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E8E316" w14:textId="4735A8F1" w:rsidR="00A503F9" w:rsidRPr="004A738E" w:rsidRDefault="007C5BD3" w:rsidP="00FA6538">
      <w:pPr>
        <w:pStyle w:val="Photoauteur"/>
        <w:spacing w:after="720"/>
      </w:pPr>
      <w:r>
        <w:drawing>
          <wp:anchor distT="0" distB="0" distL="114300" distR="114300" simplePos="0" relativeHeight="251658240" behindDoc="0" locked="0" layoutInCell="1" allowOverlap="1" wp14:anchorId="202A1D92" wp14:editId="3EFB3BE5">
            <wp:simplePos x="0" y="0"/>
            <wp:positionH relativeFrom="page">
              <wp:posOffset>0</wp:posOffset>
            </wp:positionH>
            <wp:positionV relativeFrom="page">
              <wp:posOffset>0</wp:posOffset>
            </wp:positionV>
            <wp:extent cx="1440180" cy="10692130"/>
            <wp:effectExtent l="0" t="0" r="0" b="0"/>
            <wp:wrapNone/>
            <wp:docPr id="1826923581"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40180" cy="106921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4C55">
        <w:drawing>
          <wp:inline distT="0" distB="0" distL="0" distR="0" wp14:anchorId="36107FEE" wp14:editId="64D8D551">
            <wp:extent cx="4142740" cy="6193790"/>
            <wp:effectExtent l="0" t="0" r="0" b="0"/>
            <wp:docPr id="99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42740" cy="6193790"/>
                    </a:xfrm>
                    <a:prstGeom prst="rect">
                      <a:avLst/>
                    </a:prstGeom>
                    <a:noFill/>
                    <a:ln>
                      <a:noFill/>
                    </a:ln>
                  </pic:spPr>
                </pic:pic>
              </a:graphicData>
            </a:graphic>
          </wp:inline>
        </w:drawing>
      </w:r>
    </w:p>
    <w:p w14:paraId="035CB018" w14:textId="56D71E9E" w:rsidR="00A503F9" w:rsidRPr="000B6ED7" w:rsidRDefault="00A503F9" w:rsidP="00FA6538">
      <w:pPr>
        <w:pStyle w:val="Auteur"/>
        <w:spacing w:after="1200"/>
      </w:pPr>
      <w:r>
        <w:t>Paul d</w:t>
      </w:r>
      <w:r w:rsidR="00E57EC9">
        <w:t>’</w:t>
      </w:r>
      <w:r>
        <w:t>Ivoi</w:t>
      </w:r>
    </w:p>
    <w:p w14:paraId="15DC27D1" w14:textId="77777777" w:rsidR="002B3C8B" w:rsidRPr="00A503F9" w:rsidRDefault="00A503F9" w:rsidP="00A503F9">
      <w:pPr>
        <w:pStyle w:val="Titrelivre"/>
      </w:pPr>
      <w:smartTag w:uri="urn:schemas-microsoft-com:office:smarttags" w:element="PersonName">
        <w:smartTagPr>
          <w:attr w:name="ProductID" w:val="LA COURSE AU"/>
        </w:smartTagPr>
        <w:r w:rsidRPr="00A503F9">
          <w:t>LA COURSE AU</w:t>
        </w:r>
      </w:smartTag>
      <w:r w:rsidRPr="00A503F9">
        <w:t xml:space="preserve"> RADIUM</w:t>
      </w:r>
    </w:p>
    <w:p w14:paraId="6A5BAB09" w14:textId="386C4C4A" w:rsidR="00E57EC9" w:rsidRDefault="00A503F9" w:rsidP="00FA6538">
      <w:pPr>
        <w:pStyle w:val="Soustitrelivre"/>
        <w:spacing w:after="960"/>
      </w:pPr>
      <w:r w:rsidRPr="006D67C4">
        <w:t>Voyages excentriques</w:t>
      </w:r>
      <w:r w:rsidR="00E57EC9">
        <w:t xml:space="preserve"> – </w:t>
      </w:r>
      <w:r w:rsidR="00E57EC9" w:rsidRPr="006D67C4">
        <w:t>Volume</w:t>
      </w:r>
      <w:r w:rsidR="00E57EC9">
        <w:t> </w:t>
      </w:r>
      <w:r w:rsidR="00FA6538">
        <w:t>16</w:t>
      </w:r>
    </w:p>
    <w:p w14:paraId="46A2416D" w14:textId="23866957" w:rsidR="00FD1AEB" w:rsidRPr="00E22158" w:rsidRDefault="008D25EE" w:rsidP="00FD1AEB">
      <w:pPr>
        <w:pStyle w:val="DateSortie"/>
      </w:pPr>
      <w:r>
        <w:t>19</w:t>
      </w:r>
      <w:r w:rsidR="00370634">
        <w:t>09</w:t>
      </w:r>
    </w:p>
    <w:p w14:paraId="59B4BD26" w14:textId="77777777" w:rsidR="002B3C8B" w:rsidRPr="00E57EC9" w:rsidRDefault="002B3C8B" w:rsidP="00E57EC9">
      <w:pPr>
        <w:ind w:left="2340" w:firstLine="0"/>
        <w:jc w:val="center"/>
        <w:sectPr w:rsidR="002B3C8B" w:rsidRPr="00E57EC9">
          <w:footerReference w:type="default" r:id="rId10"/>
          <w:pgSz w:w="11906" w:h="16838" w:code="9"/>
          <w:pgMar w:top="0" w:right="0" w:bottom="0" w:left="0" w:header="0" w:footer="0" w:gutter="0"/>
          <w:cols w:space="708"/>
          <w:titlePg/>
          <w:docGrid w:linePitch="360"/>
        </w:sectPr>
      </w:pPr>
    </w:p>
    <w:p w14:paraId="05C950BF" w14:textId="77777777" w:rsidR="00FD1AEB" w:rsidRPr="00E22158" w:rsidRDefault="00FD1AEB" w:rsidP="00E57EC9">
      <w:pPr>
        <w:pStyle w:val="Titretablematires"/>
      </w:pPr>
      <w:r w:rsidRPr="00E22158">
        <w:lastRenderedPageBreak/>
        <w:t>Table des matières</w:t>
      </w:r>
    </w:p>
    <w:p w14:paraId="172B5F1E" w14:textId="77777777" w:rsidR="002B3C8B" w:rsidRPr="00E22158" w:rsidRDefault="002B3C8B" w:rsidP="002B3C8B"/>
    <w:p w14:paraId="1197D1A2" w14:textId="742884EC" w:rsidR="00FE5E15" w:rsidRDefault="002B3C8B">
      <w:pPr>
        <w:pStyle w:val="TM1"/>
        <w:rPr>
          <w:rFonts w:asciiTheme="minorHAnsi" w:eastAsiaTheme="minorEastAsia" w:hAnsiTheme="minorHAnsi" w:cstheme="minorBidi"/>
          <w:bCs w:val="0"/>
          <w:iCs w:val="0"/>
          <w:color w:val="auto"/>
          <w:kern w:val="2"/>
          <w:sz w:val="24"/>
          <w:szCs w:val="24"/>
          <w14:ligatures w14:val="standardContextual"/>
        </w:rPr>
      </w:pPr>
      <w:r w:rsidRPr="00E22158">
        <w:rPr>
          <w:noProof w:val="0"/>
        </w:rPr>
        <w:fldChar w:fldCharType="begin"/>
      </w:r>
      <w:r w:rsidRPr="00E22158">
        <w:rPr>
          <w:noProof w:val="0"/>
        </w:rPr>
        <w:instrText xml:space="preserve"> TOC \o "1-3" \h \z </w:instrText>
      </w:r>
      <w:r w:rsidRPr="00E22158">
        <w:rPr>
          <w:noProof w:val="0"/>
        </w:rPr>
        <w:fldChar w:fldCharType="separate"/>
      </w:r>
      <w:hyperlink w:anchor="_Toc195633731" w:history="1">
        <w:r w:rsidR="00FE5E15" w:rsidRPr="0017674C">
          <w:rPr>
            <w:rStyle w:val="Lienhypertexte"/>
          </w:rPr>
          <w:t>PREMIER ÉPISODE  LE TRUST DES CORINDONS</w:t>
        </w:r>
        <w:r w:rsidR="00FE5E15">
          <w:rPr>
            <w:webHidden/>
          </w:rPr>
          <w:tab/>
        </w:r>
        <w:r w:rsidR="00FE5E15">
          <w:rPr>
            <w:webHidden/>
          </w:rPr>
          <w:fldChar w:fldCharType="begin"/>
        </w:r>
        <w:r w:rsidR="00FE5E15">
          <w:rPr>
            <w:webHidden/>
          </w:rPr>
          <w:instrText xml:space="preserve"> PAGEREF _Toc195633731 \h </w:instrText>
        </w:r>
        <w:r w:rsidR="00FE5E15">
          <w:rPr>
            <w:webHidden/>
          </w:rPr>
        </w:r>
        <w:r w:rsidR="00FE5E15">
          <w:rPr>
            <w:webHidden/>
          </w:rPr>
          <w:fldChar w:fldCharType="separate"/>
        </w:r>
        <w:r w:rsidR="00713467">
          <w:rPr>
            <w:webHidden/>
          </w:rPr>
          <w:t>4</w:t>
        </w:r>
        <w:r w:rsidR="00FE5E15">
          <w:rPr>
            <w:webHidden/>
          </w:rPr>
          <w:fldChar w:fldCharType="end"/>
        </w:r>
      </w:hyperlink>
    </w:p>
    <w:p w14:paraId="0851EB61" w14:textId="681CCFF5" w:rsidR="00FE5E15" w:rsidRDefault="00FE5E15">
      <w:pPr>
        <w:pStyle w:val="TM2"/>
        <w:rPr>
          <w:rFonts w:asciiTheme="minorHAnsi" w:eastAsiaTheme="minorEastAsia" w:hAnsiTheme="minorHAnsi" w:cstheme="minorBidi"/>
          <w:color w:val="auto"/>
          <w:kern w:val="2"/>
          <w:sz w:val="24"/>
          <w14:ligatures w14:val="standardContextual"/>
        </w:rPr>
      </w:pPr>
      <w:hyperlink w:anchor="_Toc195633732" w:history="1">
        <w:r w:rsidRPr="0017674C">
          <w:rPr>
            <w:rStyle w:val="Lienhypertexte"/>
          </w:rPr>
          <w:t>CHAPITRE PREMIER  OÙ DICK FANN SE PRÉSENTE</w:t>
        </w:r>
        <w:r>
          <w:rPr>
            <w:webHidden/>
          </w:rPr>
          <w:tab/>
        </w:r>
        <w:r>
          <w:rPr>
            <w:webHidden/>
          </w:rPr>
          <w:fldChar w:fldCharType="begin"/>
        </w:r>
        <w:r>
          <w:rPr>
            <w:webHidden/>
          </w:rPr>
          <w:instrText xml:space="preserve"> PAGEREF _Toc195633732 \h </w:instrText>
        </w:r>
        <w:r>
          <w:rPr>
            <w:webHidden/>
          </w:rPr>
        </w:r>
        <w:r>
          <w:rPr>
            <w:webHidden/>
          </w:rPr>
          <w:fldChar w:fldCharType="separate"/>
        </w:r>
        <w:r w:rsidR="00713467">
          <w:rPr>
            <w:webHidden/>
          </w:rPr>
          <w:t>5</w:t>
        </w:r>
        <w:r>
          <w:rPr>
            <w:webHidden/>
          </w:rPr>
          <w:fldChar w:fldCharType="end"/>
        </w:r>
      </w:hyperlink>
    </w:p>
    <w:p w14:paraId="49BF8C34" w14:textId="4F52E0DC" w:rsidR="00FE5E15" w:rsidRDefault="00FE5E15">
      <w:pPr>
        <w:pStyle w:val="TM2"/>
        <w:rPr>
          <w:rFonts w:asciiTheme="minorHAnsi" w:eastAsiaTheme="minorEastAsia" w:hAnsiTheme="minorHAnsi" w:cstheme="minorBidi"/>
          <w:color w:val="auto"/>
          <w:kern w:val="2"/>
          <w:sz w:val="24"/>
          <w14:ligatures w14:val="standardContextual"/>
        </w:rPr>
      </w:pPr>
      <w:hyperlink w:anchor="_Toc195633733" w:history="1">
        <w:r w:rsidRPr="0017674C">
          <w:rPr>
            <w:rStyle w:val="Lienhypertexte"/>
          </w:rPr>
          <w:t>CHAPITRE II  UN VOL ÉTRANGE</w:t>
        </w:r>
        <w:r>
          <w:rPr>
            <w:webHidden/>
          </w:rPr>
          <w:tab/>
        </w:r>
        <w:r>
          <w:rPr>
            <w:webHidden/>
          </w:rPr>
          <w:fldChar w:fldCharType="begin"/>
        </w:r>
        <w:r>
          <w:rPr>
            <w:webHidden/>
          </w:rPr>
          <w:instrText xml:space="preserve"> PAGEREF _Toc195633733 \h </w:instrText>
        </w:r>
        <w:r>
          <w:rPr>
            <w:webHidden/>
          </w:rPr>
        </w:r>
        <w:r>
          <w:rPr>
            <w:webHidden/>
          </w:rPr>
          <w:fldChar w:fldCharType="separate"/>
        </w:r>
        <w:r w:rsidR="00713467">
          <w:rPr>
            <w:webHidden/>
          </w:rPr>
          <w:t>22</w:t>
        </w:r>
        <w:r>
          <w:rPr>
            <w:webHidden/>
          </w:rPr>
          <w:fldChar w:fldCharType="end"/>
        </w:r>
      </w:hyperlink>
    </w:p>
    <w:p w14:paraId="547287EC" w14:textId="60608AD6" w:rsidR="00FE5E15" w:rsidRDefault="00FE5E15">
      <w:pPr>
        <w:pStyle w:val="TM2"/>
        <w:rPr>
          <w:rFonts w:asciiTheme="minorHAnsi" w:eastAsiaTheme="minorEastAsia" w:hAnsiTheme="minorHAnsi" w:cstheme="minorBidi"/>
          <w:color w:val="auto"/>
          <w:kern w:val="2"/>
          <w:sz w:val="24"/>
          <w14:ligatures w14:val="standardContextual"/>
        </w:rPr>
      </w:pPr>
      <w:hyperlink w:anchor="_Toc195633734" w:history="1">
        <w:r w:rsidRPr="0017674C">
          <w:rPr>
            <w:rStyle w:val="Lienhypertexte"/>
          </w:rPr>
          <w:t>CHAPITRE III  LE SIR BRADDY DONT SE GAUSSAIT GINAT</w:t>
        </w:r>
        <w:r>
          <w:rPr>
            <w:webHidden/>
          </w:rPr>
          <w:tab/>
        </w:r>
        <w:r>
          <w:rPr>
            <w:webHidden/>
          </w:rPr>
          <w:fldChar w:fldCharType="begin"/>
        </w:r>
        <w:r>
          <w:rPr>
            <w:webHidden/>
          </w:rPr>
          <w:instrText xml:space="preserve"> PAGEREF _Toc195633734 \h </w:instrText>
        </w:r>
        <w:r>
          <w:rPr>
            <w:webHidden/>
          </w:rPr>
        </w:r>
        <w:r>
          <w:rPr>
            <w:webHidden/>
          </w:rPr>
          <w:fldChar w:fldCharType="separate"/>
        </w:r>
        <w:r w:rsidR="00713467">
          <w:rPr>
            <w:webHidden/>
          </w:rPr>
          <w:t>46</w:t>
        </w:r>
        <w:r>
          <w:rPr>
            <w:webHidden/>
          </w:rPr>
          <w:fldChar w:fldCharType="end"/>
        </w:r>
      </w:hyperlink>
    </w:p>
    <w:p w14:paraId="48D54B31" w14:textId="0FAB4048" w:rsidR="00FE5E15" w:rsidRDefault="00FE5E15">
      <w:pPr>
        <w:pStyle w:val="TM2"/>
        <w:rPr>
          <w:rFonts w:asciiTheme="minorHAnsi" w:eastAsiaTheme="minorEastAsia" w:hAnsiTheme="minorHAnsi" w:cstheme="minorBidi"/>
          <w:color w:val="auto"/>
          <w:kern w:val="2"/>
          <w:sz w:val="24"/>
          <w14:ligatures w14:val="standardContextual"/>
        </w:rPr>
      </w:pPr>
      <w:hyperlink w:anchor="_Toc195633735" w:history="1">
        <w:r w:rsidRPr="0017674C">
          <w:rPr>
            <w:rStyle w:val="Lienhypertexte"/>
          </w:rPr>
          <w:t>CHAPITRE IV  AUTOMOBILE FOR EVER</w:t>
        </w:r>
        <w:r>
          <w:rPr>
            <w:webHidden/>
          </w:rPr>
          <w:tab/>
        </w:r>
        <w:r>
          <w:rPr>
            <w:webHidden/>
          </w:rPr>
          <w:fldChar w:fldCharType="begin"/>
        </w:r>
        <w:r>
          <w:rPr>
            <w:webHidden/>
          </w:rPr>
          <w:instrText xml:space="preserve"> PAGEREF _Toc195633735 \h </w:instrText>
        </w:r>
        <w:r>
          <w:rPr>
            <w:webHidden/>
          </w:rPr>
        </w:r>
        <w:r>
          <w:rPr>
            <w:webHidden/>
          </w:rPr>
          <w:fldChar w:fldCharType="separate"/>
        </w:r>
        <w:r w:rsidR="00713467">
          <w:rPr>
            <w:webHidden/>
          </w:rPr>
          <w:t>70</w:t>
        </w:r>
        <w:r>
          <w:rPr>
            <w:webHidden/>
          </w:rPr>
          <w:fldChar w:fldCharType="end"/>
        </w:r>
      </w:hyperlink>
    </w:p>
    <w:p w14:paraId="39B26434" w14:textId="6E9F971A" w:rsidR="00FE5E15" w:rsidRDefault="00FE5E15">
      <w:pPr>
        <w:pStyle w:val="TM1"/>
        <w:rPr>
          <w:rFonts w:asciiTheme="minorHAnsi" w:eastAsiaTheme="minorEastAsia" w:hAnsiTheme="minorHAnsi" w:cstheme="minorBidi"/>
          <w:bCs w:val="0"/>
          <w:iCs w:val="0"/>
          <w:color w:val="auto"/>
          <w:kern w:val="2"/>
          <w:sz w:val="24"/>
          <w:szCs w:val="24"/>
          <w14:ligatures w14:val="standardContextual"/>
        </w:rPr>
      </w:pPr>
      <w:hyperlink w:anchor="_Toc195633736" w:history="1">
        <w:r w:rsidRPr="0017674C">
          <w:rPr>
            <w:rStyle w:val="Lienhypertexte"/>
          </w:rPr>
          <w:t>DEUXIÈME ÉPISODE  L’AFFAIRE DES TULIPES</w:t>
        </w:r>
        <w:r>
          <w:rPr>
            <w:webHidden/>
          </w:rPr>
          <w:tab/>
        </w:r>
        <w:r>
          <w:rPr>
            <w:webHidden/>
          </w:rPr>
          <w:fldChar w:fldCharType="begin"/>
        </w:r>
        <w:r>
          <w:rPr>
            <w:webHidden/>
          </w:rPr>
          <w:instrText xml:space="preserve"> PAGEREF _Toc195633736 \h </w:instrText>
        </w:r>
        <w:r>
          <w:rPr>
            <w:webHidden/>
          </w:rPr>
        </w:r>
        <w:r>
          <w:rPr>
            <w:webHidden/>
          </w:rPr>
          <w:fldChar w:fldCharType="separate"/>
        </w:r>
        <w:r w:rsidR="00713467">
          <w:rPr>
            <w:webHidden/>
          </w:rPr>
          <w:t>88</w:t>
        </w:r>
        <w:r>
          <w:rPr>
            <w:webHidden/>
          </w:rPr>
          <w:fldChar w:fldCharType="end"/>
        </w:r>
      </w:hyperlink>
    </w:p>
    <w:p w14:paraId="0BBAEAB9" w14:textId="47A54259" w:rsidR="00FE5E15" w:rsidRDefault="00FE5E15">
      <w:pPr>
        <w:pStyle w:val="TM2"/>
        <w:rPr>
          <w:rFonts w:asciiTheme="minorHAnsi" w:eastAsiaTheme="minorEastAsia" w:hAnsiTheme="minorHAnsi" w:cstheme="minorBidi"/>
          <w:color w:val="auto"/>
          <w:kern w:val="2"/>
          <w:sz w:val="24"/>
          <w14:ligatures w14:val="standardContextual"/>
        </w:rPr>
      </w:pPr>
      <w:hyperlink w:anchor="_Toc195633737" w:history="1">
        <w:r w:rsidRPr="0017674C">
          <w:rPr>
            <w:rStyle w:val="Lienhypertexte"/>
          </w:rPr>
          <w:t>CHAPITRE I  POUR FAIRE COURIR UN HOMME APRÈS SA FORTUNE</w:t>
        </w:r>
        <w:r>
          <w:rPr>
            <w:webHidden/>
          </w:rPr>
          <w:tab/>
        </w:r>
        <w:r>
          <w:rPr>
            <w:webHidden/>
          </w:rPr>
          <w:fldChar w:fldCharType="begin"/>
        </w:r>
        <w:r>
          <w:rPr>
            <w:webHidden/>
          </w:rPr>
          <w:instrText xml:space="preserve"> PAGEREF _Toc195633737 \h </w:instrText>
        </w:r>
        <w:r>
          <w:rPr>
            <w:webHidden/>
          </w:rPr>
        </w:r>
        <w:r>
          <w:rPr>
            <w:webHidden/>
          </w:rPr>
          <w:fldChar w:fldCharType="separate"/>
        </w:r>
        <w:r w:rsidR="00713467">
          <w:rPr>
            <w:webHidden/>
          </w:rPr>
          <w:t>88</w:t>
        </w:r>
        <w:r>
          <w:rPr>
            <w:webHidden/>
          </w:rPr>
          <w:fldChar w:fldCharType="end"/>
        </w:r>
      </w:hyperlink>
    </w:p>
    <w:p w14:paraId="1CCB67CB" w14:textId="55827F0E" w:rsidR="00FE5E15" w:rsidRDefault="00FE5E15">
      <w:pPr>
        <w:pStyle w:val="TM2"/>
        <w:rPr>
          <w:rFonts w:asciiTheme="minorHAnsi" w:eastAsiaTheme="minorEastAsia" w:hAnsiTheme="minorHAnsi" w:cstheme="minorBidi"/>
          <w:color w:val="auto"/>
          <w:kern w:val="2"/>
          <w:sz w:val="24"/>
          <w14:ligatures w14:val="standardContextual"/>
        </w:rPr>
      </w:pPr>
      <w:hyperlink w:anchor="_Toc195633738" w:history="1">
        <w:r w:rsidRPr="0017674C">
          <w:rPr>
            <w:rStyle w:val="Lienhypertexte"/>
          </w:rPr>
          <w:t>CHAPITRE II  LA TACHE JAUNE</w:t>
        </w:r>
        <w:r>
          <w:rPr>
            <w:webHidden/>
          </w:rPr>
          <w:tab/>
        </w:r>
        <w:r>
          <w:rPr>
            <w:webHidden/>
          </w:rPr>
          <w:fldChar w:fldCharType="begin"/>
        </w:r>
        <w:r>
          <w:rPr>
            <w:webHidden/>
          </w:rPr>
          <w:instrText xml:space="preserve"> PAGEREF _Toc195633738 \h </w:instrText>
        </w:r>
        <w:r>
          <w:rPr>
            <w:webHidden/>
          </w:rPr>
        </w:r>
        <w:r>
          <w:rPr>
            <w:webHidden/>
          </w:rPr>
          <w:fldChar w:fldCharType="separate"/>
        </w:r>
        <w:r w:rsidR="00713467">
          <w:rPr>
            <w:webHidden/>
          </w:rPr>
          <w:t>110</w:t>
        </w:r>
        <w:r>
          <w:rPr>
            <w:webHidden/>
          </w:rPr>
          <w:fldChar w:fldCharType="end"/>
        </w:r>
      </w:hyperlink>
    </w:p>
    <w:p w14:paraId="42598D25" w14:textId="6458700B" w:rsidR="00FE5E15" w:rsidRDefault="00FE5E15">
      <w:pPr>
        <w:pStyle w:val="TM2"/>
        <w:rPr>
          <w:rFonts w:asciiTheme="minorHAnsi" w:eastAsiaTheme="minorEastAsia" w:hAnsiTheme="minorHAnsi" w:cstheme="minorBidi"/>
          <w:color w:val="auto"/>
          <w:kern w:val="2"/>
          <w:sz w:val="24"/>
          <w14:ligatures w14:val="standardContextual"/>
        </w:rPr>
      </w:pPr>
      <w:hyperlink w:anchor="_Toc195633739" w:history="1">
        <w:r w:rsidRPr="0017674C">
          <w:rPr>
            <w:rStyle w:val="Lienhypertexte"/>
          </w:rPr>
          <w:t>CHAPITRE III  L’IMPRÉVU</w:t>
        </w:r>
        <w:r>
          <w:rPr>
            <w:webHidden/>
          </w:rPr>
          <w:tab/>
        </w:r>
        <w:r>
          <w:rPr>
            <w:webHidden/>
          </w:rPr>
          <w:fldChar w:fldCharType="begin"/>
        </w:r>
        <w:r>
          <w:rPr>
            <w:webHidden/>
          </w:rPr>
          <w:instrText xml:space="preserve"> PAGEREF _Toc195633739 \h </w:instrText>
        </w:r>
        <w:r>
          <w:rPr>
            <w:webHidden/>
          </w:rPr>
        </w:r>
        <w:r>
          <w:rPr>
            <w:webHidden/>
          </w:rPr>
          <w:fldChar w:fldCharType="separate"/>
        </w:r>
        <w:r w:rsidR="00713467">
          <w:rPr>
            <w:webHidden/>
          </w:rPr>
          <w:t>127</w:t>
        </w:r>
        <w:r>
          <w:rPr>
            <w:webHidden/>
          </w:rPr>
          <w:fldChar w:fldCharType="end"/>
        </w:r>
      </w:hyperlink>
    </w:p>
    <w:p w14:paraId="00889957" w14:textId="3CBB1BC6" w:rsidR="00FE5E15" w:rsidRDefault="00FE5E15">
      <w:pPr>
        <w:pStyle w:val="TM1"/>
        <w:rPr>
          <w:rFonts w:asciiTheme="minorHAnsi" w:eastAsiaTheme="minorEastAsia" w:hAnsiTheme="minorHAnsi" w:cstheme="minorBidi"/>
          <w:bCs w:val="0"/>
          <w:iCs w:val="0"/>
          <w:color w:val="auto"/>
          <w:kern w:val="2"/>
          <w:sz w:val="24"/>
          <w:szCs w:val="24"/>
          <w14:ligatures w14:val="standardContextual"/>
        </w:rPr>
      </w:pPr>
      <w:hyperlink w:anchor="_Toc195633740" w:history="1">
        <w:r w:rsidRPr="0017674C">
          <w:rPr>
            <w:rStyle w:val="Lienhypertexte"/>
          </w:rPr>
          <w:t>TROISIÈME ÉPISODE  LES QUATRE MANTEAUX GRIS</w:t>
        </w:r>
        <w:r>
          <w:rPr>
            <w:webHidden/>
          </w:rPr>
          <w:tab/>
        </w:r>
        <w:r>
          <w:rPr>
            <w:webHidden/>
          </w:rPr>
          <w:fldChar w:fldCharType="begin"/>
        </w:r>
        <w:r>
          <w:rPr>
            <w:webHidden/>
          </w:rPr>
          <w:instrText xml:space="preserve"> PAGEREF _Toc195633740 \h </w:instrText>
        </w:r>
        <w:r>
          <w:rPr>
            <w:webHidden/>
          </w:rPr>
        </w:r>
        <w:r>
          <w:rPr>
            <w:webHidden/>
          </w:rPr>
          <w:fldChar w:fldCharType="separate"/>
        </w:r>
        <w:r w:rsidR="00713467">
          <w:rPr>
            <w:webHidden/>
          </w:rPr>
          <w:t>144</w:t>
        </w:r>
        <w:r>
          <w:rPr>
            <w:webHidden/>
          </w:rPr>
          <w:fldChar w:fldCharType="end"/>
        </w:r>
      </w:hyperlink>
    </w:p>
    <w:p w14:paraId="136F4A5E" w14:textId="3F62E48D" w:rsidR="00FE5E15" w:rsidRDefault="00FE5E15">
      <w:pPr>
        <w:pStyle w:val="TM2"/>
        <w:rPr>
          <w:rFonts w:asciiTheme="minorHAnsi" w:eastAsiaTheme="minorEastAsia" w:hAnsiTheme="minorHAnsi" w:cstheme="minorBidi"/>
          <w:color w:val="auto"/>
          <w:kern w:val="2"/>
          <w:sz w:val="24"/>
          <w14:ligatures w14:val="standardContextual"/>
        </w:rPr>
      </w:pPr>
      <w:hyperlink w:anchor="_Toc195633741" w:history="1">
        <w:r w:rsidRPr="0017674C">
          <w:rPr>
            <w:rStyle w:val="Lienhypertexte"/>
          </w:rPr>
          <w:t>CHAPITRE PREMIER  LA PARADE DE L’ENNEMI</w:t>
        </w:r>
        <w:r>
          <w:rPr>
            <w:webHidden/>
          </w:rPr>
          <w:tab/>
        </w:r>
        <w:r>
          <w:rPr>
            <w:webHidden/>
          </w:rPr>
          <w:fldChar w:fldCharType="begin"/>
        </w:r>
        <w:r>
          <w:rPr>
            <w:webHidden/>
          </w:rPr>
          <w:instrText xml:space="preserve"> PAGEREF _Toc195633741 \h </w:instrText>
        </w:r>
        <w:r>
          <w:rPr>
            <w:webHidden/>
          </w:rPr>
        </w:r>
        <w:r>
          <w:rPr>
            <w:webHidden/>
          </w:rPr>
          <w:fldChar w:fldCharType="separate"/>
        </w:r>
        <w:r w:rsidR="00713467">
          <w:rPr>
            <w:webHidden/>
          </w:rPr>
          <w:t>144</w:t>
        </w:r>
        <w:r>
          <w:rPr>
            <w:webHidden/>
          </w:rPr>
          <w:fldChar w:fldCharType="end"/>
        </w:r>
      </w:hyperlink>
    </w:p>
    <w:p w14:paraId="2F84AEA0" w14:textId="630FFC97" w:rsidR="00FE5E15" w:rsidRDefault="00FE5E15">
      <w:pPr>
        <w:pStyle w:val="TM2"/>
        <w:rPr>
          <w:rFonts w:asciiTheme="minorHAnsi" w:eastAsiaTheme="minorEastAsia" w:hAnsiTheme="minorHAnsi" w:cstheme="minorBidi"/>
          <w:color w:val="auto"/>
          <w:kern w:val="2"/>
          <w:sz w:val="24"/>
          <w14:ligatures w14:val="standardContextual"/>
        </w:rPr>
      </w:pPr>
      <w:hyperlink w:anchor="_Toc195633742" w:history="1">
        <w:r w:rsidRPr="0017674C">
          <w:rPr>
            <w:rStyle w:val="Lienhypertexte"/>
          </w:rPr>
          <w:t>CHAPITRE II  LE DRAME SE MÊLE À L’ENQUÊTE</w:t>
        </w:r>
        <w:r>
          <w:rPr>
            <w:webHidden/>
          </w:rPr>
          <w:tab/>
        </w:r>
        <w:r>
          <w:rPr>
            <w:webHidden/>
          </w:rPr>
          <w:fldChar w:fldCharType="begin"/>
        </w:r>
        <w:r>
          <w:rPr>
            <w:webHidden/>
          </w:rPr>
          <w:instrText xml:space="preserve"> PAGEREF _Toc195633742 \h </w:instrText>
        </w:r>
        <w:r>
          <w:rPr>
            <w:webHidden/>
          </w:rPr>
        </w:r>
        <w:r>
          <w:rPr>
            <w:webHidden/>
          </w:rPr>
          <w:fldChar w:fldCharType="separate"/>
        </w:r>
        <w:r w:rsidR="00713467">
          <w:rPr>
            <w:webHidden/>
          </w:rPr>
          <w:t>162</w:t>
        </w:r>
        <w:r>
          <w:rPr>
            <w:webHidden/>
          </w:rPr>
          <w:fldChar w:fldCharType="end"/>
        </w:r>
      </w:hyperlink>
    </w:p>
    <w:p w14:paraId="102BF121" w14:textId="53E7EA86" w:rsidR="00FE5E15" w:rsidRDefault="00FE5E15">
      <w:pPr>
        <w:pStyle w:val="TM2"/>
        <w:rPr>
          <w:rFonts w:asciiTheme="minorHAnsi" w:eastAsiaTheme="minorEastAsia" w:hAnsiTheme="minorHAnsi" w:cstheme="minorBidi"/>
          <w:color w:val="auto"/>
          <w:kern w:val="2"/>
          <w:sz w:val="24"/>
          <w14:ligatures w14:val="standardContextual"/>
        </w:rPr>
      </w:pPr>
      <w:hyperlink w:anchor="_Toc195633743" w:history="1">
        <w:r w:rsidRPr="0017674C">
          <w:rPr>
            <w:rStyle w:val="Lienhypertexte"/>
          </w:rPr>
          <w:t>CHAPITRE III  STONE-HILL-CASTLE</w:t>
        </w:r>
        <w:r>
          <w:rPr>
            <w:webHidden/>
          </w:rPr>
          <w:tab/>
        </w:r>
        <w:r>
          <w:rPr>
            <w:webHidden/>
          </w:rPr>
          <w:fldChar w:fldCharType="begin"/>
        </w:r>
        <w:r>
          <w:rPr>
            <w:webHidden/>
          </w:rPr>
          <w:instrText xml:space="preserve"> PAGEREF _Toc195633743 \h </w:instrText>
        </w:r>
        <w:r>
          <w:rPr>
            <w:webHidden/>
          </w:rPr>
        </w:r>
        <w:r>
          <w:rPr>
            <w:webHidden/>
          </w:rPr>
          <w:fldChar w:fldCharType="separate"/>
        </w:r>
        <w:r w:rsidR="00713467">
          <w:rPr>
            <w:webHidden/>
          </w:rPr>
          <w:t>206</w:t>
        </w:r>
        <w:r>
          <w:rPr>
            <w:webHidden/>
          </w:rPr>
          <w:fldChar w:fldCharType="end"/>
        </w:r>
      </w:hyperlink>
    </w:p>
    <w:p w14:paraId="00CE3547" w14:textId="0B0CCFEB" w:rsidR="00FE5E15" w:rsidRDefault="00FE5E15">
      <w:pPr>
        <w:pStyle w:val="TM1"/>
        <w:rPr>
          <w:rFonts w:asciiTheme="minorHAnsi" w:eastAsiaTheme="minorEastAsia" w:hAnsiTheme="minorHAnsi" w:cstheme="minorBidi"/>
          <w:bCs w:val="0"/>
          <w:iCs w:val="0"/>
          <w:color w:val="auto"/>
          <w:kern w:val="2"/>
          <w:sz w:val="24"/>
          <w:szCs w:val="24"/>
          <w14:ligatures w14:val="standardContextual"/>
        </w:rPr>
      </w:pPr>
      <w:hyperlink w:anchor="_Toc195633744" w:history="1">
        <w:r w:rsidRPr="0017674C">
          <w:rPr>
            <w:rStyle w:val="Lienhypertexte"/>
          </w:rPr>
          <w:t>QUATRIÈME ÉPISODE  LA TACHE INTROUVABLE</w:t>
        </w:r>
        <w:r>
          <w:rPr>
            <w:webHidden/>
          </w:rPr>
          <w:tab/>
        </w:r>
        <w:r>
          <w:rPr>
            <w:webHidden/>
          </w:rPr>
          <w:fldChar w:fldCharType="begin"/>
        </w:r>
        <w:r>
          <w:rPr>
            <w:webHidden/>
          </w:rPr>
          <w:instrText xml:space="preserve"> PAGEREF _Toc195633744 \h </w:instrText>
        </w:r>
        <w:r>
          <w:rPr>
            <w:webHidden/>
          </w:rPr>
        </w:r>
        <w:r>
          <w:rPr>
            <w:webHidden/>
          </w:rPr>
          <w:fldChar w:fldCharType="separate"/>
        </w:r>
        <w:r w:rsidR="00713467">
          <w:rPr>
            <w:webHidden/>
          </w:rPr>
          <w:t>258</w:t>
        </w:r>
        <w:r>
          <w:rPr>
            <w:webHidden/>
          </w:rPr>
          <w:fldChar w:fldCharType="end"/>
        </w:r>
      </w:hyperlink>
    </w:p>
    <w:p w14:paraId="01DE9C0F" w14:textId="2D329F7B" w:rsidR="00FE5E15" w:rsidRDefault="00FE5E15">
      <w:pPr>
        <w:pStyle w:val="TM2"/>
        <w:rPr>
          <w:rFonts w:asciiTheme="minorHAnsi" w:eastAsiaTheme="minorEastAsia" w:hAnsiTheme="minorHAnsi" w:cstheme="minorBidi"/>
          <w:color w:val="auto"/>
          <w:kern w:val="2"/>
          <w:sz w:val="24"/>
          <w14:ligatures w14:val="standardContextual"/>
        </w:rPr>
      </w:pPr>
      <w:hyperlink w:anchor="_Toc195633745" w:history="1">
        <w:r w:rsidRPr="0017674C">
          <w:rPr>
            <w:rStyle w:val="Lienhypertexte"/>
          </w:rPr>
          <w:t>CHAPITRE I  JOURNAL DE JEAN BROT</w:t>
        </w:r>
        <w:r>
          <w:rPr>
            <w:webHidden/>
          </w:rPr>
          <w:tab/>
        </w:r>
        <w:r>
          <w:rPr>
            <w:webHidden/>
          </w:rPr>
          <w:fldChar w:fldCharType="begin"/>
        </w:r>
        <w:r>
          <w:rPr>
            <w:webHidden/>
          </w:rPr>
          <w:instrText xml:space="preserve"> PAGEREF _Toc195633745 \h </w:instrText>
        </w:r>
        <w:r>
          <w:rPr>
            <w:webHidden/>
          </w:rPr>
        </w:r>
        <w:r>
          <w:rPr>
            <w:webHidden/>
          </w:rPr>
          <w:fldChar w:fldCharType="separate"/>
        </w:r>
        <w:r w:rsidR="00713467">
          <w:rPr>
            <w:webHidden/>
          </w:rPr>
          <w:t>259</w:t>
        </w:r>
        <w:r>
          <w:rPr>
            <w:webHidden/>
          </w:rPr>
          <w:fldChar w:fldCharType="end"/>
        </w:r>
      </w:hyperlink>
    </w:p>
    <w:p w14:paraId="54158A35" w14:textId="12E74C24" w:rsidR="00FE5E15" w:rsidRDefault="00FE5E15">
      <w:pPr>
        <w:pStyle w:val="TM2"/>
        <w:rPr>
          <w:rFonts w:asciiTheme="minorHAnsi" w:eastAsiaTheme="minorEastAsia" w:hAnsiTheme="minorHAnsi" w:cstheme="minorBidi"/>
          <w:color w:val="auto"/>
          <w:kern w:val="2"/>
          <w:sz w:val="24"/>
          <w14:ligatures w14:val="standardContextual"/>
        </w:rPr>
      </w:pPr>
      <w:hyperlink w:anchor="_Toc195633746" w:history="1">
        <w:r w:rsidRPr="0017674C">
          <w:rPr>
            <w:rStyle w:val="Lienhypertexte"/>
          </w:rPr>
          <w:t>CHAPITRE II  DE COLUMBUS À SAN FRANCISCO</w:t>
        </w:r>
        <w:r>
          <w:rPr>
            <w:webHidden/>
          </w:rPr>
          <w:tab/>
        </w:r>
        <w:r>
          <w:rPr>
            <w:webHidden/>
          </w:rPr>
          <w:fldChar w:fldCharType="begin"/>
        </w:r>
        <w:r>
          <w:rPr>
            <w:webHidden/>
          </w:rPr>
          <w:instrText xml:space="preserve"> PAGEREF _Toc195633746 \h </w:instrText>
        </w:r>
        <w:r>
          <w:rPr>
            <w:webHidden/>
          </w:rPr>
        </w:r>
        <w:r>
          <w:rPr>
            <w:webHidden/>
          </w:rPr>
          <w:fldChar w:fldCharType="separate"/>
        </w:r>
        <w:r w:rsidR="00713467">
          <w:rPr>
            <w:webHidden/>
          </w:rPr>
          <w:t>312</w:t>
        </w:r>
        <w:r>
          <w:rPr>
            <w:webHidden/>
          </w:rPr>
          <w:fldChar w:fldCharType="end"/>
        </w:r>
      </w:hyperlink>
    </w:p>
    <w:p w14:paraId="5963FB07" w14:textId="700F70D7" w:rsidR="00FE5E15" w:rsidRDefault="00FE5E15">
      <w:pPr>
        <w:pStyle w:val="TM1"/>
        <w:rPr>
          <w:rFonts w:asciiTheme="minorHAnsi" w:eastAsiaTheme="minorEastAsia" w:hAnsiTheme="minorHAnsi" w:cstheme="minorBidi"/>
          <w:bCs w:val="0"/>
          <w:iCs w:val="0"/>
          <w:color w:val="auto"/>
          <w:kern w:val="2"/>
          <w:sz w:val="24"/>
          <w:szCs w:val="24"/>
          <w14:ligatures w14:val="standardContextual"/>
        </w:rPr>
      </w:pPr>
      <w:hyperlink w:anchor="_Toc195633747" w:history="1">
        <w:r w:rsidRPr="0017674C">
          <w:rPr>
            <w:rStyle w:val="Lienhypertexte"/>
          </w:rPr>
          <w:t>CINQUIÈME ÉPISODE  L’HOMME SANS PIEDS</w:t>
        </w:r>
        <w:r>
          <w:rPr>
            <w:webHidden/>
          </w:rPr>
          <w:tab/>
        </w:r>
        <w:r>
          <w:rPr>
            <w:webHidden/>
          </w:rPr>
          <w:fldChar w:fldCharType="begin"/>
        </w:r>
        <w:r>
          <w:rPr>
            <w:webHidden/>
          </w:rPr>
          <w:instrText xml:space="preserve"> PAGEREF _Toc195633747 \h </w:instrText>
        </w:r>
        <w:r>
          <w:rPr>
            <w:webHidden/>
          </w:rPr>
        </w:r>
        <w:r>
          <w:rPr>
            <w:webHidden/>
          </w:rPr>
          <w:fldChar w:fldCharType="separate"/>
        </w:r>
        <w:r w:rsidR="00713467">
          <w:rPr>
            <w:webHidden/>
          </w:rPr>
          <w:t>335</w:t>
        </w:r>
        <w:r>
          <w:rPr>
            <w:webHidden/>
          </w:rPr>
          <w:fldChar w:fldCharType="end"/>
        </w:r>
      </w:hyperlink>
    </w:p>
    <w:p w14:paraId="6BA21455" w14:textId="20C7C5EB" w:rsidR="00FE5E15" w:rsidRDefault="00FE5E15">
      <w:pPr>
        <w:pStyle w:val="TM2"/>
        <w:rPr>
          <w:rFonts w:asciiTheme="minorHAnsi" w:eastAsiaTheme="minorEastAsia" w:hAnsiTheme="minorHAnsi" w:cstheme="minorBidi"/>
          <w:color w:val="auto"/>
          <w:kern w:val="2"/>
          <w:sz w:val="24"/>
          <w14:ligatures w14:val="standardContextual"/>
        </w:rPr>
      </w:pPr>
      <w:hyperlink w:anchor="_Toc195633748" w:history="1">
        <w:r w:rsidRPr="0017674C">
          <w:rPr>
            <w:rStyle w:val="Lienhypertexte"/>
          </w:rPr>
          <w:t>CHAPITRE PREMIER  UN JOUR TRAGIQUE</w:t>
        </w:r>
        <w:r>
          <w:rPr>
            <w:webHidden/>
          </w:rPr>
          <w:tab/>
        </w:r>
        <w:r>
          <w:rPr>
            <w:webHidden/>
          </w:rPr>
          <w:fldChar w:fldCharType="begin"/>
        </w:r>
        <w:r>
          <w:rPr>
            <w:webHidden/>
          </w:rPr>
          <w:instrText xml:space="preserve"> PAGEREF _Toc195633748 \h </w:instrText>
        </w:r>
        <w:r>
          <w:rPr>
            <w:webHidden/>
          </w:rPr>
        </w:r>
        <w:r>
          <w:rPr>
            <w:webHidden/>
          </w:rPr>
          <w:fldChar w:fldCharType="separate"/>
        </w:r>
        <w:r w:rsidR="00713467">
          <w:rPr>
            <w:webHidden/>
          </w:rPr>
          <w:t>336</w:t>
        </w:r>
        <w:r>
          <w:rPr>
            <w:webHidden/>
          </w:rPr>
          <w:fldChar w:fldCharType="end"/>
        </w:r>
      </w:hyperlink>
    </w:p>
    <w:p w14:paraId="43F2E416" w14:textId="4C9EE560" w:rsidR="00FE5E15" w:rsidRDefault="00FE5E15">
      <w:pPr>
        <w:pStyle w:val="TM2"/>
        <w:rPr>
          <w:rFonts w:asciiTheme="minorHAnsi" w:eastAsiaTheme="minorEastAsia" w:hAnsiTheme="minorHAnsi" w:cstheme="minorBidi"/>
          <w:color w:val="auto"/>
          <w:kern w:val="2"/>
          <w:sz w:val="24"/>
          <w14:ligatures w14:val="standardContextual"/>
        </w:rPr>
      </w:pPr>
      <w:hyperlink w:anchor="_Toc195633749" w:history="1">
        <w:r w:rsidRPr="0017674C">
          <w:rPr>
            <w:rStyle w:val="Lienhypertexte"/>
          </w:rPr>
          <w:t>CHAPITRE II  ÉZÉCHIEL BLOOMBERG EST ÉTONNÉ</w:t>
        </w:r>
        <w:r>
          <w:rPr>
            <w:webHidden/>
          </w:rPr>
          <w:tab/>
        </w:r>
        <w:r>
          <w:rPr>
            <w:webHidden/>
          </w:rPr>
          <w:fldChar w:fldCharType="begin"/>
        </w:r>
        <w:r>
          <w:rPr>
            <w:webHidden/>
          </w:rPr>
          <w:instrText xml:space="preserve"> PAGEREF _Toc195633749 \h </w:instrText>
        </w:r>
        <w:r>
          <w:rPr>
            <w:webHidden/>
          </w:rPr>
        </w:r>
        <w:r>
          <w:rPr>
            <w:webHidden/>
          </w:rPr>
          <w:fldChar w:fldCharType="separate"/>
        </w:r>
        <w:r w:rsidR="00713467">
          <w:rPr>
            <w:webHidden/>
          </w:rPr>
          <w:t>363</w:t>
        </w:r>
        <w:r>
          <w:rPr>
            <w:webHidden/>
          </w:rPr>
          <w:fldChar w:fldCharType="end"/>
        </w:r>
      </w:hyperlink>
    </w:p>
    <w:p w14:paraId="5824E659" w14:textId="51187F0A" w:rsidR="00FE5E15" w:rsidRDefault="00FE5E15">
      <w:pPr>
        <w:pStyle w:val="TM2"/>
        <w:rPr>
          <w:rFonts w:asciiTheme="minorHAnsi" w:eastAsiaTheme="minorEastAsia" w:hAnsiTheme="minorHAnsi" w:cstheme="minorBidi"/>
          <w:color w:val="auto"/>
          <w:kern w:val="2"/>
          <w:sz w:val="24"/>
          <w14:ligatures w14:val="standardContextual"/>
        </w:rPr>
      </w:pPr>
      <w:hyperlink w:anchor="_Toc195633750" w:history="1">
        <w:r w:rsidRPr="0017674C">
          <w:rPr>
            <w:rStyle w:val="Lienhypertexte"/>
          </w:rPr>
          <w:t>CHAPITRE III  LARMETTE EST ÉTONNÉ</w:t>
        </w:r>
        <w:r>
          <w:rPr>
            <w:webHidden/>
          </w:rPr>
          <w:tab/>
        </w:r>
        <w:r>
          <w:rPr>
            <w:webHidden/>
          </w:rPr>
          <w:fldChar w:fldCharType="begin"/>
        </w:r>
        <w:r>
          <w:rPr>
            <w:webHidden/>
          </w:rPr>
          <w:instrText xml:space="preserve"> PAGEREF _Toc195633750 \h </w:instrText>
        </w:r>
        <w:r>
          <w:rPr>
            <w:webHidden/>
          </w:rPr>
        </w:r>
        <w:r>
          <w:rPr>
            <w:webHidden/>
          </w:rPr>
          <w:fldChar w:fldCharType="separate"/>
        </w:r>
        <w:r w:rsidR="00713467">
          <w:rPr>
            <w:webHidden/>
          </w:rPr>
          <w:t>373</w:t>
        </w:r>
        <w:r>
          <w:rPr>
            <w:webHidden/>
          </w:rPr>
          <w:fldChar w:fldCharType="end"/>
        </w:r>
      </w:hyperlink>
    </w:p>
    <w:p w14:paraId="1AA5D3AE" w14:textId="16A63BCF" w:rsidR="00FE5E15" w:rsidRDefault="00FE5E15">
      <w:pPr>
        <w:pStyle w:val="TM1"/>
        <w:rPr>
          <w:rFonts w:asciiTheme="minorHAnsi" w:eastAsiaTheme="minorEastAsia" w:hAnsiTheme="minorHAnsi" w:cstheme="minorBidi"/>
          <w:bCs w:val="0"/>
          <w:iCs w:val="0"/>
          <w:color w:val="auto"/>
          <w:kern w:val="2"/>
          <w:sz w:val="24"/>
          <w:szCs w:val="24"/>
          <w14:ligatures w14:val="standardContextual"/>
        </w:rPr>
      </w:pPr>
      <w:hyperlink w:anchor="_Toc195633751" w:history="1">
        <w:r w:rsidRPr="0017674C">
          <w:rPr>
            <w:rStyle w:val="Lienhypertexte"/>
          </w:rPr>
          <w:t>SIXIÈME ÉPISODE  LE RADIUM QUI TUE</w:t>
        </w:r>
        <w:r>
          <w:rPr>
            <w:webHidden/>
          </w:rPr>
          <w:tab/>
        </w:r>
        <w:r>
          <w:rPr>
            <w:webHidden/>
          </w:rPr>
          <w:fldChar w:fldCharType="begin"/>
        </w:r>
        <w:r>
          <w:rPr>
            <w:webHidden/>
          </w:rPr>
          <w:instrText xml:space="preserve"> PAGEREF _Toc195633751 \h </w:instrText>
        </w:r>
        <w:r>
          <w:rPr>
            <w:webHidden/>
          </w:rPr>
        </w:r>
        <w:r>
          <w:rPr>
            <w:webHidden/>
          </w:rPr>
          <w:fldChar w:fldCharType="separate"/>
        </w:r>
        <w:r w:rsidR="00713467">
          <w:rPr>
            <w:webHidden/>
          </w:rPr>
          <w:t>406</w:t>
        </w:r>
        <w:r>
          <w:rPr>
            <w:webHidden/>
          </w:rPr>
          <w:fldChar w:fldCharType="end"/>
        </w:r>
      </w:hyperlink>
    </w:p>
    <w:p w14:paraId="66B66A8A" w14:textId="7FC1FA20" w:rsidR="00FE5E15" w:rsidRDefault="00FE5E15">
      <w:pPr>
        <w:pStyle w:val="TM2"/>
        <w:rPr>
          <w:rFonts w:asciiTheme="minorHAnsi" w:eastAsiaTheme="minorEastAsia" w:hAnsiTheme="minorHAnsi" w:cstheme="minorBidi"/>
          <w:color w:val="auto"/>
          <w:kern w:val="2"/>
          <w:sz w:val="24"/>
          <w14:ligatures w14:val="standardContextual"/>
        </w:rPr>
      </w:pPr>
      <w:hyperlink w:anchor="_Toc195633752" w:history="1">
        <w:r w:rsidRPr="0017674C">
          <w:rPr>
            <w:rStyle w:val="Lienhypertexte"/>
          </w:rPr>
          <w:t>CHAPITRE I  LES OURS</w:t>
        </w:r>
        <w:r>
          <w:rPr>
            <w:webHidden/>
          </w:rPr>
          <w:tab/>
        </w:r>
        <w:r>
          <w:rPr>
            <w:webHidden/>
          </w:rPr>
          <w:fldChar w:fldCharType="begin"/>
        </w:r>
        <w:r>
          <w:rPr>
            <w:webHidden/>
          </w:rPr>
          <w:instrText xml:space="preserve"> PAGEREF _Toc195633752 \h </w:instrText>
        </w:r>
        <w:r>
          <w:rPr>
            <w:webHidden/>
          </w:rPr>
        </w:r>
        <w:r>
          <w:rPr>
            <w:webHidden/>
          </w:rPr>
          <w:fldChar w:fldCharType="separate"/>
        </w:r>
        <w:r w:rsidR="00713467">
          <w:rPr>
            <w:webHidden/>
          </w:rPr>
          <w:t>406</w:t>
        </w:r>
        <w:r>
          <w:rPr>
            <w:webHidden/>
          </w:rPr>
          <w:fldChar w:fldCharType="end"/>
        </w:r>
      </w:hyperlink>
    </w:p>
    <w:p w14:paraId="7F22100A" w14:textId="20D28930" w:rsidR="00FE5E15" w:rsidRDefault="00FE5E15">
      <w:pPr>
        <w:pStyle w:val="TM2"/>
        <w:rPr>
          <w:rFonts w:asciiTheme="minorHAnsi" w:eastAsiaTheme="minorEastAsia" w:hAnsiTheme="minorHAnsi" w:cstheme="minorBidi"/>
          <w:color w:val="auto"/>
          <w:kern w:val="2"/>
          <w:sz w:val="24"/>
          <w14:ligatures w14:val="standardContextual"/>
        </w:rPr>
      </w:pPr>
      <w:hyperlink w:anchor="_Toc195633753" w:history="1">
        <w:r w:rsidRPr="0017674C">
          <w:rPr>
            <w:rStyle w:val="Lienhypertexte"/>
          </w:rPr>
          <w:t>CHAPITRE II  LE POISON MYSTÉRIEUX</w:t>
        </w:r>
        <w:r>
          <w:rPr>
            <w:webHidden/>
          </w:rPr>
          <w:tab/>
        </w:r>
        <w:r>
          <w:rPr>
            <w:webHidden/>
          </w:rPr>
          <w:fldChar w:fldCharType="begin"/>
        </w:r>
        <w:r>
          <w:rPr>
            <w:webHidden/>
          </w:rPr>
          <w:instrText xml:space="preserve"> PAGEREF _Toc195633753 \h </w:instrText>
        </w:r>
        <w:r>
          <w:rPr>
            <w:webHidden/>
          </w:rPr>
        </w:r>
        <w:r>
          <w:rPr>
            <w:webHidden/>
          </w:rPr>
          <w:fldChar w:fldCharType="separate"/>
        </w:r>
        <w:r w:rsidR="00713467">
          <w:rPr>
            <w:webHidden/>
          </w:rPr>
          <w:t>431</w:t>
        </w:r>
        <w:r>
          <w:rPr>
            <w:webHidden/>
          </w:rPr>
          <w:fldChar w:fldCharType="end"/>
        </w:r>
      </w:hyperlink>
    </w:p>
    <w:p w14:paraId="58CE3CA7" w14:textId="54773C5B" w:rsidR="00FE5E15" w:rsidRDefault="00FE5E15">
      <w:pPr>
        <w:pStyle w:val="TM2"/>
        <w:rPr>
          <w:rFonts w:asciiTheme="minorHAnsi" w:eastAsiaTheme="minorEastAsia" w:hAnsiTheme="minorHAnsi" w:cstheme="minorBidi"/>
          <w:color w:val="auto"/>
          <w:kern w:val="2"/>
          <w:sz w:val="24"/>
          <w14:ligatures w14:val="standardContextual"/>
        </w:rPr>
      </w:pPr>
      <w:hyperlink w:anchor="_Toc195633754" w:history="1">
        <w:r w:rsidRPr="0017674C">
          <w:rPr>
            <w:rStyle w:val="Lienhypertexte"/>
          </w:rPr>
          <w:t>CHAPITRE III  LA ROUTE DE GLACE</w:t>
        </w:r>
        <w:r>
          <w:rPr>
            <w:webHidden/>
          </w:rPr>
          <w:tab/>
        </w:r>
        <w:r>
          <w:rPr>
            <w:webHidden/>
          </w:rPr>
          <w:fldChar w:fldCharType="begin"/>
        </w:r>
        <w:r>
          <w:rPr>
            <w:webHidden/>
          </w:rPr>
          <w:instrText xml:space="preserve"> PAGEREF _Toc195633754 \h </w:instrText>
        </w:r>
        <w:r>
          <w:rPr>
            <w:webHidden/>
          </w:rPr>
        </w:r>
        <w:r>
          <w:rPr>
            <w:webHidden/>
          </w:rPr>
          <w:fldChar w:fldCharType="separate"/>
        </w:r>
        <w:r w:rsidR="00713467">
          <w:rPr>
            <w:webHidden/>
          </w:rPr>
          <w:t>455</w:t>
        </w:r>
        <w:r>
          <w:rPr>
            <w:webHidden/>
          </w:rPr>
          <w:fldChar w:fldCharType="end"/>
        </w:r>
      </w:hyperlink>
    </w:p>
    <w:p w14:paraId="7AF9B798" w14:textId="7F235118" w:rsidR="00FE5E15" w:rsidRDefault="00FE5E15">
      <w:pPr>
        <w:pStyle w:val="TM2"/>
        <w:rPr>
          <w:rFonts w:asciiTheme="minorHAnsi" w:eastAsiaTheme="minorEastAsia" w:hAnsiTheme="minorHAnsi" w:cstheme="minorBidi"/>
          <w:color w:val="auto"/>
          <w:kern w:val="2"/>
          <w:sz w:val="24"/>
          <w14:ligatures w14:val="standardContextual"/>
        </w:rPr>
      </w:pPr>
      <w:hyperlink w:anchor="_Toc195633755" w:history="1">
        <w:r w:rsidRPr="0017674C">
          <w:rPr>
            <w:rStyle w:val="Lienhypertexte"/>
          </w:rPr>
          <w:t>CHAPITRE IV  LA CHASSE AU GLAÇON</w:t>
        </w:r>
        <w:r>
          <w:rPr>
            <w:webHidden/>
          </w:rPr>
          <w:tab/>
        </w:r>
        <w:r>
          <w:rPr>
            <w:webHidden/>
          </w:rPr>
          <w:fldChar w:fldCharType="begin"/>
        </w:r>
        <w:r>
          <w:rPr>
            <w:webHidden/>
          </w:rPr>
          <w:instrText xml:space="preserve"> PAGEREF _Toc195633755 \h </w:instrText>
        </w:r>
        <w:r>
          <w:rPr>
            <w:webHidden/>
          </w:rPr>
        </w:r>
        <w:r>
          <w:rPr>
            <w:webHidden/>
          </w:rPr>
          <w:fldChar w:fldCharType="separate"/>
        </w:r>
        <w:r w:rsidR="00713467">
          <w:rPr>
            <w:webHidden/>
          </w:rPr>
          <w:t>477</w:t>
        </w:r>
        <w:r>
          <w:rPr>
            <w:webHidden/>
          </w:rPr>
          <w:fldChar w:fldCharType="end"/>
        </w:r>
      </w:hyperlink>
    </w:p>
    <w:p w14:paraId="590535C2" w14:textId="3AA2883E" w:rsidR="00FE5E15" w:rsidRDefault="00FE5E15">
      <w:pPr>
        <w:pStyle w:val="TM1"/>
        <w:rPr>
          <w:rFonts w:asciiTheme="minorHAnsi" w:eastAsiaTheme="minorEastAsia" w:hAnsiTheme="minorHAnsi" w:cstheme="minorBidi"/>
          <w:bCs w:val="0"/>
          <w:iCs w:val="0"/>
          <w:color w:val="auto"/>
          <w:kern w:val="2"/>
          <w:sz w:val="24"/>
          <w:szCs w:val="24"/>
          <w14:ligatures w14:val="standardContextual"/>
        </w:rPr>
      </w:pPr>
      <w:hyperlink w:anchor="_Toc195633756" w:history="1">
        <w:r w:rsidRPr="0017674C">
          <w:rPr>
            <w:rStyle w:val="Lienhypertexte"/>
          </w:rPr>
          <w:t>SEPTIÈME ÉPISODE  LA FAUSSE MONNAIE D’ARGENTAURUM</w:t>
        </w:r>
        <w:r>
          <w:rPr>
            <w:webHidden/>
          </w:rPr>
          <w:tab/>
        </w:r>
        <w:r>
          <w:rPr>
            <w:webHidden/>
          </w:rPr>
          <w:fldChar w:fldCharType="begin"/>
        </w:r>
        <w:r>
          <w:rPr>
            <w:webHidden/>
          </w:rPr>
          <w:instrText xml:space="preserve"> PAGEREF _Toc195633756 \h </w:instrText>
        </w:r>
        <w:r>
          <w:rPr>
            <w:webHidden/>
          </w:rPr>
        </w:r>
        <w:r>
          <w:rPr>
            <w:webHidden/>
          </w:rPr>
          <w:fldChar w:fldCharType="separate"/>
        </w:r>
        <w:r w:rsidR="00713467">
          <w:rPr>
            <w:webHidden/>
          </w:rPr>
          <w:t>493</w:t>
        </w:r>
        <w:r>
          <w:rPr>
            <w:webHidden/>
          </w:rPr>
          <w:fldChar w:fldCharType="end"/>
        </w:r>
      </w:hyperlink>
    </w:p>
    <w:p w14:paraId="37EC30EA" w14:textId="394C56EF" w:rsidR="00FE5E15" w:rsidRDefault="00FE5E15">
      <w:pPr>
        <w:pStyle w:val="TM2"/>
        <w:rPr>
          <w:rFonts w:asciiTheme="minorHAnsi" w:eastAsiaTheme="minorEastAsia" w:hAnsiTheme="minorHAnsi" w:cstheme="minorBidi"/>
          <w:color w:val="auto"/>
          <w:kern w:val="2"/>
          <w:sz w:val="24"/>
          <w14:ligatures w14:val="standardContextual"/>
        </w:rPr>
      </w:pPr>
      <w:hyperlink w:anchor="_Toc195633757" w:history="1">
        <w:r w:rsidRPr="0017674C">
          <w:rPr>
            <w:rStyle w:val="Lienhypertexte"/>
          </w:rPr>
          <w:t>CHAPITRE PREMIER  DICK FANN VICTIME DE LA POLITIQUE</w:t>
        </w:r>
        <w:r>
          <w:rPr>
            <w:webHidden/>
          </w:rPr>
          <w:tab/>
        </w:r>
        <w:r>
          <w:rPr>
            <w:webHidden/>
          </w:rPr>
          <w:fldChar w:fldCharType="begin"/>
        </w:r>
        <w:r>
          <w:rPr>
            <w:webHidden/>
          </w:rPr>
          <w:instrText xml:space="preserve"> PAGEREF _Toc195633757 \h </w:instrText>
        </w:r>
        <w:r>
          <w:rPr>
            <w:webHidden/>
          </w:rPr>
        </w:r>
        <w:r>
          <w:rPr>
            <w:webHidden/>
          </w:rPr>
          <w:fldChar w:fldCharType="separate"/>
        </w:r>
        <w:r w:rsidR="00713467">
          <w:rPr>
            <w:webHidden/>
          </w:rPr>
          <w:t>493</w:t>
        </w:r>
        <w:r>
          <w:rPr>
            <w:webHidden/>
          </w:rPr>
          <w:fldChar w:fldCharType="end"/>
        </w:r>
      </w:hyperlink>
    </w:p>
    <w:p w14:paraId="7B1D47E3" w14:textId="385AE979" w:rsidR="00FE5E15" w:rsidRDefault="00FE5E15">
      <w:pPr>
        <w:pStyle w:val="TM2"/>
        <w:rPr>
          <w:rFonts w:asciiTheme="minorHAnsi" w:eastAsiaTheme="minorEastAsia" w:hAnsiTheme="minorHAnsi" w:cstheme="minorBidi"/>
          <w:color w:val="auto"/>
          <w:kern w:val="2"/>
          <w:sz w:val="24"/>
          <w14:ligatures w14:val="standardContextual"/>
        </w:rPr>
      </w:pPr>
      <w:hyperlink w:anchor="_Toc195633758" w:history="1">
        <w:r w:rsidRPr="0017674C">
          <w:rPr>
            <w:rStyle w:val="Lienhypertexte"/>
          </w:rPr>
          <w:t>CHAPITRE II  LA COURSE À LA BOMBE</w:t>
        </w:r>
        <w:r>
          <w:rPr>
            <w:webHidden/>
          </w:rPr>
          <w:tab/>
        </w:r>
        <w:r>
          <w:rPr>
            <w:webHidden/>
          </w:rPr>
          <w:fldChar w:fldCharType="begin"/>
        </w:r>
        <w:r>
          <w:rPr>
            <w:webHidden/>
          </w:rPr>
          <w:instrText xml:space="preserve"> PAGEREF _Toc195633758 \h </w:instrText>
        </w:r>
        <w:r>
          <w:rPr>
            <w:webHidden/>
          </w:rPr>
        </w:r>
        <w:r>
          <w:rPr>
            <w:webHidden/>
          </w:rPr>
          <w:fldChar w:fldCharType="separate"/>
        </w:r>
        <w:r w:rsidR="00713467">
          <w:rPr>
            <w:webHidden/>
          </w:rPr>
          <w:t>523</w:t>
        </w:r>
        <w:r>
          <w:rPr>
            <w:webHidden/>
          </w:rPr>
          <w:fldChar w:fldCharType="end"/>
        </w:r>
      </w:hyperlink>
    </w:p>
    <w:p w14:paraId="2D5BC93A" w14:textId="4173B689" w:rsidR="00FE5E15" w:rsidRDefault="00FE5E15">
      <w:pPr>
        <w:pStyle w:val="TM1"/>
        <w:rPr>
          <w:rFonts w:asciiTheme="minorHAnsi" w:eastAsiaTheme="minorEastAsia" w:hAnsiTheme="minorHAnsi" w:cstheme="minorBidi"/>
          <w:bCs w:val="0"/>
          <w:iCs w:val="0"/>
          <w:color w:val="auto"/>
          <w:kern w:val="2"/>
          <w:sz w:val="24"/>
          <w:szCs w:val="24"/>
          <w14:ligatures w14:val="standardContextual"/>
        </w:rPr>
      </w:pPr>
      <w:hyperlink w:anchor="_Toc195633759" w:history="1">
        <w:r w:rsidRPr="0017674C">
          <w:rPr>
            <w:rStyle w:val="Lienhypertexte"/>
          </w:rPr>
          <w:t>HUITIÈME ÉPISODE  LE CHEVAL VOLANT</w:t>
        </w:r>
        <w:r>
          <w:rPr>
            <w:webHidden/>
          </w:rPr>
          <w:tab/>
        </w:r>
        <w:r>
          <w:rPr>
            <w:webHidden/>
          </w:rPr>
          <w:fldChar w:fldCharType="begin"/>
        </w:r>
        <w:r>
          <w:rPr>
            <w:webHidden/>
          </w:rPr>
          <w:instrText xml:space="preserve"> PAGEREF _Toc195633759 \h </w:instrText>
        </w:r>
        <w:r>
          <w:rPr>
            <w:webHidden/>
          </w:rPr>
        </w:r>
        <w:r>
          <w:rPr>
            <w:webHidden/>
          </w:rPr>
          <w:fldChar w:fldCharType="separate"/>
        </w:r>
        <w:r w:rsidR="00713467">
          <w:rPr>
            <w:webHidden/>
          </w:rPr>
          <w:t>555</w:t>
        </w:r>
        <w:r>
          <w:rPr>
            <w:webHidden/>
          </w:rPr>
          <w:fldChar w:fldCharType="end"/>
        </w:r>
      </w:hyperlink>
    </w:p>
    <w:p w14:paraId="35436FFE" w14:textId="03615230" w:rsidR="00FE5E15" w:rsidRDefault="00FE5E15">
      <w:pPr>
        <w:pStyle w:val="TM2"/>
        <w:rPr>
          <w:rFonts w:asciiTheme="minorHAnsi" w:eastAsiaTheme="minorEastAsia" w:hAnsiTheme="minorHAnsi" w:cstheme="minorBidi"/>
          <w:color w:val="auto"/>
          <w:kern w:val="2"/>
          <w:sz w:val="24"/>
          <w14:ligatures w14:val="standardContextual"/>
        </w:rPr>
      </w:pPr>
      <w:hyperlink w:anchor="_Toc195633760" w:history="1">
        <w:r w:rsidRPr="0017674C">
          <w:rPr>
            <w:rStyle w:val="Lienhypertexte"/>
          </w:rPr>
          <w:t>CHAPITRE PREMIER  LA VOIE FERRÉE INTERROMPUE</w:t>
        </w:r>
        <w:r>
          <w:rPr>
            <w:webHidden/>
          </w:rPr>
          <w:tab/>
        </w:r>
        <w:r>
          <w:rPr>
            <w:webHidden/>
          </w:rPr>
          <w:fldChar w:fldCharType="begin"/>
        </w:r>
        <w:r>
          <w:rPr>
            <w:webHidden/>
          </w:rPr>
          <w:instrText xml:space="preserve"> PAGEREF _Toc195633760 \h </w:instrText>
        </w:r>
        <w:r>
          <w:rPr>
            <w:webHidden/>
          </w:rPr>
        </w:r>
        <w:r>
          <w:rPr>
            <w:webHidden/>
          </w:rPr>
          <w:fldChar w:fldCharType="separate"/>
        </w:r>
        <w:r w:rsidR="00713467">
          <w:rPr>
            <w:webHidden/>
          </w:rPr>
          <w:t>555</w:t>
        </w:r>
        <w:r>
          <w:rPr>
            <w:webHidden/>
          </w:rPr>
          <w:fldChar w:fldCharType="end"/>
        </w:r>
      </w:hyperlink>
    </w:p>
    <w:p w14:paraId="772C2668" w14:textId="13E1BC6F" w:rsidR="00FE5E15" w:rsidRDefault="00FE5E15">
      <w:pPr>
        <w:pStyle w:val="TM2"/>
        <w:rPr>
          <w:rFonts w:asciiTheme="minorHAnsi" w:eastAsiaTheme="minorEastAsia" w:hAnsiTheme="minorHAnsi" w:cstheme="minorBidi"/>
          <w:color w:val="auto"/>
          <w:kern w:val="2"/>
          <w:sz w:val="24"/>
          <w14:ligatures w14:val="standardContextual"/>
        </w:rPr>
      </w:pPr>
      <w:hyperlink w:anchor="_Toc195633761" w:history="1">
        <w:r w:rsidRPr="0017674C">
          <w:rPr>
            <w:rStyle w:val="Lienhypertexte"/>
          </w:rPr>
          <w:t>CHAPITRE II  LE STEPPE MONGOL</w:t>
        </w:r>
        <w:r>
          <w:rPr>
            <w:webHidden/>
          </w:rPr>
          <w:tab/>
        </w:r>
        <w:r>
          <w:rPr>
            <w:webHidden/>
          </w:rPr>
          <w:fldChar w:fldCharType="begin"/>
        </w:r>
        <w:r>
          <w:rPr>
            <w:webHidden/>
          </w:rPr>
          <w:instrText xml:space="preserve"> PAGEREF _Toc195633761 \h </w:instrText>
        </w:r>
        <w:r>
          <w:rPr>
            <w:webHidden/>
          </w:rPr>
        </w:r>
        <w:r>
          <w:rPr>
            <w:webHidden/>
          </w:rPr>
          <w:fldChar w:fldCharType="separate"/>
        </w:r>
        <w:r w:rsidR="00713467">
          <w:rPr>
            <w:webHidden/>
          </w:rPr>
          <w:t>580</w:t>
        </w:r>
        <w:r>
          <w:rPr>
            <w:webHidden/>
          </w:rPr>
          <w:fldChar w:fldCharType="end"/>
        </w:r>
      </w:hyperlink>
    </w:p>
    <w:p w14:paraId="73CA5A64" w14:textId="5812604A" w:rsidR="00FE5E15" w:rsidRDefault="00FE5E15">
      <w:pPr>
        <w:pStyle w:val="TM2"/>
        <w:rPr>
          <w:rFonts w:asciiTheme="minorHAnsi" w:eastAsiaTheme="minorEastAsia" w:hAnsiTheme="minorHAnsi" w:cstheme="minorBidi"/>
          <w:color w:val="auto"/>
          <w:kern w:val="2"/>
          <w:sz w:val="24"/>
          <w14:ligatures w14:val="standardContextual"/>
        </w:rPr>
      </w:pPr>
      <w:hyperlink w:anchor="_Toc195633762" w:history="1">
        <w:r w:rsidRPr="0017674C">
          <w:rPr>
            <w:rStyle w:val="Lienhypertexte"/>
          </w:rPr>
          <w:t>CHAPITRE III  LA SONNETTE MAGIQUE</w:t>
        </w:r>
        <w:r>
          <w:rPr>
            <w:webHidden/>
          </w:rPr>
          <w:tab/>
        </w:r>
        <w:r>
          <w:rPr>
            <w:webHidden/>
          </w:rPr>
          <w:fldChar w:fldCharType="begin"/>
        </w:r>
        <w:r>
          <w:rPr>
            <w:webHidden/>
          </w:rPr>
          <w:instrText xml:space="preserve"> PAGEREF _Toc195633762 \h </w:instrText>
        </w:r>
        <w:r>
          <w:rPr>
            <w:webHidden/>
          </w:rPr>
        </w:r>
        <w:r>
          <w:rPr>
            <w:webHidden/>
          </w:rPr>
          <w:fldChar w:fldCharType="separate"/>
        </w:r>
        <w:r w:rsidR="00713467">
          <w:rPr>
            <w:webHidden/>
          </w:rPr>
          <w:t>611</w:t>
        </w:r>
        <w:r>
          <w:rPr>
            <w:webHidden/>
          </w:rPr>
          <w:fldChar w:fldCharType="end"/>
        </w:r>
      </w:hyperlink>
    </w:p>
    <w:p w14:paraId="34FA9CD9" w14:textId="597A2759" w:rsidR="00FE5E15" w:rsidRDefault="00FE5E15">
      <w:pPr>
        <w:pStyle w:val="TM1"/>
        <w:rPr>
          <w:rFonts w:asciiTheme="minorHAnsi" w:eastAsiaTheme="minorEastAsia" w:hAnsiTheme="minorHAnsi" w:cstheme="minorBidi"/>
          <w:bCs w:val="0"/>
          <w:iCs w:val="0"/>
          <w:color w:val="auto"/>
          <w:kern w:val="2"/>
          <w:sz w:val="24"/>
          <w:szCs w:val="24"/>
          <w14:ligatures w14:val="standardContextual"/>
        </w:rPr>
      </w:pPr>
      <w:hyperlink w:anchor="_Toc195633763" w:history="1">
        <w:r w:rsidRPr="0017674C">
          <w:rPr>
            <w:rStyle w:val="Lienhypertexte"/>
          </w:rPr>
          <w:t>NEUVIÈME ÉPISODE  LA CLAIRIÈRE DE NICOLAS SLAVARÈDE</w:t>
        </w:r>
        <w:r>
          <w:rPr>
            <w:webHidden/>
          </w:rPr>
          <w:tab/>
        </w:r>
        <w:r>
          <w:rPr>
            <w:webHidden/>
          </w:rPr>
          <w:fldChar w:fldCharType="begin"/>
        </w:r>
        <w:r>
          <w:rPr>
            <w:webHidden/>
          </w:rPr>
          <w:instrText xml:space="preserve"> PAGEREF _Toc195633763 \h </w:instrText>
        </w:r>
        <w:r>
          <w:rPr>
            <w:webHidden/>
          </w:rPr>
        </w:r>
        <w:r>
          <w:rPr>
            <w:webHidden/>
          </w:rPr>
          <w:fldChar w:fldCharType="separate"/>
        </w:r>
        <w:r w:rsidR="00713467">
          <w:rPr>
            <w:webHidden/>
          </w:rPr>
          <w:t>628</w:t>
        </w:r>
        <w:r>
          <w:rPr>
            <w:webHidden/>
          </w:rPr>
          <w:fldChar w:fldCharType="end"/>
        </w:r>
      </w:hyperlink>
    </w:p>
    <w:p w14:paraId="0D6007AD" w14:textId="63D425D4" w:rsidR="00FE5E15" w:rsidRDefault="00FE5E15">
      <w:pPr>
        <w:pStyle w:val="TM2"/>
        <w:rPr>
          <w:rFonts w:asciiTheme="minorHAnsi" w:eastAsiaTheme="minorEastAsia" w:hAnsiTheme="minorHAnsi" w:cstheme="minorBidi"/>
          <w:color w:val="auto"/>
          <w:kern w:val="2"/>
          <w:sz w:val="24"/>
          <w14:ligatures w14:val="standardContextual"/>
        </w:rPr>
      </w:pPr>
      <w:hyperlink w:anchor="_Toc195633764" w:history="1">
        <w:r w:rsidRPr="0017674C">
          <w:rPr>
            <w:rStyle w:val="Lienhypertexte"/>
          </w:rPr>
          <w:t>CHAPITRE PREMIER  UNE SOIRÉE AU KREMLIN</w:t>
        </w:r>
        <w:r>
          <w:rPr>
            <w:webHidden/>
          </w:rPr>
          <w:tab/>
        </w:r>
        <w:r>
          <w:rPr>
            <w:webHidden/>
          </w:rPr>
          <w:fldChar w:fldCharType="begin"/>
        </w:r>
        <w:r>
          <w:rPr>
            <w:webHidden/>
          </w:rPr>
          <w:instrText xml:space="preserve"> PAGEREF _Toc195633764 \h </w:instrText>
        </w:r>
        <w:r>
          <w:rPr>
            <w:webHidden/>
          </w:rPr>
        </w:r>
        <w:r>
          <w:rPr>
            <w:webHidden/>
          </w:rPr>
          <w:fldChar w:fldCharType="separate"/>
        </w:r>
        <w:r w:rsidR="00713467">
          <w:rPr>
            <w:webHidden/>
          </w:rPr>
          <w:t>628</w:t>
        </w:r>
        <w:r>
          <w:rPr>
            <w:webHidden/>
          </w:rPr>
          <w:fldChar w:fldCharType="end"/>
        </w:r>
      </w:hyperlink>
    </w:p>
    <w:p w14:paraId="38133F54" w14:textId="3A288326" w:rsidR="00FE5E15" w:rsidRDefault="00FE5E15">
      <w:pPr>
        <w:pStyle w:val="TM2"/>
        <w:rPr>
          <w:rFonts w:asciiTheme="minorHAnsi" w:eastAsiaTheme="minorEastAsia" w:hAnsiTheme="minorHAnsi" w:cstheme="minorBidi"/>
          <w:color w:val="auto"/>
          <w:kern w:val="2"/>
          <w:sz w:val="24"/>
          <w14:ligatures w14:val="standardContextual"/>
        </w:rPr>
      </w:pPr>
      <w:hyperlink w:anchor="_Toc195633765" w:history="1">
        <w:r w:rsidRPr="0017674C">
          <w:rPr>
            <w:rStyle w:val="Lienhypertexte"/>
          </w:rPr>
          <w:t>CHAPITRE II  LA CLAIRIÈRE RADIANTE</w:t>
        </w:r>
        <w:r>
          <w:rPr>
            <w:webHidden/>
          </w:rPr>
          <w:tab/>
        </w:r>
        <w:r>
          <w:rPr>
            <w:webHidden/>
          </w:rPr>
          <w:fldChar w:fldCharType="begin"/>
        </w:r>
        <w:r>
          <w:rPr>
            <w:webHidden/>
          </w:rPr>
          <w:instrText xml:space="preserve"> PAGEREF _Toc195633765 \h </w:instrText>
        </w:r>
        <w:r>
          <w:rPr>
            <w:webHidden/>
          </w:rPr>
        </w:r>
        <w:r>
          <w:rPr>
            <w:webHidden/>
          </w:rPr>
          <w:fldChar w:fldCharType="separate"/>
        </w:r>
        <w:r w:rsidR="00713467">
          <w:rPr>
            <w:webHidden/>
          </w:rPr>
          <w:t>654</w:t>
        </w:r>
        <w:r>
          <w:rPr>
            <w:webHidden/>
          </w:rPr>
          <w:fldChar w:fldCharType="end"/>
        </w:r>
      </w:hyperlink>
    </w:p>
    <w:p w14:paraId="55715E4B" w14:textId="7E7D62F7" w:rsidR="00FE5E15" w:rsidRDefault="00FE5E15">
      <w:pPr>
        <w:pStyle w:val="TM2"/>
        <w:rPr>
          <w:rFonts w:asciiTheme="minorHAnsi" w:eastAsiaTheme="minorEastAsia" w:hAnsiTheme="minorHAnsi" w:cstheme="minorBidi"/>
          <w:color w:val="auto"/>
          <w:kern w:val="2"/>
          <w:sz w:val="24"/>
          <w14:ligatures w14:val="standardContextual"/>
        </w:rPr>
      </w:pPr>
      <w:hyperlink w:anchor="_Toc195633766" w:history="1">
        <w:r w:rsidRPr="0017674C">
          <w:rPr>
            <w:rStyle w:val="Lienhypertexte"/>
          </w:rPr>
          <w:t>CHAPITRE III  OÙ DICK SE RETROUVE</w:t>
        </w:r>
        <w:r>
          <w:rPr>
            <w:webHidden/>
          </w:rPr>
          <w:tab/>
        </w:r>
        <w:r>
          <w:rPr>
            <w:webHidden/>
          </w:rPr>
          <w:fldChar w:fldCharType="begin"/>
        </w:r>
        <w:r>
          <w:rPr>
            <w:webHidden/>
          </w:rPr>
          <w:instrText xml:space="preserve"> PAGEREF _Toc195633766 \h </w:instrText>
        </w:r>
        <w:r>
          <w:rPr>
            <w:webHidden/>
          </w:rPr>
        </w:r>
        <w:r>
          <w:rPr>
            <w:webHidden/>
          </w:rPr>
          <w:fldChar w:fldCharType="separate"/>
        </w:r>
        <w:r w:rsidR="00713467">
          <w:rPr>
            <w:webHidden/>
          </w:rPr>
          <w:t>670</w:t>
        </w:r>
        <w:r>
          <w:rPr>
            <w:webHidden/>
          </w:rPr>
          <w:fldChar w:fldCharType="end"/>
        </w:r>
      </w:hyperlink>
    </w:p>
    <w:p w14:paraId="793B48D8" w14:textId="6ABEB2F1" w:rsidR="00FE5E15" w:rsidRDefault="00FE5E15">
      <w:pPr>
        <w:pStyle w:val="TM1"/>
        <w:rPr>
          <w:rFonts w:asciiTheme="minorHAnsi" w:eastAsiaTheme="minorEastAsia" w:hAnsiTheme="minorHAnsi" w:cstheme="minorBidi"/>
          <w:bCs w:val="0"/>
          <w:iCs w:val="0"/>
          <w:color w:val="auto"/>
          <w:kern w:val="2"/>
          <w:sz w:val="24"/>
          <w:szCs w:val="24"/>
          <w14:ligatures w14:val="standardContextual"/>
        </w:rPr>
      </w:pPr>
      <w:hyperlink w:anchor="_Toc195633767" w:history="1">
        <w:r w:rsidRPr="0017674C">
          <w:rPr>
            <w:rStyle w:val="Lienhypertexte"/>
          </w:rPr>
          <w:t>DIXIÈME ÉPISODE  LA ROTISSERIE DE VINCENNES</w:t>
        </w:r>
        <w:r>
          <w:rPr>
            <w:webHidden/>
          </w:rPr>
          <w:tab/>
        </w:r>
        <w:r>
          <w:rPr>
            <w:webHidden/>
          </w:rPr>
          <w:fldChar w:fldCharType="begin"/>
        </w:r>
        <w:r>
          <w:rPr>
            <w:webHidden/>
          </w:rPr>
          <w:instrText xml:space="preserve"> PAGEREF _Toc195633767 \h </w:instrText>
        </w:r>
        <w:r>
          <w:rPr>
            <w:webHidden/>
          </w:rPr>
        </w:r>
        <w:r>
          <w:rPr>
            <w:webHidden/>
          </w:rPr>
          <w:fldChar w:fldCharType="separate"/>
        </w:r>
        <w:r w:rsidR="00713467">
          <w:rPr>
            <w:webHidden/>
          </w:rPr>
          <w:t>691</w:t>
        </w:r>
        <w:r>
          <w:rPr>
            <w:webHidden/>
          </w:rPr>
          <w:fldChar w:fldCharType="end"/>
        </w:r>
      </w:hyperlink>
    </w:p>
    <w:p w14:paraId="7266925B" w14:textId="2C7EB3C8" w:rsidR="00FE5E15" w:rsidRDefault="00FE5E15">
      <w:pPr>
        <w:pStyle w:val="TM2"/>
        <w:rPr>
          <w:rFonts w:asciiTheme="minorHAnsi" w:eastAsiaTheme="minorEastAsia" w:hAnsiTheme="minorHAnsi" w:cstheme="minorBidi"/>
          <w:color w:val="auto"/>
          <w:kern w:val="2"/>
          <w:sz w:val="24"/>
          <w14:ligatures w14:val="standardContextual"/>
        </w:rPr>
      </w:pPr>
      <w:hyperlink w:anchor="_Toc195633768" w:history="1">
        <w:r w:rsidRPr="0017674C">
          <w:rPr>
            <w:rStyle w:val="Lienhypertexte"/>
          </w:rPr>
          <w:t>CHAPITRE UNIQUE  À L’OMBRE DU DONJON</w:t>
        </w:r>
        <w:r>
          <w:rPr>
            <w:webHidden/>
          </w:rPr>
          <w:tab/>
        </w:r>
        <w:r>
          <w:rPr>
            <w:webHidden/>
          </w:rPr>
          <w:fldChar w:fldCharType="begin"/>
        </w:r>
        <w:r>
          <w:rPr>
            <w:webHidden/>
          </w:rPr>
          <w:instrText xml:space="preserve"> PAGEREF _Toc195633768 \h </w:instrText>
        </w:r>
        <w:r>
          <w:rPr>
            <w:webHidden/>
          </w:rPr>
        </w:r>
        <w:r>
          <w:rPr>
            <w:webHidden/>
          </w:rPr>
          <w:fldChar w:fldCharType="separate"/>
        </w:r>
        <w:r w:rsidR="00713467">
          <w:rPr>
            <w:webHidden/>
          </w:rPr>
          <w:t>692</w:t>
        </w:r>
        <w:r>
          <w:rPr>
            <w:webHidden/>
          </w:rPr>
          <w:fldChar w:fldCharType="end"/>
        </w:r>
      </w:hyperlink>
    </w:p>
    <w:p w14:paraId="6409B20E" w14:textId="566B4922" w:rsidR="00FE5E15" w:rsidRDefault="00FE5E15">
      <w:pPr>
        <w:pStyle w:val="TM1"/>
        <w:rPr>
          <w:rFonts w:asciiTheme="minorHAnsi" w:eastAsiaTheme="minorEastAsia" w:hAnsiTheme="minorHAnsi" w:cstheme="minorBidi"/>
          <w:bCs w:val="0"/>
          <w:iCs w:val="0"/>
          <w:color w:val="auto"/>
          <w:kern w:val="2"/>
          <w:sz w:val="24"/>
          <w:szCs w:val="24"/>
          <w14:ligatures w14:val="standardContextual"/>
        </w:rPr>
      </w:pPr>
      <w:hyperlink w:anchor="_Toc195633769" w:history="1">
        <w:r w:rsidRPr="0017674C">
          <w:rPr>
            <w:rStyle w:val="Lienhypertexte"/>
          </w:rPr>
          <w:t>À propos de cette édition électronique</w:t>
        </w:r>
        <w:r>
          <w:rPr>
            <w:webHidden/>
          </w:rPr>
          <w:tab/>
        </w:r>
        <w:r>
          <w:rPr>
            <w:webHidden/>
          </w:rPr>
          <w:fldChar w:fldCharType="begin"/>
        </w:r>
        <w:r>
          <w:rPr>
            <w:webHidden/>
          </w:rPr>
          <w:instrText xml:space="preserve"> PAGEREF _Toc195633769 \h </w:instrText>
        </w:r>
        <w:r>
          <w:rPr>
            <w:webHidden/>
          </w:rPr>
        </w:r>
        <w:r>
          <w:rPr>
            <w:webHidden/>
          </w:rPr>
          <w:fldChar w:fldCharType="separate"/>
        </w:r>
        <w:r w:rsidR="00713467">
          <w:rPr>
            <w:webHidden/>
          </w:rPr>
          <w:t>724</w:t>
        </w:r>
        <w:r>
          <w:rPr>
            <w:webHidden/>
          </w:rPr>
          <w:fldChar w:fldCharType="end"/>
        </w:r>
      </w:hyperlink>
    </w:p>
    <w:p w14:paraId="2E452830" w14:textId="6300ACCF" w:rsidR="002B3C8B" w:rsidRPr="000028DA" w:rsidRDefault="002B3C8B" w:rsidP="002B3C8B">
      <w:r w:rsidRPr="00E22158">
        <w:fldChar w:fldCharType="end"/>
      </w:r>
    </w:p>
    <w:p w14:paraId="2E2377EE" w14:textId="77777777" w:rsidR="00776CEA" w:rsidRPr="007F1C96" w:rsidRDefault="00776CEA" w:rsidP="007F1C96">
      <w:pPr>
        <w:pStyle w:val="Titre1"/>
      </w:pPr>
      <w:bookmarkStart w:id="0" w:name="_Toc195633731"/>
      <w:r w:rsidRPr="007F1C96">
        <w:lastRenderedPageBreak/>
        <w:t>PREMIER ÉPISODE</w:t>
      </w:r>
      <w:r w:rsidRPr="007F1C96">
        <w:br/>
      </w:r>
      <w:r w:rsidRPr="007F1C96">
        <w:br/>
      </w:r>
      <w:r w:rsidRPr="007F1C96">
        <w:lastRenderedPageBreak/>
        <w:t>LE TRUST DES CORINDONS</w:t>
      </w:r>
      <w:bookmarkEnd w:id="0"/>
      <w:r w:rsidRPr="007F1C96">
        <w:br/>
      </w:r>
    </w:p>
    <w:p w14:paraId="338D3EB9" w14:textId="45DAC1F8" w:rsidR="00E57EC9" w:rsidRDefault="007C5BD3" w:rsidP="007D17F9">
      <w:pPr>
        <w:pStyle w:val="Centrsolidaire"/>
      </w:pPr>
      <w:r w:rsidRPr="00E57EC9">
        <w:rPr>
          <w:noProof/>
        </w:rPr>
        <w:drawing>
          <wp:inline distT="0" distB="0" distL="0" distR="0" wp14:anchorId="56D21821" wp14:editId="56F66703">
            <wp:extent cx="5764530" cy="5470525"/>
            <wp:effectExtent l="0" t="0" r="0" b="0"/>
            <wp:docPr id="2" name="Imag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4530" cy="5470525"/>
                    </a:xfrm>
                    <a:prstGeom prst="rect">
                      <a:avLst/>
                    </a:prstGeom>
                    <a:noFill/>
                    <a:ln>
                      <a:noFill/>
                    </a:ln>
                  </pic:spPr>
                </pic:pic>
              </a:graphicData>
            </a:graphic>
          </wp:inline>
        </w:drawing>
      </w:r>
    </w:p>
    <w:p w14:paraId="6E099F13" w14:textId="77777777" w:rsidR="00E57EC9" w:rsidRPr="007F1C96" w:rsidRDefault="00776CEA" w:rsidP="007F1C96">
      <w:pPr>
        <w:pStyle w:val="Titre2"/>
      </w:pPr>
      <w:bookmarkStart w:id="1" w:name="_Toc195633732"/>
      <w:r w:rsidRPr="007F1C96">
        <w:t>CHAPITRE PREMIER</w:t>
      </w:r>
      <w:r w:rsidRPr="007F1C96">
        <w:br/>
      </w:r>
      <w:r w:rsidRPr="007F1C96">
        <w:br/>
        <w:t xml:space="preserve">OÙ DICK </w:t>
      </w:r>
      <w:proofErr w:type="spellStart"/>
      <w:r w:rsidRPr="007F1C96">
        <w:t>FANN</w:t>
      </w:r>
      <w:proofErr w:type="spellEnd"/>
      <w:r w:rsidRPr="007F1C96">
        <w:t xml:space="preserve"> SE PRÉSENTE</w:t>
      </w:r>
      <w:bookmarkEnd w:id="1"/>
      <w:r w:rsidRPr="007F1C96">
        <w:br/>
      </w:r>
    </w:p>
    <w:p w14:paraId="0C8BD2C7" w14:textId="77777777" w:rsidR="00E57EC9" w:rsidRDefault="00E57EC9" w:rsidP="00E57EC9">
      <w:r w:rsidRPr="007F1C96">
        <w:rPr>
          <w:szCs w:val="36"/>
        </w:rPr>
        <w:lastRenderedPageBreak/>
        <w:t>— </w:t>
      </w:r>
      <w:r w:rsidR="00776CEA" w:rsidRPr="00034910">
        <w:t>Vous dormez confortablement</w:t>
      </w:r>
      <w:r>
        <w:t xml:space="preserve">, </w:t>
      </w:r>
      <w:r w:rsidR="00776CEA" w:rsidRPr="00034910">
        <w:t>mon garçon</w:t>
      </w:r>
      <w:r>
        <w:t> !</w:t>
      </w:r>
    </w:p>
    <w:p w14:paraId="0DFB29E9" w14:textId="77777777" w:rsidR="00E57EC9" w:rsidRDefault="00E57EC9" w:rsidP="00E57EC9">
      <w:r>
        <w:t>— </w:t>
      </w:r>
      <w:r w:rsidR="00776CEA" w:rsidRPr="00034910">
        <w:t>Je pensais faire plaisir à Monsieur</w:t>
      </w:r>
      <w:r>
        <w:t>.</w:t>
      </w:r>
    </w:p>
    <w:p w14:paraId="0C0D8525" w14:textId="77777777" w:rsidR="00E57EC9" w:rsidRDefault="00E57EC9" w:rsidP="00E57EC9">
      <w:r>
        <w:t>— </w:t>
      </w:r>
      <w:r w:rsidR="00776CEA" w:rsidRPr="00034910">
        <w:t>Vous faites ainsi</w:t>
      </w:r>
      <w:r>
        <w:t xml:space="preserve">, </w:t>
      </w:r>
      <w:r w:rsidR="00776CEA" w:rsidRPr="00034910">
        <w:t>brave petite chose</w:t>
      </w:r>
      <w:r>
        <w:t>.</w:t>
      </w:r>
    </w:p>
    <w:p w14:paraId="510710BC" w14:textId="77777777" w:rsidR="00E57EC9" w:rsidRDefault="00E57EC9" w:rsidP="00E57EC9">
      <w:r>
        <w:t>— </w:t>
      </w:r>
      <w:r w:rsidR="00776CEA" w:rsidRPr="00034910">
        <w:t>Je le supposais bien</w:t>
      </w:r>
      <w:r>
        <w:t xml:space="preserve">. </w:t>
      </w:r>
      <w:r w:rsidR="00776CEA" w:rsidRPr="00034910">
        <w:t>Quand Monsieur m</w:t>
      </w:r>
      <w:r>
        <w:t>’</w:t>
      </w:r>
      <w:r w:rsidR="00776CEA" w:rsidRPr="00034910">
        <w:t>a engagé hier à son service</w:t>
      </w:r>
      <w:r>
        <w:t xml:space="preserve">, </w:t>
      </w:r>
      <w:r w:rsidR="00776CEA" w:rsidRPr="00034910">
        <w:t>il m</w:t>
      </w:r>
      <w:r>
        <w:t>’</w:t>
      </w:r>
      <w:r w:rsidR="00776CEA" w:rsidRPr="00034910">
        <w:t>a dit</w:t>
      </w:r>
      <w:r>
        <w:t> : « </w:t>
      </w:r>
      <w:r w:rsidR="00776CEA" w:rsidRPr="00034910">
        <w:t xml:space="preserve">Jean </w:t>
      </w:r>
      <w:proofErr w:type="spellStart"/>
      <w:r w:rsidR="00776CEA" w:rsidRPr="00034910">
        <w:t>Brot</w:t>
      </w:r>
      <w:proofErr w:type="spellEnd"/>
      <w:r>
        <w:t xml:space="preserve">, </w:t>
      </w:r>
      <w:r w:rsidR="00776CEA" w:rsidRPr="00034910">
        <w:t>je suis fatigué</w:t>
      </w:r>
      <w:r>
        <w:t xml:space="preserve">… ; </w:t>
      </w:r>
      <w:r w:rsidR="00776CEA" w:rsidRPr="00034910">
        <w:t>j</w:t>
      </w:r>
      <w:r>
        <w:t>’</w:t>
      </w:r>
      <w:r w:rsidR="00776CEA" w:rsidRPr="00034910">
        <w:t>ai eu à élucider plusieurs grands problèmes policiers</w:t>
      </w:r>
      <w:r>
        <w:t xml:space="preserve">. </w:t>
      </w:r>
      <w:r w:rsidR="00776CEA" w:rsidRPr="00034910">
        <w:t>Je me suis réfugié à Paris pour m</w:t>
      </w:r>
      <w:r>
        <w:t>’</w:t>
      </w:r>
      <w:r w:rsidR="00776CEA" w:rsidRPr="00034910">
        <w:t>isoler</w:t>
      </w:r>
      <w:r>
        <w:t xml:space="preserve">, </w:t>
      </w:r>
      <w:r w:rsidR="00776CEA" w:rsidRPr="00034910">
        <w:t>m</w:t>
      </w:r>
      <w:r>
        <w:t>’</w:t>
      </w:r>
      <w:r w:rsidR="00776CEA" w:rsidRPr="00034910">
        <w:t>enfermer</w:t>
      </w:r>
      <w:r>
        <w:t xml:space="preserve"> ; </w:t>
      </w:r>
      <w:r w:rsidR="00776CEA" w:rsidRPr="00034910">
        <w:t>soyez silencieux</w:t>
      </w:r>
      <w:r>
        <w:t xml:space="preserve">, </w:t>
      </w:r>
      <w:r w:rsidR="00776CEA" w:rsidRPr="00034910">
        <w:t>imm</w:t>
      </w:r>
      <w:r w:rsidR="00776CEA" w:rsidRPr="00034910">
        <w:t>o</w:t>
      </w:r>
      <w:r w:rsidR="00776CEA" w:rsidRPr="00034910">
        <w:t>bile</w:t>
      </w:r>
      <w:r>
        <w:t xml:space="preserve">, </w:t>
      </w:r>
      <w:r w:rsidR="00776CEA" w:rsidRPr="00034910">
        <w:t>autant que mon service le permettra</w:t>
      </w:r>
      <w:r>
        <w:t>. »</w:t>
      </w:r>
      <w:r w:rsidR="00776CEA" w:rsidRPr="00034910">
        <w:t xml:space="preserve"> Silencieux</w:t>
      </w:r>
      <w:r>
        <w:t xml:space="preserve">, </w:t>
      </w:r>
      <w:r w:rsidR="00776CEA" w:rsidRPr="00034910">
        <w:t>imm</w:t>
      </w:r>
      <w:r w:rsidR="00776CEA" w:rsidRPr="00034910">
        <w:t>o</w:t>
      </w:r>
      <w:r w:rsidR="00776CEA" w:rsidRPr="00034910">
        <w:t>bile</w:t>
      </w:r>
      <w:r>
        <w:t xml:space="preserve">… ! </w:t>
      </w:r>
      <w:r w:rsidR="00776CEA" w:rsidRPr="00034910">
        <w:t>Le rêve pour un ex-vélocipédiste de quotidien</w:t>
      </w:r>
      <w:r>
        <w:t xml:space="preserve">… ; </w:t>
      </w:r>
      <w:r w:rsidR="00776CEA" w:rsidRPr="00034910">
        <w:t>j</w:t>
      </w:r>
      <w:r>
        <w:t>’</w:t>
      </w:r>
      <w:r w:rsidR="00776CEA" w:rsidRPr="00034910">
        <w:t>ai songé</w:t>
      </w:r>
      <w:r>
        <w:t xml:space="preserve"> : </w:t>
      </w:r>
      <w:r w:rsidR="00776CEA" w:rsidRPr="00034910">
        <w:t>service</w:t>
      </w:r>
      <w:r>
        <w:t xml:space="preserve">, </w:t>
      </w:r>
      <w:r w:rsidR="00776CEA" w:rsidRPr="00034910">
        <w:t>six heures par jour</w:t>
      </w:r>
      <w:r>
        <w:t xml:space="preserve">, </w:t>
      </w:r>
      <w:r w:rsidR="00776CEA" w:rsidRPr="00034910">
        <w:t>reste à dix-huit que j</w:t>
      </w:r>
      <w:r>
        <w:t>’</w:t>
      </w:r>
      <w:r w:rsidR="00776CEA" w:rsidRPr="00034910">
        <w:t>emploierai à dormir</w:t>
      </w:r>
      <w:r>
        <w:t xml:space="preserve"> (</w:t>
      </w:r>
      <w:r w:rsidR="00776CEA" w:rsidRPr="00034910">
        <w:t>silence</w:t>
      </w:r>
      <w:r>
        <w:t xml:space="preserve">, </w:t>
      </w:r>
      <w:r w:rsidR="00776CEA" w:rsidRPr="00034910">
        <w:t>immobilité</w:t>
      </w:r>
      <w:r>
        <w:t xml:space="preserve">) </w:t>
      </w:r>
      <w:r w:rsidR="00776CEA" w:rsidRPr="00034910">
        <w:t>pour satisfaire Monsieur</w:t>
      </w:r>
      <w:r>
        <w:t>.</w:t>
      </w:r>
    </w:p>
    <w:p w14:paraId="5641427D" w14:textId="77777777" w:rsidR="00E57EC9" w:rsidRDefault="00E57EC9" w:rsidP="00E57EC9">
      <w:r>
        <w:t>— </w:t>
      </w:r>
      <w:r w:rsidR="00776CEA" w:rsidRPr="00034910">
        <w:t>All right</w:t>
      </w:r>
      <w:r>
        <w:t> !</w:t>
      </w:r>
    </w:p>
    <w:p w14:paraId="4B3F94F0" w14:textId="77777777" w:rsidR="00E57EC9" w:rsidRDefault="00776CEA" w:rsidP="00E57EC9">
      <w:r w:rsidRPr="00034910">
        <w:t>Les interlocuteurs se turent</w:t>
      </w:r>
      <w:r w:rsidR="00E57EC9">
        <w:t xml:space="preserve">. </w:t>
      </w:r>
      <w:r w:rsidRPr="00034910">
        <w:t>Le bruit léger de leur respiration murmura seul dans la pièce</w:t>
      </w:r>
      <w:r w:rsidR="00E57EC9">
        <w:t>.</w:t>
      </w:r>
    </w:p>
    <w:p w14:paraId="2D12F2CD" w14:textId="77777777" w:rsidR="00E57EC9" w:rsidRDefault="00776CEA" w:rsidP="00E57EC9">
      <w:r w:rsidRPr="00034910">
        <w:t xml:space="preserve">Le </w:t>
      </w:r>
      <w:r w:rsidR="00E57EC9">
        <w:t>« </w:t>
      </w:r>
      <w:r w:rsidRPr="00034910">
        <w:t>patron</w:t>
      </w:r>
      <w:r w:rsidR="00E57EC9">
        <w:t xml:space="preserve"> », </w:t>
      </w:r>
      <w:r w:rsidRPr="00034910">
        <w:t>nonchalamment étendu dans un fauteuil</w:t>
      </w:r>
      <w:r w:rsidR="00E57EC9">
        <w:t xml:space="preserve">, </w:t>
      </w:r>
      <w:r w:rsidRPr="00034910">
        <w:t>apparaissait grand</w:t>
      </w:r>
      <w:r w:rsidR="00E57EC9">
        <w:t xml:space="preserve">, </w:t>
      </w:r>
      <w:r w:rsidRPr="00034910">
        <w:t>mince</w:t>
      </w:r>
      <w:r w:rsidR="00E57EC9">
        <w:t xml:space="preserve">, </w:t>
      </w:r>
      <w:r w:rsidRPr="00034910">
        <w:t>presque maigre</w:t>
      </w:r>
      <w:r w:rsidR="00E57EC9">
        <w:t>.</w:t>
      </w:r>
    </w:p>
    <w:p w14:paraId="5E45B033" w14:textId="77777777" w:rsidR="00E57EC9" w:rsidRDefault="00776CEA" w:rsidP="00E57EC9">
      <w:r w:rsidRPr="00034910">
        <w:t>Son attitude molle</w:t>
      </w:r>
      <w:r w:rsidR="00E57EC9">
        <w:t xml:space="preserve">, </w:t>
      </w:r>
      <w:r w:rsidRPr="00034910">
        <w:t>affaissée</w:t>
      </w:r>
      <w:r w:rsidR="00E57EC9">
        <w:t xml:space="preserve">, </w:t>
      </w:r>
      <w:r w:rsidRPr="00034910">
        <w:t>eût fait croire l</w:t>
      </w:r>
      <w:r w:rsidR="00E57EC9">
        <w:t>’</w:t>
      </w:r>
      <w:r w:rsidRPr="00034910">
        <w:t>énergie absente en lui</w:t>
      </w:r>
      <w:r w:rsidR="00E57EC9">
        <w:t xml:space="preserve">, </w:t>
      </w:r>
      <w:r w:rsidRPr="00034910">
        <w:t>si le visage n</w:t>
      </w:r>
      <w:r w:rsidR="00E57EC9">
        <w:t>’</w:t>
      </w:r>
      <w:r w:rsidRPr="00034910">
        <w:t>avait révélé l</w:t>
      </w:r>
      <w:r w:rsidR="00E57EC9">
        <w:t>’</w:t>
      </w:r>
      <w:r w:rsidRPr="00034910">
        <w:t>homme de volonté</w:t>
      </w:r>
      <w:r w:rsidR="00E57EC9">
        <w:t>.</w:t>
      </w:r>
    </w:p>
    <w:p w14:paraId="489F2781" w14:textId="77777777" w:rsidR="00E57EC9" w:rsidRDefault="00776CEA" w:rsidP="00E57EC9">
      <w:r w:rsidRPr="00034910">
        <w:t>Visage curieux</w:t>
      </w:r>
      <w:r w:rsidR="00E57EC9">
        <w:t xml:space="preserve">, </w:t>
      </w:r>
      <w:r w:rsidRPr="00034910">
        <w:t>peut-être beau</w:t>
      </w:r>
      <w:r w:rsidR="00E57EC9">
        <w:t xml:space="preserve">, </w:t>
      </w:r>
      <w:r w:rsidRPr="00034910">
        <w:t>à coup sûr étrange</w:t>
      </w:r>
      <w:r w:rsidR="00E57EC9">
        <w:t xml:space="preserve">, </w:t>
      </w:r>
      <w:r w:rsidRPr="00034910">
        <w:t>avec ce front très développé sous les cheveux d</w:t>
      </w:r>
      <w:r w:rsidR="00E57EC9">
        <w:t>’</w:t>
      </w:r>
      <w:r w:rsidRPr="00034910">
        <w:t>un blond doré</w:t>
      </w:r>
      <w:r w:rsidR="00E57EC9">
        <w:t xml:space="preserve">, </w:t>
      </w:r>
      <w:r w:rsidRPr="00034910">
        <w:t>avec ces yeux noir-bleu</w:t>
      </w:r>
      <w:r w:rsidR="00E57EC9">
        <w:t xml:space="preserve">, </w:t>
      </w:r>
      <w:r w:rsidRPr="00034910">
        <w:t>enfoncés sous l</w:t>
      </w:r>
      <w:r w:rsidR="00E57EC9">
        <w:t>’</w:t>
      </w:r>
      <w:r w:rsidRPr="00034910">
        <w:t>arcade sourcilière</w:t>
      </w:r>
      <w:r w:rsidR="00E57EC9">
        <w:t xml:space="preserve">, </w:t>
      </w:r>
      <w:r w:rsidRPr="00034910">
        <w:t>ce menton ferme</w:t>
      </w:r>
      <w:r w:rsidR="00E57EC9">
        <w:t xml:space="preserve">. </w:t>
      </w:r>
      <w:r w:rsidRPr="00034910">
        <w:t>La face soigneusement rasée</w:t>
      </w:r>
      <w:r w:rsidR="00E57EC9">
        <w:t xml:space="preserve">, </w:t>
      </w:r>
      <w:r w:rsidRPr="00034910">
        <w:t>d</w:t>
      </w:r>
      <w:r w:rsidR="00E57EC9">
        <w:t>’</w:t>
      </w:r>
      <w:r w:rsidRPr="00034910">
        <w:t>une parfaite distinction</w:t>
      </w:r>
      <w:r w:rsidR="00E57EC9">
        <w:t xml:space="preserve">, </w:t>
      </w:r>
      <w:r w:rsidRPr="00034910">
        <w:t>radiait</w:t>
      </w:r>
      <w:r w:rsidR="00E57EC9">
        <w:t xml:space="preserve">, </w:t>
      </w:r>
      <w:r w:rsidRPr="00034910">
        <w:t>si l</w:t>
      </w:r>
      <w:r w:rsidR="00E57EC9">
        <w:t>’</w:t>
      </w:r>
      <w:r w:rsidRPr="00034910">
        <w:t>on peut s</w:t>
      </w:r>
      <w:r w:rsidR="00E57EC9">
        <w:t>’</w:t>
      </w:r>
      <w:r w:rsidRPr="00034910">
        <w:t>exprimer ainsi</w:t>
      </w:r>
      <w:r w:rsidR="00E57EC9">
        <w:t xml:space="preserve">, </w:t>
      </w:r>
      <w:r w:rsidRPr="00034910">
        <w:t>de la pensée incessamment en éveil</w:t>
      </w:r>
      <w:r w:rsidR="00E57EC9">
        <w:t>.</w:t>
      </w:r>
    </w:p>
    <w:p w14:paraId="59AF6899" w14:textId="77777777" w:rsidR="00E57EC9" w:rsidRDefault="00776CEA" w:rsidP="00E57EC9">
      <w:r w:rsidRPr="00034910">
        <w:t>Le serviteur</w:t>
      </w:r>
      <w:r w:rsidR="00E57EC9">
        <w:t xml:space="preserve">, </w:t>
      </w:r>
      <w:r w:rsidRPr="00034910">
        <w:t>un gamin de quatorze ou quinze ans</w:t>
      </w:r>
      <w:r w:rsidR="00E57EC9">
        <w:t xml:space="preserve">, </w:t>
      </w:r>
      <w:r w:rsidRPr="00034910">
        <w:t>portant encore la livrée marron à boutons d</w:t>
      </w:r>
      <w:r w:rsidR="00E57EC9">
        <w:t>’</w:t>
      </w:r>
      <w:r w:rsidRPr="00034910">
        <w:t>or d</w:t>
      </w:r>
      <w:r w:rsidR="00E57EC9">
        <w:t>’</w:t>
      </w:r>
      <w:r w:rsidRPr="00034910">
        <w:t>un grand journal parisien</w:t>
      </w:r>
      <w:r w:rsidR="00E57EC9">
        <w:t xml:space="preserve">, </w:t>
      </w:r>
      <w:r w:rsidRPr="00034910">
        <w:t>était allongé sur un sofa</w:t>
      </w:r>
      <w:r w:rsidR="00E57EC9">
        <w:t>.</w:t>
      </w:r>
    </w:p>
    <w:p w14:paraId="4999EEBC" w14:textId="77777777" w:rsidR="00E57EC9" w:rsidRDefault="00776CEA" w:rsidP="00E57EC9">
      <w:r w:rsidRPr="00034910">
        <w:lastRenderedPageBreak/>
        <w:t>Tous deux semblaient s</w:t>
      </w:r>
      <w:r w:rsidR="00E57EC9">
        <w:t>’</w:t>
      </w:r>
      <w:r w:rsidRPr="00034910">
        <w:t>être replongés</w:t>
      </w:r>
      <w:r w:rsidR="00E57EC9">
        <w:t xml:space="preserve">, </w:t>
      </w:r>
      <w:r w:rsidRPr="00034910">
        <w:t>l</w:t>
      </w:r>
      <w:r w:rsidR="00E57EC9">
        <w:t>’</w:t>
      </w:r>
      <w:r w:rsidRPr="00034910">
        <w:t>un dans ses réflexions</w:t>
      </w:r>
      <w:r w:rsidR="00E57EC9">
        <w:t xml:space="preserve">, </w:t>
      </w:r>
      <w:r w:rsidRPr="00034910">
        <w:t>l</w:t>
      </w:r>
      <w:r w:rsidR="00E57EC9">
        <w:t>’</w:t>
      </w:r>
      <w:r w:rsidRPr="00034910">
        <w:t>autre dans son sommeil</w:t>
      </w:r>
      <w:r w:rsidR="00E57EC9">
        <w:t xml:space="preserve">. </w:t>
      </w:r>
      <w:r w:rsidRPr="00034910">
        <w:t>Soudain</w:t>
      </w:r>
      <w:r w:rsidR="00E57EC9">
        <w:t xml:space="preserve">, </w:t>
      </w:r>
      <w:r w:rsidRPr="00034910">
        <w:t>un carillon électrique retentit</w:t>
      </w:r>
      <w:r w:rsidR="00E57EC9">
        <w:t>.</w:t>
      </w:r>
    </w:p>
    <w:p w14:paraId="0EA8F0D3" w14:textId="77777777" w:rsidR="00E57EC9" w:rsidRDefault="00776CEA" w:rsidP="00E57EC9">
      <w:r w:rsidRPr="00034910">
        <w:t>D</w:t>
      </w:r>
      <w:r w:rsidR="00E57EC9">
        <w:t>’</w:t>
      </w:r>
      <w:r w:rsidRPr="00034910">
        <w:t>un bond</w:t>
      </w:r>
      <w:r w:rsidR="00E57EC9">
        <w:t xml:space="preserve">, </w:t>
      </w:r>
      <w:r w:rsidRPr="00034910">
        <w:t xml:space="preserve">le petit chasseur Jean </w:t>
      </w:r>
      <w:proofErr w:type="spellStart"/>
      <w:r w:rsidRPr="00034910">
        <w:t>Brot</w:t>
      </w:r>
      <w:proofErr w:type="spellEnd"/>
      <w:r w:rsidRPr="00034910">
        <w:t xml:space="preserve"> fut sur ses pieds et chuchota à voix basse</w:t>
      </w:r>
      <w:r w:rsidR="00E57EC9">
        <w:t> :</w:t>
      </w:r>
    </w:p>
    <w:p w14:paraId="59F2803F" w14:textId="77777777" w:rsidR="00E57EC9" w:rsidRDefault="00E57EC9" w:rsidP="00E57EC9">
      <w:r>
        <w:t>— </w:t>
      </w:r>
      <w:r w:rsidR="00776CEA" w:rsidRPr="00034910">
        <w:t>Monsieur a sonné</w:t>
      </w:r>
      <w:r>
        <w:t> ?</w:t>
      </w:r>
    </w:p>
    <w:p w14:paraId="69ED6131" w14:textId="77777777" w:rsidR="00E57EC9" w:rsidRDefault="00776CEA" w:rsidP="00E57EC9">
      <w:r w:rsidRPr="00034910">
        <w:t>L</w:t>
      </w:r>
      <w:r w:rsidR="00E57EC9">
        <w:t>’</w:t>
      </w:r>
      <w:r w:rsidRPr="00034910">
        <w:t>interpellé secoua la tête</w:t>
      </w:r>
      <w:r w:rsidR="00E57EC9">
        <w:t xml:space="preserve"> ; </w:t>
      </w:r>
      <w:r w:rsidRPr="00034910">
        <w:t>du geste il indiqua la porte conduisant à l</w:t>
      </w:r>
      <w:r w:rsidR="00E57EC9">
        <w:t>’</w:t>
      </w:r>
      <w:r w:rsidRPr="00034910">
        <w:t>antichambre</w:t>
      </w:r>
      <w:r w:rsidR="00E57EC9">
        <w:t xml:space="preserve">. </w:t>
      </w:r>
      <w:r w:rsidRPr="00034910">
        <w:t>Cela suffit</w:t>
      </w:r>
      <w:r w:rsidR="00E57EC9">
        <w:t xml:space="preserve">. </w:t>
      </w:r>
      <w:r w:rsidRPr="00034910">
        <w:t>Jean glissa sans bruit sur le tapis et disparut par l</w:t>
      </w:r>
      <w:r w:rsidR="00E57EC9">
        <w:t>’</w:t>
      </w:r>
      <w:r w:rsidRPr="00034910">
        <w:t>ouverture désignée</w:t>
      </w:r>
      <w:r w:rsidR="00E57EC9">
        <w:t>.</w:t>
      </w:r>
    </w:p>
    <w:p w14:paraId="3D156BDC" w14:textId="77777777" w:rsidR="00E57EC9" w:rsidRDefault="00E57EC9" w:rsidP="00E57EC9">
      <w:r>
        <w:t>— </w:t>
      </w:r>
      <w:r w:rsidR="00776CEA" w:rsidRPr="00034910">
        <w:t>Qui peut venir me troubler ici</w:t>
      </w:r>
      <w:r>
        <w:t xml:space="preserve"> ? </w:t>
      </w:r>
      <w:r w:rsidR="00776CEA" w:rsidRPr="00034910">
        <w:t>grommela le personnage affalé sur le fauteuil</w:t>
      </w:r>
      <w:r>
        <w:t xml:space="preserve">. </w:t>
      </w:r>
      <w:r w:rsidR="00776CEA" w:rsidRPr="00034910">
        <w:t>S</w:t>
      </w:r>
      <w:r>
        <w:t>’</w:t>
      </w:r>
      <w:r w:rsidR="00776CEA" w:rsidRPr="00034910">
        <w:t>être perdu dans ce grand Paris</w:t>
      </w:r>
      <w:r>
        <w:t xml:space="preserve">, </w:t>
      </w:r>
      <w:r w:rsidR="00776CEA" w:rsidRPr="00034910">
        <w:t>avoir loué mystérieusement une garçonnière</w:t>
      </w:r>
      <w:r>
        <w:t xml:space="preserve">, </w:t>
      </w:r>
      <w:r w:rsidR="00776CEA" w:rsidRPr="00034910">
        <w:t>au fond d</w:t>
      </w:r>
      <w:r>
        <w:t>’</w:t>
      </w:r>
      <w:r w:rsidR="00776CEA" w:rsidRPr="00034910">
        <w:t>une cour</w:t>
      </w:r>
      <w:r>
        <w:t xml:space="preserve">, </w:t>
      </w:r>
      <w:r w:rsidR="00776CEA" w:rsidRPr="00034910">
        <w:t>dans cette paisible rue Juliette-</w:t>
      </w:r>
      <w:proofErr w:type="spellStart"/>
      <w:r w:rsidR="00776CEA" w:rsidRPr="00034910">
        <w:t>Lamber</w:t>
      </w:r>
      <w:proofErr w:type="spellEnd"/>
      <w:r w:rsidR="00776CEA" w:rsidRPr="00034910">
        <w:t xml:space="preserve"> et recevoir une visite</w:t>
      </w:r>
      <w:r>
        <w:t>… !</w:t>
      </w:r>
    </w:p>
    <w:p w14:paraId="63D2CCEE" w14:textId="77777777" w:rsidR="00E57EC9" w:rsidRDefault="00776CEA" w:rsidP="00E57EC9">
      <w:r w:rsidRPr="00034910">
        <w:t>Il s</w:t>
      </w:r>
      <w:r w:rsidR="00E57EC9">
        <w:t>’</w:t>
      </w:r>
      <w:r w:rsidRPr="00034910">
        <w:t>interrompit</w:t>
      </w:r>
      <w:r w:rsidR="00E57EC9">
        <w:t xml:space="preserve">. </w:t>
      </w:r>
      <w:r w:rsidRPr="00034910">
        <w:t>Jean reparaissait sur le seuil</w:t>
      </w:r>
      <w:r w:rsidR="00E57EC9">
        <w:t xml:space="preserve">, </w:t>
      </w:r>
      <w:r w:rsidRPr="00034910">
        <w:t>susurrant d</w:t>
      </w:r>
      <w:r w:rsidR="00E57EC9">
        <w:t>’</w:t>
      </w:r>
      <w:r w:rsidRPr="00034910">
        <w:t>une voix légère comme un souffle</w:t>
      </w:r>
      <w:r w:rsidR="00E57EC9">
        <w:t> :</w:t>
      </w:r>
    </w:p>
    <w:p w14:paraId="6884CC91" w14:textId="77777777" w:rsidR="00E57EC9" w:rsidRDefault="00E57EC9" w:rsidP="00E57EC9">
      <w:r>
        <w:t>— </w:t>
      </w:r>
      <w:r w:rsidR="00776CEA" w:rsidRPr="00034910">
        <w:t>Une dame</w:t>
      </w:r>
      <w:r>
        <w:t>.</w:t>
      </w:r>
    </w:p>
    <w:p w14:paraId="6CA18EE9" w14:textId="77777777" w:rsidR="00E57EC9" w:rsidRDefault="00E57EC9" w:rsidP="00E57EC9">
      <w:r>
        <w:t>— </w:t>
      </w:r>
      <w:r w:rsidR="00776CEA" w:rsidRPr="00034910">
        <w:t>Je n</w:t>
      </w:r>
      <w:r>
        <w:t>’</w:t>
      </w:r>
      <w:r w:rsidR="00776CEA" w:rsidRPr="00034910">
        <w:t>y suis pas</w:t>
      </w:r>
      <w:r>
        <w:t>.</w:t>
      </w:r>
    </w:p>
    <w:p w14:paraId="16820A50" w14:textId="77777777" w:rsidR="00E57EC9" w:rsidRDefault="00E57EC9" w:rsidP="00E57EC9">
      <w:r>
        <w:t>— </w:t>
      </w:r>
      <w:r w:rsidR="00776CEA" w:rsidRPr="00034910">
        <w:t>Je l</w:t>
      </w:r>
      <w:r>
        <w:t>’</w:t>
      </w:r>
      <w:r w:rsidR="00776CEA" w:rsidRPr="00034910">
        <w:t>ai dit</w:t>
      </w:r>
      <w:r>
        <w:t>.</w:t>
      </w:r>
    </w:p>
    <w:p w14:paraId="4181609F" w14:textId="77777777" w:rsidR="00E57EC9" w:rsidRDefault="00E57EC9" w:rsidP="00E57EC9">
      <w:r>
        <w:t>— </w:t>
      </w:r>
      <w:r w:rsidR="00776CEA" w:rsidRPr="00034910">
        <w:t>Eh bien</w:t>
      </w:r>
      <w:r>
        <w:t> ?</w:t>
      </w:r>
    </w:p>
    <w:p w14:paraId="7FFA87E3" w14:textId="15D257DC" w:rsidR="00E57EC9" w:rsidRDefault="00E57EC9" w:rsidP="00E57EC9">
      <w:r>
        <w:t>— </w:t>
      </w:r>
      <w:r w:rsidR="00776CEA" w:rsidRPr="00034910">
        <w:t>Eh bien</w:t>
      </w:r>
      <w:r>
        <w:t xml:space="preserve">, </w:t>
      </w:r>
      <w:r w:rsidR="00776CEA" w:rsidRPr="00034910">
        <w:t>la dame a répondu</w:t>
      </w:r>
      <w:r>
        <w:t> : « </w:t>
      </w:r>
      <w:r w:rsidR="00776CEA" w:rsidRPr="00034910">
        <w:t>Parfait</w:t>
      </w:r>
      <w:r>
        <w:t xml:space="preserve">, </w:t>
      </w:r>
      <w:r w:rsidR="00776CEA" w:rsidRPr="00034910">
        <w:t xml:space="preserve">passez ma carte à Sir Dick </w:t>
      </w:r>
      <w:proofErr w:type="spellStart"/>
      <w:r w:rsidR="00776CEA" w:rsidRPr="00034910">
        <w:t>Fann</w:t>
      </w:r>
      <w:proofErr w:type="spellEnd"/>
      <w:r>
        <w:t>. »</w:t>
      </w:r>
    </w:p>
    <w:p w14:paraId="7DACE6B0" w14:textId="77777777" w:rsidR="00E57EC9" w:rsidRDefault="00E57EC9" w:rsidP="00E57EC9">
      <w:r>
        <w:t>— </w:t>
      </w:r>
      <w:r w:rsidR="00776CEA" w:rsidRPr="00034910">
        <w:t>C</w:t>
      </w:r>
      <w:r>
        <w:t>’</w:t>
      </w:r>
      <w:r w:rsidR="00776CEA" w:rsidRPr="00034910">
        <w:t>est trop fort</w:t>
      </w:r>
      <w:r>
        <w:t> !</w:t>
      </w:r>
    </w:p>
    <w:p w14:paraId="5D52E1AE" w14:textId="1B649B77" w:rsidR="00E57EC9" w:rsidRDefault="00E57EC9" w:rsidP="00E57EC9">
      <w:r>
        <w:t>— </w:t>
      </w:r>
      <w:r w:rsidR="00776CEA" w:rsidRPr="00034910">
        <w:t>Elle a ajouté</w:t>
      </w:r>
      <w:r>
        <w:t> : « </w:t>
      </w:r>
      <w:r w:rsidR="00776CEA" w:rsidRPr="00034910">
        <w:t>Il excusera</w:t>
      </w:r>
      <w:r>
        <w:t xml:space="preserve">. </w:t>
      </w:r>
      <w:r w:rsidR="00776CEA" w:rsidRPr="00034910">
        <w:t>Question de vie ou de mort</w:t>
      </w:r>
      <w:r>
        <w:t>. »</w:t>
      </w:r>
    </w:p>
    <w:p w14:paraId="3DD84545" w14:textId="77777777" w:rsidR="00E57EC9" w:rsidRDefault="00E57EC9" w:rsidP="00E57EC9">
      <w:r>
        <w:t>— </w:t>
      </w:r>
      <w:r w:rsidR="00776CEA" w:rsidRPr="00034910">
        <w:t>Ah</w:t>
      </w:r>
      <w:r>
        <w:t> !</w:t>
      </w:r>
    </w:p>
    <w:p w14:paraId="189231EC" w14:textId="77777777" w:rsidR="00E57EC9" w:rsidRDefault="00776CEA" w:rsidP="00E57EC9">
      <w:r w:rsidRPr="00034910">
        <w:lastRenderedPageBreak/>
        <w:t>L</w:t>
      </w:r>
      <w:r w:rsidR="00E57EC9">
        <w:t>’</w:t>
      </w:r>
      <w:r w:rsidRPr="00034910">
        <w:t>exclamation souligna un véritable changement à vue</w:t>
      </w:r>
      <w:r w:rsidR="00E57EC9">
        <w:t xml:space="preserve">. </w:t>
      </w:r>
      <w:r w:rsidRPr="00034910">
        <w:t xml:space="preserve">Dick </w:t>
      </w:r>
      <w:proofErr w:type="spellStart"/>
      <w:r w:rsidRPr="00034910">
        <w:t>Fann</w:t>
      </w:r>
      <w:proofErr w:type="spellEnd"/>
      <w:r w:rsidR="00E57EC9">
        <w:t xml:space="preserve">, </w:t>
      </w:r>
      <w:r w:rsidRPr="00034910">
        <w:t>puisque tel était le nom du personnage</w:t>
      </w:r>
      <w:r w:rsidR="00E57EC9">
        <w:t xml:space="preserve">, </w:t>
      </w:r>
      <w:r w:rsidRPr="00034910">
        <w:t>se redressa d</w:t>
      </w:r>
      <w:r w:rsidR="00E57EC9">
        <w:t>’</w:t>
      </w:r>
      <w:r w:rsidRPr="00034910">
        <w:t>un coup</w:t>
      </w:r>
      <w:r w:rsidR="00E57EC9">
        <w:t xml:space="preserve">. </w:t>
      </w:r>
      <w:r w:rsidRPr="00034910">
        <w:t>Tout à l</w:t>
      </w:r>
      <w:r w:rsidR="00E57EC9">
        <w:t>’</w:t>
      </w:r>
      <w:r w:rsidRPr="00034910">
        <w:t>heure</w:t>
      </w:r>
      <w:r w:rsidR="00E57EC9">
        <w:t xml:space="preserve">, </w:t>
      </w:r>
      <w:r w:rsidRPr="00034910">
        <w:t>il apparaissait veule</w:t>
      </w:r>
      <w:r w:rsidR="00E57EC9">
        <w:t xml:space="preserve">, </w:t>
      </w:r>
      <w:r w:rsidRPr="00034910">
        <w:t>alangui</w:t>
      </w:r>
      <w:r w:rsidR="00E57EC9">
        <w:t xml:space="preserve">, </w:t>
      </w:r>
      <w:r w:rsidRPr="00034910">
        <w:t>paresseux</w:t>
      </w:r>
      <w:r w:rsidR="00E57EC9">
        <w:t xml:space="preserve"> ; </w:t>
      </w:r>
      <w:r w:rsidRPr="00034910">
        <w:t>maintenant</w:t>
      </w:r>
      <w:r w:rsidR="00E57EC9">
        <w:t xml:space="preserve">, </w:t>
      </w:r>
      <w:r w:rsidRPr="00034910">
        <w:t>son geste était nerveux</w:t>
      </w:r>
      <w:r w:rsidR="00E57EC9">
        <w:t xml:space="preserve">, </w:t>
      </w:r>
      <w:r w:rsidRPr="00034910">
        <w:t>énergique</w:t>
      </w:r>
      <w:r w:rsidR="00E57EC9">
        <w:t xml:space="preserve"> ; </w:t>
      </w:r>
      <w:r w:rsidRPr="00034910">
        <w:t>une flamme s</w:t>
      </w:r>
      <w:r w:rsidR="00E57EC9">
        <w:t>’</w:t>
      </w:r>
      <w:r w:rsidRPr="00034910">
        <w:t>était allumée dans ses yeux</w:t>
      </w:r>
      <w:r w:rsidR="00E57EC9">
        <w:t>.</w:t>
      </w:r>
    </w:p>
    <w:p w14:paraId="66C446C0" w14:textId="77777777" w:rsidR="00E57EC9" w:rsidRDefault="00776CEA" w:rsidP="00E57EC9">
      <w:r w:rsidRPr="00034910">
        <w:t>Il regardait le bristol que venait de lui remettre Jean</w:t>
      </w:r>
      <w:r w:rsidR="00E57EC9">
        <w:t>.</w:t>
      </w:r>
    </w:p>
    <w:p w14:paraId="7DCF7009" w14:textId="77777777" w:rsidR="00E57EC9" w:rsidRDefault="00E57EC9" w:rsidP="00E57EC9">
      <w:r>
        <w:t>— </w:t>
      </w:r>
      <w:proofErr w:type="spellStart"/>
      <w:r w:rsidR="00776CEA" w:rsidRPr="00034910">
        <w:t>Fleuriane</w:t>
      </w:r>
      <w:proofErr w:type="spellEnd"/>
      <w:r w:rsidR="00776CEA" w:rsidRPr="00034910">
        <w:t xml:space="preserve"> Defrance</w:t>
      </w:r>
      <w:r>
        <w:t xml:space="preserve">, </w:t>
      </w:r>
      <w:r w:rsidR="00776CEA" w:rsidRPr="00034910">
        <w:t>murmura-t-il</w:t>
      </w:r>
      <w:r>
        <w:t xml:space="preserve">… </w:t>
      </w:r>
      <w:r w:rsidR="00776CEA" w:rsidRPr="00034910">
        <w:t>Question de vie ou de mort</w:t>
      </w:r>
      <w:r>
        <w:t xml:space="preserve">… </w:t>
      </w:r>
      <w:r w:rsidR="00776CEA" w:rsidRPr="00034910">
        <w:t>Faites entrer</w:t>
      </w:r>
      <w:r>
        <w:t>.</w:t>
      </w:r>
    </w:p>
    <w:p w14:paraId="0BA794E6" w14:textId="77777777" w:rsidR="00E57EC9" w:rsidRDefault="00776CEA" w:rsidP="00E57EC9">
      <w:r w:rsidRPr="00034910">
        <w:t>Jean disparut aussitôt</w:t>
      </w:r>
      <w:r w:rsidR="00E57EC9">
        <w:t xml:space="preserve">, </w:t>
      </w:r>
      <w:r w:rsidRPr="00034910">
        <w:t>pas si vite cependant qu</w:t>
      </w:r>
      <w:r w:rsidR="00E57EC9">
        <w:t>’</w:t>
      </w:r>
      <w:r w:rsidRPr="00034910">
        <w:t>il n</w:t>
      </w:r>
      <w:r w:rsidR="00E57EC9">
        <w:t>’</w:t>
      </w:r>
      <w:r w:rsidRPr="00034910">
        <w:t>eût eu le temps de grommeler</w:t>
      </w:r>
      <w:r w:rsidR="00E57EC9">
        <w:t> :</w:t>
      </w:r>
    </w:p>
    <w:p w14:paraId="49CB10A7" w14:textId="77777777" w:rsidR="00E57EC9" w:rsidRDefault="00E57EC9" w:rsidP="00E57EC9">
      <w:r>
        <w:t>— </w:t>
      </w:r>
      <w:r w:rsidR="00776CEA" w:rsidRPr="00034910">
        <w:t>Oh</w:t>
      </w:r>
      <w:r>
        <w:t xml:space="preserve"> ! </w:t>
      </w:r>
      <w:r w:rsidR="00776CEA" w:rsidRPr="00034910">
        <w:t>les femmes</w:t>
      </w:r>
      <w:r>
        <w:t xml:space="preserve"> ! </w:t>
      </w:r>
      <w:r w:rsidR="00776CEA" w:rsidRPr="00034910">
        <w:t>Ça passe partout</w:t>
      </w:r>
      <w:r>
        <w:t> !</w:t>
      </w:r>
    </w:p>
    <w:p w14:paraId="606573CA" w14:textId="77777777" w:rsidR="00E57EC9" w:rsidRDefault="00776CEA" w:rsidP="00E57EC9">
      <w:r w:rsidRPr="00034910">
        <w:rPr>
          <w:iCs/>
        </w:rPr>
        <w:t xml:space="preserve">Un </w:t>
      </w:r>
      <w:r w:rsidRPr="00034910">
        <w:t>instant plus tard la porte se rouvrait</w:t>
      </w:r>
      <w:r w:rsidR="00E57EC9">
        <w:t xml:space="preserve">, </w:t>
      </w:r>
      <w:r w:rsidRPr="00034910">
        <w:t>et dans l</w:t>
      </w:r>
      <w:r w:rsidR="00E57EC9">
        <w:t>’</w:t>
      </w:r>
      <w:r w:rsidRPr="00034910">
        <w:t>encadrement se dessinait une adorable silhouette de jeune fille</w:t>
      </w:r>
      <w:r w:rsidR="00E57EC9">
        <w:t>.</w:t>
      </w:r>
    </w:p>
    <w:p w14:paraId="42EACA40" w14:textId="77777777" w:rsidR="00E57EC9" w:rsidRDefault="00776CEA" w:rsidP="00E57EC9">
      <w:r w:rsidRPr="00034910">
        <w:t>Vingt ans environ</w:t>
      </w:r>
      <w:r w:rsidR="00E57EC9">
        <w:t xml:space="preserve">, </w:t>
      </w:r>
      <w:r w:rsidRPr="00034910">
        <w:t>taille un peu au-dessus de la moyenne</w:t>
      </w:r>
      <w:r w:rsidR="00E57EC9">
        <w:t xml:space="preserve">, </w:t>
      </w:r>
      <w:r w:rsidRPr="00034910">
        <w:t>élégante et robuste à la fois</w:t>
      </w:r>
      <w:r w:rsidR="00E57EC9">
        <w:t xml:space="preserve">. </w:t>
      </w:r>
      <w:r w:rsidRPr="00034910">
        <w:t>Des cheveux châtain clair contrastant avec le visage blanc et rose</w:t>
      </w:r>
      <w:r w:rsidR="00E57EC9">
        <w:t xml:space="preserve">, </w:t>
      </w:r>
      <w:r w:rsidRPr="00034910">
        <w:t>dont le nez délicat</w:t>
      </w:r>
      <w:r w:rsidR="00E57EC9">
        <w:t xml:space="preserve">, </w:t>
      </w:r>
      <w:r w:rsidRPr="00034910">
        <w:t>la bouche gracieuse exprimaient la décision et la franchise</w:t>
      </w:r>
      <w:r w:rsidR="00E57EC9">
        <w:t xml:space="preserve">. </w:t>
      </w:r>
      <w:r w:rsidRPr="00034910">
        <w:t>Mais surtout des yeux très grands</w:t>
      </w:r>
      <w:r w:rsidR="00E57EC9">
        <w:t xml:space="preserve">, </w:t>
      </w:r>
      <w:r w:rsidRPr="00034910">
        <w:t>d</w:t>
      </w:r>
      <w:r w:rsidR="00E57EC9">
        <w:t>’</w:t>
      </w:r>
      <w:r w:rsidRPr="00034910">
        <w:t>un bleu étrange</w:t>
      </w:r>
      <w:r w:rsidR="00E57EC9">
        <w:t xml:space="preserve">, </w:t>
      </w:r>
      <w:r w:rsidRPr="00034910">
        <w:t>presque violet</w:t>
      </w:r>
      <w:r w:rsidR="00E57EC9">
        <w:t>.</w:t>
      </w:r>
    </w:p>
    <w:p w14:paraId="5DC892EA" w14:textId="77777777" w:rsidR="00E57EC9" w:rsidRDefault="00776CEA" w:rsidP="00E57EC9">
      <w:r w:rsidRPr="00034910">
        <w:t>Son regard accaparait l</w:t>
      </w:r>
      <w:r w:rsidR="00E57EC9">
        <w:t>’</w:t>
      </w:r>
      <w:r w:rsidRPr="00034910">
        <w:t>attention</w:t>
      </w:r>
      <w:r w:rsidR="00E57EC9">
        <w:t xml:space="preserve">, </w:t>
      </w:r>
      <w:r w:rsidRPr="00034910">
        <w:t>on ne voyait plus qu</w:t>
      </w:r>
      <w:r w:rsidR="00E57EC9">
        <w:t>’</w:t>
      </w:r>
      <w:r w:rsidRPr="00034910">
        <w:t>eux</w:t>
      </w:r>
      <w:r w:rsidR="00E57EC9">
        <w:t xml:space="preserve">, </w:t>
      </w:r>
      <w:r w:rsidRPr="00034910">
        <w:t>et inconsciemment on appliquait à leur propriétaire la formule paradoxale du poète</w:t>
      </w:r>
      <w:r w:rsidR="00E57EC9">
        <w:t> :</w:t>
      </w:r>
    </w:p>
    <w:p w14:paraId="3FB236AE" w14:textId="77777777" w:rsidR="00E57EC9" w:rsidRDefault="00776CEA" w:rsidP="00E57EC9">
      <w:pPr>
        <w:ind w:firstLine="0"/>
        <w:jc w:val="center"/>
        <w:rPr>
          <w:i/>
        </w:rPr>
      </w:pPr>
      <w:r w:rsidRPr="00E57EC9">
        <w:rPr>
          <w:i/>
        </w:rPr>
        <w:t>Elle se cache derrière ses yeux</w:t>
      </w:r>
      <w:r w:rsidR="00E57EC9">
        <w:rPr>
          <w:i/>
        </w:rPr>
        <w:t>.</w:t>
      </w:r>
    </w:p>
    <w:p w14:paraId="1F8433E1" w14:textId="77777777" w:rsidR="00E57EC9" w:rsidRDefault="00776CEA" w:rsidP="00E57EC9">
      <w:r w:rsidRPr="00034910">
        <w:t>L</w:t>
      </w:r>
      <w:r w:rsidR="00E57EC9">
        <w:t>’</w:t>
      </w:r>
      <w:r w:rsidRPr="00034910">
        <w:t>habit ne fait pas le moine</w:t>
      </w:r>
      <w:r w:rsidR="00E57EC9">
        <w:t xml:space="preserve">, </w:t>
      </w:r>
      <w:r w:rsidRPr="00034910">
        <w:t>dit-on</w:t>
      </w:r>
      <w:r w:rsidR="00E57EC9">
        <w:t xml:space="preserve">. </w:t>
      </w:r>
      <w:r w:rsidRPr="00034910">
        <w:t>Cela est possible</w:t>
      </w:r>
      <w:r w:rsidR="00E57EC9">
        <w:t xml:space="preserve">, </w:t>
      </w:r>
      <w:r w:rsidRPr="00034910">
        <w:t xml:space="preserve">mais à coup sûr le costume décèle le </w:t>
      </w:r>
      <w:r w:rsidR="00E57EC9">
        <w:t>« </w:t>
      </w:r>
      <w:r w:rsidRPr="00034910">
        <w:t>moi</w:t>
      </w:r>
      <w:r w:rsidR="00E57EC9">
        <w:t> »</w:t>
      </w:r>
      <w:r w:rsidRPr="00034910">
        <w:t xml:space="preserve"> intime de la femme</w:t>
      </w:r>
      <w:r w:rsidR="00E57EC9">
        <w:t>.</w:t>
      </w:r>
    </w:p>
    <w:p w14:paraId="44D6B330" w14:textId="77777777" w:rsidR="00E57EC9" w:rsidRDefault="00776CEA" w:rsidP="00E57EC9">
      <w:r w:rsidRPr="00034910">
        <w:lastRenderedPageBreak/>
        <w:t xml:space="preserve">Chez </w:t>
      </w:r>
      <w:proofErr w:type="spellStart"/>
      <w:r w:rsidRPr="00034910">
        <w:t>Fleuriane</w:t>
      </w:r>
      <w:proofErr w:type="spellEnd"/>
      <w:r w:rsidR="00E57EC9">
        <w:t xml:space="preserve">, </w:t>
      </w:r>
      <w:r w:rsidRPr="00034910">
        <w:t>aucune faute de goût</w:t>
      </w:r>
      <w:r w:rsidR="00E57EC9">
        <w:t xml:space="preserve">. </w:t>
      </w:r>
      <w:r w:rsidRPr="00034910">
        <w:t>Comme dominante</w:t>
      </w:r>
      <w:r w:rsidR="00E57EC9">
        <w:t xml:space="preserve">, </w:t>
      </w:r>
      <w:r w:rsidRPr="00034910">
        <w:t>la simplicité</w:t>
      </w:r>
      <w:r w:rsidR="00E57EC9">
        <w:t>.</w:t>
      </w:r>
    </w:p>
    <w:p w14:paraId="048798D1" w14:textId="77777777" w:rsidR="00E57EC9" w:rsidRDefault="00776CEA" w:rsidP="00E57EC9">
      <w:r w:rsidRPr="00034910">
        <w:t>Un costume tailleur sobre et de coupe impeccable</w:t>
      </w:r>
      <w:r w:rsidR="00E57EC9">
        <w:t>.</w:t>
      </w:r>
    </w:p>
    <w:p w14:paraId="14CB66FD" w14:textId="77777777" w:rsidR="00E57EC9" w:rsidRDefault="00776CEA" w:rsidP="00E57EC9">
      <w:r w:rsidRPr="00034910">
        <w:t xml:space="preserve">Une simple toque </w:t>
      </w:r>
      <w:r w:rsidRPr="00034910">
        <w:rPr>
          <w:i/>
          <w:iCs/>
        </w:rPr>
        <w:t xml:space="preserve">proportionnée </w:t>
      </w:r>
      <w:r w:rsidRPr="00034910">
        <w:t>à l</w:t>
      </w:r>
      <w:r w:rsidR="00E57EC9">
        <w:t>’</w:t>
      </w:r>
      <w:r w:rsidRPr="00034910">
        <w:t>ovale du visage</w:t>
      </w:r>
      <w:r w:rsidR="00E57EC9">
        <w:t xml:space="preserve">. </w:t>
      </w:r>
      <w:r w:rsidRPr="00034910">
        <w:t>Cela seul eût indiqué la certitude du goût artistique</w:t>
      </w:r>
      <w:r w:rsidR="00E57EC9">
        <w:t xml:space="preserve">, </w:t>
      </w:r>
      <w:r w:rsidRPr="00034910">
        <w:t>à une époque où les chapeaux à la mode</w:t>
      </w:r>
      <w:r w:rsidR="00E57EC9">
        <w:t xml:space="preserve">, </w:t>
      </w:r>
      <w:r w:rsidRPr="00034910">
        <w:t>monumentaux et incommodes</w:t>
      </w:r>
      <w:r w:rsidR="00E57EC9">
        <w:t xml:space="preserve">, </w:t>
      </w:r>
      <w:r w:rsidRPr="00034910">
        <w:t>donnaient aux femmes l</w:t>
      </w:r>
      <w:r w:rsidR="00E57EC9">
        <w:t>’</w:t>
      </w:r>
      <w:r w:rsidRPr="00034910">
        <w:t>apparence de roses coiffées du dôme des Invalides</w:t>
      </w:r>
      <w:r w:rsidR="00E57EC9">
        <w:t>.</w:t>
      </w:r>
    </w:p>
    <w:p w14:paraId="1A296B7B" w14:textId="77777777" w:rsidR="00E57EC9" w:rsidRDefault="00776CEA" w:rsidP="00E57EC9">
      <w:r w:rsidRPr="00034910">
        <w:t>D</w:t>
      </w:r>
      <w:r w:rsidR="00E57EC9">
        <w:t>’</w:t>
      </w:r>
      <w:r w:rsidRPr="00034910">
        <w:t>un coup d</w:t>
      </w:r>
      <w:r w:rsidR="00E57EC9">
        <w:t>’</w:t>
      </w:r>
      <w:r w:rsidRPr="00034910">
        <w:t>œil rapide</w:t>
      </w:r>
      <w:r w:rsidR="00E57EC9">
        <w:t xml:space="preserve">, </w:t>
      </w:r>
      <w:r w:rsidRPr="00034910">
        <w:t xml:space="preserve">Dick </w:t>
      </w:r>
      <w:proofErr w:type="spellStart"/>
      <w:r w:rsidRPr="00034910">
        <w:t>Fann</w:t>
      </w:r>
      <w:proofErr w:type="spellEnd"/>
      <w:r w:rsidRPr="00034910">
        <w:t xml:space="preserve"> avait remarqué ces choses et ce fut d</w:t>
      </w:r>
      <w:r w:rsidR="00E57EC9">
        <w:t>’</w:t>
      </w:r>
      <w:r w:rsidRPr="00034910">
        <w:t>un ton très aimable qu</w:t>
      </w:r>
      <w:r w:rsidR="00E57EC9">
        <w:t>’</w:t>
      </w:r>
      <w:r w:rsidRPr="00034910">
        <w:t>il prononça</w:t>
      </w:r>
      <w:r w:rsidR="00E57EC9">
        <w:t> :</w:t>
      </w:r>
    </w:p>
    <w:p w14:paraId="0A6AB71E" w14:textId="77777777" w:rsidR="00E57EC9" w:rsidRDefault="00E57EC9" w:rsidP="00E57EC9">
      <w:r>
        <w:t>— </w:t>
      </w:r>
      <w:proofErr w:type="spellStart"/>
      <w:r w:rsidR="00776CEA" w:rsidRPr="00034910">
        <w:t>Veuillez vous</w:t>
      </w:r>
      <w:proofErr w:type="spellEnd"/>
      <w:r w:rsidR="00776CEA" w:rsidRPr="00034910">
        <w:t xml:space="preserve"> asseoir</w:t>
      </w:r>
      <w:r>
        <w:t xml:space="preserve">, </w:t>
      </w:r>
      <w:r w:rsidR="00776CEA" w:rsidRPr="00034910">
        <w:t>Mademoiselle</w:t>
      </w:r>
      <w:r>
        <w:t xml:space="preserve">, </w:t>
      </w:r>
      <w:r w:rsidR="00776CEA" w:rsidRPr="00034910">
        <w:t>je vous écoute</w:t>
      </w:r>
      <w:r>
        <w:t>.</w:t>
      </w:r>
    </w:p>
    <w:p w14:paraId="7FB63602" w14:textId="77777777" w:rsidR="00E57EC9" w:rsidRDefault="00776CEA" w:rsidP="00E57EC9">
      <w:r w:rsidRPr="00034910">
        <w:t>Les traits de la visiteuse s</w:t>
      </w:r>
      <w:r w:rsidR="00E57EC9">
        <w:t>’</w:t>
      </w:r>
      <w:r w:rsidRPr="00034910">
        <w:t>éclairèrent</w:t>
      </w:r>
      <w:r w:rsidR="00E57EC9">
        <w:t xml:space="preserve"> ; </w:t>
      </w:r>
      <w:r w:rsidRPr="00034910">
        <w:t>elle prit place</w:t>
      </w:r>
      <w:r w:rsidR="00E57EC9">
        <w:t xml:space="preserve">, </w:t>
      </w:r>
      <w:r w:rsidRPr="00034910">
        <w:t>et d</w:t>
      </w:r>
      <w:r w:rsidR="00E57EC9">
        <w:t>’</w:t>
      </w:r>
      <w:r w:rsidRPr="00034910">
        <w:t>une voix bien timbrée</w:t>
      </w:r>
      <w:r w:rsidR="00E57EC9">
        <w:t xml:space="preserve">, </w:t>
      </w:r>
      <w:r w:rsidRPr="00034910">
        <w:t>à laquelle un léger tremblement ajoutait un charme de plus</w:t>
      </w:r>
      <w:r w:rsidR="00E57EC9">
        <w:t> :</w:t>
      </w:r>
    </w:p>
    <w:p w14:paraId="7AFFA373" w14:textId="77777777" w:rsidR="00E57EC9" w:rsidRDefault="00E57EC9" w:rsidP="00E57EC9">
      <w:r>
        <w:t>— </w:t>
      </w:r>
      <w:r w:rsidR="00776CEA" w:rsidRPr="00034910">
        <w:t>Je vous suis infiniment reconnaissante</w:t>
      </w:r>
      <w:r>
        <w:t xml:space="preserve">, </w:t>
      </w:r>
      <w:r w:rsidR="00776CEA" w:rsidRPr="00034910">
        <w:t>prononça-t-elle</w:t>
      </w:r>
      <w:r>
        <w:t xml:space="preserve">… ; </w:t>
      </w:r>
      <w:r w:rsidR="00776CEA" w:rsidRPr="00034910">
        <w:t>infiniment</w:t>
      </w:r>
      <w:r>
        <w:t xml:space="preserve">, </w:t>
      </w:r>
      <w:r w:rsidR="00776CEA" w:rsidRPr="00034910">
        <w:t>croyez-le</w:t>
      </w:r>
      <w:r>
        <w:t xml:space="preserve">. </w:t>
      </w:r>
      <w:r w:rsidR="00776CEA" w:rsidRPr="00034910">
        <w:t>Je ne veux cependant pas dépenser votre temps à entendre développer les raisons de ma gratitude</w:t>
      </w:r>
      <w:r>
        <w:t xml:space="preserve">. </w:t>
      </w:r>
      <w:r w:rsidR="00776CEA" w:rsidRPr="00034910">
        <w:t>Mon récit vous fera comprendre à quel point je vous serai redevable si</w:t>
      </w:r>
      <w:r>
        <w:t>…</w:t>
      </w:r>
    </w:p>
    <w:p w14:paraId="5D9BF1E4" w14:textId="77777777" w:rsidR="00E57EC9" w:rsidRDefault="00776CEA" w:rsidP="00E57EC9">
      <w:r w:rsidRPr="00034910">
        <w:t>Elle s</w:t>
      </w:r>
      <w:r w:rsidR="00E57EC9">
        <w:t>’</w:t>
      </w:r>
      <w:r w:rsidRPr="00034910">
        <w:t>interrompit</w:t>
      </w:r>
      <w:r w:rsidR="00E57EC9">
        <w:t xml:space="preserve">, </w:t>
      </w:r>
      <w:r w:rsidRPr="00034910">
        <w:t>secoua la tête</w:t>
      </w:r>
      <w:r w:rsidR="00E57EC9">
        <w:t xml:space="preserve">, </w:t>
      </w:r>
      <w:r w:rsidRPr="00034910">
        <w:t>puis d</w:t>
      </w:r>
      <w:r w:rsidR="00E57EC9">
        <w:t>’</w:t>
      </w:r>
      <w:r w:rsidRPr="00034910">
        <w:t>un accent plus net</w:t>
      </w:r>
      <w:r w:rsidR="00E57EC9">
        <w:t> :</w:t>
      </w:r>
    </w:p>
    <w:p w14:paraId="67BCA16F" w14:textId="77777777" w:rsidR="00E57EC9" w:rsidRDefault="00E57EC9" w:rsidP="00E57EC9">
      <w:r>
        <w:t>— </w:t>
      </w:r>
      <w:r w:rsidR="00776CEA" w:rsidRPr="00034910">
        <w:t>Je commence donc</w:t>
      </w:r>
      <w:r>
        <w:t xml:space="preserve">. </w:t>
      </w:r>
      <w:r w:rsidR="00776CEA" w:rsidRPr="00034910">
        <w:t>Mon nom</w:t>
      </w:r>
      <w:r>
        <w:t xml:space="preserve">, </w:t>
      </w:r>
      <w:proofErr w:type="spellStart"/>
      <w:r w:rsidR="00776CEA" w:rsidRPr="00034910">
        <w:t>Fleuriane</w:t>
      </w:r>
      <w:proofErr w:type="spellEnd"/>
      <w:r w:rsidR="00776CEA" w:rsidRPr="00034910">
        <w:t xml:space="preserve"> Defrance</w:t>
      </w:r>
      <w:r>
        <w:t xml:space="preserve">, </w:t>
      </w:r>
      <w:r w:rsidR="00776CEA" w:rsidRPr="00034910">
        <w:t>vous est connu</w:t>
      </w:r>
      <w:r>
        <w:t xml:space="preserve">, </w:t>
      </w:r>
      <w:r w:rsidR="00776CEA" w:rsidRPr="00034910">
        <w:t>je pense</w:t>
      </w:r>
      <w:r>
        <w:t>.</w:t>
      </w:r>
    </w:p>
    <w:p w14:paraId="2DA0C9F8" w14:textId="77777777" w:rsidR="00E57EC9" w:rsidRDefault="00776CEA" w:rsidP="00E57EC9">
      <w:r w:rsidRPr="00034910">
        <w:t xml:space="preserve">Dick </w:t>
      </w:r>
      <w:proofErr w:type="spellStart"/>
      <w:r w:rsidRPr="00034910">
        <w:t>Fann</w:t>
      </w:r>
      <w:proofErr w:type="spellEnd"/>
      <w:r w:rsidRPr="00034910">
        <w:t xml:space="preserve"> inclina la tête et dit</w:t>
      </w:r>
      <w:r w:rsidR="00E57EC9">
        <w:t> :</w:t>
      </w:r>
    </w:p>
    <w:p w14:paraId="6642B813" w14:textId="77777777" w:rsidR="00E57EC9" w:rsidRDefault="00E57EC9" w:rsidP="00E57EC9">
      <w:r>
        <w:t>— </w:t>
      </w:r>
      <w:r w:rsidR="00776CEA" w:rsidRPr="00034910">
        <w:t>Fille de Catulle Defrance</w:t>
      </w:r>
      <w:r>
        <w:t xml:space="preserve">, </w:t>
      </w:r>
      <w:r w:rsidR="00776CEA" w:rsidRPr="00034910">
        <w:t>syndic de l</w:t>
      </w:r>
      <w:r>
        <w:t>’</w:t>
      </w:r>
      <w:r w:rsidR="00776CEA" w:rsidRPr="00034910">
        <w:t>Association mondiale du commerce des pierres précieuses</w:t>
      </w:r>
      <w:r>
        <w:t xml:space="preserve">, </w:t>
      </w:r>
      <w:r w:rsidR="00776CEA" w:rsidRPr="00034910">
        <w:t>Canadien de nation</w:t>
      </w:r>
      <w:r w:rsidR="00776CEA" w:rsidRPr="00034910">
        <w:t>a</w:t>
      </w:r>
      <w:r w:rsidR="00776CEA" w:rsidRPr="00034910">
        <w:t>lité</w:t>
      </w:r>
      <w:r>
        <w:t xml:space="preserve">, </w:t>
      </w:r>
      <w:r w:rsidR="00776CEA" w:rsidRPr="00034910">
        <w:t>grand chasseur de fourrures</w:t>
      </w:r>
      <w:r>
        <w:t xml:space="preserve">, </w:t>
      </w:r>
      <w:r w:rsidR="00776CEA" w:rsidRPr="00034910">
        <w:t xml:space="preserve">car il disparaît </w:t>
      </w:r>
      <w:r w:rsidR="00776CEA" w:rsidRPr="00034910">
        <w:lastRenderedPageBreak/>
        <w:t>pendant des mois</w:t>
      </w:r>
      <w:r>
        <w:t xml:space="preserve">, </w:t>
      </w:r>
      <w:r w:rsidR="00776CEA" w:rsidRPr="00034910">
        <w:t>signalé de temps à autre de l</w:t>
      </w:r>
      <w:r>
        <w:t>’</w:t>
      </w:r>
      <w:r w:rsidR="00776CEA" w:rsidRPr="00034910">
        <w:t>Alaska à l</w:t>
      </w:r>
      <w:r>
        <w:t>’</w:t>
      </w:r>
      <w:r w:rsidR="00776CEA" w:rsidRPr="00034910">
        <w:t>Araucanie</w:t>
      </w:r>
      <w:r>
        <w:t xml:space="preserve">, </w:t>
      </w:r>
      <w:r w:rsidR="00776CEA" w:rsidRPr="00034910">
        <w:t xml:space="preserve">de </w:t>
      </w:r>
      <w:smartTag w:uri="urn:schemas-microsoft-com:office:smarttags" w:element="PersonName">
        <w:smartTagPr>
          <w:attr w:name="ProductID" w:val="la Sib￩rie"/>
        </w:smartTagPr>
        <w:r w:rsidR="00776CEA" w:rsidRPr="00034910">
          <w:t>la Sibérie</w:t>
        </w:r>
      </w:smartTag>
      <w:r w:rsidR="00776CEA" w:rsidRPr="00034910">
        <w:t xml:space="preserve"> au Thibet</w:t>
      </w:r>
      <w:r>
        <w:t xml:space="preserve">… </w:t>
      </w:r>
      <w:r w:rsidR="00776CEA" w:rsidRPr="00034910">
        <w:t>Réputation universelle de probité et d</w:t>
      </w:r>
      <w:r>
        <w:t>’</w:t>
      </w:r>
      <w:r w:rsidR="00776CEA" w:rsidRPr="00034910">
        <w:t>intelligence</w:t>
      </w:r>
      <w:r>
        <w:t>.</w:t>
      </w:r>
    </w:p>
    <w:p w14:paraId="1A0D3AFB" w14:textId="77777777" w:rsidR="00E57EC9" w:rsidRDefault="00776CEA" w:rsidP="00E57EC9">
      <w:r w:rsidRPr="00034910">
        <w:t>La jeune fille souriait à ce portrait de son père</w:t>
      </w:r>
      <w:r w:rsidR="00E57EC9">
        <w:t>.</w:t>
      </w:r>
    </w:p>
    <w:p w14:paraId="74114D16" w14:textId="77777777" w:rsidR="00E57EC9" w:rsidRDefault="00E57EC9" w:rsidP="00E57EC9">
      <w:r>
        <w:t>— </w:t>
      </w:r>
      <w:r w:rsidR="00776CEA" w:rsidRPr="00034910">
        <w:t>Ajoutez</w:t>
      </w:r>
      <w:r>
        <w:t xml:space="preserve">, </w:t>
      </w:r>
      <w:r w:rsidR="00776CEA" w:rsidRPr="00034910">
        <w:t>fit-elle</w:t>
      </w:r>
      <w:r>
        <w:t xml:space="preserve">, </w:t>
      </w:r>
      <w:r w:rsidR="00776CEA" w:rsidRPr="00034910">
        <w:t xml:space="preserve">admirateur convaincu de Sir Dick </w:t>
      </w:r>
      <w:proofErr w:type="spellStart"/>
      <w:r w:rsidR="00776CEA" w:rsidRPr="00034910">
        <w:t>Fann</w:t>
      </w:r>
      <w:proofErr w:type="spellEnd"/>
      <w:r>
        <w:t xml:space="preserve">, – </w:t>
      </w:r>
      <w:r w:rsidR="00776CEA" w:rsidRPr="00034910">
        <w:t>et arrêtant l</w:t>
      </w:r>
      <w:r>
        <w:t>’</w:t>
      </w:r>
      <w:r w:rsidR="00776CEA" w:rsidRPr="00034910">
        <w:t>interruption prête à jaillir des lèvres de son inte</w:t>
      </w:r>
      <w:r w:rsidR="00776CEA" w:rsidRPr="00034910">
        <w:t>r</w:t>
      </w:r>
      <w:r w:rsidR="00776CEA" w:rsidRPr="00034910">
        <w:t>locuteur</w:t>
      </w:r>
      <w:r>
        <w:t xml:space="preserve"> : – </w:t>
      </w:r>
      <w:r w:rsidR="00776CEA" w:rsidRPr="00034910">
        <w:t>Laissez-moi parler</w:t>
      </w:r>
      <w:r>
        <w:t xml:space="preserve">, </w:t>
      </w:r>
      <w:r w:rsidR="00776CEA" w:rsidRPr="00034910">
        <w:t>ce n</w:t>
      </w:r>
      <w:r>
        <w:t>’</w:t>
      </w:r>
      <w:r w:rsidR="00776CEA" w:rsidRPr="00034910">
        <w:t>est pas un compliment</w:t>
      </w:r>
      <w:r>
        <w:t xml:space="preserve">, </w:t>
      </w:r>
      <w:r w:rsidR="00776CEA" w:rsidRPr="00034910">
        <w:t>mais bien une constatation nécessaire</w:t>
      </w:r>
      <w:r>
        <w:t xml:space="preserve">, </w:t>
      </w:r>
      <w:r w:rsidR="00776CEA" w:rsidRPr="00034910">
        <w:t>vous le reconnaîtrez à l</w:t>
      </w:r>
      <w:r>
        <w:t>’</w:t>
      </w:r>
      <w:r w:rsidR="00776CEA" w:rsidRPr="00034910">
        <w:t>instant</w:t>
      </w:r>
      <w:r>
        <w:t xml:space="preserve">. </w:t>
      </w:r>
      <w:r w:rsidR="00776CEA" w:rsidRPr="00034910">
        <w:t>Donc</w:t>
      </w:r>
      <w:r>
        <w:t xml:space="preserve">, </w:t>
      </w:r>
      <w:r w:rsidR="00776CEA" w:rsidRPr="00034910">
        <w:t xml:space="preserve">grand admirateur de Sir Dick </w:t>
      </w:r>
      <w:proofErr w:type="spellStart"/>
      <w:r w:rsidR="00776CEA" w:rsidRPr="00034910">
        <w:t>Fann</w:t>
      </w:r>
      <w:proofErr w:type="spellEnd"/>
      <w:r>
        <w:t xml:space="preserve">, </w:t>
      </w:r>
      <w:r w:rsidR="00776CEA" w:rsidRPr="00034910">
        <w:t>docteur en droit</w:t>
      </w:r>
      <w:r>
        <w:t xml:space="preserve">, </w:t>
      </w:r>
      <w:r w:rsidR="00776CEA" w:rsidRPr="00034910">
        <w:t>docteur ès lettres</w:t>
      </w:r>
      <w:r>
        <w:t xml:space="preserve">, </w:t>
      </w:r>
      <w:r w:rsidR="00776CEA" w:rsidRPr="00034910">
        <w:t>docteur ès sciences</w:t>
      </w:r>
      <w:r>
        <w:t xml:space="preserve">, </w:t>
      </w:r>
      <w:r w:rsidR="00776CEA" w:rsidRPr="00034910">
        <w:t>qui</w:t>
      </w:r>
      <w:r>
        <w:t xml:space="preserve">, </w:t>
      </w:r>
      <w:r w:rsidR="00776CEA" w:rsidRPr="00034910">
        <w:t>toutes les ca</w:t>
      </w:r>
      <w:r w:rsidR="00776CEA" w:rsidRPr="00034910">
        <w:t>r</w:t>
      </w:r>
      <w:r w:rsidR="00776CEA" w:rsidRPr="00034910">
        <w:t>rières ouvertes à son savoir</w:t>
      </w:r>
      <w:r>
        <w:t xml:space="preserve">, </w:t>
      </w:r>
      <w:r w:rsidR="00776CEA" w:rsidRPr="00034910">
        <w:t>a choisi celle de détective amateur et s</w:t>
      </w:r>
      <w:r>
        <w:t>’</w:t>
      </w:r>
      <w:r w:rsidR="00776CEA" w:rsidRPr="00034910">
        <w:t>y est classé en deux années au-dessus de tous les autres</w:t>
      </w:r>
      <w:r>
        <w:t xml:space="preserve">. </w:t>
      </w:r>
      <w:r w:rsidR="00776CEA" w:rsidRPr="00034910">
        <w:t>C</w:t>
      </w:r>
      <w:r>
        <w:t>’</w:t>
      </w:r>
      <w:r w:rsidR="00776CEA" w:rsidRPr="00034910">
        <w:t>est précisément pour cela</w:t>
      </w:r>
      <w:r>
        <w:t xml:space="preserve">, </w:t>
      </w:r>
      <w:r w:rsidR="00776CEA" w:rsidRPr="00034910">
        <w:t xml:space="preserve">reprit </w:t>
      </w:r>
      <w:proofErr w:type="spellStart"/>
      <w:r w:rsidR="00776CEA" w:rsidRPr="00034910">
        <w:t>Fleuriane</w:t>
      </w:r>
      <w:proofErr w:type="spellEnd"/>
      <w:r w:rsidR="00776CEA" w:rsidRPr="00034910">
        <w:t xml:space="preserve"> après un court s</w:t>
      </w:r>
      <w:r w:rsidR="00776CEA" w:rsidRPr="00034910">
        <w:t>i</w:t>
      </w:r>
      <w:r w:rsidR="00776CEA" w:rsidRPr="00034910">
        <w:t>lence</w:t>
      </w:r>
      <w:r>
        <w:t xml:space="preserve">, </w:t>
      </w:r>
      <w:r w:rsidR="00776CEA" w:rsidRPr="00034910">
        <w:t>qu</w:t>
      </w:r>
      <w:r>
        <w:t>’</w:t>
      </w:r>
      <w:r w:rsidR="00776CEA" w:rsidRPr="00034910">
        <w:t>en ce moment</w:t>
      </w:r>
      <w:r>
        <w:t xml:space="preserve">, </w:t>
      </w:r>
      <w:r w:rsidR="00776CEA" w:rsidRPr="00034910">
        <w:t>seule en Europe et très effrayée</w:t>
      </w:r>
      <w:r>
        <w:t xml:space="preserve">, </w:t>
      </w:r>
      <w:r w:rsidR="00776CEA" w:rsidRPr="00034910">
        <w:t>je viens solliciter l</w:t>
      </w:r>
      <w:r>
        <w:t>’</w:t>
      </w:r>
      <w:r w:rsidR="00776CEA" w:rsidRPr="00034910">
        <w:t xml:space="preserve">appui de Sir Dick </w:t>
      </w:r>
      <w:proofErr w:type="spellStart"/>
      <w:r w:rsidR="00776CEA" w:rsidRPr="00034910">
        <w:t>Fann</w:t>
      </w:r>
      <w:proofErr w:type="spellEnd"/>
      <w:r>
        <w:t>.</w:t>
      </w:r>
    </w:p>
    <w:p w14:paraId="3609BD16" w14:textId="77777777" w:rsidR="00E57EC9" w:rsidRDefault="00776CEA" w:rsidP="00E57EC9">
      <w:r w:rsidRPr="00034910">
        <w:t>Il laissa tomber ces mots</w:t>
      </w:r>
      <w:r w:rsidR="00E57EC9">
        <w:t> :</w:t>
      </w:r>
    </w:p>
    <w:p w14:paraId="75FBBB74" w14:textId="77777777" w:rsidR="00E57EC9" w:rsidRDefault="00E57EC9" w:rsidP="00E57EC9">
      <w:r>
        <w:t>— </w:t>
      </w:r>
      <w:r w:rsidR="00776CEA" w:rsidRPr="00034910">
        <w:t>Question de vie ou de mort</w:t>
      </w:r>
      <w:r>
        <w:t xml:space="preserve"> ? </w:t>
      </w:r>
      <w:r w:rsidR="00776CEA" w:rsidRPr="00034910">
        <w:t>Elle répliqua</w:t>
      </w:r>
      <w:r>
        <w:t> :</w:t>
      </w:r>
    </w:p>
    <w:p w14:paraId="78395094" w14:textId="77777777" w:rsidR="00E57EC9" w:rsidRDefault="00E57EC9" w:rsidP="00E57EC9">
      <w:r>
        <w:t>— </w:t>
      </w:r>
      <w:r w:rsidR="00776CEA" w:rsidRPr="00034910">
        <w:t>Oui</w:t>
      </w:r>
      <w:r>
        <w:t>.</w:t>
      </w:r>
    </w:p>
    <w:p w14:paraId="1269DF6E" w14:textId="77777777" w:rsidR="00E57EC9" w:rsidRDefault="00776CEA" w:rsidP="00E57EC9">
      <w:r w:rsidRPr="00034910">
        <w:t xml:space="preserve">Les yeux du détective amateur se fixèrent sur </w:t>
      </w:r>
      <w:proofErr w:type="spellStart"/>
      <w:r w:rsidRPr="00034910">
        <w:t>Fleuriane</w:t>
      </w:r>
      <w:proofErr w:type="spellEnd"/>
      <w:r w:rsidRPr="00034910">
        <w:t xml:space="preserve"> avec une acuité pénétrante</w:t>
      </w:r>
      <w:r w:rsidR="00E57EC9">
        <w:t>.</w:t>
      </w:r>
    </w:p>
    <w:p w14:paraId="4B99CBA8" w14:textId="77777777" w:rsidR="00E57EC9" w:rsidRDefault="00E57EC9" w:rsidP="00E57EC9">
      <w:r>
        <w:t>— </w:t>
      </w:r>
      <w:r w:rsidR="00776CEA" w:rsidRPr="00034910">
        <w:t>Vous devinez ma nature</w:t>
      </w:r>
      <w:r>
        <w:t xml:space="preserve">, </w:t>
      </w:r>
      <w:r w:rsidR="00776CEA" w:rsidRPr="00034910">
        <w:t>Mademoiselle</w:t>
      </w:r>
      <w:r>
        <w:t xml:space="preserve">. </w:t>
      </w:r>
      <w:r w:rsidR="00776CEA" w:rsidRPr="00034910">
        <w:t>Le choix que vous rappeliez à l</w:t>
      </w:r>
      <w:r>
        <w:t>’</w:t>
      </w:r>
      <w:r w:rsidR="00776CEA" w:rsidRPr="00034910">
        <w:t>instant indique l</w:t>
      </w:r>
      <w:r>
        <w:t>’</w:t>
      </w:r>
      <w:r w:rsidR="00776CEA" w:rsidRPr="00034910">
        <w:t>amour de la lutte</w:t>
      </w:r>
      <w:r>
        <w:t xml:space="preserve">, </w:t>
      </w:r>
      <w:r w:rsidR="00776CEA" w:rsidRPr="00034910">
        <w:t>la surexc</w:t>
      </w:r>
      <w:r w:rsidR="00776CEA" w:rsidRPr="00034910">
        <w:t>i</w:t>
      </w:r>
      <w:r w:rsidR="00776CEA" w:rsidRPr="00034910">
        <w:t>tation produite par tout problème défiant ma sagacité</w:t>
      </w:r>
      <w:r>
        <w:t xml:space="preserve">. </w:t>
      </w:r>
      <w:r w:rsidR="00776CEA" w:rsidRPr="00034910">
        <w:t>Donc</w:t>
      </w:r>
      <w:r>
        <w:t xml:space="preserve">, </w:t>
      </w:r>
      <w:r w:rsidR="00776CEA" w:rsidRPr="00034910">
        <w:t>disposez de moi</w:t>
      </w:r>
      <w:r>
        <w:t>.</w:t>
      </w:r>
    </w:p>
    <w:p w14:paraId="7B36A584" w14:textId="77777777" w:rsidR="00E57EC9" w:rsidRDefault="00E57EC9" w:rsidP="00E57EC9">
      <w:r>
        <w:t>— </w:t>
      </w:r>
      <w:r w:rsidR="00776CEA" w:rsidRPr="00034910">
        <w:t>Je vous remercie</w:t>
      </w:r>
      <w:r>
        <w:t>.</w:t>
      </w:r>
    </w:p>
    <w:p w14:paraId="039ACE56" w14:textId="77777777" w:rsidR="00E57EC9" w:rsidRDefault="00E57EC9" w:rsidP="00E57EC9">
      <w:r>
        <w:t>— </w:t>
      </w:r>
      <w:r w:rsidR="00776CEA" w:rsidRPr="00034910">
        <w:t>Point</w:t>
      </w:r>
      <w:r>
        <w:t xml:space="preserve">. </w:t>
      </w:r>
      <w:r w:rsidR="00776CEA" w:rsidRPr="00034910">
        <w:t>Votre démarche trahit l</w:t>
      </w:r>
      <w:r>
        <w:t>’</w:t>
      </w:r>
      <w:r w:rsidR="00776CEA" w:rsidRPr="00034910">
        <w:t>intérêt que doit présenter l</w:t>
      </w:r>
      <w:r>
        <w:t>’</w:t>
      </w:r>
      <w:r w:rsidR="00776CEA" w:rsidRPr="00034910">
        <w:t>affaire</w:t>
      </w:r>
      <w:r>
        <w:t xml:space="preserve">. </w:t>
      </w:r>
      <w:r w:rsidR="00776CEA" w:rsidRPr="00034910">
        <w:t>De plus</w:t>
      </w:r>
      <w:r>
        <w:t xml:space="preserve">, </w:t>
      </w:r>
      <w:r w:rsidR="00776CEA" w:rsidRPr="00034910">
        <w:t xml:space="preserve">certains indices démontrent le </w:t>
      </w:r>
      <w:r w:rsidR="00776CEA" w:rsidRPr="00034910">
        <w:lastRenderedPageBreak/>
        <w:t>trouble profond où vous êtes</w:t>
      </w:r>
      <w:r>
        <w:t xml:space="preserve"> : </w:t>
      </w:r>
      <w:r w:rsidR="00776CEA" w:rsidRPr="00034910">
        <w:t>l</w:t>
      </w:r>
      <w:r>
        <w:t>’</w:t>
      </w:r>
      <w:r w:rsidR="00776CEA" w:rsidRPr="00034910">
        <w:t>indécision de votre regard à l</w:t>
      </w:r>
      <w:r>
        <w:t>’</w:t>
      </w:r>
      <w:r w:rsidR="00776CEA" w:rsidRPr="00034910">
        <w:t>ordinaire plus a</w:t>
      </w:r>
      <w:r w:rsidR="00776CEA" w:rsidRPr="00034910">
        <w:t>s</w:t>
      </w:r>
      <w:r w:rsidR="00776CEA" w:rsidRPr="00034910">
        <w:t>suré</w:t>
      </w:r>
      <w:r>
        <w:t xml:space="preserve"> ; </w:t>
      </w:r>
      <w:r w:rsidR="00776CEA" w:rsidRPr="00034910">
        <w:t>votre broche légèrement inclinée</w:t>
      </w:r>
      <w:r>
        <w:t xml:space="preserve">, </w:t>
      </w:r>
      <w:r w:rsidR="00776CEA" w:rsidRPr="00034910">
        <w:t>alors que la marque de l</w:t>
      </w:r>
      <w:r>
        <w:t>’</w:t>
      </w:r>
      <w:r w:rsidR="00776CEA" w:rsidRPr="00034910">
        <w:t>étoffe prouve une attache habituelle parfaitement horizontale</w:t>
      </w:r>
      <w:r>
        <w:t xml:space="preserve">. </w:t>
      </w:r>
      <w:r w:rsidR="00776CEA" w:rsidRPr="00034910">
        <w:t>Elle eut un mouvement de surprise</w:t>
      </w:r>
      <w:r>
        <w:t>.</w:t>
      </w:r>
    </w:p>
    <w:p w14:paraId="0E9374F4" w14:textId="77777777" w:rsidR="00E57EC9" w:rsidRDefault="00E57EC9" w:rsidP="00E57EC9">
      <w:r>
        <w:t>— </w:t>
      </w:r>
      <w:r w:rsidR="00776CEA" w:rsidRPr="00034910">
        <w:t>Enfin</w:t>
      </w:r>
      <w:r>
        <w:t xml:space="preserve">, </w:t>
      </w:r>
      <w:r w:rsidR="00776CEA" w:rsidRPr="00034910">
        <w:t xml:space="preserve">vous êtes venue en </w:t>
      </w:r>
      <w:proofErr w:type="spellStart"/>
      <w:r w:rsidR="00776CEA" w:rsidRPr="00034910">
        <w:t>auto-taxi</w:t>
      </w:r>
      <w:proofErr w:type="spellEnd"/>
      <w:r>
        <w:t xml:space="preserve">, </w:t>
      </w:r>
      <w:r w:rsidR="00776CEA" w:rsidRPr="00034910">
        <w:t>dans une voiture verte même</w:t>
      </w:r>
      <w:r>
        <w:t xml:space="preserve">, </w:t>
      </w:r>
      <w:r w:rsidR="00776CEA" w:rsidRPr="00034910">
        <w:t>voici une peluche du capitonnage sur votre ma</w:t>
      </w:r>
      <w:r w:rsidR="00776CEA" w:rsidRPr="00034910">
        <w:t>n</w:t>
      </w:r>
      <w:r w:rsidR="00776CEA" w:rsidRPr="00034910">
        <w:t>che</w:t>
      </w:r>
      <w:r>
        <w:t xml:space="preserve">. </w:t>
      </w:r>
      <w:r w:rsidR="00776CEA" w:rsidRPr="00034910">
        <w:t>Eh bien</w:t>
      </w:r>
      <w:r>
        <w:t xml:space="preserve"> ! </w:t>
      </w:r>
      <w:r w:rsidR="00776CEA" w:rsidRPr="00034910">
        <w:t>votre anxiété est telle</w:t>
      </w:r>
      <w:r>
        <w:t xml:space="preserve">, </w:t>
      </w:r>
      <w:r w:rsidR="00776CEA" w:rsidRPr="00034910">
        <w:t>qu</w:t>
      </w:r>
      <w:r>
        <w:t>’</w:t>
      </w:r>
      <w:r w:rsidR="00776CEA" w:rsidRPr="00034910">
        <w:t>en arrivant ici</w:t>
      </w:r>
      <w:r>
        <w:t xml:space="preserve">, </w:t>
      </w:r>
      <w:r w:rsidR="00776CEA" w:rsidRPr="00034910">
        <w:t>vous avez trouvé le concierge lavant à grande eau le vestibule</w:t>
      </w:r>
      <w:r>
        <w:t xml:space="preserve">, </w:t>
      </w:r>
      <w:r w:rsidR="00776CEA" w:rsidRPr="00034910">
        <w:t>et qu</w:t>
      </w:r>
      <w:r>
        <w:t>’</w:t>
      </w:r>
      <w:r w:rsidR="00776CEA" w:rsidRPr="00034910">
        <w:t>au lieu de marcher sur les trottoirs en bordure</w:t>
      </w:r>
      <w:r>
        <w:t xml:space="preserve">, </w:t>
      </w:r>
      <w:r w:rsidR="00776CEA" w:rsidRPr="00034910">
        <w:t>vous avez mis le pied dans une flaque liquide</w:t>
      </w:r>
      <w:r>
        <w:t xml:space="preserve">, </w:t>
      </w:r>
      <w:r w:rsidR="00776CEA" w:rsidRPr="00034910">
        <w:t>dont votre bottine droite conserve une petite éclaboussure savonneuse</w:t>
      </w:r>
      <w:r>
        <w:t>.</w:t>
      </w:r>
    </w:p>
    <w:p w14:paraId="263F9B29" w14:textId="77777777" w:rsidR="00E57EC9" w:rsidRDefault="00776CEA" w:rsidP="00E57EC9">
      <w:proofErr w:type="spellStart"/>
      <w:r w:rsidRPr="00034910">
        <w:t>Fleuriane</w:t>
      </w:r>
      <w:proofErr w:type="spellEnd"/>
      <w:r w:rsidRPr="00034910">
        <w:t xml:space="preserve"> avait tressailli</w:t>
      </w:r>
      <w:r w:rsidR="00E57EC9">
        <w:t>.</w:t>
      </w:r>
    </w:p>
    <w:p w14:paraId="602C7021" w14:textId="77777777" w:rsidR="00E57EC9" w:rsidRDefault="00776CEA" w:rsidP="00E57EC9">
      <w:r w:rsidRPr="00034910">
        <w:t>Certes</w:t>
      </w:r>
      <w:r w:rsidR="00E57EC9">
        <w:t xml:space="preserve">, </w:t>
      </w:r>
      <w:r w:rsidRPr="00034910">
        <w:t xml:space="preserve">elle avait entendu vanter la perspicacité de Dick </w:t>
      </w:r>
      <w:proofErr w:type="spellStart"/>
      <w:r w:rsidRPr="00034910">
        <w:t>Fann</w:t>
      </w:r>
      <w:proofErr w:type="spellEnd"/>
      <w:r w:rsidR="00E57EC9">
        <w:t xml:space="preserve">, </w:t>
      </w:r>
      <w:r w:rsidRPr="00034910">
        <w:t>mais jamais elle n</w:t>
      </w:r>
      <w:r w:rsidR="00E57EC9">
        <w:t>’</w:t>
      </w:r>
      <w:r w:rsidRPr="00034910">
        <w:t>eût pensé qu</w:t>
      </w:r>
      <w:r w:rsidR="00E57EC9">
        <w:t>’</w:t>
      </w:r>
      <w:r w:rsidRPr="00034910">
        <w:t>à première vue il pût d</w:t>
      </w:r>
      <w:r w:rsidRPr="00034910">
        <w:t>é</w:t>
      </w:r>
      <w:r w:rsidRPr="00034910">
        <w:t>couvrir de si infimes détails</w:t>
      </w:r>
      <w:r w:rsidR="00E57EC9">
        <w:t>.</w:t>
      </w:r>
    </w:p>
    <w:p w14:paraId="790B26A5" w14:textId="77777777" w:rsidR="00E57EC9" w:rsidRDefault="00776CEA" w:rsidP="00E57EC9">
      <w:r w:rsidRPr="00034910">
        <w:t>Car tout était vrai</w:t>
      </w:r>
      <w:r w:rsidR="00E57EC9">
        <w:t xml:space="preserve"> ; </w:t>
      </w:r>
      <w:r w:rsidRPr="00034910">
        <w:t>et</w:t>
      </w:r>
      <w:r w:rsidR="00E57EC9">
        <w:t xml:space="preserve">, </w:t>
      </w:r>
      <w:r w:rsidRPr="00034910">
        <w:t>de cela elle se sentit touchée</w:t>
      </w:r>
      <w:r w:rsidR="00E57EC9">
        <w:t xml:space="preserve">, </w:t>
      </w:r>
      <w:r w:rsidRPr="00034910">
        <w:t>il lui avait expliqué simplement sur quels indices il avait basé ses d</w:t>
      </w:r>
      <w:r w:rsidRPr="00034910">
        <w:t>é</w:t>
      </w:r>
      <w:r w:rsidRPr="00034910">
        <w:t>ductions</w:t>
      </w:r>
      <w:r w:rsidR="00E57EC9">
        <w:t>.</w:t>
      </w:r>
    </w:p>
    <w:p w14:paraId="3162777B" w14:textId="77777777" w:rsidR="00E57EC9" w:rsidRDefault="00776CEA" w:rsidP="00E57EC9">
      <w:r w:rsidRPr="00034910">
        <w:t>Au reste</w:t>
      </w:r>
      <w:r w:rsidR="00E57EC9">
        <w:t xml:space="preserve">, </w:t>
      </w:r>
      <w:r w:rsidRPr="00034910">
        <w:t>il ne lui laissa pas le loisir de se livrer à ses r</w:t>
      </w:r>
      <w:r w:rsidRPr="00034910">
        <w:t>é</w:t>
      </w:r>
      <w:r w:rsidRPr="00034910">
        <w:t>flexions</w:t>
      </w:r>
      <w:r w:rsidR="00E57EC9">
        <w:t xml:space="preserve">, </w:t>
      </w:r>
      <w:r w:rsidRPr="00034910">
        <w:t>car il acheva</w:t>
      </w:r>
      <w:r w:rsidR="00E57EC9">
        <w:t> :</w:t>
      </w:r>
    </w:p>
    <w:p w14:paraId="5A196BB5" w14:textId="77777777" w:rsidR="00E57EC9" w:rsidRDefault="00E57EC9" w:rsidP="00E57EC9">
      <w:r>
        <w:t>— </w:t>
      </w:r>
      <w:r w:rsidR="00776CEA" w:rsidRPr="00034910">
        <w:t xml:space="preserve">Donc vous êtes </w:t>
      </w:r>
      <w:r>
        <w:t>« </w:t>
      </w:r>
      <w:r w:rsidR="00776CEA" w:rsidRPr="00034910">
        <w:t>hors de vous-même</w:t>
      </w:r>
      <w:r>
        <w:t xml:space="preserve"> »… </w:t>
      </w:r>
      <w:r w:rsidR="00776CEA" w:rsidRPr="00034910">
        <w:t>Ce qui vous met en cet état doit donc être grave</w:t>
      </w:r>
      <w:r>
        <w:t xml:space="preserve">, </w:t>
      </w:r>
      <w:r w:rsidR="00776CEA" w:rsidRPr="00034910">
        <w:t>car vous êtes courageuse</w:t>
      </w:r>
      <w:r>
        <w:t>.</w:t>
      </w:r>
    </w:p>
    <w:p w14:paraId="3E11B6B6" w14:textId="77777777" w:rsidR="00E57EC9" w:rsidRDefault="00E57EC9" w:rsidP="00E57EC9">
      <w:r>
        <w:t>— </w:t>
      </w:r>
      <w:r w:rsidR="00776CEA" w:rsidRPr="00034910">
        <w:t>C</w:t>
      </w:r>
      <w:r>
        <w:t>’</w:t>
      </w:r>
      <w:r w:rsidR="00776CEA" w:rsidRPr="00034910">
        <w:t>est vrai</w:t>
      </w:r>
      <w:r>
        <w:t xml:space="preserve">, </w:t>
      </w:r>
      <w:r w:rsidR="00776CEA" w:rsidRPr="00034910">
        <w:t>répondit la jeune fille sans la moindre forfa</w:t>
      </w:r>
      <w:r w:rsidR="00776CEA" w:rsidRPr="00034910">
        <w:t>n</w:t>
      </w:r>
      <w:r w:rsidR="00776CEA" w:rsidRPr="00034910">
        <w:t>terie</w:t>
      </w:r>
      <w:r>
        <w:t xml:space="preserve">. </w:t>
      </w:r>
      <w:r w:rsidR="00776CEA" w:rsidRPr="00034910">
        <w:t>Mon père m</w:t>
      </w:r>
      <w:r>
        <w:t>’</w:t>
      </w:r>
      <w:r w:rsidR="00776CEA" w:rsidRPr="00034910">
        <w:t>a parfois entraînée dans ses longues chasses</w:t>
      </w:r>
      <w:r>
        <w:t xml:space="preserve">. </w:t>
      </w:r>
      <w:r w:rsidR="00776CEA" w:rsidRPr="00034910">
        <w:t>Il a pensé que l</w:t>
      </w:r>
      <w:r>
        <w:t>’</w:t>
      </w:r>
      <w:r w:rsidR="00776CEA" w:rsidRPr="00034910">
        <w:t>éducation sportive devait s</w:t>
      </w:r>
      <w:r>
        <w:t>’</w:t>
      </w:r>
      <w:r w:rsidR="00776CEA" w:rsidRPr="00034910">
        <w:t>allier à l</w:t>
      </w:r>
      <w:r>
        <w:t>’</w:t>
      </w:r>
      <w:r w:rsidR="00776CEA" w:rsidRPr="00034910">
        <w:t>instruction</w:t>
      </w:r>
      <w:r>
        <w:t xml:space="preserve">. </w:t>
      </w:r>
      <w:r w:rsidR="00776CEA" w:rsidRPr="00034910">
        <w:t>Il m</w:t>
      </w:r>
      <w:r>
        <w:t>’</w:t>
      </w:r>
      <w:r w:rsidR="00776CEA" w:rsidRPr="00034910">
        <w:t>a appris le sang-froid</w:t>
      </w:r>
      <w:r>
        <w:t xml:space="preserve">, </w:t>
      </w:r>
      <w:r w:rsidR="00776CEA" w:rsidRPr="00034910">
        <w:t>la résolution rapide</w:t>
      </w:r>
      <w:r>
        <w:t>.</w:t>
      </w:r>
    </w:p>
    <w:p w14:paraId="059F1D73" w14:textId="77777777" w:rsidR="00E57EC9" w:rsidRDefault="00E57EC9" w:rsidP="00E57EC9">
      <w:r>
        <w:t>— </w:t>
      </w:r>
      <w:r w:rsidR="00776CEA" w:rsidRPr="00034910">
        <w:t>Pour apprendre cela</w:t>
      </w:r>
      <w:r>
        <w:t xml:space="preserve">, </w:t>
      </w:r>
      <w:r w:rsidR="00776CEA" w:rsidRPr="00034910">
        <w:t>il faut être doué par la nature</w:t>
      </w:r>
      <w:r>
        <w:t>.</w:t>
      </w:r>
    </w:p>
    <w:p w14:paraId="6A6B56EE" w14:textId="77777777" w:rsidR="00E57EC9" w:rsidRDefault="00E57EC9" w:rsidP="00E57EC9">
      <w:r>
        <w:lastRenderedPageBreak/>
        <w:t>— </w:t>
      </w:r>
      <w:r w:rsidR="00776CEA" w:rsidRPr="00034910">
        <w:t>Peut-être</w:t>
      </w:r>
      <w:r>
        <w:t xml:space="preserve">, </w:t>
      </w:r>
      <w:r w:rsidR="00776CEA" w:rsidRPr="00034910">
        <w:t xml:space="preserve">consentit </w:t>
      </w:r>
      <w:proofErr w:type="spellStart"/>
      <w:r w:rsidR="00776CEA" w:rsidRPr="00034910">
        <w:t>Fleuriane</w:t>
      </w:r>
      <w:proofErr w:type="spellEnd"/>
      <w:r>
        <w:t xml:space="preserve">. </w:t>
      </w:r>
      <w:r w:rsidR="00776CEA" w:rsidRPr="00034910">
        <w:t>Peut-être étais-je douée</w:t>
      </w:r>
      <w:r>
        <w:t xml:space="preserve">, </w:t>
      </w:r>
      <w:r w:rsidR="00776CEA" w:rsidRPr="00034910">
        <w:t>comme vous dites</w:t>
      </w:r>
      <w:r>
        <w:t xml:space="preserve">… </w:t>
      </w:r>
      <w:r w:rsidR="00776CEA" w:rsidRPr="00034910">
        <w:t>Ce qui me ferait croire cette chose avant</w:t>
      </w:r>
      <w:r w:rsidR="00776CEA" w:rsidRPr="00034910">
        <w:t>a</w:t>
      </w:r>
      <w:r w:rsidR="00776CEA" w:rsidRPr="00034910">
        <w:t>geuse</w:t>
      </w:r>
      <w:r>
        <w:t xml:space="preserve">, </w:t>
      </w:r>
      <w:r w:rsidR="00776CEA" w:rsidRPr="00034910">
        <w:t>c</w:t>
      </w:r>
      <w:r>
        <w:t>’</w:t>
      </w:r>
      <w:r w:rsidR="00776CEA" w:rsidRPr="00034910">
        <w:t xml:space="preserve">est que </w:t>
      </w:r>
      <w:proofErr w:type="spellStart"/>
      <w:r w:rsidR="00776CEA" w:rsidRPr="00034910">
        <w:t>Mistress</w:t>
      </w:r>
      <w:proofErr w:type="spellEnd"/>
      <w:r w:rsidR="00776CEA" w:rsidRPr="00034910">
        <w:t xml:space="preserve"> Paterne</w:t>
      </w:r>
      <w:r>
        <w:t xml:space="preserve">, </w:t>
      </w:r>
      <w:r w:rsidR="00776CEA" w:rsidRPr="00034910">
        <w:t>ma dame de compagnie</w:t>
      </w:r>
      <w:r>
        <w:t xml:space="preserve">, </w:t>
      </w:r>
      <w:r w:rsidR="00776CEA" w:rsidRPr="00034910">
        <w:t>que sa fonction entraîne partout sur mes pas</w:t>
      </w:r>
      <w:r>
        <w:t xml:space="preserve">, – </w:t>
      </w:r>
      <w:r w:rsidR="00776CEA" w:rsidRPr="00034910">
        <w:t>en ce moment</w:t>
      </w:r>
      <w:r>
        <w:t xml:space="preserve">, </w:t>
      </w:r>
      <w:r w:rsidR="00776CEA" w:rsidRPr="00034910">
        <w:t>elle m</w:t>
      </w:r>
      <w:r>
        <w:t>’</w:t>
      </w:r>
      <w:r w:rsidR="00776CEA" w:rsidRPr="00034910">
        <w:t>attend dans votre antichambre</w:t>
      </w:r>
      <w:r>
        <w:t xml:space="preserve">. – </w:t>
      </w:r>
      <w:r w:rsidR="00776CEA" w:rsidRPr="00034910">
        <w:t>Paterne donc n</w:t>
      </w:r>
      <w:r>
        <w:t>’</w:t>
      </w:r>
      <w:r w:rsidR="00776CEA" w:rsidRPr="00034910">
        <w:t>a jamais pu vaincre ses frayeurs un peu puériles</w:t>
      </w:r>
      <w:r>
        <w:t>.</w:t>
      </w:r>
    </w:p>
    <w:p w14:paraId="2BC07456" w14:textId="77777777" w:rsidR="00E57EC9" w:rsidRDefault="00776CEA" w:rsidP="00E57EC9">
      <w:r w:rsidRPr="00034910">
        <w:t>Elle eut un geste mutin</w:t>
      </w:r>
      <w:r w:rsidR="00E57EC9">
        <w:t>.</w:t>
      </w:r>
    </w:p>
    <w:p w14:paraId="3FB86580" w14:textId="77777777" w:rsidR="00E57EC9" w:rsidRDefault="00E57EC9" w:rsidP="00E57EC9">
      <w:r>
        <w:t>— </w:t>
      </w:r>
      <w:r w:rsidR="00776CEA" w:rsidRPr="00034910">
        <w:t>Enfin</w:t>
      </w:r>
      <w:r>
        <w:t xml:space="preserve">, </w:t>
      </w:r>
      <w:r w:rsidR="00776CEA" w:rsidRPr="00034910">
        <w:t>laissons cela</w:t>
      </w:r>
      <w:r>
        <w:t>.</w:t>
      </w:r>
    </w:p>
    <w:p w14:paraId="3DDA5E0B" w14:textId="77777777" w:rsidR="00E57EC9" w:rsidRDefault="00E57EC9" w:rsidP="00E57EC9">
      <w:r>
        <w:t>— </w:t>
      </w:r>
      <w:r w:rsidR="00776CEA" w:rsidRPr="00034910">
        <w:t>Et apprenez-moi contre quoi vous désirez être défendue</w:t>
      </w:r>
      <w:r>
        <w:t xml:space="preserve">. </w:t>
      </w:r>
      <w:r w:rsidR="00776CEA" w:rsidRPr="00034910">
        <w:t>Une rougeur monta aux joues de la visiteuse</w:t>
      </w:r>
      <w:r>
        <w:t>.</w:t>
      </w:r>
    </w:p>
    <w:p w14:paraId="7F3BFEE3" w14:textId="77777777" w:rsidR="00E57EC9" w:rsidRDefault="00E57EC9" w:rsidP="00E57EC9">
      <w:r>
        <w:t>— </w:t>
      </w:r>
      <w:r w:rsidR="00776CEA" w:rsidRPr="00034910">
        <w:t>Hélas</w:t>
      </w:r>
      <w:r>
        <w:t xml:space="preserve"> ! </w:t>
      </w:r>
      <w:r w:rsidR="00776CEA" w:rsidRPr="00034910">
        <w:t>voilà qui me bouleverse plus que tout le reste</w:t>
      </w:r>
      <w:r>
        <w:t xml:space="preserve">… </w:t>
      </w:r>
      <w:r w:rsidR="00776CEA" w:rsidRPr="00034910">
        <w:t>je n</w:t>
      </w:r>
      <w:r>
        <w:t>’</w:t>
      </w:r>
      <w:r w:rsidR="00776CEA" w:rsidRPr="00034910">
        <w:t>ai aucune certitude</w:t>
      </w:r>
      <w:r>
        <w:t>…</w:t>
      </w:r>
    </w:p>
    <w:p w14:paraId="26AD284E" w14:textId="77777777" w:rsidR="00E57EC9" w:rsidRDefault="00776CEA" w:rsidP="00E57EC9">
      <w:r w:rsidRPr="00034910">
        <w:t>Elle s</w:t>
      </w:r>
      <w:r w:rsidR="00E57EC9">
        <w:t>’</w:t>
      </w:r>
      <w:r w:rsidRPr="00034910">
        <w:t>attendait sans doute à voir son interlocuteur se r</w:t>
      </w:r>
      <w:r w:rsidRPr="00034910">
        <w:t>é</w:t>
      </w:r>
      <w:r w:rsidRPr="00034910">
        <w:t>crier</w:t>
      </w:r>
      <w:r w:rsidR="00E57EC9">
        <w:t xml:space="preserve">. </w:t>
      </w:r>
      <w:r w:rsidRPr="00034910">
        <w:t>Il n</w:t>
      </w:r>
      <w:r w:rsidR="00E57EC9">
        <w:t>’</w:t>
      </w:r>
      <w:r w:rsidRPr="00034910">
        <w:t>en fit rien</w:t>
      </w:r>
      <w:r w:rsidR="00E57EC9">
        <w:t>.</w:t>
      </w:r>
    </w:p>
    <w:p w14:paraId="1F0832CC" w14:textId="77777777" w:rsidR="00E57EC9" w:rsidRDefault="00E57EC9" w:rsidP="00E57EC9">
      <w:r>
        <w:t>— </w:t>
      </w:r>
      <w:r w:rsidR="00776CEA" w:rsidRPr="00034910">
        <w:t>Alors</w:t>
      </w:r>
      <w:r>
        <w:t xml:space="preserve">, </w:t>
      </w:r>
      <w:r w:rsidR="00776CEA" w:rsidRPr="00034910">
        <w:t>dit-il flegmatiquement</w:t>
      </w:r>
      <w:r>
        <w:t xml:space="preserve">, </w:t>
      </w:r>
      <w:r w:rsidR="00776CEA" w:rsidRPr="00034910">
        <w:t>vous supposez être men</w:t>
      </w:r>
      <w:r w:rsidR="00776CEA" w:rsidRPr="00034910">
        <w:t>a</w:t>
      </w:r>
      <w:r w:rsidR="00776CEA" w:rsidRPr="00034910">
        <w:t>cée</w:t>
      </w:r>
      <w:r>
        <w:t> ?</w:t>
      </w:r>
    </w:p>
    <w:p w14:paraId="1F4A3578" w14:textId="77777777" w:rsidR="00E57EC9" w:rsidRDefault="00E57EC9" w:rsidP="00E57EC9">
      <w:r>
        <w:t>— </w:t>
      </w:r>
      <w:r w:rsidR="00776CEA" w:rsidRPr="00034910">
        <w:t>C</w:t>
      </w:r>
      <w:r>
        <w:t>’</w:t>
      </w:r>
      <w:r w:rsidR="00776CEA" w:rsidRPr="00034910">
        <w:t>est cela</w:t>
      </w:r>
      <w:r>
        <w:t xml:space="preserve">, </w:t>
      </w:r>
      <w:r w:rsidR="00776CEA" w:rsidRPr="00034910">
        <w:t>je suppose</w:t>
      </w:r>
      <w:r>
        <w:t xml:space="preserve">… </w:t>
      </w:r>
      <w:r w:rsidR="00776CEA" w:rsidRPr="00034910">
        <w:t>je suis même sûre</w:t>
      </w:r>
      <w:r>
        <w:t xml:space="preserve">… ; </w:t>
      </w:r>
      <w:r w:rsidR="00776CEA" w:rsidRPr="00034910">
        <w:t>seulement</w:t>
      </w:r>
      <w:r>
        <w:t xml:space="preserve">, </w:t>
      </w:r>
      <w:r w:rsidR="00776CEA" w:rsidRPr="00034910">
        <w:t>cette assurance ne s</w:t>
      </w:r>
      <w:r>
        <w:t>’</w:t>
      </w:r>
      <w:r w:rsidR="00776CEA" w:rsidRPr="00034910">
        <w:t>appuie pas sur des faits précis</w:t>
      </w:r>
      <w:r>
        <w:t>…</w:t>
      </w:r>
    </w:p>
    <w:p w14:paraId="682F18BC" w14:textId="77777777" w:rsidR="00E57EC9" w:rsidRDefault="00776CEA" w:rsidP="00E57EC9">
      <w:r w:rsidRPr="00034910">
        <w:t>Elle s</w:t>
      </w:r>
      <w:r w:rsidR="00E57EC9">
        <w:t>’</w:t>
      </w:r>
      <w:r w:rsidRPr="00034910">
        <w:t>embrouillait</w:t>
      </w:r>
      <w:r w:rsidR="00E57EC9">
        <w:t xml:space="preserve">. </w:t>
      </w:r>
      <w:r w:rsidRPr="00034910">
        <w:t xml:space="preserve">Dick </w:t>
      </w:r>
      <w:proofErr w:type="spellStart"/>
      <w:r w:rsidRPr="00034910">
        <w:t>Fann</w:t>
      </w:r>
      <w:proofErr w:type="spellEnd"/>
      <w:r w:rsidRPr="00034910">
        <w:t xml:space="preserve"> vint à son secours</w:t>
      </w:r>
      <w:r w:rsidR="00E57EC9">
        <w:t>.</w:t>
      </w:r>
    </w:p>
    <w:p w14:paraId="0DDEE4BB" w14:textId="77777777" w:rsidR="00E57EC9" w:rsidRDefault="00E57EC9" w:rsidP="00E57EC9">
      <w:r>
        <w:t>— </w:t>
      </w:r>
      <w:r w:rsidR="00776CEA" w:rsidRPr="00034910">
        <w:t>Mademoiselle</w:t>
      </w:r>
      <w:r>
        <w:t xml:space="preserve">, </w:t>
      </w:r>
      <w:r w:rsidR="00776CEA" w:rsidRPr="00034910">
        <w:t>vous craignez à cette minute de paraître avoir agi légèrement en réclamant mon appui</w:t>
      </w:r>
      <w:r>
        <w:t xml:space="preserve">. </w:t>
      </w:r>
      <w:r w:rsidR="00776CEA" w:rsidRPr="00034910">
        <w:t>Rassurez-vous</w:t>
      </w:r>
      <w:r>
        <w:t xml:space="preserve">, </w:t>
      </w:r>
      <w:r w:rsidR="00776CEA" w:rsidRPr="00034910">
        <w:t>je ne pense pas ainsi</w:t>
      </w:r>
      <w:r>
        <w:t xml:space="preserve">… </w:t>
      </w:r>
      <w:r w:rsidR="00776CEA" w:rsidRPr="00034910">
        <w:t>Avec votre volonté</w:t>
      </w:r>
      <w:r>
        <w:t xml:space="preserve">, </w:t>
      </w:r>
      <w:r w:rsidR="00776CEA" w:rsidRPr="00034910">
        <w:t>votre bravoure innée</w:t>
      </w:r>
      <w:r>
        <w:t xml:space="preserve">, </w:t>
      </w:r>
      <w:r w:rsidR="00776CEA" w:rsidRPr="00034910">
        <w:t>je considère comme très sérieuse la cause</w:t>
      </w:r>
      <w:r>
        <w:t xml:space="preserve">, </w:t>
      </w:r>
      <w:r w:rsidR="00776CEA" w:rsidRPr="00034910">
        <w:t>si vague soit-elle</w:t>
      </w:r>
      <w:r>
        <w:t xml:space="preserve">, </w:t>
      </w:r>
      <w:r w:rsidR="00776CEA" w:rsidRPr="00034910">
        <w:t>de votre émotion</w:t>
      </w:r>
      <w:r>
        <w:t>.</w:t>
      </w:r>
    </w:p>
    <w:p w14:paraId="113757E4" w14:textId="77777777" w:rsidR="00E57EC9" w:rsidRDefault="00E57EC9" w:rsidP="00E57EC9">
      <w:r>
        <w:lastRenderedPageBreak/>
        <w:t>— </w:t>
      </w:r>
      <w:r w:rsidR="00776CEA" w:rsidRPr="00034910">
        <w:t>Oh</w:t>
      </w:r>
      <w:r>
        <w:t xml:space="preserve"> ! </w:t>
      </w:r>
      <w:r w:rsidR="00776CEA" w:rsidRPr="00034910">
        <w:t>murmura-t-elle</w:t>
      </w:r>
      <w:r>
        <w:t xml:space="preserve">, </w:t>
      </w:r>
      <w:r w:rsidR="00776CEA" w:rsidRPr="00034910">
        <w:t>vous parlez comme si vous me connaissiez depuis longtemps</w:t>
      </w:r>
      <w:r>
        <w:t xml:space="preserve">, </w:t>
      </w:r>
      <w:r w:rsidR="00776CEA" w:rsidRPr="00034910">
        <w:t>et pourtant</w:t>
      </w:r>
      <w:r>
        <w:t>…</w:t>
      </w:r>
    </w:p>
    <w:p w14:paraId="39B8ABE3" w14:textId="77777777" w:rsidR="00E57EC9" w:rsidRDefault="00E57EC9" w:rsidP="00E57EC9">
      <w:r>
        <w:t>— </w:t>
      </w:r>
      <w:r w:rsidR="00776CEA" w:rsidRPr="00034910">
        <w:t>Je vous vois pour la première fois</w:t>
      </w:r>
      <w:r>
        <w:t xml:space="preserve">, </w:t>
      </w:r>
      <w:r w:rsidR="00776CEA" w:rsidRPr="00034910">
        <w:t>voulez-vous dire</w:t>
      </w:r>
      <w:r>
        <w:t xml:space="preserve">… </w:t>
      </w:r>
      <w:r w:rsidR="00776CEA" w:rsidRPr="00034910">
        <w:t>C</w:t>
      </w:r>
      <w:r w:rsidR="00776CEA" w:rsidRPr="00034910">
        <w:t>e</w:t>
      </w:r>
      <w:r w:rsidR="00776CEA" w:rsidRPr="00034910">
        <w:t>la est vrai</w:t>
      </w:r>
      <w:r>
        <w:t xml:space="preserve"> ; </w:t>
      </w:r>
      <w:r w:rsidR="00776CEA" w:rsidRPr="00034910">
        <w:t xml:space="preserve">seulement je vous regarde depuis cinq minutes et je vous </w:t>
      </w:r>
      <w:r w:rsidR="00776CEA" w:rsidRPr="00034910">
        <w:rPr>
          <w:i/>
          <w:iCs/>
        </w:rPr>
        <w:t xml:space="preserve">sais </w:t>
      </w:r>
      <w:r w:rsidR="00776CEA" w:rsidRPr="00034910">
        <w:t>à présent</w:t>
      </w:r>
      <w:r>
        <w:t xml:space="preserve">, </w:t>
      </w:r>
      <w:r w:rsidR="00776CEA" w:rsidRPr="00034910">
        <w:t>autant que votre père</w:t>
      </w:r>
      <w:r>
        <w:t xml:space="preserve">, </w:t>
      </w:r>
      <w:r w:rsidR="00776CEA" w:rsidRPr="00034910">
        <w:t>qui sans cesse veilla sur vous depuis le jour</w:t>
      </w:r>
      <w:r>
        <w:t xml:space="preserve">, </w:t>
      </w:r>
      <w:r w:rsidR="00776CEA" w:rsidRPr="00034910">
        <w:t>où toute enfant</w:t>
      </w:r>
      <w:r>
        <w:t xml:space="preserve">, </w:t>
      </w:r>
      <w:r w:rsidR="00776CEA" w:rsidRPr="00034910">
        <w:t>vous vous êtes blessée au sourcil sur l</w:t>
      </w:r>
      <w:r>
        <w:t>’</w:t>
      </w:r>
      <w:r w:rsidR="00776CEA" w:rsidRPr="00034910">
        <w:t>angle d</w:t>
      </w:r>
      <w:r>
        <w:t>’</w:t>
      </w:r>
      <w:r w:rsidR="00776CEA" w:rsidRPr="00034910">
        <w:t>une cheminée de marbre</w:t>
      </w:r>
      <w:r>
        <w:t>.</w:t>
      </w:r>
    </w:p>
    <w:p w14:paraId="2BE07B90" w14:textId="77777777" w:rsidR="00E57EC9" w:rsidRDefault="00776CEA" w:rsidP="00E57EC9">
      <w:r w:rsidRPr="00034910">
        <w:t>Et comme elle tressautait devant cette nouvelle affirm</w:t>
      </w:r>
      <w:r w:rsidRPr="00034910">
        <w:t>a</w:t>
      </w:r>
      <w:r w:rsidRPr="00034910">
        <w:t>tion</w:t>
      </w:r>
      <w:r w:rsidR="00E57EC9">
        <w:t xml:space="preserve">, </w:t>
      </w:r>
      <w:r w:rsidRPr="00034910">
        <w:t>exacte ainsi que les précédentes</w:t>
      </w:r>
      <w:r w:rsidR="00E57EC9">
        <w:t xml:space="preserve">, </w:t>
      </w:r>
      <w:r w:rsidRPr="00034910">
        <w:t>il acheva doucement</w:t>
      </w:r>
      <w:r w:rsidR="00E57EC9">
        <w:t> :</w:t>
      </w:r>
    </w:p>
    <w:p w14:paraId="047CC3EA" w14:textId="77777777" w:rsidR="00E57EC9" w:rsidRDefault="00E57EC9" w:rsidP="00E57EC9">
      <w:r>
        <w:t>— </w:t>
      </w:r>
      <w:r w:rsidR="00776CEA" w:rsidRPr="00034910">
        <w:t>Trop facile</w:t>
      </w:r>
      <w:r>
        <w:t xml:space="preserve">. </w:t>
      </w:r>
      <w:r w:rsidR="00776CEA" w:rsidRPr="00034910">
        <w:t>Petite cicatrice presque effacée</w:t>
      </w:r>
      <w:r>
        <w:t xml:space="preserve">, </w:t>
      </w:r>
      <w:r w:rsidR="00776CEA" w:rsidRPr="00034910">
        <w:t>donc loi</w:t>
      </w:r>
      <w:r w:rsidR="00776CEA" w:rsidRPr="00034910">
        <w:t>n</w:t>
      </w:r>
      <w:r w:rsidR="00776CEA" w:rsidRPr="00034910">
        <w:t>taine</w:t>
      </w:r>
      <w:r>
        <w:t xml:space="preserve">. </w:t>
      </w:r>
      <w:r w:rsidR="00776CEA" w:rsidRPr="00034910">
        <w:t>La forme</w:t>
      </w:r>
      <w:r>
        <w:t xml:space="preserve">, </w:t>
      </w:r>
      <w:r w:rsidR="00776CEA" w:rsidRPr="00034910">
        <w:t>sa position disent le reste</w:t>
      </w:r>
      <w:r>
        <w:t xml:space="preserve">. </w:t>
      </w:r>
      <w:r w:rsidR="00776CEA" w:rsidRPr="00034910">
        <w:t>Parlez sans crainte</w:t>
      </w:r>
      <w:r>
        <w:t>.</w:t>
      </w:r>
    </w:p>
    <w:p w14:paraId="3274EA99" w14:textId="77777777" w:rsidR="00E57EC9" w:rsidRDefault="00776CEA" w:rsidP="00E57EC9">
      <w:r w:rsidRPr="00034910">
        <w:t>Cette fois</w:t>
      </w:r>
      <w:r w:rsidR="00E57EC9">
        <w:t xml:space="preserve">, </w:t>
      </w:r>
      <w:proofErr w:type="spellStart"/>
      <w:r w:rsidRPr="00034910">
        <w:t>Fleuriane</w:t>
      </w:r>
      <w:proofErr w:type="spellEnd"/>
      <w:r w:rsidRPr="00034910">
        <w:t xml:space="preserve"> chassa toute hésitation</w:t>
      </w:r>
      <w:r w:rsidR="00E57EC9">
        <w:t>.</w:t>
      </w:r>
    </w:p>
    <w:p w14:paraId="49C41676" w14:textId="77777777" w:rsidR="00E57EC9" w:rsidRDefault="00E57EC9" w:rsidP="00E57EC9">
      <w:r>
        <w:t>— </w:t>
      </w:r>
      <w:r w:rsidR="00776CEA" w:rsidRPr="00034910">
        <w:t>Je commence donc</w:t>
      </w:r>
      <w:r>
        <w:t xml:space="preserve">. </w:t>
      </w:r>
      <w:r w:rsidR="00776CEA" w:rsidRPr="00034910">
        <w:t>Mon début vous paraîtra bien élo</w:t>
      </w:r>
      <w:r w:rsidR="00776CEA" w:rsidRPr="00034910">
        <w:t>i</w:t>
      </w:r>
      <w:r w:rsidR="00776CEA" w:rsidRPr="00034910">
        <w:t>gné de ma personne</w:t>
      </w:r>
      <w:r>
        <w:t xml:space="preserve">, </w:t>
      </w:r>
      <w:r w:rsidR="00776CEA" w:rsidRPr="00034910">
        <w:t>mais il est indispensable</w:t>
      </w:r>
      <w:r>
        <w:t xml:space="preserve">. </w:t>
      </w:r>
      <w:r w:rsidR="00776CEA" w:rsidRPr="00034910">
        <w:t>Vous vous so</w:t>
      </w:r>
      <w:r w:rsidR="00776CEA" w:rsidRPr="00034910">
        <w:t>u</w:t>
      </w:r>
      <w:r w:rsidR="00776CEA" w:rsidRPr="00034910">
        <w:t>venez de l</w:t>
      </w:r>
      <w:r>
        <w:t>’</w:t>
      </w:r>
      <w:r w:rsidR="00776CEA" w:rsidRPr="00034910">
        <w:t>étrange nouvelle que transmirent</w:t>
      </w:r>
      <w:r>
        <w:t xml:space="preserve">, </w:t>
      </w:r>
      <w:r w:rsidR="00776CEA" w:rsidRPr="00034910">
        <w:t>il y a six mois</w:t>
      </w:r>
      <w:r>
        <w:t xml:space="preserve">, </w:t>
      </w:r>
      <w:r w:rsidR="00776CEA" w:rsidRPr="00034910">
        <w:t>les fils télégraphiques du monde et aussi les sans-fils</w:t>
      </w:r>
      <w:r>
        <w:t xml:space="preserve"> ? </w:t>
      </w:r>
      <w:r w:rsidR="00776CEA" w:rsidRPr="00034910">
        <w:t>Dans une même nuit</w:t>
      </w:r>
      <w:r>
        <w:t xml:space="preserve">, </w:t>
      </w:r>
      <w:r w:rsidR="00776CEA" w:rsidRPr="00034910">
        <w:t>les grands laboratoires de la terre</w:t>
      </w:r>
      <w:r>
        <w:t xml:space="preserve">, </w:t>
      </w:r>
      <w:r w:rsidR="00776CEA" w:rsidRPr="00034910">
        <w:t>où l</w:t>
      </w:r>
      <w:r>
        <w:t>’</w:t>
      </w:r>
      <w:r w:rsidR="00776CEA" w:rsidRPr="00034910">
        <w:t>on étudiait ce corps bizarre et féerique dénommé le radium</w:t>
      </w:r>
      <w:r>
        <w:t xml:space="preserve">, </w:t>
      </w:r>
      <w:r w:rsidR="00776CEA" w:rsidRPr="00034910">
        <w:t>avaient été ca</w:t>
      </w:r>
      <w:r w:rsidR="00776CEA" w:rsidRPr="00034910">
        <w:t>m</w:t>
      </w:r>
      <w:r w:rsidR="00776CEA" w:rsidRPr="00034910">
        <w:t>briolés</w:t>
      </w:r>
      <w:r>
        <w:t xml:space="preserve">. </w:t>
      </w:r>
      <w:r w:rsidR="00776CEA" w:rsidRPr="00034910">
        <w:t>Pour la France</w:t>
      </w:r>
      <w:r>
        <w:t xml:space="preserve">, </w:t>
      </w:r>
      <w:r w:rsidR="00776CEA" w:rsidRPr="00034910">
        <w:t>c</w:t>
      </w:r>
      <w:r>
        <w:t>’</w:t>
      </w:r>
      <w:r w:rsidR="00776CEA" w:rsidRPr="00034910">
        <w:t>étaient les laboratoires Curie</w:t>
      </w:r>
      <w:r>
        <w:t xml:space="preserve">, </w:t>
      </w:r>
      <w:proofErr w:type="spellStart"/>
      <w:r w:rsidR="00776CEA" w:rsidRPr="00034910">
        <w:t>Calme</w:t>
      </w:r>
      <w:r w:rsidR="00776CEA" w:rsidRPr="00034910">
        <w:t>t</w:t>
      </w:r>
      <w:r w:rsidR="00776CEA" w:rsidRPr="00034910">
        <w:t>tes</w:t>
      </w:r>
      <w:proofErr w:type="spellEnd"/>
      <w:r w:rsidR="00776CEA" w:rsidRPr="00034910">
        <w:t xml:space="preserve"> et autres</w:t>
      </w:r>
      <w:r>
        <w:t xml:space="preserve"> ; </w:t>
      </w:r>
      <w:r w:rsidR="00776CEA" w:rsidRPr="00034910">
        <w:t>les cinq cabinets savants consacrés au radium en Allemagne</w:t>
      </w:r>
      <w:r>
        <w:t xml:space="preserve">, </w:t>
      </w:r>
      <w:r w:rsidR="00776CEA" w:rsidRPr="00034910">
        <w:t>les trois d</w:t>
      </w:r>
      <w:r>
        <w:t>’</w:t>
      </w:r>
      <w:r w:rsidR="00776CEA" w:rsidRPr="00034910">
        <w:t>Autriche</w:t>
      </w:r>
      <w:r>
        <w:t xml:space="preserve">, </w:t>
      </w:r>
      <w:r w:rsidR="00776CEA" w:rsidRPr="00034910">
        <w:t>les deux russes</w:t>
      </w:r>
      <w:r>
        <w:t xml:space="preserve">, </w:t>
      </w:r>
      <w:r w:rsidR="00776CEA" w:rsidRPr="00034910">
        <w:t>les six anglais</w:t>
      </w:r>
      <w:r>
        <w:t xml:space="preserve">, </w:t>
      </w:r>
      <w:r w:rsidR="00776CEA" w:rsidRPr="00034910">
        <w:t>les neuf américains</w:t>
      </w:r>
      <w:r>
        <w:t xml:space="preserve">, </w:t>
      </w:r>
      <w:r w:rsidR="00776CEA" w:rsidRPr="00034910">
        <w:t>etc</w:t>
      </w:r>
      <w:r>
        <w:t xml:space="preserve">., </w:t>
      </w:r>
      <w:r w:rsidR="00776CEA" w:rsidRPr="00034910">
        <w:t>etc</w:t>
      </w:r>
      <w:r>
        <w:t xml:space="preserve">., </w:t>
      </w:r>
      <w:r w:rsidR="00776CEA" w:rsidRPr="00034910">
        <w:t>avaient reçu la visite de myst</w:t>
      </w:r>
      <w:r w:rsidR="00776CEA" w:rsidRPr="00034910">
        <w:t>é</w:t>
      </w:r>
      <w:r w:rsidR="00776CEA" w:rsidRPr="00034910">
        <w:t>rieux voleurs</w:t>
      </w:r>
      <w:r>
        <w:t xml:space="preserve">, </w:t>
      </w:r>
      <w:r w:rsidR="00776CEA" w:rsidRPr="00034910">
        <w:t>lesquels avaient fait main basse sur le précieux métal</w:t>
      </w:r>
      <w:r>
        <w:t xml:space="preserve">, </w:t>
      </w:r>
      <w:r w:rsidR="00776CEA" w:rsidRPr="00034910">
        <w:t>sans toucher à autre chose</w:t>
      </w:r>
      <w:r>
        <w:t>.</w:t>
      </w:r>
    </w:p>
    <w:p w14:paraId="67947C50" w14:textId="77777777" w:rsidR="008641DA" w:rsidRPr="007D17F9" w:rsidRDefault="008641DA" w:rsidP="007D17F9">
      <w:pPr>
        <w:pStyle w:val="Centrsolidaire"/>
      </w:pPr>
      <w:r w:rsidRPr="007D17F9">
        <w:lastRenderedPageBreak/>
        <w:drawing>
          <wp:inline distT="0" distB="0" distL="0" distR="0" wp14:anchorId="1F532D75" wp14:editId="4F35456C">
            <wp:extent cx="3832225" cy="4866005"/>
            <wp:effectExtent l="0" t="0" r="0" b="0"/>
            <wp:docPr id="3" name="Image 100" descr="Une image contenant croquis, dessin, art, illustra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100" descr="Une image contenant croquis, dessin, art, illustration&#10;&#10;Le contenu généré par l’IA peut êtr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32225" cy="4866005"/>
                    </a:xfrm>
                    <a:prstGeom prst="rect">
                      <a:avLst/>
                    </a:prstGeom>
                    <a:noFill/>
                    <a:ln>
                      <a:noFill/>
                    </a:ln>
                  </pic:spPr>
                </pic:pic>
              </a:graphicData>
            </a:graphic>
          </wp:inline>
        </w:drawing>
      </w:r>
    </w:p>
    <w:p w14:paraId="467205BE" w14:textId="77777777" w:rsidR="008641DA" w:rsidRDefault="008641DA" w:rsidP="007D17F9">
      <w:pPr>
        <w:pStyle w:val="Centr14pt"/>
      </w:pPr>
      <w:r w:rsidRPr="00E57EC9">
        <w:t>Nos laboratoires avaient été cambriolés</w:t>
      </w:r>
      <w:r>
        <w:t>.</w:t>
      </w:r>
    </w:p>
    <w:p w14:paraId="152170C2" w14:textId="77777777" w:rsidR="00E57EC9" w:rsidRDefault="00776CEA" w:rsidP="00E57EC9">
      <w:r w:rsidRPr="00034910">
        <w:t>Dick affirma de la main</w:t>
      </w:r>
      <w:r w:rsidR="00E57EC9">
        <w:t>.</w:t>
      </w:r>
    </w:p>
    <w:p w14:paraId="05C060F9" w14:textId="77777777" w:rsidR="00E57EC9" w:rsidRDefault="00E57EC9" w:rsidP="00E57EC9">
      <w:r>
        <w:t>— </w:t>
      </w:r>
      <w:r w:rsidR="00776CEA" w:rsidRPr="00034910">
        <w:t>L</w:t>
      </w:r>
      <w:r>
        <w:t>’</w:t>
      </w:r>
      <w:r w:rsidR="00776CEA" w:rsidRPr="00034910">
        <w:t>ensemble avec lequel on avait opéré prouvait clair</w:t>
      </w:r>
      <w:r w:rsidR="00776CEA" w:rsidRPr="00034910">
        <w:t>e</w:t>
      </w:r>
      <w:r w:rsidR="00776CEA" w:rsidRPr="00034910">
        <w:t>ment que les</w:t>
      </w:r>
      <w:r>
        <w:t xml:space="preserve">… </w:t>
      </w:r>
      <w:r w:rsidR="00776CEA" w:rsidRPr="00034910">
        <w:t>opérateurs obéissaient à un chef unique</w:t>
      </w:r>
      <w:r>
        <w:t xml:space="preserve">, </w:t>
      </w:r>
      <w:r w:rsidR="00776CEA" w:rsidRPr="00034910">
        <w:t>qui se trouvait dès lors en possession de tout le radium libre à la su</w:t>
      </w:r>
      <w:r w:rsidR="00776CEA" w:rsidRPr="00034910">
        <w:t>r</w:t>
      </w:r>
      <w:r w:rsidR="00776CEA" w:rsidRPr="00034910">
        <w:t>face du globe</w:t>
      </w:r>
      <w:r>
        <w:t xml:space="preserve">, </w:t>
      </w:r>
      <w:r w:rsidR="00776CEA" w:rsidRPr="00034910">
        <w:t>soit vingt-trois grammes</w:t>
      </w:r>
      <w:r>
        <w:t xml:space="preserve">, </w:t>
      </w:r>
      <w:r w:rsidR="00776CEA" w:rsidRPr="00034910">
        <w:t>sept cent treize mill</w:t>
      </w:r>
      <w:r w:rsidR="00776CEA" w:rsidRPr="00034910">
        <w:t>i</w:t>
      </w:r>
      <w:r w:rsidR="00776CEA" w:rsidRPr="00034910">
        <w:t>grammes</w:t>
      </w:r>
      <w:r>
        <w:t xml:space="preserve">, </w:t>
      </w:r>
      <w:r w:rsidR="00776CEA" w:rsidRPr="00034910">
        <w:t>car c</w:t>
      </w:r>
      <w:r>
        <w:t>’</w:t>
      </w:r>
      <w:r w:rsidR="00776CEA" w:rsidRPr="00034910">
        <w:t>est par ce poids minime que se totalise la fo</w:t>
      </w:r>
      <w:r w:rsidR="00776CEA" w:rsidRPr="00034910">
        <w:t>r</w:t>
      </w:r>
      <w:r w:rsidR="00776CEA" w:rsidRPr="00034910">
        <w:t>tune humaine en radium</w:t>
      </w:r>
      <w:r>
        <w:t xml:space="preserve">. </w:t>
      </w:r>
      <w:r w:rsidR="00776CEA" w:rsidRPr="00034910">
        <w:t>Il est vrai qu</w:t>
      </w:r>
      <w:r>
        <w:t>’</w:t>
      </w:r>
      <w:r w:rsidR="00776CEA" w:rsidRPr="00034910">
        <w:t xml:space="preserve">un milligramme de la </w:t>
      </w:r>
      <w:r w:rsidR="00776CEA" w:rsidRPr="00034910">
        <w:rPr>
          <w:i/>
          <w:iCs/>
        </w:rPr>
        <w:t>terre rare</w:t>
      </w:r>
      <w:r>
        <w:rPr>
          <w:i/>
          <w:iCs/>
        </w:rPr>
        <w:t xml:space="preserve">, </w:t>
      </w:r>
      <w:r w:rsidR="00776CEA" w:rsidRPr="00034910">
        <w:t>inusable et conservant ses propriétés radiantes d</w:t>
      </w:r>
      <w:r w:rsidR="00776CEA" w:rsidRPr="00034910">
        <w:t>u</w:t>
      </w:r>
      <w:r w:rsidR="00776CEA" w:rsidRPr="00034910">
        <w:t>rant deux mille ans</w:t>
      </w:r>
      <w:r>
        <w:t xml:space="preserve">, </w:t>
      </w:r>
      <w:r w:rsidR="00776CEA" w:rsidRPr="00034910">
        <w:t>permet d</w:t>
      </w:r>
      <w:r>
        <w:t>’</w:t>
      </w:r>
      <w:r w:rsidR="00776CEA" w:rsidRPr="00034910">
        <w:t>accomplir des prodiges de tran</w:t>
      </w:r>
      <w:r w:rsidR="00776CEA" w:rsidRPr="00034910">
        <w:t>s</w:t>
      </w:r>
      <w:r w:rsidR="00BC2D44">
        <w:t>formation</w:t>
      </w:r>
      <w:r>
        <w:t xml:space="preserve">, </w:t>
      </w:r>
      <w:r w:rsidR="00BC2D44">
        <w:t>et que dès lors 2</w:t>
      </w:r>
      <w:r>
        <w:t>3.</w:t>
      </w:r>
      <w:r w:rsidRPr="00034910">
        <w:t>7</w:t>
      </w:r>
      <w:r w:rsidR="00776CEA" w:rsidRPr="00034910">
        <w:t>13 milligrammes apparaissent comme une quantité formidable</w:t>
      </w:r>
      <w:r>
        <w:t xml:space="preserve">. </w:t>
      </w:r>
      <w:r w:rsidR="00776CEA" w:rsidRPr="00034910">
        <w:t>L</w:t>
      </w:r>
      <w:r>
        <w:t>’</w:t>
      </w:r>
      <w:r w:rsidR="00776CEA" w:rsidRPr="00034910">
        <w:t>homme qui avait pu les ce</w:t>
      </w:r>
      <w:r w:rsidR="00776CEA" w:rsidRPr="00034910">
        <w:t>n</w:t>
      </w:r>
      <w:r w:rsidR="00776CEA" w:rsidRPr="00034910">
        <w:t>traliser</w:t>
      </w:r>
      <w:r>
        <w:t xml:space="preserve">, </w:t>
      </w:r>
      <w:r w:rsidR="00776CEA" w:rsidRPr="00034910">
        <w:t xml:space="preserve">devenait le </w:t>
      </w:r>
      <w:r w:rsidR="00776CEA" w:rsidRPr="00034910">
        <w:lastRenderedPageBreak/>
        <w:t>roi du Radium</w:t>
      </w:r>
      <w:r>
        <w:t xml:space="preserve">, </w:t>
      </w:r>
      <w:r w:rsidR="00776CEA" w:rsidRPr="00034910">
        <w:t>roi tout aussi puissant que les rois de l</w:t>
      </w:r>
      <w:r>
        <w:t>’</w:t>
      </w:r>
      <w:r w:rsidR="00776CEA" w:rsidRPr="00034910">
        <w:t>Or</w:t>
      </w:r>
      <w:r>
        <w:t xml:space="preserve">, </w:t>
      </w:r>
      <w:r w:rsidR="00776CEA" w:rsidRPr="00034910">
        <w:t>du Fer</w:t>
      </w:r>
      <w:r>
        <w:t xml:space="preserve">, </w:t>
      </w:r>
      <w:r w:rsidR="00776CEA" w:rsidRPr="00034910">
        <w:t>de l</w:t>
      </w:r>
      <w:r>
        <w:t>’</w:t>
      </w:r>
      <w:r w:rsidR="00776CEA" w:rsidRPr="00034910">
        <w:t>Acier</w:t>
      </w:r>
      <w:r>
        <w:t xml:space="preserve">, </w:t>
      </w:r>
      <w:r w:rsidR="00776CEA" w:rsidRPr="00034910">
        <w:t>des Conserves ou du Pétrole</w:t>
      </w:r>
      <w:r>
        <w:t xml:space="preserve">. </w:t>
      </w:r>
      <w:r w:rsidR="00776CEA" w:rsidRPr="00034910">
        <w:t>Seulement</w:t>
      </w:r>
      <w:r>
        <w:t xml:space="preserve">, </w:t>
      </w:r>
      <w:r w:rsidR="00776CEA" w:rsidRPr="00034910">
        <w:t>dans quel but ce vol mondial</w:t>
      </w:r>
      <w:r>
        <w:t xml:space="preserve"> ? </w:t>
      </w:r>
      <w:r w:rsidR="00776CEA" w:rsidRPr="00034910">
        <w:t>C</w:t>
      </w:r>
      <w:r>
        <w:t>’</w:t>
      </w:r>
      <w:r w:rsidR="00776CEA" w:rsidRPr="00034910">
        <w:t>est vous</w:t>
      </w:r>
      <w:r>
        <w:t xml:space="preserve">, </w:t>
      </w:r>
      <w:r w:rsidR="00776CEA" w:rsidRPr="00034910">
        <w:t xml:space="preserve">monsieur Dick </w:t>
      </w:r>
      <w:proofErr w:type="spellStart"/>
      <w:r w:rsidR="00776CEA" w:rsidRPr="00034910">
        <w:t>Fann</w:t>
      </w:r>
      <w:proofErr w:type="spellEnd"/>
      <w:r>
        <w:t xml:space="preserve">, </w:t>
      </w:r>
      <w:r w:rsidR="00776CEA" w:rsidRPr="00034910">
        <w:t>qui deviez le dire</w:t>
      </w:r>
      <w:r>
        <w:t>.</w:t>
      </w:r>
    </w:p>
    <w:p w14:paraId="7CB0D7D6" w14:textId="77777777" w:rsidR="00E57EC9" w:rsidRDefault="00E57EC9" w:rsidP="00E57EC9">
      <w:r>
        <w:t>— </w:t>
      </w:r>
      <w:r w:rsidR="00776CEA" w:rsidRPr="00034910">
        <w:t>Ah</w:t>
      </w:r>
      <w:r>
        <w:t xml:space="preserve"> ! </w:t>
      </w:r>
      <w:r w:rsidR="00776CEA" w:rsidRPr="00034910">
        <w:t>vous faites allusion à mon rapport</w:t>
      </w:r>
      <w:r>
        <w:t xml:space="preserve">, </w:t>
      </w:r>
      <w:r w:rsidR="00776CEA" w:rsidRPr="00034910">
        <w:t>Mademoiselle</w:t>
      </w:r>
      <w:r>
        <w:t> ?</w:t>
      </w:r>
    </w:p>
    <w:p w14:paraId="08E0DAB8" w14:textId="77777777" w:rsidR="00E57EC9" w:rsidRDefault="00E57EC9" w:rsidP="00E57EC9">
      <w:r>
        <w:t>— </w:t>
      </w:r>
      <w:r w:rsidR="00776CEA" w:rsidRPr="00034910">
        <w:t>Non seulement allusion</w:t>
      </w:r>
      <w:r>
        <w:t xml:space="preserve">, </w:t>
      </w:r>
      <w:r w:rsidR="00776CEA" w:rsidRPr="00034910">
        <w:t>je vais le résumer</w:t>
      </w:r>
      <w:r>
        <w:t>.</w:t>
      </w:r>
    </w:p>
    <w:p w14:paraId="10D2A807" w14:textId="77777777" w:rsidR="00E57EC9" w:rsidRDefault="00E57EC9" w:rsidP="00E57EC9">
      <w:r>
        <w:t>— </w:t>
      </w:r>
      <w:r w:rsidR="00776CEA" w:rsidRPr="00034910">
        <w:t>Oh</w:t>
      </w:r>
      <w:r>
        <w:t xml:space="preserve"> ! </w:t>
      </w:r>
      <w:r w:rsidR="00776CEA" w:rsidRPr="00034910">
        <w:t>je le connais</w:t>
      </w:r>
      <w:r>
        <w:t xml:space="preserve">, </w:t>
      </w:r>
      <w:r w:rsidR="00776CEA" w:rsidRPr="00034910">
        <w:t>vous savez</w:t>
      </w:r>
      <w:r>
        <w:t>.</w:t>
      </w:r>
    </w:p>
    <w:p w14:paraId="0D5ED4F7" w14:textId="77777777" w:rsidR="00E57EC9" w:rsidRDefault="00E57EC9" w:rsidP="00E57EC9">
      <w:r>
        <w:t>— </w:t>
      </w:r>
      <w:r w:rsidR="00776CEA" w:rsidRPr="00034910">
        <w:t>Je n</w:t>
      </w:r>
      <w:r>
        <w:t>’</w:t>
      </w:r>
      <w:r w:rsidR="00776CEA" w:rsidRPr="00034910">
        <w:t>en doute pas</w:t>
      </w:r>
      <w:r>
        <w:t xml:space="preserve"> ; </w:t>
      </w:r>
      <w:r w:rsidR="00776CEA" w:rsidRPr="00034910">
        <w:t>mais ses conclusions étant le point de départ de mes inquiétudes</w:t>
      </w:r>
      <w:r>
        <w:t xml:space="preserve">, </w:t>
      </w:r>
      <w:r w:rsidR="00776CEA" w:rsidRPr="00034910">
        <w:t>je vous prierai de me laisser parler ainsi que je le crois utile</w:t>
      </w:r>
      <w:r>
        <w:t>.</w:t>
      </w:r>
    </w:p>
    <w:p w14:paraId="0C99E2AB" w14:textId="48802F3F" w:rsidR="00E57EC9" w:rsidRDefault="00E57EC9" w:rsidP="00E57EC9">
      <w:r>
        <w:t>— </w:t>
      </w:r>
      <w:r w:rsidR="00776CEA" w:rsidRPr="00034910">
        <w:t>À votre aise</w:t>
      </w:r>
      <w:r>
        <w:t xml:space="preserve">, </w:t>
      </w:r>
      <w:r w:rsidR="00776CEA" w:rsidRPr="00034910">
        <w:t>Mademoiselle</w:t>
      </w:r>
      <w:r>
        <w:t xml:space="preserve">, </w:t>
      </w:r>
      <w:r w:rsidR="00776CEA" w:rsidRPr="00034910">
        <w:t>bien que j</w:t>
      </w:r>
      <w:r>
        <w:t>’</w:t>
      </w:r>
      <w:r w:rsidR="00776CEA" w:rsidRPr="00034910">
        <w:t>entrevoie les tr</w:t>
      </w:r>
      <w:r w:rsidR="00776CEA" w:rsidRPr="00034910">
        <w:t>a</w:t>
      </w:r>
      <w:r w:rsidR="00776CEA" w:rsidRPr="00034910">
        <w:t xml:space="preserve">cas auxquels </w:t>
      </w:r>
      <w:r>
        <w:t>M. </w:t>
      </w:r>
      <w:r w:rsidR="00776CEA" w:rsidRPr="00034910">
        <w:t>Catulle Defrance a pu être en butte</w:t>
      </w:r>
      <w:r>
        <w:t>.</w:t>
      </w:r>
    </w:p>
    <w:p w14:paraId="48DA4390" w14:textId="77777777" w:rsidR="00E57EC9" w:rsidRDefault="00E57EC9" w:rsidP="00E57EC9">
      <w:r>
        <w:t>— </w:t>
      </w:r>
      <w:r w:rsidR="00776CEA" w:rsidRPr="00034910">
        <w:t>Voulez-vous les exposer</w:t>
      </w:r>
      <w:r>
        <w:t>… ?</w:t>
      </w:r>
    </w:p>
    <w:p w14:paraId="65990807" w14:textId="77777777" w:rsidR="00E57EC9" w:rsidRDefault="00E57EC9" w:rsidP="00E57EC9">
      <w:r>
        <w:t>— </w:t>
      </w:r>
      <w:r w:rsidR="00776CEA" w:rsidRPr="00034910">
        <w:t>Très volontiers</w:t>
      </w:r>
      <w:r>
        <w:t xml:space="preserve">, </w:t>
      </w:r>
      <w:r w:rsidR="00776CEA" w:rsidRPr="00034910">
        <w:t>si cela vous est agréable</w:t>
      </w:r>
      <w:r>
        <w:t xml:space="preserve">. </w:t>
      </w:r>
      <w:r w:rsidR="00776CEA" w:rsidRPr="00034910">
        <w:t>Seulement</w:t>
      </w:r>
      <w:r>
        <w:t xml:space="preserve">, </w:t>
      </w:r>
      <w:r w:rsidR="00776CEA" w:rsidRPr="00034910">
        <w:t>je vous déclare que je ne distingue pas nettement comment vous êtes mêlée à tout cela</w:t>
      </w:r>
      <w:r>
        <w:t>.</w:t>
      </w:r>
    </w:p>
    <w:p w14:paraId="3CCA98AE" w14:textId="77777777" w:rsidR="00E57EC9" w:rsidRDefault="00E57EC9" w:rsidP="00E57EC9">
      <w:r>
        <w:t>— </w:t>
      </w:r>
      <w:r w:rsidR="00776CEA" w:rsidRPr="00034910">
        <w:t>Enfin</w:t>
      </w:r>
      <w:r>
        <w:t xml:space="preserve">, </w:t>
      </w:r>
      <w:r w:rsidR="00776CEA" w:rsidRPr="00034910">
        <w:t>dites ce que vous devinez</w:t>
      </w:r>
      <w:r>
        <w:t xml:space="preserve">, </w:t>
      </w:r>
      <w:r w:rsidR="00776CEA" w:rsidRPr="00034910">
        <w:t>le voulez-vous</w:t>
      </w:r>
      <w:r>
        <w:t xml:space="preserve"> ? </w:t>
      </w:r>
      <w:r w:rsidR="00776CEA" w:rsidRPr="00034910">
        <w:t>Le d</w:t>
      </w:r>
      <w:r w:rsidR="00776CEA" w:rsidRPr="00034910">
        <w:t>é</w:t>
      </w:r>
      <w:r w:rsidR="00776CEA" w:rsidRPr="00034910">
        <w:t>tective eut une moue mécontente</w:t>
      </w:r>
      <w:r>
        <w:t> :</w:t>
      </w:r>
    </w:p>
    <w:p w14:paraId="74A475A6" w14:textId="77777777" w:rsidR="00E57EC9" w:rsidRDefault="00E57EC9" w:rsidP="00E57EC9">
      <w:r>
        <w:t>— </w:t>
      </w:r>
      <w:r w:rsidR="00776CEA" w:rsidRPr="00034910">
        <w:t>Je ne devine jamais</w:t>
      </w:r>
      <w:r>
        <w:t xml:space="preserve">, </w:t>
      </w:r>
      <w:r w:rsidR="00776CEA" w:rsidRPr="00034910">
        <w:t>Mademoiselle</w:t>
      </w:r>
      <w:r>
        <w:t xml:space="preserve">. </w:t>
      </w:r>
      <w:r w:rsidR="00776CEA" w:rsidRPr="00034910">
        <w:t>Deviner</w:t>
      </w:r>
      <w:r>
        <w:t xml:space="preserve">, </w:t>
      </w:r>
      <w:r w:rsidR="00776CEA" w:rsidRPr="00034910">
        <w:t>c</w:t>
      </w:r>
      <w:r>
        <w:t>’</w:t>
      </w:r>
      <w:r w:rsidR="00776CEA" w:rsidRPr="00034910">
        <w:t>est se lai</w:t>
      </w:r>
      <w:r w:rsidR="00776CEA" w:rsidRPr="00034910">
        <w:t>s</w:t>
      </w:r>
      <w:r w:rsidR="00776CEA" w:rsidRPr="00034910">
        <w:t>ser emporter par l</w:t>
      </w:r>
      <w:r>
        <w:t>’</w:t>
      </w:r>
      <w:r w:rsidR="00776CEA" w:rsidRPr="00034910">
        <w:t>imagination</w:t>
      </w:r>
      <w:r>
        <w:t xml:space="preserve">. </w:t>
      </w:r>
      <w:r w:rsidR="00776CEA" w:rsidRPr="00034910">
        <w:t>Or</w:t>
      </w:r>
      <w:r>
        <w:t xml:space="preserve">, </w:t>
      </w:r>
      <w:r w:rsidR="00776CEA" w:rsidRPr="00034910">
        <w:t>la police est une science exacte</w:t>
      </w:r>
      <w:r>
        <w:t xml:space="preserve">. </w:t>
      </w:r>
      <w:r w:rsidR="00776CEA" w:rsidRPr="00034910">
        <w:t>Ceci posé</w:t>
      </w:r>
      <w:r>
        <w:t xml:space="preserve">, </w:t>
      </w:r>
      <w:r w:rsidR="00776CEA" w:rsidRPr="00034910">
        <w:t>voici ce que je déduis</w:t>
      </w:r>
      <w:r>
        <w:t>.</w:t>
      </w:r>
    </w:p>
    <w:p w14:paraId="62CE7C86" w14:textId="77777777" w:rsidR="00E57EC9" w:rsidRDefault="00776CEA" w:rsidP="00E57EC9">
      <w:r w:rsidRPr="00034910">
        <w:t>Et lentement</w:t>
      </w:r>
      <w:r w:rsidR="00E57EC9">
        <w:t xml:space="preserve">, </w:t>
      </w:r>
      <w:r w:rsidRPr="00034910">
        <w:t>en professeur faisant une démonstration</w:t>
      </w:r>
      <w:r w:rsidR="00E57EC9">
        <w:t xml:space="preserve">, </w:t>
      </w:r>
      <w:r w:rsidRPr="00034910">
        <w:t>il poursuivit</w:t>
      </w:r>
      <w:r w:rsidR="00E57EC9">
        <w:t> :</w:t>
      </w:r>
    </w:p>
    <w:p w14:paraId="6313B21E" w14:textId="77777777" w:rsidR="00E57EC9" w:rsidRDefault="00E57EC9" w:rsidP="00E57EC9">
      <w:r>
        <w:t>— </w:t>
      </w:r>
      <w:r w:rsidR="00776CEA" w:rsidRPr="00034910">
        <w:t>Une chose m</w:t>
      </w:r>
      <w:r>
        <w:t>’</w:t>
      </w:r>
      <w:r w:rsidR="00776CEA" w:rsidRPr="00034910">
        <w:t xml:space="preserve">a frappé </w:t>
      </w:r>
      <w:proofErr w:type="gramStart"/>
      <w:r w:rsidR="00776CEA" w:rsidRPr="00034910">
        <w:t>de suite</w:t>
      </w:r>
      <w:proofErr w:type="gramEnd"/>
      <w:r>
        <w:t xml:space="preserve">. </w:t>
      </w:r>
      <w:r w:rsidR="00776CEA" w:rsidRPr="00034910">
        <w:t>Le vol mondial du radium coïncidait en quelque sorte avec la publication des résultats d</w:t>
      </w:r>
      <w:r>
        <w:t>’</w:t>
      </w:r>
      <w:r w:rsidR="00776CEA" w:rsidRPr="00034910">
        <w:t xml:space="preserve">une étude entreprise par des savants de haute </w:t>
      </w:r>
      <w:r w:rsidR="00776CEA" w:rsidRPr="00034910">
        <w:lastRenderedPageBreak/>
        <w:t>valeur</w:t>
      </w:r>
      <w:r>
        <w:t xml:space="preserve">, </w:t>
      </w:r>
      <w:r w:rsidR="00776CEA" w:rsidRPr="00034910">
        <w:t>to</w:t>
      </w:r>
      <w:r w:rsidR="00776CEA" w:rsidRPr="00034910">
        <w:t>u</w:t>
      </w:r>
      <w:r w:rsidR="00776CEA" w:rsidRPr="00034910">
        <w:t xml:space="preserve">chant </w:t>
      </w:r>
      <w:r w:rsidR="00776CEA" w:rsidRPr="00034910">
        <w:rPr>
          <w:i/>
          <w:iCs/>
        </w:rPr>
        <w:t>l</w:t>
      </w:r>
      <w:r>
        <w:rPr>
          <w:i/>
          <w:iCs/>
        </w:rPr>
        <w:t>’</w:t>
      </w:r>
      <w:r w:rsidR="00776CEA" w:rsidRPr="00034910">
        <w:rPr>
          <w:i/>
          <w:iCs/>
        </w:rPr>
        <w:t>influence du radium sur les corindons</w:t>
      </w:r>
      <w:r>
        <w:rPr>
          <w:i/>
          <w:iCs/>
        </w:rPr>
        <w:t xml:space="preserve">, </w:t>
      </w:r>
      <w:r w:rsidR="00776CEA" w:rsidRPr="00034910">
        <w:rPr>
          <w:i/>
          <w:iCs/>
        </w:rPr>
        <w:t>ou pierres pr</w:t>
      </w:r>
      <w:r w:rsidR="00776CEA" w:rsidRPr="00034910">
        <w:rPr>
          <w:i/>
          <w:iCs/>
        </w:rPr>
        <w:t>é</w:t>
      </w:r>
      <w:r w:rsidR="00776CEA" w:rsidRPr="00034910">
        <w:rPr>
          <w:i/>
          <w:iCs/>
        </w:rPr>
        <w:t>cieuses formées d</w:t>
      </w:r>
      <w:r>
        <w:rPr>
          <w:i/>
          <w:iCs/>
        </w:rPr>
        <w:t>’</w:t>
      </w:r>
      <w:r w:rsidR="00776CEA" w:rsidRPr="00034910">
        <w:rPr>
          <w:i/>
          <w:iCs/>
        </w:rPr>
        <w:t>alumine pure cristallisée</w:t>
      </w:r>
      <w:r>
        <w:rPr>
          <w:i/>
          <w:iCs/>
        </w:rPr>
        <w:t xml:space="preserve">, </w:t>
      </w:r>
      <w:r w:rsidR="00776CEA" w:rsidRPr="00034910">
        <w:rPr>
          <w:i/>
          <w:iCs/>
        </w:rPr>
        <w:t>telles que rubis</w:t>
      </w:r>
      <w:r>
        <w:rPr>
          <w:i/>
          <w:iCs/>
        </w:rPr>
        <w:t xml:space="preserve">, </w:t>
      </w:r>
      <w:r w:rsidR="00776CEA" w:rsidRPr="00034910">
        <w:rPr>
          <w:i/>
          <w:iCs/>
        </w:rPr>
        <w:t>émeraudes</w:t>
      </w:r>
      <w:r>
        <w:rPr>
          <w:i/>
          <w:iCs/>
        </w:rPr>
        <w:t xml:space="preserve">, </w:t>
      </w:r>
      <w:r w:rsidR="00776CEA" w:rsidRPr="00034910">
        <w:rPr>
          <w:i/>
          <w:iCs/>
        </w:rPr>
        <w:t>saphirs</w:t>
      </w:r>
      <w:r>
        <w:rPr>
          <w:i/>
          <w:iCs/>
        </w:rPr>
        <w:t xml:space="preserve">, </w:t>
      </w:r>
      <w:r w:rsidR="00776CEA" w:rsidRPr="00034910">
        <w:rPr>
          <w:i/>
          <w:iCs/>
        </w:rPr>
        <w:t>topazes</w:t>
      </w:r>
      <w:r>
        <w:rPr>
          <w:i/>
          <w:iCs/>
        </w:rPr>
        <w:t xml:space="preserve">, </w:t>
      </w:r>
      <w:r w:rsidR="00776CEA" w:rsidRPr="00034910">
        <w:rPr>
          <w:i/>
          <w:iCs/>
        </w:rPr>
        <w:t>béryls</w:t>
      </w:r>
      <w:r>
        <w:rPr>
          <w:i/>
          <w:iCs/>
        </w:rPr>
        <w:t xml:space="preserve">, </w:t>
      </w:r>
      <w:r w:rsidR="00776CEA" w:rsidRPr="00034910">
        <w:rPr>
          <w:i/>
          <w:iCs/>
        </w:rPr>
        <w:t>améthystes</w:t>
      </w:r>
      <w:r>
        <w:rPr>
          <w:i/>
          <w:iCs/>
        </w:rPr>
        <w:t xml:space="preserve">, </w:t>
      </w:r>
      <w:r w:rsidR="00776CEA" w:rsidRPr="00034910">
        <w:rPr>
          <w:i/>
          <w:iCs/>
        </w:rPr>
        <w:t>etc</w:t>
      </w:r>
      <w:r>
        <w:rPr>
          <w:i/>
          <w:iCs/>
        </w:rPr>
        <w:t xml:space="preserve">. </w:t>
      </w:r>
      <w:r w:rsidR="00776CEA" w:rsidRPr="00034910">
        <w:t>Ces exp</w:t>
      </w:r>
      <w:r w:rsidR="00776CEA" w:rsidRPr="00034910">
        <w:t>é</w:t>
      </w:r>
      <w:r w:rsidR="00776CEA" w:rsidRPr="00034910">
        <w:t>riences démontraient que si l</w:t>
      </w:r>
      <w:r>
        <w:t>’</w:t>
      </w:r>
      <w:r w:rsidR="00776CEA" w:rsidRPr="00034910">
        <w:t>exposition au four électrique am</w:t>
      </w:r>
      <w:r w:rsidR="00776CEA" w:rsidRPr="00034910">
        <w:t>e</w:t>
      </w:r>
      <w:r w:rsidR="00776CEA" w:rsidRPr="00034910">
        <w:t>nait la décoloration et la dépréciation de ces pierres précieuses</w:t>
      </w:r>
      <w:r>
        <w:t xml:space="preserve">, </w:t>
      </w:r>
      <w:proofErr w:type="gramStart"/>
      <w:r w:rsidR="00776CEA" w:rsidRPr="00034910">
        <w:t>par contre</w:t>
      </w:r>
      <w:proofErr w:type="gramEnd"/>
      <w:r>
        <w:t xml:space="preserve">, </w:t>
      </w:r>
      <w:r w:rsidR="00776CEA" w:rsidRPr="00034910">
        <w:t>la mise en présence du radium transformait les c</w:t>
      </w:r>
      <w:r w:rsidR="00776CEA" w:rsidRPr="00034910">
        <w:t>o</w:t>
      </w:r>
      <w:r w:rsidR="00776CEA" w:rsidRPr="00034910">
        <w:t>rindons vulgaires</w:t>
      </w:r>
      <w:r>
        <w:t xml:space="preserve">, </w:t>
      </w:r>
      <w:r w:rsidR="00776CEA" w:rsidRPr="00034910">
        <w:t>à 2 francs le carat</w:t>
      </w:r>
      <w:r>
        <w:t xml:space="preserve">, </w:t>
      </w:r>
      <w:r w:rsidR="00776CEA" w:rsidRPr="00034910">
        <w:t>en rubis</w:t>
      </w:r>
      <w:r>
        <w:t xml:space="preserve">, </w:t>
      </w:r>
      <w:r w:rsidR="00776CEA" w:rsidRPr="00034910">
        <w:t>topazes</w:t>
      </w:r>
      <w:r>
        <w:t xml:space="preserve">, </w:t>
      </w:r>
      <w:r w:rsidR="00776CEA" w:rsidRPr="00034910">
        <w:t>émera</w:t>
      </w:r>
      <w:r w:rsidR="00776CEA" w:rsidRPr="00034910">
        <w:t>u</w:t>
      </w:r>
      <w:r w:rsidR="00776CEA" w:rsidRPr="00034910">
        <w:t>des</w:t>
      </w:r>
      <w:r>
        <w:t xml:space="preserve">, </w:t>
      </w:r>
      <w:r w:rsidR="00776CEA" w:rsidRPr="00034910">
        <w:t>saphirs sans défaut</w:t>
      </w:r>
      <w:r>
        <w:t xml:space="preserve">, </w:t>
      </w:r>
      <w:r w:rsidR="00776CEA" w:rsidRPr="00034910">
        <w:t>estimés entre 45 et 300 francs le carat</w:t>
      </w:r>
      <w:r>
        <w:t xml:space="preserve">. </w:t>
      </w:r>
      <w:r w:rsidR="00776CEA" w:rsidRPr="00034910">
        <w:t>Dès lors</w:t>
      </w:r>
      <w:r>
        <w:t xml:space="preserve">, </w:t>
      </w:r>
      <w:r w:rsidR="00776CEA" w:rsidRPr="00034910">
        <w:t>une déduction logique s</w:t>
      </w:r>
      <w:r>
        <w:t>’</w:t>
      </w:r>
      <w:r w:rsidR="00776CEA" w:rsidRPr="00034910">
        <w:t>imposa à mon esprit</w:t>
      </w:r>
      <w:r>
        <w:t xml:space="preserve">. </w:t>
      </w:r>
      <w:r w:rsidR="00776CEA" w:rsidRPr="00034910">
        <w:t>Pour perpétrer la razzia générale du radium</w:t>
      </w:r>
      <w:r>
        <w:t xml:space="preserve">, </w:t>
      </w:r>
      <w:r w:rsidR="00776CEA" w:rsidRPr="00034910">
        <w:t>il avait fallu dépenser l</w:t>
      </w:r>
      <w:r>
        <w:t>’</w:t>
      </w:r>
      <w:r w:rsidR="00776CEA" w:rsidRPr="00034910">
        <w:t>argent sans compter</w:t>
      </w:r>
      <w:r>
        <w:t xml:space="preserve">. </w:t>
      </w:r>
      <w:r w:rsidR="00776CEA" w:rsidRPr="00034910">
        <w:t>Pourquoi semer une fortune</w:t>
      </w:r>
      <w:r>
        <w:t xml:space="preserve">, </w:t>
      </w:r>
      <w:r w:rsidR="00776CEA" w:rsidRPr="00034910">
        <w:t>courir des dangers</w:t>
      </w:r>
      <w:r>
        <w:t xml:space="preserve">… </w:t>
      </w:r>
      <w:r w:rsidR="00776CEA" w:rsidRPr="00034910">
        <w:t>judiciaires</w:t>
      </w:r>
      <w:r>
        <w:t xml:space="preserve">, </w:t>
      </w:r>
      <w:r w:rsidR="00776CEA" w:rsidRPr="00034910">
        <w:t>si les risques ne sont point compensés par des avantages tels que l</w:t>
      </w:r>
      <w:r>
        <w:t>’</w:t>
      </w:r>
      <w:r w:rsidR="00776CEA" w:rsidRPr="00034910">
        <w:t>enjeu vaille la partie</w:t>
      </w:r>
      <w:r>
        <w:t xml:space="preserve"> ? </w:t>
      </w:r>
      <w:r w:rsidR="00776CEA" w:rsidRPr="00034910">
        <w:t>Or</w:t>
      </w:r>
      <w:r>
        <w:t xml:space="preserve">, </w:t>
      </w:r>
      <w:r w:rsidR="00776CEA" w:rsidRPr="00034910">
        <w:t>la mutation de corindons à 2 francs en gemmes de 45 à 500 francs le carat</w:t>
      </w:r>
      <w:r>
        <w:t xml:space="preserve">, </w:t>
      </w:r>
      <w:r w:rsidR="00776CEA" w:rsidRPr="00034910">
        <w:t>répondait exactement aux qualités réclamées de l</w:t>
      </w:r>
      <w:r>
        <w:t>’</w:t>
      </w:r>
      <w:r w:rsidR="00776CEA" w:rsidRPr="00034910">
        <w:t>enjeu</w:t>
      </w:r>
      <w:r>
        <w:t xml:space="preserve">. </w:t>
      </w:r>
      <w:r w:rsidR="00776CEA" w:rsidRPr="00034910">
        <w:t>Le po</w:t>
      </w:r>
      <w:r w:rsidR="00776CEA" w:rsidRPr="00034910">
        <w:t>s</w:t>
      </w:r>
      <w:r w:rsidR="00776CEA" w:rsidRPr="00034910">
        <w:t>sesseur du radium pensait réaliser des bénéfices incalculables</w:t>
      </w:r>
      <w:r>
        <w:t>.</w:t>
      </w:r>
    </w:p>
    <w:p w14:paraId="26F3B7FF" w14:textId="77777777" w:rsidR="00E57EC9" w:rsidRDefault="00E57EC9" w:rsidP="00E57EC9">
      <w:pPr>
        <w:rPr>
          <w:i/>
          <w:iCs/>
        </w:rPr>
      </w:pPr>
      <w:r>
        <w:t>— </w:t>
      </w:r>
      <w:r w:rsidR="00776CEA" w:rsidRPr="00034910">
        <w:t>Et votre conclusion</w:t>
      </w:r>
      <w:r>
        <w:t xml:space="preserve">, </w:t>
      </w:r>
      <w:r w:rsidR="00776CEA" w:rsidRPr="00034910">
        <w:t xml:space="preserve">acheva </w:t>
      </w:r>
      <w:proofErr w:type="spellStart"/>
      <w:r w:rsidR="00776CEA" w:rsidRPr="00034910">
        <w:t>Fleuriane</w:t>
      </w:r>
      <w:proofErr w:type="spellEnd"/>
      <w:r>
        <w:t xml:space="preserve">, </w:t>
      </w:r>
      <w:r w:rsidR="00776CEA" w:rsidRPr="00034910">
        <w:t>fut celle-ci</w:t>
      </w:r>
      <w:r>
        <w:t xml:space="preserve"> : </w:t>
      </w:r>
      <w:r w:rsidR="00776CEA" w:rsidRPr="00034910">
        <w:rPr>
          <w:i/>
          <w:iCs/>
        </w:rPr>
        <w:t>Che</w:t>
      </w:r>
      <w:r w:rsidR="00776CEA" w:rsidRPr="00034910">
        <w:rPr>
          <w:i/>
          <w:iCs/>
        </w:rPr>
        <w:t>r</w:t>
      </w:r>
      <w:r w:rsidR="00776CEA" w:rsidRPr="00034910">
        <w:rPr>
          <w:i/>
          <w:iCs/>
        </w:rPr>
        <w:t>cher parmi les acheteurs de corindons communs et spécial</w:t>
      </w:r>
      <w:r w:rsidR="00776CEA" w:rsidRPr="00034910">
        <w:rPr>
          <w:i/>
          <w:iCs/>
        </w:rPr>
        <w:t>e</w:t>
      </w:r>
      <w:r w:rsidR="00776CEA" w:rsidRPr="00034910">
        <w:rPr>
          <w:i/>
          <w:iCs/>
        </w:rPr>
        <w:t>ment dans l</w:t>
      </w:r>
      <w:r>
        <w:rPr>
          <w:i/>
          <w:iCs/>
        </w:rPr>
        <w:t>’</w:t>
      </w:r>
      <w:r w:rsidR="00776CEA" w:rsidRPr="00034910">
        <w:rPr>
          <w:i/>
          <w:iCs/>
        </w:rPr>
        <w:t>entourage immédiat des savants qui ont expér</w:t>
      </w:r>
      <w:r w:rsidR="00776CEA" w:rsidRPr="00034910">
        <w:rPr>
          <w:i/>
          <w:iCs/>
        </w:rPr>
        <w:t>i</w:t>
      </w:r>
      <w:r w:rsidR="00776CEA" w:rsidRPr="00034910">
        <w:rPr>
          <w:i/>
          <w:iCs/>
        </w:rPr>
        <w:t>menté</w:t>
      </w:r>
      <w:r>
        <w:rPr>
          <w:i/>
          <w:iCs/>
        </w:rPr>
        <w:t xml:space="preserve"> ; </w:t>
      </w:r>
      <w:r w:rsidR="00776CEA" w:rsidRPr="00034910">
        <w:rPr>
          <w:i/>
          <w:iCs/>
        </w:rPr>
        <w:t>c</w:t>
      </w:r>
      <w:r>
        <w:rPr>
          <w:i/>
          <w:iCs/>
        </w:rPr>
        <w:t>’</w:t>
      </w:r>
      <w:r w:rsidR="00776CEA" w:rsidRPr="00034910">
        <w:rPr>
          <w:i/>
          <w:iCs/>
        </w:rPr>
        <w:t>est de là qu</w:t>
      </w:r>
      <w:r>
        <w:rPr>
          <w:i/>
          <w:iCs/>
        </w:rPr>
        <w:t>’</w:t>
      </w:r>
      <w:r w:rsidR="00776CEA" w:rsidRPr="00034910">
        <w:rPr>
          <w:i/>
          <w:iCs/>
        </w:rPr>
        <w:t>est partie à tout le moins l</w:t>
      </w:r>
      <w:r>
        <w:rPr>
          <w:i/>
          <w:iCs/>
        </w:rPr>
        <w:t>’</w:t>
      </w:r>
      <w:r w:rsidR="00776CEA" w:rsidRPr="00034910">
        <w:rPr>
          <w:i/>
          <w:iCs/>
        </w:rPr>
        <w:t>indiscrétion dont le pillage des laboratoires est le résultat</w:t>
      </w:r>
      <w:r>
        <w:rPr>
          <w:i/>
          <w:iCs/>
        </w:rPr>
        <w:t>.</w:t>
      </w:r>
    </w:p>
    <w:p w14:paraId="1BEC4B3B" w14:textId="77777777" w:rsidR="00E57EC9" w:rsidRDefault="00776CEA" w:rsidP="00E57EC9">
      <w:r w:rsidRPr="00034910">
        <w:t xml:space="preserve">Dick </w:t>
      </w:r>
      <w:proofErr w:type="spellStart"/>
      <w:r w:rsidRPr="00034910">
        <w:t>Fann</w:t>
      </w:r>
      <w:proofErr w:type="spellEnd"/>
      <w:r w:rsidRPr="00034910">
        <w:t xml:space="preserve"> approuva en s</w:t>
      </w:r>
      <w:r w:rsidR="00E57EC9">
        <w:t>’</w:t>
      </w:r>
      <w:r w:rsidRPr="00034910">
        <w:t>inclinant</w:t>
      </w:r>
      <w:r w:rsidR="00E57EC9">
        <w:t> :</w:t>
      </w:r>
    </w:p>
    <w:p w14:paraId="7A2DF843" w14:textId="77777777" w:rsidR="00E57EC9" w:rsidRDefault="00E57EC9" w:rsidP="00E57EC9">
      <w:r>
        <w:t>— </w:t>
      </w:r>
      <w:r w:rsidR="00776CEA" w:rsidRPr="00034910">
        <w:t>J</w:t>
      </w:r>
      <w:r>
        <w:t>’</w:t>
      </w:r>
      <w:r w:rsidR="00776CEA" w:rsidRPr="00034910">
        <w:t>étais moi-même absorbé par une affaire extrêmement grave</w:t>
      </w:r>
      <w:r>
        <w:t xml:space="preserve">… </w:t>
      </w:r>
      <w:r w:rsidR="00776CEA" w:rsidRPr="00034910">
        <w:t>des manœuvres anarchiques menaçant les arsenaux d</w:t>
      </w:r>
      <w:r>
        <w:t>’</w:t>
      </w:r>
      <w:r w:rsidR="00776CEA" w:rsidRPr="00034910">
        <w:t>un grand État européen</w:t>
      </w:r>
      <w:r>
        <w:t xml:space="preserve">. </w:t>
      </w:r>
      <w:r w:rsidR="00776CEA" w:rsidRPr="00034910">
        <w:t>Ne pouvant me dédoubler</w:t>
      </w:r>
      <w:r>
        <w:t xml:space="preserve">, </w:t>
      </w:r>
      <w:r w:rsidR="00776CEA" w:rsidRPr="00034910">
        <w:t>j</w:t>
      </w:r>
      <w:r>
        <w:t>’</w:t>
      </w:r>
      <w:r w:rsidR="00776CEA" w:rsidRPr="00034910">
        <w:t>ai ind</w:t>
      </w:r>
      <w:r w:rsidR="00776CEA" w:rsidRPr="00034910">
        <w:t>i</w:t>
      </w:r>
      <w:r w:rsidR="00776CEA" w:rsidRPr="00034910">
        <w:t>qué la piste</w:t>
      </w:r>
      <w:r>
        <w:t>.</w:t>
      </w:r>
    </w:p>
    <w:p w14:paraId="411E236B" w14:textId="77777777" w:rsidR="00E57EC9" w:rsidRDefault="00E57EC9" w:rsidP="00E57EC9">
      <w:r>
        <w:t>— </w:t>
      </w:r>
      <w:r w:rsidR="00776CEA" w:rsidRPr="00034910">
        <w:t>Oui</w:t>
      </w:r>
      <w:r>
        <w:t xml:space="preserve">, </w:t>
      </w:r>
      <w:r w:rsidR="00776CEA" w:rsidRPr="00034910">
        <w:t>mais les détectives officiels n</w:t>
      </w:r>
      <w:r>
        <w:t>’</w:t>
      </w:r>
      <w:r w:rsidR="00776CEA" w:rsidRPr="00034910">
        <w:t>ont rien découvert</w:t>
      </w:r>
      <w:r>
        <w:t>.</w:t>
      </w:r>
    </w:p>
    <w:p w14:paraId="3DEEB30E" w14:textId="77777777" w:rsidR="00E57EC9" w:rsidRDefault="00776CEA" w:rsidP="00E57EC9">
      <w:r w:rsidRPr="00034910">
        <w:t>L</w:t>
      </w:r>
      <w:r w:rsidR="00E57EC9">
        <w:t>’</w:t>
      </w:r>
      <w:r w:rsidRPr="00034910">
        <w:t>interlocuteur de la jeune fille ne répondit que par un so</w:t>
      </w:r>
      <w:r w:rsidRPr="00034910">
        <w:t>u</w:t>
      </w:r>
      <w:r w:rsidRPr="00034910">
        <w:t>rire</w:t>
      </w:r>
      <w:r w:rsidR="00E57EC9">
        <w:t>.</w:t>
      </w:r>
    </w:p>
    <w:p w14:paraId="0CDFC482" w14:textId="77777777" w:rsidR="00E57EC9" w:rsidRDefault="00E57EC9" w:rsidP="00E57EC9">
      <w:r>
        <w:lastRenderedPageBreak/>
        <w:t>— </w:t>
      </w:r>
      <w:r w:rsidR="00776CEA" w:rsidRPr="00034910">
        <w:t>Oh</w:t>
      </w:r>
      <w:r>
        <w:t xml:space="preserve"> ! </w:t>
      </w:r>
      <w:r w:rsidR="00776CEA" w:rsidRPr="00034910">
        <w:t>s</w:t>
      </w:r>
      <w:r>
        <w:t>’</w:t>
      </w:r>
      <w:r w:rsidR="00776CEA" w:rsidRPr="00034910">
        <w:t>empressa-t-elle d</w:t>
      </w:r>
      <w:r>
        <w:t>’</w:t>
      </w:r>
      <w:r w:rsidR="00776CEA" w:rsidRPr="00034910">
        <w:t>ajouter</w:t>
      </w:r>
      <w:r>
        <w:t xml:space="preserve">, </w:t>
      </w:r>
      <w:r w:rsidR="00776CEA" w:rsidRPr="00034910">
        <w:t>ceci n</w:t>
      </w:r>
      <w:r>
        <w:t>’</w:t>
      </w:r>
      <w:r w:rsidR="00776CEA" w:rsidRPr="00034910">
        <w:t>est point pour formuler un doute</w:t>
      </w:r>
      <w:r w:rsidR="00776CEA" w:rsidRPr="00034910">
        <w:rPr>
          <w:vertAlign w:val="superscript"/>
        </w:rPr>
        <w:t xml:space="preserve"> </w:t>
      </w:r>
      <w:r w:rsidR="00776CEA" w:rsidRPr="00034910">
        <w:t>contre votre allégation</w:t>
      </w:r>
      <w:r>
        <w:t>.</w:t>
      </w:r>
    </w:p>
    <w:p w14:paraId="4A2AECE1" w14:textId="63C8E0E4" w:rsidR="00E57EC9" w:rsidRDefault="00E57EC9" w:rsidP="00E57EC9">
      <w:r>
        <w:t>— </w:t>
      </w:r>
      <w:r w:rsidR="00776CEA" w:rsidRPr="00034910">
        <w:t>Je le sais bien</w:t>
      </w:r>
      <w:r>
        <w:t xml:space="preserve">, </w:t>
      </w:r>
      <w:r w:rsidR="00776CEA" w:rsidRPr="00034910">
        <w:t>Mademoiselle</w:t>
      </w:r>
      <w:r>
        <w:t>. M. </w:t>
      </w:r>
      <w:r w:rsidR="00776CEA" w:rsidRPr="00034910">
        <w:t>Catulle Defrance l</w:t>
      </w:r>
      <w:r>
        <w:t>’</w:t>
      </w:r>
      <w:r w:rsidR="00776CEA" w:rsidRPr="00034910">
        <w:t>a prise au contraire très au sérieux</w:t>
      </w:r>
      <w:r>
        <w:t xml:space="preserve">. </w:t>
      </w:r>
      <w:r w:rsidR="00776CEA" w:rsidRPr="00034910">
        <w:t>Comme Syndic de l</w:t>
      </w:r>
      <w:r>
        <w:t>’</w:t>
      </w:r>
      <w:r w:rsidR="00776CEA" w:rsidRPr="00034910">
        <w:t>Association mondiale de joailliers</w:t>
      </w:r>
      <w:r>
        <w:t xml:space="preserve">, </w:t>
      </w:r>
      <w:r w:rsidR="00776CEA" w:rsidRPr="00034910">
        <w:t>il a provoqué le trust de tous les corindons vulgaires en circulation</w:t>
      </w:r>
      <w:r>
        <w:t xml:space="preserve">… </w:t>
      </w:r>
      <w:r w:rsidR="00776CEA" w:rsidRPr="00034910">
        <w:t>Vous-même</w:t>
      </w:r>
      <w:r>
        <w:t xml:space="preserve">, </w:t>
      </w:r>
      <w:r w:rsidR="00776CEA" w:rsidRPr="00034910">
        <w:t>alors à Londres</w:t>
      </w:r>
      <w:r>
        <w:t xml:space="preserve">, </w:t>
      </w:r>
      <w:r w:rsidR="00776CEA" w:rsidRPr="00034910">
        <w:t>avez été chargée par lui de surveiller ces gemmes sans valeur actuelle et de les expédier par caisses séparées aux divers dépôts établis au Canada</w:t>
      </w:r>
      <w:r>
        <w:t>.</w:t>
      </w:r>
    </w:p>
    <w:p w14:paraId="63F33EE7" w14:textId="77777777" w:rsidR="00E57EC9" w:rsidRDefault="00776CEA" w:rsidP="00E57EC9">
      <w:r w:rsidRPr="00034910">
        <w:t>Elle frissonna</w:t>
      </w:r>
      <w:r w:rsidR="00E57EC9">
        <w:t xml:space="preserve">, </w:t>
      </w:r>
      <w:r w:rsidRPr="00034910">
        <w:t>surprise</w:t>
      </w:r>
      <w:r w:rsidR="00E57EC9">
        <w:t> :</w:t>
      </w:r>
    </w:p>
    <w:p w14:paraId="59E4B55A" w14:textId="77777777" w:rsidR="00E57EC9" w:rsidRDefault="00E57EC9" w:rsidP="00E57EC9">
      <w:r>
        <w:t>— </w:t>
      </w:r>
      <w:r w:rsidR="00776CEA" w:rsidRPr="00034910">
        <w:t>Vous savez cela</w:t>
      </w:r>
      <w:r>
        <w:t> ?</w:t>
      </w:r>
    </w:p>
    <w:p w14:paraId="56F165B2" w14:textId="77777777" w:rsidR="00E57EC9" w:rsidRDefault="00E57EC9" w:rsidP="00E57EC9">
      <w:r>
        <w:t>— </w:t>
      </w:r>
      <w:r w:rsidR="00776CEA" w:rsidRPr="00034910">
        <w:t>Je l</w:t>
      </w:r>
      <w:r>
        <w:t>’</w:t>
      </w:r>
      <w:r w:rsidR="00776CEA" w:rsidRPr="00034910">
        <w:t>ai déduit facilement</w:t>
      </w:r>
      <w:r>
        <w:t xml:space="preserve">. </w:t>
      </w:r>
      <w:r w:rsidR="00776CEA" w:rsidRPr="00034910">
        <w:t>Aux projets des criminels</w:t>
      </w:r>
      <w:r>
        <w:t xml:space="preserve">, </w:t>
      </w:r>
      <w:r w:rsidR="00776CEA" w:rsidRPr="00034910">
        <w:t>votre père avait trouvé la parade</w:t>
      </w:r>
      <w:r>
        <w:t>.</w:t>
      </w:r>
    </w:p>
    <w:p w14:paraId="30BD7064" w14:textId="77777777" w:rsidR="00E57EC9" w:rsidRDefault="00E57EC9" w:rsidP="00E57EC9">
      <w:r>
        <w:t>— </w:t>
      </w:r>
      <w:r w:rsidR="00776CEA" w:rsidRPr="00034910">
        <w:t>C</w:t>
      </w:r>
      <w:r>
        <w:t>’</w:t>
      </w:r>
      <w:r w:rsidR="00776CEA" w:rsidRPr="00034910">
        <w:t>est vrai</w:t>
      </w:r>
      <w:r>
        <w:t xml:space="preserve">… </w:t>
      </w:r>
      <w:r w:rsidR="00776CEA" w:rsidRPr="00034910">
        <w:t>Eh bien</w:t>
      </w:r>
      <w:r>
        <w:t xml:space="preserve">, </w:t>
      </w:r>
      <w:r w:rsidR="00776CEA" w:rsidRPr="00034910">
        <w:t xml:space="preserve">Sir Dick </w:t>
      </w:r>
      <w:proofErr w:type="spellStart"/>
      <w:r w:rsidR="00776CEA" w:rsidRPr="00034910">
        <w:t>Fann</w:t>
      </w:r>
      <w:proofErr w:type="spellEnd"/>
      <w:r>
        <w:t xml:space="preserve">, </w:t>
      </w:r>
      <w:r w:rsidR="00776CEA" w:rsidRPr="00034910">
        <w:t>c</w:t>
      </w:r>
      <w:r>
        <w:t>’</w:t>
      </w:r>
      <w:r w:rsidR="00776CEA" w:rsidRPr="00034910">
        <w:t>est de là que vie</w:t>
      </w:r>
      <w:r w:rsidR="00776CEA" w:rsidRPr="00034910">
        <w:t>n</w:t>
      </w:r>
      <w:r w:rsidR="00776CEA" w:rsidRPr="00034910">
        <w:t>nent mes craintes</w:t>
      </w:r>
      <w:r>
        <w:t>.</w:t>
      </w:r>
    </w:p>
    <w:p w14:paraId="4758262C" w14:textId="77777777" w:rsidR="00E57EC9" w:rsidRDefault="00E57EC9" w:rsidP="00E57EC9">
      <w:r>
        <w:t>— </w:t>
      </w:r>
      <w:r w:rsidR="00776CEA" w:rsidRPr="00034910">
        <w:t>Ah</w:t>
      </w:r>
      <w:r>
        <w:t xml:space="preserve"> ! </w:t>
      </w:r>
      <w:r w:rsidR="00776CEA" w:rsidRPr="00034910">
        <w:t>Ah</w:t>
      </w:r>
      <w:r>
        <w:t> !</w:t>
      </w:r>
    </w:p>
    <w:p w14:paraId="44D663E1" w14:textId="77777777" w:rsidR="00E57EC9" w:rsidRDefault="00776CEA" w:rsidP="00E57EC9">
      <w:r w:rsidRPr="00034910">
        <w:t>Très intéressé</w:t>
      </w:r>
      <w:r w:rsidR="00E57EC9">
        <w:t xml:space="preserve">, </w:t>
      </w:r>
      <w:r w:rsidRPr="00034910">
        <w:t>le détective amateur rapprocha sa chaise de celle de son interlocutrice</w:t>
      </w:r>
      <w:r w:rsidR="00E57EC9">
        <w:t>.</w:t>
      </w:r>
    </w:p>
    <w:p w14:paraId="137D38C5" w14:textId="77777777" w:rsidR="00E57EC9" w:rsidRDefault="00E57EC9" w:rsidP="00E57EC9">
      <w:r>
        <w:t>— </w:t>
      </w:r>
      <w:r w:rsidR="00776CEA" w:rsidRPr="00034910">
        <w:t>Comme vous le pensez bien</w:t>
      </w:r>
      <w:r>
        <w:t xml:space="preserve">, </w:t>
      </w:r>
      <w:r w:rsidR="00776CEA" w:rsidRPr="00034910">
        <w:t>reprit-elle</w:t>
      </w:r>
      <w:r>
        <w:t xml:space="preserve">, </w:t>
      </w:r>
      <w:r w:rsidR="00776CEA" w:rsidRPr="00034910">
        <w:t>les joailliers</w:t>
      </w:r>
      <w:r>
        <w:t xml:space="preserve">, </w:t>
      </w:r>
      <w:r w:rsidR="00776CEA" w:rsidRPr="00034910">
        <w:t>ayant tout à craindre des voleurs</w:t>
      </w:r>
      <w:r>
        <w:t xml:space="preserve">, </w:t>
      </w:r>
      <w:r w:rsidR="00776CEA" w:rsidRPr="00034910">
        <w:t>emploient des ruses propres à les dépister</w:t>
      </w:r>
      <w:r>
        <w:t xml:space="preserve">. </w:t>
      </w:r>
      <w:r w:rsidR="00776CEA" w:rsidRPr="00034910">
        <w:t>Les caisses de corindons</w:t>
      </w:r>
      <w:r>
        <w:t xml:space="preserve">, </w:t>
      </w:r>
      <w:r w:rsidR="00776CEA" w:rsidRPr="00034910">
        <w:t>expédiées ostensiblement à des dépôts connus</w:t>
      </w:r>
      <w:r>
        <w:t xml:space="preserve">, </w:t>
      </w:r>
      <w:r w:rsidR="00776CEA" w:rsidRPr="00034910">
        <w:t>en ressortaient déguisées</w:t>
      </w:r>
      <w:r>
        <w:t xml:space="preserve">, </w:t>
      </w:r>
      <w:r w:rsidR="00776CEA" w:rsidRPr="00034910">
        <w:t>méconnaiss</w:t>
      </w:r>
      <w:r w:rsidR="00776CEA" w:rsidRPr="00034910">
        <w:t>a</w:t>
      </w:r>
      <w:r w:rsidR="00776CEA" w:rsidRPr="00034910">
        <w:t>bles</w:t>
      </w:r>
      <w:r>
        <w:t xml:space="preserve">, </w:t>
      </w:r>
      <w:r w:rsidR="00776CEA" w:rsidRPr="00034910">
        <w:t>pour être réunies dans un asile sûr</w:t>
      </w:r>
      <w:r>
        <w:t xml:space="preserve">. </w:t>
      </w:r>
      <w:r w:rsidR="00776CEA" w:rsidRPr="00034910">
        <w:t>Or</w:t>
      </w:r>
      <w:r>
        <w:t xml:space="preserve">, </w:t>
      </w:r>
      <w:r w:rsidR="00776CEA" w:rsidRPr="00034910">
        <w:t>j</w:t>
      </w:r>
      <w:r>
        <w:t>’</w:t>
      </w:r>
      <w:r w:rsidR="00776CEA" w:rsidRPr="00034910">
        <w:t>ai l</w:t>
      </w:r>
      <w:r>
        <w:t>’</w:t>
      </w:r>
      <w:r w:rsidR="00776CEA" w:rsidRPr="00034910">
        <w:t>impression que les voleurs de radium</w:t>
      </w:r>
      <w:r>
        <w:t xml:space="preserve">, </w:t>
      </w:r>
      <w:r w:rsidR="00776CEA" w:rsidRPr="00034910">
        <w:t>car je tiens pour absolument exacte votre déclaration</w:t>
      </w:r>
      <w:r>
        <w:t xml:space="preserve">, </w:t>
      </w:r>
      <w:r w:rsidR="00776CEA" w:rsidRPr="00034910">
        <w:t>j</w:t>
      </w:r>
      <w:r>
        <w:t>’</w:t>
      </w:r>
      <w:r w:rsidR="00776CEA" w:rsidRPr="00034910">
        <w:t>ai l</w:t>
      </w:r>
      <w:r>
        <w:t>’</w:t>
      </w:r>
      <w:r w:rsidR="00776CEA" w:rsidRPr="00034910">
        <w:t>impression</w:t>
      </w:r>
      <w:r>
        <w:t xml:space="preserve">, </w:t>
      </w:r>
      <w:r w:rsidR="00776CEA" w:rsidRPr="00034910">
        <w:t>dis-je</w:t>
      </w:r>
      <w:r>
        <w:t xml:space="preserve">, </w:t>
      </w:r>
      <w:r w:rsidR="00776CEA" w:rsidRPr="00034910">
        <w:t>que ces drôles me surveillent afin d</w:t>
      </w:r>
      <w:r>
        <w:t>’</w:t>
      </w:r>
      <w:r w:rsidR="00776CEA" w:rsidRPr="00034910">
        <w:t>arriver</w:t>
      </w:r>
      <w:r>
        <w:t xml:space="preserve">, </w:t>
      </w:r>
      <w:r w:rsidR="00776CEA" w:rsidRPr="00034910">
        <w:t>par moi</w:t>
      </w:r>
      <w:r>
        <w:t xml:space="preserve">, </w:t>
      </w:r>
      <w:r w:rsidR="00776CEA" w:rsidRPr="00034910">
        <w:t>à la cachette des objets de leur convoitise</w:t>
      </w:r>
      <w:r>
        <w:t>.</w:t>
      </w:r>
    </w:p>
    <w:p w14:paraId="47B78B52" w14:textId="77777777" w:rsidR="00E57EC9" w:rsidRDefault="00E57EC9" w:rsidP="00E57EC9">
      <w:r>
        <w:t>— </w:t>
      </w:r>
      <w:r w:rsidR="00776CEA" w:rsidRPr="00034910">
        <w:t>Cela est sûrement</w:t>
      </w:r>
      <w:r>
        <w:t>.</w:t>
      </w:r>
    </w:p>
    <w:p w14:paraId="33D2108F" w14:textId="77777777" w:rsidR="00E57EC9" w:rsidRDefault="00E57EC9" w:rsidP="00E57EC9">
      <w:r>
        <w:lastRenderedPageBreak/>
        <w:t>— </w:t>
      </w:r>
      <w:r w:rsidR="00776CEA" w:rsidRPr="00034910">
        <w:t>Vous le pensez aussi</w:t>
      </w:r>
      <w:r>
        <w:t> ?</w:t>
      </w:r>
    </w:p>
    <w:p w14:paraId="40D689DA" w14:textId="77777777" w:rsidR="00E57EC9" w:rsidRDefault="00E57EC9" w:rsidP="00E57EC9">
      <w:r>
        <w:t>— </w:t>
      </w:r>
      <w:r w:rsidR="00776CEA" w:rsidRPr="00034910">
        <w:t>C</w:t>
      </w:r>
      <w:r>
        <w:t>’</w:t>
      </w:r>
      <w:r w:rsidR="00776CEA" w:rsidRPr="00034910">
        <w:t>est l</w:t>
      </w:r>
      <w:r>
        <w:t>’</w:t>
      </w:r>
      <w:r w:rsidR="00776CEA" w:rsidRPr="00034910">
        <w:t>évidence même</w:t>
      </w:r>
      <w:r>
        <w:t xml:space="preserve">. </w:t>
      </w:r>
      <w:r w:rsidR="00776CEA" w:rsidRPr="00034910">
        <w:t>Vous allez rejoindre votre père</w:t>
      </w:r>
      <w:r>
        <w:t xml:space="preserve">, </w:t>
      </w:r>
      <w:r w:rsidR="00776CEA" w:rsidRPr="00034910">
        <w:t>par conséquent l</w:t>
      </w:r>
      <w:r>
        <w:t>’</w:t>
      </w:r>
      <w:r w:rsidR="00776CEA" w:rsidRPr="00034910">
        <w:t>obliger en quelque sorte à se fixer dans celle de ses propriétés que vous aurez choisie</w:t>
      </w:r>
      <w:r>
        <w:t xml:space="preserve">, </w:t>
      </w:r>
      <w:r w:rsidR="00776CEA" w:rsidRPr="00034910">
        <w:t>au lieu de rester comme en votre absence</w:t>
      </w:r>
      <w:r>
        <w:t xml:space="preserve">, </w:t>
      </w:r>
      <w:r w:rsidR="00776CEA" w:rsidRPr="00034910">
        <w:t>un nomade</w:t>
      </w:r>
      <w:r>
        <w:t xml:space="preserve">, </w:t>
      </w:r>
      <w:r w:rsidR="00776CEA" w:rsidRPr="00034910">
        <w:t>et dès lors rien de plus aisé que de le surveiller lui</w:t>
      </w:r>
      <w:r>
        <w:t xml:space="preserve">, </w:t>
      </w:r>
      <w:r w:rsidR="00776CEA" w:rsidRPr="00034910">
        <w:t>ses serviteurs</w:t>
      </w:r>
      <w:r>
        <w:t xml:space="preserve">, </w:t>
      </w:r>
      <w:r w:rsidR="00776CEA" w:rsidRPr="00034910">
        <w:t>ses amis</w:t>
      </w:r>
      <w:r>
        <w:t xml:space="preserve">, </w:t>
      </w:r>
      <w:r w:rsidR="00776CEA" w:rsidRPr="00034910">
        <w:t>ses collègues</w:t>
      </w:r>
      <w:r>
        <w:t xml:space="preserve">, </w:t>
      </w:r>
      <w:r w:rsidR="00776CEA" w:rsidRPr="00034910">
        <w:t>d</w:t>
      </w:r>
      <w:r>
        <w:t>’</w:t>
      </w:r>
      <w:r w:rsidR="00776CEA" w:rsidRPr="00034910">
        <w:t>acheter ses domestiques</w:t>
      </w:r>
      <w:r>
        <w:t xml:space="preserve">, </w:t>
      </w:r>
      <w:r w:rsidR="00776CEA" w:rsidRPr="00034910">
        <w:t>fournisseurs ou autres</w:t>
      </w:r>
      <w:r>
        <w:t xml:space="preserve">, </w:t>
      </w:r>
      <w:r w:rsidR="00776CEA" w:rsidRPr="00034910">
        <w:t>et d</w:t>
      </w:r>
      <w:r>
        <w:t>’</w:t>
      </w:r>
      <w:r w:rsidR="00776CEA" w:rsidRPr="00034910">
        <w:t>arriver</w:t>
      </w:r>
      <w:r>
        <w:t xml:space="preserve">, </w:t>
      </w:r>
      <w:r w:rsidR="00776CEA" w:rsidRPr="00034910">
        <w:t>c</w:t>
      </w:r>
      <w:r>
        <w:t>’</w:t>
      </w:r>
      <w:r w:rsidR="00776CEA" w:rsidRPr="00034910">
        <w:t>est une simple question de temps</w:t>
      </w:r>
      <w:r>
        <w:t xml:space="preserve">, </w:t>
      </w:r>
      <w:r w:rsidR="00776CEA" w:rsidRPr="00034910">
        <w:t>au gîte des corindons</w:t>
      </w:r>
      <w:r>
        <w:t xml:space="preserve">. </w:t>
      </w:r>
      <w:r w:rsidR="00776CEA" w:rsidRPr="00034910">
        <w:t>Vous êtes le fil conducteur</w:t>
      </w:r>
      <w:r>
        <w:t xml:space="preserve">, </w:t>
      </w:r>
      <w:r w:rsidR="00776CEA" w:rsidRPr="00034910">
        <w:t>Mademoiselle</w:t>
      </w:r>
      <w:r>
        <w:t>.</w:t>
      </w:r>
    </w:p>
    <w:p w14:paraId="3D81DD3D" w14:textId="77777777" w:rsidR="00E57EC9" w:rsidRDefault="00776CEA" w:rsidP="00E57EC9">
      <w:r w:rsidRPr="00034910">
        <w:t>La jeune fille frappa joyeusement des mains</w:t>
      </w:r>
      <w:r w:rsidR="00E57EC9">
        <w:t>.</w:t>
      </w:r>
    </w:p>
    <w:p w14:paraId="412047B1" w14:textId="77777777" w:rsidR="00E57EC9" w:rsidRDefault="00E57EC9" w:rsidP="00E57EC9">
      <w:r>
        <w:t>— </w:t>
      </w:r>
      <w:r w:rsidR="00776CEA" w:rsidRPr="00034910">
        <w:t>Que je suis heureuse de vous entendre</w:t>
      </w:r>
      <w:r>
        <w:t xml:space="preserve"> ! </w:t>
      </w:r>
      <w:r w:rsidR="00776CEA" w:rsidRPr="00034910">
        <w:t>J</w:t>
      </w:r>
      <w:r>
        <w:t>’</w:t>
      </w:r>
      <w:r w:rsidR="00776CEA" w:rsidRPr="00034910">
        <w:t>avais si peur d</w:t>
      </w:r>
      <w:r>
        <w:t>’</w:t>
      </w:r>
      <w:r w:rsidR="00776CEA" w:rsidRPr="00034910">
        <w:t>être considérée comme une visionnaire</w:t>
      </w:r>
      <w:r>
        <w:t>.</w:t>
      </w:r>
    </w:p>
    <w:p w14:paraId="40547666" w14:textId="77777777" w:rsidR="00E57EC9" w:rsidRDefault="00E57EC9" w:rsidP="00E57EC9">
      <w:r>
        <w:t>— </w:t>
      </w:r>
      <w:r w:rsidR="00776CEA" w:rsidRPr="00034910">
        <w:t>Vous n</w:t>
      </w:r>
      <w:r>
        <w:t>’</w:t>
      </w:r>
      <w:r w:rsidR="00776CEA" w:rsidRPr="00034910">
        <w:t>avez plus cette appréhension</w:t>
      </w:r>
      <w:r>
        <w:t xml:space="preserve">. </w:t>
      </w:r>
      <w:r w:rsidR="00776CEA" w:rsidRPr="00034910">
        <w:t>Alors que comptez-vous faire</w:t>
      </w:r>
      <w:r>
        <w:t> ?</w:t>
      </w:r>
    </w:p>
    <w:p w14:paraId="0627A24B" w14:textId="77777777" w:rsidR="00E57EC9" w:rsidRDefault="00E57EC9" w:rsidP="00E57EC9">
      <w:r>
        <w:t>— </w:t>
      </w:r>
      <w:r w:rsidR="00776CEA" w:rsidRPr="00034910">
        <w:t>Avertir mon père</w:t>
      </w:r>
      <w:r>
        <w:t xml:space="preserve">. </w:t>
      </w:r>
      <w:r w:rsidR="00776CEA" w:rsidRPr="00034910">
        <w:t>Seulement je me défie du télégraphe même</w:t>
      </w:r>
      <w:r>
        <w:t>.</w:t>
      </w:r>
    </w:p>
    <w:p w14:paraId="76BA1DCB" w14:textId="77777777" w:rsidR="00E57EC9" w:rsidRDefault="00E57EC9" w:rsidP="00E57EC9">
      <w:r>
        <w:t>— </w:t>
      </w:r>
      <w:r w:rsidR="00776CEA" w:rsidRPr="00034910">
        <w:t>Cela est prudent</w:t>
      </w:r>
      <w:r>
        <w:t xml:space="preserve">. </w:t>
      </w:r>
      <w:r w:rsidR="00776CEA" w:rsidRPr="00034910">
        <w:t>Il faut vous rendre en Amérique</w:t>
      </w:r>
      <w:r>
        <w:t>.</w:t>
      </w:r>
    </w:p>
    <w:p w14:paraId="2A638E11" w14:textId="77777777" w:rsidR="00E57EC9" w:rsidRDefault="00E57EC9" w:rsidP="00E57EC9">
      <w:r>
        <w:t>— </w:t>
      </w:r>
      <w:r w:rsidR="00776CEA" w:rsidRPr="00034910">
        <w:t>C</w:t>
      </w:r>
      <w:r>
        <w:t>’</w:t>
      </w:r>
      <w:r w:rsidR="00776CEA" w:rsidRPr="00034910">
        <w:t>est mon intention</w:t>
      </w:r>
      <w:r>
        <w:t xml:space="preserve">. </w:t>
      </w:r>
      <w:r w:rsidR="00776CEA" w:rsidRPr="00034910">
        <w:t>Mais je ne puis pas résider auprès de mon père</w:t>
      </w:r>
      <w:r>
        <w:t xml:space="preserve">, </w:t>
      </w:r>
      <w:r w:rsidR="00776CEA" w:rsidRPr="00034910">
        <w:t xml:space="preserve">sans faire le jeu des </w:t>
      </w:r>
      <w:r w:rsidR="00776CEA" w:rsidRPr="00034910">
        <w:rPr>
          <w:i/>
          <w:iCs/>
        </w:rPr>
        <w:t xml:space="preserve">mauvais garçons </w:t>
      </w:r>
      <w:r w:rsidR="00776CEA" w:rsidRPr="00034910">
        <w:t>qui nous surveillent</w:t>
      </w:r>
      <w:r>
        <w:t xml:space="preserve">. </w:t>
      </w:r>
      <w:r w:rsidR="00776CEA" w:rsidRPr="00034910">
        <w:t>D</w:t>
      </w:r>
      <w:r>
        <w:t>’</w:t>
      </w:r>
      <w:r w:rsidR="00776CEA" w:rsidRPr="00034910">
        <w:t>autre part</w:t>
      </w:r>
      <w:r>
        <w:t xml:space="preserve">, </w:t>
      </w:r>
      <w:r w:rsidR="00776CEA" w:rsidRPr="00034910">
        <w:t>je ne saurais</w:t>
      </w:r>
      <w:r>
        <w:t xml:space="preserve">, </w:t>
      </w:r>
      <w:r w:rsidR="00776CEA" w:rsidRPr="00034910">
        <w:t>au Canada</w:t>
      </w:r>
      <w:r>
        <w:t xml:space="preserve">, </w:t>
      </w:r>
      <w:r w:rsidR="00776CEA" w:rsidRPr="00034910">
        <w:t>habiter à part</w:t>
      </w:r>
      <w:r>
        <w:t xml:space="preserve">, </w:t>
      </w:r>
      <w:r w:rsidR="00776CEA" w:rsidRPr="00034910">
        <w:t>sans être mal jugée</w:t>
      </w:r>
      <w:r>
        <w:t xml:space="preserve">. </w:t>
      </w:r>
      <w:r w:rsidR="00776CEA" w:rsidRPr="00034910">
        <w:t>Voilà pourquoi est née en moi une idée baroque</w:t>
      </w:r>
      <w:r>
        <w:t xml:space="preserve">, </w:t>
      </w:r>
      <w:r w:rsidR="00776CEA" w:rsidRPr="00034910">
        <w:t>mais pratique dans l</w:t>
      </w:r>
      <w:r>
        <w:t>’</w:t>
      </w:r>
      <w:r w:rsidR="00776CEA" w:rsidRPr="00034910">
        <w:t>espèce</w:t>
      </w:r>
      <w:r>
        <w:t xml:space="preserve">, </w:t>
      </w:r>
      <w:r w:rsidR="00776CEA" w:rsidRPr="00034910">
        <w:t>car elle me permettra de voir mon père et de ne point demeurer auprès de lui</w:t>
      </w:r>
      <w:r>
        <w:t>.</w:t>
      </w:r>
    </w:p>
    <w:p w14:paraId="6F68BE0D" w14:textId="77777777" w:rsidR="00E57EC9" w:rsidRDefault="00776CEA" w:rsidP="00E57EC9">
      <w:r w:rsidRPr="00034910">
        <w:t xml:space="preserve">Dick </w:t>
      </w:r>
      <w:proofErr w:type="spellStart"/>
      <w:r w:rsidRPr="00034910">
        <w:t>Fann</w:t>
      </w:r>
      <w:proofErr w:type="spellEnd"/>
      <w:r w:rsidRPr="00034910">
        <w:t xml:space="preserve"> hocha la tête d</w:t>
      </w:r>
      <w:r w:rsidR="00E57EC9">
        <w:t>’</w:t>
      </w:r>
      <w:r w:rsidRPr="00034910">
        <w:t>un air satisfait</w:t>
      </w:r>
      <w:r w:rsidR="00E57EC9">
        <w:t>.</w:t>
      </w:r>
    </w:p>
    <w:p w14:paraId="3327FAA6" w14:textId="414E87B7" w:rsidR="00E57EC9" w:rsidRDefault="00E57EC9" w:rsidP="00E57EC9">
      <w:r>
        <w:t>— </w:t>
      </w:r>
      <w:r w:rsidR="00776CEA" w:rsidRPr="00034910">
        <w:t>Très bien</w:t>
      </w:r>
      <w:r>
        <w:t xml:space="preserve">, </w:t>
      </w:r>
      <w:r w:rsidR="00776CEA" w:rsidRPr="00034910">
        <w:t>fit-il</w:t>
      </w:r>
      <w:r>
        <w:t xml:space="preserve">, </w:t>
      </w:r>
      <w:r w:rsidR="00776CEA" w:rsidRPr="00034910">
        <w:t>très bien</w:t>
      </w:r>
      <w:r>
        <w:t xml:space="preserve">. </w:t>
      </w:r>
      <w:r w:rsidR="00776CEA" w:rsidRPr="00034910">
        <w:t>Je vois</w:t>
      </w:r>
      <w:r>
        <w:t xml:space="preserve">. </w:t>
      </w:r>
      <w:r w:rsidR="00776CEA" w:rsidRPr="00034910">
        <w:t>Vous ne ferez que tr</w:t>
      </w:r>
      <w:r w:rsidR="00776CEA" w:rsidRPr="00034910">
        <w:t>a</w:t>
      </w:r>
      <w:r w:rsidR="00776CEA" w:rsidRPr="00034910">
        <w:t>verser le continent Américain</w:t>
      </w:r>
      <w:r>
        <w:t>. M. </w:t>
      </w:r>
      <w:r w:rsidR="00776CEA" w:rsidRPr="00034910">
        <w:t>Catulle Defrance</w:t>
      </w:r>
      <w:r>
        <w:t xml:space="preserve">, </w:t>
      </w:r>
      <w:r w:rsidR="00776CEA" w:rsidRPr="00034910">
        <w:lastRenderedPageBreak/>
        <w:t>prévenu par une dépêche laconique</w:t>
      </w:r>
      <w:r>
        <w:t xml:space="preserve">, </w:t>
      </w:r>
      <w:r w:rsidR="00776CEA" w:rsidRPr="00034910">
        <w:t>vous rencontrera en un point qu</w:t>
      </w:r>
      <w:r>
        <w:t>’</w:t>
      </w:r>
      <w:r w:rsidR="00776CEA" w:rsidRPr="00034910">
        <w:t>il cho</w:t>
      </w:r>
      <w:r w:rsidR="00776CEA" w:rsidRPr="00034910">
        <w:t>i</w:t>
      </w:r>
      <w:r w:rsidR="00776CEA" w:rsidRPr="00034910">
        <w:t>sira à sa convenance</w:t>
      </w:r>
      <w:r>
        <w:t>.</w:t>
      </w:r>
    </w:p>
    <w:p w14:paraId="411C89DF" w14:textId="77777777" w:rsidR="00E57EC9" w:rsidRDefault="00E57EC9" w:rsidP="00E57EC9">
      <w:r>
        <w:t>— </w:t>
      </w:r>
      <w:r w:rsidR="00776CEA" w:rsidRPr="00034910">
        <w:t>Qui vous fait croire</w:t>
      </w:r>
      <w:r>
        <w:t> ?</w:t>
      </w:r>
    </w:p>
    <w:p w14:paraId="3DACC3E1" w14:textId="6EE42C44" w:rsidR="00E57EC9" w:rsidRDefault="00E57EC9" w:rsidP="00E57EC9">
      <w:r>
        <w:t>— </w:t>
      </w:r>
      <w:r w:rsidR="00776CEA" w:rsidRPr="00034910">
        <w:t>L</w:t>
      </w:r>
      <w:r>
        <w:t>’</w:t>
      </w:r>
      <w:r w:rsidR="00776CEA" w:rsidRPr="00034910">
        <w:t>élimination de tous les moyens inutilisables</w:t>
      </w:r>
      <w:r>
        <w:t xml:space="preserve">. </w:t>
      </w:r>
      <w:r w:rsidR="00776CEA" w:rsidRPr="00034910">
        <w:t>Il ne reste que celui-ci permettant de concilier les deux obligations que vous avez énoncées</w:t>
      </w:r>
      <w:r>
        <w:t xml:space="preserve"> : </w:t>
      </w:r>
      <w:r w:rsidR="00776CEA" w:rsidRPr="00034910">
        <w:t xml:space="preserve">Aviser </w:t>
      </w:r>
      <w:r>
        <w:t>M. </w:t>
      </w:r>
      <w:r w:rsidR="00776CEA" w:rsidRPr="00034910">
        <w:t>Defrance et ne point élire dom</w:t>
      </w:r>
      <w:r w:rsidR="00776CEA" w:rsidRPr="00034910">
        <w:t>i</w:t>
      </w:r>
      <w:r w:rsidR="00776CEA" w:rsidRPr="00034910">
        <w:t>cile chez lui</w:t>
      </w:r>
      <w:r>
        <w:t>.</w:t>
      </w:r>
    </w:p>
    <w:p w14:paraId="5B943766" w14:textId="77777777" w:rsidR="00E57EC9" w:rsidRDefault="00E57EC9" w:rsidP="00E57EC9">
      <w:r>
        <w:t>— </w:t>
      </w:r>
      <w:r w:rsidR="00776CEA" w:rsidRPr="00034910">
        <w:t>C</w:t>
      </w:r>
      <w:r>
        <w:t>’</w:t>
      </w:r>
      <w:r w:rsidR="00776CEA" w:rsidRPr="00034910">
        <w:t>est vrai</w:t>
      </w:r>
      <w:r>
        <w:t xml:space="preserve">, </w:t>
      </w:r>
      <w:r w:rsidR="00776CEA" w:rsidRPr="00034910">
        <w:t>fit-elle</w:t>
      </w:r>
      <w:r>
        <w:t xml:space="preserve">, </w:t>
      </w:r>
      <w:r w:rsidR="00776CEA" w:rsidRPr="00034910">
        <w:t>stupéfiée par la simplicité du raiso</w:t>
      </w:r>
      <w:r w:rsidR="00776CEA" w:rsidRPr="00034910">
        <w:t>n</w:t>
      </w:r>
      <w:r w:rsidR="00776CEA" w:rsidRPr="00034910">
        <w:t>nement</w:t>
      </w:r>
      <w:r>
        <w:t>.</w:t>
      </w:r>
    </w:p>
    <w:p w14:paraId="0244BFA3" w14:textId="77777777" w:rsidR="00E57EC9" w:rsidRDefault="00E57EC9" w:rsidP="00E57EC9">
      <w:r>
        <w:t>— </w:t>
      </w:r>
      <w:r w:rsidR="00776CEA" w:rsidRPr="00034910">
        <w:t>Par suite</w:t>
      </w:r>
      <w:r>
        <w:t xml:space="preserve">, </w:t>
      </w:r>
      <w:r w:rsidR="00776CEA" w:rsidRPr="00034910">
        <w:t>continua son interlocuteur</w:t>
      </w:r>
      <w:r>
        <w:t xml:space="preserve">, </w:t>
      </w:r>
      <w:r w:rsidR="00776CEA" w:rsidRPr="00034910">
        <w:t>vous passerez en Amérique comme voyageuse</w:t>
      </w:r>
      <w:r>
        <w:t xml:space="preserve">, </w:t>
      </w:r>
      <w:r w:rsidR="00776CEA" w:rsidRPr="00034910">
        <w:t xml:space="preserve">comme </w:t>
      </w:r>
      <w:r w:rsidR="00776CEA" w:rsidRPr="00034910">
        <w:rPr>
          <w:i/>
          <w:iCs/>
        </w:rPr>
        <w:t>traveller</w:t>
      </w:r>
      <w:r>
        <w:rPr>
          <w:i/>
          <w:iCs/>
        </w:rPr>
        <w:t xml:space="preserve">…, </w:t>
      </w:r>
      <w:r w:rsidR="00776CEA" w:rsidRPr="00034910">
        <w:t>à la suite d</w:t>
      </w:r>
      <w:r>
        <w:t>’</w:t>
      </w:r>
      <w:r w:rsidR="00776CEA" w:rsidRPr="00034910">
        <w:t>un pari</w:t>
      </w:r>
      <w:r>
        <w:t xml:space="preserve">, </w:t>
      </w:r>
      <w:r w:rsidR="00776CEA" w:rsidRPr="00034910">
        <w:t>d</w:t>
      </w:r>
      <w:r>
        <w:t>’</w:t>
      </w:r>
      <w:r w:rsidR="00776CEA" w:rsidRPr="00034910">
        <w:t>un match probablement</w:t>
      </w:r>
      <w:r>
        <w:t xml:space="preserve">, </w:t>
      </w:r>
      <w:r w:rsidR="00776CEA" w:rsidRPr="00034910">
        <w:t>car il n</w:t>
      </w:r>
      <w:r>
        <w:t>’</w:t>
      </w:r>
      <w:r w:rsidR="00776CEA" w:rsidRPr="00034910">
        <w:t>est point de meilleure excuse aux yeux des Nord-Américains</w:t>
      </w:r>
      <w:r>
        <w:t>.</w:t>
      </w:r>
    </w:p>
    <w:p w14:paraId="05D0DE6D" w14:textId="77777777" w:rsidR="00E57EC9" w:rsidRDefault="00E57EC9" w:rsidP="00E57EC9">
      <w:r>
        <w:t>— </w:t>
      </w:r>
      <w:r w:rsidR="00776CEA" w:rsidRPr="00034910">
        <w:t>C</w:t>
      </w:r>
      <w:r>
        <w:t>’</w:t>
      </w:r>
      <w:r w:rsidR="00776CEA" w:rsidRPr="00034910">
        <w:t>est merveilleux</w:t>
      </w:r>
      <w:r>
        <w:t xml:space="preserve">, </w:t>
      </w:r>
      <w:r w:rsidR="00776CEA" w:rsidRPr="00034910">
        <w:t>s</w:t>
      </w:r>
      <w:r>
        <w:t>’</w:t>
      </w:r>
      <w:r w:rsidR="00776CEA" w:rsidRPr="00034910">
        <w:t xml:space="preserve">écria </w:t>
      </w:r>
      <w:proofErr w:type="spellStart"/>
      <w:r w:rsidR="00776CEA" w:rsidRPr="00034910">
        <w:t>Fleuriane</w:t>
      </w:r>
      <w:proofErr w:type="spellEnd"/>
      <w:r>
        <w:t xml:space="preserve">, </w:t>
      </w:r>
      <w:r w:rsidR="00776CEA" w:rsidRPr="00034910">
        <w:t>vous avez trouvé</w:t>
      </w:r>
      <w:r>
        <w:t>.</w:t>
      </w:r>
    </w:p>
    <w:p w14:paraId="29E7A84F" w14:textId="77777777" w:rsidR="00E57EC9" w:rsidRDefault="00776CEA" w:rsidP="00E57EC9">
      <w:r w:rsidRPr="00034910">
        <w:t>Il ne parut point concevoir l</w:t>
      </w:r>
      <w:r w:rsidR="00E57EC9">
        <w:t>’</w:t>
      </w:r>
      <w:r w:rsidRPr="00034910">
        <w:t>admiration perçant dans les paroles de l</w:t>
      </w:r>
      <w:r w:rsidR="00E57EC9">
        <w:t>’</w:t>
      </w:r>
      <w:r w:rsidRPr="00034910">
        <w:t>élégante Canadienne</w:t>
      </w:r>
      <w:r w:rsidR="00E57EC9">
        <w:t xml:space="preserve">. </w:t>
      </w:r>
      <w:r w:rsidRPr="00034910">
        <w:t>D</w:t>
      </w:r>
      <w:r w:rsidR="00E57EC9">
        <w:t>’</w:t>
      </w:r>
      <w:r w:rsidRPr="00034910">
        <w:t>un ton interrogatif</w:t>
      </w:r>
      <w:r w:rsidR="00E57EC9">
        <w:t xml:space="preserve">, </w:t>
      </w:r>
      <w:r w:rsidRPr="00034910">
        <w:t>il d</w:t>
      </w:r>
      <w:r w:rsidRPr="00034910">
        <w:t>e</w:t>
      </w:r>
      <w:r w:rsidRPr="00034910">
        <w:t>manda</w:t>
      </w:r>
      <w:r w:rsidR="00E57EC9">
        <w:t> :</w:t>
      </w:r>
    </w:p>
    <w:p w14:paraId="62977E24" w14:textId="77777777" w:rsidR="00E57EC9" w:rsidRDefault="00E57EC9" w:rsidP="00E57EC9">
      <w:r>
        <w:t>— </w:t>
      </w:r>
      <w:r w:rsidR="00776CEA" w:rsidRPr="00034910">
        <w:t>Et ce match</w:t>
      </w:r>
      <w:r>
        <w:t> ?</w:t>
      </w:r>
    </w:p>
    <w:p w14:paraId="6A6F4C5C" w14:textId="77777777" w:rsidR="00E57EC9" w:rsidRDefault="00E57EC9" w:rsidP="00E57EC9">
      <w:r>
        <w:t>— </w:t>
      </w:r>
      <w:r w:rsidR="00776CEA" w:rsidRPr="00034910">
        <w:t>Le tour du monde en automobile</w:t>
      </w:r>
      <w:r>
        <w:t>.</w:t>
      </w:r>
    </w:p>
    <w:p w14:paraId="59355658" w14:textId="77777777" w:rsidR="00E57EC9" w:rsidRDefault="00E57EC9" w:rsidP="00E57EC9">
      <w:r>
        <w:t>— </w:t>
      </w:r>
      <w:r w:rsidR="00776CEA" w:rsidRPr="00034910">
        <w:t>Serait-ce le défi lancé</w:t>
      </w:r>
      <w:r>
        <w:t>… ?</w:t>
      </w:r>
    </w:p>
    <w:p w14:paraId="6AE1CD7E" w14:textId="77777777" w:rsidR="00E57EC9" w:rsidRDefault="00E57EC9" w:rsidP="00E57EC9">
      <w:r>
        <w:t>— </w:t>
      </w:r>
      <w:r w:rsidR="00776CEA" w:rsidRPr="00034910">
        <w:t xml:space="preserve">Par le </w:t>
      </w:r>
      <w:r w:rsidR="00776CEA" w:rsidRPr="00034910">
        <w:rPr>
          <w:i/>
          <w:iCs/>
        </w:rPr>
        <w:t>Matin</w:t>
      </w:r>
      <w:r>
        <w:rPr>
          <w:i/>
          <w:iCs/>
        </w:rPr>
        <w:t xml:space="preserve">, </w:t>
      </w:r>
      <w:r w:rsidR="00776CEA" w:rsidRPr="00034910">
        <w:t>oui</w:t>
      </w:r>
      <w:r>
        <w:t xml:space="preserve">. </w:t>
      </w:r>
      <w:r w:rsidR="00776CEA" w:rsidRPr="00034910">
        <w:t>Partir de Paris pour le Havre</w:t>
      </w:r>
      <w:r>
        <w:t xml:space="preserve">, </w:t>
      </w:r>
      <w:r w:rsidR="00776CEA" w:rsidRPr="00034910">
        <w:t>traversée jusqu</w:t>
      </w:r>
      <w:r>
        <w:t>’</w:t>
      </w:r>
      <w:r w:rsidR="00776CEA" w:rsidRPr="00034910">
        <w:t>à New-York</w:t>
      </w:r>
      <w:r>
        <w:t xml:space="preserve">, </w:t>
      </w:r>
      <w:r w:rsidR="00776CEA" w:rsidRPr="00034910">
        <w:t>auto de cette ville à San-Francisco</w:t>
      </w:r>
      <w:r>
        <w:t xml:space="preserve">, </w:t>
      </w:r>
      <w:r w:rsidR="00776CEA" w:rsidRPr="00034910">
        <w:t>seconde traversée</w:t>
      </w:r>
      <w:r>
        <w:t xml:space="preserve">, </w:t>
      </w:r>
      <w:r w:rsidR="00776CEA" w:rsidRPr="00034910">
        <w:t>l</w:t>
      </w:r>
      <w:r>
        <w:t>’</w:t>
      </w:r>
      <w:r w:rsidR="00776CEA" w:rsidRPr="00034910">
        <w:t>Alaska</w:t>
      </w:r>
      <w:r>
        <w:t xml:space="preserve">, </w:t>
      </w:r>
      <w:r w:rsidR="00776CEA" w:rsidRPr="00034910">
        <w:t>Sibérie</w:t>
      </w:r>
      <w:r>
        <w:t xml:space="preserve">, </w:t>
      </w:r>
      <w:r w:rsidR="00776CEA" w:rsidRPr="00034910">
        <w:t>Russie</w:t>
      </w:r>
      <w:r>
        <w:t xml:space="preserve">, </w:t>
      </w:r>
      <w:r w:rsidR="00776CEA" w:rsidRPr="00034910">
        <w:t>Allemagne</w:t>
      </w:r>
      <w:r>
        <w:t xml:space="preserve">, </w:t>
      </w:r>
      <w:r w:rsidR="00776CEA" w:rsidRPr="00034910">
        <w:t>Paris</w:t>
      </w:r>
      <w:r>
        <w:t xml:space="preserve">. </w:t>
      </w:r>
      <w:r w:rsidR="00776CEA" w:rsidRPr="00034910">
        <w:t>Je suis inscrite parmi les partants</w:t>
      </w:r>
      <w:r>
        <w:t xml:space="preserve">… </w:t>
      </w:r>
      <w:r w:rsidR="00776CEA" w:rsidRPr="00034910">
        <w:t>J</w:t>
      </w:r>
      <w:r>
        <w:t>’</w:t>
      </w:r>
      <w:r w:rsidR="00776CEA" w:rsidRPr="00034910">
        <w:t>ai une trente chevaux de Dion</w:t>
      </w:r>
      <w:r>
        <w:t xml:space="preserve">, </w:t>
      </w:r>
      <w:r w:rsidR="00776CEA" w:rsidRPr="00034910">
        <w:t>quatre places avec les bagages</w:t>
      </w:r>
      <w:r>
        <w:t xml:space="preserve">. </w:t>
      </w:r>
      <w:r w:rsidR="00776CEA" w:rsidRPr="00034910">
        <w:t>J</w:t>
      </w:r>
      <w:r>
        <w:t>’</w:t>
      </w:r>
      <w:r w:rsidR="00776CEA" w:rsidRPr="00034910">
        <w:t>entraîne ma dame de comp</w:t>
      </w:r>
      <w:r w:rsidR="00776CEA" w:rsidRPr="00034910">
        <w:t>a</w:t>
      </w:r>
      <w:r w:rsidR="00776CEA" w:rsidRPr="00034910">
        <w:t xml:space="preserve">gnie </w:t>
      </w:r>
      <w:proofErr w:type="spellStart"/>
      <w:r w:rsidR="00776CEA" w:rsidRPr="00034910">
        <w:t>Patorne</w:t>
      </w:r>
      <w:proofErr w:type="spellEnd"/>
      <w:r>
        <w:t xml:space="preserve">… </w:t>
      </w:r>
      <w:r w:rsidR="00776CEA" w:rsidRPr="00034910">
        <w:t>Seulement</w:t>
      </w:r>
      <w:r>
        <w:t>…</w:t>
      </w:r>
    </w:p>
    <w:p w14:paraId="40D91CB6" w14:textId="77777777" w:rsidR="00E57EC9" w:rsidRDefault="00776CEA" w:rsidP="00E57EC9">
      <w:r w:rsidRPr="00034910">
        <w:t>Elle hésita une seconde</w:t>
      </w:r>
      <w:r w:rsidR="00E57EC9">
        <w:t>.</w:t>
      </w:r>
    </w:p>
    <w:p w14:paraId="02CFE6B8" w14:textId="77777777" w:rsidR="00E57EC9" w:rsidRDefault="00E57EC9" w:rsidP="00E57EC9">
      <w:r>
        <w:lastRenderedPageBreak/>
        <w:t>— </w:t>
      </w:r>
      <w:r w:rsidR="00776CEA" w:rsidRPr="00034910">
        <w:t>Seulement</w:t>
      </w:r>
      <w:r>
        <w:t xml:space="preserve">, </w:t>
      </w:r>
      <w:r w:rsidR="00776CEA" w:rsidRPr="00034910">
        <w:t>acheva-t-elle enfin</w:t>
      </w:r>
      <w:r>
        <w:t xml:space="preserve">, </w:t>
      </w:r>
      <w:r w:rsidR="00776CEA" w:rsidRPr="00034910">
        <w:t>je n</w:t>
      </w:r>
      <w:r>
        <w:t>’</w:t>
      </w:r>
      <w:r w:rsidR="00776CEA" w:rsidRPr="00034910">
        <w:t>ai point de mécan</w:t>
      </w:r>
      <w:r w:rsidR="00776CEA" w:rsidRPr="00034910">
        <w:t>i</w:t>
      </w:r>
      <w:r w:rsidR="00776CEA" w:rsidRPr="00034910">
        <w:t>cien et</w:t>
      </w:r>
      <w:r>
        <w:t>…</w:t>
      </w:r>
    </w:p>
    <w:p w14:paraId="3DD4EEB9" w14:textId="77777777" w:rsidR="00E57EC9" w:rsidRDefault="00776CEA" w:rsidP="00E57EC9">
      <w:r w:rsidRPr="00034910">
        <w:t>Du coup</w:t>
      </w:r>
      <w:r w:rsidR="00E57EC9">
        <w:t xml:space="preserve">, </w:t>
      </w:r>
      <w:r w:rsidRPr="00034910">
        <w:t xml:space="preserve">Dick </w:t>
      </w:r>
      <w:proofErr w:type="spellStart"/>
      <w:r w:rsidRPr="00034910">
        <w:t>Fann</w:t>
      </w:r>
      <w:proofErr w:type="spellEnd"/>
      <w:r w:rsidRPr="00034910">
        <w:t xml:space="preserve"> se prit à rire franchement</w:t>
      </w:r>
      <w:r w:rsidR="00E57EC9">
        <w:t xml:space="preserve">. </w:t>
      </w:r>
      <w:r w:rsidRPr="00034910">
        <w:t>Comme elle l</w:t>
      </w:r>
      <w:r w:rsidR="00E57EC9">
        <w:t>’</w:t>
      </w:r>
      <w:r w:rsidRPr="00034910">
        <w:t>interrogeait d</w:t>
      </w:r>
      <w:r w:rsidR="00E57EC9">
        <w:t>’</w:t>
      </w:r>
      <w:r w:rsidRPr="00034910">
        <w:t>un regard inquiet</w:t>
      </w:r>
      <w:r w:rsidR="00E57EC9">
        <w:t xml:space="preserve">, </w:t>
      </w:r>
      <w:r w:rsidRPr="00034910">
        <w:t>il plaisanta</w:t>
      </w:r>
      <w:r w:rsidR="00E57EC9">
        <w:t> :</w:t>
      </w:r>
    </w:p>
    <w:p w14:paraId="5209D171" w14:textId="77777777" w:rsidR="00E57EC9" w:rsidRDefault="00E57EC9" w:rsidP="00E57EC9">
      <w:r>
        <w:t>— </w:t>
      </w:r>
      <w:r w:rsidR="00776CEA" w:rsidRPr="00034910">
        <w:t>Un mécanicien spécial doublé d</w:t>
      </w:r>
      <w:r>
        <w:t>’</w:t>
      </w:r>
      <w:r w:rsidR="00776CEA" w:rsidRPr="00034910">
        <w:t>un détective</w:t>
      </w:r>
      <w:r>
        <w:t xml:space="preserve">, </w:t>
      </w:r>
      <w:r w:rsidR="00776CEA" w:rsidRPr="00034910">
        <w:t xml:space="preserve">capable de tenir </w:t>
      </w:r>
      <w:r w:rsidR="00776CEA" w:rsidRPr="00034910">
        <w:rPr>
          <w:i/>
          <w:iCs/>
        </w:rPr>
        <w:t xml:space="preserve">le volant </w:t>
      </w:r>
      <w:r w:rsidR="00776CEA" w:rsidRPr="00034910">
        <w:t xml:space="preserve">et de démasquer </w:t>
      </w:r>
      <w:r w:rsidR="00776CEA" w:rsidRPr="00034910">
        <w:rPr>
          <w:i/>
          <w:iCs/>
        </w:rPr>
        <w:t>le voleur</w:t>
      </w:r>
      <w:r>
        <w:rPr>
          <w:i/>
          <w:iCs/>
        </w:rPr>
        <w:t xml:space="preserve">… </w:t>
      </w:r>
      <w:r w:rsidR="00776CEA" w:rsidRPr="00034910">
        <w:t>de radium</w:t>
      </w:r>
      <w:r>
        <w:t xml:space="preserve">, </w:t>
      </w:r>
      <w:r w:rsidR="00776CEA" w:rsidRPr="00034910">
        <w:t>lequel se trouvera forcément sur la route</w:t>
      </w:r>
      <w:r>
        <w:t>…</w:t>
      </w:r>
    </w:p>
    <w:p w14:paraId="7AE06468" w14:textId="77777777" w:rsidR="00E57EC9" w:rsidRDefault="00776CEA" w:rsidP="00E57EC9">
      <w:r w:rsidRPr="00034910">
        <w:t>Elle gardait le silence</w:t>
      </w:r>
      <w:r w:rsidR="00E57EC9">
        <w:t xml:space="preserve">, </w:t>
      </w:r>
      <w:r w:rsidRPr="00034910">
        <w:t>ses grands yeux implorant</w:t>
      </w:r>
      <w:r w:rsidR="00E57EC9">
        <w:t xml:space="preserve">. </w:t>
      </w:r>
      <w:r w:rsidRPr="00034910">
        <w:t>Il lui tendit la main</w:t>
      </w:r>
      <w:r w:rsidR="00E57EC9">
        <w:t>.</w:t>
      </w:r>
    </w:p>
    <w:p w14:paraId="738FB076" w14:textId="77777777" w:rsidR="00E57EC9" w:rsidRDefault="00E57EC9" w:rsidP="00E57EC9">
      <w:r>
        <w:t>— </w:t>
      </w:r>
      <w:r w:rsidR="00776CEA" w:rsidRPr="00034910">
        <w:t xml:space="preserve">Donnez le </w:t>
      </w:r>
      <w:proofErr w:type="spellStart"/>
      <w:r w:rsidR="00776CEA" w:rsidRPr="00034910">
        <w:rPr>
          <w:i/>
          <w:iCs/>
        </w:rPr>
        <w:t>shake</w:t>
      </w:r>
      <w:proofErr w:type="spellEnd"/>
      <w:r w:rsidR="00776CEA" w:rsidRPr="00034910">
        <w:rPr>
          <w:i/>
          <w:iCs/>
        </w:rPr>
        <w:t xml:space="preserve"> hand</w:t>
      </w:r>
      <w:r>
        <w:rPr>
          <w:i/>
          <w:iCs/>
        </w:rPr>
        <w:t xml:space="preserve">, </w:t>
      </w:r>
      <w:r w:rsidR="00776CEA" w:rsidRPr="00034910">
        <w:t>Mademoiselle</w:t>
      </w:r>
      <w:r>
        <w:t xml:space="preserve">. </w:t>
      </w:r>
      <w:r w:rsidR="00776CEA" w:rsidRPr="00034910">
        <w:t xml:space="preserve">Dick </w:t>
      </w:r>
      <w:proofErr w:type="spellStart"/>
      <w:r w:rsidR="00776CEA" w:rsidRPr="00034910">
        <w:t>Fann</w:t>
      </w:r>
      <w:proofErr w:type="spellEnd"/>
      <w:r w:rsidR="00776CEA" w:rsidRPr="00034910">
        <w:t xml:space="preserve"> sera v</w:t>
      </w:r>
      <w:r w:rsidR="00776CEA" w:rsidRPr="00034910">
        <w:t>o</w:t>
      </w:r>
      <w:r w:rsidR="00776CEA" w:rsidRPr="00034910">
        <w:t>tre mécanicien</w:t>
      </w:r>
      <w:r>
        <w:t>.</w:t>
      </w:r>
    </w:p>
    <w:p w14:paraId="23F8E6FA" w14:textId="77777777" w:rsidR="00E57EC9" w:rsidRDefault="00776CEA" w:rsidP="00E57EC9">
      <w:r w:rsidRPr="00034910">
        <w:t>Et comme prise d</w:t>
      </w:r>
      <w:r w:rsidR="00E57EC9">
        <w:t>’</w:t>
      </w:r>
      <w:r w:rsidRPr="00034910">
        <w:t>une émotion soudaine</w:t>
      </w:r>
      <w:r w:rsidR="00E57EC9">
        <w:t xml:space="preserve">, </w:t>
      </w:r>
      <w:r w:rsidRPr="00034910">
        <w:t>elle bégayait</w:t>
      </w:r>
      <w:r w:rsidR="00E57EC9">
        <w:t> :</w:t>
      </w:r>
    </w:p>
    <w:p w14:paraId="08F32B58" w14:textId="77777777" w:rsidR="00E57EC9" w:rsidRDefault="00E57EC9" w:rsidP="00E57EC9">
      <w:r>
        <w:t>— </w:t>
      </w:r>
      <w:r w:rsidR="00776CEA" w:rsidRPr="00034910">
        <w:t>Oh</w:t>
      </w:r>
      <w:r>
        <w:t xml:space="preserve"> ! </w:t>
      </w:r>
      <w:r w:rsidR="00776CEA" w:rsidRPr="00034910">
        <w:t>merci</w:t>
      </w:r>
      <w:r>
        <w:t xml:space="preserve">, </w:t>
      </w:r>
      <w:r w:rsidR="00776CEA" w:rsidRPr="00034910">
        <w:t>merci de vous dévouer</w:t>
      </w:r>
      <w:r>
        <w:t>…</w:t>
      </w:r>
    </w:p>
    <w:p w14:paraId="700DE820" w14:textId="77777777" w:rsidR="00E57EC9" w:rsidRDefault="00776CEA" w:rsidP="00E57EC9">
      <w:r w:rsidRPr="00034910">
        <w:t>Il l</w:t>
      </w:r>
      <w:r w:rsidR="00E57EC9">
        <w:t>’</w:t>
      </w:r>
      <w:r w:rsidRPr="00034910">
        <w:t>arrêta flegmatiquement</w:t>
      </w:r>
      <w:r w:rsidR="00E57EC9">
        <w:t>.</w:t>
      </w:r>
    </w:p>
    <w:p w14:paraId="67B42EE7" w14:textId="77777777" w:rsidR="00E57EC9" w:rsidRDefault="00E57EC9" w:rsidP="00E57EC9">
      <w:r>
        <w:t>— </w:t>
      </w:r>
      <w:r w:rsidR="00776CEA" w:rsidRPr="00034910">
        <w:t>Ne remerciez plus</w:t>
      </w:r>
      <w:r>
        <w:t xml:space="preserve">… </w:t>
      </w:r>
      <w:r w:rsidR="00776CEA" w:rsidRPr="00034910">
        <w:t>Cette affaire des corindons est très intéressante</w:t>
      </w:r>
      <w:r>
        <w:t>.</w:t>
      </w:r>
    </w:p>
    <w:p w14:paraId="51319B94" w14:textId="77777777" w:rsidR="00E57EC9" w:rsidRDefault="00776CEA" w:rsidP="00E57EC9">
      <w:r w:rsidRPr="00034910">
        <w:t>Il s</w:t>
      </w:r>
      <w:r w:rsidR="00E57EC9">
        <w:t>’</w:t>
      </w:r>
      <w:r w:rsidRPr="00034910">
        <w:t>était levé</w:t>
      </w:r>
      <w:r w:rsidR="00E57EC9">
        <w:t xml:space="preserve">, </w:t>
      </w:r>
      <w:r w:rsidRPr="00034910">
        <w:t>indiquant ainsi à la jeune fille que l</w:t>
      </w:r>
      <w:r w:rsidR="00E57EC9">
        <w:t>’</w:t>
      </w:r>
      <w:r w:rsidRPr="00034910">
        <w:t>audience avait pris fin</w:t>
      </w:r>
      <w:r w:rsidR="00E57EC9">
        <w:t xml:space="preserve">. </w:t>
      </w:r>
      <w:r w:rsidRPr="00034910">
        <w:t>Elle obéit à cette injonction muette et se dirigea vers la porte</w:t>
      </w:r>
      <w:r w:rsidR="00E57EC9">
        <w:t xml:space="preserve">, </w:t>
      </w:r>
      <w:r w:rsidRPr="00034910">
        <w:t>précédée par Dick</w:t>
      </w:r>
      <w:r w:rsidR="00E57EC9">
        <w:t>.</w:t>
      </w:r>
    </w:p>
    <w:p w14:paraId="314E8731" w14:textId="77777777" w:rsidR="00E57EC9" w:rsidRDefault="00776CEA" w:rsidP="00E57EC9">
      <w:r w:rsidRPr="00034910">
        <w:t>Mais au moment où ils allaient l</w:t>
      </w:r>
      <w:r w:rsidR="00E57EC9">
        <w:t>’</w:t>
      </w:r>
      <w:r w:rsidRPr="00034910">
        <w:t>atteindre</w:t>
      </w:r>
      <w:r w:rsidR="00E57EC9">
        <w:t xml:space="preserve">, </w:t>
      </w:r>
      <w:r w:rsidRPr="00034910">
        <w:t>le battant s</w:t>
      </w:r>
      <w:r w:rsidR="00E57EC9">
        <w:t>’</w:t>
      </w:r>
      <w:r w:rsidRPr="00034910">
        <w:t>ouvrit brusquement</w:t>
      </w:r>
      <w:r w:rsidR="00E57EC9">
        <w:t xml:space="preserve"> ; </w:t>
      </w:r>
      <w:r w:rsidRPr="00034910">
        <w:t>un homme trapu</w:t>
      </w:r>
      <w:r w:rsidR="00E57EC9">
        <w:t xml:space="preserve">, </w:t>
      </w:r>
      <w:r w:rsidRPr="00034910">
        <w:t>haut en couleur</w:t>
      </w:r>
      <w:r w:rsidR="00E57EC9">
        <w:t xml:space="preserve">, </w:t>
      </w:r>
      <w:r w:rsidRPr="00034910">
        <w:t xml:space="preserve">tirant après lui le petit Jean </w:t>
      </w:r>
      <w:proofErr w:type="spellStart"/>
      <w:r w:rsidRPr="00034910">
        <w:t>Brot</w:t>
      </w:r>
      <w:proofErr w:type="spellEnd"/>
      <w:r w:rsidR="00E57EC9">
        <w:t xml:space="preserve">, </w:t>
      </w:r>
      <w:r w:rsidRPr="00034910">
        <w:t>désespérément cramponné aux ba</w:t>
      </w:r>
      <w:r w:rsidRPr="00034910">
        <w:t>s</w:t>
      </w:r>
      <w:r w:rsidRPr="00034910">
        <w:t>ques de sa jaquette</w:t>
      </w:r>
      <w:r w:rsidR="00E57EC9">
        <w:t xml:space="preserve">, </w:t>
      </w:r>
      <w:r w:rsidRPr="00034910">
        <w:t>fit irruption dans la pièce en criant</w:t>
      </w:r>
      <w:r w:rsidR="00E57EC9">
        <w:t> :</w:t>
      </w:r>
    </w:p>
    <w:p w14:paraId="5A9E2B0B" w14:textId="77777777" w:rsidR="00E57EC9" w:rsidRDefault="00E57EC9" w:rsidP="00E57EC9">
      <w:r>
        <w:t>— </w:t>
      </w:r>
      <w:r w:rsidR="00776CEA" w:rsidRPr="00034910">
        <w:t>Vous demande pardon</w:t>
      </w:r>
      <w:r>
        <w:t xml:space="preserve">, </w:t>
      </w:r>
      <w:r w:rsidR="00776CEA" w:rsidRPr="00034910">
        <w:t xml:space="preserve">cher monsieur Dick </w:t>
      </w:r>
      <w:proofErr w:type="spellStart"/>
      <w:r w:rsidR="00776CEA" w:rsidRPr="00034910">
        <w:t>Fann</w:t>
      </w:r>
      <w:proofErr w:type="spellEnd"/>
      <w:r>
        <w:t xml:space="preserve">… ; </w:t>
      </w:r>
      <w:r w:rsidR="00776CEA" w:rsidRPr="00034910">
        <w:t>on me dit que vous n</w:t>
      </w:r>
      <w:r>
        <w:t>’</w:t>
      </w:r>
      <w:r w:rsidR="00776CEA" w:rsidRPr="00034910">
        <w:t>êtes pas là</w:t>
      </w:r>
      <w:r>
        <w:t xml:space="preserve">, </w:t>
      </w:r>
      <w:r w:rsidR="00776CEA" w:rsidRPr="00034910">
        <w:t>mais l</w:t>
      </w:r>
      <w:r>
        <w:t>’</w:t>
      </w:r>
      <w:r w:rsidR="00776CEA" w:rsidRPr="00034910">
        <w:t>affaire est trop sérieuse pour que vous soyez absent</w:t>
      </w:r>
      <w:r>
        <w:t>.</w:t>
      </w:r>
    </w:p>
    <w:p w14:paraId="1642948A" w14:textId="77777777" w:rsidR="00E57EC9" w:rsidRDefault="00776CEA" w:rsidP="00E57EC9">
      <w:r w:rsidRPr="00034910">
        <w:lastRenderedPageBreak/>
        <w:t>À ce moment</w:t>
      </w:r>
      <w:r w:rsidR="00E57EC9">
        <w:t xml:space="preserve">, </w:t>
      </w:r>
      <w:r w:rsidRPr="00034910">
        <w:t xml:space="preserve">le nouveau venu aperçut </w:t>
      </w:r>
      <w:proofErr w:type="spellStart"/>
      <w:r w:rsidRPr="00034910">
        <w:t>Fleuriane</w:t>
      </w:r>
      <w:proofErr w:type="spellEnd"/>
      <w:r w:rsidR="00E57EC9">
        <w:t xml:space="preserve">. </w:t>
      </w:r>
      <w:r w:rsidRPr="00034910">
        <w:t>Il s</w:t>
      </w:r>
      <w:r w:rsidR="00E57EC9">
        <w:t>’</w:t>
      </w:r>
      <w:r w:rsidRPr="00034910">
        <w:t>arrêta net</w:t>
      </w:r>
      <w:r w:rsidR="00E57EC9">
        <w:t xml:space="preserve">, </w:t>
      </w:r>
      <w:r w:rsidRPr="00034910">
        <w:t>devint écarlate</w:t>
      </w:r>
      <w:r w:rsidR="00E57EC9">
        <w:t xml:space="preserve">, </w:t>
      </w:r>
      <w:r w:rsidRPr="00034910">
        <w:t>et bredouilla</w:t>
      </w:r>
      <w:r w:rsidR="00E57EC9">
        <w:t> :</w:t>
      </w:r>
    </w:p>
    <w:p w14:paraId="79821FD7" w14:textId="77777777" w:rsidR="00E57EC9" w:rsidRDefault="00E57EC9" w:rsidP="00E57EC9">
      <w:r>
        <w:t>— </w:t>
      </w:r>
      <w:r w:rsidR="00776CEA" w:rsidRPr="00034910">
        <w:t>Ah bon</w:t>
      </w:r>
      <w:r>
        <w:t xml:space="preserve"> ! </w:t>
      </w:r>
      <w:r w:rsidR="00776CEA" w:rsidRPr="00034910">
        <w:t>Je ne savais pas</w:t>
      </w:r>
      <w:r>
        <w:t>.</w:t>
      </w:r>
    </w:p>
    <w:p w14:paraId="495DAD7F" w14:textId="77777777" w:rsidR="00E57EC9" w:rsidRDefault="00776CEA" w:rsidP="00E57EC9">
      <w:r w:rsidRPr="00034910">
        <w:t>Dick ne lui permit pas de continuer</w:t>
      </w:r>
      <w:r w:rsidR="00E57EC9">
        <w:t> :</w:t>
      </w:r>
    </w:p>
    <w:p w14:paraId="08EB698E" w14:textId="3AE62E7B" w:rsidR="00E57EC9" w:rsidRDefault="00E57EC9" w:rsidP="00E57EC9">
      <w:r>
        <w:t>— </w:t>
      </w:r>
      <w:r w:rsidR="00776CEA" w:rsidRPr="00034910">
        <w:t>Enchanté de vous voir</w:t>
      </w:r>
      <w:r>
        <w:t>, M. </w:t>
      </w:r>
      <w:proofErr w:type="spellStart"/>
      <w:r w:rsidR="00776CEA" w:rsidRPr="00034910">
        <w:t>Ginat</w:t>
      </w:r>
      <w:proofErr w:type="spellEnd"/>
      <w:r>
        <w:t xml:space="preserve">, </w:t>
      </w:r>
      <w:r w:rsidR="00776CEA" w:rsidRPr="00034910">
        <w:t>vous êtes une des l</w:t>
      </w:r>
      <w:r w:rsidR="00776CEA" w:rsidRPr="00034910">
        <w:t>u</w:t>
      </w:r>
      <w:r w:rsidR="00776CEA" w:rsidRPr="00034910">
        <w:t>mières de la police française</w:t>
      </w:r>
      <w:r>
        <w:t xml:space="preserve"> ; </w:t>
      </w:r>
      <w:r w:rsidR="00776CEA" w:rsidRPr="00034910">
        <w:t>j</w:t>
      </w:r>
      <w:r>
        <w:t>’</w:t>
      </w:r>
      <w:r w:rsidR="00776CEA" w:rsidRPr="00034910">
        <w:t>ai eu plaisir à vous recevoir à Londres et suis heureux de renouer connaissance</w:t>
      </w:r>
      <w:r>
        <w:t>.</w:t>
      </w:r>
    </w:p>
    <w:p w14:paraId="25883D0C" w14:textId="77777777" w:rsidR="00E57EC9" w:rsidRDefault="00776CEA" w:rsidP="00E57EC9">
      <w:r w:rsidRPr="00034910">
        <w:t>Puis s</w:t>
      </w:r>
      <w:r w:rsidR="00E57EC9">
        <w:t>’</w:t>
      </w:r>
      <w:r w:rsidRPr="00034910">
        <w:t xml:space="preserve">adressant à </w:t>
      </w:r>
      <w:proofErr w:type="spellStart"/>
      <w:r w:rsidRPr="00034910">
        <w:t>Fleuriane</w:t>
      </w:r>
      <w:proofErr w:type="spellEnd"/>
      <w:r w:rsidR="00E57EC9">
        <w:t> :</w:t>
      </w:r>
    </w:p>
    <w:p w14:paraId="29C9E332" w14:textId="77777777" w:rsidR="00E57EC9" w:rsidRDefault="00E57EC9" w:rsidP="00E57EC9">
      <w:r>
        <w:t>— </w:t>
      </w:r>
      <w:r w:rsidR="00776CEA" w:rsidRPr="00034910">
        <w:t>Ne vous éloignez pas</w:t>
      </w:r>
      <w:r>
        <w:t xml:space="preserve">, </w:t>
      </w:r>
      <w:r w:rsidR="00776CEA" w:rsidRPr="00034910">
        <w:t>Mademoiselle</w:t>
      </w:r>
      <w:r>
        <w:t xml:space="preserve">… ; </w:t>
      </w:r>
      <w:r w:rsidR="00776CEA" w:rsidRPr="00034910">
        <w:t>je croyais notre entretien terminé</w:t>
      </w:r>
      <w:r>
        <w:t xml:space="preserve">. </w:t>
      </w:r>
      <w:r w:rsidR="00776CEA" w:rsidRPr="00034910">
        <w:t>Il se pourrait qu</w:t>
      </w:r>
      <w:r>
        <w:t>’</w:t>
      </w:r>
      <w:r w:rsidR="00776CEA" w:rsidRPr="00034910">
        <w:t>il en fût autrement</w:t>
      </w:r>
      <w:r>
        <w:t>.</w:t>
      </w:r>
    </w:p>
    <w:p w14:paraId="2D3406B6" w14:textId="77777777" w:rsidR="00E57EC9" w:rsidRDefault="00E57EC9" w:rsidP="00E57EC9">
      <w:r>
        <w:t>— </w:t>
      </w:r>
      <w:r w:rsidR="00776CEA" w:rsidRPr="00034910">
        <w:t>Pourquoi</w:t>
      </w:r>
      <w:r>
        <w:t xml:space="preserve"> ? </w:t>
      </w:r>
      <w:r w:rsidR="00776CEA" w:rsidRPr="00034910">
        <w:t>fit-elle avec étonnement</w:t>
      </w:r>
      <w:r>
        <w:t>.</w:t>
      </w:r>
    </w:p>
    <w:p w14:paraId="4D83033A" w14:textId="77777777" w:rsidR="00E57EC9" w:rsidRDefault="00776CEA" w:rsidP="00E57EC9">
      <w:r w:rsidRPr="00034910">
        <w:t>Il haussa les épaules</w:t>
      </w:r>
      <w:r w:rsidR="00E57EC9">
        <w:t>.</w:t>
      </w:r>
    </w:p>
    <w:p w14:paraId="782B66F3" w14:textId="77777777" w:rsidR="00E57EC9" w:rsidRDefault="00E57EC9" w:rsidP="00E57EC9">
      <w:r>
        <w:t>— </w:t>
      </w:r>
      <w:r w:rsidR="00776CEA" w:rsidRPr="00034910">
        <w:t>Quand on est à l</w:t>
      </w:r>
      <w:r>
        <w:t>’</w:t>
      </w:r>
      <w:r w:rsidR="00776CEA" w:rsidRPr="00034910">
        <w:t>affût</w:t>
      </w:r>
      <w:r>
        <w:t xml:space="preserve">, </w:t>
      </w:r>
      <w:r w:rsidR="00776CEA" w:rsidRPr="00034910">
        <w:t>il faut prévoir que le gibier va pa</w:t>
      </w:r>
      <w:r w:rsidR="00776CEA" w:rsidRPr="00034910">
        <w:t>s</w:t>
      </w:r>
      <w:r w:rsidR="00776CEA" w:rsidRPr="00034910">
        <w:t>ser</w:t>
      </w:r>
      <w:r>
        <w:t>.</w:t>
      </w:r>
    </w:p>
    <w:p w14:paraId="4EA8EA05" w14:textId="77777777" w:rsidR="00E57EC9" w:rsidRDefault="00776CEA" w:rsidP="00E57EC9">
      <w:r w:rsidRPr="00034910">
        <w:t>Et coupant court à toute interrogation nouvelle</w:t>
      </w:r>
      <w:r w:rsidR="00E57EC9">
        <w:t xml:space="preserve">, </w:t>
      </w:r>
      <w:r w:rsidRPr="00034910">
        <w:t>il conduisit doucement</w:t>
      </w:r>
      <w:r w:rsidR="00E57EC9">
        <w:t xml:space="preserve">, </w:t>
      </w:r>
      <w:r w:rsidRPr="00034910">
        <w:t>mais irrésistiblement la jeune fille à la porte qu</w:t>
      </w:r>
      <w:r w:rsidR="00E57EC9">
        <w:t>’</w:t>
      </w:r>
      <w:r w:rsidRPr="00034910">
        <w:t>il referma sur elle</w:t>
      </w:r>
      <w:r w:rsidR="00E57EC9">
        <w:t>.</w:t>
      </w:r>
    </w:p>
    <w:p w14:paraId="7B8F9C80" w14:textId="5716A304" w:rsidR="00E57EC9" w:rsidRDefault="007C5BD3" w:rsidP="007D17F9">
      <w:pPr>
        <w:pStyle w:val="Centrsolidaire"/>
      </w:pPr>
      <w:r w:rsidRPr="00E57EC9">
        <w:rPr>
          <w:noProof/>
        </w:rPr>
        <w:lastRenderedPageBreak/>
        <w:drawing>
          <wp:inline distT="0" distB="0" distL="0" distR="0" wp14:anchorId="24BD8E85" wp14:editId="1842D5F4">
            <wp:extent cx="5756910" cy="5128895"/>
            <wp:effectExtent l="0" t="0" r="0" b="0"/>
            <wp:docPr id="4"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6910" cy="5128895"/>
                    </a:xfrm>
                    <a:prstGeom prst="rect">
                      <a:avLst/>
                    </a:prstGeom>
                    <a:noFill/>
                    <a:ln>
                      <a:noFill/>
                    </a:ln>
                  </pic:spPr>
                </pic:pic>
              </a:graphicData>
            </a:graphic>
          </wp:inline>
        </w:drawing>
      </w:r>
    </w:p>
    <w:p w14:paraId="314F3EB7" w14:textId="77777777" w:rsidR="00E57EC9" w:rsidRPr="007F1C96" w:rsidRDefault="00776CEA" w:rsidP="007F1C96">
      <w:pPr>
        <w:pStyle w:val="Titre2"/>
      </w:pPr>
      <w:bookmarkStart w:id="2" w:name="_Toc195633733"/>
      <w:r w:rsidRPr="007F1C96">
        <w:t>CHAPITRE II</w:t>
      </w:r>
      <w:r w:rsidRPr="007F1C96">
        <w:br/>
      </w:r>
      <w:r w:rsidRPr="007F1C96">
        <w:br/>
        <w:t>UN VOL ÉTRANGE</w:t>
      </w:r>
      <w:bookmarkEnd w:id="2"/>
      <w:r w:rsidRPr="007F1C96">
        <w:br/>
      </w:r>
    </w:p>
    <w:p w14:paraId="7FE97C50" w14:textId="77777777" w:rsidR="00E57EC9" w:rsidRDefault="00E57EC9" w:rsidP="00E57EC9">
      <w:r w:rsidRPr="007F1C96">
        <w:rPr>
          <w:szCs w:val="36"/>
        </w:rPr>
        <w:t>— </w:t>
      </w:r>
      <w:r w:rsidR="00776CEA" w:rsidRPr="00034910">
        <w:t>Eh bien</w:t>
      </w:r>
      <w:r>
        <w:t xml:space="preserve">, </w:t>
      </w:r>
      <w:r w:rsidR="00776CEA" w:rsidRPr="00034910">
        <w:t xml:space="preserve">monsieur </w:t>
      </w:r>
      <w:proofErr w:type="spellStart"/>
      <w:r w:rsidR="00776CEA" w:rsidRPr="00034910">
        <w:t>Ginat</w:t>
      </w:r>
      <w:proofErr w:type="spellEnd"/>
      <w:r>
        <w:t> ?</w:t>
      </w:r>
    </w:p>
    <w:p w14:paraId="7C521EF7" w14:textId="77777777" w:rsidR="00E57EC9" w:rsidRDefault="00776CEA" w:rsidP="00E57EC9">
      <w:r w:rsidRPr="00034910">
        <w:t>La question fut chuchotée</w:t>
      </w:r>
      <w:r w:rsidR="00E57EC9">
        <w:t xml:space="preserve">. </w:t>
      </w:r>
      <w:r w:rsidRPr="00034910">
        <w:t xml:space="preserve">Dick </w:t>
      </w:r>
      <w:proofErr w:type="spellStart"/>
      <w:r w:rsidRPr="00034910">
        <w:t>Fann</w:t>
      </w:r>
      <w:proofErr w:type="spellEnd"/>
      <w:r w:rsidRPr="00034910">
        <w:t xml:space="preserve"> s</w:t>
      </w:r>
      <w:r w:rsidR="00E57EC9">
        <w:t>’</w:t>
      </w:r>
      <w:r w:rsidRPr="00034910">
        <w:t>était tourné vers le nouveau venu</w:t>
      </w:r>
      <w:r w:rsidR="00E57EC9">
        <w:t>.</w:t>
      </w:r>
    </w:p>
    <w:p w14:paraId="0775E743" w14:textId="77777777" w:rsidR="00E57EC9" w:rsidRDefault="00E57EC9" w:rsidP="00E57EC9">
      <w:r>
        <w:lastRenderedPageBreak/>
        <w:t>— </w:t>
      </w:r>
      <w:r w:rsidR="00776CEA" w:rsidRPr="00034910">
        <w:t>Eh bien</w:t>
      </w:r>
      <w:r>
        <w:t xml:space="preserve">, </w:t>
      </w:r>
      <w:r w:rsidR="00776CEA" w:rsidRPr="00034910">
        <w:t>cher Monsieur</w:t>
      </w:r>
      <w:r>
        <w:t xml:space="preserve">, </w:t>
      </w:r>
      <w:r w:rsidR="00776CEA" w:rsidRPr="00034910">
        <w:t>commença l</w:t>
      </w:r>
      <w:r>
        <w:t>’</w:t>
      </w:r>
      <w:r w:rsidR="00776CEA" w:rsidRPr="00034910">
        <w:t>interpellé</w:t>
      </w:r>
      <w:r>
        <w:t xml:space="preserve">, </w:t>
      </w:r>
      <w:r w:rsidR="00776CEA" w:rsidRPr="00034910">
        <w:t>je m</w:t>
      </w:r>
      <w:r>
        <w:t>’</w:t>
      </w:r>
      <w:r w:rsidR="00776CEA" w:rsidRPr="00034910">
        <w:t>excuse d</w:t>
      </w:r>
      <w:r>
        <w:t>’</w:t>
      </w:r>
      <w:r w:rsidR="00776CEA" w:rsidRPr="00034910">
        <w:t>abord de vous déranger</w:t>
      </w:r>
      <w:r>
        <w:t>…</w:t>
      </w:r>
    </w:p>
    <w:p w14:paraId="12C82988" w14:textId="77777777" w:rsidR="00E57EC9" w:rsidRDefault="00E57EC9" w:rsidP="00E57EC9">
      <w:r>
        <w:t>— </w:t>
      </w:r>
      <w:r w:rsidR="00776CEA" w:rsidRPr="00034910">
        <w:t>Inutile</w:t>
      </w:r>
      <w:r>
        <w:t xml:space="preserve">… </w:t>
      </w:r>
      <w:r w:rsidR="00776CEA" w:rsidRPr="00034910">
        <w:t>Les politesses font perdre du temps</w:t>
      </w:r>
      <w:r>
        <w:t xml:space="preserve">, </w:t>
      </w:r>
      <w:r w:rsidR="00776CEA" w:rsidRPr="00034910">
        <w:t>et les cr</w:t>
      </w:r>
      <w:r w:rsidR="00776CEA" w:rsidRPr="00034910">
        <w:t>i</w:t>
      </w:r>
      <w:r w:rsidR="00776CEA" w:rsidRPr="00034910">
        <w:t>minels en profitent pour tirer au large</w:t>
      </w:r>
      <w:r>
        <w:t xml:space="preserve">. </w:t>
      </w:r>
      <w:r w:rsidR="00776CEA" w:rsidRPr="00034910">
        <w:t>Donc</w:t>
      </w:r>
      <w:r>
        <w:t xml:space="preserve">, </w:t>
      </w:r>
      <w:r w:rsidR="00776CEA" w:rsidRPr="00034910">
        <w:t>entrons en plein cœur du sujet</w:t>
      </w:r>
      <w:r>
        <w:t xml:space="preserve">. </w:t>
      </w:r>
      <w:r w:rsidR="00776CEA" w:rsidRPr="00034910">
        <w:t>Vous venez de procéder à une enquête sans résu</w:t>
      </w:r>
      <w:r w:rsidR="00776CEA" w:rsidRPr="00034910">
        <w:t>l</w:t>
      </w:r>
      <w:r w:rsidR="00776CEA" w:rsidRPr="00034910">
        <w:t>tat et vous désirez avoir mon avis</w:t>
      </w:r>
      <w:r>
        <w:t>.</w:t>
      </w:r>
    </w:p>
    <w:p w14:paraId="7D24D2EC" w14:textId="77777777" w:rsidR="00E57EC9" w:rsidRDefault="00776CEA" w:rsidP="00E57EC9">
      <w:r w:rsidRPr="00034910">
        <w:t>Les yeux de l</w:t>
      </w:r>
      <w:r w:rsidR="00E57EC9">
        <w:t>’</w:t>
      </w:r>
      <w:r w:rsidRPr="00034910">
        <w:t>agent parisien exprimèrent la stupéfaction</w:t>
      </w:r>
      <w:r w:rsidR="00E57EC9">
        <w:t>.</w:t>
      </w:r>
    </w:p>
    <w:p w14:paraId="4974E912" w14:textId="77777777" w:rsidR="00E57EC9" w:rsidRDefault="00E57EC9" w:rsidP="00E57EC9">
      <w:r>
        <w:t>— </w:t>
      </w:r>
      <w:r w:rsidR="00776CEA" w:rsidRPr="00034910">
        <w:t>Comment voyez-vous que je viens de l</w:t>
      </w:r>
      <w:r>
        <w:t>’</w:t>
      </w:r>
      <w:r w:rsidR="00776CEA" w:rsidRPr="00034910">
        <w:t>enquête</w:t>
      </w:r>
      <w:r>
        <w:t xml:space="preserve"> ? </w:t>
      </w:r>
      <w:r w:rsidR="00776CEA" w:rsidRPr="00034910">
        <w:t>murm</w:t>
      </w:r>
      <w:r w:rsidR="00776CEA" w:rsidRPr="00034910">
        <w:t>u</w:t>
      </w:r>
      <w:r w:rsidR="00776CEA" w:rsidRPr="00034910">
        <w:t>ra-t-il</w:t>
      </w:r>
      <w:r>
        <w:t>.</w:t>
      </w:r>
    </w:p>
    <w:p w14:paraId="1330BE37" w14:textId="77777777" w:rsidR="00E57EC9" w:rsidRDefault="00E57EC9" w:rsidP="00E57EC9">
      <w:r>
        <w:t>— </w:t>
      </w:r>
      <w:r w:rsidR="00776CEA" w:rsidRPr="00034910">
        <w:t>Oh</w:t>
      </w:r>
      <w:r>
        <w:t xml:space="preserve"> ! </w:t>
      </w:r>
      <w:r w:rsidR="00776CEA" w:rsidRPr="00034910">
        <w:t>trop simple en vérité</w:t>
      </w:r>
      <w:r>
        <w:t xml:space="preserve">. </w:t>
      </w:r>
      <w:r w:rsidR="00776CEA" w:rsidRPr="00034910">
        <w:t>Votre question est pour vous amuser</w:t>
      </w:r>
      <w:r>
        <w:t>.</w:t>
      </w:r>
    </w:p>
    <w:p w14:paraId="5CA679B3" w14:textId="77777777" w:rsidR="00E57EC9" w:rsidRDefault="00E57EC9" w:rsidP="00E57EC9">
      <w:r>
        <w:t>— </w:t>
      </w:r>
      <w:r w:rsidR="00776CEA" w:rsidRPr="00034910">
        <w:t>Je vous assure que non</w:t>
      </w:r>
      <w:r>
        <w:t>.</w:t>
      </w:r>
    </w:p>
    <w:p w14:paraId="4D7681CA" w14:textId="77777777" w:rsidR="00E57EC9" w:rsidRDefault="00E57EC9" w:rsidP="00E57EC9">
      <w:r>
        <w:t>— </w:t>
      </w:r>
      <w:r w:rsidR="00776CEA" w:rsidRPr="00034910">
        <w:t>Je réponds alors</w:t>
      </w:r>
      <w:r>
        <w:t xml:space="preserve">. </w:t>
      </w:r>
      <w:r w:rsidR="00776CEA" w:rsidRPr="00034910">
        <w:t>Vous êtes très soigné</w:t>
      </w:r>
      <w:r>
        <w:t xml:space="preserve">, </w:t>
      </w:r>
      <w:r w:rsidR="00776CEA" w:rsidRPr="00034910">
        <w:t xml:space="preserve">monsieur </w:t>
      </w:r>
      <w:proofErr w:type="spellStart"/>
      <w:r w:rsidR="00776CEA" w:rsidRPr="00034910">
        <w:t>Ginat</w:t>
      </w:r>
      <w:proofErr w:type="spellEnd"/>
      <w:r>
        <w:t xml:space="preserve">. </w:t>
      </w:r>
      <w:r w:rsidR="00776CEA" w:rsidRPr="00034910">
        <w:t>Donc</w:t>
      </w:r>
      <w:r>
        <w:t xml:space="preserve">, </w:t>
      </w:r>
      <w:r w:rsidR="00776CEA" w:rsidRPr="00034910">
        <w:t>si vous sortiez de chez vous</w:t>
      </w:r>
      <w:r>
        <w:t xml:space="preserve">, </w:t>
      </w:r>
      <w:r w:rsidR="00776CEA" w:rsidRPr="00034910">
        <w:t>vos vêtements ne porteraient pas les traces légères de poussière</w:t>
      </w:r>
      <w:r>
        <w:t xml:space="preserve">, </w:t>
      </w:r>
      <w:r w:rsidR="00776CEA" w:rsidRPr="00034910">
        <w:t>que je remarque sur vos manches</w:t>
      </w:r>
      <w:r>
        <w:t xml:space="preserve">, </w:t>
      </w:r>
      <w:r w:rsidR="00776CEA" w:rsidRPr="00034910">
        <w:t>sur les pans de votre jaquette</w:t>
      </w:r>
      <w:r>
        <w:t>.</w:t>
      </w:r>
    </w:p>
    <w:p w14:paraId="6DC1B277" w14:textId="77777777" w:rsidR="00E57EC9" w:rsidRDefault="00E57EC9" w:rsidP="00E57EC9">
      <w:r>
        <w:t>— </w:t>
      </w:r>
      <w:r w:rsidR="00776CEA" w:rsidRPr="00034910">
        <w:t>Ah</w:t>
      </w:r>
      <w:r>
        <w:t> !</w:t>
      </w:r>
    </w:p>
    <w:p w14:paraId="00CA40FA" w14:textId="77777777" w:rsidR="00E57EC9" w:rsidRDefault="00E57EC9" w:rsidP="00E57EC9">
      <w:r>
        <w:t>— </w:t>
      </w:r>
      <w:r w:rsidR="00776CEA" w:rsidRPr="00034910">
        <w:t>Enfin</w:t>
      </w:r>
      <w:r>
        <w:t xml:space="preserve">, </w:t>
      </w:r>
      <w:r w:rsidR="00776CEA" w:rsidRPr="00034910">
        <w:t>tenez</w:t>
      </w:r>
      <w:r>
        <w:t xml:space="preserve">, </w:t>
      </w:r>
      <w:r w:rsidR="00776CEA" w:rsidRPr="00034910">
        <w:t>là</w:t>
      </w:r>
      <w:r>
        <w:t xml:space="preserve">, </w:t>
      </w:r>
      <w:r w:rsidR="00776CEA" w:rsidRPr="00034910">
        <w:t>sur l</w:t>
      </w:r>
      <w:r>
        <w:t>’</w:t>
      </w:r>
      <w:r w:rsidR="00776CEA" w:rsidRPr="00034910">
        <w:t>épaule</w:t>
      </w:r>
      <w:r>
        <w:t xml:space="preserve">, </w:t>
      </w:r>
      <w:r w:rsidR="00776CEA" w:rsidRPr="00034910">
        <w:t>un filament brillant qui me semble avoir appartenu à une toile d</w:t>
      </w:r>
      <w:r>
        <w:t>’</w:t>
      </w:r>
      <w:r w:rsidR="00776CEA" w:rsidRPr="00034910">
        <w:t>araignée</w:t>
      </w:r>
      <w:r>
        <w:t>.</w:t>
      </w:r>
    </w:p>
    <w:p w14:paraId="1E7458F7" w14:textId="77777777" w:rsidR="00E57EC9" w:rsidRDefault="00E57EC9" w:rsidP="00E57EC9">
      <w:r>
        <w:t>— </w:t>
      </w:r>
      <w:r w:rsidR="00776CEA" w:rsidRPr="00034910">
        <w:t>Ce qui vous fait croire</w:t>
      </w:r>
      <w:r>
        <w:t> ?</w:t>
      </w:r>
    </w:p>
    <w:p w14:paraId="578D68A9" w14:textId="77777777" w:rsidR="00E57EC9" w:rsidRDefault="00E57EC9" w:rsidP="00E57EC9">
      <w:r>
        <w:t>— </w:t>
      </w:r>
      <w:r w:rsidR="00776CEA" w:rsidRPr="00034910">
        <w:t>Que vous avez exploré un appartement bien mal tenu</w:t>
      </w:r>
      <w:r>
        <w:t xml:space="preserve">, </w:t>
      </w:r>
      <w:r w:rsidR="00776CEA" w:rsidRPr="00034910">
        <w:t>vraisemblablement inhabité</w:t>
      </w:r>
      <w:r>
        <w:t>.</w:t>
      </w:r>
    </w:p>
    <w:p w14:paraId="60AFB69A" w14:textId="77777777" w:rsidR="00E57EC9" w:rsidRDefault="00776CEA" w:rsidP="00E57EC9">
      <w:r w:rsidRPr="00034910">
        <w:t>L</w:t>
      </w:r>
      <w:r w:rsidR="00E57EC9">
        <w:t>’</w:t>
      </w:r>
      <w:r w:rsidRPr="00034910">
        <w:t xml:space="preserve">interlocuteur de Dick </w:t>
      </w:r>
      <w:proofErr w:type="spellStart"/>
      <w:r w:rsidRPr="00034910">
        <w:t>Fann</w:t>
      </w:r>
      <w:proofErr w:type="spellEnd"/>
      <w:r w:rsidRPr="00034910">
        <w:t xml:space="preserve"> leva les bras vers le plafond</w:t>
      </w:r>
      <w:r w:rsidR="00E57EC9">
        <w:t>.</w:t>
      </w:r>
    </w:p>
    <w:p w14:paraId="3C9F8E53" w14:textId="77777777" w:rsidR="00E57EC9" w:rsidRDefault="00E57EC9" w:rsidP="00E57EC9">
      <w:r>
        <w:t>— </w:t>
      </w:r>
      <w:r w:rsidR="00776CEA" w:rsidRPr="00034910">
        <w:t>Pourquoi un appartement</w:t>
      </w:r>
      <w:r>
        <w:t xml:space="preserve">, </w:t>
      </w:r>
      <w:r w:rsidR="00776CEA" w:rsidRPr="00034910">
        <w:t>et non une usine</w:t>
      </w:r>
      <w:r>
        <w:t xml:space="preserve">, </w:t>
      </w:r>
      <w:r w:rsidR="00776CEA" w:rsidRPr="00034910">
        <w:t>une cave</w:t>
      </w:r>
      <w:r>
        <w:t> ?</w:t>
      </w:r>
    </w:p>
    <w:p w14:paraId="0CE752D8" w14:textId="77777777" w:rsidR="00E57EC9" w:rsidRDefault="00E57EC9" w:rsidP="00E57EC9">
      <w:r>
        <w:lastRenderedPageBreak/>
        <w:t>— </w:t>
      </w:r>
      <w:r w:rsidR="00776CEA" w:rsidRPr="00034910">
        <w:t>La poussière n</w:t>
      </w:r>
      <w:r>
        <w:t>’</w:t>
      </w:r>
      <w:r w:rsidR="00776CEA" w:rsidRPr="00034910">
        <w:t>aurait ni cette apparence</w:t>
      </w:r>
      <w:r>
        <w:t xml:space="preserve">, </w:t>
      </w:r>
      <w:r w:rsidR="00776CEA" w:rsidRPr="00034910">
        <w:t>ni cette finesse</w:t>
      </w:r>
      <w:r>
        <w:t xml:space="preserve">, </w:t>
      </w:r>
      <w:r w:rsidR="00776CEA" w:rsidRPr="00034910">
        <w:t xml:space="preserve">monsieur </w:t>
      </w:r>
      <w:proofErr w:type="spellStart"/>
      <w:r w:rsidR="00776CEA" w:rsidRPr="00034910">
        <w:t>Ginat</w:t>
      </w:r>
      <w:proofErr w:type="spellEnd"/>
      <w:r>
        <w:t>.</w:t>
      </w:r>
    </w:p>
    <w:p w14:paraId="41F4E7F3" w14:textId="77777777" w:rsidR="00E57EC9" w:rsidRDefault="00776CEA" w:rsidP="00E57EC9">
      <w:r w:rsidRPr="00034910">
        <w:t>Et avec un sourire où flottait une imperceptible ironie</w:t>
      </w:r>
      <w:r w:rsidR="00E57EC9">
        <w:t xml:space="preserve">, </w:t>
      </w:r>
      <w:r w:rsidRPr="00034910">
        <w:t>le détective amateur poursuivit</w:t>
      </w:r>
      <w:r w:rsidR="00E57EC9">
        <w:t> :</w:t>
      </w:r>
    </w:p>
    <w:p w14:paraId="3BA1720E" w14:textId="77777777" w:rsidR="00E57EC9" w:rsidRDefault="00E57EC9" w:rsidP="00E57EC9">
      <w:r>
        <w:t>— </w:t>
      </w:r>
      <w:r w:rsidR="00776CEA" w:rsidRPr="00034910">
        <w:t>Je penche décidément pour l</w:t>
      </w:r>
      <w:r>
        <w:t>’</w:t>
      </w:r>
      <w:r w:rsidR="00776CEA" w:rsidRPr="00034910">
        <w:t>appartement inhabité</w:t>
      </w:r>
      <w:r>
        <w:t xml:space="preserve">… </w:t>
      </w:r>
      <w:r w:rsidR="00776CEA" w:rsidRPr="00034910">
        <w:t>Pour vous promener en pareil lieu</w:t>
      </w:r>
      <w:r>
        <w:t xml:space="preserve">, </w:t>
      </w:r>
      <w:r w:rsidR="00776CEA" w:rsidRPr="00034910">
        <w:t>il faut qu</w:t>
      </w:r>
      <w:r>
        <w:t>’</w:t>
      </w:r>
      <w:r w:rsidR="00776CEA" w:rsidRPr="00034910">
        <w:t>il s</w:t>
      </w:r>
      <w:r>
        <w:t>’</w:t>
      </w:r>
      <w:r w:rsidR="00776CEA" w:rsidRPr="00034910">
        <w:t>y soit produit des faits se répercutant sur des locaux voisins</w:t>
      </w:r>
      <w:r>
        <w:t xml:space="preserve">…, </w:t>
      </w:r>
      <w:r w:rsidR="00776CEA" w:rsidRPr="00034910">
        <w:t>habités ceux-là</w:t>
      </w:r>
      <w:r>
        <w:t xml:space="preserve">. </w:t>
      </w:r>
      <w:r w:rsidR="00776CEA" w:rsidRPr="00034910">
        <w:t>Conclusion</w:t>
      </w:r>
      <w:r>
        <w:t xml:space="preserve"> : </w:t>
      </w:r>
      <w:r w:rsidR="00776CEA" w:rsidRPr="00034910">
        <w:t xml:space="preserve">Un vol commis par des </w:t>
      </w:r>
      <w:r w:rsidR="00776CEA" w:rsidRPr="00034910">
        <w:rPr>
          <w:i/>
          <w:iCs/>
        </w:rPr>
        <w:t>perceurs de murailles</w:t>
      </w:r>
      <w:r>
        <w:rPr>
          <w:i/>
          <w:iCs/>
        </w:rPr>
        <w:t xml:space="preserve">. </w:t>
      </w:r>
      <w:r w:rsidR="00776CEA" w:rsidRPr="00034910">
        <w:t>Ces industriels n</w:t>
      </w:r>
      <w:r>
        <w:t>’</w:t>
      </w:r>
      <w:r w:rsidR="00776CEA" w:rsidRPr="00034910">
        <w:t>opérant guère que chez les manieurs d</w:t>
      </w:r>
      <w:r>
        <w:t>’</w:t>
      </w:r>
      <w:r w:rsidR="00776CEA" w:rsidRPr="00034910">
        <w:t>or ou de pierreries</w:t>
      </w:r>
      <w:r>
        <w:t xml:space="preserve">, </w:t>
      </w:r>
      <w:r w:rsidR="00776CEA" w:rsidRPr="00034910">
        <w:t>les victimes appartiennent à la banque ou à la joaill</w:t>
      </w:r>
      <w:r w:rsidR="00776CEA" w:rsidRPr="00034910">
        <w:t>e</w:t>
      </w:r>
      <w:r w:rsidR="00776CEA" w:rsidRPr="00034910">
        <w:t>rie</w:t>
      </w:r>
      <w:r>
        <w:t>.</w:t>
      </w:r>
    </w:p>
    <w:p w14:paraId="38994038" w14:textId="19BBD96B" w:rsidR="00E57EC9" w:rsidRDefault="00776CEA" w:rsidP="00E57EC9">
      <w:r w:rsidRPr="00034910">
        <w:t xml:space="preserve">Le visage de </w:t>
      </w:r>
      <w:r w:rsidR="00E57EC9">
        <w:t>M. </w:t>
      </w:r>
      <w:proofErr w:type="spellStart"/>
      <w:r w:rsidRPr="00034910">
        <w:t>Ginat</w:t>
      </w:r>
      <w:proofErr w:type="spellEnd"/>
      <w:r w:rsidRPr="00034910">
        <w:t xml:space="preserve"> était bouleversé</w:t>
      </w:r>
      <w:r w:rsidR="00E57EC9">
        <w:t xml:space="preserve">. </w:t>
      </w:r>
      <w:r w:rsidRPr="00034910">
        <w:t>Sur ses traits se fondaient</w:t>
      </w:r>
      <w:r w:rsidR="00E57EC9">
        <w:t xml:space="preserve">, </w:t>
      </w:r>
      <w:r w:rsidRPr="00034910">
        <w:t>en un mélange burlesque</w:t>
      </w:r>
      <w:r w:rsidR="00E57EC9">
        <w:t xml:space="preserve">, </w:t>
      </w:r>
      <w:r w:rsidRPr="00034910">
        <w:t>l</w:t>
      </w:r>
      <w:r w:rsidR="00E57EC9">
        <w:t>’</w:t>
      </w:r>
      <w:r w:rsidRPr="00034910">
        <w:t>ahurissement et la ma</w:t>
      </w:r>
      <w:r w:rsidRPr="00034910">
        <w:t>u</w:t>
      </w:r>
      <w:r w:rsidRPr="00034910">
        <w:t>vaise humeur</w:t>
      </w:r>
      <w:r w:rsidR="00E57EC9">
        <w:t>.</w:t>
      </w:r>
    </w:p>
    <w:p w14:paraId="6BD7F6A9" w14:textId="77777777" w:rsidR="00E57EC9" w:rsidRDefault="00E57EC9" w:rsidP="00E57EC9">
      <w:r>
        <w:t>— </w:t>
      </w:r>
      <w:r w:rsidR="00776CEA" w:rsidRPr="00034910">
        <w:t>Oui</w:t>
      </w:r>
      <w:r>
        <w:t xml:space="preserve">… </w:t>
      </w:r>
      <w:r w:rsidR="00776CEA" w:rsidRPr="00034910">
        <w:t>c</w:t>
      </w:r>
      <w:r>
        <w:t>’</w:t>
      </w:r>
      <w:r w:rsidR="00776CEA" w:rsidRPr="00034910">
        <w:t>est bien cela</w:t>
      </w:r>
      <w:r>
        <w:t xml:space="preserve">. </w:t>
      </w:r>
      <w:r w:rsidR="00776CEA" w:rsidRPr="00034910">
        <w:t>J</w:t>
      </w:r>
      <w:r>
        <w:t>’</w:t>
      </w:r>
      <w:r w:rsidR="00776CEA" w:rsidRPr="00034910">
        <w:t>ai visité l</w:t>
      </w:r>
      <w:r>
        <w:t>’</w:t>
      </w:r>
      <w:r w:rsidR="00776CEA" w:rsidRPr="00034910">
        <w:t>appartement contigu à la boutique de bijouterie</w:t>
      </w:r>
      <w:r>
        <w:t xml:space="preserve">… </w:t>
      </w:r>
      <w:r w:rsidR="00776CEA" w:rsidRPr="00034910">
        <w:t>je me suis glissé par le trou même qu</w:t>
      </w:r>
      <w:r>
        <w:t>’</w:t>
      </w:r>
      <w:r w:rsidR="00776CEA" w:rsidRPr="00034910">
        <w:t>avaient percé les voleurs</w:t>
      </w:r>
      <w:r>
        <w:t xml:space="preserve">. </w:t>
      </w:r>
      <w:r w:rsidR="00776CEA" w:rsidRPr="00034910">
        <w:t>C</w:t>
      </w:r>
      <w:r>
        <w:t>’</w:t>
      </w:r>
      <w:r w:rsidR="00776CEA" w:rsidRPr="00034910">
        <w:t>est là</w:t>
      </w:r>
      <w:r>
        <w:t xml:space="preserve">, </w:t>
      </w:r>
      <w:r w:rsidR="00776CEA" w:rsidRPr="00034910">
        <w:t>en effet</w:t>
      </w:r>
      <w:r>
        <w:t xml:space="preserve">, </w:t>
      </w:r>
      <w:r w:rsidR="00776CEA" w:rsidRPr="00034910">
        <w:t>que j</w:t>
      </w:r>
      <w:r>
        <w:t>’</w:t>
      </w:r>
      <w:r w:rsidR="00776CEA" w:rsidRPr="00034910">
        <w:t>ai sali mes vêtements</w:t>
      </w:r>
      <w:r>
        <w:t xml:space="preserve">… </w:t>
      </w:r>
      <w:r w:rsidR="00776CEA" w:rsidRPr="00034910">
        <w:t>Mais jamais je ne comprendrai comment</w:t>
      </w:r>
      <w:r>
        <w:t xml:space="preserve">, </w:t>
      </w:r>
      <w:r w:rsidR="00776CEA" w:rsidRPr="00034910">
        <w:t>avec un grain de poussière</w:t>
      </w:r>
      <w:r>
        <w:t xml:space="preserve">, </w:t>
      </w:r>
      <w:r w:rsidR="00776CEA" w:rsidRPr="00034910">
        <w:t>vous arrivez à tomber juste</w:t>
      </w:r>
      <w:r>
        <w:t xml:space="preserve">, </w:t>
      </w:r>
      <w:r w:rsidR="00776CEA" w:rsidRPr="00034910">
        <w:t>gronda-t-il</w:t>
      </w:r>
      <w:r>
        <w:t>.</w:t>
      </w:r>
    </w:p>
    <w:p w14:paraId="4CDE2B5E" w14:textId="77777777" w:rsidR="00E57EC9" w:rsidRDefault="00E57EC9" w:rsidP="00E57EC9">
      <w:r>
        <w:t>— </w:t>
      </w:r>
      <w:r w:rsidR="00776CEA" w:rsidRPr="00034910">
        <w:t>Bon</w:t>
      </w:r>
      <w:r>
        <w:t xml:space="preserve">, </w:t>
      </w:r>
      <w:r w:rsidR="00776CEA" w:rsidRPr="00034910">
        <w:t>fit placidement Dick</w:t>
      </w:r>
      <w:r>
        <w:t xml:space="preserve">… </w:t>
      </w:r>
      <w:r w:rsidR="00776CEA" w:rsidRPr="00034910">
        <w:t>Ma déduction est exacte</w:t>
      </w:r>
      <w:r>
        <w:t xml:space="preserve">. </w:t>
      </w:r>
      <w:r w:rsidR="00776CEA" w:rsidRPr="00034910">
        <w:t>Vo</w:t>
      </w:r>
      <w:r w:rsidR="00776CEA" w:rsidRPr="00034910">
        <w:t>i</w:t>
      </w:r>
      <w:r w:rsidR="00776CEA" w:rsidRPr="00034910">
        <w:t>là l</w:t>
      </w:r>
      <w:r>
        <w:t>’</w:t>
      </w:r>
      <w:r w:rsidR="00776CEA" w:rsidRPr="00034910">
        <w:t>important</w:t>
      </w:r>
      <w:r>
        <w:t xml:space="preserve">, </w:t>
      </w:r>
      <w:r w:rsidR="00776CEA" w:rsidRPr="00034910">
        <w:t>car c</w:t>
      </w:r>
      <w:r>
        <w:t>’</w:t>
      </w:r>
      <w:r w:rsidR="00776CEA" w:rsidRPr="00034910">
        <w:t>est un gain de conversation de quelques minutes</w:t>
      </w:r>
      <w:r>
        <w:t xml:space="preserve">. </w:t>
      </w:r>
      <w:r w:rsidR="00776CEA" w:rsidRPr="00034910">
        <w:t>Le nom des volés</w:t>
      </w:r>
      <w:r>
        <w:t> ?</w:t>
      </w:r>
    </w:p>
    <w:p w14:paraId="685C74D0" w14:textId="77777777" w:rsidR="00E57EC9" w:rsidRDefault="00E57EC9" w:rsidP="00E57EC9">
      <w:r>
        <w:t>— </w:t>
      </w:r>
      <w:r w:rsidR="00776CEA" w:rsidRPr="00034910">
        <w:t>Larmette et C</w:t>
      </w:r>
      <w:r w:rsidR="00776CEA" w:rsidRPr="00034910">
        <w:rPr>
          <w:szCs w:val="32"/>
          <w:vertAlign w:val="superscript"/>
        </w:rPr>
        <w:t>ie</w:t>
      </w:r>
      <w:r>
        <w:t>.</w:t>
      </w:r>
    </w:p>
    <w:p w14:paraId="44F2F07A" w14:textId="77777777" w:rsidR="00E57EC9" w:rsidRDefault="00E57EC9" w:rsidP="00E57EC9">
      <w:r>
        <w:t>— </w:t>
      </w:r>
      <w:r w:rsidR="00776CEA" w:rsidRPr="00034910">
        <w:t>Les grands bijoutiers de la rue de la Paix</w:t>
      </w:r>
      <w:r>
        <w:t>.</w:t>
      </w:r>
    </w:p>
    <w:p w14:paraId="20969501" w14:textId="77777777" w:rsidR="00E57EC9" w:rsidRDefault="00E57EC9" w:rsidP="00E57EC9">
      <w:r>
        <w:t>— </w:t>
      </w:r>
      <w:r w:rsidR="00776CEA" w:rsidRPr="00034910">
        <w:t>Établis depuis trois mois à peine</w:t>
      </w:r>
      <w:r>
        <w:t>…</w:t>
      </w:r>
    </w:p>
    <w:p w14:paraId="44105E5D" w14:textId="77777777" w:rsidR="00E57EC9" w:rsidRDefault="00776CEA" w:rsidP="00E57EC9">
      <w:r w:rsidRPr="00034910">
        <w:t>Un fugitif sourire détendit les lèvres du détective</w:t>
      </w:r>
      <w:r w:rsidR="00E57EC9">
        <w:t xml:space="preserve">, </w:t>
      </w:r>
      <w:r w:rsidRPr="00034910">
        <w:t>mais r</w:t>
      </w:r>
      <w:r w:rsidRPr="00034910">
        <w:t>e</w:t>
      </w:r>
      <w:r w:rsidRPr="00034910">
        <w:t>prenant aussitôt sa gravité</w:t>
      </w:r>
      <w:r w:rsidR="00E57EC9">
        <w:t> :</w:t>
      </w:r>
    </w:p>
    <w:p w14:paraId="16BED5BF" w14:textId="77777777" w:rsidR="00E57EC9" w:rsidRDefault="00E57EC9" w:rsidP="00E57EC9">
      <w:r>
        <w:lastRenderedPageBreak/>
        <w:t>— </w:t>
      </w:r>
      <w:r w:rsidR="00776CEA" w:rsidRPr="00034910">
        <w:t>Qu</w:t>
      </w:r>
      <w:r>
        <w:t>’</w:t>
      </w:r>
      <w:r w:rsidR="00776CEA" w:rsidRPr="00034910">
        <w:t>avez-vous relevé comme indices</w:t>
      </w:r>
      <w:r>
        <w:t> ?</w:t>
      </w:r>
    </w:p>
    <w:p w14:paraId="4824D7EB" w14:textId="77777777" w:rsidR="00E57EC9" w:rsidRDefault="00E57EC9" w:rsidP="00E57EC9">
      <w:r>
        <w:t>— </w:t>
      </w:r>
      <w:r w:rsidR="00776CEA" w:rsidRPr="00034910">
        <w:t>Rien</w:t>
      </w:r>
      <w:r>
        <w:t> !</w:t>
      </w:r>
    </w:p>
    <w:p w14:paraId="5FE99794" w14:textId="77777777" w:rsidR="00E57EC9" w:rsidRDefault="00E57EC9" w:rsidP="00E57EC9">
      <w:r>
        <w:t>— </w:t>
      </w:r>
      <w:r w:rsidR="00776CEA" w:rsidRPr="00034910">
        <w:t>Oh</w:t>
      </w:r>
      <w:r>
        <w:t xml:space="preserve"> ! </w:t>
      </w:r>
      <w:r w:rsidR="00776CEA" w:rsidRPr="00034910">
        <w:t xml:space="preserve">monsieur </w:t>
      </w:r>
      <w:proofErr w:type="spellStart"/>
      <w:r w:rsidR="00776CEA" w:rsidRPr="00034910">
        <w:t>Ginat</w:t>
      </w:r>
      <w:proofErr w:type="spellEnd"/>
      <w:r>
        <w:t xml:space="preserve">, </w:t>
      </w:r>
      <w:r w:rsidR="00776CEA" w:rsidRPr="00034910">
        <w:t>si vous me cachez quelque chose</w:t>
      </w:r>
      <w:r>
        <w:t xml:space="preserve">, </w:t>
      </w:r>
      <w:r w:rsidR="00776CEA" w:rsidRPr="00034910">
        <w:t>je ne pourrai à mon grand regret vous être d</w:t>
      </w:r>
      <w:r>
        <w:t>’</w:t>
      </w:r>
      <w:r w:rsidR="00776CEA" w:rsidRPr="00034910">
        <w:t>aucune utilité</w:t>
      </w:r>
      <w:r>
        <w:t>.</w:t>
      </w:r>
    </w:p>
    <w:p w14:paraId="193F7E27" w14:textId="77777777" w:rsidR="00E57EC9" w:rsidRDefault="00776CEA" w:rsidP="00E57EC9">
      <w:r w:rsidRPr="00034910">
        <w:t>L</w:t>
      </w:r>
      <w:r w:rsidR="00E57EC9">
        <w:t>’</w:t>
      </w:r>
      <w:r w:rsidRPr="00034910">
        <w:t>agent frappa le plancher d</w:t>
      </w:r>
      <w:r w:rsidR="00E57EC9">
        <w:t>’</w:t>
      </w:r>
      <w:r w:rsidRPr="00034910">
        <w:t>un pied impatient</w:t>
      </w:r>
      <w:r w:rsidR="00E57EC9">
        <w:t>.</w:t>
      </w:r>
    </w:p>
    <w:p w14:paraId="65D43F14" w14:textId="77777777" w:rsidR="00E57EC9" w:rsidRDefault="00E57EC9" w:rsidP="00E57EC9">
      <w:r>
        <w:t>— </w:t>
      </w:r>
      <w:r w:rsidR="00776CEA" w:rsidRPr="00034910">
        <w:t>Ma présence vous démontre que je ne distingue rien dans cette absurde affaire</w:t>
      </w:r>
      <w:r>
        <w:t xml:space="preserve">… </w:t>
      </w:r>
      <w:r w:rsidR="00776CEA" w:rsidRPr="00034910">
        <w:t>Vous savez que les magasins de Larmette et C</w:t>
      </w:r>
      <w:r w:rsidR="00776CEA" w:rsidRPr="00034910">
        <w:rPr>
          <w:szCs w:val="32"/>
          <w:vertAlign w:val="superscript"/>
        </w:rPr>
        <w:t>ie</w:t>
      </w:r>
      <w:r w:rsidR="00776CEA" w:rsidRPr="00034910">
        <w:t xml:space="preserve"> occupent le rez-de-chaussée et l</w:t>
      </w:r>
      <w:r>
        <w:t>’</w:t>
      </w:r>
      <w:r w:rsidR="00776CEA" w:rsidRPr="00034910">
        <w:t>entresol de la maison</w:t>
      </w:r>
      <w:r>
        <w:t xml:space="preserve"> ; </w:t>
      </w:r>
      <w:r w:rsidR="00776CEA" w:rsidRPr="00034910">
        <w:t>le premier étage est vacant</w:t>
      </w:r>
      <w:r>
        <w:t xml:space="preserve">. </w:t>
      </w:r>
      <w:r w:rsidR="00776CEA" w:rsidRPr="00034910">
        <w:t>Des filous se sont glissés dans cet a</w:t>
      </w:r>
      <w:r w:rsidR="00776CEA" w:rsidRPr="00034910">
        <w:t>p</w:t>
      </w:r>
      <w:r w:rsidR="00776CEA" w:rsidRPr="00034910">
        <w:t>partement</w:t>
      </w:r>
      <w:r>
        <w:t xml:space="preserve">… </w:t>
      </w:r>
      <w:r w:rsidR="00776CEA" w:rsidRPr="00034910">
        <w:t>Comment</w:t>
      </w:r>
      <w:r>
        <w:t xml:space="preserve"> ? </w:t>
      </w:r>
      <w:r w:rsidR="00776CEA" w:rsidRPr="00034910">
        <w:t>Quand</w:t>
      </w:r>
      <w:r>
        <w:t xml:space="preserve"> ? </w:t>
      </w:r>
      <w:r w:rsidR="00776CEA" w:rsidRPr="00034910">
        <w:t>Mystère</w:t>
      </w:r>
      <w:r>
        <w:t xml:space="preserve"> ! </w:t>
      </w:r>
      <w:r w:rsidR="00776CEA" w:rsidRPr="00034910">
        <w:t>Personne n</w:t>
      </w:r>
      <w:r>
        <w:t>’</w:t>
      </w:r>
      <w:r w:rsidR="00776CEA" w:rsidRPr="00034910">
        <w:t>a rien vu</w:t>
      </w:r>
      <w:r>
        <w:t xml:space="preserve">, </w:t>
      </w:r>
      <w:r w:rsidR="00776CEA" w:rsidRPr="00034910">
        <w:t>rien entendu</w:t>
      </w:r>
      <w:r>
        <w:t xml:space="preserve">. </w:t>
      </w:r>
      <w:r w:rsidR="00776CEA" w:rsidRPr="00034910">
        <w:t>J</w:t>
      </w:r>
      <w:r>
        <w:t>’</w:t>
      </w:r>
      <w:r w:rsidR="00776CEA" w:rsidRPr="00034910">
        <w:t>ai interrogé concierge</w:t>
      </w:r>
      <w:r>
        <w:t xml:space="preserve">, </w:t>
      </w:r>
      <w:r w:rsidR="00776CEA" w:rsidRPr="00034910">
        <w:t>locataires</w:t>
      </w:r>
      <w:r>
        <w:t xml:space="preserve">, </w:t>
      </w:r>
      <w:r w:rsidR="00776CEA" w:rsidRPr="00034910">
        <w:t>domest</w:t>
      </w:r>
      <w:r w:rsidR="00776CEA" w:rsidRPr="00034910">
        <w:t>i</w:t>
      </w:r>
      <w:r w:rsidR="00776CEA" w:rsidRPr="00034910">
        <w:t>ques</w:t>
      </w:r>
      <w:r>
        <w:t xml:space="preserve">, </w:t>
      </w:r>
      <w:r w:rsidR="00776CEA" w:rsidRPr="00034910">
        <w:t>boutiquiers voisins</w:t>
      </w:r>
      <w:r>
        <w:t xml:space="preserve">… </w:t>
      </w:r>
      <w:r w:rsidR="00776CEA" w:rsidRPr="00034910">
        <w:t>Rien</w:t>
      </w:r>
      <w:r>
        <w:t xml:space="preserve">, </w:t>
      </w:r>
      <w:r w:rsidR="00776CEA" w:rsidRPr="00034910">
        <w:t>rien</w:t>
      </w:r>
      <w:r>
        <w:t xml:space="preserve">, </w:t>
      </w:r>
      <w:r w:rsidR="00776CEA" w:rsidRPr="00034910">
        <w:t>et cependant les cambri</w:t>
      </w:r>
      <w:r w:rsidR="00776CEA" w:rsidRPr="00034910">
        <w:t>o</w:t>
      </w:r>
      <w:r w:rsidR="00776CEA" w:rsidRPr="00034910">
        <w:t>leurs existent</w:t>
      </w:r>
      <w:r>
        <w:t xml:space="preserve">, </w:t>
      </w:r>
      <w:r w:rsidR="00776CEA" w:rsidRPr="00034910">
        <w:t>à preuve qu</w:t>
      </w:r>
      <w:r>
        <w:t>’</w:t>
      </w:r>
      <w:r w:rsidR="00776CEA" w:rsidRPr="00034910">
        <w:t>ils ont percé le plancher</w:t>
      </w:r>
      <w:r>
        <w:t xml:space="preserve">, </w:t>
      </w:r>
      <w:r w:rsidR="00776CEA" w:rsidRPr="00034910">
        <w:t>qu</w:t>
      </w:r>
      <w:r>
        <w:t>’</w:t>
      </w:r>
      <w:r w:rsidR="00776CEA" w:rsidRPr="00034910">
        <w:t>ils sont descendus par l</w:t>
      </w:r>
      <w:r>
        <w:t>’</w:t>
      </w:r>
      <w:r w:rsidR="00776CEA" w:rsidRPr="00034910">
        <w:t>ouverture dans les galeries Larmette</w:t>
      </w:r>
      <w:r>
        <w:t xml:space="preserve">, </w:t>
      </w:r>
      <w:r w:rsidR="00776CEA" w:rsidRPr="00034910">
        <w:t>et qu</w:t>
      </w:r>
      <w:r>
        <w:t>’</w:t>
      </w:r>
      <w:r w:rsidR="00776CEA" w:rsidRPr="00034910">
        <w:t>ils</w:t>
      </w:r>
      <w:r>
        <w:t>…</w:t>
      </w:r>
    </w:p>
    <w:p w14:paraId="734211AF" w14:textId="77777777" w:rsidR="00E57EC9" w:rsidRDefault="00776CEA" w:rsidP="00E57EC9">
      <w:proofErr w:type="spellStart"/>
      <w:r w:rsidRPr="00034910">
        <w:t>Ginat</w:t>
      </w:r>
      <w:proofErr w:type="spellEnd"/>
      <w:r w:rsidRPr="00034910">
        <w:t xml:space="preserve"> tendit les poings devant lui en un mouvement r</w:t>
      </w:r>
      <w:r w:rsidRPr="00034910">
        <w:t>a</w:t>
      </w:r>
      <w:r w:rsidRPr="00034910">
        <w:t>geur</w:t>
      </w:r>
      <w:r w:rsidR="00E57EC9">
        <w:t>.</w:t>
      </w:r>
    </w:p>
    <w:p w14:paraId="3AD4A583" w14:textId="77777777" w:rsidR="00E57EC9" w:rsidRDefault="00E57EC9" w:rsidP="00E57EC9">
      <w:r>
        <w:t>— </w:t>
      </w:r>
      <w:r w:rsidR="00776CEA" w:rsidRPr="00034910">
        <w:t>Ici</w:t>
      </w:r>
      <w:r>
        <w:t xml:space="preserve">, </w:t>
      </w:r>
      <w:r w:rsidR="00776CEA" w:rsidRPr="00034910">
        <w:t>cela se complique encore</w:t>
      </w:r>
      <w:r>
        <w:t xml:space="preserve">. </w:t>
      </w:r>
      <w:r w:rsidR="00776CEA" w:rsidRPr="00034910">
        <w:t>Ils ont fait un choix parmi les bijoux</w:t>
      </w:r>
      <w:r>
        <w:t>.</w:t>
      </w:r>
    </w:p>
    <w:p w14:paraId="11826EAE" w14:textId="77777777" w:rsidR="00E57EC9" w:rsidRDefault="00776CEA" w:rsidP="00E57EC9">
      <w:r w:rsidRPr="00034910">
        <w:t xml:space="preserve">Un nouvel éclair joyeux flamba dans les yeux de Dick </w:t>
      </w:r>
      <w:proofErr w:type="spellStart"/>
      <w:r w:rsidRPr="00034910">
        <w:t>Fann</w:t>
      </w:r>
      <w:proofErr w:type="spellEnd"/>
      <w:r w:rsidR="00E57EC9">
        <w:t xml:space="preserve">. </w:t>
      </w:r>
      <w:r w:rsidRPr="00034910">
        <w:t>Son interlocuteur ne le vit pas</w:t>
      </w:r>
      <w:r w:rsidR="00E57EC9">
        <w:t xml:space="preserve">. </w:t>
      </w:r>
      <w:r w:rsidRPr="00034910">
        <w:t>Lui</w:t>
      </w:r>
      <w:r w:rsidR="00E57EC9">
        <w:t xml:space="preserve">, </w:t>
      </w:r>
      <w:r w:rsidRPr="00034910">
        <w:t>d</w:t>
      </w:r>
      <w:r w:rsidR="00E57EC9">
        <w:t>’</w:t>
      </w:r>
      <w:r w:rsidRPr="00034910">
        <w:t>ailleurs</w:t>
      </w:r>
      <w:r w:rsidR="00E57EC9">
        <w:t xml:space="preserve">, </w:t>
      </w:r>
      <w:r w:rsidRPr="00034910">
        <w:t>prononça avec une indifférence affectée</w:t>
      </w:r>
      <w:r w:rsidR="00E57EC9">
        <w:t>.</w:t>
      </w:r>
    </w:p>
    <w:p w14:paraId="574511D7" w14:textId="77777777" w:rsidR="00E57EC9" w:rsidRDefault="00E57EC9" w:rsidP="00E57EC9">
      <w:r>
        <w:t>— </w:t>
      </w:r>
      <w:r w:rsidR="00776CEA" w:rsidRPr="00034910">
        <w:t>Naturellement ils ont pris les pierres de plus grande v</w:t>
      </w:r>
      <w:r w:rsidR="00776CEA" w:rsidRPr="00034910">
        <w:t>a</w:t>
      </w:r>
      <w:r w:rsidR="00776CEA" w:rsidRPr="00034910">
        <w:t>leur</w:t>
      </w:r>
      <w:r>
        <w:t>.</w:t>
      </w:r>
    </w:p>
    <w:p w14:paraId="5E16ED7D" w14:textId="77777777" w:rsidR="00E57EC9" w:rsidRDefault="00E57EC9" w:rsidP="00E57EC9">
      <w:r>
        <w:t>— </w:t>
      </w:r>
      <w:r w:rsidR="00776CEA" w:rsidRPr="00034910">
        <w:t>Cette fois</w:t>
      </w:r>
      <w:r>
        <w:t xml:space="preserve">, </w:t>
      </w:r>
      <w:r w:rsidR="00776CEA" w:rsidRPr="00034910">
        <w:t>vous êtes en défaut</w:t>
      </w:r>
      <w:r>
        <w:t xml:space="preserve">, </w:t>
      </w:r>
      <w:r w:rsidR="00776CEA" w:rsidRPr="00034910">
        <w:t xml:space="preserve">cher Monsieur </w:t>
      </w:r>
      <w:proofErr w:type="spellStart"/>
      <w:r w:rsidR="00776CEA" w:rsidRPr="00034910">
        <w:t>Fann</w:t>
      </w:r>
      <w:proofErr w:type="spellEnd"/>
      <w:r>
        <w:t xml:space="preserve">, </w:t>
      </w:r>
      <w:r w:rsidR="00776CEA" w:rsidRPr="00034910">
        <w:t>s</w:t>
      </w:r>
      <w:r>
        <w:t>’</w:t>
      </w:r>
      <w:r w:rsidR="00776CEA" w:rsidRPr="00034910">
        <w:t>écria l</w:t>
      </w:r>
      <w:r>
        <w:t>’</w:t>
      </w:r>
      <w:r w:rsidR="00776CEA" w:rsidRPr="00034910">
        <w:t>agent avec une satisfaction évidente</w:t>
      </w:r>
      <w:r>
        <w:t xml:space="preserve">. </w:t>
      </w:r>
      <w:r w:rsidR="00776CEA" w:rsidRPr="00034910">
        <w:t>Ils ont enlevé des pierres de second ordre</w:t>
      </w:r>
      <w:r>
        <w:t xml:space="preserve"> : </w:t>
      </w:r>
      <w:r w:rsidR="00776CEA" w:rsidRPr="00034910">
        <w:t>rubis</w:t>
      </w:r>
      <w:r>
        <w:t xml:space="preserve">, </w:t>
      </w:r>
      <w:r w:rsidR="00776CEA" w:rsidRPr="00034910">
        <w:t>topazes</w:t>
      </w:r>
      <w:r>
        <w:t xml:space="preserve">, </w:t>
      </w:r>
      <w:r w:rsidR="00776CEA" w:rsidRPr="00034910">
        <w:t>saphirs</w:t>
      </w:r>
      <w:r>
        <w:t xml:space="preserve">, </w:t>
      </w:r>
      <w:r w:rsidR="00776CEA" w:rsidRPr="00034910">
        <w:t>etc</w:t>
      </w:r>
      <w:r>
        <w:t xml:space="preserve">., </w:t>
      </w:r>
      <w:r w:rsidR="00776CEA" w:rsidRPr="00034910">
        <w:rPr>
          <w:i/>
          <w:iCs/>
        </w:rPr>
        <w:t xml:space="preserve">et </w:t>
      </w:r>
      <w:r w:rsidR="00776CEA" w:rsidRPr="00034910">
        <w:rPr>
          <w:i/>
          <w:iCs/>
        </w:rPr>
        <w:lastRenderedPageBreak/>
        <w:t>ont scrupuleusement respecté les diamants</w:t>
      </w:r>
      <w:r>
        <w:rPr>
          <w:i/>
          <w:iCs/>
        </w:rPr>
        <w:t xml:space="preserve">. </w:t>
      </w:r>
      <w:r w:rsidR="00776CEA" w:rsidRPr="00034910">
        <w:t>Que dites-vous de c</w:t>
      </w:r>
      <w:r w:rsidR="00776CEA" w:rsidRPr="00034910">
        <w:t>e</w:t>
      </w:r>
      <w:r w:rsidR="00776CEA" w:rsidRPr="00034910">
        <w:t>la</w:t>
      </w:r>
      <w:r>
        <w:t> ?</w:t>
      </w:r>
    </w:p>
    <w:p w14:paraId="4741AC6E" w14:textId="77777777" w:rsidR="00E57EC9" w:rsidRDefault="00776CEA" w:rsidP="00E57EC9">
      <w:r w:rsidRPr="00034910">
        <w:t>D</w:t>
      </w:r>
      <w:r w:rsidR="00E57EC9">
        <w:t>’</w:t>
      </w:r>
      <w:r w:rsidRPr="00034910">
        <w:t>un geste inconscient</w:t>
      </w:r>
      <w:r w:rsidR="00E57EC9">
        <w:t xml:space="preserve">, </w:t>
      </w:r>
      <w:r w:rsidRPr="00034910">
        <w:t>le détective se frottait les mains</w:t>
      </w:r>
      <w:r w:rsidR="00E57EC9">
        <w:t>.</w:t>
      </w:r>
    </w:p>
    <w:p w14:paraId="0FD86FD9" w14:textId="02363FBE" w:rsidR="00E57EC9" w:rsidRDefault="00E57EC9" w:rsidP="00E57EC9">
      <w:r>
        <w:t>— </w:t>
      </w:r>
      <w:r w:rsidR="00776CEA" w:rsidRPr="00034910">
        <w:t>Vous êtes content</w:t>
      </w:r>
      <w:r>
        <w:t xml:space="preserve"> ? </w:t>
      </w:r>
      <w:r w:rsidR="00776CEA" w:rsidRPr="00034910">
        <w:t xml:space="preserve">interrogea </w:t>
      </w:r>
      <w:r>
        <w:t>M. </w:t>
      </w:r>
      <w:proofErr w:type="spellStart"/>
      <w:r w:rsidR="00776CEA" w:rsidRPr="00034910">
        <w:t>Ginat</w:t>
      </w:r>
      <w:proofErr w:type="spellEnd"/>
      <w:r w:rsidR="00776CEA" w:rsidRPr="00034910">
        <w:t xml:space="preserve"> qui surprit ce mouvement</w:t>
      </w:r>
      <w:r>
        <w:t xml:space="preserve">. </w:t>
      </w:r>
      <w:r w:rsidR="00776CEA" w:rsidRPr="00034910">
        <w:t>Mais sans doute son hôte n</w:t>
      </w:r>
      <w:r>
        <w:t>’</w:t>
      </w:r>
      <w:r w:rsidR="00776CEA" w:rsidRPr="00034910">
        <w:t>avait point souci de lui expliquer sa pensée</w:t>
      </w:r>
      <w:r>
        <w:t xml:space="preserve">, </w:t>
      </w:r>
      <w:r w:rsidR="00776CEA" w:rsidRPr="00034910">
        <w:t>car son visage se rembrunit et</w:t>
      </w:r>
      <w:r>
        <w:t xml:space="preserve">, </w:t>
      </w:r>
      <w:r w:rsidR="00776CEA" w:rsidRPr="00034910">
        <w:t>d</w:t>
      </w:r>
      <w:r>
        <w:t>’</w:t>
      </w:r>
      <w:r w:rsidR="00776CEA" w:rsidRPr="00034910">
        <w:t>un ton hésitant</w:t>
      </w:r>
      <w:r>
        <w:t xml:space="preserve">, </w:t>
      </w:r>
      <w:r w:rsidR="00776CEA" w:rsidRPr="00034910">
        <w:t>il grommela</w:t>
      </w:r>
      <w:r>
        <w:t> :</w:t>
      </w:r>
    </w:p>
    <w:p w14:paraId="3FA0A5E0" w14:textId="77777777" w:rsidR="00E57EC9" w:rsidRDefault="00E57EC9" w:rsidP="00E57EC9">
      <w:r>
        <w:t>— </w:t>
      </w:r>
      <w:r w:rsidR="00776CEA" w:rsidRPr="00034910">
        <w:t>Très étrange</w:t>
      </w:r>
      <w:r>
        <w:t xml:space="preserve">, </w:t>
      </w:r>
      <w:r w:rsidR="00776CEA" w:rsidRPr="00034910">
        <w:t>en effet</w:t>
      </w:r>
      <w:r>
        <w:t xml:space="preserve">… </w:t>
      </w:r>
      <w:r w:rsidR="00776CEA" w:rsidRPr="00034910">
        <w:t>Je souhaiterais examiner le te</w:t>
      </w:r>
      <w:r w:rsidR="00776CEA" w:rsidRPr="00034910">
        <w:t>r</w:t>
      </w:r>
      <w:r w:rsidR="00776CEA" w:rsidRPr="00034910">
        <w:t>rain</w:t>
      </w:r>
      <w:r>
        <w:t>.</w:t>
      </w:r>
    </w:p>
    <w:p w14:paraId="09BDB089" w14:textId="77777777" w:rsidR="00E57EC9" w:rsidRDefault="00E57EC9" w:rsidP="00E57EC9">
      <w:r>
        <w:t>— </w:t>
      </w:r>
      <w:r w:rsidR="00776CEA" w:rsidRPr="00034910">
        <w:t>Rien de plus facile</w:t>
      </w:r>
      <w:r>
        <w:t xml:space="preserve">. </w:t>
      </w:r>
      <w:r w:rsidR="00776CEA" w:rsidRPr="00034910">
        <w:t>Je vous conduirai et vous présenterai à ces Messieurs</w:t>
      </w:r>
      <w:r>
        <w:t>.</w:t>
      </w:r>
    </w:p>
    <w:p w14:paraId="6459F21C" w14:textId="77777777" w:rsidR="00E57EC9" w:rsidRDefault="00776CEA" w:rsidP="00E57EC9">
      <w:r w:rsidRPr="00034910">
        <w:t>Comme si une idée soudaine naissait en son cerveau</w:t>
      </w:r>
      <w:r w:rsidR="00E57EC9">
        <w:t xml:space="preserve">, </w:t>
      </w:r>
      <w:r w:rsidRPr="00034910">
        <w:t xml:space="preserve">Dick </w:t>
      </w:r>
      <w:proofErr w:type="spellStart"/>
      <w:r w:rsidRPr="00034910">
        <w:t>Fann</w:t>
      </w:r>
      <w:proofErr w:type="spellEnd"/>
      <w:r w:rsidRPr="00034910">
        <w:t xml:space="preserve"> secoua la tête</w:t>
      </w:r>
      <w:r w:rsidR="00E57EC9">
        <w:t>.</w:t>
      </w:r>
    </w:p>
    <w:p w14:paraId="3C8E31E1" w14:textId="77777777" w:rsidR="00E57EC9" w:rsidRDefault="00E57EC9" w:rsidP="00E57EC9">
      <w:r>
        <w:t>— </w:t>
      </w:r>
      <w:r w:rsidR="00776CEA" w:rsidRPr="00034910">
        <w:t>Non</w:t>
      </w:r>
      <w:r>
        <w:t xml:space="preserve">, </w:t>
      </w:r>
      <w:r w:rsidR="00776CEA" w:rsidRPr="00034910">
        <w:t>au fait</w:t>
      </w:r>
      <w:r>
        <w:t xml:space="preserve">, </w:t>
      </w:r>
      <w:r w:rsidR="00776CEA" w:rsidRPr="00034910">
        <w:t>je me suis réfugié à Paris parce que très las</w:t>
      </w:r>
      <w:r>
        <w:t xml:space="preserve">… ; </w:t>
      </w:r>
      <w:r w:rsidR="00776CEA" w:rsidRPr="00034910">
        <w:t>je ne veux pas compromettre mon rétablissement en me lançant sur une affaire que je sens captivante</w:t>
      </w:r>
      <w:r>
        <w:t>.</w:t>
      </w:r>
    </w:p>
    <w:p w14:paraId="75D8CE4D" w14:textId="77777777" w:rsidR="00E57EC9" w:rsidRDefault="00E57EC9" w:rsidP="00E57EC9">
      <w:r>
        <w:t>— </w:t>
      </w:r>
      <w:r w:rsidR="00776CEA" w:rsidRPr="00034910">
        <w:t>Trop mystérieuse</w:t>
      </w:r>
      <w:r>
        <w:t xml:space="preserve">, </w:t>
      </w:r>
      <w:r w:rsidR="00776CEA" w:rsidRPr="00034910">
        <w:t>n</w:t>
      </w:r>
      <w:r>
        <w:t>’</w:t>
      </w:r>
      <w:r w:rsidR="00776CEA" w:rsidRPr="00034910">
        <w:t>est-ce pas</w:t>
      </w:r>
      <w:r>
        <w:t xml:space="preserve"> ? </w:t>
      </w:r>
      <w:r w:rsidR="00776CEA" w:rsidRPr="00034910">
        <w:t xml:space="preserve">souffla </w:t>
      </w:r>
      <w:proofErr w:type="spellStart"/>
      <w:r w:rsidR="00776CEA" w:rsidRPr="00034910">
        <w:t>Ginat</w:t>
      </w:r>
      <w:proofErr w:type="spellEnd"/>
      <w:r w:rsidR="00776CEA" w:rsidRPr="00034910">
        <w:t xml:space="preserve"> dont la face s</w:t>
      </w:r>
      <w:r>
        <w:t>’</w:t>
      </w:r>
      <w:r w:rsidR="00776CEA" w:rsidRPr="00034910">
        <w:t>épanouit</w:t>
      </w:r>
      <w:r>
        <w:t>.</w:t>
      </w:r>
    </w:p>
    <w:p w14:paraId="6067B47D" w14:textId="77777777" w:rsidR="00E57EC9" w:rsidRDefault="00776CEA" w:rsidP="00E57EC9">
      <w:r w:rsidRPr="00034910">
        <w:t>De fait</w:t>
      </w:r>
      <w:r w:rsidR="00E57EC9">
        <w:t xml:space="preserve">, </w:t>
      </w:r>
      <w:r w:rsidRPr="00034910">
        <w:t>l</w:t>
      </w:r>
      <w:r w:rsidR="00E57EC9">
        <w:t>’</w:t>
      </w:r>
      <w:r w:rsidRPr="00034910">
        <w:t>agent</w:t>
      </w:r>
      <w:r w:rsidR="00E57EC9">
        <w:t xml:space="preserve">, </w:t>
      </w:r>
      <w:r w:rsidRPr="00034910">
        <w:t>encore qu</w:t>
      </w:r>
      <w:r w:rsidR="00E57EC9">
        <w:t>’</w:t>
      </w:r>
      <w:r w:rsidRPr="00034910">
        <w:t>il y perdît un allié dont l</w:t>
      </w:r>
      <w:r w:rsidR="00E57EC9">
        <w:t>’</w:t>
      </w:r>
      <w:r w:rsidRPr="00034910">
        <w:t>habileté émerveillait les policiers de l</w:t>
      </w:r>
      <w:r w:rsidR="00E57EC9">
        <w:t>’</w:t>
      </w:r>
      <w:r w:rsidRPr="00034910">
        <w:t>Europe</w:t>
      </w:r>
      <w:r w:rsidR="00E57EC9">
        <w:t xml:space="preserve">, </w:t>
      </w:r>
      <w:r w:rsidRPr="00034910">
        <w:t>ressentait une joie van</w:t>
      </w:r>
      <w:r w:rsidRPr="00034910">
        <w:t>i</w:t>
      </w:r>
      <w:r w:rsidRPr="00034910">
        <w:t>teuse à l</w:t>
      </w:r>
      <w:r w:rsidR="00E57EC9">
        <w:t>’</w:t>
      </w:r>
      <w:r w:rsidRPr="00034910">
        <w:t>idée que celui-ci craignait de s</w:t>
      </w:r>
      <w:r w:rsidR="00E57EC9">
        <w:t>’</w:t>
      </w:r>
      <w:r w:rsidRPr="00034910">
        <w:t>engager dans une e</w:t>
      </w:r>
      <w:r w:rsidRPr="00034910">
        <w:t>n</w:t>
      </w:r>
      <w:r w:rsidRPr="00034910">
        <w:t>quête à laquelle lui-même ne concevait rien</w:t>
      </w:r>
      <w:r w:rsidR="00E57EC9">
        <w:t xml:space="preserve">. </w:t>
      </w:r>
      <w:r w:rsidRPr="00034910">
        <w:t>Le sentiment est humain</w:t>
      </w:r>
      <w:r w:rsidR="00E57EC9">
        <w:t xml:space="preserve">. </w:t>
      </w:r>
      <w:r w:rsidRPr="00034910">
        <w:t>L</w:t>
      </w:r>
      <w:r w:rsidR="00E57EC9">
        <w:t>’</w:t>
      </w:r>
      <w:r w:rsidRPr="00034910">
        <w:t>agent n</w:t>
      </w:r>
      <w:r w:rsidR="00E57EC9">
        <w:t>’</w:t>
      </w:r>
      <w:r w:rsidRPr="00034910">
        <w:t>était qu</w:t>
      </w:r>
      <w:r w:rsidR="00E57EC9">
        <w:t>’</w:t>
      </w:r>
      <w:r w:rsidRPr="00034910">
        <w:t>un homme</w:t>
      </w:r>
      <w:r w:rsidR="00E57EC9">
        <w:t xml:space="preserve">. </w:t>
      </w:r>
      <w:r w:rsidRPr="00034910">
        <w:t xml:space="preserve">Aussi tressaillit-il quand </w:t>
      </w:r>
      <w:proofErr w:type="spellStart"/>
      <w:r w:rsidRPr="00034910">
        <w:t>Fann</w:t>
      </w:r>
      <w:proofErr w:type="spellEnd"/>
      <w:r w:rsidRPr="00034910">
        <w:t xml:space="preserve"> reprit</w:t>
      </w:r>
      <w:r w:rsidR="00E57EC9">
        <w:t> :</w:t>
      </w:r>
    </w:p>
    <w:p w14:paraId="37B8077A" w14:textId="77777777" w:rsidR="00E57EC9" w:rsidRDefault="00E57EC9" w:rsidP="00E57EC9">
      <w:r>
        <w:t>— </w:t>
      </w:r>
      <w:r w:rsidR="00776CEA" w:rsidRPr="00034910">
        <w:t>Je veux néanmoins coopérer à votre succès</w:t>
      </w:r>
      <w:r>
        <w:t>.</w:t>
      </w:r>
    </w:p>
    <w:p w14:paraId="68BAFF36" w14:textId="77777777" w:rsidR="00E57EC9" w:rsidRDefault="00E57EC9" w:rsidP="00E57EC9">
      <w:r>
        <w:t>— </w:t>
      </w:r>
      <w:r w:rsidR="00776CEA" w:rsidRPr="00034910">
        <w:t>Sans vous occuper de la chose</w:t>
      </w:r>
      <w:r>
        <w:t>… ?</w:t>
      </w:r>
    </w:p>
    <w:p w14:paraId="1D40BCDE" w14:textId="5F2A9982" w:rsidR="00E57EC9" w:rsidRDefault="00E57EC9" w:rsidP="00E57EC9">
      <w:r>
        <w:lastRenderedPageBreak/>
        <w:t>— </w:t>
      </w:r>
      <w:r w:rsidR="00776CEA" w:rsidRPr="00034910">
        <w:t>Sans m</w:t>
      </w:r>
      <w:r>
        <w:t>’</w:t>
      </w:r>
      <w:r w:rsidR="00776CEA" w:rsidRPr="00034910">
        <w:t xml:space="preserve">en occuper </w:t>
      </w:r>
      <w:r w:rsidR="00776CEA" w:rsidRPr="00034910">
        <w:rPr>
          <w:i/>
          <w:iCs/>
        </w:rPr>
        <w:t>personnellement</w:t>
      </w:r>
      <w:r>
        <w:rPr>
          <w:i/>
          <w:iCs/>
        </w:rPr>
        <w:t xml:space="preserve">, </w:t>
      </w:r>
      <w:proofErr w:type="spellStart"/>
      <w:r w:rsidR="00776CEA" w:rsidRPr="00034910">
        <w:t>dear</w:t>
      </w:r>
      <w:proofErr w:type="spellEnd"/>
      <w:r w:rsidR="00776CEA" w:rsidRPr="00034910">
        <w:t xml:space="preserve"> </w:t>
      </w:r>
      <w:r>
        <w:t>M. </w:t>
      </w:r>
      <w:proofErr w:type="spellStart"/>
      <w:r w:rsidR="00776CEA" w:rsidRPr="00034910">
        <w:t>Ginat</w:t>
      </w:r>
      <w:proofErr w:type="spellEnd"/>
      <w:r>
        <w:t xml:space="preserve">. </w:t>
      </w:r>
      <w:r w:rsidR="00776CEA" w:rsidRPr="00034910">
        <w:t>Je vais prier un ami sûr de se rendre chez Larmette et C</w:t>
      </w:r>
      <w:r w:rsidR="00776CEA" w:rsidRPr="00034910">
        <w:rPr>
          <w:szCs w:val="32"/>
          <w:vertAlign w:val="superscript"/>
        </w:rPr>
        <w:t>ie</w:t>
      </w:r>
      <w:r>
        <w:t xml:space="preserve">. </w:t>
      </w:r>
      <w:r w:rsidR="00776CEA" w:rsidRPr="00034910">
        <w:t>Prévenez ces derniers et obtenez d</w:t>
      </w:r>
      <w:r>
        <w:t>’</w:t>
      </w:r>
      <w:r w:rsidR="00776CEA" w:rsidRPr="00034910">
        <w:t>eux qu</w:t>
      </w:r>
      <w:r>
        <w:t>’</w:t>
      </w:r>
      <w:r w:rsidR="00776CEA" w:rsidRPr="00034910">
        <w:t>ils se soumettent aux investig</w:t>
      </w:r>
      <w:r w:rsidR="00776CEA" w:rsidRPr="00034910">
        <w:t>a</w:t>
      </w:r>
      <w:r w:rsidR="00776CEA" w:rsidRPr="00034910">
        <w:t xml:space="preserve">tions de Sir </w:t>
      </w:r>
      <w:proofErr w:type="spellStart"/>
      <w:r w:rsidR="00776CEA" w:rsidRPr="00034910">
        <w:t>Braddy</w:t>
      </w:r>
      <w:proofErr w:type="spellEnd"/>
      <w:r>
        <w:t xml:space="preserve">, </w:t>
      </w:r>
      <w:r w:rsidR="00776CEA" w:rsidRPr="00034910">
        <w:t>l</w:t>
      </w:r>
      <w:r>
        <w:t>’</w:t>
      </w:r>
      <w:r w:rsidR="00776CEA" w:rsidRPr="00034910">
        <w:t>ami en question</w:t>
      </w:r>
      <w:r>
        <w:t xml:space="preserve">, </w:t>
      </w:r>
      <w:r w:rsidR="00776CEA" w:rsidRPr="00034910">
        <w:t>un chiromancien abs</w:t>
      </w:r>
      <w:r w:rsidR="00776CEA" w:rsidRPr="00034910">
        <w:t>o</w:t>
      </w:r>
      <w:r w:rsidR="00776CEA" w:rsidRPr="00034910">
        <w:t>lument stupéfiant</w:t>
      </w:r>
      <w:r>
        <w:t>.</w:t>
      </w:r>
    </w:p>
    <w:p w14:paraId="5875C048" w14:textId="77777777" w:rsidR="00E57EC9" w:rsidRDefault="00E57EC9" w:rsidP="00E57EC9">
      <w:r>
        <w:t>— </w:t>
      </w:r>
      <w:r w:rsidR="00776CEA" w:rsidRPr="00034910">
        <w:t>Un chiromancien</w:t>
      </w:r>
      <w:r>
        <w:t xml:space="preserve"> ? </w:t>
      </w:r>
      <w:r w:rsidR="00776CEA" w:rsidRPr="00034910">
        <w:t>répéta l</w:t>
      </w:r>
      <w:r>
        <w:t>’</w:t>
      </w:r>
      <w:r w:rsidR="00776CEA" w:rsidRPr="00034910">
        <w:t>agent d</w:t>
      </w:r>
      <w:r>
        <w:t>’</w:t>
      </w:r>
      <w:r w:rsidR="00776CEA" w:rsidRPr="00034910">
        <w:t>un air stupide</w:t>
      </w:r>
      <w:r>
        <w:t>.</w:t>
      </w:r>
    </w:p>
    <w:p w14:paraId="19C44D14" w14:textId="77777777" w:rsidR="00E57EC9" w:rsidRDefault="00E57EC9" w:rsidP="00E57EC9">
      <w:r>
        <w:t>— </w:t>
      </w:r>
      <w:r w:rsidR="00776CEA" w:rsidRPr="00034910">
        <w:t>Oui</w:t>
      </w:r>
      <w:r>
        <w:t xml:space="preserve">… </w:t>
      </w:r>
      <w:r w:rsidR="00776CEA" w:rsidRPr="00034910">
        <w:t>Il lit dans la main avec une perspicacité incroyable et</w:t>
      </w:r>
      <w:r>
        <w:t>…</w:t>
      </w:r>
    </w:p>
    <w:p w14:paraId="5E59942B" w14:textId="19B8A777" w:rsidR="00E57EC9" w:rsidRDefault="00E57EC9" w:rsidP="00E57EC9">
      <w:r>
        <w:t>— </w:t>
      </w:r>
      <w:r w:rsidR="00776CEA" w:rsidRPr="00034910">
        <w:t>Lira-t-il le nom des voleurs dans la paume des volés</w:t>
      </w:r>
      <w:r>
        <w:t xml:space="preserve"> ? </w:t>
      </w:r>
      <w:r w:rsidR="00776CEA" w:rsidRPr="00034910">
        <w:t xml:space="preserve">plaisanta </w:t>
      </w:r>
      <w:r>
        <w:t>M. </w:t>
      </w:r>
      <w:proofErr w:type="spellStart"/>
      <w:r w:rsidR="00776CEA" w:rsidRPr="00034910">
        <w:t>Ginat</w:t>
      </w:r>
      <w:proofErr w:type="spellEnd"/>
      <w:r w:rsidR="00776CEA" w:rsidRPr="00034910">
        <w:t xml:space="preserve"> d</w:t>
      </w:r>
      <w:r>
        <w:t>’</w:t>
      </w:r>
      <w:r w:rsidR="00776CEA" w:rsidRPr="00034910">
        <w:t>un ton dédaigneux</w:t>
      </w:r>
      <w:r>
        <w:t>.</w:t>
      </w:r>
    </w:p>
    <w:p w14:paraId="74D2A5E2" w14:textId="77777777" w:rsidR="00E57EC9" w:rsidRDefault="00776CEA" w:rsidP="00E57EC9">
      <w:r w:rsidRPr="00034910">
        <w:t xml:space="preserve">Dick </w:t>
      </w:r>
      <w:proofErr w:type="spellStart"/>
      <w:r w:rsidRPr="00034910">
        <w:t>Fann</w:t>
      </w:r>
      <w:proofErr w:type="spellEnd"/>
      <w:r w:rsidRPr="00034910">
        <w:t xml:space="preserve"> ne parut pas discerner l</w:t>
      </w:r>
      <w:r w:rsidR="00E57EC9">
        <w:t>’</w:t>
      </w:r>
      <w:r w:rsidRPr="00034910">
        <w:t>ironie</w:t>
      </w:r>
      <w:r w:rsidR="00E57EC9">
        <w:t>.</w:t>
      </w:r>
    </w:p>
    <w:p w14:paraId="48AC50A2" w14:textId="77777777" w:rsidR="00E57EC9" w:rsidRDefault="00E57EC9" w:rsidP="00E57EC9">
      <w:r>
        <w:t>— </w:t>
      </w:r>
      <w:r w:rsidR="00776CEA" w:rsidRPr="00034910">
        <w:t>Non pas les noms</w:t>
      </w:r>
      <w:r>
        <w:t xml:space="preserve">, </w:t>
      </w:r>
      <w:r w:rsidR="00776CEA" w:rsidRPr="00034910">
        <w:t>cher Monsieur</w:t>
      </w:r>
      <w:r>
        <w:t xml:space="preserve">, </w:t>
      </w:r>
      <w:r w:rsidR="00776CEA" w:rsidRPr="00034910">
        <w:t>mais certaines coïnc</w:t>
      </w:r>
      <w:r w:rsidR="00776CEA" w:rsidRPr="00034910">
        <w:t>i</w:t>
      </w:r>
      <w:r w:rsidR="00776CEA" w:rsidRPr="00034910">
        <w:t>dences</w:t>
      </w:r>
      <w:r>
        <w:t xml:space="preserve">, </w:t>
      </w:r>
      <w:r w:rsidR="00776CEA" w:rsidRPr="00034910">
        <w:t>qui</w:t>
      </w:r>
      <w:r>
        <w:t xml:space="preserve">, </w:t>
      </w:r>
      <w:r w:rsidR="00776CEA" w:rsidRPr="00034910">
        <w:t>peut-être</w:t>
      </w:r>
      <w:r>
        <w:t xml:space="preserve">, </w:t>
      </w:r>
      <w:r w:rsidR="00776CEA" w:rsidRPr="00034910">
        <w:t>vous mettront sur la voie</w:t>
      </w:r>
      <w:r>
        <w:t xml:space="preserve">. </w:t>
      </w:r>
      <w:r w:rsidR="00776CEA" w:rsidRPr="00034910">
        <w:t>Bien souvent</w:t>
      </w:r>
      <w:r>
        <w:t xml:space="preserve">, </w:t>
      </w:r>
      <w:r w:rsidR="00776CEA" w:rsidRPr="00034910">
        <w:t>je lui ai dû l</w:t>
      </w:r>
      <w:r>
        <w:t>’</w:t>
      </w:r>
      <w:r w:rsidR="00776CEA" w:rsidRPr="00034910">
        <w:t>orientation de mes enquêtes</w:t>
      </w:r>
      <w:r>
        <w:t>.</w:t>
      </w:r>
    </w:p>
    <w:p w14:paraId="6E660300" w14:textId="77777777" w:rsidR="00E57EC9" w:rsidRDefault="00E57EC9" w:rsidP="00E57EC9">
      <w:r>
        <w:t>— </w:t>
      </w:r>
      <w:r w:rsidR="00776CEA" w:rsidRPr="00034910">
        <w:t>Ah</w:t>
      </w:r>
      <w:r>
        <w:t xml:space="preserve"> !… </w:t>
      </w:r>
      <w:r w:rsidR="00776CEA" w:rsidRPr="00034910">
        <w:t>Ah</w:t>
      </w:r>
      <w:r>
        <w:t xml:space="preserve"> !… </w:t>
      </w:r>
      <w:r w:rsidR="00776CEA" w:rsidRPr="00034910">
        <w:t>Ah</w:t>
      </w:r>
      <w:r>
        <w:t> !…</w:t>
      </w:r>
    </w:p>
    <w:p w14:paraId="14E3FCAF" w14:textId="77777777" w:rsidR="00E57EC9" w:rsidRDefault="00776CEA" w:rsidP="00E57EC9">
      <w:r w:rsidRPr="00034910">
        <w:t>Le policier français lança ces exclamations sur trois tons différents</w:t>
      </w:r>
      <w:r w:rsidR="00E57EC9">
        <w:t>.</w:t>
      </w:r>
    </w:p>
    <w:p w14:paraId="7A62656B" w14:textId="77777777" w:rsidR="00E57EC9" w:rsidRDefault="00776CEA" w:rsidP="00E57EC9">
      <w:r w:rsidRPr="00034910">
        <w:t>On devinait une immense satisfaction dans son accent</w:t>
      </w:r>
      <w:r w:rsidR="00E57EC9">
        <w:t xml:space="preserve">. </w:t>
      </w:r>
      <w:r w:rsidRPr="00034910">
        <w:t>Ainsi</w:t>
      </w:r>
      <w:r w:rsidR="00E57EC9">
        <w:t xml:space="preserve">, </w:t>
      </w:r>
      <w:r w:rsidRPr="00034910">
        <w:t>le détective anglais</w:t>
      </w:r>
      <w:r w:rsidR="00E57EC9">
        <w:t xml:space="preserve">, </w:t>
      </w:r>
      <w:r w:rsidRPr="00034910">
        <w:t>ce détective dont on rebattait les oreilles à tous les policiers professionnels</w:t>
      </w:r>
      <w:r w:rsidR="00E57EC9">
        <w:t xml:space="preserve">, </w:t>
      </w:r>
      <w:r w:rsidRPr="00034910">
        <w:t>ce détective de génie</w:t>
      </w:r>
      <w:r w:rsidR="00E57EC9">
        <w:t xml:space="preserve">, </w:t>
      </w:r>
      <w:r w:rsidRPr="00034910">
        <w:t>ce merle blanc</w:t>
      </w:r>
      <w:r w:rsidR="00E57EC9">
        <w:t xml:space="preserve">, </w:t>
      </w:r>
      <w:r w:rsidRPr="00034910">
        <w:t>avouait un collaborateur</w:t>
      </w:r>
      <w:r w:rsidR="00E57EC9">
        <w:t xml:space="preserve">…, </w:t>
      </w:r>
      <w:r w:rsidRPr="00034910">
        <w:t>précieux à n</w:t>
      </w:r>
      <w:r w:rsidR="00E57EC9">
        <w:t>’</w:t>
      </w:r>
      <w:r w:rsidRPr="00034910">
        <w:t>en pas douter</w:t>
      </w:r>
      <w:r w:rsidR="00E57EC9">
        <w:t xml:space="preserve">, </w:t>
      </w:r>
      <w:r w:rsidRPr="00034910">
        <w:t>puisqu</w:t>
      </w:r>
      <w:r w:rsidR="00E57EC9">
        <w:t>’</w:t>
      </w:r>
      <w:r w:rsidRPr="00034910">
        <w:t>il serait chargé de la première reconnaissance du théâtre du vol</w:t>
      </w:r>
      <w:r w:rsidR="00E57EC9">
        <w:t>.</w:t>
      </w:r>
    </w:p>
    <w:p w14:paraId="5AA49DFF" w14:textId="1C95BCB5" w:rsidR="00E57EC9" w:rsidRDefault="00E57EC9" w:rsidP="00E57EC9">
      <w:r>
        <w:t>M. </w:t>
      </w:r>
      <w:proofErr w:type="spellStart"/>
      <w:r w:rsidR="00776CEA" w:rsidRPr="00034910">
        <w:t>Ginat</w:t>
      </w:r>
      <w:proofErr w:type="spellEnd"/>
      <w:r w:rsidR="00776CEA" w:rsidRPr="00034910">
        <w:t xml:space="preserve"> profiterait des lumières de ce Sir </w:t>
      </w:r>
      <w:proofErr w:type="spellStart"/>
      <w:r w:rsidR="00776CEA" w:rsidRPr="00034910">
        <w:t>Braddy</w:t>
      </w:r>
      <w:proofErr w:type="spellEnd"/>
      <w:r>
        <w:t xml:space="preserve">, </w:t>
      </w:r>
      <w:r w:rsidR="00776CEA" w:rsidRPr="00034910">
        <w:t xml:space="preserve">et le prestige de Dick </w:t>
      </w:r>
      <w:proofErr w:type="spellStart"/>
      <w:r w:rsidR="00776CEA" w:rsidRPr="00034910">
        <w:t>Fann</w:t>
      </w:r>
      <w:proofErr w:type="spellEnd"/>
      <w:r w:rsidR="00776CEA" w:rsidRPr="00034910">
        <w:t xml:space="preserve"> serait amoindri</w:t>
      </w:r>
      <w:r>
        <w:t xml:space="preserve">, </w:t>
      </w:r>
      <w:r w:rsidR="00776CEA" w:rsidRPr="00034910">
        <w:t xml:space="preserve">car </w:t>
      </w:r>
      <w:r w:rsidR="00776CEA" w:rsidRPr="00034910">
        <w:rPr>
          <w:i/>
          <w:iCs/>
        </w:rPr>
        <w:t>l</w:t>
      </w:r>
      <w:r>
        <w:rPr>
          <w:i/>
          <w:iCs/>
        </w:rPr>
        <w:t>’</w:t>
      </w:r>
      <w:r w:rsidR="00776CEA" w:rsidRPr="00034910">
        <w:rPr>
          <w:i/>
          <w:iCs/>
        </w:rPr>
        <w:t xml:space="preserve">amateur </w:t>
      </w:r>
      <w:r w:rsidR="00776CEA" w:rsidRPr="00034910">
        <w:t>n</w:t>
      </w:r>
      <w:r>
        <w:t>’</w:t>
      </w:r>
      <w:r w:rsidR="00776CEA" w:rsidRPr="00034910">
        <w:t>ayant point demandé le secret</w:t>
      </w:r>
      <w:r>
        <w:t xml:space="preserve">, </w:t>
      </w:r>
      <w:r w:rsidR="00776CEA" w:rsidRPr="00034910">
        <w:t>on pourrait</w:t>
      </w:r>
      <w:r>
        <w:t xml:space="preserve">, </w:t>
      </w:r>
      <w:r w:rsidR="00776CEA" w:rsidRPr="00034910">
        <w:t>les voleurs pris</w:t>
      </w:r>
      <w:r>
        <w:t xml:space="preserve">, </w:t>
      </w:r>
      <w:r w:rsidR="00776CEA" w:rsidRPr="00034910">
        <w:t>raconter l</w:t>
      </w:r>
      <w:r>
        <w:t>’</w:t>
      </w:r>
      <w:r w:rsidR="00776CEA" w:rsidRPr="00034910">
        <w:t>aventure</w:t>
      </w:r>
      <w:r>
        <w:t xml:space="preserve">. </w:t>
      </w:r>
      <w:r w:rsidR="00776CEA" w:rsidRPr="00034910">
        <w:t>Il y aurait gloire et jalousie satisfaite</w:t>
      </w:r>
      <w:r>
        <w:t xml:space="preserve">… </w:t>
      </w:r>
      <w:r w:rsidR="00776CEA" w:rsidRPr="00034910">
        <w:t xml:space="preserve">Aussi la </w:t>
      </w:r>
      <w:r w:rsidR="00776CEA" w:rsidRPr="00034910">
        <w:lastRenderedPageBreak/>
        <w:t>voix de l</w:t>
      </w:r>
      <w:r>
        <w:t>’</w:t>
      </w:r>
      <w:r w:rsidR="00776CEA" w:rsidRPr="00034910">
        <w:t>agent eut-elle des inflexions caressantes pour répondre</w:t>
      </w:r>
      <w:r>
        <w:t> :</w:t>
      </w:r>
    </w:p>
    <w:p w14:paraId="682E43BD" w14:textId="77777777" w:rsidR="00E57EC9" w:rsidRDefault="00E57EC9" w:rsidP="00E57EC9">
      <w:r>
        <w:t>— </w:t>
      </w:r>
      <w:r w:rsidR="00776CEA" w:rsidRPr="00034910">
        <w:t>Je vous suis reconnaissant</w:t>
      </w:r>
      <w:r>
        <w:t xml:space="preserve">. </w:t>
      </w:r>
      <w:r w:rsidR="00776CEA" w:rsidRPr="00034910">
        <w:t>Je me rends à l</w:t>
      </w:r>
      <w:r>
        <w:t>’</w:t>
      </w:r>
      <w:r w:rsidR="00776CEA" w:rsidRPr="00034910">
        <w:t>instant chez Larmette et C</w:t>
      </w:r>
      <w:r w:rsidR="00776CEA" w:rsidRPr="00034910">
        <w:rPr>
          <w:szCs w:val="32"/>
          <w:vertAlign w:val="superscript"/>
        </w:rPr>
        <w:t>ie</w:t>
      </w:r>
      <w:r>
        <w:t xml:space="preserve"> ; </w:t>
      </w:r>
      <w:r w:rsidR="00776CEA" w:rsidRPr="00034910">
        <w:t>j</w:t>
      </w:r>
      <w:r>
        <w:t>’</w:t>
      </w:r>
      <w:r w:rsidR="00776CEA" w:rsidRPr="00034910">
        <w:t>annonce votre chiromancien</w:t>
      </w:r>
      <w:r>
        <w:t>.</w:t>
      </w:r>
    </w:p>
    <w:p w14:paraId="0A1B2C7F" w14:textId="77777777" w:rsidR="00E57EC9" w:rsidRDefault="00E57EC9" w:rsidP="00E57EC9">
      <w:r>
        <w:t>— </w:t>
      </w:r>
      <w:r w:rsidR="00776CEA" w:rsidRPr="00034910">
        <w:t>De mon côté</w:t>
      </w:r>
      <w:r>
        <w:t xml:space="preserve">, </w:t>
      </w:r>
      <w:r w:rsidR="00776CEA" w:rsidRPr="00034910">
        <w:t>je le préviendrai</w:t>
      </w:r>
      <w:r>
        <w:t>.</w:t>
      </w:r>
    </w:p>
    <w:p w14:paraId="01583004" w14:textId="27329E75" w:rsidR="00E57EC9" w:rsidRDefault="00776CEA" w:rsidP="00E57EC9">
      <w:r w:rsidRPr="00034910">
        <w:t>Les deux hommes se serrèrent la main</w:t>
      </w:r>
      <w:r w:rsidR="00E57EC9">
        <w:t xml:space="preserve">, </w:t>
      </w:r>
      <w:r w:rsidRPr="00034910">
        <w:t xml:space="preserve">et </w:t>
      </w:r>
      <w:r w:rsidR="00E57EC9">
        <w:t>M. </w:t>
      </w:r>
      <w:proofErr w:type="spellStart"/>
      <w:r w:rsidRPr="00034910">
        <w:t>Ginat</w:t>
      </w:r>
      <w:proofErr w:type="spellEnd"/>
      <w:r w:rsidRPr="00034910">
        <w:t xml:space="preserve"> sortit en mâchonnant entre ses dents</w:t>
      </w:r>
      <w:r w:rsidR="00E57EC9">
        <w:t> :</w:t>
      </w:r>
    </w:p>
    <w:p w14:paraId="63EEF1A1" w14:textId="77777777" w:rsidR="00E57EC9" w:rsidRDefault="00E57EC9" w:rsidP="00E57EC9">
      <w:r>
        <w:t>— </w:t>
      </w:r>
      <w:r w:rsidR="00776CEA" w:rsidRPr="00034910">
        <w:t>Décidément</w:t>
      </w:r>
      <w:r>
        <w:t xml:space="preserve">, </w:t>
      </w:r>
      <w:r w:rsidR="00776CEA" w:rsidRPr="00034910">
        <w:t>la suite vaut mieux que le commencement</w:t>
      </w:r>
      <w:r>
        <w:t xml:space="preserve">… </w:t>
      </w:r>
      <w:r w:rsidR="00776CEA" w:rsidRPr="00034910">
        <w:t>Parbleu</w:t>
      </w:r>
      <w:r>
        <w:t xml:space="preserve">, </w:t>
      </w:r>
      <w:r w:rsidR="00776CEA" w:rsidRPr="00034910">
        <w:t>un détective anglais n</w:t>
      </w:r>
      <w:r>
        <w:t>’</w:t>
      </w:r>
      <w:r w:rsidR="00776CEA" w:rsidRPr="00034910">
        <w:t>est pas plus sorcier que moi</w:t>
      </w:r>
      <w:r>
        <w:t xml:space="preserve">… </w:t>
      </w:r>
      <w:r w:rsidR="00776CEA" w:rsidRPr="00034910">
        <w:t>C</w:t>
      </w:r>
      <w:r>
        <w:t>’</w:t>
      </w:r>
      <w:r w:rsidR="00776CEA" w:rsidRPr="00034910">
        <w:t>est ce que je disais toujours</w:t>
      </w:r>
      <w:r>
        <w:t xml:space="preserve">…, </w:t>
      </w:r>
      <w:r w:rsidR="00776CEA" w:rsidRPr="00034910">
        <w:t>et je comprends son succès</w:t>
      </w:r>
      <w:r>
        <w:t xml:space="preserve">… </w:t>
      </w:r>
      <w:r w:rsidR="00776CEA" w:rsidRPr="00034910">
        <w:t>Du bluff</w:t>
      </w:r>
      <w:r>
        <w:t xml:space="preserve"> ! </w:t>
      </w:r>
      <w:r w:rsidR="00776CEA" w:rsidRPr="00034910">
        <w:t>du truc</w:t>
      </w:r>
      <w:r>
        <w:t xml:space="preserve"> !… </w:t>
      </w:r>
      <w:r w:rsidR="00776CEA" w:rsidRPr="00034910">
        <w:t>toujours de l</w:t>
      </w:r>
      <w:r>
        <w:t>’</w:t>
      </w:r>
      <w:r w:rsidR="00776CEA" w:rsidRPr="00034910">
        <w:t>habileté à se faire valoir</w:t>
      </w:r>
      <w:r>
        <w:t>.</w:t>
      </w:r>
    </w:p>
    <w:p w14:paraId="259A9BB8" w14:textId="77777777" w:rsidR="00E57EC9" w:rsidRDefault="00776CEA" w:rsidP="00E57EC9">
      <w:r w:rsidRPr="00034910">
        <w:t>Peut-être sa joie eût-elle été moins grande s</w:t>
      </w:r>
      <w:r w:rsidR="00E57EC9">
        <w:t>’</w:t>
      </w:r>
      <w:r w:rsidRPr="00034910">
        <w:t>il avait pu voir son interlocuteur demeuré seul dans son cabinet</w:t>
      </w:r>
      <w:r w:rsidR="00E57EC9">
        <w:t xml:space="preserve">. </w:t>
      </w:r>
      <w:r w:rsidRPr="00034910">
        <w:t>Pendant plus d</w:t>
      </w:r>
      <w:r w:rsidR="00E57EC9">
        <w:t>’</w:t>
      </w:r>
      <w:r w:rsidRPr="00034910">
        <w:t>une minute</w:t>
      </w:r>
      <w:r w:rsidR="00E57EC9">
        <w:t xml:space="preserve">, </w:t>
      </w:r>
      <w:r w:rsidRPr="00034910">
        <w:t xml:space="preserve">Dick </w:t>
      </w:r>
      <w:proofErr w:type="spellStart"/>
      <w:r w:rsidRPr="00034910">
        <w:t>Fann</w:t>
      </w:r>
      <w:proofErr w:type="spellEnd"/>
      <w:r w:rsidRPr="00034910">
        <w:t xml:space="preserve"> se livra aux contorsions d</w:t>
      </w:r>
      <w:r w:rsidR="00E57EC9">
        <w:t>’</w:t>
      </w:r>
      <w:r w:rsidRPr="00034910">
        <w:t>un rire s</w:t>
      </w:r>
      <w:r w:rsidRPr="00034910">
        <w:t>i</w:t>
      </w:r>
      <w:r w:rsidRPr="00034910">
        <w:t>lencieux</w:t>
      </w:r>
      <w:r w:rsidR="00E57EC9">
        <w:t xml:space="preserve">. </w:t>
      </w:r>
      <w:r w:rsidRPr="00034910">
        <w:t>Ah</w:t>
      </w:r>
      <w:r w:rsidR="00E57EC9">
        <w:t xml:space="preserve"> ! </w:t>
      </w:r>
      <w:r w:rsidRPr="00034910">
        <w:t>il ne ressemblait plus au gentleman somnolant une heure plus tôt dans son fauteuil</w:t>
      </w:r>
      <w:r w:rsidR="00E57EC9">
        <w:t xml:space="preserve">. </w:t>
      </w:r>
      <w:r w:rsidRPr="00034910">
        <w:t>Toute sa personne expr</w:t>
      </w:r>
      <w:r w:rsidRPr="00034910">
        <w:t>i</w:t>
      </w:r>
      <w:r w:rsidRPr="00034910">
        <w:t>mait la vigueur</w:t>
      </w:r>
      <w:r w:rsidR="00E57EC9">
        <w:t xml:space="preserve">, </w:t>
      </w:r>
      <w:r w:rsidRPr="00034910">
        <w:t>la soif de la lutte</w:t>
      </w:r>
      <w:r w:rsidR="00E57EC9">
        <w:t xml:space="preserve">, </w:t>
      </w:r>
      <w:r w:rsidRPr="00034910">
        <w:t>et ses yeux brillaient ainsi que des escarboucles</w:t>
      </w:r>
      <w:r w:rsidR="00E57EC9">
        <w:t>.</w:t>
      </w:r>
    </w:p>
    <w:p w14:paraId="44726B22" w14:textId="77777777" w:rsidR="00E57EC9" w:rsidRDefault="00776CEA" w:rsidP="00E57EC9">
      <w:r w:rsidRPr="00034910">
        <w:t>Enfin</w:t>
      </w:r>
      <w:r w:rsidR="00E57EC9">
        <w:t xml:space="preserve">, </w:t>
      </w:r>
      <w:r w:rsidRPr="00034910">
        <w:t>cette gaieté s</w:t>
      </w:r>
      <w:r w:rsidR="00E57EC9">
        <w:t>’</w:t>
      </w:r>
      <w:r w:rsidRPr="00034910">
        <w:t>apaisa</w:t>
      </w:r>
      <w:r w:rsidR="00E57EC9">
        <w:t xml:space="preserve">. </w:t>
      </w:r>
      <w:r w:rsidRPr="00034910">
        <w:t>Le détective marcha vers la porte</w:t>
      </w:r>
      <w:r w:rsidR="00E57EC9">
        <w:t xml:space="preserve">, </w:t>
      </w:r>
      <w:r w:rsidRPr="00034910">
        <w:t>l</w:t>
      </w:r>
      <w:r w:rsidR="00E57EC9">
        <w:t>’</w:t>
      </w:r>
      <w:r w:rsidRPr="00034910">
        <w:t>ouvrit avec précaution et regarda au dehors</w:t>
      </w:r>
      <w:r w:rsidR="00E57EC9">
        <w:t>.</w:t>
      </w:r>
    </w:p>
    <w:p w14:paraId="24043160" w14:textId="77777777" w:rsidR="00E57EC9" w:rsidRDefault="00776CEA" w:rsidP="00E57EC9">
      <w:r w:rsidRPr="00034910">
        <w:t>Dans la pièce voisine</w:t>
      </w:r>
      <w:r w:rsidR="00E57EC9">
        <w:t xml:space="preserve">, </w:t>
      </w:r>
      <w:r w:rsidRPr="00034910">
        <w:t>deux femmes attendaient</w:t>
      </w:r>
      <w:r w:rsidR="00E57EC9">
        <w:t xml:space="preserve">, </w:t>
      </w:r>
      <w:r w:rsidRPr="00034910">
        <w:t>bavardant à voix basse</w:t>
      </w:r>
      <w:r w:rsidR="00E57EC9">
        <w:t>.</w:t>
      </w:r>
    </w:p>
    <w:p w14:paraId="699B2F1F" w14:textId="2A1CD1DE" w:rsidR="00E57EC9" w:rsidRDefault="00776CEA" w:rsidP="00E57EC9">
      <w:r w:rsidRPr="00034910">
        <w:t>L</w:t>
      </w:r>
      <w:r w:rsidR="00E57EC9">
        <w:t>’</w:t>
      </w:r>
      <w:r w:rsidRPr="00034910">
        <w:t xml:space="preserve">une était </w:t>
      </w:r>
      <w:proofErr w:type="spellStart"/>
      <w:r w:rsidRPr="00034910">
        <w:t>Fleuriane</w:t>
      </w:r>
      <w:proofErr w:type="spellEnd"/>
      <w:r w:rsidR="00E57EC9">
        <w:t xml:space="preserve">. </w:t>
      </w:r>
      <w:r w:rsidRPr="00034910">
        <w:t>Le regard scrutateur du détective se fixa sur sa compagne</w:t>
      </w:r>
      <w:r w:rsidR="00E57EC9">
        <w:t xml:space="preserve">, </w:t>
      </w:r>
      <w:r w:rsidRPr="00034910">
        <w:t>en qui il devina sans peine la dame de compagnie</w:t>
      </w:r>
      <w:r w:rsidR="00E57EC9">
        <w:t>, M</w:t>
      </w:r>
      <w:r w:rsidR="00E57EC9" w:rsidRPr="00E57EC9">
        <w:rPr>
          <w:vertAlign w:val="superscript"/>
        </w:rPr>
        <w:t>me</w:t>
      </w:r>
      <w:r w:rsidR="00E57EC9">
        <w:t> </w:t>
      </w:r>
      <w:proofErr w:type="spellStart"/>
      <w:r w:rsidRPr="00034910">
        <w:t>Patorne</w:t>
      </w:r>
      <w:proofErr w:type="spellEnd"/>
      <w:r w:rsidR="00E57EC9">
        <w:t>.</w:t>
      </w:r>
    </w:p>
    <w:p w14:paraId="19C1DF3D" w14:textId="61017765" w:rsidR="00E57EC9" w:rsidRDefault="00776CEA" w:rsidP="00E57EC9">
      <w:r w:rsidRPr="00034910">
        <w:t>Tout de noir vêtue</w:t>
      </w:r>
      <w:r w:rsidR="00E57EC9">
        <w:t xml:space="preserve">, </w:t>
      </w:r>
      <w:r w:rsidRPr="00034910">
        <w:t>grande</w:t>
      </w:r>
      <w:r w:rsidR="00E57EC9">
        <w:t xml:space="preserve">, </w:t>
      </w:r>
      <w:r w:rsidRPr="00034910">
        <w:t>osseuse</w:t>
      </w:r>
      <w:r w:rsidR="00E57EC9">
        <w:t xml:space="preserve">, </w:t>
      </w:r>
      <w:r w:rsidRPr="00034910">
        <w:t>assez masculine d</w:t>
      </w:r>
      <w:r w:rsidR="00E57EC9">
        <w:t>’</w:t>
      </w:r>
      <w:r w:rsidRPr="00034910">
        <w:t>allure</w:t>
      </w:r>
      <w:r w:rsidR="00E57EC9">
        <w:t xml:space="preserve">, </w:t>
      </w:r>
      <w:r w:rsidRPr="00034910">
        <w:t>celle-ci pouvait compter quarante-cinq ans</w:t>
      </w:r>
      <w:r w:rsidR="00E57EC9">
        <w:t xml:space="preserve">, </w:t>
      </w:r>
      <w:r w:rsidRPr="00034910">
        <w:t xml:space="preserve">âge fatal </w:t>
      </w:r>
      <w:r w:rsidRPr="00034910">
        <w:lastRenderedPageBreak/>
        <w:t>où l</w:t>
      </w:r>
      <w:r w:rsidR="00E57EC9">
        <w:t>’</w:t>
      </w:r>
      <w:r w:rsidRPr="00034910">
        <w:t>on commence à n</w:t>
      </w:r>
      <w:r w:rsidR="00E57EC9">
        <w:t>’</w:t>
      </w:r>
      <w:r w:rsidRPr="00034910">
        <w:t xml:space="preserve">avoir plus que les </w:t>
      </w:r>
      <w:r w:rsidRPr="00034910">
        <w:rPr>
          <w:i/>
          <w:iCs/>
        </w:rPr>
        <w:t>restes de la beauté d</w:t>
      </w:r>
      <w:r w:rsidR="00E57EC9">
        <w:rPr>
          <w:i/>
          <w:iCs/>
        </w:rPr>
        <w:t>’</w:t>
      </w:r>
      <w:r w:rsidRPr="00034910">
        <w:rPr>
          <w:i/>
          <w:iCs/>
        </w:rPr>
        <w:t>antan</w:t>
      </w:r>
      <w:r w:rsidR="00E57EC9">
        <w:rPr>
          <w:i/>
          <w:iCs/>
        </w:rPr>
        <w:t xml:space="preserve">. </w:t>
      </w:r>
      <w:r w:rsidRPr="00034910">
        <w:t xml:space="preserve">Les </w:t>
      </w:r>
      <w:r w:rsidRPr="00034910">
        <w:rPr>
          <w:i/>
          <w:iCs/>
        </w:rPr>
        <w:t xml:space="preserve">restes </w:t>
      </w:r>
      <w:r w:rsidRPr="00034910">
        <w:t xml:space="preserve">de </w:t>
      </w:r>
      <w:r w:rsidR="00E57EC9">
        <w:t>M</w:t>
      </w:r>
      <w:r w:rsidR="00E57EC9" w:rsidRPr="00E57EC9">
        <w:rPr>
          <w:vertAlign w:val="superscript"/>
        </w:rPr>
        <w:t>me</w:t>
      </w:r>
      <w:r w:rsidR="00E57EC9">
        <w:t> </w:t>
      </w:r>
      <w:proofErr w:type="spellStart"/>
      <w:r w:rsidRPr="00034910">
        <w:t>Patorne</w:t>
      </w:r>
      <w:proofErr w:type="spellEnd"/>
      <w:r w:rsidRPr="00034910">
        <w:t xml:space="preserve"> indiquaient une laideur r</w:t>
      </w:r>
      <w:r w:rsidRPr="00034910">
        <w:t>e</w:t>
      </w:r>
      <w:r w:rsidRPr="00034910">
        <w:t>montant à la naissance</w:t>
      </w:r>
      <w:r w:rsidR="00E57EC9">
        <w:t xml:space="preserve">, </w:t>
      </w:r>
      <w:r w:rsidRPr="00034910">
        <w:t>laideur dont la propriétaire avait dû cruellement souffrir si l</w:t>
      </w:r>
      <w:r w:rsidR="00E57EC9">
        <w:t>’</w:t>
      </w:r>
      <w:r w:rsidRPr="00034910">
        <w:t>on en jugeait par ses mines</w:t>
      </w:r>
      <w:r w:rsidR="00E57EC9">
        <w:t xml:space="preserve">, </w:t>
      </w:r>
      <w:r w:rsidRPr="00034910">
        <w:t>ses gestes remplis d</w:t>
      </w:r>
      <w:r w:rsidR="00E57EC9">
        <w:t>’</w:t>
      </w:r>
      <w:r w:rsidRPr="00034910">
        <w:t>afféterie</w:t>
      </w:r>
      <w:r w:rsidR="00E57EC9">
        <w:t xml:space="preserve">. </w:t>
      </w:r>
      <w:r w:rsidRPr="00034910">
        <w:t>Évidemment</w:t>
      </w:r>
      <w:r w:rsidR="00E57EC9">
        <w:t xml:space="preserve">, </w:t>
      </w:r>
      <w:r w:rsidRPr="00034910">
        <w:t>l</w:t>
      </w:r>
      <w:r w:rsidR="00E57EC9">
        <w:t>’</w:t>
      </w:r>
      <w:r w:rsidRPr="00034910">
        <w:t>existence de la dame avait dû être un incessant combat entre l</w:t>
      </w:r>
      <w:r w:rsidR="00E57EC9">
        <w:t>’</w:t>
      </w:r>
      <w:r w:rsidRPr="00034910">
        <w:t>invincible laideur et la reche</w:t>
      </w:r>
      <w:r w:rsidRPr="00034910">
        <w:t>r</w:t>
      </w:r>
      <w:r w:rsidRPr="00034910">
        <w:t>che de grâces artificielles</w:t>
      </w:r>
      <w:r w:rsidR="00E57EC9">
        <w:t xml:space="preserve">. </w:t>
      </w:r>
      <w:r w:rsidRPr="00034910">
        <w:t>Comme il advient en général en ces sortes de luttes</w:t>
      </w:r>
      <w:r w:rsidR="00E57EC9">
        <w:t>, M</w:t>
      </w:r>
      <w:r w:rsidR="00E57EC9" w:rsidRPr="00E57EC9">
        <w:rPr>
          <w:vertAlign w:val="superscript"/>
        </w:rPr>
        <w:t>me</w:t>
      </w:r>
      <w:r w:rsidR="00E57EC9">
        <w:t> </w:t>
      </w:r>
      <w:proofErr w:type="spellStart"/>
      <w:r w:rsidRPr="00034910">
        <w:t>Patorne</w:t>
      </w:r>
      <w:proofErr w:type="spellEnd"/>
      <w:r w:rsidRPr="00034910">
        <w:t xml:space="preserve"> avait atteint à ce degré de ridicule où l</w:t>
      </w:r>
      <w:r w:rsidR="00E57EC9">
        <w:t>’</w:t>
      </w:r>
      <w:r w:rsidRPr="00034910">
        <w:t>on amuse tellement la galerie qu</w:t>
      </w:r>
      <w:r w:rsidR="00E57EC9">
        <w:t>’</w:t>
      </w:r>
      <w:r w:rsidRPr="00034910">
        <w:t>elle vous pardonne de n</w:t>
      </w:r>
      <w:r w:rsidR="00E57EC9">
        <w:t>’</w:t>
      </w:r>
      <w:r w:rsidRPr="00034910">
        <w:t>être point jolie à voir</w:t>
      </w:r>
      <w:r w:rsidR="00E57EC9">
        <w:t>.</w:t>
      </w:r>
    </w:p>
    <w:p w14:paraId="6AF386BB" w14:textId="77777777" w:rsidR="00E57EC9" w:rsidRDefault="00E57EC9" w:rsidP="00E57EC9">
      <w:r>
        <w:t>— </w:t>
      </w:r>
      <w:r w:rsidR="00776CEA" w:rsidRPr="00034910">
        <w:t>Une bête à bon Dieu qui fait des grimaces</w:t>
      </w:r>
      <w:r>
        <w:t xml:space="preserve">, </w:t>
      </w:r>
      <w:r w:rsidR="00776CEA" w:rsidRPr="00034910">
        <w:t>formula le d</w:t>
      </w:r>
      <w:r w:rsidR="00776CEA" w:rsidRPr="00034910">
        <w:t>é</w:t>
      </w:r>
      <w:r w:rsidR="00776CEA" w:rsidRPr="00034910">
        <w:t>tective pour lui-même</w:t>
      </w:r>
      <w:r>
        <w:t>.</w:t>
      </w:r>
    </w:p>
    <w:p w14:paraId="4CC8D6D8" w14:textId="77777777" w:rsidR="00E57EC9" w:rsidRDefault="00776CEA" w:rsidP="00E57EC9">
      <w:r w:rsidRPr="00034910">
        <w:t>Puis</w:t>
      </w:r>
      <w:r w:rsidR="00E57EC9">
        <w:t xml:space="preserve">, </w:t>
      </w:r>
      <w:r w:rsidRPr="00034910">
        <w:t>à haute voix</w:t>
      </w:r>
      <w:r w:rsidR="00E57EC9">
        <w:t xml:space="preserve">, </w:t>
      </w:r>
      <w:r w:rsidRPr="00034910">
        <w:t>il appela</w:t>
      </w:r>
      <w:r w:rsidR="00E57EC9">
        <w:t> :</w:t>
      </w:r>
    </w:p>
    <w:p w14:paraId="6AAF246E" w14:textId="77777777" w:rsidR="00E57EC9" w:rsidRDefault="00E57EC9" w:rsidP="00E57EC9">
      <w:r>
        <w:t>— </w:t>
      </w:r>
      <w:r w:rsidR="00776CEA" w:rsidRPr="00034910">
        <w:t xml:space="preserve">Mademoiselle </w:t>
      </w:r>
      <w:proofErr w:type="spellStart"/>
      <w:r w:rsidR="00776CEA" w:rsidRPr="00034910">
        <w:t>Fleuriane</w:t>
      </w:r>
      <w:proofErr w:type="spellEnd"/>
      <w:r>
        <w:t xml:space="preserve">, </w:t>
      </w:r>
      <w:r w:rsidR="00776CEA" w:rsidRPr="00034910">
        <w:t>voulez-vous venir un instant</w:t>
      </w:r>
      <w:r>
        <w:t> ?</w:t>
      </w:r>
    </w:p>
    <w:p w14:paraId="3EB3762F" w14:textId="77777777" w:rsidR="00E57EC9" w:rsidRDefault="00776CEA" w:rsidP="00E57EC9">
      <w:r w:rsidRPr="00034910">
        <w:t>La jeune fille tressaillit et s</w:t>
      </w:r>
      <w:r w:rsidR="00E57EC9">
        <w:t>’</w:t>
      </w:r>
      <w:r w:rsidRPr="00034910">
        <w:t>empressant vers son interloc</w:t>
      </w:r>
      <w:r w:rsidRPr="00034910">
        <w:t>u</w:t>
      </w:r>
      <w:r w:rsidRPr="00034910">
        <w:t>teur</w:t>
      </w:r>
      <w:r w:rsidR="00E57EC9">
        <w:t> :</w:t>
      </w:r>
    </w:p>
    <w:p w14:paraId="29BFEBBD" w14:textId="77777777" w:rsidR="00E57EC9" w:rsidRDefault="00E57EC9" w:rsidP="00E57EC9">
      <w:r>
        <w:t>— </w:t>
      </w:r>
      <w:r w:rsidR="00776CEA" w:rsidRPr="00034910">
        <w:t>Qu</w:t>
      </w:r>
      <w:r>
        <w:t>’</w:t>
      </w:r>
      <w:r w:rsidR="00776CEA" w:rsidRPr="00034910">
        <w:t>y a-t-il donc</w:t>
      </w:r>
      <w:r>
        <w:t> ?</w:t>
      </w:r>
    </w:p>
    <w:p w14:paraId="624FE4BB" w14:textId="77777777" w:rsidR="00E57EC9" w:rsidRDefault="00776CEA" w:rsidP="00E57EC9">
      <w:r w:rsidRPr="00034910">
        <w:t>Pour toute réponse</w:t>
      </w:r>
      <w:r w:rsidR="00E57EC9">
        <w:t xml:space="preserve">, </w:t>
      </w:r>
      <w:r w:rsidRPr="00034910">
        <w:t>Dick la fit entrer dans son cabinet et s</w:t>
      </w:r>
      <w:r w:rsidR="00E57EC9">
        <w:t>’</w:t>
      </w:r>
      <w:r w:rsidRPr="00034910">
        <w:t>y enferma avec elle</w:t>
      </w:r>
      <w:r w:rsidR="00E57EC9">
        <w:t xml:space="preserve">. </w:t>
      </w:r>
      <w:proofErr w:type="spellStart"/>
      <w:r w:rsidRPr="00034910">
        <w:t>Fleuriane</w:t>
      </w:r>
      <w:proofErr w:type="spellEnd"/>
      <w:r w:rsidRPr="00034910">
        <w:t xml:space="preserve"> le considéra avec surprise</w:t>
      </w:r>
      <w:r w:rsidR="00E57EC9">
        <w:t xml:space="preserve">. </w:t>
      </w:r>
      <w:r w:rsidRPr="00034910">
        <w:t>Il lui semblait changé depuis tout à l</w:t>
      </w:r>
      <w:r w:rsidR="00E57EC9">
        <w:t>’</w:t>
      </w:r>
      <w:r w:rsidRPr="00034910">
        <w:t>heure</w:t>
      </w:r>
      <w:r w:rsidR="00E57EC9">
        <w:t xml:space="preserve">. </w:t>
      </w:r>
      <w:r w:rsidRPr="00034910">
        <w:t>Sous le calme de ses traits on devinait la circulation formidablement active de l</w:t>
      </w:r>
      <w:r w:rsidR="00E57EC9">
        <w:t>’</w:t>
      </w:r>
      <w:r w:rsidRPr="00034910">
        <w:t>idée</w:t>
      </w:r>
      <w:r w:rsidR="00E57EC9">
        <w:t xml:space="preserve">. </w:t>
      </w:r>
      <w:r w:rsidRPr="00034910">
        <w:t>Elle ouvrit la bouche pour l</w:t>
      </w:r>
      <w:r w:rsidR="00E57EC9">
        <w:t>’</w:t>
      </w:r>
      <w:r w:rsidRPr="00034910">
        <w:t>interroger</w:t>
      </w:r>
      <w:r w:rsidR="00E57EC9">
        <w:t xml:space="preserve">, </w:t>
      </w:r>
      <w:r w:rsidRPr="00034910">
        <w:t>il parla plus vite qu</w:t>
      </w:r>
      <w:r w:rsidR="00E57EC9">
        <w:t>’</w:t>
      </w:r>
      <w:r w:rsidRPr="00034910">
        <w:t>elle-même</w:t>
      </w:r>
      <w:r w:rsidR="00E57EC9">
        <w:t>.</w:t>
      </w:r>
    </w:p>
    <w:p w14:paraId="55A97C61" w14:textId="77777777" w:rsidR="00E57EC9" w:rsidRDefault="00E57EC9" w:rsidP="00E57EC9">
      <w:r>
        <w:t>— </w:t>
      </w:r>
      <w:r w:rsidR="00776CEA" w:rsidRPr="00034910">
        <w:t>Écoutez</w:t>
      </w:r>
      <w:r>
        <w:t xml:space="preserve">, </w:t>
      </w:r>
      <w:r w:rsidR="00776CEA" w:rsidRPr="00034910">
        <w:t>je vous juge droite</w:t>
      </w:r>
      <w:r>
        <w:t xml:space="preserve">, </w:t>
      </w:r>
      <w:r w:rsidR="00776CEA" w:rsidRPr="00034910">
        <w:t>courageuse</w:t>
      </w:r>
      <w:r>
        <w:t xml:space="preserve">, </w:t>
      </w:r>
      <w:r w:rsidR="00776CEA" w:rsidRPr="00034910">
        <w:t>intelligente</w:t>
      </w:r>
      <w:r>
        <w:t xml:space="preserve">. </w:t>
      </w:r>
      <w:r w:rsidR="00776CEA" w:rsidRPr="00034910">
        <w:t>Je vous donnerai</w:t>
      </w:r>
      <w:r>
        <w:t xml:space="preserve">, </w:t>
      </w:r>
      <w:r w:rsidR="00776CEA" w:rsidRPr="00034910">
        <w:t>en preuve</w:t>
      </w:r>
      <w:r>
        <w:t xml:space="preserve">, </w:t>
      </w:r>
      <w:r w:rsidR="00776CEA" w:rsidRPr="00034910">
        <w:t>la grande marque d</w:t>
      </w:r>
      <w:r>
        <w:t>’</w:t>
      </w:r>
      <w:r w:rsidR="00776CEA" w:rsidRPr="00034910">
        <w:t>estime de me confier à vous</w:t>
      </w:r>
      <w:r>
        <w:t>.</w:t>
      </w:r>
    </w:p>
    <w:p w14:paraId="6EA8DD86" w14:textId="77777777" w:rsidR="00E57EC9" w:rsidRDefault="00776CEA" w:rsidP="00E57EC9">
      <w:r w:rsidRPr="00034910">
        <w:t>Elle remercia du geste</w:t>
      </w:r>
      <w:r w:rsidR="00E57EC9">
        <w:t xml:space="preserve">, </w:t>
      </w:r>
      <w:r w:rsidRPr="00034910">
        <w:t>comprenant toute la valeur des p</w:t>
      </w:r>
      <w:r w:rsidRPr="00034910">
        <w:t>a</w:t>
      </w:r>
      <w:r w:rsidRPr="00034910">
        <w:t>roles prononcées</w:t>
      </w:r>
      <w:r w:rsidR="00E57EC9">
        <w:t>.</w:t>
      </w:r>
    </w:p>
    <w:p w14:paraId="5065135D" w14:textId="25E1DBE0" w:rsidR="00E57EC9" w:rsidRDefault="00E57EC9" w:rsidP="00E57EC9">
      <w:r>
        <w:lastRenderedPageBreak/>
        <w:t>— </w:t>
      </w:r>
      <w:r w:rsidR="00776CEA" w:rsidRPr="00034910">
        <w:t>Seulement</w:t>
      </w:r>
      <w:r>
        <w:t xml:space="preserve">, </w:t>
      </w:r>
      <w:r w:rsidR="00776CEA" w:rsidRPr="00034910">
        <w:t>acheva-t-il</w:t>
      </w:r>
      <w:r>
        <w:t xml:space="preserve">, </w:t>
      </w:r>
      <w:r w:rsidR="00776CEA" w:rsidRPr="00034910">
        <w:t>je vous demande une promesse</w:t>
      </w:r>
      <w:r>
        <w:t>. M</w:t>
      </w:r>
      <w:r w:rsidRPr="00E57EC9">
        <w:rPr>
          <w:vertAlign w:val="superscript"/>
        </w:rPr>
        <w:t>me</w:t>
      </w:r>
      <w:r>
        <w:t> </w:t>
      </w:r>
      <w:proofErr w:type="spellStart"/>
      <w:r w:rsidR="00776CEA" w:rsidRPr="00034910">
        <w:t>Patorne</w:t>
      </w:r>
      <w:proofErr w:type="spellEnd"/>
      <w:r w:rsidR="00776CEA" w:rsidRPr="00034910">
        <w:t xml:space="preserve"> ne doit rien savoir</w:t>
      </w:r>
      <w:r>
        <w:t xml:space="preserve">. </w:t>
      </w:r>
      <w:r w:rsidR="00776CEA" w:rsidRPr="00034910">
        <w:t>Il ne faut jamais qu</w:t>
      </w:r>
      <w:r>
        <w:t>’</w:t>
      </w:r>
      <w:r w:rsidR="00776CEA" w:rsidRPr="00034910">
        <w:t>elle connaisse le but ou les causes</w:t>
      </w:r>
      <w:r>
        <w:t>.</w:t>
      </w:r>
    </w:p>
    <w:p w14:paraId="578EED83" w14:textId="77777777" w:rsidR="00E57EC9" w:rsidRDefault="00E57EC9" w:rsidP="00E57EC9">
      <w:r>
        <w:t>— </w:t>
      </w:r>
      <w:r w:rsidR="00776CEA" w:rsidRPr="00034910">
        <w:t>La croiriez-vous capable de trahir</w:t>
      </w:r>
      <w:r>
        <w:t> ?</w:t>
      </w:r>
    </w:p>
    <w:p w14:paraId="636AC2F2" w14:textId="77777777" w:rsidR="00E57EC9" w:rsidRDefault="00E57EC9" w:rsidP="00E57EC9">
      <w:r>
        <w:t>— </w:t>
      </w:r>
      <w:r w:rsidR="00776CEA" w:rsidRPr="00034910">
        <w:t>Les sots ne trahissent pas</w:t>
      </w:r>
      <w:r>
        <w:t xml:space="preserve">, </w:t>
      </w:r>
      <w:r w:rsidR="00776CEA" w:rsidRPr="00034910">
        <w:t>Mademoiselle</w:t>
      </w:r>
      <w:r>
        <w:t xml:space="preserve">. </w:t>
      </w:r>
      <w:r w:rsidR="00776CEA" w:rsidRPr="00034910">
        <w:t>Ils se laissent circonvenir sans en avoir conscience</w:t>
      </w:r>
      <w:r>
        <w:t>.</w:t>
      </w:r>
    </w:p>
    <w:p w14:paraId="658F2AF2" w14:textId="77777777" w:rsidR="00E57EC9" w:rsidRDefault="00776CEA" w:rsidP="00E57EC9">
      <w:proofErr w:type="spellStart"/>
      <w:r w:rsidRPr="00034910">
        <w:t>Fleuriane</w:t>
      </w:r>
      <w:proofErr w:type="spellEnd"/>
      <w:r w:rsidRPr="00034910">
        <w:t xml:space="preserve"> parut songer un instant</w:t>
      </w:r>
      <w:r w:rsidR="00E57EC9">
        <w:t xml:space="preserve">. </w:t>
      </w:r>
      <w:r w:rsidRPr="00034910">
        <w:t>L</w:t>
      </w:r>
      <w:r w:rsidR="00E57EC9">
        <w:t>’</w:t>
      </w:r>
      <w:r w:rsidRPr="00034910">
        <w:t>affirmation si nette du détective l</w:t>
      </w:r>
      <w:r w:rsidR="00E57EC9">
        <w:t>’</w:t>
      </w:r>
      <w:r w:rsidRPr="00034910">
        <w:t>avait tout d</w:t>
      </w:r>
      <w:r w:rsidR="00E57EC9">
        <w:t>’</w:t>
      </w:r>
      <w:r w:rsidRPr="00034910">
        <w:t>abord interloquée</w:t>
      </w:r>
      <w:r w:rsidR="00E57EC9">
        <w:t xml:space="preserve">. </w:t>
      </w:r>
      <w:r w:rsidRPr="00034910">
        <w:t>Probablement reco</w:t>
      </w:r>
      <w:r w:rsidRPr="00034910">
        <w:t>n</w:t>
      </w:r>
      <w:r w:rsidRPr="00034910">
        <w:t>nut-elle la justesse de la pensée</w:t>
      </w:r>
      <w:r w:rsidR="00E57EC9">
        <w:t xml:space="preserve">, </w:t>
      </w:r>
      <w:r w:rsidRPr="00034910">
        <w:t>car elle répondit franchement</w:t>
      </w:r>
      <w:r w:rsidR="00E57EC9">
        <w:t> :</w:t>
      </w:r>
    </w:p>
    <w:p w14:paraId="0E908012" w14:textId="77777777" w:rsidR="00E57EC9" w:rsidRDefault="00E57EC9" w:rsidP="00E57EC9">
      <w:r>
        <w:t>— </w:t>
      </w:r>
      <w:r w:rsidR="00776CEA" w:rsidRPr="00034910">
        <w:t>Je promets</w:t>
      </w:r>
      <w:r>
        <w:t>.</w:t>
      </w:r>
    </w:p>
    <w:p w14:paraId="55A725AB" w14:textId="77777777" w:rsidR="00E57EC9" w:rsidRDefault="00776CEA" w:rsidP="00E57EC9">
      <w:r w:rsidRPr="00034910">
        <w:t>Alors</w:t>
      </w:r>
      <w:r w:rsidR="00E57EC9">
        <w:t xml:space="preserve">, </w:t>
      </w:r>
      <w:r w:rsidRPr="00034910">
        <w:t>le visage de Dick s</w:t>
      </w:r>
      <w:r w:rsidR="00E57EC9">
        <w:t>’</w:t>
      </w:r>
      <w:r w:rsidRPr="00034910">
        <w:t>éclaira</w:t>
      </w:r>
      <w:r w:rsidR="00E57EC9">
        <w:t xml:space="preserve">, </w:t>
      </w:r>
      <w:r w:rsidRPr="00034910">
        <w:t>et reprenant le langage cynégétique auquel il avait emprunté sa dernière phrase</w:t>
      </w:r>
      <w:r w:rsidR="00E57EC9">
        <w:t xml:space="preserve">, </w:t>
      </w:r>
      <w:r w:rsidRPr="00034910">
        <w:t xml:space="preserve">lors de la venue de </w:t>
      </w:r>
      <w:proofErr w:type="spellStart"/>
      <w:r w:rsidRPr="00034910">
        <w:t>Ginat</w:t>
      </w:r>
      <w:proofErr w:type="spellEnd"/>
      <w:r w:rsidR="00E57EC9">
        <w:t xml:space="preserve">, </w:t>
      </w:r>
      <w:r w:rsidRPr="00034910">
        <w:t>il murmura d</w:t>
      </w:r>
      <w:r w:rsidR="00E57EC9">
        <w:t>’</w:t>
      </w:r>
      <w:r w:rsidRPr="00034910">
        <w:t>une voix assourdie</w:t>
      </w:r>
      <w:r w:rsidR="00E57EC9">
        <w:t> :</w:t>
      </w:r>
    </w:p>
    <w:p w14:paraId="72077602" w14:textId="77777777" w:rsidR="00E57EC9" w:rsidRDefault="00E57EC9" w:rsidP="00E57EC9">
      <w:r>
        <w:t>— </w:t>
      </w:r>
      <w:r w:rsidR="00776CEA" w:rsidRPr="00034910">
        <w:t>La bête a passé</w:t>
      </w:r>
      <w:r>
        <w:t>.</w:t>
      </w:r>
    </w:p>
    <w:p w14:paraId="799D7CEE" w14:textId="77777777" w:rsidR="00E57EC9" w:rsidRDefault="00776CEA" w:rsidP="00E57EC9">
      <w:r w:rsidRPr="00034910">
        <w:t>La gracieuse Canadienne frissonna</w:t>
      </w:r>
      <w:r w:rsidR="00E57EC9">
        <w:t xml:space="preserve">. </w:t>
      </w:r>
      <w:r w:rsidRPr="00034910">
        <w:t xml:space="preserve">La </w:t>
      </w:r>
      <w:r w:rsidRPr="00034910">
        <w:rPr>
          <w:i/>
          <w:iCs/>
        </w:rPr>
        <w:t>bête</w:t>
      </w:r>
      <w:r w:rsidR="00E57EC9">
        <w:rPr>
          <w:i/>
          <w:iCs/>
        </w:rPr>
        <w:t xml:space="preserve">, </w:t>
      </w:r>
      <w:r w:rsidRPr="00034910">
        <w:t>c</w:t>
      </w:r>
      <w:r w:rsidR="00E57EC9">
        <w:t>’</w:t>
      </w:r>
      <w:r w:rsidRPr="00034910">
        <w:t>était l</w:t>
      </w:r>
      <w:r w:rsidR="00E57EC9">
        <w:t>’</w:t>
      </w:r>
      <w:r w:rsidRPr="00034910">
        <w:t>ennemi inconnu</w:t>
      </w:r>
      <w:r w:rsidR="00E57EC9">
        <w:t xml:space="preserve">, </w:t>
      </w:r>
      <w:r w:rsidRPr="00034910">
        <w:t>insaisissable</w:t>
      </w:r>
      <w:r w:rsidR="00E57EC9">
        <w:t xml:space="preserve">, </w:t>
      </w:r>
      <w:r w:rsidRPr="00034910">
        <w:t>contre lequel elle était venue demander protection</w:t>
      </w:r>
      <w:r w:rsidR="00E57EC9">
        <w:t xml:space="preserve">. </w:t>
      </w:r>
      <w:r w:rsidRPr="00034910">
        <w:t xml:space="preserve">Dick </w:t>
      </w:r>
      <w:proofErr w:type="spellStart"/>
      <w:r w:rsidRPr="00034910">
        <w:t>Fann</w:t>
      </w:r>
      <w:proofErr w:type="spellEnd"/>
      <w:r w:rsidRPr="00034910">
        <w:t xml:space="preserve"> lui apparaissait doté d</w:t>
      </w:r>
      <w:r w:rsidR="00E57EC9">
        <w:t>’</w:t>
      </w:r>
      <w:r w:rsidRPr="00034910">
        <w:t>un po</w:t>
      </w:r>
      <w:r w:rsidRPr="00034910">
        <w:t>u</w:t>
      </w:r>
      <w:r w:rsidRPr="00034910">
        <w:t>voir surhumain</w:t>
      </w:r>
      <w:r w:rsidR="00E57EC9">
        <w:t xml:space="preserve">, </w:t>
      </w:r>
      <w:r w:rsidRPr="00034910">
        <w:t>car</w:t>
      </w:r>
      <w:r w:rsidR="00E57EC9">
        <w:t xml:space="preserve">, </w:t>
      </w:r>
      <w:r w:rsidRPr="00034910">
        <w:t>à peine la requête formulée</w:t>
      </w:r>
      <w:r w:rsidR="00E57EC9">
        <w:t xml:space="preserve">, </w:t>
      </w:r>
      <w:r w:rsidRPr="00034910">
        <w:t>il affirmait être sur la piste</w:t>
      </w:r>
      <w:r w:rsidR="00E57EC9">
        <w:t>.</w:t>
      </w:r>
    </w:p>
    <w:p w14:paraId="792B961F" w14:textId="77777777" w:rsidR="00E57EC9" w:rsidRDefault="00776CEA" w:rsidP="00E57EC9">
      <w:r w:rsidRPr="00034910">
        <w:t>Il lut la pensée de la jeune fille</w:t>
      </w:r>
      <w:r w:rsidR="00E57EC9">
        <w:t xml:space="preserve">, </w:t>
      </w:r>
      <w:r w:rsidRPr="00034910">
        <w:t>et avec simplicité</w:t>
      </w:r>
      <w:r w:rsidR="00E57EC9">
        <w:t> :</w:t>
      </w:r>
    </w:p>
    <w:p w14:paraId="48AC0D2F" w14:textId="77777777" w:rsidR="00E57EC9" w:rsidRDefault="00E57EC9" w:rsidP="00E57EC9">
      <w:r>
        <w:t>— </w:t>
      </w:r>
      <w:r w:rsidR="00776CEA" w:rsidRPr="00034910">
        <w:t>Non</w:t>
      </w:r>
      <w:r>
        <w:t xml:space="preserve">, </w:t>
      </w:r>
      <w:r w:rsidR="00776CEA" w:rsidRPr="00034910">
        <w:t>Mademoiselle</w:t>
      </w:r>
      <w:r>
        <w:t xml:space="preserve">, </w:t>
      </w:r>
      <w:r w:rsidR="00776CEA" w:rsidRPr="00034910">
        <w:t>il n</w:t>
      </w:r>
      <w:r>
        <w:t>’</w:t>
      </w:r>
      <w:r w:rsidR="00776CEA" w:rsidRPr="00034910">
        <w:t>y a rien de merveilleux là-dedans</w:t>
      </w:r>
      <w:r>
        <w:t xml:space="preserve">. </w:t>
      </w:r>
      <w:r w:rsidR="00776CEA" w:rsidRPr="00034910">
        <w:t>Voici trois mois que j</w:t>
      </w:r>
      <w:r>
        <w:t>’</w:t>
      </w:r>
      <w:r w:rsidR="00776CEA" w:rsidRPr="00034910">
        <w:t>attendais la nouvelle que l</w:t>
      </w:r>
      <w:r>
        <w:t>’</w:t>
      </w:r>
      <w:r w:rsidR="00776CEA" w:rsidRPr="00034910">
        <w:t>on m</w:t>
      </w:r>
      <w:r>
        <w:t>’</w:t>
      </w:r>
      <w:r w:rsidR="00776CEA" w:rsidRPr="00034910">
        <w:t>apporte ce matin</w:t>
      </w:r>
      <w:r>
        <w:t xml:space="preserve">. </w:t>
      </w:r>
      <w:r w:rsidR="00776CEA" w:rsidRPr="00034910">
        <w:t>Une coïncidence vous a fait choisir le même jour pour vous présenter chez moi</w:t>
      </w:r>
      <w:r>
        <w:t>.</w:t>
      </w:r>
    </w:p>
    <w:p w14:paraId="2C7B10FC" w14:textId="77777777" w:rsidR="00E57EC9" w:rsidRDefault="00E57EC9" w:rsidP="00E57EC9">
      <w:r>
        <w:t>— </w:t>
      </w:r>
      <w:r w:rsidR="00776CEA" w:rsidRPr="00034910">
        <w:t>Vous attendiez depuis trois mois</w:t>
      </w:r>
      <w:r>
        <w:t xml:space="preserve"> ? </w:t>
      </w:r>
      <w:r w:rsidR="00776CEA" w:rsidRPr="00034910">
        <w:t>murmura-t-elle d</w:t>
      </w:r>
      <w:r>
        <w:t>’</w:t>
      </w:r>
      <w:r w:rsidR="00776CEA" w:rsidRPr="00034910">
        <w:t>une voix incertaine</w:t>
      </w:r>
      <w:r>
        <w:t xml:space="preserve">, </w:t>
      </w:r>
      <w:r w:rsidR="00776CEA" w:rsidRPr="00034910">
        <w:t>touchée de la loyauté de l</w:t>
      </w:r>
      <w:r>
        <w:t>’</w:t>
      </w:r>
      <w:r w:rsidR="00776CEA" w:rsidRPr="00034910">
        <w:t>explication</w:t>
      </w:r>
      <w:r>
        <w:t>.</w:t>
      </w:r>
    </w:p>
    <w:p w14:paraId="33BE48DC" w14:textId="77777777" w:rsidR="00E57EC9" w:rsidRDefault="00776CEA" w:rsidP="00E57EC9">
      <w:r w:rsidRPr="00034910">
        <w:lastRenderedPageBreak/>
        <w:t>Il inclina la tête</w:t>
      </w:r>
      <w:r w:rsidR="00E57EC9">
        <w:t> :</w:t>
      </w:r>
    </w:p>
    <w:p w14:paraId="17EB477A" w14:textId="77777777" w:rsidR="00E57EC9" w:rsidRDefault="00E57EC9" w:rsidP="00E57EC9">
      <w:r>
        <w:t>— </w:t>
      </w:r>
      <w:r w:rsidR="00776CEA" w:rsidRPr="00034910">
        <w:t>Tout vous sera clair</w:t>
      </w:r>
      <w:r>
        <w:t xml:space="preserve">. </w:t>
      </w:r>
      <w:r w:rsidR="00776CEA" w:rsidRPr="00034910">
        <w:t>Quand je dressai mon rapport sur l</w:t>
      </w:r>
      <w:r>
        <w:t>’</w:t>
      </w:r>
      <w:r w:rsidR="00776CEA" w:rsidRPr="00034910">
        <w:t>affaire du radium</w:t>
      </w:r>
      <w:r>
        <w:t xml:space="preserve">, </w:t>
      </w:r>
      <w:r w:rsidR="00776CEA" w:rsidRPr="00034910">
        <w:t>j</w:t>
      </w:r>
      <w:r>
        <w:t>’</w:t>
      </w:r>
      <w:r w:rsidR="00776CEA" w:rsidRPr="00034910">
        <w:t>en autorisai la publication</w:t>
      </w:r>
      <w:r>
        <w:t xml:space="preserve">, </w:t>
      </w:r>
      <w:r w:rsidR="00776CEA" w:rsidRPr="00034910">
        <w:t>uniquement parce que je voulais obliger le chef de ce vol mondial à se d</w:t>
      </w:r>
      <w:r w:rsidR="00776CEA" w:rsidRPr="00034910">
        <w:t>é</w:t>
      </w:r>
      <w:r w:rsidR="00776CEA" w:rsidRPr="00034910">
        <w:t>masquer lui-même</w:t>
      </w:r>
      <w:r>
        <w:t>.</w:t>
      </w:r>
    </w:p>
    <w:p w14:paraId="03DFA5C2" w14:textId="77777777" w:rsidR="00E57EC9" w:rsidRDefault="00E57EC9" w:rsidP="00E57EC9">
      <w:r>
        <w:t>— </w:t>
      </w:r>
      <w:r w:rsidR="00776CEA" w:rsidRPr="00034910">
        <w:t>Je ne comprends pas</w:t>
      </w:r>
      <w:r>
        <w:t>.</w:t>
      </w:r>
    </w:p>
    <w:p w14:paraId="6F02A070" w14:textId="77777777" w:rsidR="00E57EC9" w:rsidRDefault="00E57EC9" w:rsidP="00E57EC9">
      <w:r>
        <w:t>— </w:t>
      </w:r>
      <w:r w:rsidR="00776CEA" w:rsidRPr="00034910">
        <w:t>Aussi j</w:t>
      </w:r>
      <w:r>
        <w:t>’</w:t>
      </w:r>
      <w:r w:rsidR="00776CEA" w:rsidRPr="00034910">
        <w:t>expliquerai</w:t>
      </w:r>
      <w:r>
        <w:t xml:space="preserve">, </w:t>
      </w:r>
      <w:r w:rsidR="00776CEA" w:rsidRPr="00034910">
        <w:t>Mademoiselle</w:t>
      </w:r>
      <w:r>
        <w:t xml:space="preserve">. </w:t>
      </w:r>
      <w:r w:rsidR="00776CEA" w:rsidRPr="00034910">
        <w:t>L</w:t>
      </w:r>
      <w:r>
        <w:t>’</w:t>
      </w:r>
      <w:r w:rsidR="00776CEA" w:rsidRPr="00034910">
        <w:t>homme</w:t>
      </w:r>
      <w:r>
        <w:t xml:space="preserve">, </w:t>
      </w:r>
      <w:r w:rsidR="00776CEA" w:rsidRPr="00034910">
        <w:t>qui avait voulu</w:t>
      </w:r>
      <w:r>
        <w:t xml:space="preserve">… </w:t>
      </w:r>
      <w:r w:rsidR="00776CEA" w:rsidRPr="00034910">
        <w:t>truster le radium</w:t>
      </w:r>
      <w:r>
        <w:t xml:space="preserve">, </w:t>
      </w:r>
      <w:r w:rsidR="00776CEA" w:rsidRPr="00034910">
        <w:t>avait un but</w:t>
      </w:r>
      <w:r>
        <w:t xml:space="preserve">. </w:t>
      </w:r>
      <w:r w:rsidR="00776CEA" w:rsidRPr="00034910">
        <w:t>Lequel</w:t>
      </w:r>
      <w:r>
        <w:t xml:space="preserve"> ? </w:t>
      </w:r>
      <w:r w:rsidR="00776CEA" w:rsidRPr="00034910">
        <w:t>J</w:t>
      </w:r>
      <w:r>
        <w:t>’</w:t>
      </w:r>
      <w:r w:rsidR="00776CEA" w:rsidRPr="00034910">
        <w:t>ai supposé une entreprise de bijouterie</w:t>
      </w:r>
      <w:r>
        <w:t xml:space="preserve">, </w:t>
      </w:r>
      <w:r w:rsidR="00776CEA" w:rsidRPr="00034910">
        <w:t>transformation de corindons communs en pierres rares</w:t>
      </w:r>
      <w:r>
        <w:t xml:space="preserve"> ; </w:t>
      </w:r>
      <w:r w:rsidR="00776CEA" w:rsidRPr="00034910">
        <w:t>mais je n</w:t>
      </w:r>
      <w:r>
        <w:t>’</w:t>
      </w:r>
      <w:r w:rsidR="00776CEA" w:rsidRPr="00034910">
        <w:t>avais point la certitude mathématique</w:t>
      </w:r>
      <w:r>
        <w:t>.</w:t>
      </w:r>
    </w:p>
    <w:p w14:paraId="5A6D1E29" w14:textId="77777777" w:rsidR="00E57EC9" w:rsidRDefault="00E57EC9" w:rsidP="00E57EC9">
      <w:r>
        <w:t>— </w:t>
      </w:r>
      <w:r w:rsidR="00776CEA" w:rsidRPr="00034910">
        <w:t>Continuez</w:t>
      </w:r>
      <w:r>
        <w:t xml:space="preserve">, </w:t>
      </w:r>
      <w:r w:rsidR="00776CEA" w:rsidRPr="00034910">
        <w:t>je vous en prie</w:t>
      </w:r>
      <w:r>
        <w:t xml:space="preserve">, </w:t>
      </w:r>
      <w:r w:rsidR="00776CEA" w:rsidRPr="00034910">
        <w:t>car je ne devine pas co</w:t>
      </w:r>
      <w:r w:rsidR="00776CEA" w:rsidRPr="00034910">
        <w:t>m</w:t>
      </w:r>
      <w:r w:rsidR="00776CEA" w:rsidRPr="00034910">
        <w:t>ment</w:t>
      </w:r>
      <w:r>
        <w:t>…</w:t>
      </w:r>
    </w:p>
    <w:p w14:paraId="37C041FD" w14:textId="77777777" w:rsidR="00E57EC9" w:rsidRDefault="00E57EC9" w:rsidP="00E57EC9">
      <w:r>
        <w:t>— </w:t>
      </w:r>
      <w:r w:rsidR="00776CEA" w:rsidRPr="00034910">
        <w:t>Je l</w:t>
      </w:r>
      <w:r>
        <w:t>’</w:t>
      </w:r>
      <w:r w:rsidR="00776CEA" w:rsidRPr="00034910">
        <w:t>ai maintenant</w:t>
      </w:r>
      <w:r>
        <w:t xml:space="preserve">, </w:t>
      </w:r>
      <w:r w:rsidR="00776CEA" w:rsidRPr="00034910">
        <w:t>cette certitude</w:t>
      </w:r>
      <w:r>
        <w:t xml:space="preserve">. </w:t>
      </w:r>
      <w:r w:rsidR="00776CEA" w:rsidRPr="00034910">
        <w:t>Écoutez</w:t>
      </w:r>
      <w:r>
        <w:t xml:space="preserve"> : </w:t>
      </w:r>
      <w:r w:rsidR="00776CEA" w:rsidRPr="00034910">
        <w:t>L</w:t>
      </w:r>
      <w:r>
        <w:t>’</w:t>
      </w:r>
      <w:r w:rsidR="00776CEA" w:rsidRPr="00034910">
        <w:t>homme habite Paris</w:t>
      </w:r>
      <w:r>
        <w:t xml:space="preserve"> : </w:t>
      </w:r>
      <w:r w:rsidR="00776CEA" w:rsidRPr="00034910">
        <w:t>il vous surveille</w:t>
      </w:r>
      <w:r>
        <w:t xml:space="preserve">, </w:t>
      </w:r>
      <w:r w:rsidR="00776CEA" w:rsidRPr="00034910">
        <w:t>vous qui devez lui faire découvrir le gîte des corindons enlevés sur tous les marchés par monsieur votre père</w:t>
      </w:r>
      <w:r>
        <w:t>.</w:t>
      </w:r>
    </w:p>
    <w:p w14:paraId="3B42CE80" w14:textId="77777777" w:rsidR="00E57EC9" w:rsidRDefault="00E57EC9" w:rsidP="00E57EC9">
      <w:r>
        <w:t>— </w:t>
      </w:r>
      <w:r w:rsidR="00776CEA" w:rsidRPr="00034910">
        <w:t>Jusque-là</w:t>
      </w:r>
      <w:r>
        <w:t xml:space="preserve">, </w:t>
      </w:r>
      <w:r w:rsidR="00776CEA" w:rsidRPr="00034910">
        <w:t>je pense comme vous</w:t>
      </w:r>
      <w:r>
        <w:t>.</w:t>
      </w:r>
    </w:p>
    <w:p w14:paraId="4006BD57" w14:textId="77777777" w:rsidR="00E57EC9" w:rsidRDefault="00E57EC9" w:rsidP="00E57EC9">
      <w:pPr>
        <w:rPr>
          <w:i/>
          <w:iCs/>
        </w:rPr>
      </w:pPr>
      <w:r>
        <w:t>— </w:t>
      </w:r>
      <w:r w:rsidR="00776CEA" w:rsidRPr="00034910">
        <w:t>Ma présence à Paris l</w:t>
      </w:r>
      <w:r>
        <w:t>’</w:t>
      </w:r>
      <w:r w:rsidR="00776CEA" w:rsidRPr="00034910">
        <w:t>inquiète</w:t>
      </w:r>
      <w:r>
        <w:t xml:space="preserve">, </w:t>
      </w:r>
      <w:r w:rsidR="00776CEA" w:rsidRPr="00034910">
        <w:t>ce qui démontre un homme très intelligent</w:t>
      </w:r>
      <w:r>
        <w:t xml:space="preserve">. </w:t>
      </w:r>
      <w:r w:rsidR="00776CEA" w:rsidRPr="00EC4732">
        <w:rPr>
          <w:lang w:val="fr-029"/>
        </w:rPr>
        <w:t xml:space="preserve">Il </w:t>
      </w:r>
      <w:r w:rsidR="00776CEA" w:rsidRPr="00034910">
        <w:t>estime que peut-être je possède ce</w:t>
      </w:r>
      <w:r w:rsidR="00776CEA" w:rsidRPr="00034910">
        <w:t>r</w:t>
      </w:r>
      <w:r w:rsidR="00776CEA" w:rsidRPr="00034910">
        <w:t>tains indices dangereux pour lui</w:t>
      </w:r>
      <w:r>
        <w:t xml:space="preserve">. </w:t>
      </w:r>
      <w:r w:rsidR="00776CEA" w:rsidRPr="00034910">
        <w:t>Sans nul doute</w:t>
      </w:r>
      <w:r>
        <w:t xml:space="preserve">, </w:t>
      </w:r>
      <w:r w:rsidR="00776CEA" w:rsidRPr="00034910">
        <w:t>toutes mes démarches sont épiées</w:t>
      </w:r>
      <w:r>
        <w:t xml:space="preserve">. </w:t>
      </w:r>
      <w:r w:rsidR="00776CEA" w:rsidRPr="00034910">
        <w:t>Comme je n</w:t>
      </w:r>
      <w:r>
        <w:t>’</w:t>
      </w:r>
      <w:r w:rsidR="00776CEA" w:rsidRPr="00034910">
        <w:t>en ai fait aucune</w:t>
      </w:r>
      <w:r>
        <w:t xml:space="preserve">, </w:t>
      </w:r>
      <w:r w:rsidR="00776CEA" w:rsidRPr="00034910">
        <w:t>l</w:t>
      </w:r>
      <w:r>
        <w:t>’</w:t>
      </w:r>
      <w:r w:rsidR="00776CEA" w:rsidRPr="00034910">
        <w:t>inquiétude de mon adversaire a dû redoubler</w:t>
      </w:r>
      <w:r>
        <w:t xml:space="preserve">. </w:t>
      </w:r>
      <w:r w:rsidR="00776CEA" w:rsidRPr="00034910">
        <w:t>Il vient d</w:t>
      </w:r>
      <w:r>
        <w:t>’</w:t>
      </w:r>
      <w:r w:rsidR="00776CEA" w:rsidRPr="00034910">
        <w:t>arriver fatalement là où je souhaitais l</w:t>
      </w:r>
      <w:r>
        <w:t>’</w:t>
      </w:r>
      <w:r w:rsidR="00776CEA" w:rsidRPr="00034910">
        <w:t>amener</w:t>
      </w:r>
      <w:r>
        <w:t xml:space="preserve"> : </w:t>
      </w:r>
      <w:r w:rsidR="00776CEA" w:rsidRPr="00034910">
        <w:rPr>
          <w:i/>
          <w:iCs/>
        </w:rPr>
        <w:t>se poser en volé afin de faire chercher le voleur ailleurs que chez lui</w:t>
      </w:r>
      <w:r>
        <w:rPr>
          <w:i/>
          <w:iCs/>
        </w:rPr>
        <w:t>.</w:t>
      </w:r>
    </w:p>
    <w:p w14:paraId="0EC28F4D" w14:textId="79B88753" w:rsidR="00E57EC9" w:rsidRDefault="00776CEA" w:rsidP="00E57EC9">
      <w:r w:rsidRPr="00034910">
        <w:t>En quelques mots</w:t>
      </w:r>
      <w:r w:rsidR="00E57EC9">
        <w:t xml:space="preserve">, </w:t>
      </w:r>
      <w:r w:rsidRPr="00034910">
        <w:t>avec une lucidité singulière</w:t>
      </w:r>
      <w:r w:rsidR="00E57EC9">
        <w:t xml:space="preserve">, </w:t>
      </w:r>
      <w:r w:rsidRPr="00034910">
        <w:t xml:space="preserve">Dick </w:t>
      </w:r>
      <w:proofErr w:type="spellStart"/>
      <w:r w:rsidRPr="00034910">
        <w:t>Fann</w:t>
      </w:r>
      <w:proofErr w:type="spellEnd"/>
      <w:r w:rsidRPr="00034910">
        <w:t xml:space="preserve"> mit son interlocutrice au courant de la visite des perceurs de murailles à la maison Larmette et C</w:t>
      </w:r>
      <w:r w:rsidRPr="00034910">
        <w:rPr>
          <w:szCs w:val="32"/>
          <w:vertAlign w:val="superscript"/>
        </w:rPr>
        <w:t>ie</w:t>
      </w:r>
      <w:r w:rsidR="00E57EC9">
        <w:t xml:space="preserve">. </w:t>
      </w:r>
      <w:r w:rsidRPr="00034910">
        <w:t>Ah</w:t>
      </w:r>
      <w:r w:rsidR="00E57EC9">
        <w:t> ! M. </w:t>
      </w:r>
      <w:proofErr w:type="spellStart"/>
      <w:r w:rsidRPr="00034910">
        <w:t>Ginat</w:t>
      </w:r>
      <w:proofErr w:type="spellEnd"/>
      <w:r w:rsidRPr="00034910">
        <w:t xml:space="preserve"> eût été </w:t>
      </w:r>
      <w:r w:rsidRPr="00034910">
        <w:lastRenderedPageBreak/>
        <w:t>st</w:t>
      </w:r>
      <w:r w:rsidRPr="00034910">
        <w:t>u</w:t>
      </w:r>
      <w:r w:rsidRPr="00034910">
        <w:t>péfié s</w:t>
      </w:r>
      <w:r w:rsidR="00E57EC9">
        <w:t>’</w:t>
      </w:r>
      <w:r w:rsidRPr="00034910">
        <w:t>il avait entendu celui qui</w:t>
      </w:r>
      <w:r w:rsidR="00E57EC9">
        <w:t xml:space="preserve">, </w:t>
      </w:r>
      <w:r w:rsidRPr="00034910">
        <w:t>si prestement</w:t>
      </w:r>
      <w:r w:rsidR="00E57EC9">
        <w:t xml:space="preserve">, </w:t>
      </w:r>
      <w:r w:rsidRPr="00034910">
        <w:t>s</w:t>
      </w:r>
      <w:r w:rsidR="00E57EC9">
        <w:t>’</w:t>
      </w:r>
      <w:r w:rsidRPr="00034910">
        <w:t>était débarra</w:t>
      </w:r>
      <w:r w:rsidRPr="00034910">
        <w:t>s</w:t>
      </w:r>
      <w:r w:rsidRPr="00034910">
        <w:t>sé de lui</w:t>
      </w:r>
      <w:r w:rsidR="00E57EC9">
        <w:t>.</w:t>
      </w:r>
    </w:p>
    <w:p w14:paraId="7A7CF8D9" w14:textId="77777777" w:rsidR="00E57EC9" w:rsidRDefault="00E57EC9" w:rsidP="00E57EC9">
      <w:r>
        <w:t>— </w:t>
      </w:r>
      <w:r w:rsidR="00776CEA" w:rsidRPr="00034910">
        <w:t>Tout me démontre</w:t>
      </w:r>
      <w:r>
        <w:t xml:space="preserve">, </w:t>
      </w:r>
      <w:r w:rsidR="00776CEA" w:rsidRPr="00034910">
        <w:t>conclut ce dernier</w:t>
      </w:r>
      <w:r>
        <w:t xml:space="preserve">, </w:t>
      </w:r>
      <w:r w:rsidR="00776CEA" w:rsidRPr="00034910">
        <w:t>que le vol est s</w:t>
      </w:r>
      <w:r w:rsidR="00776CEA" w:rsidRPr="00034910">
        <w:t>i</w:t>
      </w:r>
      <w:r w:rsidR="00776CEA" w:rsidRPr="00034910">
        <w:t>mulé</w:t>
      </w:r>
      <w:r>
        <w:t xml:space="preserve">. </w:t>
      </w:r>
      <w:r w:rsidR="00776CEA" w:rsidRPr="00034910">
        <w:t>Par le choix des pierres dérobées</w:t>
      </w:r>
      <w:r>
        <w:t xml:space="preserve">, </w:t>
      </w:r>
      <w:r w:rsidR="00776CEA" w:rsidRPr="00034910">
        <w:t>on a voulu jeter dans mon esprit la double conviction que les voleurs du radium et des corindons ne sont pas les mêmes et que le volé est un inn</w:t>
      </w:r>
      <w:r w:rsidR="00776CEA" w:rsidRPr="00034910">
        <w:t>o</w:t>
      </w:r>
      <w:r w:rsidR="00776CEA" w:rsidRPr="00034910">
        <w:t>cent</w:t>
      </w:r>
      <w:r>
        <w:t xml:space="preserve">. </w:t>
      </w:r>
      <w:r w:rsidR="00776CEA" w:rsidRPr="00034910">
        <w:t>Or</w:t>
      </w:r>
      <w:r>
        <w:t xml:space="preserve">, </w:t>
      </w:r>
      <w:r w:rsidR="00776CEA" w:rsidRPr="00034910">
        <w:t>ma déduction est autre</w:t>
      </w:r>
      <w:r>
        <w:t xml:space="preserve">. </w:t>
      </w:r>
      <w:r w:rsidR="00776CEA" w:rsidRPr="00034910">
        <w:t>C</w:t>
      </w:r>
      <w:r>
        <w:t>’</w:t>
      </w:r>
      <w:r w:rsidR="00776CEA" w:rsidRPr="00034910">
        <w:t>est le même coupable qui a opéré</w:t>
      </w:r>
      <w:r>
        <w:t xml:space="preserve">, </w:t>
      </w:r>
      <w:r w:rsidR="00776CEA" w:rsidRPr="00034910">
        <w:t>et le voleur se trouve parmi les volés</w:t>
      </w:r>
      <w:r>
        <w:t xml:space="preserve">. </w:t>
      </w:r>
      <w:r w:rsidR="00776CEA" w:rsidRPr="00034910">
        <w:t>J</w:t>
      </w:r>
      <w:r>
        <w:t>’</w:t>
      </w:r>
      <w:r w:rsidR="00776CEA" w:rsidRPr="00034910">
        <w:t>ai affirmé que le radium devait transformer des corindons sans valeur</w:t>
      </w:r>
      <w:r>
        <w:t xml:space="preserve">, </w:t>
      </w:r>
      <w:r w:rsidR="00776CEA" w:rsidRPr="00034910">
        <w:t>on vole des corindons de prix à l</w:t>
      </w:r>
      <w:r>
        <w:t>’</w:t>
      </w:r>
      <w:r w:rsidR="00776CEA" w:rsidRPr="00034910">
        <w:t>exclusion de toute autre pierre pr</w:t>
      </w:r>
      <w:r w:rsidR="00776CEA" w:rsidRPr="00034910">
        <w:t>é</w:t>
      </w:r>
      <w:r w:rsidR="00776CEA" w:rsidRPr="00034910">
        <w:t>cieuse</w:t>
      </w:r>
      <w:r>
        <w:t xml:space="preserve">, </w:t>
      </w:r>
      <w:r w:rsidR="00776CEA" w:rsidRPr="00034910">
        <w:t>vous voyez le lien</w:t>
      </w:r>
      <w:r>
        <w:t>.</w:t>
      </w:r>
    </w:p>
    <w:p w14:paraId="312DAF3B" w14:textId="77777777" w:rsidR="00E57EC9" w:rsidRDefault="00E57EC9" w:rsidP="00E57EC9">
      <w:r>
        <w:t>— </w:t>
      </w:r>
      <w:r w:rsidR="00776CEA" w:rsidRPr="00034910">
        <w:t>Certes</w:t>
      </w:r>
      <w:r>
        <w:t xml:space="preserve">… </w:t>
      </w:r>
      <w:r w:rsidR="00776CEA" w:rsidRPr="00034910">
        <w:t>guidée par vous</w:t>
      </w:r>
      <w:r>
        <w:t xml:space="preserve">, </w:t>
      </w:r>
      <w:r w:rsidR="00776CEA" w:rsidRPr="00034910">
        <w:t>je vois</w:t>
      </w:r>
      <w:r>
        <w:t xml:space="preserve">. </w:t>
      </w:r>
      <w:r w:rsidR="00776CEA" w:rsidRPr="00034910">
        <w:t>Mais le personnage me fait plus peur</w:t>
      </w:r>
      <w:r>
        <w:t xml:space="preserve">, </w:t>
      </w:r>
      <w:r w:rsidR="00776CEA" w:rsidRPr="00034910">
        <w:t>car je le comprends audacieux</w:t>
      </w:r>
      <w:r>
        <w:t xml:space="preserve">, </w:t>
      </w:r>
      <w:r w:rsidR="00776CEA" w:rsidRPr="00034910">
        <w:t>doué d</w:t>
      </w:r>
      <w:r>
        <w:t>’</w:t>
      </w:r>
      <w:r w:rsidR="00776CEA" w:rsidRPr="00034910">
        <w:t>une habil</w:t>
      </w:r>
      <w:r w:rsidR="00776CEA" w:rsidRPr="00034910">
        <w:t>e</w:t>
      </w:r>
      <w:r w:rsidR="00776CEA" w:rsidRPr="00034910">
        <w:t>té</w:t>
      </w:r>
      <w:r>
        <w:t>…</w:t>
      </w:r>
    </w:p>
    <w:p w14:paraId="105339FF" w14:textId="77777777" w:rsidR="00E57EC9" w:rsidRDefault="00E57EC9" w:rsidP="00E57EC9">
      <w:r>
        <w:t>— </w:t>
      </w:r>
      <w:r w:rsidR="00776CEA" w:rsidRPr="00034910">
        <w:t>Infernale</w:t>
      </w:r>
      <w:r>
        <w:t xml:space="preserve">, </w:t>
      </w:r>
      <w:r w:rsidR="00776CEA" w:rsidRPr="00034910">
        <w:t>dites le mot</w:t>
      </w:r>
      <w:r>
        <w:t xml:space="preserve">. </w:t>
      </w:r>
      <w:r w:rsidR="00776CEA" w:rsidRPr="00034910">
        <w:t>Seulement</w:t>
      </w:r>
      <w:r>
        <w:t xml:space="preserve">, </w:t>
      </w:r>
      <w:r w:rsidR="00776CEA" w:rsidRPr="00034910">
        <w:t>il a commis une faute grave</w:t>
      </w:r>
      <w:r>
        <w:t xml:space="preserve">. </w:t>
      </w:r>
      <w:r w:rsidR="00776CEA" w:rsidRPr="00034910">
        <w:t>Il nous a révélé son gîte</w:t>
      </w:r>
      <w:r>
        <w:t xml:space="preserve">. </w:t>
      </w:r>
      <w:r w:rsidR="00776CEA" w:rsidRPr="00034910">
        <w:t>J</w:t>
      </w:r>
      <w:r>
        <w:t>’</w:t>
      </w:r>
      <w:r w:rsidR="00776CEA" w:rsidRPr="00034910">
        <w:t>espère qu</w:t>
      </w:r>
      <w:r>
        <w:t>’</w:t>
      </w:r>
      <w:r w:rsidR="00776CEA" w:rsidRPr="00034910">
        <w:t>aujourd</w:t>
      </w:r>
      <w:r>
        <w:t>’</w:t>
      </w:r>
      <w:r w:rsidR="00776CEA" w:rsidRPr="00034910">
        <w:t>hui même</w:t>
      </w:r>
      <w:r>
        <w:t xml:space="preserve">, </w:t>
      </w:r>
      <w:r w:rsidR="00776CEA" w:rsidRPr="00034910">
        <w:t>il nous révélera sa personnalité</w:t>
      </w:r>
      <w:r>
        <w:t>.</w:t>
      </w:r>
    </w:p>
    <w:p w14:paraId="54BBCD14" w14:textId="77777777" w:rsidR="00E57EC9" w:rsidRDefault="00E57EC9" w:rsidP="00E57EC9">
      <w:r>
        <w:t>— </w:t>
      </w:r>
      <w:r w:rsidR="00776CEA" w:rsidRPr="00034910">
        <w:t>Et je cesserai de trembler pour mon père</w:t>
      </w:r>
      <w:r>
        <w:t xml:space="preserve">, </w:t>
      </w:r>
      <w:r w:rsidR="00776CEA" w:rsidRPr="00034910">
        <w:t>pour moi</w:t>
      </w:r>
      <w:r>
        <w:t xml:space="preserve">. </w:t>
      </w:r>
      <w:r w:rsidR="00776CEA" w:rsidRPr="00034910">
        <w:t>Dick arrêta la jeune fille d</w:t>
      </w:r>
      <w:r>
        <w:t>’</w:t>
      </w:r>
      <w:r w:rsidR="00776CEA" w:rsidRPr="00034910">
        <w:t>un sourire mélancolique</w:t>
      </w:r>
      <w:r>
        <w:t>.</w:t>
      </w:r>
    </w:p>
    <w:p w14:paraId="6A264F5E" w14:textId="77777777" w:rsidR="00E57EC9" w:rsidRDefault="00E57EC9" w:rsidP="00E57EC9">
      <w:r>
        <w:t>— </w:t>
      </w:r>
      <w:r w:rsidR="00776CEA" w:rsidRPr="00034910">
        <w:t>Vous tremblerez moins</w:t>
      </w:r>
      <w:r>
        <w:t xml:space="preserve">, </w:t>
      </w:r>
      <w:r w:rsidR="00776CEA" w:rsidRPr="00034910">
        <w:t>Mademoiselle</w:t>
      </w:r>
      <w:r>
        <w:t xml:space="preserve">, </w:t>
      </w:r>
      <w:r w:rsidR="00776CEA" w:rsidRPr="00034910">
        <w:t>car il est plus aisé de se défendre du connu que de l</w:t>
      </w:r>
      <w:r>
        <w:t>’</w:t>
      </w:r>
      <w:r w:rsidR="00776CEA" w:rsidRPr="00034910">
        <w:t>inconnu</w:t>
      </w:r>
      <w:r>
        <w:t>.</w:t>
      </w:r>
    </w:p>
    <w:p w14:paraId="07F8D1C3" w14:textId="77777777" w:rsidR="00E57EC9" w:rsidRDefault="00E57EC9" w:rsidP="00E57EC9">
      <w:r>
        <w:t>— </w:t>
      </w:r>
      <w:r w:rsidR="00776CEA" w:rsidRPr="00034910">
        <w:t>Vous ne le ferez donc pas arrêter</w:t>
      </w:r>
      <w:r>
        <w:t> ?</w:t>
      </w:r>
    </w:p>
    <w:p w14:paraId="175ADAB6" w14:textId="77777777" w:rsidR="00E57EC9" w:rsidRDefault="00E57EC9" w:rsidP="00E57EC9">
      <w:pPr>
        <w:rPr>
          <w:i/>
          <w:iCs/>
        </w:rPr>
      </w:pPr>
      <w:r>
        <w:t>— </w:t>
      </w:r>
      <w:r w:rsidR="00776CEA" w:rsidRPr="00034910">
        <w:t>La loi ne condamne que sur des preuves matérielles</w:t>
      </w:r>
      <w:r>
        <w:t xml:space="preserve">, </w:t>
      </w:r>
      <w:r w:rsidR="00776CEA" w:rsidRPr="00034910">
        <w:t>M</w:t>
      </w:r>
      <w:r w:rsidR="00776CEA" w:rsidRPr="00034910">
        <w:t>a</w:t>
      </w:r>
      <w:r w:rsidR="00776CEA" w:rsidRPr="00034910">
        <w:t>demoiselle</w:t>
      </w:r>
      <w:r>
        <w:t xml:space="preserve">. </w:t>
      </w:r>
      <w:r w:rsidR="00776CEA" w:rsidRPr="00034910">
        <w:t>L</w:t>
      </w:r>
      <w:r>
        <w:t>’</w:t>
      </w:r>
      <w:r w:rsidR="00776CEA" w:rsidRPr="00034910">
        <w:t>homme ne doit pas se douter de nos soupçons</w:t>
      </w:r>
      <w:r>
        <w:t xml:space="preserve">. </w:t>
      </w:r>
      <w:r w:rsidR="00776CEA" w:rsidRPr="00034910">
        <w:t xml:space="preserve">À nous de le suivre des yeux et </w:t>
      </w:r>
      <w:r w:rsidR="00776CEA" w:rsidRPr="00034910">
        <w:rPr>
          <w:i/>
          <w:iCs/>
        </w:rPr>
        <w:t>de le prendre en flagrant délit</w:t>
      </w:r>
      <w:r>
        <w:rPr>
          <w:i/>
          <w:iCs/>
        </w:rPr>
        <w:t>.</w:t>
      </w:r>
    </w:p>
    <w:p w14:paraId="7816EA2E" w14:textId="77777777" w:rsidR="00E57EC9" w:rsidRDefault="00776CEA" w:rsidP="00E57EC9">
      <w:r w:rsidRPr="00034910">
        <w:t>Avec une intonation singulière</w:t>
      </w:r>
      <w:r w:rsidR="00E57EC9">
        <w:t xml:space="preserve">, </w:t>
      </w:r>
      <w:r w:rsidRPr="00034910">
        <w:t>le détective ajouta</w:t>
      </w:r>
      <w:r w:rsidR="00E57EC9">
        <w:t> :</w:t>
      </w:r>
    </w:p>
    <w:p w14:paraId="2DB70B23" w14:textId="77777777" w:rsidR="00E57EC9" w:rsidRDefault="00E57EC9" w:rsidP="00E57EC9">
      <w:r>
        <w:lastRenderedPageBreak/>
        <w:t>— </w:t>
      </w:r>
      <w:r w:rsidR="00776CEA" w:rsidRPr="00034910">
        <w:t>Je le réduirai à l</w:t>
      </w:r>
      <w:r>
        <w:t>’</w:t>
      </w:r>
      <w:r w:rsidR="00776CEA" w:rsidRPr="00034910">
        <w:t>impuissance</w:t>
      </w:r>
      <w:r>
        <w:t xml:space="preserve">, </w:t>
      </w:r>
      <w:r w:rsidR="00776CEA" w:rsidRPr="00034910">
        <w:t>je vous le promets</w:t>
      </w:r>
      <w:r>
        <w:t xml:space="preserve">… </w:t>
      </w:r>
      <w:r w:rsidR="00776CEA" w:rsidRPr="00034910">
        <w:t>ou bien</w:t>
      </w:r>
      <w:r>
        <w:t xml:space="preserve">… </w:t>
      </w:r>
      <w:r w:rsidR="00776CEA" w:rsidRPr="00034910">
        <w:t>Il s</w:t>
      </w:r>
      <w:r>
        <w:t>’</w:t>
      </w:r>
      <w:r w:rsidR="00776CEA" w:rsidRPr="00034910">
        <w:t>arrêta</w:t>
      </w:r>
      <w:r>
        <w:t xml:space="preserve">, </w:t>
      </w:r>
      <w:r w:rsidR="00776CEA" w:rsidRPr="00034910">
        <w:t>pour reprendre d</w:t>
      </w:r>
      <w:r>
        <w:t>’</w:t>
      </w:r>
      <w:r w:rsidR="00776CEA" w:rsidRPr="00034910">
        <w:t>un ton plus calme</w:t>
      </w:r>
      <w:r>
        <w:t> :</w:t>
      </w:r>
    </w:p>
    <w:p w14:paraId="5D970EB2" w14:textId="77777777" w:rsidR="00E57EC9" w:rsidRDefault="00E57EC9" w:rsidP="00E57EC9">
      <w:r>
        <w:t>— </w:t>
      </w:r>
      <w:r w:rsidR="00776CEA" w:rsidRPr="00034910">
        <w:t>Nul n</w:t>
      </w:r>
      <w:r>
        <w:t>’</w:t>
      </w:r>
      <w:r w:rsidR="00776CEA" w:rsidRPr="00034910">
        <w:t>est à l</w:t>
      </w:r>
      <w:r>
        <w:t>’</w:t>
      </w:r>
      <w:r w:rsidR="00776CEA" w:rsidRPr="00034910">
        <w:t>épreuve d</w:t>
      </w:r>
      <w:r>
        <w:t>’</w:t>
      </w:r>
      <w:r w:rsidR="00776CEA" w:rsidRPr="00034910">
        <w:t>un coup de couteau ou d</w:t>
      </w:r>
      <w:r>
        <w:t>’</w:t>
      </w:r>
      <w:r w:rsidR="00776CEA" w:rsidRPr="00034910">
        <w:t>une balle de revolver</w:t>
      </w:r>
      <w:r>
        <w:t xml:space="preserve">, </w:t>
      </w:r>
      <w:r w:rsidR="00776CEA" w:rsidRPr="00034910">
        <w:t>et dame</w:t>
      </w:r>
      <w:r>
        <w:t xml:space="preserve"> ! </w:t>
      </w:r>
      <w:r w:rsidR="00776CEA" w:rsidRPr="00034910">
        <w:t>un défunt n</w:t>
      </w:r>
      <w:r>
        <w:t>’</w:t>
      </w:r>
      <w:r w:rsidR="00776CEA" w:rsidRPr="00034910">
        <w:t>est point coupable s</w:t>
      </w:r>
      <w:r>
        <w:t>’</w:t>
      </w:r>
      <w:r w:rsidR="00776CEA" w:rsidRPr="00034910">
        <w:t>il ne remplit pas les engagements pris par le vivant</w:t>
      </w:r>
      <w:r>
        <w:t>.</w:t>
      </w:r>
    </w:p>
    <w:p w14:paraId="4B6F1A18" w14:textId="77777777" w:rsidR="00E57EC9" w:rsidRDefault="00776CEA" w:rsidP="00E57EC9">
      <w:proofErr w:type="spellStart"/>
      <w:r w:rsidRPr="00034910">
        <w:t>Fleuriane</w:t>
      </w:r>
      <w:proofErr w:type="spellEnd"/>
      <w:r w:rsidRPr="00034910">
        <w:t xml:space="preserve"> ne répondit pas</w:t>
      </w:r>
      <w:r w:rsidR="00E57EC9">
        <w:t xml:space="preserve">. </w:t>
      </w:r>
      <w:r w:rsidRPr="00034910">
        <w:t>Son visage s</w:t>
      </w:r>
      <w:r w:rsidR="00E57EC9">
        <w:t>’</w:t>
      </w:r>
      <w:r w:rsidRPr="00034910">
        <w:t>était décoloré à ces dernières paroles</w:t>
      </w:r>
      <w:r w:rsidR="00E57EC9">
        <w:t xml:space="preserve">. </w:t>
      </w:r>
      <w:r w:rsidRPr="00034910">
        <w:t>Un instant</w:t>
      </w:r>
      <w:r w:rsidR="00E57EC9">
        <w:t xml:space="preserve">, </w:t>
      </w:r>
      <w:r w:rsidRPr="00034910">
        <w:t>elle ferma les yeux</w:t>
      </w:r>
      <w:r w:rsidR="00E57EC9">
        <w:t xml:space="preserve">. </w:t>
      </w:r>
      <w:r w:rsidRPr="00034910">
        <w:t>Quand elle les rouvrit</w:t>
      </w:r>
      <w:r w:rsidR="00E57EC9">
        <w:t xml:space="preserve">, </w:t>
      </w:r>
      <w:r w:rsidRPr="00034910">
        <w:t>ses regards brillaient d</w:t>
      </w:r>
      <w:r w:rsidR="00E57EC9">
        <w:t>’</w:t>
      </w:r>
      <w:r w:rsidRPr="00034910">
        <w:t>un éclat inaccoutumé</w:t>
      </w:r>
      <w:r w:rsidR="00E57EC9">
        <w:t xml:space="preserve">. </w:t>
      </w:r>
      <w:r w:rsidRPr="00034910">
        <w:t>Elle tendit la main à son interlocuteur et</w:t>
      </w:r>
      <w:r w:rsidR="00E57EC9">
        <w:t xml:space="preserve">, </w:t>
      </w:r>
      <w:r w:rsidRPr="00034910">
        <w:t>d</w:t>
      </w:r>
      <w:r w:rsidR="00E57EC9">
        <w:t>’</w:t>
      </w:r>
      <w:r w:rsidRPr="00034910">
        <w:t>une voix profonde</w:t>
      </w:r>
      <w:r w:rsidR="00E57EC9">
        <w:t xml:space="preserve">, </w:t>
      </w:r>
      <w:r w:rsidRPr="00034910">
        <w:t>elle prono</w:t>
      </w:r>
      <w:r w:rsidRPr="00034910">
        <w:t>n</w:t>
      </w:r>
      <w:r w:rsidRPr="00034910">
        <w:t>ça</w:t>
      </w:r>
      <w:r w:rsidR="00E57EC9">
        <w:t> :</w:t>
      </w:r>
    </w:p>
    <w:p w14:paraId="05A64872" w14:textId="41D57499" w:rsidR="00E57EC9" w:rsidRDefault="00E57EC9" w:rsidP="00E57EC9">
      <w:r>
        <w:t>— M. </w:t>
      </w:r>
      <w:r w:rsidR="00776CEA" w:rsidRPr="00034910">
        <w:t xml:space="preserve">Dick </w:t>
      </w:r>
      <w:proofErr w:type="spellStart"/>
      <w:r w:rsidR="00776CEA" w:rsidRPr="00034910">
        <w:t>Fann</w:t>
      </w:r>
      <w:proofErr w:type="spellEnd"/>
      <w:r>
        <w:t xml:space="preserve">, </w:t>
      </w:r>
      <w:r w:rsidR="00776CEA" w:rsidRPr="00034910">
        <w:t>je remets entre vos mains l</w:t>
      </w:r>
      <w:r>
        <w:t>’</w:t>
      </w:r>
      <w:r w:rsidR="00776CEA" w:rsidRPr="00034910">
        <w:t>existence de mon père et la mienne</w:t>
      </w:r>
      <w:r>
        <w:t>.</w:t>
      </w:r>
    </w:p>
    <w:p w14:paraId="3845CFA7" w14:textId="0048D880" w:rsidR="00E57EC9" w:rsidRDefault="00E57EC9" w:rsidP="00E57EC9"/>
    <w:p w14:paraId="4D08081F" w14:textId="77777777" w:rsidR="00E57EC9" w:rsidRDefault="00776CEA" w:rsidP="00E57EC9">
      <w:r w:rsidRPr="00034910">
        <w:t>Le même jour</w:t>
      </w:r>
      <w:r w:rsidR="00E57EC9">
        <w:t xml:space="preserve">, </w:t>
      </w:r>
      <w:r w:rsidRPr="00034910">
        <w:t>vers deux heures</w:t>
      </w:r>
      <w:r w:rsidR="00E57EC9">
        <w:t xml:space="preserve">, </w:t>
      </w:r>
      <w:r w:rsidRPr="00034910">
        <w:t xml:space="preserve">un </w:t>
      </w:r>
      <w:proofErr w:type="spellStart"/>
      <w:r w:rsidRPr="00034910">
        <w:t>auto-taxi</w:t>
      </w:r>
      <w:proofErr w:type="spellEnd"/>
      <w:r w:rsidRPr="00034910">
        <w:t xml:space="preserve"> s</w:t>
      </w:r>
      <w:r w:rsidR="00E57EC9">
        <w:t>’</w:t>
      </w:r>
      <w:r w:rsidRPr="00034910">
        <w:t>arrêtait en face des magasins Larmette et C</w:t>
      </w:r>
      <w:r w:rsidRPr="00034910">
        <w:rPr>
          <w:szCs w:val="32"/>
          <w:vertAlign w:val="superscript"/>
        </w:rPr>
        <w:t>ie</w:t>
      </w:r>
      <w:r w:rsidRPr="00034910">
        <w:t xml:space="preserve"> installés rue de la Paix</w:t>
      </w:r>
      <w:r w:rsidR="00E57EC9">
        <w:t>.</w:t>
      </w:r>
    </w:p>
    <w:p w14:paraId="68B5F68C" w14:textId="77777777" w:rsidR="00E57EC9" w:rsidRDefault="00776CEA" w:rsidP="00E57EC9">
      <w:r w:rsidRPr="00034910">
        <w:t>Un homme entre deux âges</w:t>
      </w:r>
      <w:r w:rsidR="00E57EC9">
        <w:t xml:space="preserve">, </w:t>
      </w:r>
      <w:r w:rsidRPr="00034910">
        <w:t>d</w:t>
      </w:r>
      <w:r w:rsidR="00E57EC9">
        <w:t>’</w:t>
      </w:r>
      <w:r w:rsidRPr="00034910">
        <w:t>une mise correcte en de</w:t>
      </w:r>
      <w:r w:rsidRPr="00034910">
        <w:t>s</w:t>
      </w:r>
      <w:r w:rsidRPr="00034910">
        <w:t>cendait</w:t>
      </w:r>
      <w:r w:rsidR="00E57EC9">
        <w:t xml:space="preserve">. </w:t>
      </w:r>
      <w:r w:rsidRPr="00034910">
        <w:t>À première vue</w:t>
      </w:r>
      <w:r w:rsidR="00E57EC9">
        <w:t xml:space="preserve">, </w:t>
      </w:r>
      <w:r w:rsidRPr="00034910">
        <w:t>rien ne semblait devoir attirer l</w:t>
      </w:r>
      <w:r w:rsidR="00E57EC9">
        <w:t>’</w:t>
      </w:r>
      <w:r w:rsidRPr="00034910">
        <w:t>attention sur ce personnage</w:t>
      </w:r>
      <w:r w:rsidR="00E57EC9">
        <w:t xml:space="preserve">, </w:t>
      </w:r>
      <w:r w:rsidRPr="00034910">
        <w:t>et cependant les passants le considéraient avec un étonnement manifeste</w:t>
      </w:r>
      <w:r w:rsidR="00E57EC9">
        <w:t>.</w:t>
      </w:r>
    </w:p>
    <w:p w14:paraId="18EC0F13" w14:textId="77777777" w:rsidR="00E57EC9" w:rsidRDefault="00776CEA" w:rsidP="00E57EC9">
      <w:r w:rsidRPr="00034910">
        <w:t>En suivant la direction de leurs regards</w:t>
      </w:r>
      <w:r w:rsidR="00E57EC9">
        <w:t xml:space="preserve">, </w:t>
      </w:r>
      <w:r w:rsidRPr="00034910">
        <w:t>on en comprenait la cause</w:t>
      </w:r>
      <w:r w:rsidR="00E57EC9">
        <w:t>.</w:t>
      </w:r>
    </w:p>
    <w:p w14:paraId="48BD34DB" w14:textId="77777777" w:rsidR="00E57EC9" w:rsidRDefault="00776CEA" w:rsidP="00E57EC9">
      <w:r w:rsidRPr="00034910">
        <w:t>Les yeux de l</w:t>
      </w:r>
      <w:r w:rsidR="00E57EC9">
        <w:t>’</w:t>
      </w:r>
      <w:r w:rsidRPr="00034910">
        <w:t>inconnu disparaissaient sous des lunettes d</w:t>
      </w:r>
      <w:r w:rsidR="00E57EC9">
        <w:t>’</w:t>
      </w:r>
      <w:r w:rsidRPr="00034910">
        <w:t>or</w:t>
      </w:r>
      <w:r w:rsidR="00E57EC9">
        <w:t xml:space="preserve">, </w:t>
      </w:r>
      <w:r w:rsidRPr="00034910">
        <w:t>lunettes bizarres</w:t>
      </w:r>
      <w:r w:rsidR="00E57EC9">
        <w:t xml:space="preserve">, </w:t>
      </w:r>
      <w:r w:rsidRPr="00034910">
        <w:t>certes</w:t>
      </w:r>
      <w:r w:rsidR="00E57EC9">
        <w:t xml:space="preserve">. </w:t>
      </w:r>
      <w:r w:rsidRPr="00034910">
        <w:t>Les verres étaient fixés sur une sorte de tambour d</w:t>
      </w:r>
      <w:r w:rsidR="00E57EC9">
        <w:t>’</w:t>
      </w:r>
      <w:r w:rsidRPr="00034910">
        <w:t>environ un centimètre de hauteur</w:t>
      </w:r>
      <w:r w:rsidR="00E57EC9">
        <w:t xml:space="preserve">, </w:t>
      </w:r>
      <w:r w:rsidRPr="00034910">
        <w:t>et ce tambour lui-même figurait une mosaïque de cristaux prismat</w:t>
      </w:r>
      <w:r w:rsidRPr="00034910">
        <w:t>i</w:t>
      </w:r>
      <w:r w:rsidRPr="00034910">
        <w:t>ques qui</w:t>
      </w:r>
      <w:r w:rsidR="00E57EC9">
        <w:t xml:space="preserve">, </w:t>
      </w:r>
      <w:r w:rsidRPr="00034910">
        <w:t>à chaque mouvement de l</w:t>
      </w:r>
      <w:r w:rsidR="00E57EC9">
        <w:t>’</w:t>
      </w:r>
      <w:r w:rsidRPr="00034910">
        <w:t>individu</w:t>
      </w:r>
      <w:r w:rsidR="00E57EC9">
        <w:t xml:space="preserve">, </w:t>
      </w:r>
      <w:r w:rsidRPr="00034910">
        <w:t>jetaient des feux comme l</w:t>
      </w:r>
      <w:r w:rsidR="00E57EC9">
        <w:t>’</w:t>
      </w:r>
      <w:r w:rsidRPr="00034910">
        <w:t>eût fait une parure de diamants</w:t>
      </w:r>
      <w:r w:rsidR="00E57EC9">
        <w:t>.</w:t>
      </w:r>
    </w:p>
    <w:p w14:paraId="5CB8EEB0" w14:textId="77777777" w:rsidR="00E57EC9" w:rsidRDefault="00776CEA" w:rsidP="00E57EC9">
      <w:r w:rsidRPr="00034910">
        <w:lastRenderedPageBreak/>
        <w:t>Au surplus</w:t>
      </w:r>
      <w:r w:rsidR="00E57EC9">
        <w:t xml:space="preserve">, </w:t>
      </w:r>
      <w:r w:rsidRPr="00034910">
        <w:t>le propriétaire de cet étonnant appareil optique ne s</w:t>
      </w:r>
      <w:r w:rsidR="00E57EC9">
        <w:t>’</w:t>
      </w:r>
      <w:r w:rsidRPr="00034910">
        <w:t>émut pas de la curiosité dont il était l</w:t>
      </w:r>
      <w:r w:rsidR="00E57EC9">
        <w:t>’</w:t>
      </w:r>
      <w:r w:rsidRPr="00034910">
        <w:t>objet</w:t>
      </w:r>
      <w:r w:rsidR="00E57EC9">
        <w:t xml:space="preserve">. </w:t>
      </w:r>
      <w:r w:rsidRPr="00034910">
        <w:t>Il régla le chau</w:t>
      </w:r>
      <w:r w:rsidRPr="00034910">
        <w:t>f</w:t>
      </w:r>
      <w:r w:rsidRPr="00034910">
        <w:t>feur</w:t>
      </w:r>
      <w:r w:rsidR="00E57EC9">
        <w:t xml:space="preserve">, </w:t>
      </w:r>
      <w:r w:rsidRPr="00034910">
        <w:t>puis d</w:t>
      </w:r>
      <w:r w:rsidR="00E57EC9">
        <w:t>’</w:t>
      </w:r>
      <w:r w:rsidRPr="00034910">
        <w:t>un pas mesuré</w:t>
      </w:r>
      <w:r w:rsidR="00E57EC9">
        <w:t xml:space="preserve">, </w:t>
      </w:r>
      <w:r w:rsidRPr="00034910">
        <w:t>il traversa le trottoir</w:t>
      </w:r>
      <w:r w:rsidR="00E57EC9">
        <w:t xml:space="preserve">, </w:t>
      </w:r>
      <w:r w:rsidRPr="00034910">
        <w:t>gagna l</w:t>
      </w:r>
      <w:r w:rsidR="00E57EC9">
        <w:t>’</w:t>
      </w:r>
      <w:r w:rsidRPr="00034910">
        <w:t>entrée principale des magasins de joaillerie Larmette et C</w:t>
      </w:r>
      <w:r w:rsidRPr="00034910">
        <w:rPr>
          <w:szCs w:val="32"/>
          <w:vertAlign w:val="superscript"/>
        </w:rPr>
        <w:t>ie</w:t>
      </w:r>
      <w:r w:rsidR="00E57EC9">
        <w:t xml:space="preserve">, </w:t>
      </w:r>
      <w:r w:rsidRPr="00034910">
        <w:t>dans lesquels il disparut</w:t>
      </w:r>
      <w:r w:rsidR="00E57EC9">
        <w:t>.</w:t>
      </w:r>
    </w:p>
    <w:p w14:paraId="32F9E942" w14:textId="77777777" w:rsidR="00E57EC9" w:rsidRDefault="00776CEA" w:rsidP="00E57EC9">
      <w:r w:rsidRPr="00034910">
        <w:t>Tout le monde connaît les salles somptueuses</w:t>
      </w:r>
      <w:r w:rsidR="00E57EC9">
        <w:t xml:space="preserve">, </w:t>
      </w:r>
      <w:r w:rsidRPr="00034910">
        <w:t>aux vitrines de style</w:t>
      </w:r>
      <w:r w:rsidR="00E57EC9">
        <w:t xml:space="preserve">, </w:t>
      </w:r>
      <w:r w:rsidRPr="00034910">
        <w:t>dont l</w:t>
      </w:r>
      <w:r w:rsidR="00E57EC9">
        <w:t>’</w:t>
      </w:r>
      <w:r w:rsidRPr="00034910">
        <w:t>ouverture a fait sensation dans le monde pou</w:t>
      </w:r>
      <w:r w:rsidRPr="00034910">
        <w:t>r</w:t>
      </w:r>
      <w:r w:rsidRPr="00034910">
        <w:t>tant difficile de la joaillerie</w:t>
      </w:r>
      <w:r w:rsidR="00E57EC9">
        <w:t>.</w:t>
      </w:r>
    </w:p>
    <w:p w14:paraId="2E6F57FB" w14:textId="77777777" w:rsidR="00E57EC9" w:rsidRDefault="00776CEA" w:rsidP="00E57EC9">
      <w:r w:rsidRPr="00034910">
        <w:t>Le visiteur parut chercher</w:t>
      </w:r>
      <w:r w:rsidR="00E57EC9">
        <w:t xml:space="preserve">, </w:t>
      </w:r>
      <w:r w:rsidRPr="00034910">
        <w:t>avisa un employé</w:t>
      </w:r>
      <w:r w:rsidR="00E57EC9">
        <w:t xml:space="preserve">, </w:t>
      </w:r>
      <w:r w:rsidRPr="00034910">
        <w:t>et d</w:t>
      </w:r>
      <w:r w:rsidR="00E57EC9">
        <w:t>’</w:t>
      </w:r>
      <w:r w:rsidRPr="00034910">
        <w:t>une p</w:t>
      </w:r>
      <w:r w:rsidRPr="00034910">
        <w:t>e</w:t>
      </w:r>
      <w:r w:rsidRPr="00034910">
        <w:t>tite voix pointue</w:t>
      </w:r>
      <w:r w:rsidR="00E57EC9">
        <w:t xml:space="preserve">, </w:t>
      </w:r>
      <w:r w:rsidRPr="00034910">
        <w:t>comme essoufflée</w:t>
      </w:r>
      <w:r w:rsidR="00E57EC9">
        <w:t xml:space="preserve">, </w:t>
      </w:r>
      <w:r w:rsidRPr="00034910">
        <w:t>il demanda</w:t>
      </w:r>
      <w:r w:rsidR="00E57EC9">
        <w:t> :</w:t>
      </w:r>
    </w:p>
    <w:p w14:paraId="0B238852" w14:textId="1C2F3B5F" w:rsidR="00E57EC9" w:rsidRDefault="00E57EC9" w:rsidP="00E57EC9">
      <w:r>
        <w:t>— MM. </w:t>
      </w:r>
      <w:r w:rsidR="00776CEA" w:rsidRPr="00034910">
        <w:t>Larmette et C</w:t>
      </w:r>
      <w:r w:rsidR="00776CEA" w:rsidRPr="00034910">
        <w:rPr>
          <w:szCs w:val="32"/>
          <w:vertAlign w:val="superscript"/>
        </w:rPr>
        <w:t>ie</w:t>
      </w:r>
      <w:r>
        <w:t xml:space="preserve">… </w:t>
      </w:r>
      <w:r w:rsidR="00776CEA" w:rsidRPr="00034910">
        <w:t xml:space="preserve">Je suis sir </w:t>
      </w:r>
      <w:proofErr w:type="spellStart"/>
      <w:r w:rsidR="00776CEA" w:rsidRPr="00034910">
        <w:t>Braddy</w:t>
      </w:r>
      <w:proofErr w:type="spellEnd"/>
      <w:r>
        <w:t xml:space="preserve">, </w:t>
      </w:r>
      <w:r w:rsidR="00776CEA" w:rsidRPr="00034910">
        <w:t>dont on a dû leur annoncer la venue</w:t>
      </w:r>
      <w:r>
        <w:t>.</w:t>
      </w:r>
    </w:p>
    <w:p w14:paraId="1D17A715" w14:textId="77777777" w:rsidR="00E57EC9" w:rsidRDefault="00776CEA" w:rsidP="00E57EC9">
      <w:r w:rsidRPr="00034910">
        <w:t>Avant que l</w:t>
      </w:r>
      <w:r w:rsidR="00E57EC9">
        <w:t>’</w:t>
      </w:r>
      <w:r w:rsidRPr="00034910">
        <w:t>employé eût pu répondre</w:t>
      </w:r>
      <w:r w:rsidR="00E57EC9">
        <w:t xml:space="preserve">, </w:t>
      </w:r>
      <w:r w:rsidRPr="00034910">
        <w:t>un homme râblé</w:t>
      </w:r>
      <w:r w:rsidR="00E57EC9">
        <w:t xml:space="preserve">, </w:t>
      </w:r>
      <w:r w:rsidRPr="00034910">
        <w:t>au visage rougeaud</w:t>
      </w:r>
      <w:r w:rsidR="00E57EC9">
        <w:t xml:space="preserve">, </w:t>
      </w:r>
      <w:r w:rsidRPr="00034910">
        <w:t>assis jusque-là devant un comptoir</w:t>
      </w:r>
      <w:r w:rsidR="00E57EC9">
        <w:t xml:space="preserve">, </w:t>
      </w:r>
      <w:r w:rsidRPr="00034910">
        <w:t>avait bo</w:t>
      </w:r>
      <w:r w:rsidRPr="00034910">
        <w:t>n</w:t>
      </w:r>
      <w:r w:rsidRPr="00034910">
        <w:t>di vers le questionneur</w:t>
      </w:r>
      <w:r w:rsidR="00E57EC9">
        <w:t>.</w:t>
      </w:r>
    </w:p>
    <w:p w14:paraId="3460E964" w14:textId="77777777" w:rsidR="00E57EC9" w:rsidRDefault="00E57EC9" w:rsidP="00E57EC9">
      <w:r>
        <w:t>— </w:t>
      </w:r>
      <w:r w:rsidR="00776CEA" w:rsidRPr="00034910">
        <w:t xml:space="preserve">Sir </w:t>
      </w:r>
      <w:proofErr w:type="spellStart"/>
      <w:r w:rsidR="00776CEA" w:rsidRPr="00034910">
        <w:t>Braddy</w:t>
      </w:r>
      <w:proofErr w:type="spellEnd"/>
      <w:r>
        <w:t xml:space="preserve">, </w:t>
      </w:r>
      <w:r w:rsidR="00776CEA" w:rsidRPr="00034910">
        <w:t>c</w:t>
      </w:r>
      <w:r>
        <w:t>’</w:t>
      </w:r>
      <w:r w:rsidR="00776CEA" w:rsidRPr="00034910">
        <w:t>est vous</w:t>
      </w:r>
      <w:r>
        <w:t xml:space="preserve">… </w:t>
      </w:r>
      <w:r w:rsidR="00776CEA" w:rsidRPr="00034910">
        <w:t>Parfait</w:t>
      </w:r>
      <w:r>
        <w:t xml:space="preserve"> ! </w:t>
      </w:r>
      <w:r w:rsidR="00776CEA" w:rsidRPr="00034910">
        <w:t>je vous attendais</w:t>
      </w:r>
      <w:r>
        <w:t xml:space="preserve">… </w:t>
      </w:r>
      <w:r w:rsidR="00776CEA" w:rsidRPr="00034910">
        <w:t xml:space="preserve">Je suis </w:t>
      </w:r>
      <w:proofErr w:type="spellStart"/>
      <w:r w:rsidR="00776CEA" w:rsidRPr="00034910">
        <w:t>Ginat</w:t>
      </w:r>
      <w:proofErr w:type="spellEnd"/>
      <w:r>
        <w:t xml:space="preserve">, </w:t>
      </w:r>
      <w:r w:rsidR="00776CEA" w:rsidRPr="00034910">
        <w:t>l</w:t>
      </w:r>
      <w:r>
        <w:t>’</w:t>
      </w:r>
      <w:r w:rsidR="00776CEA" w:rsidRPr="00034910">
        <w:t>inspecteur de la sûreté</w:t>
      </w:r>
      <w:r>
        <w:t xml:space="preserve">, </w:t>
      </w:r>
      <w:r w:rsidR="00776CEA" w:rsidRPr="00034910">
        <w:t xml:space="preserve">Dick </w:t>
      </w:r>
      <w:proofErr w:type="spellStart"/>
      <w:r w:rsidR="00776CEA" w:rsidRPr="00034910">
        <w:t>Fann</w:t>
      </w:r>
      <w:proofErr w:type="spellEnd"/>
      <w:r w:rsidR="00776CEA" w:rsidRPr="00034910">
        <w:t xml:space="preserve"> a dû vous parler de moi</w:t>
      </w:r>
      <w:r>
        <w:t xml:space="preserve">… </w:t>
      </w:r>
      <w:r w:rsidR="00776CEA" w:rsidRPr="00034910">
        <w:t>Bien</w:t>
      </w:r>
      <w:r>
        <w:t xml:space="preserve">… </w:t>
      </w:r>
      <w:r w:rsidR="00776CEA" w:rsidRPr="00034910">
        <w:t>Alors</w:t>
      </w:r>
      <w:r>
        <w:t xml:space="preserve">, </w:t>
      </w:r>
      <w:r w:rsidR="00776CEA" w:rsidRPr="00034910">
        <w:t>vous me connaissez</w:t>
      </w:r>
      <w:r>
        <w:t xml:space="preserve">… </w:t>
      </w:r>
      <w:r w:rsidR="00776CEA" w:rsidRPr="00034910">
        <w:t>Ces messieurs s</w:t>
      </w:r>
      <w:r w:rsidR="00776CEA" w:rsidRPr="00034910">
        <w:t>e</w:t>
      </w:r>
      <w:r w:rsidR="00776CEA" w:rsidRPr="00034910">
        <w:t>ront ici dans un quart d</w:t>
      </w:r>
      <w:r>
        <w:t>’</w:t>
      </w:r>
      <w:r w:rsidR="00776CEA" w:rsidRPr="00034910">
        <w:t>heure</w:t>
      </w:r>
      <w:r>
        <w:t xml:space="preserve">, </w:t>
      </w:r>
      <w:r w:rsidR="00776CEA" w:rsidRPr="00034910">
        <w:t>ils sont allés déjeuner un peu tard</w:t>
      </w:r>
      <w:r>
        <w:t>…</w:t>
      </w:r>
    </w:p>
    <w:p w14:paraId="174406FD" w14:textId="77777777" w:rsidR="00E57EC9" w:rsidRDefault="00776CEA" w:rsidP="00E57EC9">
      <w:r w:rsidRPr="00034910">
        <w:t>Le policier s</w:t>
      </w:r>
      <w:r w:rsidR="00E57EC9">
        <w:t>’</w:t>
      </w:r>
      <w:r w:rsidRPr="00034910">
        <w:t>interrompit brusquement</w:t>
      </w:r>
      <w:r w:rsidR="00E57EC9">
        <w:t> :</w:t>
      </w:r>
    </w:p>
    <w:p w14:paraId="77A61AFF" w14:textId="77777777" w:rsidR="00E57EC9" w:rsidRDefault="00E57EC9" w:rsidP="00E57EC9">
      <w:r>
        <w:t>— </w:t>
      </w:r>
      <w:r w:rsidR="00776CEA" w:rsidRPr="00034910">
        <w:t>Tiens</w:t>
      </w:r>
      <w:r>
        <w:t xml:space="preserve"> ! </w:t>
      </w:r>
      <w:r w:rsidR="00776CEA" w:rsidRPr="00034910">
        <w:t>Tiens</w:t>
      </w:r>
      <w:r>
        <w:t xml:space="preserve"> ! </w:t>
      </w:r>
      <w:r w:rsidR="00776CEA" w:rsidRPr="00034910">
        <w:t>Tiens</w:t>
      </w:r>
      <w:r>
        <w:t xml:space="preserve"> ! </w:t>
      </w:r>
      <w:r w:rsidR="00776CEA" w:rsidRPr="00034910">
        <w:t>fit-il avec un étonnement plus a</w:t>
      </w:r>
      <w:r w:rsidR="00776CEA" w:rsidRPr="00034910">
        <w:t>c</w:t>
      </w:r>
      <w:r w:rsidR="00776CEA" w:rsidRPr="00034910">
        <w:t>centué sur chacune des monosyllabes</w:t>
      </w:r>
      <w:r>
        <w:t xml:space="preserve">… </w:t>
      </w:r>
      <w:r w:rsidR="00776CEA" w:rsidRPr="00034910">
        <w:t>Excusez</w:t>
      </w:r>
      <w:r>
        <w:t xml:space="preserve">, </w:t>
      </w:r>
      <w:r w:rsidR="00776CEA" w:rsidRPr="00034910">
        <w:t>mais vous po</w:t>
      </w:r>
      <w:r w:rsidR="00776CEA" w:rsidRPr="00034910">
        <w:t>r</w:t>
      </w:r>
      <w:r w:rsidR="00776CEA" w:rsidRPr="00034910">
        <w:t>tez des lunettes tout à fait originales</w:t>
      </w:r>
      <w:r>
        <w:t>.</w:t>
      </w:r>
    </w:p>
    <w:p w14:paraId="0B7FBEDC" w14:textId="77777777" w:rsidR="00E57EC9" w:rsidRDefault="00E57EC9" w:rsidP="00E57EC9">
      <w:r>
        <w:t>— </w:t>
      </w:r>
      <w:r w:rsidR="00776CEA" w:rsidRPr="00034910">
        <w:t xml:space="preserve">De </w:t>
      </w:r>
      <w:proofErr w:type="spellStart"/>
      <w:r w:rsidR="00776CEA" w:rsidRPr="00034910">
        <w:t>Churchil</w:t>
      </w:r>
      <w:proofErr w:type="spellEnd"/>
      <w:r w:rsidR="00776CEA" w:rsidRPr="00034910">
        <w:t xml:space="preserve"> et </w:t>
      </w:r>
      <w:proofErr w:type="spellStart"/>
      <w:r w:rsidR="00776CEA" w:rsidRPr="00034910">
        <w:t>Natanson</w:t>
      </w:r>
      <w:proofErr w:type="spellEnd"/>
      <w:r>
        <w:t xml:space="preserve">, </w:t>
      </w:r>
      <w:r w:rsidR="00776CEA" w:rsidRPr="00034910">
        <w:t>de Londres</w:t>
      </w:r>
      <w:r>
        <w:t xml:space="preserve">, </w:t>
      </w:r>
      <w:r w:rsidR="00776CEA" w:rsidRPr="00034910">
        <w:t>à qui j</w:t>
      </w:r>
      <w:r>
        <w:t>’</w:t>
      </w:r>
      <w:r w:rsidR="00776CEA" w:rsidRPr="00034910">
        <w:t>en ai une reconnaissance infinie</w:t>
      </w:r>
      <w:r>
        <w:t xml:space="preserve">, </w:t>
      </w:r>
      <w:r w:rsidR="00776CEA" w:rsidRPr="00034910">
        <w:t xml:space="preserve">répliqua sir </w:t>
      </w:r>
      <w:proofErr w:type="spellStart"/>
      <w:r w:rsidR="00776CEA" w:rsidRPr="00034910">
        <w:t>Braddy</w:t>
      </w:r>
      <w:proofErr w:type="spellEnd"/>
      <w:r>
        <w:t xml:space="preserve">. </w:t>
      </w:r>
      <w:r w:rsidR="00776CEA" w:rsidRPr="00034910">
        <w:t>Grâce à ces opt</w:t>
      </w:r>
      <w:r w:rsidR="00776CEA" w:rsidRPr="00034910">
        <w:t>i</w:t>
      </w:r>
      <w:r w:rsidR="00776CEA" w:rsidRPr="00034910">
        <w:t>ciens de génie</w:t>
      </w:r>
      <w:r>
        <w:t xml:space="preserve">, </w:t>
      </w:r>
      <w:r w:rsidR="00776CEA" w:rsidRPr="00034910">
        <w:t>je vois</w:t>
      </w:r>
      <w:r>
        <w:t xml:space="preserve"> ; </w:t>
      </w:r>
      <w:r w:rsidR="00776CEA" w:rsidRPr="00034910">
        <w:t>sans eux</w:t>
      </w:r>
      <w:r>
        <w:t xml:space="preserve">, </w:t>
      </w:r>
      <w:r w:rsidR="00776CEA" w:rsidRPr="00034910">
        <w:t>je serais aveugle ou à peu près</w:t>
      </w:r>
      <w:r>
        <w:t>.</w:t>
      </w:r>
    </w:p>
    <w:p w14:paraId="5DD4E320" w14:textId="77777777" w:rsidR="00E57EC9" w:rsidRDefault="00776CEA" w:rsidP="00E57EC9">
      <w:r w:rsidRPr="00034910">
        <w:lastRenderedPageBreak/>
        <w:t>Et avec volubilité</w:t>
      </w:r>
      <w:r w:rsidR="00E57EC9">
        <w:t>.</w:t>
      </w:r>
    </w:p>
    <w:p w14:paraId="47240BFA" w14:textId="77777777" w:rsidR="00E57EC9" w:rsidRDefault="00E57EC9" w:rsidP="00E57EC9">
      <w:r>
        <w:t>— </w:t>
      </w:r>
      <w:r w:rsidR="00776CEA" w:rsidRPr="00034910">
        <w:t>Un accident de laboratoire m</w:t>
      </w:r>
      <w:r>
        <w:t>’</w:t>
      </w:r>
      <w:r w:rsidR="00776CEA" w:rsidRPr="00034910">
        <w:t>a brûlé les yeux</w:t>
      </w:r>
      <w:r>
        <w:t xml:space="preserve">. </w:t>
      </w:r>
      <w:r w:rsidR="00776CEA" w:rsidRPr="00034910">
        <w:t>La cornée transparente</w:t>
      </w:r>
      <w:r>
        <w:t xml:space="preserve">, </w:t>
      </w:r>
      <w:r w:rsidR="00776CEA" w:rsidRPr="00034910">
        <w:t>lisse chez les êtres normaux</w:t>
      </w:r>
      <w:r>
        <w:t xml:space="preserve">, </w:t>
      </w:r>
      <w:r w:rsidR="00776CEA" w:rsidRPr="00034910">
        <w:t>est devenue chez moi à facettes comme chez les insectes</w:t>
      </w:r>
      <w:r>
        <w:t xml:space="preserve">. </w:t>
      </w:r>
      <w:r w:rsidR="00776CEA" w:rsidRPr="00034910">
        <w:t>Chaque facette donnait une image qui</w:t>
      </w:r>
      <w:r>
        <w:t xml:space="preserve">, </w:t>
      </w:r>
      <w:r w:rsidR="00776CEA" w:rsidRPr="00034910">
        <w:t>se confondant sur la rétine</w:t>
      </w:r>
      <w:r>
        <w:t xml:space="preserve">, </w:t>
      </w:r>
      <w:r w:rsidR="00776CEA" w:rsidRPr="00034910">
        <w:t>me donnaient l</w:t>
      </w:r>
      <w:r>
        <w:t>’</w:t>
      </w:r>
      <w:r w:rsidR="00776CEA" w:rsidRPr="00034910">
        <w:t>impression d</w:t>
      </w:r>
      <w:r>
        <w:t>’</w:t>
      </w:r>
      <w:r w:rsidR="00776CEA" w:rsidRPr="00034910">
        <w:t>un brouillard fauve</w:t>
      </w:r>
      <w:r>
        <w:t xml:space="preserve">. </w:t>
      </w:r>
      <w:proofErr w:type="spellStart"/>
      <w:r w:rsidR="00776CEA" w:rsidRPr="00034910">
        <w:t>Churchil</w:t>
      </w:r>
      <w:proofErr w:type="spellEnd"/>
      <w:r w:rsidR="00776CEA" w:rsidRPr="00034910">
        <w:t xml:space="preserve"> et </w:t>
      </w:r>
      <w:proofErr w:type="spellStart"/>
      <w:r w:rsidR="00776CEA" w:rsidRPr="00034910">
        <w:t>Natanson</w:t>
      </w:r>
      <w:proofErr w:type="spellEnd"/>
      <w:r w:rsidR="00776CEA" w:rsidRPr="00034910">
        <w:t xml:space="preserve"> ont cherché deux ans avant de trouver la combinaison de prismes amenant la superposition des images</w:t>
      </w:r>
      <w:r>
        <w:t xml:space="preserve">, </w:t>
      </w:r>
      <w:r w:rsidR="00776CEA" w:rsidRPr="00034910">
        <w:t>tellement précise</w:t>
      </w:r>
      <w:r>
        <w:t xml:space="preserve">, </w:t>
      </w:r>
      <w:r w:rsidR="00776CEA" w:rsidRPr="00034910">
        <w:t>que la rétine n</w:t>
      </w:r>
      <w:r>
        <w:t>’</w:t>
      </w:r>
      <w:r w:rsidR="00776CEA" w:rsidRPr="00034910">
        <w:t>en perçoit plus qu</w:t>
      </w:r>
      <w:r>
        <w:t>’</w:t>
      </w:r>
      <w:r w:rsidR="00776CEA" w:rsidRPr="00034910">
        <w:t>une seule et que je vois comme tout le monde</w:t>
      </w:r>
      <w:r>
        <w:t xml:space="preserve">. </w:t>
      </w:r>
      <w:r w:rsidR="00776CEA" w:rsidRPr="00034910">
        <w:t>C</w:t>
      </w:r>
      <w:r>
        <w:t>’</w:t>
      </w:r>
      <w:r w:rsidR="00776CEA" w:rsidRPr="00034910">
        <w:t>est la théorie du stéréoscope multiplié par quinze</w:t>
      </w:r>
      <w:r>
        <w:t xml:space="preserve"> ; </w:t>
      </w:r>
      <w:r w:rsidR="00776CEA" w:rsidRPr="00034910">
        <w:t>car j</w:t>
      </w:r>
      <w:r>
        <w:t>’</w:t>
      </w:r>
      <w:r w:rsidR="00776CEA" w:rsidRPr="00034910">
        <w:t>avais trente facettes</w:t>
      </w:r>
      <w:r>
        <w:t>…</w:t>
      </w:r>
    </w:p>
    <w:p w14:paraId="1EBC0EF6" w14:textId="77777777" w:rsidR="00E57EC9" w:rsidRDefault="00E57EC9" w:rsidP="00E57EC9">
      <w:r>
        <w:t>— </w:t>
      </w:r>
      <w:r w:rsidR="00776CEA" w:rsidRPr="00034910">
        <w:t>Ah</w:t>
      </w:r>
      <w:r>
        <w:t xml:space="preserve"> ! </w:t>
      </w:r>
      <w:r w:rsidR="00776CEA" w:rsidRPr="00034910">
        <w:t>ah</w:t>
      </w:r>
      <w:r>
        <w:t xml:space="preserve"> ! </w:t>
      </w:r>
      <w:r w:rsidR="00776CEA" w:rsidRPr="00034910">
        <w:t xml:space="preserve">modula </w:t>
      </w:r>
      <w:proofErr w:type="spellStart"/>
      <w:r w:rsidR="00776CEA" w:rsidRPr="00034910">
        <w:t>Ginat</w:t>
      </w:r>
      <w:proofErr w:type="spellEnd"/>
      <w:r w:rsidR="00776CEA" w:rsidRPr="00034910">
        <w:t xml:space="preserve"> d</w:t>
      </w:r>
      <w:r>
        <w:t>’</w:t>
      </w:r>
      <w:r w:rsidR="00776CEA" w:rsidRPr="00034910">
        <w:t>un ton d</w:t>
      </w:r>
      <w:r>
        <w:t>’</w:t>
      </w:r>
      <w:r w:rsidR="00776CEA" w:rsidRPr="00034910">
        <w:t>autant plus convaincu qu</w:t>
      </w:r>
      <w:r>
        <w:t>’</w:t>
      </w:r>
      <w:r w:rsidR="00776CEA" w:rsidRPr="00034910">
        <w:t>il n</w:t>
      </w:r>
      <w:r>
        <w:t>’</w:t>
      </w:r>
      <w:r w:rsidR="00776CEA" w:rsidRPr="00034910">
        <w:t>avait rien compris à l</w:t>
      </w:r>
      <w:r>
        <w:t>’</w:t>
      </w:r>
      <w:r w:rsidR="00776CEA" w:rsidRPr="00034910">
        <w:t>explication scientifique</w:t>
      </w:r>
      <w:r>
        <w:t xml:space="preserve">, </w:t>
      </w:r>
      <w:r w:rsidR="00776CEA" w:rsidRPr="00034910">
        <w:t>sinon que les lunettes correspondaient à une maladie de la vue</w:t>
      </w:r>
      <w:r>
        <w:t>.</w:t>
      </w:r>
    </w:p>
    <w:p w14:paraId="418E5E03" w14:textId="77777777" w:rsidR="00E57EC9" w:rsidRDefault="00776CEA" w:rsidP="00E57EC9">
      <w:r w:rsidRPr="00034910">
        <w:t>Mais le chiromancien le rappela au but de sa visite</w:t>
      </w:r>
      <w:r w:rsidR="00E57EC9">
        <w:t>.</w:t>
      </w:r>
    </w:p>
    <w:p w14:paraId="1DCB8E06" w14:textId="25B7904E" w:rsidR="00E57EC9" w:rsidRDefault="00E57EC9" w:rsidP="00E57EC9">
      <w:r>
        <w:t>— </w:t>
      </w:r>
      <w:r w:rsidR="00776CEA" w:rsidRPr="00034910">
        <w:t>Alors</w:t>
      </w:r>
      <w:r>
        <w:t>, M. </w:t>
      </w:r>
      <w:r w:rsidR="00776CEA" w:rsidRPr="00034910">
        <w:t>l</w:t>
      </w:r>
      <w:r>
        <w:t>’</w:t>
      </w:r>
      <w:r w:rsidR="00776CEA" w:rsidRPr="00034910">
        <w:t>inspecteur de la sûreté</w:t>
      </w:r>
      <w:r>
        <w:t xml:space="preserve">, </w:t>
      </w:r>
      <w:r w:rsidR="00776CEA" w:rsidRPr="00034910">
        <w:t>le vol commis dans cette maison est important</w:t>
      </w:r>
      <w:r>
        <w:t> ?</w:t>
      </w:r>
    </w:p>
    <w:p w14:paraId="15914DE2" w14:textId="77777777" w:rsidR="00E57EC9" w:rsidRDefault="00E57EC9" w:rsidP="00E57EC9">
      <w:r>
        <w:t>— </w:t>
      </w:r>
      <w:r w:rsidR="00776CEA" w:rsidRPr="00034910">
        <w:t>Je crois bien</w:t>
      </w:r>
      <w:r>
        <w:t xml:space="preserve">… </w:t>
      </w:r>
      <w:r w:rsidR="00776CEA" w:rsidRPr="00034910">
        <w:t xml:space="preserve">Près de </w:t>
      </w:r>
      <w:r w:rsidRPr="00034910">
        <w:t>1</w:t>
      </w:r>
      <w:r>
        <w:t>.</w:t>
      </w:r>
      <w:r w:rsidRPr="00034910">
        <w:t>2</w:t>
      </w:r>
      <w:r w:rsidR="00776CEA" w:rsidRPr="00034910">
        <w:t>00 saphirs</w:t>
      </w:r>
      <w:r>
        <w:t xml:space="preserve">, </w:t>
      </w:r>
      <w:r w:rsidR="00776CEA" w:rsidRPr="00034910">
        <w:t>rubis</w:t>
      </w:r>
      <w:r>
        <w:t xml:space="preserve">, </w:t>
      </w:r>
      <w:r w:rsidR="00776CEA" w:rsidRPr="00034910">
        <w:t>émeraudes</w:t>
      </w:r>
      <w:r>
        <w:t xml:space="preserve">, </w:t>
      </w:r>
      <w:r w:rsidR="00776CEA" w:rsidRPr="00034910">
        <w:t>béryls</w:t>
      </w:r>
      <w:r>
        <w:t xml:space="preserve">… </w:t>
      </w:r>
      <w:r w:rsidR="00776CEA" w:rsidRPr="00034910">
        <w:t>enfin tout ce qu</w:t>
      </w:r>
      <w:r>
        <w:t>’</w:t>
      </w:r>
      <w:r w:rsidR="00776CEA" w:rsidRPr="00034910">
        <w:t>il y avait de corindons en magasin</w:t>
      </w:r>
      <w:r>
        <w:t xml:space="preserve">… </w:t>
      </w:r>
      <w:r w:rsidR="00776CEA" w:rsidRPr="00034910">
        <w:t>C</w:t>
      </w:r>
      <w:r>
        <w:t>’</w:t>
      </w:r>
      <w:r w:rsidR="00776CEA" w:rsidRPr="00034910">
        <w:t>est à croire que ces gaillards-là avaient dressé à l</w:t>
      </w:r>
      <w:r>
        <w:t>’</w:t>
      </w:r>
      <w:r w:rsidR="00776CEA" w:rsidRPr="00034910">
        <w:t>avance un catalogue de la maison</w:t>
      </w:r>
      <w:r>
        <w:t xml:space="preserve">… </w:t>
      </w:r>
      <w:r w:rsidR="00776CEA" w:rsidRPr="00034910">
        <w:t>Ils n</w:t>
      </w:r>
      <w:r>
        <w:t>’</w:t>
      </w:r>
      <w:r w:rsidR="00776CEA" w:rsidRPr="00034910">
        <w:t>en ont pas laissé un</w:t>
      </w:r>
      <w:r>
        <w:t xml:space="preserve">, </w:t>
      </w:r>
      <w:r w:rsidR="00776CEA" w:rsidRPr="00034910">
        <w:t>Monsieur</w:t>
      </w:r>
      <w:r>
        <w:t xml:space="preserve">. </w:t>
      </w:r>
      <w:r w:rsidR="00776CEA" w:rsidRPr="00034910">
        <w:t>Pas un</w:t>
      </w:r>
      <w:r>
        <w:t xml:space="preserve">. </w:t>
      </w:r>
      <w:r w:rsidR="00776CEA" w:rsidRPr="00034910">
        <w:t>Et rien que des pierres de prix</w:t>
      </w:r>
      <w:r>
        <w:t>…</w:t>
      </w:r>
    </w:p>
    <w:p w14:paraId="0DD8320D" w14:textId="77777777" w:rsidR="00E57EC9" w:rsidRDefault="00A77F24" w:rsidP="00E57EC9">
      <w:r w:rsidRPr="00034910">
        <w:t>Les corindons vulgaires</w:t>
      </w:r>
      <w:r w:rsidR="00E57EC9">
        <w:t xml:space="preserve">, </w:t>
      </w:r>
      <w:r w:rsidRPr="00034910">
        <w:t>ils n</w:t>
      </w:r>
      <w:r w:rsidR="00E57EC9">
        <w:t>’</w:t>
      </w:r>
      <w:r w:rsidRPr="00034910">
        <w:t>y ont pas touché</w:t>
      </w:r>
      <w:r w:rsidR="00E57EC9">
        <w:t xml:space="preserve">, </w:t>
      </w:r>
      <w:r w:rsidRPr="00034910">
        <w:t>et cepe</w:t>
      </w:r>
      <w:r w:rsidRPr="00034910">
        <w:t>n</w:t>
      </w:r>
      <w:r w:rsidRPr="00034910">
        <w:t>dant cela leur eût été facile</w:t>
      </w:r>
      <w:r w:rsidR="00E57EC9">
        <w:t xml:space="preserve">. </w:t>
      </w:r>
      <w:r w:rsidRPr="00034910">
        <w:t>Voyez</w:t>
      </w:r>
      <w:r w:rsidR="00E57EC9">
        <w:t> !</w:t>
      </w:r>
    </w:p>
    <w:p w14:paraId="66E1EF9F" w14:textId="77777777" w:rsidR="00E57EC9" w:rsidRDefault="00A77F24" w:rsidP="00E57EC9">
      <w:proofErr w:type="spellStart"/>
      <w:r w:rsidRPr="00034910">
        <w:t>Ginat</w:t>
      </w:r>
      <w:proofErr w:type="spellEnd"/>
      <w:r w:rsidRPr="00034910">
        <w:t xml:space="preserve"> ouvrit un tiroir dans lequel s</w:t>
      </w:r>
      <w:r w:rsidR="00E57EC9">
        <w:t>’</w:t>
      </w:r>
      <w:r w:rsidRPr="00034910">
        <w:t>amoncelaient en vrac des corindons de prix infime</w:t>
      </w:r>
      <w:r w:rsidR="00E57EC9">
        <w:t xml:space="preserve">. </w:t>
      </w:r>
      <w:r w:rsidRPr="00034910">
        <w:t xml:space="preserve">Sir </w:t>
      </w:r>
      <w:proofErr w:type="spellStart"/>
      <w:r w:rsidRPr="00034910">
        <w:t>Braddy</w:t>
      </w:r>
      <w:proofErr w:type="spellEnd"/>
      <w:r w:rsidRPr="00034910">
        <w:t xml:space="preserve"> regarda</w:t>
      </w:r>
      <w:r w:rsidR="00E57EC9">
        <w:t xml:space="preserve">, </w:t>
      </w:r>
      <w:r w:rsidRPr="00034910">
        <w:t>prit même quelques pierres dans sa main</w:t>
      </w:r>
      <w:r w:rsidR="00E57EC9">
        <w:t>.</w:t>
      </w:r>
    </w:p>
    <w:p w14:paraId="15D961C3" w14:textId="4E02A7A5" w:rsidR="00E57EC9" w:rsidRDefault="007C5BD3" w:rsidP="007D17F9">
      <w:pPr>
        <w:pStyle w:val="Centrsolidaire"/>
      </w:pPr>
      <w:r w:rsidRPr="00E57EC9">
        <w:rPr>
          <w:noProof/>
        </w:rPr>
        <w:lastRenderedPageBreak/>
        <w:drawing>
          <wp:inline distT="0" distB="0" distL="0" distR="0" wp14:anchorId="612F6108" wp14:editId="73DF0654">
            <wp:extent cx="5764530" cy="5041265"/>
            <wp:effectExtent l="0" t="0" r="0" b="0"/>
            <wp:docPr id="5"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4530" cy="5041265"/>
                    </a:xfrm>
                    <a:prstGeom prst="rect">
                      <a:avLst/>
                    </a:prstGeom>
                    <a:noFill/>
                    <a:ln>
                      <a:noFill/>
                    </a:ln>
                  </pic:spPr>
                </pic:pic>
              </a:graphicData>
            </a:graphic>
          </wp:inline>
        </w:drawing>
      </w:r>
    </w:p>
    <w:p w14:paraId="51B40652" w14:textId="77777777" w:rsidR="00E57EC9" w:rsidRDefault="00776CEA" w:rsidP="007D17F9">
      <w:pPr>
        <w:pStyle w:val="Centr14pt"/>
      </w:pPr>
      <w:r w:rsidRPr="00E57EC9">
        <w:t>Un accident de laboratoire m</w:t>
      </w:r>
      <w:r w:rsidR="00E57EC9">
        <w:t>’</w:t>
      </w:r>
      <w:r w:rsidRPr="00E57EC9">
        <w:t>a brûlé les yeux</w:t>
      </w:r>
      <w:r w:rsidR="00E57EC9">
        <w:t>.</w:t>
      </w:r>
    </w:p>
    <w:p w14:paraId="3733DFAE" w14:textId="77777777" w:rsidR="00E57EC9" w:rsidRDefault="00E57EC9" w:rsidP="00E57EC9">
      <w:r>
        <w:t>— </w:t>
      </w:r>
      <w:r w:rsidR="00776CEA" w:rsidRPr="00034910">
        <w:t>Je comprends les voleurs</w:t>
      </w:r>
      <w:r>
        <w:t xml:space="preserve">, </w:t>
      </w:r>
      <w:r w:rsidR="00776CEA" w:rsidRPr="00034910">
        <w:t>fit-il en riant</w:t>
      </w:r>
      <w:r>
        <w:t>.</w:t>
      </w:r>
    </w:p>
    <w:p w14:paraId="406571F0" w14:textId="77777777" w:rsidR="00E57EC9" w:rsidRDefault="00E57EC9" w:rsidP="00E57EC9">
      <w:r>
        <w:t>— </w:t>
      </w:r>
      <w:r w:rsidR="00776CEA" w:rsidRPr="00034910">
        <w:t>Parbleu</w:t>
      </w:r>
      <w:r>
        <w:t xml:space="preserve">, </w:t>
      </w:r>
      <w:r w:rsidR="00776CEA" w:rsidRPr="00034910">
        <w:t>riposta le policier s</w:t>
      </w:r>
      <w:r>
        <w:t>’</w:t>
      </w:r>
      <w:r w:rsidR="00776CEA" w:rsidRPr="00034910">
        <w:t>égayant en écho</w:t>
      </w:r>
      <w:r>
        <w:t xml:space="preserve">, </w:t>
      </w:r>
      <w:r w:rsidR="00776CEA" w:rsidRPr="00034910">
        <w:t xml:space="preserve">ces cailloux valent à peine de 1 </w:t>
      </w:r>
      <w:proofErr w:type="spellStart"/>
      <w:r w:rsidR="00776CEA" w:rsidRPr="00034910">
        <w:t>fr</w:t>
      </w:r>
      <w:r>
        <w:t>.</w:t>
      </w:r>
      <w:proofErr w:type="spellEnd"/>
      <w:r>
        <w:t xml:space="preserve"> </w:t>
      </w:r>
      <w:r w:rsidR="00776CEA" w:rsidRPr="00034910">
        <w:t>75 à 3 francs le carat</w:t>
      </w:r>
      <w:r>
        <w:t>.</w:t>
      </w:r>
    </w:p>
    <w:p w14:paraId="7C86B3DC" w14:textId="77777777" w:rsidR="00E57EC9" w:rsidRDefault="00E57EC9" w:rsidP="00E57EC9">
      <w:r>
        <w:t>— </w:t>
      </w:r>
      <w:r w:rsidR="00776CEA" w:rsidRPr="00034910">
        <w:t>Tant que cela</w:t>
      </w:r>
      <w:r>
        <w:t xml:space="preserve">… </w:t>
      </w:r>
      <w:r w:rsidR="00776CEA" w:rsidRPr="00034910">
        <w:t>Mais alors</w:t>
      </w:r>
      <w:r>
        <w:t xml:space="preserve">, </w:t>
      </w:r>
      <w:r w:rsidR="00776CEA" w:rsidRPr="00034910">
        <w:t>vu leur nombre</w:t>
      </w:r>
      <w:r>
        <w:t xml:space="preserve">, </w:t>
      </w:r>
      <w:r w:rsidR="00776CEA" w:rsidRPr="00034910">
        <w:t>ceux-ci pou</w:t>
      </w:r>
      <w:r w:rsidR="00776CEA" w:rsidRPr="00034910">
        <w:t>r</w:t>
      </w:r>
      <w:r w:rsidR="00776CEA" w:rsidRPr="00034910">
        <w:t>raient encore tenter la cupidité</w:t>
      </w:r>
      <w:r>
        <w:t xml:space="preserve">… </w:t>
      </w:r>
      <w:r w:rsidR="00776CEA" w:rsidRPr="00034910">
        <w:t>il me semble qu</w:t>
      </w:r>
      <w:r>
        <w:t>’</w:t>
      </w:r>
      <w:r w:rsidR="00776CEA" w:rsidRPr="00034910">
        <w:t>il y en a bien un millier dans ce tiroir</w:t>
      </w:r>
      <w:r>
        <w:t>.</w:t>
      </w:r>
    </w:p>
    <w:p w14:paraId="126A2135" w14:textId="77777777" w:rsidR="00E57EC9" w:rsidRDefault="00E57EC9" w:rsidP="00E57EC9">
      <w:r>
        <w:t>— </w:t>
      </w:r>
      <w:r w:rsidR="00776CEA" w:rsidRPr="00034910">
        <w:t>Exactement quatorze cent cinquante</w:t>
      </w:r>
      <w:r>
        <w:t xml:space="preserve">… ; </w:t>
      </w:r>
      <w:r w:rsidR="00776CEA" w:rsidRPr="00034910">
        <w:t>j</w:t>
      </w:r>
      <w:r>
        <w:t>’</w:t>
      </w:r>
      <w:r w:rsidR="00776CEA" w:rsidRPr="00034910">
        <w:t>ai compté</w:t>
      </w:r>
      <w:r>
        <w:t xml:space="preserve"> ; </w:t>
      </w:r>
      <w:r w:rsidR="00776CEA" w:rsidRPr="00034910">
        <w:t>vous concevez</w:t>
      </w:r>
      <w:r>
        <w:t xml:space="preserve">, </w:t>
      </w:r>
      <w:r w:rsidR="00776CEA" w:rsidRPr="00034910">
        <w:t>l</w:t>
      </w:r>
      <w:r>
        <w:t>’</w:t>
      </w:r>
      <w:r w:rsidR="00776CEA" w:rsidRPr="00034910">
        <w:t>enquête ne doit rien négliger</w:t>
      </w:r>
      <w:r>
        <w:t>.</w:t>
      </w:r>
    </w:p>
    <w:p w14:paraId="6F3305CE" w14:textId="77777777" w:rsidR="00E57EC9" w:rsidRDefault="00776CEA" w:rsidP="00E57EC9">
      <w:r w:rsidRPr="00034910">
        <w:lastRenderedPageBreak/>
        <w:t xml:space="preserve">Sir </w:t>
      </w:r>
      <w:proofErr w:type="spellStart"/>
      <w:r w:rsidRPr="00034910">
        <w:t>Braddy</w:t>
      </w:r>
      <w:proofErr w:type="spellEnd"/>
      <w:r w:rsidRPr="00034910">
        <w:t xml:space="preserve"> garda le silence</w:t>
      </w:r>
      <w:r w:rsidR="00E57EC9">
        <w:t xml:space="preserve">… </w:t>
      </w:r>
      <w:r w:rsidRPr="00034910">
        <w:t>Un léger mouvement avait seul décelé l</w:t>
      </w:r>
      <w:r w:rsidR="00E57EC9">
        <w:t>’</w:t>
      </w:r>
      <w:r w:rsidRPr="00034910">
        <w:t>intérêt que les paroles de son interlocuteur cuei</w:t>
      </w:r>
      <w:r w:rsidRPr="00034910">
        <w:t>l</w:t>
      </w:r>
      <w:r w:rsidRPr="00034910">
        <w:t>laient en lui</w:t>
      </w:r>
      <w:r w:rsidR="00E57EC9">
        <w:t>.</w:t>
      </w:r>
    </w:p>
    <w:p w14:paraId="2DADD149" w14:textId="77777777" w:rsidR="00E57EC9" w:rsidRDefault="00776CEA" w:rsidP="00E57EC9">
      <w:r w:rsidRPr="00034910">
        <w:t>Au surplus</w:t>
      </w:r>
      <w:r w:rsidR="00E57EC9">
        <w:t xml:space="preserve">, </w:t>
      </w:r>
      <w:r w:rsidRPr="00034910">
        <w:t>la haute porte vitrée accédant à la rue venait de s</w:t>
      </w:r>
      <w:r w:rsidR="00E57EC9">
        <w:t>’</w:t>
      </w:r>
      <w:r w:rsidRPr="00034910">
        <w:t>ouvrir</w:t>
      </w:r>
      <w:r w:rsidR="00E57EC9">
        <w:t xml:space="preserve">, </w:t>
      </w:r>
      <w:r w:rsidRPr="00034910">
        <w:t>et trois messieurs entraient</w:t>
      </w:r>
      <w:r w:rsidR="00E57EC9">
        <w:t xml:space="preserve">, </w:t>
      </w:r>
      <w:r w:rsidRPr="00034910">
        <w:t>salués par cette exclam</w:t>
      </w:r>
      <w:r w:rsidRPr="00034910">
        <w:t>a</w:t>
      </w:r>
      <w:r w:rsidRPr="00034910">
        <w:t xml:space="preserve">tion de </w:t>
      </w:r>
      <w:proofErr w:type="spellStart"/>
      <w:r w:rsidRPr="00034910">
        <w:t>Ginat</w:t>
      </w:r>
      <w:proofErr w:type="spellEnd"/>
      <w:r w:rsidR="00E57EC9">
        <w:t> :</w:t>
      </w:r>
    </w:p>
    <w:p w14:paraId="19984092" w14:textId="7BD156C6" w:rsidR="00E57EC9" w:rsidRDefault="00E57EC9" w:rsidP="00E57EC9">
      <w:r>
        <w:t>— M. </w:t>
      </w:r>
      <w:r w:rsidR="00776CEA" w:rsidRPr="00034910">
        <w:t>Larmette</w:t>
      </w:r>
      <w:r>
        <w:t xml:space="preserve">… </w:t>
      </w:r>
      <w:r w:rsidR="00776CEA" w:rsidRPr="00034910">
        <w:t>Ses associés</w:t>
      </w:r>
      <w:r>
        <w:t> : MM. </w:t>
      </w:r>
      <w:proofErr w:type="spellStart"/>
      <w:r w:rsidR="00776CEA" w:rsidRPr="00034910">
        <w:t>Mohler</w:t>
      </w:r>
      <w:proofErr w:type="spellEnd"/>
      <w:r w:rsidR="00776CEA" w:rsidRPr="00034910">
        <w:t xml:space="preserve"> et </w:t>
      </w:r>
      <w:proofErr w:type="spellStart"/>
      <w:r w:rsidR="00776CEA" w:rsidRPr="00034910">
        <w:t>Roflay</w:t>
      </w:r>
      <w:proofErr w:type="spellEnd"/>
      <w:r>
        <w:t> !</w:t>
      </w:r>
    </w:p>
    <w:p w14:paraId="5C695E57" w14:textId="77777777" w:rsidR="00E57EC9" w:rsidRDefault="00776CEA" w:rsidP="00E57EC9">
      <w:r w:rsidRPr="00034910">
        <w:t>L</w:t>
      </w:r>
      <w:r w:rsidR="00E57EC9">
        <w:t>’</w:t>
      </w:r>
      <w:r w:rsidRPr="00034910">
        <w:t>inspecteur reprit aussitôt</w:t>
      </w:r>
      <w:r w:rsidR="00E57EC9">
        <w:t> :</w:t>
      </w:r>
    </w:p>
    <w:p w14:paraId="4731F5C6" w14:textId="77777777" w:rsidR="00E57EC9" w:rsidRDefault="00E57EC9" w:rsidP="00E57EC9">
      <w:r>
        <w:t>— </w:t>
      </w:r>
      <w:r w:rsidR="00776CEA" w:rsidRPr="00034910">
        <w:t xml:space="preserve">Sir </w:t>
      </w:r>
      <w:proofErr w:type="spellStart"/>
      <w:r w:rsidR="00776CEA" w:rsidRPr="00034910">
        <w:t>Braddy</w:t>
      </w:r>
      <w:proofErr w:type="spellEnd"/>
      <w:r>
        <w:t xml:space="preserve">, </w:t>
      </w:r>
      <w:r w:rsidR="00776CEA" w:rsidRPr="00034910">
        <w:t>dont je vous ai annoncé la visite</w:t>
      </w:r>
      <w:r>
        <w:t>.</w:t>
      </w:r>
    </w:p>
    <w:p w14:paraId="5AA919EE" w14:textId="77777777" w:rsidR="00E57EC9" w:rsidRDefault="00776CEA" w:rsidP="00E57EC9">
      <w:r w:rsidRPr="00034910">
        <w:t>Le liseur de mains s</w:t>
      </w:r>
      <w:r w:rsidR="00E57EC9">
        <w:t>’</w:t>
      </w:r>
      <w:r w:rsidRPr="00034910">
        <w:t>inclina cérémonieusement</w:t>
      </w:r>
      <w:r w:rsidR="00E57EC9">
        <w:t>.</w:t>
      </w:r>
    </w:p>
    <w:p w14:paraId="5D8CA501" w14:textId="77777777" w:rsidR="00E57EC9" w:rsidRDefault="00776CEA" w:rsidP="00E57EC9">
      <w:r w:rsidRPr="00034910">
        <w:t>Larmette apparaissait grand</w:t>
      </w:r>
      <w:r w:rsidR="00E57EC9">
        <w:t xml:space="preserve">, </w:t>
      </w:r>
      <w:r w:rsidRPr="00034910">
        <w:t>maigre</w:t>
      </w:r>
      <w:r w:rsidR="00E57EC9">
        <w:t xml:space="preserve">, </w:t>
      </w:r>
      <w:r w:rsidRPr="00034910">
        <w:t>légèrement voûté</w:t>
      </w:r>
      <w:r w:rsidR="00E57EC9">
        <w:t xml:space="preserve">. </w:t>
      </w:r>
      <w:r w:rsidRPr="00034910">
        <w:t>La tête au front puissant décelait le penseur</w:t>
      </w:r>
      <w:r w:rsidR="00E57EC9">
        <w:t xml:space="preserve">. </w:t>
      </w:r>
      <w:r w:rsidRPr="00034910">
        <w:t>Sous les cheveux</w:t>
      </w:r>
      <w:r w:rsidR="00E57EC9">
        <w:t xml:space="preserve">, </w:t>
      </w:r>
      <w:r w:rsidRPr="00034910">
        <w:t>que commençaient à cendrer les premiers grisons de la quarantaine</w:t>
      </w:r>
      <w:r w:rsidR="00E57EC9">
        <w:t xml:space="preserve">, </w:t>
      </w:r>
      <w:r w:rsidRPr="00034910">
        <w:t>le visage glabre étonnait par une pâleur</w:t>
      </w:r>
      <w:r w:rsidR="00E57EC9">
        <w:t xml:space="preserve">, </w:t>
      </w:r>
      <w:r w:rsidRPr="00034910">
        <w:t>non point maladive</w:t>
      </w:r>
      <w:r w:rsidR="00E57EC9">
        <w:t xml:space="preserve">, </w:t>
      </w:r>
      <w:r w:rsidRPr="00034910">
        <w:t>mais étrange</w:t>
      </w:r>
      <w:r w:rsidR="00E57EC9">
        <w:t xml:space="preserve">. </w:t>
      </w:r>
      <w:r w:rsidRPr="00034910">
        <w:t>On eut cru qu</w:t>
      </w:r>
      <w:r w:rsidR="00E57EC9">
        <w:t>’</w:t>
      </w:r>
      <w:r w:rsidRPr="00034910">
        <w:t>un opérateur habile avait débarra</w:t>
      </w:r>
      <w:r w:rsidRPr="00034910">
        <w:t>s</w:t>
      </w:r>
      <w:r w:rsidRPr="00034910">
        <w:t>sé la peau de tout pigment coloré</w:t>
      </w:r>
      <w:r w:rsidR="00E57EC9">
        <w:t xml:space="preserve">. </w:t>
      </w:r>
      <w:r w:rsidRPr="00034910">
        <w:t>Et dans cette face blanche</w:t>
      </w:r>
      <w:r w:rsidR="00E57EC9">
        <w:t xml:space="preserve">, </w:t>
      </w:r>
      <w:r w:rsidRPr="00034910">
        <w:t>immobile</w:t>
      </w:r>
      <w:r w:rsidR="00E57EC9">
        <w:t xml:space="preserve">, </w:t>
      </w:r>
      <w:r w:rsidRPr="00034910">
        <w:t>glaciale</w:t>
      </w:r>
      <w:r w:rsidR="00E57EC9">
        <w:t xml:space="preserve">, </w:t>
      </w:r>
      <w:r w:rsidRPr="00034910">
        <w:t>des yeux noirs</w:t>
      </w:r>
      <w:r w:rsidR="00E57EC9">
        <w:t xml:space="preserve">, </w:t>
      </w:r>
      <w:r w:rsidRPr="00034910">
        <w:t>ardents</w:t>
      </w:r>
      <w:r w:rsidR="00E57EC9">
        <w:t xml:space="preserve">, </w:t>
      </w:r>
      <w:r w:rsidRPr="00034910">
        <w:t>inquisiteurs</w:t>
      </w:r>
      <w:r w:rsidR="00E57EC9">
        <w:t xml:space="preserve">, </w:t>
      </w:r>
      <w:r w:rsidRPr="00034910">
        <w:t>jetaient un éclat de phares</w:t>
      </w:r>
      <w:r w:rsidR="00E57EC9">
        <w:t>.</w:t>
      </w:r>
    </w:p>
    <w:p w14:paraId="42E3945A" w14:textId="77777777" w:rsidR="00E57EC9" w:rsidRDefault="00776CEA" w:rsidP="00E57EC9">
      <w:r w:rsidRPr="00034910">
        <w:t>Cet homme était</w:t>
      </w:r>
      <w:r w:rsidR="00E57EC9">
        <w:t xml:space="preserve">, </w:t>
      </w:r>
      <w:r w:rsidRPr="00034910">
        <w:t>sans doute possible</w:t>
      </w:r>
      <w:r w:rsidR="00E57EC9">
        <w:t xml:space="preserve">, </w:t>
      </w:r>
      <w:r w:rsidRPr="00034910">
        <w:t xml:space="preserve">le </w:t>
      </w:r>
      <w:r w:rsidRPr="00034910">
        <w:rPr>
          <w:i/>
          <w:iCs/>
        </w:rPr>
        <w:t xml:space="preserve">chef </w:t>
      </w:r>
      <w:r w:rsidRPr="00034910">
        <w:t>de la maison</w:t>
      </w:r>
      <w:r w:rsidR="00E57EC9">
        <w:t xml:space="preserve">. </w:t>
      </w:r>
      <w:proofErr w:type="spellStart"/>
      <w:r w:rsidRPr="00034910">
        <w:t>Mohler</w:t>
      </w:r>
      <w:proofErr w:type="spellEnd"/>
      <w:r w:rsidRPr="00034910">
        <w:t xml:space="preserve"> et </w:t>
      </w:r>
      <w:proofErr w:type="spellStart"/>
      <w:r w:rsidRPr="00034910">
        <w:t>R</w:t>
      </w:r>
      <w:r>
        <w:t>o</w:t>
      </w:r>
      <w:r w:rsidRPr="00034910">
        <w:t>flay</w:t>
      </w:r>
      <w:proofErr w:type="spellEnd"/>
      <w:r w:rsidR="00E57EC9">
        <w:t xml:space="preserve">, </w:t>
      </w:r>
      <w:r w:rsidRPr="00034910">
        <w:t>ses associés</w:t>
      </w:r>
      <w:r w:rsidR="00E57EC9">
        <w:t xml:space="preserve">, </w:t>
      </w:r>
      <w:r w:rsidRPr="00034910">
        <w:t xml:space="preserve">semblaient </w:t>
      </w:r>
      <w:r w:rsidR="00E57EC9">
        <w:t>« </w:t>
      </w:r>
      <w:r w:rsidRPr="00034910">
        <w:t>éteints</w:t>
      </w:r>
      <w:r w:rsidR="00E57EC9">
        <w:t> »</w:t>
      </w:r>
      <w:r w:rsidRPr="00034910">
        <w:t xml:space="preserve"> par lui</w:t>
      </w:r>
      <w:r w:rsidR="00E57EC9">
        <w:t xml:space="preserve">. </w:t>
      </w:r>
      <w:r w:rsidRPr="00034910">
        <w:t>Ils offraient le type moyen du commerçant parisien</w:t>
      </w:r>
      <w:r w:rsidR="00E57EC9">
        <w:t xml:space="preserve">, </w:t>
      </w:r>
      <w:r w:rsidRPr="00034910">
        <w:t>et se tenaient un peu en arrière</w:t>
      </w:r>
      <w:r w:rsidR="00E57EC9">
        <w:t xml:space="preserve">, </w:t>
      </w:r>
      <w:r w:rsidRPr="00034910">
        <w:t xml:space="preserve">marquant ainsi une déférence instinctive au </w:t>
      </w:r>
      <w:r w:rsidRPr="00034910">
        <w:rPr>
          <w:i/>
          <w:iCs/>
        </w:rPr>
        <w:t xml:space="preserve">principal </w:t>
      </w:r>
      <w:r w:rsidRPr="00034910">
        <w:t>de la raison sociale</w:t>
      </w:r>
      <w:r w:rsidR="00E57EC9">
        <w:t>.</w:t>
      </w:r>
    </w:p>
    <w:p w14:paraId="5391B29C" w14:textId="77777777" w:rsidR="00E57EC9" w:rsidRDefault="00776CEA" w:rsidP="00E57EC9">
      <w:r w:rsidRPr="00034910">
        <w:t xml:space="preserve">Larmette tendit la main à Sir </w:t>
      </w:r>
      <w:proofErr w:type="spellStart"/>
      <w:r w:rsidRPr="00034910">
        <w:t>Braddy</w:t>
      </w:r>
      <w:proofErr w:type="spellEnd"/>
      <w:r w:rsidR="00E57EC9">
        <w:t xml:space="preserve">, </w:t>
      </w:r>
      <w:r w:rsidRPr="00034910">
        <w:t>et avec une rondeur affectée</w:t>
      </w:r>
      <w:r w:rsidR="00E57EC9">
        <w:t> :</w:t>
      </w:r>
    </w:p>
    <w:p w14:paraId="55CAEF35" w14:textId="77777777" w:rsidR="00E57EC9" w:rsidRDefault="00E57EC9" w:rsidP="00E57EC9">
      <w:r>
        <w:t>— </w:t>
      </w:r>
      <w:r w:rsidR="00776CEA" w:rsidRPr="00034910">
        <w:t>Soyez le bienvenu</w:t>
      </w:r>
      <w:r>
        <w:t xml:space="preserve">, </w:t>
      </w:r>
      <w:r w:rsidR="00776CEA" w:rsidRPr="00034910">
        <w:t>Monsieur</w:t>
      </w:r>
      <w:r>
        <w:t xml:space="preserve">. </w:t>
      </w:r>
      <w:r w:rsidR="00776CEA" w:rsidRPr="00034910">
        <w:t>Nos mains sont à votre di</w:t>
      </w:r>
      <w:r w:rsidR="00776CEA" w:rsidRPr="00034910">
        <w:t>s</w:t>
      </w:r>
      <w:r w:rsidR="00776CEA" w:rsidRPr="00034910">
        <w:t>position</w:t>
      </w:r>
      <w:r>
        <w:t xml:space="preserve">, </w:t>
      </w:r>
      <w:r w:rsidR="00776CEA" w:rsidRPr="00034910">
        <w:t>bien que je ne voie pas en quoi la lecture des lignes de nos paumes puisse servir l</w:t>
      </w:r>
      <w:r>
        <w:t>’</w:t>
      </w:r>
      <w:r w:rsidR="00776CEA" w:rsidRPr="00034910">
        <w:t>enquête</w:t>
      </w:r>
      <w:r>
        <w:t>.</w:t>
      </w:r>
    </w:p>
    <w:p w14:paraId="07944FE1" w14:textId="77777777" w:rsidR="00E57EC9" w:rsidRDefault="00E57EC9" w:rsidP="00E57EC9">
      <w:r>
        <w:lastRenderedPageBreak/>
        <w:t>— </w:t>
      </w:r>
      <w:r w:rsidR="00776CEA" w:rsidRPr="00034910">
        <w:t>Ah</w:t>
      </w:r>
      <w:r>
        <w:t xml:space="preserve"> ! </w:t>
      </w:r>
      <w:r w:rsidR="00776CEA" w:rsidRPr="00034910">
        <w:t>moi non plus</w:t>
      </w:r>
      <w:r>
        <w:t xml:space="preserve">, </w:t>
      </w:r>
      <w:r w:rsidR="00776CEA" w:rsidRPr="00034910">
        <w:t>répliqua l</w:t>
      </w:r>
      <w:r>
        <w:t>’</w:t>
      </w:r>
      <w:r w:rsidR="00776CEA" w:rsidRPr="00034910">
        <w:t>interpellé de sa petite voix essoufflée</w:t>
      </w:r>
      <w:r>
        <w:t xml:space="preserve">. </w:t>
      </w:r>
      <w:r w:rsidR="00776CEA" w:rsidRPr="00034910">
        <w:t>J</w:t>
      </w:r>
      <w:r>
        <w:t>’</w:t>
      </w:r>
      <w:r w:rsidR="00776CEA" w:rsidRPr="00034910">
        <w:t>avoue n</w:t>
      </w:r>
      <w:r>
        <w:t>’</w:t>
      </w:r>
      <w:r w:rsidR="00776CEA" w:rsidRPr="00034910">
        <w:t>avoir jamais pu suivre le travail de pensée qui</w:t>
      </w:r>
      <w:r>
        <w:t xml:space="preserve">, </w:t>
      </w:r>
      <w:r w:rsidR="00776CEA" w:rsidRPr="00034910">
        <w:t>de mes constatations</w:t>
      </w:r>
      <w:r>
        <w:t xml:space="preserve">, </w:t>
      </w:r>
      <w:r w:rsidR="00776CEA" w:rsidRPr="00034910">
        <w:t xml:space="preserve">amenait mon ami Dick </w:t>
      </w:r>
      <w:proofErr w:type="spellStart"/>
      <w:r w:rsidR="00776CEA" w:rsidRPr="00034910">
        <w:t>Fann</w:t>
      </w:r>
      <w:proofErr w:type="spellEnd"/>
      <w:r w:rsidR="00776CEA" w:rsidRPr="00034910">
        <w:t xml:space="preserve"> à des conclusions judiciaires</w:t>
      </w:r>
      <w:r>
        <w:t xml:space="preserve">… </w:t>
      </w:r>
      <w:r w:rsidR="00776CEA" w:rsidRPr="00034910">
        <w:t>Il y a là un phénomène qui échappe à la théorie scientifique</w:t>
      </w:r>
      <w:r>
        <w:t>.</w:t>
      </w:r>
    </w:p>
    <w:p w14:paraId="3F0F52E1" w14:textId="77777777" w:rsidR="00E57EC9" w:rsidRDefault="00776CEA" w:rsidP="00E57EC9">
      <w:proofErr w:type="spellStart"/>
      <w:r w:rsidRPr="00034910">
        <w:t>Ginat</w:t>
      </w:r>
      <w:proofErr w:type="spellEnd"/>
      <w:r w:rsidRPr="00034910">
        <w:t xml:space="preserve"> eut un gros rire</w:t>
      </w:r>
      <w:r w:rsidR="00E57EC9">
        <w:t>.</w:t>
      </w:r>
    </w:p>
    <w:p w14:paraId="66ABFCD9" w14:textId="77777777" w:rsidR="00E57EC9" w:rsidRDefault="00E57EC9" w:rsidP="00E57EC9">
      <w:r>
        <w:t>— </w:t>
      </w:r>
      <w:r w:rsidR="00776CEA" w:rsidRPr="00034910">
        <w:t>Bon</w:t>
      </w:r>
      <w:r>
        <w:t xml:space="preserve">, </w:t>
      </w:r>
      <w:r w:rsidR="00776CEA" w:rsidRPr="00034910">
        <w:t>bon</w:t>
      </w:r>
      <w:r>
        <w:t xml:space="preserve">… </w:t>
      </w:r>
      <w:r w:rsidR="00776CEA" w:rsidRPr="00034910">
        <w:t>Commençons la représentation</w:t>
      </w:r>
      <w:r>
        <w:t xml:space="preserve">… </w:t>
      </w:r>
      <w:r w:rsidR="00776CEA" w:rsidRPr="00034910">
        <w:t xml:space="preserve">Si Dick </w:t>
      </w:r>
      <w:proofErr w:type="spellStart"/>
      <w:r w:rsidR="00776CEA" w:rsidRPr="00034910">
        <w:t>Fann</w:t>
      </w:r>
      <w:proofErr w:type="spellEnd"/>
      <w:r w:rsidR="00776CEA" w:rsidRPr="00034910">
        <w:t xml:space="preserve"> a tiré des conclusions</w:t>
      </w:r>
      <w:r>
        <w:t xml:space="preserve">, </w:t>
      </w:r>
      <w:r w:rsidR="00776CEA" w:rsidRPr="00034910">
        <w:t>j</w:t>
      </w:r>
      <w:r>
        <w:t>’</w:t>
      </w:r>
      <w:r w:rsidR="00776CEA" w:rsidRPr="00034910">
        <w:t>en tirerai bien aussi</w:t>
      </w:r>
      <w:r>
        <w:t xml:space="preserve">… </w:t>
      </w:r>
      <w:r w:rsidR="00776CEA" w:rsidRPr="00034910">
        <w:t>Un policier a une conception spéciale</w:t>
      </w:r>
      <w:r>
        <w:t xml:space="preserve">, </w:t>
      </w:r>
      <w:r w:rsidR="00776CEA" w:rsidRPr="00034910">
        <w:t>et le raisonnement d</w:t>
      </w:r>
      <w:r>
        <w:t>’</w:t>
      </w:r>
      <w:r w:rsidR="00776CEA" w:rsidRPr="00034910">
        <w:t>un détective vaut le raisonnement d</w:t>
      </w:r>
      <w:r>
        <w:t>’</w:t>
      </w:r>
      <w:r w:rsidR="00776CEA" w:rsidRPr="00034910">
        <w:t>un autre</w:t>
      </w:r>
      <w:r>
        <w:t>.</w:t>
      </w:r>
    </w:p>
    <w:p w14:paraId="52D84111" w14:textId="76E422C5" w:rsidR="00E57EC9" w:rsidRDefault="00E57EC9" w:rsidP="00E57EC9">
      <w:r>
        <w:t>— </w:t>
      </w:r>
      <w:r w:rsidR="00776CEA" w:rsidRPr="00034910">
        <w:t>Passons donc dans mon bureau</w:t>
      </w:r>
      <w:r>
        <w:t xml:space="preserve">, </w:t>
      </w:r>
      <w:r w:rsidR="00776CEA" w:rsidRPr="00034910">
        <w:t>acquiesça Larmette</w:t>
      </w:r>
      <w:r>
        <w:t>. M. </w:t>
      </w:r>
      <w:proofErr w:type="spellStart"/>
      <w:r w:rsidR="00776CEA" w:rsidRPr="00034910">
        <w:t>Braddy</w:t>
      </w:r>
      <w:proofErr w:type="spellEnd"/>
      <w:r w:rsidR="00776CEA" w:rsidRPr="00034910">
        <w:t xml:space="preserve"> aura toute facilité pour nous montrer ses talents</w:t>
      </w:r>
      <w:r>
        <w:t>.</w:t>
      </w:r>
    </w:p>
    <w:p w14:paraId="6C6BF84B" w14:textId="77777777" w:rsidR="00E57EC9" w:rsidRDefault="00776CEA" w:rsidP="00E57EC9">
      <w:r w:rsidRPr="00034910">
        <w:t>Sur ces mots</w:t>
      </w:r>
      <w:r w:rsidR="00E57EC9">
        <w:t xml:space="preserve">, </w:t>
      </w:r>
      <w:r w:rsidRPr="00034910">
        <w:t>il se mit en marche</w:t>
      </w:r>
      <w:r w:rsidR="00E57EC9">
        <w:t xml:space="preserve">, </w:t>
      </w:r>
      <w:r w:rsidRPr="00034910">
        <w:t>suivi par les quatre pe</w:t>
      </w:r>
      <w:r w:rsidRPr="00034910">
        <w:t>r</w:t>
      </w:r>
      <w:r w:rsidRPr="00034910">
        <w:t>sonnages</w:t>
      </w:r>
      <w:r w:rsidR="00E57EC9">
        <w:t>.</w:t>
      </w:r>
    </w:p>
    <w:p w14:paraId="69D53A29" w14:textId="6D59DCE6" w:rsidR="00E57EC9" w:rsidRDefault="00E57EC9" w:rsidP="00E57EC9">
      <w:r>
        <w:t>M. </w:t>
      </w:r>
      <w:proofErr w:type="spellStart"/>
      <w:r w:rsidR="00776CEA" w:rsidRPr="00034910">
        <w:t>Ginat</w:t>
      </w:r>
      <w:proofErr w:type="spellEnd"/>
      <w:r w:rsidR="00776CEA" w:rsidRPr="00034910">
        <w:t xml:space="preserve"> marchait à son côté</w:t>
      </w:r>
      <w:r>
        <w:t xml:space="preserve">, </w:t>
      </w:r>
      <w:r w:rsidR="00776CEA" w:rsidRPr="00034910">
        <w:t>lui expliquant le fonctio</w:t>
      </w:r>
      <w:r w:rsidR="00776CEA" w:rsidRPr="00034910">
        <w:t>n</w:t>
      </w:r>
      <w:r w:rsidR="00776CEA" w:rsidRPr="00034910">
        <w:t xml:space="preserve">nement des singulières lunettes chevauchant le nez de Sir </w:t>
      </w:r>
      <w:proofErr w:type="spellStart"/>
      <w:r w:rsidR="00776CEA" w:rsidRPr="00034910">
        <w:t>Bra</w:t>
      </w:r>
      <w:r w:rsidR="00776CEA" w:rsidRPr="00034910">
        <w:t>d</w:t>
      </w:r>
      <w:r w:rsidR="00776CEA" w:rsidRPr="00034910">
        <w:t>dy</w:t>
      </w:r>
      <w:proofErr w:type="spellEnd"/>
      <w:r>
        <w:t xml:space="preserve">, </w:t>
      </w:r>
      <w:r w:rsidR="00776CEA" w:rsidRPr="00034910">
        <w:t>lunettes qui vraisemblablement avaient motivé une question du joaillier</w:t>
      </w:r>
      <w:r>
        <w:t>.</w:t>
      </w:r>
    </w:p>
    <w:p w14:paraId="11D0F67E" w14:textId="77777777" w:rsidR="00E57EC9" w:rsidRDefault="00776CEA" w:rsidP="00E57EC9">
      <w:r w:rsidRPr="00034910">
        <w:t>Cinq minutes plus tard</w:t>
      </w:r>
      <w:r w:rsidR="00E57EC9">
        <w:t xml:space="preserve">, </w:t>
      </w:r>
      <w:r w:rsidRPr="00034910">
        <w:t>les cinq hommes étaient réunis dans le bureau situé au bout de l</w:t>
      </w:r>
      <w:r w:rsidR="00E57EC9">
        <w:t>’</w:t>
      </w:r>
      <w:r w:rsidRPr="00034910">
        <w:t>enfilade des salons de vente</w:t>
      </w:r>
      <w:r w:rsidR="00E57EC9">
        <w:t>.</w:t>
      </w:r>
    </w:p>
    <w:p w14:paraId="71CFD642" w14:textId="5A20A86F" w:rsidR="00E57EC9" w:rsidRDefault="00776CEA" w:rsidP="00E57EC9">
      <w:r w:rsidRPr="00034910">
        <w:t xml:space="preserve">Avec une gravité qui parut amuser énormément </w:t>
      </w:r>
      <w:r w:rsidR="00E57EC9">
        <w:t>M. </w:t>
      </w:r>
      <w:proofErr w:type="spellStart"/>
      <w:r w:rsidRPr="00034910">
        <w:t>Ginat</w:t>
      </w:r>
      <w:proofErr w:type="spellEnd"/>
      <w:r w:rsidR="00E57EC9">
        <w:t xml:space="preserve">, </w:t>
      </w:r>
      <w:r w:rsidRPr="00034910">
        <w:t xml:space="preserve">Sir </w:t>
      </w:r>
      <w:proofErr w:type="spellStart"/>
      <w:r w:rsidRPr="00034910">
        <w:t>Braddy</w:t>
      </w:r>
      <w:proofErr w:type="spellEnd"/>
      <w:r w:rsidRPr="00034910">
        <w:t xml:space="preserve"> fit passer les joailliers d</w:t>
      </w:r>
      <w:r w:rsidR="00E57EC9">
        <w:t>’</w:t>
      </w:r>
      <w:r w:rsidRPr="00034910">
        <w:t>un côté de la table-bureau</w:t>
      </w:r>
      <w:r w:rsidR="00E57EC9">
        <w:t xml:space="preserve">, </w:t>
      </w:r>
      <w:r w:rsidRPr="00034910">
        <w:t>meuble principal de la pièce</w:t>
      </w:r>
      <w:r w:rsidR="00E57EC9">
        <w:t xml:space="preserve">, </w:t>
      </w:r>
      <w:r w:rsidRPr="00034910">
        <w:t>et il se plaça en face d</w:t>
      </w:r>
      <w:r w:rsidR="00E57EC9">
        <w:t>’</w:t>
      </w:r>
      <w:r w:rsidRPr="00034910">
        <w:t>eux</w:t>
      </w:r>
      <w:r w:rsidR="00E57EC9">
        <w:t>.</w:t>
      </w:r>
    </w:p>
    <w:p w14:paraId="4B1CA1EA" w14:textId="77777777" w:rsidR="00E57EC9" w:rsidRDefault="00776CEA" w:rsidP="00E57EC9">
      <w:r w:rsidRPr="00034910">
        <w:t>Puis il les pria de poser leurs mains gauches sur le dit b</w:t>
      </w:r>
      <w:r w:rsidRPr="00034910">
        <w:t>u</w:t>
      </w:r>
      <w:r w:rsidRPr="00034910">
        <w:t>reau</w:t>
      </w:r>
      <w:r w:rsidR="00E57EC9">
        <w:t xml:space="preserve">, </w:t>
      </w:r>
      <w:r w:rsidRPr="00034910">
        <w:t>les paumes tournées vers le plafond</w:t>
      </w:r>
      <w:r w:rsidR="00E57EC9">
        <w:t xml:space="preserve">. </w:t>
      </w:r>
      <w:r w:rsidRPr="00034910">
        <w:t>Sa requête ayant été exaucée</w:t>
      </w:r>
      <w:r w:rsidR="00E57EC9">
        <w:t xml:space="preserve">, </w:t>
      </w:r>
      <w:r w:rsidRPr="00034910">
        <w:t>il s</w:t>
      </w:r>
      <w:r w:rsidR="00E57EC9">
        <w:t>’</w:t>
      </w:r>
      <w:r w:rsidRPr="00034910">
        <w:t>absorba dans l</w:t>
      </w:r>
      <w:r w:rsidR="00E57EC9">
        <w:t>’</w:t>
      </w:r>
      <w:r w:rsidRPr="00034910">
        <w:t>étude des mains ainsi soumises à sa pénétration</w:t>
      </w:r>
      <w:r w:rsidR="00E57EC9">
        <w:t>.</w:t>
      </w:r>
    </w:p>
    <w:p w14:paraId="546958D7" w14:textId="77777777" w:rsidR="00E57EC9" w:rsidRDefault="00776CEA" w:rsidP="00E57EC9">
      <w:proofErr w:type="spellStart"/>
      <w:r w:rsidRPr="00034910">
        <w:lastRenderedPageBreak/>
        <w:t>Ginat</w:t>
      </w:r>
      <w:proofErr w:type="spellEnd"/>
      <w:r w:rsidRPr="00034910">
        <w:t xml:space="preserve"> s</w:t>
      </w:r>
      <w:r w:rsidR="00E57EC9">
        <w:t>’</w:t>
      </w:r>
      <w:r w:rsidRPr="00034910">
        <w:t>accouda sur la table</w:t>
      </w:r>
      <w:r w:rsidR="00E57EC9">
        <w:t xml:space="preserve">, </w:t>
      </w:r>
      <w:r w:rsidRPr="00034910">
        <w:t>cherchant à deviner ce que le praticien pourrait déduire de l</w:t>
      </w:r>
      <w:r w:rsidR="00E57EC9">
        <w:t>’</w:t>
      </w:r>
      <w:r w:rsidRPr="00034910">
        <w:t>enchevêtrement des lignes striant les mains des bijoutiers</w:t>
      </w:r>
      <w:r w:rsidR="00E57EC9">
        <w:t>.</w:t>
      </w:r>
    </w:p>
    <w:p w14:paraId="5E90C86C" w14:textId="77777777" w:rsidR="00E57EC9" w:rsidRDefault="00776CEA" w:rsidP="00E57EC9">
      <w:r w:rsidRPr="00034910">
        <w:t>S</w:t>
      </w:r>
      <w:r w:rsidR="00E57EC9">
        <w:t>’</w:t>
      </w:r>
      <w:r w:rsidRPr="00034910">
        <w:t>il avait observé ces derniers</w:t>
      </w:r>
      <w:r w:rsidR="00E57EC9">
        <w:t xml:space="preserve">, </w:t>
      </w:r>
      <w:r w:rsidRPr="00034910">
        <w:t xml:space="preserve">il eût pu remarquer que </w:t>
      </w:r>
      <w:proofErr w:type="spellStart"/>
      <w:r w:rsidRPr="00034910">
        <w:t>R</w:t>
      </w:r>
      <w:r w:rsidRPr="00034910">
        <w:t>o</w:t>
      </w:r>
      <w:r w:rsidRPr="00034910">
        <w:t>flay</w:t>
      </w:r>
      <w:proofErr w:type="spellEnd"/>
      <w:r w:rsidRPr="00034910">
        <w:t xml:space="preserve"> avait légèrement pâli</w:t>
      </w:r>
      <w:r w:rsidR="00E57EC9">
        <w:t xml:space="preserve">, </w:t>
      </w:r>
      <w:r w:rsidRPr="00034910">
        <w:t xml:space="preserve">que </w:t>
      </w:r>
      <w:proofErr w:type="spellStart"/>
      <w:r w:rsidRPr="00034910">
        <w:t>Mohler</w:t>
      </w:r>
      <w:proofErr w:type="spellEnd"/>
      <w:r w:rsidRPr="00034910">
        <w:t xml:space="preserve"> était plus coloré que de coutume et qu</w:t>
      </w:r>
      <w:r w:rsidR="00E57EC9">
        <w:t>’</w:t>
      </w:r>
      <w:r w:rsidRPr="00034910">
        <w:t>une moiteur se marquait à ses tempes</w:t>
      </w:r>
      <w:r w:rsidR="00E57EC9">
        <w:t xml:space="preserve">. </w:t>
      </w:r>
      <w:r w:rsidRPr="00034910">
        <w:t>Il eût saisi un regard rapide et dur de Larmette à ses associés</w:t>
      </w:r>
      <w:r w:rsidR="00E57EC9">
        <w:t xml:space="preserve">. </w:t>
      </w:r>
      <w:r w:rsidRPr="00034910">
        <w:t>Mais le d</w:t>
      </w:r>
      <w:r w:rsidRPr="00034910">
        <w:t>i</w:t>
      </w:r>
      <w:r w:rsidRPr="00034910">
        <w:t>gne inspecteur était bien loin de songer à scruter les visages</w:t>
      </w:r>
      <w:r w:rsidR="00E57EC9">
        <w:t xml:space="preserve">. </w:t>
      </w:r>
      <w:r w:rsidRPr="00034910">
        <w:t>Toute son attention s</w:t>
      </w:r>
      <w:r w:rsidR="00E57EC9">
        <w:t>’</w:t>
      </w:r>
      <w:r w:rsidRPr="00034910">
        <w:t>hypnotisait sur les mains ouvertes devant lui</w:t>
      </w:r>
      <w:r w:rsidR="00E57EC9">
        <w:t xml:space="preserve">. </w:t>
      </w:r>
      <w:r w:rsidRPr="00034910">
        <w:t>Qu</w:t>
      </w:r>
      <w:r w:rsidR="00E57EC9">
        <w:t>’</w:t>
      </w:r>
      <w:r w:rsidRPr="00034910">
        <w:t xml:space="preserve">est-ce que ce </w:t>
      </w:r>
      <w:proofErr w:type="spellStart"/>
      <w:r w:rsidRPr="00034910">
        <w:t>Braddy</w:t>
      </w:r>
      <w:proofErr w:type="spellEnd"/>
      <w:r w:rsidRPr="00034910">
        <w:t xml:space="preserve"> allait bien y lire</w:t>
      </w:r>
      <w:r w:rsidR="00E57EC9">
        <w:t> ?</w:t>
      </w:r>
    </w:p>
    <w:p w14:paraId="220CF7A2" w14:textId="77777777" w:rsidR="00E57EC9" w:rsidRDefault="00776CEA" w:rsidP="00E57EC9">
      <w:r w:rsidRPr="00034910">
        <w:t>Soudain</w:t>
      </w:r>
      <w:r w:rsidR="00E57EC9">
        <w:t xml:space="preserve">, </w:t>
      </w:r>
      <w:r w:rsidRPr="00034910">
        <w:t>il sursauta</w:t>
      </w:r>
      <w:r w:rsidR="00E57EC9">
        <w:t xml:space="preserve">. </w:t>
      </w:r>
      <w:r w:rsidRPr="00034910">
        <w:t>Le chiromancien s</w:t>
      </w:r>
      <w:r w:rsidR="00E57EC9">
        <w:t>’</w:t>
      </w:r>
      <w:r w:rsidRPr="00034910">
        <w:t>était redressé brusquement</w:t>
      </w:r>
      <w:r w:rsidR="00E57EC9">
        <w:t xml:space="preserve">, </w:t>
      </w:r>
      <w:r w:rsidRPr="00034910">
        <w:t>disant d</w:t>
      </w:r>
      <w:r w:rsidR="00E57EC9">
        <w:t>’</w:t>
      </w:r>
      <w:r w:rsidRPr="00034910">
        <w:t>un ton surpris</w:t>
      </w:r>
      <w:r w:rsidR="00E57EC9">
        <w:t> :</w:t>
      </w:r>
    </w:p>
    <w:p w14:paraId="0ECDCAEE" w14:textId="77777777" w:rsidR="00E57EC9" w:rsidRDefault="00E57EC9" w:rsidP="00E57EC9">
      <w:r>
        <w:t>— </w:t>
      </w:r>
      <w:r w:rsidR="00776CEA" w:rsidRPr="00034910">
        <w:t>Étrange</w:t>
      </w:r>
      <w:r>
        <w:t xml:space="preserve"> !… </w:t>
      </w:r>
      <w:r w:rsidR="00776CEA" w:rsidRPr="00034910">
        <w:t>Étrange</w:t>
      </w:r>
      <w:r>
        <w:t> !…</w:t>
      </w:r>
    </w:p>
    <w:p w14:paraId="6C6BB5B0" w14:textId="77777777" w:rsidR="00E57EC9" w:rsidRDefault="00E57EC9" w:rsidP="00E57EC9">
      <w:r>
        <w:t>— </w:t>
      </w:r>
      <w:r w:rsidR="00776CEA" w:rsidRPr="00034910">
        <w:t>Quoi donc</w:t>
      </w:r>
      <w:r>
        <w:t xml:space="preserve"> ? </w:t>
      </w:r>
      <w:r w:rsidR="00776CEA" w:rsidRPr="00034910">
        <w:t>questionna Larmette</w:t>
      </w:r>
      <w:r>
        <w:t xml:space="preserve">, </w:t>
      </w:r>
      <w:r w:rsidR="00776CEA" w:rsidRPr="00034910">
        <w:t>qui couvrit son inte</w:t>
      </w:r>
      <w:r w:rsidR="00776CEA" w:rsidRPr="00034910">
        <w:t>r</w:t>
      </w:r>
      <w:r w:rsidR="00776CEA" w:rsidRPr="00034910">
        <w:t>locuteur d</w:t>
      </w:r>
      <w:r>
        <w:t>’</w:t>
      </w:r>
      <w:r w:rsidR="00776CEA" w:rsidRPr="00034910">
        <w:t>un regard aigu</w:t>
      </w:r>
      <w:r>
        <w:t>.</w:t>
      </w:r>
    </w:p>
    <w:p w14:paraId="7BF2ABF3" w14:textId="77777777" w:rsidR="00E57EC9" w:rsidRDefault="00E57EC9" w:rsidP="00E57EC9">
      <w:r>
        <w:t>— </w:t>
      </w:r>
      <w:r w:rsidR="00776CEA" w:rsidRPr="00034910">
        <w:t>Oh</w:t>
      </w:r>
      <w:r>
        <w:t xml:space="preserve"> ! </w:t>
      </w:r>
      <w:r w:rsidR="00776CEA" w:rsidRPr="00034910">
        <w:t>une coïncidence véritablement curieuse</w:t>
      </w:r>
      <w:r>
        <w:t xml:space="preserve">. </w:t>
      </w:r>
      <w:r w:rsidR="00776CEA" w:rsidRPr="00034910">
        <w:t>Voici la première fois que je rencontre pareille concordance</w:t>
      </w:r>
      <w:r>
        <w:t>.</w:t>
      </w:r>
    </w:p>
    <w:p w14:paraId="5F655323" w14:textId="77777777" w:rsidR="00E57EC9" w:rsidRDefault="00E57EC9" w:rsidP="00E57EC9">
      <w:r>
        <w:t>— </w:t>
      </w:r>
      <w:r w:rsidR="00776CEA" w:rsidRPr="00034910">
        <w:t>Mais encore</w:t>
      </w:r>
      <w:r>
        <w:t> ?</w:t>
      </w:r>
    </w:p>
    <w:p w14:paraId="454D3766" w14:textId="77777777" w:rsidR="00E57EC9" w:rsidRDefault="00E57EC9" w:rsidP="00E57EC9">
      <w:r>
        <w:t>— </w:t>
      </w:r>
      <w:r w:rsidR="00776CEA" w:rsidRPr="00034910">
        <w:t>Le vol dont vous avez été victimes doit vous conduire tous trois à la fortune ou au bonheur</w:t>
      </w:r>
      <w:r>
        <w:t>.</w:t>
      </w:r>
    </w:p>
    <w:p w14:paraId="17D3B32A" w14:textId="77777777" w:rsidR="00E57EC9" w:rsidRDefault="00776CEA" w:rsidP="00E57EC9">
      <w:r w:rsidRPr="00034910">
        <w:t>Mais arrêtant les exclamations de ses auditeurs</w:t>
      </w:r>
      <w:r w:rsidR="00E57EC9">
        <w:t xml:space="preserve">, </w:t>
      </w:r>
      <w:r w:rsidRPr="00034910">
        <w:t>il se pe</w:t>
      </w:r>
      <w:r w:rsidRPr="00034910">
        <w:t>n</w:t>
      </w:r>
      <w:r w:rsidRPr="00034910">
        <w:t>cha de nouveau sur les mains qu</w:t>
      </w:r>
      <w:r w:rsidR="00E57EC9">
        <w:t>’</w:t>
      </w:r>
      <w:r w:rsidRPr="00034910">
        <w:t>il maintenait sur la table</w:t>
      </w:r>
      <w:r w:rsidR="00E57EC9">
        <w:t>.</w:t>
      </w:r>
    </w:p>
    <w:p w14:paraId="52D68FCD" w14:textId="0BF43B69" w:rsidR="00E57EC9" w:rsidRDefault="00E57EC9" w:rsidP="00E57EC9">
      <w:r>
        <w:t>— </w:t>
      </w:r>
      <w:r w:rsidR="00776CEA" w:rsidRPr="00034910">
        <w:t>Un instant</w:t>
      </w:r>
      <w:r>
        <w:t xml:space="preserve">… </w:t>
      </w:r>
      <w:r w:rsidR="00776CEA" w:rsidRPr="00034910">
        <w:t>Vous avez environ quarante ans</w:t>
      </w:r>
      <w:r>
        <w:t>, M. </w:t>
      </w:r>
      <w:r w:rsidR="00776CEA" w:rsidRPr="00034910">
        <w:t>Larmette</w:t>
      </w:r>
      <w:r>
        <w:t> ?</w:t>
      </w:r>
    </w:p>
    <w:p w14:paraId="1534B924" w14:textId="77777777" w:rsidR="00E57EC9" w:rsidRDefault="00776CEA" w:rsidP="00E57EC9">
      <w:r w:rsidRPr="00034910">
        <w:t>Une indécision flotta sur le visage du joaillier</w:t>
      </w:r>
      <w:r w:rsidR="00E57EC9">
        <w:t xml:space="preserve">, </w:t>
      </w:r>
      <w:r w:rsidRPr="00034910">
        <w:t>mais cela n</w:t>
      </w:r>
      <w:r w:rsidR="00E57EC9">
        <w:t>’</w:t>
      </w:r>
      <w:r w:rsidRPr="00034910">
        <w:t>eut que la durée de l</w:t>
      </w:r>
      <w:r w:rsidR="00E57EC9">
        <w:t>’</w:t>
      </w:r>
      <w:r w:rsidRPr="00034910">
        <w:t>éclair</w:t>
      </w:r>
      <w:r w:rsidR="00E57EC9">
        <w:t xml:space="preserve">. </w:t>
      </w:r>
      <w:r w:rsidRPr="00034910">
        <w:t>Le négociant répondit</w:t>
      </w:r>
      <w:r w:rsidR="00E57EC9">
        <w:t> :</w:t>
      </w:r>
    </w:p>
    <w:p w14:paraId="3D2D5081" w14:textId="77777777" w:rsidR="00E57EC9" w:rsidRDefault="00E57EC9" w:rsidP="00E57EC9">
      <w:r>
        <w:lastRenderedPageBreak/>
        <w:t>— </w:t>
      </w:r>
      <w:r w:rsidR="00776CEA" w:rsidRPr="00034910">
        <w:t>Quarante et un</w:t>
      </w:r>
      <w:r>
        <w:t>.</w:t>
      </w:r>
    </w:p>
    <w:p w14:paraId="6908744B" w14:textId="77777777" w:rsidR="00E57EC9" w:rsidRDefault="00E57EC9" w:rsidP="00E57EC9">
      <w:r>
        <w:t>— </w:t>
      </w:r>
      <w:r w:rsidR="00776CEA" w:rsidRPr="00034910">
        <w:t>Bien</w:t>
      </w:r>
      <w:r>
        <w:t xml:space="preserve">. </w:t>
      </w:r>
      <w:r w:rsidR="00776CEA" w:rsidRPr="00034910">
        <w:t>Vous avez récemment fait un long voyage</w:t>
      </w:r>
      <w:r>
        <w:t> ?</w:t>
      </w:r>
    </w:p>
    <w:p w14:paraId="4B61400C" w14:textId="77777777" w:rsidR="00E57EC9" w:rsidRDefault="00776CEA" w:rsidP="00E57EC9">
      <w:r w:rsidRPr="00034910">
        <w:t>Nouvelle indécision</w:t>
      </w:r>
      <w:r w:rsidR="00E57EC9">
        <w:t xml:space="preserve">, </w:t>
      </w:r>
      <w:r w:rsidRPr="00034910">
        <w:t>plus marquée cette fois</w:t>
      </w:r>
      <w:r w:rsidR="00E57EC9">
        <w:t xml:space="preserve">. </w:t>
      </w:r>
      <w:r w:rsidRPr="00034910">
        <w:t>Puis</w:t>
      </w:r>
      <w:r w:rsidR="00E57EC9">
        <w:t xml:space="preserve">, </w:t>
      </w:r>
      <w:r w:rsidRPr="00034910">
        <w:t>nouvelle réplique</w:t>
      </w:r>
      <w:r w:rsidR="00E57EC9">
        <w:t> :</w:t>
      </w:r>
    </w:p>
    <w:p w14:paraId="573BA8FC" w14:textId="77777777" w:rsidR="00E57EC9" w:rsidRDefault="00E57EC9" w:rsidP="00E57EC9">
      <w:r>
        <w:t>— </w:t>
      </w:r>
      <w:r w:rsidR="00776CEA" w:rsidRPr="00034910">
        <w:t>En effet</w:t>
      </w:r>
      <w:r>
        <w:t xml:space="preserve">. </w:t>
      </w:r>
      <w:r w:rsidR="00776CEA" w:rsidRPr="00034910">
        <w:t>Une tournée mondiale pour l</w:t>
      </w:r>
      <w:r>
        <w:t>’</w:t>
      </w:r>
      <w:r w:rsidR="00776CEA" w:rsidRPr="00034910">
        <w:t>établissement de correspondants</w:t>
      </w:r>
      <w:r>
        <w:t xml:space="preserve">, </w:t>
      </w:r>
      <w:r w:rsidR="00776CEA" w:rsidRPr="00034910">
        <w:t>tournée qui m</w:t>
      </w:r>
      <w:r>
        <w:t>’</w:t>
      </w:r>
      <w:r w:rsidR="00776CEA" w:rsidRPr="00034910">
        <w:t>a fatigué</w:t>
      </w:r>
      <w:r>
        <w:t>…</w:t>
      </w:r>
    </w:p>
    <w:p w14:paraId="6077DAF7" w14:textId="77777777" w:rsidR="00E57EC9" w:rsidRDefault="00E57EC9" w:rsidP="00E57EC9">
      <w:r>
        <w:t>— </w:t>
      </w:r>
      <w:r w:rsidR="00776CEA" w:rsidRPr="00034910">
        <w:t>Et cependant</w:t>
      </w:r>
      <w:r>
        <w:t xml:space="preserve">, </w:t>
      </w:r>
      <w:r w:rsidR="00776CEA" w:rsidRPr="00034910">
        <w:t>vous allez entreprendre un autre voyage</w:t>
      </w:r>
      <w:r>
        <w:t xml:space="preserve">. </w:t>
      </w:r>
      <w:r w:rsidR="00776CEA" w:rsidRPr="00034910">
        <w:t>Une stupeur se peignit dans les yeux de Larmette</w:t>
      </w:r>
      <w:r>
        <w:t>.</w:t>
      </w:r>
    </w:p>
    <w:p w14:paraId="42A72AE2" w14:textId="77777777" w:rsidR="00E57EC9" w:rsidRDefault="00E57EC9" w:rsidP="00E57EC9">
      <w:r>
        <w:t>— </w:t>
      </w:r>
      <w:r w:rsidR="00776CEA" w:rsidRPr="00034910">
        <w:t>Est-ce vrai</w:t>
      </w:r>
      <w:r>
        <w:t xml:space="preserve"> ? </w:t>
      </w:r>
      <w:r w:rsidR="00776CEA" w:rsidRPr="00034910">
        <w:t>insista le liseur de lignes</w:t>
      </w:r>
      <w:r>
        <w:t xml:space="preserve">. </w:t>
      </w:r>
      <w:r w:rsidR="00776CEA" w:rsidRPr="00034910">
        <w:t>Son interlocuteur prit un ton jovial</w:t>
      </w:r>
      <w:r>
        <w:t>.</w:t>
      </w:r>
    </w:p>
    <w:p w14:paraId="013ED116" w14:textId="77777777" w:rsidR="00E57EC9" w:rsidRDefault="00E57EC9" w:rsidP="00E57EC9">
      <w:r>
        <w:t>— </w:t>
      </w:r>
      <w:r w:rsidR="00776CEA" w:rsidRPr="00034910">
        <w:t>Parbleu</w:t>
      </w:r>
      <w:r>
        <w:t xml:space="preserve"> ! </w:t>
      </w:r>
      <w:r w:rsidR="00776CEA" w:rsidRPr="00034910">
        <w:t>Ce n</w:t>
      </w:r>
      <w:r>
        <w:t>’</w:t>
      </w:r>
      <w:r w:rsidR="00776CEA" w:rsidRPr="00034910">
        <w:t>est pas un mystère</w:t>
      </w:r>
      <w:r>
        <w:t xml:space="preserve">. </w:t>
      </w:r>
      <w:r w:rsidR="00776CEA" w:rsidRPr="00034910">
        <w:t>Un peu surmené par le travail</w:t>
      </w:r>
      <w:r>
        <w:t xml:space="preserve">, </w:t>
      </w:r>
      <w:r w:rsidR="00776CEA" w:rsidRPr="00034910">
        <w:t>j</w:t>
      </w:r>
      <w:r>
        <w:t>’</w:t>
      </w:r>
      <w:r w:rsidR="00776CEA" w:rsidRPr="00034910">
        <w:t>ai voulu réagir contre une neurasthénie menaçante</w:t>
      </w:r>
      <w:r>
        <w:t xml:space="preserve">, </w:t>
      </w:r>
      <w:r w:rsidR="00776CEA" w:rsidRPr="00034910">
        <w:t>en me retrempant par la saine fatigue sportive</w:t>
      </w:r>
      <w:r>
        <w:t xml:space="preserve">, </w:t>
      </w:r>
      <w:r w:rsidR="00776CEA" w:rsidRPr="00034910">
        <w:t>et je me suis fait inscrire dans la course automobile Matin-New-York-Alaska-Paris</w:t>
      </w:r>
      <w:r>
        <w:t xml:space="preserve">. </w:t>
      </w:r>
      <w:r w:rsidR="00776CEA" w:rsidRPr="00034910">
        <w:t>Si j</w:t>
      </w:r>
      <w:r>
        <w:t>’</w:t>
      </w:r>
      <w:r w:rsidR="00776CEA" w:rsidRPr="00034910">
        <w:t>avais su que des cambrioleurs</w:t>
      </w:r>
      <w:r>
        <w:t xml:space="preserve">… </w:t>
      </w:r>
      <w:r w:rsidR="00776CEA" w:rsidRPr="00034910">
        <w:t>Certes</w:t>
      </w:r>
      <w:r>
        <w:t xml:space="preserve">, </w:t>
      </w:r>
      <w:r w:rsidR="00776CEA" w:rsidRPr="00034910">
        <w:t>je n</w:t>
      </w:r>
      <w:r>
        <w:t>’</w:t>
      </w:r>
      <w:r w:rsidR="00776CEA" w:rsidRPr="00034910">
        <w:t>aurais pas signé</w:t>
      </w:r>
      <w:r>
        <w:t>…</w:t>
      </w:r>
    </w:p>
    <w:p w14:paraId="19EBC352" w14:textId="77777777" w:rsidR="00E57EC9" w:rsidRDefault="00E57EC9" w:rsidP="00E57EC9">
      <w:r>
        <w:t>— </w:t>
      </w:r>
      <w:r w:rsidR="00776CEA" w:rsidRPr="00034910">
        <w:t>Et vous auriez eu tort</w:t>
      </w:r>
      <w:r>
        <w:t>.</w:t>
      </w:r>
    </w:p>
    <w:p w14:paraId="10C8CF7D" w14:textId="77777777" w:rsidR="00E57EC9" w:rsidRDefault="00E57EC9" w:rsidP="00E57EC9">
      <w:r>
        <w:t>— </w:t>
      </w:r>
      <w:r w:rsidR="00776CEA" w:rsidRPr="00034910">
        <w:t>Tort</w:t>
      </w:r>
      <w:r>
        <w:t> ?</w:t>
      </w:r>
    </w:p>
    <w:p w14:paraId="7F45F4D0" w14:textId="77777777" w:rsidR="00E57EC9" w:rsidRDefault="00E57EC9" w:rsidP="00E57EC9">
      <w:r>
        <w:t>— </w:t>
      </w:r>
      <w:r w:rsidR="00776CEA" w:rsidRPr="00034910">
        <w:t>Votre main</w:t>
      </w:r>
      <w:r>
        <w:t xml:space="preserve">, </w:t>
      </w:r>
      <w:r w:rsidR="00776CEA" w:rsidRPr="00034910">
        <w:t>celle de ces messieurs le disent</w:t>
      </w:r>
      <w:r>
        <w:t xml:space="preserve">. </w:t>
      </w:r>
      <w:r w:rsidR="00776CEA" w:rsidRPr="00034910">
        <w:t>Et la nature</w:t>
      </w:r>
      <w:r>
        <w:t xml:space="preserve">, </w:t>
      </w:r>
      <w:r w:rsidR="00776CEA" w:rsidRPr="00034910">
        <w:t>en inscrivant l</w:t>
      </w:r>
      <w:r>
        <w:t>’</w:t>
      </w:r>
      <w:r w:rsidR="00776CEA" w:rsidRPr="00034910">
        <w:t>avenir</w:t>
      </w:r>
      <w:r>
        <w:t xml:space="preserve">, </w:t>
      </w:r>
      <w:r w:rsidR="00776CEA" w:rsidRPr="00034910">
        <w:t>ne se trompe pas</w:t>
      </w:r>
      <w:r>
        <w:t xml:space="preserve">. </w:t>
      </w:r>
      <w:r w:rsidR="00776CEA" w:rsidRPr="00034910">
        <w:t>Sur toutes trois</w:t>
      </w:r>
      <w:r>
        <w:t xml:space="preserve">, </w:t>
      </w:r>
      <w:r w:rsidR="00776CEA" w:rsidRPr="00034910">
        <w:t>je lis</w:t>
      </w:r>
      <w:r>
        <w:t xml:space="preserve"> : </w:t>
      </w:r>
      <w:r w:rsidR="00776CEA" w:rsidRPr="00034910">
        <w:t>double voyage</w:t>
      </w:r>
      <w:r>
        <w:t xml:space="preserve">, </w:t>
      </w:r>
      <w:r w:rsidR="00776CEA" w:rsidRPr="00034910">
        <w:t>personnel chez vous</w:t>
      </w:r>
      <w:r>
        <w:t xml:space="preserve">, </w:t>
      </w:r>
      <w:r w:rsidR="00776CEA" w:rsidRPr="00034910">
        <w:t>par procuration chez ces messieurs</w:t>
      </w:r>
      <w:r>
        <w:t xml:space="preserve"> – </w:t>
      </w:r>
      <w:r w:rsidR="00776CEA" w:rsidRPr="00034910">
        <w:t xml:space="preserve">il désignait </w:t>
      </w:r>
      <w:proofErr w:type="spellStart"/>
      <w:r w:rsidR="00776CEA" w:rsidRPr="00034910">
        <w:t>Mohler</w:t>
      </w:r>
      <w:proofErr w:type="spellEnd"/>
      <w:r w:rsidR="00776CEA" w:rsidRPr="00034910">
        <w:t xml:space="preserve"> et </w:t>
      </w:r>
      <w:proofErr w:type="spellStart"/>
      <w:r w:rsidR="00776CEA" w:rsidRPr="00034910">
        <w:t>Roflay</w:t>
      </w:r>
      <w:proofErr w:type="spellEnd"/>
      <w:r w:rsidR="00776CEA" w:rsidRPr="00034910">
        <w:t xml:space="preserve"> dont l</w:t>
      </w:r>
      <w:r>
        <w:t>’</w:t>
      </w:r>
      <w:r w:rsidR="00776CEA" w:rsidRPr="00034910">
        <w:t>attitude expr</w:t>
      </w:r>
      <w:r w:rsidR="00776CEA" w:rsidRPr="00034910">
        <w:t>i</w:t>
      </w:r>
      <w:r w:rsidR="00776CEA" w:rsidRPr="00034910">
        <w:t>mait un malaise stupéfait</w:t>
      </w:r>
      <w:r>
        <w:t xml:space="preserve">. – </w:t>
      </w:r>
      <w:r w:rsidR="00776CEA" w:rsidRPr="00034910">
        <w:t>Un accident grave</w:t>
      </w:r>
      <w:r>
        <w:t xml:space="preserve">, </w:t>
      </w:r>
      <w:r w:rsidR="00776CEA" w:rsidRPr="00034910">
        <w:t>le vol dans l</w:t>
      </w:r>
      <w:r>
        <w:t>’</w:t>
      </w:r>
      <w:r w:rsidR="00776CEA" w:rsidRPr="00034910">
        <w:t>espèce</w:t>
      </w:r>
      <w:r>
        <w:t xml:space="preserve">, </w:t>
      </w:r>
      <w:r w:rsidR="00776CEA" w:rsidRPr="00034910">
        <w:t>est indiqué dans l</w:t>
      </w:r>
      <w:r>
        <w:t>’</w:t>
      </w:r>
      <w:r w:rsidR="00776CEA" w:rsidRPr="00034910">
        <w:t>intervalle des deux déplacements</w:t>
      </w:r>
      <w:r>
        <w:t xml:space="preserve"> ; </w:t>
      </w:r>
      <w:r w:rsidR="00776CEA" w:rsidRPr="00034910">
        <w:t>mais ses conséquences seront heureuses</w:t>
      </w:r>
      <w:r>
        <w:t>…</w:t>
      </w:r>
    </w:p>
    <w:p w14:paraId="29DEC17A" w14:textId="77777777" w:rsidR="00E57EC9" w:rsidRDefault="00E57EC9" w:rsidP="00E57EC9">
      <w:r>
        <w:t>— </w:t>
      </w:r>
      <w:r w:rsidR="00776CEA" w:rsidRPr="00034910">
        <w:t>Heureuses</w:t>
      </w:r>
      <w:r>
        <w:t xml:space="preserve"> ! </w:t>
      </w:r>
      <w:r w:rsidR="00776CEA" w:rsidRPr="00034910">
        <w:t>Une perte de près d</w:t>
      </w:r>
      <w:r>
        <w:t>’</w:t>
      </w:r>
      <w:r w:rsidR="00776CEA" w:rsidRPr="00034910">
        <w:t>un million</w:t>
      </w:r>
      <w:r>
        <w:t> ?…</w:t>
      </w:r>
    </w:p>
    <w:p w14:paraId="668088B2" w14:textId="77777777" w:rsidR="00E57EC9" w:rsidRDefault="00776CEA" w:rsidP="00E57EC9">
      <w:r w:rsidRPr="00034910">
        <w:lastRenderedPageBreak/>
        <w:t>À ce cri de Larmette</w:t>
      </w:r>
      <w:r w:rsidR="00E57EC9">
        <w:t xml:space="preserve">, </w:t>
      </w:r>
      <w:r w:rsidRPr="00034910">
        <w:t xml:space="preserve">Sir </w:t>
      </w:r>
      <w:proofErr w:type="spellStart"/>
      <w:r w:rsidRPr="00034910">
        <w:t>Braddy</w:t>
      </w:r>
      <w:proofErr w:type="spellEnd"/>
      <w:r w:rsidRPr="00034910">
        <w:t xml:space="preserve"> riposta avec le plus grand flegme</w:t>
      </w:r>
      <w:r w:rsidR="00E57EC9">
        <w:t> :</w:t>
      </w:r>
    </w:p>
    <w:p w14:paraId="30E5D7AE" w14:textId="77777777" w:rsidR="00E57EC9" w:rsidRDefault="00E57EC9" w:rsidP="00E57EC9">
      <w:r>
        <w:t>— </w:t>
      </w:r>
      <w:r w:rsidR="00776CEA" w:rsidRPr="00034910">
        <w:t>Regardez vous-même</w:t>
      </w:r>
      <w:r>
        <w:t xml:space="preserve">. </w:t>
      </w:r>
      <w:r w:rsidR="00776CEA" w:rsidRPr="00034910">
        <w:t>Ce petit trait qui coupe la ligne de chance</w:t>
      </w:r>
      <w:r>
        <w:t xml:space="preserve">… </w:t>
      </w:r>
      <w:r w:rsidR="00776CEA" w:rsidRPr="00034910">
        <w:t>Voyez comme il se recourbe pour se confondre</w:t>
      </w:r>
      <w:r>
        <w:t xml:space="preserve">, </w:t>
      </w:r>
      <w:r w:rsidR="00776CEA" w:rsidRPr="00034910">
        <w:t>un peu plus haut</w:t>
      </w:r>
      <w:r>
        <w:t xml:space="preserve">, </w:t>
      </w:r>
      <w:r w:rsidR="00776CEA" w:rsidRPr="00034910">
        <w:t>avec cette marque cruciale signifiant raid</w:t>
      </w:r>
      <w:r>
        <w:t xml:space="preserve">, </w:t>
      </w:r>
      <w:r w:rsidR="00776CEA" w:rsidRPr="00034910">
        <w:t>déplac</w:t>
      </w:r>
      <w:r w:rsidR="00776CEA" w:rsidRPr="00034910">
        <w:t>e</w:t>
      </w:r>
      <w:r w:rsidR="00776CEA" w:rsidRPr="00034910">
        <w:t>ment</w:t>
      </w:r>
      <w:r>
        <w:t>…</w:t>
      </w:r>
    </w:p>
    <w:p w14:paraId="38F9D5C8" w14:textId="77777777" w:rsidR="00E57EC9" w:rsidRDefault="00E57EC9" w:rsidP="00E57EC9">
      <w:r>
        <w:t>— </w:t>
      </w:r>
      <w:r w:rsidR="00776CEA" w:rsidRPr="00034910">
        <w:t>Eh bien</w:t>
      </w:r>
      <w:r>
        <w:t> ?</w:t>
      </w:r>
    </w:p>
    <w:p w14:paraId="6AA00AB5" w14:textId="77777777" w:rsidR="00E57EC9" w:rsidRDefault="00E57EC9" w:rsidP="00E57EC9">
      <w:r>
        <w:t>— </w:t>
      </w:r>
      <w:r w:rsidR="00776CEA" w:rsidRPr="00034910">
        <w:t>Eh bien</w:t>
      </w:r>
      <w:r>
        <w:t xml:space="preserve">, </w:t>
      </w:r>
      <w:r w:rsidR="00776CEA" w:rsidRPr="00034910">
        <w:t>cela indique que les résultantes du vol vous s</w:t>
      </w:r>
      <w:r w:rsidR="00776CEA" w:rsidRPr="00034910">
        <w:t>e</w:t>
      </w:r>
      <w:r w:rsidR="00776CEA" w:rsidRPr="00034910">
        <w:t>ront profitables</w:t>
      </w:r>
      <w:r>
        <w:t>.</w:t>
      </w:r>
    </w:p>
    <w:p w14:paraId="4137F362" w14:textId="77777777" w:rsidR="00E57EC9" w:rsidRDefault="00E57EC9" w:rsidP="00E57EC9">
      <w:r>
        <w:t>— </w:t>
      </w:r>
      <w:r w:rsidR="00776CEA" w:rsidRPr="00034910">
        <w:t>Comment pourraient-elles l</w:t>
      </w:r>
      <w:r>
        <w:t>’</w:t>
      </w:r>
      <w:r w:rsidR="00776CEA" w:rsidRPr="00034910">
        <w:t>être</w:t>
      </w:r>
      <w:r>
        <w:t xml:space="preserve"> ? </w:t>
      </w:r>
      <w:proofErr w:type="spellStart"/>
      <w:r w:rsidR="00776CEA" w:rsidRPr="00034910">
        <w:t>Braddy</w:t>
      </w:r>
      <w:proofErr w:type="spellEnd"/>
      <w:r w:rsidR="00776CEA" w:rsidRPr="00034910">
        <w:t xml:space="preserve"> leva les mains vers le plafond</w:t>
      </w:r>
      <w:r>
        <w:t>.</w:t>
      </w:r>
    </w:p>
    <w:p w14:paraId="5CF137E4" w14:textId="77777777" w:rsidR="00E57EC9" w:rsidRDefault="00E57EC9" w:rsidP="00E57EC9">
      <w:r>
        <w:t>— </w:t>
      </w:r>
      <w:r w:rsidR="00776CEA" w:rsidRPr="00034910">
        <w:t>Je n</w:t>
      </w:r>
      <w:r>
        <w:t>’</w:t>
      </w:r>
      <w:r w:rsidR="00776CEA" w:rsidRPr="00034910">
        <w:t>en sais rien</w:t>
      </w:r>
      <w:r>
        <w:t xml:space="preserve">… </w:t>
      </w:r>
      <w:r w:rsidR="00776CEA" w:rsidRPr="00034910">
        <w:t>moi</w:t>
      </w:r>
      <w:r>
        <w:t xml:space="preserve">, </w:t>
      </w:r>
      <w:r w:rsidR="00776CEA" w:rsidRPr="00034910">
        <w:t>je ne puis autre chose que lire la main</w:t>
      </w:r>
      <w:r>
        <w:t xml:space="preserve">… </w:t>
      </w:r>
      <w:r w:rsidR="00776CEA" w:rsidRPr="00034910">
        <w:t xml:space="preserve">Ce serait maintenant à mon ami Dick </w:t>
      </w:r>
      <w:proofErr w:type="spellStart"/>
      <w:r w:rsidR="00776CEA" w:rsidRPr="00034910">
        <w:t>Fann</w:t>
      </w:r>
      <w:proofErr w:type="spellEnd"/>
      <w:r w:rsidR="00776CEA" w:rsidRPr="00034910">
        <w:t xml:space="preserve"> à tirer des conclusions</w:t>
      </w:r>
      <w:r>
        <w:t>.</w:t>
      </w:r>
    </w:p>
    <w:p w14:paraId="0FE8BCBE" w14:textId="627B3FFF" w:rsidR="00E57EC9" w:rsidRDefault="00776CEA" w:rsidP="00E57EC9">
      <w:r w:rsidRPr="00034910">
        <w:t>Du coup</w:t>
      </w:r>
      <w:r w:rsidR="00E57EC9">
        <w:t>, M. </w:t>
      </w:r>
      <w:proofErr w:type="spellStart"/>
      <w:r w:rsidRPr="00034910">
        <w:t>Ginat</w:t>
      </w:r>
      <w:proofErr w:type="spellEnd"/>
      <w:r w:rsidRPr="00034910">
        <w:t xml:space="preserve"> poussa un véritable rugissement</w:t>
      </w:r>
      <w:r w:rsidR="00E57EC9">
        <w:t> :</w:t>
      </w:r>
    </w:p>
    <w:p w14:paraId="2A3017A8" w14:textId="77777777" w:rsidR="00E57EC9" w:rsidRDefault="00E57EC9" w:rsidP="00E57EC9">
      <w:r>
        <w:t>— </w:t>
      </w:r>
      <w:r w:rsidR="00776CEA" w:rsidRPr="00034910">
        <w:t>Au diable</w:t>
      </w:r>
      <w:r>
        <w:t xml:space="preserve"> ! </w:t>
      </w:r>
      <w:r w:rsidR="00776CEA" w:rsidRPr="00034910">
        <w:t xml:space="preserve">Que voulez-vous que votre Dick </w:t>
      </w:r>
      <w:proofErr w:type="spellStart"/>
      <w:r w:rsidR="00776CEA" w:rsidRPr="00034910">
        <w:t>Fann</w:t>
      </w:r>
      <w:proofErr w:type="spellEnd"/>
      <w:r w:rsidR="00776CEA" w:rsidRPr="00034910">
        <w:t xml:space="preserve"> trouve dans ce fatras de bateleur</w:t>
      </w:r>
      <w:r>
        <w:t> ?</w:t>
      </w:r>
    </w:p>
    <w:p w14:paraId="641B96A7" w14:textId="77777777" w:rsidR="00E57EC9" w:rsidRDefault="00E57EC9" w:rsidP="00E57EC9">
      <w:r>
        <w:t>— </w:t>
      </w:r>
      <w:r w:rsidR="00776CEA" w:rsidRPr="00034910">
        <w:t>Bateleur</w:t>
      </w:r>
      <w:r>
        <w:t> !</w:t>
      </w:r>
    </w:p>
    <w:p w14:paraId="78D42F88" w14:textId="77777777" w:rsidR="00E57EC9" w:rsidRDefault="00776CEA" w:rsidP="00E57EC9">
      <w:r w:rsidRPr="00034910">
        <w:t>Le chiromancien s</w:t>
      </w:r>
      <w:r w:rsidR="00E57EC9">
        <w:t>’</w:t>
      </w:r>
      <w:r w:rsidRPr="00034910">
        <w:t>était figé en une attitude menaçante</w:t>
      </w:r>
      <w:r w:rsidR="00E57EC9">
        <w:t xml:space="preserve">, </w:t>
      </w:r>
      <w:r w:rsidRPr="00034910">
        <w:t>mais il s</w:t>
      </w:r>
      <w:r w:rsidR="00E57EC9">
        <w:t>’</w:t>
      </w:r>
      <w:r w:rsidRPr="00034910">
        <w:t>apaisa aussitôt et</w:t>
      </w:r>
      <w:r w:rsidR="00E57EC9">
        <w:t xml:space="preserve">, </w:t>
      </w:r>
      <w:r w:rsidRPr="00034910">
        <w:t>se tournant vers les joailliers</w:t>
      </w:r>
      <w:r w:rsidR="00E57EC9">
        <w:t> :</w:t>
      </w:r>
    </w:p>
    <w:p w14:paraId="51E600B0" w14:textId="77777777" w:rsidR="00E57EC9" w:rsidRDefault="00E57EC9" w:rsidP="00E57EC9">
      <w:r>
        <w:t>— </w:t>
      </w:r>
      <w:r w:rsidR="00776CEA" w:rsidRPr="00034910">
        <w:t xml:space="preserve">Vos mains </w:t>
      </w:r>
      <w:r w:rsidR="00776CEA" w:rsidRPr="00034910">
        <w:rPr>
          <w:i/>
          <w:iCs/>
        </w:rPr>
        <w:t>droites</w:t>
      </w:r>
      <w:r>
        <w:rPr>
          <w:i/>
          <w:iCs/>
        </w:rPr>
        <w:t xml:space="preserve">, </w:t>
      </w:r>
      <w:r w:rsidR="00776CEA" w:rsidRPr="00034910">
        <w:t>Messieurs</w:t>
      </w:r>
      <w:r>
        <w:t xml:space="preserve">… </w:t>
      </w:r>
      <w:r w:rsidR="00776CEA" w:rsidRPr="00034910">
        <w:t>Un fait de cette impo</w:t>
      </w:r>
      <w:r w:rsidR="00776CEA" w:rsidRPr="00034910">
        <w:t>r</w:t>
      </w:r>
      <w:r w:rsidR="00776CEA" w:rsidRPr="00034910">
        <w:t xml:space="preserve">tance doit être tracé en </w:t>
      </w:r>
      <w:r w:rsidR="00776CEA" w:rsidRPr="00034910">
        <w:rPr>
          <w:i/>
          <w:iCs/>
        </w:rPr>
        <w:t>dextre et sinistre</w:t>
      </w:r>
      <w:r>
        <w:rPr>
          <w:i/>
          <w:iCs/>
        </w:rPr>
        <w:t xml:space="preserve"> </w:t>
      </w:r>
      <w:r>
        <w:t>(</w:t>
      </w:r>
      <w:r w:rsidR="00776CEA" w:rsidRPr="00034910">
        <w:t>terme de chiromancie</w:t>
      </w:r>
      <w:r>
        <w:t xml:space="preserve">, </w:t>
      </w:r>
      <w:r w:rsidR="00776CEA" w:rsidRPr="00034910">
        <w:t xml:space="preserve">du latin </w:t>
      </w:r>
      <w:proofErr w:type="spellStart"/>
      <w:r w:rsidR="00776CEA" w:rsidRPr="00034910">
        <w:rPr>
          <w:i/>
          <w:iCs/>
        </w:rPr>
        <w:t>sinistra</w:t>
      </w:r>
      <w:proofErr w:type="spellEnd"/>
      <w:r>
        <w:rPr>
          <w:i/>
          <w:iCs/>
        </w:rPr>
        <w:t xml:space="preserve">, </w:t>
      </w:r>
      <w:r w:rsidR="00776CEA" w:rsidRPr="00034910">
        <w:t>gauche</w:t>
      </w:r>
      <w:r>
        <w:t>).</w:t>
      </w:r>
    </w:p>
    <w:p w14:paraId="66343BF0" w14:textId="77777777" w:rsidR="00E57EC9" w:rsidRDefault="00776CEA" w:rsidP="00E57EC9">
      <w:r w:rsidRPr="00034910">
        <w:t>Et ses interlocuteurs tendant leurs mains droites</w:t>
      </w:r>
      <w:r w:rsidR="00E57EC9">
        <w:t xml:space="preserve">, </w:t>
      </w:r>
      <w:r w:rsidRPr="00034910">
        <w:t>il les sa</w:t>
      </w:r>
      <w:r w:rsidRPr="00034910">
        <w:t>i</w:t>
      </w:r>
      <w:r w:rsidRPr="00034910">
        <w:t>sit et les examina avec un soin méticuleux</w:t>
      </w:r>
      <w:r w:rsidR="00E57EC9">
        <w:t xml:space="preserve">, </w:t>
      </w:r>
      <w:r w:rsidRPr="00034910">
        <w:t xml:space="preserve">puis désignant un point de la </w:t>
      </w:r>
      <w:r w:rsidRPr="00034910">
        <w:rPr>
          <w:i/>
          <w:iCs/>
        </w:rPr>
        <w:t>ligne de vie</w:t>
      </w:r>
      <w:r w:rsidR="00E57EC9">
        <w:rPr>
          <w:i/>
          <w:iCs/>
        </w:rPr>
        <w:t xml:space="preserve">, </w:t>
      </w:r>
      <w:r w:rsidRPr="00034910">
        <w:t>il murmura triomphalement</w:t>
      </w:r>
      <w:r w:rsidR="00E57EC9">
        <w:t> :</w:t>
      </w:r>
    </w:p>
    <w:p w14:paraId="3729F8A2" w14:textId="77777777" w:rsidR="008641DA" w:rsidRDefault="008641DA" w:rsidP="007D17F9">
      <w:pPr>
        <w:pStyle w:val="Centrsolidaire"/>
      </w:pPr>
      <w:r w:rsidRPr="00E57EC9">
        <w:rPr>
          <w:noProof/>
        </w:rPr>
        <w:lastRenderedPageBreak/>
        <w:drawing>
          <wp:inline distT="0" distB="0" distL="0" distR="0" wp14:anchorId="4C33A9B5" wp14:editId="3B233600">
            <wp:extent cx="5764530" cy="5064760"/>
            <wp:effectExtent l="0" t="0" r="0" b="0"/>
            <wp:docPr id="6" name="Image 97" descr="Une image contenant habits, homme, table, meuble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97" descr="Une image contenant habits, homme, table, meubles&#10;&#10;Le contenu généré par l’IA peut êtr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4530" cy="5064760"/>
                    </a:xfrm>
                    <a:prstGeom prst="rect">
                      <a:avLst/>
                    </a:prstGeom>
                    <a:noFill/>
                    <a:ln>
                      <a:noFill/>
                    </a:ln>
                  </pic:spPr>
                </pic:pic>
              </a:graphicData>
            </a:graphic>
          </wp:inline>
        </w:drawing>
      </w:r>
    </w:p>
    <w:p w14:paraId="603429C7" w14:textId="77777777" w:rsidR="008641DA" w:rsidRDefault="008641DA" w:rsidP="007D17F9">
      <w:pPr>
        <w:pStyle w:val="Centr14pt"/>
      </w:pPr>
      <w:r w:rsidRPr="00E57EC9">
        <w:t>Il examina les mains avec un soin méticuleux</w:t>
      </w:r>
      <w:r>
        <w:t>.</w:t>
      </w:r>
    </w:p>
    <w:p w14:paraId="11077FB2" w14:textId="77777777" w:rsidR="00E57EC9" w:rsidRDefault="00E57EC9" w:rsidP="00E57EC9">
      <w:r>
        <w:t>— </w:t>
      </w:r>
      <w:r w:rsidR="00776CEA" w:rsidRPr="00034910">
        <w:t>Tenez</w:t>
      </w:r>
      <w:r>
        <w:t xml:space="preserve">… </w:t>
      </w:r>
      <w:r w:rsidR="00776CEA" w:rsidRPr="00034910">
        <w:t>moins net naturellement</w:t>
      </w:r>
      <w:r>
        <w:t xml:space="preserve"> ; </w:t>
      </w:r>
      <w:r w:rsidR="00776CEA" w:rsidRPr="00034910">
        <w:t>à droite</w:t>
      </w:r>
      <w:r>
        <w:t xml:space="preserve">, </w:t>
      </w:r>
      <w:r w:rsidR="00776CEA" w:rsidRPr="00034910">
        <w:t>la main fat</w:t>
      </w:r>
      <w:r w:rsidR="00776CEA" w:rsidRPr="00034910">
        <w:t>i</w:t>
      </w:r>
      <w:r w:rsidR="00776CEA" w:rsidRPr="00034910">
        <w:t>gue davantage</w:t>
      </w:r>
      <w:r>
        <w:t xml:space="preserve">, </w:t>
      </w:r>
      <w:r w:rsidR="00776CEA" w:rsidRPr="00034910">
        <w:t>les inscriptions naturelles s</w:t>
      </w:r>
      <w:r>
        <w:t>’</w:t>
      </w:r>
      <w:r w:rsidR="00776CEA" w:rsidRPr="00034910">
        <w:t>effacent</w:t>
      </w:r>
      <w:r>
        <w:t xml:space="preserve">… </w:t>
      </w:r>
      <w:r w:rsidR="00776CEA" w:rsidRPr="00034910">
        <w:t>Cepe</w:t>
      </w:r>
      <w:r w:rsidR="00776CEA" w:rsidRPr="00034910">
        <w:t>n</w:t>
      </w:r>
      <w:r w:rsidR="00776CEA" w:rsidRPr="00034910">
        <w:t>dant</w:t>
      </w:r>
      <w:r>
        <w:t xml:space="preserve">, </w:t>
      </w:r>
      <w:r w:rsidR="00776CEA" w:rsidRPr="00034910">
        <w:t>clair encore</w:t>
      </w:r>
      <w:r>
        <w:t xml:space="preserve">… </w:t>
      </w:r>
      <w:r w:rsidR="00776CEA" w:rsidRPr="00034910">
        <w:t>Double voyage</w:t>
      </w:r>
      <w:r>
        <w:t xml:space="preserve">, </w:t>
      </w:r>
      <w:r w:rsidR="00776CEA" w:rsidRPr="00034910">
        <w:t>accident heureux</w:t>
      </w:r>
      <w:r>
        <w:t>.</w:t>
      </w:r>
    </w:p>
    <w:p w14:paraId="7CF4A354" w14:textId="77777777" w:rsidR="00E57EC9" w:rsidRDefault="00776CEA" w:rsidP="00E57EC9">
      <w:r w:rsidRPr="00034910">
        <w:t>Puis se dressant sur ses ergots</w:t>
      </w:r>
      <w:r w:rsidR="00E57EC9">
        <w:t xml:space="preserve">, </w:t>
      </w:r>
      <w:r w:rsidRPr="00034910">
        <w:t>rivant le rayon de ses lune</w:t>
      </w:r>
      <w:r w:rsidRPr="00034910">
        <w:t>t</w:t>
      </w:r>
      <w:r w:rsidRPr="00034910">
        <w:t>tes à facettes sur les yeux de l</w:t>
      </w:r>
      <w:r w:rsidR="00E57EC9">
        <w:t>’</w:t>
      </w:r>
      <w:r w:rsidRPr="00034910">
        <w:t>inspecteur de police</w:t>
      </w:r>
      <w:r w:rsidR="00E57EC9">
        <w:t xml:space="preserve">, </w:t>
      </w:r>
      <w:r w:rsidRPr="00034910">
        <w:t>il lança de sa voix grêle</w:t>
      </w:r>
      <w:r w:rsidR="00E57EC9">
        <w:t> :</w:t>
      </w:r>
    </w:p>
    <w:p w14:paraId="13B8ADE3" w14:textId="62B7FC77" w:rsidR="00E57EC9" w:rsidRDefault="00E57EC9" w:rsidP="00E57EC9">
      <w:r>
        <w:t>— M. </w:t>
      </w:r>
      <w:r w:rsidR="00776CEA" w:rsidRPr="00034910">
        <w:t>l</w:t>
      </w:r>
      <w:r>
        <w:t>’</w:t>
      </w:r>
      <w:r w:rsidR="00776CEA" w:rsidRPr="00034910">
        <w:t>inspecteur</w:t>
      </w:r>
      <w:r>
        <w:t xml:space="preserve">, </w:t>
      </w:r>
      <w:r w:rsidR="00776CEA" w:rsidRPr="00034910">
        <w:t>vous avez dit</w:t>
      </w:r>
      <w:r>
        <w:t xml:space="preserve"> : </w:t>
      </w:r>
      <w:r w:rsidR="00776CEA" w:rsidRPr="00034910">
        <w:t>bateleur</w:t>
      </w:r>
      <w:r>
        <w:t xml:space="preserve">… </w:t>
      </w:r>
      <w:r w:rsidR="00776CEA" w:rsidRPr="00034910">
        <w:t>Cela mérite dommages-intérêts</w:t>
      </w:r>
      <w:r>
        <w:t xml:space="preserve">… </w:t>
      </w:r>
      <w:r w:rsidR="00776CEA" w:rsidRPr="00034910">
        <w:t>Je vous propose un pari</w:t>
      </w:r>
      <w:r>
        <w:t xml:space="preserve">, </w:t>
      </w:r>
      <w:r w:rsidR="00776CEA" w:rsidRPr="00034910">
        <w:t>cinq mille livres</w:t>
      </w:r>
      <w:r>
        <w:t xml:space="preserve"> (</w:t>
      </w:r>
      <w:r w:rsidR="00776CEA" w:rsidRPr="00034910">
        <w:t>10</w:t>
      </w:r>
      <w:r w:rsidRPr="00034910">
        <w:t>0</w:t>
      </w:r>
      <w:r>
        <w:t>.</w:t>
      </w:r>
      <w:r w:rsidRPr="00034910">
        <w:t>0</w:t>
      </w:r>
      <w:r w:rsidR="00776CEA" w:rsidRPr="00034910">
        <w:t>00 francs</w:t>
      </w:r>
      <w:r>
        <w:t>)</w:t>
      </w:r>
    </w:p>
    <w:p w14:paraId="5519F089" w14:textId="77777777" w:rsidR="00E57EC9" w:rsidRDefault="00E57EC9" w:rsidP="00E57EC9">
      <w:r>
        <w:lastRenderedPageBreak/>
        <w:t>— </w:t>
      </w:r>
      <w:r w:rsidR="00776CEA" w:rsidRPr="00034910">
        <w:t>Oh</w:t>
      </w:r>
      <w:r>
        <w:t xml:space="preserve"> ! </w:t>
      </w:r>
      <w:r w:rsidR="00776CEA" w:rsidRPr="00034910">
        <w:t xml:space="preserve">gronda </w:t>
      </w:r>
      <w:proofErr w:type="spellStart"/>
      <w:r w:rsidR="00776CEA" w:rsidRPr="00034910">
        <w:t>Ginat</w:t>
      </w:r>
      <w:proofErr w:type="spellEnd"/>
      <w:r>
        <w:t xml:space="preserve">, </w:t>
      </w:r>
      <w:r w:rsidR="00776CEA" w:rsidRPr="00034910">
        <w:t>j</w:t>
      </w:r>
      <w:r>
        <w:t>’</w:t>
      </w:r>
      <w:r w:rsidR="00776CEA" w:rsidRPr="00034910">
        <w:t>aime mieux retirer le mot qui vous offusque</w:t>
      </w:r>
      <w:r>
        <w:t xml:space="preserve">. </w:t>
      </w:r>
      <w:r w:rsidR="00776CEA" w:rsidRPr="00034910">
        <w:t>La police française n</w:t>
      </w:r>
      <w:r>
        <w:t>’</w:t>
      </w:r>
      <w:r w:rsidR="00776CEA" w:rsidRPr="00034910">
        <w:t>est pas assez généreuse pour que ses agents engagent de tels paris</w:t>
      </w:r>
      <w:r>
        <w:t>.</w:t>
      </w:r>
    </w:p>
    <w:p w14:paraId="736B7181" w14:textId="77777777" w:rsidR="00E57EC9" w:rsidRDefault="00776CEA" w:rsidP="00E57EC9">
      <w:r w:rsidRPr="00034910">
        <w:t>Et les poings serrés</w:t>
      </w:r>
      <w:r w:rsidR="00E57EC9">
        <w:t xml:space="preserve">, </w:t>
      </w:r>
      <w:r w:rsidRPr="00034910">
        <w:t>colère et conciliant</w:t>
      </w:r>
      <w:r w:rsidR="00E57EC9">
        <w:t> :</w:t>
      </w:r>
    </w:p>
    <w:p w14:paraId="004C7959" w14:textId="77777777" w:rsidR="00E57EC9" w:rsidRDefault="00E57EC9" w:rsidP="00E57EC9">
      <w:r>
        <w:t>— </w:t>
      </w:r>
      <w:r w:rsidR="00776CEA" w:rsidRPr="00034910">
        <w:t>Seulement</w:t>
      </w:r>
      <w:r>
        <w:t xml:space="preserve">, </w:t>
      </w:r>
      <w:proofErr w:type="gramStart"/>
      <w:r w:rsidR="00776CEA" w:rsidRPr="00034910">
        <w:t>de par</w:t>
      </w:r>
      <w:proofErr w:type="gramEnd"/>
      <w:r w:rsidR="00776CEA" w:rsidRPr="00034910">
        <w:t xml:space="preserve"> tous les diables</w:t>
      </w:r>
      <w:r>
        <w:t xml:space="preserve">, </w:t>
      </w:r>
      <w:r w:rsidR="00776CEA" w:rsidRPr="00034910">
        <w:t>comment voulez-vous</w:t>
      </w:r>
      <w:r w:rsidR="00776CEA" w:rsidRPr="00C002E9">
        <w:t xml:space="preserve"> </w:t>
      </w:r>
      <w:r w:rsidR="00776CEA" w:rsidRPr="00034910">
        <w:t>qu</w:t>
      </w:r>
      <w:r>
        <w:t>’</w:t>
      </w:r>
      <w:r w:rsidR="00776CEA" w:rsidRPr="00034910">
        <w:t>un policier trouve un point de direction dans vos petites hi</w:t>
      </w:r>
      <w:r w:rsidR="00776CEA" w:rsidRPr="00034910">
        <w:t>s</w:t>
      </w:r>
      <w:r w:rsidR="00776CEA" w:rsidRPr="00034910">
        <w:t>toires</w:t>
      </w:r>
      <w:r>
        <w:t> !</w:t>
      </w:r>
    </w:p>
    <w:p w14:paraId="4843294A" w14:textId="77777777" w:rsidR="00E57EC9" w:rsidRDefault="00E57EC9" w:rsidP="00E57EC9">
      <w:r>
        <w:t>— </w:t>
      </w:r>
      <w:r w:rsidR="00776CEA" w:rsidRPr="00034910">
        <w:t xml:space="preserve">Dick </w:t>
      </w:r>
      <w:proofErr w:type="spellStart"/>
      <w:r w:rsidR="00776CEA" w:rsidRPr="00034910">
        <w:t>Fann</w:t>
      </w:r>
      <w:proofErr w:type="spellEnd"/>
      <w:r w:rsidR="00776CEA" w:rsidRPr="00034910">
        <w:t xml:space="preserve"> trouvera certainement</w:t>
      </w:r>
      <w:r>
        <w:t xml:space="preserve">, </w:t>
      </w:r>
      <w:r w:rsidR="00776CEA" w:rsidRPr="00034910">
        <w:t>laissa flegmatiqu</w:t>
      </w:r>
      <w:r w:rsidR="00776CEA" w:rsidRPr="00034910">
        <w:t>e</w:t>
      </w:r>
      <w:r w:rsidR="00776CEA" w:rsidRPr="00034910">
        <w:t>ment tomber le chiromancien</w:t>
      </w:r>
      <w:r>
        <w:t>.</w:t>
      </w:r>
    </w:p>
    <w:p w14:paraId="679D0965" w14:textId="77777777" w:rsidR="00E57EC9" w:rsidRDefault="00776CEA" w:rsidP="00E57EC9">
      <w:proofErr w:type="spellStart"/>
      <w:r w:rsidRPr="00034910">
        <w:t>Ginat</w:t>
      </w:r>
      <w:proofErr w:type="spellEnd"/>
      <w:r w:rsidRPr="00034910">
        <w:t xml:space="preserve"> crispa ses deux mains sur sa figure</w:t>
      </w:r>
      <w:r w:rsidR="00E57EC9">
        <w:t xml:space="preserve">, </w:t>
      </w:r>
      <w:r w:rsidRPr="00034910">
        <w:t>sans doute pour arrêter les paroles violentes qu</w:t>
      </w:r>
      <w:r w:rsidR="00E57EC9">
        <w:t>’</w:t>
      </w:r>
      <w:r w:rsidRPr="00034910">
        <w:t>il avait envie de jeter à la face de ce bonhomme</w:t>
      </w:r>
      <w:r w:rsidR="00E57EC9">
        <w:t xml:space="preserve">, </w:t>
      </w:r>
      <w:r w:rsidRPr="00034910">
        <w:t>qui l</w:t>
      </w:r>
      <w:r w:rsidR="00E57EC9">
        <w:t>’</w:t>
      </w:r>
      <w:r w:rsidRPr="00034910">
        <w:t>écrasait si tranquillement sous la supérior</w:t>
      </w:r>
      <w:r w:rsidRPr="00034910">
        <w:t>i</w:t>
      </w:r>
      <w:r w:rsidRPr="00034910">
        <w:t>té du détective anglais</w:t>
      </w:r>
      <w:r w:rsidR="00E57EC9">
        <w:t>.</w:t>
      </w:r>
    </w:p>
    <w:p w14:paraId="21C674FA" w14:textId="77777777" w:rsidR="00E57EC9" w:rsidRDefault="00776CEA" w:rsidP="00E57EC9">
      <w:r w:rsidRPr="00034910">
        <w:t>Le geste l</w:t>
      </w:r>
      <w:r w:rsidR="00E57EC9">
        <w:t>’</w:t>
      </w:r>
      <w:r w:rsidRPr="00034910">
        <w:t>empêcha de voir le frémissement</w:t>
      </w:r>
      <w:r w:rsidR="00E57EC9">
        <w:t xml:space="preserve">, </w:t>
      </w:r>
      <w:r w:rsidRPr="00034910">
        <w:t>l</w:t>
      </w:r>
      <w:r w:rsidR="00E57EC9">
        <w:t>’</w:t>
      </w:r>
      <w:r w:rsidRPr="00034910">
        <w:t>échange de regards furtifs des associés de l</w:t>
      </w:r>
      <w:r w:rsidR="00E57EC9">
        <w:t>’</w:t>
      </w:r>
      <w:r w:rsidRPr="00034910">
        <w:t>importante maison de joaillerie</w:t>
      </w:r>
      <w:r w:rsidR="00E57EC9">
        <w:t>.</w:t>
      </w:r>
    </w:p>
    <w:p w14:paraId="0829EFED" w14:textId="77777777" w:rsidR="00E57EC9" w:rsidRDefault="00776CEA" w:rsidP="00E57EC9">
      <w:r w:rsidRPr="00034910">
        <w:t>Ceux-ci</w:t>
      </w:r>
      <w:r w:rsidR="00E57EC9">
        <w:t xml:space="preserve">, </w:t>
      </w:r>
      <w:r w:rsidRPr="00034910">
        <w:t>d</w:t>
      </w:r>
      <w:r w:rsidR="00E57EC9">
        <w:t>’</w:t>
      </w:r>
      <w:r w:rsidRPr="00034910">
        <w:t>ailleurs</w:t>
      </w:r>
      <w:r w:rsidR="00E57EC9">
        <w:t xml:space="preserve">, </w:t>
      </w:r>
      <w:r w:rsidRPr="00034910">
        <w:t>après s</w:t>
      </w:r>
      <w:r w:rsidR="00E57EC9">
        <w:t>’</w:t>
      </w:r>
      <w:r w:rsidRPr="00034910">
        <w:t>être assuré d</w:t>
      </w:r>
      <w:r w:rsidR="00E57EC9">
        <w:t>’</w:t>
      </w:r>
      <w:r w:rsidRPr="00034910">
        <w:t>un coup d</w:t>
      </w:r>
      <w:r w:rsidR="00E57EC9">
        <w:t>’</w:t>
      </w:r>
      <w:r w:rsidRPr="00034910">
        <w:t>œil que leurs interlocuteurs ne s</w:t>
      </w:r>
      <w:r w:rsidR="00E57EC9">
        <w:t>’</w:t>
      </w:r>
      <w:r w:rsidRPr="00034910">
        <w:t>occupaient point d</w:t>
      </w:r>
      <w:r w:rsidR="00E57EC9">
        <w:t>’</w:t>
      </w:r>
      <w:r w:rsidRPr="00034910">
        <w:t>eux</w:t>
      </w:r>
      <w:r w:rsidR="00E57EC9">
        <w:t xml:space="preserve">, </w:t>
      </w:r>
      <w:r w:rsidRPr="00034910">
        <w:t>reprirent leur attitude indifférente</w:t>
      </w:r>
      <w:r w:rsidR="00E57EC9">
        <w:t>.</w:t>
      </w:r>
    </w:p>
    <w:p w14:paraId="515BF027" w14:textId="60004414" w:rsidR="00E57EC9" w:rsidRDefault="00E57EC9" w:rsidP="00E57EC9">
      <w:r>
        <w:t>— </w:t>
      </w:r>
      <w:r w:rsidR="00776CEA" w:rsidRPr="00034910">
        <w:t>Je n</w:t>
      </w:r>
      <w:r>
        <w:t>’</w:t>
      </w:r>
      <w:r w:rsidR="00776CEA" w:rsidRPr="00034910">
        <w:t>ai pas eu l</w:t>
      </w:r>
      <w:r>
        <w:t>’</w:t>
      </w:r>
      <w:r w:rsidR="00776CEA" w:rsidRPr="00034910">
        <w:t>intention de vous offenser</w:t>
      </w:r>
      <w:r>
        <w:t>, M. </w:t>
      </w:r>
      <w:r w:rsidR="00776CEA" w:rsidRPr="00034910">
        <w:t>l</w:t>
      </w:r>
      <w:r>
        <w:t>’</w:t>
      </w:r>
      <w:r w:rsidR="00776CEA" w:rsidRPr="00034910">
        <w:t>inspecteur</w:t>
      </w:r>
      <w:r>
        <w:t xml:space="preserve">, </w:t>
      </w:r>
      <w:r w:rsidR="00776CEA" w:rsidRPr="00034910">
        <w:t xml:space="preserve">reprit Sir </w:t>
      </w:r>
      <w:proofErr w:type="spellStart"/>
      <w:r w:rsidR="00776CEA" w:rsidRPr="00034910">
        <w:t>Braddy</w:t>
      </w:r>
      <w:proofErr w:type="spellEnd"/>
      <w:r>
        <w:t xml:space="preserve">. </w:t>
      </w:r>
      <w:r w:rsidR="00776CEA" w:rsidRPr="00034910">
        <w:t>Je rentre au Grand Hôtel</w:t>
      </w:r>
      <w:r>
        <w:t xml:space="preserve">. </w:t>
      </w:r>
      <w:r w:rsidR="00776CEA" w:rsidRPr="00034910">
        <w:t>Sans nul doute</w:t>
      </w:r>
      <w:r>
        <w:t xml:space="preserve">, </w:t>
      </w:r>
      <w:r w:rsidR="00776CEA" w:rsidRPr="00034910">
        <w:t xml:space="preserve">Dick </w:t>
      </w:r>
      <w:proofErr w:type="spellStart"/>
      <w:r w:rsidR="00776CEA" w:rsidRPr="00034910">
        <w:t>Fann</w:t>
      </w:r>
      <w:proofErr w:type="spellEnd"/>
      <w:r w:rsidR="00776CEA" w:rsidRPr="00034910">
        <w:t xml:space="preserve"> me viendra voir dans la soirée</w:t>
      </w:r>
      <w:r>
        <w:t xml:space="preserve">… </w:t>
      </w:r>
      <w:r w:rsidR="00776CEA" w:rsidRPr="00034910">
        <w:t>Eh bien</w:t>
      </w:r>
      <w:r>
        <w:t xml:space="preserve">, </w:t>
      </w:r>
      <w:r w:rsidR="00776CEA" w:rsidRPr="00034910">
        <w:t>je suis sûr qu</w:t>
      </w:r>
      <w:r>
        <w:t>’</w:t>
      </w:r>
      <w:r w:rsidR="00776CEA" w:rsidRPr="00034910">
        <w:t>avant une huitaine</w:t>
      </w:r>
      <w:r>
        <w:t xml:space="preserve">, </w:t>
      </w:r>
      <w:r w:rsidR="00776CEA" w:rsidRPr="00034910">
        <w:t>si on ne le dérange pas</w:t>
      </w:r>
      <w:r>
        <w:t xml:space="preserve">, </w:t>
      </w:r>
      <w:r w:rsidR="00776CEA" w:rsidRPr="00034910">
        <w:t>il aura tout expliqué</w:t>
      </w:r>
      <w:r>
        <w:t>.</w:t>
      </w:r>
    </w:p>
    <w:p w14:paraId="0B80376D" w14:textId="77777777" w:rsidR="00E57EC9" w:rsidRDefault="00776CEA" w:rsidP="00E57EC9">
      <w:r w:rsidRPr="00034910">
        <w:t>Le causeur tournait le dos aux joailliers</w:t>
      </w:r>
      <w:r w:rsidR="00E57EC9">
        <w:t xml:space="preserve">. </w:t>
      </w:r>
      <w:r w:rsidRPr="00034910">
        <w:t>L</w:t>
      </w:r>
      <w:r w:rsidR="00E57EC9">
        <w:t>’</w:t>
      </w:r>
      <w:r w:rsidRPr="00034910">
        <w:t>émoi révélé par leurs physionomies à cette déclaration lui échappa donc</w:t>
      </w:r>
      <w:r w:rsidR="00E57EC9">
        <w:t xml:space="preserve">. </w:t>
      </w:r>
      <w:r w:rsidRPr="00034910">
        <w:t>Et le plus paisiblement du monde</w:t>
      </w:r>
      <w:r w:rsidR="00E57EC9">
        <w:t xml:space="preserve">, </w:t>
      </w:r>
      <w:r w:rsidRPr="00034910">
        <w:t>il exécuta un demi-tour qui le r</w:t>
      </w:r>
      <w:r w:rsidRPr="00034910">
        <w:t>e</w:t>
      </w:r>
      <w:r w:rsidRPr="00034910">
        <w:t>mit en face d</w:t>
      </w:r>
      <w:r w:rsidR="00E57EC9">
        <w:t>’</w:t>
      </w:r>
      <w:r w:rsidRPr="00034910">
        <w:t>eux</w:t>
      </w:r>
      <w:r w:rsidR="00E57EC9">
        <w:t>.</w:t>
      </w:r>
    </w:p>
    <w:p w14:paraId="7AE51957" w14:textId="77777777" w:rsidR="00E57EC9" w:rsidRDefault="00E57EC9" w:rsidP="00E57EC9">
      <w:r>
        <w:lastRenderedPageBreak/>
        <w:t>— </w:t>
      </w:r>
      <w:r w:rsidR="00776CEA" w:rsidRPr="00034910">
        <w:t>Messieurs</w:t>
      </w:r>
      <w:r>
        <w:t xml:space="preserve">, </w:t>
      </w:r>
      <w:r w:rsidR="00776CEA" w:rsidRPr="00034910">
        <w:t>fit-il</w:t>
      </w:r>
      <w:r>
        <w:t xml:space="preserve">, </w:t>
      </w:r>
      <w:r w:rsidR="00776CEA" w:rsidRPr="00034910">
        <w:t>je ne veux pas abuser de vos instants</w:t>
      </w:r>
      <w:r>
        <w:t xml:space="preserve">. </w:t>
      </w:r>
      <w:r w:rsidR="00776CEA" w:rsidRPr="00034910">
        <w:t>Soyez assurés que l</w:t>
      </w:r>
      <w:r>
        <w:t>’</w:t>
      </w:r>
      <w:r w:rsidR="00776CEA" w:rsidRPr="00034910">
        <w:t>épreuve dont vous êtes victimes se termin</w:t>
      </w:r>
      <w:r w:rsidR="00776CEA" w:rsidRPr="00034910">
        <w:t>e</w:t>
      </w:r>
      <w:r w:rsidR="00776CEA" w:rsidRPr="00034910">
        <w:t>ra à votre entière satisfaction</w:t>
      </w:r>
      <w:r>
        <w:t>.</w:t>
      </w:r>
    </w:p>
    <w:p w14:paraId="1A974E27" w14:textId="77777777" w:rsidR="00E57EC9" w:rsidRDefault="00E57EC9" w:rsidP="00E57EC9">
      <w:r>
        <w:t>— </w:t>
      </w:r>
      <w:r w:rsidR="00776CEA" w:rsidRPr="00034910">
        <w:t>Ma foi</w:t>
      </w:r>
      <w:r>
        <w:t xml:space="preserve">, </w:t>
      </w:r>
      <w:r w:rsidR="00776CEA" w:rsidRPr="00034910">
        <w:t>se récria Larmette</w:t>
      </w:r>
      <w:r>
        <w:t xml:space="preserve">, </w:t>
      </w:r>
      <w:r w:rsidR="00776CEA" w:rsidRPr="00034910">
        <w:t>j</w:t>
      </w:r>
      <w:r>
        <w:t>’</w:t>
      </w:r>
      <w:r w:rsidR="00776CEA" w:rsidRPr="00034910">
        <w:t>en accepte l</w:t>
      </w:r>
      <w:r>
        <w:t>’</w:t>
      </w:r>
      <w:r w:rsidR="00776CEA" w:rsidRPr="00034910">
        <w:t>augure</w:t>
      </w:r>
      <w:r>
        <w:t>.</w:t>
      </w:r>
    </w:p>
    <w:p w14:paraId="78E368BD" w14:textId="77777777" w:rsidR="00E57EC9" w:rsidRDefault="00776CEA" w:rsidP="00E57EC9">
      <w:r w:rsidRPr="00034910">
        <w:t>Il secoua énergiquement la main du visiteur</w:t>
      </w:r>
      <w:r w:rsidR="00E57EC9">
        <w:t xml:space="preserve">, </w:t>
      </w:r>
      <w:r w:rsidRPr="00034910">
        <w:t>et lentement</w:t>
      </w:r>
      <w:r w:rsidR="00E57EC9">
        <w:t> :</w:t>
      </w:r>
    </w:p>
    <w:p w14:paraId="023E3BA0" w14:textId="1ADC1AAE" w:rsidR="00E57EC9" w:rsidRDefault="00E57EC9" w:rsidP="00E57EC9">
      <w:r>
        <w:t>— </w:t>
      </w:r>
      <w:r w:rsidR="00776CEA" w:rsidRPr="00034910">
        <w:t xml:space="preserve">Quand vous aurez vu ce </w:t>
      </w:r>
      <w:r>
        <w:t>M. </w:t>
      </w:r>
      <w:r w:rsidR="00776CEA" w:rsidRPr="00034910">
        <w:t xml:space="preserve">Dick </w:t>
      </w:r>
      <w:proofErr w:type="spellStart"/>
      <w:r w:rsidR="00776CEA" w:rsidRPr="00034910">
        <w:t>Fann</w:t>
      </w:r>
      <w:proofErr w:type="spellEnd"/>
      <w:r w:rsidR="00776CEA" w:rsidRPr="00034910">
        <w:t xml:space="preserve"> dont vous vantez la clairvoyance</w:t>
      </w:r>
      <w:r>
        <w:t xml:space="preserve">, </w:t>
      </w:r>
      <w:r w:rsidR="00776CEA" w:rsidRPr="00034910">
        <w:t xml:space="preserve">voudrez-vous me tenir au </w:t>
      </w:r>
      <w:r w:rsidR="00D012F0">
        <w:t>c</w:t>
      </w:r>
      <w:r w:rsidR="00776CEA" w:rsidRPr="00034910">
        <w:t>ourant</w:t>
      </w:r>
      <w:r>
        <w:t>… ?</w:t>
      </w:r>
    </w:p>
    <w:p w14:paraId="20FAC3DB" w14:textId="77777777" w:rsidR="00E57EC9" w:rsidRDefault="00E57EC9" w:rsidP="00E57EC9">
      <w:r>
        <w:t>— </w:t>
      </w:r>
      <w:r w:rsidR="00776CEA" w:rsidRPr="00034910">
        <w:t>Question inutile</w:t>
      </w:r>
      <w:r>
        <w:t xml:space="preserve">. </w:t>
      </w:r>
      <w:r w:rsidR="00776CEA" w:rsidRPr="00034910">
        <w:t>Vous êtes le principal intéressé</w:t>
      </w:r>
      <w:r>
        <w:t xml:space="preserve">, </w:t>
      </w:r>
      <w:r w:rsidR="00776CEA" w:rsidRPr="00034910">
        <w:t>et vous avez le droit</w:t>
      </w:r>
      <w:r>
        <w:t>…</w:t>
      </w:r>
    </w:p>
    <w:p w14:paraId="44686651" w14:textId="77777777" w:rsidR="00E57EC9" w:rsidRDefault="00E57EC9" w:rsidP="00E57EC9">
      <w:r>
        <w:t>— </w:t>
      </w:r>
      <w:r w:rsidR="00776CEA" w:rsidRPr="00034910">
        <w:t>Je vous en serai reconnaissant pour mes associés et pour moi</w:t>
      </w:r>
      <w:r>
        <w:t>.</w:t>
      </w:r>
    </w:p>
    <w:p w14:paraId="09AEDC05" w14:textId="77777777" w:rsidR="00E57EC9" w:rsidRDefault="00776CEA" w:rsidP="00E57EC9">
      <w:r w:rsidRPr="00034910">
        <w:t>Sur ce</w:t>
      </w:r>
      <w:r w:rsidR="00E57EC9">
        <w:t xml:space="preserve">, </w:t>
      </w:r>
      <w:r w:rsidRPr="00034910">
        <w:t>on reconduisit l</w:t>
      </w:r>
      <w:r w:rsidR="00E57EC9">
        <w:t>’</w:t>
      </w:r>
      <w:r w:rsidRPr="00034910">
        <w:t>homme aux lunettes jusque sur le trottoir</w:t>
      </w:r>
      <w:r w:rsidR="00E57EC9">
        <w:t xml:space="preserve">. </w:t>
      </w:r>
      <w:r w:rsidRPr="00034910">
        <w:t>Au moment de le quitter</w:t>
      </w:r>
      <w:r w:rsidR="00E57EC9">
        <w:t xml:space="preserve">, </w:t>
      </w:r>
      <w:r w:rsidRPr="00034910">
        <w:t>le joaillier demanda encore</w:t>
      </w:r>
      <w:r w:rsidR="00E57EC9">
        <w:t> :</w:t>
      </w:r>
    </w:p>
    <w:p w14:paraId="45700A29" w14:textId="350570B9" w:rsidR="00E57EC9" w:rsidRDefault="00E57EC9" w:rsidP="00E57EC9">
      <w:r>
        <w:t>— </w:t>
      </w:r>
      <w:r w:rsidR="00776CEA" w:rsidRPr="00034910">
        <w:t xml:space="preserve">Vous allez peut-être essayer de rencontrer </w:t>
      </w:r>
      <w:r>
        <w:t>M. </w:t>
      </w:r>
      <w:r w:rsidR="00776CEA" w:rsidRPr="00034910">
        <w:t xml:space="preserve">Dick </w:t>
      </w:r>
      <w:proofErr w:type="spellStart"/>
      <w:r w:rsidR="00776CEA" w:rsidRPr="00034910">
        <w:t>Fann</w:t>
      </w:r>
      <w:proofErr w:type="spellEnd"/>
      <w:r>
        <w:t> ?</w:t>
      </w:r>
    </w:p>
    <w:p w14:paraId="727C7C3A" w14:textId="77777777" w:rsidR="00E57EC9" w:rsidRDefault="00E57EC9" w:rsidP="00E57EC9">
      <w:r>
        <w:t>— </w:t>
      </w:r>
      <w:r w:rsidR="00776CEA" w:rsidRPr="00034910">
        <w:t>Ma foi non</w:t>
      </w:r>
      <w:r>
        <w:t xml:space="preserve">. </w:t>
      </w:r>
      <w:r w:rsidR="00776CEA" w:rsidRPr="00034910">
        <w:t>C</w:t>
      </w:r>
      <w:r>
        <w:t>’</w:t>
      </w:r>
      <w:r w:rsidR="00776CEA" w:rsidRPr="00034910">
        <w:t>est un fantaisiste</w:t>
      </w:r>
      <w:r>
        <w:t xml:space="preserve">. </w:t>
      </w:r>
      <w:r w:rsidR="00776CEA" w:rsidRPr="00034910">
        <w:t>On ne le rencontre que s</w:t>
      </w:r>
      <w:r>
        <w:t>’</w:t>
      </w:r>
      <w:r w:rsidR="00776CEA" w:rsidRPr="00034910">
        <w:t>il lui plaît</w:t>
      </w:r>
      <w:r>
        <w:t xml:space="preserve">. </w:t>
      </w:r>
      <w:r w:rsidR="00776CEA" w:rsidRPr="00034910">
        <w:t>Je rentre au Grand Hôtel tout simplement</w:t>
      </w:r>
      <w:r>
        <w:t xml:space="preserve">. </w:t>
      </w:r>
      <w:r w:rsidR="00776CEA" w:rsidRPr="00034910">
        <w:t>Mais ne vous inquiétez pas</w:t>
      </w:r>
      <w:r>
        <w:t xml:space="preserve">. </w:t>
      </w:r>
      <w:r w:rsidR="00776CEA" w:rsidRPr="00034910">
        <w:t>C</w:t>
      </w:r>
      <w:r>
        <w:t>’</w:t>
      </w:r>
      <w:r w:rsidR="00776CEA" w:rsidRPr="00034910">
        <w:t>est lui qui m</w:t>
      </w:r>
      <w:r>
        <w:t>’</w:t>
      </w:r>
      <w:r w:rsidR="00776CEA" w:rsidRPr="00034910">
        <w:t>a envoyé chez vous</w:t>
      </w:r>
      <w:r>
        <w:t xml:space="preserve"> ; </w:t>
      </w:r>
      <w:r w:rsidR="00776CEA" w:rsidRPr="00034910">
        <w:t>donc il viendra réclamer le résultat de ma</w:t>
      </w:r>
      <w:r>
        <w:t xml:space="preserve">… </w:t>
      </w:r>
      <w:r w:rsidR="00776CEA" w:rsidRPr="00034910">
        <w:t>lecture</w:t>
      </w:r>
      <w:r>
        <w:t>.</w:t>
      </w:r>
    </w:p>
    <w:p w14:paraId="7A3FEFE5" w14:textId="32FA9BE3" w:rsidR="00E57EC9" w:rsidRDefault="00776CEA" w:rsidP="00E57EC9">
      <w:r w:rsidRPr="00034910">
        <w:t>Puis il s</w:t>
      </w:r>
      <w:r w:rsidR="00E57EC9">
        <w:t>’</w:t>
      </w:r>
      <w:r w:rsidRPr="00034910">
        <w:t>éloigna à petits pas pressés</w:t>
      </w:r>
      <w:r w:rsidR="00E57EC9">
        <w:t xml:space="preserve">, </w:t>
      </w:r>
      <w:r w:rsidRPr="00034910">
        <w:t>tandis que Larmette et C</w:t>
      </w:r>
      <w:r w:rsidRPr="00034910">
        <w:rPr>
          <w:szCs w:val="32"/>
          <w:vertAlign w:val="superscript"/>
        </w:rPr>
        <w:t>ie</w:t>
      </w:r>
      <w:r w:rsidRPr="00034910">
        <w:t xml:space="preserve"> ainsi que </w:t>
      </w:r>
      <w:r w:rsidR="00E57EC9">
        <w:t>M. </w:t>
      </w:r>
      <w:proofErr w:type="spellStart"/>
      <w:r w:rsidRPr="00034910">
        <w:t>Ginat</w:t>
      </w:r>
      <w:proofErr w:type="spellEnd"/>
      <w:r w:rsidRPr="00034910">
        <w:t xml:space="preserve"> réintégraient les magasins</w:t>
      </w:r>
      <w:r w:rsidR="00E57EC9">
        <w:t xml:space="preserve">. </w:t>
      </w:r>
      <w:r w:rsidRPr="00034910">
        <w:t>Seulement</w:t>
      </w:r>
      <w:r w:rsidR="00E57EC9">
        <w:t xml:space="preserve">, </w:t>
      </w:r>
      <w:r w:rsidRPr="00034910">
        <w:t>un instant plus tard</w:t>
      </w:r>
      <w:r w:rsidR="00E57EC9">
        <w:t xml:space="preserve">, </w:t>
      </w:r>
      <w:r w:rsidRPr="00034910">
        <w:t>un employé en sortait et se lançait sur les tr</w:t>
      </w:r>
      <w:r w:rsidRPr="00034910">
        <w:t>a</w:t>
      </w:r>
      <w:r w:rsidRPr="00034910">
        <w:t>ces du chiromancien</w:t>
      </w:r>
      <w:r w:rsidR="00E57EC9">
        <w:t>.</w:t>
      </w:r>
    </w:p>
    <w:p w14:paraId="03AA14FD" w14:textId="77777777" w:rsidR="00E57EC9" w:rsidRDefault="00776CEA" w:rsidP="00E57EC9">
      <w:r w:rsidRPr="00034910">
        <w:t>Vingt minutes s</w:t>
      </w:r>
      <w:r w:rsidR="00E57EC9">
        <w:t>’</w:t>
      </w:r>
      <w:r w:rsidRPr="00034910">
        <w:t>étaient à peine écoulées que cet agent r</w:t>
      </w:r>
      <w:r w:rsidRPr="00034910">
        <w:t>e</w:t>
      </w:r>
      <w:r w:rsidRPr="00034910">
        <w:t>venait et</w:t>
      </w:r>
      <w:r w:rsidR="00E57EC9">
        <w:t xml:space="preserve">, </w:t>
      </w:r>
      <w:r w:rsidRPr="00034910">
        <w:t>rencontrant Larmette dans le premier salon</w:t>
      </w:r>
      <w:r w:rsidR="00E57EC9">
        <w:t xml:space="preserve">, </w:t>
      </w:r>
      <w:r w:rsidRPr="00034910">
        <w:t>il lui d</w:t>
      </w:r>
      <w:r w:rsidRPr="00034910">
        <w:t>i</w:t>
      </w:r>
      <w:r w:rsidRPr="00034910">
        <w:t>sait rapidement à voix basse</w:t>
      </w:r>
      <w:r w:rsidR="00E57EC9">
        <w:t> :</w:t>
      </w:r>
    </w:p>
    <w:p w14:paraId="5DDB12F7" w14:textId="77777777" w:rsidR="00E57EC9" w:rsidRDefault="00E57EC9" w:rsidP="00E57EC9">
      <w:r>
        <w:lastRenderedPageBreak/>
        <w:t>— </w:t>
      </w:r>
      <w:r w:rsidR="00776CEA" w:rsidRPr="00034910">
        <w:t>Bien rentré au Grand Hôtel</w:t>
      </w:r>
      <w:r>
        <w:t xml:space="preserve">, </w:t>
      </w:r>
      <w:r w:rsidR="00776CEA" w:rsidRPr="00034910">
        <w:t>occupe l</w:t>
      </w:r>
      <w:r>
        <w:t>’</w:t>
      </w:r>
      <w:r w:rsidR="00776CEA" w:rsidRPr="00034910">
        <w:t>appartement n</w:t>
      </w:r>
      <w:r>
        <w:t>° </w:t>
      </w:r>
      <w:r w:rsidRPr="00034910">
        <w:t>4</w:t>
      </w:r>
      <w:r>
        <w:t xml:space="preserve">, </w:t>
      </w:r>
      <w:r w:rsidR="00776CEA" w:rsidRPr="00034910">
        <w:t>au premier</w:t>
      </w:r>
      <w:r>
        <w:t xml:space="preserve">, </w:t>
      </w:r>
      <w:r w:rsidR="00776CEA" w:rsidRPr="00034910">
        <w:t>sur le balcon</w:t>
      </w:r>
      <w:r>
        <w:t>.</w:t>
      </w:r>
    </w:p>
    <w:p w14:paraId="3F408343" w14:textId="1E715017" w:rsidR="00E57EC9" w:rsidRDefault="00776CEA" w:rsidP="00E57EC9">
      <w:r w:rsidRPr="00034910">
        <w:t>Le joaillier sourit</w:t>
      </w:r>
      <w:r w:rsidR="00E57EC9">
        <w:t xml:space="preserve">, </w:t>
      </w:r>
      <w:r w:rsidRPr="00034910">
        <w:t>regagna son bureau</w:t>
      </w:r>
      <w:r w:rsidR="00E57EC9">
        <w:t xml:space="preserve">, </w:t>
      </w:r>
      <w:r w:rsidRPr="00034910">
        <w:t xml:space="preserve">où </w:t>
      </w:r>
      <w:r w:rsidR="00E57EC9">
        <w:t>M. </w:t>
      </w:r>
      <w:proofErr w:type="spellStart"/>
      <w:r w:rsidRPr="00034910">
        <w:t>Ginat</w:t>
      </w:r>
      <w:proofErr w:type="spellEnd"/>
      <w:r w:rsidRPr="00034910">
        <w:t xml:space="preserve"> am</w:t>
      </w:r>
      <w:r w:rsidRPr="00034910">
        <w:t>u</w:t>
      </w:r>
      <w:r w:rsidRPr="00034910">
        <w:t xml:space="preserve">sait énormément </w:t>
      </w:r>
      <w:proofErr w:type="spellStart"/>
      <w:r w:rsidRPr="00034910">
        <w:t>Mohler</w:t>
      </w:r>
      <w:proofErr w:type="spellEnd"/>
      <w:r w:rsidRPr="00034910">
        <w:t xml:space="preserve"> et </w:t>
      </w:r>
      <w:proofErr w:type="spellStart"/>
      <w:r w:rsidRPr="00034910">
        <w:t>Roflay</w:t>
      </w:r>
      <w:proofErr w:type="spellEnd"/>
      <w:r w:rsidR="00E57EC9">
        <w:t xml:space="preserve">, </w:t>
      </w:r>
      <w:r w:rsidRPr="00034910">
        <w:t xml:space="preserve">en criblant de plaisanteries acérées le détective Dick </w:t>
      </w:r>
      <w:proofErr w:type="spellStart"/>
      <w:r w:rsidRPr="00034910">
        <w:t>Fann</w:t>
      </w:r>
      <w:proofErr w:type="spellEnd"/>
      <w:r w:rsidR="00E57EC9">
        <w:t xml:space="preserve">, </w:t>
      </w:r>
      <w:r w:rsidRPr="00034910">
        <w:t>faisant des enquêtes avec le concours de chiromanciens et autres tireurs de cartes</w:t>
      </w:r>
      <w:r w:rsidR="00E57EC9">
        <w:t>.</w:t>
      </w:r>
    </w:p>
    <w:p w14:paraId="1B95EE9C" w14:textId="5BFF767F" w:rsidR="00E57EC9" w:rsidRDefault="007C5BD3" w:rsidP="00C225C2">
      <w:pPr>
        <w:pStyle w:val="Centrsolidaire"/>
        <w:pageBreakBefore/>
      </w:pPr>
      <w:r w:rsidRPr="00E57EC9">
        <w:rPr>
          <w:noProof/>
        </w:rPr>
        <w:lastRenderedPageBreak/>
        <w:drawing>
          <wp:inline distT="0" distB="0" distL="0" distR="0" wp14:anchorId="2D37FD63" wp14:editId="6599E552">
            <wp:extent cx="5756910" cy="3665855"/>
            <wp:effectExtent l="0" t="0" r="0" b="0"/>
            <wp:docPr id="7"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6910" cy="3665855"/>
                    </a:xfrm>
                    <a:prstGeom prst="rect">
                      <a:avLst/>
                    </a:prstGeom>
                    <a:noFill/>
                    <a:ln>
                      <a:noFill/>
                    </a:ln>
                  </pic:spPr>
                </pic:pic>
              </a:graphicData>
            </a:graphic>
          </wp:inline>
        </w:drawing>
      </w:r>
    </w:p>
    <w:p w14:paraId="1F5E4567" w14:textId="385E7AB3" w:rsidR="00776CEA" w:rsidRPr="007F1C96" w:rsidRDefault="00776CEA" w:rsidP="007F1C96">
      <w:pPr>
        <w:pStyle w:val="Titre2"/>
      </w:pPr>
      <w:bookmarkStart w:id="3" w:name="_Toc195633734"/>
      <w:r w:rsidRPr="007F1C96">
        <w:t>CHAPITRE III</w:t>
      </w:r>
      <w:r w:rsidRPr="007F1C96">
        <w:br/>
      </w:r>
      <w:r w:rsidRPr="007F1C96">
        <w:br/>
        <w:t xml:space="preserve">LE SIR </w:t>
      </w:r>
      <w:proofErr w:type="spellStart"/>
      <w:r w:rsidRPr="007F1C96">
        <w:t>BRADDY</w:t>
      </w:r>
      <w:proofErr w:type="spellEnd"/>
      <w:r w:rsidRPr="007F1C96">
        <w:t xml:space="preserve"> DONT SE GAUSSAIT </w:t>
      </w:r>
      <w:proofErr w:type="spellStart"/>
      <w:r w:rsidRPr="007F1C96">
        <w:t>GINAT</w:t>
      </w:r>
      <w:bookmarkEnd w:id="3"/>
      <w:proofErr w:type="spellEnd"/>
      <w:r w:rsidRPr="007F1C96">
        <w:br/>
      </w:r>
    </w:p>
    <w:p w14:paraId="610A54D4" w14:textId="77777777" w:rsidR="00E57EC9" w:rsidRDefault="00776CEA" w:rsidP="00E57EC9">
      <w:r w:rsidRPr="00034910">
        <w:t xml:space="preserve">Sir </w:t>
      </w:r>
      <w:proofErr w:type="spellStart"/>
      <w:r w:rsidRPr="00034910">
        <w:t>Braddy</w:t>
      </w:r>
      <w:proofErr w:type="spellEnd"/>
      <w:r w:rsidRPr="00034910">
        <w:t xml:space="preserve"> avait pénétré dans le Grand Hôtel par l</w:t>
      </w:r>
      <w:r w:rsidR="00E57EC9">
        <w:t>’</w:t>
      </w:r>
      <w:r w:rsidRPr="00034910">
        <w:t>entrée ouverte sur le boulevard des Capucines</w:t>
      </w:r>
      <w:r w:rsidR="00E57EC9">
        <w:t xml:space="preserve">, </w:t>
      </w:r>
      <w:r w:rsidRPr="00034910">
        <w:t>mais il n</w:t>
      </w:r>
      <w:r w:rsidR="00E57EC9">
        <w:t>’</w:t>
      </w:r>
      <w:r w:rsidRPr="00034910">
        <w:t>avait point gagné l</w:t>
      </w:r>
      <w:r w:rsidR="00E57EC9">
        <w:t>’</w:t>
      </w:r>
      <w:r w:rsidRPr="00034910">
        <w:t>appartement n</w:t>
      </w:r>
      <w:r w:rsidR="00E57EC9">
        <w:t>° </w:t>
      </w:r>
      <w:r w:rsidR="00E57EC9" w:rsidRPr="00034910">
        <w:t>4</w:t>
      </w:r>
      <w:r w:rsidR="00E57EC9">
        <w:t>.</w:t>
      </w:r>
    </w:p>
    <w:p w14:paraId="1855AD75" w14:textId="77777777" w:rsidR="00E57EC9" w:rsidRDefault="00776CEA" w:rsidP="00E57EC9">
      <w:r w:rsidRPr="00034910">
        <w:t>Parvenu au premier étage</w:t>
      </w:r>
      <w:r w:rsidR="00E57EC9">
        <w:t xml:space="preserve">, </w:t>
      </w:r>
      <w:r w:rsidRPr="00034910">
        <w:t>il parcourut le couloir</w:t>
      </w:r>
      <w:r w:rsidR="00E57EC9">
        <w:t xml:space="preserve">, </w:t>
      </w:r>
      <w:r w:rsidRPr="00034910">
        <w:t>se jeta dans un ascenseur et</w:t>
      </w:r>
      <w:r w:rsidR="00E57EC9">
        <w:t xml:space="preserve">, </w:t>
      </w:r>
      <w:r w:rsidRPr="00034910">
        <w:t>l</w:t>
      </w:r>
      <w:r w:rsidR="00E57EC9">
        <w:t>’</w:t>
      </w:r>
      <w:r w:rsidRPr="00034910">
        <w:t>ayant quitté au troisième</w:t>
      </w:r>
      <w:r w:rsidR="00E57EC9">
        <w:t xml:space="preserve">, </w:t>
      </w:r>
      <w:r w:rsidRPr="00034910">
        <w:t>il se livra à travers corridors</w:t>
      </w:r>
      <w:r w:rsidR="00E57EC9">
        <w:t xml:space="preserve">, </w:t>
      </w:r>
      <w:r w:rsidRPr="00034910">
        <w:t>escaliers</w:t>
      </w:r>
      <w:r w:rsidR="00E57EC9">
        <w:t xml:space="preserve">, </w:t>
      </w:r>
      <w:r w:rsidRPr="00034910">
        <w:t>à une série de marches et de contremarches qui le menèrent à la sortie de l</w:t>
      </w:r>
      <w:r w:rsidR="00E57EC9">
        <w:t>’</w:t>
      </w:r>
      <w:r w:rsidRPr="00034910">
        <w:t>hôtel ménagée sur la rue Scribe</w:t>
      </w:r>
      <w:r w:rsidR="00E57EC9">
        <w:t>.</w:t>
      </w:r>
    </w:p>
    <w:p w14:paraId="60413A9D" w14:textId="77777777" w:rsidR="00E57EC9" w:rsidRDefault="00776CEA" w:rsidP="00E57EC9">
      <w:r w:rsidRPr="00034910">
        <w:lastRenderedPageBreak/>
        <w:t>Seulement</w:t>
      </w:r>
      <w:r w:rsidR="00E57EC9">
        <w:t xml:space="preserve">, </w:t>
      </w:r>
      <w:r w:rsidRPr="00034910">
        <w:t>son passage dans le luxueux caravansérail par</w:t>
      </w:r>
      <w:r w:rsidRPr="00034910">
        <w:t>i</w:t>
      </w:r>
      <w:r w:rsidRPr="00034910">
        <w:t>sien l</w:t>
      </w:r>
      <w:r w:rsidR="00E57EC9">
        <w:t>’</w:t>
      </w:r>
      <w:r w:rsidRPr="00034910">
        <w:t>avait changé d</w:t>
      </w:r>
      <w:r w:rsidR="00E57EC9">
        <w:t>’</w:t>
      </w:r>
      <w:r w:rsidRPr="00034910">
        <w:t>aspect</w:t>
      </w:r>
      <w:r w:rsidR="00E57EC9">
        <w:t xml:space="preserve">, </w:t>
      </w:r>
      <w:r w:rsidRPr="00034910">
        <w:t>à ce point que le guetteur envoyé tout à l</w:t>
      </w:r>
      <w:r w:rsidR="00E57EC9">
        <w:t>’</w:t>
      </w:r>
      <w:r w:rsidRPr="00034910">
        <w:t>heure par Larmette à sa suite ne l</w:t>
      </w:r>
      <w:r w:rsidR="00E57EC9">
        <w:t>’</w:t>
      </w:r>
      <w:r w:rsidRPr="00034910">
        <w:t>eût point reconnu</w:t>
      </w:r>
      <w:r w:rsidR="00E57EC9">
        <w:t>.</w:t>
      </w:r>
    </w:p>
    <w:p w14:paraId="612BF056" w14:textId="77777777" w:rsidR="00E57EC9" w:rsidRDefault="00776CEA" w:rsidP="00E57EC9">
      <w:r w:rsidRPr="00034910">
        <w:t>L</w:t>
      </w:r>
      <w:r w:rsidR="00E57EC9">
        <w:t>’</w:t>
      </w:r>
      <w:r w:rsidRPr="00034910">
        <w:t xml:space="preserve">homme qui quittait le Grand Hôtel était Dick </w:t>
      </w:r>
      <w:proofErr w:type="spellStart"/>
      <w:r w:rsidRPr="00034910">
        <w:t>Fann</w:t>
      </w:r>
      <w:proofErr w:type="spellEnd"/>
      <w:r w:rsidR="00E57EC9">
        <w:t xml:space="preserve">. </w:t>
      </w:r>
      <w:r w:rsidRPr="00034910">
        <w:t>À la rigueur</w:t>
      </w:r>
      <w:r w:rsidR="00E57EC9">
        <w:t xml:space="preserve">, </w:t>
      </w:r>
      <w:r w:rsidRPr="00034910">
        <w:t>on comprenait qu</w:t>
      </w:r>
      <w:r w:rsidR="00E57EC9">
        <w:t>’</w:t>
      </w:r>
      <w:r w:rsidRPr="00034910">
        <w:t>il eût fait disparaître dans sa poche lunettes et perruque</w:t>
      </w:r>
      <w:r w:rsidR="00E57EC9">
        <w:t xml:space="preserve"> ; </w:t>
      </w:r>
      <w:r w:rsidRPr="00034910">
        <w:t>mais que son large pardessus</w:t>
      </w:r>
      <w:r w:rsidR="00E57EC9">
        <w:t xml:space="preserve">, </w:t>
      </w:r>
      <w:r w:rsidRPr="00034910">
        <w:t>tout à l</w:t>
      </w:r>
      <w:r w:rsidR="00E57EC9">
        <w:t>’</w:t>
      </w:r>
      <w:r w:rsidRPr="00034910">
        <w:t>heure marron foncé fût devenu gris</w:t>
      </w:r>
      <w:r w:rsidR="00E57EC9">
        <w:t xml:space="preserve">, </w:t>
      </w:r>
      <w:r w:rsidRPr="00034910">
        <w:t>que son chapeau melon noir eût pris une teinte beige très nette</w:t>
      </w:r>
      <w:r w:rsidR="00E57EC9">
        <w:t xml:space="preserve">, </w:t>
      </w:r>
      <w:r w:rsidRPr="00034910">
        <w:t>cela était tout à fait inexplicable</w:t>
      </w:r>
      <w:r w:rsidR="00E57EC9">
        <w:t>.</w:t>
      </w:r>
    </w:p>
    <w:p w14:paraId="11F606FE" w14:textId="77777777" w:rsidR="00E57EC9" w:rsidRDefault="00776CEA" w:rsidP="00E57EC9">
      <w:r w:rsidRPr="00034910">
        <w:t>Seuls</w:t>
      </w:r>
      <w:r w:rsidR="00E57EC9">
        <w:t xml:space="preserve">, </w:t>
      </w:r>
      <w:r w:rsidRPr="00034910">
        <w:t>les tailleurs et chapeliers de Londres qui</w:t>
      </w:r>
      <w:r w:rsidR="00E57EC9">
        <w:t xml:space="preserve">, </w:t>
      </w:r>
      <w:r w:rsidRPr="00034910">
        <w:t>sur les i</w:t>
      </w:r>
      <w:r w:rsidRPr="00034910">
        <w:t>n</w:t>
      </w:r>
      <w:r w:rsidRPr="00034910">
        <w:t>dications du détective</w:t>
      </w:r>
      <w:r w:rsidR="00E57EC9">
        <w:t xml:space="preserve">, </w:t>
      </w:r>
      <w:r w:rsidRPr="00034910">
        <w:t>avaient réalisé ces vêtements à transfo</w:t>
      </w:r>
      <w:r w:rsidRPr="00034910">
        <w:t>r</w:t>
      </w:r>
      <w:r w:rsidRPr="00034910">
        <w:t>mation</w:t>
      </w:r>
      <w:r w:rsidR="00E57EC9">
        <w:t xml:space="preserve">, </w:t>
      </w:r>
      <w:r w:rsidRPr="00034910">
        <w:t>auraient pu renseigner le curieux assez avisé pour les découvrir</w:t>
      </w:r>
      <w:r w:rsidR="00E57EC9">
        <w:t>.</w:t>
      </w:r>
    </w:p>
    <w:p w14:paraId="3DA0935A" w14:textId="77777777" w:rsidR="00E57EC9" w:rsidRDefault="00776CEA" w:rsidP="00E57EC9">
      <w:r w:rsidRPr="00034910">
        <w:t>Au demeurant</w:t>
      </w:r>
      <w:r w:rsidR="00E57EC9">
        <w:t xml:space="preserve">, </w:t>
      </w:r>
      <w:r w:rsidRPr="00034910">
        <w:t>le paletot était tout uniment un impermé</w:t>
      </w:r>
      <w:r w:rsidRPr="00034910">
        <w:t>a</w:t>
      </w:r>
      <w:r w:rsidRPr="00034910">
        <w:t>ble à double face</w:t>
      </w:r>
      <w:r w:rsidR="00E57EC9">
        <w:t xml:space="preserve">, </w:t>
      </w:r>
      <w:r w:rsidRPr="00034910">
        <w:t>sans doublure</w:t>
      </w:r>
      <w:r w:rsidR="00E57EC9">
        <w:t xml:space="preserve">, </w:t>
      </w:r>
      <w:r w:rsidRPr="00034910">
        <w:t>à poches doubles</w:t>
      </w:r>
      <w:r w:rsidR="00E57EC9">
        <w:t xml:space="preserve">, </w:t>
      </w:r>
      <w:r w:rsidRPr="00034910">
        <w:t>avec cloison médiane intérieure</w:t>
      </w:r>
      <w:r w:rsidR="00E57EC9">
        <w:t>.</w:t>
      </w:r>
    </w:p>
    <w:p w14:paraId="77F74F1D" w14:textId="77777777" w:rsidR="00E57EC9" w:rsidRDefault="00776CEA" w:rsidP="00E57EC9">
      <w:r w:rsidRPr="00034910">
        <w:t>Quant au chapeau</w:t>
      </w:r>
      <w:r w:rsidR="00E57EC9">
        <w:t xml:space="preserve">, </w:t>
      </w:r>
      <w:r w:rsidRPr="00034910">
        <w:t>par une merveille de mécanisme non v</w:t>
      </w:r>
      <w:r w:rsidRPr="00034910">
        <w:t>i</w:t>
      </w:r>
      <w:r w:rsidRPr="00034910">
        <w:t>sible</w:t>
      </w:r>
      <w:r w:rsidR="00E57EC9">
        <w:t xml:space="preserve">, </w:t>
      </w:r>
      <w:r w:rsidRPr="00034910">
        <w:t>il se retournait comme un gant</w:t>
      </w:r>
      <w:r w:rsidR="00E57EC9">
        <w:t xml:space="preserve">, </w:t>
      </w:r>
      <w:r w:rsidRPr="00034910">
        <w:t>la coiffe mobile se fixant à l</w:t>
      </w:r>
      <w:r w:rsidR="00E57EC9">
        <w:t>’</w:t>
      </w:r>
      <w:r w:rsidRPr="00034910">
        <w:t>intérieur au moyen de minuscules ventouses de caoutchouc</w:t>
      </w:r>
      <w:r w:rsidR="00E57EC9">
        <w:t xml:space="preserve">. </w:t>
      </w:r>
      <w:r w:rsidRPr="00034910">
        <w:t>Bref</w:t>
      </w:r>
      <w:r w:rsidR="00E57EC9">
        <w:t xml:space="preserve">, </w:t>
      </w:r>
      <w:r w:rsidRPr="00034910">
        <w:t xml:space="preserve">plus rien ne rappelait la silhouette de Sir </w:t>
      </w:r>
      <w:proofErr w:type="spellStart"/>
      <w:r w:rsidRPr="00034910">
        <w:t>Braddy</w:t>
      </w:r>
      <w:proofErr w:type="spellEnd"/>
      <w:r w:rsidR="00E57EC9">
        <w:t>.</w:t>
      </w:r>
    </w:p>
    <w:p w14:paraId="383D437B" w14:textId="77777777" w:rsidR="00E57EC9" w:rsidRDefault="00776CEA" w:rsidP="00E57EC9">
      <w:r w:rsidRPr="00034910">
        <w:t>D</w:t>
      </w:r>
      <w:r w:rsidR="00E57EC9">
        <w:t>’</w:t>
      </w:r>
      <w:r w:rsidRPr="00034910">
        <w:t>un pas flâneur</w:t>
      </w:r>
      <w:r w:rsidR="00E57EC9">
        <w:t xml:space="preserve">, </w:t>
      </w:r>
      <w:r w:rsidRPr="00034910">
        <w:t>Dick se dirigea vers le boulevard Haus</w:t>
      </w:r>
      <w:r w:rsidRPr="00034910">
        <w:t>s</w:t>
      </w:r>
      <w:r w:rsidRPr="00034910">
        <w:t>mann</w:t>
      </w:r>
      <w:r w:rsidR="00E57EC9">
        <w:t xml:space="preserve">, </w:t>
      </w:r>
      <w:r w:rsidRPr="00034910">
        <w:t>le long des bâtiments de l</w:t>
      </w:r>
      <w:r w:rsidR="00E57EC9">
        <w:t>’</w:t>
      </w:r>
      <w:r w:rsidRPr="00034910">
        <w:t>Opéra</w:t>
      </w:r>
      <w:r w:rsidR="00E57EC9">
        <w:t xml:space="preserve">, </w:t>
      </w:r>
      <w:r w:rsidRPr="00034910">
        <w:t>et parvint ainsi à ha</w:t>
      </w:r>
      <w:r w:rsidRPr="00034910">
        <w:t>u</w:t>
      </w:r>
      <w:r w:rsidRPr="00034910">
        <w:t>teur d</w:t>
      </w:r>
      <w:r w:rsidR="00E57EC9">
        <w:t>’</w:t>
      </w:r>
      <w:r w:rsidRPr="00034910">
        <w:t>un grand magasin de nouveautés</w:t>
      </w:r>
      <w:r w:rsidR="00E57EC9">
        <w:t>.</w:t>
      </w:r>
    </w:p>
    <w:p w14:paraId="78A7D5E5" w14:textId="77777777" w:rsidR="00E57EC9" w:rsidRDefault="00776CEA" w:rsidP="00E57EC9">
      <w:r w:rsidRPr="00034910">
        <w:t xml:space="preserve">Un </w:t>
      </w:r>
      <w:proofErr w:type="spellStart"/>
      <w:r w:rsidRPr="00034910">
        <w:t>auto-taxi</w:t>
      </w:r>
      <w:proofErr w:type="spellEnd"/>
      <w:r w:rsidRPr="00034910">
        <w:t xml:space="preserve"> était arrêté au long du trottoir</w:t>
      </w:r>
      <w:r w:rsidR="00E57EC9">
        <w:t xml:space="preserve">. </w:t>
      </w:r>
      <w:r w:rsidRPr="00034910">
        <w:t>Sur la ba</w:t>
      </w:r>
      <w:r w:rsidRPr="00034910">
        <w:t>n</w:t>
      </w:r>
      <w:r w:rsidRPr="00034910">
        <w:t>quette</w:t>
      </w:r>
      <w:r w:rsidR="00E57EC9">
        <w:t xml:space="preserve">, </w:t>
      </w:r>
      <w:r w:rsidRPr="00034910">
        <w:t>un journal</w:t>
      </w:r>
      <w:r w:rsidR="00E57EC9">
        <w:t xml:space="preserve">, </w:t>
      </w:r>
      <w:r w:rsidRPr="00034910">
        <w:t>une rose thé</w:t>
      </w:r>
      <w:r w:rsidR="00E57EC9">
        <w:t xml:space="preserve">, </w:t>
      </w:r>
      <w:r w:rsidRPr="00034910">
        <w:t>avaient été laissés par le client</w:t>
      </w:r>
      <w:r w:rsidR="00E57EC9">
        <w:t xml:space="preserve">, </w:t>
      </w:r>
      <w:r w:rsidRPr="00034910">
        <w:t>sans doute occupé en cet instant à l</w:t>
      </w:r>
      <w:r w:rsidR="00E57EC9">
        <w:t>’</w:t>
      </w:r>
      <w:r w:rsidRPr="00034910">
        <w:t>intérieur de l</w:t>
      </w:r>
      <w:r w:rsidR="00E57EC9">
        <w:t>’</w:t>
      </w:r>
      <w:r w:rsidRPr="00034910">
        <w:t>établissement</w:t>
      </w:r>
      <w:r w:rsidR="00E57EC9">
        <w:t>.</w:t>
      </w:r>
    </w:p>
    <w:p w14:paraId="0CF2A58D" w14:textId="77777777" w:rsidR="00E57EC9" w:rsidRDefault="00776CEA" w:rsidP="00E57EC9">
      <w:r w:rsidRPr="00034910">
        <w:lastRenderedPageBreak/>
        <w:t>Dick se planta à proximité du véhicule</w:t>
      </w:r>
      <w:r w:rsidR="00E57EC9">
        <w:t>.</w:t>
      </w:r>
    </w:p>
    <w:p w14:paraId="6854B222" w14:textId="77777777" w:rsidR="00E57EC9" w:rsidRDefault="00776CEA" w:rsidP="00E57EC9">
      <w:r w:rsidRPr="00034910">
        <w:t>Presque aussitôt une jeune personne sortit du magasin et se rapprocha de l</w:t>
      </w:r>
      <w:r w:rsidR="00E57EC9">
        <w:t>’</w:t>
      </w:r>
      <w:r w:rsidRPr="00034910">
        <w:t>auto</w:t>
      </w:r>
      <w:r w:rsidR="00E57EC9">
        <w:t xml:space="preserve">. </w:t>
      </w:r>
      <w:r w:rsidRPr="00034910">
        <w:t>Elle eut un léger mouvement en reco</w:t>
      </w:r>
      <w:r w:rsidRPr="00034910">
        <w:t>n</w:t>
      </w:r>
      <w:r w:rsidRPr="00034910">
        <w:t>naissant le détective</w:t>
      </w:r>
      <w:r w:rsidR="00E57EC9">
        <w:t xml:space="preserve">, </w:t>
      </w:r>
      <w:r w:rsidRPr="00034910">
        <w:t>mais elle lui tendit cordialement la main</w:t>
      </w:r>
      <w:r w:rsidR="00E57EC9">
        <w:t xml:space="preserve">, </w:t>
      </w:r>
      <w:r w:rsidRPr="00034910">
        <w:t>et tous deux prirent place dans la voiture</w:t>
      </w:r>
      <w:r w:rsidR="00E57EC9">
        <w:t xml:space="preserve">, </w:t>
      </w:r>
      <w:r w:rsidRPr="00034910">
        <w:t>après que l</w:t>
      </w:r>
      <w:r w:rsidR="00E57EC9">
        <w:t>’</w:t>
      </w:r>
      <w:r w:rsidRPr="00034910">
        <w:t xml:space="preserve">Anglais </w:t>
      </w:r>
      <w:proofErr w:type="gramStart"/>
      <w:r w:rsidRPr="00034910">
        <w:t>eût</w:t>
      </w:r>
      <w:proofErr w:type="gramEnd"/>
      <w:r w:rsidRPr="00034910">
        <w:t xml:space="preserve"> dit au wattman</w:t>
      </w:r>
      <w:r w:rsidR="00E57EC9">
        <w:t> :</w:t>
      </w:r>
    </w:p>
    <w:p w14:paraId="5D0117DB" w14:textId="77777777" w:rsidR="00E57EC9" w:rsidRDefault="00E57EC9" w:rsidP="00E57EC9">
      <w:r>
        <w:t>— </w:t>
      </w:r>
      <w:r w:rsidR="00776CEA" w:rsidRPr="00034910">
        <w:t>Au Bois</w:t>
      </w:r>
      <w:r>
        <w:t xml:space="preserve">, </w:t>
      </w:r>
      <w:r w:rsidR="00776CEA" w:rsidRPr="00034910">
        <w:t>le tour du lac</w:t>
      </w:r>
      <w:r>
        <w:t xml:space="preserve">, </w:t>
      </w:r>
      <w:r w:rsidR="00776CEA" w:rsidRPr="00034910">
        <w:t>retour par la place de l</w:t>
      </w:r>
      <w:r>
        <w:t>’</w:t>
      </w:r>
      <w:r w:rsidR="00776CEA" w:rsidRPr="00034910">
        <w:t>Étoile</w:t>
      </w:r>
      <w:r>
        <w:t>.</w:t>
      </w:r>
    </w:p>
    <w:p w14:paraId="41274EFE" w14:textId="46064744" w:rsidR="00E57EC9" w:rsidRDefault="00776CEA" w:rsidP="00E57EC9">
      <w:r w:rsidRPr="00034910">
        <w:t>L</w:t>
      </w:r>
      <w:r w:rsidR="00E57EC9">
        <w:t>’</w:t>
      </w:r>
      <w:r w:rsidRPr="00034910">
        <w:t xml:space="preserve">auto roulait maintenant emportant Dick </w:t>
      </w:r>
      <w:proofErr w:type="spellStart"/>
      <w:r w:rsidRPr="00034910">
        <w:t>Fann</w:t>
      </w:r>
      <w:proofErr w:type="spellEnd"/>
      <w:r w:rsidRPr="00034910">
        <w:t xml:space="preserve"> et sa co</w:t>
      </w:r>
      <w:r w:rsidRPr="00034910">
        <w:t>m</w:t>
      </w:r>
      <w:r w:rsidRPr="00034910">
        <w:t>pagne</w:t>
      </w:r>
      <w:r w:rsidR="00E57EC9">
        <w:t>, M</w:t>
      </w:r>
      <w:r w:rsidR="00E57EC9" w:rsidRPr="00E57EC9">
        <w:rPr>
          <w:vertAlign w:val="superscript"/>
        </w:rPr>
        <w:t>lle</w:t>
      </w:r>
      <w:r w:rsidR="00E57EC9">
        <w:t> </w:t>
      </w:r>
      <w:proofErr w:type="spellStart"/>
      <w:r w:rsidRPr="00034910">
        <w:t>Fleuriane</w:t>
      </w:r>
      <w:proofErr w:type="spellEnd"/>
      <w:r w:rsidRPr="00034910">
        <w:t xml:space="preserve"> Defrance</w:t>
      </w:r>
      <w:r w:rsidR="00E57EC9">
        <w:t xml:space="preserve">, </w:t>
      </w:r>
      <w:r w:rsidRPr="00034910">
        <w:t>car c</w:t>
      </w:r>
      <w:r w:rsidR="00E57EC9">
        <w:t>’</w:t>
      </w:r>
      <w:r w:rsidRPr="00034910">
        <w:t>était elle</w:t>
      </w:r>
      <w:r w:rsidR="00E57EC9">
        <w:t>.</w:t>
      </w:r>
    </w:p>
    <w:p w14:paraId="678263F1" w14:textId="77777777" w:rsidR="00E57EC9" w:rsidRDefault="00E57EC9" w:rsidP="00E57EC9">
      <w:r>
        <w:t>— </w:t>
      </w:r>
      <w:r w:rsidR="00776CEA" w:rsidRPr="00034910">
        <w:t>Je n</w:t>
      </w:r>
      <w:r>
        <w:t>’</w:t>
      </w:r>
      <w:r w:rsidR="00776CEA" w:rsidRPr="00034910">
        <w:t>étais pas en retard</w:t>
      </w:r>
      <w:r>
        <w:t xml:space="preserve"> ? </w:t>
      </w:r>
      <w:r w:rsidR="00776CEA" w:rsidRPr="00034910">
        <w:t>commença la jeune fille</w:t>
      </w:r>
      <w:r>
        <w:t>.</w:t>
      </w:r>
    </w:p>
    <w:p w14:paraId="281FCBD1" w14:textId="77777777" w:rsidR="00E57EC9" w:rsidRDefault="00E57EC9" w:rsidP="00E57EC9">
      <w:r>
        <w:t>— </w:t>
      </w:r>
      <w:r w:rsidR="00776CEA" w:rsidRPr="00034910">
        <w:t>Non</w:t>
      </w:r>
      <w:r>
        <w:t xml:space="preserve">, </w:t>
      </w:r>
      <w:r w:rsidR="00776CEA" w:rsidRPr="00034910">
        <w:t>c</w:t>
      </w:r>
      <w:r>
        <w:t>’</w:t>
      </w:r>
      <w:r w:rsidR="00776CEA" w:rsidRPr="00034910">
        <w:t>est très bien</w:t>
      </w:r>
      <w:r>
        <w:t xml:space="preserve">. </w:t>
      </w:r>
      <w:r w:rsidR="00776CEA" w:rsidRPr="00034910">
        <w:t>Vous avez parfaitement suivi les in</w:t>
      </w:r>
      <w:r w:rsidR="00776CEA" w:rsidRPr="00034910">
        <w:t>s</w:t>
      </w:r>
      <w:r w:rsidR="00776CEA" w:rsidRPr="00034910">
        <w:t>tructions que je vous ai données avant de nous séparer ce matin</w:t>
      </w:r>
      <w:r>
        <w:t xml:space="preserve">. </w:t>
      </w:r>
      <w:r w:rsidR="00776CEA" w:rsidRPr="00034910">
        <w:t>Comme cela</w:t>
      </w:r>
      <w:r>
        <w:t xml:space="preserve">, </w:t>
      </w:r>
      <w:r w:rsidR="00776CEA" w:rsidRPr="00034910">
        <w:t>nous pouvons causer</w:t>
      </w:r>
      <w:r>
        <w:t xml:space="preserve">, </w:t>
      </w:r>
      <w:r w:rsidR="00776CEA" w:rsidRPr="00034910">
        <w:t>avec la certitude que pe</w:t>
      </w:r>
      <w:r w:rsidR="00776CEA" w:rsidRPr="00034910">
        <w:t>r</w:t>
      </w:r>
      <w:r w:rsidR="00776CEA" w:rsidRPr="00034910">
        <w:t>sonne ne surprendra nos paroles</w:t>
      </w:r>
      <w:r>
        <w:t>.</w:t>
      </w:r>
    </w:p>
    <w:p w14:paraId="76DA9978" w14:textId="77777777" w:rsidR="00E57EC9" w:rsidRDefault="00776CEA" w:rsidP="00E57EC9">
      <w:r w:rsidRPr="00034910">
        <w:t>Elle regarda avec anxiété</w:t>
      </w:r>
      <w:r w:rsidR="00E57EC9">
        <w:t>.</w:t>
      </w:r>
    </w:p>
    <w:p w14:paraId="6734F73C" w14:textId="77777777" w:rsidR="00E57EC9" w:rsidRDefault="00E57EC9" w:rsidP="00E57EC9">
      <w:r>
        <w:t>— </w:t>
      </w:r>
      <w:r w:rsidR="00776CEA" w:rsidRPr="00034910">
        <w:t>Elles sont donc</w:t>
      </w:r>
      <w:r>
        <w:t>… ?</w:t>
      </w:r>
    </w:p>
    <w:p w14:paraId="1FD4BC03" w14:textId="77777777" w:rsidR="00E57EC9" w:rsidRDefault="00E57EC9" w:rsidP="00E57EC9">
      <w:r>
        <w:t>— </w:t>
      </w:r>
      <w:r w:rsidR="00776CEA" w:rsidRPr="00034910">
        <w:t>Particulièrement graves</w:t>
      </w:r>
      <w:r>
        <w:t xml:space="preserve">, </w:t>
      </w:r>
      <w:r w:rsidR="00776CEA" w:rsidRPr="00034910">
        <w:t>acheva-t-il la voix abaissée</w:t>
      </w:r>
      <w:r>
        <w:t xml:space="preserve">, </w:t>
      </w:r>
      <w:r w:rsidR="00776CEA" w:rsidRPr="00034910">
        <w:t>comme si une nouvelle précaution lui paraissait nécessaire en dépit de toutes les autres</w:t>
      </w:r>
      <w:r>
        <w:t xml:space="preserve">. </w:t>
      </w:r>
      <w:r w:rsidR="00776CEA" w:rsidRPr="00034910">
        <w:t>Je connais le</w:t>
      </w:r>
      <w:r>
        <w:t xml:space="preserve">… </w:t>
      </w:r>
      <w:r w:rsidR="00776CEA" w:rsidRPr="00034910">
        <w:t>roi du Radium</w:t>
      </w:r>
      <w:r>
        <w:t>.</w:t>
      </w:r>
    </w:p>
    <w:p w14:paraId="377D0704" w14:textId="77777777" w:rsidR="00E57EC9" w:rsidRDefault="00E57EC9" w:rsidP="00E57EC9">
      <w:r>
        <w:t>— </w:t>
      </w:r>
      <w:r w:rsidR="00776CEA" w:rsidRPr="00034910">
        <w:t>Vous avez découvert chez Larmette</w:t>
      </w:r>
      <w:r>
        <w:t>…</w:t>
      </w:r>
    </w:p>
    <w:p w14:paraId="047F6AA6" w14:textId="77777777" w:rsidR="00E57EC9" w:rsidRDefault="00E57EC9" w:rsidP="00E57EC9">
      <w:r>
        <w:t>— </w:t>
      </w:r>
      <w:r w:rsidR="00776CEA" w:rsidRPr="00034910">
        <w:t>Larmette lui-même</w:t>
      </w:r>
      <w:r>
        <w:t>.</w:t>
      </w:r>
    </w:p>
    <w:p w14:paraId="3B232900" w14:textId="77777777" w:rsidR="00E57EC9" w:rsidRDefault="00E57EC9" w:rsidP="00E57EC9">
      <w:r>
        <w:t>— </w:t>
      </w:r>
      <w:r w:rsidR="00776CEA" w:rsidRPr="00034910">
        <w:t>Lui</w:t>
      </w:r>
      <w:r>
        <w:t> ?</w:t>
      </w:r>
    </w:p>
    <w:p w14:paraId="523E8C28" w14:textId="77777777" w:rsidR="00E57EC9" w:rsidRDefault="00E57EC9" w:rsidP="00E57EC9">
      <w:r>
        <w:t>— </w:t>
      </w:r>
      <w:r w:rsidR="00776CEA" w:rsidRPr="00034910">
        <w:t>Oui</w:t>
      </w:r>
      <w:r>
        <w:t>.</w:t>
      </w:r>
    </w:p>
    <w:p w14:paraId="715EB379" w14:textId="77777777" w:rsidR="00E57EC9" w:rsidRDefault="00776CEA" w:rsidP="00E57EC9">
      <w:r w:rsidRPr="00EC4732">
        <w:rPr>
          <w:lang w:val="fr-029"/>
        </w:rPr>
        <w:t xml:space="preserve">Il </w:t>
      </w:r>
      <w:r w:rsidRPr="00034910">
        <w:t>y eut un silence</w:t>
      </w:r>
      <w:r w:rsidR="00E57EC9">
        <w:t xml:space="preserve">. </w:t>
      </w:r>
      <w:r w:rsidRPr="00034910">
        <w:t xml:space="preserve">La physionomie de </w:t>
      </w:r>
      <w:proofErr w:type="spellStart"/>
      <w:r w:rsidRPr="00034910">
        <w:t>Fleuriane</w:t>
      </w:r>
      <w:proofErr w:type="spellEnd"/>
      <w:r w:rsidRPr="00034910">
        <w:t xml:space="preserve"> exprimait la stupeur</w:t>
      </w:r>
      <w:r w:rsidR="00E57EC9">
        <w:t>.</w:t>
      </w:r>
    </w:p>
    <w:p w14:paraId="0F4BD782" w14:textId="77777777" w:rsidR="00E57EC9" w:rsidRDefault="00E57EC9" w:rsidP="00E57EC9">
      <w:r>
        <w:lastRenderedPageBreak/>
        <w:t>— </w:t>
      </w:r>
      <w:r w:rsidR="00776CEA" w:rsidRPr="00034910">
        <w:t>Lui</w:t>
      </w:r>
      <w:r>
        <w:t xml:space="preserve"> ! </w:t>
      </w:r>
      <w:r w:rsidR="00776CEA" w:rsidRPr="00034910">
        <w:t>répéta la jeune fille</w:t>
      </w:r>
      <w:r>
        <w:t xml:space="preserve">, </w:t>
      </w:r>
      <w:r w:rsidR="00776CEA" w:rsidRPr="00034910">
        <w:t>lui</w:t>
      </w:r>
      <w:r>
        <w:t xml:space="preserve">… ! </w:t>
      </w:r>
      <w:r w:rsidR="00776CEA" w:rsidRPr="00034910">
        <w:t>Vous êtes certain de c</w:t>
      </w:r>
      <w:r w:rsidR="00776CEA" w:rsidRPr="00034910">
        <w:t>e</w:t>
      </w:r>
      <w:r w:rsidR="00776CEA" w:rsidRPr="00034910">
        <w:t>la</w:t>
      </w:r>
      <w:r>
        <w:t> ?</w:t>
      </w:r>
    </w:p>
    <w:p w14:paraId="246981C8" w14:textId="77777777" w:rsidR="00E57EC9" w:rsidRDefault="00E57EC9" w:rsidP="00E57EC9">
      <w:r>
        <w:t>— </w:t>
      </w:r>
      <w:r w:rsidR="00776CEA" w:rsidRPr="00034910">
        <w:t>Certain</w:t>
      </w:r>
      <w:r>
        <w:t>.</w:t>
      </w:r>
    </w:p>
    <w:p w14:paraId="0D3E4036" w14:textId="77777777" w:rsidR="00E57EC9" w:rsidRDefault="00E57EC9" w:rsidP="00E57EC9">
      <w:r>
        <w:t>— </w:t>
      </w:r>
      <w:r w:rsidR="00776CEA" w:rsidRPr="00034910">
        <w:t>Mais songez donc qu</w:t>
      </w:r>
      <w:r>
        <w:t>’</w:t>
      </w:r>
      <w:r w:rsidR="00776CEA" w:rsidRPr="00034910">
        <w:t>il appartient à une excellente f</w:t>
      </w:r>
      <w:r w:rsidR="00776CEA" w:rsidRPr="00034910">
        <w:t>a</w:t>
      </w:r>
      <w:r w:rsidR="00776CEA" w:rsidRPr="00034910">
        <w:t>mille</w:t>
      </w:r>
      <w:r>
        <w:t xml:space="preserve">, </w:t>
      </w:r>
      <w:r w:rsidR="00776CEA" w:rsidRPr="00034910">
        <w:t>qu</w:t>
      </w:r>
      <w:r>
        <w:t>’</w:t>
      </w:r>
      <w:r w:rsidR="00776CEA" w:rsidRPr="00034910">
        <w:t>il est riche</w:t>
      </w:r>
      <w:r>
        <w:t xml:space="preserve">, </w:t>
      </w:r>
      <w:r w:rsidR="00776CEA" w:rsidRPr="00034910">
        <w:t>puisqu</w:t>
      </w:r>
      <w:r>
        <w:t>’</w:t>
      </w:r>
      <w:r w:rsidR="00776CEA" w:rsidRPr="00034910">
        <w:t>un gros héritage parfaitement rég</w:t>
      </w:r>
      <w:r w:rsidR="00776CEA" w:rsidRPr="00034910">
        <w:t>u</w:t>
      </w:r>
      <w:r w:rsidR="00776CEA" w:rsidRPr="00034910">
        <w:t>lier lui a permis de fonder la maison de joaillerie</w:t>
      </w:r>
      <w:r>
        <w:t>.</w:t>
      </w:r>
    </w:p>
    <w:p w14:paraId="2375E2AB" w14:textId="77777777" w:rsidR="00E57EC9" w:rsidRDefault="00E57EC9" w:rsidP="00E57EC9">
      <w:r>
        <w:t>— </w:t>
      </w:r>
      <w:r w:rsidR="00776CEA" w:rsidRPr="00034910">
        <w:t>C</w:t>
      </w:r>
      <w:r>
        <w:t>’</w:t>
      </w:r>
      <w:r w:rsidR="00776CEA" w:rsidRPr="00034910">
        <w:t>est un millionnaire qui se juge pauvre</w:t>
      </w:r>
      <w:r>
        <w:t xml:space="preserve">. </w:t>
      </w:r>
      <w:r w:rsidR="00776CEA" w:rsidRPr="00034910">
        <w:t>Le milliard l</w:t>
      </w:r>
      <w:r>
        <w:t>’</w:t>
      </w:r>
      <w:r w:rsidR="00776CEA" w:rsidRPr="00034910">
        <w:t>attire</w:t>
      </w:r>
      <w:r>
        <w:t xml:space="preserve">, </w:t>
      </w:r>
      <w:r w:rsidR="00776CEA" w:rsidRPr="00034910">
        <w:t>l</w:t>
      </w:r>
      <w:r>
        <w:t>’</w:t>
      </w:r>
      <w:r w:rsidR="00776CEA" w:rsidRPr="00034910">
        <w:t>hypnotise</w:t>
      </w:r>
      <w:r>
        <w:t xml:space="preserve">. </w:t>
      </w:r>
      <w:r w:rsidR="00776CEA" w:rsidRPr="00034910">
        <w:t>Pour le milliard</w:t>
      </w:r>
      <w:r>
        <w:t xml:space="preserve">, </w:t>
      </w:r>
      <w:r w:rsidR="00776CEA" w:rsidRPr="00034910">
        <w:t>il est capable de tout</w:t>
      </w:r>
      <w:r>
        <w:t xml:space="preserve">. </w:t>
      </w:r>
      <w:r w:rsidR="00776CEA" w:rsidRPr="00034910">
        <w:t>Il a la folie de la royauté de l</w:t>
      </w:r>
      <w:r>
        <w:t>’</w:t>
      </w:r>
      <w:r w:rsidR="00776CEA" w:rsidRPr="00034910">
        <w:t>or</w:t>
      </w:r>
      <w:r>
        <w:t xml:space="preserve">. </w:t>
      </w:r>
      <w:r w:rsidR="00776CEA" w:rsidRPr="00034910">
        <w:t>Il a l</w:t>
      </w:r>
      <w:r>
        <w:t>’</w:t>
      </w:r>
      <w:r w:rsidR="00776CEA" w:rsidRPr="00034910">
        <w:t>état d</w:t>
      </w:r>
      <w:r>
        <w:t>’</w:t>
      </w:r>
      <w:r w:rsidR="00776CEA" w:rsidRPr="00034910">
        <w:t>esprit des multimillionna</w:t>
      </w:r>
      <w:r w:rsidR="00776CEA" w:rsidRPr="00034910">
        <w:t>i</w:t>
      </w:r>
      <w:r w:rsidR="00776CEA" w:rsidRPr="00034910">
        <w:t>res américains</w:t>
      </w:r>
      <w:r>
        <w:t xml:space="preserve">, </w:t>
      </w:r>
      <w:r w:rsidR="00776CEA" w:rsidRPr="00034910">
        <w:t>pour qui l</w:t>
      </w:r>
      <w:r>
        <w:t>’</w:t>
      </w:r>
      <w:r w:rsidR="00776CEA" w:rsidRPr="00034910">
        <w:t>accumulation des millions est le seul but de la vie</w:t>
      </w:r>
      <w:r>
        <w:t xml:space="preserve">, </w:t>
      </w:r>
      <w:r w:rsidR="00776CEA" w:rsidRPr="00034910">
        <w:t>qui oppriment cyniquement les peuples en croyant sincèrement accomplir une mission providentielle</w:t>
      </w:r>
      <w:r>
        <w:t xml:space="preserve">, </w:t>
      </w:r>
      <w:r w:rsidR="00776CEA" w:rsidRPr="00034910">
        <w:t>qui jettent au vent</w:t>
      </w:r>
      <w:r>
        <w:t xml:space="preserve">, </w:t>
      </w:r>
      <w:r w:rsidR="00776CEA" w:rsidRPr="00034910">
        <w:t>par ostentation</w:t>
      </w:r>
      <w:r>
        <w:t xml:space="preserve">, </w:t>
      </w:r>
      <w:r w:rsidR="00776CEA" w:rsidRPr="00034910">
        <w:t>des fortunes faites de la souffrance</w:t>
      </w:r>
      <w:r>
        <w:t xml:space="preserve">, </w:t>
      </w:r>
      <w:r w:rsidR="00776CEA" w:rsidRPr="00034910">
        <w:t>de la ruine</w:t>
      </w:r>
      <w:r>
        <w:t xml:space="preserve">, </w:t>
      </w:r>
      <w:r w:rsidR="00776CEA" w:rsidRPr="00034910">
        <w:t>de l</w:t>
      </w:r>
      <w:r>
        <w:t>’</w:t>
      </w:r>
      <w:r w:rsidR="00776CEA" w:rsidRPr="00034910">
        <w:t>agonie de milliers d</w:t>
      </w:r>
      <w:r>
        <w:t>’</w:t>
      </w:r>
      <w:r w:rsidR="00776CEA" w:rsidRPr="00034910">
        <w:t>individus</w:t>
      </w:r>
      <w:r>
        <w:t>.</w:t>
      </w:r>
    </w:p>
    <w:p w14:paraId="281A7D9D" w14:textId="77777777" w:rsidR="00E57EC9" w:rsidRDefault="00776CEA" w:rsidP="00E57EC9">
      <w:r w:rsidRPr="00034910">
        <w:t>Le détective s</w:t>
      </w:r>
      <w:r w:rsidR="00E57EC9">
        <w:t>’</w:t>
      </w:r>
      <w:r w:rsidRPr="00034910">
        <w:t>était animé</w:t>
      </w:r>
      <w:r w:rsidR="00E57EC9">
        <w:t xml:space="preserve">. </w:t>
      </w:r>
      <w:r w:rsidRPr="00034910">
        <w:t>Il se calma soudain et conclut d</w:t>
      </w:r>
      <w:r w:rsidR="00E57EC9">
        <w:t>’</w:t>
      </w:r>
      <w:r w:rsidRPr="00034910">
        <w:t>une voix tranchante</w:t>
      </w:r>
      <w:r w:rsidR="00E57EC9">
        <w:t> :</w:t>
      </w:r>
    </w:p>
    <w:p w14:paraId="2AEB715C" w14:textId="77777777" w:rsidR="00E57EC9" w:rsidRDefault="00E57EC9" w:rsidP="00E57EC9">
      <w:r>
        <w:t>— </w:t>
      </w:r>
      <w:r w:rsidR="00776CEA" w:rsidRPr="00034910">
        <w:t>C</w:t>
      </w:r>
      <w:r>
        <w:t>’</w:t>
      </w:r>
      <w:r w:rsidR="00776CEA" w:rsidRPr="00034910">
        <w:t>est un fou dangereux</w:t>
      </w:r>
      <w:r>
        <w:t>.</w:t>
      </w:r>
    </w:p>
    <w:p w14:paraId="3AA69E60" w14:textId="77777777" w:rsidR="00E57EC9" w:rsidRDefault="00E57EC9" w:rsidP="00E57EC9">
      <w:r>
        <w:t>— </w:t>
      </w:r>
      <w:r w:rsidR="00776CEA" w:rsidRPr="00034910">
        <w:t>Ami des illustres savants qui découvrirent l</w:t>
      </w:r>
      <w:r>
        <w:t>’</w:t>
      </w:r>
      <w:r w:rsidR="00776CEA" w:rsidRPr="00034910">
        <w:t>action du r</w:t>
      </w:r>
      <w:r w:rsidR="00776CEA" w:rsidRPr="00034910">
        <w:t>a</w:t>
      </w:r>
      <w:r w:rsidR="00776CEA" w:rsidRPr="00034910">
        <w:t>dium sur les corindons</w:t>
      </w:r>
      <w:r>
        <w:t xml:space="preserve">, </w:t>
      </w:r>
      <w:r w:rsidR="00776CEA" w:rsidRPr="00034910">
        <w:t xml:space="preserve">murmura </w:t>
      </w:r>
      <w:proofErr w:type="spellStart"/>
      <w:r w:rsidR="00776CEA" w:rsidRPr="00034910">
        <w:t>Fleuriane</w:t>
      </w:r>
      <w:proofErr w:type="spellEnd"/>
      <w:r w:rsidR="00776CEA" w:rsidRPr="00034910">
        <w:t xml:space="preserve"> essayant encore de lutter contre les affirmations si précises de son compagnon</w:t>
      </w:r>
      <w:r>
        <w:t>.</w:t>
      </w:r>
    </w:p>
    <w:p w14:paraId="71D1881D" w14:textId="77777777" w:rsidR="00E57EC9" w:rsidRDefault="00776CEA" w:rsidP="00E57EC9">
      <w:r w:rsidRPr="00034910">
        <w:t>Il secoua doucement la tête</w:t>
      </w:r>
      <w:r w:rsidR="00E57EC9">
        <w:t>.</w:t>
      </w:r>
    </w:p>
    <w:p w14:paraId="08893A65" w14:textId="77777777" w:rsidR="00E57EC9" w:rsidRDefault="00E57EC9" w:rsidP="00E57EC9">
      <w:r>
        <w:t>— </w:t>
      </w:r>
      <w:r w:rsidR="00776CEA" w:rsidRPr="00034910">
        <w:t>Rappelez-vous mon premier rapport</w:t>
      </w:r>
      <w:r>
        <w:t xml:space="preserve">, </w:t>
      </w:r>
      <w:r w:rsidR="00776CEA" w:rsidRPr="00034910">
        <w:t>Mademoiselle</w:t>
      </w:r>
      <w:r>
        <w:t xml:space="preserve">. </w:t>
      </w:r>
      <w:r w:rsidR="00776CEA" w:rsidRPr="00034910">
        <w:t>N</w:t>
      </w:r>
      <w:r>
        <w:t>’</w:t>
      </w:r>
      <w:r w:rsidR="00776CEA" w:rsidRPr="00034910">
        <w:t>avais-je pas indiqué que l</w:t>
      </w:r>
      <w:r>
        <w:t>’</w:t>
      </w:r>
      <w:r w:rsidR="00776CEA" w:rsidRPr="00034910">
        <w:t>idée du trust du radium avait dû naître dans l</w:t>
      </w:r>
      <w:r>
        <w:t>’</w:t>
      </w:r>
      <w:r w:rsidR="00776CEA" w:rsidRPr="00034910">
        <w:t>entourage de ces hommes de sciences</w:t>
      </w:r>
      <w:r>
        <w:t> ?</w:t>
      </w:r>
    </w:p>
    <w:p w14:paraId="61FFCEB6" w14:textId="77777777" w:rsidR="00E57EC9" w:rsidRDefault="00776CEA" w:rsidP="00E57EC9">
      <w:r w:rsidRPr="00034910">
        <w:t>Et comme elle courbait le front</w:t>
      </w:r>
      <w:r w:rsidR="00E57EC9">
        <w:t> :</w:t>
      </w:r>
    </w:p>
    <w:p w14:paraId="6DBA9940" w14:textId="77777777" w:rsidR="00E57EC9" w:rsidRDefault="00E57EC9" w:rsidP="00E57EC9">
      <w:r>
        <w:lastRenderedPageBreak/>
        <w:t>— </w:t>
      </w:r>
      <w:r w:rsidR="00776CEA" w:rsidRPr="00034910">
        <w:t>Il faudra vingt années pour reconstituer la fortune en r</w:t>
      </w:r>
      <w:r w:rsidR="00776CEA" w:rsidRPr="00034910">
        <w:t>a</w:t>
      </w:r>
      <w:r w:rsidR="00776CEA" w:rsidRPr="00034910">
        <w:t>dium de l</w:t>
      </w:r>
      <w:r>
        <w:t>’</w:t>
      </w:r>
      <w:r w:rsidR="00776CEA" w:rsidRPr="00034910">
        <w:t>humanité</w:t>
      </w:r>
      <w:r>
        <w:t xml:space="preserve">. </w:t>
      </w:r>
      <w:r w:rsidR="00776CEA" w:rsidRPr="00034910">
        <w:t>Pendant vingt ans</w:t>
      </w:r>
      <w:r>
        <w:t xml:space="preserve">, </w:t>
      </w:r>
      <w:r w:rsidR="00776CEA" w:rsidRPr="00034910">
        <w:t>Larmette est maître de la transformation des corindons</w:t>
      </w:r>
      <w:r>
        <w:t xml:space="preserve">… </w:t>
      </w:r>
      <w:r w:rsidR="00776CEA" w:rsidRPr="00034910">
        <w:t>Le voilà bien</w:t>
      </w:r>
      <w:r>
        <w:t xml:space="preserve">, </w:t>
      </w:r>
      <w:r w:rsidR="00776CEA" w:rsidRPr="00034910">
        <w:t>le milliard convoité</w:t>
      </w:r>
      <w:r>
        <w:t>.</w:t>
      </w:r>
    </w:p>
    <w:p w14:paraId="5A713B23" w14:textId="77777777" w:rsidR="00E57EC9" w:rsidRDefault="00776CEA" w:rsidP="00E57EC9">
      <w:r w:rsidRPr="00034910">
        <w:t>Puis doucement</w:t>
      </w:r>
      <w:r w:rsidR="00E57EC9">
        <w:t xml:space="preserve">, </w:t>
      </w:r>
      <w:r w:rsidRPr="00034910">
        <w:t>il reprit</w:t>
      </w:r>
      <w:r w:rsidR="00E57EC9">
        <w:t> :</w:t>
      </w:r>
    </w:p>
    <w:p w14:paraId="4095C5F0" w14:textId="77777777" w:rsidR="00E57EC9" w:rsidRDefault="00E57EC9" w:rsidP="00E57EC9">
      <w:r>
        <w:t>— </w:t>
      </w:r>
      <w:r w:rsidR="00776CEA" w:rsidRPr="00034910">
        <w:t>Je veux vous convaincre</w:t>
      </w:r>
      <w:r>
        <w:t xml:space="preserve">, </w:t>
      </w:r>
      <w:r w:rsidR="00776CEA" w:rsidRPr="00034910">
        <w:t>car le danger viendra de lui</w:t>
      </w:r>
      <w:r>
        <w:t xml:space="preserve">. </w:t>
      </w:r>
      <w:r w:rsidR="00776CEA" w:rsidRPr="00034910">
        <w:t>Voici ce que j</w:t>
      </w:r>
      <w:r>
        <w:t>’</w:t>
      </w:r>
      <w:r w:rsidR="00776CEA" w:rsidRPr="00034910">
        <w:t>ai vu durant ma rapide inspection</w:t>
      </w:r>
      <w:r>
        <w:t xml:space="preserve">. </w:t>
      </w:r>
      <w:r w:rsidR="00776CEA" w:rsidRPr="00034910">
        <w:t>La mise en scène du vol fut bien réglée</w:t>
      </w:r>
      <w:r>
        <w:t xml:space="preserve">. </w:t>
      </w:r>
      <w:r w:rsidR="00776CEA" w:rsidRPr="00034910">
        <w:t>La police officielle devait s</w:t>
      </w:r>
      <w:r>
        <w:t>’</w:t>
      </w:r>
      <w:r w:rsidR="00776CEA" w:rsidRPr="00034910">
        <w:t>y laisser prendre</w:t>
      </w:r>
      <w:r>
        <w:t xml:space="preserve">. </w:t>
      </w:r>
      <w:r w:rsidR="00776CEA" w:rsidRPr="00034910">
        <w:t>Les pierres disparues ont été enlevées par Larmette et ses associés eux-mêmes</w:t>
      </w:r>
      <w:r>
        <w:t xml:space="preserve">… </w:t>
      </w:r>
      <w:r w:rsidR="00776CEA" w:rsidRPr="00034910">
        <w:t>Ils les ont simplement changées de place</w:t>
      </w:r>
      <w:r>
        <w:t xml:space="preserve">, </w:t>
      </w:r>
      <w:r w:rsidR="00776CEA" w:rsidRPr="00034910">
        <w:t>et comme toutes les solutions simples</w:t>
      </w:r>
      <w:r>
        <w:t xml:space="preserve">, </w:t>
      </w:r>
      <w:r w:rsidR="00776CEA" w:rsidRPr="00034910">
        <w:t>celle-ci ne viendra à l</w:t>
      </w:r>
      <w:r>
        <w:t>’</w:t>
      </w:r>
      <w:r w:rsidR="00776CEA" w:rsidRPr="00034910">
        <w:t>esprit de personne</w:t>
      </w:r>
      <w:r>
        <w:t>.</w:t>
      </w:r>
    </w:p>
    <w:p w14:paraId="000EBEBE" w14:textId="77777777" w:rsidR="00E57EC9" w:rsidRDefault="00E57EC9" w:rsidP="00E57EC9">
      <w:r>
        <w:t>— </w:t>
      </w:r>
      <w:r w:rsidR="00776CEA" w:rsidRPr="00034910">
        <w:t>Changées de place</w:t>
      </w:r>
      <w:r>
        <w:t xml:space="preserve">, </w:t>
      </w:r>
      <w:r w:rsidR="00776CEA" w:rsidRPr="00034910">
        <w:t>dites-vous</w:t>
      </w:r>
      <w:r>
        <w:t xml:space="preserve"> ? </w:t>
      </w:r>
      <w:r w:rsidR="00776CEA" w:rsidRPr="00034910">
        <w:t>Mais on peut les tro</w:t>
      </w:r>
      <w:r w:rsidR="00776CEA" w:rsidRPr="00034910">
        <w:t>u</w:t>
      </w:r>
      <w:r w:rsidR="00776CEA" w:rsidRPr="00034910">
        <w:t>ver</w:t>
      </w:r>
      <w:r>
        <w:t> ?</w:t>
      </w:r>
    </w:p>
    <w:p w14:paraId="447655AF" w14:textId="77777777" w:rsidR="00E57EC9" w:rsidRDefault="00E57EC9" w:rsidP="00E57EC9">
      <w:r>
        <w:t>— </w:t>
      </w:r>
      <w:r w:rsidR="00776CEA" w:rsidRPr="00034910">
        <w:t>Oh</w:t>
      </w:r>
      <w:r>
        <w:t xml:space="preserve"> ! </w:t>
      </w:r>
      <w:r w:rsidR="00776CEA" w:rsidRPr="00034910">
        <w:t>facilement</w:t>
      </w:r>
      <w:r>
        <w:t xml:space="preserve">. </w:t>
      </w:r>
      <w:r w:rsidR="00776CEA" w:rsidRPr="00034910">
        <w:t>Un tiroir non fermé à clef les contient</w:t>
      </w:r>
      <w:r>
        <w:t xml:space="preserve">… </w:t>
      </w:r>
      <w:r w:rsidR="00776CEA" w:rsidRPr="00034910">
        <w:t>j</w:t>
      </w:r>
      <w:r>
        <w:t>’</w:t>
      </w:r>
      <w:r w:rsidR="00776CEA" w:rsidRPr="00034910">
        <w:t>en ai tenu en mains</w:t>
      </w:r>
      <w:r>
        <w:t>.</w:t>
      </w:r>
    </w:p>
    <w:p w14:paraId="4D3D7E84" w14:textId="77777777" w:rsidR="00E57EC9" w:rsidRDefault="00E57EC9" w:rsidP="00E57EC9">
      <w:r>
        <w:t>— </w:t>
      </w:r>
      <w:r w:rsidR="00776CEA" w:rsidRPr="00034910">
        <w:t>Vous</w:t>
      </w:r>
      <w:r>
        <w:t xml:space="preserve">… </w:t>
      </w:r>
      <w:r w:rsidR="00776CEA" w:rsidRPr="00034910">
        <w:t>mais alors</w:t>
      </w:r>
      <w:r>
        <w:t>… ?</w:t>
      </w:r>
    </w:p>
    <w:p w14:paraId="5CAC77BC" w14:textId="77777777" w:rsidR="00E57EC9" w:rsidRDefault="00776CEA" w:rsidP="00E57EC9">
      <w:r w:rsidRPr="00034910">
        <w:t xml:space="preserve">Les regards de </w:t>
      </w:r>
      <w:smartTag w:uri="urn:schemas-microsoft-com:office:smarttags" w:element="PersonName">
        <w:smartTagPr>
          <w:attr w:name="ProductID" w:val="la Canadienne"/>
        </w:smartTagPr>
        <w:r w:rsidRPr="00034910">
          <w:t>la Canadienne</w:t>
        </w:r>
      </w:smartTag>
      <w:r w:rsidRPr="00034910">
        <w:t xml:space="preserve"> disaient l</w:t>
      </w:r>
      <w:r w:rsidR="00E57EC9">
        <w:t>’</w:t>
      </w:r>
      <w:r w:rsidRPr="00034910">
        <w:t>affolement</w:t>
      </w:r>
      <w:r w:rsidR="00E57EC9">
        <w:t>.</w:t>
      </w:r>
    </w:p>
    <w:p w14:paraId="70E244B8" w14:textId="176CFD13" w:rsidR="00E57EC9" w:rsidRDefault="00E57EC9" w:rsidP="00E57EC9">
      <w:r>
        <w:t>— </w:t>
      </w:r>
      <w:r w:rsidR="00776CEA" w:rsidRPr="00034910">
        <w:t>Vous pensez que l</w:t>
      </w:r>
      <w:r>
        <w:t>’</w:t>
      </w:r>
      <w:r w:rsidR="00776CEA" w:rsidRPr="00034910">
        <w:t>arrestation deviendrait aisée</w:t>
      </w:r>
      <w:r>
        <w:t xml:space="preserve">, </w:t>
      </w:r>
      <w:r w:rsidR="00776CEA" w:rsidRPr="00034910">
        <w:t>Mad</w:t>
      </w:r>
      <w:r w:rsidR="00776CEA" w:rsidRPr="00034910">
        <w:t>e</w:t>
      </w:r>
      <w:r w:rsidR="00776CEA" w:rsidRPr="00034910">
        <w:t>moiselle</w:t>
      </w:r>
      <w:r>
        <w:t xml:space="preserve">… </w:t>
      </w:r>
      <w:r w:rsidR="00776CEA" w:rsidRPr="00034910">
        <w:t>Détrompez-vous</w:t>
      </w:r>
      <w:r>
        <w:t xml:space="preserve">. </w:t>
      </w:r>
      <w:r w:rsidR="00776CEA" w:rsidRPr="00034910">
        <w:t>Les pierres sont méconnaissables</w:t>
      </w:r>
      <w:r>
        <w:t xml:space="preserve">. </w:t>
      </w:r>
      <w:r w:rsidR="00776CEA" w:rsidRPr="00034910">
        <w:t>Elles ont été exposées à la chaleur d</w:t>
      </w:r>
      <w:r>
        <w:t>’</w:t>
      </w:r>
      <w:r w:rsidR="00776CEA" w:rsidRPr="00034910">
        <w:t>un four électrique qui</w:t>
      </w:r>
      <w:r>
        <w:t xml:space="preserve">, </w:t>
      </w:r>
      <w:r w:rsidR="00776CEA" w:rsidRPr="00034910">
        <w:t>vous le savez</w:t>
      </w:r>
      <w:r>
        <w:t xml:space="preserve">, </w:t>
      </w:r>
      <w:proofErr w:type="spellStart"/>
      <w:r w:rsidR="00776CEA" w:rsidRPr="00034910">
        <w:t>a</w:t>
      </w:r>
      <w:proofErr w:type="spellEnd"/>
      <w:r w:rsidR="00776CEA" w:rsidRPr="00034910">
        <w:t xml:space="preserve"> la propriété de les décolorer</w:t>
      </w:r>
      <w:r>
        <w:t xml:space="preserve">, </w:t>
      </w:r>
      <w:r w:rsidR="00776CEA" w:rsidRPr="00034910">
        <w:t>de les rendre opaques</w:t>
      </w:r>
      <w:r>
        <w:t xml:space="preserve">. </w:t>
      </w:r>
      <w:r w:rsidR="00776CEA" w:rsidRPr="00034910">
        <w:t>Elles demeureront ainsi jusqu</w:t>
      </w:r>
      <w:r>
        <w:t>’</w:t>
      </w:r>
      <w:r w:rsidR="00776CEA" w:rsidRPr="00034910">
        <w:t xml:space="preserve">au jour où il plaira à </w:t>
      </w:r>
      <w:r>
        <w:t>M. </w:t>
      </w:r>
      <w:r w:rsidR="00776CEA" w:rsidRPr="00034910">
        <w:t>Larmette de leur rendre leur éclat primitif à l</w:t>
      </w:r>
      <w:r>
        <w:t>’</w:t>
      </w:r>
      <w:r w:rsidR="00776CEA" w:rsidRPr="00034910">
        <w:t>aide du radium</w:t>
      </w:r>
      <w:r>
        <w:t xml:space="preserve">. </w:t>
      </w:r>
      <w:r w:rsidR="00776CEA" w:rsidRPr="00034910">
        <w:t>Pour l</w:t>
      </w:r>
      <w:r>
        <w:t>’</w:t>
      </w:r>
      <w:r w:rsidR="00776CEA" w:rsidRPr="00034910">
        <w:t>instant</w:t>
      </w:r>
      <w:r>
        <w:t xml:space="preserve">, </w:t>
      </w:r>
      <w:r w:rsidR="00776CEA" w:rsidRPr="00034910">
        <w:t>elles se présentent sous l</w:t>
      </w:r>
      <w:r>
        <w:t>’</w:t>
      </w:r>
      <w:r w:rsidR="00776CEA" w:rsidRPr="00034910">
        <w:t>apparence des corindons a</w:t>
      </w:r>
      <w:r w:rsidR="00776CEA" w:rsidRPr="00034910">
        <w:t>b</w:t>
      </w:r>
      <w:r w:rsidR="00776CEA" w:rsidRPr="00034910">
        <w:t>solument communs</w:t>
      </w:r>
      <w:r>
        <w:t xml:space="preserve">. </w:t>
      </w:r>
      <w:r w:rsidR="00776CEA" w:rsidRPr="00034910">
        <w:t>Et comme elle considérait son interloc</w:t>
      </w:r>
      <w:r w:rsidR="00776CEA" w:rsidRPr="00034910">
        <w:t>u</w:t>
      </w:r>
      <w:r w:rsidR="00776CEA" w:rsidRPr="00034910">
        <w:t>teur d</w:t>
      </w:r>
      <w:r>
        <w:t>’</w:t>
      </w:r>
      <w:r w:rsidR="00776CEA" w:rsidRPr="00034910">
        <w:t>un air de doute</w:t>
      </w:r>
      <w:r>
        <w:t> :</w:t>
      </w:r>
    </w:p>
    <w:p w14:paraId="6745D6DE" w14:textId="77777777" w:rsidR="00E57EC9" w:rsidRDefault="00E57EC9" w:rsidP="00E57EC9">
      <w:r>
        <w:t>— </w:t>
      </w:r>
      <w:r w:rsidR="00776CEA" w:rsidRPr="00034910">
        <w:t>Je vous certifie que cela est ainsi</w:t>
      </w:r>
      <w:r>
        <w:t xml:space="preserve">, </w:t>
      </w:r>
      <w:r w:rsidR="00776CEA" w:rsidRPr="00034910">
        <w:t>déclara-t-il un peu s</w:t>
      </w:r>
      <w:r w:rsidR="00776CEA" w:rsidRPr="00034910">
        <w:t>è</w:t>
      </w:r>
      <w:r w:rsidR="00776CEA" w:rsidRPr="00034910">
        <w:t>chement</w:t>
      </w:r>
      <w:r>
        <w:t>.</w:t>
      </w:r>
    </w:p>
    <w:p w14:paraId="24ED7924" w14:textId="77777777" w:rsidR="00E57EC9" w:rsidRDefault="00E57EC9" w:rsidP="00E57EC9">
      <w:r>
        <w:lastRenderedPageBreak/>
        <w:t>— </w:t>
      </w:r>
      <w:r w:rsidR="00776CEA" w:rsidRPr="00034910">
        <w:t>Oh</w:t>
      </w:r>
      <w:r>
        <w:t xml:space="preserve"> ! </w:t>
      </w:r>
      <w:r w:rsidR="00776CEA" w:rsidRPr="00034910">
        <w:t>s</w:t>
      </w:r>
      <w:r>
        <w:t>’</w:t>
      </w:r>
      <w:r w:rsidR="00776CEA" w:rsidRPr="00034910">
        <w:t>empressa-t-elle de répondre</w:t>
      </w:r>
      <w:r>
        <w:t xml:space="preserve">, </w:t>
      </w:r>
      <w:r w:rsidR="00776CEA" w:rsidRPr="00034910">
        <w:t>je vous crois</w:t>
      </w:r>
      <w:r>
        <w:t xml:space="preserve">, </w:t>
      </w:r>
      <w:r w:rsidR="00776CEA" w:rsidRPr="00034910">
        <w:t>je veux vous croire</w:t>
      </w:r>
      <w:r>
        <w:t xml:space="preserve"> ; </w:t>
      </w:r>
      <w:r w:rsidR="00776CEA" w:rsidRPr="00034910">
        <w:t>seulement</w:t>
      </w:r>
      <w:r>
        <w:t xml:space="preserve">, </w:t>
      </w:r>
      <w:r w:rsidR="00776CEA" w:rsidRPr="00034910">
        <w:t>je ne comprends pas</w:t>
      </w:r>
      <w:r>
        <w:t>.</w:t>
      </w:r>
    </w:p>
    <w:p w14:paraId="3AAE73FF" w14:textId="77777777" w:rsidR="00E57EC9" w:rsidRDefault="00776CEA" w:rsidP="00E57EC9">
      <w:r w:rsidRPr="00034910">
        <w:t>Déjà il avait oublié son mouvement de mauvaise humeur</w:t>
      </w:r>
      <w:r w:rsidR="00E57EC9">
        <w:t>.</w:t>
      </w:r>
    </w:p>
    <w:p w14:paraId="3B10BED2" w14:textId="77777777" w:rsidR="00E57EC9" w:rsidRDefault="00E57EC9" w:rsidP="00E57EC9">
      <w:pPr>
        <w:rPr>
          <w:i/>
          <w:iCs/>
        </w:rPr>
      </w:pPr>
      <w:r>
        <w:t>— </w:t>
      </w:r>
      <w:r w:rsidR="00776CEA" w:rsidRPr="00034910">
        <w:t>J</w:t>
      </w:r>
      <w:r>
        <w:t>’</w:t>
      </w:r>
      <w:r w:rsidR="00776CEA" w:rsidRPr="00034910">
        <w:t>ai tort</w:t>
      </w:r>
      <w:r>
        <w:t xml:space="preserve">, </w:t>
      </w:r>
      <w:r w:rsidR="00776CEA" w:rsidRPr="00034910">
        <w:t>Mademoiselle</w:t>
      </w:r>
      <w:r>
        <w:t xml:space="preserve">, </w:t>
      </w:r>
      <w:r w:rsidR="00776CEA" w:rsidRPr="00034910">
        <w:t>vous ne pouvez pas compre</w:t>
      </w:r>
      <w:r w:rsidR="00776CEA" w:rsidRPr="00034910">
        <w:t>n</w:t>
      </w:r>
      <w:r w:rsidR="00776CEA" w:rsidRPr="00034910">
        <w:t>dre</w:t>
      </w:r>
      <w:r>
        <w:t xml:space="preserve">… ; </w:t>
      </w:r>
      <w:r w:rsidR="00776CEA" w:rsidRPr="00034910">
        <w:t>mais je tiens à vous persuader et je ne vous cacherai rien</w:t>
      </w:r>
      <w:r>
        <w:t xml:space="preserve">. </w:t>
      </w:r>
      <w:r w:rsidR="00776CEA" w:rsidRPr="00034910">
        <w:t>Quel fut le mobile de ce cambriolage simulé</w:t>
      </w:r>
      <w:r>
        <w:t xml:space="preserve"> ?… </w:t>
      </w:r>
      <w:r w:rsidR="00776CEA" w:rsidRPr="00034910">
        <w:t xml:space="preserve">Donner </w:t>
      </w:r>
      <w:r w:rsidR="00776CEA" w:rsidRPr="00034910">
        <w:rPr>
          <w:i/>
          <w:iCs/>
        </w:rPr>
        <w:t>au v</w:t>
      </w:r>
      <w:r w:rsidR="00776CEA" w:rsidRPr="00034910">
        <w:rPr>
          <w:i/>
          <w:iCs/>
        </w:rPr>
        <w:t>o</w:t>
      </w:r>
      <w:r w:rsidR="00776CEA" w:rsidRPr="00034910">
        <w:rPr>
          <w:i/>
          <w:iCs/>
        </w:rPr>
        <w:t xml:space="preserve">leur du radium </w:t>
      </w:r>
      <w:r w:rsidR="00776CEA" w:rsidRPr="00034910">
        <w:t xml:space="preserve">la situation inattaquable de </w:t>
      </w:r>
      <w:r w:rsidR="00776CEA" w:rsidRPr="00034910">
        <w:rPr>
          <w:i/>
          <w:iCs/>
        </w:rPr>
        <w:t>volé des corindons</w:t>
      </w:r>
      <w:r>
        <w:rPr>
          <w:i/>
          <w:iCs/>
        </w:rPr>
        <w:t>.</w:t>
      </w:r>
    </w:p>
    <w:p w14:paraId="0DA2F193" w14:textId="77777777" w:rsidR="00E57EC9" w:rsidRDefault="00E57EC9" w:rsidP="00E57EC9">
      <w:r>
        <w:t>— </w:t>
      </w:r>
      <w:r w:rsidR="00776CEA" w:rsidRPr="00034910">
        <w:t>Oui</w:t>
      </w:r>
      <w:r>
        <w:t xml:space="preserve">, </w:t>
      </w:r>
      <w:r w:rsidR="00776CEA" w:rsidRPr="00034910">
        <w:t>fit-elle</w:t>
      </w:r>
      <w:r>
        <w:t xml:space="preserve">, </w:t>
      </w:r>
      <w:r w:rsidR="00776CEA" w:rsidRPr="00034910">
        <w:t>les sourcils froncés</w:t>
      </w:r>
      <w:r>
        <w:t xml:space="preserve">, </w:t>
      </w:r>
      <w:r w:rsidR="00776CEA" w:rsidRPr="00034910">
        <w:t>toute sa personne tr</w:t>
      </w:r>
      <w:r w:rsidR="00776CEA" w:rsidRPr="00034910">
        <w:t>a</w:t>
      </w:r>
      <w:r w:rsidR="00776CEA" w:rsidRPr="00034910">
        <w:t>hissant l</w:t>
      </w:r>
      <w:r>
        <w:t>’</w:t>
      </w:r>
      <w:r w:rsidR="00776CEA" w:rsidRPr="00034910">
        <w:t>effort de l</w:t>
      </w:r>
      <w:r>
        <w:t>’</w:t>
      </w:r>
      <w:r w:rsidR="00776CEA" w:rsidRPr="00034910">
        <w:t>attention</w:t>
      </w:r>
      <w:r>
        <w:t>.</w:t>
      </w:r>
    </w:p>
    <w:p w14:paraId="71C52C0F" w14:textId="77777777" w:rsidR="00E57EC9" w:rsidRDefault="00E57EC9" w:rsidP="00E57EC9">
      <w:r>
        <w:t>— </w:t>
      </w:r>
      <w:r w:rsidR="00776CEA" w:rsidRPr="00034910">
        <w:t>Il fallait prouver sans prouver trop</w:t>
      </w:r>
      <w:r>
        <w:t xml:space="preserve">. </w:t>
      </w:r>
      <w:r w:rsidR="00776CEA" w:rsidRPr="00034910">
        <w:t>Si l</w:t>
      </w:r>
      <w:r>
        <w:t>’</w:t>
      </w:r>
      <w:r w:rsidR="00776CEA" w:rsidRPr="00034910">
        <w:t>on avait dérobé à la fois et les corindons de valeur et les corindons communs</w:t>
      </w:r>
      <w:r>
        <w:t xml:space="preserve">, </w:t>
      </w:r>
      <w:r w:rsidR="00776CEA" w:rsidRPr="00034910">
        <w:t>le détenteur du radium eût été désigné de façon trop claire</w:t>
      </w:r>
      <w:r>
        <w:t xml:space="preserve">. </w:t>
      </w:r>
      <w:r w:rsidR="00776CEA" w:rsidRPr="00034910">
        <w:t>C</w:t>
      </w:r>
      <w:r>
        <w:t>’</w:t>
      </w:r>
      <w:r w:rsidR="00776CEA" w:rsidRPr="00034910">
        <w:t>eût été une maladresse</w:t>
      </w:r>
      <w:r>
        <w:t xml:space="preserve">, </w:t>
      </w:r>
      <w:r w:rsidR="00776CEA" w:rsidRPr="00034910">
        <w:t>inadmissible de la part de l</w:t>
      </w:r>
      <w:r>
        <w:t>’</w:t>
      </w:r>
      <w:r w:rsidR="00776CEA" w:rsidRPr="00034910">
        <w:t>accusé assez habile pour avoir préparé et perpétré le cambriolage des grands laboratoires du monde</w:t>
      </w:r>
      <w:r>
        <w:t xml:space="preserve">. </w:t>
      </w:r>
      <w:r w:rsidR="00776CEA" w:rsidRPr="00034910">
        <w:t>D</w:t>
      </w:r>
      <w:r>
        <w:t>’</w:t>
      </w:r>
      <w:r w:rsidR="00776CEA" w:rsidRPr="00034910">
        <w:t>où transmutation des corindons</w:t>
      </w:r>
      <w:r>
        <w:t xml:space="preserve">, </w:t>
      </w:r>
      <w:r w:rsidR="00776CEA" w:rsidRPr="00034910">
        <w:t xml:space="preserve">et </w:t>
      </w:r>
      <w:r w:rsidR="00776CEA" w:rsidRPr="00034910">
        <w:rPr>
          <w:i/>
          <w:iCs/>
        </w:rPr>
        <w:t xml:space="preserve">nécessité </w:t>
      </w:r>
      <w:r w:rsidR="00776CEA" w:rsidRPr="00034910">
        <w:t>pour les coupables d</w:t>
      </w:r>
      <w:r>
        <w:t>’</w:t>
      </w:r>
      <w:r w:rsidR="00776CEA" w:rsidRPr="00034910">
        <w:t>appeler l</w:t>
      </w:r>
      <w:r>
        <w:t>’</w:t>
      </w:r>
      <w:r w:rsidR="00776CEA" w:rsidRPr="00034910">
        <w:t>attention sur le mépris marqué par les pseudo-voleurs</w:t>
      </w:r>
      <w:r>
        <w:t xml:space="preserve">. </w:t>
      </w:r>
      <w:r w:rsidR="00776CEA" w:rsidRPr="00034910">
        <w:t>Ils n</w:t>
      </w:r>
      <w:r>
        <w:t>’</w:t>
      </w:r>
      <w:r w:rsidR="00776CEA" w:rsidRPr="00034910">
        <w:t>y ont pas manqué</w:t>
      </w:r>
      <w:r>
        <w:t xml:space="preserve">. </w:t>
      </w:r>
      <w:r w:rsidR="00776CEA" w:rsidRPr="00034910">
        <w:t>D</w:t>
      </w:r>
      <w:r>
        <w:t>’</w:t>
      </w:r>
      <w:r w:rsidR="00776CEA" w:rsidRPr="00034910">
        <w:t>autre part</w:t>
      </w:r>
      <w:r>
        <w:t xml:space="preserve">, </w:t>
      </w:r>
      <w:r w:rsidR="00776CEA" w:rsidRPr="00034910">
        <w:t>la mesure permettait de conserver les pierres sous la main</w:t>
      </w:r>
      <w:r>
        <w:t xml:space="preserve">. </w:t>
      </w:r>
      <w:r w:rsidR="00776CEA" w:rsidRPr="00034910">
        <w:t>Le four électrique d</w:t>
      </w:r>
      <w:r>
        <w:t>’</w:t>
      </w:r>
      <w:r w:rsidR="00776CEA" w:rsidRPr="00034910">
        <w:t>abord</w:t>
      </w:r>
      <w:r>
        <w:t xml:space="preserve">, </w:t>
      </w:r>
      <w:r w:rsidR="00776CEA" w:rsidRPr="00034910">
        <w:t>le radium ensuite</w:t>
      </w:r>
      <w:r>
        <w:t xml:space="preserve">, </w:t>
      </w:r>
      <w:r w:rsidR="00776CEA" w:rsidRPr="00034910">
        <w:t>et le tour était joué</w:t>
      </w:r>
      <w:r>
        <w:t>.</w:t>
      </w:r>
    </w:p>
    <w:p w14:paraId="694D2A55" w14:textId="77777777" w:rsidR="00E57EC9" w:rsidRDefault="00E57EC9" w:rsidP="00E57EC9">
      <w:r>
        <w:t>— </w:t>
      </w:r>
      <w:r w:rsidR="00776CEA" w:rsidRPr="00034910">
        <w:t>Je commence à voir</w:t>
      </w:r>
      <w:r>
        <w:t xml:space="preserve">, </w:t>
      </w:r>
      <w:r w:rsidR="00776CEA" w:rsidRPr="00034910">
        <w:t xml:space="preserve">murmura </w:t>
      </w:r>
      <w:proofErr w:type="spellStart"/>
      <w:r w:rsidR="00776CEA" w:rsidRPr="00034910">
        <w:t>Fleuriane</w:t>
      </w:r>
      <w:proofErr w:type="spellEnd"/>
      <w:r w:rsidR="00776CEA" w:rsidRPr="00034910">
        <w:t xml:space="preserve"> d</w:t>
      </w:r>
      <w:r>
        <w:t>’</w:t>
      </w:r>
      <w:r w:rsidR="00776CEA" w:rsidRPr="00034910">
        <w:t>un accent troublé</w:t>
      </w:r>
      <w:r>
        <w:t xml:space="preserve">… </w:t>
      </w:r>
      <w:r w:rsidR="00776CEA" w:rsidRPr="00034910">
        <w:t>Je vois et j</w:t>
      </w:r>
      <w:r>
        <w:t>’</w:t>
      </w:r>
      <w:r w:rsidR="00776CEA" w:rsidRPr="00034910">
        <w:t>admire la puissance du cerveau qui prévoit de telles complications</w:t>
      </w:r>
      <w:r>
        <w:t>.</w:t>
      </w:r>
    </w:p>
    <w:p w14:paraId="3C4FB102" w14:textId="77777777" w:rsidR="00E57EC9" w:rsidRDefault="00776CEA" w:rsidP="00E57EC9">
      <w:r w:rsidRPr="00034910">
        <w:t xml:space="preserve">Une légère rougeur monta aux joues de Dick </w:t>
      </w:r>
      <w:proofErr w:type="spellStart"/>
      <w:r w:rsidRPr="00034910">
        <w:t>Fann</w:t>
      </w:r>
      <w:proofErr w:type="spellEnd"/>
      <w:r w:rsidR="00E57EC9">
        <w:t xml:space="preserve">, </w:t>
      </w:r>
      <w:r w:rsidRPr="00034910">
        <w:t>mais il poursuivit</w:t>
      </w:r>
      <w:r w:rsidR="00E57EC9">
        <w:t> :</w:t>
      </w:r>
    </w:p>
    <w:p w14:paraId="1E82193E" w14:textId="77777777" w:rsidR="00E57EC9" w:rsidRDefault="00E57EC9" w:rsidP="00E57EC9">
      <w:r>
        <w:t>— </w:t>
      </w:r>
      <w:r w:rsidR="00776CEA" w:rsidRPr="00034910">
        <w:t>J</w:t>
      </w:r>
      <w:r>
        <w:t>’</w:t>
      </w:r>
      <w:r w:rsidR="00776CEA" w:rsidRPr="00034910">
        <w:t>ai vu les corindons devenus sans éclat</w:t>
      </w:r>
      <w:r>
        <w:t xml:space="preserve">, </w:t>
      </w:r>
      <w:r w:rsidR="00776CEA" w:rsidRPr="00034910">
        <w:t>sans valeur en apparence</w:t>
      </w:r>
      <w:r>
        <w:t xml:space="preserve">. </w:t>
      </w:r>
      <w:r w:rsidR="00776CEA" w:rsidRPr="00034910">
        <w:t xml:space="preserve">Un envoyé de Dick </w:t>
      </w:r>
      <w:proofErr w:type="spellStart"/>
      <w:r w:rsidR="00776CEA" w:rsidRPr="00034910">
        <w:t>Fann</w:t>
      </w:r>
      <w:proofErr w:type="spellEnd"/>
      <w:r w:rsidR="00776CEA" w:rsidRPr="00034910">
        <w:t xml:space="preserve"> devait fatalement inquiéter les coquins</w:t>
      </w:r>
      <w:r>
        <w:t xml:space="preserve">, </w:t>
      </w:r>
      <w:r w:rsidR="00776CEA" w:rsidRPr="00034910">
        <w:t xml:space="preserve">les exciter aux fausses manœuvres </w:t>
      </w:r>
      <w:r w:rsidR="00776CEA" w:rsidRPr="00034910">
        <w:lastRenderedPageBreak/>
        <w:t>prévues</w:t>
      </w:r>
      <w:r>
        <w:t xml:space="preserve">. </w:t>
      </w:r>
      <w:r w:rsidR="00776CEA" w:rsidRPr="00034910">
        <w:t>On m</w:t>
      </w:r>
      <w:r>
        <w:t>’</w:t>
      </w:r>
      <w:r w:rsidR="00776CEA" w:rsidRPr="00034910">
        <w:t>a montré les pierres</w:t>
      </w:r>
      <w:r>
        <w:t xml:space="preserve">, </w:t>
      </w:r>
      <w:r w:rsidR="00776CEA" w:rsidRPr="00034910">
        <w:t xml:space="preserve">appris leur nombre </w:t>
      </w:r>
      <w:r w:rsidR="00776CEA" w:rsidRPr="00034910">
        <w:rPr>
          <w:i/>
          <w:iCs/>
        </w:rPr>
        <w:t xml:space="preserve">sensiblement supérieur </w:t>
      </w:r>
      <w:r w:rsidR="00776CEA" w:rsidRPr="00034910">
        <w:t>à celui des gemmes dérobées</w:t>
      </w:r>
      <w:r>
        <w:t>.</w:t>
      </w:r>
    </w:p>
    <w:p w14:paraId="6001FA05" w14:textId="77777777" w:rsidR="00E57EC9" w:rsidRDefault="00E57EC9" w:rsidP="00E57EC9">
      <w:r>
        <w:t>— </w:t>
      </w:r>
      <w:r w:rsidR="00776CEA" w:rsidRPr="00034910">
        <w:t>Supérieur</w:t>
      </w:r>
      <w:r>
        <w:t xml:space="preserve">, </w:t>
      </w:r>
      <w:r w:rsidR="00776CEA" w:rsidRPr="00034910">
        <w:t>mais alors</w:t>
      </w:r>
      <w:r>
        <w:t>… ?</w:t>
      </w:r>
    </w:p>
    <w:p w14:paraId="53F6E84B" w14:textId="77777777" w:rsidR="00E57EC9" w:rsidRDefault="00E57EC9" w:rsidP="00E57EC9">
      <w:r>
        <w:t>— </w:t>
      </w:r>
      <w:r w:rsidR="00776CEA" w:rsidRPr="00034910">
        <w:t>Cela prouve l</w:t>
      </w:r>
      <w:r>
        <w:t>’</w:t>
      </w:r>
      <w:r w:rsidR="00776CEA" w:rsidRPr="00034910">
        <w:t>exactitude de mes affirmations</w:t>
      </w:r>
      <w:r>
        <w:t xml:space="preserve">… </w:t>
      </w:r>
      <w:r w:rsidR="00776CEA" w:rsidRPr="00034910">
        <w:t>Étant donnée sa clientèle riche</w:t>
      </w:r>
      <w:r>
        <w:t xml:space="preserve">, </w:t>
      </w:r>
      <w:r w:rsidR="00776CEA" w:rsidRPr="00034910">
        <w:t>une maison comme Larmette et C</w:t>
      </w:r>
      <w:r w:rsidR="00776CEA" w:rsidRPr="00034910">
        <w:rPr>
          <w:vertAlign w:val="superscript"/>
        </w:rPr>
        <w:t>ie</w:t>
      </w:r>
      <w:r w:rsidR="00776CEA" w:rsidRPr="00034910">
        <w:t xml:space="preserve"> ne s</w:t>
      </w:r>
      <w:r>
        <w:t>’</w:t>
      </w:r>
      <w:r w:rsidR="00776CEA" w:rsidRPr="00034910">
        <w:t>encombre pas de pierres à bas prix</w:t>
      </w:r>
      <w:r>
        <w:t xml:space="preserve">… </w:t>
      </w:r>
      <w:r w:rsidR="00776CEA" w:rsidRPr="00034910">
        <w:t>Elle n</w:t>
      </w:r>
      <w:r>
        <w:t>’</w:t>
      </w:r>
      <w:r w:rsidR="00776CEA" w:rsidRPr="00034910">
        <w:t>en vend qu</w:t>
      </w:r>
      <w:r>
        <w:t>’</w:t>
      </w:r>
      <w:r w:rsidR="00776CEA" w:rsidRPr="00034910">
        <w:t>exceptionnellement</w:t>
      </w:r>
      <w:r>
        <w:t xml:space="preserve">… </w:t>
      </w:r>
      <w:r w:rsidR="00776CEA" w:rsidRPr="00034910">
        <w:t>Donc</w:t>
      </w:r>
      <w:r>
        <w:t xml:space="preserve">, </w:t>
      </w:r>
      <w:r w:rsidR="00776CEA" w:rsidRPr="00034910">
        <w:t>un stock décent à cent cinquante est très largement suffisant</w:t>
      </w:r>
      <w:r>
        <w:t xml:space="preserve">. </w:t>
      </w:r>
      <w:r w:rsidR="00776CEA" w:rsidRPr="00034910">
        <w:t>Or</w:t>
      </w:r>
      <w:r>
        <w:t xml:space="preserve">, </w:t>
      </w:r>
      <w:r w:rsidR="00776CEA" w:rsidRPr="00034910">
        <w:t>les tiroirs en contiennent mille quatre cent cinquante</w:t>
      </w:r>
      <w:r>
        <w:t xml:space="preserve">, </w:t>
      </w:r>
      <w:r w:rsidR="00776CEA" w:rsidRPr="00034910">
        <w:t>ce qui s</w:t>
      </w:r>
      <w:r>
        <w:t>’</w:t>
      </w:r>
      <w:r w:rsidR="00776CEA" w:rsidRPr="00034910">
        <w:t>explique par l</w:t>
      </w:r>
      <w:r>
        <w:t>’</w:t>
      </w:r>
      <w:r w:rsidR="00776CEA" w:rsidRPr="00034910">
        <w:t>adjonction des mille trois cents corindons volés et transformés</w:t>
      </w:r>
      <w:r>
        <w:t>.</w:t>
      </w:r>
    </w:p>
    <w:p w14:paraId="53FFC4EE" w14:textId="77777777" w:rsidR="00E57EC9" w:rsidRDefault="00776CEA" w:rsidP="00E57EC9">
      <w:r w:rsidRPr="00034910">
        <w:t>À présent on sentait la conviction pénétrer dans l</w:t>
      </w:r>
      <w:r w:rsidR="00E57EC9">
        <w:t>’</w:t>
      </w:r>
      <w:r w:rsidRPr="00034910">
        <w:t xml:space="preserve">esprit de </w:t>
      </w:r>
      <w:proofErr w:type="spellStart"/>
      <w:r w:rsidRPr="00034910">
        <w:t>Fleuriane</w:t>
      </w:r>
      <w:proofErr w:type="spellEnd"/>
      <w:r w:rsidR="00E57EC9">
        <w:t xml:space="preserve">, </w:t>
      </w:r>
      <w:r w:rsidRPr="00034910">
        <w:t>ses traits reflétaient sa pensée</w:t>
      </w:r>
      <w:r w:rsidR="00E57EC9">
        <w:t xml:space="preserve">. </w:t>
      </w:r>
      <w:r w:rsidRPr="00034910">
        <w:t>Dick s</w:t>
      </w:r>
      <w:r w:rsidR="00E57EC9">
        <w:t>’</w:t>
      </w:r>
      <w:r w:rsidRPr="00034910">
        <w:t>en aperçut et</w:t>
      </w:r>
      <w:r w:rsidR="00E57EC9">
        <w:t xml:space="preserve">, </w:t>
      </w:r>
      <w:r w:rsidRPr="00034910">
        <w:t>avec un sourire de satisfaction</w:t>
      </w:r>
      <w:r w:rsidR="00E57EC9">
        <w:t> :</w:t>
      </w:r>
    </w:p>
    <w:p w14:paraId="35E5F057" w14:textId="77777777" w:rsidR="00E57EC9" w:rsidRDefault="00E57EC9" w:rsidP="00E57EC9">
      <w:r>
        <w:t>— </w:t>
      </w:r>
      <w:r w:rsidR="00776CEA" w:rsidRPr="00034910">
        <w:t>M</w:t>
      </w:r>
      <w:r>
        <w:t>’</w:t>
      </w:r>
      <w:r w:rsidR="00776CEA" w:rsidRPr="00034910">
        <w:t>étant donné comme chiromancien</w:t>
      </w:r>
      <w:r>
        <w:t xml:space="preserve">, </w:t>
      </w:r>
      <w:r w:rsidR="00776CEA" w:rsidRPr="00034910">
        <w:t>j</w:t>
      </w:r>
      <w:r>
        <w:t>’</w:t>
      </w:r>
      <w:r w:rsidR="00776CEA" w:rsidRPr="00034910">
        <w:t>ai examiné les mains de ces messieurs</w:t>
      </w:r>
      <w:r>
        <w:t xml:space="preserve">. </w:t>
      </w:r>
      <w:r w:rsidR="00776CEA" w:rsidRPr="00034910">
        <w:t>Tandis que je leur débitais de phrases charlatanesques sur les lignes striant leur paume</w:t>
      </w:r>
      <w:r>
        <w:t xml:space="preserve">, </w:t>
      </w:r>
      <w:r w:rsidR="00776CEA" w:rsidRPr="00034910">
        <w:t>j</w:t>
      </w:r>
      <w:r>
        <w:t>’</w:t>
      </w:r>
      <w:r w:rsidR="00776CEA" w:rsidRPr="00034910">
        <w:t>observais des traces légères laissées par la manipulation du four électr</w:t>
      </w:r>
      <w:r w:rsidR="00776CEA" w:rsidRPr="00034910">
        <w:t>i</w:t>
      </w:r>
      <w:r w:rsidR="00776CEA" w:rsidRPr="00034910">
        <w:t>que</w:t>
      </w:r>
      <w:r>
        <w:t>.</w:t>
      </w:r>
    </w:p>
    <w:p w14:paraId="6CFF8475" w14:textId="77777777" w:rsidR="00E57EC9" w:rsidRDefault="00E57EC9" w:rsidP="00E57EC9">
      <w:r>
        <w:t>— </w:t>
      </w:r>
      <w:r w:rsidR="00776CEA" w:rsidRPr="00034910">
        <w:t>Vous dites</w:t>
      </w:r>
      <w:r>
        <w:t> ?</w:t>
      </w:r>
    </w:p>
    <w:p w14:paraId="300C79C0" w14:textId="77777777" w:rsidR="00E57EC9" w:rsidRDefault="00E57EC9" w:rsidP="00E57EC9">
      <w:r>
        <w:t>— </w:t>
      </w:r>
      <w:r w:rsidR="00776CEA" w:rsidRPr="00034910">
        <w:t>Ce qui est</w:t>
      </w:r>
      <w:r>
        <w:t xml:space="preserve">, </w:t>
      </w:r>
      <w:r w:rsidR="00776CEA" w:rsidRPr="00034910">
        <w:t>Mademoiselle</w:t>
      </w:r>
      <w:r>
        <w:t xml:space="preserve">. </w:t>
      </w:r>
      <w:r w:rsidR="00776CEA" w:rsidRPr="00034910">
        <w:t>Quelques précautions que l</w:t>
      </w:r>
      <w:r>
        <w:t>’</w:t>
      </w:r>
      <w:r w:rsidR="00776CEA" w:rsidRPr="00034910">
        <w:t>on prenne</w:t>
      </w:r>
      <w:r>
        <w:t xml:space="preserve">, </w:t>
      </w:r>
      <w:r w:rsidR="00776CEA" w:rsidRPr="00034910">
        <w:t>ces traces inévitables persistent pendant deux ou trois jours</w:t>
      </w:r>
      <w:r>
        <w:t xml:space="preserve">. </w:t>
      </w:r>
      <w:r w:rsidR="00776CEA" w:rsidRPr="00034910">
        <w:t>Je le savais et je les cherchais</w:t>
      </w:r>
      <w:r>
        <w:t xml:space="preserve">, </w:t>
      </w:r>
      <w:r w:rsidR="00776CEA" w:rsidRPr="00034910">
        <w:t>voilà pourquoi je les ai trouvées</w:t>
      </w:r>
      <w:r>
        <w:t xml:space="preserve">. </w:t>
      </w:r>
      <w:r w:rsidR="00776CEA" w:rsidRPr="00034910">
        <w:t>Mais l</w:t>
      </w:r>
      <w:r>
        <w:t>’</w:t>
      </w:r>
      <w:r w:rsidR="00776CEA" w:rsidRPr="00034910">
        <w:t>aveu le plus formel fut l</w:t>
      </w:r>
      <w:r>
        <w:t>’</w:t>
      </w:r>
      <w:r w:rsidR="00776CEA" w:rsidRPr="00034910">
        <w:t>inquiétude apparai</w:t>
      </w:r>
      <w:r w:rsidR="00776CEA" w:rsidRPr="00034910">
        <w:t>s</w:t>
      </w:r>
      <w:r w:rsidR="00776CEA" w:rsidRPr="00034910">
        <w:t>sant par moments sur les traits des associés de Larmette</w:t>
      </w:r>
      <w:r>
        <w:t xml:space="preserve">, </w:t>
      </w:r>
      <w:r w:rsidR="00776CEA" w:rsidRPr="00034910">
        <w:t>les coups d</w:t>
      </w:r>
      <w:r>
        <w:t>’</w:t>
      </w:r>
      <w:r w:rsidR="00776CEA" w:rsidRPr="00034910">
        <w:t>œil autoritaires de ce dernier à ses complices</w:t>
      </w:r>
      <w:r>
        <w:t>.</w:t>
      </w:r>
    </w:p>
    <w:p w14:paraId="5A3076BA" w14:textId="77777777" w:rsidR="00E57EC9" w:rsidRDefault="00E57EC9" w:rsidP="00E57EC9">
      <w:r>
        <w:t>— </w:t>
      </w:r>
      <w:r w:rsidR="00776CEA" w:rsidRPr="00034910">
        <w:t>Comment</w:t>
      </w:r>
      <w:r>
        <w:t xml:space="preserve">, </w:t>
      </w:r>
      <w:r w:rsidR="00776CEA" w:rsidRPr="00034910">
        <w:t>devant vous</w:t>
      </w:r>
      <w:r>
        <w:t xml:space="preserve">, </w:t>
      </w:r>
      <w:r w:rsidR="00776CEA" w:rsidRPr="00034910">
        <w:t>ils étaient assez imprudents</w:t>
      </w:r>
      <w:r>
        <w:t xml:space="preserve">… </w:t>
      </w:r>
      <w:r w:rsidR="00776CEA" w:rsidRPr="00034910">
        <w:t>De nouveau</w:t>
      </w:r>
      <w:r>
        <w:t xml:space="preserve">, </w:t>
      </w:r>
      <w:r w:rsidR="00776CEA" w:rsidRPr="00034910">
        <w:t>le détective se prit à rire</w:t>
      </w:r>
      <w:r>
        <w:t>.</w:t>
      </w:r>
    </w:p>
    <w:p w14:paraId="29C41810" w14:textId="77777777" w:rsidR="00E57EC9" w:rsidRDefault="00E57EC9" w:rsidP="00E57EC9">
      <w:r>
        <w:lastRenderedPageBreak/>
        <w:t>— </w:t>
      </w:r>
      <w:r w:rsidR="00776CEA" w:rsidRPr="00034910">
        <w:t>Oh</w:t>
      </w:r>
      <w:r>
        <w:t xml:space="preserve"> ! </w:t>
      </w:r>
      <w:r w:rsidR="00776CEA" w:rsidRPr="00034910">
        <w:t>j</w:t>
      </w:r>
      <w:r>
        <w:t>’</w:t>
      </w:r>
      <w:r w:rsidR="00776CEA" w:rsidRPr="00034910">
        <w:t>étais à ce moment penché sur leurs mains</w:t>
      </w:r>
      <w:r>
        <w:t xml:space="preserve">… </w:t>
      </w:r>
      <w:r w:rsidR="00776CEA" w:rsidRPr="00034910">
        <w:t>et</w:t>
      </w:r>
      <w:r>
        <w:t xml:space="preserve">, </w:t>
      </w:r>
      <w:r w:rsidR="00776CEA" w:rsidRPr="00034910">
        <w:t>je dois leur rendre cette justice</w:t>
      </w:r>
      <w:r>
        <w:t xml:space="preserve">, </w:t>
      </w:r>
      <w:r w:rsidR="00776CEA" w:rsidRPr="00034910">
        <w:t>il était normalement impossible que je les visse</w:t>
      </w:r>
      <w:r>
        <w:t>.</w:t>
      </w:r>
    </w:p>
    <w:p w14:paraId="28CA5518" w14:textId="77777777" w:rsidR="00E57EC9" w:rsidRDefault="00E57EC9" w:rsidP="00E57EC9">
      <w:r>
        <w:t>— </w:t>
      </w:r>
      <w:r w:rsidR="00776CEA" w:rsidRPr="00034910">
        <w:t>Allons</w:t>
      </w:r>
      <w:r>
        <w:t xml:space="preserve">, </w:t>
      </w:r>
      <w:r w:rsidR="00776CEA" w:rsidRPr="00034910">
        <w:t>soupira la jeune fille</w:t>
      </w:r>
      <w:r>
        <w:t xml:space="preserve">, </w:t>
      </w:r>
      <w:r w:rsidR="00776CEA" w:rsidRPr="00034910">
        <w:t>je recommence à ne plus comprendre</w:t>
      </w:r>
      <w:r>
        <w:t>.</w:t>
      </w:r>
    </w:p>
    <w:p w14:paraId="33CAC4F1" w14:textId="77777777" w:rsidR="00E57EC9" w:rsidRDefault="00E57EC9" w:rsidP="00E57EC9">
      <w:r>
        <w:t>— </w:t>
      </w:r>
      <w:r w:rsidR="00776CEA" w:rsidRPr="00034910">
        <w:t>Parce que vous ne m</w:t>
      </w:r>
      <w:r>
        <w:t>’</w:t>
      </w:r>
      <w:r w:rsidR="00776CEA" w:rsidRPr="00034910">
        <w:t>accordez pas le temps d</w:t>
      </w:r>
      <w:r>
        <w:t>’</w:t>
      </w:r>
      <w:r w:rsidR="00776CEA" w:rsidRPr="00034910">
        <w:t>expliquer</w:t>
      </w:r>
      <w:r>
        <w:t xml:space="preserve">. </w:t>
      </w:r>
      <w:r w:rsidR="00776CEA" w:rsidRPr="00034910">
        <w:rPr>
          <w:i/>
          <w:iCs/>
        </w:rPr>
        <w:t>Normalement</w:t>
      </w:r>
      <w:r>
        <w:rPr>
          <w:i/>
          <w:iCs/>
        </w:rPr>
        <w:t xml:space="preserve">, </w:t>
      </w:r>
      <w:r w:rsidR="00776CEA" w:rsidRPr="00034910">
        <w:t>vous disais-je</w:t>
      </w:r>
      <w:r>
        <w:t xml:space="preserve">, </w:t>
      </w:r>
      <w:r w:rsidR="00776CEA" w:rsidRPr="00034910">
        <w:t>je ne pouvais les voir</w:t>
      </w:r>
      <w:r>
        <w:t xml:space="preserve">, </w:t>
      </w:r>
      <w:r w:rsidR="00776CEA" w:rsidRPr="00034910">
        <w:t>mais j</w:t>
      </w:r>
      <w:r>
        <w:t>’</w:t>
      </w:r>
      <w:r w:rsidR="00776CEA" w:rsidRPr="00034910">
        <w:t xml:space="preserve">avais un moyen </w:t>
      </w:r>
      <w:r w:rsidR="00776CEA" w:rsidRPr="00034910">
        <w:rPr>
          <w:i/>
          <w:iCs/>
        </w:rPr>
        <w:t>anormal</w:t>
      </w:r>
      <w:r>
        <w:rPr>
          <w:i/>
          <w:iCs/>
        </w:rPr>
        <w:t xml:space="preserve">, </w:t>
      </w:r>
      <w:r w:rsidR="00776CEA" w:rsidRPr="00034910">
        <w:t>qu</w:t>
      </w:r>
      <w:r>
        <w:t>’</w:t>
      </w:r>
      <w:r w:rsidR="00776CEA" w:rsidRPr="00034910">
        <w:t>ils n</w:t>
      </w:r>
      <w:r>
        <w:t>’</w:t>
      </w:r>
      <w:r w:rsidR="00776CEA" w:rsidRPr="00034910">
        <w:t>étaient point en posture de sou</w:t>
      </w:r>
      <w:r w:rsidR="00776CEA" w:rsidRPr="00034910">
        <w:t>p</w:t>
      </w:r>
      <w:r w:rsidR="00776CEA" w:rsidRPr="00034910">
        <w:t>çonner</w:t>
      </w:r>
      <w:r>
        <w:t>.</w:t>
      </w:r>
    </w:p>
    <w:p w14:paraId="572187E6" w14:textId="60547456" w:rsidR="00E57EC9" w:rsidRDefault="00776CEA" w:rsidP="00E57EC9">
      <w:r w:rsidRPr="00034910">
        <w:t>Il plongea sa main dans sa poche et la ramena</w:t>
      </w:r>
      <w:r w:rsidR="00E57EC9">
        <w:t xml:space="preserve">, </w:t>
      </w:r>
      <w:r w:rsidRPr="00034910">
        <w:t xml:space="preserve">présentant à son interlocutrice les lunettes étranges qui avaient surpris </w:t>
      </w:r>
      <w:r w:rsidR="00E57EC9">
        <w:t>M. </w:t>
      </w:r>
      <w:proofErr w:type="spellStart"/>
      <w:r w:rsidRPr="00034910">
        <w:t>Ginat</w:t>
      </w:r>
      <w:proofErr w:type="spellEnd"/>
      <w:r w:rsidR="00E57EC9">
        <w:t>.</w:t>
      </w:r>
    </w:p>
    <w:p w14:paraId="66390A60" w14:textId="77777777" w:rsidR="00E57EC9" w:rsidRDefault="00E57EC9" w:rsidP="00E57EC9">
      <w:r>
        <w:t>— </w:t>
      </w:r>
      <w:r w:rsidR="00776CEA" w:rsidRPr="00034910">
        <w:t>Ceci</w:t>
      </w:r>
      <w:r>
        <w:t xml:space="preserve">, </w:t>
      </w:r>
      <w:r w:rsidR="00776CEA" w:rsidRPr="00034910">
        <w:t>dit-il</w:t>
      </w:r>
      <w:r>
        <w:t>.</w:t>
      </w:r>
    </w:p>
    <w:p w14:paraId="584D340B" w14:textId="77777777" w:rsidR="00E57EC9" w:rsidRDefault="00E57EC9" w:rsidP="00E57EC9">
      <w:r>
        <w:t>— </w:t>
      </w:r>
      <w:r w:rsidR="00776CEA" w:rsidRPr="00034910">
        <w:t>Qu</w:t>
      </w:r>
      <w:r>
        <w:t>’</w:t>
      </w:r>
      <w:r w:rsidR="00776CEA" w:rsidRPr="00034910">
        <w:t>est-ce</w:t>
      </w:r>
      <w:r>
        <w:t> ?</w:t>
      </w:r>
    </w:p>
    <w:p w14:paraId="3675189B" w14:textId="77777777" w:rsidR="00E57EC9" w:rsidRDefault="00E57EC9" w:rsidP="00E57EC9">
      <w:r>
        <w:t>— </w:t>
      </w:r>
      <w:r w:rsidR="00776CEA" w:rsidRPr="00034910">
        <w:t>La transformation d</w:t>
      </w:r>
      <w:r>
        <w:t>’</w:t>
      </w:r>
      <w:r w:rsidR="00776CEA" w:rsidRPr="00034910">
        <w:t>un appareil d</w:t>
      </w:r>
      <w:r>
        <w:t>’</w:t>
      </w:r>
      <w:r w:rsidR="00776CEA" w:rsidRPr="00034910">
        <w:t>optique</w:t>
      </w:r>
      <w:r>
        <w:t xml:space="preserve">, </w:t>
      </w:r>
      <w:r w:rsidR="00776CEA" w:rsidRPr="00034910">
        <w:t>imaginé n</w:t>
      </w:r>
      <w:r w:rsidR="00776CEA" w:rsidRPr="00034910">
        <w:t>a</w:t>
      </w:r>
      <w:r w:rsidR="00776CEA" w:rsidRPr="00034910">
        <w:t>guère pour un de mes amis qu</w:t>
      </w:r>
      <w:r>
        <w:t>’</w:t>
      </w:r>
      <w:r w:rsidR="00776CEA" w:rsidRPr="00034910">
        <w:t>un accident de laboratoire avait presque privé de la vue</w:t>
      </w:r>
      <w:r>
        <w:t xml:space="preserve">. </w:t>
      </w:r>
      <w:r w:rsidR="00776CEA" w:rsidRPr="00034910">
        <w:t>Il voyait plusieurs images des objets</w:t>
      </w:r>
      <w:r>
        <w:t xml:space="preserve">, </w:t>
      </w:r>
      <w:r w:rsidR="00776CEA" w:rsidRPr="00034910">
        <w:t>d</w:t>
      </w:r>
      <w:r>
        <w:t>’</w:t>
      </w:r>
      <w:r w:rsidR="00776CEA" w:rsidRPr="00034910">
        <w:t>où confusion</w:t>
      </w:r>
      <w:r>
        <w:t xml:space="preserve">. </w:t>
      </w:r>
      <w:r w:rsidR="00776CEA" w:rsidRPr="00034910">
        <w:t>Sur le tambour de la monture étaient disposés des prismes dont la combinaison amenait la superposition des images de façon à n</w:t>
      </w:r>
      <w:r>
        <w:t>’</w:t>
      </w:r>
      <w:r w:rsidR="00776CEA" w:rsidRPr="00034910">
        <w:t>en former qu</w:t>
      </w:r>
      <w:r>
        <w:t>’</w:t>
      </w:r>
      <w:r w:rsidR="00776CEA" w:rsidRPr="00034910">
        <w:t>une</w:t>
      </w:r>
      <w:r>
        <w:t xml:space="preserve">. </w:t>
      </w:r>
      <w:r w:rsidR="00776CEA" w:rsidRPr="00034910">
        <w:t>Ce fut le point de départ de mon idée</w:t>
      </w:r>
      <w:r>
        <w:t xml:space="preserve">. </w:t>
      </w:r>
      <w:r w:rsidR="00776CEA" w:rsidRPr="00034910">
        <w:t>Des prismes à réflexion totale amènent devant mes yeux ce qui se passe à côté et même en arrière de moi</w:t>
      </w:r>
      <w:r>
        <w:t xml:space="preserve">. </w:t>
      </w:r>
      <w:r w:rsidR="00776CEA" w:rsidRPr="00034910">
        <w:t>De sorte que</w:t>
      </w:r>
      <w:r>
        <w:t xml:space="preserve">, </w:t>
      </w:r>
      <w:r w:rsidR="00776CEA" w:rsidRPr="00034910">
        <w:t>penché en avant</w:t>
      </w:r>
      <w:r>
        <w:t xml:space="preserve">, </w:t>
      </w:r>
      <w:r w:rsidR="00776CEA" w:rsidRPr="00034910">
        <w:t>je vois distinctement le visage des pe</w:t>
      </w:r>
      <w:r w:rsidR="00776CEA" w:rsidRPr="00034910">
        <w:t>r</w:t>
      </w:r>
      <w:r w:rsidR="00776CEA" w:rsidRPr="00034910">
        <w:t>sonnes placées en face de moi</w:t>
      </w:r>
      <w:r>
        <w:t xml:space="preserve">, </w:t>
      </w:r>
      <w:r w:rsidR="00776CEA" w:rsidRPr="00034910">
        <w:t>lesquelles</w:t>
      </w:r>
      <w:r>
        <w:t xml:space="preserve">, </w:t>
      </w:r>
      <w:r w:rsidR="00776CEA" w:rsidRPr="00034910">
        <w:t>vu ma position</w:t>
      </w:r>
      <w:r>
        <w:t xml:space="preserve">, </w:t>
      </w:r>
      <w:r w:rsidR="00776CEA" w:rsidRPr="00034910">
        <w:t>sont persuadées que je ne saurais apercevoir d</w:t>
      </w:r>
      <w:r>
        <w:t>’</w:t>
      </w:r>
      <w:r w:rsidR="00776CEA" w:rsidRPr="00034910">
        <w:t>elles autre chose que leurs pieds</w:t>
      </w:r>
      <w:r>
        <w:t>.</w:t>
      </w:r>
    </w:p>
    <w:p w14:paraId="6BD6C19E" w14:textId="77777777" w:rsidR="00E57EC9" w:rsidRDefault="00776CEA" w:rsidP="00E57EC9">
      <w:r w:rsidRPr="00034910">
        <w:t>Mais faisant disparaître ses lunettes</w:t>
      </w:r>
      <w:r w:rsidR="00E57EC9">
        <w:t> :</w:t>
      </w:r>
    </w:p>
    <w:p w14:paraId="1C7F32E4" w14:textId="77777777" w:rsidR="00E57EC9" w:rsidRDefault="00E57EC9" w:rsidP="00E57EC9">
      <w:r>
        <w:t>— </w:t>
      </w:r>
      <w:r w:rsidR="00776CEA" w:rsidRPr="00034910">
        <w:t>Je me hâte</w:t>
      </w:r>
      <w:r>
        <w:t xml:space="preserve">… </w:t>
      </w:r>
      <w:r w:rsidR="00776CEA" w:rsidRPr="00034910">
        <w:t>notre tour du lac prend fin</w:t>
      </w:r>
      <w:r>
        <w:t xml:space="preserve">. </w:t>
      </w:r>
      <w:r w:rsidR="00776CEA" w:rsidRPr="00034910">
        <w:t>Dans quelques minutes</w:t>
      </w:r>
      <w:r>
        <w:t xml:space="preserve">, </w:t>
      </w:r>
      <w:r w:rsidR="00776CEA" w:rsidRPr="00034910">
        <w:t>nous nous séparerons</w:t>
      </w:r>
      <w:r>
        <w:t xml:space="preserve">… </w:t>
      </w:r>
      <w:r w:rsidR="00776CEA" w:rsidRPr="00034910">
        <w:t>J</w:t>
      </w:r>
      <w:r>
        <w:t>’</w:t>
      </w:r>
      <w:r w:rsidR="00776CEA" w:rsidRPr="00034910">
        <w:t xml:space="preserve">ai bien juste le </w:t>
      </w:r>
      <w:r w:rsidR="00776CEA" w:rsidRPr="00034910">
        <w:lastRenderedPageBreak/>
        <w:t>temps</w:t>
      </w:r>
      <w:r>
        <w:t xml:space="preserve">. </w:t>
      </w:r>
      <w:r w:rsidR="00776CEA" w:rsidRPr="00034910">
        <w:t>Donc</w:t>
      </w:r>
      <w:r>
        <w:t xml:space="preserve">, </w:t>
      </w:r>
      <w:r w:rsidR="00776CEA" w:rsidRPr="00034910">
        <w:t>un employé de Larmette m</w:t>
      </w:r>
      <w:r>
        <w:t>’</w:t>
      </w:r>
      <w:r w:rsidR="00776CEA" w:rsidRPr="00034910">
        <w:t>a suivi jusqu</w:t>
      </w:r>
      <w:r>
        <w:t>’</w:t>
      </w:r>
      <w:r w:rsidR="00776CEA" w:rsidRPr="00034910">
        <w:t>au Grand Hôtel et s</w:t>
      </w:r>
      <w:r>
        <w:t>’</w:t>
      </w:r>
      <w:r w:rsidR="00776CEA" w:rsidRPr="00034910">
        <w:t>est enquis</w:t>
      </w:r>
      <w:r>
        <w:t xml:space="preserve">, </w:t>
      </w:r>
      <w:r w:rsidR="00776CEA" w:rsidRPr="00034910">
        <w:t>au bureau</w:t>
      </w:r>
      <w:r>
        <w:t xml:space="preserve">, </w:t>
      </w:r>
      <w:r w:rsidR="00776CEA" w:rsidRPr="00034910">
        <w:t>de l</w:t>
      </w:r>
      <w:r>
        <w:t>’</w:t>
      </w:r>
      <w:r w:rsidR="00776CEA" w:rsidRPr="00034910">
        <w:t xml:space="preserve">appartement occupé par Sir </w:t>
      </w:r>
      <w:proofErr w:type="spellStart"/>
      <w:r w:rsidR="00776CEA" w:rsidRPr="00034910">
        <w:t>Braddy</w:t>
      </w:r>
      <w:proofErr w:type="spellEnd"/>
      <w:r>
        <w:t xml:space="preserve">. </w:t>
      </w:r>
      <w:r w:rsidR="00776CEA" w:rsidRPr="00034910">
        <w:t>Moi</w:t>
      </w:r>
      <w:r>
        <w:t xml:space="preserve">, </w:t>
      </w:r>
      <w:r w:rsidR="00776CEA" w:rsidRPr="00034910">
        <w:t>j</w:t>
      </w:r>
      <w:r>
        <w:t>’</w:t>
      </w:r>
      <w:r w:rsidR="00776CEA" w:rsidRPr="00034910">
        <w:t>ai traversé l</w:t>
      </w:r>
      <w:r>
        <w:t>’</w:t>
      </w:r>
      <w:r w:rsidR="00776CEA" w:rsidRPr="00034910">
        <w:t>immeuble</w:t>
      </w:r>
      <w:r>
        <w:t xml:space="preserve">, </w:t>
      </w:r>
      <w:r w:rsidR="00776CEA" w:rsidRPr="00034910">
        <w:t>profitant de la solitude des corr</w:t>
      </w:r>
      <w:r w:rsidR="00776CEA" w:rsidRPr="00034910">
        <w:t>i</w:t>
      </w:r>
      <w:r w:rsidR="00776CEA" w:rsidRPr="00034910">
        <w:t>dors pour redevenir moi</w:t>
      </w:r>
      <w:r>
        <w:t xml:space="preserve">. </w:t>
      </w:r>
      <w:r w:rsidR="00776CEA" w:rsidRPr="00034910">
        <w:t>Ce soir</w:t>
      </w:r>
      <w:r>
        <w:t xml:space="preserve">, </w:t>
      </w:r>
      <w:r w:rsidR="00776CEA" w:rsidRPr="00034910">
        <w:t>je quitte Paris pour retourner en Angleterre</w:t>
      </w:r>
      <w:r>
        <w:t>.</w:t>
      </w:r>
    </w:p>
    <w:p w14:paraId="062346C7" w14:textId="77777777" w:rsidR="00E57EC9" w:rsidRDefault="00E57EC9" w:rsidP="00E57EC9">
      <w:r>
        <w:t>— </w:t>
      </w:r>
      <w:r w:rsidR="00776CEA" w:rsidRPr="00034910">
        <w:t>Comment</w:t>
      </w:r>
      <w:r>
        <w:t xml:space="preserve">, </w:t>
      </w:r>
      <w:r w:rsidR="00776CEA" w:rsidRPr="00034910">
        <w:t>vous partez</w:t>
      </w:r>
      <w:r>
        <w:t> ?</w:t>
      </w:r>
    </w:p>
    <w:p w14:paraId="61782A31" w14:textId="77777777" w:rsidR="00E57EC9" w:rsidRDefault="00776CEA" w:rsidP="00E57EC9">
      <w:proofErr w:type="spellStart"/>
      <w:r w:rsidRPr="00034910">
        <w:t>Fleuriane</w:t>
      </w:r>
      <w:proofErr w:type="spellEnd"/>
      <w:r w:rsidRPr="00034910">
        <w:t xml:space="preserve"> avait prononcé ces mots avec terreur</w:t>
      </w:r>
      <w:r w:rsidR="00E57EC9">
        <w:t xml:space="preserve">. </w:t>
      </w:r>
      <w:r w:rsidRPr="00034910">
        <w:t>Il la rass</w:t>
      </w:r>
      <w:r w:rsidRPr="00034910">
        <w:t>u</w:t>
      </w:r>
      <w:r w:rsidRPr="00034910">
        <w:t>ra du geste</w:t>
      </w:r>
      <w:r w:rsidR="00E57EC9">
        <w:t>.</w:t>
      </w:r>
    </w:p>
    <w:p w14:paraId="070D75E1" w14:textId="77777777" w:rsidR="00E57EC9" w:rsidRDefault="00E57EC9" w:rsidP="00E57EC9">
      <w:r>
        <w:t>— </w:t>
      </w:r>
      <w:r w:rsidR="00776CEA" w:rsidRPr="00034910">
        <w:t>Il le faut bien</w:t>
      </w:r>
      <w:r>
        <w:t xml:space="preserve">. </w:t>
      </w:r>
      <w:r w:rsidR="00776CEA" w:rsidRPr="00034910">
        <w:t>Larmette sait</w:t>
      </w:r>
      <w:r>
        <w:t xml:space="preserve">, </w:t>
      </w:r>
      <w:r w:rsidR="00776CEA" w:rsidRPr="00034910">
        <w:t>n</w:t>
      </w:r>
      <w:r>
        <w:t>’</w:t>
      </w:r>
      <w:r w:rsidR="00776CEA" w:rsidRPr="00034910">
        <w:t>en doutez pas</w:t>
      </w:r>
      <w:r>
        <w:t xml:space="preserve">, </w:t>
      </w:r>
      <w:r w:rsidR="00776CEA" w:rsidRPr="00034910">
        <w:t>que vous êtes venue chez moi</w:t>
      </w:r>
      <w:r>
        <w:t xml:space="preserve">. </w:t>
      </w:r>
      <w:r w:rsidR="00776CEA" w:rsidRPr="00034910">
        <w:t>Je disparais pour le tranquilliser</w:t>
      </w:r>
      <w:r>
        <w:t xml:space="preserve">, </w:t>
      </w:r>
      <w:r w:rsidR="00776CEA" w:rsidRPr="00034910">
        <w:t>mais soyez tranquille</w:t>
      </w:r>
      <w:r>
        <w:t xml:space="preserve">, </w:t>
      </w:r>
      <w:r w:rsidR="00776CEA" w:rsidRPr="00034910">
        <w:t>je partirai avec vous pour le tour du monde New-York-Paris</w:t>
      </w:r>
      <w:r>
        <w:t xml:space="preserve">. </w:t>
      </w:r>
      <w:r w:rsidR="00776CEA" w:rsidRPr="00034910">
        <w:t xml:space="preserve">Seulement je ne serai plus Dick </w:t>
      </w:r>
      <w:proofErr w:type="spellStart"/>
      <w:r w:rsidR="00776CEA" w:rsidRPr="00034910">
        <w:t>Fann</w:t>
      </w:r>
      <w:proofErr w:type="spellEnd"/>
      <w:r>
        <w:t xml:space="preserve">, </w:t>
      </w:r>
      <w:r w:rsidR="00776CEA" w:rsidRPr="00034910">
        <w:t xml:space="preserve">je serai </w:t>
      </w:r>
      <w:proofErr w:type="spellStart"/>
      <w:r w:rsidR="00776CEA" w:rsidRPr="00034910">
        <w:t>Frachay</w:t>
      </w:r>
      <w:proofErr w:type="spellEnd"/>
      <w:r>
        <w:t xml:space="preserve">, </w:t>
      </w:r>
      <w:r w:rsidR="00776CEA" w:rsidRPr="00034910">
        <w:t>le wattman dévoué que vous avez engagé</w:t>
      </w:r>
      <w:r>
        <w:t>.</w:t>
      </w:r>
    </w:p>
    <w:p w14:paraId="2518D0E2" w14:textId="77777777" w:rsidR="00E57EC9" w:rsidRDefault="00776CEA" w:rsidP="00E57EC9">
      <w:r w:rsidRPr="00034910">
        <w:t xml:space="preserve">À ce mot </w:t>
      </w:r>
      <w:r w:rsidRPr="00034910">
        <w:rPr>
          <w:i/>
          <w:iCs/>
        </w:rPr>
        <w:t>engagé</w:t>
      </w:r>
      <w:r w:rsidR="00E57EC9">
        <w:rPr>
          <w:i/>
          <w:iCs/>
        </w:rPr>
        <w:t xml:space="preserve">, </w:t>
      </w:r>
      <w:r w:rsidRPr="00034910">
        <w:t>qui au Canada</w:t>
      </w:r>
      <w:r w:rsidR="00E57EC9">
        <w:t xml:space="preserve">, </w:t>
      </w:r>
      <w:r w:rsidRPr="00034910">
        <w:t>comme dans tous les pays de domination anglaise</w:t>
      </w:r>
      <w:r w:rsidR="00E57EC9">
        <w:t xml:space="preserve">, </w:t>
      </w:r>
      <w:r w:rsidRPr="00034910">
        <w:t xml:space="preserve">signifie </w:t>
      </w:r>
      <w:r w:rsidRPr="00034910">
        <w:rPr>
          <w:i/>
          <w:iCs/>
        </w:rPr>
        <w:t>fiancé</w:t>
      </w:r>
      <w:r w:rsidR="00E57EC9">
        <w:rPr>
          <w:i/>
          <w:iCs/>
        </w:rPr>
        <w:t xml:space="preserve">, </w:t>
      </w:r>
      <w:proofErr w:type="spellStart"/>
      <w:r w:rsidRPr="00034910">
        <w:t>Fleuriane</w:t>
      </w:r>
      <w:proofErr w:type="spellEnd"/>
      <w:r w:rsidRPr="00034910">
        <w:t xml:space="preserve"> rougit</w:t>
      </w:r>
      <w:r w:rsidR="00E57EC9">
        <w:t xml:space="preserve">, </w:t>
      </w:r>
      <w:r w:rsidRPr="00034910">
        <w:t>ses yeux exprimèrent un trouble passager</w:t>
      </w:r>
      <w:r w:rsidR="00E57EC9">
        <w:t xml:space="preserve">. </w:t>
      </w:r>
      <w:r w:rsidRPr="00034910">
        <w:t>Sans paraître s</w:t>
      </w:r>
      <w:r w:rsidR="00E57EC9">
        <w:t>’</w:t>
      </w:r>
      <w:r w:rsidRPr="00034910">
        <w:t>en ape</w:t>
      </w:r>
      <w:r w:rsidRPr="00034910">
        <w:t>r</w:t>
      </w:r>
      <w:r w:rsidRPr="00034910">
        <w:t>cevoir</w:t>
      </w:r>
      <w:r w:rsidR="00E57EC9">
        <w:t xml:space="preserve">, </w:t>
      </w:r>
      <w:r w:rsidRPr="00034910">
        <w:t>Dick reprit</w:t>
      </w:r>
      <w:r w:rsidR="00E57EC9">
        <w:t> :</w:t>
      </w:r>
    </w:p>
    <w:p w14:paraId="0AF1AAA7" w14:textId="10861695" w:rsidR="00E57EC9" w:rsidRDefault="00E57EC9" w:rsidP="00E57EC9">
      <w:r>
        <w:t>— </w:t>
      </w:r>
      <w:r w:rsidR="00776CEA" w:rsidRPr="00034910">
        <w:t>Mon boy</w:t>
      </w:r>
      <w:r>
        <w:t xml:space="preserve">, </w:t>
      </w:r>
      <w:r w:rsidR="00776CEA" w:rsidRPr="00034910">
        <w:t xml:space="preserve">Jean </w:t>
      </w:r>
      <w:proofErr w:type="spellStart"/>
      <w:r w:rsidR="00776CEA" w:rsidRPr="00034910">
        <w:t>Brot</w:t>
      </w:r>
      <w:proofErr w:type="spellEnd"/>
      <w:r>
        <w:t xml:space="preserve">, </w:t>
      </w:r>
      <w:r w:rsidR="00776CEA" w:rsidRPr="00034910">
        <w:t>entrera à votre service demain m</w:t>
      </w:r>
      <w:r w:rsidR="00776CEA" w:rsidRPr="00034910">
        <w:t>a</w:t>
      </w:r>
      <w:r w:rsidR="00776CEA" w:rsidRPr="00034910">
        <w:t>tin</w:t>
      </w:r>
      <w:r>
        <w:t xml:space="preserve">. </w:t>
      </w:r>
      <w:r w:rsidR="00776CEA" w:rsidRPr="00034910">
        <w:t>C</w:t>
      </w:r>
      <w:r>
        <w:t>’</w:t>
      </w:r>
      <w:r w:rsidR="00776CEA" w:rsidRPr="00034910">
        <w:t>est un gamin parisien</w:t>
      </w:r>
      <w:r>
        <w:t xml:space="preserve">, </w:t>
      </w:r>
      <w:r w:rsidR="00776CEA" w:rsidRPr="00034910">
        <w:t>mais un gamin de la bonne race</w:t>
      </w:r>
      <w:r>
        <w:t xml:space="preserve">, </w:t>
      </w:r>
      <w:r w:rsidR="00776CEA" w:rsidRPr="00034910">
        <w:t>brave et fidèle</w:t>
      </w:r>
      <w:r>
        <w:t xml:space="preserve">, </w:t>
      </w:r>
      <w:r w:rsidR="00776CEA" w:rsidRPr="00034910">
        <w:t>j</w:t>
      </w:r>
      <w:r>
        <w:t>’</w:t>
      </w:r>
      <w:r w:rsidR="00776CEA" w:rsidRPr="00034910">
        <w:t>en réponds</w:t>
      </w:r>
      <w:r>
        <w:t xml:space="preserve">. </w:t>
      </w:r>
      <w:r w:rsidR="00776CEA" w:rsidRPr="00034910">
        <w:t xml:space="preserve">Il surveillera </w:t>
      </w:r>
      <w:r>
        <w:t>M</w:t>
      </w:r>
      <w:r w:rsidRPr="00E57EC9">
        <w:rPr>
          <w:vertAlign w:val="superscript"/>
        </w:rPr>
        <w:t>me</w:t>
      </w:r>
      <w:r>
        <w:t> </w:t>
      </w:r>
      <w:proofErr w:type="spellStart"/>
      <w:r w:rsidR="00776CEA" w:rsidRPr="00034910">
        <w:t>Patorne</w:t>
      </w:r>
      <w:proofErr w:type="spellEnd"/>
      <w:r w:rsidR="00776CEA" w:rsidRPr="00034910">
        <w:t xml:space="preserve"> et la la</w:t>
      </w:r>
      <w:r w:rsidR="00776CEA" w:rsidRPr="00034910">
        <w:t>n</w:t>
      </w:r>
      <w:r w:rsidR="00776CEA" w:rsidRPr="00034910">
        <w:t>cera sur toutes les fausses pistes que sa sottise sera chargée de dévoiler à nos adversaires</w:t>
      </w:r>
      <w:r>
        <w:t>.</w:t>
      </w:r>
    </w:p>
    <w:p w14:paraId="6784218E" w14:textId="2F9DF25D" w:rsidR="00E57EC9" w:rsidRDefault="00E57EC9" w:rsidP="00E57EC9">
      <w:r>
        <w:t>— </w:t>
      </w:r>
      <w:r w:rsidR="002D3107" w:rsidRPr="00034910">
        <w:t>Vous n</w:t>
      </w:r>
      <w:r>
        <w:t>’</w:t>
      </w:r>
      <w:r w:rsidR="002D3107" w:rsidRPr="00034910">
        <w:t>oubliez pas</w:t>
      </w:r>
      <w:r>
        <w:t xml:space="preserve">, </w:t>
      </w:r>
      <w:r w:rsidR="002D3107" w:rsidRPr="00034910">
        <w:t xml:space="preserve">modula </w:t>
      </w:r>
      <w:r>
        <w:t>M</w:t>
      </w:r>
      <w:r w:rsidRPr="00E57EC9">
        <w:rPr>
          <w:vertAlign w:val="superscript"/>
        </w:rPr>
        <w:t>lle</w:t>
      </w:r>
      <w:r>
        <w:t> </w:t>
      </w:r>
      <w:r w:rsidR="002D3107" w:rsidRPr="00034910">
        <w:t>Defrance d</w:t>
      </w:r>
      <w:r>
        <w:t>’</w:t>
      </w:r>
      <w:r w:rsidR="002D3107" w:rsidRPr="00034910">
        <w:t>un accent ému</w:t>
      </w:r>
      <w:r>
        <w:t xml:space="preserve">, </w:t>
      </w:r>
      <w:r w:rsidR="002D3107" w:rsidRPr="00034910">
        <w:t>que le départ du raid automobile doit avoir lieu dans six jours</w:t>
      </w:r>
      <w:r>
        <w:t>.</w:t>
      </w:r>
    </w:p>
    <w:p w14:paraId="7B3339DE" w14:textId="77777777" w:rsidR="00E57EC9" w:rsidRDefault="00D75505" w:rsidP="00E57EC9">
      <w:r w:rsidRPr="00034910">
        <w:t>Il affirma de la tête</w:t>
      </w:r>
      <w:r w:rsidR="00E57EC9">
        <w:t> :</w:t>
      </w:r>
    </w:p>
    <w:p w14:paraId="6BA8FA37" w14:textId="77777777" w:rsidR="00E57EC9" w:rsidRDefault="00E57EC9" w:rsidP="00E57EC9">
      <w:r>
        <w:t>— </w:t>
      </w:r>
      <w:r w:rsidR="00D75505" w:rsidRPr="00034910">
        <w:t>Dans cinq</w:t>
      </w:r>
      <w:r>
        <w:t xml:space="preserve">, </w:t>
      </w:r>
      <w:r w:rsidR="00D75505" w:rsidRPr="00034910">
        <w:t>au train de sept heures</w:t>
      </w:r>
      <w:r>
        <w:t xml:space="preserve">, </w:t>
      </w:r>
      <w:r w:rsidR="00D75505" w:rsidRPr="00034910">
        <w:t>vous attendrez à la gare de Lyon</w:t>
      </w:r>
      <w:r>
        <w:t xml:space="preserve">, </w:t>
      </w:r>
      <w:r w:rsidR="00D75505" w:rsidRPr="00034910">
        <w:t xml:space="preserve">votre mécanicien </w:t>
      </w:r>
      <w:proofErr w:type="spellStart"/>
      <w:r w:rsidR="00D75505" w:rsidRPr="00034910">
        <w:t>Frachay</w:t>
      </w:r>
      <w:proofErr w:type="spellEnd"/>
      <w:r>
        <w:t>.</w:t>
      </w:r>
    </w:p>
    <w:p w14:paraId="7AC4F90F" w14:textId="2599C3F3" w:rsidR="00E57EC9" w:rsidRDefault="007C5BD3" w:rsidP="007D17F9">
      <w:pPr>
        <w:pStyle w:val="Centrsolidaire"/>
      </w:pPr>
      <w:r w:rsidRPr="00E57EC9">
        <w:rPr>
          <w:noProof/>
        </w:rPr>
        <w:lastRenderedPageBreak/>
        <w:drawing>
          <wp:inline distT="0" distB="0" distL="0" distR="0" wp14:anchorId="58007FA0" wp14:editId="4F846815">
            <wp:extent cx="2170430" cy="5263515"/>
            <wp:effectExtent l="0" t="0" r="0" b="0"/>
            <wp:docPr id="8" name="Imag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70430" cy="5263515"/>
                    </a:xfrm>
                    <a:prstGeom prst="rect">
                      <a:avLst/>
                    </a:prstGeom>
                    <a:noFill/>
                    <a:ln>
                      <a:noFill/>
                    </a:ln>
                  </pic:spPr>
                </pic:pic>
              </a:graphicData>
            </a:graphic>
          </wp:inline>
        </w:drawing>
      </w:r>
    </w:p>
    <w:p w14:paraId="6782A9B7" w14:textId="77777777" w:rsidR="00E57EC9" w:rsidRDefault="00776CEA" w:rsidP="007D17F9">
      <w:pPr>
        <w:pStyle w:val="Centr14pt"/>
      </w:pPr>
      <w:r w:rsidRPr="00E57EC9">
        <w:t>C</w:t>
      </w:r>
      <w:r w:rsidR="00E57EC9">
        <w:t>’</w:t>
      </w:r>
      <w:r w:rsidRPr="00E57EC9">
        <w:t>est un gamin parisien</w:t>
      </w:r>
      <w:r w:rsidR="00E57EC9">
        <w:t>.</w:t>
      </w:r>
    </w:p>
    <w:p w14:paraId="49E13346" w14:textId="77777777" w:rsidR="00E57EC9" w:rsidRDefault="00E57EC9" w:rsidP="00E57EC9">
      <w:r>
        <w:t>— </w:t>
      </w:r>
      <w:r w:rsidR="00776CEA" w:rsidRPr="00034910">
        <w:t>À la gare de Lyon</w:t>
      </w:r>
      <w:r>
        <w:t> ?</w:t>
      </w:r>
    </w:p>
    <w:p w14:paraId="3D7A91A4" w14:textId="77777777" w:rsidR="00E57EC9" w:rsidRDefault="00E57EC9" w:rsidP="00E57EC9">
      <w:r>
        <w:t>— </w:t>
      </w:r>
      <w:r w:rsidR="00776CEA" w:rsidRPr="00034910">
        <w:t>Oui</w:t>
      </w:r>
      <w:r>
        <w:t xml:space="preserve">, </w:t>
      </w:r>
      <w:proofErr w:type="spellStart"/>
      <w:r w:rsidR="00776CEA" w:rsidRPr="00034910">
        <w:t>Frachay</w:t>
      </w:r>
      <w:proofErr w:type="spellEnd"/>
      <w:r w:rsidR="00776CEA" w:rsidRPr="00034910">
        <w:t xml:space="preserve"> habite Mâcon</w:t>
      </w:r>
      <w:r>
        <w:t xml:space="preserve"> : </w:t>
      </w:r>
      <w:r w:rsidR="00776CEA" w:rsidRPr="00034910">
        <w:t>c</w:t>
      </w:r>
      <w:r>
        <w:t>’</w:t>
      </w:r>
      <w:r w:rsidR="00776CEA" w:rsidRPr="00034910">
        <w:t>est donc de Mâcon qu</w:t>
      </w:r>
      <w:r>
        <w:t>’</w:t>
      </w:r>
      <w:r w:rsidR="00776CEA" w:rsidRPr="00034910">
        <w:t>il arrivera</w:t>
      </w:r>
      <w:r>
        <w:t>.</w:t>
      </w:r>
    </w:p>
    <w:p w14:paraId="7620F891" w14:textId="77777777" w:rsidR="00E57EC9" w:rsidRDefault="00E57EC9" w:rsidP="00E57EC9">
      <w:r>
        <w:t>— </w:t>
      </w:r>
      <w:r w:rsidR="00776CEA" w:rsidRPr="00034910">
        <w:t>Ah çà</w:t>
      </w:r>
      <w:r>
        <w:t xml:space="preserve">, </w:t>
      </w:r>
      <w:r w:rsidR="00776CEA" w:rsidRPr="00034910">
        <w:t>il existe donc</w:t>
      </w:r>
      <w:r>
        <w:t> ?</w:t>
      </w:r>
    </w:p>
    <w:p w14:paraId="3D4334D5" w14:textId="77777777" w:rsidR="00E57EC9" w:rsidRDefault="00E57EC9" w:rsidP="00E57EC9">
      <w:r>
        <w:t>— </w:t>
      </w:r>
      <w:r w:rsidR="00776CEA" w:rsidRPr="00034910">
        <w:t>Naturellement</w:t>
      </w:r>
      <w:r>
        <w:t xml:space="preserve">. </w:t>
      </w:r>
      <w:r w:rsidR="00776CEA" w:rsidRPr="00034910">
        <w:t>Sans cela</w:t>
      </w:r>
      <w:r>
        <w:t xml:space="preserve">, </w:t>
      </w:r>
      <w:r w:rsidR="00776CEA" w:rsidRPr="00034910">
        <w:t>la moindre enquête de nos a</w:t>
      </w:r>
      <w:r w:rsidR="00776CEA" w:rsidRPr="00034910">
        <w:t>d</w:t>
      </w:r>
      <w:r w:rsidR="00776CEA" w:rsidRPr="00034910">
        <w:t>versaires</w:t>
      </w:r>
      <w:r>
        <w:t xml:space="preserve"> – </w:t>
      </w:r>
      <w:r w:rsidR="00776CEA" w:rsidRPr="00034910">
        <w:t>et ils la feront l</w:t>
      </w:r>
      <w:r>
        <w:t>’</w:t>
      </w:r>
      <w:r w:rsidR="00776CEA" w:rsidRPr="00034910">
        <w:t>enquête</w:t>
      </w:r>
      <w:r>
        <w:t xml:space="preserve">, </w:t>
      </w:r>
      <w:r w:rsidR="00776CEA" w:rsidRPr="00034910">
        <w:t>car ils sont gens défiants</w:t>
      </w:r>
      <w:r>
        <w:t xml:space="preserve">, – </w:t>
      </w:r>
      <w:r w:rsidR="00776CEA" w:rsidRPr="00034910">
        <w:t>la moindre enquête</w:t>
      </w:r>
      <w:r>
        <w:t xml:space="preserve">, </w:t>
      </w:r>
      <w:r w:rsidR="00776CEA" w:rsidRPr="00034910">
        <w:t>dis-je</w:t>
      </w:r>
      <w:r>
        <w:t xml:space="preserve">, </w:t>
      </w:r>
      <w:r w:rsidR="00776CEA" w:rsidRPr="00034910">
        <w:t>leur révélerait la supercherie</w:t>
      </w:r>
      <w:r>
        <w:t>.</w:t>
      </w:r>
    </w:p>
    <w:p w14:paraId="23B8AFC4" w14:textId="77777777" w:rsidR="00E57EC9" w:rsidRDefault="00E57EC9" w:rsidP="00E57EC9">
      <w:r>
        <w:t>— </w:t>
      </w:r>
      <w:r w:rsidR="00776CEA" w:rsidRPr="00034910">
        <w:t>Mais encore</w:t>
      </w:r>
      <w:r>
        <w:t xml:space="preserve">, </w:t>
      </w:r>
      <w:r w:rsidR="00776CEA" w:rsidRPr="00034910">
        <w:t>si vous prenez son nom</w:t>
      </w:r>
      <w:r>
        <w:t xml:space="preserve">, </w:t>
      </w:r>
      <w:r w:rsidR="00776CEA" w:rsidRPr="00034910">
        <w:t>on le retrouvera</w:t>
      </w:r>
      <w:r>
        <w:t>.</w:t>
      </w:r>
    </w:p>
    <w:p w14:paraId="32018B56" w14:textId="77777777" w:rsidR="00E57EC9" w:rsidRDefault="00E57EC9" w:rsidP="00E57EC9">
      <w:r>
        <w:lastRenderedPageBreak/>
        <w:t>— </w:t>
      </w:r>
      <w:r w:rsidR="00776CEA" w:rsidRPr="00034910">
        <w:t>Point</w:t>
      </w:r>
      <w:r>
        <w:t xml:space="preserve">, </w:t>
      </w:r>
      <w:proofErr w:type="spellStart"/>
      <w:r w:rsidR="00776CEA" w:rsidRPr="00034910">
        <w:t>Frachay</w:t>
      </w:r>
      <w:proofErr w:type="spellEnd"/>
      <w:r w:rsidR="00776CEA" w:rsidRPr="00034910">
        <w:t xml:space="preserve"> est un taciturne</w:t>
      </w:r>
      <w:r>
        <w:t xml:space="preserve">, </w:t>
      </w:r>
      <w:r w:rsidR="00776CEA" w:rsidRPr="00034910">
        <w:t>vivant très retiré</w:t>
      </w:r>
      <w:r>
        <w:t xml:space="preserve">, </w:t>
      </w:r>
      <w:r w:rsidR="00776CEA" w:rsidRPr="00034910">
        <w:t>ne confiant ses affaires à personne</w:t>
      </w:r>
      <w:r>
        <w:t xml:space="preserve">. </w:t>
      </w:r>
      <w:r w:rsidR="00776CEA" w:rsidRPr="00034910">
        <w:t>Un chagrin de cœur que j</w:t>
      </w:r>
      <w:r>
        <w:t>’</w:t>
      </w:r>
      <w:r w:rsidR="00776CEA" w:rsidRPr="00034910">
        <w:t>ai découvert</w:t>
      </w:r>
      <w:r>
        <w:t xml:space="preserve">… </w:t>
      </w:r>
      <w:r w:rsidR="00776CEA" w:rsidRPr="00034910">
        <w:t>en cherchant autre chose</w:t>
      </w:r>
      <w:r>
        <w:t xml:space="preserve">. </w:t>
      </w:r>
      <w:r w:rsidR="00776CEA" w:rsidRPr="00034910">
        <w:t>Ce chagrin</w:t>
      </w:r>
      <w:r>
        <w:t xml:space="preserve">, </w:t>
      </w:r>
      <w:r w:rsidR="00776CEA" w:rsidRPr="00034910">
        <w:t>grâce à que</w:t>
      </w:r>
      <w:r w:rsidR="00776CEA" w:rsidRPr="00034910">
        <w:t>l</w:t>
      </w:r>
      <w:r w:rsidR="00776CEA" w:rsidRPr="00034910">
        <w:t>ques paroles prononcées par moi à l</w:t>
      </w:r>
      <w:r>
        <w:t>’</w:t>
      </w:r>
      <w:r w:rsidR="00776CEA" w:rsidRPr="00034910">
        <w:t>oreille d</w:t>
      </w:r>
      <w:r>
        <w:t>’</w:t>
      </w:r>
      <w:r w:rsidR="00776CEA" w:rsidRPr="00034910">
        <w:t>une tierce pe</w:t>
      </w:r>
      <w:r w:rsidR="00776CEA" w:rsidRPr="00034910">
        <w:t>r</w:t>
      </w:r>
      <w:r w:rsidR="00776CEA" w:rsidRPr="00034910">
        <w:t>sonne</w:t>
      </w:r>
      <w:r>
        <w:t xml:space="preserve">, </w:t>
      </w:r>
      <w:r w:rsidR="00776CEA" w:rsidRPr="00034910">
        <w:t>va prendre fin</w:t>
      </w:r>
      <w:r>
        <w:t xml:space="preserve">. </w:t>
      </w:r>
      <w:r w:rsidR="00776CEA" w:rsidRPr="00034910">
        <w:t>Je pensais accomplir uniment une bonne action</w:t>
      </w:r>
      <w:r>
        <w:t xml:space="preserve"> ; </w:t>
      </w:r>
      <w:r w:rsidR="00776CEA" w:rsidRPr="00034910">
        <w:t>elle vous servira</w:t>
      </w:r>
      <w:r>
        <w:t xml:space="preserve">… </w:t>
      </w:r>
      <w:proofErr w:type="spellStart"/>
      <w:r w:rsidR="00776CEA" w:rsidRPr="00034910">
        <w:t>Frachay</w:t>
      </w:r>
      <w:proofErr w:type="spellEnd"/>
      <w:r w:rsidR="00776CEA" w:rsidRPr="00034910">
        <w:t xml:space="preserve"> quittera mystérieusement son logis</w:t>
      </w:r>
      <w:r>
        <w:t xml:space="preserve">, </w:t>
      </w:r>
      <w:r w:rsidR="00776CEA" w:rsidRPr="00034910">
        <w:t>dans cinq jours</w:t>
      </w:r>
      <w:r>
        <w:t xml:space="preserve">, </w:t>
      </w:r>
      <w:r w:rsidR="00776CEA" w:rsidRPr="00034910">
        <w:t>et se rendra en Algérie</w:t>
      </w:r>
      <w:r>
        <w:t xml:space="preserve">, </w:t>
      </w:r>
      <w:r w:rsidR="00776CEA" w:rsidRPr="00034910">
        <w:t>à Ouargla</w:t>
      </w:r>
      <w:r>
        <w:t>.</w:t>
      </w:r>
    </w:p>
    <w:p w14:paraId="5F475A94" w14:textId="77777777" w:rsidR="00E57EC9" w:rsidRDefault="00E57EC9" w:rsidP="00E57EC9">
      <w:r>
        <w:t>— </w:t>
      </w:r>
      <w:r w:rsidR="00776CEA" w:rsidRPr="00034910">
        <w:t>Pourquoi à Ouargla</w:t>
      </w:r>
      <w:r>
        <w:t> ?</w:t>
      </w:r>
    </w:p>
    <w:p w14:paraId="4E3C79E6" w14:textId="77777777" w:rsidR="00E57EC9" w:rsidRDefault="00E57EC9" w:rsidP="00E57EC9">
      <w:r>
        <w:t>— </w:t>
      </w:r>
      <w:r w:rsidR="00776CEA" w:rsidRPr="00034910">
        <w:t>Pour rejoindre la tierce personne</w:t>
      </w:r>
      <w:r>
        <w:t xml:space="preserve">. </w:t>
      </w:r>
      <w:r w:rsidR="00776CEA" w:rsidRPr="00034910">
        <w:t>N</w:t>
      </w:r>
      <w:r>
        <w:t>’</w:t>
      </w:r>
      <w:r w:rsidR="00776CEA" w:rsidRPr="00034910">
        <w:t>insistez pas</w:t>
      </w:r>
      <w:r>
        <w:t xml:space="preserve">… </w:t>
      </w:r>
      <w:r w:rsidR="00776CEA" w:rsidRPr="00034910">
        <w:t>Il y a là un petit secret qui ne m</w:t>
      </w:r>
      <w:r>
        <w:t>’</w:t>
      </w:r>
      <w:r w:rsidR="00776CEA" w:rsidRPr="00034910">
        <w:t>appartient pas</w:t>
      </w:r>
      <w:r>
        <w:t xml:space="preserve">. </w:t>
      </w:r>
      <w:r w:rsidR="00776CEA" w:rsidRPr="00034910">
        <w:t>Retenez seulement qu</w:t>
      </w:r>
      <w:r>
        <w:t>’</w:t>
      </w:r>
      <w:r w:rsidR="00776CEA" w:rsidRPr="00034910">
        <w:t>il nous sert</w:t>
      </w:r>
      <w:r>
        <w:t>.</w:t>
      </w:r>
    </w:p>
    <w:p w14:paraId="5B50604B" w14:textId="77777777" w:rsidR="00E57EC9" w:rsidRDefault="00776CEA" w:rsidP="00E57EC9">
      <w:r w:rsidRPr="00034910">
        <w:t>L</w:t>
      </w:r>
      <w:r w:rsidR="00E57EC9">
        <w:t>’</w:t>
      </w:r>
      <w:r w:rsidRPr="00034910">
        <w:t>Arc de Triomphe se dressait en face des causeurs</w:t>
      </w:r>
      <w:r w:rsidR="00E57EC9">
        <w:t xml:space="preserve">. </w:t>
      </w:r>
      <w:r w:rsidRPr="00034910">
        <w:t>Encore quelques tours de roue et l</w:t>
      </w:r>
      <w:r w:rsidR="00E57EC9">
        <w:t>’</w:t>
      </w:r>
      <w:proofErr w:type="spellStart"/>
      <w:r w:rsidRPr="00034910">
        <w:t>auto-taxi</w:t>
      </w:r>
      <w:proofErr w:type="spellEnd"/>
      <w:r w:rsidRPr="00034910">
        <w:t xml:space="preserve"> pénétrait dans le cercle grandiose de la place de l</w:t>
      </w:r>
      <w:r w:rsidR="00E57EC9">
        <w:t>’</w:t>
      </w:r>
      <w:r w:rsidRPr="00034910">
        <w:t>Étoile</w:t>
      </w:r>
      <w:r w:rsidR="00E57EC9">
        <w:t>.</w:t>
      </w:r>
    </w:p>
    <w:p w14:paraId="30C29248" w14:textId="77777777" w:rsidR="00E57EC9" w:rsidRDefault="00E57EC9" w:rsidP="00E57EC9">
      <w:r>
        <w:t>— </w:t>
      </w:r>
      <w:r w:rsidR="00776CEA" w:rsidRPr="00034910">
        <w:t>Tout est bien convenu</w:t>
      </w:r>
      <w:r>
        <w:t xml:space="preserve">, </w:t>
      </w:r>
      <w:r w:rsidR="00776CEA" w:rsidRPr="00034910">
        <w:t>Mademoiselle</w:t>
      </w:r>
      <w:r>
        <w:t xml:space="preserve">, </w:t>
      </w:r>
      <w:r w:rsidR="00776CEA" w:rsidRPr="00034910">
        <w:t>murmura le déte</w:t>
      </w:r>
      <w:r w:rsidR="00776CEA" w:rsidRPr="00034910">
        <w:t>c</w:t>
      </w:r>
      <w:r w:rsidR="00776CEA" w:rsidRPr="00034910">
        <w:t>tive</w:t>
      </w:r>
      <w:r>
        <w:t xml:space="preserve">. </w:t>
      </w:r>
      <w:r w:rsidR="00776CEA" w:rsidRPr="00034910">
        <w:t xml:space="preserve">Dick </w:t>
      </w:r>
      <w:proofErr w:type="spellStart"/>
      <w:r w:rsidR="00776CEA" w:rsidRPr="00034910">
        <w:t>Fann</w:t>
      </w:r>
      <w:proofErr w:type="spellEnd"/>
      <w:r w:rsidR="00776CEA" w:rsidRPr="00034910">
        <w:t xml:space="preserve"> vous fait ses adieux</w:t>
      </w:r>
      <w:r>
        <w:t xml:space="preserve">. </w:t>
      </w:r>
      <w:r w:rsidR="00776CEA" w:rsidRPr="00034910">
        <w:t>Dans cinq jours</w:t>
      </w:r>
      <w:r>
        <w:t xml:space="preserve">, </w:t>
      </w:r>
      <w:r w:rsidR="00776CEA" w:rsidRPr="00034910">
        <w:t>à la gare de Lyon</w:t>
      </w:r>
      <w:r>
        <w:t xml:space="preserve">, </w:t>
      </w:r>
      <w:proofErr w:type="spellStart"/>
      <w:r w:rsidR="00776CEA" w:rsidRPr="00034910">
        <w:t>Frachay</w:t>
      </w:r>
      <w:proofErr w:type="spellEnd"/>
      <w:r w:rsidR="00776CEA" w:rsidRPr="00034910">
        <w:t xml:space="preserve"> vous présentera ses hommages</w:t>
      </w:r>
      <w:r>
        <w:t>.</w:t>
      </w:r>
    </w:p>
    <w:p w14:paraId="5147C448" w14:textId="77777777" w:rsidR="00E57EC9" w:rsidRDefault="00776CEA" w:rsidP="00E57EC9">
      <w:r w:rsidRPr="00034910">
        <w:t>Et sans laisser à la jeune fille le loisir de répondre</w:t>
      </w:r>
      <w:r w:rsidR="00E57EC9">
        <w:t xml:space="preserve">, </w:t>
      </w:r>
      <w:r w:rsidRPr="00034910">
        <w:t>il se pencha à la portière</w:t>
      </w:r>
      <w:r w:rsidR="00E57EC9">
        <w:t> :</w:t>
      </w:r>
    </w:p>
    <w:p w14:paraId="00ABA4EC" w14:textId="77777777" w:rsidR="00E57EC9" w:rsidRDefault="00E57EC9" w:rsidP="00E57EC9">
      <w:r>
        <w:t>— </w:t>
      </w:r>
      <w:r w:rsidR="00776CEA" w:rsidRPr="00034910">
        <w:t>Wattman</w:t>
      </w:r>
      <w:r>
        <w:t xml:space="preserve">, </w:t>
      </w:r>
      <w:r w:rsidR="00776CEA" w:rsidRPr="00034910">
        <w:t>stop</w:t>
      </w:r>
      <w:r>
        <w:t> !</w:t>
      </w:r>
    </w:p>
    <w:p w14:paraId="37704B3C" w14:textId="77777777" w:rsidR="00E57EC9" w:rsidRDefault="00776CEA" w:rsidP="00E57EC9">
      <w:r w:rsidRPr="00034910">
        <w:t>La voiture s</w:t>
      </w:r>
      <w:r w:rsidR="00E57EC9">
        <w:t>’</w:t>
      </w:r>
      <w:r w:rsidRPr="00034910">
        <w:t>arrêta</w:t>
      </w:r>
      <w:r w:rsidR="00E57EC9">
        <w:t xml:space="preserve">. </w:t>
      </w:r>
      <w:r w:rsidRPr="00034910">
        <w:t>Dick descendit</w:t>
      </w:r>
      <w:r w:rsidR="00E57EC9">
        <w:t xml:space="preserve">, </w:t>
      </w:r>
      <w:r w:rsidRPr="00034910">
        <w:t>serra la petite main tendue vers lui et s</w:t>
      </w:r>
      <w:r w:rsidR="00E57EC9">
        <w:t>’</w:t>
      </w:r>
      <w:r w:rsidRPr="00034910">
        <w:t>éloigna d</w:t>
      </w:r>
      <w:r w:rsidR="00E57EC9">
        <w:t>’</w:t>
      </w:r>
      <w:r w:rsidRPr="00034910">
        <w:t>un bon pas dans la direction de l</w:t>
      </w:r>
      <w:r w:rsidR="00E57EC9">
        <w:t>’</w:t>
      </w:r>
      <w:r w:rsidRPr="00034910">
        <w:t>avenue de Wagram</w:t>
      </w:r>
      <w:r w:rsidR="00E57EC9">
        <w:t xml:space="preserve">, </w:t>
      </w:r>
      <w:r w:rsidRPr="00034910">
        <w:t>tandis que l</w:t>
      </w:r>
      <w:r w:rsidR="00E57EC9">
        <w:t>’</w:t>
      </w:r>
      <w:r w:rsidRPr="00034910">
        <w:t xml:space="preserve">auto emportait </w:t>
      </w:r>
      <w:proofErr w:type="spellStart"/>
      <w:r w:rsidRPr="00034910">
        <w:t>Fleuriane</w:t>
      </w:r>
      <w:proofErr w:type="spellEnd"/>
      <w:r w:rsidRPr="00034910">
        <w:t xml:space="preserve"> vers son logis</w:t>
      </w:r>
      <w:r w:rsidR="00E57EC9">
        <w:t>.</w:t>
      </w:r>
    </w:p>
    <w:p w14:paraId="0FD9674F" w14:textId="77777777" w:rsidR="00E57EC9" w:rsidRDefault="00776CEA" w:rsidP="00E57EC9">
      <w:r w:rsidRPr="00034910">
        <w:t>La gentille Canadienne songeait</w:t>
      </w:r>
      <w:r w:rsidR="00E57EC9">
        <w:t xml:space="preserve">. </w:t>
      </w:r>
      <w:r w:rsidRPr="00034910">
        <w:t>Tout au fond d</w:t>
      </w:r>
      <w:r w:rsidR="00E57EC9">
        <w:t>’</w:t>
      </w:r>
      <w:r w:rsidRPr="00034910">
        <w:t>elle-même gémissait un regret</w:t>
      </w:r>
      <w:r w:rsidR="00E57EC9">
        <w:t xml:space="preserve">, </w:t>
      </w:r>
      <w:r w:rsidRPr="00034910">
        <w:t>dont elle ne s</w:t>
      </w:r>
      <w:r w:rsidR="00E57EC9">
        <w:t>’</w:t>
      </w:r>
      <w:r w:rsidRPr="00034910">
        <w:t>étonnait pas</w:t>
      </w:r>
      <w:r w:rsidR="00E57EC9">
        <w:t xml:space="preserve">. </w:t>
      </w:r>
      <w:r w:rsidRPr="00034910">
        <w:t>Elle déplorait de n</w:t>
      </w:r>
      <w:r w:rsidR="00E57EC9">
        <w:t>’</w:t>
      </w:r>
      <w:r w:rsidRPr="00034910">
        <w:t xml:space="preserve">avoir pas dit à Dick </w:t>
      </w:r>
      <w:proofErr w:type="spellStart"/>
      <w:r w:rsidRPr="00034910">
        <w:t>Fann</w:t>
      </w:r>
      <w:proofErr w:type="spellEnd"/>
      <w:r w:rsidR="00E57EC9">
        <w:t xml:space="preserve">, </w:t>
      </w:r>
      <w:r w:rsidRPr="00034910">
        <w:t>devenu en quelques heures un ami différent de tous ceux qu</w:t>
      </w:r>
      <w:r w:rsidR="00E57EC9">
        <w:t>’</w:t>
      </w:r>
      <w:r w:rsidRPr="00034910">
        <w:t>elle s</w:t>
      </w:r>
      <w:r w:rsidR="00E57EC9">
        <w:t>’</w:t>
      </w:r>
      <w:r w:rsidRPr="00034910">
        <w:t>était connus</w:t>
      </w:r>
      <w:r w:rsidR="00E57EC9">
        <w:t xml:space="preserve">, </w:t>
      </w:r>
      <w:r w:rsidRPr="00034910">
        <w:t xml:space="preserve">la </w:t>
      </w:r>
      <w:r w:rsidRPr="00034910">
        <w:lastRenderedPageBreak/>
        <w:t>situation extr</w:t>
      </w:r>
      <w:r w:rsidRPr="00034910">
        <w:t>a</w:t>
      </w:r>
      <w:r w:rsidRPr="00034910">
        <w:t>ordinaire d</w:t>
      </w:r>
      <w:r w:rsidR="00E57EC9">
        <w:t>’</w:t>
      </w:r>
      <w:r w:rsidRPr="00034910">
        <w:t>affection et de confiance qu</w:t>
      </w:r>
      <w:r w:rsidR="00E57EC9">
        <w:t>’</w:t>
      </w:r>
      <w:r w:rsidRPr="00034910">
        <w:t>il avait acquise en son esprit</w:t>
      </w:r>
      <w:r w:rsidR="00E57EC9">
        <w:t> !</w:t>
      </w:r>
    </w:p>
    <w:p w14:paraId="647E4246" w14:textId="77777777" w:rsidR="00E57EC9" w:rsidRDefault="00776CEA" w:rsidP="00E57EC9">
      <w:r w:rsidRPr="00034910">
        <w:t>Vers huit heures du soir</w:t>
      </w:r>
      <w:r w:rsidR="00E57EC9">
        <w:t xml:space="preserve">, </w:t>
      </w:r>
      <w:r w:rsidRPr="00034910">
        <w:t>la nuit venue</w:t>
      </w:r>
      <w:r w:rsidR="00E57EC9">
        <w:t xml:space="preserve">, </w:t>
      </w:r>
      <w:r w:rsidRPr="00034910">
        <w:t>deux hommes st</w:t>
      </w:r>
      <w:r w:rsidRPr="00034910">
        <w:t>a</w:t>
      </w:r>
      <w:r w:rsidRPr="00034910">
        <w:t>tionnaient sur le trottoir en face de l</w:t>
      </w:r>
      <w:r w:rsidR="00E57EC9">
        <w:t>’</w:t>
      </w:r>
      <w:r w:rsidRPr="00034910">
        <w:t>entrée du Grand-Hôtel</w:t>
      </w:r>
      <w:r w:rsidR="00E57EC9">
        <w:t>.</w:t>
      </w:r>
    </w:p>
    <w:p w14:paraId="499BE498" w14:textId="77777777" w:rsidR="00E57EC9" w:rsidRDefault="00776CEA" w:rsidP="00E57EC9">
      <w:r w:rsidRPr="00034910">
        <w:t>Ils se tenaient sous les arbres qui bordent le boulevard des Capucines</w:t>
      </w:r>
      <w:r w:rsidR="00E57EC9">
        <w:t xml:space="preserve">, </w:t>
      </w:r>
      <w:r w:rsidRPr="00034910">
        <w:t>mais leurs yeux détaillaient tous les personnages qui se montraient dans le vestibule brillamment éclairé de l</w:t>
      </w:r>
      <w:r w:rsidR="00E57EC9">
        <w:t>’</w:t>
      </w:r>
      <w:r w:rsidRPr="00034910">
        <w:t>établissement</w:t>
      </w:r>
      <w:r w:rsidR="00E57EC9">
        <w:t>.</w:t>
      </w:r>
    </w:p>
    <w:p w14:paraId="4097C700" w14:textId="77777777" w:rsidR="00E57EC9" w:rsidRDefault="00E57EC9" w:rsidP="00E57EC9">
      <w:r>
        <w:t>— </w:t>
      </w:r>
      <w:r w:rsidR="00776CEA" w:rsidRPr="00034910">
        <w:t>Pensez-vous qu</w:t>
      </w:r>
      <w:r>
        <w:t>’</w:t>
      </w:r>
      <w:r w:rsidR="00776CEA" w:rsidRPr="00034910">
        <w:t>il viendra</w:t>
      </w:r>
      <w:r>
        <w:t xml:space="preserve"> ? </w:t>
      </w:r>
      <w:r w:rsidR="00776CEA" w:rsidRPr="00034910">
        <w:t>fit entre haut et bas l</w:t>
      </w:r>
      <w:r>
        <w:t>’</w:t>
      </w:r>
      <w:r w:rsidR="00776CEA" w:rsidRPr="00034910">
        <w:t>un des curieux</w:t>
      </w:r>
      <w:r>
        <w:t xml:space="preserve">, </w:t>
      </w:r>
      <w:r w:rsidR="00776CEA" w:rsidRPr="00034910">
        <w:t>en qui on eût pu reconnaître l</w:t>
      </w:r>
      <w:r>
        <w:t>’</w:t>
      </w:r>
      <w:r w:rsidR="00776CEA" w:rsidRPr="00034910">
        <w:t xml:space="preserve">employé qui avait suivi sir </w:t>
      </w:r>
      <w:proofErr w:type="spellStart"/>
      <w:r w:rsidR="00776CEA" w:rsidRPr="00034910">
        <w:t>Braddy</w:t>
      </w:r>
      <w:proofErr w:type="spellEnd"/>
      <w:r>
        <w:t xml:space="preserve">, </w:t>
      </w:r>
      <w:r w:rsidR="00776CEA" w:rsidRPr="00034910">
        <w:t>après sa sortie du magasin de la rue de la Paix</w:t>
      </w:r>
      <w:r>
        <w:t>.</w:t>
      </w:r>
    </w:p>
    <w:p w14:paraId="13B42E56" w14:textId="77777777" w:rsidR="00E57EC9" w:rsidRDefault="00E57EC9" w:rsidP="00E57EC9">
      <w:r>
        <w:t>— </w:t>
      </w:r>
      <w:r w:rsidR="00776CEA" w:rsidRPr="00034910">
        <w:t>Je l</w:t>
      </w:r>
      <w:r>
        <w:t>’</w:t>
      </w:r>
      <w:r w:rsidR="00776CEA" w:rsidRPr="00034910">
        <w:t>espère</w:t>
      </w:r>
      <w:r>
        <w:t xml:space="preserve">, </w:t>
      </w:r>
      <w:r w:rsidR="00776CEA" w:rsidRPr="00034910">
        <w:t>riposta l</w:t>
      </w:r>
      <w:r>
        <w:t>’</w:t>
      </w:r>
      <w:r w:rsidR="00776CEA" w:rsidRPr="00034910">
        <w:t>autre sur le même ton</w:t>
      </w:r>
      <w:r>
        <w:t xml:space="preserve">. </w:t>
      </w:r>
      <w:r w:rsidR="00776CEA" w:rsidRPr="00034910">
        <w:t>Il ne m</w:t>
      </w:r>
      <w:r>
        <w:t>’</w:t>
      </w:r>
      <w:r w:rsidR="00776CEA" w:rsidRPr="00034910">
        <w:t>a pas été signalé dans la journée</w:t>
      </w:r>
      <w:r>
        <w:t xml:space="preserve">… </w:t>
      </w:r>
      <w:r w:rsidR="00776CEA" w:rsidRPr="00034910">
        <w:t>Donc</w:t>
      </w:r>
      <w:r>
        <w:t xml:space="preserve">, </w:t>
      </w:r>
      <w:r w:rsidR="00776CEA" w:rsidRPr="00034910">
        <w:t>si le liseur de mains ne s</w:t>
      </w:r>
      <w:r>
        <w:t>’</w:t>
      </w:r>
      <w:r w:rsidR="00776CEA" w:rsidRPr="00034910">
        <w:t>est point trompé</w:t>
      </w:r>
      <w:r>
        <w:t xml:space="preserve">, </w:t>
      </w:r>
      <w:r w:rsidR="00776CEA" w:rsidRPr="00034910">
        <w:t>il pourrait bien se présenter ce soir</w:t>
      </w:r>
      <w:r>
        <w:t xml:space="preserve">, </w:t>
      </w:r>
      <w:r w:rsidR="00776CEA" w:rsidRPr="00034910">
        <w:t xml:space="preserve">ce satané Dick </w:t>
      </w:r>
      <w:proofErr w:type="spellStart"/>
      <w:r w:rsidR="00776CEA" w:rsidRPr="00034910">
        <w:t>Fann</w:t>
      </w:r>
      <w:proofErr w:type="spellEnd"/>
      <w:r>
        <w:t>.</w:t>
      </w:r>
    </w:p>
    <w:p w14:paraId="0EA4D1D9" w14:textId="77777777" w:rsidR="00E57EC9" w:rsidRDefault="00E57EC9" w:rsidP="00E57EC9">
      <w:r>
        <w:t>— </w:t>
      </w:r>
      <w:r w:rsidR="00776CEA" w:rsidRPr="00034910">
        <w:t>Il vous inquiète</w:t>
      </w:r>
      <w:r>
        <w:t xml:space="preserve">, </w:t>
      </w:r>
      <w:r w:rsidR="00776CEA" w:rsidRPr="00034910">
        <w:t>monsieur Larmette</w:t>
      </w:r>
      <w:r>
        <w:t> ?</w:t>
      </w:r>
    </w:p>
    <w:p w14:paraId="4FBE9707" w14:textId="77777777" w:rsidR="00E57EC9" w:rsidRDefault="00E57EC9" w:rsidP="00E57EC9">
      <w:r>
        <w:t>— </w:t>
      </w:r>
      <w:r w:rsidR="00776CEA" w:rsidRPr="00034910">
        <w:t>Le cerf qui ne s</w:t>
      </w:r>
      <w:r>
        <w:t>’</w:t>
      </w:r>
      <w:r w:rsidR="00776CEA" w:rsidRPr="00034910">
        <w:t>inquiète pas en croisant la trace d</w:t>
      </w:r>
      <w:r>
        <w:t>’</w:t>
      </w:r>
      <w:r w:rsidR="00776CEA" w:rsidRPr="00034910">
        <w:t>un fin limier</w:t>
      </w:r>
      <w:r>
        <w:t xml:space="preserve">, </w:t>
      </w:r>
      <w:r w:rsidR="00776CEA" w:rsidRPr="00034910">
        <w:t>mérite de figurer à l</w:t>
      </w:r>
      <w:r>
        <w:t>’</w:t>
      </w:r>
      <w:r w:rsidR="00776CEA" w:rsidRPr="00034910">
        <w:t>hallali</w:t>
      </w:r>
      <w:r>
        <w:t>.</w:t>
      </w:r>
    </w:p>
    <w:p w14:paraId="78AE1251" w14:textId="77777777" w:rsidR="00E57EC9" w:rsidRDefault="00776CEA" w:rsidP="00E57EC9">
      <w:r w:rsidRPr="00034910">
        <w:t>Sur cette réplique sentencieuse</w:t>
      </w:r>
      <w:r w:rsidR="00E57EC9">
        <w:t xml:space="preserve">, </w:t>
      </w:r>
      <w:r w:rsidRPr="00034910">
        <w:t>la conversation prit fin</w:t>
      </w:r>
      <w:r w:rsidR="00E57EC9">
        <w:t>.</w:t>
      </w:r>
    </w:p>
    <w:p w14:paraId="5E5B033C" w14:textId="77777777" w:rsidR="00E57EC9" w:rsidRDefault="00776CEA" w:rsidP="00E57EC9">
      <w:r w:rsidRPr="00034910">
        <w:t>Les causeurs observaient toujours</w:t>
      </w:r>
      <w:r w:rsidR="00E57EC9">
        <w:t xml:space="preserve">. </w:t>
      </w:r>
      <w:r w:rsidRPr="00034910">
        <w:t>Soudain</w:t>
      </w:r>
      <w:r w:rsidR="00E57EC9">
        <w:t xml:space="preserve">, </w:t>
      </w:r>
      <w:r w:rsidRPr="00034910">
        <w:t>ils eurent un tressaillement</w:t>
      </w:r>
      <w:r w:rsidR="00E57EC9">
        <w:t xml:space="preserve">. </w:t>
      </w:r>
      <w:r w:rsidRPr="00034910">
        <w:t>Dans la baie inondée de lumière</w:t>
      </w:r>
      <w:r w:rsidR="00E57EC9">
        <w:t xml:space="preserve">, </w:t>
      </w:r>
      <w:r w:rsidRPr="00034910">
        <w:t>la silhouette d</w:t>
      </w:r>
      <w:r w:rsidR="00E57EC9">
        <w:t>’</w:t>
      </w:r>
      <w:r w:rsidRPr="00034910">
        <w:t>un homme coiffé d</w:t>
      </w:r>
      <w:r w:rsidR="00E57EC9">
        <w:t>’</w:t>
      </w:r>
      <w:r w:rsidRPr="00034910">
        <w:t>un chapeau beige</w:t>
      </w:r>
      <w:r w:rsidR="00E57EC9">
        <w:t xml:space="preserve">, </w:t>
      </w:r>
      <w:r w:rsidRPr="00034910">
        <w:t>enveloppé d</w:t>
      </w:r>
      <w:r w:rsidR="00E57EC9">
        <w:t>’</w:t>
      </w:r>
      <w:r w:rsidRPr="00034910">
        <w:t>un parde</w:t>
      </w:r>
      <w:r w:rsidRPr="00034910">
        <w:t>s</w:t>
      </w:r>
      <w:r w:rsidRPr="00034910">
        <w:t>sus gris</w:t>
      </w:r>
      <w:r w:rsidR="00E57EC9">
        <w:t xml:space="preserve">, </w:t>
      </w:r>
      <w:r w:rsidRPr="00034910">
        <w:t>se découpait</w:t>
      </w:r>
      <w:r w:rsidR="00E57EC9">
        <w:t xml:space="preserve">. </w:t>
      </w:r>
      <w:r w:rsidRPr="00034910">
        <w:t>Le nouveau venu entra sans hésiter</w:t>
      </w:r>
      <w:r w:rsidR="00E57EC9">
        <w:t xml:space="preserve">, </w:t>
      </w:r>
      <w:r w:rsidRPr="00034910">
        <w:t>en familier du Grand-Hôtel</w:t>
      </w:r>
      <w:r w:rsidR="00E57EC9">
        <w:t xml:space="preserve">, </w:t>
      </w:r>
      <w:r w:rsidRPr="00034910">
        <w:t>et se dirigea vers l</w:t>
      </w:r>
      <w:r w:rsidR="00E57EC9">
        <w:t>’</w:t>
      </w:r>
      <w:r w:rsidRPr="00034910">
        <w:t>un des escaliers</w:t>
      </w:r>
      <w:r w:rsidR="00E57EC9">
        <w:t>.</w:t>
      </w:r>
    </w:p>
    <w:p w14:paraId="34F54604" w14:textId="77777777" w:rsidR="00E57EC9" w:rsidRDefault="00E57EC9" w:rsidP="00E57EC9">
      <w:r>
        <w:t>— </w:t>
      </w:r>
      <w:r w:rsidR="00776CEA" w:rsidRPr="00034910">
        <w:t>C</w:t>
      </w:r>
      <w:r>
        <w:t>’</w:t>
      </w:r>
      <w:r w:rsidR="00776CEA" w:rsidRPr="00034910">
        <w:t>est lui</w:t>
      </w:r>
      <w:r>
        <w:t xml:space="preserve">, </w:t>
      </w:r>
      <w:r w:rsidR="00776CEA" w:rsidRPr="00034910">
        <w:t>monsieur Larmette</w:t>
      </w:r>
      <w:r>
        <w:t>.</w:t>
      </w:r>
    </w:p>
    <w:p w14:paraId="4F35441A" w14:textId="77777777" w:rsidR="00E57EC9" w:rsidRDefault="00E57EC9" w:rsidP="00E57EC9">
      <w:r>
        <w:lastRenderedPageBreak/>
        <w:t>— </w:t>
      </w:r>
      <w:r w:rsidR="00776CEA" w:rsidRPr="00034910">
        <w:t>Parbleu</w:t>
      </w:r>
      <w:r>
        <w:t xml:space="preserve"> ! </w:t>
      </w:r>
      <w:r w:rsidR="00776CEA" w:rsidRPr="00034910">
        <w:t>je le vois bien</w:t>
      </w:r>
      <w:r>
        <w:t xml:space="preserve">… </w:t>
      </w:r>
      <w:r w:rsidR="00776CEA" w:rsidRPr="00034910">
        <w:t>J</w:t>
      </w:r>
      <w:r>
        <w:t>’</w:t>
      </w:r>
      <w:r w:rsidR="00776CEA" w:rsidRPr="00034910">
        <w:t xml:space="preserve">ai envie de le surprendre en conversation avec son ami </w:t>
      </w:r>
      <w:proofErr w:type="spellStart"/>
      <w:r w:rsidR="00776CEA" w:rsidRPr="00034910">
        <w:t>Braddy</w:t>
      </w:r>
      <w:proofErr w:type="spellEnd"/>
      <w:r>
        <w:t>…</w:t>
      </w:r>
    </w:p>
    <w:p w14:paraId="2CFDA426" w14:textId="77777777" w:rsidR="00E57EC9" w:rsidRDefault="00E57EC9" w:rsidP="00E57EC9">
      <w:r>
        <w:t>— </w:t>
      </w:r>
      <w:r w:rsidR="00776CEA" w:rsidRPr="00034910">
        <w:t>Ne s</w:t>
      </w:r>
      <w:r>
        <w:t>’</w:t>
      </w:r>
      <w:r w:rsidR="00776CEA" w:rsidRPr="00034910">
        <w:t>étonnera-t-il pas de vous voir</w:t>
      </w:r>
      <w:r>
        <w:t> ?…</w:t>
      </w:r>
    </w:p>
    <w:p w14:paraId="2195BBF0" w14:textId="77777777" w:rsidR="00E57EC9" w:rsidRDefault="00E57EC9" w:rsidP="00E57EC9">
      <w:r>
        <w:t>— </w:t>
      </w:r>
      <w:r w:rsidR="00776CEA" w:rsidRPr="00034910">
        <w:t>Mais non</w:t>
      </w:r>
      <w:r>
        <w:t xml:space="preserve">. </w:t>
      </w:r>
      <w:r w:rsidR="00776CEA" w:rsidRPr="00034910">
        <w:t>Démarche toute naturelle</w:t>
      </w:r>
      <w:r>
        <w:t xml:space="preserve">. </w:t>
      </w:r>
      <w:r w:rsidR="00776CEA" w:rsidRPr="00034910">
        <w:t>Volé</w:t>
      </w:r>
      <w:r>
        <w:t xml:space="preserve">, </w:t>
      </w:r>
      <w:r w:rsidR="00776CEA" w:rsidRPr="00034910">
        <w:t>je veux savoir s</w:t>
      </w:r>
      <w:r>
        <w:t>’</w:t>
      </w:r>
      <w:r w:rsidR="00776CEA" w:rsidRPr="00034910">
        <w:t>il y a chance de capturer mes voleurs</w:t>
      </w:r>
      <w:r>
        <w:t>.</w:t>
      </w:r>
    </w:p>
    <w:p w14:paraId="23FC7CF1" w14:textId="77777777" w:rsidR="00E57EC9" w:rsidRDefault="00776CEA" w:rsidP="00E57EC9">
      <w:r w:rsidRPr="00034910">
        <w:t>Ces mots furent soulignés d</w:t>
      </w:r>
      <w:r w:rsidR="00E57EC9">
        <w:t>’</w:t>
      </w:r>
      <w:r w:rsidRPr="00034910">
        <w:t>ironie</w:t>
      </w:r>
      <w:r w:rsidR="00E57EC9">
        <w:t>.</w:t>
      </w:r>
    </w:p>
    <w:p w14:paraId="681A8165" w14:textId="77777777" w:rsidR="00E57EC9" w:rsidRDefault="00E57EC9" w:rsidP="00E57EC9">
      <w:r>
        <w:t>— </w:t>
      </w:r>
      <w:r w:rsidR="00776CEA" w:rsidRPr="00034910">
        <w:t>Et puis</w:t>
      </w:r>
      <w:r>
        <w:t xml:space="preserve">… </w:t>
      </w:r>
      <w:r w:rsidR="00776CEA" w:rsidRPr="00034910">
        <w:t>Voyons</w:t>
      </w:r>
      <w:r>
        <w:t xml:space="preserve">, </w:t>
      </w:r>
      <w:proofErr w:type="spellStart"/>
      <w:r w:rsidR="00776CEA" w:rsidRPr="00034910">
        <w:t>Davisse</w:t>
      </w:r>
      <w:proofErr w:type="spellEnd"/>
      <w:r>
        <w:t xml:space="preserve">, </w:t>
      </w:r>
      <w:r w:rsidR="00776CEA" w:rsidRPr="00034910">
        <w:t>ne trouveriez-vous pas int</w:t>
      </w:r>
      <w:r w:rsidR="00776CEA" w:rsidRPr="00034910">
        <w:t>é</w:t>
      </w:r>
      <w:r w:rsidR="00776CEA" w:rsidRPr="00034910">
        <w:t>ressant d</w:t>
      </w:r>
      <w:r>
        <w:t>’</w:t>
      </w:r>
      <w:r w:rsidR="00776CEA" w:rsidRPr="00034910">
        <w:t>apprendre de sa bouche même ce qu</w:t>
      </w:r>
      <w:r>
        <w:t>’</w:t>
      </w:r>
      <w:r w:rsidR="00776CEA" w:rsidRPr="00034910">
        <w:t>il pourra compl</w:t>
      </w:r>
      <w:r w:rsidR="00776CEA" w:rsidRPr="00034910">
        <w:t>o</w:t>
      </w:r>
      <w:r w:rsidR="00776CEA" w:rsidRPr="00034910">
        <w:t>ter contre nos chers cambrioleurs</w:t>
      </w:r>
      <w:r>
        <w:t> ?</w:t>
      </w:r>
    </w:p>
    <w:p w14:paraId="29A31DDD" w14:textId="77777777" w:rsidR="00E57EC9" w:rsidRDefault="00E57EC9" w:rsidP="00E57EC9">
      <w:r>
        <w:t>— </w:t>
      </w:r>
      <w:r w:rsidR="00776CEA" w:rsidRPr="00034910">
        <w:t>Certes</w:t>
      </w:r>
      <w:r>
        <w:t xml:space="preserve">… </w:t>
      </w:r>
      <w:r w:rsidR="00776CEA" w:rsidRPr="00034910">
        <w:t>mais dangereux aussi</w:t>
      </w:r>
      <w:r>
        <w:t>.</w:t>
      </w:r>
    </w:p>
    <w:p w14:paraId="0B327B47" w14:textId="77777777" w:rsidR="00E57EC9" w:rsidRDefault="00E57EC9" w:rsidP="00E57EC9">
      <w:r>
        <w:t>— </w:t>
      </w:r>
      <w:r w:rsidR="00776CEA" w:rsidRPr="00034910">
        <w:t>Bah</w:t>
      </w:r>
      <w:r>
        <w:t xml:space="preserve"> ! </w:t>
      </w:r>
      <w:r w:rsidR="00776CEA" w:rsidRPr="00034910">
        <w:t>la vie n</w:t>
      </w:r>
      <w:r>
        <w:t>’</w:t>
      </w:r>
      <w:r w:rsidR="00776CEA" w:rsidRPr="00034910">
        <w:t>est qu</w:t>
      </w:r>
      <w:r>
        <w:t>’</w:t>
      </w:r>
      <w:r w:rsidR="00776CEA" w:rsidRPr="00034910">
        <w:t>une défense contre des dangers sans nombre</w:t>
      </w:r>
      <w:r>
        <w:t xml:space="preserve">… </w:t>
      </w:r>
      <w:r w:rsidR="00776CEA" w:rsidRPr="00034910">
        <w:t>un de plus</w:t>
      </w:r>
      <w:r>
        <w:t xml:space="preserve">, </w:t>
      </w:r>
      <w:r w:rsidR="00776CEA" w:rsidRPr="00034910">
        <w:t>un de moins</w:t>
      </w:r>
      <w:r>
        <w:t xml:space="preserve">… </w:t>
      </w:r>
      <w:r w:rsidR="00776CEA" w:rsidRPr="00034910">
        <w:t>Faire face toujours</w:t>
      </w:r>
      <w:r>
        <w:t xml:space="preserve">, </w:t>
      </w:r>
      <w:r w:rsidR="00776CEA" w:rsidRPr="00034910">
        <w:t>voilà la vraie tactique</w:t>
      </w:r>
      <w:r>
        <w:t xml:space="preserve">… </w:t>
      </w:r>
      <w:r w:rsidR="00776CEA" w:rsidRPr="00034910">
        <w:t xml:space="preserve">Si Dick </w:t>
      </w:r>
      <w:proofErr w:type="spellStart"/>
      <w:r w:rsidR="00776CEA" w:rsidRPr="00034910">
        <w:t>Fann</w:t>
      </w:r>
      <w:proofErr w:type="spellEnd"/>
      <w:r w:rsidR="00776CEA" w:rsidRPr="00034910">
        <w:t xml:space="preserve"> se trompe</w:t>
      </w:r>
      <w:r>
        <w:t xml:space="preserve">, </w:t>
      </w:r>
      <w:r w:rsidR="00776CEA" w:rsidRPr="00034910">
        <w:t>nous le laisserons ma</w:t>
      </w:r>
      <w:r w:rsidR="00776CEA" w:rsidRPr="00034910">
        <w:t>r</w:t>
      </w:r>
      <w:r w:rsidR="00776CEA" w:rsidRPr="00034910">
        <w:t>cher</w:t>
      </w:r>
      <w:r>
        <w:t xml:space="preserve">. </w:t>
      </w:r>
      <w:r w:rsidR="00776CEA" w:rsidRPr="00034910">
        <w:t>Mais s</w:t>
      </w:r>
      <w:r>
        <w:t>’</w:t>
      </w:r>
      <w:r w:rsidR="00776CEA" w:rsidRPr="00034910">
        <w:t>il met le pied dans un chemin capable de le conduire à la vérité</w:t>
      </w:r>
      <w:r>
        <w:t xml:space="preserve">, </w:t>
      </w:r>
      <w:r w:rsidR="00776CEA" w:rsidRPr="00034910">
        <w:t>alors</w:t>
      </w:r>
      <w:r>
        <w:t xml:space="preserve">, </w:t>
      </w:r>
      <w:r w:rsidR="00776CEA" w:rsidRPr="00034910">
        <w:t>ah</w:t>
      </w:r>
      <w:r>
        <w:t xml:space="preserve"> ! </w:t>
      </w:r>
      <w:r w:rsidR="00776CEA" w:rsidRPr="00034910">
        <w:t>alors</w:t>
      </w:r>
      <w:r>
        <w:t>…</w:t>
      </w:r>
    </w:p>
    <w:p w14:paraId="4020BD64" w14:textId="77777777" w:rsidR="00E57EC9" w:rsidRDefault="00776CEA" w:rsidP="00E57EC9">
      <w:r w:rsidRPr="00034910">
        <w:t>Le ton de Larmette exprimait la menace</w:t>
      </w:r>
      <w:r w:rsidR="00E57EC9">
        <w:t>.</w:t>
      </w:r>
    </w:p>
    <w:p w14:paraId="1DCFAAB1" w14:textId="77777777" w:rsidR="00E57EC9" w:rsidRDefault="00E57EC9" w:rsidP="00E57EC9">
      <w:r>
        <w:t>— </w:t>
      </w:r>
      <w:r w:rsidR="00776CEA" w:rsidRPr="00034910">
        <w:t>Quoi</w:t>
      </w:r>
      <w:r>
        <w:t xml:space="preserve">, </w:t>
      </w:r>
      <w:r w:rsidR="00776CEA" w:rsidRPr="00034910">
        <w:t>monsieur Larmette</w:t>
      </w:r>
      <w:r>
        <w:t xml:space="preserve">, </w:t>
      </w:r>
      <w:r w:rsidR="00776CEA" w:rsidRPr="00034910">
        <w:t>vous iriez jusqu</w:t>
      </w:r>
      <w:r>
        <w:t>’</w:t>
      </w:r>
      <w:r w:rsidR="00776CEA" w:rsidRPr="00034910">
        <w:t>aux grands moyens</w:t>
      </w:r>
      <w:r>
        <w:t xml:space="preserve"> ? </w:t>
      </w:r>
      <w:r w:rsidR="00776CEA" w:rsidRPr="00034910">
        <w:t>L</w:t>
      </w:r>
      <w:r>
        <w:t>’</w:t>
      </w:r>
      <w:r w:rsidR="00776CEA" w:rsidRPr="00034910">
        <w:t>interpellé eut un rire sec</w:t>
      </w:r>
      <w:r>
        <w:t xml:space="preserve">, </w:t>
      </w:r>
      <w:r w:rsidR="00776CEA" w:rsidRPr="00034910">
        <w:t>et nettement</w:t>
      </w:r>
      <w:r>
        <w:t> :</w:t>
      </w:r>
    </w:p>
    <w:p w14:paraId="5D1DA88B" w14:textId="77777777" w:rsidR="00E57EC9" w:rsidRDefault="00E57EC9" w:rsidP="00E57EC9">
      <w:r>
        <w:t>— </w:t>
      </w:r>
      <w:r w:rsidR="00776CEA" w:rsidRPr="00034910">
        <w:t>Quelques pouces d</w:t>
      </w:r>
      <w:r>
        <w:t>’</w:t>
      </w:r>
      <w:r w:rsidR="00776CEA" w:rsidRPr="00034910">
        <w:t>acier bien placés entre les côtes ass</w:t>
      </w:r>
      <w:r w:rsidR="00776CEA" w:rsidRPr="00034910">
        <w:t>u</w:t>
      </w:r>
      <w:r w:rsidR="00776CEA" w:rsidRPr="00034910">
        <w:t>rent le silence d</w:t>
      </w:r>
      <w:r>
        <w:t>’</w:t>
      </w:r>
      <w:r w:rsidR="00776CEA" w:rsidRPr="00034910">
        <w:t>un bavard</w:t>
      </w:r>
      <w:r>
        <w:t xml:space="preserve">…, </w:t>
      </w:r>
      <w:r w:rsidR="00776CEA" w:rsidRPr="00034910">
        <w:t>et les braves apaches</w:t>
      </w:r>
      <w:r>
        <w:t xml:space="preserve">, </w:t>
      </w:r>
      <w:r w:rsidR="00776CEA" w:rsidRPr="00034910">
        <w:t>la prov</w:t>
      </w:r>
      <w:r w:rsidR="00776CEA" w:rsidRPr="00034910">
        <w:t>i</w:t>
      </w:r>
      <w:r w:rsidR="00776CEA" w:rsidRPr="00034910">
        <w:t>dence de la police</w:t>
      </w:r>
      <w:r>
        <w:t xml:space="preserve">, </w:t>
      </w:r>
      <w:r w:rsidR="00776CEA" w:rsidRPr="00034910">
        <w:t>endossent toutes les responsabilités</w:t>
      </w:r>
      <w:r>
        <w:t xml:space="preserve">… </w:t>
      </w:r>
      <w:r w:rsidR="00776CEA" w:rsidRPr="00034910">
        <w:t>Déc</w:t>
      </w:r>
      <w:r w:rsidR="00776CEA" w:rsidRPr="00034910">
        <w:t>i</w:t>
      </w:r>
      <w:r w:rsidR="00776CEA" w:rsidRPr="00034910">
        <w:t>dément</w:t>
      </w:r>
      <w:r>
        <w:t xml:space="preserve">, </w:t>
      </w:r>
      <w:r w:rsidR="00776CEA" w:rsidRPr="00034910">
        <w:t xml:space="preserve">je monte chez le sir </w:t>
      </w:r>
      <w:proofErr w:type="spellStart"/>
      <w:r w:rsidR="00776CEA" w:rsidRPr="00034910">
        <w:t>Braddy</w:t>
      </w:r>
      <w:proofErr w:type="spellEnd"/>
      <w:r>
        <w:t xml:space="preserve">. </w:t>
      </w:r>
      <w:r w:rsidR="00776CEA" w:rsidRPr="00034910">
        <w:t>Attendez-moi dans la cour vitrée</w:t>
      </w:r>
      <w:r>
        <w:t xml:space="preserve">… </w:t>
      </w:r>
      <w:r w:rsidR="00776CEA" w:rsidRPr="00034910">
        <w:t>Prenez une consommation quelconque</w:t>
      </w:r>
      <w:r>
        <w:t>.</w:t>
      </w:r>
    </w:p>
    <w:p w14:paraId="53D060FE" w14:textId="77777777" w:rsidR="00E57EC9" w:rsidRDefault="00776CEA" w:rsidP="00E57EC9">
      <w:r w:rsidRPr="00034910">
        <w:t>Il s</w:t>
      </w:r>
      <w:r w:rsidR="00E57EC9">
        <w:t>’</w:t>
      </w:r>
      <w:r w:rsidRPr="00034910">
        <w:t>engouffra aussitôt dans l</w:t>
      </w:r>
      <w:r w:rsidR="00E57EC9">
        <w:t>’</w:t>
      </w:r>
      <w:r w:rsidRPr="00034910">
        <w:t>hôtel</w:t>
      </w:r>
      <w:r w:rsidR="00E57EC9">
        <w:t>.</w:t>
      </w:r>
    </w:p>
    <w:p w14:paraId="53C9E98C" w14:textId="77777777" w:rsidR="00E57EC9" w:rsidRDefault="00776CEA" w:rsidP="00E57EC9">
      <w:r w:rsidRPr="00034910">
        <w:t xml:space="preserve">Dick </w:t>
      </w:r>
      <w:proofErr w:type="spellStart"/>
      <w:r w:rsidRPr="00034910">
        <w:t>Fann</w:t>
      </w:r>
      <w:proofErr w:type="spellEnd"/>
      <w:r w:rsidR="00E57EC9">
        <w:t xml:space="preserve">, </w:t>
      </w:r>
      <w:r w:rsidRPr="00034910">
        <w:t>lui</w:t>
      </w:r>
      <w:r w:rsidR="00E57EC9">
        <w:t xml:space="preserve">, </w:t>
      </w:r>
      <w:r w:rsidRPr="00034910">
        <w:t>était arrivé depuis un instant au premier étage</w:t>
      </w:r>
      <w:r w:rsidR="00E57EC9">
        <w:t xml:space="preserve">. </w:t>
      </w:r>
      <w:r w:rsidRPr="00034910">
        <w:t>Il s</w:t>
      </w:r>
      <w:r w:rsidR="00E57EC9">
        <w:t>’</w:t>
      </w:r>
      <w:r w:rsidRPr="00034910">
        <w:t>arrêta devant la porte de l</w:t>
      </w:r>
      <w:r w:rsidR="00E57EC9">
        <w:t>’</w:t>
      </w:r>
      <w:r w:rsidRPr="00034910">
        <w:t>appartement n</w:t>
      </w:r>
      <w:r w:rsidR="00E57EC9">
        <w:t>° </w:t>
      </w:r>
      <w:r w:rsidR="00E57EC9" w:rsidRPr="00034910">
        <w:t>4</w:t>
      </w:r>
      <w:r w:rsidR="00E57EC9">
        <w:t xml:space="preserve">, </w:t>
      </w:r>
      <w:r w:rsidRPr="00034910">
        <w:lastRenderedPageBreak/>
        <w:t>s</w:t>
      </w:r>
      <w:r w:rsidR="00E57EC9">
        <w:t>’</w:t>
      </w:r>
      <w:r w:rsidRPr="00034910">
        <w:t>assura que le couloir était désert</w:t>
      </w:r>
      <w:r w:rsidR="00E57EC9">
        <w:t xml:space="preserve">, </w:t>
      </w:r>
      <w:r w:rsidRPr="00034910">
        <w:t>puis</w:t>
      </w:r>
      <w:r w:rsidR="00E57EC9">
        <w:t xml:space="preserve">, </w:t>
      </w:r>
      <w:r w:rsidRPr="00034910">
        <w:t xml:space="preserve">tout en frappant </w:t>
      </w:r>
      <w:proofErr w:type="spellStart"/>
      <w:r w:rsidRPr="00034910">
        <w:t>l</w:t>
      </w:r>
      <w:r w:rsidR="00E57EC9">
        <w:t>’</w:t>
      </w:r>
      <w:r w:rsidRPr="00034910">
        <w:t>huis</w:t>
      </w:r>
      <w:proofErr w:type="spellEnd"/>
      <w:r w:rsidRPr="00034910">
        <w:t xml:space="preserve"> de la main gauche</w:t>
      </w:r>
      <w:r w:rsidR="00E57EC9">
        <w:t xml:space="preserve">, </w:t>
      </w:r>
      <w:r w:rsidRPr="00034910">
        <w:t>il introduisit sans bruit</w:t>
      </w:r>
      <w:r w:rsidR="00E57EC9">
        <w:t xml:space="preserve">, </w:t>
      </w:r>
      <w:r w:rsidRPr="00034910">
        <w:t>de la droite</w:t>
      </w:r>
      <w:r w:rsidR="00E57EC9">
        <w:t xml:space="preserve">, </w:t>
      </w:r>
      <w:r w:rsidRPr="00034910">
        <w:t>une clef dans la serrure et fit jouer le pêne</w:t>
      </w:r>
      <w:r w:rsidR="00E57EC9">
        <w:t>.</w:t>
      </w:r>
    </w:p>
    <w:p w14:paraId="2EA18C40" w14:textId="77777777" w:rsidR="00E57EC9" w:rsidRDefault="00776CEA" w:rsidP="00E57EC9">
      <w:r w:rsidRPr="00034910">
        <w:t>Le battant s</w:t>
      </w:r>
      <w:r w:rsidR="00E57EC9">
        <w:t>’</w:t>
      </w:r>
      <w:r w:rsidRPr="00034910">
        <w:t>ouvrit</w:t>
      </w:r>
      <w:r w:rsidR="00E57EC9">
        <w:t xml:space="preserve">. </w:t>
      </w:r>
      <w:r w:rsidRPr="00034910">
        <w:t>Prestement</w:t>
      </w:r>
      <w:r w:rsidR="00E57EC9">
        <w:t xml:space="preserve">, </w:t>
      </w:r>
      <w:r w:rsidRPr="00034910">
        <w:t>le policier amateur se gli</w:t>
      </w:r>
      <w:r w:rsidRPr="00034910">
        <w:t>s</w:t>
      </w:r>
      <w:r w:rsidRPr="00034910">
        <w:t>sa par l</w:t>
      </w:r>
      <w:r w:rsidR="00E57EC9">
        <w:t>’</w:t>
      </w:r>
      <w:r w:rsidRPr="00034910">
        <w:t>ouverture</w:t>
      </w:r>
      <w:r w:rsidR="00E57EC9">
        <w:t xml:space="preserve">, </w:t>
      </w:r>
      <w:r w:rsidRPr="00034910">
        <w:t>referma derrière lui</w:t>
      </w:r>
      <w:r w:rsidR="00E57EC9">
        <w:t xml:space="preserve">, </w:t>
      </w:r>
      <w:r w:rsidRPr="00034910">
        <w:t>poussa un verrou et la</w:t>
      </w:r>
      <w:r w:rsidRPr="00034910">
        <w:t>n</w:t>
      </w:r>
      <w:r w:rsidRPr="00034910">
        <w:t xml:space="preserve">ça un </w:t>
      </w:r>
      <w:r w:rsidR="00E57EC9">
        <w:t>« </w:t>
      </w:r>
      <w:r w:rsidRPr="00034910">
        <w:t>ouf</w:t>
      </w:r>
      <w:r w:rsidR="00E57EC9">
        <w:t> »</w:t>
      </w:r>
      <w:r w:rsidRPr="00034910">
        <w:t xml:space="preserve"> retentissant</w:t>
      </w:r>
      <w:r w:rsidR="00E57EC9">
        <w:t>.</w:t>
      </w:r>
    </w:p>
    <w:p w14:paraId="1B220930" w14:textId="77777777" w:rsidR="00E57EC9" w:rsidRDefault="00E57EC9" w:rsidP="00E57EC9">
      <w:r>
        <w:t>— </w:t>
      </w:r>
      <w:r w:rsidR="00776CEA" w:rsidRPr="00034910">
        <w:t>Larmette est en bas</w:t>
      </w:r>
      <w:r>
        <w:t xml:space="preserve">, </w:t>
      </w:r>
      <w:r w:rsidR="00776CEA" w:rsidRPr="00034910">
        <w:t>murmura-t-il</w:t>
      </w:r>
      <w:r>
        <w:t xml:space="preserve">. </w:t>
      </w:r>
      <w:r w:rsidR="00776CEA" w:rsidRPr="00034910">
        <w:t>Il va monter sûr</w:t>
      </w:r>
      <w:r w:rsidR="00776CEA" w:rsidRPr="00034910">
        <w:t>e</w:t>
      </w:r>
      <w:r w:rsidR="00776CEA" w:rsidRPr="00034910">
        <w:t>ment</w:t>
      </w:r>
      <w:r>
        <w:t xml:space="preserve">, </w:t>
      </w:r>
      <w:r w:rsidR="00776CEA" w:rsidRPr="00034910">
        <w:t>c</w:t>
      </w:r>
      <w:r>
        <w:t>’</w:t>
      </w:r>
      <w:r w:rsidR="00776CEA" w:rsidRPr="00034910">
        <w:t>est un gaillard audacieux</w:t>
      </w:r>
      <w:r>
        <w:t xml:space="preserve">… </w:t>
      </w:r>
      <w:r w:rsidR="00776CEA" w:rsidRPr="00034910">
        <w:t>Or</w:t>
      </w:r>
      <w:r>
        <w:t xml:space="preserve">, </w:t>
      </w:r>
      <w:r w:rsidR="00776CEA" w:rsidRPr="00034910">
        <w:t xml:space="preserve">il pensera trouver </w:t>
      </w:r>
      <w:proofErr w:type="spellStart"/>
      <w:r w:rsidR="00776CEA" w:rsidRPr="00034910">
        <w:t>Bra</w:t>
      </w:r>
      <w:r w:rsidR="00776CEA" w:rsidRPr="00034910">
        <w:t>d</w:t>
      </w:r>
      <w:r w:rsidR="00776CEA" w:rsidRPr="00034910">
        <w:t>dy</w:t>
      </w:r>
      <w:proofErr w:type="spellEnd"/>
      <w:r w:rsidR="00776CEA" w:rsidRPr="00034910">
        <w:t xml:space="preserve"> et moi</w:t>
      </w:r>
      <w:r>
        <w:t xml:space="preserve"> !… </w:t>
      </w:r>
      <w:r w:rsidR="00776CEA" w:rsidRPr="00034910">
        <w:t>Je ne puis les lui présenter que successivement</w:t>
      </w:r>
      <w:r>
        <w:t xml:space="preserve">, </w:t>
      </w:r>
      <w:r w:rsidR="00776CEA" w:rsidRPr="00034910">
        <w:t>et cependant il faut qu</w:t>
      </w:r>
      <w:r>
        <w:t>’</w:t>
      </w:r>
      <w:r w:rsidR="00776CEA" w:rsidRPr="00034910">
        <w:t>il n</w:t>
      </w:r>
      <w:r>
        <w:t>’</w:t>
      </w:r>
      <w:r w:rsidR="00776CEA" w:rsidRPr="00034910">
        <w:t>ait aucun soupçon</w:t>
      </w:r>
      <w:r>
        <w:t>.</w:t>
      </w:r>
    </w:p>
    <w:p w14:paraId="0B1E41FE" w14:textId="77777777" w:rsidR="00E57EC9" w:rsidRDefault="00776CEA" w:rsidP="00E57EC9">
      <w:r w:rsidRPr="00034910">
        <w:t>L</w:t>
      </w:r>
      <w:r w:rsidR="00E57EC9">
        <w:t>’</w:t>
      </w:r>
      <w:r w:rsidRPr="00034910">
        <w:t>appartement se composait d</w:t>
      </w:r>
      <w:r w:rsidR="00E57EC9">
        <w:t>’</w:t>
      </w:r>
      <w:r w:rsidRPr="00034910">
        <w:t>une petite entrée</w:t>
      </w:r>
      <w:r w:rsidR="00E57EC9">
        <w:t xml:space="preserve">, </w:t>
      </w:r>
      <w:r w:rsidRPr="00034910">
        <w:t>d</w:t>
      </w:r>
      <w:r w:rsidR="00E57EC9">
        <w:t>’</w:t>
      </w:r>
      <w:r w:rsidRPr="00034910">
        <w:t>une chambre à coucher dont la haute fenêtre s</w:t>
      </w:r>
      <w:r w:rsidR="00E57EC9">
        <w:t>’</w:t>
      </w:r>
      <w:r w:rsidRPr="00034910">
        <w:t>ouvrait sur le balcon qui</w:t>
      </w:r>
      <w:r w:rsidR="00E57EC9">
        <w:t xml:space="preserve">, </w:t>
      </w:r>
      <w:r w:rsidRPr="00034910">
        <w:t>à hauteur du premier étage</w:t>
      </w:r>
      <w:r w:rsidR="00E57EC9">
        <w:t xml:space="preserve">, </w:t>
      </w:r>
      <w:r w:rsidRPr="00034910">
        <w:t>fait le tour du massif polygone de pierre occupé par le Grand-Hôtel</w:t>
      </w:r>
      <w:r w:rsidR="00E57EC9">
        <w:t xml:space="preserve">, </w:t>
      </w:r>
      <w:r w:rsidRPr="00034910">
        <w:t>et d</w:t>
      </w:r>
      <w:r w:rsidR="00E57EC9">
        <w:t>’</w:t>
      </w:r>
      <w:r w:rsidRPr="00034910">
        <w:t>un spacieux cabinet de toilette</w:t>
      </w:r>
      <w:r w:rsidR="00E57EC9">
        <w:t>.</w:t>
      </w:r>
    </w:p>
    <w:p w14:paraId="16CBA618" w14:textId="77777777" w:rsidR="00E57EC9" w:rsidRDefault="00776CEA" w:rsidP="00E57EC9">
      <w:r w:rsidRPr="00034910">
        <w:t>Ce fut dans cette pièce que Dick pénétra</w:t>
      </w:r>
      <w:r w:rsidR="00E57EC9">
        <w:t xml:space="preserve">. </w:t>
      </w:r>
      <w:r w:rsidRPr="00034910">
        <w:t>En un tour de main</w:t>
      </w:r>
      <w:r w:rsidR="00E57EC9">
        <w:t xml:space="preserve">, </w:t>
      </w:r>
      <w:r w:rsidRPr="00034910">
        <w:t>la perruque</w:t>
      </w:r>
      <w:r w:rsidR="00E57EC9">
        <w:t xml:space="preserve">, </w:t>
      </w:r>
      <w:r w:rsidRPr="00034910">
        <w:t>les lunettes d</w:t>
      </w:r>
      <w:r w:rsidR="00E57EC9">
        <w:t>’</w:t>
      </w:r>
      <w:r w:rsidRPr="00034910">
        <w:t>or avaient recouvert ses ch</w:t>
      </w:r>
      <w:r w:rsidRPr="00034910">
        <w:t>e</w:t>
      </w:r>
      <w:r w:rsidRPr="00034910">
        <w:t>veux</w:t>
      </w:r>
      <w:r w:rsidR="00E57EC9">
        <w:t xml:space="preserve">, </w:t>
      </w:r>
      <w:r w:rsidRPr="00034910">
        <w:t>ses yeux</w:t>
      </w:r>
      <w:r w:rsidR="00E57EC9">
        <w:t xml:space="preserve">, </w:t>
      </w:r>
      <w:r w:rsidRPr="00034910">
        <w:t xml:space="preserve">lui rendant la personnalité de Sir </w:t>
      </w:r>
      <w:proofErr w:type="spellStart"/>
      <w:r w:rsidRPr="00034910">
        <w:t>Braddy</w:t>
      </w:r>
      <w:proofErr w:type="spellEnd"/>
      <w:r w:rsidR="00E57EC9">
        <w:t xml:space="preserve">. </w:t>
      </w:r>
      <w:r w:rsidRPr="00034910">
        <w:t>Il se considéra dans la glace surmontant le lavabo</w:t>
      </w:r>
      <w:r w:rsidR="00E57EC9">
        <w:t xml:space="preserve">, </w:t>
      </w:r>
      <w:r w:rsidRPr="00034910">
        <w:t>s</w:t>
      </w:r>
      <w:r w:rsidR="00E57EC9">
        <w:t>’</w:t>
      </w:r>
      <w:r w:rsidRPr="00034910">
        <w:t>assura que le déguisement était parfait</w:t>
      </w:r>
      <w:r w:rsidR="00E57EC9">
        <w:t xml:space="preserve">, </w:t>
      </w:r>
      <w:r w:rsidRPr="00034910">
        <w:t>puis</w:t>
      </w:r>
      <w:r w:rsidR="00E57EC9">
        <w:t xml:space="preserve">, </w:t>
      </w:r>
      <w:r w:rsidRPr="00034910">
        <w:t>rentrant dans la chambre à co</w:t>
      </w:r>
      <w:r w:rsidRPr="00034910">
        <w:t>u</w:t>
      </w:r>
      <w:r w:rsidRPr="00034910">
        <w:t>cher</w:t>
      </w:r>
      <w:r w:rsidR="00E57EC9">
        <w:t xml:space="preserve">, </w:t>
      </w:r>
      <w:r w:rsidRPr="00034910">
        <w:t>il retira son pardessus</w:t>
      </w:r>
      <w:r w:rsidR="00E57EC9">
        <w:t xml:space="preserve">, </w:t>
      </w:r>
      <w:r w:rsidRPr="00034910">
        <w:t>l</w:t>
      </w:r>
      <w:r w:rsidR="00E57EC9">
        <w:t>’</w:t>
      </w:r>
      <w:r w:rsidRPr="00034910">
        <w:t>accrocha à une patère</w:t>
      </w:r>
      <w:r w:rsidR="00E57EC9">
        <w:t xml:space="preserve">, </w:t>
      </w:r>
      <w:r w:rsidRPr="00034910">
        <w:t>de façon que la face marron de l</w:t>
      </w:r>
      <w:r w:rsidR="00E57EC9">
        <w:t>’</w:t>
      </w:r>
      <w:r w:rsidRPr="00034910">
        <w:t>étoffe fût en dehors</w:t>
      </w:r>
      <w:r w:rsidR="00E57EC9">
        <w:t xml:space="preserve">, </w:t>
      </w:r>
      <w:r w:rsidRPr="00034910">
        <w:t>transforma en noir son chapeau gris</w:t>
      </w:r>
      <w:r w:rsidR="00E57EC9">
        <w:t xml:space="preserve">, </w:t>
      </w:r>
      <w:r w:rsidRPr="00034910">
        <w:t>qu</w:t>
      </w:r>
      <w:r w:rsidR="00E57EC9">
        <w:t>’</w:t>
      </w:r>
      <w:r w:rsidRPr="00034910">
        <w:t>il suspendit à un crochet voisin</w:t>
      </w:r>
      <w:r w:rsidR="00E57EC9">
        <w:t>.</w:t>
      </w:r>
    </w:p>
    <w:p w14:paraId="78251A85" w14:textId="77777777" w:rsidR="00E57EC9" w:rsidRDefault="00E57EC9" w:rsidP="00E57EC9">
      <w:r>
        <w:t>— </w:t>
      </w:r>
      <w:r w:rsidR="00776CEA" w:rsidRPr="00034910">
        <w:t>Là</w:t>
      </w:r>
      <w:r>
        <w:t xml:space="preserve"> ! </w:t>
      </w:r>
      <w:r w:rsidR="00776CEA" w:rsidRPr="00034910">
        <w:t>fit-il</w:t>
      </w:r>
      <w:r>
        <w:t xml:space="preserve">, </w:t>
      </w:r>
      <w:r w:rsidR="00776CEA" w:rsidRPr="00034910">
        <w:t>je suis prêt</w:t>
      </w:r>
      <w:r>
        <w:t>.</w:t>
      </w:r>
    </w:p>
    <w:p w14:paraId="74E78C4A" w14:textId="77777777" w:rsidR="00E57EC9" w:rsidRDefault="00776CEA" w:rsidP="00E57EC9">
      <w:r w:rsidRPr="00034910">
        <w:t>Tout en parlant</w:t>
      </w:r>
      <w:r w:rsidR="00E57EC9">
        <w:t xml:space="preserve">, </w:t>
      </w:r>
      <w:r w:rsidRPr="00034910">
        <w:t>il alla à la fenêtre qu</w:t>
      </w:r>
      <w:r w:rsidR="00E57EC9">
        <w:t>’</w:t>
      </w:r>
      <w:r w:rsidRPr="00034910">
        <w:t>il ouvrit</w:t>
      </w:r>
      <w:r w:rsidR="00E57EC9">
        <w:t xml:space="preserve">… </w:t>
      </w:r>
      <w:r w:rsidRPr="00034910">
        <w:t>puis rev</w:t>
      </w:r>
      <w:r w:rsidRPr="00034910">
        <w:t>e</w:t>
      </w:r>
      <w:r w:rsidRPr="00034910">
        <w:t>nant à la porte d</w:t>
      </w:r>
      <w:r w:rsidR="00E57EC9">
        <w:t>’</w:t>
      </w:r>
      <w:r w:rsidRPr="00034910">
        <w:t>entrée</w:t>
      </w:r>
      <w:r w:rsidR="00E57EC9">
        <w:t xml:space="preserve">, </w:t>
      </w:r>
      <w:r w:rsidRPr="00034910">
        <w:t>il fit glisser le verrou poussé tout à l</w:t>
      </w:r>
      <w:r w:rsidR="00E57EC9">
        <w:t>’</w:t>
      </w:r>
      <w:r w:rsidRPr="00034910">
        <w:t>heure</w:t>
      </w:r>
      <w:r w:rsidR="00E57EC9">
        <w:t>.</w:t>
      </w:r>
    </w:p>
    <w:p w14:paraId="35DC4ABE" w14:textId="77777777" w:rsidR="00E57EC9" w:rsidRDefault="00E57EC9" w:rsidP="00E57EC9">
      <w:r>
        <w:lastRenderedPageBreak/>
        <w:t>— </w:t>
      </w:r>
      <w:r w:rsidR="00776CEA" w:rsidRPr="00034910">
        <w:t>Larmette peut me surprendre maintenant</w:t>
      </w:r>
      <w:r>
        <w:t xml:space="preserve">, </w:t>
      </w:r>
      <w:r w:rsidR="00776CEA" w:rsidRPr="00034910">
        <w:t>je suis prêt à le recevoir</w:t>
      </w:r>
      <w:r>
        <w:t>.</w:t>
      </w:r>
    </w:p>
    <w:p w14:paraId="3E2E515F" w14:textId="77777777" w:rsidR="00E57EC9" w:rsidRDefault="00776CEA" w:rsidP="00E57EC9">
      <w:r w:rsidRPr="00034910">
        <w:t>Ces différentes manœuvres s</w:t>
      </w:r>
      <w:r w:rsidR="00E57EC9">
        <w:t>’</w:t>
      </w:r>
      <w:r w:rsidRPr="00034910">
        <w:t>étaient exécutées avec une r</w:t>
      </w:r>
      <w:r w:rsidRPr="00034910">
        <w:t>a</w:t>
      </w:r>
      <w:r w:rsidRPr="00034910">
        <w:t>pidité merveilleuse</w:t>
      </w:r>
      <w:r w:rsidR="00E57EC9">
        <w:t xml:space="preserve">. </w:t>
      </w:r>
      <w:r w:rsidRPr="00034910">
        <w:t xml:space="preserve">Dick </w:t>
      </w:r>
      <w:proofErr w:type="spellStart"/>
      <w:r w:rsidRPr="00034910">
        <w:t>Fann</w:t>
      </w:r>
      <w:proofErr w:type="spellEnd"/>
      <w:r w:rsidRPr="00034910">
        <w:t xml:space="preserve"> revint dans la chambre à co</w:t>
      </w:r>
      <w:r w:rsidRPr="00034910">
        <w:t>u</w:t>
      </w:r>
      <w:r w:rsidRPr="00034910">
        <w:t>cher</w:t>
      </w:r>
      <w:r w:rsidR="00E57EC9">
        <w:t xml:space="preserve">, </w:t>
      </w:r>
      <w:r w:rsidRPr="00034910">
        <w:t>s</w:t>
      </w:r>
      <w:r w:rsidR="00E57EC9">
        <w:t>’</w:t>
      </w:r>
      <w:r w:rsidRPr="00034910">
        <w:t>installa devant une petite table</w:t>
      </w:r>
      <w:r w:rsidR="00E57EC9">
        <w:t xml:space="preserve">, </w:t>
      </w:r>
      <w:r w:rsidRPr="00034910">
        <w:t>tira de sa poche deux ou trois lettres qu</w:t>
      </w:r>
      <w:r w:rsidR="00E57EC9">
        <w:t>’</w:t>
      </w:r>
      <w:r w:rsidRPr="00034910">
        <w:t>il plaça sur le bureau</w:t>
      </w:r>
      <w:r w:rsidR="00E57EC9">
        <w:t xml:space="preserve">, </w:t>
      </w:r>
      <w:r w:rsidRPr="00034910">
        <w:t>ouvrit l</w:t>
      </w:r>
      <w:r w:rsidR="00E57EC9">
        <w:t>’</w:t>
      </w:r>
      <w:r w:rsidRPr="00034910">
        <w:t>encrier</w:t>
      </w:r>
      <w:r w:rsidR="00E57EC9">
        <w:t xml:space="preserve">, </w:t>
      </w:r>
      <w:r w:rsidRPr="00034910">
        <w:t>prit la plume en main</w:t>
      </w:r>
      <w:r w:rsidR="00E57EC9">
        <w:t xml:space="preserve">, </w:t>
      </w:r>
      <w:r w:rsidRPr="00034910">
        <w:t>et s</w:t>
      </w:r>
      <w:r w:rsidR="00E57EC9">
        <w:t>’</w:t>
      </w:r>
      <w:r w:rsidRPr="00034910">
        <w:t>absorba dans la confection d</w:t>
      </w:r>
      <w:r w:rsidR="00E57EC9">
        <w:t>’</w:t>
      </w:r>
      <w:r w:rsidRPr="00034910">
        <w:t>une épître en tête de laquelle il avait écrit</w:t>
      </w:r>
      <w:r w:rsidR="00E57EC9">
        <w:t> :</w:t>
      </w:r>
    </w:p>
    <w:p w14:paraId="4FE01418" w14:textId="5F2C365C" w:rsidR="00E57EC9" w:rsidRDefault="00776CEA" w:rsidP="007D17F9">
      <w:pPr>
        <w:pStyle w:val="Centrsolidaire"/>
      </w:pPr>
      <w:r w:rsidRPr="00E57EC9">
        <w:t xml:space="preserve">À SON HONNEUR LORD </w:t>
      </w:r>
      <w:proofErr w:type="spellStart"/>
      <w:r w:rsidRPr="00E57EC9">
        <w:t>ALGOUNST</w:t>
      </w:r>
      <w:proofErr w:type="spellEnd"/>
    </w:p>
    <w:p w14:paraId="6B742FF8" w14:textId="77777777" w:rsidR="00E57EC9" w:rsidRDefault="00776CEA" w:rsidP="00E57EC9">
      <w:pPr>
        <w:ind w:firstLine="0"/>
        <w:jc w:val="center"/>
        <w:rPr>
          <w:i/>
          <w:iCs/>
        </w:rPr>
      </w:pPr>
      <w:r w:rsidRPr="00E57EC9">
        <w:rPr>
          <w:i/>
          <w:iCs/>
        </w:rPr>
        <w:t xml:space="preserve">Membre correspondant de la </w:t>
      </w:r>
      <w:proofErr w:type="spellStart"/>
      <w:r w:rsidRPr="00E57EC9">
        <w:rPr>
          <w:i/>
          <w:iCs/>
        </w:rPr>
        <w:t>geological</w:t>
      </w:r>
      <w:proofErr w:type="spellEnd"/>
      <w:r w:rsidRPr="00E57EC9">
        <w:rPr>
          <w:i/>
          <w:iCs/>
        </w:rPr>
        <w:t xml:space="preserve"> and </w:t>
      </w:r>
      <w:proofErr w:type="spellStart"/>
      <w:r w:rsidRPr="00E57EC9">
        <w:rPr>
          <w:i/>
          <w:iCs/>
        </w:rPr>
        <w:t>chemical</w:t>
      </w:r>
      <w:proofErr w:type="spellEnd"/>
      <w:r w:rsidRPr="00E57EC9">
        <w:rPr>
          <w:i/>
          <w:iCs/>
        </w:rPr>
        <w:t xml:space="preserve"> </w:t>
      </w:r>
      <w:proofErr w:type="spellStart"/>
      <w:r w:rsidRPr="00E57EC9">
        <w:rPr>
          <w:i/>
          <w:iCs/>
        </w:rPr>
        <w:t>Acad</w:t>
      </w:r>
      <w:r w:rsidRPr="00E57EC9">
        <w:rPr>
          <w:i/>
          <w:iCs/>
        </w:rPr>
        <w:t>e</w:t>
      </w:r>
      <w:r w:rsidRPr="00E57EC9">
        <w:rPr>
          <w:i/>
          <w:iCs/>
        </w:rPr>
        <w:t>my</w:t>
      </w:r>
      <w:proofErr w:type="spellEnd"/>
      <w:r w:rsidR="00E57EC9">
        <w:rPr>
          <w:i/>
          <w:iCs/>
        </w:rPr>
        <w:t>.</w:t>
      </w:r>
    </w:p>
    <w:p w14:paraId="234E6BCF" w14:textId="4E172C8A" w:rsidR="00E57EC9" w:rsidRDefault="00776CEA" w:rsidP="00E57EC9">
      <w:r w:rsidRPr="00034910">
        <w:t>On frappa légèrement à la porte</w:t>
      </w:r>
      <w:r w:rsidR="00E57EC9">
        <w:t xml:space="preserve">. </w:t>
      </w:r>
      <w:r w:rsidRPr="00034910">
        <w:t>Le détective sourit</w:t>
      </w:r>
      <w:r w:rsidR="00E57EC9">
        <w:t xml:space="preserve">. </w:t>
      </w:r>
      <w:r w:rsidRPr="00034910">
        <w:t>Mais quand il cria</w:t>
      </w:r>
      <w:r w:rsidR="00E57EC9">
        <w:t> : « </w:t>
      </w:r>
      <w:r w:rsidRPr="00034910">
        <w:t>Entrez</w:t>
      </w:r>
      <w:r w:rsidR="00E57EC9">
        <w:t> ! »</w:t>
      </w:r>
      <w:r w:rsidRPr="00034910">
        <w:t xml:space="preserve"> le battant de la porte avait déjà tou</w:t>
      </w:r>
      <w:r w:rsidRPr="00034910">
        <w:t>r</w:t>
      </w:r>
      <w:r w:rsidRPr="00034910">
        <w:t>né sur ses gonds</w:t>
      </w:r>
      <w:r w:rsidR="00E57EC9">
        <w:t xml:space="preserve">, </w:t>
      </w:r>
      <w:r w:rsidRPr="00034910">
        <w:t xml:space="preserve">et </w:t>
      </w:r>
      <w:r w:rsidR="00E57EC9">
        <w:t>M. </w:t>
      </w:r>
      <w:r w:rsidRPr="00034910">
        <w:t>Larmette s</w:t>
      </w:r>
      <w:r w:rsidR="00E57EC9">
        <w:t>’</w:t>
      </w:r>
      <w:r w:rsidRPr="00034910">
        <w:t>avançait vers lui</w:t>
      </w:r>
      <w:r w:rsidR="00E57EC9">
        <w:t>.</w:t>
      </w:r>
    </w:p>
    <w:p w14:paraId="6BE0A2E3" w14:textId="77777777" w:rsidR="00E57EC9" w:rsidRDefault="00E57EC9" w:rsidP="00E57EC9">
      <w:r>
        <w:t>— </w:t>
      </w:r>
      <w:r w:rsidR="00776CEA" w:rsidRPr="00034910">
        <w:t>Tiens</w:t>
      </w:r>
      <w:r>
        <w:t xml:space="preserve"> ! </w:t>
      </w:r>
      <w:r w:rsidR="00776CEA" w:rsidRPr="00034910">
        <w:t>monsieur Larmette</w:t>
      </w:r>
      <w:r>
        <w:t xml:space="preserve">, </w:t>
      </w:r>
      <w:r w:rsidR="00776CEA" w:rsidRPr="00034910">
        <w:t>si je ne me trompe</w:t>
      </w:r>
      <w:r>
        <w:t>.</w:t>
      </w:r>
    </w:p>
    <w:p w14:paraId="5A232D76" w14:textId="77777777" w:rsidR="00E57EC9" w:rsidRDefault="00776CEA" w:rsidP="00E57EC9">
      <w:r w:rsidRPr="00034910">
        <w:t>À l</w:t>
      </w:r>
      <w:r w:rsidR="00E57EC9">
        <w:t>’</w:t>
      </w:r>
      <w:r w:rsidRPr="00034910">
        <w:t xml:space="preserve">exclamation du pseudo sir </w:t>
      </w:r>
      <w:proofErr w:type="spellStart"/>
      <w:r w:rsidRPr="00034910">
        <w:t>Braddy</w:t>
      </w:r>
      <w:proofErr w:type="spellEnd"/>
      <w:r w:rsidR="00E57EC9">
        <w:t xml:space="preserve">, </w:t>
      </w:r>
      <w:r w:rsidRPr="00034910">
        <w:t>le joaillier ne répo</w:t>
      </w:r>
      <w:r w:rsidRPr="00034910">
        <w:t>n</w:t>
      </w:r>
      <w:r w:rsidRPr="00034910">
        <w:t>dit pas</w:t>
      </w:r>
      <w:r w:rsidR="00E57EC9">
        <w:t xml:space="preserve">. </w:t>
      </w:r>
      <w:r w:rsidRPr="00034910">
        <w:t>Il regardait autour de lui d</w:t>
      </w:r>
      <w:r w:rsidR="00E57EC9">
        <w:t>’</w:t>
      </w:r>
      <w:r w:rsidRPr="00034910">
        <w:t>un air surpris</w:t>
      </w:r>
      <w:r w:rsidR="00E57EC9">
        <w:t xml:space="preserve">, </w:t>
      </w:r>
      <w:r w:rsidRPr="00034910">
        <w:t>son regard fouillait la chambre</w:t>
      </w:r>
      <w:r w:rsidR="00E57EC9">
        <w:t xml:space="preserve">, </w:t>
      </w:r>
      <w:r w:rsidRPr="00034910">
        <w:t>l</w:t>
      </w:r>
      <w:r w:rsidR="00E57EC9">
        <w:t>’</w:t>
      </w:r>
      <w:r w:rsidRPr="00034910">
        <w:t>entrée</w:t>
      </w:r>
      <w:r w:rsidR="00E57EC9">
        <w:t xml:space="preserve">, </w:t>
      </w:r>
      <w:r w:rsidRPr="00034910">
        <w:t>le cabinet de toilette</w:t>
      </w:r>
      <w:r w:rsidR="00E57EC9">
        <w:t xml:space="preserve">, </w:t>
      </w:r>
      <w:r w:rsidRPr="00034910">
        <w:t>dont la porte</w:t>
      </w:r>
      <w:r w:rsidR="00E57EC9">
        <w:t xml:space="preserve">, </w:t>
      </w:r>
      <w:r w:rsidRPr="00034910">
        <w:t>laissée ouverte par Dick</w:t>
      </w:r>
      <w:r w:rsidR="00E57EC9">
        <w:t xml:space="preserve">, </w:t>
      </w:r>
      <w:r w:rsidRPr="00034910">
        <w:t>permettait de constater le vide parfait</w:t>
      </w:r>
      <w:r w:rsidR="00E57EC9">
        <w:t>.</w:t>
      </w:r>
    </w:p>
    <w:p w14:paraId="518B28CB" w14:textId="77777777" w:rsidR="00E57EC9" w:rsidRDefault="00E57EC9" w:rsidP="00E57EC9">
      <w:r>
        <w:t>— </w:t>
      </w:r>
      <w:r w:rsidR="00776CEA" w:rsidRPr="00034910">
        <w:t>Vous venez aux nouvelles</w:t>
      </w:r>
      <w:r>
        <w:t xml:space="preserve"> ? </w:t>
      </w:r>
      <w:r w:rsidR="00776CEA" w:rsidRPr="00034910">
        <w:t>poursuivit imperturbabl</w:t>
      </w:r>
      <w:r w:rsidR="00776CEA" w:rsidRPr="00034910">
        <w:t>e</w:t>
      </w:r>
      <w:r w:rsidR="00776CEA" w:rsidRPr="00034910">
        <w:t xml:space="preserve">ment </w:t>
      </w:r>
      <w:proofErr w:type="spellStart"/>
      <w:r w:rsidR="00776CEA" w:rsidRPr="00034910">
        <w:t>Braddy</w:t>
      </w:r>
      <w:proofErr w:type="spellEnd"/>
      <w:r>
        <w:t xml:space="preserve">… </w:t>
      </w:r>
      <w:r w:rsidR="00776CEA" w:rsidRPr="00034910">
        <w:t>Pas bonnes</w:t>
      </w:r>
      <w:r>
        <w:t xml:space="preserve"> ! </w:t>
      </w:r>
      <w:r w:rsidR="00776CEA" w:rsidRPr="00034910">
        <w:t>Pas bonnes</w:t>
      </w:r>
      <w:r>
        <w:t xml:space="preserve"> ! </w:t>
      </w:r>
      <w:r w:rsidR="00776CEA" w:rsidRPr="00034910">
        <w:t xml:space="preserve">Dick </w:t>
      </w:r>
      <w:proofErr w:type="spellStart"/>
      <w:r w:rsidR="00776CEA" w:rsidRPr="00034910">
        <w:t>Fann</w:t>
      </w:r>
      <w:proofErr w:type="spellEnd"/>
      <w:r w:rsidR="00776CEA" w:rsidRPr="00034910">
        <w:t xml:space="preserve"> ne pourra pas s</w:t>
      </w:r>
      <w:r>
        <w:t>’</w:t>
      </w:r>
      <w:r w:rsidR="00776CEA" w:rsidRPr="00034910">
        <w:t>occuper de l</w:t>
      </w:r>
      <w:r>
        <w:t>’</w:t>
      </w:r>
      <w:r w:rsidR="00776CEA" w:rsidRPr="00034910">
        <w:t>enquête</w:t>
      </w:r>
      <w:r>
        <w:t xml:space="preserve">… </w:t>
      </w:r>
      <w:r w:rsidR="00776CEA" w:rsidRPr="00034910">
        <w:t>Il a reçu des nouvelles de Londres</w:t>
      </w:r>
      <w:r>
        <w:t xml:space="preserve">, </w:t>
      </w:r>
      <w:r w:rsidR="00776CEA" w:rsidRPr="00034910">
        <w:t>une affaire d</w:t>
      </w:r>
      <w:r>
        <w:t>’</w:t>
      </w:r>
      <w:r w:rsidR="00776CEA" w:rsidRPr="00034910">
        <w:t>importance</w:t>
      </w:r>
      <w:r>
        <w:t xml:space="preserve">… </w:t>
      </w:r>
      <w:r w:rsidR="00776CEA" w:rsidRPr="00034910">
        <w:t>Et dame</w:t>
      </w:r>
      <w:r>
        <w:t xml:space="preserve">, </w:t>
      </w:r>
      <w:r w:rsidR="00776CEA" w:rsidRPr="00034910">
        <w:t>il se doit à Londres plutôt qu</w:t>
      </w:r>
      <w:r>
        <w:t>’</w:t>
      </w:r>
      <w:r w:rsidR="00776CEA" w:rsidRPr="00034910">
        <w:t>à Paris</w:t>
      </w:r>
      <w:r>
        <w:t xml:space="preserve">… </w:t>
      </w:r>
      <w:r w:rsidR="00776CEA" w:rsidRPr="00034910">
        <w:t>Il attend un coup de téléphone de Scotland Yard</w:t>
      </w:r>
      <w:r>
        <w:t xml:space="preserve">, </w:t>
      </w:r>
      <w:r w:rsidR="00776CEA" w:rsidRPr="00034910">
        <w:t>notre préfecture de police à nous</w:t>
      </w:r>
      <w:r>
        <w:t xml:space="preserve">, </w:t>
      </w:r>
      <w:r w:rsidR="00776CEA" w:rsidRPr="00034910">
        <w:t>pour savoir quand il doit pa</w:t>
      </w:r>
      <w:r w:rsidR="00776CEA" w:rsidRPr="00034910">
        <w:t>r</w:t>
      </w:r>
      <w:r w:rsidR="00776CEA" w:rsidRPr="00034910">
        <w:t>tir</w:t>
      </w:r>
      <w:r>
        <w:t>…</w:t>
      </w:r>
    </w:p>
    <w:p w14:paraId="7F543723" w14:textId="77777777" w:rsidR="00E57EC9" w:rsidRDefault="00776CEA" w:rsidP="00E57EC9">
      <w:r w:rsidRPr="00034910">
        <w:t>Larmette avait réussi à dominer sa surprise</w:t>
      </w:r>
      <w:r w:rsidR="00E57EC9">
        <w:t>.</w:t>
      </w:r>
    </w:p>
    <w:p w14:paraId="5448E37F" w14:textId="77777777" w:rsidR="00E57EC9" w:rsidRDefault="00E57EC9" w:rsidP="00E57EC9">
      <w:r>
        <w:lastRenderedPageBreak/>
        <w:t>— </w:t>
      </w:r>
      <w:r w:rsidR="00776CEA" w:rsidRPr="00034910">
        <w:t>Voilà qui est fâcheux</w:t>
      </w:r>
      <w:r>
        <w:t xml:space="preserve">, </w:t>
      </w:r>
      <w:r w:rsidR="00776CEA" w:rsidRPr="00034910">
        <w:t>très fâcheux</w:t>
      </w:r>
      <w:r>
        <w:t xml:space="preserve">, </w:t>
      </w:r>
      <w:r w:rsidR="00776CEA" w:rsidRPr="00034910">
        <w:t>grommela-t-il</w:t>
      </w:r>
      <w:r>
        <w:t xml:space="preserve">… </w:t>
      </w:r>
      <w:r w:rsidR="00776CEA" w:rsidRPr="00034910">
        <w:t>On m</w:t>
      </w:r>
      <w:r>
        <w:t>’</w:t>
      </w:r>
      <w:r w:rsidR="00776CEA" w:rsidRPr="00034910">
        <w:t xml:space="preserve">a beaucoup vanté ce Dick </w:t>
      </w:r>
      <w:proofErr w:type="spellStart"/>
      <w:r w:rsidR="00776CEA" w:rsidRPr="00034910">
        <w:t>Fann</w:t>
      </w:r>
      <w:proofErr w:type="spellEnd"/>
      <w:r>
        <w:t xml:space="preserve">… </w:t>
      </w:r>
      <w:r w:rsidR="00776CEA" w:rsidRPr="00034910">
        <w:t>J</w:t>
      </w:r>
      <w:r>
        <w:t>’</w:t>
      </w:r>
      <w:r w:rsidR="00776CEA" w:rsidRPr="00034910">
        <w:t>aurais voulu le voir</w:t>
      </w:r>
      <w:r>
        <w:t xml:space="preserve">, </w:t>
      </w:r>
      <w:r w:rsidR="00776CEA" w:rsidRPr="00034910">
        <w:t>lui promettre</w:t>
      </w:r>
      <w:r>
        <w:t xml:space="preserve">, </w:t>
      </w:r>
      <w:r w:rsidR="00776CEA" w:rsidRPr="00034910">
        <w:t>au nom de mes associés et au mien</w:t>
      </w:r>
      <w:r>
        <w:t xml:space="preserve">, </w:t>
      </w:r>
      <w:r w:rsidR="00776CEA" w:rsidRPr="00034910">
        <w:t>une prime</w:t>
      </w:r>
      <w:r>
        <w:t>…</w:t>
      </w:r>
    </w:p>
    <w:p w14:paraId="0996F0A9" w14:textId="77777777" w:rsidR="00E57EC9" w:rsidRDefault="00E57EC9" w:rsidP="00E57EC9">
      <w:r>
        <w:t>— </w:t>
      </w:r>
      <w:r w:rsidR="00776CEA" w:rsidRPr="00C002E9">
        <w:t xml:space="preserve">Il </w:t>
      </w:r>
      <w:r w:rsidR="00776CEA" w:rsidRPr="00034910">
        <w:t>est rappelé à Londres</w:t>
      </w:r>
      <w:r>
        <w:t>…</w:t>
      </w:r>
    </w:p>
    <w:p w14:paraId="25F91F24" w14:textId="77777777" w:rsidR="00E57EC9" w:rsidRDefault="00E57EC9" w:rsidP="00E57EC9">
      <w:r>
        <w:t>— </w:t>
      </w:r>
      <w:r w:rsidR="00776CEA" w:rsidRPr="00034910">
        <w:t>Peut-être le chiffre modifierait-il sa décision</w:t>
      </w:r>
      <w:r>
        <w:t> ?</w:t>
      </w:r>
    </w:p>
    <w:p w14:paraId="7E622103" w14:textId="77777777" w:rsidR="00E57EC9" w:rsidRDefault="00E57EC9" w:rsidP="00E57EC9">
      <w:r>
        <w:t>— </w:t>
      </w:r>
      <w:r w:rsidR="00776CEA" w:rsidRPr="00034910">
        <w:t>Je ne crois pas</w:t>
      </w:r>
      <w:r>
        <w:t xml:space="preserve">. </w:t>
      </w:r>
      <w:r w:rsidR="00776CEA" w:rsidRPr="00034910">
        <w:t xml:space="preserve">Dick </w:t>
      </w:r>
      <w:proofErr w:type="spellStart"/>
      <w:r w:rsidR="00776CEA" w:rsidRPr="00034910">
        <w:t>Fann</w:t>
      </w:r>
      <w:proofErr w:type="spellEnd"/>
      <w:r w:rsidR="00776CEA" w:rsidRPr="00034910">
        <w:t xml:space="preserve"> est désintéressé</w:t>
      </w:r>
      <w:r>
        <w:t xml:space="preserve">. </w:t>
      </w:r>
      <w:r w:rsidR="00776CEA" w:rsidRPr="00034910">
        <w:t>C</w:t>
      </w:r>
      <w:r>
        <w:t>’</w:t>
      </w:r>
      <w:r w:rsidR="00776CEA" w:rsidRPr="00034910">
        <w:t>est avant tout la satisfaction d</w:t>
      </w:r>
      <w:r>
        <w:t>’</w:t>
      </w:r>
      <w:r w:rsidR="00776CEA" w:rsidRPr="00034910">
        <w:t>amour-propre qu</w:t>
      </w:r>
      <w:r>
        <w:t>’</w:t>
      </w:r>
      <w:r w:rsidR="00776CEA" w:rsidRPr="00034910">
        <w:t>il cherche</w:t>
      </w:r>
      <w:r>
        <w:t>…</w:t>
      </w:r>
    </w:p>
    <w:p w14:paraId="3A4D80CE" w14:textId="77777777" w:rsidR="00E57EC9" w:rsidRDefault="00E57EC9" w:rsidP="00E57EC9">
      <w:r>
        <w:t>— </w:t>
      </w:r>
      <w:r w:rsidR="00776CEA" w:rsidRPr="00034910">
        <w:t>C</w:t>
      </w:r>
      <w:r>
        <w:t>’</w:t>
      </w:r>
      <w:r w:rsidR="00776CEA" w:rsidRPr="00034910">
        <w:t>est égal</w:t>
      </w:r>
      <w:r>
        <w:t xml:space="preserve">, </w:t>
      </w:r>
      <w:r w:rsidR="00776CEA" w:rsidRPr="00034910">
        <w:t>je pense que si je le rencontrais</w:t>
      </w:r>
      <w:r>
        <w:t>…</w:t>
      </w:r>
    </w:p>
    <w:p w14:paraId="73D20C1D" w14:textId="77777777" w:rsidR="00E57EC9" w:rsidRDefault="00E57EC9" w:rsidP="00E57EC9">
      <w:r>
        <w:t>— </w:t>
      </w:r>
      <w:r w:rsidR="00776CEA" w:rsidRPr="00034910">
        <w:t>Il fallait venir plus tôt</w:t>
      </w:r>
      <w:r>
        <w:t xml:space="preserve">, </w:t>
      </w:r>
      <w:r w:rsidR="00776CEA" w:rsidRPr="00034910">
        <w:t>monsieur Larmette</w:t>
      </w:r>
      <w:r>
        <w:t xml:space="preserve">… </w:t>
      </w:r>
      <w:r w:rsidR="00776CEA" w:rsidRPr="00034910">
        <w:t>Il se trouvait ici il y a trois minutes à peine</w:t>
      </w:r>
      <w:r>
        <w:t>.</w:t>
      </w:r>
    </w:p>
    <w:p w14:paraId="79E32D44" w14:textId="77777777" w:rsidR="00E57EC9" w:rsidRDefault="00776CEA" w:rsidP="00E57EC9">
      <w:r w:rsidRPr="00034910">
        <w:t>Les yeux du joaillier lancèrent un éclair</w:t>
      </w:r>
      <w:r w:rsidR="00E57EC9">
        <w:t xml:space="preserve">. </w:t>
      </w:r>
      <w:r w:rsidRPr="00034910">
        <w:t>Évidemment</w:t>
      </w:r>
      <w:r w:rsidR="00E57EC9">
        <w:t xml:space="preserve">, </w:t>
      </w:r>
      <w:r w:rsidRPr="00034910">
        <w:t>la remarque lui fournissait la transition qu</w:t>
      </w:r>
      <w:r w:rsidR="00E57EC9">
        <w:t>’</w:t>
      </w:r>
      <w:r w:rsidRPr="00034910">
        <w:t>il cherchait depuis un instant</w:t>
      </w:r>
      <w:r w:rsidR="00E57EC9">
        <w:t>.</w:t>
      </w:r>
    </w:p>
    <w:p w14:paraId="5E73A7B8" w14:textId="77777777" w:rsidR="00E57EC9" w:rsidRDefault="00E57EC9" w:rsidP="00E57EC9">
      <w:r>
        <w:t>— </w:t>
      </w:r>
      <w:r w:rsidR="00776CEA" w:rsidRPr="00034910">
        <w:t>Il était ici</w:t>
      </w:r>
      <w:r>
        <w:t xml:space="preserve">… </w:t>
      </w:r>
      <w:r w:rsidR="00776CEA" w:rsidRPr="00034910">
        <w:t>Je m</w:t>
      </w:r>
      <w:r>
        <w:t>’</w:t>
      </w:r>
      <w:r w:rsidR="00776CEA" w:rsidRPr="00034910">
        <w:t>en doutais</w:t>
      </w:r>
      <w:r>
        <w:t xml:space="preserve">… </w:t>
      </w:r>
      <w:r w:rsidR="00776CEA" w:rsidRPr="00034910">
        <w:t>Il m</w:t>
      </w:r>
      <w:r>
        <w:t>’</w:t>
      </w:r>
      <w:r w:rsidR="00776CEA" w:rsidRPr="00034910">
        <w:t>avait semblé reconna</w:t>
      </w:r>
      <w:r w:rsidR="00776CEA" w:rsidRPr="00034910">
        <w:t>î</w:t>
      </w:r>
      <w:r w:rsidR="00776CEA" w:rsidRPr="00034910">
        <w:t>tre la silhouette popularisée par les journaux illustrés</w:t>
      </w:r>
      <w:r>
        <w:t xml:space="preserve">. </w:t>
      </w:r>
      <w:r w:rsidR="00776CEA" w:rsidRPr="00034910">
        <w:t>Je me suis attardé au bureau des renseignements pour m</w:t>
      </w:r>
      <w:r>
        <w:t>’</w:t>
      </w:r>
      <w:r w:rsidR="00776CEA" w:rsidRPr="00034910">
        <w:t>enquérir de la situation de votre logement</w:t>
      </w:r>
      <w:r>
        <w:t>…</w:t>
      </w:r>
    </w:p>
    <w:p w14:paraId="1F55EAF6" w14:textId="77777777" w:rsidR="00E57EC9" w:rsidRDefault="00776CEA" w:rsidP="00E57EC9">
      <w:r w:rsidRPr="00034910">
        <w:t>Il se frappa le front comme si une idée soudaine traversait son esprit</w:t>
      </w:r>
      <w:r w:rsidR="00E57EC9">
        <w:t>.</w:t>
      </w:r>
    </w:p>
    <w:p w14:paraId="779F84CC" w14:textId="77777777" w:rsidR="00E57EC9" w:rsidRDefault="00E57EC9" w:rsidP="00E57EC9">
      <w:r>
        <w:t>— </w:t>
      </w:r>
      <w:r w:rsidR="00776CEA" w:rsidRPr="00034910">
        <w:t>Vraiment</w:t>
      </w:r>
      <w:r>
        <w:t xml:space="preserve">, </w:t>
      </w:r>
      <w:r w:rsidR="00776CEA" w:rsidRPr="00034910">
        <w:t>je ne conçois pas que je ne l</w:t>
      </w:r>
      <w:r>
        <w:t>’</w:t>
      </w:r>
      <w:proofErr w:type="spellStart"/>
      <w:r w:rsidR="00776CEA" w:rsidRPr="00034910">
        <w:t>aie</w:t>
      </w:r>
      <w:proofErr w:type="spellEnd"/>
      <w:r w:rsidR="00776CEA" w:rsidRPr="00034910">
        <w:t xml:space="preserve"> pas rencontré</w:t>
      </w:r>
      <w:r>
        <w:t>.</w:t>
      </w:r>
    </w:p>
    <w:p w14:paraId="1FCF8B6D" w14:textId="77777777" w:rsidR="00E57EC9" w:rsidRDefault="00776CEA" w:rsidP="00E57EC9">
      <w:r w:rsidRPr="00034910">
        <w:t>Il s</w:t>
      </w:r>
      <w:r w:rsidR="00E57EC9">
        <w:t>’</w:t>
      </w:r>
      <w:r w:rsidRPr="00034910">
        <w:t>arrêta net</w:t>
      </w:r>
      <w:r w:rsidR="00E57EC9">
        <w:t xml:space="preserve">. </w:t>
      </w:r>
      <w:r w:rsidRPr="00034910">
        <w:t xml:space="preserve">Sir </w:t>
      </w:r>
      <w:proofErr w:type="spellStart"/>
      <w:r w:rsidRPr="00034910">
        <w:t>Braddy</w:t>
      </w:r>
      <w:proofErr w:type="spellEnd"/>
      <w:r w:rsidRPr="00034910">
        <w:t xml:space="preserve"> faisait entendre un petit rire aigu</w:t>
      </w:r>
      <w:r w:rsidR="00E57EC9">
        <w:t>.</w:t>
      </w:r>
    </w:p>
    <w:p w14:paraId="31677A52" w14:textId="77777777" w:rsidR="00E57EC9" w:rsidRDefault="00E57EC9" w:rsidP="00E57EC9">
      <w:r>
        <w:t>— </w:t>
      </w:r>
      <w:r w:rsidR="00776CEA" w:rsidRPr="00034910">
        <w:t>Je vous demande pardon</w:t>
      </w:r>
      <w:r>
        <w:t xml:space="preserve">, </w:t>
      </w:r>
      <w:r w:rsidR="00776CEA" w:rsidRPr="00034910">
        <w:t>s</w:t>
      </w:r>
      <w:r>
        <w:t>’</w:t>
      </w:r>
      <w:r w:rsidR="00776CEA" w:rsidRPr="00034910">
        <w:t xml:space="preserve">excusa-t-il en dominant à </w:t>
      </w:r>
      <w:proofErr w:type="spellStart"/>
      <w:r w:rsidR="00776CEA" w:rsidRPr="00034910">
        <w:t>grand</w:t>
      </w:r>
      <w:r>
        <w:t>’</w:t>
      </w:r>
      <w:r w:rsidR="00776CEA" w:rsidRPr="00034910">
        <w:t>peine</w:t>
      </w:r>
      <w:proofErr w:type="spellEnd"/>
      <w:r w:rsidR="00776CEA" w:rsidRPr="00034910">
        <w:t xml:space="preserve"> son hilarité</w:t>
      </w:r>
      <w:r>
        <w:t xml:space="preserve">, </w:t>
      </w:r>
      <w:r w:rsidR="00776CEA" w:rsidRPr="00034910">
        <w:t>mais vous ne pouviez pas le croiser</w:t>
      </w:r>
      <w:r>
        <w:t>.</w:t>
      </w:r>
    </w:p>
    <w:p w14:paraId="5F8AE40B" w14:textId="77777777" w:rsidR="00E57EC9" w:rsidRDefault="00E57EC9" w:rsidP="00E57EC9">
      <w:r>
        <w:lastRenderedPageBreak/>
        <w:t>— </w:t>
      </w:r>
      <w:r w:rsidR="00776CEA" w:rsidRPr="00034910">
        <w:t>Comment</w:t>
      </w:r>
      <w:r>
        <w:t xml:space="preserve">, </w:t>
      </w:r>
      <w:r w:rsidR="00776CEA" w:rsidRPr="00034910">
        <w:t>je ne pouvais pas</w:t>
      </w:r>
      <w:r>
        <w:t> ?</w:t>
      </w:r>
    </w:p>
    <w:p w14:paraId="4415E319" w14:textId="77777777" w:rsidR="00E57EC9" w:rsidRDefault="00E57EC9" w:rsidP="00E57EC9">
      <w:r>
        <w:t>— </w:t>
      </w:r>
      <w:r w:rsidR="00776CEA" w:rsidRPr="00034910">
        <w:t>Mais non</w:t>
      </w:r>
      <w:r>
        <w:t xml:space="preserve">, </w:t>
      </w:r>
      <w:r w:rsidR="00776CEA" w:rsidRPr="00034910">
        <w:t>cher Monsieur</w:t>
      </w:r>
      <w:r>
        <w:t xml:space="preserve">, </w:t>
      </w:r>
      <w:r w:rsidR="00776CEA" w:rsidRPr="00034910">
        <w:t>non</w:t>
      </w:r>
      <w:r>
        <w:t xml:space="preserve">, </w:t>
      </w:r>
      <w:r w:rsidR="00776CEA" w:rsidRPr="00034910">
        <w:t>vous ne pouviez pas</w:t>
      </w:r>
      <w:r>
        <w:t xml:space="preserve">. </w:t>
      </w:r>
      <w:r w:rsidR="00776CEA" w:rsidRPr="00034910">
        <w:t xml:space="preserve">Dick </w:t>
      </w:r>
      <w:proofErr w:type="spellStart"/>
      <w:r w:rsidR="00776CEA" w:rsidRPr="00034910">
        <w:t>Fann</w:t>
      </w:r>
      <w:proofErr w:type="spellEnd"/>
      <w:r w:rsidR="00776CEA" w:rsidRPr="00034910">
        <w:t xml:space="preserve"> prétend que</w:t>
      </w:r>
      <w:r>
        <w:t xml:space="preserve">, </w:t>
      </w:r>
      <w:r w:rsidR="00776CEA" w:rsidRPr="00034910">
        <w:t>vu sa réputation</w:t>
      </w:r>
      <w:r>
        <w:t xml:space="preserve">, </w:t>
      </w:r>
      <w:r w:rsidR="00776CEA" w:rsidRPr="00034910">
        <w:t>il est très surveillé par ceux qui ont à redouter son adresse</w:t>
      </w:r>
      <w:r>
        <w:t xml:space="preserve">. </w:t>
      </w:r>
      <w:r w:rsidR="00776CEA" w:rsidRPr="00034910">
        <w:t>Dès lors</w:t>
      </w:r>
      <w:r>
        <w:t xml:space="preserve">, </w:t>
      </w:r>
      <w:r w:rsidR="00776CEA" w:rsidRPr="00034910">
        <w:t>dit-il</w:t>
      </w:r>
      <w:r>
        <w:t xml:space="preserve">, </w:t>
      </w:r>
      <w:r w:rsidR="00776CEA" w:rsidRPr="00034910">
        <w:t>je ne puis conserver avantage qu</w:t>
      </w:r>
      <w:r>
        <w:t>’</w:t>
      </w:r>
      <w:r w:rsidR="00776CEA" w:rsidRPr="00034910">
        <w:t>en les surprenant sans cesse</w:t>
      </w:r>
      <w:r>
        <w:t xml:space="preserve">, </w:t>
      </w:r>
      <w:r w:rsidR="00776CEA" w:rsidRPr="00034910">
        <w:t>même en temps ordinaire</w:t>
      </w:r>
      <w:r>
        <w:t xml:space="preserve">, </w:t>
      </w:r>
      <w:r w:rsidR="00776CEA" w:rsidRPr="00034910">
        <w:t>en dehors de toute enquête</w:t>
      </w:r>
      <w:r>
        <w:t xml:space="preserve">. </w:t>
      </w:r>
      <w:r w:rsidR="00776CEA" w:rsidRPr="00034910">
        <w:t>Et il se dirige</w:t>
      </w:r>
      <w:r>
        <w:t xml:space="preserve">, </w:t>
      </w:r>
      <w:r w:rsidR="00776CEA" w:rsidRPr="00034910">
        <w:t>e</w:t>
      </w:r>
      <w:r w:rsidR="00776CEA" w:rsidRPr="00034910">
        <w:t>n</w:t>
      </w:r>
      <w:r w:rsidR="00776CEA" w:rsidRPr="00034910">
        <w:t>tre</w:t>
      </w:r>
      <w:r>
        <w:t xml:space="preserve">, </w:t>
      </w:r>
      <w:r w:rsidR="00776CEA" w:rsidRPr="00034910">
        <w:t>sort par le chemin précisément que l</w:t>
      </w:r>
      <w:r>
        <w:t>’</w:t>
      </w:r>
      <w:r w:rsidR="00776CEA" w:rsidRPr="00034910">
        <w:t>on ne s</w:t>
      </w:r>
      <w:r>
        <w:t>’</w:t>
      </w:r>
      <w:r w:rsidR="00776CEA" w:rsidRPr="00034910">
        <w:t>attend pas à lui voir choisir</w:t>
      </w:r>
      <w:r>
        <w:t xml:space="preserve">. </w:t>
      </w:r>
      <w:r w:rsidR="00776CEA" w:rsidRPr="00034910">
        <w:t>Ce fut d</w:t>
      </w:r>
      <w:r>
        <w:t>’</w:t>
      </w:r>
      <w:r w:rsidR="00776CEA" w:rsidRPr="00034910">
        <w:t>abord un entraînement</w:t>
      </w:r>
      <w:r>
        <w:t xml:space="preserve">, </w:t>
      </w:r>
      <w:r w:rsidR="00776CEA" w:rsidRPr="00034910">
        <w:t>c</w:t>
      </w:r>
      <w:r>
        <w:t>’</w:t>
      </w:r>
      <w:r w:rsidR="00776CEA" w:rsidRPr="00034910">
        <w:t>est à présent une habitude</w:t>
      </w:r>
      <w:r>
        <w:t>.</w:t>
      </w:r>
    </w:p>
    <w:p w14:paraId="637C0C29" w14:textId="77777777" w:rsidR="00E57EC9" w:rsidRDefault="00776CEA" w:rsidP="00E57EC9">
      <w:r w:rsidRPr="00034910">
        <w:t>Larmette écoutait</w:t>
      </w:r>
      <w:r w:rsidR="00E57EC9">
        <w:t xml:space="preserve">, </w:t>
      </w:r>
      <w:r w:rsidRPr="00034910">
        <w:t>les yeux agrandis par l</w:t>
      </w:r>
      <w:r w:rsidR="00E57EC9">
        <w:t>’</w:t>
      </w:r>
      <w:r w:rsidRPr="00034910">
        <w:t>étonnement</w:t>
      </w:r>
      <w:r w:rsidR="00E57EC9">
        <w:t xml:space="preserve">, </w:t>
      </w:r>
      <w:r w:rsidRPr="00034910">
        <w:t>ces explications débitées du ton le plus naturel</w:t>
      </w:r>
      <w:r w:rsidR="00E57EC9">
        <w:t>.</w:t>
      </w:r>
    </w:p>
    <w:p w14:paraId="6AF5CE15" w14:textId="77777777" w:rsidR="00E57EC9" w:rsidRDefault="00E57EC9" w:rsidP="00E57EC9">
      <w:r>
        <w:t>— </w:t>
      </w:r>
      <w:r w:rsidR="00776CEA" w:rsidRPr="00034910">
        <w:t>Ah</w:t>
      </w:r>
      <w:r>
        <w:t xml:space="preserve"> ! </w:t>
      </w:r>
      <w:r w:rsidR="00776CEA" w:rsidRPr="00034910">
        <w:t>conclut le chiromancien</w:t>
      </w:r>
      <w:r>
        <w:t xml:space="preserve">, </w:t>
      </w:r>
      <w:r w:rsidR="00776CEA" w:rsidRPr="00034910">
        <w:t>c</w:t>
      </w:r>
      <w:r>
        <w:t>’</w:t>
      </w:r>
      <w:r w:rsidR="00776CEA" w:rsidRPr="00034910">
        <w:t xml:space="preserve">est un drôle de corps que mon ami Dick </w:t>
      </w:r>
      <w:proofErr w:type="spellStart"/>
      <w:r w:rsidR="00776CEA" w:rsidRPr="00034910">
        <w:t>Fann</w:t>
      </w:r>
      <w:proofErr w:type="spellEnd"/>
      <w:r>
        <w:t> !</w:t>
      </w:r>
    </w:p>
    <w:p w14:paraId="7AB6F678" w14:textId="77777777" w:rsidR="00E57EC9" w:rsidRDefault="00E57EC9" w:rsidP="00E57EC9">
      <w:r>
        <w:t>— </w:t>
      </w:r>
      <w:r w:rsidR="00776CEA" w:rsidRPr="00034910">
        <w:t>Quelle sortie a-t-il donc préparée cette fois</w:t>
      </w:r>
      <w:r>
        <w:t xml:space="preserve"> ? </w:t>
      </w:r>
      <w:r w:rsidR="00776CEA" w:rsidRPr="00034910">
        <w:t>demanda le négociant du ton le plus indifférent qu</w:t>
      </w:r>
      <w:r>
        <w:t>’</w:t>
      </w:r>
      <w:r w:rsidR="00776CEA" w:rsidRPr="00034910">
        <w:t>il put simuler</w:t>
      </w:r>
      <w:r>
        <w:t>.</w:t>
      </w:r>
    </w:p>
    <w:p w14:paraId="049AC861" w14:textId="77777777" w:rsidR="00E57EC9" w:rsidRDefault="00776CEA" w:rsidP="00E57EC9">
      <w:r w:rsidRPr="00034910">
        <w:t>De la main</w:t>
      </w:r>
      <w:r w:rsidR="00E57EC9">
        <w:t xml:space="preserve">, </w:t>
      </w:r>
      <w:r w:rsidRPr="00034910">
        <w:t xml:space="preserve">le faux </w:t>
      </w:r>
      <w:proofErr w:type="spellStart"/>
      <w:r w:rsidRPr="00034910">
        <w:t>Braddy</w:t>
      </w:r>
      <w:proofErr w:type="spellEnd"/>
      <w:r w:rsidRPr="00034910">
        <w:t xml:space="preserve"> désigna la croisée ouverte</w:t>
      </w:r>
      <w:r w:rsidR="00E57EC9">
        <w:t>.</w:t>
      </w:r>
    </w:p>
    <w:p w14:paraId="1A7D2E25" w14:textId="77777777" w:rsidR="00E57EC9" w:rsidRDefault="00E57EC9" w:rsidP="00E57EC9">
      <w:r>
        <w:t>— </w:t>
      </w:r>
      <w:r w:rsidR="00776CEA" w:rsidRPr="00034910">
        <w:t>La fenêtre</w:t>
      </w:r>
      <w:r>
        <w:t>… ?</w:t>
      </w:r>
    </w:p>
    <w:p w14:paraId="330C6176" w14:textId="77777777" w:rsidR="00E57EC9" w:rsidRDefault="00E57EC9" w:rsidP="00E57EC9">
      <w:r>
        <w:t>— </w:t>
      </w:r>
      <w:r w:rsidR="00776CEA" w:rsidRPr="00034910">
        <w:t>Et le balcon</w:t>
      </w:r>
      <w:r>
        <w:t xml:space="preserve">, </w:t>
      </w:r>
      <w:r w:rsidR="00776CEA" w:rsidRPr="00034910">
        <w:t>acheva l</w:t>
      </w:r>
      <w:r>
        <w:t>’</w:t>
      </w:r>
      <w:r w:rsidR="00776CEA" w:rsidRPr="00034910">
        <w:t>homme aux lunettes d</w:t>
      </w:r>
      <w:r>
        <w:t>’</w:t>
      </w:r>
      <w:r w:rsidR="00776CEA" w:rsidRPr="00034910">
        <w:t>or en se r</w:t>
      </w:r>
      <w:r w:rsidR="00776CEA" w:rsidRPr="00034910">
        <w:t>e</w:t>
      </w:r>
      <w:r w:rsidR="00776CEA" w:rsidRPr="00034910">
        <w:t>prenant à rire</w:t>
      </w:r>
      <w:r>
        <w:t xml:space="preserve">. </w:t>
      </w:r>
      <w:r w:rsidR="00776CEA" w:rsidRPr="00034910">
        <w:t>Vous pouvez le rencontrer cependant</w:t>
      </w:r>
      <w:r>
        <w:t>.</w:t>
      </w:r>
    </w:p>
    <w:p w14:paraId="138B3086" w14:textId="77777777" w:rsidR="00E57EC9" w:rsidRDefault="00E57EC9" w:rsidP="00E57EC9">
      <w:r>
        <w:t>— </w:t>
      </w:r>
      <w:r w:rsidR="00776CEA" w:rsidRPr="00034910">
        <w:t>Où</w:t>
      </w:r>
      <w:r>
        <w:t xml:space="preserve">, </w:t>
      </w:r>
      <w:r w:rsidR="00776CEA" w:rsidRPr="00034910">
        <w:t>quand</w:t>
      </w:r>
      <w:r>
        <w:t xml:space="preserve"> ? </w:t>
      </w:r>
      <w:r w:rsidR="00776CEA" w:rsidRPr="00034910">
        <w:t>questionna Larmette un peu désorienté par cette conversation bizarre</w:t>
      </w:r>
      <w:r>
        <w:t>.</w:t>
      </w:r>
    </w:p>
    <w:p w14:paraId="426939E8" w14:textId="77777777" w:rsidR="00E57EC9" w:rsidRDefault="00E57EC9" w:rsidP="00E57EC9">
      <w:r>
        <w:t>— </w:t>
      </w:r>
      <w:r w:rsidR="00776CEA" w:rsidRPr="00034910">
        <w:t>Ce soir même</w:t>
      </w:r>
      <w:r>
        <w:t xml:space="preserve">, </w:t>
      </w:r>
      <w:r w:rsidR="00776CEA" w:rsidRPr="00034910">
        <w:t>à neuf heures</w:t>
      </w:r>
      <w:r>
        <w:t xml:space="preserve">, </w:t>
      </w:r>
      <w:r w:rsidR="00776CEA" w:rsidRPr="00034910">
        <w:t>au téléphone du Grand-Hôtel</w:t>
      </w:r>
      <w:r>
        <w:t>.</w:t>
      </w:r>
    </w:p>
    <w:p w14:paraId="64D2BCF8" w14:textId="77777777" w:rsidR="00E57EC9" w:rsidRDefault="00776CEA" w:rsidP="00E57EC9">
      <w:r w:rsidRPr="00034910">
        <w:t>Et sans paraître remarquer l</w:t>
      </w:r>
      <w:r w:rsidR="00E57EC9">
        <w:t>’</w:t>
      </w:r>
      <w:r w:rsidRPr="00034910">
        <w:t>ahurissement de son interl</w:t>
      </w:r>
      <w:r w:rsidRPr="00034910">
        <w:t>o</w:t>
      </w:r>
      <w:r w:rsidRPr="00034910">
        <w:t>cuteur</w:t>
      </w:r>
      <w:r w:rsidR="00E57EC9">
        <w:t xml:space="preserve">, </w:t>
      </w:r>
      <w:r w:rsidRPr="00034910">
        <w:t xml:space="preserve">sir </w:t>
      </w:r>
      <w:proofErr w:type="spellStart"/>
      <w:r w:rsidRPr="00034910">
        <w:t>Braddy</w:t>
      </w:r>
      <w:proofErr w:type="spellEnd"/>
      <w:r w:rsidRPr="00034910">
        <w:t xml:space="preserve"> poursuivit</w:t>
      </w:r>
      <w:r w:rsidR="00E57EC9">
        <w:t> :</w:t>
      </w:r>
    </w:p>
    <w:p w14:paraId="6F7BE28A" w14:textId="77777777" w:rsidR="00E57EC9" w:rsidRDefault="00E57EC9" w:rsidP="00E57EC9">
      <w:r>
        <w:lastRenderedPageBreak/>
        <w:t>— </w:t>
      </w:r>
      <w:r w:rsidR="00776CEA" w:rsidRPr="00034910">
        <w:t>Oui</w:t>
      </w:r>
      <w:r>
        <w:t xml:space="preserve">, </w:t>
      </w:r>
      <w:r w:rsidR="00776CEA" w:rsidRPr="00034910">
        <w:t>rendez-vous a été pris avec Scotland Yard</w:t>
      </w:r>
      <w:r>
        <w:t xml:space="preserve">, </w:t>
      </w:r>
      <w:r w:rsidR="00776CEA" w:rsidRPr="00034910">
        <w:t>pour fixer le moment du départ pour Londres</w:t>
      </w:r>
      <w:r>
        <w:t xml:space="preserve">. </w:t>
      </w:r>
      <w:r w:rsidR="00776CEA" w:rsidRPr="00034910">
        <w:t>Ma valise est bouclée</w:t>
      </w:r>
      <w:r>
        <w:t xml:space="preserve">, </w:t>
      </w:r>
      <w:r w:rsidR="00776CEA" w:rsidRPr="00034910">
        <w:t>ma note réglée</w:t>
      </w:r>
      <w:r>
        <w:t xml:space="preserve">… </w:t>
      </w:r>
      <w:r w:rsidR="00776CEA" w:rsidRPr="00034910">
        <w:t>car</w:t>
      </w:r>
      <w:r>
        <w:t>…</w:t>
      </w:r>
    </w:p>
    <w:p w14:paraId="1059F33C" w14:textId="77777777" w:rsidR="00E57EC9" w:rsidRDefault="00E57EC9" w:rsidP="00E57EC9">
      <w:r>
        <w:t>— </w:t>
      </w:r>
      <w:r w:rsidR="00776CEA" w:rsidRPr="00034910">
        <w:t>Vous partez aussi</w:t>
      </w:r>
      <w:r>
        <w:t> ?</w:t>
      </w:r>
    </w:p>
    <w:p w14:paraId="39FFBC2B" w14:textId="77777777" w:rsidR="00E57EC9" w:rsidRDefault="00E57EC9" w:rsidP="00E57EC9">
      <w:r>
        <w:t>— </w:t>
      </w:r>
      <w:r w:rsidR="00776CEA" w:rsidRPr="00034910">
        <w:t>Sans doute</w:t>
      </w:r>
      <w:r>
        <w:t xml:space="preserve"> ! </w:t>
      </w:r>
      <w:r w:rsidR="00776CEA" w:rsidRPr="00034910">
        <w:t>Sans doute</w:t>
      </w:r>
      <w:r>
        <w:t xml:space="preserve"> ! </w:t>
      </w:r>
      <w:r w:rsidR="00776CEA" w:rsidRPr="00034910">
        <w:t>Seulement</w:t>
      </w:r>
      <w:r>
        <w:t xml:space="preserve">, </w:t>
      </w:r>
      <w:r w:rsidR="00776CEA" w:rsidRPr="00034910">
        <w:t>je ne suis pas mat</w:t>
      </w:r>
      <w:r w:rsidR="00776CEA" w:rsidRPr="00034910">
        <w:t>i</w:t>
      </w:r>
      <w:r w:rsidR="00776CEA" w:rsidRPr="00034910">
        <w:t>nal</w:t>
      </w:r>
      <w:r>
        <w:t xml:space="preserve">, </w:t>
      </w:r>
      <w:r w:rsidR="00776CEA" w:rsidRPr="00034910">
        <w:t>et si l</w:t>
      </w:r>
      <w:r>
        <w:t>’</w:t>
      </w:r>
      <w:r w:rsidR="00776CEA" w:rsidRPr="00034910">
        <w:t>ordre était pour demain matin</w:t>
      </w:r>
      <w:r>
        <w:t xml:space="preserve">, </w:t>
      </w:r>
      <w:r w:rsidR="00776CEA" w:rsidRPr="00034910">
        <w:t>je quitterais Paris ce soir même par le service anglais de dix heures</w:t>
      </w:r>
      <w:r>
        <w:t xml:space="preserve">. </w:t>
      </w:r>
      <w:r w:rsidR="00776CEA" w:rsidRPr="00034910">
        <w:t>Comme cela je serais arrivé à Londres à l</w:t>
      </w:r>
      <w:r>
        <w:t>’</w:t>
      </w:r>
      <w:r w:rsidR="00776CEA" w:rsidRPr="00034910">
        <w:t>instant où Dick quitterait Paris</w:t>
      </w:r>
      <w:r>
        <w:t xml:space="preserve">, </w:t>
      </w:r>
      <w:r w:rsidR="00776CEA" w:rsidRPr="00034910">
        <w:t>et j</w:t>
      </w:r>
      <w:r>
        <w:t>’</w:t>
      </w:r>
      <w:r w:rsidR="00776CEA" w:rsidRPr="00034910">
        <w:t>aurais le temps de dormir à mon aise avant qu</w:t>
      </w:r>
      <w:r>
        <w:t>’</w:t>
      </w:r>
      <w:r w:rsidR="00776CEA" w:rsidRPr="00034910">
        <w:t>il vienne me relancer</w:t>
      </w:r>
      <w:r>
        <w:t>.</w:t>
      </w:r>
    </w:p>
    <w:p w14:paraId="65F6C849" w14:textId="77777777" w:rsidR="00E57EC9" w:rsidRDefault="00776CEA" w:rsidP="00E57EC9">
      <w:r w:rsidRPr="00034910">
        <w:t>Larmette n</w:t>
      </w:r>
      <w:r w:rsidR="00E57EC9">
        <w:t>’</w:t>
      </w:r>
      <w:r w:rsidRPr="00034910">
        <w:t>écoutait plus</w:t>
      </w:r>
      <w:r w:rsidR="00E57EC9">
        <w:t xml:space="preserve">. </w:t>
      </w:r>
      <w:r w:rsidRPr="00034910">
        <w:t>Il avait tiré sa montre</w:t>
      </w:r>
      <w:r w:rsidR="00E57EC9">
        <w:t>.</w:t>
      </w:r>
    </w:p>
    <w:p w14:paraId="740BFABF" w14:textId="77777777" w:rsidR="00E57EC9" w:rsidRDefault="00E57EC9" w:rsidP="00E57EC9">
      <w:r>
        <w:t>— </w:t>
      </w:r>
      <w:r w:rsidR="00776CEA" w:rsidRPr="00034910">
        <w:t>Neuf heures moins cinq</w:t>
      </w:r>
      <w:r>
        <w:t xml:space="preserve">… </w:t>
      </w:r>
      <w:r w:rsidR="00776CEA" w:rsidRPr="00034910">
        <w:t>Vous êtes sûr de l</w:t>
      </w:r>
      <w:r>
        <w:t>’</w:t>
      </w:r>
      <w:r w:rsidR="00776CEA" w:rsidRPr="00034910">
        <w:t>heure de la communication téléphonique</w:t>
      </w:r>
      <w:r>
        <w:t> ?</w:t>
      </w:r>
    </w:p>
    <w:p w14:paraId="1E5A67B2" w14:textId="77777777" w:rsidR="00E57EC9" w:rsidRDefault="00E57EC9" w:rsidP="00E57EC9">
      <w:r>
        <w:t>— </w:t>
      </w:r>
      <w:r w:rsidR="00776CEA" w:rsidRPr="00034910">
        <w:t>Absolument</w:t>
      </w:r>
      <w:r>
        <w:t xml:space="preserve">. </w:t>
      </w:r>
      <w:r w:rsidR="00776CEA" w:rsidRPr="00034910">
        <w:t>Dick m</w:t>
      </w:r>
      <w:r>
        <w:t>’</w:t>
      </w:r>
      <w:r w:rsidR="00776CEA" w:rsidRPr="00034910">
        <w:t>avait téléphoné dans l</w:t>
      </w:r>
      <w:r>
        <w:t>’</w:t>
      </w:r>
      <w:r w:rsidR="00776CEA" w:rsidRPr="00034910">
        <w:t>après-midi</w:t>
      </w:r>
      <w:r>
        <w:t xml:space="preserve">. </w:t>
      </w:r>
      <w:r w:rsidR="00776CEA" w:rsidRPr="00034910">
        <w:t>Tout à l</w:t>
      </w:r>
      <w:r>
        <w:t>’</w:t>
      </w:r>
      <w:r w:rsidR="00776CEA" w:rsidRPr="00034910">
        <w:t>heure il n</w:t>
      </w:r>
      <w:r>
        <w:t>’</w:t>
      </w:r>
      <w:r w:rsidR="00776CEA" w:rsidRPr="00034910">
        <w:t>a fait que me confirmer la chose</w:t>
      </w:r>
      <w:r>
        <w:t>.</w:t>
      </w:r>
    </w:p>
    <w:p w14:paraId="3F5AB695" w14:textId="77777777" w:rsidR="00E57EC9" w:rsidRDefault="00E57EC9" w:rsidP="00E57EC9">
      <w:r>
        <w:t>— </w:t>
      </w:r>
      <w:r w:rsidR="00776CEA" w:rsidRPr="00034910">
        <w:t>Alors je descends à la cabine</w:t>
      </w:r>
      <w:r>
        <w:t>.</w:t>
      </w:r>
    </w:p>
    <w:p w14:paraId="30D0D42C" w14:textId="77777777" w:rsidR="00E57EC9" w:rsidRDefault="00E57EC9" w:rsidP="00E57EC9">
      <w:r>
        <w:t>— </w:t>
      </w:r>
      <w:r w:rsidR="00776CEA" w:rsidRPr="00034910">
        <w:t>Je ne vous retiens pas</w:t>
      </w:r>
      <w:r>
        <w:t xml:space="preserve">, </w:t>
      </w:r>
      <w:r w:rsidR="00776CEA" w:rsidRPr="00034910">
        <w:t>car les minutes n</w:t>
      </w:r>
      <w:r>
        <w:t>’</w:t>
      </w:r>
      <w:r w:rsidR="00776CEA" w:rsidRPr="00034910">
        <w:t>attendent point</w:t>
      </w:r>
      <w:r>
        <w:t>.</w:t>
      </w:r>
    </w:p>
    <w:p w14:paraId="7DAB71C8" w14:textId="77777777" w:rsidR="00E57EC9" w:rsidRDefault="00776CEA" w:rsidP="00E57EC9">
      <w:r w:rsidRPr="00034910">
        <w:t>Sur ces mots</w:t>
      </w:r>
      <w:r w:rsidR="00E57EC9">
        <w:t xml:space="preserve">, </w:t>
      </w:r>
      <w:r w:rsidRPr="00034910">
        <w:t>les deux hommes se saluèrent</w:t>
      </w:r>
      <w:r w:rsidR="00E57EC9">
        <w:t xml:space="preserve">, </w:t>
      </w:r>
      <w:r w:rsidRPr="00034910">
        <w:t>et le joaillier quitta la pièce</w:t>
      </w:r>
      <w:r w:rsidR="00E57EC9">
        <w:t>.</w:t>
      </w:r>
    </w:p>
    <w:p w14:paraId="675ABDFA" w14:textId="77777777" w:rsidR="00E57EC9" w:rsidRDefault="00776CEA" w:rsidP="00E57EC9">
      <w:r w:rsidRPr="00034910">
        <w:t xml:space="preserve">À peine avait-il disparu que sir </w:t>
      </w:r>
      <w:proofErr w:type="spellStart"/>
      <w:r w:rsidRPr="00034910">
        <w:t>Braddy</w:t>
      </w:r>
      <w:proofErr w:type="spellEnd"/>
      <w:r w:rsidRPr="00034910">
        <w:t xml:space="preserve"> fermait la croisée</w:t>
      </w:r>
      <w:r w:rsidR="00E57EC9">
        <w:t xml:space="preserve">, </w:t>
      </w:r>
      <w:r w:rsidRPr="00034910">
        <w:t>repoussait le verrou</w:t>
      </w:r>
      <w:r w:rsidR="00E57EC9">
        <w:t xml:space="preserve">, </w:t>
      </w:r>
      <w:r w:rsidRPr="00034910">
        <w:t>enfermait perruque et lunettes dans les poches du pardessus qu</w:t>
      </w:r>
      <w:r w:rsidR="00E57EC9">
        <w:t>’</w:t>
      </w:r>
      <w:r w:rsidRPr="00034910">
        <w:t>il endossait</w:t>
      </w:r>
      <w:r w:rsidR="00E57EC9">
        <w:t xml:space="preserve">, </w:t>
      </w:r>
      <w:r w:rsidRPr="00034910">
        <w:t>la face grise en dehors</w:t>
      </w:r>
      <w:r w:rsidR="00E57EC9">
        <w:t xml:space="preserve">. </w:t>
      </w:r>
      <w:r w:rsidRPr="00034910">
        <w:t>Puis saisissant son chapeau</w:t>
      </w:r>
      <w:r w:rsidR="00E57EC9">
        <w:t xml:space="preserve">, </w:t>
      </w:r>
      <w:r w:rsidRPr="00034910">
        <w:t>il le ramenait du noir au beige</w:t>
      </w:r>
      <w:r w:rsidR="00E57EC9">
        <w:t>.</w:t>
      </w:r>
    </w:p>
    <w:p w14:paraId="1B4B379D" w14:textId="77777777" w:rsidR="00E57EC9" w:rsidRDefault="00776CEA" w:rsidP="00E57EC9">
      <w:r w:rsidRPr="00034910">
        <w:t>Après quoi</w:t>
      </w:r>
      <w:r w:rsidR="00E57EC9">
        <w:t xml:space="preserve">, </w:t>
      </w:r>
      <w:r w:rsidRPr="00034910">
        <w:t>il allait à l</w:t>
      </w:r>
      <w:r w:rsidR="00E57EC9">
        <w:t>’</w:t>
      </w:r>
      <w:r w:rsidRPr="00034910">
        <w:t>entrée</w:t>
      </w:r>
      <w:r w:rsidR="00E57EC9">
        <w:t xml:space="preserve">, </w:t>
      </w:r>
      <w:r w:rsidRPr="00034910">
        <w:t>ouvrait légèrement</w:t>
      </w:r>
      <w:r w:rsidR="00E57EC9">
        <w:t xml:space="preserve">, </w:t>
      </w:r>
      <w:r w:rsidRPr="00034910">
        <w:t>s</w:t>
      </w:r>
      <w:r w:rsidR="00E57EC9">
        <w:t>’</w:t>
      </w:r>
      <w:r w:rsidRPr="00034910">
        <w:t>assurait d</w:t>
      </w:r>
      <w:r w:rsidR="00E57EC9">
        <w:t>’</w:t>
      </w:r>
      <w:r w:rsidRPr="00034910">
        <w:t>un regard aigu que Larmette s</w:t>
      </w:r>
      <w:r w:rsidR="00E57EC9">
        <w:t>’</w:t>
      </w:r>
      <w:r w:rsidRPr="00034910">
        <w:t xml:space="preserve">était bien </w:t>
      </w:r>
      <w:r w:rsidRPr="00034910">
        <w:lastRenderedPageBreak/>
        <w:t>décidément éloigné et</w:t>
      </w:r>
      <w:r w:rsidR="00E57EC9">
        <w:t xml:space="preserve">, </w:t>
      </w:r>
      <w:r w:rsidRPr="00034910">
        <w:t>assuré du chemin libre</w:t>
      </w:r>
      <w:r w:rsidR="00E57EC9">
        <w:t xml:space="preserve">, </w:t>
      </w:r>
      <w:r w:rsidRPr="00034910">
        <w:t>il se glissait dehors</w:t>
      </w:r>
      <w:r w:rsidR="00E57EC9">
        <w:t>.</w:t>
      </w:r>
    </w:p>
    <w:p w14:paraId="564117C1" w14:textId="77777777" w:rsidR="00E57EC9" w:rsidRDefault="00776CEA" w:rsidP="00E57EC9">
      <w:r w:rsidRPr="00034910">
        <w:t>Le joaillier</w:t>
      </w:r>
      <w:r w:rsidR="00E57EC9">
        <w:t xml:space="preserve">, </w:t>
      </w:r>
      <w:r w:rsidRPr="00034910">
        <w:t>certes</w:t>
      </w:r>
      <w:r w:rsidR="00E57EC9">
        <w:t xml:space="preserve">, </w:t>
      </w:r>
      <w:r w:rsidRPr="00034910">
        <w:t>ne songeait pas à l</w:t>
      </w:r>
      <w:r w:rsidR="00E57EC9">
        <w:t>’</w:t>
      </w:r>
      <w:r w:rsidRPr="00034910">
        <w:t>espionner à cette heure</w:t>
      </w:r>
      <w:r w:rsidR="00E57EC9">
        <w:t xml:space="preserve">. </w:t>
      </w:r>
      <w:r w:rsidRPr="00034910">
        <w:t>Complètement trompé par le débit placide du pseudo-</w:t>
      </w:r>
      <w:proofErr w:type="spellStart"/>
      <w:r w:rsidRPr="00034910">
        <w:t>Braddy</w:t>
      </w:r>
      <w:proofErr w:type="spellEnd"/>
      <w:r w:rsidR="00E57EC9">
        <w:t xml:space="preserve">, </w:t>
      </w:r>
      <w:r w:rsidRPr="00034910">
        <w:t>il se rendait sans arrière-pensée à la cabine du rez-de-chaussée</w:t>
      </w:r>
      <w:r w:rsidR="00E57EC9">
        <w:t xml:space="preserve">, </w:t>
      </w:r>
      <w:r w:rsidRPr="00034910">
        <w:t>avec l</w:t>
      </w:r>
      <w:r w:rsidR="00E57EC9">
        <w:t>’</w:t>
      </w:r>
      <w:r w:rsidRPr="00034910">
        <w:t>unique désir d</w:t>
      </w:r>
      <w:r w:rsidR="00E57EC9">
        <w:t>’</w:t>
      </w:r>
      <w:r w:rsidRPr="00034910">
        <w:t>acquérir la certitude du départ du détective</w:t>
      </w:r>
      <w:r w:rsidR="00E57EC9">
        <w:t>.</w:t>
      </w:r>
    </w:p>
    <w:p w14:paraId="1C0E29B0" w14:textId="77777777" w:rsidR="00E57EC9" w:rsidRDefault="00776CEA" w:rsidP="00E57EC9">
      <w:r w:rsidRPr="00034910">
        <w:t>Cet homme éloigné</w:t>
      </w:r>
      <w:r w:rsidR="00E57EC9">
        <w:t xml:space="preserve">, </w:t>
      </w:r>
      <w:r w:rsidRPr="00034910">
        <w:t>il n</w:t>
      </w:r>
      <w:r w:rsidR="00E57EC9">
        <w:t>’</w:t>
      </w:r>
      <w:r w:rsidRPr="00034910">
        <w:t>avait plus rien à craindre</w:t>
      </w:r>
      <w:r w:rsidR="00E57EC9">
        <w:t xml:space="preserve">. </w:t>
      </w:r>
      <w:r w:rsidRPr="00034910">
        <w:t>C</w:t>
      </w:r>
      <w:r w:rsidR="00E57EC9">
        <w:t>’</w:t>
      </w:r>
      <w:r w:rsidRPr="00034910">
        <w:t>était la tranquillité reconquise</w:t>
      </w:r>
      <w:r w:rsidR="00E57EC9">
        <w:t xml:space="preserve">, </w:t>
      </w:r>
      <w:r w:rsidRPr="00034910">
        <w:t>la possibilité de continuer l</w:t>
      </w:r>
      <w:r w:rsidR="00E57EC9">
        <w:t>’</w:t>
      </w:r>
      <w:r w:rsidRPr="00034910">
        <w:t>exécution du plan que le détective avait percé à jour sans que son adversaire le soupçonnât</w:t>
      </w:r>
      <w:r w:rsidR="00E57EC9">
        <w:t>.</w:t>
      </w:r>
    </w:p>
    <w:p w14:paraId="5827A4CF" w14:textId="77777777" w:rsidR="00E57EC9" w:rsidRDefault="00776CEA" w:rsidP="00E57EC9">
      <w:r w:rsidRPr="00034910">
        <w:t>Dans le hall vitré</w:t>
      </w:r>
      <w:r w:rsidR="00E57EC9">
        <w:t xml:space="preserve">, </w:t>
      </w:r>
      <w:r w:rsidRPr="00034910">
        <w:t>l</w:t>
      </w:r>
      <w:r w:rsidR="00E57EC9">
        <w:t>’</w:t>
      </w:r>
      <w:r w:rsidRPr="00034910">
        <w:t xml:space="preserve">employé </w:t>
      </w:r>
      <w:proofErr w:type="spellStart"/>
      <w:r w:rsidRPr="00034910">
        <w:t>Davisse</w:t>
      </w:r>
      <w:proofErr w:type="spellEnd"/>
      <w:r w:rsidRPr="00034910">
        <w:t xml:space="preserve"> était attablé devant un verre de liqueur</w:t>
      </w:r>
      <w:r w:rsidR="00E57EC9">
        <w:t>.</w:t>
      </w:r>
    </w:p>
    <w:p w14:paraId="5385C13A" w14:textId="77777777" w:rsidR="00E57EC9" w:rsidRDefault="00E57EC9" w:rsidP="00E57EC9">
      <w:r>
        <w:t>— </w:t>
      </w:r>
      <w:r w:rsidR="00776CEA" w:rsidRPr="00034910">
        <w:t>La cabine téléphonique</w:t>
      </w:r>
      <w:r>
        <w:t xml:space="preserve"> ? </w:t>
      </w:r>
      <w:r w:rsidR="00776CEA" w:rsidRPr="00034910">
        <w:t>lui demanda Larmette</w:t>
      </w:r>
      <w:r>
        <w:t>.</w:t>
      </w:r>
    </w:p>
    <w:p w14:paraId="794DACCD" w14:textId="77777777" w:rsidR="00E57EC9" w:rsidRDefault="00E57EC9" w:rsidP="00E57EC9">
      <w:r>
        <w:t>— </w:t>
      </w:r>
      <w:r w:rsidR="00776CEA" w:rsidRPr="00034910">
        <w:t>Là</w:t>
      </w:r>
      <w:r>
        <w:t xml:space="preserve">, </w:t>
      </w:r>
      <w:r w:rsidR="00776CEA" w:rsidRPr="00034910">
        <w:t>au fond</w:t>
      </w:r>
      <w:r>
        <w:t>…</w:t>
      </w:r>
    </w:p>
    <w:p w14:paraId="611FC4DE" w14:textId="77777777" w:rsidR="00E57EC9" w:rsidRDefault="00776CEA" w:rsidP="00E57EC9">
      <w:r w:rsidRPr="00034910">
        <w:t>Et avec une timide curiosité</w:t>
      </w:r>
      <w:r w:rsidR="00E57EC9">
        <w:t> :</w:t>
      </w:r>
    </w:p>
    <w:p w14:paraId="45FEEB50" w14:textId="77777777" w:rsidR="00E57EC9" w:rsidRDefault="00E57EC9" w:rsidP="00E57EC9">
      <w:r>
        <w:t>— </w:t>
      </w:r>
      <w:r w:rsidR="00776CEA" w:rsidRPr="00034910">
        <w:t>Content de votre entrevue</w:t>
      </w:r>
      <w:r>
        <w:t> ?</w:t>
      </w:r>
    </w:p>
    <w:p w14:paraId="21D8027F" w14:textId="77777777" w:rsidR="00E57EC9" w:rsidRDefault="00E57EC9" w:rsidP="00E57EC9">
      <w:r>
        <w:t>— </w:t>
      </w:r>
      <w:r w:rsidR="00776CEA" w:rsidRPr="00034910">
        <w:t>Peut-être</w:t>
      </w:r>
      <w:r>
        <w:t xml:space="preserve">… </w:t>
      </w:r>
      <w:r w:rsidR="00776CEA" w:rsidRPr="00034910">
        <w:t>Mais vous</w:t>
      </w:r>
      <w:r>
        <w:t xml:space="preserve">, </w:t>
      </w:r>
      <w:r w:rsidR="00776CEA" w:rsidRPr="00034910">
        <w:t>n</w:t>
      </w:r>
      <w:r>
        <w:t>’</w:t>
      </w:r>
      <w:r w:rsidR="00776CEA" w:rsidRPr="00034910">
        <w:t xml:space="preserve">avez-vous point aperçu Dick </w:t>
      </w:r>
      <w:proofErr w:type="spellStart"/>
      <w:r w:rsidR="00776CEA" w:rsidRPr="00034910">
        <w:t>Fann</w:t>
      </w:r>
      <w:proofErr w:type="spellEnd"/>
      <w:r>
        <w:t> ?</w:t>
      </w:r>
    </w:p>
    <w:p w14:paraId="371BE737" w14:textId="77777777" w:rsidR="00E57EC9" w:rsidRDefault="00E57EC9" w:rsidP="00E57EC9">
      <w:r>
        <w:t>— </w:t>
      </w:r>
      <w:r w:rsidR="00776CEA" w:rsidRPr="00034910">
        <w:t>Comment aurais-je pu</w:t>
      </w:r>
      <w:r>
        <w:t xml:space="preserve">, </w:t>
      </w:r>
      <w:r w:rsidR="00776CEA" w:rsidRPr="00034910">
        <w:t>puisque vous étiez avec lui au premier</w:t>
      </w:r>
      <w:r>
        <w:t> ?</w:t>
      </w:r>
    </w:p>
    <w:p w14:paraId="4890DC88" w14:textId="77777777" w:rsidR="00E57EC9" w:rsidRDefault="00776CEA" w:rsidP="00E57EC9">
      <w:r w:rsidRPr="00034910">
        <w:t>Le joaillier haussa violemment les épaules</w:t>
      </w:r>
      <w:r w:rsidR="00E57EC9">
        <w:t xml:space="preserve">, </w:t>
      </w:r>
      <w:r w:rsidRPr="00034910">
        <w:t>il trouvait son complice stupide</w:t>
      </w:r>
      <w:r w:rsidR="00E57EC9">
        <w:t xml:space="preserve">. </w:t>
      </w:r>
      <w:r w:rsidRPr="00EC4732">
        <w:rPr>
          <w:lang w:val="fr-029"/>
        </w:rPr>
        <w:t xml:space="preserve">Il </w:t>
      </w:r>
      <w:r w:rsidRPr="00034910">
        <w:t>oubliait que lui-même</w:t>
      </w:r>
      <w:r w:rsidR="00E57EC9">
        <w:t xml:space="preserve">, </w:t>
      </w:r>
      <w:r w:rsidRPr="00034910">
        <w:t>un instant plus tôt</w:t>
      </w:r>
      <w:r w:rsidR="00E57EC9">
        <w:t xml:space="preserve">, </w:t>
      </w:r>
      <w:r w:rsidRPr="00034910">
        <w:t xml:space="preserve">avait déclaré rejoindre le détective chez sir </w:t>
      </w:r>
      <w:proofErr w:type="spellStart"/>
      <w:r w:rsidRPr="00034910">
        <w:t>Braddy</w:t>
      </w:r>
      <w:proofErr w:type="spellEnd"/>
      <w:r w:rsidR="00E57EC9">
        <w:t xml:space="preserve"> ; </w:t>
      </w:r>
      <w:r w:rsidRPr="00034910">
        <w:t>il ne se so</w:t>
      </w:r>
      <w:r w:rsidRPr="00034910">
        <w:t>u</w:t>
      </w:r>
      <w:r w:rsidRPr="00034910">
        <w:t>venait plus de son propre étonnement en apprenant la sortie inattendue de Dick</w:t>
      </w:r>
      <w:r w:rsidR="00E57EC9">
        <w:t>.</w:t>
      </w:r>
    </w:p>
    <w:p w14:paraId="775DD32C" w14:textId="77777777" w:rsidR="00E57EC9" w:rsidRDefault="00E57EC9" w:rsidP="00E57EC9">
      <w:r>
        <w:lastRenderedPageBreak/>
        <w:t>— </w:t>
      </w:r>
      <w:r w:rsidR="00776CEA" w:rsidRPr="00034910">
        <w:t>Cet Anglais est une véritable anguille</w:t>
      </w:r>
      <w:r>
        <w:t xml:space="preserve">, </w:t>
      </w:r>
      <w:r w:rsidR="00776CEA" w:rsidRPr="00034910">
        <w:t>grommela-t-il</w:t>
      </w:r>
      <w:r>
        <w:t xml:space="preserve">. </w:t>
      </w:r>
      <w:r w:rsidR="00776CEA" w:rsidRPr="00034910">
        <w:t>Il est là où on ne l</w:t>
      </w:r>
      <w:r>
        <w:t>’</w:t>
      </w:r>
      <w:r w:rsidR="00776CEA" w:rsidRPr="00034910">
        <w:t>attend pas</w:t>
      </w:r>
      <w:r>
        <w:t xml:space="preserve">, </w:t>
      </w:r>
      <w:r w:rsidR="00776CEA" w:rsidRPr="00034910">
        <w:t>et il ne paraît pas là où on l</w:t>
      </w:r>
      <w:r>
        <w:t>’</w:t>
      </w:r>
      <w:r w:rsidR="00776CEA" w:rsidRPr="00034910">
        <w:t>attend</w:t>
      </w:r>
      <w:r>
        <w:t>…</w:t>
      </w:r>
    </w:p>
    <w:p w14:paraId="44A6E103" w14:textId="77777777" w:rsidR="00E57EC9" w:rsidRDefault="00E57EC9" w:rsidP="00E57EC9">
      <w:r>
        <w:t>— </w:t>
      </w:r>
      <w:r w:rsidR="00776CEA" w:rsidRPr="00034910">
        <w:t>Ma foi</w:t>
      </w:r>
      <w:r>
        <w:t xml:space="preserve">, </w:t>
      </w:r>
      <w:r w:rsidR="00776CEA" w:rsidRPr="00034910">
        <w:t>patron</w:t>
      </w:r>
      <w:r>
        <w:t xml:space="preserve">, </w:t>
      </w:r>
      <w:r w:rsidR="00776CEA" w:rsidRPr="00034910">
        <w:t>on ne saurait dire plus juste</w:t>
      </w:r>
      <w:r>
        <w:t xml:space="preserve">, </w:t>
      </w:r>
      <w:r w:rsidR="00776CEA" w:rsidRPr="00034910">
        <w:t xml:space="preserve">interrompit </w:t>
      </w:r>
      <w:proofErr w:type="spellStart"/>
      <w:r w:rsidR="00776CEA" w:rsidRPr="00034910">
        <w:t>Davisse</w:t>
      </w:r>
      <w:proofErr w:type="spellEnd"/>
      <w:r>
        <w:t xml:space="preserve">, </w:t>
      </w:r>
      <w:r w:rsidR="00776CEA" w:rsidRPr="00034910">
        <w:t>quelque peu interloqué par les paroles de son interl</w:t>
      </w:r>
      <w:r w:rsidR="00776CEA" w:rsidRPr="00034910">
        <w:t>o</w:t>
      </w:r>
      <w:r w:rsidR="00776CEA" w:rsidRPr="00034910">
        <w:t>cuteur</w:t>
      </w:r>
      <w:r>
        <w:t xml:space="preserve">, </w:t>
      </w:r>
      <w:r w:rsidR="00776CEA" w:rsidRPr="00034910">
        <w:t>paroles dont la cause lui échappait</w:t>
      </w:r>
      <w:r>
        <w:t>.</w:t>
      </w:r>
    </w:p>
    <w:p w14:paraId="61B5E98A" w14:textId="77777777" w:rsidR="00E57EC9" w:rsidRDefault="00776CEA" w:rsidP="00E57EC9">
      <w:r w:rsidRPr="00034910">
        <w:t>Le marchand de gemmes eut un haut-le-corps</w:t>
      </w:r>
      <w:r w:rsidR="00E57EC9">
        <w:t xml:space="preserve">. </w:t>
      </w:r>
      <w:r w:rsidRPr="00034910">
        <w:t>Celui dont il parlait</w:t>
      </w:r>
      <w:r w:rsidR="00E57EC9">
        <w:t xml:space="preserve">, </w:t>
      </w:r>
      <w:r w:rsidRPr="00034910">
        <w:t>venait de passer à côté de lui</w:t>
      </w:r>
      <w:r w:rsidR="00E57EC9">
        <w:t xml:space="preserve">, </w:t>
      </w:r>
      <w:r w:rsidRPr="00034910">
        <w:t>se dirigeant vers la cabine du téléphone</w:t>
      </w:r>
      <w:r w:rsidR="00E57EC9">
        <w:t xml:space="preserve">. </w:t>
      </w:r>
      <w:r w:rsidRPr="00034910">
        <w:t>Instinctivement il s</w:t>
      </w:r>
      <w:r w:rsidR="00E57EC9">
        <w:t>’</w:t>
      </w:r>
      <w:r w:rsidRPr="00034910">
        <w:t>élança à sa poursuite</w:t>
      </w:r>
      <w:r w:rsidR="00E57EC9">
        <w:t>.</w:t>
      </w:r>
    </w:p>
    <w:p w14:paraId="4C180011" w14:textId="77777777" w:rsidR="00E57EC9" w:rsidRDefault="00776CEA" w:rsidP="00E57EC9">
      <w:r w:rsidRPr="00034910">
        <w:t>Neuf heures sonnèrent au même instant</w:t>
      </w:r>
      <w:r w:rsidR="00E57EC9">
        <w:t>.</w:t>
      </w:r>
    </w:p>
    <w:p w14:paraId="3313F16C" w14:textId="77777777" w:rsidR="00E57EC9" w:rsidRDefault="00776CEA" w:rsidP="00E57EC9">
      <w:r w:rsidRPr="00034910">
        <w:t>À trois pas de distance</w:t>
      </w:r>
      <w:r w:rsidR="00E57EC9">
        <w:t xml:space="preserve">, </w:t>
      </w:r>
      <w:r w:rsidRPr="00034910">
        <w:t xml:space="preserve">Larmette entendit Dick </w:t>
      </w:r>
      <w:proofErr w:type="spellStart"/>
      <w:r w:rsidRPr="00034910">
        <w:t>Fann</w:t>
      </w:r>
      <w:proofErr w:type="spellEnd"/>
      <w:r w:rsidRPr="00034910">
        <w:t xml:space="preserve"> et le préposé aux communications téléphoniques</w:t>
      </w:r>
      <w:r w:rsidR="00E57EC9">
        <w:t xml:space="preserve">, </w:t>
      </w:r>
      <w:r w:rsidRPr="00034910">
        <w:t>échanger les répl</w:t>
      </w:r>
      <w:r w:rsidRPr="00034910">
        <w:t>i</w:t>
      </w:r>
      <w:r w:rsidRPr="00034910">
        <w:t>ques suivantes</w:t>
      </w:r>
      <w:r w:rsidR="00E57EC9">
        <w:t> :</w:t>
      </w:r>
    </w:p>
    <w:p w14:paraId="669587ED" w14:textId="77777777" w:rsidR="00E57EC9" w:rsidRDefault="00E57EC9" w:rsidP="00E57EC9">
      <w:r>
        <w:t>— </w:t>
      </w:r>
      <w:r w:rsidR="00776CEA" w:rsidRPr="00034910">
        <w:t>On n</w:t>
      </w:r>
      <w:r>
        <w:t>’</w:t>
      </w:r>
      <w:r w:rsidR="00776CEA" w:rsidRPr="00034910">
        <w:t>a pas encore appelé de Londres</w:t>
      </w:r>
      <w:r>
        <w:t> ?</w:t>
      </w:r>
    </w:p>
    <w:p w14:paraId="553A92FC" w14:textId="77777777" w:rsidR="00E57EC9" w:rsidRDefault="00E57EC9" w:rsidP="00E57EC9">
      <w:r>
        <w:t>— </w:t>
      </w:r>
      <w:r w:rsidR="00776CEA" w:rsidRPr="00034910">
        <w:t>Non</w:t>
      </w:r>
      <w:r>
        <w:t xml:space="preserve">, </w:t>
      </w:r>
      <w:r w:rsidR="00776CEA" w:rsidRPr="00034910">
        <w:t>Monsieur</w:t>
      </w:r>
      <w:r>
        <w:t>.</w:t>
      </w:r>
    </w:p>
    <w:p w14:paraId="17932721" w14:textId="77777777" w:rsidR="00E57EC9" w:rsidRDefault="00E57EC9" w:rsidP="00E57EC9">
      <w:r>
        <w:t>— </w:t>
      </w:r>
      <w:r w:rsidR="00776CEA" w:rsidRPr="00034910">
        <w:t>J</w:t>
      </w:r>
      <w:r>
        <w:t>’</w:t>
      </w:r>
      <w:r w:rsidR="00776CEA" w:rsidRPr="00034910">
        <w:t>ai été prévenu d</w:t>
      </w:r>
      <w:r>
        <w:t>’</w:t>
      </w:r>
      <w:r w:rsidR="00776CEA" w:rsidRPr="00034910">
        <w:t xml:space="preserve">un appel pour </w:t>
      </w:r>
      <w:r w:rsidRPr="00034910">
        <w:t>9</w:t>
      </w:r>
      <w:r>
        <w:t> </w:t>
      </w:r>
      <w:r w:rsidRPr="00034910">
        <w:t>heure</w:t>
      </w:r>
      <w:r w:rsidR="00776CEA" w:rsidRPr="00034910">
        <w:t>s</w:t>
      </w:r>
      <w:r>
        <w:t>.</w:t>
      </w:r>
    </w:p>
    <w:p w14:paraId="50CFBA94" w14:textId="77777777" w:rsidR="00E57EC9" w:rsidRDefault="00776CEA" w:rsidP="00E57EC9">
      <w:r w:rsidRPr="00034910">
        <w:t>Le carillon avertisseur retentit coupant l</w:t>
      </w:r>
      <w:r w:rsidR="00E57EC9">
        <w:t>’</w:t>
      </w:r>
      <w:r w:rsidRPr="00034910">
        <w:t>entretien</w:t>
      </w:r>
      <w:r w:rsidR="00E57EC9">
        <w:t xml:space="preserve">. </w:t>
      </w:r>
      <w:r w:rsidRPr="00034910">
        <w:t>D</w:t>
      </w:r>
      <w:r w:rsidR="00E57EC9">
        <w:t>’</w:t>
      </w:r>
      <w:r w:rsidRPr="00034910">
        <w:t>un bond</w:t>
      </w:r>
      <w:r w:rsidR="00E57EC9">
        <w:t xml:space="preserve">, </w:t>
      </w:r>
      <w:r w:rsidRPr="00034910">
        <w:t>l</w:t>
      </w:r>
      <w:r w:rsidR="00E57EC9">
        <w:t>’</w:t>
      </w:r>
      <w:r w:rsidRPr="00034910">
        <w:t>employé fut à l</w:t>
      </w:r>
      <w:r w:rsidR="00E57EC9">
        <w:t>’</w:t>
      </w:r>
      <w:r w:rsidRPr="00034910">
        <w:t>appareil</w:t>
      </w:r>
      <w:r w:rsidR="00E57EC9">
        <w:t xml:space="preserve">, </w:t>
      </w:r>
      <w:r w:rsidRPr="00034910">
        <w:t>et presque aussitôt</w:t>
      </w:r>
      <w:r w:rsidR="00E57EC9">
        <w:t xml:space="preserve">, </w:t>
      </w:r>
      <w:r w:rsidRPr="00034910">
        <w:t>se tournant vers l</w:t>
      </w:r>
      <w:r w:rsidR="00E57EC9">
        <w:t>’</w:t>
      </w:r>
      <w:r w:rsidRPr="00034910">
        <w:t>Anglais</w:t>
      </w:r>
      <w:r w:rsidR="00E57EC9">
        <w:t> :</w:t>
      </w:r>
    </w:p>
    <w:p w14:paraId="41FBF955" w14:textId="77777777" w:rsidR="00E57EC9" w:rsidRDefault="00E57EC9" w:rsidP="00E57EC9">
      <w:r>
        <w:t>— </w:t>
      </w:r>
      <w:r w:rsidR="00776CEA" w:rsidRPr="00034910">
        <w:t>Votre nom</w:t>
      </w:r>
      <w:r>
        <w:t> ?</w:t>
      </w:r>
    </w:p>
    <w:p w14:paraId="5E12901D" w14:textId="77777777" w:rsidR="00E57EC9" w:rsidRDefault="00E57EC9" w:rsidP="00E57EC9">
      <w:r>
        <w:t>— </w:t>
      </w:r>
      <w:r w:rsidR="00776CEA" w:rsidRPr="00034910">
        <w:t xml:space="preserve">Dick </w:t>
      </w:r>
      <w:proofErr w:type="spellStart"/>
      <w:r w:rsidR="00776CEA" w:rsidRPr="00034910">
        <w:t>Fann</w:t>
      </w:r>
      <w:proofErr w:type="spellEnd"/>
      <w:r>
        <w:t>.</w:t>
      </w:r>
    </w:p>
    <w:p w14:paraId="03B1349D" w14:textId="77777777" w:rsidR="00E57EC9" w:rsidRDefault="00E57EC9" w:rsidP="00E57EC9">
      <w:r>
        <w:t>— </w:t>
      </w:r>
      <w:r w:rsidR="00776CEA" w:rsidRPr="00034910">
        <w:t>C</w:t>
      </w:r>
      <w:r>
        <w:t>’</w:t>
      </w:r>
      <w:r w:rsidR="00776CEA" w:rsidRPr="00034910">
        <w:t>est bien cela</w:t>
      </w:r>
      <w:r>
        <w:t xml:space="preserve">, </w:t>
      </w:r>
      <w:r w:rsidR="00776CEA" w:rsidRPr="00034910">
        <w:t>prenez les oreillons</w:t>
      </w:r>
      <w:r>
        <w:t>.</w:t>
      </w:r>
    </w:p>
    <w:p w14:paraId="5CA22250" w14:textId="77777777" w:rsidR="00E57EC9" w:rsidRDefault="00776CEA" w:rsidP="00E57EC9">
      <w:r w:rsidRPr="00034910">
        <w:t>Et il se retira</w:t>
      </w:r>
      <w:r w:rsidR="00E57EC9">
        <w:t xml:space="preserve">, </w:t>
      </w:r>
      <w:r w:rsidRPr="00034910">
        <w:t>refermant la porte de la cabine sur le déte</w:t>
      </w:r>
      <w:r w:rsidRPr="00034910">
        <w:t>c</w:t>
      </w:r>
      <w:r w:rsidRPr="00034910">
        <w:t>tive</w:t>
      </w:r>
      <w:r w:rsidR="00E57EC9">
        <w:t>.</w:t>
      </w:r>
    </w:p>
    <w:p w14:paraId="724B3DF6" w14:textId="77777777" w:rsidR="00E57EC9" w:rsidRDefault="00776CEA" w:rsidP="00E57EC9">
      <w:r w:rsidRPr="00034910">
        <w:lastRenderedPageBreak/>
        <w:t>Sans un mot</w:t>
      </w:r>
      <w:r w:rsidR="00E57EC9">
        <w:t xml:space="preserve">, </w:t>
      </w:r>
      <w:r w:rsidRPr="00034910">
        <w:t>Larmette glissa un louis dans la main du pr</w:t>
      </w:r>
      <w:r w:rsidRPr="00034910">
        <w:t>é</w:t>
      </w:r>
      <w:r w:rsidRPr="00034910">
        <w:t>posé</w:t>
      </w:r>
      <w:r w:rsidR="00E57EC9">
        <w:t xml:space="preserve">, </w:t>
      </w:r>
      <w:r w:rsidRPr="00034910">
        <w:t>qui salua jusqu</w:t>
      </w:r>
      <w:r w:rsidR="00E57EC9">
        <w:t>’</w:t>
      </w:r>
      <w:r w:rsidRPr="00034910">
        <w:t>à terre</w:t>
      </w:r>
      <w:r w:rsidR="00E57EC9">
        <w:t xml:space="preserve">, </w:t>
      </w:r>
      <w:r w:rsidRPr="00034910">
        <w:t>puis il appliqua son oreille à la ra</w:t>
      </w:r>
      <w:r w:rsidRPr="00034910">
        <w:t>i</w:t>
      </w:r>
      <w:r w:rsidRPr="00034910">
        <w:t xml:space="preserve">nure de la porte qui lui cachait </w:t>
      </w:r>
      <w:proofErr w:type="spellStart"/>
      <w:r w:rsidRPr="00034910">
        <w:t>Fann</w:t>
      </w:r>
      <w:proofErr w:type="spellEnd"/>
      <w:r w:rsidR="00E57EC9">
        <w:t xml:space="preserve">. </w:t>
      </w:r>
      <w:r w:rsidRPr="00034910">
        <w:t xml:space="preserve">Mais il se recula </w:t>
      </w:r>
      <w:proofErr w:type="gramStart"/>
      <w:r w:rsidRPr="00034910">
        <w:t>de suite</w:t>
      </w:r>
      <w:proofErr w:type="gramEnd"/>
      <w:r w:rsidR="00E57EC9">
        <w:t xml:space="preserve">, </w:t>
      </w:r>
      <w:r w:rsidRPr="00034910">
        <w:t>avec un sourire</w:t>
      </w:r>
      <w:r w:rsidR="00E57EC9">
        <w:t xml:space="preserve">. </w:t>
      </w:r>
      <w:r w:rsidRPr="00034910">
        <w:t>Le détective parlait d</w:t>
      </w:r>
      <w:r w:rsidR="00E57EC9">
        <w:t>’</w:t>
      </w:r>
      <w:r w:rsidRPr="00034910">
        <w:t>une voix claire</w:t>
      </w:r>
      <w:r w:rsidR="00E57EC9">
        <w:t xml:space="preserve">, </w:t>
      </w:r>
      <w:r w:rsidRPr="00034910">
        <w:t>comme un homme n</w:t>
      </w:r>
      <w:r w:rsidR="00E57EC9">
        <w:t>’</w:t>
      </w:r>
      <w:r w:rsidRPr="00034910">
        <w:t>ayant rien à cacher</w:t>
      </w:r>
      <w:r w:rsidR="00E57EC9">
        <w:t xml:space="preserve">. </w:t>
      </w:r>
      <w:r w:rsidRPr="00034910">
        <w:t>Il disait</w:t>
      </w:r>
      <w:r w:rsidR="00E57EC9">
        <w:t> :</w:t>
      </w:r>
    </w:p>
    <w:p w14:paraId="2F801CE8" w14:textId="77777777" w:rsidR="00E57EC9" w:rsidRDefault="00E57EC9" w:rsidP="00E57EC9">
      <w:r>
        <w:t>— </w:t>
      </w:r>
      <w:r w:rsidR="00776CEA" w:rsidRPr="00034910">
        <w:t>Allô</w:t>
      </w:r>
      <w:r>
        <w:t xml:space="preserve"> ! </w:t>
      </w:r>
      <w:r w:rsidR="00776CEA" w:rsidRPr="00034910">
        <w:t>allô</w:t>
      </w:r>
      <w:r>
        <w:t xml:space="preserve"> ! </w:t>
      </w:r>
      <w:r w:rsidR="00776CEA" w:rsidRPr="00034910">
        <w:t>j</w:t>
      </w:r>
      <w:r>
        <w:t>’</w:t>
      </w:r>
      <w:r w:rsidR="00776CEA" w:rsidRPr="00034910">
        <w:t>écoute</w:t>
      </w:r>
      <w:r>
        <w:t>.</w:t>
      </w:r>
    </w:p>
    <w:p w14:paraId="50C63C6D" w14:textId="77777777" w:rsidR="00E57EC9" w:rsidRDefault="00E57EC9" w:rsidP="00E57EC9">
      <w:r>
        <w:t>…</w:t>
      </w:r>
    </w:p>
    <w:p w14:paraId="52FEF0BB" w14:textId="77777777" w:rsidR="00E57EC9" w:rsidRDefault="00E57EC9" w:rsidP="00E57EC9">
      <w:r>
        <w:t>— </w:t>
      </w:r>
      <w:r w:rsidR="00776CEA" w:rsidRPr="00034910">
        <w:t>Ah</w:t>
      </w:r>
      <w:r>
        <w:t xml:space="preserve"> ! </w:t>
      </w:r>
      <w:r w:rsidR="00776CEA" w:rsidRPr="00034910">
        <w:t>c</w:t>
      </w:r>
      <w:r>
        <w:t>’</w:t>
      </w:r>
      <w:r w:rsidR="00776CEA" w:rsidRPr="00034910">
        <w:t>est vous</w:t>
      </w:r>
      <w:r>
        <w:t xml:space="preserve">, </w:t>
      </w:r>
      <w:r w:rsidR="00776CEA" w:rsidRPr="00034910">
        <w:t>cher Monsieur</w:t>
      </w:r>
      <w:r>
        <w:t xml:space="preserve">… </w:t>
      </w:r>
      <w:r w:rsidR="00776CEA" w:rsidRPr="00034910">
        <w:t>alors départ</w:t>
      </w:r>
      <w:r>
        <w:t> ?</w:t>
      </w:r>
    </w:p>
    <w:p w14:paraId="7C1BC93A" w14:textId="77777777" w:rsidR="00E57EC9" w:rsidRDefault="00E57EC9" w:rsidP="00E57EC9">
      <w:r>
        <w:t>…</w:t>
      </w:r>
    </w:p>
    <w:p w14:paraId="15AE162E" w14:textId="77777777" w:rsidR="00E57EC9" w:rsidRDefault="00E57EC9" w:rsidP="00E57EC9">
      <w:r>
        <w:t>— </w:t>
      </w:r>
      <w:r w:rsidR="00776CEA" w:rsidRPr="00034910">
        <w:t>Entendu</w:t>
      </w:r>
      <w:r>
        <w:t xml:space="preserve"> ! </w:t>
      </w:r>
      <w:r w:rsidR="00776CEA" w:rsidRPr="00034910">
        <w:t>Demain matin</w:t>
      </w:r>
      <w:r>
        <w:t xml:space="preserve">. </w:t>
      </w:r>
      <w:r w:rsidR="00776CEA" w:rsidRPr="00034910">
        <w:t>Serai à Londres pour le dîner</w:t>
      </w:r>
      <w:r>
        <w:t xml:space="preserve">. </w:t>
      </w:r>
      <w:r w:rsidR="00776CEA" w:rsidRPr="00034910">
        <w:t>Vous me direz par le détail les circonstances de l</w:t>
      </w:r>
      <w:r>
        <w:t>’</w:t>
      </w:r>
      <w:r w:rsidR="00776CEA" w:rsidRPr="00034910">
        <w:t>affaire</w:t>
      </w:r>
      <w:r>
        <w:t xml:space="preserve">… </w:t>
      </w:r>
      <w:r w:rsidR="00776CEA" w:rsidRPr="00034910">
        <w:t>Oui</w:t>
      </w:r>
      <w:r>
        <w:t xml:space="preserve">, </w:t>
      </w:r>
      <w:r w:rsidR="00776CEA" w:rsidRPr="00034910">
        <w:t>oui</w:t>
      </w:r>
      <w:r>
        <w:t xml:space="preserve">, </w:t>
      </w:r>
      <w:r w:rsidR="00776CEA" w:rsidRPr="00034910">
        <w:t>je vais tout à fait bien</w:t>
      </w:r>
      <w:r>
        <w:t xml:space="preserve">… </w:t>
      </w:r>
      <w:r w:rsidR="00776CEA" w:rsidRPr="00034910">
        <w:t>J</w:t>
      </w:r>
      <w:r>
        <w:t>’</w:t>
      </w:r>
      <w:r w:rsidR="00776CEA" w:rsidRPr="00034910">
        <w:t>allais me lancer sur une histoire de vol assez curieuse</w:t>
      </w:r>
      <w:r>
        <w:t xml:space="preserve">, </w:t>
      </w:r>
      <w:r w:rsidR="00776CEA" w:rsidRPr="00034910">
        <w:t>ici</w:t>
      </w:r>
      <w:r>
        <w:t xml:space="preserve">, </w:t>
      </w:r>
      <w:r w:rsidR="00776CEA" w:rsidRPr="00034910">
        <w:t>à Paris</w:t>
      </w:r>
      <w:r>
        <w:t xml:space="preserve"> ; </w:t>
      </w:r>
      <w:r w:rsidR="00776CEA" w:rsidRPr="00034910">
        <w:t>mais au reçu de votre tél</w:t>
      </w:r>
      <w:r w:rsidR="00776CEA" w:rsidRPr="00034910">
        <w:t>é</w:t>
      </w:r>
      <w:r w:rsidR="00776CEA" w:rsidRPr="00034910">
        <w:t>gramme</w:t>
      </w:r>
      <w:r>
        <w:t xml:space="preserve">, </w:t>
      </w:r>
      <w:r w:rsidR="00776CEA" w:rsidRPr="00034910">
        <w:t>bonsoir</w:t>
      </w:r>
      <w:r>
        <w:t>.</w:t>
      </w:r>
    </w:p>
    <w:p w14:paraId="4E53B0C2" w14:textId="77777777" w:rsidR="00E57EC9" w:rsidRDefault="00E57EC9" w:rsidP="00E57EC9">
      <w:r>
        <w:t>…</w:t>
      </w:r>
    </w:p>
    <w:p w14:paraId="4AECC201" w14:textId="77777777" w:rsidR="00E57EC9" w:rsidRDefault="00E57EC9" w:rsidP="00E57EC9">
      <w:r>
        <w:t>— </w:t>
      </w:r>
      <w:r w:rsidR="0049431B" w:rsidRPr="00034910">
        <w:t>Oui</w:t>
      </w:r>
      <w:r>
        <w:t xml:space="preserve">, </w:t>
      </w:r>
      <w:r w:rsidR="0049431B" w:rsidRPr="00034910">
        <w:t>certainement</w:t>
      </w:r>
      <w:r>
        <w:t xml:space="preserve">, </w:t>
      </w:r>
      <w:r w:rsidR="0049431B" w:rsidRPr="00034910">
        <w:t>c</w:t>
      </w:r>
      <w:r>
        <w:t>’</w:t>
      </w:r>
      <w:r w:rsidR="0049431B" w:rsidRPr="00034910">
        <w:t>était ridicule</w:t>
      </w:r>
      <w:r>
        <w:t xml:space="preserve">, </w:t>
      </w:r>
      <w:r w:rsidR="0049431B" w:rsidRPr="00034910">
        <w:t>mais</w:t>
      </w:r>
      <w:r>
        <w:t xml:space="preserve">, </w:t>
      </w:r>
      <w:r w:rsidR="0049431B" w:rsidRPr="00034910">
        <w:t>que voulez-vous</w:t>
      </w:r>
      <w:r>
        <w:t xml:space="preserve">, </w:t>
      </w:r>
      <w:r w:rsidR="0049431B" w:rsidRPr="00034910">
        <w:t>ce qui me fatigue le plus</w:t>
      </w:r>
      <w:r>
        <w:t xml:space="preserve">, </w:t>
      </w:r>
      <w:r w:rsidR="0049431B" w:rsidRPr="00034910">
        <w:t>c</w:t>
      </w:r>
      <w:r>
        <w:t>’</w:t>
      </w:r>
      <w:r w:rsidR="0049431B" w:rsidRPr="00034910">
        <w:t>est l</w:t>
      </w:r>
      <w:r>
        <w:t>’</w:t>
      </w:r>
      <w:r w:rsidR="0049431B" w:rsidRPr="00034910">
        <w:t>inaction</w:t>
      </w:r>
      <w:r>
        <w:t xml:space="preserve">. </w:t>
      </w:r>
      <w:r w:rsidR="0049431B" w:rsidRPr="00034910">
        <w:t>Enfin</w:t>
      </w:r>
      <w:r>
        <w:t xml:space="preserve">… </w:t>
      </w:r>
      <w:r w:rsidR="0049431B" w:rsidRPr="00034910">
        <w:t>je vous quitte</w:t>
      </w:r>
      <w:r>
        <w:t xml:space="preserve">, </w:t>
      </w:r>
      <w:r w:rsidR="0049431B" w:rsidRPr="00034910">
        <w:t xml:space="preserve">je vais prévenir ce brave sir </w:t>
      </w:r>
      <w:proofErr w:type="spellStart"/>
      <w:r w:rsidR="0049431B" w:rsidRPr="00034910">
        <w:t>Braddy</w:t>
      </w:r>
      <w:proofErr w:type="spellEnd"/>
      <w:r>
        <w:t xml:space="preserve">… </w:t>
      </w:r>
      <w:r w:rsidR="0049431B" w:rsidRPr="00034910">
        <w:t>Oh</w:t>
      </w:r>
      <w:r>
        <w:t xml:space="preserve"> ! </w:t>
      </w:r>
      <w:r w:rsidR="0049431B" w:rsidRPr="00034910">
        <w:t>un chiromancien d</w:t>
      </w:r>
      <w:r>
        <w:t>’</w:t>
      </w:r>
      <w:r w:rsidR="0049431B" w:rsidRPr="00034910">
        <w:t>une pénétration extraordinaire</w:t>
      </w:r>
      <w:r>
        <w:t xml:space="preserve">, </w:t>
      </w:r>
      <w:r w:rsidR="0049431B" w:rsidRPr="00034910">
        <w:t>mais adorateur de la grasse matinée</w:t>
      </w:r>
      <w:r>
        <w:t xml:space="preserve">… ; </w:t>
      </w:r>
      <w:r w:rsidR="0049431B" w:rsidRPr="00034910">
        <w:t>je l</w:t>
      </w:r>
      <w:r>
        <w:t>’</w:t>
      </w:r>
      <w:r w:rsidR="0049431B" w:rsidRPr="00034910">
        <w:t>expédie ce soir même</w:t>
      </w:r>
      <w:r>
        <w:t xml:space="preserve">. </w:t>
      </w:r>
      <w:r w:rsidR="0049431B" w:rsidRPr="00034910">
        <w:t>À demain donc</w:t>
      </w:r>
      <w:r>
        <w:t>.</w:t>
      </w:r>
    </w:p>
    <w:p w14:paraId="38707FA2" w14:textId="77777777" w:rsidR="00E57EC9" w:rsidRDefault="0049431B" w:rsidP="00E57EC9">
      <w:r w:rsidRPr="00034910">
        <w:t>Larmette montrait à présent une face radieuse</w:t>
      </w:r>
      <w:r w:rsidR="00E57EC9">
        <w:t xml:space="preserve">. </w:t>
      </w:r>
      <w:r w:rsidRPr="00034910">
        <w:t xml:space="preserve">Le départ de Dick </w:t>
      </w:r>
      <w:proofErr w:type="spellStart"/>
      <w:r w:rsidRPr="00034910">
        <w:t>Fann</w:t>
      </w:r>
      <w:proofErr w:type="spellEnd"/>
      <w:r w:rsidRPr="00034910">
        <w:t xml:space="preserve"> lui était confirmé de façon certaine</w:t>
      </w:r>
      <w:r w:rsidR="00E57EC9">
        <w:t>.</w:t>
      </w:r>
    </w:p>
    <w:p w14:paraId="1A77A398" w14:textId="77777777" w:rsidR="00E57EC9" w:rsidRDefault="0049431B" w:rsidP="00E57EC9">
      <w:r w:rsidRPr="00034910">
        <w:t>Vite</w:t>
      </w:r>
      <w:r w:rsidR="00E57EC9">
        <w:t xml:space="preserve">, </w:t>
      </w:r>
      <w:r w:rsidRPr="00034910">
        <w:t>il se jeta en arrière de la cabine</w:t>
      </w:r>
      <w:r w:rsidR="00E57EC9">
        <w:t xml:space="preserve">, </w:t>
      </w:r>
      <w:r w:rsidRPr="00034910">
        <w:t>disparaissant juste au moment où la porte se rouvrait</w:t>
      </w:r>
      <w:r w:rsidR="00E57EC9">
        <w:t xml:space="preserve">, </w:t>
      </w:r>
      <w:r w:rsidRPr="00034910">
        <w:t>livrant passage au détective</w:t>
      </w:r>
      <w:r w:rsidR="00E57EC9">
        <w:t>.</w:t>
      </w:r>
    </w:p>
    <w:p w14:paraId="2BC77CD3" w14:textId="6BA8C2A3" w:rsidR="00E57EC9" w:rsidRDefault="007C5BD3" w:rsidP="007D17F9">
      <w:pPr>
        <w:pStyle w:val="Centrsolidaire"/>
      </w:pPr>
      <w:r w:rsidRPr="00E57EC9">
        <w:rPr>
          <w:noProof/>
        </w:rPr>
        <w:lastRenderedPageBreak/>
        <w:drawing>
          <wp:inline distT="0" distB="0" distL="0" distR="0" wp14:anchorId="262D13F7" wp14:editId="5FB98824">
            <wp:extent cx="5764530" cy="5080635"/>
            <wp:effectExtent l="0" t="0" r="0" b="0"/>
            <wp:docPr id="9"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4530" cy="5080635"/>
                    </a:xfrm>
                    <a:prstGeom prst="rect">
                      <a:avLst/>
                    </a:prstGeom>
                    <a:noFill/>
                    <a:ln>
                      <a:noFill/>
                    </a:ln>
                  </pic:spPr>
                </pic:pic>
              </a:graphicData>
            </a:graphic>
          </wp:inline>
        </w:drawing>
      </w:r>
    </w:p>
    <w:p w14:paraId="768067E6" w14:textId="77777777" w:rsidR="00E57EC9" w:rsidRDefault="00776CEA" w:rsidP="007D17F9">
      <w:pPr>
        <w:pStyle w:val="Centr14pt"/>
      </w:pPr>
      <w:r w:rsidRPr="00E57EC9">
        <w:t>Vite</w:t>
      </w:r>
      <w:r w:rsidR="00E57EC9">
        <w:t xml:space="preserve">, </w:t>
      </w:r>
      <w:r w:rsidRPr="00E57EC9">
        <w:t>il se jeta en arrière</w:t>
      </w:r>
      <w:r w:rsidR="00E57EC9">
        <w:t>.</w:t>
      </w:r>
    </w:p>
    <w:p w14:paraId="345E9BB6" w14:textId="77777777" w:rsidR="00E57EC9" w:rsidRDefault="00776CEA" w:rsidP="00E57EC9">
      <w:r w:rsidRPr="00034910">
        <w:t>Celui-ci traversa le hall en courant et s</w:t>
      </w:r>
      <w:r w:rsidR="00E57EC9">
        <w:t>’</w:t>
      </w:r>
      <w:r w:rsidRPr="00034910">
        <w:t>engagea dans l</w:t>
      </w:r>
      <w:r w:rsidR="00E57EC9">
        <w:t>’</w:t>
      </w:r>
      <w:r w:rsidRPr="00034910">
        <w:t>escalier accédant au premier étage</w:t>
      </w:r>
      <w:r w:rsidR="00E57EC9">
        <w:t xml:space="preserve">. </w:t>
      </w:r>
      <w:r w:rsidRPr="00034910">
        <w:t>Derechef</w:t>
      </w:r>
      <w:r w:rsidR="00E57EC9">
        <w:t xml:space="preserve">, </w:t>
      </w:r>
      <w:r w:rsidRPr="00034910">
        <w:t>il pénétra au n</w:t>
      </w:r>
      <w:r w:rsidR="00E57EC9">
        <w:t>° </w:t>
      </w:r>
      <w:r w:rsidR="00E57EC9" w:rsidRPr="00034910">
        <w:t>1</w:t>
      </w:r>
      <w:r w:rsidR="00E57EC9">
        <w:t xml:space="preserve">, </w:t>
      </w:r>
      <w:r w:rsidRPr="00034910">
        <w:t>retourna pardessus</w:t>
      </w:r>
      <w:r w:rsidR="00E57EC9">
        <w:t xml:space="preserve">, </w:t>
      </w:r>
      <w:r w:rsidRPr="00034910">
        <w:t>chapeau</w:t>
      </w:r>
      <w:r w:rsidR="00E57EC9">
        <w:t xml:space="preserve">, </w:t>
      </w:r>
      <w:r w:rsidRPr="00034910">
        <w:t>remit perruque et lunettes</w:t>
      </w:r>
      <w:r w:rsidR="00E57EC9">
        <w:t xml:space="preserve">, </w:t>
      </w:r>
      <w:r w:rsidRPr="00034910">
        <w:t xml:space="preserve">redevint en un mot sir </w:t>
      </w:r>
      <w:proofErr w:type="spellStart"/>
      <w:r w:rsidRPr="00034910">
        <w:t>Braddy</w:t>
      </w:r>
      <w:proofErr w:type="spellEnd"/>
      <w:r w:rsidR="00E57EC9">
        <w:t xml:space="preserve">, </w:t>
      </w:r>
      <w:r w:rsidRPr="00034910">
        <w:t>et</w:t>
      </w:r>
      <w:r w:rsidR="00E57EC9">
        <w:t xml:space="preserve">, </w:t>
      </w:r>
      <w:r w:rsidRPr="00034910">
        <w:t>cette toilette express term</w:t>
      </w:r>
      <w:r w:rsidRPr="00034910">
        <w:t>i</w:t>
      </w:r>
      <w:r w:rsidRPr="00034910">
        <w:t>née</w:t>
      </w:r>
      <w:r w:rsidR="00E57EC9">
        <w:t xml:space="preserve">, </w:t>
      </w:r>
      <w:r w:rsidRPr="00034910">
        <w:t>il sonna</w:t>
      </w:r>
      <w:r w:rsidR="00E57EC9">
        <w:t xml:space="preserve">, </w:t>
      </w:r>
      <w:r w:rsidRPr="00034910">
        <w:t>ordonna au domestique accouru de descendre sa valise et de faire avancer une voiture</w:t>
      </w:r>
      <w:r w:rsidR="00E57EC9">
        <w:t>.</w:t>
      </w:r>
    </w:p>
    <w:p w14:paraId="0724350E" w14:textId="77777777" w:rsidR="00E57EC9" w:rsidRDefault="00776CEA" w:rsidP="00E57EC9">
      <w:r w:rsidRPr="00034910">
        <w:t>Lui-même redescendit posément</w:t>
      </w:r>
      <w:r w:rsidR="00E57EC9">
        <w:t xml:space="preserve">, </w:t>
      </w:r>
      <w:r w:rsidRPr="00034910">
        <w:t>prit place dans le véh</w:t>
      </w:r>
      <w:r w:rsidRPr="00034910">
        <w:t>i</w:t>
      </w:r>
      <w:r w:rsidRPr="00034910">
        <w:t>cule retenu et</w:t>
      </w:r>
      <w:r w:rsidR="00E57EC9">
        <w:t xml:space="preserve">, </w:t>
      </w:r>
      <w:r w:rsidRPr="00034910">
        <w:t>tout en s</w:t>
      </w:r>
      <w:r w:rsidR="00E57EC9">
        <w:t>’</w:t>
      </w:r>
      <w:r w:rsidRPr="00034910">
        <w:t>assurant que son colis était bien disp</w:t>
      </w:r>
      <w:r w:rsidRPr="00034910">
        <w:t>o</w:t>
      </w:r>
      <w:r w:rsidRPr="00034910">
        <w:t>sé</w:t>
      </w:r>
      <w:r w:rsidR="00E57EC9">
        <w:t xml:space="preserve">, </w:t>
      </w:r>
      <w:r w:rsidRPr="00034910">
        <w:t>tout en remettant au serviteur le pourboire final qu</w:t>
      </w:r>
      <w:r w:rsidR="00E57EC9">
        <w:t>’</w:t>
      </w:r>
      <w:r w:rsidRPr="00034910">
        <w:t>il grat</w:t>
      </w:r>
      <w:r w:rsidRPr="00034910">
        <w:t>i</w:t>
      </w:r>
      <w:r w:rsidRPr="00034910">
        <w:t xml:space="preserve">fiait plaisamment du titre de </w:t>
      </w:r>
      <w:r w:rsidR="00E57EC9">
        <w:t>« </w:t>
      </w:r>
      <w:r w:rsidRPr="00034910">
        <w:t>la pièce de l</w:t>
      </w:r>
      <w:r w:rsidR="00E57EC9">
        <w:t>’</w:t>
      </w:r>
      <w:r w:rsidRPr="00034910">
        <w:t>étrier</w:t>
      </w:r>
      <w:r w:rsidR="00E57EC9">
        <w:t xml:space="preserve"> », </w:t>
      </w:r>
      <w:r w:rsidRPr="00034910">
        <w:t>il inspectait les environs à l</w:t>
      </w:r>
      <w:r w:rsidR="00E57EC9">
        <w:t>’</w:t>
      </w:r>
      <w:r w:rsidRPr="00034910">
        <w:t>abri des lunettes voilant l</w:t>
      </w:r>
      <w:r w:rsidR="00E57EC9">
        <w:t>’</w:t>
      </w:r>
      <w:r w:rsidRPr="00034910">
        <w:t>éclat de ses yeux</w:t>
      </w:r>
      <w:r w:rsidR="00E57EC9">
        <w:t>.</w:t>
      </w:r>
    </w:p>
    <w:p w14:paraId="00E39B50" w14:textId="77777777" w:rsidR="00E57EC9" w:rsidRDefault="00776CEA" w:rsidP="00E57EC9">
      <w:r w:rsidRPr="00034910">
        <w:lastRenderedPageBreak/>
        <w:t xml:space="preserve">Il aperçut </w:t>
      </w:r>
      <w:proofErr w:type="spellStart"/>
      <w:r w:rsidRPr="00034910">
        <w:t>Davisse</w:t>
      </w:r>
      <w:proofErr w:type="spellEnd"/>
      <w:r w:rsidRPr="00034910">
        <w:t xml:space="preserve"> se disposant à monter dans un </w:t>
      </w:r>
      <w:proofErr w:type="spellStart"/>
      <w:r w:rsidRPr="00034910">
        <w:t>auto-taxi</w:t>
      </w:r>
      <w:proofErr w:type="spellEnd"/>
      <w:r w:rsidRPr="00034910">
        <w:t xml:space="preserve"> arrêté à quelques pas</w:t>
      </w:r>
      <w:r w:rsidR="00E57EC9">
        <w:t>.</w:t>
      </w:r>
    </w:p>
    <w:p w14:paraId="7B916301" w14:textId="77777777" w:rsidR="00E57EC9" w:rsidRDefault="00E57EC9" w:rsidP="00E57EC9">
      <w:r>
        <w:t>— </w:t>
      </w:r>
      <w:r w:rsidR="00776CEA" w:rsidRPr="00034910">
        <w:t>Bon</w:t>
      </w:r>
      <w:r>
        <w:t xml:space="preserve">, </w:t>
      </w:r>
      <w:r w:rsidR="00776CEA" w:rsidRPr="00034910">
        <w:t>monologua-t-il</w:t>
      </w:r>
      <w:r>
        <w:t xml:space="preserve">, </w:t>
      </w:r>
      <w:r w:rsidR="00776CEA" w:rsidRPr="00034910">
        <w:t>le complice est seul</w:t>
      </w:r>
      <w:r>
        <w:t xml:space="preserve">. </w:t>
      </w:r>
      <w:r w:rsidR="00776CEA" w:rsidRPr="00034910">
        <w:t>Larmette est rassuré</w:t>
      </w:r>
      <w:r>
        <w:t xml:space="preserve">, </w:t>
      </w:r>
      <w:r w:rsidR="00776CEA" w:rsidRPr="00034910">
        <w:t>puisqu</w:t>
      </w:r>
      <w:r>
        <w:t>’</w:t>
      </w:r>
      <w:r w:rsidR="00776CEA" w:rsidRPr="00034910">
        <w:t>il a jugé inutile de rester en observation</w:t>
      </w:r>
      <w:r>
        <w:t xml:space="preserve">… </w:t>
      </w:r>
      <w:r w:rsidR="00776CEA" w:rsidRPr="00034910">
        <w:t>A</w:t>
      </w:r>
      <w:r w:rsidR="00776CEA" w:rsidRPr="00034910">
        <w:t>l</w:t>
      </w:r>
      <w:r w:rsidR="00776CEA" w:rsidRPr="00034910">
        <w:t>lons</w:t>
      </w:r>
      <w:r>
        <w:t xml:space="preserve">, </w:t>
      </w:r>
      <w:r w:rsidR="00776CEA" w:rsidRPr="00034910">
        <w:t>tout va bien</w:t>
      </w:r>
      <w:r>
        <w:t>.</w:t>
      </w:r>
    </w:p>
    <w:p w14:paraId="1AFED319" w14:textId="77777777" w:rsidR="00E57EC9" w:rsidRDefault="00776CEA" w:rsidP="00E57EC9">
      <w:r w:rsidRPr="00034910">
        <w:t>Et</w:t>
      </w:r>
      <w:r w:rsidR="00E57EC9">
        <w:t xml:space="preserve">, </w:t>
      </w:r>
      <w:r w:rsidRPr="00034910">
        <w:t>se jetant sur la banquette</w:t>
      </w:r>
      <w:r w:rsidR="00E57EC9">
        <w:t xml:space="preserve">, </w:t>
      </w:r>
      <w:r w:rsidRPr="00034910">
        <w:t>il cria au cocher</w:t>
      </w:r>
      <w:r w:rsidR="00E57EC9">
        <w:t> :</w:t>
      </w:r>
    </w:p>
    <w:p w14:paraId="233E24FA" w14:textId="77777777" w:rsidR="00E57EC9" w:rsidRDefault="00E57EC9" w:rsidP="00E57EC9">
      <w:r>
        <w:t>— </w:t>
      </w:r>
      <w:r w:rsidR="00776CEA" w:rsidRPr="00034910">
        <w:t>Allez</w:t>
      </w:r>
      <w:r>
        <w:t> !</w:t>
      </w:r>
    </w:p>
    <w:p w14:paraId="56DD5BED" w14:textId="77777777" w:rsidR="00E57EC9" w:rsidRDefault="00776CEA" w:rsidP="00E57EC9">
      <w:r w:rsidRPr="00034910">
        <w:t>À neuf heures cinquante exactement</w:t>
      </w:r>
      <w:r w:rsidR="00E57EC9">
        <w:t xml:space="preserve">, </w:t>
      </w:r>
      <w:r w:rsidRPr="00034910">
        <w:t>le pseudo-</w:t>
      </w:r>
      <w:proofErr w:type="spellStart"/>
      <w:r w:rsidRPr="00034910">
        <w:t>Braddy</w:t>
      </w:r>
      <w:proofErr w:type="spellEnd"/>
      <w:r w:rsidRPr="00034910">
        <w:t xml:space="preserve"> descendait à la gare du Nord</w:t>
      </w:r>
      <w:r w:rsidR="00E57EC9">
        <w:t xml:space="preserve">, </w:t>
      </w:r>
      <w:r w:rsidRPr="00034910">
        <w:t>courait au guichet de distribution des tickets</w:t>
      </w:r>
      <w:r w:rsidR="00E57EC9">
        <w:t xml:space="preserve">, </w:t>
      </w:r>
      <w:r w:rsidRPr="00034910">
        <w:t xml:space="preserve">prenait un coupon de première classe pour Londres </w:t>
      </w:r>
      <w:proofErr w:type="spellStart"/>
      <w:r w:rsidRPr="00034910">
        <w:t>Charing</w:t>
      </w:r>
      <w:proofErr w:type="spellEnd"/>
      <w:r w:rsidRPr="00034910">
        <w:t>-Cross</w:t>
      </w:r>
      <w:r w:rsidR="00E57EC9">
        <w:t xml:space="preserve">, </w:t>
      </w:r>
      <w:r w:rsidRPr="00034910">
        <w:t>si affairé par ce soin qu</w:t>
      </w:r>
      <w:r w:rsidR="00E57EC9">
        <w:t>’</w:t>
      </w:r>
      <w:r w:rsidRPr="00034910">
        <w:t>il ne prêtait aucune a</w:t>
      </w:r>
      <w:r w:rsidRPr="00034910">
        <w:t>t</w:t>
      </w:r>
      <w:r w:rsidRPr="00034910">
        <w:t xml:space="preserve">tention à </w:t>
      </w:r>
      <w:proofErr w:type="spellStart"/>
      <w:r w:rsidRPr="00034910">
        <w:t>Davisse</w:t>
      </w:r>
      <w:proofErr w:type="spellEnd"/>
      <w:r w:rsidR="00E57EC9">
        <w:t xml:space="preserve">, </w:t>
      </w:r>
      <w:r w:rsidRPr="00034910">
        <w:t>lequel</w:t>
      </w:r>
      <w:r w:rsidR="00E57EC9">
        <w:t xml:space="preserve">, </w:t>
      </w:r>
      <w:r w:rsidRPr="00034910">
        <w:t>penché vers lui</w:t>
      </w:r>
      <w:r w:rsidR="00E57EC9">
        <w:t xml:space="preserve">, </w:t>
      </w:r>
      <w:r w:rsidRPr="00034910">
        <w:t>écoutait consciencie</w:t>
      </w:r>
      <w:r w:rsidRPr="00034910">
        <w:t>u</w:t>
      </w:r>
      <w:r w:rsidRPr="00034910">
        <w:t>sement</w:t>
      </w:r>
      <w:r w:rsidR="00E57EC9">
        <w:t>.</w:t>
      </w:r>
    </w:p>
    <w:p w14:paraId="31914212" w14:textId="77777777" w:rsidR="00E57EC9" w:rsidRDefault="00776CEA" w:rsidP="00E57EC9">
      <w:r w:rsidRPr="00034910">
        <w:t>Son carton d</w:t>
      </w:r>
      <w:r w:rsidR="00E57EC9">
        <w:t>’</w:t>
      </w:r>
      <w:r w:rsidRPr="00034910">
        <w:t>une main</w:t>
      </w:r>
      <w:r w:rsidR="00E57EC9">
        <w:t xml:space="preserve">, </w:t>
      </w:r>
      <w:r w:rsidRPr="00034910">
        <w:t>sa valise de l</w:t>
      </w:r>
      <w:r w:rsidR="00E57EC9">
        <w:t>’</w:t>
      </w:r>
      <w:r w:rsidRPr="00034910">
        <w:t>autre</w:t>
      </w:r>
      <w:r w:rsidR="00E57EC9">
        <w:t xml:space="preserve">, </w:t>
      </w:r>
      <w:r w:rsidRPr="00034910">
        <w:t>il pénétra sur les quais</w:t>
      </w:r>
      <w:r w:rsidR="00E57EC9">
        <w:t xml:space="preserve">, </w:t>
      </w:r>
      <w:r w:rsidRPr="00034910">
        <w:t>arrêta quatre employés pour les prier de lui indiquer le train du service anglais</w:t>
      </w:r>
      <w:r w:rsidR="00E57EC9">
        <w:t xml:space="preserve">, </w:t>
      </w:r>
      <w:r w:rsidRPr="00034910">
        <w:t>le découvrit enfin et s</w:t>
      </w:r>
      <w:r w:rsidR="00E57EC9">
        <w:t>’</w:t>
      </w:r>
      <w:r w:rsidRPr="00034910">
        <w:t>élança dans un wagon-couloir de première</w:t>
      </w:r>
      <w:r w:rsidR="00E57EC9">
        <w:t>.</w:t>
      </w:r>
    </w:p>
    <w:p w14:paraId="25D722D5" w14:textId="77777777" w:rsidR="00E57EC9" w:rsidRDefault="00776CEA" w:rsidP="00E57EC9">
      <w:r w:rsidRPr="00034910">
        <w:t xml:space="preserve">Une </w:t>
      </w:r>
      <w:proofErr w:type="spellStart"/>
      <w:r w:rsidRPr="00034910">
        <w:t>fois là</w:t>
      </w:r>
      <w:proofErr w:type="spellEnd"/>
      <w:r w:rsidR="00E57EC9">
        <w:t xml:space="preserve">, </w:t>
      </w:r>
      <w:r w:rsidRPr="00034910">
        <w:t>il se prit à rire silencieusement</w:t>
      </w:r>
      <w:r w:rsidR="00E57EC9">
        <w:t>.</w:t>
      </w:r>
    </w:p>
    <w:p w14:paraId="07415D07" w14:textId="77777777" w:rsidR="00E57EC9" w:rsidRDefault="00E57EC9" w:rsidP="00E57EC9">
      <w:r>
        <w:t>— </w:t>
      </w:r>
      <w:r w:rsidR="00776CEA" w:rsidRPr="00034910">
        <w:t>Toujours pas de Larmette</w:t>
      </w:r>
      <w:r>
        <w:t xml:space="preserve">… </w:t>
      </w:r>
      <w:r w:rsidR="00776CEA" w:rsidRPr="00034910">
        <w:t>Dans mes tours et détours</w:t>
      </w:r>
      <w:r>
        <w:t xml:space="preserve">, </w:t>
      </w:r>
      <w:r w:rsidR="00776CEA" w:rsidRPr="00034910">
        <w:t>je l</w:t>
      </w:r>
      <w:r>
        <w:t>’</w:t>
      </w:r>
      <w:r w:rsidR="00776CEA" w:rsidRPr="00034910">
        <w:t>eusse certainement éventé</w:t>
      </w:r>
      <w:r>
        <w:t xml:space="preserve">… </w:t>
      </w:r>
      <w:r w:rsidR="00776CEA" w:rsidRPr="00034910">
        <w:t>Son acolyte s</w:t>
      </w:r>
      <w:r>
        <w:t>’</w:t>
      </w:r>
      <w:r w:rsidR="00776CEA" w:rsidRPr="00034910">
        <w:t>est arrêté au contrôle des billets</w:t>
      </w:r>
      <w:r>
        <w:t xml:space="preserve">. </w:t>
      </w:r>
      <w:r w:rsidR="00776CEA" w:rsidRPr="00034910">
        <w:t>Il a jugé inutile d</w:t>
      </w:r>
      <w:r>
        <w:t>’</w:t>
      </w:r>
      <w:r w:rsidR="00776CEA" w:rsidRPr="00034910">
        <w:t>aller plus loin</w:t>
      </w:r>
      <w:r>
        <w:t xml:space="preserve">… </w:t>
      </w:r>
      <w:r w:rsidR="00776CEA" w:rsidRPr="00034910">
        <w:t>On n</w:t>
      </w:r>
      <w:r>
        <w:t>’</w:t>
      </w:r>
      <w:r w:rsidR="00776CEA" w:rsidRPr="00034910">
        <w:t>est jamais bien servi que par soi-même</w:t>
      </w:r>
      <w:r>
        <w:t xml:space="preserve">. </w:t>
      </w:r>
      <w:r w:rsidR="00776CEA" w:rsidRPr="00034910">
        <w:t>Allons</w:t>
      </w:r>
      <w:r>
        <w:t xml:space="preserve">… </w:t>
      </w:r>
      <w:r w:rsidR="00776CEA" w:rsidRPr="00034910">
        <w:t xml:space="preserve">il me reste encore à préparer le départ de Dick </w:t>
      </w:r>
      <w:proofErr w:type="spellStart"/>
      <w:r w:rsidR="00776CEA" w:rsidRPr="00034910">
        <w:t>Fann</w:t>
      </w:r>
      <w:proofErr w:type="spellEnd"/>
      <w:r>
        <w:t>.</w:t>
      </w:r>
    </w:p>
    <w:p w14:paraId="525BE168" w14:textId="77777777" w:rsidR="00E57EC9" w:rsidRDefault="00776CEA" w:rsidP="00E57EC9">
      <w:r w:rsidRPr="00034910">
        <w:t>Quelques mouvements rapides</w:t>
      </w:r>
      <w:r w:rsidR="00E57EC9">
        <w:t xml:space="preserve">, </w:t>
      </w:r>
      <w:r w:rsidRPr="00034910">
        <w:t>et le paletot redevenu gris</w:t>
      </w:r>
      <w:r w:rsidR="00E57EC9">
        <w:t xml:space="preserve">, </w:t>
      </w:r>
      <w:r w:rsidRPr="00034910">
        <w:t>le chapeau beige</w:t>
      </w:r>
      <w:r w:rsidR="00E57EC9">
        <w:t xml:space="preserve">, </w:t>
      </w:r>
      <w:r w:rsidRPr="00034910">
        <w:t>la perruque et les lunettes ayant disparu</w:t>
      </w:r>
      <w:r w:rsidR="00E57EC9">
        <w:t xml:space="preserve">, </w:t>
      </w:r>
      <w:r w:rsidRPr="00034910">
        <w:t xml:space="preserve">sir </w:t>
      </w:r>
      <w:proofErr w:type="spellStart"/>
      <w:r w:rsidRPr="00034910">
        <w:t>Braddy</w:t>
      </w:r>
      <w:proofErr w:type="spellEnd"/>
      <w:r w:rsidRPr="00034910">
        <w:t xml:space="preserve"> réapparut sous les espèces du détective</w:t>
      </w:r>
      <w:r w:rsidR="00E57EC9">
        <w:t>.</w:t>
      </w:r>
    </w:p>
    <w:p w14:paraId="0DF6C19F" w14:textId="77777777" w:rsidR="00E57EC9" w:rsidRDefault="00776CEA" w:rsidP="00E57EC9">
      <w:r w:rsidRPr="00034910">
        <w:t>Un employé courut le long du convoi</w:t>
      </w:r>
      <w:r w:rsidR="00E57EC9">
        <w:t xml:space="preserve">, </w:t>
      </w:r>
      <w:r w:rsidRPr="00034910">
        <w:t>clamant avec ces i</w:t>
      </w:r>
      <w:r w:rsidRPr="00034910">
        <w:t>n</w:t>
      </w:r>
      <w:r w:rsidRPr="00034910">
        <w:t xml:space="preserve">flexions harmonieuses que les agents des compagnies </w:t>
      </w:r>
      <w:r w:rsidRPr="00034910">
        <w:lastRenderedPageBreak/>
        <w:t>semblent avoir apprises dans un conservatoire de musique</w:t>
      </w:r>
      <w:r w:rsidR="00E57EC9">
        <w:t xml:space="preserve">… </w:t>
      </w:r>
      <w:r w:rsidRPr="00034910">
        <w:t>rugie</w:t>
      </w:r>
      <w:r w:rsidR="00E57EC9">
        <w:t xml:space="preserve">. </w:t>
      </w:r>
      <w:r w:rsidRPr="00034910">
        <w:t>Alors Dick</w:t>
      </w:r>
      <w:r w:rsidR="00E57EC9">
        <w:t xml:space="preserve">, </w:t>
      </w:r>
      <w:r w:rsidRPr="00034910">
        <w:t>s</w:t>
      </w:r>
      <w:r w:rsidR="00E57EC9">
        <w:t>’</w:t>
      </w:r>
      <w:r w:rsidRPr="00034910">
        <w:t>adressant à son voisin</w:t>
      </w:r>
      <w:r w:rsidR="00E57EC9">
        <w:t xml:space="preserve">, </w:t>
      </w:r>
      <w:r w:rsidRPr="00034910">
        <w:t>questionna</w:t>
      </w:r>
      <w:r w:rsidR="00E57EC9">
        <w:t> :</w:t>
      </w:r>
    </w:p>
    <w:p w14:paraId="08DB6497" w14:textId="77777777" w:rsidR="00E57EC9" w:rsidRDefault="00E57EC9" w:rsidP="00E57EC9">
      <w:r>
        <w:t>— </w:t>
      </w:r>
      <w:r w:rsidR="00776CEA" w:rsidRPr="00034910">
        <w:t>Ce train s</w:t>
      </w:r>
      <w:r>
        <w:t>’</w:t>
      </w:r>
      <w:r w:rsidR="00776CEA" w:rsidRPr="00034910">
        <w:t>arrête bien à Amiens</w:t>
      </w:r>
      <w:r>
        <w:t> ?</w:t>
      </w:r>
    </w:p>
    <w:p w14:paraId="3EC75330" w14:textId="77777777" w:rsidR="00E57EC9" w:rsidRDefault="00E57EC9" w:rsidP="00E57EC9">
      <w:r>
        <w:t>— </w:t>
      </w:r>
      <w:r w:rsidR="00776CEA" w:rsidRPr="00034910">
        <w:t>Mais non</w:t>
      </w:r>
      <w:r>
        <w:t xml:space="preserve">, </w:t>
      </w:r>
      <w:r w:rsidR="00776CEA" w:rsidRPr="00034910">
        <w:t>Monsieur</w:t>
      </w:r>
      <w:r>
        <w:t xml:space="preserve">, </w:t>
      </w:r>
      <w:r w:rsidR="00776CEA" w:rsidRPr="00034910">
        <w:t xml:space="preserve">lui </w:t>
      </w:r>
      <w:proofErr w:type="spellStart"/>
      <w:r w:rsidR="00776CEA" w:rsidRPr="00034910">
        <w:t>fut-il</w:t>
      </w:r>
      <w:proofErr w:type="spellEnd"/>
      <w:r w:rsidR="00776CEA" w:rsidRPr="00034910">
        <w:t xml:space="preserve"> répondu</w:t>
      </w:r>
      <w:r>
        <w:t xml:space="preserve">. </w:t>
      </w:r>
      <w:r w:rsidR="00776CEA" w:rsidRPr="00034910">
        <w:t>Service Anglais</w:t>
      </w:r>
      <w:r>
        <w:t xml:space="preserve">. </w:t>
      </w:r>
      <w:r w:rsidR="00776CEA" w:rsidRPr="00034910">
        <w:t>Direct jusqu</w:t>
      </w:r>
      <w:r>
        <w:t>’</w:t>
      </w:r>
      <w:r w:rsidR="00776CEA" w:rsidRPr="00034910">
        <w:t>à Abbeville</w:t>
      </w:r>
      <w:r>
        <w:t xml:space="preserve">… </w:t>
      </w:r>
      <w:r w:rsidR="00776CEA" w:rsidRPr="00034910">
        <w:t>Pour Amiens</w:t>
      </w:r>
      <w:r>
        <w:t xml:space="preserve">, </w:t>
      </w:r>
      <w:r w:rsidR="00776CEA" w:rsidRPr="00034910">
        <w:t>c</w:t>
      </w:r>
      <w:r>
        <w:t>’</w:t>
      </w:r>
      <w:r w:rsidR="00776CEA" w:rsidRPr="00034910">
        <w:t>est le train voisin qui part dix minutes plus tard</w:t>
      </w:r>
      <w:r>
        <w:t>.</w:t>
      </w:r>
    </w:p>
    <w:p w14:paraId="4BE81288" w14:textId="77777777" w:rsidR="00E57EC9" w:rsidRDefault="00776CEA" w:rsidP="00E57EC9">
      <w:r w:rsidRPr="00034910">
        <w:t>De vagues remerciements</w:t>
      </w:r>
      <w:r w:rsidR="00E57EC9">
        <w:t xml:space="preserve">, </w:t>
      </w:r>
      <w:r w:rsidRPr="00034910">
        <w:t>et l</w:t>
      </w:r>
      <w:r w:rsidR="00E57EC9">
        <w:t>’</w:t>
      </w:r>
      <w:r w:rsidRPr="00034910">
        <w:t>Anglais empoigna sa valise</w:t>
      </w:r>
      <w:r w:rsidR="00E57EC9">
        <w:t xml:space="preserve">, </w:t>
      </w:r>
      <w:r w:rsidRPr="00034910">
        <w:t>descendit à contre-voie</w:t>
      </w:r>
      <w:r w:rsidR="00E57EC9">
        <w:t xml:space="preserve">, </w:t>
      </w:r>
      <w:r w:rsidRPr="00034910">
        <w:t>passant de son convoi dans le train formé sur la ligne toute proche</w:t>
      </w:r>
      <w:r w:rsidR="00E57EC9">
        <w:t xml:space="preserve">. </w:t>
      </w:r>
      <w:r w:rsidRPr="00034910">
        <w:t>Cent voyageurs font ainsi ch</w:t>
      </w:r>
      <w:r w:rsidRPr="00034910">
        <w:t>a</w:t>
      </w:r>
      <w:r w:rsidRPr="00034910">
        <w:t>que jour</w:t>
      </w:r>
      <w:r w:rsidR="00E57EC9">
        <w:t xml:space="preserve">, </w:t>
      </w:r>
      <w:r w:rsidRPr="00034910">
        <w:t>le mouvement ne pouvait étonner personne</w:t>
      </w:r>
      <w:r w:rsidR="00E57EC9">
        <w:t>.</w:t>
      </w:r>
    </w:p>
    <w:p w14:paraId="42DAC301" w14:textId="77777777" w:rsidR="00E57EC9" w:rsidRDefault="00776CEA" w:rsidP="00E57EC9">
      <w:r w:rsidRPr="00034910">
        <w:t>Et quand le rapide service anglais eut sifflé</w:t>
      </w:r>
      <w:r w:rsidR="00E57EC9">
        <w:t xml:space="preserve">, </w:t>
      </w:r>
      <w:r w:rsidRPr="00034910">
        <w:t>soufflé un p</w:t>
      </w:r>
      <w:r w:rsidRPr="00034910">
        <w:t>a</w:t>
      </w:r>
      <w:r w:rsidRPr="00034910">
        <w:t>nache de fumée</w:t>
      </w:r>
      <w:r w:rsidR="00E57EC9">
        <w:t xml:space="preserve">, </w:t>
      </w:r>
      <w:proofErr w:type="spellStart"/>
      <w:r w:rsidRPr="00034910">
        <w:t>Davisse</w:t>
      </w:r>
      <w:proofErr w:type="spellEnd"/>
      <w:r w:rsidR="00E57EC9">
        <w:t xml:space="preserve">, </w:t>
      </w:r>
      <w:r w:rsidRPr="00034910">
        <w:t xml:space="preserve">bien certain que son </w:t>
      </w:r>
      <w:r w:rsidR="00E57EC9">
        <w:t>« </w:t>
      </w:r>
      <w:r w:rsidRPr="00034910">
        <w:t>voyageur</w:t>
      </w:r>
      <w:r w:rsidR="00E57EC9">
        <w:t> »</w:t>
      </w:r>
      <w:r w:rsidRPr="00034910">
        <w:t xml:space="preserve"> avait quitté Paris</w:t>
      </w:r>
      <w:r w:rsidR="00E57EC9">
        <w:t xml:space="preserve">, </w:t>
      </w:r>
      <w:r w:rsidRPr="00034910">
        <w:t>alluma un cigare et s</w:t>
      </w:r>
      <w:r w:rsidR="00E57EC9">
        <w:t>’</w:t>
      </w:r>
      <w:r w:rsidRPr="00034910">
        <w:t>en fut</w:t>
      </w:r>
      <w:r w:rsidR="00E57EC9">
        <w:t xml:space="preserve">, </w:t>
      </w:r>
      <w:r w:rsidRPr="00034910">
        <w:t>les mains dans les poches</w:t>
      </w:r>
      <w:r w:rsidR="00E57EC9">
        <w:t xml:space="preserve">, </w:t>
      </w:r>
      <w:r w:rsidRPr="00034910">
        <w:t>sans supposer qu</w:t>
      </w:r>
      <w:r w:rsidR="00E57EC9">
        <w:t>’</w:t>
      </w:r>
      <w:r w:rsidRPr="00034910">
        <w:t xml:space="preserve">à la minute même Dick </w:t>
      </w:r>
      <w:proofErr w:type="spellStart"/>
      <w:r w:rsidRPr="00034910">
        <w:t>Fann</w:t>
      </w:r>
      <w:proofErr w:type="spellEnd"/>
      <w:r w:rsidR="00E57EC9">
        <w:t xml:space="preserve">, </w:t>
      </w:r>
      <w:r w:rsidRPr="00034910">
        <w:t xml:space="preserve">sortant de la gare par les </w:t>
      </w:r>
      <w:r w:rsidR="00E57EC9">
        <w:t>« </w:t>
      </w:r>
      <w:r w:rsidRPr="00034910">
        <w:t>Bagages</w:t>
      </w:r>
      <w:r w:rsidR="00E57EC9">
        <w:t xml:space="preserve"> », </w:t>
      </w:r>
      <w:r w:rsidRPr="00034910">
        <w:t>s</w:t>
      </w:r>
      <w:r w:rsidR="00E57EC9">
        <w:t>’</w:t>
      </w:r>
      <w:r w:rsidRPr="00034910">
        <w:t>installait dans une voiture qui le ramenait rue Juliette-</w:t>
      </w:r>
      <w:proofErr w:type="spellStart"/>
      <w:r w:rsidRPr="00034910">
        <w:t>Lamber</w:t>
      </w:r>
      <w:proofErr w:type="spellEnd"/>
      <w:r w:rsidR="00E57EC9">
        <w:t>.</w:t>
      </w:r>
    </w:p>
    <w:p w14:paraId="5AE667C9" w14:textId="77777777" w:rsidR="00E57EC9" w:rsidRDefault="00776CEA" w:rsidP="00E57EC9">
      <w:r w:rsidRPr="00034910">
        <w:t>Le lendemain</w:t>
      </w:r>
      <w:r w:rsidR="00E57EC9">
        <w:t xml:space="preserve">, </w:t>
      </w:r>
      <w:r w:rsidRPr="00034910">
        <w:t>la scène se renouvela</w:t>
      </w:r>
      <w:r w:rsidR="00E57EC9">
        <w:t xml:space="preserve">, </w:t>
      </w:r>
      <w:proofErr w:type="spellStart"/>
      <w:r w:rsidRPr="00034910">
        <w:t>Davisse</w:t>
      </w:r>
      <w:proofErr w:type="spellEnd"/>
      <w:r w:rsidRPr="00034910">
        <w:t xml:space="preserve"> suivant le d</w:t>
      </w:r>
      <w:r w:rsidRPr="00034910">
        <w:t>é</w:t>
      </w:r>
      <w:r w:rsidRPr="00034910">
        <w:t>tective au train de 9 h</w:t>
      </w:r>
      <w:r w:rsidR="00E57EC9">
        <w:t xml:space="preserve">. </w:t>
      </w:r>
      <w:r w:rsidRPr="00034910">
        <w:t>30 du matin</w:t>
      </w:r>
      <w:r w:rsidR="00E57EC9">
        <w:t xml:space="preserve">. </w:t>
      </w:r>
      <w:r w:rsidRPr="00034910">
        <w:t>Seulement cette fois</w:t>
      </w:r>
      <w:r w:rsidR="00E57EC9">
        <w:t xml:space="preserve">, </w:t>
      </w:r>
      <w:r w:rsidRPr="00034910">
        <w:t xml:space="preserve">Dick </w:t>
      </w:r>
      <w:proofErr w:type="spellStart"/>
      <w:r w:rsidRPr="00034910">
        <w:t>Fann</w:t>
      </w:r>
      <w:proofErr w:type="spellEnd"/>
      <w:r w:rsidRPr="00034910">
        <w:t xml:space="preserve"> s</w:t>
      </w:r>
      <w:r w:rsidR="00E57EC9">
        <w:t>’</w:t>
      </w:r>
      <w:r w:rsidRPr="00034910">
        <w:t>éloigna réellement de Paris avec le convoi où il avait pris place</w:t>
      </w:r>
      <w:r w:rsidR="00E57EC9">
        <w:t xml:space="preserve">. </w:t>
      </w:r>
      <w:r w:rsidRPr="00034910">
        <w:t>Mais</w:t>
      </w:r>
      <w:r w:rsidR="00E57EC9">
        <w:t xml:space="preserve">, </w:t>
      </w:r>
      <w:r w:rsidRPr="00034910">
        <w:t>une fois en marche</w:t>
      </w:r>
      <w:r w:rsidR="00E57EC9">
        <w:t xml:space="preserve">, </w:t>
      </w:r>
      <w:r w:rsidRPr="00034910">
        <w:t xml:space="preserve">on eût pu entendre le défenseur de </w:t>
      </w:r>
      <w:proofErr w:type="spellStart"/>
      <w:r w:rsidRPr="00034910">
        <w:t>Fleuriane</w:t>
      </w:r>
      <w:proofErr w:type="spellEnd"/>
      <w:r w:rsidRPr="00034910">
        <w:t xml:space="preserve"> murmurer</w:t>
      </w:r>
      <w:r w:rsidR="00E57EC9">
        <w:t> :</w:t>
      </w:r>
    </w:p>
    <w:p w14:paraId="2BDF485B" w14:textId="77777777" w:rsidR="00E57EC9" w:rsidRDefault="00E57EC9" w:rsidP="00E57EC9">
      <w:r>
        <w:t>— </w:t>
      </w:r>
      <w:r w:rsidR="00776CEA" w:rsidRPr="00034910">
        <w:t>Dépisté Larmette</w:t>
      </w:r>
      <w:r>
        <w:t xml:space="preserve">… </w:t>
      </w:r>
      <w:r w:rsidR="00776CEA" w:rsidRPr="00034910">
        <w:t>À présent</w:t>
      </w:r>
      <w:r>
        <w:t xml:space="preserve">, </w:t>
      </w:r>
      <w:r w:rsidR="00776CEA" w:rsidRPr="00034910">
        <w:t>il faut sauver cette jeune fille</w:t>
      </w:r>
      <w:r>
        <w:t> !</w:t>
      </w:r>
    </w:p>
    <w:p w14:paraId="38291944" w14:textId="69154AAD" w:rsidR="00E57EC9" w:rsidRDefault="007C5BD3" w:rsidP="007D17F9">
      <w:pPr>
        <w:pStyle w:val="Centrsolidaire"/>
      </w:pPr>
      <w:r w:rsidRPr="00E57EC9">
        <w:rPr>
          <w:noProof/>
        </w:rPr>
        <w:lastRenderedPageBreak/>
        <w:drawing>
          <wp:inline distT="0" distB="0" distL="0" distR="0" wp14:anchorId="2A63A15B" wp14:editId="2B5B4FE8">
            <wp:extent cx="5756910" cy="3928110"/>
            <wp:effectExtent l="0" t="0" r="0" b="0"/>
            <wp:docPr id="10"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6910" cy="3928110"/>
                    </a:xfrm>
                    <a:prstGeom prst="rect">
                      <a:avLst/>
                    </a:prstGeom>
                    <a:noFill/>
                    <a:ln>
                      <a:noFill/>
                    </a:ln>
                  </pic:spPr>
                </pic:pic>
              </a:graphicData>
            </a:graphic>
          </wp:inline>
        </w:drawing>
      </w:r>
    </w:p>
    <w:p w14:paraId="7F9B5A90" w14:textId="77777777" w:rsidR="00E57EC9" w:rsidRPr="007F1C96" w:rsidRDefault="00776CEA" w:rsidP="007F1C96">
      <w:pPr>
        <w:pStyle w:val="Titre2"/>
      </w:pPr>
      <w:bookmarkStart w:id="4" w:name="_Toc195633735"/>
      <w:r w:rsidRPr="007F1C96">
        <w:t>CHAPITRE IV</w:t>
      </w:r>
      <w:r w:rsidRPr="007F1C96">
        <w:br/>
      </w:r>
      <w:r w:rsidRPr="007F1C96">
        <w:br/>
        <w:t xml:space="preserve">AUTOMOBILE FOR </w:t>
      </w:r>
      <w:proofErr w:type="spellStart"/>
      <w:r w:rsidRPr="007F1C96">
        <w:t>EVER</w:t>
      </w:r>
      <w:bookmarkEnd w:id="4"/>
      <w:proofErr w:type="spellEnd"/>
      <w:r w:rsidRPr="007F1C96">
        <w:br/>
      </w:r>
    </w:p>
    <w:p w14:paraId="616C42BB" w14:textId="77777777" w:rsidR="00E57EC9" w:rsidRDefault="00E57EC9" w:rsidP="00E57EC9">
      <w:r w:rsidRPr="007F1C96">
        <w:rPr>
          <w:szCs w:val="36"/>
        </w:rPr>
        <w:t>— </w:t>
      </w:r>
      <w:r w:rsidR="00776CEA" w:rsidRPr="00034910">
        <w:t>Bravo</w:t>
      </w:r>
      <w:r>
        <w:t xml:space="preserve"> ! </w:t>
      </w:r>
      <w:r w:rsidR="00776CEA" w:rsidRPr="00034910">
        <w:t>Bon voyage</w:t>
      </w:r>
      <w:r>
        <w:t> !</w:t>
      </w:r>
    </w:p>
    <w:p w14:paraId="33A6494B" w14:textId="77777777" w:rsidR="00E57EC9" w:rsidRDefault="00E57EC9" w:rsidP="00E57EC9">
      <w:r>
        <w:t>— </w:t>
      </w:r>
      <w:r w:rsidR="00776CEA" w:rsidRPr="00034910">
        <w:t>Courage</w:t>
      </w:r>
      <w:r>
        <w:t xml:space="preserve">, </w:t>
      </w:r>
      <w:r w:rsidR="00776CEA" w:rsidRPr="00034910">
        <w:t xml:space="preserve">la </w:t>
      </w:r>
      <w:proofErr w:type="spellStart"/>
      <w:r w:rsidR="00776CEA" w:rsidRPr="00034910">
        <w:t>Zust</w:t>
      </w:r>
      <w:proofErr w:type="spellEnd"/>
      <w:r>
        <w:t> !</w:t>
      </w:r>
    </w:p>
    <w:p w14:paraId="4A64BB11" w14:textId="77777777" w:rsidR="00E57EC9" w:rsidRDefault="00E57EC9" w:rsidP="00E57EC9">
      <w:r>
        <w:t>— </w:t>
      </w:r>
      <w:r w:rsidR="00776CEA" w:rsidRPr="00034910">
        <w:t>Hardi</w:t>
      </w:r>
      <w:r>
        <w:t xml:space="preserve">, </w:t>
      </w:r>
      <w:r w:rsidR="00776CEA" w:rsidRPr="00034910">
        <w:t>la Thomas</w:t>
      </w:r>
      <w:r>
        <w:t> !</w:t>
      </w:r>
    </w:p>
    <w:p w14:paraId="0511CA94" w14:textId="77777777" w:rsidR="00E57EC9" w:rsidRDefault="00E57EC9" w:rsidP="00E57EC9">
      <w:r>
        <w:t>— </w:t>
      </w:r>
      <w:r w:rsidR="00776CEA" w:rsidRPr="00034910">
        <w:t>Les de Dion</w:t>
      </w:r>
      <w:r>
        <w:t xml:space="preserve">, </w:t>
      </w:r>
      <w:r w:rsidR="00776CEA" w:rsidRPr="00034910">
        <w:t>on compte sur vous</w:t>
      </w:r>
      <w:r>
        <w:t> !</w:t>
      </w:r>
    </w:p>
    <w:p w14:paraId="7586C71C" w14:textId="77777777" w:rsidR="00E57EC9" w:rsidRDefault="00776CEA" w:rsidP="00E57EC9">
      <w:r w:rsidRPr="00034910">
        <w:t>Ces cris se croisaient dans l</w:t>
      </w:r>
      <w:r w:rsidR="00E57EC9">
        <w:t>’</w:t>
      </w:r>
      <w:r w:rsidRPr="00034910">
        <w:t>immense rumeur de la foule encombrant le boulevard Poissonnière</w:t>
      </w:r>
      <w:r w:rsidR="00E57EC9">
        <w:t>.</w:t>
      </w:r>
    </w:p>
    <w:p w14:paraId="3BD1BCA9" w14:textId="77777777" w:rsidR="00E57EC9" w:rsidRDefault="00776CEA" w:rsidP="00E57EC9">
      <w:r w:rsidRPr="00034910">
        <w:lastRenderedPageBreak/>
        <w:t>La chaussée</w:t>
      </w:r>
      <w:r w:rsidR="00E57EC9">
        <w:t xml:space="preserve">, </w:t>
      </w:r>
      <w:r w:rsidRPr="00034910">
        <w:t>les trottoirs</w:t>
      </w:r>
      <w:r w:rsidR="00E57EC9">
        <w:t xml:space="preserve">, </w:t>
      </w:r>
      <w:r w:rsidRPr="00034910">
        <w:t>disparaissaient sous une houle humaine</w:t>
      </w:r>
      <w:r w:rsidR="00E57EC9">
        <w:t xml:space="preserve">, </w:t>
      </w:r>
      <w:r w:rsidRPr="00034910">
        <w:t>bruyante</w:t>
      </w:r>
      <w:r w:rsidR="00E57EC9">
        <w:t xml:space="preserve">, </w:t>
      </w:r>
      <w:r w:rsidRPr="00034910">
        <w:t>exaltée</w:t>
      </w:r>
      <w:r w:rsidR="00E57EC9">
        <w:t xml:space="preserve">, </w:t>
      </w:r>
      <w:r w:rsidRPr="00034910">
        <w:t>au-dessus de laquelle des chapeaux étaient agités frénétiquement</w:t>
      </w:r>
      <w:r w:rsidR="00E57EC9">
        <w:t>.</w:t>
      </w:r>
    </w:p>
    <w:p w14:paraId="35D2E7B4" w14:textId="77777777" w:rsidR="00E57EC9" w:rsidRDefault="00776CEA" w:rsidP="00E57EC9">
      <w:r w:rsidRPr="00034910">
        <w:t>Que se passait-il donc</w:t>
      </w:r>
      <w:r w:rsidR="00E57EC9">
        <w:t xml:space="preserve"> ? </w:t>
      </w:r>
      <w:r w:rsidRPr="00034910">
        <w:t>Était-ce l</w:t>
      </w:r>
      <w:r w:rsidR="00E57EC9">
        <w:t>’</w:t>
      </w:r>
      <w:r w:rsidRPr="00034910">
        <w:t>émeute parisienne se donnant carrière</w:t>
      </w:r>
      <w:r w:rsidR="00E57EC9">
        <w:t xml:space="preserve"> ? </w:t>
      </w:r>
      <w:r w:rsidRPr="00034910">
        <w:t>Non</w:t>
      </w:r>
      <w:r w:rsidR="00E57EC9">
        <w:t xml:space="preserve">, </w:t>
      </w:r>
      <w:r w:rsidRPr="00034910">
        <w:t>les visages joyeux</w:t>
      </w:r>
      <w:r w:rsidR="00E57EC9">
        <w:t xml:space="preserve">, </w:t>
      </w:r>
      <w:r w:rsidRPr="00034910">
        <w:t>les rires fusant des groupes</w:t>
      </w:r>
      <w:r w:rsidR="00E57EC9">
        <w:t xml:space="preserve">, </w:t>
      </w:r>
      <w:r w:rsidRPr="00034910">
        <w:t>disaient la gaieté</w:t>
      </w:r>
      <w:r w:rsidR="00E57EC9">
        <w:t xml:space="preserve">, </w:t>
      </w:r>
      <w:r w:rsidRPr="00034910">
        <w:t>le contentement</w:t>
      </w:r>
      <w:r w:rsidR="00E57EC9">
        <w:t xml:space="preserve">. </w:t>
      </w:r>
      <w:r w:rsidRPr="00034910">
        <w:t>Et de fait</w:t>
      </w:r>
      <w:r w:rsidR="00E57EC9">
        <w:t xml:space="preserve">, </w:t>
      </w:r>
      <w:r w:rsidRPr="00034910">
        <w:t>il s</w:t>
      </w:r>
      <w:r w:rsidR="00E57EC9">
        <w:t>’</w:t>
      </w:r>
      <w:r w:rsidRPr="00034910">
        <w:t>agissait d</w:t>
      </w:r>
      <w:r w:rsidR="00E57EC9">
        <w:t>’</w:t>
      </w:r>
      <w:r w:rsidRPr="00034910">
        <w:t>une fête du travail et de l</w:t>
      </w:r>
      <w:r w:rsidR="00E57EC9">
        <w:t>’</w:t>
      </w:r>
      <w:r w:rsidRPr="00034910">
        <w:t>audace</w:t>
      </w:r>
      <w:r w:rsidR="00E57EC9">
        <w:t>.</w:t>
      </w:r>
    </w:p>
    <w:p w14:paraId="30248493" w14:textId="77777777" w:rsidR="00E57EC9" w:rsidRDefault="00776CEA" w:rsidP="00E57EC9">
      <w:r w:rsidRPr="00034910">
        <w:t xml:space="preserve">Les automobiles engagées dans la course organisée par </w:t>
      </w:r>
      <w:r w:rsidRPr="00034910">
        <w:rPr>
          <w:i/>
          <w:iCs/>
        </w:rPr>
        <w:t xml:space="preserve">le Matin </w:t>
      </w:r>
      <w:r w:rsidRPr="00034910">
        <w:t>autour du globe partaient de l</w:t>
      </w:r>
      <w:r w:rsidR="00E57EC9">
        <w:t>’</w:t>
      </w:r>
      <w:r w:rsidRPr="00034910">
        <w:t>hôtel du journal pour g</w:t>
      </w:r>
      <w:r w:rsidRPr="00034910">
        <w:t>a</w:t>
      </w:r>
      <w:r w:rsidRPr="00034910">
        <w:t>gner le Havre</w:t>
      </w:r>
      <w:r w:rsidR="00E57EC9">
        <w:t xml:space="preserve">, </w:t>
      </w:r>
      <w:r w:rsidRPr="00034910">
        <w:t>New-York</w:t>
      </w:r>
      <w:r w:rsidR="00E57EC9">
        <w:t xml:space="preserve">, </w:t>
      </w:r>
      <w:r w:rsidRPr="00034910">
        <w:t>San-Francisco</w:t>
      </w:r>
      <w:r w:rsidR="00E57EC9">
        <w:t xml:space="preserve">, </w:t>
      </w:r>
      <w:r w:rsidRPr="00034910">
        <w:t>Seattle</w:t>
      </w:r>
      <w:r w:rsidR="00E57EC9">
        <w:t xml:space="preserve">, </w:t>
      </w:r>
      <w:r w:rsidRPr="00034910">
        <w:t>Valdez dans l</w:t>
      </w:r>
      <w:r w:rsidR="00E57EC9">
        <w:t>’</w:t>
      </w:r>
      <w:r w:rsidRPr="00034910">
        <w:t>Alaska</w:t>
      </w:r>
      <w:r w:rsidR="00E57EC9">
        <w:t xml:space="preserve">, </w:t>
      </w:r>
      <w:r w:rsidRPr="00034910">
        <w:t>le détroit de Behring</w:t>
      </w:r>
      <w:r w:rsidR="00E57EC9">
        <w:t xml:space="preserve">, </w:t>
      </w:r>
      <w:r w:rsidRPr="00034910">
        <w:t>les côtes de la mer Glaciale sib</w:t>
      </w:r>
      <w:r w:rsidRPr="00034910">
        <w:t>é</w:t>
      </w:r>
      <w:r w:rsidRPr="00034910">
        <w:t>rienne</w:t>
      </w:r>
      <w:r w:rsidR="00E57EC9">
        <w:t xml:space="preserve">, </w:t>
      </w:r>
      <w:r w:rsidRPr="00034910">
        <w:t>Irkoutsk</w:t>
      </w:r>
      <w:r w:rsidR="00E57EC9">
        <w:t xml:space="preserve">, </w:t>
      </w:r>
      <w:r w:rsidRPr="00034910">
        <w:t>l</w:t>
      </w:r>
      <w:r w:rsidR="00E57EC9">
        <w:t>’</w:t>
      </w:r>
      <w:r w:rsidRPr="00034910">
        <w:t>Oural</w:t>
      </w:r>
      <w:r w:rsidR="00E57EC9">
        <w:t xml:space="preserve">, </w:t>
      </w:r>
      <w:r w:rsidRPr="00034910">
        <w:t>Moscou</w:t>
      </w:r>
      <w:r w:rsidR="00E57EC9">
        <w:t xml:space="preserve">, </w:t>
      </w:r>
      <w:r w:rsidRPr="00034910">
        <w:t>Pétersbourg</w:t>
      </w:r>
      <w:r w:rsidR="00E57EC9">
        <w:t xml:space="preserve">, </w:t>
      </w:r>
      <w:r w:rsidRPr="00034910">
        <w:t>Berlin</w:t>
      </w:r>
      <w:r w:rsidR="00E57EC9">
        <w:t xml:space="preserve">, </w:t>
      </w:r>
      <w:r w:rsidRPr="00034910">
        <w:t>Paris</w:t>
      </w:r>
      <w:r w:rsidR="00E57EC9">
        <w:t>.</w:t>
      </w:r>
    </w:p>
    <w:p w14:paraId="613F0917" w14:textId="77777777" w:rsidR="00E57EC9" w:rsidRDefault="00776CEA" w:rsidP="00E57EC9">
      <w:r w:rsidRPr="00034910">
        <w:t>La fabuleuse randonnée commençait</w:t>
      </w:r>
      <w:r w:rsidR="00E57EC9">
        <w:t xml:space="preserve">. </w:t>
      </w:r>
      <w:r w:rsidRPr="00034910">
        <w:t>Les concurrents</w:t>
      </w:r>
      <w:r w:rsidR="00E57EC9">
        <w:t xml:space="preserve">, </w:t>
      </w:r>
      <w:r w:rsidRPr="00034910">
        <w:t>hommage aux organisateurs de l</w:t>
      </w:r>
      <w:r w:rsidR="00E57EC9">
        <w:t>’</w:t>
      </w:r>
      <w:r w:rsidRPr="00034910">
        <w:t>audacieuse entreprise</w:t>
      </w:r>
      <w:r w:rsidR="00E57EC9">
        <w:t xml:space="preserve">, </w:t>
      </w:r>
      <w:r w:rsidRPr="00034910">
        <w:t>avaient tenu à effectuer leur départ de la maison même où en était née l</w:t>
      </w:r>
      <w:r w:rsidR="00E57EC9">
        <w:t>’</w:t>
      </w:r>
      <w:r w:rsidRPr="00034910">
        <w:t>idée</w:t>
      </w:r>
      <w:r w:rsidR="00E57EC9">
        <w:t>.</w:t>
      </w:r>
    </w:p>
    <w:p w14:paraId="7B6D0327" w14:textId="2914D619" w:rsidR="00E57EC9" w:rsidRDefault="00776CEA" w:rsidP="00E57EC9">
      <w:r w:rsidRPr="00034910">
        <w:t>Les automobiles défilaient lentement</w:t>
      </w:r>
      <w:r w:rsidR="00E57EC9">
        <w:t xml:space="preserve">, </w:t>
      </w:r>
      <w:r w:rsidRPr="00034910">
        <w:t>des drapeaux d</w:t>
      </w:r>
      <w:r w:rsidRPr="00034910">
        <w:t>é</w:t>
      </w:r>
      <w:r w:rsidRPr="00034910">
        <w:t>ployés disant la nationalité des rivaux</w:t>
      </w:r>
      <w:r w:rsidR="00E57EC9">
        <w:t xml:space="preserve">. </w:t>
      </w:r>
      <w:r w:rsidRPr="00034910">
        <w:t>Ici</w:t>
      </w:r>
      <w:r w:rsidR="00E57EC9">
        <w:t xml:space="preserve">, </w:t>
      </w:r>
      <w:r w:rsidRPr="00034910">
        <w:t>c</w:t>
      </w:r>
      <w:r w:rsidR="00E57EC9">
        <w:t>’</w:t>
      </w:r>
      <w:r w:rsidRPr="00034910">
        <w:t xml:space="preserve">était la machine </w:t>
      </w:r>
      <w:proofErr w:type="spellStart"/>
      <w:r w:rsidRPr="00034910">
        <w:rPr>
          <w:i/>
          <w:iCs/>
        </w:rPr>
        <w:t>Zust</w:t>
      </w:r>
      <w:proofErr w:type="spellEnd"/>
      <w:r w:rsidR="00E57EC9">
        <w:rPr>
          <w:i/>
          <w:iCs/>
        </w:rPr>
        <w:t xml:space="preserve">, </w:t>
      </w:r>
      <w:r w:rsidRPr="00034910">
        <w:t>abritée sous les couleurs italiennes</w:t>
      </w:r>
      <w:r w:rsidR="00E57EC9">
        <w:t xml:space="preserve"> ; </w:t>
      </w:r>
      <w:r w:rsidRPr="00034910">
        <w:t xml:space="preserve">puis venait </w:t>
      </w:r>
      <w:smartTag w:uri="urn:schemas-microsoft-com:office:smarttags" w:element="PersonName">
        <w:smartTagPr>
          <w:attr w:name="ProductID" w:val="la Protos"/>
        </w:smartTagPr>
        <w:r w:rsidRPr="00034910">
          <w:t xml:space="preserve">la </w:t>
        </w:r>
        <w:r w:rsidRPr="00034910">
          <w:rPr>
            <w:i/>
            <w:iCs/>
          </w:rPr>
          <w:t>Protos</w:t>
        </w:r>
      </w:smartTag>
      <w:r w:rsidRPr="00034910">
        <w:rPr>
          <w:i/>
          <w:iCs/>
        </w:rPr>
        <w:t xml:space="preserve"> </w:t>
      </w:r>
      <w:r w:rsidRPr="00034910">
        <w:t>sous pavillon allemand</w:t>
      </w:r>
      <w:r w:rsidR="00E57EC9">
        <w:t xml:space="preserve"> ; </w:t>
      </w:r>
      <w:r w:rsidRPr="00034910">
        <w:t xml:space="preserve">la </w:t>
      </w:r>
      <w:r w:rsidRPr="00034910">
        <w:rPr>
          <w:i/>
          <w:iCs/>
        </w:rPr>
        <w:t>Thomas</w:t>
      </w:r>
      <w:r w:rsidR="00E57EC9">
        <w:rPr>
          <w:i/>
          <w:iCs/>
        </w:rPr>
        <w:t xml:space="preserve">, </w:t>
      </w:r>
      <w:r w:rsidRPr="00034910">
        <w:t>déployant l</w:t>
      </w:r>
      <w:r w:rsidR="00E57EC9">
        <w:t>’</w:t>
      </w:r>
      <w:r w:rsidRPr="00034910">
        <w:t>étamine étoilée des États-Unis</w:t>
      </w:r>
      <w:r w:rsidR="00E57EC9">
        <w:t xml:space="preserve"> ; </w:t>
      </w:r>
      <w:r w:rsidRPr="00034910">
        <w:t>puis venaient des voitures françaises</w:t>
      </w:r>
      <w:r w:rsidR="00E57EC9">
        <w:t xml:space="preserve">, </w:t>
      </w:r>
      <w:r w:rsidRPr="00034910">
        <w:t>nota</w:t>
      </w:r>
      <w:r w:rsidRPr="00034910">
        <w:t>m</w:t>
      </w:r>
      <w:r w:rsidRPr="00034910">
        <w:t xml:space="preserve">ment une </w:t>
      </w:r>
      <w:r w:rsidRPr="00034910">
        <w:rPr>
          <w:i/>
          <w:iCs/>
        </w:rPr>
        <w:t>de Dion</w:t>
      </w:r>
      <w:r w:rsidR="00E57EC9">
        <w:rPr>
          <w:i/>
          <w:iCs/>
        </w:rPr>
        <w:t xml:space="preserve">, </w:t>
      </w:r>
      <w:r w:rsidRPr="00034910">
        <w:t>trente chevaux</w:t>
      </w:r>
      <w:r w:rsidR="00E57EC9">
        <w:t xml:space="preserve">, </w:t>
      </w:r>
      <w:r w:rsidRPr="00034910">
        <w:t>au-dessus de laquelle flo</w:t>
      </w:r>
      <w:r w:rsidRPr="00034910">
        <w:t>t</w:t>
      </w:r>
      <w:r w:rsidRPr="00034910">
        <w:t>taient</w:t>
      </w:r>
      <w:r w:rsidR="00E57EC9">
        <w:t xml:space="preserve">, </w:t>
      </w:r>
      <w:r w:rsidRPr="00034910">
        <w:t>réunis</w:t>
      </w:r>
      <w:r w:rsidR="00E57EC9">
        <w:t xml:space="preserve">, </w:t>
      </w:r>
      <w:r w:rsidRPr="00034910">
        <w:t>les pavillons de France et du Canada</w:t>
      </w:r>
      <w:r w:rsidR="00E57EC9">
        <w:t xml:space="preserve">. </w:t>
      </w:r>
      <w:proofErr w:type="spellStart"/>
      <w:r w:rsidRPr="00034910">
        <w:t>Fleuriane</w:t>
      </w:r>
      <w:proofErr w:type="spellEnd"/>
      <w:r w:rsidRPr="00034910">
        <w:t xml:space="preserve"> Defrance</w:t>
      </w:r>
      <w:r w:rsidR="00E57EC9">
        <w:t>, M</w:t>
      </w:r>
      <w:r w:rsidR="00E57EC9" w:rsidRPr="00E57EC9">
        <w:rPr>
          <w:vertAlign w:val="superscript"/>
        </w:rPr>
        <w:t>me</w:t>
      </w:r>
      <w:r w:rsidR="00E57EC9">
        <w:t> </w:t>
      </w:r>
      <w:proofErr w:type="spellStart"/>
      <w:r w:rsidRPr="00034910">
        <w:t>Patorne</w:t>
      </w:r>
      <w:proofErr w:type="spellEnd"/>
      <w:r w:rsidR="00E57EC9">
        <w:t xml:space="preserve">, </w:t>
      </w:r>
      <w:r w:rsidRPr="00034910">
        <w:t xml:space="preserve">Jean </w:t>
      </w:r>
      <w:proofErr w:type="spellStart"/>
      <w:r w:rsidRPr="00034910">
        <w:t>Brot</w:t>
      </w:r>
      <w:proofErr w:type="spellEnd"/>
      <w:r w:rsidR="00E57EC9">
        <w:t xml:space="preserve">, </w:t>
      </w:r>
      <w:r w:rsidRPr="00034910">
        <w:t>occupaient cette voiture</w:t>
      </w:r>
      <w:r w:rsidR="00E57EC9">
        <w:t xml:space="preserve">, </w:t>
      </w:r>
      <w:r w:rsidRPr="00034910">
        <w:t>que conduisait un chauffeur à grosses lunettes d</w:t>
      </w:r>
      <w:r w:rsidR="00E57EC9">
        <w:t>’</w:t>
      </w:r>
      <w:r w:rsidRPr="00034910">
        <w:t>auto</w:t>
      </w:r>
      <w:r w:rsidR="00E57EC9">
        <w:t xml:space="preserve">, </w:t>
      </w:r>
      <w:r w:rsidRPr="00034910">
        <w:t>dont les gens bien informés étaient seuls à savoir le nom</w:t>
      </w:r>
      <w:r w:rsidR="00E57EC9">
        <w:t xml:space="preserve"> : </w:t>
      </w:r>
      <w:proofErr w:type="spellStart"/>
      <w:r w:rsidRPr="00034910">
        <w:t>Frachay</w:t>
      </w:r>
      <w:proofErr w:type="spellEnd"/>
      <w:r w:rsidR="00E57EC9">
        <w:t>.</w:t>
      </w:r>
    </w:p>
    <w:p w14:paraId="5E44DC15" w14:textId="77777777" w:rsidR="00E57EC9" w:rsidRDefault="00776CEA" w:rsidP="00E57EC9">
      <w:r w:rsidRPr="00034910">
        <w:lastRenderedPageBreak/>
        <w:t>Enfin</w:t>
      </w:r>
      <w:r w:rsidR="00E57EC9">
        <w:t xml:space="preserve">, </w:t>
      </w:r>
      <w:r w:rsidRPr="00034910">
        <w:t>fermant la marche</w:t>
      </w:r>
      <w:r w:rsidR="00E57EC9">
        <w:t xml:space="preserve">, </w:t>
      </w:r>
      <w:r w:rsidRPr="00034910">
        <w:t>une machine énorme</w:t>
      </w:r>
      <w:r w:rsidR="00E57EC9">
        <w:t xml:space="preserve">, </w:t>
      </w:r>
      <w:r w:rsidRPr="00034910">
        <w:t>volum</w:t>
      </w:r>
      <w:r w:rsidRPr="00034910">
        <w:t>i</w:t>
      </w:r>
      <w:r w:rsidRPr="00034910">
        <w:t>neuse</w:t>
      </w:r>
      <w:r w:rsidR="00E57EC9">
        <w:t xml:space="preserve">, </w:t>
      </w:r>
      <w:r w:rsidRPr="00034910">
        <w:t>aux apparaux étranges</w:t>
      </w:r>
      <w:r w:rsidR="00E57EC9">
        <w:t xml:space="preserve">, </w:t>
      </w:r>
      <w:r w:rsidRPr="00034910">
        <w:t>inédits</w:t>
      </w:r>
      <w:r w:rsidR="00E57EC9">
        <w:t xml:space="preserve">, </w:t>
      </w:r>
      <w:r w:rsidRPr="00034910">
        <w:t>sous les couleurs chilie</w:t>
      </w:r>
      <w:r w:rsidRPr="00034910">
        <w:t>n</w:t>
      </w:r>
      <w:r w:rsidRPr="00034910">
        <w:t>nes</w:t>
      </w:r>
      <w:r w:rsidR="00E57EC9">
        <w:t>.</w:t>
      </w:r>
    </w:p>
    <w:p w14:paraId="534A1275" w14:textId="77777777" w:rsidR="00E57EC9" w:rsidRDefault="00776CEA" w:rsidP="00E57EC9">
      <w:r w:rsidRPr="00034910">
        <w:t xml:space="preserve">On disait que la </w:t>
      </w:r>
      <w:proofErr w:type="spellStart"/>
      <w:r w:rsidRPr="00034910">
        <w:rPr>
          <w:i/>
          <w:iCs/>
        </w:rPr>
        <w:t>Botera</w:t>
      </w:r>
      <w:proofErr w:type="spellEnd"/>
      <w:r w:rsidR="00E57EC9">
        <w:rPr>
          <w:i/>
          <w:iCs/>
        </w:rPr>
        <w:t xml:space="preserve">, </w:t>
      </w:r>
      <w:r w:rsidRPr="00034910">
        <w:t>avec sa puissance de cent chevaux</w:t>
      </w:r>
      <w:r w:rsidR="00E57EC9">
        <w:t xml:space="preserve">, </w:t>
      </w:r>
      <w:r w:rsidRPr="00034910">
        <w:t>avait été construite spécialement dans une usine sud-américaine</w:t>
      </w:r>
      <w:r w:rsidR="00E57EC9">
        <w:t xml:space="preserve">, </w:t>
      </w:r>
      <w:r w:rsidRPr="00034910">
        <w:t>sur les plans d</w:t>
      </w:r>
      <w:r w:rsidR="00E57EC9">
        <w:t>’</w:t>
      </w:r>
      <w:r w:rsidRPr="00034910">
        <w:t>un ingénieur qui venait d</w:t>
      </w:r>
      <w:r w:rsidR="00E57EC9">
        <w:t>’</w:t>
      </w:r>
      <w:r w:rsidRPr="00034910">
        <w:t>étudier à fond les moyens d</w:t>
      </w:r>
      <w:r w:rsidR="00E57EC9">
        <w:t>’</w:t>
      </w:r>
      <w:r w:rsidRPr="00034910">
        <w:t>assurer la mobilité parfaite des voitures</w:t>
      </w:r>
      <w:r w:rsidRPr="00C002E9">
        <w:t xml:space="preserve"> </w:t>
      </w:r>
      <w:r w:rsidRPr="00034910">
        <w:t>a</w:t>
      </w:r>
      <w:r w:rsidRPr="00034910">
        <w:t>u</w:t>
      </w:r>
      <w:r w:rsidRPr="00034910">
        <w:t>tomobiles dans les régions accidentées et neigeuses</w:t>
      </w:r>
      <w:r w:rsidR="00E57EC9">
        <w:t>.</w:t>
      </w:r>
    </w:p>
    <w:p w14:paraId="79F69F94" w14:textId="77777777" w:rsidR="00E57EC9" w:rsidRDefault="00776CEA" w:rsidP="00E57EC9">
      <w:r w:rsidRPr="00034910">
        <w:t>Trois personnages y avaient pris place</w:t>
      </w:r>
      <w:r w:rsidR="00E57EC9">
        <w:t xml:space="preserve">. </w:t>
      </w:r>
      <w:r w:rsidRPr="00034910">
        <w:t>Le joaillier La</w:t>
      </w:r>
      <w:r w:rsidRPr="00034910">
        <w:t>r</w:t>
      </w:r>
      <w:r w:rsidRPr="00034910">
        <w:t>mette</w:t>
      </w:r>
      <w:r w:rsidR="00E57EC9">
        <w:t xml:space="preserve">, </w:t>
      </w:r>
      <w:r w:rsidRPr="00034910">
        <w:t>victime quelques jours plus tôt d</w:t>
      </w:r>
      <w:r w:rsidR="00E57EC9">
        <w:t>’</w:t>
      </w:r>
      <w:r w:rsidRPr="00034910">
        <w:t>un vol important</w:t>
      </w:r>
      <w:r w:rsidR="00E57EC9">
        <w:t xml:space="preserve">, </w:t>
      </w:r>
      <w:r w:rsidRPr="00034910">
        <w:t>et dont le visage souriant ne laissait rien paraître des soucis que l</w:t>
      </w:r>
      <w:r w:rsidR="00E57EC9">
        <w:t>’</w:t>
      </w:r>
      <w:r w:rsidRPr="00034910">
        <w:t>aventure lui devait causer</w:t>
      </w:r>
      <w:r w:rsidR="00E57EC9">
        <w:t xml:space="preserve">. </w:t>
      </w:r>
      <w:r w:rsidRPr="00034910">
        <w:t>Puis un chauffeur</w:t>
      </w:r>
      <w:r w:rsidR="00E57EC9">
        <w:t xml:space="preserve">, </w:t>
      </w:r>
      <w:r w:rsidRPr="00034910">
        <w:t xml:space="preserve">aussi emmitouflé que </w:t>
      </w:r>
      <w:proofErr w:type="spellStart"/>
      <w:r w:rsidRPr="00034910">
        <w:t>Frachay</w:t>
      </w:r>
      <w:proofErr w:type="spellEnd"/>
      <w:r w:rsidRPr="00034910">
        <w:t xml:space="preserve"> lui-même</w:t>
      </w:r>
      <w:r w:rsidR="00E57EC9">
        <w:t xml:space="preserve">, </w:t>
      </w:r>
      <w:r w:rsidRPr="00034910">
        <w:t>et enfin un troisième personnage att</w:t>
      </w:r>
      <w:r w:rsidRPr="00034910">
        <w:t>i</w:t>
      </w:r>
      <w:r w:rsidRPr="00034910">
        <w:t>rant l</w:t>
      </w:r>
      <w:r w:rsidR="00E57EC9">
        <w:t>’</w:t>
      </w:r>
      <w:r w:rsidRPr="00034910">
        <w:t>attention de la foule</w:t>
      </w:r>
      <w:r w:rsidR="00E57EC9">
        <w:t>.</w:t>
      </w:r>
    </w:p>
    <w:p w14:paraId="245FE66E" w14:textId="77777777" w:rsidR="00E57EC9" w:rsidRDefault="00776CEA" w:rsidP="00E57EC9">
      <w:r w:rsidRPr="00034910">
        <w:t>C</w:t>
      </w:r>
      <w:r w:rsidR="00E57EC9">
        <w:t>’</w:t>
      </w:r>
      <w:r w:rsidRPr="00034910">
        <w:t>était un homme basané</w:t>
      </w:r>
      <w:r w:rsidR="00E57EC9">
        <w:t xml:space="preserve">, </w:t>
      </w:r>
      <w:r w:rsidRPr="00034910">
        <w:t>un métis sud-américain</w:t>
      </w:r>
      <w:r w:rsidR="00E57EC9">
        <w:t xml:space="preserve">, </w:t>
      </w:r>
      <w:r w:rsidRPr="00034910">
        <w:t>disait-on</w:t>
      </w:r>
      <w:r w:rsidR="00E57EC9">
        <w:t xml:space="preserve">, </w:t>
      </w:r>
      <w:r w:rsidRPr="00034910">
        <w:t xml:space="preserve">le </w:t>
      </w:r>
      <w:proofErr w:type="spellStart"/>
      <w:r w:rsidRPr="00034910">
        <w:t>senor</w:t>
      </w:r>
      <w:proofErr w:type="spellEnd"/>
      <w:r w:rsidRPr="00034910">
        <w:t xml:space="preserve"> </w:t>
      </w:r>
      <w:proofErr w:type="spellStart"/>
      <w:r w:rsidRPr="00034910">
        <w:t>Botera</w:t>
      </w:r>
      <w:proofErr w:type="spellEnd"/>
      <w:r w:rsidR="00E57EC9">
        <w:t xml:space="preserve">, </w:t>
      </w:r>
      <w:r w:rsidRPr="00034910">
        <w:t>inventeur et créateur de la machine que l</w:t>
      </w:r>
      <w:r w:rsidR="00E57EC9">
        <w:t>’</w:t>
      </w:r>
      <w:r w:rsidRPr="00034910">
        <w:t>on allait expérimenter durant le raid extraordinaire commençant à ce moment même</w:t>
      </w:r>
      <w:r w:rsidR="00E57EC9">
        <w:t>.</w:t>
      </w:r>
    </w:p>
    <w:p w14:paraId="41F04AA9" w14:textId="77777777" w:rsidR="00E57EC9" w:rsidRDefault="00776CEA" w:rsidP="00E57EC9">
      <w:r w:rsidRPr="00034910">
        <w:t>Cependant</w:t>
      </w:r>
      <w:r w:rsidR="00E57EC9">
        <w:t xml:space="preserve">, </w:t>
      </w:r>
      <w:r w:rsidRPr="00034910">
        <w:t>le cortège avançait</w:t>
      </w:r>
      <w:r w:rsidR="00E57EC9">
        <w:t xml:space="preserve">, </w:t>
      </w:r>
      <w:r w:rsidRPr="00034910">
        <w:t>la foule s</w:t>
      </w:r>
      <w:r w:rsidR="00E57EC9">
        <w:t>’</w:t>
      </w:r>
      <w:r w:rsidRPr="00034910">
        <w:t>écartant sur leur passage</w:t>
      </w:r>
      <w:r w:rsidR="00E57EC9">
        <w:t xml:space="preserve">. </w:t>
      </w:r>
      <w:r w:rsidRPr="00034910">
        <w:t>Au milieu des acclamations</w:t>
      </w:r>
      <w:r w:rsidR="00E57EC9">
        <w:t xml:space="preserve">, </w:t>
      </w:r>
      <w:r w:rsidRPr="00034910">
        <w:t>il parcourait les boul</w:t>
      </w:r>
      <w:r w:rsidRPr="00034910">
        <w:t>e</w:t>
      </w:r>
      <w:r w:rsidRPr="00034910">
        <w:t>vards</w:t>
      </w:r>
      <w:r w:rsidR="00E57EC9">
        <w:t xml:space="preserve">. </w:t>
      </w:r>
      <w:r w:rsidRPr="00034910">
        <w:t>Peu à peu</w:t>
      </w:r>
      <w:r w:rsidR="00E57EC9">
        <w:t xml:space="preserve">, </w:t>
      </w:r>
      <w:r w:rsidRPr="00034910">
        <w:t>la masse des curieux devenait moins dense</w:t>
      </w:r>
      <w:r w:rsidR="00E57EC9">
        <w:t xml:space="preserve">. </w:t>
      </w:r>
      <w:r w:rsidRPr="00034910">
        <w:t>La vitesse s</w:t>
      </w:r>
      <w:r w:rsidR="00E57EC9">
        <w:t>’</w:t>
      </w:r>
      <w:r w:rsidRPr="00034910">
        <w:t>accélérait</w:t>
      </w:r>
      <w:r w:rsidR="00E57EC9">
        <w:t>.</w:t>
      </w:r>
    </w:p>
    <w:p w14:paraId="01E34585" w14:textId="77777777" w:rsidR="00E57EC9" w:rsidRDefault="00776CEA" w:rsidP="00E57EC9">
      <w:r w:rsidRPr="00034910">
        <w:t>Les fortifications furent franchies</w:t>
      </w:r>
      <w:r w:rsidR="00E57EC9">
        <w:t xml:space="preserve">, </w:t>
      </w:r>
      <w:r w:rsidRPr="00034910">
        <w:t>et sur la large route</w:t>
      </w:r>
      <w:r w:rsidR="00E57EC9">
        <w:t xml:space="preserve">, </w:t>
      </w:r>
      <w:r w:rsidRPr="00034910">
        <w:t>l</w:t>
      </w:r>
      <w:r w:rsidRPr="00034910">
        <w:t>i</w:t>
      </w:r>
      <w:r w:rsidRPr="00034910">
        <w:t>bre maintenant</w:t>
      </w:r>
      <w:r w:rsidR="00E57EC9">
        <w:t xml:space="preserve">, </w:t>
      </w:r>
      <w:r w:rsidRPr="00034910">
        <w:t>les voitures s</w:t>
      </w:r>
      <w:r w:rsidR="00E57EC9">
        <w:t>’</w:t>
      </w:r>
      <w:r w:rsidRPr="00034910">
        <w:t>égrenèrent</w:t>
      </w:r>
      <w:r w:rsidR="00E57EC9">
        <w:t xml:space="preserve">, </w:t>
      </w:r>
      <w:r w:rsidRPr="00034910">
        <w:t xml:space="preserve">les unes filant </w:t>
      </w:r>
      <w:proofErr w:type="gramStart"/>
      <w:r w:rsidRPr="00034910">
        <w:t>sur</w:t>
      </w:r>
      <w:proofErr w:type="gramEnd"/>
      <w:r w:rsidRPr="00034910">
        <w:t xml:space="preserve"> Rouen et le Havre à une vitesse folle</w:t>
      </w:r>
      <w:r w:rsidR="00E57EC9">
        <w:t xml:space="preserve">, </w:t>
      </w:r>
      <w:r w:rsidRPr="00034910">
        <w:t>semblant obéir à la gris</w:t>
      </w:r>
      <w:r w:rsidRPr="00034910">
        <w:t>e</w:t>
      </w:r>
      <w:r w:rsidRPr="00034910">
        <w:t>rie du départ</w:t>
      </w:r>
      <w:r w:rsidR="00E57EC9">
        <w:t xml:space="preserve"> ; </w:t>
      </w:r>
      <w:r w:rsidRPr="00034910">
        <w:t>les autres</w:t>
      </w:r>
      <w:r w:rsidR="00E57EC9">
        <w:t xml:space="preserve">, </w:t>
      </w:r>
      <w:r w:rsidRPr="00034910">
        <w:t>plus paisibles d</w:t>
      </w:r>
      <w:r w:rsidR="00E57EC9">
        <w:t>’</w:t>
      </w:r>
      <w:r w:rsidRPr="00034910">
        <w:t>allure</w:t>
      </w:r>
      <w:r w:rsidR="00E57EC9">
        <w:t xml:space="preserve">, </w:t>
      </w:r>
      <w:r w:rsidRPr="00034910">
        <w:t>changeant fr</w:t>
      </w:r>
      <w:r w:rsidRPr="00034910">
        <w:t>é</w:t>
      </w:r>
      <w:r w:rsidRPr="00034910">
        <w:t>quemment de vitesse</w:t>
      </w:r>
      <w:r w:rsidR="00E57EC9">
        <w:t xml:space="preserve">, </w:t>
      </w:r>
      <w:r w:rsidRPr="00034910">
        <w:t>marquant des arrêts brusques</w:t>
      </w:r>
      <w:r w:rsidR="00E57EC9">
        <w:t xml:space="preserve">, </w:t>
      </w:r>
      <w:r w:rsidRPr="00034910">
        <w:t xml:space="preserve">comme si les mécaniciens avaient cherché à se </w:t>
      </w:r>
      <w:r w:rsidRPr="00034910">
        <w:lastRenderedPageBreak/>
        <w:t>rendre compte des qualités des machines qu</w:t>
      </w:r>
      <w:r w:rsidR="00E57EC9">
        <w:t>’</w:t>
      </w:r>
      <w:r w:rsidRPr="00034910">
        <w:t>ils espéraient conduire autour du monde</w:t>
      </w:r>
      <w:r w:rsidR="00E57EC9">
        <w:t>.</w:t>
      </w:r>
    </w:p>
    <w:p w14:paraId="0EE080D4" w14:textId="77777777" w:rsidR="00E57EC9" w:rsidRDefault="00776CEA" w:rsidP="00E57EC9">
      <w:r w:rsidRPr="00034910">
        <w:t>Parmi ces dernières se trouvait l</w:t>
      </w:r>
      <w:r w:rsidR="00E57EC9">
        <w:t>’</w:t>
      </w:r>
      <w:r w:rsidRPr="00034910">
        <w:t>automobile franco-canadienne</w:t>
      </w:r>
      <w:r w:rsidR="00E57EC9">
        <w:t xml:space="preserve">. </w:t>
      </w:r>
      <w:proofErr w:type="spellStart"/>
      <w:r w:rsidRPr="00034910">
        <w:t>Fleuriane</w:t>
      </w:r>
      <w:proofErr w:type="spellEnd"/>
      <w:r w:rsidRPr="00034910">
        <w:t xml:space="preserve"> s</w:t>
      </w:r>
      <w:r w:rsidR="00E57EC9">
        <w:t>’</w:t>
      </w:r>
      <w:r w:rsidRPr="00034910">
        <w:t>était étonnée de rester en arrière de tous les concurrents</w:t>
      </w:r>
      <w:r w:rsidR="00E57EC9">
        <w:t xml:space="preserve">, </w:t>
      </w:r>
      <w:r w:rsidRPr="00034910">
        <w:t xml:space="preserve">mais </w:t>
      </w:r>
      <w:proofErr w:type="spellStart"/>
      <w:r w:rsidRPr="00034910">
        <w:t>Frachay</w:t>
      </w:r>
      <w:proofErr w:type="spellEnd"/>
      <w:r w:rsidRPr="00034910">
        <w:t xml:space="preserve"> avait répondu tranquill</w:t>
      </w:r>
      <w:r w:rsidRPr="00034910">
        <w:t>e</w:t>
      </w:r>
      <w:r w:rsidRPr="00034910">
        <w:t>ment</w:t>
      </w:r>
      <w:r w:rsidR="00E57EC9">
        <w:t> :</w:t>
      </w:r>
    </w:p>
    <w:p w14:paraId="017C683C" w14:textId="77777777" w:rsidR="00E57EC9" w:rsidRDefault="00E57EC9" w:rsidP="00E57EC9">
      <w:r>
        <w:t>— </w:t>
      </w:r>
      <w:r w:rsidR="00776CEA" w:rsidRPr="00034910">
        <w:t>On quittera le Havre dans trois jours</w:t>
      </w:r>
      <w:r>
        <w:t xml:space="preserve">. </w:t>
      </w:r>
      <w:r w:rsidR="00776CEA" w:rsidRPr="00034910">
        <w:t>Rien ne nous oblige à arriver dans cette ville avant ce soir</w:t>
      </w:r>
      <w:r>
        <w:t xml:space="preserve">, </w:t>
      </w:r>
      <w:r w:rsidR="00776CEA" w:rsidRPr="00034910">
        <w:t>et j</w:t>
      </w:r>
      <w:r>
        <w:t>’</w:t>
      </w:r>
      <w:r w:rsidR="00776CEA" w:rsidRPr="00034910">
        <w:t>étudie ma mécanique</w:t>
      </w:r>
      <w:r>
        <w:t>.</w:t>
      </w:r>
    </w:p>
    <w:p w14:paraId="42E2C490" w14:textId="022D75D3" w:rsidR="00E57EC9" w:rsidRDefault="00776CEA" w:rsidP="00E57EC9">
      <w:r w:rsidRPr="00034910">
        <w:t xml:space="preserve">Ce qui avait fait hausser les épaules au petit Jean </w:t>
      </w:r>
      <w:proofErr w:type="spellStart"/>
      <w:r w:rsidRPr="00034910">
        <w:t>Brot</w:t>
      </w:r>
      <w:proofErr w:type="spellEnd"/>
      <w:r w:rsidR="00E57EC9">
        <w:t xml:space="preserve">, </w:t>
      </w:r>
      <w:r w:rsidRPr="00034910">
        <w:t xml:space="preserve">mais avait recueilli le suffrage de la toujours prudente </w:t>
      </w:r>
      <w:r w:rsidR="00E57EC9">
        <w:t>M</w:t>
      </w:r>
      <w:r w:rsidR="00E57EC9" w:rsidRPr="00E57EC9">
        <w:rPr>
          <w:vertAlign w:val="superscript"/>
        </w:rPr>
        <w:t>me</w:t>
      </w:r>
      <w:r w:rsidR="00E57EC9">
        <w:t> </w:t>
      </w:r>
      <w:proofErr w:type="spellStart"/>
      <w:r w:rsidRPr="00034910">
        <w:t>Patorne</w:t>
      </w:r>
      <w:proofErr w:type="spellEnd"/>
      <w:r w:rsidR="00E57EC9">
        <w:t>.</w:t>
      </w:r>
    </w:p>
    <w:p w14:paraId="3F19E32F" w14:textId="77777777" w:rsidR="00E57EC9" w:rsidRDefault="00776CEA" w:rsidP="00E57EC9">
      <w:proofErr w:type="spellStart"/>
      <w:r w:rsidRPr="00034910">
        <w:t>Fleuriane</w:t>
      </w:r>
      <w:proofErr w:type="spellEnd"/>
      <w:r w:rsidR="00E57EC9">
        <w:t xml:space="preserve">, </w:t>
      </w:r>
      <w:r w:rsidRPr="00034910">
        <w:t>au surplus</w:t>
      </w:r>
      <w:r w:rsidR="00E57EC9">
        <w:t xml:space="preserve">, </w:t>
      </w:r>
      <w:r w:rsidRPr="00034910">
        <w:t>n</w:t>
      </w:r>
      <w:r w:rsidR="00E57EC9">
        <w:t>’</w:t>
      </w:r>
      <w:r w:rsidRPr="00034910">
        <w:t>avait pas insisté le moins du monde</w:t>
      </w:r>
      <w:r w:rsidR="00E57EC9">
        <w:t>.</w:t>
      </w:r>
    </w:p>
    <w:p w14:paraId="6AB5EB78" w14:textId="77777777" w:rsidR="00E57EC9" w:rsidRDefault="00776CEA" w:rsidP="00E57EC9">
      <w:r w:rsidRPr="00034910">
        <w:t>La veille</w:t>
      </w:r>
      <w:r w:rsidR="00E57EC9">
        <w:t xml:space="preserve">, </w:t>
      </w:r>
      <w:r w:rsidRPr="00034910">
        <w:t>comme convenu</w:t>
      </w:r>
      <w:r w:rsidR="00E57EC9">
        <w:t xml:space="preserve">, </w:t>
      </w:r>
      <w:r w:rsidRPr="00034910">
        <w:t>elle s</w:t>
      </w:r>
      <w:r w:rsidR="00E57EC9">
        <w:t>’</w:t>
      </w:r>
      <w:r w:rsidRPr="00034910">
        <w:t>était rendue à la gare de Lyon</w:t>
      </w:r>
      <w:r w:rsidR="00E57EC9">
        <w:t xml:space="preserve">, </w:t>
      </w:r>
      <w:r w:rsidRPr="00034910">
        <w:t>avait reçu à l</w:t>
      </w:r>
      <w:r w:rsidR="00E57EC9">
        <w:t>’</w:t>
      </w:r>
      <w:r w:rsidRPr="00034910">
        <w:t xml:space="preserve">arrivée du train de Mâcon le mécanicien </w:t>
      </w:r>
      <w:proofErr w:type="spellStart"/>
      <w:r w:rsidRPr="00034910">
        <w:t>Frachay</w:t>
      </w:r>
      <w:proofErr w:type="spellEnd"/>
      <w:r w:rsidRPr="00034910">
        <w:t xml:space="preserve"> qu</w:t>
      </w:r>
      <w:r w:rsidR="00E57EC9">
        <w:t>’</w:t>
      </w:r>
      <w:r w:rsidRPr="00034910">
        <w:t>elle avait tenu à conduire jusqu</w:t>
      </w:r>
      <w:r w:rsidR="00E57EC9">
        <w:t>’</w:t>
      </w:r>
      <w:r w:rsidRPr="00034910">
        <w:t>au garage de l</w:t>
      </w:r>
      <w:r w:rsidR="00E57EC9">
        <w:t>’</w:t>
      </w:r>
      <w:r w:rsidRPr="00034910">
        <w:t>automobile</w:t>
      </w:r>
      <w:r w:rsidR="00E57EC9">
        <w:t>.</w:t>
      </w:r>
    </w:p>
    <w:p w14:paraId="7A0BE0E6" w14:textId="77777777" w:rsidR="00E57EC9" w:rsidRDefault="00776CEA" w:rsidP="00E57EC9">
      <w:r w:rsidRPr="00034910">
        <w:t>Or</w:t>
      </w:r>
      <w:r w:rsidR="00E57EC9">
        <w:t xml:space="preserve">, </w:t>
      </w:r>
      <w:r w:rsidRPr="00034910">
        <w:t>en route</w:t>
      </w:r>
      <w:r w:rsidR="00E57EC9">
        <w:t xml:space="preserve">, </w:t>
      </w:r>
      <w:r w:rsidRPr="00034910">
        <w:t>elle s</w:t>
      </w:r>
      <w:r w:rsidR="00E57EC9">
        <w:t>’</w:t>
      </w:r>
      <w:r w:rsidRPr="00034910">
        <w:t>en souvenait</w:t>
      </w:r>
      <w:r w:rsidR="00E57EC9">
        <w:t xml:space="preserve">, </w:t>
      </w:r>
      <w:proofErr w:type="spellStart"/>
      <w:r w:rsidRPr="00034910">
        <w:t>Frachay</w:t>
      </w:r>
      <w:proofErr w:type="spellEnd"/>
      <w:r w:rsidRPr="00034910">
        <w:t xml:space="preserve"> avait consenti d</w:t>
      </w:r>
      <w:r w:rsidRPr="00034910">
        <w:t>u</w:t>
      </w:r>
      <w:r w:rsidRPr="00034910">
        <w:t xml:space="preserve">rant quelques minutes à redevenir Dick </w:t>
      </w:r>
      <w:proofErr w:type="spellStart"/>
      <w:r w:rsidRPr="00034910">
        <w:t>Fann</w:t>
      </w:r>
      <w:proofErr w:type="spellEnd"/>
      <w:r w:rsidRPr="00034910">
        <w:t xml:space="preserve"> pour lui dire</w:t>
      </w:r>
      <w:r w:rsidR="00E57EC9">
        <w:t> :</w:t>
      </w:r>
    </w:p>
    <w:p w14:paraId="40127039" w14:textId="77777777" w:rsidR="00E57EC9" w:rsidRDefault="00E57EC9" w:rsidP="00E57EC9">
      <w:r>
        <w:t>— </w:t>
      </w:r>
      <w:r w:rsidR="00776CEA" w:rsidRPr="00034910">
        <w:t>À dater de ce moment</w:t>
      </w:r>
      <w:r>
        <w:t xml:space="preserve">, </w:t>
      </w:r>
      <w:r w:rsidR="00776CEA" w:rsidRPr="00034910">
        <w:t>Mademoiselle</w:t>
      </w:r>
      <w:r>
        <w:t xml:space="preserve">, </w:t>
      </w:r>
      <w:r w:rsidR="00776CEA" w:rsidRPr="00034910">
        <w:t>nous engageons la partie</w:t>
      </w:r>
      <w:r>
        <w:t xml:space="preserve">. </w:t>
      </w:r>
      <w:r w:rsidR="00776CEA" w:rsidRPr="00034910">
        <w:t>Comme l</w:t>
      </w:r>
      <w:r>
        <w:t>’</w:t>
      </w:r>
      <w:r w:rsidR="00776CEA" w:rsidRPr="00034910">
        <w:t>enjeu peut être notre existence même</w:t>
      </w:r>
      <w:r>
        <w:t xml:space="preserve">, </w:t>
      </w:r>
      <w:r w:rsidR="00776CEA" w:rsidRPr="00034910">
        <w:t>la pr</w:t>
      </w:r>
      <w:r w:rsidR="00776CEA" w:rsidRPr="00034910">
        <w:t>u</w:t>
      </w:r>
      <w:r w:rsidR="00776CEA" w:rsidRPr="00034910">
        <w:t>dence absolue s</w:t>
      </w:r>
      <w:r>
        <w:t>’</w:t>
      </w:r>
      <w:r w:rsidR="00776CEA" w:rsidRPr="00034910">
        <w:t>impose</w:t>
      </w:r>
      <w:r>
        <w:t xml:space="preserve">. </w:t>
      </w:r>
      <w:r w:rsidR="00776CEA" w:rsidRPr="00034910">
        <w:t>Veuillez me laisser agir sans me d</w:t>
      </w:r>
      <w:r w:rsidR="00776CEA" w:rsidRPr="00034910">
        <w:t>e</w:t>
      </w:r>
      <w:r w:rsidR="00776CEA" w:rsidRPr="00034910">
        <w:t>mander jamais une explication</w:t>
      </w:r>
      <w:r>
        <w:t xml:space="preserve">. </w:t>
      </w:r>
      <w:r w:rsidR="00776CEA" w:rsidRPr="00034910">
        <w:t>Soyez assurée que</w:t>
      </w:r>
      <w:r>
        <w:t xml:space="preserve">, </w:t>
      </w:r>
      <w:r w:rsidR="00776CEA" w:rsidRPr="00034910">
        <w:t>toutes les fois que je croirai pouvoir vous renseigner sans risquer d</w:t>
      </w:r>
      <w:r>
        <w:t>’</w:t>
      </w:r>
      <w:r w:rsidR="00776CEA" w:rsidRPr="00034910">
        <w:t>avertir nos ennemis</w:t>
      </w:r>
      <w:r>
        <w:t xml:space="preserve">, </w:t>
      </w:r>
      <w:r w:rsidR="00776CEA" w:rsidRPr="00034910">
        <w:t>je m</w:t>
      </w:r>
      <w:r>
        <w:t>’</w:t>
      </w:r>
      <w:r w:rsidR="00776CEA" w:rsidRPr="00034910">
        <w:t>empresserai de le faire sans attendre vos questions</w:t>
      </w:r>
      <w:r>
        <w:t>.</w:t>
      </w:r>
    </w:p>
    <w:p w14:paraId="183CC3CE" w14:textId="77777777" w:rsidR="00E57EC9" w:rsidRDefault="00776CEA" w:rsidP="00E57EC9">
      <w:r w:rsidRPr="00034910">
        <w:t>Et maintenant</w:t>
      </w:r>
      <w:r w:rsidR="00E57EC9">
        <w:t xml:space="preserve">, </w:t>
      </w:r>
      <w:r w:rsidRPr="00034910">
        <w:t>elle se reprochait d</w:t>
      </w:r>
      <w:r w:rsidR="00E57EC9">
        <w:t>’</w:t>
      </w:r>
      <w:r w:rsidRPr="00034910">
        <w:t>avoir manqué si tôt à la réserve recommandée par son défenseur</w:t>
      </w:r>
      <w:r w:rsidR="00E57EC9">
        <w:t>.</w:t>
      </w:r>
    </w:p>
    <w:p w14:paraId="523C541F" w14:textId="77777777" w:rsidR="00E57EC9" w:rsidRDefault="00776CEA" w:rsidP="00E57EC9">
      <w:r w:rsidRPr="00034910">
        <w:lastRenderedPageBreak/>
        <w:t>Dick agissait comme il le jugeait convenable</w:t>
      </w:r>
      <w:r w:rsidR="00E57EC9">
        <w:t xml:space="preserve">. </w:t>
      </w:r>
      <w:r w:rsidRPr="00034910">
        <w:t>Sans doute</w:t>
      </w:r>
      <w:r w:rsidR="00E57EC9">
        <w:t xml:space="preserve">, </w:t>
      </w:r>
      <w:r w:rsidRPr="00034910">
        <w:t>il avait un but</w:t>
      </w:r>
      <w:r w:rsidR="00E57EC9">
        <w:t xml:space="preserve">, </w:t>
      </w:r>
      <w:r w:rsidRPr="00034910">
        <w:t>une raison</w:t>
      </w:r>
      <w:r w:rsidR="00E57EC9">
        <w:t xml:space="preserve">… </w:t>
      </w:r>
      <w:r w:rsidRPr="00034910">
        <w:t>La jeune fille était certaine que toute manœuvre du mécanicien improvisé tendait à son bonheur</w:t>
      </w:r>
      <w:r w:rsidR="00E57EC9">
        <w:t xml:space="preserve">, </w:t>
      </w:r>
      <w:r w:rsidRPr="00034910">
        <w:t>à celui de son père</w:t>
      </w:r>
      <w:r w:rsidR="00E57EC9">
        <w:t xml:space="preserve">, </w:t>
      </w:r>
      <w:r w:rsidRPr="00034910">
        <w:t>à leur salut</w:t>
      </w:r>
      <w:r w:rsidR="00E57EC9">
        <w:t xml:space="preserve">. </w:t>
      </w:r>
      <w:r w:rsidRPr="00034910">
        <w:t>Alors pourquoi se montrer ne</w:t>
      </w:r>
      <w:r w:rsidRPr="00034910">
        <w:t>r</w:t>
      </w:r>
      <w:r w:rsidRPr="00034910">
        <w:t>veuse</w:t>
      </w:r>
      <w:r w:rsidR="00E57EC9">
        <w:t xml:space="preserve">, </w:t>
      </w:r>
      <w:r w:rsidRPr="00034910">
        <w:t>pourquoi risquer de prononcer la parole imprudente qui renforcerait peut-être l</w:t>
      </w:r>
      <w:r w:rsidR="00E57EC9">
        <w:t>’</w:t>
      </w:r>
      <w:r w:rsidRPr="00034910">
        <w:t>ennemi</w:t>
      </w:r>
      <w:r w:rsidR="00E57EC9">
        <w:t> ?</w:t>
      </w:r>
    </w:p>
    <w:p w14:paraId="5273B96D" w14:textId="77777777" w:rsidR="00E57EC9" w:rsidRDefault="00776CEA" w:rsidP="00E57EC9">
      <w:r w:rsidRPr="00034910">
        <w:t>L</w:t>
      </w:r>
      <w:r w:rsidR="00E57EC9">
        <w:t>’</w:t>
      </w:r>
      <w:r w:rsidRPr="00034910">
        <w:t>ennemi</w:t>
      </w:r>
      <w:r w:rsidR="00E57EC9">
        <w:t xml:space="preserve"> ! </w:t>
      </w:r>
      <w:r w:rsidRPr="00034910">
        <w:t>Où était-il à cette heure</w:t>
      </w:r>
      <w:r w:rsidR="00E57EC9">
        <w:t xml:space="preserve"> ? </w:t>
      </w:r>
      <w:r w:rsidRPr="00034910">
        <w:t>Bien loin</w:t>
      </w:r>
      <w:r w:rsidR="00E57EC9">
        <w:t xml:space="preserve">, </w:t>
      </w:r>
      <w:r w:rsidRPr="00034910">
        <w:t>en avant sans doute</w:t>
      </w:r>
      <w:r w:rsidR="00E57EC9">
        <w:t xml:space="preserve">. </w:t>
      </w:r>
      <w:r w:rsidRPr="00034910">
        <w:t xml:space="preserve">La </w:t>
      </w:r>
      <w:proofErr w:type="spellStart"/>
      <w:r w:rsidRPr="00034910">
        <w:rPr>
          <w:i/>
          <w:iCs/>
        </w:rPr>
        <w:t>Botera</w:t>
      </w:r>
      <w:proofErr w:type="spellEnd"/>
      <w:r w:rsidR="00E57EC9">
        <w:rPr>
          <w:i/>
          <w:iCs/>
        </w:rPr>
        <w:t xml:space="preserve">, </w:t>
      </w:r>
      <w:r w:rsidRPr="00034910">
        <w:t>emportant Larmette et ses compagnons</w:t>
      </w:r>
      <w:r w:rsidR="00E57EC9">
        <w:t xml:space="preserve">, </w:t>
      </w:r>
      <w:r w:rsidRPr="00034910">
        <w:t>une fois hors de Paris</w:t>
      </w:r>
      <w:r w:rsidR="00E57EC9">
        <w:t xml:space="preserve">, </w:t>
      </w:r>
      <w:r w:rsidRPr="00034910">
        <w:t>avait attaqué la route à toute vitesse</w:t>
      </w:r>
      <w:r w:rsidR="00E57EC9">
        <w:t xml:space="preserve">. </w:t>
      </w:r>
      <w:r w:rsidRPr="00034910">
        <w:t>Cette formidable machine de cent chevaux avait disparu ainsi qu</w:t>
      </w:r>
      <w:r w:rsidR="00E57EC9">
        <w:t>’</w:t>
      </w:r>
      <w:r w:rsidRPr="00034910">
        <w:t>un météore</w:t>
      </w:r>
      <w:r w:rsidR="00E57EC9">
        <w:t xml:space="preserve">, </w:t>
      </w:r>
      <w:r w:rsidRPr="00034910">
        <w:t>au milieu des meuglements assourdissants d</w:t>
      </w:r>
      <w:r w:rsidR="00E57EC9">
        <w:t>’</w:t>
      </w:r>
      <w:r w:rsidRPr="00034910">
        <w:t>une trompe puissante</w:t>
      </w:r>
      <w:r w:rsidR="00E57EC9">
        <w:t>.</w:t>
      </w:r>
    </w:p>
    <w:p w14:paraId="7C037B4A" w14:textId="77777777" w:rsidR="00E57EC9" w:rsidRDefault="00776CEA" w:rsidP="00E57EC9">
      <w:pPr>
        <w:rPr>
          <w:i/>
          <w:iCs/>
        </w:rPr>
      </w:pPr>
      <w:r w:rsidRPr="00034910">
        <w:t xml:space="preserve">Et </w:t>
      </w:r>
      <w:proofErr w:type="spellStart"/>
      <w:r w:rsidRPr="00034910">
        <w:t>Fleuriane</w:t>
      </w:r>
      <w:proofErr w:type="spellEnd"/>
      <w:r w:rsidRPr="00034910">
        <w:t xml:space="preserve"> se confiait que la tactique de son mécanicien devant être de contrecarrer celle de Larmette</w:t>
      </w:r>
      <w:r w:rsidR="00E57EC9">
        <w:t xml:space="preserve">, </w:t>
      </w:r>
      <w:r w:rsidRPr="00034910">
        <w:t>la lenteur de ma</w:t>
      </w:r>
      <w:r w:rsidRPr="00034910">
        <w:t>r</w:t>
      </w:r>
      <w:r w:rsidRPr="00034910">
        <w:t xml:space="preserve">che de la </w:t>
      </w:r>
      <w:r w:rsidRPr="00034910">
        <w:rPr>
          <w:i/>
          <w:iCs/>
        </w:rPr>
        <w:t xml:space="preserve">de Dion </w:t>
      </w:r>
      <w:r w:rsidRPr="00034910">
        <w:t xml:space="preserve">provenait peut-être tout simplement de la course effrénée de la </w:t>
      </w:r>
      <w:proofErr w:type="spellStart"/>
      <w:r w:rsidRPr="00034910">
        <w:rPr>
          <w:i/>
          <w:iCs/>
        </w:rPr>
        <w:t>Botera</w:t>
      </w:r>
      <w:proofErr w:type="spellEnd"/>
      <w:r w:rsidR="00E57EC9">
        <w:rPr>
          <w:i/>
          <w:iCs/>
        </w:rPr>
        <w:t>.</w:t>
      </w:r>
    </w:p>
    <w:p w14:paraId="3A385D96" w14:textId="77777777" w:rsidR="00E57EC9" w:rsidRDefault="00776CEA" w:rsidP="00E57EC9">
      <w:r w:rsidRPr="00034910">
        <w:t>Cependant</w:t>
      </w:r>
      <w:r w:rsidR="00E57EC9">
        <w:t xml:space="preserve">, </w:t>
      </w:r>
      <w:r w:rsidRPr="00034910">
        <w:t>à si modeste allure que l</w:t>
      </w:r>
      <w:r w:rsidR="00E57EC9">
        <w:t>’</w:t>
      </w:r>
      <w:r w:rsidRPr="00034910">
        <w:t>on se tienne</w:t>
      </w:r>
      <w:r w:rsidR="00E57EC9">
        <w:t xml:space="preserve">, </w:t>
      </w:r>
      <w:r w:rsidRPr="00034910">
        <w:t>l</w:t>
      </w:r>
      <w:r w:rsidR="00E57EC9">
        <w:t>’</w:t>
      </w:r>
      <w:r w:rsidRPr="00034910">
        <w:t>automobile n</w:t>
      </w:r>
      <w:r w:rsidR="00E57EC9">
        <w:t>’</w:t>
      </w:r>
      <w:r w:rsidRPr="00034910">
        <w:t>en reste pas moins un véhicule relativement r</w:t>
      </w:r>
      <w:r w:rsidRPr="00034910">
        <w:t>a</w:t>
      </w:r>
      <w:r w:rsidRPr="00034910">
        <w:t>pide</w:t>
      </w:r>
      <w:r w:rsidR="00E57EC9">
        <w:t xml:space="preserve">. </w:t>
      </w:r>
      <w:r w:rsidRPr="00034910">
        <w:t>À deux heures de l</w:t>
      </w:r>
      <w:r w:rsidR="00E57EC9">
        <w:t>’</w:t>
      </w:r>
      <w:r w:rsidRPr="00034910">
        <w:t>après-midi</w:t>
      </w:r>
      <w:r w:rsidR="00E57EC9">
        <w:t xml:space="preserve">, </w:t>
      </w:r>
      <w:r w:rsidRPr="00034910">
        <w:t>on avait traversé Rouen et l</w:t>
      </w:r>
      <w:r w:rsidR="00E57EC9">
        <w:t>’</w:t>
      </w:r>
      <w:r w:rsidRPr="00034910">
        <w:t>on suivait l</w:t>
      </w:r>
      <w:r w:rsidR="00E57EC9">
        <w:t>’</w:t>
      </w:r>
      <w:r w:rsidRPr="00034910">
        <w:t>adorable route reliant la vieille cité normande au Havre</w:t>
      </w:r>
      <w:r w:rsidR="00E57EC9">
        <w:t>.</w:t>
      </w:r>
    </w:p>
    <w:p w14:paraId="6B4877F0" w14:textId="77777777" w:rsidR="00E57EC9" w:rsidRDefault="00776CEA" w:rsidP="00E57EC9">
      <w:r w:rsidRPr="00034910">
        <w:t>Or</w:t>
      </w:r>
      <w:r w:rsidR="00E57EC9">
        <w:t xml:space="preserve">, </w:t>
      </w:r>
      <w:r w:rsidRPr="00034910">
        <w:t>le véhicule avait parcouru environ cinq kilomètres</w:t>
      </w:r>
      <w:r w:rsidR="00E57EC9">
        <w:t xml:space="preserve">, </w:t>
      </w:r>
      <w:r w:rsidRPr="00034910">
        <w:t>et du sommet d</w:t>
      </w:r>
      <w:r w:rsidR="00E57EC9">
        <w:t>’</w:t>
      </w:r>
      <w:r w:rsidRPr="00034910">
        <w:t>une éminence escaladée par la route</w:t>
      </w:r>
      <w:r w:rsidR="00E57EC9">
        <w:t xml:space="preserve">, </w:t>
      </w:r>
      <w:r w:rsidRPr="00034910">
        <w:t>ses passagers avaient pu saluer une dernière fois</w:t>
      </w:r>
      <w:r w:rsidR="00E57EC9">
        <w:t xml:space="preserve">, </w:t>
      </w:r>
      <w:r w:rsidRPr="00034910">
        <w:t>au loin</w:t>
      </w:r>
      <w:r w:rsidR="00E57EC9">
        <w:t xml:space="preserve">, </w:t>
      </w:r>
      <w:r w:rsidRPr="00034910">
        <w:t>la silhouette du pont transbordeur</w:t>
      </w:r>
      <w:r w:rsidR="00E57EC9">
        <w:t xml:space="preserve">, </w:t>
      </w:r>
      <w:r w:rsidRPr="00034910">
        <w:t>quand</w:t>
      </w:r>
      <w:r w:rsidR="00E57EC9">
        <w:t xml:space="preserve">, </w:t>
      </w:r>
      <w:r w:rsidRPr="00034910">
        <w:t>au milieu de la descente</w:t>
      </w:r>
      <w:r w:rsidR="00E57EC9">
        <w:t xml:space="preserve">, </w:t>
      </w:r>
      <w:r w:rsidRPr="00034910">
        <w:t>se profilant devant eux</w:t>
      </w:r>
      <w:r w:rsidR="00E57EC9">
        <w:t xml:space="preserve">, </w:t>
      </w:r>
      <w:r w:rsidRPr="00034910">
        <w:t xml:space="preserve">ils aperçurent </w:t>
      </w:r>
      <w:smartTag w:uri="urn:schemas-microsoft-com:office:smarttags" w:element="PersonName">
        <w:smartTagPr>
          <w:attr w:name="ProductID" w:val="la Botera"/>
        </w:smartTagPr>
        <w:r w:rsidRPr="00034910">
          <w:t xml:space="preserve">la </w:t>
        </w:r>
        <w:proofErr w:type="spellStart"/>
        <w:r w:rsidRPr="00034910">
          <w:rPr>
            <w:i/>
            <w:iCs/>
          </w:rPr>
          <w:t>Botera</w:t>
        </w:r>
      </w:smartTag>
      <w:proofErr w:type="spellEnd"/>
      <w:r w:rsidRPr="00034910">
        <w:rPr>
          <w:i/>
          <w:iCs/>
        </w:rPr>
        <w:t xml:space="preserve"> </w:t>
      </w:r>
      <w:r w:rsidRPr="00034910">
        <w:t>arrêtée au long du fossé bordant la voie</w:t>
      </w:r>
      <w:r w:rsidR="00E57EC9">
        <w:t>.</w:t>
      </w:r>
    </w:p>
    <w:p w14:paraId="415945CD" w14:textId="77777777" w:rsidR="00E57EC9" w:rsidRDefault="00776CEA" w:rsidP="00E57EC9">
      <w:r w:rsidRPr="00034910">
        <w:t>Sans doute possible</w:t>
      </w:r>
      <w:r w:rsidR="00E57EC9">
        <w:t xml:space="preserve">, </w:t>
      </w:r>
      <w:r w:rsidRPr="00034910">
        <w:t>le lourd véhicule subissait une panne</w:t>
      </w:r>
      <w:r w:rsidR="00E57EC9">
        <w:t xml:space="preserve">. </w:t>
      </w:r>
      <w:r w:rsidRPr="00034910">
        <w:t xml:space="preserve">Son </w:t>
      </w:r>
      <w:r w:rsidR="00E57EC9">
        <w:t>« </w:t>
      </w:r>
      <w:r w:rsidRPr="00034910">
        <w:t>équipage</w:t>
      </w:r>
      <w:r w:rsidR="00E57EC9">
        <w:t xml:space="preserve"> », </w:t>
      </w:r>
      <w:r w:rsidRPr="00034910">
        <w:t>Larmette et ses deux compagnons</w:t>
      </w:r>
      <w:r w:rsidR="00E57EC9">
        <w:t xml:space="preserve">, </w:t>
      </w:r>
      <w:r w:rsidRPr="00034910">
        <w:t>s</w:t>
      </w:r>
      <w:r w:rsidR="00E57EC9">
        <w:t>’</w:t>
      </w:r>
      <w:r w:rsidRPr="00034910">
        <w:t>agitaient autour de la massive voiture</w:t>
      </w:r>
      <w:r w:rsidR="00E57EC9">
        <w:t>.</w:t>
      </w:r>
    </w:p>
    <w:p w14:paraId="253093C3" w14:textId="77777777" w:rsidR="00E57EC9" w:rsidRDefault="00E57EC9" w:rsidP="00E57EC9">
      <w:r>
        <w:lastRenderedPageBreak/>
        <w:t>— </w:t>
      </w:r>
      <w:r w:rsidR="00776CEA" w:rsidRPr="00034910">
        <w:t>Ah bien</w:t>
      </w:r>
      <w:r>
        <w:t xml:space="preserve"> ! </w:t>
      </w:r>
      <w:r w:rsidR="00776CEA" w:rsidRPr="00034910">
        <w:t xml:space="preserve">plaisanta le petit Jean </w:t>
      </w:r>
      <w:proofErr w:type="spellStart"/>
      <w:r w:rsidR="00776CEA" w:rsidRPr="00034910">
        <w:t>Brot</w:t>
      </w:r>
      <w:proofErr w:type="spellEnd"/>
      <w:r>
        <w:t xml:space="preserve">, </w:t>
      </w:r>
      <w:r w:rsidR="00776CEA" w:rsidRPr="00034910">
        <w:t>c</w:t>
      </w:r>
      <w:r>
        <w:t>’</w:t>
      </w:r>
      <w:r w:rsidR="00776CEA" w:rsidRPr="00034910">
        <w:t xml:space="preserve">est pas la peine </w:t>
      </w:r>
      <w:proofErr w:type="gramStart"/>
      <w:r w:rsidR="00776CEA" w:rsidRPr="00034910">
        <w:t>d</w:t>
      </w:r>
      <w:r>
        <w:t>’</w:t>
      </w:r>
      <w:r w:rsidR="00776CEA" w:rsidRPr="00034910">
        <w:t>avoir</w:t>
      </w:r>
      <w:proofErr w:type="gramEnd"/>
      <w:r w:rsidR="00776CEA" w:rsidRPr="00034910">
        <w:t xml:space="preserve"> une maison roulante pour qu</w:t>
      </w:r>
      <w:r>
        <w:t>’</w:t>
      </w:r>
      <w:r w:rsidR="00776CEA" w:rsidRPr="00034910">
        <w:t>elle prenne racine dès le départ</w:t>
      </w:r>
      <w:r>
        <w:t> !</w:t>
      </w:r>
    </w:p>
    <w:p w14:paraId="6F597858" w14:textId="1ABE7584" w:rsidR="00E57EC9" w:rsidRDefault="00776CEA" w:rsidP="00E57EC9">
      <w:r w:rsidRPr="00034910">
        <w:t xml:space="preserve">Ce qui fit sourire </w:t>
      </w:r>
      <w:proofErr w:type="spellStart"/>
      <w:r w:rsidRPr="00034910">
        <w:t>Fleuriane</w:t>
      </w:r>
      <w:proofErr w:type="spellEnd"/>
      <w:r w:rsidRPr="00034910">
        <w:t xml:space="preserve"> et dérida même </w:t>
      </w:r>
      <w:r w:rsidR="00E57EC9">
        <w:t>M</w:t>
      </w:r>
      <w:r w:rsidR="00E57EC9" w:rsidRPr="00E57EC9">
        <w:rPr>
          <w:vertAlign w:val="superscript"/>
        </w:rPr>
        <w:t>me</w:t>
      </w:r>
      <w:r w:rsidR="00E57EC9">
        <w:t> </w:t>
      </w:r>
      <w:proofErr w:type="spellStart"/>
      <w:r w:rsidRPr="00034910">
        <w:t>Patorne</w:t>
      </w:r>
      <w:proofErr w:type="spellEnd"/>
      <w:r w:rsidR="00E57EC9">
        <w:t xml:space="preserve">. </w:t>
      </w:r>
      <w:r w:rsidRPr="00034910">
        <w:t xml:space="preserve">Le faux </w:t>
      </w:r>
      <w:proofErr w:type="spellStart"/>
      <w:r w:rsidRPr="00034910">
        <w:t>Frachay</w:t>
      </w:r>
      <w:proofErr w:type="spellEnd"/>
      <w:r w:rsidR="00E57EC9">
        <w:t xml:space="preserve">, </w:t>
      </w:r>
      <w:r w:rsidRPr="00034910">
        <w:t>lui</w:t>
      </w:r>
      <w:r w:rsidR="00E57EC9">
        <w:t xml:space="preserve">, </w:t>
      </w:r>
      <w:r w:rsidRPr="00034910">
        <w:t>n</w:t>
      </w:r>
      <w:r w:rsidR="00E57EC9">
        <w:t>’</w:t>
      </w:r>
      <w:r w:rsidRPr="00034910">
        <w:t>avait rien dit</w:t>
      </w:r>
      <w:r w:rsidR="00E57EC9">
        <w:t xml:space="preserve"> ; </w:t>
      </w:r>
      <w:r w:rsidRPr="00034910">
        <w:t>seulement il ralentit e</w:t>
      </w:r>
      <w:r w:rsidRPr="00034910">
        <w:t>n</w:t>
      </w:r>
      <w:r w:rsidRPr="00034910">
        <w:t>core la voiture</w:t>
      </w:r>
      <w:r w:rsidR="00E57EC9">
        <w:t xml:space="preserve">. </w:t>
      </w:r>
      <w:r w:rsidRPr="00034910">
        <w:t>Au surplus</w:t>
      </w:r>
      <w:r w:rsidR="00E57EC9">
        <w:t xml:space="preserve">, </w:t>
      </w:r>
      <w:r w:rsidRPr="00034910">
        <w:t>en l</w:t>
      </w:r>
      <w:r w:rsidR="00E57EC9">
        <w:t>’</w:t>
      </w:r>
      <w:r w:rsidRPr="00034910">
        <w:t>apercevant</w:t>
      </w:r>
      <w:r w:rsidR="00E57EC9">
        <w:t xml:space="preserve">, </w:t>
      </w:r>
      <w:r w:rsidRPr="00034910">
        <w:t>Larmette s</w:t>
      </w:r>
      <w:r w:rsidR="00E57EC9">
        <w:t>’</w:t>
      </w:r>
      <w:r w:rsidRPr="00034910">
        <w:t>était v</w:t>
      </w:r>
      <w:r w:rsidRPr="00034910">
        <w:t>i</w:t>
      </w:r>
      <w:r w:rsidRPr="00034910">
        <w:t>vement porté au milieu de la chaussée et agitait les bras en signe d</w:t>
      </w:r>
      <w:r w:rsidR="00E57EC9">
        <w:t>’</w:t>
      </w:r>
      <w:r w:rsidRPr="00034910">
        <w:t>appel</w:t>
      </w:r>
      <w:r w:rsidR="00E57EC9">
        <w:t>.</w:t>
      </w:r>
    </w:p>
    <w:p w14:paraId="58D33A36" w14:textId="77777777" w:rsidR="00E57EC9" w:rsidRDefault="00776CEA" w:rsidP="00E57EC9">
      <w:pPr>
        <w:rPr>
          <w:i/>
          <w:iCs/>
        </w:rPr>
      </w:pPr>
      <w:r w:rsidRPr="00034910">
        <w:t>La bonne confraternité automobile voulait que la voiture canadienne f</w:t>
      </w:r>
      <w:r>
        <w:t>î</w:t>
      </w:r>
      <w:r w:rsidRPr="00034910">
        <w:t>t halte en présence d</w:t>
      </w:r>
      <w:r w:rsidR="00E57EC9">
        <w:t>’</w:t>
      </w:r>
      <w:r w:rsidRPr="00034910">
        <w:t>une demande de secours non équivoque</w:t>
      </w:r>
      <w:r w:rsidR="00E57EC9">
        <w:t xml:space="preserve">. </w:t>
      </w:r>
      <w:proofErr w:type="spellStart"/>
      <w:r w:rsidRPr="00034910">
        <w:t>Frachay</w:t>
      </w:r>
      <w:proofErr w:type="spellEnd"/>
      <w:r w:rsidRPr="00034910">
        <w:t xml:space="preserve"> stoppa à hauteur de la </w:t>
      </w:r>
      <w:proofErr w:type="spellStart"/>
      <w:r w:rsidRPr="00034910">
        <w:rPr>
          <w:i/>
          <w:iCs/>
        </w:rPr>
        <w:t>Botera</w:t>
      </w:r>
      <w:proofErr w:type="spellEnd"/>
      <w:r w:rsidR="00E57EC9">
        <w:rPr>
          <w:i/>
          <w:iCs/>
        </w:rPr>
        <w:t>.</w:t>
      </w:r>
    </w:p>
    <w:p w14:paraId="0515FB11" w14:textId="77777777" w:rsidR="00E57EC9" w:rsidRDefault="00E57EC9" w:rsidP="00E57EC9">
      <w:r>
        <w:t>— </w:t>
      </w:r>
      <w:r w:rsidR="00776CEA" w:rsidRPr="00034910">
        <w:t>Ah</w:t>
      </w:r>
      <w:r>
        <w:t xml:space="preserve"> ! </w:t>
      </w:r>
      <w:r w:rsidR="00776CEA" w:rsidRPr="00034910">
        <w:t>Mademoiselle</w:t>
      </w:r>
      <w:r>
        <w:t xml:space="preserve">, </w:t>
      </w:r>
      <w:r w:rsidR="00776CEA" w:rsidRPr="00034910">
        <w:t>s</w:t>
      </w:r>
      <w:r>
        <w:t>’</w:t>
      </w:r>
      <w:r w:rsidR="00776CEA" w:rsidRPr="00034910">
        <w:t>écria aussitôt le bijoutier avec un salut respectueux à l</w:t>
      </w:r>
      <w:r>
        <w:t>’</w:t>
      </w:r>
      <w:r w:rsidR="00776CEA" w:rsidRPr="00034910">
        <w:t xml:space="preserve">adresse de </w:t>
      </w:r>
      <w:proofErr w:type="spellStart"/>
      <w:r w:rsidR="00776CEA" w:rsidRPr="00034910">
        <w:t>Fleuriane</w:t>
      </w:r>
      <w:proofErr w:type="spellEnd"/>
      <w:r>
        <w:t xml:space="preserve">, </w:t>
      </w:r>
      <w:r w:rsidR="00776CEA" w:rsidRPr="00034910">
        <w:t>pardon d</w:t>
      </w:r>
      <w:r>
        <w:t>’</w:t>
      </w:r>
      <w:r w:rsidR="00776CEA" w:rsidRPr="00034910">
        <w:t>interrompre votre marche</w:t>
      </w:r>
      <w:r>
        <w:t xml:space="preserve">, </w:t>
      </w:r>
      <w:r w:rsidR="00776CEA" w:rsidRPr="00034910">
        <w:t>mais nous sommes destinés à tourner autour du globe ensemble</w:t>
      </w:r>
      <w:r>
        <w:t xml:space="preserve">, </w:t>
      </w:r>
      <w:r w:rsidR="00776CEA" w:rsidRPr="00034910">
        <w:t>et je fais appel à votre concours</w:t>
      </w:r>
      <w:r>
        <w:t xml:space="preserve">. </w:t>
      </w:r>
      <w:r w:rsidR="00776CEA" w:rsidRPr="00034910">
        <w:t>J</w:t>
      </w:r>
      <w:r>
        <w:t>’</w:t>
      </w:r>
      <w:r w:rsidR="00776CEA" w:rsidRPr="00034910">
        <w:t>aurais préféré</w:t>
      </w:r>
      <w:r>
        <w:t xml:space="preserve">, </w:t>
      </w:r>
      <w:r w:rsidR="00776CEA" w:rsidRPr="00034910">
        <w:t>je l</w:t>
      </w:r>
      <w:r>
        <w:t>’</w:t>
      </w:r>
      <w:r w:rsidR="00776CEA" w:rsidRPr="00034910">
        <w:t>avoue</w:t>
      </w:r>
      <w:r>
        <w:t xml:space="preserve">, </w:t>
      </w:r>
      <w:r w:rsidR="00776CEA" w:rsidRPr="00034910">
        <w:t>le plaisir de vous obliger</w:t>
      </w:r>
      <w:r>
        <w:t xml:space="preserve">… </w:t>
      </w:r>
      <w:r w:rsidR="00776CEA" w:rsidRPr="00034910">
        <w:t>Je n</w:t>
      </w:r>
      <w:r>
        <w:t>’</w:t>
      </w:r>
      <w:r w:rsidR="00776CEA" w:rsidRPr="00034910">
        <w:t>ai pas le choix et puis seulement manifester l</w:t>
      </w:r>
      <w:r>
        <w:t>’</w:t>
      </w:r>
      <w:r w:rsidR="00776CEA" w:rsidRPr="00034910">
        <w:t>espoir que cela se retrouvera durant le voyage</w:t>
      </w:r>
      <w:r>
        <w:t>.</w:t>
      </w:r>
    </w:p>
    <w:p w14:paraId="2E6A478F" w14:textId="77777777" w:rsidR="00E57EC9" w:rsidRDefault="00E57EC9" w:rsidP="00E57EC9">
      <w:r>
        <w:t>— </w:t>
      </w:r>
      <w:r w:rsidR="00776CEA" w:rsidRPr="00034910">
        <w:t>Bon</w:t>
      </w:r>
      <w:r>
        <w:t xml:space="preserve"> ! </w:t>
      </w:r>
      <w:r w:rsidR="00776CEA" w:rsidRPr="00034910">
        <w:t>s</w:t>
      </w:r>
      <w:r>
        <w:t>’</w:t>
      </w:r>
      <w:r w:rsidR="00776CEA" w:rsidRPr="00034910">
        <w:t xml:space="preserve">écria </w:t>
      </w:r>
      <w:proofErr w:type="spellStart"/>
      <w:r w:rsidR="00776CEA" w:rsidRPr="00034910">
        <w:t>Frachay</w:t>
      </w:r>
      <w:proofErr w:type="spellEnd"/>
      <w:r w:rsidR="00776CEA" w:rsidRPr="00034910">
        <w:t xml:space="preserve"> avant que la jeune fille eût pu r</w:t>
      </w:r>
      <w:r w:rsidR="00776CEA" w:rsidRPr="00034910">
        <w:t>é</w:t>
      </w:r>
      <w:r w:rsidR="00776CEA" w:rsidRPr="00034910">
        <w:t>pondre</w:t>
      </w:r>
      <w:r>
        <w:t xml:space="preserve">. </w:t>
      </w:r>
      <w:r w:rsidR="00776CEA" w:rsidRPr="00034910">
        <w:t>Qu</w:t>
      </w:r>
      <w:r>
        <w:t>’</w:t>
      </w:r>
      <w:r w:rsidR="00776CEA" w:rsidRPr="00034910">
        <w:t>y a-t-il</w:t>
      </w:r>
      <w:r>
        <w:t> ?</w:t>
      </w:r>
    </w:p>
    <w:p w14:paraId="6DA6C552" w14:textId="77777777" w:rsidR="00E57EC9" w:rsidRDefault="00E57EC9" w:rsidP="00E57EC9">
      <w:r>
        <w:t>— </w:t>
      </w:r>
      <w:r w:rsidR="00776CEA" w:rsidRPr="00034910">
        <w:t>Je n</w:t>
      </w:r>
      <w:r>
        <w:t>’</w:t>
      </w:r>
      <w:r w:rsidR="00776CEA" w:rsidRPr="00034910">
        <w:t>en sais rien</w:t>
      </w:r>
      <w:r>
        <w:t xml:space="preserve">, </w:t>
      </w:r>
      <w:r w:rsidR="00776CEA" w:rsidRPr="00034910">
        <w:t>riposta Larmette</w:t>
      </w:r>
      <w:r>
        <w:t xml:space="preserve">. </w:t>
      </w:r>
      <w:r w:rsidR="00776CEA" w:rsidRPr="00034910">
        <w:t>Nous sommes imm</w:t>
      </w:r>
      <w:r w:rsidR="00776CEA" w:rsidRPr="00034910">
        <w:t>o</w:t>
      </w:r>
      <w:r w:rsidR="00776CEA" w:rsidRPr="00034910">
        <w:t>bilisés</w:t>
      </w:r>
      <w:r>
        <w:t xml:space="preserve">, </w:t>
      </w:r>
      <w:r w:rsidR="00776CEA" w:rsidRPr="00034910">
        <w:t>voilà qui est sûr</w:t>
      </w:r>
      <w:r>
        <w:t xml:space="preserve">. </w:t>
      </w:r>
      <w:r w:rsidR="00776CEA" w:rsidRPr="00034910">
        <w:t>Pourquoi</w:t>
      </w:r>
      <w:r>
        <w:t xml:space="preserve"> ? </w:t>
      </w:r>
      <w:r w:rsidR="00776CEA" w:rsidRPr="00034910">
        <w:t>Nous ne trouvons pas</w:t>
      </w:r>
      <w:r>
        <w:t xml:space="preserve">. </w:t>
      </w:r>
      <w:r w:rsidR="00776CEA" w:rsidRPr="00034910">
        <w:t>Vous trouveriez peut-être</w:t>
      </w:r>
      <w:r>
        <w:t xml:space="preserve">, </w:t>
      </w:r>
      <w:r w:rsidR="00776CEA" w:rsidRPr="00034910">
        <w:t>vous</w:t>
      </w:r>
      <w:r>
        <w:t xml:space="preserve">. </w:t>
      </w:r>
      <w:r w:rsidR="00776CEA" w:rsidRPr="00034910">
        <w:t xml:space="preserve">Je me suis laissé dire que </w:t>
      </w:r>
      <w:proofErr w:type="spellStart"/>
      <w:r w:rsidR="00776CEA" w:rsidRPr="00034910">
        <w:t>Frachay</w:t>
      </w:r>
      <w:proofErr w:type="spellEnd"/>
      <w:r w:rsidR="00776CEA" w:rsidRPr="00034910">
        <w:t xml:space="preserve"> est un mécanicien hors pair</w:t>
      </w:r>
      <w:r>
        <w:t xml:space="preserve">, </w:t>
      </w:r>
      <w:r w:rsidR="00776CEA" w:rsidRPr="00034910">
        <w:t>et puis ce n</w:t>
      </w:r>
      <w:r>
        <w:t>’</w:t>
      </w:r>
      <w:r w:rsidR="00776CEA" w:rsidRPr="00034910">
        <w:t>est pas votre machine</w:t>
      </w:r>
      <w:r>
        <w:t xml:space="preserve">, </w:t>
      </w:r>
      <w:r w:rsidR="00776CEA" w:rsidRPr="00034910">
        <w:t>vous serez moins nerveux que nous</w:t>
      </w:r>
      <w:r>
        <w:t>.</w:t>
      </w:r>
    </w:p>
    <w:p w14:paraId="63EB12DA" w14:textId="0CA15DE2" w:rsidR="00E57EC9" w:rsidRDefault="00776CEA" w:rsidP="00E57EC9">
      <w:r w:rsidRPr="00034910">
        <w:t>Il n</w:t>
      </w:r>
      <w:r w:rsidR="00E57EC9">
        <w:t>’</w:t>
      </w:r>
      <w:r w:rsidRPr="00034910">
        <w:t>avait pas achevé que le mécanicien avait sauté à terre et s</w:t>
      </w:r>
      <w:r w:rsidR="00E57EC9">
        <w:t>’</w:t>
      </w:r>
      <w:r w:rsidRPr="00034910">
        <w:t xml:space="preserve">approchait de la </w:t>
      </w:r>
      <w:proofErr w:type="spellStart"/>
      <w:r w:rsidRPr="00034910">
        <w:rPr>
          <w:i/>
          <w:iCs/>
        </w:rPr>
        <w:t>Botera</w:t>
      </w:r>
      <w:proofErr w:type="spellEnd"/>
      <w:r w:rsidR="00E57EC9">
        <w:rPr>
          <w:i/>
          <w:iCs/>
        </w:rPr>
        <w:t xml:space="preserve">. </w:t>
      </w:r>
      <w:r w:rsidRPr="00034910">
        <w:t>Jean</w:t>
      </w:r>
      <w:r w:rsidR="00E57EC9">
        <w:t>, M</w:t>
      </w:r>
      <w:r w:rsidR="00E57EC9" w:rsidRPr="00E57EC9">
        <w:rPr>
          <w:vertAlign w:val="superscript"/>
        </w:rPr>
        <w:t>me</w:t>
      </w:r>
      <w:r w:rsidR="00E57EC9">
        <w:t> </w:t>
      </w:r>
      <w:proofErr w:type="spellStart"/>
      <w:r w:rsidRPr="00034910">
        <w:t>Patorne</w:t>
      </w:r>
      <w:proofErr w:type="spellEnd"/>
      <w:r w:rsidR="00E57EC9">
        <w:t xml:space="preserve">, </w:t>
      </w:r>
      <w:proofErr w:type="spellStart"/>
      <w:r w:rsidRPr="00034910">
        <w:t>Fleuriane</w:t>
      </w:r>
      <w:proofErr w:type="spellEnd"/>
      <w:r w:rsidRPr="00034910">
        <w:t xml:space="preserve"> elle-même l</w:t>
      </w:r>
      <w:r w:rsidR="00E57EC9">
        <w:t>’</w:t>
      </w:r>
      <w:r w:rsidRPr="00034910">
        <w:t>imitèrent</w:t>
      </w:r>
      <w:r w:rsidR="00E57EC9">
        <w:t xml:space="preserve">. </w:t>
      </w:r>
      <w:r w:rsidRPr="00034910">
        <w:t>Et tous</w:t>
      </w:r>
      <w:r w:rsidR="00E57EC9">
        <w:t xml:space="preserve">, </w:t>
      </w:r>
      <w:r w:rsidRPr="00034910">
        <w:t>silencieux</w:t>
      </w:r>
      <w:r w:rsidR="00E57EC9">
        <w:t xml:space="preserve">, </w:t>
      </w:r>
      <w:r w:rsidRPr="00034910">
        <w:t xml:space="preserve">regardèrent </w:t>
      </w:r>
      <w:proofErr w:type="spellStart"/>
      <w:r w:rsidRPr="00034910">
        <w:t>Frachay</w:t>
      </w:r>
      <w:proofErr w:type="spellEnd"/>
      <w:r w:rsidR="00E57EC9">
        <w:t xml:space="preserve">. </w:t>
      </w:r>
      <w:r w:rsidRPr="00034910">
        <w:t>C</w:t>
      </w:r>
      <w:r w:rsidRPr="00034910">
        <w:t>e</w:t>
      </w:r>
      <w:r w:rsidRPr="00034910">
        <w:t>lui-ci</w:t>
      </w:r>
      <w:r w:rsidR="00E57EC9">
        <w:t xml:space="preserve">, </w:t>
      </w:r>
      <w:r w:rsidRPr="00034910">
        <w:t>avec la gravité d</w:t>
      </w:r>
      <w:r w:rsidR="00E57EC9">
        <w:t>’</w:t>
      </w:r>
      <w:r w:rsidRPr="00034910">
        <w:t xml:space="preserve">un médecin auscultant son </w:t>
      </w:r>
      <w:r w:rsidRPr="00034910">
        <w:lastRenderedPageBreak/>
        <w:t>malade</w:t>
      </w:r>
      <w:r w:rsidR="00E57EC9">
        <w:t xml:space="preserve">, </w:t>
      </w:r>
      <w:r w:rsidRPr="00034910">
        <w:t>pa</w:t>
      </w:r>
      <w:r w:rsidRPr="00034910">
        <w:t>s</w:t>
      </w:r>
      <w:r w:rsidRPr="00034910">
        <w:t>sait l</w:t>
      </w:r>
      <w:r w:rsidR="00E57EC9">
        <w:t>’</w:t>
      </w:r>
      <w:r w:rsidRPr="00034910">
        <w:t>inspection des organes de l</w:t>
      </w:r>
      <w:r w:rsidR="00E57EC9">
        <w:t>’</w:t>
      </w:r>
      <w:r w:rsidRPr="00034910">
        <w:t>automobile en panne</w:t>
      </w:r>
      <w:r w:rsidR="00E57EC9">
        <w:t>.</w:t>
      </w:r>
    </w:p>
    <w:p w14:paraId="2DFF121A" w14:textId="77777777" w:rsidR="00E57EC9" w:rsidRDefault="00776CEA" w:rsidP="00E57EC9">
      <w:r w:rsidRPr="00034910">
        <w:t>Le moteur</w:t>
      </w:r>
      <w:r w:rsidR="00E57EC9">
        <w:t xml:space="preserve">, </w:t>
      </w:r>
      <w:r w:rsidRPr="00034910">
        <w:t>le carburateur</w:t>
      </w:r>
      <w:r w:rsidR="00E57EC9">
        <w:t xml:space="preserve">, </w:t>
      </w:r>
      <w:r w:rsidRPr="00034910">
        <w:t>les transmissions furent succe</w:t>
      </w:r>
      <w:r w:rsidRPr="00034910">
        <w:t>s</w:t>
      </w:r>
      <w:r w:rsidRPr="00034910">
        <w:t>sivement l</w:t>
      </w:r>
      <w:r w:rsidR="00E57EC9">
        <w:t>’</w:t>
      </w:r>
      <w:r w:rsidRPr="00034910">
        <w:t>objet de son examen</w:t>
      </w:r>
      <w:r w:rsidR="00E57EC9">
        <w:t xml:space="preserve">. </w:t>
      </w:r>
      <w:r w:rsidRPr="00034910">
        <w:t>Enfin</w:t>
      </w:r>
      <w:r w:rsidR="00E57EC9">
        <w:t xml:space="preserve">, </w:t>
      </w:r>
      <w:r w:rsidRPr="00034910">
        <w:t>il eut une brève exclam</w:t>
      </w:r>
      <w:r w:rsidRPr="00034910">
        <w:t>a</w:t>
      </w:r>
      <w:r w:rsidRPr="00034910">
        <w:t>tion</w:t>
      </w:r>
      <w:r w:rsidR="00E57EC9">
        <w:t>.</w:t>
      </w:r>
    </w:p>
    <w:p w14:paraId="45A0C384" w14:textId="77777777" w:rsidR="00E57EC9" w:rsidRDefault="00E57EC9" w:rsidP="00E57EC9">
      <w:r>
        <w:t>— </w:t>
      </w:r>
      <w:r w:rsidR="00776CEA" w:rsidRPr="00034910">
        <w:t>Bon</w:t>
      </w:r>
      <w:r>
        <w:t xml:space="preserve">, </w:t>
      </w:r>
      <w:r w:rsidR="00776CEA" w:rsidRPr="00034910">
        <w:t>ce n</w:t>
      </w:r>
      <w:r>
        <w:t>’</w:t>
      </w:r>
      <w:r w:rsidR="00776CEA" w:rsidRPr="00034910">
        <w:t>est rien</w:t>
      </w:r>
      <w:r>
        <w:t xml:space="preserve">… </w:t>
      </w:r>
      <w:r w:rsidR="00776CEA" w:rsidRPr="00034910">
        <w:t xml:space="preserve">un simple écrou qui a </w:t>
      </w:r>
      <w:r>
        <w:t>« </w:t>
      </w:r>
      <w:r w:rsidR="00776CEA" w:rsidRPr="00034910">
        <w:t>sauté</w:t>
      </w:r>
      <w:r>
        <w:t> ».</w:t>
      </w:r>
    </w:p>
    <w:p w14:paraId="2350159F" w14:textId="77777777" w:rsidR="00E57EC9" w:rsidRDefault="00776CEA" w:rsidP="00E57EC9">
      <w:r w:rsidRPr="00034910">
        <w:t>Et</w:t>
      </w:r>
      <w:r w:rsidR="00E57EC9">
        <w:t xml:space="preserve">, </w:t>
      </w:r>
      <w:r w:rsidRPr="00034910">
        <w:t>fouillant dans la sacoche de sa propre voiture</w:t>
      </w:r>
      <w:r w:rsidR="00E57EC9">
        <w:t xml:space="preserve">, </w:t>
      </w:r>
      <w:r w:rsidRPr="00034910">
        <w:t>il en tira un écrou de cuivre</w:t>
      </w:r>
      <w:r w:rsidR="00E57EC9">
        <w:t xml:space="preserve">, </w:t>
      </w:r>
      <w:r w:rsidRPr="00034910">
        <w:t>le fixa lui-même</w:t>
      </w:r>
      <w:r w:rsidR="00E57EC9">
        <w:t xml:space="preserve">, </w:t>
      </w:r>
      <w:r w:rsidRPr="00034910">
        <w:t>puis ce travail achevé</w:t>
      </w:r>
      <w:r w:rsidR="00E57EC9">
        <w:t> :</w:t>
      </w:r>
    </w:p>
    <w:p w14:paraId="6C022D13" w14:textId="77777777" w:rsidR="00E57EC9" w:rsidRDefault="00E57EC9" w:rsidP="00E57EC9">
      <w:r>
        <w:t>— </w:t>
      </w:r>
      <w:r w:rsidR="00776CEA" w:rsidRPr="00034910">
        <w:t>Vous pouvez repartir</w:t>
      </w:r>
      <w:r>
        <w:t xml:space="preserve">, </w:t>
      </w:r>
      <w:r w:rsidR="00776CEA" w:rsidRPr="00034910">
        <w:t>Messieurs</w:t>
      </w:r>
      <w:r>
        <w:t>.</w:t>
      </w:r>
    </w:p>
    <w:p w14:paraId="4308C962" w14:textId="77777777" w:rsidR="00E57EC9" w:rsidRDefault="00776CEA" w:rsidP="00E57EC9">
      <w:r w:rsidRPr="00034910">
        <w:t xml:space="preserve">Avec une inflexion de voix où </w:t>
      </w:r>
      <w:proofErr w:type="spellStart"/>
      <w:r w:rsidRPr="00034910">
        <w:t>Fleuriane</w:t>
      </w:r>
      <w:proofErr w:type="spellEnd"/>
      <w:r w:rsidRPr="00034910">
        <w:t xml:space="preserve"> put discerner une ironie voilée</w:t>
      </w:r>
      <w:r w:rsidR="00E57EC9">
        <w:t xml:space="preserve">, </w:t>
      </w:r>
      <w:r w:rsidRPr="00034910">
        <w:t>il acheva</w:t>
      </w:r>
      <w:r w:rsidR="00E57EC9">
        <w:t> :</w:t>
      </w:r>
    </w:p>
    <w:p w14:paraId="21FB5CFD" w14:textId="77777777" w:rsidR="00E57EC9" w:rsidRDefault="00E57EC9" w:rsidP="00E57EC9">
      <w:r>
        <w:t>— </w:t>
      </w:r>
      <w:r w:rsidR="00776CEA" w:rsidRPr="00034910">
        <w:t>Comme vous le disiez</w:t>
      </w:r>
      <w:r>
        <w:t xml:space="preserve">, </w:t>
      </w:r>
      <w:r w:rsidR="00776CEA" w:rsidRPr="00034910">
        <w:t>Monsieur</w:t>
      </w:r>
      <w:r>
        <w:t xml:space="preserve">, </w:t>
      </w:r>
      <w:r w:rsidR="00776CEA" w:rsidRPr="00034910">
        <w:t>vous étiez très nerveux</w:t>
      </w:r>
      <w:r>
        <w:t xml:space="preserve">. </w:t>
      </w:r>
      <w:r w:rsidR="00776CEA" w:rsidRPr="00034910">
        <w:t>Sans cela</w:t>
      </w:r>
      <w:r>
        <w:t xml:space="preserve">, </w:t>
      </w:r>
      <w:r w:rsidR="00776CEA" w:rsidRPr="00034910">
        <w:t>vous auriez du premier coup d</w:t>
      </w:r>
      <w:r>
        <w:t>’</w:t>
      </w:r>
      <w:r w:rsidR="00776CEA" w:rsidRPr="00034910">
        <w:t>œil reconnu le léger accident qui empêchait la transmission</w:t>
      </w:r>
      <w:r>
        <w:t>.</w:t>
      </w:r>
    </w:p>
    <w:p w14:paraId="6897A428" w14:textId="77777777" w:rsidR="00E57EC9" w:rsidRDefault="00776CEA" w:rsidP="00E57EC9">
      <w:r w:rsidRPr="00034910">
        <w:t>Mais Larmette ne fut pas de cet avis</w:t>
      </w:r>
      <w:r w:rsidR="00E57EC9">
        <w:t xml:space="preserve">. </w:t>
      </w:r>
      <w:r w:rsidRPr="00034910">
        <w:t>Il se confondit en r</w:t>
      </w:r>
      <w:r w:rsidRPr="00034910">
        <w:t>e</w:t>
      </w:r>
      <w:r w:rsidRPr="00034910">
        <w:t>merciements</w:t>
      </w:r>
      <w:r w:rsidR="00E57EC9">
        <w:t xml:space="preserve">, </w:t>
      </w:r>
      <w:r w:rsidRPr="00034910">
        <w:t>offrit des fleurs à la jolie Canadienne et à sa dame de compagnie</w:t>
      </w:r>
      <w:r w:rsidR="00E57EC9">
        <w:t xml:space="preserve">, </w:t>
      </w:r>
      <w:r w:rsidRPr="00034910">
        <w:t>glissa la pièce à Jean</w:t>
      </w:r>
      <w:r w:rsidR="00E57EC9">
        <w:t xml:space="preserve">, </w:t>
      </w:r>
      <w:r w:rsidRPr="00034910">
        <w:t>qui l</w:t>
      </w:r>
      <w:r w:rsidR="00E57EC9">
        <w:t>’</w:t>
      </w:r>
      <w:r w:rsidRPr="00034910">
        <w:t>empocha sans prote</w:t>
      </w:r>
      <w:r w:rsidRPr="00034910">
        <w:t>s</w:t>
      </w:r>
      <w:r w:rsidRPr="00034910">
        <w:t>ter</w:t>
      </w:r>
      <w:r w:rsidR="00E57EC9">
        <w:t xml:space="preserve">. </w:t>
      </w:r>
      <w:r w:rsidRPr="00034910">
        <w:t xml:space="preserve">Il voulut agir de même avec </w:t>
      </w:r>
      <w:proofErr w:type="spellStart"/>
      <w:r w:rsidRPr="00034910">
        <w:t>Frachay</w:t>
      </w:r>
      <w:proofErr w:type="spellEnd"/>
      <w:r w:rsidR="00E57EC9">
        <w:t xml:space="preserve">, </w:t>
      </w:r>
      <w:r w:rsidRPr="00034910">
        <w:t>celui-ci s</w:t>
      </w:r>
      <w:r w:rsidR="00E57EC9">
        <w:t>’</w:t>
      </w:r>
      <w:r w:rsidRPr="00034910">
        <w:t>en défendit</w:t>
      </w:r>
      <w:r w:rsidR="00E57EC9">
        <w:t> :</w:t>
      </w:r>
    </w:p>
    <w:p w14:paraId="2E40D200" w14:textId="77777777" w:rsidR="00E57EC9" w:rsidRDefault="00E57EC9" w:rsidP="00E57EC9">
      <w:r>
        <w:t>— </w:t>
      </w:r>
      <w:r w:rsidR="00776CEA" w:rsidRPr="00034910">
        <w:t>Non</w:t>
      </w:r>
      <w:r>
        <w:t xml:space="preserve">, </w:t>
      </w:r>
      <w:r w:rsidR="00776CEA" w:rsidRPr="00034910">
        <w:t>Monsieur</w:t>
      </w:r>
      <w:r>
        <w:t xml:space="preserve">, </w:t>
      </w:r>
      <w:r w:rsidR="00776CEA" w:rsidRPr="00034910">
        <w:t>cela ne vaut vraiment pas la peine</w:t>
      </w:r>
      <w:r>
        <w:t xml:space="preserve">. </w:t>
      </w:r>
      <w:r w:rsidR="00776CEA" w:rsidRPr="00034910">
        <w:t>Un mécanicien qui se respecte ne fait pas payer un coup de main</w:t>
      </w:r>
      <w:r>
        <w:t>.</w:t>
      </w:r>
    </w:p>
    <w:p w14:paraId="306A2760" w14:textId="77777777" w:rsidR="00E57EC9" w:rsidRDefault="00E57EC9" w:rsidP="00E57EC9">
      <w:r>
        <w:t>— </w:t>
      </w:r>
      <w:r w:rsidR="00776CEA" w:rsidRPr="00034910">
        <w:t>Alors</w:t>
      </w:r>
      <w:r>
        <w:t xml:space="preserve">, </w:t>
      </w:r>
      <w:r w:rsidR="00776CEA" w:rsidRPr="00034910">
        <w:t>murmura gracieusement le joaillier</w:t>
      </w:r>
      <w:r>
        <w:t xml:space="preserve">, </w:t>
      </w:r>
      <w:r w:rsidR="00776CEA" w:rsidRPr="00034910">
        <w:t>laissez-moi vous serrer la main en question</w:t>
      </w:r>
      <w:r>
        <w:t xml:space="preserve">, </w:t>
      </w:r>
      <w:r w:rsidR="00776CEA" w:rsidRPr="00034910">
        <w:t>et veuillez accepter un cigare</w:t>
      </w:r>
      <w:r>
        <w:t xml:space="preserve">… </w:t>
      </w:r>
      <w:r w:rsidR="00776CEA" w:rsidRPr="00034910">
        <w:t>ceci ne se refuse pas</w:t>
      </w:r>
      <w:r>
        <w:t>.</w:t>
      </w:r>
    </w:p>
    <w:p w14:paraId="7707EC75" w14:textId="77777777" w:rsidR="00E57EC9" w:rsidRDefault="00776CEA" w:rsidP="00E57EC9">
      <w:r w:rsidRPr="00034910">
        <w:lastRenderedPageBreak/>
        <w:t>Les deux hommes échangèrent une étreinte</w:t>
      </w:r>
      <w:r w:rsidR="00E57EC9">
        <w:t xml:space="preserve">, </w:t>
      </w:r>
      <w:r w:rsidRPr="00034910">
        <w:t xml:space="preserve">et </w:t>
      </w:r>
      <w:proofErr w:type="spellStart"/>
      <w:r w:rsidRPr="00034910">
        <w:t>Frachay</w:t>
      </w:r>
      <w:proofErr w:type="spellEnd"/>
      <w:r w:rsidRPr="00034910">
        <w:t xml:space="preserve"> remonta au volant de sa machine</w:t>
      </w:r>
      <w:r w:rsidR="00E57EC9">
        <w:t xml:space="preserve">, </w:t>
      </w:r>
      <w:r w:rsidRPr="00034910">
        <w:t>ayant aux lèvres un cigare à la fumée odorante</w:t>
      </w:r>
      <w:r w:rsidR="00E57EC9">
        <w:t>.</w:t>
      </w:r>
    </w:p>
    <w:p w14:paraId="5BF592C3" w14:textId="77777777" w:rsidR="00E57EC9" w:rsidRDefault="00776CEA" w:rsidP="00E57EC9">
      <w:r w:rsidRPr="00034910">
        <w:t>Comme il l</w:t>
      </w:r>
      <w:r w:rsidR="00E57EC9">
        <w:t>’</w:t>
      </w:r>
      <w:r w:rsidRPr="00034910">
        <w:t>avait annoncé</w:t>
      </w:r>
      <w:r w:rsidR="00E57EC9">
        <w:t xml:space="preserve">, </w:t>
      </w:r>
      <w:r w:rsidRPr="00034910">
        <w:t xml:space="preserve">la </w:t>
      </w:r>
      <w:proofErr w:type="spellStart"/>
      <w:r w:rsidRPr="00034910">
        <w:rPr>
          <w:i/>
          <w:iCs/>
        </w:rPr>
        <w:t>Botera</w:t>
      </w:r>
      <w:proofErr w:type="spellEnd"/>
      <w:r w:rsidRPr="00034910">
        <w:rPr>
          <w:i/>
          <w:iCs/>
        </w:rPr>
        <w:t xml:space="preserve"> </w:t>
      </w:r>
      <w:r w:rsidRPr="00034910">
        <w:t>s</w:t>
      </w:r>
      <w:r w:rsidR="00E57EC9">
        <w:t>’</w:t>
      </w:r>
      <w:r w:rsidRPr="00034910">
        <w:t>ébranla dès que lui-même se fut mis en marche et</w:t>
      </w:r>
      <w:r w:rsidR="00E57EC9">
        <w:t xml:space="preserve">, </w:t>
      </w:r>
      <w:r w:rsidRPr="00034910">
        <w:t>jusqu</w:t>
      </w:r>
      <w:r w:rsidR="00E57EC9">
        <w:t>’</w:t>
      </w:r>
      <w:r w:rsidRPr="00034910">
        <w:t>au Havre</w:t>
      </w:r>
      <w:r w:rsidR="00E57EC9">
        <w:t xml:space="preserve">, </w:t>
      </w:r>
      <w:r w:rsidRPr="00034910">
        <w:t xml:space="preserve">les voyageurs de </w:t>
      </w:r>
      <w:smartTag w:uri="urn:schemas-microsoft-com:office:smarttags" w:element="PersonName">
        <w:smartTagPr>
          <w:attr w:name="ProductID" w:val="la Dion"/>
        </w:smartTagPr>
        <w:r w:rsidRPr="00034910">
          <w:t xml:space="preserve">la </w:t>
        </w:r>
        <w:r w:rsidRPr="00034910">
          <w:rPr>
            <w:i/>
            <w:iCs/>
          </w:rPr>
          <w:t>Dion</w:t>
        </w:r>
      </w:smartTag>
      <w:r w:rsidRPr="00034910">
        <w:rPr>
          <w:i/>
          <w:iCs/>
        </w:rPr>
        <w:t xml:space="preserve"> </w:t>
      </w:r>
      <w:r w:rsidRPr="00034910">
        <w:t>purent voir l</w:t>
      </w:r>
      <w:r w:rsidR="00E57EC9">
        <w:t>’</w:t>
      </w:r>
      <w:r w:rsidRPr="00034910">
        <w:t>automobile adverse rouler dans leur sillage à faible distance</w:t>
      </w:r>
      <w:r w:rsidR="00E57EC9">
        <w:t>.</w:t>
      </w:r>
    </w:p>
    <w:p w14:paraId="2B1EBE0F" w14:textId="24C3CA98" w:rsidR="00E57EC9" w:rsidRDefault="00776CEA" w:rsidP="00E57EC9">
      <w:r w:rsidRPr="00034910">
        <w:t xml:space="preserve">La </w:t>
      </w:r>
      <w:r w:rsidRPr="00034910">
        <w:rPr>
          <w:i/>
          <w:iCs/>
        </w:rPr>
        <w:t xml:space="preserve">Dion </w:t>
      </w:r>
      <w:r w:rsidRPr="00034910">
        <w:t xml:space="preserve">conduisit </w:t>
      </w:r>
      <w:proofErr w:type="spellStart"/>
      <w:r w:rsidRPr="00034910">
        <w:t>Fleuriane</w:t>
      </w:r>
      <w:proofErr w:type="spellEnd"/>
      <w:r w:rsidR="00E57EC9">
        <w:t xml:space="preserve">, </w:t>
      </w:r>
      <w:r w:rsidRPr="00034910">
        <w:t xml:space="preserve">Jean et </w:t>
      </w:r>
      <w:r w:rsidR="00E57EC9">
        <w:t>M</w:t>
      </w:r>
      <w:r w:rsidR="00E57EC9" w:rsidRPr="00E57EC9">
        <w:rPr>
          <w:vertAlign w:val="superscript"/>
        </w:rPr>
        <w:t>me</w:t>
      </w:r>
      <w:r w:rsidR="00E57EC9">
        <w:t> </w:t>
      </w:r>
      <w:proofErr w:type="spellStart"/>
      <w:r w:rsidRPr="00034910">
        <w:t>Patorne</w:t>
      </w:r>
      <w:proofErr w:type="spellEnd"/>
      <w:r w:rsidRPr="00034910">
        <w:t xml:space="preserve"> à l</w:t>
      </w:r>
      <w:r w:rsidR="00E57EC9">
        <w:t>’</w:t>
      </w:r>
      <w:r w:rsidRPr="00034910">
        <w:t>hôtel Frascati</w:t>
      </w:r>
      <w:r w:rsidR="00E57EC9">
        <w:t xml:space="preserve">, </w:t>
      </w:r>
      <w:r w:rsidRPr="00034910">
        <w:t xml:space="preserve">le paquebot </w:t>
      </w:r>
      <w:r w:rsidRPr="00034910">
        <w:rPr>
          <w:i/>
          <w:iCs/>
        </w:rPr>
        <w:t>Touraine</w:t>
      </w:r>
      <w:r w:rsidR="00E57EC9">
        <w:rPr>
          <w:i/>
          <w:iCs/>
        </w:rPr>
        <w:t xml:space="preserve">, </w:t>
      </w:r>
      <w:r w:rsidRPr="00034910">
        <w:t>sur lequel les voyageurs d</w:t>
      </w:r>
      <w:r w:rsidRPr="00034910">
        <w:t>e</w:t>
      </w:r>
      <w:r w:rsidRPr="00034910">
        <w:t>vaient prendre passage</w:t>
      </w:r>
      <w:r w:rsidR="00E57EC9">
        <w:t xml:space="preserve">, </w:t>
      </w:r>
      <w:r w:rsidRPr="00034910">
        <w:t>ne partant que le surlendemain</w:t>
      </w:r>
      <w:r w:rsidR="00E57EC9">
        <w:t xml:space="preserve">. </w:t>
      </w:r>
      <w:r w:rsidRPr="00034910">
        <w:t xml:space="preserve">La </w:t>
      </w:r>
      <w:proofErr w:type="spellStart"/>
      <w:r w:rsidRPr="00034910">
        <w:rPr>
          <w:i/>
          <w:iCs/>
        </w:rPr>
        <w:t>B</w:t>
      </w:r>
      <w:r w:rsidRPr="00034910">
        <w:rPr>
          <w:i/>
          <w:iCs/>
        </w:rPr>
        <w:t>o</w:t>
      </w:r>
      <w:r w:rsidRPr="00034910">
        <w:rPr>
          <w:i/>
          <w:iCs/>
        </w:rPr>
        <w:t>tera</w:t>
      </w:r>
      <w:proofErr w:type="spellEnd"/>
      <w:r w:rsidRPr="00034910">
        <w:rPr>
          <w:i/>
          <w:iCs/>
        </w:rPr>
        <w:t xml:space="preserve"> </w:t>
      </w:r>
      <w:r w:rsidRPr="00034910">
        <w:t>déposa Larmette au même hôtel</w:t>
      </w:r>
      <w:r w:rsidR="00E57EC9">
        <w:t>.</w:t>
      </w:r>
    </w:p>
    <w:p w14:paraId="7B65BA8E" w14:textId="77777777" w:rsidR="00E57EC9" w:rsidRDefault="00776CEA" w:rsidP="00E57EC9">
      <w:proofErr w:type="spellStart"/>
      <w:r w:rsidRPr="00034910">
        <w:t>Frachay</w:t>
      </w:r>
      <w:proofErr w:type="spellEnd"/>
      <w:r w:rsidRPr="00034910">
        <w:t xml:space="preserve"> mena alors son automobile à la tente des trans</w:t>
      </w:r>
      <w:r w:rsidRPr="00034910">
        <w:t>a</w:t>
      </w:r>
      <w:r w:rsidRPr="00034910">
        <w:t>tlantiques où il apprit que l</w:t>
      </w:r>
      <w:r w:rsidR="00E57EC9">
        <w:t>’</w:t>
      </w:r>
      <w:r w:rsidRPr="00034910">
        <w:t>embarquement aurait lieu le lend</w:t>
      </w:r>
      <w:r w:rsidRPr="00034910">
        <w:t>e</w:t>
      </w:r>
      <w:r w:rsidRPr="00034910">
        <w:t>main</w:t>
      </w:r>
      <w:r w:rsidR="00E57EC9">
        <w:t xml:space="preserve">. </w:t>
      </w:r>
      <w:r w:rsidRPr="00034910">
        <w:t>L</w:t>
      </w:r>
      <w:r w:rsidR="00E57EC9">
        <w:t>’</w:t>
      </w:r>
      <w:r w:rsidRPr="00034910">
        <w:t xml:space="preserve">ingénieur métis </w:t>
      </w:r>
      <w:proofErr w:type="spellStart"/>
      <w:r w:rsidRPr="00034910">
        <w:t>Botera</w:t>
      </w:r>
      <w:proofErr w:type="spellEnd"/>
      <w:r w:rsidR="00E57EC9">
        <w:t xml:space="preserve">, </w:t>
      </w:r>
      <w:r w:rsidRPr="00034910">
        <w:t>qui avait donné son nom à la voiture de Larmette</w:t>
      </w:r>
      <w:r w:rsidR="00E57EC9">
        <w:t xml:space="preserve">, </w:t>
      </w:r>
      <w:r w:rsidRPr="00034910">
        <w:t>l</w:t>
      </w:r>
      <w:r w:rsidR="00E57EC9">
        <w:t>’</w:t>
      </w:r>
      <w:r w:rsidRPr="00034910">
        <w:t>y suivit</w:t>
      </w:r>
      <w:r w:rsidR="00E57EC9">
        <w:t>.</w:t>
      </w:r>
    </w:p>
    <w:p w14:paraId="4D2F5099" w14:textId="77777777" w:rsidR="00E57EC9" w:rsidRDefault="00776CEA" w:rsidP="00E57EC9">
      <w:r w:rsidRPr="00034910">
        <w:t>Mais si vite qu</w:t>
      </w:r>
      <w:r w:rsidR="00E57EC9">
        <w:t>’</w:t>
      </w:r>
      <w:r w:rsidRPr="00034910">
        <w:t>il se fût mis en route</w:t>
      </w:r>
      <w:r w:rsidR="00E57EC9">
        <w:t xml:space="preserve">, </w:t>
      </w:r>
      <w:r w:rsidRPr="00034910">
        <w:t>le métis ne put faire que sa machine</w:t>
      </w:r>
      <w:r w:rsidR="00E57EC9">
        <w:t xml:space="preserve">, </w:t>
      </w:r>
      <w:r w:rsidRPr="00034910">
        <w:t xml:space="preserve">plus volumineuse et plus lourde que la </w:t>
      </w:r>
      <w:r w:rsidRPr="00034910">
        <w:rPr>
          <w:i/>
          <w:iCs/>
        </w:rPr>
        <w:t>de Dion</w:t>
      </w:r>
      <w:r w:rsidR="00E57EC9">
        <w:rPr>
          <w:i/>
          <w:iCs/>
        </w:rPr>
        <w:t xml:space="preserve">, </w:t>
      </w:r>
      <w:r w:rsidRPr="00034910">
        <w:t>fût garée aussi rapidement</w:t>
      </w:r>
      <w:r w:rsidR="00E57EC9">
        <w:t xml:space="preserve">. </w:t>
      </w:r>
      <w:r w:rsidRPr="00034910">
        <w:t xml:space="preserve">Et </w:t>
      </w:r>
      <w:proofErr w:type="spellStart"/>
      <w:r w:rsidRPr="00034910">
        <w:t>Frachay</w:t>
      </w:r>
      <w:proofErr w:type="spellEnd"/>
      <w:r w:rsidRPr="00034910">
        <w:t xml:space="preserve"> s</w:t>
      </w:r>
      <w:r w:rsidR="00E57EC9">
        <w:t>’</w:t>
      </w:r>
      <w:r w:rsidRPr="00034910">
        <w:t>éloigna</w:t>
      </w:r>
      <w:r w:rsidR="00E57EC9">
        <w:t xml:space="preserve">, </w:t>
      </w:r>
      <w:r w:rsidRPr="00034910">
        <w:t>le laissant à la tente des transatlantiques</w:t>
      </w:r>
      <w:r w:rsidR="00E57EC9">
        <w:t xml:space="preserve">. </w:t>
      </w:r>
      <w:r w:rsidRPr="00034910">
        <w:t>Pour lui</w:t>
      </w:r>
      <w:r w:rsidR="00E57EC9">
        <w:t xml:space="preserve">, </w:t>
      </w:r>
      <w:r w:rsidRPr="00034910">
        <w:t>il pressa sa marche et reg</w:t>
      </w:r>
      <w:r w:rsidRPr="00034910">
        <w:t>a</w:t>
      </w:r>
      <w:r w:rsidRPr="00034910">
        <w:t>gna l</w:t>
      </w:r>
      <w:r w:rsidR="00E57EC9">
        <w:t>’</w:t>
      </w:r>
      <w:r w:rsidRPr="00034910">
        <w:t>hôtel Frascati</w:t>
      </w:r>
      <w:r w:rsidR="00E57EC9">
        <w:t>.</w:t>
      </w:r>
    </w:p>
    <w:p w14:paraId="01855D43" w14:textId="77777777" w:rsidR="00E57EC9" w:rsidRDefault="00776CEA" w:rsidP="00E57EC9">
      <w:r w:rsidRPr="00034910">
        <w:t>Comme il arrivait à la grille d</w:t>
      </w:r>
      <w:r w:rsidR="00E57EC9">
        <w:t>’</w:t>
      </w:r>
      <w:r w:rsidRPr="00034910">
        <w:t>entrée</w:t>
      </w:r>
      <w:r w:rsidR="00E57EC9">
        <w:t xml:space="preserve">, </w:t>
      </w:r>
      <w:proofErr w:type="spellStart"/>
      <w:r w:rsidRPr="00034910">
        <w:t>Fleuriane</w:t>
      </w:r>
      <w:proofErr w:type="spellEnd"/>
      <w:r w:rsidRPr="00034910">
        <w:t xml:space="preserve"> se présenta à ses yeux</w:t>
      </w:r>
      <w:r w:rsidR="00E57EC9">
        <w:t>.</w:t>
      </w:r>
    </w:p>
    <w:p w14:paraId="5A2710C4" w14:textId="77777777" w:rsidR="00E57EC9" w:rsidRDefault="00E57EC9" w:rsidP="00E57EC9">
      <w:r>
        <w:t>— </w:t>
      </w:r>
      <w:r w:rsidR="00776CEA" w:rsidRPr="00034910">
        <w:t>Imprudente</w:t>
      </w:r>
      <w:r>
        <w:t xml:space="preserve"> ! </w:t>
      </w:r>
      <w:r w:rsidR="00776CEA" w:rsidRPr="00034910">
        <w:t>fit-il sourdement</w:t>
      </w:r>
      <w:r>
        <w:t xml:space="preserve">. </w:t>
      </w:r>
      <w:r w:rsidR="00776CEA" w:rsidRPr="00034910">
        <w:t>Elle secoua la tête</w:t>
      </w:r>
      <w:r>
        <w:t>.</w:t>
      </w:r>
    </w:p>
    <w:p w14:paraId="4E5F30C5" w14:textId="77777777" w:rsidR="00E57EC9" w:rsidRDefault="00E57EC9" w:rsidP="00E57EC9">
      <w:r>
        <w:t>— </w:t>
      </w:r>
      <w:r w:rsidR="00776CEA" w:rsidRPr="00034910">
        <w:t>Non</w:t>
      </w:r>
      <w:r>
        <w:t xml:space="preserve">, </w:t>
      </w:r>
      <w:r w:rsidR="00776CEA" w:rsidRPr="00034910">
        <w:t>Larmette nous a fait porter des fleurs encore</w:t>
      </w:r>
      <w:r>
        <w:t xml:space="preserve">… </w:t>
      </w:r>
      <w:r w:rsidR="00776CEA" w:rsidRPr="00034910">
        <w:t xml:space="preserve">Il fait le joli cœur avec </w:t>
      </w:r>
      <w:proofErr w:type="spellStart"/>
      <w:r w:rsidR="00776CEA" w:rsidRPr="00034910">
        <w:t>Patorne</w:t>
      </w:r>
      <w:proofErr w:type="spellEnd"/>
      <w:r>
        <w:t>.</w:t>
      </w:r>
    </w:p>
    <w:p w14:paraId="6362D378" w14:textId="77777777" w:rsidR="00E57EC9" w:rsidRDefault="00776CEA" w:rsidP="00E57EC9">
      <w:r w:rsidRPr="00034910">
        <w:t>Elle avait souri en prononçant ces mots</w:t>
      </w:r>
      <w:r w:rsidR="00E57EC9">
        <w:t>.</w:t>
      </w:r>
    </w:p>
    <w:p w14:paraId="75617394" w14:textId="77777777" w:rsidR="00E57EC9" w:rsidRDefault="00E57EC9" w:rsidP="00E57EC9">
      <w:r>
        <w:t>— </w:t>
      </w:r>
      <w:r w:rsidR="00776CEA" w:rsidRPr="00034910">
        <w:t>Alors</w:t>
      </w:r>
      <w:r>
        <w:t xml:space="preserve">, </w:t>
      </w:r>
      <w:r w:rsidR="00776CEA" w:rsidRPr="00034910">
        <w:t>vous comprenez son jeu</w:t>
      </w:r>
      <w:r>
        <w:t xml:space="preserve"> ? </w:t>
      </w:r>
      <w:r w:rsidR="00776CEA" w:rsidRPr="00034910">
        <w:t>questionna Dick d</w:t>
      </w:r>
      <w:r>
        <w:t>’</w:t>
      </w:r>
      <w:r w:rsidR="00776CEA" w:rsidRPr="00034910">
        <w:t>une voix légère comme un souffle</w:t>
      </w:r>
      <w:r>
        <w:t>.</w:t>
      </w:r>
    </w:p>
    <w:p w14:paraId="16347550" w14:textId="77777777" w:rsidR="00E57EC9" w:rsidRDefault="00776CEA" w:rsidP="00E57EC9">
      <w:r w:rsidRPr="00034910">
        <w:lastRenderedPageBreak/>
        <w:t>La jeune fille eut un geste vague</w:t>
      </w:r>
      <w:r w:rsidR="00E57EC9">
        <w:t>.</w:t>
      </w:r>
    </w:p>
    <w:p w14:paraId="11CD2CAE" w14:textId="533DD21B" w:rsidR="00E57EC9" w:rsidRDefault="00E57EC9" w:rsidP="00E57EC9">
      <w:r>
        <w:t>— </w:t>
      </w:r>
      <w:r w:rsidR="00776CEA" w:rsidRPr="00034910">
        <w:t>Bien simple</w:t>
      </w:r>
      <w:r>
        <w:t xml:space="preserve">, </w:t>
      </w:r>
      <w:r w:rsidR="00776CEA" w:rsidRPr="00034910">
        <w:t>cependant</w:t>
      </w:r>
      <w:r>
        <w:t xml:space="preserve">. </w:t>
      </w:r>
      <w:r w:rsidR="00776CEA" w:rsidRPr="00034910">
        <w:t>Il achète votre entourage</w:t>
      </w:r>
      <w:r>
        <w:t xml:space="preserve">. </w:t>
      </w:r>
      <w:r w:rsidR="00776CEA" w:rsidRPr="00034910">
        <w:t>Bo</w:t>
      </w:r>
      <w:r w:rsidR="00776CEA" w:rsidRPr="00034910">
        <w:t>u</w:t>
      </w:r>
      <w:r w:rsidR="00776CEA" w:rsidRPr="00034910">
        <w:t xml:space="preserve">quets et galanteries avec </w:t>
      </w:r>
      <w:r>
        <w:t>M</w:t>
      </w:r>
      <w:r w:rsidRPr="00E57EC9">
        <w:rPr>
          <w:vertAlign w:val="superscript"/>
        </w:rPr>
        <w:t>me</w:t>
      </w:r>
      <w:r>
        <w:t> </w:t>
      </w:r>
      <w:proofErr w:type="spellStart"/>
      <w:r w:rsidR="00776CEA" w:rsidRPr="00034910">
        <w:t>Patorne</w:t>
      </w:r>
      <w:proofErr w:type="spellEnd"/>
      <w:r>
        <w:t xml:space="preserve">, </w:t>
      </w:r>
      <w:r w:rsidR="00776CEA" w:rsidRPr="00034910">
        <w:t>la pauvre femme doit être ravie</w:t>
      </w:r>
      <w:r>
        <w:t>…</w:t>
      </w:r>
    </w:p>
    <w:p w14:paraId="00883360" w14:textId="77777777" w:rsidR="00E57EC9" w:rsidRDefault="00E57EC9" w:rsidP="00E57EC9">
      <w:r>
        <w:t>— </w:t>
      </w:r>
      <w:r w:rsidR="00776CEA" w:rsidRPr="00034910">
        <w:t>Dites transportée</w:t>
      </w:r>
      <w:r>
        <w:t>.</w:t>
      </w:r>
    </w:p>
    <w:p w14:paraId="7B8ABCDF" w14:textId="77777777" w:rsidR="00E57EC9" w:rsidRDefault="00E57EC9" w:rsidP="00E57EC9">
      <w:r>
        <w:t>— </w:t>
      </w:r>
      <w:r w:rsidR="00776CEA" w:rsidRPr="00034910">
        <w:t>La pièce à Jean</w:t>
      </w:r>
      <w:r>
        <w:t xml:space="preserve"> ; </w:t>
      </w:r>
      <w:r w:rsidR="00776CEA" w:rsidRPr="00034910">
        <w:t>cigare et poignées de main à votre m</w:t>
      </w:r>
      <w:r w:rsidR="00776CEA" w:rsidRPr="00034910">
        <w:t>é</w:t>
      </w:r>
      <w:r w:rsidR="00776CEA" w:rsidRPr="00034910">
        <w:t>canicien</w:t>
      </w:r>
      <w:r>
        <w:t xml:space="preserve">. </w:t>
      </w:r>
      <w:r w:rsidR="00776CEA" w:rsidRPr="00034910">
        <w:t>Tout cela le plus simplement du monde</w:t>
      </w:r>
      <w:r>
        <w:t xml:space="preserve"> ; </w:t>
      </w:r>
      <w:r w:rsidR="00776CEA" w:rsidRPr="00034910">
        <w:t>on dévisse un écrou</w:t>
      </w:r>
      <w:r>
        <w:t xml:space="preserve"> ; </w:t>
      </w:r>
      <w:r w:rsidR="00776CEA" w:rsidRPr="00034910">
        <w:t>on le jette dans le fossé</w:t>
      </w:r>
      <w:r>
        <w:t xml:space="preserve"> ; </w:t>
      </w:r>
      <w:r w:rsidR="00776CEA" w:rsidRPr="00034910">
        <w:t>on demande aide à la voiture qui suit et</w:t>
      </w:r>
      <w:r>
        <w:t xml:space="preserve">, </w:t>
      </w:r>
      <w:r w:rsidR="00776CEA" w:rsidRPr="00034910">
        <w:t>le mal réparé</w:t>
      </w:r>
      <w:r>
        <w:t xml:space="preserve">, </w:t>
      </w:r>
      <w:r w:rsidR="00776CEA" w:rsidRPr="00034910">
        <w:t>on se montre tout à fait reconnaissant</w:t>
      </w:r>
      <w:r>
        <w:t xml:space="preserve">. </w:t>
      </w:r>
      <w:r w:rsidR="00776CEA" w:rsidRPr="00034910">
        <w:t>Qui ne serait touché du procédé</w:t>
      </w:r>
      <w:r>
        <w:t> ?</w:t>
      </w:r>
    </w:p>
    <w:p w14:paraId="0C55D1D0" w14:textId="77777777" w:rsidR="00E57EC9" w:rsidRDefault="00776CEA" w:rsidP="00E57EC9">
      <w:r w:rsidRPr="00034910">
        <w:t>Mais changeant de ton</w:t>
      </w:r>
      <w:r w:rsidR="00E57EC9">
        <w:t> :</w:t>
      </w:r>
    </w:p>
    <w:p w14:paraId="79B4AB8C" w14:textId="77777777" w:rsidR="00E57EC9" w:rsidRDefault="00E57EC9" w:rsidP="00E57EC9">
      <w:r>
        <w:t>— </w:t>
      </w:r>
      <w:r w:rsidR="00776CEA" w:rsidRPr="00034910">
        <w:t>Ceci vous prouve que notre adversaire est très fort</w:t>
      </w:r>
      <w:r>
        <w:t xml:space="preserve">. </w:t>
      </w:r>
      <w:r w:rsidR="00776CEA" w:rsidRPr="00034910">
        <w:t>Donc redoublez de prudence et surtout ne cherchez plus à me re</w:t>
      </w:r>
      <w:r w:rsidR="00776CEA" w:rsidRPr="00034910">
        <w:t>n</w:t>
      </w:r>
      <w:r w:rsidR="00776CEA" w:rsidRPr="00034910">
        <w:t>contrer comme en ce moment</w:t>
      </w:r>
      <w:r>
        <w:t xml:space="preserve">. </w:t>
      </w:r>
      <w:r w:rsidR="00776CEA" w:rsidRPr="00034910">
        <w:t>Je vous en prie</w:t>
      </w:r>
      <w:r>
        <w:t xml:space="preserve">, </w:t>
      </w:r>
      <w:r w:rsidR="00776CEA" w:rsidRPr="00034910">
        <w:t>Mademoiselle</w:t>
      </w:r>
      <w:r>
        <w:t xml:space="preserve">, </w:t>
      </w:r>
      <w:r w:rsidR="00776CEA" w:rsidRPr="00034910">
        <w:t>laissez-moi le soin de me trouver sur votre passage quand je le jugerai opportun</w:t>
      </w:r>
      <w:r>
        <w:t>.</w:t>
      </w:r>
    </w:p>
    <w:p w14:paraId="077ACCDF" w14:textId="77777777" w:rsidR="00E57EC9" w:rsidRDefault="00776CEA" w:rsidP="00E57EC9">
      <w:proofErr w:type="spellStart"/>
      <w:r w:rsidRPr="00034910">
        <w:t>Fleuriane</w:t>
      </w:r>
      <w:proofErr w:type="spellEnd"/>
      <w:r w:rsidRPr="00034910">
        <w:t xml:space="preserve"> le regarda bien en face et dit seulement</w:t>
      </w:r>
      <w:r w:rsidR="00E57EC9">
        <w:t> :</w:t>
      </w:r>
    </w:p>
    <w:p w14:paraId="0F913CA1" w14:textId="77777777" w:rsidR="00E57EC9" w:rsidRDefault="00E57EC9" w:rsidP="00E57EC9">
      <w:r>
        <w:t>— </w:t>
      </w:r>
      <w:r w:rsidR="00776CEA" w:rsidRPr="00034910">
        <w:t>J</w:t>
      </w:r>
      <w:r>
        <w:t>’</w:t>
      </w:r>
      <w:r w:rsidR="00776CEA" w:rsidRPr="00034910">
        <w:t>obéirai</w:t>
      </w:r>
      <w:r>
        <w:t>.</w:t>
      </w:r>
    </w:p>
    <w:p w14:paraId="24EAFBE5" w14:textId="77777777" w:rsidR="00E57EC9" w:rsidRDefault="00E57EC9" w:rsidP="00E57EC9">
      <w:r>
        <w:t>— </w:t>
      </w:r>
      <w:r w:rsidR="00776CEA" w:rsidRPr="00034910">
        <w:t>Merci</w:t>
      </w:r>
      <w:r>
        <w:t xml:space="preserve">, </w:t>
      </w:r>
      <w:r w:rsidR="00776CEA" w:rsidRPr="00034910">
        <w:t>Mademoiselle</w:t>
      </w:r>
      <w:r>
        <w:t xml:space="preserve">. </w:t>
      </w:r>
      <w:r w:rsidR="00776CEA" w:rsidRPr="00034910">
        <w:t>Je tiens à vaincre</w:t>
      </w:r>
      <w:r>
        <w:t xml:space="preserve">, </w:t>
      </w:r>
      <w:r w:rsidR="00776CEA" w:rsidRPr="00034910">
        <w:t>je vous le jure</w:t>
      </w:r>
      <w:r>
        <w:t xml:space="preserve">… </w:t>
      </w:r>
      <w:r w:rsidR="00776CEA" w:rsidRPr="00034910">
        <w:t>Pardonnez-moi si je dois commander</w:t>
      </w:r>
      <w:r>
        <w:t>.</w:t>
      </w:r>
    </w:p>
    <w:p w14:paraId="37BCDDF3" w14:textId="77777777" w:rsidR="00E57EC9" w:rsidRDefault="00776CEA" w:rsidP="00E57EC9">
      <w:r w:rsidRPr="00034910">
        <w:t>Et il passa</w:t>
      </w:r>
      <w:r w:rsidR="00E57EC9">
        <w:t xml:space="preserve">, </w:t>
      </w:r>
      <w:r w:rsidRPr="00034910">
        <w:t>sans qu</w:t>
      </w:r>
      <w:r w:rsidR="00E57EC9">
        <w:t>’</w:t>
      </w:r>
      <w:r w:rsidRPr="00034910">
        <w:t>elle cherchât à le retenir</w:t>
      </w:r>
      <w:r w:rsidR="00E57EC9">
        <w:t xml:space="preserve">, </w:t>
      </w:r>
      <w:r w:rsidRPr="00034910">
        <w:t>éprouvant un état d</w:t>
      </w:r>
      <w:r w:rsidR="00E57EC9">
        <w:t>’</w:t>
      </w:r>
      <w:r w:rsidRPr="00034910">
        <w:t>esprit dont elle se sentait stupéfaite</w:t>
      </w:r>
      <w:r w:rsidR="00E57EC9">
        <w:t>.</w:t>
      </w:r>
    </w:p>
    <w:p w14:paraId="62256232" w14:textId="77777777" w:rsidR="00E57EC9" w:rsidRDefault="00776CEA" w:rsidP="00E57EC9">
      <w:r w:rsidRPr="00034910">
        <w:t>Elle</w:t>
      </w:r>
      <w:r w:rsidR="00E57EC9">
        <w:t xml:space="preserve">, </w:t>
      </w:r>
      <w:r w:rsidRPr="00034910">
        <w:t>la Canadienne librement élevée à l</w:t>
      </w:r>
      <w:r w:rsidR="00E57EC9">
        <w:t>’</w:t>
      </w:r>
      <w:r w:rsidRPr="00034910">
        <w:t>américaine</w:t>
      </w:r>
      <w:r w:rsidR="00E57EC9">
        <w:t xml:space="preserve">, </w:t>
      </w:r>
      <w:r w:rsidRPr="00034910">
        <w:t>elle pour qui</w:t>
      </w:r>
      <w:r w:rsidR="00E57EC9">
        <w:t xml:space="preserve">, </w:t>
      </w:r>
      <w:r w:rsidRPr="00034910">
        <w:t>jusqu</w:t>
      </w:r>
      <w:r w:rsidR="00E57EC9">
        <w:t>’</w:t>
      </w:r>
      <w:r w:rsidRPr="00034910">
        <w:t xml:space="preserve">à </w:t>
      </w:r>
      <w:r w:rsidRPr="00370634">
        <w:t xml:space="preserve">ce </w:t>
      </w:r>
      <w:r w:rsidRPr="00034910">
        <w:t>moment</w:t>
      </w:r>
      <w:r w:rsidR="00E57EC9">
        <w:t xml:space="preserve">, </w:t>
      </w:r>
      <w:r w:rsidRPr="00034910">
        <w:t>vivre signifiait agir à sa volonté</w:t>
      </w:r>
      <w:r w:rsidR="00E57EC9">
        <w:t xml:space="preserve">, </w:t>
      </w:r>
      <w:r w:rsidRPr="00034910">
        <w:t>elle comprenait tout à coup</w:t>
      </w:r>
      <w:r w:rsidR="00E57EC9">
        <w:t xml:space="preserve">, – </w:t>
      </w:r>
      <w:r w:rsidRPr="00034910">
        <w:t>pourquoi</w:t>
      </w:r>
      <w:r w:rsidR="00E57EC9">
        <w:t xml:space="preserve"> ? </w:t>
      </w:r>
      <w:r w:rsidRPr="00034910">
        <w:t>comment</w:t>
      </w:r>
      <w:r w:rsidR="00E57EC9">
        <w:t xml:space="preserve"> ? </w:t>
      </w:r>
      <w:r w:rsidRPr="00034910">
        <w:t>Questions insolubles</w:t>
      </w:r>
      <w:r w:rsidR="00E57EC9">
        <w:t xml:space="preserve">, – </w:t>
      </w:r>
      <w:r w:rsidRPr="00034910">
        <w:t>elle comprenait que l</w:t>
      </w:r>
      <w:r w:rsidR="00E57EC9">
        <w:t>’</w:t>
      </w:r>
      <w:r w:rsidRPr="00034910">
        <w:t>obéissance n</w:t>
      </w:r>
      <w:r w:rsidR="00E57EC9">
        <w:t>’</w:t>
      </w:r>
      <w:r w:rsidRPr="00034910">
        <w:t>était point p</w:t>
      </w:r>
      <w:r w:rsidRPr="00034910">
        <w:t>é</w:t>
      </w:r>
      <w:r w:rsidRPr="00034910">
        <w:t>nible</w:t>
      </w:r>
      <w:r w:rsidR="00E57EC9">
        <w:t>.</w:t>
      </w:r>
    </w:p>
    <w:p w14:paraId="422E48BE" w14:textId="77777777" w:rsidR="00E57EC9" w:rsidRDefault="00776CEA" w:rsidP="00E57EC9">
      <w:r w:rsidRPr="00034910">
        <w:lastRenderedPageBreak/>
        <w:t>Cependant</w:t>
      </w:r>
      <w:r w:rsidR="00E57EC9">
        <w:t xml:space="preserve">, </w:t>
      </w:r>
      <w:r w:rsidRPr="00034910">
        <w:t>le pseudo-</w:t>
      </w:r>
      <w:proofErr w:type="spellStart"/>
      <w:r w:rsidRPr="00034910">
        <w:t>Frachay</w:t>
      </w:r>
      <w:proofErr w:type="spellEnd"/>
      <w:r w:rsidRPr="00034910">
        <w:t xml:space="preserve"> gagnait sa chambre en murmurant</w:t>
      </w:r>
      <w:r w:rsidR="00E57EC9">
        <w:t> :</w:t>
      </w:r>
    </w:p>
    <w:p w14:paraId="77288771" w14:textId="77777777" w:rsidR="00E57EC9" w:rsidRDefault="00E57EC9" w:rsidP="00E57EC9">
      <w:pPr>
        <w:rPr>
          <w:i/>
          <w:iCs/>
        </w:rPr>
      </w:pPr>
      <w:r>
        <w:t>— </w:t>
      </w:r>
      <w:r w:rsidR="00776CEA" w:rsidRPr="00034910">
        <w:t>Très dangereux</w:t>
      </w:r>
      <w:r>
        <w:t xml:space="preserve">, </w:t>
      </w:r>
      <w:r w:rsidR="00776CEA" w:rsidRPr="00034910">
        <w:t>ce Larmette</w:t>
      </w:r>
      <w:r>
        <w:t xml:space="preserve">. </w:t>
      </w:r>
      <w:r w:rsidR="00776CEA" w:rsidRPr="00034910">
        <w:t>Heureusement</w:t>
      </w:r>
      <w:r>
        <w:t xml:space="preserve">, </w:t>
      </w:r>
      <w:r w:rsidR="00776CEA" w:rsidRPr="00034910">
        <w:t xml:space="preserve">à bord de la </w:t>
      </w:r>
      <w:r w:rsidR="00776CEA" w:rsidRPr="00034910">
        <w:rPr>
          <w:i/>
          <w:iCs/>
        </w:rPr>
        <w:t>Touraine</w:t>
      </w:r>
      <w:r>
        <w:rPr>
          <w:i/>
          <w:iCs/>
        </w:rPr>
        <w:t xml:space="preserve">, </w:t>
      </w:r>
      <w:r w:rsidR="00776CEA" w:rsidRPr="00034910">
        <w:t>je lui ai ménagé de l</w:t>
      </w:r>
      <w:r>
        <w:t>’</w:t>
      </w:r>
      <w:r w:rsidR="00776CEA" w:rsidRPr="00034910">
        <w:t>occupation</w:t>
      </w:r>
      <w:r>
        <w:t xml:space="preserve">. </w:t>
      </w:r>
      <w:r w:rsidR="00776CEA" w:rsidRPr="00034910">
        <w:t>Va toujours</w:t>
      </w:r>
      <w:r>
        <w:t xml:space="preserve">, </w:t>
      </w:r>
      <w:r w:rsidR="00776CEA" w:rsidRPr="00034910">
        <w:t>mon bonhomme</w:t>
      </w:r>
      <w:r>
        <w:t xml:space="preserve">… </w:t>
      </w:r>
      <w:r w:rsidR="00776CEA" w:rsidRPr="00034910">
        <w:t>Je crois bien que</w:t>
      </w:r>
      <w:r>
        <w:t xml:space="preserve">, </w:t>
      </w:r>
      <w:r w:rsidR="00776CEA" w:rsidRPr="00034910">
        <w:t>malgré toute ton astuce</w:t>
      </w:r>
      <w:r>
        <w:t xml:space="preserve">, </w:t>
      </w:r>
      <w:r w:rsidR="00776CEA" w:rsidRPr="00034910">
        <w:t xml:space="preserve">tu commettras en mer ta </w:t>
      </w:r>
      <w:r w:rsidR="00776CEA" w:rsidRPr="00034910">
        <w:rPr>
          <w:i/>
          <w:iCs/>
        </w:rPr>
        <w:t>deuxième sottise</w:t>
      </w:r>
      <w:r>
        <w:rPr>
          <w:i/>
          <w:iCs/>
        </w:rPr>
        <w:t>.</w:t>
      </w:r>
    </w:p>
    <w:p w14:paraId="19BC83A3" w14:textId="77777777" w:rsidR="00E57EC9" w:rsidRDefault="00776CEA" w:rsidP="00E57EC9">
      <w:r w:rsidRPr="00034910">
        <w:t>Comme il passait devant le salon de lecture mis à la disp</w:t>
      </w:r>
      <w:r w:rsidRPr="00034910">
        <w:t>o</w:t>
      </w:r>
      <w:r w:rsidRPr="00034910">
        <w:t>sition des clients du Frascati</w:t>
      </w:r>
      <w:r w:rsidR="00E57EC9">
        <w:t xml:space="preserve">, </w:t>
      </w:r>
      <w:r w:rsidRPr="00034910">
        <w:t>la porte s</w:t>
      </w:r>
      <w:r w:rsidR="00E57EC9">
        <w:t>’</w:t>
      </w:r>
      <w:r w:rsidRPr="00034910">
        <w:t>ouvrit brusquement</w:t>
      </w:r>
      <w:r w:rsidR="00E57EC9">
        <w:t xml:space="preserve">, </w:t>
      </w:r>
      <w:r w:rsidRPr="00034910">
        <w:t xml:space="preserve">livrant passage à Jean </w:t>
      </w:r>
      <w:proofErr w:type="spellStart"/>
      <w:r w:rsidRPr="00034910">
        <w:t>Brot</w:t>
      </w:r>
      <w:proofErr w:type="spellEnd"/>
      <w:r w:rsidR="00E57EC9">
        <w:t xml:space="preserve">, </w:t>
      </w:r>
      <w:r w:rsidRPr="00034910">
        <w:t>lequel lança à l</w:t>
      </w:r>
      <w:r w:rsidR="00E57EC9">
        <w:t>’</w:t>
      </w:r>
      <w:r w:rsidRPr="00034910">
        <w:t>intérieur cette phrase</w:t>
      </w:r>
      <w:r w:rsidR="00E57EC9">
        <w:t> :</w:t>
      </w:r>
    </w:p>
    <w:p w14:paraId="1A236735" w14:textId="77777777" w:rsidR="00E57EC9" w:rsidRDefault="00E57EC9" w:rsidP="00E57EC9">
      <w:r>
        <w:t>— </w:t>
      </w:r>
      <w:r w:rsidR="00776CEA" w:rsidRPr="00034910">
        <w:t>Bien</w:t>
      </w:r>
      <w:r>
        <w:t xml:space="preserve">, </w:t>
      </w:r>
      <w:r w:rsidR="00776CEA" w:rsidRPr="00034910">
        <w:t>monsieur Larmette</w:t>
      </w:r>
      <w:r>
        <w:t xml:space="preserve">, </w:t>
      </w:r>
      <w:r w:rsidR="00776CEA" w:rsidRPr="00034910">
        <w:t>des roses</w:t>
      </w:r>
      <w:r>
        <w:t xml:space="preserve">… </w:t>
      </w:r>
      <w:r w:rsidR="00776CEA" w:rsidRPr="00034910">
        <w:t>place Gambetta</w:t>
      </w:r>
      <w:r>
        <w:t xml:space="preserve"> !… </w:t>
      </w:r>
      <w:r w:rsidR="00776CEA" w:rsidRPr="00034910">
        <w:t>J</w:t>
      </w:r>
      <w:r>
        <w:t>’</w:t>
      </w:r>
      <w:r w:rsidR="00776CEA" w:rsidRPr="00034910">
        <w:t>y cours</w:t>
      </w:r>
      <w:r>
        <w:t>.</w:t>
      </w:r>
    </w:p>
    <w:p w14:paraId="05137C62" w14:textId="56AEFBDE" w:rsidR="00E57EC9" w:rsidRDefault="00776CEA" w:rsidP="00E57EC9">
      <w:r w:rsidRPr="00034910">
        <w:t>La porte était retombée</w:t>
      </w:r>
      <w:r w:rsidR="00E57EC9">
        <w:t xml:space="preserve">, </w:t>
      </w:r>
      <w:r w:rsidRPr="00034910">
        <w:t xml:space="preserve">pas si vite cependant que Dick </w:t>
      </w:r>
      <w:proofErr w:type="spellStart"/>
      <w:r w:rsidRPr="00034910">
        <w:t>Fann</w:t>
      </w:r>
      <w:proofErr w:type="spellEnd"/>
      <w:r w:rsidRPr="00034910">
        <w:t xml:space="preserve"> n</w:t>
      </w:r>
      <w:r w:rsidR="00E57EC9">
        <w:t>’</w:t>
      </w:r>
      <w:r w:rsidRPr="00034910">
        <w:t>eût eu le temps d</w:t>
      </w:r>
      <w:r w:rsidR="00E57EC9">
        <w:t>’</w:t>
      </w:r>
      <w:r w:rsidRPr="00034910">
        <w:t xml:space="preserve">apercevoir le bijoutier et </w:t>
      </w:r>
      <w:r w:rsidR="00E57EC9">
        <w:t>M</w:t>
      </w:r>
      <w:r w:rsidR="00E57EC9" w:rsidRPr="00E57EC9">
        <w:rPr>
          <w:vertAlign w:val="superscript"/>
        </w:rPr>
        <w:t>me</w:t>
      </w:r>
      <w:r w:rsidR="00E57EC9">
        <w:t> </w:t>
      </w:r>
      <w:proofErr w:type="spellStart"/>
      <w:r w:rsidRPr="00034910">
        <w:t>Patorne</w:t>
      </w:r>
      <w:proofErr w:type="spellEnd"/>
      <w:r w:rsidRPr="00034910">
        <w:t xml:space="preserve"> en grande conversation auprès d</w:t>
      </w:r>
      <w:r w:rsidR="00E57EC9">
        <w:t>’</w:t>
      </w:r>
      <w:r w:rsidRPr="00034910">
        <w:t>une fenêtre</w:t>
      </w:r>
      <w:r w:rsidR="00E57EC9">
        <w:t>.</w:t>
      </w:r>
    </w:p>
    <w:p w14:paraId="688A188E" w14:textId="2C77B1A9" w:rsidR="00E57EC9" w:rsidRDefault="00E57EC9" w:rsidP="00E57EC9">
      <w:r>
        <w:t>— </w:t>
      </w:r>
      <w:r w:rsidR="00776CEA" w:rsidRPr="00034910">
        <w:t>Eh</w:t>
      </w:r>
      <w:r>
        <w:t xml:space="preserve"> ! </w:t>
      </w:r>
      <w:r w:rsidR="00776CEA" w:rsidRPr="00034910">
        <w:t>fit-il</w:t>
      </w:r>
      <w:r>
        <w:t xml:space="preserve">, </w:t>
      </w:r>
      <w:r w:rsidR="00776CEA" w:rsidRPr="00034910">
        <w:t xml:space="preserve">le groom de </w:t>
      </w:r>
      <w:r>
        <w:t>M</w:t>
      </w:r>
      <w:r w:rsidRPr="00E57EC9">
        <w:rPr>
          <w:vertAlign w:val="superscript"/>
        </w:rPr>
        <w:t>lle</w:t>
      </w:r>
      <w:r>
        <w:t> </w:t>
      </w:r>
      <w:proofErr w:type="spellStart"/>
      <w:r w:rsidR="00776CEA" w:rsidRPr="00034910">
        <w:t>Fleuriane</w:t>
      </w:r>
      <w:proofErr w:type="spellEnd"/>
      <w:r w:rsidR="00776CEA" w:rsidRPr="00034910">
        <w:t xml:space="preserve"> m</w:t>
      </w:r>
      <w:r>
        <w:t>’</w:t>
      </w:r>
      <w:r w:rsidR="00776CEA" w:rsidRPr="00034910">
        <w:t>a l</w:t>
      </w:r>
      <w:r>
        <w:t>’</w:t>
      </w:r>
      <w:r w:rsidR="00776CEA" w:rsidRPr="00034910">
        <w:t>air d</w:t>
      </w:r>
      <w:r>
        <w:t>’</w:t>
      </w:r>
      <w:r w:rsidR="00776CEA" w:rsidRPr="00034910">
        <w:t>être au service de ses concurrents</w:t>
      </w:r>
      <w:r>
        <w:t>.</w:t>
      </w:r>
    </w:p>
    <w:p w14:paraId="7AA198D5" w14:textId="77777777" w:rsidR="00E57EC9" w:rsidRDefault="00776CEA" w:rsidP="00E57EC9">
      <w:r w:rsidRPr="00034910">
        <w:t>Le gamin n</w:t>
      </w:r>
      <w:r w:rsidR="00E57EC9">
        <w:t>’</w:t>
      </w:r>
      <w:r w:rsidRPr="00034910">
        <w:t>était pas dans la confidence du déguisement de son interlocuteur</w:t>
      </w:r>
      <w:r w:rsidR="00E57EC9">
        <w:t xml:space="preserve">. </w:t>
      </w:r>
      <w:r w:rsidRPr="00034910">
        <w:t>Il se redressa avec toute la dignité dont il fut capable</w:t>
      </w:r>
      <w:r w:rsidR="00E57EC9">
        <w:t> :</w:t>
      </w:r>
    </w:p>
    <w:p w14:paraId="20DF7A5D" w14:textId="77777777" w:rsidR="00E57EC9" w:rsidRDefault="00E57EC9" w:rsidP="00E57EC9">
      <w:r>
        <w:t>— </w:t>
      </w:r>
      <w:r w:rsidR="00776CEA" w:rsidRPr="00034910">
        <w:t>Le service de Mademoiselle ne m</w:t>
      </w:r>
      <w:r>
        <w:t>’</w:t>
      </w:r>
      <w:r w:rsidR="00776CEA" w:rsidRPr="00034910">
        <w:t>occupe pas à cette heure</w:t>
      </w:r>
      <w:r>
        <w:t xml:space="preserve">. </w:t>
      </w:r>
      <w:r w:rsidR="00776CEA" w:rsidRPr="00034910">
        <w:t>Il y a occasion de gagner un pourboire</w:t>
      </w:r>
      <w:r>
        <w:t xml:space="preserve">, </w:t>
      </w:r>
      <w:r w:rsidR="00776CEA" w:rsidRPr="00034910">
        <w:t>j</w:t>
      </w:r>
      <w:r>
        <w:t>’</w:t>
      </w:r>
      <w:r w:rsidR="00776CEA" w:rsidRPr="00034910">
        <w:t>en profite</w:t>
      </w:r>
      <w:r>
        <w:t>.</w:t>
      </w:r>
    </w:p>
    <w:p w14:paraId="3E4D512C" w14:textId="77777777" w:rsidR="00E57EC9" w:rsidRDefault="00E57EC9" w:rsidP="00E57EC9">
      <w:r>
        <w:t>— </w:t>
      </w:r>
      <w:r w:rsidR="00776CEA" w:rsidRPr="00034910">
        <w:t>Oh</w:t>
      </w:r>
      <w:r>
        <w:t xml:space="preserve"> ! </w:t>
      </w:r>
      <w:r w:rsidR="00776CEA" w:rsidRPr="00034910">
        <w:t>ce que j</w:t>
      </w:r>
      <w:r>
        <w:t>’</w:t>
      </w:r>
      <w:r w:rsidR="00776CEA" w:rsidRPr="00034910">
        <w:t>en dis</w:t>
      </w:r>
      <w:r>
        <w:t xml:space="preserve">, </w:t>
      </w:r>
      <w:r w:rsidR="00776CEA" w:rsidRPr="00034910">
        <w:t>c</w:t>
      </w:r>
      <w:r>
        <w:t>’</w:t>
      </w:r>
      <w:r w:rsidR="00776CEA" w:rsidRPr="00034910">
        <w:t xml:space="preserve">est </w:t>
      </w:r>
      <w:proofErr w:type="gramStart"/>
      <w:r w:rsidR="00776CEA" w:rsidRPr="00034910">
        <w:t>histoire</w:t>
      </w:r>
      <w:proofErr w:type="gramEnd"/>
      <w:r w:rsidR="00776CEA" w:rsidRPr="00034910">
        <w:t xml:space="preserve"> de parler</w:t>
      </w:r>
      <w:r>
        <w:t>.</w:t>
      </w:r>
    </w:p>
    <w:p w14:paraId="400E92A6" w14:textId="77777777" w:rsidR="00E57EC9" w:rsidRDefault="00776CEA" w:rsidP="00E57EC9">
      <w:r w:rsidRPr="00034910">
        <w:t>Jean s</w:t>
      </w:r>
      <w:r w:rsidR="00E57EC9">
        <w:t>’</w:t>
      </w:r>
      <w:r w:rsidRPr="00034910">
        <w:t>éloigna sans répondre</w:t>
      </w:r>
      <w:r w:rsidR="00E57EC9">
        <w:t xml:space="preserve"> ; </w:t>
      </w:r>
      <w:r w:rsidRPr="00034910">
        <w:t>mais</w:t>
      </w:r>
      <w:r w:rsidR="00E57EC9">
        <w:t xml:space="preserve">, </w:t>
      </w:r>
      <w:r w:rsidRPr="00034910">
        <w:t>une fois dehors</w:t>
      </w:r>
      <w:r w:rsidR="00E57EC9">
        <w:t xml:space="preserve">, </w:t>
      </w:r>
      <w:r w:rsidRPr="00034910">
        <w:t>il grommela</w:t>
      </w:r>
      <w:r w:rsidR="00E57EC9">
        <w:t> :</w:t>
      </w:r>
    </w:p>
    <w:p w14:paraId="09D1D152" w14:textId="3336D52D" w:rsidR="00E57EC9" w:rsidRDefault="00E57EC9" w:rsidP="00E57EC9">
      <w:r>
        <w:lastRenderedPageBreak/>
        <w:t>— </w:t>
      </w:r>
      <w:r w:rsidR="00776CEA" w:rsidRPr="00034910">
        <w:t>De quoi se mêle-t-il</w:t>
      </w:r>
      <w:r>
        <w:t xml:space="preserve"> ? </w:t>
      </w:r>
      <w:r w:rsidR="00776CEA" w:rsidRPr="00EC4732">
        <w:rPr>
          <w:lang w:val="fr-029"/>
        </w:rPr>
        <w:t xml:space="preserve">Il </w:t>
      </w:r>
      <w:r w:rsidR="00776CEA" w:rsidRPr="00034910">
        <w:t>ne me revient pas</w:t>
      </w:r>
      <w:r>
        <w:t xml:space="preserve">, </w:t>
      </w:r>
      <w:r w:rsidR="00776CEA" w:rsidRPr="00034910">
        <w:t>ce bo</w:t>
      </w:r>
      <w:r w:rsidR="00776CEA" w:rsidRPr="00034910">
        <w:t>n</w:t>
      </w:r>
      <w:r w:rsidR="00776CEA" w:rsidRPr="00034910">
        <w:t>homme-là</w:t>
      </w:r>
      <w:r>
        <w:t xml:space="preserve">… </w:t>
      </w:r>
      <w:r w:rsidR="00776CEA" w:rsidRPr="00034910">
        <w:t>J</w:t>
      </w:r>
      <w:r>
        <w:t>’</w:t>
      </w:r>
      <w:r w:rsidR="00776CEA" w:rsidRPr="00034910">
        <w:t>aurai l</w:t>
      </w:r>
      <w:r>
        <w:t>’</w:t>
      </w:r>
      <w:r w:rsidR="00776CEA" w:rsidRPr="00034910">
        <w:t>œil sur lui</w:t>
      </w:r>
      <w:r>
        <w:t xml:space="preserve">, </w:t>
      </w:r>
      <w:r w:rsidR="00776CEA" w:rsidRPr="00034910">
        <w:t>et le bon</w:t>
      </w:r>
      <w:r>
        <w:t xml:space="preserve">, </w:t>
      </w:r>
      <w:r w:rsidR="00776CEA" w:rsidRPr="00034910">
        <w:t xml:space="preserve">comme </w:t>
      </w:r>
      <w:r>
        <w:t>M. </w:t>
      </w:r>
      <w:r w:rsidR="00776CEA" w:rsidRPr="00034910">
        <w:t xml:space="preserve">Dick </w:t>
      </w:r>
      <w:proofErr w:type="spellStart"/>
      <w:r w:rsidR="00776CEA" w:rsidRPr="00034910">
        <w:t>Fann</w:t>
      </w:r>
      <w:proofErr w:type="spellEnd"/>
      <w:r w:rsidR="00776CEA" w:rsidRPr="00034910">
        <w:t xml:space="preserve"> me l</w:t>
      </w:r>
      <w:r>
        <w:t>’</w:t>
      </w:r>
      <w:r w:rsidR="00776CEA" w:rsidRPr="00034910">
        <w:t>a recommandé</w:t>
      </w:r>
      <w:r>
        <w:t>.</w:t>
      </w:r>
    </w:p>
    <w:p w14:paraId="333EF5D6" w14:textId="77777777" w:rsidR="00E57EC9" w:rsidRDefault="00776CEA" w:rsidP="00E57EC9">
      <w:r w:rsidRPr="00034910">
        <w:t>Il ne se douta pas qu</w:t>
      </w:r>
      <w:r w:rsidR="00E57EC9">
        <w:t>’</w:t>
      </w:r>
      <w:r w:rsidRPr="00034910">
        <w:t>à cet instant même</w:t>
      </w:r>
      <w:r w:rsidR="00E57EC9">
        <w:t xml:space="preserve">, </w:t>
      </w:r>
      <w:r w:rsidRPr="00034910">
        <w:t xml:space="preserve">il se proposait tout simplement de surveiller Dick </w:t>
      </w:r>
      <w:proofErr w:type="spellStart"/>
      <w:r w:rsidRPr="00034910">
        <w:t>Fann</w:t>
      </w:r>
      <w:proofErr w:type="spellEnd"/>
      <w:r w:rsidRPr="00034910">
        <w:t xml:space="preserve"> lui-même</w:t>
      </w:r>
      <w:r w:rsidR="00E57EC9">
        <w:t>.</w:t>
      </w:r>
    </w:p>
    <w:p w14:paraId="24B7A38F" w14:textId="77777777" w:rsidR="00E57EC9" w:rsidRDefault="00776CEA" w:rsidP="00E57EC9">
      <w:r w:rsidRPr="00034910">
        <w:t>Ce dernier cependant</w:t>
      </w:r>
      <w:r w:rsidR="00E57EC9">
        <w:t xml:space="preserve">, </w:t>
      </w:r>
      <w:r w:rsidRPr="00034910">
        <w:t>après un instant d</w:t>
      </w:r>
      <w:r w:rsidR="00E57EC9">
        <w:t>’</w:t>
      </w:r>
      <w:r w:rsidRPr="00034910">
        <w:t>indécision</w:t>
      </w:r>
      <w:r w:rsidR="00E57EC9">
        <w:t xml:space="preserve">, </w:t>
      </w:r>
      <w:r w:rsidRPr="00034910">
        <w:t>s</w:t>
      </w:r>
      <w:r w:rsidR="00E57EC9">
        <w:t>’</w:t>
      </w:r>
      <w:r w:rsidRPr="00034910">
        <w:t>était engagé dans l</w:t>
      </w:r>
      <w:r w:rsidR="00E57EC9">
        <w:t>’</w:t>
      </w:r>
      <w:r w:rsidRPr="00034910">
        <w:t>escalier</w:t>
      </w:r>
      <w:r w:rsidR="00E57EC9">
        <w:t xml:space="preserve">. </w:t>
      </w:r>
      <w:r w:rsidRPr="00034910">
        <w:t>Au premier palier</w:t>
      </w:r>
      <w:r w:rsidR="00E57EC9">
        <w:t xml:space="preserve">, </w:t>
      </w:r>
      <w:r w:rsidRPr="00034910">
        <w:t>il poussa une porte et se trouva dans une galerie circulaire dominant la salle de le</w:t>
      </w:r>
      <w:r w:rsidRPr="00034910">
        <w:t>c</w:t>
      </w:r>
      <w:r w:rsidRPr="00034910">
        <w:t>ture</w:t>
      </w:r>
      <w:r w:rsidR="00E57EC9">
        <w:t>.</w:t>
      </w:r>
    </w:p>
    <w:p w14:paraId="0C147D97" w14:textId="77777777" w:rsidR="00E57EC9" w:rsidRDefault="00776CEA" w:rsidP="00E57EC9">
      <w:r w:rsidRPr="00034910">
        <w:t>Il ne lui fut pas difficile de déterminer le point précis au-dessous duquel se tenaient Larmette et la dame de compagnie</w:t>
      </w:r>
      <w:r w:rsidR="00E57EC9">
        <w:t xml:space="preserve">. </w:t>
      </w:r>
      <w:r w:rsidRPr="00034910">
        <w:t>Alors il tira de sa poche un petit instrument en forme de conque</w:t>
      </w:r>
      <w:r w:rsidR="00E57EC9">
        <w:t xml:space="preserve">, </w:t>
      </w:r>
      <w:r w:rsidRPr="00034910">
        <w:t>le suspendit par un crochet à la balustrade ajourée</w:t>
      </w:r>
      <w:r w:rsidR="00E57EC9">
        <w:t xml:space="preserve">. </w:t>
      </w:r>
      <w:r w:rsidRPr="00034910">
        <w:t>De la partie la plus étroite de l</w:t>
      </w:r>
      <w:r w:rsidR="00E57EC9">
        <w:t>’</w:t>
      </w:r>
      <w:r w:rsidRPr="00034910">
        <w:t>appareil se détachaient deux fils terminés par des cylindres minuscules d</w:t>
      </w:r>
      <w:r w:rsidR="00E57EC9">
        <w:t>’</w:t>
      </w:r>
      <w:r w:rsidRPr="00034910">
        <w:t>ébonite</w:t>
      </w:r>
      <w:r w:rsidR="00E57EC9">
        <w:t>.</w:t>
      </w:r>
    </w:p>
    <w:p w14:paraId="182D305E" w14:textId="77777777" w:rsidR="00E57EC9" w:rsidRDefault="00776CEA" w:rsidP="00E57EC9">
      <w:r w:rsidRPr="00034910">
        <w:t>Il déroula ces fils</w:t>
      </w:r>
      <w:r w:rsidR="00E57EC9">
        <w:t xml:space="preserve">, </w:t>
      </w:r>
      <w:r w:rsidRPr="00034910">
        <w:t>s</w:t>
      </w:r>
      <w:r w:rsidR="00E57EC9">
        <w:t>’</w:t>
      </w:r>
      <w:r w:rsidRPr="00034910">
        <w:t>implanta les cylindres dans les oreilles</w:t>
      </w:r>
      <w:r w:rsidR="00E57EC9">
        <w:t xml:space="preserve">. </w:t>
      </w:r>
      <w:r w:rsidRPr="00034910">
        <w:t>Aussitôt la conversation</w:t>
      </w:r>
      <w:r w:rsidR="00E57EC9">
        <w:t xml:space="preserve">, </w:t>
      </w:r>
      <w:r w:rsidRPr="00034910">
        <w:t>chuchotée à l</w:t>
      </w:r>
      <w:r w:rsidR="00E57EC9">
        <w:t>’</w:t>
      </w:r>
      <w:r w:rsidRPr="00034910">
        <w:t>étage inférieur</w:t>
      </w:r>
      <w:r w:rsidR="00E57EC9">
        <w:t xml:space="preserve">, </w:t>
      </w:r>
      <w:r w:rsidRPr="00034910">
        <w:t>lui fut aussi nettement perceptible que s</w:t>
      </w:r>
      <w:r w:rsidR="00E57EC9">
        <w:t>’</w:t>
      </w:r>
      <w:r w:rsidRPr="00034910">
        <w:t>il avait été auprès des ca</w:t>
      </w:r>
      <w:r w:rsidRPr="00034910">
        <w:t>u</w:t>
      </w:r>
      <w:r w:rsidRPr="00034910">
        <w:t>seurs</w:t>
      </w:r>
      <w:r w:rsidR="00E57EC9">
        <w:t xml:space="preserve">. </w:t>
      </w:r>
      <w:r w:rsidRPr="00034910">
        <w:t>L</w:t>
      </w:r>
      <w:r w:rsidR="00E57EC9">
        <w:t>’</w:t>
      </w:r>
      <w:r w:rsidRPr="00034910">
        <w:t>appareil qu</w:t>
      </w:r>
      <w:r w:rsidR="00E57EC9">
        <w:t>’</w:t>
      </w:r>
      <w:r w:rsidRPr="00034910">
        <w:t>il venait de mettre en action</w:t>
      </w:r>
      <w:r w:rsidR="00E57EC9">
        <w:t xml:space="preserve">, </w:t>
      </w:r>
      <w:r w:rsidRPr="00034910">
        <w:t>était tout si</w:t>
      </w:r>
      <w:r w:rsidRPr="00034910">
        <w:t>m</w:t>
      </w:r>
      <w:r w:rsidRPr="00034910">
        <w:t>plement un microphone renforçateur</w:t>
      </w:r>
      <w:r w:rsidR="00E57EC9">
        <w:t xml:space="preserve">, </w:t>
      </w:r>
      <w:r w:rsidRPr="00034910">
        <w:t>c</w:t>
      </w:r>
      <w:r w:rsidR="00E57EC9">
        <w:t>’</w:t>
      </w:r>
      <w:r w:rsidRPr="00034910">
        <w:t>est-à-dire un instr</w:t>
      </w:r>
      <w:r w:rsidRPr="00034910">
        <w:t>u</w:t>
      </w:r>
      <w:r w:rsidRPr="00034910">
        <w:t>ment destiné à renforcer pour l</w:t>
      </w:r>
      <w:r w:rsidR="00E57EC9">
        <w:t>’</w:t>
      </w:r>
      <w:r w:rsidRPr="00034910">
        <w:t>opérateur les bruits les plus l</w:t>
      </w:r>
      <w:r w:rsidRPr="00034910">
        <w:t>é</w:t>
      </w:r>
      <w:r w:rsidRPr="00034910">
        <w:t>gers</w:t>
      </w:r>
      <w:r w:rsidR="00E57EC9">
        <w:t xml:space="preserve">. </w:t>
      </w:r>
      <w:r w:rsidRPr="00034910">
        <w:t>Et le sourire aux lèvres</w:t>
      </w:r>
      <w:r w:rsidR="00E57EC9">
        <w:t xml:space="preserve">, </w:t>
      </w:r>
      <w:r w:rsidRPr="00034910">
        <w:t>il perçut les phrases suivantes</w:t>
      </w:r>
      <w:r w:rsidR="00E57EC9">
        <w:t> :</w:t>
      </w:r>
    </w:p>
    <w:p w14:paraId="182743B4" w14:textId="77777777" w:rsidR="00E57EC9" w:rsidRDefault="00E57EC9" w:rsidP="00E57EC9">
      <w:r>
        <w:t>— </w:t>
      </w:r>
      <w:r w:rsidR="00776CEA" w:rsidRPr="00034910">
        <w:t>Non</w:t>
      </w:r>
      <w:r>
        <w:t xml:space="preserve">, </w:t>
      </w:r>
      <w:r w:rsidR="00776CEA" w:rsidRPr="00034910">
        <w:t>non</w:t>
      </w:r>
      <w:r>
        <w:t xml:space="preserve">, </w:t>
      </w:r>
      <w:r w:rsidR="00776CEA" w:rsidRPr="00034910">
        <w:t>ne me remerciez pas</w:t>
      </w:r>
      <w:r>
        <w:t xml:space="preserve">, </w:t>
      </w:r>
      <w:r w:rsidR="00776CEA" w:rsidRPr="00034910">
        <w:t>Madame</w:t>
      </w:r>
      <w:r>
        <w:t xml:space="preserve">. </w:t>
      </w:r>
      <w:r w:rsidR="00776CEA" w:rsidRPr="00034910">
        <w:t>Quand le voyage</w:t>
      </w:r>
      <w:r>
        <w:t xml:space="preserve">, </w:t>
      </w:r>
      <w:r w:rsidR="00776CEA" w:rsidRPr="00034910">
        <w:t>plus avancé</w:t>
      </w:r>
      <w:r>
        <w:t xml:space="preserve">, </w:t>
      </w:r>
      <w:r w:rsidR="00776CEA" w:rsidRPr="00034910">
        <w:t>aura justifié une familiarité plus grande</w:t>
      </w:r>
      <w:r>
        <w:t xml:space="preserve">, </w:t>
      </w:r>
      <w:r w:rsidR="00776CEA" w:rsidRPr="00034910">
        <w:t>je vous dirai pourquoi je suis votre obligé quand vous acceptez des fleurs</w:t>
      </w:r>
      <w:r>
        <w:t>.</w:t>
      </w:r>
    </w:p>
    <w:p w14:paraId="4B5ED959" w14:textId="77777777" w:rsidR="00E57EC9" w:rsidRDefault="00776CEA" w:rsidP="00E57EC9">
      <w:r w:rsidRPr="00034910">
        <w:t>À l</w:t>
      </w:r>
      <w:r w:rsidR="00E57EC9">
        <w:t>’</w:t>
      </w:r>
      <w:r w:rsidRPr="00034910">
        <w:t>affirmation de Larmette</w:t>
      </w:r>
      <w:r w:rsidR="00E57EC9">
        <w:t xml:space="preserve">, </w:t>
      </w:r>
      <w:r w:rsidRPr="00034910">
        <w:t xml:space="preserve">la ridicule </w:t>
      </w:r>
      <w:proofErr w:type="spellStart"/>
      <w:r w:rsidRPr="00034910">
        <w:t>Patorne</w:t>
      </w:r>
      <w:proofErr w:type="spellEnd"/>
      <w:r w:rsidRPr="00034910">
        <w:t xml:space="preserve"> répondit</w:t>
      </w:r>
      <w:r w:rsidR="00E57EC9">
        <w:t xml:space="preserve">, </w:t>
      </w:r>
      <w:r w:rsidRPr="00034910">
        <w:t>minaudant</w:t>
      </w:r>
      <w:r w:rsidR="00E57EC9">
        <w:t> :</w:t>
      </w:r>
    </w:p>
    <w:p w14:paraId="71449C13" w14:textId="64FDAF6F" w:rsidR="00E57EC9" w:rsidRDefault="00E57EC9" w:rsidP="00E57EC9">
      <w:r>
        <w:lastRenderedPageBreak/>
        <w:t>— </w:t>
      </w:r>
      <w:r w:rsidR="00776CEA" w:rsidRPr="00034910">
        <w:t>Pourquoi pas de suite</w:t>
      </w:r>
      <w:r>
        <w:t xml:space="preserve"> ? </w:t>
      </w:r>
      <w:r w:rsidR="00776CEA" w:rsidRPr="00034910">
        <w:t>Si le don de ces fleurs cache un mystère</w:t>
      </w:r>
      <w:r>
        <w:t xml:space="preserve">, </w:t>
      </w:r>
      <w:r w:rsidR="00776CEA" w:rsidRPr="00034910">
        <w:t>il me semble convenable de l</w:t>
      </w:r>
      <w:r>
        <w:t>’</w:t>
      </w:r>
      <w:r w:rsidR="00776CEA" w:rsidRPr="00034910">
        <w:t>élucider sans retard</w:t>
      </w:r>
      <w:r>
        <w:t xml:space="preserve">. </w:t>
      </w:r>
      <w:r w:rsidR="00776CEA" w:rsidRPr="00034910">
        <w:t>Je suis une femme</w:t>
      </w:r>
      <w:r>
        <w:t xml:space="preserve">, </w:t>
      </w:r>
      <w:r w:rsidR="00776CEA" w:rsidRPr="00034910">
        <w:t>j</w:t>
      </w:r>
      <w:r>
        <w:t>’</w:t>
      </w:r>
      <w:r w:rsidR="00776CEA" w:rsidRPr="00034910">
        <w:t xml:space="preserve">ai charge de la réputation de </w:t>
      </w:r>
      <w:r>
        <w:t>M</w:t>
      </w:r>
      <w:r w:rsidRPr="00E57EC9">
        <w:rPr>
          <w:vertAlign w:val="superscript"/>
        </w:rPr>
        <w:t>lle</w:t>
      </w:r>
      <w:r>
        <w:t> </w:t>
      </w:r>
      <w:r w:rsidR="00776CEA" w:rsidRPr="00034910">
        <w:t>Defrance et de la mienne</w:t>
      </w:r>
      <w:r>
        <w:t xml:space="preserve">. </w:t>
      </w:r>
      <w:r w:rsidR="00776CEA" w:rsidRPr="00034910">
        <w:t>Tout ce qui n</w:t>
      </w:r>
      <w:r>
        <w:t>’</w:t>
      </w:r>
      <w:r w:rsidR="00776CEA" w:rsidRPr="00034910">
        <w:t>est point net</w:t>
      </w:r>
      <w:r>
        <w:t xml:space="preserve">, </w:t>
      </w:r>
      <w:r w:rsidR="00776CEA" w:rsidRPr="00034910">
        <w:t>clair</w:t>
      </w:r>
      <w:r>
        <w:t xml:space="preserve">, </w:t>
      </w:r>
      <w:r w:rsidR="00776CEA" w:rsidRPr="00034910">
        <w:t>doit m</w:t>
      </w:r>
      <w:r>
        <w:t>’</w:t>
      </w:r>
      <w:r w:rsidR="00776CEA" w:rsidRPr="00034910">
        <w:t>inspirer une prudente défiance</w:t>
      </w:r>
      <w:r>
        <w:t>.</w:t>
      </w:r>
    </w:p>
    <w:p w14:paraId="536B098A" w14:textId="63EEA728" w:rsidR="00E57EC9" w:rsidRDefault="007C5BD3" w:rsidP="007D17F9">
      <w:pPr>
        <w:pStyle w:val="Centrsolidaire"/>
      </w:pPr>
      <w:r w:rsidRPr="00E57EC9">
        <w:rPr>
          <w:noProof/>
        </w:rPr>
        <w:drawing>
          <wp:inline distT="0" distB="0" distL="0" distR="0" wp14:anchorId="4B31E37E" wp14:editId="51487649">
            <wp:extent cx="2727325" cy="4445000"/>
            <wp:effectExtent l="0" t="0" r="0" b="0"/>
            <wp:docPr id="11"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27325" cy="4445000"/>
                    </a:xfrm>
                    <a:prstGeom prst="rect">
                      <a:avLst/>
                    </a:prstGeom>
                    <a:noFill/>
                    <a:ln>
                      <a:noFill/>
                    </a:ln>
                  </pic:spPr>
                </pic:pic>
              </a:graphicData>
            </a:graphic>
          </wp:inline>
        </w:drawing>
      </w:r>
    </w:p>
    <w:p w14:paraId="450D4361" w14:textId="77777777" w:rsidR="00E57EC9" w:rsidRDefault="00776CEA" w:rsidP="007D17F9">
      <w:pPr>
        <w:pStyle w:val="Centr14pt"/>
      </w:pPr>
      <w:r w:rsidRPr="00E57EC9">
        <w:t>La conversation fut nettement perceptible</w:t>
      </w:r>
      <w:r w:rsidR="00E57EC9">
        <w:t>.</w:t>
      </w:r>
    </w:p>
    <w:p w14:paraId="03A0E26D" w14:textId="77777777" w:rsidR="00E57EC9" w:rsidRDefault="00776CEA" w:rsidP="00E57EC9">
      <w:r w:rsidRPr="00034910">
        <w:t>Il y eut un silence</w:t>
      </w:r>
      <w:r w:rsidR="00E57EC9">
        <w:t xml:space="preserve">, </w:t>
      </w:r>
      <w:r w:rsidRPr="00034910">
        <w:t>puis le joaillier reprit</w:t>
      </w:r>
      <w:r w:rsidR="00E57EC9">
        <w:t> :</w:t>
      </w:r>
    </w:p>
    <w:p w14:paraId="7F93BECC" w14:textId="77777777" w:rsidR="00E57EC9" w:rsidRDefault="00E57EC9" w:rsidP="00E57EC9">
      <w:r>
        <w:t>— </w:t>
      </w:r>
      <w:r w:rsidR="00776CEA" w:rsidRPr="00034910">
        <w:t>Je suis célibataire</w:t>
      </w:r>
      <w:r>
        <w:t xml:space="preserve">, </w:t>
      </w:r>
      <w:r w:rsidR="00776CEA" w:rsidRPr="00034910">
        <w:t>Madame</w:t>
      </w:r>
      <w:r>
        <w:t>…</w:t>
      </w:r>
    </w:p>
    <w:p w14:paraId="7365F538" w14:textId="77777777" w:rsidR="00E57EC9" w:rsidRDefault="00E57EC9" w:rsidP="00E57EC9">
      <w:r>
        <w:t>— </w:t>
      </w:r>
      <w:r w:rsidR="00776CEA" w:rsidRPr="00034910">
        <w:t>Je suis veuve</w:t>
      </w:r>
      <w:r>
        <w:t xml:space="preserve">, </w:t>
      </w:r>
      <w:r w:rsidR="00776CEA" w:rsidRPr="00034910">
        <w:t>Monsieur</w:t>
      </w:r>
      <w:r>
        <w:t>.</w:t>
      </w:r>
    </w:p>
    <w:p w14:paraId="4826BAC7" w14:textId="77777777" w:rsidR="00E57EC9" w:rsidRDefault="00776CEA" w:rsidP="00E57EC9">
      <w:r w:rsidRPr="00034910">
        <w:t>Larmette eut un geste joyeux que Dick ne put voir</w:t>
      </w:r>
      <w:r w:rsidR="00E57EC9">
        <w:t xml:space="preserve">, </w:t>
      </w:r>
      <w:r w:rsidRPr="00034910">
        <w:t>mais qu</w:t>
      </w:r>
      <w:r w:rsidR="00E57EC9">
        <w:t>’</w:t>
      </w:r>
      <w:r w:rsidRPr="00034910">
        <w:t>il devina à la question de son interlocutrice</w:t>
      </w:r>
      <w:r w:rsidR="00E57EC9">
        <w:t>.</w:t>
      </w:r>
    </w:p>
    <w:p w14:paraId="55D3ED7E" w14:textId="77777777" w:rsidR="00E57EC9" w:rsidRDefault="00E57EC9" w:rsidP="00E57EC9">
      <w:r>
        <w:t>— </w:t>
      </w:r>
      <w:r w:rsidR="00776CEA" w:rsidRPr="00034910">
        <w:t>Que signifient ces bras étendus</w:t>
      </w:r>
      <w:r>
        <w:t>… ?</w:t>
      </w:r>
    </w:p>
    <w:p w14:paraId="598EA867" w14:textId="77777777" w:rsidR="00E57EC9" w:rsidRDefault="00E57EC9" w:rsidP="00E57EC9">
      <w:r>
        <w:lastRenderedPageBreak/>
        <w:t>— </w:t>
      </w:r>
      <w:r w:rsidR="00776CEA" w:rsidRPr="00034910">
        <w:t>Qu</w:t>
      </w:r>
      <w:r>
        <w:t>’</w:t>
      </w:r>
      <w:r w:rsidR="00776CEA" w:rsidRPr="00034910">
        <w:t>une coïncidence singulière se produit</w:t>
      </w:r>
      <w:r>
        <w:t xml:space="preserve">, </w:t>
      </w:r>
      <w:r w:rsidR="00776CEA" w:rsidRPr="00034910">
        <w:t>chère Madame</w:t>
      </w:r>
      <w:r>
        <w:t xml:space="preserve">. </w:t>
      </w:r>
      <w:r w:rsidR="00776CEA" w:rsidRPr="00034910">
        <w:t>Vous ne comprenez pas</w:t>
      </w:r>
      <w:r>
        <w:t xml:space="preserve"> ; </w:t>
      </w:r>
      <w:r w:rsidR="00776CEA" w:rsidRPr="00034910">
        <w:t>je vais m</w:t>
      </w:r>
      <w:r>
        <w:t>’</w:t>
      </w:r>
      <w:r w:rsidR="00776CEA" w:rsidRPr="00034910">
        <w:t>expliquer puisque</w:t>
      </w:r>
      <w:r>
        <w:t xml:space="preserve">, </w:t>
      </w:r>
      <w:r w:rsidR="00776CEA" w:rsidRPr="00034910">
        <w:t>aussi bien</w:t>
      </w:r>
      <w:r>
        <w:t xml:space="preserve">, </w:t>
      </w:r>
      <w:r w:rsidR="00776CEA" w:rsidRPr="00034910">
        <w:t>je serai enchanté de vous confier mon secret</w:t>
      </w:r>
      <w:r>
        <w:t>.</w:t>
      </w:r>
    </w:p>
    <w:p w14:paraId="22F23A81" w14:textId="77777777" w:rsidR="00E57EC9" w:rsidRDefault="00776CEA" w:rsidP="00E57EC9">
      <w:r w:rsidRPr="00034910">
        <w:t>Et</w:t>
      </w:r>
      <w:r w:rsidR="00E57EC9">
        <w:t xml:space="preserve">, </w:t>
      </w:r>
      <w:r w:rsidRPr="00034910">
        <w:t>après un temps</w:t>
      </w:r>
      <w:r w:rsidR="00E57EC9">
        <w:t> :</w:t>
      </w:r>
    </w:p>
    <w:p w14:paraId="43331EAA" w14:textId="77777777" w:rsidR="00E57EC9" w:rsidRDefault="00E57EC9" w:rsidP="00E57EC9">
      <w:r>
        <w:t>— </w:t>
      </w:r>
      <w:r w:rsidR="00776CEA" w:rsidRPr="00034910">
        <w:t>Pourquoi suis-je resté seul dans la vie</w:t>
      </w:r>
      <w:r>
        <w:t xml:space="preserve">, </w:t>
      </w:r>
      <w:r w:rsidR="00776CEA" w:rsidRPr="00034910">
        <w:t>alors que ma nai</w:t>
      </w:r>
      <w:r w:rsidR="00776CEA" w:rsidRPr="00034910">
        <w:t>s</w:t>
      </w:r>
      <w:r w:rsidR="00776CEA" w:rsidRPr="00034910">
        <w:t>sance</w:t>
      </w:r>
      <w:r>
        <w:t xml:space="preserve">, </w:t>
      </w:r>
      <w:r w:rsidR="00776CEA" w:rsidRPr="00034910">
        <w:t>mes relations</w:t>
      </w:r>
      <w:r>
        <w:t xml:space="preserve">, </w:t>
      </w:r>
      <w:r w:rsidR="00776CEA" w:rsidRPr="00034910">
        <w:t>ma fortune me mettaient en posture de faire ce que l</w:t>
      </w:r>
      <w:r>
        <w:t>’</w:t>
      </w:r>
      <w:r w:rsidR="00776CEA" w:rsidRPr="00034910">
        <w:t>on est convenu d</w:t>
      </w:r>
      <w:r>
        <w:t>’</w:t>
      </w:r>
      <w:r w:rsidR="00776CEA" w:rsidRPr="00034910">
        <w:t>appeler un beau mariage</w:t>
      </w:r>
      <w:r>
        <w:t> ?</w:t>
      </w:r>
    </w:p>
    <w:p w14:paraId="09CD1E37" w14:textId="77777777" w:rsidR="00E57EC9" w:rsidRDefault="00E57EC9" w:rsidP="00E57EC9">
      <w:r>
        <w:t>— </w:t>
      </w:r>
      <w:r w:rsidR="00776CEA" w:rsidRPr="00034910">
        <w:t>Oui</w:t>
      </w:r>
      <w:r>
        <w:t xml:space="preserve">, </w:t>
      </w:r>
      <w:r w:rsidR="00776CEA" w:rsidRPr="00034910">
        <w:t>en effet</w:t>
      </w:r>
      <w:r>
        <w:t xml:space="preserve">, </w:t>
      </w:r>
      <w:r w:rsidR="00776CEA" w:rsidRPr="00034910">
        <w:t>pourquoi</w:t>
      </w:r>
      <w:r>
        <w:t> ?</w:t>
      </w:r>
    </w:p>
    <w:p w14:paraId="1230C3FB" w14:textId="77777777" w:rsidR="00E57EC9" w:rsidRDefault="00E57EC9" w:rsidP="00E57EC9">
      <w:r>
        <w:t>— </w:t>
      </w:r>
      <w:r w:rsidR="00776CEA" w:rsidRPr="00034910">
        <w:t>Pourquoi</w:t>
      </w:r>
      <w:r>
        <w:t xml:space="preserve"> ? </w:t>
      </w:r>
      <w:r w:rsidR="00776CEA" w:rsidRPr="00034910">
        <w:t>continua Larmette en scandant les syllabes</w:t>
      </w:r>
      <w:r>
        <w:t xml:space="preserve">. </w:t>
      </w:r>
      <w:r w:rsidR="00776CEA" w:rsidRPr="00034910">
        <w:t>Ma vie a été en quelque sorte la résultante d</w:t>
      </w:r>
      <w:r>
        <w:t>’</w:t>
      </w:r>
      <w:r w:rsidR="00776CEA" w:rsidRPr="00034910">
        <w:t>une séance de spir</w:t>
      </w:r>
      <w:r w:rsidR="00776CEA" w:rsidRPr="00034910">
        <w:t>i</w:t>
      </w:r>
      <w:r w:rsidR="00776CEA" w:rsidRPr="00034910">
        <w:t>tisme à laquelle j</w:t>
      </w:r>
      <w:r>
        <w:t>’</w:t>
      </w:r>
      <w:r w:rsidR="00776CEA" w:rsidRPr="00034910">
        <w:t>assistai voici près de dix ans</w:t>
      </w:r>
      <w:r>
        <w:t>.</w:t>
      </w:r>
    </w:p>
    <w:p w14:paraId="37D583DB" w14:textId="77777777" w:rsidR="00E57EC9" w:rsidRDefault="00776CEA" w:rsidP="00E57EC9">
      <w:r w:rsidRPr="00034910">
        <w:t xml:space="preserve">Dick </w:t>
      </w:r>
      <w:proofErr w:type="spellStart"/>
      <w:r w:rsidRPr="00034910">
        <w:t>Fann</w:t>
      </w:r>
      <w:proofErr w:type="spellEnd"/>
      <w:r w:rsidRPr="00034910">
        <w:t xml:space="preserve"> perçut un long soupir</w:t>
      </w:r>
      <w:r w:rsidR="00E57EC9">
        <w:t>.</w:t>
      </w:r>
    </w:p>
    <w:p w14:paraId="7422FABF" w14:textId="77777777" w:rsidR="00E57EC9" w:rsidRDefault="00E57EC9" w:rsidP="00E57EC9">
      <w:r>
        <w:t>— </w:t>
      </w:r>
      <w:r w:rsidR="00776CEA" w:rsidRPr="00034910">
        <w:t>C</w:t>
      </w:r>
      <w:r>
        <w:t>’</w:t>
      </w:r>
      <w:r w:rsidR="00776CEA" w:rsidRPr="00034910">
        <w:t>était en Angleterre</w:t>
      </w:r>
      <w:r>
        <w:t xml:space="preserve">, </w:t>
      </w:r>
      <w:r w:rsidR="00776CEA" w:rsidRPr="00034910">
        <w:t>reprit Larmette</w:t>
      </w:r>
      <w:r>
        <w:t xml:space="preserve">. </w:t>
      </w:r>
      <w:r w:rsidR="00776CEA" w:rsidRPr="00034910">
        <w:t>J</w:t>
      </w:r>
      <w:r>
        <w:t>’</w:t>
      </w:r>
      <w:r w:rsidR="00776CEA" w:rsidRPr="00034910">
        <w:t>avais été amené chez le célèbre docteur Crookes qui faisait courir tout Londres</w:t>
      </w:r>
      <w:r>
        <w:t xml:space="preserve">, </w:t>
      </w:r>
      <w:r w:rsidR="00776CEA" w:rsidRPr="00034910">
        <w:t>en effectuant devant ses invités</w:t>
      </w:r>
      <w:r>
        <w:t xml:space="preserve">, </w:t>
      </w:r>
      <w:r w:rsidR="00776CEA" w:rsidRPr="00034910">
        <w:t>sous le contrôle le plus sévère</w:t>
      </w:r>
      <w:r>
        <w:t xml:space="preserve">, </w:t>
      </w:r>
      <w:r w:rsidR="00776CEA" w:rsidRPr="00034910">
        <w:t xml:space="preserve">des expériences de </w:t>
      </w:r>
      <w:r w:rsidR="00776CEA" w:rsidRPr="00034910">
        <w:rPr>
          <w:i/>
          <w:iCs/>
        </w:rPr>
        <w:t>matérialisation d</w:t>
      </w:r>
      <w:r>
        <w:rPr>
          <w:i/>
          <w:iCs/>
        </w:rPr>
        <w:t>’</w:t>
      </w:r>
      <w:r w:rsidR="00776CEA" w:rsidRPr="00034910">
        <w:rPr>
          <w:i/>
          <w:iCs/>
        </w:rPr>
        <w:t>esprits</w:t>
      </w:r>
      <w:r>
        <w:rPr>
          <w:i/>
          <w:iCs/>
        </w:rPr>
        <w:t xml:space="preserve">. </w:t>
      </w:r>
      <w:r w:rsidR="00776CEA" w:rsidRPr="00034910">
        <w:t>On nous avait pr</w:t>
      </w:r>
      <w:r w:rsidR="00776CEA" w:rsidRPr="00034910">
        <w:t>é</w:t>
      </w:r>
      <w:r w:rsidR="00776CEA" w:rsidRPr="00034910">
        <w:t>senté ainsi</w:t>
      </w:r>
      <w:r>
        <w:t xml:space="preserve">, </w:t>
      </w:r>
      <w:r w:rsidR="00776CEA" w:rsidRPr="00034910">
        <w:t>dans un salon</w:t>
      </w:r>
      <w:r>
        <w:t xml:space="preserve">, </w:t>
      </w:r>
      <w:r w:rsidR="00776CEA" w:rsidRPr="00034910">
        <w:t>une ravissante forme de jeune fille</w:t>
      </w:r>
      <w:r>
        <w:t xml:space="preserve">… </w:t>
      </w:r>
      <w:r w:rsidR="00776CEA" w:rsidRPr="00034910">
        <w:t>une forme impalpable</w:t>
      </w:r>
      <w:r>
        <w:t xml:space="preserve">, </w:t>
      </w:r>
      <w:r w:rsidR="00776CEA" w:rsidRPr="00034910">
        <w:t>à travers laquelle cannes</w:t>
      </w:r>
      <w:r>
        <w:t xml:space="preserve">, </w:t>
      </w:r>
      <w:r w:rsidR="00776CEA" w:rsidRPr="00034910">
        <w:t>tisonniers</w:t>
      </w:r>
      <w:r>
        <w:t xml:space="preserve">, </w:t>
      </w:r>
      <w:r w:rsidR="00776CEA" w:rsidRPr="00034910">
        <w:t>pincettes passaient librement</w:t>
      </w:r>
      <w:r>
        <w:t xml:space="preserve">, </w:t>
      </w:r>
      <w:r w:rsidR="00776CEA" w:rsidRPr="00034910">
        <w:t>bien qu</w:t>
      </w:r>
      <w:r>
        <w:t>’</w:t>
      </w:r>
      <w:r w:rsidR="00776CEA" w:rsidRPr="00034910">
        <w:t>elle fût précise pour nos regards</w:t>
      </w:r>
      <w:r>
        <w:t xml:space="preserve">. </w:t>
      </w:r>
      <w:r w:rsidR="00776CEA" w:rsidRPr="00034910">
        <w:t>Elle répondait</w:t>
      </w:r>
      <w:r>
        <w:t xml:space="preserve">, </w:t>
      </w:r>
      <w:r w:rsidR="00776CEA" w:rsidRPr="00034910">
        <w:t>je m</w:t>
      </w:r>
      <w:r>
        <w:t>’</w:t>
      </w:r>
      <w:r w:rsidR="00776CEA" w:rsidRPr="00034910">
        <w:t>en souviens</w:t>
      </w:r>
      <w:r>
        <w:t xml:space="preserve">, </w:t>
      </w:r>
      <w:r w:rsidR="00776CEA" w:rsidRPr="00034910">
        <w:t>au nom de Miss Be</w:t>
      </w:r>
      <w:r w:rsidR="00776CEA" w:rsidRPr="00034910">
        <w:t>t</w:t>
      </w:r>
      <w:r w:rsidR="00776CEA" w:rsidRPr="00034910">
        <w:t>sy</w:t>
      </w:r>
      <w:r w:rsidR="00776CEA" w:rsidRPr="00034910">
        <w:rPr>
          <w:rStyle w:val="Appelnotedebasdep"/>
        </w:rPr>
        <w:footnoteReference w:id="1"/>
      </w:r>
      <w:r>
        <w:t xml:space="preserve">. </w:t>
      </w:r>
      <w:r w:rsidR="00776CEA" w:rsidRPr="00034910">
        <w:t>Je riais</w:t>
      </w:r>
      <w:r>
        <w:t xml:space="preserve">, </w:t>
      </w:r>
      <w:r w:rsidR="00776CEA" w:rsidRPr="00034910">
        <w:t>très incrédule</w:t>
      </w:r>
      <w:r>
        <w:t xml:space="preserve">, </w:t>
      </w:r>
      <w:r w:rsidR="00776CEA" w:rsidRPr="00034910">
        <w:t>m</w:t>
      </w:r>
      <w:r>
        <w:t>’</w:t>
      </w:r>
      <w:r w:rsidR="00776CEA" w:rsidRPr="00034910">
        <w:t>obstinant à ne voir là que le tr</w:t>
      </w:r>
      <w:r w:rsidR="00776CEA" w:rsidRPr="00034910">
        <w:t>a</w:t>
      </w:r>
      <w:r w:rsidR="00776CEA" w:rsidRPr="00034910">
        <w:t>vail d</w:t>
      </w:r>
      <w:r>
        <w:t>’</w:t>
      </w:r>
      <w:r w:rsidR="00776CEA" w:rsidRPr="00034910">
        <w:t>un habile illusionniste</w:t>
      </w:r>
      <w:r>
        <w:t xml:space="preserve">. </w:t>
      </w:r>
      <w:r w:rsidR="00776CEA" w:rsidRPr="00034910">
        <w:t xml:space="preserve">Le docteur </w:t>
      </w:r>
      <w:r w:rsidR="00776CEA" w:rsidRPr="00034910">
        <w:lastRenderedPageBreak/>
        <w:t>me regardait en fro</w:t>
      </w:r>
      <w:r w:rsidR="00776CEA" w:rsidRPr="00034910">
        <w:t>n</w:t>
      </w:r>
      <w:r w:rsidR="00776CEA" w:rsidRPr="00034910">
        <w:t>çant les sourcils</w:t>
      </w:r>
      <w:r>
        <w:t xml:space="preserve">. </w:t>
      </w:r>
      <w:r w:rsidR="00776CEA" w:rsidRPr="00034910">
        <w:t>Tout à coup</w:t>
      </w:r>
      <w:r>
        <w:t xml:space="preserve">, </w:t>
      </w:r>
      <w:r w:rsidR="00776CEA" w:rsidRPr="00034910">
        <w:t>il s</w:t>
      </w:r>
      <w:r>
        <w:t>’</w:t>
      </w:r>
      <w:r w:rsidR="00776CEA" w:rsidRPr="00034910">
        <w:t>adressa à moi</w:t>
      </w:r>
      <w:r>
        <w:t>.</w:t>
      </w:r>
    </w:p>
    <w:p w14:paraId="2C6C1C0E" w14:textId="77777777" w:rsidR="00E57EC9" w:rsidRDefault="00E57EC9" w:rsidP="00E57EC9">
      <w:r>
        <w:t>— </w:t>
      </w:r>
      <w:r w:rsidR="00776CEA" w:rsidRPr="00034910">
        <w:t>Vous croirez un jour au mystère des esprits</w:t>
      </w:r>
      <w:r>
        <w:t xml:space="preserve">, </w:t>
      </w:r>
      <w:r w:rsidR="00776CEA" w:rsidRPr="00034910">
        <w:t>me dit-il</w:t>
      </w:r>
      <w:r>
        <w:t xml:space="preserve">. </w:t>
      </w:r>
      <w:r w:rsidR="00776CEA" w:rsidRPr="00034910">
        <w:t>Je vais vous ouvrir la voie de la foi</w:t>
      </w:r>
      <w:r>
        <w:t>.</w:t>
      </w:r>
    </w:p>
    <w:p w14:paraId="3BF8C8B4" w14:textId="77777777" w:rsidR="00E57EC9" w:rsidRDefault="00776CEA" w:rsidP="00E57EC9">
      <w:r w:rsidRPr="00034910">
        <w:t>Et d</w:t>
      </w:r>
      <w:r w:rsidR="00E57EC9">
        <w:t>’</w:t>
      </w:r>
      <w:r w:rsidRPr="00034910">
        <w:t>un accent qui m</w:t>
      </w:r>
      <w:r w:rsidR="00E57EC9">
        <w:t>’</w:t>
      </w:r>
      <w:r w:rsidRPr="00034910">
        <w:t>impressionna</w:t>
      </w:r>
      <w:r w:rsidR="00E57EC9">
        <w:t> :</w:t>
      </w:r>
    </w:p>
    <w:p w14:paraId="5A4FA9F3" w14:textId="77777777" w:rsidR="00E57EC9" w:rsidRDefault="00E57EC9" w:rsidP="00E57EC9">
      <w:r>
        <w:t>— </w:t>
      </w:r>
      <w:r w:rsidR="00776CEA" w:rsidRPr="00034910">
        <w:t>Esprit errant</w:t>
      </w:r>
      <w:r>
        <w:t xml:space="preserve">, </w:t>
      </w:r>
      <w:r w:rsidR="00776CEA" w:rsidRPr="00034910">
        <w:t>psalmodia-t-il</w:t>
      </w:r>
      <w:r>
        <w:t xml:space="preserve">, </w:t>
      </w:r>
      <w:r w:rsidR="00776CEA" w:rsidRPr="00034910">
        <w:t>toi qui fus créé pour a</w:t>
      </w:r>
      <w:r w:rsidR="00776CEA" w:rsidRPr="00034910">
        <w:t>c</w:t>
      </w:r>
      <w:r w:rsidR="00776CEA" w:rsidRPr="00034910">
        <w:t>compagner l</w:t>
      </w:r>
      <w:r>
        <w:t>’</w:t>
      </w:r>
      <w:r w:rsidR="00776CEA" w:rsidRPr="00034910">
        <w:t>esprit du gentleman ici présent</w:t>
      </w:r>
      <w:r>
        <w:t xml:space="preserve">, </w:t>
      </w:r>
      <w:r w:rsidR="00776CEA" w:rsidRPr="00034910">
        <w:t>montre-lui ta forme matérielle</w:t>
      </w:r>
      <w:r>
        <w:t xml:space="preserve">, </w:t>
      </w:r>
      <w:r w:rsidR="00776CEA" w:rsidRPr="00034910">
        <w:t>afin qu</w:t>
      </w:r>
      <w:r>
        <w:t>’</w:t>
      </w:r>
      <w:r w:rsidR="00776CEA" w:rsidRPr="00034910">
        <w:t>il te reconnaisse au jour de rencontre et qu</w:t>
      </w:r>
      <w:r>
        <w:t>’</w:t>
      </w:r>
      <w:r w:rsidR="00776CEA" w:rsidRPr="00034910">
        <w:t>il vienne à la vérité</w:t>
      </w:r>
      <w:r>
        <w:t>.</w:t>
      </w:r>
    </w:p>
    <w:p w14:paraId="200B7FC6" w14:textId="77777777" w:rsidR="00E57EC9" w:rsidRDefault="00776CEA" w:rsidP="00E57EC9">
      <w:r w:rsidRPr="00034910">
        <w:t>Je ne riais plus</w:t>
      </w:r>
      <w:r w:rsidR="00E57EC9">
        <w:t xml:space="preserve">. </w:t>
      </w:r>
      <w:r w:rsidRPr="00034910">
        <w:t>Pourquoi</w:t>
      </w:r>
      <w:r w:rsidR="00E57EC9">
        <w:t xml:space="preserve"> ? </w:t>
      </w:r>
      <w:r w:rsidRPr="00034910">
        <w:t>Je ne saurais l</w:t>
      </w:r>
      <w:r w:rsidR="00E57EC9">
        <w:t>’</w:t>
      </w:r>
      <w:r w:rsidRPr="00034910">
        <w:t>expliquer</w:t>
      </w:r>
      <w:r w:rsidR="00E57EC9">
        <w:t xml:space="preserve">. </w:t>
      </w:r>
      <w:r w:rsidRPr="00034910">
        <w:t>Un lourd silence régna dans la salle</w:t>
      </w:r>
      <w:r w:rsidR="00E57EC9">
        <w:t xml:space="preserve">. </w:t>
      </w:r>
      <w:r w:rsidRPr="00034910">
        <w:t>Puis je ne pus réprimer une exclamation</w:t>
      </w:r>
      <w:r w:rsidR="00E57EC9">
        <w:t xml:space="preserve">. </w:t>
      </w:r>
      <w:r w:rsidRPr="00034910">
        <w:t>Au centre du cercle formé par les assistants</w:t>
      </w:r>
      <w:r w:rsidR="00E57EC9">
        <w:t xml:space="preserve">, </w:t>
      </w:r>
      <w:r w:rsidRPr="00034910">
        <w:t>une colonne de brouillard venait d</w:t>
      </w:r>
      <w:r w:rsidR="00E57EC9">
        <w:t>’</w:t>
      </w:r>
      <w:r w:rsidRPr="00034910">
        <w:t>apparaître</w:t>
      </w:r>
      <w:r w:rsidR="00E57EC9">
        <w:t xml:space="preserve">. </w:t>
      </w:r>
      <w:r w:rsidRPr="00034910">
        <w:t>Elle eut des flott</w:t>
      </w:r>
      <w:r w:rsidRPr="00034910">
        <w:t>e</w:t>
      </w:r>
      <w:r w:rsidRPr="00034910">
        <w:t>ments</w:t>
      </w:r>
      <w:r w:rsidR="00E57EC9">
        <w:t xml:space="preserve">, </w:t>
      </w:r>
      <w:r w:rsidRPr="00034910">
        <w:t>des mouvements</w:t>
      </w:r>
      <w:r w:rsidR="00E57EC9">
        <w:t xml:space="preserve">, </w:t>
      </w:r>
      <w:r w:rsidRPr="00034910">
        <w:t>comme un voile de brume que tiraille le vent</w:t>
      </w:r>
      <w:r w:rsidR="00E57EC9">
        <w:t xml:space="preserve">. </w:t>
      </w:r>
      <w:r w:rsidRPr="00034910">
        <w:t>Et insensiblement</w:t>
      </w:r>
      <w:r w:rsidR="00E57EC9">
        <w:t xml:space="preserve">, </w:t>
      </w:r>
      <w:r w:rsidRPr="00034910">
        <w:t>cette vapeur se condensa en une si</w:t>
      </w:r>
      <w:r w:rsidRPr="00034910">
        <w:t>l</w:t>
      </w:r>
      <w:r w:rsidRPr="00034910">
        <w:t>houette féminine</w:t>
      </w:r>
      <w:r w:rsidR="00E57EC9">
        <w:t xml:space="preserve">, </w:t>
      </w:r>
      <w:r w:rsidRPr="00034910">
        <w:t>se précisa à mes regards stupéfaits</w:t>
      </w:r>
      <w:r w:rsidR="00E57EC9">
        <w:t xml:space="preserve">. </w:t>
      </w:r>
      <w:r w:rsidRPr="00034910">
        <w:t>C</w:t>
      </w:r>
      <w:r w:rsidR="00E57EC9">
        <w:t>’</w:t>
      </w:r>
      <w:r w:rsidRPr="00034910">
        <w:t>était vous</w:t>
      </w:r>
      <w:r w:rsidR="00E57EC9">
        <w:t>.</w:t>
      </w:r>
    </w:p>
    <w:p w14:paraId="2C1F4D8A" w14:textId="77777777" w:rsidR="00E57EC9" w:rsidRDefault="00E57EC9" w:rsidP="00E57EC9">
      <w:r>
        <w:t>— </w:t>
      </w:r>
      <w:r w:rsidR="00776CEA" w:rsidRPr="00034910">
        <w:t>Moi</w:t>
      </w:r>
      <w:r>
        <w:t> ?</w:t>
      </w:r>
    </w:p>
    <w:p w14:paraId="20A646DC" w14:textId="77777777" w:rsidR="00E57EC9" w:rsidRDefault="00776CEA" w:rsidP="00E57EC9">
      <w:r w:rsidRPr="00034910">
        <w:t xml:space="preserve">Dick </w:t>
      </w:r>
      <w:proofErr w:type="spellStart"/>
      <w:r w:rsidRPr="00034910">
        <w:t>Fann</w:t>
      </w:r>
      <w:proofErr w:type="spellEnd"/>
      <w:r w:rsidRPr="00034910">
        <w:t xml:space="preserve"> se figura sans doute le visage des deux causeurs</w:t>
      </w:r>
      <w:r w:rsidR="00E57EC9">
        <w:t xml:space="preserve">, </w:t>
      </w:r>
      <w:r w:rsidRPr="00034910">
        <w:t>car le sien se dilata en un large rire silencieux</w:t>
      </w:r>
      <w:r w:rsidR="00E57EC9">
        <w:t>.</w:t>
      </w:r>
    </w:p>
    <w:p w14:paraId="632A4EE0" w14:textId="77777777" w:rsidR="00E57EC9" w:rsidRDefault="00E57EC9" w:rsidP="00E57EC9">
      <w:r>
        <w:t>— </w:t>
      </w:r>
      <w:r w:rsidR="00776CEA" w:rsidRPr="00034910">
        <w:t>Bon</w:t>
      </w:r>
      <w:r>
        <w:t xml:space="preserve">, </w:t>
      </w:r>
      <w:r w:rsidR="00776CEA" w:rsidRPr="00034910">
        <w:t>grommela-t-il pour lui-même</w:t>
      </w:r>
      <w:r>
        <w:t xml:space="preserve">. </w:t>
      </w:r>
      <w:r w:rsidR="00776CEA" w:rsidRPr="00034910">
        <w:t>Ce Larmette est d</w:t>
      </w:r>
      <w:r w:rsidR="00776CEA" w:rsidRPr="00034910">
        <w:t>é</w:t>
      </w:r>
      <w:r w:rsidR="00776CEA" w:rsidRPr="00034910">
        <w:t>cidément un adroit coquin</w:t>
      </w:r>
      <w:r>
        <w:t xml:space="preserve">. </w:t>
      </w:r>
      <w:r w:rsidR="00776CEA" w:rsidRPr="00034910">
        <w:t xml:space="preserve">Faire la cour à </w:t>
      </w:r>
      <w:proofErr w:type="spellStart"/>
      <w:r w:rsidR="00776CEA" w:rsidRPr="00034910">
        <w:t>Patorne</w:t>
      </w:r>
      <w:proofErr w:type="spellEnd"/>
      <w:r>
        <w:t xml:space="preserve">, </w:t>
      </w:r>
      <w:r w:rsidR="00776CEA" w:rsidRPr="00034910">
        <w:t>voilà une idée que je lui envie</w:t>
      </w:r>
      <w:r>
        <w:t xml:space="preserve">. </w:t>
      </w:r>
      <w:r w:rsidR="00776CEA" w:rsidRPr="00034910">
        <w:t>Désormais</w:t>
      </w:r>
      <w:r>
        <w:t xml:space="preserve">, </w:t>
      </w:r>
      <w:r w:rsidR="00776CEA" w:rsidRPr="00034910">
        <w:t>elle lui appartiendra corps et âme</w:t>
      </w:r>
      <w:r>
        <w:t xml:space="preserve">, </w:t>
      </w:r>
      <w:r w:rsidR="00776CEA" w:rsidRPr="00034910">
        <w:t xml:space="preserve">et Miss </w:t>
      </w:r>
      <w:proofErr w:type="spellStart"/>
      <w:r w:rsidR="00776CEA" w:rsidRPr="00034910">
        <w:t>Fleuriane</w:t>
      </w:r>
      <w:proofErr w:type="spellEnd"/>
      <w:r w:rsidR="00776CEA" w:rsidRPr="00034910">
        <w:t xml:space="preserve"> aura auprès d</w:t>
      </w:r>
      <w:r>
        <w:t>’</w:t>
      </w:r>
      <w:r w:rsidR="00776CEA" w:rsidRPr="00034910">
        <w:t>elle un espion de tous les instants</w:t>
      </w:r>
      <w:r>
        <w:t xml:space="preserve">. </w:t>
      </w:r>
      <w:r w:rsidR="00776CEA" w:rsidRPr="00034910">
        <w:t>Très fort</w:t>
      </w:r>
      <w:r>
        <w:t xml:space="preserve"> ! </w:t>
      </w:r>
      <w:r w:rsidR="00776CEA" w:rsidRPr="00034910">
        <w:t>très fort</w:t>
      </w:r>
      <w:r>
        <w:t> !</w:t>
      </w:r>
    </w:p>
    <w:p w14:paraId="2CABFE19" w14:textId="77777777" w:rsidR="00E57EC9" w:rsidRDefault="00776CEA" w:rsidP="00E57EC9">
      <w:r w:rsidRPr="00034910">
        <w:t>Il se tut</w:t>
      </w:r>
      <w:r w:rsidR="00E57EC9">
        <w:t xml:space="preserve">. </w:t>
      </w:r>
      <w:r w:rsidRPr="00034910">
        <w:t>L</w:t>
      </w:r>
      <w:r w:rsidR="00E57EC9">
        <w:t>’</w:t>
      </w:r>
      <w:r w:rsidRPr="00034910">
        <w:t>organe de la dame de compagnie se faisait e</w:t>
      </w:r>
      <w:r w:rsidRPr="00034910">
        <w:t>n</w:t>
      </w:r>
      <w:r w:rsidRPr="00034910">
        <w:t>tendre de nouveau</w:t>
      </w:r>
      <w:r w:rsidR="00E57EC9">
        <w:t>.</w:t>
      </w:r>
    </w:p>
    <w:p w14:paraId="7269C2AB" w14:textId="77777777" w:rsidR="00E57EC9" w:rsidRDefault="00E57EC9" w:rsidP="00E57EC9">
      <w:r>
        <w:t>— </w:t>
      </w:r>
      <w:r w:rsidR="00776CEA" w:rsidRPr="00034910">
        <w:t>Moi</w:t>
      </w:r>
      <w:r>
        <w:t xml:space="preserve"> ! </w:t>
      </w:r>
      <w:r w:rsidR="00776CEA" w:rsidRPr="00034910">
        <w:t>Moi</w:t>
      </w:r>
      <w:r>
        <w:t xml:space="preserve"> ! </w:t>
      </w:r>
      <w:r w:rsidR="00776CEA" w:rsidRPr="00034910">
        <w:t>Vous êtes sûr</w:t>
      </w:r>
      <w:r>
        <w:t> ?</w:t>
      </w:r>
    </w:p>
    <w:p w14:paraId="58C34F51" w14:textId="77777777" w:rsidR="00E57EC9" w:rsidRDefault="00E57EC9" w:rsidP="00E57EC9">
      <w:r>
        <w:lastRenderedPageBreak/>
        <w:t>— </w:t>
      </w:r>
      <w:r w:rsidR="00776CEA" w:rsidRPr="00034910">
        <w:t>Ah</w:t>
      </w:r>
      <w:r>
        <w:t xml:space="preserve"> ! </w:t>
      </w:r>
      <w:r w:rsidR="00776CEA" w:rsidRPr="00034910">
        <w:t xml:space="preserve">si vous aviez vu mon émoi quand je vous ai </w:t>
      </w:r>
      <w:proofErr w:type="spellStart"/>
      <w:r w:rsidR="00776CEA" w:rsidRPr="00034910">
        <w:t>reconnue</w:t>
      </w:r>
      <w:proofErr w:type="spellEnd"/>
      <w:r w:rsidR="00776CEA" w:rsidRPr="00034910">
        <w:t xml:space="preserve"> ce matin</w:t>
      </w:r>
      <w:r>
        <w:t xml:space="preserve">, </w:t>
      </w:r>
      <w:r w:rsidR="00776CEA" w:rsidRPr="00034910">
        <w:t>vous ne douteriez pas</w:t>
      </w:r>
      <w:r>
        <w:t>.</w:t>
      </w:r>
    </w:p>
    <w:p w14:paraId="7C11961F" w14:textId="77777777" w:rsidR="00E57EC9" w:rsidRDefault="00E57EC9" w:rsidP="00E57EC9">
      <w:r>
        <w:t>— </w:t>
      </w:r>
      <w:r w:rsidR="00776CEA" w:rsidRPr="00034910">
        <w:t>Quoi</w:t>
      </w:r>
      <w:r>
        <w:t xml:space="preserve"> ? </w:t>
      </w:r>
      <w:r w:rsidR="00776CEA" w:rsidRPr="00034910">
        <w:t>Vous songeriez à m</w:t>
      </w:r>
      <w:r>
        <w:t>’</w:t>
      </w:r>
      <w:r w:rsidR="00776CEA" w:rsidRPr="00034910">
        <w:t>épouser</w:t>
      </w:r>
      <w:r>
        <w:t> ?…</w:t>
      </w:r>
    </w:p>
    <w:p w14:paraId="5F2AB70C" w14:textId="77777777" w:rsidR="00E57EC9" w:rsidRDefault="00E57EC9" w:rsidP="00E57EC9">
      <w:r>
        <w:t>— </w:t>
      </w:r>
      <w:r w:rsidR="00776CEA" w:rsidRPr="00034910">
        <w:t>Au retour de notre voyage</w:t>
      </w:r>
      <w:r>
        <w:t xml:space="preserve">, </w:t>
      </w:r>
      <w:r w:rsidR="00776CEA" w:rsidRPr="00034910">
        <w:t>si vous y consentez</w:t>
      </w:r>
      <w:r>
        <w:t>.</w:t>
      </w:r>
    </w:p>
    <w:p w14:paraId="68617FAB" w14:textId="77777777" w:rsidR="00E57EC9" w:rsidRDefault="00E57EC9" w:rsidP="00E57EC9">
      <w:r>
        <w:t>— </w:t>
      </w:r>
      <w:r w:rsidR="00776CEA" w:rsidRPr="00034910">
        <w:t>Alors</w:t>
      </w:r>
      <w:r>
        <w:t xml:space="preserve">, </w:t>
      </w:r>
      <w:r w:rsidR="00776CEA" w:rsidRPr="00034910">
        <w:t>vous me trouvez aimable</w:t>
      </w:r>
      <w:r>
        <w:t xml:space="preserve"> ! </w:t>
      </w:r>
      <w:r w:rsidR="00776CEA" w:rsidRPr="00034910">
        <w:t xml:space="preserve">murmura </w:t>
      </w:r>
      <w:proofErr w:type="spellStart"/>
      <w:r w:rsidR="00776CEA" w:rsidRPr="00034910">
        <w:t>Patorne</w:t>
      </w:r>
      <w:proofErr w:type="spellEnd"/>
      <w:r>
        <w:t xml:space="preserve">, </w:t>
      </w:r>
      <w:r w:rsidR="00776CEA" w:rsidRPr="00034910">
        <w:t>pe</w:t>
      </w:r>
      <w:r w:rsidR="00776CEA" w:rsidRPr="00034910">
        <w:t>r</w:t>
      </w:r>
      <w:r w:rsidR="00776CEA" w:rsidRPr="00034910">
        <w:t>dant la tête devant l</w:t>
      </w:r>
      <w:r>
        <w:t>’</w:t>
      </w:r>
      <w:r w:rsidR="00776CEA" w:rsidRPr="00034910">
        <w:t>hommage rendu à ses charmes</w:t>
      </w:r>
      <w:r>
        <w:t>.</w:t>
      </w:r>
    </w:p>
    <w:p w14:paraId="62DB0836" w14:textId="77777777" w:rsidR="00E57EC9" w:rsidRDefault="00776CEA" w:rsidP="00E57EC9">
      <w:r w:rsidRPr="00034910">
        <w:t>Elle méritait d</w:t>
      </w:r>
      <w:r w:rsidR="00E57EC9">
        <w:t>’</w:t>
      </w:r>
      <w:r w:rsidRPr="00034910">
        <w:t>être excusée</w:t>
      </w:r>
      <w:r w:rsidR="00E57EC9">
        <w:t xml:space="preserve">, </w:t>
      </w:r>
      <w:r w:rsidRPr="00034910">
        <w:t>la pauvre laide</w:t>
      </w:r>
      <w:r w:rsidR="00E57EC9">
        <w:t xml:space="preserve">, </w:t>
      </w:r>
      <w:r w:rsidRPr="00034910">
        <w:t>car jamais elle ne s</w:t>
      </w:r>
      <w:r w:rsidR="00E57EC9">
        <w:t>’</w:t>
      </w:r>
      <w:r w:rsidRPr="00034910">
        <w:t>était trouvée à pareille fête</w:t>
      </w:r>
      <w:r w:rsidR="00E57EC9">
        <w:t xml:space="preserve">. </w:t>
      </w:r>
      <w:r w:rsidRPr="00034910">
        <w:t>La réponse de son interlocuteur fut géniale</w:t>
      </w:r>
      <w:r w:rsidR="00E57EC9">
        <w:t>.</w:t>
      </w:r>
    </w:p>
    <w:p w14:paraId="5CD37BF6" w14:textId="77777777" w:rsidR="00E57EC9" w:rsidRDefault="00E57EC9" w:rsidP="00E57EC9">
      <w:r>
        <w:t>— </w:t>
      </w:r>
      <w:r w:rsidR="00776CEA" w:rsidRPr="00034910">
        <w:t>Si je vous trouve aimable</w:t>
      </w:r>
      <w:r>
        <w:t xml:space="preserve">… </w:t>
      </w:r>
      <w:r w:rsidR="00776CEA" w:rsidRPr="00034910">
        <w:t>je ne sais pas</w:t>
      </w:r>
      <w:r>
        <w:t xml:space="preserve">. </w:t>
      </w:r>
      <w:r w:rsidR="00776CEA" w:rsidRPr="00034910">
        <w:t>Depuis dix ans</w:t>
      </w:r>
      <w:r>
        <w:t xml:space="preserve">, </w:t>
      </w:r>
      <w:r w:rsidR="00776CEA" w:rsidRPr="00034910">
        <w:t>je vous espère</w:t>
      </w:r>
      <w:r>
        <w:t xml:space="preserve">. </w:t>
      </w:r>
      <w:r w:rsidR="00776CEA" w:rsidRPr="00034910">
        <w:t>Votre image m</w:t>
      </w:r>
      <w:r>
        <w:t>’</w:t>
      </w:r>
      <w:r w:rsidR="00776CEA" w:rsidRPr="00034910">
        <w:t>accompagne sans cesse</w:t>
      </w:r>
      <w:r>
        <w:t xml:space="preserve">. </w:t>
      </w:r>
      <w:r w:rsidR="00776CEA" w:rsidRPr="00034910">
        <w:t xml:space="preserve">Je suis </w:t>
      </w:r>
      <w:r>
        <w:t>« </w:t>
      </w:r>
      <w:r w:rsidR="00776CEA" w:rsidRPr="00034910">
        <w:t>possédé</w:t>
      </w:r>
      <w:r>
        <w:t> »</w:t>
      </w:r>
      <w:r w:rsidR="00776CEA" w:rsidRPr="00034910">
        <w:t xml:space="preserve"> par vous</w:t>
      </w:r>
      <w:r>
        <w:t xml:space="preserve">. </w:t>
      </w:r>
      <w:r w:rsidR="00776CEA" w:rsidRPr="00034910">
        <w:t>Tout ce qui n</w:t>
      </w:r>
      <w:r>
        <w:t>’</w:t>
      </w:r>
      <w:r w:rsidR="00776CEA" w:rsidRPr="00034910">
        <w:t>est point vous m</w:t>
      </w:r>
      <w:r>
        <w:t>’</w:t>
      </w:r>
      <w:r w:rsidR="00776CEA" w:rsidRPr="00034910">
        <w:t>apparaît dépourvu</w:t>
      </w:r>
      <w:r>
        <w:t xml:space="preserve">… </w:t>
      </w:r>
      <w:r w:rsidR="00776CEA" w:rsidRPr="00034910">
        <w:t>je ne dirai point de grâce</w:t>
      </w:r>
      <w:r>
        <w:t xml:space="preserve">, </w:t>
      </w:r>
      <w:r w:rsidR="00776CEA" w:rsidRPr="00034910">
        <w:t>de beauté</w:t>
      </w:r>
      <w:r>
        <w:t xml:space="preserve"> ; </w:t>
      </w:r>
      <w:r w:rsidR="00776CEA" w:rsidRPr="00034910">
        <w:t>ce sont là des mots qui n</w:t>
      </w:r>
      <w:r>
        <w:t>’</w:t>
      </w:r>
      <w:r w:rsidR="00776CEA" w:rsidRPr="00034910">
        <w:t>expriment rien</w:t>
      </w:r>
      <w:r>
        <w:t xml:space="preserve">… </w:t>
      </w:r>
      <w:r w:rsidR="00776CEA" w:rsidRPr="00034910">
        <w:t>Non</w:t>
      </w:r>
      <w:r>
        <w:t xml:space="preserve">, </w:t>
      </w:r>
      <w:r w:rsidR="00776CEA" w:rsidRPr="00034910">
        <w:t>vous êtes pour moi l</w:t>
      </w:r>
      <w:r>
        <w:t>’</w:t>
      </w:r>
      <w:r w:rsidR="00776CEA" w:rsidRPr="00034910">
        <w:t>essence même du bonheur</w:t>
      </w:r>
      <w:r>
        <w:t xml:space="preserve">, </w:t>
      </w:r>
      <w:r w:rsidR="00776CEA" w:rsidRPr="00034910">
        <w:t>une émanation des combinaisons myst</w:t>
      </w:r>
      <w:r w:rsidR="00776CEA" w:rsidRPr="00034910">
        <w:t>é</w:t>
      </w:r>
      <w:r w:rsidR="00776CEA" w:rsidRPr="00034910">
        <w:t>rieuses d</w:t>
      </w:r>
      <w:r>
        <w:t>’</w:t>
      </w:r>
      <w:r w:rsidR="00776CEA" w:rsidRPr="00034910">
        <w:t>un inexplicable infini</w:t>
      </w:r>
      <w:r>
        <w:t xml:space="preserve">. </w:t>
      </w:r>
      <w:r w:rsidR="00776CEA" w:rsidRPr="00034910">
        <w:t>Nos esprits furent créés pour se joindre</w:t>
      </w:r>
      <w:r>
        <w:t xml:space="preserve">, </w:t>
      </w:r>
      <w:r w:rsidR="00776CEA" w:rsidRPr="00034910">
        <w:t>une immatérielle chaîne nous lie</w:t>
      </w:r>
      <w:r>
        <w:t>.</w:t>
      </w:r>
    </w:p>
    <w:p w14:paraId="28BDF32F" w14:textId="51A2196A" w:rsidR="00E57EC9" w:rsidRDefault="00E57EC9" w:rsidP="00E57EC9">
      <w:r>
        <w:t>— </w:t>
      </w:r>
      <w:r w:rsidR="00776CEA" w:rsidRPr="00034910">
        <w:t>Bravo</w:t>
      </w:r>
      <w:r>
        <w:t xml:space="preserve"> ! </w:t>
      </w:r>
      <w:r w:rsidR="00776CEA" w:rsidRPr="00034910">
        <w:t xml:space="preserve">souligna Dick </w:t>
      </w:r>
      <w:proofErr w:type="spellStart"/>
      <w:r w:rsidR="00776CEA" w:rsidRPr="00034910">
        <w:t>Fann</w:t>
      </w:r>
      <w:proofErr w:type="spellEnd"/>
      <w:r>
        <w:t xml:space="preserve">, </w:t>
      </w:r>
      <w:r w:rsidR="00776CEA" w:rsidRPr="00034910">
        <w:t>ce pathos est irrésistible</w:t>
      </w:r>
      <w:r>
        <w:t> ! M</w:t>
      </w:r>
      <w:r w:rsidRPr="00E57EC9">
        <w:rPr>
          <w:vertAlign w:val="superscript"/>
        </w:rPr>
        <w:t>me</w:t>
      </w:r>
      <w:r>
        <w:t> </w:t>
      </w:r>
      <w:proofErr w:type="spellStart"/>
      <w:r w:rsidR="00776CEA" w:rsidRPr="00034910">
        <w:t>Patorne</w:t>
      </w:r>
      <w:proofErr w:type="spellEnd"/>
      <w:r w:rsidR="00776CEA" w:rsidRPr="00034910">
        <w:t xml:space="preserve"> jugeait sûrement de même</w:t>
      </w:r>
      <w:r>
        <w:t xml:space="preserve">, </w:t>
      </w:r>
      <w:r w:rsidR="00776CEA" w:rsidRPr="00034910">
        <w:t>car elle soupira</w:t>
      </w:r>
      <w:r>
        <w:t> :</w:t>
      </w:r>
    </w:p>
    <w:p w14:paraId="67AAB145" w14:textId="77777777" w:rsidR="00E57EC9" w:rsidRDefault="00E57EC9" w:rsidP="00E57EC9">
      <w:r>
        <w:t>— </w:t>
      </w:r>
      <w:r w:rsidR="00776CEA" w:rsidRPr="00034910">
        <w:t>Oui</w:t>
      </w:r>
      <w:r>
        <w:t xml:space="preserve">, </w:t>
      </w:r>
      <w:r w:rsidR="00776CEA" w:rsidRPr="00034910">
        <w:t>oui</w:t>
      </w:r>
      <w:r>
        <w:t xml:space="preserve">, </w:t>
      </w:r>
      <w:r w:rsidR="00776CEA" w:rsidRPr="00034910">
        <w:t>je sens que vous dites vrai</w:t>
      </w:r>
      <w:r>
        <w:t xml:space="preserve">… ; </w:t>
      </w:r>
      <w:r w:rsidR="00776CEA" w:rsidRPr="00034910">
        <w:t>je veux oublier le nom que m</w:t>
      </w:r>
      <w:r>
        <w:t>’</w:t>
      </w:r>
      <w:r w:rsidR="00776CEA" w:rsidRPr="00034910">
        <w:t>a légué mon défunt</w:t>
      </w:r>
      <w:r>
        <w:t xml:space="preserve">, </w:t>
      </w:r>
      <w:r w:rsidR="00776CEA" w:rsidRPr="00034910">
        <w:t>lequel</w:t>
      </w:r>
      <w:r>
        <w:t xml:space="preserve">, </w:t>
      </w:r>
      <w:r w:rsidR="00776CEA" w:rsidRPr="00034910">
        <w:t>je le comprends</w:t>
      </w:r>
      <w:r>
        <w:t xml:space="preserve">, </w:t>
      </w:r>
      <w:r w:rsidR="00776CEA" w:rsidRPr="00034910">
        <w:t>hélas</w:t>
      </w:r>
      <w:r>
        <w:t xml:space="preserve"> ! </w:t>
      </w:r>
      <w:r w:rsidR="00776CEA" w:rsidRPr="00034910">
        <w:t>fut une erreur de mon esprit</w:t>
      </w:r>
      <w:r>
        <w:t xml:space="preserve">. </w:t>
      </w:r>
      <w:r w:rsidR="00776CEA" w:rsidRPr="00034910">
        <w:t>J</w:t>
      </w:r>
      <w:r>
        <w:t>’</w:t>
      </w:r>
      <w:r w:rsidR="00776CEA" w:rsidRPr="00034910">
        <w:t>ai un prénom que nul ne pr</w:t>
      </w:r>
      <w:r w:rsidR="00776CEA" w:rsidRPr="00034910">
        <w:t>o</w:t>
      </w:r>
      <w:r w:rsidR="00776CEA" w:rsidRPr="00034910">
        <w:t>nonça jamais</w:t>
      </w:r>
      <w:r>
        <w:t xml:space="preserve">. </w:t>
      </w:r>
      <w:r w:rsidR="00776CEA" w:rsidRPr="00034910">
        <w:t>Pour vous</w:t>
      </w:r>
      <w:r>
        <w:t xml:space="preserve">, </w:t>
      </w:r>
      <w:r w:rsidR="00776CEA" w:rsidRPr="00034910">
        <w:t>je veux être ce prénom-là</w:t>
      </w:r>
      <w:r>
        <w:t>.</w:t>
      </w:r>
    </w:p>
    <w:p w14:paraId="5F6A9C8D" w14:textId="77777777" w:rsidR="00E57EC9" w:rsidRDefault="00E57EC9" w:rsidP="00E57EC9">
      <w:r>
        <w:t>— </w:t>
      </w:r>
      <w:r w:rsidR="00776CEA" w:rsidRPr="00034910">
        <w:t>Dites-le</w:t>
      </w:r>
      <w:r>
        <w:t xml:space="preserve">, </w:t>
      </w:r>
      <w:r w:rsidR="00776CEA" w:rsidRPr="00034910">
        <w:t>murmura Larmette d</w:t>
      </w:r>
      <w:r>
        <w:t>’</w:t>
      </w:r>
      <w:r w:rsidR="00776CEA" w:rsidRPr="00034910">
        <w:t>une voix dévotieuse</w:t>
      </w:r>
      <w:r>
        <w:t>.</w:t>
      </w:r>
    </w:p>
    <w:p w14:paraId="07EB4712" w14:textId="77777777" w:rsidR="00E57EC9" w:rsidRDefault="00E57EC9" w:rsidP="00E57EC9">
      <w:r>
        <w:t>— </w:t>
      </w:r>
      <w:r w:rsidR="00776CEA" w:rsidRPr="00034910">
        <w:t>Rosita</w:t>
      </w:r>
      <w:r>
        <w:t>.</w:t>
      </w:r>
    </w:p>
    <w:p w14:paraId="1E2B69E7" w14:textId="77777777" w:rsidR="00E57EC9" w:rsidRDefault="00E57EC9" w:rsidP="00E57EC9">
      <w:r>
        <w:lastRenderedPageBreak/>
        <w:t>— </w:t>
      </w:r>
      <w:r w:rsidR="00776CEA" w:rsidRPr="00034910">
        <w:t>Oh</w:t>
      </w:r>
      <w:r>
        <w:t xml:space="preserve"> ! </w:t>
      </w:r>
      <w:r w:rsidR="00776CEA" w:rsidRPr="00034910">
        <w:t>fit-il avec chaleur</w:t>
      </w:r>
      <w:r>
        <w:t xml:space="preserve">, </w:t>
      </w:r>
      <w:r w:rsidR="00776CEA" w:rsidRPr="00034910">
        <w:t>soyez donc ma Rosita</w:t>
      </w:r>
      <w:r>
        <w:t xml:space="preserve">, </w:t>
      </w:r>
      <w:r w:rsidR="00776CEA" w:rsidRPr="00034910">
        <w:t>comme je serai votre Victorien</w:t>
      </w:r>
      <w:r>
        <w:t>.</w:t>
      </w:r>
    </w:p>
    <w:p w14:paraId="15E9C6FC" w14:textId="77777777" w:rsidR="00E57EC9" w:rsidRDefault="00776CEA" w:rsidP="00E57EC9">
      <w:r w:rsidRPr="00034910">
        <w:t>En une seconde</w:t>
      </w:r>
      <w:r w:rsidR="00E57EC9">
        <w:t xml:space="preserve">, </w:t>
      </w:r>
      <w:r w:rsidRPr="00034910">
        <w:t xml:space="preserve">Dick </w:t>
      </w:r>
      <w:proofErr w:type="spellStart"/>
      <w:r w:rsidRPr="00034910">
        <w:t>Fann</w:t>
      </w:r>
      <w:proofErr w:type="spellEnd"/>
      <w:r w:rsidRPr="00034910">
        <w:t xml:space="preserve"> eut décroché son microphone</w:t>
      </w:r>
      <w:r w:rsidR="00E57EC9">
        <w:t xml:space="preserve">, </w:t>
      </w:r>
      <w:r w:rsidRPr="00034910">
        <w:t>roulé les fils et réintégré le tout dans sa poche</w:t>
      </w:r>
      <w:r w:rsidR="00E57EC9">
        <w:t xml:space="preserve">, </w:t>
      </w:r>
      <w:r w:rsidRPr="00034910">
        <w:t>puis</w:t>
      </w:r>
      <w:r w:rsidR="00E57EC9">
        <w:t xml:space="preserve">, </w:t>
      </w:r>
      <w:r w:rsidRPr="00034910">
        <w:t>glissant sur le parquet sans produire aucun bruit</w:t>
      </w:r>
      <w:r w:rsidR="00E57EC9">
        <w:t xml:space="preserve">, </w:t>
      </w:r>
      <w:r w:rsidRPr="00034910">
        <w:t>il gagna la porte et s</w:t>
      </w:r>
      <w:r w:rsidR="00E57EC9">
        <w:t>’</w:t>
      </w:r>
      <w:r w:rsidRPr="00034910">
        <w:t>alla verrouiller dans la chambre qui lui avait été attribuée</w:t>
      </w:r>
      <w:r w:rsidR="00E57EC9">
        <w:t>.</w:t>
      </w:r>
    </w:p>
    <w:p w14:paraId="607E394A" w14:textId="4CD9A202" w:rsidR="00E57EC9" w:rsidRDefault="007C5BD3" w:rsidP="007D17F9">
      <w:pPr>
        <w:pStyle w:val="Centrsolidaire"/>
      </w:pPr>
      <w:r w:rsidRPr="00E57EC9">
        <w:rPr>
          <w:noProof/>
        </w:rPr>
        <w:drawing>
          <wp:inline distT="0" distB="0" distL="0" distR="0" wp14:anchorId="53F144E5" wp14:editId="6DC58058">
            <wp:extent cx="5764530" cy="5080635"/>
            <wp:effectExtent l="0" t="0" r="0" b="0"/>
            <wp:docPr id="12"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4530" cy="5080635"/>
                    </a:xfrm>
                    <a:prstGeom prst="rect">
                      <a:avLst/>
                    </a:prstGeom>
                    <a:noFill/>
                    <a:ln>
                      <a:noFill/>
                    </a:ln>
                  </pic:spPr>
                </pic:pic>
              </a:graphicData>
            </a:graphic>
          </wp:inline>
        </w:drawing>
      </w:r>
    </w:p>
    <w:p w14:paraId="7B907188" w14:textId="2A0D0121" w:rsidR="00E57EC9" w:rsidRDefault="00776CEA" w:rsidP="00C225C2">
      <w:pPr>
        <w:pStyle w:val="Centr14pt"/>
      </w:pPr>
      <w:r w:rsidRPr="00E57EC9">
        <w:t>L</w:t>
      </w:r>
      <w:r w:rsidR="00E57EC9">
        <w:t>’</w:t>
      </w:r>
      <w:r w:rsidRPr="00E57EC9">
        <w:t>homme lui remit une caissette</w:t>
      </w:r>
    </w:p>
    <w:p w14:paraId="02DB1C6C" w14:textId="77777777" w:rsidR="00E57EC9" w:rsidRDefault="00776CEA" w:rsidP="00E57EC9">
      <w:r w:rsidRPr="00034910">
        <w:t>Le soir même</w:t>
      </w:r>
      <w:r w:rsidR="00E57EC9">
        <w:t xml:space="preserve">, </w:t>
      </w:r>
      <w:r w:rsidRPr="00034910">
        <w:t>Dick lui-même</w:t>
      </w:r>
      <w:r w:rsidR="00E57EC9">
        <w:t xml:space="preserve">, </w:t>
      </w:r>
      <w:r w:rsidRPr="00034910">
        <w:t xml:space="preserve">sous son nom de </w:t>
      </w:r>
      <w:proofErr w:type="spellStart"/>
      <w:r w:rsidRPr="00034910">
        <w:t>Frachay</w:t>
      </w:r>
      <w:proofErr w:type="spellEnd"/>
      <w:r w:rsidR="00E57EC9">
        <w:t xml:space="preserve">, </w:t>
      </w:r>
      <w:r w:rsidRPr="00034910">
        <w:t>eut à subir les amabilités du joaillier</w:t>
      </w:r>
      <w:r w:rsidR="00E57EC9">
        <w:t>.</w:t>
      </w:r>
    </w:p>
    <w:p w14:paraId="25BBB8B7" w14:textId="77777777" w:rsidR="00E57EC9" w:rsidRDefault="00776CEA" w:rsidP="00E57EC9">
      <w:r w:rsidRPr="00034910">
        <w:t>Celui-ci</w:t>
      </w:r>
      <w:r w:rsidR="00E57EC9">
        <w:t xml:space="preserve">, </w:t>
      </w:r>
      <w:r w:rsidRPr="00034910">
        <w:t>attablé avec l</w:t>
      </w:r>
      <w:r w:rsidR="00E57EC9">
        <w:t>’</w:t>
      </w:r>
      <w:r w:rsidRPr="00034910">
        <w:t xml:space="preserve">ingénieur </w:t>
      </w:r>
      <w:proofErr w:type="spellStart"/>
      <w:r w:rsidRPr="00034910">
        <w:t>Botera</w:t>
      </w:r>
      <w:proofErr w:type="spellEnd"/>
      <w:r w:rsidRPr="00034910">
        <w:t xml:space="preserve"> et son second convoyeur</w:t>
      </w:r>
      <w:r w:rsidR="00E57EC9">
        <w:t xml:space="preserve">, </w:t>
      </w:r>
      <w:r w:rsidRPr="00034910">
        <w:t xml:space="preserve">répondant au nom de </w:t>
      </w:r>
      <w:proofErr w:type="spellStart"/>
      <w:r w:rsidRPr="00034910">
        <w:t>Davisse</w:t>
      </w:r>
      <w:proofErr w:type="spellEnd"/>
      <w:r w:rsidR="00E57EC9">
        <w:t xml:space="preserve">, </w:t>
      </w:r>
      <w:r w:rsidRPr="00034910">
        <w:t xml:space="preserve">appela le faux </w:t>
      </w:r>
      <w:r w:rsidRPr="00034910">
        <w:lastRenderedPageBreak/>
        <w:t>méc</w:t>
      </w:r>
      <w:r w:rsidRPr="00034910">
        <w:t>a</w:t>
      </w:r>
      <w:r w:rsidRPr="00034910">
        <w:t>nicien</w:t>
      </w:r>
      <w:r w:rsidR="00E57EC9">
        <w:t xml:space="preserve">, </w:t>
      </w:r>
      <w:r w:rsidRPr="00034910">
        <w:t>l</w:t>
      </w:r>
      <w:r w:rsidR="00E57EC9">
        <w:t>’</w:t>
      </w:r>
      <w:r w:rsidRPr="00034910">
        <w:t>obligea à prendre un verre de cognac grande marque</w:t>
      </w:r>
      <w:r w:rsidR="00E57EC9">
        <w:t xml:space="preserve">, </w:t>
      </w:r>
      <w:r w:rsidRPr="00034910">
        <w:t>sous le prétexte parfaitement vraisemblable que</w:t>
      </w:r>
      <w:r w:rsidR="00E57EC9">
        <w:t xml:space="preserve">, </w:t>
      </w:r>
      <w:r w:rsidRPr="00034910">
        <w:t>l</w:t>
      </w:r>
      <w:r w:rsidR="00E57EC9">
        <w:t>’</w:t>
      </w:r>
      <w:r w:rsidRPr="00034910">
        <w:t>union faisant la force</w:t>
      </w:r>
      <w:r w:rsidR="00E57EC9">
        <w:t xml:space="preserve">, </w:t>
      </w:r>
      <w:r w:rsidRPr="00034910">
        <w:t xml:space="preserve">il serait bon que les équipes de la </w:t>
      </w:r>
      <w:r w:rsidRPr="00034910">
        <w:rPr>
          <w:i/>
          <w:iCs/>
        </w:rPr>
        <w:t xml:space="preserve">de Dion </w:t>
      </w:r>
      <w:r w:rsidRPr="00034910">
        <w:t xml:space="preserve">et de </w:t>
      </w:r>
      <w:smartTag w:uri="urn:schemas-microsoft-com:office:smarttags" w:element="PersonName">
        <w:smartTagPr>
          <w:attr w:name="ProductID" w:val="la Botera"/>
        </w:smartTagPr>
        <w:r w:rsidRPr="00034910">
          <w:t xml:space="preserve">la </w:t>
        </w:r>
        <w:proofErr w:type="spellStart"/>
        <w:r w:rsidRPr="00034910">
          <w:rPr>
            <w:i/>
            <w:iCs/>
          </w:rPr>
          <w:t>Bot</w:t>
        </w:r>
        <w:r w:rsidRPr="00034910">
          <w:rPr>
            <w:i/>
            <w:iCs/>
          </w:rPr>
          <w:t>e</w:t>
        </w:r>
        <w:r w:rsidRPr="00034910">
          <w:rPr>
            <w:i/>
            <w:iCs/>
          </w:rPr>
          <w:t>ra</w:t>
        </w:r>
      </w:smartTag>
      <w:proofErr w:type="spellEnd"/>
      <w:r w:rsidRPr="00034910">
        <w:rPr>
          <w:i/>
          <w:iCs/>
        </w:rPr>
        <w:t xml:space="preserve"> </w:t>
      </w:r>
      <w:r w:rsidRPr="00034910">
        <w:t>se prêtassent secours contre les difficultés terribles que l</w:t>
      </w:r>
      <w:r w:rsidR="00E57EC9">
        <w:t>’</w:t>
      </w:r>
      <w:r w:rsidRPr="00034910">
        <w:t>on rencontrerait sur le parcours</w:t>
      </w:r>
      <w:r w:rsidR="00E57EC9">
        <w:t>.</w:t>
      </w:r>
    </w:p>
    <w:p w14:paraId="6D0D3E80" w14:textId="77777777" w:rsidR="00E57EC9" w:rsidRDefault="00776CEA" w:rsidP="00E57EC9">
      <w:r w:rsidRPr="00034910">
        <w:t>Dès le lendemain</w:t>
      </w:r>
      <w:r w:rsidR="00E57EC9">
        <w:t xml:space="preserve">, </w:t>
      </w:r>
      <w:r w:rsidRPr="00034910">
        <w:t xml:space="preserve">le mécanicien de </w:t>
      </w:r>
      <w:proofErr w:type="spellStart"/>
      <w:r w:rsidRPr="00034910">
        <w:t>Fleuriane</w:t>
      </w:r>
      <w:proofErr w:type="spellEnd"/>
      <w:r w:rsidRPr="00034910">
        <w:t xml:space="preserve"> et l</w:t>
      </w:r>
      <w:r w:rsidR="00E57EC9">
        <w:t>’</w:t>
      </w:r>
      <w:r w:rsidRPr="00034910">
        <w:t xml:space="preserve">ingénieur </w:t>
      </w:r>
      <w:proofErr w:type="spellStart"/>
      <w:r w:rsidRPr="00034910">
        <w:t>Botera</w:t>
      </w:r>
      <w:proofErr w:type="spellEnd"/>
      <w:r w:rsidRPr="00034910">
        <w:t xml:space="preserve"> s</w:t>
      </w:r>
      <w:r w:rsidR="00E57EC9">
        <w:t>’</w:t>
      </w:r>
      <w:proofErr w:type="spellStart"/>
      <w:r w:rsidRPr="00034910">
        <w:t>entr</w:t>
      </w:r>
      <w:r w:rsidR="00E57EC9">
        <w:t>’</w:t>
      </w:r>
      <w:r w:rsidRPr="00034910">
        <w:t>aidèrent</w:t>
      </w:r>
      <w:proofErr w:type="spellEnd"/>
      <w:r w:rsidRPr="00034910">
        <w:t xml:space="preserve"> pour le chargement de leurs machines respectives à bord du paquebot </w:t>
      </w:r>
      <w:r w:rsidRPr="00034910">
        <w:rPr>
          <w:i/>
          <w:iCs/>
        </w:rPr>
        <w:t>La Touraine</w:t>
      </w:r>
      <w:r w:rsidR="00E57EC9">
        <w:rPr>
          <w:i/>
          <w:iCs/>
        </w:rPr>
        <w:t xml:space="preserve">. </w:t>
      </w:r>
      <w:r w:rsidRPr="00034910">
        <w:t>Le surlendemain</w:t>
      </w:r>
      <w:r w:rsidR="00E57EC9">
        <w:t xml:space="preserve">, </w:t>
      </w:r>
      <w:r w:rsidRPr="00034910">
        <w:t>à dix heures</w:t>
      </w:r>
      <w:r w:rsidR="00E57EC9">
        <w:t xml:space="preserve">, </w:t>
      </w:r>
      <w:r w:rsidRPr="00034910">
        <w:t>les deux équipes étaient embarquées</w:t>
      </w:r>
      <w:r w:rsidR="00E57EC9">
        <w:t xml:space="preserve">, </w:t>
      </w:r>
      <w:r w:rsidRPr="00034910">
        <w:t>bien que le navire ne dût quitter le port qu</w:t>
      </w:r>
      <w:r w:rsidR="00E57EC9">
        <w:t>’</w:t>
      </w:r>
      <w:r w:rsidRPr="00034910">
        <w:t>à midi</w:t>
      </w:r>
      <w:r w:rsidR="00E57EC9">
        <w:t xml:space="preserve">, </w:t>
      </w:r>
      <w:r w:rsidRPr="00034910">
        <w:t>heure de la marée pleine</w:t>
      </w:r>
      <w:r w:rsidR="00E57EC9">
        <w:t>.</w:t>
      </w:r>
    </w:p>
    <w:p w14:paraId="63120392" w14:textId="77777777" w:rsidR="00E57EC9" w:rsidRDefault="00776CEA" w:rsidP="00E57EC9">
      <w:r w:rsidRPr="00034910">
        <w:t xml:space="preserve">Dick </w:t>
      </w:r>
      <w:proofErr w:type="spellStart"/>
      <w:r w:rsidRPr="00034910">
        <w:t>Fann</w:t>
      </w:r>
      <w:proofErr w:type="spellEnd"/>
      <w:r w:rsidR="00E57EC9">
        <w:t xml:space="preserve">, </w:t>
      </w:r>
      <w:r w:rsidRPr="00034910">
        <w:t>laissant ses compagnons dans le salon des pr</w:t>
      </w:r>
      <w:r w:rsidRPr="00034910">
        <w:t>e</w:t>
      </w:r>
      <w:r w:rsidRPr="00034910">
        <w:t>mières</w:t>
      </w:r>
      <w:r w:rsidR="00E57EC9">
        <w:t xml:space="preserve">, </w:t>
      </w:r>
      <w:r w:rsidRPr="00034910">
        <w:t>furetait par tout le navire</w:t>
      </w:r>
      <w:r w:rsidR="00E57EC9">
        <w:t xml:space="preserve">. </w:t>
      </w:r>
      <w:r w:rsidRPr="00EC4732">
        <w:rPr>
          <w:lang w:val="fr-029"/>
        </w:rPr>
        <w:t xml:space="preserve">Il </w:t>
      </w:r>
      <w:r w:rsidRPr="00034910">
        <w:t>semblait inquiet</w:t>
      </w:r>
      <w:r w:rsidR="00E57EC9">
        <w:t xml:space="preserve">, </w:t>
      </w:r>
      <w:r w:rsidRPr="00034910">
        <w:t>dévis</w:t>
      </w:r>
      <w:r w:rsidRPr="00034910">
        <w:t>a</w:t>
      </w:r>
      <w:r w:rsidRPr="00034910">
        <w:t>geait les passagers arrivant à bord</w:t>
      </w:r>
      <w:r w:rsidR="00E57EC9">
        <w:t xml:space="preserve">, </w:t>
      </w:r>
      <w:r w:rsidRPr="00034910">
        <w:t>les commissionnaires cha</w:t>
      </w:r>
      <w:r w:rsidRPr="00034910">
        <w:t>r</w:t>
      </w:r>
      <w:r w:rsidRPr="00034910">
        <w:t>gés de colis</w:t>
      </w:r>
      <w:r w:rsidR="00E57EC9">
        <w:t xml:space="preserve">, </w:t>
      </w:r>
      <w:r w:rsidRPr="00034910">
        <w:t>les amis ou parents venant donner le dernier adieu</w:t>
      </w:r>
      <w:r w:rsidR="00E57EC9">
        <w:t>.</w:t>
      </w:r>
    </w:p>
    <w:p w14:paraId="71954CF7" w14:textId="77777777" w:rsidR="00E57EC9" w:rsidRDefault="00776CEA" w:rsidP="00E57EC9">
      <w:r w:rsidRPr="00034910">
        <w:t>Vers onze heures trois quarts</w:t>
      </w:r>
      <w:r w:rsidR="00E57EC9">
        <w:t xml:space="preserve">, </w:t>
      </w:r>
      <w:r w:rsidRPr="00034910">
        <w:t>en proie à une impatience que</w:t>
      </w:r>
      <w:r w:rsidR="00E57EC9">
        <w:t xml:space="preserve">, </w:t>
      </w:r>
      <w:r w:rsidRPr="00034910">
        <w:t>malgré sa puissance sur lui-même</w:t>
      </w:r>
      <w:r w:rsidR="00E57EC9">
        <w:t xml:space="preserve">, </w:t>
      </w:r>
      <w:r w:rsidRPr="00034910">
        <w:t>il ne parvenait pas à dissimuler complètement</w:t>
      </w:r>
      <w:r w:rsidR="00E57EC9">
        <w:t xml:space="preserve">, </w:t>
      </w:r>
      <w:r w:rsidRPr="00034910">
        <w:t>il revint au salon</w:t>
      </w:r>
      <w:r w:rsidR="00E57EC9">
        <w:t xml:space="preserve">. </w:t>
      </w:r>
      <w:proofErr w:type="spellStart"/>
      <w:r w:rsidRPr="00034910">
        <w:t>Fleuriane</w:t>
      </w:r>
      <w:proofErr w:type="spellEnd"/>
      <w:r w:rsidRPr="00034910">
        <w:t xml:space="preserve"> s</w:t>
      </w:r>
      <w:r w:rsidR="00E57EC9">
        <w:t>’</w:t>
      </w:r>
      <w:r w:rsidRPr="00034910">
        <w:t>y tro</w:t>
      </w:r>
      <w:r w:rsidRPr="00034910">
        <w:t>u</w:t>
      </w:r>
      <w:r w:rsidRPr="00034910">
        <w:t>vait avec</w:t>
      </w:r>
      <w:r w:rsidR="00E57EC9">
        <w:t xml:space="preserve">, </w:t>
      </w:r>
      <w:r w:rsidRPr="00034910">
        <w:t>auprès d</w:t>
      </w:r>
      <w:r w:rsidR="00E57EC9">
        <w:t>’</w:t>
      </w:r>
      <w:r w:rsidRPr="00034910">
        <w:t>elle</w:t>
      </w:r>
      <w:r w:rsidR="00E57EC9">
        <w:t xml:space="preserve">, </w:t>
      </w:r>
      <w:proofErr w:type="spellStart"/>
      <w:r w:rsidRPr="00034910">
        <w:t>Patorne</w:t>
      </w:r>
      <w:proofErr w:type="spellEnd"/>
      <w:r w:rsidRPr="00034910">
        <w:t xml:space="preserve"> faisant les doux yeux à Vict</w:t>
      </w:r>
      <w:r w:rsidRPr="00034910">
        <w:t>o</w:t>
      </w:r>
      <w:r w:rsidRPr="00034910">
        <w:t>rien Larmette</w:t>
      </w:r>
      <w:r w:rsidR="00E57EC9">
        <w:t xml:space="preserve">, </w:t>
      </w:r>
      <w:r w:rsidRPr="00034910">
        <w:t>engagé dans une grave conversation sur les voies et moyens d</w:t>
      </w:r>
      <w:r w:rsidR="00E57EC9">
        <w:t>’</w:t>
      </w:r>
      <w:r w:rsidRPr="00034910">
        <w:t>accomplir autour du globe le formidable raid qui commençait à cette heure</w:t>
      </w:r>
      <w:r w:rsidR="00E57EC9">
        <w:t>.</w:t>
      </w:r>
    </w:p>
    <w:p w14:paraId="04F9FBF3" w14:textId="77777777" w:rsidR="00E57EC9" w:rsidRDefault="00776CEA" w:rsidP="00E57EC9">
      <w:r w:rsidRPr="00034910">
        <w:t>Soudain</w:t>
      </w:r>
      <w:r w:rsidR="00E57EC9">
        <w:t xml:space="preserve">, </w:t>
      </w:r>
      <w:r w:rsidRPr="00034910">
        <w:t>un employé de chemin de fer</w:t>
      </w:r>
      <w:r w:rsidR="00E57EC9">
        <w:t xml:space="preserve">, </w:t>
      </w:r>
      <w:r w:rsidRPr="00034910">
        <w:t>conduit par un m</w:t>
      </w:r>
      <w:r w:rsidRPr="00034910">
        <w:t>a</w:t>
      </w:r>
      <w:r w:rsidRPr="00034910">
        <w:t>telot</w:t>
      </w:r>
      <w:r w:rsidR="00E57EC9">
        <w:t xml:space="preserve">, </w:t>
      </w:r>
      <w:r w:rsidRPr="00034910">
        <w:t>se présenta à l</w:t>
      </w:r>
      <w:r w:rsidR="00E57EC9">
        <w:t>’</w:t>
      </w:r>
      <w:r w:rsidRPr="00034910">
        <w:t>entrée du salon</w:t>
      </w:r>
      <w:r w:rsidR="00E57EC9">
        <w:t xml:space="preserve">. </w:t>
      </w:r>
      <w:r w:rsidRPr="00034910">
        <w:t xml:space="preserve">Le matelot désigna </w:t>
      </w:r>
      <w:proofErr w:type="spellStart"/>
      <w:r w:rsidRPr="00034910">
        <w:t>Fle</w:t>
      </w:r>
      <w:r w:rsidRPr="00034910">
        <w:t>u</w:t>
      </w:r>
      <w:r w:rsidRPr="00034910">
        <w:t>riane</w:t>
      </w:r>
      <w:proofErr w:type="spellEnd"/>
      <w:r w:rsidR="00E57EC9">
        <w:t>.</w:t>
      </w:r>
    </w:p>
    <w:p w14:paraId="03966643" w14:textId="634E5D8B" w:rsidR="00E57EC9" w:rsidRDefault="00E57EC9" w:rsidP="00E57EC9">
      <w:r>
        <w:t>— M</w:t>
      </w:r>
      <w:r w:rsidRPr="00E57EC9">
        <w:rPr>
          <w:vertAlign w:val="superscript"/>
        </w:rPr>
        <w:t>lle</w:t>
      </w:r>
      <w:r>
        <w:t> </w:t>
      </w:r>
      <w:r w:rsidR="00776CEA" w:rsidRPr="00034910">
        <w:t>Defrance</w:t>
      </w:r>
      <w:r>
        <w:t xml:space="preserve">, </w:t>
      </w:r>
      <w:r w:rsidR="00776CEA" w:rsidRPr="00034910">
        <w:t>prononça son compagnon</w:t>
      </w:r>
      <w:r>
        <w:t>.</w:t>
      </w:r>
    </w:p>
    <w:p w14:paraId="458AD1FD" w14:textId="77777777" w:rsidR="00E57EC9" w:rsidRDefault="00776CEA" w:rsidP="00E57EC9">
      <w:r w:rsidRPr="00034910">
        <w:t>Et la jeune fille s</w:t>
      </w:r>
      <w:r w:rsidR="00E57EC9">
        <w:t>’</w:t>
      </w:r>
      <w:r w:rsidRPr="00034910">
        <w:t>étant levée en disant avec un étonnement visible</w:t>
      </w:r>
      <w:r w:rsidR="00E57EC9">
        <w:t xml:space="preserve"> : « – </w:t>
      </w:r>
      <w:r w:rsidRPr="00034910">
        <w:t>C</w:t>
      </w:r>
      <w:r w:rsidR="00E57EC9">
        <w:t>’</w:t>
      </w:r>
      <w:r w:rsidRPr="00034910">
        <w:t>est moi</w:t>
      </w:r>
      <w:r w:rsidR="00E57EC9">
        <w:t> ! »</w:t>
      </w:r>
      <w:r w:rsidRPr="00034910">
        <w:t xml:space="preserve"> l</w:t>
      </w:r>
      <w:r w:rsidR="00E57EC9">
        <w:t>’</w:t>
      </w:r>
      <w:r w:rsidRPr="00034910">
        <w:t xml:space="preserve">homme lui remit une </w:t>
      </w:r>
      <w:r w:rsidRPr="00034910">
        <w:lastRenderedPageBreak/>
        <w:t>caissette ficelée</w:t>
      </w:r>
      <w:r w:rsidR="00E57EC9">
        <w:t xml:space="preserve">, </w:t>
      </w:r>
      <w:r w:rsidRPr="00034910">
        <w:t>ornée de cachets de cire</w:t>
      </w:r>
      <w:r w:rsidR="00E57EC9">
        <w:t xml:space="preserve">, </w:t>
      </w:r>
      <w:r w:rsidRPr="00034910">
        <w:t>la pria d</w:t>
      </w:r>
      <w:r w:rsidR="00E57EC9">
        <w:t>’</w:t>
      </w:r>
      <w:r w:rsidRPr="00034910">
        <w:t>apposer sa signature sur une feuille-récépissé et s</w:t>
      </w:r>
      <w:r w:rsidR="00E57EC9">
        <w:t>’</w:t>
      </w:r>
      <w:r w:rsidRPr="00034910">
        <w:t>éloigna aussitôt</w:t>
      </w:r>
      <w:r w:rsidR="00E57EC9">
        <w:t>.</w:t>
      </w:r>
    </w:p>
    <w:p w14:paraId="0987368E" w14:textId="77777777" w:rsidR="00E57EC9" w:rsidRDefault="00776CEA" w:rsidP="00E57EC9">
      <w:r w:rsidRPr="00034910">
        <w:t>Or</w:t>
      </w:r>
      <w:r w:rsidR="00E57EC9">
        <w:t xml:space="preserve">, </w:t>
      </w:r>
      <w:r w:rsidRPr="00034910">
        <w:t xml:space="preserve">tandis que la puissante sirène de </w:t>
      </w:r>
      <w:smartTag w:uri="urn:schemas-microsoft-com:office:smarttags" w:element="PersonName">
        <w:smartTagPr>
          <w:attr w:name="ProductID" w:val="la Touraine"/>
        </w:smartTagPr>
        <w:r w:rsidRPr="00034910">
          <w:t xml:space="preserve">la </w:t>
        </w:r>
        <w:r w:rsidRPr="00034910">
          <w:rPr>
            <w:i/>
            <w:iCs/>
          </w:rPr>
          <w:t>Touraine</w:t>
        </w:r>
      </w:smartTag>
      <w:r w:rsidRPr="00034910">
        <w:rPr>
          <w:i/>
          <w:iCs/>
        </w:rPr>
        <w:t xml:space="preserve"> </w:t>
      </w:r>
      <w:r w:rsidRPr="00034910">
        <w:t>meuglait</w:t>
      </w:r>
      <w:r w:rsidR="00E57EC9">
        <w:t xml:space="preserve">, </w:t>
      </w:r>
      <w:r w:rsidRPr="00034910">
        <w:t>appelant les passagers retardataires</w:t>
      </w:r>
      <w:r w:rsidR="00E57EC9">
        <w:t xml:space="preserve">, </w:t>
      </w:r>
      <w:proofErr w:type="spellStart"/>
      <w:r w:rsidRPr="00034910">
        <w:t>Fleuriane</w:t>
      </w:r>
      <w:proofErr w:type="spellEnd"/>
      <w:r w:rsidRPr="00034910">
        <w:t xml:space="preserve"> ouvrait la cai</w:t>
      </w:r>
      <w:r w:rsidRPr="00034910">
        <w:t>s</w:t>
      </w:r>
      <w:r w:rsidRPr="00034910">
        <w:t>sette</w:t>
      </w:r>
      <w:r w:rsidR="00E57EC9">
        <w:t>.</w:t>
      </w:r>
    </w:p>
    <w:p w14:paraId="1CE6E780" w14:textId="77777777" w:rsidR="00E57EC9" w:rsidRDefault="00776CEA" w:rsidP="00E57EC9">
      <w:r w:rsidRPr="00034910">
        <w:t>À l</w:t>
      </w:r>
      <w:r w:rsidR="00E57EC9">
        <w:t>’</w:t>
      </w:r>
      <w:r w:rsidRPr="00034910">
        <w:t>intérieur se trouvait une enveloppe contenant un papier couvert d</w:t>
      </w:r>
      <w:r w:rsidR="00E57EC9">
        <w:t>’</w:t>
      </w:r>
      <w:r w:rsidRPr="00034910">
        <w:t>une grosse écriture épaisse et lourde</w:t>
      </w:r>
      <w:r w:rsidR="00E57EC9">
        <w:t xml:space="preserve">. </w:t>
      </w:r>
      <w:r w:rsidRPr="00034910">
        <w:t>Au-dessous s</w:t>
      </w:r>
      <w:r w:rsidR="00E57EC9">
        <w:t>’</w:t>
      </w:r>
      <w:r w:rsidRPr="00034910">
        <w:t>entassaient pêle-mêle une grande quantité de pierres</w:t>
      </w:r>
      <w:r w:rsidR="00E57EC9">
        <w:t>.</w:t>
      </w:r>
    </w:p>
    <w:p w14:paraId="358A52E8" w14:textId="77777777" w:rsidR="00E57EC9" w:rsidRDefault="00E57EC9" w:rsidP="00E57EC9">
      <w:r>
        <w:t>— </w:t>
      </w:r>
      <w:r w:rsidR="00776CEA" w:rsidRPr="00034910">
        <w:t>Des corindons communs</w:t>
      </w:r>
      <w:r>
        <w:t xml:space="preserve"> ! </w:t>
      </w:r>
      <w:r w:rsidR="00776CEA" w:rsidRPr="00034910">
        <w:t>laissa tomber dédaigneus</w:t>
      </w:r>
      <w:r w:rsidR="00776CEA" w:rsidRPr="00034910">
        <w:t>e</w:t>
      </w:r>
      <w:r w:rsidR="00776CEA" w:rsidRPr="00034910">
        <w:t>ment Larmette</w:t>
      </w:r>
      <w:r>
        <w:t>.</w:t>
      </w:r>
    </w:p>
    <w:p w14:paraId="5F64280F" w14:textId="77777777" w:rsidR="00E57EC9" w:rsidRDefault="00776CEA" w:rsidP="00E57EC9">
      <w:r w:rsidRPr="00034910">
        <w:t xml:space="preserve">Dick </w:t>
      </w:r>
      <w:proofErr w:type="spellStart"/>
      <w:r w:rsidRPr="00034910">
        <w:t>Fann</w:t>
      </w:r>
      <w:proofErr w:type="spellEnd"/>
      <w:r w:rsidRPr="00034910">
        <w:t xml:space="preserve"> eut un tressaillement</w:t>
      </w:r>
      <w:r w:rsidR="00E57EC9">
        <w:t xml:space="preserve">. </w:t>
      </w:r>
      <w:r w:rsidRPr="00034910">
        <w:t>Une pâleur fugitive s</w:t>
      </w:r>
      <w:r w:rsidR="00E57EC9">
        <w:t>’</w:t>
      </w:r>
      <w:r w:rsidRPr="00034910">
        <w:t>épandit sur ses traits</w:t>
      </w:r>
      <w:r w:rsidR="00E57EC9">
        <w:t xml:space="preserve">, </w:t>
      </w:r>
      <w:r w:rsidRPr="00034910">
        <w:t>et ses lèvres s</w:t>
      </w:r>
      <w:r w:rsidR="00E57EC9">
        <w:t>’</w:t>
      </w:r>
      <w:r w:rsidRPr="00034910">
        <w:t>agitèrent</w:t>
      </w:r>
      <w:r w:rsidR="00E57EC9">
        <w:t xml:space="preserve">, </w:t>
      </w:r>
      <w:r w:rsidRPr="00034910">
        <w:t>laissant passer dans un souffle indistinct ces paroles que nul n</w:t>
      </w:r>
      <w:r w:rsidR="00E57EC9">
        <w:t>’</w:t>
      </w:r>
      <w:r w:rsidRPr="00034910">
        <w:t>entendit</w:t>
      </w:r>
      <w:r w:rsidR="00E57EC9">
        <w:t> :</w:t>
      </w:r>
    </w:p>
    <w:p w14:paraId="5D4FDBB9" w14:textId="77777777" w:rsidR="00E57EC9" w:rsidRDefault="00E57EC9" w:rsidP="00E57EC9">
      <w:r>
        <w:t>— </w:t>
      </w:r>
      <w:r w:rsidR="00776CEA" w:rsidRPr="00034910">
        <w:t>Le crétin</w:t>
      </w:r>
      <w:r>
        <w:t xml:space="preserve"> ! </w:t>
      </w:r>
      <w:r w:rsidR="00776CEA" w:rsidRPr="00C002E9">
        <w:t xml:space="preserve">Il </w:t>
      </w:r>
      <w:r w:rsidR="00776CEA" w:rsidRPr="00034910">
        <w:t>rejette le danger sur elle</w:t>
      </w:r>
      <w:r>
        <w:t xml:space="preserve"> ! </w:t>
      </w:r>
      <w:r w:rsidR="00776CEA" w:rsidRPr="00034910">
        <w:t>Pourvu qu</w:t>
      </w:r>
      <w:r>
        <w:t>’</w:t>
      </w:r>
      <w:r w:rsidR="00776CEA" w:rsidRPr="00034910">
        <w:t>elle ne soit pas victime de ce que j</w:t>
      </w:r>
      <w:r>
        <w:t>’</w:t>
      </w:r>
      <w:r w:rsidR="00776CEA" w:rsidRPr="00034910">
        <w:t>ai considéré comme une adroite manœuvre</w:t>
      </w:r>
      <w:r>
        <w:t> !</w:t>
      </w:r>
    </w:p>
    <w:p w14:paraId="15C7374C" w14:textId="2061A6FC" w:rsidR="00776CEA" w:rsidRPr="007F1C96" w:rsidRDefault="00776CEA" w:rsidP="007F1C96">
      <w:pPr>
        <w:pStyle w:val="Titre1"/>
      </w:pPr>
      <w:bookmarkStart w:id="5" w:name="_Toc195633736"/>
      <w:r w:rsidRPr="007F1C96">
        <w:lastRenderedPageBreak/>
        <w:t>DEUXIÈME ÉPISODE</w:t>
      </w:r>
      <w:r w:rsidRPr="007F1C96">
        <w:br/>
      </w:r>
      <w:r w:rsidRPr="007F1C96">
        <w:br/>
        <w:t>L</w:t>
      </w:r>
      <w:r w:rsidR="00E57EC9" w:rsidRPr="007F1C96">
        <w:t>’</w:t>
      </w:r>
      <w:r w:rsidRPr="007F1C96">
        <w:t>AFFAIRE DES TULIPES</w:t>
      </w:r>
      <w:bookmarkEnd w:id="5"/>
      <w:r w:rsidRPr="007F1C96">
        <w:br/>
      </w:r>
    </w:p>
    <w:p w14:paraId="2DBE695C" w14:textId="2C500024" w:rsidR="00E57EC9" w:rsidRDefault="007C5BD3" w:rsidP="007D17F9">
      <w:pPr>
        <w:pStyle w:val="Centrsolidaire"/>
      </w:pPr>
      <w:r w:rsidRPr="00E57EC9">
        <w:rPr>
          <w:noProof/>
        </w:rPr>
        <w:drawing>
          <wp:inline distT="0" distB="0" distL="0" distR="0" wp14:anchorId="69ECE326" wp14:editId="31E4A9BA">
            <wp:extent cx="4531995" cy="3609975"/>
            <wp:effectExtent l="0" t="0" r="0" b="0"/>
            <wp:docPr id="13"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31995" cy="3609975"/>
                    </a:xfrm>
                    <a:prstGeom prst="rect">
                      <a:avLst/>
                    </a:prstGeom>
                    <a:noFill/>
                    <a:ln>
                      <a:noFill/>
                    </a:ln>
                  </pic:spPr>
                </pic:pic>
              </a:graphicData>
            </a:graphic>
          </wp:inline>
        </w:drawing>
      </w:r>
    </w:p>
    <w:p w14:paraId="531343E8" w14:textId="2E19C59A" w:rsidR="00776CEA" w:rsidRPr="007F1C96" w:rsidRDefault="00776CEA" w:rsidP="007F1C96">
      <w:pPr>
        <w:pStyle w:val="Titre2"/>
      </w:pPr>
      <w:bookmarkStart w:id="6" w:name="_Toc195633737"/>
      <w:r w:rsidRPr="007F1C96">
        <w:t>CHAPITRE I</w:t>
      </w:r>
      <w:r w:rsidRPr="007F1C96">
        <w:br/>
      </w:r>
      <w:r w:rsidRPr="007F1C96">
        <w:br/>
        <w:t>POUR FAIRE COURIR UN HOMME</w:t>
      </w:r>
      <w:r w:rsidRPr="007F1C96">
        <w:br/>
        <w:t>APRÈS SA FORTUNE</w:t>
      </w:r>
      <w:bookmarkEnd w:id="6"/>
      <w:r w:rsidRPr="007F1C96">
        <w:br/>
      </w:r>
    </w:p>
    <w:p w14:paraId="1ADA1473" w14:textId="77777777" w:rsidR="00E57EC9" w:rsidRDefault="00776CEA" w:rsidP="00E57EC9">
      <w:r w:rsidRPr="00034910">
        <w:t>Un dernier mugissement de la sirène et</w:t>
      </w:r>
      <w:r w:rsidR="00E57EC9">
        <w:t xml:space="preserve">, </w:t>
      </w:r>
      <w:r w:rsidRPr="00034910">
        <w:t>les passerelles r</w:t>
      </w:r>
      <w:r w:rsidRPr="00034910">
        <w:t>e</w:t>
      </w:r>
      <w:r w:rsidRPr="00034910">
        <w:t>tirées</w:t>
      </w:r>
      <w:r w:rsidR="00E57EC9">
        <w:t xml:space="preserve">, </w:t>
      </w:r>
      <w:r w:rsidRPr="00034910">
        <w:t>les amarres larguées</w:t>
      </w:r>
      <w:r w:rsidR="00E57EC9">
        <w:t xml:space="preserve">, </w:t>
      </w:r>
      <w:r w:rsidRPr="00034910">
        <w:t xml:space="preserve">le paquebot se mettait en </w:t>
      </w:r>
      <w:r w:rsidRPr="00034910">
        <w:lastRenderedPageBreak/>
        <w:t>marche</w:t>
      </w:r>
      <w:r w:rsidR="00E57EC9">
        <w:t xml:space="preserve">, </w:t>
      </w:r>
      <w:r w:rsidRPr="00034910">
        <w:t>sortait majestueusement des bassins</w:t>
      </w:r>
      <w:r w:rsidR="00E57EC9">
        <w:t xml:space="preserve">, </w:t>
      </w:r>
      <w:r w:rsidRPr="00034910">
        <w:t>et suivait</w:t>
      </w:r>
      <w:r w:rsidR="00E57EC9">
        <w:t xml:space="preserve">, </w:t>
      </w:r>
      <w:r w:rsidRPr="00034910">
        <w:t>à travers l</w:t>
      </w:r>
      <w:r w:rsidR="00E57EC9">
        <w:t>’</w:t>
      </w:r>
      <w:r w:rsidRPr="00034910">
        <w:t>estuaire de la Seine</w:t>
      </w:r>
      <w:r w:rsidR="00E57EC9">
        <w:t xml:space="preserve">, </w:t>
      </w:r>
      <w:r w:rsidRPr="00034910">
        <w:t>le chenal sinueux tracé parmi les bancs de sable qui gisent sous les flots aux abords du Havre</w:t>
      </w:r>
      <w:r w:rsidR="00E57EC9">
        <w:t>.</w:t>
      </w:r>
    </w:p>
    <w:p w14:paraId="688AD4FD" w14:textId="77777777" w:rsidR="00E57EC9" w:rsidRDefault="00776CEA" w:rsidP="00E57EC9">
      <w:r w:rsidRPr="00034910">
        <w:t>Dans le salon</w:t>
      </w:r>
      <w:r w:rsidR="00E57EC9">
        <w:t xml:space="preserve">, </w:t>
      </w:r>
      <w:r w:rsidRPr="00034910">
        <w:t>personne ne parlait plus</w:t>
      </w:r>
      <w:r w:rsidR="00E57EC9">
        <w:t>.</w:t>
      </w:r>
    </w:p>
    <w:p w14:paraId="4A5225E6" w14:textId="76C86FD4" w:rsidR="00E57EC9" w:rsidRDefault="00776CEA" w:rsidP="00E57EC9">
      <w:proofErr w:type="spellStart"/>
      <w:r w:rsidRPr="00034910">
        <w:t>Fleuriane</w:t>
      </w:r>
      <w:proofErr w:type="spellEnd"/>
      <w:r w:rsidRPr="00034910">
        <w:t xml:space="preserve"> avait déplié la missive trouvée dans la caissette</w:t>
      </w:r>
      <w:r w:rsidR="00E57EC9">
        <w:t xml:space="preserve">, </w:t>
      </w:r>
      <w:r w:rsidRPr="00034910">
        <w:t>l</w:t>
      </w:r>
      <w:r w:rsidR="00E57EC9">
        <w:t>’</w:t>
      </w:r>
      <w:r w:rsidRPr="00034910">
        <w:t>avait parcourue des yeux</w:t>
      </w:r>
      <w:r w:rsidR="00E57EC9">
        <w:t xml:space="preserve">, </w:t>
      </w:r>
      <w:r w:rsidRPr="00034910">
        <w:t>puis son regard s</w:t>
      </w:r>
      <w:r w:rsidR="00E57EC9">
        <w:t>’</w:t>
      </w:r>
      <w:r w:rsidRPr="00034910">
        <w:t>était fixé avec une expression de surprise et aussi d</w:t>
      </w:r>
      <w:r w:rsidR="00E57EC9">
        <w:t>’</w:t>
      </w:r>
      <w:r w:rsidRPr="00034910">
        <w:t xml:space="preserve">embarras sur </w:t>
      </w:r>
      <w:r w:rsidR="00E57EC9">
        <w:t>M. </w:t>
      </w:r>
      <w:r w:rsidRPr="00034910">
        <w:t>Larmette</w:t>
      </w:r>
      <w:r w:rsidR="00E57EC9">
        <w:t xml:space="preserve">. </w:t>
      </w:r>
      <w:r w:rsidRPr="00034910">
        <w:t>C</w:t>
      </w:r>
      <w:r w:rsidRPr="00034910">
        <w:t>e</w:t>
      </w:r>
      <w:r w:rsidRPr="00034910">
        <w:t>lui-ci s</w:t>
      </w:r>
      <w:r w:rsidR="00E57EC9">
        <w:t>’</w:t>
      </w:r>
      <w:r w:rsidRPr="00034910">
        <w:t>en aperçut</w:t>
      </w:r>
      <w:r w:rsidR="00E57EC9">
        <w:t>.</w:t>
      </w:r>
    </w:p>
    <w:p w14:paraId="1A7EC13F" w14:textId="2E8FA697" w:rsidR="00E57EC9" w:rsidRDefault="00E57EC9" w:rsidP="00E57EC9">
      <w:r>
        <w:t>— </w:t>
      </w:r>
      <w:r w:rsidR="00776CEA" w:rsidRPr="00034910">
        <w:t>Bon</w:t>
      </w:r>
      <w:r>
        <w:t xml:space="preserve">, </w:t>
      </w:r>
      <w:r w:rsidR="00776CEA" w:rsidRPr="00034910">
        <w:t>fit-il en riant</w:t>
      </w:r>
      <w:r>
        <w:t xml:space="preserve">, </w:t>
      </w:r>
      <w:r w:rsidR="00776CEA" w:rsidRPr="00034910">
        <w:t>je parie que les corindons qui vie</w:t>
      </w:r>
      <w:r w:rsidR="00776CEA" w:rsidRPr="00034910">
        <w:t>n</w:t>
      </w:r>
      <w:r w:rsidR="00776CEA" w:rsidRPr="00034910">
        <w:t>nent de vous être livrés</w:t>
      </w:r>
      <w:r>
        <w:t xml:space="preserve">, </w:t>
      </w:r>
      <w:r w:rsidR="00776CEA" w:rsidRPr="00034910">
        <w:t xml:space="preserve">sont ceux que le représentant de </w:t>
      </w:r>
      <w:r>
        <w:t>M. </w:t>
      </w:r>
      <w:r w:rsidR="00776CEA" w:rsidRPr="00034910">
        <w:t>votre père m</w:t>
      </w:r>
      <w:r>
        <w:t>’</w:t>
      </w:r>
      <w:r w:rsidR="00776CEA" w:rsidRPr="00034910">
        <w:t>a achetés</w:t>
      </w:r>
      <w:r>
        <w:t xml:space="preserve">, </w:t>
      </w:r>
      <w:r w:rsidR="00776CEA" w:rsidRPr="00034910">
        <w:t>un peu de force</w:t>
      </w:r>
      <w:r>
        <w:t xml:space="preserve">, </w:t>
      </w:r>
      <w:r w:rsidR="00776CEA" w:rsidRPr="00034910">
        <w:t>ces jours derniers</w:t>
      </w:r>
      <w:r>
        <w:t>.</w:t>
      </w:r>
    </w:p>
    <w:p w14:paraId="205D31F9" w14:textId="77777777" w:rsidR="00E57EC9" w:rsidRDefault="00776CEA" w:rsidP="00E57EC9">
      <w:r w:rsidRPr="00034910">
        <w:t>Déjà la jeune fille s</w:t>
      </w:r>
      <w:r w:rsidR="00E57EC9">
        <w:t>’</w:t>
      </w:r>
      <w:r w:rsidRPr="00034910">
        <w:t>était ressaisie</w:t>
      </w:r>
      <w:r w:rsidR="00E57EC9">
        <w:t xml:space="preserve">. </w:t>
      </w:r>
      <w:r w:rsidRPr="00034910">
        <w:t>Elle répliqua délibér</w:t>
      </w:r>
      <w:r w:rsidRPr="00034910">
        <w:t>é</w:t>
      </w:r>
      <w:r w:rsidRPr="00034910">
        <w:t>ment</w:t>
      </w:r>
      <w:r w:rsidR="00E57EC9">
        <w:t> :</w:t>
      </w:r>
    </w:p>
    <w:p w14:paraId="2E59F02B" w14:textId="31252159" w:rsidR="00E57EC9" w:rsidRDefault="00E57EC9" w:rsidP="00E57EC9">
      <w:r>
        <w:t>— </w:t>
      </w:r>
      <w:r w:rsidR="00776CEA" w:rsidRPr="00034910">
        <w:t>C</w:t>
      </w:r>
      <w:r>
        <w:t>’</w:t>
      </w:r>
      <w:r w:rsidR="00776CEA" w:rsidRPr="00034910">
        <w:t xml:space="preserve">est en effet ce que mande </w:t>
      </w:r>
      <w:r>
        <w:t>M. </w:t>
      </w:r>
      <w:proofErr w:type="spellStart"/>
      <w:r w:rsidR="00776CEA" w:rsidRPr="00034910">
        <w:t>Lastin</w:t>
      </w:r>
      <w:proofErr w:type="spellEnd"/>
      <w:r>
        <w:t xml:space="preserve">, </w:t>
      </w:r>
      <w:r w:rsidR="00776CEA" w:rsidRPr="00034910">
        <w:t>le représentant</w:t>
      </w:r>
      <w:r>
        <w:t xml:space="preserve">. </w:t>
      </w:r>
      <w:r w:rsidR="00776CEA" w:rsidRPr="00034910">
        <w:t>Au surplus</w:t>
      </w:r>
      <w:r>
        <w:t xml:space="preserve">, </w:t>
      </w:r>
      <w:r w:rsidR="00776CEA" w:rsidRPr="00034910">
        <w:t>une lettre d</w:t>
      </w:r>
      <w:r>
        <w:t>’</w:t>
      </w:r>
      <w:r w:rsidR="00776CEA" w:rsidRPr="00034910">
        <w:t>affaire n</w:t>
      </w:r>
      <w:r>
        <w:t>’</w:t>
      </w:r>
      <w:r w:rsidR="00776CEA" w:rsidRPr="00034910">
        <w:t>est point un secret</w:t>
      </w:r>
      <w:r>
        <w:t xml:space="preserve">… </w:t>
      </w:r>
      <w:r w:rsidR="00776CEA" w:rsidRPr="00034910">
        <w:t>surtout vis-à-vis d</w:t>
      </w:r>
      <w:r>
        <w:t>’</w:t>
      </w:r>
      <w:r w:rsidR="00776CEA" w:rsidRPr="00034910">
        <w:t>un</w:t>
      </w:r>
      <w:r>
        <w:t xml:space="preserve">… </w:t>
      </w:r>
      <w:r w:rsidR="00776CEA" w:rsidRPr="00034910">
        <w:t>client</w:t>
      </w:r>
      <w:r>
        <w:t xml:space="preserve">… </w:t>
      </w:r>
      <w:r w:rsidR="00776CEA" w:rsidRPr="00034910">
        <w:t>Vous venez de déclarer l</w:t>
      </w:r>
      <w:r>
        <w:t>’</w:t>
      </w:r>
      <w:r w:rsidR="00776CEA" w:rsidRPr="00034910">
        <w:t>avoir été</w:t>
      </w:r>
      <w:r>
        <w:t xml:space="preserve">… </w:t>
      </w:r>
      <w:r w:rsidR="00776CEA" w:rsidRPr="00034910">
        <w:t>un peu de force</w:t>
      </w:r>
      <w:r>
        <w:t>.</w:t>
      </w:r>
    </w:p>
    <w:p w14:paraId="2960ABEB" w14:textId="77777777" w:rsidR="00E57EC9" w:rsidRDefault="00E57EC9" w:rsidP="00E57EC9">
      <w:r>
        <w:t>— </w:t>
      </w:r>
      <w:r w:rsidR="00776CEA" w:rsidRPr="00034910">
        <w:t>Oh</w:t>
      </w:r>
      <w:r>
        <w:t xml:space="preserve"> ! </w:t>
      </w:r>
      <w:r w:rsidR="00776CEA" w:rsidRPr="00034910">
        <w:t>sans intention de récriminer</w:t>
      </w:r>
      <w:r>
        <w:t xml:space="preserve"> ; </w:t>
      </w:r>
      <w:r w:rsidR="00776CEA" w:rsidRPr="00034910">
        <w:t>cela n</w:t>
      </w:r>
      <w:r>
        <w:t>’</w:t>
      </w:r>
      <w:r w:rsidR="00776CEA" w:rsidRPr="00034910">
        <w:t>en vaut pas la peine</w:t>
      </w:r>
      <w:r>
        <w:t>.</w:t>
      </w:r>
    </w:p>
    <w:p w14:paraId="0E199A96" w14:textId="77777777" w:rsidR="00E57EC9" w:rsidRDefault="00E57EC9" w:rsidP="00E57EC9">
      <w:r>
        <w:t>— </w:t>
      </w:r>
      <w:r w:rsidR="00776CEA" w:rsidRPr="00034910">
        <w:t>J</w:t>
      </w:r>
      <w:r>
        <w:t>’</w:t>
      </w:r>
      <w:r w:rsidR="00776CEA" w:rsidRPr="00034910">
        <w:t>en suis assurée</w:t>
      </w:r>
      <w:r>
        <w:t xml:space="preserve">, </w:t>
      </w:r>
      <w:r w:rsidR="00776CEA" w:rsidRPr="00034910">
        <w:t>Monsieur</w:t>
      </w:r>
      <w:r>
        <w:t xml:space="preserve">, </w:t>
      </w:r>
      <w:r w:rsidR="00776CEA" w:rsidRPr="00034910">
        <w:t>mais je tiens à vous donner lecture de la lettre</w:t>
      </w:r>
      <w:r>
        <w:t xml:space="preserve">, </w:t>
      </w:r>
      <w:r w:rsidR="00776CEA" w:rsidRPr="00034910">
        <w:t>afin que vous me certifiiez que tout s</w:t>
      </w:r>
      <w:r>
        <w:t>’</w:t>
      </w:r>
      <w:r w:rsidR="00776CEA" w:rsidRPr="00034910">
        <w:t>est bien passé ainsi qu</w:t>
      </w:r>
      <w:r>
        <w:t>’</w:t>
      </w:r>
      <w:r w:rsidR="00776CEA" w:rsidRPr="00034910">
        <w:t>il y est raconté</w:t>
      </w:r>
      <w:r>
        <w:t>.</w:t>
      </w:r>
    </w:p>
    <w:p w14:paraId="0ECF3AA1" w14:textId="77777777" w:rsidR="00E57EC9" w:rsidRDefault="00776CEA" w:rsidP="00E57EC9">
      <w:r w:rsidRPr="00034910">
        <w:t>Pourquoi voulait-elle lire</w:t>
      </w:r>
      <w:r w:rsidR="00E57EC9">
        <w:t xml:space="preserve"> ? </w:t>
      </w:r>
      <w:r w:rsidRPr="00034910">
        <w:t>Elle l</w:t>
      </w:r>
      <w:r w:rsidR="00E57EC9">
        <w:t>’</w:t>
      </w:r>
      <w:r w:rsidRPr="00034910">
        <w:t>ignorait</w:t>
      </w:r>
      <w:r w:rsidR="00E57EC9">
        <w:t xml:space="preserve">, </w:t>
      </w:r>
      <w:r w:rsidRPr="00034910">
        <w:t>obéissant si</w:t>
      </w:r>
      <w:r w:rsidRPr="00034910">
        <w:t>m</w:t>
      </w:r>
      <w:r w:rsidRPr="00034910">
        <w:t xml:space="preserve">plement à un signe rapide de Dick </w:t>
      </w:r>
      <w:proofErr w:type="spellStart"/>
      <w:r w:rsidRPr="00034910">
        <w:t>Fann</w:t>
      </w:r>
      <w:proofErr w:type="spellEnd"/>
      <w:r w:rsidR="00E57EC9">
        <w:t>.</w:t>
      </w:r>
    </w:p>
    <w:p w14:paraId="5695A1EE" w14:textId="39B071A8" w:rsidR="00E57EC9" w:rsidRDefault="00E57EC9" w:rsidP="00E57EC9">
      <w:r>
        <w:t>« </w:t>
      </w:r>
      <w:r w:rsidR="00776CEA" w:rsidRPr="00034910">
        <w:t>Mademoiselle</w:t>
      </w:r>
      <w:r>
        <w:t xml:space="preserve">, </w:t>
      </w:r>
      <w:r w:rsidR="00776CEA" w:rsidRPr="00034910">
        <w:t xml:space="preserve">écrivait </w:t>
      </w:r>
      <w:r>
        <w:t>M. </w:t>
      </w:r>
      <w:proofErr w:type="spellStart"/>
      <w:r w:rsidR="00776CEA" w:rsidRPr="00034910">
        <w:t>Lastin</w:t>
      </w:r>
      <w:proofErr w:type="spellEnd"/>
      <w:r>
        <w:t xml:space="preserve">, </w:t>
      </w:r>
      <w:r w:rsidR="00776CEA" w:rsidRPr="00034910">
        <w:t>je fus avisé</w:t>
      </w:r>
      <w:r>
        <w:t xml:space="preserve">, </w:t>
      </w:r>
      <w:r w:rsidR="00776CEA" w:rsidRPr="00034910">
        <w:t>il y a qu</w:t>
      </w:r>
      <w:r w:rsidR="00776CEA" w:rsidRPr="00034910">
        <w:t>a</w:t>
      </w:r>
      <w:r w:rsidR="00776CEA" w:rsidRPr="00034910">
        <w:t>tre jours</w:t>
      </w:r>
      <w:r>
        <w:t xml:space="preserve">, </w:t>
      </w:r>
      <w:r w:rsidR="00776CEA" w:rsidRPr="00034910">
        <w:t>d</w:t>
      </w:r>
      <w:r>
        <w:t>’</w:t>
      </w:r>
      <w:r w:rsidR="00776CEA" w:rsidRPr="00034910">
        <w:t xml:space="preserve">avoir à me transporter chez </w:t>
      </w:r>
      <w:r>
        <w:t>MM. </w:t>
      </w:r>
      <w:r w:rsidR="00776CEA" w:rsidRPr="00034910">
        <w:t>Larmette et C</w:t>
      </w:r>
      <w:r w:rsidR="00776CEA" w:rsidRPr="00034910">
        <w:rPr>
          <w:vertAlign w:val="superscript"/>
        </w:rPr>
        <w:t>ie</w:t>
      </w:r>
      <w:r>
        <w:t xml:space="preserve">, </w:t>
      </w:r>
      <w:r w:rsidR="00776CEA" w:rsidRPr="00034910">
        <w:t>rue de la Paix</w:t>
      </w:r>
      <w:r>
        <w:t xml:space="preserve">, </w:t>
      </w:r>
      <w:r w:rsidR="00776CEA" w:rsidRPr="00034910">
        <w:t xml:space="preserve">où je trouverais un petit stock de quatorze </w:t>
      </w:r>
      <w:r w:rsidR="00776CEA" w:rsidRPr="00034910">
        <w:lastRenderedPageBreak/>
        <w:t>cent ci</w:t>
      </w:r>
      <w:r w:rsidR="00776CEA" w:rsidRPr="00034910">
        <w:t>n</w:t>
      </w:r>
      <w:r w:rsidR="00776CEA" w:rsidRPr="00034910">
        <w:t>quante corindons vulgaires</w:t>
      </w:r>
      <w:r>
        <w:t xml:space="preserve">, </w:t>
      </w:r>
      <w:r w:rsidR="00776CEA" w:rsidRPr="00034910">
        <w:t>dont je me rendrais acquéreur pour le compte du trust de cette pierre</w:t>
      </w:r>
      <w:r>
        <w:t>.</w:t>
      </w:r>
    </w:p>
    <w:p w14:paraId="45A80A9B" w14:textId="77777777" w:rsidR="00E57EC9" w:rsidRDefault="00E57EC9" w:rsidP="00E57EC9">
      <w:r>
        <w:t>« </w:t>
      </w:r>
      <w:r w:rsidR="00776CEA" w:rsidRPr="00034910">
        <w:t>J</w:t>
      </w:r>
      <w:r>
        <w:t>’</w:t>
      </w:r>
      <w:r w:rsidR="00776CEA" w:rsidRPr="00034910">
        <w:t>obéis aussitôt à ces instructions</w:t>
      </w:r>
      <w:r>
        <w:t>.</w:t>
      </w:r>
    </w:p>
    <w:p w14:paraId="0701F24B" w14:textId="77777777" w:rsidR="00E57EC9" w:rsidRDefault="00E57EC9" w:rsidP="00E57EC9">
      <w:r>
        <w:t>« </w:t>
      </w:r>
      <w:r w:rsidR="00776CEA" w:rsidRPr="00034910">
        <w:t>Chez Larmette et C</w:t>
      </w:r>
      <w:r w:rsidR="00776CEA" w:rsidRPr="00034910">
        <w:rPr>
          <w:vertAlign w:val="superscript"/>
        </w:rPr>
        <w:t>ie</w:t>
      </w:r>
      <w:r>
        <w:t xml:space="preserve">, </w:t>
      </w:r>
      <w:r w:rsidR="00776CEA" w:rsidRPr="00034910">
        <w:t>je me rencontrai avec des représe</w:t>
      </w:r>
      <w:r w:rsidR="00776CEA" w:rsidRPr="00034910">
        <w:t>n</w:t>
      </w:r>
      <w:r w:rsidR="00776CEA" w:rsidRPr="00034910">
        <w:t>tants de la police</w:t>
      </w:r>
      <w:r>
        <w:t xml:space="preserve">, </w:t>
      </w:r>
      <w:r w:rsidR="00776CEA" w:rsidRPr="00034910">
        <w:t>instrumentant à l</w:t>
      </w:r>
      <w:r>
        <w:t>’</w:t>
      </w:r>
      <w:r w:rsidR="00776CEA" w:rsidRPr="00034910">
        <w:t>occasion d</w:t>
      </w:r>
      <w:r>
        <w:t>’</w:t>
      </w:r>
      <w:r w:rsidR="00776CEA" w:rsidRPr="00034910">
        <w:t>un vol récent</w:t>
      </w:r>
      <w:r>
        <w:t xml:space="preserve">. </w:t>
      </w:r>
      <w:r w:rsidR="00776CEA" w:rsidRPr="00034910">
        <w:t>Mais comme cette question judiciaire était en dehors de mes attributions</w:t>
      </w:r>
      <w:r>
        <w:t xml:space="preserve">, </w:t>
      </w:r>
      <w:r w:rsidR="00776CEA" w:rsidRPr="00034910">
        <w:t>je ne m</w:t>
      </w:r>
      <w:r>
        <w:t>’</w:t>
      </w:r>
      <w:r w:rsidR="00776CEA" w:rsidRPr="00034910">
        <w:t>en préoccupai point et déclinai le but de ma visite</w:t>
      </w:r>
      <w:r>
        <w:t>.</w:t>
      </w:r>
    </w:p>
    <w:p w14:paraId="7E66BFFB" w14:textId="77777777" w:rsidR="00E57EC9" w:rsidRDefault="00E57EC9" w:rsidP="00E57EC9">
      <w:r>
        <w:t>« </w:t>
      </w:r>
      <w:r w:rsidR="00776CEA" w:rsidRPr="00034910">
        <w:t xml:space="preserve">Je dois déclarer toutefois que ces messieurs de </w:t>
      </w:r>
      <w:smartTag w:uri="urn:schemas-microsoft-com:office:smarttags" w:element="PersonName">
        <w:smartTagPr>
          <w:attr w:name="ProductID" w:val="la Pr￩fecture"/>
        </w:smartTagPr>
        <w:r w:rsidR="00776CEA" w:rsidRPr="00034910">
          <w:t>la Préfe</w:t>
        </w:r>
        <w:r w:rsidR="00776CEA" w:rsidRPr="00034910">
          <w:t>c</w:t>
        </w:r>
        <w:r w:rsidR="00776CEA" w:rsidRPr="00034910">
          <w:t>ture</w:t>
        </w:r>
      </w:smartTag>
      <w:r w:rsidR="00776CEA" w:rsidRPr="00034910">
        <w:t xml:space="preserve"> et du Palais de justice insistèrent vivement pour que ma proposition d</w:t>
      </w:r>
      <w:r>
        <w:t>’</w:t>
      </w:r>
      <w:r w:rsidR="00776CEA" w:rsidRPr="00034910">
        <w:t>achat fut agréée</w:t>
      </w:r>
      <w:r>
        <w:t xml:space="preserve">, </w:t>
      </w:r>
      <w:r w:rsidR="00776CEA" w:rsidRPr="00034910">
        <w:t>afin de neutraliser</w:t>
      </w:r>
      <w:r>
        <w:t xml:space="preserve">, </w:t>
      </w:r>
      <w:r w:rsidR="00776CEA" w:rsidRPr="00034910">
        <w:t>là comme ailleurs</w:t>
      </w:r>
      <w:r>
        <w:t xml:space="preserve">, </w:t>
      </w:r>
      <w:r w:rsidR="00776CEA" w:rsidRPr="00034910">
        <w:t>les effets du pillage de radium naguère relaté tout au long dans les journaux</w:t>
      </w:r>
      <w:r>
        <w:t>.</w:t>
      </w:r>
    </w:p>
    <w:p w14:paraId="1803442B" w14:textId="7C453341" w:rsidR="00E57EC9" w:rsidRDefault="00E57EC9" w:rsidP="00E57EC9">
      <w:r>
        <w:t>« MM. </w:t>
      </w:r>
      <w:r w:rsidR="00776CEA" w:rsidRPr="00034910">
        <w:t>Larmette et C</w:t>
      </w:r>
      <w:r w:rsidR="00776CEA" w:rsidRPr="00034910">
        <w:rPr>
          <w:vertAlign w:val="superscript"/>
        </w:rPr>
        <w:t>ie</w:t>
      </w:r>
      <w:r w:rsidR="00776CEA" w:rsidRPr="00034910">
        <w:t xml:space="preserve"> ne firent aucune difficulté de reco</w:t>
      </w:r>
      <w:r w:rsidR="00776CEA" w:rsidRPr="00034910">
        <w:t>n</w:t>
      </w:r>
      <w:r w:rsidR="00776CEA" w:rsidRPr="00034910">
        <w:t>naître que la présence de ces pierres pourrait attirer à leurs m</w:t>
      </w:r>
      <w:r w:rsidR="00776CEA" w:rsidRPr="00034910">
        <w:t>a</w:t>
      </w:r>
      <w:r w:rsidR="00776CEA" w:rsidRPr="00034910">
        <w:t xml:space="preserve">gasins une nouvelle visite des </w:t>
      </w:r>
      <w:r>
        <w:t>« </w:t>
      </w:r>
      <w:r w:rsidR="00776CEA" w:rsidRPr="00034910">
        <w:t>perceurs de murailles</w:t>
      </w:r>
      <w:r>
        <w:t xml:space="preserve"> », </w:t>
      </w:r>
      <w:r w:rsidR="00776CEA" w:rsidRPr="00034910">
        <w:t>ce qui ne leur paraissait aucunement désirable et</w:t>
      </w:r>
      <w:r>
        <w:t xml:space="preserve">, </w:t>
      </w:r>
      <w:r w:rsidR="00776CEA" w:rsidRPr="00034910">
        <w:t>séance tenante</w:t>
      </w:r>
      <w:r>
        <w:t xml:space="preserve">, </w:t>
      </w:r>
      <w:r w:rsidR="00776CEA" w:rsidRPr="00034910">
        <w:t>je traitai et payai à raison de deux francs vingt-cinq centimes le carat</w:t>
      </w:r>
      <w:r>
        <w:t>.</w:t>
      </w:r>
    </w:p>
    <w:p w14:paraId="472512D1" w14:textId="77777777" w:rsidR="00E57EC9" w:rsidRDefault="00E57EC9" w:rsidP="00E57EC9">
      <w:r>
        <w:t>« </w:t>
      </w:r>
      <w:r w:rsidR="00776CEA" w:rsidRPr="00034910">
        <w:t>Je devais m</w:t>
      </w:r>
      <w:r>
        <w:t>’</w:t>
      </w:r>
      <w:r w:rsidR="00776CEA" w:rsidRPr="00034910">
        <w:t xml:space="preserve">embarquer sur le steamer </w:t>
      </w:r>
      <w:smartTag w:uri="urn:schemas-microsoft-com:office:smarttags" w:element="PersonName">
        <w:smartTagPr>
          <w:attr w:name="ProductID" w:val="la Touraine"/>
        </w:smartTagPr>
        <w:r w:rsidR="00776CEA" w:rsidRPr="00034910">
          <w:rPr>
            <w:i/>
            <w:iCs/>
          </w:rPr>
          <w:t>la Touraine</w:t>
        </w:r>
      </w:smartTag>
      <w:r w:rsidR="00776CEA" w:rsidRPr="00034910">
        <w:rPr>
          <w:i/>
          <w:iCs/>
        </w:rPr>
        <w:t xml:space="preserve"> </w:t>
      </w:r>
      <w:r w:rsidR="00776CEA" w:rsidRPr="00034910">
        <w:t>et po</w:t>
      </w:r>
      <w:r w:rsidR="00776CEA" w:rsidRPr="00034910">
        <w:t>r</w:t>
      </w:r>
      <w:r w:rsidR="00776CEA" w:rsidRPr="00034910">
        <w:t>ter moi-même les dits corindons à nos magasins de Québec</w:t>
      </w:r>
      <w:r>
        <w:t xml:space="preserve"> ; </w:t>
      </w:r>
      <w:r w:rsidR="00776CEA" w:rsidRPr="00034910">
        <w:t>mais au dernier moment</w:t>
      </w:r>
      <w:r>
        <w:t xml:space="preserve">, </w:t>
      </w:r>
      <w:r w:rsidR="00776CEA" w:rsidRPr="00034910">
        <w:t>un accident regrettable m</w:t>
      </w:r>
      <w:r>
        <w:t>’</w:t>
      </w:r>
      <w:r w:rsidR="00776CEA" w:rsidRPr="00034910">
        <w:t>oblige à r</w:t>
      </w:r>
      <w:r w:rsidR="00776CEA" w:rsidRPr="00034910">
        <w:t>e</w:t>
      </w:r>
      <w:r w:rsidR="00776CEA" w:rsidRPr="00034910">
        <w:t>tarder mon départ</w:t>
      </w:r>
      <w:r>
        <w:t>.</w:t>
      </w:r>
    </w:p>
    <w:p w14:paraId="3A745543" w14:textId="505AD187" w:rsidR="00E57EC9" w:rsidRDefault="00E57EC9" w:rsidP="00E57EC9">
      <w:r>
        <w:t>« </w:t>
      </w:r>
      <w:r w:rsidR="00776CEA" w:rsidRPr="00034910">
        <w:t>Une corde tendue dans mon escalier par un gamin en mal d</w:t>
      </w:r>
      <w:r>
        <w:t>’</w:t>
      </w:r>
      <w:r w:rsidR="00776CEA" w:rsidRPr="00034910">
        <w:t>inventions diaboliques</w:t>
      </w:r>
      <w:r>
        <w:t xml:space="preserve">, </w:t>
      </w:r>
      <w:r w:rsidR="00776CEA" w:rsidRPr="00034910">
        <w:t>m</w:t>
      </w:r>
      <w:r>
        <w:t>’</w:t>
      </w:r>
      <w:r w:rsidR="00776CEA" w:rsidRPr="00034910">
        <w:t>a fait descendre tout un étage en boule</w:t>
      </w:r>
      <w:r>
        <w:t xml:space="preserve">, </w:t>
      </w:r>
      <w:r w:rsidR="00776CEA" w:rsidRPr="00034910">
        <w:t>et cela si malheureusement que je me suis cassé la jambe</w:t>
      </w:r>
      <w:r>
        <w:t>. »</w:t>
      </w:r>
    </w:p>
    <w:p w14:paraId="300E5C9C" w14:textId="77777777" w:rsidR="00E57EC9" w:rsidRDefault="00776CEA" w:rsidP="00E57EC9">
      <w:r w:rsidRPr="00034910">
        <w:lastRenderedPageBreak/>
        <w:t>Le fait relaté n</w:t>
      </w:r>
      <w:r w:rsidR="00E57EC9">
        <w:t>’</w:t>
      </w:r>
      <w:r w:rsidRPr="00034910">
        <w:t>avait rien de particulièrement comique</w:t>
      </w:r>
      <w:r w:rsidR="00E57EC9">
        <w:t xml:space="preserve">. </w:t>
      </w:r>
      <w:r w:rsidRPr="00034910">
        <w:t>C</w:t>
      </w:r>
      <w:r w:rsidRPr="00034910">
        <w:t>e</w:t>
      </w:r>
      <w:r w:rsidRPr="00034910">
        <w:t>pendant l</w:t>
      </w:r>
      <w:r w:rsidR="00E57EC9">
        <w:t>’</w:t>
      </w:r>
      <w:r w:rsidRPr="00034910">
        <w:t xml:space="preserve">on eût cru que Larmette et son ami </w:t>
      </w:r>
      <w:proofErr w:type="spellStart"/>
      <w:r w:rsidRPr="00034910">
        <w:t>Davisse</w:t>
      </w:r>
      <w:proofErr w:type="spellEnd"/>
      <w:r w:rsidRPr="00034910">
        <w:t xml:space="preserve"> écha</w:t>
      </w:r>
      <w:r w:rsidRPr="00034910">
        <w:t>n</w:t>
      </w:r>
      <w:r w:rsidRPr="00034910">
        <w:t>geaient un regard satisfait</w:t>
      </w:r>
      <w:r w:rsidR="00E57EC9">
        <w:t>.</w:t>
      </w:r>
    </w:p>
    <w:p w14:paraId="508DC778" w14:textId="77777777" w:rsidR="00E57EC9" w:rsidRDefault="00776CEA" w:rsidP="00E57EC9">
      <w:proofErr w:type="spellStart"/>
      <w:r w:rsidRPr="00034910">
        <w:t>Fleuriane</w:t>
      </w:r>
      <w:proofErr w:type="spellEnd"/>
      <w:r w:rsidR="00E57EC9">
        <w:t xml:space="preserve">, </w:t>
      </w:r>
      <w:r w:rsidRPr="00034910">
        <w:t>elle</w:t>
      </w:r>
      <w:r w:rsidR="00E57EC9">
        <w:t xml:space="preserve">, </w:t>
      </w:r>
      <w:r w:rsidRPr="00034910">
        <w:t>poursuivait sa lecture</w:t>
      </w:r>
      <w:r w:rsidR="00E57EC9">
        <w:t> :</w:t>
      </w:r>
    </w:p>
    <w:p w14:paraId="6DFFCA6C" w14:textId="77777777" w:rsidR="00E57EC9" w:rsidRDefault="00E57EC9" w:rsidP="00E57EC9">
      <w:r>
        <w:t>« </w:t>
      </w:r>
      <w:r w:rsidR="00776CEA" w:rsidRPr="00034910">
        <w:t>Par bonheur</w:t>
      </w:r>
      <w:r>
        <w:t xml:space="preserve">, </w:t>
      </w:r>
      <w:r w:rsidR="00776CEA" w:rsidRPr="00034910">
        <w:t>j</w:t>
      </w:r>
      <w:r>
        <w:t>’</w:t>
      </w:r>
      <w:r w:rsidR="00776CEA" w:rsidRPr="00034910">
        <w:t>avais chez moi deux camarades</w:t>
      </w:r>
      <w:r>
        <w:t xml:space="preserve">. </w:t>
      </w:r>
      <w:r w:rsidR="00776CEA" w:rsidRPr="00034910">
        <w:t>Tandis que l</w:t>
      </w:r>
      <w:r>
        <w:t>’</w:t>
      </w:r>
      <w:r w:rsidR="00776CEA" w:rsidRPr="00034910">
        <w:t>un s</w:t>
      </w:r>
      <w:r>
        <w:t>’</w:t>
      </w:r>
      <w:r w:rsidR="00776CEA" w:rsidRPr="00034910">
        <w:t>empressait à m</w:t>
      </w:r>
      <w:r>
        <w:t>’</w:t>
      </w:r>
      <w:r w:rsidR="00776CEA" w:rsidRPr="00034910">
        <w:t>amener un médecin</w:t>
      </w:r>
      <w:r>
        <w:t xml:space="preserve">, </w:t>
      </w:r>
      <w:r w:rsidR="00776CEA" w:rsidRPr="00034910">
        <w:t>l</w:t>
      </w:r>
      <w:r>
        <w:t>’</w:t>
      </w:r>
      <w:r w:rsidR="00776CEA" w:rsidRPr="00034910">
        <w:t>autre se chargea de vous expédier</w:t>
      </w:r>
      <w:r>
        <w:t xml:space="preserve">, </w:t>
      </w:r>
      <w:r w:rsidR="00776CEA" w:rsidRPr="00034910">
        <w:t xml:space="preserve">à bord de </w:t>
      </w:r>
      <w:r w:rsidR="00776CEA" w:rsidRPr="00034910">
        <w:rPr>
          <w:i/>
          <w:iCs/>
        </w:rPr>
        <w:t>la Touraine</w:t>
      </w:r>
      <w:r>
        <w:rPr>
          <w:i/>
          <w:iCs/>
        </w:rPr>
        <w:t xml:space="preserve">, </w:t>
      </w:r>
      <w:r w:rsidR="00776CEA" w:rsidRPr="00034910">
        <w:t>le coffret où j</w:t>
      </w:r>
      <w:r>
        <w:t>’</w:t>
      </w:r>
      <w:r w:rsidR="00776CEA" w:rsidRPr="00034910">
        <w:t>avais e</w:t>
      </w:r>
      <w:r w:rsidR="00776CEA" w:rsidRPr="00034910">
        <w:t>n</w:t>
      </w:r>
      <w:r w:rsidR="00776CEA" w:rsidRPr="00034910">
        <w:t>fermé les corindons</w:t>
      </w:r>
      <w:r>
        <w:t xml:space="preserve">. </w:t>
      </w:r>
      <w:r w:rsidR="00776CEA" w:rsidRPr="00034910">
        <w:t>J</w:t>
      </w:r>
      <w:r>
        <w:t>’</w:t>
      </w:r>
      <w:r w:rsidR="00776CEA" w:rsidRPr="00034910">
        <w:t>ai le regret de vous prier de vouloir bien les convoyer jusqu</w:t>
      </w:r>
      <w:r>
        <w:t>’</w:t>
      </w:r>
      <w:r w:rsidR="00776CEA" w:rsidRPr="00034910">
        <w:t>en Amérique</w:t>
      </w:r>
      <w:r>
        <w:t>.</w:t>
      </w:r>
    </w:p>
    <w:p w14:paraId="35E2C4D9" w14:textId="77777777" w:rsidR="00E57EC9" w:rsidRDefault="00E57EC9" w:rsidP="00E57EC9">
      <w:r>
        <w:t>« </w:t>
      </w:r>
      <w:r w:rsidR="00776CEA" w:rsidRPr="00034910">
        <w:t>Le docteur pense que je devrai garder le lit durant six semaines au moins</w:t>
      </w:r>
      <w:r>
        <w:t xml:space="preserve">, </w:t>
      </w:r>
      <w:r w:rsidR="00776CEA" w:rsidRPr="00034910">
        <w:t>et j</w:t>
      </w:r>
      <w:r>
        <w:t>’</w:t>
      </w:r>
      <w:r w:rsidR="00776CEA" w:rsidRPr="00034910">
        <w:t>ai pensé qu</w:t>
      </w:r>
      <w:r>
        <w:t>’</w:t>
      </w:r>
      <w:r w:rsidR="00776CEA" w:rsidRPr="00034910">
        <w:t>il valait mieux ne pas reta</w:t>
      </w:r>
      <w:r w:rsidR="00776CEA" w:rsidRPr="00034910">
        <w:t>r</w:t>
      </w:r>
      <w:r w:rsidR="00776CEA" w:rsidRPr="00034910">
        <w:t>der si longtemps l</w:t>
      </w:r>
      <w:r>
        <w:t>’</w:t>
      </w:r>
      <w:r w:rsidR="00776CEA" w:rsidRPr="00034910">
        <w:t>envoi des pierres</w:t>
      </w:r>
      <w:r>
        <w:t>.</w:t>
      </w:r>
    </w:p>
    <w:p w14:paraId="2C7540BC" w14:textId="77777777" w:rsidR="00E57EC9" w:rsidRDefault="00E57EC9" w:rsidP="00E57EC9">
      <w:r>
        <w:t>« </w:t>
      </w:r>
      <w:r w:rsidR="00776CEA" w:rsidRPr="00034910">
        <w:t>L</w:t>
      </w:r>
      <w:r>
        <w:t>’</w:t>
      </w:r>
      <w:r w:rsidR="00776CEA" w:rsidRPr="00034910">
        <w:t>accident n</w:t>
      </w:r>
      <w:r>
        <w:t>’</w:t>
      </w:r>
      <w:r w:rsidR="00776CEA" w:rsidRPr="00034910">
        <w:t>aura d</w:t>
      </w:r>
      <w:r>
        <w:t>’</w:t>
      </w:r>
      <w:r w:rsidR="00776CEA" w:rsidRPr="00034910">
        <w:t>ailleurs pas d</w:t>
      </w:r>
      <w:r>
        <w:t>’</w:t>
      </w:r>
      <w:r w:rsidR="00776CEA" w:rsidRPr="00034910">
        <w:t>autres suites graves</w:t>
      </w:r>
      <w:r>
        <w:t xml:space="preserve">. </w:t>
      </w:r>
      <w:r w:rsidR="00776CEA" w:rsidRPr="00034910">
        <w:t>La fracture est nette</w:t>
      </w:r>
      <w:r>
        <w:t xml:space="preserve">, </w:t>
      </w:r>
      <w:r w:rsidR="00776CEA" w:rsidRPr="00034910">
        <w:t>sans esquilles</w:t>
      </w:r>
      <w:r>
        <w:t xml:space="preserve">. </w:t>
      </w:r>
      <w:r w:rsidR="00776CEA" w:rsidRPr="00034910">
        <w:t>À présent que je suis pansé</w:t>
      </w:r>
      <w:r>
        <w:t xml:space="preserve">, </w:t>
      </w:r>
      <w:r w:rsidR="00776CEA" w:rsidRPr="00034910">
        <w:t>bandé</w:t>
      </w:r>
      <w:r>
        <w:t xml:space="preserve">, </w:t>
      </w:r>
      <w:r w:rsidR="00776CEA" w:rsidRPr="00034910">
        <w:t>etc</w:t>
      </w:r>
      <w:r>
        <w:t xml:space="preserve">.… </w:t>
      </w:r>
      <w:r w:rsidR="00776CEA" w:rsidRPr="00034910">
        <w:t>je souffre fort peu</w:t>
      </w:r>
      <w:r>
        <w:t>.</w:t>
      </w:r>
    </w:p>
    <w:p w14:paraId="7B4C3B41" w14:textId="57A6937F" w:rsidR="00E57EC9" w:rsidRDefault="00E57EC9" w:rsidP="00E57EC9">
      <w:r>
        <w:t>« </w:t>
      </w:r>
      <w:r w:rsidR="00776CEA" w:rsidRPr="00034910">
        <w:t>Mon principal regret</w:t>
      </w:r>
      <w:r>
        <w:t xml:space="preserve">, </w:t>
      </w:r>
      <w:r w:rsidR="00776CEA" w:rsidRPr="00034910">
        <w:t>Mademoiselle</w:t>
      </w:r>
      <w:r>
        <w:t xml:space="preserve">, </w:t>
      </w:r>
      <w:r w:rsidR="00776CEA" w:rsidRPr="00034910">
        <w:t>est de vous causer l</w:t>
      </w:r>
      <w:r>
        <w:t>’</w:t>
      </w:r>
      <w:r w:rsidR="00776CEA" w:rsidRPr="00034910">
        <w:t>embarras de la transmission du coffret</w:t>
      </w:r>
      <w:r>
        <w:t xml:space="preserve">. </w:t>
      </w:r>
      <w:r w:rsidR="00776CEA" w:rsidRPr="00034910">
        <w:t>Dans l</w:t>
      </w:r>
      <w:r>
        <w:t>’</w:t>
      </w:r>
      <w:r w:rsidR="00776CEA" w:rsidRPr="00034910">
        <w:t>espoir que vous pardonnerez ce cas de force majeure</w:t>
      </w:r>
      <w:r>
        <w:t xml:space="preserve">, </w:t>
      </w:r>
      <w:r w:rsidR="00776CEA" w:rsidRPr="00034910">
        <w:t>je vous prie de croire au respectueux dévouement de</w:t>
      </w:r>
    </w:p>
    <w:p w14:paraId="6A42C992" w14:textId="53E0DD9F" w:rsidR="00E57EC9" w:rsidRDefault="00E57EC9" w:rsidP="00E57EC9">
      <w:pPr>
        <w:jc w:val="right"/>
      </w:pPr>
      <w:r>
        <w:t>« </w:t>
      </w:r>
      <w:r w:rsidR="00776CEA" w:rsidRPr="00E57EC9">
        <w:t>A</w:t>
      </w:r>
      <w:r>
        <w:t xml:space="preserve">. </w:t>
      </w:r>
      <w:proofErr w:type="spellStart"/>
      <w:r w:rsidR="00776CEA" w:rsidRPr="00E57EC9">
        <w:rPr>
          <w:szCs w:val="32"/>
        </w:rPr>
        <w:t>LASTIN</w:t>
      </w:r>
      <w:proofErr w:type="spellEnd"/>
      <w:r>
        <w:rPr>
          <w:szCs w:val="32"/>
        </w:rPr>
        <w:t>. »</w:t>
      </w:r>
    </w:p>
    <w:p w14:paraId="470FEB31" w14:textId="77777777" w:rsidR="00E57EC9" w:rsidRDefault="00776CEA" w:rsidP="00E57EC9">
      <w:r w:rsidRPr="00034910">
        <w:t>Larmette avait écouté le sourire aux lèvres</w:t>
      </w:r>
      <w:r w:rsidR="00E57EC9">
        <w:t xml:space="preserve"> ; </w:t>
      </w:r>
      <w:r w:rsidRPr="00034910">
        <w:t>l</w:t>
      </w:r>
      <w:r w:rsidR="00E57EC9">
        <w:t>’</w:t>
      </w:r>
      <w:r w:rsidRPr="00034910">
        <w:t xml:space="preserve">ingénieur </w:t>
      </w:r>
      <w:proofErr w:type="spellStart"/>
      <w:r w:rsidRPr="00034910">
        <w:t>B</w:t>
      </w:r>
      <w:r w:rsidRPr="00034910">
        <w:t>o</w:t>
      </w:r>
      <w:r w:rsidRPr="00034910">
        <w:t>tera</w:t>
      </w:r>
      <w:proofErr w:type="spellEnd"/>
      <w:r w:rsidRPr="00034910">
        <w:t xml:space="preserve"> avait l</w:t>
      </w:r>
      <w:r w:rsidR="00E57EC9">
        <w:t>’</w:t>
      </w:r>
      <w:r w:rsidRPr="00034910">
        <w:t>air tout aussi indifférent</w:t>
      </w:r>
      <w:r w:rsidR="00E57EC9">
        <w:t xml:space="preserve">, </w:t>
      </w:r>
      <w:r w:rsidRPr="00034910">
        <w:t>mais il n</w:t>
      </w:r>
      <w:r w:rsidR="00E57EC9">
        <w:t>’</w:t>
      </w:r>
      <w:r w:rsidRPr="00034910">
        <w:t xml:space="preserve">en était pas de même de </w:t>
      </w:r>
      <w:proofErr w:type="spellStart"/>
      <w:r w:rsidRPr="00034910">
        <w:t>Davisse</w:t>
      </w:r>
      <w:proofErr w:type="spellEnd"/>
      <w:r w:rsidR="00E57EC9">
        <w:t xml:space="preserve">, </w:t>
      </w:r>
      <w:r w:rsidRPr="00034910">
        <w:t>dont les sourcils se froncèrent à plusieurs reprises</w:t>
      </w:r>
      <w:r w:rsidR="00E57EC9">
        <w:t xml:space="preserve">, </w:t>
      </w:r>
      <w:r w:rsidRPr="00034910">
        <w:t>avec une expression non équivoque de colère</w:t>
      </w:r>
      <w:r w:rsidR="00E57EC9">
        <w:t xml:space="preserve">. </w:t>
      </w:r>
      <w:r w:rsidRPr="00034910">
        <w:t>Cepe</w:t>
      </w:r>
      <w:r w:rsidRPr="00034910">
        <w:t>n</w:t>
      </w:r>
      <w:r w:rsidRPr="00034910">
        <w:t>dant</w:t>
      </w:r>
      <w:r w:rsidR="00E57EC9">
        <w:t xml:space="preserve">, </w:t>
      </w:r>
      <w:r w:rsidRPr="00034910">
        <w:t xml:space="preserve">ce dernier même avait repris son calme lorsque </w:t>
      </w:r>
      <w:proofErr w:type="spellStart"/>
      <w:r w:rsidRPr="00034910">
        <w:t>Fleuriane</w:t>
      </w:r>
      <w:proofErr w:type="spellEnd"/>
      <w:r w:rsidRPr="00034910">
        <w:t xml:space="preserve"> se tut</w:t>
      </w:r>
      <w:r w:rsidR="00E57EC9">
        <w:t>.</w:t>
      </w:r>
    </w:p>
    <w:p w14:paraId="4F94EE36" w14:textId="0942E5A1" w:rsidR="00E57EC9" w:rsidRDefault="00E57EC9" w:rsidP="00E57EC9">
      <w:r>
        <w:t>— </w:t>
      </w:r>
      <w:r w:rsidR="00776CEA" w:rsidRPr="00034910">
        <w:t>Tiens</w:t>
      </w:r>
      <w:r>
        <w:t xml:space="preserve">, </w:t>
      </w:r>
      <w:r w:rsidR="00776CEA" w:rsidRPr="00034910">
        <w:t>tiens</w:t>
      </w:r>
      <w:r>
        <w:t xml:space="preserve">, </w:t>
      </w:r>
      <w:r w:rsidR="00776CEA" w:rsidRPr="00034910">
        <w:t>tiens</w:t>
      </w:r>
      <w:r>
        <w:t xml:space="preserve">, </w:t>
      </w:r>
      <w:r w:rsidR="00776CEA" w:rsidRPr="00034910">
        <w:t xml:space="preserve">modula </w:t>
      </w:r>
      <w:r>
        <w:t>M</w:t>
      </w:r>
      <w:r w:rsidRPr="00E57EC9">
        <w:rPr>
          <w:vertAlign w:val="superscript"/>
        </w:rPr>
        <w:t>me</w:t>
      </w:r>
      <w:r>
        <w:t> </w:t>
      </w:r>
      <w:proofErr w:type="spellStart"/>
      <w:r w:rsidR="00776CEA" w:rsidRPr="00034910">
        <w:t>Patorne</w:t>
      </w:r>
      <w:proofErr w:type="spellEnd"/>
      <w:r w:rsidR="00776CEA" w:rsidRPr="00034910">
        <w:t xml:space="preserve"> en minaudant</w:t>
      </w:r>
      <w:r>
        <w:t xml:space="preserve">, </w:t>
      </w:r>
      <w:r w:rsidR="00776CEA" w:rsidRPr="00034910">
        <w:t xml:space="preserve">il était écrit que nous devions être en relations avec </w:t>
      </w:r>
      <w:r>
        <w:lastRenderedPageBreak/>
        <w:t>M. </w:t>
      </w:r>
      <w:r w:rsidR="00776CEA" w:rsidRPr="00034910">
        <w:t>Larmette</w:t>
      </w:r>
      <w:r>
        <w:t xml:space="preserve">… </w:t>
      </w:r>
      <w:r w:rsidR="00776CEA" w:rsidRPr="00034910">
        <w:t xml:space="preserve">Ma chère </w:t>
      </w:r>
      <w:proofErr w:type="spellStart"/>
      <w:r w:rsidR="00776CEA" w:rsidRPr="00034910">
        <w:t>Fleuriane</w:t>
      </w:r>
      <w:proofErr w:type="spellEnd"/>
      <w:r>
        <w:t xml:space="preserve">, </w:t>
      </w:r>
      <w:r w:rsidR="00776CEA" w:rsidRPr="00034910">
        <w:t>vous étiez déjà sa cliente sans le savoir</w:t>
      </w:r>
      <w:r>
        <w:t>.</w:t>
      </w:r>
    </w:p>
    <w:p w14:paraId="0D89B7AC" w14:textId="77777777" w:rsidR="00E57EC9" w:rsidRDefault="00E57EC9" w:rsidP="00E57EC9">
      <w:r>
        <w:t>— </w:t>
      </w:r>
      <w:r w:rsidR="00776CEA" w:rsidRPr="00034910">
        <w:t>Ce dont je me félicite</w:t>
      </w:r>
      <w:r>
        <w:t xml:space="preserve">, </w:t>
      </w:r>
      <w:r w:rsidR="00776CEA" w:rsidRPr="00034910">
        <w:t>s</w:t>
      </w:r>
      <w:r>
        <w:t>’</w:t>
      </w:r>
      <w:r w:rsidR="00776CEA" w:rsidRPr="00034910">
        <w:t>empressa d</w:t>
      </w:r>
      <w:r>
        <w:t>’</w:t>
      </w:r>
      <w:r w:rsidR="00776CEA" w:rsidRPr="00034910">
        <w:t>ajouter le joaillier</w:t>
      </w:r>
      <w:r>
        <w:t xml:space="preserve">. </w:t>
      </w:r>
      <w:r w:rsidR="00776CEA" w:rsidRPr="00034910">
        <w:t>Une première affaire engage à d</w:t>
      </w:r>
      <w:r>
        <w:t>’</w:t>
      </w:r>
      <w:r w:rsidR="00776CEA" w:rsidRPr="00034910">
        <w:t>autres</w:t>
      </w:r>
      <w:r>
        <w:t xml:space="preserve">… </w:t>
      </w:r>
      <w:r w:rsidR="00776CEA" w:rsidRPr="00034910">
        <w:t>Et j</w:t>
      </w:r>
      <w:r>
        <w:t>’</w:t>
      </w:r>
      <w:r w:rsidR="00776CEA" w:rsidRPr="00034910">
        <w:t>espère que</w:t>
      </w:r>
      <w:r>
        <w:t xml:space="preserve">, </w:t>
      </w:r>
      <w:r w:rsidR="00776CEA" w:rsidRPr="00034910">
        <w:t>dans l</w:t>
      </w:r>
      <w:r>
        <w:t>’</w:t>
      </w:r>
      <w:r w:rsidR="00776CEA" w:rsidRPr="00034910">
        <w:t>avenir</w:t>
      </w:r>
      <w:r>
        <w:t xml:space="preserve">, </w:t>
      </w:r>
      <w:r w:rsidR="00776CEA" w:rsidRPr="00034910">
        <w:t>nous échangerons de vrais bijoux au lieu de pierres sans valeur</w:t>
      </w:r>
      <w:r>
        <w:t>.</w:t>
      </w:r>
    </w:p>
    <w:p w14:paraId="065FDBE5" w14:textId="77777777" w:rsidR="00E57EC9" w:rsidRDefault="00776CEA" w:rsidP="00E57EC9">
      <w:r w:rsidRPr="00034910">
        <w:t>Il s</w:t>
      </w:r>
      <w:r w:rsidR="00E57EC9">
        <w:t>’</w:t>
      </w:r>
      <w:r w:rsidRPr="00034910">
        <w:t>interrompit</w:t>
      </w:r>
      <w:r w:rsidR="00E57EC9">
        <w:t>.</w:t>
      </w:r>
    </w:p>
    <w:p w14:paraId="1F662893" w14:textId="77777777" w:rsidR="00E57EC9" w:rsidRDefault="00E57EC9" w:rsidP="00E57EC9">
      <w:r>
        <w:t>— </w:t>
      </w:r>
      <w:r w:rsidR="00776CEA" w:rsidRPr="00034910">
        <w:t>Mais je ne veux pas me montrer indiscret</w:t>
      </w:r>
      <w:r>
        <w:t xml:space="preserve"> ; </w:t>
      </w:r>
      <w:r w:rsidR="00776CEA" w:rsidRPr="00034910">
        <w:t>à l</w:t>
      </w:r>
      <w:r>
        <w:t>’</w:t>
      </w:r>
      <w:r w:rsidR="00776CEA" w:rsidRPr="00034910">
        <w:t>heure du départ</w:t>
      </w:r>
      <w:r>
        <w:t xml:space="preserve">, </w:t>
      </w:r>
      <w:r w:rsidR="00776CEA" w:rsidRPr="00034910">
        <w:t>chacun souhaite prendre quelques dispositions pour la traversée</w:t>
      </w:r>
      <w:r>
        <w:t xml:space="preserve">. </w:t>
      </w:r>
      <w:r w:rsidR="00776CEA" w:rsidRPr="00034910">
        <w:t>Je regagne ma cabine</w:t>
      </w:r>
      <w:r>
        <w:t xml:space="preserve">, </w:t>
      </w:r>
      <w:r w:rsidR="00776CEA" w:rsidRPr="00034910">
        <w:t>afin de vous donner toute l</w:t>
      </w:r>
      <w:r w:rsidR="00776CEA" w:rsidRPr="00034910">
        <w:t>i</w:t>
      </w:r>
      <w:r w:rsidR="00776CEA" w:rsidRPr="00034910">
        <w:t>berté d</w:t>
      </w:r>
      <w:r>
        <w:t>’</w:t>
      </w:r>
      <w:r w:rsidR="00776CEA" w:rsidRPr="00034910">
        <w:t>en faire autant</w:t>
      </w:r>
      <w:r>
        <w:t>.</w:t>
      </w:r>
    </w:p>
    <w:p w14:paraId="09AF7D35" w14:textId="1831853D" w:rsidR="00E57EC9" w:rsidRDefault="00776CEA" w:rsidP="00E57EC9">
      <w:r w:rsidRPr="00034910">
        <w:t>Sur ce</w:t>
      </w:r>
      <w:r w:rsidR="00E57EC9">
        <w:t xml:space="preserve">, </w:t>
      </w:r>
      <w:r w:rsidRPr="00034910">
        <w:t>il se leva et</w:t>
      </w:r>
      <w:r w:rsidR="00E57EC9">
        <w:t xml:space="preserve">, </w:t>
      </w:r>
      <w:r w:rsidRPr="00034910">
        <w:t xml:space="preserve">appelant </w:t>
      </w:r>
      <w:proofErr w:type="spellStart"/>
      <w:r w:rsidRPr="00034910">
        <w:t>Botera</w:t>
      </w:r>
      <w:proofErr w:type="spellEnd"/>
      <w:r w:rsidRPr="00034910">
        <w:t xml:space="preserve"> et </w:t>
      </w:r>
      <w:proofErr w:type="spellStart"/>
      <w:r w:rsidRPr="00034910">
        <w:t>Davisse</w:t>
      </w:r>
      <w:proofErr w:type="spellEnd"/>
      <w:r w:rsidRPr="00034910">
        <w:t xml:space="preserve"> du geste</w:t>
      </w:r>
      <w:r w:rsidR="00E57EC9">
        <w:t xml:space="preserve">, </w:t>
      </w:r>
      <w:r w:rsidRPr="00034910">
        <w:t>il sortit avec eux</w:t>
      </w:r>
      <w:r w:rsidR="00E57EC9">
        <w:t>. M</w:t>
      </w:r>
      <w:r w:rsidR="00E57EC9" w:rsidRPr="00E57EC9">
        <w:rPr>
          <w:vertAlign w:val="superscript"/>
        </w:rPr>
        <w:t>lle</w:t>
      </w:r>
      <w:r w:rsidR="00E57EC9">
        <w:t> </w:t>
      </w:r>
      <w:r w:rsidRPr="00034910">
        <w:t>Defrance ouvrait la bouche</w:t>
      </w:r>
      <w:r w:rsidR="00E57EC9">
        <w:t xml:space="preserve">… ; </w:t>
      </w:r>
      <w:r w:rsidRPr="00034910">
        <w:t>le pseudo-</w:t>
      </w:r>
      <w:proofErr w:type="spellStart"/>
      <w:r w:rsidRPr="00034910">
        <w:t>Frachay</w:t>
      </w:r>
      <w:proofErr w:type="spellEnd"/>
      <w:r w:rsidRPr="00034910">
        <w:t xml:space="preserve"> arrêta les paroles prêtes à jaillir</w:t>
      </w:r>
      <w:r w:rsidR="00E57EC9">
        <w:t>.</w:t>
      </w:r>
    </w:p>
    <w:p w14:paraId="6E1B5BBA" w14:textId="77777777" w:rsidR="00E57EC9" w:rsidRDefault="00E57EC9" w:rsidP="00E57EC9">
      <w:r>
        <w:t>— </w:t>
      </w:r>
      <w:r w:rsidR="00776CEA" w:rsidRPr="00034910">
        <w:t>On dit que l</w:t>
      </w:r>
      <w:r>
        <w:t>’</w:t>
      </w:r>
      <w:r w:rsidR="00776CEA" w:rsidRPr="00034910">
        <w:t xml:space="preserve">estuaire de </w:t>
      </w:r>
      <w:smartTag w:uri="urn:schemas-microsoft-com:office:smarttags" w:element="PersonName">
        <w:smartTagPr>
          <w:attr w:name="ProductID" w:val="la Seine"/>
        </w:smartTagPr>
        <w:r w:rsidR="00776CEA" w:rsidRPr="00034910">
          <w:t>la Seine</w:t>
        </w:r>
      </w:smartTag>
      <w:r w:rsidR="00776CEA" w:rsidRPr="00034910">
        <w:t xml:space="preserve"> est l</w:t>
      </w:r>
      <w:r>
        <w:t>’</w:t>
      </w:r>
      <w:r w:rsidR="00776CEA" w:rsidRPr="00034910">
        <w:t>un des plus jolis p</w:t>
      </w:r>
      <w:r w:rsidR="00776CEA" w:rsidRPr="00034910">
        <w:t>a</w:t>
      </w:r>
      <w:r w:rsidR="00776CEA" w:rsidRPr="00034910">
        <w:t>noramas qui se puissent voir</w:t>
      </w:r>
      <w:r>
        <w:t xml:space="preserve">. </w:t>
      </w:r>
      <w:r w:rsidR="00776CEA" w:rsidRPr="00034910">
        <w:t>Tandis que Madame</w:t>
      </w:r>
      <w:r>
        <w:t xml:space="preserve"> – </w:t>
      </w:r>
      <w:r w:rsidR="00776CEA" w:rsidRPr="00034910">
        <w:t>il désigna l</w:t>
      </w:r>
      <w:r>
        <w:t>’</w:t>
      </w:r>
      <w:r w:rsidR="00776CEA" w:rsidRPr="00034910">
        <w:t xml:space="preserve">anguleuse </w:t>
      </w:r>
      <w:proofErr w:type="spellStart"/>
      <w:r w:rsidR="00776CEA" w:rsidRPr="00034910">
        <w:t>Patorne</w:t>
      </w:r>
      <w:proofErr w:type="spellEnd"/>
      <w:r>
        <w:t xml:space="preserve"> – </w:t>
      </w:r>
      <w:r w:rsidR="00776CEA" w:rsidRPr="00034910">
        <w:t>procédera à l</w:t>
      </w:r>
      <w:r>
        <w:t>’</w:t>
      </w:r>
      <w:r w:rsidR="00776CEA" w:rsidRPr="00034910">
        <w:t>aise à l</w:t>
      </w:r>
      <w:r>
        <w:t>’</w:t>
      </w:r>
      <w:r w:rsidR="00776CEA" w:rsidRPr="00034910">
        <w:t>installation défin</w:t>
      </w:r>
      <w:r w:rsidR="00776CEA" w:rsidRPr="00034910">
        <w:t>i</w:t>
      </w:r>
      <w:r w:rsidR="00776CEA" w:rsidRPr="00034910">
        <w:t>tive</w:t>
      </w:r>
      <w:r>
        <w:t xml:space="preserve">, </w:t>
      </w:r>
      <w:r w:rsidR="00776CEA" w:rsidRPr="00034910">
        <w:t>nous admirerons le paysage</w:t>
      </w:r>
      <w:r>
        <w:t xml:space="preserve">, </w:t>
      </w:r>
      <w:r w:rsidR="00776CEA" w:rsidRPr="00034910">
        <w:t>et je me permettrai de vous soumettre quelques idées touchant la route formidablement longue que nous devons parcourir en automobile</w:t>
      </w:r>
      <w:r>
        <w:t>.</w:t>
      </w:r>
    </w:p>
    <w:p w14:paraId="1054A6E5" w14:textId="77777777" w:rsidR="00E57EC9" w:rsidRDefault="00776CEA" w:rsidP="00E57EC9">
      <w:r w:rsidRPr="00034910">
        <w:t xml:space="preserve">Peut-être </w:t>
      </w:r>
      <w:proofErr w:type="spellStart"/>
      <w:r w:rsidRPr="00034910">
        <w:t>Patorne</w:t>
      </w:r>
      <w:proofErr w:type="spellEnd"/>
      <w:r w:rsidRPr="00034910">
        <w:t xml:space="preserve"> eût-elle protesté</w:t>
      </w:r>
      <w:r w:rsidR="00E57EC9">
        <w:t xml:space="preserve">. </w:t>
      </w:r>
      <w:r w:rsidRPr="00034910">
        <w:t>Pour être dame de compagnie</w:t>
      </w:r>
      <w:r w:rsidR="00E57EC9">
        <w:t xml:space="preserve">, </w:t>
      </w:r>
      <w:r w:rsidRPr="00034910">
        <w:t>on n</w:t>
      </w:r>
      <w:r w:rsidR="00E57EC9">
        <w:t>’</w:t>
      </w:r>
      <w:r w:rsidRPr="00034910">
        <w:t>en est pas moins femme et curieuse</w:t>
      </w:r>
      <w:r w:rsidR="00E57EC9">
        <w:t xml:space="preserve"> ; </w:t>
      </w:r>
      <w:r w:rsidRPr="00034910">
        <w:t xml:space="preserve">mais </w:t>
      </w:r>
      <w:proofErr w:type="spellStart"/>
      <w:r w:rsidRPr="00034910">
        <w:t>Fleuriane</w:t>
      </w:r>
      <w:proofErr w:type="spellEnd"/>
      <w:r w:rsidRPr="00034910">
        <w:t xml:space="preserve"> coupa court à toute velléité de résistance en se levant vivement</w:t>
      </w:r>
      <w:r w:rsidR="00E57EC9">
        <w:t>.</w:t>
      </w:r>
    </w:p>
    <w:p w14:paraId="1F2AEF11" w14:textId="77777777" w:rsidR="00E57EC9" w:rsidRDefault="00E57EC9" w:rsidP="00E57EC9">
      <w:r>
        <w:t>— </w:t>
      </w:r>
      <w:r w:rsidR="00776CEA" w:rsidRPr="00034910">
        <w:t>C</w:t>
      </w:r>
      <w:r>
        <w:t>’</w:t>
      </w:r>
      <w:r w:rsidR="00776CEA" w:rsidRPr="00034910">
        <w:t>est cela</w:t>
      </w:r>
      <w:r>
        <w:t xml:space="preserve">. </w:t>
      </w:r>
      <w:r w:rsidR="00776CEA" w:rsidRPr="00034910">
        <w:t>Ma chère amie</w:t>
      </w:r>
      <w:r>
        <w:t xml:space="preserve">, – </w:t>
      </w:r>
      <w:r w:rsidR="00776CEA" w:rsidRPr="00034910">
        <w:t>elle eut un gentil sourire à l</w:t>
      </w:r>
      <w:r>
        <w:t>’</w:t>
      </w:r>
      <w:r w:rsidR="00776CEA" w:rsidRPr="00034910">
        <w:t>adresse de la matrone</w:t>
      </w:r>
      <w:r>
        <w:t xml:space="preserve">, – </w:t>
      </w:r>
      <w:r w:rsidR="00776CEA" w:rsidRPr="00034910">
        <w:t>je m</w:t>
      </w:r>
      <w:r>
        <w:t>’</w:t>
      </w:r>
      <w:r w:rsidR="00776CEA" w:rsidRPr="00034910">
        <w:t xml:space="preserve">en rapporte à votre science du </w:t>
      </w:r>
      <w:r>
        <w:t>« </w:t>
      </w:r>
      <w:r w:rsidR="00776CEA" w:rsidRPr="00034910">
        <w:t>confort</w:t>
      </w:r>
      <w:r>
        <w:t> ».</w:t>
      </w:r>
    </w:p>
    <w:p w14:paraId="2F29C2BB" w14:textId="77777777" w:rsidR="00E57EC9" w:rsidRDefault="00776CEA" w:rsidP="00E57EC9">
      <w:r w:rsidRPr="00034910">
        <w:t>Et laissant la veuve interloquée</w:t>
      </w:r>
      <w:r w:rsidR="00E57EC9">
        <w:t xml:space="preserve">, </w:t>
      </w:r>
      <w:r w:rsidRPr="00034910">
        <w:t>elle passa sur le pont</w:t>
      </w:r>
      <w:r w:rsidR="00E57EC9">
        <w:t>.</w:t>
      </w:r>
    </w:p>
    <w:p w14:paraId="202A2041" w14:textId="77777777" w:rsidR="00E57EC9" w:rsidRDefault="00776CEA" w:rsidP="00E57EC9">
      <w:r w:rsidRPr="00034910">
        <w:lastRenderedPageBreak/>
        <w:t>Deux minutes plus tard</w:t>
      </w:r>
      <w:r w:rsidR="00E57EC9">
        <w:t xml:space="preserve">, </w:t>
      </w:r>
      <w:r w:rsidRPr="00034910">
        <w:t>elle se tenait à l</w:t>
      </w:r>
      <w:r w:rsidR="00E57EC9">
        <w:t>’</w:t>
      </w:r>
      <w:r w:rsidRPr="00034910">
        <w:t>arrière</w:t>
      </w:r>
      <w:r w:rsidR="00E57EC9">
        <w:t xml:space="preserve">, </w:t>
      </w:r>
      <w:r w:rsidRPr="00034910">
        <w:t xml:space="preserve">auprès de </w:t>
      </w:r>
      <w:proofErr w:type="spellStart"/>
      <w:r w:rsidRPr="00034910">
        <w:t>Frachay</w:t>
      </w:r>
      <w:proofErr w:type="spellEnd"/>
      <w:r w:rsidR="00E57EC9">
        <w:t xml:space="preserve">. </w:t>
      </w:r>
      <w:r w:rsidRPr="00034910">
        <w:t>Tous deux</w:t>
      </w:r>
      <w:r w:rsidR="00E57EC9">
        <w:t xml:space="preserve">, </w:t>
      </w:r>
      <w:r w:rsidRPr="00034910">
        <w:t>accoudés sur le bastingage</w:t>
      </w:r>
      <w:r w:rsidR="00E57EC9">
        <w:t xml:space="preserve">, </w:t>
      </w:r>
      <w:r w:rsidRPr="00034910">
        <w:t>semblaient contempler le bouillonnement de l</w:t>
      </w:r>
      <w:r w:rsidR="00E57EC9">
        <w:t>’</w:t>
      </w:r>
      <w:r w:rsidRPr="00034910">
        <w:t>hélice</w:t>
      </w:r>
      <w:r w:rsidR="00E57EC9">
        <w:t xml:space="preserve">, </w:t>
      </w:r>
      <w:r w:rsidRPr="00034910">
        <w:t>dont le bruit couvrait leurs voix prudemment abaissées</w:t>
      </w:r>
      <w:r w:rsidR="00E57EC9">
        <w:t>.</w:t>
      </w:r>
    </w:p>
    <w:p w14:paraId="06EBF4C4" w14:textId="77777777" w:rsidR="00E57EC9" w:rsidRDefault="00E57EC9" w:rsidP="00E57EC9">
      <w:r>
        <w:t>— </w:t>
      </w:r>
      <w:r w:rsidR="00776CEA" w:rsidRPr="00034910">
        <w:t>Les pierres communes contenues dans la cassette</w:t>
      </w:r>
      <w:r>
        <w:t xml:space="preserve">, </w:t>
      </w:r>
      <w:r w:rsidR="00776CEA" w:rsidRPr="00034910">
        <w:t>mu</w:t>
      </w:r>
      <w:r w:rsidR="00776CEA" w:rsidRPr="00034910">
        <w:t>r</w:t>
      </w:r>
      <w:r w:rsidR="00776CEA" w:rsidRPr="00034910">
        <w:t>mura le pseudo</w:t>
      </w:r>
      <w:r w:rsidR="00776CEA">
        <w:t>-</w:t>
      </w:r>
      <w:r w:rsidR="00776CEA" w:rsidRPr="00034910">
        <w:t>mécanicien</w:t>
      </w:r>
      <w:r>
        <w:t xml:space="preserve">, </w:t>
      </w:r>
      <w:r w:rsidR="00776CEA" w:rsidRPr="00034910">
        <w:t>sont les pierres transformées au four électrique</w:t>
      </w:r>
      <w:r>
        <w:t xml:space="preserve">, </w:t>
      </w:r>
      <w:r w:rsidR="00776CEA" w:rsidRPr="00034910">
        <w:t>celles dont j</w:t>
      </w:r>
      <w:r>
        <w:t>’</w:t>
      </w:r>
      <w:r w:rsidR="00776CEA" w:rsidRPr="00034910">
        <w:t>avais deviné la provenance</w:t>
      </w:r>
      <w:r>
        <w:t xml:space="preserve">, </w:t>
      </w:r>
      <w:r w:rsidR="00776CEA" w:rsidRPr="00034910">
        <w:t>lors de ma visite chez Larmette et C</w:t>
      </w:r>
      <w:r w:rsidR="00776CEA" w:rsidRPr="00034910">
        <w:rPr>
          <w:vertAlign w:val="superscript"/>
        </w:rPr>
        <w:t>ie</w:t>
      </w:r>
      <w:r>
        <w:t>.</w:t>
      </w:r>
    </w:p>
    <w:p w14:paraId="661A8789" w14:textId="77777777" w:rsidR="00E57EC9" w:rsidRDefault="00E57EC9" w:rsidP="00E57EC9">
      <w:r>
        <w:t>— </w:t>
      </w:r>
      <w:r w:rsidR="00776CEA" w:rsidRPr="00034910">
        <w:t>Je l</w:t>
      </w:r>
      <w:r>
        <w:t>’</w:t>
      </w:r>
      <w:r w:rsidR="00776CEA" w:rsidRPr="00034910">
        <w:t>ai pensé</w:t>
      </w:r>
      <w:r>
        <w:t xml:space="preserve"> ; </w:t>
      </w:r>
      <w:r w:rsidR="00776CEA" w:rsidRPr="00034910">
        <w:t>mais pourquoi les ai-je en ma possession</w:t>
      </w:r>
      <w:r>
        <w:t> ?</w:t>
      </w:r>
    </w:p>
    <w:p w14:paraId="691475B2" w14:textId="77777777" w:rsidR="00E57EC9" w:rsidRDefault="00E57EC9" w:rsidP="00E57EC9">
      <w:r>
        <w:t>— </w:t>
      </w:r>
      <w:r w:rsidR="00776CEA" w:rsidRPr="00034910">
        <w:t>Parce que je l</w:t>
      </w:r>
      <w:r>
        <w:t>’</w:t>
      </w:r>
      <w:r w:rsidR="00776CEA" w:rsidRPr="00034910">
        <w:t>ai voulu</w:t>
      </w:r>
      <w:r>
        <w:t>.</w:t>
      </w:r>
    </w:p>
    <w:p w14:paraId="42347375" w14:textId="77777777" w:rsidR="00E57EC9" w:rsidRDefault="00E57EC9" w:rsidP="00E57EC9">
      <w:r>
        <w:t>— </w:t>
      </w:r>
      <w:r w:rsidR="00776CEA" w:rsidRPr="00034910">
        <w:t>Vous</w:t>
      </w:r>
      <w:r>
        <w:t> ?</w:t>
      </w:r>
    </w:p>
    <w:p w14:paraId="7B378A72" w14:textId="43FA1590" w:rsidR="00E57EC9" w:rsidRDefault="00E57EC9" w:rsidP="00E57EC9">
      <w:pPr>
        <w:rPr>
          <w:i/>
          <w:iCs/>
        </w:rPr>
      </w:pPr>
      <w:r>
        <w:t>— </w:t>
      </w:r>
      <w:r w:rsidR="00776CEA" w:rsidRPr="00034910">
        <w:t>Moi-même</w:t>
      </w:r>
      <w:r>
        <w:t xml:space="preserve">. </w:t>
      </w:r>
      <w:r w:rsidR="00776CEA" w:rsidRPr="00034910">
        <w:t>J</w:t>
      </w:r>
      <w:r>
        <w:t>’</w:t>
      </w:r>
      <w:r w:rsidR="00776CEA" w:rsidRPr="00034910">
        <w:t xml:space="preserve">ai fait aviser </w:t>
      </w:r>
      <w:r>
        <w:t>M. </w:t>
      </w:r>
      <w:proofErr w:type="spellStart"/>
      <w:r w:rsidR="00776CEA" w:rsidRPr="00034910">
        <w:t>Lastin</w:t>
      </w:r>
      <w:proofErr w:type="spellEnd"/>
      <w:r w:rsidR="00776CEA" w:rsidRPr="00034910">
        <w:t xml:space="preserve"> de leur présence</w:t>
      </w:r>
      <w:r>
        <w:t xml:space="preserve">, </w:t>
      </w:r>
      <w:r w:rsidR="00776CEA" w:rsidRPr="00034910">
        <w:t>de l</w:t>
      </w:r>
      <w:r>
        <w:t>’</w:t>
      </w:r>
      <w:r w:rsidR="00776CEA" w:rsidRPr="00034910">
        <w:t xml:space="preserve">utilité de ne pas laisser en circulation un lot assez important pour tenter les </w:t>
      </w:r>
      <w:r w:rsidR="00776CEA" w:rsidRPr="00034910">
        <w:rPr>
          <w:i/>
          <w:iCs/>
        </w:rPr>
        <w:t>gens du radium</w:t>
      </w:r>
      <w:r>
        <w:rPr>
          <w:i/>
          <w:iCs/>
        </w:rPr>
        <w:t>.</w:t>
      </w:r>
    </w:p>
    <w:p w14:paraId="1F351699" w14:textId="77777777" w:rsidR="00E57EC9" w:rsidRDefault="00E57EC9" w:rsidP="00E57EC9">
      <w:r>
        <w:t>— </w:t>
      </w:r>
      <w:r w:rsidR="00776CEA" w:rsidRPr="00034910">
        <w:t>Vous vouliez voler le voleur</w:t>
      </w:r>
      <w:r>
        <w:t> ?</w:t>
      </w:r>
    </w:p>
    <w:p w14:paraId="61703EF7" w14:textId="77777777" w:rsidR="00E57EC9" w:rsidRDefault="00776CEA" w:rsidP="00E57EC9">
      <w:proofErr w:type="spellStart"/>
      <w:r w:rsidRPr="00034910">
        <w:t>Frachay</w:t>
      </w:r>
      <w:proofErr w:type="spellEnd"/>
      <w:r w:rsidRPr="00034910">
        <w:t xml:space="preserve"> secoua la tête</w:t>
      </w:r>
      <w:r w:rsidR="00E57EC9">
        <w:t xml:space="preserve">, </w:t>
      </w:r>
      <w:r w:rsidRPr="00034910">
        <w:t>et avec une nuance de sévérité</w:t>
      </w:r>
      <w:r w:rsidR="00E57EC9">
        <w:t> :</w:t>
      </w:r>
    </w:p>
    <w:p w14:paraId="08C5D23C" w14:textId="77777777" w:rsidR="00E57EC9" w:rsidRDefault="00E57EC9" w:rsidP="00E57EC9">
      <w:r>
        <w:t>— </w:t>
      </w:r>
      <w:r w:rsidR="00776CEA" w:rsidRPr="00034910">
        <w:t>Non</w:t>
      </w:r>
      <w:r>
        <w:t xml:space="preserve">, </w:t>
      </w:r>
      <w:r w:rsidR="00776CEA" w:rsidRPr="00034910">
        <w:t>Mademoiselle</w:t>
      </w:r>
      <w:r>
        <w:t xml:space="preserve">… </w:t>
      </w:r>
      <w:r w:rsidR="00776CEA" w:rsidRPr="00034910">
        <w:t>Celui qui souhaite démasquer les misérables</w:t>
      </w:r>
      <w:r>
        <w:t xml:space="preserve">, </w:t>
      </w:r>
      <w:r w:rsidR="00776CEA" w:rsidRPr="00034910">
        <w:t>ne doit à aucun instant s</w:t>
      </w:r>
      <w:r>
        <w:t>’</w:t>
      </w:r>
      <w:r w:rsidR="00776CEA" w:rsidRPr="00034910">
        <w:t>abaisser à leur niveau m</w:t>
      </w:r>
      <w:r w:rsidR="00776CEA" w:rsidRPr="00034910">
        <w:t>o</w:t>
      </w:r>
      <w:r w:rsidR="00776CEA" w:rsidRPr="00034910">
        <w:t>ral</w:t>
      </w:r>
      <w:r>
        <w:t>.</w:t>
      </w:r>
    </w:p>
    <w:p w14:paraId="470DA470" w14:textId="77777777" w:rsidR="00E57EC9" w:rsidRDefault="00776CEA" w:rsidP="00E57EC9">
      <w:r w:rsidRPr="00034910">
        <w:t>Et comme elle baissait les yeux</w:t>
      </w:r>
      <w:r w:rsidR="00E57EC9">
        <w:t xml:space="preserve">, </w:t>
      </w:r>
      <w:r w:rsidRPr="00034910">
        <w:t>rougissant sous la merc</w:t>
      </w:r>
      <w:r w:rsidRPr="00034910">
        <w:t>u</w:t>
      </w:r>
      <w:r w:rsidRPr="00034910">
        <w:t>riale</w:t>
      </w:r>
      <w:r w:rsidR="00E57EC9">
        <w:t> :</w:t>
      </w:r>
    </w:p>
    <w:p w14:paraId="142D7A09" w14:textId="77777777" w:rsidR="00E57EC9" w:rsidRDefault="00E57EC9" w:rsidP="00E57EC9">
      <w:r>
        <w:t>— </w:t>
      </w:r>
      <w:r w:rsidR="00776CEA" w:rsidRPr="00034910">
        <w:t>J</w:t>
      </w:r>
      <w:r>
        <w:t>’</w:t>
      </w:r>
      <w:r w:rsidR="00776CEA" w:rsidRPr="00034910">
        <w:t>avais escompté la cupidité des hommes de cette espèce</w:t>
      </w:r>
      <w:r>
        <w:t xml:space="preserve">, </w:t>
      </w:r>
      <w:r w:rsidR="00776CEA" w:rsidRPr="00034910">
        <w:t>reprit-il plus doucement</w:t>
      </w:r>
      <w:r>
        <w:t xml:space="preserve">. </w:t>
      </w:r>
      <w:proofErr w:type="spellStart"/>
      <w:r w:rsidR="00776CEA" w:rsidRPr="00034910">
        <w:t>Lastin</w:t>
      </w:r>
      <w:proofErr w:type="spellEnd"/>
      <w:r w:rsidR="00776CEA" w:rsidRPr="00034910">
        <w:t xml:space="preserve"> embarqué sur ce navire</w:t>
      </w:r>
      <w:r>
        <w:t xml:space="preserve">, </w:t>
      </w:r>
      <w:r w:rsidR="00776CEA" w:rsidRPr="00034910">
        <w:t>déte</w:t>
      </w:r>
      <w:r w:rsidR="00776CEA" w:rsidRPr="00034910">
        <w:t>n</w:t>
      </w:r>
      <w:r w:rsidR="00776CEA" w:rsidRPr="00034910">
        <w:t>teur des pierres</w:t>
      </w:r>
      <w:r>
        <w:t xml:space="preserve">, </w:t>
      </w:r>
      <w:r w:rsidR="00776CEA" w:rsidRPr="00034910">
        <w:t>précieuses en dépit de leur apparence vulgaire</w:t>
      </w:r>
      <w:r>
        <w:t xml:space="preserve">, </w:t>
      </w:r>
      <w:r w:rsidR="00776CEA" w:rsidRPr="00034910">
        <w:t>il m</w:t>
      </w:r>
      <w:r>
        <w:t>’</w:t>
      </w:r>
      <w:r w:rsidR="00776CEA" w:rsidRPr="00034910">
        <w:t>apparaissait évident que Larmette tenterait de rentrer en possession de son bien</w:t>
      </w:r>
      <w:r>
        <w:t xml:space="preserve">… </w:t>
      </w:r>
      <w:r w:rsidR="00776CEA" w:rsidRPr="00034910">
        <w:t>Car</w:t>
      </w:r>
      <w:r>
        <w:t xml:space="preserve">, </w:t>
      </w:r>
      <w:r w:rsidR="00776CEA" w:rsidRPr="00034910">
        <w:t xml:space="preserve">acheva </w:t>
      </w:r>
      <w:r w:rsidR="00776CEA" w:rsidRPr="00034910">
        <w:lastRenderedPageBreak/>
        <w:t>le jeune homme après une légère pause</w:t>
      </w:r>
      <w:r>
        <w:t xml:space="preserve">, </w:t>
      </w:r>
      <w:r w:rsidR="00776CEA" w:rsidRPr="00034910">
        <w:t>ces cailloux lui appartiennent</w:t>
      </w:r>
      <w:r>
        <w:t xml:space="preserve">. </w:t>
      </w:r>
      <w:r w:rsidR="00776CEA" w:rsidRPr="00034910">
        <w:t xml:space="preserve">Il a dû les céder à </w:t>
      </w:r>
      <w:proofErr w:type="spellStart"/>
      <w:r w:rsidR="00776CEA" w:rsidRPr="00034910">
        <w:t>Lastin</w:t>
      </w:r>
      <w:proofErr w:type="spellEnd"/>
      <w:r>
        <w:t xml:space="preserve">, </w:t>
      </w:r>
      <w:r w:rsidR="00776CEA" w:rsidRPr="00034910">
        <w:t>parce que</w:t>
      </w:r>
      <w:r>
        <w:t xml:space="preserve">, </w:t>
      </w:r>
      <w:r w:rsidR="00776CEA" w:rsidRPr="00034910">
        <w:t>la justice ayant l</w:t>
      </w:r>
      <w:r>
        <w:t>’</w:t>
      </w:r>
      <w:r w:rsidR="00776CEA" w:rsidRPr="00034910">
        <w:t>œil sur ses magasins</w:t>
      </w:r>
      <w:r>
        <w:t xml:space="preserve">, </w:t>
      </w:r>
      <w:r w:rsidR="00776CEA" w:rsidRPr="00034910">
        <w:t>une hésitation aurait fait naître les soupçons</w:t>
      </w:r>
      <w:r>
        <w:t xml:space="preserve">… </w:t>
      </w:r>
      <w:r w:rsidR="00776CEA" w:rsidRPr="00034910">
        <w:t>Mais pour nous</w:t>
      </w:r>
      <w:r>
        <w:t xml:space="preserve">, </w:t>
      </w:r>
      <w:r w:rsidR="00776CEA" w:rsidRPr="00034910">
        <w:t xml:space="preserve">qui </w:t>
      </w:r>
      <w:r w:rsidR="00776CEA" w:rsidRPr="00034910">
        <w:rPr>
          <w:i/>
          <w:iCs/>
        </w:rPr>
        <w:t xml:space="preserve">savons </w:t>
      </w:r>
      <w:r w:rsidR="00776CEA" w:rsidRPr="00034910">
        <w:t>la valeur réelle de la chose</w:t>
      </w:r>
      <w:r>
        <w:t xml:space="preserve">, </w:t>
      </w:r>
      <w:r w:rsidR="00776CEA" w:rsidRPr="00034910">
        <w:t>nous devons penser légitime son désir de la reprendre</w:t>
      </w:r>
      <w:r>
        <w:t>.</w:t>
      </w:r>
    </w:p>
    <w:p w14:paraId="76960E43" w14:textId="77777777" w:rsidR="00E57EC9" w:rsidRDefault="00E57EC9" w:rsidP="00E57EC9">
      <w:r>
        <w:t>— </w:t>
      </w:r>
      <w:r w:rsidR="00776CEA" w:rsidRPr="00034910">
        <w:t>Sans doute</w:t>
      </w:r>
      <w:r>
        <w:t xml:space="preserve">, </w:t>
      </w:r>
      <w:r w:rsidR="00776CEA" w:rsidRPr="00034910">
        <w:t>mais alors</w:t>
      </w:r>
      <w:r>
        <w:t>… ?</w:t>
      </w:r>
    </w:p>
    <w:p w14:paraId="32519B32" w14:textId="77777777" w:rsidR="00E57EC9" w:rsidRDefault="00E57EC9" w:rsidP="00E57EC9">
      <w:r>
        <w:t>— </w:t>
      </w:r>
      <w:r w:rsidR="00776CEA" w:rsidRPr="00034910">
        <w:t>En la reprenant</w:t>
      </w:r>
      <w:r>
        <w:t xml:space="preserve">, </w:t>
      </w:r>
      <w:r w:rsidR="00776CEA" w:rsidRPr="00034910">
        <w:t>il fournirait une preuve matérielle</w:t>
      </w:r>
      <w:r>
        <w:t xml:space="preserve">, </w:t>
      </w:r>
      <w:r w:rsidR="00776CEA" w:rsidRPr="00034910">
        <w:t>qui me permettrait de le livrer à la justice et de vous en débarrasser</w:t>
      </w:r>
      <w:r>
        <w:t>.</w:t>
      </w:r>
    </w:p>
    <w:p w14:paraId="5A8FFF3A" w14:textId="77777777" w:rsidR="00E57EC9" w:rsidRDefault="00776CEA" w:rsidP="00E57EC9">
      <w:proofErr w:type="spellStart"/>
      <w:r w:rsidRPr="00034910">
        <w:t>Fleuriane</w:t>
      </w:r>
      <w:proofErr w:type="spellEnd"/>
      <w:r w:rsidRPr="00034910">
        <w:t xml:space="preserve"> joignit les mains</w:t>
      </w:r>
      <w:r w:rsidR="00E57EC9">
        <w:t>.</w:t>
      </w:r>
    </w:p>
    <w:p w14:paraId="5226FA6A" w14:textId="77777777" w:rsidR="00E57EC9" w:rsidRDefault="00E57EC9" w:rsidP="00E57EC9">
      <w:r>
        <w:t>— </w:t>
      </w:r>
      <w:r w:rsidR="00776CEA" w:rsidRPr="00034910">
        <w:t>Oh</w:t>
      </w:r>
      <w:r>
        <w:t xml:space="preserve"> ! </w:t>
      </w:r>
      <w:r w:rsidR="00776CEA" w:rsidRPr="00034910">
        <w:t>fit-elle d</w:t>
      </w:r>
      <w:r>
        <w:t>’</w:t>
      </w:r>
      <w:r w:rsidR="00776CEA" w:rsidRPr="00034910">
        <w:t>une voix tremblante</w:t>
      </w:r>
      <w:r>
        <w:t xml:space="preserve">, </w:t>
      </w:r>
      <w:r w:rsidR="00776CEA" w:rsidRPr="00034910">
        <w:t>pardonnez-moi de n</w:t>
      </w:r>
      <w:r>
        <w:t>’</w:t>
      </w:r>
      <w:r w:rsidR="00776CEA" w:rsidRPr="00034910">
        <w:t xml:space="preserve">avoir pas compris </w:t>
      </w:r>
      <w:proofErr w:type="gramStart"/>
      <w:r w:rsidR="00776CEA" w:rsidRPr="00034910">
        <w:t>de suite</w:t>
      </w:r>
      <w:proofErr w:type="gramEnd"/>
      <w:r>
        <w:t>.</w:t>
      </w:r>
    </w:p>
    <w:p w14:paraId="09535354" w14:textId="77777777" w:rsidR="00E57EC9" w:rsidRDefault="00776CEA" w:rsidP="00E57EC9">
      <w:r w:rsidRPr="00034910">
        <w:t>Toute sa gracieuse personne exprimait le regret du mot malheureux</w:t>
      </w:r>
      <w:r w:rsidR="00E57EC9">
        <w:t xml:space="preserve">, </w:t>
      </w:r>
      <w:r w:rsidRPr="00034910">
        <w:t>qui</w:t>
      </w:r>
      <w:r w:rsidR="00E57EC9">
        <w:t xml:space="preserve">, </w:t>
      </w:r>
      <w:r w:rsidRPr="00034910">
        <w:t>tout à l</w:t>
      </w:r>
      <w:r w:rsidR="00E57EC9">
        <w:t>’</w:t>
      </w:r>
      <w:r w:rsidRPr="00034910">
        <w:t>heure</w:t>
      </w:r>
      <w:r w:rsidR="00E57EC9">
        <w:t xml:space="preserve">, </w:t>
      </w:r>
      <w:r w:rsidRPr="00034910">
        <w:t>avait blessé le détective am</w:t>
      </w:r>
      <w:r w:rsidRPr="00034910">
        <w:t>a</w:t>
      </w:r>
      <w:r w:rsidRPr="00034910">
        <w:t>teur</w:t>
      </w:r>
      <w:r w:rsidR="00E57EC9">
        <w:t>.</w:t>
      </w:r>
    </w:p>
    <w:p w14:paraId="7B04EE40" w14:textId="77777777" w:rsidR="00E57EC9" w:rsidRDefault="00E57EC9" w:rsidP="00E57EC9">
      <w:r>
        <w:t>— </w:t>
      </w:r>
      <w:r w:rsidR="00776CEA" w:rsidRPr="00034910">
        <w:t>Cela est oublié</w:t>
      </w:r>
      <w:r>
        <w:t xml:space="preserve">, </w:t>
      </w:r>
      <w:r w:rsidR="00776CEA" w:rsidRPr="00034910">
        <w:t>Mademoiselle</w:t>
      </w:r>
      <w:r>
        <w:t xml:space="preserve">. </w:t>
      </w:r>
      <w:r w:rsidR="00776CEA" w:rsidRPr="00034910">
        <w:t>Je vous connais bien à présent</w:t>
      </w:r>
      <w:r>
        <w:t xml:space="preserve">, </w:t>
      </w:r>
      <w:r w:rsidR="00776CEA" w:rsidRPr="00034910">
        <w:t>et j</w:t>
      </w:r>
      <w:r>
        <w:t>’</w:t>
      </w:r>
      <w:r w:rsidR="00776CEA" w:rsidRPr="00034910">
        <w:t>ai eu tort de marquer du mécontentement</w:t>
      </w:r>
      <w:r>
        <w:t xml:space="preserve">. </w:t>
      </w:r>
      <w:r w:rsidR="00776CEA" w:rsidRPr="00034910">
        <w:t>Vous</w:t>
      </w:r>
      <w:r>
        <w:t xml:space="preserve">, </w:t>
      </w:r>
      <w:r w:rsidR="00776CEA" w:rsidRPr="00034910">
        <w:t>vous me connaîtrez un peu mieux chaque jour</w:t>
      </w:r>
      <w:r>
        <w:t xml:space="preserve">. </w:t>
      </w:r>
      <w:r w:rsidR="00776CEA" w:rsidRPr="00034910">
        <w:t>Mais revenons à nos moutons</w:t>
      </w:r>
      <w:r>
        <w:t xml:space="preserve">. </w:t>
      </w:r>
      <w:r w:rsidR="00776CEA" w:rsidRPr="00034910">
        <w:t>L</w:t>
      </w:r>
      <w:r>
        <w:t>’</w:t>
      </w:r>
      <w:r w:rsidR="00776CEA" w:rsidRPr="00034910">
        <w:t xml:space="preserve">accident de </w:t>
      </w:r>
      <w:proofErr w:type="spellStart"/>
      <w:r w:rsidR="00776CEA" w:rsidRPr="00034910">
        <w:t>Lastin</w:t>
      </w:r>
      <w:proofErr w:type="spellEnd"/>
      <w:r>
        <w:t xml:space="preserve">, </w:t>
      </w:r>
      <w:r w:rsidR="00776CEA" w:rsidRPr="00034910">
        <w:t>en empêchant son voyage</w:t>
      </w:r>
      <w:r>
        <w:t xml:space="preserve">, </w:t>
      </w:r>
      <w:r w:rsidR="00776CEA" w:rsidRPr="00034910">
        <w:t>ne bouleverse pas mes combinaisons</w:t>
      </w:r>
      <w:r>
        <w:t xml:space="preserve"> ; </w:t>
      </w:r>
      <w:r w:rsidR="00776CEA" w:rsidRPr="00034910">
        <w:t>mais il m</w:t>
      </w:r>
      <w:r>
        <w:t>’</w:t>
      </w:r>
      <w:r w:rsidR="00776CEA" w:rsidRPr="00034910">
        <w:t>inquiète</w:t>
      </w:r>
      <w:r>
        <w:t xml:space="preserve">. </w:t>
      </w:r>
      <w:r w:rsidR="00776CEA" w:rsidRPr="00034910">
        <w:t>La</w:t>
      </w:r>
      <w:r w:rsidR="00776CEA" w:rsidRPr="00034910">
        <w:t>r</w:t>
      </w:r>
      <w:r w:rsidR="00776CEA" w:rsidRPr="00034910">
        <w:t>mette a vu le coffret entre vos mains</w:t>
      </w:r>
      <w:r>
        <w:t xml:space="preserve">. </w:t>
      </w:r>
      <w:r w:rsidR="00776CEA" w:rsidRPr="00034910">
        <w:t>Donc le danger est sur vous</w:t>
      </w:r>
      <w:r>
        <w:t>.</w:t>
      </w:r>
    </w:p>
    <w:p w14:paraId="1586589A" w14:textId="77777777" w:rsidR="00E57EC9" w:rsidRDefault="00776CEA" w:rsidP="00E57EC9">
      <w:r w:rsidRPr="00034910">
        <w:t>Elle le regarda surprise</w:t>
      </w:r>
      <w:r w:rsidR="00E57EC9">
        <w:t xml:space="preserve">, </w:t>
      </w:r>
      <w:r w:rsidRPr="00034910">
        <w:t>avec l</w:t>
      </w:r>
      <w:r w:rsidR="00E57EC9">
        <w:t>’</w:t>
      </w:r>
      <w:r w:rsidRPr="00034910">
        <w:t>impression qu</w:t>
      </w:r>
      <w:r w:rsidR="00E57EC9">
        <w:t>’</w:t>
      </w:r>
      <w:r w:rsidRPr="00034910">
        <w:t>une émotion singulière frémissait dans le ton du jeune homme</w:t>
      </w:r>
      <w:r w:rsidR="00E57EC9">
        <w:t>.</w:t>
      </w:r>
    </w:p>
    <w:p w14:paraId="06D9A43A" w14:textId="77777777" w:rsidR="00E57EC9" w:rsidRDefault="00E57EC9" w:rsidP="00E57EC9">
      <w:r>
        <w:t>— </w:t>
      </w:r>
      <w:r w:rsidR="00776CEA" w:rsidRPr="00034910">
        <w:t>Il faut donc le réduire au minimum</w:t>
      </w:r>
      <w:r>
        <w:t xml:space="preserve">. </w:t>
      </w:r>
      <w:r w:rsidR="00776CEA" w:rsidRPr="00034910">
        <w:t>Pour vous</w:t>
      </w:r>
      <w:r>
        <w:t xml:space="preserve">, </w:t>
      </w:r>
      <w:r w:rsidR="00776CEA" w:rsidRPr="00034910">
        <w:t>les pie</w:t>
      </w:r>
      <w:r w:rsidR="00776CEA" w:rsidRPr="00034910">
        <w:t>r</w:t>
      </w:r>
      <w:r w:rsidR="00776CEA" w:rsidRPr="00034910">
        <w:t>res ne doivent avoir aucune valeur</w:t>
      </w:r>
      <w:r>
        <w:t xml:space="preserve">. </w:t>
      </w:r>
      <w:r w:rsidR="00776CEA" w:rsidRPr="00034910">
        <w:t>Placez donc le coffret bien en vue dans votre cabine</w:t>
      </w:r>
      <w:r>
        <w:t xml:space="preserve">. </w:t>
      </w:r>
      <w:r w:rsidR="00776CEA" w:rsidRPr="00034910">
        <w:t>Que ni Larmette</w:t>
      </w:r>
      <w:r>
        <w:t xml:space="preserve">, </w:t>
      </w:r>
      <w:r w:rsidR="00776CEA" w:rsidRPr="00034910">
        <w:t>ni ses amis</w:t>
      </w:r>
      <w:r>
        <w:t xml:space="preserve">, </w:t>
      </w:r>
      <w:r w:rsidR="00776CEA" w:rsidRPr="00034910">
        <w:t>ne dev</w:t>
      </w:r>
      <w:r w:rsidR="00776CEA" w:rsidRPr="00034910">
        <w:t>i</w:t>
      </w:r>
      <w:r w:rsidR="00776CEA" w:rsidRPr="00034910">
        <w:t>nent ce que nous connaissons</w:t>
      </w:r>
      <w:r>
        <w:t xml:space="preserve">. </w:t>
      </w:r>
      <w:r w:rsidR="00776CEA" w:rsidRPr="00034910">
        <w:t>Pour moi</w:t>
      </w:r>
      <w:r>
        <w:t xml:space="preserve">, </w:t>
      </w:r>
      <w:r w:rsidR="00776CEA" w:rsidRPr="00034910">
        <w:t>je veillerai</w:t>
      </w:r>
      <w:r>
        <w:t>.</w:t>
      </w:r>
    </w:p>
    <w:p w14:paraId="07CF1A64" w14:textId="77777777" w:rsidR="00E57EC9" w:rsidRDefault="00776CEA" w:rsidP="00E57EC9">
      <w:r w:rsidRPr="00034910">
        <w:lastRenderedPageBreak/>
        <w:t>Elle promit du geste de se conformer à ses instructions</w:t>
      </w:r>
      <w:r w:rsidR="00E57EC9">
        <w:t>.</w:t>
      </w:r>
    </w:p>
    <w:p w14:paraId="7ED38410" w14:textId="77777777" w:rsidR="00E57EC9" w:rsidRDefault="00E57EC9" w:rsidP="00E57EC9">
      <w:r>
        <w:t>— </w:t>
      </w:r>
      <w:r w:rsidR="00776CEA" w:rsidRPr="00034910">
        <w:t>Un mot encore</w:t>
      </w:r>
      <w:r>
        <w:t xml:space="preserve">, </w:t>
      </w:r>
      <w:r w:rsidR="00776CEA" w:rsidRPr="00034910">
        <w:t>fit-il</w:t>
      </w:r>
      <w:r>
        <w:t xml:space="preserve">… </w:t>
      </w:r>
      <w:r w:rsidR="00776CEA" w:rsidRPr="00034910">
        <w:t>Observez les moindres choses</w:t>
      </w:r>
      <w:r>
        <w:t xml:space="preserve">, </w:t>
      </w:r>
      <w:r w:rsidR="00776CEA" w:rsidRPr="00034910">
        <w:t>un objet dérangé dans votre cabine en votre absence</w:t>
      </w:r>
      <w:r>
        <w:t xml:space="preserve">, </w:t>
      </w:r>
      <w:r w:rsidR="00776CEA" w:rsidRPr="00034910">
        <w:t>signalez-moi les plus minces détails</w:t>
      </w:r>
      <w:r>
        <w:t xml:space="preserve">. </w:t>
      </w:r>
      <w:r w:rsidR="00776CEA" w:rsidRPr="00034910">
        <w:t xml:space="preserve">Ainsi </w:t>
      </w:r>
      <w:proofErr w:type="spellStart"/>
      <w:r w:rsidR="00776CEA" w:rsidRPr="00034910">
        <w:t>je</w:t>
      </w:r>
      <w:proofErr w:type="spellEnd"/>
      <w:r w:rsidR="00776CEA" w:rsidRPr="00034910">
        <w:t xml:space="preserve"> sentirai quand notre adversaire sera sur le point d</w:t>
      </w:r>
      <w:r>
        <w:t>’</w:t>
      </w:r>
      <w:r w:rsidR="00776CEA" w:rsidRPr="00034910">
        <w:t>opérer et</w:t>
      </w:r>
      <w:r>
        <w:t xml:space="preserve">… </w:t>
      </w:r>
      <w:r w:rsidR="00776CEA" w:rsidRPr="00034910">
        <w:t>j</w:t>
      </w:r>
      <w:r>
        <w:t>’</w:t>
      </w:r>
      <w:r w:rsidR="00776CEA" w:rsidRPr="00034910">
        <w:t>aurai les yeux ouverts</w:t>
      </w:r>
      <w:r>
        <w:t>.</w:t>
      </w:r>
    </w:p>
    <w:p w14:paraId="7227B393" w14:textId="77777777" w:rsidR="00E57EC9" w:rsidRDefault="00776CEA" w:rsidP="00E57EC9">
      <w:proofErr w:type="spellStart"/>
      <w:r w:rsidRPr="00034910">
        <w:t>Fleuriane</w:t>
      </w:r>
      <w:proofErr w:type="spellEnd"/>
      <w:r w:rsidRPr="00034910">
        <w:t xml:space="preserve"> écoutait attentivement</w:t>
      </w:r>
      <w:r w:rsidR="00E57EC9">
        <w:t xml:space="preserve"> ; </w:t>
      </w:r>
      <w:r w:rsidRPr="00034910">
        <w:t>ses prunelles dilatées</w:t>
      </w:r>
      <w:r w:rsidR="00E57EC9">
        <w:t xml:space="preserve">, </w:t>
      </w:r>
      <w:r w:rsidRPr="00034910">
        <w:t>une ride coupant son front pur</w:t>
      </w:r>
      <w:r w:rsidR="00E57EC9">
        <w:t xml:space="preserve">, </w:t>
      </w:r>
      <w:r w:rsidRPr="00034910">
        <w:t>disaient l</w:t>
      </w:r>
      <w:r w:rsidR="00E57EC9">
        <w:t>’</w:t>
      </w:r>
      <w:r w:rsidRPr="00034910">
        <w:t>effort de sa pensée</w:t>
      </w:r>
      <w:r w:rsidR="00E57EC9">
        <w:t>.</w:t>
      </w:r>
    </w:p>
    <w:p w14:paraId="232C70D2" w14:textId="77777777" w:rsidR="00E57EC9" w:rsidRDefault="00776CEA" w:rsidP="00E57EC9">
      <w:r w:rsidRPr="00034910">
        <w:t>Elle s</w:t>
      </w:r>
      <w:r w:rsidR="00E57EC9">
        <w:t>’</w:t>
      </w:r>
      <w:r w:rsidRPr="00034910">
        <w:t>étonnait des combinaisons toujours nouvelles de son défenseur</w:t>
      </w:r>
      <w:r w:rsidR="00E57EC9">
        <w:t xml:space="preserve">. </w:t>
      </w:r>
      <w:r w:rsidRPr="00034910">
        <w:t>Elle était prise par la surprenante originalité des moyens imaginés par ce cerveau sans cesse en éveil</w:t>
      </w:r>
      <w:r w:rsidR="00E57EC9">
        <w:t xml:space="preserve">. </w:t>
      </w:r>
      <w:r w:rsidRPr="00034910">
        <w:t>Et ce fut d</w:t>
      </w:r>
      <w:r w:rsidR="00E57EC9">
        <w:t>’</w:t>
      </w:r>
      <w:r w:rsidRPr="00034910">
        <w:t>une voix incertaine qu</w:t>
      </w:r>
      <w:r w:rsidR="00E57EC9">
        <w:t>’</w:t>
      </w:r>
      <w:r w:rsidRPr="00034910">
        <w:t>elle interrogea</w:t>
      </w:r>
      <w:r w:rsidR="00E57EC9">
        <w:t> :</w:t>
      </w:r>
    </w:p>
    <w:p w14:paraId="05EF3716" w14:textId="77777777" w:rsidR="00E57EC9" w:rsidRDefault="00E57EC9" w:rsidP="00E57EC9">
      <w:r>
        <w:t>— </w:t>
      </w:r>
      <w:r w:rsidR="00776CEA" w:rsidRPr="00034910">
        <w:t>Que pensez-vous</w:t>
      </w:r>
      <w:r w:rsidR="00776CEA" w:rsidRPr="00370634">
        <w:t xml:space="preserve"> qu</w:t>
      </w:r>
      <w:r>
        <w:t>’</w:t>
      </w:r>
      <w:r w:rsidR="00776CEA" w:rsidRPr="00034910">
        <w:rPr>
          <w:i/>
          <w:iCs/>
        </w:rPr>
        <w:t xml:space="preserve">il </w:t>
      </w:r>
      <w:r w:rsidR="00776CEA" w:rsidRPr="00034910">
        <w:t>fera</w:t>
      </w:r>
      <w:r>
        <w:t> ?</w:t>
      </w:r>
    </w:p>
    <w:p w14:paraId="1B69B3F6" w14:textId="77777777" w:rsidR="00E57EC9" w:rsidRDefault="00E57EC9" w:rsidP="00E57EC9">
      <w:r>
        <w:t>— </w:t>
      </w:r>
      <w:r w:rsidR="00776CEA" w:rsidRPr="00034910">
        <w:t>Il est très habile</w:t>
      </w:r>
      <w:r>
        <w:t xml:space="preserve">, </w:t>
      </w:r>
      <w:r w:rsidR="00776CEA" w:rsidRPr="00034910">
        <w:t>murmura-t-il</w:t>
      </w:r>
      <w:r>
        <w:t xml:space="preserve">, </w:t>
      </w:r>
      <w:r w:rsidR="00776CEA" w:rsidRPr="00034910">
        <w:t>très habile</w:t>
      </w:r>
      <w:r>
        <w:t xml:space="preserve">. </w:t>
      </w:r>
      <w:r w:rsidR="00776CEA" w:rsidRPr="00034910">
        <w:t>La puissance de son automobile</w:t>
      </w:r>
      <w:r>
        <w:t xml:space="preserve">, </w:t>
      </w:r>
      <w:r w:rsidR="00776CEA" w:rsidRPr="00034910">
        <w:t>cent chevaux</w:t>
      </w:r>
      <w:r>
        <w:t xml:space="preserve">, </w:t>
      </w:r>
      <w:r w:rsidR="00776CEA" w:rsidRPr="00034910">
        <w:t>me pousse à supposer qu</w:t>
      </w:r>
      <w:r>
        <w:t>’</w:t>
      </w:r>
      <w:r w:rsidR="00776CEA" w:rsidRPr="00034910">
        <w:t>il compte beaucoup sur elle</w:t>
      </w:r>
      <w:r>
        <w:t>.</w:t>
      </w:r>
    </w:p>
    <w:p w14:paraId="74B5BF80" w14:textId="77777777" w:rsidR="00E57EC9" w:rsidRDefault="00E57EC9" w:rsidP="00E57EC9">
      <w:r>
        <w:t>— </w:t>
      </w:r>
      <w:r w:rsidR="00776CEA" w:rsidRPr="00034910">
        <w:t>Comment</w:t>
      </w:r>
      <w:r>
        <w:t xml:space="preserve"> ?… </w:t>
      </w:r>
      <w:r w:rsidR="00776CEA" w:rsidRPr="00034910">
        <w:t>Que voulez-vous dire</w:t>
      </w:r>
      <w:r>
        <w:t xml:space="preserve"> ? </w:t>
      </w:r>
      <w:r w:rsidR="00776CEA" w:rsidRPr="00034910">
        <w:t>Son auto n</w:t>
      </w:r>
      <w:r>
        <w:t>’</w:t>
      </w:r>
      <w:r w:rsidR="00776CEA" w:rsidRPr="00034910">
        <w:t>a rien à voir dans cela</w:t>
      </w:r>
      <w:r>
        <w:t xml:space="preserve">. </w:t>
      </w:r>
      <w:r w:rsidR="00776CEA" w:rsidRPr="00034910">
        <w:t>Pour dérober un coffret</w:t>
      </w:r>
      <w:r>
        <w:t xml:space="preserve">, </w:t>
      </w:r>
      <w:r w:rsidR="00776CEA" w:rsidRPr="00034910">
        <w:t>il n</w:t>
      </w:r>
      <w:r>
        <w:t>’</w:t>
      </w:r>
      <w:r w:rsidR="00776CEA" w:rsidRPr="00034910">
        <w:t>est point nécessaire d</w:t>
      </w:r>
      <w:r>
        <w:t>’</w:t>
      </w:r>
      <w:r w:rsidR="00776CEA" w:rsidRPr="00034910">
        <w:t>être doté d</w:t>
      </w:r>
      <w:r>
        <w:t>’</w:t>
      </w:r>
      <w:r w:rsidR="00776CEA" w:rsidRPr="00034910">
        <w:t>une cent-chevaux</w:t>
      </w:r>
      <w:r>
        <w:t>.</w:t>
      </w:r>
    </w:p>
    <w:p w14:paraId="0A7A2525" w14:textId="77777777" w:rsidR="00E57EC9" w:rsidRDefault="00776CEA" w:rsidP="00E57EC9">
      <w:r w:rsidRPr="00034910">
        <w:t>Il sourit</w:t>
      </w:r>
      <w:r w:rsidR="00E57EC9">
        <w:t>.</w:t>
      </w:r>
    </w:p>
    <w:p w14:paraId="2B6CF751" w14:textId="77777777" w:rsidR="00E57EC9" w:rsidRDefault="00E57EC9" w:rsidP="00E57EC9">
      <w:pPr>
        <w:rPr>
          <w:i/>
          <w:iCs/>
        </w:rPr>
      </w:pPr>
      <w:r>
        <w:t>— </w:t>
      </w:r>
      <w:r w:rsidR="00776CEA" w:rsidRPr="00034910">
        <w:rPr>
          <w:i/>
          <w:iCs/>
        </w:rPr>
        <w:t xml:space="preserve">Prendre </w:t>
      </w:r>
      <w:r w:rsidR="00776CEA" w:rsidRPr="00034910">
        <w:t>n</w:t>
      </w:r>
      <w:r>
        <w:t>’</w:t>
      </w:r>
      <w:r w:rsidR="00776CEA" w:rsidRPr="00034910">
        <w:t>est pas tout</w:t>
      </w:r>
      <w:r>
        <w:t xml:space="preserve">. </w:t>
      </w:r>
      <w:r w:rsidR="00776CEA" w:rsidRPr="00034910">
        <w:t xml:space="preserve">Le difficile est de </w:t>
      </w:r>
      <w:r w:rsidR="00776CEA" w:rsidRPr="00034910">
        <w:rPr>
          <w:i/>
          <w:iCs/>
        </w:rPr>
        <w:t>garder</w:t>
      </w:r>
      <w:r>
        <w:rPr>
          <w:i/>
          <w:iCs/>
        </w:rPr>
        <w:t>.</w:t>
      </w:r>
    </w:p>
    <w:p w14:paraId="79A53CC6" w14:textId="77777777" w:rsidR="00E57EC9" w:rsidRDefault="00776CEA" w:rsidP="00E57EC9">
      <w:r w:rsidRPr="00034910">
        <w:t>Elle sursauta et avec une humilité charmante</w:t>
      </w:r>
      <w:r w:rsidR="00E57EC9">
        <w:t> :</w:t>
      </w:r>
    </w:p>
    <w:p w14:paraId="109E9F12" w14:textId="77777777" w:rsidR="00E57EC9" w:rsidRDefault="00E57EC9" w:rsidP="00E57EC9">
      <w:r>
        <w:t>— </w:t>
      </w:r>
      <w:r w:rsidR="00776CEA" w:rsidRPr="00034910">
        <w:t>C</w:t>
      </w:r>
      <w:r>
        <w:t>’</w:t>
      </w:r>
      <w:r w:rsidR="00776CEA" w:rsidRPr="00034910">
        <w:t>est vrai</w:t>
      </w:r>
      <w:r>
        <w:t xml:space="preserve"> ! </w:t>
      </w:r>
      <w:r w:rsidR="00776CEA" w:rsidRPr="00034910">
        <w:t>Je suis sotte</w:t>
      </w:r>
      <w:r>
        <w:t xml:space="preserve">. </w:t>
      </w:r>
      <w:r w:rsidR="00776CEA" w:rsidRPr="00034910">
        <w:t>Il faut débarquer</w:t>
      </w:r>
      <w:r>
        <w:t>.</w:t>
      </w:r>
    </w:p>
    <w:p w14:paraId="030D60BD" w14:textId="77777777" w:rsidR="00E57EC9" w:rsidRDefault="00E57EC9" w:rsidP="00E57EC9">
      <w:r>
        <w:t>— </w:t>
      </w:r>
      <w:r w:rsidR="00776CEA" w:rsidRPr="00034910">
        <w:t>Justement</w:t>
      </w:r>
      <w:r>
        <w:t xml:space="preserve">… ; </w:t>
      </w:r>
      <w:r w:rsidR="00776CEA" w:rsidRPr="00034910">
        <w:t>c</w:t>
      </w:r>
      <w:r>
        <w:t>’</w:t>
      </w:r>
      <w:r w:rsidR="00776CEA" w:rsidRPr="00034910">
        <w:t>est là ce qui me ramène à son véhicule énorme</w:t>
      </w:r>
      <w:r>
        <w:t xml:space="preserve">, </w:t>
      </w:r>
      <w:r w:rsidR="00776CEA" w:rsidRPr="00034910">
        <w:t>puissant</w:t>
      </w:r>
      <w:r>
        <w:t xml:space="preserve">, </w:t>
      </w:r>
      <w:r w:rsidR="00776CEA" w:rsidRPr="00034910">
        <w:t>doué d</w:t>
      </w:r>
      <w:r>
        <w:t>’</w:t>
      </w:r>
      <w:r w:rsidR="00776CEA" w:rsidRPr="00034910">
        <w:t>organes inhabituels</w:t>
      </w:r>
      <w:r>
        <w:t xml:space="preserve">, </w:t>
      </w:r>
      <w:r w:rsidR="00776CEA" w:rsidRPr="00034910">
        <w:t>dont le premier usage est certainement de dérouter les investigations</w:t>
      </w:r>
      <w:r>
        <w:t xml:space="preserve">. </w:t>
      </w:r>
      <w:r w:rsidR="00776CEA" w:rsidRPr="00034910">
        <w:t>Or</w:t>
      </w:r>
      <w:r>
        <w:t xml:space="preserve">, </w:t>
      </w:r>
      <w:r w:rsidR="00776CEA" w:rsidRPr="00034910">
        <w:t>si vous manifestez le souci de dépister les curieux</w:t>
      </w:r>
      <w:r>
        <w:t xml:space="preserve"> ; </w:t>
      </w:r>
      <w:r w:rsidR="00776CEA" w:rsidRPr="00034910">
        <w:t>c</w:t>
      </w:r>
      <w:r>
        <w:t>’</w:t>
      </w:r>
      <w:r w:rsidR="00776CEA" w:rsidRPr="00034910">
        <w:t xml:space="preserve">est donc </w:t>
      </w:r>
      <w:r w:rsidR="00776CEA" w:rsidRPr="00034910">
        <w:lastRenderedPageBreak/>
        <w:t>que vous souhaitez leur dissimuler quelque chose</w:t>
      </w:r>
      <w:r>
        <w:t xml:space="preserve">… </w:t>
      </w:r>
      <w:r w:rsidR="00776CEA" w:rsidRPr="00034910">
        <w:t>Concluez</w:t>
      </w:r>
      <w:r>
        <w:t xml:space="preserve">… </w:t>
      </w:r>
      <w:r w:rsidR="00776CEA" w:rsidRPr="00034910">
        <w:t>Une automobile à double fond</w:t>
      </w:r>
      <w:r>
        <w:t xml:space="preserve">… </w:t>
      </w:r>
      <w:r w:rsidR="00776CEA" w:rsidRPr="00034910">
        <w:t>Le coffret dans une cachette i</w:t>
      </w:r>
      <w:r w:rsidR="00776CEA" w:rsidRPr="00034910">
        <w:t>n</w:t>
      </w:r>
      <w:r w:rsidR="00776CEA" w:rsidRPr="00034910">
        <w:t>soupçonnable</w:t>
      </w:r>
      <w:r>
        <w:t xml:space="preserve">, </w:t>
      </w:r>
      <w:r w:rsidR="00776CEA" w:rsidRPr="00034910">
        <w:t>débarqué au grand jour avec la voiture</w:t>
      </w:r>
      <w:r>
        <w:t xml:space="preserve">. </w:t>
      </w:r>
      <w:r w:rsidR="00776CEA" w:rsidRPr="00034910">
        <w:t>D</w:t>
      </w:r>
      <w:r>
        <w:t>’</w:t>
      </w:r>
      <w:r w:rsidR="00776CEA" w:rsidRPr="00034910">
        <w:t>où je conclus que le vol sera tenté vers la fin de la traversée</w:t>
      </w:r>
      <w:r>
        <w:t>.</w:t>
      </w:r>
    </w:p>
    <w:p w14:paraId="4DA489F7" w14:textId="37312AA6" w:rsidR="00E57EC9" w:rsidRDefault="007C5BD3" w:rsidP="007D17F9">
      <w:pPr>
        <w:pStyle w:val="Centrsolidaire"/>
      </w:pPr>
      <w:r w:rsidRPr="00E57EC9">
        <w:rPr>
          <w:noProof/>
        </w:rPr>
        <w:drawing>
          <wp:inline distT="0" distB="0" distL="0" distR="0" wp14:anchorId="3FD32077" wp14:editId="5901DABB">
            <wp:extent cx="5764530" cy="5033010"/>
            <wp:effectExtent l="0" t="0" r="0" b="0"/>
            <wp:docPr id="14"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4530" cy="5033010"/>
                    </a:xfrm>
                    <a:prstGeom prst="rect">
                      <a:avLst/>
                    </a:prstGeom>
                    <a:noFill/>
                    <a:ln>
                      <a:noFill/>
                    </a:ln>
                  </pic:spPr>
                </pic:pic>
              </a:graphicData>
            </a:graphic>
          </wp:inline>
        </w:drawing>
      </w:r>
    </w:p>
    <w:p w14:paraId="766B70CF" w14:textId="77777777" w:rsidR="00E57EC9" w:rsidRDefault="00E57EC9" w:rsidP="00C225C2">
      <w:pPr>
        <w:pStyle w:val="Centr14pt"/>
      </w:pPr>
      <w:r>
        <w:t>— </w:t>
      </w:r>
      <w:r w:rsidR="00776CEA" w:rsidRPr="00E57EC9">
        <w:t>Il est très habile</w:t>
      </w:r>
      <w:r>
        <w:t xml:space="preserve">, </w:t>
      </w:r>
      <w:r w:rsidR="00776CEA" w:rsidRPr="00E57EC9">
        <w:t>murmura-t-il</w:t>
      </w:r>
      <w:r>
        <w:t xml:space="preserve">, </w:t>
      </w:r>
      <w:r w:rsidR="00776CEA" w:rsidRPr="00E57EC9">
        <w:t>très habile</w:t>
      </w:r>
      <w:r>
        <w:t>.</w:t>
      </w:r>
    </w:p>
    <w:p w14:paraId="5AE96FF2" w14:textId="77777777" w:rsidR="00E57EC9" w:rsidRDefault="00776CEA" w:rsidP="00E57EC9">
      <w:r w:rsidRPr="00034910">
        <w:t>Mais s</w:t>
      </w:r>
      <w:r w:rsidR="00E57EC9">
        <w:t>’</w:t>
      </w:r>
      <w:r w:rsidRPr="00034910">
        <w:t>interrompant soudain</w:t>
      </w:r>
      <w:r w:rsidR="00E57EC9">
        <w:t> :</w:t>
      </w:r>
    </w:p>
    <w:p w14:paraId="50ACC0B9" w14:textId="29420EA8" w:rsidR="00E57EC9" w:rsidRDefault="00E57EC9" w:rsidP="00E57EC9">
      <w:r>
        <w:t>— </w:t>
      </w:r>
      <w:r w:rsidR="00776CEA" w:rsidRPr="00034910">
        <w:t>Voici l</w:t>
      </w:r>
      <w:r>
        <w:t>’</w:t>
      </w:r>
      <w:r w:rsidR="00776CEA" w:rsidRPr="00034910">
        <w:t xml:space="preserve">ineffable </w:t>
      </w:r>
      <w:r>
        <w:t>M</w:t>
      </w:r>
      <w:r w:rsidRPr="00E57EC9">
        <w:rPr>
          <w:vertAlign w:val="superscript"/>
        </w:rPr>
        <w:t>me</w:t>
      </w:r>
      <w:r>
        <w:t> </w:t>
      </w:r>
      <w:proofErr w:type="spellStart"/>
      <w:r w:rsidR="00776CEA" w:rsidRPr="00034910">
        <w:t>Patorne</w:t>
      </w:r>
      <w:proofErr w:type="spellEnd"/>
      <w:r w:rsidR="00776CEA" w:rsidRPr="00034910">
        <w:t xml:space="preserve"> qui vous cherche</w:t>
      </w:r>
      <w:r>
        <w:t xml:space="preserve">. </w:t>
      </w:r>
      <w:r w:rsidR="00776CEA" w:rsidRPr="00034910">
        <w:t>Elle s</w:t>
      </w:r>
      <w:r>
        <w:t>’</w:t>
      </w:r>
      <w:r w:rsidR="00776CEA" w:rsidRPr="00034910">
        <w:t>est hâtée à sa tâche</w:t>
      </w:r>
      <w:r>
        <w:t xml:space="preserve">. </w:t>
      </w:r>
      <w:r w:rsidR="00776CEA" w:rsidRPr="00034910">
        <w:t>Ne lui marquez aucune impatience</w:t>
      </w:r>
      <w:r>
        <w:t xml:space="preserve">. </w:t>
      </w:r>
      <w:r w:rsidR="00776CEA" w:rsidRPr="00034910">
        <w:t>Il est i</w:t>
      </w:r>
      <w:r w:rsidR="00776CEA" w:rsidRPr="00034910">
        <w:t>n</w:t>
      </w:r>
      <w:r w:rsidR="00776CEA" w:rsidRPr="00034910">
        <w:t>dispensable qu</w:t>
      </w:r>
      <w:r>
        <w:t>’</w:t>
      </w:r>
      <w:r w:rsidR="00776CEA" w:rsidRPr="00034910">
        <w:t>elle croie et fasse croire que vous lui conservez toute votre confiance</w:t>
      </w:r>
      <w:r>
        <w:t xml:space="preserve">… </w:t>
      </w:r>
      <w:r w:rsidR="00776CEA" w:rsidRPr="00034910">
        <w:t>La dame circule à bâbord</w:t>
      </w:r>
      <w:r>
        <w:t xml:space="preserve">, </w:t>
      </w:r>
      <w:r w:rsidR="00776CEA" w:rsidRPr="00034910">
        <w:lastRenderedPageBreak/>
        <w:t>je passe par tribord</w:t>
      </w:r>
      <w:r>
        <w:t xml:space="preserve">, </w:t>
      </w:r>
      <w:r w:rsidR="00776CEA" w:rsidRPr="00034910">
        <w:t>derrière les cabines de pont</w:t>
      </w:r>
      <w:r>
        <w:t xml:space="preserve">. </w:t>
      </w:r>
      <w:r w:rsidR="00776CEA" w:rsidRPr="00034910">
        <w:t>J</w:t>
      </w:r>
      <w:r>
        <w:t>’</w:t>
      </w:r>
      <w:r w:rsidR="00776CEA" w:rsidRPr="00034910">
        <w:t>ai dû vous laisser seule presque tout de suite</w:t>
      </w:r>
      <w:r>
        <w:t>.</w:t>
      </w:r>
    </w:p>
    <w:p w14:paraId="20CCDBDA" w14:textId="77777777" w:rsidR="00E57EC9" w:rsidRDefault="00E57EC9" w:rsidP="00E57EC9">
      <w:r>
        <w:t>— </w:t>
      </w:r>
      <w:r w:rsidR="00776CEA" w:rsidRPr="00034910">
        <w:t>Bien</w:t>
      </w:r>
      <w:r>
        <w:t> !</w:t>
      </w:r>
    </w:p>
    <w:p w14:paraId="1C30793C" w14:textId="77777777" w:rsidR="00E57EC9" w:rsidRDefault="00776CEA" w:rsidP="00E57EC9">
      <w:r w:rsidRPr="00034910">
        <w:t>Déjà le faux mécanicien s</w:t>
      </w:r>
      <w:r w:rsidR="00E57EC9">
        <w:t>’</w:t>
      </w:r>
      <w:r w:rsidRPr="00034910">
        <w:t>éloignait</w:t>
      </w:r>
      <w:r w:rsidR="00E57EC9">
        <w:t xml:space="preserve">. </w:t>
      </w:r>
      <w:r w:rsidRPr="00034910">
        <w:t>Un instant après</w:t>
      </w:r>
      <w:r w:rsidR="00E57EC9">
        <w:t xml:space="preserve">, </w:t>
      </w:r>
      <w:r w:rsidRPr="00034910">
        <w:t>il disparaissait derrière les cabines de pont</w:t>
      </w:r>
      <w:r w:rsidR="00E57EC9">
        <w:t xml:space="preserve">, </w:t>
      </w:r>
      <w:proofErr w:type="spellStart"/>
      <w:r w:rsidRPr="00034910">
        <w:t>Patorne</w:t>
      </w:r>
      <w:proofErr w:type="spellEnd"/>
      <w:r w:rsidRPr="00034910">
        <w:t xml:space="preserve"> pouvait r</w:t>
      </w:r>
      <w:r w:rsidRPr="00034910">
        <w:t>e</w:t>
      </w:r>
      <w:r w:rsidRPr="00034910">
        <w:t>joindre la jeune fille sans que rien décelât la conversation qui venait d</w:t>
      </w:r>
      <w:r w:rsidR="00E57EC9">
        <w:t>’</w:t>
      </w:r>
      <w:r w:rsidRPr="00034910">
        <w:t>avoir lieu</w:t>
      </w:r>
      <w:r w:rsidR="00E57EC9">
        <w:t xml:space="preserve">. </w:t>
      </w:r>
      <w:r w:rsidRPr="00034910">
        <w:t>Seulement</w:t>
      </w:r>
      <w:r w:rsidR="00E57EC9">
        <w:t xml:space="preserve">, </w:t>
      </w:r>
      <w:r w:rsidRPr="00034910">
        <w:t>à l</w:t>
      </w:r>
      <w:r w:rsidR="00E57EC9">
        <w:t>’</w:t>
      </w:r>
      <w:r w:rsidRPr="00034910">
        <w:t>instant même où il tournait l</w:t>
      </w:r>
      <w:r w:rsidR="00E57EC9">
        <w:t>’</w:t>
      </w:r>
      <w:r w:rsidRPr="00034910">
        <w:t>angle des superstructures</w:t>
      </w:r>
      <w:r w:rsidR="00E57EC9">
        <w:t xml:space="preserve">, </w:t>
      </w:r>
      <w:r w:rsidRPr="00034910">
        <w:t>dont il recherchait l</w:t>
      </w:r>
      <w:r w:rsidR="00E57EC9">
        <w:t>’</w:t>
      </w:r>
      <w:r w:rsidRPr="00034910">
        <w:t>abri</w:t>
      </w:r>
      <w:r w:rsidR="00E57EC9">
        <w:t xml:space="preserve">, </w:t>
      </w:r>
      <w:r w:rsidRPr="00034910">
        <w:t xml:space="preserve">Dick </w:t>
      </w:r>
      <w:proofErr w:type="spellStart"/>
      <w:r w:rsidRPr="00034910">
        <w:t>Fann</w:t>
      </w:r>
      <w:proofErr w:type="spellEnd"/>
      <w:r w:rsidRPr="00034910">
        <w:t xml:space="preserve"> sentit sa main saisie par deux mains maigres</w:t>
      </w:r>
      <w:r w:rsidR="00E57EC9">
        <w:t xml:space="preserve">. </w:t>
      </w:r>
      <w:r w:rsidRPr="00034910">
        <w:t xml:space="preserve">Jean </w:t>
      </w:r>
      <w:proofErr w:type="spellStart"/>
      <w:r w:rsidRPr="00034910">
        <w:t>Brot</w:t>
      </w:r>
      <w:proofErr w:type="spellEnd"/>
      <w:r w:rsidRPr="00034910">
        <w:t xml:space="preserve"> était devant lui</w:t>
      </w:r>
      <w:r w:rsidR="00E57EC9">
        <w:t>.</w:t>
      </w:r>
    </w:p>
    <w:p w14:paraId="5D4F1557" w14:textId="77777777" w:rsidR="00E57EC9" w:rsidRDefault="00E57EC9" w:rsidP="00E57EC9">
      <w:r>
        <w:t>— </w:t>
      </w:r>
      <w:r w:rsidR="00776CEA" w:rsidRPr="00034910">
        <w:t>Ah</w:t>
      </w:r>
      <w:r>
        <w:t xml:space="preserve"> ! </w:t>
      </w:r>
      <w:r w:rsidR="00776CEA" w:rsidRPr="00034910">
        <w:t>patron</w:t>
      </w:r>
      <w:r>
        <w:t xml:space="preserve">, </w:t>
      </w:r>
      <w:r w:rsidR="00776CEA" w:rsidRPr="00034910">
        <w:t>je ne vous avais pas reconnu depuis Paris</w:t>
      </w:r>
      <w:r>
        <w:t>.</w:t>
      </w:r>
    </w:p>
    <w:p w14:paraId="1EEEF723" w14:textId="77777777" w:rsidR="00E57EC9" w:rsidRDefault="00776CEA" w:rsidP="00E57EC9">
      <w:r w:rsidRPr="00034910">
        <w:t>Et comme le détective fronçait les sourcils</w:t>
      </w:r>
      <w:r w:rsidR="00E57EC9">
        <w:t> :</w:t>
      </w:r>
    </w:p>
    <w:p w14:paraId="1A37FA33" w14:textId="77777777" w:rsidR="00E57EC9" w:rsidRDefault="00E57EC9" w:rsidP="00E57EC9">
      <w:r>
        <w:t>— </w:t>
      </w:r>
      <w:r w:rsidR="00776CEA" w:rsidRPr="00034910">
        <w:t>Ne vous fâchez pas</w:t>
      </w:r>
      <w:r>
        <w:t xml:space="preserve">, </w:t>
      </w:r>
      <w:r w:rsidR="00776CEA" w:rsidRPr="00034910">
        <w:t>continua le petit</w:t>
      </w:r>
      <w:r>
        <w:t xml:space="preserve"> ; </w:t>
      </w:r>
      <w:r w:rsidR="00776CEA" w:rsidRPr="00034910">
        <w:t>seulement vous auriez dû vous dire</w:t>
      </w:r>
      <w:r>
        <w:t xml:space="preserve"> : </w:t>
      </w:r>
      <w:r w:rsidR="00776CEA" w:rsidRPr="00034910">
        <w:t>Ce gamin-là n</w:t>
      </w:r>
      <w:r>
        <w:t>’</w:t>
      </w:r>
      <w:r w:rsidR="00776CEA" w:rsidRPr="00034910">
        <w:t xml:space="preserve">est pas une </w:t>
      </w:r>
      <w:r w:rsidR="00776CEA" w:rsidRPr="00034910">
        <w:rPr>
          <w:i/>
          <w:iCs/>
        </w:rPr>
        <w:t>tourte</w:t>
      </w:r>
      <w:r>
        <w:rPr>
          <w:i/>
          <w:iCs/>
        </w:rPr>
        <w:t xml:space="preserve">, </w:t>
      </w:r>
      <w:r w:rsidR="00776CEA" w:rsidRPr="00034910">
        <w:t>il peut et il veut servir la gentille demoiselle</w:t>
      </w:r>
      <w:r>
        <w:t>.</w:t>
      </w:r>
    </w:p>
    <w:p w14:paraId="66ACF288" w14:textId="77777777" w:rsidR="00E57EC9" w:rsidRDefault="00776CEA" w:rsidP="00E57EC9">
      <w:r w:rsidRPr="00034910">
        <w:t>Puis secouant la tête en un mouvement insouciant</w:t>
      </w:r>
      <w:r w:rsidR="00E57EC9">
        <w:t> :</w:t>
      </w:r>
    </w:p>
    <w:p w14:paraId="43BA0161" w14:textId="77777777" w:rsidR="00E57EC9" w:rsidRDefault="00E57EC9" w:rsidP="00E57EC9">
      <w:r>
        <w:t>— </w:t>
      </w:r>
      <w:r w:rsidR="00776CEA" w:rsidRPr="00034910">
        <w:t>Bah</w:t>
      </w:r>
      <w:r>
        <w:t xml:space="preserve"> ! </w:t>
      </w:r>
      <w:r w:rsidR="00776CEA" w:rsidRPr="00034910">
        <w:t>je fais la preuve par neuf</w:t>
      </w:r>
      <w:r>
        <w:t xml:space="preserve"> : </w:t>
      </w:r>
      <w:r w:rsidR="00776CEA" w:rsidRPr="00034910">
        <w:t>je dis par neuf parce que c</w:t>
      </w:r>
      <w:r>
        <w:t>’</w:t>
      </w:r>
      <w:r w:rsidR="00776CEA" w:rsidRPr="00034910">
        <w:t>est du neuf que je venais couler dans l</w:t>
      </w:r>
      <w:r>
        <w:t>’</w:t>
      </w:r>
      <w:r w:rsidR="00776CEA" w:rsidRPr="00034910">
        <w:t xml:space="preserve">oreille de mamzelle </w:t>
      </w:r>
      <w:proofErr w:type="spellStart"/>
      <w:r w:rsidR="00776CEA" w:rsidRPr="00034910">
        <w:t>Fleuriane</w:t>
      </w:r>
      <w:proofErr w:type="spellEnd"/>
      <w:r>
        <w:t xml:space="preserve">. </w:t>
      </w:r>
      <w:r w:rsidR="00776CEA" w:rsidRPr="00034910">
        <w:t>Les deux à l</w:t>
      </w:r>
      <w:r>
        <w:t>’</w:t>
      </w:r>
      <w:r w:rsidR="00776CEA" w:rsidRPr="00034910">
        <w:t>auto de cent je les ai suivis dans le co</w:t>
      </w:r>
      <w:r w:rsidR="00776CEA" w:rsidRPr="00034910">
        <w:t>u</w:t>
      </w:r>
      <w:r w:rsidR="00776CEA" w:rsidRPr="00034910">
        <w:t>loir de leurs cabines</w:t>
      </w:r>
      <w:r>
        <w:t>.</w:t>
      </w:r>
    </w:p>
    <w:p w14:paraId="4542BC81" w14:textId="77777777" w:rsidR="00E57EC9" w:rsidRDefault="00E57EC9" w:rsidP="00E57EC9">
      <w:r>
        <w:t>— </w:t>
      </w:r>
      <w:r w:rsidR="00776CEA" w:rsidRPr="00034910">
        <w:t>Ah</w:t>
      </w:r>
      <w:r>
        <w:t xml:space="preserve"> ! </w:t>
      </w:r>
      <w:r w:rsidR="00776CEA" w:rsidRPr="00034910">
        <w:t>s</w:t>
      </w:r>
      <w:r>
        <w:t>’</w:t>
      </w:r>
      <w:r w:rsidR="00776CEA" w:rsidRPr="00034910">
        <w:t xml:space="preserve">exclama Dick </w:t>
      </w:r>
      <w:proofErr w:type="spellStart"/>
      <w:r w:rsidR="00776CEA" w:rsidRPr="00034910">
        <w:t>Fann</w:t>
      </w:r>
      <w:proofErr w:type="spellEnd"/>
      <w:r w:rsidR="00776CEA" w:rsidRPr="00034910">
        <w:t xml:space="preserve"> soudainement intéressé</w:t>
      </w:r>
      <w:r>
        <w:t>.</w:t>
      </w:r>
    </w:p>
    <w:p w14:paraId="26F51C08" w14:textId="77777777" w:rsidR="00E57EC9" w:rsidRDefault="00E57EC9" w:rsidP="00E57EC9">
      <w:r>
        <w:t>— </w:t>
      </w:r>
      <w:r w:rsidR="00776CEA" w:rsidRPr="00034910">
        <w:t>Ils ne me voyaient pas</w:t>
      </w:r>
      <w:r>
        <w:t xml:space="preserve">, </w:t>
      </w:r>
      <w:r w:rsidR="00776CEA" w:rsidRPr="00034910">
        <w:t>je n</w:t>
      </w:r>
      <w:r>
        <w:t>’</w:t>
      </w:r>
      <w:r w:rsidR="00776CEA" w:rsidRPr="00034910">
        <w:t>allais pas leur dire</w:t>
      </w:r>
      <w:r>
        <w:t xml:space="preserve"> : </w:t>
      </w:r>
      <w:r w:rsidR="00776CEA" w:rsidRPr="00034910">
        <w:t>Papa Larmette</w:t>
      </w:r>
      <w:r>
        <w:t xml:space="preserve">, </w:t>
      </w:r>
      <w:r w:rsidR="00776CEA" w:rsidRPr="00034910">
        <w:t>tu as été trop généreux avec moi dès le premier jour</w:t>
      </w:r>
      <w:r>
        <w:t xml:space="preserve">. </w:t>
      </w:r>
      <w:r w:rsidR="00776CEA" w:rsidRPr="00034910">
        <w:t>Quarante sous sur la route</w:t>
      </w:r>
      <w:r>
        <w:t xml:space="preserve">, </w:t>
      </w:r>
      <w:r w:rsidR="00776CEA" w:rsidRPr="00034910">
        <w:t>trois francs pour avoir rapporté des fleurs à l</w:t>
      </w:r>
      <w:r>
        <w:t>’</w:t>
      </w:r>
      <w:r w:rsidR="00776CEA" w:rsidRPr="00034910">
        <w:t>hôtel</w:t>
      </w:r>
      <w:r>
        <w:t xml:space="preserve">… </w:t>
      </w:r>
      <w:r w:rsidR="00776CEA" w:rsidRPr="00034910">
        <w:t>cent sous en quelques heures</w:t>
      </w:r>
      <w:r>
        <w:t xml:space="preserve">, </w:t>
      </w:r>
      <w:r w:rsidR="00776CEA" w:rsidRPr="00034910">
        <w:t>et c</w:t>
      </w:r>
      <w:r>
        <w:t>’</w:t>
      </w:r>
      <w:r w:rsidR="00776CEA" w:rsidRPr="00034910">
        <w:t>est comme cela tout le temps</w:t>
      </w:r>
      <w:r>
        <w:t xml:space="preserve">… </w:t>
      </w:r>
      <w:r w:rsidR="00776CEA" w:rsidRPr="00034910">
        <w:t>Trop de pourboires</w:t>
      </w:r>
      <w:r>
        <w:t xml:space="preserve">, </w:t>
      </w:r>
      <w:r w:rsidR="00776CEA" w:rsidRPr="00034910">
        <w:t>je t</w:t>
      </w:r>
      <w:r>
        <w:t>’</w:t>
      </w:r>
      <w:r w:rsidR="00776CEA" w:rsidRPr="00034910">
        <w:t>ai à l</w:t>
      </w:r>
      <w:r>
        <w:t>’</w:t>
      </w:r>
      <w:r w:rsidR="00776CEA" w:rsidRPr="00034910">
        <w:t>œil</w:t>
      </w:r>
      <w:r>
        <w:t>.</w:t>
      </w:r>
    </w:p>
    <w:p w14:paraId="7028C2BC" w14:textId="77777777" w:rsidR="00E57EC9" w:rsidRDefault="00E57EC9" w:rsidP="00E57EC9">
      <w:r>
        <w:lastRenderedPageBreak/>
        <w:t>— </w:t>
      </w:r>
      <w:r w:rsidR="00776CEA" w:rsidRPr="00034910">
        <w:t>Enfin</w:t>
      </w:r>
      <w:r>
        <w:t xml:space="preserve">, </w:t>
      </w:r>
      <w:r w:rsidR="00776CEA" w:rsidRPr="00034910">
        <w:t>que disait-il</w:t>
      </w:r>
      <w:r>
        <w:t xml:space="preserve"> ? </w:t>
      </w:r>
      <w:r w:rsidR="00776CEA" w:rsidRPr="00034910">
        <w:t>interrompit l</w:t>
      </w:r>
      <w:r>
        <w:t>’</w:t>
      </w:r>
      <w:r w:rsidR="00776CEA" w:rsidRPr="00034910">
        <w:t>interlocuteur du ve</w:t>
      </w:r>
      <w:r w:rsidR="00776CEA" w:rsidRPr="00034910">
        <w:t>r</w:t>
      </w:r>
      <w:r w:rsidR="00776CEA" w:rsidRPr="00034910">
        <w:t>beux gamin</w:t>
      </w:r>
      <w:r>
        <w:t>.</w:t>
      </w:r>
    </w:p>
    <w:p w14:paraId="7A41D4F8" w14:textId="77777777" w:rsidR="00E57EC9" w:rsidRDefault="00E57EC9" w:rsidP="00E57EC9">
      <w:r>
        <w:t>— </w:t>
      </w:r>
      <w:r w:rsidR="00776CEA" w:rsidRPr="00034910">
        <w:t xml:space="preserve">Il était dans sa logette avec le nommé </w:t>
      </w:r>
      <w:proofErr w:type="spellStart"/>
      <w:r w:rsidR="00776CEA" w:rsidRPr="00034910">
        <w:t>Davisse</w:t>
      </w:r>
      <w:proofErr w:type="spellEnd"/>
      <w:r>
        <w:t xml:space="preserve">. </w:t>
      </w:r>
      <w:r w:rsidR="00776CEA" w:rsidRPr="00034910">
        <w:t>Vous s</w:t>
      </w:r>
      <w:r w:rsidR="00776CEA" w:rsidRPr="00034910">
        <w:t>a</w:t>
      </w:r>
      <w:r w:rsidR="00776CEA" w:rsidRPr="00034910">
        <w:t>vez qu</w:t>
      </w:r>
      <w:r>
        <w:t>’</w:t>
      </w:r>
      <w:r w:rsidR="00776CEA" w:rsidRPr="00034910">
        <w:t>ils ont une cabine à deux couchettes</w:t>
      </w:r>
      <w:r>
        <w:t>.</w:t>
      </w:r>
    </w:p>
    <w:p w14:paraId="30599B99" w14:textId="77777777" w:rsidR="00E57EC9" w:rsidRDefault="00776CEA" w:rsidP="00E57EC9">
      <w:r w:rsidRPr="00034910">
        <w:t>Alors</w:t>
      </w:r>
      <w:r w:rsidR="00E57EC9">
        <w:t xml:space="preserve">, </w:t>
      </w:r>
      <w:r w:rsidRPr="00034910">
        <w:t xml:space="preserve">le </w:t>
      </w:r>
      <w:proofErr w:type="spellStart"/>
      <w:r w:rsidRPr="00034910">
        <w:t>Davisse</w:t>
      </w:r>
      <w:proofErr w:type="spellEnd"/>
      <w:r w:rsidRPr="00034910">
        <w:t xml:space="preserve"> a grogné</w:t>
      </w:r>
      <w:r w:rsidR="00E57EC9">
        <w:t> :</w:t>
      </w:r>
    </w:p>
    <w:p w14:paraId="082B2D86" w14:textId="77777777" w:rsidR="00E57EC9" w:rsidRDefault="00E57EC9" w:rsidP="00E57EC9">
      <w:r>
        <w:t>— </w:t>
      </w:r>
      <w:r w:rsidR="00776CEA" w:rsidRPr="00034910">
        <w:t>Volés</w:t>
      </w:r>
      <w:r>
        <w:t xml:space="preserve"> ! </w:t>
      </w:r>
      <w:r w:rsidR="00776CEA" w:rsidRPr="00034910">
        <w:t>Volés</w:t>
      </w:r>
      <w:r>
        <w:t xml:space="preserve">, </w:t>
      </w:r>
      <w:r w:rsidR="00776CEA" w:rsidRPr="00034910">
        <w:t>nos corindons</w:t>
      </w:r>
      <w:r>
        <w:t> !</w:t>
      </w:r>
    </w:p>
    <w:p w14:paraId="318884AB" w14:textId="77777777" w:rsidR="00E57EC9" w:rsidRDefault="00E57EC9" w:rsidP="00E57EC9">
      <w:r>
        <w:t>— </w:t>
      </w:r>
      <w:r w:rsidR="00776CEA" w:rsidRPr="00034910">
        <w:t>Tais-toi</w:t>
      </w:r>
      <w:r>
        <w:t xml:space="preserve">, </w:t>
      </w:r>
      <w:r w:rsidR="00776CEA" w:rsidRPr="00034910">
        <w:t>qu</w:t>
      </w:r>
      <w:r>
        <w:t>’</w:t>
      </w:r>
      <w:r w:rsidR="00776CEA" w:rsidRPr="00034910">
        <w:t>a dit l</w:t>
      </w:r>
      <w:r>
        <w:t>’</w:t>
      </w:r>
      <w:r w:rsidR="00776CEA" w:rsidRPr="00034910">
        <w:t>autre</w:t>
      </w:r>
      <w:r>
        <w:t xml:space="preserve">… </w:t>
      </w:r>
      <w:r w:rsidR="00776CEA" w:rsidRPr="00034910">
        <w:t>Parler ne vaut rien</w:t>
      </w:r>
      <w:r>
        <w:t xml:space="preserve">. </w:t>
      </w:r>
      <w:r w:rsidR="00776CEA" w:rsidRPr="00034910">
        <w:t>On les r</w:t>
      </w:r>
      <w:r w:rsidR="00776CEA" w:rsidRPr="00034910">
        <w:t>e</w:t>
      </w:r>
      <w:r w:rsidR="00776CEA" w:rsidRPr="00034910">
        <w:t>prendra</w:t>
      </w:r>
      <w:r>
        <w:t xml:space="preserve">, </w:t>
      </w:r>
      <w:r w:rsidR="00776CEA" w:rsidRPr="00034910">
        <w:t>sois tranquille</w:t>
      </w:r>
      <w:r>
        <w:t xml:space="preserve"> ! </w:t>
      </w:r>
      <w:r w:rsidR="00776CEA" w:rsidRPr="00034910">
        <w:t>Seulement tiens ta langue</w:t>
      </w:r>
      <w:r>
        <w:t>.</w:t>
      </w:r>
    </w:p>
    <w:p w14:paraId="572FCEC3" w14:textId="77777777" w:rsidR="00E57EC9" w:rsidRDefault="00776CEA" w:rsidP="00E57EC9">
      <w:r w:rsidRPr="00034910">
        <w:t>Et il s</w:t>
      </w:r>
      <w:r w:rsidR="00E57EC9">
        <w:t>’</w:t>
      </w:r>
      <w:r w:rsidRPr="00034910">
        <w:t>est mis à fredonner tout en rangeant ses petits bag</w:t>
      </w:r>
      <w:r w:rsidRPr="00034910">
        <w:t>a</w:t>
      </w:r>
      <w:r w:rsidRPr="00034910">
        <w:t>ges</w:t>
      </w:r>
      <w:r w:rsidR="00E57EC9">
        <w:t xml:space="preserve">. </w:t>
      </w:r>
      <w:r w:rsidRPr="00034910">
        <w:t>Au bout d</w:t>
      </w:r>
      <w:r w:rsidR="00E57EC9">
        <w:t>’</w:t>
      </w:r>
      <w:r w:rsidRPr="00034910">
        <w:t>un instant</w:t>
      </w:r>
      <w:r w:rsidR="00E57EC9">
        <w:t xml:space="preserve">, </w:t>
      </w:r>
      <w:r w:rsidRPr="00034910">
        <w:t>il s</w:t>
      </w:r>
      <w:r w:rsidR="00E57EC9">
        <w:t>’</w:t>
      </w:r>
      <w:r w:rsidRPr="00034910">
        <w:t>arrêta pour demander</w:t>
      </w:r>
      <w:r w:rsidR="00E57EC9">
        <w:t> :</w:t>
      </w:r>
    </w:p>
    <w:p w14:paraId="2D0746DD" w14:textId="77777777" w:rsidR="00E57EC9" w:rsidRDefault="00E57EC9" w:rsidP="00E57EC9">
      <w:r>
        <w:t>— </w:t>
      </w:r>
      <w:r w:rsidR="00776CEA" w:rsidRPr="00034910">
        <w:t xml:space="preserve">Tout le personnel de la </w:t>
      </w:r>
      <w:r w:rsidR="00BC2D44">
        <w:t>30</w:t>
      </w:r>
      <w:r>
        <w:t xml:space="preserve"> </w:t>
      </w:r>
      <w:r w:rsidR="00BC2D44">
        <w:t>H</w:t>
      </w:r>
      <w:r>
        <w:t xml:space="preserve"> </w:t>
      </w:r>
      <w:r w:rsidR="00BC2D44">
        <w:t>P</w:t>
      </w:r>
      <w:r>
        <w:t xml:space="preserve">… – </w:t>
      </w:r>
      <w:r w:rsidR="00BC2D44">
        <w:t>30</w:t>
      </w:r>
      <w:r>
        <w:t xml:space="preserve"> </w:t>
      </w:r>
      <w:r w:rsidR="00BC2D44">
        <w:t>H</w:t>
      </w:r>
      <w:r>
        <w:t xml:space="preserve"> </w:t>
      </w:r>
      <w:r w:rsidR="00BC2D44">
        <w:t>P</w:t>
      </w:r>
      <w:r>
        <w:t xml:space="preserve">, </w:t>
      </w:r>
      <w:r w:rsidR="00776CEA" w:rsidRPr="00034910">
        <w:t>vous co</w:t>
      </w:r>
      <w:r w:rsidR="00776CEA" w:rsidRPr="00034910">
        <w:t>m</w:t>
      </w:r>
      <w:r w:rsidR="00776CEA" w:rsidRPr="00034910">
        <w:t>prenez</w:t>
      </w:r>
      <w:r>
        <w:t xml:space="preserve">, </w:t>
      </w:r>
      <w:r w:rsidR="00776CEA" w:rsidRPr="00034910">
        <w:t>c</w:t>
      </w:r>
      <w:r>
        <w:t>’</w:t>
      </w:r>
      <w:r w:rsidR="00776CEA" w:rsidRPr="00034910">
        <w:t>est notre auto</w:t>
      </w:r>
      <w:r>
        <w:t xml:space="preserve"> ! – </w:t>
      </w:r>
      <w:r w:rsidR="00776CEA" w:rsidRPr="00034910">
        <w:t>Tout le personnel donc</w:t>
      </w:r>
      <w:r>
        <w:t xml:space="preserve">, </w:t>
      </w:r>
      <w:r w:rsidR="00776CEA" w:rsidRPr="00034910">
        <w:t>dit-il</w:t>
      </w:r>
      <w:r>
        <w:t xml:space="preserve">, </w:t>
      </w:r>
      <w:r w:rsidR="00776CEA" w:rsidRPr="00034910">
        <w:t>occupe des cabines sur le pont</w:t>
      </w:r>
      <w:r>
        <w:t> ?</w:t>
      </w:r>
    </w:p>
    <w:p w14:paraId="3D8ED29D" w14:textId="77777777" w:rsidR="00E57EC9" w:rsidRDefault="00E57EC9" w:rsidP="00E57EC9">
      <w:r>
        <w:t>— </w:t>
      </w:r>
      <w:r w:rsidR="00776CEA" w:rsidRPr="00034910">
        <w:t>Bien sûr</w:t>
      </w:r>
      <w:r>
        <w:t xml:space="preserve">, </w:t>
      </w:r>
      <w:r w:rsidR="00776CEA" w:rsidRPr="00034910">
        <w:t>la milliardaire ne se refuse rien</w:t>
      </w:r>
      <w:r>
        <w:t xml:space="preserve">. </w:t>
      </w:r>
      <w:r w:rsidR="00776CEA" w:rsidRPr="00034910">
        <w:t>Elle occupe l</w:t>
      </w:r>
      <w:r>
        <w:t>’</w:t>
      </w:r>
      <w:r w:rsidR="00776CEA" w:rsidRPr="00034910">
        <w:t>appartement 2</w:t>
      </w:r>
      <w:r>
        <w:t xml:space="preserve"> ; </w:t>
      </w:r>
      <w:r w:rsidR="00776CEA" w:rsidRPr="00034910">
        <w:t>la dame de compagnie est à côté</w:t>
      </w:r>
      <w:r>
        <w:t xml:space="preserve">, </w:t>
      </w:r>
      <w:r w:rsidR="00776CEA" w:rsidRPr="00034910">
        <w:t>au 1</w:t>
      </w:r>
      <w:r>
        <w:t xml:space="preserve">. </w:t>
      </w:r>
      <w:r w:rsidR="00776CEA" w:rsidRPr="00034910">
        <w:t>Le m</w:t>
      </w:r>
      <w:r w:rsidR="00776CEA" w:rsidRPr="00034910">
        <w:t>é</w:t>
      </w:r>
      <w:r w:rsidR="00776CEA" w:rsidRPr="00034910">
        <w:t>canicien et le groom ont la cabine 16</w:t>
      </w:r>
      <w:r>
        <w:t xml:space="preserve">, </w:t>
      </w:r>
      <w:r w:rsidR="00776CEA" w:rsidRPr="00034910">
        <w:t>deux couchettes</w:t>
      </w:r>
      <w:r>
        <w:t>…</w:t>
      </w:r>
    </w:p>
    <w:p w14:paraId="4FC6FC95" w14:textId="77777777" w:rsidR="00E57EC9" w:rsidRDefault="00E57EC9" w:rsidP="00E57EC9">
      <w:r>
        <w:t>— </w:t>
      </w:r>
      <w:r w:rsidR="00776CEA" w:rsidRPr="00034910">
        <w:t>Parfait</w:t>
      </w:r>
      <w:r>
        <w:t xml:space="preserve"> ! </w:t>
      </w:r>
      <w:r w:rsidR="00776CEA" w:rsidRPr="00034910">
        <w:t>cela suffit</w:t>
      </w:r>
      <w:r>
        <w:t>.</w:t>
      </w:r>
    </w:p>
    <w:p w14:paraId="42088D12" w14:textId="77777777" w:rsidR="00E57EC9" w:rsidRDefault="00E57EC9" w:rsidP="00E57EC9">
      <w:r>
        <w:t>— </w:t>
      </w:r>
      <w:r w:rsidR="00776CEA" w:rsidRPr="00034910">
        <w:t>Alors</w:t>
      </w:r>
      <w:r>
        <w:t xml:space="preserve">, </w:t>
      </w:r>
      <w:r w:rsidR="00776CEA" w:rsidRPr="00034910">
        <w:t>conclut le gamin</w:t>
      </w:r>
      <w:r>
        <w:t xml:space="preserve">, </w:t>
      </w:r>
      <w:r w:rsidR="00776CEA" w:rsidRPr="00034910">
        <w:t>j</w:t>
      </w:r>
      <w:r>
        <w:t>’</w:t>
      </w:r>
      <w:r w:rsidR="00776CEA" w:rsidRPr="00034910">
        <w:t>ai filé comme une souris et je venais conter l</w:t>
      </w:r>
      <w:r>
        <w:t>’</w:t>
      </w:r>
      <w:r w:rsidR="00776CEA" w:rsidRPr="00034910">
        <w:t>affaire à la demoiselle quand</w:t>
      </w:r>
      <w:r>
        <w:t xml:space="preserve">… </w:t>
      </w:r>
      <w:r w:rsidR="00776CEA" w:rsidRPr="00034910">
        <w:t>j</w:t>
      </w:r>
      <w:r>
        <w:t>’</w:t>
      </w:r>
      <w:r w:rsidR="00776CEA" w:rsidRPr="00034910">
        <w:t>ai l</w:t>
      </w:r>
      <w:r>
        <w:t>’</w:t>
      </w:r>
      <w:r w:rsidR="00776CEA" w:rsidRPr="00034910">
        <w:t>oreille fine</w:t>
      </w:r>
      <w:r>
        <w:t xml:space="preserve">, </w:t>
      </w:r>
      <w:r w:rsidR="00776CEA" w:rsidRPr="00034910">
        <w:t>j</w:t>
      </w:r>
      <w:r>
        <w:t>’</w:t>
      </w:r>
      <w:r w:rsidR="00776CEA" w:rsidRPr="00034910">
        <w:t>aime mieux cela qu</w:t>
      </w:r>
      <w:r>
        <w:t>’</w:t>
      </w:r>
      <w:r w:rsidR="00776CEA" w:rsidRPr="00034910">
        <w:t>être sourd</w:t>
      </w:r>
      <w:r>
        <w:t xml:space="preserve">, </w:t>
      </w:r>
      <w:r w:rsidR="00776CEA" w:rsidRPr="00034910">
        <w:t>et vous aussi</w:t>
      </w:r>
      <w:r>
        <w:t xml:space="preserve">, </w:t>
      </w:r>
      <w:r w:rsidR="00776CEA" w:rsidRPr="00034910">
        <w:t>pas vrai</w:t>
      </w:r>
      <w:r>
        <w:t xml:space="preserve"> ? </w:t>
      </w:r>
      <w:r w:rsidR="00776CEA" w:rsidRPr="00034910">
        <w:t>donc j</w:t>
      </w:r>
      <w:r>
        <w:t>’</w:t>
      </w:r>
      <w:r w:rsidR="00776CEA" w:rsidRPr="00034910">
        <w:t>ai entendu quelques mots de votre conversation</w:t>
      </w:r>
      <w:r>
        <w:t xml:space="preserve">… </w:t>
      </w:r>
      <w:r w:rsidR="00776CEA" w:rsidRPr="00034910">
        <w:t>et je me suis tordu</w:t>
      </w:r>
      <w:r>
        <w:t xml:space="preserve">, </w:t>
      </w:r>
      <w:r w:rsidR="00776CEA" w:rsidRPr="00034910">
        <w:t>positivement</w:t>
      </w:r>
      <w:r>
        <w:t xml:space="preserve">… </w:t>
      </w:r>
      <w:r w:rsidR="00776CEA" w:rsidRPr="00034910">
        <w:t>Tantôt je me méfiais de vous</w:t>
      </w:r>
      <w:r>
        <w:t xml:space="preserve">… </w:t>
      </w:r>
      <w:r w:rsidR="00776CEA" w:rsidRPr="00034910">
        <w:t>je me confiais</w:t>
      </w:r>
      <w:r>
        <w:t xml:space="preserve"> : </w:t>
      </w:r>
      <w:r w:rsidR="00776CEA" w:rsidRPr="00034910">
        <w:t xml:space="preserve">Ce </w:t>
      </w:r>
      <w:proofErr w:type="spellStart"/>
      <w:r w:rsidR="00776CEA" w:rsidRPr="00034910">
        <w:t>Frachay</w:t>
      </w:r>
      <w:proofErr w:type="spellEnd"/>
      <w:r w:rsidR="00776CEA" w:rsidRPr="00034910">
        <w:t>-là accepte des cigares du nommé La</w:t>
      </w:r>
      <w:r w:rsidR="00776CEA" w:rsidRPr="00034910">
        <w:t>r</w:t>
      </w:r>
      <w:r w:rsidR="00776CEA" w:rsidRPr="00034910">
        <w:t>mette</w:t>
      </w:r>
      <w:r>
        <w:t xml:space="preserve">… </w:t>
      </w:r>
      <w:r w:rsidR="00776CEA" w:rsidRPr="00034910">
        <w:t>je crois que le patron a eu du nez de me charger de vei</w:t>
      </w:r>
      <w:r w:rsidR="00776CEA" w:rsidRPr="00034910">
        <w:t>l</w:t>
      </w:r>
      <w:r w:rsidR="00776CEA" w:rsidRPr="00034910">
        <w:t xml:space="preserve">ler sur Mamzelle </w:t>
      </w:r>
      <w:proofErr w:type="spellStart"/>
      <w:r w:rsidR="00776CEA" w:rsidRPr="00034910">
        <w:t>Fleuriane</w:t>
      </w:r>
      <w:proofErr w:type="spellEnd"/>
      <w:r>
        <w:t>.</w:t>
      </w:r>
    </w:p>
    <w:p w14:paraId="1C4D1569" w14:textId="77777777" w:rsidR="00E57EC9" w:rsidRDefault="00776CEA" w:rsidP="00E57EC9">
      <w:r w:rsidRPr="00034910">
        <w:t>Brusquement</w:t>
      </w:r>
      <w:r w:rsidR="00E57EC9">
        <w:t xml:space="preserve">, </w:t>
      </w:r>
      <w:r w:rsidRPr="00034910">
        <w:t>il prit un ton suppliant</w:t>
      </w:r>
      <w:r w:rsidR="00E57EC9">
        <w:t> :</w:t>
      </w:r>
    </w:p>
    <w:p w14:paraId="7AAE61C6" w14:textId="77777777" w:rsidR="00E57EC9" w:rsidRDefault="00E57EC9" w:rsidP="00E57EC9">
      <w:r>
        <w:lastRenderedPageBreak/>
        <w:t>— </w:t>
      </w:r>
      <w:r w:rsidR="00776CEA" w:rsidRPr="00034910">
        <w:t>Seulement</w:t>
      </w:r>
      <w:r>
        <w:t xml:space="preserve">, </w:t>
      </w:r>
      <w:r w:rsidR="00776CEA" w:rsidRPr="00034910">
        <w:t>patron</w:t>
      </w:r>
      <w:r>
        <w:t xml:space="preserve">, </w:t>
      </w:r>
      <w:r w:rsidR="00776CEA" w:rsidRPr="00034910">
        <w:t>maintenant qu</w:t>
      </w:r>
      <w:r>
        <w:t>’</w:t>
      </w:r>
      <w:r w:rsidR="00776CEA" w:rsidRPr="00034910">
        <w:t>on s</w:t>
      </w:r>
      <w:r>
        <w:t>’</w:t>
      </w:r>
      <w:r w:rsidR="00776CEA" w:rsidRPr="00034910">
        <w:t>est reconnu</w:t>
      </w:r>
      <w:r>
        <w:t xml:space="preserve">, </w:t>
      </w:r>
      <w:r w:rsidR="00776CEA" w:rsidRPr="00034910">
        <w:t>vous me ferez travailler avec vous</w:t>
      </w:r>
      <w:r>
        <w:t>.</w:t>
      </w:r>
    </w:p>
    <w:p w14:paraId="3CAD659A" w14:textId="77777777" w:rsidR="00E57EC9" w:rsidRDefault="00E57EC9" w:rsidP="00E57EC9">
      <w:r>
        <w:t>— </w:t>
      </w:r>
      <w:r w:rsidR="00776CEA" w:rsidRPr="00034910">
        <w:t>Je te le promets</w:t>
      </w:r>
      <w:r>
        <w:t xml:space="preserve">, </w:t>
      </w:r>
      <w:r w:rsidR="00776CEA" w:rsidRPr="00034910">
        <w:t>mon brave Jean</w:t>
      </w:r>
      <w:r>
        <w:t xml:space="preserve">. </w:t>
      </w:r>
      <w:r w:rsidR="00776CEA" w:rsidRPr="00034910">
        <w:t>Par exemple</w:t>
      </w:r>
      <w:r>
        <w:t xml:space="preserve">, </w:t>
      </w:r>
      <w:r w:rsidR="00776CEA" w:rsidRPr="00034910">
        <w:t>personne ne doit se douter de notre entente</w:t>
      </w:r>
      <w:r>
        <w:t xml:space="preserve">. </w:t>
      </w:r>
      <w:r w:rsidR="00776CEA" w:rsidRPr="00034910">
        <w:t>Il sera bon même que tu m</w:t>
      </w:r>
      <w:r w:rsidR="00776CEA" w:rsidRPr="00034910">
        <w:t>a</w:t>
      </w:r>
      <w:r w:rsidR="00776CEA" w:rsidRPr="00034910">
        <w:t>nifestes de l</w:t>
      </w:r>
      <w:r>
        <w:t>’</w:t>
      </w:r>
      <w:r w:rsidR="00776CEA" w:rsidRPr="00034910">
        <w:t>éloignement pour moi</w:t>
      </w:r>
      <w:r>
        <w:t>.</w:t>
      </w:r>
    </w:p>
    <w:p w14:paraId="4E4F3FDF" w14:textId="77777777" w:rsidR="00E57EC9" w:rsidRDefault="00776CEA" w:rsidP="00E57EC9">
      <w:r w:rsidRPr="00034910">
        <w:t>Et tous deux se séparèrent</w:t>
      </w:r>
      <w:r w:rsidR="00E57EC9">
        <w:t xml:space="preserve">. </w:t>
      </w:r>
      <w:r w:rsidRPr="00034910">
        <w:t>Le dîner rassembla tout le monde dans la somptueuse salle à manger du paquebot</w:t>
      </w:r>
      <w:r w:rsidR="00E57EC9">
        <w:t xml:space="preserve">. </w:t>
      </w:r>
      <w:r w:rsidRPr="00034910">
        <w:t>La mer étant douce</w:t>
      </w:r>
      <w:r w:rsidR="00E57EC9">
        <w:t xml:space="preserve">, </w:t>
      </w:r>
      <w:r w:rsidRPr="00034910">
        <w:t>il y avait peu de malades et l</w:t>
      </w:r>
      <w:r w:rsidR="00E57EC9">
        <w:t>’</w:t>
      </w:r>
      <w:r w:rsidRPr="00034910">
        <w:t>assemblée fut no</w:t>
      </w:r>
      <w:r w:rsidRPr="00034910">
        <w:t>m</w:t>
      </w:r>
      <w:r w:rsidRPr="00034910">
        <w:t>breuse</w:t>
      </w:r>
      <w:r w:rsidR="00E57EC9">
        <w:t>.</w:t>
      </w:r>
    </w:p>
    <w:p w14:paraId="5B591F21" w14:textId="556C968E" w:rsidR="00E57EC9" w:rsidRDefault="00776CEA" w:rsidP="00E57EC9">
      <w:r w:rsidRPr="00034910">
        <w:t>Larmette amusa l</w:t>
      </w:r>
      <w:r w:rsidR="00E57EC9">
        <w:t>’</w:t>
      </w:r>
      <w:r w:rsidRPr="00034910">
        <w:t>assistance par des anecdotes gaiement narrées</w:t>
      </w:r>
      <w:r w:rsidR="00E57EC9">
        <w:t xml:space="preserve">. </w:t>
      </w:r>
      <w:r w:rsidRPr="00034910">
        <w:t>Mais lorsque l</w:t>
      </w:r>
      <w:r w:rsidR="00E57EC9">
        <w:t>’</w:t>
      </w:r>
      <w:r w:rsidRPr="00034910">
        <w:t>on passa au salon</w:t>
      </w:r>
      <w:r w:rsidR="00E57EC9">
        <w:t xml:space="preserve">, </w:t>
      </w:r>
      <w:r w:rsidRPr="00034910">
        <w:t>où des virtuoses avaient promis un concert</w:t>
      </w:r>
      <w:r w:rsidR="00E57EC9">
        <w:t xml:space="preserve">, </w:t>
      </w:r>
      <w:r w:rsidRPr="00034910">
        <w:t>il prétexta un malaise subit et se r</w:t>
      </w:r>
      <w:r w:rsidRPr="00034910">
        <w:t>e</w:t>
      </w:r>
      <w:r w:rsidRPr="00034910">
        <w:t>tira</w:t>
      </w:r>
      <w:r w:rsidR="00E57EC9">
        <w:t xml:space="preserve">, </w:t>
      </w:r>
      <w:r w:rsidRPr="00034910">
        <w:t>non sans avoir susurré à l</w:t>
      </w:r>
      <w:r w:rsidR="00E57EC9">
        <w:t>’</w:t>
      </w:r>
      <w:r w:rsidRPr="00034910">
        <w:t xml:space="preserve">oreille de </w:t>
      </w:r>
      <w:r w:rsidR="00E57EC9">
        <w:t>M</w:t>
      </w:r>
      <w:r w:rsidR="00E57EC9" w:rsidRPr="00E57EC9">
        <w:rPr>
          <w:vertAlign w:val="superscript"/>
        </w:rPr>
        <w:t>me</w:t>
      </w:r>
      <w:r w:rsidR="00E57EC9">
        <w:t> </w:t>
      </w:r>
      <w:proofErr w:type="spellStart"/>
      <w:r w:rsidRPr="00034910">
        <w:t>Patorne</w:t>
      </w:r>
      <w:proofErr w:type="spellEnd"/>
      <w:r w:rsidRPr="00034910">
        <w:t xml:space="preserve"> dont la figure hommasse s</w:t>
      </w:r>
      <w:r w:rsidR="00E57EC9">
        <w:t>’</w:t>
      </w:r>
      <w:r w:rsidRPr="00034910">
        <w:t>épanouit</w:t>
      </w:r>
      <w:r w:rsidR="00E57EC9">
        <w:t> :</w:t>
      </w:r>
    </w:p>
    <w:p w14:paraId="3B7F02BB" w14:textId="77777777" w:rsidR="00E57EC9" w:rsidRDefault="00E57EC9" w:rsidP="00E57EC9">
      <w:r>
        <w:t>— </w:t>
      </w:r>
      <w:r w:rsidR="00776CEA" w:rsidRPr="00034910">
        <w:t>J</w:t>
      </w:r>
      <w:r>
        <w:t>’</w:t>
      </w:r>
      <w:r w:rsidR="00776CEA" w:rsidRPr="00034910">
        <w:t>ai fait porter des roses dans votre cabine</w:t>
      </w:r>
      <w:r>
        <w:t xml:space="preserve">, </w:t>
      </w:r>
      <w:r w:rsidR="00776CEA" w:rsidRPr="00034910">
        <w:t>ô douce amie</w:t>
      </w:r>
      <w:r>
        <w:t xml:space="preserve"> ! </w:t>
      </w:r>
      <w:r w:rsidR="00776CEA" w:rsidRPr="00034910">
        <w:t>Elles figurent ma pensée qui</w:t>
      </w:r>
      <w:r>
        <w:t xml:space="preserve">, </w:t>
      </w:r>
      <w:r w:rsidR="00776CEA" w:rsidRPr="00034910">
        <w:t>jusqu</w:t>
      </w:r>
      <w:r>
        <w:t>’</w:t>
      </w:r>
      <w:r w:rsidR="00776CEA" w:rsidRPr="00034910">
        <w:t>à demain où je vous reverrai</w:t>
      </w:r>
      <w:r>
        <w:t xml:space="preserve">, </w:t>
      </w:r>
      <w:r w:rsidR="00776CEA" w:rsidRPr="00034910">
        <w:t>sera constamment avec vous</w:t>
      </w:r>
      <w:r>
        <w:t>.</w:t>
      </w:r>
    </w:p>
    <w:p w14:paraId="01AF455C" w14:textId="77777777" w:rsidR="00E57EC9" w:rsidRDefault="00776CEA" w:rsidP="00E57EC9">
      <w:r w:rsidRPr="00034910">
        <w:t>Plus bas encore</w:t>
      </w:r>
      <w:r w:rsidR="00E57EC9">
        <w:t xml:space="preserve">, </w:t>
      </w:r>
      <w:r w:rsidRPr="00034910">
        <w:t>il ajouta</w:t>
      </w:r>
      <w:r w:rsidR="00E57EC9">
        <w:t> :</w:t>
      </w:r>
    </w:p>
    <w:p w14:paraId="13437F12" w14:textId="7F276AD8" w:rsidR="00E57EC9" w:rsidRDefault="00E57EC9" w:rsidP="00E57EC9">
      <w:r>
        <w:t>— </w:t>
      </w:r>
      <w:r w:rsidR="00776CEA" w:rsidRPr="00034910">
        <w:t>J</w:t>
      </w:r>
      <w:r>
        <w:t>’</w:t>
      </w:r>
      <w:r w:rsidR="00776CEA" w:rsidRPr="00034910">
        <w:t xml:space="preserve">en ai également fait remettre chez </w:t>
      </w:r>
      <w:r>
        <w:t>M</w:t>
      </w:r>
      <w:r w:rsidRPr="00E57EC9">
        <w:rPr>
          <w:vertAlign w:val="superscript"/>
        </w:rPr>
        <w:t>lle</w:t>
      </w:r>
      <w:r>
        <w:t> </w:t>
      </w:r>
      <w:r w:rsidR="00776CEA" w:rsidRPr="00034910">
        <w:t>Defrance</w:t>
      </w:r>
      <w:r>
        <w:t xml:space="preserve">, </w:t>
      </w:r>
      <w:r w:rsidR="00776CEA" w:rsidRPr="00034910">
        <w:t>la propriétaire de l</w:t>
      </w:r>
      <w:r>
        <w:t>’</w:t>
      </w:r>
      <w:r w:rsidR="00776CEA" w:rsidRPr="00034910">
        <w:t>automobile qui m</w:t>
      </w:r>
      <w:r>
        <w:t>’</w:t>
      </w:r>
      <w:r w:rsidR="00776CEA" w:rsidRPr="00034910">
        <w:t>a porté secours sur la route du Havre</w:t>
      </w:r>
      <w:r>
        <w:t>.</w:t>
      </w:r>
    </w:p>
    <w:p w14:paraId="71AA4C2B" w14:textId="77777777" w:rsidR="00E57EC9" w:rsidRDefault="00776CEA" w:rsidP="00E57EC9">
      <w:r w:rsidRPr="00034910">
        <w:t>Il y avait dans l</w:t>
      </w:r>
      <w:r w:rsidR="00E57EC9">
        <w:t>’</w:t>
      </w:r>
      <w:r w:rsidRPr="00034910">
        <w:t xml:space="preserve">accent un tel dédain pour </w:t>
      </w:r>
      <w:proofErr w:type="spellStart"/>
      <w:r w:rsidRPr="00034910">
        <w:t>Fleuriane</w:t>
      </w:r>
      <w:proofErr w:type="spellEnd"/>
      <w:r w:rsidRPr="00034910">
        <w:t xml:space="preserve"> que </w:t>
      </w:r>
      <w:proofErr w:type="spellStart"/>
      <w:r w:rsidRPr="00034910">
        <w:t>P</w:t>
      </w:r>
      <w:r w:rsidRPr="00034910">
        <w:t>a</w:t>
      </w:r>
      <w:r w:rsidRPr="00034910">
        <w:t>torne</w:t>
      </w:r>
      <w:proofErr w:type="spellEnd"/>
      <w:r w:rsidRPr="00034910">
        <w:t xml:space="preserve"> pensa s</w:t>
      </w:r>
      <w:r w:rsidR="00E57EC9">
        <w:t>’</w:t>
      </w:r>
      <w:r w:rsidRPr="00034910">
        <w:t>évanouir de plaisir</w:t>
      </w:r>
      <w:r w:rsidR="00E57EC9">
        <w:t>.</w:t>
      </w:r>
    </w:p>
    <w:p w14:paraId="018C2120" w14:textId="77777777" w:rsidR="00E57EC9" w:rsidRDefault="00776CEA" w:rsidP="00E57EC9">
      <w:r w:rsidRPr="00034910">
        <w:t>Et il disparut</w:t>
      </w:r>
      <w:r w:rsidR="00E57EC9">
        <w:t xml:space="preserve">. </w:t>
      </w:r>
      <w:r w:rsidRPr="00034910">
        <w:t xml:space="preserve">Sur un signe discret de Dick </w:t>
      </w:r>
      <w:proofErr w:type="spellStart"/>
      <w:r w:rsidRPr="00034910">
        <w:t>Fann</w:t>
      </w:r>
      <w:proofErr w:type="spellEnd"/>
      <w:r w:rsidR="00E57EC9">
        <w:t xml:space="preserve">, </w:t>
      </w:r>
      <w:r w:rsidRPr="00034910">
        <w:t xml:space="preserve">Jean </w:t>
      </w:r>
      <w:proofErr w:type="spellStart"/>
      <w:r w:rsidRPr="00034910">
        <w:t>Brot</w:t>
      </w:r>
      <w:proofErr w:type="spellEnd"/>
      <w:r w:rsidRPr="00034910">
        <w:t xml:space="preserve"> s</w:t>
      </w:r>
      <w:r w:rsidR="00E57EC9">
        <w:t>’</w:t>
      </w:r>
      <w:r w:rsidRPr="00034910">
        <w:t>était éloigné de son côté</w:t>
      </w:r>
      <w:r w:rsidR="00E57EC9">
        <w:t xml:space="preserve">. </w:t>
      </w:r>
      <w:r w:rsidRPr="00034910">
        <w:t>Une demi-heure plus tard</w:t>
      </w:r>
      <w:r w:rsidR="00E57EC9">
        <w:t xml:space="preserve">, </w:t>
      </w:r>
      <w:r w:rsidRPr="00034910">
        <w:t>il rentrait dans le salon</w:t>
      </w:r>
      <w:r w:rsidR="00E57EC9">
        <w:t>.</w:t>
      </w:r>
    </w:p>
    <w:p w14:paraId="555ACF97" w14:textId="77777777" w:rsidR="00E57EC9" w:rsidRDefault="00776CEA" w:rsidP="00E57EC9">
      <w:r w:rsidRPr="00034910">
        <w:t>Un monsieur plaquait à ce moment des accords tonitruants sur le piano</w:t>
      </w:r>
      <w:r w:rsidR="00E57EC9">
        <w:t xml:space="preserve">, </w:t>
      </w:r>
      <w:r w:rsidRPr="00034910">
        <w:t>tandis qu</w:t>
      </w:r>
      <w:r w:rsidR="00E57EC9">
        <w:t>’</w:t>
      </w:r>
      <w:r w:rsidRPr="00034910">
        <w:t>une dame</w:t>
      </w:r>
      <w:r w:rsidR="00E57EC9">
        <w:t xml:space="preserve">, </w:t>
      </w:r>
      <w:r w:rsidRPr="00034910">
        <w:t xml:space="preserve">ouvrant la </w:t>
      </w:r>
      <w:r w:rsidRPr="00034910">
        <w:lastRenderedPageBreak/>
        <w:t>bouche comme si elle voulait dévorer les assistants</w:t>
      </w:r>
      <w:r w:rsidR="00E57EC9">
        <w:t xml:space="preserve">, </w:t>
      </w:r>
      <w:r w:rsidRPr="00034910">
        <w:t>clamait désespérément un air d</w:t>
      </w:r>
      <w:r w:rsidR="00E57EC9">
        <w:t>’</w:t>
      </w:r>
      <w:r w:rsidRPr="00034910">
        <w:t>opéra</w:t>
      </w:r>
      <w:r w:rsidR="00E57EC9">
        <w:t>.</w:t>
      </w:r>
    </w:p>
    <w:p w14:paraId="3BADD2AE" w14:textId="77777777" w:rsidR="00E57EC9" w:rsidRDefault="00776CEA" w:rsidP="00E57EC9">
      <w:r w:rsidRPr="00034910">
        <w:t xml:space="preserve">Profitant du vacarme produit par cette explosion de </w:t>
      </w:r>
      <w:r w:rsidRPr="00034910">
        <w:rPr>
          <w:i/>
          <w:iCs/>
        </w:rPr>
        <w:t>grande musique</w:t>
      </w:r>
      <w:r w:rsidR="00E57EC9">
        <w:rPr>
          <w:i/>
          <w:iCs/>
        </w:rPr>
        <w:t xml:space="preserve">, </w:t>
      </w:r>
      <w:r w:rsidRPr="00034910">
        <w:t>le gamin se glissa derrière le siège du détective et</w:t>
      </w:r>
      <w:r w:rsidR="00E57EC9">
        <w:t xml:space="preserve">, </w:t>
      </w:r>
      <w:r w:rsidRPr="00034910">
        <w:t>tout en s</w:t>
      </w:r>
      <w:r w:rsidR="00E57EC9">
        <w:t>’</w:t>
      </w:r>
      <w:r w:rsidRPr="00034910">
        <w:t>asseyant lui-même</w:t>
      </w:r>
      <w:r w:rsidR="00E57EC9">
        <w:t xml:space="preserve">, </w:t>
      </w:r>
      <w:r w:rsidRPr="00034910">
        <w:t>il murmura dans un souffle</w:t>
      </w:r>
      <w:r w:rsidR="00E57EC9">
        <w:t> :</w:t>
      </w:r>
    </w:p>
    <w:p w14:paraId="1D96F761" w14:textId="77777777" w:rsidR="00E57EC9" w:rsidRDefault="00E57EC9" w:rsidP="00E57EC9">
      <w:r>
        <w:t>— </w:t>
      </w:r>
      <w:r w:rsidR="00776CEA" w:rsidRPr="00034910">
        <w:t>Il est couché</w:t>
      </w:r>
      <w:r>
        <w:t xml:space="preserve">, </w:t>
      </w:r>
      <w:r w:rsidR="00776CEA" w:rsidRPr="00034910">
        <w:t>il dort</w:t>
      </w:r>
      <w:r>
        <w:t>.</w:t>
      </w:r>
    </w:p>
    <w:p w14:paraId="79BAE36C" w14:textId="77777777" w:rsidR="00E57EC9" w:rsidRDefault="00776CEA" w:rsidP="00E57EC9">
      <w:r w:rsidRPr="00034910">
        <w:t>Vers onze heures</w:t>
      </w:r>
      <w:r w:rsidR="00E57EC9">
        <w:t xml:space="preserve">, </w:t>
      </w:r>
      <w:r w:rsidRPr="00034910">
        <w:t>l</w:t>
      </w:r>
      <w:r w:rsidR="00E57EC9">
        <w:t>’</w:t>
      </w:r>
      <w:r w:rsidRPr="00034910">
        <w:t>assemblée se dispersa</w:t>
      </w:r>
      <w:r w:rsidR="00E57EC9">
        <w:t xml:space="preserve">, </w:t>
      </w:r>
      <w:r w:rsidRPr="00034910">
        <w:t>chacun reg</w:t>
      </w:r>
      <w:r w:rsidRPr="00034910">
        <w:t>a</w:t>
      </w:r>
      <w:r w:rsidRPr="00034910">
        <w:t>gnant sa cabine</w:t>
      </w:r>
      <w:r w:rsidR="00E57EC9">
        <w:t>.</w:t>
      </w:r>
    </w:p>
    <w:p w14:paraId="33AEAC51" w14:textId="77777777" w:rsidR="00E57EC9" w:rsidRDefault="00E57EC9" w:rsidP="00E57EC9">
      <w:r>
        <w:t>…</w:t>
      </w:r>
    </w:p>
    <w:p w14:paraId="025BFF99" w14:textId="77777777" w:rsidR="00E57EC9" w:rsidRDefault="00776CEA" w:rsidP="00E57EC9">
      <w:r w:rsidRPr="00C002E9">
        <w:t xml:space="preserve">Il </w:t>
      </w:r>
      <w:r w:rsidRPr="00034910">
        <w:t xml:space="preserve">faisait grand jour quand Dick </w:t>
      </w:r>
      <w:proofErr w:type="spellStart"/>
      <w:r w:rsidRPr="00034910">
        <w:t>Fann</w:t>
      </w:r>
      <w:proofErr w:type="spellEnd"/>
      <w:r w:rsidRPr="00034910">
        <w:t xml:space="preserve"> ouvrit les yeux</w:t>
      </w:r>
      <w:r w:rsidR="00E57EC9">
        <w:t>.</w:t>
      </w:r>
    </w:p>
    <w:p w14:paraId="49AC4ADF" w14:textId="77777777" w:rsidR="00E57EC9" w:rsidRDefault="00776CEA" w:rsidP="00E57EC9">
      <w:r w:rsidRPr="00034910">
        <w:t>Un instant il s</w:t>
      </w:r>
      <w:r w:rsidR="00E57EC9">
        <w:t>’</w:t>
      </w:r>
      <w:r w:rsidRPr="00034910">
        <w:t>allongea sur son étroite couchette</w:t>
      </w:r>
      <w:r w:rsidR="00E57EC9">
        <w:t xml:space="preserve">, </w:t>
      </w:r>
      <w:r w:rsidRPr="00034910">
        <w:t xml:space="preserve">au-dessus de laquelle se trouvait celle occupée par Jean </w:t>
      </w:r>
      <w:proofErr w:type="spellStart"/>
      <w:r w:rsidRPr="00034910">
        <w:t>Brot</w:t>
      </w:r>
      <w:proofErr w:type="spellEnd"/>
      <w:r w:rsidR="00E57EC9">
        <w:t xml:space="preserve">. </w:t>
      </w:r>
      <w:r w:rsidRPr="00034910">
        <w:t>Après quoi</w:t>
      </w:r>
      <w:r w:rsidR="00E57EC9">
        <w:t xml:space="preserve">, </w:t>
      </w:r>
      <w:r w:rsidRPr="00034910">
        <w:t>il se passa la main sur le front en grommelant</w:t>
      </w:r>
      <w:r w:rsidR="00E57EC9">
        <w:t> :</w:t>
      </w:r>
    </w:p>
    <w:p w14:paraId="18BA595B" w14:textId="77777777" w:rsidR="00E57EC9" w:rsidRDefault="00E57EC9" w:rsidP="00E57EC9">
      <w:r>
        <w:t>— </w:t>
      </w:r>
      <w:r w:rsidR="00776CEA" w:rsidRPr="00034910">
        <w:t>C</w:t>
      </w:r>
      <w:r>
        <w:t>’</w:t>
      </w:r>
      <w:r w:rsidR="00776CEA" w:rsidRPr="00034910">
        <w:t>est curieux comme j</w:t>
      </w:r>
      <w:r>
        <w:t>’</w:t>
      </w:r>
      <w:r w:rsidR="00776CEA" w:rsidRPr="00034910">
        <w:t>ai la tête vide</w:t>
      </w:r>
      <w:r>
        <w:t xml:space="preserve">. </w:t>
      </w:r>
      <w:r w:rsidR="00776CEA" w:rsidRPr="00034910">
        <w:t>Tout à fait vide</w:t>
      </w:r>
      <w:r>
        <w:t xml:space="preserve">, </w:t>
      </w:r>
      <w:r w:rsidR="00776CEA" w:rsidRPr="00034910">
        <w:t>et lourde</w:t>
      </w:r>
      <w:r>
        <w:t xml:space="preserve">… </w:t>
      </w:r>
      <w:r w:rsidR="00776CEA" w:rsidRPr="00034910">
        <w:t>Ces cabines sont véritablement trop exiguës</w:t>
      </w:r>
      <w:r>
        <w:t xml:space="preserve"> : </w:t>
      </w:r>
      <w:r w:rsidR="00776CEA" w:rsidRPr="00034910">
        <w:t>on ma</w:t>
      </w:r>
      <w:r w:rsidR="00776CEA" w:rsidRPr="00034910">
        <w:t>n</w:t>
      </w:r>
      <w:r w:rsidR="00776CEA" w:rsidRPr="00034910">
        <w:t>que d</w:t>
      </w:r>
      <w:r>
        <w:t>’</w:t>
      </w:r>
      <w:r w:rsidR="00776CEA" w:rsidRPr="00034910">
        <w:t>air</w:t>
      </w:r>
      <w:r>
        <w:t>.</w:t>
      </w:r>
    </w:p>
    <w:p w14:paraId="419DF6E4" w14:textId="77777777" w:rsidR="00E57EC9" w:rsidRDefault="00776CEA" w:rsidP="00E57EC9">
      <w:r w:rsidRPr="00034910">
        <w:t>Mais il s</w:t>
      </w:r>
      <w:r w:rsidR="00E57EC9">
        <w:t>’</w:t>
      </w:r>
      <w:r w:rsidRPr="00034910">
        <w:t>arrêta net</w:t>
      </w:r>
      <w:r w:rsidR="00E57EC9">
        <w:t>.</w:t>
      </w:r>
    </w:p>
    <w:p w14:paraId="21BC5FB6" w14:textId="77777777" w:rsidR="00E57EC9" w:rsidRDefault="00E57EC9" w:rsidP="00E57EC9">
      <w:r>
        <w:t>— </w:t>
      </w:r>
      <w:r w:rsidR="00776CEA" w:rsidRPr="00034910">
        <w:t>Non</w:t>
      </w:r>
      <w:r>
        <w:t xml:space="preserve">… </w:t>
      </w:r>
      <w:r w:rsidR="00776CEA" w:rsidRPr="00034910">
        <w:t>ce n</w:t>
      </w:r>
      <w:r>
        <w:t>’</w:t>
      </w:r>
      <w:r w:rsidR="00776CEA" w:rsidRPr="00034910">
        <w:t>est pas cela</w:t>
      </w:r>
      <w:r>
        <w:t xml:space="preserve">… </w:t>
      </w:r>
      <w:r w:rsidR="00776CEA" w:rsidRPr="00034910">
        <w:t>nous avons eu de l</w:t>
      </w:r>
      <w:r>
        <w:t>’</w:t>
      </w:r>
      <w:r w:rsidR="00776CEA" w:rsidRPr="00034910">
        <w:t>air en quant</w:t>
      </w:r>
      <w:r w:rsidR="00776CEA" w:rsidRPr="00034910">
        <w:t>i</w:t>
      </w:r>
      <w:r w:rsidR="00776CEA" w:rsidRPr="00034910">
        <w:t>té suffisante</w:t>
      </w:r>
      <w:r>
        <w:t xml:space="preserve">… </w:t>
      </w:r>
      <w:r w:rsidR="00776CEA" w:rsidRPr="00034910">
        <w:t>nous avons oublié de fermer le hublot</w:t>
      </w:r>
      <w:r>
        <w:t>.</w:t>
      </w:r>
    </w:p>
    <w:p w14:paraId="5AB681B6" w14:textId="77777777" w:rsidR="00E57EC9" w:rsidRDefault="00776CEA" w:rsidP="00E57EC9">
      <w:r w:rsidRPr="00034910">
        <w:t>La réflexion lui était arrachée par la vue de l</w:t>
      </w:r>
      <w:r w:rsidR="00E57EC9">
        <w:t>’</w:t>
      </w:r>
      <w:r w:rsidRPr="00034910">
        <w:t>ouverture ronde</w:t>
      </w:r>
      <w:r w:rsidR="00E57EC9">
        <w:t xml:space="preserve">, </w:t>
      </w:r>
      <w:r w:rsidRPr="00034910">
        <w:t>dont le châssis s</w:t>
      </w:r>
      <w:r w:rsidR="00E57EC9">
        <w:t>’</w:t>
      </w:r>
      <w:r w:rsidRPr="00034910">
        <w:t>apercevait rabattu</w:t>
      </w:r>
      <w:r w:rsidR="00E57EC9">
        <w:t>.</w:t>
      </w:r>
    </w:p>
    <w:p w14:paraId="2753A1B9" w14:textId="77777777" w:rsidR="00E57EC9" w:rsidRDefault="00776CEA" w:rsidP="00E57EC9">
      <w:r w:rsidRPr="00034910">
        <w:t>Tout en parlant</w:t>
      </w:r>
      <w:r w:rsidR="00E57EC9">
        <w:t xml:space="preserve">, </w:t>
      </w:r>
      <w:r w:rsidRPr="00034910">
        <w:t xml:space="preserve">Dick </w:t>
      </w:r>
      <w:proofErr w:type="spellStart"/>
      <w:r w:rsidRPr="00034910">
        <w:t>Fann</w:t>
      </w:r>
      <w:proofErr w:type="spellEnd"/>
      <w:r w:rsidRPr="00034910">
        <w:t xml:space="preserve"> sautait à terre et procédait à sa toilette</w:t>
      </w:r>
      <w:r w:rsidR="00E57EC9">
        <w:t xml:space="preserve">. </w:t>
      </w:r>
      <w:r w:rsidRPr="00034910">
        <w:t>Un ronflement léger appela son attention</w:t>
      </w:r>
      <w:r w:rsidR="00E57EC9">
        <w:t xml:space="preserve">. </w:t>
      </w:r>
      <w:r w:rsidRPr="00034910">
        <w:t>Il regarda la couchette supérieure</w:t>
      </w:r>
      <w:r w:rsidR="00E57EC9">
        <w:t xml:space="preserve"> : </w:t>
      </w:r>
      <w:r w:rsidRPr="00034910">
        <w:t xml:space="preserve">Jean </w:t>
      </w:r>
      <w:proofErr w:type="spellStart"/>
      <w:r w:rsidRPr="00034910">
        <w:t>Brot</w:t>
      </w:r>
      <w:proofErr w:type="spellEnd"/>
      <w:r w:rsidRPr="00034910">
        <w:t xml:space="preserve"> dormait la bouche ouverte</w:t>
      </w:r>
      <w:r w:rsidR="00E57EC9">
        <w:t xml:space="preserve">, </w:t>
      </w:r>
      <w:r w:rsidRPr="00034910">
        <w:t>dans l</w:t>
      </w:r>
      <w:r w:rsidR="00E57EC9">
        <w:t>’</w:t>
      </w:r>
      <w:r w:rsidRPr="00034910">
        <w:t>abandon d</w:t>
      </w:r>
      <w:r w:rsidR="00E57EC9">
        <w:t>’</w:t>
      </w:r>
      <w:r w:rsidRPr="00034910">
        <w:t>un profond sommeil</w:t>
      </w:r>
      <w:r w:rsidR="00E57EC9">
        <w:t>.</w:t>
      </w:r>
    </w:p>
    <w:p w14:paraId="3A360447" w14:textId="77777777" w:rsidR="00E57EC9" w:rsidRDefault="00E57EC9" w:rsidP="00E57EC9">
      <w:r>
        <w:lastRenderedPageBreak/>
        <w:t>— </w:t>
      </w:r>
      <w:r w:rsidR="00776CEA" w:rsidRPr="00034910">
        <w:t>Comme cela dort</w:t>
      </w:r>
      <w:r>
        <w:t xml:space="preserve">, </w:t>
      </w:r>
      <w:r w:rsidR="00776CEA" w:rsidRPr="00034910">
        <w:t>ces gamins</w:t>
      </w:r>
      <w:r>
        <w:t xml:space="preserve"> ! </w:t>
      </w:r>
      <w:r w:rsidR="00776CEA" w:rsidRPr="00034910">
        <w:t>fit le détective d</w:t>
      </w:r>
      <w:r>
        <w:t>’</w:t>
      </w:r>
      <w:r w:rsidR="00776CEA" w:rsidRPr="00034910">
        <w:t>une voix indulgente</w:t>
      </w:r>
      <w:r>
        <w:t xml:space="preserve">. </w:t>
      </w:r>
      <w:r w:rsidR="00776CEA" w:rsidRPr="00034910">
        <w:t>Ce serait criminel de l</w:t>
      </w:r>
      <w:r>
        <w:t>’</w:t>
      </w:r>
      <w:r w:rsidR="00776CEA" w:rsidRPr="00034910">
        <w:t>éveiller</w:t>
      </w:r>
      <w:r>
        <w:t>.</w:t>
      </w:r>
    </w:p>
    <w:p w14:paraId="7D8508F5" w14:textId="77777777" w:rsidR="00E57EC9" w:rsidRDefault="00776CEA" w:rsidP="00E57EC9">
      <w:r w:rsidRPr="00034910">
        <w:t>Et sans bruit</w:t>
      </w:r>
      <w:r w:rsidR="00E57EC9">
        <w:t xml:space="preserve">, </w:t>
      </w:r>
      <w:r w:rsidRPr="00034910">
        <w:t>prenant des flacons</w:t>
      </w:r>
      <w:r w:rsidR="00E57EC9">
        <w:t xml:space="preserve">, </w:t>
      </w:r>
      <w:r w:rsidRPr="00034910">
        <w:t>des pots</w:t>
      </w:r>
      <w:r w:rsidR="00E57EC9">
        <w:t xml:space="preserve">, </w:t>
      </w:r>
      <w:r w:rsidRPr="00034910">
        <w:t>il se mit à r</w:t>
      </w:r>
      <w:r w:rsidRPr="00034910">
        <w:t>e</w:t>
      </w:r>
      <w:r w:rsidRPr="00034910">
        <w:t>faire le maquillage qui lui donnait l</w:t>
      </w:r>
      <w:r w:rsidR="00E57EC9">
        <w:t>’</w:t>
      </w:r>
      <w:r w:rsidRPr="00034910">
        <w:t xml:space="preserve">apparence de </w:t>
      </w:r>
      <w:proofErr w:type="spellStart"/>
      <w:r w:rsidRPr="00034910">
        <w:t>Frachay</w:t>
      </w:r>
      <w:proofErr w:type="spellEnd"/>
      <w:r w:rsidR="00E57EC9">
        <w:t xml:space="preserve">, </w:t>
      </w:r>
      <w:r w:rsidRPr="00034910">
        <w:t>le mécanicien</w:t>
      </w:r>
      <w:r w:rsidR="00E57EC9">
        <w:t xml:space="preserve">. </w:t>
      </w:r>
      <w:r w:rsidRPr="00034910">
        <w:t>Il se disposait à sortir quand des mots confus f</w:t>
      </w:r>
      <w:r w:rsidRPr="00034910">
        <w:t>u</w:t>
      </w:r>
      <w:r w:rsidRPr="00034910">
        <w:t>rent balbutiés</w:t>
      </w:r>
      <w:r w:rsidR="00E57EC9">
        <w:t>.</w:t>
      </w:r>
    </w:p>
    <w:p w14:paraId="1656AC49" w14:textId="77777777" w:rsidR="00E57EC9" w:rsidRDefault="00E57EC9" w:rsidP="00E57EC9">
      <w:r>
        <w:t>— </w:t>
      </w:r>
      <w:r w:rsidR="00776CEA" w:rsidRPr="00034910">
        <w:t>Bon</w:t>
      </w:r>
      <w:r>
        <w:t xml:space="preserve">, </w:t>
      </w:r>
      <w:r w:rsidR="00776CEA" w:rsidRPr="00034910">
        <w:t>Jean se décide à renaître</w:t>
      </w:r>
      <w:r>
        <w:t>.</w:t>
      </w:r>
    </w:p>
    <w:p w14:paraId="4FD64D61" w14:textId="77777777" w:rsidR="00E57EC9" w:rsidRDefault="00776CEA" w:rsidP="00E57EC9">
      <w:r w:rsidRPr="00034910">
        <w:t>Jean</w:t>
      </w:r>
      <w:r w:rsidR="00E57EC9">
        <w:t xml:space="preserve">, </w:t>
      </w:r>
      <w:r w:rsidRPr="00034910">
        <w:t>en effet</w:t>
      </w:r>
      <w:r w:rsidR="00E57EC9">
        <w:t xml:space="preserve">, </w:t>
      </w:r>
      <w:r w:rsidRPr="00034910">
        <w:t>s</w:t>
      </w:r>
      <w:r w:rsidR="00E57EC9">
        <w:t>’</w:t>
      </w:r>
      <w:r w:rsidRPr="00034910">
        <w:t>étirait</w:t>
      </w:r>
      <w:r w:rsidR="00E57EC9">
        <w:t xml:space="preserve">, </w:t>
      </w:r>
      <w:r w:rsidRPr="00034910">
        <w:t>mais ses mains revenaient toujours à son front</w:t>
      </w:r>
      <w:r w:rsidR="00E57EC9">
        <w:t xml:space="preserve">, </w:t>
      </w:r>
      <w:r w:rsidRPr="00034910">
        <w:t>s</w:t>
      </w:r>
      <w:r w:rsidR="00E57EC9">
        <w:t>’</w:t>
      </w:r>
      <w:r w:rsidRPr="00034910">
        <w:t>y crispant comme pour chasser une sensation i</w:t>
      </w:r>
      <w:r w:rsidRPr="00034910">
        <w:t>m</w:t>
      </w:r>
      <w:r w:rsidRPr="00034910">
        <w:t>portune</w:t>
      </w:r>
      <w:r w:rsidR="00E57EC9">
        <w:t xml:space="preserve">. </w:t>
      </w:r>
      <w:r w:rsidRPr="00034910">
        <w:t>Le geste inquiéta le détective</w:t>
      </w:r>
      <w:r w:rsidR="00E57EC9">
        <w:t>.</w:t>
      </w:r>
    </w:p>
    <w:p w14:paraId="5C211056" w14:textId="77777777" w:rsidR="00E57EC9" w:rsidRDefault="00E57EC9" w:rsidP="00E57EC9">
      <w:r>
        <w:t>— </w:t>
      </w:r>
      <w:r w:rsidR="00776CEA" w:rsidRPr="00034910">
        <w:t>Eh bien</w:t>
      </w:r>
      <w:r>
        <w:t xml:space="preserve">, </w:t>
      </w:r>
      <w:r w:rsidR="00776CEA" w:rsidRPr="00034910">
        <w:t>prononça-t-il à haute voix</w:t>
      </w:r>
      <w:r>
        <w:t xml:space="preserve">, </w:t>
      </w:r>
      <w:r w:rsidR="00776CEA" w:rsidRPr="00034910">
        <w:t>tu as du mal à t</w:t>
      </w:r>
      <w:r>
        <w:t>’</w:t>
      </w:r>
      <w:r w:rsidR="00776CEA" w:rsidRPr="00034910">
        <w:t>éveiller</w:t>
      </w:r>
      <w:r>
        <w:t xml:space="preserve">, </w:t>
      </w:r>
      <w:r w:rsidR="00776CEA" w:rsidRPr="00034910">
        <w:t>petit Jean</w:t>
      </w:r>
      <w:r>
        <w:t xml:space="preserve">. </w:t>
      </w:r>
      <w:r w:rsidR="00776CEA" w:rsidRPr="00034910">
        <w:t>Tu n</w:t>
      </w:r>
      <w:r>
        <w:t>’</w:t>
      </w:r>
      <w:r w:rsidR="00776CEA" w:rsidRPr="00034910">
        <w:t>es pas indisposé au moins</w:t>
      </w:r>
      <w:r>
        <w:t> ?</w:t>
      </w:r>
    </w:p>
    <w:p w14:paraId="74D2A993" w14:textId="77777777" w:rsidR="00E57EC9" w:rsidRDefault="00776CEA" w:rsidP="00E57EC9">
      <w:r w:rsidRPr="00034910">
        <w:t>Le gamin avait ouvert les yeux</w:t>
      </w:r>
      <w:r w:rsidR="00E57EC9">
        <w:t>.</w:t>
      </w:r>
    </w:p>
    <w:p w14:paraId="7DA96F5E" w14:textId="77777777" w:rsidR="00E57EC9" w:rsidRDefault="00E57EC9" w:rsidP="00E57EC9">
      <w:r>
        <w:t>— </w:t>
      </w:r>
      <w:r w:rsidR="00776CEA" w:rsidRPr="00034910">
        <w:t>Ah</w:t>
      </w:r>
      <w:r>
        <w:t xml:space="preserve"> ! </w:t>
      </w:r>
      <w:r w:rsidR="00776CEA" w:rsidRPr="00034910">
        <w:t>c</w:t>
      </w:r>
      <w:r>
        <w:t>’</w:t>
      </w:r>
      <w:r w:rsidR="00776CEA" w:rsidRPr="00034910">
        <w:t>est vous</w:t>
      </w:r>
      <w:r>
        <w:t xml:space="preserve">, </w:t>
      </w:r>
      <w:r w:rsidR="00776CEA" w:rsidRPr="00034910">
        <w:t>Monsieur</w:t>
      </w:r>
      <w:r>
        <w:t xml:space="preserve">… </w:t>
      </w:r>
      <w:r w:rsidR="00776CEA" w:rsidRPr="00034910">
        <w:t>Bonjour</w:t>
      </w:r>
      <w:r>
        <w:t xml:space="preserve">, </w:t>
      </w:r>
      <w:r w:rsidR="00776CEA" w:rsidRPr="00034910">
        <w:t>vous avez bien do</w:t>
      </w:r>
      <w:r w:rsidR="00776CEA" w:rsidRPr="00034910">
        <w:t>r</w:t>
      </w:r>
      <w:r w:rsidR="00776CEA" w:rsidRPr="00034910">
        <w:t>mi</w:t>
      </w:r>
      <w:r>
        <w:t xml:space="preserve">… </w:t>
      </w:r>
      <w:r w:rsidR="00776CEA" w:rsidRPr="00034910">
        <w:t>moi aussi</w:t>
      </w:r>
      <w:r>
        <w:t xml:space="preserve">… </w:t>
      </w:r>
      <w:r w:rsidR="00776CEA" w:rsidRPr="00034910">
        <w:t>Trop dormi sans doute</w:t>
      </w:r>
      <w:r>
        <w:t xml:space="preserve">, </w:t>
      </w:r>
      <w:r w:rsidR="00776CEA" w:rsidRPr="00034910">
        <w:t>car j</w:t>
      </w:r>
      <w:r>
        <w:t>’</w:t>
      </w:r>
      <w:r w:rsidR="00776CEA" w:rsidRPr="00034910">
        <w:t>ai la tête lourde</w:t>
      </w:r>
      <w:r>
        <w:t xml:space="preserve">, </w:t>
      </w:r>
      <w:r w:rsidR="00776CEA" w:rsidRPr="00034910">
        <w:t>douloureuse</w:t>
      </w:r>
      <w:r>
        <w:t>.</w:t>
      </w:r>
    </w:p>
    <w:p w14:paraId="0A309F08" w14:textId="77777777" w:rsidR="00E57EC9" w:rsidRDefault="00E57EC9" w:rsidP="00E57EC9">
      <w:r>
        <w:t>— </w:t>
      </w:r>
      <w:r w:rsidR="00776CEA" w:rsidRPr="00034910">
        <w:t>Ah</w:t>
      </w:r>
      <w:r>
        <w:t> !</w:t>
      </w:r>
    </w:p>
    <w:p w14:paraId="055A8C19" w14:textId="77777777" w:rsidR="00E57EC9" w:rsidRDefault="00776CEA" w:rsidP="00E57EC9">
      <w:r w:rsidRPr="00034910">
        <w:t>Avec son habitude de rapprocher les faits</w:t>
      </w:r>
      <w:r w:rsidR="00E57EC9">
        <w:t xml:space="preserve">, </w:t>
      </w:r>
      <w:r w:rsidRPr="00034910">
        <w:t>Dick s</w:t>
      </w:r>
      <w:r w:rsidR="00E57EC9">
        <w:t>’</w:t>
      </w:r>
      <w:r w:rsidRPr="00034910">
        <w:t>étonnait que le gamin</w:t>
      </w:r>
      <w:r w:rsidR="00E57EC9">
        <w:t xml:space="preserve">, </w:t>
      </w:r>
      <w:r w:rsidRPr="00034910">
        <w:t>en revenant à la conscience</w:t>
      </w:r>
      <w:r w:rsidR="00E57EC9">
        <w:t xml:space="preserve">, </w:t>
      </w:r>
      <w:r w:rsidRPr="00034910">
        <w:t>prononçât les mêmes paroles qui avaient jailli de ses propres lèvres un instant plus tôt</w:t>
      </w:r>
      <w:r w:rsidR="00E57EC9">
        <w:t>.</w:t>
      </w:r>
    </w:p>
    <w:p w14:paraId="61760163" w14:textId="77777777" w:rsidR="00E57EC9" w:rsidRDefault="00776CEA" w:rsidP="00E57EC9">
      <w:r w:rsidRPr="00034910">
        <w:t>Et</w:t>
      </w:r>
      <w:r w:rsidR="00E57EC9">
        <w:t xml:space="preserve">, </w:t>
      </w:r>
      <w:r w:rsidRPr="00034910">
        <w:t>d</w:t>
      </w:r>
      <w:r w:rsidR="00E57EC9">
        <w:t>’</w:t>
      </w:r>
      <w:r w:rsidRPr="00034910">
        <w:t>instinct</w:t>
      </w:r>
      <w:r w:rsidR="00E57EC9">
        <w:t xml:space="preserve">, </w:t>
      </w:r>
      <w:r w:rsidRPr="00034910">
        <w:t>il promena autour de lui un regard investig</w:t>
      </w:r>
      <w:r w:rsidRPr="00034910">
        <w:t>a</w:t>
      </w:r>
      <w:r w:rsidRPr="00034910">
        <w:t>teur</w:t>
      </w:r>
      <w:r w:rsidR="00E57EC9">
        <w:t>.</w:t>
      </w:r>
    </w:p>
    <w:p w14:paraId="77FED9CF" w14:textId="77777777" w:rsidR="00E57EC9" w:rsidRDefault="00776CEA" w:rsidP="00E57EC9">
      <w:r w:rsidRPr="00034910">
        <w:t>Mais cette inspection amena une découverte qui fit dériver les pensées du jeune homme</w:t>
      </w:r>
      <w:r w:rsidR="00E57EC9">
        <w:t>.</w:t>
      </w:r>
    </w:p>
    <w:p w14:paraId="46733B2F" w14:textId="77777777" w:rsidR="00E57EC9" w:rsidRDefault="00776CEA" w:rsidP="00E57EC9">
      <w:r w:rsidRPr="00034910">
        <w:t>Sur le tapis couvrant le plancher</w:t>
      </w:r>
      <w:r w:rsidR="00E57EC9">
        <w:t xml:space="preserve">, </w:t>
      </w:r>
      <w:r w:rsidRPr="00034910">
        <w:t>presque caché par le r</w:t>
      </w:r>
      <w:r w:rsidRPr="00034910">
        <w:t>e</w:t>
      </w:r>
      <w:r w:rsidRPr="00034910">
        <w:t>bord de la couchette réservée à Dick</w:t>
      </w:r>
      <w:r w:rsidR="00E57EC9">
        <w:t xml:space="preserve">, </w:t>
      </w:r>
      <w:r w:rsidRPr="00034910">
        <w:t xml:space="preserve">un large pétale de </w:t>
      </w:r>
      <w:r w:rsidRPr="00034910">
        <w:lastRenderedPageBreak/>
        <w:t>tulipe</w:t>
      </w:r>
      <w:r w:rsidR="00E57EC9">
        <w:t xml:space="preserve">, </w:t>
      </w:r>
      <w:r w:rsidRPr="00034910">
        <w:t>jaune strié de rouge</w:t>
      </w:r>
      <w:r w:rsidR="00E57EC9">
        <w:t xml:space="preserve">, </w:t>
      </w:r>
      <w:r w:rsidRPr="00034910">
        <w:t>se montrait</w:t>
      </w:r>
      <w:r w:rsidR="00E57EC9">
        <w:t xml:space="preserve">. </w:t>
      </w:r>
      <w:r w:rsidRPr="00034910">
        <w:t>Le détective le ramassa</w:t>
      </w:r>
      <w:r w:rsidR="00E57EC9">
        <w:t>.</w:t>
      </w:r>
    </w:p>
    <w:p w14:paraId="4C4FF4EE" w14:textId="77777777" w:rsidR="00E57EC9" w:rsidRDefault="00E57EC9" w:rsidP="00E57EC9">
      <w:r>
        <w:t>— </w:t>
      </w:r>
      <w:r w:rsidR="00776CEA" w:rsidRPr="00034910">
        <w:t>Un pétale de tulipe</w:t>
      </w:r>
      <w:r>
        <w:t xml:space="preserve">, </w:t>
      </w:r>
      <w:r w:rsidR="00776CEA" w:rsidRPr="00034910">
        <w:t>murmura-t-il</w:t>
      </w:r>
      <w:r>
        <w:t xml:space="preserve">. </w:t>
      </w:r>
      <w:r w:rsidR="00776CEA" w:rsidRPr="00034910">
        <w:t>Où t</w:t>
      </w:r>
      <w:r>
        <w:t>’</w:t>
      </w:r>
      <w:r w:rsidR="00776CEA" w:rsidRPr="00034910">
        <w:t>es-tu procuré c</w:t>
      </w:r>
      <w:r w:rsidR="00776CEA" w:rsidRPr="00034910">
        <w:t>e</w:t>
      </w:r>
      <w:r w:rsidR="00776CEA" w:rsidRPr="00034910">
        <w:t>la</w:t>
      </w:r>
      <w:r>
        <w:t xml:space="preserve">, </w:t>
      </w:r>
      <w:r w:rsidR="00776CEA" w:rsidRPr="00034910">
        <w:t>Jean</w:t>
      </w:r>
      <w:r>
        <w:t> ?</w:t>
      </w:r>
    </w:p>
    <w:p w14:paraId="2F266D88" w14:textId="77777777" w:rsidR="00E57EC9" w:rsidRDefault="00E57EC9" w:rsidP="00E57EC9">
      <w:r>
        <w:t>— </w:t>
      </w:r>
      <w:r w:rsidR="00776CEA" w:rsidRPr="00034910">
        <w:t>Moi</w:t>
      </w:r>
      <w:r>
        <w:t xml:space="preserve">, </w:t>
      </w:r>
      <w:r w:rsidR="00776CEA" w:rsidRPr="00034910">
        <w:t>patron</w:t>
      </w:r>
      <w:r>
        <w:t xml:space="preserve">, </w:t>
      </w:r>
      <w:r w:rsidR="00776CEA" w:rsidRPr="00034910">
        <w:t>je n</w:t>
      </w:r>
      <w:r>
        <w:t>’</w:t>
      </w:r>
      <w:r w:rsidR="00776CEA" w:rsidRPr="00034910">
        <w:t>ai jamais eu de tulipe</w:t>
      </w:r>
      <w:r>
        <w:t>.</w:t>
      </w:r>
    </w:p>
    <w:p w14:paraId="195EBFC8" w14:textId="77777777" w:rsidR="00E57EC9" w:rsidRDefault="00E57EC9" w:rsidP="00E57EC9">
      <w:r>
        <w:t>— </w:t>
      </w:r>
      <w:r w:rsidR="00776CEA" w:rsidRPr="00034910">
        <w:t>Pourtant</w:t>
      </w:r>
      <w:r>
        <w:t xml:space="preserve">, </w:t>
      </w:r>
      <w:r w:rsidR="00776CEA" w:rsidRPr="00034910">
        <w:t>voici un pétale</w:t>
      </w:r>
      <w:r>
        <w:t>.</w:t>
      </w:r>
    </w:p>
    <w:p w14:paraId="2E25612A" w14:textId="77777777" w:rsidR="00E57EC9" w:rsidRDefault="00E57EC9" w:rsidP="00E57EC9">
      <w:r>
        <w:t>— </w:t>
      </w:r>
      <w:r w:rsidR="00776CEA" w:rsidRPr="00034910">
        <w:t>Je dis comme vous</w:t>
      </w:r>
      <w:r>
        <w:t xml:space="preserve">, </w:t>
      </w:r>
      <w:r w:rsidR="00776CEA" w:rsidRPr="00034910">
        <w:t>c</w:t>
      </w:r>
      <w:r>
        <w:t>’</w:t>
      </w:r>
      <w:r w:rsidR="00776CEA" w:rsidRPr="00034910">
        <w:t>en est un</w:t>
      </w:r>
      <w:r>
        <w:t xml:space="preserve"> ; </w:t>
      </w:r>
      <w:r w:rsidR="00776CEA" w:rsidRPr="00034910">
        <w:t>mais ce n</w:t>
      </w:r>
      <w:r>
        <w:t>’</w:t>
      </w:r>
      <w:r w:rsidR="00776CEA" w:rsidRPr="00034910">
        <w:t>est pas moi qui l</w:t>
      </w:r>
      <w:r>
        <w:t>’</w:t>
      </w:r>
      <w:r w:rsidR="00776CEA" w:rsidRPr="00034910">
        <w:t>ai apporté</w:t>
      </w:r>
      <w:r>
        <w:t xml:space="preserve">. </w:t>
      </w:r>
      <w:r w:rsidR="00776CEA" w:rsidRPr="00034910">
        <w:t>Après ça</w:t>
      </w:r>
      <w:r>
        <w:t xml:space="preserve">, </w:t>
      </w:r>
      <w:r w:rsidR="00776CEA" w:rsidRPr="00034910">
        <w:t>il est peut-être entré par la fenêtre</w:t>
      </w:r>
      <w:r>
        <w:t>.</w:t>
      </w:r>
    </w:p>
    <w:p w14:paraId="782C10C6" w14:textId="77777777" w:rsidR="00E57EC9" w:rsidRDefault="00776CEA" w:rsidP="00E57EC9">
      <w:r w:rsidRPr="00034910">
        <w:t>Jean désignait le hublot ouvert</w:t>
      </w:r>
      <w:r w:rsidR="00E57EC9">
        <w:t xml:space="preserve">, </w:t>
      </w:r>
      <w:r w:rsidRPr="00034910">
        <w:t>par lequel un rayon de s</w:t>
      </w:r>
      <w:r w:rsidRPr="00034910">
        <w:t>o</w:t>
      </w:r>
      <w:r w:rsidRPr="00034910">
        <w:t>leil pénétrait dans la cabine</w:t>
      </w:r>
      <w:r w:rsidR="00E57EC9">
        <w:t xml:space="preserve">. </w:t>
      </w:r>
      <w:r w:rsidRPr="00034910">
        <w:t>Le détective se prit à rire franch</w:t>
      </w:r>
      <w:r w:rsidRPr="00034910">
        <w:t>e</w:t>
      </w:r>
      <w:r w:rsidRPr="00034910">
        <w:t>ment</w:t>
      </w:r>
      <w:r w:rsidR="00E57EC9">
        <w:t>.</w:t>
      </w:r>
    </w:p>
    <w:p w14:paraId="1F0A928D" w14:textId="77777777" w:rsidR="00E57EC9" w:rsidRDefault="00E57EC9" w:rsidP="00E57EC9">
      <w:r>
        <w:t>— </w:t>
      </w:r>
      <w:r w:rsidR="00776CEA" w:rsidRPr="00034910">
        <w:t>Tu as raison</w:t>
      </w:r>
      <w:r>
        <w:t xml:space="preserve">, </w:t>
      </w:r>
      <w:r w:rsidR="00776CEA" w:rsidRPr="00034910">
        <w:t>petit</w:t>
      </w:r>
      <w:r>
        <w:t xml:space="preserve"> ; </w:t>
      </w:r>
      <w:r w:rsidR="00776CEA" w:rsidRPr="00034910">
        <w:t>avec ma manie de rechercher le pourquoi de tout</w:t>
      </w:r>
      <w:r>
        <w:t xml:space="preserve">, </w:t>
      </w:r>
      <w:r w:rsidR="00776CEA" w:rsidRPr="00034910">
        <w:t>j</w:t>
      </w:r>
      <w:r>
        <w:t>’</w:t>
      </w:r>
      <w:r w:rsidR="00776CEA" w:rsidRPr="00034910">
        <w:t>en arrive à compliquer les choses les plus simples</w:t>
      </w:r>
      <w:r>
        <w:t xml:space="preserve">. </w:t>
      </w:r>
      <w:r w:rsidR="00776CEA" w:rsidRPr="00034910">
        <w:t>Mais</w:t>
      </w:r>
      <w:r>
        <w:t xml:space="preserve">, </w:t>
      </w:r>
      <w:r w:rsidR="00776CEA" w:rsidRPr="00034910">
        <w:t>j</w:t>
      </w:r>
      <w:r>
        <w:t>’</w:t>
      </w:r>
      <w:r w:rsidR="00776CEA" w:rsidRPr="00034910">
        <w:t>étais impressionné par ce fait que nous nous sommes éveillés l</w:t>
      </w:r>
      <w:r>
        <w:t>’</w:t>
      </w:r>
      <w:r w:rsidR="00776CEA" w:rsidRPr="00034910">
        <w:t>un et l</w:t>
      </w:r>
      <w:r>
        <w:t>’</w:t>
      </w:r>
      <w:r w:rsidR="00776CEA" w:rsidRPr="00034910">
        <w:t>autre en nous plaignant d</w:t>
      </w:r>
      <w:r>
        <w:t>’</w:t>
      </w:r>
      <w:r w:rsidR="00776CEA" w:rsidRPr="00034910">
        <w:t>avoir le front douloureux</w:t>
      </w:r>
      <w:r>
        <w:t>.</w:t>
      </w:r>
    </w:p>
    <w:p w14:paraId="1B9DB58C" w14:textId="77777777" w:rsidR="00E57EC9" w:rsidRDefault="00E57EC9" w:rsidP="00E57EC9">
      <w:r>
        <w:t>— </w:t>
      </w:r>
      <w:r w:rsidR="00776CEA" w:rsidRPr="00034910">
        <w:t>Tiens</w:t>
      </w:r>
      <w:r>
        <w:t xml:space="preserve"> ! </w:t>
      </w:r>
      <w:r w:rsidR="00776CEA" w:rsidRPr="00034910">
        <w:t>Ah</w:t>
      </w:r>
      <w:r>
        <w:t xml:space="preserve"> ! </w:t>
      </w:r>
      <w:r w:rsidR="00776CEA" w:rsidRPr="00034910">
        <w:t>ça</w:t>
      </w:r>
      <w:r>
        <w:t xml:space="preserve">, </w:t>
      </w:r>
      <w:r w:rsidR="00776CEA" w:rsidRPr="00034910">
        <w:t>c</w:t>
      </w:r>
      <w:r>
        <w:t>’</w:t>
      </w:r>
      <w:r w:rsidR="00776CEA" w:rsidRPr="00034910">
        <w:t>est cocasse</w:t>
      </w:r>
      <w:r>
        <w:t>.</w:t>
      </w:r>
    </w:p>
    <w:p w14:paraId="2372104E" w14:textId="77777777" w:rsidR="00E57EC9" w:rsidRDefault="00E57EC9" w:rsidP="00E57EC9">
      <w:r>
        <w:t>— </w:t>
      </w:r>
      <w:r w:rsidR="00776CEA" w:rsidRPr="00034910">
        <w:t>Mais je vais déjà mieux</w:t>
      </w:r>
      <w:r>
        <w:t xml:space="preserve">. </w:t>
      </w:r>
      <w:r w:rsidR="00776CEA" w:rsidRPr="00034910">
        <w:t>Un tour sur le pont</w:t>
      </w:r>
      <w:r>
        <w:t xml:space="preserve">, </w:t>
      </w:r>
      <w:r w:rsidR="00776CEA" w:rsidRPr="00034910">
        <w:t>et il n</w:t>
      </w:r>
      <w:r>
        <w:t>’</w:t>
      </w:r>
      <w:r w:rsidR="00776CEA" w:rsidRPr="00034910">
        <w:t>y paraîtra plus</w:t>
      </w:r>
      <w:r>
        <w:t xml:space="preserve"> ; </w:t>
      </w:r>
      <w:r w:rsidR="00776CEA" w:rsidRPr="00034910">
        <w:t xml:space="preserve">tu me retrouveras au </w:t>
      </w:r>
      <w:proofErr w:type="spellStart"/>
      <w:r w:rsidR="00776CEA" w:rsidRPr="00034910">
        <w:t>dining</w:t>
      </w:r>
      <w:proofErr w:type="spellEnd"/>
      <w:r w:rsidR="00776CEA" w:rsidRPr="00034910">
        <w:t>-room</w:t>
      </w:r>
      <w:r>
        <w:t xml:space="preserve"> ; </w:t>
      </w:r>
      <w:r w:rsidR="00776CEA" w:rsidRPr="00034910">
        <w:t>un café</w:t>
      </w:r>
      <w:r>
        <w:t xml:space="preserve">, </w:t>
      </w:r>
      <w:r w:rsidR="00776CEA" w:rsidRPr="00034910">
        <w:t>une tartine me remettront tout à fait</w:t>
      </w:r>
      <w:r>
        <w:t>.</w:t>
      </w:r>
    </w:p>
    <w:p w14:paraId="10AD4F79" w14:textId="77777777" w:rsidR="00E57EC9" w:rsidRDefault="00776CEA" w:rsidP="00E57EC9">
      <w:r w:rsidRPr="00034910">
        <w:t xml:space="preserve">Dick </w:t>
      </w:r>
      <w:proofErr w:type="spellStart"/>
      <w:r w:rsidRPr="00034910">
        <w:t>Fann</w:t>
      </w:r>
      <w:proofErr w:type="spellEnd"/>
      <w:r w:rsidRPr="00034910">
        <w:t xml:space="preserve"> s</w:t>
      </w:r>
      <w:r w:rsidR="00E57EC9">
        <w:t>’</w:t>
      </w:r>
      <w:r w:rsidRPr="00034910">
        <w:t>approcha du hublot</w:t>
      </w:r>
      <w:r w:rsidR="00E57EC9">
        <w:t xml:space="preserve">. </w:t>
      </w:r>
      <w:r w:rsidRPr="00034910">
        <w:t>Il avançait déjà la main pour jeter au dehors le pétale de tulipe qu</w:t>
      </w:r>
      <w:r w:rsidR="00E57EC9">
        <w:t>’</w:t>
      </w:r>
      <w:r w:rsidRPr="00034910">
        <w:t>il tenait encore entre le pouce et l</w:t>
      </w:r>
      <w:r w:rsidR="00E57EC9">
        <w:t>’</w:t>
      </w:r>
      <w:r w:rsidRPr="00034910">
        <w:t>index</w:t>
      </w:r>
      <w:r w:rsidR="00E57EC9">
        <w:t xml:space="preserve">, </w:t>
      </w:r>
      <w:r w:rsidRPr="00034910">
        <w:t>mais il se ravisa</w:t>
      </w:r>
      <w:r w:rsidR="00E57EC9">
        <w:t>.</w:t>
      </w:r>
    </w:p>
    <w:p w14:paraId="06409165" w14:textId="77777777" w:rsidR="00E57EC9" w:rsidRDefault="00E57EC9" w:rsidP="00E57EC9">
      <w:r>
        <w:t>— </w:t>
      </w:r>
      <w:r w:rsidR="00776CEA" w:rsidRPr="00034910">
        <w:t>Non</w:t>
      </w:r>
      <w:r>
        <w:t xml:space="preserve">, </w:t>
      </w:r>
      <w:r w:rsidR="00776CEA" w:rsidRPr="00034910">
        <w:t>j</w:t>
      </w:r>
      <w:r>
        <w:t>’</w:t>
      </w:r>
      <w:r w:rsidR="00776CEA" w:rsidRPr="00034910">
        <w:t>adresserai une observation aux hommes de se</w:t>
      </w:r>
      <w:r w:rsidR="00776CEA" w:rsidRPr="00034910">
        <w:t>r</w:t>
      </w:r>
      <w:r w:rsidR="00776CEA" w:rsidRPr="00034910">
        <w:t>vice</w:t>
      </w:r>
      <w:r>
        <w:t xml:space="preserve">… ; </w:t>
      </w:r>
      <w:r w:rsidR="00776CEA" w:rsidRPr="00034910">
        <w:t>une cabine doit être tenue d</w:t>
      </w:r>
      <w:r>
        <w:t>’</w:t>
      </w:r>
      <w:r w:rsidR="00776CEA" w:rsidRPr="00034910">
        <w:t>impeccable façon</w:t>
      </w:r>
      <w:r>
        <w:t>.</w:t>
      </w:r>
    </w:p>
    <w:p w14:paraId="59BB4E65" w14:textId="77777777" w:rsidR="00E57EC9" w:rsidRDefault="00776CEA" w:rsidP="00E57EC9">
      <w:r w:rsidRPr="00034910">
        <w:t>Et glissant la feuille brillante dans sa poche</w:t>
      </w:r>
      <w:r w:rsidR="00E57EC9">
        <w:t xml:space="preserve">, </w:t>
      </w:r>
      <w:r w:rsidRPr="00034910">
        <w:t>il sortit en d</w:t>
      </w:r>
      <w:r w:rsidRPr="00034910">
        <w:t>i</w:t>
      </w:r>
      <w:r w:rsidRPr="00034910">
        <w:t>sant encore</w:t>
      </w:r>
      <w:r w:rsidR="00E57EC9">
        <w:t> :</w:t>
      </w:r>
    </w:p>
    <w:p w14:paraId="0AFAF5D7" w14:textId="77777777" w:rsidR="00E57EC9" w:rsidRDefault="00E57EC9" w:rsidP="00E57EC9">
      <w:r>
        <w:lastRenderedPageBreak/>
        <w:t>— </w:t>
      </w:r>
      <w:r w:rsidR="00776CEA" w:rsidRPr="00034910">
        <w:t xml:space="preserve">Au </w:t>
      </w:r>
      <w:proofErr w:type="spellStart"/>
      <w:r w:rsidR="00776CEA" w:rsidRPr="00034910">
        <w:t>dining</w:t>
      </w:r>
      <w:proofErr w:type="spellEnd"/>
      <w:r>
        <w:t xml:space="preserve">, </w:t>
      </w:r>
      <w:r w:rsidR="00776CEA" w:rsidRPr="00034910">
        <w:t>n</w:t>
      </w:r>
      <w:r>
        <w:t>’</w:t>
      </w:r>
      <w:r w:rsidR="00776CEA" w:rsidRPr="00034910">
        <w:t>est-ce pas</w:t>
      </w:r>
      <w:r>
        <w:t xml:space="preserve">, </w:t>
      </w:r>
      <w:r w:rsidR="00776CEA" w:rsidRPr="00034910">
        <w:t>Jean</w:t>
      </w:r>
      <w:r>
        <w:t xml:space="preserve"> ? </w:t>
      </w:r>
      <w:r w:rsidR="00776CEA" w:rsidRPr="00034910">
        <w:t>Dans une demi-heure</w:t>
      </w:r>
      <w:r>
        <w:t>.</w:t>
      </w:r>
    </w:p>
    <w:p w14:paraId="5619BA9B" w14:textId="77777777" w:rsidR="00E57EC9" w:rsidRDefault="00776CEA" w:rsidP="00E57EC9">
      <w:r w:rsidRPr="00034910">
        <w:t>Il semble qu</w:t>
      </w:r>
      <w:r w:rsidR="00E57EC9">
        <w:t>’</w:t>
      </w:r>
      <w:r w:rsidRPr="00034910">
        <w:t>il soit tout simple de prendre son premier d</w:t>
      </w:r>
      <w:r w:rsidRPr="00034910">
        <w:t>é</w:t>
      </w:r>
      <w:r w:rsidRPr="00034910">
        <w:t>jeuner quand on en a la ferme résolution</w:t>
      </w:r>
      <w:r w:rsidR="00E57EC9">
        <w:t xml:space="preserve">. </w:t>
      </w:r>
      <w:r w:rsidRPr="00034910">
        <w:t xml:space="preserve">Dick </w:t>
      </w:r>
      <w:proofErr w:type="spellStart"/>
      <w:r w:rsidRPr="00034910">
        <w:t>Fann</w:t>
      </w:r>
      <w:proofErr w:type="spellEnd"/>
      <w:r w:rsidRPr="00034910">
        <w:t xml:space="preserve"> allait a</w:t>
      </w:r>
      <w:r w:rsidRPr="00034910">
        <w:t>p</w:t>
      </w:r>
      <w:r w:rsidRPr="00034910">
        <w:t>prendre à ses dépens qu</w:t>
      </w:r>
      <w:r w:rsidR="00E57EC9">
        <w:t>’</w:t>
      </w:r>
      <w:r w:rsidRPr="00034910">
        <w:t>entre le bol de café au lait</w:t>
      </w:r>
      <w:r w:rsidR="00E57EC9">
        <w:t xml:space="preserve">, </w:t>
      </w:r>
      <w:r w:rsidRPr="00034910">
        <w:t>les rôties et les lèvres</w:t>
      </w:r>
      <w:r w:rsidR="00E57EC9">
        <w:t xml:space="preserve">, </w:t>
      </w:r>
      <w:r w:rsidRPr="00034910">
        <w:t>il y a place pour l</w:t>
      </w:r>
      <w:r w:rsidR="00E57EC9">
        <w:t>’</w:t>
      </w:r>
      <w:r w:rsidRPr="00034910">
        <w:t>inattendu</w:t>
      </w:r>
      <w:r w:rsidR="00E57EC9">
        <w:t>.</w:t>
      </w:r>
    </w:p>
    <w:p w14:paraId="2FD8FAEB" w14:textId="212E215C" w:rsidR="00E57EC9" w:rsidRDefault="00776CEA" w:rsidP="00E57EC9">
      <w:r w:rsidRPr="00034910">
        <w:t>Sur le pont</w:t>
      </w:r>
      <w:r w:rsidR="00E57EC9">
        <w:t xml:space="preserve">, </w:t>
      </w:r>
      <w:r w:rsidRPr="00034910">
        <w:t xml:space="preserve">il aperçut </w:t>
      </w:r>
      <w:r w:rsidR="00E57EC9">
        <w:t>M</w:t>
      </w:r>
      <w:r w:rsidR="00E57EC9" w:rsidRPr="00E57EC9">
        <w:rPr>
          <w:vertAlign w:val="superscript"/>
        </w:rPr>
        <w:t>me</w:t>
      </w:r>
      <w:r w:rsidR="00E57EC9">
        <w:t> </w:t>
      </w:r>
      <w:proofErr w:type="spellStart"/>
      <w:r w:rsidRPr="00034910">
        <w:t>Patorne</w:t>
      </w:r>
      <w:proofErr w:type="spellEnd"/>
      <w:r w:rsidRPr="00034910">
        <w:t xml:space="preserve"> grimaçant un entretien matinal avec le bijoutier Larmette</w:t>
      </w:r>
      <w:r w:rsidR="00E57EC9">
        <w:t>.</w:t>
      </w:r>
    </w:p>
    <w:p w14:paraId="65054B8A" w14:textId="77777777" w:rsidR="00E57EC9" w:rsidRDefault="00776CEA" w:rsidP="00E57EC9">
      <w:r w:rsidRPr="00034910">
        <w:t>Mais il désirait demeurer livré à lui-même</w:t>
      </w:r>
      <w:r w:rsidR="00E57EC9">
        <w:t xml:space="preserve">, </w:t>
      </w:r>
      <w:r w:rsidRPr="00034910">
        <w:t>reprendre son aplomb</w:t>
      </w:r>
      <w:r w:rsidR="00E57EC9">
        <w:t>.</w:t>
      </w:r>
    </w:p>
    <w:p w14:paraId="20DC9A04" w14:textId="77777777" w:rsidR="00E57EC9" w:rsidRDefault="00776CEA" w:rsidP="00E57EC9">
      <w:r w:rsidRPr="00034910">
        <w:t>Une vague pesanteur au front</w:t>
      </w:r>
      <w:r w:rsidR="00E57EC9">
        <w:t xml:space="preserve">, </w:t>
      </w:r>
      <w:r w:rsidRPr="00034910">
        <w:t>un point douloureux entre les sourcils</w:t>
      </w:r>
      <w:r w:rsidR="00E57EC9">
        <w:t xml:space="preserve">, </w:t>
      </w:r>
      <w:r w:rsidRPr="00034910">
        <w:t>lui rappelaient qu</w:t>
      </w:r>
      <w:r w:rsidR="00E57EC9">
        <w:t>’</w:t>
      </w:r>
      <w:r w:rsidRPr="00034910">
        <w:t>il s</w:t>
      </w:r>
      <w:r w:rsidR="00E57EC9">
        <w:t>’</w:t>
      </w:r>
      <w:r w:rsidRPr="00034910">
        <w:t>était levé en mauvaises disp</w:t>
      </w:r>
      <w:r w:rsidRPr="00034910">
        <w:t>o</w:t>
      </w:r>
      <w:r w:rsidRPr="00034910">
        <w:t>sitions</w:t>
      </w:r>
      <w:r w:rsidR="00E57EC9">
        <w:t xml:space="preserve">. </w:t>
      </w:r>
      <w:r w:rsidRPr="00034910">
        <w:t>Et</w:t>
      </w:r>
      <w:r w:rsidR="00E57EC9">
        <w:t xml:space="preserve">, </w:t>
      </w:r>
      <w:r w:rsidRPr="00034910">
        <w:t>feignant de ne pas voir les deux causeurs</w:t>
      </w:r>
      <w:r w:rsidR="00E57EC9">
        <w:t xml:space="preserve">, </w:t>
      </w:r>
      <w:r w:rsidRPr="00034910">
        <w:t>il déamb</w:t>
      </w:r>
      <w:r w:rsidRPr="00034910">
        <w:t>u</w:t>
      </w:r>
      <w:r w:rsidRPr="00034910">
        <w:t>la à petits pas</w:t>
      </w:r>
      <w:r w:rsidR="00E57EC9">
        <w:t xml:space="preserve">, </w:t>
      </w:r>
      <w:r w:rsidRPr="00034910">
        <w:t>humant l</w:t>
      </w:r>
      <w:r w:rsidR="00E57EC9">
        <w:t>’</w:t>
      </w:r>
      <w:r w:rsidRPr="00034910">
        <w:t>air salin</w:t>
      </w:r>
      <w:r w:rsidR="00E57EC9">
        <w:t xml:space="preserve">, </w:t>
      </w:r>
      <w:r w:rsidRPr="00034910">
        <w:t>le plus merveilleux des ton</w:t>
      </w:r>
      <w:r w:rsidRPr="00034910">
        <w:t>i</w:t>
      </w:r>
      <w:r w:rsidRPr="00034910">
        <w:t>ques</w:t>
      </w:r>
      <w:r w:rsidR="00E57EC9">
        <w:t xml:space="preserve">, </w:t>
      </w:r>
      <w:r w:rsidRPr="00034910">
        <w:t>sous l</w:t>
      </w:r>
      <w:r w:rsidR="00E57EC9">
        <w:t>’</w:t>
      </w:r>
      <w:r w:rsidRPr="00034910">
        <w:t>influence duquel son malaise se dissipa rapidement</w:t>
      </w:r>
      <w:r w:rsidR="00E57EC9">
        <w:t>.</w:t>
      </w:r>
    </w:p>
    <w:p w14:paraId="7CC33922" w14:textId="77777777" w:rsidR="00E57EC9" w:rsidRDefault="00776CEA" w:rsidP="00E57EC9">
      <w:r w:rsidRPr="00034910">
        <w:t>Le steamer avait fait du chemin depuis la veille</w:t>
      </w:r>
      <w:r w:rsidR="00E57EC9">
        <w:t xml:space="preserve">. </w:t>
      </w:r>
      <w:r w:rsidRPr="00034910">
        <w:t>Plus a</w:t>
      </w:r>
      <w:r w:rsidRPr="00034910">
        <w:t>u</w:t>
      </w:r>
      <w:r w:rsidRPr="00034910">
        <w:t>cune côte n</w:t>
      </w:r>
      <w:r w:rsidR="00E57EC9">
        <w:t>’</w:t>
      </w:r>
      <w:r w:rsidRPr="00034910">
        <w:t>apparaissait à l</w:t>
      </w:r>
      <w:r w:rsidR="00E57EC9">
        <w:t>’</w:t>
      </w:r>
      <w:r w:rsidRPr="00034910">
        <w:t>horizon</w:t>
      </w:r>
      <w:r w:rsidR="00E57EC9">
        <w:t xml:space="preserve">. </w:t>
      </w:r>
      <w:r w:rsidRPr="00034910">
        <w:t>Le navire</w:t>
      </w:r>
      <w:r w:rsidR="00E57EC9">
        <w:t xml:space="preserve">, </w:t>
      </w:r>
      <w:r w:rsidRPr="00034910">
        <w:t>couronné du p</w:t>
      </w:r>
      <w:r w:rsidRPr="00034910">
        <w:t>a</w:t>
      </w:r>
      <w:r w:rsidRPr="00034910">
        <w:t>nache de fumée sortant en flocons pressés de ses énormes ch</w:t>
      </w:r>
      <w:r w:rsidRPr="00034910">
        <w:t>e</w:t>
      </w:r>
      <w:r w:rsidRPr="00034910">
        <w:t>minées</w:t>
      </w:r>
      <w:r w:rsidR="00E57EC9">
        <w:t xml:space="preserve">, </w:t>
      </w:r>
      <w:r w:rsidRPr="00034910">
        <w:t>occupait le centre d</w:t>
      </w:r>
      <w:r w:rsidR="00E57EC9">
        <w:t>’</w:t>
      </w:r>
      <w:r w:rsidRPr="00034910">
        <w:t>un cercle immense de mer</w:t>
      </w:r>
      <w:r w:rsidR="00E57EC9">
        <w:t xml:space="preserve">. </w:t>
      </w:r>
      <w:r w:rsidRPr="00034910">
        <w:t>Un léger clapotis agitait la surface des eaux et</w:t>
      </w:r>
      <w:r w:rsidR="00E57EC9">
        <w:t xml:space="preserve">, </w:t>
      </w:r>
      <w:r w:rsidRPr="00034910">
        <w:t>sur les facettes des lames courtes</w:t>
      </w:r>
      <w:r w:rsidR="00E57EC9">
        <w:t xml:space="preserve">, </w:t>
      </w:r>
      <w:r w:rsidRPr="00034910">
        <w:t>le soleil pâle</w:t>
      </w:r>
      <w:r w:rsidR="00E57EC9">
        <w:t xml:space="preserve">, </w:t>
      </w:r>
      <w:r w:rsidRPr="00034910">
        <w:t>pâli encore par une brume impalpable</w:t>
      </w:r>
      <w:r w:rsidR="00E57EC9">
        <w:t xml:space="preserve">, </w:t>
      </w:r>
      <w:r w:rsidRPr="00034910">
        <w:t>piquait des tons d</w:t>
      </w:r>
      <w:r w:rsidR="00E57EC9">
        <w:t>’</w:t>
      </w:r>
      <w:r w:rsidRPr="00034910">
        <w:t>opale</w:t>
      </w:r>
      <w:r w:rsidR="00E57EC9">
        <w:t>.</w:t>
      </w:r>
    </w:p>
    <w:p w14:paraId="3D42B6AD" w14:textId="77777777" w:rsidR="00E57EC9" w:rsidRDefault="00776CEA" w:rsidP="00E57EC9">
      <w:r w:rsidRPr="00034910">
        <w:t>Du spectacle se dégageait une mélancolie mystérieuse</w:t>
      </w:r>
      <w:r w:rsidR="00E57EC9">
        <w:t>.</w:t>
      </w:r>
    </w:p>
    <w:p w14:paraId="5CC7AC76" w14:textId="77777777" w:rsidR="00E57EC9" w:rsidRDefault="00776CEA" w:rsidP="00E57EC9">
      <w:r w:rsidRPr="00034910">
        <w:t>Dick s</w:t>
      </w:r>
      <w:r w:rsidR="00E57EC9">
        <w:t>’</w:t>
      </w:r>
      <w:r w:rsidRPr="00034910">
        <w:t>était arrêté</w:t>
      </w:r>
      <w:r w:rsidR="00E57EC9">
        <w:t xml:space="preserve">. </w:t>
      </w:r>
      <w:r w:rsidRPr="00034910">
        <w:t>Il promenait autour de lui un regard v</w:t>
      </w:r>
      <w:r w:rsidRPr="00034910">
        <w:t>a</w:t>
      </w:r>
      <w:r w:rsidRPr="00034910">
        <w:t>gue</w:t>
      </w:r>
      <w:r w:rsidR="00E57EC9">
        <w:t xml:space="preserve">, </w:t>
      </w:r>
      <w:r w:rsidRPr="00034910">
        <w:t>pivotant lentement sur lui-même</w:t>
      </w:r>
      <w:r w:rsidR="00E57EC9">
        <w:t xml:space="preserve">, </w:t>
      </w:r>
      <w:r w:rsidRPr="00034910">
        <w:t>faisant face successiv</w:t>
      </w:r>
      <w:r w:rsidRPr="00034910">
        <w:t>e</w:t>
      </w:r>
      <w:r w:rsidRPr="00034910">
        <w:t>ment aux divers points cardinaux</w:t>
      </w:r>
      <w:r w:rsidR="00E57EC9">
        <w:t xml:space="preserve">. </w:t>
      </w:r>
      <w:r w:rsidRPr="00034910">
        <w:t>Son cerveau</w:t>
      </w:r>
      <w:r w:rsidR="00E57EC9">
        <w:t xml:space="preserve">, </w:t>
      </w:r>
      <w:r w:rsidRPr="00034910">
        <w:t>incessamment en activité</w:t>
      </w:r>
      <w:r w:rsidR="00E57EC9">
        <w:t xml:space="preserve">, </w:t>
      </w:r>
      <w:r w:rsidRPr="00034910">
        <w:t>cessait de bouillonner sous l</w:t>
      </w:r>
      <w:r w:rsidR="00E57EC9">
        <w:t>’</w:t>
      </w:r>
      <w:r w:rsidRPr="00034910">
        <w:t>empire de la majesté tranquille de l</w:t>
      </w:r>
      <w:r w:rsidR="00E57EC9">
        <w:t>’</w:t>
      </w:r>
      <w:r w:rsidRPr="00034910">
        <w:t>Océan</w:t>
      </w:r>
      <w:r w:rsidR="00E57EC9">
        <w:t>.</w:t>
      </w:r>
    </w:p>
    <w:p w14:paraId="181C984B" w14:textId="77777777" w:rsidR="00E57EC9" w:rsidRDefault="00776CEA" w:rsidP="00E57EC9">
      <w:r w:rsidRPr="00034910">
        <w:lastRenderedPageBreak/>
        <w:t>Tout à coup il sursauta</w:t>
      </w:r>
      <w:r w:rsidR="00E57EC9">
        <w:t xml:space="preserve">. </w:t>
      </w:r>
      <w:r w:rsidRPr="00034910">
        <w:t>Un projectile vivant venait de se ruer sur lui</w:t>
      </w:r>
      <w:r w:rsidR="00E57EC9">
        <w:t xml:space="preserve">, </w:t>
      </w:r>
      <w:r w:rsidRPr="00034910">
        <w:t xml:space="preserve">il discerna Jean </w:t>
      </w:r>
      <w:proofErr w:type="spellStart"/>
      <w:r w:rsidRPr="00034910">
        <w:t>Brot</w:t>
      </w:r>
      <w:proofErr w:type="spellEnd"/>
      <w:r w:rsidR="00E57EC9">
        <w:t xml:space="preserve">, </w:t>
      </w:r>
      <w:r w:rsidRPr="00034910">
        <w:t>haletant</w:t>
      </w:r>
      <w:r w:rsidR="00E57EC9">
        <w:t xml:space="preserve">, </w:t>
      </w:r>
      <w:r w:rsidRPr="00034910">
        <w:t>les cheveux ébouri</w:t>
      </w:r>
      <w:r w:rsidRPr="00034910">
        <w:t>f</w:t>
      </w:r>
      <w:r w:rsidRPr="00034910">
        <w:t>fés</w:t>
      </w:r>
      <w:r w:rsidR="00E57EC9">
        <w:t xml:space="preserve">, </w:t>
      </w:r>
      <w:r w:rsidRPr="00034910">
        <w:t>un effarement sur les traits</w:t>
      </w:r>
      <w:r w:rsidR="00E57EC9">
        <w:t xml:space="preserve">. </w:t>
      </w:r>
      <w:r w:rsidRPr="00034910">
        <w:t>Il ouvrait la bouche pour s</w:t>
      </w:r>
      <w:r w:rsidR="00E57EC9">
        <w:t>’</w:t>
      </w:r>
      <w:r w:rsidRPr="00034910">
        <w:t>enquérir de la cause d</w:t>
      </w:r>
      <w:r w:rsidR="00E57EC9">
        <w:t>’</w:t>
      </w:r>
      <w:r w:rsidRPr="00034910">
        <w:t>un pareil émoi</w:t>
      </w:r>
      <w:r w:rsidR="00E57EC9">
        <w:t xml:space="preserve">. </w:t>
      </w:r>
      <w:r w:rsidRPr="00034910">
        <w:t>Le gamin le prévint</w:t>
      </w:r>
      <w:r w:rsidR="00E57EC9">
        <w:t>.</w:t>
      </w:r>
    </w:p>
    <w:p w14:paraId="7605F1C5" w14:textId="77777777" w:rsidR="00E57EC9" w:rsidRDefault="00E57EC9" w:rsidP="00E57EC9">
      <w:r>
        <w:t>— </w:t>
      </w:r>
      <w:r w:rsidR="00776CEA" w:rsidRPr="00034910">
        <w:t xml:space="preserve">On a volé Mamzelle </w:t>
      </w:r>
      <w:proofErr w:type="spellStart"/>
      <w:r w:rsidR="00776CEA" w:rsidRPr="00034910">
        <w:t>Fleuriane</w:t>
      </w:r>
      <w:proofErr w:type="spellEnd"/>
      <w:r>
        <w:t> !</w:t>
      </w:r>
    </w:p>
    <w:p w14:paraId="2300C333" w14:textId="77777777" w:rsidR="00E57EC9" w:rsidRDefault="00776CEA" w:rsidP="00E57EC9">
      <w:r w:rsidRPr="00034910">
        <w:t>Volé</w:t>
      </w:r>
      <w:r w:rsidR="00E57EC9">
        <w:t xml:space="preserve"> ! </w:t>
      </w:r>
      <w:r w:rsidRPr="00034910">
        <w:t>Le détective oublia tout le reste à ce seul mot</w:t>
      </w:r>
      <w:r w:rsidR="00E57EC9">
        <w:t>.</w:t>
      </w:r>
    </w:p>
    <w:p w14:paraId="00DFD638" w14:textId="77777777" w:rsidR="00E57EC9" w:rsidRDefault="00E57EC9" w:rsidP="00E57EC9">
      <w:r>
        <w:t>— </w:t>
      </w:r>
      <w:r w:rsidR="00776CEA" w:rsidRPr="00034910">
        <w:t>Que lui a-t-on volé</w:t>
      </w:r>
      <w:r>
        <w:t> ?</w:t>
      </w:r>
    </w:p>
    <w:p w14:paraId="2C3C3F23" w14:textId="77777777" w:rsidR="00E57EC9" w:rsidRDefault="00E57EC9" w:rsidP="00E57EC9">
      <w:r>
        <w:t>— </w:t>
      </w:r>
      <w:r w:rsidR="00776CEA" w:rsidRPr="00034910">
        <w:t>La boîte qu</w:t>
      </w:r>
      <w:r>
        <w:t>’</w:t>
      </w:r>
      <w:r w:rsidR="00776CEA" w:rsidRPr="00034910">
        <w:t>on a apportée hier</w:t>
      </w:r>
      <w:r>
        <w:t xml:space="preserve">, </w:t>
      </w:r>
      <w:r w:rsidR="00776CEA" w:rsidRPr="00034910">
        <w:t>un peu avant le départ</w:t>
      </w:r>
      <w:r>
        <w:t>.</w:t>
      </w:r>
    </w:p>
    <w:p w14:paraId="5758D538" w14:textId="77777777" w:rsidR="00E57EC9" w:rsidRDefault="00E57EC9" w:rsidP="00E57EC9">
      <w:r>
        <w:t>— </w:t>
      </w:r>
      <w:r w:rsidR="00776CEA" w:rsidRPr="00034910">
        <w:t>Le coffret aux corindons</w:t>
      </w:r>
      <w:r>
        <w:t> !</w:t>
      </w:r>
    </w:p>
    <w:p w14:paraId="2DCA722D" w14:textId="77777777" w:rsidR="00E57EC9" w:rsidRDefault="00776CEA" w:rsidP="00E57EC9">
      <w:r w:rsidRPr="00034910">
        <w:t xml:space="preserve">Dans les yeux de </w:t>
      </w:r>
      <w:proofErr w:type="spellStart"/>
      <w:r w:rsidRPr="00034910">
        <w:t>Fann</w:t>
      </w:r>
      <w:proofErr w:type="spellEnd"/>
      <w:r w:rsidRPr="00034910">
        <w:t xml:space="preserve"> s</w:t>
      </w:r>
      <w:r w:rsidR="00E57EC9">
        <w:t>’</w:t>
      </w:r>
      <w:r w:rsidRPr="00034910">
        <w:t>alluma une petite lueur</w:t>
      </w:r>
      <w:r w:rsidR="00E57EC9">
        <w:t xml:space="preserve">, </w:t>
      </w:r>
      <w:r w:rsidRPr="00034910">
        <w:t>mais ce fut rapide comme l</w:t>
      </w:r>
      <w:r w:rsidR="00E57EC9">
        <w:t>’</w:t>
      </w:r>
      <w:r w:rsidRPr="00034910">
        <w:t>éclair</w:t>
      </w:r>
      <w:r w:rsidR="00E57EC9">
        <w:t xml:space="preserve">. </w:t>
      </w:r>
      <w:r w:rsidRPr="00034910">
        <w:t>Il avait repris une physionomie indi</w:t>
      </w:r>
      <w:r w:rsidRPr="00034910">
        <w:t>f</w:t>
      </w:r>
      <w:r w:rsidRPr="00034910">
        <w:t>férente quand il questionna</w:t>
      </w:r>
      <w:r w:rsidR="00E57EC9">
        <w:t> :</w:t>
      </w:r>
    </w:p>
    <w:p w14:paraId="524178B6" w14:textId="77777777" w:rsidR="00E57EC9" w:rsidRDefault="00E57EC9" w:rsidP="00E57EC9">
      <w:r>
        <w:t>— </w:t>
      </w:r>
      <w:r w:rsidR="00776CEA" w:rsidRPr="00034910">
        <w:t>Comment cela s</w:t>
      </w:r>
      <w:r>
        <w:t>’</w:t>
      </w:r>
      <w:r w:rsidR="00776CEA" w:rsidRPr="00034910">
        <w:t>est-il passé</w:t>
      </w:r>
      <w:r>
        <w:t> ?</w:t>
      </w:r>
    </w:p>
    <w:p w14:paraId="624C6D6E" w14:textId="77777777" w:rsidR="00E57EC9" w:rsidRDefault="00E57EC9" w:rsidP="00E57EC9">
      <w:r>
        <w:t>— </w:t>
      </w:r>
      <w:r w:rsidR="00776CEA" w:rsidRPr="00034910">
        <w:t>Je n</w:t>
      </w:r>
      <w:r>
        <w:t>’</w:t>
      </w:r>
      <w:r w:rsidR="00776CEA" w:rsidRPr="00034910">
        <w:t>en sais rien</w:t>
      </w:r>
      <w:r>
        <w:t xml:space="preserve">. </w:t>
      </w:r>
      <w:r w:rsidR="00776CEA" w:rsidRPr="00034910">
        <w:t>Je m</w:t>
      </w:r>
      <w:r>
        <w:t>’</w:t>
      </w:r>
      <w:r w:rsidR="00776CEA" w:rsidRPr="00034910">
        <w:t>étais habillé</w:t>
      </w:r>
      <w:r>
        <w:t xml:space="preserve">. </w:t>
      </w:r>
      <w:r w:rsidR="00776CEA" w:rsidRPr="00034910">
        <w:t>Je sors de la cabine</w:t>
      </w:r>
      <w:r>
        <w:t xml:space="preserve">, </w:t>
      </w:r>
      <w:proofErr w:type="spellStart"/>
      <w:r w:rsidR="00776CEA" w:rsidRPr="00034910">
        <w:t>v</w:t>
      </w:r>
      <w:r>
        <w:t>’</w:t>
      </w:r>
      <w:r w:rsidR="00776CEA" w:rsidRPr="00034910">
        <w:t>lan</w:t>
      </w:r>
      <w:proofErr w:type="spellEnd"/>
      <w:r>
        <w:t xml:space="preserve">, </w:t>
      </w:r>
      <w:r w:rsidR="00776CEA" w:rsidRPr="00034910">
        <w:t>je tombe dans le capitaine</w:t>
      </w:r>
      <w:r>
        <w:t xml:space="preserve">, </w:t>
      </w:r>
      <w:r w:rsidR="00776CEA" w:rsidRPr="00034910">
        <w:t>dans des matelots</w:t>
      </w:r>
      <w:r>
        <w:t xml:space="preserve">, </w:t>
      </w:r>
      <w:r w:rsidR="00776CEA" w:rsidRPr="00034910">
        <w:t xml:space="preserve">dans des </w:t>
      </w:r>
      <w:proofErr w:type="spellStart"/>
      <w:r w:rsidR="00776CEA" w:rsidRPr="00034910">
        <w:t>stewarts</w:t>
      </w:r>
      <w:proofErr w:type="spellEnd"/>
      <w:r>
        <w:t xml:space="preserve">. </w:t>
      </w:r>
      <w:r w:rsidR="00776CEA" w:rsidRPr="00034910">
        <w:t xml:space="preserve">Toutes les </w:t>
      </w:r>
      <w:r>
        <w:t>« </w:t>
      </w:r>
      <w:r w:rsidR="00776CEA" w:rsidRPr="00034910">
        <w:t>rues</w:t>
      </w:r>
      <w:r>
        <w:t> » (</w:t>
      </w:r>
      <w:r w:rsidR="00776CEA" w:rsidRPr="00034910">
        <w:t>on désigne ainsi les couloirs des cabines à bord des paquebots</w:t>
      </w:r>
      <w:r>
        <w:t xml:space="preserve">) </w:t>
      </w:r>
      <w:r w:rsidR="00776CEA" w:rsidRPr="00034910">
        <w:t>étaient pleines de monde</w:t>
      </w:r>
      <w:r>
        <w:t xml:space="preserve">, </w:t>
      </w:r>
      <w:r w:rsidR="00776CEA" w:rsidRPr="00034910">
        <w:t>Ma</w:t>
      </w:r>
      <w:r w:rsidR="00776CEA" w:rsidRPr="00034910">
        <w:t>m</w:t>
      </w:r>
      <w:r w:rsidR="00776CEA" w:rsidRPr="00034910">
        <w:t xml:space="preserve">zelle </w:t>
      </w:r>
      <w:proofErr w:type="spellStart"/>
      <w:r w:rsidR="00776CEA" w:rsidRPr="00034910">
        <w:t>Fleuriane</w:t>
      </w:r>
      <w:proofErr w:type="spellEnd"/>
      <w:r w:rsidR="00776CEA" w:rsidRPr="00034910">
        <w:t xml:space="preserve"> s</w:t>
      </w:r>
      <w:r>
        <w:t>’</w:t>
      </w:r>
      <w:r w:rsidR="00776CEA" w:rsidRPr="00034910">
        <w:t>était aperçue du vol</w:t>
      </w:r>
      <w:r>
        <w:t xml:space="preserve">. </w:t>
      </w:r>
      <w:r w:rsidR="00776CEA" w:rsidRPr="00034910">
        <w:t>Elle avait appelé</w:t>
      </w:r>
      <w:r>
        <w:t>…</w:t>
      </w:r>
    </w:p>
    <w:p w14:paraId="3FDD1E43" w14:textId="77777777" w:rsidR="00E57EC9" w:rsidRDefault="00E57EC9" w:rsidP="00E57EC9">
      <w:r>
        <w:t>— </w:t>
      </w:r>
      <w:r w:rsidR="00776CEA" w:rsidRPr="00034910">
        <w:t>A-t-on des soupçons</w:t>
      </w:r>
      <w:r>
        <w:t> ?</w:t>
      </w:r>
    </w:p>
    <w:p w14:paraId="1D1922BB" w14:textId="77777777" w:rsidR="00E57EC9" w:rsidRDefault="00E57EC9" w:rsidP="00E57EC9">
      <w:r>
        <w:t>— </w:t>
      </w:r>
      <w:r w:rsidR="00776CEA" w:rsidRPr="00034910">
        <w:t>Quels soupçons voulez-vous qu</w:t>
      </w:r>
      <w:r>
        <w:t>’</w:t>
      </w:r>
      <w:r w:rsidR="00776CEA" w:rsidRPr="00034910">
        <w:t>on ait</w:t>
      </w:r>
      <w:r>
        <w:t xml:space="preserve"> ? </w:t>
      </w:r>
      <w:r w:rsidR="00776CEA" w:rsidRPr="00034910">
        <w:t>La cassette a di</w:t>
      </w:r>
      <w:r w:rsidR="00776CEA" w:rsidRPr="00034910">
        <w:t>s</w:t>
      </w:r>
      <w:r w:rsidR="00776CEA" w:rsidRPr="00034910">
        <w:t>paru cette nuit</w:t>
      </w:r>
      <w:r>
        <w:t xml:space="preserve">, </w:t>
      </w:r>
      <w:r w:rsidR="00776CEA" w:rsidRPr="00034910">
        <w:t>pendant que la demoiselle dormait</w:t>
      </w:r>
      <w:r>
        <w:t xml:space="preserve">. </w:t>
      </w:r>
      <w:r w:rsidR="00776CEA" w:rsidRPr="00034910">
        <w:t>Elle ne s</w:t>
      </w:r>
      <w:r>
        <w:t>’</w:t>
      </w:r>
      <w:r w:rsidR="00776CEA" w:rsidRPr="00034910">
        <w:t>explique pas comment ça s</w:t>
      </w:r>
      <w:r>
        <w:t>’</w:t>
      </w:r>
      <w:r w:rsidR="00776CEA" w:rsidRPr="00034910">
        <w:t>est fait</w:t>
      </w:r>
      <w:r>
        <w:t xml:space="preserve">. </w:t>
      </w:r>
      <w:r w:rsidR="00776CEA" w:rsidRPr="00034910">
        <w:t>Hier soir</w:t>
      </w:r>
      <w:r>
        <w:t xml:space="preserve">, </w:t>
      </w:r>
      <w:r w:rsidR="00776CEA" w:rsidRPr="00034910">
        <w:t>quand elle est rentrée</w:t>
      </w:r>
      <w:r>
        <w:t xml:space="preserve">, </w:t>
      </w:r>
      <w:r w:rsidR="00776CEA" w:rsidRPr="00034910">
        <w:t>elle est sûre que la boîte était encore là</w:t>
      </w:r>
      <w:r>
        <w:t xml:space="preserve">, </w:t>
      </w:r>
      <w:r w:rsidR="00776CEA" w:rsidRPr="00034910">
        <w:t>car elle l</w:t>
      </w:r>
      <w:r>
        <w:t>’</w:t>
      </w:r>
      <w:r w:rsidR="00776CEA" w:rsidRPr="00034910">
        <w:t>a prise en main et l</w:t>
      </w:r>
      <w:r>
        <w:t>’</w:t>
      </w:r>
      <w:r w:rsidR="00776CEA" w:rsidRPr="00034910">
        <w:t>a replacée sur la planchette</w:t>
      </w:r>
      <w:r>
        <w:t xml:space="preserve">, </w:t>
      </w:r>
      <w:r w:rsidR="00776CEA" w:rsidRPr="00034910">
        <w:t xml:space="preserve">au-dessus du </w:t>
      </w:r>
      <w:r w:rsidR="00776CEA" w:rsidRPr="00034910">
        <w:lastRenderedPageBreak/>
        <w:t>lavabo mobile</w:t>
      </w:r>
      <w:r>
        <w:t xml:space="preserve">. </w:t>
      </w:r>
      <w:r w:rsidR="00776CEA" w:rsidRPr="00034910">
        <w:t>Et ce matin</w:t>
      </w:r>
      <w:r>
        <w:t xml:space="preserve">, </w:t>
      </w:r>
      <w:r w:rsidR="00776CEA" w:rsidRPr="00034910">
        <w:t>la boîte est partie</w:t>
      </w:r>
      <w:r>
        <w:t xml:space="preserve">, </w:t>
      </w:r>
      <w:r w:rsidR="00776CEA" w:rsidRPr="00034910">
        <w:t>sans que Mademoiselle ait rien entendu</w:t>
      </w:r>
      <w:r>
        <w:t>.</w:t>
      </w:r>
    </w:p>
    <w:p w14:paraId="4C8C0E47" w14:textId="77777777" w:rsidR="00E57EC9" w:rsidRDefault="00E57EC9" w:rsidP="00E57EC9">
      <w:r>
        <w:t>— </w:t>
      </w:r>
      <w:r w:rsidR="00776CEA" w:rsidRPr="00034910">
        <w:t>Enfin</w:t>
      </w:r>
      <w:r>
        <w:t xml:space="preserve">, </w:t>
      </w:r>
      <w:r w:rsidR="00776CEA" w:rsidRPr="00034910">
        <w:t>le coupable n</w:t>
      </w:r>
      <w:r>
        <w:t>’</w:t>
      </w:r>
      <w:r w:rsidR="00776CEA" w:rsidRPr="00034910">
        <w:t>a pas laissé de traces</w:t>
      </w:r>
      <w:r>
        <w:t> ?</w:t>
      </w:r>
    </w:p>
    <w:p w14:paraId="61660113" w14:textId="77777777" w:rsidR="00E57EC9" w:rsidRDefault="00E57EC9" w:rsidP="00E57EC9">
      <w:r>
        <w:t>— </w:t>
      </w:r>
      <w:r w:rsidR="00776CEA" w:rsidRPr="00034910">
        <w:t>Rien</w:t>
      </w:r>
      <w:r>
        <w:t xml:space="preserve">. </w:t>
      </w:r>
      <w:r w:rsidR="00776CEA" w:rsidRPr="00034910">
        <w:t>Le capitaine va faire une enquête</w:t>
      </w:r>
      <w:r>
        <w:t>.</w:t>
      </w:r>
    </w:p>
    <w:p w14:paraId="4CB4EB55" w14:textId="77777777" w:rsidR="00E57EC9" w:rsidRDefault="00776CEA" w:rsidP="00E57EC9">
      <w:r w:rsidRPr="00034910">
        <w:t>Un fugitif sourire distendit les lèvres du détective</w:t>
      </w:r>
      <w:r w:rsidR="00E57EC9">
        <w:t xml:space="preserve">. </w:t>
      </w:r>
      <w:r w:rsidRPr="00034910">
        <w:t>Tout bas il murmura</w:t>
      </w:r>
      <w:r w:rsidR="00E57EC9">
        <w:t> :</w:t>
      </w:r>
    </w:p>
    <w:p w14:paraId="5EBC771A" w14:textId="77777777" w:rsidR="00E57EC9" w:rsidRDefault="00E57EC9" w:rsidP="00E57EC9">
      <w:r>
        <w:t>— </w:t>
      </w:r>
      <w:r w:rsidR="00776CEA" w:rsidRPr="00034910">
        <w:t>Et il ne trouvera rien</w:t>
      </w:r>
      <w:r>
        <w:t xml:space="preserve">… </w:t>
      </w:r>
      <w:r w:rsidR="00776CEA" w:rsidRPr="00034910">
        <w:t>Mais moi</w:t>
      </w:r>
      <w:r>
        <w:t xml:space="preserve">, </w:t>
      </w:r>
      <w:r w:rsidR="00776CEA" w:rsidRPr="00034910">
        <w:t>je le connais</w:t>
      </w:r>
      <w:r>
        <w:t xml:space="preserve">… </w:t>
      </w:r>
      <w:r w:rsidR="00776CEA" w:rsidRPr="00034910">
        <w:t>il s</w:t>
      </w:r>
      <w:r>
        <w:t>’</w:t>
      </w:r>
      <w:r w:rsidR="00776CEA" w:rsidRPr="00034910">
        <w:t>agit de fournir des preuves</w:t>
      </w:r>
      <w:r>
        <w:t>.</w:t>
      </w:r>
    </w:p>
    <w:p w14:paraId="3ECB2C9E" w14:textId="77777777" w:rsidR="00E57EC9" w:rsidRDefault="00776CEA" w:rsidP="00E57EC9">
      <w:r w:rsidRPr="00034910">
        <w:t>Puis</w:t>
      </w:r>
      <w:r w:rsidR="00E57EC9">
        <w:t xml:space="preserve">, </w:t>
      </w:r>
      <w:r w:rsidRPr="00034910">
        <w:t>s</w:t>
      </w:r>
      <w:r w:rsidR="00E57EC9">
        <w:t>’</w:t>
      </w:r>
      <w:r w:rsidRPr="00034910">
        <w:t>adressant au gamin qui le considérait avec anxiété</w:t>
      </w:r>
      <w:r w:rsidR="00E57EC9">
        <w:t> :</w:t>
      </w:r>
    </w:p>
    <w:p w14:paraId="05130514" w14:textId="46824637" w:rsidR="00E57EC9" w:rsidRDefault="00E57EC9" w:rsidP="00E57EC9">
      <w:r>
        <w:t>— </w:t>
      </w:r>
      <w:r w:rsidR="00776CEA" w:rsidRPr="00034910">
        <w:t xml:space="preserve">Allons voir </w:t>
      </w:r>
      <w:r>
        <w:t>M</w:t>
      </w:r>
      <w:r w:rsidRPr="00E57EC9">
        <w:rPr>
          <w:vertAlign w:val="superscript"/>
        </w:rPr>
        <w:t>lle</w:t>
      </w:r>
      <w:r>
        <w:t> </w:t>
      </w:r>
      <w:proofErr w:type="spellStart"/>
      <w:r w:rsidR="00776CEA" w:rsidRPr="00034910">
        <w:t>Fleuriane</w:t>
      </w:r>
      <w:proofErr w:type="spellEnd"/>
      <w:r>
        <w:t>.</w:t>
      </w:r>
    </w:p>
    <w:p w14:paraId="03483FF6" w14:textId="77777777" w:rsidR="00E57EC9" w:rsidRDefault="00776CEA" w:rsidP="00E57EC9">
      <w:r w:rsidRPr="00034910">
        <w:t>Tous deux gagnèrent la cabine de la jeune fille</w:t>
      </w:r>
      <w:r w:rsidR="00E57EC9">
        <w:t>…</w:t>
      </w:r>
    </w:p>
    <w:p w14:paraId="4382EEDE" w14:textId="77777777" w:rsidR="00E57EC9" w:rsidRDefault="00776CEA" w:rsidP="00E57EC9">
      <w:r w:rsidRPr="00034910">
        <w:t>Comme l</w:t>
      </w:r>
      <w:r w:rsidR="00E57EC9">
        <w:t>’</w:t>
      </w:r>
      <w:r w:rsidRPr="00034910">
        <w:t>avait dit le petit</w:t>
      </w:r>
      <w:r w:rsidR="00E57EC9">
        <w:t xml:space="preserve">, </w:t>
      </w:r>
      <w:r w:rsidRPr="00034910">
        <w:t>les curieux emplissaient les co</w:t>
      </w:r>
      <w:r w:rsidRPr="00034910">
        <w:t>u</w:t>
      </w:r>
      <w:r w:rsidRPr="00034910">
        <w:t>loirs</w:t>
      </w:r>
      <w:r w:rsidR="00E57EC9">
        <w:t xml:space="preserve"> : </w:t>
      </w:r>
      <w:r w:rsidRPr="00034910">
        <w:t>mais déjà le commandant du bord avait établi un service d</w:t>
      </w:r>
      <w:r w:rsidR="00E57EC9">
        <w:t>’</w:t>
      </w:r>
      <w:r w:rsidRPr="00034910">
        <w:t>ordre</w:t>
      </w:r>
      <w:r w:rsidR="00E57EC9">
        <w:t xml:space="preserve">. </w:t>
      </w:r>
      <w:r w:rsidRPr="00034910">
        <w:t>Des matelots apostés interdisaient l</w:t>
      </w:r>
      <w:r w:rsidR="00E57EC9">
        <w:t>’</w:t>
      </w:r>
      <w:r w:rsidRPr="00034910">
        <w:t>approche imm</w:t>
      </w:r>
      <w:r w:rsidRPr="00034910">
        <w:t>é</w:t>
      </w:r>
      <w:r w:rsidRPr="00034910">
        <w:t>diate de la cabine visitée par le voleur</w:t>
      </w:r>
      <w:r w:rsidR="00E57EC9">
        <w:t>.</w:t>
      </w:r>
    </w:p>
    <w:p w14:paraId="0F306816" w14:textId="77777777" w:rsidR="00E57EC9" w:rsidRDefault="00776CEA" w:rsidP="00E57EC9">
      <w:r w:rsidRPr="00034910">
        <w:t>Les badauds</w:t>
      </w:r>
      <w:r w:rsidR="00E57EC9">
        <w:t xml:space="preserve">, </w:t>
      </w:r>
      <w:r w:rsidRPr="00034910">
        <w:t>passagers</w:t>
      </w:r>
      <w:r w:rsidR="00E57EC9">
        <w:t xml:space="preserve">, </w:t>
      </w:r>
      <w:r w:rsidRPr="00034910">
        <w:t>gens de l</w:t>
      </w:r>
      <w:r w:rsidR="00E57EC9">
        <w:t>’</w:t>
      </w:r>
      <w:r w:rsidRPr="00034910">
        <w:t>équipage ou du service</w:t>
      </w:r>
      <w:r w:rsidR="00E57EC9">
        <w:t xml:space="preserve">, </w:t>
      </w:r>
      <w:r w:rsidRPr="00034910">
        <w:t>se vengeaient de ne pouvoir rien voir en se livrant à des co</w:t>
      </w:r>
      <w:r w:rsidRPr="00034910">
        <w:t>m</w:t>
      </w:r>
      <w:r w:rsidRPr="00034910">
        <w:t>mentaires sans fin</w:t>
      </w:r>
      <w:r w:rsidR="00E57EC9">
        <w:t>.</w:t>
      </w:r>
    </w:p>
    <w:p w14:paraId="0FFCCA81" w14:textId="77777777" w:rsidR="00E57EC9" w:rsidRDefault="00776CEA" w:rsidP="00E57EC9">
      <w:r w:rsidRPr="00034910">
        <w:t xml:space="preserve">Dick </w:t>
      </w:r>
      <w:proofErr w:type="spellStart"/>
      <w:r w:rsidRPr="00034910">
        <w:t>Fann</w:t>
      </w:r>
      <w:proofErr w:type="spellEnd"/>
      <w:r w:rsidR="00E57EC9">
        <w:t xml:space="preserve">, </w:t>
      </w:r>
      <w:r w:rsidRPr="00034910">
        <w:t xml:space="preserve">sous son pseudo-nom de </w:t>
      </w:r>
      <w:proofErr w:type="spellStart"/>
      <w:r w:rsidRPr="00034910">
        <w:t>Frachay</w:t>
      </w:r>
      <w:proofErr w:type="spellEnd"/>
      <w:r w:rsidR="00E57EC9">
        <w:t xml:space="preserve">, </w:t>
      </w:r>
      <w:r w:rsidRPr="00034910">
        <w:t xml:space="preserve">Jean </w:t>
      </w:r>
      <w:proofErr w:type="spellStart"/>
      <w:r w:rsidRPr="00034910">
        <w:t>Brot</w:t>
      </w:r>
      <w:proofErr w:type="spellEnd"/>
      <w:r w:rsidRPr="00034910">
        <w:t xml:space="preserve"> le suivant comme son ombre</w:t>
      </w:r>
      <w:r w:rsidR="00E57EC9">
        <w:t xml:space="preserve">, </w:t>
      </w:r>
      <w:r w:rsidRPr="00034910">
        <w:t>furent naturellement admis à fra</w:t>
      </w:r>
      <w:r w:rsidRPr="00034910">
        <w:t>n</w:t>
      </w:r>
      <w:r w:rsidRPr="00034910">
        <w:t>chir le barrage des factionnaires</w:t>
      </w:r>
      <w:r w:rsidR="00E57EC9">
        <w:t xml:space="preserve">. </w:t>
      </w:r>
      <w:r w:rsidRPr="00034910">
        <w:t>Ils appartenaient à la comp</w:t>
      </w:r>
      <w:r w:rsidRPr="00034910">
        <w:t>a</w:t>
      </w:r>
      <w:r w:rsidRPr="00034910">
        <w:t xml:space="preserve">gnie de </w:t>
      </w:r>
      <w:proofErr w:type="spellStart"/>
      <w:r w:rsidRPr="00034910">
        <w:t>Fleuriane</w:t>
      </w:r>
      <w:proofErr w:type="spellEnd"/>
      <w:r w:rsidRPr="00034910">
        <w:t xml:space="preserve"> Defrance</w:t>
      </w:r>
      <w:r w:rsidR="00E57EC9">
        <w:t xml:space="preserve">, </w:t>
      </w:r>
      <w:r w:rsidRPr="00034910">
        <w:t>et il semblait dès lors très naturel qu</w:t>
      </w:r>
      <w:r w:rsidR="00E57EC9">
        <w:t>’</w:t>
      </w:r>
      <w:r w:rsidRPr="00034910">
        <w:t>ils accourussent auprès d</w:t>
      </w:r>
      <w:r w:rsidR="00E57EC9">
        <w:t>’</w:t>
      </w:r>
      <w:r w:rsidRPr="00034910">
        <w:t>elle</w:t>
      </w:r>
      <w:r w:rsidR="00E57EC9">
        <w:t>.</w:t>
      </w:r>
    </w:p>
    <w:p w14:paraId="3E41C529" w14:textId="77777777" w:rsidR="00E57EC9" w:rsidRDefault="00776CEA" w:rsidP="00E57EC9">
      <w:r w:rsidRPr="00034910">
        <w:t>La porte de la cabine était ouverte</w:t>
      </w:r>
      <w:r w:rsidR="00E57EC9">
        <w:t xml:space="preserve">. </w:t>
      </w:r>
      <w:r w:rsidRPr="00034910">
        <w:t>De l</w:t>
      </w:r>
      <w:r w:rsidR="00E57EC9">
        <w:t>’</w:t>
      </w:r>
      <w:r w:rsidRPr="00034910">
        <w:t>intérieur jailli</w:t>
      </w:r>
      <w:r w:rsidRPr="00034910">
        <w:t>s</w:t>
      </w:r>
      <w:r w:rsidRPr="00034910">
        <w:t>saient des voix contenues</w:t>
      </w:r>
      <w:r w:rsidR="00E57EC9">
        <w:t>.</w:t>
      </w:r>
    </w:p>
    <w:p w14:paraId="238FCB60" w14:textId="77777777" w:rsidR="005F425B" w:rsidRDefault="005F425B" w:rsidP="005F425B">
      <w:pPr>
        <w:pStyle w:val="Centrsolidaire"/>
      </w:pPr>
      <w:r w:rsidRPr="00E57EC9">
        <w:rPr>
          <w:noProof/>
        </w:rPr>
        <w:lastRenderedPageBreak/>
        <w:drawing>
          <wp:inline distT="0" distB="0" distL="0" distR="0" wp14:anchorId="0830735D" wp14:editId="45C66FCE">
            <wp:extent cx="5510530" cy="7999095"/>
            <wp:effectExtent l="0" t="0" r="0" b="0"/>
            <wp:docPr id="15"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10530" cy="7999095"/>
                    </a:xfrm>
                    <a:prstGeom prst="rect">
                      <a:avLst/>
                    </a:prstGeom>
                    <a:noFill/>
                    <a:ln>
                      <a:noFill/>
                    </a:ln>
                  </pic:spPr>
                </pic:pic>
              </a:graphicData>
            </a:graphic>
          </wp:inline>
        </w:drawing>
      </w:r>
    </w:p>
    <w:p w14:paraId="5E79F81E" w14:textId="77777777" w:rsidR="005F425B" w:rsidRDefault="005F425B" w:rsidP="005F425B">
      <w:pPr>
        <w:pStyle w:val="Centr14pt"/>
      </w:pPr>
      <w:r>
        <w:t>L</w:t>
      </w:r>
      <w:r w:rsidRPr="00E57EC9">
        <w:t>es curieux emplissaient les couloirs</w:t>
      </w:r>
      <w:r>
        <w:t>.</w:t>
      </w:r>
    </w:p>
    <w:p w14:paraId="2EF1A44C" w14:textId="77777777" w:rsidR="00E57EC9" w:rsidRDefault="00776CEA" w:rsidP="00E57EC9">
      <w:r w:rsidRPr="00034910">
        <w:lastRenderedPageBreak/>
        <w:t>Le détective regarda</w:t>
      </w:r>
      <w:r w:rsidR="00E57EC9">
        <w:t xml:space="preserve">. </w:t>
      </w:r>
      <w:proofErr w:type="spellStart"/>
      <w:r w:rsidRPr="00034910">
        <w:t>Fleuriane</w:t>
      </w:r>
      <w:proofErr w:type="spellEnd"/>
      <w:r w:rsidRPr="00034910">
        <w:t xml:space="preserve"> se tenait dans la petite pièce</w:t>
      </w:r>
      <w:r w:rsidR="00E57EC9">
        <w:t xml:space="preserve">, </w:t>
      </w:r>
      <w:r w:rsidRPr="00034910">
        <w:t>ayant en face d</w:t>
      </w:r>
      <w:r w:rsidR="00E57EC9">
        <w:t>’</w:t>
      </w:r>
      <w:r w:rsidRPr="00034910">
        <w:t>elle le commandant</w:t>
      </w:r>
      <w:r w:rsidR="00E57EC9">
        <w:t xml:space="preserve">, </w:t>
      </w:r>
      <w:r w:rsidRPr="00034910">
        <w:t>un des seconds</w:t>
      </w:r>
      <w:r w:rsidR="00E57EC9">
        <w:t xml:space="preserve">, </w:t>
      </w:r>
      <w:r w:rsidRPr="00034910">
        <w:t>le commissaire du bord</w:t>
      </w:r>
      <w:r w:rsidR="00E57EC9">
        <w:t>.</w:t>
      </w:r>
    </w:p>
    <w:p w14:paraId="26AE9E25" w14:textId="77777777" w:rsidR="00E57EC9" w:rsidRDefault="00E57EC9" w:rsidP="00E57EC9">
      <w:r>
        <w:t>— </w:t>
      </w:r>
      <w:r w:rsidR="00776CEA" w:rsidRPr="00034910">
        <w:t>Que vous dirais-je</w:t>
      </w:r>
      <w:r>
        <w:t xml:space="preserve">, </w:t>
      </w:r>
      <w:r w:rsidR="00776CEA" w:rsidRPr="00034910">
        <w:t>Messieurs</w:t>
      </w:r>
      <w:r>
        <w:t xml:space="preserve"> ? </w:t>
      </w:r>
      <w:r w:rsidR="00776CEA" w:rsidRPr="00034910">
        <w:t>prononçait-elle</w:t>
      </w:r>
      <w:r>
        <w:t xml:space="preserve">. </w:t>
      </w:r>
      <w:r w:rsidR="00776CEA" w:rsidRPr="00034910">
        <w:t>Je n</w:t>
      </w:r>
      <w:r>
        <w:t>’</w:t>
      </w:r>
      <w:r w:rsidR="00776CEA" w:rsidRPr="00034910">
        <w:t>ai aucun soupçon</w:t>
      </w:r>
      <w:r>
        <w:t xml:space="preserve">, </w:t>
      </w:r>
      <w:r w:rsidR="00776CEA" w:rsidRPr="00034910">
        <w:t>aucun</w:t>
      </w:r>
      <w:r>
        <w:t xml:space="preserve">. </w:t>
      </w:r>
      <w:r w:rsidR="00776CEA" w:rsidRPr="00034910">
        <w:t>Comment voulez-vous que je désigne quelqu</w:t>
      </w:r>
      <w:r>
        <w:t>’</w:t>
      </w:r>
      <w:r w:rsidR="00776CEA" w:rsidRPr="00034910">
        <w:t>un</w:t>
      </w:r>
      <w:r>
        <w:t> ?</w:t>
      </w:r>
    </w:p>
    <w:p w14:paraId="556DB2E2" w14:textId="77777777" w:rsidR="00E57EC9" w:rsidRDefault="00776CEA" w:rsidP="00E57EC9">
      <w:r w:rsidRPr="00034910">
        <w:t>Elle aperçut les nouveaux venus</w:t>
      </w:r>
      <w:r w:rsidR="00E57EC9">
        <w:t xml:space="preserve">. </w:t>
      </w:r>
      <w:r w:rsidRPr="00034910">
        <w:t>Son visage s</w:t>
      </w:r>
      <w:r w:rsidR="00E57EC9">
        <w:t>’</w:t>
      </w:r>
      <w:r w:rsidRPr="00034910">
        <w:t>éclaira</w:t>
      </w:r>
      <w:r w:rsidR="00E57EC9">
        <w:t xml:space="preserve">. </w:t>
      </w:r>
      <w:r w:rsidRPr="00034910">
        <w:t>Év</w:t>
      </w:r>
      <w:r w:rsidRPr="00034910">
        <w:t>i</w:t>
      </w:r>
      <w:r w:rsidRPr="00034910">
        <w:t>demment</w:t>
      </w:r>
      <w:r w:rsidR="00E57EC9">
        <w:t xml:space="preserve">, </w:t>
      </w:r>
      <w:r w:rsidRPr="00034910">
        <w:t>elle redoutait de prononcer une parole qui pût nuire aux projets de son défenseur</w:t>
      </w:r>
      <w:r w:rsidR="00E57EC9">
        <w:t>.</w:t>
      </w:r>
    </w:p>
    <w:p w14:paraId="47B02E4B" w14:textId="77777777" w:rsidR="00E57EC9" w:rsidRDefault="00E57EC9" w:rsidP="00E57EC9">
      <w:r>
        <w:t>— </w:t>
      </w:r>
      <w:r w:rsidR="00776CEA" w:rsidRPr="00034910">
        <w:t>Ah</w:t>
      </w:r>
      <w:r>
        <w:t xml:space="preserve"> ! </w:t>
      </w:r>
      <w:r w:rsidR="00776CEA" w:rsidRPr="00034910">
        <w:t>vous voici</w:t>
      </w:r>
      <w:r>
        <w:t xml:space="preserve">, </w:t>
      </w:r>
      <w:proofErr w:type="spellStart"/>
      <w:r w:rsidR="00776CEA" w:rsidRPr="00034910">
        <w:t>Frachay</w:t>
      </w:r>
      <w:proofErr w:type="spellEnd"/>
      <w:r>
        <w:t> ?</w:t>
      </w:r>
    </w:p>
    <w:p w14:paraId="31DB29CE" w14:textId="77777777" w:rsidR="00E57EC9" w:rsidRDefault="00776CEA" w:rsidP="00E57EC9">
      <w:r w:rsidRPr="00034910">
        <w:t>Le pseudo-mécanicien salua</w:t>
      </w:r>
      <w:r w:rsidR="00E57EC9">
        <w:t xml:space="preserve">, </w:t>
      </w:r>
      <w:r w:rsidRPr="00034910">
        <w:t>et pénétrant dans la cabine</w:t>
      </w:r>
      <w:r w:rsidR="00E57EC9">
        <w:t> :</w:t>
      </w:r>
    </w:p>
    <w:p w14:paraId="000A0F06" w14:textId="77777777" w:rsidR="00E57EC9" w:rsidRDefault="00E57EC9" w:rsidP="00E57EC9">
      <w:r>
        <w:t>— </w:t>
      </w:r>
      <w:r w:rsidR="00776CEA" w:rsidRPr="00034910">
        <w:t>Il paraît que les voleurs se sont exercés dans votre appa</w:t>
      </w:r>
      <w:r w:rsidR="00776CEA" w:rsidRPr="00034910">
        <w:t>r</w:t>
      </w:r>
      <w:r w:rsidR="00776CEA" w:rsidRPr="00034910">
        <w:t>tement</w:t>
      </w:r>
      <w:r>
        <w:t xml:space="preserve">, </w:t>
      </w:r>
      <w:r w:rsidR="00776CEA" w:rsidRPr="00034910">
        <w:t>Mademoiselle</w:t>
      </w:r>
      <w:r>
        <w:t> ?</w:t>
      </w:r>
    </w:p>
    <w:p w14:paraId="1B074C39" w14:textId="77777777" w:rsidR="00E57EC9" w:rsidRDefault="00E57EC9" w:rsidP="00E57EC9">
      <w:r>
        <w:t>— </w:t>
      </w:r>
      <w:r w:rsidR="00776CEA" w:rsidRPr="00034910">
        <w:t>Mais oui</w:t>
      </w:r>
      <w:r>
        <w:t xml:space="preserve">. </w:t>
      </w:r>
      <w:r w:rsidR="00776CEA" w:rsidRPr="00034910">
        <w:t>Cette nuit</w:t>
      </w:r>
      <w:r>
        <w:t xml:space="preserve">, </w:t>
      </w:r>
      <w:r w:rsidR="00776CEA" w:rsidRPr="00034910">
        <w:t>durant mon sommeil</w:t>
      </w:r>
      <w:r>
        <w:t>.</w:t>
      </w:r>
    </w:p>
    <w:p w14:paraId="6AA1FA0D" w14:textId="77777777" w:rsidR="00E57EC9" w:rsidRDefault="00E57EC9" w:rsidP="00E57EC9">
      <w:r>
        <w:t>— </w:t>
      </w:r>
      <w:r w:rsidR="00776CEA" w:rsidRPr="00034910">
        <w:t>Vos bijoux</w:t>
      </w:r>
      <w:r>
        <w:t xml:space="preserve"> ? </w:t>
      </w:r>
      <w:r w:rsidR="00776CEA" w:rsidRPr="00034910">
        <w:t>votre argent</w:t>
      </w:r>
      <w:r>
        <w:t> ?</w:t>
      </w:r>
    </w:p>
    <w:p w14:paraId="7B246DF6" w14:textId="77777777" w:rsidR="00E57EC9" w:rsidRDefault="00E57EC9" w:rsidP="00E57EC9">
      <w:r>
        <w:t>— </w:t>
      </w:r>
      <w:r w:rsidR="00776CEA" w:rsidRPr="00034910">
        <w:t>Non</w:t>
      </w:r>
      <w:r>
        <w:t xml:space="preserve">, </w:t>
      </w:r>
      <w:r w:rsidR="00776CEA" w:rsidRPr="00034910">
        <w:t>non</w:t>
      </w:r>
      <w:r>
        <w:t xml:space="preserve">. </w:t>
      </w:r>
      <w:r w:rsidR="00776CEA" w:rsidRPr="00034910">
        <w:t>Ce n</w:t>
      </w:r>
      <w:r>
        <w:t>’</w:t>
      </w:r>
      <w:r w:rsidR="00776CEA" w:rsidRPr="00034910">
        <w:t>est pas si grave que cela</w:t>
      </w:r>
      <w:r>
        <w:t xml:space="preserve">. </w:t>
      </w:r>
      <w:r w:rsidR="00776CEA" w:rsidRPr="00034910">
        <w:t>Les coupables se sont contentés d</w:t>
      </w:r>
      <w:r>
        <w:t>’</w:t>
      </w:r>
      <w:r w:rsidR="00776CEA" w:rsidRPr="00034910">
        <w:t>emporter le coffret où se trouvent les cori</w:t>
      </w:r>
      <w:r w:rsidR="00776CEA" w:rsidRPr="00034910">
        <w:t>n</w:t>
      </w:r>
      <w:r w:rsidR="00776CEA" w:rsidRPr="00034910">
        <w:t>dons communs que l</w:t>
      </w:r>
      <w:r>
        <w:t>’</w:t>
      </w:r>
      <w:r w:rsidR="00776CEA" w:rsidRPr="00034910">
        <w:t>on m</w:t>
      </w:r>
      <w:r>
        <w:t>’</w:t>
      </w:r>
      <w:r w:rsidR="00776CEA" w:rsidRPr="00034910">
        <w:t>a apportés hier</w:t>
      </w:r>
      <w:r>
        <w:t>.</w:t>
      </w:r>
    </w:p>
    <w:p w14:paraId="48744421" w14:textId="77777777" w:rsidR="00E57EC9" w:rsidRDefault="00776CEA" w:rsidP="00E57EC9">
      <w:r w:rsidRPr="00034910">
        <w:t>Tandis qu</w:t>
      </w:r>
      <w:r w:rsidR="00E57EC9">
        <w:t>’</w:t>
      </w:r>
      <w:r w:rsidRPr="00034910">
        <w:t>elle parlait</w:t>
      </w:r>
      <w:r w:rsidR="00E57EC9">
        <w:t xml:space="preserve">, </w:t>
      </w:r>
      <w:r w:rsidRPr="00034910">
        <w:t>Dick promenait autour de lui un r</w:t>
      </w:r>
      <w:r w:rsidRPr="00034910">
        <w:t>e</w:t>
      </w:r>
      <w:r w:rsidRPr="00034910">
        <w:t>gard interrogateur</w:t>
      </w:r>
      <w:r w:rsidR="00E57EC9">
        <w:t xml:space="preserve">. </w:t>
      </w:r>
      <w:r w:rsidRPr="00034910">
        <w:t>Sur une tablette</w:t>
      </w:r>
      <w:r w:rsidR="00E57EC9">
        <w:t xml:space="preserve">, </w:t>
      </w:r>
      <w:r w:rsidRPr="00034910">
        <w:t>il distingua une botte de roses thé</w:t>
      </w:r>
      <w:r w:rsidR="00E57EC9">
        <w:t xml:space="preserve">. </w:t>
      </w:r>
      <w:r w:rsidRPr="00034910">
        <w:t>Il s</w:t>
      </w:r>
      <w:r w:rsidR="00E57EC9">
        <w:t>’</w:t>
      </w:r>
      <w:r w:rsidRPr="00034910">
        <w:t>en approcha</w:t>
      </w:r>
      <w:r w:rsidR="00E57EC9">
        <w:t xml:space="preserve">, </w:t>
      </w:r>
      <w:r w:rsidRPr="00034910">
        <w:t>les sentit</w:t>
      </w:r>
      <w:r w:rsidR="00E57EC9">
        <w:t xml:space="preserve">, </w:t>
      </w:r>
      <w:r w:rsidRPr="00034910">
        <w:t>et lentement</w:t>
      </w:r>
      <w:r w:rsidR="00E57EC9">
        <w:t> :</w:t>
      </w:r>
    </w:p>
    <w:p w14:paraId="0C50C206" w14:textId="77777777" w:rsidR="00E57EC9" w:rsidRDefault="00E57EC9" w:rsidP="00E57EC9">
      <w:r>
        <w:t>— </w:t>
      </w:r>
      <w:r w:rsidR="00776CEA" w:rsidRPr="00034910">
        <w:t>Vous avez de jolies fleurs</w:t>
      </w:r>
      <w:r>
        <w:t xml:space="preserve">, </w:t>
      </w:r>
      <w:r w:rsidR="00776CEA" w:rsidRPr="00034910">
        <w:t>Mademoiselle</w:t>
      </w:r>
      <w:r>
        <w:t>.</w:t>
      </w:r>
    </w:p>
    <w:p w14:paraId="7E54AFD8" w14:textId="77777777" w:rsidR="00E57EC9" w:rsidRDefault="00776CEA" w:rsidP="00E57EC9">
      <w:r w:rsidRPr="00034910">
        <w:t>En même temps</w:t>
      </w:r>
      <w:r w:rsidR="00E57EC9">
        <w:t xml:space="preserve">, </w:t>
      </w:r>
      <w:r w:rsidRPr="00034910">
        <w:t>il se tournait vers la jeune fille</w:t>
      </w:r>
      <w:r w:rsidR="00E57EC9">
        <w:t xml:space="preserve">, </w:t>
      </w:r>
      <w:r w:rsidRPr="00034910">
        <w:t>l</w:t>
      </w:r>
      <w:r w:rsidR="00E57EC9">
        <w:t>’</w:t>
      </w:r>
      <w:r w:rsidRPr="00034910">
        <w:t>invitant d</w:t>
      </w:r>
      <w:r w:rsidR="00E57EC9">
        <w:t>’</w:t>
      </w:r>
      <w:r w:rsidRPr="00034910">
        <w:t>un regard expressif à parler</w:t>
      </w:r>
      <w:r w:rsidR="00E57EC9">
        <w:t xml:space="preserve">. </w:t>
      </w:r>
      <w:r w:rsidRPr="00034910">
        <w:t>Dans cette position</w:t>
      </w:r>
      <w:r w:rsidR="00E57EC9">
        <w:t xml:space="preserve">, </w:t>
      </w:r>
      <w:r w:rsidRPr="00034910">
        <w:t>il masquait l</w:t>
      </w:r>
      <w:r w:rsidR="00E57EC9">
        <w:t>’</w:t>
      </w:r>
      <w:r w:rsidRPr="00034910">
        <w:t>endroit où reposait le bouquet</w:t>
      </w:r>
      <w:r w:rsidR="00E57EC9">
        <w:t>.</w:t>
      </w:r>
    </w:p>
    <w:p w14:paraId="7C51D04C" w14:textId="404B0B40" w:rsidR="00E57EC9" w:rsidRDefault="00E57EC9" w:rsidP="00E57EC9">
      <w:r>
        <w:lastRenderedPageBreak/>
        <w:t>— </w:t>
      </w:r>
      <w:r w:rsidR="00776CEA" w:rsidRPr="00034910">
        <w:t>Ah</w:t>
      </w:r>
      <w:r>
        <w:t xml:space="preserve"> ! </w:t>
      </w:r>
      <w:r w:rsidR="00776CEA" w:rsidRPr="00034910">
        <w:t>mes fleurs</w:t>
      </w:r>
      <w:r>
        <w:t xml:space="preserve">… </w:t>
      </w:r>
      <w:r w:rsidR="00776CEA" w:rsidRPr="00034910">
        <w:t>Je les avais oubliées</w:t>
      </w:r>
      <w:r>
        <w:t xml:space="preserve">. </w:t>
      </w:r>
      <w:r w:rsidR="00776CEA" w:rsidRPr="00034910">
        <w:t>C</w:t>
      </w:r>
      <w:r>
        <w:t>’</w:t>
      </w:r>
      <w:r w:rsidR="00776CEA" w:rsidRPr="00034910">
        <w:t>est une gracie</w:t>
      </w:r>
      <w:r w:rsidR="00776CEA" w:rsidRPr="00034910">
        <w:t>u</w:t>
      </w:r>
      <w:r w:rsidR="00776CEA" w:rsidRPr="00034910">
        <w:t xml:space="preserve">seté de </w:t>
      </w:r>
      <w:r>
        <w:t>M. </w:t>
      </w:r>
      <w:r w:rsidR="00776CEA" w:rsidRPr="00034910">
        <w:t>Larmette</w:t>
      </w:r>
      <w:r>
        <w:t xml:space="preserve">, </w:t>
      </w:r>
      <w:r w:rsidR="00776CEA" w:rsidRPr="00034910">
        <w:t>notre concurrent autour du monde</w:t>
      </w:r>
      <w:r>
        <w:t xml:space="preserve">. </w:t>
      </w:r>
      <w:r w:rsidR="00776CEA" w:rsidRPr="00034910">
        <w:t>Je les ai trouvées hier soir en rentrant</w:t>
      </w:r>
      <w:r>
        <w:t>.</w:t>
      </w:r>
    </w:p>
    <w:p w14:paraId="418C86A8" w14:textId="77777777" w:rsidR="00E57EC9" w:rsidRDefault="00E57EC9" w:rsidP="00E57EC9">
      <w:r>
        <w:t>— </w:t>
      </w:r>
      <w:r w:rsidR="00776CEA" w:rsidRPr="00034910">
        <w:t>Très aimable</w:t>
      </w:r>
      <w:r>
        <w:t xml:space="preserve">, </w:t>
      </w:r>
      <w:r w:rsidR="00776CEA" w:rsidRPr="00034910">
        <w:t>en vérité</w:t>
      </w:r>
      <w:r>
        <w:t xml:space="preserve">, </w:t>
      </w:r>
      <w:r w:rsidR="00776CEA" w:rsidRPr="00034910">
        <w:t>soulignèrent les officiers du bord</w:t>
      </w:r>
      <w:r>
        <w:t xml:space="preserve">. </w:t>
      </w:r>
      <w:r w:rsidR="00776CEA" w:rsidRPr="00034910">
        <w:t>Les parterres sont rares à bord de nos navires</w:t>
      </w:r>
      <w:r>
        <w:t>.</w:t>
      </w:r>
    </w:p>
    <w:p w14:paraId="4C1A4CB6" w14:textId="77777777" w:rsidR="00E57EC9" w:rsidRDefault="00E57EC9" w:rsidP="00E57EC9">
      <w:r>
        <w:t>— </w:t>
      </w:r>
      <w:r w:rsidR="00776CEA" w:rsidRPr="00034910">
        <w:t>Aussi je pense que ce galant monsieur s</w:t>
      </w:r>
      <w:r>
        <w:t>’</w:t>
      </w:r>
      <w:r w:rsidR="00776CEA" w:rsidRPr="00034910">
        <w:t>était approv</w:t>
      </w:r>
      <w:r w:rsidR="00776CEA" w:rsidRPr="00034910">
        <w:t>i</w:t>
      </w:r>
      <w:r w:rsidR="00776CEA" w:rsidRPr="00034910">
        <w:t>sionné à terre avant le départ</w:t>
      </w:r>
      <w:r>
        <w:t xml:space="preserve">. </w:t>
      </w:r>
      <w:r w:rsidR="00776CEA" w:rsidRPr="00034910">
        <w:t>Il a dû même s</w:t>
      </w:r>
      <w:r>
        <w:t>’</w:t>
      </w:r>
      <w:r w:rsidR="00776CEA" w:rsidRPr="00034910">
        <w:t>adresser à une excellente maison</w:t>
      </w:r>
      <w:r>
        <w:t xml:space="preserve">, </w:t>
      </w:r>
      <w:r w:rsidR="00776CEA" w:rsidRPr="00034910">
        <w:t>car ces tulipes doubles sont merveilleuses</w:t>
      </w:r>
      <w:r>
        <w:t>.</w:t>
      </w:r>
    </w:p>
    <w:p w14:paraId="4C00D919" w14:textId="77777777" w:rsidR="00E57EC9" w:rsidRDefault="00E57EC9" w:rsidP="00E57EC9">
      <w:r>
        <w:t>— </w:t>
      </w:r>
      <w:r w:rsidR="00776CEA" w:rsidRPr="00034910">
        <w:t>Ces tulipes doubles</w:t>
      </w:r>
      <w:r>
        <w:t> ?</w:t>
      </w:r>
    </w:p>
    <w:p w14:paraId="1BA0DD28" w14:textId="77777777" w:rsidR="00E57EC9" w:rsidRDefault="00776CEA" w:rsidP="00E57EC9">
      <w:r w:rsidRPr="00034910">
        <w:t>Comme mû par un ressort</w:t>
      </w:r>
      <w:r w:rsidR="00E57EC9">
        <w:t xml:space="preserve">, </w:t>
      </w:r>
      <w:r w:rsidRPr="00034910">
        <w:t xml:space="preserve">Dick </w:t>
      </w:r>
      <w:proofErr w:type="spellStart"/>
      <w:r w:rsidRPr="00034910">
        <w:t>Fann</w:t>
      </w:r>
      <w:proofErr w:type="spellEnd"/>
      <w:r w:rsidRPr="00034910">
        <w:t xml:space="preserve"> s</w:t>
      </w:r>
      <w:r w:rsidR="00E57EC9">
        <w:t>’</w:t>
      </w:r>
      <w:r w:rsidRPr="00034910">
        <w:t>était retourné</w:t>
      </w:r>
      <w:r w:rsidR="00E57EC9">
        <w:t xml:space="preserve">, </w:t>
      </w:r>
      <w:r w:rsidRPr="00034910">
        <w:t>il considérait les fleurs</w:t>
      </w:r>
      <w:r w:rsidR="00E57EC9">
        <w:t xml:space="preserve">. </w:t>
      </w:r>
      <w:r w:rsidRPr="00034910">
        <w:t>D</w:t>
      </w:r>
      <w:r w:rsidR="00E57EC9">
        <w:t>’</w:t>
      </w:r>
      <w:r w:rsidRPr="00034910">
        <w:t>un ton étrange</w:t>
      </w:r>
      <w:r w:rsidR="00E57EC9">
        <w:t xml:space="preserve">, </w:t>
      </w:r>
      <w:r w:rsidRPr="00034910">
        <w:t>il demanda</w:t>
      </w:r>
      <w:r w:rsidR="00E57EC9">
        <w:t> :</w:t>
      </w:r>
    </w:p>
    <w:p w14:paraId="126C02DA" w14:textId="77777777" w:rsidR="00E57EC9" w:rsidRDefault="00E57EC9" w:rsidP="00E57EC9">
      <w:r>
        <w:t>— </w:t>
      </w:r>
      <w:r w:rsidR="00776CEA" w:rsidRPr="00034910">
        <w:t>Où prenez-vous des tulipes</w:t>
      </w:r>
      <w:r>
        <w:t xml:space="preserve">, </w:t>
      </w:r>
      <w:r w:rsidR="00776CEA" w:rsidRPr="00034910">
        <w:t>Mademoiselle</w:t>
      </w:r>
      <w:r>
        <w:t xml:space="preserve"> ? </w:t>
      </w:r>
      <w:r w:rsidR="00776CEA" w:rsidRPr="00034910">
        <w:t>Je ne vois ici que des roses</w:t>
      </w:r>
      <w:r>
        <w:t>.</w:t>
      </w:r>
    </w:p>
    <w:p w14:paraId="6C94C559" w14:textId="77777777" w:rsidR="00E57EC9" w:rsidRDefault="00E57EC9" w:rsidP="00E57EC9">
      <w:r>
        <w:t>— </w:t>
      </w:r>
      <w:r w:rsidR="00776CEA" w:rsidRPr="00034910">
        <w:t>Des roses</w:t>
      </w:r>
      <w:r>
        <w:t> !</w:t>
      </w:r>
    </w:p>
    <w:p w14:paraId="6A71CA13" w14:textId="77777777" w:rsidR="00E57EC9" w:rsidRDefault="00776CEA" w:rsidP="00E57EC9">
      <w:r w:rsidRPr="00034910">
        <w:t>La Canadienne était déjà auprès de lui</w:t>
      </w:r>
      <w:r w:rsidR="00E57EC9">
        <w:t xml:space="preserve">. </w:t>
      </w:r>
      <w:r w:rsidRPr="00034910">
        <w:t>À son tour elle r</w:t>
      </w:r>
      <w:r w:rsidRPr="00034910">
        <w:t>e</w:t>
      </w:r>
      <w:r w:rsidRPr="00034910">
        <w:t>gardait</w:t>
      </w:r>
      <w:r w:rsidR="00E57EC9">
        <w:t xml:space="preserve">. </w:t>
      </w:r>
      <w:r w:rsidRPr="00034910">
        <w:t>Puis elle eut un geste de surprise</w:t>
      </w:r>
      <w:r w:rsidR="00E57EC9">
        <w:t xml:space="preserve">, </w:t>
      </w:r>
      <w:r w:rsidRPr="00034910">
        <w:t>son visage exprima le doute</w:t>
      </w:r>
      <w:r w:rsidR="00E57EC9">
        <w:t xml:space="preserve">. </w:t>
      </w:r>
      <w:r w:rsidRPr="00034910">
        <w:t>Elle murmura</w:t>
      </w:r>
      <w:r w:rsidR="00E57EC9">
        <w:t> :</w:t>
      </w:r>
    </w:p>
    <w:p w14:paraId="112F9E46" w14:textId="77777777" w:rsidR="00E57EC9" w:rsidRDefault="00E57EC9" w:rsidP="00E57EC9">
      <w:r>
        <w:t>— </w:t>
      </w:r>
      <w:r w:rsidR="00776CEA" w:rsidRPr="00034910">
        <w:t>C</w:t>
      </w:r>
      <w:r>
        <w:t>’</w:t>
      </w:r>
      <w:r w:rsidR="00776CEA" w:rsidRPr="00034910">
        <w:t>est vrai</w:t>
      </w:r>
      <w:r>
        <w:t xml:space="preserve">, </w:t>
      </w:r>
      <w:r w:rsidR="00776CEA" w:rsidRPr="00034910">
        <w:t>ce sont des roses</w:t>
      </w:r>
      <w:r>
        <w:t xml:space="preserve">… </w:t>
      </w:r>
      <w:r w:rsidR="00776CEA" w:rsidRPr="00034910">
        <w:t>C</w:t>
      </w:r>
      <w:r>
        <w:t>’</w:t>
      </w:r>
      <w:r w:rsidR="00776CEA" w:rsidRPr="00034910">
        <w:t>est tout à fait curieux</w:t>
      </w:r>
      <w:r>
        <w:t xml:space="preserve">, </w:t>
      </w:r>
      <w:r w:rsidR="00776CEA" w:rsidRPr="00034910">
        <w:t>j</w:t>
      </w:r>
      <w:r>
        <w:t>’</w:t>
      </w:r>
      <w:r w:rsidR="00776CEA" w:rsidRPr="00034910">
        <w:t>aurais juré avoir vu des tulipes</w:t>
      </w:r>
      <w:r>
        <w:t>…</w:t>
      </w:r>
    </w:p>
    <w:p w14:paraId="6DC1DD0F" w14:textId="77777777" w:rsidR="00E57EC9" w:rsidRDefault="00E57EC9" w:rsidP="00E57EC9">
      <w:r>
        <w:t>— </w:t>
      </w:r>
      <w:r w:rsidR="00776CEA" w:rsidRPr="00034910">
        <w:t>Jaune pâle</w:t>
      </w:r>
      <w:r>
        <w:t xml:space="preserve">, </w:t>
      </w:r>
      <w:r w:rsidR="00776CEA" w:rsidRPr="00034910">
        <w:t>striées de rouge</w:t>
      </w:r>
      <w:r>
        <w:t xml:space="preserve">, </w:t>
      </w:r>
      <w:r w:rsidR="00776CEA" w:rsidRPr="00034910">
        <w:t>peut-être</w:t>
      </w:r>
      <w:r>
        <w:t xml:space="preserve"> ? </w:t>
      </w:r>
      <w:r w:rsidR="00776CEA" w:rsidRPr="00034910">
        <w:t>acheva son inte</w:t>
      </w:r>
      <w:r w:rsidR="00776CEA" w:rsidRPr="00034910">
        <w:t>r</w:t>
      </w:r>
      <w:r w:rsidR="00776CEA" w:rsidRPr="00034910">
        <w:t>locuteur</w:t>
      </w:r>
      <w:r>
        <w:t>.</w:t>
      </w:r>
    </w:p>
    <w:p w14:paraId="6346C1F7" w14:textId="77777777" w:rsidR="00E57EC9" w:rsidRDefault="00776CEA" w:rsidP="00E57EC9">
      <w:r w:rsidRPr="00034910">
        <w:t xml:space="preserve">Les traits de </w:t>
      </w:r>
      <w:proofErr w:type="spellStart"/>
      <w:r w:rsidRPr="00034910">
        <w:t>Fleuriane</w:t>
      </w:r>
      <w:proofErr w:type="spellEnd"/>
      <w:r w:rsidRPr="00034910">
        <w:t xml:space="preserve"> dirent l</w:t>
      </w:r>
      <w:r w:rsidR="00E57EC9">
        <w:t>’</w:t>
      </w:r>
      <w:r w:rsidRPr="00034910">
        <w:t>ébahissement</w:t>
      </w:r>
      <w:r w:rsidR="00E57EC9">
        <w:t>.</w:t>
      </w:r>
    </w:p>
    <w:p w14:paraId="13BC0653" w14:textId="77777777" w:rsidR="00E57EC9" w:rsidRDefault="00E57EC9" w:rsidP="00E57EC9">
      <w:r>
        <w:t>— </w:t>
      </w:r>
      <w:r w:rsidR="00776CEA" w:rsidRPr="00034910">
        <w:t>Précisément</w:t>
      </w:r>
      <w:r>
        <w:t xml:space="preserve"> ! </w:t>
      </w:r>
      <w:r w:rsidR="00776CEA" w:rsidRPr="00034910">
        <w:t>mais comment devinez-vous</w:t>
      </w:r>
      <w:r>
        <w:t> ?…</w:t>
      </w:r>
    </w:p>
    <w:p w14:paraId="760ED019" w14:textId="77777777" w:rsidR="00E57EC9" w:rsidRDefault="00776CEA" w:rsidP="00E57EC9">
      <w:r w:rsidRPr="00034910">
        <w:t>Avec un sourire tout plein de bonhomie</w:t>
      </w:r>
      <w:r w:rsidR="00E57EC9">
        <w:t xml:space="preserve">, </w:t>
      </w:r>
      <w:r w:rsidRPr="00034910">
        <w:t>le faux mécanicien répliqua</w:t>
      </w:r>
      <w:r w:rsidR="00E57EC9">
        <w:t> :</w:t>
      </w:r>
    </w:p>
    <w:p w14:paraId="3E119155" w14:textId="77777777" w:rsidR="00E57EC9" w:rsidRDefault="00E57EC9" w:rsidP="00E57EC9">
      <w:r>
        <w:lastRenderedPageBreak/>
        <w:t>— </w:t>
      </w:r>
      <w:r w:rsidR="00776CEA" w:rsidRPr="00034910">
        <w:t>Ah</w:t>
      </w:r>
      <w:r>
        <w:t xml:space="preserve"> ! </w:t>
      </w:r>
      <w:r w:rsidR="00776CEA" w:rsidRPr="00034910">
        <w:t>je ne devine pas</w:t>
      </w:r>
      <w:r>
        <w:t xml:space="preserve">. </w:t>
      </w:r>
      <w:r w:rsidR="00776CEA" w:rsidRPr="00034910">
        <w:t>Seulement</w:t>
      </w:r>
      <w:r>
        <w:t xml:space="preserve">, </w:t>
      </w:r>
      <w:r w:rsidR="00776CEA" w:rsidRPr="00034910">
        <w:t>hier</w:t>
      </w:r>
      <w:r>
        <w:t xml:space="preserve">, </w:t>
      </w:r>
      <w:r w:rsidR="00776CEA" w:rsidRPr="00034910">
        <w:t>en venant emba</w:t>
      </w:r>
      <w:r w:rsidR="00776CEA" w:rsidRPr="00034910">
        <w:t>r</w:t>
      </w:r>
      <w:r w:rsidR="00776CEA" w:rsidRPr="00034910">
        <w:t>quer</w:t>
      </w:r>
      <w:r>
        <w:t xml:space="preserve">, </w:t>
      </w:r>
      <w:r w:rsidR="00776CEA" w:rsidRPr="00034910">
        <w:t>nous avons aperçu des tulipes</w:t>
      </w:r>
      <w:r>
        <w:t xml:space="preserve">, </w:t>
      </w:r>
      <w:r w:rsidR="00776CEA" w:rsidRPr="00034910">
        <w:t>veinées de pourpre</w:t>
      </w:r>
      <w:r>
        <w:t xml:space="preserve">. </w:t>
      </w:r>
      <w:r w:rsidR="00776CEA" w:rsidRPr="00034910">
        <w:t>Cet éclat m</w:t>
      </w:r>
      <w:r>
        <w:t>’</w:t>
      </w:r>
      <w:r w:rsidR="00776CEA" w:rsidRPr="00034910">
        <w:t>a frappé</w:t>
      </w:r>
      <w:r>
        <w:t xml:space="preserve">, </w:t>
      </w:r>
      <w:r w:rsidR="00776CEA" w:rsidRPr="00034910">
        <w:t>j</w:t>
      </w:r>
      <w:r>
        <w:t>’</w:t>
      </w:r>
      <w:r w:rsidR="00776CEA" w:rsidRPr="00034910">
        <w:t>en ai rêvé cette nuit</w:t>
      </w:r>
      <w:r>
        <w:t xml:space="preserve">… </w:t>
      </w:r>
      <w:r w:rsidR="00776CEA" w:rsidRPr="00034910">
        <w:t>Alors</w:t>
      </w:r>
      <w:r>
        <w:t xml:space="preserve">, </w:t>
      </w:r>
      <w:r w:rsidR="00776CEA" w:rsidRPr="00034910">
        <w:t>vous comprenez</w:t>
      </w:r>
      <w:r>
        <w:t xml:space="preserve">, </w:t>
      </w:r>
      <w:r w:rsidR="00776CEA" w:rsidRPr="00034910">
        <w:t>quand vous avez parlé de tulipes</w:t>
      </w:r>
      <w:r>
        <w:t xml:space="preserve">, </w:t>
      </w:r>
      <w:r w:rsidR="00776CEA" w:rsidRPr="00034910">
        <w:t>j</w:t>
      </w:r>
      <w:r>
        <w:t>’</w:t>
      </w:r>
      <w:r w:rsidR="00776CEA" w:rsidRPr="00034910">
        <w:t>ai fait un rapprochement</w:t>
      </w:r>
      <w:r>
        <w:t>.</w:t>
      </w:r>
    </w:p>
    <w:p w14:paraId="22AF5A18" w14:textId="77777777" w:rsidR="00E57EC9" w:rsidRDefault="00776CEA" w:rsidP="00E57EC9">
      <w:r w:rsidRPr="00034910">
        <w:t>Sa gaieté était si parfaitement jouée que les officiers se pr</w:t>
      </w:r>
      <w:r w:rsidRPr="00034910">
        <w:t>i</w:t>
      </w:r>
      <w:r w:rsidRPr="00034910">
        <w:t>rent à rire</w:t>
      </w:r>
      <w:r w:rsidR="00E57EC9">
        <w:t>.</w:t>
      </w:r>
    </w:p>
    <w:p w14:paraId="370AC06D" w14:textId="77777777" w:rsidR="00E57EC9" w:rsidRDefault="00E57EC9" w:rsidP="00E57EC9">
      <w:r>
        <w:t>— </w:t>
      </w:r>
      <w:r w:rsidR="00776CEA" w:rsidRPr="00034910">
        <w:t>C</w:t>
      </w:r>
      <w:r>
        <w:t>’</w:t>
      </w:r>
      <w:r w:rsidR="00776CEA" w:rsidRPr="00034910">
        <w:t>est de la lecture de pensées expliquée</w:t>
      </w:r>
      <w:r>
        <w:t xml:space="preserve">, </w:t>
      </w:r>
      <w:r w:rsidR="00776CEA" w:rsidRPr="00034910">
        <w:t>mise à la portée de tous</w:t>
      </w:r>
      <w:r>
        <w:t xml:space="preserve">, </w:t>
      </w:r>
      <w:r w:rsidR="00776CEA" w:rsidRPr="00034910">
        <w:t>lança le commandant</w:t>
      </w:r>
      <w:r>
        <w:t xml:space="preserve">, </w:t>
      </w:r>
      <w:r w:rsidR="00776CEA" w:rsidRPr="00034910">
        <w:t>approuvé aussitôt par ses subo</w:t>
      </w:r>
      <w:r w:rsidR="00776CEA" w:rsidRPr="00034910">
        <w:t>r</w:t>
      </w:r>
      <w:r w:rsidR="00776CEA" w:rsidRPr="00034910">
        <w:t>donnés</w:t>
      </w:r>
      <w:r>
        <w:t>.</w:t>
      </w:r>
    </w:p>
    <w:p w14:paraId="2EB7A652" w14:textId="77777777" w:rsidR="00E57EC9" w:rsidRDefault="00776CEA" w:rsidP="00E57EC9">
      <w:r w:rsidRPr="00034910">
        <w:t>L</w:t>
      </w:r>
      <w:r w:rsidR="00E57EC9">
        <w:t>’</w:t>
      </w:r>
      <w:r w:rsidRPr="00034910">
        <w:t>hilarité redoubla</w:t>
      </w:r>
      <w:r w:rsidR="00E57EC9">
        <w:t xml:space="preserve">. </w:t>
      </w:r>
      <w:r w:rsidRPr="00034910">
        <w:t>Personne ne soupçonna que</w:t>
      </w:r>
      <w:r w:rsidR="00E57EC9">
        <w:t xml:space="preserve">, </w:t>
      </w:r>
      <w:r w:rsidRPr="00034910">
        <w:t>tout en feignant de partager la gaieté générale</w:t>
      </w:r>
      <w:r w:rsidR="00E57EC9">
        <w:t xml:space="preserve">, </w:t>
      </w:r>
      <w:r w:rsidRPr="00034910">
        <w:t>Dick monologuait à part lui</w:t>
      </w:r>
      <w:r w:rsidR="00E57EC9">
        <w:t> :</w:t>
      </w:r>
    </w:p>
    <w:p w14:paraId="4A9CF1A7" w14:textId="77777777" w:rsidR="00E57EC9" w:rsidRDefault="00E57EC9" w:rsidP="00E57EC9">
      <w:r>
        <w:t>— </w:t>
      </w:r>
      <w:r w:rsidR="00776CEA" w:rsidRPr="00034910">
        <w:t>Il y avait des tulipes</w:t>
      </w:r>
      <w:r>
        <w:t xml:space="preserve">. </w:t>
      </w:r>
      <w:r w:rsidR="00776CEA" w:rsidRPr="00034910">
        <w:t>La preuve est que je porte dans ma poche un pétale ramassé tout à l</w:t>
      </w:r>
      <w:r>
        <w:t>’</w:t>
      </w:r>
      <w:r w:rsidR="00776CEA" w:rsidRPr="00034910">
        <w:t>heure dans ma cabine</w:t>
      </w:r>
      <w:r>
        <w:t xml:space="preserve">, </w:t>
      </w:r>
      <w:r w:rsidR="00776CEA" w:rsidRPr="00034910">
        <w:t>la c</w:t>
      </w:r>
      <w:r w:rsidR="00776CEA" w:rsidRPr="00034910">
        <w:t>a</w:t>
      </w:r>
      <w:r w:rsidR="00776CEA" w:rsidRPr="00034910">
        <w:t>bine 16</w:t>
      </w:r>
      <w:r>
        <w:t xml:space="preserve">. </w:t>
      </w:r>
      <w:r w:rsidR="00776CEA" w:rsidRPr="00034910">
        <w:t>Pourquoi les tulipes disparues au 2 ont-elles marqué leur passage au 16</w:t>
      </w:r>
      <w:r>
        <w:t xml:space="preserve">, </w:t>
      </w:r>
      <w:r w:rsidR="00776CEA" w:rsidRPr="00034910">
        <w:t>pourquoi</w:t>
      </w:r>
      <w:r>
        <w:t xml:space="preserve"> ? </w:t>
      </w:r>
      <w:r w:rsidR="00776CEA" w:rsidRPr="00034910">
        <w:t>Celui qui a pénétré ici pour dér</w:t>
      </w:r>
      <w:r w:rsidR="00776CEA" w:rsidRPr="00034910">
        <w:t>o</w:t>
      </w:r>
      <w:r w:rsidR="00776CEA" w:rsidRPr="00034910">
        <w:t>ber le coffret a donc aussi fait une incursion dans mon dom</w:t>
      </w:r>
      <w:r w:rsidR="00776CEA" w:rsidRPr="00034910">
        <w:t>i</w:t>
      </w:r>
      <w:r w:rsidR="00776CEA" w:rsidRPr="00034910">
        <w:t>cile</w:t>
      </w:r>
      <w:r>
        <w:t xml:space="preserve"> ? </w:t>
      </w:r>
      <w:r w:rsidR="00776CEA" w:rsidRPr="00034910">
        <w:t>Qu</w:t>
      </w:r>
      <w:r>
        <w:t>’</w:t>
      </w:r>
      <w:r w:rsidR="00776CEA" w:rsidRPr="00034910">
        <w:t>est-ce que cela signifie</w:t>
      </w:r>
      <w:r>
        <w:t> ?</w:t>
      </w:r>
    </w:p>
    <w:p w14:paraId="5B4B6EBF" w14:textId="77777777" w:rsidR="00E57EC9" w:rsidRDefault="00776CEA" w:rsidP="00E57EC9">
      <w:r w:rsidRPr="00034910">
        <w:t>Et avec une grimace</w:t>
      </w:r>
      <w:r w:rsidR="00E57EC9">
        <w:t> :</w:t>
      </w:r>
    </w:p>
    <w:p w14:paraId="15EA1A71" w14:textId="77777777" w:rsidR="00E57EC9" w:rsidRDefault="00E57EC9" w:rsidP="00E57EC9">
      <w:r>
        <w:t>— </w:t>
      </w:r>
      <w:r w:rsidR="00776CEA" w:rsidRPr="00034910">
        <w:t>Si c</w:t>
      </w:r>
      <w:r>
        <w:t>’</w:t>
      </w:r>
      <w:r w:rsidR="00776CEA" w:rsidRPr="00034910">
        <w:t>est Larmette</w:t>
      </w:r>
      <w:r>
        <w:t xml:space="preserve">, </w:t>
      </w:r>
      <w:r w:rsidR="00776CEA" w:rsidRPr="00034910">
        <w:t>il m</w:t>
      </w:r>
      <w:r>
        <w:t>’</w:t>
      </w:r>
      <w:r w:rsidR="00776CEA" w:rsidRPr="00034910">
        <w:t>a vu endormi</w:t>
      </w:r>
      <w:r>
        <w:t xml:space="preserve">, </w:t>
      </w:r>
      <w:r w:rsidR="00776CEA" w:rsidRPr="00034910">
        <w:t>débarrassé de mon grime</w:t>
      </w:r>
      <w:r>
        <w:t xml:space="preserve">, </w:t>
      </w:r>
      <w:r w:rsidR="00776CEA" w:rsidRPr="00034910">
        <w:t>de tout ce qui me déguise</w:t>
      </w:r>
      <w:r>
        <w:t xml:space="preserve">… </w:t>
      </w:r>
      <w:r w:rsidR="00776CEA" w:rsidRPr="00034910">
        <w:t>Il m</w:t>
      </w:r>
      <w:r>
        <w:t>’</w:t>
      </w:r>
      <w:r w:rsidR="00776CEA" w:rsidRPr="00034910">
        <w:t>a reconnu</w:t>
      </w:r>
      <w:r>
        <w:t xml:space="preserve">. </w:t>
      </w:r>
      <w:r w:rsidR="00776CEA" w:rsidRPr="00034910">
        <w:t xml:space="preserve">Je suis </w:t>
      </w:r>
      <w:r>
        <w:t>« </w:t>
      </w:r>
      <w:r w:rsidR="00776CEA" w:rsidRPr="00034910">
        <w:t>br</w:t>
      </w:r>
      <w:r w:rsidR="00776CEA" w:rsidRPr="00034910">
        <w:t>û</w:t>
      </w:r>
      <w:r w:rsidR="00776CEA" w:rsidRPr="00034910">
        <w:t>lé</w:t>
      </w:r>
      <w:r>
        <w:t xml:space="preserve"> », </w:t>
      </w:r>
      <w:r w:rsidR="00776CEA" w:rsidRPr="00034910">
        <w:t>comme on dit à Scotland Yard</w:t>
      </w:r>
      <w:r>
        <w:t>.</w:t>
      </w:r>
    </w:p>
    <w:p w14:paraId="76DB784A" w14:textId="754CDA04" w:rsidR="00E57EC9" w:rsidRDefault="007C5BD3" w:rsidP="007D17F9">
      <w:pPr>
        <w:pStyle w:val="Centrsolidaire"/>
      </w:pPr>
      <w:r w:rsidRPr="00E57EC9">
        <w:rPr>
          <w:noProof/>
        </w:rPr>
        <w:lastRenderedPageBreak/>
        <w:drawing>
          <wp:inline distT="0" distB="0" distL="0" distR="0" wp14:anchorId="5F0911E8" wp14:editId="61A796B0">
            <wp:extent cx="5764530" cy="3260090"/>
            <wp:effectExtent l="0" t="0" r="0" b="0"/>
            <wp:docPr id="16" name="Imag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4530" cy="3260090"/>
                    </a:xfrm>
                    <a:prstGeom prst="rect">
                      <a:avLst/>
                    </a:prstGeom>
                    <a:noFill/>
                    <a:ln>
                      <a:noFill/>
                    </a:ln>
                  </pic:spPr>
                </pic:pic>
              </a:graphicData>
            </a:graphic>
          </wp:inline>
        </w:drawing>
      </w:r>
    </w:p>
    <w:p w14:paraId="133FBD69" w14:textId="2B1F9D1F" w:rsidR="00776CEA" w:rsidRPr="007F1C96" w:rsidRDefault="00776CEA" w:rsidP="007F1C96">
      <w:pPr>
        <w:pStyle w:val="Titre2"/>
      </w:pPr>
      <w:bookmarkStart w:id="7" w:name="_Toc195633738"/>
      <w:r w:rsidRPr="007F1C96">
        <w:t>CHAPITRE II</w:t>
      </w:r>
      <w:r w:rsidRPr="007F1C96">
        <w:br/>
      </w:r>
      <w:r w:rsidRPr="007F1C96">
        <w:br/>
        <w:t>LA TACHE JAUNE</w:t>
      </w:r>
      <w:bookmarkEnd w:id="7"/>
      <w:r w:rsidRPr="007F1C96">
        <w:br/>
      </w:r>
    </w:p>
    <w:p w14:paraId="4AC352C9" w14:textId="77777777" w:rsidR="00E57EC9" w:rsidRDefault="00776CEA" w:rsidP="00E57EC9">
      <w:r w:rsidRPr="00034910">
        <w:t>Quelques minutes plus tard</w:t>
      </w:r>
      <w:r w:rsidR="00E57EC9">
        <w:t xml:space="preserve">, </w:t>
      </w:r>
      <w:r w:rsidRPr="00034910">
        <w:t>Dick</w:t>
      </w:r>
      <w:r w:rsidR="00E57EC9">
        <w:t xml:space="preserve">, </w:t>
      </w:r>
      <w:r w:rsidRPr="00034910">
        <w:t>rentré dans sa cabine</w:t>
      </w:r>
      <w:r w:rsidR="00E57EC9">
        <w:t xml:space="preserve">, </w:t>
      </w:r>
      <w:r w:rsidRPr="00034910">
        <w:t xml:space="preserve">appelait un des </w:t>
      </w:r>
      <w:proofErr w:type="spellStart"/>
      <w:r w:rsidRPr="00034910">
        <w:t>stewarts</w:t>
      </w:r>
      <w:proofErr w:type="spellEnd"/>
      <w:r w:rsidRPr="00034910">
        <w:t xml:space="preserve"> du bord et se faisait apporter un verre de gin</w:t>
      </w:r>
      <w:r w:rsidR="00E57EC9">
        <w:t>.</w:t>
      </w:r>
    </w:p>
    <w:p w14:paraId="6DD016FD" w14:textId="77777777" w:rsidR="00E57EC9" w:rsidRDefault="00776CEA" w:rsidP="00E57EC9">
      <w:r w:rsidRPr="00034910">
        <w:t>La chose n</w:t>
      </w:r>
      <w:r w:rsidR="00E57EC9">
        <w:t>’</w:t>
      </w:r>
      <w:r w:rsidRPr="00034910">
        <w:t>était pour surprendre personne</w:t>
      </w:r>
      <w:r w:rsidR="00E57EC9">
        <w:t xml:space="preserve">. </w:t>
      </w:r>
      <w:r w:rsidRPr="00034910">
        <w:t>Seulement</w:t>
      </w:r>
      <w:r w:rsidR="00E57EC9">
        <w:t xml:space="preserve">, </w:t>
      </w:r>
      <w:r w:rsidRPr="00034910">
        <w:t>c</w:t>
      </w:r>
      <w:r w:rsidRPr="00034910">
        <w:t>e</w:t>
      </w:r>
      <w:r w:rsidRPr="00034910">
        <w:t>lui qui eût pu observer le détective</w:t>
      </w:r>
      <w:r w:rsidR="00E57EC9">
        <w:t xml:space="preserve">, </w:t>
      </w:r>
      <w:r w:rsidRPr="00034910">
        <w:t>eût été surpris de sa façon de consommer</w:t>
      </w:r>
      <w:r w:rsidR="00E57EC9">
        <w:t>.</w:t>
      </w:r>
    </w:p>
    <w:p w14:paraId="4E80EB8E" w14:textId="77777777" w:rsidR="00E57EC9" w:rsidRDefault="00776CEA" w:rsidP="00E57EC9">
      <w:r w:rsidRPr="00034910">
        <w:t>Il s</w:t>
      </w:r>
      <w:r w:rsidR="00E57EC9">
        <w:t>’</w:t>
      </w:r>
      <w:r w:rsidRPr="00034910">
        <w:t>était enfermé soigneusement d</w:t>
      </w:r>
      <w:r w:rsidR="00E57EC9">
        <w:t>’</w:t>
      </w:r>
      <w:r w:rsidRPr="00034910">
        <w:t>abord</w:t>
      </w:r>
      <w:r w:rsidR="00E57EC9">
        <w:t xml:space="preserve">. </w:t>
      </w:r>
      <w:r w:rsidRPr="00034910">
        <w:t>Puis</w:t>
      </w:r>
      <w:r w:rsidR="00E57EC9">
        <w:t xml:space="preserve">, </w:t>
      </w:r>
      <w:r w:rsidRPr="00034910">
        <w:t>de sa valise</w:t>
      </w:r>
      <w:r w:rsidR="00E57EC9">
        <w:t xml:space="preserve">, </w:t>
      </w:r>
      <w:r w:rsidRPr="00034910">
        <w:t>il tira une sorte d</w:t>
      </w:r>
      <w:r w:rsidR="00E57EC9">
        <w:t>’</w:t>
      </w:r>
      <w:r w:rsidRPr="00034910">
        <w:t>écrin</w:t>
      </w:r>
      <w:r w:rsidR="00E57EC9">
        <w:t xml:space="preserve">. </w:t>
      </w:r>
      <w:r w:rsidRPr="00034910">
        <w:t>À l</w:t>
      </w:r>
      <w:r w:rsidR="00E57EC9">
        <w:t>’</w:t>
      </w:r>
      <w:r w:rsidRPr="00034910">
        <w:t>intérieur étaient rangées deux ou trois éprouvettes graduées</w:t>
      </w:r>
      <w:r w:rsidR="00E57EC9">
        <w:t xml:space="preserve">, </w:t>
      </w:r>
      <w:r w:rsidRPr="00034910">
        <w:t>des pipettes de verre</w:t>
      </w:r>
      <w:r w:rsidR="00E57EC9">
        <w:t xml:space="preserve">, </w:t>
      </w:r>
      <w:r w:rsidRPr="00034910">
        <w:t>et enfin pl</w:t>
      </w:r>
      <w:r w:rsidRPr="00034910">
        <w:t>u</w:t>
      </w:r>
      <w:r w:rsidRPr="00034910">
        <w:t>sieurs petits flacons bouchés à l</w:t>
      </w:r>
      <w:r w:rsidR="00E57EC9">
        <w:t>’</w:t>
      </w:r>
      <w:r w:rsidRPr="00034910">
        <w:t>émeri et contenant des réactifs variés</w:t>
      </w:r>
      <w:r w:rsidR="00E57EC9">
        <w:t>.</w:t>
      </w:r>
    </w:p>
    <w:p w14:paraId="307C209A" w14:textId="77777777" w:rsidR="00E57EC9" w:rsidRDefault="00776CEA" w:rsidP="00E57EC9">
      <w:r w:rsidRPr="00034910">
        <w:lastRenderedPageBreak/>
        <w:t>Quelques gouttes de gin passèrent du verre dans l</w:t>
      </w:r>
      <w:r w:rsidR="00E57EC9">
        <w:t>’</w:t>
      </w:r>
      <w:r w:rsidRPr="00034910">
        <w:t>une des éprouvettes</w:t>
      </w:r>
      <w:r w:rsidR="00E57EC9">
        <w:t xml:space="preserve">, </w:t>
      </w:r>
      <w:r w:rsidRPr="00034910">
        <w:t>au fond de laquelle il avait laissé tomber le pétale de tulipe</w:t>
      </w:r>
      <w:r w:rsidR="00E57EC9">
        <w:t>.</w:t>
      </w:r>
    </w:p>
    <w:p w14:paraId="60BA925B" w14:textId="77777777" w:rsidR="00E57EC9" w:rsidRDefault="00776CEA" w:rsidP="00E57EC9">
      <w:r w:rsidRPr="00034910">
        <w:t>Alors Dick se rapprocha du hublot</w:t>
      </w:r>
      <w:r w:rsidR="00E57EC9">
        <w:t xml:space="preserve">, </w:t>
      </w:r>
      <w:r w:rsidRPr="00034910">
        <w:t>mira le contenu du tube de verre</w:t>
      </w:r>
      <w:r w:rsidR="00E57EC9">
        <w:t xml:space="preserve">, </w:t>
      </w:r>
      <w:r w:rsidRPr="00034910">
        <w:t>c</w:t>
      </w:r>
      <w:r w:rsidR="00E57EC9">
        <w:t>’</w:t>
      </w:r>
      <w:r w:rsidRPr="00034910">
        <w:t>est-à-dire qu</w:t>
      </w:r>
      <w:r w:rsidR="00E57EC9">
        <w:t>’</w:t>
      </w:r>
      <w:r w:rsidRPr="00034910">
        <w:t>il le considéra par transparence</w:t>
      </w:r>
      <w:r w:rsidR="00E57EC9">
        <w:t xml:space="preserve">, </w:t>
      </w:r>
      <w:r w:rsidRPr="00034910">
        <w:t>et s</w:t>
      </w:r>
      <w:r w:rsidRPr="00034910">
        <w:t>a</w:t>
      </w:r>
      <w:r w:rsidRPr="00034910">
        <w:t>tisfait sans doute de son examen</w:t>
      </w:r>
      <w:r w:rsidR="00E57EC9">
        <w:t xml:space="preserve">, </w:t>
      </w:r>
      <w:r w:rsidRPr="00034910">
        <w:t>il choisit l</w:t>
      </w:r>
      <w:r w:rsidR="00E57EC9">
        <w:t>’</w:t>
      </w:r>
      <w:r w:rsidRPr="00034910">
        <w:t>un des flacons coiffé d</w:t>
      </w:r>
      <w:r w:rsidR="00E57EC9">
        <w:t>’</w:t>
      </w:r>
      <w:r w:rsidRPr="00034910">
        <w:t>un bouchon compte-gouttes</w:t>
      </w:r>
      <w:r w:rsidR="00E57EC9">
        <w:t>.</w:t>
      </w:r>
    </w:p>
    <w:p w14:paraId="018E0AF2" w14:textId="77777777" w:rsidR="00E57EC9" w:rsidRDefault="00776CEA" w:rsidP="00E57EC9">
      <w:r w:rsidRPr="00034910">
        <w:t>Avec précaution il fit couler une gouttelette dans le réc</w:t>
      </w:r>
      <w:r w:rsidRPr="00034910">
        <w:t>i</w:t>
      </w:r>
      <w:r w:rsidRPr="00034910">
        <w:t>pient</w:t>
      </w:r>
      <w:r w:rsidR="00E57EC9">
        <w:t xml:space="preserve">. </w:t>
      </w:r>
      <w:r w:rsidRPr="00034910">
        <w:t>L</w:t>
      </w:r>
      <w:r w:rsidR="00E57EC9">
        <w:t>’</w:t>
      </w:r>
      <w:r w:rsidRPr="00034910">
        <w:t>effet fut instantané</w:t>
      </w:r>
      <w:r w:rsidR="00E57EC9">
        <w:t xml:space="preserve">. </w:t>
      </w:r>
      <w:r w:rsidRPr="00034910">
        <w:t>Le liquide se troubla</w:t>
      </w:r>
      <w:r w:rsidR="00E57EC9">
        <w:t xml:space="preserve">, </w:t>
      </w:r>
      <w:r w:rsidRPr="00034910">
        <w:t>une sorte de buée opaline embruma le gin transparent</w:t>
      </w:r>
      <w:r w:rsidR="00E57EC9">
        <w:t>.</w:t>
      </w:r>
    </w:p>
    <w:p w14:paraId="4B3B313A" w14:textId="77777777" w:rsidR="00E57EC9" w:rsidRDefault="00E57EC9" w:rsidP="00E57EC9">
      <w:r>
        <w:t>— </w:t>
      </w:r>
      <w:r w:rsidR="00776CEA" w:rsidRPr="00034910">
        <w:t>On nous a endormis</w:t>
      </w:r>
      <w:r>
        <w:t xml:space="preserve">, </w:t>
      </w:r>
      <w:r w:rsidR="00776CEA" w:rsidRPr="00034910">
        <w:t>murmura le jeune homme</w:t>
      </w:r>
      <w:r>
        <w:t xml:space="preserve">. </w:t>
      </w:r>
      <w:r w:rsidR="00776CEA" w:rsidRPr="00034910">
        <w:t>Le chl</w:t>
      </w:r>
      <w:r w:rsidR="00776CEA" w:rsidRPr="00034910">
        <w:t>o</w:t>
      </w:r>
      <w:r w:rsidR="00776CEA" w:rsidRPr="00034910">
        <w:t>roforme</w:t>
      </w:r>
      <w:r>
        <w:t xml:space="preserve">, </w:t>
      </w:r>
      <w:r w:rsidR="00776CEA" w:rsidRPr="00034910">
        <w:t>soluble dans l</w:t>
      </w:r>
      <w:r>
        <w:t>’</w:t>
      </w:r>
      <w:r w:rsidR="00776CEA" w:rsidRPr="00034910">
        <w:t>alcool</w:t>
      </w:r>
      <w:r>
        <w:t xml:space="preserve">, </w:t>
      </w:r>
      <w:r w:rsidR="00776CEA" w:rsidRPr="00034910">
        <w:t>vient de se révéler</w:t>
      </w:r>
      <w:r>
        <w:t>.</w:t>
      </w:r>
    </w:p>
    <w:p w14:paraId="78BDB075" w14:textId="77777777" w:rsidR="00E57EC9" w:rsidRDefault="00776CEA" w:rsidP="00E57EC9">
      <w:r w:rsidRPr="00034910">
        <w:t>Il continua pensivement</w:t>
      </w:r>
      <w:r w:rsidR="00E57EC9">
        <w:t> :</w:t>
      </w:r>
    </w:p>
    <w:p w14:paraId="2700960D" w14:textId="77777777" w:rsidR="00E57EC9" w:rsidRDefault="00E57EC9" w:rsidP="00E57EC9">
      <w:r>
        <w:t>— </w:t>
      </w:r>
      <w:r w:rsidR="00776CEA" w:rsidRPr="00034910">
        <w:t>Les fleurs imbibées de chloroforme</w:t>
      </w:r>
      <w:r>
        <w:t xml:space="preserve">, </w:t>
      </w:r>
      <w:r w:rsidR="00776CEA" w:rsidRPr="00034910">
        <w:t>des tulipes rempl</w:t>
      </w:r>
      <w:r w:rsidR="00776CEA" w:rsidRPr="00034910">
        <w:t>a</w:t>
      </w:r>
      <w:r w:rsidR="00776CEA" w:rsidRPr="00034910">
        <w:t>cées ensuite par des roses</w:t>
      </w:r>
      <w:r>
        <w:t xml:space="preserve">, </w:t>
      </w:r>
      <w:r w:rsidR="00776CEA" w:rsidRPr="00034910">
        <w:t>nos hublots ouverts</w:t>
      </w:r>
      <w:r>
        <w:t xml:space="preserve">, </w:t>
      </w:r>
      <w:r w:rsidR="00776CEA" w:rsidRPr="00034910">
        <w:t>afin que l</w:t>
      </w:r>
      <w:r>
        <w:t>’</w:t>
      </w:r>
      <w:r w:rsidR="00776CEA" w:rsidRPr="00034910">
        <w:t>odeur de l</w:t>
      </w:r>
      <w:r>
        <w:t>’</w:t>
      </w:r>
      <w:r w:rsidR="00776CEA" w:rsidRPr="00034910">
        <w:t>anesthésique s</w:t>
      </w:r>
      <w:r>
        <w:t>’</w:t>
      </w:r>
      <w:r w:rsidR="00776CEA" w:rsidRPr="00034910">
        <w:t>échappât</w:t>
      </w:r>
      <w:r>
        <w:t xml:space="preserve">… </w:t>
      </w:r>
      <w:r w:rsidR="00776CEA" w:rsidRPr="00034910">
        <w:t>Plus de traces</w:t>
      </w:r>
      <w:r>
        <w:t xml:space="preserve">… </w:t>
      </w:r>
      <w:r w:rsidR="00776CEA" w:rsidRPr="00034910">
        <w:t>Je ne me serais douté de rien sans cette mince feuille oubliée dans ma cabine par le nocturne visiteur</w:t>
      </w:r>
      <w:r>
        <w:t>.</w:t>
      </w:r>
    </w:p>
    <w:p w14:paraId="14FF218A" w14:textId="77777777" w:rsidR="00E57EC9" w:rsidRDefault="00776CEA" w:rsidP="00E57EC9">
      <w:r w:rsidRPr="00034910">
        <w:t>Il eut un geste rageur</w:t>
      </w:r>
      <w:r w:rsidR="00E57EC9">
        <w:t>.</w:t>
      </w:r>
    </w:p>
    <w:p w14:paraId="6024C62E" w14:textId="77777777" w:rsidR="00E57EC9" w:rsidRDefault="00E57EC9" w:rsidP="00E57EC9">
      <w:r>
        <w:t>— </w:t>
      </w:r>
      <w:r w:rsidR="00776CEA" w:rsidRPr="00034910">
        <w:t>Je ne me serais douté de rien</w:t>
      </w:r>
      <w:r>
        <w:t xml:space="preserve"> !… </w:t>
      </w:r>
      <w:r w:rsidR="00776CEA" w:rsidRPr="00034910">
        <w:t>Seulement</w:t>
      </w:r>
      <w:r>
        <w:t xml:space="preserve">, </w:t>
      </w:r>
      <w:r w:rsidR="00776CEA" w:rsidRPr="00034910">
        <w:t>si je vois l</w:t>
      </w:r>
      <w:r>
        <w:t>’</w:t>
      </w:r>
      <w:r w:rsidR="00776CEA" w:rsidRPr="00034910">
        <w:t>acte à cette heure</w:t>
      </w:r>
      <w:r>
        <w:t xml:space="preserve">, </w:t>
      </w:r>
      <w:r w:rsidR="00776CEA" w:rsidRPr="00034910">
        <w:t>je ne conçois pas le but</w:t>
      </w:r>
      <w:r>
        <w:t>.</w:t>
      </w:r>
    </w:p>
    <w:p w14:paraId="3F556EF4" w14:textId="77777777" w:rsidR="00E57EC9" w:rsidRDefault="00776CEA" w:rsidP="00E57EC9">
      <w:r w:rsidRPr="00034910">
        <w:t>Une minute</w:t>
      </w:r>
      <w:r w:rsidR="00E57EC9">
        <w:t xml:space="preserve">, </w:t>
      </w:r>
      <w:r w:rsidRPr="00034910">
        <w:t>il garda le silence</w:t>
      </w:r>
      <w:r w:rsidR="00E57EC9">
        <w:t xml:space="preserve">. </w:t>
      </w:r>
      <w:r w:rsidRPr="00034910">
        <w:t>Son front penché</w:t>
      </w:r>
      <w:r w:rsidR="00E57EC9">
        <w:t xml:space="preserve">, </w:t>
      </w:r>
      <w:r w:rsidRPr="00034910">
        <w:t>son att</w:t>
      </w:r>
      <w:r w:rsidRPr="00034910">
        <w:t>i</w:t>
      </w:r>
      <w:r w:rsidRPr="00034910">
        <w:t>tude décelaient l</w:t>
      </w:r>
      <w:r w:rsidR="00E57EC9">
        <w:t>’</w:t>
      </w:r>
      <w:r w:rsidRPr="00034910">
        <w:t>effort de la réflexion</w:t>
      </w:r>
      <w:r w:rsidR="00E57EC9">
        <w:t> :</w:t>
      </w:r>
    </w:p>
    <w:p w14:paraId="2CF9044F" w14:textId="77777777" w:rsidR="00E57EC9" w:rsidRDefault="00E57EC9" w:rsidP="00E57EC9">
      <w:r>
        <w:t>— </w:t>
      </w:r>
      <w:r w:rsidR="00776CEA" w:rsidRPr="00034910">
        <w:t>Parbleu</w:t>
      </w:r>
      <w:r>
        <w:t xml:space="preserve">, </w:t>
      </w:r>
      <w:r w:rsidR="00776CEA" w:rsidRPr="00034910">
        <w:t>reprit-il</w:t>
      </w:r>
      <w:r>
        <w:t xml:space="preserve">, </w:t>
      </w:r>
      <w:r w:rsidR="00776CEA" w:rsidRPr="00034910">
        <w:t xml:space="preserve">chez miss </w:t>
      </w:r>
      <w:proofErr w:type="spellStart"/>
      <w:r w:rsidR="00776CEA" w:rsidRPr="00034910">
        <w:t>Fleuriane</w:t>
      </w:r>
      <w:proofErr w:type="spellEnd"/>
      <w:r>
        <w:t xml:space="preserve">, </w:t>
      </w:r>
      <w:r w:rsidR="00776CEA" w:rsidRPr="00034910">
        <w:t>c</w:t>
      </w:r>
      <w:r>
        <w:t>’</w:t>
      </w:r>
      <w:r w:rsidR="00776CEA" w:rsidRPr="00034910">
        <w:t>est clair</w:t>
      </w:r>
      <w:r>
        <w:t xml:space="preserve">. </w:t>
      </w:r>
      <w:r w:rsidR="00776CEA" w:rsidRPr="00034910">
        <w:t>Le but était le vol des corindons</w:t>
      </w:r>
      <w:r>
        <w:t xml:space="preserve">… </w:t>
      </w:r>
      <w:r w:rsidR="00776CEA" w:rsidRPr="00034910">
        <w:t>Mais pour moi personnellement</w:t>
      </w:r>
      <w:r>
        <w:t xml:space="preserve">, </w:t>
      </w:r>
      <w:r w:rsidR="00776CEA" w:rsidRPr="00034910">
        <w:t>quelle nécessité de m</w:t>
      </w:r>
      <w:r>
        <w:t>’</w:t>
      </w:r>
      <w:r w:rsidR="00776CEA" w:rsidRPr="00034910">
        <w:t>endormir</w:t>
      </w:r>
      <w:r>
        <w:t xml:space="preserve"> ?… </w:t>
      </w:r>
      <w:r w:rsidR="00776CEA" w:rsidRPr="00034910">
        <w:t>La crainte de me voir tro</w:t>
      </w:r>
      <w:r w:rsidR="00776CEA" w:rsidRPr="00034910">
        <w:t>u</w:t>
      </w:r>
      <w:r w:rsidR="00776CEA" w:rsidRPr="00034910">
        <w:t>bler leurs opérations</w:t>
      </w:r>
      <w:r>
        <w:t xml:space="preserve"> ? </w:t>
      </w:r>
      <w:r w:rsidR="00776CEA" w:rsidRPr="00034910">
        <w:t>Non</w:t>
      </w:r>
      <w:r>
        <w:t xml:space="preserve">, </w:t>
      </w:r>
      <w:r w:rsidR="00776CEA" w:rsidRPr="00034910">
        <w:t>ce n</w:t>
      </w:r>
      <w:r>
        <w:t>’</w:t>
      </w:r>
      <w:r w:rsidR="00776CEA" w:rsidRPr="00034910">
        <w:t>est pas cela</w:t>
      </w:r>
      <w:r>
        <w:t xml:space="preserve">… </w:t>
      </w:r>
      <w:r w:rsidR="00776CEA" w:rsidRPr="00034910">
        <w:t>Larmette est trop intelligent</w:t>
      </w:r>
      <w:r>
        <w:t xml:space="preserve">… </w:t>
      </w:r>
      <w:r w:rsidR="00776CEA" w:rsidRPr="00034910">
        <w:t xml:space="preserve">Il devait </w:t>
      </w:r>
      <w:r w:rsidR="00776CEA" w:rsidRPr="00034910">
        <w:lastRenderedPageBreak/>
        <w:t>comprendre que je serais sans défiance jusqu</w:t>
      </w:r>
      <w:r>
        <w:t>’</w:t>
      </w:r>
      <w:r w:rsidR="00776CEA" w:rsidRPr="00034910">
        <w:t>au dernier jour de la traversée</w:t>
      </w:r>
      <w:r>
        <w:t xml:space="preserve">… ; </w:t>
      </w:r>
      <w:r w:rsidR="00776CEA" w:rsidRPr="00034910">
        <w:t>car</w:t>
      </w:r>
      <w:r>
        <w:t xml:space="preserve">, </w:t>
      </w:r>
      <w:r w:rsidR="00776CEA" w:rsidRPr="00034910">
        <w:t>il n</w:t>
      </w:r>
      <w:r>
        <w:t>’</w:t>
      </w:r>
      <w:r w:rsidR="00776CEA" w:rsidRPr="00034910">
        <w:t>y a pas à dire</w:t>
      </w:r>
      <w:r>
        <w:t xml:space="preserve">, </w:t>
      </w:r>
      <w:r w:rsidR="00776CEA" w:rsidRPr="00034910">
        <w:t>en opérant au départ</w:t>
      </w:r>
      <w:r>
        <w:t xml:space="preserve">, </w:t>
      </w:r>
      <w:r w:rsidR="00776CEA" w:rsidRPr="00034910">
        <w:t>il a compliqué sa situation</w:t>
      </w:r>
      <w:r>
        <w:t xml:space="preserve">. </w:t>
      </w:r>
      <w:r w:rsidR="00776CEA" w:rsidRPr="00034910">
        <w:t>Il me donne cinq fois vingt-quatre heures pour découvrir la nouvelle cachette des gemmes</w:t>
      </w:r>
      <w:r>
        <w:t>…</w:t>
      </w:r>
    </w:p>
    <w:p w14:paraId="3FD71DA2" w14:textId="77777777" w:rsidR="00E57EC9" w:rsidRDefault="00776CEA" w:rsidP="00E57EC9">
      <w:r w:rsidRPr="00034910">
        <w:t>Mais le détective amateur secoua la tête</w:t>
      </w:r>
      <w:r w:rsidR="00E57EC9">
        <w:t> :</w:t>
      </w:r>
    </w:p>
    <w:p w14:paraId="0E92F2E3" w14:textId="77777777" w:rsidR="00E57EC9" w:rsidRDefault="00E57EC9" w:rsidP="00E57EC9">
      <w:r>
        <w:t>— </w:t>
      </w:r>
      <w:r w:rsidR="00776CEA" w:rsidRPr="00034910">
        <w:t>Non</w:t>
      </w:r>
      <w:r>
        <w:t xml:space="preserve">, </w:t>
      </w:r>
      <w:r w:rsidR="00776CEA" w:rsidRPr="00034910">
        <w:t>il ne me les donne pas</w:t>
      </w:r>
      <w:r>
        <w:t xml:space="preserve">. </w:t>
      </w:r>
      <w:r w:rsidR="00776CEA" w:rsidRPr="00034910">
        <w:t>Cet homme est très fort</w:t>
      </w:r>
      <w:r>
        <w:t xml:space="preserve">. </w:t>
      </w:r>
      <w:r w:rsidR="00776CEA" w:rsidRPr="00034910">
        <w:t>Il a opéré avec le maximum de chances de n</w:t>
      </w:r>
      <w:r>
        <w:t>’</w:t>
      </w:r>
      <w:r w:rsidR="00776CEA" w:rsidRPr="00034910">
        <w:t>être pas surpris</w:t>
      </w:r>
      <w:r>
        <w:t xml:space="preserve">. </w:t>
      </w:r>
      <w:r w:rsidR="00776CEA" w:rsidRPr="00034910">
        <w:t>S</w:t>
      </w:r>
      <w:r>
        <w:t>’</w:t>
      </w:r>
      <w:r w:rsidR="00776CEA" w:rsidRPr="00034910">
        <w:t>il a agi ainsi</w:t>
      </w:r>
      <w:r>
        <w:t xml:space="preserve">, </w:t>
      </w:r>
      <w:r w:rsidR="00776CEA" w:rsidRPr="00034910">
        <w:t>c</w:t>
      </w:r>
      <w:r>
        <w:t>’</w:t>
      </w:r>
      <w:r w:rsidR="00776CEA" w:rsidRPr="00034910">
        <w:t>est qu</w:t>
      </w:r>
      <w:r>
        <w:t>’</w:t>
      </w:r>
      <w:r w:rsidR="00776CEA" w:rsidRPr="00034910">
        <w:t>il a ou croit avoir une cachette sûre</w:t>
      </w:r>
      <w:r>
        <w:t xml:space="preserve">, </w:t>
      </w:r>
      <w:r w:rsidR="00776CEA" w:rsidRPr="00034910">
        <w:t>introuv</w:t>
      </w:r>
      <w:r w:rsidR="00776CEA" w:rsidRPr="00034910">
        <w:t>a</w:t>
      </w:r>
      <w:r w:rsidR="00776CEA" w:rsidRPr="00034910">
        <w:t>ble</w:t>
      </w:r>
      <w:r>
        <w:t xml:space="preserve">. </w:t>
      </w:r>
      <w:r w:rsidR="00776CEA" w:rsidRPr="00034910">
        <w:t>Le tout est de savoir s</w:t>
      </w:r>
      <w:r>
        <w:t>’</w:t>
      </w:r>
      <w:r w:rsidR="00776CEA" w:rsidRPr="00034910">
        <w:t>il ne s</w:t>
      </w:r>
      <w:r>
        <w:t>’</w:t>
      </w:r>
      <w:r w:rsidR="00776CEA" w:rsidRPr="00034910">
        <w:t>est pas trompé</w:t>
      </w:r>
      <w:r>
        <w:t>.</w:t>
      </w:r>
    </w:p>
    <w:p w14:paraId="69DE43DF" w14:textId="77777777" w:rsidR="00E57EC9" w:rsidRDefault="00776CEA" w:rsidP="00E57EC9">
      <w:r w:rsidRPr="00034910">
        <w:t>Les recherches faites à bord se chargèrent de répondre à la question</w:t>
      </w:r>
      <w:r w:rsidR="00E57EC9">
        <w:t xml:space="preserve">. </w:t>
      </w:r>
      <w:r w:rsidRPr="00034910">
        <w:t>Cabines</w:t>
      </w:r>
      <w:r w:rsidR="00E57EC9">
        <w:t xml:space="preserve">, </w:t>
      </w:r>
      <w:r w:rsidRPr="00034910">
        <w:t>machinerie</w:t>
      </w:r>
      <w:r w:rsidR="00E57EC9">
        <w:t xml:space="preserve">, </w:t>
      </w:r>
      <w:r w:rsidRPr="00034910">
        <w:t>salons</w:t>
      </w:r>
      <w:r w:rsidR="00E57EC9">
        <w:t xml:space="preserve">, </w:t>
      </w:r>
      <w:r w:rsidRPr="00034910">
        <w:t>cales</w:t>
      </w:r>
      <w:r w:rsidR="00E57EC9">
        <w:t xml:space="preserve">, </w:t>
      </w:r>
      <w:r w:rsidRPr="00034910">
        <w:t>furent fouillés en vain</w:t>
      </w:r>
      <w:r w:rsidR="00E57EC9">
        <w:t xml:space="preserve">. </w:t>
      </w:r>
      <w:r w:rsidRPr="00034910">
        <w:t>Les automobiles mêmes</w:t>
      </w:r>
      <w:r w:rsidR="00E57EC9">
        <w:t xml:space="preserve">, </w:t>
      </w:r>
      <w:r w:rsidRPr="00034910">
        <w:t>sur une remarque du pseudo-</w:t>
      </w:r>
      <w:proofErr w:type="spellStart"/>
      <w:r w:rsidRPr="00034910">
        <w:t>Frachay</w:t>
      </w:r>
      <w:proofErr w:type="spellEnd"/>
      <w:r w:rsidR="00E57EC9">
        <w:t xml:space="preserve">, </w:t>
      </w:r>
      <w:r w:rsidRPr="00034910">
        <w:t>soucieux de ne pouvoir être soupçonné</w:t>
      </w:r>
      <w:r w:rsidR="00E57EC9">
        <w:t xml:space="preserve">, </w:t>
      </w:r>
      <w:r w:rsidRPr="00034910">
        <w:t>furent visitées dans la cale</w:t>
      </w:r>
      <w:r w:rsidR="00E57EC9">
        <w:t xml:space="preserve">. </w:t>
      </w:r>
      <w:r w:rsidRPr="00034910">
        <w:t>Rien n</w:t>
      </w:r>
      <w:r w:rsidR="00E57EC9">
        <w:t>’</w:t>
      </w:r>
      <w:r w:rsidRPr="00034910">
        <w:t>apparut qui mit sur la trace des voleurs</w:t>
      </w:r>
      <w:r w:rsidR="00E57EC9">
        <w:t xml:space="preserve">. </w:t>
      </w:r>
      <w:r w:rsidRPr="00034910">
        <w:t>La caissette de corindons semblait s</w:t>
      </w:r>
      <w:r w:rsidR="00E57EC9">
        <w:t>’</w:t>
      </w:r>
      <w:r w:rsidRPr="00034910">
        <w:t>être volatilisée</w:t>
      </w:r>
      <w:r w:rsidR="00E57EC9">
        <w:t xml:space="preserve">, </w:t>
      </w:r>
      <w:r w:rsidRPr="00034910">
        <w:t>réduite en v</w:t>
      </w:r>
      <w:r w:rsidRPr="00034910">
        <w:t>a</w:t>
      </w:r>
      <w:r w:rsidRPr="00034910">
        <w:t>peurs</w:t>
      </w:r>
      <w:r w:rsidR="00E57EC9">
        <w:t xml:space="preserve">. </w:t>
      </w:r>
      <w:r w:rsidRPr="00034910">
        <w:t>Et le commissaire du bord en arriva à supposer</w:t>
      </w:r>
      <w:r w:rsidR="00E57EC9">
        <w:t> :</w:t>
      </w:r>
    </w:p>
    <w:p w14:paraId="0FC56C93" w14:textId="77777777" w:rsidR="00E57EC9" w:rsidRDefault="00E57EC9" w:rsidP="00E57EC9">
      <w:r>
        <w:t>— </w:t>
      </w:r>
      <w:r w:rsidR="00776CEA" w:rsidRPr="00034910">
        <w:t>N</w:t>
      </w:r>
      <w:r>
        <w:t>’</w:t>
      </w:r>
      <w:r w:rsidR="00776CEA" w:rsidRPr="00034910">
        <w:t xml:space="preserve">aurait-on pas jeté la </w:t>
      </w:r>
      <w:r w:rsidR="00776CEA" w:rsidRPr="00034910">
        <w:rPr>
          <w:i/>
          <w:iCs/>
        </w:rPr>
        <w:t xml:space="preserve">chose </w:t>
      </w:r>
      <w:r w:rsidR="00776CEA" w:rsidRPr="00034910">
        <w:t>à la mer</w:t>
      </w:r>
      <w:r>
        <w:t> ?</w:t>
      </w:r>
    </w:p>
    <w:p w14:paraId="551A67ED" w14:textId="77777777" w:rsidR="00E57EC9" w:rsidRDefault="00776CEA" w:rsidP="00E57EC9">
      <w:r w:rsidRPr="00034910">
        <w:t>Larmette et ses compagnons</w:t>
      </w:r>
      <w:r w:rsidR="00E57EC9">
        <w:t xml:space="preserve">, </w:t>
      </w:r>
      <w:r w:rsidRPr="00034910">
        <w:t>l</w:t>
      </w:r>
      <w:r w:rsidR="00E57EC9">
        <w:t>’</w:t>
      </w:r>
      <w:r w:rsidRPr="00034910">
        <w:t xml:space="preserve">ingénieur chilien </w:t>
      </w:r>
      <w:proofErr w:type="spellStart"/>
      <w:r w:rsidRPr="00034910">
        <w:t>Botera</w:t>
      </w:r>
      <w:proofErr w:type="spellEnd"/>
      <w:r w:rsidRPr="00034910">
        <w:t xml:space="preserve"> ainsi que </w:t>
      </w:r>
      <w:proofErr w:type="spellStart"/>
      <w:r w:rsidRPr="00034910">
        <w:t>Davisse</w:t>
      </w:r>
      <w:proofErr w:type="spellEnd"/>
      <w:r w:rsidR="00E57EC9">
        <w:t xml:space="preserve">, </w:t>
      </w:r>
      <w:r w:rsidRPr="00034910">
        <w:t>semblaient unir leurs efforts pour aider l</w:t>
      </w:r>
      <w:r w:rsidR="00E57EC9">
        <w:t>’</w:t>
      </w:r>
      <w:r w:rsidRPr="00034910">
        <w:t>enquête</w:t>
      </w:r>
      <w:r w:rsidR="00E57EC9">
        <w:t xml:space="preserve">. </w:t>
      </w:r>
      <w:r w:rsidRPr="00034910">
        <w:t>Des premiers</w:t>
      </w:r>
      <w:r w:rsidR="00E57EC9">
        <w:t xml:space="preserve">, </w:t>
      </w:r>
      <w:r w:rsidRPr="00034910">
        <w:t>ils avaient ouvert leurs cabines</w:t>
      </w:r>
      <w:r w:rsidR="00E57EC9">
        <w:t xml:space="preserve">, </w:t>
      </w:r>
      <w:r w:rsidRPr="00034910">
        <w:t>leurs bagages aux investigations</w:t>
      </w:r>
      <w:r w:rsidR="00E57EC9">
        <w:t xml:space="preserve">. </w:t>
      </w:r>
      <w:r w:rsidRPr="00034910">
        <w:t>Avec une inlassable amabilité</w:t>
      </w:r>
      <w:r w:rsidR="00E57EC9">
        <w:t xml:space="preserve">, </w:t>
      </w:r>
      <w:r w:rsidRPr="00034910">
        <w:t>ils avaient démonté les divers compartiments de leur voiture a</w:t>
      </w:r>
      <w:r w:rsidRPr="00034910">
        <w:t>u</w:t>
      </w:r>
      <w:r w:rsidRPr="00034910">
        <w:t>tomobile</w:t>
      </w:r>
      <w:r w:rsidR="00E57EC9">
        <w:t xml:space="preserve">. </w:t>
      </w:r>
      <w:r w:rsidRPr="00034910">
        <w:t>À chaque instant</w:t>
      </w:r>
      <w:r w:rsidR="00E57EC9">
        <w:t xml:space="preserve">, </w:t>
      </w:r>
      <w:r w:rsidRPr="00034910">
        <w:t>ils exprimaient une idée nouvelle</w:t>
      </w:r>
      <w:r w:rsidR="00E57EC9">
        <w:t>.</w:t>
      </w:r>
    </w:p>
    <w:p w14:paraId="54BD952F" w14:textId="77777777" w:rsidR="00E57EC9" w:rsidRDefault="00E57EC9" w:rsidP="00E57EC9">
      <w:r>
        <w:t>— </w:t>
      </w:r>
      <w:r w:rsidR="00776CEA" w:rsidRPr="00034910">
        <w:t>Avez-vous fouillé telle partie du navire</w:t>
      </w:r>
      <w:r>
        <w:t xml:space="preserve"> ? </w:t>
      </w:r>
      <w:r w:rsidR="00776CEA" w:rsidRPr="00034910">
        <w:t>tel coin</w:t>
      </w:r>
      <w:r>
        <w:t> ?</w:t>
      </w:r>
    </w:p>
    <w:p w14:paraId="101CB3AF" w14:textId="77777777" w:rsidR="00E57EC9" w:rsidRDefault="00776CEA" w:rsidP="00E57EC9">
      <w:r w:rsidRPr="00034910">
        <w:t>On eût cru que la prise des voleurs les intéressait plus que tout le monde</w:t>
      </w:r>
      <w:r w:rsidR="00E57EC9">
        <w:t xml:space="preserve">. </w:t>
      </w:r>
      <w:r w:rsidRPr="00034910">
        <w:t xml:space="preserve">Et cette ardeur même troublait Dick </w:t>
      </w:r>
      <w:proofErr w:type="spellStart"/>
      <w:r w:rsidRPr="00034910">
        <w:t>Fann</w:t>
      </w:r>
      <w:proofErr w:type="spellEnd"/>
      <w:r w:rsidR="00E57EC9">
        <w:t xml:space="preserve">. </w:t>
      </w:r>
      <w:r w:rsidRPr="00034910">
        <w:t>À part lui</w:t>
      </w:r>
      <w:r w:rsidR="00E57EC9">
        <w:t xml:space="preserve">, </w:t>
      </w:r>
      <w:r w:rsidRPr="00034910">
        <w:t>le jeune homme en arrivait peu à peu à se dire</w:t>
      </w:r>
      <w:r w:rsidR="00E57EC9">
        <w:t> :</w:t>
      </w:r>
    </w:p>
    <w:p w14:paraId="22FF292C" w14:textId="77777777" w:rsidR="00E57EC9" w:rsidRDefault="00E57EC9" w:rsidP="00E57EC9">
      <w:r>
        <w:lastRenderedPageBreak/>
        <w:t>— </w:t>
      </w:r>
      <w:r w:rsidR="00776CEA" w:rsidRPr="00034910">
        <w:t>On ne trouvera rien</w:t>
      </w:r>
      <w:r>
        <w:t>.</w:t>
      </w:r>
    </w:p>
    <w:p w14:paraId="448246A3" w14:textId="77777777" w:rsidR="00E57EC9" w:rsidRDefault="00776CEA" w:rsidP="00E57EC9">
      <w:r w:rsidRPr="00034910">
        <w:t>Au soir</w:t>
      </w:r>
      <w:r w:rsidR="00E57EC9">
        <w:t xml:space="preserve">, </w:t>
      </w:r>
      <w:r w:rsidRPr="00034910">
        <w:t xml:space="preserve">aucun </w:t>
      </w:r>
      <w:r w:rsidRPr="00034910">
        <w:rPr>
          <w:i/>
          <w:iCs/>
        </w:rPr>
        <w:t xml:space="preserve">recoin </w:t>
      </w:r>
      <w:r w:rsidRPr="00034910">
        <w:t>du paquebot n</w:t>
      </w:r>
      <w:r w:rsidR="00E57EC9">
        <w:t>’</w:t>
      </w:r>
      <w:r w:rsidRPr="00034910">
        <w:t>avait échappé aux perquisitions</w:t>
      </w:r>
      <w:r w:rsidR="00E57EC9">
        <w:t xml:space="preserve">. </w:t>
      </w:r>
      <w:r w:rsidRPr="00034910">
        <w:t>Commissaire</w:t>
      </w:r>
      <w:r w:rsidR="00E57EC9">
        <w:t xml:space="preserve">, </w:t>
      </w:r>
      <w:r w:rsidRPr="00034910">
        <w:t>officiers</w:t>
      </w:r>
      <w:r w:rsidR="00E57EC9">
        <w:t xml:space="preserve">, </w:t>
      </w:r>
      <w:r w:rsidRPr="00034910">
        <w:t>passagers</w:t>
      </w:r>
      <w:r w:rsidR="00E57EC9">
        <w:t xml:space="preserve">, </w:t>
      </w:r>
      <w:r w:rsidRPr="00034910">
        <w:t>matelots</w:t>
      </w:r>
      <w:r w:rsidR="00E57EC9">
        <w:t xml:space="preserve">, </w:t>
      </w:r>
      <w:r w:rsidRPr="00034910">
        <w:t>do</w:t>
      </w:r>
      <w:r w:rsidRPr="00034910">
        <w:t>n</w:t>
      </w:r>
      <w:r w:rsidRPr="00034910">
        <w:t>naient</w:t>
      </w:r>
      <w:r w:rsidR="00E57EC9">
        <w:t xml:space="preserve">, </w:t>
      </w:r>
      <w:r w:rsidRPr="00034910">
        <w:t>selon l</w:t>
      </w:r>
      <w:r w:rsidR="00E57EC9">
        <w:t>’</w:t>
      </w:r>
      <w:r w:rsidRPr="00034910">
        <w:t>expression populaire</w:t>
      </w:r>
      <w:r w:rsidR="00E57EC9">
        <w:t xml:space="preserve">, </w:t>
      </w:r>
      <w:r w:rsidRPr="00034910">
        <w:t>leur langue aux chiens</w:t>
      </w:r>
      <w:r w:rsidR="00E57EC9">
        <w:t>.</w:t>
      </w:r>
    </w:p>
    <w:p w14:paraId="3328DF9A" w14:textId="7E30FF68" w:rsidR="00E57EC9" w:rsidRDefault="00776CEA" w:rsidP="00E57EC9">
      <w:r w:rsidRPr="00034910">
        <w:t>Après le dîner</w:t>
      </w:r>
      <w:r w:rsidR="00E57EC9">
        <w:t xml:space="preserve">, </w:t>
      </w:r>
      <w:proofErr w:type="spellStart"/>
      <w:r w:rsidRPr="00034910">
        <w:t>Fleuriane</w:t>
      </w:r>
      <w:proofErr w:type="spellEnd"/>
      <w:r w:rsidR="00E57EC9">
        <w:t xml:space="preserve">, </w:t>
      </w:r>
      <w:r w:rsidRPr="00034910">
        <w:t xml:space="preserve">Dick </w:t>
      </w:r>
      <w:proofErr w:type="spellStart"/>
      <w:r w:rsidRPr="00034910">
        <w:t>Fann</w:t>
      </w:r>
      <w:proofErr w:type="spellEnd"/>
      <w:r w:rsidRPr="00034910">
        <w:t xml:space="preserve"> et Jean </w:t>
      </w:r>
      <w:proofErr w:type="spellStart"/>
      <w:r w:rsidRPr="00034910">
        <w:t>Brot</w:t>
      </w:r>
      <w:proofErr w:type="spellEnd"/>
      <w:r w:rsidRPr="00034910">
        <w:t xml:space="preserve"> se r</w:t>
      </w:r>
      <w:r w:rsidRPr="00034910">
        <w:t>e</w:t>
      </w:r>
      <w:r w:rsidRPr="00034910">
        <w:t>trouvèrent sur le pont</w:t>
      </w:r>
      <w:r w:rsidR="00E57EC9">
        <w:t>. M</w:t>
      </w:r>
      <w:r w:rsidR="00E57EC9" w:rsidRPr="00E57EC9">
        <w:rPr>
          <w:vertAlign w:val="superscript"/>
        </w:rPr>
        <w:t>me</w:t>
      </w:r>
      <w:r w:rsidR="00E57EC9">
        <w:t> </w:t>
      </w:r>
      <w:proofErr w:type="spellStart"/>
      <w:r w:rsidRPr="00034910">
        <w:t>Patorne</w:t>
      </w:r>
      <w:proofErr w:type="spellEnd"/>
      <w:r w:rsidR="00E57EC9">
        <w:t xml:space="preserve">, </w:t>
      </w:r>
      <w:r w:rsidRPr="00034910">
        <w:t>elle</w:t>
      </w:r>
      <w:r w:rsidR="00E57EC9">
        <w:t xml:space="preserve">, </w:t>
      </w:r>
      <w:r w:rsidRPr="00034910">
        <w:t>s</w:t>
      </w:r>
      <w:r w:rsidR="00E57EC9">
        <w:t>’</w:t>
      </w:r>
      <w:r w:rsidRPr="00034910">
        <w:t>était éloignée discr</w:t>
      </w:r>
      <w:r w:rsidRPr="00034910">
        <w:t>è</w:t>
      </w:r>
      <w:r w:rsidRPr="00034910">
        <w:t>tement</w:t>
      </w:r>
      <w:r w:rsidR="00E57EC9">
        <w:t xml:space="preserve"> ; </w:t>
      </w:r>
      <w:r w:rsidRPr="00034910">
        <w:t>mais</w:t>
      </w:r>
      <w:r w:rsidR="00E57EC9">
        <w:t xml:space="preserve">, </w:t>
      </w:r>
      <w:r w:rsidRPr="00034910">
        <w:t>en cherchant bien</w:t>
      </w:r>
      <w:r w:rsidR="00E57EC9">
        <w:t xml:space="preserve">, </w:t>
      </w:r>
      <w:r w:rsidRPr="00034910">
        <w:t>on eût aperçu à peu de di</w:t>
      </w:r>
      <w:r w:rsidRPr="00034910">
        <w:t>s</w:t>
      </w:r>
      <w:r w:rsidRPr="00034910">
        <w:t>tance son anguleuse silhouette accoudée au bastingage auprès de celle du joaillier Larmette</w:t>
      </w:r>
      <w:r w:rsidR="00E57EC9">
        <w:t xml:space="preserve">. </w:t>
      </w:r>
      <w:r w:rsidRPr="00034910">
        <w:t xml:space="preserve">La </w:t>
      </w:r>
      <w:r w:rsidRPr="00034910">
        <w:rPr>
          <w:i/>
          <w:iCs/>
        </w:rPr>
        <w:t xml:space="preserve">laide </w:t>
      </w:r>
      <w:r w:rsidRPr="00034910">
        <w:t>continuait son flirt</w:t>
      </w:r>
      <w:r w:rsidR="00E57EC9">
        <w:t>.</w:t>
      </w:r>
    </w:p>
    <w:p w14:paraId="047F27F0" w14:textId="77777777" w:rsidR="00E57EC9" w:rsidRDefault="00776CEA" w:rsidP="00E57EC9">
      <w:r w:rsidRPr="00034910">
        <w:t>En tout état de cause</w:t>
      </w:r>
      <w:r w:rsidR="00E57EC9">
        <w:t xml:space="preserve">, </w:t>
      </w:r>
      <w:r w:rsidRPr="00034910">
        <w:t>sa folie douce permettait aux jeunes gens de causer en liberté</w:t>
      </w:r>
      <w:r w:rsidR="00E57EC9">
        <w:t>.</w:t>
      </w:r>
    </w:p>
    <w:p w14:paraId="35B66C2C" w14:textId="77777777" w:rsidR="00E57EC9" w:rsidRDefault="00E57EC9" w:rsidP="00E57EC9">
      <w:r>
        <w:t>— </w:t>
      </w:r>
      <w:r w:rsidR="00776CEA" w:rsidRPr="00034910">
        <w:t>Eh bien</w:t>
      </w:r>
      <w:r>
        <w:t xml:space="preserve"> ? </w:t>
      </w:r>
      <w:r w:rsidR="00776CEA" w:rsidRPr="00034910">
        <w:t xml:space="preserve">interrogea </w:t>
      </w:r>
      <w:proofErr w:type="spellStart"/>
      <w:r w:rsidR="00776CEA" w:rsidRPr="00034910">
        <w:t>Fleuriane</w:t>
      </w:r>
      <w:proofErr w:type="spellEnd"/>
      <w:r>
        <w:t>.</w:t>
      </w:r>
    </w:p>
    <w:p w14:paraId="40ABD854" w14:textId="77777777" w:rsidR="00E57EC9" w:rsidRDefault="00E57EC9" w:rsidP="00E57EC9">
      <w:r>
        <w:t>— </w:t>
      </w:r>
      <w:r w:rsidR="00776CEA" w:rsidRPr="00034910">
        <w:t>Ce Larmette est très fort</w:t>
      </w:r>
      <w:r>
        <w:t xml:space="preserve">, </w:t>
      </w:r>
      <w:r w:rsidR="00776CEA" w:rsidRPr="00034910">
        <w:t xml:space="preserve">riposta Dick </w:t>
      </w:r>
      <w:proofErr w:type="spellStart"/>
      <w:r w:rsidR="00776CEA" w:rsidRPr="00034910">
        <w:t>Fann</w:t>
      </w:r>
      <w:proofErr w:type="spellEnd"/>
      <w:r>
        <w:t>.</w:t>
      </w:r>
    </w:p>
    <w:p w14:paraId="04322134" w14:textId="77777777" w:rsidR="00E57EC9" w:rsidRDefault="00E57EC9" w:rsidP="00E57EC9">
      <w:r>
        <w:t>— </w:t>
      </w:r>
      <w:r w:rsidR="00776CEA" w:rsidRPr="00034910">
        <w:t>Quoi</w:t>
      </w:r>
      <w:r>
        <w:t xml:space="preserve"> ! </w:t>
      </w:r>
      <w:r w:rsidR="00776CEA" w:rsidRPr="00034910">
        <w:t>vous vous découragez</w:t>
      </w:r>
      <w:r>
        <w:t>.</w:t>
      </w:r>
    </w:p>
    <w:p w14:paraId="6A978432" w14:textId="77777777" w:rsidR="00E57EC9" w:rsidRDefault="00E57EC9" w:rsidP="00E57EC9">
      <w:r>
        <w:t>— </w:t>
      </w:r>
      <w:r w:rsidR="00776CEA" w:rsidRPr="00034910">
        <w:t>Je n</w:t>
      </w:r>
      <w:r>
        <w:t>’</w:t>
      </w:r>
      <w:r w:rsidR="00776CEA" w:rsidRPr="00034910">
        <w:t>ai pas dit cela</w:t>
      </w:r>
      <w:r>
        <w:t xml:space="preserve">, </w:t>
      </w:r>
      <w:r w:rsidR="00776CEA" w:rsidRPr="00034910">
        <w:t>Mademoiselle</w:t>
      </w:r>
      <w:r>
        <w:t xml:space="preserve">. </w:t>
      </w:r>
      <w:r w:rsidR="00776CEA" w:rsidRPr="00034910">
        <w:t>Au contraire</w:t>
      </w:r>
      <w:r>
        <w:t xml:space="preserve">, </w:t>
      </w:r>
      <w:r w:rsidR="00776CEA" w:rsidRPr="00034910">
        <w:t>mon a</w:t>
      </w:r>
      <w:r w:rsidR="00776CEA" w:rsidRPr="00034910">
        <w:t>d</w:t>
      </w:r>
      <w:r w:rsidR="00776CEA" w:rsidRPr="00034910">
        <w:t>versaire m</w:t>
      </w:r>
      <w:r>
        <w:t>’</w:t>
      </w:r>
      <w:r w:rsidR="00776CEA" w:rsidRPr="00034910">
        <w:t>intéresse beaucoup</w:t>
      </w:r>
      <w:r>
        <w:t xml:space="preserve">. </w:t>
      </w:r>
      <w:r w:rsidR="00776CEA" w:rsidRPr="00034910">
        <w:t>Il y a plaisir à se mesurer avec un coquin de cette envergure</w:t>
      </w:r>
      <w:r>
        <w:t>.</w:t>
      </w:r>
    </w:p>
    <w:p w14:paraId="02E831A3" w14:textId="77777777" w:rsidR="00E57EC9" w:rsidRDefault="00776CEA" w:rsidP="00E57EC9">
      <w:r w:rsidRPr="00034910">
        <w:t>Il y eut un silence</w:t>
      </w:r>
      <w:r w:rsidR="00E57EC9">
        <w:t xml:space="preserve">. </w:t>
      </w:r>
      <w:r w:rsidRPr="00034910">
        <w:t>La jolie Canadienne fut la première à le rompre</w:t>
      </w:r>
      <w:r w:rsidR="00E57EC9">
        <w:t> :</w:t>
      </w:r>
    </w:p>
    <w:p w14:paraId="4040D58F" w14:textId="77777777" w:rsidR="00E57EC9" w:rsidRDefault="00E57EC9" w:rsidP="00E57EC9">
      <w:r>
        <w:t>— </w:t>
      </w:r>
      <w:r w:rsidR="00776CEA" w:rsidRPr="00034910">
        <w:t>Avez-vous quelque idée de la cachette choisie</w:t>
      </w:r>
      <w:r>
        <w:t> ?</w:t>
      </w:r>
    </w:p>
    <w:p w14:paraId="47400B57" w14:textId="77777777" w:rsidR="00E57EC9" w:rsidRDefault="00E57EC9" w:rsidP="00E57EC9">
      <w:r>
        <w:t>— </w:t>
      </w:r>
      <w:r w:rsidR="00776CEA" w:rsidRPr="00034910">
        <w:t>Aucune</w:t>
      </w:r>
      <w:r>
        <w:t>.</w:t>
      </w:r>
    </w:p>
    <w:p w14:paraId="3ABB9449" w14:textId="77777777" w:rsidR="00E57EC9" w:rsidRDefault="00E57EC9" w:rsidP="00E57EC9">
      <w:r>
        <w:t>— </w:t>
      </w:r>
      <w:r w:rsidR="00776CEA" w:rsidRPr="00034910">
        <w:t>Mais alors</w:t>
      </w:r>
      <w:r>
        <w:t>… ?</w:t>
      </w:r>
    </w:p>
    <w:p w14:paraId="7C919BC5" w14:textId="77777777" w:rsidR="00E57EC9" w:rsidRDefault="00776CEA" w:rsidP="00E57EC9">
      <w:r w:rsidRPr="00034910">
        <w:t>Dick coupa la phrase commencée</w:t>
      </w:r>
      <w:r w:rsidR="00E57EC9">
        <w:t xml:space="preserve">, </w:t>
      </w:r>
      <w:r w:rsidRPr="00034910">
        <w:t>phrase de doute qui a</w:t>
      </w:r>
      <w:r w:rsidRPr="00034910">
        <w:t>l</w:t>
      </w:r>
      <w:r w:rsidRPr="00034910">
        <w:t>lait être exprimée</w:t>
      </w:r>
      <w:r w:rsidR="00E57EC9">
        <w:t>.</w:t>
      </w:r>
    </w:p>
    <w:p w14:paraId="47A76CE8" w14:textId="4C05DC59" w:rsidR="00E57EC9" w:rsidRDefault="007C5BD3" w:rsidP="007D17F9">
      <w:pPr>
        <w:pStyle w:val="Centrsolidaire"/>
      </w:pPr>
      <w:r w:rsidRPr="00E57EC9">
        <w:rPr>
          <w:noProof/>
        </w:rPr>
        <w:lastRenderedPageBreak/>
        <w:drawing>
          <wp:inline distT="0" distB="0" distL="0" distR="0" wp14:anchorId="7A00E185" wp14:editId="6F027315">
            <wp:extent cx="3609975" cy="4380865"/>
            <wp:effectExtent l="0" t="0" r="0" b="0"/>
            <wp:docPr id="17"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9975" cy="4380865"/>
                    </a:xfrm>
                    <a:prstGeom prst="rect">
                      <a:avLst/>
                    </a:prstGeom>
                    <a:noFill/>
                    <a:ln>
                      <a:noFill/>
                    </a:ln>
                  </pic:spPr>
                </pic:pic>
              </a:graphicData>
            </a:graphic>
          </wp:inline>
        </w:drawing>
      </w:r>
    </w:p>
    <w:p w14:paraId="38E0808F" w14:textId="77777777" w:rsidR="00E57EC9" w:rsidRDefault="00776CEA" w:rsidP="007D17F9">
      <w:pPr>
        <w:pStyle w:val="Centr14pt"/>
      </w:pPr>
      <w:r w:rsidRPr="00E57EC9">
        <w:t>Larmette offrait des fleurs</w:t>
      </w:r>
      <w:r w:rsidR="00E57EC9">
        <w:t>.</w:t>
      </w:r>
    </w:p>
    <w:p w14:paraId="480EBE8E" w14:textId="7911BF30" w:rsidR="00E57EC9" w:rsidRDefault="00E57EC9" w:rsidP="00E57EC9"/>
    <w:p w14:paraId="748E5ACF" w14:textId="77777777" w:rsidR="00E57EC9" w:rsidRDefault="00E57EC9" w:rsidP="00E57EC9">
      <w:r>
        <w:t>— </w:t>
      </w:r>
      <w:r w:rsidR="00776CEA" w:rsidRPr="00034910">
        <w:t>Souvenez-vous de ce que je vous disais hier</w:t>
      </w:r>
      <w:r>
        <w:t xml:space="preserve">. </w:t>
      </w:r>
      <w:r w:rsidR="00776CEA" w:rsidRPr="00034910">
        <w:t>Le difficile n</w:t>
      </w:r>
      <w:r>
        <w:t>’</w:t>
      </w:r>
      <w:r w:rsidR="00776CEA" w:rsidRPr="00034910">
        <w:t>est pas de prendre</w:t>
      </w:r>
      <w:r>
        <w:t xml:space="preserve">, </w:t>
      </w:r>
      <w:r w:rsidR="00776CEA" w:rsidRPr="00034910">
        <w:t>mais de garder</w:t>
      </w:r>
      <w:r>
        <w:t>.</w:t>
      </w:r>
    </w:p>
    <w:p w14:paraId="44E67DFA" w14:textId="77777777" w:rsidR="00E57EC9" w:rsidRDefault="00E57EC9" w:rsidP="00E57EC9">
      <w:r>
        <w:t>— </w:t>
      </w:r>
      <w:r w:rsidR="00776CEA" w:rsidRPr="00034910">
        <w:t>Eh bien</w:t>
      </w:r>
      <w:r>
        <w:t> ?</w:t>
      </w:r>
    </w:p>
    <w:p w14:paraId="78AE4FA9" w14:textId="77777777" w:rsidR="00E57EC9" w:rsidRDefault="00E57EC9" w:rsidP="00E57EC9">
      <w:r>
        <w:t>— </w:t>
      </w:r>
      <w:r w:rsidR="00776CEA" w:rsidRPr="00034910">
        <w:t>C</w:t>
      </w:r>
      <w:r>
        <w:t>’</w:t>
      </w:r>
      <w:r w:rsidR="00776CEA" w:rsidRPr="00034910">
        <w:t>est au moment de débarquer qu</w:t>
      </w:r>
      <w:r>
        <w:t>’</w:t>
      </w:r>
      <w:r w:rsidR="00776CEA" w:rsidRPr="00034910">
        <w:t>ils se trahiront</w:t>
      </w:r>
      <w:r>
        <w:t xml:space="preserve">… </w:t>
      </w:r>
      <w:r w:rsidR="00776CEA" w:rsidRPr="00034910">
        <w:rPr>
          <w:i/>
          <w:iCs/>
        </w:rPr>
        <w:t>Il faudra remporter les corindons</w:t>
      </w:r>
      <w:r>
        <w:rPr>
          <w:i/>
          <w:iCs/>
        </w:rPr>
        <w:t xml:space="preserve">… </w:t>
      </w:r>
      <w:r w:rsidR="00776CEA" w:rsidRPr="00034910">
        <w:t>Jean et moi nous veillerons</w:t>
      </w:r>
      <w:r>
        <w:t>.</w:t>
      </w:r>
    </w:p>
    <w:p w14:paraId="0A269231" w14:textId="77777777" w:rsidR="00E57EC9" w:rsidRDefault="00776CEA" w:rsidP="00E57EC9">
      <w:r w:rsidRPr="00034910">
        <w:t>La traversée devait se continuer sans qu</w:t>
      </w:r>
      <w:r w:rsidR="00E57EC9">
        <w:t>’</w:t>
      </w:r>
      <w:r w:rsidRPr="00034910">
        <w:t>aucun fait no</w:t>
      </w:r>
      <w:r w:rsidRPr="00034910">
        <w:t>u</w:t>
      </w:r>
      <w:r w:rsidRPr="00034910">
        <w:t>veau se produisît</w:t>
      </w:r>
      <w:r w:rsidR="00E57EC9">
        <w:t>.</w:t>
      </w:r>
    </w:p>
    <w:p w14:paraId="4CF420DE" w14:textId="77777777" w:rsidR="00E57EC9" w:rsidRDefault="00776CEA" w:rsidP="00E57EC9">
      <w:r w:rsidRPr="00034910">
        <w:t>Toujours aimable</w:t>
      </w:r>
      <w:r w:rsidR="00E57EC9">
        <w:t xml:space="preserve">, </w:t>
      </w:r>
      <w:r w:rsidRPr="00034910">
        <w:t>Larmette offrait chaque jour des fleurs à ses compagnes de voyage</w:t>
      </w:r>
      <w:r w:rsidR="00E57EC9">
        <w:t xml:space="preserve">. </w:t>
      </w:r>
      <w:r w:rsidRPr="00034910">
        <w:t>Au départ du Havre</w:t>
      </w:r>
      <w:r w:rsidR="00E57EC9">
        <w:t xml:space="preserve">, </w:t>
      </w:r>
      <w:r w:rsidRPr="00034910">
        <w:t>il avait dévalisé le magasin d</w:t>
      </w:r>
      <w:r w:rsidR="00E57EC9">
        <w:t>’</w:t>
      </w:r>
      <w:r w:rsidRPr="00034910">
        <w:t>un fleuriste</w:t>
      </w:r>
      <w:r w:rsidR="00E57EC9">
        <w:t xml:space="preserve">, </w:t>
      </w:r>
      <w:r w:rsidRPr="00034910">
        <w:t>et sa moisson odorante</w:t>
      </w:r>
      <w:r w:rsidR="00E57EC9">
        <w:t xml:space="preserve">, </w:t>
      </w:r>
      <w:r w:rsidRPr="00034910">
        <w:t>enfermée dans une caisse</w:t>
      </w:r>
      <w:r w:rsidR="00E57EC9">
        <w:t xml:space="preserve">, </w:t>
      </w:r>
      <w:r w:rsidRPr="00034910">
        <w:t>qu</w:t>
      </w:r>
      <w:r w:rsidR="00E57EC9">
        <w:t>’</w:t>
      </w:r>
      <w:r w:rsidRPr="00034910">
        <w:t xml:space="preserve">un arrosage savant </w:t>
      </w:r>
      <w:r w:rsidRPr="00034910">
        <w:lastRenderedPageBreak/>
        <w:t>rafraîchissait chaque matin</w:t>
      </w:r>
      <w:r w:rsidR="00E57EC9">
        <w:t xml:space="preserve">, </w:t>
      </w:r>
      <w:r w:rsidRPr="00034910">
        <w:t>lui permettait de continuer ses gracieux envois</w:t>
      </w:r>
      <w:r w:rsidR="00E57EC9">
        <w:t>.</w:t>
      </w:r>
    </w:p>
    <w:p w14:paraId="5AE96FD9" w14:textId="77777777" w:rsidR="00E57EC9" w:rsidRDefault="00776CEA" w:rsidP="00E57EC9">
      <w:r w:rsidRPr="00034910">
        <w:t>L</w:t>
      </w:r>
      <w:r w:rsidR="00E57EC9">
        <w:t>’</w:t>
      </w:r>
      <w:r w:rsidRPr="00034910">
        <w:t xml:space="preserve">ingénieur </w:t>
      </w:r>
      <w:proofErr w:type="spellStart"/>
      <w:r w:rsidRPr="00034910">
        <w:t>Botera</w:t>
      </w:r>
      <w:proofErr w:type="spellEnd"/>
      <w:r w:rsidRPr="00034910">
        <w:t xml:space="preserve"> travaillait au salon</w:t>
      </w:r>
      <w:r w:rsidR="00E57EC9">
        <w:t xml:space="preserve">, </w:t>
      </w:r>
      <w:r w:rsidRPr="00034910">
        <w:t>coupant son labeur de courtes promenades</w:t>
      </w:r>
      <w:r w:rsidR="00E57EC9">
        <w:t xml:space="preserve">. </w:t>
      </w:r>
      <w:r w:rsidRPr="00034910">
        <w:t>Le mathématicien apparaissait en lui</w:t>
      </w:r>
      <w:r w:rsidR="00E57EC9">
        <w:t xml:space="preserve">, </w:t>
      </w:r>
      <w:r w:rsidRPr="00034910">
        <w:t>et durant ces brèves absences</w:t>
      </w:r>
      <w:r w:rsidR="00E57EC9">
        <w:t xml:space="preserve">, </w:t>
      </w:r>
      <w:r w:rsidRPr="00034910">
        <w:t>il laissait négligemment sur la table les feuilles de papier où ses calculs algébriques s</w:t>
      </w:r>
      <w:r w:rsidR="00E57EC9">
        <w:t>’</w:t>
      </w:r>
      <w:r w:rsidRPr="00034910">
        <w:t>alignaient en rangs serrés</w:t>
      </w:r>
      <w:r w:rsidR="00E57EC9">
        <w:t>.</w:t>
      </w:r>
    </w:p>
    <w:p w14:paraId="418E711C" w14:textId="7E2506E8" w:rsidR="00E57EC9" w:rsidRDefault="00776CEA" w:rsidP="00E57EC9">
      <w:r w:rsidRPr="00034910">
        <w:t>Larmette</w:t>
      </w:r>
      <w:r w:rsidR="00E57EC9">
        <w:t xml:space="preserve">, </w:t>
      </w:r>
      <w:r w:rsidRPr="00034910">
        <w:t>lui</w:t>
      </w:r>
      <w:r w:rsidR="00E57EC9">
        <w:t xml:space="preserve">, </w:t>
      </w:r>
      <w:r w:rsidRPr="00034910">
        <w:t>lisait</w:t>
      </w:r>
      <w:r w:rsidR="00E57EC9">
        <w:t xml:space="preserve">, </w:t>
      </w:r>
      <w:r w:rsidRPr="00034910">
        <w:t>ou s</w:t>
      </w:r>
      <w:r w:rsidR="00E57EC9">
        <w:t>’</w:t>
      </w:r>
      <w:r w:rsidRPr="00034910">
        <w:t xml:space="preserve">empressait autour de </w:t>
      </w:r>
      <w:r w:rsidR="00E57EC9">
        <w:t>M</w:t>
      </w:r>
      <w:r w:rsidR="00E57EC9" w:rsidRPr="00E57EC9">
        <w:rPr>
          <w:vertAlign w:val="superscript"/>
        </w:rPr>
        <w:t>me</w:t>
      </w:r>
      <w:r w:rsidR="00E57EC9">
        <w:t> </w:t>
      </w:r>
      <w:proofErr w:type="spellStart"/>
      <w:r w:rsidRPr="00034910">
        <w:t>Patorne</w:t>
      </w:r>
      <w:proofErr w:type="spellEnd"/>
      <w:r w:rsidR="00E57EC9">
        <w:t xml:space="preserve">, </w:t>
      </w:r>
      <w:r w:rsidRPr="00034910">
        <w:t>que ces attentions rendaient positivement folle</w:t>
      </w:r>
      <w:r w:rsidR="00E57EC9">
        <w:t xml:space="preserve">. </w:t>
      </w:r>
      <w:r w:rsidRPr="00034910">
        <w:t>La dame de compagnie arborait maintenant des parures inédites</w:t>
      </w:r>
      <w:r w:rsidR="00E57EC9">
        <w:t xml:space="preserve">, </w:t>
      </w:r>
      <w:r w:rsidRPr="00034910">
        <w:t>combinaisons de couleurs hurlant de se trouver côte à côte</w:t>
      </w:r>
      <w:r w:rsidR="00E57EC9">
        <w:t>.</w:t>
      </w:r>
    </w:p>
    <w:p w14:paraId="6B3BA363" w14:textId="77777777" w:rsidR="00E57EC9" w:rsidRDefault="00776CEA" w:rsidP="00E57EC9">
      <w:r w:rsidRPr="00034910">
        <w:t>À l</w:t>
      </w:r>
      <w:r w:rsidR="00E57EC9">
        <w:t>’</w:t>
      </w:r>
      <w:r w:rsidRPr="00034910">
        <w:t>infirmerie</w:t>
      </w:r>
      <w:r w:rsidR="00E57EC9">
        <w:t xml:space="preserve">, </w:t>
      </w:r>
      <w:r w:rsidRPr="00034910">
        <w:t>elle avait découvert du henné et</w:t>
      </w:r>
      <w:r w:rsidR="00E57EC9">
        <w:t xml:space="preserve">, </w:t>
      </w:r>
      <w:r w:rsidRPr="00034910">
        <w:t>munie de ce produit tinctorial</w:t>
      </w:r>
      <w:r w:rsidR="00E57EC9">
        <w:t xml:space="preserve">, </w:t>
      </w:r>
      <w:r w:rsidRPr="00034910">
        <w:t>elle avait transformé sa chevelure</w:t>
      </w:r>
      <w:r w:rsidR="00E57EC9">
        <w:t xml:space="preserve">, </w:t>
      </w:r>
      <w:r w:rsidRPr="00034910">
        <w:t>que des fils blancs striaient</w:t>
      </w:r>
      <w:r w:rsidR="00E57EC9">
        <w:t xml:space="preserve">, </w:t>
      </w:r>
      <w:r w:rsidRPr="00034910">
        <w:t>en une tignasse d</w:t>
      </w:r>
      <w:r w:rsidR="00E57EC9">
        <w:t>’</w:t>
      </w:r>
      <w:r w:rsidRPr="00034910">
        <w:t>un rouge inédit</w:t>
      </w:r>
      <w:r w:rsidR="00E57EC9">
        <w:t xml:space="preserve">, </w:t>
      </w:r>
      <w:r w:rsidRPr="00034910">
        <w:t>criard</w:t>
      </w:r>
      <w:r w:rsidR="00E57EC9">
        <w:t xml:space="preserve">, </w:t>
      </w:r>
      <w:r w:rsidRPr="00034910">
        <w:t>ave</w:t>
      </w:r>
      <w:r w:rsidRPr="00034910">
        <w:t>u</w:t>
      </w:r>
      <w:r w:rsidRPr="00034910">
        <w:t>glant</w:t>
      </w:r>
      <w:r w:rsidR="00E57EC9">
        <w:t xml:space="preserve">. </w:t>
      </w:r>
      <w:r w:rsidRPr="00034910">
        <w:t xml:space="preserve">Ce qui avait </w:t>
      </w:r>
      <w:r w:rsidR="004D1317">
        <w:t>f</w:t>
      </w:r>
      <w:r w:rsidRPr="00034910">
        <w:t xml:space="preserve">ait dire à Jean </w:t>
      </w:r>
      <w:proofErr w:type="spellStart"/>
      <w:r w:rsidRPr="00034910">
        <w:t>Brot</w:t>
      </w:r>
      <w:proofErr w:type="spellEnd"/>
      <w:r w:rsidR="00E57EC9">
        <w:t xml:space="preserve">, </w:t>
      </w:r>
      <w:r w:rsidRPr="00034910">
        <w:t>avec le pittoresque d</w:t>
      </w:r>
      <w:r w:rsidR="00E57EC9">
        <w:t>’</w:t>
      </w:r>
      <w:r w:rsidRPr="00034910">
        <w:t>expression du vrai Parisien</w:t>
      </w:r>
      <w:r w:rsidR="00E57EC9">
        <w:t> :</w:t>
      </w:r>
    </w:p>
    <w:p w14:paraId="68B143E3" w14:textId="095E3AAA" w:rsidR="00E57EC9" w:rsidRDefault="00E57EC9" w:rsidP="00E57EC9">
      <w:r>
        <w:t>— M</w:t>
      </w:r>
      <w:r w:rsidRPr="00E57EC9">
        <w:rPr>
          <w:vertAlign w:val="superscript"/>
        </w:rPr>
        <w:t>me</w:t>
      </w:r>
      <w:r>
        <w:t> </w:t>
      </w:r>
      <w:proofErr w:type="spellStart"/>
      <w:r w:rsidR="00776CEA" w:rsidRPr="00034910">
        <w:t>Patorne</w:t>
      </w:r>
      <w:proofErr w:type="spellEnd"/>
      <w:r w:rsidR="00776CEA" w:rsidRPr="00034910">
        <w:t xml:space="preserve"> fait le ravalement de sa façade</w:t>
      </w:r>
      <w:r>
        <w:t>.</w:t>
      </w:r>
    </w:p>
    <w:p w14:paraId="7F615B60" w14:textId="77777777" w:rsidR="00E57EC9" w:rsidRDefault="00776CEA" w:rsidP="00E57EC9">
      <w:r w:rsidRPr="00034910">
        <w:t>Mais la vieille dame n</w:t>
      </w:r>
      <w:r w:rsidR="00E57EC9">
        <w:t>’</w:t>
      </w:r>
      <w:r w:rsidRPr="00034910">
        <w:t>avait point entendu l</w:t>
      </w:r>
      <w:r w:rsidR="00E57EC9">
        <w:t>’</w:t>
      </w:r>
      <w:r w:rsidRPr="00034910">
        <w:t>ironique appr</w:t>
      </w:r>
      <w:r w:rsidRPr="00034910">
        <w:t>é</w:t>
      </w:r>
      <w:r w:rsidRPr="00034910">
        <w:t>ciation du gamin</w:t>
      </w:r>
      <w:r w:rsidR="00E57EC9">
        <w:t xml:space="preserve">. </w:t>
      </w:r>
      <w:r w:rsidRPr="00034910">
        <w:t>Elle n</w:t>
      </w:r>
      <w:r w:rsidR="00E57EC9">
        <w:t>’</w:t>
      </w:r>
      <w:r w:rsidRPr="00034910">
        <w:t>avait d</w:t>
      </w:r>
      <w:r w:rsidR="00E57EC9">
        <w:t>’</w:t>
      </w:r>
      <w:r w:rsidRPr="00034910">
        <w:t>oreilles</w:t>
      </w:r>
      <w:r w:rsidR="00E57EC9">
        <w:t xml:space="preserve">, </w:t>
      </w:r>
      <w:r w:rsidRPr="00034910">
        <w:t>et quelles oreilles</w:t>
      </w:r>
      <w:r w:rsidR="00E57EC9">
        <w:t xml:space="preserve">, </w:t>
      </w:r>
      <w:r w:rsidRPr="00034910">
        <w:t>grands dieux</w:t>
      </w:r>
      <w:r w:rsidR="00E57EC9">
        <w:t xml:space="preserve"> ! </w:t>
      </w:r>
      <w:r w:rsidRPr="00034910">
        <w:t>que pour la voix de Larmette</w:t>
      </w:r>
      <w:r w:rsidR="00E57EC9">
        <w:t xml:space="preserve">, </w:t>
      </w:r>
      <w:r w:rsidRPr="00034910">
        <w:t>devenue à son cœur la plus douce des musiques</w:t>
      </w:r>
      <w:r w:rsidR="00E57EC9">
        <w:t>.</w:t>
      </w:r>
    </w:p>
    <w:p w14:paraId="4B549208" w14:textId="77777777" w:rsidR="00E57EC9" w:rsidRDefault="00776CEA" w:rsidP="00E57EC9">
      <w:r w:rsidRPr="00034910">
        <w:t>Et le joaillier saluait chacune de ses transformations de c</w:t>
      </w:r>
      <w:r w:rsidRPr="00034910">
        <w:t>o</w:t>
      </w:r>
      <w:r w:rsidRPr="00034910">
        <w:t>loris par des exclamations admiratives</w:t>
      </w:r>
      <w:r w:rsidR="00E57EC9">
        <w:t>.</w:t>
      </w:r>
    </w:p>
    <w:p w14:paraId="09E8BBCB" w14:textId="77777777" w:rsidR="00E57EC9" w:rsidRDefault="00776CEA" w:rsidP="00E57EC9">
      <w:r w:rsidRPr="00034910">
        <w:t>Trois jours</w:t>
      </w:r>
      <w:r w:rsidR="00E57EC9">
        <w:t xml:space="preserve">, </w:t>
      </w:r>
      <w:r w:rsidRPr="00034910">
        <w:t>puis quatre de traversée s</w:t>
      </w:r>
      <w:r w:rsidR="00E57EC9">
        <w:t>’</w:t>
      </w:r>
      <w:r w:rsidRPr="00034910">
        <w:t>écoulèrent ainsi</w:t>
      </w:r>
      <w:r w:rsidR="00E57EC9">
        <w:t>.</w:t>
      </w:r>
    </w:p>
    <w:p w14:paraId="7F09938A" w14:textId="77777777" w:rsidR="00E57EC9" w:rsidRDefault="00776CEA" w:rsidP="00E57EC9">
      <w:r w:rsidRPr="00034910">
        <w:t>Le soir de la dernière journée</w:t>
      </w:r>
      <w:r w:rsidR="00E57EC9">
        <w:t xml:space="preserve">. </w:t>
      </w:r>
      <w:r w:rsidRPr="00034910">
        <w:t xml:space="preserve">Jean </w:t>
      </w:r>
      <w:proofErr w:type="spellStart"/>
      <w:r w:rsidRPr="00034910">
        <w:t>Brot</w:t>
      </w:r>
      <w:proofErr w:type="spellEnd"/>
      <w:r w:rsidRPr="00034910">
        <w:t xml:space="preserve"> avait regagné sa cabine vers dix heures</w:t>
      </w:r>
      <w:r w:rsidR="00E57EC9">
        <w:t xml:space="preserve">. </w:t>
      </w:r>
      <w:r w:rsidRPr="00034910">
        <w:t xml:space="preserve">Il en était onze lorsque Dick </w:t>
      </w:r>
      <w:proofErr w:type="spellStart"/>
      <w:r w:rsidRPr="00034910">
        <w:t>Fann</w:t>
      </w:r>
      <w:proofErr w:type="spellEnd"/>
      <w:r w:rsidRPr="00034910">
        <w:t xml:space="preserve"> vint le joindre</w:t>
      </w:r>
      <w:r w:rsidR="00E57EC9">
        <w:t>.</w:t>
      </w:r>
    </w:p>
    <w:p w14:paraId="72F338E3" w14:textId="77777777" w:rsidR="00E57EC9" w:rsidRDefault="00776CEA" w:rsidP="00E57EC9">
      <w:r w:rsidRPr="00034910">
        <w:lastRenderedPageBreak/>
        <w:t>Il trouva le gamin assis dans un coin</w:t>
      </w:r>
      <w:r w:rsidR="00E57EC9">
        <w:t xml:space="preserve">, </w:t>
      </w:r>
      <w:r w:rsidRPr="00034910">
        <w:t>l</w:t>
      </w:r>
      <w:r w:rsidR="00E57EC9">
        <w:t>’</w:t>
      </w:r>
      <w:r w:rsidRPr="00034910">
        <w:t>air préoccupé</w:t>
      </w:r>
      <w:r w:rsidR="00E57EC9">
        <w:t xml:space="preserve">, </w:t>
      </w:r>
      <w:r w:rsidRPr="00034910">
        <w:t>considérant l</w:t>
      </w:r>
      <w:r w:rsidR="00E57EC9">
        <w:t>’</w:t>
      </w:r>
      <w:r w:rsidRPr="00034910">
        <w:t>un de ses pieds nus avec une inquiétude man</w:t>
      </w:r>
      <w:r w:rsidRPr="00034910">
        <w:t>i</w:t>
      </w:r>
      <w:r w:rsidRPr="00034910">
        <w:t>feste</w:t>
      </w:r>
      <w:r w:rsidR="00E57EC9">
        <w:t xml:space="preserve">. </w:t>
      </w:r>
      <w:r w:rsidRPr="00034910">
        <w:t>Si absorbé était Jean</w:t>
      </w:r>
      <w:r w:rsidR="00E57EC9">
        <w:t xml:space="preserve">, </w:t>
      </w:r>
      <w:r w:rsidRPr="00034910">
        <w:t>qu</w:t>
      </w:r>
      <w:r w:rsidR="00E57EC9">
        <w:t>’</w:t>
      </w:r>
      <w:r w:rsidRPr="00034910">
        <w:t>il n</w:t>
      </w:r>
      <w:r w:rsidR="00E57EC9">
        <w:t>’</w:t>
      </w:r>
      <w:r w:rsidRPr="00034910">
        <w:t>entendit pas son compagnon entrer dans la cabine</w:t>
      </w:r>
      <w:r w:rsidR="00E57EC9">
        <w:t>.</w:t>
      </w:r>
    </w:p>
    <w:p w14:paraId="0C05A1C5" w14:textId="77777777" w:rsidR="00E57EC9" w:rsidRDefault="00E57EC9" w:rsidP="00E57EC9">
      <w:r>
        <w:t>— </w:t>
      </w:r>
      <w:r w:rsidR="00776CEA" w:rsidRPr="00034910">
        <w:t>Qu</w:t>
      </w:r>
      <w:r>
        <w:t>’</w:t>
      </w:r>
      <w:r w:rsidR="00776CEA" w:rsidRPr="00034910">
        <w:t>y a-t-il donc</w:t>
      </w:r>
      <w:r>
        <w:t xml:space="preserve"> ? </w:t>
      </w:r>
      <w:r w:rsidR="00776CEA" w:rsidRPr="00034910">
        <w:t>fit ce dernier</w:t>
      </w:r>
      <w:r>
        <w:t xml:space="preserve">, </w:t>
      </w:r>
      <w:r w:rsidR="00776CEA" w:rsidRPr="00034910">
        <w:t>quelque peu surpris de l</w:t>
      </w:r>
      <w:r>
        <w:t>’</w:t>
      </w:r>
      <w:r w:rsidR="00776CEA" w:rsidRPr="00034910">
        <w:t>étrange attitude du petit</w:t>
      </w:r>
      <w:r>
        <w:t>.</w:t>
      </w:r>
    </w:p>
    <w:p w14:paraId="75C48E6C" w14:textId="77777777" w:rsidR="00E57EC9" w:rsidRDefault="00776CEA" w:rsidP="00E57EC9">
      <w:r w:rsidRPr="00034910">
        <w:t>L</w:t>
      </w:r>
      <w:r w:rsidR="00E57EC9">
        <w:t>’</w:t>
      </w:r>
      <w:r w:rsidRPr="00034910">
        <w:t>interpellé tressaillit</w:t>
      </w:r>
      <w:r w:rsidR="00E57EC9">
        <w:t xml:space="preserve">. </w:t>
      </w:r>
      <w:r w:rsidRPr="00034910">
        <w:t>Il leva les yeux vers le détective</w:t>
      </w:r>
      <w:r w:rsidR="00E57EC9">
        <w:t>.</w:t>
      </w:r>
    </w:p>
    <w:p w14:paraId="4FB2ED3F" w14:textId="77777777" w:rsidR="00E57EC9" w:rsidRDefault="00E57EC9" w:rsidP="00E57EC9">
      <w:r>
        <w:t>— </w:t>
      </w:r>
      <w:r w:rsidR="00776CEA" w:rsidRPr="00034910">
        <w:t>Il y a quelque chose</w:t>
      </w:r>
      <w:r>
        <w:t xml:space="preserve">, </w:t>
      </w:r>
      <w:r w:rsidR="00776CEA" w:rsidRPr="00034910">
        <w:t>bien sûr</w:t>
      </w:r>
      <w:r>
        <w:t xml:space="preserve"> ; </w:t>
      </w:r>
      <w:r w:rsidR="00776CEA" w:rsidRPr="00034910">
        <w:t>mais vous dire quoi</w:t>
      </w:r>
      <w:r>
        <w:t xml:space="preserve">, </w:t>
      </w:r>
      <w:r w:rsidR="00776CEA" w:rsidRPr="00034910">
        <w:t>je n</w:t>
      </w:r>
      <w:r>
        <w:t>’</w:t>
      </w:r>
      <w:r w:rsidR="00776CEA" w:rsidRPr="00034910">
        <w:t>en suis pas capable</w:t>
      </w:r>
      <w:r>
        <w:t xml:space="preserve">. </w:t>
      </w:r>
      <w:r w:rsidR="00776CEA" w:rsidRPr="00034910">
        <w:t>Tenez</w:t>
      </w:r>
      <w:r>
        <w:t xml:space="preserve">, </w:t>
      </w:r>
      <w:r w:rsidR="00776CEA" w:rsidRPr="00034910">
        <w:t>tout à l</w:t>
      </w:r>
      <w:r>
        <w:t>’</w:t>
      </w:r>
      <w:r w:rsidR="00776CEA" w:rsidRPr="00034910">
        <w:t>heure j</w:t>
      </w:r>
      <w:r>
        <w:t>’</w:t>
      </w:r>
      <w:r w:rsidR="00776CEA" w:rsidRPr="00034910">
        <w:t>arrive</w:t>
      </w:r>
      <w:r>
        <w:t xml:space="preserve">. </w:t>
      </w:r>
      <w:r w:rsidR="00776CEA" w:rsidRPr="00034910">
        <w:t>Je me d</w:t>
      </w:r>
      <w:r w:rsidR="00776CEA" w:rsidRPr="00034910">
        <w:t>é</w:t>
      </w:r>
      <w:r w:rsidR="00776CEA" w:rsidRPr="00034910">
        <w:t>chausse pour me coucher</w:t>
      </w:r>
      <w:r>
        <w:t xml:space="preserve">. </w:t>
      </w:r>
      <w:r w:rsidR="00776CEA" w:rsidRPr="00034910">
        <w:t>Je me plante là</w:t>
      </w:r>
      <w:r>
        <w:t xml:space="preserve">, </w:t>
      </w:r>
      <w:r w:rsidR="00776CEA" w:rsidRPr="00034910">
        <w:t>au milieu de la c</w:t>
      </w:r>
      <w:r w:rsidR="00776CEA" w:rsidRPr="00034910">
        <w:t>a</w:t>
      </w:r>
      <w:r w:rsidR="00776CEA" w:rsidRPr="00034910">
        <w:t>bine</w:t>
      </w:r>
      <w:r>
        <w:t xml:space="preserve">, </w:t>
      </w:r>
      <w:r w:rsidR="00776CEA" w:rsidRPr="00034910">
        <w:t>en face de la petite glace ovale du lavabo</w:t>
      </w:r>
      <w:r>
        <w:t>.</w:t>
      </w:r>
    </w:p>
    <w:p w14:paraId="3ED29DD7" w14:textId="77777777" w:rsidR="00E57EC9" w:rsidRDefault="00E57EC9" w:rsidP="00E57EC9">
      <w:r>
        <w:t>— </w:t>
      </w:r>
      <w:r w:rsidR="00776CEA" w:rsidRPr="00034910">
        <w:t>Après</w:t>
      </w:r>
      <w:r>
        <w:t xml:space="preserve"> ? </w:t>
      </w:r>
      <w:r w:rsidR="00776CEA" w:rsidRPr="00034910">
        <w:t xml:space="preserve">Je ne vois </w:t>
      </w:r>
      <w:proofErr w:type="spellStart"/>
      <w:r w:rsidR="00776CEA" w:rsidRPr="00034910">
        <w:t>rien là</w:t>
      </w:r>
      <w:proofErr w:type="spellEnd"/>
      <w:r w:rsidR="00776CEA" w:rsidRPr="00034910">
        <w:t xml:space="preserve"> qui ait pu t</w:t>
      </w:r>
      <w:r>
        <w:t>’</w:t>
      </w:r>
      <w:r w:rsidR="00776CEA" w:rsidRPr="00034910">
        <w:t>émouvoir à ce point</w:t>
      </w:r>
      <w:r>
        <w:t>.</w:t>
      </w:r>
    </w:p>
    <w:p w14:paraId="1EF22C60" w14:textId="77777777" w:rsidR="00E57EC9" w:rsidRDefault="00E57EC9" w:rsidP="00E57EC9">
      <w:r>
        <w:t>— </w:t>
      </w:r>
      <w:r w:rsidR="00776CEA" w:rsidRPr="00034910">
        <w:t>Attendez</w:t>
      </w:r>
      <w:r>
        <w:t xml:space="preserve">. </w:t>
      </w:r>
      <w:r w:rsidR="00776CEA" w:rsidRPr="00034910">
        <w:t>Voilà que je sens une douleur à la plante de ma patte gauche comme si l</w:t>
      </w:r>
      <w:r>
        <w:t>’</w:t>
      </w:r>
      <w:r w:rsidR="00776CEA" w:rsidRPr="00034910">
        <w:t>on m</w:t>
      </w:r>
      <w:r>
        <w:t>’</w:t>
      </w:r>
      <w:r w:rsidR="00776CEA" w:rsidRPr="00034910">
        <w:t>avait piqué avec une aiguille</w:t>
      </w:r>
      <w:r>
        <w:t xml:space="preserve">… </w:t>
      </w:r>
      <w:r w:rsidR="00776CEA" w:rsidRPr="00034910">
        <w:t>D</w:t>
      </w:r>
      <w:r>
        <w:t>’</w:t>
      </w:r>
      <w:r w:rsidR="00776CEA" w:rsidRPr="00034910">
        <w:t>abord</w:t>
      </w:r>
      <w:r>
        <w:t xml:space="preserve">, </w:t>
      </w:r>
      <w:r w:rsidR="00776CEA" w:rsidRPr="00034910">
        <w:t>ce n</w:t>
      </w:r>
      <w:r>
        <w:t>’</w:t>
      </w:r>
      <w:r w:rsidR="00776CEA" w:rsidRPr="00034910">
        <w:t>était pas très fort</w:t>
      </w:r>
      <w:r>
        <w:t xml:space="preserve"> ; </w:t>
      </w:r>
      <w:r w:rsidR="00776CEA" w:rsidRPr="00034910">
        <w:t>puis cela augmentait de minute en minute</w:t>
      </w:r>
      <w:r>
        <w:t xml:space="preserve">… </w:t>
      </w:r>
      <w:r w:rsidR="00776CEA" w:rsidRPr="00034910">
        <w:t>Alors je saute en arrière</w:t>
      </w:r>
      <w:r>
        <w:t xml:space="preserve">, </w:t>
      </w:r>
      <w:r w:rsidR="00776CEA" w:rsidRPr="00034910">
        <w:t>je tombe assis sur votre couchette</w:t>
      </w:r>
      <w:r>
        <w:t xml:space="preserve">… </w:t>
      </w:r>
      <w:r w:rsidR="00776CEA" w:rsidRPr="00034910">
        <w:t>Excusez</w:t>
      </w:r>
      <w:r>
        <w:t xml:space="preserve">, </w:t>
      </w:r>
      <w:r w:rsidR="00776CEA" w:rsidRPr="00034910">
        <w:t>je ne l</w:t>
      </w:r>
      <w:r>
        <w:t>’</w:t>
      </w:r>
      <w:r w:rsidR="00776CEA" w:rsidRPr="00034910">
        <w:t>ai pas fait exprès</w:t>
      </w:r>
      <w:r>
        <w:t xml:space="preserve">. </w:t>
      </w:r>
      <w:r w:rsidR="00776CEA" w:rsidRPr="00034910">
        <w:t>Machinalement</w:t>
      </w:r>
      <w:r>
        <w:t xml:space="preserve">, </w:t>
      </w:r>
      <w:r w:rsidR="00776CEA" w:rsidRPr="00034910">
        <w:t>je regarde mon pied</w:t>
      </w:r>
      <w:r>
        <w:t xml:space="preserve">, </w:t>
      </w:r>
      <w:r w:rsidR="00776CEA" w:rsidRPr="00034910">
        <w:t xml:space="preserve">car il me </w:t>
      </w:r>
      <w:r w:rsidR="00776CEA" w:rsidRPr="00034910">
        <w:rPr>
          <w:i/>
          <w:iCs/>
        </w:rPr>
        <w:t xml:space="preserve">cuit </w:t>
      </w:r>
      <w:r w:rsidR="00776CEA" w:rsidRPr="00034910">
        <w:t>toujours</w:t>
      </w:r>
      <w:r>
        <w:t xml:space="preserve">, </w:t>
      </w:r>
      <w:r w:rsidR="00776CEA" w:rsidRPr="00034910">
        <w:t>et</w:t>
      </w:r>
      <w:r>
        <w:t>…</w:t>
      </w:r>
    </w:p>
    <w:p w14:paraId="639F3AD3" w14:textId="77777777" w:rsidR="00E57EC9" w:rsidRDefault="00E57EC9" w:rsidP="00E57EC9">
      <w:r>
        <w:t>— </w:t>
      </w:r>
      <w:r w:rsidR="00776CEA" w:rsidRPr="00034910">
        <w:t>Et</w:t>
      </w:r>
      <w:r>
        <w:t xml:space="preserve">… ? </w:t>
      </w:r>
      <w:r w:rsidR="00776CEA" w:rsidRPr="00034910">
        <w:t>répéta avec une nuance d</w:t>
      </w:r>
      <w:r>
        <w:t>’</w:t>
      </w:r>
      <w:r w:rsidR="00776CEA" w:rsidRPr="00034910">
        <w:t>impatience Dick</w:t>
      </w:r>
      <w:r>
        <w:t xml:space="preserve">, </w:t>
      </w:r>
      <w:r w:rsidR="00776CEA" w:rsidRPr="00034910">
        <w:t>voyant que le gamin s</w:t>
      </w:r>
      <w:r>
        <w:t>’</w:t>
      </w:r>
      <w:r w:rsidR="00776CEA" w:rsidRPr="00034910">
        <w:t>arrêtait</w:t>
      </w:r>
      <w:r>
        <w:t>.</w:t>
      </w:r>
    </w:p>
    <w:p w14:paraId="2018F382" w14:textId="77777777" w:rsidR="00E57EC9" w:rsidRDefault="00E57EC9" w:rsidP="00E57EC9">
      <w:r>
        <w:t>— </w:t>
      </w:r>
      <w:r w:rsidR="00776CEA" w:rsidRPr="00034910">
        <w:t>Et voilà</w:t>
      </w:r>
      <w:r>
        <w:t>.</w:t>
      </w:r>
    </w:p>
    <w:p w14:paraId="2AD7F2FA" w14:textId="77777777" w:rsidR="00E57EC9" w:rsidRDefault="00776CEA" w:rsidP="00E57EC9">
      <w:r w:rsidRPr="00034910">
        <w:t>Jean avait avancé son pied gauche</w:t>
      </w:r>
      <w:r w:rsidR="00E57EC9">
        <w:t xml:space="preserve">. </w:t>
      </w:r>
      <w:r w:rsidRPr="00034910">
        <w:t>Sous la plante</w:t>
      </w:r>
      <w:r w:rsidR="00E57EC9">
        <w:t xml:space="preserve">, </w:t>
      </w:r>
      <w:r w:rsidRPr="00034910">
        <w:t>à l</w:t>
      </w:r>
      <w:r w:rsidR="00E57EC9">
        <w:t>’</w:t>
      </w:r>
      <w:r w:rsidRPr="00034910">
        <w:t>endroit que le petit désignait du doigt</w:t>
      </w:r>
      <w:r w:rsidR="00E57EC9">
        <w:t xml:space="preserve">, </w:t>
      </w:r>
      <w:r w:rsidRPr="00034910">
        <w:t>Dick discerna une sorte de disque rougeâtre</w:t>
      </w:r>
      <w:r w:rsidR="00E57EC9">
        <w:t xml:space="preserve">. </w:t>
      </w:r>
      <w:r w:rsidRPr="00034910">
        <w:t>En ce point</w:t>
      </w:r>
      <w:r w:rsidR="00E57EC9">
        <w:t xml:space="preserve">, </w:t>
      </w:r>
      <w:r w:rsidRPr="00034910">
        <w:t>la peau tendue</w:t>
      </w:r>
      <w:r w:rsidR="00E57EC9">
        <w:t xml:space="preserve">, </w:t>
      </w:r>
      <w:r w:rsidRPr="00034910">
        <w:t>brillante</w:t>
      </w:r>
      <w:r w:rsidR="00E57EC9">
        <w:t xml:space="preserve">, </w:t>
      </w:r>
      <w:r w:rsidRPr="00034910">
        <w:t>se</w:t>
      </w:r>
      <w:r w:rsidRPr="00034910">
        <w:t>m</w:t>
      </w:r>
      <w:r w:rsidRPr="00034910">
        <w:t>blait avoir été désorganisée par le contact d</w:t>
      </w:r>
      <w:r w:rsidR="00E57EC9">
        <w:t>’</w:t>
      </w:r>
      <w:r w:rsidRPr="00034910">
        <w:t>un objet de temp</w:t>
      </w:r>
      <w:r w:rsidRPr="00034910">
        <w:t>é</w:t>
      </w:r>
      <w:r w:rsidRPr="00034910">
        <w:t>rature élevée</w:t>
      </w:r>
      <w:r w:rsidR="00E57EC9">
        <w:t>.</w:t>
      </w:r>
    </w:p>
    <w:p w14:paraId="0E9EEF75" w14:textId="77777777" w:rsidR="00E57EC9" w:rsidRDefault="00E57EC9" w:rsidP="00E57EC9">
      <w:r>
        <w:lastRenderedPageBreak/>
        <w:t>— </w:t>
      </w:r>
      <w:r w:rsidR="00776CEA" w:rsidRPr="00034910">
        <w:t>Mais tu es brûlé</w:t>
      </w:r>
      <w:r>
        <w:t xml:space="preserve"> ! </w:t>
      </w:r>
      <w:r w:rsidR="00776CEA" w:rsidRPr="00034910">
        <w:t>s</w:t>
      </w:r>
      <w:r>
        <w:t>’</w:t>
      </w:r>
      <w:r w:rsidR="00776CEA" w:rsidRPr="00034910">
        <w:t>exclama le détective</w:t>
      </w:r>
      <w:r>
        <w:t>.</w:t>
      </w:r>
    </w:p>
    <w:p w14:paraId="1329D07F" w14:textId="77777777" w:rsidR="00E57EC9" w:rsidRDefault="00E57EC9" w:rsidP="00E57EC9">
      <w:r>
        <w:t>— </w:t>
      </w:r>
      <w:r w:rsidR="00776CEA" w:rsidRPr="00034910">
        <w:t>Brûlé</w:t>
      </w:r>
      <w:r>
        <w:t xml:space="preserve">… </w:t>
      </w:r>
      <w:r w:rsidR="00776CEA" w:rsidRPr="00034910">
        <w:t>et avec quoi</w:t>
      </w:r>
      <w:r>
        <w:t xml:space="preserve"> ? </w:t>
      </w:r>
      <w:r w:rsidR="00776CEA" w:rsidRPr="00034910">
        <w:t>Vous pensez bien que je ne m</w:t>
      </w:r>
      <w:r>
        <w:t>’</w:t>
      </w:r>
      <w:r w:rsidR="00776CEA" w:rsidRPr="00034910">
        <w:t>amuse pas à me frotter des allumettes à cet endroit-là</w:t>
      </w:r>
      <w:r>
        <w:t>.</w:t>
      </w:r>
    </w:p>
    <w:p w14:paraId="49978342" w14:textId="77777777" w:rsidR="00E57EC9" w:rsidRDefault="00E57EC9" w:rsidP="00E57EC9">
      <w:r>
        <w:t>— </w:t>
      </w:r>
      <w:r w:rsidR="00776CEA" w:rsidRPr="00034910">
        <w:t>Cependant</w:t>
      </w:r>
      <w:r>
        <w:t xml:space="preserve">, </w:t>
      </w:r>
      <w:r w:rsidR="00776CEA" w:rsidRPr="00034910">
        <w:t>ceci est une brûlure</w:t>
      </w:r>
      <w:r>
        <w:t>.</w:t>
      </w:r>
    </w:p>
    <w:p w14:paraId="31329E3B" w14:textId="77777777" w:rsidR="00E57EC9" w:rsidRDefault="00776CEA" w:rsidP="00E57EC9">
      <w:r w:rsidRPr="00034910">
        <w:t>Dans un geste de désespoir comique</w:t>
      </w:r>
      <w:r w:rsidR="00E57EC9">
        <w:t xml:space="preserve">, </w:t>
      </w:r>
      <w:r w:rsidRPr="00034910">
        <w:t xml:space="preserve">Jean </w:t>
      </w:r>
      <w:proofErr w:type="spellStart"/>
      <w:r w:rsidRPr="00034910">
        <w:t>Brot</w:t>
      </w:r>
      <w:proofErr w:type="spellEnd"/>
      <w:r w:rsidRPr="00034910">
        <w:t xml:space="preserve"> leva les bras au ciel</w:t>
      </w:r>
      <w:r w:rsidR="00E57EC9">
        <w:t>.</w:t>
      </w:r>
    </w:p>
    <w:p w14:paraId="0A695834" w14:textId="77777777" w:rsidR="00E57EC9" w:rsidRDefault="00E57EC9" w:rsidP="00E57EC9">
      <w:r>
        <w:t>— </w:t>
      </w:r>
      <w:r w:rsidR="00776CEA" w:rsidRPr="00034910">
        <w:t>Et moi qui pensais que vous m</w:t>
      </w:r>
      <w:r>
        <w:t>’</w:t>
      </w:r>
      <w:r w:rsidR="00776CEA" w:rsidRPr="00034910">
        <w:t>expliqueriez</w:t>
      </w:r>
      <w:r>
        <w:t>…</w:t>
      </w:r>
    </w:p>
    <w:p w14:paraId="153419BD" w14:textId="77777777" w:rsidR="00E57EC9" w:rsidRDefault="00E57EC9" w:rsidP="00E57EC9">
      <w:r>
        <w:t>— </w:t>
      </w:r>
      <w:r w:rsidR="00776CEA" w:rsidRPr="00034910">
        <w:t>Comment l</w:t>
      </w:r>
      <w:r>
        <w:t>’</w:t>
      </w:r>
      <w:r w:rsidR="00776CEA" w:rsidRPr="00034910">
        <w:t>expliquer</w:t>
      </w:r>
      <w:r>
        <w:t>… ?</w:t>
      </w:r>
    </w:p>
    <w:p w14:paraId="5647BC36" w14:textId="264D08F5" w:rsidR="00E57EC9" w:rsidRDefault="00E57EC9" w:rsidP="00E57EC9">
      <w:r>
        <w:t>— </w:t>
      </w:r>
      <w:r w:rsidR="00776CEA" w:rsidRPr="00034910">
        <w:t>Bien sûr</w:t>
      </w:r>
      <w:r>
        <w:t xml:space="preserve">… </w:t>
      </w:r>
      <w:r w:rsidR="00776CEA" w:rsidRPr="00034910">
        <w:t>Comme chaque soir</w:t>
      </w:r>
      <w:r>
        <w:t xml:space="preserve">, </w:t>
      </w:r>
      <w:r w:rsidR="00776CEA" w:rsidRPr="00034910">
        <w:t>je tourne un peu avant de me couler dans les draps</w:t>
      </w:r>
      <w:r>
        <w:t xml:space="preserve">. </w:t>
      </w:r>
      <w:r w:rsidR="00776CEA" w:rsidRPr="00034910">
        <w:t>Il n</w:t>
      </w:r>
      <w:r>
        <w:t>’</w:t>
      </w:r>
      <w:r w:rsidR="00776CEA" w:rsidRPr="00034910">
        <w:t>y a pas de danger</w:t>
      </w:r>
      <w:r>
        <w:t xml:space="preserve">, </w:t>
      </w:r>
      <w:r w:rsidR="00776CEA" w:rsidRPr="00034910">
        <w:t>ou du moins je croyais qu</w:t>
      </w:r>
      <w:r>
        <w:t>’</w:t>
      </w:r>
      <w:r w:rsidR="00776CEA" w:rsidRPr="00034910">
        <w:t>il n</w:t>
      </w:r>
      <w:r>
        <w:t>’</w:t>
      </w:r>
      <w:r w:rsidR="00776CEA" w:rsidRPr="00034910">
        <w:t>y en avait pas</w:t>
      </w:r>
      <w:r>
        <w:t xml:space="preserve">, </w:t>
      </w:r>
      <w:r w:rsidR="00776CEA" w:rsidRPr="00034910">
        <w:t xml:space="preserve">à marcher nu-pieds sur le tapis </w:t>
      </w:r>
      <w:r>
        <w:t>moel</w:t>
      </w:r>
      <w:r w:rsidR="00776CEA" w:rsidRPr="00034910">
        <w:t>leux qui recouvre le plancher</w:t>
      </w:r>
      <w:r>
        <w:t xml:space="preserve">. </w:t>
      </w:r>
      <w:r w:rsidR="00776CEA" w:rsidRPr="00034910">
        <w:t>Bon</w:t>
      </w:r>
      <w:r>
        <w:t xml:space="preserve">, </w:t>
      </w:r>
      <w:r w:rsidR="00776CEA" w:rsidRPr="00034910">
        <w:t>première surprise</w:t>
      </w:r>
      <w:r>
        <w:t xml:space="preserve">, </w:t>
      </w:r>
      <w:r w:rsidR="00776CEA" w:rsidRPr="00034910">
        <w:t>il me semble que le tapis me pique comme un hérisson</w:t>
      </w:r>
      <w:r>
        <w:t xml:space="preserve">, </w:t>
      </w:r>
      <w:r w:rsidR="00776CEA" w:rsidRPr="00034910">
        <w:t>et je ne d</w:t>
      </w:r>
      <w:r w:rsidR="00776CEA" w:rsidRPr="00034910">
        <w:t>é</w:t>
      </w:r>
      <w:r w:rsidR="00776CEA" w:rsidRPr="00034910">
        <w:t>couvre pas trace de pointe</w:t>
      </w:r>
      <w:r>
        <w:t xml:space="preserve">. </w:t>
      </w:r>
      <w:r w:rsidR="00776CEA" w:rsidRPr="00034910">
        <w:t>C</w:t>
      </w:r>
      <w:r>
        <w:t>’</w:t>
      </w:r>
      <w:r w:rsidR="00776CEA" w:rsidRPr="00034910">
        <w:t>était déjà fort</w:t>
      </w:r>
      <w:r>
        <w:t xml:space="preserve">. </w:t>
      </w:r>
      <w:r w:rsidR="00776CEA" w:rsidRPr="00034910">
        <w:t>Mais paraît que c</w:t>
      </w:r>
      <w:r>
        <w:t>’</w:t>
      </w:r>
      <w:r w:rsidR="00776CEA" w:rsidRPr="00034910">
        <w:t>est encore plus raide que cela</w:t>
      </w:r>
      <w:r>
        <w:t xml:space="preserve">. </w:t>
      </w:r>
      <w:r w:rsidR="00776CEA" w:rsidRPr="00034910">
        <w:t>Vous dites que le tapis m</w:t>
      </w:r>
      <w:r>
        <w:t>’</w:t>
      </w:r>
      <w:r w:rsidR="00776CEA" w:rsidRPr="00034910">
        <w:t>a br</w:t>
      </w:r>
      <w:r w:rsidR="00776CEA" w:rsidRPr="00034910">
        <w:t>û</w:t>
      </w:r>
      <w:r w:rsidR="00776CEA" w:rsidRPr="00034910">
        <w:t>lé</w:t>
      </w:r>
      <w:r>
        <w:t xml:space="preserve">… </w:t>
      </w:r>
      <w:r w:rsidR="00776CEA" w:rsidRPr="00034910">
        <w:t>Alors vrai</w:t>
      </w:r>
      <w:r>
        <w:t xml:space="preserve">, </w:t>
      </w:r>
      <w:r w:rsidR="00776CEA" w:rsidRPr="00034910">
        <w:t>ça ne me va plus</w:t>
      </w:r>
      <w:r>
        <w:t xml:space="preserve">, </w:t>
      </w:r>
      <w:r w:rsidR="00776CEA" w:rsidRPr="00034910">
        <w:t>car enfin</w:t>
      </w:r>
      <w:r>
        <w:t xml:space="preserve">, </w:t>
      </w:r>
      <w:r w:rsidR="00776CEA" w:rsidRPr="00034910">
        <w:t>les tapis</w:t>
      </w:r>
      <w:r>
        <w:t xml:space="preserve">, </w:t>
      </w:r>
      <w:r w:rsidR="00776CEA" w:rsidRPr="00034910">
        <w:t>ça ne brûle pas les orteils en général</w:t>
      </w:r>
      <w:r>
        <w:t>.</w:t>
      </w:r>
    </w:p>
    <w:p w14:paraId="044B5271" w14:textId="77777777" w:rsidR="00E57EC9" w:rsidRDefault="00776CEA" w:rsidP="00E57EC9">
      <w:r w:rsidRPr="00034910">
        <w:t>Le petit homme eût pu parler longtemps ainsi</w:t>
      </w:r>
      <w:r w:rsidR="00E57EC9">
        <w:t>.</w:t>
      </w:r>
    </w:p>
    <w:p w14:paraId="01AFDEF7" w14:textId="77777777" w:rsidR="00E57EC9" w:rsidRDefault="00776CEA" w:rsidP="00E57EC9">
      <w:r w:rsidRPr="00034910">
        <w:t xml:space="preserve">Dick </w:t>
      </w:r>
      <w:proofErr w:type="spellStart"/>
      <w:r w:rsidRPr="00034910">
        <w:t>Fann</w:t>
      </w:r>
      <w:proofErr w:type="spellEnd"/>
      <w:r w:rsidRPr="00034910">
        <w:t xml:space="preserve"> était loin de songer à lui répondre</w:t>
      </w:r>
      <w:r w:rsidR="00E57EC9">
        <w:t xml:space="preserve">. </w:t>
      </w:r>
      <w:r w:rsidRPr="00034910">
        <w:t>Son esprit a</w:t>
      </w:r>
      <w:r w:rsidRPr="00034910">
        <w:t>c</w:t>
      </w:r>
      <w:r w:rsidRPr="00034910">
        <w:t>tif travaillait</w:t>
      </w:r>
      <w:r w:rsidR="00E57EC9">
        <w:t xml:space="preserve">, </w:t>
      </w:r>
      <w:r w:rsidRPr="00034910">
        <w:t>cherchant à percer le nouveau mystère qu</w:t>
      </w:r>
      <w:r w:rsidR="00E57EC9">
        <w:t>’</w:t>
      </w:r>
      <w:r w:rsidRPr="00034910">
        <w:t>il pre</w:t>
      </w:r>
      <w:r w:rsidRPr="00034910">
        <w:t>s</w:t>
      </w:r>
      <w:r w:rsidRPr="00034910">
        <w:t>sentait</w:t>
      </w:r>
      <w:r w:rsidR="00E57EC9">
        <w:t>.</w:t>
      </w:r>
    </w:p>
    <w:p w14:paraId="2635EF5E" w14:textId="77777777" w:rsidR="00E57EC9" w:rsidRDefault="00776CEA" w:rsidP="00E57EC9">
      <w:r w:rsidRPr="00034910">
        <w:t>Oui</w:t>
      </w:r>
      <w:r w:rsidR="00E57EC9">
        <w:t xml:space="preserve">, </w:t>
      </w:r>
      <w:r w:rsidRPr="00034910">
        <w:t>un point rouge sur le pied d</w:t>
      </w:r>
      <w:r w:rsidR="00E57EC9">
        <w:t>’</w:t>
      </w:r>
      <w:r w:rsidRPr="00034910">
        <w:t>un enfant venait tout à coup de faire naître</w:t>
      </w:r>
      <w:r w:rsidR="00E57EC9">
        <w:t xml:space="preserve">, </w:t>
      </w:r>
      <w:r w:rsidRPr="00034910">
        <w:t>dans le cerveau du détective amateur</w:t>
      </w:r>
      <w:r w:rsidR="00E57EC9">
        <w:t xml:space="preserve">, </w:t>
      </w:r>
      <w:r w:rsidRPr="00034910">
        <w:t>une hypothèse étrange</w:t>
      </w:r>
      <w:r w:rsidR="00E57EC9">
        <w:t xml:space="preserve">, </w:t>
      </w:r>
      <w:r w:rsidRPr="00034910">
        <w:t>grosse de conséquences</w:t>
      </w:r>
      <w:r w:rsidR="00E57EC9">
        <w:t xml:space="preserve">… </w:t>
      </w:r>
      <w:r w:rsidRPr="00034910">
        <w:t>Dick se demandait si la brûlure de son jeune compagnon n</w:t>
      </w:r>
      <w:r w:rsidR="00E57EC9">
        <w:t>’</w:t>
      </w:r>
      <w:r w:rsidRPr="00034910">
        <w:t>avait pas été causée par des effluves de radium</w:t>
      </w:r>
      <w:r w:rsidR="00E57EC9">
        <w:t>.</w:t>
      </w:r>
    </w:p>
    <w:p w14:paraId="10A11661" w14:textId="77777777" w:rsidR="00E57EC9" w:rsidRDefault="00776CEA" w:rsidP="00E57EC9">
      <w:r w:rsidRPr="00034910">
        <w:lastRenderedPageBreak/>
        <w:t>De radium</w:t>
      </w:r>
      <w:r w:rsidR="00E57EC9">
        <w:t xml:space="preserve"> ! </w:t>
      </w:r>
      <w:r w:rsidRPr="00034910">
        <w:t>La supposition compliquait encore la situ</w:t>
      </w:r>
      <w:r w:rsidRPr="00034910">
        <w:t>a</w:t>
      </w:r>
      <w:r w:rsidRPr="00034910">
        <w:t>tion</w:t>
      </w:r>
      <w:r w:rsidR="00E57EC9">
        <w:t xml:space="preserve">. </w:t>
      </w:r>
      <w:r w:rsidRPr="00034910">
        <w:t>Des hommes de moindre intuition l</w:t>
      </w:r>
      <w:r w:rsidR="00E57EC9">
        <w:t>’</w:t>
      </w:r>
      <w:r w:rsidRPr="00034910">
        <w:t>eussent repoussée sans hésiter comme invraisemblable</w:t>
      </w:r>
      <w:r w:rsidR="00E57EC9">
        <w:t>.</w:t>
      </w:r>
    </w:p>
    <w:p w14:paraId="63939CD3" w14:textId="77777777" w:rsidR="00E57EC9" w:rsidRDefault="00776CEA" w:rsidP="00E57EC9">
      <w:r w:rsidRPr="00034910">
        <w:t>Et cependant elle s</w:t>
      </w:r>
      <w:r w:rsidR="00E57EC9">
        <w:t>’</w:t>
      </w:r>
      <w:r w:rsidRPr="00034910">
        <w:t>imposait tyranniquement à la pensée de Dick</w:t>
      </w:r>
      <w:r w:rsidR="00E57EC9">
        <w:t>.</w:t>
      </w:r>
    </w:p>
    <w:p w14:paraId="241FA54E" w14:textId="77777777" w:rsidR="00E57EC9" w:rsidRDefault="00776CEA" w:rsidP="00E57EC9">
      <w:pPr>
        <w:rPr>
          <w:i/>
          <w:iCs/>
        </w:rPr>
      </w:pPr>
      <w:r w:rsidRPr="00034910">
        <w:t>Brûlure de radium</w:t>
      </w:r>
      <w:r w:rsidR="00E57EC9">
        <w:t xml:space="preserve">, </w:t>
      </w:r>
      <w:r w:rsidRPr="00034910">
        <w:t>avait-il dit</w:t>
      </w:r>
      <w:r w:rsidR="00E57EC9">
        <w:t xml:space="preserve">. </w:t>
      </w:r>
      <w:r w:rsidRPr="00034910">
        <w:t>Pourquoi</w:t>
      </w:r>
      <w:r w:rsidR="00E57EC9">
        <w:t xml:space="preserve"> ? </w:t>
      </w:r>
      <w:r w:rsidRPr="00034910">
        <w:t>Parce que son raisonnement</w:t>
      </w:r>
      <w:r w:rsidR="00E57EC9">
        <w:t xml:space="preserve">, </w:t>
      </w:r>
      <w:r w:rsidRPr="00034910">
        <w:t>incessamment tendu vers Larmette</w:t>
      </w:r>
      <w:r w:rsidR="00E57EC9">
        <w:t xml:space="preserve">, </w:t>
      </w:r>
      <w:r w:rsidRPr="00034910">
        <w:t xml:space="preserve">ne pouvait plus séparer de cet homme les idées de </w:t>
      </w:r>
      <w:r w:rsidRPr="00034910">
        <w:rPr>
          <w:i/>
          <w:iCs/>
        </w:rPr>
        <w:t xml:space="preserve">corindons </w:t>
      </w:r>
      <w:r w:rsidRPr="00034910">
        <w:t xml:space="preserve">et de </w:t>
      </w:r>
      <w:r w:rsidRPr="00034910">
        <w:rPr>
          <w:i/>
          <w:iCs/>
        </w:rPr>
        <w:t>radium</w:t>
      </w:r>
      <w:r w:rsidR="00E57EC9">
        <w:rPr>
          <w:i/>
          <w:iCs/>
        </w:rPr>
        <w:t>.</w:t>
      </w:r>
    </w:p>
    <w:p w14:paraId="6A011797" w14:textId="77777777" w:rsidR="00E57EC9" w:rsidRDefault="00776CEA" w:rsidP="00E57EC9">
      <w:r w:rsidRPr="00034910">
        <w:t>Soudain</w:t>
      </w:r>
      <w:r w:rsidR="00E57EC9">
        <w:t xml:space="preserve">, </w:t>
      </w:r>
      <w:r w:rsidRPr="00034910">
        <w:t>tout l</w:t>
      </w:r>
      <w:r w:rsidR="00E57EC9">
        <w:t>’</w:t>
      </w:r>
      <w:r w:rsidRPr="00034910">
        <w:t xml:space="preserve">être de Dick </w:t>
      </w:r>
      <w:proofErr w:type="spellStart"/>
      <w:r w:rsidRPr="00034910">
        <w:t>Fann</w:t>
      </w:r>
      <w:proofErr w:type="spellEnd"/>
      <w:r w:rsidRPr="00034910">
        <w:t xml:space="preserve"> fut agité comme par une commotion électrique</w:t>
      </w:r>
      <w:r w:rsidR="00E57EC9">
        <w:t xml:space="preserve">. </w:t>
      </w:r>
      <w:r w:rsidRPr="00034910">
        <w:t>Le plancher de la cabine était recouvert d</w:t>
      </w:r>
      <w:r w:rsidR="00E57EC9">
        <w:t>’</w:t>
      </w:r>
      <w:r w:rsidRPr="00034910">
        <w:t>un épais tapis feutre</w:t>
      </w:r>
      <w:r w:rsidR="00E57EC9">
        <w:t xml:space="preserve">, </w:t>
      </w:r>
      <w:r w:rsidRPr="00034910">
        <w:t>de couleur cachou</w:t>
      </w:r>
      <w:r w:rsidR="00E57EC9">
        <w:t>.</w:t>
      </w:r>
    </w:p>
    <w:p w14:paraId="6F4744F3" w14:textId="77777777" w:rsidR="00E57EC9" w:rsidRDefault="00776CEA" w:rsidP="00E57EC9">
      <w:r w:rsidRPr="00034910">
        <w:t>Or</w:t>
      </w:r>
      <w:r w:rsidR="00E57EC9">
        <w:t xml:space="preserve">, </w:t>
      </w:r>
      <w:r w:rsidRPr="00034910">
        <w:t>à l</w:t>
      </w:r>
      <w:r w:rsidR="00E57EC9">
        <w:t>’</w:t>
      </w:r>
      <w:r w:rsidRPr="00034910">
        <w:t>endroit que désignait tout à l</w:t>
      </w:r>
      <w:r w:rsidR="00E57EC9">
        <w:t>’</w:t>
      </w:r>
      <w:r w:rsidRPr="00034910">
        <w:t xml:space="preserve">heure Jean </w:t>
      </w:r>
      <w:proofErr w:type="spellStart"/>
      <w:r w:rsidRPr="00034910">
        <w:t>Brot</w:t>
      </w:r>
      <w:proofErr w:type="spellEnd"/>
      <w:r w:rsidR="00E57EC9">
        <w:t xml:space="preserve">, </w:t>
      </w:r>
      <w:r w:rsidRPr="00034910">
        <w:t>le d</w:t>
      </w:r>
      <w:r w:rsidRPr="00034910">
        <w:t>é</w:t>
      </w:r>
      <w:r w:rsidRPr="00034910">
        <w:t>tective avait eu l</w:t>
      </w:r>
      <w:r w:rsidR="00E57EC9">
        <w:t>’</w:t>
      </w:r>
      <w:r w:rsidRPr="00034910">
        <w:t>impression qu</w:t>
      </w:r>
      <w:r w:rsidR="00E57EC9">
        <w:t>’</w:t>
      </w:r>
      <w:r w:rsidRPr="00034910">
        <w:t>une tache minuscule claire se dessinait</w:t>
      </w:r>
      <w:r w:rsidR="00E57EC9">
        <w:t>.</w:t>
      </w:r>
    </w:p>
    <w:p w14:paraId="0A646185" w14:textId="77777777" w:rsidR="00E57EC9" w:rsidRDefault="00776CEA" w:rsidP="00E57EC9">
      <w:r w:rsidRPr="00034910">
        <w:t>Il l</w:t>
      </w:r>
      <w:r w:rsidR="00E57EC9">
        <w:t>’</w:t>
      </w:r>
      <w:r w:rsidRPr="00034910">
        <w:t>indiqua de l</w:t>
      </w:r>
      <w:r w:rsidR="00E57EC9">
        <w:t>’</w:t>
      </w:r>
      <w:r w:rsidRPr="00034910">
        <w:t>index à son compagnon</w:t>
      </w:r>
      <w:r w:rsidR="00E57EC9">
        <w:t xml:space="preserve">. </w:t>
      </w:r>
      <w:r w:rsidRPr="00034910">
        <w:t>Celui-ci haussa les épaules</w:t>
      </w:r>
      <w:r w:rsidR="00E57EC9">
        <w:t>.</w:t>
      </w:r>
    </w:p>
    <w:p w14:paraId="71DA3D98" w14:textId="77777777" w:rsidR="00E57EC9" w:rsidRDefault="00E57EC9" w:rsidP="00E57EC9">
      <w:r>
        <w:t>— </w:t>
      </w:r>
      <w:r w:rsidR="00776CEA" w:rsidRPr="00034910">
        <w:t>Bon</w:t>
      </w:r>
      <w:r>
        <w:t xml:space="preserve">, </w:t>
      </w:r>
      <w:r w:rsidR="00776CEA" w:rsidRPr="00034910">
        <w:t>fit-il</w:t>
      </w:r>
      <w:r>
        <w:t xml:space="preserve">, </w:t>
      </w:r>
      <w:r w:rsidR="00776CEA" w:rsidRPr="00034910">
        <w:t>dans ces niches où l</w:t>
      </w:r>
      <w:r>
        <w:t>’</w:t>
      </w:r>
      <w:r w:rsidR="00776CEA" w:rsidRPr="00034910">
        <w:t>on a à peine la place de remuer</w:t>
      </w:r>
      <w:r>
        <w:t xml:space="preserve">, </w:t>
      </w:r>
      <w:r w:rsidR="00776CEA" w:rsidRPr="00034910">
        <w:t>rien d</w:t>
      </w:r>
      <w:r>
        <w:t>’</w:t>
      </w:r>
      <w:r w:rsidR="00776CEA" w:rsidRPr="00034910">
        <w:t>étonnant à ce que l</w:t>
      </w:r>
      <w:r>
        <w:t>’</w:t>
      </w:r>
      <w:r w:rsidR="00776CEA" w:rsidRPr="00034910">
        <w:t>on fasse des maladresses</w:t>
      </w:r>
      <w:r>
        <w:t xml:space="preserve">. </w:t>
      </w:r>
      <w:r w:rsidR="00776CEA" w:rsidRPr="00034910">
        <w:t>Cette tache-là ne doit pas être la seule</w:t>
      </w:r>
      <w:r>
        <w:t>.</w:t>
      </w:r>
    </w:p>
    <w:p w14:paraId="4DEC46D7" w14:textId="77777777" w:rsidR="00E57EC9" w:rsidRDefault="00776CEA" w:rsidP="00E57EC9">
      <w:r w:rsidRPr="00034910">
        <w:t>L</w:t>
      </w:r>
      <w:r w:rsidR="00E57EC9">
        <w:t>’</w:t>
      </w:r>
      <w:r w:rsidRPr="00034910">
        <w:t>Anglais s</w:t>
      </w:r>
      <w:r w:rsidR="00E57EC9">
        <w:t>’</w:t>
      </w:r>
      <w:r w:rsidRPr="00034910">
        <w:t>était agenouillé sur le tapis et avait recouvert le petit cercle jaunâtre de la paume de sa main</w:t>
      </w:r>
      <w:r w:rsidR="00E57EC9">
        <w:t>.</w:t>
      </w:r>
    </w:p>
    <w:p w14:paraId="0280E183" w14:textId="77777777" w:rsidR="00E57EC9" w:rsidRDefault="00E57EC9" w:rsidP="00E57EC9">
      <w:r>
        <w:t>— </w:t>
      </w:r>
      <w:r w:rsidR="00776CEA" w:rsidRPr="00034910">
        <w:t>Qu</w:t>
      </w:r>
      <w:r>
        <w:t>’</w:t>
      </w:r>
      <w:r w:rsidR="00776CEA" w:rsidRPr="00034910">
        <w:t>est-ce que vous faites donc</w:t>
      </w:r>
      <w:r>
        <w:t xml:space="preserve"> ? </w:t>
      </w:r>
      <w:r w:rsidR="00776CEA" w:rsidRPr="00034910">
        <w:t>questionna le gamin très intrigué par la manœuvre</w:t>
      </w:r>
      <w:r>
        <w:t>.</w:t>
      </w:r>
    </w:p>
    <w:p w14:paraId="410A0D36" w14:textId="77777777" w:rsidR="00E57EC9" w:rsidRDefault="00E57EC9" w:rsidP="00E57EC9">
      <w:r>
        <w:t>— </w:t>
      </w:r>
      <w:r w:rsidR="00776CEA" w:rsidRPr="00034910">
        <w:t>Chut</w:t>
      </w:r>
      <w:r>
        <w:t> !</w:t>
      </w:r>
    </w:p>
    <w:p w14:paraId="39E0E000" w14:textId="77777777" w:rsidR="00E57EC9" w:rsidRDefault="00776CEA" w:rsidP="00E57EC9">
      <w:r w:rsidRPr="00034910">
        <w:lastRenderedPageBreak/>
        <w:t>Ce fut là la seule réponse de son interlocuteur</w:t>
      </w:r>
      <w:r w:rsidR="00E57EC9">
        <w:t xml:space="preserve">. </w:t>
      </w:r>
      <w:r w:rsidRPr="00034910">
        <w:t>Mais elle fut lancée de façon si autoritaire qu</w:t>
      </w:r>
      <w:r w:rsidR="00E57EC9">
        <w:t>’</w:t>
      </w:r>
      <w:r w:rsidRPr="00034910">
        <w:t>en dépit de son audace de Par</w:t>
      </w:r>
      <w:r w:rsidRPr="00034910">
        <w:t>i</w:t>
      </w:r>
      <w:r w:rsidRPr="00034910">
        <w:t>sien</w:t>
      </w:r>
      <w:r w:rsidR="00E57EC9">
        <w:t xml:space="preserve">, </w:t>
      </w:r>
      <w:proofErr w:type="spellStart"/>
      <w:r w:rsidRPr="00034910">
        <w:t>Brot</w:t>
      </w:r>
      <w:proofErr w:type="spellEnd"/>
      <w:r w:rsidRPr="00034910">
        <w:t xml:space="preserve"> resta coi</w:t>
      </w:r>
      <w:r w:rsidR="00E57EC9">
        <w:t>.</w:t>
      </w:r>
    </w:p>
    <w:p w14:paraId="6C852FB7" w14:textId="77777777" w:rsidR="00E57EC9" w:rsidRDefault="00776CEA" w:rsidP="00E57EC9">
      <w:r w:rsidRPr="00034910">
        <w:t>Seulement si ses lèvres n</w:t>
      </w:r>
      <w:r w:rsidR="00E57EC9">
        <w:t>’</w:t>
      </w:r>
      <w:r w:rsidRPr="00034910">
        <w:t>exprimaient pas les interrogations qui se pressaient sous son crâne</w:t>
      </w:r>
      <w:r w:rsidR="00E57EC9">
        <w:t xml:space="preserve">, </w:t>
      </w:r>
      <w:r w:rsidRPr="00034910">
        <w:t>ses regards les traduisaient avec une incomparable éloquence</w:t>
      </w:r>
      <w:r w:rsidR="00E57EC9">
        <w:t xml:space="preserve">. </w:t>
      </w:r>
      <w:r w:rsidRPr="00034910">
        <w:t>Ils ne quittaient plus le ge</w:t>
      </w:r>
      <w:r w:rsidRPr="00034910">
        <w:t>n</w:t>
      </w:r>
      <w:r w:rsidRPr="00034910">
        <w:t>tleman</w:t>
      </w:r>
      <w:r w:rsidR="00E57EC9">
        <w:t>.</w:t>
      </w:r>
    </w:p>
    <w:p w14:paraId="127C6151" w14:textId="77777777" w:rsidR="00E57EC9" w:rsidRDefault="00776CEA" w:rsidP="00E57EC9">
      <w:r w:rsidRPr="00034910">
        <w:t xml:space="preserve">Dick </w:t>
      </w:r>
      <w:proofErr w:type="spellStart"/>
      <w:r w:rsidRPr="00034910">
        <w:t>Fann</w:t>
      </w:r>
      <w:proofErr w:type="spellEnd"/>
      <w:r w:rsidRPr="00034910">
        <w:t xml:space="preserve"> s</w:t>
      </w:r>
      <w:r w:rsidR="00E57EC9">
        <w:t>’</w:t>
      </w:r>
      <w:r w:rsidRPr="00034910">
        <w:t>était immobilisé</w:t>
      </w:r>
      <w:r w:rsidR="00E57EC9">
        <w:t xml:space="preserve">. </w:t>
      </w:r>
      <w:r w:rsidRPr="00034910">
        <w:t>Il était là sans mouvement</w:t>
      </w:r>
      <w:r w:rsidR="00E57EC9">
        <w:t xml:space="preserve">, </w:t>
      </w:r>
      <w:r w:rsidRPr="00034910">
        <w:t>les paupières mi-closes</w:t>
      </w:r>
      <w:r w:rsidR="00E57EC9">
        <w:t xml:space="preserve">, </w:t>
      </w:r>
      <w:r w:rsidRPr="00034910">
        <w:t>donnant l</w:t>
      </w:r>
      <w:r w:rsidR="00E57EC9">
        <w:t>’</w:t>
      </w:r>
      <w:r w:rsidRPr="00034910">
        <w:t>impression d</w:t>
      </w:r>
      <w:r w:rsidR="00E57EC9">
        <w:t>’</w:t>
      </w:r>
      <w:r w:rsidRPr="00034910">
        <w:t>un chasseur à l</w:t>
      </w:r>
      <w:r w:rsidR="00E57EC9">
        <w:t>’</w:t>
      </w:r>
      <w:r w:rsidRPr="00034910">
        <w:t>affût</w:t>
      </w:r>
      <w:r w:rsidR="00E57EC9">
        <w:t>.</w:t>
      </w:r>
    </w:p>
    <w:p w14:paraId="5CB68EA0" w14:textId="77777777" w:rsidR="00E57EC9" w:rsidRDefault="00776CEA" w:rsidP="00E57EC9">
      <w:r w:rsidRPr="00034910">
        <w:t>Et brusquement un sourire passa sur les traits du détective</w:t>
      </w:r>
      <w:r w:rsidR="00E57EC9">
        <w:t>.</w:t>
      </w:r>
    </w:p>
    <w:p w14:paraId="77A1E5C3" w14:textId="77777777" w:rsidR="00E57EC9" w:rsidRDefault="00776CEA" w:rsidP="00E57EC9">
      <w:r w:rsidRPr="00034910">
        <w:t>Par effet réflexe</w:t>
      </w:r>
      <w:r w:rsidR="00E57EC9">
        <w:t xml:space="preserve">, </w:t>
      </w:r>
      <w:r w:rsidRPr="00034910">
        <w:t>le visage de son compagnon s</w:t>
      </w:r>
      <w:r w:rsidR="00E57EC9">
        <w:t>’</w:t>
      </w:r>
      <w:r w:rsidRPr="00034910">
        <w:t>illumina</w:t>
      </w:r>
      <w:r w:rsidR="00E57EC9">
        <w:t>.</w:t>
      </w:r>
    </w:p>
    <w:p w14:paraId="0E92C7F4" w14:textId="77777777" w:rsidR="00E57EC9" w:rsidRDefault="00E57EC9" w:rsidP="00E57EC9">
      <w:r>
        <w:t>— </w:t>
      </w:r>
      <w:r w:rsidR="00776CEA" w:rsidRPr="00034910">
        <w:t>Vous avez découvert quelque chose</w:t>
      </w:r>
      <w:r>
        <w:t> ?</w:t>
      </w:r>
    </w:p>
    <w:p w14:paraId="14C7D199" w14:textId="77777777" w:rsidR="00E57EC9" w:rsidRDefault="00776CEA" w:rsidP="00E57EC9">
      <w:r w:rsidRPr="00034910">
        <w:t xml:space="preserve">Cette fois Dick </w:t>
      </w:r>
      <w:proofErr w:type="spellStart"/>
      <w:r w:rsidRPr="00034910">
        <w:t>Fann</w:t>
      </w:r>
      <w:proofErr w:type="spellEnd"/>
      <w:r w:rsidRPr="00034910">
        <w:t xml:space="preserve"> répliqua</w:t>
      </w:r>
      <w:r w:rsidR="00E57EC9">
        <w:t> :</w:t>
      </w:r>
    </w:p>
    <w:p w14:paraId="066A0360" w14:textId="77777777" w:rsidR="00E57EC9" w:rsidRDefault="00E57EC9" w:rsidP="00E57EC9">
      <w:r>
        <w:t>— </w:t>
      </w:r>
      <w:r w:rsidR="00776CEA" w:rsidRPr="00034910">
        <w:t>Oui</w:t>
      </w:r>
      <w:r>
        <w:t xml:space="preserve">. </w:t>
      </w:r>
      <w:r w:rsidR="00776CEA" w:rsidRPr="00034910">
        <w:t>Et maintenant je sais pourquoi j</w:t>
      </w:r>
      <w:r>
        <w:t>’</w:t>
      </w:r>
      <w:r w:rsidR="00776CEA" w:rsidRPr="00034910">
        <w:t>ai trouvé un pétale de tulipe dans cette cabine</w:t>
      </w:r>
      <w:r>
        <w:t>.</w:t>
      </w:r>
    </w:p>
    <w:p w14:paraId="02EDCFC7" w14:textId="77777777" w:rsidR="00E57EC9" w:rsidRDefault="00776CEA" w:rsidP="00E57EC9">
      <w:r w:rsidRPr="00034910">
        <w:t>Puis</w:t>
      </w:r>
      <w:r w:rsidR="00E57EC9">
        <w:t xml:space="preserve">, </w:t>
      </w:r>
      <w:r w:rsidRPr="00034910">
        <w:t>sans paraître remarquer l</w:t>
      </w:r>
      <w:r w:rsidR="00E57EC9">
        <w:t>’</w:t>
      </w:r>
      <w:r w:rsidRPr="00034910">
        <w:t>air hébété avec lequel son interlocuteur accueillait ces paroles inintelligibles pour son i</w:t>
      </w:r>
      <w:r w:rsidRPr="00034910">
        <w:t>n</w:t>
      </w:r>
      <w:r w:rsidRPr="00034910">
        <w:t>tellect</w:t>
      </w:r>
      <w:r w:rsidR="00E57EC9">
        <w:t xml:space="preserve">, </w:t>
      </w:r>
      <w:r w:rsidRPr="00034910">
        <w:t>Dick continua</w:t>
      </w:r>
      <w:r w:rsidR="00E57EC9">
        <w:t> :</w:t>
      </w:r>
    </w:p>
    <w:p w14:paraId="18BA112F" w14:textId="77777777" w:rsidR="00E57EC9" w:rsidRDefault="00E57EC9" w:rsidP="00E57EC9">
      <w:r>
        <w:t>— </w:t>
      </w:r>
      <w:r w:rsidR="00776CEA" w:rsidRPr="00034910">
        <w:t>Très fort</w:t>
      </w:r>
      <w:r>
        <w:t xml:space="preserve"> ! </w:t>
      </w:r>
      <w:r w:rsidR="00776CEA" w:rsidRPr="00034910">
        <w:t>La cachette rêvée</w:t>
      </w:r>
      <w:r>
        <w:t xml:space="preserve">… ! </w:t>
      </w:r>
      <w:r w:rsidR="00776CEA" w:rsidRPr="00034910">
        <w:t>Moi-même je n</w:t>
      </w:r>
      <w:r>
        <w:t>’</w:t>
      </w:r>
      <w:r w:rsidR="00776CEA" w:rsidRPr="00034910">
        <w:t>eusse point cherché là</w:t>
      </w:r>
      <w:r>
        <w:t xml:space="preserve">… </w:t>
      </w:r>
      <w:r w:rsidR="00776CEA" w:rsidRPr="00034910">
        <w:t>Et</w:t>
      </w:r>
      <w:r>
        <w:t xml:space="preserve">, </w:t>
      </w:r>
      <w:r w:rsidR="00776CEA" w:rsidRPr="00034910">
        <w:t xml:space="preserve">au </w:t>
      </w:r>
      <w:proofErr w:type="spellStart"/>
      <w:r w:rsidR="00776CEA" w:rsidRPr="00034910">
        <w:t>pis aller</w:t>
      </w:r>
      <w:proofErr w:type="spellEnd"/>
      <w:r w:rsidR="00776CEA" w:rsidRPr="00034910">
        <w:t xml:space="preserve"> </w:t>
      </w:r>
      <w:proofErr w:type="spellStart"/>
      <w:r w:rsidR="00776CEA" w:rsidRPr="00034910">
        <w:t>eût-on</w:t>
      </w:r>
      <w:proofErr w:type="spellEnd"/>
      <w:r w:rsidR="00776CEA" w:rsidRPr="00034910">
        <w:t xml:space="preserve"> découvert le pot-aux-roses que Larmette demeurait à l</w:t>
      </w:r>
      <w:r>
        <w:t>’</w:t>
      </w:r>
      <w:r w:rsidR="00776CEA" w:rsidRPr="00034910">
        <w:t>abri du soupçon</w:t>
      </w:r>
      <w:r>
        <w:t xml:space="preserve">. </w:t>
      </w:r>
      <w:r w:rsidR="00776CEA" w:rsidRPr="00034910">
        <w:t>Très fort</w:t>
      </w:r>
      <w:r>
        <w:t>… !</w:t>
      </w:r>
    </w:p>
    <w:p w14:paraId="584B84B4" w14:textId="77777777" w:rsidR="00E57EC9" w:rsidRDefault="00776CEA" w:rsidP="00E57EC9">
      <w:r w:rsidRPr="00034910">
        <w:t>Toujours à genoux</w:t>
      </w:r>
      <w:r w:rsidR="00E57EC9">
        <w:t xml:space="preserve">, </w:t>
      </w:r>
      <w:r w:rsidRPr="00034910">
        <w:t>le jeune homme avait redressé son buste</w:t>
      </w:r>
      <w:r w:rsidR="00E57EC9">
        <w:t>.</w:t>
      </w:r>
    </w:p>
    <w:p w14:paraId="71CBF209" w14:textId="77777777" w:rsidR="00E57EC9" w:rsidRDefault="00E57EC9" w:rsidP="00E57EC9">
      <w:r>
        <w:lastRenderedPageBreak/>
        <w:t>— </w:t>
      </w:r>
      <w:r w:rsidR="00776CEA" w:rsidRPr="00034910">
        <w:t>Ah</w:t>
      </w:r>
      <w:r>
        <w:t xml:space="preserve"> ! </w:t>
      </w:r>
      <w:r w:rsidR="00776CEA" w:rsidRPr="00034910">
        <w:t>petit Jean</w:t>
      </w:r>
      <w:r>
        <w:t xml:space="preserve">, </w:t>
      </w:r>
      <w:r w:rsidR="00776CEA" w:rsidRPr="00034910">
        <w:t>fit-il d</w:t>
      </w:r>
      <w:r>
        <w:t>’</w:t>
      </w:r>
      <w:r w:rsidR="00776CEA" w:rsidRPr="00034910">
        <w:t>un ton de bonne humeur</w:t>
      </w:r>
      <w:r>
        <w:t xml:space="preserve">, </w:t>
      </w:r>
      <w:r w:rsidR="00776CEA" w:rsidRPr="00034910">
        <w:t>ne te plains plus de ton accident</w:t>
      </w:r>
      <w:r>
        <w:t xml:space="preserve"> : </w:t>
      </w:r>
      <w:r w:rsidR="00776CEA" w:rsidRPr="00034910">
        <w:t>tu as subi la plus heureuse brûlure qui te pût advenir</w:t>
      </w:r>
      <w:r>
        <w:t>.</w:t>
      </w:r>
    </w:p>
    <w:p w14:paraId="05233B13" w14:textId="77777777" w:rsidR="00E57EC9" w:rsidRDefault="00776CEA" w:rsidP="00E57EC9">
      <w:r w:rsidRPr="00034910">
        <w:t>Et tendant</w:t>
      </w:r>
      <w:r w:rsidR="00E57EC9">
        <w:t xml:space="preserve">, </w:t>
      </w:r>
      <w:r w:rsidRPr="00034910">
        <w:t>vers son compagnon la main qui tout à l</w:t>
      </w:r>
      <w:r w:rsidR="00E57EC9">
        <w:t>’</w:t>
      </w:r>
      <w:r w:rsidRPr="00034910">
        <w:t>heure cachait la tache jaunâtre du tapis cachou</w:t>
      </w:r>
      <w:r w:rsidR="00E57EC9">
        <w:t> :</w:t>
      </w:r>
    </w:p>
    <w:p w14:paraId="50BE5305" w14:textId="77777777" w:rsidR="00E57EC9" w:rsidRDefault="00E57EC9" w:rsidP="00E57EC9">
      <w:r>
        <w:t>— </w:t>
      </w:r>
      <w:r w:rsidR="00776CEA" w:rsidRPr="00034910">
        <w:t>Regarde</w:t>
      </w:r>
      <w:r>
        <w:t>.</w:t>
      </w:r>
    </w:p>
    <w:p w14:paraId="495D6062" w14:textId="77777777" w:rsidR="00E57EC9" w:rsidRDefault="00E57EC9" w:rsidP="00E57EC9">
      <w:r>
        <w:t>— </w:t>
      </w:r>
      <w:r w:rsidR="00776CEA" w:rsidRPr="00034910">
        <w:t>Votre main</w:t>
      </w:r>
      <w:r>
        <w:t xml:space="preserve"> ? </w:t>
      </w:r>
      <w:r w:rsidR="00776CEA" w:rsidRPr="00034910">
        <w:t>bégaya l</w:t>
      </w:r>
      <w:r>
        <w:t>’</w:t>
      </w:r>
      <w:r w:rsidR="00776CEA" w:rsidRPr="00034910">
        <w:t>enfant de plus en plus interloqué</w:t>
      </w:r>
      <w:r>
        <w:t>.</w:t>
      </w:r>
    </w:p>
    <w:p w14:paraId="36DB2C3F" w14:textId="77777777" w:rsidR="00E57EC9" w:rsidRDefault="00E57EC9" w:rsidP="00E57EC9">
      <w:r>
        <w:t>— </w:t>
      </w:r>
      <w:r w:rsidR="00776CEA" w:rsidRPr="00034910">
        <w:t>Oui</w:t>
      </w:r>
      <w:r>
        <w:t xml:space="preserve">, </w:t>
      </w:r>
      <w:r w:rsidR="00776CEA" w:rsidRPr="00034910">
        <w:t>ma main</w:t>
      </w:r>
      <w:r>
        <w:t xml:space="preserve"> ; </w:t>
      </w:r>
      <w:r w:rsidR="00776CEA" w:rsidRPr="00034910">
        <w:t>au-dessous de l</w:t>
      </w:r>
      <w:r>
        <w:t>’</w:t>
      </w:r>
      <w:r w:rsidR="00776CEA" w:rsidRPr="00034910">
        <w:t>index ne vois-tu rien</w:t>
      </w:r>
      <w:r>
        <w:t> ?</w:t>
      </w:r>
    </w:p>
    <w:p w14:paraId="75CF4AC0" w14:textId="77777777" w:rsidR="00E57EC9" w:rsidRDefault="00776CEA" w:rsidP="00E57EC9">
      <w:r w:rsidRPr="00034910">
        <w:t>Jean considéra avec attention le point désigné</w:t>
      </w:r>
      <w:r w:rsidR="00E57EC9">
        <w:t>.</w:t>
      </w:r>
    </w:p>
    <w:p w14:paraId="69670B2F" w14:textId="77777777" w:rsidR="00E57EC9" w:rsidRDefault="00E57EC9" w:rsidP="00E57EC9">
      <w:r>
        <w:t>— </w:t>
      </w:r>
      <w:r w:rsidR="00776CEA" w:rsidRPr="00034910">
        <w:t>Vous</w:t>
      </w:r>
      <w:r>
        <w:t xml:space="preserve">… </w:t>
      </w:r>
      <w:r w:rsidR="00776CEA" w:rsidRPr="00034910">
        <w:t>vous êtes brûlé aussi</w:t>
      </w:r>
      <w:r>
        <w:t xml:space="preserve">…, </w:t>
      </w:r>
      <w:r w:rsidR="00776CEA" w:rsidRPr="00034910">
        <w:t>moins fort que moi</w:t>
      </w:r>
      <w:r>
        <w:t xml:space="preserve">, </w:t>
      </w:r>
      <w:r w:rsidR="00776CEA" w:rsidRPr="00034910">
        <w:t>par exemple</w:t>
      </w:r>
      <w:r>
        <w:t>.</w:t>
      </w:r>
    </w:p>
    <w:p w14:paraId="73E5C486" w14:textId="77777777" w:rsidR="00E57EC9" w:rsidRDefault="00776CEA" w:rsidP="00E57EC9">
      <w:r w:rsidRPr="00034910">
        <w:t>En effet</w:t>
      </w:r>
      <w:r w:rsidR="00E57EC9">
        <w:t xml:space="preserve">, </w:t>
      </w:r>
      <w:r w:rsidRPr="00034910">
        <w:t>au bas de l</w:t>
      </w:r>
      <w:r w:rsidR="00E57EC9">
        <w:t>’</w:t>
      </w:r>
      <w:r w:rsidRPr="00034910">
        <w:t>index du détective une marque rose</w:t>
      </w:r>
      <w:r w:rsidR="00E57EC9">
        <w:t xml:space="preserve">, </w:t>
      </w:r>
      <w:r w:rsidRPr="00034910">
        <w:t>circulaire</w:t>
      </w:r>
      <w:r w:rsidR="00E57EC9">
        <w:t xml:space="preserve">, </w:t>
      </w:r>
      <w:r w:rsidRPr="00034910">
        <w:t>du diamètre d</w:t>
      </w:r>
      <w:r w:rsidR="00E57EC9">
        <w:t>’</w:t>
      </w:r>
      <w:r w:rsidRPr="00034910">
        <w:t>un pois</w:t>
      </w:r>
      <w:r w:rsidR="00E57EC9">
        <w:t xml:space="preserve">, </w:t>
      </w:r>
      <w:r w:rsidRPr="00034910">
        <w:t>se dessinait nettement</w:t>
      </w:r>
      <w:r w:rsidR="00E57EC9">
        <w:t>.</w:t>
      </w:r>
    </w:p>
    <w:p w14:paraId="3B574282" w14:textId="77777777" w:rsidR="00E57EC9" w:rsidRDefault="00E57EC9" w:rsidP="00E57EC9">
      <w:r>
        <w:t>— </w:t>
      </w:r>
      <w:r w:rsidR="00776CEA" w:rsidRPr="00034910">
        <w:t>Justement</w:t>
      </w:r>
      <w:r>
        <w:t xml:space="preserve">, </w:t>
      </w:r>
      <w:r w:rsidR="00776CEA" w:rsidRPr="00034910">
        <w:t>je suis brûlé</w:t>
      </w:r>
      <w:r>
        <w:t>.</w:t>
      </w:r>
    </w:p>
    <w:p w14:paraId="031C3730" w14:textId="77777777" w:rsidR="00E57EC9" w:rsidRDefault="00E57EC9" w:rsidP="00E57EC9">
      <w:r>
        <w:t>— </w:t>
      </w:r>
      <w:r w:rsidR="00776CEA" w:rsidRPr="00034910">
        <w:t>Par quoi</w:t>
      </w:r>
      <w:r>
        <w:t> ?</w:t>
      </w:r>
    </w:p>
    <w:p w14:paraId="3576B500" w14:textId="77777777" w:rsidR="00E57EC9" w:rsidRDefault="00E57EC9" w:rsidP="00E57EC9">
      <w:r>
        <w:t>— </w:t>
      </w:r>
      <w:r w:rsidR="00776CEA" w:rsidRPr="00034910">
        <w:t>Par le tapis</w:t>
      </w:r>
      <w:r>
        <w:t xml:space="preserve">, </w:t>
      </w:r>
      <w:r w:rsidR="00776CEA" w:rsidRPr="00034910">
        <w:t>comme toi</w:t>
      </w:r>
      <w:r>
        <w:t>.</w:t>
      </w:r>
    </w:p>
    <w:p w14:paraId="7E564D9F" w14:textId="77777777" w:rsidR="00E57EC9" w:rsidRDefault="00E57EC9" w:rsidP="00E57EC9">
      <w:r>
        <w:t>— </w:t>
      </w:r>
      <w:r w:rsidR="00776CEA" w:rsidRPr="00034910">
        <w:t>Par le tapis</w:t>
      </w:r>
      <w:r>
        <w:t> ?</w:t>
      </w:r>
    </w:p>
    <w:p w14:paraId="496BFDE4" w14:textId="77777777" w:rsidR="00E57EC9" w:rsidRDefault="00E57EC9" w:rsidP="00E57EC9">
      <w:r>
        <w:t>— </w:t>
      </w:r>
      <w:r w:rsidR="00776CEA" w:rsidRPr="00034910">
        <w:t>Ou plutôt par ce qui est dessous</w:t>
      </w:r>
      <w:r>
        <w:t>.</w:t>
      </w:r>
    </w:p>
    <w:p w14:paraId="1B2B8ADA" w14:textId="77777777" w:rsidR="00E57EC9" w:rsidRDefault="00776CEA" w:rsidP="00E57EC9">
      <w:r w:rsidRPr="00034910">
        <w:t>Du coup</w:t>
      </w:r>
      <w:r w:rsidR="00E57EC9">
        <w:t xml:space="preserve">, </w:t>
      </w:r>
      <w:r w:rsidRPr="00034910">
        <w:t>Jean se prit à rire</w:t>
      </w:r>
      <w:r w:rsidR="00E57EC9">
        <w:t xml:space="preserve">, </w:t>
      </w:r>
      <w:r w:rsidRPr="00034910">
        <w:t>en se frottant les mains</w:t>
      </w:r>
      <w:r w:rsidR="00E57EC9">
        <w:t> :</w:t>
      </w:r>
    </w:p>
    <w:p w14:paraId="2944DA06" w14:textId="77777777" w:rsidR="00E57EC9" w:rsidRDefault="00E57EC9" w:rsidP="00E57EC9">
      <w:r>
        <w:t>— </w:t>
      </w:r>
      <w:r w:rsidR="00776CEA" w:rsidRPr="00034910">
        <w:t>Ça a l</w:t>
      </w:r>
      <w:r>
        <w:t>’</w:t>
      </w:r>
      <w:r w:rsidR="00776CEA" w:rsidRPr="00034910">
        <w:t>apparence d</w:t>
      </w:r>
      <w:r>
        <w:t>’</w:t>
      </w:r>
      <w:r w:rsidR="00776CEA" w:rsidRPr="00034910">
        <w:t>une charade</w:t>
      </w:r>
      <w:r>
        <w:t>.</w:t>
      </w:r>
    </w:p>
    <w:p w14:paraId="5B53FE13" w14:textId="77777777" w:rsidR="00E57EC9" w:rsidRDefault="00E57EC9" w:rsidP="00E57EC9">
      <w:r>
        <w:t>— </w:t>
      </w:r>
      <w:r w:rsidR="00776CEA" w:rsidRPr="00034910">
        <w:t>Tu dis plus vrai que tu ne penses</w:t>
      </w:r>
      <w:r>
        <w:t xml:space="preserve">, </w:t>
      </w:r>
      <w:r w:rsidR="00776CEA" w:rsidRPr="00034910">
        <w:t>mon enfant</w:t>
      </w:r>
      <w:r>
        <w:t xml:space="preserve">. </w:t>
      </w:r>
      <w:r w:rsidR="00776CEA" w:rsidRPr="00034910">
        <w:t>Une r</w:t>
      </w:r>
      <w:r w:rsidR="00776CEA" w:rsidRPr="00034910">
        <w:t>e</w:t>
      </w:r>
      <w:r w:rsidR="00776CEA" w:rsidRPr="00034910">
        <w:t>cherche policière est toujours un rébus qu</w:t>
      </w:r>
      <w:r>
        <w:t>’</w:t>
      </w:r>
      <w:r w:rsidR="00776CEA" w:rsidRPr="00034910">
        <w:t>il importe de déchi</w:t>
      </w:r>
      <w:r w:rsidR="00776CEA" w:rsidRPr="00034910">
        <w:t>f</w:t>
      </w:r>
      <w:r w:rsidR="00776CEA" w:rsidRPr="00034910">
        <w:t>frer</w:t>
      </w:r>
      <w:r>
        <w:t>.</w:t>
      </w:r>
    </w:p>
    <w:p w14:paraId="7E8A99A4" w14:textId="77777777" w:rsidR="00E57EC9" w:rsidRDefault="00776CEA" w:rsidP="00E57EC9">
      <w:r w:rsidRPr="00034910">
        <w:lastRenderedPageBreak/>
        <w:t>Tout en parlant</w:t>
      </w:r>
      <w:r w:rsidR="00E57EC9">
        <w:t xml:space="preserve">, </w:t>
      </w:r>
      <w:r w:rsidRPr="00034910">
        <w:t xml:space="preserve">Dick </w:t>
      </w:r>
      <w:proofErr w:type="spellStart"/>
      <w:r w:rsidRPr="00034910">
        <w:t>Fann</w:t>
      </w:r>
      <w:proofErr w:type="spellEnd"/>
      <w:r w:rsidRPr="00034910">
        <w:t xml:space="preserve"> se relevait</w:t>
      </w:r>
      <w:r w:rsidR="00E57EC9">
        <w:t xml:space="preserve">. </w:t>
      </w:r>
      <w:r w:rsidRPr="00034910">
        <w:t>Il allait à sa valise</w:t>
      </w:r>
      <w:r w:rsidR="00E57EC9">
        <w:t xml:space="preserve">, </w:t>
      </w:r>
      <w:r w:rsidRPr="00034910">
        <w:t>l</w:t>
      </w:r>
      <w:r w:rsidR="00E57EC9">
        <w:t>’</w:t>
      </w:r>
      <w:r w:rsidRPr="00034910">
        <w:t>ouvrait</w:t>
      </w:r>
      <w:r w:rsidR="00E57EC9">
        <w:t xml:space="preserve">, </w:t>
      </w:r>
      <w:r w:rsidRPr="00034910">
        <w:t>en extrayait une pince</w:t>
      </w:r>
      <w:r w:rsidR="00E57EC9">
        <w:t xml:space="preserve">, </w:t>
      </w:r>
      <w:r w:rsidRPr="00034910">
        <w:t>un petit marteau</w:t>
      </w:r>
      <w:r w:rsidR="00E57EC9">
        <w:t xml:space="preserve">, </w:t>
      </w:r>
      <w:r w:rsidRPr="00034910">
        <w:t>puis</w:t>
      </w:r>
      <w:r w:rsidR="00E57EC9">
        <w:t xml:space="preserve">, </w:t>
      </w:r>
      <w:r w:rsidRPr="00034910">
        <w:t>s</w:t>
      </w:r>
      <w:r w:rsidR="00E57EC9">
        <w:t>’</w:t>
      </w:r>
      <w:r w:rsidRPr="00034910">
        <w:t>accroupissant de nouveau</w:t>
      </w:r>
      <w:r w:rsidR="00E57EC9">
        <w:t xml:space="preserve">, </w:t>
      </w:r>
      <w:r w:rsidRPr="00034910">
        <w:t>il commençait à déclouer le tapis cachou</w:t>
      </w:r>
      <w:r w:rsidR="00E57EC9">
        <w:t>.</w:t>
      </w:r>
    </w:p>
    <w:p w14:paraId="5D5C7594" w14:textId="77777777" w:rsidR="00E57EC9" w:rsidRDefault="00E57EC9" w:rsidP="00E57EC9">
      <w:r>
        <w:t>— </w:t>
      </w:r>
      <w:r w:rsidR="00776CEA" w:rsidRPr="00034910">
        <w:t>Je vais soulever le tapis</w:t>
      </w:r>
      <w:r>
        <w:t>.</w:t>
      </w:r>
    </w:p>
    <w:p w14:paraId="071C7A40" w14:textId="77777777" w:rsidR="00E57EC9" w:rsidRDefault="00E57EC9" w:rsidP="00E57EC9">
      <w:r>
        <w:t>— </w:t>
      </w:r>
      <w:r w:rsidR="00776CEA" w:rsidRPr="00034910">
        <w:t>Pour</w:t>
      </w:r>
      <w:r>
        <w:t> ?</w:t>
      </w:r>
    </w:p>
    <w:p w14:paraId="606F56FA" w14:textId="77777777" w:rsidR="00E57EC9" w:rsidRDefault="00E57EC9" w:rsidP="00E57EC9">
      <w:r>
        <w:t>— </w:t>
      </w:r>
      <w:r w:rsidR="00776CEA" w:rsidRPr="00034910">
        <w:t>Pour voir ce qu</w:t>
      </w:r>
      <w:r>
        <w:t>’</w:t>
      </w:r>
      <w:r w:rsidR="00776CEA" w:rsidRPr="00034910">
        <w:t>il recouvre</w:t>
      </w:r>
      <w:r>
        <w:t xml:space="preserve">. </w:t>
      </w:r>
      <w:r w:rsidR="00776CEA" w:rsidRPr="00034910">
        <w:t>Il n</w:t>
      </w:r>
      <w:r>
        <w:t>’</w:t>
      </w:r>
      <w:r w:rsidR="00776CEA" w:rsidRPr="00034910">
        <w:t>existe pas de meilleur moyen</w:t>
      </w:r>
      <w:r>
        <w:t xml:space="preserve">, </w:t>
      </w:r>
      <w:r w:rsidR="00776CEA" w:rsidRPr="00034910">
        <w:t>tu sais</w:t>
      </w:r>
      <w:r>
        <w:t>.</w:t>
      </w:r>
    </w:p>
    <w:p w14:paraId="0A4F42E3" w14:textId="77777777" w:rsidR="00E57EC9" w:rsidRDefault="00776CEA" w:rsidP="00E57EC9">
      <w:r w:rsidRPr="00034910">
        <w:t>La tapisserie cédait</w:t>
      </w:r>
      <w:r w:rsidR="00E57EC9">
        <w:t xml:space="preserve">. </w:t>
      </w:r>
      <w:r w:rsidRPr="00034910">
        <w:t>Dick la replia lentement sur elle-même</w:t>
      </w:r>
      <w:r w:rsidR="00E57EC9">
        <w:t xml:space="preserve">, </w:t>
      </w:r>
      <w:r w:rsidRPr="00034910">
        <w:t>découvrant ainsi les lamelles de sapin rouge qui fo</w:t>
      </w:r>
      <w:r w:rsidRPr="00034910">
        <w:t>r</w:t>
      </w:r>
      <w:r w:rsidRPr="00034910">
        <w:t>maient le plancher</w:t>
      </w:r>
      <w:r w:rsidR="00E57EC9">
        <w:t xml:space="preserve">. </w:t>
      </w:r>
      <w:r w:rsidRPr="00034910">
        <w:t>Au centre apparut une sorte de rectangle limité par une ligne bien tranchée</w:t>
      </w:r>
      <w:r w:rsidR="00E57EC9">
        <w:t>.</w:t>
      </w:r>
    </w:p>
    <w:p w14:paraId="43B5A2D1" w14:textId="77777777" w:rsidR="00E57EC9" w:rsidRDefault="00776CEA" w:rsidP="00E57EC9">
      <w:r w:rsidRPr="00034910">
        <w:t>Le détective rit silencieusement</w:t>
      </w:r>
      <w:r w:rsidR="00E57EC9">
        <w:t xml:space="preserve">, </w:t>
      </w:r>
      <w:r w:rsidRPr="00034910">
        <w:t>et désignant ce parallél</w:t>
      </w:r>
      <w:r w:rsidRPr="00034910">
        <w:t>o</w:t>
      </w:r>
      <w:r w:rsidRPr="00034910">
        <w:t>gramme</w:t>
      </w:r>
      <w:r w:rsidR="00E57EC9">
        <w:t> :</w:t>
      </w:r>
    </w:p>
    <w:p w14:paraId="2B7D02F8" w14:textId="77777777" w:rsidR="00E57EC9" w:rsidRDefault="00E57EC9" w:rsidP="00E57EC9">
      <w:r>
        <w:t>— </w:t>
      </w:r>
      <w:r w:rsidR="00776CEA" w:rsidRPr="00034910">
        <w:t>Vois</w:t>
      </w:r>
      <w:r>
        <w:t xml:space="preserve">, </w:t>
      </w:r>
      <w:r w:rsidR="00776CEA" w:rsidRPr="00034910">
        <w:t>on a scié le plancher</w:t>
      </w:r>
      <w:r>
        <w:t xml:space="preserve">. </w:t>
      </w:r>
      <w:r w:rsidR="00776CEA" w:rsidRPr="00034910">
        <w:t>Des vis ont fixé le panneau l</w:t>
      </w:r>
      <w:r w:rsidR="00776CEA" w:rsidRPr="00034910">
        <w:t>i</w:t>
      </w:r>
      <w:r w:rsidR="00776CEA" w:rsidRPr="00034910">
        <w:t>bre</w:t>
      </w:r>
      <w:r>
        <w:t>.</w:t>
      </w:r>
    </w:p>
    <w:p w14:paraId="527D58E3" w14:textId="77777777" w:rsidR="00E57EC9" w:rsidRDefault="00E57EC9" w:rsidP="00E57EC9">
      <w:r>
        <w:t>— </w:t>
      </w:r>
      <w:r w:rsidR="00776CEA" w:rsidRPr="00034910">
        <w:t>Une cachette</w:t>
      </w:r>
      <w:r>
        <w:t xml:space="preserve"> ! </w:t>
      </w:r>
      <w:r w:rsidR="00776CEA" w:rsidRPr="00034910">
        <w:t>murmura l</w:t>
      </w:r>
      <w:r>
        <w:t>’</w:t>
      </w:r>
      <w:r w:rsidR="00776CEA" w:rsidRPr="00034910">
        <w:t>enfant</w:t>
      </w:r>
      <w:r>
        <w:t>.</w:t>
      </w:r>
    </w:p>
    <w:p w14:paraId="6A7491F7" w14:textId="77777777" w:rsidR="00E57EC9" w:rsidRDefault="00776CEA" w:rsidP="00E57EC9">
      <w:r w:rsidRPr="00034910">
        <w:t>Maintenant</w:t>
      </w:r>
      <w:r w:rsidR="00E57EC9">
        <w:t xml:space="preserve">, </w:t>
      </w:r>
      <w:r w:rsidRPr="00034910">
        <w:t>l</w:t>
      </w:r>
      <w:r w:rsidR="00E57EC9">
        <w:t>’</w:t>
      </w:r>
      <w:r w:rsidRPr="00034910">
        <w:t>Anglais</w:t>
      </w:r>
      <w:r w:rsidR="00E57EC9">
        <w:t xml:space="preserve">, </w:t>
      </w:r>
      <w:r w:rsidRPr="00034910">
        <w:t>maniant avec dextérité un mignon tournevis</w:t>
      </w:r>
      <w:r w:rsidR="00E57EC9">
        <w:t xml:space="preserve">, </w:t>
      </w:r>
      <w:r w:rsidRPr="00034910">
        <w:t>faisait sortir de leurs alvéoles les spires d</w:t>
      </w:r>
      <w:r w:rsidR="00E57EC9">
        <w:t>’</w:t>
      </w:r>
      <w:r w:rsidRPr="00034910">
        <w:t>acier i</w:t>
      </w:r>
      <w:r w:rsidRPr="00034910">
        <w:t>m</w:t>
      </w:r>
      <w:r w:rsidRPr="00034910">
        <w:t>mobilisant la plaquette mobile du plancher</w:t>
      </w:r>
      <w:r w:rsidR="00E57EC9">
        <w:t xml:space="preserve">. </w:t>
      </w:r>
      <w:r w:rsidRPr="00034910">
        <w:t>Celle-ci soulevée à son tour</w:t>
      </w:r>
      <w:r w:rsidR="00E57EC9">
        <w:t xml:space="preserve">, </w:t>
      </w:r>
      <w:r w:rsidRPr="00034910">
        <w:t>une cavité apparut</w:t>
      </w:r>
      <w:r w:rsidR="00E57EC9">
        <w:t xml:space="preserve">, </w:t>
      </w:r>
      <w:r w:rsidRPr="00034910">
        <w:t>presque remplie par un objet que les deux explorateurs reconnurent aussitôt</w:t>
      </w:r>
      <w:r w:rsidR="00E57EC9">
        <w:t>.</w:t>
      </w:r>
    </w:p>
    <w:p w14:paraId="3AEAE34F" w14:textId="77777777" w:rsidR="00E57EC9" w:rsidRDefault="00E57EC9" w:rsidP="00E57EC9">
      <w:r>
        <w:t>— </w:t>
      </w:r>
      <w:r w:rsidR="00776CEA" w:rsidRPr="00034910">
        <w:t>Le coffret</w:t>
      </w:r>
      <w:r>
        <w:t> !</w:t>
      </w:r>
    </w:p>
    <w:p w14:paraId="25F7ADE9" w14:textId="77777777" w:rsidR="00E57EC9" w:rsidRDefault="00776CEA" w:rsidP="00E57EC9">
      <w:r w:rsidRPr="00034910">
        <w:t>Oui</w:t>
      </w:r>
      <w:r w:rsidR="00E57EC9">
        <w:t xml:space="preserve">, </w:t>
      </w:r>
      <w:r w:rsidRPr="00034910">
        <w:t>c</w:t>
      </w:r>
      <w:r w:rsidR="00E57EC9">
        <w:t>’</w:t>
      </w:r>
      <w:r w:rsidRPr="00034910">
        <w:t xml:space="preserve">était le coffret de </w:t>
      </w:r>
      <w:proofErr w:type="spellStart"/>
      <w:r w:rsidRPr="00034910">
        <w:t>Fleuriane</w:t>
      </w:r>
      <w:proofErr w:type="spellEnd"/>
      <w:r w:rsidR="00E57EC9">
        <w:t xml:space="preserve">, </w:t>
      </w:r>
      <w:r w:rsidRPr="00034910">
        <w:t>le coffret aux corindons que l</w:t>
      </w:r>
      <w:r w:rsidR="00E57EC9">
        <w:t>’</w:t>
      </w:r>
      <w:r w:rsidRPr="00034910">
        <w:t>on avait vainement cherché par tout le navire</w:t>
      </w:r>
      <w:r w:rsidR="00E57EC9">
        <w:t>.</w:t>
      </w:r>
    </w:p>
    <w:p w14:paraId="4D434C6E" w14:textId="77777777" w:rsidR="00E57EC9" w:rsidRDefault="00E57EC9" w:rsidP="00E57EC9">
      <w:r>
        <w:t>— </w:t>
      </w:r>
      <w:r w:rsidR="00776CEA" w:rsidRPr="00034910">
        <w:t>Seulement</w:t>
      </w:r>
      <w:r>
        <w:t xml:space="preserve">, </w:t>
      </w:r>
      <w:r w:rsidR="00776CEA" w:rsidRPr="00034910">
        <w:t>reprit le gamin entre haut et bas</w:t>
      </w:r>
      <w:r>
        <w:t xml:space="preserve">, </w:t>
      </w:r>
      <w:r w:rsidR="00776CEA" w:rsidRPr="00034910">
        <w:t>cela ne me dit pas pourquoi ça brûle</w:t>
      </w:r>
      <w:r>
        <w:t>.</w:t>
      </w:r>
    </w:p>
    <w:p w14:paraId="5B72A202" w14:textId="77777777" w:rsidR="00E57EC9" w:rsidRDefault="00776CEA" w:rsidP="00E57EC9">
      <w:r w:rsidRPr="00034910">
        <w:lastRenderedPageBreak/>
        <w:t>Dans un chuchotement</w:t>
      </w:r>
      <w:r w:rsidR="00E57EC9">
        <w:t xml:space="preserve">, </w:t>
      </w:r>
      <w:r w:rsidRPr="00034910">
        <w:t>son interlocuteur prononça</w:t>
      </w:r>
      <w:r w:rsidR="00E57EC9">
        <w:t> :</w:t>
      </w:r>
    </w:p>
    <w:p w14:paraId="2F39CB93" w14:textId="77777777" w:rsidR="00E57EC9" w:rsidRDefault="00E57EC9" w:rsidP="00E57EC9">
      <w:r>
        <w:t>— </w:t>
      </w:r>
      <w:r w:rsidR="00776CEA" w:rsidRPr="00034910">
        <w:t>Les voleurs ne veulent pas perdre de temps</w:t>
      </w:r>
      <w:r>
        <w:t>.</w:t>
      </w:r>
    </w:p>
    <w:p w14:paraId="54A167A6" w14:textId="77777777" w:rsidR="00E57EC9" w:rsidRDefault="00E57EC9" w:rsidP="00E57EC9">
      <w:r>
        <w:t>— </w:t>
      </w:r>
      <w:r w:rsidR="00776CEA" w:rsidRPr="00034910">
        <w:t>Je ne devine pas davantage</w:t>
      </w:r>
      <w:r>
        <w:t>.</w:t>
      </w:r>
    </w:p>
    <w:p w14:paraId="06A088AF" w14:textId="77777777" w:rsidR="00E57EC9" w:rsidRDefault="00E57EC9" w:rsidP="00E57EC9">
      <w:r>
        <w:t>— </w:t>
      </w:r>
      <w:r w:rsidR="00776CEA" w:rsidRPr="00034910">
        <w:t>Au moyen du four électrique</w:t>
      </w:r>
      <w:r>
        <w:t xml:space="preserve">, </w:t>
      </w:r>
      <w:r w:rsidR="00776CEA" w:rsidRPr="00034910">
        <w:t>ils ont donné aux gemmes l</w:t>
      </w:r>
      <w:r>
        <w:t>’</w:t>
      </w:r>
      <w:r w:rsidR="00776CEA" w:rsidRPr="00034910">
        <w:t>apparence de pierres sans valeur</w:t>
      </w:r>
      <w:r>
        <w:t>.</w:t>
      </w:r>
    </w:p>
    <w:p w14:paraId="729105D6" w14:textId="77777777" w:rsidR="00E57EC9" w:rsidRDefault="00E57EC9" w:rsidP="00E57EC9">
      <w:r>
        <w:t>— </w:t>
      </w:r>
      <w:r w:rsidR="00776CEA" w:rsidRPr="00034910">
        <w:t>Oui</w:t>
      </w:r>
      <w:r>
        <w:t xml:space="preserve">, </w:t>
      </w:r>
      <w:r w:rsidR="00776CEA" w:rsidRPr="00034910">
        <w:t>je me souviens</w:t>
      </w:r>
      <w:r>
        <w:t>.</w:t>
      </w:r>
    </w:p>
    <w:p w14:paraId="695C7E67" w14:textId="77777777" w:rsidR="00E57EC9" w:rsidRDefault="00E57EC9" w:rsidP="00E57EC9">
      <w:r>
        <w:t>— </w:t>
      </w:r>
      <w:r w:rsidR="00776CEA" w:rsidRPr="00034910">
        <w:t>Eh bien</w:t>
      </w:r>
      <w:r>
        <w:t xml:space="preserve"> ! </w:t>
      </w:r>
      <w:r w:rsidR="00776CEA" w:rsidRPr="00034910">
        <w:t>à présent</w:t>
      </w:r>
      <w:r>
        <w:t xml:space="preserve">, </w:t>
      </w:r>
      <w:r w:rsidR="00776CEA" w:rsidRPr="00034910">
        <w:t>ils sont en train de rendre aux joyaux leur aspect primitif</w:t>
      </w:r>
      <w:r>
        <w:t>.</w:t>
      </w:r>
    </w:p>
    <w:p w14:paraId="2E3C6D1A" w14:textId="77777777" w:rsidR="00E57EC9" w:rsidRDefault="00E57EC9" w:rsidP="00E57EC9">
      <w:r>
        <w:t>— </w:t>
      </w:r>
      <w:r w:rsidR="00776CEA" w:rsidRPr="00034910">
        <w:t>La boîte est fermée</w:t>
      </w:r>
      <w:r>
        <w:t xml:space="preserve">. </w:t>
      </w:r>
      <w:r w:rsidR="00776CEA" w:rsidRPr="00034910">
        <w:t>À quoi distinguez-vous</w:t>
      </w:r>
      <w:r>
        <w:t> ?</w:t>
      </w:r>
    </w:p>
    <w:p w14:paraId="2A0FD315" w14:textId="77777777" w:rsidR="00E57EC9" w:rsidRDefault="00E57EC9" w:rsidP="00E57EC9">
      <w:r>
        <w:t>— </w:t>
      </w:r>
      <w:r w:rsidR="00776CEA" w:rsidRPr="00034910">
        <w:t>Je sais que</w:t>
      </w:r>
      <w:r>
        <w:t xml:space="preserve">, </w:t>
      </w:r>
      <w:r w:rsidR="00776CEA" w:rsidRPr="00034910">
        <w:t>sous l</w:t>
      </w:r>
      <w:r>
        <w:t>’</w:t>
      </w:r>
      <w:r w:rsidR="00776CEA" w:rsidRPr="00034910">
        <w:t>action du radium</w:t>
      </w:r>
      <w:r>
        <w:t xml:space="preserve">, </w:t>
      </w:r>
      <w:r w:rsidR="00776CEA" w:rsidRPr="00034910">
        <w:t>tout corindon vu</w:t>
      </w:r>
      <w:r w:rsidR="00776CEA" w:rsidRPr="00034910">
        <w:t>l</w:t>
      </w:r>
      <w:r w:rsidR="00776CEA" w:rsidRPr="00034910">
        <w:t>gaire devient une pierre précieuse</w:t>
      </w:r>
      <w:r>
        <w:t>.</w:t>
      </w:r>
    </w:p>
    <w:p w14:paraId="6CB2382D" w14:textId="77777777" w:rsidR="00E57EC9" w:rsidRDefault="00E57EC9" w:rsidP="00E57EC9">
      <w:r>
        <w:t>— </w:t>
      </w:r>
      <w:r w:rsidR="00776CEA" w:rsidRPr="00034910">
        <w:t>Le radium à présent</w:t>
      </w:r>
      <w:r>
        <w:t> !</w:t>
      </w:r>
    </w:p>
    <w:p w14:paraId="1063AC98" w14:textId="77777777" w:rsidR="00E57EC9" w:rsidRDefault="00E57EC9" w:rsidP="00E57EC9">
      <w:r>
        <w:t>— </w:t>
      </w:r>
      <w:r w:rsidR="00776CEA" w:rsidRPr="00034910">
        <w:t>Eh oui</w:t>
      </w:r>
      <w:r>
        <w:t xml:space="preserve">, </w:t>
      </w:r>
      <w:r w:rsidR="00776CEA" w:rsidRPr="00034910">
        <w:t>le radium</w:t>
      </w:r>
      <w:r>
        <w:t xml:space="preserve">, </w:t>
      </w:r>
      <w:r w:rsidR="00776CEA" w:rsidRPr="00034910">
        <w:t>dont les effluves traversant coffret</w:t>
      </w:r>
      <w:r>
        <w:t xml:space="preserve">, </w:t>
      </w:r>
      <w:r w:rsidR="00776CEA" w:rsidRPr="00034910">
        <w:t>plancher</w:t>
      </w:r>
      <w:r>
        <w:t xml:space="preserve">, </w:t>
      </w:r>
      <w:r w:rsidR="00776CEA" w:rsidRPr="00034910">
        <w:t>tapis</w:t>
      </w:r>
      <w:r>
        <w:t xml:space="preserve">, </w:t>
      </w:r>
      <w:r w:rsidR="00776CEA" w:rsidRPr="00034910">
        <w:t>ont impressionné désagréablement ton pied d</w:t>
      </w:r>
      <w:r>
        <w:t>’</w:t>
      </w:r>
      <w:r w:rsidR="00776CEA" w:rsidRPr="00034910">
        <w:t>abord</w:t>
      </w:r>
      <w:r>
        <w:t xml:space="preserve">, </w:t>
      </w:r>
      <w:r w:rsidR="00776CEA" w:rsidRPr="00034910">
        <w:t>ma main ensuite</w:t>
      </w:r>
      <w:r>
        <w:t>.</w:t>
      </w:r>
    </w:p>
    <w:p w14:paraId="04BAECF3" w14:textId="77777777" w:rsidR="00E57EC9" w:rsidRDefault="00776CEA" w:rsidP="00E57EC9">
      <w:r w:rsidRPr="00034910">
        <w:t>Et</w:t>
      </w:r>
      <w:r w:rsidR="00E57EC9">
        <w:t xml:space="preserve">, </w:t>
      </w:r>
      <w:r w:rsidRPr="00034910">
        <w:t>avec une douce ironie</w:t>
      </w:r>
      <w:r w:rsidR="00E57EC9">
        <w:t xml:space="preserve">, </w:t>
      </w:r>
      <w:r w:rsidRPr="00034910">
        <w:t>le détective ajouta</w:t>
      </w:r>
      <w:r w:rsidR="00E57EC9">
        <w:t> :</w:t>
      </w:r>
    </w:p>
    <w:p w14:paraId="127C6536" w14:textId="77777777" w:rsidR="00E57EC9" w:rsidRDefault="00E57EC9" w:rsidP="00E57EC9">
      <w:r>
        <w:t>— </w:t>
      </w:r>
      <w:r w:rsidR="00776CEA" w:rsidRPr="00034910">
        <w:t>Un complice dangereux</w:t>
      </w:r>
      <w:r>
        <w:t xml:space="preserve">, </w:t>
      </w:r>
      <w:r w:rsidR="00776CEA" w:rsidRPr="00034910">
        <w:t>ce radium</w:t>
      </w:r>
      <w:r>
        <w:t xml:space="preserve">… </w:t>
      </w:r>
      <w:r w:rsidR="00776CEA" w:rsidRPr="00034910">
        <w:t>Il se trahit et trahit son maître</w:t>
      </w:r>
      <w:r>
        <w:t>.</w:t>
      </w:r>
    </w:p>
    <w:p w14:paraId="3B5029A9" w14:textId="77777777" w:rsidR="00E57EC9" w:rsidRDefault="00776CEA" w:rsidP="00E57EC9">
      <w:r w:rsidRPr="00034910">
        <w:t>Il avait retiré la cassette de sa cachette</w:t>
      </w:r>
      <w:r w:rsidR="00E57EC9">
        <w:t xml:space="preserve">. </w:t>
      </w:r>
      <w:r w:rsidRPr="00034910">
        <w:t>La clef minuscule était demeurée dans la petite serrure d</w:t>
      </w:r>
      <w:r w:rsidR="00E57EC9">
        <w:t>’</w:t>
      </w:r>
      <w:r w:rsidRPr="00034910">
        <w:t>acier nickelé</w:t>
      </w:r>
      <w:r w:rsidR="00E57EC9">
        <w:t>.</w:t>
      </w:r>
    </w:p>
    <w:p w14:paraId="79CEB9DA" w14:textId="77777777" w:rsidR="00E57EC9" w:rsidRDefault="00776CEA" w:rsidP="00E57EC9">
      <w:r w:rsidRPr="00034910">
        <w:t>Le couvercle soulevé</w:t>
      </w:r>
      <w:r w:rsidR="00E57EC9">
        <w:t xml:space="preserve">, </w:t>
      </w:r>
      <w:r w:rsidRPr="00034910">
        <w:t>les deux chercheurs plongèrent à l</w:t>
      </w:r>
      <w:r w:rsidR="00E57EC9">
        <w:t>’</w:t>
      </w:r>
      <w:r w:rsidRPr="00034910">
        <w:t>intérieur des regards avides</w:t>
      </w:r>
      <w:r w:rsidR="00E57EC9">
        <w:t xml:space="preserve">. </w:t>
      </w:r>
      <w:r w:rsidRPr="00034910">
        <w:t>Les corindons étaient bien là</w:t>
      </w:r>
      <w:r w:rsidR="00E57EC9">
        <w:t xml:space="preserve"> : </w:t>
      </w:r>
      <w:r w:rsidRPr="00034910">
        <w:t>mais déjà presque transformés en saphirs</w:t>
      </w:r>
      <w:r w:rsidR="00E57EC9">
        <w:t xml:space="preserve">, </w:t>
      </w:r>
      <w:r w:rsidRPr="00034910">
        <w:t>émeraudes</w:t>
      </w:r>
      <w:r w:rsidR="00E57EC9">
        <w:t xml:space="preserve">, </w:t>
      </w:r>
      <w:r w:rsidRPr="00034910">
        <w:t>rubis</w:t>
      </w:r>
      <w:r w:rsidR="00E57EC9">
        <w:t xml:space="preserve">, </w:t>
      </w:r>
      <w:r w:rsidRPr="00034910">
        <w:t>béryls</w:t>
      </w:r>
      <w:r w:rsidR="00E57EC9">
        <w:t xml:space="preserve">, </w:t>
      </w:r>
      <w:r w:rsidRPr="00034910">
        <w:t>topazes</w:t>
      </w:r>
      <w:r w:rsidR="00E57EC9">
        <w:t xml:space="preserve">, </w:t>
      </w:r>
      <w:r w:rsidRPr="00034910">
        <w:t>entrecroisant leurs feux multicolores</w:t>
      </w:r>
      <w:r w:rsidR="00E57EC9">
        <w:t xml:space="preserve">. </w:t>
      </w:r>
      <w:r w:rsidRPr="00034910">
        <w:t>Tranqui</w:t>
      </w:r>
      <w:r w:rsidRPr="00034910">
        <w:t>l</w:t>
      </w:r>
      <w:r w:rsidRPr="00034910">
        <w:t>lement</w:t>
      </w:r>
      <w:r w:rsidR="00E57EC9">
        <w:t xml:space="preserve">, </w:t>
      </w:r>
      <w:r w:rsidRPr="00034910">
        <w:t xml:space="preserve">Dick </w:t>
      </w:r>
      <w:proofErr w:type="spellStart"/>
      <w:r w:rsidRPr="00034910">
        <w:t>Fann</w:t>
      </w:r>
      <w:proofErr w:type="spellEnd"/>
      <w:r w:rsidRPr="00034910">
        <w:t xml:space="preserve"> les écarta</w:t>
      </w:r>
      <w:r w:rsidR="00E57EC9">
        <w:t xml:space="preserve">, </w:t>
      </w:r>
      <w:r w:rsidRPr="00034910">
        <w:t xml:space="preserve">mettant à découvert un </w:t>
      </w:r>
      <w:r w:rsidRPr="00034910">
        <w:lastRenderedPageBreak/>
        <w:t>tube de verre de deux millimètres de diamètre dans lequel se distinguait un granule imperceptible</w:t>
      </w:r>
      <w:r w:rsidR="00E57EC9">
        <w:t>.</w:t>
      </w:r>
    </w:p>
    <w:p w14:paraId="0CC28651" w14:textId="77777777" w:rsidR="00E57EC9" w:rsidRDefault="00E57EC9" w:rsidP="00E57EC9">
      <w:r>
        <w:t>— </w:t>
      </w:r>
      <w:r w:rsidR="00776CEA" w:rsidRPr="00034910">
        <w:t>Tiens</w:t>
      </w:r>
      <w:r>
        <w:t xml:space="preserve">, </w:t>
      </w:r>
      <w:r w:rsidR="00776CEA" w:rsidRPr="00034910">
        <w:t>Jean</w:t>
      </w:r>
      <w:r>
        <w:t xml:space="preserve">, </w:t>
      </w:r>
      <w:r w:rsidR="00776CEA" w:rsidRPr="00034910">
        <w:t>voici le transformateur</w:t>
      </w:r>
      <w:r>
        <w:t>.</w:t>
      </w:r>
    </w:p>
    <w:p w14:paraId="4031F19D" w14:textId="77777777" w:rsidR="00E57EC9" w:rsidRDefault="00E57EC9" w:rsidP="00E57EC9">
      <w:r>
        <w:t>— </w:t>
      </w:r>
      <w:r w:rsidR="00776CEA" w:rsidRPr="00034910">
        <w:t>Ce petit grain</w:t>
      </w:r>
      <w:r>
        <w:t>… ?</w:t>
      </w:r>
    </w:p>
    <w:p w14:paraId="731BD84B" w14:textId="77777777" w:rsidR="00E57EC9" w:rsidRDefault="00E57EC9" w:rsidP="00E57EC9">
      <w:r>
        <w:t>— </w:t>
      </w:r>
      <w:r w:rsidR="00776CEA" w:rsidRPr="00034910">
        <w:t>De radium</w:t>
      </w:r>
      <w:r>
        <w:t xml:space="preserve">, </w:t>
      </w:r>
      <w:r w:rsidR="00776CEA" w:rsidRPr="00034910">
        <w:t>mon ami</w:t>
      </w:r>
      <w:r>
        <w:t>.</w:t>
      </w:r>
    </w:p>
    <w:p w14:paraId="429F4ED5" w14:textId="77777777" w:rsidR="00126FF6" w:rsidRDefault="00126FF6" w:rsidP="00126FF6">
      <w:pPr>
        <w:pStyle w:val="Centrsolidaire"/>
      </w:pPr>
      <w:r w:rsidRPr="00E57EC9">
        <w:rPr>
          <w:noProof/>
        </w:rPr>
        <w:drawing>
          <wp:inline distT="0" distB="0" distL="0" distR="0" wp14:anchorId="3C948CC7" wp14:editId="6010A054">
            <wp:extent cx="5756910" cy="5828030"/>
            <wp:effectExtent l="0" t="0" r="0" b="0"/>
            <wp:docPr id="18" name="Image 85" descr="Une image contenant croquis, dessin, homme, chaussure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85" descr="Une image contenant croquis, dessin, homme, chaussures&#10;&#10;Le contenu généré par l’IA peut êtr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6910" cy="5828030"/>
                    </a:xfrm>
                    <a:prstGeom prst="rect">
                      <a:avLst/>
                    </a:prstGeom>
                    <a:noFill/>
                    <a:ln>
                      <a:noFill/>
                    </a:ln>
                  </pic:spPr>
                </pic:pic>
              </a:graphicData>
            </a:graphic>
          </wp:inline>
        </w:drawing>
      </w:r>
    </w:p>
    <w:p w14:paraId="74A016B8" w14:textId="77777777" w:rsidR="00126FF6" w:rsidRDefault="00126FF6" w:rsidP="00126FF6">
      <w:pPr>
        <w:pStyle w:val="Centr14pt"/>
      </w:pPr>
      <w:r>
        <w:t>— </w:t>
      </w:r>
      <w:r w:rsidRPr="00E57EC9">
        <w:t>Tiens</w:t>
      </w:r>
      <w:r>
        <w:t xml:space="preserve">, </w:t>
      </w:r>
      <w:r w:rsidRPr="00E57EC9">
        <w:t>Jean</w:t>
      </w:r>
      <w:r>
        <w:t xml:space="preserve">, </w:t>
      </w:r>
      <w:r w:rsidRPr="00E57EC9">
        <w:t>voici le transformateur</w:t>
      </w:r>
      <w:r>
        <w:t>.</w:t>
      </w:r>
    </w:p>
    <w:p w14:paraId="2293F702" w14:textId="77777777" w:rsidR="00E57EC9" w:rsidRDefault="00E57EC9" w:rsidP="00E57EC9">
      <w:r>
        <w:t>— </w:t>
      </w:r>
      <w:r w:rsidR="00776CEA" w:rsidRPr="00034910">
        <w:t>C</w:t>
      </w:r>
      <w:r>
        <w:t>’</w:t>
      </w:r>
      <w:r w:rsidR="00776CEA" w:rsidRPr="00034910">
        <w:t>est cette poussière qui nous a rissolé la peau</w:t>
      </w:r>
      <w:r>
        <w:t> ?</w:t>
      </w:r>
    </w:p>
    <w:p w14:paraId="0B411574" w14:textId="77777777" w:rsidR="00E57EC9" w:rsidRDefault="00E57EC9" w:rsidP="00E57EC9">
      <w:r>
        <w:lastRenderedPageBreak/>
        <w:t>— </w:t>
      </w:r>
      <w:r w:rsidR="00776CEA" w:rsidRPr="00034910">
        <w:t>Et qui</w:t>
      </w:r>
      <w:r>
        <w:t xml:space="preserve">, </w:t>
      </w:r>
      <w:r w:rsidR="00776CEA" w:rsidRPr="00034910">
        <w:t>durant deux mille ans</w:t>
      </w:r>
      <w:r>
        <w:t xml:space="preserve">, </w:t>
      </w:r>
      <w:r w:rsidR="00776CEA" w:rsidRPr="00034910">
        <w:t>conserverait la propriété de transformer en magnifiques bijoux des cailloux sans aucun prix</w:t>
      </w:r>
      <w:r>
        <w:t>.</w:t>
      </w:r>
    </w:p>
    <w:p w14:paraId="779A1649" w14:textId="77777777" w:rsidR="00E57EC9" w:rsidRDefault="00776CEA" w:rsidP="00E57EC9">
      <w:r w:rsidRPr="00034910">
        <w:t>Le Parisien ne disait plus rien</w:t>
      </w:r>
      <w:r w:rsidR="00E57EC9">
        <w:t xml:space="preserve">. </w:t>
      </w:r>
      <w:r w:rsidRPr="00034910">
        <w:t>La bouche bée</w:t>
      </w:r>
      <w:r w:rsidR="00E57EC9">
        <w:t xml:space="preserve">, </w:t>
      </w:r>
      <w:r w:rsidRPr="00034910">
        <w:t>les yeux écarquillés</w:t>
      </w:r>
      <w:r w:rsidR="00E57EC9">
        <w:t xml:space="preserve">, </w:t>
      </w:r>
      <w:r w:rsidRPr="00034910">
        <w:t>tout en lui décelait une surprise voisine de l</w:t>
      </w:r>
      <w:r w:rsidR="00E57EC9">
        <w:t>’</w:t>
      </w:r>
      <w:r w:rsidRPr="00034910">
        <w:t>ahurissement</w:t>
      </w:r>
      <w:r w:rsidR="00E57EC9">
        <w:t>.</w:t>
      </w:r>
    </w:p>
    <w:p w14:paraId="1455254D" w14:textId="77777777" w:rsidR="00E57EC9" w:rsidRDefault="00776CEA" w:rsidP="00E57EC9">
      <w:r w:rsidRPr="00034910">
        <w:t>Le grand mystère scientifique l</w:t>
      </w:r>
      <w:r w:rsidR="00E57EC9">
        <w:t>’</w:t>
      </w:r>
      <w:r w:rsidRPr="00034910">
        <w:t>étreignait</w:t>
      </w:r>
      <w:r w:rsidR="00E57EC9">
        <w:t xml:space="preserve">. </w:t>
      </w:r>
      <w:r w:rsidRPr="00034910">
        <w:t>Il avait</w:t>
      </w:r>
      <w:r w:rsidR="00E57EC9">
        <w:t xml:space="preserve">, </w:t>
      </w:r>
      <w:r w:rsidRPr="00034910">
        <w:t>cet e</w:t>
      </w:r>
      <w:r w:rsidRPr="00034910">
        <w:t>n</w:t>
      </w:r>
      <w:r w:rsidRPr="00034910">
        <w:t>fant de Paris</w:t>
      </w:r>
      <w:r w:rsidR="00E57EC9">
        <w:t xml:space="preserve">, </w:t>
      </w:r>
      <w:r w:rsidRPr="00034910">
        <w:t>l</w:t>
      </w:r>
      <w:r w:rsidR="00E57EC9">
        <w:t>’</w:t>
      </w:r>
      <w:r w:rsidRPr="00034910">
        <w:t>éblouissement de ce qui fut le rêve de l</w:t>
      </w:r>
      <w:r w:rsidR="00E57EC9">
        <w:t>’</w:t>
      </w:r>
      <w:r w:rsidRPr="00034910">
        <w:t>alchimie moyenâgeuse</w:t>
      </w:r>
      <w:r w:rsidR="00E57EC9">
        <w:t>.</w:t>
      </w:r>
    </w:p>
    <w:p w14:paraId="27573161" w14:textId="77777777" w:rsidR="00E57EC9" w:rsidRDefault="00776CEA" w:rsidP="00E57EC9">
      <w:r w:rsidRPr="00034910">
        <w:t xml:space="preserve">La </w:t>
      </w:r>
      <w:r w:rsidR="00E57EC9">
        <w:t>« </w:t>
      </w:r>
      <w:r w:rsidRPr="00034910">
        <w:t>pierre philosophale</w:t>
      </w:r>
      <w:r w:rsidR="00E57EC9">
        <w:t> »</w:t>
      </w:r>
      <w:r w:rsidRPr="00034910">
        <w:t xml:space="preserve"> opérait là</w:t>
      </w:r>
      <w:r w:rsidR="00E57EC9">
        <w:t xml:space="preserve">, </w:t>
      </w:r>
      <w:r w:rsidRPr="00034910">
        <w:t>sous ses yeux</w:t>
      </w:r>
      <w:r w:rsidR="00E57EC9">
        <w:t xml:space="preserve">. </w:t>
      </w:r>
      <w:r w:rsidRPr="00034910">
        <w:t>Et cette pierre</w:t>
      </w:r>
      <w:r w:rsidR="00E57EC9">
        <w:t xml:space="preserve">, </w:t>
      </w:r>
      <w:r w:rsidRPr="00034910">
        <w:t>destinée à transformer la parure et la richesse du monde</w:t>
      </w:r>
      <w:r w:rsidR="00E57EC9">
        <w:t xml:space="preserve">, </w:t>
      </w:r>
      <w:r w:rsidRPr="00034910">
        <w:t>lui apparaissait menue presque impalpable</w:t>
      </w:r>
      <w:r w:rsidR="00E57EC9">
        <w:t>.</w:t>
      </w:r>
    </w:p>
    <w:p w14:paraId="53F8BC39" w14:textId="77777777" w:rsidR="00E57EC9" w:rsidRDefault="00776CEA" w:rsidP="00E57EC9">
      <w:r w:rsidRPr="00034910">
        <w:t>Pourtant</w:t>
      </w:r>
      <w:r w:rsidR="00E57EC9">
        <w:t xml:space="preserve">, </w:t>
      </w:r>
      <w:r w:rsidRPr="00034910">
        <w:t>dans un soupir</w:t>
      </w:r>
      <w:r w:rsidR="00E57EC9">
        <w:t xml:space="preserve">, </w:t>
      </w:r>
      <w:r w:rsidRPr="00034910">
        <w:t>il bégaya</w:t>
      </w:r>
      <w:r w:rsidR="00E57EC9">
        <w:t> :</w:t>
      </w:r>
    </w:p>
    <w:p w14:paraId="7799B134" w14:textId="77777777" w:rsidR="00E57EC9" w:rsidRDefault="00E57EC9" w:rsidP="00E57EC9">
      <w:r>
        <w:t>— </w:t>
      </w:r>
      <w:r w:rsidR="00776CEA" w:rsidRPr="00034910">
        <w:t>Enfin</w:t>
      </w:r>
      <w:r>
        <w:t xml:space="preserve">, </w:t>
      </w:r>
      <w:r w:rsidR="00776CEA" w:rsidRPr="00034910">
        <w:t>nous les tenons</w:t>
      </w:r>
      <w:r>
        <w:t xml:space="preserve">, </w:t>
      </w:r>
      <w:r w:rsidR="00776CEA" w:rsidRPr="00034910">
        <w:t>nos voleurs</w:t>
      </w:r>
      <w:r>
        <w:t>…</w:t>
      </w:r>
    </w:p>
    <w:p w14:paraId="761C0242" w14:textId="77777777" w:rsidR="00E57EC9" w:rsidRDefault="00776CEA" w:rsidP="00E57EC9">
      <w:r w:rsidRPr="00034910">
        <w:t>Il s</w:t>
      </w:r>
      <w:r w:rsidR="00E57EC9">
        <w:t>’</w:t>
      </w:r>
      <w:r w:rsidRPr="00034910">
        <w:t>arrêta</w:t>
      </w:r>
      <w:r w:rsidR="00E57EC9">
        <w:t xml:space="preserve">. </w:t>
      </w:r>
      <w:r w:rsidRPr="00034910">
        <w:t>Son interlocuteur secouait la tête</w:t>
      </w:r>
      <w:r w:rsidR="00E57EC9">
        <w:t>.</w:t>
      </w:r>
    </w:p>
    <w:p w14:paraId="3F04C46C" w14:textId="77777777" w:rsidR="00E57EC9" w:rsidRDefault="00E57EC9" w:rsidP="00E57EC9">
      <w:r>
        <w:t>— </w:t>
      </w:r>
      <w:r w:rsidR="00776CEA" w:rsidRPr="00034910">
        <w:t>Pas encore</w:t>
      </w:r>
      <w:r>
        <w:t xml:space="preserve">, </w:t>
      </w:r>
      <w:r w:rsidR="00776CEA" w:rsidRPr="00034910">
        <w:t>Jean</w:t>
      </w:r>
      <w:r>
        <w:t xml:space="preserve">. </w:t>
      </w:r>
      <w:r w:rsidR="00776CEA" w:rsidRPr="00034910">
        <w:t>Quelle preuve déduirais-tu contre Larmette de la présence de ce coffret dans notre cabine</w:t>
      </w:r>
      <w:r>
        <w:t> ?</w:t>
      </w:r>
    </w:p>
    <w:p w14:paraId="7ED6F9E8" w14:textId="77777777" w:rsidR="00E57EC9" w:rsidRDefault="00776CEA" w:rsidP="00E57EC9">
      <w:r w:rsidRPr="00034910">
        <w:t>Et le visage du gamin se rembrunissant</w:t>
      </w:r>
      <w:r w:rsidR="00E57EC9">
        <w:t xml:space="preserve">, </w:t>
      </w:r>
      <w:r w:rsidRPr="00034910">
        <w:t>il s</w:t>
      </w:r>
      <w:r w:rsidR="00E57EC9">
        <w:t>’</w:t>
      </w:r>
      <w:r w:rsidRPr="00034910">
        <w:t>empressa d</w:t>
      </w:r>
      <w:r w:rsidR="00E57EC9">
        <w:t>’</w:t>
      </w:r>
      <w:r w:rsidRPr="00034910">
        <w:t>ajouter</w:t>
      </w:r>
      <w:r w:rsidR="00E57EC9">
        <w:t> :</w:t>
      </w:r>
    </w:p>
    <w:p w14:paraId="27A2EB0A" w14:textId="77777777" w:rsidR="00E57EC9" w:rsidRDefault="00E57EC9" w:rsidP="00E57EC9">
      <w:r>
        <w:t>— </w:t>
      </w:r>
      <w:r w:rsidR="00776CEA" w:rsidRPr="00034910">
        <w:t>Seulement</w:t>
      </w:r>
      <w:r>
        <w:t xml:space="preserve">, </w:t>
      </w:r>
      <w:r w:rsidR="00776CEA" w:rsidRPr="00034910">
        <w:t>nous les prendrons</w:t>
      </w:r>
      <w:r>
        <w:t xml:space="preserve">, </w:t>
      </w:r>
      <w:r w:rsidR="00776CEA" w:rsidRPr="00034910">
        <w:t>maintenant que</w:t>
      </w:r>
      <w:r>
        <w:t xml:space="preserve">, </w:t>
      </w:r>
      <w:r w:rsidR="00776CEA" w:rsidRPr="00034910">
        <w:t>sans qu</w:t>
      </w:r>
      <w:r>
        <w:t>’</w:t>
      </w:r>
      <w:r w:rsidR="00776CEA" w:rsidRPr="00034910">
        <w:t>ils s</w:t>
      </w:r>
      <w:r>
        <w:t>’</w:t>
      </w:r>
      <w:r w:rsidR="00776CEA" w:rsidRPr="00034910">
        <w:t>en doutent</w:t>
      </w:r>
      <w:r>
        <w:t xml:space="preserve">, </w:t>
      </w:r>
      <w:r w:rsidR="00776CEA" w:rsidRPr="00034910">
        <w:t>nous avons lu dans leur jeu</w:t>
      </w:r>
      <w:r>
        <w:t xml:space="preserve">. </w:t>
      </w:r>
      <w:r w:rsidR="00776CEA" w:rsidRPr="00034910">
        <w:t>À New-York</w:t>
      </w:r>
      <w:r>
        <w:t xml:space="preserve">, </w:t>
      </w:r>
      <w:r w:rsidR="00776CEA" w:rsidRPr="00034910">
        <w:t>il faudra qu</w:t>
      </w:r>
      <w:r>
        <w:t>’</w:t>
      </w:r>
      <w:r w:rsidR="00776CEA" w:rsidRPr="00034910">
        <w:t>ils s</w:t>
      </w:r>
      <w:r>
        <w:t>’</w:t>
      </w:r>
      <w:r w:rsidR="00776CEA" w:rsidRPr="00034910">
        <w:t>emparent du coffret</w:t>
      </w:r>
      <w:r>
        <w:t>.</w:t>
      </w:r>
    </w:p>
    <w:p w14:paraId="46F5A52E" w14:textId="77777777" w:rsidR="00E57EC9" w:rsidRDefault="00E57EC9" w:rsidP="00E57EC9">
      <w:r>
        <w:t>— </w:t>
      </w:r>
      <w:r w:rsidR="00776CEA" w:rsidRPr="00034910">
        <w:t>Je l</w:t>
      </w:r>
      <w:r>
        <w:t>’</w:t>
      </w:r>
      <w:r w:rsidR="00776CEA" w:rsidRPr="00034910">
        <w:t>espère</w:t>
      </w:r>
      <w:r>
        <w:t>.</w:t>
      </w:r>
    </w:p>
    <w:p w14:paraId="0AFDF3BC" w14:textId="77777777" w:rsidR="00E57EC9" w:rsidRDefault="00E57EC9" w:rsidP="00E57EC9">
      <w:r>
        <w:t>— </w:t>
      </w:r>
      <w:r w:rsidR="00776CEA" w:rsidRPr="00034910">
        <w:t>Ah oui</w:t>
      </w:r>
      <w:r>
        <w:t xml:space="preserve"> !… </w:t>
      </w:r>
      <w:r w:rsidR="00776CEA" w:rsidRPr="00034910">
        <w:t>Leur acte même les condamnera</w:t>
      </w:r>
      <w:r>
        <w:t xml:space="preserve">. </w:t>
      </w:r>
      <w:r w:rsidR="00776CEA" w:rsidRPr="00034910">
        <w:t>Jean sursa</w:t>
      </w:r>
      <w:r w:rsidR="00776CEA" w:rsidRPr="00034910">
        <w:t>u</w:t>
      </w:r>
      <w:r w:rsidR="00776CEA" w:rsidRPr="00034910">
        <w:t>ta à cette réponse</w:t>
      </w:r>
      <w:r>
        <w:t>.</w:t>
      </w:r>
    </w:p>
    <w:p w14:paraId="77AE4BA8" w14:textId="77777777" w:rsidR="00E57EC9" w:rsidRDefault="00E57EC9" w:rsidP="00E57EC9">
      <w:r>
        <w:t>— </w:t>
      </w:r>
      <w:r w:rsidR="00776CEA" w:rsidRPr="00034910">
        <w:t>Comment</w:t>
      </w:r>
      <w:r>
        <w:t xml:space="preserve"> ! </w:t>
      </w:r>
      <w:r w:rsidR="00776CEA" w:rsidRPr="00034910">
        <w:t>vous n</w:t>
      </w:r>
      <w:r>
        <w:t>’</w:t>
      </w:r>
      <w:r w:rsidR="00776CEA" w:rsidRPr="00034910">
        <w:t>êtes pas sûr</w:t>
      </w:r>
      <w:r>
        <w:t> ?</w:t>
      </w:r>
    </w:p>
    <w:p w14:paraId="39B80F8D" w14:textId="77777777" w:rsidR="00E57EC9" w:rsidRDefault="00E57EC9" w:rsidP="00E57EC9">
      <w:r>
        <w:lastRenderedPageBreak/>
        <w:t>— </w:t>
      </w:r>
      <w:r w:rsidR="00776CEA" w:rsidRPr="00034910">
        <w:t>On ne l</w:t>
      </w:r>
      <w:r>
        <w:t>’</w:t>
      </w:r>
      <w:r w:rsidR="00776CEA" w:rsidRPr="00034910">
        <w:t>est jamais</w:t>
      </w:r>
      <w:r>
        <w:t xml:space="preserve">… </w:t>
      </w:r>
      <w:r w:rsidR="00776CEA" w:rsidRPr="00034910">
        <w:t>Et puis une chose m</w:t>
      </w:r>
      <w:r>
        <w:t>’</w:t>
      </w:r>
      <w:r w:rsidR="00776CEA" w:rsidRPr="00034910">
        <w:t>inquiète</w:t>
      </w:r>
      <w:r>
        <w:t xml:space="preserve">. </w:t>
      </w:r>
      <w:r w:rsidR="00776CEA" w:rsidRPr="00034910">
        <w:t>Les gemmes paient à l</w:t>
      </w:r>
      <w:r>
        <w:t>’</w:t>
      </w:r>
      <w:r w:rsidR="00776CEA" w:rsidRPr="00034910">
        <w:t>entrée du territoire des États-Unis</w:t>
      </w:r>
      <w:r>
        <w:t xml:space="preserve">, </w:t>
      </w:r>
      <w:r w:rsidR="00776CEA" w:rsidRPr="00034910">
        <w:t>des droits de douane exorbitants</w:t>
      </w:r>
      <w:r>
        <w:t xml:space="preserve">. </w:t>
      </w:r>
      <w:r w:rsidR="00776CEA" w:rsidRPr="00034910">
        <w:t>Larmette aurait eu tout avantage à lai</w:t>
      </w:r>
      <w:r w:rsidR="00776CEA" w:rsidRPr="00034910">
        <w:t>s</w:t>
      </w:r>
      <w:r w:rsidR="00776CEA" w:rsidRPr="00034910">
        <w:t>ser aux corindons leur aspect de pierres communes</w:t>
      </w:r>
      <w:r>
        <w:t xml:space="preserve">. </w:t>
      </w:r>
      <w:r w:rsidR="00776CEA" w:rsidRPr="00034910">
        <w:t>Il a compl</w:t>
      </w:r>
      <w:r w:rsidR="00776CEA" w:rsidRPr="00034910">
        <w:t>i</w:t>
      </w:r>
      <w:r w:rsidR="00776CEA" w:rsidRPr="00034910">
        <w:t>qué la situation</w:t>
      </w:r>
      <w:r>
        <w:t xml:space="preserve">. </w:t>
      </w:r>
      <w:r w:rsidR="00776CEA" w:rsidRPr="00034910">
        <w:t>Pourquoi</w:t>
      </w:r>
      <w:r>
        <w:t xml:space="preserve"> ?… </w:t>
      </w:r>
      <w:r w:rsidR="00776CEA" w:rsidRPr="00034910">
        <w:t>À moins qu</w:t>
      </w:r>
      <w:r>
        <w:t>’</w:t>
      </w:r>
      <w:r w:rsidR="00776CEA" w:rsidRPr="00034910">
        <w:t>il n</w:t>
      </w:r>
      <w:r>
        <w:t>’</w:t>
      </w:r>
      <w:r w:rsidR="00776CEA" w:rsidRPr="00034910">
        <w:t>ait un moyen de les faire entrer en fraude</w:t>
      </w:r>
      <w:r>
        <w:t>…</w:t>
      </w:r>
    </w:p>
    <w:p w14:paraId="6706B012" w14:textId="77777777" w:rsidR="00E57EC9" w:rsidRDefault="00776CEA" w:rsidP="00E57EC9">
      <w:r w:rsidRPr="00034910">
        <w:t>Mais secouant la tête</w:t>
      </w:r>
      <w:r w:rsidR="00E57EC9">
        <w:t> :</w:t>
      </w:r>
    </w:p>
    <w:p w14:paraId="63829DDB" w14:textId="77777777" w:rsidR="00E57EC9" w:rsidRDefault="00E57EC9" w:rsidP="00E57EC9">
      <w:r>
        <w:t>— </w:t>
      </w:r>
      <w:r w:rsidR="00776CEA" w:rsidRPr="00034910">
        <w:t>Bah</w:t>
      </w:r>
      <w:r>
        <w:t xml:space="preserve"> ! </w:t>
      </w:r>
      <w:r w:rsidR="00776CEA" w:rsidRPr="00034910">
        <w:t>nous le verrons bien</w:t>
      </w:r>
      <w:r>
        <w:t xml:space="preserve">. </w:t>
      </w:r>
      <w:r w:rsidR="00776CEA" w:rsidRPr="00034910">
        <w:t>En attendant</w:t>
      </w:r>
      <w:r>
        <w:t xml:space="preserve">, </w:t>
      </w:r>
      <w:r w:rsidR="00776CEA" w:rsidRPr="00034910">
        <w:t>pas un mot de notre découverte</w:t>
      </w:r>
      <w:r>
        <w:t xml:space="preserve">, </w:t>
      </w:r>
      <w:r w:rsidR="00776CEA" w:rsidRPr="00034910">
        <w:t>et veillons</w:t>
      </w:r>
      <w:r>
        <w:t>.</w:t>
      </w:r>
    </w:p>
    <w:p w14:paraId="773D5FAF" w14:textId="77777777" w:rsidR="00E57EC9" w:rsidRDefault="00776CEA" w:rsidP="00E57EC9">
      <w:r w:rsidRPr="00034910">
        <w:t>Dix minutes plus tard</w:t>
      </w:r>
      <w:r w:rsidR="00E57EC9">
        <w:t xml:space="preserve">, </w:t>
      </w:r>
      <w:r w:rsidRPr="00034910">
        <w:t>cassette</w:t>
      </w:r>
      <w:r w:rsidR="00E57EC9">
        <w:t xml:space="preserve">, </w:t>
      </w:r>
      <w:r w:rsidRPr="00034910">
        <w:t>plancher</w:t>
      </w:r>
      <w:r w:rsidR="00E57EC9">
        <w:t xml:space="preserve">, </w:t>
      </w:r>
      <w:r w:rsidRPr="00034910">
        <w:t>étaient de no</w:t>
      </w:r>
      <w:r w:rsidRPr="00034910">
        <w:t>u</w:t>
      </w:r>
      <w:r w:rsidRPr="00034910">
        <w:t>veau cachés par le tapis remis en place</w:t>
      </w:r>
      <w:r w:rsidR="00E57EC9">
        <w:t xml:space="preserve">. </w:t>
      </w:r>
      <w:r w:rsidRPr="00034910">
        <w:t>D</w:t>
      </w:r>
      <w:r w:rsidR="00E57EC9">
        <w:t>’</w:t>
      </w:r>
      <w:r w:rsidRPr="00034910">
        <w:t>un air indifférent</w:t>
      </w:r>
      <w:r w:rsidR="00E57EC9">
        <w:t xml:space="preserve">, </w:t>
      </w:r>
      <w:r w:rsidRPr="00034910">
        <w:t xml:space="preserve">Dick </w:t>
      </w:r>
      <w:proofErr w:type="spellStart"/>
      <w:r w:rsidRPr="00034910">
        <w:t>Fann</w:t>
      </w:r>
      <w:proofErr w:type="spellEnd"/>
      <w:r w:rsidRPr="00034910">
        <w:t xml:space="preserve"> remontait sur le pont où il rencontrait </w:t>
      </w:r>
      <w:proofErr w:type="spellStart"/>
      <w:r w:rsidRPr="00034910">
        <w:t>Fleuriane</w:t>
      </w:r>
      <w:proofErr w:type="spellEnd"/>
      <w:r w:rsidRPr="00034910">
        <w:t xml:space="preserve"> a</w:t>
      </w:r>
      <w:r w:rsidRPr="00034910">
        <w:t>b</w:t>
      </w:r>
      <w:r w:rsidRPr="00034910">
        <w:t>sorbée par la lecture d</w:t>
      </w:r>
      <w:r w:rsidR="00E57EC9">
        <w:t>’</w:t>
      </w:r>
      <w:r w:rsidRPr="00034910">
        <w:t>un volume</w:t>
      </w:r>
      <w:r w:rsidR="00E57EC9">
        <w:t>.</w:t>
      </w:r>
    </w:p>
    <w:p w14:paraId="1B63A255" w14:textId="77777777" w:rsidR="00E57EC9" w:rsidRDefault="00E57EC9" w:rsidP="00E57EC9">
      <w:r>
        <w:t>— </w:t>
      </w:r>
      <w:r w:rsidR="00776CEA" w:rsidRPr="00034910">
        <w:t>À New-York</w:t>
      </w:r>
      <w:r>
        <w:t xml:space="preserve">, </w:t>
      </w:r>
      <w:r w:rsidR="00776CEA" w:rsidRPr="00034910">
        <w:t>vous vous munirez d</w:t>
      </w:r>
      <w:r>
        <w:t>’</w:t>
      </w:r>
      <w:r w:rsidR="00776CEA" w:rsidRPr="00034910">
        <w:t>un nouveau wattman</w:t>
      </w:r>
      <w:r>
        <w:t xml:space="preserve">, </w:t>
      </w:r>
      <w:r w:rsidR="00776CEA" w:rsidRPr="00034910">
        <w:t>Mademoiselle</w:t>
      </w:r>
      <w:r>
        <w:t>.</w:t>
      </w:r>
    </w:p>
    <w:p w14:paraId="2C4D02DF" w14:textId="77777777" w:rsidR="00E57EC9" w:rsidRDefault="00776CEA" w:rsidP="00E57EC9">
      <w:r w:rsidRPr="00034910">
        <w:t>La jeune fille sursauta</w:t>
      </w:r>
      <w:r w:rsidR="00E57EC9">
        <w:t>.</w:t>
      </w:r>
    </w:p>
    <w:p w14:paraId="798368AF" w14:textId="77777777" w:rsidR="00E57EC9" w:rsidRDefault="00E57EC9" w:rsidP="00E57EC9">
      <w:r>
        <w:t>— </w:t>
      </w:r>
      <w:r w:rsidR="00776CEA" w:rsidRPr="00034910">
        <w:t>Pourquoi</w:t>
      </w:r>
      <w:r>
        <w:t xml:space="preserve"> ? </w:t>
      </w:r>
      <w:r w:rsidR="00776CEA" w:rsidRPr="00034910">
        <w:t>Voulez-vous me quitter</w:t>
      </w:r>
      <w:r>
        <w:t> ?</w:t>
      </w:r>
    </w:p>
    <w:p w14:paraId="4DCF6CBC" w14:textId="77777777" w:rsidR="00E57EC9" w:rsidRDefault="00776CEA" w:rsidP="00E57EC9">
      <w:r w:rsidRPr="00034910">
        <w:t>Il y avait dans ces simples paroles une émotion si sincère que le détective amateur demeura un instant sans répondre</w:t>
      </w:r>
      <w:r w:rsidR="00E57EC9">
        <w:t>.</w:t>
      </w:r>
    </w:p>
    <w:p w14:paraId="5D193A09" w14:textId="77777777" w:rsidR="00E57EC9" w:rsidRDefault="00E57EC9" w:rsidP="00E57EC9">
      <w:r>
        <w:t>— </w:t>
      </w:r>
      <w:r w:rsidR="00776CEA" w:rsidRPr="00034910">
        <w:t>Non</w:t>
      </w:r>
      <w:r>
        <w:t xml:space="preserve">, </w:t>
      </w:r>
      <w:r w:rsidR="00776CEA" w:rsidRPr="00034910">
        <w:t>fit-il enfin</w:t>
      </w:r>
      <w:r>
        <w:t xml:space="preserve">, </w:t>
      </w:r>
      <w:r w:rsidR="00776CEA" w:rsidRPr="00034910">
        <w:t>mais pour veiller sur vous</w:t>
      </w:r>
      <w:r>
        <w:t xml:space="preserve">, </w:t>
      </w:r>
      <w:r w:rsidR="00776CEA" w:rsidRPr="00034910">
        <w:t>j</w:t>
      </w:r>
      <w:r>
        <w:t>’</w:t>
      </w:r>
      <w:r w:rsidR="00776CEA" w:rsidRPr="00034910">
        <w:t>ai besoin de disparaître</w:t>
      </w:r>
      <w:r>
        <w:t>.</w:t>
      </w:r>
    </w:p>
    <w:p w14:paraId="0957F5C1" w14:textId="77777777" w:rsidR="00E57EC9" w:rsidRDefault="00E57EC9" w:rsidP="00E57EC9">
      <w:r>
        <w:t>— </w:t>
      </w:r>
      <w:r w:rsidR="00776CEA" w:rsidRPr="00034910">
        <w:t>Qu</w:t>
      </w:r>
      <w:r>
        <w:t>’</w:t>
      </w:r>
      <w:r w:rsidR="00776CEA" w:rsidRPr="00034910">
        <w:t>est-il donc arrivé</w:t>
      </w:r>
      <w:r>
        <w:t> ?</w:t>
      </w:r>
    </w:p>
    <w:p w14:paraId="364E43BB" w14:textId="77777777" w:rsidR="00E57EC9" w:rsidRDefault="00776CEA" w:rsidP="00E57EC9">
      <w:r w:rsidRPr="00034910">
        <w:t>Elle avait joint les mains</w:t>
      </w:r>
      <w:r w:rsidR="00E57EC9">
        <w:t xml:space="preserve">. </w:t>
      </w:r>
      <w:r w:rsidRPr="00034910">
        <w:t>Tout son être exprimait l</w:t>
      </w:r>
      <w:r w:rsidR="00E57EC9">
        <w:t>’</w:t>
      </w:r>
      <w:r w:rsidRPr="00034910">
        <w:t>émoi</w:t>
      </w:r>
      <w:r w:rsidR="00E57EC9">
        <w:t xml:space="preserve">. </w:t>
      </w:r>
      <w:r w:rsidRPr="00034910">
        <w:t>Il la rassura d</w:t>
      </w:r>
      <w:r w:rsidR="00E57EC9">
        <w:t>’</w:t>
      </w:r>
      <w:r w:rsidRPr="00034910">
        <w:t>un sourire</w:t>
      </w:r>
      <w:r w:rsidR="00E57EC9">
        <w:t>.</w:t>
      </w:r>
    </w:p>
    <w:p w14:paraId="6DDCAB94" w14:textId="77777777" w:rsidR="00E57EC9" w:rsidRDefault="00E57EC9" w:rsidP="00E57EC9">
      <w:r>
        <w:t>— </w:t>
      </w:r>
      <w:r w:rsidR="00776CEA" w:rsidRPr="00034910">
        <w:t>Ne m</w:t>
      </w:r>
      <w:r>
        <w:t>’</w:t>
      </w:r>
      <w:r w:rsidR="00776CEA" w:rsidRPr="00034910">
        <w:t>interrogez pas</w:t>
      </w:r>
      <w:r>
        <w:t xml:space="preserve">, </w:t>
      </w:r>
      <w:r w:rsidR="00776CEA" w:rsidRPr="00034910">
        <w:t>je vous en prie</w:t>
      </w:r>
      <w:r>
        <w:t xml:space="preserve">. </w:t>
      </w:r>
      <w:r w:rsidR="00776CEA" w:rsidRPr="00034910">
        <w:t>Par le sans-fil</w:t>
      </w:r>
      <w:r>
        <w:t xml:space="preserve">, </w:t>
      </w:r>
      <w:r w:rsidR="00776CEA" w:rsidRPr="00034910">
        <w:t>faites retenir un appartement au Central-Hôtel</w:t>
      </w:r>
      <w:r>
        <w:t xml:space="preserve">, </w:t>
      </w:r>
      <w:r w:rsidR="00776CEA" w:rsidRPr="00034910">
        <w:t xml:space="preserve">je vous </w:t>
      </w:r>
      <w:r w:rsidR="00776CEA" w:rsidRPr="00034910">
        <w:lastRenderedPageBreak/>
        <w:t>enverrai un wattman de mon choix</w:t>
      </w:r>
      <w:r>
        <w:t xml:space="preserve">, </w:t>
      </w:r>
      <w:r w:rsidR="00776CEA" w:rsidRPr="00034910">
        <w:t>et vous ne partirez que sur avis de moi</w:t>
      </w:r>
      <w:r>
        <w:t>.</w:t>
      </w:r>
    </w:p>
    <w:p w14:paraId="7042A22F" w14:textId="77777777" w:rsidR="00E57EC9" w:rsidRDefault="00776CEA" w:rsidP="00E57EC9">
      <w:r w:rsidRPr="00034910">
        <w:t>Puis avec une ferveur singulière</w:t>
      </w:r>
      <w:r w:rsidR="00E57EC9">
        <w:t> :</w:t>
      </w:r>
    </w:p>
    <w:p w14:paraId="1D90D644" w14:textId="77777777" w:rsidR="00E57EC9" w:rsidRDefault="00E57EC9" w:rsidP="00E57EC9">
      <w:r>
        <w:t>— </w:t>
      </w:r>
      <w:r w:rsidR="00776CEA" w:rsidRPr="00034910">
        <w:t>Ne craignez rien</w:t>
      </w:r>
      <w:r>
        <w:t xml:space="preserve">, </w:t>
      </w:r>
      <w:r w:rsidR="00776CEA" w:rsidRPr="00034910">
        <w:t>je vous en conjure</w:t>
      </w:r>
      <w:r>
        <w:t xml:space="preserve">. </w:t>
      </w:r>
      <w:r w:rsidR="00776CEA" w:rsidRPr="00034910">
        <w:t>Pas une minute je ne vous perdrai de vue</w:t>
      </w:r>
      <w:r>
        <w:t xml:space="preserve">… </w:t>
      </w:r>
      <w:r w:rsidR="00776CEA" w:rsidRPr="00034910">
        <w:t>je vous rejoindrai à San-Francisco</w:t>
      </w:r>
      <w:r>
        <w:t xml:space="preserve">, </w:t>
      </w:r>
      <w:r w:rsidR="00776CEA" w:rsidRPr="00034910">
        <w:t>peut-être avant</w:t>
      </w:r>
      <w:r>
        <w:t xml:space="preserve">… </w:t>
      </w:r>
      <w:r w:rsidR="00776CEA" w:rsidRPr="00034910">
        <w:t>Mais je serai toujours autour de vous</w:t>
      </w:r>
      <w:r>
        <w:t>.</w:t>
      </w:r>
    </w:p>
    <w:p w14:paraId="28F5193C" w14:textId="77777777" w:rsidR="00E57EC9" w:rsidRDefault="00776CEA" w:rsidP="00E57EC9">
      <w:r w:rsidRPr="00034910">
        <w:t>Il quitta brusquement la jolie Canadienne</w:t>
      </w:r>
      <w:r w:rsidR="00E57EC9">
        <w:t xml:space="preserve">, </w:t>
      </w:r>
      <w:r w:rsidRPr="00034910">
        <w:t>bouleversée par cet étrange entretien</w:t>
      </w:r>
      <w:r w:rsidR="00E57EC9">
        <w:t xml:space="preserve">, </w:t>
      </w:r>
      <w:r w:rsidRPr="00034910">
        <w:t xml:space="preserve">puis il rejoignit Jean </w:t>
      </w:r>
      <w:proofErr w:type="spellStart"/>
      <w:r w:rsidRPr="00034910">
        <w:t>Brot</w:t>
      </w:r>
      <w:proofErr w:type="spellEnd"/>
      <w:r w:rsidR="00E57EC9">
        <w:t xml:space="preserve">, </w:t>
      </w:r>
      <w:r w:rsidRPr="00034910">
        <w:t>avec lequel il parla longuement à voix basse</w:t>
      </w:r>
      <w:r w:rsidR="00E57EC9">
        <w:t xml:space="preserve">. </w:t>
      </w:r>
      <w:r w:rsidRPr="00034910">
        <w:t>Quelle mission confiait-il au g</w:t>
      </w:r>
      <w:r w:rsidRPr="00034910">
        <w:t>a</w:t>
      </w:r>
      <w:r w:rsidRPr="00034910">
        <w:t>min</w:t>
      </w:r>
      <w:r w:rsidR="00E57EC9">
        <w:t> ?</w:t>
      </w:r>
    </w:p>
    <w:p w14:paraId="71826ACB" w14:textId="77777777" w:rsidR="00E57EC9" w:rsidRDefault="00776CEA" w:rsidP="00E57EC9">
      <w:r w:rsidRPr="00034910">
        <w:t>Impossible de le savoir</w:t>
      </w:r>
      <w:r w:rsidR="00E57EC9">
        <w:t xml:space="preserve">. </w:t>
      </w:r>
      <w:r w:rsidRPr="00034910">
        <w:t xml:space="preserve">Mais si la mission était </w:t>
      </w:r>
      <w:r w:rsidRPr="00034910">
        <w:rPr>
          <w:i/>
          <w:iCs/>
        </w:rPr>
        <w:t>active</w:t>
      </w:r>
      <w:r w:rsidR="00E57EC9">
        <w:rPr>
          <w:i/>
          <w:iCs/>
        </w:rPr>
        <w:t xml:space="preserve">, </w:t>
      </w:r>
      <w:r w:rsidRPr="00034910">
        <w:t>le hasard se déclara contre lui</w:t>
      </w:r>
      <w:r w:rsidR="00E57EC9">
        <w:t xml:space="preserve">, </w:t>
      </w:r>
      <w:r w:rsidRPr="00034910">
        <w:t>car le soir même</w:t>
      </w:r>
      <w:r w:rsidR="00E57EC9">
        <w:t xml:space="preserve">, </w:t>
      </w:r>
      <w:r w:rsidRPr="00034910">
        <w:t>le petit Parisien</w:t>
      </w:r>
      <w:r w:rsidR="00E57EC9">
        <w:t xml:space="preserve">, </w:t>
      </w:r>
      <w:r w:rsidRPr="00034910">
        <w:t>en descendant les escaliers de la passerelle</w:t>
      </w:r>
      <w:r w:rsidR="00E57EC9">
        <w:t xml:space="preserve">, </w:t>
      </w:r>
      <w:r w:rsidRPr="00034910">
        <w:t>tomba si malhe</w:t>
      </w:r>
      <w:r w:rsidRPr="00034910">
        <w:t>u</w:t>
      </w:r>
      <w:r w:rsidRPr="00034910">
        <w:t>reusement qu</w:t>
      </w:r>
      <w:r w:rsidR="00E57EC9">
        <w:t>’</w:t>
      </w:r>
      <w:r w:rsidRPr="00034910">
        <w:t>il lui devint impossible de marcher</w:t>
      </w:r>
      <w:r w:rsidR="00E57EC9">
        <w:t xml:space="preserve">, </w:t>
      </w:r>
      <w:r w:rsidRPr="00034910">
        <w:t>bien qu</w:t>
      </w:r>
      <w:r w:rsidR="00E57EC9">
        <w:t>’</w:t>
      </w:r>
      <w:r w:rsidRPr="00034910">
        <w:t>il ne portât aucune blessure apparente</w:t>
      </w:r>
      <w:r w:rsidR="00E57EC9">
        <w:t>.</w:t>
      </w:r>
    </w:p>
    <w:p w14:paraId="64E8A9FE" w14:textId="77777777" w:rsidR="00E57EC9" w:rsidRDefault="00776CEA" w:rsidP="00E57EC9">
      <w:r w:rsidRPr="00034910">
        <w:t>Le médecin du bord bougonna vaguement ce diagnostic de fortune</w:t>
      </w:r>
      <w:r w:rsidR="00E57EC9">
        <w:t> :</w:t>
      </w:r>
    </w:p>
    <w:p w14:paraId="23646A33" w14:textId="77777777" w:rsidR="00E57EC9" w:rsidRDefault="00E57EC9" w:rsidP="00E57EC9">
      <w:r>
        <w:t>— </w:t>
      </w:r>
      <w:r w:rsidR="00776CEA" w:rsidRPr="00034910">
        <w:t>Lésion interne</w:t>
      </w:r>
      <w:r>
        <w:t>.</w:t>
      </w:r>
    </w:p>
    <w:p w14:paraId="79BC7CF8" w14:textId="77777777" w:rsidR="00E57EC9" w:rsidRDefault="00776CEA" w:rsidP="00E57EC9">
      <w:r w:rsidRPr="00034910">
        <w:t>Et prescrivit le repos absolu</w:t>
      </w:r>
      <w:r w:rsidR="00E57EC9">
        <w:t>.</w:t>
      </w:r>
    </w:p>
    <w:p w14:paraId="2FE2EA40" w14:textId="77777777" w:rsidR="00E57EC9" w:rsidRDefault="00776CEA" w:rsidP="00E57EC9">
      <w:r w:rsidRPr="00034910">
        <w:t>Jean fut transporté dans la cabine 16</w:t>
      </w:r>
      <w:r w:rsidR="00E57EC9">
        <w:t xml:space="preserve">. </w:t>
      </w:r>
      <w:r w:rsidRPr="00034910">
        <w:t xml:space="preserve">Dick </w:t>
      </w:r>
      <w:proofErr w:type="spellStart"/>
      <w:r w:rsidRPr="00034910">
        <w:t>Fann</w:t>
      </w:r>
      <w:proofErr w:type="spellEnd"/>
      <w:r w:rsidRPr="00034910">
        <w:t xml:space="preserve"> lui céda la couchette du bas</w:t>
      </w:r>
      <w:r w:rsidR="00E57EC9">
        <w:t xml:space="preserve">, </w:t>
      </w:r>
      <w:r w:rsidRPr="00034910">
        <w:t>et l</w:t>
      </w:r>
      <w:r w:rsidR="00E57EC9">
        <w:t>’</w:t>
      </w:r>
      <w:r w:rsidRPr="00034910">
        <w:t>enfant</w:t>
      </w:r>
      <w:r w:rsidR="00E57EC9">
        <w:t xml:space="preserve">, </w:t>
      </w:r>
      <w:r w:rsidRPr="00034910">
        <w:t>une fois bien bordé</w:t>
      </w:r>
      <w:r w:rsidR="00E57EC9">
        <w:t xml:space="preserve">, </w:t>
      </w:r>
      <w:r w:rsidRPr="00034910">
        <w:t>parut s</w:t>
      </w:r>
      <w:r w:rsidR="00E57EC9">
        <w:t>’</w:t>
      </w:r>
      <w:r w:rsidRPr="00034910">
        <w:t>endormir</w:t>
      </w:r>
      <w:r w:rsidR="00E57EC9">
        <w:t xml:space="preserve">. </w:t>
      </w:r>
      <w:r w:rsidRPr="00034910">
        <w:t>Seulement</w:t>
      </w:r>
      <w:r w:rsidR="00E57EC9">
        <w:t xml:space="preserve">, </w:t>
      </w:r>
      <w:r w:rsidRPr="00034910">
        <w:t>quand ses porteurs furent partis</w:t>
      </w:r>
      <w:r w:rsidR="00E57EC9">
        <w:t xml:space="preserve">, </w:t>
      </w:r>
      <w:r w:rsidRPr="00034910">
        <w:t>qu</w:t>
      </w:r>
      <w:r w:rsidR="00E57EC9">
        <w:t>’</w:t>
      </w:r>
      <w:r w:rsidRPr="00034910">
        <w:t>il se trouva seul dans l</w:t>
      </w:r>
      <w:r w:rsidR="00E57EC9">
        <w:t>’</w:t>
      </w:r>
      <w:r w:rsidRPr="00034910">
        <w:t>étroite chambre</w:t>
      </w:r>
      <w:r w:rsidR="00E57EC9">
        <w:t xml:space="preserve">, </w:t>
      </w:r>
      <w:r w:rsidRPr="00034910">
        <w:t>il fut secoué par une hilarité inexplicable</w:t>
      </w:r>
      <w:r w:rsidR="00E57EC9">
        <w:t xml:space="preserve">, </w:t>
      </w:r>
      <w:r w:rsidRPr="00034910">
        <w:t>et se cacha sous les couvertures afin que les éclats convulsifs de cette gaieté subite ne pussent parvenir au dehors</w:t>
      </w:r>
      <w:r w:rsidR="00E57EC9">
        <w:t>.</w:t>
      </w:r>
    </w:p>
    <w:p w14:paraId="571E4751" w14:textId="3C7D4EA0" w:rsidR="00E57EC9" w:rsidRDefault="007C5BD3" w:rsidP="007D17F9">
      <w:pPr>
        <w:pStyle w:val="Centrsolidaire"/>
      </w:pPr>
      <w:r w:rsidRPr="00E57EC9">
        <w:rPr>
          <w:noProof/>
        </w:rPr>
        <w:lastRenderedPageBreak/>
        <w:drawing>
          <wp:inline distT="0" distB="0" distL="0" distR="0" wp14:anchorId="29C89899" wp14:editId="5021D1E0">
            <wp:extent cx="5764530" cy="3601720"/>
            <wp:effectExtent l="0" t="0" r="0" b="0"/>
            <wp:docPr id="19"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4530" cy="3601720"/>
                    </a:xfrm>
                    <a:prstGeom prst="rect">
                      <a:avLst/>
                    </a:prstGeom>
                    <a:noFill/>
                    <a:ln>
                      <a:noFill/>
                    </a:ln>
                  </pic:spPr>
                </pic:pic>
              </a:graphicData>
            </a:graphic>
          </wp:inline>
        </w:drawing>
      </w:r>
    </w:p>
    <w:p w14:paraId="72E0A8E0" w14:textId="1F3E5BDD" w:rsidR="00E57EC9" w:rsidRPr="007F1C96" w:rsidRDefault="00776CEA" w:rsidP="007F1C96">
      <w:pPr>
        <w:pStyle w:val="Titre2"/>
      </w:pPr>
      <w:bookmarkStart w:id="8" w:name="_Toc195633739"/>
      <w:r w:rsidRPr="007F1C96">
        <w:t>CHAPITRE III</w:t>
      </w:r>
      <w:r w:rsidRPr="007F1C96">
        <w:br/>
      </w:r>
      <w:r w:rsidRPr="007F1C96">
        <w:br/>
        <w:t>L</w:t>
      </w:r>
      <w:r w:rsidR="00E57EC9" w:rsidRPr="007F1C96">
        <w:t>’</w:t>
      </w:r>
      <w:r w:rsidRPr="007F1C96">
        <w:t>IMPRÉVU</w:t>
      </w:r>
      <w:bookmarkEnd w:id="8"/>
      <w:r w:rsidRPr="007F1C96">
        <w:br/>
      </w:r>
    </w:p>
    <w:p w14:paraId="7B53BD42" w14:textId="77777777" w:rsidR="00E57EC9" w:rsidRDefault="00E57EC9" w:rsidP="00E57EC9">
      <w:r w:rsidRPr="007F1C96">
        <w:rPr>
          <w:szCs w:val="36"/>
        </w:rPr>
        <w:t>— </w:t>
      </w:r>
      <w:r w:rsidR="00776CEA" w:rsidRPr="004D1317">
        <w:t>New-York</w:t>
      </w:r>
      <w:r>
        <w:t> !</w:t>
      </w:r>
    </w:p>
    <w:p w14:paraId="034B4677" w14:textId="77777777" w:rsidR="00E57EC9" w:rsidRDefault="00E57EC9" w:rsidP="00E57EC9">
      <w:r>
        <w:t>— </w:t>
      </w:r>
      <w:r w:rsidR="00776CEA" w:rsidRPr="00034910">
        <w:t>Attention</w:t>
      </w:r>
      <w:r>
        <w:t xml:space="preserve">, </w:t>
      </w:r>
      <w:r w:rsidR="00776CEA" w:rsidRPr="00034910">
        <w:t>Jean</w:t>
      </w:r>
      <w:r>
        <w:t xml:space="preserve"> ! </w:t>
      </w:r>
      <w:r w:rsidR="00776CEA" w:rsidRPr="00034910">
        <w:t>Ne bouge pas de la cabine</w:t>
      </w:r>
      <w:r>
        <w:t xml:space="preserve">, </w:t>
      </w:r>
      <w:r w:rsidR="00776CEA" w:rsidRPr="00034910">
        <w:t>jusqu</w:t>
      </w:r>
      <w:r>
        <w:t>’</w:t>
      </w:r>
      <w:r w:rsidR="00776CEA" w:rsidRPr="00034910">
        <w:t>à ce que je revienne te chercher</w:t>
      </w:r>
      <w:r>
        <w:t xml:space="preserve">. </w:t>
      </w:r>
      <w:r w:rsidR="00776CEA" w:rsidRPr="00034910">
        <w:t>Tu ne peux marcher</w:t>
      </w:r>
      <w:r>
        <w:t xml:space="preserve">, </w:t>
      </w:r>
      <w:r w:rsidR="00776CEA" w:rsidRPr="00034910">
        <w:t>donc</w:t>
      </w:r>
      <w:r>
        <w:t>…</w:t>
      </w:r>
    </w:p>
    <w:p w14:paraId="5DC78B7E" w14:textId="77777777" w:rsidR="00E57EC9" w:rsidRDefault="00E57EC9" w:rsidP="00E57EC9">
      <w:r>
        <w:t>— </w:t>
      </w:r>
      <w:r w:rsidR="00776CEA" w:rsidRPr="00034910">
        <w:t>Entendu</w:t>
      </w:r>
      <w:r>
        <w:t xml:space="preserve">, </w:t>
      </w:r>
      <w:r w:rsidR="00776CEA" w:rsidRPr="00034910">
        <w:t>patron</w:t>
      </w:r>
      <w:r>
        <w:t>.</w:t>
      </w:r>
    </w:p>
    <w:p w14:paraId="5322F16E" w14:textId="77777777" w:rsidR="00E57EC9" w:rsidRDefault="00776CEA" w:rsidP="00E57EC9">
      <w:r w:rsidRPr="00034910">
        <w:t>Ces paroles furent susurrées à l</w:t>
      </w:r>
      <w:r w:rsidR="00E57EC9">
        <w:t>’</w:t>
      </w:r>
      <w:r w:rsidRPr="00034910">
        <w:t>instant où le paquebot v</w:t>
      </w:r>
      <w:r w:rsidRPr="00034910">
        <w:t>e</w:t>
      </w:r>
      <w:r w:rsidRPr="00034910">
        <w:t>nait ranger les quais du débarcadère</w:t>
      </w:r>
      <w:r w:rsidR="00E57EC9">
        <w:t>.</w:t>
      </w:r>
    </w:p>
    <w:p w14:paraId="341ABE20" w14:textId="77777777" w:rsidR="00E57EC9" w:rsidRDefault="00776CEA" w:rsidP="00E57EC9">
      <w:r w:rsidRPr="00034910">
        <w:t xml:space="preserve">Dick </w:t>
      </w:r>
      <w:proofErr w:type="spellStart"/>
      <w:r w:rsidRPr="00034910">
        <w:t>Fann</w:t>
      </w:r>
      <w:proofErr w:type="spellEnd"/>
      <w:r w:rsidRPr="00034910">
        <w:t xml:space="preserve"> remonta sur le pont</w:t>
      </w:r>
      <w:r w:rsidR="00E57EC9">
        <w:t xml:space="preserve">. </w:t>
      </w:r>
      <w:r w:rsidRPr="00034910">
        <w:t>Les passagers s</w:t>
      </w:r>
      <w:r w:rsidR="00E57EC9">
        <w:t>’</w:t>
      </w:r>
      <w:r w:rsidRPr="00034910">
        <w:t>y pre</w:t>
      </w:r>
      <w:r w:rsidRPr="00034910">
        <w:t>s</w:t>
      </w:r>
      <w:r w:rsidRPr="00034910">
        <w:t>saient</w:t>
      </w:r>
      <w:r w:rsidR="00E57EC9">
        <w:t xml:space="preserve">, </w:t>
      </w:r>
      <w:r w:rsidRPr="00034910">
        <w:t>affairés</w:t>
      </w:r>
      <w:r w:rsidR="00E57EC9">
        <w:t xml:space="preserve">, </w:t>
      </w:r>
      <w:r w:rsidRPr="00034910">
        <w:t>bruyants</w:t>
      </w:r>
      <w:r w:rsidR="00E57EC9">
        <w:t xml:space="preserve">, </w:t>
      </w:r>
      <w:r w:rsidRPr="00034910">
        <w:t xml:space="preserve">avides de poser le pied sur la </w:t>
      </w:r>
      <w:r w:rsidRPr="00034910">
        <w:lastRenderedPageBreak/>
        <w:t>terre ferme</w:t>
      </w:r>
      <w:r w:rsidR="00E57EC9">
        <w:t xml:space="preserve">. </w:t>
      </w:r>
      <w:r w:rsidRPr="00034910">
        <w:t>En face d</w:t>
      </w:r>
      <w:r w:rsidR="00E57EC9">
        <w:t>’</w:t>
      </w:r>
      <w:r w:rsidRPr="00034910">
        <w:t>eux</w:t>
      </w:r>
      <w:r w:rsidR="00E57EC9">
        <w:t xml:space="preserve">, </w:t>
      </w:r>
      <w:r w:rsidRPr="00034910">
        <w:t>se bousculant sur le quai</w:t>
      </w:r>
      <w:r w:rsidR="00E57EC9">
        <w:t xml:space="preserve">, </w:t>
      </w:r>
      <w:r w:rsidRPr="00034910">
        <w:t>douaniers</w:t>
      </w:r>
      <w:r w:rsidR="00E57EC9">
        <w:t xml:space="preserve">, </w:t>
      </w:r>
      <w:r w:rsidRPr="00034910">
        <w:t>commissionnaires</w:t>
      </w:r>
      <w:r w:rsidR="00E57EC9">
        <w:t xml:space="preserve">, </w:t>
      </w:r>
      <w:r w:rsidRPr="00034910">
        <w:t>cochers</w:t>
      </w:r>
      <w:r w:rsidR="00E57EC9">
        <w:t xml:space="preserve">, </w:t>
      </w:r>
      <w:r w:rsidRPr="00034910">
        <w:rPr>
          <w:i/>
          <w:iCs/>
        </w:rPr>
        <w:t xml:space="preserve">aboyeurs </w:t>
      </w:r>
      <w:r w:rsidRPr="00034910">
        <w:t>d</w:t>
      </w:r>
      <w:r w:rsidR="00E57EC9">
        <w:t>’</w:t>
      </w:r>
      <w:r w:rsidRPr="00034910">
        <w:t>hôtel</w:t>
      </w:r>
      <w:r w:rsidR="00E57EC9">
        <w:t xml:space="preserve">, </w:t>
      </w:r>
      <w:r w:rsidRPr="00034910">
        <w:t>gesticulaient</w:t>
      </w:r>
      <w:r w:rsidR="00E57EC9">
        <w:t xml:space="preserve">, </w:t>
      </w:r>
      <w:r w:rsidRPr="00034910">
        <w:t>hurlaient</w:t>
      </w:r>
      <w:r w:rsidR="00E57EC9">
        <w:t xml:space="preserve">, </w:t>
      </w:r>
      <w:r w:rsidRPr="00034910">
        <w:t>s</w:t>
      </w:r>
      <w:r w:rsidR="00E57EC9">
        <w:t>’</w:t>
      </w:r>
      <w:r w:rsidRPr="00034910">
        <w:t>efforçaient d</w:t>
      </w:r>
      <w:r w:rsidR="00E57EC9">
        <w:t>’</w:t>
      </w:r>
      <w:r w:rsidRPr="00034910">
        <w:t>attirer l</w:t>
      </w:r>
      <w:r w:rsidR="00E57EC9">
        <w:t>’</w:t>
      </w:r>
      <w:r w:rsidRPr="00034910">
        <w:t>attention des clients</w:t>
      </w:r>
      <w:r w:rsidR="00E57EC9">
        <w:t>.</w:t>
      </w:r>
    </w:p>
    <w:p w14:paraId="74E0ED37" w14:textId="77777777" w:rsidR="00E57EC9" w:rsidRDefault="00776CEA" w:rsidP="00E57EC9">
      <w:r w:rsidRPr="00034910">
        <w:t>Et en arrière</w:t>
      </w:r>
      <w:r w:rsidR="00E57EC9">
        <w:t xml:space="preserve">, </w:t>
      </w:r>
      <w:r w:rsidRPr="00034910">
        <w:t>les hautes maisons de commerce à dix-huit</w:t>
      </w:r>
      <w:r w:rsidR="00E57EC9">
        <w:t xml:space="preserve">, </w:t>
      </w:r>
      <w:r w:rsidRPr="00034910">
        <w:t>vingt étages</w:t>
      </w:r>
      <w:r w:rsidR="00E57EC9">
        <w:t xml:space="preserve">, </w:t>
      </w:r>
      <w:r w:rsidRPr="00034910">
        <w:t xml:space="preserve">les </w:t>
      </w:r>
      <w:r w:rsidRPr="00034910">
        <w:rPr>
          <w:i/>
          <w:iCs/>
        </w:rPr>
        <w:t>égratigneuses de ciel</w:t>
      </w:r>
      <w:r w:rsidR="00E57EC9">
        <w:rPr>
          <w:i/>
          <w:iCs/>
        </w:rPr>
        <w:t xml:space="preserve"> </w:t>
      </w:r>
      <w:r w:rsidR="00E57EC9">
        <w:t>(</w:t>
      </w:r>
      <w:proofErr w:type="spellStart"/>
      <w:r w:rsidRPr="00034910">
        <w:t>skyscrapers</w:t>
      </w:r>
      <w:proofErr w:type="spellEnd"/>
      <w:r w:rsidR="00E57EC9">
        <w:t xml:space="preserve">) </w:t>
      </w:r>
      <w:r w:rsidRPr="00034910">
        <w:t>comme les dénomment les Américains</w:t>
      </w:r>
      <w:r w:rsidR="00E57EC9">
        <w:t xml:space="preserve">, </w:t>
      </w:r>
      <w:r w:rsidRPr="00034910">
        <w:t>dressaient leurs masses lourdes et disgracieuses</w:t>
      </w:r>
      <w:r w:rsidR="00E57EC9">
        <w:t xml:space="preserve">, </w:t>
      </w:r>
      <w:r w:rsidRPr="00034910">
        <w:t>disant la préoccupation exclusive des affaires</w:t>
      </w:r>
      <w:r w:rsidR="00E57EC9">
        <w:t xml:space="preserve">, </w:t>
      </w:r>
      <w:r w:rsidRPr="00034910">
        <w:t>d</w:t>
      </w:r>
      <w:r w:rsidR="00E57EC9">
        <w:t>’</w:t>
      </w:r>
      <w:r w:rsidRPr="00034910">
        <w:t>où tout idéal est exclu</w:t>
      </w:r>
      <w:r w:rsidR="00E57EC9">
        <w:t>.</w:t>
      </w:r>
    </w:p>
    <w:p w14:paraId="3D875AE6" w14:textId="70E2635C" w:rsidR="00E57EC9" w:rsidRDefault="00776CEA" w:rsidP="00E57EC9">
      <w:r w:rsidRPr="00034910">
        <w:t>L</w:t>
      </w:r>
      <w:r w:rsidR="00E57EC9">
        <w:t>’</w:t>
      </w:r>
      <w:r w:rsidRPr="00034910">
        <w:t>idéal</w:t>
      </w:r>
      <w:r w:rsidR="00E57EC9">
        <w:t xml:space="preserve">, </w:t>
      </w:r>
      <w:r w:rsidRPr="00034910">
        <w:t>à New-York finit à l</w:t>
      </w:r>
      <w:r w:rsidR="00E57EC9">
        <w:t>’</w:t>
      </w:r>
      <w:r w:rsidRPr="00034910">
        <w:t xml:space="preserve">îlot </w:t>
      </w:r>
      <w:proofErr w:type="spellStart"/>
      <w:r>
        <w:t>Beal</w:t>
      </w:r>
      <w:r w:rsidR="00E57EC9">
        <w:t>œ</w:t>
      </w:r>
      <w:proofErr w:type="spellEnd"/>
      <w:r w:rsidR="00E57EC9">
        <w:t xml:space="preserve">, </w:t>
      </w:r>
      <w:r w:rsidRPr="00034910">
        <w:t>support granitique de la colossale statue-phare de la Liberté</w:t>
      </w:r>
      <w:r w:rsidR="00E57EC9">
        <w:t xml:space="preserve">, </w:t>
      </w:r>
      <w:r w:rsidRPr="00034910">
        <w:t>œuvre de Bartholdi</w:t>
      </w:r>
      <w:r w:rsidR="00E57EC9">
        <w:t xml:space="preserve">, </w:t>
      </w:r>
      <w:r w:rsidRPr="00034910">
        <w:t xml:space="preserve">don de </w:t>
      </w:r>
      <w:smartTag w:uri="urn:schemas-microsoft-com:office:smarttags" w:element="PersonName">
        <w:smartTagPr>
          <w:attr w:name="ProductID" w:val="la Gaule"/>
        </w:smartTagPr>
        <w:r w:rsidRPr="00034910">
          <w:t>la Gaule</w:t>
        </w:r>
      </w:smartTag>
      <w:r w:rsidRPr="00034910">
        <w:t xml:space="preserve"> au rêve d</w:t>
      </w:r>
      <w:r w:rsidR="00E57EC9">
        <w:t>’</w:t>
      </w:r>
      <w:r w:rsidRPr="00034910">
        <w:t>azur à sa sœur transatlantique</w:t>
      </w:r>
      <w:r w:rsidR="00E57EC9">
        <w:t xml:space="preserve">, </w:t>
      </w:r>
      <w:r w:rsidRPr="00034910">
        <w:t>l</w:t>
      </w:r>
      <w:r w:rsidRPr="00034910">
        <w:t>a</w:t>
      </w:r>
      <w:r w:rsidRPr="00034910">
        <w:t>quelle s</w:t>
      </w:r>
      <w:r w:rsidR="00E57EC9">
        <w:t>’</w:t>
      </w:r>
      <w:r w:rsidRPr="00034910">
        <w:t xml:space="preserve">intitule avec un triste orgueil </w:t>
      </w:r>
      <w:r w:rsidRPr="00034910">
        <w:rPr>
          <w:i/>
          <w:iCs/>
        </w:rPr>
        <w:t>Golden people</w:t>
      </w:r>
      <w:r w:rsidR="00E57EC9">
        <w:rPr>
          <w:i/>
          <w:iCs/>
        </w:rPr>
        <w:t xml:space="preserve"> </w:t>
      </w:r>
      <w:r w:rsidR="00E57EC9">
        <w:t>(</w:t>
      </w:r>
      <w:r w:rsidRPr="00034910">
        <w:t>Peuple de l</w:t>
      </w:r>
      <w:r w:rsidR="00E57EC9">
        <w:t>’</w:t>
      </w:r>
      <w:r w:rsidRPr="00034910">
        <w:t>or</w:t>
      </w:r>
      <w:r w:rsidR="00E57EC9">
        <w:t>).</w:t>
      </w:r>
    </w:p>
    <w:p w14:paraId="62499F89" w14:textId="5B93B39B" w:rsidR="00E57EC9" w:rsidRDefault="00776CEA" w:rsidP="00E57EC9">
      <w:r w:rsidRPr="00034910">
        <w:t>Adroitement</w:t>
      </w:r>
      <w:r w:rsidR="00E57EC9">
        <w:t xml:space="preserve">, </w:t>
      </w:r>
      <w:r w:rsidRPr="00034910">
        <w:t xml:space="preserve">Dick se glissa parmi les groupes et réussit à arriver auprès de </w:t>
      </w:r>
      <w:proofErr w:type="spellStart"/>
      <w:r w:rsidRPr="00034910">
        <w:t>Fleuriane</w:t>
      </w:r>
      <w:proofErr w:type="spellEnd"/>
      <w:r w:rsidRPr="00034910">
        <w:t xml:space="preserve"> qui</w:t>
      </w:r>
      <w:r w:rsidR="00E57EC9">
        <w:t xml:space="preserve">, </w:t>
      </w:r>
      <w:r w:rsidRPr="00034910">
        <w:t xml:space="preserve">flanquée de </w:t>
      </w:r>
      <w:r w:rsidR="00E57EC9">
        <w:t>M</w:t>
      </w:r>
      <w:r w:rsidR="00E57EC9" w:rsidRPr="00E57EC9">
        <w:rPr>
          <w:vertAlign w:val="superscript"/>
        </w:rPr>
        <w:t>me</w:t>
      </w:r>
      <w:r w:rsidR="00E57EC9">
        <w:t> </w:t>
      </w:r>
      <w:proofErr w:type="spellStart"/>
      <w:r w:rsidRPr="00034910">
        <w:t>Patorne</w:t>
      </w:r>
      <w:proofErr w:type="spellEnd"/>
      <w:r w:rsidR="00E57EC9">
        <w:t xml:space="preserve">, </w:t>
      </w:r>
      <w:r w:rsidRPr="00034910">
        <w:t>a</w:t>
      </w:r>
      <w:r w:rsidRPr="00034910">
        <w:t>t</w:t>
      </w:r>
      <w:r w:rsidRPr="00034910">
        <w:t>tendait patiemment le moment de débarquer</w:t>
      </w:r>
      <w:r w:rsidR="00E57EC9">
        <w:t>.</w:t>
      </w:r>
    </w:p>
    <w:p w14:paraId="162554F2" w14:textId="77777777" w:rsidR="00E57EC9" w:rsidRDefault="00776CEA" w:rsidP="00E57EC9">
      <w:r w:rsidRPr="00034910">
        <w:t>D</w:t>
      </w:r>
      <w:r w:rsidR="00E57EC9">
        <w:t>’</w:t>
      </w:r>
      <w:r w:rsidRPr="00034910">
        <w:t>un coup d</w:t>
      </w:r>
      <w:r w:rsidR="00E57EC9">
        <w:t>’</w:t>
      </w:r>
      <w:r w:rsidRPr="00034910">
        <w:t>œil rapide</w:t>
      </w:r>
      <w:r w:rsidR="00E57EC9">
        <w:t xml:space="preserve">, </w:t>
      </w:r>
      <w:r w:rsidRPr="00034910">
        <w:t>le jeune homme s</w:t>
      </w:r>
      <w:r w:rsidR="00E57EC9">
        <w:t>’</w:t>
      </w:r>
      <w:r w:rsidRPr="00034910">
        <w:t>assura que la dame de compagnie</w:t>
      </w:r>
      <w:r w:rsidR="00E57EC9">
        <w:t xml:space="preserve">, </w:t>
      </w:r>
      <w:r w:rsidRPr="00034910">
        <w:t>toute au rêve grotesque qui chantait mai</w:t>
      </w:r>
      <w:r w:rsidRPr="00034910">
        <w:t>n</w:t>
      </w:r>
      <w:r w:rsidRPr="00034910">
        <w:t>tenant en elle</w:t>
      </w:r>
      <w:r w:rsidR="00E57EC9">
        <w:t xml:space="preserve">, </w:t>
      </w:r>
      <w:r w:rsidRPr="00034910">
        <w:t>ne prêtait aucune attention à ce qui se passait autour de sa romanesque et anguleuse personne</w:t>
      </w:r>
      <w:r w:rsidR="00E57EC9">
        <w:t>.</w:t>
      </w:r>
    </w:p>
    <w:p w14:paraId="5E9D801A" w14:textId="77777777" w:rsidR="00E57EC9" w:rsidRDefault="00776CEA" w:rsidP="00E57EC9">
      <w:r w:rsidRPr="00034910">
        <w:t>À trente pas</w:t>
      </w:r>
      <w:r w:rsidR="00E57EC9">
        <w:t xml:space="preserve">, </w:t>
      </w:r>
      <w:r w:rsidRPr="00034910">
        <w:t>Larmette</w:t>
      </w:r>
      <w:r w:rsidR="00E57EC9">
        <w:t xml:space="preserve">, </w:t>
      </w:r>
      <w:proofErr w:type="spellStart"/>
      <w:r w:rsidRPr="00034910">
        <w:t>Davisse</w:t>
      </w:r>
      <w:proofErr w:type="spellEnd"/>
      <w:r w:rsidRPr="00034910">
        <w:t xml:space="preserve"> et l</w:t>
      </w:r>
      <w:r w:rsidR="00E57EC9">
        <w:t>’</w:t>
      </w:r>
      <w:r w:rsidRPr="00034910">
        <w:t xml:space="preserve">ingénieur </w:t>
      </w:r>
      <w:proofErr w:type="spellStart"/>
      <w:r w:rsidRPr="00034910">
        <w:t>Botera</w:t>
      </w:r>
      <w:proofErr w:type="spellEnd"/>
      <w:r w:rsidRPr="00034910">
        <w:t xml:space="preserve"> lui apparurent prêts à s</w:t>
      </w:r>
      <w:r w:rsidR="00E57EC9">
        <w:t>’</w:t>
      </w:r>
      <w:r w:rsidRPr="00034910">
        <w:t>élancer sur la passerelle que les matelots jetaient à ce moment entre le steamer et le quai</w:t>
      </w:r>
      <w:r w:rsidR="00E57EC9">
        <w:t>.</w:t>
      </w:r>
    </w:p>
    <w:p w14:paraId="00F23FB1" w14:textId="77777777" w:rsidR="00E57EC9" w:rsidRDefault="00776CEA" w:rsidP="00E57EC9">
      <w:r w:rsidRPr="00034910">
        <w:t>Et certain de ne pas être épié</w:t>
      </w:r>
      <w:r w:rsidR="00E57EC9">
        <w:t xml:space="preserve">, </w:t>
      </w:r>
      <w:r w:rsidRPr="00034910">
        <w:t>il murmura à l</w:t>
      </w:r>
      <w:r w:rsidR="00E57EC9">
        <w:t>’</w:t>
      </w:r>
      <w:r w:rsidRPr="00034910">
        <w:t>oreille de la jeune fille</w:t>
      </w:r>
      <w:r w:rsidR="00E57EC9">
        <w:t> :</w:t>
      </w:r>
    </w:p>
    <w:p w14:paraId="61A55AD4" w14:textId="77777777" w:rsidR="00E57EC9" w:rsidRDefault="00E57EC9" w:rsidP="00E57EC9">
      <w:r>
        <w:t>— </w:t>
      </w:r>
      <w:r w:rsidR="00776CEA" w:rsidRPr="00034910">
        <w:t>Je demande votre pardon de vous prier de procéder aux formalités de douane pour votre automobile</w:t>
      </w:r>
      <w:r>
        <w:t>.</w:t>
      </w:r>
    </w:p>
    <w:p w14:paraId="7FE5BEAA" w14:textId="77777777" w:rsidR="00E57EC9" w:rsidRDefault="00776CEA" w:rsidP="00E57EC9">
      <w:r w:rsidRPr="00034910">
        <w:t>Elle l</w:t>
      </w:r>
      <w:r w:rsidR="00E57EC9">
        <w:t>’</w:t>
      </w:r>
      <w:r w:rsidRPr="00034910">
        <w:t>interrogea du regard</w:t>
      </w:r>
      <w:r w:rsidR="00E57EC9">
        <w:t>.</w:t>
      </w:r>
    </w:p>
    <w:p w14:paraId="7842B81D" w14:textId="77777777" w:rsidR="00E57EC9" w:rsidRDefault="00E57EC9" w:rsidP="00E57EC9">
      <w:r>
        <w:lastRenderedPageBreak/>
        <w:t>— </w:t>
      </w:r>
      <w:r w:rsidR="00776CEA" w:rsidRPr="00034910">
        <w:t>Important pour moi d</w:t>
      </w:r>
      <w:r>
        <w:t>’</w:t>
      </w:r>
      <w:r w:rsidR="00776CEA" w:rsidRPr="00034910">
        <w:t>avoir les mouvements libres</w:t>
      </w:r>
      <w:r>
        <w:t xml:space="preserve">… </w:t>
      </w:r>
      <w:r w:rsidR="00776CEA" w:rsidRPr="00034910">
        <w:t>A</w:t>
      </w:r>
      <w:r w:rsidR="00776CEA" w:rsidRPr="00034910">
        <w:t>t</w:t>
      </w:r>
      <w:r w:rsidR="00776CEA" w:rsidRPr="00034910">
        <w:t>tendez nouvelles au Central-Hôtel</w:t>
      </w:r>
      <w:r>
        <w:t xml:space="preserve">… </w:t>
      </w:r>
      <w:r w:rsidR="00776CEA" w:rsidRPr="00034910">
        <w:t>Vous enverrai wattman n</w:t>
      </w:r>
      <w:r w:rsidR="00776CEA" w:rsidRPr="00034910">
        <w:t>é</w:t>
      </w:r>
      <w:r w:rsidR="00776CEA" w:rsidRPr="00034910">
        <w:t>cessaire</w:t>
      </w:r>
      <w:r>
        <w:t>.</w:t>
      </w:r>
    </w:p>
    <w:p w14:paraId="79F73205" w14:textId="77777777" w:rsidR="00E57EC9" w:rsidRDefault="00776CEA" w:rsidP="00E57EC9">
      <w:proofErr w:type="spellStart"/>
      <w:r w:rsidRPr="00034910">
        <w:t>Fleuriane</w:t>
      </w:r>
      <w:proofErr w:type="spellEnd"/>
      <w:r w:rsidRPr="00034910">
        <w:t xml:space="preserve"> voulut parler encore</w:t>
      </w:r>
      <w:r w:rsidR="00E57EC9">
        <w:t xml:space="preserve">. </w:t>
      </w:r>
      <w:r w:rsidRPr="00034910">
        <w:t>Il s</w:t>
      </w:r>
      <w:r w:rsidR="00E57EC9">
        <w:t>’</w:t>
      </w:r>
      <w:r w:rsidRPr="00034910">
        <w:t>était éloigné déjà</w:t>
      </w:r>
      <w:r w:rsidR="00E57EC9">
        <w:t>.</w:t>
      </w:r>
    </w:p>
    <w:p w14:paraId="0C559F14" w14:textId="77777777" w:rsidR="00E57EC9" w:rsidRDefault="00776CEA" w:rsidP="00E57EC9">
      <w:r w:rsidRPr="00034910">
        <w:t>Et puis un tintamarre de cuivres éclata soudain</w:t>
      </w:r>
      <w:r w:rsidR="00E57EC9">
        <w:t xml:space="preserve">, </w:t>
      </w:r>
      <w:r w:rsidRPr="00034910">
        <w:t>couvrant tous les bruits</w:t>
      </w:r>
      <w:r w:rsidR="00E57EC9">
        <w:t xml:space="preserve">. </w:t>
      </w:r>
      <w:r w:rsidRPr="00034910">
        <w:t>Un orphéon colossal</w:t>
      </w:r>
      <w:r w:rsidR="00E57EC9">
        <w:t xml:space="preserve">, </w:t>
      </w:r>
      <w:r w:rsidRPr="00034910">
        <w:t>composé de plus de trois cents exécutants</w:t>
      </w:r>
      <w:r w:rsidR="00E57EC9">
        <w:t xml:space="preserve">, </w:t>
      </w:r>
      <w:r w:rsidRPr="00034910">
        <w:t xml:space="preserve">attaquait </w:t>
      </w:r>
      <w:r w:rsidRPr="00034910">
        <w:rPr>
          <w:i/>
          <w:iCs/>
        </w:rPr>
        <w:t>la Marseillaise</w:t>
      </w:r>
      <w:r w:rsidR="00E57EC9">
        <w:rPr>
          <w:i/>
          <w:iCs/>
        </w:rPr>
        <w:t xml:space="preserve">. </w:t>
      </w:r>
      <w:r w:rsidRPr="00034910">
        <w:t>Une colonne co</w:t>
      </w:r>
      <w:r w:rsidRPr="00034910">
        <w:t>m</w:t>
      </w:r>
      <w:r w:rsidRPr="00034910">
        <w:t>pacte d</w:t>
      </w:r>
      <w:r w:rsidR="00E57EC9">
        <w:t>’</w:t>
      </w:r>
      <w:r w:rsidRPr="00034910">
        <w:t>hommes précédés par de hautes affiches les suivaient</w:t>
      </w:r>
      <w:r w:rsidR="00E57EC9">
        <w:t>.</w:t>
      </w:r>
    </w:p>
    <w:p w14:paraId="4C7559B8" w14:textId="77777777" w:rsidR="00E57EC9" w:rsidRDefault="00776CEA" w:rsidP="00E57EC9">
      <w:r w:rsidRPr="00034910">
        <w:t>Sur les affiches</w:t>
      </w:r>
      <w:r w:rsidR="00E57EC9">
        <w:t xml:space="preserve">, </w:t>
      </w:r>
      <w:r w:rsidRPr="00034910">
        <w:t>on lisait en caractères énormes</w:t>
      </w:r>
      <w:r w:rsidR="00E57EC9">
        <w:t> :</w:t>
      </w:r>
    </w:p>
    <w:p w14:paraId="65CB5529" w14:textId="4BC48028" w:rsidR="00E57EC9" w:rsidRDefault="00776CEA" w:rsidP="007D17F9">
      <w:pPr>
        <w:pStyle w:val="Centrsolidaire"/>
      </w:pPr>
      <w:r w:rsidRPr="00E57EC9">
        <w:t>RAID</w:t>
      </w:r>
      <w:r w:rsidR="00E57EC9">
        <w:t xml:space="preserve"> – </w:t>
      </w:r>
      <w:r w:rsidRPr="00E57EC9">
        <w:t>NEW-YORK</w:t>
      </w:r>
      <w:r w:rsidR="00E57EC9">
        <w:t xml:space="preserve"> – </w:t>
      </w:r>
      <w:r w:rsidRPr="00E57EC9">
        <w:t>PARIS</w:t>
      </w:r>
    </w:p>
    <w:p w14:paraId="0B098480" w14:textId="77777777" w:rsidR="00E57EC9" w:rsidRDefault="00776CEA" w:rsidP="007D17F9">
      <w:pPr>
        <w:pStyle w:val="Centrsolidaire"/>
      </w:pPr>
      <w:proofErr w:type="spellStart"/>
      <w:r w:rsidRPr="00E57EC9">
        <w:t>WELCOME</w:t>
      </w:r>
      <w:proofErr w:type="spellEnd"/>
      <w:r w:rsidR="00E57EC9">
        <w:t> !</w:t>
      </w:r>
    </w:p>
    <w:p w14:paraId="5D5ED1E6" w14:textId="77777777" w:rsidR="00E57EC9" w:rsidRDefault="00776CEA" w:rsidP="007D17F9">
      <w:pPr>
        <w:pStyle w:val="Centrsolidaire"/>
      </w:pPr>
      <w:proofErr w:type="spellStart"/>
      <w:r w:rsidRPr="00E57EC9">
        <w:t>WELCOME</w:t>
      </w:r>
      <w:proofErr w:type="spellEnd"/>
      <w:r w:rsidR="00E57EC9">
        <w:t> !</w:t>
      </w:r>
    </w:p>
    <w:p w14:paraId="3FE65C4E" w14:textId="77777777" w:rsidR="00E57EC9" w:rsidRDefault="00776CEA" w:rsidP="007D17F9">
      <w:pPr>
        <w:pStyle w:val="Centrsolidaire"/>
      </w:pPr>
      <w:proofErr w:type="spellStart"/>
      <w:r w:rsidRPr="00E57EC9">
        <w:t>WELCOME</w:t>
      </w:r>
      <w:proofErr w:type="spellEnd"/>
      <w:r w:rsidR="00E57EC9">
        <w:t> !</w:t>
      </w:r>
    </w:p>
    <w:p w14:paraId="76F6A887" w14:textId="77777777" w:rsidR="00E57EC9" w:rsidRDefault="00776CEA" w:rsidP="00E57EC9">
      <w:r w:rsidRPr="00034910">
        <w:t>C</w:t>
      </w:r>
      <w:r w:rsidR="00E57EC9">
        <w:t>’</w:t>
      </w:r>
      <w:r w:rsidRPr="00034910">
        <w:t>était l</w:t>
      </w:r>
      <w:r w:rsidR="00E57EC9">
        <w:t>’</w:t>
      </w:r>
      <w:r w:rsidRPr="00034910">
        <w:t>association des clubs automobiles de l</w:t>
      </w:r>
      <w:r w:rsidR="00E57EC9">
        <w:t>’</w:t>
      </w:r>
      <w:r w:rsidRPr="00034910">
        <w:t>Union qui venait recevoir au débarqué les champions de la course géante organisée par le journal français</w:t>
      </w:r>
      <w:r w:rsidR="00E57EC9">
        <w:t xml:space="preserve">. </w:t>
      </w:r>
      <w:r w:rsidRPr="00034910">
        <w:t>Le capitaine du steamer a</w:t>
      </w:r>
      <w:r w:rsidRPr="00034910">
        <w:t>c</w:t>
      </w:r>
      <w:r w:rsidRPr="00034910">
        <w:t xml:space="preserve">courut auprès de </w:t>
      </w:r>
      <w:proofErr w:type="spellStart"/>
      <w:r w:rsidRPr="00034910">
        <w:t>Fleuriane</w:t>
      </w:r>
      <w:proofErr w:type="spellEnd"/>
      <w:r w:rsidR="00E57EC9">
        <w:t xml:space="preserve">. </w:t>
      </w:r>
      <w:r w:rsidRPr="00034910">
        <w:t>Bon gré</w:t>
      </w:r>
      <w:r w:rsidR="00E57EC9">
        <w:t xml:space="preserve">, </w:t>
      </w:r>
      <w:r w:rsidRPr="00034910">
        <w:t>mal gré</w:t>
      </w:r>
      <w:r w:rsidR="00E57EC9">
        <w:t xml:space="preserve">, </w:t>
      </w:r>
      <w:r w:rsidRPr="00034910">
        <w:t>elle dut prendre son bras</w:t>
      </w:r>
      <w:r w:rsidR="00E57EC9">
        <w:t xml:space="preserve">, </w:t>
      </w:r>
      <w:r w:rsidRPr="00034910">
        <w:t>traverser la passerelle</w:t>
      </w:r>
      <w:r w:rsidR="00E57EC9">
        <w:t xml:space="preserve">, </w:t>
      </w:r>
      <w:r w:rsidRPr="00034910">
        <w:t>et suivie par les divers concu</w:t>
      </w:r>
      <w:r w:rsidRPr="00034910">
        <w:t>r</w:t>
      </w:r>
      <w:r w:rsidRPr="00034910">
        <w:t>rents de l</w:t>
      </w:r>
      <w:r w:rsidR="00E57EC9">
        <w:t>’</w:t>
      </w:r>
      <w:r w:rsidRPr="00034910">
        <w:t>épreuve sportive</w:t>
      </w:r>
      <w:r w:rsidR="00E57EC9">
        <w:t xml:space="preserve">, </w:t>
      </w:r>
      <w:r w:rsidRPr="00034910">
        <w:t>se laisser entraîner à l</w:t>
      </w:r>
      <w:r w:rsidR="00E57EC9">
        <w:t>’</w:t>
      </w:r>
      <w:r w:rsidRPr="00034910">
        <w:t>Automobile Palace</w:t>
      </w:r>
      <w:r w:rsidR="00E57EC9">
        <w:t xml:space="preserve">, </w:t>
      </w:r>
      <w:r w:rsidRPr="00034910">
        <w:t>où les sportsmen américains avaient dressé un lunch monstre</w:t>
      </w:r>
      <w:r w:rsidR="00E57EC9">
        <w:t xml:space="preserve">, </w:t>
      </w:r>
      <w:r w:rsidRPr="00034910">
        <w:t>exorbitant comme tout ce qui naît dans les cerveaux américains</w:t>
      </w:r>
      <w:r w:rsidR="00E57EC9">
        <w:t>.</w:t>
      </w:r>
    </w:p>
    <w:p w14:paraId="3EAAF8EA" w14:textId="77777777" w:rsidR="00E57EC9" w:rsidRDefault="00776CEA" w:rsidP="00E57EC9">
      <w:r w:rsidRPr="00034910">
        <w:t>Quatre mille gentlemen et ladies toastèrent</w:t>
      </w:r>
      <w:r w:rsidR="00E57EC9">
        <w:t xml:space="preserve">, </w:t>
      </w:r>
      <w:r w:rsidRPr="00034910">
        <w:t>applaudirent</w:t>
      </w:r>
      <w:r w:rsidR="00E57EC9">
        <w:t xml:space="preserve">, </w:t>
      </w:r>
      <w:r w:rsidRPr="00034910">
        <w:t>rugirent les hip</w:t>
      </w:r>
      <w:r w:rsidR="00E57EC9">
        <w:t xml:space="preserve"> ! </w:t>
      </w:r>
      <w:r w:rsidRPr="00034910">
        <w:t>hip</w:t>
      </w:r>
      <w:r w:rsidR="00E57EC9">
        <w:t xml:space="preserve"> ! </w:t>
      </w:r>
      <w:r w:rsidRPr="00034910">
        <w:t>hourrah</w:t>
      </w:r>
      <w:r w:rsidR="00E57EC9">
        <w:t xml:space="preserve"> ! </w:t>
      </w:r>
      <w:r w:rsidRPr="00034910">
        <w:t>de l</w:t>
      </w:r>
      <w:r w:rsidR="00E57EC9">
        <w:t>’</w:t>
      </w:r>
      <w:r w:rsidRPr="00034910">
        <w:t>enthousiasme</w:t>
      </w:r>
      <w:r w:rsidR="00E57EC9">
        <w:t>.</w:t>
      </w:r>
    </w:p>
    <w:p w14:paraId="0A8134B8" w14:textId="77777777" w:rsidR="00E57EC9" w:rsidRDefault="00776CEA" w:rsidP="00E57EC9">
      <w:r w:rsidRPr="00034910">
        <w:lastRenderedPageBreak/>
        <w:t>Et seulement vers six heures du soir</w:t>
      </w:r>
      <w:r w:rsidR="00E57EC9">
        <w:t xml:space="preserve">, </w:t>
      </w:r>
      <w:proofErr w:type="spellStart"/>
      <w:r w:rsidRPr="00034910">
        <w:t>Fleuriane</w:t>
      </w:r>
      <w:proofErr w:type="spellEnd"/>
      <w:r w:rsidR="00E57EC9">
        <w:t xml:space="preserve">, </w:t>
      </w:r>
      <w:r w:rsidRPr="00034910">
        <w:t>brisée</w:t>
      </w:r>
      <w:r w:rsidR="00E57EC9">
        <w:t xml:space="preserve">, </w:t>
      </w:r>
      <w:r w:rsidRPr="00034910">
        <w:t>a</w:t>
      </w:r>
      <w:r w:rsidRPr="00034910">
        <w:t>s</w:t>
      </w:r>
      <w:r w:rsidRPr="00034910">
        <w:t>sourdie</w:t>
      </w:r>
      <w:r w:rsidR="00E57EC9">
        <w:t xml:space="preserve">, </w:t>
      </w:r>
      <w:r w:rsidRPr="00034910">
        <w:t>se retrouva dans l</w:t>
      </w:r>
      <w:r w:rsidR="00E57EC9">
        <w:t>’</w:t>
      </w:r>
      <w:r w:rsidRPr="00034910">
        <w:t>appartement du Central Hôtel que</w:t>
      </w:r>
      <w:r w:rsidR="00E57EC9">
        <w:t xml:space="preserve">, </w:t>
      </w:r>
      <w:r w:rsidRPr="00034910">
        <w:t xml:space="preserve">suivant les instructions de Dick </w:t>
      </w:r>
      <w:proofErr w:type="spellStart"/>
      <w:r w:rsidRPr="00034910">
        <w:t>Fann</w:t>
      </w:r>
      <w:proofErr w:type="spellEnd"/>
      <w:r w:rsidR="00E57EC9">
        <w:t xml:space="preserve">, </w:t>
      </w:r>
      <w:r w:rsidRPr="00034910">
        <w:t>elle avait retenu la veille par sans-fil</w:t>
      </w:r>
      <w:r w:rsidR="00E57EC9">
        <w:t>.</w:t>
      </w:r>
    </w:p>
    <w:p w14:paraId="62561910" w14:textId="77777777" w:rsidR="00E57EC9" w:rsidRDefault="00776CEA" w:rsidP="00E57EC9">
      <w:r w:rsidRPr="00034910">
        <w:t xml:space="preserve">Renvoyant </w:t>
      </w:r>
      <w:proofErr w:type="spellStart"/>
      <w:r w:rsidRPr="00034910">
        <w:t>Patorne</w:t>
      </w:r>
      <w:proofErr w:type="spellEnd"/>
      <w:r w:rsidR="00E57EC9">
        <w:t xml:space="preserve">, </w:t>
      </w:r>
      <w:r w:rsidRPr="00034910">
        <w:t xml:space="preserve">absolument affolée par la </w:t>
      </w:r>
      <w:r w:rsidRPr="00034910">
        <w:rPr>
          <w:i/>
          <w:iCs/>
        </w:rPr>
        <w:t>gloire</w:t>
      </w:r>
      <w:r w:rsidR="00E57EC9">
        <w:rPr>
          <w:i/>
          <w:iCs/>
        </w:rPr>
        <w:t xml:space="preserve"> </w:t>
      </w:r>
      <w:r w:rsidR="00E57EC9">
        <w:t>(</w:t>
      </w:r>
      <w:r w:rsidRPr="00034910">
        <w:t>ainsi prononçait-elle</w:t>
      </w:r>
      <w:r w:rsidR="00E57EC9">
        <w:t xml:space="preserve">) </w:t>
      </w:r>
      <w:r w:rsidRPr="00034910">
        <w:t>de son fiancé Larmette et rendue par ce sent</w:t>
      </w:r>
      <w:r w:rsidRPr="00034910">
        <w:t>i</w:t>
      </w:r>
      <w:r w:rsidRPr="00034910">
        <w:t>ment bavarde ainsi qu</w:t>
      </w:r>
      <w:r w:rsidR="00E57EC9">
        <w:t>’</w:t>
      </w:r>
      <w:r w:rsidRPr="00034910">
        <w:t>une perruche</w:t>
      </w:r>
      <w:r w:rsidR="00E57EC9">
        <w:t xml:space="preserve">, </w:t>
      </w:r>
      <w:r w:rsidRPr="00034910">
        <w:t>la jeune fille se laissa to</w:t>
      </w:r>
      <w:r w:rsidRPr="00034910">
        <w:t>m</w:t>
      </w:r>
      <w:r w:rsidRPr="00034910">
        <w:t>ber dans un fauteuil et se prit à rêver</w:t>
      </w:r>
      <w:r w:rsidR="00E57EC9">
        <w:t>.</w:t>
      </w:r>
    </w:p>
    <w:p w14:paraId="2206C619" w14:textId="77777777" w:rsidR="00E57EC9" w:rsidRDefault="00776CEA" w:rsidP="00E57EC9">
      <w:r w:rsidRPr="00034910">
        <w:t>Soudain</w:t>
      </w:r>
      <w:r w:rsidR="00E57EC9">
        <w:t xml:space="preserve">, </w:t>
      </w:r>
      <w:r w:rsidRPr="00034910">
        <w:t>on frappa à la porte</w:t>
      </w:r>
      <w:r w:rsidR="00E57EC9">
        <w:t xml:space="preserve">. </w:t>
      </w:r>
      <w:r w:rsidRPr="00034910">
        <w:t>Comme au sortir d</w:t>
      </w:r>
      <w:r w:rsidR="00E57EC9">
        <w:t>’</w:t>
      </w:r>
      <w:r w:rsidRPr="00034910">
        <w:t>un songe</w:t>
      </w:r>
      <w:r w:rsidR="00E57EC9">
        <w:t xml:space="preserve">, </w:t>
      </w:r>
      <w:r w:rsidRPr="00034910">
        <w:t>elle murmura</w:t>
      </w:r>
      <w:r w:rsidR="00E57EC9">
        <w:t> :</w:t>
      </w:r>
    </w:p>
    <w:p w14:paraId="55783DBD" w14:textId="77777777" w:rsidR="00E57EC9" w:rsidRDefault="00E57EC9" w:rsidP="00E57EC9">
      <w:r>
        <w:t>— </w:t>
      </w:r>
      <w:r w:rsidR="00776CEA" w:rsidRPr="00034910">
        <w:t>Entrez</w:t>
      </w:r>
      <w:r>
        <w:t> !</w:t>
      </w:r>
    </w:p>
    <w:p w14:paraId="7827EB84" w14:textId="77777777" w:rsidR="00E57EC9" w:rsidRDefault="00776CEA" w:rsidP="00E57EC9">
      <w:r w:rsidRPr="00034910">
        <w:t>Sur le seuil parurent deux hommes chargés d</w:t>
      </w:r>
      <w:r w:rsidR="00E57EC9">
        <w:t>’</w:t>
      </w:r>
      <w:r w:rsidRPr="00034910">
        <w:t>une civière</w:t>
      </w:r>
      <w:r w:rsidR="00E57EC9">
        <w:t xml:space="preserve">, </w:t>
      </w:r>
      <w:r w:rsidRPr="00034910">
        <w:t xml:space="preserve">sur laquelle se prélassait Jean </w:t>
      </w:r>
      <w:proofErr w:type="spellStart"/>
      <w:r w:rsidRPr="00034910">
        <w:t>Brot</w:t>
      </w:r>
      <w:proofErr w:type="spellEnd"/>
      <w:r w:rsidR="00E57EC9">
        <w:t xml:space="preserve">. </w:t>
      </w:r>
      <w:r w:rsidRPr="00034910">
        <w:t>Un garçon de l</w:t>
      </w:r>
      <w:r w:rsidR="00E57EC9">
        <w:t>’</w:t>
      </w:r>
      <w:r w:rsidRPr="00034910">
        <w:t>hôtel les a</w:t>
      </w:r>
      <w:r w:rsidRPr="00034910">
        <w:t>c</w:t>
      </w:r>
      <w:r w:rsidRPr="00034910">
        <w:t>compagnait</w:t>
      </w:r>
      <w:r w:rsidR="00E57EC9">
        <w:t>.</w:t>
      </w:r>
    </w:p>
    <w:p w14:paraId="761AE27D" w14:textId="77777777" w:rsidR="00E57EC9" w:rsidRDefault="00E57EC9" w:rsidP="00E57EC9">
      <w:r>
        <w:t>— </w:t>
      </w:r>
      <w:r w:rsidR="00776CEA" w:rsidRPr="00034910">
        <w:t>Quelle chambre de l</w:t>
      </w:r>
      <w:r>
        <w:t>’</w:t>
      </w:r>
      <w:r w:rsidR="00776CEA" w:rsidRPr="00034910">
        <w:t>appartement est réservée au boy</w:t>
      </w:r>
      <w:r>
        <w:t xml:space="preserve"> ? </w:t>
      </w:r>
      <w:r w:rsidR="00776CEA" w:rsidRPr="00034910">
        <w:t>demanda celui-ci</w:t>
      </w:r>
      <w:r>
        <w:t>.</w:t>
      </w:r>
    </w:p>
    <w:p w14:paraId="5E235131" w14:textId="77777777" w:rsidR="00E57EC9" w:rsidRDefault="00776CEA" w:rsidP="00E57EC9">
      <w:proofErr w:type="spellStart"/>
      <w:r w:rsidRPr="00034910">
        <w:t>Fleuriane</w:t>
      </w:r>
      <w:proofErr w:type="spellEnd"/>
      <w:r w:rsidRPr="00034910">
        <w:t xml:space="preserve"> donna l</w:t>
      </w:r>
      <w:r w:rsidR="00E57EC9">
        <w:t>’</w:t>
      </w:r>
      <w:r w:rsidRPr="00034910">
        <w:t>indication demandée</w:t>
      </w:r>
      <w:r w:rsidR="00E57EC9">
        <w:t>.</w:t>
      </w:r>
    </w:p>
    <w:p w14:paraId="5D2BEC7F" w14:textId="77777777" w:rsidR="00E57EC9" w:rsidRDefault="00776CEA" w:rsidP="00E57EC9">
      <w:r w:rsidRPr="00034910">
        <w:t>Quelques instants s</w:t>
      </w:r>
      <w:r w:rsidR="00E57EC9">
        <w:t>’</w:t>
      </w:r>
      <w:r w:rsidRPr="00034910">
        <w:t>écoulèrent</w:t>
      </w:r>
      <w:r w:rsidR="00E57EC9">
        <w:t xml:space="preserve">, </w:t>
      </w:r>
      <w:r w:rsidRPr="00034910">
        <w:t>puis les porteurs et le serv</w:t>
      </w:r>
      <w:r w:rsidRPr="00034910">
        <w:t>i</w:t>
      </w:r>
      <w:r w:rsidRPr="00034910">
        <w:t>teur regagnèrent la sortie sans saluer</w:t>
      </w:r>
      <w:r w:rsidR="00E57EC9">
        <w:t xml:space="preserve">, </w:t>
      </w:r>
      <w:r w:rsidRPr="00034910">
        <w:t>avec ce mépris de la pol</w:t>
      </w:r>
      <w:r w:rsidRPr="00034910">
        <w:t>i</w:t>
      </w:r>
      <w:r w:rsidRPr="00034910">
        <w:t>tesse affecté par les populations d</w:t>
      </w:r>
      <w:r w:rsidR="00E57EC9">
        <w:t>’</w:t>
      </w:r>
      <w:r w:rsidRPr="00034910">
        <w:t>Amérique du Nord</w:t>
      </w:r>
      <w:r w:rsidR="00E57EC9">
        <w:t>.</w:t>
      </w:r>
    </w:p>
    <w:p w14:paraId="5B947E18" w14:textId="77777777" w:rsidR="00E57EC9" w:rsidRDefault="00776CEA" w:rsidP="00E57EC9">
      <w:r w:rsidRPr="00034910">
        <w:t>La Canadienne ne bougea pas</w:t>
      </w:r>
      <w:r w:rsidR="00E57EC9">
        <w:t xml:space="preserve">. </w:t>
      </w:r>
      <w:r w:rsidRPr="00034910">
        <w:t>Elle avait hâte d</w:t>
      </w:r>
      <w:r w:rsidR="00E57EC9">
        <w:t>’</w:t>
      </w:r>
      <w:r w:rsidRPr="00034910">
        <w:t>être seule et de se replonger dans ses réflexions</w:t>
      </w:r>
      <w:r w:rsidR="00E57EC9">
        <w:t xml:space="preserve">. </w:t>
      </w:r>
      <w:r w:rsidRPr="00034910">
        <w:t>Mais il était écrit que ce plaisir ne lui serait pas permis</w:t>
      </w:r>
      <w:r w:rsidR="00E57EC9">
        <w:t xml:space="preserve">. </w:t>
      </w:r>
      <w:r w:rsidRPr="00034910">
        <w:t>Le silence à peine rétabli</w:t>
      </w:r>
      <w:r w:rsidR="00E57EC9">
        <w:t xml:space="preserve">, </w:t>
      </w:r>
      <w:r w:rsidRPr="00034910">
        <w:t>un pas léger glissa sur le tapis</w:t>
      </w:r>
      <w:r w:rsidR="00E57EC9">
        <w:t>.</w:t>
      </w:r>
    </w:p>
    <w:p w14:paraId="6AEC9FE5" w14:textId="77777777" w:rsidR="00E57EC9" w:rsidRDefault="00E57EC9" w:rsidP="00E57EC9">
      <w:r>
        <w:t>— </w:t>
      </w:r>
      <w:r w:rsidR="00776CEA" w:rsidRPr="00034910">
        <w:t>Qu</w:t>
      </w:r>
      <w:r>
        <w:t>’</w:t>
      </w:r>
      <w:r w:rsidR="00776CEA" w:rsidRPr="00034910">
        <w:t>est-ce encore</w:t>
      </w:r>
      <w:r>
        <w:t> ?</w:t>
      </w:r>
    </w:p>
    <w:p w14:paraId="46B5017E" w14:textId="77777777" w:rsidR="00E57EC9" w:rsidRDefault="00776CEA" w:rsidP="00E57EC9">
      <w:r w:rsidRPr="00034910">
        <w:t>C</w:t>
      </w:r>
      <w:r w:rsidR="00E57EC9">
        <w:t>’</w:t>
      </w:r>
      <w:r w:rsidRPr="00034910">
        <w:t xml:space="preserve">est Jean </w:t>
      </w:r>
      <w:proofErr w:type="spellStart"/>
      <w:r w:rsidRPr="00034910">
        <w:t>Brot</w:t>
      </w:r>
      <w:proofErr w:type="spellEnd"/>
      <w:r w:rsidR="00E57EC9">
        <w:t xml:space="preserve">, </w:t>
      </w:r>
      <w:r w:rsidRPr="00034910">
        <w:t>parfaitement ingambe</w:t>
      </w:r>
      <w:r w:rsidR="00E57EC9">
        <w:t xml:space="preserve">, </w:t>
      </w:r>
      <w:r w:rsidRPr="00034910">
        <w:t>qui a quitté sa chambre et qui</w:t>
      </w:r>
      <w:r w:rsidR="00E57EC9">
        <w:t xml:space="preserve">, </w:t>
      </w:r>
      <w:r w:rsidRPr="00034910">
        <w:t>le sourire aux lèvres</w:t>
      </w:r>
      <w:r w:rsidR="00E57EC9">
        <w:t xml:space="preserve">, </w:t>
      </w:r>
      <w:r w:rsidRPr="00034910">
        <w:t xml:space="preserve">lui présente une </w:t>
      </w:r>
      <w:r w:rsidRPr="00034910">
        <w:lastRenderedPageBreak/>
        <w:t>env</w:t>
      </w:r>
      <w:r w:rsidRPr="00034910">
        <w:t>e</w:t>
      </w:r>
      <w:r w:rsidRPr="00034910">
        <w:t>loppe</w:t>
      </w:r>
      <w:r w:rsidR="00E57EC9">
        <w:t xml:space="preserve">. </w:t>
      </w:r>
      <w:r w:rsidRPr="00034910">
        <w:t>Elle y jette les yeux</w:t>
      </w:r>
      <w:r w:rsidR="00E57EC9">
        <w:t>. « </w:t>
      </w:r>
      <w:r w:rsidRPr="00034910">
        <w:t xml:space="preserve">À Miss </w:t>
      </w:r>
      <w:proofErr w:type="spellStart"/>
      <w:r w:rsidRPr="00034910">
        <w:t>Fleuriane</w:t>
      </w:r>
      <w:proofErr w:type="spellEnd"/>
      <w:r w:rsidRPr="00034910">
        <w:t xml:space="preserve"> Defrance</w:t>
      </w:r>
      <w:r w:rsidR="00E57EC9">
        <w:t>. »</w:t>
      </w:r>
      <w:r w:rsidRPr="00034910">
        <w:t xml:space="preserve"> Son cœur se met à battre avec violence</w:t>
      </w:r>
      <w:r w:rsidR="00E57EC9">
        <w:t>.</w:t>
      </w:r>
    </w:p>
    <w:p w14:paraId="0E7F0546" w14:textId="77777777" w:rsidR="00E57EC9" w:rsidRDefault="00E57EC9" w:rsidP="00E57EC9">
      <w:r>
        <w:t>— </w:t>
      </w:r>
      <w:r w:rsidR="00776CEA" w:rsidRPr="00034910">
        <w:t>C</w:t>
      </w:r>
      <w:r>
        <w:t>’</w:t>
      </w:r>
      <w:r w:rsidR="00776CEA" w:rsidRPr="00034910">
        <w:t>est de Sir Dick</w:t>
      </w:r>
      <w:r>
        <w:t xml:space="preserve">, </w:t>
      </w:r>
      <w:r w:rsidR="00776CEA" w:rsidRPr="00034910">
        <w:t>balbutie-t-elle</w:t>
      </w:r>
      <w:r>
        <w:t xml:space="preserve">, </w:t>
      </w:r>
      <w:r w:rsidR="00776CEA" w:rsidRPr="00034910">
        <w:t>tandis qu</w:t>
      </w:r>
      <w:r>
        <w:t>’</w:t>
      </w:r>
      <w:r w:rsidR="00776CEA" w:rsidRPr="00034910">
        <w:t>une rougeur ardente envahit son visage</w:t>
      </w:r>
      <w:r>
        <w:t>.</w:t>
      </w:r>
    </w:p>
    <w:p w14:paraId="478C8E6D" w14:textId="77777777" w:rsidR="00E57EC9" w:rsidRDefault="00776CEA" w:rsidP="00E57EC9">
      <w:r w:rsidRPr="00034910">
        <w:t>Elle demande encore</w:t>
      </w:r>
      <w:r w:rsidR="00E57EC9">
        <w:t> :</w:t>
      </w:r>
    </w:p>
    <w:p w14:paraId="2F337C3B" w14:textId="77777777" w:rsidR="00E57EC9" w:rsidRDefault="00E57EC9" w:rsidP="00E57EC9">
      <w:r>
        <w:t>— </w:t>
      </w:r>
      <w:r w:rsidR="00776CEA" w:rsidRPr="00034910">
        <w:t>Vous l</w:t>
      </w:r>
      <w:r>
        <w:t>’</w:t>
      </w:r>
      <w:r w:rsidR="00776CEA" w:rsidRPr="00034910">
        <w:t>avez vu</w:t>
      </w:r>
      <w:r>
        <w:t> ?</w:t>
      </w:r>
    </w:p>
    <w:p w14:paraId="3CE41E62" w14:textId="77777777" w:rsidR="00E57EC9" w:rsidRDefault="00E57EC9" w:rsidP="00E57EC9">
      <w:r>
        <w:t>— </w:t>
      </w:r>
      <w:r w:rsidR="00776CEA" w:rsidRPr="00034910">
        <w:t>Non</w:t>
      </w:r>
      <w:r>
        <w:t xml:space="preserve">, </w:t>
      </w:r>
      <w:r w:rsidR="00776CEA" w:rsidRPr="00034910">
        <w:t>répond le gamin</w:t>
      </w:r>
      <w:r>
        <w:t xml:space="preserve">, </w:t>
      </w:r>
      <w:r w:rsidR="00776CEA" w:rsidRPr="00034910">
        <w:t>un ordre écrit m</w:t>
      </w:r>
      <w:r>
        <w:t>’</w:t>
      </w:r>
      <w:r w:rsidR="00776CEA" w:rsidRPr="00034910">
        <w:t>est arrivé</w:t>
      </w:r>
      <w:r>
        <w:t xml:space="preserve">, </w:t>
      </w:r>
      <w:r w:rsidR="00776CEA" w:rsidRPr="00034910">
        <w:t>il y a une heure</w:t>
      </w:r>
      <w:r>
        <w:t xml:space="preserve">, </w:t>
      </w:r>
      <w:r w:rsidR="00776CEA" w:rsidRPr="00034910">
        <w:t xml:space="preserve">à bord de la </w:t>
      </w:r>
      <w:r w:rsidR="00776CEA" w:rsidRPr="00034910">
        <w:rPr>
          <w:i/>
          <w:iCs/>
        </w:rPr>
        <w:t>Touraine</w:t>
      </w:r>
      <w:r>
        <w:rPr>
          <w:i/>
          <w:iCs/>
        </w:rPr>
        <w:t xml:space="preserve">. </w:t>
      </w:r>
      <w:r w:rsidR="00776CEA" w:rsidRPr="00034910">
        <w:t>J</w:t>
      </w:r>
      <w:r>
        <w:t>’</w:t>
      </w:r>
      <w:r w:rsidR="00776CEA" w:rsidRPr="00034910">
        <w:t>ai obéi</w:t>
      </w:r>
      <w:r>
        <w:t xml:space="preserve">. </w:t>
      </w:r>
      <w:r w:rsidR="00776CEA" w:rsidRPr="00034910">
        <w:t>Je ne sais rien de plus</w:t>
      </w:r>
      <w:r>
        <w:t>.</w:t>
      </w:r>
    </w:p>
    <w:p w14:paraId="2479E1F3" w14:textId="77777777" w:rsidR="00E57EC9" w:rsidRDefault="00776CEA" w:rsidP="00E57EC9">
      <w:proofErr w:type="spellStart"/>
      <w:r w:rsidRPr="00034910">
        <w:t>Fleuriane</w:t>
      </w:r>
      <w:proofErr w:type="spellEnd"/>
      <w:r w:rsidRPr="00034910">
        <w:t xml:space="preserve"> ouvre la lettre</w:t>
      </w:r>
      <w:r w:rsidR="00E57EC9">
        <w:t xml:space="preserve">. </w:t>
      </w:r>
      <w:r w:rsidRPr="00034910">
        <w:t>Sa main tremble en déchirant l</w:t>
      </w:r>
      <w:r w:rsidR="00E57EC9">
        <w:t>’</w:t>
      </w:r>
      <w:r w:rsidRPr="00034910">
        <w:t>enveloppe</w:t>
      </w:r>
      <w:r w:rsidR="00E57EC9">
        <w:t xml:space="preserve">. </w:t>
      </w:r>
      <w:r w:rsidRPr="00034910">
        <w:t>Un étonnement intense fige ses traits</w:t>
      </w:r>
      <w:r w:rsidR="00E57EC9">
        <w:t xml:space="preserve">. </w:t>
      </w:r>
      <w:r w:rsidRPr="00034910">
        <w:t>La missive est ainsi conçue</w:t>
      </w:r>
      <w:r w:rsidR="00E57EC9">
        <w:t> :</w:t>
      </w:r>
    </w:p>
    <w:p w14:paraId="48BE3A81" w14:textId="77777777" w:rsidR="00E57EC9" w:rsidRDefault="00E57EC9" w:rsidP="00E57EC9">
      <w:r>
        <w:t>« </w:t>
      </w:r>
      <w:r w:rsidR="00776CEA" w:rsidRPr="00034910">
        <w:t>Ne vous inquiétez pas en apprenant que</w:t>
      </w:r>
      <w:r>
        <w:t xml:space="preserve">, </w:t>
      </w:r>
      <w:r w:rsidR="00776CEA" w:rsidRPr="00034910">
        <w:t>sur démarches de Larmette</w:t>
      </w:r>
      <w:r>
        <w:t xml:space="preserve">, </w:t>
      </w:r>
      <w:r w:rsidR="00776CEA" w:rsidRPr="00034910">
        <w:t>je suis chargé d</w:t>
      </w:r>
      <w:r>
        <w:t>’</w:t>
      </w:r>
      <w:r w:rsidR="00776CEA" w:rsidRPr="00034910">
        <w:t>une enquête par la police new-yorkaise</w:t>
      </w:r>
      <w:r>
        <w:t xml:space="preserve">. </w:t>
      </w:r>
      <w:r w:rsidR="00776CEA" w:rsidRPr="00034910">
        <w:t>Je ne considère comme importante que celle qui a pour but de vous protéger</w:t>
      </w:r>
      <w:r>
        <w:t>.</w:t>
      </w:r>
    </w:p>
    <w:p w14:paraId="0F531CA7" w14:textId="77777777" w:rsidR="00E57EC9" w:rsidRDefault="00E57EC9" w:rsidP="00E57EC9">
      <w:r>
        <w:t>« </w:t>
      </w:r>
      <w:r w:rsidR="00776CEA" w:rsidRPr="00034910">
        <w:t>Ce soir même</w:t>
      </w:r>
      <w:r>
        <w:t xml:space="preserve">, </w:t>
      </w:r>
      <w:proofErr w:type="spellStart"/>
      <w:r w:rsidR="00776CEA" w:rsidRPr="00034910">
        <w:t>Natson</w:t>
      </w:r>
      <w:proofErr w:type="spellEnd"/>
      <w:r>
        <w:t xml:space="preserve">, </w:t>
      </w:r>
      <w:r w:rsidR="00776CEA" w:rsidRPr="00034910">
        <w:t>wattman</w:t>
      </w:r>
      <w:r>
        <w:t xml:space="preserve">, </w:t>
      </w:r>
      <w:r w:rsidR="00776CEA" w:rsidRPr="00034910">
        <w:t>se présentera de ma part</w:t>
      </w:r>
      <w:r>
        <w:t>.</w:t>
      </w:r>
    </w:p>
    <w:p w14:paraId="5CBF838A" w14:textId="77777777" w:rsidR="00E57EC9" w:rsidRDefault="00E57EC9" w:rsidP="00E57EC9">
      <w:r>
        <w:t>« </w:t>
      </w:r>
      <w:r w:rsidR="00776CEA" w:rsidRPr="00034910">
        <w:t>Acceptez-le de suite</w:t>
      </w:r>
      <w:r>
        <w:t xml:space="preserve">… </w:t>
      </w:r>
      <w:r w:rsidR="00776CEA" w:rsidRPr="00034910">
        <w:t>Il vous demandera à quand le d</w:t>
      </w:r>
      <w:r w:rsidR="00776CEA" w:rsidRPr="00034910">
        <w:t>é</w:t>
      </w:r>
      <w:r w:rsidR="00776CEA" w:rsidRPr="00034910">
        <w:t>part</w:t>
      </w:r>
      <w:r>
        <w:t xml:space="preserve">. </w:t>
      </w:r>
      <w:r w:rsidR="00776CEA" w:rsidRPr="00034910">
        <w:t>Vous lui répondrez</w:t>
      </w:r>
      <w:r>
        <w:t xml:space="preserve"> : </w:t>
      </w:r>
      <w:r w:rsidR="00776CEA" w:rsidRPr="00034910">
        <w:t>Demain</w:t>
      </w:r>
      <w:r>
        <w:t xml:space="preserve">, </w:t>
      </w:r>
      <w:r w:rsidR="00776CEA" w:rsidRPr="00034910">
        <w:t>après le débarquement de l</w:t>
      </w:r>
      <w:r>
        <w:t>’</w:t>
      </w:r>
      <w:r w:rsidR="00776CEA" w:rsidRPr="00034910">
        <w:t>automobile et les formalités de douane accomplies</w:t>
      </w:r>
      <w:r>
        <w:t>.</w:t>
      </w:r>
    </w:p>
    <w:p w14:paraId="642B975F" w14:textId="77777777" w:rsidR="00E57EC9" w:rsidRDefault="00E57EC9" w:rsidP="00E57EC9">
      <w:r>
        <w:t>« </w:t>
      </w:r>
      <w:r w:rsidR="00776CEA" w:rsidRPr="00034910">
        <w:rPr>
          <w:i/>
          <w:iCs/>
        </w:rPr>
        <w:t>N</w:t>
      </w:r>
      <w:r>
        <w:rPr>
          <w:i/>
          <w:iCs/>
        </w:rPr>
        <w:t>’</w:t>
      </w:r>
      <w:r w:rsidR="00776CEA" w:rsidRPr="00034910">
        <w:rPr>
          <w:i/>
          <w:iCs/>
        </w:rPr>
        <w:t>ayez en lui aucune confiance amicale</w:t>
      </w:r>
      <w:r>
        <w:rPr>
          <w:i/>
          <w:iCs/>
        </w:rPr>
        <w:t xml:space="preserve">. </w:t>
      </w:r>
      <w:r w:rsidR="00776CEA" w:rsidRPr="00034910">
        <w:t>C</w:t>
      </w:r>
      <w:r>
        <w:t>’</w:t>
      </w:r>
      <w:r w:rsidR="00776CEA" w:rsidRPr="00034910">
        <w:t>est un homme de Larmette</w:t>
      </w:r>
      <w:r>
        <w:t xml:space="preserve">. </w:t>
      </w:r>
      <w:r w:rsidR="00776CEA" w:rsidRPr="00034910">
        <w:t>Il importe de rendre à celui-ci la sécurité</w:t>
      </w:r>
      <w:r>
        <w:t>.</w:t>
      </w:r>
    </w:p>
    <w:p w14:paraId="78AD270F" w14:textId="603B5AAE" w:rsidR="00E57EC9" w:rsidRDefault="00E57EC9" w:rsidP="00E57EC9">
      <w:r>
        <w:t>« </w:t>
      </w:r>
      <w:r w:rsidR="00776CEA" w:rsidRPr="00034910">
        <w:t>N</w:t>
      </w:r>
      <w:r>
        <w:t>’</w:t>
      </w:r>
      <w:r w:rsidR="00776CEA" w:rsidRPr="00034910">
        <w:t xml:space="preserve">ayez aucune crainte de rencontrer </w:t>
      </w:r>
      <w:r>
        <w:t>M. </w:t>
      </w:r>
      <w:r w:rsidR="00776CEA" w:rsidRPr="00034910">
        <w:t>Defrance</w:t>
      </w:r>
      <w:r>
        <w:t xml:space="preserve">, </w:t>
      </w:r>
      <w:r w:rsidR="00776CEA" w:rsidRPr="00034910">
        <w:t>votre père</w:t>
      </w:r>
      <w:r>
        <w:t xml:space="preserve">. </w:t>
      </w:r>
      <w:r w:rsidR="00776CEA" w:rsidRPr="00034910">
        <w:t>J</w:t>
      </w:r>
      <w:r>
        <w:t>’</w:t>
      </w:r>
      <w:r w:rsidR="00776CEA" w:rsidRPr="00034910">
        <w:t>ai assuré sa non-présence sur votre route</w:t>
      </w:r>
      <w:r>
        <w:t>.</w:t>
      </w:r>
    </w:p>
    <w:p w14:paraId="62805223" w14:textId="77777777" w:rsidR="00E57EC9" w:rsidRDefault="00E57EC9" w:rsidP="00E57EC9">
      <w:r>
        <w:lastRenderedPageBreak/>
        <w:t>« </w:t>
      </w:r>
      <w:r w:rsidR="00776CEA" w:rsidRPr="00034910">
        <w:t>Vous me reverrez à San-Francisco</w:t>
      </w:r>
      <w:r>
        <w:t xml:space="preserve">. </w:t>
      </w:r>
      <w:r w:rsidR="00776CEA" w:rsidRPr="00034910">
        <w:t>Mais soyez assurée que</w:t>
      </w:r>
      <w:r>
        <w:t xml:space="preserve">, </w:t>
      </w:r>
      <w:r w:rsidR="00776CEA" w:rsidRPr="00034910">
        <w:t>pendant le parcours</w:t>
      </w:r>
      <w:r>
        <w:t xml:space="preserve">, </w:t>
      </w:r>
      <w:r w:rsidR="00776CEA" w:rsidRPr="00034910">
        <w:t>mes yeux seront sans cesse sur vous</w:t>
      </w:r>
      <w:r>
        <w:t>.</w:t>
      </w:r>
    </w:p>
    <w:p w14:paraId="63413FBA" w14:textId="77777777" w:rsidR="00E57EC9" w:rsidRDefault="00E57EC9" w:rsidP="00E57EC9">
      <w:r>
        <w:t>« </w:t>
      </w:r>
      <w:r w:rsidR="00776CEA" w:rsidRPr="00034910">
        <w:t>Considérez</w:t>
      </w:r>
      <w:r>
        <w:t xml:space="preserve">, </w:t>
      </w:r>
      <w:r w:rsidR="00776CEA" w:rsidRPr="00034910">
        <w:t>je prie</w:t>
      </w:r>
      <w:r>
        <w:t xml:space="preserve">, </w:t>
      </w:r>
      <w:r w:rsidR="00776CEA" w:rsidRPr="00034910">
        <w:t xml:space="preserve">Jean </w:t>
      </w:r>
      <w:proofErr w:type="spellStart"/>
      <w:r w:rsidR="00776CEA" w:rsidRPr="00034910">
        <w:t>Brot</w:t>
      </w:r>
      <w:proofErr w:type="spellEnd"/>
      <w:r w:rsidR="00776CEA" w:rsidRPr="00034910">
        <w:t xml:space="preserve"> comme mon représentant</w:t>
      </w:r>
      <w:r>
        <w:t xml:space="preserve">. </w:t>
      </w:r>
      <w:r w:rsidR="00776CEA" w:rsidRPr="00034910">
        <w:t>Nous vaincrons</w:t>
      </w:r>
      <w:r>
        <w:t xml:space="preserve">, </w:t>
      </w:r>
      <w:r w:rsidR="00776CEA" w:rsidRPr="00034910">
        <w:t>je le veux</w:t>
      </w:r>
      <w:r>
        <w:t xml:space="preserve">. </w:t>
      </w:r>
      <w:r w:rsidR="00776CEA" w:rsidRPr="00034910">
        <w:t>Détruisez ce papier aussitôt après avoir lu</w:t>
      </w:r>
      <w:r>
        <w:t>.</w:t>
      </w:r>
    </w:p>
    <w:p w14:paraId="2387C6DD" w14:textId="77777777" w:rsidR="00E57EC9" w:rsidRDefault="00E57EC9" w:rsidP="00E57EC9">
      <w:pPr>
        <w:jc w:val="right"/>
      </w:pPr>
      <w:r>
        <w:t>« </w:t>
      </w:r>
      <w:r w:rsidR="00722AF3" w:rsidRPr="00E57EC9">
        <w:t>Vôtre vraiment</w:t>
      </w:r>
      <w:r>
        <w:t>.</w:t>
      </w:r>
    </w:p>
    <w:p w14:paraId="59A9F317" w14:textId="5936B9EE" w:rsidR="00E57EC9" w:rsidRDefault="00776CEA" w:rsidP="00E57EC9">
      <w:pPr>
        <w:jc w:val="right"/>
      </w:pPr>
      <w:r w:rsidRPr="00E57EC9">
        <w:rPr>
          <w:szCs w:val="32"/>
        </w:rPr>
        <w:t xml:space="preserve">DICK </w:t>
      </w:r>
      <w:proofErr w:type="spellStart"/>
      <w:r w:rsidRPr="00E57EC9">
        <w:rPr>
          <w:szCs w:val="32"/>
        </w:rPr>
        <w:t>FANN</w:t>
      </w:r>
      <w:proofErr w:type="spellEnd"/>
      <w:r w:rsidR="00E57EC9">
        <w:rPr>
          <w:szCs w:val="32"/>
        </w:rPr>
        <w:t>. »</w:t>
      </w:r>
    </w:p>
    <w:p w14:paraId="286EC18B" w14:textId="77777777" w:rsidR="00E57EC9" w:rsidRDefault="00776CEA" w:rsidP="00E57EC9">
      <w:r w:rsidRPr="00034910">
        <w:t>Les lignes dansaient devant ses regards qu</w:t>
      </w:r>
      <w:r w:rsidR="00E57EC9">
        <w:t>’</w:t>
      </w:r>
      <w:r w:rsidRPr="00034910">
        <w:t>embuait un brouillard humide</w:t>
      </w:r>
      <w:r w:rsidR="00E57EC9">
        <w:t xml:space="preserve">. </w:t>
      </w:r>
      <w:r w:rsidRPr="00034910">
        <w:t>Le luxe de précautions du détective</w:t>
      </w:r>
      <w:r w:rsidR="00E57EC9">
        <w:t xml:space="preserve">, </w:t>
      </w:r>
      <w:r w:rsidRPr="00034910">
        <w:t>ses phrases précises mais n</w:t>
      </w:r>
      <w:r w:rsidR="00E57EC9">
        <w:t>’</w:t>
      </w:r>
      <w:r w:rsidRPr="00034910">
        <w:t>expliquant rien</w:t>
      </w:r>
      <w:r w:rsidR="00E57EC9">
        <w:t xml:space="preserve">, </w:t>
      </w:r>
      <w:r w:rsidRPr="00034910">
        <w:t>lui donnaient la sens</w:t>
      </w:r>
      <w:r w:rsidRPr="00034910">
        <w:t>a</w:t>
      </w:r>
      <w:r w:rsidRPr="00034910">
        <w:t>tion aiguë d</w:t>
      </w:r>
      <w:r w:rsidR="00E57EC9">
        <w:t>’</w:t>
      </w:r>
      <w:r w:rsidRPr="00034910">
        <w:t>un danger formidable qu</w:t>
      </w:r>
      <w:r w:rsidR="00E57EC9">
        <w:t>’</w:t>
      </w:r>
      <w:r w:rsidRPr="00034910">
        <w:t>il prétendait combattre seul</w:t>
      </w:r>
      <w:r w:rsidR="00E57EC9">
        <w:t>.</w:t>
      </w:r>
    </w:p>
    <w:p w14:paraId="7588D759" w14:textId="77777777" w:rsidR="00E57EC9" w:rsidRDefault="00776CEA" w:rsidP="00E57EC9">
      <w:r w:rsidRPr="00034910">
        <w:t>Une reconnaissance éperdue grandissait en elle</w:t>
      </w:r>
      <w:r w:rsidR="00E57EC9">
        <w:t xml:space="preserve">. </w:t>
      </w:r>
      <w:r w:rsidRPr="00034910">
        <w:t>Il avait tout prévu pour la rassurer</w:t>
      </w:r>
      <w:r w:rsidR="00E57EC9">
        <w:t xml:space="preserve">, </w:t>
      </w:r>
      <w:r w:rsidRPr="00034910">
        <w:t>même de rendre impossible une rencontre avec son père</w:t>
      </w:r>
      <w:r w:rsidR="00E57EC9">
        <w:t>.</w:t>
      </w:r>
    </w:p>
    <w:p w14:paraId="114F8CCD" w14:textId="77777777" w:rsidR="00E57EC9" w:rsidRDefault="00776CEA" w:rsidP="00E57EC9">
      <w:r w:rsidRPr="00034910">
        <w:t>La voix du gamin la rappela à elle-même</w:t>
      </w:r>
      <w:r w:rsidR="00E57EC9">
        <w:t> :</w:t>
      </w:r>
    </w:p>
    <w:p w14:paraId="31792926" w14:textId="77777777" w:rsidR="00E57EC9" w:rsidRDefault="00E57EC9" w:rsidP="00E57EC9">
      <w:r>
        <w:t>— </w:t>
      </w:r>
      <w:r w:rsidR="00776CEA" w:rsidRPr="00034910">
        <w:t>Mademoiselle</w:t>
      </w:r>
      <w:r>
        <w:t> !</w:t>
      </w:r>
    </w:p>
    <w:p w14:paraId="12D927E7" w14:textId="77777777" w:rsidR="00E57EC9" w:rsidRDefault="00776CEA" w:rsidP="00E57EC9">
      <w:r w:rsidRPr="00034910">
        <w:t>Elle regarda</w:t>
      </w:r>
      <w:r w:rsidR="00E57EC9">
        <w:t xml:space="preserve">, </w:t>
      </w:r>
      <w:r w:rsidRPr="00034910">
        <w:t>vit le petit debout à côté de son fauteuil</w:t>
      </w:r>
      <w:r w:rsidR="00E57EC9">
        <w:t xml:space="preserve">. </w:t>
      </w:r>
      <w:r w:rsidRPr="00034910">
        <w:t>La main de l</w:t>
      </w:r>
      <w:r w:rsidR="00E57EC9">
        <w:t>’</w:t>
      </w:r>
      <w:r w:rsidRPr="00034910">
        <w:t xml:space="preserve">enfant désignait la lettre que </w:t>
      </w:r>
      <w:proofErr w:type="spellStart"/>
      <w:r w:rsidRPr="00034910">
        <w:t>Fleuriane</w:t>
      </w:r>
      <w:proofErr w:type="spellEnd"/>
      <w:r w:rsidRPr="00034910">
        <w:t xml:space="preserve"> tenait toujours entre ses doigts</w:t>
      </w:r>
      <w:r w:rsidR="00E57EC9">
        <w:t>.</w:t>
      </w:r>
    </w:p>
    <w:p w14:paraId="39B99390" w14:textId="77777777" w:rsidR="00E57EC9" w:rsidRDefault="00E57EC9" w:rsidP="00E57EC9">
      <w:r>
        <w:t>— </w:t>
      </w:r>
      <w:r w:rsidR="00776CEA" w:rsidRPr="00034910">
        <w:t>Détruire</w:t>
      </w:r>
      <w:r>
        <w:t> ?</w:t>
      </w:r>
    </w:p>
    <w:p w14:paraId="106C95A6" w14:textId="77777777" w:rsidR="00E57EC9" w:rsidRDefault="00776CEA" w:rsidP="00E57EC9">
      <w:r w:rsidRPr="00034910">
        <w:t>Elle fit oui de la tête</w:t>
      </w:r>
      <w:r w:rsidR="00E57EC9">
        <w:t xml:space="preserve">, </w:t>
      </w:r>
      <w:r w:rsidRPr="00034910">
        <w:t>incapable de prononcer une parole</w:t>
      </w:r>
      <w:r w:rsidR="00E57EC9">
        <w:t>.</w:t>
      </w:r>
    </w:p>
    <w:p w14:paraId="49072A3F" w14:textId="77777777" w:rsidR="00E57EC9" w:rsidRDefault="00776CEA" w:rsidP="00E57EC9">
      <w:r w:rsidRPr="00034910">
        <w:t>Et Jean frotta une allumette</w:t>
      </w:r>
      <w:r w:rsidR="00E57EC9">
        <w:t xml:space="preserve">. </w:t>
      </w:r>
      <w:r w:rsidRPr="00034910">
        <w:t>La jeune fille approcha le p</w:t>
      </w:r>
      <w:r w:rsidRPr="00034910">
        <w:t>a</w:t>
      </w:r>
      <w:r w:rsidRPr="00034910">
        <w:t>pier de la flamme dansante</w:t>
      </w:r>
      <w:r w:rsidR="00E57EC9">
        <w:t xml:space="preserve">. </w:t>
      </w:r>
      <w:r w:rsidRPr="00034910">
        <w:t>Il y eut un grésillement</w:t>
      </w:r>
      <w:r w:rsidR="00E57EC9">
        <w:t xml:space="preserve">, </w:t>
      </w:r>
      <w:r w:rsidRPr="00034910">
        <w:t>une langue de feu monta</w:t>
      </w:r>
      <w:r w:rsidR="00E57EC9">
        <w:t xml:space="preserve"> ; </w:t>
      </w:r>
      <w:r w:rsidRPr="00034910">
        <w:t>la missive noircit</w:t>
      </w:r>
      <w:r w:rsidR="00E57EC9">
        <w:t xml:space="preserve">, </w:t>
      </w:r>
      <w:r w:rsidRPr="00034910">
        <w:t>se recroquevilla</w:t>
      </w:r>
      <w:r w:rsidR="00E57EC9">
        <w:t xml:space="preserve">, </w:t>
      </w:r>
      <w:r w:rsidRPr="00034910">
        <w:t>laissant se</w:t>
      </w:r>
      <w:r w:rsidRPr="00034910">
        <w:t>u</w:t>
      </w:r>
      <w:r w:rsidRPr="00034910">
        <w:t xml:space="preserve">lement sur le marbre de la cheminée une boulette </w:t>
      </w:r>
      <w:r w:rsidRPr="00034910">
        <w:lastRenderedPageBreak/>
        <w:t>charbonneuse que le souffle du petit Parisien dispersa en impalpables fra</w:t>
      </w:r>
      <w:r w:rsidRPr="00034910">
        <w:t>g</w:t>
      </w:r>
      <w:r w:rsidRPr="00034910">
        <w:t>ments dans la cheminée</w:t>
      </w:r>
      <w:r w:rsidR="00E57EC9">
        <w:t>.</w:t>
      </w:r>
    </w:p>
    <w:p w14:paraId="37F96C14" w14:textId="77777777" w:rsidR="00E57EC9" w:rsidRDefault="00776CEA" w:rsidP="00E57EC9">
      <w:r w:rsidRPr="00034910">
        <w:t xml:space="preserve">Et deux larmes brûlantes roulèrent sur les joues de </w:t>
      </w:r>
      <w:proofErr w:type="spellStart"/>
      <w:r w:rsidRPr="00034910">
        <w:t>Fle</w:t>
      </w:r>
      <w:r w:rsidRPr="00034910">
        <w:t>u</w:t>
      </w:r>
      <w:r w:rsidRPr="00034910">
        <w:t>riane</w:t>
      </w:r>
      <w:proofErr w:type="spellEnd"/>
      <w:r w:rsidR="00E57EC9">
        <w:t xml:space="preserve">. </w:t>
      </w:r>
      <w:r w:rsidRPr="00034910">
        <w:t>Pourquoi ces pleurs</w:t>
      </w:r>
      <w:r w:rsidR="00E57EC9">
        <w:t xml:space="preserve"> ? </w:t>
      </w:r>
      <w:r w:rsidRPr="00034910">
        <w:t>Elle n</w:t>
      </w:r>
      <w:r w:rsidR="00E57EC9">
        <w:t>’</w:t>
      </w:r>
      <w:r w:rsidRPr="00034910">
        <w:t>eût su les expliquer</w:t>
      </w:r>
      <w:r w:rsidR="00E57EC9">
        <w:t xml:space="preserve">. </w:t>
      </w:r>
      <w:r w:rsidRPr="00034910">
        <w:t>Pou</w:t>
      </w:r>
      <w:r w:rsidRPr="00034910">
        <w:t>r</w:t>
      </w:r>
      <w:r w:rsidRPr="00034910">
        <w:t>tant</w:t>
      </w:r>
      <w:r w:rsidR="00E57EC9">
        <w:t xml:space="preserve">, </w:t>
      </w:r>
      <w:r w:rsidRPr="00034910">
        <w:t>son cœur était triste</w:t>
      </w:r>
      <w:r w:rsidR="00E57EC9">
        <w:t xml:space="preserve">, </w:t>
      </w:r>
      <w:r w:rsidRPr="00034910">
        <w:t>triste à mourir</w:t>
      </w:r>
      <w:r w:rsidR="00E57EC9">
        <w:t>.</w:t>
      </w:r>
    </w:p>
    <w:p w14:paraId="35B098C0" w14:textId="5E6E04CB" w:rsidR="00E57EC9" w:rsidRDefault="00722AF3" w:rsidP="000D5DEC">
      <w:pPr>
        <w:pStyle w:val="Etoile"/>
      </w:pPr>
      <w:r w:rsidRPr="00E57EC9">
        <w:t>*</w:t>
      </w:r>
      <w:r w:rsidR="000D5DEC">
        <w:t xml:space="preserve"> </w:t>
      </w:r>
      <w:r w:rsidRPr="00E57EC9">
        <w:t>* *</w:t>
      </w:r>
    </w:p>
    <w:p w14:paraId="75BA1D0E" w14:textId="77777777" w:rsidR="00E57EC9" w:rsidRDefault="00776CEA" w:rsidP="00E57EC9">
      <w:r w:rsidRPr="00034910">
        <w:t xml:space="preserve">Dick </w:t>
      </w:r>
      <w:proofErr w:type="spellStart"/>
      <w:r w:rsidRPr="00034910">
        <w:t>Fann</w:t>
      </w:r>
      <w:proofErr w:type="spellEnd"/>
      <w:r w:rsidRPr="00034910">
        <w:t xml:space="preserve"> avait voulu qu</w:t>
      </w:r>
      <w:r w:rsidR="00E57EC9">
        <w:t>’</w:t>
      </w:r>
      <w:r w:rsidRPr="00034910">
        <w:t>au moins durant la traversée du continent américain</w:t>
      </w:r>
      <w:r w:rsidR="00E57EC9">
        <w:t xml:space="preserve">, </w:t>
      </w:r>
      <w:r w:rsidRPr="00034910">
        <w:t>la voyageuse n</w:t>
      </w:r>
      <w:r w:rsidR="00E57EC9">
        <w:t>’</w:t>
      </w:r>
      <w:r w:rsidRPr="00034910">
        <w:t>eût à redouter que les él</w:t>
      </w:r>
      <w:r w:rsidRPr="00034910">
        <w:t>é</w:t>
      </w:r>
      <w:r w:rsidRPr="00034910">
        <w:t>ments et les fatigues de la route</w:t>
      </w:r>
      <w:r w:rsidR="00E57EC9">
        <w:t xml:space="preserve">. </w:t>
      </w:r>
      <w:r w:rsidRPr="00034910">
        <w:t>Profitant de l</w:t>
      </w:r>
      <w:r w:rsidR="00E57EC9">
        <w:t>’</w:t>
      </w:r>
      <w:r w:rsidRPr="00034910">
        <w:t>ovation inatte</w:t>
      </w:r>
      <w:r w:rsidRPr="00034910">
        <w:t>n</w:t>
      </w:r>
      <w:r w:rsidRPr="00034910">
        <w:t>due des cercles automobiles de New-York</w:t>
      </w:r>
      <w:r w:rsidR="00E57EC9">
        <w:t xml:space="preserve">, </w:t>
      </w:r>
      <w:r w:rsidRPr="00034910">
        <w:t>ovation qui</w:t>
      </w:r>
      <w:r w:rsidR="00E57EC9">
        <w:t xml:space="preserve">, </w:t>
      </w:r>
      <w:r w:rsidRPr="00034910">
        <w:t>empr</w:t>
      </w:r>
      <w:r w:rsidRPr="00034910">
        <w:t>i</w:t>
      </w:r>
      <w:r w:rsidRPr="00034910">
        <w:t>sonnant ses adversaires</w:t>
      </w:r>
      <w:r w:rsidR="00E57EC9">
        <w:t xml:space="preserve">, </w:t>
      </w:r>
      <w:r w:rsidRPr="00034910">
        <w:t>lui laissait ses coudées franches</w:t>
      </w:r>
      <w:r w:rsidR="00E57EC9">
        <w:t xml:space="preserve">, </w:t>
      </w:r>
      <w:r w:rsidRPr="00034910">
        <w:t>il s</w:t>
      </w:r>
      <w:r w:rsidR="00E57EC9">
        <w:t>’</w:t>
      </w:r>
      <w:r w:rsidRPr="00034910">
        <w:t>était prestement perdu dans la foule des oisifs</w:t>
      </w:r>
      <w:r w:rsidR="00E57EC9">
        <w:t xml:space="preserve">, </w:t>
      </w:r>
      <w:r w:rsidRPr="00034910">
        <w:t>des badauds</w:t>
      </w:r>
      <w:r w:rsidR="00E57EC9">
        <w:t xml:space="preserve">, </w:t>
      </w:r>
      <w:r w:rsidRPr="00034910">
        <w:t>des curieux</w:t>
      </w:r>
      <w:r w:rsidR="00E57EC9">
        <w:t xml:space="preserve">, </w:t>
      </w:r>
      <w:r w:rsidRPr="00034910">
        <w:t>accourus au bruit</w:t>
      </w:r>
      <w:r w:rsidR="00E57EC9">
        <w:t>.</w:t>
      </w:r>
    </w:p>
    <w:p w14:paraId="25BA0F4E" w14:textId="77777777" w:rsidR="00E57EC9" w:rsidRDefault="00776CEA" w:rsidP="00E57EC9">
      <w:r w:rsidRPr="00034910">
        <w:t>Il marchait vite</w:t>
      </w:r>
      <w:r w:rsidR="00E57EC9">
        <w:t xml:space="preserve">, </w:t>
      </w:r>
      <w:r w:rsidRPr="00034910">
        <w:t>l</w:t>
      </w:r>
      <w:r w:rsidR="00E57EC9">
        <w:t>’</w:t>
      </w:r>
      <w:r w:rsidRPr="00034910">
        <w:t>œil aux aguets</w:t>
      </w:r>
      <w:r w:rsidR="00E57EC9">
        <w:t xml:space="preserve">, </w:t>
      </w:r>
      <w:r w:rsidRPr="00034910">
        <w:t>mais son regard inquis</w:t>
      </w:r>
      <w:r w:rsidRPr="00034910">
        <w:t>i</w:t>
      </w:r>
      <w:r w:rsidRPr="00034910">
        <w:t>teur ne rencontra aucune figure qui pût donner prise au sou</w:t>
      </w:r>
      <w:r w:rsidRPr="00034910">
        <w:t>p</w:t>
      </w:r>
      <w:r w:rsidRPr="00034910">
        <w:t>çon</w:t>
      </w:r>
      <w:r w:rsidR="00E57EC9">
        <w:t>.</w:t>
      </w:r>
    </w:p>
    <w:p w14:paraId="42E7CCF0" w14:textId="77777777" w:rsidR="00E57EC9" w:rsidRDefault="00776CEA" w:rsidP="00E57EC9">
      <w:r w:rsidRPr="00034910">
        <w:t>Gentlemen</w:t>
      </w:r>
      <w:r w:rsidR="00E57EC9">
        <w:t xml:space="preserve">, </w:t>
      </w:r>
      <w:r w:rsidRPr="00034910">
        <w:t>ouvriers</w:t>
      </w:r>
      <w:r w:rsidR="00E57EC9">
        <w:t xml:space="preserve">, </w:t>
      </w:r>
      <w:r w:rsidRPr="00034910">
        <w:t>ladies</w:t>
      </w:r>
      <w:r w:rsidR="00E57EC9">
        <w:t xml:space="preserve">, </w:t>
      </w:r>
      <w:r w:rsidRPr="00034910">
        <w:t>enfants</w:t>
      </w:r>
      <w:r w:rsidR="00E57EC9">
        <w:t xml:space="preserve">, </w:t>
      </w:r>
      <w:r w:rsidRPr="00034910">
        <w:t>tous ne manifestaient qu</w:t>
      </w:r>
      <w:r w:rsidR="00E57EC9">
        <w:t>’</w:t>
      </w:r>
      <w:r w:rsidRPr="00034910">
        <w:t>une pensée</w:t>
      </w:r>
      <w:r w:rsidR="00E57EC9">
        <w:t xml:space="preserve">, </w:t>
      </w:r>
      <w:r w:rsidRPr="00034910">
        <w:t>tous proféraient un seul cri</w:t>
      </w:r>
      <w:r w:rsidR="00E57EC9">
        <w:t> :</w:t>
      </w:r>
    </w:p>
    <w:p w14:paraId="15B91642" w14:textId="77777777" w:rsidR="00E57EC9" w:rsidRDefault="00E57EC9" w:rsidP="00E57EC9">
      <w:r>
        <w:t>— </w:t>
      </w:r>
      <w:r w:rsidR="00776CEA" w:rsidRPr="00034910">
        <w:t>Hip</w:t>
      </w:r>
      <w:r>
        <w:t xml:space="preserve"> ! </w:t>
      </w:r>
      <w:r w:rsidR="00776CEA" w:rsidRPr="00034910">
        <w:t>Hip</w:t>
      </w:r>
      <w:r>
        <w:t xml:space="preserve"> ! </w:t>
      </w:r>
      <w:r w:rsidR="00776CEA" w:rsidRPr="00034910">
        <w:t>Hurrah</w:t>
      </w:r>
      <w:r>
        <w:t> !</w:t>
      </w:r>
    </w:p>
    <w:p w14:paraId="68FA2412" w14:textId="77777777" w:rsidR="00E57EC9" w:rsidRDefault="00776CEA" w:rsidP="00E57EC9">
      <w:r w:rsidRPr="00034910">
        <w:t>Et cependant</w:t>
      </w:r>
      <w:r w:rsidR="00E57EC9">
        <w:t xml:space="preserve">, </w:t>
      </w:r>
      <w:r w:rsidRPr="00034910">
        <w:t>au bout de cent pas</w:t>
      </w:r>
      <w:r w:rsidR="00E57EC9">
        <w:t xml:space="preserve">, </w:t>
      </w:r>
      <w:r w:rsidRPr="00034910">
        <w:t>Dick s</w:t>
      </w:r>
      <w:r w:rsidR="00E57EC9">
        <w:t>’</w:t>
      </w:r>
      <w:r w:rsidRPr="00034910">
        <w:t>arrêta net</w:t>
      </w:r>
      <w:r w:rsidR="00E57EC9">
        <w:t xml:space="preserve">. </w:t>
      </w:r>
      <w:r w:rsidRPr="00034910">
        <w:t>Toutes les fenêtres des hôtels alignés le long du quai des débarcadères étaient garnies de spectateurs</w:t>
      </w:r>
      <w:r w:rsidR="00E57EC9">
        <w:t>.</w:t>
      </w:r>
    </w:p>
    <w:p w14:paraId="3754CEF1" w14:textId="77777777" w:rsidR="00E57EC9" w:rsidRDefault="00776CEA" w:rsidP="00E57EC9">
      <w:r w:rsidRPr="00034910">
        <w:t>Or</w:t>
      </w:r>
      <w:r w:rsidR="00E57EC9">
        <w:t xml:space="preserve">, </w:t>
      </w:r>
      <w:r w:rsidRPr="00034910">
        <w:t>au second étage d</w:t>
      </w:r>
      <w:r w:rsidR="00E57EC9">
        <w:t>’</w:t>
      </w:r>
      <w:r w:rsidRPr="00034910">
        <w:t>un immeuble portant en lettres d</w:t>
      </w:r>
      <w:r w:rsidR="00E57EC9">
        <w:t>’</w:t>
      </w:r>
      <w:r w:rsidRPr="00034910">
        <w:t>or cette enseigne flamboyante</w:t>
      </w:r>
      <w:r w:rsidR="00E57EC9">
        <w:t> :</w:t>
      </w:r>
    </w:p>
    <w:p w14:paraId="02336BFF" w14:textId="5F46B9DA" w:rsidR="00E57EC9" w:rsidRDefault="00776CEA" w:rsidP="007D17F9">
      <w:pPr>
        <w:pStyle w:val="Centrsolidaire"/>
      </w:pPr>
      <w:proofErr w:type="spellStart"/>
      <w:r w:rsidRPr="00E57EC9">
        <w:t>SPORT</w:t>
      </w:r>
      <w:r w:rsidR="00E57EC9">
        <w:t>’</w:t>
      </w:r>
      <w:r w:rsidRPr="00E57EC9">
        <w:t>S</w:t>
      </w:r>
      <w:proofErr w:type="spellEnd"/>
      <w:r w:rsidRPr="00E57EC9">
        <w:t xml:space="preserve"> PALACE</w:t>
      </w:r>
    </w:p>
    <w:p w14:paraId="7D27AA6F" w14:textId="77777777" w:rsidR="00E57EC9" w:rsidRDefault="00776CEA" w:rsidP="00E57EC9">
      <w:r w:rsidRPr="00034910">
        <w:t>Il venait de découvrir un personnage dont l</w:t>
      </w:r>
      <w:r w:rsidR="00E57EC9">
        <w:t>’</w:t>
      </w:r>
      <w:r w:rsidRPr="00034910">
        <w:t>aspect l</w:t>
      </w:r>
      <w:r w:rsidR="00E57EC9">
        <w:t>’</w:t>
      </w:r>
      <w:r w:rsidRPr="00034910">
        <w:t>avait pétrifié</w:t>
      </w:r>
      <w:r w:rsidR="00E57EC9">
        <w:t>.</w:t>
      </w:r>
    </w:p>
    <w:p w14:paraId="3A448712" w14:textId="77777777" w:rsidR="00E57EC9" w:rsidRDefault="00E57EC9" w:rsidP="00E57EC9">
      <w:r>
        <w:lastRenderedPageBreak/>
        <w:t>— </w:t>
      </w:r>
      <w:r w:rsidR="00776CEA" w:rsidRPr="00034910">
        <w:t>Ah</w:t>
      </w:r>
      <w:r>
        <w:t xml:space="preserve"> ! </w:t>
      </w:r>
      <w:r w:rsidR="00776CEA" w:rsidRPr="00034910">
        <w:t>murmura-t-il</w:t>
      </w:r>
      <w:r>
        <w:t xml:space="preserve">, </w:t>
      </w:r>
      <w:r w:rsidR="00776CEA" w:rsidRPr="00034910">
        <w:t>s</w:t>
      </w:r>
      <w:r>
        <w:t>’</w:t>
      </w:r>
      <w:r w:rsidR="00776CEA" w:rsidRPr="00034910">
        <w:t>ils font le jeu de Larmette</w:t>
      </w:r>
      <w:r>
        <w:t xml:space="preserve">, </w:t>
      </w:r>
      <w:r w:rsidR="00776CEA" w:rsidRPr="00034910">
        <w:t>à pr</w:t>
      </w:r>
      <w:r w:rsidR="00776CEA" w:rsidRPr="00034910">
        <w:t>é</w:t>
      </w:r>
      <w:r w:rsidR="00776CEA" w:rsidRPr="00034910">
        <w:t>sent</w:t>
      </w:r>
      <w:r>
        <w:t> !</w:t>
      </w:r>
    </w:p>
    <w:p w14:paraId="4ED437FB" w14:textId="77777777" w:rsidR="00E57EC9" w:rsidRDefault="00776CEA" w:rsidP="00E57EC9">
      <w:r w:rsidRPr="00034910">
        <w:t>La phrase indiquait que l</w:t>
      </w:r>
      <w:r w:rsidR="00E57EC9">
        <w:t>’</w:t>
      </w:r>
      <w:r w:rsidRPr="00034910">
        <w:t>inconnu ne lui apparaissait pas comme ennemi</w:t>
      </w:r>
      <w:r w:rsidR="00E57EC9">
        <w:t xml:space="preserve">. </w:t>
      </w:r>
      <w:r w:rsidRPr="00034910">
        <w:t>Il reprit à mi-voix</w:t>
      </w:r>
      <w:r w:rsidR="00E57EC9">
        <w:t> :</w:t>
      </w:r>
    </w:p>
    <w:p w14:paraId="129DB4FF" w14:textId="77777777" w:rsidR="00E57EC9" w:rsidRDefault="00E57EC9" w:rsidP="00E57EC9">
      <w:r>
        <w:t>— </w:t>
      </w:r>
      <w:r w:rsidR="00776CEA" w:rsidRPr="00034910">
        <w:t>C</w:t>
      </w:r>
      <w:r>
        <w:t>’</w:t>
      </w:r>
      <w:r w:rsidR="00776CEA" w:rsidRPr="00034910">
        <w:t>est lui</w:t>
      </w:r>
      <w:r>
        <w:t xml:space="preserve">, </w:t>
      </w:r>
      <w:r w:rsidR="00776CEA" w:rsidRPr="00034910">
        <w:t>il n</w:t>
      </w:r>
      <w:r>
        <w:t>’</w:t>
      </w:r>
      <w:r w:rsidR="00776CEA" w:rsidRPr="00034910">
        <w:t>y a pas de doute</w:t>
      </w:r>
      <w:r>
        <w:t xml:space="preserve">. </w:t>
      </w:r>
      <w:r w:rsidR="00776CEA" w:rsidRPr="00034910">
        <w:t>Je ne l</w:t>
      </w:r>
      <w:r>
        <w:t>’</w:t>
      </w:r>
      <w:r w:rsidR="00776CEA" w:rsidRPr="00034910">
        <w:t>ai jamais vu</w:t>
      </w:r>
      <w:r>
        <w:t xml:space="preserve">, </w:t>
      </w:r>
      <w:r w:rsidR="00776CEA" w:rsidRPr="00034910">
        <w:t>mais je le reconnais certainement</w:t>
      </w:r>
      <w:r>
        <w:t>.</w:t>
      </w:r>
    </w:p>
    <w:p w14:paraId="625BC7B5" w14:textId="77777777" w:rsidR="00E57EC9" w:rsidRDefault="00776CEA" w:rsidP="00E57EC9">
      <w:r w:rsidRPr="00034910">
        <w:t>Que signifiait cette exclamation à tout le moins bizarre</w:t>
      </w:r>
      <w:r w:rsidR="00E57EC9">
        <w:t> ?</w:t>
      </w:r>
    </w:p>
    <w:p w14:paraId="5DDB3E68" w14:textId="77777777" w:rsidR="00E57EC9" w:rsidRDefault="00776CEA" w:rsidP="00E57EC9">
      <w:r w:rsidRPr="00034910">
        <w:t>Cependant</w:t>
      </w:r>
      <w:r w:rsidR="00E57EC9">
        <w:t xml:space="preserve">, </w:t>
      </w:r>
      <w:r w:rsidRPr="00034910">
        <w:t>le jeune homme devait se sentir une certitude bien absolue</w:t>
      </w:r>
      <w:r w:rsidR="00E57EC9">
        <w:t xml:space="preserve">, </w:t>
      </w:r>
      <w:r w:rsidRPr="00034910">
        <w:t>car au lieu de continuer sa route vers l</w:t>
      </w:r>
      <w:r w:rsidR="00E57EC9">
        <w:t>’</w:t>
      </w:r>
      <w:r w:rsidRPr="00034910">
        <w:t>office de la compagnie transatlantique dont le pavillon flottait à peu de di</w:t>
      </w:r>
      <w:r w:rsidRPr="00034910">
        <w:t>s</w:t>
      </w:r>
      <w:r w:rsidRPr="00034910">
        <w:t>tance</w:t>
      </w:r>
      <w:r w:rsidR="00E57EC9">
        <w:t xml:space="preserve">, </w:t>
      </w:r>
      <w:r w:rsidRPr="00034910">
        <w:t xml:space="preserve">il se dirigea vers le </w:t>
      </w:r>
      <w:proofErr w:type="spellStart"/>
      <w:r w:rsidRPr="00034910">
        <w:t>Sport</w:t>
      </w:r>
      <w:r w:rsidR="00E57EC9">
        <w:t>’</w:t>
      </w:r>
      <w:r w:rsidRPr="00034910">
        <w:t>s</w:t>
      </w:r>
      <w:proofErr w:type="spellEnd"/>
      <w:r w:rsidRPr="00034910">
        <w:t xml:space="preserve"> Palace</w:t>
      </w:r>
      <w:r w:rsidR="00E57EC9">
        <w:t>.</w:t>
      </w:r>
    </w:p>
    <w:p w14:paraId="7CA32904" w14:textId="77777777" w:rsidR="00E57EC9" w:rsidRDefault="00776CEA" w:rsidP="00E57EC9">
      <w:r w:rsidRPr="00034910">
        <w:t>Dans ces vastes caravansérails que sont les hôtels amér</w:t>
      </w:r>
      <w:r w:rsidRPr="00034910">
        <w:t>i</w:t>
      </w:r>
      <w:r w:rsidRPr="00034910">
        <w:t>cains</w:t>
      </w:r>
      <w:r w:rsidR="00E57EC9">
        <w:t xml:space="preserve">, </w:t>
      </w:r>
      <w:r w:rsidRPr="00034910">
        <w:t>on entre</w:t>
      </w:r>
      <w:r w:rsidR="00E57EC9">
        <w:t xml:space="preserve">, </w:t>
      </w:r>
      <w:r w:rsidRPr="00034910">
        <w:t>on sort</w:t>
      </w:r>
      <w:r w:rsidR="00E57EC9">
        <w:t xml:space="preserve">, </w:t>
      </w:r>
      <w:r w:rsidRPr="00034910">
        <w:t>sans que personne se préoccupe de vos mouvements</w:t>
      </w:r>
      <w:r w:rsidR="00E57EC9">
        <w:t>.</w:t>
      </w:r>
    </w:p>
    <w:p w14:paraId="5CF5FBB9" w14:textId="77777777" w:rsidR="00E57EC9" w:rsidRDefault="00776CEA" w:rsidP="00E57EC9">
      <w:r w:rsidRPr="00034910">
        <w:t>Nul ne s</w:t>
      </w:r>
      <w:r w:rsidR="00E57EC9">
        <w:t>’</w:t>
      </w:r>
      <w:r w:rsidRPr="00034910">
        <w:t>enquit donc de ce qu</w:t>
      </w:r>
      <w:r w:rsidR="00E57EC9">
        <w:t>’</w:t>
      </w:r>
      <w:r w:rsidRPr="00034910">
        <w:t>il désirait</w:t>
      </w:r>
      <w:r w:rsidR="00E57EC9">
        <w:t xml:space="preserve">. </w:t>
      </w:r>
      <w:r w:rsidRPr="00034910">
        <w:t xml:space="preserve">Il se jeta dans le </w:t>
      </w:r>
      <w:r w:rsidRPr="00034910">
        <w:rPr>
          <w:i/>
          <w:iCs/>
        </w:rPr>
        <w:t>lift</w:t>
      </w:r>
      <w:r w:rsidR="00E57EC9">
        <w:rPr>
          <w:i/>
          <w:iCs/>
        </w:rPr>
        <w:t xml:space="preserve"> </w:t>
      </w:r>
      <w:r w:rsidR="00E57EC9">
        <w:t>(</w:t>
      </w:r>
      <w:r w:rsidRPr="00034910">
        <w:t>ascenseur</w:t>
      </w:r>
      <w:r w:rsidR="00E57EC9">
        <w:t xml:space="preserve">), </w:t>
      </w:r>
      <w:r w:rsidRPr="00034910">
        <w:t>s</w:t>
      </w:r>
      <w:r w:rsidR="00E57EC9">
        <w:t>’</w:t>
      </w:r>
      <w:r w:rsidRPr="00034910">
        <w:t>enleva au second étage</w:t>
      </w:r>
      <w:r w:rsidR="00E57EC9">
        <w:t xml:space="preserve">, </w:t>
      </w:r>
      <w:r w:rsidRPr="00034910">
        <w:t>puis se mit à compter les portes du couloir</w:t>
      </w:r>
      <w:r w:rsidR="00E57EC9">
        <w:t>.</w:t>
      </w:r>
    </w:p>
    <w:p w14:paraId="5ECC4CF7" w14:textId="77777777" w:rsidR="00E57EC9" w:rsidRDefault="00776CEA" w:rsidP="00E57EC9">
      <w:r w:rsidRPr="00034910">
        <w:t>À la sixième</w:t>
      </w:r>
      <w:r w:rsidR="00E57EC9">
        <w:t xml:space="preserve">, </w:t>
      </w:r>
      <w:r w:rsidRPr="00034910">
        <w:t>il s</w:t>
      </w:r>
      <w:r w:rsidR="00E57EC9">
        <w:t>’</w:t>
      </w:r>
      <w:r w:rsidRPr="00034910">
        <w:t>arrêta</w:t>
      </w:r>
      <w:r w:rsidR="00E57EC9">
        <w:t xml:space="preserve">. </w:t>
      </w:r>
      <w:r w:rsidRPr="00034910">
        <w:t>La clef pointait sur la serrure</w:t>
      </w:r>
      <w:r w:rsidR="00E57EC9">
        <w:t xml:space="preserve">. </w:t>
      </w:r>
      <w:r w:rsidRPr="00034910">
        <w:t>Le détective eut un geste satisfait</w:t>
      </w:r>
      <w:r w:rsidR="00E57EC9">
        <w:t xml:space="preserve">. </w:t>
      </w:r>
      <w:r w:rsidRPr="00034910">
        <w:t>Et doucement</w:t>
      </w:r>
      <w:r w:rsidR="00E57EC9">
        <w:t xml:space="preserve">, </w:t>
      </w:r>
      <w:r w:rsidRPr="00034910">
        <w:t>sans bruit</w:t>
      </w:r>
      <w:r w:rsidR="00E57EC9">
        <w:t xml:space="preserve">, </w:t>
      </w:r>
      <w:r w:rsidRPr="00034910">
        <w:t>il la fit tourner</w:t>
      </w:r>
      <w:r w:rsidR="00E57EC9">
        <w:t>.</w:t>
      </w:r>
    </w:p>
    <w:p w14:paraId="5AD0B95B" w14:textId="77777777" w:rsidR="00E57EC9" w:rsidRDefault="00776CEA" w:rsidP="00E57EC9">
      <w:r w:rsidRPr="00034910">
        <w:t>La porte s</w:t>
      </w:r>
      <w:r w:rsidR="00E57EC9">
        <w:t>’</w:t>
      </w:r>
      <w:r w:rsidRPr="00034910">
        <w:t>ouvrit</w:t>
      </w:r>
      <w:r w:rsidR="00E57EC9">
        <w:t xml:space="preserve">. </w:t>
      </w:r>
      <w:r w:rsidRPr="00034910">
        <w:t>Dick passa la tête par l</w:t>
      </w:r>
      <w:r w:rsidR="00E57EC9">
        <w:t>’</w:t>
      </w:r>
      <w:r w:rsidRPr="00034910">
        <w:t>entrebâillement</w:t>
      </w:r>
      <w:r w:rsidR="00E57EC9">
        <w:t>.</w:t>
      </w:r>
    </w:p>
    <w:p w14:paraId="500B71F5" w14:textId="77777777" w:rsidR="00E57EC9" w:rsidRDefault="00776CEA" w:rsidP="00E57EC9">
      <w:r w:rsidRPr="00034910">
        <w:t>La pièce ne contenait qu</w:t>
      </w:r>
      <w:r w:rsidR="00E57EC9">
        <w:t>’</w:t>
      </w:r>
      <w:r w:rsidRPr="00034910">
        <w:t>un habitant</w:t>
      </w:r>
      <w:r w:rsidR="00E57EC9">
        <w:t xml:space="preserve">, </w:t>
      </w:r>
      <w:r w:rsidRPr="00034910">
        <w:t>lequel</w:t>
      </w:r>
      <w:r w:rsidR="00E57EC9">
        <w:t xml:space="preserve">, </w:t>
      </w:r>
      <w:r w:rsidRPr="00034910">
        <w:t>penché à la croisée ouverte où s</w:t>
      </w:r>
      <w:r w:rsidR="00E57EC9">
        <w:t>’</w:t>
      </w:r>
      <w:r w:rsidRPr="00034910">
        <w:t>engouffrait le brouhaha de la manifestation populaire</w:t>
      </w:r>
      <w:r w:rsidR="00E57EC9">
        <w:t xml:space="preserve">, </w:t>
      </w:r>
      <w:r w:rsidRPr="00034910">
        <w:t>n</w:t>
      </w:r>
      <w:r w:rsidR="00E57EC9">
        <w:t>’</w:t>
      </w:r>
      <w:r w:rsidRPr="00034910">
        <w:t>avait évidemment rien entendu et ne soupçonnait pas l</w:t>
      </w:r>
      <w:r w:rsidR="00E57EC9">
        <w:t>’</w:t>
      </w:r>
      <w:r w:rsidRPr="00034910">
        <w:t>envahissement de son domicile</w:t>
      </w:r>
      <w:r w:rsidR="00E57EC9">
        <w:t>.</w:t>
      </w:r>
    </w:p>
    <w:p w14:paraId="7483BBC8" w14:textId="77777777" w:rsidR="00E57EC9" w:rsidRDefault="00776CEA" w:rsidP="00E57EC9">
      <w:r w:rsidRPr="00034910">
        <w:t>C</w:t>
      </w:r>
      <w:r w:rsidR="00E57EC9">
        <w:t>’</w:t>
      </w:r>
      <w:r w:rsidRPr="00034910">
        <w:t>était le personnage qui</w:t>
      </w:r>
      <w:r w:rsidR="00E57EC9">
        <w:t xml:space="preserve">, </w:t>
      </w:r>
      <w:r w:rsidRPr="00034910">
        <w:t>d</w:t>
      </w:r>
      <w:r w:rsidR="00E57EC9">
        <w:t>’</w:t>
      </w:r>
      <w:r w:rsidRPr="00034910">
        <w:t>en bas</w:t>
      </w:r>
      <w:r w:rsidR="00E57EC9">
        <w:t xml:space="preserve">, </w:t>
      </w:r>
      <w:r w:rsidRPr="00034910">
        <w:t>avait attiré l</w:t>
      </w:r>
      <w:r w:rsidR="00E57EC9">
        <w:t>’</w:t>
      </w:r>
      <w:r w:rsidRPr="00034910">
        <w:t xml:space="preserve">attention de Dick </w:t>
      </w:r>
      <w:proofErr w:type="spellStart"/>
      <w:r w:rsidRPr="00034910">
        <w:t>Fann</w:t>
      </w:r>
      <w:proofErr w:type="spellEnd"/>
      <w:r w:rsidR="00E57EC9">
        <w:t>.</w:t>
      </w:r>
    </w:p>
    <w:p w14:paraId="19CF2ED9" w14:textId="77777777" w:rsidR="00E57EC9" w:rsidRDefault="00776CEA" w:rsidP="00E57EC9">
      <w:r w:rsidRPr="00034910">
        <w:lastRenderedPageBreak/>
        <w:t>Avec une dextérité remarquable</w:t>
      </w:r>
      <w:r w:rsidR="00E57EC9">
        <w:t xml:space="preserve">, </w:t>
      </w:r>
      <w:r w:rsidRPr="00034910">
        <w:t>ce dernier retira la clef</w:t>
      </w:r>
      <w:r w:rsidR="00E57EC9">
        <w:t xml:space="preserve">, </w:t>
      </w:r>
      <w:r w:rsidRPr="00034910">
        <w:t>se coula dans la chambre</w:t>
      </w:r>
      <w:r w:rsidR="00E57EC9">
        <w:t xml:space="preserve">, </w:t>
      </w:r>
      <w:r w:rsidRPr="00034910">
        <w:t>referma la porte</w:t>
      </w:r>
      <w:r w:rsidR="00E57EC9">
        <w:t xml:space="preserve">, </w:t>
      </w:r>
      <w:r w:rsidRPr="00034910">
        <w:t>poussa un verrou</w:t>
      </w:r>
      <w:r w:rsidR="00E57EC9">
        <w:t xml:space="preserve">, </w:t>
      </w:r>
      <w:r w:rsidRPr="00034910">
        <w:t>puis</w:t>
      </w:r>
      <w:r w:rsidR="00E57EC9">
        <w:t xml:space="preserve">, </w:t>
      </w:r>
      <w:r w:rsidRPr="00034910">
        <w:t>s</w:t>
      </w:r>
      <w:r w:rsidR="00E57EC9">
        <w:t>’</w:t>
      </w:r>
      <w:r w:rsidRPr="00034910">
        <w:t>approchant du curieux toujours absorbé par le spectacle du dehors</w:t>
      </w:r>
      <w:r w:rsidR="00E57EC9">
        <w:t xml:space="preserve">, </w:t>
      </w:r>
      <w:r w:rsidRPr="00034910">
        <w:t>il lui toucha légèrement l</w:t>
      </w:r>
      <w:r w:rsidR="00E57EC9">
        <w:t>’</w:t>
      </w:r>
      <w:r w:rsidRPr="00034910">
        <w:t>épaule</w:t>
      </w:r>
      <w:r w:rsidR="00E57EC9">
        <w:t>.</w:t>
      </w:r>
    </w:p>
    <w:p w14:paraId="400BE99B" w14:textId="77777777" w:rsidR="00E57EC9" w:rsidRDefault="00776CEA" w:rsidP="00E57EC9">
      <w:r w:rsidRPr="00034910">
        <w:t>L</w:t>
      </w:r>
      <w:r w:rsidR="00E57EC9">
        <w:t>’</w:t>
      </w:r>
      <w:r w:rsidRPr="00034910">
        <w:t>homme se retourna avec une exclamation de surprise</w:t>
      </w:r>
      <w:r w:rsidR="00E57EC9">
        <w:t>.</w:t>
      </w:r>
    </w:p>
    <w:p w14:paraId="3E706DDF" w14:textId="77777777" w:rsidR="00E57EC9" w:rsidRDefault="00776CEA" w:rsidP="00E57EC9">
      <w:r w:rsidRPr="00034910">
        <w:t>C</w:t>
      </w:r>
      <w:r w:rsidR="00E57EC9">
        <w:t>’</w:t>
      </w:r>
      <w:r w:rsidRPr="00034910">
        <w:t>était un gentleman correct</w:t>
      </w:r>
      <w:r w:rsidR="00E57EC9">
        <w:t xml:space="preserve">, </w:t>
      </w:r>
      <w:r w:rsidRPr="00034910">
        <w:t>portant une cinquantaine d</w:t>
      </w:r>
      <w:r w:rsidR="00E57EC9">
        <w:t>’</w:t>
      </w:r>
      <w:r w:rsidRPr="00034910">
        <w:t>années</w:t>
      </w:r>
      <w:r w:rsidR="00E57EC9">
        <w:t xml:space="preserve"> ; </w:t>
      </w:r>
      <w:r w:rsidRPr="00034910">
        <w:t>le visage complètement rasé à la mode américaine</w:t>
      </w:r>
      <w:r w:rsidR="00E57EC9">
        <w:t xml:space="preserve">, </w:t>
      </w:r>
      <w:r w:rsidRPr="00034910">
        <w:t>apparaissait intelligent et bon</w:t>
      </w:r>
      <w:r w:rsidR="00E57EC9">
        <w:t>.</w:t>
      </w:r>
    </w:p>
    <w:p w14:paraId="33DB39F8" w14:textId="77777777" w:rsidR="00E57EC9" w:rsidRDefault="00E57EC9" w:rsidP="00E57EC9">
      <w:r>
        <w:t>— </w:t>
      </w:r>
      <w:r w:rsidR="00776CEA" w:rsidRPr="00034910">
        <w:t>Monsieur</w:t>
      </w:r>
      <w:r>
        <w:t xml:space="preserve">, </w:t>
      </w:r>
      <w:r w:rsidR="00776CEA" w:rsidRPr="00034910">
        <w:t>commença-t-il</w:t>
      </w:r>
      <w:r>
        <w:t>.</w:t>
      </w:r>
    </w:p>
    <w:p w14:paraId="00A37342" w14:textId="77777777" w:rsidR="00E57EC9" w:rsidRDefault="00776CEA" w:rsidP="00E57EC9">
      <w:r w:rsidRPr="00034910">
        <w:t xml:space="preserve">Dick </w:t>
      </w:r>
      <w:proofErr w:type="spellStart"/>
      <w:r w:rsidRPr="00034910">
        <w:t>Fann</w:t>
      </w:r>
      <w:proofErr w:type="spellEnd"/>
      <w:r w:rsidRPr="00034910">
        <w:t xml:space="preserve"> interrompit le visiteur</w:t>
      </w:r>
      <w:r w:rsidR="00E57EC9">
        <w:t xml:space="preserve">, </w:t>
      </w:r>
      <w:r w:rsidRPr="00034910">
        <w:t>se présentant</w:t>
      </w:r>
      <w:r w:rsidR="00E57EC9">
        <w:t> :</w:t>
      </w:r>
    </w:p>
    <w:p w14:paraId="45D6DB5E" w14:textId="77777777" w:rsidR="00E57EC9" w:rsidRDefault="00E57EC9" w:rsidP="00E57EC9">
      <w:r>
        <w:t>— </w:t>
      </w:r>
      <w:r w:rsidR="00776CEA" w:rsidRPr="00034910">
        <w:t xml:space="preserve">Dick </w:t>
      </w:r>
      <w:proofErr w:type="spellStart"/>
      <w:r w:rsidR="00776CEA" w:rsidRPr="00034910">
        <w:t>Fann</w:t>
      </w:r>
      <w:proofErr w:type="spellEnd"/>
      <w:r>
        <w:t xml:space="preserve">, </w:t>
      </w:r>
      <w:r w:rsidR="00776CEA" w:rsidRPr="00034910">
        <w:t>détective amateur</w:t>
      </w:r>
      <w:r>
        <w:t xml:space="preserve">, </w:t>
      </w:r>
      <w:r w:rsidR="00776CEA" w:rsidRPr="00034910">
        <w:t>qui s</w:t>
      </w:r>
      <w:r>
        <w:t>’</w:t>
      </w:r>
      <w:r w:rsidR="00776CEA" w:rsidRPr="00034910">
        <w:t>est promis de prot</w:t>
      </w:r>
      <w:r w:rsidR="00776CEA" w:rsidRPr="00034910">
        <w:t>é</w:t>
      </w:r>
      <w:r w:rsidR="00776CEA" w:rsidRPr="00034910">
        <w:t xml:space="preserve">ger miss </w:t>
      </w:r>
      <w:proofErr w:type="spellStart"/>
      <w:r w:rsidR="00776CEA" w:rsidRPr="00034910">
        <w:t>Fleuriane</w:t>
      </w:r>
      <w:proofErr w:type="spellEnd"/>
      <w:r w:rsidR="00776CEA" w:rsidRPr="00034910">
        <w:t xml:space="preserve"> et son père contre des bandits terriblement adroits</w:t>
      </w:r>
      <w:r>
        <w:t>.</w:t>
      </w:r>
    </w:p>
    <w:p w14:paraId="4B682D9E" w14:textId="77777777" w:rsidR="00E57EC9" w:rsidRDefault="00776CEA" w:rsidP="00E57EC9">
      <w:r w:rsidRPr="00034910">
        <w:t>Son interlocuteur avait eu un mouvement de recul</w:t>
      </w:r>
      <w:r w:rsidR="00E57EC9">
        <w:t xml:space="preserve">, </w:t>
      </w:r>
      <w:r w:rsidRPr="00034910">
        <w:t>mais se maîtrisant aussitôt</w:t>
      </w:r>
      <w:r w:rsidR="00E57EC9">
        <w:t> :</w:t>
      </w:r>
    </w:p>
    <w:p w14:paraId="1657BF97" w14:textId="77777777" w:rsidR="00E57EC9" w:rsidRDefault="00E57EC9" w:rsidP="00E57EC9">
      <w:r>
        <w:t>— </w:t>
      </w:r>
      <w:r w:rsidR="00776CEA" w:rsidRPr="00034910">
        <w:t>Je ne vous en demande pas moins pourquoi vous vous introduisez ainsi chez moi</w:t>
      </w:r>
      <w:r>
        <w:t xml:space="preserve">, </w:t>
      </w:r>
      <w:r w:rsidR="00776CEA" w:rsidRPr="00034910">
        <w:t>car vos rapports avec les personnes dont vous parlez et que je ne connais pas d</w:t>
      </w:r>
      <w:r>
        <w:t>’</w:t>
      </w:r>
      <w:r w:rsidR="00776CEA" w:rsidRPr="00034910">
        <w:t>ailleurs</w:t>
      </w:r>
      <w:r>
        <w:t>…</w:t>
      </w:r>
    </w:p>
    <w:p w14:paraId="0C45E76A" w14:textId="77777777" w:rsidR="00E57EC9" w:rsidRDefault="00776CEA" w:rsidP="00E57EC9">
      <w:r w:rsidRPr="00034910">
        <w:t>Il s</w:t>
      </w:r>
      <w:r w:rsidR="00E57EC9">
        <w:t>’</w:t>
      </w:r>
      <w:r w:rsidRPr="00034910">
        <w:t>arrêta au milieu de la phrase</w:t>
      </w:r>
      <w:r w:rsidR="00E57EC9">
        <w:t>.</w:t>
      </w:r>
    </w:p>
    <w:p w14:paraId="47FDEDCA" w14:textId="77777777" w:rsidR="00E57EC9" w:rsidRDefault="00776CEA" w:rsidP="00E57EC9">
      <w:r w:rsidRPr="00034910">
        <w:t>Flegmatiquement</w:t>
      </w:r>
      <w:r w:rsidR="00E57EC9">
        <w:t xml:space="preserve">, </w:t>
      </w:r>
      <w:r w:rsidRPr="00034910">
        <w:t>Dick avait pris une chaise et s</w:t>
      </w:r>
      <w:r w:rsidR="00E57EC9">
        <w:t>’</w:t>
      </w:r>
      <w:r w:rsidRPr="00034910">
        <w:t>asseyait</w:t>
      </w:r>
      <w:r w:rsidR="00E57EC9">
        <w:t>.</w:t>
      </w:r>
    </w:p>
    <w:p w14:paraId="33FC19FF" w14:textId="77777777" w:rsidR="00E57EC9" w:rsidRDefault="00E57EC9" w:rsidP="00E57EC9">
      <w:r>
        <w:t>— </w:t>
      </w:r>
      <w:r w:rsidR="00776CEA" w:rsidRPr="00034910">
        <w:t>Ah çà</w:t>
      </w:r>
      <w:r>
        <w:t xml:space="preserve"> ! </w:t>
      </w:r>
      <w:r w:rsidR="00776CEA" w:rsidRPr="00034910">
        <w:t>Vous ne me comprenez donc pas</w:t>
      </w:r>
      <w:r>
        <w:t xml:space="preserve"> ? </w:t>
      </w:r>
      <w:r w:rsidR="00776CEA" w:rsidRPr="00034910">
        <w:t>grommela le gentleman</w:t>
      </w:r>
      <w:r>
        <w:t>.</w:t>
      </w:r>
    </w:p>
    <w:p w14:paraId="27E385D2" w14:textId="77777777" w:rsidR="00E57EC9" w:rsidRDefault="00776CEA" w:rsidP="00E57EC9">
      <w:r w:rsidRPr="00034910">
        <w:t>L</w:t>
      </w:r>
      <w:r w:rsidR="00E57EC9">
        <w:t>’</w:t>
      </w:r>
      <w:r w:rsidRPr="00034910">
        <w:t>Anglais l</w:t>
      </w:r>
      <w:r w:rsidR="00E57EC9">
        <w:t>’</w:t>
      </w:r>
      <w:r w:rsidRPr="00034910">
        <w:t>apaisa du geste</w:t>
      </w:r>
      <w:r w:rsidR="00E57EC9">
        <w:t>.</w:t>
      </w:r>
    </w:p>
    <w:p w14:paraId="1265CF19" w14:textId="77777777" w:rsidR="00E57EC9" w:rsidRDefault="00E57EC9" w:rsidP="00E57EC9">
      <w:r>
        <w:lastRenderedPageBreak/>
        <w:t>— </w:t>
      </w:r>
      <w:r w:rsidR="00776CEA" w:rsidRPr="00034910">
        <w:t>Monsieur Defrance</w:t>
      </w:r>
      <w:r>
        <w:t xml:space="preserve">, </w:t>
      </w:r>
      <w:r w:rsidR="00776CEA" w:rsidRPr="00034910">
        <w:t>reprit-il</w:t>
      </w:r>
      <w:r>
        <w:t xml:space="preserve">, </w:t>
      </w:r>
      <w:r w:rsidR="00776CEA" w:rsidRPr="00034910">
        <w:t>vous avez reçu un câbl</w:t>
      </w:r>
      <w:r w:rsidR="00776CEA" w:rsidRPr="00034910">
        <w:t>o</w:t>
      </w:r>
      <w:r w:rsidR="00776CEA" w:rsidRPr="00034910">
        <w:t xml:space="preserve">gramme de miss </w:t>
      </w:r>
      <w:proofErr w:type="spellStart"/>
      <w:r w:rsidR="00776CEA" w:rsidRPr="00034910">
        <w:t>Fleuriane</w:t>
      </w:r>
      <w:proofErr w:type="spellEnd"/>
      <w:r w:rsidR="00776CEA" w:rsidRPr="00034910">
        <w:t xml:space="preserve"> vous indiquant le péril qu</w:t>
      </w:r>
      <w:r>
        <w:t>’</w:t>
      </w:r>
      <w:r w:rsidR="00776CEA" w:rsidRPr="00034910">
        <w:t>il y aurait pour vous à la rencontrer en public</w:t>
      </w:r>
      <w:r>
        <w:t>.</w:t>
      </w:r>
    </w:p>
    <w:p w14:paraId="6D90B335" w14:textId="77777777" w:rsidR="00E57EC9" w:rsidRDefault="00E57EC9" w:rsidP="00E57EC9">
      <w:r>
        <w:t>— </w:t>
      </w:r>
      <w:r w:rsidR="00776CEA" w:rsidRPr="00034910">
        <w:t>Pourquoi m</w:t>
      </w:r>
      <w:r>
        <w:t>’</w:t>
      </w:r>
      <w:r w:rsidR="00776CEA" w:rsidRPr="00034910">
        <w:t>appelez-vous de ce nom</w:t>
      </w:r>
      <w:r>
        <w:t xml:space="preserve"> ? </w:t>
      </w:r>
      <w:r w:rsidR="00776CEA" w:rsidRPr="00034910">
        <w:t>balbutia l</w:t>
      </w:r>
      <w:r>
        <w:t>’</w:t>
      </w:r>
      <w:r w:rsidR="00776CEA" w:rsidRPr="00034910">
        <w:t>homme</w:t>
      </w:r>
      <w:r>
        <w:t xml:space="preserve">, </w:t>
      </w:r>
      <w:r w:rsidR="00776CEA" w:rsidRPr="00034910">
        <w:t>essayant encore de lutter contre celui qui entrait ainsi dans sa vie</w:t>
      </w:r>
      <w:r>
        <w:t>.</w:t>
      </w:r>
    </w:p>
    <w:p w14:paraId="704CEB69" w14:textId="3A3CFEB3" w:rsidR="00E57EC9" w:rsidRDefault="00E57EC9" w:rsidP="00E57EC9">
      <w:r>
        <w:t>— </w:t>
      </w:r>
      <w:r w:rsidR="00776CEA" w:rsidRPr="00034910">
        <w:t>Parce que tel est votre nom</w:t>
      </w:r>
      <w:r>
        <w:t xml:space="preserve">… </w:t>
      </w:r>
      <w:r w:rsidR="00776CEA" w:rsidRPr="00034910">
        <w:t>Ne niez pas</w:t>
      </w:r>
      <w:r>
        <w:t>. M</w:t>
      </w:r>
      <w:r w:rsidRPr="00E57EC9">
        <w:rPr>
          <w:vertAlign w:val="superscript"/>
        </w:rPr>
        <w:t>lle</w:t>
      </w:r>
      <w:r>
        <w:t> </w:t>
      </w:r>
      <w:r w:rsidR="00776CEA" w:rsidRPr="00034910">
        <w:t>votre fille vous ressemble étonnamment</w:t>
      </w:r>
      <w:r>
        <w:t xml:space="preserve"> ; </w:t>
      </w:r>
      <w:r w:rsidR="00776CEA" w:rsidRPr="00034910">
        <w:t>du premier coup d</w:t>
      </w:r>
      <w:r>
        <w:t>’</w:t>
      </w:r>
      <w:r w:rsidR="00776CEA" w:rsidRPr="00034910">
        <w:t>œil</w:t>
      </w:r>
      <w:r>
        <w:t xml:space="preserve">, </w:t>
      </w:r>
      <w:r w:rsidR="00776CEA" w:rsidRPr="00034910">
        <w:t>je vous ai reconnu</w:t>
      </w:r>
      <w:r>
        <w:t xml:space="preserve">. </w:t>
      </w:r>
      <w:r w:rsidR="00776CEA" w:rsidRPr="00034910">
        <w:t>Votre présence ici</w:t>
      </w:r>
      <w:r>
        <w:t xml:space="preserve">, </w:t>
      </w:r>
      <w:r w:rsidR="00776CEA" w:rsidRPr="00034910">
        <w:t>à visage découvert</w:t>
      </w:r>
      <w:r>
        <w:t xml:space="preserve">, </w:t>
      </w:r>
      <w:r w:rsidR="00776CEA" w:rsidRPr="00034910">
        <w:t>est une i</w:t>
      </w:r>
      <w:r w:rsidR="00776CEA" w:rsidRPr="00034910">
        <w:t>m</w:t>
      </w:r>
      <w:r w:rsidR="00776CEA" w:rsidRPr="00034910">
        <w:t>prudence</w:t>
      </w:r>
      <w:r>
        <w:t xml:space="preserve">. </w:t>
      </w:r>
      <w:r w:rsidR="00776CEA" w:rsidRPr="00034910">
        <w:t>Et comme je joue ma vie pour protéger la vôtre</w:t>
      </w:r>
      <w:r>
        <w:t xml:space="preserve">, </w:t>
      </w:r>
      <w:r w:rsidR="00776CEA" w:rsidRPr="00034910">
        <w:t>je viens vous prier de renoncer à pareils procédés</w:t>
      </w:r>
      <w:r>
        <w:t>.</w:t>
      </w:r>
    </w:p>
    <w:p w14:paraId="01536E28" w14:textId="77777777" w:rsidR="00E57EC9" w:rsidRDefault="00776CEA" w:rsidP="00E57EC9">
      <w:r w:rsidRPr="00034910">
        <w:t>Cette fois</w:t>
      </w:r>
      <w:r w:rsidR="00E57EC9">
        <w:t xml:space="preserve">, </w:t>
      </w:r>
      <w:r w:rsidRPr="00034910">
        <w:t>le trusteur des corindons vulgaires garda le s</w:t>
      </w:r>
      <w:r w:rsidRPr="00034910">
        <w:t>i</w:t>
      </w:r>
      <w:r w:rsidRPr="00034910">
        <w:t>lence</w:t>
      </w:r>
      <w:r w:rsidR="00E57EC9">
        <w:t>.</w:t>
      </w:r>
    </w:p>
    <w:p w14:paraId="6D3A380B" w14:textId="77777777" w:rsidR="00E57EC9" w:rsidRDefault="00776CEA" w:rsidP="00E57EC9">
      <w:r w:rsidRPr="00034910">
        <w:t>Ses yeux</w:t>
      </w:r>
      <w:r w:rsidR="00E57EC9">
        <w:t xml:space="preserve">, </w:t>
      </w:r>
      <w:r w:rsidRPr="00034910">
        <w:t xml:space="preserve">de ce bleu étrange scintillant sous les paupières de </w:t>
      </w:r>
      <w:proofErr w:type="spellStart"/>
      <w:r w:rsidRPr="00034910">
        <w:t>Fleuriane</w:t>
      </w:r>
      <w:proofErr w:type="spellEnd"/>
      <w:r w:rsidR="00E57EC9">
        <w:t xml:space="preserve">, </w:t>
      </w:r>
      <w:r w:rsidRPr="00034910">
        <w:t>se fixaient sur Dick</w:t>
      </w:r>
      <w:r w:rsidR="00E57EC9">
        <w:t xml:space="preserve">, </w:t>
      </w:r>
      <w:r w:rsidRPr="00034910">
        <w:t>avec une expression d</w:t>
      </w:r>
      <w:r w:rsidR="00E57EC9">
        <w:t>’</w:t>
      </w:r>
      <w:r w:rsidRPr="00034910">
        <w:t>indécision</w:t>
      </w:r>
      <w:r w:rsidR="00E57EC9">
        <w:t xml:space="preserve">. </w:t>
      </w:r>
      <w:r w:rsidRPr="00034910">
        <w:t>Mais celui-ci continua</w:t>
      </w:r>
      <w:r w:rsidR="00E57EC9">
        <w:t> :</w:t>
      </w:r>
    </w:p>
    <w:p w14:paraId="1E75662E" w14:textId="77777777" w:rsidR="00E57EC9" w:rsidRDefault="00E57EC9" w:rsidP="00E57EC9">
      <w:r>
        <w:t>— </w:t>
      </w:r>
      <w:r w:rsidR="00776CEA" w:rsidRPr="00034910">
        <w:t>Pour la première fois de ma vie</w:t>
      </w:r>
      <w:r>
        <w:t xml:space="preserve">, </w:t>
      </w:r>
      <w:r w:rsidR="00776CEA" w:rsidRPr="00034910">
        <w:t>je me rencontre avec un adversaire digne de moi</w:t>
      </w:r>
      <w:r>
        <w:t xml:space="preserve">. </w:t>
      </w:r>
      <w:r w:rsidR="00776CEA" w:rsidRPr="00034910">
        <w:t>Pour la première fois</w:t>
      </w:r>
      <w:r>
        <w:t xml:space="preserve">, </w:t>
      </w:r>
      <w:r w:rsidR="00776CEA" w:rsidRPr="00034910">
        <w:t>je n</w:t>
      </w:r>
      <w:r>
        <w:t>’</w:t>
      </w:r>
      <w:r w:rsidR="00776CEA" w:rsidRPr="00034910">
        <w:t>ai pas la ce</w:t>
      </w:r>
      <w:r w:rsidR="00776CEA" w:rsidRPr="00034910">
        <w:t>r</w:t>
      </w:r>
      <w:r w:rsidR="00776CEA" w:rsidRPr="00034910">
        <w:t>titude du succès</w:t>
      </w:r>
      <w:r>
        <w:t xml:space="preserve">… </w:t>
      </w:r>
      <w:r w:rsidR="00776CEA" w:rsidRPr="00034910">
        <w:t xml:space="preserve">Cependant je ne veux pas que miss </w:t>
      </w:r>
      <w:proofErr w:type="spellStart"/>
      <w:r w:rsidR="00776CEA" w:rsidRPr="00034910">
        <w:t>Fle</w:t>
      </w:r>
      <w:r w:rsidR="00776CEA" w:rsidRPr="00034910">
        <w:t>u</w:t>
      </w:r>
      <w:r w:rsidR="00776CEA" w:rsidRPr="00034910">
        <w:t>riane</w:t>
      </w:r>
      <w:proofErr w:type="spellEnd"/>
      <w:r>
        <w:t>…</w:t>
      </w:r>
    </w:p>
    <w:p w14:paraId="0A1AD2AA" w14:textId="77777777" w:rsidR="00E57EC9" w:rsidRDefault="00776CEA" w:rsidP="00E57EC9">
      <w:r w:rsidRPr="00034910">
        <w:t>Il se reprit vivement</w:t>
      </w:r>
      <w:r w:rsidR="00E57EC9">
        <w:t> :</w:t>
      </w:r>
    </w:p>
    <w:p w14:paraId="0E53381C" w14:textId="77777777" w:rsidR="00E57EC9" w:rsidRDefault="00E57EC9" w:rsidP="00E57EC9">
      <w:r>
        <w:t>— </w:t>
      </w:r>
      <w:r w:rsidR="00776CEA" w:rsidRPr="00034910">
        <w:t>Que vous-même succombiez</w:t>
      </w:r>
      <w:r>
        <w:t xml:space="preserve">… </w:t>
      </w:r>
      <w:r w:rsidR="00776CEA" w:rsidRPr="00034910">
        <w:t>Or</w:t>
      </w:r>
      <w:r>
        <w:t xml:space="preserve">, </w:t>
      </w:r>
      <w:r w:rsidR="00776CEA" w:rsidRPr="00034910">
        <w:t>si vous êtes vu</w:t>
      </w:r>
      <w:r>
        <w:t xml:space="preserve">, </w:t>
      </w:r>
      <w:r w:rsidR="00776CEA" w:rsidRPr="00034910">
        <w:t>reco</w:t>
      </w:r>
      <w:r w:rsidR="00776CEA" w:rsidRPr="00034910">
        <w:t>n</w:t>
      </w:r>
      <w:r w:rsidR="00776CEA" w:rsidRPr="00034910">
        <w:t>nu</w:t>
      </w:r>
      <w:r>
        <w:t xml:space="preserve">, </w:t>
      </w:r>
      <w:r w:rsidR="00776CEA" w:rsidRPr="00034910">
        <w:t>la partie est perdue</w:t>
      </w:r>
      <w:r>
        <w:t xml:space="preserve">… </w:t>
      </w:r>
      <w:r w:rsidR="00776CEA" w:rsidRPr="00034910">
        <w:t>et l</w:t>
      </w:r>
      <w:r>
        <w:t>’</w:t>
      </w:r>
      <w:r w:rsidR="00776CEA" w:rsidRPr="00034910">
        <w:t>enjeu est trois existences huma</w:t>
      </w:r>
      <w:r w:rsidR="00776CEA" w:rsidRPr="00034910">
        <w:t>i</w:t>
      </w:r>
      <w:r w:rsidR="00776CEA" w:rsidRPr="00034910">
        <w:t>nes</w:t>
      </w:r>
      <w:r>
        <w:t>.</w:t>
      </w:r>
    </w:p>
    <w:p w14:paraId="686EEC90" w14:textId="450ACBCB" w:rsidR="00E57EC9" w:rsidRDefault="00E57EC9" w:rsidP="00E57EC9">
      <w:r>
        <w:t>— </w:t>
      </w:r>
      <w:r w:rsidR="00776CEA" w:rsidRPr="00034910">
        <w:t>Trois</w:t>
      </w:r>
      <w:r>
        <w:t xml:space="preserve">, </w:t>
      </w:r>
      <w:r w:rsidR="00776CEA" w:rsidRPr="00034910">
        <w:t xml:space="preserve">répéta </w:t>
      </w:r>
      <w:r>
        <w:t>M. </w:t>
      </w:r>
      <w:r w:rsidR="00776CEA" w:rsidRPr="00034910">
        <w:t>Defrance cédant à l</w:t>
      </w:r>
      <w:r>
        <w:t>’</w:t>
      </w:r>
      <w:r w:rsidR="00776CEA" w:rsidRPr="00034910">
        <w:t>entraînement</w:t>
      </w:r>
      <w:r>
        <w:t xml:space="preserve">, </w:t>
      </w:r>
      <w:r w:rsidR="00776CEA" w:rsidRPr="00034910">
        <w:t>trois</w:t>
      </w:r>
      <w:r>
        <w:t xml:space="preserve">. </w:t>
      </w:r>
      <w:r w:rsidR="00776CEA" w:rsidRPr="00034910">
        <w:t>Je n</w:t>
      </w:r>
      <w:r>
        <w:t>’</w:t>
      </w:r>
      <w:r w:rsidR="00776CEA" w:rsidRPr="00034910">
        <w:t>en compte que deux</w:t>
      </w:r>
      <w:r>
        <w:t xml:space="preserve"> : </w:t>
      </w:r>
      <w:r w:rsidR="00776CEA" w:rsidRPr="00034910">
        <w:t>la mienne</w:t>
      </w:r>
      <w:r>
        <w:t xml:space="preserve">, </w:t>
      </w:r>
      <w:r w:rsidR="00776CEA" w:rsidRPr="00034910">
        <w:t>celle de ma pauvre e</w:t>
      </w:r>
      <w:r w:rsidR="00776CEA" w:rsidRPr="00034910">
        <w:t>n</w:t>
      </w:r>
      <w:r w:rsidR="00776CEA" w:rsidRPr="00034910">
        <w:t>fant</w:t>
      </w:r>
      <w:r>
        <w:t>…</w:t>
      </w:r>
    </w:p>
    <w:p w14:paraId="0DAB8445" w14:textId="77777777" w:rsidR="00E57EC9" w:rsidRDefault="00E57EC9" w:rsidP="00E57EC9">
      <w:r>
        <w:lastRenderedPageBreak/>
        <w:t>— </w:t>
      </w:r>
      <w:r w:rsidR="00776CEA" w:rsidRPr="00034910">
        <w:t>Et la mienne</w:t>
      </w:r>
      <w:r>
        <w:t xml:space="preserve">, </w:t>
      </w:r>
      <w:r w:rsidR="00776CEA" w:rsidRPr="00034910">
        <w:t>acheva doucement Dick</w:t>
      </w:r>
      <w:r>
        <w:t xml:space="preserve">. </w:t>
      </w:r>
      <w:r w:rsidR="00776CEA" w:rsidRPr="00034910">
        <w:t>Je ne survivrai pas à</w:t>
      </w:r>
      <w:r>
        <w:t>…</w:t>
      </w:r>
    </w:p>
    <w:p w14:paraId="36C77B6A" w14:textId="77777777" w:rsidR="00E57EC9" w:rsidRDefault="00776CEA" w:rsidP="00E57EC9">
      <w:r w:rsidRPr="00034910">
        <w:t>Il allait dire</w:t>
      </w:r>
      <w:r w:rsidR="00E57EC9">
        <w:t xml:space="preserve"> : </w:t>
      </w:r>
      <w:r w:rsidRPr="00034910">
        <w:t xml:space="preserve">à </w:t>
      </w:r>
      <w:proofErr w:type="spellStart"/>
      <w:r w:rsidRPr="00034910">
        <w:t>Fleuriane</w:t>
      </w:r>
      <w:proofErr w:type="spellEnd"/>
      <w:r w:rsidR="00E57EC9">
        <w:t xml:space="preserve">, </w:t>
      </w:r>
      <w:r w:rsidRPr="00034910">
        <w:t>cela montait si naturellement de son cœur à ses lèvres</w:t>
      </w:r>
      <w:r w:rsidR="00E57EC9">
        <w:t xml:space="preserve"> ! </w:t>
      </w:r>
      <w:r w:rsidRPr="00034910">
        <w:t>Mais il se domina</w:t>
      </w:r>
      <w:r w:rsidR="00E57EC9">
        <w:t xml:space="preserve">, </w:t>
      </w:r>
      <w:r w:rsidRPr="00034910">
        <w:t>et</w:t>
      </w:r>
      <w:r w:rsidR="00E57EC9">
        <w:t xml:space="preserve">, </w:t>
      </w:r>
      <w:r w:rsidRPr="00034910">
        <w:t>au prix d</w:t>
      </w:r>
      <w:r w:rsidR="00E57EC9">
        <w:t>’</w:t>
      </w:r>
      <w:r w:rsidRPr="00034910">
        <w:t>un héro</w:t>
      </w:r>
      <w:r w:rsidRPr="00034910">
        <w:t>ï</w:t>
      </w:r>
      <w:r w:rsidRPr="00034910">
        <w:t>que effort</w:t>
      </w:r>
      <w:r w:rsidR="00E57EC9">
        <w:t xml:space="preserve">, </w:t>
      </w:r>
      <w:r w:rsidRPr="00034910">
        <w:t>il termina</w:t>
      </w:r>
      <w:r w:rsidR="00E57EC9">
        <w:t> :</w:t>
      </w:r>
    </w:p>
    <w:p w14:paraId="41E494EA" w14:textId="77777777" w:rsidR="00E57EC9" w:rsidRDefault="00E57EC9" w:rsidP="00E57EC9">
      <w:r>
        <w:t>— </w:t>
      </w:r>
      <w:r w:rsidR="00776CEA" w:rsidRPr="00034910">
        <w:t>Je ne survivrais pas à un échec</w:t>
      </w:r>
      <w:r>
        <w:t>.</w:t>
      </w:r>
    </w:p>
    <w:p w14:paraId="02C2A45C" w14:textId="0660D7F7" w:rsidR="00E57EC9" w:rsidRDefault="00E57EC9" w:rsidP="00E57EC9">
      <w:r>
        <w:t>M. </w:t>
      </w:r>
      <w:r w:rsidR="00776CEA" w:rsidRPr="00034910">
        <w:t>Defrance le regarda un instant avant de répliquer</w:t>
      </w:r>
      <w:r>
        <w:t xml:space="preserve">. </w:t>
      </w:r>
      <w:r w:rsidR="00776CEA" w:rsidRPr="00034910">
        <w:t xml:space="preserve">Sur les lèvres du père de </w:t>
      </w:r>
      <w:proofErr w:type="spellStart"/>
      <w:r w:rsidR="00776CEA" w:rsidRPr="00034910">
        <w:t>Fleuriane</w:t>
      </w:r>
      <w:proofErr w:type="spellEnd"/>
      <w:r w:rsidR="00776CEA" w:rsidRPr="00034910">
        <w:t xml:space="preserve"> passa un sympathique sourire</w:t>
      </w:r>
      <w:r>
        <w:t xml:space="preserve">. </w:t>
      </w:r>
      <w:r w:rsidR="00776CEA" w:rsidRPr="00034910">
        <w:t>Puis lentement</w:t>
      </w:r>
      <w:r>
        <w:t> :</w:t>
      </w:r>
    </w:p>
    <w:p w14:paraId="1D64CA7D" w14:textId="77777777" w:rsidR="00E57EC9" w:rsidRDefault="00E57EC9" w:rsidP="00E57EC9">
      <w:r>
        <w:t>— </w:t>
      </w:r>
      <w:r w:rsidR="00776CEA" w:rsidRPr="00034910">
        <w:t>Bien</w:t>
      </w:r>
      <w:r>
        <w:t xml:space="preserve">… </w:t>
      </w:r>
      <w:r w:rsidR="00776CEA" w:rsidRPr="00034910">
        <w:t>Vous avez peut-être raison</w:t>
      </w:r>
      <w:r>
        <w:t xml:space="preserve">, </w:t>
      </w:r>
      <w:r w:rsidR="00776CEA" w:rsidRPr="00034910">
        <w:t xml:space="preserve">monsieur Dick </w:t>
      </w:r>
      <w:proofErr w:type="spellStart"/>
      <w:r w:rsidR="00776CEA" w:rsidRPr="00034910">
        <w:t>Fann</w:t>
      </w:r>
      <w:proofErr w:type="spellEnd"/>
      <w:r>
        <w:t xml:space="preserve">. </w:t>
      </w:r>
      <w:r w:rsidR="00776CEA" w:rsidRPr="00034910">
        <w:t>Votre nom avait traversé l</w:t>
      </w:r>
      <w:r>
        <w:t>’</w:t>
      </w:r>
      <w:r w:rsidR="00776CEA" w:rsidRPr="00034910">
        <w:t>Atlantique avant vous</w:t>
      </w:r>
      <w:r>
        <w:t xml:space="preserve">. </w:t>
      </w:r>
      <w:r w:rsidR="00776CEA" w:rsidRPr="00034910">
        <w:t>J</w:t>
      </w:r>
      <w:r>
        <w:t>’</w:t>
      </w:r>
      <w:r w:rsidR="00776CEA" w:rsidRPr="00034910">
        <w:t>ai confiance</w:t>
      </w:r>
      <w:r>
        <w:t xml:space="preserve">. </w:t>
      </w:r>
      <w:r w:rsidR="00776CEA" w:rsidRPr="00034910">
        <w:t>Que dois-je faire</w:t>
      </w:r>
      <w:r>
        <w:t> ?</w:t>
      </w:r>
    </w:p>
    <w:p w14:paraId="552938E2" w14:textId="77777777" w:rsidR="00E57EC9" w:rsidRDefault="00E57EC9" w:rsidP="00E57EC9">
      <w:r>
        <w:t>— </w:t>
      </w:r>
      <w:r w:rsidR="00776CEA" w:rsidRPr="00034910">
        <w:t>Disparaître</w:t>
      </w:r>
      <w:r>
        <w:t xml:space="preserve">, </w:t>
      </w:r>
      <w:r w:rsidR="00776CEA" w:rsidRPr="00034910">
        <w:t>vous terrer</w:t>
      </w:r>
      <w:r>
        <w:t xml:space="preserve">, </w:t>
      </w:r>
      <w:r w:rsidR="00776CEA" w:rsidRPr="00034910">
        <w:t>jusqu</w:t>
      </w:r>
      <w:r>
        <w:t>’</w:t>
      </w:r>
      <w:r w:rsidR="00776CEA" w:rsidRPr="00034910">
        <w:t>à ce que j</w:t>
      </w:r>
      <w:r>
        <w:t>’</w:t>
      </w:r>
      <w:r w:rsidR="00776CEA" w:rsidRPr="00034910">
        <w:t>aie fait arrêter Larmette et C</w:t>
      </w:r>
      <w:r w:rsidR="00776CEA" w:rsidRPr="00034910">
        <w:rPr>
          <w:vertAlign w:val="superscript"/>
        </w:rPr>
        <w:t>ie</w:t>
      </w:r>
      <w:r>
        <w:t xml:space="preserve">, </w:t>
      </w:r>
      <w:r w:rsidR="00776CEA" w:rsidRPr="00034910">
        <w:t>les misérables qui menacent et vous et</w:t>
      </w:r>
      <w:r>
        <w:t>…</w:t>
      </w:r>
    </w:p>
    <w:p w14:paraId="7CBAF139" w14:textId="77777777" w:rsidR="00E57EC9" w:rsidRDefault="00E57EC9" w:rsidP="00E57EC9">
      <w:r>
        <w:t>— </w:t>
      </w:r>
      <w:r w:rsidR="00776CEA" w:rsidRPr="00034910">
        <w:t>Ma fille</w:t>
      </w:r>
      <w:r>
        <w:t xml:space="preserve">… </w:t>
      </w:r>
      <w:r w:rsidR="00776CEA" w:rsidRPr="00034910">
        <w:t>vous me conseillez donc de l</w:t>
      </w:r>
      <w:r>
        <w:t>’</w:t>
      </w:r>
      <w:r w:rsidR="00776CEA" w:rsidRPr="00034910">
        <w:t>abandonner</w:t>
      </w:r>
      <w:r>
        <w:t> ?…</w:t>
      </w:r>
    </w:p>
    <w:p w14:paraId="63087BDC" w14:textId="77777777" w:rsidR="00E57EC9" w:rsidRDefault="00E57EC9" w:rsidP="00E57EC9">
      <w:r>
        <w:t>— </w:t>
      </w:r>
      <w:r w:rsidR="00776CEA" w:rsidRPr="00034910">
        <w:t>Tant que les criminels ignoreront votre retraite</w:t>
      </w:r>
      <w:r>
        <w:t xml:space="preserve">, </w:t>
      </w:r>
      <w:r w:rsidR="00776CEA" w:rsidRPr="00034910">
        <w:t>elle n</w:t>
      </w:r>
      <w:r>
        <w:t>’</w:t>
      </w:r>
      <w:r w:rsidR="00776CEA" w:rsidRPr="00034910">
        <w:t>aura rien à craindre</w:t>
      </w:r>
      <w:r>
        <w:t xml:space="preserve">. </w:t>
      </w:r>
      <w:r w:rsidR="00776CEA" w:rsidRPr="00034910">
        <w:t>D</w:t>
      </w:r>
      <w:r>
        <w:t>’</w:t>
      </w:r>
      <w:r w:rsidR="00776CEA" w:rsidRPr="00034910">
        <w:t>ailleurs</w:t>
      </w:r>
      <w:r>
        <w:t xml:space="preserve">, </w:t>
      </w:r>
      <w:r w:rsidR="00776CEA" w:rsidRPr="00034910">
        <w:t>je vous le jure</w:t>
      </w:r>
      <w:r>
        <w:t xml:space="preserve">, </w:t>
      </w:r>
      <w:r w:rsidR="00776CEA" w:rsidRPr="00034910">
        <w:t>je serai to</w:t>
      </w:r>
      <w:r w:rsidR="00776CEA" w:rsidRPr="00034910">
        <w:t>u</w:t>
      </w:r>
      <w:r w:rsidR="00776CEA" w:rsidRPr="00034910">
        <w:t>jours entre le danger et elle</w:t>
      </w:r>
      <w:r>
        <w:t>.</w:t>
      </w:r>
    </w:p>
    <w:p w14:paraId="13F5CBDD" w14:textId="45A7DD39" w:rsidR="00E57EC9" w:rsidRDefault="00776CEA" w:rsidP="00E57EC9">
      <w:r w:rsidRPr="00034910">
        <w:t>Il y eut un silence</w:t>
      </w:r>
      <w:r w:rsidR="00E57EC9">
        <w:t xml:space="preserve">. </w:t>
      </w:r>
      <w:r w:rsidRPr="00034910">
        <w:t xml:space="preserve">Brusquement </w:t>
      </w:r>
      <w:r w:rsidR="00E57EC9">
        <w:t>M. </w:t>
      </w:r>
      <w:r w:rsidRPr="00034910">
        <w:t>Defrance reprit</w:t>
      </w:r>
      <w:r w:rsidR="00E57EC9">
        <w:t> :</w:t>
      </w:r>
    </w:p>
    <w:p w14:paraId="62BB5776" w14:textId="77777777" w:rsidR="00E57EC9" w:rsidRDefault="00E57EC9" w:rsidP="00E57EC9">
      <w:pPr>
        <w:rPr>
          <w:i/>
          <w:iCs/>
        </w:rPr>
      </w:pPr>
      <w:r>
        <w:t>— </w:t>
      </w:r>
      <w:r w:rsidR="00776CEA" w:rsidRPr="00034910">
        <w:t xml:space="preserve">Monsieur Dick </w:t>
      </w:r>
      <w:proofErr w:type="spellStart"/>
      <w:r w:rsidR="00776CEA" w:rsidRPr="00034910">
        <w:t>Fann</w:t>
      </w:r>
      <w:proofErr w:type="spellEnd"/>
      <w:r>
        <w:t xml:space="preserve">, </w:t>
      </w:r>
      <w:r w:rsidR="00776CEA" w:rsidRPr="00034910">
        <w:t xml:space="preserve">je consens à ne pas approcher ma </w:t>
      </w:r>
      <w:proofErr w:type="spellStart"/>
      <w:r w:rsidR="00776CEA" w:rsidRPr="00034910">
        <w:t>Fleuriane</w:t>
      </w:r>
      <w:proofErr w:type="spellEnd"/>
      <w:r>
        <w:t xml:space="preserve">, </w:t>
      </w:r>
      <w:r w:rsidR="00776CEA" w:rsidRPr="00034910">
        <w:t>à ne pas la tenir sur mon cœur</w:t>
      </w:r>
      <w:r>
        <w:t xml:space="preserve">, </w:t>
      </w:r>
      <w:r w:rsidR="00776CEA" w:rsidRPr="00034910">
        <w:t>mais j</w:t>
      </w:r>
      <w:r>
        <w:t>’</w:t>
      </w:r>
      <w:r w:rsidR="00776CEA" w:rsidRPr="00034910">
        <w:t xml:space="preserve">y mets une condition </w:t>
      </w:r>
      <w:r w:rsidR="00776CEA" w:rsidRPr="00034910">
        <w:rPr>
          <w:i/>
          <w:iCs/>
        </w:rPr>
        <w:t>sine qua non</w:t>
      </w:r>
      <w:r>
        <w:rPr>
          <w:i/>
          <w:iCs/>
        </w:rPr>
        <w:t>.</w:t>
      </w:r>
    </w:p>
    <w:p w14:paraId="3FCC4E5C" w14:textId="77777777" w:rsidR="00E57EC9" w:rsidRDefault="00E57EC9" w:rsidP="00E57EC9">
      <w:r>
        <w:t>— </w:t>
      </w:r>
      <w:r w:rsidR="00776CEA" w:rsidRPr="00034910">
        <w:t>Parlez</w:t>
      </w:r>
      <w:r>
        <w:t>.</w:t>
      </w:r>
    </w:p>
    <w:p w14:paraId="058E012E" w14:textId="77777777" w:rsidR="00E57EC9" w:rsidRDefault="00E57EC9" w:rsidP="00E57EC9">
      <w:r>
        <w:t>— </w:t>
      </w:r>
      <w:r w:rsidR="00776CEA" w:rsidRPr="00034910">
        <w:t>Dans l</w:t>
      </w:r>
      <w:r>
        <w:t>’</w:t>
      </w:r>
      <w:r w:rsidR="00776CEA" w:rsidRPr="00034910">
        <w:t>inaction</w:t>
      </w:r>
      <w:r>
        <w:t xml:space="preserve">, </w:t>
      </w:r>
      <w:r w:rsidR="00776CEA" w:rsidRPr="00034910">
        <w:t>je mourrais d</w:t>
      </w:r>
      <w:r>
        <w:t>’</w:t>
      </w:r>
      <w:r w:rsidR="00776CEA" w:rsidRPr="00034910">
        <w:t>inquiétude</w:t>
      </w:r>
      <w:r>
        <w:t xml:space="preserve"> : </w:t>
      </w:r>
      <w:r w:rsidR="00776CEA" w:rsidRPr="00034910">
        <w:t>il faut que j</w:t>
      </w:r>
      <w:r>
        <w:t>’</w:t>
      </w:r>
      <w:r w:rsidR="00776CEA" w:rsidRPr="00034910">
        <w:t>agisse</w:t>
      </w:r>
      <w:r>
        <w:t xml:space="preserve">, </w:t>
      </w:r>
      <w:r w:rsidR="00776CEA" w:rsidRPr="00034910">
        <w:t>et maintenant je ne saurais agir que dans un seul but</w:t>
      </w:r>
      <w:r>
        <w:t xml:space="preserve"> : </w:t>
      </w:r>
      <w:r w:rsidR="00776CEA" w:rsidRPr="00034910">
        <w:t>la défendre</w:t>
      </w:r>
      <w:r>
        <w:t>.</w:t>
      </w:r>
    </w:p>
    <w:p w14:paraId="4E624890" w14:textId="77777777" w:rsidR="00E57EC9" w:rsidRDefault="00E57EC9" w:rsidP="00E57EC9">
      <w:r>
        <w:lastRenderedPageBreak/>
        <w:t>— </w:t>
      </w:r>
      <w:r w:rsidR="00776CEA" w:rsidRPr="00034910">
        <w:t>Quoi</w:t>
      </w:r>
      <w:r>
        <w:t xml:space="preserve"> ! </w:t>
      </w:r>
      <w:r w:rsidR="00776CEA" w:rsidRPr="00034910">
        <w:t>vous voudriez</w:t>
      </w:r>
      <w:r>
        <w:t> ?…</w:t>
      </w:r>
    </w:p>
    <w:p w14:paraId="65D940BA" w14:textId="77777777" w:rsidR="00E57EC9" w:rsidRDefault="00E57EC9" w:rsidP="00E57EC9">
      <w:r>
        <w:t>— </w:t>
      </w:r>
      <w:r w:rsidR="00776CEA" w:rsidRPr="00034910">
        <w:t>Être à la peine avec vous</w:t>
      </w:r>
      <w:r>
        <w:t xml:space="preserve">… </w:t>
      </w:r>
      <w:r w:rsidR="00776CEA" w:rsidRPr="00034910">
        <w:t>sous vos ordres</w:t>
      </w:r>
      <w:r>
        <w:t xml:space="preserve">… </w:t>
      </w:r>
      <w:r w:rsidR="00776CEA" w:rsidRPr="00034910">
        <w:t>J</w:t>
      </w:r>
      <w:r>
        <w:t>’</w:t>
      </w:r>
      <w:r w:rsidR="00776CEA" w:rsidRPr="00034910">
        <w:t>obéirai comme un soldat</w:t>
      </w:r>
      <w:r>
        <w:t xml:space="preserve">. </w:t>
      </w:r>
      <w:r w:rsidR="00776CEA" w:rsidRPr="00034910">
        <w:t>Et si quelque jour</w:t>
      </w:r>
      <w:r>
        <w:t xml:space="preserve">, </w:t>
      </w:r>
      <w:r w:rsidR="00776CEA" w:rsidRPr="00034910">
        <w:t>désespéré</w:t>
      </w:r>
      <w:r>
        <w:t xml:space="preserve">, </w:t>
      </w:r>
      <w:r w:rsidR="00776CEA" w:rsidRPr="00034910">
        <w:t>vous veniez me dire</w:t>
      </w:r>
      <w:r>
        <w:t> : « </w:t>
      </w:r>
      <w:r w:rsidR="00776CEA" w:rsidRPr="00034910">
        <w:t>Tout est perdu</w:t>
      </w:r>
      <w:r>
        <w:t> !… »</w:t>
      </w:r>
      <w:r w:rsidR="00776CEA" w:rsidRPr="00034910">
        <w:t xml:space="preserve"> ce jour-là</w:t>
      </w:r>
      <w:r>
        <w:t xml:space="preserve">, </w:t>
      </w:r>
      <w:r w:rsidR="00776CEA" w:rsidRPr="00034910">
        <w:t>vous me relèveriez de ma promesse d</w:t>
      </w:r>
      <w:r>
        <w:t>’</w:t>
      </w:r>
      <w:r w:rsidR="00776CEA" w:rsidRPr="00034910">
        <w:t>obéissance</w:t>
      </w:r>
      <w:r>
        <w:t xml:space="preserve">, </w:t>
      </w:r>
      <w:r w:rsidR="00776CEA" w:rsidRPr="00034910">
        <w:t>pour que je puisse mourir avec l</w:t>
      </w:r>
      <w:r>
        <w:t>’</w:t>
      </w:r>
      <w:r w:rsidR="00776CEA" w:rsidRPr="00034910">
        <w:t>enfant qui fut ma joie</w:t>
      </w:r>
      <w:r>
        <w:t>.</w:t>
      </w:r>
    </w:p>
    <w:p w14:paraId="20A6DD84" w14:textId="77777777" w:rsidR="00E57EC9" w:rsidRDefault="00776CEA" w:rsidP="00E57EC9">
      <w:r w:rsidRPr="00034910">
        <w:t>Les traits de Dick reflétaient une émotion intense</w:t>
      </w:r>
      <w:r w:rsidR="00E57EC9">
        <w:t xml:space="preserve">. </w:t>
      </w:r>
      <w:r w:rsidRPr="00034910">
        <w:t>Sans une parole</w:t>
      </w:r>
      <w:r w:rsidR="00E57EC9">
        <w:t xml:space="preserve">, </w:t>
      </w:r>
      <w:r w:rsidRPr="00034910">
        <w:t>sa main se tendit vers son interlocuteur</w:t>
      </w:r>
      <w:r w:rsidR="00E57EC9">
        <w:t xml:space="preserve">, </w:t>
      </w:r>
      <w:r w:rsidRPr="00034910">
        <w:t>qui la saisit dans les siennes</w:t>
      </w:r>
      <w:r w:rsidR="00E57EC9">
        <w:t>.</w:t>
      </w:r>
    </w:p>
    <w:p w14:paraId="02B3FAF8" w14:textId="77777777" w:rsidR="00E57EC9" w:rsidRDefault="00776CEA" w:rsidP="00E57EC9">
      <w:r w:rsidRPr="00034910">
        <w:t>Durant une minute</w:t>
      </w:r>
      <w:r w:rsidR="00E57EC9">
        <w:t xml:space="preserve">, </w:t>
      </w:r>
      <w:r w:rsidRPr="00034910">
        <w:t>ils demeurèrent ainsi</w:t>
      </w:r>
      <w:r w:rsidR="00E57EC9">
        <w:t>.</w:t>
      </w:r>
    </w:p>
    <w:p w14:paraId="672EAE60" w14:textId="77777777" w:rsidR="00E57EC9" w:rsidRDefault="00776CEA" w:rsidP="00E57EC9">
      <w:r w:rsidRPr="00034910">
        <w:t>Le père et le détective venaient de sceller le pacte de d</w:t>
      </w:r>
      <w:r w:rsidRPr="00034910">
        <w:t>é</w:t>
      </w:r>
      <w:r w:rsidRPr="00034910">
        <w:t>vouement</w:t>
      </w:r>
      <w:r w:rsidR="00E57EC9">
        <w:t>.</w:t>
      </w:r>
    </w:p>
    <w:p w14:paraId="4F95342A" w14:textId="77777777" w:rsidR="00E57EC9" w:rsidRDefault="00776CEA" w:rsidP="00E57EC9">
      <w:r w:rsidRPr="00034910">
        <w:t>Enfin</w:t>
      </w:r>
      <w:r w:rsidR="00E57EC9">
        <w:t xml:space="preserve">, </w:t>
      </w:r>
      <w:r w:rsidRPr="00034910">
        <w:t>le jeune homme dompta l</w:t>
      </w:r>
      <w:r w:rsidR="00E57EC9">
        <w:t>’</w:t>
      </w:r>
      <w:r w:rsidRPr="00034910">
        <w:t>émotion dont toute sa personne frissonnait</w:t>
      </w:r>
      <w:r w:rsidR="00E57EC9">
        <w:t xml:space="preserve">, </w:t>
      </w:r>
      <w:r w:rsidRPr="00034910">
        <w:t>et d</w:t>
      </w:r>
      <w:r w:rsidR="00E57EC9">
        <w:t>’</w:t>
      </w:r>
      <w:r w:rsidRPr="00034910">
        <w:t>une voix mal assurée</w:t>
      </w:r>
      <w:r w:rsidR="00E57EC9">
        <w:t xml:space="preserve">, </w:t>
      </w:r>
      <w:r w:rsidRPr="00034910">
        <w:t>il murmura</w:t>
      </w:r>
      <w:r w:rsidR="00E57EC9">
        <w:t> :</w:t>
      </w:r>
    </w:p>
    <w:p w14:paraId="36ED62B0" w14:textId="1DF74517" w:rsidR="00E57EC9" w:rsidRDefault="00E57EC9" w:rsidP="00E57EC9">
      <w:r>
        <w:t>— </w:t>
      </w:r>
      <w:r w:rsidR="00776CEA" w:rsidRPr="00034910">
        <w:t>Il est des choses que l</w:t>
      </w:r>
      <w:r>
        <w:t>’</w:t>
      </w:r>
      <w:r w:rsidR="00776CEA" w:rsidRPr="00034910">
        <w:t>on ne refuse pas à un père</w:t>
      </w:r>
      <w:r>
        <w:t xml:space="preserve">. </w:t>
      </w:r>
      <w:r w:rsidR="00776CEA" w:rsidRPr="00034910">
        <w:t>Qu</w:t>
      </w:r>
      <w:r>
        <w:t>’</w:t>
      </w:r>
      <w:r w:rsidR="00776CEA" w:rsidRPr="00034910">
        <w:t>il soit fait selon votre volonté</w:t>
      </w:r>
      <w:r>
        <w:t xml:space="preserve">. </w:t>
      </w:r>
      <w:r w:rsidR="00776CEA" w:rsidRPr="00034910">
        <w:t>Seulement</w:t>
      </w:r>
      <w:r>
        <w:t xml:space="preserve">, </w:t>
      </w:r>
      <w:r w:rsidR="00776CEA" w:rsidRPr="00034910">
        <w:t>mon compagnon de</w:t>
      </w:r>
      <w:r>
        <w:t xml:space="preserve">… </w:t>
      </w:r>
      <w:r w:rsidR="00776CEA" w:rsidRPr="00034910">
        <w:t xml:space="preserve">travail ne doit rappeler en rien le trop connu </w:t>
      </w:r>
      <w:r>
        <w:t>M. </w:t>
      </w:r>
      <w:r w:rsidR="00776CEA" w:rsidRPr="00034910">
        <w:t>Defrance</w:t>
      </w:r>
      <w:r>
        <w:t xml:space="preserve">. </w:t>
      </w:r>
      <w:r w:rsidR="00776CEA" w:rsidRPr="00034910">
        <w:t>Vo</w:t>
      </w:r>
      <w:r w:rsidR="00776CEA" w:rsidRPr="00034910">
        <w:t>u</w:t>
      </w:r>
      <w:r w:rsidR="00776CEA" w:rsidRPr="00034910">
        <w:t>lez-vous me permettre de faire le nécessaire</w:t>
      </w:r>
      <w:r>
        <w:t> ?</w:t>
      </w:r>
    </w:p>
    <w:p w14:paraId="490F9CD0" w14:textId="77777777" w:rsidR="00E57EC9" w:rsidRDefault="00E57EC9" w:rsidP="00E57EC9">
      <w:r>
        <w:t>— </w:t>
      </w:r>
      <w:r w:rsidR="00776CEA" w:rsidRPr="00034910">
        <w:t>Faites</w:t>
      </w:r>
      <w:r>
        <w:t xml:space="preserve">, </w:t>
      </w:r>
      <w:r w:rsidR="00776CEA" w:rsidRPr="00034910">
        <w:t xml:space="preserve">répondit simplement le père de </w:t>
      </w:r>
      <w:proofErr w:type="spellStart"/>
      <w:r w:rsidR="00776CEA" w:rsidRPr="00034910">
        <w:t>Fleuriane</w:t>
      </w:r>
      <w:proofErr w:type="spellEnd"/>
      <w:r>
        <w:t>.</w:t>
      </w:r>
    </w:p>
    <w:p w14:paraId="49319A81" w14:textId="77777777" w:rsidR="00E57EC9" w:rsidRDefault="00776CEA" w:rsidP="00E57EC9">
      <w:r w:rsidRPr="00034910">
        <w:t>L</w:t>
      </w:r>
      <w:r w:rsidR="00E57EC9">
        <w:t>’</w:t>
      </w:r>
      <w:r w:rsidRPr="00034910">
        <w:t>Anglais le fit asseoir et ramassant sa valise qu</w:t>
      </w:r>
      <w:r w:rsidR="00E57EC9">
        <w:t>’</w:t>
      </w:r>
      <w:r w:rsidRPr="00034910">
        <w:t>il avait p</w:t>
      </w:r>
      <w:r w:rsidRPr="00034910">
        <w:t>o</w:t>
      </w:r>
      <w:r w:rsidRPr="00034910">
        <w:t>sée à terre en entrant</w:t>
      </w:r>
      <w:r w:rsidR="00E57EC9">
        <w:t xml:space="preserve">, </w:t>
      </w:r>
      <w:r w:rsidRPr="00034910">
        <w:t>il l</w:t>
      </w:r>
      <w:r w:rsidR="00E57EC9">
        <w:t>’</w:t>
      </w:r>
      <w:r w:rsidRPr="00034910">
        <w:t>ouvrit et se mit en devoir de métamo</w:t>
      </w:r>
      <w:r w:rsidRPr="00034910">
        <w:t>r</w:t>
      </w:r>
      <w:r w:rsidRPr="00034910">
        <w:t>phoser son futur compagnon</w:t>
      </w:r>
      <w:r w:rsidR="00E57EC9">
        <w:t>.</w:t>
      </w:r>
    </w:p>
    <w:p w14:paraId="699C5EBF" w14:textId="66C38DDC" w:rsidR="00E57EC9" w:rsidRDefault="00776CEA" w:rsidP="00E57EC9">
      <w:r w:rsidRPr="00034910">
        <w:t>Une demi-heure plus tard</w:t>
      </w:r>
      <w:r w:rsidR="00E57EC9">
        <w:t xml:space="preserve">, </w:t>
      </w:r>
      <w:r w:rsidRPr="00034910">
        <w:t>Dick quittait l</w:t>
      </w:r>
      <w:r w:rsidR="00E57EC9">
        <w:t>’</w:t>
      </w:r>
      <w:r w:rsidRPr="00034910">
        <w:t>hôtel en comp</w:t>
      </w:r>
      <w:r w:rsidRPr="00034910">
        <w:t>a</w:t>
      </w:r>
      <w:r w:rsidRPr="00034910">
        <w:t>gnie d</w:t>
      </w:r>
      <w:r w:rsidR="00E57EC9">
        <w:t>’</w:t>
      </w:r>
      <w:r w:rsidRPr="00034910">
        <w:t>un mulâtre au teint basané</w:t>
      </w:r>
      <w:r w:rsidR="00E57EC9">
        <w:t xml:space="preserve">, </w:t>
      </w:r>
      <w:r w:rsidRPr="00034910">
        <w:t>chargé lui-même d</w:t>
      </w:r>
      <w:r w:rsidR="00E57EC9">
        <w:t>’</w:t>
      </w:r>
      <w:r w:rsidRPr="00034910">
        <w:t>un sac de voyage</w:t>
      </w:r>
      <w:r w:rsidR="00E57EC9">
        <w:t xml:space="preserve">, </w:t>
      </w:r>
      <w:r w:rsidRPr="00034910">
        <w:t>mulâtre dans lequel Larmette lui-même n</w:t>
      </w:r>
      <w:r w:rsidR="00E57EC9">
        <w:t>’</w:t>
      </w:r>
      <w:r w:rsidRPr="00034910">
        <w:t xml:space="preserve">aurait point reconnu </w:t>
      </w:r>
      <w:r w:rsidR="00E57EC9">
        <w:t>M. </w:t>
      </w:r>
      <w:r w:rsidRPr="00034910">
        <w:t>Defrance</w:t>
      </w:r>
      <w:r w:rsidR="00E57EC9">
        <w:t xml:space="preserve">, </w:t>
      </w:r>
      <w:r w:rsidRPr="00034910">
        <w:t>grimé merveilleusement par son nouvel ami</w:t>
      </w:r>
      <w:r w:rsidR="00E57EC9">
        <w:t>.</w:t>
      </w:r>
    </w:p>
    <w:p w14:paraId="518E2262" w14:textId="77777777" w:rsidR="006503CE" w:rsidRDefault="006503CE" w:rsidP="006503CE">
      <w:pPr>
        <w:pStyle w:val="Centrsolidaire"/>
      </w:pPr>
      <w:r w:rsidRPr="00E57EC9">
        <w:rPr>
          <w:noProof/>
        </w:rPr>
        <w:lastRenderedPageBreak/>
        <w:drawing>
          <wp:inline distT="0" distB="0" distL="0" distR="0" wp14:anchorId="62C4F997" wp14:editId="6BEB0AA5">
            <wp:extent cx="5756910" cy="5756910"/>
            <wp:effectExtent l="0" t="0" r="0" b="0"/>
            <wp:docPr id="20" name="Image 83" descr="Une image contenant croquis, dessin, chaussures, habit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83" descr="Une image contenant croquis, dessin, chaussures, habits&#10;&#10;Le contenu généré par l’IA peut être incorrec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p>
    <w:p w14:paraId="54C9F4E6" w14:textId="77777777" w:rsidR="006503CE" w:rsidRDefault="006503CE" w:rsidP="006503CE">
      <w:pPr>
        <w:pStyle w:val="Centr14pt"/>
      </w:pPr>
      <w:r w:rsidRPr="00E57EC9">
        <w:t>Il se mit en devoir de métamorphoser son futur compagnon de voyage</w:t>
      </w:r>
      <w:r>
        <w:t>.</w:t>
      </w:r>
    </w:p>
    <w:p w14:paraId="2214310D" w14:textId="09A5AA72" w:rsidR="00E57EC9" w:rsidRDefault="00776CEA" w:rsidP="00E57EC9">
      <w:r w:rsidRPr="00034910">
        <w:t>Au dehors</w:t>
      </w:r>
      <w:r w:rsidR="00E57EC9">
        <w:t xml:space="preserve">, </w:t>
      </w:r>
      <w:r w:rsidRPr="00034910">
        <w:t>ils se séparèrent</w:t>
      </w:r>
      <w:r w:rsidR="00E57EC9">
        <w:t>. M. </w:t>
      </w:r>
      <w:r w:rsidRPr="00034910">
        <w:t>Defrance se dirigea vers l</w:t>
      </w:r>
      <w:r w:rsidR="00E57EC9">
        <w:t>’</w:t>
      </w:r>
      <w:r w:rsidRPr="00034910">
        <w:t>embarcadère des ferry-boats</w:t>
      </w:r>
      <w:r w:rsidR="00E57EC9">
        <w:t xml:space="preserve"> (</w:t>
      </w:r>
      <w:r w:rsidRPr="00034910">
        <w:t>bacs</w:t>
      </w:r>
      <w:r w:rsidR="00E57EC9">
        <w:t xml:space="preserve">) </w:t>
      </w:r>
      <w:r w:rsidRPr="00034910">
        <w:t>reliant l</w:t>
      </w:r>
      <w:r w:rsidR="00E57EC9">
        <w:t>’</w:t>
      </w:r>
      <w:r w:rsidRPr="00034910">
        <w:t>Hudson-River à l</w:t>
      </w:r>
      <w:r w:rsidR="00E57EC9">
        <w:t>’</w:t>
      </w:r>
      <w:r w:rsidRPr="00034910">
        <w:t>East-River</w:t>
      </w:r>
      <w:r w:rsidR="00E57EC9">
        <w:t xml:space="preserve">, </w:t>
      </w:r>
      <w:r w:rsidRPr="00034910">
        <w:t xml:space="preserve">tandis que Dick </w:t>
      </w:r>
      <w:proofErr w:type="spellStart"/>
      <w:r w:rsidRPr="00034910">
        <w:t>Fann</w:t>
      </w:r>
      <w:proofErr w:type="spellEnd"/>
      <w:r w:rsidRPr="00034910">
        <w:t xml:space="preserve"> gagnait l</w:t>
      </w:r>
      <w:r w:rsidR="00E57EC9">
        <w:t>’</w:t>
      </w:r>
      <w:r w:rsidRPr="00034910">
        <w:t>office des trans</w:t>
      </w:r>
      <w:r w:rsidRPr="00034910">
        <w:t>a</w:t>
      </w:r>
      <w:r w:rsidRPr="00034910">
        <w:t>tlantiques</w:t>
      </w:r>
      <w:r w:rsidR="00E57EC9">
        <w:t>.</w:t>
      </w:r>
    </w:p>
    <w:p w14:paraId="59ACC82D" w14:textId="77777777" w:rsidR="00E57EC9" w:rsidRDefault="00776CEA" w:rsidP="00E57EC9">
      <w:r w:rsidRPr="00034910">
        <w:t>Une boutique blanche ornée de filets bleus</w:t>
      </w:r>
      <w:r w:rsidR="00E57EC9">
        <w:t xml:space="preserve">. </w:t>
      </w:r>
      <w:r w:rsidRPr="00034910">
        <w:t>À l</w:t>
      </w:r>
      <w:r w:rsidR="00E57EC9">
        <w:t>’</w:t>
      </w:r>
      <w:r w:rsidRPr="00034910">
        <w:t>intérieur</w:t>
      </w:r>
      <w:r w:rsidR="00E57EC9">
        <w:t xml:space="preserve">, </w:t>
      </w:r>
      <w:r w:rsidRPr="00034910">
        <w:t>une sorte de comptoir isolant les employés du public et surmo</w:t>
      </w:r>
      <w:r w:rsidRPr="00034910">
        <w:t>n</w:t>
      </w:r>
      <w:r w:rsidRPr="00034910">
        <w:t>té d</w:t>
      </w:r>
      <w:r w:rsidR="00E57EC9">
        <w:t>’</w:t>
      </w:r>
      <w:r w:rsidRPr="00034910">
        <w:t>un grillage percé de guichets dont les inscriptions anno</w:t>
      </w:r>
      <w:r w:rsidRPr="00034910">
        <w:t>n</w:t>
      </w:r>
      <w:r w:rsidRPr="00034910">
        <w:t>çaient la destination</w:t>
      </w:r>
      <w:r w:rsidR="00E57EC9">
        <w:t>.</w:t>
      </w:r>
    </w:p>
    <w:p w14:paraId="09C2C6BC" w14:textId="77777777" w:rsidR="00E57EC9" w:rsidRDefault="00776CEA" w:rsidP="00E57EC9">
      <w:r w:rsidRPr="00034910">
        <w:lastRenderedPageBreak/>
        <w:t>Sans hésitation</w:t>
      </w:r>
      <w:r w:rsidR="00E57EC9">
        <w:t xml:space="preserve">, </w:t>
      </w:r>
      <w:r w:rsidRPr="00034910">
        <w:t>le jeune homme s</w:t>
      </w:r>
      <w:r w:rsidR="00E57EC9">
        <w:t>’</w:t>
      </w:r>
      <w:r w:rsidRPr="00034910">
        <w:t>approcha du guichet a</w:t>
      </w:r>
      <w:r w:rsidRPr="00034910">
        <w:t>f</w:t>
      </w:r>
      <w:r w:rsidRPr="00034910">
        <w:t xml:space="preserve">fecté aux </w:t>
      </w:r>
      <w:r w:rsidR="00E57EC9">
        <w:t>« </w:t>
      </w:r>
      <w:r w:rsidRPr="00034910">
        <w:t>Passages</w:t>
      </w:r>
      <w:r w:rsidR="00E57EC9">
        <w:t xml:space="preserve"> ». </w:t>
      </w:r>
      <w:r w:rsidRPr="00034910">
        <w:t>Au scribe embusqué en arrière</w:t>
      </w:r>
      <w:r w:rsidR="00E57EC9">
        <w:t xml:space="preserve">, </w:t>
      </w:r>
      <w:r w:rsidRPr="00034910">
        <w:t>il dit</w:t>
      </w:r>
      <w:r w:rsidR="00E57EC9">
        <w:t> :</w:t>
      </w:r>
    </w:p>
    <w:p w14:paraId="3A3336DC" w14:textId="77777777" w:rsidR="00E57EC9" w:rsidRDefault="00E57EC9" w:rsidP="00E57EC9">
      <w:pPr>
        <w:rPr>
          <w:i/>
          <w:iCs/>
        </w:rPr>
      </w:pPr>
      <w:r>
        <w:t>— </w:t>
      </w:r>
      <w:r w:rsidR="00776CEA" w:rsidRPr="00034910">
        <w:t xml:space="preserve">Je désire retenir une cabine sur la </w:t>
      </w:r>
      <w:r w:rsidR="00776CEA" w:rsidRPr="00034910">
        <w:rPr>
          <w:i/>
          <w:iCs/>
        </w:rPr>
        <w:t>Touraine</w:t>
      </w:r>
      <w:r>
        <w:rPr>
          <w:i/>
          <w:iCs/>
        </w:rPr>
        <w:t>…</w:t>
      </w:r>
    </w:p>
    <w:p w14:paraId="14135011" w14:textId="77777777" w:rsidR="00E57EC9" w:rsidRDefault="00E57EC9" w:rsidP="00E57EC9">
      <w:r>
        <w:t>— </w:t>
      </w:r>
      <w:r w:rsidR="00776CEA" w:rsidRPr="00034910">
        <w:t>Oh</w:t>
      </w:r>
      <w:r>
        <w:t xml:space="preserve"> ! </w:t>
      </w:r>
      <w:r w:rsidR="00776CEA" w:rsidRPr="00034910">
        <w:t>rien de plus facile</w:t>
      </w:r>
      <w:r>
        <w:t xml:space="preserve">. </w:t>
      </w:r>
      <w:r w:rsidR="00776CEA" w:rsidRPr="00034910">
        <w:t>Elle ne partira pas avant une s</w:t>
      </w:r>
      <w:r w:rsidR="00776CEA" w:rsidRPr="00034910">
        <w:t>e</w:t>
      </w:r>
      <w:r w:rsidR="00776CEA" w:rsidRPr="00034910">
        <w:t>maine</w:t>
      </w:r>
      <w:r>
        <w:t xml:space="preserve">. </w:t>
      </w:r>
      <w:r w:rsidR="00776CEA" w:rsidRPr="00034910">
        <w:t xml:space="preserve">Vous auriez avantage à prendre la </w:t>
      </w:r>
      <w:r w:rsidR="00776CEA" w:rsidRPr="00034910">
        <w:rPr>
          <w:i/>
          <w:iCs/>
        </w:rPr>
        <w:t>Savoie</w:t>
      </w:r>
      <w:r>
        <w:rPr>
          <w:i/>
          <w:iCs/>
        </w:rPr>
        <w:t xml:space="preserve">, </w:t>
      </w:r>
      <w:r w:rsidR="00776CEA" w:rsidRPr="00034910">
        <w:t>qui quittera New-York demain</w:t>
      </w:r>
      <w:r>
        <w:t>.</w:t>
      </w:r>
    </w:p>
    <w:p w14:paraId="6735577F" w14:textId="77777777" w:rsidR="00E57EC9" w:rsidRDefault="00E57EC9" w:rsidP="00E57EC9">
      <w:r>
        <w:t>— </w:t>
      </w:r>
      <w:r w:rsidR="00776CEA" w:rsidRPr="00034910">
        <w:t>Non</w:t>
      </w:r>
      <w:r>
        <w:t xml:space="preserve">, </w:t>
      </w:r>
      <w:r w:rsidR="00776CEA" w:rsidRPr="00034910">
        <w:t xml:space="preserve">je préfère la </w:t>
      </w:r>
      <w:r w:rsidR="00776CEA" w:rsidRPr="00034910">
        <w:rPr>
          <w:i/>
          <w:iCs/>
        </w:rPr>
        <w:t>Touraine</w:t>
      </w:r>
      <w:r>
        <w:rPr>
          <w:i/>
          <w:iCs/>
        </w:rPr>
        <w:t xml:space="preserve">. </w:t>
      </w:r>
      <w:r w:rsidR="00776CEA" w:rsidRPr="00034910">
        <w:t>Je retiens la cabine n</w:t>
      </w:r>
      <w:r>
        <w:t>° </w:t>
      </w:r>
      <w:r w:rsidRPr="00034910">
        <w:t>1</w:t>
      </w:r>
      <w:r w:rsidR="00776CEA" w:rsidRPr="00034910">
        <w:t>6</w:t>
      </w:r>
      <w:r>
        <w:t xml:space="preserve">. </w:t>
      </w:r>
      <w:r w:rsidR="00776CEA" w:rsidRPr="00034910">
        <w:t>J</w:t>
      </w:r>
      <w:r>
        <w:t>’</w:t>
      </w:r>
      <w:r w:rsidR="00776CEA" w:rsidRPr="00034910">
        <w:t>y ferai porter mes bagages dès ce soir</w:t>
      </w:r>
      <w:r>
        <w:t>.</w:t>
      </w:r>
    </w:p>
    <w:p w14:paraId="04C7CECE" w14:textId="77777777" w:rsidR="00E57EC9" w:rsidRDefault="00776CEA" w:rsidP="00E57EC9">
      <w:r w:rsidRPr="00034910">
        <w:t>L</w:t>
      </w:r>
      <w:r w:rsidR="00E57EC9">
        <w:t>’</w:t>
      </w:r>
      <w:r w:rsidRPr="00034910">
        <w:t>agent avait attiré devant lui un gros registre et le feuill</w:t>
      </w:r>
      <w:r w:rsidRPr="00034910">
        <w:t>e</w:t>
      </w:r>
      <w:r w:rsidRPr="00034910">
        <w:t>tait</w:t>
      </w:r>
      <w:r w:rsidR="00E57EC9">
        <w:t>…</w:t>
      </w:r>
    </w:p>
    <w:p w14:paraId="6910C567" w14:textId="77777777" w:rsidR="00E57EC9" w:rsidRDefault="00E57EC9" w:rsidP="00E57EC9">
      <w:r>
        <w:t>— </w:t>
      </w:r>
      <w:r w:rsidR="00776CEA" w:rsidRPr="00034910">
        <w:t>Ah</w:t>
      </w:r>
      <w:r>
        <w:t xml:space="preserve"> ! </w:t>
      </w:r>
      <w:r w:rsidR="00776CEA" w:rsidRPr="00034910">
        <w:t>fit-il soudain</w:t>
      </w:r>
      <w:r>
        <w:t xml:space="preserve">, </w:t>
      </w:r>
      <w:r w:rsidR="00776CEA" w:rsidRPr="00034910">
        <w:t>la cabine 16 est déjà louée</w:t>
      </w:r>
      <w:r>
        <w:t>.</w:t>
      </w:r>
    </w:p>
    <w:p w14:paraId="0538CEB9" w14:textId="77777777" w:rsidR="00E57EC9" w:rsidRDefault="00776CEA" w:rsidP="00E57EC9">
      <w:r w:rsidRPr="00034910">
        <w:t>En dépit de son flegme</w:t>
      </w:r>
      <w:r w:rsidR="00E57EC9">
        <w:t xml:space="preserve">, </w:t>
      </w:r>
      <w:r w:rsidRPr="00034910">
        <w:t xml:space="preserve">Dick </w:t>
      </w:r>
      <w:proofErr w:type="spellStart"/>
      <w:r w:rsidRPr="00034910">
        <w:t>Fann</w:t>
      </w:r>
      <w:proofErr w:type="spellEnd"/>
      <w:r w:rsidRPr="00034910">
        <w:t xml:space="preserve"> sursauta à l</w:t>
      </w:r>
      <w:r w:rsidR="00E57EC9">
        <w:t>’</w:t>
      </w:r>
      <w:r w:rsidRPr="00034910">
        <w:t>audition de ces paroles</w:t>
      </w:r>
      <w:r w:rsidR="00E57EC9">
        <w:t>.</w:t>
      </w:r>
    </w:p>
    <w:p w14:paraId="35BEB78A" w14:textId="77777777" w:rsidR="00E57EC9" w:rsidRDefault="00E57EC9" w:rsidP="00E57EC9">
      <w:r>
        <w:t>— </w:t>
      </w:r>
      <w:r w:rsidR="00776CEA" w:rsidRPr="00034910">
        <w:t>Louée</w:t>
      </w:r>
      <w:r>
        <w:t> ?</w:t>
      </w:r>
    </w:p>
    <w:p w14:paraId="76F87682" w14:textId="77777777" w:rsidR="00E57EC9" w:rsidRDefault="00E57EC9" w:rsidP="00E57EC9">
      <w:r>
        <w:t>— </w:t>
      </w:r>
      <w:r w:rsidR="00776CEA" w:rsidRPr="00034910">
        <w:t>Oui</w:t>
      </w:r>
      <w:r>
        <w:t xml:space="preserve">, </w:t>
      </w:r>
      <w:r w:rsidR="00776CEA" w:rsidRPr="00034910">
        <w:t>mais il en reste d</w:t>
      </w:r>
      <w:r>
        <w:t>’</w:t>
      </w:r>
      <w:r w:rsidR="00776CEA" w:rsidRPr="00034910">
        <w:t>autres</w:t>
      </w:r>
      <w:r>
        <w:t>…</w:t>
      </w:r>
    </w:p>
    <w:p w14:paraId="29D4A8EB" w14:textId="77777777" w:rsidR="00E57EC9" w:rsidRDefault="00E57EC9" w:rsidP="00E57EC9">
      <w:r>
        <w:t>— </w:t>
      </w:r>
      <w:r w:rsidR="00776CEA" w:rsidRPr="00034910">
        <w:t>C</w:t>
      </w:r>
      <w:r>
        <w:t>’</w:t>
      </w:r>
      <w:r w:rsidR="00776CEA" w:rsidRPr="00034910">
        <w:t>est la 16 que je suis chargé de retenir</w:t>
      </w:r>
      <w:r>
        <w:t xml:space="preserve">, </w:t>
      </w:r>
      <w:r w:rsidR="00776CEA" w:rsidRPr="00034910">
        <w:t>expliqua aussitôt le détective qui avait repris son sang-froid</w:t>
      </w:r>
      <w:r>
        <w:t xml:space="preserve">… ; </w:t>
      </w:r>
      <w:r w:rsidR="00776CEA" w:rsidRPr="00034910">
        <w:t>mon client est fort superstitieux</w:t>
      </w:r>
      <w:r>
        <w:t xml:space="preserve">, </w:t>
      </w:r>
      <w:r w:rsidR="00776CEA" w:rsidRPr="00034910">
        <w:t>et je crois qu</w:t>
      </w:r>
      <w:r>
        <w:t>’</w:t>
      </w:r>
      <w:r w:rsidR="00776CEA" w:rsidRPr="00034910">
        <w:t>il attache une importance capitale au nombre indiqué</w:t>
      </w:r>
      <w:r>
        <w:t>.</w:t>
      </w:r>
    </w:p>
    <w:p w14:paraId="4A314AE8" w14:textId="77777777" w:rsidR="00E57EC9" w:rsidRDefault="00776CEA" w:rsidP="00E57EC9">
      <w:r w:rsidRPr="00034910">
        <w:t>L</w:t>
      </w:r>
      <w:r w:rsidR="00E57EC9">
        <w:t>’</w:t>
      </w:r>
      <w:r w:rsidRPr="00034910">
        <w:t>employé daigna sourire</w:t>
      </w:r>
      <w:r w:rsidR="00E57EC9">
        <w:t xml:space="preserve">, </w:t>
      </w:r>
      <w:r w:rsidRPr="00034910">
        <w:t>en esprit fort</w:t>
      </w:r>
      <w:r w:rsidR="00E57EC9">
        <w:t xml:space="preserve">, </w:t>
      </w:r>
      <w:r w:rsidRPr="00034910">
        <w:t>ayant cependant une certaine déférence pour les superstitions des passagers de première classe</w:t>
      </w:r>
      <w:r w:rsidR="00E57EC9">
        <w:t xml:space="preserve">. </w:t>
      </w:r>
      <w:r w:rsidRPr="00034910">
        <w:t>Dick riposta par un sourire d</w:t>
      </w:r>
      <w:r w:rsidR="00E57EC9">
        <w:t>’</w:t>
      </w:r>
      <w:r w:rsidRPr="00034910">
        <w:t>intelligence</w:t>
      </w:r>
      <w:r w:rsidR="00E57EC9">
        <w:t xml:space="preserve">, </w:t>
      </w:r>
      <w:r w:rsidRPr="00034910">
        <w:t>et baissant la voix</w:t>
      </w:r>
      <w:r w:rsidR="00E57EC9">
        <w:t> :</w:t>
      </w:r>
    </w:p>
    <w:p w14:paraId="676ED3B3" w14:textId="77777777" w:rsidR="00E57EC9" w:rsidRDefault="00E57EC9" w:rsidP="00E57EC9">
      <w:r>
        <w:t>— </w:t>
      </w:r>
      <w:r w:rsidR="00776CEA" w:rsidRPr="00034910">
        <w:t>Puis-je vous demander à quel nom est portée la cabine</w:t>
      </w:r>
      <w:r>
        <w:t> ?</w:t>
      </w:r>
    </w:p>
    <w:p w14:paraId="52A7C946" w14:textId="77777777" w:rsidR="00E57EC9" w:rsidRDefault="00E57EC9" w:rsidP="00E57EC9">
      <w:r>
        <w:lastRenderedPageBreak/>
        <w:t>— </w:t>
      </w:r>
      <w:r w:rsidR="00776CEA" w:rsidRPr="00034910">
        <w:t>Ce n</w:t>
      </w:r>
      <w:r>
        <w:t>’</w:t>
      </w:r>
      <w:r w:rsidR="00776CEA" w:rsidRPr="00034910">
        <w:t>est pas l</w:t>
      </w:r>
      <w:r>
        <w:t>’</w:t>
      </w:r>
      <w:r w:rsidR="00776CEA" w:rsidRPr="00034910">
        <w:t>usage</w:t>
      </w:r>
      <w:r>
        <w:t>…</w:t>
      </w:r>
    </w:p>
    <w:p w14:paraId="278EDE5E" w14:textId="77777777" w:rsidR="00E57EC9" w:rsidRDefault="00E57EC9" w:rsidP="00E57EC9">
      <w:r>
        <w:t>— </w:t>
      </w:r>
      <w:r w:rsidR="00776CEA" w:rsidRPr="00034910">
        <w:t>Je le sais bien</w:t>
      </w:r>
      <w:r>
        <w:t xml:space="preserve">. </w:t>
      </w:r>
      <w:r w:rsidR="00776CEA" w:rsidRPr="00034910">
        <w:t>Mais mon client et le vôtre pourraient s</w:t>
      </w:r>
      <w:r>
        <w:t>’</w:t>
      </w:r>
      <w:r w:rsidR="00776CEA" w:rsidRPr="00034910">
        <w:t>entendre peut-être</w:t>
      </w:r>
      <w:r>
        <w:t>.</w:t>
      </w:r>
    </w:p>
    <w:p w14:paraId="1B1B2407" w14:textId="77777777" w:rsidR="00E57EC9" w:rsidRDefault="00E57EC9" w:rsidP="00E57EC9">
      <w:r>
        <w:t>— </w:t>
      </w:r>
      <w:r w:rsidR="00776CEA" w:rsidRPr="00034910">
        <w:t>All right</w:t>
      </w:r>
      <w:r>
        <w:t xml:space="preserve"> ! </w:t>
      </w:r>
      <w:r w:rsidR="00776CEA" w:rsidRPr="00034910">
        <w:t>Je comprends votre pensée</w:t>
      </w:r>
      <w:r>
        <w:t xml:space="preserve">. </w:t>
      </w:r>
      <w:r w:rsidR="00776CEA" w:rsidRPr="00034910">
        <w:t>Et comme</w:t>
      </w:r>
      <w:r>
        <w:t xml:space="preserve">, </w:t>
      </w:r>
      <w:r w:rsidR="00776CEA" w:rsidRPr="00034910">
        <w:t>après tout</w:t>
      </w:r>
      <w:r>
        <w:t xml:space="preserve">, </w:t>
      </w:r>
      <w:r w:rsidR="00776CEA" w:rsidRPr="00034910">
        <w:t xml:space="preserve">le premier désir de </w:t>
      </w:r>
      <w:smartTag w:uri="urn:schemas-microsoft-com:office:smarttags" w:element="PersonName">
        <w:smartTagPr>
          <w:attr w:name="ProductID" w:val="la Compagnie"/>
        </w:smartTagPr>
        <w:r w:rsidR="00776CEA" w:rsidRPr="00034910">
          <w:t>la Compagnie</w:t>
        </w:r>
      </w:smartTag>
      <w:r w:rsidR="00776CEA" w:rsidRPr="00034910">
        <w:t xml:space="preserve"> est de satisfaire le plus grand nombre de voyageurs possible</w:t>
      </w:r>
      <w:r>
        <w:t xml:space="preserve">… </w:t>
      </w:r>
      <w:r w:rsidR="00776CEA" w:rsidRPr="00034910">
        <w:t>je vous mets le registre sous les yeux</w:t>
      </w:r>
      <w:r>
        <w:t>.</w:t>
      </w:r>
    </w:p>
    <w:p w14:paraId="2BC243B3" w14:textId="77777777" w:rsidR="00E57EC9" w:rsidRDefault="00776CEA" w:rsidP="00E57EC9">
      <w:r w:rsidRPr="00034910">
        <w:t>Et poussant l</w:t>
      </w:r>
      <w:r w:rsidR="00E57EC9">
        <w:t>’</w:t>
      </w:r>
      <w:r w:rsidRPr="00034910">
        <w:t>énorme in-folio devant Dick</w:t>
      </w:r>
      <w:r w:rsidR="00E57EC9">
        <w:t xml:space="preserve">, </w:t>
      </w:r>
      <w:r w:rsidRPr="00034910">
        <w:t>l</w:t>
      </w:r>
      <w:r w:rsidR="00E57EC9">
        <w:t>’</w:t>
      </w:r>
      <w:r w:rsidRPr="00034910">
        <w:t>agent lui pe</w:t>
      </w:r>
      <w:r w:rsidRPr="00034910">
        <w:t>r</w:t>
      </w:r>
      <w:r w:rsidRPr="00034910">
        <w:t>mit de lire</w:t>
      </w:r>
      <w:r w:rsidR="00E57EC9">
        <w:t> :</w:t>
      </w:r>
    </w:p>
    <w:p w14:paraId="6ED57EF7" w14:textId="19D78C66" w:rsidR="00E57EC9" w:rsidRDefault="00E57EC9" w:rsidP="00E57EC9">
      <w:r>
        <w:t>« </w:t>
      </w:r>
      <w:r w:rsidR="00776CEA" w:rsidRPr="00034910">
        <w:t>Cabine 16</w:t>
      </w:r>
      <w:r>
        <w:t>. M. </w:t>
      </w:r>
      <w:proofErr w:type="spellStart"/>
      <w:r w:rsidR="00776CEA" w:rsidRPr="00034910">
        <w:t>Davisse</w:t>
      </w:r>
      <w:proofErr w:type="spellEnd"/>
      <w:r>
        <w:t xml:space="preserve">. </w:t>
      </w:r>
      <w:r w:rsidR="00776CEA" w:rsidRPr="00034910">
        <w:t>Supplément 2</w:t>
      </w:r>
      <w:r w:rsidRPr="00034910">
        <w:t>5</w:t>
      </w:r>
      <w:r>
        <w:t> </w:t>
      </w:r>
      <w:r w:rsidRPr="00034910">
        <w:t>0</w:t>
      </w:r>
      <w:r w:rsidR="00776CEA" w:rsidRPr="00034910">
        <w:t>0 pour occup</w:t>
      </w:r>
      <w:r w:rsidR="00776CEA" w:rsidRPr="00034910">
        <w:t>a</w:t>
      </w:r>
      <w:r w:rsidR="00776CEA" w:rsidRPr="00034910">
        <w:t>tion durant l</w:t>
      </w:r>
      <w:r>
        <w:t>’</w:t>
      </w:r>
      <w:r w:rsidR="00776CEA" w:rsidRPr="00034910">
        <w:t>escale à New-York</w:t>
      </w:r>
      <w:r>
        <w:t xml:space="preserve">. </w:t>
      </w:r>
      <w:r w:rsidR="00776CEA" w:rsidRPr="00034910">
        <w:t>Ticket et supplément payés</w:t>
      </w:r>
      <w:r>
        <w:t>… »</w:t>
      </w:r>
    </w:p>
    <w:p w14:paraId="1E00C5A3" w14:textId="77777777" w:rsidR="00E57EC9" w:rsidRDefault="00776CEA" w:rsidP="00E57EC9">
      <w:proofErr w:type="spellStart"/>
      <w:r w:rsidRPr="00034910">
        <w:t>Davisse</w:t>
      </w:r>
      <w:proofErr w:type="spellEnd"/>
      <w:r w:rsidR="00E57EC9">
        <w:t xml:space="preserve"> ! </w:t>
      </w:r>
      <w:r w:rsidRPr="00034910">
        <w:t>le nom du compagnon de Larmette</w:t>
      </w:r>
      <w:r w:rsidR="00E57EC9">
        <w:t xml:space="preserve"> ! </w:t>
      </w:r>
      <w:r w:rsidRPr="00034910">
        <w:t>Ce fut un trait de lumière</w:t>
      </w:r>
      <w:r w:rsidR="00E57EC9">
        <w:t>.</w:t>
      </w:r>
    </w:p>
    <w:p w14:paraId="167DD8D2" w14:textId="77777777" w:rsidR="00E57EC9" w:rsidRDefault="00776CEA" w:rsidP="00E57EC9">
      <w:r w:rsidRPr="00034910">
        <w:t>Voilà donc pourquoi les voleurs avaient soumis les cori</w:t>
      </w:r>
      <w:r w:rsidRPr="00034910">
        <w:t>n</w:t>
      </w:r>
      <w:r w:rsidRPr="00034910">
        <w:t>dons à l</w:t>
      </w:r>
      <w:r w:rsidR="00E57EC9">
        <w:t>’</w:t>
      </w:r>
      <w:r w:rsidRPr="00034910">
        <w:t>action du radium</w:t>
      </w:r>
      <w:r w:rsidR="00E57EC9">
        <w:t xml:space="preserve"> ! </w:t>
      </w:r>
      <w:r w:rsidRPr="00034910">
        <w:t>Les pierres précieuses ne devaient pas bouger de leur cachette</w:t>
      </w:r>
      <w:r w:rsidR="00E57EC9">
        <w:t>.</w:t>
      </w:r>
    </w:p>
    <w:p w14:paraId="413D6F1E" w14:textId="77777777" w:rsidR="00E57EC9" w:rsidRDefault="00776CEA" w:rsidP="00E57EC9">
      <w:proofErr w:type="spellStart"/>
      <w:r w:rsidRPr="00034910">
        <w:t>Davisse</w:t>
      </w:r>
      <w:proofErr w:type="spellEnd"/>
      <w:r w:rsidRPr="00034910">
        <w:t xml:space="preserve"> allait retourner en France avec le précieux colis</w:t>
      </w:r>
      <w:r w:rsidR="00E57EC9">
        <w:t xml:space="preserve">, </w:t>
      </w:r>
      <w:r w:rsidRPr="00034910">
        <w:t>qu</w:t>
      </w:r>
      <w:r w:rsidR="00E57EC9">
        <w:t>’</w:t>
      </w:r>
      <w:r w:rsidRPr="00034910">
        <w:t>il semblerait rapporter d</w:t>
      </w:r>
      <w:r w:rsidR="00E57EC9">
        <w:t>’</w:t>
      </w:r>
      <w:r w:rsidRPr="00034910">
        <w:t>Amérique</w:t>
      </w:r>
      <w:r w:rsidR="00E57EC9">
        <w:t xml:space="preserve">. </w:t>
      </w:r>
      <w:r w:rsidRPr="00034910">
        <w:t>Ainsi le pseudo-cambriolage</w:t>
      </w:r>
      <w:r w:rsidR="00E57EC9">
        <w:t xml:space="preserve">, </w:t>
      </w:r>
      <w:r w:rsidRPr="00034910">
        <w:t>le voyage et le reste</w:t>
      </w:r>
      <w:r w:rsidR="00E57EC9">
        <w:t xml:space="preserve">, </w:t>
      </w:r>
      <w:r w:rsidRPr="00034910">
        <w:t>tout cela ne coûterait rien aux habiles escrocs</w:t>
      </w:r>
      <w:r w:rsidR="00E57EC9">
        <w:t>.</w:t>
      </w:r>
    </w:p>
    <w:p w14:paraId="68C0C2D0" w14:textId="77777777" w:rsidR="00E57EC9" w:rsidRDefault="00776CEA" w:rsidP="00E57EC9">
      <w:r w:rsidRPr="00034910">
        <w:t>Bien plus</w:t>
      </w:r>
      <w:r w:rsidR="00E57EC9">
        <w:t xml:space="preserve">, </w:t>
      </w:r>
      <w:r w:rsidRPr="00034910">
        <w:t>de l</w:t>
      </w:r>
      <w:r w:rsidR="00E57EC9">
        <w:t>’</w:t>
      </w:r>
      <w:r w:rsidRPr="00034910">
        <w:t>ensemble des opérations ressortirait un b</w:t>
      </w:r>
      <w:r w:rsidRPr="00034910">
        <w:t>é</w:t>
      </w:r>
      <w:r w:rsidRPr="00034910">
        <w:t>néfice appréciable</w:t>
      </w:r>
      <w:r w:rsidR="00E57EC9">
        <w:t xml:space="preserve">. </w:t>
      </w:r>
      <w:r w:rsidRPr="00034910">
        <w:t>Les cent cinquante corindons communs</w:t>
      </w:r>
      <w:r w:rsidR="00E57EC9">
        <w:t xml:space="preserve">, </w:t>
      </w:r>
      <w:r w:rsidRPr="00034910">
        <w:t>d</w:t>
      </w:r>
      <w:r w:rsidRPr="00034910">
        <w:t>e</w:t>
      </w:r>
      <w:r w:rsidRPr="00034910">
        <w:t>venus pierres de prix</w:t>
      </w:r>
      <w:r w:rsidR="00E57EC9">
        <w:t xml:space="preserve">, </w:t>
      </w:r>
      <w:proofErr w:type="gramStart"/>
      <w:r w:rsidRPr="00034910">
        <w:t>de par</w:t>
      </w:r>
      <w:proofErr w:type="gramEnd"/>
      <w:r w:rsidRPr="00034910">
        <w:t xml:space="preserve"> la magie du radium</w:t>
      </w:r>
      <w:r w:rsidR="00E57EC9">
        <w:t xml:space="preserve">, </w:t>
      </w:r>
      <w:r w:rsidRPr="00034910">
        <w:t>seraient ve</w:t>
      </w:r>
      <w:r w:rsidRPr="00034910">
        <w:t>n</w:t>
      </w:r>
      <w:r w:rsidRPr="00034910">
        <w:t>dus comme gemmes authentiques</w:t>
      </w:r>
      <w:r w:rsidR="00E57EC9">
        <w:t>.</w:t>
      </w:r>
    </w:p>
    <w:p w14:paraId="52A63ED8" w14:textId="77777777" w:rsidR="00E57EC9" w:rsidRDefault="00776CEA" w:rsidP="00E57EC9">
      <w:r w:rsidRPr="00034910">
        <w:t>Toutefois</w:t>
      </w:r>
      <w:r w:rsidR="00E57EC9">
        <w:t xml:space="preserve">, </w:t>
      </w:r>
      <w:r w:rsidRPr="00034910">
        <w:t>le jeune homme cacha ses impressions</w:t>
      </w:r>
      <w:r w:rsidR="00E57EC9">
        <w:t xml:space="preserve">. </w:t>
      </w:r>
      <w:r w:rsidRPr="00034910">
        <w:t>Il salua l</w:t>
      </w:r>
      <w:r w:rsidR="00E57EC9">
        <w:t>’</w:t>
      </w:r>
      <w:r w:rsidRPr="00034910">
        <w:t>employé</w:t>
      </w:r>
      <w:r w:rsidR="00E57EC9">
        <w:t xml:space="preserve">, </w:t>
      </w:r>
      <w:r w:rsidRPr="00034910">
        <w:t>sortit</w:t>
      </w:r>
      <w:r w:rsidR="00E57EC9">
        <w:t xml:space="preserve">. </w:t>
      </w:r>
      <w:r w:rsidRPr="00034910">
        <w:t>Mais ce fut pour courir au bureau du télégr</w:t>
      </w:r>
      <w:r w:rsidRPr="00034910">
        <w:t>a</w:t>
      </w:r>
      <w:r w:rsidRPr="00034910">
        <w:t>phe le plus proche</w:t>
      </w:r>
      <w:r w:rsidR="00E57EC9">
        <w:t>.</w:t>
      </w:r>
    </w:p>
    <w:p w14:paraId="136D6B03" w14:textId="77777777" w:rsidR="00E57EC9" w:rsidRDefault="00776CEA" w:rsidP="00E57EC9">
      <w:r w:rsidRPr="00034910">
        <w:lastRenderedPageBreak/>
        <w:t>Là</w:t>
      </w:r>
      <w:r w:rsidR="00E57EC9">
        <w:t xml:space="preserve">, </w:t>
      </w:r>
      <w:r w:rsidRPr="00034910">
        <w:t>il expédia la dépêche suivante</w:t>
      </w:r>
      <w:r w:rsidR="00E57EC9">
        <w:t> :</w:t>
      </w:r>
    </w:p>
    <w:p w14:paraId="3294E658" w14:textId="4611CAB5" w:rsidR="00E57EC9" w:rsidRDefault="00E57EC9" w:rsidP="00E57EC9">
      <w:r>
        <w:t>« </w:t>
      </w:r>
      <w:proofErr w:type="spellStart"/>
      <w:r w:rsidR="00776CEA" w:rsidRPr="00034910">
        <w:t>Davisse</w:t>
      </w:r>
      <w:proofErr w:type="spellEnd"/>
      <w:r>
        <w:t xml:space="preserve">, </w:t>
      </w:r>
      <w:r w:rsidR="00776CEA" w:rsidRPr="00034910">
        <w:t>cabine 16</w:t>
      </w:r>
      <w:r>
        <w:t xml:space="preserve">, </w:t>
      </w:r>
      <w:r w:rsidR="00776CEA" w:rsidRPr="00034910">
        <w:rPr>
          <w:i/>
          <w:iCs/>
        </w:rPr>
        <w:t>Touraine</w:t>
      </w:r>
      <w:r>
        <w:rPr>
          <w:i/>
          <w:iCs/>
        </w:rPr>
        <w:t xml:space="preserve">. </w:t>
      </w:r>
      <w:r w:rsidR="00776CEA" w:rsidRPr="00034910">
        <w:t>L</w:t>
      </w:r>
      <w:r>
        <w:t>’</w:t>
      </w:r>
      <w:r w:rsidR="00776CEA" w:rsidRPr="00034910">
        <w:t>attendre arrivée au H</w:t>
      </w:r>
      <w:r w:rsidR="00776CEA" w:rsidRPr="00034910">
        <w:t>a</w:t>
      </w:r>
      <w:r w:rsidR="00776CEA" w:rsidRPr="00034910">
        <w:t>vre</w:t>
      </w:r>
      <w:r>
        <w:t xml:space="preserve">. </w:t>
      </w:r>
      <w:r w:rsidR="00776CEA" w:rsidRPr="00034910">
        <w:t>Corindons sur lui ou sous plancher cabine</w:t>
      </w:r>
      <w:r>
        <w:t xml:space="preserve">. </w:t>
      </w:r>
      <w:r w:rsidR="00776CEA" w:rsidRPr="00034910">
        <w:t>Sitôt opération faite</w:t>
      </w:r>
      <w:r>
        <w:t xml:space="preserve">, </w:t>
      </w:r>
      <w:r w:rsidR="00776CEA" w:rsidRPr="00034910">
        <w:t>télégraphier mandat San-Francisco</w:t>
      </w:r>
      <w:r>
        <w:t xml:space="preserve">, </w:t>
      </w:r>
      <w:r w:rsidR="00776CEA" w:rsidRPr="00034910">
        <w:t>bureau restant</w:t>
      </w:r>
      <w:r>
        <w:t xml:space="preserve">, </w:t>
      </w:r>
      <w:r w:rsidR="00776CEA" w:rsidRPr="00034910">
        <w:t>initi</w:t>
      </w:r>
      <w:r w:rsidR="00776CEA" w:rsidRPr="00034910">
        <w:t>a</w:t>
      </w:r>
      <w:r w:rsidR="00776CEA" w:rsidRPr="00034910">
        <w:t>les</w:t>
      </w:r>
      <w:r w:rsidRPr="00034910">
        <w:t xml:space="preserve"> </w:t>
      </w:r>
      <w:proofErr w:type="spellStart"/>
      <w:r w:rsidRPr="00034910">
        <w:t>D</w:t>
      </w:r>
      <w:r>
        <w:t>.</w:t>
      </w:r>
      <w:r w:rsidRPr="00034910">
        <w:t>F</w:t>
      </w:r>
      <w:proofErr w:type="spellEnd"/>
      <w:r>
        <w:t xml:space="preserve">. </w:t>
      </w:r>
      <w:r w:rsidR="00776CEA" w:rsidRPr="00034910">
        <w:t>303</w:t>
      </w:r>
      <w:r>
        <w:t xml:space="preserve">. </w:t>
      </w:r>
      <w:r w:rsidR="00776CEA" w:rsidRPr="00034910">
        <w:t>Merci</w:t>
      </w:r>
      <w:r>
        <w:t xml:space="preserve">, </w:t>
      </w:r>
      <w:r w:rsidR="00776CEA" w:rsidRPr="00034910">
        <w:t>respect</w:t>
      </w:r>
      <w:r>
        <w:t>. »</w:t>
      </w:r>
    </w:p>
    <w:p w14:paraId="4194D06A" w14:textId="77777777" w:rsidR="00E57EC9" w:rsidRDefault="00776CEA" w:rsidP="00E57EC9">
      <w:r w:rsidRPr="00034910">
        <w:t>L</w:t>
      </w:r>
      <w:r w:rsidR="00E57EC9">
        <w:t>’</w:t>
      </w:r>
      <w:r w:rsidRPr="00034910">
        <w:t>adresse ne semblait pas d</w:t>
      </w:r>
      <w:r w:rsidR="00E57EC9">
        <w:t>’</w:t>
      </w:r>
      <w:r w:rsidRPr="00034910">
        <w:t>ordre policier</w:t>
      </w:r>
      <w:r w:rsidR="00E57EC9">
        <w:t xml:space="preserve">. </w:t>
      </w:r>
      <w:r w:rsidRPr="00034910">
        <w:t>Elle portait</w:t>
      </w:r>
      <w:r w:rsidR="00E57EC9">
        <w:t> :</w:t>
      </w:r>
    </w:p>
    <w:p w14:paraId="4543F3B5" w14:textId="77777777" w:rsidR="00E57EC9" w:rsidRDefault="00776CEA" w:rsidP="007D17F9">
      <w:pPr>
        <w:pStyle w:val="Centrsolidaire"/>
      </w:pPr>
      <w:r w:rsidRPr="00E57EC9">
        <w:t>A-N</w:t>
      </w:r>
      <w:r w:rsidR="00E57EC9">
        <w:t xml:space="preserve">. </w:t>
      </w:r>
      <w:r w:rsidRPr="00E57EC9">
        <w:rPr>
          <w:szCs w:val="32"/>
        </w:rPr>
        <w:t>DUMAS</w:t>
      </w:r>
      <w:r w:rsidR="00E57EC9">
        <w:rPr>
          <w:szCs w:val="32"/>
        </w:rPr>
        <w:t xml:space="preserve">, </w:t>
      </w:r>
      <w:r w:rsidRPr="00E57EC9">
        <w:t>armateur</w:t>
      </w:r>
      <w:r w:rsidR="00E57EC9">
        <w:t>,</w:t>
      </w:r>
    </w:p>
    <w:p w14:paraId="43FABAE3" w14:textId="77777777" w:rsidR="00E57EC9" w:rsidRDefault="00776CEA" w:rsidP="007D17F9">
      <w:pPr>
        <w:pStyle w:val="Centrsolidaire"/>
      </w:pPr>
      <w:r w:rsidRPr="00E57EC9">
        <w:t>144</w:t>
      </w:r>
      <w:r w:rsidR="00E57EC9">
        <w:t xml:space="preserve">, </w:t>
      </w:r>
      <w:r w:rsidRPr="00E57EC9">
        <w:t xml:space="preserve">rue </w:t>
      </w:r>
      <w:proofErr w:type="spellStart"/>
      <w:r w:rsidRPr="00E57EC9">
        <w:t>Eyriès</w:t>
      </w:r>
      <w:proofErr w:type="spellEnd"/>
      <w:r w:rsidR="00E57EC9">
        <w:t xml:space="preserve">, </w:t>
      </w:r>
      <w:r w:rsidRPr="00E57EC9">
        <w:t>le Havre</w:t>
      </w:r>
      <w:r w:rsidR="00E57EC9">
        <w:t>.</w:t>
      </w:r>
    </w:p>
    <w:p w14:paraId="31A2ED9D" w14:textId="77777777" w:rsidR="00E57EC9" w:rsidRDefault="00776CEA" w:rsidP="00E57EC9">
      <w:r w:rsidRPr="00034910">
        <w:t>Cet écrit expédié</w:t>
      </w:r>
      <w:r w:rsidR="00E57EC9">
        <w:t xml:space="preserve">, </w:t>
      </w:r>
      <w:r w:rsidRPr="00034910">
        <w:t>Dick repartit</w:t>
      </w:r>
      <w:r w:rsidR="00E57EC9">
        <w:t xml:space="preserve">. </w:t>
      </w:r>
      <w:r w:rsidRPr="00034910">
        <w:t>Il se frottait les mains</w:t>
      </w:r>
      <w:r w:rsidR="00E57EC9">
        <w:t xml:space="preserve">, </w:t>
      </w:r>
      <w:r w:rsidRPr="00034910">
        <w:t>m</w:t>
      </w:r>
      <w:r w:rsidRPr="00034910">
        <w:t>o</w:t>
      </w:r>
      <w:r w:rsidRPr="00034910">
        <w:t>nologuant</w:t>
      </w:r>
      <w:r w:rsidR="00E57EC9">
        <w:t xml:space="preserve">, </w:t>
      </w:r>
      <w:r w:rsidRPr="00034910">
        <w:t>tout en arpentant le terrain</w:t>
      </w:r>
      <w:r w:rsidR="00E57EC9">
        <w:t> :</w:t>
      </w:r>
    </w:p>
    <w:p w14:paraId="6EB90404" w14:textId="77777777" w:rsidR="00E57EC9" w:rsidRDefault="00E57EC9" w:rsidP="00E57EC9">
      <w:r>
        <w:t>— </w:t>
      </w:r>
      <w:proofErr w:type="spellStart"/>
      <w:r w:rsidR="00776CEA" w:rsidRPr="00034910">
        <w:t>Davisse</w:t>
      </w:r>
      <w:proofErr w:type="spellEnd"/>
      <w:r w:rsidR="00776CEA" w:rsidRPr="00034910">
        <w:t xml:space="preserve"> pris</w:t>
      </w:r>
      <w:r>
        <w:t xml:space="preserve">, </w:t>
      </w:r>
      <w:r w:rsidR="00776CEA" w:rsidRPr="00034910">
        <w:t>Larmette est découvert</w:t>
      </w:r>
      <w:r>
        <w:t xml:space="preserve">. </w:t>
      </w:r>
      <w:proofErr w:type="spellStart"/>
      <w:r w:rsidR="00776CEA" w:rsidRPr="00034910">
        <w:t>Davisse</w:t>
      </w:r>
      <w:proofErr w:type="spellEnd"/>
      <w:r w:rsidR="00776CEA" w:rsidRPr="00034910">
        <w:t xml:space="preserve"> du reste parlera</w:t>
      </w:r>
      <w:r>
        <w:t xml:space="preserve"> ; </w:t>
      </w:r>
      <w:r w:rsidR="00776CEA" w:rsidRPr="00034910">
        <w:t>je m</w:t>
      </w:r>
      <w:r>
        <w:t>’</w:t>
      </w:r>
      <w:r w:rsidR="00776CEA" w:rsidRPr="00034910">
        <w:t>en rapporte à Dumas</w:t>
      </w:r>
      <w:r>
        <w:t xml:space="preserve">… </w:t>
      </w:r>
      <w:r w:rsidR="00776CEA" w:rsidRPr="00034910">
        <w:t>Allons</w:t>
      </w:r>
      <w:r>
        <w:t xml:space="preserve">, </w:t>
      </w:r>
      <w:r w:rsidR="00776CEA" w:rsidRPr="00034910">
        <w:t>quinze jours de patience</w:t>
      </w:r>
      <w:r>
        <w:t xml:space="preserve">, </w:t>
      </w:r>
      <w:r w:rsidR="00776CEA" w:rsidRPr="00034910">
        <w:t xml:space="preserve">et miss </w:t>
      </w:r>
      <w:proofErr w:type="spellStart"/>
      <w:r w:rsidR="00776CEA" w:rsidRPr="00034910">
        <w:t>Fleuriane</w:t>
      </w:r>
      <w:proofErr w:type="spellEnd"/>
      <w:r w:rsidR="00776CEA" w:rsidRPr="00034910">
        <w:t xml:space="preserve"> sera hors de danger</w:t>
      </w:r>
      <w:r>
        <w:t>.</w:t>
      </w:r>
    </w:p>
    <w:p w14:paraId="7436181B" w14:textId="3C76F538" w:rsidR="00E57EC9" w:rsidRDefault="00776CEA" w:rsidP="00E57EC9">
      <w:r w:rsidRPr="00034910">
        <w:t>Quand quatre heures sonnèrent</w:t>
      </w:r>
      <w:r w:rsidR="00E57EC9">
        <w:t xml:space="preserve">, </w:t>
      </w:r>
      <w:r w:rsidRPr="00034910">
        <w:t xml:space="preserve">il avait assuré le transfert de Jean </w:t>
      </w:r>
      <w:proofErr w:type="spellStart"/>
      <w:r w:rsidRPr="00034910">
        <w:t>Brot</w:t>
      </w:r>
      <w:proofErr w:type="spellEnd"/>
      <w:r w:rsidRPr="00034910">
        <w:t xml:space="preserve"> au Central Hôtel et avait</w:t>
      </w:r>
      <w:r w:rsidR="00E57EC9">
        <w:t xml:space="preserve">, </w:t>
      </w:r>
      <w:r w:rsidRPr="00034910">
        <w:t xml:space="preserve">au nom de </w:t>
      </w:r>
      <w:r w:rsidR="00E57EC9">
        <w:t>M</w:t>
      </w:r>
      <w:r w:rsidR="00E57EC9" w:rsidRPr="00E57EC9">
        <w:rPr>
          <w:vertAlign w:val="superscript"/>
        </w:rPr>
        <w:t>lle</w:t>
      </w:r>
      <w:r w:rsidR="00E57EC9">
        <w:t> </w:t>
      </w:r>
      <w:r w:rsidRPr="00034910">
        <w:t>Defrance</w:t>
      </w:r>
      <w:r w:rsidR="00E57EC9">
        <w:t xml:space="preserve">, </w:t>
      </w:r>
      <w:r w:rsidRPr="00034910">
        <w:t>engagé comme wattman</w:t>
      </w:r>
      <w:r w:rsidR="00E57EC9">
        <w:t xml:space="preserve">, </w:t>
      </w:r>
      <w:r w:rsidRPr="00034910">
        <w:t xml:space="preserve">le nommé </w:t>
      </w:r>
      <w:proofErr w:type="spellStart"/>
      <w:r w:rsidRPr="00034910">
        <w:t>Natson</w:t>
      </w:r>
      <w:proofErr w:type="spellEnd"/>
      <w:r w:rsidR="00E57EC9">
        <w:t xml:space="preserve">, </w:t>
      </w:r>
      <w:r w:rsidRPr="00034910">
        <w:t>qu</w:t>
      </w:r>
      <w:r w:rsidR="00E57EC9">
        <w:t>’</w:t>
      </w:r>
      <w:r w:rsidRPr="00034910">
        <w:t>il était allé che</w:t>
      </w:r>
      <w:r w:rsidRPr="00034910">
        <w:t>r</w:t>
      </w:r>
      <w:r w:rsidRPr="00034910">
        <w:t>cher dans l</w:t>
      </w:r>
      <w:r w:rsidR="00E57EC9">
        <w:t>’</w:t>
      </w:r>
      <w:r w:rsidRPr="00034910">
        <w:t>une des rues de New-Jersey</w:t>
      </w:r>
      <w:r w:rsidR="00E57EC9">
        <w:t>.</w:t>
      </w:r>
    </w:p>
    <w:p w14:paraId="0E5CD715" w14:textId="77777777" w:rsidR="00E57EC9" w:rsidRDefault="00776CEA" w:rsidP="00E57EC9">
      <w:r w:rsidRPr="00034910">
        <w:t>Ces divers soins pris</w:t>
      </w:r>
      <w:r w:rsidR="00E57EC9">
        <w:t xml:space="preserve">, </w:t>
      </w:r>
      <w:r w:rsidRPr="00034910">
        <w:t xml:space="preserve">Dick </w:t>
      </w:r>
      <w:proofErr w:type="spellStart"/>
      <w:r w:rsidRPr="00034910">
        <w:t>Fann</w:t>
      </w:r>
      <w:proofErr w:type="spellEnd"/>
      <w:r w:rsidRPr="00034910">
        <w:t xml:space="preserve"> s</w:t>
      </w:r>
      <w:r w:rsidR="00E57EC9">
        <w:t>’</w:t>
      </w:r>
      <w:r w:rsidRPr="00034910">
        <w:t>enfonça dans le dédale de ruelles avoisinant Hudson-River</w:t>
      </w:r>
      <w:r w:rsidR="00E57EC9">
        <w:t xml:space="preserve">. </w:t>
      </w:r>
      <w:r w:rsidRPr="00034910">
        <w:t>Dans une maison</w:t>
      </w:r>
      <w:r w:rsidR="00E57EC9">
        <w:t xml:space="preserve">, </w:t>
      </w:r>
      <w:r w:rsidRPr="00034910">
        <w:t>il disparut durant une demi-heure environ</w:t>
      </w:r>
      <w:r w:rsidR="00E57EC9">
        <w:t xml:space="preserve">. </w:t>
      </w:r>
      <w:r w:rsidRPr="00034910">
        <w:t>Il en ressortit débarrassé de son grime</w:t>
      </w:r>
      <w:r w:rsidR="00E57EC9">
        <w:t xml:space="preserve">, </w:t>
      </w:r>
      <w:r w:rsidRPr="00034910">
        <w:t>ayant repris son apparence naturelle</w:t>
      </w:r>
      <w:r w:rsidR="00E57EC9">
        <w:t>.</w:t>
      </w:r>
    </w:p>
    <w:p w14:paraId="080F7A4C" w14:textId="77777777" w:rsidR="00E57EC9" w:rsidRDefault="00776CEA" w:rsidP="00E57EC9">
      <w:r w:rsidRPr="00034910">
        <w:t>Pourquoi cela</w:t>
      </w:r>
      <w:r w:rsidR="00E57EC9">
        <w:t xml:space="preserve"> ? </w:t>
      </w:r>
      <w:r w:rsidRPr="00034910">
        <w:t>Par raisonnement</w:t>
      </w:r>
      <w:r w:rsidR="00E57EC9">
        <w:t xml:space="preserve">. </w:t>
      </w:r>
      <w:r w:rsidRPr="00034910">
        <w:t>Certain d</w:t>
      </w:r>
      <w:r w:rsidR="00E57EC9">
        <w:t>’</w:t>
      </w:r>
      <w:r w:rsidRPr="00034910">
        <w:t>avoir été r</w:t>
      </w:r>
      <w:r w:rsidRPr="00034910">
        <w:t>e</w:t>
      </w:r>
      <w:r w:rsidRPr="00034910">
        <w:t>connu par Larmette</w:t>
      </w:r>
      <w:r w:rsidR="00E57EC9">
        <w:t xml:space="preserve">, </w:t>
      </w:r>
      <w:r w:rsidRPr="00034910">
        <w:t>il lui apparaissait bon</w:t>
      </w:r>
      <w:r w:rsidR="00E57EC9">
        <w:t xml:space="preserve">, </w:t>
      </w:r>
      <w:r w:rsidRPr="00034910">
        <w:t>afin de rassurer quelque peu son adversaire</w:t>
      </w:r>
      <w:r w:rsidR="00E57EC9">
        <w:t xml:space="preserve">, </w:t>
      </w:r>
      <w:r w:rsidRPr="00034910">
        <w:t>de se montrer au grand jour</w:t>
      </w:r>
      <w:r w:rsidR="00E57EC9">
        <w:t>.</w:t>
      </w:r>
    </w:p>
    <w:p w14:paraId="4FFA0591" w14:textId="77777777" w:rsidR="00E57EC9" w:rsidRDefault="00776CEA" w:rsidP="00E57EC9">
      <w:r w:rsidRPr="00034910">
        <w:t>Donner confiance à un ennemi</w:t>
      </w:r>
      <w:r w:rsidR="00E57EC9">
        <w:t xml:space="preserve">, </w:t>
      </w:r>
      <w:r w:rsidRPr="00034910">
        <w:t>n</w:t>
      </w:r>
      <w:r w:rsidR="00E57EC9">
        <w:t>’</w:t>
      </w:r>
      <w:r w:rsidRPr="00034910">
        <w:t>est-ce point l</w:t>
      </w:r>
      <w:r w:rsidR="00E57EC9">
        <w:t>’</w:t>
      </w:r>
      <w:r w:rsidRPr="00034910">
        <w:t>un des plus sûrs moyens de le conduire à sa perte</w:t>
      </w:r>
      <w:r w:rsidR="00E57EC9">
        <w:t> ?</w:t>
      </w:r>
    </w:p>
    <w:p w14:paraId="339BF6A7" w14:textId="77777777" w:rsidR="00E57EC9" w:rsidRDefault="00776CEA" w:rsidP="00E57EC9">
      <w:r w:rsidRPr="00034910">
        <w:lastRenderedPageBreak/>
        <w:t>Et pénétré de ce raisonnement</w:t>
      </w:r>
      <w:r w:rsidR="00E57EC9">
        <w:t xml:space="preserve">, </w:t>
      </w:r>
      <w:r w:rsidRPr="00034910">
        <w:t>Dick regagna</w:t>
      </w:r>
      <w:r w:rsidR="00E57EC9">
        <w:t xml:space="preserve">, </w:t>
      </w:r>
      <w:r w:rsidRPr="00034910">
        <w:t>à l</w:t>
      </w:r>
      <w:r w:rsidR="00E57EC9">
        <w:t>’</w:t>
      </w:r>
      <w:r w:rsidRPr="00034910">
        <w:t>allure molle d</w:t>
      </w:r>
      <w:r w:rsidR="00E57EC9">
        <w:t>’</w:t>
      </w:r>
      <w:r w:rsidRPr="00034910">
        <w:t>un flâneur</w:t>
      </w:r>
      <w:r w:rsidR="00E57EC9">
        <w:t xml:space="preserve">, </w:t>
      </w:r>
      <w:r w:rsidRPr="00034910">
        <w:t>les constructions de l</w:t>
      </w:r>
      <w:r w:rsidR="00E57EC9">
        <w:t>’</w:t>
      </w:r>
      <w:r w:rsidRPr="00034910">
        <w:t>Automobile-Palace où se tenait le banquet triomphal des automobilistes</w:t>
      </w:r>
      <w:r w:rsidR="00E57EC9">
        <w:t>.</w:t>
      </w:r>
    </w:p>
    <w:p w14:paraId="4B153452" w14:textId="77777777" w:rsidR="00E57EC9" w:rsidRDefault="00776CEA" w:rsidP="00E57EC9">
      <w:r w:rsidRPr="00034910">
        <w:t>Dans la foule en délire</w:t>
      </w:r>
      <w:r w:rsidR="00E57EC9">
        <w:t xml:space="preserve">, </w:t>
      </w:r>
      <w:r w:rsidRPr="00034910">
        <w:t>il se glissa</w:t>
      </w:r>
      <w:r w:rsidR="00E57EC9">
        <w:t xml:space="preserve">, </w:t>
      </w:r>
      <w:r w:rsidRPr="00034910">
        <w:t>se faufila</w:t>
      </w:r>
      <w:r w:rsidR="00E57EC9">
        <w:t xml:space="preserve">, </w:t>
      </w:r>
      <w:r w:rsidRPr="00034910">
        <w:t>employant tour à tour l</w:t>
      </w:r>
      <w:r w:rsidR="00E57EC9">
        <w:t>’</w:t>
      </w:r>
      <w:r w:rsidRPr="00034910">
        <w:t>éloquence des coudes et des phrases polies</w:t>
      </w:r>
      <w:r w:rsidR="00E57EC9">
        <w:t xml:space="preserve">. </w:t>
      </w:r>
      <w:r w:rsidRPr="00034910">
        <w:t>Ainsi il parvint aux premiers rangs</w:t>
      </w:r>
      <w:r w:rsidR="00E57EC9">
        <w:t xml:space="preserve">. </w:t>
      </w:r>
      <w:r w:rsidRPr="00034910">
        <w:t>Il tenait à être aperçu par Larmette</w:t>
      </w:r>
      <w:r w:rsidR="00E57EC9">
        <w:t xml:space="preserve">. </w:t>
      </w:r>
      <w:r w:rsidRPr="00034910">
        <w:t>Ses traits</w:t>
      </w:r>
      <w:r w:rsidR="00E57EC9">
        <w:t xml:space="preserve">, </w:t>
      </w:r>
      <w:r w:rsidRPr="00034910">
        <w:t>popularisés par les revues illustrées mondiales</w:t>
      </w:r>
      <w:r w:rsidR="00E57EC9">
        <w:t xml:space="preserve">, </w:t>
      </w:r>
      <w:r w:rsidRPr="00034910">
        <w:t>ne sauraient passer inaperçus</w:t>
      </w:r>
      <w:r w:rsidR="00E57EC9">
        <w:t xml:space="preserve">. </w:t>
      </w:r>
      <w:r w:rsidRPr="00034910">
        <w:t>En dépit des préoccupations du moment</w:t>
      </w:r>
      <w:r w:rsidR="00E57EC9">
        <w:t xml:space="preserve">, </w:t>
      </w:r>
      <w:r w:rsidRPr="00034910">
        <w:t>plusieurs agents de police</w:t>
      </w:r>
      <w:r w:rsidR="00E57EC9">
        <w:t xml:space="preserve">, </w:t>
      </w:r>
      <w:r w:rsidRPr="00034910">
        <w:t>mêlés à la foule</w:t>
      </w:r>
      <w:r w:rsidR="00E57EC9">
        <w:t xml:space="preserve">, </w:t>
      </w:r>
      <w:r w:rsidRPr="00034910">
        <w:t>s</w:t>
      </w:r>
      <w:r w:rsidR="00E57EC9">
        <w:t>’</w:t>
      </w:r>
      <w:r w:rsidRPr="00034910">
        <w:t>étaient déjà désignés entre eux le nouveau venu</w:t>
      </w:r>
      <w:r w:rsidR="00E57EC9">
        <w:t>.</w:t>
      </w:r>
    </w:p>
    <w:p w14:paraId="167C9D60" w14:textId="77777777" w:rsidR="00E57EC9" w:rsidRDefault="00776CEA" w:rsidP="00E57EC9">
      <w:r w:rsidRPr="00034910">
        <w:t>Il ne sembla point les apercevoir</w:t>
      </w:r>
      <w:r w:rsidR="00E57EC9">
        <w:t xml:space="preserve">, </w:t>
      </w:r>
      <w:r w:rsidRPr="00034910">
        <w:t>bien qu</w:t>
      </w:r>
      <w:r w:rsidR="00E57EC9">
        <w:t>’</w:t>
      </w:r>
      <w:r w:rsidRPr="00034910">
        <w:t>il eût remarqué leurs gestes</w:t>
      </w:r>
      <w:r w:rsidR="00E57EC9">
        <w:t xml:space="preserve">, </w:t>
      </w:r>
      <w:r w:rsidRPr="00034910">
        <w:t>leurs regards</w:t>
      </w:r>
      <w:r w:rsidR="00E57EC9">
        <w:t xml:space="preserve">, </w:t>
      </w:r>
      <w:r w:rsidRPr="00034910">
        <w:t>et qu</w:t>
      </w:r>
      <w:r w:rsidR="00E57EC9">
        <w:t>’</w:t>
      </w:r>
      <w:r w:rsidRPr="00034910">
        <w:t>il en eût ressenti une joie pr</w:t>
      </w:r>
      <w:r w:rsidRPr="00034910">
        <w:t>o</w:t>
      </w:r>
      <w:r w:rsidRPr="00034910">
        <w:t>fonde</w:t>
      </w:r>
      <w:r w:rsidR="00E57EC9">
        <w:t xml:space="preserve">. </w:t>
      </w:r>
      <w:r w:rsidRPr="00034910">
        <w:t>Signalée par les agents</w:t>
      </w:r>
      <w:r w:rsidR="00E57EC9">
        <w:t xml:space="preserve">, </w:t>
      </w:r>
      <w:r w:rsidRPr="00034910">
        <w:t>sa présence serait</w:t>
      </w:r>
      <w:r w:rsidR="00E57EC9">
        <w:t xml:space="preserve">, </w:t>
      </w:r>
      <w:r w:rsidRPr="00034910">
        <w:t>dès le soir même</w:t>
      </w:r>
      <w:r w:rsidR="00E57EC9">
        <w:t xml:space="preserve">, </w:t>
      </w:r>
      <w:r w:rsidRPr="00034910">
        <w:t>annoncée par les grands quotidiens</w:t>
      </w:r>
      <w:r w:rsidR="00E57EC9">
        <w:t xml:space="preserve">. </w:t>
      </w:r>
      <w:r w:rsidRPr="00034910">
        <w:t>Larmette ne l</w:t>
      </w:r>
      <w:r w:rsidR="00E57EC9">
        <w:t>’</w:t>
      </w:r>
      <w:r w:rsidRPr="00034910">
        <w:t>ignorerait donc pas</w:t>
      </w:r>
      <w:r w:rsidR="00E57EC9">
        <w:t>.</w:t>
      </w:r>
    </w:p>
    <w:p w14:paraId="1310D464" w14:textId="07850E27" w:rsidR="00776CEA" w:rsidRPr="007F1C96" w:rsidRDefault="00776CEA" w:rsidP="007F1C96">
      <w:pPr>
        <w:pStyle w:val="Titre1"/>
      </w:pPr>
      <w:bookmarkStart w:id="9" w:name="_Toc195633740"/>
      <w:r w:rsidRPr="007F1C96">
        <w:lastRenderedPageBreak/>
        <w:t>TROISIÈME ÉPISODE</w:t>
      </w:r>
      <w:r w:rsidRPr="007F1C96">
        <w:br/>
      </w:r>
      <w:r w:rsidRPr="007F1C96">
        <w:br/>
        <w:t>LES QUATRE MANTEAUX GRIS</w:t>
      </w:r>
      <w:bookmarkEnd w:id="9"/>
      <w:r w:rsidRPr="007F1C96">
        <w:br/>
      </w:r>
    </w:p>
    <w:p w14:paraId="160A478E" w14:textId="791AA698" w:rsidR="00E57EC9" w:rsidRDefault="007C5BD3" w:rsidP="007D17F9">
      <w:pPr>
        <w:pStyle w:val="Centrsolidaire"/>
      </w:pPr>
      <w:r w:rsidRPr="00E57EC9">
        <w:rPr>
          <w:noProof/>
        </w:rPr>
        <w:drawing>
          <wp:inline distT="0" distB="0" distL="0" distR="0" wp14:anchorId="1435913B" wp14:editId="0498E876">
            <wp:extent cx="5756910" cy="3967480"/>
            <wp:effectExtent l="0" t="0" r="0" b="0"/>
            <wp:docPr id="21"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6910" cy="3967480"/>
                    </a:xfrm>
                    <a:prstGeom prst="rect">
                      <a:avLst/>
                    </a:prstGeom>
                    <a:noFill/>
                    <a:ln>
                      <a:noFill/>
                    </a:ln>
                  </pic:spPr>
                </pic:pic>
              </a:graphicData>
            </a:graphic>
          </wp:inline>
        </w:drawing>
      </w:r>
    </w:p>
    <w:p w14:paraId="2FFE7153" w14:textId="01DE237B" w:rsidR="00776CEA" w:rsidRPr="007F1C96" w:rsidRDefault="00776CEA" w:rsidP="007F1C96">
      <w:pPr>
        <w:pStyle w:val="Titre2"/>
      </w:pPr>
      <w:bookmarkStart w:id="10" w:name="_Toc195633741"/>
      <w:r w:rsidRPr="007F1C96">
        <w:t>CHAPITRE PREMIER</w:t>
      </w:r>
      <w:r w:rsidRPr="007F1C96">
        <w:br/>
      </w:r>
      <w:r w:rsidRPr="007F1C96">
        <w:br/>
      </w:r>
      <w:smartTag w:uri="urn:schemas-microsoft-com:office:smarttags" w:element="PersonName">
        <w:smartTagPr>
          <w:attr w:name="ProductID" w:val="LA PARADE DE"/>
        </w:smartTagPr>
        <w:r w:rsidRPr="007F1C96">
          <w:t>LA PARADE DE</w:t>
        </w:r>
      </w:smartTag>
      <w:r w:rsidRPr="007F1C96">
        <w:t xml:space="preserve"> L</w:t>
      </w:r>
      <w:r w:rsidR="00E57EC9" w:rsidRPr="007F1C96">
        <w:t>’</w:t>
      </w:r>
      <w:r w:rsidRPr="007F1C96">
        <w:t>ENNEMI</w:t>
      </w:r>
      <w:bookmarkEnd w:id="10"/>
      <w:r w:rsidRPr="007F1C96">
        <w:br/>
      </w:r>
    </w:p>
    <w:p w14:paraId="4F8FC8C2" w14:textId="77777777" w:rsidR="00E57EC9" w:rsidRDefault="00776CEA" w:rsidP="00E57EC9">
      <w:r w:rsidRPr="00034910">
        <w:t>Cinq minutes ne s</w:t>
      </w:r>
      <w:r w:rsidR="00E57EC9">
        <w:t>’</w:t>
      </w:r>
      <w:r w:rsidRPr="00034910">
        <w:t>étaient pas écoulées que le détective était certain d</w:t>
      </w:r>
      <w:r w:rsidR="00E57EC9">
        <w:t>’</w:t>
      </w:r>
      <w:r w:rsidRPr="00034910">
        <w:t>avoir obtenu ce qu</w:t>
      </w:r>
      <w:r w:rsidR="00E57EC9">
        <w:t>’</w:t>
      </w:r>
      <w:r w:rsidRPr="00034910">
        <w:t>il souhaitait</w:t>
      </w:r>
      <w:r w:rsidR="00E57EC9">
        <w:t xml:space="preserve">. </w:t>
      </w:r>
      <w:r w:rsidRPr="00034910">
        <w:t>Deux hommes</w:t>
      </w:r>
      <w:r w:rsidR="00E57EC9">
        <w:t xml:space="preserve">, </w:t>
      </w:r>
      <w:r w:rsidRPr="00034910">
        <w:lastRenderedPageBreak/>
        <w:t>à la physionomie douteuse</w:t>
      </w:r>
      <w:r w:rsidR="00E57EC9">
        <w:t xml:space="preserve">, </w:t>
      </w:r>
      <w:r w:rsidRPr="00034910">
        <w:t>l</w:t>
      </w:r>
      <w:r w:rsidR="00E57EC9">
        <w:t>’</w:t>
      </w:r>
      <w:r w:rsidRPr="00034910">
        <w:t>avaient dévisagé avec insistance</w:t>
      </w:r>
      <w:r w:rsidR="00E57EC9">
        <w:t xml:space="preserve">, </w:t>
      </w:r>
      <w:r w:rsidRPr="00034910">
        <w:t>puis s</w:t>
      </w:r>
      <w:r w:rsidR="00E57EC9">
        <w:t>’</w:t>
      </w:r>
      <w:r w:rsidRPr="00034910">
        <w:t>étaient précipités à l</w:t>
      </w:r>
      <w:r w:rsidR="00E57EC9">
        <w:t>’</w:t>
      </w:r>
      <w:r w:rsidRPr="00034910">
        <w:t>intérieur de la salle du banquet</w:t>
      </w:r>
      <w:r w:rsidR="00E57EC9">
        <w:t xml:space="preserve">. </w:t>
      </w:r>
      <w:r w:rsidRPr="00034910">
        <w:t>Dick ne s</w:t>
      </w:r>
      <w:r w:rsidR="00E57EC9">
        <w:t>’</w:t>
      </w:r>
      <w:r w:rsidRPr="00034910">
        <w:t>y trompa pas</w:t>
      </w:r>
      <w:r w:rsidR="00E57EC9">
        <w:t>.</w:t>
      </w:r>
    </w:p>
    <w:p w14:paraId="0AE76215" w14:textId="77777777" w:rsidR="00E57EC9" w:rsidRDefault="00E57EC9" w:rsidP="00E57EC9">
      <w:r>
        <w:t>— </w:t>
      </w:r>
      <w:r w:rsidR="00776CEA" w:rsidRPr="00034910">
        <w:t>Des amis de Larmette</w:t>
      </w:r>
      <w:r>
        <w:t xml:space="preserve">, </w:t>
      </w:r>
      <w:r w:rsidR="00776CEA" w:rsidRPr="00034910">
        <w:t>murmura-t-il avec un sourire</w:t>
      </w:r>
      <w:r>
        <w:t xml:space="preserve">. </w:t>
      </w:r>
      <w:r w:rsidR="00776CEA" w:rsidRPr="00034910">
        <w:t>A</w:t>
      </w:r>
      <w:r w:rsidR="00776CEA" w:rsidRPr="00034910">
        <w:t>l</w:t>
      </w:r>
      <w:r w:rsidR="00776CEA" w:rsidRPr="00034910">
        <w:t>lons</w:t>
      </w:r>
      <w:r>
        <w:t xml:space="preserve">, </w:t>
      </w:r>
      <w:r w:rsidR="00776CEA" w:rsidRPr="00034910">
        <w:t>cela marche</w:t>
      </w:r>
      <w:r>
        <w:t>.</w:t>
      </w:r>
    </w:p>
    <w:p w14:paraId="4A4B2D46" w14:textId="77777777" w:rsidR="00E57EC9" w:rsidRDefault="00776CEA" w:rsidP="00E57EC9">
      <w:r w:rsidRPr="00034910">
        <w:t>Cependant il ne voulut pas s</w:t>
      </w:r>
      <w:r w:rsidR="00E57EC9">
        <w:t>’</w:t>
      </w:r>
      <w:r w:rsidRPr="00034910">
        <w:t>éloigner</w:t>
      </w:r>
      <w:r w:rsidR="00E57EC9">
        <w:t>.</w:t>
      </w:r>
    </w:p>
    <w:p w14:paraId="536A4557" w14:textId="77777777" w:rsidR="00E57EC9" w:rsidRDefault="00776CEA" w:rsidP="00E57EC9">
      <w:r w:rsidRPr="00034910">
        <w:t>Deux sûretés valent mieux qu</w:t>
      </w:r>
      <w:r w:rsidR="00E57EC9">
        <w:t>’</w:t>
      </w:r>
      <w:r w:rsidRPr="00034910">
        <w:t>une</w:t>
      </w:r>
      <w:r w:rsidR="00E57EC9">
        <w:t xml:space="preserve">. </w:t>
      </w:r>
      <w:r w:rsidRPr="00034910">
        <w:t>Se faire voir par son a</w:t>
      </w:r>
      <w:r w:rsidRPr="00034910">
        <w:t>d</w:t>
      </w:r>
      <w:r w:rsidRPr="00034910">
        <w:t>versaire serait encore plus sûr que le faire prévenir par des ac</w:t>
      </w:r>
      <w:r w:rsidRPr="00034910">
        <w:t>o</w:t>
      </w:r>
      <w:r w:rsidRPr="00034910">
        <w:t>lytes</w:t>
      </w:r>
      <w:r w:rsidR="00E57EC9">
        <w:t xml:space="preserve">. </w:t>
      </w:r>
      <w:r w:rsidRPr="00034910">
        <w:t>Donc</w:t>
      </w:r>
      <w:r w:rsidR="00E57EC9">
        <w:t xml:space="preserve">, </w:t>
      </w:r>
      <w:r w:rsidRPr="00034910">
        <w:t>il convenait de se montrer patient</w:t>
      </w:r>
      <w:r w:rsidR="00E57EC9">
        <w:t xml:space="preserve">, </w:t>
      </w:r>
      <w:r w:rsidRPr="00034910">
        <w:t>d</w:t>
      </w:r>
      <w:r w:rsidR="00E57EC9">
        <w:t>’</w:t>
      </w:r>
      <w:r w:rsidRPr="00034910">
        <w:t>attendre la fin du repas des fervents de l</w:t>
      </w:r>
      <w:r w:rsidR="00E57EC9">
        <w:t>’</w:t>
      </w:r>
      <w:r w:rsidRPr="00034910">
        <w:t>automobile</w:t>
      </w:r>
      <w:r w:rsidR="00E57EC9">
        <w:t xml:space="preserve">, </w:t>
      </w:r>
      <w:r w:rsidRPr="00034910">
        <w:t>et de se placer bien en face du joaillier lorsqu</w:t>
      </w:r>
      <w:r w:rsidR="00E57EC9">
        <w:t>’</w:t>
      </w:r>
      <w:r w:rsidRPr="00034910">
        <w:t>il quitterait la salle</w:t>
      </w:r>
      <w:r w:rsidR="00E57EC9">
        <w:t>.</w:t>
      </w:r>
    </w:p>
    <w:p w14:paraId="38E0935D" w14:textId="77777777" w:rsidR="00E57EC9" w:rsidRDefault="00776CEA" w:rsidP="00E57EC9">
      <w:r w:rsidRPr="00034910">
        <w:t>Au surplus</w:t>
      </w:r>
      <w:r w:rsidR="00E57EC9">
        <w:t xml:space="preserve">, </w:t>
      </w:r>
      <w:proofErr w:type="spellStart"/>
      <w:r w:rsidRPr="00034910">
        <w:t>Fann</w:t>
      </w:r>
      <w:proofErr w:type="spellEnd"/>
      <w:r w:rsidRPr="00034910">
        <w:t xml:space="preserve"> devait être surpris par la brièveté de sa faction</w:t>
      </w:r>
      <w:r w:rsidR="00E57EC9">
        <w:t>.</w:t>
      </w:r>
    </w:p>
    <w:p w14:paraId="0EC704DA" w14:textId="77777777" w:rsidR="00E57EC9" w:rsidRDefault="00776CEA" w:rsidP="00E57EC9">
      <w:r w:rsidRPr="00034910">
        <w:t>Brusquement</w:t>
      </w:r>
      <w:r w:rsidR="00E57EC9">
        <w:t xml:space="preserve">, </w:t>
      </w:r>
      <w:r w:rsidRPr="00034910">
        <w:t>les hautes portes vitrées accédant au hall du festin s</w:t>
      </w:r>
      <w:r w:rsidR="00E57EC9">
        <w:t>’</w:t>
      </w:r>
      <w:r w:rsidRPr="00034910">
        <w:t>ouvrirent</w:t>
      </w:r>
      <w:r w:rsidR="00E57EC9">
        <w:t xml:space="preserve">, </w:t>
      </w:r>
      <w:r w:rsidRPr="00034910">
        <w:t>laissant arriver dans la rue le bourdonnement confus de bravos et d</w:t>
      </w:r>
      <w:r w:rsidR="00E57EC9">
        <w:t>’</w:t>
      </w:r>
      <w:r w:rsidRPr="00034910">
        <w:t>acclamations</w:t>
      </w:r>
      <w:r w:rsidR="00E57EC9">
        <w:t xml:space="preserve">. </w:t>
      </w:r>
      <w:r w:rsidRPr="00034910">
        <w:t>Et le détective considéra avec étonnement deux hommes dont la silhouette s</w:t>
      </w:r>
      <w:r w:rsidR="00E57EC9">
        <w:t>’</w:t>
      </w:r>
      <w:r w:rsidRPr="00034910">
        <w:t>encadrait dans l</w:t>
      </w:r>
      <w:r w:rsidR="00E57EC9">
        <w:t>’</w:t>
      </w:r>
      <w:r w:rsidRPr="00034910">
        <w:t>ouverture béante</w:t>
      </w:r>
      <w:r w:rsidR="00E57EC9">
        <w:t>.</w:t>
      </w:r>
    </w:p>
    <w:p w14:paraId="3DB74088" w14:textId="77777777" w:rsidR="00E57EC9" w:rsidRDefault="00776CEA" w:rsidP="00E57EC9">
      <w:r w:rsidRPr="00034910">
        <w:t>C</w:t>
      </w:r>
      <w:r w:rsidR="00E57EC9">
        <w:t>’</w:t>
      </w:r>
      <w:r w:rsidRPr="00034910">
        <w:t>était Larmette en personne</w:t>
      </w:r>
      <w:r w:rsidR="00E57EC9">
        <w:t xml:space="preserve">, </w:t>
      </w:r>
      <w:r w:rsidRPr="00034910">
        <w:t>accompagné d</w:t>
      </w:r>
      <w:r w:rsidR="00E57EC9">
        <w:t>’</w:t>
      </w:r>
      <w:r w:rsidRPr="00034910">
        <w:t>un inconnu</w:t>
      </w:r>
      <w:r w:rsidR="00E57EC9">
        <w:t xml:space="preserve">. </w:t>
      </w:r>
      <w:r w:rsidRPr="00034910">
        <w:t>Grand</w:t>
      </w:r>
      <w:r w:rsidR="00E57EC9">
        <w:t xml:space="preserve">, </w:t>
      </w:r>
      <w:r w:rsidRPr="00034910">
        <w:t>vigoureux</w:t>
      </w:r>
      <w:r w:rsidR="00E57EC9">
        <w:t xml:space="preserve">, </w:t>
      </w:r>
      <w:r w:rsidRPr="00034910">
        <w:t>la face au teint pâle soigneusement rasée</w:t>
      </w:r>
      <w:r w:rsidR="00E57EC9">
        <w:t xml:space="preserve">, </w:t>
      </w:r>
      <w:r w:rsidRPr="00034910">
        <w:t>ce dernier s</w:t>
      </w:r>
      <w:r w:rsidR="00E57EC9">
        <w:t>’</w:t>
      </w:r>
      <w:r w:rsidRPr="00034910">
        <w:t>avançait</w:t>
      </w:r>
      <w:r w:rsidR="00E57EC9">
        <w:t xml:space="preserve">, </w:t>
      </w:r>
      <w:r w:rsidRPr="00034910">
        <w:t>avec la préoccupation évidente d</w:t>
      </w:r>
      <w:r w:rsidR="00E57EC9">
        <w:t>’</w:t>
      </w:r>
      <w:r w:rsidRPr="00034910">
        <w:t>avoir une attitude distinguée</w:t>
      </w:r>
      <w:r w:rsidR="00E57EC9">
        <w:t xml:space="preserve">, </w:t>
      </w:r>
      <w:r w:rsidRPr="00034910">
        <w:t>réussissant seulement à donner une expre</w:t>
      </w:r>
      <w:r w:rsidRPr="00034910">
        <w:t>s</w:t>
      </w:r>
      <w:r w:rsidRPr="00034910">
        <w:t>sion de morgue et de raideur</w:t>
      </w:r>
      <w:r w:rsidR="00E57EC9">
        <w:t>.</w:t>
      </w:r>
    </w:p>
    <w:p w14:paraId="64622DAD" w14:textId="77777777" w:rsidR="00E57EC9" w:rsidRDefault="00776CEA" w:rsidP="00E57EC9">
      <w:r w:rsidRPr="00034910">
        <w:t xml:space="preserve">Dick </w:t>
      </w:r>
      <w:proofErr w:type="spellStart"/>
      <w:r w:rsidRPr="00034910">
        <w:t>Fann</w:t>
      </w:r>
      <w:proofErr w:type="spellEnd"/>
      <w:r w:rsidRPr="00034910">
        <w:t xml:space="preserve"> dut saisir ces nuances d</w:t>
      </w:r>
      <w:r w:rsidR="00E57EC9">
        <w:t>’</w:t>
      </w:r>
      <w:r w:rsidRPr="00034910">
        <w:t>un rapide coup d</w:t>
      </w:r>
      <w:r w:rsidR="00E57EC9">
        <w:t>’</w:t>
      </w:r>
      <w:r w:rsidRPr="00034910">
        <w:t>œil</w:t>
      </w:r>
      <w:r w:rsidR="00E57EC9">
        <w:t xml:space="preserve">, </w:t>
      </w:r>
      <w:r w:rsidRPr="00034910">
        <w:t>car les deux hommes vinrent droit à lui</w:t>
      </w:r>
      <w:r w:rsidR="00E57EC9">
        <w:t xml:space="preserve">, </w:t>
      </w:r>
      <w:r w:rsidRPr="00034910">
        <w:t>s</w:t>
      </w:r>
      <w:r w:rsidR="00E57EC9">
        <w:t>’</w:t>
      </w:r>
      <w:r w:rsidRPr="00034910">
        <w:t>arrêtèrent à deux pas de sa personne</w:t>
      </w:r>
      <w:r w:rsidR="00E57EC9">
        <w:t xml:space="preserve">, </w:t>
      </w:r>
      <w:r w:rsidRPr="00034910">
        <w:t>et avant qu</w:t>
      </w:r>
      <w:r w:rsidR="00E57EC9">
        <w:t>’</w:t>
      </w:r>
      <w:r w:rsidRPr="00034910">
        <w:t>il fût revenu de la surprise prov</w:t>
      </w:r>
      <w:r w:rsidRPr="00034910">
        <w:t>o</w:t>
      </w:r>
      <w:r w:rsidRPr="00034910">
        <w:t>quée par cette manœuvre inattendue</w:t>
      </w:r>
      <w:r w:rsidR="00E57EC9">
        <w:t xml:space="preserve">, </w:t>
      </w:r>
      <w:r w:rsidRPr="00034910">
        <w:t>le joaillier lançait ces p</w:t>
      </w:r>
      <w:r w:rsidRPr="00034910">
        <w:t>a</w:t>
      </w:r>
      <w:r w:rsidRPr="00034910">
        <w:t>roles qui portèrent au paroxysme l</w:t>
      </w:r>
      <w:r w:rsidR="00E57EC9">
        <w:t>’</w:t>
      </w:r>
      <w:r w:rsidRPr="00034910">
        <w:t>ahurissement du détective</w:t>
      </w:r>
      <w:r w:rsidR="00E57EC9">
        <w:t> :</w:t>
      </w:r>
    </w:p>
    <w:p w14:paraId="1D5641EB" w14:textId="7C01EE70" w:rsidR="00E57EC9" w:rsidRDefault="00E57EC9" w:rsidP="00E57EC9">
      <w:r>
        <w:lastRenderedPageBreak/>
        <w:t>— </w:t>
      </w:r>
      <w:r w:rsidR="00776CEA" w:rsidRPr="00034910">
        <w:t>On ne vous avait pas trompé</w:t>
      </w:r>
      <w:r>
        <w:t>, M. </w:t>
      </w:r>
      <w:proofErr w:type="spellStart"/>
      <w:r w:rsidR="00776CEA" w:rsidRPr="00034910">
        <w:t>Greggson</w:t>
      </w:r>
      <w:proofErr w:type="spellEnd"/>
      <w:r>
        <w:t xml:space="preserve">, </w:t>
      </w:r>
      <w:r w:rsidR="00776CEA" w:rsidRPr="00034910">
        <w:t>voici bel et bien le premier détective du monde</w:t>
      </w:r>
      <w:r>
        <w:t xml:space="preserve">, </w:t>
      </w:r>
      <w:r w:rsidR="00776CEA" w:rsidRPr="00034910">
        <w:t>l</w:t>
      </w:r>
      <w:r>
        <w:t>’</w:t>
      </w:r>
      <w:r w:rsidR="00776CEA" w:rsidRPr="00034910">
        <w:t xml:space="preserve">incomparable Dick </w:t>
      </w:r>
      <w:proofErr w:type="spellStart"/>
      <w:r w:rsidR="00776CEA" w:rsidRPr="00034910">
        <w:t>Fann</w:t>
      </w:r>
      <w:proofErr w:type="spellEnd"/>
      <w:r>
        <w:t>.</w:t>
      </w:r>
    </w:p>
    <w:p w14:paraId="4D552986" w14:textId="77777777" w:rsidR="00E57EC9" w:rsidRDefault="00776CEA" w:rsidP="00E57EC9">
      <w:proofErr w:type="spellStart"/>
      <w:r w:rsidRPr="00034910">
        <w:t>Greggson</w:t>
      </w:r>
      <w:proofErr w:type="spellEnd"/>
      <w:r w:rsidR="00E57EC9">
        <w:t xml:space="preserve"> ! </w:t>
      </w:r>
      <w:r w:rsidRPr="00034910">
        <w:t>Le nom fit sursauter l</w:t>
      </w:r>
      <w:r w:rsidR="00E57EC9">
        <w:t>’</w:t>
      </w:r>
      <w:r w:rsidRPr="00034910">
        <w:t>Anglais</w:t>
      </w:r>
      <w:r w:rsidR="00E57EC9">
        <w:t xml:space="preserve">. </w:t>
      </w:r>
      <w:r w:rsidRPr="00034910">
        <w:t>Ce nom lui rév</w:t>
      </w:r>
      <w:r w:rsidRPr="00034910">
        <w:t>é</w:t>
      </w:r>
      <w:r w:rsidRPr="00034910">
        <w:t>lait que le compagnon de son adversaire n</w:t>
      </w:r>
      <w:r w:rsidR="00E57EC9">
        <w:t>’</w:t>
      </w:r>
      <w:r w:rsidRPr="00034910">
        <w:t>était autre que l</w:t>
      </w:r>
      <w:r w:rsidR="00E57EC9">
        <w:t>’</w:t>
      </w:r>
      <w:r w:rsidRPr="00034910">
        <w:t>un des plus hauts fonctionnaires de la police new-yorkaise</w:t>
      </w:r>
      <w:r w:rsidR="00E57EC9">
        <w:t>.</w:t>
      </w:r>
    </w:p>
    <w:p w14:paraId="0587FE45" w14:textId="77777777" w:rsidR="00E57EC9" w:rsidRDefault="00776CEA" w:rsidP="00E57EC9">
      <w:r w:rsidRPr="00034910">
        <w:t>Que signifiait cette présentation</w:t>
      </w:r>
      <w:r w:rsidR="00E57EC9">
        <w:t> ?</w:t>
      </w:r>
    </w:p>
    <w:p w14:paraId="2025E0B4" w14:textId="77777777" w:rsidR="00E57EC9" w:rsidRDefault="00776CEA" w:rsidP="00E57EC9">
      <w:r w:rsidRPr="00034910">
        <w:t>Comme pour répondre à cette question intérieure</w:t>
      </w:r>
      <w:r w:rsidR="00E57EC9">
        <w:t xml:space="preserve">, </w:t>
      </w:r>
      <w:r w:rsidRPr="00034910">
        <w:t>le bijo</w:t>
      </w:r>
      <w:r w:rsidRPr="00034910">
        <w:t>u</w:t>
      </w:r>
      <w:r w:rsidRPr="00034910">
        <w:t>tier continua</w:t>
      </w:r>
      <w:r w:rsidR="00E57EC9">
        <w:t> :</w:t>
      </w:r>
    </w:p>
    <w:p w14:paraId="312267FA" w14:textId="77777777" w:rsidR="00E57EC9" w:rsidRDefault="00E57EC9" w:rsidP="00E57EC9">
      <w:r>
        <w:t>— </w:t>
      </w:r>
      <w:r w:rsidR="00776CEA" w:rsidRPr="00034910">
        <w:t>Pareille rencontre est une véritable faveur du sort</w:t>
      </w:r>
      <w:r>
        <w:t xml:space="preserve">, </w:t>
      </w:r>
      <w:r w:rsidR="00776CEA" w:rsidRPr="00034910">
        <w:t>à l</w:t>
      </w:r>
      <w:r>
        <w:t>’</w:t>
      </w:r>
      <w:r w:rsidR="00776CEA" w:rsidRPr="00034910">
        <w:t>instant où se présente cette inexplicable affaire</w:t>
      </w:r>
      <w:r>
        <w:t>.</w:t>
      </w:r>
    </w:p>
    <w:p w14:paraId="43DFFC28" w14:textId="77777777" w:rsidR="00E57EC9" w:rsidRDefault="00E57EC9" w:rsidP="00E57EC9">
      <w:r>
        <w:t>— </w:t>
      </w:r>
      <w:r w:rsidR="00776CEA" w:rsidRPr="00034910">
        <w:t>Quelle affaire</w:t>
      </w:r>
      <w:r>
        <w:t xml:space="preserve"> ? </w:t>
      </w:r>
      <w:r w:rsidR="00776CEA" w:rsidRPr="00034910">
        <w:t>demanda le détective</w:t>
      </w:r>
      <w:r>
        <w:t xml:space="preserve">, </w:t>
      </w:r>
      <w:r w:rsidR="00776CEA" w:rsidRPr="00034910">
        <w:t>comme malgré lui</w:t>
      </w:r>
      <w:r>
        <w:t>.</w:t>
      </w:r>
    </w:p>
    <w:p w14:paraId="6A95CF0B" w14:textId="3BA8910F" w:rsidR="00E57EC9" w:rsidRDefault="00776CEA" w:rsidP="00E57EC9">
      <w:r w:rsidRPr="00034910">
        <w:t>Cette fois</w:t>
      </w:r>
      <w:r w:rsidR="00E57EC9">
        <w:t xml:space="preserve">, </w:t>
      </w:r>
      <w:r w:rsidRPr="00034910">
        <w:t xml:space="preserve">ce fut </w:t>
      </w:r>
      <w:r w:rsidR="00E57EC9">
        <w:t>M. </w:t>
      </w:r>
      <w:proofErr w:type="spellStart"/>
      <w:r w:rsidRPr="00034910">
        <w:t>Greggson</w:t>
      </w:r>
      <w:proofErr w:type="spellEnd"/>
      <w:r w:rsidRPr="00034910">
        <w:t xml:space="preserve"> qui répondit</w:t>
      </w:r>
      <w:r w:rsidR="00E57EC9">
        <w:t> :</w:t>
      </w:r>
    </w:p>
    <w:p w14:paraId="5141DE78" w14:textId="7849FB9B" w:rsidR="00E57EC9" w:rsidRDefault="00E57EC9" w:rsidP="00E57EC9">
      <w:r>
        <w:t>— </w:t>
      </w:r>
      <w:r w:rsidR="00776CEA" w:rsidRPr="00034910">
        <w:t>Oh</w:t>
      </w:r>
      <w:r>
        <w:t xml:space="preserve"> ! </w:t>
      </w:r>
      <w:r w:rsidR="00776CEA" w:rsidRPr="00034910">
        <w:t>une affaire stupide</w:t>
      </w:r>
      <w:r>
        <w:t xml:space="preserve">, </w:t>
      </w:r>
      <w:r w:rsidR="00776CEA" w:rsidRPr="00034910">
        <w:t>ridicule</w:t>
      </w:r>
      <w:r>
        <w:t xml:space="preserve">…, </w:t>
      </w:r>
      <w:r w:rsidR="00776CEA" w:rsidRPr="00034910">
        <w:t xml:space="preserve">mais qui intéresse des milliardaires de la </w:t>
      </w:r>
      <w:r w:rsidRPr="00034910">
        <w:t>5</w:t>
      </w:r>
      <w:r w:rsidRPr="00E57EC9">
        <w:rPr>
          <w:vertAlign w:val="superscript"/>
        </w:rPr>
        <w:t>e</w:t>
      </w:r>
      <w:r w:rsidR="00776CEA" w:rsidRPr="00034910">
        <w:t xml:space="preserve"> Avenue</w:t>
      </w:r>
      <w:r>
        <w:t xml:space="preserve">. </w:t>
      </w:r>
      <w:r w:rsidR="00776CEA" w:rsidRPr="00034910">
        <w:t>Vous concevez</w:t>
      </w:r>
      <w:r>
        <w:t xml:space="preserve">…, </w:t>
      </w:r>
      <w:r w:rsidR="00776CEA" w:rsidRPr="00034910">
        <w:t>des citoyens de cette valeur ne sauraient être molestés impunément</w:t>
      </w:r>
      <w:r>
        <w:t xml:space="preserve">… </w:t>
      </w:r>
      <w:r w:rsidR="00776CEA" w:rsidRPr="00034910">
        <w:t>et cela a l</w:t>
      </w:r>
      <w:r>
        <w:t>’</w:t>
      </w:r>
      <w:r w:rsidR="00776CEA" w:rsidRPr="00034910">
        <w:t>air de l</w:t>
      </w:r>
      <w:r>
        <w:t>’</w:t>
      </w:r>
      <w:r w:rsidR="00776CEA" w:rsidRPr="00034910">
        <w:t>œuvre d</w:t>
      </w:r>
      <w:r>
        <w:t>’</w:t>
      </w:r>
      <w:r w:rsidR="00776CEA" w:rsidRPr="00034910">
        <w:t>un fou</w:t>
      </w:r>
      <w:r>
        <w:t xml:space="preserve">, </w:t>
      </w:r>
      <w:r w:rsidR="00776CEA" w:rsidRPr="00034910">
        <w:t>ma parole</w:t>
      </w:r>
      <w:r>
        <w:t xml:space="preserve"> !… </w:t>
      </w:r>
      <w:r w:rsidR="00776CEA" w:rsidRPr="00034910">
        <w:t>Rien ne motive la chose</w:t>
      </w:r>
      <w:r>
        <w:t xml:space="preserve">, </w:t>
      </w:r>
      <w:r w:rsidR="00776CEA" w:rsidRPr="00034910">
        <w:t>ne permet d</w:t>
      </w:r>
      <w:r>
        <w:t>’</w:t>
      </w:r>
      <w:r w:rsidR="00776CEA" w:rsidRPr="00034910">
        <w:t>y accrocher une déduction logique</w:t>
      </w:r>
      <w:r>
        <w:t xml:space="preserve">… </w:t>
      </w:r>
      <w:r w:rsidR="00776CEA" w:rsidRPr="00034910">
        <w:t>Pour tout dire</w:t>
      </w:r>
      <w:r>
        <w:t xml:space="preserve">, </w:t>
      </w:r>
      <w:r w:rsidR="00776CEA" w:rsidRPr="00034910">
        <w:t>entre nous</w:t>
      </w:r>
      <w:r>
        <w:t xml:space="preserve">, </w:t>
      </w:r>
      <w:r w:rsidR="00776CEA" w:rsidRPr="00034910">
        <w:t>on peut parler franc</w:t>
      </w:r>
      <w:r>
        <w:t xml:space="preserve">, </w:t>
      </w:r>
      <w:r w:rsidR="00776CEA" w:rsidRPr="00034910">
        <w:t>n</w:t>
      </w:r>
      <w:r>
        <w:t>’</w:t>
      </w:r>
      <w:r w:rsidR="00776CEA" w:rsidRPr="00034910">
        <w:t>est-ce pas</w:t>
      </w:r>
      <w:r>
        <w:t xml:space="preserve">, </w:t>
      </w:r>
      <w:r w:rsidR="00776CEA" w:rsidRPr="00034910">
        <w:t>le service n</w:t>
      </w:r>
      <w:r>
        <w:t>’</w:t>
      </w:r>
      <w:r w:rsidR="00776CEA" w:rsidRPr="00034910">
        <w:t>y comprend rien</w:t>
      </w:r>
      <w:r>
        <w:t>.</w:t>
      </w:r>
    </w:p>
    <w:p w14:paraId="17754F8B" w14:textId="77777777" w:rsidR="00E57EC9" w:rsidRDefault="00E57EC9" w:rsidP="00E57EC9">
      <w:r>
        <w:t>— </w:t>
      </w:r>
      <w:r w:rsidR="00776CEA" w:rsidRPr="00034910">
        <w:t>Et vous souhaitez mon concours</w:t>
      </w:r>
      <w:r>
        <w:t xml:space="preserve"> ? </w:t>
      </w:r>
      <w:r w:rsidR="00776CEA" w:rsidRPr="00034910">
        <w:t xml:space="preserve">grommela Dick </w:t>
      </w:r>
      <w:proofErr w:type="spellStart"/>
      <w:r w:rsidR="00776CEA" w:rsidRPr="00034910">
        <w:t>Fann</w:t>
      </w:r>
      <w:proofErr w:type="spellEnd"/>
      <w:r>
        <w:t>.</w:t>
      </w:r>
    </w:p>
    <w:p w14:paraId="6A30F919" w14:textId="27DBC91B" w:rsidR="00E57EC9" w:rsidRDefault="00E57EC9" w:rsidP="00E57EC9">
      <w:r>
        <w:t>— </w:t>
      </w:r>
      <w:r w:rsidR="00776CEA" w:rsidRPr="00034910">
        <w:t>Justement</w:t>
      </w:r>
      <w:r>
        <w:t xml:space="preserve"> ! </w:t>
      </w:r>
      <w:r w:rsidR="00776CEA" w:rsidRPr="00034910">
        <w:t>Vous ne pouvez refuser</w:t>
      </w:r>
      <w:r>
        <w:t xml:space="preserve">… </w:t>
      </w:r>
      <w:r w:rsidR="00776CEA" w:rsidRPr="00034910">
        <w:t>J</w:t>
      </w:r>
      <w:r>
        <w:t>’</w:t>
      </w:r>
      <w:r w:rsidR="00776CEA" w:rsidRPr="00034910">
        <w:t>ai téléphoné v</w:t>
      </w:r>
      <w:r w:rsidR="00776CEA" w:rsidRPr="00034910">
        <w:t>o</w:t>
      </w:r>
      <w:r w:rsidR="00776CEA" w:rsidRPr="00034910">
        <w:t>tre présence à l</w:t>
      </w:r>
      <w:r>
        <w:t>’</w:t>
      </w:r>
      <w:r w:rsidR="00776CEA" w:rsidRPr="00034910">
        <w:t>administration</w:t>
      </w:r>
      <w:r>
        <w:t xml:space="preserve">, </w:t>
      </w:r>
      <w:r w:rsidR="00776CEA" w:rsidRPr="00034910">
        <w:t xml:space="preserve">sur le conseil de ce digne </w:t>
      </w:r>
      <w:proofErr w:type="spellStart"/>
      <w:r w:rsidR="00776CEA" w:rsidRPr="00034910">
        <w:t>tou</w:t>
      </w:r>
      <w:r w:rsidR="00776CEA" w:rsidRPr="00034910">
        <w:t>r</w:t>
      </w:r>
      <w:r w:rsidR="00776CEA" w:rsidRPr="00034910">
        <w:t>dumondiste</w:t>
      </w:r>
      <w:proofErr w:type="spellEnd"/>
      <w:r>
        <w:t>, M. </w:t>
      </w:r>
      <w:r w:rsidR="00776CEA" w:rsidRPr="00034910">
        <w:t>Larmette</w:t>
      </w:r>
      <w:r>
        <w:t>.</w:t>
      </w:r>
    </w:p>
    <w:p w14:paraId="392664D8" w14:textId="772E8021" w:rsidR="00E57EC9" w:rsidRDefault="00E57EC9" w:rsidP="00E57EC9">
      <w:r>
        <w:t>— </w:t>
      </w:r>
      <w:r w:rsidR="00776CEA" w:rsidRPr="00034910">
        <w:t>Ah</w:t>
      </w:r>
      <w:r>
        <w:t xml:space="preserve"> ! </w:t>
      </w:r>
      <w:r w:rsidR="00776CEA" w:rsidRPr="00034910">
        <w:t>c</w:t>
      </w:r>
      <w:r>
        <w:t>’</w:t>
      </w:r>
      <w:r w:rsidR="00776CEA" w:rsidRPr="00034910">
        <w:t xml:space="preserve">est </w:t>
      </w:r>
      <w:r>
        <w:t>M. </w:t>
      </w:r>
      <w:r w:rsidR="00776CEA" w:rsidRPr="00034910">
        <w:t>Larmette</w:t>
      </w:r>
      <w:r>
        <w:t>…</w:t>
      </w:r>
    </w:p>
    <w:p w14:paraId="00A3E8D8" w14:textId="77777777" w:rsidR="00E57EC9" w:rsidRDefault="00E57EC9" w:rsidP="00E57EC9">
      <w:r>
        <w:lastRenderedPageBreak/>
        <w:t>— </w:t>
      </w:r>
      <w:r w:rsidR="00776CEA" w:rsidRPr="00034910">
        <w:t>Sûrement</w:t>
      </w:r>
      <w:r>
        <w:t xml:space="preserve">. </w:t>
      </w:r>
      <w:r w:rsidR="00776CEA" w:rsidRPr="00034910">
        <w:t>Moi</w:t>
      </w:r>
      <w:r>
        <w:t xml:space="preserve">, </w:t>
      </w:r>
      <w:r w:rsidR="00776CEA" w:rsidRPr="00034910">
        <w:t>vous concevez</w:t>
      </w:r>
      <w:r>
        <w:t xml:space="preserve">, </w:t>
      </w:r>
      <w:r w:rsidR="00776CEA" w:rsidRPr="00034910">
        <w:t>je n</w:t>
      </w:r>
      <w:r>
        <w:t>’</w:t>
      </w:r>
      <w:r w:rsidR="00776CEA" w:rsidRPr="00034910">
        <w:t>y aurais pas songé</w:t>
      </w:r>
      <w:r>
        <w:t xml:space="preserve">… </w:t>
      </w:r>
      <w:r w:rsidR="00776CEA" w:rsidRPr="00034910">
        <w:t>Nous ne trouvons rien</w:t>
      </w:r>
      <w:r>
        <w:t xml:space="preserve"> ; </w:t>
      </w:r>
      <w:r w:rsidR="00776CEA" w:rsidRPr="00034910">
        <w:t>il serait bien surprenant que vous tro</w:t>
      </w:r>
      <w:r w:rsidR="00776CEA" w:rsidRPr="00034910">
        <w:t>u</w:t>
      </w:r>
      <w:r w:rsidR="00776CEA" w:rsidRPr="00034910">
        <w:t>vassiez mieux</w:t>
      </w:r>
      <w:r>
        <w:t xml:space="preserve">. </w:t>
      </w:r>
      <w:r w:rsidR="00776CEA" w:rsidRPr="00034910">
        <w:t>Mais il a l</w:t>
      </w:r>
      <w:r>
        <w:t>’</w:t>
      </w:r>
      <w:r w:rsidR="00776CEA" w:rsidRPr="00034910">
        <w:t>enthousiasme des gens du Vieux Monde</w:t>
      </w:r>
      <w:r>
        <w:t xml:space="preserve">. </w:t>
      </w:r>
      <w:r w:rsidR="00776CEA" w:rsidRPr="00034910">
        <w:t>Il m</w:t>
      </w:r>
      <w:r>
        <w:t>’</w:t>
      </w:r>
      <w:r w:rsidR="00776CEA" w:rsidRPr="00034910">
        <w:t>a tellement affirmé que vous réussiriez que cela m</w:t>
      </w:r>
      <w:r>
        <w:t>’</w:t>
      </w:r>
      <w:r w:rsidR="00776CEA" w:rsidRPr="00034910">
        <w:t>a agacé</w:t>
      </w:r>
      <w:r>
        <w:t xml:space="preserve">. </w:t>
      </w:r>
      <w:r w:rsidR="00776CEA" w:rsidRPr="00034910">
        <w:t>Bref l</w:t>
      </w:r>
      <w:r>
        <w:t>’</w:t>
      </w:r>
      <w:r w:rsidR="00776CEA" w:rsidRPr="00034910">
        <w:t>Administration compte sur vous</w:t>
      </w:r>
      <w:r>
        <w:t xml:space="preserve">… </w:t>
      </w:r>
      <w:r w:rsidR="00776CEA" w:rsidRPr="00034910">
        <w:t>Il y a une prime énorme</w:t>
      </w:r>
      <w:r>
        <w:t xml:space="preserve"> : </w:t>
      </w:r>
      <w:r w:rsidR="00776CEA" w:rsidRPr="00034910">
        <w:t>cent mille dollars</w:t>
      </w:r>
      <w:r>
        <w:t xml:space="preserve">… </w:t>
      </w:r>
      <w:r w:rsidR="00776CEA" w:rsidRPr="00034910">
        <w:t>et puis maintenant</w:t>
      </w:r>
      <w:r>
        <w:t xml:space="preserve">, </w:t>
      </w:r>
      <w:r w:rsidR="00776CEA" w:rsidRPr="00034910">
        <w:t>je dois vous prévenir</w:t>
      </w:r>
      <w:r>
        <w:t xml:space="preserve">, </w:t>
      </w:r>
      <w:r w:rsidR="00776CEA" w:rsidRPr="00034910">
        <w:t>votre réputation est engagée</w:t>
      </w:r>
      <w:r>
        <w:t xml:space="preserve">. </w:t>
      </w:r>
      <w:r w:rsidR="00776CEA" w:rsidRPr="00034910">
        <w:t>Si vous vous réc</w:t>
      </w:r>
      <w:r w:rsidR="00776CEA" w:rsidRPr="00034910">
        <w:t>u</w:t>
      </w:r>
      <w:r w:rsidR="00776CEA" w:rsidRPr="00034910">
        <w:t>siez</w:t>
      </w:r>
      <w:r>
        <w:t xml:space="preserve">, </w:t>
      </w:r>
      <w:r w:rsidR="00776CEA" w:rsidRPr="00034910">
        <w:t>on penserait que vous avez peur d</w:t>
      </w:r>
      <w:r>
        <w:t>’</w:t>
      </w:r>
      <w:r w:rsidR="00776CEA" w:rsidRPr="00034910">
        <w:t>un insuccès</w:t>
      </w:r>
      <w:r>
        <w:t>.</w:t>
      </w:r>
    </w:p>
    <w:p w14:paraId="47AD57F7" w14:textId="77777777" w:rsidR="00E57EC9" w:rsidRDefault="00776CEA" w:rsidP="00E57EC9">
      <w:r w:rsidRPr="00034910">
        <w:t>Bien qu</w:t>
      </w:r>
      <w:r w:rsidR="00E57EC9">
        <w:t>’</w:t>
      </w:r>
      <w:r w:rsidRPr="00034910">
        <w:t>il ne perdît pas une des paroles prononcées</w:t>
      </w:r>
      <w:r w:rsidR="00E57EC9">
        <w:t xml:space="preserve">, </w:t>
      </w:r>
      <w:proofErr w:type="spellStart"/>
      <w:r w:rsidRPr="00034910">
        <w:t>Fann</w:t>
      </w:r>
      <w:proofErr w:type="spellEnd"/>
      <w:r w:rsidRPr="00034910">
        <w:t xml:space="preserve"> semblait ne plus écouter</w:t>
      </w:r>
      <w:r w:rsidR="00E57EC9">
        <w:t xml:space="preserve">. </w:t>
      </w:r>
      <w:r w:rsidRPr="00034910">
        <w:t>Les paupières baissées</w:t>
      </w:r>
      <w:r w:rsidR="00E57EC9">
        <w:t xml:space="preserve">, </w:t>
      </w:r>
      <w:r w:rsidRPr="00034910">
        <w:t>il réfléchissait</w:t>
      </w:r>
      <w:r w:rsidR="00E57EC9">
        <w:t>.</w:t>
      </w:r>
    </w:p>
    <w:p w14:paraId="0B5866B7" w14:textId="77777777" w:rsidR="00E57EC9" w:rsidRDefault="00776CEA" w:rsidP="00E57EC9">
      <w:r w:rsidRPr="00034910">
        <w:t>Lui</w:t>
      </w:r>
      <w:r w:rsidR="00E57EC9">
        <w:t xml:space="preserve">, </w:t>
      </w:r>
      <w:proofErr w:type="spellStart"/>
      <w:r w:rsidRPr="00034910">
        <w:t>Fann</w:t>
      </w:r>
      <w:proofErr w:type="spellEnd"/>
      <w:r w:rsidR="00E57EC9">
        <w:t xml:space="preserve">, </w:t>
      </w:r>
      <w:r w:rsidRPr="00034910">
        <w:t>allait se trouver lancé dans une affaire embroui</w:t>
      </w:r>
      <w:r w:rsidRPr="00034910">
        <w:t>l</w:t>
      </w:r>
      <w:r w:rsidRPr="00034910">
        <w:t>lée</w:t>
      </w:r>
      <w:r w:rsidR="00E57EC9">
        <w:t xml:space="preserve">. </w:t>
      </w:r>
      <w:r w:rsidRPr="00034910">
        <w:t xml:space="preserve">Les paroles de </w:t>
      </w:r>
      <w:proofErr w:type="spellStart"/>
      <w:r w:rsidRPr="00034910">
        <w:t>Greggson</w:t>
      </w:r>
      <w:proofErr w:type="spellEnd"/>
      <w:r w:rsidRPr="00034910">
        <w:t xml:space="preserve"> ne laissaient aucun doute à cet égard</w:t>
      </w:r>
      <w:r w:rsidR="00E57EC9">
        <w:t xml:space="preserve">. </w:t>
      </w:r>
      <w:r w:rsidRPr="00034910">
        <w:t>De là immobilisation à New-York</w:t>
      </w:r>
      <w:r w:rsidR="00E57EC9">
        <w:t xml:space="preserve">, </w:t>
      </w:r>
      <w:r w:rsidRPr="00034910">
        <w:t xml:space="preserve">alors que </w:t>
      </w:r>
      <w:proofErr w:type="spellStart"/>
      <w:r w:rsidRPr="00034910">
        <w:t>Fleuriane</w:t>
      </w:r>
      <w:proofErr w:type="spellEnd"/>
      <w:r w:rsidRPr="00034910">
        <w:t xml:space="preserve"> quitterait la ville</w:t>
      </w:r>
      <w:r w:rsidR="00E57EC9">
        <w:t xml:space="preserve">, </w:t>
      </w:r>
      <w:r w:rsidRPr="00034910">
        <w:t>resterait seule</w:t>
      </w:r>
      <w:r w:rsidR="00E57EC9">
        <w:t xml:space="preserve">, </w:t>
      </w:r>
      <w:r w:rsidRPr="00034910">
        <w:t>exposée aux coups du redout</w:t>
      </w:r>
      <w:r w:rsidRPr="00034910">
        <w:t>a</w:t>
      </w:r>
      <w:r w:rsidRPr="00034910">
        <w:t>ble bandit qu</w:t>
      </w:r>
      <w:r w:rsidR="00E57EC9">
        <w:t>’</w:t>
      </w:r>
      <w:r w:rsidRPr="00034910">
        <w:t>il s</w:t>
      </w:r>
      <w:r w:rsidR="00E57EC9">
        <w:t>’</w:t>
      </w:r>
      <w:r w:rsidRPr="00034910">
        <w:t>agissait de démasquer</w:t>
      </w:r>
      <w:r w:rsidR="00E57EC9">
        <w:t>.</w:t>
      </w:r>
    </w:p>
    <w:p w14:paraId="332BE0A4" w14:textId="77777777" w:rsidR="00E57EC9" w:rsidRDefault="00776CEA" w:rsidP="00E57EC9">
      <w:r w:rsidRPr="00034910">
        <w:t>Que faire</w:t>
      </w:r>
      <w:r w:rsidR="00E57EC9">
        <w:t xml:space="preserve"> ? </w:t>
      </w:r>
      <w:r w:rsidRPr="00034910">
        <w:t>À quoi se résoudre</w:t>
      </w:r>
      <w:r w:rsidR="00E57EC9">
        <w:t> ?</w:t>
      </w:r>
    </w:p>
    <w:p w14:paraId="38740B02" w14:textId="77777777" w:rsidR="00E57EC9" w:rsidRDefault="00776CEA" w:rsidP="00E57EC9">
      <w:r w:rsidRPr="00034910">
        <w:t>Évidemment</w:t>
      </w:r>
      <w:r w:rsidR="00E57EC9">
        <w:t xml:space="preserve">, </w:t>
      </w:r>
      <w:r w:rsidRPr="00034910">
        <w:t>il lui était impossible de se refuser à l</w:t>
      </w:r>
      <w:r w:rsidR="00E57EC9">
        <w:t>’</w:t>
      </w:r>
      <w:r w:rsidRPr="00034910">
        <w:t>appel de la police de la grande cité</w:t>
      </w:r>
      <w:r w:rsidR="00E57EC9">
        <w:t>.</w:t>
      </w:r>
    </w:p>
    <w:p w14:paraId="16338413" w14:textId="77777777" w:rsidR="00E57EC9" w:rsidRDefault="00776CEA" w:rsidP="00E57EC9">
      <w:r w:rsidRPr="00034910">
        <w:t>Alors accepter</w:t>
      </w:r>
      <w:r w:rsidR="00E57EC9">
        <w:t> ?</w:t>
      </w:r>
    </w:p>
    <w:p w14:paraId="34BCF4E4" w14:textId="03060DDC" w:rsidR="00E57EC9" w:rsidRDefault="00776CEA" w:rsidP="00E57EC9">
      <w:r w:rsidRPr="00034910">
        <w:t>Cela certainement donnerait confiance au joaillier</w:t>
      </w:r>
      <w:r w:rsidR="00E57EC9">
        <w:t xml:space="preserve">… </w:t>
      </w:r>
      <w:r w:rsidRPr="00034910">
        <w:t>Puis</w:t>
      </w:r>
      <w:r w:rsidR="00E57EC9">
        <w:t xml:space="preserve">, </w:t>
      </w:r>
      <w:r w:rsidRPr="00034910">
        <w:t>selon toute probabilité</w:t>
      </w:r>
      <w:r w:rsidR="00E57EC9">
        <w:t xml:space="preserve">, </w:t>
      </w:r>
      <w:r w:rsidRPr="00034910">
        <w:t>durant les premiers jours du voyage des automobiles</w:t>
      </w:r>
      <w:r w:rsidR="00E57EC9">
        <w:t xml:space="preserve">, </w:t>
      </w:r>
      <w:r w:rsidRPr="00034910">
        <w:t>l</w:t>
      </w:r>
      <w:r w:rsidR="00E57EC9">
        <w:t>’</w:t>
      </w:r>
      <w:r w:rsidRPr="00034910">
        <w:t xml:space="preserve">homme espérerait sans cesse voir apparaître </w:t>
      </w:r>
      <w:r w:rsidR="00E57EC9">
        <w:t>M. </w:t>
      </w:r>
      <w:r w:rsidRPr="00034910">
        <w:t>Defrance</w:t>
      </w:r>
      <w:r w:rsidR="00E57EC9">
        <w:t xml:space="preserve"> ; </w:t>
      </w:r>
      <w:r w:rsidRPr="00034910">
        <w:t>l</w:t>
      </w:r>
      <w:r w:rsidR="00E57EC9">
        <w:t>’</w:t>
      </w:r>
      <w:r w:rsidRPr="00034910">
        <w:t>impatience</w:t>
      </w:r>
      <w:r w:rsidR="00E57EC9">
        <w:t xml:space="preserve">, </w:t>
      </w:r>
      <w:r w:rsidRPr="00034910">
        <w:t>la colère</w:t>
      </w:r>
      <w:r w:rsidR="00E57EC9">
        <w:t xml:space="preserve">, </w:t>
      </w:r>
      <w:r w:rsidRPr="00034910">
        <w:t>les suggestions violentes ne lui viendraient que plus tard</w:t>
      </w:r>
      <w:r w:rsidR="00E57EC9">
        <w:t xml:space="preserve">, </w:t>
      </w:r>
      <w:r w:rsidRPr="00034910">
        <w:t>avec la conviction que ses esp</w:t>
      </w:r>
      <w:r w:rsidRPr="00034910">
        <w:t>é</w:t>
      </w:r>
      <w:r w:rsidRPr="00034910">
        <w:t>rances seraient définitivement déçues</w:t>
      </w:r>
      <w:r w:rsidR="00E57EC9">
        <w:t>.</w:t>
      </w:r>
    </w:p>
    <w:p w14:paraId="66E8A11B" w14:textId="77777777" w:rsidR="00E57EC9" w:rsidRDefault="00776CEA" w:rsidP="00E57EC9">
      <w:r w:rsidRPr="00034910">
        <w:t>En hiver</w:t>
      </w:r>
      <w:r w:rsidR="00E57EC9">
        <w:t xml:space="preserve">, </w:t>
      </w:r>
      <w:r w:rsidRPr="00034910">
        <w:t>les machines mettraient plusieurs semaines à g</w:t>
      </w:r>
      <w:r w:rsidRPr="00034910">
        <w:t>a</w:t>
      </w:r>
      <w:r w:rsidRPr="00034910">
        <w:t>gner la côte du Pacifique</w:t>
      </w:r>
      <w:r w:rsidR="00E57EC9">
        <w:t xml:space="preserve">… </w:t>
      </w:r>
      <w:r w:rsidRPr="00034910">
        <w:t xml:space="preserve">Dick pourrait les joindre par </w:t>
      </w:r>
      <w:r w:rsidRPr="00034910">
        <w:lastRenderedPageBreak/>
        <w:t>chemin de fer</w:t>
      </w:r>
      <w:r w:rsidR="00E57EC9">
        <w:t xml:space="preserve">, </w:t>
      </w:r>
      <w:r w:rsidRPr="00034910">
        <w:t>les trains effectuant le parcours New-York-San-Francisco en moins de six jours</w:t>
      </w:r>
      <w:r w:rsidR="00E57EC9">
        <w:t>.</w:t>
      </w:r>
    </w:p>
    <w:p w14:paraId="207EE14D" w14:textId="77777777" w:rsidR="00E57EC9" w:rsidRDefault="00776CEA" w:rsidP="00E57EC9">
      <w:r w:rsidRPr="00034910">
        <w:t>Le tout serait donc de liquider rapidement l</w:t>
      </w:r>
      <w:r w:rsidR="00E57EC9">
        <w:t>’</w:t>
      </w:r>
      <w:r w:rsidRPr="00034910">
        <w:t>affaire que son ennemi lui jetait sur les bras</w:t>
      </w:r>
      <w:r w:rsidR="00E57EC9">
        <w:t>.</w:t>
      </w:r>
    </w:p>
    <w:p w14:paraId="1DCF3BC2" w14:textId="4EFAF15F" w:rsidR="00E57EC9" w:rsidRDefault="00776CEA" w:rsidP="00E57EC9">
      <w:r w:rsidRPr="00034910">
        <w:t>Toutes ces réflexions se succédèrent en son esprit</w:t>
      </w:r>
      <w:r w:rsidR="00E57EC9">
        <w:t xml:space="preserve">, </w:t>
      </w:r>
      <w:r w:rsidRPr="00034910">
        <w:t>avec la rapidité de l</w:t>
      </w:r>
      <w:r w:rsidR="00E57EC9">
        <w:t>’</w:t>
      </w:r>
      <w:r w:rsidRPr="00034910">
        <w:t>éclair</w:t>
      </w:r>
      <w:r w:rsidR="00E57EC9">
        <w:t xml:space="preserve">, </w:t>
      </w:r>
      <w:r w:rsidRPr="00034910">
        <w:t xml:space="preserve">et </w:t>
      </w:r>
      <w:r w:rsidR="00E57EC9">
        <w:t>M. </w:t>
      </w:r>
      <w:proofErr w:type="spellStart"/>
      <w:r w:rsidRPr="00034910">
        <w:t>Greggson</w:t>
      </w:r>
      <w:proofErr w:type="spellEnd"/>
      <w:r w:rsidR="00E57EC9">
        <w:t xml:space="preserve">, </w:t>
      </w:r>
      <w:r w:rsidRPr="00034910">
        <w:t>prononçant d</w:t>
      </w:r>
      <w:r w:rsidR="00E57EC9">
        <w:t>’</w:t>
      </w:r>
      <w:r w:rsidRPr="00034910">
        <w:t>un ton inte</w:t>
      </w:r>
      <w:r w:rsidRPr="00034910">
        <w:t>r</w:t>
      </w:r>
      <w:r w:rsidRPr="00034910">
        <w:t>rogatif</w:t>
      </w:r>
      <w:r w:rsidR="00E57EC9">
        <w:t> :</w:t>
      </w:r>
    </w:p>
    <w:p w14:paraId="19D46FD0" w14:textId="77777777" w:rsidR="00E57EC9" w:rsidRDefault="00E57EC9" w:rsidP="00E57EC9">
      <w:r>
        <w:t>— </w:t>
      </w:r>
      <w:r w:rsidR="00776CEA" w:rsidRPr="00034910">
        <w:t>Eh bien</w:t>
      </w:r>
      <w:r>
        <w:t> ?</w:t>
      </w:r>
    </w:p>
    <w:p w14:paraId="6D8B67A5" w14:textId="77777777" w:rsidR="00E57EC9" w:rsidRDefault="00776CEA" w:rsidP="00E57EC9">
      <w:r w:rsidRPr="00034910">
        <w:t>Dick répliqua sans la moindre hésitation apparente</w:t>
      </w:r>
      <w:r w:rsidR="00E57EC9">
        <w:t> :</w:t>
      </w:r>
    </w:p>
    <w:p w14:paraId="55EDA4B1" w14:textId="77777777" w:rsidR="00E57EC9" w:rsidRDefault="00E57EC9" w:rsidP="00E57EC9">
      <w:r>
        <w:t>— </w:t>
      </w:r>
      <w:r w:rsidR="00776CEA" w:rsidRPr="00034910">
        <w:t>Eh bien</w:t>
      </w:r>
      <w:r>
        <w:t xml:space="preserve">, </w:t>
      </w:r>
      <w:r w:rsidR="00776CEA" w:rsidRPr="00034910">
        <w:t>mais</w:t>
      </w:r>
      <w:r>
        <w:t xml:space="preserve">… </w:t>
      </w:r>
      <w:r w:rsidR="00776CEA" w:rsidRPr="00034910">
        <w:t>je suis à votre entière disposition</w:t>
      </w:r>
      <w:r>
        <w:t xml:space="preserve">. </w:t>
      </w:r>
      <w:r w:rsidR="00776CEA" w:rsidRPr="00034910">
        <w:t>Très heureux si je puis vous être utile</w:t>
      </w:r>
      <w:r>
        <w:t xml:space="preserve">,… </w:t>
      </w:r>
      <w:r w:rsidR="00776CEA" w:rsidRPr="00034910">
        <w:t>ce que</w:t>
      </w:r>
      <w:r>
        <w:t xml:space="preserve">, </w:t>
      </w:r>
      <w:r w:rsidR="00776CEA" w:rsidRPr="00034910">
        <w:t>ajouta-t-il modest</w:t>
      </w:r>
      <w:r w:rsidR="00776CEA" w:rsidRPr="00034910">
        <w:t>e</w:t>
      </w:r>
      <w:r w:rsidR="00776CEA" w:rsidRPr="00034910">
        <w:t>ment</w:t>
      </w:r>
      <w:r>
        <w:t xml:space="preserve">, </w:t>
      </w:r>
      <w:r w:rsidR="00776CEA" w:rsidRPr="00034910">
        <w:t>je n</w:t>
      </w:r>
      <w:r>
        <w:t>’</w:t>
      </w:r>
      <w:r w:rsidR="00776CEA" w:rsidRPr="00034910">
        <w:t>espère pas</w:t>
      </w:r>
      <w:r>
        <w:t xml:space="preserve"> ; </w:t>
      </w:r>
      <w:r w:rsidR="00776CEA" w:rsidRPr="00034910">
        <w:t>il me semble bien difficile d</w:t>
      </w:r>
      <w:r>
        <w:t>’</w:t>
      </w:r>
      <w:r w:rsidR="00776CEA" w:rsidRPr="00034910">
        <w:t>éclairer ce qui</w:t>
      </w:r>
      <w:r>
        <w:t xml:space="preserve">, </w:t>
      </w:r>
      <w:r w:rsidR="00776CEA" w:rsidRPr="00034910">
        <w:t>d</w:t>
      </w:r>
      <w:r>
        <w:t>’</w:t>
      </w:r>
      <w:r w:rsidR="00776CEA" w:rsidRPr="00034910">
        <w:t>après vos propres paroles</w:t>
      </w:r>
      <w:r>
        <w:t xml:space="preserve">, </w:t>
      </w:r>
      <w:r w:rsidR="00776CEA" w:rsidRPr="00034910">
        <w:t>vous semble obscur</w:t>
      </w:r>
      <w:r>
        <w:t>.</w:t>
      </w:r>
    </w:p>
    <w:p w14:paraId="157DC3EF" w14:textId="77777777" w:rsidR="00E57EC9" w:rsidRDefault="00E57EC9" w:rsidP="00E57EC9">
      <w:r>
        <w:t>— </w:t>
      </w:r>
      <w:r w:rsidR="00776CEA" w:rsidRPr="00034910">
        <w:t>Obscur</w:t>
      </w:r>
      <w:r>
        <w:t xml:space="preserve">, </w:t>
      </w:r>
      <w:r w:rsidR="00776CEA" w:rsidRPr="00034910">
        <w:t>ce n</w:t>
      </w:r>
      <w:r>
        <w:t>’</w:t>
      </w:r>
      <w:r w:rsidR="00776CEA" w:rsidRPr="00034910">
        <w:t>est pas assez dire</w:t>
      </w:r>
      <w:r>
        <w:t xml:space="preserve">, </w:t>
      </w:r>
      <w:r w:rsidR="00776CEA" w:rsidRPr="00034910">
        <w:t>s</w:t>
      </w:r>
      <w:r>
        <w:t>’</w:t>
      </w:r>
      <w:r w:rsidR="00776CEA" w:rsidRPr="00034910">
        <w:t>exclama l</w:t>
      </w:r>
      <w:r>
        <w:t>’</w:t>
      </w:r>
      <w:r w:rsidR="00776CEA" w:rsidRPr="00034910">
        <w:t>Américain e</w:t>
      </w:r>
      <w:r w:rsidR="00776CEA" w:rsidRPr="00034910">
        <w:t>n</w:t>
      </w:r>
      <w:r w:rsidR="00776CEA" w:rsidRPr="00034910">
        <w:t>chanté par l</w:t>
      </w:r>
      <w:r>
        <w:t>’</w:t>
      </w:r>
      <w:r w:rsidR="00776CEA" w:rsidRPr="00034910">
        <w:t>attitude réservée de son interlocuteur</w:t>
      </w:r>
      <w:r>
        <w:t xml:space="preserve">…, </w:t>
      </w:r>
      <w:r w:rsidR="00776CEA" w:rsidRPr="00034910">
        <w:t>obscur n</w:t>
      </w:r>
      <w:r>
        <w:t>’</w:t>
      </w:r>
      <w:r w:rsidR="00776CEA" w:rsidRPr="00034910">
        <w:t>est rien</w:t>
      </w:r>
      <w:r>
        <w:t xml:space="preserve">, </w:t>
      </w:r>
      <w:r w:rsidR="00776CEA" w:rsidRPr="00034910">
        <w:t>on peut éclairer</w:t>
      </w:r>
      <w:r>
        <w:t xml:space="preserve">, </w:t>
      </w:r>
      <w:r w:rsidR="00776CEA" w:rsidRPr="00034910">
        <w:t>comme vous l</w:t>
      </w:r>
      <w:r>
        <w:t>’</w:t>
      </w:r>
      <w:r w:rsidR="00776CEA" w:rsidRPr="00034910">
        <w:t>exprimez si bien</w:t>
      </w:r>
      <w:r>
        <w:t xml:space="preserve">… </w:t>
      </w:r>
      <w:r w:rsidR="00776CEA" w:rsidRPr="00034910">
        <w:t>Mais l</w:t>
      </w:r>
      <w:r>
        <w:t>’</w:t>
      </w:r>
      <w:r w:rsidR="00776CEA" w:rsidRPr="00034910">
        <w:t>affaire est stupide</w:t>
      </w:r>
      <w:r>
        <w:t xml:space="preserve">, </w:t>
      </w:r>
      <w:r w:rsidR="00776CEA" w:rsidRPr="00034910">
        <w:t>voilà le terrible</w:t>
      </w:r>
      <w:r>
        <w:t xml:space="preserve"> ! </w:t>
      </w:r>
      <w:r w:rsidR="00776CEA" w:rsidRPr="00034910">
        <w:t>On la classerait bien s</w:t>
      </w:r>
      <w:r>
        <w:t>’</w:t>
      </w:r>
      <w:r w:rsidR="00776CEA" w:rsidRPr="00034910">
        <w:t>il ne s</w:t>
      </w:r>
      <w:r>
        <w:t>’</w:t>
      </w:r>
      <w:r w:rsidR="00776CEA" w:rsidRPr="00034910">
        <w:t>agissait de grosses fortunes</w:t>
      </w:r>
      <w:r>
        <w:t xml:space="preserve"> ; </w:t>
      </w:r>
      <w:r w:rsidR="00776CEA" w:rsidRPr="00034910">
        <w:t>seulement avec des vict</w:t>
      </w:r>
      <w:r w:rsidR="00776CEA" w:rsidRPr="00034910">
        <w:t>i</w:t>
      </w:r>
      <w:r w:rsidR="00776CEA" w:rsidRPr="00034910">
        <w:t>mes aussi riches</w:t>
      </w:r>
      <w:r>
        <w:t xml:space="preserve">, </w:t>
      </w:r>
      <w:r w:rsidR="00776CEA" w:rsidRPr="00034910">
        <w:t>ce n</w:t>
      </w:r>
      <w:r>
        <w:t>’</w:t>
      </w:r>
      <w:r w:rsidR="00776CEA" w:rsidRPr="00034910">
        <w:t>est pas possible</w:t>
      </w:r>
      <w:r>
        <w:t xml:space="preserve">… </w:t>
      </w:r>
      <w:r w:rsidR="00776CEA" w:rsidRPr="00034910">
        <w:t>Il faut trouver le coup</w:t>
      </w:r>
      <w:r w:rsidR="00776CEA" w:rsidRPr="00034910">
        <w:t>a</w:t>
      </w:r>
      <w:r w:rsidR="00776CEA" w:rsidRPr="00034910">
        <w:t>ble</w:t>
      </w:r>
      <w:r>
        <w:t xml:space="preserve">… </w:t>
      </w:r>
      <w:r w:rsidR="00776CEA" w:rsidRPr="00034910">
        <w:t>Vous concevez</w:t>
      </w:r>
      <w:r>
        <w:t xml:space="preserve">, </w:t>
      </w:r>
      <w:r w:rsidR="00776CEA" w:rsidRPr="00034910">
        <w:t>une police qui ne protégerait pas les mi</w:t>
      </w:r>
      <w:r w:rsidR="00776CEA" w:rsidRPr="00034910">
        <w:t>l</w:t>
      </w:r>
      <w:r w:rsidR="00776CEA" w:rsidRPr="00034910">
        <w:t>liardaires n</w:t>
      </w:r>
      <w:r>
        <w:t>’</w:t>
      </w:r>
      <w:r w:rsidR="00776CEA" w:rsidRPr="00034910">
        <w:t>aurait plus de raison d</w:t>
      </w:r>
      <w:r>
        <w:t>’</w:t>
      </w:r>
      <w:r w:rsidR="00776CEA" w:rsidRPr="00034910">
        <w:t>être</w:t>
      </w:r>
      <w:r>
        <w:t>.</w:t>
      </w:r>
    </w:p>
    <w:p w14:paraId="688EE1E8" w14:textId="77777777" w:rsidR="00E57EC9" w:rsidRDefault="00776CEA" w:rsidP="00E57EC9">
      <w:r w:rsidRPr="00034910">
        <w:t>Tout en souriant de la conception des devoirs de la police avouée par le fonctionnaire américain</w:t>
      </w:r>
      <w:r w:rsidR="00E57EC9">
        <w:t xml:space="preserve">, </w:t>
      </w:r>
      <w:r w:rsidRPr="00034910">
        <w:t xml:space="preserve">Dick </w:t>
      </w:r>
      <w:proofErr w:type="spellStart"/>
      <w:r w:rsidRPr="00034910">
        <w:t>Fann</w:t>
      </w:r>
      <w:proofErr w:type="spellEnd"/>
      <w:r w:rsidRPr="00034910">
        <w:t xml:space="preserve"> avait noté un mouvement de satisfaction de Larmette</w:t>
      </w:r>
      <w:r w:rsidR="00E57EC9">
        <w:t xml:space="preserve">, </w:t>
      </w:r>
      <w:r w:rsidRPr="00034910">
        <w:t>lors de son acceptation</w:t>
      </w:r>
      <w:r w:rsidR="00E57EC9">
        <w:t>.</w:t>
      </w:r>
    </w:p>
    <w:p w14:paraId="00FADBFB" w14:textId="77777777" w:rsidR="00E57EC9" w:rsidRDefault="00776CEA" w:rsidP="00E57EC9">
      <w:r w:rsidRPr="00034910">
        <w:t>Le joaillier avait donc vraiment cherché à être certain que le détective ne le suivrait pas à travers le continent Nord-</w:t>
      </w:r>
      <w:r w:rsidRPr="00034910">
        <w:lastRenderedPageBreak/>
        <w:t>Américain</w:t>
      </w:r>
      <w:r w:rsidR="00E57EC9">
        <w:t xml:space="preserve">. </w:t>
      </w:r>
      <w:r w:rsidRPr="00034910">
        <w:t>Le moyen de déconcerter les projets du personnage serait donc d</w:t>
      </w:r>
      <w:r w:rsidR="00E57EC9">
        <w:t>’</w:t>
      </w:r>
      <w:r w:rsidRPr="00034910">
        <w:t>agir vite</w:t>
      </w:r>
      <w:r w:rsidR="00E57EC9">
        <w:t>.</w:t>
      </w:r>
    </w:p>
    <w:p w14:paraId="50515AD2" w14:textId="77777777" w:rsidR="00E57EC9" w:rsidRDefault="00776CEA" w:rsidP="00E57EC9">
      <w:r w:rsidRPr="00034910">
        <w:t>Aussi</w:t>
      </w:r>
      <w:r w:rsidR="00E57EC9">
        <w:t xml:space="preserve">, </w:t>
      </w:r>
      <w:r w:rsidRPr="00034910">
        <w:t>prenant familièrement le bras de son collègue ya</w:t>
      </w:r>
      <w:r w:rsidRPr="00034910">
        <w:t>n</w:t>
      </w:r>
      <w:r w:rsidRPr="00034910">
        <w:t>kee</w:t>
      </w:r>
      <w:r w:rsidR="00E57EC9">
        <w:t xml:space="preserve">, </w:t>
      </w:r>
      <w:r w:rsidRPr="00034910">
        <w:t>le jeune homme murmura à son oreille</w:t>
      </w:r>
      <w:r w:rsidR="00E57EC9">
        <w:t> :</w:t>
      </w:r>
    </w:p>
    <w:p w14:paraId="52E1709C" w14:textId="105477EC" w:rsidR="00E57EC9" w:rsidRDefault="00E57EC9" w:rsidP="00E57EC9">
      <w:r>
        <w:t>— </w:t>
      </w:r>
      <w:r w:rsidR="00776CEA" w:rsidRPr="00034910">
        <w:t>Alors</w:t>
      </w:r>
      <w:r>
        <w:t xml:space="preserve">, </w:t>
      </w:r>
      <w:proofErr w:type="spellStart"/>
      <w:r w:rsidR="00776CEA" w:rsidRPr="00034910">
        <w:t>dear</w:t>
      </w:r>
      <w:proofErr w:type="spellEnd"/>
      <w:r>
        <w:t xml:space="preserve"> (</w:t>
      </w:r>
      <w:r w:rsidR="00776CEA" w:rsidRPr="00034910">
        <w:t>cher</w:t>
      </w:r>
      <w:r>
        <w:t>) M. </w:t>
      </w:r>
      <w:proofErr w:type="spellStart"/>
      <w:r w:rsidR="00776CEA" w:rsidRPr="00034910">
        <w:t>Greggson</w:t>
      </w:r>
      <w:proofErr w:type="spellEnd"/>
      <w:r>
        <w:t xml:space="preserve">, </w:t>
      </w:r>
      <w:r w:rsidR="00776CEA" w:rsidRPr="00034910">
        <w:t>conduisez-moi en un e</w:t>
      </w:r>
      <w:r w:rsidR="00776CEA" w:rsidRPr="00034910">
        <w:t>n</w:t>
      </w:r>
      <w:r w:rsidR="00776CEA" w:rsidRPr="00034910">
        <w:t>droit où nous puissions causer sans craindre les indiscrets</w:t>
      </w:r>
      <w:r>
        <w:t xml:space="preserve">, </w:t>
      </w:r>
      <w:r w:rsidR="00776CEA" w:rsidRPr="00034910">
        <w:t>et mettez-moi au courant de ce que vous attendez de moi</w:t>
      </w:r>
      <w:r>
        <w:t>.</w:t>
      </w:r>
    </w:p>
    <w:p w14:paraId="6CAD1D34" w14:textId="77777777" w:rsidR="00E57EC9" w:rsidRDefault="00776CEA" w:rsidP="00E57EC9">
      <w:r w:rsidRPr="00034910">
        <w:t>Puis</w:t>
      </w:r>
      <w:r w:rsidR="00E57EC9">
        <w:t xml:space="preserve">, </w:t>
      </w:r>
      <w:r w:rsidRPr="00034910">
        <w:t>saluant amicalement le bijoutier</w:t>
      </w:r>
      <w:r w:rsidR="00E57EC9">
        <w:t> :</w:t>
      </w:r>
    </w:p>
    <w:p w14:paraId="4D206DF3" w14:textId="77777777" w:rsidR="00E57EC9" w:rsidRDefault="00E57EC9" w:rsidP="00E57EC9">
      <w:r>
        <w:t>— </w:t>
      </w:r>
      <w:r w:rsidR="00776CEA" w:rsidRPr="00034910">
        <w:t>Je vous remercie</w:t>
      </w:r>
      <w:r>
        <w:t xml:space="preserve">, </w:t>
      </w:r>
      <w:r w:rsidR="00776CEA" w:rsidRPr="00034910">
        <w:t>Monsieur</w:t>
      </w:r>
      <w:r>
        <w:t xml:space="preserve">, </w:t>
      </w:r>
      <w:r w:rsidR="00776CEA" w:rsidRPr="00034910">
        <w:t>de la bonne opinion que vous avez de mes mérites</w:t>
      </w:r>
      <w:r>
        <w:t xml:space="preserve">, </w:t>
      </w:r>
      <w:r w:rsidR="00776CEA" w:rsidRPr="00034910">
        <w:t>opinion que vous avez fait partager à mes confrères du Nouveau Monde</w:t>
      </w:r>
      <w:r>
        <w:t xml:space="preserve">. </w:t>
      </w:r>
      <w:r w:rsidR="00776CEA" w:rsidRPr="00034910">
        <w:t>J</w:t>
      </w:r>
      <w:r>
        <w:t>’</w:t>
      </w:r>
      <w:r w:rsidR="00776CEA" w:rsidRPr="00034910">
        <w:t>espère vous en remercier un jour en mettant mes faibles talents à votre service</w:t>
      </w:r>
      <w:r>
        <w:t>.</w:t>
      </w:r>
    </w:p>
    <w:p w14:paraId="1C7F4AC6" w14:textId="77777777" w:rsidR="00E57EC9" w:rsidRDefault="00776CEA" w:rsidP="00E57EC9">
      <w:r w:rsidRPr="00034910">
        <w:t>Phrase qui amena une grimace sur les traits du négociant parisien</w:t>
      </w:r>
      <w:r w:rsidR="00E57EC9">
        <w:t xml:space="preserve">. </w:t>
      </w:r>
      <w:r w:rsidRPr="00034910">
        <w:t>Mais ce dernier n</w:t>
      </w:r>
      <w:r w:rsidR="00E57EC9">
        <w:t>’</w:t>
      </w:r>
      <w:r w:rsidRPr="00034910">
        <w:t>eut pas le loisir de répondre</w:t>
      </w:r>
      <w:r w:rsidR="00E57EC9">
        <w:t>.</w:t>
      </w:r>
    </w:p>
    <w:p w14:paraId="54C63216" w14:textId="77777777" w:rsidR="00E57EC9" w:rsidRDefault="00776CEA" w:rsidP="00E57EC9">
      <w:r w:rsidRPr="00034910">
        <w:t xml:space="preserve">Dick </w:t>
      </w:r>
      <w:proofErr w:type="spellStart"/>
      <w:r w:rsidRPr="00034910">
        <w:t>Fann</w:t>
      </w:r>
      <w:proofErr w:type="spellEnd"/>
      <w:r w:rsidRPr="00034910">
        <w:t xml:space="preserve"> avait entraîné </w:t>
      </w:r>
      <w:proofErr w:type="spellStart"/>
      <w:r w:rsidRPr="00034910">
        <w:t>Greggson</w:t>
      </w:r>
      <w:proofErr w:type="spellEnd"/>
      <w:r w:rsidR="00E57EC9">
        <w:t xml:space="preserve">, </w:t>
      </w:r>
      <w:r w:rsidRPr="00034910">
        <w:t>et déjà tous deux se perdaient dans la foule</w:t>
      </w:r>
      <w:r w:rsidR="00E57EC9">
        <w:t xml:space="preserve">, </w:t>
      </w:r>
      <w:r w:rsidRPr="00034910">
        <w:t xml:space="preserve">se dirigeant vers </w:t>
      </w:r>
      <w:proofErr w:type="spellStart"/>
      <w:r w:rsidRPr="00034910">
        <w:t>Mulberry</w:t>
      </w:r>
      <w:proofErr w:type="spellEnd"/>
      <w:r w:rsidRPr="00034910">
        <w:t xml:space="preserve"> Street</w:t>
      </w:r>
      <w:r w:rsidR="00E57EC9">
        <w:t xml:space="preserve">, </w:t>
      </w:r>
      <w:r w:rsidRPr="00034910">
        <w:t xml:space="preserve">où se trouve le </w:t>
      </w:r>
      <w:r w:rsidRPr="00034910">
        <w:rPr>
          <w:i/>
          <w:iCs/>
        </w:rPr>
        <w:t xml:space="preserve">Central Police Station </w:t>
      </w:r>
      <w:r w:rsidRPr="00034910">
        <w:t>ou Poste central de la police</w:t>
      </w:r>
      <w:r w:rsidR="00E57EC9">
        <w:t>.</w:t>
      </w:r>
    </w:p>
    <w:p w14:paraId="0A483F6E" w14:textId="77777777" w:rsidR="00E57EC9" w:rsidRDefault="00776CEA" w:rsidP="00E57EC9">
      <w:r w:rsidRPr="00034910">
        <w:t>Un instant</w:t>
      </w:r>
      <w:r w:rsidR="00E57EC9">
        <w:t xml:space="preserve">, </w:t>
      </w:r>
      <w:r w:rsidRPr="00034910">
        <w:t>Larmette les suivit du regard</w:t>
      </w:r>
      <w:r w:rsidR="00E57EC9">
        <w:t xml:space="preserve">, </w:t>
      </w:r>
      <w:r w:rsidRPr="00034910">
        <w:t>puis il haussa les épaules</w:t>
      </w:r>
      <w:r w:rsidR="00E57EC9">
        <w:t xml:space="preserve">, </w:t>
      </w:r>
      <w:r w:rsidRPr="00034910">
        <w:t>et rentra dans la salle du banquet en grommelant</w:t>
      </w:r>
      <w:r w:rsidR="00E57EC9">
        <w:t> :</w:t>
      </w:r>
    </w:p>
    <w:p w14:paraId="319DFF00" w14:textId="77777777" w:rsidR="00E57EC9" w:rsidRDefault="00E57EC9" w:rsidP="00E57EC9">
      <w:r>
        <w:t>— </w:t>
      </w:r>
      <w:r w:rsidR="00776CEA" w:rsidRPr="00034910">
        <w:t>Des mots tout cela</w:t>
      </w:r>
      <w:r>
        <w:t xml:space="preserve">. </w:t>
      </w:r>
      <w:r w:rsidR="00776CEA" w:rsidRPr="00370634">
        <w:t xml:space="preserve">Le </w:t>
      </w:r>
      <w:r w:rsidR="00776CEA" w:rsidRPr="00034910">
        <w:rPr>
          <w:i/>
          <w:iCs/>
        </w:rPr>
        <w:t>fait</w:t>
      </w:r>
      <w:r>
        <w:rPr>
          <w:i/>
          <w:iCs/>
        </w:rPr>
        <w:t xml:space="preserve">, </w:t>
      </w:r>
      <w:r w:rsidR="00776CEA" w:rsidRPr="00034910">
        <w:t>et les faits seuls importent</w:t>
      </w:r>
      <w:r>
        <w:t xml:space="preserve">, </w:t>
      </w:r>
      <w:r w:rsidR="00776CEA" w:rsidRPr="00034910">
        <w:t xml:space="preserve">le </w:t>
      </w:r>
      <w:r w:rsidR="00776CEA" w:rsidRPr="00034910">
        <w:rPr>
          <w:i/>
          <w:iCs/>
        </w:rPr>
        <w:t xml:space="preserve">fait </w:t>
      </w:r>
      <w:r w:rsidR="00776CEA" w:rsidRPr="00034910">
        <w:t>est que nous le laisserons en arrière</w:t>
      </w:r>
      <w:r>
        <w:t xml:space="preserve">, </w:t>
      </w:r>
      <w:r w:rsidR="00776CEA" w:rsidRPr="00034910">
        <w:t xml:space="preserve">et que la charmante </w:t>
      </w:r>
      <w:proofErr w:type="spellStart"/>
      <w:r w:rsidR="00776CEA" w:rsidRPr="00034910">
        <w:t>Fleuriane</w:t>
      </w:r>
      <w:proofErr w:type="spellEnd"/>
      <w:r w:rsidR="00776CEA" w:rsidRPr="00034910">
        <w:t xml:space="preserve"> sera à ma merci</w:t>
      </w:r>
      <w:r>
        <w:t>.</w:t>
      </w:r>
    </w:p>
    <w:p w14:paraId="330A8E05" w14:textId="77777777" w:rsidR="00E57EC9" w:rsidRDefault="00776CEA" w:rsidP="00E57EC9">
      <w:r w:rsidRPr="00034910">
        <w:t xml:space="preserve">Cependant Dick et son compagnon arrivaient dans </w:t>
      </w:r>
      <w:proofErr w:type="spellStart"/>
      <w:r w:rsidRPr="00034910">
        <w:t>Mulbe</w:t>
      </w:r>
      <w:r w:rsidRPr="00034910">
        <w:t>r</w:t>
      </w:r>
      <w:r w:rsidRPr="00034910">
        <w:t>ry</w:t>
      </w:r>
      <w:proofErr w:type="spellEnd"/>
      <w:r w:rsidRPr="00034910">
        <w:t xml:space="preserve"> Street</w:t>
      </w:r>
      <w:r w:rsidR="00E57EC9">
        <w:t xml:space="preserve">. </w:t>
      </w:r>
      <w:r w:rsidRPr="00034910">
        <w:t>Ils s</w:t>
      </w:r>
      <w:r w:rsidR="00E57EC9">
        <w:t>’</w:t>
      </w:r>
      <w:r w:rsidRPr="00034910">
        <w:t>engouffrèrent dans l</w:t>
      </w:r>
      <w:r w:rsidR="00E57EC9">
        <w:t>’</w:t>
      </w:r>
      <w:r w:rsidRPr="00034910">
        <w:t>immeuble portant le numéro 300</w:t>
      </w:r>
      <w:r w:rsidR="00E57EC9">
        <w:t xml:space="preserve">, </w:t>
      </w:r>
      <w:r w:rsidRPr="00034910">
        <w:t>et bientôt tous deux s</w:t>
      </w:r>
      <w:r w:rsidR="00E57EC9">
        <w:t>’</w:t>
      </w:r>
      <w:r w:rsidRPr="00034910">
        <w:t>enfermaient dans un bureau sis au premier étage</w:t>
      </w:r>
      <w:r w:rsidR="00E57EC9">
        <w:t>.</w:t>
      </w:r>
    </w:p>
    <w:p w14:paraId="414B6FF7" w14:textId="77777777" w:rsidR="00E57EC9" w:rsidRDefault="00776CEA" w:rsidP="00E57EC9">
      <w:r w:rsidRPr="00034910">
        <w:lastRenderedPageBreak/>
        <w:t>Dick s</w:t>
      </w:r>
      <w:r w:rsidR="00E57EC9">
        <w:t>’</w:t>
      </w:r>
      <w:r w:rsidRPr="00034910">
        <w:t>assura que les doubles portes matelassées joignaient bien</w:t>
      </w:r>
      <w:r w:rsidR="00E57EC9">
        <w:t xml:space="preserve">, </w:t>
      </w:r>
      <w:r w:rsidRPr="00034910">
        <w:t>puis revenant s</w:t>
      </w:r>
      <w:r w:rsidR="00E57EC9">
        <w:t>’</w:t>
      </w:r>
      <w:r w:rsidRPr="00034910">
        <w:t xml:space="preserve">asseoir en face de </w:t>
      </w:r>
      <w:proofErr w:type="spellStart"/>
      <w:r w:rsidRPr="00034910">
        <w:t>Greggson</w:t>
      </w:r>
      <w:proofErr w:type="spellEnd"/>
      <w:r w:rsidR="00E57EC9">
        <w:t> :</w:t>
      </w:r>
    </w:p>
    <w:p w14:paraId="29F31A70" w14:textId="77777777" w:rsidR="00E57EC9" w:rsidRDefault="00E57EC9" w:rsidP="00E57EC9">
      <w:r>
        <w:t>— </w:t>
      </w:r>
      <w:r w:rsidR="00776CEA" w:rsidRPr="00034910">
        <w:t>Nous sommes seuls</w:t>
      </w:r>
      <w:r>
        <w:t xml:space="preserve">, </w:t>
      </w:r>
      <w:r w:rsidR="00776CEA" w:rsidRPr="00034910">
        <w:t>parlez donc et exposez-moi clair</w:t>
      </w:r>
      <w:r w:rsidR="00776CEA" w:rsidRPr="00034910">
        <w:t>e</w:t>
      </w:r>
      <w:r w:rsidR="00776CEA" w:rsidRPr="00034910">
        <w:t>ment votre affaire</w:t>
      </w:r>
      <w:r>
        <w:t>.</w:t>
      </w:r>
    </w:p>
    <w:p w14:paraId="25E94B6E" w14:textId="77777777" w:rsidR="00E57EC9" w:rsidRDefault="00E57EC9" w:rsidP="00E57EC9">
      <w:r>
        <w:t>— </w:t>
      </w:r>
      <w:r w:rsidR="00776CEA" w:rsidRPr="00034910">
        <w:t>Une affaire ridicule</w:t>
      </w:r>
      <w:r>
        <w:t xml:space="preserve">, </w:t>
      </w:r>
      <w:r w:rsidR="00776CEA" w:rsidRPr="00034910">
        <w:t>je vous le répète</w:t>
      </w:r>
      <w:r>
        <w:t>.</w:t>
      </w:r>
    </w:p>
    <w:p w14:paraId="4397DE2E" w14:textId="77777777" w:rsidR="00E57EC9" w:rsidRDefault="00E57EC9" w:rsidP="00E57EC9">
      <w:r>
        <w:t>— </w:t>
      </w:r>
      <w:r w:rsidR="00776CEA" w:rsidRPr="00034910">
        <w:t>Et je vous crois</w:t>
      </w:r>
      <w:r>
        <w:t xml:space="preserve">, </w:t>
      </w:r>
      <w:r w:rsidR="00776CEA" w:rsidRPr="00034910">
        <w:t>soyez-en certain</w:t>
      </w:r>
      <w:r>
        <w:t xml:space="preserve">. </w:t>
      </w:r>
      <w:r w:rsidR="00776CEA" w:rsidRPr="00034910">
        <w:t>Seulement</w:t>
      </w:r>
      <w:r>
        <w:t xml:space="preserve">, </w:t>
      </w:r>
      <w:r w:rsidR="00776CEA" w:rsidRPr="00034910">
        <w:t>puisque je dois collaborer à sa solution</w:t>
      </w:r>
      <w:r>
        <w:t xml:space="preserve">, </w:t>
      </w:r>
      <w:r w:rsidR="00776CEA" w:rsidRPr="00034910">
        <w:t>il n</w:t>
      </w:r>
      <w:r>
        <w:t>’</w:t>
      </w:r>
      <w:r w:rsidR="00776CEA" w:rsidRPr="00034910">
        <w:t>en est pas moins indispensable que j</w:t>
      </w:r>
      <w:r>
        <w:t>’</w:t>
      </w:r>
      <w:r w:rsidR="00776CEA" w:rsidRPr="00034910">
        <w:t>en connaisse les détails</w:t>
      </w:r>
      <w:r>
        <w:t>.</w:t>
      </w:r>
    </w:p>
    <w:p w14:paraId="346B8977" w14:textId="77777777" w:rsidR="00E57EC9" w:rsidRDefault="00E57EC9" w:rsidP="00E57EC9">
      <w:r>
        <w:t>— </w:t>
      </w:r>
      <w:r w:rsidR="00776CEA" w:rsidRPr="00034910">
        <w:t>D</w:t>
      </w:r>
      <w:r>
        <w:t>’</w:t>
      </w:r>
      <w:r w:rsidR="00776CEA" w:rsidRPr="00034910">
        <w:t>accord</w:t>
      </w:r>
      <w:r>
        <w:t xml:space="preserve">. </w:t>
      </w:r>
      <w:r w:rsidR="00776CEA" w:rsidRPr="00034910">
        <w:t>Je vais vous narrer cela</w:t>
      </w:r>
      <w:r>
        <w:t xml:space="preserve">, </w:t>
      </w:r>
      <w:r w:rsidR="00776CEA" w:rsidRPr="00034910">
        <w:t>et après</w:t>
      </w:r>
      <w:r>
        <w:t xml:space="preserve">, </w:t>
      </w:r>
      <w:r w:rsidR="00776CEA" w:rsidRPr="00034910">
        <w:t>vous serez de mon avis</w:t>
      </w:r>
      <w:r>
        <w:t xml:space="preserve">. </w:t>
      </w:r>
      <w:r w:rsidR="00776CEA" w:rsidRPr="00034910">
        <w:t>C</w:t>
      </w:r>
      <w:r>
        <w:t>’</w:t>
      </w:r>
      <w:r w:rsidR="00776CEA" w:rsidRPr="00034910">
        <w:t>est l</w:t>
      </w:r>
      <w:r>
        <w:t>’</w:t>
      </w:r>
      <w:r w:rsidR="00776CEA" w:rsidRPr="00034910">
        <w:t>œuvre d</w:t>
      </w:r>
      <w:r>
        <w:t>’</w:t>
      </w:r>
      <w:r w:rsidR="00776CEA" w:rsidRPr="00034910">
        <w:t>un fou</w:t>
      </w:r>
      <w:r>
        <w:t xml:space="preserve">. </w:t>
      </w:r>
      <w:r w:rsidR="00776CEA" w:rsidRPr="00034910">
        <w:t>Impossible de relever une piste</w:t>
      </w:r>
      <w:r>
        <w:t>.</w:t>
      </w:r>
    </w:p>
    <w:p w14:paraId="457DD6D3" w14:textId="77777777" w:rsidR="00E57EC9" w:rsidRDefault="00E57EC9" w:rsidP="00E57EC9">
      <w:r>
        <w:t>— </w:t>
      </w:r>
      <w:r w:rsidR="00776CEA" w:rsidRPr="00034910">
        <w:t>Ah</w:t>
      </w:r>
      <w:r>
        <w:t xml:space="preserve"> ! </w:t>
      </w:r>
      <w:r w:rsidR="00776CEA" w:rsidRPr="00034910">
        <w:t>ne m</w:t>
      </w:r>
      <w:r>
        <w:t>’</w:t>
      </w:r>
      <w:r w:rsidR="00776CEA" w:rsidRPr="00034910">
        <w:t>influencez pas</w:t>
      </w:r>
      <w:r>
        <w:t xml:space="preserve">, </w:t>
      </w:r>
      <w:r w:rsidR="00776CEA" w:rsidRPr="00034910">
        <w:t>interrompit le jeune homme</w:t>
      </w:r>
      <w:r>
        <w:t xml:space="preserve">. </w:t>
      </w:r>
      <w:r w:rsidR="00776CEA" w:rsidRPr="00034910">
        <w:t>Racontez sans appréciations</w:t>
      </w:r>
      <w:r>
        <w:t xml:space="preserve">. </w:t>
      </w:r>
      <w:r w:rsidR="00776CEA" w:rsidRPr="00034910">
        <w:t>Sur votre bureau</w:t>
      </w:r>
      <w:r>
        <w:t xml:space="preserve">, </w:t>
      </w:r>
      <w:r w:rsidR="00776CEA" w:rsidRPr="00034910">
        <w:t>j</w:t>
      </w:r>
      <w:r>
        <w:t>’</w:t>
      </w:r>
      <w:r w:rsidR="00776CEA" w:rsidRPr="00034910">
        <w:t>aperçois p</w:t>
      </w:r>
      <w:r w:rsidR="00776CEA" w:rsidRPr="00034910">
        <w:t>a</w:t>
      </w:r>
      <w:r w:rsidR="00776CEA" w:rsidRPr="00034910">
        <w:t>piers</w:t>
      </w:r>
      <w:r>
        <w:t xml:space="preserve">, </w:t>
      </w:r>
      <w:r w:rsidR="00776CEA" w:rsidRPr="00034910">
        <w:t>enveloppes</w:t>
      </w:r>
      <w:r>
        <w:t xml:space="preserve">… </w:t>
      </w:r>
      <w:r w:rsidR="00776CEA" w:rsidRPr="00034910">
        <w:t>Permettez-moi d</w:t>
      </w:r>
      <w:r>
        <w:t>’</w:t>
      </w:r>
      <w:r w:rsidR="00776CEA" w:rsidRPr="00034910">
        <w:t>écrire deux pneumatiques</w:t>
      </w:r>
      <w:r>
        <w:t xml:space="preserve">, </w:t>
      </w:r>
      <w:r w:rsidR="00776CEA" w:rsidRPr="00034910">
        <w:t>que je vous prierai d</w:t>
      </w:r>
      <w:r>
        <w:t>’</w:t>
      </w:r>
      <w:r w:rsidR="00776CEA" w:rsidRPr="00034910">
        <w:t xml:space="preserve">expédier par le tube spécial de </w:t>
      </w:r>
      <w:proofErr w:type="spellStart"/>
      <w:r w:rsidR="00776CEA" w:rsidRPr="00034910">
        <w:t>Mulberry</w:t>
      </w:r>
      <w:proofErr w:type="spellEnd"/>
      <w:r w:rsidR="00776CEA" w:rsidRPr="00034910">
        <w:t xml:space="preserve"> Street</w:t>
      </w:r>
      <w:r>
        <w:t>.</w:t>
      </w:r>
    </w:p>
    <w:p w14:paraId="359D290A" w14:textId="77777777" w:rsidR="00E57EC9" w:rsidRDefault="00E57EC9" w:rsidP="00E57EC9">
      <w:r>
        <w:t>— </w:t>
      </w:r>
      <w:r w:rsidR="00776CEA" w:rsidRPr="00034910">
        <w:t>Volontiers</w:t>
      </w:r>
      <w:r>
        <w:t xml:space="preserve"> ; </w:t>
      </w:r>
      <w:r w:rsidR="00776CEA" w:rsidRPr="00034910">
        <w:t>mais je puis attendre que vous ayez fini</w:t>
      </w:r>
      <w:r>
        <w:t>.</w:t>
      </w:r>
    </w:p>
    <w:p w14:paraId="473E193E" w14:textId="77777777" w:rsidR="00E57EC9" w:rsidRDefault="00E57EC9" w:rsidP="00E57EC9">
      <w:r>
        <w:t>— </w:t>
      </w:r>
      <w:r w:rsidR="00776CEA" w:rsidRPr="00034910">
        <w:t>Inutile</w:t>
      </w:r>
      <w:r>
        <w:t xml:space="preserve">, </w:t>
      </w:r>
      <w:r w:rsidR="00776CEA" w:rsidRPr="00034910">
        <w:t>perte de temps à éviter</w:t>
      </w:r>
      <w:r>
        <w:t xml:space="preserve">. </w:t>
      </w:r>
      <w:r w:rsidR="00776CEA" w:rsidRPr="00034910">
        <w:t>Ma main est à cette co</w:t>
      </w:r>
      <w:r w:rsidR="00776CEA" w:rsidRPr="00034910">
        <w:t>r</w:t>
      </w:r>
      <w:r w:rsidR="00776CEA" w:rsidRPr="00034910">
        <w:t>respondance</w:t>
      </w:r>
      <w:r>
        <w:t xml:space="preserve">, </w:t>
      </w:r>
      <w:r w:rsidR="00776CEA" w:rsidRPr="00034910">
        <w:t>mes oreilles sont à vous</w:t>
      </w:r>
      <w:r>
        <w:t>…</w:t>
      </w:r>
    </w:p>
    <w:p w14:paraId="28C8EC93" w14:textId="77777777" w:rsidR="00E57EC9" w:rsidRDefault="00776CEA" w:rsidP="00E57EC9">
      <w:r w:rsidRPr="00034910">
        <w:t xml:space="preserve">Et </w:t>
      </w:r>
      <w:proofErr w:type="spellStart"/>
      <w:r w:rsidRPr="00034910">
        <w:t>Fann</w:t>
      </w:r>
      <w:proofErr w:type="spellEnd"/>
      <w:r w:rsidRPr="00034910">
        <w:t xml:space="preserve"> se prit à écrire</w:t>
      </w:r>
      <w:r w:rsidR="00E57EC9">
        <w:t xml:space="preserve">, </w:t>
      </w:r>
      <w:r w:rsidRPr="00034910">
        <w:t>tandis que son interlocuteur</w:t>
      </w:r>
      <w:r w:rsidR="00E57EC9">
        <w:t xml:space="preserve">, </w:t>
      </w:r>
      <w:r w:rsidRPr="00034910">
        <w:t>tant soit peu ahuri par sa façon de procéder</w:t>
      </w:r>
      <w:r w:rsidR="00E57EC9">
        <w:t xml:space="preserve">, </w:t>
      </w:r>
      <w:r w:rsidRPr="00034910">
        <w:t>commençait ainsi son récit</w:t>
      </w:r>
      <w:r w:rsidR="00E57EC9">
        <w:t> :</w:t>
      </w:r>
    </w:p>
    <w:p w14:paraId="10736FBF" w14:textId="77777777" w:rsidR="00E57EC9" w:rsidRDefault="00E57EC9" w:rsidP="00E57EC9">
      <w:r>
        <w:t>— </w:t>
      </w:r>
      <w:r w:rsidR="00776CEA" w:rsidRPr="00034910">
        <w:t>Vous savez que nos élégantes ont la manie de s</w:t>
      </w:r>
      <w:r>
        <w:t>’</w:t>
      </w:r>
      <w:r w:rsidR="00776CEA" w:rsidRPr="00034910">
        <w:t>habiller à Paris</w:t>
      </w:r>
      <w:r>
        <w:t xml:space="preserve">… </w:t>
      </w:r>
      <w:r w:rsidR="00776CEA" w:rsidRPr="00034910">
        <w:t>Old Nick</w:t>
      </w:r>
      <w:r>
        <w:t xml:space="preserve"> (</w:t>
      </w:r>
      <w:r w:rsidR="00776CEA" w:rsidRPr="00034910">
        <w:rPr>
          <w:i/>
          <w:iCs/>
        </w:rPr>
        <w:t>le diable</w:t>
      </w:r>
      <w:r>
        <w:t xml:space="preserve">) </w:t>
      </w:r>
      <w:r w:rsidR="00776CEA" w:rsidRPr="00034910">
        <w:t>me rôtisse si je sais pourquoi</w:t>
      </w:r>
      <w:r>
        <w:t xml:space="preserve">, </w:t>
      </w:r>
      <w:r w:rsidR="00776CEA" w:rsidRPr="00034910">
        <w:t>car le goût américain est certainement supérieur au goût français</w:t>
      </w:r>
      <w:r>
        <w:t xml:space="preserve">… </w:t>
      </w:r>
      <w:r w:rsidR="00776CEA" w:rsidRPr="00034910">
        <w:t>Enfin</w:t>
      </w:r>
      <w:r>
        <w:t xml:space="preserve">, </w:t>
      </w:r>
      <w:r w:rsidR="00776CEA" w:rsidRPr="00034910">
        <w:t>c</w:t>
      </w:r>
      <w:r>
        <w:t>’</w:t>
      </w:r>
      <w:r w:rsidR="00776CEA" w:rsidRPr="00034910">
        <w:t>est comme cela</w:t>
      </w:r>
      <w:r>
        <w:t xml:space="preserve">… </w:t>
      </w:r>
      <w:r w:rsidR="00776CEA" w:rsidRPr="00034910">
        <w:t>Eh bien</w:t>
      </w:r>
      <w:r>
        <w:t xml:space="preserve">, </w:t>
      </w:r>
      <w:r w:rsidR="00776CEA" w:rsidRPr="00034910">
        <w:t>voilà précisément ce qui nous crée à cette heure l</w:t>
      </w:r>
      <w:r>
        <w:t>’</w:t>
      </w:r>
      <w:r w:rsidR="00776CEA" w:rsidRPr="00034910">
        <w:t>embarras</w:t>
      </w:r>
      <w:r>
        <w:t xml:space="preserve">, </w:t>
      </w:r>
      <w:r w:rsidR="00776CEA" w:rsidRPr="00034910">
        <w:t>grâce auquel je jouis de votre pr</w:t>
      </w:r>
      <w:r w:rsidR="00776CEA" w:rsidRPr="00034910">
        <w:t>é</w:t>
      </w:r>
      <w:r w:rsidR="00776CEA" w:rsidRPr="00034910">
        <w:t>sence</w:t>
      </w:r>
      <w:r>
        <w:t>.</w:t>
      </w:r>
    </w:p>
    <w:p w14:paraId="11D7AB1B" w14:textId="77777777" w:rsidR="00E57EC9" w:rsidRDefault="00E57EC9" w:rsidP="00E57EC9">
      <w:r>
        <w:lastRenderedPageBreak/>
        <w:t>— </w:t>
      </w:r>
      <w:r w:rsidR="00776CEA" w:rsidRPr="00034910">
        <w:t>Allez toujours</w:t>
      </w:r>
      <w:r>
        <w:t xml:space="preserve">, </w:t>
      </w:r>
      <w:r w:rsidR="00776CEA" w:rsidRPr="00034910">
        <w:t>murmura Dick sans lever la tête</w:t>
      </w:r>
      <w:r>
        <w:t xml:space="preserve">, </w:t>
      </w:r>
      <w:r w:rsidR="00776CEA" w:rsidRPr="00034910">
        <w:t>je ne perds pas une de vos paroles</w:t>
      </w:r>
      <w:r>
        <w:t>.</w:t>
      </w:r>
    </w:p>
    <w:p w14:paraId="3C27132F" w14:textId="77777777" w:rsidR="00E57EC9" w:rsidRDefault="00E57EC9" w:rsidP="00E57EC9">
      <w:r>
        <w:t>— </w:t>
      </w:r>
      <w:r w:rsidR="00776CEA" w:rsidRPr="00034910">
        <w:t>Or</w:t>
      </w:r>
      <w:r>
        <w:t xml:space="preserve">, </w:t>
      </w:r>
      <w:r w:rsidR="00776CEA" w:rsidRPr="00034910">
        <w:t xml:space="preserve">poursuivit docilement </w:t>
      </w:r>
      <w:proofErr w:type="spellStart"/>
      <w:r w:rsidR="00776CEA" w:rsidRPr="00034910">
        <w:t>Greggson</w:t>
      </w:r>
      <w:proofErr w:type="spellEnd"/>
      <w:r>
        <w:t xml:space="preserve">, </w:t>
      </w:r>
      <w:r w:rsidR="00776CEA" w:rsidRPr="00034910">
        <w:t>non sans une gr</w:t>
      </w:r>
      <w:r w:rsidR="00776CEA" w:rsidRPr="00034910">
        <w:t>i</w:t>
      </w:r>
      <w:r w:rsidR="00776CEA" w:rsidRPr="00034910">
        <w:t>mace dépitée</w:t>
      </w:r>
      <w:r>
        <w:t xml:space="preserve">, </w:t>
      </w:r>
      <w:r w:rsidR="00776CEA" w:rsidRPr="00034910">
        <w:t xml:space="preserve">quatre de nos </w:t>
      </w:r>
      <w:r>
        <w:t>« </w:t>
      </w:r>
      <w:r w:rsidR="00776CEA" w:rsidRPr="00034910">
        <w:t>beautés</w:t>
      </w:r>
      <w:r>
        <w:t xml:space="preserve"> », </w:t>
      </w:r>
      <w:r w:rsidR="00776CEA" w:rsidRPr="00034910">
        <w:t>ayant remarqué qu</w:t>
      </w:r>
      <w:r>
        <w:t>’</w:t>
      </w:r>
      <w:r w:rsidR="00776CEA" w:rsidRPr="00034910">
        <w:t>elles avaient sensiblement les mêmes mesures</w:t>
      </w:r>
      <w:r>
        <w:t xml:space="preserve">, </w:t>
      </w:r>
      <w:r w:rsidR="00776CEA" w:rsidRPr="00034910">
        <w:t>se sont e</w:t>
      </w:r>
      <w:r w:rsidR="00776CEA" w:rsidRPr="00034910">
        <w:t>n</w:t>
      </w:r>
      <w:r w:rsidR="00776CEA" w:rsidRPr="00034910">
        <w:t>tendues</w:t>
      </w:r>
      <w:r>
        <w:t xml:space="preserve">. </w:t>
      </w:r>
      <w:r w:rsidR="00776CEA" w:rsidRPr="00034910">
        <w:t>Quand l</w:t>
      </w:r>
      <w:r>
        <w:t>’</w:t>
      </w:r>
      <w:r w:rsidR="00776CEA" w:rsidRPr="00034910">
        <w:t>une d</w:t>
      </w:r>
      <w:r>
        <w:t>’</w:t>
      </w:r>
      <w:r w:rsidR="00776CEA" w:rsidRPr="00034910">
        <w:t>elles fait le voyage d</w:t>
      </w:r>
      <w:r>
        <w:t>’</w:t>
      </w:r>
      <w:r w:rsidR="00776CEA" w:rsidRPr="00034910">
        <w:t>Europe</w:t>
      </w:r>
      <w:r>
        <w:t xml:space="preserve">, </w:t>
      </w:r>
      <w:r w:rsidR="00776CEA" w:rsidRPr="00034910">
        <w:t>elle se rend à Paris</w:t>
      </w:r>
      <w:r>
        <w:t xml:space="preserve">, </w:t>
      </w:r>
      <w:r w:rsidR="00776CEA" w:rsidRPr="00034910">
        <w:t>s</w:t>
      </w:r>
      <w:r>
        <w:t>’</w:t>
      </w:r>
      <w:r w:rsidR="00776CEA" w:rsidRPr="00034910">
        <w:t>habille à la dernière mode de cette cité</w:t>
      </w:r>
      <w:r>
        <w:t xml:space="preserve">, </w:t>
      </w:r>
      <w:r w:rsidR="00776CEA" w:rsidRPr="00034910">
        <w:t xml:space="preserve">et commande ce qui lui plaît par </w:t>
      </w:r>
      <w:r w:rsidR="00776CEA" w:rsidRPr="00034910">
        <w:rPr>
          <w:i/>
          <w:iCs/>
        </w:rPr>
        <w:t xml:space="preserve">quatre </w:t>
      </w:r>
      <w:r w:rsidR="00776CEA" w:rsidRPr="00034910">
        <w:t>exemplaires</w:t>
      </w:r>
      <w:r>
        <w:t xml:space="preserve"> !… </w:t>
      </w:r>
      <w:r w:rsidR="00776CEA" w:rsidRPr="00034910">
        <w:t>Par quatre</w:t>
      </w:r>
      <w:r>
        <w:t xml:space="preserve">, </w:t>
      </w:r>
      <w:r w:rsidR="00776CEA" w:rsidRPr="00034910">
        <w:t>vous co</w:t>
      </w:r>
      <w:r w:rsidR="00776CEA" w:rsidRPr="00034910">
        <w:t>m</w:t>
      </w:r>
      <w:r w:rsidR="00776CEA" w:rsidRPr="00034910">
        <w:t>prenez</w:t>
      </w:r>
      <w:r>
        <w:t xml:space="preserve">… </w:t>
      </w:r>
      <w:r w:rsidR="00776CEA" w:rsidRPr="00034910">
        <w:t>quatre robes</w:t>
      </w:r>
      <w:r>
        <w:t xml:space="preserve">, </w:t>
      </w:r>
      <w:r w:rsidR="00776CEA" w:rsidRPr="00034910">
        <w:t>quatre manteaux</w:t>
      </w:r>
      <w:r>
        <w:t xml:space="preserve">… </w:t>
      </w:r>
      <w:r w:rsidR="00776CEA" w:rsidRPr="00034910">
        <w:t>mêmes mesures</w:t>
      </w:r>
      <w:r>
        <w:t xml:space="preserve"> ; </w:t>
      </w:r>
      <w:r w:rsidR="00776CEA" w:rsidRPr="00034910">
        <w:t>au prix de quelques retouches insignifiantes</w:t>
      </w:r>
      <w:r>
        <w:t xml:space="preserve">, </w:t>
      </w:r>
      <w:r w:rsidR="00776CEA" w:rsidRPr="00034910">
        <w:t>tout va admirabl</w:t>
      </w:r>
      <w:r w:rsidR="00776CEA" w:rsidRPr="00034910">
        <w:t>e</w:t>
      </w:r>
      <w:r w:rsidR="00776CEA" w:rsidRPr="00034910">
        <w:t>ment</w:t>
      </w:r>
      <w:r>
        <w:t xml:space="preserve">, </w:t>
      </w:r>
      <w:r w:rsidR="00776CEA" w:rsidRPr="00034910">
        <w:t xml:space="preserve">et ces dames peuvent toujours être au </w:t>
      </w:r>
      <w:r>
        <w:t>« </w:t>
      </w:r>
      <w:r w:rsidR="00776CEA" w:rsidRPr="00034910">
        <w:t>dernier cri de Paris</w:t>
      </w:r>
      <w:r>
        <w:t xml:space="preserve"> », </w:t>
      </w:r>
      <w:r w:rsidR="00776CEA" w:rsidRPr="00034910">
        <w:t>tout en économisant la fatigue de voyages trop fr</w:t>
      </w:r>
      <w:r w:rsidR="00776CEA" w:rsidRPr="00034910">
        <w:t>é</w:t>
      </w:r>
      <w:r w:rsidR="00776CEA" w:rsidRPr="00034910">
        <w:t>quents</w:t>
      </w:r>
      <w:r>
        <w:t>.</w:t>
      </w:r>
    </w:p>
    <w:p w14:paraId="26A5F9CB" w14:textId="77777777" w:rsidR="00E57EC9" w:rsidRDefault="00E57EC9" w:rsidP="00E57EC9">
      <w:r>
        <w:t>— </w:t>
      </w:r>
      <w:r w:rsidR="00776CEA" w:rsidRPr="00034910">
        <w:t>Fort bien imaginé</w:t>
      </w:r>
      <w:r>
        <w:t xml:space="preserve">, </w:t>
      </w:r>
      <w:r w:rsidR="00776CEA" w:rsidRPr="00034910">
        <w:t xml:space="preserve">souligna Dick </w:t>
      </w:r>
      <w:proofErr w:type="spellStart"/>
      <w:r w:rsidR="00776CEA" w:rsidRPr="00034910">
        <w:t>Fann</w:t>
      </w:r>
      <w:proofErr w:type="spellEnd"/>
      <w:r>
        <w:t xml:space="preserve">, </w:t>
      </w:r>
      <w:r w:rsidR="00776CEA" w:rsidRPr="00034910">
        <w:t>cachetant ses missives pneumatiques qui portaient ces suscriptions</w:t>
      </w:r>
      <w:r>
        <w:t> :</w:t>
      </w:r>
    </w:p>
    <w:p w14:paraId="0B00238B" w14:textId="1DE27599" w:rsidR="00E57EC9" w:rsidRDefault="00E57EC9" w:rsidP="007D17F9">
      <w:pPr>
        <w:pStyle w:val="Centrsolidaire"/>
      </w:pPr>
      <w:r>
        <w:t>« M. </w:t>
      </w:r>
      <w:r w:rsidR="00776CEA" w:rsidRPr="00E57EC9">
        <w:t xml:space="preserve">Jean </w:t>
      </w:r>
      <w:proofErr w:type="spellStart"/>
      <w:r w:rsidR="00776CEA" w:rsidRPr="00E57EC9">
        <w:t>Brot</w:t>
      </w:r>
      <w:proofErr w:type="spellEnd"/>
      <w:r>
        <w:t xml:space="preserve">, </w:t>
      </w:r>
      <w:r w:rsidR="00776CEA" w:rsidRPr="00E57EC9">
        <w:t>cabine 16</w:t>
      </w:r>
      <w:r>
        <w:t xml:space="preserve">, </w:t>
      </w:r>
      <w:r w:rsidR="00776CEA" w:rsidRPr="00E57EC9">
        <w:t xml:space="preserve">à bord du paquebot </w:t>
      </w:r>
      <w:r>
        <w:t>« </w:t>
      </w:r>
      <w:r w:rsidR="00776CEA" w:rsidRPr="00E57EC9">
        <w:t>Lorraine</w:t>
      </w:r>
      <w:r>
        <w:t> »</w:t>
      </w:r>
      <w:r w:rsidR="00BC2D44" w:rsidRPr="00E57EC9">
        <w:t xml:space="preserve"> et </w:t>
      </w:r>
      <w:r>
        <w:t>« </w:t>
      </w:r>
      <w:proofErr w:type="spellStart"/>
      <w:r w:rsidR="00BC2D44" w:rsidRPr="00E57EC9">
        <w:t>Senor</w:t>
      </w:r>
      <w:proofErr w:type="spellEnd"/>
      <w:r w:rsidR="00BC2D44" w:rsidRPr="00E57EC9">
        <w:t xml:space="preserve"> Antonio</w:t>
      </w:r>
      <w:r>
        <w:t xml:space="preserve">, </w:t>
      </w:r>
      <w:r w:rsidR="00BC2D44" w:rsidRPr="00E57EC9">
        <w:t>135</w:t>
      </w:r>
      <w:r>
        <w:t xml:space="preserve">, </w:t>
      </w:r>
      <w:proofErr w:type="spellStart"/>
      <w:r w:rsidRPr="00E57EC9">
        <w:t>W</w:t>
      </w:r>
      <w:r>
        <w:t>.M</w:t>
      </w:r>
      <w:proofErr w:type="spellEnd"/>
      <w:r>
        <w:t>. </w:t>
      </w:r>
      <w:r w:rsidR="00776CEA" w:rsidRPr="00E57EC9">
        <w:t>10 Street East-River</w:t>
      </w:r>
      <w:r>
        <w:t> ».</w:t>
      </w:r>
    </w:p>
    <w:p w14:paraId="4A8D85EE" w14:textId="349C5989" w:rsidR="00E57EC9" w:rsidRDefault="00776CEA" w:rsidP="00E57EC9">
      <w:r w:rsidRPr="00034910">
        <w:t xml:space="preserve">Antonio était le faux nom dont il était convenu avec </w:t>
      </w:r>
      <w:r w:rsidR="00E57EC9">
        <w:t>M. </w:t>
      </w:r>
      <w:r w:rsidRPr="00034910">
        <w:t>Defrance</w:t>
      </w:r>
      <w:r w:rsidR="00E57EC9">
        <w:t xml:space="preserve">, </w:t>
      </w:r>
      <w:r w:rsidRPr="00034910">
        <w:t>lors de sa récente rencontre</w:t>
      </w:r>
      <w:r w:rsidR="00E57EC9">
        <w:t>.</w:t>
      </w:r>
    </w:p>
    <w:p w14:paraId="6F8D51E8" w14:textId="0A8F3979" w:rsidR="00E57EC9" w:rsidRDefault="00E57EC9" w:rsidP="00E57EC9">
      <w:r>
        <w:t>— </w:t>
      </w:r>
      <w:r w:rsidR="00776CEA" w:rsidRPr="00034910">
        <w:t>Bien imaginé</w:t>
      </w:r>
      <w:r>
        <w:t xml:space="preserve">, </w:t>
      </w:r>
      <w:r w:rsidR="00776CEA" w:rsidRPr="00034910">
        <w:t>reprit-il</w:t>
      </w:r>
      <w:r>
        <w:t xml:space="preserve">. </w:t>
      </w:r>
      <w:r w:rsidR="00776CEA" w:rsidRPr="00034910">
        <w:t xml:space="preserve">Cher </w:t>
      </w:r>
      <w:r>
        <w:t>M. </w:t>
      </w:r>
      <w:proofErr w:type="spellStart"/>
      <w:r w:rsidR="00776CEA" w:rsidRPr="00034910">
        <w:t>Greggson</w:t>
      </w:r>
      <w:proofErr w:type="spellEnd"/>
      <w:r>
        <w:t xml:space="preserve">, </w:t>
      </w:r>
      <w:r w:rsidR="00776CEA" w:rsidRPr="00034910">
        <w:t>voulez-vous être assez aimable pour expédier ces deux lettres</w:t>
      </w:r>
      <w:r>
        <w:t xml:space="preserve">, </w:t>
      </w:r>
      <w:r w:rsidR="00776CEA" w:rsidRPr="00034910">
        <w:t>afin que je ne paraisse pas dans ceci</w:t>
      </w:r>
      <w:r>
        <w:t xml:space="preserve"> ? – </w:t>
      </w:r>
      <w:r w:rsidR="00776CEA" w:rsidRPr="00034910">
        <w:t>et d</w:t>
      </w:r>
      <w:r>
        <w:t>’</w:t>
      </w:r>
      <w:r w:rsidR="00776CEA" w:rsidRPr="00034910">
        <w:t>un ton confidentiel</w:t>
      </w:r>
      <w:r>
        <w:t xml:space="preserve">, </w:t>
      </w:r>
      <w:r w:rsidR="00776CEA" w:rsidRPr="00034910">
        <w:t>il ajouta</w:t>
      </w:r>
      <w:r>
        <w:t xml:space="preserve"> : – </w:t>
      </w:r>
      <w:r w:rsidR="00776CEA" w:rsidRPr="00034910">
        <w:t>Je me fais libre de petites affaires en cours</w:t>
      </w:r>
      <w:r>
        <w:t xml:space="preserve">, </w:t>
      </w:r>
      <w:r w:rsidR="00776CEA" w:rsidRPr="00034910">
        <w:t>afin de me consacrer entièrement à ce qui vous intéresse</w:t>
      </w:r>
      <w:r>
        <w:t>.</w:t>
      </w:r>
    </w:p>
    <w:p w14:paraId="6CBD8EEE" w14:textId="77777777" w:rsidR="00E57EC9" w:rsidRDefault="00776CEA" w:rsidP="00E57EC9">
      <w:r w:rsidRPr="00034910">
        <w:t>Le policier américain s</w:t>
      </w:r>
      <w:r w:rsidR="00E57EC9">
        <w:t>’</w:t>
      </w:r>
      <w:r w:rsidRPr="00034910">
        <w:t>inclina</w:t>
      </w:r>
      <w:r w:rsidR="00E57EC9">
        <w:t xml:space="preserve">, </w:t>
      </w:r>
      <w:r w:rsidRPr="00034910">
        <w:t>prit les enveloppes</w:t>
      </w:r>
      <w:r w:rsidR="00E57EC9">
        <w:t xml:space="preserve">, </w:t>
      </w:r>
      <w:r w:rsidRPr="00034910">
        <w:t>les i</w:t>
      </w:r>
      <w:r w:rsidRPr="00034910">
        <w:t>n</w:t>
      </w:r>
      <w:r w:rsidRPr="00034910">
        <w:t>troduisit dans une sorte de boîte appliquée à la muraille</w:t>
      </w:r>
      <w:r w:rsidR="00E57EC9">
        <w:t xml:space="preserve"> ; </w:t>
      </w:r>
      <w:r w:rsidRPr="00034910">
        <w:t>puis il appuya à plusieurs reprises</w:t>
      </w:r>
      <w:r w:rsidR="00E57EC9">
        <w:t xml:space="preserve">, </w:t>
      </w:r>
      <w:r w:rsidRPr="00034910">
        <w:t>suivant un rythme évidemment convenu</w:t>
      </w:r>
      <w:r w:rsidR="00E57EC9">
        <w:t xml:space="preserve">, </w:t>
      </w:r>
      <w:r w:rsidRPr="00034910">
        <w:t>sur le poussoir d</w:t>
      </w:r>
      <w:r w:rsidR="00E57EC9">
        <w:t>’</w:t>
      </w:r>
      <w:r w:rsidRPr="00034910">
        <w:t>une sonnerie électrique</w:t>
      </w:r>
      <w:r w:rsidR="00E57EC9">
        <w:t xml:space="preserve">. </w:t>
      </w:r>
      <w:r w:rsidRPr="00034910">
        <w:t>Après quoi</w:t>
      </w:r>
      <w:r w:rsidR="00E57EC9">
        <w:t xml:space="preserve">, </w:t>
      </w:r>
      <w:r w:rsidRPr="00034910">
        <w:t>il revint à son bureau en expliquant d</w:t>
      </w:r>
      <w:r w:rsidR="00E57EC9">
        <w:t>’</w:t>
      </w:r>
      <w:r w:rsidRPr="00034910">
        <w:t>un ton aimable</w:t>
      </w:r>
      <w:r w:rsidR="00E57EC9">
        <w:t> :</w:t>
      </w:r>
    </w:p>
    <w:p w14:paraId="79CEAAAC" w14:textId="77777777" w:rsidR="00E57EC9" w:rsidRDefault="00E57EC9" w:rsidP="00E57EC9">
      <w:r>
        <w:lastRenderedPageBreak/>
        <w:t>— </w:t>
      </w:r>
      <w:r w:rsidR="00776CEA" w:rsidRPr="00034910">
        <w:t>J</w:t>
      </w:r>
      <w:r>
        <w:t>’</w:t>
      </w:r>
      <w:r w:rsidR="00776CEA" w:rsidRPr="00034910">
        <w:t>ai ordonné la plus grande diligence</w:t>
      </w:r>
      <w:r>
        <w:t>.</w:t>
      </w:r>
    </w:p>
    <w:p w14:paraId="44195445" w14:textId="77777777" w:rsidR="00E57EC9" w:rsidRDefault="00E57EC9" w:rsidP="00E57EC9">
      <w:r>
        <w:t>— </w:t>
      </w:r>
      <w:r w:rsidR="005312A6" w:rsidRPr="00034910">
        <w:t>Ce dont je vous suis obligé</w:t>
      </w:r>
      <w:r>
        <w:t xml:space="preserve">, </w:t>
      </w:r>
      <w:r w:rsidR="005312A6" w:rsidRPr="00034910">
        <w:t xml:space="preserve">répartit Dick </w:t>
      </w:r>
      <w:proofErr w:type="spellStart"/>
      <w:r w:rsidR="005312A6" w:rsidRPr="00034910">
        <w:t>Fann</w:t>
      </w:r>
      <w:proofErr w:type="spellEnd"/>
      <w:r>
        <w:t xml:space="preserve">, </w:t>
      </w:r>
      <w:r w:rsidR="005312A6" w:rsidRPr="00034910">
        <w:t>à présent</w:t>
      </w:r>
      <w:r>
        <w:t xml:space="preserve">, </w:t>
      </w:r>
      <w:r w:rsidR="005312A6" w:rsidRPr="00034910">
        <w:t>me voici tout à vous</w:t>
      </w:r>
      <w:r>
        <w:t xml:space="preserve">. </w:t>
      </w:r>
      <w:r w:rsidR="005312A6" w:rsidRPr="00034910">
        <w:t>Et pour commencer</w:t>
      </w:r>
      <w:r>
        <w:t xml:space="preserve">, </w:t>
      </w:r>
      <w:r w:rsidR="005312A6" w:rsidRPr="00034910">
        <w:t>puis-je sans indiscr</w:t>
      </w:r>
      <w:r w:rsidR="005312A6" w:rsidRPr="00034910">
        <w:t>é</w:t>
      </w:r>
      <w:r w:rsidR="005312A6" w:rsidRPr="00034910">
        <w:t>tion vous prier de me faire connaître les noms des élégantes l</w:t>
      </w:r>
      <w:r w:rsidR="005312A6" w:rsidRPr="00034910">
        <w:t>a</w:t>
      </w:r>
      <w:r w:rsidR="005312A6" w:rsidRPr="00034910">
        <w:t>dies dont vous m</w:t>
      </w:r>
      <w:r>
        <w:t>’</w:t>
      </w:r>
      <w:r w:rsidR="005312A6" w:rsidRPr="00034910">
        <w:t>avez parlé à l</w:t>
      </w:r>
      <w:r>
        <w:t>’</w:t>
      </w:r>
      <w:r w:rsidR="005312A6" w:rsidRPr="00034910">
        <w:t>instant</w:t>
      </w:r>
      <w:r>
        <w:t> ?</w:t>
      </w:r>
    </w:p>
    <w:p w14:paraId="48066E2E" w14:textId="77777777" w:rsidR="00FE6CC9" w:rsidRDefault="00FE6CC9" w:rsidP="00FE6CC9">
      <w:pPr>
        <w:pStyle w:val="Centrsolidaire"/>
      </w:pPr>
      <w:r w:rsidRPr="00E57EC9">
        <w:rPr>
          <w:noProof/>
        </w:rPr>
        <w:drawing>
          <wp:inline distT="0" distB="0" distL="0" distR="0" wp14:anchorId="3DB317AC" wp14:editId="4E308DBA">
            <wp:extent cx="5756910" cy="5073015"/>
            <wp:effectExtent l="0" t="0" r="0" b="0"/>
            <wp:docPr id="22" name="Image 81" descr="Une image contenant habits, croquis, homme, dessi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81" descr="Une image contenant habits, croquis, homme, dessin&#10;&#10;Le contenu généré par l’IA peut êtr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6910" cy="5073015"/>
                    </a:xfrm>
                    <a:prstGeom prst="rect">
                      <a:avLst/>
                    </a:prstGeom>
                    <a:noFill/>
                    <a:ln>
                      <a:noFill/>
                    </a:ln>
                  </pic:spPr>
                </pic:pic>
              </a:graphicData>
            </a:graphic>
          </wp:inline>
        </w:drawing>
      </w:r>
    </w:p>
    <w:p w14:paraId="39BDB41A" w14:textId="77777777" w:rsidR="00FE6CC9" w:rsidRDefault="00FE6CC9" w:rsidP="00FE6CC9">
      <w:pPr>
        <w:pStyle w:val="Centr14pt"/>
      </w:pPr>
      <w:r>
        <w:t>— </w:t>
      </w:r>
      <w:r w:rsidRPr="00E57EC9">
        <w:t>J</w:t>
      </w:r>
      <w:r>
        <w:t>’</w:t>
      </w:r>
      <w:r w:rsidRPr="00E57EC9">
        <w:t>ordonne la plus grande diligence</w:t>
      </w:r>
    </w:p>
    <w:p w14:paraId="3CC80141" w14:textId="77777777" w:rsidR="00E57EC9" w:rsidRDefault="00E57EC9" w:rsidP="00E57EC9">
      <w:r>
        <w:t>— </w:t>
      </w:r>
      <w:r w:rsidR="005312A6" w:rsidRPr="00034910">
        <w:t>Les voici</w:t>
      </w:r>
      <w:r>
        <w:t xml:space="preserve"> : </w:t>
      </w:r>
      <w:r w:rsidR="005312A6" w:rsidRPr="00034910">
        <w:t xml:space="preserve">La première est miss </w:t>
      </w:r>
      <w:proofErr w:type="spellStart"/>
      <w:r w:rsidR="005312A6" w:rsidRPr="00034910">
        <w:t>Marily</w:t>
      </w:r>
      <w:proofErr w:type="spellEnd"/>
      <w:r>
        <w:t xml:space="preserve">, </w:t>
      </w:r>
      <w:r w:rsidR="005312A6" w:rsidRPr="00034910">
        <w:t>de Madison Square</w:t>
      </w:r>
      <w:r>
        <w:t xml:space="preserve"> ; </w:t>
      </w:r>
      <w:r w:rsidR="005312A6" w:rsidRPr="00034910">
        <w:t>la seconde</w:t>
      </w:r>
      <w:r>
        <w:t xml:space="preserve">, </w:t>
      </w:r>
      <w:proofErr w:type="spellStart"/>
      <w:r w:rsidR="005312A6" w:rsidRPr="00034910">
        <w:t>mistress</w:t>
      </w:r>
      <w:proofErr w:type="spellEnd"/>
      <w:r w:rsidR="005312A6" w:rsidRPr="00034910">
        <w:t xml:space="preserve"> Doles</w:t>
      </w:r>
      <w:r>
        <w:t xml:space="preserve">, </w:t>
      </w:r>
      <w:r w:rsidR="005312A6" w:rsidRPr="00034910">
        <w:t>a son hôtel sur la Ci</w:t>
      </w:r>
      <w:r w:rsidR="005312A6" w:rsidRPr="00034910">
        <w:t>n</w:t>
      </w:r>
      <w:r w:rsidR="005312A6" w:rsidRPr="00034910">
        <w:t>quième Avenue</w:t>
      </w:r>
      <w:r>
        <w:t xml:space="preserve">, </w:t>
      </w:r>
      <w:r w:rsidR="005312A6" w:rsidRPr="00034910">
        <w:t>en face même de l</w:t>
      </w:r>
      <w:r>
        <w:t>’</w:t>
      </w:r>
      <w:r w:rsidR="005312A6" w:rsidRPr="00034910">
        <w:t>hôtel Vanderbilt</w:t>
      </w:r>
      <w:r>
        <w:t xml:space="preserve"> ; </w:t>
      </w:r>
      <w:r w:rsidR="005312A6" w:rsidRPr="00034910">
        <w:t>la tro</w:t>
      </w:r>
      <w:r w:rsidR="005312A6" w:rsidRPr="00034910">
        <w:t>i</w:t>
      </w:r>
      <w:r w:rsidR="005312A6" w:rsidRPr="00034910">
        <w:t>sième</w:t>
      </w:r>
      <w:r>
        <w:t xml:space="preserve">, </w:t>
      </w:r>
      <w:proofErr w:type="spellStart"/>
      <w:r w:rsidR="005312A6" w:rsidRPr="00034910">
        <w:t>mistress</w:t>
      </w:r>
      <w:proofErr w:type="spellEnd"/>
      <w:r w:rsidR="005312A6" w:rsidRPr="00034910">
        <w:t xml:space="preserve"> </w:t>
      </w:r>
      <w:proofErr w:type="spellStart"/>
      <w:r w:rsidR="005312A6" w:rsidRPr="00034910">
        <w:t>Lodgers</w:t>
      </w:r>
      <w:proofErr w:type="spellEnd"/>
      <w:r>
        <w:t xml:space="preserve">, </w:t>
      </w:r>
      <w:r w:rsidR="005312A6" w:rsidRPr="00034910">
        <w:t>réside dans une propriété voisine</w:t>
      </w:r>
      <w:r>
        <w:t xml:space="preserve"> ; </w:t>
      </w:r>
      <w:r w:rsidR="005312A6" w:rsidRPr="00034910">
        <w:t>e</w:t>
      </w:r>
      <w:r w:rsidR="005312A6" w:rsidRPr="00034910">
        <w:t>n</w:t>
      </w:r>
      <w:r w:rsidR="005312A6" w:rsidRPr="00034910">
        <w:t>fin</w:t>
      </w:r>
      <w:r>
        <w:t xml:space="preserve">, </w:t>
      </w:r>
      <w:r w:rsidR="005312A6" w:rsidRPr="00034910">
        <w:t>la quatrième et dernière</w:t>
      </w:r>
      <w:r>
        <w:t xml:space="preserve">, </w:t>
      </w:r>
      <w:proofErr w:type="spellStart"/>
      <w:r w:rsidR="005312A6" w:rsidRPr="00034910">
        <w:t>mistress</w:t>
      </w:r>
      <w:proofErr w:type="spellEnd"/>
      <w:r w:rsidR="005312A6" w:rsidRPr="00034910">
        <w:t xml:space="preserve"> veuve </w:t>
      </w:r>
      <w:proofErr w:type="spellStart"/>
      <w:r w:rsidR="005312A6" w:rsidRPr="00034910">
        <w:t>Tolham</w:t>
      </w:r>
      <w:proofErr w:type="spellEnd"/>
      <w:r>
        <w:t xml:space="preserve">, </w:t>
      </w:r>
      <w:r w:rsidR="005312A6" w:rsidRPr="00034910">
        <w:t>est à cette heure absente de New-York</w:t>
      </w:r>
      <w:r>
        <w:t xml:space="preserve">. </w:t>
      </w:r>
      <w:r w:rsidR="005312A6" w:rsidRPr="00034910">
        <w:t xml:space="preserve">Elle se repose </w:t>
      </w:r>
      <w:r w:rsidR="005312A6" w:rsidRPr="00034910">
        <w:lastRenderedPageBreak/>
        <w:t>des fatigues mo</w:t>
      </w:r>
      <w:r w:rsidR="005312A6" w:rsidRPr="00034910">
        <w:t>n</w:t>
      </w:r>
      <w:r w:rsidR="005312A6" w:rsidRPr="00034910">
        <w:t>daines qu</w:t>
      </w:r>
      <w:r>
        <w:t>’</w:t>
      </w:r>
      <w:r w:rsidR="005312A6" w:rsidRPr="00034910">
        <w:t>elle a dû supporter pour marquer la fin de son deuil</w:t>
      </w:r>
      <w:r>
        <w:t xml:space="preserve">, </w:t>
      </w:r>
      <w:r w:rsidR="005312A6" w:rsidRPr="00034910">
        <w:t>dans sa propriété de Stone-Hill</w:t>
      </w:r>
      <w:r>
        <w:t xml:space="preserve">, </w:t>
      </w:r>
      <w:r w:rsidR="005312A6" w:rsidRPr="00034910">
        <w:t xml:space="preserve">aux environs de </w:t>
      </w:r>
      <w:proofErr w:type="spellStart"/>
      <w:r w:rsidR="005312A6" w:rsidRPr="00034910">
        <w:t>New-Haven</w:t>
      </w:r>
      <w:proofErr w:type="spellEnd"/>
      <w:r>
        <w:t>.</w:t>
      </w:r>
    </w:p>
    <w:p w14:paraId="6A77DADC" w14:textId="77777777" w:rsidR="00E57EC9" w:rsidRDefault="00E57EC9" w:rsidP="00E57EC9">
      <w:r>
        <w:t>— </w:t>
      </w:r>
      <w:r w:rsidR="00776CEA" w:rsidRPr="00034910">
        <w:t>Toutes richissimes</w:t>
      </w:r>
      <w:r>
        <w:t> ?</w:t>
      </w:r>
    </w:p>
    <w:p w14:paraId="0273BAEC" w14:textId="77777777" w:rsidR="00E57EC9" w:rsidRDefault="00E57EC9" w:rsidP="00E57EC9">
      <w:r>
        <w:t>— </w:t>
      </w:r>
      <w:r w:rsidR="00776CEA" w:rsidRPr="00034910">
        <w:t>Toutes</w:t>
      </w:r>
      <w:r>
        <w:t xml:space="preserve">… </w:t>
      </w:r>
      <w:r w:rsidR="00776CEA" w:rsidRPr="00034910">
        <w:t>Pour l</w:t>
      </w:r>
      <w:r>
        <w:t>’</w:t>
      </w:r>
      <w:r w:rsidR="00776CEA" w:rsidRPr="00034910">
        <w:t>instant</w:t>
      </w:r>
      <w:r>
        <w:t xml:space="preserve">, </w:t>
      </w:r>
      <w:r w:rsidR="00776CEA" w:rsidRPr="00034910">
        <w:t>les deux premières seulement sont en cause</w:t>
      </w:r>
      <w:r>
        <w:t xml:space="preserve"> : </w:t>
      </w:r>
      <w:r w:rsidR="00776CEA" w:rsidRPr="00034910">
        <w:t xml:space="preserve">Miss </w:t>
      </w:r>
      <w:proofErr w:type="spellStart"/>
      <w:r w:rsidR="00776CEA" w:rsidRPr="00034910">
        <w:t>Marily</w:t>
      </w:r>
      <w:proofErr w:type="spellEnd"/>
      <w:r w:rsidR="00776CEA" w:rsidRPr="00034910">
        <w:t xml:space="preserve"> et </w:t>
      </w:r>
      <w:proofErr w:type="spellStart"/>
      <w:r w:rsidR="00776CEA" w:rsidRPr="00034910">
        <w:t>mistress</w:t>
      </w:r>
      <w:proofErr w:type="spellEnd"/>
      <w:r w:rsidR="00776CEA" w:rsidRPr="00034910">
        <w:t xml:space="preserve"> Doles</w:t>
      </w:r>
      <w:r>
        <w:t xml:space="preserve">… </w:t>
      </w:r>
      <w:r w:rsidR="00776CEA" w:rsidRPr="00034910">
        <w:t>Voici dans que</w:t>
      </w:r>
      <w:r w:rsidR="00776CEA" w:rsidRPr="00034910">
        <w:t>l</w:t>
      </w:r>
      <w:r w:rsidR="00776CEA" w:rsidRPr="00034910">
        <w:t>les circonstances</w:t>
      </w:r>
      <w:r>
        <w:t>.</w:t>
      </w:r>
    </w:p>
    <w:p w14:paraId="3E6EA0C1" w14:textId="77777777" w:rsidR="00E57EC9" w:rsidRDefault="00776CEA" w:rsidP="00E57EC9">
      <w:proofErr w:type="spellStart"/>
      <w:r w:rsidRPr="00034910">
        <w:t>Greggson</w:t>
      </w:r>
      <w:proofErr w:type="spellEnd"/>
      <w:r w:rsidRPr="00034910">
        <w:t xml:space="preserve"> gonfla ses joues d</w:t>
      </w:r>
      <w:r w:rsidR="00E57EC9">
        <w:t>’</w:t>
      </w:r>
      <w:r w:rsidRPr="00034910">
        <w:t>un air important et</w:t>
      </w:r>
      <w:r w:rsidR="00E57EC9">
        <w:t xml:space="preserve">, </w:t>
      </w:r>
      <w:r w:rsidRPr="00034910">
        <w:t>après une expiration profonde</w:t>
      </w:r>
      <w:r w:rsidR="00E57EC9">
        <w:t xml:space="preserve">, </w:t>
      </w:r>
      <w:r w:rsidRPr="00034910">
        <w:t>continua</w:t>
      </w:r>
      <w:r w:rsidR="00E57EC9">
        <w:t> :</w:t>
      </w:r>
    </w:p>
    <w:p w14:paraId="3B02710F" w14:textId="77777777" w:rsidR="00E57EC9" w:rsidRDefault="00E57EC9" w:rsidP="00E57EC9">
      <w:r>
        <w:t>— </w:t>
      </w:r>
      <w:r w:rsidR="00776CEA" w:rsidRPr="00034910">
        <w:t xml:space="preserve">Miss </w:t>
      </w:r>
      <w:proofErr w:type="spellStart"/>
      <w:r w:rsidR="00776CEA" w:rsidRPr="00034910">
        <w:t>Marily</w:t>
      </w:r>
      <w:proofErr w:type="spellEnd"/>
      <w:r w:rsidR="00776CEA" w:rsidRPr="00034910">
        <w:t xml:space="preserve"> revint de Paris</w:t>
      </w:r>
      <w:r>
        <w:t xml:space="preserve">, </w:t>
      </w:r>
      <w:r w:rsidR="00776CEA" w:rsidRPr="00034910">
        <w:t>il y a six jours</w:t>
      </w:r>
      <w:r>
        <w:t xml:space="preserve">. </w:t>
      </w:r>
      <w:r w:rsidR="00776CEA" w:rsidRPr="00034910">
        <w:t>Elle était a</w:t>
      </w:r>
      <w:r w:rsidR="00776CEA" w:rsidRPr="00034910">
        <w:t>c</w:t>
      </w:r>
      <w:r w:rsidR="00776CEA" w:rsidRPr="00034910">
        <w:t>compagnée de nombreux vêtements à son usage et à celui de ses trois amies</w:t>
      </w:r>
      <w:r>
        <w:t xml:space="preserve">, </w:t>
      </w:r>
      <w:r w:rsidR="00776CEA" w:rsidRPr="00034910">
        <w:t>selon l</w:t>
      </w:r>
      <w:r>
        <w:t>’</w:t>
      </w:r>
      <w:r w:rsidR="00776CEA" w:rsidRPr="00034910">
        <w:t>habitude de ces dames que je vous signalais à l</w:t>
      </w:r>
      <w:r>
        <w:t>’</w:t>
      </w:r>
      <w:r w:rsidR="00776CEA" w:rsidRPr="00034910">
        <w:t>instant</w:t>
      </w:r>
      <w:r>
        <w:t>.</w:t>
      </w:r>
    </w:p>
    <w:p w14:paraId="1CE14ABB" w14:textId="77777777" w:rsidR="00E57EC9" w:rsidRDefault="00E57EC9" w:rsidP="00E57EC9">
      <w:r>
        <w:t>— </w:t>
      </w:r>
      <w:r w:rsidR="00776CEA" w:rsidRPr="00034910">
        <w:t>Bien</w:t>
      </w:r>
      <w:r>
        <w:t>.</w:t>
      </w:r>
    </w:p>
    <w:p w14:paraId="3F2CEB6A" w14:textId="77777777" w:rsidR="00E57EC9" w:rsidRDefault="00E57EC9" w:rsidP="00E57EC9">
      <w:r>
        <w:t>— </w:t>
      </w:r>
      <w:r w:rsidR="00776CEA" w:rsidRPr="00034910">
        <w:t>Entre autres colis</w:t>
      </w:r>
      <w:r>
        <w:t xml:space="preserve">, </w:t>
      </w:r>
      <w:r w:rsidR="00776CEA" w:rsidRPr="00034910">
        <w:t>une caisse contenait quatre manteaux-sorties-de-bal</w:t>
      </w:r>
      <w:r>
        <w:t xml:space="preserve">, </w:t>
      </w:r>
      <w:r w:rsidR="00776CEA" w:rsidRPr="00034910">
        <w:t>de couleur gris brouillard printanier</w:t>
      </w:r>
      <w:r>
        <w:t xml:space="preserve">, </w:t>
      </w:r>
      <w:r w:rsidR="00776CEA" w:rsidRPr="00034910">
        <w:t>une cré</w:t>
      </w:r>
      <w:r w:rsidR="00776CEA" w:rsidRPr="00034910">
        <w:t>a</w:t>
      </w:r>
      <w:r w:rsidR="00776CEA" w:rsidRPr="00034910">
        <w:t>tion nouvelle des damnées couturières</w:t>
      </w:r>
      <w:r>
        <w:t xml:space="preserve">, </w:t>
      </w:r>
      <w:r w:rsidR="00776CEA" w:rsidRPr="00034910">
        <w:t>paraît-il</w:t>
      </w:r>
      <w:r>
        <w:t xml:space="preserve"> ; </w:t>
      </w:r>
      <w:r w:rsidR="00776CEA" w:rsidRPr="00034910">
        <w:t>les dits broui</w:t>
      </w:r>
      <w:r w:rsidR="00776CEA" w:rsidRPr="00034910">
        <w:t>l</w:t>
      </w:r>
      <w:r w:rsidR="00776CEA" w:rsidRPr="00034910">
        <w:t>lards printaniers garnis de passementeries</w:t>
      </w:r>
      <w:r>
        <w:t xml:space="preserve">, </w:t>
      </w:r>
      <w:r w:rsidR="00776CEA" w:rsidRPr="00034910">
        <w:t>galons et paillettes gorge de paon olympien et doublés de soie changeante rose op</w:t>
      </w:r>
      <w:r w:rsidR="00776CEA" w:rsidRPr="00034910">
        <w:t>a</w:t>
      </w:r>
      <w:r w:rsidR="00776CEA" w:rsidRPr="00034910">
        <w:t>lin</w:t>
      </w:r>
      <w:r>
        <w:t xml:space="preserve">. </w:t>
      </w:r>
      <w:r w:rsidR="00776CEA" w:rsidRPr="00034910">
        <w:t>Ne croyez pas</w:t>
      </w:r>
      <w:r>
        <w:t xml:space="preserve">, </w:t>
      </w:r>
      <w:r w:rsidR="00776CEA" w:rsidRPr="00034910">
        <w:t>remarqua modestement le policier amér</w:t>
      </w:r>
      <w:r w:rsidR="00776CEA" w:rsidRPr="00034910">
        <w:t>i</w:t>
      </w:r>
      <w:r w:rsidR="00776CEA" w:rsidRPr="00034910">
        <w:t>cain</w:t>
      </w:r>
      <w:r>
        <w:t xml:space="preserve">, </w:t>
      </w:r>
      <w:r w:rsidR="00776CEA" w:rsidRPr="00034910">
        <w:t>que je sois familier avec ce jargon de la coquetterie</w:t>
      </w:r>
      <w:r>
        <w:t xml:space="preserve">, </w:t>
      </w:r>
      <w:r w:rsidR="00776CEA" w:rsidRPr="00034910">
        <w:t>mais j</w:t>
      </w:r>
      <w:r>
        <w:t>’</w:t>
      </w:r>
      <w:r w:rsidR="00776CEA" w:rsidRPr="00034910">
        <w:t>ai étudié le dossier et je le récite mot pour mot</w:t>
      </w:r>
      <w:r>
        <w:t>.</w:t>
      </w:r>
    </w:p>
    <w:p w14:paraId="50F0FA1B" w14:textId="77777777" w:rsidR="00E57EC9" w:rsidRDefault="00776CEA" w:rsidP="00E57EC9">
      <w:r w:rsidRPr="00034910">
        <w:t xml:space="preserve">Dick </w:t>
      </w:r>
      <w:proofErr w:type="spellStart"/>
      <w:r w:rsidRPr="00034910">
        <w:t>Fann</w:t>
      </w:r>
      <w:proofErr w:type="spellEnd"/>
      <w:r w:rsidRPr="00034910">
        <w:t xml:space="preserve"> approuva de la tête</w:t>
      </w:r>
      <w:r w:rsidR="00E57EC9">
        <w:t>.</w:t>
      </w:r>
    </w:p>
    <w:p w14:paraId="714EC778" w14:textId="18520C2C" w:rsidR="00E57EC9" w:rsidRDefault="00E57EC9" w:rsidP="00E57EC9">
      <w:r>
        <w:t>— </w:t>
      </w:r>
      <w:r w:rsidR="00776CEA" w:rsidRPr="00034910">
        <w:t>Vous avez raison</w:t>
      </w:r>
      <w:r>
        <w:t xml:space="preserve">, </w:t>
      </w:r>
      <w:proofErr w:type="spellStart"/>
      <w:r w:rsidR="00776CEA" w:rsidRPr="00034910">
        <w:t>dear</w:t>
      </w:r>
      <w:proofErr w:type="spellEnd"/>
      <w:r w:rsidR="00776CEA" w:rsidRPr="00034910">
        <w:t xml:space="preserve"> </w:t>
      </w:r>
      <w:r>
        <w:t>M. </w:t>
      </w:r>
      <w:proofErr w:type="spellStart"/>
      <w:r w:rsidR="00776CEA" w:rsidRPr="00034910">
        <w:t>Greggson</w:t>
      </w:r>
      <w:proofErr w:type="spellEnd"/>
      <w:r>
        <w:t xml:space="preserve">, </w:t>
      </w:r>
      <w:r w:rsidR="00776CEA" w:rsidRPr="00034910">
        <w:t>le plus menu détail peut mettre sur la voie</w:t>
      </w:r>
      <w:r>
        <w:t>.</w:t>
      </w:r>
    </w:p>
    <w:p w14:paraId="26825CB9" w14:textId="77777777" w:rsidR="00E57EC9" w:rsidRDefault="00E57EC9" w:rsidP="00E57EC9">
      <w:r>
        <w:t>— </w:t>
      </w:r>
      <w:r w:rsidR="00776CEA" w:rsidRPr="00034910">
        <w:t xml:space="preserve">La caisse aux manteaux fut transportée chez miss </w:t>
      </w:r>
      <w:proofErr w:type="spellStart"/>
      <w:r w:rsidR="00776CEA" w:rsidRPr="00034910">
        <w:t>Marily</w:t>
      </w:r>
      <w:proofErr w:type="spellEnd"/>
      <w:r>
        <w:t xml:space="preserve">. </w:t>
      </w:r>
      <w:r w:rsidR="00776CEA" w:rsidRPr="00034910">
        <w:t>Celle-ci la fit ouvrir</w:t>
      </w:r>
      <w:r>
        <w:t xml:space="preserve">, </w:t>
      </w:r>
      <w:r w:rsidR="00776CEA" w:rsidRPr="00034910">
        <w:t>vérifia son contenu</w:t>
      </w:r>
      <w:r>
        <w:t xml:space="preserve">. </w:t>
      </w:r>
      <w:r w:rsidR="00776CEA" w:rsidRPr="00034910">
        <w:t xml:space="preserve">Le voyage </w:t>
      </w:r>
      <w:r w:rsidR="00776CEA" w:rsidRPr="00034910">
        <w:lastRenderedPageBreak/>
        <w:t>avait que</w:t>
      </w:r>
      <w:r w:rsidR="00776CEA" w:rsidRPr="00034910">
        <w:t>l</w:t>
      </w:r>
      <w:r w:rsidR="00776CEA" w:rsidRPr="00034910">
        <w:t>que peu fripé les étoffes</w:t>
      </w:r>
      <w:r>
        <w:t xml:space="preserve">. </w:t>
      </w:r>
      <w:r w:rsidR="00776CEA" w:rsidRPr="00034910">
        <w:t>Aussi</w:t>
      </w:r>
      <w:r>
        <w:t xml:space="preserve">, </w:t>
      </w:r>
      <w:r w:rsidR="00776CEA" w:rsidRPr="00034910">
        <w:t xml:space="preserve">miss </w:t>
      </w:r>
      <w:proofErr w:type="spellStart"/>
      <w:r w:rsidR="00776CEA" w:rsidRPr="00034910">
        <w:t>Marily</w:t>
      </w:r>
      <w:proofErr w:type="spellEnd"/>
      <w:r>
        <w:t xml:space="preserve">, </w:t>
      </w:r>
      <w:r w:rsidR="00776CEA" w:rsidRPr="00034910">
        <w:t>soucieuse de pr</w:t>
      </w:r>
      <w:r w:rsidR="00776CEA" w:rsidRPr="00034910">
        <w:t>é</w:t>
      </w:r>
      <w:r w:rsidR="00776CEA" w:rsidRPr="00034910">
        <w:t>senter à ses amies les vêtements à elles destinés</w:t>
      </w:r>
      <w:r>
        <w:t xml:space="preserve">, </w:t>
      </w:r>
      <w:r w:rsidR="00776CEA" w:rsidRPr="00034910">
        <w:t>sous le jour le plus favorable</w:t>
      </w:r>
      <w:r>
        <w:t xml:space="preserve">, </w:t>
      </w:r>
      <w:r w:rsidR="00776CEA" w:rsidRPr="00034910">
        <w:t>enjoignit à l</w:t>
      </w:r>
      <w:r>
        <w:t>’</w:t>
      </w:r>
      <w:r w:rsidR="00776CEA" w:rsidRPr="00034910">
        <w:t>une de ses filles de service de leur donner un coup de fer</w:t>
      </w:r>
      <w:r>
        <w:t xml:space="preserve">. </w:t>
      </w:r>
      <w:r w:rsidR="00776CEA" w:rsidRPr="00034910">
        <w:t>Sur chaque manteau était épinglée une fiche de papier portant le nom de la destinataire</w:t>
      </w:r>
      <w:r>
        <w:t xml:space="preserve">. </w:t>
      </w:r>
      <w:r w:rsidR="00776CEA" w:rsidRPr="00034910">
        <w:t>Pour repasser</w:t>
      </w:r>
      <w:r>
        <w:t xml:space="preserve">, </w:t>
      </w:r>
      <w:r w:rsidR="00776CEA" w:rsidRPr="00034910">
        <w:t>la servante enleva ces fiches</w:t>
      </w:r>
      <w:r>
        <w:t xml:space="preserve">, </w:t>
      </w:r>
      <w:r w:rsidR="00776CEA" w:rsidRPr="00034910">
        <w:t>et avec la légèreté habituelle aux domestiques</w:t>
      </w:r>
      <w:r>
        <w:t xml:space="preserve">, </w:t>
      </w:r>
      <w:r w:rsidR="00776CEA" w:rsidRPr="00034910">
        <w:t>ne songea à les réépingler qu</w:t>
      </w:r>
      <w:r>
        <w:t>’</w:t>
      </w:r>
      <w:r w:rsidR="00776CEA" w:rsidRPr="00034910">
        <w:t>après avoir fait subir à tous quatre l</w:t>
      </w:r>
      <w:r>
        <w:t>’</w:t>
      </w:r>
      <w:r w:rsidR="00776CEA" w:rsidRPr="00034910">
        <w:t>opération commandée</w:t>
      </w:r>
      <w:r>
        <w:t xml:space="preserve">… </w:t>
      </w:r>
      <w:r w:rsidR="00776CEA" w:rsidRPr="00034910">
        <w:t>Vous voyez d</w:t>
      </w:r>
      <w:r>
        <w:t>’</w:t>
      </w:r>
      <w:r w:rsidR="00776CEA" w:rsidRPr="00034910">
        <w:t>ici son empêchement</w:t>
      </w:r>
      <w:r>
        <w:t xml:space="preserve">. </w:t>
      </w:r>
      <w:r w:rsidR="00776CEA" w:rsidRPr="00034910">
        <w:t>À quel manteau revenait maintenant chacune des fiches</w:t>
      </w:r>
      <w:r>
        <w:t> ?</w:t>
      </w:r>
    </w:p>
    <w:p w14:paraId="1843F651" w14:textId="77777777" w:rsidR="00E57EC9" w:rsidRDefault="00E57EC9" w:rsidP="00E57EC9">
      <w:r>
        <w:t>— </w:t>
      </w:r>
      <w:r w:rsidR="00776CEA" w:rsidRPr="00034910">
        <w:t>Oui</w:t>
      </w:r>
      <w:r>
        <w:t xml:space="preserve">, </w:t>
      </w:r>
      <w:r w:rsidR="00776CEA" w:rsidRPr="00034910">
        <w:t>oui</w:t>
      </w:r>
      <w:r>
        <w:t xml:space="preserve">, </w:t>
      </w:r>
      <w:r w:rsidR="00776CEA" w:rsidRPr="00034910">
        <w:t>je vois</w:t>
      </w:r>
      <w:r>
        <w:t>.</w:t>
      </w:r>
    </w:p>
    <w:p w14:paraId="68634309" w14:textId="77777777" w:rsidR="00E57EC9" w:rsidRDefault="00E57EC9" w:rsidP="00E57EC9">
      <w:r>
        <w:t>— </w:t>
      </w:r>
      <w:r w:rsidR="00776CEA" w:rsidRPr="00034910">
        <w:t>Heureusement</w:t>
      </w:r>
      <w:r>
        <w:t xml:space="preserve">, </w:t>
      </w:r>
      <w:r w:rsidR="00776CEA" w:rsidRPr="00034910">
        <w:t>cette fille est douée de franchise</w:t>
      </w:r>
      <w:r>
        <w:t xml:space="preserve">. </w:t>
      </w:r>
      <w:r w:rsidR="00776CEA" w:rsidRPr="00034910">
        <w:t>Elle fit part de son étourderie à sa maîtresse</w:t>
      </w:r>
      <w:r>
        <w:t xml:space="preserve">. </w:t>
      </w:r>
      <w:r w:rsidR="00776CEA" w:rsidRPr="00034910">
        <w:t xml:space="preserve">Et celle-ci convia ses trois amies à venir choisir elles-mêmes les </w:t>
      </w:r>
      <w:proofErr w:type="spellStart"/>
      <w:r w:rsidR="00776CEA" w:rsidRPr="00034910">
        <w:t>sorties-de-bal</w:t>
      </w:r>
      <w:proofErr w:type="spellEnd"/>
      <w:r w:rsidR="00776CEA" w:rsidRPr="00034910">
        <w:t xml:space="preserve"> qui leur conviendraient</w:t>
      </w:r>
      <w:r>
        <w:t xml:space="preserve">, </w:t>
      </w:r>
      <w:r w:rsidR="00776CEA" w:rsidRPr="00034910">
        <w:t>décidée à garder pour son propre usage celle qui resterait disponible</w:t>
      </w:r>
      <w:r>
        <w:t xml:space="preserve">. </w:t>
      </w:r>
      <w:r w:rsidR="00776CEA" w:rsidRPr="00034910">
        <w:t>Comme je vous l</w:t>
      </w:r>
      <w:r>
        <w:t>’</w:t>
      </w:r>
      <w:r w:rsidR="00776CEA" w:rsidRPr="00034910">
        <w:t>ai dit</w:t>
      </w:r>
      <w:r>
        <w:t xml:space="preserve">, </w:t>
      </w:r>
      <w:r w:rsidR="00776CEA" w:rsidRPr="00034910">
        <w:t>ces dames ayant sensiblement les mêmes mesures</w:t>
      </w:r>
      <w:r>
        <w:t xml:space="preserve">, </w:t>
      </w:r>
      <w:r w:rsidR="00776CEA" w:rsidRPr="00034910">
        <w:t>la chose en elle-même pr</w:t>
      </w:r>
      <w:r w:rsidR="00776CEA" w:rsidRPr="00034910">
        <w:t>é</w:t>
      </w:r>
      <w:r w:rsidR="00776CEA" w:rsidRPr="00034910">
        <w:t>sentait peu d</w:t>
      </w:r>
      <w:r>
        <w:t>’</w:t>
      </w:r>
      <w:r w:rsidR="00776CEA" w:rsidRPr="00034910">
        <w:t>inconvénients</w:t>
      </w:r>
      <w:r>
        <w:t>.</w:t>
      </w:r>
    </w:p>
    <w:p w14:paraId="4790ED12" w14:textId="77777777" w:rsidR="00E57EC9" w:rsidRDefault="00776CEA" w:rsidP="00E57EC9">
      <w:r w:rsidRPr="00034910">
        <w:t>Ici</w:t>
      </w:r>
      <w:r w:rsidR="00E57EC9">
        <w:t xml:space="preserve">, </w:t>
      </w:r>
      <w:proofErr w:type="spellStart"/>
      <w:r w:rsidRPr="00034910">
        <w:t>Greggson</w:t>
      </w:r>
      <w:proofErr w:type="spellEnd"/>
      <w:r w:rsidRPr="00034910">
        <w:t xml:space="preserve"> fit une pause</w:t>
      </w:r>
      <w:r w:rsidR="00E57EC9">
        <w:t xml:space="preserve">, </w:t>
      </w:r>
      <w:r w:rsidRPr="00034910">
        <w:t>gonfla ses joues</w:t>
      </w:r>
      <w:r w:rsidR="00E57EC9">
        <w:t xml:space="preserve">, </w:t>
      </w:r>
      <w:r w:rsidRPr="00034910">
        <w:t>soupira pr</w:t>
      </w:r>
      <w:r w:rsidRPr="00034910">
        <w:t>o</w:t>
      </w:r>
      <w:r w:rsidRPr="00034910">
        <w:t>fondément et se décida enfin à reprendre son récit</w:t>
      </w:r>
      <w:r w:rsidR="00E57EC9">
        <w:t>.</w:t>
      </w:r>
    </w:p>
    <w:p w14:paraId="3F440352" w14:textId="77777777" w:rsidR="00E57EC9" w:rsidRDefault="00E57EC9" w:rsidP="00E57EC9">
      <w:r>
        <w:t>— </w:t>
      </w:r>
      <w:r w:rsidR="00776CEA" w:rsidRPr="00034910">
        <w:t>Jusque-là</w:t>
      </w:r>
      <w:r>
        <w:t xml:space="preserve">, </w:t>
      </w:r>
      <w:r w:rsidR="00776CEA" w:rsidRPr="00034910">
        <w:t>rien que de clair et d</w:t>
      </w:r>
      <w:r>
        <w:t>’</w:t>
      </w:r>
      <w:r w:rsidR="00776CEA" w:rsidRPr="00034910">
        <w:t>aisé à comprendre</w:t>
      </w:r>
      <w:r>
        <w:t xml:space="preserve">. </w:t>
      </w:r>
      <w:r w:rsidR="00776CEA" w:rsidRPr="00034910">
        <w:t>Le choix fut fait</w:t>
      </w:r>
      <w:r>
        <w:t xml:space="preserve">. </w:t>
      </w:r>
      <w:r w:rsidR="00776CEA" w:rsidRPr="00034910">
        <w:t xml:space="preserve">Miss </w:t>
      </w:r>
      <w:proofErr w:type="spellStart"/>
      <w:r w:rsidR="00776CEA" w:rsidRPr="00034910">
        <w:t>Marily</w:t>
      </w:r>
      <w:proofErr w:type="spellEnd"/>
      <w:r w:rsidR="00776CEA" w:rsidRPr="00034910">
        <w:t xml:space="preserve"> et </w:t>
      </w:r>
      <w:proofErr w:type="spellStart"/>
      <w:r w:rsidR="00776CEA" w:rsidRPr="00034910">
        <w:t>mistress</w:t>
      </w:r>
      <w:proofErr w:type="spellEnd"/>
      <w:r w:rsidR="00776CEA" w:rsidRPr="00034910">
        <w:t xml:space="preserve"> Doles se rendirent</w:t>
      </w:r>
      <w:r>
        <w:t xml:space="preserve">, </w:t>
      </w:r>
      <w:r w:rsidR="00776CEA" w:rsidRPr="00034910">
        <w:t>abr</w:t>
      </w:r>
      <w:r w:rsidR="00776CEA" w:rsidRPr="00034910">
        <w:t>i</w:t>
      </w:r>
      <w:r w:rsidR="00776CEA" w:rsidRPr="00034910">
        <w:t>tées sous leurs manteaux gris brouillard printanier</w:t>
      </w:r>
      <w:r>
        <w:t xml:space="preserve">, </w:t>
      </w:r>
      <w:r w:rsidR="00776CEA" w:rsidRPr="00034910">
        <w:t>à une fête donnée par Coram Dirk</w:t>
      </w:r>
      <w:r>
        <w:t xml:space="preserve">, </w:t>
      </w:r>
      <w:r w:rsidR="00776CEA" w:rsidRPr="00034910">
        <w:t>le propre neveu de Carnegie</w:t>
      </w:r>
      <w:r>
        <w:t xml:space="preserve">. </w:t>
      </w:r>
      <w:proofErr w:type="spellStart"/>
      <w:r w:rsidR="00776CEA" w:rsidRPr="00034910">
        <w:t>Mistress</w:t>
      </w:r>
      <w:proofErr w:type="spellEnd"/>
      <w:r w:rsidR="00776CEA" w:rsidRPr="00034910">
        <w:t xml:space="preserve"> </w:t>
      </w:r>
      <w:proofErr w:type="spellStart"/>
      <w:r w:rsidR="00776CEA" w:rsidRPr="00034910">
        <w:t>Lodgers</w:t>
      </w:r>
      <w:proofErr w:type="spellEnd"/>
      <w:r w:rsidR="00776CEA" w:rsidRPr="00034910">
        <w:t xml:space="preserve"> était retenue chez elle par une légère grippe</w:t>
      </w:r>
      <w:r>
        <w:t xml:space="preserve">, </w:t>
      </w:r>
      <w:r w:rsidR="00776CEA" w:rsidRPr="00034910">
        <w:t xml:space="preserve">et la veuve </w:t>
      </w:r>
      <w:proofErr w:type="spellStart"/>
      <w:r w:rsidR="00776CEA" w:rsidRPr="00034910">
        <w:t>Tolham</w:t>
      </w:r>
      <w:proofErr w:type="spellEnd"/>
      <w:r w:rsidR="00776CEA" w:rsidRPr="00034910">
        <w:t xml:space="preserve"> par sa retraite de repos près de </w:t>
      </w:r>
      <w:proofErr w:type="spellStart"/>
      <w:r w:rsidR="00776CEA" w:rsidRPr="00034910">
        <w:t>New-Haven</w:t>
      </w:r>
      <w:proofErr w:type="spellEnd"/>
      <w:r>
        <w:t>.</w:t>
      </w:r>
    </w:p>
    <w:p w14:paraId="4AD189CB" w14:textId="77777777" w:rsidR="00E57EC9" w:rsidRDefault="00776CEA" w:rsidP="00E57EC9">
      <w:r w:rsidRPr="00034910">
        <w:t>La soirée fut éblouissante</w:t>
      </w:r>
      <w:r w:rsidR="00E57EC9">
        <w:t xml:space="preserve">, </w:t>
      </w:r>
      <w:r w:rsidRPr="00034910">
        <w:t>je n</w:t>
      </w:r>
      <w:r w:rsidR="00E57EC9">
        <w:t>’</w:t>
      </w:r>
      <w:r w:rsidRPr="00034910">
        <w:t>ai pas besoin de vous l</w:t>
      </w:r>
      <w:r w:rsidR="00E57EC9">
        <w:t>’</w:t>
      </w:r>
      <w:r w:rsidRPr="00034910">
        <w:t>affirmer</w:t>
      </w:r>
      <w:r w:rsidR="00E57EC9">
        <w:t xml:space="preserve">. </w:t>
      </w:r>
      <w:r w:rsidRPr="00034910">
        <w:t>Chez les milliardaires</w:t>
      </w:r>
      <w:r w:rsidR="00E57EC9">
        <w:t xml:space="preserve">, </w:t>
      </w:r>
      <w:r w:rsidRPr="00034910">
        <w:t>on jongle avec l</w:t>
      </w:r>
      <w:r w:rsidR="00E57EC9">
        <w:t>’</w:t>
      </w:r>
      <w:r w:rsidRPr="00034910">
        <w:t>argent</w:t>
      </w:r>
      <w:r w:rsidR="00E57EC9">
        <w:t xml:space="preserve">. </w:t>
      </w:r>
      <w:r w:rsidRPr="00034910">
        <w:t>Comme indication</w:t>
      </w:r>
      <w:r w:rsidR="00E57EC9">
        <w:t xml:space="preserve">, </w:t>
      </w:r>
      <w:r w:rsidRPr="00034910">
        <w:t xml:space="preserve">je vous conterai seulement que les </w:t>
      </w:r>
      <w:r w:rsidRPr="00034910">
        <w:lastRenderedPageBreak/>
        <w:t>accesso</w:t>
      </w:r>
      <w:r w:rsidRPr="00034910">
        <w:t>i</w:t>
      </w:r>
      <w:r w:rsidRPr="00034910">
        <w:t>res du cotillon</w:t>
      </w:r>
      <w:r w:rsidR="00E57EC9">
        <w:t xml:space="preserve">, </w:t>
      </w:r>
      <w:r w:rsidRPr="00034910">
        <w:t>des bijoux que les invités furent priés d</w:t>
      </w:r>
      <w:r w:rsidR="00E57EC9">
        <w:t>’</w:t>
      </w:r>
      <w:r w:rsidRPr="00034910">
        <w:t>emporter</w:t>
      </w:r>
      <w:r w:rsidR="00E57EC9">
        <w:t xml:space="preserve">, </w:t>
      </w:r>
      <w:r w:rsidRPr="00034910">
        <w:t>avaient coûté 10</w:t>
      </w:r>
      <w:r w:rsidR="00E57EC9" w:rsidRPr="00034910">
        <w:t>0</w:t>
      </w:r>
      <w:r w:rsidR="00E57EC9">
        <w:t>.</w:t>
      </w:r>
      <w:r w:rsidR="00E57EC9" w:rsidRPr="00034910">
        <w:t>0</w:t>
      </w:r>
      <w:r w:rsidRPr="00034910">
        <w:t>00 dollars</w:t>
      </w:r>
      <w:r w:rsidR="00E57EC9">
        <w:t xml:space="preserve"> (</w:t>
      </w:r>
      <w:r w:rsidRPr="00034910">
        <w:t>50</w:t>
      </w:r>
      <w:r w:rsidR="00E57EC9" w:rsidRPr="00034910">
        <w:t>0</w:t>
      </w:r>
      <w:r w:rsidR="00E57EC9">
        <w:t>.</w:t>
      </w:r>
      <w:r w:rsidR="00E57EC9" w:rsidRPr="00034910">
        <w:t>0</w:t>
      </w:r>
      <w:r w:rsidRPr="00034910">
        <w:t>00 francs</w:t>
      </w:r>
      <w:r w:rsidR="00E57EC9">
        <w:t>).</w:t>
      </w:r>
    </w:p>
    <w:p w14:paraId="0F2FFDBE" w14:textId="77777777" w:rsidR="00E57EC9" w:rsidRDefault="00776CEA" w:rsidP="00E57EC9">
      <w:r w:rsidRPr="00034910">
        <w:t xml:space="preserve">Le vestiaire était tenu par des agents de </w:t>
      </w:r>
      <w:smartTag w:uri="urn:schemas-microsoft-com:office:smarttags" w:element="PersonName">
        <w:smartTagPr>
          <w:attr w:name="ProductID" w:val="la Police"/>
        </w:smartTagPr>
        <w:r w:rsidRPr="00034910">
          <w:t>la Police</w:t>
        </w:r>
      </w:smartTag>
      <w:r w:rsidRPr="00034910">
        <w:t xml:space="preserve"> munic</w:t>
      </w:r>
      <w:r w:rsidRPr="00034910">
        <w:t>i</w:t>
      </w:r>
      <w:r w:rsidRPr="00034910">
        <w:t>pale</w:t>
      </w:r>
      <w:r w:rsidR="00E57EC9">
        <w:t xml:space="preserve">, </w:t>
      </w:r>
      <w:r w:rsidRPr="00034910">
        <w:t>costumés en chasseurs Lafayette</w:t>
      </w:r>
      <w:r w:rsidR="00E57EC9">
        <w:t xml:space="preserve">… ; </w:t>
      </w:r>
      <w:r w:rsidRPr="00034910">
        <w:t>on se défie des voleurs dans ces réunions</w:t>
      </w:r>
      <w:r w:rsidR="00E57EC9">
        <w:t xml:space="preserve">, </w:t>
      </w:r>
      <w:r w:rsidRPr="00034910">
        <w:t>où se pressent quatre ou cinq mille perso</w:t>
      </w:r>
      <w:r w:rsidRPr="00034910">
        <w:t>n</w:t>
      </w:r>
      <w:r w:rsidRPr="00034910">
        <w:t>nes</w:t>
      </w:r>
      <w:r w:rsidR="00E57EC9">
        <w:t xml:space="preserve">… </w:t>
      </w:r>
      <w:r w:rsidRPr="00034910">
        <w:t>Eh bien</w:t>
      </w:r>
      <w:r w:rsidR="00E57EC9">
        <w:t xml:space="preserve"> ! </w:t>
      </w:r>
      <w:r w:rsidRPr="00034910">
        <w:t>malgré cette précaution</w:t>
      </w:r>
      <w:r w:rsidR="00E57EC9">
        <w:t xml:space="preserve">, </w:t>
      </w:r>
      <w:r w:rsidRPr="00034910">
        <w:t>malgré la vigilance des agents</w:t>
      </w:r>
      <w:r w:rsidR="00E57EC9">
        <w:t>…</w:t>
      </w:r>
    </w:p>
    <w:p w14:paraId="35106A48" w14:textId="77777777" w:rsidR="00E57EC9" w:rsidRDefault="00E57EC9" w:rsidP="00E57EC9">
      <w:r>
        <w:t>— </w:t>
      </w:r>
      <w:r w:rsidR="00776CEA" w:rsidRPr="00034910">
        <w:t>Achevez</w:t>
      </w:r>
      <w:r>
        <w:t xml:space="preserve">, </w:t>
      </w:r>
      <w:r w:rsidR="00776CEA" w:rsidRPr="00034910">
        <w:t xml:space="preserve">murmura Dick </w:t>
      </w:r>
      <w:proofErr w:type="spellStart"/>
      <w:r w:rsidR="00776CEA" w:rsidRPr="00034910">
        <w:t>Fann</w:t>
      </w:r>
      <w:proofErr w:type="spellEnd"/>
      <w:r w:rsidR="00776CEA" w:rsidRPr="00034910">
        <w:t xml:space="preserve"> voyant que son interloc</w:t>
      </w:r>
      <w:r w:rsidR="00776CEA" w:rsidRPr="00034910">
        <w:t>u</w:t>
      </w:r>
      <w:r w:rsidR="00776CEA" w:rsidRPr="00034910">
        <w:t>teur s</w:t>
      </w:r>
      <w:r>
        <w:t>’</w:t>
      </w:r>
      <w:r w:rsidR="00776CEA" w:rsidRPr="00034910">
        <w:t>arrêtait</w:t>
      </w:r>
      <w:r>
        <w:t>.</w:t>
      </w:r>
    </w:p>
    <w:p w14:paraId="52FB1AFD" w14:textId="77777777" w:rsidR="00E57EC9" w:rsidRDefault="00776CEA" w:rsidP="00E57EC9">
      <w:r w:rsidRPr="00034910">
        <w:t>Celui-ci haussa rageusement les épaules</w:t>
      </w:r>
      <w:r w:rsidR="00E57EC9">
        <w:t>.</w:t>
      </w:r>
    </w:p>
    <w:p w14:paraId="771C1EF1" w14:textId="77777777" w:rsidR="00E57EC9" w:rsidRDefault="00E57EC9" w:rsidP="00E57EC9">
      <w:r>
        <w:t>— </w:t>
      </w:r>
      <w:r w:rsidR="00776CEA" w:rsidRPr="00034910">
        <w:t>C</w:t>
      </w:r>
      <w:r>
        <w:t>’</w:t>
      </w:r>
      <w:r w:rsidR="00776CEA" w:rsidRPr="00034910">
        <w:t>est que c</w:t>
      </w:r>
      <w:r>
        <w:t>’</w:t>
      </w:r>
      <w:r w:rsidR="00776CEA" w:rsidRPr="00034910">
        <w:t>est dur à avouer pour un policier</w:t>
      </w:r>
      <w:r>
        <w:t xml:space="preserve">. </w:t>
      </w:r>
      <w:r w:rsidR="00776CEA" w:rsidRPr="00034910">
        <w:t>Il s</w:t>
      </w:r>
      <w:r>
        <w:t>’</w:t>
      </w:r>
      <w:r w:rsidR="00776CEA" w:rsidRPr="00034910">
        <w:t>est tro</w:t>
      </w:r>
      <w:r w:rsidR="00776CEA" w:rsidRPr="00034910">
        <w:t>u</w:t>
      </w:r>
      <w:r w:rsidR="00776CEA" w:rsidRPr="00034910">
        <w:t>vé un gaillard assez adroit pour découdre les passementeries des manteaux gris brouillard et pour les enlever avec l</w:t>
      </w:r>
      <w:r>
        <w:t>’</w:t>
      </w:r>
      <w:r w:rsidR="00776CEA" w:rsidRPr="00034910">
        <w:t>ourlet du bas des deux vêtements</w:t>
      </w:r>
      <w:r>
        <w:t>.</w:t>
      </w:r>
    </w:p>
    <w:p w14:paraId="6E890071" w14:textId="77777777" w:rsidR="00E57EC9" w:rsidRDefault="00E57EC9" w:rsidP="00E57EC9">
      <w:r>
        <w:t>— </w:t>
      </w:r>
      <w:r w:rsidR="00776CEA" w:rsidRPr="00034910">
        <w:t>Les passementeries et l</w:t>
      </w:r>
      <w:r>
        <w:t>’</w:t>
      </w:r>
      <w:r w:rsidR="00776CEA" w:rsidRPr="00034910">
        <w:t>ourlet</w:t>
      </w:r>
      <w:r>
        <w:t xml:space="preserve">, </w:t>
      </w:r>
      <w:r w:rsidR="00776CEA" w:rsidRPr="00034910">
        <w:t>aux deux manteaux</w:t>
      </w:r>
      <w:r>
        <w:t> ?</w:t>
      </w:r>
    </w:p>
    <w:p w14:paraId="54800841" w14:textId="77777777" w:rsidR="00E57EC9" w:rsidRDefault="00E57EC9" w:rsidP="00E57EC9">
      <w:r>
        <w:t>— </w:t>
      </w:r>
      <w:r w:rsidR="00776CEA" w:rsidRPr="00034910">
        <w:t>Aux deux</w:t>
      </w:r>
      <w:r>
        <w:t xml:space="preserve">, </w:t>
      </w:r>
      <w:r w:rsidR="00776CEA" w:rsidRPr="00034910">
        <w:t>oui</w:t>
      </w:r>
      <w:r>
        <w:t>.</w:t>
      </w:r>
    </w:p>
    <w:p w14:paraId="243C6A87" w14:textId="77777777" w:rsidR="00E57EC9" w:rsidRDefault="00E57EC9" w:rsidP="00E57EC9">
      <w:r>
        <w:t>— </w:t>
      </w:r>
      <w:r w:rsidR="00776CEA" w:rsidRPr="00034910">
        <w:t>Et la section présentait sans doute même apparence</w:t>
      </w:r>
      <w:r>
        <w:t xml:space="preserve"> ? </w:t>
      </w:r>
      <w:proofErr w:type="spellStart"/>
      <w:r w:rsidR="00776CEA" w:rsidRPr="00034910">
        <w:t>Greggson</w:t>
      </w:r>
      <w:proofErr w:type="spellEnd"/>
      <w:r w:rsidR="00776CEA" w:rsidRPr="00034910">
        <w:t xml:space="preserve"> considéra le questionneur avec un étonnement man</w:t>
      </w:r>
      <w:r w:rsidR="00776CEA" w:rsidRPr="00034910">
        <w:t>i</w:t>
      </w:r>
      <w:r w:rsidR="00776CEA" w:rsidRPr="00034910">
        <w:t>feste</w:t>
      </w:r>
      <w:r>
        <w:t>.</w:t>
      </w:r>
    </w:p>
    <w:p w14:paraId="019D1C22" w14:textId="77777777" w:rsidR="00E57EC9" w:rsidRDefault="00E57EC9" w:rsidP="00E57EC9">
      <w:r>
        <w:t>— </w:t>
      </w:r>
      <w:r w:rsidR="00776CEA" w:rsidRPr="00034910">
        <w:t>Ma foi</w:t>
      </w:r>
      <w:r>
        <w:t xml:space="preserve">, </w:t>
      </w:r>
      <w:r w:rsidR="00776CEA" w:rsidRPr="00034910">
        <w:t>j</w:t>
      </w:r>
      <w:r>
        <w:t>’</w:t>
      </w:r>
      <w:r w:rsidR="00776CEA" w:rsidRPr="00034910">
        <w:t>avoue ne pas m</w:t>
      </w:r>
      <w:r>
        <w:t>’</w:t>
      </w:r>
      <w:r w:rsidR="00776CEA" w:rsidRPr="00034910">
        <w:t>être inquiété de ce détail</w:t>
      </w:r>
      <w:r>
        <w:t xml:space="preserve">. </w:t>
      </w:r>
      <w:r w:rsidR="00776CEA" w:rsidRPr="00034910">
        <w:t>Au surplus</w:t>
      </w:r>
      <w:r>
        <w:t xml:space="preserve">, </w:t>
      </w:r>
      <w:r w:rsidR="00776CEA" w:rsidRPr="00034910">
        <w:t>je ne devine pas en quoi il importe à l</w:t>
      </w:r>
      <w:r>
        <w:t>’</w:t>
      </w:r>
      <w:r w:rsidR="00776CEA" w:rsidRPr="00034910">
        <w:t>enquête</w:t>
      </w:r>
      <w:r>
        <w:t>.</w:t>
      </w:r>
    </w:p>
    <w:p w14:paraId="3A4AF782" w14:textId="77777777" w:rsidR="00E57EC9" w:rsidRDefault="00E57EC9" w:rsidP="00E57EC9">
      <w:r>
        <w:t>— </w:t>
      </w:r>
      <w:r w:rsidR="00776CEA" w:rsidRPr="00034910">
        <w:t>Vous avez peut-être raison</w:t>
      </w:r>
      <w:r>
        <w:t xml:space="preserve">, </w:t>
      </w:r>
      <w:proofErr w:type="spellStart"/>
      <w:r w:rsidR="00776CEA" w:rsidRPr="00034910">
        <w:t>dear</w:t>
      </w:r>
      <w:proofErr w:type="spellEnd"/>
      <w:r w:rsidR="00776CEA" w:rsidRPr="00034910">
        <w:t xml:space="preserve"> sir </w:t>
      </w:r>
      <w:proofErr w:type="spellStart"/>
      <w:r w:rsidR="00776CEA" w:rsidRPr="00034910">
        <w:t>Greggson</w:t>
      </w:r>
      <w:proofErr w:type="spellEnd"/>
      <w:r>
        <w:t xml:space="preserve">. </w:t>
      </w:r>
      <w:r w:rsidR="00776CEA" w:rsidRPr="00034910">
        <w:t>Seul</w:t>
      </w:r>
      <w:r w:rsidR="00776CEA" w:rsidRPr="00034910">
        <w:t>e</w:t>
      </w:r>
      <w:r w:rsidR="00776CEA" w:rsidRPr="00034910">
        <w:t>ment</w:t>
      </w:r>
      <w:r>
        <w:t xml:space="preserve">, </w:t>
      </w:r>
      <w:r w:rsidR="00776CEA" w:rsidRPr="00034910">
        <w:t>en vertu même de l</w:t>
      </w:r>
      <w:r>
        <w:t>’</w:t>
      </w:r>
      <w:r w:rsidR="00776CEA" w:rsidRPr="00034910">
        <w:t>axiome que nous formulions tout à l</w:t>
      </w:r>
      <w:r>
        <w:t>’</w:t>
      </w:r>
      <w:r w:rsidR="00776CEA" w:rsidRPr="00034910">
        <w:t>heure</w:t>
      </w:r>
      <w:r>
        <w:t xml:space="preserve">, </w:t>
      </w:r>
      <w:r w:rsidR="00776CEA" w:rsidRPr="00034910">
        <w:t>aucun détail ne saurait demeurer indifférent</w:t>
      </w:r>
      <w:r>
        <w:t>.</w:t>
      </w:r>
    </w:p>
    <w:p w14:paraId="2956BECD" w14:textId="77777777" w:rsidR="00E57EC9" w:rsidRDefault="00E57EC9" w:rsidP="00E57EC9">
      <w:r>
        <w:t>— </w:t>
      </w:r>
      <w:r w:rsidR="00776CEA" w:rsidRPr="00034910">
        <w:t>Je le reconnais</w:t>
      </w:r>
      <w:r>
        <w:t xml:space="preserve">… </w:t>
      </w:r>
      <w:r w:rsidR="00776CEA" w:rsidRPr="00034910">
        <w:t>Cependant que le coupable ait coupé</w:t>
      </w:r>
      <w:r>
        <w:t xml:space="preserve">… – </w:t>
      </w:r>
      <w:r w:rsidR="00776CEA" w:rsidRPr="00034910">
        <w:t>l</w:t>
      </w:r>
      <w:r>
        <w:t>’</w:t>
      </w:r>
      <w:r w:rsidR="00776CEA" w:rsidRPr="00034910">
        <w:t xml:space="preserve">Américain rit bruyamment du rapprochement de </w:t>
      </w:r>
      <w:r w:rsidR="00776CEA" w:rsidRPr="00034910">
        <w:lastRenderedPageBreak/>
        <w:t>ces deux mots</w:t>
      </w:r>
      <w:r>
        <w:t xml:space="preserve">, – </w:t>
      </w:r>
      <w:r w:rsidR="00776CEA" w:rsidRPr="00034910">
        <w:t>ait coupé</w:t>
      </w:r>
      <w:r>
        <w:t xml:space="preserve">, </w:t>
      </w:r>
      <w:r w:rsidR="00776CEA" w:rsidRPr="00034910">
        <w:t>dis-je</w:t>
      </w:r>
      <w:r>
        <w:t xml:space="preserve">, </w:t>
      </w:r>
      <w:r w:rsidR="00776CEA" w:rsidRPr="00034910">
        <w:t>de droit fil ou de biais</w:t>
      </w:r>
      <w:r>
        <w:t xml:space="preserve">, </w:t>
      </w:r>
      <w:r w:rsidR="00776CEA" w:rsidRPr="00034910">
        <w:t>les manteaux n</w:t>
      </w:r>
      <w:r>
        <w:t>’</w:t>
      </w:r>
      <w:r w:rsidR="00776CEA" w:rsidRPr="00034910">
        <w:t>en sont pas moins hors d</w:t>
      </w:r>
      <w:r>
        <w:t>’</w:t>
      </w:r>
      <w:r w:rsidR="00776CEA" w:rsidRPr="00034910">
        <w:t>usage</w:t>
      </w:r>
      <w:r>
        <w:t>.</w:t>
      </w:r>
    </w:p>
    <w:p w14:paraId="30AFA11E" w14:textId="77777777" w:rsidR="00E57EC9" w:rsidRDefault="00E57EC9" w:rsidP="00E57EC9">
      <w:r>
        <w:t>— </w:t>
      </w:r>
      <w:r w:rsidR="00776CEA" w:rsidRPr="00034910">
        <w:t>D</w:t>
      </w:r>
      <w:r>
        <w:t>’</w:t>
      </w:r>
      <w:r w:rsidR="00776CEA" w:rsidRPr="00034910">
        <w:t>accord</w:t>
      </w:r>
      <w:r>
        <w:t>.</w:t>
      </w:r>
    </w:p>
    <w:p w14:paraId="05BE8B8B" w14:textId="77777777" w:rsidR="00E57EC9" w:rsidRDefault="00E57EC9" w:rsidP="00E57EC9">
      <w:r>
        <w:t>— </w:t>
      </w:r>
      <w:r w:rsidR="00776CEA" w:rsidRPr="00034910">
        <w:t>Nous avons évidemment affaire à un de ces maniaques qui détruisent pour le plaisir de détruire</w:t>
      </w:r>
      <w:r>
        <w:t xml:space="preserve">… </w:t>
      </w:r>
      <w:r w:rsidR="00776CEA" w:rsidRPr="00034910">
        <w:t>C</w:t>
      </w:r>
      <w:r>
        <w:t>’</w:t>
      </w:r>
      <w:r w:rsidR="00776CEA" w:rsidRPr="00034910">
        <w:t>est de l</w:t>
      </w:r>
      <w:r>
        <w:t>’</w:t>
      </w:r>
      <w:r w:rsidR="00776CEA" w:rsidRPr="00034910">
        <w:t>ouvrage de fou</w:t>
      </w:r>
      <w:r>
        <w:t>…</w:t>
      </w:r>
    </w:p>
    <w:p w14:paraId="5579068F" w14:textId="77777777" w:rsidR="00E57EC9" w:rsidRDefault="00E57EC9" w:rsidP="00E57EC9">
      <w:r>
        <w:t>— </w:t>
      </w:r>
      <w:r w:rsidR="00776CEA" w:rsidRPr="00034910">
        <w:t>Peut-être</w:t>
      </w:r>
      <w:r>
        <w:t xml:space="preserve">, </w:t>
      </w:r>
      <w:r w:rsidR="00776CEA" w:rsidRPr="00034910">
        <w:t xml:space="preserve">grommela </w:t>
      </w:r>
      <w:proofErr w:type="spellStart"/>
      <w:r w:rsidR="00776CEA" w:rsidRPr="00034910">
        <w:t>Fann</w:t>
      </w:r>
      <w:proofErr w:type="spellEnd"/>
      <w:r w:rsidR="00776CEA" w:rsidRPr="00034910">
        <w:t xml:space="preserve"> entre ses dents</w:t>
      </w:r>
      <w:r>
        <w:t>.</w:t>
      </w:r>
    </w:p>
    <w:p w14:paraId="7CD61577" w14:textId="77777777" w:rsidR="00E57EC9" w:rsidRDefault="00E57EC9" w:rsidP="00E57EC9">
      <w:r>
        <w:t>— </w:t>
      </w:r>
      <w:r w:rsidR="00776CEA" w:rsidRPr="00034910">
        <w:t>Vous dites</w:t>
      </w:r>
      <w:r>
        <w:t xml:space="preserve"> ? </w:t>
      </w:r>
      <w:r w:rsidR="00776CEA" w:rsidRPr="00034910">
        <w:t>interrogea son compagnon qui n</w:t>
      </w:r>
      <w:r>
        <w:t>’</w:t>
      </w:r>
      <w:r w:rsidR="00776CEA" w:rsidRPr="00034910">
        <w:t>avait point perçu le sens de son exclamation</w:t>
      </w:r>
      <w:r>
        <w:t>.</w:t>
      </w:r>
    </w:p>
    <w:p w14:paraId="449A9CAD" w14:textId="77777777" w:rsidR="00E57EC9" w:rsidRDefault="00776CEA" w:rsidP="00E57EC9">
      <w:r w:rsidRPr="00034910">
        <w:t>Sans nul doute</w:t>
      </w:r>
      <w:r w:rsidR="00E57EC9">
        <w:t xml:space="preserve">, </w:t>
      </w:r>
      <w:r w:rsidRPr="00034910">
        <w:t>le détective ne se souciait pas de lui faire part de sa pensée</w:t>
      </w:r>
      <w:r w:rsidR="00E57EC9">
        <w:t xml:space="preserve">, </w:t>
      </w:r>
      <w:r w:rsidRPr="00034910">
        <w:t>car il répliqua du ton le plus convaincu</w:t>
      </w:r>
      <w:r w:rsidR="00E57EC9">
        <w:t> :</w:t>
      </w:r>
    </w:p>
    <w:p w14:paraId="2011FD09" w14:textId="77777777" w:rsidR="00E57EC9" w:rsidRDefault="00E57EC9" w:rsidP="00E57EC9">
      <w:r>
        <w:t>— </w:t>
      </w:r>
      <w:r w:rsidR="00776CEA" w:rsidRPr="00034910">
        <w:t>Je dis que votre supposition me paraît très vraisembl</w:t>
      </w:r>
      <w:r w:rsidR="00776CEA" w:rsidRPr="00034910">
        <w:t>a</w:t>
      </w:r>
      <w:r w:rsidR="00776CEA" w:rsidRPr="00034910">
        <w:t>ble</w:t>
      </w:r>
      <w:r>
        <w:t xml:space="preserve">. </w:t>
      </w:r>
      <w:r w:rsidR="00776CEA" w:rsidRPr="00034910">
        <w:t>Et l</w:t>
      </w:r>
      <w:r>
        <w:t>’</w:t>
      </w:r>
      <w:r w:rsidR="00776CEA" w:rsidRPr="00034910">
        <w:t>incohérence qui préside aux actes d</w:t>
      </w:r>
      <w:r>
        <w:t>’</w:t>
      </w:r>
      <w:r w:rsidR="00776CEA" w:rsidRPr="00034910">
        <w:t>un insensé nous permettra de l</w:t>
      </w:r>
      <w:r>
        <w:t>’</w:t>
      </w:r>
      <w:r w:rsidR="00776CEA" w:rsidRPr="00034910">
        <w:t>arrêter aisément</w:t>
      </w:r>
      <w:r>
        <w:t>.</w:t>
      </w:r>
    </w:p>
    <w:p w14:paraId="3EF166AE" w14:textId="77777777" w:rsidR="00E57EC9" w:rsidRDefault="00776CEA" w:rsidP="00E57EC9">
      <w:proofErr w:type="spellStart"/>
      <w:r w:rsidRPr="00034910">
        <w:t>Greggson</w:t>
      </w:r>
      <w:proofErr w:type="spellEnd"/>
      <w:r w:rsidRPr="00034910">
        <w:t xml:space="preserve"> fit entendre un sifflement qui</w:t>
      </w:r>
      <w:r w:rsidR="00E57EC9">
        <w:t xml:space="preserve">, </w:t>
      </w:r>
      <w:r w:rsidRPr="00034910">
        <w:t>dans son esprit</w:t>
      </w:r>
      <w:r w:rsidR="00E57EC9">
        <w:t xml:space="preserve">, </w:t>
      </w:r>
      <w:r w:rsidRPr="00034910">
        <w:t>marquait le doute</w:t>
      </w:r>
      <w:r w:rsidR="00E57EC9">
        <w:t>.</w:t>
      </w:r>
    </w:p>
    <w:p w14:paraId="7A9191EA" w14:textId="77777777" w:rsidR="00E57EC9" w:rsidRDefault="00E57EC9" w:rsidP="00E57EC9">
      <w:r>
        <w:t>— </w:t>
      </w:r>
      <w:r w:rsidR="00776CEA" w:rsidRPr="00034910">
        <w:t>Pas sûr</w:t>
      </w:r>
      <w:r>
        <w:t xml:space="preserve">, </w:t>
      </w:r>
      <w:r w:rsidR="00776CEA" w:rsidRPr="00034910">
        <w:t>pas sûr</w:t>
      </w:r>
      <w:r>
        <w:t xml:space="preserve">, </w:t>
      </w:r>
      <w:r w:rsidR="00776CEA" w:rsidRPr="00034910">
        <w:t>ajouta-t-il</w:t>
      </w:r>
      <w:r>
        <w:t xml:space="preserve">. </w:t>
      </w:r>
      <w:r w:rsidR="00776CEA" w:rsidRPr="00034910">
        <w:t>L</w:t>
      </w:r>
      <w:r>
        <w:t>’</w:t>
      </w:r>
      <w:r w:rsidR="00776CEA" w:rsidRPr="00034910">
        <w:t>Anglais s</w:t>
      </w:r>
      <w:r>
        <w:t>’</w:t>
      </w:r>
      <w:r w:rsidR="00776CEA" w:rsidRPr="00034910">
        <w:t>inclina poliment</w:t>
      </w:r>
      <w:r>
        <w:t>.</w:t>
      </w:r>
    </w:p>
    <w:p w14:paraId="7D9D5B13" w14:textId="77777777" w:rsidR="00E57EC9" w:rsidRDefault="00E57EC9" w:rsidP="00E57EC9">
      <w:r>
        <w:t>— </w:t>
      </w:r>
      <w:r w:rsidR="00776CEA" w:rsidRPr="00034910">
        <w:t>Tenez donc compte</w:t>
      </w:r>
      <w:r>
        <w:t xml:space="preserve">, </w:t>
      </w:r>
      <w:r w:rsidR="00776CEA" w:rsidRPr="00034910">
        <w:t>reprit son interlocuteur encouragé par ce mouvement approbatif que</w:t>
      </w:r>
      <w:r>
        <w:t xml:space="preserve">, </w:t>
      </w:r>
      <w:r w:rsidR="00776CEA" w:rsidRPr="00034910">
        <w:t>pour suivre une piste</w:t>
      </w:r>
      <w:r>
        <w:t xml:space="preserve">, </w:t>
      </w:r>
      <w:r w:rsidR="00776CEA" w:rsidRPr="00034910">
        <w:t>il faut avoir un point de départ</w:t>
      </w:r>
      <w:r>
        <w:t xml:space="preserve">. </w:t>
      </w:r>
      <w:r w:rsidR="00776CEA" w:rsidRPr="00034910">
        <w:t>Eh bien</w:t>
      </w:r>
      <w:r>
        <w:t xml:space="preserve">, </w:t>
      </w:r>
      <w:r w:rsidR="00776CEA" w:rsidRPr="00034910">
        <w:t>dans notre cas</w:t>
      </w:r>
      <w:r>
        <w:t xml:space="preserve">, </w:t>
      </w:r>
      <w:r w:rsidR="00776CEA" w:rsidRPr="00034910">
        <w:t>où voyez-vous le point</w:t>
      </w:r>
      <w:r>
        <w:t xml:space="preserve"> ? </w:t>
      </w:r>
      <w:r w:rsidR="00776CEA" w:rsidRPr="00034910">
        <w:t>Il n</w:t>
      </w:r>
      <w:r>
        <w:t>’</w:t>
      </w:r>
      <w:r w:rsidR="00776CEA" w:rsidRPr="00034910">
        <w:t>y en a pas</w:t>
      </w:r>
      <w:r>
        <w:t xml:space="preserve">, </w:t>
      </w:r>
      <w:r w:rsidR="00776CEA" w:rsidRPr="00034910">
        <w:t>Master</w:t>
      </w:r>
      <w:r>
        <w:t xml:space="preserve">, </w:t>
      </w:r>
      <w:r w:rsidR="00776CEA" w:rsidRPr="00034910">
        <w:t>il n</w:t>
      </w:r>
      <w:r>
        <w:t>’</w:t>
      </w:r>
      <w:r w:rsidR="00776CEA" w:rsidRPr="00034910">
        <w:t>y en a aucun</w:t>
      </w:r>
      <w:r>
        <w:t xml:space="preserve">. </w:t>
      </w:r>
      <w:r w:rsidR="00776CEA" w:rsidRPr="00034910">
        <w:t>Les agents préposés au vestiaire</w:t>
      </w:r>
      <w:r>
        <w:t xml:space="preserve">, </w:t>
      </w:r>
      <w:r w:rsidR="00776CEA" w:rsidRPr="00034910">
        <w:t>des n</w:t>
      </w:r>
      <w:r w:rsidR="00776CEA" w:rsidRPr="00034910">
        <w:rPr>
          <w:vertAlign w:val="superscript"/>
        </w:rPr>
        <w:t>os</w:t>
      </w:r>
      <w:r w:rsidR="00776CEA" w:rsidRPr="00034910">
        <w:t xml:space="preserve"> 1601 à 1700</w:t>
      </w:r>
      <w:r>
        <w:t xml:space="preserve">, </w:t>
      </w:r>
      <w:r w:rsidR="00776CEA" w:rsidRPr="00034910">
        <w:t>c</w:t>
      </w:r>
      <w:r>
        <w:t>’</w:t>
      </w:r>
      <w:r w:rsidR="00776CEA" w:rsidRPr="00034910">
        <w:t xml:space="preserve">est dans cette série que miss </w:t>
      </w:r>
      <w:proofErr w:type="spellStart"/>
      <w:r w:rsidR="00776CEA" w:rsidRPr="00034910">
        <w:t>Marily</w:t>
      </w:r>
      <w:proofErr w:type="spellEnd"/>
      <w:r w:rsidR="00776CEA" w:rsidRPr="00034910">
        <w:t xml:space="preserve"> et son amie avaient déposé leurs manteaux</w:t>
      </w:r>
      <w:r>
        <w:t xml:space="preserve">, </w:t>
      </w:r>
      <w:r w:rsidR="00776CEA" w:rsidRPr="00034910">
        <w:t>n</w:t>
      </w:r>
      <w:r>
        <w:t>’</w:t>
      </w:r>
      <w:r w:rsidR="00776CEA" w:rsidRPr="00034910">
        <w:t>ont jamais abandonné leur poste</w:t>
      </w:r>
      <w:r>
        <w:t xml:space="preserve">. </w:t>
      </w:r>
      <w:r w:rsidR="00776CEA" w:rsidRPr="00034910">
        <w:t>Selon l</w:t>
      </w:r>
      <w:r>
        <w:t>’</w:t>
      </w:r>
      <w:r w:rsidR="00776CEA" w:rsidRPr="00034910">
        <w:t>autorisation qu</w:t>
      </w:r>
      <w:r>
        <w:t>’</w:t>
      </w:r>
      <w:r w:rsidR="00776CEA" w:rsidRPr="00034910">
        <w:t>ils avaient reçue</w:t>
      </w:r>
      <w:r>
        <w:t xml:space="preserve">, </w:t>
      </w:r>
      <w:r w:rsidR="00776CEA" w:rsidRPr="00034910">
        <w:t>ils sont allés à tour de rôle se rafraîchir à la cu</w:t>
      </w:r>
      <w:r w:rsidR="00776CEA" w:rsidRPr="00034910">
        <w:t>i</w:t>
      </w:r>
      <w:r w:rsidR="00776CEA" w:rsidRPr="00034910">
        <w:t>sine</w:t>
      </w:r>
      <w:r>
        <w:t xml:space="preserve">. </w:t>
      </w:r>
      <w:r w:rsidR="00776CEA" w:rsidRPr="00034910">
        <w:t>Mais toujours</w:t>
      </w:r>
      <w:r>
        <w:t xml:space="preserve">, </w:t>
      </w:r>
      <w:r w:rsidR="00776CEA" w:rsidRPr="00034910">
        <w:t>l</w:t>
      </w:r>
      <w:r>
        <w:t>’</w:t>
      </w:r>
      <w:r w:rsidR="00776CEA" w:rsidRPr="00034910">
        <w:t>un d</w:t>
      </w:r>
      <w:r>
        <w:t>’</w:t>
      </w:r>
      <w:r w:rsidR="00776CEA" w:rsidRPr="00034910">
        <w:t xml:space="preserve">eux est </w:t>
      </w:r>
      <w:r w:rsidR="00776CEA" w:rsidRPr="00034910">
        <w:lastRenderedPageBreak/>
        <w:t>demeuré à la garde des effets confiés à leurs soins</w:t>
      </w:r>
      <w:r>
        <w:t xml:space="preserve">. </w:t>
      </w:r>
      <w:r w:rsidR="00776CEA" w:rsidRPr="00034910">
        <w:t>Et ils n</w:t>
      </w:r>
      <w:r>
        <w:t>’</w:t>
      </w:r>
      <w:r w:rsidR="00776CEA" w:rsidRPr="00034910">
        <w:t>ont rien vu</w:t>
      </w:r>
      <w:r>
        <w:t xml:space="preserve">, </w:t>
      </w:r>
      <w:r w:rsidR="00776CEA" w:rsidRPr="00034910">
        <w:t>rien remarqué d</w:t>
      </w:r>
      <w:r>
        <w:t>’</w:t>
      </w:r>
      <w:r w:rsidR="00776CEA" w:rsidRPr="00034910">
        <w:t>anormal</w:t>
      </w:r>
      <w:r>
        <w:t>.</w:t>
      </w:r>
    </w:p>
    <w:p w14:paraId="78C4A802" w14:textId="77777777" w:rsidR="00E57EC9" w:rsidRDefault="00776CEA" w:rsidP="00E57EC9">
      <w:r w:rsidRPr="00034910">
        <w:t xml:space="preserve">Un éclair fugitif passa dans les yeux de Dick </w:t>
      </w:r>
      <w:proofErr w:type="spellStart"/>
      <w:r w:rsidRPr="00034910">
        <w:t>Fann</w:t>
      </w:r>
      <w:proofErr w:type="spellEnd"/>
      <w:r w:rsidR="00E57EC9">
        <w:t xml:space="preserve">, </w:t>
      </w:r>
      <w:r w:rsidRPr="00034910">
        <w:t>mais il s</w:t>
      </w:r>
      <w:r w:rsidR="00E57EC9">
        <w:t>’</w:t>
      </w:r>
      <w:r w:rsidRPr="00034910">
        <w:t>éteignit aussitôt</w:t>
      </w:r>
      <w:r w:rsidR="00E57EC9">
        <w:t xml:space="preserve">, </w:t>
      </w:r>
      <w:r w:rsidRPr="00034910">
        <w:t>et ce fut d</w:t>
      </w:r>
      <w:r w:rsidR="00E57EC9">
        <w:t>’</w:t>
      </w:r>
      <w:r w:rsidRPr="00034910">
        <w:t>un ton presque indifférent que le détective demanda</w:t>
      </w:r>
      <w:r w:rsidR="00E57EC9">
        <w:t> :</w:t>
      </w:r>
    </w:p>
    <w:p w14:paraId="40D73624" w14:textId="77777777" w:rsidR="00E57EC9" w:rsidRDefault="00E57EC9" w:rsidP="00E57EC9">
      <w:r>
        <w:t>— </w:t>
      </w:r>
      <w:r w:rsidR="00776CEA" w:rsidRPr="00034910">
        <w:t>Vous êtes sûr de ces agents</w:t>
      </w:r>
      <w:r>
        <w:t> ?</w:t>
      </w:r>
    </w:p>
    <w:p w14:paraId="3904B5C3" w14:textId="77777777" w:rsidR="00E57EC9" w:rsidRDefault="00E57EC9" w:rsidP="00E57EC9">
      <w:r>
        <w:t>— </w:t>
      </w:r>
      <w:r w:rsidR="00776CEA" w:rsidRPr="00034910">
        <w:t>Si je suis sûr</w:t>
      </w:r>
      <w:r>
        <w:t xml:space="preserve">… ? – </w:t>
      </w:r>
      <w:r w:rsidR="00776CEA" w:rsidRPr="00034910">
        <w:t xml:space="preserve">et </w:t>
      </w:r>
      <w:proofErr w:type="spellStart"/>
      <w:r w:rsidR="00776CEA" w:rsidRPr="00034910">
        <w:t>Greggson</w:t>
      </w:r>
      <w:proofErr w:type="spellEnd"/>
      <w:r w:rsidR="00776CEA" w:rsidRPr="00034910">
        <w:t xml:space="preserve"> pouffa de rire</w:t>
      </w:r>
      <w:r>
        <w:t xml:space="preserve">. – </w:t>
      </w:r>
      <w:r w:rsidR="00776CEA" w:rsidRPr="00034910">
        <w:t>Si je suis sûr</w:t>
      </w:r>
      <w:r>
        <w:t xml:space="preserve"> ? </w:t>
      </w:r>
      <w:r w:rsidR="00776CEA" w:rsidRPr="00034910">
        <w:t>mais ce sont deux gaillards de la brigade 17</w:t>
      </w:r>
      <w:r>
        <w:t xml:space="preserve">… </w:t>
      </w:r>
      <w:r w:rsidR="00776CEA" w:rsidRPr="00034910">
        <w:t>notre brigade des médaillés pour leur conscience dans le service</w:t>
      </w:r>
      <w:r>
        <w:t xml:space="preserve">. </w:t>
      </w:r>
      <w:r w:rsidR="00776CEA" w:rsidRPr="00034910">
        <w:t>Je me sou</w:t>
      </w:r>
      <w:r w:rsidR="00776CEA" w:rsidRPr="00034910">
        <w:t>p</w:t>
      </w:r>
      <w:r w:rsidR="00776CEA" w:rsidRPr="00034910">
        <w:t>çonnerais moi-même avant de suspecter Austin et Hermann</w:t>
      </w:r>
      <w:r>
        <w:t>…</w:t>
      </w:r>
    </w:p>
    <w:p w14:paraId="0262E0E5" w14:textId="77777777" w:rsidR="00E57EC9" w:rsidRDefault="00E57EC9" w:rsidP="00E57EC9">
      <w:r>
        <w:t>— </w:t>
      </w:r>
      <w:r w:rsidR="00776CEA" w:rsidRPr="00034910">
        <w:t>Ce sont là les noms de vos agents</w:t>
      </w:r>
      <w:r>
        <w:t> ?</w:t>
      </w:r>
    </w:p>
    <w:p w14:paraId="7402EF3C" w14:textId="77777777" w:rsidR="00E57EC9" w:rsidRDefault="00E57EC9" w:rsidP="00E57EC9">
      <w:r>
        <w:t>— </w:t>
      </w:r>
      <w:r w:rsidR="00776CEA" w:rsidRPr="00034910">
        <w:t>Oui</w:t>
      </w:r>
      <w:r>
        <w:t>.</w:t>
      </w:r>
    </w:p>
    <w:p w14:paraId="44376483" w14:textId="77777777" w:rsidR="00E57EC9" w:rsidRDefault="00776CEA" w:rsidP="00E57EC9">
      <w:r w:rsidRPr="00034910">
        <w:t>Tranquillement Dick prit un crayon sur le bureau et nota les noms indiqués</w:t>
      </w:r>
      <w:r w:rsidR="00E57EC9">
        <w:t>.</w:t>
      </w:r>
    </w:p>
    <w:p w14:paraId="55D43F48" w14:textId="77777777" w:rsidR="00E57EC9" w:rsidRDefault="00E57EC9" w:rsidP="00E57EC9">
      <w:r>
        <w:t>— </w:t>
      </w:r>
      <w:r w:rsidR="00776CEA" w:rsidRPr="00034910">
        <w:t>Que faites-vous</w:t>
      </w:r>
      <w:r>
        <w:t xml:space="preserve"> ? </w:t>
      </w:r>
      <w:r w:rsidR="00776CEA" w:rsidRPr="00034910">
        <w:t>interrogea curieusement l</w:t>
      </w:r>
      <w:r>
        <w:t>’</w:t>
      </w:r>
      <w:r w:rsidR="00776CEA" w:rsidRPr="00034910">
        <w:t>Américain</w:t>
      </w:r>
      <w:r>
        <w:t>.</w:t>
      </w:r>
    </w:p>
    <w:p w14:paraId="0EB5F8B2" w14:textId="77777777" w:rsidR="00E57EC9" w:rsidRDefault="00E57EC9" w:rsidP="00E57EC9">
      <w:r>
        <w:t>— </w:t>
      </w:r>
      <w:r w:rsidR="00776CEA" w:rsidRPr="00034910">
        <w:t>Vous le voyez</w:t>
      </w:r>
      <w:r>
        <w:t xml:space="preserve">, </w:t>
      </w:r>
      <w:r w:rsidR="00776CEA" w:rsidRPr="00034910">
        <w:t>j</w:t>
      </w:r>
      <w:r>
        <w:t>’</w:t>
      </w:r>
      <w:r w:rsidR="00776CEA" w:rsidRPr="00034910">
        <w:t>écris</w:t>
      </w:r>
      <w:r>
        <w:t xml:space="preserve">… ; </w:t>
      </w:r>
      <w:r w:rsidR="00776CEA" w:rsidRPr="00034910">
        <w:t>pourriez-vous également me donner l</w:t>
      </w:r>
      <w:r>
        <w:t>’</w:t>
      </w:r>
      <w:r w:rsidR="00776CEA" w:rsidRPr="00034910">
        <w:t>adresse privée de ces hommes</w:t>
      </w:r>
      <w:r>
        <w:t> ?</w:t>
      </w:r>
    </w:p>
    <w:p w14:paraId="3FD3D504" w14:textId="77777777" w:rsidR="00E57EC9" w:rsidRDefault="00E57EC9" w:rsidP="00E57EC9">
      <w:r>
        <w:t>— </w:t>
      </w:r>
      <w:r w:rsidR="00776CEA" w:rsidRPr="00034910">
        <w:t>Dans quel but</w:t>
      </w:r>
      <w:r>
        <w:t xml:space="preserve"> ? </w:t>
      </w:r>
      <w:r w:rsidR="00776CEA" w:rsidRPr="00034910">
        <w:t>Je ne comprends pas l</w:t>
      </w:r>
      <w:r>
        <w:t>’</w:t>
      </w:r>
      <w:r w:rsidR="00776CEA" w:rsidRPr="00034910">
        <w:t>utilité</w:t>
      </w:r>
      <w:r>
        <w:t>…</w:t>
      </w:r>
    </w:p>
    <w:p w14:paraId="5866EC86" w14:textId="77777777" w:rsidR="00E57EC9" w:rsidRDefault="00E57EC9" w:rsidP="00E57EC9">
      <w:r>
        <w:t>— </w:t>
      </w:r>
      <w:r w:rsidR="00776CEA" w:rsidRPr="00034910">
        <w:t>Je veux être en mesure de les joindre à toute heure</w:t>
      </w:r>
      <w:r>
        <w:t xml:space="preserve">. </w:t>
      </w:r>
      <w:r w:rsidR="00776CEA" w:rsidRPr="00034910">
        <w:t>Ils ne se souviennent pas à présent</w:t>
      </w:r>
      <w:r>
        <w:t xml:space="preserve">, </w:t>
      </w:r>
      <w:r w:rsidR="00776CEA" w:rsidRPr="00034910">
        <w:t>et cependant</w:t>
      </w:r>
      <w:r>
        <w:t xml:space="preserve">, </w:t>
      </w:r>
      <w:r w:rsidR="00776CEA" w:rsidRPr="00034910">
        <w:t>ils ont certainement vu le découpeur des vêtements</w:t>
      </w:r>
      <w:r>
        <w:t xml:space="preserve">. </w:t>
      </w:r>
      <w:r w:rsidR="00776CEA" w:rsidRPr="00034910">
        <w:t>Si on les mettait en sa présence</w:t>
      </w:r>
      <w:r>
        <w:t xml:space="preserve">, </w:t>
      </w:r>
      <w:r w:rsidR="00776CEA" w:rsidRPr="00034910">
        <w:t>ils le reconnaîtraient</w:t>
      </w:r>
      <w:r>
        <w:t xml:space="preserve">. </w:t>
      </w:r>
      <w:r w:rsidR="00776CEA" w:rsidRPr="00034910">
        <w:t>Si je découvre la piste</w:t>
      </w:r>
      <w:r>
        <w:t xml:space="preserve">, </w:t>
      </w:r>
      <w:r w:rsidR="00776CEA" w:rsidRPr="00034910">
        <w:t>je souhaite être en mesure de recourir à leur contrôle sans aucun retard</w:t>
      </w:r>
      <w:r>
        <w:t>.</w:t>
      </w:r>
    </w:p>
    <w:p w14:paraId="53F1F0EB" w14:textId="77777777" w:rsidR="00E57EC9" w:rsidRDefault="00E57EC9" w:rsidP="00E57EC9">
      <w:r>
        <w:lastRenderedPageBreak/>
        <w:t>— </w:t>
      </w:r>
      <w:r w:rsidR="00776CEA" w:rsidRPr="00034910">
        <w:t>Juste</w:t>
      </w:r>
      <w:r>
        <w:t xml:space="preserve"> ! </w:t>
      </w:r>
      <w:r w:rsidR="00776CEA" w:rsidRPr="00034910">
        <w:t>Juste</w:t>
      </w:r>
      <w:r>
        <w:t xml:space="preserve"> ! </w:t>
      </w:r>
      <w:r w:rsidR="00776CEA" w:rsidRPr="00034910">
        <w:t>Eh bien</w:t>
      </w:r>
      <w:r>
        <w:t xml:space="preserve">, </w:t>
      </w:r>
      <w:r w:rsidR="00776CEA" w:rsidRPr="00034910">
        <w:t>tous deux habitent à côté de John Jay</w:t>
      </w:r>
      <w:r>
        <w:t xml:space="preserve">, </w:t>
      </w:r>
      <w:r w:rsidR="00776CEA" w:rsidRPr="00034910">
        <w:t>au bord de l</w:t>
      </w:r>
      <w:r>
        <w:t>’</w:t>
      </w:r>
      <w:r w:rsidR="00776CEA" w:rsidRPr="00034910">
        <w:t>East-River</w:t>
      </w:r>
      <w:r>
        <w:t xml:space="preserve">. </w:t>
      </w:r>
      <w:r w:rsidR="00776CEA" w:rsidRPr="00034910">
        <w:t>Est-ce tout ce que vous désirez</w:t>
      </w:r>
      <w:r>
        <w:t> ?</w:t>
      </w:r>
    </w:p>
    <w:p w14:paraId="342292B5" w14:textId="77777777" w:rsidR="00E57EC9" w:rsidRDefault="00E57EC9" w:rsidP="00E57EC9">
      <w:r>
        <w:t>— </w:t>
      </w:r>
      <w:r w:rsidR="00776CEA" w:rsidRPr="00034910">
        <w:t>Veuillez encore me les présenter</w:t>
      </w:r>
      <w:r>
        <w:t xml:space="preserve">. </w:t>
      </w:r>
      <w:r w:rsidR="00776CEA" w:rsidRPr="00034910">
        <w:t>Il est bon qu</w:t>
      </w:r>
      <w:r>
        <w:t>’</w:t>
      </w:r>
      <w:r w:rsidR="00776CEA" w:rsidRPr="00034910">
        <w:t>ils me connaissent</w:t>
      </w:r>
      <w:r>
        <w:t>.</w:t>
      </w:r>
    </w:p>
    <w:p w14:paraId="46889E30" w14:textId="77777777" w:rsidR="00E57EC9" w:rsidRDefault="00776CEA" w:rsidP="00E57EC9">
      <w:proofErr w:type="spellStart"/>
      <w:r w:rsidRPr="00034910">
        <w:t>Greggson</w:t>
      </w:r>
      <w:proofErr w:type="spellEnd"/>
      <w:r w:rsidRPr="00034910">
        <w:t xml:space="preserve"> approuva du geste et actionna une sonnerie éle</w:t>
      </w:r>
      <w:r w:rsidRPr="00034910">
        <w:t>c</w:t>
      </w:r>
      <w:r w:rsidRPr="00034910">
        <w:t>trique</w:t>
      </w:r>
      <w:r w:rsidR="00E57EC9">
        <w:t>.</w:t>
      </w:r>
    </w:p>
    <w:p w14:paraId="0D7AE4FB" w14:textId="77777777" w:rsidR="00E57EC9" w:rsidRDefault="00776CEA" w:rsidP="00E57EC9">
      <w:r w:rsidRPr="00034910">
        <w:t>Un instant après</w:t>
      </w:r>
      <w:r w:rsidR="00E57EC9">
        <w:t xml:space="preserve">, </w:t>
      </w:r>
      <w:r w:rsidRPr="00034910">
        <w:t>les agents Austin et Hermann se tro</w:t>
      </w:r>
      <w:r w:rsidRPr="00034910">
        <w:t>u</w:t>
      </w:r>
      <w:r w:rsidRPr="00034910">
        <w:t>vaient</w:t>
      </w:r>
      <w:r w:rsidR="00E57EC9">
        <w:t xml:space="preserve">, </w:t>
      </w:r>
      <w:r w:rsidRPr="00034910">
        <w:t>côte à côte</w:t>
      </w:r>
      <w:r w:rsidR="00E57EC9">
        <w:t xml:space="preserve">, </w:t>
      </w:r>
      <w:r w:rsidRPr="00034910">
        <w:t>en face des causeurs</w:t>
      </w:r>
      <w:r w:rsidR="00E57EC9">
        <w:t>.</w:t>
      </w:r>
    </w:p>
    <w:p w14:paraId="62F86F38" w14:textId="77777777" w:rsidR="00E57EC9" w:rsidRDefault="00776CEA" w:rsidP="00E57EC9">
      <w:r w:rsidRPr="00034910">
        <w:t>Les talons réunis</w:t>
      </w:r>
      <w:r w:rsidR="00E57EC9">
        <w:t xml:space="preserve">, </w:t>
      </w:r>
      <w:r w:rsidRPr="00034910">
        <w:t>les bras tombant naturellement</w:t>
      </w:r>
      <w:r w:rsidR="00E57EC9">
        <w:t xml:space="preserve">, </w:t>
      </w:r>
      <w:r w:rsidRPr="00034910">
        <w:t>le petit doigt sur la couture du pantalon</w:t>
      </w:r>
      <w:r w:rsidR="00E57EC9">
        <w:t xml:space="preserve">, </w:t>
      </w:r>
      <w:r w:rsidRPr="00034910">
        <w:t>ils se tenaient immobiles</w:t>
      </w:r>
      <w:r w:rsidR="00E57EC9">
        <w:t xml:space="preserve">, </w:t>
      </w:r>
      <w:r w:rsidRPr="00034910">
        <w:t>dans l</w:t>
      </w:r>
      <w:r w:rsidR="00E57EC9">
        <w:t>’</w:t>
      </w:r>
      <w:r w:rsidRPr="00034910">
        <w:t>attitude correcte prévue par les règlements de police en pr</w:t>
      </w:r>
      <w:r w:rsidRPr="00034910">
        <w:t>é</w:t>
      </w:r>
      <w:r w:rsidRPr="00034910">
        <w:t>sence de supérieurs</w:t>
      </w:r>
      <w:r w:rsidR="00E57EC9">
        <w:t>.</w:t>
      </w:r>
    </w:p>
    <w:p w14:paraId="0BB08AD7" w14:textId="77777777" w:rsidR="00E57EC9" w:rsidRDefault="00776CEA" w:rsidP="00E57EC9">
      <w:r w:rsidRPr="00034910">
        <w:t>C</w:t>
      </w:r>
      <w:r w:rsidR="00E57EC9">
        <w:t>’</w:t>
      </w:r>
      <w:r w:rsidRPr="00034910">
        <w:t>étaient deux robustes gaillards</w:t>
      </w:r>
      <w:r w:rsidR="00E57EC9">
        <w:t xml:space="preserve"> : </w:t>
      </w:r>
      <w:r w:rsidRPr="00034910">
        <w:t>Austin brun</w:t>
      </w:r>
      <w:r w:rsidR="00E57EC9">
        <w:t xml:space="preserve">, </w:t>
      </w:r>
      <w:r w:rsidRPr="00034910">
        <w:t>basané</w:t>
      </w:r>
      <w:r w:rsidR="00E57EC9">
        <w:t xml:space="preserve">, </w:t>
      </w:r>
      <w:r w:rsidRPr="00034910">
        <w:t>la figure soigneusement rasée</w:t>
      </w:r>
      <w:r w:rsidR="00E57EC9">
        <w:t xml:space="preserve"> ; </w:t>
      </w:r>
      <w:r w:rsidRPr="00034910">
        <w:t>Hermann blond</w:t>
      </w:r>
      <w:r w:rsidR="00E57EC9">
        <w:t xml:space="preserve">, </w:t>
      </w:r>
      <w:r w:rsidRPr="00034910">
        <w:t>le teint rose</w:t>
      </w:r>
      <w:r w:rsidR="00E57EC9">
        <w:t xml:space="preserve">, </w:t>
      </w:r>
      <w:r w:rsidRPr="00034910">
        <w:t>le maxillaire inférieur orné d</w:t>
      </w:r>
      <w:r w:rsidR="00E57EC9">
        <w:t>’</w:t>
      </w:r>
      <w:r w:rsidRPr="00034910">
        <w:t>un collier de barbe dorée</w:t>
      </w:r>
      <w:r w:rsidR="00E57EC9">
        <w:t>.</w:t>
      </w:r>
    </w:p>
    <w:p w14:paraId="20A689DA" w14:textId="77777777" w:rsidR="00E57EC9" w:rsidRDefault="00E57EC9" w:rsidP="00E57EC9">
      <w:r>
        <w:t>— </w:t>
      </w:r>
      <w:r w:rsidR="00776CEA" w:rsidRPr="00034910">
        <w:t xml:space="preserve">Voici Master Dick </w:t>
      </w:r>
      <w:proofErr w:type="spellStart"/>
      <w:r w:rsidR="00776CEA" w:rsidRPr="00034910">
        <w:t>Fann</w:t>
      </w:r>
      <w:proofErr w:type="spellEnd"/>
      <w:r>
        <w:t xml:space="preserve">, </w:t>
      </w:r>
      <w:r w:rsidR="00776CEA" w:rsidRPr="00034910">
        <w:t>l</w:t>
      </w:r>
      <w:r>
        <w:t>’</w:t>
      </w:r>
      <w:r w:rsidR="00776CEA" w:rsidRPr="00034910">
        <w:t>illustre policier anglais</w:t>
      </w:r>
      <w:r>
        <w:t xml:space="preserve">, </w:t>
      </w:r>
      <w:r w:rsidR="00776CEA" w:rsidRPr="00034910">
        <w:t>qui veut bien nous prêter son concours dans cette affaire des ma</w:t>
      </w:r>
      <w:r w:rsidR="00776CEA" w:rsidRPr="00034910">
        <w:t>n</w:t>
      </w:r>
      <w:r w:rsidR="00776CEA" w:rsidRPr="00034910">
        <w:t>teaux</w:t>
      </w:r>
      <w:r>
        <w:t xml:space="preserve">, </w:t>
      </w:r>
      <w:r w:rsidR="00776CEA" w:rsidRPr="00034910">
        <w:t xml:space="preserve">prononça </w:t>
      </w:r>
      <w:proofErr w:type="spellStart"/>
      <w:r w:rsidR="00776CEA" w:rsidRPr="00034910">
        <w:t>Greggson</w:t>
      </w:r>
      <w:proofErr w:type="spellEnd"/>
      <w:r w:rsidR="00776CEA" w:rsidRPr="00034910">
        <w:t xml:space="preserve"> d</w:t>
      </w:r>
      <w:r>
        <w:t>’</w:t>
      </w:r>
      <w:r w:rsidR="00776CEA" w:rsidRPr="00034910">
        <w:t>un ton cérémonieux</w:t>
      </w:r>
      <w:r>
        <w:t xml:space="preserve">. </w:t>
      </w:r>
      <w:r w:rsidR="00776CEA" w:rsidRPr="00034910">
        <w:t>Il se peut qu</w:t>
      </w:r>
      <w:r>
        <w:t>’</w:t>
      </w:r>
      <w:r w:rsidR="00776CEA" w:rsidRPr="00034910">
        <w:t>il ait à faire appel à vos souvenirs</w:t>
      </w:r>
      <w:r>
        <w:t xml:space="preserve">. </w:t>
      </w:r>
      <w:r w:rsidR="00776CEA" w:rsidRPr="00034910">
        <w:t>Vous serez à son entière disp</w:t>
      </w:r>
      <w:r w:rsidR="00776CEA" w:rsidRPr="00034910">
        <w:t>o</w:t>
      </w:r>
      <w:r w:rsidR="00776CEA" w:rsidRPr="00034910">
        <w:t>sition</w:t>
      </w:r>
      <w:r>
        <w:t>.</w:t>
      </w:r>
    </w:p>
    <w:p w14:paraId="06DAA85D" w14:textId="77777777" w:rsidR="00E57EC9" w:rsidRDefault="00E57EC9" w:rsidP="00E57EC9">
      <w:r>
        <w:t>— </w:t>
      </w:r>
      <w:r w:rsidR="00776CEA" w:rsidRPr="00034910">
        <w:t>All right</w:t>
      </w:r>
      <w:r>
        <w:t xml:space="preserve"> ! </w:t>
      </w:r>
      <w:r w:rsidR="00776CEA" w:rsidRPr="00034910">
        <w:t>répondirent les deux hommes avec un ense</w:t>
      </w:r>
      <w:r w:rsidR="00776CEA" w:rsidRPr="00034910">
        <w:t>m</w:t>
      </w:r>
      <w:r w:rsidR="00776CEA" w:rsidRPr="00034910">
        <w:t>ble parfait</w:t>
      </w:r>
      <w:r>
        <w:t>.</w:t>
      </w:r>
    </w:p>
    <w:p w14:paraId="0E4D4ACB" w14:textId="77777777" w:rsidR="00E57EC9" w:rsidRDefault="00E57EC9" w:rsidP="00E57EC9">
      <w:r>
        <w:t>— </w:t>
      </w:r>
      <w:r w:rsidR="00776CEA" w:rsidRPr="00034910">
        <w:t>Bien</w:t>
      </w:r>
      <w:r>
        <w:t xml:space="preserve">, </w:t>
      </w:r>
      <w:r w:rsidR="00776CEA" w:rsidRPr="00034910">
        <w:t>rompez</w:t>
      </w:r>
      <w:r>
        <w:t>…</w:t>
      </w:r>
    </w:p>
    <w:p w14:paraId="6134B32B" w14:textId="77777777" w:rsidR="00E57EC9" w:rsidRDefault="00776CEA" w:rsidP="00E57EC9">
      <w:r w:rsidRPr="00034910">
        <w:t>Déjà les agents esquissaient un demi-tour pour gagner la porte</w:t>
      </w:r>
      <w:r w:rsidR="00E57EC9">
        <w:t xml:space="preserve">. </w:t>
      </w:r>
      <w:r w:rsidRPr="00034910">
        <w:t>Dick les arrêta</w:t>
      </w:r>
      <w:r w:rsidR="00E57EC9">
        <w:t>.</w:t>
      </w:r>
    </w:p>
    <w:p w14:paraId="4CAEC622" w14:textId="77777777" w:rsidR="00FE6CC9" w:rsidRDefault="00FE6CC9" w:rsidP="00FE6CC9">
      <w:pPr>
        <w:pStyle w:val="Centrsolidaire"/>
      </w:pPr>
      <w:r w:rsidRPr="00E57EC9">
        <w:rPr>
          <w:noProof/>
        </w:rPr>
        <w:lastRenderedPageBreak/>
        <w:drawing>
          <wp:inline distT="0" distB="0" distL="0" distR="0" wp14:anchorId="12768345" wp14:editId="633B52A6">
            <wp:extent cx="2719070" cy="4460875"/>
            <wp:effectExtent l="0" t="0" r="0" b="0"/>
            <wp:docPr id="23" name="Image 80" descr="Une image contenant croquis, dessin, Dessin au trait, ar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80" descr="Une image contenant croquis, dessin, Dessin au trait, art&#10;&#10;Le contenu généré par l’IA peut êtr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19070" cy="4460875"/>
                    </a:xfrm>
                    <a:prstGeom prst="rect">
                      <a:avLst/>
                    </a:prstGeom>
                    <a:noFill/>
                    <a:ln>
                      <a:noFill/>
                    </a:ln>
                  </pic:spPr>
                </pic:pic>
              </a:graphicData>
            </a:graphic>
          </wp:inline>
        </w:drawing>
      </w:r>
    </w:p>
    <w:p w14:paraId="67F3E3C9" w14:textId="77777777" w:rsidR="00FE6CC9" w:rsidRDefault="00FE6CC9" w:rsidP="00FE6CC9">
      <w:pPr>
        <w:pStyle w:val="Centr14pt"/>
      </w:pPr>
      <w:r w:rsidRPr="00E57EC9">
        <w:t>Ils se tenaient immobiles</w:t>
      </w:r>
      <w:r>
        <w:t>.</w:t>
      </w:r>
    </w:p>
    <w:p w14:paraId="1A92D373" w14:textId="77777777" w:rsidR="00E57EC9" w:rsidRDefault="00E57EC9" w:rsidP="00E57EC9">
      <w:r>
        <w:t>— </w:t>
      </w:r>
      <w:r w:rsidR="00776CEA" w:rsidRPr="00034910">
        <w:t>Un mot</w:t>
      </w:r>
      <w:r>
        <w:t xml:space="preserve">, </w:t>
      </w:r>
      <w:r w:rsidR="00776CEA" w:rsidRPr="00034910">
        <w:t>je vous prie</w:t>
      </w:r>
      <w:r>
        <w:t xml:space="preserve">. </w:t>
      </w:r>
      <w:r w:rsidR="00776CEA" w:rsidRPr="00034910">
        <w:t>Vous êtes de service actuellement</w:t>
      </w:r>
      <w:r>
        <w:t> ?</w:t>
      </w:r>
    </w:p>
    <w:p w14:paraId="17CC7E49" w14:textId="77777777" w:rsidR="00E57EC9" w:rsidRDefault="00E57EC9" w:rsidP="00E57EC9">
      <w:r>
        <w:t>— </w:t>
      </w:r>
      <w:r w:rsidR="00776CEA" w:rsidRPr="00034910">
        <w:t>Parfaitement</w:t>
      </w:r>
      <w:r>
        <w:t>.</w:t>
      </w:r>
    </w:p>
    <w:p w14:paraId="22984A65" w14:textId="77777777" w:rsidR="00E57EC9" w:rsidRDefault="00E57EC9" w:rsidP="00E57EC9">
      <w:r>
        <w:t>— </w:t>
      </w:r>
      <w:r w:rsidR="00675232" w:rsidRPr="00034910">
        <w:t>Jusqu</w:t>
      </w:r>
      <w:r>
        <w:t>’</w:t>
      </w:r>
      <w:r w:rsidR="00675232" w:rsidRPr="00034910">
        <w:t>à quelle heure</w:t>
      </w:r>
      <w:r>
        <w:t> ?</w:t>
      </w:r>
    </w:p>
    <w:p w14:paraId="64111C53" w14:textId="77777777" w:rsidR="00E57EC9" w:rsidRDefault="00E57EC9" w:rsidP="00E57EC9">
      <w:r>
        <w:t>— </w:t>
      </w:r>
      <w:r w:rsidR="00675232" w:rsidRPr="00034910">
        <w:t>Jusqu</w:t>
      </w:r>
      <w:r>
        <w:t>’</w:t>
      </w:r>
      <w:r w:rsidR="00675232" w:rsidRPr="00034910">
        <w:t>à minuit</w:t>
      </w:r>
      <w:r>
        <w:t>.</w:t>
      </w:r>
    </w:p>
    <w:p w14:paraId="5032EAD1" w14:textId="77777777" w:rsidR="00E57EC9" w:rsidRDefault="00E57EC9" w:rsidP="00E57EC9">
      <w:r>
        <w:t>— </w:t>
      </w:r>
      <w:r w:rsidR="00675232" w:rsidRPr="00034910">
        <w:t>Je vous remercie</w:t>
      </w:r>
      <w:r>
        <w:t>.</w:t>
      </w:r>
    </w:p>
    <w:p w14:paraId="2F6FF190" w14:textId="77777777" w:rsidR="00E57EC9" w:rsidRDefault="00675232" w:rsidP="00E57EC9">
      <w:r w:rsidRPr="00034910">
        <w:t xml:space="preserve">Et les </w:t>
      </w:r>
      <w:proofErr w:type="spellStart"/>
      <w:r w:rsidRPr="00034910">
        <w:t>roundsmen</w:t>
      </w:r>
      <w:proofErr w:type="spellEnd"/>
      <w:r w:rsidR="00E57EC9">
        <w:t xml:space="preserve"> (</w:t>
      </w:r>
      <w:r w:rsidRPr="00034910">
        <w:t>policiers</w:t>
      </w:r>
      <w:r w:rsidR="00E57EC9">
        <w:t xml:space="preserve">) </w:t>
      </w:r>
      <w:r w:rsidRPr="00034910">
        <w:t>s</w:t>
      </w:r>
      <w:r w:rsidR="00E57EC9">
        <w:t>’</w:t>
      </w:r>
      <w:r w:rsidRPr="00034910">
        <w:t>étant retirés</w:t>
      </w:r>
      <w:r w:rsidR="00E57EC9">
        <w:t xml:space="preserve">, </w:t>
      </w:r>
      <w:proofErr w:type="spellStart"/>
      <w:r w:rsidRPr="00034910">
        <w:t>Greggson</w:t>
      </w:r>
      <w:proofErr w:type="spellEnd"/>
      <w:r w:rsidRPr="00034910">
        <w:t xml:space="preserve"> s</w:t>
      </w:r>
      <w:r w:rsidR="00E57EC9">
        <w:t>’</w:t>
      </w:r>
      <w:r w:rsidRPr="00034910">
        <w:t>exclama</w:t>
      </w:r>
      <w:r w:rsidR="00E57EC9">
        <w:t> :</w:t>
      </w:r>
    </w:p>
    <w:p w14:paraId="4489268C" w14:textId="77777777" w:rsidR="00E57EC9" w:rsidRDefault="00E57EC9" w:rsidP="00E57EC9">
      <w:r>
        <w:t>— </w:t>
      </w:r>
      <w:r w:rsidR="00675232" w:rsidRPr="00034910">
        <w:t>Vous pensez donc</w:t>
      </w:r>
      <w:r>
        <w:t xml:space="preserve">, </w:t>
      </w:r>
      <w:r w:rsidR="00675232" w:rsidRPr="00034910">
        <w:t xml:space="preserve">Master </w:t>
      </w:r>
      <w:proofErr w:type="spellStart"/>
      <w:r w:rsidR="00675232" w:rsidRPr="00034910">
        <w:t>Fann</w:t>
      </w:r>
      <w:proofErr w:type="spellEnd"/>
      <w:r>
        <w:t xml:space="preserve">, </w:t>
      </w:r>
      <w:r w:rsidR="00675232" w:rsidRPr="00034910">
        <w:t>avoir besoin d</w:t>
      </w:r>
      <w:r>
        <w:t>’</w:t>
      </w:r>
      <w:r w:rsidR="00675232" w:rsidRPr="00034910">
        <w:t>eux ce soir même</w:t>
      </w:r>
      <w:r>
        <w:t>.</w:t>
      </w:r>
    </w:p>
    <w:p w14:paraId="5B096807" w14:textId="77777777" w:rsidR="00E57EC9" w:rsidRDefault="00776CEA" w:rsidP="00E57EC9">
      <w:r w:rsidRPr="00034910">
        <w:t>L</w:t>
      </w:r>
      <w:r w:rsidR="00E57EC9">
        <w:t>’</w:t>
      </w:r>
      <w:r w:rsidRPr="00034910">
        <w:t>interpellé eut un sourire</w:t>
      </w:r>
      <w:r w:rsidR="00E57EC9">
        <w:t>.</w:t>
      </w:r>
    </w:p>
    <w:p w14:paraId="038236C3" w14:textId="77777777" w:rsidR="00E57EC9" w:rsidRDefault="00E57EC9" w:rsidP="00E57EC9">
      <w:r>
        <w:lastRenderedPageBreak/>
        <w:t>— </w:t>
      </w:r>
      <w:r w:rsidR="00776CEA" w:rsidRPr="00034910">
        <w:t>On ne sait jamais</w:t>
      </w:r>
      <w:r>
        <w:t xml:space="preserve">, </w:t>
      </w:r>
      <w:proofErr w:type="spellStart"/>
      <w:r w:rsidR="00776CEA" w:rsidRPr="00034910">
        <w:rPr>
          <w:i/>
          <w:iCs/>
        </w:rPr>
        <w:t>dear</w:t>
      </w:r>
      <w:proofErr w:type="spellEnd"/>
      <w:r w:rsidR="00776CEA" w:rsidRPr="00034910">
        <w:rPr>
          <w:i/>
          <w:iCs/>
        </w:rPr>
        <w:t xml:space="preserve"> </w:t>
      </w:r>
      <w:r w:rsidR="00776CEA" w:rsidRPr="00034910">
        <w:t>confrère</w:t>
      </w:r>
      <w:r>
        <w:t xml:space="preserve">. </w:t>
      </w:r>
      <w:r w:rsidR="00776CEA" w:rsidRPr="00034910">
        <w:t>La sagesse consiste à être prêt</w:t>
      </w:r>
      <w:r>
        <w:t>.</w:t>
      </w:r>
    </w:p>
    <w:p w14:paraId="5CEC7453" w14:textId="77777777" w:rsidR="00E57EC9" w:rsidRDefault="00E57EC9" w:rsidP="00E57EC9">
      <w:r>
        <w:t>— </w:t>
      </w:r>
      <w:r w:rsidR="00776CEA" w:rsidRPr="00034910">
        <w:t>Ah</w:t>
      </w:r>
      <w:r>
        <w:t xml:space="preserve"> ! </w:t>
      </w:r>
      <w:r w:rsidR="00776CEA" w:rsidRPr="00034910">
        <w:t>bon</w:t>
      </w:r>
      <w:r>
        <w:t xml:space="preserve">, </w:t>
      </w:r>
      <w:r w:rsidR="00776CEA" w:rsidRPr="00034910">
        <w:t>bon</w:t>
      </w:r>
      <w:r>
        <w:t xml:space="preserve">… </w:t>
      </w:r>
      <w:r w:rsidR="00776CEA" w:rsidRPr="00034910">
        <w:t>Je me figurais que vous aviez découvert une piste</w:t>
      </w:r>
      <w:r>
        <w:t xml:space="preserve">… </w:t>
      </w:r>
      <w:r w:rsidR="00776CEA" w:rsidRPr="00034910">
        <w:t>et entre nous</w:t>
      </w:r>
      <w:r>
        <w:t xml:space="preserve">, </w:t>
      </w:r>
      <w:r w:rsidR="00776CEA" w:rsidRPr="00034910">
        <w:t>cela m</w:t>
      </w:r>
      <w:r>
        <w:t>’</w:t>
      </w:r>
      <w:r w:rsidR="00776CEA" w:rsidRPr="00034910">
        <w:t>étonnait</w:t>
      </w:r>
      <w:r>
        <w:t>…</w:t>
      </w:r>
    </w:p>
    <w:p w14:paraId="490A695B" w14:textId="77777777" w:rsidR="00E57EC9" w:rsidRDefault="00776CEA" w:rsidP="00E57EC9">
      <w:r w:rsidRPr="00034910">
        <w:t>Le sourire de Dick s</w:t>
      </w:r>
      <w:r w:rsidR="00E57EC9">
        <w:t>’</w:t>
      </w:r>
      <w:r w:rsidRPr="00034910">
        <w:t>accentua</w:t>
      </w:r>
      <w:r w:rsidR="00E57EC9">
        <w:t xml:space="preserve">. </w:t>
      </w:r>
      <w:r w:rsidRPr="00034910">
        <w:t>De toute évidence</w:t>
      </w:r>
      <w:r w:rsidR="00E57EC9">
        <w:t xml:space="preserve">, </w:t>
      </w:r>
      <w:r w:rsidRPr="00034910">
        <w:t>pour qui le connaissait</w:t>
      </w:r>
      <w:r w:rsidR="00E57EC9">
        <w:t xml:space="preserve">, </w:t>
      </w:r>
      <w:r w:rsidRPr="00034910">
        <w:t>la présomption de l</w:t>
      </w:r>
      <w:r w:rsidR="00E57EC9">
        <w:t>’</w:t>
      </w:r>
      <w:r w:rsidRPr="00034910">
        <w:t>Américain l</w:t>
      </w:r>
      <w:r w:rsidR="00E57EC9">
        <w:t>’</w:t>
      </w:r>
      <w:r w:rsidRPr="00034910">
        <w:t>amusait</w:t>
      </w:r>
      <w:r w:rsidR="00E57EC9">
        <w:t xml:space="preserve">. </w:t>
      </w:r>
      <w:r w:rsidRPr="00034910">
        <w:t>Mais rien dans son accent n</w:t>
      </w:r>
      <w:r w:rsidR="00E57EC9">
        <w:t>’</w:t>
      </w:r>
      <w:r w:rsidRPr="00034910">
        <w:t>avertit son interlocuteur de cet état d</w:t>
      </w:r>
      <w:r w:rsidR="00E57EC9">
        <w:t>’</w:t>
      </w:r>
      <w:r w:rsidRPr="00034910">
        <w:t>esprit</w:t>
      </w:r>
      <w:r w:rsidR="00E57EC9">
        <w:t xml:space="preserve">, </w:t>
      </w:r>
      <w:r w:rsidRPr="00034910">
        <w:t>lorsqu</w:t>
      </w:r>
      <w:r w:rsidR="00E57EC9">
        <w:t>’</w:t>
      </w:r>
      <w:r w:rsidRPr="00034910">
        <w:t>il répondit</w:t>
      </w:r>
      <w:r w:rsidR="00E57EC9">
        <w:t> :</w:t>
      </w:r>
    </w:p>
    <w:p w14:paraId="441B2CE1" w14:textId="77777777" w:rsidR="00E57EC9" w:rsidRDefault="00E57EC9" w:rsidP="00E57EC9">
      <w:r>
        <w:t>— </w:t>
      </w:r>
      <w:r w:rsidR="00776CEA" w:rsidRPr="00034910">
        <w:t>Je vais me mettre en campagne ce soir même</w:t>
      </w:r>
      <w:r>
        <w:t xml:space="preserve">. </w:t>
      </w:r>
      <w:r w:rsidR="00776CEA" w:rsidRPr="00034910">
        <w:t>Il est à peine huit heures</w:t>
      </w:r>
      <w:r>
        <w:t xml:space="preserve">… </w:t>
      </w:r>
      <w:r w:rsidR="00776CEA" w:rsidRPr="00034910">
        <w:t>je puis agir</w:t>
      </w:r>
      <w:r>
        <w:t xml:space="preserve">. </w:t>
      </w:r>
      <w:r w:rsidR="00776CEA" w:rsidRPr="00034910">
        <w:t>Croyez que je vous commun</w:t>
      </w:r>
      <w:r w:rsidR="00776CEA" w:rsidRPr="00034910">
        <w:t>i</w:t>
      </w:r>
      <w:r w:rsidR="00776CEA" w:rsidRPr="00034910">
        <w:t>querai toute découverte de nature à vous intéresser</w:t>
      </w:r>
      <w:r>
        <w:t>.</w:t>
      </w:r>
    </w:p>
    <w:p w14:paraId="41037CD6" w14:textId="77777777" w:rsidR="00E57EC9" w:rsidRDefault="00E57EC9" w:rsidP="00E57EC9">
      <w:r>
        <w:t>— </w:t>
      </w:r>
      <w:r w:rsidR="00776CEA" w:rsidRPr="00034910">
        <w:t>Vous ne souperez pas avec moi</w:t>
      </w:r>
      <w:r>
        <w:t> ?</w:t>
      </w:r>
    </w:p>
    <w:p w14:paraId="458DF899" w14:textId="77777777" w:rsidR="00E57EC9" w:rsidRDefault="00E57EC9" w:rsidP="00E57EC9">
      <w:r>
        <w:t>— </w:t>
      </w:r>
      <w:r w:rsidR="00776CEA" w:rsidRPr="00034910">
        <w:t>Non</w:t>
      </w:r>
      <w:r>
        <w:t xml:space="preserve">, </w:t>
      </w:r>
      <w:r w:rsidR="00776CEA" w:rsidRPr="00034910">
        <w:t>excusez-moi</w:t>
      </w:r>
      <w:r>
        <w:t xml:space="preserve">. </w:t>
      </w:r>
      <w:r w:rsidR="00776CEA" w:rsidRPr="00034910">
        <w:t>En face d</w:t>
      </w:r>
      <w:r>
        <w:t>’</w:t>
      </w:r>
      <w:r w:rsidR="00776CEA" w:rsidRPr="00034910">
        <w:t>une enquête</w:t>
      </w:r>
      <w:r>
        <w:t xml:space="preserve">, </w:t>
      </w:r>
      <w:r w:rsidR="00776CEA" w:rsidRPr="00034910">
        <w:t>je ne tiens plus en place</w:t>
      </w:r>
      <w:r>
        <w:t xml:space="preserve">. </w:t>
      </w:r>
      <w:r w:rsidR="00776CEA" w:rsidRPr="00034910">
        <w:t>Nous nous reverrons</w:t>
      </w:r>
      <w:r>
        <w:t xml:space="preserve">, </w:t>
      </w:r>
      <w:r w:rsidR="00776CEA" w:rsidRPr="00034910">
        <w:t>n</w:t>
      </w:r>
      <w:r>
        <w:t>’</w:t>
      </w:r>
      <w:r w:rsidR="00776CEA" w:rsidRPr="00034910">
        <w:t>est-ce pas</w:t>
      </w:r>
      <w:r>
        <w:t xml:space="preserve">, </w:t>
      </w:r>
      <w:r w:rsidR="00776CEA" w:rsidRPr="00034910">
        <w:t>et vous aurez en moi un convive moins absorbé</w:t>
      </w:r>
      <w:r>
        <w:t xml:space="preserve">… </w:t>
      </w:r>
      <w:r w:rsidR="00776CEA" w:rsidRPr="00034910">
        <w:t>Ah</w:t>
      </w:r>
      <w:r>
        <w:t xml:space="preserve"> ! </w:t>
      </w:r>
      <w:r w:rsidR="00776CEA" w:rsidRPr="00034910">
        <w:t>à propos</w:t>
      </w:r>
      <w:r>
        <w:t xml:space="preserve">, </w:t>
      </w:r>
      <w:r w:rsidR="00776CEA" w:rsidRPr="00034910">
        <w:t>un mot encore</w:t>
      </w:r>
      <w:r>
        <w:t xml:space="preserve">. </w:t>
      </w:r>
      <w:r w:rsidR="00776CEA" w:rsidRPr="00034910">
        <w:t>Austin et Hermann sont-ils célibataires</w:t>
      </w:r>
      <w:r>
        <w:t> ?</w:t>
      </w:r>
    </w:p>
    <w:p w14:paraId="39CBD434" w14:textId="77777777" w:rsidR="00E57EC9" w:rsidRDefault="00E57EC9" w:rsidP="00E57EC9">
      <w:r>
        <w:t>— </w:t>
      </w:r>
      <w:r w:rsidR="00776CEA" w:rsidRPr="00034910">
        <w:t>Austin</w:t>
      </w:r>
      <w:r>
        <w:t xml:space="preserve">, </w:t>
      </w:r>
      <w:r w:rsidR="00776CEA" w:rsidRPr="00034910">
        <w:t>oui</w:t>
      </w:r>
      <w:r>
        <w:t xml:space="preserve">. </w:t>
      </w:r>
      <w:r w:rsidR="00776CEA" w:rsidRPr="00034910">
        <w:t>Hermann</w:t>
      </w:r>
      <w:r>
        <w:t xml:space="preserve">, </w:t>
      </w:r>
      <w:r w:rsidR="00776CEA" w:rsidRPr="00034910">
        <w:t>lui</w:t>
      </w:r>
      <w:r>
        <w:t xml:space="preserve">, </w:t>
      </w:r>
      <w:r w:rsidR="00776CEA" w:rsidRPr="00034910">
        <w:t>s</w:t>
      </w:r>
      <w:r>
        <w:t>’</w:t>
      </w:r>
      <w:r w:rsidR="00776CEA" w:rsidRPr="00034910">
        <w:t>est marié dernièrement avec une charmante petite femme</w:t>
      </w:r>
      <w:r>
        <w:t>…</w:t>
      </w:r>
    </w:p>
    <w:p w14:paraId="07D07F2A" w14:textId="77777777" w:rsidR="00E57EC9" w:rsidRDefault="00776CEA" w:rsidP="00E57EC9">
      <w:r w:rsidRPr="00034910">
        <w:t>Dick s</w:t>
      </w:r>
      <w:r w:rsidR="00E57EC9">
        <w:t>’</w:t>
      </w:r>
      <w:r w:rsidRPr="00034910">
        <w:t>était levé</w:t>
      </w:r>
      <w:r w:rsidR="00E57EC9">
        <w:t xml:space="preserve">. </w:t>
      </w:r>
      <w:r w:rsidRPr="00034910">
        <w:t xml:space="preserve">Il serra la main de </w:t>
      </w:r>
      <w:proofErr w:type="spellStart"/>
      <w:r w:rsidRPr="00034910">
        <w:t>Greggson</w:t>
      </w:r>
      <w:proofErr w:type="spellEnd"/>
      <w:r w:rsidR="00E57EC9">
        <w:t xml:space="preserve">, </w:t>
      </w:r>
      <w:r w:rsidRPr="00034910">
        <w:t>interloqué par ce brusque départ</w:t>
      </w:r>
      <w:r w:rsidR="00E57EC9">
        <w:t xml:space="preserve">, </w:t>
      </w:r>
      <w:r w:rsidRPr="00034910">
        <w:t>et accompagné jusqu</w:t>
      </w:r>
      <w:r w:rsidR="00E57EC9">
        <w:t>’</w:t>
      </w:r>
      <w:r w:rsidRPr="00034910">
        <w:t>au seuil par le pol</w:t>
      </w:r>
      <w:r w:rsidRPr="00034910">
        <w:t>i</w:t>
      </w:r>
      <w:r w:rsidRPr="00034910">
        <w:t>cier new-yorkais</w:t>
      </w:r>
      <w:r w:rsidR="00E57EC9">
        <w:t xml:space="preserve">, </w:t>
      </w:r>
      <w:r w:rsidRPr="00034910">
        <w:t xml:space="preserve">il quitta le bureau de </w:t>
      </w:r>
      <w:proofErr w:type="spellStart"/>
      <w:r w:rsidRPr="00034910">
        <w:t>Mulberry</w:t>
      </w:r>
      <w:proofErr w:type="spellEnd"/>
      <w:r w:rsidRPr="00034910">
        <w:t xml:space="preserve"> Street</w:t>
      </w:r>
      <w:r w:rsidR="00E57EC9">
        <w:t>.</w:t>
      </w:r>
    </w:p>
    <w:p w14:paraId="155F2DC8" w14:textId="77777777" w:rsidR="00E57EC9" w:rsidRDefault="00776CEA" w:rsidP="00E57EC9">
      <w:r w:rsidRPr="00034910">
        <w:t>À cette heure même</w:t>
      </w:r>
      <w:r w:rsidR="00E57EC9">
        <w:t xml:space="preserve">, </w:t>
      </w:r>
      <w:r w:rsidRPr="00034910">
        <w:t>deux personnages se rencontraient sur le quai du débarcadère à peu de distance du Central-Hôtel</w:t>
      </w:r>
      <w:r w:rsidR="00E57EC9">
        <w:t>.</w:t>
      </w:r>
    </w:p>
    <w:p w14:paraId="6E3BB8F4" w14:textId="77777777" w:rsidR="00E57EC9" w:rsidRDefault="00776CEA" w:rsidP="00E57EC9">
      <w:r w:rsidRPr="00034910">
        <w:t>Ces deux êtres</w:t>
      </w:r>
      <w:r w:rsidR="00E57EC9">
        <w:t xml:space="preserve">, </w:t>
      </w:r>
      <w:r w:rsidRPr="00034910">
        <w:t>ombres indistinctes dans la nuit</w:t>
      </w:r>
      <w:r w:rsidR="00E57EC9">
        <w:t xml:space="preserve">, </w:t>
      </w:r>
      <w:r w:rsidRPr="00034910">
        <w:t>échang</w:t>
      </w:r>
      <w:r w:rsidRPr="00034910">
        <w:t>è</w:t>
      </w:r>
      <w:r w:rsidRPr="00034910">
        <w:t>rent ces répliques</w:t>
      </w:r>
      <w:r w:rsidR="00E57EC9">
        <w:t> :</w:t>
      </w:r>
    </w:p>
    <w:p w14:paraId="3F1CA853" w14:textId="77777777" w:rsidR="00E57EC9" w:rsidRDefault="00E57EC9" w:rsidP="00E57EC9">
      <w:r>
        <w:t>— </w:t>
      </w:r>
      <w:r w:rsidR="00776CEA" w:rsidRPr="00034910">
        <w:t>Eh bien</w:t>
      </w:r>
      <w:r>
        <w:t xml:space="preserve">, </w:t>
      </w:r>
      <w:r w:rsidR="00776CEA" w:rsidRPr="00034910">
        <w:t>quand part la jeune fille</w:t>
      </w:r>
      <w:r>
        <w:t> ?</w:t>
      </w:r>
    </w:p>
    <w:p w14:paraId="4280E648" w14:textId="77777777" w:rsidR="00E57EC9" w:rsidRDefault="00E57EC9" w:rsidP="00E57EC9">
      <w:r>
        <w:t>— </w:t>
      </w:r>
      <w:r w:rsidR="00776CEA" w:rsidRPr="00034910">
        <w:t>Demain</w:t>
      </w:r>
      <w:r>
        <w:t xml:space="preserve">, </w:t>
      </w:r>
      <w:r w:rsidR="00776CEA" w:rsidRPr="00034910">
        <w:t>Monsieur Larmette</w:t>
      </w:r>
      <w:r>
        <w:t>.</w:t>
      </w:r>
    </w:p>
    <w:p w14:paraId="6ECA4325" w14:textId="77777777" w:rsidR="00E57EC9" w:rsidRDefault="00E57EC9" w:rsidP="00E57EC9">
      <w:r>
        <w:lastRenderedPageBreak/>
        <w:t>— </w:t>
      </w:r>
      <w:r w:rsidR="00776CEA" w:rsidRPr="00034910">
        <w:t>Bien</w:t>
      </w:r>
      <w:r>
        <w:t xml:space="preserve">. </w:t>
      </w:r>
      <w:r w:rsidR="00776CEA" w:rsidRPr="00034910">
        <w:t>Elle n</w:t>
      </w:r>
      <w:r>
        <w:t>’</w:t>
      </w:r>
      <w:r w:rsidR="00776CEA" w:rsidRPr="00034910">
        <w:t>a fait aucune difficulté pour t</w:t>
      </w:r>
      <w:r>
        <w:t>’</w:t>
      </w:r>
      <w:r w:rsidR="00776CEA" w:rsidRPr="00034910">
        <w:t>engager</w:t>
      </w:r>
      <w:r>
        <w:t xml:space="preserve">, </w:t>
      </w:r>
      <w:r w:rsidR="00776CEA" w:rsidRPr="00034910">
        <w:t>mon garçon</w:t>
      </w:r>
      <w:r>
        <w:t> ?</w:t>
      </w:r>
    </w:p>
    <w:p w14:paraId="7BCFE808" w14:textId="77777777" w:rsidR="00E57EC9" w:rsidRDefault="00E57EC9" w:rsidP="00E57EC9">
      <w:r>
        <w:t>— </w:t>
      </w:r>
      <w:r w:rsidR="00776CEA" w:rsidRPr="00034910">
        <w:t>Aucune</w:t>
      </w:r>
      <w:r>
        <w:t xml:space="preserve">. </w:t>
      </w:r>
      <w:r w:rsidR="00776CEA" w:rsidRPr="00034910">
        <w:t>Pourquoi en aurait-elle fait d</w:t>
      </w:r>
      <w:r>
        <w:t>’</w:t>
      </w:r>
      <w:r w:rsidR="00776CEA" w:rsidRPr="00034910">
        <w:t>ailleurs</w:t>
      </w:r>
      <w:r>
        <w:t> ?</w:t>
      </w:r>
    </w:p>
    <w:p w14:paraId="56455F05" w14:textId="77777777" w:rsidR="00E57EC9" w:rsidRDefault="00E57EC9" w:rsidP="00E57EC9">
      <w:r>
        <w:t>— </w:t>
      </w:r>
      <w:r w:rsidR="00776CEA" w:rsidRPr="00034910">
        <w:t>Oh</w:t>
      </w:r>
      <w:r>
        <w:t xml:space="preserve"> ! </w:t>
      </w:r>
      <w:r w:rsidR="00776CEA" w:rsidRPr="00034910">
        <w:t xml:space="preserve">le Dick </w:t>
      </w:r>
      <w:proofErr w:type="spellStart"/>
      <w:r w:rsidR="00776CEA" w:rsidRPr="00034910">
        <w:t>Fann</w:t>
      </w:r>
      <w:proofErr w:type="spellEnd"/>
      <w:r w:rsidR="00776CEA" w:rsidRPr="00034910">
        <w:t xml:space="preserve"> est bien malin</w:t>
      </w:r>
      <w:r>
        <w:t>.</w:t>
      </w:r>
    </w:p>
    <w:p w14:paraId="4A6113F1" w14:textId="77777777" w:rsidR="00E57EC9" w:rsidRDefault="00E57EC9" w:rsidP="00E57EC9">
      <w:r>
        <w:t>— </w:t>
      </w:r>
      <w:r w:rsidR="00776CEA" w:rsidRPr="00034910">
        <w:t>Il ne pouvait se douter que je vous appartiens</w:t>
      </w:r>
      <w:r>
        <w:t>.</w:t>
      </w:r>
    </w:p>
    <w:p w14:paraId="7F472E91" w14:textId="77777777" w:rsidR="00E57EC9" w:rsidRDefault="00E57EC9" w:rsidP="00E57EC9">
      <w:r>
        <w:t>— </w:t>
      </w:r>
      <w:r w:rsidR="00776CEA" w:rsidRPr="00034910">
        <w:t>Il ne s</w:t>
      </w:r>
      <w:r>
        <w:t>’</w:t>
      </w:r>
      <w:r w:rsidR="00776CEA" w:rsidRPr="00034910">
        <w:t>en doutait évidemment pas</w:t>
      </w:r>
      <w:r>
        <w:t xml:space="preserve">. </w:t>
      </w:r>
      <w:r w:rsidR="00776CEA" w:rsidRPr="00034910">
        <w:t>Sans cela</w:t>
      </w:r>
      <w:r>
        <w:t xml:space="preserve">, </w:t>
      </w:r>
      <w:r w:rsidR="00776CEA" w:rsidRPr="00034910">
        <w:t>sa protégée ne t</w:t>
      </w:r>
      <w:r>
        <w:t>’</w:t>
      </w:r>
      <w:r w:rsidR="00776CEA" w:rsidRPr="00034910">
        <w:t>eût pas admis</w:t>
      </w:r>
      <w:r>
        <w:t>.</w:t>
      </w:r>
    </w:p>
    <w:p w14:paraId="693EDC24" w14:textId="77777777" w:rsidR="00E57EC9" w:rsidRDefault="00E57EC9" w:rsidP="00E57EC9">
      <w:r>
        <w:t>— </w:t>
      </w:r>
      <w:r w:rsidR="00776CEA" w:rsidRPr="00034910">
        <w:t>Je le pense aussi</w:t>
      </w:r>
      <w:r>
        <w:t>.</w:t>
      </w:r>
    </w:p>
    <w:p w14:paraId="5A4EAB8B" w14:textId="77777777" w:rsidR="00E57EC9" w:rsidRDefault="00E57EC9" w:rsidP="00E57EC9">
      <w:r>
        <w:t>— </w:t>
      </w:r>
      <w:r w:rsidR="00776CEA" w:rsidRPr="00034910">
        <w:t>Enfin</w:t>
      </w:r>
      <w:r>
        <w:t xml:space="preserve">, </w:t>
      </w:r>
      <w:r w:rsidR="00776CEA" w:rsidRPr="00034910">
        <w:t>il ne nous ennuiera pas de quelques jours</w:t>
      </w:r>
      <w:r>
        <w:t xml:space="preserve">. </w:t>
      </w:r>
      <w:r w:rsidR="00776CEA" w:rsidRPr="00034910">
        <w:t>Je lui ai donné de l</w:t>
      </w:r>
      <w:r>
        <w:t>’</w:t>
      </w:r>
      <w:r w:rsidR="00776CEA" w:rsidRPr="00034910">
        <w:t>occupation avec la police de New-York</w:t>
      </w:r>
      <w:r>
        <w:t>.</w:t>
      </w:r>
    </w:p>
    <w:p w14:paraId="08947DC1" w14:textId="77777777" w:rsidR="00E57EC9" w:rsidRDefault="00776CEA" w:rsidP="00E57EC9">
      <w:proofErr w:type="spellStart"/>
      <w:r w:rsidRPr="00034910">
        <w:t>Natson</w:t>
      </w:r>
      <w:proofErr w:type="spellEnd"/>
      <w:r w:rsidRPr="00034910">
        <w:t xml:space="preserve"> eut un gros rire</w:t>
      </w:r>
      <w:r w:rsidR="00E57EC9">
        <w:t> :</w:t>
      </w:r>
    </w:p>
    <w:p w14:paraId="443497A0" w14:textId="77777777" w:rsidR="00E57EC9" w:rsidRDefault="00E57EC9" w:rsidP="00E57EC9">
      <w:r>
        <w:t>— </w:t>
      </w:r>
      <w:r w:rsidR="00776CEA" w:rsidRPr="00034910">
        <w:t>Le fil à la patte alors</w:t>
      </w:r>
      <w:r>
        <w:t> ?</w:t>
      </w:r>
    </w:p>
    <w:p w14:paraId="7992E0EC" w14:textId="77777777" w:rsidR="00E57EC9" w:rsidRDefault="00E57EC9" w:rsidP="00E57EC9">
      <w:r>
        <w:t>— </w:t>
      </w:r>
      <w:r w:rsidR="00776CEA" w:rsidRPr="00034910">
        <w:t>Juste</w:t>
      </w:r>
      <w:r>
        <w:t xml:space="preserve"> ! </w:t>
      </w:r>
      <w:r w:rsidR="00776CEA" w:rsidRPr="00034910">
        <w:t>Et la possibilité de le surveiller ici</w:t>
      </w:r>
      <w:r>
        <w:t xml:space="preserve">… </w:t>
      </w:r>
      <w:proofErr w:type="spellStart"/>
      <w:r w:rsidR="00776CEA" w:rsidRPr="00034910">
        <w:t>Davisse</w:t>
      </w:r>
      <w:proofErr w:type="spellEnd"/>
      <w:r w:rsidR="00776CEA" w:rsidRPr="00034910">
        <w:t xml:space="preserve"> s</w:t>
      </w:r>
      <w:r>
        <w:t>’</w:t>
      </w:r>
      <w:r w:rsidR="00776CEA" w:rsidRPr="00034910">
        <w:t>en charge jusqu</w:t>
      </w:r>
      <w:r>
        <w:t>’</w:t>
      </w:r>
      <w:r w:rsidR="00776CEA" w:rsidRPr="00034910">
        <w:t>à son départ pour l</w:t>
      </w:r>
      <w:r>
        <w:t>’</w:t>
      </w:r>
      <w:r w:rsidR="00776CEA" w:rsidRPr="00034910">
        <w:t>Europe</w:t>
      </w:r>
      <w:r>
        <w:t>.</w:t>
      </w:r>
    </w:p>
    <w:p w14:paraId="2EE8FF00" w14:textId="77777777" w:rsidR="00E57EC9" w:rsidRDefault="00E57EC9" w:rsidP="00E57EC9">
      <w:r>
        <w:t>— </w:t>
      </w:r>
      <w:r w:rsidR="00776CEA" w:rsidRPr="00034910">
        <w:t>Bon</w:t>
      </w:r>
      <w:r>
        <w:t xml:space="preserve"> !… </w:t>
      </w:r>
      <w:r w:rsidR="00776CEA" w:rsidRPr="00034910">
        <w:t>nous avons donc huit jours de bons</w:t>
      </w:r>
      <w:r>
        <w:t>.</w:t>
      </w:r>
    </w:p>
    <w:p w14:paraId="6EBA52E0" w14:textId="77777777" w:rsidR="00E57EC9" w:rsidRDefault="00E57EC9" w:rsidP="00E57EC9">
      <w:r>
        <w:t>— </w:t>
      </w:r>
      <w:r w:rsidR="00776CEA" w:rsidRPr="00034910">
        <w:t>Et l</w:t>
      </w:r>
      <w:r>
        <w:t>’</w:t>
      </w:r>
      <w:r w:rsidR="00776CEA" w:rsidRPr="00034910">
        <w:t>avance prise durant ces huit jours</w:t>
      </w:r>
      <w:r>
        <w:t xml:space="preserve">… </w:t>
      </w:r>
      <w:r w:rsidR="00776CEA" w:rsidRPr="00034910">
        <w:t>Seulement il se peut que ce damné Dick trouve le moyen de nous joindre</w:t>
      </w:r>
      <w:r>
        <w:t>.</w:t>
      </w:r>
    </w:p>
    <w:p w14:paraId="0C91262E" w14:textId="77777777" w:rsidR="00E57EC9" w:rsidRDefault="00E57EC9" w:rsidP="00E57EC9">
      <w:r>
        <w:t>— </w:t>
      </w:r>
      <w:r w:rsidR="00776CEA" w:rsidRPr="00034910">
        <w:t>Vous craignez</w:t>
      </w:r>
      <w:r>
        <w:t>…</w:t>
      </w:r>
    </w:p>
    <w:p w14:paraId="3C707DF8" w14:textId="77777777" w:rsidR="00E57EC9" w:rsidRDefault="00E57EC9" w:rsidP="00E57EC9">
      <w:r>
        <w:t>— </w:t>
      </w:r>
      <w:r w:rsidR="00776CEA" w:rsidRPr="00034910">
        <w:t>Je crains</w:t>
      </w:r>
      <w:r>
        <w:t xml:space="preserve">… </w:t>
      </w:r>
      <w:r w:rsidR="00776CEA" w:rsidRPr="00034910">
        <w:t>pour lui</w:t>
      </w:r>
      <w:r>
        <w:t xml:space="preserve">, </w:t>
      </w:r>
      <w:r w:rsidR="00776CEA" w:rsidRPr="00034910">
        <w:t>car je suis décidé à supprimer l</w:t>
      </w:r>
      <w:r>
        <w:t>’</w:t>
      </w:r>
      <w:r w:rsidR="00776CEA" w:rsidRPr="00034910">
        <w:t>obstacle</w:t>
      </w:r>
      <w:r>
        <w:t>…</w:t>
      </w:r>
    </w:p>
    <w:p w14:paraId="2CED188C" w14:textId="77777777" w:rsidR="00E57EC9" w:rsidRDefault="00E57EC9" w:rsidP="00E57EC9">
      <w:r>
        <w:t>— </w:t>
      </w:r>
      <w:r w:rsidR="00776CEA" w:rsidRPr="00034910">
        <w:t>Alors</w:t>
      </w:r>
      <w:r>
        <w:t xml:space="preserve">, </w:t>
      </w:r>
      <w:r w:rsidR="00776CEA" w:rsidRPr="00034910">
        <w:t>si je le rencontrais sur ma route</w:t>
      </w:r>
      <w:r>
        <w:t>…</w:t>
      </w:r>
    </w:p>
    <w:p w14:paraId="350E7D99" w14:textId="77777777" w:rsidR="00E57EC9" w:rsidRDefault="00E57EC9" w:rsidP="00E57EC9">
      <w:r>
        <w:t>— </w:t>
      </w:r>
      <w:r w:rsidR="00776CEA" w:rsidRPr="00034910">
        <w:t>Ne te gêne pas</w:t>
      </w:r>
      <w:r>
        <w:t xml:space="preserve">, </w:t>
      </w:r>
      <w:proofErr w:type="spellStart"/>
      <w:r w:rsidR="00776CEA" w:rsidRPr="00034910">
        <w:t>Natson</w:t>
      </w:r>
      <w:proofErr w:type="spellEnd"/>
      <w:r>
        <w:t xml:space="preserve">. </w:t>
      </w:r>
      <w:r w:rsidR="00776CEA" w:rsidRPr="00034910">
        <w:t>En le supprimant</w:t>
      </w:r>
      <w:r>
        <w:t xml:space="preserve">, </w:t>
      </w:r>
      <w:r w:rsidR="00776CEA" w:rsidRPr="00034910">
        <w:t>tu m</w:t>
      </w:r>
      <w:r>
        <w:t>’</w:t>
      </w:r>
      <w:r w:rsidR="00776CEA" w:rsidRPr="00034910">
        <w:t>éviteras de la besogne</w:t>
      </w:r>
      <w:r>
        <w:t>.</w:t>
      </w:r>
    </w:p>
    <w:p w14:paraId="60EB57F6" w14:textId="77777777" w:rsidR="00E57EC9" w:rsidRDefault="00776CEA" w:rsidP="00776CEA">
      <w:r w:rsidRPr="00034910">
        <w:lastRenderedPageBreak/>
        <w:t>Un ricanement ponctua la phrase</w:t>
      </w:r>
      <w:r w:rsidR="00E57EC9">
        <w:t xml:space="preserve">. </w:t>
      </w:r>
      <w:r w:rsidRPr="00034910">
        <w:t xml:space="preserve">Les bandits venaient de condamner Dick </w:t>
      </w:r>
      <w:proofErr w:type="spellStart"/>
      <w:r w:rsidRPr="00034910">
        <w:t>Fann</w:t>
      </w:r>
      <w:proofErr w:type="spellEnd"/>
      <w:r w:rsidR="00E57EC9">
        <w:t> !</w:t>
      </w:r>
    </w:p>
    <w:p w14:paraId="0F12EF66" w14:textId="2B1657E1" w:rsidR="00E57EC9" w:rsidRDefault="007C5BD3" w:rsidP="007D17F9">
      <w:pPr>
        <w:pStyle w:val="Centrsolidaire"/>
      </w:pPr>
      <w:r w:rsidRPr="00E57EC9">
        <w:rPr>
          <w:noProof/>
        </w:rPr>
        <w:drawing>
          <wp:inline distT="0" distB="0" distL="0" distR="0" wp14:anchorId="14E4A2DE" wp14:editId="1D99A9DD">
            <wp:extent cx="5756910" cy="3951605"/>
            <wp:effectExtent l="0" t="0" r="0" b="0"/>
            <wp:docPr id="24"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6910" cy="3951605"/>
                    </a:xfrm>
                    <a:prstGeom prst="rect">
                      <a:avLst/>
                    </a:prstGeom>
                    <a:noFill/>
                    <a:ln>
                      <a:noFill/>
                    </a:ln>
                  </pic:spPr>
                </pic:pic>
              </a:graphicData>
            </a:graphic>
          </wp:inline>
        </w:drawing>
      </w:r>
    </w:p>
    <w:p w14:paraId="1CB7C2ED" w14:textId="127259A3" w:rsidR="00776CEA" w:rsidRPr="007F1C96" w:rsidRDefault="00776CEA" w:rsidP="007F1C96">
      <w:pPr>
        <w:pStyle w:val="Titre2"/>
      </w:pPr>
      <w:bookmarkStart w:id="11" w:name="_Toc195633742"/>
      <w:r w:rsidRPr="007F1C96">
        <w:t>CHAPITRE II</w:t>
      </w:r>
      <w:r w:rsidRPr="007F1C96">
        <w:br/>
      </w:r>
      <w:r w:rsidRPr="007F1C96">
        <w:br/>
        <w:t>LE DRAME SE MÊLE À L</w:t>
      </w:r>
      <w:r w:rsidR="00E57EC9" w:rsidRPr="007F1C96">
        <w:t>’</w:t>
      </w:r>
      <w:r w:rsidRPr="007F1C96">
        <w:t>ENQUÊTE</w:t>
      </w:r>
      <w:bookmarkEnd w:id="11"/>
      <w:r w:rsidRPr="007F1C96">
        <w:br/>
      </w:r>
    </w:p>
    <w:p w14:paraId="20C8F07A" w14:textId="77777777" w:rsidR="00E57EC9" w:rsidRDefault="00776CEA" w:rsidP="00E57EC9">
      <w:r w:rsidRPr="00034910">
        <w:t>Quelle que fût la pensée qui avait motivé son expression ironique lorsqu</w:t>
      </w:r>
      <w:r w:rsidR="00E57EC9">
        <w:t>’</w:t>
      </w:r>
      <w:r w:rsidRPr="00034910">
        <w:t>il s</w:t>
      </w:r>
      <w:r w:rsidR="00E57EC9">
        <w:t>’</w:t>
      </w:r>
      <w:r w:rsidRPr="00034910">
        <w:t xml:space="preserve">était séparé de </w:t>
      </w:r>
      <w:proofErr w:type="spellStart"/>
      <w:r w:rsidRPr="00034910">
        <w:t>Greggson</w:t>
      </w:r>
      <w:proofErr w:type="spellEnd"/>
      <w:r w:rsidR="00E57EC9">
        <w:t xml:space="preserve">, </w:t>
      </w:r>
      <w:r w:rsidRPr="00034910">
        <w:t>l</w:t>
      </w:r>
      <w:r w:rsidR="00E57EC9">
        <w:t>’</w:t>
      </w:r>
      <w:r w:rsidRPr="00034910">
        <w:t>Anglais ne lui avait pas dissimulé la vérité</w:t>
      </w:r>
      <w:r w:rsidR="00E57EC9">
        <w:t xml:space="preserve">, </w:t>
      </w:r>
      <w:r w:rsidRPr="00034910">
        <w:t>et il se mit immédiatement en chasse</w:t>
      </w:r>
      <w:r w:rsidR="00E57EC9">
        <w:t>.</w:t>
      </w:r>
    </w:p>
    <w:p w14:paraId="37AE2B3F" w14:textId="77777777" w:rsidR="00E57EC9" w:rsidRDefault="00776CEA" w:rsidP="00E57EC9">
      <w:r w:rsidRPr="00034910">
        <w:t>À huit heures et quart</w:t>
      </w:r>
      <w:r w:rsidR="00E57EC9">
        <w:t xml:space="preserve">, </w:t>
      </w:r>
      <w:r w:rsidRPr="00034910">
        <w:t xml:space="preserve">il se présentait chez Miss </w:t>
      </w:r>
      <w:proofErr w:type="spellStart"/>
      <w:r w:rsidRPr="00034910">
        <w:t>Marily</w:t>
      </w:r>
      <w:proofErr w:type="spellEnd"/>
      <w:r w:rsidR="00E57EC9">
        <w:t xml:space="preserve">, </w:t>
      </w:r>
      <w:r w:rsidRPr="00034910">
        <w:t>de Madison Square</w:t>
      </w:r>
      <w:r w:rsidR="00E57EC9">
        <w:t xml:space="preserve">, </w:t>
      </w:r>
      <w:r w:rsidRPr="00034910">
        <w:t>une ravissante blonde</w:t>
      </w:r>
      <w:r w:rsidR="00E57EC9">
        <w:t xml:space="preserve">, </w:t>
      </w:r>
      <w:r w:rsidRPr="00034910">
        <w:t xml:space="preserve">qui ne fit aucune </w:t>
      </w:r>
      <w:r w:rsidRPr="00034910">
        <w:lastRenderedPageBreak/>
        <w:t>diff</w:t>
      </w:r>
      <w:r w:rsidRPr="00034910">
        <w:t>i</w:t>
      </w:r>
      <w:r w:rsidRPr="00034910">
        <w:t>culté de lui conter l</w:t>
      </w:r>
      <w:r w:rsidR="00E57EC9">
        <w:t>’</w:t>
      </w:r>
      <w:r w:rsidRPr="00034910">
        <w:t>aventure de son manteau gris-brouillard</w:t>
      </w:r>
      <w:r w:rsidR="00E57EC9">
        <w:t xml:space="preserve">, </w:t>
      </w:r>
      <w:r w:rsidRPr="00034910">
        <w:t>et poussa la condescendance jusqu</w:t>
      </w:r>
      <w:r w:rsidR="00E57EC9">
        <w:t>’</w:t>
      </w:r>
      <w:r w:rsidRPr="00034910">
        <w:t>à lui permettre de considérer attentivement le vêtement dégradé</w:t>
      </w:r>
      <w:r w:rsidR="00E57EC9">
        <w:t>.</w:t>
      </w:r>
    </w:p>
    <w:p w14:paraId="20807B7E" w14:textId="77777777" w:rsidR="00E57EC9" w:rsidRDefault="00776CEA" w:rsidP="00E57EC9">
      <w:r w:rsidRPr="00034910">
        <w:t>L</w:t>
      </w:r>
      <w:r w:rsidR="00E57EC9">
        <w:t>’</w:t>
      </w:r>
      <w:r w:rsidRPr="00034910">
        <w:t>attentat avait été commis au moyen de ciseaux fraîch</w:t>
      </w:r>
      <w:r w:rsidRPr="00034910">
        <w:t>e</w:t>
      </w:r>
      <w:r w:rsidRPr="00034910">
        <w:t>ment aiguisés</w:t>
      </w:r>
      <w:r w:rsidR="00E57EC9">
        <w:t xml:space="preserve">, </w:t>
      </w:r>
      <w:r w:rsidRPr="00034910">
        <w:t>ainsi que le démontrait la coupure nette de l</w:t>
      </w:r>
      <w:r w:rsidR="00E57EC9">
        <w:t>’</w:t>
      </w:r>
      <w:r w:rsidRPr="00034910">
        <w:t>étoffe</w:t>
      </w:r>
      <w:r w:rsidR="00E57EC9">
        <w:t xml:space="preserve">. </w:t>
      </w:r>
      <w:r w:rsidRPr="00034910">
        <w:t>Tout l</w:t>
      </w:r>
      <w:r w:rsidR="00E57EC9">
        <w:t>’</w:t>
      </w:r>
      <w:r w:rsidRPr="00034910">
        <w:t>ourlet du bas de la sortie de bal avait été enlevé</w:t>
      </w:r>
      <w:r w:rsidR="00E57EC9">
        <w:t xml:space="preserve">, </w:t>
      </w:r>
      <w:r w:rsidRPr="00034910">
        <w:t>ainsi que les passementeries qui l</w:t>
      </w:r>
      <w:r w:rsidR="00E57EC9">
        <w:t>’</w:t>
      </w:r>
      <w:r w:rsidRPr="00034910">
        <w:t>ornaient</w:t>
      </w:r>
      <w:r w:rsidR="00E57EC9">
        <w:t>.</w:t>
      </w:r>
    </w:p>
    <w:p w14:paraId="49EFE1D6" w14:textId="77777777" w:rsidR="00E57EC9" w:rsidRDefault="00E57EC9" w:rsidP="00E57EC9">
      <w:r>
        <w:t>— </w:t>
      </w:r>
      <w:r w:rsidR="00776CEA" w:rsidRPr="00034910">
        <w:t>Est-il d</w:t>
      </w:r>
      <w:r>
        <w:t>’</w:t>
      </w:r>
      <w:r w:rsidR="00776CEA" w:rsidRPr="00034910">
        <w:t>usage</w:t>
      </w:r>
      <w:r>
        <w:t xml:space="preserve">, </w:t>
      </w:r>
      <w:r w:rsidR="00776CEA" w:rsidRPr="00034910">
        <w:t xml:space="preserve">demanda le détective à Miss </w:t>
      </w:r>
      <w:proofErr w:type="spellStart"/>
      <w:r w:rsidR="00776CEA" w:rsidRPr="00034910">
        <w:t>Marily</w:t>
      </w:r>
      <w:proofErr w:type="spellEnd"/>
      <w:r w:rsidR="00776CEA" w:rsidRPr="00034910">
        <w:t xml:space="preserve"> qui a</w:t>
      </w:r>
      <w:r w:rsidR="00776CEA" w:rsidRPr="00034910">
        <w:t>s</w:t>
      </w:r>
      <w:r w:rsidR="00776CEA" w:rsidRPr="00034910">
        <w:t>sistait</w:t>
      </w:r>
      <w:r>
        <w:t xml:space="preserve">, </w:t>
      </w:r>
      <w:r w:rsidR="00776CEA" w:rsidRPr="00034910">
        <w:t>curieuse</w:t>
      </w:r>
      <w:r>
        <w:t xml:space="preserve">, </w:t>
      </w:r>
      <w:r w:rsidR="00776CEA" w:rsidRPr="00034910">
        <w:t>à son examen</w:t>
      </w:r>
      <w:r>
        <w:t xml:space="preserve">, </w:t>
      </w:r>
      <w:r w:rsidR="00776CEA" w:rsidRPr="00034910">
        <w:t>qu</w:t>
      </w:r>
      <w:r>
        <w:t>’</w:t>
      </w:r>
      <w:r w:rsidR="00776CEA" w:rsidRPr="00034910">
        <w:t>une sortie de bal présente une triple épaisseur d</w:t>
      </w:r>
      <w:r>
        <w:t>’</w:t>
      </w:r>
      <w:r w:rsidR="00776CEA" w:rsidRPr="00034910">
        <w:t>étoffe</w:t>
      </w:r>
      <w:r>
        <w:t> ?</w:t>
      </w:r>
    </w:p>
    <w:p w14:paraId="2B32A926" w14:textId="77777777" w:rsidR="00E57EC9" w:rsidRDefault="00776CEA" w:rsidP="00E57EC9">
      <w:r w:rsidRPr="00034910">
        <w:t>Et comme elle le regardait étonnée</w:t>
      </w:r>
      <w:r w:rsidR="00E57EC9">
        <w:t xml:space="preserve">, </w:t>
      </w:r>
      <w:r w:rsidRPr="00034910">
        <w:t>semblant ne pas co</w:t>
      </w:r>
      <w:r w:rsidRPr="00034910">
        <w:t>m</w:t>
      </w:r>
      <w:r w:rsidRPr="00034910">
        <w:t>prendre la question</w:t>
      </w:r>
      <w:r w:rsidR="00E57EC9">
        <w:t xml:space="preserve">, </w:t>
      </w:r>
      <w:r w:rsidRPr="00034910">
        <w:t>il expliqua</w:t>
      </w:r>
      <w:r w:rsidR="00E57EC9">
        <w:t> :</w:t>
      </w:r>
    </w:p>
    <w:p w14:paraId="150235D0" w14:textId="77777777" w:rsidR="00E57EC9" w:rsidRDefault="00E57EC9" w:rsidP="00E57EC9">
      <w:r>
        <w:t>— </w:t>
      </w:r>
      <w:r w:rsidR="00776CEA" w:rsidRPr="00034910">
        <w:t>Veuillez remarquer qu</w:t>
      </w:r>
      <w:r>
        <w:t>’</w:t>
      </w:r>
      <w:r w:rsidR="00776CEA" w:rsidRPr="00034910">
        <w:t>entre l</w:t>
      </w:r>
      <w:r>
        <w:t>’</w:t>
      </w:r>
      <w:r w:rsidR="00776CEA" w:rsidRPr="00034910">
        <w:t>étoffe grise et la doublure se trouve enserrée une mince soie blanche</w:t>
      </w:r>
      <w:r>
        <w:t xml:space="preserve">… </w:t>
      </w:r>
      <w:r w:rsidR="00776CEA" w:rsidRPr="00034910">
        <w:t>La coupure nous permet de discerner les trois tranches de tissu</w:t>
      </w:r>
      <w:r>
        <w:t>.</w:t>
      </w:r>
    </w:p>
    <w:p w14:paraId="29D7DB94" w14:textId="77777777" w:rsidR="00E57EC9" w:rsidRDefault="00776CEA" w:rsidP="00E57EC9">
      <w:r w:rsidRPr="00034910">
        <w:t>La jeune fille haussa les épaules</w:t>
      </w:r>
      <w:r w:rsidR="00E57EC9">
        <w:t>.</w:t>
      </w:r>
    </w:p>
    <w:p w14:paraId="45BB4DDC" w14:textId="77777777" w:rsidR="00E57EC9" w:rsidRDefault="00E57EC9" w:rsidP="00E57EC9">
      <w:r>
        <w:t>— </w:t>
      </w:r>
      <w:r w:rsidR="00776CEA" w:rsidRPr="00034910">
        <w:t>Je ne sais pas</w:t>
      </w:r>
      <w:r>
        <w:t xml:space="preserve">. </w:t>
      </w:r>
      <w:r w:rsidR="00776CEA" w:rsidRPr="00034910">
        <w:t>Vous concevez que je ne me préoccupe pas de tels détails</w:t>
      </w:r>
      <w:r>
        <w:t xml:space="preserve">. </w:t>
      </w:r>
      <w:r w:rsidR="00776CEA" w:rsidRPr="00034910">
        <w:t>Je paie et je porte mes vêtements sans m</w:t>
      </w:r>
      <w:r>
        <w:t>’</w:t>
      </w:r>
      <w:r w:rsidR="00776CEA" w:rsidRPr="00034910">
        <w:t>inquiéter des procédés de fabrication</w:t>
      </w:r>
      <w:r>
        <w:t xml:space="preserve">. </w:t>
      </w:r>
      <w:r w:rsidR="00776CEA" w:rsidRPr="00034910">
        <w:t>Mais ma première femme de chambre va vous renseigner à cet égard</w:t>
      </w:r>
      <w:r>
        <w:t>.</w:t>
      </w:r>
    </w:p>
    <w:p w14:paraId="43F3DE8B" w14:textId="77777777" w:rsidR="00E57EC9" w:rsidRDefault="00776CEA" w:rsidP="00E57EC9">
      <w:r w:rsidRPr="00034910">
        <w:t>La soubrette</w:t>
      </w:r>
      <w:r w:rsidR="00E57EC9">
        <w:t xml:space="preserve">, </w:t>
      </w:r>
      <w:r w:rsidRPr="00034910">
        <w:t>appelée</w:t>
      </w:r>
      <w:r w:rsidR="00E57EC9">
        <w:t xml:space="preserve">, </w:t>
      </w:r>
      <w:r w:rsidRPr="00034910">
        <w:t>parut étonnée</w:t>
      </w:r>
      <w:r w:rsidR="00E57EC9">
        <w:t xml:space="preserve">. </w:t>
      </w:r>
      <w:r w:rsidRPr="00034910">
        <w:t>Elle expliqua qu</w:t>
      </w:r>
      <w:r w:rsidR="00E57EC9">
        <w:t>’</w:t>
      </w:r>
      <w:r w:rsidRPr="00034910">
        <w:t>une sortie de bal devant flotter en ondulations souples</w:t>
      </w:r>
      <w:r w:rsidR="00E57EC9">
        <w:t xml:space="preserve">, </w:t>
      </w:r>
      <w:r w:rsidRPr="00034910">
        <w:t>il n</w:t>
      </w:r>
      <w:r w:rsidR="00E57EC9">
        <w:t>’</w:t>
      </w:r>
      <w:r w:rsidRPr="00034910">
        <w:t>était pas pratique d</w:t>
      </w:r>
      <w:r w:rsidR="00E57EC9">
        <w:t>’</w:t>
      </w:r>
      <w:r w:rsidRPr="00034910">
        <w:t>accumuler l</w:t>
      </w:r>
      <w:r w:rsidR="00E57EC9">
        <w:t>’</w:t>
      </w:r>
      <w:r w:rsidRPr="00034910">
        <w:t>étoffe à la partie flottante</w:t>
      </w:r>
      <w:r w:rsidR="00E57EC9">
        <w:t xml:space="preserve"> ; </w:t>
      </w:r>
      <w:r w:rsidRPr="00034910">
        <w:t>on pouvait ouatiner ce qui protège les épaules et la poitrine</w:t>
      </w:r>
      <w:r w:rsidR="00E57EC9">
        <w:t xml:space="preserve">, </w:t>
      </w:r>
      <w:r w:rsidRPr="00034910">
        <w:t>cela même était prudent</w:t>
      </w:r>
      <w:r w:rsidR="00E57EC9">
        <w:t xml:space="preserve">, </w:t>
      </w:r>
      <w:r w:rsidRPr="00034910">
        <w:t>vu le décolletage des robes de soirée</w:t>
      </w:r>
      <w:r w:rsidR="00E57EC9">
        <w:t xml:space="preserve">, </w:t>
      </w:r>
      <w:r w:rsidRPr="00034910">
        <w:t>mais cela seulement</w:t>
      </w:r>
      <w:r w:rsidR="00E57EC9">
        <w:t xml:space="preserve">, </w:t>
      </w:r>
      <w:r w:rsidRPr="00034910">
        <w:t>sous peine de priver les dames de la ligne ondulante et floue qui caractérise l</w:t>
      </w:r>
      <w:r w:rsidR="00E57EC9">
        <w:t>’</w:t>
      </w:r>
      <w:r w:rsidRPr="00034910">
        <w:t>élégance moderne</w:t>
      </w:r>
      <w:r w:rsidR="00E57EC9">
        <w:t xml:space="preserve">. </w:t>
      </w:r>
      <w:r w:rsidRPr="00034910">
        <w:t>La soie intercalée apparaissait</w:t>
      </w:r>
      <w:r w:rsidR="00E57EC9">
        <w:t xml:space="preserve">, </w:t>
      </w:r>
      <w:r w:rsidRPr="00034910">
        <w:t>il est vrai</w:t>
      </w:r>
      <w:r w:rsidR="00E57EC9">
        <w:t xml:space="preserve">, </w:t>
      </w:r>
      <w:r w:rsidRPr="00034910">
        <w:t>très légère et l</w:t>
      </w:r>
      <w:r w:rsidR="00E57EC9">
        <w:t>’</w:t>
      </w:r>
      <w:r w:rsidRPr="00034910">
        <w:t>on n</w:t>
      </w:r>
      <w:r w:rsidR="00E57EC9">
        <w:t>’</w:t>
      </w:r>
      <w:r w:rsidRPr="00034910">
        <w:t>aurait jamais sou</w:t>
      </w:r>
      <w:r w:rsidRPr="00034910">
        <w:t>p</w:t>
      </w:r>
      <w:r w:rsidRPr="00034910">
        <w:t>çonné sa présence</w:t>
      </w:r>
      <w:r w:rsidR="00E57EC9">
        <w:t xml:space="preserve">. </w:t>
      </w:r>
      <w:r w:rsidRPr="00034910">
        <w:t xml:space="preserve">Pourtant elle </w:t>
      </w:r>
      <w:r w:rsidRPr="00034910">
        <w:lastRenderedPageBreak/>
        <w:t>constituait une chose inhab</w:t>
      </w:r>
      <w:r w:rsidRPr="00034910">
        <w:t>i</w:t>
      </w:r>
      <w:r w:rsidRPr="00034910">
        <w:t>tuelle</w:t>
      </w:r>
      <w:r w:rsidR="00E57EC9">
        <w:t xml:space="preserve"> ; </w:t>
      </w:r>
      <w:r w:rsidRPr="00034910">
        <w:t>la doublure étant de même tissu</w:t>
      </w:r>
      <w:r w:rsidR="00E57EC9">
        <w:t xml:space="preserve">, </w:t>
      </w:r>
      <w:r w:rsidRPr="00034910">
        <w:t>cette superposition de soie sur soie ne se concevait pas bien</w:t>
      </w:r>
      <w:r w:rsidR="00E57EC9">
        <w:t>.</w:t>
      </w:r>
    </w:p>
    <w:p w14:paraId="7FC25F4E" w14:textId="77777777" w:rsidR="00E57EC9" w:rsidRDefault="00776CEA" w:rsidP="00E57EC9">
      <w:r w:rsidRPr="00034910">
        <w:t xml:space="preserve">Enchantée </w:t>
      </w:r>
      <w:proofErr w:type="gramStart"/>
      <w:r w:rsidRPr="00034910">
        <w:t>d</w:t>
      </w:r>
      <w:r w:rsidR="00E57EC9">
        <w:t>’</w:t>
      </w:r>
      <w:r w:rsidRPr="00034910">
        <w:t>avoir</w:t>
      </w:r>
      <w:proofErr w:type="gramEnd"/>
      <w:r w:rsidRPr="00034910">
        <w:t xml:space="preserve"> un rôle dans l</w:t>
      </w:r>
      <w:r w:rsidR="00E57EC9">
        <w:t>’</w:t>
      </w:r>
      <w:r w:rsidRPr="00034910">
        <w:t>affaire</w:t>
      </w:r>
      <w:r w:rsidR="00E57EC9">
        <w:t xml:space="preserve">, </w:t>
      </w:r>
      <w:r w:rsidRPr="00034910">
        <w:t>la fille de chambre se montrait prolixe</w:t>
      </w:r>
      <w:r w:rsidR="00E57EC9">
        <w:t xml:space="preserve">. </w:t>
      </w:r>
      <w:r w:rsidRPr="00034910">
        <w:t xml:space="preserve">Dick </w:t>
      </w:r>
      <w:proofErr w:type="spellStart"/>
      <w:r w:rsidRPr="00034910">
        <w:t>Fann</w:t>
      </w:r>
      <w:proofErr w:type="spellEnd"/>
      <w:r w:rsidRPr="00034910">
        <w:t xml:space="preserve"> l</w:t>
      </w:r>
      <w:r w:rsidR="00E57EC9">
        <w:t>’</w:t>
      </w:r>
      <w:r w:rsidRPr="00034910">
        <w:t>écoutait avec attention</w:t>
      </w:r>
      <w:r w:rsidR="00E57EC9">
        <w:t xml:space="preserve">. </w:t>
      </w:r>
      <w:r w:rsidRPr="00034910">
        <w:t>Bien plus</w:t>
      </w:r>
      <w:r w:rsidR="00E57EC9">
        <w:t xml:space="preserve">, </w:t>
      </w:r>
      <w:r w:rsidRPr="00034910">
        <w:t>on eût dit que le bavardage de la servante l</w:t>
      </w:r>
      <w:r w:rsidR="00E57EC9">
        <w:t>’</w:t>
      </w:r>
      <w:r w:rsidRPr="00034910">
        <w:t>intéressait au plus haut point</w:t>
      </w:r>
      <w:r w:rsidR="00E57EC9">
        <w:t>.</w:t>
      </w:r>
    </w:p>
    <w:p w14:paraId="4C5B1981" w14:textId="77777777" w:rsidR="00E57EC9" w:rsidRDefault="00776CEA" w:rsidP="00E57EC9">
      <w:r w:rsidRPr="00034910">
        <w:t>Mais il ne jugea pas à propos d</w:t>
      </w:r>
      <w:r w:rsidR="00E57EC9">
        <w:t>’</w:t>
      </w:r>
      <w:r w:rsidRPr="00034910">
        <w:t>exprimer ses pensées</w:t>
      </w:r>
      <w:r w:rsidR="00E57EC9">
        <w:t xml:space="preserve">, </w:t>
      </w:r>
      <w:r w:rsidRPr="00034910">
        <w:t>et il prit congé</w:t>
      </w:r>
      <w:r w:rsidR="00E57EC9">
        <w:t>.</w:t>
      </w:r>
    </w:p>
    <w:p w14:paraId="169459FE" w14:textId="77777777" w:rsidR="00E57EC9" w:rsidRDefault="00776CEA" w:rsidP="00E57EC9">
      <w:r w:rsidRPr="00034910">
        <w:t>Une fois dans la rue</w:t>
      </w:r>
      <w:r w:rsidR="00E57EC9">
        <w:t xml:space="preserve">, </w:t>
      </w:r>
      <w:r w:rsidRPr="00034910">
        <w:t>il monologua</w:t>
      </w:r>
      <w:r w:rsidR="00E57EC9">
        <w:t> :</w:t>
      </w:r>
    </w:p>
    <w:p w14:paraId="2BEF389B" w14:textId="77777777" w:rsidR="00E57EC9" w:rsidRDefault="00E57EC9" w:rsidP="00E57EC9">
      <w:r>
        <w:t>— </w:t>
      </w:r>
      <w:r w:rsidR="00776CEA" w:rsidRPr="00034910">
        <w:t>La clef du mystère est dans l</w:t>
      </w:r>
      <w:r>
        <w:t>’</w:t>
      </w:r>
      <w:r w:rsidR="00776CEA" w:rsidRPr="00034910">
        <w:t>adjonction de cette soie blanche</w:t>
      </w:r>
      <w:r>
        <w:t xml:space="preserve">, </w:t>
      </w:r>
      <w:r w:rsidR="00776CEA" w:rsidRPr="00034910">
        <w:t>j</w:t>
      </w:r>
      <w:r>
        <w:t>’</w:t>
      </w:r>
      <w:r w:rsidR="00776CEA" w:rsidRPr="00034910">
        <w:t>en jurerais</w:t>
      </w:r>
      <w:r>
        <w:t xml:space="preserve">… </w:t>
      </w:r>
      <w:r w:rsidR="00776CEA" w:rsidRPr="00034910">
        <w:t>Cela n</w:t>
      </w:r>
      <w:r>
        <w:t>’</w:t>
      </w:r>
      <w:r w:rsidR="00776CEA" w:rsidRPr="00034910">
        <w:t>est qu</w:t>
      </w:r>
      <w:r>
        <w:t>’</w:t>
      </w:r>
      <w:r w:rsidR="00776CEA" w:rsidRPr="00034910">
        <w:t>une intuition</w:t>
      </w:r>
      <w:r>
        <w:t xml:space="preserve">, </w:t>
      </w:r>
      <w:r w:rsidR="00776CEA" w:rsidRPr="00034910">
        <w:t>il faut arriver à la certitude</w:t>
      </w:r>
      <w:r>
        <w:t xml:space="preserve">… </w:t>
      </w:r>
      <w:r w:rsidR="00776CEA" w:rsidRPr="00034910">
        <w:t>Attendons et continuons nos recherches</w:t>
      </w:r>
      <w:r>
        <w:t>.</w:t>
      </w:r>
    </w:p>
    <w:p w14:paraId="331A78F4" w14:textId="30805AD7" w:rsidR="00E57EC9" w:rsidRDefault="00776CEA" w:rsidP="00E57EC9">
      <w:r w:rsidRPr="00034910">
        <w:t>Dix minutes plus tard</w:t>
      </w:r>
      <w:r w:rsidR="00E57EC9">
        <w:t xml:space="preserve">, </w:t>
      </w:r>
      <w:r w:rsidRPr="00034910">
        <w:t xml:space="preserve">il se faisait annoncer chez </w:t>
      </w:r>
      <w:proofErr w:type="spellStart"/>
      <w:r w:rsidRPr="00034910">
        <w:t>Mistress</w:t>
      </w:r>
      <w:proofErr w:type="spellEnd"/>
      <w:r w:rsidRPr="00034910">
        <w:t xml:space="preserve"> Doles</w:t>
      </w:r>
      <w:r w:rsidR="00E57EC9">
        <w:t xml:space="preserve">, </w:t>
      </w:r>
      <w:r w:rsidRPr="00034910">
        <w:t xml:space="preserve">dont le coquet hôtel a sa façade en bordure de la </w:t>
      </w:r>
      <w:r w:rsidR="00E57EC9" w:rsidRPr="00034910">
        <w:t>5</w:t>
      </w:r>
      <w:r w:rsidR="00E57EC9" w:rsidRPr="00E57EC9">
        <w:rPr>
          <w:vertAlign w:val="superscript"/>
        </w:rPr>
        <w:t>e</w:t>
      </w:r>
      <w:r w:rsidRPr="00034910">
        <w:t xml:space="preserve"> Av</w:t>
      </w:r>
      <w:r w:rsidRPr="00034910">
        <w:t>e</w:t>
      </w:r>
      <w:r w:rsidRPr="00034910">
        <w:t>nue</w:t>
      </w:r>
      <w:r w:rsidR="00E57EC9">
        <w:t>.</w:t>
      </w:r>
    </w:p>
    <w:p w14:paraId="050C5067" w14:textId="77777777" w:rsidR="00E57EC9" w:rsidRDefault="00776CEA" w:rsidP="00E57EC9">
      <w:r w:rsidRPr="00034910">
        <w:t>La dame recevait ce soir-là quelques amies intimes</w:t>
      </w:r>
      <w:r w:rsidR="00E57EC9">
        <w:t xml:space="preserve">. </w:t>
      </w:r>
      <w:r w:rsidRPr="00034910">
        <w:t>Dans un petit salon</w:t>
      </w:r>
      <w:r w:rsidR="00E57EC9">
        <w:t xml:space="preserve">, </w:t>
      </w:r>
      <w:r w:rsidRPr="00034910">
        <w:t>ces ladies dégustaient un thé exquis des plant</w:t>
      </w:r>
      <w:r w:rsidRPr="00034910">
        <w:t>a</w:t>
      </w:r>
      <w:r w:rsidRPr="00034910">
        <w:t>tions de Californie</w:t>
      </w:r>
      <w:r w:rsidR="00E57EC9">
        <w:t xml:space="preserve">, </w:t>
      </w:r>
      <w:r w:rsidRPr="00034910">
        <w:t>bien supérieur</w:t>
      </w:r>
      <w:r w:rsidR="00E57EC9">
        <w:t xml:space="preserve">, </w:t>
      </w:r>
      <w:r w:rsidRPr="00034910">
        <w:t>affirmaient-elles</w:t>
      </w:r>
      <w:r w:rsidR="00E57EC9">
        <w:t xml:space="preserve">, </w:t>
      </w:r>
      <w:r w:rsidRPr="00034910">
        <w:t>aux feuilles chinoises</w:t>
      </w:r>
      <w:r w:rsidR="00E57EC9">
        <w:t>.</w:t>
      </w:r>
    </w:p>
    <w:p w14:paraId="5D8D7F9D" w14:textId="77777777" w:rsidR="00E57EC9" w:rsidRDefault="00776CEA" w:rsidP="00E57EC9">
      <w:r w:rsidRPr="00034910">
        <w:t>L</w:t>
      </w:r>
      <w:r w:rsidR="00E57EC9">
        <w:t>’</w:t>
      </w:r>
      <w:r w:rsidRPr="00034910">
        <w:t>annonce du détective fut accueillie avec joie</w:t>
      </w:r>
      <w:r w:rsidR="00E57EC9">
        <w:t>.</w:t>
      </w:r>
    </w:p>
    <w:p w14:paraId="0CBFB4AD" w14:textId="77777777" w:rsidR="00E57EC9" w:rsidRDefault="00776CEA" w:rsidP="00E57EC9">
      <w:r w:rsidRPr="00034910">
        <w:t>C</w:t>
      </w:r>
      <w:r w:rsidR="00E57EC9">
        <w:t>’</w:t>
      </w:r>
      <w:r w:rsidRPr="00034910">
        <w:t>était un numéro inédit rompant la monotonie des hab</w:t>
      </w:r>
      <w:r w:rsidRPr="00034910">
        <w:t>i</w:t>
      </w:r>
      <w:r w:rsidRPr="00034910">
        <w:t>tuels papotages</w:t>
      </w:r>
      <w:r w:rsidR="00E57EC9">
        <w:t xml:space="preserve">. </w:t>
      </w:r>
      <w:r w:rsidRPr="00034910">
        <w:t xml:space="preserve">Aussi </w:t>
      </w:r>
      <w:proofErr w:type="spellStart"/>
      <w:r w:rsidRPr="00034910">
        <w:t>Mistress</w:t>
      </w:r>
      <w:proofErr w:type="spellEnd"/>
      <w:r w:rsidRPr="00034910">
        <w:t xml:space="preserve"> Doles donna ordre de l</w:t>
      </w:r>
      <w:r w:rsidR="00E57EC9">
        <w:t>’</w:t>
      </w:r>
      <w:r w:rsidRPr="00034910">
        <w:t>introduire</w:t>
      </w:r>
      <w:r w:rsidR="00E57EC9">
        <w:t>.</w:t>
      </w:r>
    </w:p>
    <w:p w14:paraId="09F65994" w14:textId="77777777" w:rsidR="00E57EC9" w:rsidRDefault="00776CEA" w:rsidP="00E57EC9">
      <w:r w:rsidRPr="00034910">
        <w:t xml:space="preserve">Dick </w:t>
      </w:r>
      <w:proofErr w:type="spellStart"/>
      <w:r w:rsidRPr="00034910">
        <w:t>Fann</w:t>
      </w:r>
      <w:proofErr w:type="spellEnd"/>
      <w:r w:rsidRPr="00034910">
        <w:t xml:space="preserve"> se présenta</w:t>
      </w:r>
      <w:r w:rsidR="00E57EC9">
        <w:t xml:space="preserve">, </w:t>
      </w:r>
      <w:r w:rsidRPr="00034910">
        <w:t>salua avec la plus parfaite corre</w:t>
      </w:r>
      <w:r w:rsidRPr="00034910">
        <w:t>c</w:t>
      </w:r>
      <w:r w:rsidRPr="00034910">
        <w:t>tion</w:t>
      </w:r>
      <w:r w:rsidR="00E57EC9">
        <w:t xml:space="preserve">, </w:t>
      </w:r>
      <w:r w:rsidRPr="00034910">
        <w:t>puis</w:t>
      </w:r>
      <w:r w:rsidR="00E57EC9">
        <w:t xml:space="preserve">, </w:t>
      </w:r>
      <w:r w:rsidRPr="00034910">
        <w:t>sans hésitation</w:t>
      </w:r>
      <w:r w:rsidR="00E57EC9">
        <w:t xml:space="preserve">, </w:t>
      </w:r>
      <w:r w:rsidRPr="00034910">
        <w:t>il s</w:t>
      </w:r>
      <w:r w:rsidR="00E57EC9">
        <w:t>’</w:t>
      </w:r>
      <w:r w:rsidRPr="00034910">
        <w:t>avança vers la maîtresse de la maison qui</w:t>
      </w:r>
      <w:r w:rsidR="00E57EC9">
        <w:t xml:space="preserve">, </w:t>
      </w:r>
      <w:r w:rsidRPr="00034910">
        <w:t xml:space="preserve">peut-être pour déconcerter le détective </w:t>
      </w:r>
      <w:r w:rsidRPr="00034910">
        <w:lastRenderedPageBreak/>
        <w:t>anglais</w:t>
      </w:r>
      <w:r w:rsidR="00E57EC9">
        <w:t xml:space="preserve">, </w:t>
      </w:r>
      <w:r w:rsidRPr="00034910">
        <w:t>n</w:t>
      </w:r>
      <w:r w:rsidR="00E57EC9">
        <w:t>’</w:t>
      </w:r>
      <w:r w:rsidRPr="00034910">
        <w:t>avait fait aucun mouvement pouvant trahir son incognito</w:t>
      </w:r>
      <w:r w:rsidR="00E57EC9">
        <w:t>.</w:t>
      </w:r>
    </w:p>
    <w:p w14:paraId="3DE11357" w14:textId="77777777" w:rsidR="00E57EC9" w:rsidRDefault="00E57EC9" w:rsidP="00E57EC9">
      <w:r>
        <w:t>— </w:t>
      </w:r>
      <w:proofErr w:type="spellStart"/>
      <w:r w:rsidR="00776CEA" w:rsidRPr="00034910">
        <w:t>Mistress</w:t>
      </w:r>
      <w:proofErr w:type="spellEnd"/>
      <w:r w:rsidR="00776CEA" w:rsidRPr="00034910">
        <w:t xml:space="preserve"> Doles</w:t>
      </w:r>
      <w:r>
        <w:t xml:space="preserve">, </w:t>
      </w:r>
      <w:r w:rsidR="00776CEA" w:rsidRPr="00034910">
        <w:t>je pense</w:t>
      </w:r>
      <w:r>
        <w:t xml:space="preserve">, </w:t>
      </w:r>
      <w:r w:rsidR="00776CEA" w:rsidRPr="00034910">
        <w:t>dit-il doucement</w:t>
      </w:r>
      <w:r>
        <w:t>.</w:t>
      </w:r>
    </w:p>
    <w:p w14:paraId="3AA8558F" w14:textId="77777777" w:rsidR="00E57EC9" w:rsidRDefault="00E57EC9" w:rsidP="00E57EC9">
      <w:r>
        <w:t>— </w:t>
      </w:r>
      <w:r w:rsidR="00776CEA" w:rsidRPr="00034910">
        <w:t>Oui</w:t>
      </w:r>
      <w:r>
        <w:t xml:space="preserve">, </w:t>
      </w:r>
      <w:r w:rsidR="00776CEA" w:rsidRPr="00034910">
        <w:t>fit-elle un peu décontenancée d</w:t>
      </w:r>
      <w:r>
        <w:t>’</w:t>
      </w:r>
      <w:r w:rsidR="00776CEA" w:rsidRPr="00034910">
        <w:t>être reconnue ainsi</w:t>
      </w:r>
      <w:r>
        <w:t xml:space="preserve"> ; </w:t>
      </w:r>
      <w:r w:rsidR="00776CEA" w:rsidRPr="00034910">
        <w:t>mais comment le savez-vous</w:t>
      </w:r>
      <w:r>
        <w:t> ?</w:t>
      </w:r>
    </w:p>
    <w:p w14:paraId="4BC16E51" w14:textId="77777777" w:rsidR="00E57EC9" w:rsidRDefault="00E57EC9" w:rsidP="00E57EC9">
      <w:r>
        <w:t>— </w:t>
      </w:r>
      <w:r w:rsidR="00776CEA" w:rsidRPr="00034910">
        <w:t>Par l</w:t>
      </w:r>
      <w:r>
        <w:t>’</w:t>
      </w:r>
      <w:r w:rsidR="00776CEA" w:rsidRPr="00034910">
        <w:t>enquête à laquelle a donné lieu la fâcheuse aventure qui vous vaut l</w:t>
      </w:r>
      <w:r>
        <w:t>’</w:t>
      </w:r>
      <w:r w:rsidR="00776CEA" w:rsidRPr="00034910">
        <w:t>ennui de ma visite</w:t>
      </w:r>
      <w:r>
        <w:t>.</w:t>
      </w:r>
    </w:p>
    <w:p w14:paraId="01DFDFA0" w14:textId="77777777" w:rsidR="00E57EC9" w:rsidRDefault="00E57EC9" w:rsidP="00E57EC9">
      <w:r>
        <w:t>— </w:t>
      </w:r>
      <w:r w:rsidR="00776CEA" w:rsidRPr="00034910">
        <w:t>Non</w:t>
      </w:r>
      <w:r>
        <w:t xml:space="preserve">, </w:t>
      </w:r>
      <w:r w:rsidR="00776CEA" w:rsidRPr="00034910">
        <w:t>non</w:t>
      </w:r>
      <w:r>
        <w:t xml:space="preserve">, </w:t>
      </w:r>
      <w:r w:rsidR="00776CEA" w:rsidRPr="00034910">
        <w:t>pas d</w:t>
      </w:r>
      <w:r>
        <w:t>’</w:t>
      </w:r>
      <w:r w:rsidR="00776CEA" w:rsidRPr="00034910">
        <w:t>ennui</w:t>
      </w:r>
      <w:r>
        <w:t xml:space="preserve">, </w:t>
      </w:r>
      <w:r w:rsidR="00776CEA" w:rsidRPr="00034910">
        <w:t>croyez-le</w:t>
      </w:r>
      <w:r>
        <w:t xml:space="preserve">… </w:t>
      </w:r>
      <w:r w:rsidR="00776CEA" w:rsidRPr="00034910">
        <w:t>Mais vous disiez</w:t>
      </w:r>
      <w:r>
        <w:t xml:space="preserve">… </w:t>
      </w:r>
      <w:r w:rsidR="00776CEA" w:rsidRPr="00034910">
        <w:t>l</w:t>
      </w:r>
      <w:r>
        <w:t>’</w:t>
      </w:r>
      <w:r w:rsidR="00776CEA" w:rsidRPr="00034910">
        <w:t>enquête</w:t>
      </w:r>
      <w:r>
        <w:t>…</w:t>
      </w:r>
    </w:p>
    <w:p w14:paraId="077A390F" w14:textId="77777777" w:rsidR="00E57EC9" w:rsidRDefault="00E57EC9" w:rsidP="00E57EC9">
      <w:r>
        <w:t>— </w:t>
      </w:r>
      <w:r w:rsidR="00776CEA" w:rsidRPr="00034910">
        <w:t xml:space="preserve">A noté que vous avez mêmes mesures que Miss </w:t>
      </w:r>
      <w:proofErr w:type="spellStart"/>
      <w:r w:rsidR="00776CEA" w:rsidRPr="00034910">
        <w:t>Marily</w:t>
      </w:r>
      <w:proofErr w:type="spellEnd"/>
      <w:r>
        <w:t xml:space="preserve">, </w:t>
      </w:r>
      <w:r w:rsidR="00776CEA" w:rsidRPr="00034910">
        <w:t>puisque celle-ci a pu essayer robes et le reste pour vous</w:t>
      </w:r>
      <w:r>
        <w:t xml:space="preserve">. </w:t>
      </w:r>
      <w:r w:rsidR="00776CEA" w:rsidRPr="00034910">
        <w:t xml:space="preserve">Je viens de voir Miss </w:t>
      </w:r>
      <w:proofErr w:type="spellStart"/>
      <w:r w:rsidR="00776CEA" w:rsidRPr="00034910">
        <w:t>Marily</w:t>
      </w:r>
      <w:proofErr w:type="spellEnd"/>
      <w:r>
        <w:t xml:space="preserve"> ; </w:t>
      </w:r>
      <w:r w:rsidR="00776CEA" w:rsidRPr="00034910">
        <w:t>j</w:t>
      </w:r>
      <w:r>
        <w:t>’</w:t>
      </w:r>
      <w:r w:rsidR="00776CEA" w:rsidRPr="00034910">
        <w:t>ai reconnu les mesures</w:t>
      </w:r>
      <w:r>
        <w:t xml:space="preserve">. </w:t>
      </w:r>
      <w:r w:rsidR="00776CEA" w:rsidRPr="00034910">
        <w:t>Et même</w:t>
      </w:r>
      <w:r>
        <w:t xml:space="preserve">, </w:t>
      </w:r>
      <w:r w:rsidR="00776CEA" w:rsidRPr="00034910">
        <w:t>cont</w:t>
      </w:r>
      <w:r w:rsidR="00776CEA" w:rsidRPr="00034910">
        <w:t>i</w:t>
      </w:r>
      <w:r w:rsidR="00776CEA" w:rsidRPr="00034910">
        <w:t>nua Dick sans paraître remarquer l</w:t>
      </w:r>
      <w:r>
        <w:t>’</w:t>
      </w:r>
      <w:r w:rsidR="00776CEA" w:rsidRPr="00034910">
        <w:t>incrédulité peinte sur tous les visages</w:t>
      </w:r>
      <w:r>
        <w:t xml:space="preserve">, </w:t>
      </w:r>
      <w:r w:rsidR="00776CEA" w:rsidRPr="00034910">
        <w:t>je ne crois pas me tromper en désignant Madame</w:t>
      </w:r>
      <w:r>
        <w:t xml:space="preserve">, </w:t>
      </w:r>
      <w:r w:rsidR="00776CEA" w:rsidRPr="00034910">
        <w:t>comme faisant partie du quatuor charmant des propriétaires des manteaux maltraités par une main criminelle</w:t>
      </w:r>
      <w:r>
        <w:t>.</w:t>
      </w:r>
    </w:p>
    <w:p w14:paraId="49B5435D" w14:textId="77777777" w:rsidR="00E57EC9" w:rsidRDefault="00776CEA" w:rsidP="00E57EC9">
      <w:r w:rsidRPr="00034910">
        <w:t>Ce disant</w:t>
      </w:r>
      <w:r w:rsidR="00E57EC9">
        <w:t xml:space="preserve">, </w:t>
      </w:r>
      <w:r w:rsidRPr="00034910">
        <w:t>il désignait une jeune femme aux cheveux ch</w:t>
      </w:r>
      <w:r w:rsidRPr="00034910">
        <w:t>â</w:t>
      </w:r>
      <w:r w:rsidRPr="00034910">
        <w:t>tains</w:t>
      </w:r>
      <w:r w:rsidR="00E57EC9">
        <w:t xml:space="preserve">, </w:t>
      </w:r>
      <w:r w:rsidRPr="00034910">
        <w:t>dont le visage régulier présentait tous les indices de l</w:t>
      </w:r>
      <w:r w:rsidR="00E57EC9">
        <w:t>’</w:t>
      </w:r>
      <w:r w:rsidRPr="00034910">
        <w:t>intelligence et de la volonté</w:t>
      </w:r>
      <w:r w:rsidR="00E57EC9">
        <w:t>.</w:t>
      </w:r>
    </w:p>
    <w:p w14:paraId="1C2DEF6C" w14:textId="77777777" w:rsidR="00E57EC9" w:rsidRDefault="00776CEA" w:rsidP="00E57EC9">
      <w:r w:rsidRPr="00034910">
        <w:t>Un murmure stupéfait suivit ses paroles</w:t>
      </w:r>
      <w:r w:rsidR="00E57EC9">
        <w:t xml:space="preserve">, </w:t>
      </w:r>
      <w:r w:rsidRPr="00034910">
        <w:t>lui prouvant qu</w:t>
      </w:r>
      <w:r w:rsidR="00E57EC9">
        <w:t>’</w:t>
      </w:r>
      <w:r w:rsidRPr="00034910">
        <w:t>il avait touché juste</w:t>
      </w:r>
      <w:r w:rsidR="00E57EC9">
        <w:t>.</w:t>
      </w:r>
    </w:p>
    <w:p w14:paraId="18B0190D" w14:textId="77777777" w:rsidR="00E57EC9" w:rsidRDefault="00E57EC9" w:rsidP="00E57EC9">
      <w:r>
        <w:t>— </w:t>
      </w:r>
      <w:r w:rsidR="00776CEA" w:rsidRPr="00034910">
        <w:t>En ce cas</w:t>
      </w:r>
      <w:r>
        <w:t xml:space="preserve">, </w:t>
      </w:r>
      <w:r w:rsidR="00776CEA" w:rsidRPr="00034910">
        <w:t>acheva-t-il en s</w:t>
      </w:r>
      <w:r>
        <w:t>’</w:t>
      </w:r>
      <w:r w:rsidR="00776CEA" w:rsidRPr="00034910">
        <w:t>inclinant</w:t>
      </w:r>
      <w:r>
        <w:t xml:space="preserve">, </w:t>
      </w:r>
      <w:r w:rsidR="00776CEA" w:rsidRPr="00034910">
        <w:t xml:space="preserve">je salue </w:t>
      </w:r>
      <w:proofErr w:type="spellStart"/>
      <w:r w:rsidR="00776CEA" w:rsidRPr="00034910">
        <w:t>Mistress</w:t>
      </w:r>
      <w:proofErr w:type="spellEnd"/>
      <w:r w:rsidR="00776CEA" w:rsidRPr="00034910">
        <w:t xml:space="preserve"> </w:t>
      </w:r>
      <w:proofErr w:type="spellStart"/>
      <w:r w:rsidR="00776CEA" w:rsidRPr="00034910">
        <w:t>Lodgers</w:t>
      </w:r>
      <w:proofErr w:type="spellEnd"/>
      <w:r>
        <w:t xml:space="preserve">, </w:t>
      </w:r>
      <w:r w:rsidR="00776CEA" w:rsidRPr="00034910">
        <w:t>reine de l</w:t>
      </w:r>
      <w:r>
        <w:t>’</w:t>
      </w:r>
      <w:r w:rsidR="00776CEA" w:rsidRPr="00034910">
        <w:t>hôtel somptueux contigu à la résidence de Vanderbilt</w:t>
      </w:r>
      <w:r>
        <w:t>.</w:t>
      </w:r>
    </w:p>
    <w:p w14:paraId="28EE57C0" w14:textId="77777777" w:rsidR="00E57EC9" w:rsidRDefault="00E57EC9" w:rsidP="00E57EC9">
      <w:r>
        <w:t>— </w:t>
      </w:r>
      <w:r w:rsidR="00776CEA" w:rsidRPr="00034910">
        <w:t xml:space="preserve">Pourquoi </w:t>
      </w:r>
      <w:proofErr w:type="spellStart"/>
      <w:r w:rsidR="00776CEA" w:rsidRPr="00034910">
        <w:t>Lodgers</w:t>
      </w:r>
      <w:proofErr w:type="spellEnd"/>
      <w:r>
        <w:t xml:space="preserve"> ? </w:t>
      </w:r>
      <w:r w:rsidR="00776CEA" w:rsidRPr="00034910">
        <w:t>s</w:t>
      </w:r>
      <w:r>
        <w:t>’</w:t>
      </w:r>
      <w:r w:rsidR="00776CEA" w:rsidRPr="00034910">
        <w:t xml:space="preserve">exclama </w:t>
      </w:r>
      <w:proofErr w:type="spellStart"/>
      <w:r w:rsidR="00776CEA" w:rsidRPr="00034910">
        <w:t>Mistress</w:t>
      </w:r>
      <w:proofErr w:type="spellEnd"/>
      <w:r w:rsidR="00776CEA" w:rsidRPr="00034910">
        <w:t xml:space="preserve"> Doles retrouvant la voix</w:t>
      </w:r>
      <w:r>
        <w:t>.</w:t>
      </w:r>
    </w:p>
    <w:p w14:paraId="282B50B0" w14:textId="42514148" w:rsidR="00E57EC9" w:rsidRDefault="00E57EC9" w:rsidP="00E57EC9">
      <w:r>
        <w:lastRenderedPageBreak/>
        <w:t>— </w:t>
      </w:r>
      <w:r w:rsidR="00776CEA" w:rsidRPr="00034910">
        <w:t>Parce que</w:t>
      </w:r>
      <w:r>
        <w:t xml:space="preserve">, </w:t>
      </w:r>
      <w:r w:rsidR="00776CEA" w:rsidRPr="00034910">
        <w:t>fit paisiblement Dick</w:t>
      </w:r>
      <w:r>
        <w:t xml:space="preserve">, </w:t>
      </w:r>
      <w:proofErr w:type="spellStart"/>
      <w:r w:rsidR="00776CEA" w:rsidRPr="00034910">
        <w:t>Mistress</w:t>
      </w:r>
      <w:proofErr w:type="spellEnd"/>
      <w:r w:rsidR="00776CEA" w:rsidRPr="00034910">
        <w:t xml:space="preserve"> </w:t>
      </w:r>
      <w:proofErr w:type="spellStart"/>
      <w:r w:rsidR="00776CEA" w:rsidRPr="00034910">
        <w:t>Tolham</w:t>
      </w:r>
      <w:proofErr w:type="spellEnd"/>
      <w:r>
        <w:t xml:space="preserve">, </w:t>
      </w:r>
      <w:r w:rsidR="00776CEA" w:rsidRPr="00034910">
        <w:t xml:space="preserve">se trouvant à Stone Hill près de </w:t>
      </w:r>
      <w:proofErr w:type="spellStart"/>
      <w:r w:rsidR="00776CEA" w:rsidRPr="00034910">
        <w:t>New-Haven</w:t>
      </w:r>
      <w:proofErr w:type="spellEnd"/>
      <w:r>
        <w:t xml:space="preserve">, </w:t>
      </w:r>
      <w:r w:rsidR="00776CEA" w:rsidRPr="00034910">
        <w:t xml:space="preserve">la personne ayant les mesures identiques à celles de Miss </w:t>
      </w:r>
      <w:proofErr w:type="spellStart"/>
      <w:r w:rsidR="00776CEA" w:rsidRPr="00034910">
        <w:t>Marily</w:t>
      </w:r>
      <w:proofErr w:type="spellEnd"/>
      <w:r w:rsidR="00776CEA" w:rsidRPr="00034910">
        <w:t xml:space="preserve"> ne saurait être que </w:t>
      </w:r>
      <w:r>
        <w:t>M</w:t>
      </w:r>
      <w:r w:rsidRPr="00E57EC9">
        <w:rPr>
          <w:vertAlign w:val="superscript"/>
        </w:rPr>
        <w:t>rs</w:t>
      </w:r>
      <w:r>
        <w:t> </w:t>
      </w:r>
      <w:proofErr w:type="spellStart"/>
      <w:r w:rsidR="00776CEA" w:rsidRPr="00034910">
        <w:t>Lodgers</w:t>
      </w:r>
      <w:proofErr w:type="spellEnd"/>
      <w:r>
        <w:t>.</w:t>
      </w:r>
    </w:p>
    <w:p w14:paraId="79B0E57C" w14:textId="16183BCB" w:rsidR="00E57EC9" w:rsidRDefault="00776CEA" w:rsidP="00E57EC9">
      <w:r w:rsidRPr="00034910">
        <w:t>Ce fut un concert d</w:t>
      </w:r>
      <w:r w:rsidR="00E57EC9">
        <w:t>’</w:t>
      </w:r>
      <w:r w:rsidRPr="00034910">
        <w:t>éloges enthousiastes à la perspicacité du visiteur</w:t>
      </w:r>
      <w:r w:rsidR="00E57EC9">
        <w:t xml:space="preserve">. </w:t>
      </w:r>
      <w:r w:rsidRPr="00034910">
        <w:t xml:space="preserve">Et </w:t>
      </w:r>
      <w:r w:rsidR="00E57EC9">
        <w:t>M</w:t>
      </w:r>
      <w:r w:rsidR="00E57EC9" w:rsidRPr="00E57EC9">
        <w:rPr>
          <w:vertAlign w:val="superscript"/>
        </w:rPr>
        <w:t>rs</w:t>
      </w:r>
      <w:r w:rsidR="00E57EC9">
        <w:t> </w:t>
      </w:r>
      <w:r w:rsidRPr="00034910">
        <w:t>Doles traduisit l</w:t>
      </w:r>
      <w:r w:rsidR="00E57EC9">
        <w:t>’</w:t>
      </w:r>
      <w:r w:rsidRPr="00034910">
        <w:t>impression générale en s</w:t>
      </w:r>
      <w:r w:rsidR="00E57EC9">
        <w:t>’</w:t>
      </w:r>
      <w:r w:rsidRPr="00034910">
        <w:t>écriant</w:t>
      </w:r>
      <w:r w:rsidR="00E57EC9">
        <w:t> :</w:t>
      </w:r>
    </w:p>
    <w:p w14:paraId="272385AB" w14:textId="77777777" w:rsidR="00E57EC9" w:rsidRDefault="00E57EC9" w:rsidP="00E57EC9">
      <w:r>
        <w:t>— </w:t>
      </w:r>
      <w:r w:rsidR="00776CEA" w:rsidRPr="00034910">
        <w:t>Vraiment</w:t>
      </w:r>
      <w:r>
        <w:t xml:space="preserve">, </w:t>
      </w:r>
      <w:r w:rsidR="00776CEA" w:rsidRPr="00034910">
        <w:t>vous êtes capable d</w:t>
      </w:r>
      <w:r>
        <w:t>’</w:t>
      </w:r>
      <w:r w:rsidR="00776CEA" w:rsidRPr="00034910">
        <w:t>éclaircir le mystère</w:t>
      </w:r>
      <w:r>
        <w:t xml:space="preserve">. </w:t>
      </w:r>
      <w:r w:rsidR="00776CEA" w:rsidRPr="00034910">
        <w:t>Je suis bonne Américaine certes</w:t>
      </w:r>
      <w:r>
        <w:t xml:space="preserve">, </w:t>
      </w:r>
      <w:r w:rsidR="00776CEA" w:rsidRPr="00034910">
        <w:t>mais je dois reconnaître qu</w:t>
      </w:r>
      <w:r>
        <w:t>’</w:t>
      </w:r>
      <w:r w:rsidR="00776CEA" w:rsidRPr="00034910">
        <w:t>aucun de nos détectives n</w:t>
      </w:r>
      <w:r>
        <w:t>’</w:t>
      </w:r>
      <w:r w:rsidR="00776CEA" w:rsidRPr="00034910">
        <w:t>eût montré une précision semblable</w:t>
      </w:r>
      <w:r>
        <w:t>.</w:t>
      </w:r>
    </w:p>
    <w:p w14:paraId="5BEB7FE9" w14:textId="77777777" w:rsidR="00E57EC9" w:rsidRDefault="00776CEA" w:rsidP="00E57EC9">
      <w:r w:rsidRPr="00034910">
        <w:t>Puis</w:t>
      </w:r>
      <w:r w:rsidR="00E57EC9">
        <w:t xml:space="preserve">, </w:t>
      </w:r>
      <w:r w:rsidRPr="00034910">
        <w:t>mise en confiance désormais</w:t>
      </w:r>
      <w:r w:rsidR="00E57EC9">
        <w:t> :</w:t>
      </w:r>
    </w:p>
    <w:p w14:paraId="5E325B16" w14:textId="77777777" w:rsidR="00E57EC9" w:rsidRDefault="00E57EC9" w:rsidP="00E57EC9">
      <w:r>
        <w:t>— </w:t>
      </w:r>
      <w:r w:rsidR="00776CEA" w:rsidRPr="00034910">
        <w:t>Qu</w:t>
      </w:r>
      <w:r>
        <w:t>’</w:t>
      </w:r>
      <w:r w:rsidR="00776CEA" w:rsidRPr="00034910">
        <w:t xml:space="preserve">a dit </w:t>
      </w:r>
      <w:proofErr w:type="spellStart"/>
      <w:r w:rsidR="00776CEA" w:rsidRPr="00034910">
        <w:t>Marily</w:t>
      </w:r>
      <w:proofErr w:type="spellEnd"/>
      <w:r>
        <w:t> ?</w:t>
      </w:r>
    </w:p>
    <w:p w14:paraId="5E5A5460" w14:textId="77777777" w:rsidR="00E57EC9" w:rsidRDefault="00E57EC9" w:rsidP="00E57EC9">
      <w:r>
        <w:t>— </w:t>
      </w:r>
      <w:r w:rsidR="00776CEA" w:rsidRPr="00034910">
        <w:t>Elle m</w:t>
      </w:r>
      <w:r>
        <w:t>’</w:t>
      </w:r>
      <w:r w:rsidR="00776CEA" w:rsidRPr="00034910">
        <w:t>a permis d</w:t>
      </w:r>
      <w:r>
        <w:t>’</w:t>
      </w:r>
      <w:r w:rsidR="00776CEA" w:rsidRPr="00034910">
        <w:t>examiner son manteau</w:t>
      </w:r>
      <w:r>
        <w:t>.</w:t>
      </w:r>
    </w:p>
    <w:p w14:paraId="728B5FA1" w14:textId="77777777" w:rsidR="00E57EC9" w:rsidRDefault="00E57EC9" w:rsidP="00E57EC9">
      <w:r>
        <w:t>— </w:t>
      </w:r>
      <w:r w:rsidR="00776CEA" w:rsidRPr="00034910">
        <w:t>Alors</w:t>
      </w:r>
      <w:r>
        <w:t xml:space="preserve">, </w:t>
      </w:r>
      <w:r w:rsidR="00776CEA" w:rsidRPr="00034910">
        <w:t>inutile de vous faire apporter le mien</w:t>
      </w:r>
      <w:r>
        <w:t> ?</w:t>
      </w:r>
    </w:p>
    <w:p w14:paraId="2DDDE71B" w14:textId="77777777" w:rsidR="00E57EC9" w:rsidRDefault="00E57EC9" w:rsidP="00E57EC9">
      <w:r>
        <w:t>— </w:t>
      </w:r>
      <w:r w:rsidR="00776CEA" w:rsidRPr="00034910">
        <w:t>Au contraire</w:t>
      </w:r>
      <w:r>
        <w:t xml:space="preserve">, </w:t>
      </w:r>
      <w:r w:rsidR="00776CEA" w:rsidRPr="00034910">
        <w:t>je vous prie de me laisser le soumettre au même examen</w:t>
      </w:r>
      <w:r>
        <w:t>.</w:t>
      </w:r>
    </w:p>
    <w:p w14:paraId="1D29DA3C" w14:textId="77777777" w:rsidR="00E57EC9" w:rsidRDefault="00776CEA" w:rsidP="00E57EC9">
      <w:r w:rsidRPr="00034910">
        <w:t>Un instant après</w:t>
      </w:r>
      <w:r w:rsidR="00E57EC9">
        <w:t xml:space="preserve">, </w:t>
      </w:r>
      <w:r w:rsidRPr="00034910">
        <w:t xml:space="preserve">Dick avait en mains la sortie de bal gris-brouillard de </w:t>
      </w:r>
      <w:proofErr w:type="spellStart"/>
      <w:r w:rsidRPr="00034910">
        <w:t>Mistress</w:t>
      </w:r>
      <w:proofErr w:type="spellEnd"/>
      <w:r w:rsidRPr="00034910">
        <w:t xml:space="preserve"> Doles</w:t>
      </w:r>
      <w:r w:rsidR="00E57EC9">
        <w:t xml:space="preserve">. </w:t>
      </w:r>
      <w:r w:rsidRPr="00034910">
        <w:t>Sans étonnement</w:t>
      </w:r>
      <w:r w:rsidR="00E57EC9">
        <w:t xml:space="preserve">, </w:t>
      </w:r>
      <w:r w:rsidRPr="00034910">
        <w:t>il constata que l</w:t>
      </w:r>
      <w:r w:rsidR="00E57EC9">
        <w:t>’</w:t>
      </w:r>
      <w:r w:rsidRPr="00034910">
        <w:t>ourlet inférieur avait été enlevé de la même façon que le pr</w:t>
      </w:r>
      <w:r w:rsidRPr="00034910">
        <w:t>e</w:t>
      </w:r>
      <w:r w:rsidRPr="00034910">
        <w:t>mier</w:t>
      </w:r>
      <w:r w:rsidR="00E57EC9">
        <w:t xml:space="preserve">. </w:t>
      </w:r>
      <w:r w:rsidRPr="00034910">
        <w:t>En outre</w:t>
      </w:r>
      <w:r w:rsidR="00E57EC9">
        <w:t xml:space="preserve">, </w:t>
      </w:r>
      <w:r w:rsidRPr="00034910">
        <w:t>ici encore</w:t>
      </w:r>
      <w:r w:rsidR="00E57EC9">
        <w:t xml:space="preserve">, </w:t>
      </w:r>
      <w:r w:rsidRPr="00034910">
        <w:t>une mince soie blanche existait entre l</w:t>
      </w:r>
      <w:r w:rsidR="00E57EC9">
        <w:t>’</w:t>
      </w:r>
      <w:r w:rsidRPr="00034910">
        <w:t>étoffe et la doublure</w:t>
      </w:r>
      <w:r w:rsidR="00E57EC9">
        <w:t>.</w:t>
      </w:r>
    </w:p>
    <w:p w14:paraId="202BB6A4" w14:textId="77777777" w:rsidR="00E57EC9" w:rsidRDefault="00776CEA" w:rsidP="00E57EC9">
      <w:r w:rsidRPr="00034910">
        <w:t>Toutes les assistantes suivaient curieusement ses mouv</w:t>
      </w:r>
      <w:r w:rsidRPr="00034910">
        <w:t>e</w:t>
      </w:r>
      <w:r w:rsidRPr="00034910">
        <w:t>ments</w:t>
      </w:r>
      <w:r w:rsidR="00E57EC9">
        <w:t>.</w:t>
      </w:r>
    </w:p>
    <w:p w14:paraId="55125662" w14:textId="77777777" w:rsidR="00E57EC9" w:rsidRDefault="00776CEA" w:rsidP="00E57EC9">
      <w:r w:rsidRPr="00034910">
        <w:t>Les jolis visages anxieux</w:t>
      </w:r>
      <w:r w:rsidR="00E57EC9">
        <w:t xml:space="preserve">, </w:t>
      </w:r>
      <w:r w:rsidRPr="00034910">
        <w:t>les sourcils contractés disaient que ces gracieuses mondaines s</w:t>
      </w:r>
      <w:r w:rsidR="00E57EC9">
        <w:t>’</w:t>
      </w:r>
      <w:r w:rsidRPr="00034910">
        <w:t xml:space="preserve">efforçaient vainement de </w:t>
      </w:r>
      <w:r w:rsidRPr="00034910">
        <w:lastRenderedPageBreak/>
        <w:t>dev</w:t>
      </w:r>
      <w:r w:rsidRPr="00034910">
        <w:t>i</w:t>
      </w:r>
      <w:r w:rsidRPr="00034910">
        <w:t>ner quelle lumière le détective pourrait tirer de l</w:t>
      </w:r>
      <w:r w:rsidR="00E57EC9">
        <w:t>’</w:t>
      </w:r>
      <w:r w:rsidRPr="00034910">
        <w:t>étoffe souple qui bruissait doucement sous ses doigts</w:t>
      </w:r>
      <w:r w:rsidR="00E57EC9">
        <w:t>.</w:t>
      </w:r>
    </w:p>
    <w:p w14:paraId="7D51AAE3" w14:textId="77777777" w:rsidR="00FE6CC9" w:rsidRDefault="00FE6CC9" w:rsidP="00FE6CC9">
      <w:pPr>
        <w:pStyle w:val="Centrsolidaire"/>
      </w:pPr>
      <w:r w:rsidRPr="00E57EC9">
        <w:rPr>
          <w:noProof/>
        </w:rPr>
        <w:drawing>
          <wp:inline distT="0" distB="0" distL="0" distR="0" wp14:anchorId="79683767" wp14:editId="038CC9D7">
            <wp:extent cx="5294541" cy="7692887"/>
            <wp:effectExtent l="0" t="0" r="1905" b="3810"/>
            <wp:docPr id="25" name="Imag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04360" cy="7707154"/>
                    </a:xfrm>
                    <a:prstGeom prst="rect">
                      <a:avLst/>
                    </a:prstGeom>
                    <a:noFill/>
                    <a:ln>
                      <a:noFill/>
                    </a:ln>
                  </pic:spPr>
                </pic:pic>
              </a:graphicData>
            </a:graphic>
          </wp:inline>
        </w:drawing>
      </w:r>
    </w:p>
    <w:p w14:paraId="4115B908" w14:textId="77777777" w:rsidR="00FE6CC9" w:rsidRDefault="00FE6CC9" w:rsidP="00FE6CC9">
      <w:pPr>
        <w:pStyle w:val="Centr14pt"/>
      </w:pPr>
      <w:r>
        <w:t>T</w:t>
      </w:r>
      <w:r w:rsidRPr="00E57EC9">
        <w:t>outes suivaient curieusement ses mouvements</w:t>
      </w:r>
      <w:r>
        <w:t>.</w:t>
      </w:r>
    </w:p>
    <w:p w14:paraId="2A2752EE" w14:textId="77777777" w:rsidR="00E57EC9" w:rsidRDefault="00776CEA" w:rsidP="00E57EC9">
      <w:r w:rsidRPr="00034910">
        <w:lastRenderedPageBreak/>
        <w:t>Aussi</w:t>
      </w:r>
      <w:r w:rsidR="00E57EC9">
        <w:t xml:space="preserve">, </w:t>
      </w:r>
      <w:r w:rsidRPr="00034910">
        <w:t>quand il abandonna la sortie de bal</w:t>
      </w:r>
      <w:r w:rsidR="00E57EC9">
        <w:t xml:space="preserve">, </w:t>
      </w:r>
      <w:r w:rsidRPr="00034910">
        <w:t>la même inte</w:t>
      </w:r>
      <w:r w:rsidRPr="00034910">
        <w:t>r</w:t>
      </w:r>
      <w:r w:rsidRPr="00034910">
        <w:t>rogation jaillit de toutes les lèvres</w:t>
      </w:r>
      <w:r w:rsidR="00E57EC9">
        <w:t> :</w:t>
      </w:r>
    </w:p>
    <w:p w14:paraId="79AC0054" w14:textId="77777777" w:rsidR="00E57EC9" w:rsidRDefault="00E57EC9" w:rsidP="00E57EC9">
      <w:r>
        <w:t>— </w:t>
      </w:r>
      <w:r w:rsidR="00776CEA" w:rsidRPr="00034910">
        <w:t>Eh bien</w:t>
      </w:r>
      <w:r>
        <w:t> ?</w:t>
      </w:r>
    </w:p>
    <w:p w14:paraId="426DD1E8" w14:textId="77777777" w:rsidR="00E57EC9" w:rsidRDefault="00776CEA" w:rsidP="00E57EC9">
      <w:r w:rsidRPr="00034910">
        <w:t>Il ne s</w:t>
      </w:r>
      <w:r w:rsidR="00E57EC9">
        <w:t>’</w:t>
      </w:r>
      <w:r w:rsidRPr="00034910">
        <w:t>en émut pas</w:t>
      </w:r>
      <w:r w:rsidR="00E57EC9">
        <w:t>.</w:t>
      </w:r>
    </w:p>
    <w:p w14:paraId="3607A511" w14:textId="77777777" w:rsidR="00E57EC9" w:rsidRDefault="00E57EC9" w:rsidP="00E57EC9">
      <w:r>
        <w:t>— </w:t>
      </w:r>
      <w:r w:rsidR="00776CEA" w:rsidRPr="00034910">
        <w:t>Un point est acquis</w:t>
      </w:r>
      <w:r>
        <w:t xml:space="preserve">, </w:t>
      </w:r>
      <w:r w:rsidR="00776CEA" w:rsidRPr="00034910">
        <w:t>tout petit</w:t>
      </w:r>
      <w:r>
        <w:t xml:space="preserve">, </w:t>
      </w:r>
      <w:r w:rsidR="00776CEA" w:rsidRPr="00034910">
        <w:t>il est vrai</w:t>
      </w:r>
      <w:r>
        <w:t xml:space="preserve">. </w:t>
      </w:r>
      <w:r w:rsidR="00776CEA" w:rsidRPr="00034910">
        <w:t>C</w:t>
      </w:r>
      <w:r>
        <w:t>’</w:t>
      </w:r>
      <w:r w:rsidR="00776CEA" w:rsidRPr="00034910">
        <w:t>est le même individu qui a opéré sur les deux vêtements</w:t>
      </w:r>
      <w:r>
        <w:t xml:space="preserve">… </w:t>
      </w:r>
      <w:r w:rsidR="00776CEA" w:rsidRPr="00034910">
        <w:t>avec les mêmes ciseaux très affilés</w:t>
      </w:r>
      <w:r>
        <w:t>.</w:t>
      </w:r>
    </w:p>
    <w:p w14:paraId="620E837B" w14:textId="77777777" w:rsidR="00E57EC9" w:rsidRDefault="00E57EC9" w:rsidP="00E57EC9">
      <w:r>
        <w:t>— </w:t>
      </w:r>
      <w:r w:rsidR="00776CEA" w:rsidRPr="00034910">
        <w:t>Bon</w:t>
      </w:r>
      <w:r>
        <w:t xml:space="preserve">, </w:t>
      </w:r>
      <w:r w:rsidR="00776CEA" w:rsidRPr="00034910">
        <w:t>firent les ladies déçues</w:t>
      </w:r>
      <w:r>
        <w:t xml:space="preserve">, </w:t>
      </w:r>
      <w:r w:rsidR="00776CEA" w:rsidRPr="00034910">
        <w:t>cela est évident</w:t>
      </w:r>
      <w:r>
        <w:t>.</w:t>
      </w:r>
    </w:p>
    <w:p w14:paraId="0D6EF0A7" w14:textId="77777777" w:rsidR="00E57EC9" w:rsidRDefault="00E57EC9" w:rsidP="00E57EC9">
      <w:r>
        <w:t>— </w:t>
      </w:r>
      <w:r w:rsidR="00776CEA" w:rsidRPr="00034910">
        <w:t>Cela ne l</w:t>
      </w:r>
      <w:r>
        <w:t>’</w:t>
      </w:r>
      <w:r w:rsidR="00776CEA" w:rsidRPr="00034910">
        <w:t>était pas</w:t>
      </w:r>
      <w:r>
        <w:t xml:space="preserve">, </w:t>
      </w:r>
      <w:r w:rsidR="00776CEA" w:rsidRPr="00034910">
        <w:t>Mesdames</w:t>
      </w:r>
      <w:r>
        <w:t xml:space="preserve">, </w:t>
      </w:r>
      <w:r w:rsidR="00776CEA" w:rsidRPr="00034910">
        <w:t>cela l</w:t>
      </w:r>
      <w:r>
        <w:t>’</w:t>
      </w:r>
      <w:r w:rsidR="00776CEA" w:rsidRPr="00034910">
        <w:t>est à présent</w:t>
      </w:r>
      <w:r>
        <w:t xml:space="preserve">. </w:t>
      </w:r>
      <w:r w:rsidR="00776CEA" w:rsidRPr="00034910">
        <w:t>L</w:t>
      </w:r>
      <w:r>
        <w:t>’</w:t>
      </w:r>
      <w:r w:rsidR="00776CEA" w:rsidRPr="00034910">
        <w:t>homme n</w:t>
      </w:r>
      <w:r>
        <w:t>’</w:t>
      </w:r>
      <w:r w:rsidR="00776CEA" w:rsidRPr="00034910">
        <w:t>a donc point de complices</w:t>
      </w:r>
      <w:r>
        <w:t xml:space="preserve">… </w:t>
      </w:r>
      <w:r w:rsidR="00776CEA" w:rsidRPr="00034910">
        <w:t>agissants</w:t>
      </w:r>
      <w:r>
        <w:t>.</w:t>
      </w:r>
    </w:p>
    <w:p w14:paraId="17621FF3" w14:textId="77777777" w:rsidR="00E57EC9" w:rsidRDefault="00776CEA" w:rsidP="00E57EC9">
      <w:r w:rsidRPr="00034910">
        <w:t>Et coupant court à de nouvelles questions</w:t>
      </w:r>
      <w:r w:rsidR="00E57EC9">
        <w:t xml:space="preserve">, </w:t>
      </w:r>
      <w:r w:rsidRPr="00034910">
        <w:t>Dick s</w:t>
      </w:r>
      <w:r w:rsidR="00E57EC9">
        <w:t>’</w:t>
      </w:r>
      <w:r w:rsidRPr="00034910">
        <w:t xml:space="preserve">adressa à </w:t>
      </w:r>
      <w:proofErr w:type="spellStart"/>
      <w:r w:rsidRPr="00034910">
        <w:t>Mistress</w:t>
      </w:r>
      <w:proofErr w:type="spellEnd"/>
      <w:r w:rsidRPr="00034910">
        <w:t xml:space="preserve"> </w:t>
      </w:r>
      <w:proofErr w:type="spellStart"/>
      <w:r w:rsidRPr="00034910">
        <w:t>Lodgers</w:t>
      </w:r>
      <w:proofErr w:type="spellEnd"/>
      <w:r w:rsidRPr="00034910">
        <w:t xml:space="preserve"> qui n</w:t>
      </w:r>
      <w:r w:rsidR="00E57EC9">
        <w:t>’</w:t>
      </w:r>
      <w:r w:rsidRPr="00034910">
        <w:t>avait point mêlé sa voix à celles de ses amies</w:t>
      </w:r>
      <w:r w:rsidR="00E57EC9">
        <w:t>.</w:t>
      </w:r>
    </w:p>
    <w:p w14:paraId="34D21710" w14:textId="77777777" w:rsidR="00E57EC9" w:rsidRDefault="00E57EC9" w:rsidP="00E57EC9">
      <w:r>
        <w:t>— </w:t>
      </w:r>
      <w:r w:rsidR="00776CEA" w:rsidRPr="00034910">
        <w:t>Votre sortie de bal est intacte</w:t>
      </w:r>
      <w:r>
        <w:t xml:space="preserve">, </w:t>
      </w:r>
      <w:r w:rsidR="00776CEA" w:rsidRPr="00034910">
        <w:t>n</w:t>
      </w:r>
      <w:r>
        <w:t>’</w:t>
      </w:r>
      <w:r w:rsidR="00776CEA" w:rsidRPr="00034910">
        <w:t>est-ce pas</w:t>
      </w:r>
      <w:r>
        <w:t> ?</w:t>
      </w:r>
    </w:p>
    <w:p w14:paraId="6C8931E9" w14:textId="77777777" w:rsidR="00E57EC9" w:rsidRDefault="00776CEA" w:rsidP="00E57EC9">
      <w:r w:rsidRPr="00034910">
        <w:t>Elle répondit sans hésitation</w:t>
      </w:r>
      <w:r w:rsidR="00E57EC9">
        <w:t> :</w:t>
      </w:r>
    </w:p>
    <w:p w14:paraId="2766DAE4" w14:textId="77777777" w:rsidR="00E57EC9" w:rsidRDefault="00E57EC9" w:rsidP="00E57EC9">
      <w:r>
        <w:t>— </w:t>
      </w:r>
      <w:r w:rsidR="00776CEA" w:rsidRPr="00034910">
        <w:t>Oui</w:t>
      </w:r>
      <w:r>
        <w:t xml:space="preserve">, </w:t>
      </w:r>
      <w:r w:rsidR="00776CEA" w:rsidRPr="00034910">
        <w:t>je ne l</w:t>
      </w:r>
      <w:r>
        <w:t>’</w:t>
      </w:r>
      <w:r w:rsidR="00776CEA" w:rsidRPr="00034910">
        <w:t>ai point portée</w:t>
      </w:r>
      <w:r>
        <w:t xml:space="preserve">. </w:t>
      </w:r>
      <w:r w:rsidR="00776CEA" w:rsidRPr="00034910">
        <w:t xml:space="preserve">Depuis que mon amie </w:t>
      </w:r>
      <w:proofErr w:type="spellStart"/>
      <w:r w:rsidR="00776CEA" w:rsidRPr="00034910">
        <w:t>Marily</w:t>
      </w:r>
      <w:proofErr w:type="spellEnd"/>
      <w:r w:rsidR="00776CEA" w:rsidRPr="00034910">
        <w:t xml:space="preserve"> l</w:t>
      </w:r>
      <w:r>
        <w:t>’</w:t>
      </w:r>
      <w:r w:rsidR="00776CEA" w:rsidRPr="00034910">
        <w:t>a fait envoyer chez moi</w:t>
      </w:r>
      <w:r>
        <w:t xml:space="preserve">… </w:t>
      </w:r>
      <w:r w:rsidR="00776CEA" w:rsidRPr="00034910">
        <w:t>elle est demeurée enfermée dans un carton</w:t>
      </w:r>
      <w:r>
        <w:t xml:space="preserve">… </w:t>
      </w:r>
      <w:r w:rsidR="00776CEA" w:rsidRPr="00034910">
        <w:t>Après l</w:t>
      </w:r>
      <w:r>
        <w:t>’</w:t>
      </w:r>
      <w:r w:rsidR="00776CEA" w:rsidRPr="00034910">
        <w:t xml:space="preserve">aventure de </w:t>
      </w:r>
      <w:proofErr w:type="spellStart"/>
      <w:r w:rsidR="00776CEA" w:rsidRPr="00034910">
        <w:t>Marily</w:t>
      </w:r>
      <w:proofErr w:type="spellEnd"/>
      <w:r w:rsidR="00776CEA" w:rsidRPr="00034910">
        <w:t xml:space="preserve"> et de Doles</w:t>
      </w:r>
      <w:r>
        <w:t xml:space="preserve">, </w:t>
      </w:r>
      <w:r w:rsidR="00776CEA" w:rsidRPr="00034910">
        <w:t>j</w:t>
      </w:r>
      <w:r>
        <w:t>’</w:t>
      </w:r>
      <w:r w:rsidR="00776CEA" w:rsidRPr="00034910">
        <w:t>ai même mis ce vêtement sous clef</w:t>
      </w:r>
      <w:r>
        <w:t xml:space="preserve">, </w:t>
      </w:r>
      <w:r w:rsidR="00776CEA" w:rsidRPr="00034910">
        <w:t>dans un cabinet voisin de ma chambre à lit</w:t>
      </w:r>
      <w:r>
        <w:t xml:space="preserve"> (</w:t>
      </w:r>
      <w:proofErr w:type="spellStart"/>
      <w:r w:rsidR="00776CEA" w:rsidRPr="00034910">
        <w:t>bed</w:t>
      </w:r>
      <w:proofErr w:type="spellEnd"/>
      <w:r w:rsidR="00776CEA" w:rsidRPr="00034910">
        <w:t xml:space="preserve"> room</w:t>
      </w:r>
      <w:r>
        <w:t>).</w:t>
      </w:r>
    </w:p>
    <w:p w14:paraId="79F93620" w14:textId="77777777" w:rsidR="00E57EC9" w:rsidRDefault="00776CEA" w:rsidP="00E57EC9">
      <w:proofErr w:type="spellStart"/>
      <w:r w:rsidRPr="00034910">
        <w:t>Fann</w:t>
      </w:r>
      <w:proofErr w:type="spellEnd"/>
      <w:r w:rsidRPr="00034910">
        <w:t xml:space="preserve"> approuva d</w:t>
      </w:r>
      <w:r w:rsidR="00E57EC9">
        <w:t>’</w:t>
      </w:r>
      <w:r w:rsidRPr="00034910">
        <w:t>un signe de tête</w:t>
      </w:r>
      <w:r w:rsidR="00E57EC9">
        <w:t xml:space="preserve">, </w:t>
      </w:r>
      <w:r w:rsidRPr="00034910">
        <w:t>et lentement</w:t>
      </w:r>
      <w:r w:rsidR="00E57EC9">
        <w:t> :</w:t>
      </w:r>
    </w:p>
    <w:p w14:paraId="21C18B02" w14:textId="77777777" w:rsidR="00E57EC9" w:rsidRDefault="00E57EC9" w:rsidP="00E57EC9">
      <w:r>
        <w:t>— </w:t>
      </w:r>
      <w:r w:rsidR="00776CEA" w:rsidRPr="00034910">
        <w:t>Je souhaiterais voir cet ajustement</w:t>
      </w:r>
      <w:r>
        <w:t>.</w:t>
      </w:r>
    </w:p>
    <w:p w14:paraId="772356E5" w14:textId="77777777" w:rsidR="00E57EC9" w:rsidRDefault="00E57EC9" w:rsidP="00E57EC9">
      <w:r>
        <w:t>— </w:t>
      </w:r>
      <w:r w:rsidR="00776CEA" w:rsidRPr="00034910">
        <w:t>Je le supposais aussi</w:t>
      </w:r>
      <w:r>
        <w:t xml:space="preserve">, </w:t>
      </w:r>
      <w:r w:rsidR="00776CEA" w:rsidRPr="00034910">
        <w:t>s</w:t>
      </w:r>
      <w:r>
        <w:t>’</w:t>
      </w:r>
      <w:r w:rsidR="00776CEA" w:rsidRPr="00034910">
        <w:t>empressa d</w:t>
      </w:r>
      <w:r>
        <w:t>’</w:t>
      </w:r>
      <w:r w:rsidR="00776CEA" w:rsidRPr="00034910">
        <w:t xml:space="preserve">affirmer </w:t>
      </w:r>
      <w:proofErr w:type="spellStart"/>
      <w:r w:rsidR="00776CEA" w:rsidRPr="00034910">
        <w:t>Mistress</w:t>
      </w:r>
      <w:proofErr w:type="spellEnd"/>
      <w:r w:rsidR="00776CEA" w:rsidRPr="00034910">
        <w:t xml:space="preserve"> </w:t>
      </w:r>
      <w:proofErr w:type="spellStart"/>
      <w:r w:rsidR="00776CEA" w:rsidRPr="00034910">
        <w:t>Lodgers</w:t>
      </w:r>
      <w:proofErr w:type="spellEnd"/>
      <w:r>
        <w:t xml:space="preserve">. </w:t>
      </w:r>
      <w:r w:rsidR="00776CEA" w:rsidRPr="00034910">
        <w:t>Je suis prête à tout pour aider l</w:t>
      </w:r>
      <w:r>
        <w:t>’</w:t>
      </w:r>
      <w:r w:rsidR="00776CEA" w:rsidRPr="00034910">
        <w:t>action de la police</w:t>
      </w:r>
      <w:r>
        <w:t xml:space="preserve">, </w:t>
      </w:r>
      <w:r w:rsidR="00776CEA" w:rsidRPr="00034910">
        <w:t>car je crois que la chose est plus sérieuse qu</w:t>
      </w:r>
      <w:r>
        <w:t>’</w:t>
      </w:r>
      <w:r w:rsidR="00776CEA" w:rsidRPr="00034910">
        <w:t>elle n</w:t>
      </w:r>
      <w:r>
        <w:t>’</w:t>
      </w:r>
      <w:r w:rsidR="00776CEA" w:rsidRPr="00034910">
        <w:t>en a l</w:t>
      </w:r>
      <w:r>
        <w:t>’</w:t>
      </w:r>
      <w:r w:rsidR="00776CEA" w:rsidRPr="00034910">
        <w:t>air</w:t>
      </w:r>
      <w:r>
        <w:t xml:space="preserve">. </w:t>
      </w:r>
      <w:r w:rsidR="00776CEA" w:rsidRPr="00034910">
        <w:lastRenderedPageBreak/>
        <w:t>Je pre</w:t>
      </w:r>
      <w:r w:rsidR="00776CEA" w:rsidRPr="00034910">
        <w:t>s</w:t>
      </w:r>
      <w:r w:rsidR="00776CEA" w:rsidRPr="00034910">
        <w:t>sens une chose grave</w:t>
      </w:r>
      <w:r>
        <w:t xml:space="preserve">… </w:t>
      </w:r>
      <w:r w:rsidR="00776CEA" w:rsidRPr="00034910">
        <w:t xml:space="preserve">Désirez-vous que je vous accompagne </w:t>
      </w:r>
      <w:proofErr w:type="gramStart"/>
      <w:r w:rsidR="00776CEA" w:rsidRPr="00034910">
        <w:t>de suite</w:t>
      </w:r>
      <w:proofErr w:type="gramEnd"/>
      <w:r w:rsidR="00776CEA" w:rsidRPr="00034910">
        <w:t xml:space="preserve"> jusqu</w:t>
      </w:r>
      <w:r>
        <w:t>’</w:t>
      </w:r>
      <w:r w:rsidR="00776CEA" w:rsidRPr="00034910">
        <w:t>à mon home</w:t>
      </w:r>
      <w:r>
        <w:t xml:space="preserve"> ?… </w:t>
      </w:r>
      <w:r w:rsidR="00776CEA" w:rsidRPr="00034910">
        <w:t>C</w:t>
      </w:r>
      <w:r>
        <w:t>’</w:t>
      </w:r>
      <w:r w:rsidR="00776CEA" w:rsidRPr="00034910">
        <w:t>est à deux pas</w:t>
      </w:r>
      <w:r>
        <w:t>.</w:t>
      </w:r>
    </w:p>
    <w:p w14:paraId="4B5B5533" w14:textId="77777777" w:rsidR="00E57EC9" w:rsidRDefault="00E57EC9" w:rsidP="00E57EC9">
      <w:r>
        <w:t>— </w:t>
      </w:r>
      <w:r w:rsidR="00776CEA" w:rsidRPr="00034910">
        <w:t>Non</w:t>
      </w:r>
      <w:r>
        <w:t xml:space="preserve">, </w:t>
      </w:r>
      <w:r w:rsidR="00776CEA" w:rsidRPr="00034910">
        <w:t>non</w:t>
      </w:r>
      <w:r>
        <w:t xml:space="preserve">, </w:t>
      </w:r>
      <w:r w:rsidR="00776CEA" w:rsidRPr="00034910">
        <w:t>je vous remercie</w:t>
      </w:r>
      <w:r>
        <w:t xml:space="preserve">. </w:t>
      </w:r>
      <w:r w:rsidR="00776CEA" w:rsidRPr="00034910">
        <w:t>J</w:t>
      </w:r>
      <w:r>
        <w:t>’</w:t>
      </w:r>
      <w:r w:rsidR="00776CEA" w:rsidRPr="00034910">
        <w:t>ai en ce moment une course lointaine à faire</w:t>
      </w:r>
      <w:r>
        <w:t xml:space="preserve">… </w:t>
      </w:r>
      <w:r w:rsidR="00776CEA" w:rsidRPr="00034910">
        <w:t>N</w:t>
      </w:r>
      <w:r>
        <w:t>’</w:t>
      </w:r>
      <w:r w:rsidR="00776CEA" w:rsidRPr="00034910">
        <w:t>écourtez pas cette soirée amicale</w:t>
      </w:r>
      <w:r>
        <w:t xml:space="preserve">. </w:t>
      </w:r>
      <w:r w:rsidR="00776CEA" w:rsidRPr="00034910">
        <w:t>Dites seulement à quelle heure vous comptez regagner votre maison</w:t>
      </w:r>
      <w:r>
        <w:t> ?</w:t>
      </w:r>
    </w:p>
    <w:p w14:paraId="027D6AE2" w14:textId="77777777" w:rsidR="00E57EC9" w:rsidRDefault="00E57EC9" w:rsidP="00E57EC9">
      <w:r>
        <w:t>— </w:t>
      </w:r>
      <w:r w:rsidR="00776CEA" w:rsidRPr="00034910">
        <w:t>Oh</w:t>
      </w:r>
      <w:r>
        <w:t xml:space="preserve"> ! </w:t>
      </w:r>
      <w:r w:rsidR="00776CEA" w:rsidRPr="00034910">
        <w:t>vers onze heures</w:t>
      </w:r>
      <w:r>
        <w:t>.</w:t>
      </w:r>
    </w:p>
    <w:p w14:paraId="032BEA87" w14:textId="77777777" w:rsidR="00E57EC9" w:rsidRDefault="00E57EC9" w:rsidP="00E57EC9">
      <w:r>
        <w:t>— </w:t>
      </w:r>
      <w:r w:rsidR="00776CEA" w:rsidRPr="00034910">
        <w:t>All right</w:t>
      </w:r>
      <w:r>
        <w:t xml:space="preserve"> ! </w:t>
      </w:r>
      <w:r w:rsidR="00776CEA" w:rsidRPr="00034910">
        <w:t>Alors je demanderai votre permission de me présenter à onze heures</w:t>
      </w:r>
      <w:r>
        <w:t>.</w:t>
      </w:r>
    </w:p>
    <w:p w14:paraId="561E4D38" w14:textId="77777777" w:rsidR="00E57EC9" w:rsidRDefault="00E57EC9" w:rsidP="00E57EC9">
      <w:r>
        <w:t>— </w:t>
      </w:r>
      <w:r w:rsidR="00776CEA" w:rsidRPr="00034910">
        <w:t>Ce soir</w:t>
      </w:r>
      <w:r>
        <w:t xml:space="preserve"> ! </w:t>
      </w:r>
      <w:r w:rsidR="00776CEA" w:rsidRPr="00034910">
        <w:t>s</w:t>
      </w:r>
      <w:r>
        <w:t>’</w:t>
      </w:r>
      <w:r w:rsidR="00776CEA" w:rsidRPr="00034910">
        <w:t>exclamèrent les dames présentes</w:t>
      </w:r>
      <w:r>
        <w:t>.</w:t>
      </w:r>
    </w:p>
    <w:p w14:paraId="07DC80AC" w14:textId="77777777" w:rsidR="00E57EC9" w:rsidRDefault="00E57EC9" w:rsidP="00E57EC9">
      <w:r>
        <w:t>— </w:t>
      </w:r>
      <w:r w:rsidR="00776CEA" w:rsidRPr="00034910">
        <w:t>Ce soir</w:t>
      </w:r>
      <w:r>
        <w:t xml:space="preserve">, </w:t>
      </w:r>
      <w:r w:rsidR="00776CEA" w:rsidRPr="00034910">
        <w:t>oui</w:t>
      </w:r>
      <w:r>
        <w:t xml:space="preserve">. </w:t>
      </w:r>
      <w:r w:rsidR="00776CEA" w:rsidRPr="00034910">
        <w:t xml:space="preserve">Je supplie </w:t>
      </w:r>
      <w:proofErr w:type="spellStart"/>
      <w:r w:rsidR="00776CEA" w:rsidRPr="00034910">
        <w:t>Mistress</w:t>
      </w:r>
      <w:proofErr w:type="spellEnd"/>
      <w:r w:rsidR="00776CEA" w:rsidRPr="00034910">
        <w:t xml:space="preserve"> </w:t>
      </w:r>
      <w:proofErr w:type="spellStart"/>
      <w:r w:rsidR="00776CEA" w:rsidRPr="00034910">
        <w:t>Lodgers</w:t>
      </w:r>
      <w:proofErr w:type="spellEnd"/>
      <w:r w:rsidR="00776CEA" w:rsidRPr="00034910">
        <w:t xml:space="preserve"> d</w:t>
      </w:r>
      <w:r>
        <w:t>’</w:t>
      </w:r>
      <w:r w:rsidR="00776CEA" w:rsidRPr="00034910">
        <w:t>excuser l</w:t>
      </w:r>
      <w:r>
        <w:t>’</w:t>
      </w:r>
      <w:r w:rsidR="00776CEA" w:rsidRPr="00034910">
        <w:t>incorrection de ma demande</w:t>
      </w:r>
      <w:r>
        <w:t xml:space="preserve"> ; </w:t>
      </w:r>
      <w:r w:rsidR="00776CEA" w:rsidRPr="00034910">
        <w:t>mais une enquête doit avoir pour première qualité d</w:t>
      </w:r>
      <w:r>
        <w:t>’</w:t>
      </w:r>
      <w:r w:rsidR="00776CEA" w:rsidRPr="00034910">
        <w:t>être rapide</w:t>
      </w:r>
      <w:r>
        <w:t>…</w:t>
      </w:r>
    </w:p>
    <w:p w14:paraId="270F6987" w14:textId="77777777" w:rsidR="00E57EC9" w:rsidRDefault="00776CEA" w:rsidP="00E57EC9">
      <w:r w:rsidRPr="00034910">
        <w:t>L</w:t>
      </w:r>
      <w:r w:rsidR="00E57EC9">
        <w:t>’</w:t>
      </w:r>
      <w:r w:rsidRPr="00034910">
        <w:t>intéressée coupa la phrase</w:t>
      </w:r>
      <w:r w:rsidR="00E57EC9">
        <w:t> :</w:t>
      </w:r>
    </w:p>
    <w:p w14:paraId="419886F9" w14:textId="77777777" w:rsidR="00E57EC9" w:rsidRDefault="00E57EC9" w:rsidP="00E57EC9">
      <w:r>
        <w:t>— </w:t>
      </w:r>
      <w:r w:rsidR="00776CEA" w:rsidRPr="00034910">
        <w:t>Inutile de vous excuser</w:t>
      </w:r>
      <w:r>
        <w:t xml:space="preserve">… </w:t>
      </w:r>
      <w:r w:rsidR="00776CEA" w:rsidRPr="00034910">
        <w:t>Je conçois la nécessité d</w:t>
      </w:r>
      <w:r>
        <w:t>’</w:t>
      </w:r>
      <w:r w:rsidR="00776CEA" w:rsidRPr="00034910">
        <w:t>aller vite</w:t>
      </w:r>
      <w:r>
        <w:t xml:space="preserve">. </w:t>
      </w:r>
      <w:r w:rsidR="00776CEA" w:rsidRPr="00034910">
        <w:t>Donc à onze heures</w:t>
      </w:r>
      <w:r>
        <w:t xml:space="preserve">, </w:t>
      </w:r>
      <w:r w:rsidR="00776CEA" w:rsidRPr="00034910">
        <w:t>je vous recevrai</w:t>
      </w:r>
      <w:r>
        <w:t xml:space="preserve">… </w:t>
      </w:r>
      <w:r w:rsidR="00776CEA" w:rsidRPr="00034910">
        <w:t>J</w:t>
      </w:r>
      <w:r>
        <w:t>’</w:t>
      </w:r>
      <w:r w:rsidR="00776CEA" w:rsidRPr="00034910">
        <w:t>ai donné congé à mes domestiques</w:t>
      </w:r>
      <w:r>
        <w:t xml:space="preserve">… </w:t>
      </w:r>
      <w:r w:rsidR="00776CEA" w:rsidRPr="00034910">
        <w:t>mais le concierge est dans son logis et ma fille de chambre Édith attend mon retour</w:t>
      </w:r>
      <w:r>
        <w:t>.</w:t>
      </w:r>
    </w:p>
    <w:p w14:paraId="032B9992" w14:textId="77777777" w:rsidR="00E57EC9" w:rsidRDefault="00E57EC9" w:rsidP="00E57EC9">
      <w:r>
        <w:t>— </w:t>
      </w:r>
      <w:r w:rsidR="00776CEA" w:rsidRPr="00034910">
        <w:t>Soyez remerciée de votre condescendance</w:t>
      </w:r>
      <w:r>
        <w:t xml:space="preserve">. </w:t>
      </w:r>
      <w:r w:rsidR="00776CEA" w:rsidRPr="00034910">
        <w:t>Sur ce</w:t>
      </w:r>
      <w:r>
        <w:t xml:space="preserve">, </w:t>
      </w:r>
      <w:r w:rsidR="00776CEA" w:rsidRPr="00034910">
        <w:t xml:space="preserve">Dick </w:t>
      </w:r>
      <w:proofErr w:type="spellStart"/>
      <w:r w:rsidR="00776CEA" w:rsidRPr="00034910">
        <w:t>Fann</w:t>
      </w:r>
      <w:proofErr w:type="spellEnd"/>
      <w:r w:rsidR="00776CEA" w:rsidRPr="00034910">
        <w:t xml:space="preserve"> salua pour prendre congé</w:t>
      </w:r>
      <w:r>
        <w:t>.</w:t>
      </w:r>
    </w:p>
    <w:p w14:paraId="6DF511D2" w14:textId="77777777" w:rsidR="00E57EC9" w:rsidRDefault="00776CEA" w:rsidP="00E57EC9">
      <w:r w:rsidRPr="00034910">
        <w:t>Ce fut un concert de récriminations</w:t>
      </w:r>
      <w:r w:rsidR="00E57EC9">
        <w:t xml:space="preserve">. </w:t>
      </w:r>
      <w:r w:rsidRPr="00034910">
        <w:t>Toutes les charmantes oisives rassemblées dans le boudoir avaient escompté des rév</w:t>
      </w:r>
      <w:r w:rsidRPr="00034910">
        <w:t>é</w:t>
      </w:r>
      <w:r w:rsidRPr="00034910">
        <w:t>lations sensationnelles du policier amateur</w:t>
      </w:r>
      <w:r w:rsidR="00E57EC9">
        <w:t xml:space="preserve">, </w:t>
      </w:r>
      <w:r w:rsidRPr="00034910">
        <w:t>et il ne disait rien</w:t>
      </w:r>
      <w:r w:rsidR="00E57EC9">
        <w:t xml:space="preserve"> ; </w:t>
      </w:r>
      <w:r w:rsidRPr="00034910">
        <w:t>il ne jetait pas la moindre hypothèse en pâture à leur curiosité exaspérée</w:t>
      </w:r>
      <w:r w:rsidR="00E57EC9">
        <w:t>.</w:t>
      </w:r>
    </w:p>
    <w:p w14:paraId="05C9A7A1" w14:textId="77777777" w:rsidR="00E57EC9" w:rsidRDefault="00776CEA" w:rsidP="00E57EC9">
      <w:r w:rsidRPr="00034910">
        <w:t>Prestement</w:t>
      </w:r>
      <w:r w:rsidR="00E57EC9">
        <w:t xml:space="preserve">, </w:t>
      </w:r>
      <w:r w:rsidRPr="00034910">
        <w:t>il ouvrit la porte</w:t>
      </w:r>
      <w:r w:rsidR="00E57EC9">
        <w:t xml:space="preserve">, </w:t>
      </w:r>
      <w:r w:rsidRPr="00034910">
        <w:t>jetant en adieu</w:t>
      </w:r>
      <w:r w:rsidR="00E57EC9">
        <w:t> :</w:t>
      </w:r>
    </w:p>
    <w:p w14:paraId="7213ABF4" w14:textId="77777777" w:rsidR="00E57EC9" w:rsidRDefault="00E57EC9" w:rsidP="00E57EC9">
      <w:r>
        <w:t>— </w:t>
      </w:r>
      <w:r w:rsidR="00776CEA" w:rsidRPr="00034910">
        <w:t>Je salue respectueusement</w:t>
      </w:r>
      <w:r>
        <w:t>.</w:t>
      </w:r>
    </w:p>
    <w:p w14:paraId="01BD948D" w14:textId="297CEF6F" w:rsidR="00E57EC9" w:rsidRDefault="00776CEA" w:rsidP="00E57EC9">
      <w:r w:rsidRPr="00034910">
        <w:lastRenderedPageBreak/>
        <w:t>Il avait disparu</w:t>
      </w:r>
      <w:r w:rsidR="00E57EC9">
        <w:t xml:space="preserve">, </w:t>
      </w:r>
      <w:r w:rsidRPr="00034910">
        <w:t>laissant ses auditrices stupéfaites et d</w:t>
      </w:r>
      <w:r w:rsidRPr="00034910">
        <w:t>é</w:t>
      </w:r>
      <w:r w:rsidRPr="00034910">
        <w:t>concertées</w:t>
      </w:r>
      <w:r w:rsidR="00E57EC9">
        <w:t xml:space="preserve">. </w:t>
      </w:r>
      <w:r w:rsidRPr="00034910">
        <w:t xml:space="preserve">Lui cependant se trouvait à présent sur le trottoir de la </w:t>
      </w:r>
      <w:r w:rsidR="00E57EC9" w:rsidRPr="00034910">
        <w:t>5</w:t>
      </w:r>
      <w:r w:rsidR="00E57EC9" w:rsidRPr="00E57EC9">
        <w:rPr>
          <w:vertAlign w:val="superscript"/>
        </w:rPr>
        <w:t>e</w:t>
      </w:r>
      <w:r w:rsidRPr="00034910">
        <w:t xml:space="preserve"> Avenue</w:t>
      </w:r>
      <w:r w:rsidR="00E57EC9">
        <w:t xml:space="preserve">. </w:t>
      </w:r>
      <w:r w:rsidRPr="00034910">
        <w:t>Il marchait vite</w:t>
      </w:r>
      <w:r w:rsidR="00E57EC9">
        <w:t xml:space="preserve">, </w:t>
      </w:r>
      <w:r w:rsidRPr="00034910">
        <w:t>car le froid était vif</w:t>
      </w:r>
      <w:r w:rsidR="00E57EC9">
        <w:t xml:space="preserve">. </w:t>
      </w:r>
      <w:r w:rsidRPr="00034910">
        <w:t>Tout en déambulant</w:t>
      </w:r>
      <w:r w:rsidR="00E57EC9">
        <w:t xml:space="preserve">, </w:t>
      </w:r>
      <w:r w:rsidRPr="00034910">
        <w:t>il monologuait</w:t>
      </w:r>
      <w:r w:rsidR="00E57EC9">
        <w:t> :</w:t>
      </w:r>
    </w:p>
    <w:p w14:paraId="3988B96A" w14:textId="77777777" w:rsidR="00E57EC9" w:rsidRDefault="00E57EC9" w:rsidP="00E57EC9">
      <w:r>
        <w:t>— </w:t>
      </w:r>
      <w:r w:rsidR="00776CEA" w:rsidRPr="00034910">
        <w:t>La clef du mystère est dans cette fausse doublure inte</w:t>
      </w:r>
      <w:r w:rsidR="00776CEA" w:rsidRPr="00034910">
        <w:t>r</w:t>
      </w:r>
      <w:r w:rsidR="00776CEA" w:rsidRPr="00034910">
        <w:t>médiaire</w:t>
      </w:r>
      <w:r>
        <w:t xml:space="preserve">. </w:t>
      </w:r>
      <w:r w:rsidR="00776CEA" w:rsidRPr="00034910">
        <w:t>Cette soie blanche est la cause de toute l</w:t>
      </w:r>
      <w:r>
        <w:t>’</w:t>
      </w:r>
      <w:r w:rsidR="00776CEA" w:rsidRPr="00034910">
        <w:t>aventure</w:t>
      </w:r>
      <w:r>
        <w:t xml:space="preserve">… </w:t>
      </w:r>
      <w:r w:rsidR="00776CEA" w:rsidRPr="00034910">
        <w:t>Elle ne devrait pas se trouver là</w:t>
      </w:r>
      <w:r>
        <w:t xml:space="preserve">, </w:t>
      </w:r>
      <w:r w:rsidR="00776CEA" w:rsidRPr="00034910">
        <w:t>donc elle y a été placée avec intention</w:t>
      </w:r>
      <w:r>
        <w:t xml:space="preserve">. </w:t>
      </w:r>
      <w:r w:rsidR="00776CEA" w:rsidRPr="00034910">
        <w:t>Elle a une signification</w:t>
      </w:r>
      <w:r>
        <w:t xml:space="preserve">. </w:t>
      </w:r>
      <w:r w:rsidR="00776CEA" w:rsidRPr="00034910">
        <w:t>Laquelle</w:t>
      </w:r>
      <w:r>
        <w:t xml:space="preserve"> ? </w:t>
      </w:r>
      <w:r w:rsidR="00776CEA" w:rsidRPr="00034910">
        <w:t>Impossible de le déterminer</w:t>
      </w:r>
      <w:r>
        <w:t xml:space="preserve">… </w:t>
      </w:r>
      <w:r w:rsidR="00776CEA" w:rsidRPr="00034910">
        <w:t>Mais l</w:t>
      </w:r>
      <w:r>
        <w:t>’</w:t>
      </w:r>
      <w:r w:rsidR="00776CEA" w:rsidRPr="00034910">
        <w:t>homme qui coupe ces inoffensives sorties de bal</w:t>
      </w:r>
      <w:r>
        <w:t xml:space="preserve">, </w:t>
      </w:r>
      <w:r w:rsidR="00776CEA" w:rsidRPr="00034910">
        <w:t>la connaît</w:t>
      </w:r>
      <w:r>
        <w:t xml:space="preserve">, </w:t>
      </w:r>
      <w:r w:rsidR="00776CEA" w:rsidRPr="00034910">
        <w:t>lui</w:t>
      </w:r>
      <w:r>
        <w:t xml:space="preserve">, </w:t>
      </w:r>
      <w:r w:rsidR="00776CEA" w:rsidRPr="00034910">
        <w:t>cette signification</w:t>
      </w:r>
      <w:r>
        <w:t xml:space="preserve">… </w:t>
      </w:r>
      <w:r w:rsidR="00776CEA" w:rsidRPr="00034910">
        <w:t>Quoi</w:t>
      </w:r>
      <w:r>
        <w:t xml:space="preserve"> ? </w:t>
      </w:r>
      <w:r w:rsidR="00776CEA" w:rsidRPr="00034910">
        <w:t>Un signal qu</w:t>
      </w:r>
      <w:r>
        <w:t>’</w:t>
      </w:r>
      <w:r w:rsidR="00776CEA" w:rsidRPr="00034910">
        <w:t>il cherche</w:t>
      </w:r>
      <w:r>
        <w:t xml:space="preserve">, </w:t>
      </w:r>
      <w:r w:rsidR="00776CEA" w:rsidRPr="00034910">
        <w:t>car il cherche</w:t>
      </w:r>
      <w:r>
        <w:t xml:space="preserve">, </w:t>
      </w:r>
      <w:r w:rsidR="00776CEA" w:rsidRPr="00034910">
        <w:t>j</w:t>
      </w:r>
      <w:r>
        <w:t>’</w:t>
      </w:r>
      <w:r w:rsidR="00776CEA" w:rsidRPr="00034910">
        <w:t>en suis certain</w:t>
      </w:r>
      <w:r>
        <w:t>.</w:t>
      </w:r>
    </w:p>
    <w:p w14:paraId="5921FA61" w14:textId="77777777" w:rsidR="00E57EC9" w:rsidRDefault="00776CEA" w:rsidP="00E57EC9">
      <w:r w:rsidRPr="00034910">
        <w:t>Tout près de la Librairie Lennox</w:t>
      </w:r>
      <w:r w:rsidR="00E57EC9">
        <w:t xml:space="preserve">, </w:t>
      </w:r>
      <w:r w:rsidRPr="00034910">
        <w:t>le détective se jeta dans la première rue</w:t>
      </w:r>
      <w:r w:rsidR="00E57EC9">
        <w:t xml:space="preserve">, </w:t>
      </w:r>
      <w:r w:rsidRPr="00034910">
        <w:t>laquelle franchit la voie du chemin de fer</w:t>
      </w:r>
      <w:r w:rsidR="00E57EC9">
        <w:t xml:space="preserve">, </w:t>
      </w:r>
      <w:r w:rsidRPr="00034910">
        <w:t>à peu de distance de la station centrale</w:t>
      </w:r>
      <w:r w:rsidR="00E57EC9">
        <w:t xml:space="preserve"> (</w:t>
      </w:r>
      <w:proofErr w:type="spellStart"/>
      <w:r w:rsidRPr="00034910">
        <w:t>great</w:t>
      </w:r>
      <w:proofErr w:type="spellEnd"/>
      <w:r w:rsidRPr="00034910">
        <w:t xml:space="preserve"> central station</w:t>
      </w:r>
      <w:r w:rsidR="00E57EC9">
        <w:t xml:space="preserve">), </w:t>
      </w:r>
      <w:r w:rsidRPr="00034910">
        <w:t>et se dirige en ligne droite vers les quais du West Channel</w:t>
      </w:r>
      <w:r w:rsidR="00E57EC9">
        <w:t xml:space="preserve">, </w:t>
      </w:r>
      <w:r w:rsidRPr="00034910">
        <w:t>partie de l</w:t>
      </w:r>
      <w:r w:rsidR="00E57EC9">
        <w:t>’</w:t>
      </w:r>
      <w:r w:rsidRPr="00034910">
        <w:t>East River que l</w:t>
      </w:r>
      <w:r w:rsidR="00E57EC9">
        <w:t>’</w:t>
      </w:r>
      <w:r w:rsidRPr="00034910">
        <w:t>île de Blackwell partage en deux bras</w:t>
      </w:r>
      <w:r w:rsidR="00E57EC9">
        <w:t>.</w:t>
      </w:r>
    </w:p>
    <w:p w14:paraId="1C24EFBE" w14:textId="77777777" w:rsidR="00E57EC9" w:rsidRDefault="00776CEA" w:rsidP="00E57EC9">
      <w:r w:rsidRPr="00034910">
        <w:t>Il continuait son monologue</w:t>
      </w:r>
      <w:r w:rsidR="00E57EC9">
        <w:t>.</w:t>
      </w:r>
    </w:p>
    <w:p w14:paraId="44FE3870" w14:textId="77777777" w:rsidR="00E57EC9" w:rsidRDefault="00E57EC9" w:rsidP="00E57EC9">
      <w:r>
        <w:t>— </w:t>
      </w:r>
      <w:r w:rsidR="00776CEA" w:rsidRPr="00034910">
        <w:t>Oui</w:t>
      </w:r>
      <w:r>
        <w:t xml:space="preserve">, </w:t>
      </w:r>
      <w:r w:rsidR="00776CEA" w:rsidRPr="00034910">
        <w:t xml:space="preserve">ce soi-disant maniaque </w:t>
      </w:r>
      <w:r w:rsidR="00776CEA" w:rsidRPr="00034910">
        <w:rPr>
          <w:i/>
          <w:iCs/>
        </w:rPr>
        <w:t>cherche quelque chose qu</w:t>
      </w:r>
      <w:r>
        <w:rPr>
          <w:i/>
          <w:iCs/>
        </w:rPr>
        <w:t>’</w:t>
      </w:r>
      <w:r w:rsidR="00776CEA" w:rsidRPr="00034910">
        <w:rPr>
          <w:i/>
          <w:iCs/>
        </w:rPr>
        <w:t>il sait avoir été dissimulé dans l</w:t>
      </w:r>
      <w:r>
        <w:rPr>
          <w:i/>
          <w:iCs/>
        </w:rPr>
        <w:t>’</w:t>
      </w:r>
      <w:r w:rsidR="00776CEA" w:rsidRPr="00034910">
        <w:rPr>
          <w:i/>
          <w:iCs/>
        </w:rPr>
        <w:t>un des manteaux</w:t>
      </w:r>
      <w:r>
        <w:rPr>
          <w:i/>
          <w:iCs/>
        </w:rPr>
        <w:t xml:space="preserve">. </w:t>
      </w:r>
      <w:r w:rsidR="00776CEA" w:rsidRPr="00034910">
        <w:t xml:space="preserve">La confusion commise par la femme de chambre de Miss </w:t>
      </w:r>
      <w:proofErr w:type="spellStart"/>
      <w:r w:rsidR="00776CEA" w:rsidRPr="00034910">
        <w:t>Marily</w:t>
      </w:r>
      <w:proofErr w:type="spellEnd"/>
      <w:r>
        <w:t xml:space="preserve">, </w:t>
      </w:r>
      <w:r w:rsidR="00776CEA" w:rsidRPr="00034910">
        <w:t>lorsqu</w:t>
      </w:r>
      <w:r>
        <w:t>’</w:t>
      </w:r>
      <w:r w:rsidR="00776CEA" w:rsidRPr="00034910">
        <w:t>elle passa le fer sur les étoffes froissées</w:t>
      </w:r>
      <w:r>
        <w:t xml:space="preserve">, </w:t>
      </w:r>
      <w:r w:rsidR="00776CEA" w:rsidRPr="00034910">
        <w:t>oblige l</w:t>
      </w:r>
      <w:r>
        <w:t>’</w:t>
      </w:r>
      <w:r w:rsidR="00776CEA" w:rsidRPr="00034910">
        <w:t>individu à chercher le manteau utile parmi les autres</w:t>
      </w:r>
      <w:r>
        <w:t xml:space="preserve">… </w:t>
      </w:r>
      <w:r w:rsidR="00776CEA" w:rsidRPr="00034910">
        <w:t>Maintenant a-t-il trouvé dans les deux premiers</w:t>
      </w:r>
      <w:r>
        <w:t xml:space="preserve"> ? </w:t>
      </w:r>
      <w:r w:rsidR="00776CEA" w:rsidRPr="00034910">
        <w:t>Si oui</w:t>
      </w:r>
      <w:r>
        <w:t xml:space="preserve">, </w:t>
      </w:r>
      <w:r w:rsidR="00776CEA" w:rsidRPr="00034910">
        <w:t>je n</w:t>
      </w:r>
      <w:r>
        <w:t>’</w:t>
      </w:r>
      <w:r w:rsidR="00776CEA" w:rsidRPr="00034910">
        <w:t>ai d</w:t>
      </w:r>
      <w:r>
        <w:t>’</w:t>
      </w:r>
      <w:r w:rsidR="00776CEA" w:rsidRPr="00034910">
        <w:t>autre moyen d</w:t>
      </w:r>
      <w:r>
        <w:t>’</w:t>
      </w:r>
      <w:r w:rsidR="00776CEA" w:rsidRPr="00034910">
        <w:t xml:space="preserve">arriver à lui que la surveillance du </w:t>
      </w:r>
      <w:proofErr w:type="spellStart"/>
      <w:r w:rsidR="00776CEA" w:rsidRPr="00034910">
        <w:rPr>
          <w:i/>
          <w:iCs/>
        </w:rPr>
        <w:t>roundsman</w:t>
      </w:r>
      <w:proofErr w:type="spellEnd"/>
      <w:r w:rsidR="00776CEA" w:rsidRPr="00034910">
        <w:rPr>
          <w:i/>
          <w:iCs/>
        </w:rPr>
        <w:t xml:space="preserve"> </w:t>
      </w:r>
      <w:r w:rsidR="00776CEA" w:rsidRPr="00034910">
        <w:t>Hermann</w:t>
      </w:r>
      <w:r>
        <w:t xml:space="preserve">… </w:t>
      </w:r>
      <w:r w:rsidR="00776CEA" w:rsidRPr="00034910">
        <w:t>J</w:t>
      </w:r>
      <w:r>
        <w:t>’</w:t>
      </w:r>
      <w:r w:rsidR="00776CEA" w:rsidRPr="00034910">
        <w:t xml:space="preserve">ai observé le bonhomme chez </w:t>
      </w:r>
      <w:proofErr w:type="spellStart"/>
      <w:r w:rsidR="00776CEA" w:rsidRPr="00034910">
        <w:t>Greggson</w:t>
      </w:r>
      <w:proofErr w:type="spellEnd"/>
      <w:r>
        <w:t xml:space="preserve">… </w:t>
      </w:r>
      <w:r w:rsidR="00776CEA" w:rsidRPr="00034910">
        <w:t>C</w:t>
      </w:r>
      <w:r>
        <w:t>’</w:t>
      </w:r>
      <w:r w:rsidR="00776CEA" w:rsidRPr="00034910">
        <w:t>est évidemment lui qui a permis au coupable d</w:t>
      </w:r>
      <w:r>
        <w:t>’</w:t>
      </w:r>
      <w:r w:rsidR="00776CEA" w:rsidRPr="00034910">
        <w:t>opérer durant la soirée</w:t>
      </w:r>
      <w:r>
        <w:t xml:space="preserve">… </w:t>
      </w:r>
      <w:r w:rsidR="00776CEA" w:rsidRPr="00034910">
        <w:t>Son collègue était allé se rafraîchir à l</w:t>
      </w:r>
      <w:r>
        <w:t>’</w:t>
      </w:r>
      <w:r w:rsidR="00776CEA" w:rsidRPr="00034910">
        <w:t>office</w:t>
      </w:r>
      <w:r>
        <w:t xml:space="preserve">, </w:t>
      </w:r>
      <w:r w:rsidR="00776CEA" w:rsidRPr="00034910">
        <w:t>rien de plus facile</w:t>
      </w:r>
      <w:r>
        <w:t xml:space="preserve">… </w:t>
      </w:r>
      <w:r w:rsidR="00776CEA" w:rsidRPr="00034910">
        <w:t>Il s</w:t>
      </w:r>
      <w:r>
        <w:t>’</w:t>
      </w:r>
      <w:r w:rsidR="00776CEA" w:rsidRPr="00034910">
        <w:t>agit donc de l</w:t>
      </w:r>
      <w:r>
        <w:t>’</w:t>
      </w:r>
      <w:r w:rsidR="00776CEA" w:rsidRPr="00034910">
        <w:t>inquiéter</w:t>
      </w:r>
      <w:r>
        <w:t xml:space="preserve">. </w:t>
      </w:r>
      <w:r w:rsidR="00776CEA" w:rsidRPr="00034910">
        <w:t>Inquiet</w:t>
      </w:r>
      <w:r>
        <w:t xml:space="preserve">, </w:t>
      </w:r>
      <w:r w:rsidR="00776CEA" w:rsidRPr="00034910">
        <w:t>il ira sans doute faire part de son anxiété à l</w:t>
      </w:r>
      <w:r>
        <w:t>’</w:t>
      </w:r>
      <w:r w:rsidR="00776CEA" w:rsidRPr="00034910">
        <w:t>homme que je veux trouver</w:t>
      </w:r>
      <w:r>
        <w:t xml:space="preserve">, </w:t>
      </w:r>
      <w:r w:rsidR="00776CEA" w:rsidRPr="00034910">
        <w:t>car je dois me faire libre de cette enquête au plus tôt</w:t>
      </w:r>
      <w:r>
        <w:t xml:space="preserve">, </w:t>
      </w:r>
      <w:r w:rsidR="00776CEA" w:rsidRPr="00034910">
        <w:t xml:space="preserve">afin de </w:t>
      </w:r>
      <w:r w:rsidR="00776CEA" w:rsidRPr="00034910">
        <w:lastRenderedPageBreak/>
        <w:t xml:space="preserve">voler au secours de Miss </w:t>
      </w:r>
      <w:proofErr w:type="spellStart"/>
      <w:r w:rsidR="00776CEA" w:rsidRPr="00034910">
        <w:t>Fleuriane</w:t>
      </w:r>
      <w:proofErr w:type="spellEnd"/>
      <w:r>
        <w:t xml:space="preserve">, </w:t>
      </w:r>
      <w:r w:rsidR="00776CEA" w:rsidRPr="00034910">
        <w:t>dont ce misérable Larmette m</w:t>
      </w:r>
      <w:r>
        <w:t>’</w:t>
      </w:r>
      <w:r w:rsidR="00776CEA" w:rsidRPr="00034910">
        <w:t>a séparé si habilement</w:t>
      </w:r>
      <w:r>
        <w:t>.</w:t>
      </w:r>
    </w:p>
    <w:p w14:paraId="7E4D39ED" w14:textId="77777777" w:rsidR="00E57EC9" w:rsidRDefault="00776CEA" w:rsidP="00E57EC9">
      <w:r w:rsidRPr="00034910">
        <w:t>Comme il prononçait ces dernières paroles</w:t>
      </w:r>
      <w:r w:rsidR="00E57EC9">
        <w:t xml:space="preserve">, </w:t>
      </w:r>
      <w:r w:rsidRPr="00034910">
        <w:t>il atteignait la rive de l</w:t>
      </w:r>
      <w:r w:rsidR="00E57EC9">
        <w:t>’</w:t>
      </w:r>
      <w:r w:rsidRPr="00034910">
        <w:t>East Channel</w:t>
      </w:r>
      <w:r w:rsidR="00E57EC9">
        <w:t xml:space="preserve"> (</w:t>
      </w:r>
      <w:r w:rsidRPr="00034910">
        <w:t>Canal de l</w:t>
      </w:r>
      <w:r w:rsidR="00E57EC9">
        <w:t>’</w:t>
      </w:r>
      <w:r w:rsidRPr="00034910">
        <w:t>Est</w:t>
      </w:r>
      <w:r w:rsidR="00E57EC9">
        <w:t xml:space="preserve">), </w:t>
      </w:r>
      <w:r w:rsidRPr="00034910">
        <w:t>ainsi nommé</w:t>
      </w:r>
      <w:r w:rsidR="00E57EC9">
        <w:t xml:space="preserve">, </w:t>
      </w:r>
      <w:r w:rsidRPr="00034910">
        <w:t>par opp</w:t>
      </w:r>
      <w:r w:rsidRPr="00034910">
        <w:t>o</w:t>
      </w:r>
      <w:r w:rsidRPr="00034910">
        <w:t>sition avec le Canal de l</w:t>
      </w:r>
      <w:r w:rsidR="00E57EC9">
        <w:t>’</w:t>
      </w:r>
      <w:r w:rsidRPr="00034910">
        <w:t>Ouest situé de l</w:t>
      </w:r>
      <w:r w:rsidR="00E57EC9">
        <w:t>’</w:t>
      </w:r>
      <w:r w:rsidRPr="00034910">
        <w:t>autre côté de Blackwell</w:t>
      </w:r>
      <w:r w:rsidR="00E57EC9">
        <w:t>.</w:t>
      </w:r>
    </w:p>
    <w:p w14:paraId="641B2FE3" w14:textId="77777777" w:rsidR="00E57EC9" w:rsidRDefault="00776CEA" w:rsidP="00E57EC9">
      <w:r w:rsidRPr="00034910">
        <w:t>En face de lui</w:t>
      </w:r>
      <w:r w:rsidR="00E57EC9">
        <w:t xml:space="preserve">, </w:t>
      </w:r>
      <w:r w:rsidRPr="00034910">
        <w:t>se reflétant dans l</w:t>
      </w:r>
      <w:r w:rsidR="00E57EC9">
        <w:t>’</w:t>
      </w:r>
      <w:r w:rsidRPr="00034910">
        <w:t>eau noire</w:t>
      </w:r>
      <w:r w:rsidR="00E57EC9">
        <w:t xml:space="preserve">, </w:t>
      </w:r>
      <w:r w:rsidRPr="00034910">
        <w:t>il discernait les rangées de lumières indiquant l</w:t>
      </w:r>
      <w:r w:rsidR="00E57EC9">
        <w:t>’</w:t>
      </w:r>
      <w:r w:rsidRPr="00034910">
        <w:t>emplacement de l</w:t>
      </w:r>
      <w:r w:rsidR="00E57EC9">
        <w:t>’</w:t>
      </w:r>
      <w:r w:rsidRPr="00034910">
        <w:t>hôpital de la Charité</w:t>
      </w:r>
      <w:r w:rsidR="00E57EC9">
        <w:t xml:space="preserve">, </w:t>
      </w:r>
      <w:r w:rsidRPr="00034910">
        <w:t>du pénitencier de Blackwell</w:t>
      </w:r>
      <w:r w:rsidR="00E57EC9">
        <w:t xml:space="preserve">, </w:t>
      </w:r>
      <w:r w:rsidRPr="00034910">
        <w:t>d</w:t>
      </w:r>
      <w:r w:rsidR="00E57EC9">
        <w:t>’</w:t>
      </w:r>
      <w:proofErr w:type="spellStart"/>
      <w:r w:rsidRPr="00034910">
        <w:t>Alms</w:t>
      </w:r>
      <w:proofErr w:type="spellEnd"/>
      <w:r w:rsidRPr="00034910">
        <w:t xml:space="preserve"> House</w:t>
      </w:r>
      <w:r w:rsidR="00E57EC9">
        <w:t xml:space="preserve"> ; </w:t>
      </w:r>
      <w:r w:rsidRPr="00034910">
        <w:t>mais ces choses n</w:t>
      </w:r>
      <w:r w:rsidR="00E57EC9">
        <w:t>’</w:t>
      </w:r>
      <w:r w:rsidRPr="00034910">
        <w:t>avaient sans doute aucun intérêt pour lui</w:t>
      </w:r>
      <w:r w:rsidR="00E57EC9">
        <w:t xml:space="preserve">, </w:t>
      </w:r>
      <w:r w:rsidRPr="00034910">
        <w:t>vu ses pr</w:t>
      </w:r>
      <w:r w:rsidRPr="00034910">
        <w:t>é</w:t>
      </w:r>
      <w:r w:rsidRPr="00034910">
        <w:t>occupations</w:t>
      </w:r>
      <w:r w:rsidR="00E57EC9">
        <w:t xml:space="preserve">, </w:t>
      </w:r>
      <w:r w:rsidRPr="00034910">
        <w:t>car il ne leur accorda qu</w:t>
      </w:r>
      <w:r w:rsidR="00E57EC9">
        <w:t>’</w:t>
      </w:r>
      <w:r w:rsidRPr="00034910">
        <w:t>un rapide regard et se prit à arpenter le quai</w:t>
      </w:r>
      <w:r w:rsidR="00E57EC9">
        <w:t xml:space="preserve">, </w:t>
      </w:r>
      <w:r w:rsidRPr="00034910">
        <w:t>dans la direction de Jolin Jay</w:t>
      </w:r>
      <w:r w:rsidR="00E57EC9">
        <w:t>.</w:t>
      </w:r>
    </w:p>
    <w:p w14:paraId="2F93672D" w14:textId="77777777" w:rsidR="00E57EC9" w:rsidRDefault="00776CEA" w:rsidP="00E57EC9">
      <w:r w:rsidRPr="00034910">
        <w:t>C</w:t>
      </w:r>
      <w:r w:rsidR="00E57EC9">
        <w:t>’</w:t>
      </w:r>
      <w:r w:rsidRPr="00034910">
        <w:t>était là</w:t>
      </w:r>
      <w:r w:rsidR="00E57EC9">
        <w:t xml:space="preserve">, </w:t>
      </w:r>
      <w:r w:rsidRPr="00034910">
        <w:t>on s</w:t>
      </w:r>
      <w:r w:rsidR="00E57EC9">
        <w:t>’</w:t>
      </w:r>
      <w:r w:rsidRPr="00034910">
        <w:t>en souvient</w:t>
      </w:r>
      <w:r w:rsidR="00E57EC9">
        <w:t xml:space="preserve">, </w:t>
      </w:r>
      <w:r w:rsidRPr="00034910">
        <w:t>que résidait l</w:t>
      </w:r>
      <w:r w:rsidR="00E57EC9">
        <w:t>’</w:t>
      </w:r>
      <w:r w:rsidRPr="00034910">
        <w:t>agent Hermann</w:t>
      </w:r>
      <w:r w:rsidR="00E57EC9">
        <w:t xml:space="preserve">, </w:t>
      </w:r>
      <w:r w:rsidRPr="00034910">
        <w:t>retenu jusqu</w:t>
      </w:r>
      <w:r w:rsidR="00E57EC9">
        <w:t>’</w:t>
      </w:r>
      <w:r w:rsidRPr="00034910">
        <w:t xml:space="preserve">à minuit par son service à </w:t>
      </w:r>
      <w:proofErr w:type="spellStart"/>
      <w:r w:rsidRPr="00034910">
        <w:t>Mulberry</w:t>
      </w:r>
      <w:proofErr w:type="spellEnd"/>
      <w:r w:rsidRPr="00034910">
        <w:t>-Street</w:t>
      </w:r>
      <w:r w:rsidR="00E57EC9">
        <w:t>.</w:t>
      </w:r>
    </w:p>
    <w:p w14:paraId="5FF97794" w14:textId="77777777" w:rsidR="00E57EC9" w:rsidRDefault="00776CEA" w:rsidP="00E57EC9">
      <w:r w:rsidRPr="00034910">
        <w:t>Bientôt le jeune homme s</w:t>
      </w:r>
      <w:r w:rsidR="00E57EC9">
        <w:t>’</w:t>
      </w:r>
      <w:r w:rsidRPr="00034910">
        <w:t xml:space="preserve">arrêtait en face de la maison que lui avait indiquée </w:t>
      </w:r>
      <w:proofErr w:type="spellStart"/>
      <w:r w:rsidRPr="00034910">
        <w:t>Greggson</w:t>
      </w:r>
      <w:proofErr w:type="spellEnd"/>
      <w:r w:rsidR="00E57EC9">
        <w:t xml:space="preserve">. </w:t>
      </w:r>
      <w:r w:rsidRPr="00034910">
        <w:t>Une bâtisse modeste</w:t>
      </w:r>
      <w:r w:rsidR="00E57EC9">
        <w:t xml:space="preserve">, </w:t>
      </w:r>
      <w:r w:rsidRPr="00034910">
        <w:t>contrastant avec les immeubles importants qui l</w:t>
      </w:r>
      <w:r w:rsidR="00E57EC9">
        <w:t>’</w:t>
      </w:r>
      <w:r w:rsidRPr="00034910">
        <w:t>avoisinaient</w:t>
      </w:r>
      <w:r w:rsidR="00E57EC9">
        <w:t>.</w:t>
      </w:r>
    </w:p>
    <w:p w14:paraId="7B561DD4" w14:textId="77777777" w:rsidR="00E57EC9" w:rsidRDefault="00776CEA" w:rsidP="00E57EC9">
      <w:r w:rsidRPr="00034910">
        <w:t>Au second étage</w:t>
      </w:r>
      <w:r w:rsidR="00E57EC9">
        <w:t xml:space="preserve">, </w:t>
      </w:r>
      <w:r w:rsidRPr="00034910">
        <w:t>une fenêtre était éclairée</w:t>
      </w:r>
      <w:r w:rsidR="00E57EC9">
        <w:t xml:space="preserve">, </w:t>
      </w:r>
      <w:r w:rsidRPr="00034910">
        <w:t>et par instant</w:t>
      </w:r>
      <w:r w:rsidR="00E57EC9">
        <w:t xml:space="preserve">, </w:t>
      </w:r>
      <w:r w:rsidRPr="00034910">
        <w:t>une silhouette que l</w:t>
      </w:r>
      <w:r w:rsidR="00E57EC9">
        <w:t>’</w:t>
      </w:r>
      <w:r w:rsidRPr="00034910">
        <w:t>on reconnaissait appartenir à une jeune femme</w:t>
      </w:r>
      <w:r w:rsidR="00E57EC9">
        <w:t xml:space="preserve">, </w:t>
      </w:r>
      <w:r w:rsidRPr="00034910">
        <w:t>se découpait sur les rideaux</w:t>
      </w:r>
      <w:r w:rsidR="00E57EC9">
        <w:t xml:space="preserve">. </w:t>
      </w:r>
      <w:r w:rsidRPr="00034910">
        <w:t>Au rez-de-chaussée</w:t>
      </w:r>
      <w:r w:rsidR="00E57EC9">
        <w:t xml:space="preserve">, </w:t>
      </w:r>
      <w:r w:rsidRPr="00034910">
        <w:t>à côté de la porte close</w:t>
      </w:r>
      <w:r w:rsidR="00E57EC9">
        <w:t xml:space="preserve">, </w:t>
      </w:r>
      <w:r w:rsidRPr="00034910">
        <w:t>les volets fermés d</w:t>
      </w:r>
      <w:r w:rsidR="00E57EC9">
        <w:t>’</w:t>
      </w:r>
      <w:r w:rsidRPr="00034910">
        <w:t>une croisée laissaient filtrer par une fente étroite un rayon lumineux</w:t>
      </w:r>
      <w:r w:rsidR="00E57EC9">
        <w:t xml:space="preserve">, </w:t>
      </w:r>
      <w:r w:rsidRPr="00034910">
        <w:t>indiquant que là aussi on veillait</w:t>
      </w:r>
      <w:r w:rsidR="00E57EC9">
        <w:t>.</w:t>
      </w:r>
    </w:p>
    <w:p w14:paraId="2DE168F1" w14:textId="77777777" w:rsidR="00E57EC9" w:rsidRDefault="00E57EC9" w:rsidP="00E57EC9">
      <w:r>
        <w:t>— </w:t>
      </w:r>
      <w:r w:rsidR="00776CEA" w:rsidRPr="00034910">
        <w:t>Le concierge sans doute</w:t>
      </w:r>
      <w:r>
        <w:t xml:space="preserve">, </w:t>
      </w:r>
      <w:r w:rsidR="00776CEA" w:rsidRPr="00034910">
        <w:t>murmura Dick</w:t>
      </w:r>
      <w:r>
        <w:t>.</w:t>
      </w:r>
    </w:p>
    <w:p w14:paraId="474C9CC5" w14:textId="77777777" w:rsidR="00E57EC9" w:rsidRDefault="00776CEA" w:rsidP="00E57EC9">
      <w:r w:rsidRPr="00034910">
        <w:t>Pour s</w:t>
      </w:r>
      <w:r w:rsidR="00E57EC9">
        <w:t>’</w:t>
      </w:r>
      <w:r w:rsidRPr="00034910">
        <w:t>assurer qu</w:t>
      </w:r>
      <w:r w:rsidR="00E57EC9">
        <w:t>’</w:t>
      </w:r>
      <w:r w:rsidRPr="00034910">
        <w:t>il ne se trompait pas</w:t>
      </w:r>
      <w:r w:rsidR="00E57EC9">
        <w:t xml:space="preserve">, </w:t>
      </w:r>
      <w:r w:rsidRPr="00034910">
        <w:t>il s</w:t>
      </w:r>
      <w:r w:rsidR="00E57EC9">
        <w:t>’</w:t>
      </w:r>
      <w:r w:rsidRPr="00034910">
        <w:t>approcha de la fenêtre et appliqua l</w:t>
      </w:r>
      <w:r w:rsidR="00E57EC9">
        <w:t>’</w:t>
      </w:r>
      <w:r w:rsidRPr="00034910">
        <w:t>œil à la fente lumineuse</w:t>
      </w:r>
      <w:r w:rsidR="00E57EC9">
        <w:t>.</w:t>
      </w:r>
    </w:p>
    <w:p w14:paraId="3091961A" w14:textId="77777777" w:rsidR="00E57EC9" w:rsidRDefault="00776CEA" w:rsidP="00E57EC9">
      <w:r w:rsidRPr="00034910">
        <w:t>Une grosse matrone</w:t>
      </w:r>
      <w:r w:rsidR="00E57EC9">
        <w:t xml:space="preserve">, </w:t>
      </w:r>
      <w:r w:rsidRPr="00034910">
        <w:t>au visage enluminé</w:t>
      </w:r>
      <w:r w:rsidR="00E57EC9">
        <w:t xml:space="preserve">, </w:t>
      </w:r>
      <w:r w:rsidRPr="00034910">
        <w:t>était assise a</w:t>
      </w:r>
      <w:r w:rsidRPr="00034910">
        <w:t>u</w:t>
      </w:r>
      <w:r w:rsidRPr="00034910">
        <w:t>près d</w:t>
      </w:r>
      <w:r w:rsidR="00E57EC9">
        <w:t>’</w:t>
      </w:r>
      <w:r w:rsidRPr="00034910">
        <w:t>une table qu</w:t>
      </w:r>
      <w:r w:rsidR="00E57EC9">
        <w:t>’</w:t>
      </w:r>
      <w:r w:rsidRPr="00034910">
        <w:t>éclairait violemment un bec de gaz</w:t>
      </w:r>
      <w:r w:rsidR="00E57EC9">
        <w:t xml:space="preserve">. </w:t>
      </w:r>
      <w:r w:rsidRPr="00034910">
        <w:t xml:space="preserve">La </w:t>
      </w:r>
      <w:r w:rsidRPr="00034910">
        <w:lastRenderedPageBreak/>
        <w:t>peu attrayante créature semblait absorbée par la confection d</w:t>
      </w:r>
      <w:r w:rsidR="00E57EC9">
        <w:t>’</w:t>
      </w:r>
      <w:r w:rsidRPr="00034910">
        <w:t>un breuvage dans lequel</w:t>
      </w:r>
      <w:r w:rsidR="00E57EC9">
        <w:t xml:space="preserve">, </w:t>
      </w:r>
      <w:r w:rsidRPr="00034910">
        <w:t>grâce à la présence de récipients révél</w:t>
      </w:r>
      <w:r w:rsidRPr="00034910">
        <w:t>a</w:t>
      </w:r>
      <w:r w:rsidRPr="00034910">
        <w:t>teurs</w:t>
      </w:r>
      <w:r w:rsidR="00E57EC9">
        <w:t xml:space="preserve">, </w:t>
      </w:r>
      <w:r w:rsidRPr="00034910">
        <w:t>le détective n</w:t>
      </w:r>
      <w:r w:rsidR="00E57EC9">
        <w:t>’</w:t>
      </w:r>
      <w:r w:rsidRPr="00034910">
        <w:t>eut aucune peine à reconnaître un grog au gin</w:t>
      </w:r>
      <w:r w:rsidR="00E57EC9">
        <w:t xml:space="preserve">. </w:t>
      </w:r>
      <w:r w:rsidRPr="00034910">
        <w:t>Mais en regardant avec attention</w:t>
      </w:r>
      <w:r w:rsidR="00E57EC9">
        <w:t xml:space="preserve">, </w:t>
      </w:r>
      <w:r w:rsidRPr="00034910">
        <w:t>il s</w:t>
      </w:r>
      <w:r w:rsidR="00E57EC9">
        <w:t>’</w:t>
      </w:r>
      <w:r w:rsidRPr="00034910">
        <w:t>aperçut que la concierge</w:t>
      </w:r>
      <w:r w:rsidR="00E57EC9">
        <w:t xml:space="preserve">, </w:t>
      </w:r>
      <w:r w:rsidRPr="00034910">
        <w:t>altérée</w:t>
      </w:r>
      <w:r w:rsidR="00E57EC9">
        <w:t xml:space="preserve">, </w:t>
      </w:r>
      <w:r w:rsidRPr="00034910">
        <w:t>mélangeait très peu d</w:t>
      </w:r>
      <w:r w:rsidR="00E57EC9">
        <w:t>’</w:t>
      </w:r>
      <w:r w:rsidRPr="00034910">
        <w:t>eau chaude avec bea</w:t>
      </w:r>
      <w:r w:rsidRPr="00034910">
        <w:t>u</w:t>
      </w:r>
      <w:r w:rsidRPr="00034910">
        <w:t>coup de gin</w:t>
      </w:r>
      <w:r w:rsidR="00E57EC9">
        <w:t>.</w:t>
      </w:r>
    </w:p>
    <w:p w14:paraId="747FCC18" w14:textId="77777777" w:rsidR="00E57EC9" w:rsidRDefault="00776CEA" w:rsidP="00E57EC9">
      <w:r w:rsidRPr="00034910">
        <w:t>Vraisemblablement</w:t>
      </w:r>
      <w:r w:rsidR="00E57EC9">
        <w:t xml:space="preserve">, </w:t>
      </w:r>
      <w:r w:rsidRPr="00034910">
        <w:t>l</w:t>
      </w:r>
      <w:r w:rsidR="00E57EC9">
        <w:t>’</w:t>
      </w:r>
      <w:r w:rsidRPr="00034910">
        <w:t>eau devait être contraire à la santé de la bonne dame</w:t>
      </w:r>
      <w:r w:rsidR="00E57EC9">
        <w:t>.</w:t>
      </w:r>
    </w:p>
    <w:p w14:paraId="6B3C44C1" w14:textId="77777777" w:rsidR="00E57EC9" w:rsidRDefault="00E57EC9" w:rsidP="00E57EC9">
      <w:r>
        <w:t>— </w:t>
      </w:r>
      <w:r w:rsidR="00776CEA" w:rsidRPr="00034910">
        <w:t>Dix heures moins le quart</w:t>
      </w:r>
      <w:r>
        <w:t xml:space="preserve">, </w:t>
      </w:r>
      <w:r w:rsidR="00776CEA" w:rsidRPr="00034910">
        <w:t>fit-il</w:t>
      </w:r>
      <w:r>
        <w:t xml:space="preserve">, </w:t>
      </w:r>
      <w:r w:rsidR="00776CEA" w:rsidRPr="00034910">
        <w:t>j</w:t>
      </w:r>
      <w:r>
        <w:t>’</w:t>
      </w:r>
      <w:r w:rsidR="00776CEA" w:rsidRPr="00034910">
        <w:t>ai le temps</w:t>
      </w:r>
      <w:r>
        <w:t>.</w:t>
      </w:r>
    </w:p>
    <w:p w14:paraId="1CCD4D2D" w14:textId="77777777" w:rsidR="00E57EC9" w:rsidRDefault="00776CEA" w:rsidP="00E57EC9">
      <w:r w:rsidRPr="00034910">
        <w:t>Il tira la sonnette</w:t>
      </w:r>
      <w:r w:rsidR="00E57EC9">
        <w:t xml:space="preserve">. </w:t>
      </w:r>
      <w:r w:rsidRPr="00034910">
        <w:t>Un déclic</w:t>
      </w:r>
      <w:r w:rsidR="00E57EC9">
        <w:t xml:space="preserve">, </w:t>
      </w:r>
      <w:proofErr w:type="spellStart"/>
      <w:r w:rsidRPr="00034910">
        <w:t>l</w:t>
      </w:r>
      <w:r w:rsidR="00E57EC9">
        <w:t>’</w:t>
      </w:r>
      <w:r w:rsidRPr="00034910">
        <w:t>huis</w:t>
      </w:r>
      <w:proofErr w:type="spellEnd"/>
      <w:r w:rsidRPr="00034910">
        <w:t xml:space="preserve"> s</w:t>
      </w:r>
      <w:r w:rsidR="00E57EC9">
        <w:t>’</w:t>
      </w:r>
      <w:r w:rsidRPr="00034910">
        <w:t>entrebâilla</w:t>
      </w:r>
      <w:r w:rsidR="00E57EC9">
        <w:t xml:space="preserve">. </w:t>
      </w:r>
      <w:r w:rsidRPr="00034910">
        <w:t>Prest</w:t>
      </w:r>
      <w:r w:rsidRPr="00034910">
        <w:t>e</w:t>
      </w:r>
      <w:r w:rsidRPr="00034910">
        <w:t>ment</w:t>
      </w:r>
      <w:r w:rsidR="00E57EC9">
        <w:t xml:space="preserve">, </w:t>
      </w:r>
      <w:r w:rsidRPr="00034910">
        <w:t>le détective se coula à l</w:t>
      </w:r>
      <w:r w:rsidR="00E57EC9">
        <w:t>’</w:t>
      </w:r>
      <w:r w:rsidRPr="00034910">
        <w:t>intérieur et se trouva dans un co</w:t>
      </w:r>
      <w:r w:rsidRPr="00034910">
        <w:t>u</w:t>
      </w:r>
      <w:r w:rsidRPr="00034910">
        <w:t>loir</w:t>
      </w:r>
      <w:r w:rsidR="00E57EC9">
        <w:t xml:space="preserve">, </w:t>
      </w:r>
      <w:r w:rsidRPr="00034910">
        <w:t>à l</w:t>
      </w:r>
      <w:r w:rsidR="00E57EC9">
        <w:t>’</w:t>
      </w:r>
      <w:r w:rsidRPr="00034910">
        <w:t>extrémité duquel on distinguait</w:t>
      </w:r>
      <w:r w:rsidR="00E57EC9">
        <w:t xml:space="preserve">, </w:t>
      </w:r>
      <w:r w:rsidRPr="00034910">
        <w:t>à la vague clarté d</w:t>
      </w:r>
      <w:r w:rsidR="00E57EC9">
        <w:t>’</w:t>
      </w:r>
      <w:r w:rsidRPr="00034910">
        <w:t>un bec brûlant en veilleuse</w:t>
      </w:r>
      <w:r w:rsidR="00E57EC9">
        <w:t xml:space="preserve">, </w:t>
      </w:r>
      <w:r w:rsidRPr="00034910">
        <w:t>les premières marches de l</w:t>
      </w:r>
      <w:r w:rsidR="00E57EC9">
        <w:t>’</w:t>
      </w:r>
      <w:r w:rsidRPr="00034910">
        <w:t>escalier a</w:t>
      </w:r>
      <w:r w:rsidRPr="00034910">
        <w:t>c</w:t>
      </w:r>
      <w:r w:rsidRPr="00034910">
        <w:t>cédant aux étages supérieurs</w:t>
      </w:r>
      <w:r w:rsidR="00E57EC9">
        <w:t>.</w:t>
      </w:r>
    </w:p>
    <w:p w14:paraId="77579A74" w14:textId="77777777" w:rsidR="00E57EC9" w:rsidRDefault="00776CEA" w:rsidP="00E57EC9">
      <w:r w:rsidRPr="00034910">
        <w:t>À droite</w:t>
      </w:r>
      <w:r w:rsidR="00E57EC9">
        <w:t xml:space="preserve">, </w:t>
      </w:r>
      <w:r w:rsidRPr="00034910">
        <w:t>une porte vitrée annonçait l</w:t>
      </w:r>
      <w:r w:rsidR="00E57EC9">
        <w:t>’</w:t>
      </w:r>
      <w:r w:rsidRPr="00034910">
        <w:t>entrée de la loge</w:t>
      </w:r>
      <w:r w:rsidR="00E57EC9">
        <w:t>.</w:t>
      </w:r>
    </w:p>
    <w:p w14:paraId="3AB42D8C" w14:textId="77777777" w:rsidR="00E57EC9" w:rsidRDefault="00E57EC9" w:rsidP="00E57EC9">
      <w:r>
        <w:t>— </w:t>
      </w:r>
      <w:r w:rsidR="00776CEA" w:rsidRPr="00034910">
        <w:t>Qu</w:t>
      </w:r>
      <w:r>
        <w:t>’</w:t>
      </w:r>
      <w:r w:rsidR="00776CEA" w:rsidRPr="00034910">
        <w:t>est-ce que vous voulez</w:t>
      </w:r>
      <w:r>
        <w:t xml:space="preserve"> ? </w:t>
      </w:r>
      <w:r w:rsidR="00776CEA" w:rsidRPr="00034910">
        <w:t>gronda une voix éraillée</w:t>
      </w:r>
      <w:r>
        <w:t>.</w:t>
      </w:r>
    </w:p>
    <w:p w14:paraId="2D156CA1" w14:textId="77777777" w:rsidR="00E57EC9" w:rsidRDefault="00776CEA" w:rsidP="00E57EC9">
      <w:r w:rsidRPr="00034910">
        <w:t>C</w:t>
      </w:r>
      <w:r w:rsidR="00E57EC9">
        <w:t>’</w:t>
      </w:r>
      <w:r w:rsidRPr="00034910">
        <w:t>était l</w:t>
      </w:r>
      <w:r w:rsidR="00E57EC9">
        <w:t>’</w:t>
      </w:r>
      <w:r w:rsidRPr="00034910">
        <w:t>habitante du lieu</w:t>
      </w:r>
      <w:r w:rsidR="00E57EC9">
        <w:t xml:space="preserve">, </w:t>
      </w:r>
      <w:r w:rsidRPr="00034910">
        <w:t>trahissant par son accent dés</w:t>
      </w:r>
      <w:r w:rsidRPr="00034910">
        <w:t>a</w:t>
      </w:r>
      <w:r w:rsidRPr="00034910">
        <w:t>gréable son déplaisir d</w:t>
      </w:r>
      <w:r w:rsidR="00E57EC9">
        <w:t>’</w:t>
      </w:r>
      <w:r w:rsidRPr="00034910">
        <w:t>être troublée dans la confection de sa boisson favorite</w:t>
      </w:r>
      <w:r w:rsidR="00E57EC9">
        <w:t xml:space="preserve">. </w:t>
      </w:r>
      <w:r w:rsidRPr="00034910">
        <w:t>Au lieu de répondre à la question</w:t>
      </w:r>
      <w:r w:rsidR="00E57EC9">
        <w:t xml:space="preserve">, </w:t>
      </w:r>
      <w:r w:rsidRPr="00034910">
        <w:t>Dick appela sur ses traits une expression admirative</w:t>
      </w:r>
      <w:r w:rsidR="00E57EC9">
        <w:t xml:space="preserve">, </w:t>
      </w:r>
      <w:r w:rsidRPr="00034910">
        <w:t>et de l</w:t>
      </w:r>
      <w:r w:rsidR="00E57EC9">
        <w:t>’</w:t>
      </w:r>
      <w:r w:rsidRPr="00034910">
        <w:t>air d</w:t>
      </w:r>
      <w:r w:rsidR="00E57EC9">
        <w:t>’</w:t>
      </w:r>
      <w:r w:rsidRPr="00034910">
        <w:t>un gourmet subissant le supplice de Tantale</w:t>
      </w:r>
      <w:r w:rsidR="00E57EC9">
        <w:t xml:space="preserve">, </w:t>
      </w:r>
      <w:r w:rsidRPr="00034910">
        <w:t>il s</w:t>
      </w:r>
      <w:r w:rsidR="00E57EC9">
        <w:t>’</w:t>
      </w:r>
      <w:r w:rsidRPr="00034910">
        <w:t>écria</w:t>
      </w:r>
      <w:r w:rsidR="00E57EC9">
        <w:t> :</w:t>
      </w:r>
    </w:p>
    <w:p w14:paraId="3E1852DD" w14:textId="77777777" w:rsidR="00E57EC9" w:rsidRDefault="00E57EC9" w:rsidP="00E57EC9">
      <w:r>
        <w:t>— </w:t>
      </w:r>
      <w:r w:rsidR="00776CEA" w:rsidRPr="00034910">
        <w:t>Quel parfum</w:t>
      </w:r>
      <w:r>
        <w:t xml:space="preserve"> ! </w:t>
      </w:r>
      <w:r w:rsidR="00776CEA" w:rsidRPr="00034910">
        <w:t>On croirait flotter dans un brouillard de gin</w:t>
      </w:r>
      <w:r>
        <w:t xml:space="preserve">… </w:t>
      </w:r>
      <w:r w:rsidR="00776CEA" w:rsidRPr="00034910">
        <w:t>Du gin</w:t>
      </w:r>
      <w:r>
        <w:t xml:space="preserve">, </w:t>
      </w:r>
      <w:r w:rsidR="00776CEA" w:rsidRPr="00034910">
        <w:t>que dis-je</w:t>
      </w:r>
      <w:r>
        <w:t xml:space="preserve"> ? </w:t>
      </w:r>
      <w:r w:rsidR="00776CEA" w:rsidRPr="00034910">
        <w:t>un nectar divin</w:t>
      </w:r>
      <w:r>
        <w:t xml:space="preserve">… </w:t>
      </w:r>
      <w:r w:rsidR="00776CEA" w:rsidRPr="00034910">
        <w:t>Jamais je n</w:t>
      </w:r>
      <w:r>
        <w:t>’</w:t>
      </w:r>
      <w:r w:rsidR="00776CEA" w:rsidRPr="00034910">
        <w:t>ai respiré pareil fumet</w:t>
      </w:r>
      <w:r>
        <w:t xml:space="preserve">. </w:t>
      </w:r>
      <w:r w:rsidR="00776CEA" w:rsidRPr="00034910">
        <w:t>Sans indiscrétion</w:t>
      </w:r>
      <w:r>
        <w:t xml:space="preserve">, </w:t>
      </w:r>
      <w:proofErr w:type="spellStart"/>
      <w:r w:rsidR="00776CEA" w:rsidRPr="00034910">
        <w:t>Mistress</w:t>
      </w:r>
      <w:proofErr w:type="spellEnd"/>
      <w:r>
        <w:t xml:space="preserve">, </w:t>
      </w:r>
      <w:r w:rsidR="00776CEA" w:rsidRPr="00034910">
        <w:t>ou vous procurez-vous ce gin merveilleux dont l</w:t>
      </w:r>
      <w:r>
        <w:t>’</w:t>
      </w:r>
      <w:r w:rsidR="00776CEA" w:rsidRPr="00034910">
        <w:t>atmosphère est embaumée</w:t>
      </w:r>
      <w:r>
        <w:t> ?</w:t>
      </w:r>
    </w:p>
    <w:p w14:paraId="533753F0" w14:textId="77777777" w:rsidR="00E57EC9" w:rsidRDefault="00776CEA" w:rsidP="00E57EC9">
      <w:r w:rsidRPr="00034910">
        <w:t>La face couperosée de la concierge s</w:t>
      </w:r>
      <w:r w:rsidR="00E57EC9">
        <w:t>’</w:t>
      </w:r>
      <w:r w:rsidRPr="00034910">
        <w:t>était déridée</w:t>
      </w:r>
      <w:r w:rsidR="00E57EC9">
        <w:t>.</w:t>
      </w:r>
    </w:p>
    <w:p w14:paraId="782BEBCB" w14:textId="77777777" w:rsidR="0042006F" w:rsidRDefault="0042006F" w:rsidP="0042006F">
      <w:pPr>
        <w:pStyle w:val="Centrsolidaire"/>
      </w:pPr>
      <w:r w:rsidRPr="00E57EC9">
        <w:rPr>
          <w:noProof/>
        </w:rPr>
        <w:lastRenderedPageBreak/>
        <w:drawing>
          <wp:inline distT="0" distB="0" distL="0" distR="0" wp14:anchorId="0466E58C" wp14:editId="30EBFB2B">
            <wp:extent cx="5756910" cy="5542280"/>
            <wp:effectExtent l="0" t="0" r="0" b="0"/>
            <wp:docPr id="26" name="Image 77" descr="Une image contenant croquis, Visage humain, dessin, person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77" descr="Une image contenant croquis, Visage humain, dessin, personne&#10;&#10;Le contenu généré par l’IA peut êtr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6910" cy="5542280"/>
                    </a:xfrm>
                    <a:prstGeom prst="rect">
                      <a:avLst/>
                    </a:prstGeom>
                    <a:noFill/>
                    <a:ln>
                      <a:noFill/>
                    </a:ln>
                  </pic:spPr>
                </pic:pic>
              </a:graphicData>
            </a:graphic>
          </wp:inline>
        </w:drawing>
      </w:r>
    </w:p>
    <w:p w14:paraId="4801B418" w14:textId="77777777" w:rsidR="0042006F" w:rsidRDefault="0042006F" w:rsidP="0042006F">
      <w:pPr>
        <w:pStyle w:val="Centr14pt"/>
      </w:pPr>
      <w:r w:rsidRPr="00E57EC9">
        <w:t>La face couperosée s</w:t>
      </w:r>
      <w:r>
        <w:t>’</w:t>
      </w:r>
      <w:r w:rsidRPr="00E57EC9">
        <w:t>était déridée</w:t>
      </w:r>
      <w:r>
        <w:t>.</w:t>
      </w:r>
    </w:p>
    <w:p w14:paraId="58D15BD5" w14:textId="77777777" w:rsidR="00E57EC9" w:rsidRDefault="00776CEA" w:rsidP="00E57EC9">
      <w:r w:rsidRPr="00034910">
        <w:t>Comme tous les buveurs</w:t>
      </w:r>
      <w:r w:rsidR="00E57EC9">
        <w:t xml:space="preserve">, </w:t>
      </w:r>
      <w:r w:rsidRPr="00034910">
        <w:t>elle avait la prétention de confe</w:t>
      </w:r>
      <w:r w:rsidRPr="00034910">
        <w:t>c</w:t>
      </w:r>
      <w:r w:rsidRPr="00034910">
        <w:t>tionner son breuvage mieux que quiconque</w:t>
      </w:r>
      <w:r w:rsidR="00E57EC9">
        <w:t xml:space="preserve">. </w:t>
      </w:r>
      <w:r w:rsidRPr="00034910">
        <w:t>Du premier coup d</w:t>
      </w:r>
      <w:r w:rsidR="00E57EC9">
        <w:t>’</w:t>
      </w:r>
      <w:r w:rsidRPr="00034910">
        <w:t>œil</w:t>
      </w:r>
      <w:r w:rsidR="00E57EC9">
        <w:t xml:space="preserve">, </w:t>
      </w:r>
      <w:proofErr w:type="spellStart"/>
      <w:r w:rsidRPr="00034910">
        <w:t>Fann</w:t>
      </w:r>
      <w:proofErr w:type="spellEnd"/>
      <w:r w:rsidRPr="00034910">
        <w:t xml:space="preserve"> l</w:t>
      </w:r>
      <w:r w:rsidR="00E57EC9">
        <w:t>’</w:t>
      </w:r>
      <w:r w:rsidRPr="00034910">
        <w:t>avait bien jugée</w:t>
      </w:r>
      <w:r w:rsidR="00E57EC9">
        <w:t>.</w:t>
      </w:r>
    </w:p>
    <w:p w14:paraId="5193751A" w14:textId="3FEBA866" w:rsidR="00E57EC9" w:rsidRDefault="00E57EC9" w:rsidP="00E57EC9">
      <w:r>
        <w:t>— </w:t>
      </w:r>
      <w:r w:rsidR="00776CEA" w:rsidRPr="00034910">
        <w:t>Oh</w:t>
      </w:r>
      <w:r>
        <w:t xml:space="preserve"> ! </w:t>
      </w:r>
      <w:r w:rsidR="00776CEA" w:rsidRPr="00034910">
        <w:t>fit-elle</w:t>
      </w:r>
      <w:r>
        <w:t xml:space="preserve">, </w:t>
      </w:r>
      <w:r w:rsidR="00776CEA" w:rsidRPr="00034910">
        <w:t>ce n</w:t>
      </w:r>
      <w:r>
        <w:t>’</w:t>
      </w:r>
      <w:r w:rsidR="00776CEA" w:rsidRPr="00034910">
        <w:t>est pas un mystère</w:t>
      </w:r>
      <w:r>
        <w:t xml:space="preserve">. </w:t>
      </w:r>
      <w:r w:rsidR="00776CEA" w:rsidRPr="00034910">
        <w:t>J</w:t>
      </w:r>
      <w:r>
        <w:t>’</w:t>
      </w:r>
      <w:r w:rsidR="00776CEA" w:rsidRPr="00034910">
        <w:t>achète mon gin à l</w:t>
      </w:r>
      <w:r>
        <w:t>’</w:t>
      </w:r>
      <w:r w:rsidR="00776CEA" w:rsidRPr="00034910">
        <w:t>angle de la 7</w:t>
      </w:r>
      <w:r w:rsidRPr="00034910">
        <w:t>7</w:t>
      </w:r>
      <w:r w:rsidRPr="00E57EC9">
        <w:rPr>
          <w:vertAlign w:val="superscript"/>
        </w:rPr>
        <w:t>e</w:t>
      </w:r>
      <w:r w:rsidR="00776CEA" w:rsidRPr="00034910">
        <w:t xml:space="preserve"> rue</w:t>
      </w:r>
      <w:r>
        <w:t xml:space="preserve">. </w:t>
      </w:r>
      <w:r w:rsidR="00776CEA" w:rsidRPr="00034910">
        <w:t>C</w:t>
      </w:r>
      <w:r>
        <w:t>’</w:t>
      </w:r>
      <w:r w:rsidR="00776CEA" w:rsidRPr="00034910">
        <w:t>est le gin de tout le monde</w:t>
      </w:r>
      <w:r>
        <w:t>.</w:t>
      </w:r>
    </w:p>
    <w:p w14:paraId="21250867" w14:textId="77777777" w:rsidR="00E57EC9" w:rsidRDefault="00E57EC9" w:rsidP="00E57EC9">
      <w:r>
        <w:t>— </w:t>
      </w:r>
      <w:r w:rsidR="00776CEA" w:rsidRPr="00034910">
        <w:t>En ce cas</w:t>
      </w:r>
      <w:r>
        <w:t xml:space="preserve">, </w:t>
      </w:r>
      <w:r w:rsidR="00776CEA" w:rsidRPr="00034910">
        <w:t>mes félicitations vont à votre tour de main</w:t>
      </w:r>
      <w:r>
        <w:t xml:space="preserve">. </w:t>
      </w:r>
      <w:r w:rsidR="00776CEA" w:rsidRPr="00034910">
        <w:t>C</w:t>
      </w:r>
      <w:r>
        <w:t>’</w:t>
      </w:r>
      <w:r w:rsidR="00776CEA" w:rsidRPr="00034910">
        <w:t>est votre habileté qui donne au gin cet arôme</w:t>
      </w:r>
      <w:r>
        <w:t>…</w:t>
      </w:r>
    </w:p>
    <w:p w14:paraId="77437B4A" w14:textId="77777777" w:rsidR="00E57EC9" w:rsidRDefault="00776CEA" w:rsidP="00E57EC9">
      <w:r w:rsidRPr="00034910">
        <w:t>La concierge se redressa</w:t>
      </w:r>
      <w:r w:rsidR="00E57EC9">
        <w:t xml:space="preserve">. </w:t>
      </w:r>
      <w:r w:rsidRPr="00034910">
        <w:t>D</w:t>
      </w:r>
      <w:r w:rsidR="00E57EC9">
        <w:t>’</w:t>
      </w:r>
      <w:r w:rsidRPr="00034910">
        <w:t>un ton amène</w:t>
      </w:r>
      <w:r w:rsidR="00E57EC9">
        <w:t xml:space="preserve">, </w:t>
      </w:r>
      <w:r w:rsidRPr="00034910">
        <w:t>elle minauda</w:t>
      </w:r>
      <w:r w:rsidR="00E57EC9">
        <w:t> :</w:t>
      </w:r>
    </w:p>
    <w:p w14:paraId="413E8927" w14:textId="77777777" w:rsidR="00E57EC9" w:rsidRDefault="00E57EC9" w:rsidP="00E57EC9">
      <w:r>
        <w:lastRenderedPageBreak/>
        <w:t>— </w:t>
      </w:r>
      <w:r w:rsidR="00776CEA" w:rsidRPr="00034910">
        <w:t>Ce gentleman est sûrement un connaisseur</w:t>
      </w:r>
      <w:r>
        <w:t>.</w:t>
      </w:r>
    </w:p>
    <w:p w14:paraId="53A4D7D8" w14:textId="77777777" w:rsidR="00E57EC9" w:rsidRDefault="00E57EC9" w:rsidP="00E57EC9">
      <w:r>
        <w:t>— </w:t>
      </w:r>
      <w:r w:rsidR="00776CEA" w:rsidRPr="00034910">
        <w:t>Ma foi</w:t>
      </w:r>
      <w:r>
        <w:t xml:space="preserve">, </w:t>
      </w:r>
      <w:r w:rsidR="00776CEA" w:rsidRPr="00034910">
        <w:t>je l</w:t>
      </w:r>
      <w:r>
        <w:t>’</w:t>
      </w:r>
      <w:r w:rsidR="00776CEA" w:rsidRPr="00034910">
        <w:t>avoue</w:t>
      </w:r>
      <w:r>
        <w:t xml:space="preserve">. </w:t>
      </w:r>
      <w:r w:rsidR="00776CEA" w:rsidRPr="00034910">
        <w:t>C</w:t>
      </w:r>
      <w:r>
        <w:t>’</w:t>
      </w:r>
      <w:r w:rsidR="00776CEA" w:rsidRPr="00034910">
        <w:t>est même cette qualité de connai</w:t>
      </w:r>
      <w:r w:rsidR="00776CEA" w:rsidRPr="00034910">
        <w:t>s</w:t>
      </w:r>
      <w:r w:rsidR="00776CEA" w:rsidRPr="00034910">
        <w:t>seur qui vous fera excuser l</w:t>
      </w:r>
      <w:r>
        <w:t>’</w:t>
      </w:r>
      <w:r w:rsidR="00776CEA" w:rsidRPr="00034910">
        <w:t>incorrection de la requête que je veux vous adresser</w:t>
      </w:r>
      <w:r>
        <w:t>.</w:t>
      </w:r>
    </w:p>
    <w:p w14:paraId="7D02E112" w14:textId="77777777" w:rsidR="00E57EC9" w:rsidRDefault="00E57EC9" w:rsidP="00E57EC9">
      <w:r>
        <w:t>— </w:t>
      </w:r>
      <w:r w:rsidR="00776CEA" w:rsidRPr="00034910">
        <w:t>Incorrect</w:t>
      </w:r>
      <w:r>
        <w:t xml:space="preserve">, </w:t>
      </w:r>
      <w:r w:rsidR="00776CEA" w:rsidRPr="00034910">
        <w:t>vous</w:t>
      </w:r>
      <w:r>
        <w:t xml:space="preserve"> ? </w:t>
      </w:r>
      <w:r w:rsidR="00776CEA" w:rsidRPr="00034910">
        <w:t>protesta la commère décidément ravie par la politesse du visiteur</w:t>
      </w:r>
      <w:r>
        <w:t xml:space="preserve">. </w:t>
      </w:r>
      <w:r w:rsidR="00776CEA" w:rsidRPr="00034910">
        <w:t>Non</w:t>
      </w:r>
      <w:r>
        <w:t xml:space="preserve">, </w:t>
      </w:r>
      <w:r w:rsidR="00776CEA" w:rsidRPr="00034910">
        <w:t>vous ne pouvez pas être inco</w:t>
      </w:r>
      <w:r w:rsidR="00776CEA" w:rsidRPr="00034910">
        <w:t>r</w:t>
      </w:r>
      <w:r w:rsidR="00776CEA" w:rsidRPr="00034910">
        <w:t>rect</w:t>
      </w:r>
      <w:r>
        <w:t xml:space="preserve">. </w:t>
      </w:r>
      <w:r w:rsidR="00776CEA" w:rsidRPr="00034910">
        <w:t>Vous désirez</w:t>
      </w:r>
      <w:r>
        <w:t> ?</w:t>
      </w:r>
    </w:p>
    <w:p w14:paraId="67F6BCCE" w14:textId="77777777" w:rsidR="00E57EC9" w:rsidRDefault="00E57EC9" w:rsidP="00E57EC9">
      <w:r>
        <w:t>— </w:t>
      </w:r>
      <w:r w:rsidR="00776CEA" w:rsidRPr="00034910">
        <w:t>Goûter à cette mixture préparée par vos soins</w:t>
      </w:r>
      <w:r>
        <w:t>…</w:t>
      </w:r>
    </w:p>
    <w:p w14:paraId="0A58F369" w14:textId="77777777" w:rsidR="00E57EC9" w:rsidRDefault="00776CEA" w:rsidP="00E57EC9">
      <w:r w:rsidRPr="00034910">
        <w:t>Et comme elle le considérait</w:t>
      </w:r>
      <w:r w:rsidR="00E57EC9">
        <w:t xml:space="preserve">, </w:t>
      </w:r>
      <w:r w:rsidRPr="00034910">
        <w:t>interloquée par la proposition d</w:t>
      </w:r>
      <w:r w:rsidR="00E57EC9">
        <w:t>’</w:t>
      </w:r>
      <w:r w:rsidRPr="00034910">
        <w:t>un inconnu</w:t>
      </w:r>
      <w:r w:rsidR="00E57EC9">
        <w:t xml:space="preserve">, </w:t>
      </w:r>
      <w:r w:rsidRPr="00034910">
        <w:t>dont l</w:t>
      </w:r>
      <w:r w:rsidR="00E57EC9">
        <w:t>’</w:t>
      </w:r>
      <w:r w:rsidRPr="00034910">
        <w:t>apparence était celle d</w:t>
      </w:r>
      <w:r w:rsidR="00E57EC9">
        <w:t>’</w:t>
      </w:r>
      <w:r w:rsidRPr="00034910">
        <w:t>un gentleman</w:t>
      </w:r>
      <w:r w:rsidR="00E57EC9">
        <w:t>.</w:t>
      </w:r>
    </w:p>
    <w:p w14:paraId="48781DAC" w14:textId="77777777" w:rsidR="00E57EC9" w:rsidRDefault="00E57EC9" w:rsidP="00E57EC9">
      <w:r>
        <w:t>— </w:t>
      </w:r>
      <w:r w:rsidR="00776CEA" w:rsidRPr="00034910">
        <w:t>Oh</w:t>
      </w:r>
      <w:r>
        <w:t xml:space="preserve"> ! </w:t>
      </w:r>
      <w:r w:rsidR="00776CEA" w:rsidRPr="00034910">
        <w:t>ajouta-t-il</w:t>
      </w:r>
      <w:r>
        <w:t xml:space="preserve">, </w:t>
      </w:r>
      <w:r w:rsidR="00776CEA" w:rsidRPr="00034910">
        <w:t>je paierai</w:t>
      </w:r>
      <w:r>
        <w:t xml:space="preserve">. </w:t>
      </w:r>
      <w:r w:rsidR="00776CEA" w:rsidRPr="00034910">
        <w:t>Je ne voudrais pas vous faire tort</w:t>
      </w:r>
      <w:r>
        <w:t xml:space="preserve">… </w:t>
      </w:r>
      <w:r w:rsidR="00776CEA" w:rsidRPr="00034910">
        <w:t>Excusez ma gourmandise et acceptez ce dollar</w:t>
      </w:r>
      <w:r>
        <w:t>.</w:t>
      </w:r>
    </w:p>
    <w:p w14:paraId="686B7FE9" w14:textId="77777777" w:rsidR="00E57EC9" w:rsidRDefault="00776CEA" w:rsidP="00E57EC9">
      <w:r w:rsidRPr="00034910">
        <w:t>La pièce annoncée tinta sur la table</w:t>
      </w:r>
      <w:r w:rsidR="00E57EC9">
        <w:t xml:space="preserve">. </w:t>
      </w:r>
      <w:r w:rsidRPr="00034910">
        <w:t>Un dollar pour un verre de gin</w:t>
      </w:r>
      <w:r w:rsidR="00E57EC9">
        <w:t xml:space="preserve">. </w:t>
      </w:r>
      <w:r w:rsidRPr="00034910">
        <w:t>Décidément</w:t>
      </w:r>
      <w:r w:rsidR="00E57EC9">
        <w:t xml:space="preserve">, </w:t>
      </w:r>
      <w:r w:rsidRPr="00034910">
        <w:t>le personnage avait des façons au</w:t>
      </w:r>
      <w:r w:rsidRPr="00034910">
        <w:t>x</w:t>
      </w:r>
      <w:r w:rsidRPr="00034910">
        <w:t>quelles on ne résiste pas</w:t>
      </w:r>
      <w:r w:rsidR="00E57EC9">
        <w:t>.</w:t>
      </w:r>
    </w:p>
    <w:p w14:paraId="317E1AE3" w14:textId="77777777" w:rsidR="00E57EC9" w:rsidRDefault="00E57EC9" w:rsidP="00E57EC9">
      <w:r>
        <w:t>— </w:t>
      </w:r>
      <w:r w:rsidR="00776CEA" w:rsidRPr="00034910">
        <w:t>Asseyez-vous donc</w:t>
      </w:r>
      <w:r>
        <w:t xml:space="preserve">, </w:t>
      </w:r>
      <w:r w:rsidR="00776CEA" w:rsidRPr="00034910">
        <w:t>Gentleman</w:t>
      </w:r>
      <w:r>
        <w:t xml:space="preserve">, </w:t>
      </w:r>
      <w:r w:rsidR="00776CEA" w:rsidRPr="00034910">
        <w:t>je vais vous confectio</w:t>
      </w:r>
      <w:r w:rsidR="00776CEA" w:rsidRPr="00034910">
        <w:t>n</w:t>
      </w:r>
      <w:r w:rsidR="00776CEA" w:rsidRPr="00034910">
        <w:t>ner un julep comme le président de l</w:t>
      </w:r>
      <w:r>
        <w:t>’</w:t>
      </w:r>
      <w:r w:rsidR="00776CEA" w:rsidRPr="00034910">
        <w:t>Union n</w:t>
      </w:r>
      <w:r>
        <w:t>’</w:t>
      </w:r>
      <w:r w:rsidR="00776CEA" w:rsidRPr="00034910">
        <w:t>en consomme pas de semblable</w:t>
      </w:r>
      <w:r>
        <w:t>.</w:t>
      </w:r>
    </w:p>
    <w:p w14:paraId="481736BC" w14:textId="77777777" w:rsidR="00E57EC9" w:rsidRDefault="00E57EC9" w:rsidP="00E57EC9">
      <w:r>
        <w:t>— </w:t>
      </w:r>
      <w:r w:rsidR="00776CEA" w:rsidRPr="00034910">
        <w:t>Un julep pour deux</w:t>
      </w:r>
      <w:r>
        <w:t xml:space="preserve">, </w:t>
      </w:r>
      <w:r w:rsidR="00776CEA" w:rsidRPr="00034910">
        <w:t>insista Dick</w:t>
      </w:r>
      <w:r>
        <w:t xml:space="preserve"> ; </w:t>
      </w:r>
      <w:r w:rsidR="00776CEA" w:rsidRPr="00034910">
        <w:t>je souhaite trinquer avec vous</w:t>
      </w:r>
      <w:r>
        <w:t xml:space="preserve">. </w:t>
      </w:r>
      <w:r w:rsidR="00776CEA" w:rsidRPr="00034910">
        <w:t>Et puis</w:t>
      </w:r>
      <w:r>
        <w:t xml:space="preserve">, </w:t>
      </w:r>
      <w:r w:rsidR="00776CEA" w:rsidRPr="00034910">
        <w:t>en trinquant</w:t>
      </w:r>
      <w:r>
        <w:t xml:space="preserve">, </w:t>
      </w:r>
      <w:r w:rsidR="00776CEA" w:rsidRPr="00034910">
        <w:t>nous causerons</w:t>
      </w:r>
      <w:r>
        <w:t xml:space="preserve">, </w:t>
      </w:r>
      <w:r w:rsidR="00776CEA" w:rsidRPr="00034910">
        <w:t>car nous avons à causer</w:t>
      </w:r>
      <w:r>
        <w:t>.</w:t>
      </w:r>
    </w:p>
    <w:p w14:paraId="19CEC38A" w14:textId="77777777" w:rsidR="00E57EC9" w:rsidRDefault="00776CEA" w:rsidP="00E57EC9">
      <w:r w:rsidRPr="00034910">
        <w:t>Elle se redressa brusquement</w:t>
      </w:r>
      <w:r w:rsidR="00E57EC9">
        <w:t xml:space="preserve">, </w:t>
      </w:r>
      <w:r w:rsidRPr="00034910">
        <w:t>l</w:t>
      </w:r>
      <w:r w:rsidR="00E57EC9">
        <w:t>’</w:t>
      </w:r>
      <w:r w:rsidRPr="00034910">
        <w:t>esprit traversé par une m</w:t>
      </w:r>
      <w:r w:rsidRPr="00034910">
        <w:t>é</w:t>
      </w:r>
      <w:r w:rsidRPr="00034910">
        <w:t>fiance</w:t>
      </w:r>
      <w:r w:rsidR="00E57EC9">
        <w:t xml:space="preserve">. </w:t>
      </w:r>
      <w:r w:rsidRPr="00034910">
        <w:t>Le jeune homme la rassura d</w:t>
      </w:r>
      <w:r w:rsidR="00E57EC9">
        <w:t>’</w:t>
      </w:r>
      <w:r w:rsidRPr="00034910">
        <w:t>un mot</w:t>
      </w:r>
      <w:r w:rsidR="00E57EC9">
        <w:t> :</w:t>
      </w:r>
    </w:p>
    <w:p w14:paraId="55035BC9" w14:textId="77777777" w:rsidR="00E57EC9" w:rsidRDefault="00E57EC9" w:rsidP="00E57EC9">
      <w:r>
        <w:t>— </w:t>
      </w:r>
      <w:r w:rsidR="00776CEA" w:rsidRPr="00034910">
        <w:t xml:space="preserve">Je viens de </w:t>
      </w:r>
      <w:proofErr w:type="spellStart"/>
      <w:r w:rsidR="00776CEA" w:rsidRPr="00034910">
        <w:t>Mulberry</w:t>
      </w:r>
      <w:proofErr w:type="spellEnd"/>
      <w:r w:rsidR="00776CEA" w:rsidRPr="00034910">
        <w:t xml:space="preserve"> Street</w:t>
      </w:r>
      <w:r>
        <w:t>.</w:t>
      </w:r>
    </w:p>
    <w:p w14:paraId="7B3CFFA4" w14:textId="77777777" w:rsidR="00E57EC9" w:rsidRDefault="00E57EC9" w:rsidP="00E57EC9">
      <w:r>
        <w:t>— </w:t>
      </w:r>
      <w:r w:rsidR="00776CEA" w:rsidRPr="00034910">
        <w:t>Ah</w:t>
      </w:r>
      <w:r>
        <w:t xml:space="preserve"> ! </w:t>
      </w:r>
      <w:r w:rsidR="00776CEA" w:rsidRPr="00034910">
        <w:t>s</w:t>
      </w:r>
      <w:r>
        <w:t>’</w:t>
      </w:r>
      <w:r w:rsidR="00776CEA" w:rsidRPr="00034910">
        <w:t>exclama-t-elle</w:t>
      </w:r>
      <w:r>
        <w:t xml:space="preserve">, </w:t>
      </w:r>
      <w:r w:rsidR="00776CEA" w:rsidRPr="00034910">
        <w:t>que ne le disiez-vous de suite</w:t>
      </w:r>
      <w:r>
        <w:t xml:space="preserve"> ? </w:t>
      </w:r>
      <w:r w:rsidR="00776CEA" w:rsidRPr="00034910">
        <w:t>J</w:t>
      </w:r>
      <w:r>
        <w:t>’</w:t>
      </w:r>
      <w:r w:rsidR="00776CEA" w:rsidRPr="00034910">
        <w:t>aurais dû le deviner</w:t>
      </w:r>
      <w:r>
        <w:t xml:space="preserve">, </w:t>
      </w:r>
      <w:r w:rsidR="00776CEA" w:rsidRPr="00034910">
        <w:t>car il n</w:t>
      </w:r>
      <w:r>
        <w:t>’</w:t>
      </w:r>
      <w:r w:rsidR="00776CEA" w:rsidRPr="00034910">
        <w:t>y a qu</w:t>
      </w:r>
      <w:r>
        <w:t>’</w:t>
      </w:r>
      <w:r w:rsidR="00776CEA" w:rsidRPr="00034910">
        <w:t xml:space="preserve">à </w:t>
      </w:r>
      <w:proofErr w:type="spellStart"/>
      <w:r w:rsidR="00776CEA" w:rsidRPr="00034910">
        <w:t>Mulberry</w:t>
      </w:r>
      <w:proofErr w:type="spellEnd"/>
      <w:r w:rsidR="00776CEA" w:rsidRPr="00034910">
        <w:t xml:space="preserve"> Street que </w:t>
      </w:r>
      <w:r w:rsidR="00776CEA" w:rsidRPr="00034910">
        <w:lastRenderedPageBreak/>
        <w:t>l</w:t>
      </w:r>
      <w:r>
        <w:t>’</w:t>
      </w:r>
      <w:r w:rsidR="00776CEA" w:rsidRPr="00034910">
        <w:t>on ait d</w:t>
      </w:r>
      <w:r>
        <w:t>’</w:t>
      </w:r>
      <w:r w:rsidR="00776CEA" w:rsidRPr="00034910">
        <w:t>aussi gentilles manières avec les concierges</w:t>
      </w:r>
      <w:r>
        <w:t xml:space="preserve">. </w:t>
      </w:r>
      <w:r w:rsidR="00776CEA" w:rsidRPr="00034910">
        <w:t>Nous avons un agent dans la maison</w:t>
      </w:r>
      <w:r>
        <w:t xml:space="preserve">, </w:t>
      </w:r>
      <w:r w:rsidR="00776CEA" w:rsidRPr="00034910">
        <w:t>une crème</w:t>
      </w:r>
      <w:r>
        <w:t>.</w:t>
      </w:r>
    </w:p>
    <w:p w14:paraId="156903D3" w14:textId="77777777" w:rsidR="00E57EC9" w:rsidRDefault="00E57EC9" w:rsidP="00E57EC9">
      <w:r>
        <w:t>— </w:t>
      </w:r>
      <w:r w:rsidR="00776CEA" w:rsidRPr="00034910">
        <w:t>Hermann</w:t>
      </w:r>
      <w:r>
        <w:t xml:space="preserve">, </w:t>
      </w:r>
      <w:r w:rsidR="00776CEA" w:rsidRPr="00034910">
        <w:t>n</w:t>
      </w:r>
      <w:r>
        <w:t>’</w:t>
      </w:r>
      <w:r w:rsidR="00776CEA" w:rsidRPr="00034910">
        <w:t>est-ce pas</w:t>
      </w:r>
      <w:r>
        <w:t> ?</w:t>
      </w:r>
    </w:p>
    <w:p w14:paraId="21B16C49" w14:textId="77777777" w:rsidR="00E57EC9" w:rsidRDefault="00E57EC9" w:rsidP="00E57EC9">
      <w:r>
        <w:t>— </w:t>
      </w:r>
      <w:r w:rsidR="00776CEA" w:rsidRPr="00034910">
        <w:t>Tiens</w:t>
      </w:r>
      <w:r>
        <w:t xml:space="preserve">, </w:t>
      </w:r>
      <w:r w:rsidR="00776CEA" w:rsidRPr="00034910">
        <w:t>vous savez son nom</w:t>
      </w:r>
      <w:r>
        <w:t> ?</w:t>
      </w:r>
    </w:p>
    <w:p w14:paraId="7A050B4E" w14:textId="77777777" w:rsidR="00E57EC9" w:rsidRDefault="00776CEA" w:rsidP="00E57EC9">
      <w:r w:rsidRPr="00034910">
        <w:t>Elle s</w:t>
      </w:r>
      <w:r w:rsidR="00E57EC9">
        <w:t>’</w:t>
      </w:r>
      <w:r w:rsidRPr="00034910">
        <w:t>était levée tout en parlant</w:t>
      </w:r>
      <w:r w:rsidR="00E57EC9">
        <w:t xml:space="preserve">, </w:t>
      </w:r>
      <w:r w:rsidRPr="00034910">
        <w:t>et versait du gin dans deux verres</w:t>
      </w:r>
      <w:r w:rsidR="00E57EC9">
        <w:t>.</w:t>
      </w:r>
    </w:p>
    <w:p w14:paraId="593CD3A8" w14:textId="77777777" w:rsidR="00E57EC9" w:rsidRDefault="00E57EC9" w:rsidP="00E57EC9">
      <w:r>
        <w:t>— </w:t>
      </w:r>
      <w:r w:rsidR="00776CEA" w:rsidRPr="00034910">
        <w:t>Je viens précisément pour vous parler d</w:t>
      </w:r>
      <w:r>
        <w:t>’</w:t>
      </w:r>
      <w:r w:rsidR="00776CEA" w:rsidRPr="00034910">
        <w:t>Hermann</w:t>
      </w:r>
      <w:r>
        <w:t xml:space="preserve">, </w:t>
      </w:r>
      <w:r w:rsidR="00776CEA" w:rsidRPr="00034910">
        <w:t>reprit Dick</w:t>
      </w:r>
      <w:r>
        <w:t xml:space="preserve">. </w:t>
      </w:r>
      <w:r w:rsidR="00776CEA" w:rsidRPr="00034910">
        <w:t>On m</w:t>
      </w:r>
      <w:r>
        <w:t>’</w:t>
      </w:r>
      <w:r w:rsidR="00776CEA" w:rsidRPr="00034910">
        <w:t>a chargé de m</w:t>
      </w:r>
      <w:r>
        <w:t>’</w:t>
      </w:r>
      <w:r w:rsidR="00776CEA" w:rsidRPr="00034910">
        <w:t>informer dans le quartier</w:t>
      </w:r>
      <w:r>
        <w:t xml:space="preserve">. </w:t>
      </w:r>
      <w:r w:rsidR="00776CEA" w:rsidRPr="00034910">
        <w:t>Mais à pr</w:t>
      </w:r>
      <w:r w:rsidR="00776CEA" w:rsidRPr="00034910">
        <w:t>é</w:t>
      </w:r>
      <w:r w:rsidR="00776CEA" w:rsidRPr="00034910">
        <w:t>sent que je vous ai vue</w:t>
      </w:r>
      <w:r>
        <w:t xml:space="preserve">, </w:t>
      </w:r>
      <w:r w:rsidR="00776CEA" w:rsidRPr="00034910">
        <w:t>que je me suis rendu compte de votre mérite</w:t>
      </w:r>
      <w:r>
        <w:t xml:space="preserve">, </w:t>
      </w:r>
      <w:r w:rsidR="00776CEA" w:rsidRPr="00034910">
        <w:t>je ne veux interroger que vous</w:t>
      </w:r>
      <w:r>
        <w:t xml:space="preserve">… </w:t>
      </w:r>
      <w:r w:rsidR="00776CEA" w:rsidRPr="00034910">
        <w:t>Je m</w:t>
      </w:r>
      <w:r>
        <w:t>’</w:t>
      </w:r>
      <w:r w:rsidR="00776CEA" w:rsidRPr="00034910">
        <w:t>en tiendrai à vos seules déclarations</w:t>
      </w:r>
      <w:r>
        <w:t>.</w:t>
      </w:r>
    </w:p>
    <w:p w14:paraId="015A01F9" w14:textId="77777777" w:rsidR="00E57EC9" w:rsidRDefault="00776CEA" w:rsidP="00E57EC9">
      <w:r w:rsidRPr="00034910">
        <w:t>La concierge devint cramoisie</w:t>
      </w:r>
      <w:r w:rsidR="00E57EC9">
        <w:t>.</w:t>
      </w:r>
    </w:p>
    <w:p w14:paraId="2B5215B2" w14:textId="77777777" w:rsidR="00E57EC9" w:rsidRDefault="00E57EC9" w:rsidP="00E57EC9">
      <w:r>
        <w:t>— </w:t>
      </w:r>
      <w:r w:rsidR="00776CEA" w:rsidRPr="00034910">
        <w:t>Je suis prête à faire les déclarations que vous jugerez convenables</w:t>
      </w:r>
      <w:r>
        <w:t>.</w:t>
      </w:r>
    </w:p>
    <w:p w14:paraId="1C59684D" w14:textId="77777777" w:rsidR="00E57EC9" w:rsidRDefault="00E57EC9" w:rsidP="00E57EC9">
      <w:r>
        <w:t>— </w:t>
      </w:r>
      <w:r w:rsidR="00776CEA" w:rsidRPr="00034910">
        <w:t>J</w:t>
      </w:r>
      <w:r>
        <w:t>’</w:t>
      </w:r>
      <w:r w:rsidR="00776CEA" w:rsidRPr="00034910">
        <w:t>en étais assuré</w:t>
      </w:r>
      <w:r>
        <w:t xml:space="preserve">. </w:t>
      </w:r>
      <w:r w:rsidR="00776CEA" w:rsidRPr="00034910">
        <w:t>À voir l</w:t>
      </w:r>
      <w:r>
        <w:t>’</w:t>
      </w:r>
      <w:r w:rsidR="00776CEA" w:rsidRPr="00034910">
        <w:t>intelligence qui éclaire votre v</w:t>
      </w:r>
      <w:r w:rsidR="00776CEA" w:rsidRPr="00034910">
        <w:t>i</w:t>
      </w:r>
      <w:r w:rsidR="00776CEA" w:rsidRPr="00034910">
        <w:t>sage</w:t>
      </w:r>
      <w:r>
        <w:t xml:space="preserve">, </w:t>
      </w:r>
      <w:r w:rsidR="00776CEA" w:rsidRPr="00034910">
        <w:t xml:space="preserve">je me suis confié </w:t>
      </w:r>
      <w:proofErr w:type="gramStart"/>
      <w:r w:rsidR="00776CEA" w:rsidRPr="00034910">
        <w:t>de suite</w:t>
      </w:r>
      <w:proofErr w:type="gramEnd"/>
      <w:r w:rsidR="00776CEA" w:rsidRPr="00034910">
        <w:t xml:space="preserve"> que j</w:t>
      </w:r>
      <w:r>
        <w:t>’</w:t>
      </w:r>
      <w:r w:rsidR="00776CEA" w:rsidRPr="00034910">
        <w:t>avais été heureux de vous rencontrer</w:t>
      </w:r>
      <w:r>
        <w:t>.</w:t>
      </w:r>
    </w:p>
    <w:p w14:paraId="6759A56E" w14:textId="77777777" w:rsidR="00E57EC9" w:rsidRDefault="00776CEA" w:rsidP="00E57EC9">
      <w:r w:rsidRPr="00034910">
        <w:t>La joie de la commère ne connut plus de bornes</w:t>
      </w:r>
      <w:r w:rsidR="00E57EC9">
        <w:t xml:space="preserve">. </w:t>
      </w:r>
      <w:r w:rsidRPr="00034910">
        <w:t>Elle leva son verre</w:t>
      </w:r>
      <w:r w:rsidR="00E57EC9">
        <w:t xml:space="preserve">, </w:t>
      </w:r>
      <w:r w:rsidRPr="00034910">
        <w:t>empli d</w:t>
      </w:r>
      <w:r w:rsidR="00E57EC9">
        <w:t>’</w:t>
      </w:r>
      <w:r w:rsidRPr="00034910">
        <w:t>un grog où l</w:t>
      </w:r>
      <w:r w:rsidR="00E57EC9">
        <w:t>’</w:t>
      </w:r>
      <w:r w:rsidRPr="00034910">
        <w:t>eau ne figurait que pour m</w:t>
      </w:r>
      <w:r w:rsidRPr="00034910">
        <w:t>é</w:t>
      </w:r>
      <w:r w:rsidRPr="00034910">
        <w:t>moire</w:t>
      </w:r>
      <w:r w:rsidR="00E57EC9">
        <w:t>.</w:t>
      </w:r>
    </w:p>
    <w:p w14:paraId="432E43E6" w14:textId="77777777" w:rsidR="00E57EC9" w:rsidRDefault="00E57EC9" w:rsidP="00E57EC9">
      <w:r>
        <w:t>— </w:t>
      </w:r>
      <w:r w:rsidR="00776CEA" w:rsidRPr="00034910">
        <w:t>À votre santé</w:t>
      </w:r>
      <w:r>
        <w:t xml:space="preserve">, </w:t>
      </w:r>
      <w:r w:rsidR="00776CEA" w:rsidRPr="00034910">
        <w:t>gentleman</w:t>
      </w:r>
      <w:r>
        <w:t xml:space="preserve">, </w:t>
      </w:r>
      <w:r w:rsidR="00776CEA" w:rsidRPr="00034910">
        <w:t>et que le vieux Nick me brûle la langue si elle ne dit pas ce que désire votre Honneur</w:t>
      </w:r>
      <w:r>
        <w:t> !</w:t>
      </w:r>
    </w:p>
    <w:p w14:paraId="62C61743" w14:textId="77777777" w:rsidR="00E57EC9" w:rsidRDefault="00776CEA" w:rsidP="00E57EC9">
      <w:r w:rsidRPr="00034910">
        <w:t>Gracieusement</w:t>
      </w:r>
      <w:r w:rsidR="00E57EC9">
        <w:t xml:space="preserve">, </w:t>
      </w:r>
      <w:r w:rsidRPr="00034910">
        <w:t>le visiteur choqua son verre contre celui de la mégère et sembla se délecter à déguster la boisson ardente</w:t>
      </w:r>
      <w:r w:rsidR="00E57EC9">
        <w:t>.</w:t>
      </w:r>
    </w:p>
    <w:p w14:paraId="4FA84366" w14:textId="77777777" w:rsidR="00E57EC9" w:rsidRDefault="00E57EC9" w:rsidP="00E57EC9">
      <w:r>
        <w:t>— </w:t>
      </w:r>
      <w:r w:rsidR="00776CEA" w:rsidRPr="00034910">
        <w:t>La merveille</w:t>
      </w:r>
      <w:r>
        <w:t xml:space="preserve">… </w:t>
      </w:r>
      <w:r w:rsidR="00776CEA" w:rsidRPr="00034910">
        <w:t>Si j</w:t>
      </w:r>
      <w:r>
        <w:t>’</w:t>
      </w:r>
      <w:r w:rsidR="00776CEA" w:rsidRPr="00034910">
        <w:t>étais plus riche</w:t>
      </w:r>
      <w:r>
        <w:t xml:space="preserve">, </w:t>
      </w:r>
      <w:r w:rsidR="00776CEA" w:rsidRPr="00034910">
        <w:t>ce n</w:t>
      </w:r>
      <w:r>
        <w:t>’</w:t>
      </w:r>
      <w:r w:rsidR="00776CEA" w:rsidRPr="00034910">
        <w:t>est pas d</w:t>
      </w:r>
      <w:r>
        <w:t>’</w:t>
      </w:r>
      <w:r w:rsidR="00776CEA" w:rsidRPr="00034910">
        <w:t>un</w:t>
      </w:r>
      <w:r>
        <w:t xml:space="preserve">, </w:t>
      </w:r>
      <w:r w:rsidR="00776CEA" w:rsidRPr="00034910">
        <w:t>mais de dix dollars que je paierais une si admirable mixture</w:t>
      </w:r>
      <w:r>
        <w:t>.</w:t>
      </w:r>
    </w:p>
    <w:p w14:paraId="6174A9F8" w14:textId="77777777" w:rsidR="00E57EC9" w:rsidRDefault="00776CEA" w:rsidP="00E57EC9">
      <w:r w:rsidRPr="00034910">
        <w:lastRenderedPageBreak/>
        <w:t>Interrompant les gloussements joyeux provoqués chez la portière par cette dernière affirmation</w:t>
      </w:r>
      <w:r w:rsidR="00E57EC9">
        <w:t xml:space="preserve">, </w:t>
      </w:r>
      <w:r w:rsidRPr="00034910">
        <w:t>il poursuivit</w:t>
      </w:r>
      <w:r w:rsidR="00E57EC9">
        <w:t> :</w:t>
      </w:r>
    </w:p>
    <w:p w14:paraId="2553A8B0" w14:textId="77777777" w:rsidR="00E57EC9" w:rsidRDefault="00E57EC9" w:rsidP="00E57EC9">
      <w:r>
        <w:t>— </w:t>
      </w:r>
      <w:r w:rsidR="00776CEA" w:rsidRPr="00034910">
        <w:t>Maintenant</w:t>
      </w:r>
      <w:r>
        <w:t xml:space="preserve">, </w:t>
      </w:r>
      <w:r w:rsidR="00776CEA" w:rsidRPr="00034910">
        <w:t>passons au but de ma présence</w:t>
      </w:r>
      <w:r>
        <w:t>.</w:t>
      </w:r>
    </w:p>
    <w:p w14:paraId="31A0631C" w14:textId="77777777" w:rsidR="00E57EC9" w:rsidRDefault="00E57EC9" w:rsidP="00E57EC9">
      <w:r>
        <w:t>— </w:t>
      </w:r>
      <w:r w:rsidR="00776CEA" w:rsidRPr="00034910">
        <w:t>Passez le premier</w:t>
      </w:r>
      <w:r>
        <w:t xml:space="preserve">, </w:t>
      </w:r>
      <w:r w:rsidR="00776CEA" w:rsidRPr="00034910">
        <w:t>fit poliment son interlocutrice</w:t>
      </w:r>
      <w:r>
        <w:t>.</w:t>
      </w:r>
    </w:p>
    <w:p w14:paraId="314B46F5" w14:textId="77777777" w:rsidR="00E57EC9" w:rsidRDefault="00E57EC9" w:rsidP="00E57EC9">
      <w:r>
        <w:t>— </w:t>
      </w:r>
      <w:r w:rsidR="00776CEA" w:rsidRPr="00034910">
        <w:t>Vous saurez donc</w:t>
      </w:r>
      <w:r>
        <w:t xml:space="preserve">, </w:t>
      </w:r>
      <w:proofErr w:type="spellStart"/>
      <w:r w:rsidR="00776CEA" w:rsidRPr="00034910">
        <w:t>Mistress</w:t>
      </w:r>
      <w:proofErr w:type="spellEnd"/>
      <w:r>
        <w:t xml:space="preserve">… </w:t>
      </w:r>
      <w:proofErr w:type="spellStart"/>
      <w:r w:rsidR="00776CEA" w:rsidRPr="00034910">
        <w:t>Mistress</w:t>
      </w:r>
      <w:proofErr w:type="spellEnd"/>
      <w:r>
        <w:t xml:space="preserve">… </w:t>
      </w:r>
      <w:r w:rsidR="00776CEA" w:rsidRPr="00034910">
        <w:t>Ah çà</w:t>
      </w:r>
      <w:r>
        <w:t xml:space="preserve"> ! </w:t>
      </w:r>
      <w:r w:rsidR="00776CEA" w:rsidRPr="00034910">
        <w:t>J</w:t>
      </w:r>
      <w:r>
        <w:t>’</w:t>
      </w:r>
      <w:r w:rsidR="00776CEA" w:rsidRPr="00034910">
        <w:t>ai o</w:t>
      </w:r>
      <w:r w:rsidR="00776CEA" w:rsidRPr="00034910">
        <w:t>u</w:t>
      </w:r>
      <w:r w:rsidR="00776CEA" w:rsidRPr="00034910">
        <w:t>blié votre nom</w:t>
      </w:r>
      <w:r>
        <w:t>.</w:t>
      </w:r>
    </w:p>
    <w:p w14:paraId="5792FEEF" w14:textId="77777777" w:rsidR="00E57EC9" w:rsidRDefault="00E57EC9" w:rsidP="00E57EC9">
      <w:r>
        <w:t>— </w:t>
      </w:r>
      <w:proofErr w:type="spellStart"/>
      <w:r w:rsidR="00776CEA" w:rsidRPr="00034910">
        <w:t>Mistress</w:t>
      </w:r>
      <w:proofErr w:type="spellEnd"/>
      <w:r w:rsidR="00776CEA" w:rsidRPr="00034910">
        <w:t xml:space="preserve"> </w:t>
      </w:r>
      <w:proofErr w:type="spellStart"/>
      <w:r w:rsidR="00776CEA" w:rsidRPr="00034910">
        <w:t>Adelphi</w:t>
      </w:r>
      <w:proofErr w:type="spellEnd"/>
      <w:r w:rsidR="00776CEA" w:rsidRPr="00034910">
        <w:t xml:space="preserve"> </w:t>
      </w:r>
      <w:proofErr w:type="spellStart"/>
      <w:r w:rsidR="00776CEA" w:rsidRPr="00034910">
        <w:t>Loorn</w:t>
      </w:r>
      <w:proofErr w:type="spellEnd"/>
      <w:r>
        <w:t xml:space="preserve">, </w:t>
      </w:r>
      <w:r w:rsidR="00776CEA" w:rsidRPr="00034910">
        <w:t>jeta dignement l</w:t>
      </w:r>
      <w:r>
        <w:t>’</w:t>
      </w:r>
      <w:r w:rsidR="00776CEA" w:rsidRPr="00034910">
        <w:t>interpellée</w:t>
      </w:r>
      <w:r>
        <w:t xml:space="preserve">, </w:t>
      </w:r>
      <w:proofErr w:type="spellStart"/>
      <w:r w:rsidR="00776CEA" w:rsidRPr="00034910">
        <w:t>Adelphi</w:t>
      </w:r>
      <w:proofErr w:type="spellEnd"/>
      <w:r w:rsidR="00776CEA" w:rsidRPr="00034910">
        <w:t xml:space="preserve"> </w:t>
      </w:r>
      <w:proofErr w:type="spellStart"/>
      <w:r w:rsidR="00776CEA" w:rsidRPr="00034910">
        <w:t>Loorn</w:t>
      </w:r>
      <w:proofErr w:type="spellEnd"/>
      <w:r>
        <w:t xml:space="preserve">, </w:t>
      </w:r>
      <w:r w:rsidR="00776CEA" w:rsidRPr="00034910">
        <w:t>veuve d</w:t>
      </w:r>
      <w:r>
        <w:t>’</w:t>
      </w:r>
      <w:r w:rsidR="00776CEA" w:rsidRPr="00034910">
        <w:t xml:space="preserve">Ézéchias </w:t>
      </w:r>
      <w:proofErr w:type="spellStart"/>
      <w:r w:rsidR="00776CEA" w:rsidRPr="00034910">
        <w:t>Loorn</w:t>
      </w:r>
      <w:proofErr w:type="spellEnd"/>
      <w:r>
        <w:t xml:space="preserve">, </w:t>
      </w:r>
      <w:r w:rsidR="00776CEA" w:rsidRPr="00034910">
        <w:t>ex-sergent dans le corps des pompiers de Brooklyn</w:t>
      </w:r>
      <w:r>
        <w:t>.</w:t>
      </w:r>
    </w:p>
    <w:p w14:paraId="00AEA809" w14:textId="77777777" w:rsidR="00E57EC9" w:rsidRDefault="00E57EC9" w:rsidP="00E57EC9">
      <w:r>
        <w:t>— </w:t>
      </w:r>
      <w:r w:rsidR="00776CEA" w:rsidRPr="00034910">
        <w:t>Troupe d</w:t>
      </w:r>
      <w:r>
        <w:t>’</w:t>
      </w:r>
      <w:r w:rsidR="00776CEA" w:rsidRPr="00034910">
        <w:t>élite</w:t>
      </w:r>
      <w:r>
        <w:t xml:space="preserve">… </w:t>
      </w:r>
      <w:r w:rsidR="00776CEA" w:rsidRPr="00034910">
        <w:t>Donc</w:t>
      </w:r>
      <w:r>
        <w:t xml:space="preserve">, </w:t>
      </w:r>
      <w:proofErr w:type="spellStart"/>
      <w:r w:rsidR="00776CEA" w:rsidRPr="00034910">
        <w:t>Mistress</w:t>
      </w:r>
      <w:proofErr w:type="spellEnd"/>
      <w:r w:rsidR="00776CEA" w:rsidRPr="00034910">
        <w:t xml:space="preserve"> </w:t>
      </w:r>
      <w:proofErr w:type="spellStart"/>
      <w:r w:rsidR="00776CEA" w:rsidRPr="00034910">
        <w:t>Adelphi</w:t>
      </w:r>
      <w:proofErr w:type="spellEnd"/>
      <w:r>
        <w:t xml:space="preserve">, </w:t>
      </w:r>
      <w:r w:rsidR="00776CEA" w:rsidRPr="00034910">
        <w:t>je reprends</w:t>
      </w:r>
      <w:r>
        <w:t xml:space="preserve">… </w:t>
      </w:r>
      <w:r w:rsidR="00776CEA" w:rsidRPr="00034910">
        <w:t xml:space="preserve">Je suis envoyé par les bureaux de </w:t>
      </w:r>
      <w:proofErr w:type="spellStart"/>
      <w:r w:rsidR="00776CEA" w:rsidRPr="00034910">
        <w:t>Mulberry</w:t>
      </w:r>
      <w:proofErr w:type="spellEnd"/>
      <w:r w:rsidR="00776CEA" w:rsidRPr="00034910">
        <w:t xml:space="preserve"> Street</w:t>
      </w:r>
      <w:r>
        <w:t xml:space="preserve">, </w:t>
      </w:r>
      <w:r w:rsidR="00776CEA" w:rsidRPr="00034910">
        <w:t>afin d</w:t>
      </w:r>
      <w:r>
        <w:t>’</w:t>
      </w:r>
      <w:r w:rsidR="00776CEA" w:rsidRPr="00034910">
        <w:t>enquêter sur la vie privée d</w:t>
      </w:r>
      <w:r>
        <w:t>’</w:t>
      </w:r>
      <w:r w:rsidR="00776CEA" w:rsidRPr="00034910">
        <w:t>Hermann</w:t>
      </w:r>
      <w:r>
        <w:t>.</w:t>
      </w:r>
    </w:p>
    <w:p w14:paraId="577DBD56" w14:textId="77777777" w:rsidR="00E57EC9" w:rsidRDefault="00E57EC9" w:rsidP="00E57EC9">
      <w:r>
        <w:t>— </w:t>
      </w:r>
      <w:r w:rsidR="00776CEA" w:rsidRPr="00034910">
        <w:t>Sur sa vie privée</w:t>
      </w:r>
      <w:r>
        <w:t xml:space="preserve">…, </w:t>
      </w:r>
      <w:r w:rsidR="00776CEA" w:rsidRPr="00034910">
        <w:t>et vous croyez que moi</w:t>
      </w:r>
      <w:r>
        <w:t xml:space="preserve">, </w:t>
      </w:r>
      <w:r w:rsidR="00776CEA" w:rsidRPr="00034910">
        <w:t>je vais dire du mal de mon locataire</w:t>
      </w:r>
      <w:r>
        <w:t> !…</w:t>
      </w:r>
    </w:p>
    <w:p w14:paraId="4FA89A91" w14:textId="77777777" w:rsidR="00E57EC9" w:rsidRDefault="00776CEA" w:rsidP="00E57EC9">
      <w:r w:rsidRPr="00034910">
        <w:t>Dick eut un sourire qui apaisa la commère</w:t>
      </w:r>
      <w:r w:rsidR="00E57EC9">
        <w:t>.</w:t>
      </w:r>
    </w:p>
    <w:p w14:paraId="0425A2D8" w14:textId="77777777" w:rsidR="00E57EC9" w:rsidRDefault="00E57EC9" w:rsidP="00E57EC9">
      <w:r>
        <w:t>— </w:t>
      </w:r>
      <w:r w:rsidR="00776CEA" w:rsidRPr="00034910">
        <w:t>Qui vous parle de cela</w:t>
      </w:r>
      <w:r>
        <w:t xml:space="preserve"> ? </w:t>
      </w:r>
      <w:r w:rsidR="00776CEA" w:rsidRPr="00034910">
        <w:t>reprit-il d</w:t>
      </w:r>
      <w:r>
        <w:t>’</w:t>
      </w:r>
      <w:r w:rsidR="00776CEA" w:rsidRPr="00034910">
        <w:t>un ton insinuant</w:t>
      </w:r>
      <w:r>
        <w:t xml:space="preserve">… </w:t>
      </w:r>
      <w:r w:rsidR="00776CEA" w:rsidRPr="00034910">
        <w:t>Je suis décidé à ne questionner que vous</w:t>
      </w:r>
      <w:r>
        <w:t xml:space="preserve">. </w:t>
      </w:r>
      <w:r w:rsidR="00776CEA" w:rsidRPr="00034910">
        <w:t>Vos réponses seront se</w:t>
      </w:r>
      <w:r w:rsidR="00776CEA" w:rsidRPr="00034910">
        <w:t>u</w:t>
      </w:r>
      <w:r w:rsidR="00776CEA" w:rsidRPr="00034910">
        <w:t>les transcrites dans mon rapport</w:t>
      </w:r>
      <w:r>
        <w:t xml:space="preserve">. </w:t>
      </w:r>
      <w:r w:rsidR="00776CEA" w:rsidRPr="00034910">
        <w:t>Vous tenez donc entre vos mains le sort d</w:t>
      </w:r>
      <w:r>
        <w:t>’</w:t>
      </w:r>
      <w:r w:rsidR="00776CEA" w:rsidRPr="00034910">
        <w:t>Hermann</w:t>
      </w:r>
      <w:r>
        <w:t xml:space="preserve">, </w:t>
      </w:r>
      <w:r w:rsidR="00776CEA" w:rsidRPr="00034910">
        <w:t>car suivant que vous le louerez ou le blâmerez</w:t>
      </w:r>
      <w:r>
        <w:t xml:space="preserve">, </w:t>
      </w:r>
      <w:r w:rsidR="00776CEA" w:rsidRPr="00034910">
        <w:t>il recevra un avancement considérable ou bien d</w:t>
      </w:r>
      <w:r w:rsidR="00776CEA" w:rsidRPr="00034910">
        <w:t>e</w:t>
      </w:r>
      <w:r w:rsidR="00776CEA" w:rsidRPr="00034910">
        <w:t>meurera dans sa situation actuelle</w:t>
      </w:r>
      <w:r>
        <w:t>.</w:t>
      </w:r>
    </w:p>
    <w:p w14:paraId="135093AF" w14:textId="77777777" w:rsidR="00E57EC9" w:rsidRDefault="00776CEA" w:rsidP="00E57EC9">
      <w:r w:rsidRPr="00034910">
        <w:t>À ces mots</w:t>
      </w:r>
      <w:r w:rsidR="00E57EC9">
        <w:t xml:space="preserve">, </w:t>
      </w:r>
      <w:r w:rsidRPr="00034910">
        <w:t>le visage de la concierge revêtit une expression si bouffonne qu</w:t>
      </w:r>
      <w:r w:rsidR="00E57EC9">
        <w:t>’</w:t>
      </w:r>
      <w:r w:rsidRPr="00034910">
        <w:t>un humain</w:t>
      </w:r>
      <w:r w:rsidR="00E57EC9">
        <w:t xml:space="preserve">, </w:t>
      </w:r>
      <w:r w:rsidRPr="00034910">
        <w:t>moins maître de lui que le déte</w:t>
      </w:r>
      <w:r w:rsidRPr="00034910">
        <w:t>c</w:t>
      </w:r>
      <w:r w:rsidRPr="00034910">
        <w:t>tive</w:t>
      </w:r>
      <w:r w:rsidR="00E57EC9">
        <w:t xml:space="preserve">, </w:t>
      </w:r>
      <w:r w:rsidRPr="00034910">
        <w:t>n</w:t>
      </w:r>
      <w:r w:rsidR="00E57EC9">
        <w:t>’</w:t>
      </w:r>
      <w:r w:rsidRPr="00034910">
        <w:t>eût pu résister à l</w:t>
      </w:r>
      <w:r w:rsidR="00E57EC9">
        <w:t>’</w:t>
      </w:r>
      <w:r w:rsidRPr="00034910">
        <w:t>envie de rire</w:t>
      </w:r>
      <w:r w:rsidR="00E57EC9">
        <w:t>.</w:t>
      </w:r>
    </w:p>
    <w:p w14:paraId="148718C0" w14:textId="77777777" w:rsidR="00E57EC9" w:rsidRDefault="00776CEA" w:rsidP="00E57EC9">
      <w:r w:rsidRPr="00034910">
        <w:t>Quelle gloire pour une concierge de tenir en ses mains le sort d</w:t>
      </w:r>
      <w:r w:rsidR="00E57EC9">
        <w:t>’</w:t>
      </w:r>
      <w:r w:rsidRPr="00034910">
        <w:t>un locataire</w:t>
      </w:r>
      <w:r w:rsidR="00E57EC9">
        <w:t xml:space="preserve"> ; </w:t>
      </w:r>
      <w:r w:rsidRPr="00034910">
        <w:t>de devenir la dispensatrice des faveurs a</w:t>
      </w:r>
      <w:r w:rsidRPr="00034910">
        <w:t>d</w:t>
      </w:r>
      <w:r w:rsidRPr="00034910">
        <w:t>ministratives</w:t>
      </w:r>
      <w:r w:rsidR="00E57EC9">
        <w:t> !</w:t>
      </w:r>
    </w:p>
    <w:p w14:paraId="63D7F063" w14:textId="77777777" w:rsidR="00E57EC9" w:rsidRDefault="00E57EC9" w:rsidP="00E57EC9">
      <w:r>
        <w:lastRenderedPageBreak/>
        <w:t>— </w:t>
      </w:r>
      <w:r w:rsidR="00776CEA" w:rsidRPr="00034910">
        <w:t>Alors</w:t>
      </w:r>
      <w:r>
        <w:t xml:space="preserve">, </w:t>
      </w:r>
      <w:r w:rsidR="00776CEA" w:rsidRPr="00034910">
        <w:t>que désirez-vous savoir</w:t>
      </w:r>
      <w:r>
        <w:t xml:space="preserve"> ? </w:t>
      </w:r>
      <w:r w:rsidR="00776CEA" w:rsidRPr="00034910">
        <w:t>J</w:t>
      </w:r>
      <w:r>
        <w:t>’</w:t>
      </w:r>
      <w:r w:rsidR="00776CEA" w:rsidRPr="00034910">
        <w:t>ai confiance en vous</w:t>
      </w:r>
      <w:r>
        <w:t xml:space="preserve"> ; </w:t>
      </w:r>
      <w:r w:rsidR="00776CEA" w:rsidRPr="00034910">
        <w:t>interrogez</w:t>
      </w:r>
      <w:r>
        <w:t xml:space="preserve"> ; </w:t>
      </w:r>
      <w:r w:rsidR="00776CEA" w:rsidRPr="00034910">
        <w:t>je répondrai</w:t>
      </w:r>
      <w:r>
        <w:t>.</w:t>
      </w:r>
    </w:p>
    <w:p w14:paraId="73F4F0B7" w14:textId="77777777" w:rsidR="00E57EC9" w:rsidRDefault="00776CEA" w:rsidP="00E57EC9">
      <w:r w:rsidRPr="00034910">
        <w:t>La commère était au point où le jeune homme avait voulu l</w:t>
      </w:r>
      <w:r w:rsidR="00E57EC9">
        <w:t>’</w:t>
      </w:r>
      <w:r w:rsidRPr="00034910">
        <w:t>amener</w:t>
      </w:r>
      <w:r w:rsidR="00E57EC9">
        <w:t>.</w:t>
      </w:r>
    </w:p>
    <w:p w14:paraId="69E8B11C" w14:textId="77777777" w:rsidR="00E57EC9" w:rsidRDefault="00E57EC9" w:rsidP="00E57EC9">
      <w:r>
        <w:t>— </w:t>
      </w:r>
      <w:r w:rsidR="00776CEA" w:rsidRPr="00034910">
        <w:t>Que pensez-vous d</w:t>
      </w:r>
      <w:r>
        <w:t>’</w:t>
      </w:r>
      <w:r w:rsidR="00776CEA" w:rsidRPr="00034910">
        <w:t>Hermann</w:t>
      </w:r>
      <w:r>
        <w:t xml:space="preserve">, </w:t>
      </w:r>
      <w:r w:rsidR="00776CEA" w:rsidRPr="00034910">
        <w:t>comme citoyen</w:t>
      </w:r>
      <w:r>
        <w:t xml:space="preserve">, </w:t>
      </w:r>
      <w:r w:rsidR="00776CEA" w:rsidRPr="00034910">
        <w:t>en dehors de son service</w:t>
      </w:r>
      <w:r>
        <w:t xml:space="preserve"> ? </w:t>
      </w:r>
      <w:r w:rsidR="00776CEA" w:rsidRPr="00034910">
        <w:t>L</w:t>
      </w:r>
      <w:r>
        <w:t>’</w:t>
      </w:r>
      <w:r w:rsidR="00776CEA" w:rsidRPr="00034910">
        <w:t>opinion d</w:t>
      </w:r>
      <w:r>
        <w:t>’</w:t>
      </w:r>
      <w:r w:rsidR="00776CEA" w:rsidRPr="00034910">
        <w:t>une personne raisonnable et posée comme vous est considérable</w:t>
      </w:r>
      <w:r>
        <w:t>.</w:t>
      </w:r>
    </w:p>
    <w:p w14:paraId="7F3A76A3" w14:textId="77777777" w:rsidR="00E57EC9" w:rsidRDefault="00776CEA" w:rsidP="00E57EC9">
      <w:r w:rsidRPr="00034910">
        <w:t>Considérable</w:t>
      </w:r>
      <w:r w:rsidR="00E57EC9">
        <w:t xml:space="preserve"> ! </w:t>
      </w:r>
      <w:r w:rsidRPr="00034910">
        <w:t>Le mot porta</w:t>
      </w:r>
      <w:r w:rsidR="00E57EC9">
        <w:t xml:space="preserve">, </w:t>
      </w:r>
      <w:proofErr w:type="spellStart"/>
      <w:r w:rsidRPr="00034910">
        <w:t>Mistress</w:t>
      </w:r>
      <w:proofErr w:type="spellEnd"/>
      <w:r w:rsidRPr="00034910">
        <w:t xml:space="preserve"> </w:t>
      </w:r>
      <w:proofErr w:type="spellStart"/>
      <w:r w:rsidRPr="00034910">
        <w:t>Adelphi</w:t>
      </w:r>
      <w:proofErr w:type="spellEnd"/>
      <w:r w:rsidRPr="00034910">
        <w:t xml:space="preserve"> se gonfla p</w:t>
      </w:r>
      <w:r w:rsidRPr="00034910">
        <w:t>o</w:t>
      </w:r>
      <w:r w:rsidRPr="00034910">
        <w:t>sitivement d</w:t>
      </w:r>
      <w:r w:rsidR="00E57EC9">
        <w:t>’</w:t>
      </w:r>
      <w:r w:rsidRPr="00034910">
        <w:t>orgueil</w:t>
      </w:r>
      <w:r w:rsidR="00E57EC9">
        <w:t xml:space="preserve">, </w:t>
      </w:r>
      <w:r w:rsidRPr="00034910">
        <w:t>à l</w:t>
      </w:r>
      <w:r w:rsidR="00E57EC9">
        <w:t>’</w:t>
      </w:r>
      <w:r w:rsidRPr="00034910">
        <w:t>instar de cette grenouille</w:t>
      </w:r>
      <w:r w:rsidR="00E57EC9">
        <w:t xml:space="preserve">, </w:t>
      </w:r>
      <w:r w:rsidRPr="00034910">
        <w:t>de fabuleuse mémoire</w:t>
      </w:r>
      <w:r w:rsidR="00E57EC9">
        <w:t xml:space="preserve">, </w:t>
      </w:r>
      <w:r w:rsidRPr="00034910">
        <w:t>se donnant pour carrière d</w:t>
      </w:r>
      <w:r w:rsidR="00E57EC9">
        <w:t>’</w:t>
      </w:r>
      <w:r w:rsidRPr="00034910">
        <w:t>atteindre aux dimensions d</w:t>
      </w:r>
      <w:r w:rsidR="00E57EC9">
        <w:t>’</w:t>
      </w:r>
      <w:r w:rsidRPr="00034910">
        <w:t>un bœuf</w:t>
      </w:r>
      <w:r w:rsidR="00E57EC9">
        <w:t>.</w:t>
      </w:r>
    </w:p>
    <w:p w14:paraId="1F43E9E6" w14:textId="77777777" w:rsidR="00E57EC9" w:rsidRDefault="00E57EC9" w:rsidP="00E57EC9">
      <w:r>
        <w:t>— </w:t>
      </w:r>
      <w:r w:rsidR="00776CEA" w:rsidRPr="00034910">
        <w:t>Master Hermann</w:t>
      </w:r>
      <w:r>
        <w:t xml:space="preserve">, </w:t>
      </w:r>
      <w:r w:rsidR="00776CEA" w:rsidRPr="00034910">
        <w:t>Herr Hermann</w:t>
      </w:r>
      <w:r>
        <w:t xml:space="preserve">, </w:t>
      </w:r>
      <w:r w:rsidR="00776CEA" w:rsidRPr="00034910">
        <w:t>comme l</w:t>
      </w:r>
      <w:r>
        <w:t>’</w:t>
      </w:r>
      <w:r w:rsidR="00776CEA" w:rsidRPr="00034910">
        <w:t>appellent ses amis</w:t>
      </w:r>
      <w:r>
        <w:t>…</w:t>
      </w:r>
    </w:p>
    <w:p w14:paraId="01DB40BB" w14:textId="77777777" w:rsidR="00E57EC9" w:rsidRDefault="00E57EC9" w:rsidP="00E57EC9">
      <w:r>
        <w:t>— </w:t>
      </w:r>
      <w:r w:rsidR="00776CEA" w:rsidRPr="00034910">
        <w:t>Des originaires Allemands sans doute</w:t>
      </w:r>
      <w:r>
        <w:t> ?</w:t>
      </w:r>
    </w:p>
    <w:p w14:paraId="173A78F7" w14:textId="77777777" w:rsidR="00E57EC9" w:rsidRDefault="00E57EC9" w:rsidP="00E57EC9">
      <w:r>
        <w:t>— </w:t>
      </w:r>
      <w:r w:rsidR="00776CEA" w:rsidRPr="00034910">
        <w:t>Naturellement</w:t>
      </w:r>
      <w:r>
        <w:t xml:space="preserve">. </w:t>
      </w:r>
      <w:r w:rsidR="00776CEA" w:rsidRPr="00034910">
        <w:t>Un bon Saxon n</w:t>
      </w:r>
      <w:r>
        <w:t>’</w:t>
      </w:r>
      <w:r w:rsidR="00776CEA" w:rsidRPr="00034910">
        <w:t>aurait jamais l</w:t>
      </w:r>
      <w:r>
        <w:t>’</w:t>
      </w:r>
      <w:r w:rsidR="00776CEA" w:rsidRPr="00034910">
        <w:t>idée d</w:t>
      </w:r>
      <w:r>
        <w:t>’</w:t>
      </w:r>
      <w:r w:rsidR="00776CEA" w:rsidRPr="00034910">
        <w:t>employer ce mot barbare</w:t>
      </w:r>
      <w:r>
        <w:t xml:space="preserve"> : </w:t>
      </w:r>
      <w:r w:rsidR="00776CEA" w:rsidRPr="00034910">
        <w:t>Herr</w:t>
      </w:r>
      <w:r>
        <w:t xml:space="preserve">. </w:t>
      </w:r>
      <w:r w:rsidR="00776CEA" w:rsidRPr="00034910">
        <w:t>Moi</w:t>
      </w:r>
      <w:r>
        <w:t xml:space="preserve">, </w:t>
      </w:r>
      <w:r w:rsidR="00776CEA" w:rsidRPr="00034910">
        <w:t>les vocables des Ge</w:t>
      </w:r>
      <w:r w:rsidR="00776CEA" w:rsidRPr="00034910">
        <w:t>r</w:t>
      </w:r>
      <w:r w:rsidR="00776CEA" w:rsidRPr="00034910">
        <w:t>mains me font mal à la bouche</w:t>
      </w:r>
      <w:r>
        <w:t xml:space="preserve">… </w:t>
      </w:r>
      <w:r w:rsidR="00776CEA" w:rsidRPr="00034910">
        <w:t>Je n</w:t>
      </w:r>
      <w:r>
        <w:t>’</w:t>
      </w:r>
      <w:r w:rsidR="00776CEA" w:rsidRPr="00034910">
        <w:t>aime pas les Allemands pour ainsi dire</w:t>
      </w:r>
      <w:r>
        <w:t xml:space="preserve">. </w:t>
      </w:r>
      <w:r w:rsidR="00776CEA" w:rsidRPr="00034910">
        <w:t>Aussi quand Master Hermann vint louer ici</w:t>
      </w:r>
      <w:r>
        <w:t xml:space="preserve">, </w:t>
      </w:r>
      <w:r w:rsidR="00776CEA" w:rsidRPr="00034910">
        <w:t>il y a quelques semaines</w:t>
      </w:r>
      <w:r>
        <w:t xml:space="preserve">, </w:t>
      </w:r>
      <w:r w:rsidR="00776CEA" w:rsidRPr="00034910">
        <w:t>avant son mariage</w:t>
      </w:r>
      <w:r>
        <w:t xml:space="preserve">, </w:t>
      </w:r>
      <w:r w:rsidR="00776CEA" w:rsidRPr="00034910">
        <w:t>je ne lui fis pas un a</w:t>
      </w:r>
      <w:r w:rsidR="00776CEA" w:rsidRPr="00034910">
        <w:t>c</w:t>
      </w:r>
      <w:r w:rsidR="00776CEA" w:rsidRPr="00034910">
        <w:t>cueil comme celui dont je vous ai gratifié</w:t>
      </w:r>
      <w:r>
        <w:t>…</w:t>
      </w:r>
    </w:p>
    <w:p w14:paraId="4DE54961" w14:textId="77777777" w:rsidR="00E57EC9" w:rsidRDefault="00E57EC9" w:rsidP="00E57EC9">
      <w:r>
        <w:t>— </w:t>
      </w:r>
      <w:r w:rsidR="00776CEA" w:rsidRPr="00034910">
        <w:t>Alors</w:t>
      </w:r>
      <w:r>
        <w:t xml:space="preserve">, </w:t>
      </w:r>
      <w:r w:rsidR="00776CEA" w:rsidRPr="00034910">
        <w:t>vous avez changé d</w:t>
      </w:r>
      <w:r>
        <w:t>’</w:t>
      </w:r>
      <w:r w:rsidR="00776CEA" w:rsidRPr="00034910">
        <w:t>avis en ce qui touche les All</w:t>
      </w:r>
      <w:r w:rsidR="00776CEA" w:rsidRPr="00034910">
        <w:t>e</w:t>
      </w:r>
      <w:r w:rsidR="00776CEA" w:rsidRPr="00034910">
        <w:t>mands</w:t>
      </w:r>
      <w:r>
        <w:t> ?</w:t>
      </w:r>
    </w:p>
    <w:p w14:paraId="6EE4934D" w14:textId="77777777" w:rsidR="00E57EC9" w:rsidRDefault="00E57EC9" w:rsidP="00E57EC9">
      <w:r>
        <w:t>— </w:t>
      </w:r>
      <w:r w:rsidR="00776CEA" w:rsidRPr="00034910">
        <w:t>Non</w:t>
      </w:r>
      <w:r>
        <w:t xml:space="preserve">, </w:t>
      </w:r>
      <w:r w:rsidR="00776CEA" w:rsidRPr="00034910">
        <w:t>non</w:t>
      </w:r>
      <w:r>
        <w:t xml:space="preserve">, </w:t>
      </w:r>
      <w:r w:rsidR="00776CEA" w:rsidRPr="00034910">
        <w:t>se récria-t-elle</w:t>
      </w:r>
      <w:r>
        <w:t xml:space="preserve">. </w:t>
      </w:r>
      <w:r w:rsidR="00776CEA" w:rsidRPr="00034910">
        <w:t>Pas les Allemands</w:t>
      </w:r>
      <w:r>
        <w:t xml:space="preserve">, </w:t>
      </w:r>
      <w:r w:rsidR="00776CEA" w:rsidRPr="00034910">
        <w:t>mais l</w:t>
      </w:r>
      <w:r>
        <w:t>’</w:t>
      </w:r>
      <w:r w:rsidR="00776CEA" w:rsidRPr="00034910">
        <w:t>Allemand qui s</w:t>
      </w:r>
      <w:r>
        <w:t>’</w:t>
      </w:r>
      <w:r w:rsidR="00776CEA" w:rsidRPr="00034910">
        <w:t>appelle Hermann</w:t>
      </w:r>
      <w:r>
        <w:t>.</w:t>
      </w:r>
    </w:p>
    <w:p w14:paraId="14EB6EF2" w14:textId="77777777" w:rsidR="00E57EC9" w:rsidRDefault="00E57EC9" w:rsidP="00E57EC9">
      <w:r>
        <w:t>— </w:t>
      </w:r>
      <w:r w:rsidR="00776CEA" w:rsidRPr="00034910">
        <w:t>Vraiment</w:t>
      </w:r>
      <w:r>
        <w:t> ?</w:t>
      </w:r>
    </w:p>
    <w:p w14:paraId="0F964764" w14:textId="77777777" w:rsidR="00E57EC9" w:rsidRDefault="00E57EC9" w:rsidP="00E57EC9">
      <w:r>
        <w:lastRenderedPageBreak/>
        <w:t>— </w:t>
      </w:r>
      <w:r w:rsidR="00776CEA" w:rsidRPr="00034910">
        <w:t>Car celui-là est un vrai brave homme</w:t>
      </w:r>
      <w:r>
        <w:t xml:space="preserve">, </w:t>
      </w:r>
      <w:r w:rsidR="00776CEA" w:rsidRPr="00034910">
        <w:t>poli</w:t>
      </w:r>
      <w:r>
        <w:t xml:space="preserve">, </w:t>
      </w:r>
      <w:r w:rsidR="00776CEA" w:rsidRPr="00034910">
        <w:t>prévenant</w:t>
      </w:r>
      <w:r>
        <w:t xml:space="preserve">, </w:t>
      </w:r>
      <w:r w:rsidR="00776CEA" w:rsidRPr="00034910">
        <w:t>et puis il n</w:t>
      </w:r>
      <w:r>
        <w:t>’</w:t>
      </w:r>
      <w:r w:rsidR="00776CEA" w:rsidRPr="00034910">
        <w:t>a rien à lui</w:t>
      </w:r>
      <w:r>
        <w:t xml:space="preserve">. </w:t>
      </w:r>
      <w:r w:rsidR="00776CEA" w:rsidRPr="00034910">
        <w:t>Sa petite épouse le ferait passer par un trou de souris</w:t>
      </w:r>
      <w:r>
        <w:t>…</w:t>
      </w:r>
    </w:p>
    <w:p w14:paraId="3A660DF2" w14:textId="77777777" w:rsidR="00E57EC9" w:rsidRDefault="00776CEA" w:rsidP="00E57EC9">
      <w:proofErr w:type="spellStart"/>
      <w:r w:rsidRPr="00034910">
        <w:t>Mistress</w:t>
      </w:r>
      <w:proofErr w:type="spellEnd"/>
      <w:r w:rsidRPr="00034910">
        <w:t xml:space="preserve"> </w:t>
      </w:r>
      <w:proofErr w:type="spellStart"/>
      <w:r w:rsidRPr="00034910">
        <w:t>Adelphi</w:t>
      </w:r>
      <w:proofErr w:type="spellEnd"/>
      <w:r w:rsidR="00E57EC9">
        <w:t xml:space="preserve">, </w:t>
      </w:r>
      <w:r w:rsidRPr="00034910">
        <w:t>lancée maintenant</w:t>
      </w:r>
      <w:r w:rsidR="00E57EC9">
        <w:t xml:space="preserve">, </w:t>
      </w:r>
      <w:r w:rsidRPr="00034910">
        <w:t>poursuivait avec la prolixité pâteuse d</w:t>
      </w:r>
      <w:r w:rsidR="00E57EC9">
        <w:t>’</w:t>
      </w:r>
      <w:r w:rsidRPr="00034910">
        <w:t>une demi-ivresse</w:t>
      </w:r>
      <w:r w:rsidR="00E57EC9">
        <w:t> :</w:t>
      </w:r>
    </w:p>
    <w:p w14:paraId="2A8161DD" w14:textId="77777777" w:rsidR="00E57EC9" w:rsidRDefault="00E57EC9" w:rsidP="00E57EC9">
      <w:r>
        <w:t>— </w:t>
      </w:r>
      <w:r w:rsidR="00776CEA" w:rsidRPr="00034910">
        <w:t>Oui</w:t>
      </w:r>
      <w:r>
        <w:t xml:space="preserve">, </w:t>
      </w:r>
      <w:r w:rsidR="00776CEA" w:rsidRPr="00034910">
        <w:t>Gentleman</w:t>
      </w:r>
      <w:r>
        <w:t xml:space="preserve">, </w:t>
      </w:r>
      <w:r w:rsidR="00776CEA" w:rsidRPr="00034910">
        <w:t>jamais un mot plus haut que l</w:t>
      </w:r>
      <w:r>
        <w:t>’</w:t>
      </w:r>
      <w:r w:rsidR="00776CEA" w:rsidRPr="00034910">
        <w:t>autre</w:t>
      </w:r>
      <w:r>
        <w:t xml:space="preserve"> ; </w:t>
      </w:r>
      <w:r w:rsidR="00776CEA" w:rsidRPr="00034910">
        <w:t xml:space="preserve">jamais il ne nommerait son épouse autrement que </w:t>
      </w:r>
      <w:proofErr w:type="spellStart"/>
      <w:r w:rsidR="00776CEA" w:rsidRPr="00034910">
        <w:rPr>
          <w:i/>
          <w:iCs/>
        </w:rPr>
        <w:t>blue</w:t>
      </w:r>
      <w:proofErr w:type="spellEnd"/>
      <w:r w:rsidR="00776CEA" w:rsidRPr="00034910">
        <w:rPr>
          <w:i/>
          <w:iCs/>
        </w:rPr>
        <w:t xml:space="preserve"> </w:t>
      </w:r>
      <w:proofErr w:type="spellStart"/>
      <w:r w:rsidR="00776CEA" w:rsidRPr="00034910">
        <w:rPr>
          <w:i/>
          <w:iCs/>
        </w:rPr>
        <w:t>duck</w:t>
      </w:r>
      <w:proofErr w:type="spellEnd"/>
      <w:r>
        <w:rPr>
          <w:i/>
          <w:iCs/>
        </w:rPr>
        <w:t xml:space="preserve"> </w:t>
      </w:r>
      <w:r>
        <w:t>(</w:t>
      </w:r>
      <w:r w:rsidR="00776CEA" w:rsidRPr="00034910">
        <w:t>canard bleu</w:t>
      </w:r>
      <w:r>
        <w:t xml:space="preserve">), </w:t>
      </w:r>
      <w:r w:rsidR="00776CEA" w:rsidRPr="00034910">
        <w:t>ce qui est tout à fait mignard et gracieux</w:t>
      </w:r>
      <w:r>
        <w:t xml:space="preserve">. </w:t>
      </w:r>
      <w:r w:rsidR="00776CEA" w:rsidRPr="00034910">
        <w:t>Pou</w:t>
      </w:r>
      <w:r w:rsidR="00776CEA" w:rsidRPr="00034910">
        <w:t>r</w:t>
      </w:r>
      <w:r w:rsidR="00776CEA" w:rsidRPr="00034910">
        <w:t>tant elle n</w:t>
      </w:r>
      <w:r>
        <w:t>’</w:t>
      </w:r>
      <w:r w:rsidR="00776CEA" w:rsidRPr="00034910">
        <w:t>avait aucune fortune</w:t>
      </w:r>
      <w:r>
        <w:t xml:space="preserve"> ; </w:t>
      </w:r>
      <w:r w:rsidR="00776CEA" w:rsidRPr="00034910">
        <w:t>aucune</w:t>
      </w:r>
      <w:r>
        <w:t xml:space="preserve">… ; </w:t>
      </w:r>
      <w:r w:rsidR="00776CEA" w:rsidRPr="00034910">
        <w:t>à preuve qu</w:t>
      </w:r>
      <w:r>
        <w:t>’</w:t>
      </w:r>
      <w:r w:rsidR="00776CEA" w:rsidRPr="00034910">
        <w:t>il a été obligé de payer son trousseau de mariée</w:t>
      </w:r>
      <w:r>
        <w:t xml:space="preserve">… </w:t>
      </w:r>
      <w:r w:rsidR="00776CEA" w:rsidRPr="00034910">
        <w:t>N</w:t>
      </w:r>
      <w:r>
        <w:t>’</w:t>
      </w:r>
      <w:r w:rsidR="00776CEA" w:rsidRPr="00034910">
        <w:t>est-ce pas</w:t>
      </w:r>
      <w:r>
        <w:t xml:space="preserve">, </w:t>
      </w:r>
      <w:r w:rsidR="00776CEA" w:rsidRPr="00034910">
        <w:t>ceci se passe de commentaires</w:t>
      </w:r>
      <w:r>
        <w:t xml:space="preserve">… </w:t>
      </w:r>
      <w:r w:rsidR="00776CEA" w:rsidRPr="00034910">
        <w:t>Moi</w:t>
      </w:r>
      <w:r>
        <w:t xml:space="preserve">, </w:t>
      </w:r>
      <w:r w:rsidR="00776CEA" w:rsidRPr="00034910">
        <w:t>je n</w:t>
      </w:r>
      <w:r>
        <w:t>’</w:t>
      </w:r>
      <w:r w:rsidR="00776CEA" w:rsidRPr="00034910">
        <w:t>aurais jamais consenti à être mariée ainsi</w:t>
      </w:r>
      <w:r>
        <w:t xml:space="preserve">… </w:t>
      </w:r>
      <w:r w:rsidR="00776CEA" w:rsidRPr="00034910">
        <w:t>J</w:t>
      </w:r>
      <w:r>
        <w:t>’</w:t>
      </w:r>
      <w:r w:rsidR="00776CEA" w:rsidRPr="00034910">
        <w:t>ai payé mon trousseau moi-même</w:t>
      </w:r>
      <w:r>
        <w:t xml:space="preserve">… </w:t>
      </w:r>
      <w:r w:rsidR="00776CEA" w:rsidRPr="00034910">
        <w:t>Enfin</w:t>
      </w:r>
      <w:r>
        <w:t xml:space="preserve">, </w:t>
      </w:r>
      <w:r w:rsidR="00776CEA" w:rsidRPr="00034910">
        <w:t>il est si aimable que je ne veux pas critiquer son ménage</w:t>
      </w:r>
      <w:r>
        <w:t xml:space="preserve">… </w:t>
      </w:r>
      <w:r w:rsidR="00776CEA" w:rsidRPr="00034910">
        <w:t>Oui</w:t>
      </w:r>
      <w:r>
        <w:t xml:space="preserve">, </w:t>
      </w:r>
      <w:r w:rsidR="00776CEA" w:rsidRPr="00034910">
        <w:t>Mo</w:t>
      </w:r>
      <w:r w:rsidR="00776CEA" w:rsidRPr="00034910">
        <w:t>n</w:t>
      </w:r>
      <w:r w:rsidR="00776CEA" w:rsidRPr="00034910">
        <w:t>sieur</w:t>
      </w:r>
      <w:r>
        <w:t xml:space="preserve">, </w:t>
      </w:r>
      <w:r w:rsidR="00776CEA" w:rsidRPr="00034910">
        <w:t>il dépense toutes ses économies pour la parer</w:t>
      </w:r>
      <w:r>
        <w:t xml:space="preserve">… </w:t>
      </w:r>
      <w:r w:rsidR="00776CEA" w:rsidRPr="00034910">
        <w:t>Eh</w:t>
      </w:r>
      <w:r>
        <w:t xml:space="preserve"> ! </w:t>
      </w:r>
      <w:r w:rsidR="00776CEA" w:rsidRPr="00034910">
        <w:t>Eh</w:t>
      </w:r>
      <w:r>
        <w:t xml:space="preserve"> ! </w:t>
      </w:r>
      <w:r w:rsidR="00776CEA" w:rsidRPr="00034910">
        <w:t>on gagne de la monnaie dans la police</w:t>
      </w:r>
      <w:r>
        <w:t xml:space="preserve">… </w:t>
      </w:r>
      <w:r w:rsidR="00776CEA" w:rsidRPr="00034910">
        <w:t>Et il va avoir de l</w:t>
      </w:r>
      <w:r>
        <w:t>’</w:t>
      </w:r>
      <w:r w:rsidR="00776CEA" w:rsidRPr="00034910">
        <w:t>avancement encore</w:t>
      </w:r>
      <w:r>
        <w:t xml:space="preserve">… </w:t>
      </w:r>
      <w:r w:rsidR="00776CEA" w:rsidRPr="00034910">
        <w:t xml:space="preserve">ce que </w:t>
      </w:r>
      <w:proofErr w:type="spellStart"/>
      <w:r w:rsidR="00776CEA" w:rsidRPr="00034910">
        <w:rPr>
          <w:i/>
          <w:iCs/>
        </w:rPr>
        <w:t>blue</w:t>
      </w:r>
      <w:proofErr w:type="spellEnd"/>
      <w:r w:rsidR="00776CEA" w:rsidRPr="00034910">
        <w:rPr>
          <w:i/>
          <w:iCs/>
        </w:rPr>
        <w:t xml:space="preserve"> </w:t>
      </w:r>
      <w:proofErr w:type="spellStart"/>
      <w:r w:rsidR="00776CEA" w:rsidRPr="00034910">
        <w:rPr>
          <w:i/>
          <w:iCs/>
        </w:rPr>
        <w:t>duck</w:t>
      </w:r>
      <w:proofErr w:type="spellEnd"/>
      <w:r>
        <w:t xml:space="preserve">… – </w:t>
      </w:r>
      <w:r w:rsidR="00776CEA" w:rsidRPr="00034910">
        <w:t>Elle se reprit viv</w:t>
      </w:r>
      <w:r w:rsidR="00776CEA" w:rsidRPr="00034910">
        <w:t>e</w:t>
      </w:r>
      <w:r w:rsidR="00776CEA" w:rsidRPr="00034910">
        <w:t>ment</w:t>
      </w:r>
      <w:r>
        <w:t xml:space="preserve"> : – </w:t>
      </w:r>
      <w:r w:rsidR="00776CEA" w:rsidRPr="00034910">
        <w:t>Non</w:t>
      </w:r>
      <w:r>
        <w:t xml:space="preserve">, </w:t>
      </w:r>
      <w:r w:rsidR="00776CEA" w:rsidRPr="00034910">
        <w:t>ça c</w:t>
      </w:r>
      <w:r>
        <w:t>’</w:t>
      </w:r>
      <w:r w:rsidR="00776CEA" w:rsidRPr="00034910">
        <w:t>est un surnom qu</w:t>
      </w:r>
      <w:r>
        <w:t>’</w:t>
      </w:r>
      <w:r w:rsidR="00776CEA" w:rsidRPr="00034910">
        <w:t>un mari peut seul prono</w:t>
      </w:r>
      <w:r w:rsidR="00776CEA" w:rsidRPr="00034910">
        <w:t>n</w:t>
      </w:r>
      <w:r w:rsidR="00776CEA" w:rsidRPr="00034910">
        <w:t>cer</w:t>
      </w:r>
      <w:r>
        <w:t xml:space="preserve">… </w:t>
      </w:r>
      <w:r w:rsidR="00776CEA" w:rsidRPr="00034910">
        <w:t>J</w:t>
      </w:r>
      <w:r>
        <w:t>’</w:t>
      </w:r>
      <w:r w:rsidR="00776CEA" w:rsidRPr="00034910">
        <w:t xml:space="preserve">ai le sentiment de la </w:t>
      </w:r>
      <w:proofErr w:type="spellStart"/>
      <w:r w:rsidR="00776CEA" w:rsidRPr="00034910">
        <w:t>convenabilité</w:t>
      </w:r>
      <w:proofErr w:type="spellEnd"/>
      <w:r>
        <w:t xml:space="preserve">, </w:t>
      </w:r>
      <w:r w:rsidR="00776CEA" w:rsidRPr="00034910">
        <w:t>moi</w:t>
      </w:r>
      <w:r>
        <w:t>…</w:t>
      </w:r>
    </w:p>
    <w:p w14:paraId="11005BB7" w14:textId="77777777" w:rsidR="00E57EC9" w:rsidRDefault="00776CEA" w:rsidP="00E57EC9">
      <w:r w:rsidRPr="00034910">
        <w:t>Elle posa son index sur son front dans une attitude médit</w:t>
      </w:r>
      <w:r w:rsidRPr="00034910">
        <w:t>a</w:t>
      </w:r>
      <w:r w:rsidRPr="00034910">
        <w:t>tive</w:t>
      </w:r>
      <w:r w:rsidR="00E57EC9">
        <w:t>.</w:t>
      </w:r>
    </w:p>
    <w:p w14:paraId="6DE98947" w14:textId="77777777" w:rsidR="00E57EC9" w:rsidRDefault="00E57EC9" w:rsidP="00E57EC9">
      <w:r>
        <w:t>— </w:t>
      </w:r>
      <w:r w:rsidR="00776CEA" w:rsidRPr="00034910">
        <w:t>À propos</w:t>
      </w:r>
      <w:r>
        <w:t xml:space="preserve">, </w:t>
      </w:r>
      <w:r w:rsidR="00776CEA" w:rsidRPr="00034910">
        <w:t>qu</w:t>
      </w:r>
      <w:r>
        <w:t>’</w:t>
      </w:r>
      <w:r w:rsidR="00776CEA" w:rsidRPr="00034910">
        <w:t>est-ce que je disais donc</w:t>
      </w:r>
      <w:r>
        <w:t> ?</w:t>
      </w:r>
    </w:p>
    <w:p w14:paraId="6151DDD5" w14:textId="77777777" w:rsidR="00E57EC9" w:rsidRDefault="00E57EC9" w:rsidP="00E57EC9">
      <w:r>
        <w:t>— </w:t>
      </w:r>
      <w:r w:rsidR="00776CEA" w:rsidRPr="00034910">
        <w:t>Vous parliez de son avancement</w:t>
      </w:r>
      <w:r>
        <w:t xml:space="preserve">, </w:t>
      </w:r>
      <w:r w:rsidR="00776CEA" w:rsidRPr="00034910">
        <w:t>et vous supposiez que sa compagne</w:t>
      </w:r>
      <w:r>
        <w:t>…</w:t>
      </w:r>
    </w:p>
    <w:p w14:paraId="5DFD5562" w14:textId="77777777" w:rsidR="00E57EC9" w:rsidRDefault="00E57EC9" w:rsidP="00E57EC9">
      <w:r>
        <w:t>— </w:t>
      </w:r>
      <w:r w:rsidR="00776CEA" w:rsidRPr="00034910">
        <w:t>Ah</w:t>
      </w:r>
      <w:r>
        <w:t xml:space="preserve"> ! </w:t>
      </w:r>
      <w:r w:rsidR="00776CEA" w:rsidRPr="00034910">
        <w:t>oui</w:t>
      </w:r>
      <w:r>
        <w:t xml:space="preserve">, </w:t>
      </w:r>
      <w:r w:rsidR="00776CEA" w:rsidRPr="00034910">
        <w:t>c</w:t>
      </w:r>
      <w:r>
        <w:t>’</w:t>
      </w:r>
      <w:r w:rsidR="00776CEA" w:rsidRPr="00034910">
        <w:t>est cela</w:t>
      </w:r>
      <w:r>
        <w:t xml:space="preserve"> ! </w:t>
      </w:r>
      <w:r w:rsidR="00776CEA" w:rsidRPr="00034910">
        <w:t>Elle sera enchantée</w:t>
      </w:r>
      <w:r>
        <w:t xml:space="preserve">, </w:t>
      </w:r>
      <w:r w:rsidR="00776CEA" w:rsidRPr="00034910">
        <w:t>car un avanc</w:t>
      </w:r>
      <w:r w:rsidR="00776CEA" w:rsidRPr="00034910">
        <w:t>e</w:t>
      </w:r>
      <w:r w:rsidR="00776CEA" w:rsidRPr="00034910">
        <w:t>ment se traduira pour elle par de nouveaux cadeaux</w:t>
      </w:r>
      <w:r>
        <w:t>.</w:t>
      </w:r>
    </w:p>
    <w:p w14:paraId="4A34162D" w14:textId="77777777" w:rsidR="00E57EC9" w:rsidRDefault="00E57EC9" w:rsidP="00E57EC9">
      <w:r>
        <w:t>— </w:t>
      </w:r>
      <w:r w:rsidR="00776CEA" w:rsidRPr="00034910">
        <w:t>Vraiment</w:t>
      </w:r>
      <w:r>
        <w:t xml:space="preserve"> ! </w:t>
      </w:r>
      <w:r w:rsidR="00776CEA" w:rsidRPr="00034910">
        <w:t>Ce brave Hermann</w:t>
      </w:r>
      <w:r>
        <w:t>…</w:t>
      </w:r>
    </w:p>
    <w:p w14:paraId="7E29FB79" w14:textId="77777777" w:rsidR="00E57EC9" w:rsidRDefault="00E57EC9" w:rsidP="00E57EC9">
      <w:r>
        <w:t>— </w:t>
      </w:r>
      <w:r w:rsidR="00776CEA" w:rsidRPr="00034910">
        <w:t>Oh</w:t>
      </w:r>
      <w:r>
        <w:t xml:space="preserve"> ! </w:t>
      </w:r>
      <w:r w:rsidR="00776CEA" w:rsidRPr="00034910">
        <w:t>Gentleman</w:t>
      </w:r>
      <w:r>
        <w:t xml:space="preserve">, </w:t>
      </w:r>
      <w:r w:rsidR="00776CEA" w:rsidRPr="00034910">
        <w:t>la perle des maris</w:t>
      </w:r>
      <w:r>
        <w:t xml:space="preserve">… </w:t>
      </w:r>
      <w:r w:rsidR="00776CEA" w:rsidRPr="00034910">
        <w:t>On peut dire la perle</w:t>
      </w:r>
      <w:r>
        <w:t xml:space="preserve">… </w:t>
      </w:r>
      <w:r w:rsidR="00776CEA" w:rsidRPr="00034910">
        <w:t>Car il y a trois jours encore</w:t>
      </w:r>
      <w:r>
        <w:t xml:space="preserve">, </w:t>
      </w:r>
      <w:r w:rsidR="00776CEA" w:rsidRPr="00034910">
        <w:t xml:space="preserve">il lui a offert un collier de </w:t>
      </w:r>
      <w:r w:rsidR="00776CEA" w:rsidRPr="00034910">
        <w:lastRenderedPageBreak/>
        <w:t>perles</w:t>
      </w:r>
      <w:r>
        <w:t xml:space="preserve">, </w:t>
      </w:r>
      <w:r w:rsidR="00776CEA" w:rsidRPr="00034910">
        <w:t>des vraies</w:t>
      </w:r>
      <w:r>
        <w:t xml:space="preserve">, </w:t>
      </w:r>
      <w:r w:rsidR="00776CEA" w:rsidRPr="00034910">
        <w:t xml:space="preserve">achetées chez </w:t>
      </w:r>
      <w:proofErr w:type="spellStart"/>
      <w:r w:rsidR="00776CEA" w:rsidRPr="00034910">
        <w:t>Woltaley</w:t>
      </w:r>
      <w:proofErr w:type="spellEnd"/>
      <w:r>
        <w:t xml:space="preserve">, </w:t>
      </w:r>
      <w:r w:rsidR="00776CEA" w:rsidRPr="00034910">
        <w:t>de la Première Av</w:t>
      </w:r>
      <w:r w:rsidR="00776CEA" w:rsidRPr="00034910">
        <w:t>e</w:t>
      </w:r>
      <w:r w:rsidR="00776CEA" w:rsidRPr="00034910">
        <w:t>nue</w:t>
      </w:r>
      <w:r>
        <w:t>.</w:t>
      </w:r>
    </w:p>
    <w:p w14:paraId="6523D58A" w14:textId="77777777" w:rsidR="00E57EC9" w:rsidRDefault="00E57EC9" w:rsidP="00E57EC9">
      <w:r>
        <w:t>— </w:t>
      </w:r>
      <w:r w:rsidR="00776CEA" w:rsidRPr="00034910">
        <w:t>C</w:t>
      </w:r>
      <w:r>
        <w:t>’</w:t>
      </w:r>
      <w:r w:rsidR="00776CEA" w:rsidRPr="00034910">
        <w:t>était une fête</w:t>
      </w:r>
      <w:r>
        <w:t xml:space="preserve">, </w:t>
      </w:r>
      <w:r w:rsidR="00776CEA" w:rsidRPr="00034910">
        <w:t>un anniversaire</w:t>
      </w:r>
      <w:r>
        <w:t> ?</w:t>
      </w:r>
    </w:p>
    <w:p w14:paraId="3E174D38" w14:textId="77777777" w:rsidR="00E57EC9" w:rsidRDefault="00E57EC9" w:rsidP="00E57EC9">
      <w:r>
        <w:t>— </w:t>
      </w:r>
      <w:r w:rsidR="00776CEA" w:rsidRPr="00034910">
        <w:t>Vous n</w:t>
      </w:r>
      <w:r>
        <w:t>’</w:t>
      </w:r>
      <w:r w:rsidR="00776CEA" w:rsidRPr="00034910">
        <w:t>y êtes pas</w:t>
      </w:r>
      <w:r>
        <w:t xml:space="preserve">… </w:t>
      </w:r>
      <w:r w:rsidR="00776CEA" w:rsidRPr="00034910">
        <w:t>Le lendemain</w:t>
      </w:r>
      <w:r>
        <w:t xml:space="preserve">, </w:t>
      </w:r>
      <w:r w:rsidR="00776CEA" w:rsidRPr="00034910">
        <w:t>Master Hermann d</w:t>
      </w:r>
      <w:r w:rsidR="00776CEA" w:rsidRPr="00034910">
        <w:t>e</w:t>
      </w:r>
      <w:r w:rsidR="00776CEA" w:rsidRPr="00034910">
        <w:t>vait être de service toute la nuit à la grande réception de Coram Dirk</w:t>
      </w:r>
      <w:r>
        <w:t xml:space="preserve">, </w:t>
      </w:r>
      <w:r w:rsidR="00776CEA" w:rsidRPr="00034910">
        <w:t>le neveu du milliardaire Carnegie</w:t>
      </w:r>
      <w:r>
        <w:t>.</w:t>
      </w:r>
    </w:p>
    <w:p w14:paraId="7CA5DFF7" w14:textId="77777777" w:rsidR="00E57EC9" w:rsidRDefault="00E57EC9" w:rsidP="00E57EC9">
      <w:r>
        <w:t>— </w:t>
      </w:r>
      <w:r w:rsidR="00776CEA" w:rsidRPr="00034910">
        <w:t>Eh bien</w:t>
      </w:r>
      <w:r>
        <w:t xml:space="preserve"> ! </w:t>
      </w:r>
      <w:r w:rsidR="00776CEA" w:rsidRPr="00034910">
        <w:t>je ne vois pas le rapport</w:t>
      </w:r>
      <w:r>
        <w:t xml:space="preserve">, </w:t>
      </w:r>
      <w:r w:rsidR="00776CEA" w:rsidRPr="00034910">
        <w:t>murmura le jeune homme étouffant</w:t>
      </w:r>
      <w:r>
        <w:t xml:space="preserve">, </w:t>
      </w:r>
      <w:r w:rsidR="00776CEA" w:rsidRPr="00034910">
        <w:t>par un effort surhumain</w:t>
      </w:r>
      <w:r>
        <w:t xml:space="preserve">, </w:t>
      </w:r>
      <w:r w:rsidR="00776CEA" w:rsidRPr="00034910">
        <w:t>le cri de triomphe prêt à jaillir de ses lèvres</w:t>
      </w:r>
      <w:r>
        <w:t>.</w:t>
      </w:r>
    </w:p>
    <w:p w14:paraId="1A34989C" w14:textId="77777777" w:rsidR="00E57EC9" w:rsidRDefault="00776CEA" w:rsidP="00E57EC9">
      <w:r w:rsidRPr="00034910">
        <w:t>Ce collier de perles</w:t>
      </w:r>
      <w:r w:rsidR="00E57EC9">
        <w:t xml:space="preserve">, </w:t>
      </w:r>
      <w:r w:rsidRPr="00034910">
        <w:t>cette soirée de Coram Dirk</w:t>
      </w:r>
      <w:r w:rsidR="00E57EC9">
        <w:t xml:space="preserve">… </w:t>
      </w:r>
      <w:r w:rsidRPr="00034910">
        <w:t>La s</w:t>
      </w:r>
      <w:r w:rsidRPr="00034910">
        <w:t>e</w:t>
      </w:r>
      <w:r w:rsidRPr="00034910">
        <w:t>conde avait dû payer le premier</w:t>
      </w:r>
      <w:r w:rsidR="00E57EC9">
        <w:t xml:space="preserve">. </w:t>
      </w:r>
      <w:r w:rsidRPr="00034910">
        <w:t>Un agent de police n</w:t>
      </w:r>
      <w:r w:rsidR="00E57EC9">
        <w:t>’</w:t>
      </w:r>
      <w:r w:rsidRPr="00034910">
        <w:t>a pas les moyens de solder une fantaisie aussi coûteuse qu</w:t>
      </w:r>
      <w:r w:rsidR="00E57EC9">
        <w:t>’</w:t>
      </w:r>
      <w:r w:rsidRPr="00034910">
        <w:t>un collier de perles</w:t>
      </w:r>
      <w:r w:rsidR="00E57EC9">
        <w:t>…</w:t>
      </w:r>
    </w:p>
    <w:p w14:paraId="24CB3266" w14:textId="77777777" w:rsidR="00E57EC9" w:rsidRDefault="00776CEA" w:rsidP="00E57EC9">
      <w:r w:rsidRPr="00034910">
        <w:t>Parfaitement</w:t>
      </w:r>
      <w:r w:rsidR="00E57EC9">
        <w:t xml:space="preserve">. </w:t>
      </w:r>
      <w:r w:rsidRPr="00034910">
        <w:t>Tout devenait clair</w:t>
      </w:r>
      <w:r w:rsidR="00E57EC9">
        <w:t xml:space="preserve">. </w:t>
      </w:r>
      <w:r w:rsidRPr="00034910">
        <w:t>Hermann avait touché la forte somme</w:t>
      </w:r>
      <w:r w:rsidR="00E57EC9">
        <w:t>.</w:t>
      </w:r>
    </w:p>
    <w:p w14:paraId="55A5CD59" w14:textId="77777777" w:rsidR="00E57EC9" w:rsidRDefault="00480287" w:rsidP="00E57EC9">
      <w:pPr>
        <w:rPr>
          <w:i/>
          <w:iCs/>
        </w:rPr>
      </w:pPr>
      <w:r w:rsidRPr="00034910">
        <w:t>Il avait aussitôt acheté un bijou pour sa femme</w:t>
      </w:r>
      <w:r w:rsidR="00E57EC9">
        <w:t xml:space="preserve">, </w:t>
      </w:r>
      <w:r w:rsidRPr="00034910">
        <w:t>certain que</w:t>
      </w:r>
      <w:r w:rsidR="00E57EC9">
        <w:t xml:space="preserve">, </w:t>
      </w:r>
      <w:r w:rsidRPr="00034910">
        <w:t>s</w:t>
      </w:r>
      <w:r w:rsidR="00E57EC9">
        <w:t>’</w:t>
      </w:r>
      <w:r w:rsidRPr="00034910">
        <w:t>il était soupçonné plus tard</w:t>
      </w:r>
      <w:r w:rsidR="00E57EC9">
        <w:t xml:space="preserve">, </w:t>
      </w:r>
      <w:r w:rsidRPr="00034910">
        <w:t xml:space="preserve">on le surveillerait </w:t>
      </w:r>
      <w:r w:rsidRPr="00034910">
        <w:rPr>
          <w:i/>
          <w:iCs/>
        </w:rPr>
        <w:t xml:space="preserve">après </w:t>
      </w:r>
      <w:r w:rsidRPr="00034910">
        <w:t>la réception</w:t>
      </w:r>
      <w:r w:rsidR="00E57EC9">
        <w:t xml:space="preserve">, </w:t>
      </w:r>
      <w:r w:rsidRPr="00034910">
        <w:t>sans s</w:t>
      </w:r>
      <w:r w:rsidR="00E57EC9">
        <w:t>’</w:t>
      </w:r>
      <w:r w:rsidRPr="00034910">
        <w:t>inquiéter de ce qu</w:t>
      </w:r>
      <w:r w:rsidR="00E57EC9">
        <w:t>’</w:t>
      </w:r>
      <w:r w:rsidRPr="00034910">
        <w:t xml:space="preserve">il aurait dépensé </w:t>
      </w:r>
      <w:r w:rsidRPr="00034910">
        <w:rPr>
          <w:i/>
          <w:iCs/>
        </w:rPr>
        <w:t>avant</w:t>
      </w:r>
      <w:r w:rsidR="00E57EC9">
        <w:rPr>
          <w:i/>
          <w:iCs/>
        </w:rPr>
        <w:t>.</w:t>
      </w:r>
    </w:p>
    <w:p w14:paraId="7A690B8F" w14:textId="77777777" w:rsidR="00E57EC9" w:rsidRDefault="00776CEA" w:rsidP="00E57EC9">
      <w:r w:rsidRPr="00034910">
        <w:t>Adroit cet Hermann</w:t>
      </w:r>
      <w:r w:rsidR="00E57EC9">
        <w:t xml:space="preserve">. </w:t>
      </w:r>
      <w:r w:rsidRPr="00034910">
        <w:t>Mais il n</w:t>
      </w:r>
      <w:r w:rsidR="00E57EC9">
        <w:t>’</w:t>
      </w:r>
      <w:r w:rsidRPr="00034910">
        <w:t>avait pas compté avec cet imprévu redoutable</w:t>
      </w:r>
      <w:r w:rsidR="00E57EC9">
        <w:t xml:space="preserve">… </w:t>
      </w:r>
      <w:r w:rsidRPr="00034910">
        <w:t>les commérages de sa concierge</w:t>
      </w:r>
      <w:r w:rsidR="00E57EC9">
        <w:t>.</w:t>
      </w:r>
    </w:p>
    <w:p w14:paraId="70E8E9D7" w14:textId="77777777" w:rsidR="00E57EC9" w:rsidRDefault="00776CEA" w:rsidP="00E57EC9">
      <w:r w:rsidRPr="00034910">
        <w:t>Or</w:t>
      </w:r>
      <w:r w:rsidR="00E57EC9">
        <w:t xml:space="preserve">, </w:t>
      </w:r>
      <w:r w:rsidRPr="00034910">
        <w:t xml:space="preserve">il saurait la venue de Dick </w:t>
      </w:r>
      <w:proofErr w:type="spellStart"/>
      <w:r w:rsidRPr="00034910">
        <w:t>Fann</w:t>
      </w:r>
      <w:proofErr w:type="spellEnd"/>
      <w:r w:rsidR="00E57EC9">
        <w:t xml:space="preserve">. </w:t>
      </w:r>
      <w:r w:rsidRPr="00034910">
        <w:t>Il prendrait peur</w:t>
      </w:r>
      <w:r w:rsidR="00E57EC9">
        <w:t xml:space="preserve">. </w:t>
      </w:r>
      <w:r w:rsidRPr="00034910">
        <w:t>Il préviendrait l</w:t>
      </w:r>
      <w:r w:rsidR="00E57EC9">
        <w:t>’</w:t>
      </w:r>
      <w:r w:rsidRPr="00034910">
        <w:t>homme qui l</w:t>
      </w:r>
      <w:r w:rsidR="00E57EC9">
        <w:t>’</w:t>
      </w:r>
      <w:r w:rsidRPr="00034910">
        <w:t>avait payé</w:t>
      </w:r>
      <w:r w:rsidR="00E57EC9">
        <w:t xml:space="preserve">. </w:t>
      </w:r>
      <w:r w:rsidRPr="00034910">
        <w:t>En observant ses mo</w:t>
      </w:r>
      <w:r w:rsidRPr="00034910">
        <w:t>u</w:t>
      </w:r>
      <w:r w:rsidRPr="00034910">
        <w:t>vements</w:t>
      </w:r>
      <w:r w:rsidR="00E57EC9">
        <w:t xml:space="preserve">, </w:t>
      </w:r>
      <w:r w:rsidRPr="00034910">
        <w:t>Dick arriverait jusqu</w:t>
      </w:r>
      <w:r w:rsidR="00E57EC9">
        <w:t>’</w:t>
      </w:r>
      <w:r w:rsidRPr="00034910">
        <w:t>à l</w:t>
      </w:r>
      <w:r w:rsidR="00E57EC9">
        <w:t>’</w:t>
      </w:r>
      <w:r w:rsidRPr="00034910">
        <w:rPr>
          <w:i/>
          <w:iCs/>
        </w:rPr>
        <w:t>ennemi des sorties de bal</w:t>
      </w:r>
      <w:r w:rsidR="00E57EC9">
        <w:rPr>
          <w:i/>
          <w:iCs/>
        </w:rPr>
        <w:t xml:space="preserve">. </w:t>
      </w:r>
      <w:r w:rsidRPr="00034910">
        <w:t>Et</w:t>
      </w:r>
      <w:r w:rsidR="00E57EC9">
        <w:t xml:space="preserve">, </w:t>
      </w:r>
      <w:r w:rsidRPr="00034910">
        <w:t>connaissant ce dernier</w:t>
      </w:r>
      <w:r w:rsidR="00E57EC9">
        <w:t xml:space="preserve">, </w:t>
      </w:r>
      <w:r w:rsidRPr="00034910">
        <w:t>il comprendrait sans doute quelle chose précieuse l</w:t>
      </w:r>
      <w:r w:rsidR="00E57EC9">
        <w:t>’</w:t>
      </w:r>
      <w:r w:rsidRPr="00034910">
        <w:t>individu cherchait dans l</w:t>
      </w:r>
      <w:r w:rsidR="00E57EC9">
        <w:t>’</w:t>
      </w:r>
      <w:r w:rsidRPr="00034910">
        <w:t>ourlet des vêtements</w:t>
      </w:r>
      <w:r w:rsidR="00E57EC9">
        <w:t>.</w:t>
      </w:r>
    </w:p>
    <w:p w14:paraId="22FC0E8C" w14:textId="3788489E" w:rsidR="00E57EC9" w:rsidRDefault="00E57EC9" w:rsidP="00E57EC9">
      <w:r>
        <w:t>— </w:t>
      </w:r>
      <w:r w:rsidR="00776CEA" w:rsidRPr="00034910">
        <w:t>Un prix fou</w:t>
      </w:r>
      <w:r>
        <w:t xml:space="preserve">, </w:t>
      </w:r>
      <w:r w:rsidR="00776CEA" w:rsidRPr="00034910">
        <w:t>ce collier</w:t>
      </w:r>
      <w:r>
        <w:t xml:space="preserve">…, </w:t>
      </w:r>
      <w:r w:rsidR="00776CEA" w:rsidRPr="00034910">
        <w:t>deux mille cinq cents francs</w:t>
      </w:r>
      <w:r>
        <w:t xml:space="preserve">, </w:t>
      </w:r>
      <w:r w:rsidR="00776CEA" w:rsidRPr="00034910">
        <w:t>Gentleman</w:t>
      </w:r>
      <w:r>
        <w:t xml:space="preserve">, </w:t>
      </w:r>
      <w:r w:rsidR="00776CEA" w:rsidRPr="00034910">
        <w:t>j</w:t>
      </w:r>
      <w:r>
        <w:t>’</w:t>
      </w:r>
      <w:r w:rsidR="00776CEA" w:rsidRPr="00034910">
        <w:t>ai vu la facture</w:t>
      </w:r>
      <w:r>
        <w:t xml:space="preserve">. </w:t>
      </w:r>
      <w:r w:rsidR="00776CEA" w:rsidRPr="00034910">
        <w:t>Master Hermann ne s</w:t>
      </w:r>
      <w:r>
        <w:t>’</w:t>
      </w:r>
      <w:r w:rsidR="00776CEA" w:rsidRPr="00034910">
        <w:t xml:space="preserve">en serait </w:t>
      </w:r>
      <w:r w:rsidR="00776CEA" w:rsidRPr="00034910">
        <w:lastRenderedPageBreak/>
        <w:t>pas vanté</w:t>
      </w:r>
      <w:r>
        <w:t xml:space="preserve">, </w:t>
      </w:r>
      <w:r w:rsidR="00776CEA" w:rsidRPr="00034910">
        <w:t xml:space="preserve">mais </w:t>
      </w:r>
      <w:r>
        <w:t>M</w:t>
      </w:r>
      <w:r w:rsidRPr="00E57EC9">
        <w:rPr>
          <w:vertAlign w:val="superscript"/>
        </w:rPr>
        <w:t>rs</w:t>
      </w:r>
      <w:r>
        <w:t> </w:t>
      </w:r>
      <w:r w:rsidR="00776CEA" w:rsidRPr="00034910">
        <w:t>Elsie est fière d</w:t>
      </w:r>
      <w:r>
        <w:t>’</w:t>
      </w:r>
      <w:r w:rsidR="00776CEA" w:rsidRPr="00034910">
        <w:t>être choyée comme cela</w:t>
      </w:r>
      <w:r>
        <w:t xml:space="preserve">… </w:t>
      </w:r>
      <w:r w:rsidR="00776CEA" w:rsidRPr="00034910">
        <w:t>C</w:t>
      </w:r>
      <w:r>
        <w:t>’</w:t>
      </w:r>
      <w:r w:rsidR="00776CEA" w:rsidRPr="00034910">
        <w:t>est elle qui m</w:t>
      </w:r>
      <w:r>
        <w:t>’</w:t>
      </w:r>
      <w:r w:rsidR="00776CEA" w:rsidRPr="00034910">
        <w:t>a montré l</w:t>
      </w:r>
      <w:r>
        <w:t>’</w:t>
      </w:r>
      <w:r w:rsidR="00776CEA" w:rsidRPr="00034910">
        <w:t>acquit de la maison</w:t>
      </w:r>
      <w:r>
        <w:t>.</w:t>
      </w:r>
    </w:p>
    <w:p w14:paraId="022C50D3" w14:textId="77777777" w:rsidR="00DC5222" w:rsidRDefault="00DC5222" w:rsidP="00DC5222">
      <w:pPr>
        <w:pStyle w:val="Centrsolidaire"/>
      </w:pPr>
      <w:r w:rsidRPr="00E57EC9">
        <w:rPr>
          <w:noProof/>
        </w:rPr>
        <w:drawing>
          <wp:inline distT="0" distB="0" distL="0" distR="0" wp14:anchorId="2A26DE2E" wp14:editId="40E06C11">
            <wp:extent cx="3427095" cy="4484370"/>
            <wp:effectExtent l="0" t="0" r="0" b="0"/>
            <wp:docPr id="27" name="Image 76" descr="Une image contenant croquis, habits, dessin, chaussure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 76" descr="Une image contenant croquis, habits, dessin, chaussures&#10;&#10;Le contenu généré par l’IA peut êtr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427095" cy="4484370"/>
                    </a:xfrm>
                    <a:prstGeom prst="rect">
                      <a:avLst/>
                    </a:prstGeom>
                    <a:noFill/>
                    <a:ln>
                      <a:noFill/>
                    </a:ln>
                  </pic:spPr>
                </pic:pic>
              </a:graphicData>
            </a:graphic>
          </wp:inline>
        </w:drawing>
      </w:r>
    </w:p>
    <w:p w14:paraId="792561D3" w14:textId="77777777" w:rsidR="00DC5222" w:rsidRDefault="00DC5222" w:rsidP="00DC5222">
      <w:pPr>
        <w:pStyle w:val="Centr14pt"/>
      </w:pPr>
      <w:r w:rsidRPr="00E57EC9">
        <w:t>Il lui a offert un collier de perles</w:t>
      </w:r>
      <w:r>
        <w:t>…</w:t>
      </w:r>
    </w:p>
    <w:p w14:paraId="7B774E96" w14:textId="77777777" w:rsidR="00E57EC9" w:rsidRDefault="00E57EC9" w:rsidP="00E57EC9">
      <w:r>
        <w:t>— </w:t>
      </w:r>
      <w:r w:rsidR="00776CEA" w:rsidRPr="00034910">
        <w:t>Deux mille cinq cents francs</w:t>
      </w:r>
      <w:r>
        <w:t xml:space="preserve">, </w:t>
      </w:r>
      <w:r w:rsidR="00776CEA" w:rsidRPr="00034910">
        <w:t>nota Dick à part lui</w:t>
      </w:r>
      <w:r>
        <w:t xml:space="preserve">… </w:t>
      </w:r>
      <w:r w:rsidR="00776CEA" w:rsidRPr="00034910">
        <w:t>Il y avait donc un intérêt de premier ordre à taillader l</w:t>
      </w:r>
      <w:r>
        <w:t>’</w:t>
      </w:r>
      <w:r w:rsidR="00776CEA" w:rsidRPr="00034910">
        <w:t>étoffe gris brouillard printanier</w:t>
      </w:r>
      <w:r>
        <w:t> ?</w:t>
      </w:r>
    </w:p>
    <w:p w14:paraId="6FC58CBA" w14:textId="715DFFE1" w:rsidR="00E57EC9" w:rsidRDefault="00E57EC9" w:rsidP="00E57EC9">
      <w:r>
        <w:t>M</w:t>
      </w:r>
      <w:r w:rsidRPr="00E57EC9">
        <w:rPr>
          <w:vertAlign w:val="superscript"/>
        </w:rPr>
        <w:t>rs</w:t>
      </w:r>
      <w:r>
        <w:t> </w:t>
      </w:r>
      <w:proofErr w:type="spellStart"/>
      <w:r w:rsidR="00776CEA" w:rsidRPr="00034910">
        <w:t>Adelphi</w:t>
      </w:r>
      <w:proofErr w:type="spellEnd"/>
      <w:r w:rsidR="00776CEA" w:rsidRPr="00034910">
        <w:t xml:space="preserve"> allait toujours</w:t>
      </w:r>
      <w:r>
        <w:t>.</w:t>
      </w:r>
    </w:p>
    <w:p w14:paraId="142ABF94" w14:textId="77777777" w:rsidR="00E57EC9" w:rsidRDefault="00E57EC9" w:rsidP="00E57EC9">
      <w:r>
        <w:t>— </w:t>
      </w:r>
      <w:r w:rsidR="00776CEA" w:rsidRPr="00034910">
        <w:t>Un cadeau pareil pour qu</w:t>
      </w:r>
      <w:r>
        <w:t>’</w:t>
      </w:r>
      <w:r w:rsidR="00776CEA" w:rsidRPr="00034910">
        <w:t>Elsie ne se fâchât pas de ce que son époux eût accepté un service devant le tenir hors de chez lui pendant près de vingt-quatre heures</w:t>
      </w:r>
      <w:r>
        <w:t xml:space="preserve">, </w:t>
      </w:r>
      <w:r w:rsidR="00776CEA" w:rsidRPr="00034910">
        <w:t>c</w:t>
      </w:r>
      <w:r>
        <w:t>’</w:t>
      </w:r>
      <w:r w:rsidR="00776CEA" w:rsidRPr="00034910">
        <w:t>est payer cher la minute de service</w:t>
      </w:r>
      <w:r>
        <w:t>…</w:t>
      </w:r>
    </w:p>
    <w:p w14:paraId="0CFF4A91" w14:textId="77777777" w:rsidR="00E57EC9" w:rsidRDefault="00776CEA" w:rsidP="00E57EC9">
      <w:r w:rsidRPr="00034910">
        <w:t>Elle eût continué longtemps</w:t>
      </w:r>
      <w:r w:rsidR="00E57EC9">
        <w:t xml:space="preserve">, </w:t>
      </w:r>
      <w:r w:rsidRPr="00034910">
        <w:t>mais Dick n</w:t>
      </w:r>
      <w:r w:rsidR="00E57EC9">
        <w:t>’</w:t>
      </w:r>
      <w:r w:rsidRPr="00034910">
        <w:t>était plus disposé à l</w:t>
      </w:r>
      <w:r w:rsidR="00E57EC9">
        <w:t>’</w:t>
      </w:r>
      <w:r w:rsidRPr="00034910">
        <w:t>écouter</w:t>
      </w:r>
      <w:r w:rsidR="00E57EC9">
        <w:t>.</w:t>
      </w:r>
    </w:p>
    <w:p w14:paraId="756C2BD0" w14:textId="6C87772D" w:rsidR="00E57EC9" w:rsidRDefault="00776CEA" w:rsidP="00E57EC9">
      <w:r w:rsidRPr="00034910">
        <w:lastRenderedPageBreak/>
        <w:t>Il savait à présent ce qu</w:t>
      </w:r>
      <w:r w:rsidR="00E57EC9">
        <w:t>’</w:t>
      </w:r>
      <w:r w:rsidRPr="00034910">
        <w:t>il souhaitait connaître</w:t>
      </w:r>
      <w:r w:rsidR="00E57EC9">
        <w:t xml:space="preserve">. </w:t>
      </w:r>
      <w:r w:rsidRPr="00034910">
        <w:t>Sa déma</w:t>
      </w:r>
      <w:r w:rsidRPr="00034910">
        <w:t>r</w:t>
      </w:r>
      <w:r w:rsidRPr="00034910">
        <w:t>che</w:t>
      </w:r>
      <w:r w:rsidR="00E57EC9">
        <w:t xml:space="preserve">, </w:t>
      </w:r>
      <w:r w:rsidRPr="00034910">
        <w:t>motivée pour cette simple remarque que</w:t>
      </w:r>
      <w:r w:rsidR="00E57EC9">
        <w:t xml:space="preserve">, </w:t>
      </w:r>
      <w:r w:rsidRPr="00034910">
        <w:t>lors de la prése</w:t>
      </w:r>
      <w:r w:rsidRPr="00034910">
        <w:t>n</w:t>
      </w:r>
      <w:r w:rsidRPr="00034910">
        <w:t>tation d</w:t>
      </w:r>
      <w:r w:rsidR="00E57EC9">
        <w:t>’</w:t>
      </w:r>
      <w:r w:rsidRPr="00034910">
        <w:t>Austin et d</w:t>
      </w:r>
      <w:r w:rsidR="00E57EC9">
        <w:t>’</w:t>
      </w:r>
      <w:r w:rsidRPr="00034910">
        <w:t>Hermann</w:t>
      </w:r>
      <w:r w:rsidR="00E57EC9">
        <w:t xml:space="preserve">, </w:t>
      </w:r>
      <w:r w:rsidRPr="00034910">
        <w:t>ce dernier avait manifesté une gêne légère</w:t>
      </w:r>
      <w:r w:rsidR="00E57EC9">
        <w:t xml:space="preserve">, </w:t>
      </w:r>
      <w:r w:rsidRPr="00034910">
        <w:t xml:space="preserve">inaperçue de </w:t>
      </w:r>
      <w:r w:rsidR="00E57EC9">
        <w:t>M. </w:t>
      </w:r>
      <w:proofErr w:type="spellStart"/>
      <w:r w:rsidRPr="00034910">
        <w:t>Greggson</w:t>
      </w:r>
      <w:proofErr w:type="spellEnd"/>
      <w:r w:rsidR="00E57EC9">
        <w:t xml:space="preserve">, </w:t>
      </w:r>
      <w:r w:rsidRPr="00034910">
        <w:t>cette démarche avait donné un résultat complet</w:t>
      </w:r>
      <w:r w:rsidR="00E57EC9">
        <w:t>.</w:t>
      </w:r>
    </w:p>
    <w:p w14:paraId="2ACEB854" w14:textId="77777777" w:rsidR="00E57EC9" w:rsidRDefault="00776CEA" w:rsidP="00E57EC9">
      <w:r w:rsidRPr="00034910">
        <w:t>Le détective tenait maintenant une extrémité du fil qui le conduirait à la vérité</w:t>
      </w:r>
      <w:r w:rsidR="00E57EC9">
        <w:t xml:space="preserve">. </w:t>
      </w:r>
      <w:r w:rsidRPr="00034910">
        <w:t>Aussi prit-il congé de son interlocutrice</w:t>
      </w:r>
      <w:r w:rsidR="00E57EC9">
        <w:t xml:space="preserve">, </w:t>
      </w:r>
      <w:r w:rsidRPr="00034910">
        <w:t>un peu marrie de voir interrompre ses confidences</w:t>
      </w:r>
      <w:r w:rsidR="00E57EC9">
        <w:t xml:space="preserve">. </w:t>
      </w:r>
      <w:r w:rsidRPr="00034910">
        <w:t>Mais elle se rasséréna aussitôt</w:t>
      </w:r>
      <w:r w:rsidR="00E57EC9">
        <w:t xml:space="preserve">, </w:t>
      </w:r>
      <w:r w:rsidRPr="00034910">
        <w:t>car Dick lui dit</w:t>
      </w:r>
      <w:r w:rsidR="00E57EC9">
        <w:t xml:space="preserve">, </w:t>
      </w:r>
      <w:r w:rsidRPr="00034910">
        <w:t>en forme d</w:t>
      </w:r>
      <w:r w:rsidR="00E57EC9">
        <w:t>’</w:t>
      </w:r>
      <w:r w:rsidRPr="00034910">
        <w:t>adieu</w:t>
      </w:r>
      <w:r w:rsidR="00E57EC9">
        <w:t> :</w:t>
      </w:r>
    </w:p>
    <w:p w14:paraId="3AB74CE6" w14:textId="77777777" w:rsidR="00E57EC9" w:rsidRDefault="00E57EC9" w:rsidP="00E57EC9">
      <w:r>
        <w:t>— </w:t>
      </w:r>
      <w:r w:rsidR="00776CEA" w:rsidRPr="00034910">
        <w:t>Je vous serai obligé</w:t>
      </w:r>
      <w:r>
        <w:t xml:space="preserve">, </w:t>
      </w:r>
      <w:r w:rsidR="00776CEA" w:rsidRPr="00034910">
        <w:t xml:space="preserve">chère </w:t>
      </w:r>
      <w:proofErr w:type="spellStart"/>
      <w:r w:rsidR="00776CEA" w:rsidRPr="00034910">
        <w:t>Mistress</w:t>
      </w:r>
      <w:proofErr w:type="spellEnd"/>
      <w:r>
        <w:t xml:space="preserve">, </w:t>
      </w:r>
      <w:r w:rsidR="00776CEA" w:rsidRPr="00034910">
        <w:t>de rapporter notre conversation à Hermann</w:t>
      </w:r>
      <w:r>
        <w:t xml:space="preserve">. </w:t>
      </w:r>
      <w:r w:rsidR="00776CEA" w:rsidRPr="00034910">
        <w:t>Il devra son avancement en grande partie à l</w:t>
      </w:r>
      <w:r>
        <w:t>’</w:t>
      </w:r>
      <w:r w:rsidR="00776CEA" w:rsidRPr="00034910">
        <w:t>éloge que vous avez fait de sa personne</w:t>
      </w:r>
      <w:r>
        <w:t xml:space="preserve">. </w:t>
      </w:r>
      <w:r w:rsidR="00776CEA" w:rsidRPr="00034910">
        <w:t>Je trouve juste qu</w:t>
      </w:r>
      <w:r>
        <w:t>’</w:t>
      </w:r>
      <w:r w:rsidR="00776CEA" w:rsidRPr="00034910">
        <w:t>il n</w:t>
      </w:r>
      <w:r>
        <w:t>’</w:t>
      </w:r>
      <w:r w:rsidR="00776CEA" w:rsidRPr="00034910">
        <w:t>ignore pas ce qu</w:t>
      </w:r>
      <w:r>
        <w:t>’</w:t>
      </w:r>
      <w:r w:rsidR="00776CEA" w:rsidRPr="00034910">
        <w:t>il vous doit</w:t>
      </w:r>
      <w:r>
        <w:t>.</w:t>
      </w:r>
    </w:p>
    <w:p w14:paraId="1EFD9409" w14:textId="77777777" w:rsidR="00E57EC9" w:rsidRDefault="00776CEA" w:rsidP="00E57EC9">
      <w:r w:rsidRPr="00034910">
        <w:t>Quoi de plus doux pour une concierge que de protéger son locataire</w:t>
      </w:r>
      <w:r w:rsidR="00E57EC9">
        <w:t xml:space="preserve"> ? </w:t>
      </w:r>
      <w:r w:rsidRPr="00034910">
        <w:t>Radieuse bien que titubante</w:t>
      </w:r>
      <w:r w:rsidR="00E57EC9">
        <w:t xml:space="preserve">, </w:t>
      </w:r>
      <w:r w:rsidRPr="00034910">
        <w:t xml:space="preserve">la lourde </w:t>
      </w:r>
      <w:proofErr w:type="spellStart"/>
      <w:r w:rsidRPr="00034910">
        <w:t>Adelphi</w:t>
      </w:r>
      <w:proofErr w:type="spellEnd"/>
      <w:r w:rsidRPr="00034910">
        <w:t xml:space="preserve"> a</w:t>
      </w:r>
      <w:r w:rsidRPr="00034910">
        <w:t>c</w:t>
      </w:r>
      <w:r w:rsidRPr="00034910">
        <w:t>compagna le visiteur jusqu</w:t>
      </w:r>
      <w:r w:rsidR="00E57EC9">
        <w:t>’</w:t>
      </w:r>
      <w:r w:rsidRPr="00034910">
        <w:t>à la porte de la rue</w:t>
      </w:r>
      <w:r w:rsidR="00E57EC9">
        <w:t xml:space="preserve">, </w:t>
      </w:r>
      <w:r w:rsidRPr="00034910">
        <w:t>et elle le regarda s</w:t>
      </w:r>
      <w:r w:rsidR="00E57EC9">
        <w:t>’</w:t>
      </w:r>
      <w:r w:rsidRPr="00034910">
        <w:t>éloigner en murmurant dans un large rire accentué par l</w:t>
      </w:r>
      <w:r w:rsidR="00E57EC9">
        <w:t>’</w:t>
      </w:r>
      <w:r w:rsidRPr="00034910">
        <w:t>ivresse</w:t>
      </w:r>
      <w:r w:rsidR="00E57EC9">
        <w:t> :</w:t>
      </w:r>
    </w:p>
    <w:p w14:paraId="7D0719F1" w14:textId="77777777" w:rsidR="00E57EC9" w:rsidRDefault="00E57EC9" w:rsidP="00E57EC9">
      <w:r>
        <w:t>— </w:t>
      </w:r>
      <w:r w:rsidR="00776CEA" w:rsidRPr="00034910">
        <w:t>Un brave jeune gentleman</w:t>
      </w:r>
      <w:r>
        <w:t xml:space="preserve">, </w:t>
      </w:r>
      <w:r w:rsidR="00776CEA" w:rsidRPr="00034910">
        <w:t>en vérité</w:t>
      </w:r>
      <w:r>
        <w:t xml:space="preserve">, </w:t>
      </w:r>
      <w:r w:rsidR="00776CEA" w:rsidRPr="00034910">
        <w:t>un vrai brave jeune gentleman</w:t>
      </w:r>
      <w:r>
        <w:t xml:space="preserve">… </w:t>
      </w:r>
      <w:r w:rsidR="00776CEA" w:rsidRPr="00034910">
        <w:t>Ma parole</w:t>
      </w:r>
      <w:r>
        <w:t xml:space="preserve">, </w:t>
      </w:r>
      <w:r w:rsidR="00776CEA" w:rsidRPr="00034910">
        <w:t>je renoncerais à la liberté du veuvage</w:t>
      </w:r>
      <w:r>
        <w:t xml:space="preserve">, </w:t>
      </w:r>
      <w:r w:rsidR="00776CEA" w:rsidRPr="00034910">
        <w:t>s</w:t>
      </w:r>
      <w:r>
        <w:t>’</w:t>
      </w:r>
      <w:r w:rsidR="00776CEA" w:rsidRPr="00034910">
        <w:t>il m</w:t>
      </w:r>
      <w:r>
        <w:t>’</w:t>
      </w:r>
      <w:r w:rsidR="00776CEA" w:rsidRPr="00034910">
        <w:t>en priait</w:t>
      </w:r>
      <w:r>
        <w:t>.</w:t>
      </w:r>
    </w:p>
    <w:p w14:paraId="55CCCE05" w14:textId="77777777" w:rsidR="00E57EC9" w:rsidRDefault="00776CEA" w:rsidP="00E57EC9">
      <w:r w:rsidRPr="00034910">
        <w:t>À vingt pas de la maison</w:t>
      </w:r>
      <w:r w:rsidR="00E57EC9">
        <w:t xml:space="preserve">, </w:t>
      </w:r>
      <w:r w:rsidRPr="00034910">
        <w:t>Dick s</w:t>
      </w:r>
      <w:r w:rsidR="00E57EC9">
        <w:t>’</w:t>
      </w:r>
      <w:r w:rsidRPr="00034910">
        <w:t>était arrêté sous un réve</w:t>
      </w:r>
      <w:r w:rsidRPr="00034910">
        <w:t>r</w:t>
      </w:r>
      <w:r w:rsidRPr="00034910">
        <w:t>bère pour consulter sa montre</w:t>
      </w:r>
      <w:r w:rsidR="00E57EC9">
        <w:t>.</w:t>
      </w:r>
    </w:p>
    <w:p w14:paraId="3AE38CD9" w14:textId="77777777" w:rsidR="00E57EC9" w:rsidRDefault="00E57EC9" w:rsidP="00E57EC9">
      <w:r>
        <w:t>— </w:t>
      </w:r>
      <w:r w:rsidR="00776CEA" w:rsidRPr="00034910">
        <w:t>Onze heures moins vingt</w:t>
      </w:r>
      <w:r>
        <w:t xml:space="preserve">…, </w:t>
      </w:r>
      <w:r w:rsidR="00776CEA" w:rsidRPr="00034910">
        <w:t>je serai à l</w:t>
      </w:r>
      <w:r>
        <w:t>’</w:t>
      </w:r>
      <w:r w:rsidR="00776CEA" w:rsidRPr="00034910">
        <w:t xml:space="preserve">heure chez </w:t>
      </w:r>
      <w:proofErr w:type="spellStart"/>
      <w:r w:rsidR="00776CEA" w:rsidRPr="00034910">
        <w:t>Mi</w:t>
      </w:r>
      <w:r w:rsidR="00776CEA" w:rsidRPr="00034910">
        <w:t>s</w:t>
      </w:r>
      <w:r w:rsidR="00776CEA" w:rsidRPr="00034910">
        <w:t>tress</w:t>
      </w:r>
      <w:proofErr w:type="spellEnd"/>
      <w:r w:rsidR="00776CEA" w:rsidRPr="00034910">
        <w:t xml:space="preserve"> </w:t>
      </w:r>
      <w:proofErr w:type="spellStart"/>
      <w:r w:rsidR="00776CEA" w:rsidRPr="00034910">
        <w:t>Lodgers</w:t>
      </w:r>
      <w:proofErr w:type="spellEnd"/>
      <w:r>
        <w:t xml:space="preserve">… </w:t>
      </w:r>
      <w:r w:rsidR="00776CEA" w:rsidRPr="00034910">
        <w:t>J</w:t>
      </w:r>
      <w:r>
        <w:t>’</w:t>
      </w:r>
      <w:r w:rsidR="00776CEA" w:rsidRPr="00034910">
        <w:t>ai scrupule de la déranger aussi tard</w:t>
      </w:r>
      <w:r>
        <w:t xml:space="preserve">, </w:t>
      </w:r>
      <w:r w:rsidR="00776CEA" w:rsidRPr="00034910">
        <w:t>après ce que je viens d</w:t>
      </w:r>
      <w:r>
        <w:t>’</w:t>
      </w:r>
      <w:r w:rsidR="00776CEA" w:rsidRPr="00034910">
        <w:t>apprendre</w:t>
      </w:r>
      <w:r>
        <w:t xml:space="preserve">… </w:t>
      </w:r>
      <w:r w:rsidR="00776CEA" w:rsidRPr="00034910">
        <w:t>Bah</w:t>
      </w:r>
      <w:r>
        <w:t xml:space="preserve"> ! </w:t>
      </w:r>
      <w:r w:rsidR="00776CEA" w:rsidRPr="00034910">
        <w:t>Il faut tout voir</w:t>
      </w:r>
      <w:r>
        <w:t xml:space="preserve">… </w:t>
      </w:r>
      <w:r w:rsidR="00776CEA" w:rsidRPr="00034910">
        <w:t>Décidément cette affaire de manteaux commence à me passionner</w:t>
      </w:r>
      <w:r>
        <w:t xml:space="preserve">. </w:t>
      </w:r>
      <w:r w:rsidR="00776CEA" w:rsidRPr="00034910">
        <w:t>D</w:t>
      </w:r>
      <w:r>
        <w:t>’</w:t>
      </w:r>
      <w:r w:rsidR="00776CEA" w:rsidRPr="00034910">
        <w:t>autant plus que j</w:t>
      </w:r>
      <w:r>
        <w:t>’</w:t>
      </w:r>
      <w:r w:rsidR="00776CEA" w:rsidRPr="00034910">
        <w:t xml:space="preserve">espère ne pas être retenu trop longtemps loin de Miss </w:t>
      </w:r>
      <w:proofErr w:type="spellStart"/>
      <w:r w:rsidR="00776CEA" w:rsidRPr="00034910">
        <w:t>Fleuriane</w:t>
      </w:r>
      <w:proofErr w:type="spellEnd"/>
      <w:r>
        <w:t>.</w:t>
      </w:r>
    </w:p>
    <w:p w14:paraId="61FFF3AB" w14:textId="77777777" w:rsidR="00E57EC9" w:rsidRDefault="00776CEA" w:rsidP="00E57EC9">
      <w:r w:rsidRPr="00034910">
        <w:lastRenderedPageBreak/>
        <w:t>Sa voix s</w:t>
      </w:r>
      <w:r w:rsidR="00E57EC9">
        <w:t>’</w:t>
      </w:r>
      <w:r w:rsidRPr="00034910">
        <w:t>était faite infiniment douce pour prononcer le nom de la jeune fille</w:t>
      </w:r>
      <w:r w:rsidR="00E57EC9">
        <w:t>.</w:t>
      </w:r>
    </w:p>
    <w:p w14:paraId="66332FDF" w14:textId="74765CAD" w:rsidR="00E57EC9" w:rsidRDefault="00776CEA" w:rsidP="00E57EC9">
      <w:r w:rsidRPr="00034910">
        <w:t>Onze heures sonnaient à l</w:t>
      </w:r>
      <w:r w:rsidR="00E57EC9">
        <w:t>’</w:t>
      </w:r>
      <w:r w:rsidRPr="00034910">
        <w:t>énorme horloge de la cathédrale de Saint-Patrick</w:t>
      </w:r>
      <w:r w:rsidR="00E57EC9">
        <w:t xml:space="preserve">, </w:t>
      </w:r>
      <w:r w:rsidRPr="00034910">
        <w:t>quand il s</w:t>
      </w:r>
      <w:r w:rsidR="00E57EC9">
        <w:t>’</w:t>
      </w:r>
      <w:r w:rsidRPr="00034910">
        <w:t>arrêta devant la grille artistique de l</w:t>
      </w:r>
      <w:r w:rsidR="00E57EC9">
        <w:t>’</w:t>
      </w:r>
      <w:r w:rsidRPr="00034910">
        <w:t xml:space="preserve">hôtel de </w:t>
      </w:r>
      <w:r w:rsidR="00E57EC9">
        <w:t>M</w:t>
      </w:r>
      <w:r w:rsidR="00E57EC9" w:rsidRPr="00E57EC9">
        <w:rPr>
          <w:vertAlign w:val="superscript"/>
        </w:rPr>
        <w:t>rs</w:t>
      </w:r>
      <w:r w:rsidR="00E57EC9">
        <w:t> </w:t>
      </w:r>
      <w:proofErr w:type="spellStart"/>
      <w:r w:rsidRPr="00034910">
        <w:t>Lodgers</w:t>
      </w:r>
      <w:proofErr w:type="spellEnd"/>
      <w:r w:rsidR="00E57EC9">
        <w:t>.</w:t>
      </w:r>
    </w:p>
    <w:p w14:paraId="7289B145" w14:textId="77777777" w:rsidR="00E57EC9" w:rsidRDefault="00776CEA" w:rsidP="00E57EC9">
      <w:r w:rsidRPr="00034910">
        <w:t>Le vestibule</w:t>
      </w:r>
      <w:r w:rsidR="00E57EC9">
        <w:t xml:space="preserve">, </w:t>
      </w:r>
      <w:r w:rsidRPr="00034910">
        <w:t>dallé de mosaïque</w:t>
      </w:r>
      <w:r w:rsidR="00E57EC9">
        <w:t xml:space="preserve">, </w:t>
      </w:r>
      <w:r w:rsidRPr="00034910">
        <w:t>apparaissait en arrière</w:t>
      </w:r>
      <w:r w:rsidR="00E57EC9">
        <w:t xml:space="preserve">, </w:t>
      </w:r>
      <w:r w:rsidRPr="00034910">
        <w:t>éclairé par les candélabres dont les ampoules électriques affe</w:t>
      </w:r>
      <w:r w:rsidRPr="00034910">
        <w:t>c</w:t>
      </w:r>
      <w:r w:rsidRPr="00034910">
        <w:t>taient la forme de fleurs multicolores</w:t>
      </w:r>
      <w:r w:rsidR="00E57EC9">
        <w:t xml:space="preserve">. </w:t>
      </w:r>
      <w:r w:rsidRPr="00034910">
        <w:t>Il sonna</w:t>
      </w:r>
      <w:r w:rsidR="00E57EC9">
        <w:t xml:space="preserve">. </w:t>
      </w:r>
      <w:r w:rsidRPr="00034910">
        <w:t>Et sur le seuil de la loge spacieuse affectée au gardien ou suisse</w:t>
      </w:r>
      <w:r w:rsidR="00E57EC9">
        <w:t xml:space="preserve">, </w:t>
      </w:r>
      <w:r w:rsidRPr="00034910">
        <w:t>un géant barbu se montra</w:t>
      </w:r>
      <w:r w:rsidR="00E57EC9">
        <w:t>.</w:t>
      </w:r>
    </w:p>
    <w:p w14:paraId="0B733D34" w14:textId="77777777" w:rsidR="00E57EC9" w:rsidRDefault="00E57EC9" w:rsidP="00E57EC9">
      <w:r>
        <w:t>— </w:t>
      </w:r>
      <w:r w:rsidR="00776CEA" w:rsidRPr="00034910">
        <w:t xml:space="preserve">Sir Dick </w:t>
      </w:r>
      <w:proofErr w:type="spellStart"/>
      <w:r w:rsidR="00776CEA" w:rsidRPr="00034910">
        <w:t>Fann</w:t>
      </w:r>
      <w:proofErr w:type="spellEnd"/>
      <w:r w:rsidR="00776CEA" w:rsidRPr="00034910">
        <w:t xml:space="preserve"> sans doute</w:t>
      </w:r>
      <w:r>
        <w:t xml:space="preserve"> ? </w:t>
      </w:r>
      <w:r w:rsidR="00776CEA" w:rsidRPr="00034910">
        <w:t>fit-il d</w:t>
      </w:r>
      <w:r>
        <w:t>’</w:t>
      </w:r>
      <w:r w:rsidR="00776CEA" w:rsidRPr="00034910">
        <w:t>une voix de basse taille qui résonna sourdement dans le vestibule</w:t>
      </w:r>
      <w:r>
        <w:t>.</w:t>
      </w:r>
    </w:p>
    <w:p w14:paraId="107CB60F" w14:textId="77777777" w:rsidR="00E57EC9" w:rsidRDefault="00E57EC9" w:rsidP="00E57EC9">
      <w:r>
        <w:t>— </w:t>
      </w:r>
      <w:r w:rsidR="00776CEA" w:rsidRPr="00034910">
        <w:t>C</w:t>
      </w:r>
      <w:r>
        <w:t>’</w:t>
      </w:r>
      <w:r w:rsidR="00776CEA" w:rsidRPr="00034910">
        <w:t>est moi-même</w:t>
      </w:r>
      <w:r>
        <w:t>.</w:t>
      </w:r>
    </w:p>
    <w:p w14:paraId="73F31B5D" w14:textId="3CDE0137" w:rsidR="00E57EC9" w:rsidRDefault="00E57EC9" w:rsidP="00E57EC9">
      <w:r>
        <w:t>— </w:t>
      </w:r>
      <w:r w:rsidR="00776CEA" w:rsidRPr="00034910">
        <w:t>All right</w:t>
      </w:r>
      <w:r>
        <w:t> ! M</w:t>
      </w:r>
      <w:r w:rsidRPr="00E57EC9">
        <w:rPr>
          <w:vertAlign w:val="superscript"/>
        </w:rPr>
        <w:t>rs</w:t>
      </w:r>
      <w:r>
        <w:t> </w:t>
      </w:r>
      <w:proofErr w:type="spellStart"/>
      <w:r w:rsidR="00776CEA" w:rsidRPr="00034910">
        <w:t>Lodgers</w:t>
      </w:r>
      <w:proofErr w:type="spellEnd"/>
      <w:r w:rsidR="00776CEA" w:rsidRPr="00034910">
        <w:t xml:space="preserve"> m</w:t>
      </w:r>
      <w:r>
        <w:t>’</w:t>
      </w:r>
      <w:r w:rsidR="00776CEA" w:rsidRPr="00034910">
        <w:t>a envoyé prévenir de votre v</w:t>
      </w:r>
      <w:r w:rsidR="00776CEA" w:rsidRPr="00034910">
        <w:t>i</w:t>
      </w:r>
      <w:r w:rsidR="00776CEA" w:rsidRPr="00034910">
        <w:t>site</w:t>
      </w:r>
      <w:r>
        <w:t xml:space="preserve">. </w:t>
      </w:r>
      <w:r w:rsidR="00776CEA" w:rsidRPr="00034910">
        <w:t>Elle n</w:t>
      </w:r>
      <w:r>
        <w:t>’</w:t>
      </w:r>
      <w:r w:rsidR="00776CEA" w:rsidRPr="00034910">
        <w:t>est pas encore rentrée</w:t>
      </w:r>
      <w:r>
        <w:t xml:space="preserve">, </w:t>
      </w:r>
      <w:r w:rsidR="00776CEA" w:rsidRPr="00034910">
        <w:t>mais elle prie le Gentleman de l</w:t>
      </w:r>
      <w:r>
        <w:t>’</w:t>
      </w:r>
      <w:r w:rsidR="00776CEA" w:rsidRPr="00034910">
        <w:t>attendre dans le petit salon du rez-de-chaussée</w:t>
      </w:r>
      <w:r>
        <w:t xml:space="preserve">… </w:t>
      </w:r>
      <w:r w:rsidR="00776CEA" w:rsidRPr="00034910">
        <w:t xml:space="preserve">Je vais </w:t>
      </w:r>
      <w:r>
        <w:t xml:space="preserve">vous </w:t>
      </w:r>
      <w:r w:rsidR="00776CEA" w:rsidRPr="00034910">
        <w:t>conduire moi-même</w:t>
      </w:r>
      <w:r>
        <w:t>.</w:t>
      </w:r>
    </w:p>
    <w:p w14:paraId="1CDA6685" w14:textId="77777777" w:rsidR="00E57EC9" w:rsidRDefault="00776CEA" w:rsidP="00E57EC9">
      <w:r w:rsidRPr="00034910">
        <w:t>Tout en parlant</w:t>
      </w:r>
      <w:r w:rsidR="00E57EC9">
        <w:t xml:space="preserve">, </w:t>
      </w:r>
      <w:r w:rsidRPr="00034910">
        <w:t>il traversait le dallage de mosaïque</w:t>
      </w:r>
      <w:r w:rsidR="00E57EC9">
        <w:t xml:space="preserve">, </w:t>
      </w:r>
      <w:r w:rsidRPr="00034910">
        <w:t>o</w:t>
      </w:r>
      <w:r w:rsidRPr="00034910">
        <w:t>u</w:t>
      </w:r>
      <w:r w:rsidRPr="00034910">
        <w:t>vrait une porte faisant presque face à celle de la loge</w:t>
      </w:r>
      <w:r w:rsidR="00E57EC9">
        <w:t xml:space="preserve">, </w:t>
      </w:r>
      <w:r w:rsidRPr="00034910">
        <w:t>actionnait les allumeurs électriques</w:t>
      </w:r>
      <w:r w:rsidR="00E57EC9">
        <w:t xml:space="preserve">, </w:t>
      </w:r>
      <w:r w:rsidRPr="00034910">
        <w:t>puis s</w:t>
      </w:r>
      <w:r w:rsidR="00E57EC9">
        <w:t>’</w:t>
      </w:r>
      <w:r w:rsidRPr="00034910">
        <w:t>effaçant</w:t>
      </w:r>
      <w:r w:rsidR="00E57EC9">
        <w:t> :</w:t>
      </w:r>
    </w:p>
    <w:p w14:paraId="4E93DAD2" w14:textId="77777777" w:rsidR="00E57EC9" w:rsidRDefault="00E57EC9" w:rsidP="00E57EC9">
      <w:r>
        <w:t>— </w:t>
      </w:r>
      <w:r w:rsidR="00776CEA" w:rsidRPr="00034910">
        <w:t>Entrez</w:t>
      </w:r>
      <w:r>
        <w:t xml:space="preserve">, </w:t>
      </w:r>
      <w:r w:rsidR="00776CEA" w:rsidRPr="00034910">
        <w:t>Sir</w:t>
      </w:r>
      <w:r>
        <w:t xml:space="preserve">… </w:t>
      </w:r>
      <w:r w:rsidR="00776CEA" w:rsidRPr="00034910">
        <w:t>Sur la table</w:t>
      </w:r>
      <w:r>
        <w:t xml:space="preserve">, </w:t>
      </w:r>
      <w:r w:rsidR="00776CEA" w:rsidRPr="00034910">
        <w:t>vous trouverez journaux et r</w:t>
      </w:r>
      <w:r w:rsidR="00776CEA" w:rsidRPr="00034910">
        <w:t>e</w:t>
      </w:r>
      <w:r w:rsidR="00776CEA" w:rsidRPr="00034910">
        <w:t>vues</w:t>
      </w:r>
      <w:r>
        <w:t>.</w:t>
      </w:r>
    </w:p>
    <w:p w14:paraId="0EA79FE5" w14:textId="77777777" w:rsidR="00E57EC9" w:rsidRDefault="00776CEA" w:rsidP="00E57EC9">
      <w:r w:rsidRPr="00034910">
        <w:t>Resté seul</w:t>
      </w:r>
      <w:r w:rsidR="00E57EC9">
        <w:t xml:space="preserve">, </w:t>
      </w:r>
      <w:r w:rsidRPr="00034910">
        <w:t>le détective promena autour de lui son regard</w:t>
      </w:r>
      <w:r w:rsidR="00E57EC9">
        <w:t>.</w:t>
      </w:r>
    </w:p>
    <w:p w14:paraId="595BB696" w14:textId="77777777" w:rsidR="00E57EC9" w:rsidRDefault="00776CEA" w:rsidP="00E57EC9">
      <w:r w:rsidRPr="00034910">
        <w:t>Partout dans le choix des styles</w:t>
      </w:r>
      <w:r w:rsidR="00E57EC9">
        <w:t xml:space="preserve">, </w:t>
      </w:r>
      <w:r w:rsidRPr="00034910">
        <w:t>dans le rapprochement des couleurs</w:t>
      </w:r>
      <w:r w:rsidR="00E57EC9">
        <w:t xml:space="preserve">, </w:t>
      </w:r>
      <w:r w:rsidRPr="00034910">
        <w:t>on sentait la main de la femme de goût</w:t>
      </w:r>
      <w:r w:rsidR="00E57EC9">
        <w:t xml:space="preserve">. </w:t>
      </w:r>
      <w:r w:rsidRPr="00034910">
        <w:t>Un soupçon de sévérité décelait aussi le côté sérieux de l</w:t>
      </w:r>
      <w:r w:rsidR="00E57EC9">
        <w:t>’</w:t>
      </w:r>
      <w:r w:rsidRPr="00034910">
        <w:t>esprit de la ma</w:t>
      </w:r>
      <w:r w:rsidRPr="00034910">
        <w:t>î</w:t>
      </w:r>
      <w:r w:rsidRPr="00034910">
        <w:t>tresse du logis</w:t>
      </w:r>
      <w:r w:rsidR="00E57EC9">
        <w:t>.</w:t>
      </w:r>
    </w:p>
    <w:p w14:paraId="5CCFC3AC" w14:textId="6A28FB5F" w:rsidR="00E57EC9" w:rsidRDefault="00776CEA" w:rsidP="00E57EC9">
      <w:r w:rsidRPr="00034910">
        <w:lastRenderedPageBreak/>
        <w:t xml:space="preserve">Car </w:t>
      </w:r>
      <w:r w:rsidR="00E57EC9">
        <w:t>M</w:t>
      </w:r>
      <w:r w:rsidR="00E57EC9" w:rsidRPr="00E57EC9">
        <w:rPr>
          <w:vertAlign w:val="superscript"/>
        </w:rPr>
        <w:t>rs</w:t>
      </w:r>
      <w:r w:rsidR="00E57EC9">
        <w:t> </w:t>
      </w:r>
      <w:proofErr w:type="spellStart"/>
      <w:r w:rsidRPr="00034910">
        <w:t>Lodgers</w:t>
      </w:r>
      <w:proofErr w:type="spellEnd"/>
      <w:r w:rsidRPr="00034910">
        <w:t xml:space="preserve"> résidait presque constamment seule en son hôtel</w:t>
      </w:r>
      <w:r w:rsidR="00E57EC9">
        <w:t xml:space="preserve"> ; </w:t>
      </w:r>
      <w:r w:rsidRPr="00034910">
        <w:t>son mari</w:t>
      </w:r>
      <w:r w:rsidR="00E57EC9">
        <w:t xml:space="preserve">, </w:t>
      </w:r>
      <w:r w:rsidRPr="00034910">
        <w:t>retenu par d</w:t>
      </w:r>
      <w:r w:rsidR="00E57EC9">
        <w:t>’</w:t>
      </w:r>
      <w:r w:rsidRPr="00034910">
        <w:t>énormes intérêts miniers dans la région des Montagnes Rocheuses</w:t>
      </w:r>
      <w:r w:rsidR="00E57EC9">
        <w:t xml:space="preserve">, </w:t>
      </w:r>
      <w:r w:rsidRPr="00034910">
        <w:t>n</w:t>
      </w:r>
      <w:r w:rsidR="00E57EC9">
        <w:t>’</w:t>
      </w:r>
      <w:r w:rsidRPr="00034910">
        <w:t>y faisant que de brèves et rares apparitions</w:t>
      </w:r>
      <w:r w:rsidR="00E57EC9">
        <w:t>.</w:t>
      </w:r>
    </w:p>
    <w:p w14:paraId="7445EDD2" w14:textId="77777777" w:rsidR="00E57EC9" w:rsidRDefault="00776CEA" w:rsidP="00E57EC9">
      <w:r w:rsidRPr="00034910">
        <w:t>Du côté de la rue</w:t>
      </w:r>
      <w:r w:rsidR="00E57EC9">
        <w:t xml:space="preserve">, </w:t>
      </w:r>
      <w:r w:rsidRPr="00034910">
        <w:t>aucune ouverture</w:t>
      </w:r>
      <w:r w:rsidR="00E57EC9">
        <w:t xml:space="preserve">. </w:t>
      </w:r>
      <w:r w:rsidRPr="00034910">
        <w:t>Mais une large baie aux vitraux admirables donnait sur un petit jardin</w:t>
      </w:r>
      <w:r w:rsidR="00E57EC9">
        <w:t xml:space="preserve"> (</w:t>
      </w:r>
      <w:r w:rsidRPr="00034910">
        <w:t>luxe rare à New-York</w:t>
      </w:r>
      <w:r w:rsidR="00E57EC9">
        <w:t xml:space="preserve">) </w:t>
      </w:r>
      <w:r w:rsidRPr="00034910">
        <w:t>occupant l</w:t>
      </w:r>
      <w:r w:rsidR="00E57EC9">
        <w:t>’</w:t>
      </w:r>
      <w:r w:rsidRPr="00034910">
        <w:t>arrière de l</w:t>
      </w:r>
      <w:r w:rsidR="00E57EC9">
        <w:t>’</w:t>
      </w:r>
      <w:r w:rsidRPr="00034910">
        <w:t>hôtel</w:t>
      </w:r>
      <w:r w:rsidR="00E57EC9">
        <w:t>.</w:t>
      </w:r>
    </w:p>
    <w:p w14:paraId="4F3FBFD1" w14:textId="77777777" w:rsidR="00E57EC9" w:rsidRDefault="00776CEA" w:rsidP="00E57EC9">
      <w:r w:rsidRPr="00034910">
        <w:t>Le détective s</w:t>
      </w:r>
      <w:r w:rsidR="00E57EC9">
        <w:t>’</w:t>
      </w:r>
      <w:r w:rsidRPr="00034910">
        <w:t>approcha de la baie</w:t>
      </w:r>
      <w:r w:rsidR="00E57EC9">
        <w:t xml:space="preserve">, </w:t>
      </w:r>
      <w:r w:rsidRPr="00034910">
        <w:t>l</w:t>
      </w:r>
      <w:r w:rsidR="00E57EC9">
        <w:t>’</w:t>
      </w:r>
      <w:r w:rsidRPr="00034910">
        <w:t>ouvrit</w:t>
      </w:r>
      <w:r w:rsidR="00E57EC9">
        <w:t xml:space="preserve">, </w:t>
      </w:r>
      <w:r w:rsidRPr="00034910">
        <w:t>regarda au d</w:t>
      </w:r>
      <w:r w:rsidRPr="00034910">
        <w:t>e</w:t>
      </w:r>
      <w:r w:rsidRPr="00034910">
        <w:t>hors</w:t>
      </w:r>
      <w:r w:rsidR="00E57EC9">
        <w:t>.</w:t>
      </w:r>
    </w:p>
    <w:p w14:paraId="539C1BE2" w14:textId="77777777" w:rsidR="00E57EC9" w:rsidRDefault="00776CEA" w:rsidP="00E57EC9">
      <w:r w:rsidRPr="00034910">
        <w:t>La façade qu</w:t>
      </w:r>
      <w:r w:rsidR="00E57EC9">
        <w:t>’</w:t>
      </w:r>
      <w:r w:rsidRPr="00034910">
        <w:t>il avait sous les yeux n</w:t>
      </w:r>
      <w:r w:rsidR="00E57EC9">
        <w:t>’</w:t>
      </w:r>
      <w:r w:rsidRPr="00034910">
        <w:t>avait point la régularité froide de la plupart des constructions américaines</w:t>
      </w:r>
      <w:r w:rsidR="00E57EC9">
        <w:t xml:space="preserve">. </w:t>
      </w:r>
      <w:r w:rsidRPr="00034910">
        <w:t>Un arch</w:t>
      </w:r>
      <w:r w:rsidRPr="00034910">
        <w:t>i</w:t>
      </w:r>
      <w:r w:rsidRPr="00034910">
        <w:t>tecte artiste l</w:t>
      </w:r>
      <w:r w:rsidR="00E57EC9">
        <w:t>’</w:t>
      </w:r>
      <w:r w:rsidRPr="00034910">
        <w:t>avait conçue en réduction des castels Renaissance qui font l</w:t>
      </w:r>
      <w:r w:rsidR="00E57EC9">
        <w:t>’</w:t>
      </w:r>
      <w:r w:rsidRPr="00034910">
        <w:t>orgueil de la vallée de la Loire</w:t>
      </w:r>
      <w:r w:rsidR="00E57EC9">
        <w:t>.</w:t>
      </w:r>
    </w:p>
    <w:p w14:paraId="7401C6A9" w14:textId="77777777" w:rsidR="00E57EC9" w:rsidRDefault="00776CEA" w:rsidP="00E57EC9">
      <w:r w:rsidRPr="00034910">
        <w:t>Une délicieuse tourelle octogonale la terminait</w:t>
      </w:r>
      <w:r w:rsidR="00E57EC9">
        <w:t xml:space="preserve">, </w:t>
      </w:r>
      <w:r w:rsidRPr="00034910">
        <w:t>fantaisie sculptée qui donnait un charme souriant à tout l</w:t>
      </w:r>
      <w:r w:rsidR="00E57EC9">
        <w:t>’</w:t>
      </w:r>
      <w:r w:rsidRPr="00034910">
        <w:t>ensemble</w:t>
      </w:r>
      <w:r w:rsidR="00E57EC9">
        <w:t>.</w:t>
      </w:r>
    </w:p>
    <w:p w14:paraId="45FA4781" w14:textId="56A6B01C" w:rsidR="00E57EC9" w:rsidRDefault="00776CEA" w:rsidP="00E57EC9">
      <w:r w:rsidRPr="00034910">
        <w:t>Les stores</w:t>
      </w:r>
      <w:r w:rsidR="00E57EC9">
        <w:t xml:space="preserve">, </w:t>
      </w:r>
      <w:r w:rsidRPr="00034910">
        <w:t>dentelle et soie</w:t>
      </w:r>
      <w:r w:rsidR="00E57EC9">
        <w:t xml:space="preserve">, </w:t>
      </w:r>
      <w:r w:rsidRPr="00034910">
        <w:t>baissés aux fenêtres du premier étage</w:t>
      </w:r>
      <w:r w:rsidR="00E57EC9">
        <w:t xml:space="preserve">, </w:t>
      </w:r>
      <w:r w:rsidRPr="00034910">
        <w:t>laissaient filtrer une lumière rosée due évidemment à des globes colorés</w:t>
      </w:r>
      <w:r w:rsidR="00E57EC9">
        <w:t xml:space="preserve">. </w:t>
      </w:r>
      <w:r w:rsidRPr="00034910">
        <w:t>L</w:t>
      </w:r>
      <w:r w:rsidR="00E57EC9">
        <w:t>’</w:t>
      </w:r>
      <w:r w:rsidRPr="00034910">
        <w:t xml:space="preserve">Anglais se déclara sans hésiter que là était la chambre de </w:t>
      </w:r>
      <w:r w:rsidR="00E57EC9">
        <w:t>M</w:t>
      </w:r>
      <w:r w:rsidR="00E57EC9" w:rsidRPr="00E57EC9">
        <w:rPr>
          <w:vertAlign w:val="superscript"/>
        </w:rPr>
        <w:t>rs</w:t>
      </w:r>
      <w:r w:rsidR="00E57EC9">
        <w:t> </w:t>
      </w:r>
      <w:proofErr w:type="spellStart"/>
      <w:r w:rsidRPr="00034910">
        <w:t>Lodgers</w:t>
      </w:r>
      <w:proofErr w:type="spellEnd"/>
      <w:r w:rsidR="00E57EC9">
        <w:t>.</w:t>
      </w:r>
    </w:p>
    <w:p w14:paraId="6F84E0F3" w14:textId="77777777" w:rsidR="00E57EC9" w:rsidRDefault="00776CEA" w:rsidP="00E57EC9">
      <w:r w:rsidRPr="00034910">
        <w:t>Là</w:t>
      </w:r>
      <w:r w:rsidR="00E57EC9">
        <w:t xml:space="preserve">, </w:t>
      </w:r>
      <w:r w:rsidRPr="00034910">
        <w:t>aussi certainement</w:t>
      </w:r>
      <w:r w:rsidR="00E57EC9">
        <w:t xml:space="preserve">, </w:t>
      </w:r>
      <w:r w:rsidRPr="00034910">
        <w:t>la camériste Édith attendait le r</w:t>
      </w:r>
      <w:r w:rsidRPr="00034910">
        <w:t>e</w:t>
      </w:r>
      <w:r w:rsidRPr="00034910">
        <w:t>tour de sa maîtresse</w:t>
      </w:r>
      <w:r w:rsidR="00E57EC9">
        <w:t>.</w:t>
      </w:r>
    </w:p>
    <w:p w14:paraId="16F64B4D" w14:textId="5D636D05" w:rsidR="00E57EC9" w:rsidRDefault="00776CEA" w:rsidP="00E57EC9">
      <w:r w:rsidRPr="00034910">
        <w:t>Il lui eût suffi de voir cette jeune fille</w:t>
      </w:r>
      <w:r w:rsidR="00E57EC9">
        <w:t xml:space="preserve">, </w:t>
      </w:r>
      <w:r w:rsidRPr="00034910">
        <w:t>de la prier de lui montrer la sortie de bal</w:t>
      </w:r>
      <w:r w:rsidR="00E57EC9">
        <w:t xml:space="preserve">. </w:t>
      </w:r>
      <w:r w:rsidRPr="00034910">
        <w:t xml:space="preserve">Cela eût évité à </w:t>
      </w:r>
      <w:r w:rsidR="00E57EC9">
        <w:t>M</w:t>
      </w:r>
      <w:r w:rsidR="00E57EC9" w:rsidRPr="00E57EC9">
        <w:rPr>
          <w:vertAlign w:val="superscript"/>
        </w:rPr>
        <w:t>rs</w:t>
      </w:r>
      <w:r w:rsidR="00E57EC9">
        <w:t> </w:t>
      </w:r>
      <w:proofErr w:type="spellStart"/>
      <w:r w:rsidRPr="00034910">
        <w:t>Lodgers</w:t>
      </w:r>
      <w:proofErr w:type="spellEnd"/>
      <w:r w:rsidRPr="00034910">
        <w:t xml:space="preserve"> de presser son retour</w:t>
      </w:r>
      <w:r w:rsidR="00E57EC9">
        <w:t>.</w:t>
      </w:r>
    </w:p>
    <w:p w14:paraId="5E63B1D1" w14:textId="5513FEA7" w:rsidR="00E57EC9" w:rsidRDefault="00776CEA" w:rsidP="00E57EC9">
      <w:r w:rsidRPr="00034910">
        <w:t>Il venait à peine de formuler sa réflexion qu</w:t>
      </w:r>
      <w:r w:rsidR="00E57EC9">
        <w:t>’</w:t>
      </w:r>
      <w:r w:rsidRPr="00034910">
        <w:t>un ronronn</w:t>
      </w:r>
      <w:r w:rsidRPr="00034910">
        <w:t>e</w:t>
      </w:r>
      <w:r w:rsidRPr="00034910">
        <w:t>ment d</w:t>
      </w:r>
      <w:r w:rsidR="00E57EC9">
        <w:t>’</w:t>
      </w:r>
      <w:r w:rsidRPr="00034910">
        <w:t>automobile arriva jusqu</w:t>
      </w:r>
      <w:r w:rsidR="00E57EC9">
        <w:t>’</w:t>
      </w:r>
      <w:r w:rsidRPr="00034910">
        <w:t>à lui</w:t>
      </w:r>
      <w:r w:rsidR="00E57EC9">
        <w:t xml:space="preserve"> ; </w:t>
      </w:r>
      <w:r w:rsidRPr="00034910">
        <w:t>la grille s</w:t>
      </w:r>
      <w:r w:rsidR="00E57EC9">
        <w:t>’</w:t>
      </w:r>
      <w:r w:rsidRPr="00034910">
        <w:t>ouvrit et se r</w:t>
      </w:r>
      <w:r w:rsidRPr="00034910">
        <w:t>e</w:t>
      </w:r>
      <w:r w:rsidRPr="00034910">
        <w:t>ferma avec un claquement sec</w:t>
      </w:r>
      <w:r w:rsidR="00E57EC9">
        <w:t xml:space="preserve">. </w:t>
      </w:r>
      <w:r w:rsidRPr="00034910">
        <w:t>Il y eut un murmure de voix</w:t>
      </w:r>
      <w:r w:rsidR="00E57EC9">
        <w:t xml:space="preserve">, </w:t>
      </w:r>
      <w:r w:rsidRPr="00034910">
        <w:t>puis la porte du salon s</w:t>
      </w:r>
      <w:r w:rsidR="00E57EC9">
        <w:t>’</w:t>
      </w:r>
      <w:r w:rsidRPr="00034910">
        <w:t xml:space="preserve">ouvrit et </w:t>
      </w:r>
      <w:r w:rsidR="00E57EC9">
        <w:t>M</w:t>
      </w:r>
      <w:r w:rsidR="00E57EC9" w:rsidRPr="00E57EC9">
        <w:rPr>
          <w:vertAlign w:val="superscript"/>
        </w:rPr>
        <w:t>rs</w:t>
      </w:r>
      <w:r w:rsidR="00E57EC9">
        <w:t> </w:t>
      </w:r>
      <w:proofErr w:type="spellStart"/>
      <w:r w:rsidRPr="00034910">
        <w:t>Lodgers</w:t>
      </w:r>
      <w:proofErr w:type="spellEnd"/>
      <w:r w:rsidRPr="00034910">
        <w:t xml:space="preserve"> parut sur le seuil</w:t>
      </w:r>
      <w:r w:rsidR="00E57EC9">
        <w:t>.</w:t>
      </w:r>
    </w:p>
    <w:p w14:paraId="514814D0" w14:textId="77777777" w:rsidR="00E57EC9" w:rsidRDefault="00E57EC9" w:rsidP="00E57EC9">
      <w:r>
        <w:lastRenderedPageBreak/>
        <w:t>— </w:t>
      </w:r>
      <w:r w:rsidR="00776CEA" w:rsidRPr="00034910">
        <w:t>Mille pardons du léger retard</w:t>
      </w:r>
      <w:r>
        <w:t xml:space="preserve">, </w:t>
      </w:r>
      <w:r w:rsidR="00776CEA" w:rsidRPr="00034910">
        <w:t>fit-elle aimablement</w:t>
      </w:r>
      <w:r>
        <w:t xml:space="preserve">, </w:t>
      </w:r>
      <w:r w:rsidR="00776CEA" w:rsidRPr="00034910">
        <w:t>mon auto n</w:t>
      </w:r>
      <w:r>
        <w:t>’</w:t>
      </w:r>
      <w:r w:rsidR="00776CEA" w:rsidRPr="00034910">
        <w:t>était point arrivée et</w:t>
      </w:r>
      <w:r>
        <w:t xml:space="preserve">, </w:t>
      </w:r>
      <w:r w:rsidR="00776CEA" w:rsidRPr="00034910">
        <w:t>vous le savez</w:t>
      </w:r>
      <w:r>
        <w:t xml:space="preserve">, </w:t>
      </w:r>
      <w:r w:rsidR="00776CEA" w:rsidRPr="00034910">
        <w:t>l</w:t>
      </w:r>
      <w:r>
        <w:t>’</w:t>
      </w:r>
      <w:r w:rsidR="00776CEA" w:rsidRPr="00034910">
        <w:t>usage ne permet pas à une femme riche de se montrer à pied dans la rue</w:t>
      </w:r>
      <w:r>
        <w:t>.</w:t>
      </w:r>
    </w:p>
    <w:p w14:paraId="77170761" w14:textId="77777777" w:rsidR="00E57EC9" w:rsidRDefault="00E57EC9" w:rsidP="00E57EC9">
      <w:r>
        <w:t>— </w:t>
      </w:r>
      <w:r w:rsidR="00776CEA" w:rsidRPr="00034910">
        <w:t>Oh</w:t>
      </w:r>
      <w:r>
        <w:t xml:space="preserve"> ! </w:t>
      </w:r>
      <w:r w:rsidR="00776CEA" w:rsidRPr="00034910">
        <w:t>répliqua l</w:t>
      </w:r>
      <w:r>
        <w:t>’</w:t>
      </w:r>
      <w:r w:rsidR="00776CEA" w:rsidRPr="00034910">
        <w:t>Anglais</w:t>
      </w:r>
      <w:r>
        <w:t xml:space="preserve">, </w:t>
      </w:r>
      <w:r w:rsidR="00776CEA" w:rsidRPr="00034910">
        <w:t>j</w:t>
      </w:r>
      <w:r>
        <w:t>’</w:t>
      </w:r>
      <w:r w:rsidR="00776CEA" w:rsidRPr="00034910">
        <w:t>occupais agréablement mon temps</w:t>
      </w:r>
      <w:r>
        <w:t xml:space="preserve">, </w:t>
      </w:r>
      <w:r w:rsidR="00776CEA" w:rsidRPr="00034910">
        <w:t>et il ne me venait à l</w:t>
      </w:r>
      <w:r>
        <w:t>’</w:t>
      </w:r>
      <w:r w:rsidR="00776CEA" w:rsidRPr="00034910">
        <w:t>esprit que des formules louangeuses pour le goût exquis que trahit l</w:t>
      </w:r>
      <w:r>
        <w:t>’</w:t>
      </w:r>
      <w:r w:rsidR="00776CEA" w:rsidRPr="00034910">
        <w:t>agencement de ce salon</w:t>
      </w:r>
      <w:r>
        <w:t xml:space="preserve">, </w:t>
      </w:r>
      <w:r w:rsidR="00776CEA" w:rsidRPr="00034910">
        <w:t>l</w:t>
      </w:r>
      <w:r>
        <w:t>’</w:t>
      </w:r>
      <w:r w:rsidR="00776CEA" w:rsidRPr="00034910">
        <w:t>apparence de l</w:t>
      </w:r>
      <w:r>
        <w:t>’</w:t>
      </w:r>
      <w:r w:rsidR="00776CEA" w:rsidRPr="00034910">
        <w:t>hôtel</w:t>
      </w:r>
      <w:r>
        <w:t>.</w:t>
      </w:r>
    </w:p>
    <w:p w14:paraId="451000A9" w14:textId="77777777" w:rsidR="00E57EC9" w:rsidRDefault="00776CEA" w:rsidP="00E57EC9">
      <w:r w:rsidRPr="00034910">
        <w:t>Elle rit gaiement</w:t>
      </w:r>
      <w:r w:rsidR="00E57EC9">
        <w:t>.</w:t>
      </w:r>
    </w:p>
    <w:p w14:paraId="2AA85A30" w14:textId="77777777" w:rsidR="00E57EC9" w:rsidRDefault="00E57EC9" w:rsidP="00E57EC9">
      <w:r>
        <w:t>— </w:t>
      </w:r>
      <w:r w:rsidR="00776CEA" w:rsidRPr="00034910">
        <w:t>Oh</w:t>
      </w:r>
      <w:r>
        <w:t xml:space="preserve"> ! </w:t>
      </w:r>
      <w:r w:rsidR="00776CEA" w:rsidRPr="00034910">
        <w:t>on voit bien que vous êtes du Vieux Monde</w:t>
      </w:r>
      <w:r>
        <w:t xml:space="preserve">. </w:t>
      </w:r>
      <w:r w:rsidR="00776CEA" w:rsidRPr="00034910">
        <w:t>Vous d</w:t>
      </w:r>
      <w:r w:rsidR="00776CEA" w:rsidRPr="00034910">
        <w:t>i</w:t>
      </w:r>
      <w:r w:rsidR="00776CEA" w:rsidRPr="00034910">
        <w:t>tes sans effort des choses gracieuses</w:t>
      </w:r>
      <w:r>
        <w:t>.</w:t>
      </w:r>
    </w:p>
    <w:p w14:paraId="57F011FE" w14:textId="77777777" w:rsidR="00E57EC9" w:rsidRDefault="00E57EC9" w:rsidP="00E57EC9">
      <w:r>
        <w:t>— </w:t>
      </w:r>
      <w:r w:rsidR="00776CEA" w:rsidRPr="00034910">
        <w:t>Voudriez-vous critiquer les manières américaines</w:t>
      </w:r>
      <w:r>
        <w:t> ?…</w:t>
      </w:r>
    </w:p>
    <w:p w14:paraId="038A1760" w14:textId="77777777" w:rsidR="00E57EC9" w:rsidRDefault="00E57EC9" w:rsidP="00E57EC9">
      <w:r>
        <w:t>— </w:t>
      </w:r>
      <w:r w:rsidR="00776CEA" w:rsidRPr="00034910">
        <w:t>Au ciel ne plaise</w:t>
      </w:r>
      <w:r>
        <w:t xml:space="preserve">. </w:t>
      </w:r>
      <w:r w:rsidR="00776CEA" w:rsidRPr="00034910">
        <w:t>Je constate seulement que d</w:t>
      </w:r>
      <w:r>
        <w:t>’</w:t>
      </w:r>
      <w:r w:rsidR="00776CEA" w:rsidRPr="00034910">
        <w:t>un côté de l</w:t>
      </w:r>
      <w:r>
        <w:t>’</w:t>
      </w:r>
      <w:r w:rsidR="00776CEA" w:rsidRPr="00034910">
        <w:t>Atlantique</w:t>
      </w:r>
      <w:r>
        <w:t xml:space="preserve">, </w:t>
      </w:r>
      <w:r w:rsidR="00776CEA" w:rsidRPr="00034910">
        <w:t>la galanterie fleurit plus que de l</w:t>
      </w:r>
      <w:r>
        <w:t>’</w:t>
      </w:r>
      <w:r w:rsidR="00776CEA" w:rsidRPr="00034910">
        <w:t>autre</w:t>
      </w:r>
      <w:r>
        <w:t xml:space="preserve">, </w:t>
      </w:r>
      <w:r w:rsidR="00776CEA" w:rsidRPr="00034910">
        <w:t>sans pr</w:t>
      </w:r>
      <w:r w:rsidR="00776CEA" w:rsidRPr="00034910">
        <w:t>é</w:t>
      </w:r>
      <w:r w:rsidR="00776CEA" w:rsidRPr="00034910">
        <w:t>tendre critiquer l</w:t>
      </w:r>
      <w:r>
        <w:t>’</w:t>
      </w:r>
      <w:r w:rsidR="00776CEA" w:rsidRPr="00034910">
        <w:t>un ou l</w:t>
      </w:r>
      <w:r>
        <w:t>’</w:t>
      </w:r>
      <w:r w:rsidR="00776CEA" w:rsidRPr="00034910">
        <w:t>autre rivage</w:t>
      </w:r>
      <w:r>
        <w:t>.</w:t>
      </w:r>
    </w:p>
    <w:p w14:paraId="59B3DCDC" w14:textId="77777777" w:rsidR="00E57EC9" w:rsidRDefault="00776CEA" w:rsidP="00E57EC9">
      <w:r w:rsidRPr="00034910">
        <w:t>Mais s</w:t>
      </w:r>
      <w:r w:rsidR="00E57EC9">
        <w:t>’</w:t>
      </w:r>
      <w:r w:rsidRPr="00034910">
        <w:t>interrompant</w:t>
      </w:r>
      <w:r w:rsidR="00E57EC9">
        <w:t>.</w:t>
      </w:r>
    </w:p>
    <w:p w14:paraId="28219DD8" w14:textId="77777777" w:rsidR="00E57EC9" w:rsidRDefault="00E57EC9" w:rsidP="00E57EC9">
      <w:r>
        <w:t>— </w:t>
      </w:r>
      <w:r w:rsidR="00776CEA" w:rsidRPr="00034910">
        <w:t>Vous le remarquez</w:t>
      </w:r>
      <w:r>
        <w:t xml:space="preserve">, </w:t>
      </w:r>
      <w:r w:rsidR="00776CEA" w:rsidRPr="00034910">
        <w:t>nous perdons du temps</w:t>
      </w:r>
      <w:r>
        <w:t xml:space="preserve">, </w:t>
      </w:r>
      <w:r w:rsidR="00776CEA" w:rsidRPr="00034910">
        <w:t>ce que les Américains n</w:t>
      </w:r>
      <w:r>
        <w:t>’</w:t>
      </w:r>
      <w:r w:rsidR="00776CEA" w:rsidRPr="00034910">
        <w:t>aiment pas à faire</w:t>
      </w:r>
      <w:r>
        <w:t xml:space="preserve">. </w:t>
      </w:r>
      <w:r w:rsidR="00776CEA" w:rsidRPr="00034910">
        <w:t>Si vous le voulez</w:t>
      </w:r>
      <w:r>
        <w:t xml:space="preserve">, </w:t>
      </w:r>
      <w:r w:rsidR="00776CEA" w:rsidRPr="00034910">
        <w:t>vous allez m</w:t>
      </w:r>
      <w:r>
        <w:t>’</w:t>
      </w:r>
      <w:r w:rsidR="00776CEA" w:rsidRPr="00034910">
        <w:t>accompagner dans mon parloir privé</w:t>
      </w:r>
      <w:r>
        <w:t xml:space="preserve">, </w:t>
      </w:r>
      <w:r w:rsidR="00776CEA" w:rsidRPr="00034910">
        <w:t>je ferai apporter le manteau que vous souhaitez voir</w:t>
      </w:r>
      <w:r>
        <w:t xml:space="preserve">, </w:t>
      </w:r>
      <w:r w:rsidR="00776CEA" w:rsidRPr="00034910">
        <w:t>et vous me direz</w:t>
      </w:r>
      <w:r>
        <w:t xml:space="preserve">, </w:t>
      </w:r>
      <w:r w:rsidR="00776CEA" w:rsidRPr="00034910">
        <w:t>à moi</w:t>
      </w:r>
      <w:r>
        <w:t xml:space="preserve">, </w:t>
      </w:r>
      <w:r w:rsidR="00776CEA" w:rsidRPr="00034910">
        <w:t>ce que vous avez découvert</w:t>
      </w:r>
      <w:r>
        <w:t xml:space="preserve">… </w:t>
      </w:r>
      <w:r w:rsidR="00776CEA" w:rsidRPr="00034910">
        <w:t>Là-bas</w:t>
      </w:r>
      <w:r>
        <w:t xml:space="preserve">, </w:t>
      </w:r>
      <w:r w:rsidR="00776CEA" w:rsidRPr="00034910">
        <w:t>il y avait trop de monde</w:t>
      </w:r>
      <w:r>
        <w:t xml:space="preserve">. </w:t>
      </w:r>
      <w:r w:rsidR="00776CEA" w:rsidRPr="00034910">
        <w:t>Et puis</w:t>
      </w:r>
      <w:r>
        <w:t xml:space="preserve">, </w:t>
      </w:r>
      <w:r w:rsidR="00776CEA" w:rsidRPr="00034910">
        <w:t>ces chères belles n</w:t>
      </w:r>
      <w:r>
        <w:t>’</w:t>
      </w:r>
      <w:r w:rsidR="00776CEA" w:rsidRPr="00034910">
        <w:t>auraient point su garder le secret</w:t>
      </w:r>
      <w:r>
        <w:t>…</w:t>
      </w:r>
    </w:p>
    <w:p w14:paraId="23BC4C8F" w14:textId="77777777" w:rsidR="00E57EC9" w:rsidRDefault="00776CEA" w:rsidP="00E57EC9">
      <w:r w:rsidRPr="00034910">
        <w:t>Et précédant Dick dans le vestibule</w:t>
      </w:r>
      <w:r w:rsidR="00E57EC9">
        <w:t> :</w:t>
      </w:r>
    </w:p>
    <w:p w14:paraId="51734CB4" w14:textId="77777777" w:rsidR="00E57EC9" w:rsidRDefault="00E57EC9" w:rsidP="00E57EC9">
      <w:r>
        <w:t>— </w:t>
      </w:r>
      <w:r w:rsidR="00776CEA" w:rsidRPr="00034910">
        <w:t>Ah</w:t>
      </w:r>
      <w:r>
        <w:t xml:space="preserve"> ! </w:t>
      </w:r>
      <w:r w:rsidR="00776CEA" w:rsidRPr="00034910">
        <w:t>ça</w:t>
      </w:r>
      <w:r>
        <w:t xml:space="preserve"> ! </w:t>
      </w:r>
      <w:r w:rsidR="00776CEA" w:rsidRPr="00034910">
        <w:t>cette pauvre Édith s</w:t>
      </w:r>
      <w:r>
        <w:t>’</w:t>
      </w:r>
      <w:r w:rsidR="00776CEA" w:rsidRPr="00034910">
        <w:t>est endormie en m</w:t>
      </w:r>
      <w:r>
        <w:t>’</w:t>
      </w:r>
      <w:r w:rsidR="00776CEA" w:rsidRPr="00034910">
        <w:t>attendant</w:t>
      </w:r>
      <w:r>
        <w:t xml:space="preserve">, </w:t>
      </w:r>
      <w:r w:rsidR="00776CEA" w:rsidRPr="00034910">
        <w:t>car sans cela elle m</w:t>
      </w:r>
      <w:r>
        <w:t>’</w:t>
      </w:r>
      <w:r w:rsidR="00776CEA" w:rsidRPr="00034910">
        <w:t>aurait déjà jointe</w:t>
      </w:r>
      <w:r>
        <w:t>.</w:t>
      </w:r>
    </w:p>
    <w:p w14:paraId="2B143E7E" w14:textId="77777777" w:rsidR="00E57EC9" w:rsidRDefault="00776CEA" w:rsidP="00E57EC9">
      <w:r w:rsidRPr="00034910">
        <w:lastRenderedPageBreak/>
        <w:t>L</w:t>
      </w:r>
      <w:r w:rsidR="00E57EC9">
        <w:t>’</w:t>
      </w:r>
      <w:r w:rsidRPr="00034910">
        <w:t>escalier de marbre à la rampe ouvragée</w:t>
      </w:r>
      <w:r w:rsidR="00E57EC9">
        <w:t xml:space="preserve">, </w:t>
      </w:r>
      <w:r w:rsidRPr="00034910">
        <w:t>ou une mosaïque merveilleuse figurant une cérémonie antique simulait un tapis-chemin</w:t>
      </w:r>
      <w:r w:rsidR="00E57EC9">
        <w:t xml:space="preserve">, </w:t>
      </w:r>
      <w:r w:rsidRPr="00034910">
        <w:t>fut gravi lentement</w:t>
      </w:r>
      <w:r w:rsidR="00E57EC9">
        <w:t xml:space="preserve">. </w:t>
      </w:r>
      <w:r w:rsidRPr="00034910">
        <w:t>La charmante femme répétait</w:t>
      </w:r>
      <w:r w:rsidR="00E57EC9">
        <w:t> :</w:t>
      </w:r>
    </w:p>
    <w:p w14:paraId="2E943E30" w14:textId="77777777" w:rsidR="00E57EC9" w:rsidRDefault="00E57EC9" w:rsidP="00E57EC9">
      <w:r>
        <w:t>— </w:t>
      </w:r>
      <w:r w:rsidR="00776CEA" w:rsidRPr="00034910">
        <w:t>Pauvre Édith</w:t>
      </w:r>
      <w:r>
        <w:t xml:space="preserve">. </w:t>
      </w:r>
      <w:r w:rsidR="00776CEA" w:rsidRPr="00034910">
        <w:t>Je la fatigue trop</w:t>
      </w:r>
      <w:r>
        <w:t xml:space="preserve">. </w:t>
      </w:r>
      <w:r w:rsidR="00776CEA" w:rsidRPr="00034910">
        <w:t>Jamais elle n</w:t>
      </w:r>
      <w:r>
        <w:t>’</w:t>
      </w:r>
      <w:r w:rsidR="00776CEA" w:rsidRPr="00034910">
        <w:t>a dormi ainsi</w:t>
      </w:r>
      <w:r>
        <w:t xml:space="preserve">. </w:t>
      </w:r>
      <w:r w:rsidR="00776CEA" w:rsidRPr="00034910">
        <w:t>Elle ne se pardonnera pas ce manquement à son service</w:t>
      </w:r>
      <w:r>
        <w:t>.</w:t>
      </w:r>
    </w:p>
    <w:p w14:paraId="2EF01C34" w14:textId="77777777" w:rsidR="00E57EC9" w:rsidRDefault="00776CEA" w:rsidP="00E57EC9">
      <w:r w:rsidRPr="00034910">
        <w:t>Et riant gentiment</w:t>
      </w:r>
      <w:r w:rsidR="00E57EC9">
        <w:t> :</w:t>
      </w:r>
    </w:p>
    <w:p w14:paraId="018C31A4" w14:textId="77777777" w:rsidR="00E57EC9" w:rsidRDefault="00E57EC9" w:rsidP="00E57EC9">
      <w:r>
        <w:t>— </w:t>
      </w:r>
      <w:r w:rsidR="00776CEA" w:rsidRPr="00034910">
        <w:t>Elle aura bien tort</w:t>
      </w:r>
      <w:r>
        <w:t xml:space="preserve">. </w:t>
      </w:r>
      <w:r w:rsidR="00776CEA" w:rsidRPr="00034910">
        <w:t>Car moi</w:t>
      </w:r>
      <w:r>
        <w:t xml:space="preserve">, </w:t>
      </w:r>
      <w:r w:rsidR="00776CEA" w:rsidRPr="00034910">
        <w:t>je lui pardonne</w:t>
      </w:r>
      <w:r>
        <w:t xml:space="preserve">. </w:t>
      </w:r>
      <w:r w:rsidR="00776CEA" w:rsidRPr="00034910">
        <w:t>Bien plus</w:t>
      </w:r>
      <w:r>
        <w:t xml:space="preserve">, </w:t>
      </w:r>
      <w:r w:rsidR="00776CEA" w:rsidRPr="00034910">
        <w:t>je me fais des reproches</w:t>
      </w:r>
      <w:r>
        <w:t xml:space="preserve">. </w:t>
      </w:r>
      <w:r w:rsidR="00776CEA" w:rsidRPr="00034910">
        <w:t>Je vais lui donner deux jours de congé</w:t>
      </w:r>
      <w:r>
        <w:t xml:space="preserve">. </w:t>
      </w:r>
      <w:r w:rsidR="00776CEA" w:rsidRPr="00034910">
        <w:t>Elle les passera dans sa famille et se reposera</w:t>
      </w:r>
      <w:r>
        <w:t>.</w:t>
      </w:r>
    </w:p>
    <w:p w14:paraId="45D0955B" w14:textId="77777777" w:rsidR="00E57EC9" w:rsidRDefault="00776CEA" w:rsidP="00E57EC9">
      <w:r w:rsidRPr="00034910">
        <w:t>Tous deux étaient parvenus au premier étage</w:t>
      </w:r>
      <w:r w:rsidR="00E57EC9">
        <w:t xml:space="preserve">. </w:t>
      </w:r>
      <w:r w:rsidRPr="00034910">
        <w:t>Ils travers</w:t>
      </w:r>
      <w:r w:rsidRPr="00034910">
        <w:t>è</w:t>
      </w:r>
      <w:r w:rsidRPr="00034910">
        <w:t>rent plusieurs pièces</w:t>
      </w:r>
      <w:r w:rsidR="00E57EC9">
        <w:t xml:space="preserve">, </w:t>
      </w:r>
      <w:r w:rsidRPr="00034910">
        <w:t>dont les portes garnies de ressorts se r</w:t>
      </w:r>
      <w:r w:rsidRPr="00034910">
        <w:t>e</w:t>
      </w:r>
      <w:r w:rsidRPr="00034910">
        <w:t>fermaient automatiquement après leur passage</w:t>
      </w:r>
      <w:r w:rsidR="00E57EC9">
        <w:t xml:space="preserve">, </w:t>
      </w:r>
      <w:r w:rsidRPr="00034910">
        <w:t>et ils pénétr</w:t>
      </w:r>
      <w:r w:rsidRPr="00034910">
        <w:t>è</w:t>
      </w:r>
      <w:r w:rsidRPr="00034910">
        <w:t>rent enfin dans un ravissant boudoir-bibliothèque</w:t>
      </w:r>
      <w:r w:rsidR="00E57EC9">
        <w:t xml:space="preserve">, </w:t>
      </w:r>
      <w:r w:rsidRPr="00034910">
        <w:t>que Dick jugea devoir se trouver en arrière de la chambre de la tourelle</w:t>
      </w:r>
      <w:r w:rsidR="00E57EC9">
        <w:t xml:space="preserve">. </w:t>
      </w:r>
      <w:r w:rsidRPr="00034910">
        <w:t xml:space="preserve">Mais Miss </w:t>
      </w:r>
      <w:proofErr w:type="spellStart"/>
      <w:r w:rsidRPr="00034910">
        <w:t>Lodgers</w:t>
      </w:r>
      <w:proofErr w:type="spellEnd"/>
      <w:r w:rsidRPr="00034910">
        <w:t xml:space="preserve"> disait sa surprise</w:t>
      </w:r>
      <w:r w:rsidR="00E57EC9">
        <w:t xml:space="preserve">, </w:t>
      </w:r>
      <w:r w:rsidRPr="00034910">
        <w:t>au fond de laquelle perçait une vague inquiétude</w:t>
      </w:r>
      <w:r w:rsidR="00E57EC9">
        <w:t>.</w:t>
      </w:r>
    </w:p>
    <w:p w14:paraId="5AA9217C" w14:textId="77777777" w:rsidR="00E57EC9" w:rsidRDefault="00E57EC9" w:rsidP="00E57EC9">
      <w:r>
        <w:t>— </w:t>
      </w:r>
      <w:r w:rsidR="00776CEA" w:rsidRPr="00034910">
        <w:t>C</w:t>
      </w:r>
      <w:r>
        <w:t>’</w:t>
      </w:r>
      <w:r w:rsidR="00776CEA" w:rsidRPr="00034910">
        <w:t>est inconcevable</w:t>
      </w:r>
      <w:r>
        <w:t xml:space="preserve"> ! </w:t>
      </w:r>
      <w:r w:rsidR="00776CEA" w:rsidRPr="00034910">
        <w:t>Jamais Édith n</w:t>
      </w:r>
      <w:r>
        <w:t>’</w:t>
      </w:r>
      <w:r w:rsidR="00776CEA" w:rsidRPr="00034910">
        <w:t>a montré pareille n</w:t>
      </w:r>
      <w:r w:rsidR="00776CEA" w:rsidRPr="00034910">
        <w:t>é</w:t>
      </w:r>
      <w:r w:rsidR="00776CEA" w:rsidRPr="00034910">
        <w:t>gligence</w:t>
      </w:r>
      <w:r>
        <w:t xml:space="preserve">. </w:t>
      </w:r>
      <w:proofErr w:type="spellStart"/>
      <w:r w:rsidR="00776CEA" w:rsidRPr="00034910">
        <w:t>Veuillez vous</w:t>
      </w:r>
      <w:proofErr w:type="spellEnd"/>
      <w:r w:rsidR="00776CEA" w:rsidRPr="00034910">
        <w:t xml:space="preserve"> asseoir</w:t>
      </w:r>
      <w:r>
        <w:t xml:space="preserve">… </w:t>
      </w:r>
      <w:r w:rsidR="00776CEA" w:rsidRPr="00034910">
        <w:t>Je vais voir</w:t>
      </w:r>
      <w:r>
        <w:t>.</w:t>
      </w:r>
    </w:p>
    <w:p w14:paraId="4EE7092A" w14:textId="0BE1C789" w:rsidR="00E57EC9" w:rsidRDefault="00776CEA" w:rsidP="00E57EC9">
      <w:r w:rsidRPr="00034910">
        <w:t xml:space="preserve">Dick </w:t>
      </w:r>
      <w:proofErr w:type="spellStart"/>
      <w:r w:rsidRPr="00034910">
        <w:t>Fann</w:t>
      </w:r>
      <w:proofErr w:type="spellEnd"/>
      <w:r w:rsidRPr="00034910">
        <w:t xml:space="preserve"> obéit</w:t>
      </w:r>
      <w:r w:rsidR="00E57EC9">
        <w:t xml:space="preserve">, </w:t>
      </w:r>
      <w:r w:rsidRPr="00034910">
        <w:t>marquant la parfaite discrétion du ge</w:t>
      </w:r>
      <w:r w:rsidRPr="00034910">
        <w:t>n</w:t>
      </w:r>
      <w:r w:rsidRPr="00034910">
        <w:t>tleman</w:t>
      </w:r>
      <w:r w:rsidR="00E57EC9">
        <w:t xml:space="preserve">, </w:t>
      </w:r>
      <w:r w:rsidRPr="00034910">
        <w:t>en tournant le dos à l</w:t>
      </w:r>
      <w:r w:rsidR="00E57EC9">
        <w:t>’</w:t>
      </w:r>
      <w:r w:rsidRPr="00034910">
        <w:t>entrée de la chambre à coucher</w:t>
      </w:r>
      <w:r w:rsidR="00E57EC9">
        <w:t>. M</w:t>
      </w:r>
      <w:r w:rsidR="00E57EC9" w:rsidRPr="00E57EC9">
        <w:rPr>
          <w:vertAlign w:val="superscript"/>
        </w:rPr>
        <w:t>rs</w:t>
      </w:r>
      <w:r w:rsidR="00E57EC9">
        <w:t> </w:t>
      </w:r>
      <w:proofErr w:type="spellStart"/>
      <w:r w:rsidRPr="00034910">
        <w:t>Lodgers</w:t>
      </w:r>
      <w:proofErr w:type="spellEnd"/>
      <w:r w:rsidRPr="00034910">
        <w:t xml:space="preserve"> approuva d</w:t>
      </w:r>
      <w:r w:rsidR="00E57EC9">
        <w:t>’</w:t>
      </w:r>
      <w:r w:rsidRPr="00034910">
        <w:t>un geste inconscient et ouvrit</w:t>
      </w:r>
      <w:r w:rsidR="00E57EC9">
        <w:t xml:space="preserve">. </w:t>
      </w:r>
      <w:r w:rsidRPr="00034910">
        <w:t>Le d</w:t>
      </w:r>
      <w:r w:rsidRPr="00034910">
        <w:t>é</w:t>
      </w:r>
      <w:r w:rsidRPr="00034910">
        <w:t>tective l</w:t>
      </w:r>
      <w:r w:rsidR="00E57EC9">
        <w:t>’</w:t>
      </w:r>
      <w:r w:rsidRPr="00034910">
        <w:t>entendit murmurer sur le ton de la stupeur</w:t>
      </w:r>
      <w:r w:rsidR="00E57EC9">
        <w:t> :</w:t>
      </w:r>
    </w:p>
    <w:p w14:paraId="073A33FA" w14:textId="77777777" w:rsidR="00E57EC9" w:rsidRDefault="00E57EC9" w:rsidP="00E57EC9">
      <w:r>
        <w:t>— </w:t>
      </w:r>
      <w:r w:rsidR="00776CEA" w:rsidRPr="00034910">
        <w:t>Personne</w:t>
      </w:r>
      <w:r>
        <w:t xml:space="preserve"> ! </w:t>
      </w:r>
      <w:r w:rsidR="00776CEA" w:rsidRPr="00034910">
        <w:t>Qu</w:t>
      </w:r>
      <w:r>
        <w:t>’</w:t>
      </w:r>
      <w:r w:rsidR="00776CEA" w:rsidRPr="00034910">
        <w:t>est-ce que cela signifie</w:t>
      </w:r>
      <w:r>
        <w:t> ?</w:t>
      </w:r>
    </w:p>
    <w:p w14:paraId="22536659" w14:textId="77777777" w:rsidR="00E57EC9" w:rsidRDefault="00776CEA" w:rsidP="00E57EC9">
      <w:r w:rsidRPr="00034910">
        <w:t>Puis il perçut le glissement léger de la jeune femme sur le tapis</w:t>
      </w:r>
      <w:r w:rsidR="00E57EC9">
        <w:t>.</w:t>
      </w:r>
    </w:p>
    <w:p w14:paraId="7543BDE1" w14:textId="77777777" w:rsidR="00E57EC9" w:rsidRDefault="00776CEA" w:rsidP="00E57EC9">
      <w:r w:rsidRPr="00034910">
        <w:lastRenderedPageBreak/>
        <w:t>Évidemment elle cherchait</w:t>
      </w:r>
      <w:r w:rsidR="00E57EC9">
        <w:t xml:space="preserve">. </w:t>
      </w:r>
      <w:r w:rsidRPr="00034910">
        <w:t>Selon toute apparence</w:t>
      </w:r>
      <w:r w:rsidR="00E57EC9">
        <w:t xml:space="preserve">, </w:t>
      </w:r>
      <w:r w:rsidRPr="00034910">
        <w:t>un fait imprévu avait obligé Édith à quitter son poste</w:t>
      </w:r>
      <w:r w:rsidR="00E57EC9">
        <w:t xml:space="preserve">… </w:t>
      </w:r>
      <w:r w:rsidRPr="00034910">
        <w:t>et la métic</w:t>
      </w:r>
      <w:r w:rsidRPr="00034910">
        <w:t>u</w:t>
      </w:r>
      <w:r w:rsidRPr="00034910">
        <w:t>leuse servante aurait dû laisser une note pour avertir sa ma</w:t>
      </w:r>
      <w:r w:rsidRPr="00034910">
        <w:t>î</w:t>
      </w:r>
      <w:r w:rsidRPr="00034910">
        <w:t>tresse</w:t>
      </w:r>
      <w:r w:rsidR="00E57EC9">
        <w:t>.</w:t>
      </w:r>
    </w:p>
    <w:p w14:paraId="00EC5C3C" w14:textId="30733D7C" w:rsidR="00E57EC9" w:rsidRDefault="00776CEA" w:rsidP="00E57EC9">
      <w:r w:rsidRPr="00034910">
        <w:t>Soudain Dick se redressa comme mû par un ressort</w:t>
      </w:r>
      <w:r w:rsidR="00E57EC9">
        <w:t xml:space="preserve">. </w:t>
      </w:r>
      <w:r w:rsidRPr="00034910">
        <w:t xml:space="preserve">Un cri étranglé venait de retentir dans la chambre où avait disparu </w:t>
      </w:r>
      <w:r w:rsidR="00E57EC9">
        <w:t>M</w:t>
      </w:r>
      <w:r w:rsidR="00E57EC9" w:rsidRPr="00E57EC9">
        <w:rPr>
          <w:vertAlign w:val="superscript"/>
        </w:rPr>
        <w:t>rs</w:t>
      </w:r>
      <w:r w:rsidR="00E57EC9">
        <w:t> </w:t>
      </w:r>
      <w:proofErr w:type="spellStart"/>
      <w:r w:rsidRPr="00034910">
        <w:t>Lodgers</w:t>
      </w:r>
      <w:proofErr w:type="spellEnd"/>
      <w:r w:rsidR="00E57EC9">
        <w:t xml:space="preserve">, </w:t>
      </w:r>
      <w:r w:rsidRPr="00034910">
        <w:t>suivi d</w:t>
      </w:r>
      <w:r w:rsidR="00E57EC9">
        <w:t>’</w:t>
      </w:r>
      <w:r w:rsidRPr="00034910">
        <w:t>un bruit sourd comme celui de la chute d</w:t>
      </w:r>
      <w:r w:rsidR="00E57EC9">
        <w:t>’</w:t>
      </w:r>
      <w:r w:rsidRPr="00034910">
        <w:t>un corps sur le plancher</w:t>
      </w:r>
      <w:r w:rsidR="00E57EC9">
        <w:t>.</w:t>
      </w:r>
    </w:p>
    <w:p w14:paraId="073D7DED" w14:textId="77777777" w:rsidR="00E57EC9" w:rsidRDefault="00776CEA" w:rsidP="00E57EC9">
      <w:r w:rsidRPr="00034910">
        <w:t>En deux bonds</w:t>
      </w:r>
      <w:r w:rsidR="00E57EC9">
        <w:t xml:space="preserve">, </w:t>
      </w:r>
      <w:r w:rsidRPr="00034910">
        <w:t>le jeune homme se trouva dans la pièce éclairée</w:t>
      </w:r>
      <w:r w:rsidR="00E57EC9">
        <w:t xml:space="preserve">, </w:t>
      </w:r>
      <w:r w:rsidRPr="00034910">
        <w:t>ainsi qu</w:t>
      </w:r>
      <w:r w:rsidR="00E57EC9">
        <w:t>’</w:t>
      </w:r>
      <w:r w:rsidRPr="00034910">
        <w:t>il l</w:t>
      </w:r>
      <w:r w:rsidR="00E57EC9">
        <w:t>’</w:t>
      </w:r>
      <w:r w:rsidRPr="00034910">
        <w:t>avait constaté d</w:t>
      </w:r>
      <w:r w:rsidR="00E57EC9">
        <w:t>’</w:t>
      </w:r>
      <w:r w:rsidRPr="00034910">
        <w:t>en bas</w:t>
      </w:r>
      <w:r w:rsidR="00E57EC9">
        <w:t xml:space="preserve">, </w:t>
      </w:r>
      <w:r w:rsidRPr="00034910">
        <w:t>par des ampoules électriques dont l</w:t>
      </w:r>
      <w:r w:rsidR="00E57EC9">
        <w:t>’</w:t>
      </w:r>
      <w:r w:rsidRPr="00034910">
        <w:t>éclat était tamisé par des tulipes roses</w:t>
      </w:r>
      <w:r w:rsidR="00E57EC9">
        <w:t>.</w:t>
      </w:r>
    </w:p>
    <w:p w14:paraId="7C147300" w14:textId="77777777" w:rsidR="00E57EC9" w:rsidRDefault="006B5943" w:rsidP="00E57EC9">
      <w:r w:rsidRPr="00034910">
        <w:t xml:space="preserve">Mais ce ne furent ni le lit </w:t>
      </w:r>
      <w:r w:rsidR="00E57EC9" w:rsidRPr="00034910">
        <w:t>Louis</w:t>
      </w:r>
      <w:r w:rsidR="00E57EC9">
        <w:t> </w:t>
      </w:r>
      <w:r w:rsidR="00E57EC9" w:rsidRPr="00C002E9">
        <w:t>XVI</w:t>
      </w:r>
      <w:r w:rsidR="00E57EC9">
        <w:t xml:space="preserve">, </w:t>
      </w:r>
      <w:r w:rsidRPr="00034910">
        <w:t>aux amours et gui</w:t>
      </w:r>
      <w:r w:rsidRPr="00034910">
        <w:t>r</w:t>
      </w:r>
      <w:r w:rsidRPr="00034910">
        <w:t>landes sculptés</w:t>
      </w:r>
      <w:r w:rsidR="00E57EC9">
        <w:t xml:space="preserve">, </w:t>
      </w:r>
      <w:r w:rsidRPr="00034910">
        <w:t>ni les bibelots précieux qui attirèrent ses r</w:t>
      </w:r>
      <w:r w:rsidRPr="00034910">
        <w:t>e</w:t>
      </w:r>
      <w:r w:rsidRPr="00034910">
        <w:t>gards</w:t>
      </w:r>
      <w:r w:rsidR="00E57EC9">
        <w:t>.</w:t>
      </w:r>
    </w:p>
    <w:p w14:paraId="2F0224CB" w14:textId="4C5F87CA" w:rsidR="00E57EC9" w:rsidRDefault="006B5943" w:rsidP="00E57EC9">
      <w:r w:rsidRPr="00034910">
        <w:t>Au fond de la salle</w:t>
      </w:r>
      <w:r w:rsidR="00E57EC9">
        <w:t xml:space="preserve">, </w:t>
      </w:r>
      <w:r w:rsidRPr="00034910">
        <w:t>près de la porte ouverte d</w:t>
      </w:r>
      <w:r w:rsidR="00E57EC9">
        <w:t>’</w:t>
      </w:r>
      <w:r w:rsidRPr="00034910">
        <w:t>un cabinet a</w:t>
      </w:r>
      <w:r w:rsidRPr="00034910">
        <w:t>t</w:t>
      </w:r>
      <w:r w:rsidRPr="00034910">
        <w:t>tenant</w:t>
      </w:r>
      <w:r w:rsidR="00E57EC9">
        <w:t>, M</w:t>
      </w:r>
      <w:r w:rsidR="00E57EC9" w:rsidRPr="00E57EC9">
        <w:rPr>
          <w:vertAlign w:val="superscript"/>
        </w:rPr>
        <w:t>rs</w:t>
      </w:r>
      <w:r w:rsidR="00E57EC9">
        <w:t> </w:t>
      </w:r>
      <w:proofErr w:type="spellStart"/>
      <w:r w:rsidRPr="00034910">
        <w:t>Lodgers</w:t>
      </w:r>
      <w:proofErr w:type="spellEnd"/>
      <w:r w:rsidRPr="00034910">
        <w:t xml:space="preserve"> gisait sur le tapis</w:t>
      </w:r>
      <w:r w:rsidR="00E57EC9">
        <w:t xml:space="preserve">, </w:t>
      </w:r>
      <w:r w:rsidRPr="00034910">
        <w:t>privée de connaissance</w:t>
      </w:r>
      <w:r w:rsidR="00E57EC9">
        <w:t>.</w:t>
      </w:r>
    </w:p>
    <w:p w14:paraId="3E3F0DF8" w14:textId="77777777" w:rsidR="00E57EC9" w:rsidRDefault="006B5943" w:rsidP="00E57EC9">
      <w:r w:rsidRPr="00034910">
        <w:t>Tout en allant vers elle</w:t>
      </w:r>
      <w:r w:rsidR="00E57EC9">
        <w:t xml:space="preserve">, </w:t>
      </w:r>
      <w:r w:rsidRPr="00034910">
        <w:t>l</w:t>
      </w:r>
      <w:r w:rsidR="00E57EC9">
        <w:t>’</w:t>
      </w:r>
      <w:r w:rsidRPr="00034910">
        <w:t>Anglais murmura</w:t>
      </w:r>
      <w:r w:rsidR="00E57EC9">
        <w:t> :</w:t>
      </w:r>
    </w:p>
    <w:p w14:paraId="05BD35D9" w14:textId="77777777" w:rsidR="00E57EC9" w:rsidRDefault="00E57EC9" w:rsidP="00E57EC9">
      <w:r>
        <w:t>— </w:t>
      </w:r>
      <w:r w:rsidR="00776CEA" w:rsidRPr="00034910">
        <w:t>Elle a ouvert cette porte</w:t>
      </w:r>
      <w:r>
        <w:t xml:space="preserve">… </w:t>
      </w:r>
      <w:r w:rsidR="00776CEA" w:rsidRPr="00034910">
        <w:t>Qu</w:t>
      </w:r>
      <w:r>
        <w:t>’</w:t>
      </w:r>
      <w:r w:rsidR="00776CEA" w:rsidRPr="00034910">
        <w:t>a-t-elle vu pour être e</w:t>
      </w:r>
      <w:r w:rsidR="00776CEA" w:rsidRPr="00034910">
        <w:t>f</w:t>
      </w:r>
      <w:r w:rsidR="00776CEA" w:rsidRPr="00034910">
        <w:t>frayée au point de s</w:t>
      </w:r>
      <w:r>
        <w:t>’</w:t>
      </w:r>
      <w:r w:rsidR="00776CEA" w:rsidRPr="00034910">
        <w:t>évanouir</w:t>
      </w:r>
      <w:r>
        <w:t> ?</w:t>
      </w:r>
    </w:p>
    <w:p w14:paraId="6B329824" w14:textId="77777777" w:rsidR="00E57EC9" w:rsidRDefault="00776CEA" w:rsidP="00E57EC9">
      <w:r w:rsidRPr="00034910">
        <w:t>Effet réflexe de cette question</w:t>
      </w:r>
      <w:r w:rsidR="00E57EC9">
        <w:t xml:space="preserve">, </w:t>
      </w:r>
      <w:r w:rsidRPr="00034910">
        <w:t>il tira son revolver de sa p</w:t>
      </w:r>
      <w:r w:rsidRPr="00034910">
        <w:t>o</w:t>
      </w:r>
      <w:r w:rsidRPr="00034910">
        <w:t xml:space="preserve">che </w:t>
      </w:r>
      <w:r w:rsidRPr="00034910">
        <w:rPr>
          <w:i/>
          <w:iCs/>
        </w:rPr>
        <w:t>ad hoc</w:t>
      </w:r>
      <w:r w:rsidR="00E57EC9">
        <w:rPr>
          <w:i/>
          <w:iCs/>
        </w:rPr>
        <w:t xml:space="preserve">, </w:t>
      </w:r>
      <w:r w:rsidRPr="00034910">
        <w:t>et</w:t>
      </w:r>
      <w:r w:rsidR="00E57EC9">
        <w:t xml:space="preserve">, </w:t>
      </w:r>
      <w:r w:rsidRPr="00034910">
        <w:t>enjambant le corps de la jeune femme</w:t>
      </w:r>
      <w:r w:rsidR="00E57EC9">
        <w:t xml:space="preserve">, </w:t>
      </w:r>
      <w:r w:rsidRPr="00034910">
        <w:t>il pénétra dans son cabinet</w:t>
      </w:r>
      <w:r w:rsidR="00E57EC9">
        <w:t>.</w:t>
      </w:r>
    </w:p>
    <w:p w14:paraId="14407853" w14:textId="4B32E142" w:rsidR="00E57EC9" w:rsidRDefault="00776CEA" w:rsidP="00E57EC9">
      <w:r w:rsidRPr="00034910">
        <w:t>L</w:t>
      </w:r>
      <w:r w:rsidR="00E57EC9">
        <w:t>’</w:t>
      </w:r>
      <w:r w:rsidRPr="00034910">
        <w:t xml:space="preserve">émotion de </w:t>
      </w:r>
      <w:r w:rsidR="00E57EC9">
        <w:t>M</w:t>
      </w:r>
      <w:r w:rsidR="00E57EC9" w:rsidRPr="00E57EC9">
        <w:rPr>
          <w:vertAlign w:val="superscript"/>
        </w:rPr>
        <w:t>rs</w:t>
      </w:r>
      <w:r w:rsidR="00E57EC9">
        <w:t> </w:t>
      </w:r>
      <w:proofErr w:type="spellStart"/>
      <w:r w:rsidRPr="00034910">
        <w:t>Lodgers</w:t>
      </w:r>
      <w:proofErr w:type="spellEnd"/>
      <w:r w:rsidRPr="00034910">
        <w:t xml:space="preserve"> lui fut aussitôt expliquée</w:t>
      </w:r>
      <w:r w:rsidR="00E57EC9">
        <w:t>.</w:t>
      </w:r>
    </w:p>
    <w:p w14:paraId="35AC014A" w14:textId="70CD1AD2" w:rsidR="00E57EC9" w:rsidRDefault="00776CEA" w:rsidP="00E57EC9">
      <w:r w:rsidRPr="00034910">
        <w:t>La fille de chambre Édith était étendue à terre au milieu d</w:t>
      </w:r>
      <w:r w:rsidR="00E57EC9">
        <w:t>’</w:t>
      </w:r>
      <w:r w:rsidRPr="00034910">
        <w:t>une mare de sang</w:t>
      </w:r>
      <w:r w:rsidR="00E57EC9">
        <w:t xml:space="preserve">. </w:t>
      </w:r>
      <w:r w:rsidRPr="00034910">
        <w:t>En même temps qu</w:t>
      </w:r>
      <w:r w:rsidR="00E57EC9">
        <w:t>’</w:t>
      </w:r>
      <w:r w:rsidRPr="00034910">
        <w:t>il découvrait ainsi la victime d</w:t>
      </w:r>
      <w:r w:rsidR="00E57EC9">
        <w:t>’</w:t>
      </w:r>
      <w:r w:rsidRPr="00034910">
        <w:t>un crime tout récent</w:t>
      </w:r>
      <w:r w:rsidR="00E57EC9">
        <w:t xml:space="preserve">, </w:t>
      </w:r>
      <w:r w:rsidRPr="00034910">
        <w:t>le liquide sanguin non encore coagulé le démontrait</w:t>
      </w:r>
      <w:r w:rsidR="00E57EC9">
        <w:t xml:space="preserve">, </w:t>
      </w:r>
      <w:r w:rsidRPr="00034910">
        <w:t xml:space="preserve">les regards du détective étaient attirés </w:t>
      </w:r>
      <w:r w:rsidRPr="00034910">
        <w:lastRenderedPageBreak/>
        <w:t>par divers autres objets</w:t>
      </w:r>
      <w:r w:rsidR="00E57EC9">
        <w:t xml:space="preserve"> : </w:t>
      </w:r>
      <w:r w:rsidRPr="00034910">
        <w:t>une armoire garde-robe dont le pa</w:t>
      </w:r>
      <w:r w:rsidRPr="00034910">
        <w:t>n</w:t>
      </w:r>
      <w:r w:rsidRPr="00034910">
        <w:t>neau restait béant</w:t>
      </w:r>
      <w:r w:rsidR="00E57EC9">
        <w:t xml:space="preserve">, </w:t>
      </w:r>
      <w:r w:rsidRPr="00034910">
        <w:t>la fenêtre ouverte</w:t>
      </w:r>
      <w:r w:rsidR="00E57EC9">
        <w:t xml:space="preserve">, </w:t>
      </w:r>
      <w:r w:rsidRPr="00034910">
        <w:t>et</w:t>
      </w:r>
      <w:r w:rsidR="00E57EC9">
        <w:t xml:space="preserve">, </w:t>
      </w:r>
      <w:r w:rsidRPr="00034910">
        <w:t>sur un coffre</w:t>
      </w:r>
      <w:r w:rsidR="00E57EC9">
        <w:t xml:space="preserve">, </w:t>
      </w:r>
      <w:r w:rsidRPr="00034910">
        <w:t>un ma</w:t>
      </w:r>
      <w:r w:rsidRPr="00034910">
        <w:t>n</w:t>
      </w:r>
      <w:r w:rsidRPr="00034910">
        <w:t>teau identique à ceux qu</w:t>
      </w:r>
      <w:r w:rsidR="00E57EC9">
        <w:t>’</w:t>
      </w:r>
      <w:r w:rsidRPr="00034910">
        <w:t xml:space="preserve">il avait examinés chez Miss </w:t>
      </w:r>
      <w:proofErr w:type="spellStart"/>
      <w:r w:rsidRPr="00034910">
        <w:t>Marily</w:t>
      </w:r>
      <w:proofErr w:type="spellEnd"/>
      <w:r w:rsidRPr="00034910">
        <w:t xml:space="preserve"> et </w:t>
      </w:r>
      <w:r w:rsidR="00E57EC9">
        <w:t>M</w:t>
      </w:r>
      <w:r w:rsidR="00E57EC9" w:rsidRPr="00E57EC9">
        <w:rPr>
          <w:vertAlign w:val="superscript"/>
        </w:rPr>
        <w:t>rs</w:t>
      </w:r>
      <w:r w:rsidR="00E57EC9">
        <w:t> </w:t>
      </w:r>
      <w:r w:rsidRPr="00034910">
        <w:t>Doles</w:t>
      </w:r>
      <w:r w:rsidR="00E57EC9">
        <w:t xml:space="preserve">, </w:t>
      </w:r>
      <w:r w:rsidRPr="00034910">
        <w:t>manteau qui</w:t>
      </w:r>
      <w:r w:rsidR="00E57EC9">
        <w:t xml:space="preserve">, </w:t>
      </w:r>
      <w:r w:rsidRPr="00034910">
        <w:t>de même que ces derniers</w:t>
      </w:r>
      <w:r w:rsidR="00E57EC9">
        <w:t xml:space="preserve">, </w:t>
      </w:r>
      <w:r w:rsidRPr="00034910">
        <w:t>avait été amputé de son ourlet inférieur</w:t>
      </w:r>
      <w:r w:rsidR="00E57EC9">
        <w:t>.</w:t>
      </w:r>
    </w:p>
    <w:p w14:paraId="60D15D8A" w14:textId="77777777" w:rsidR="00E57EC9" w:rsidRDefault="00776CEA" w:rsidP="00E57EC9">
      <w:r w:rsidRPr="00034910">
        <w:t>Le coupeur de manteaux s</w:t>
      </w:r>
      <w:r w:rsidR="00E57EC9">
        <w:t>’</w:t>
      </w:r>
      <w:r w:rsidRPr="00034910">
        <w:t>était introduit là où il savait trouver le vêtement convoité</w:t>
      </w:r>
      <w:r w:rsidR="00E57EC9">
        <w:t xml:space="preserve">. </w:t>
      </w:r>
      <w:r w:rsidRPr="00034910">
        <w:t>Un coup d</w:t>
      </w:r>
      <w:r w:rsidR="00E57EC9">
        <w:t>’</w:t>
      </w:r>
      <w:r w:rsidRPr="00034910">
        <w:t>œil par la croisée convainquit Dick de la justesse de l</w:t>
      </w:r>
      <w:r w:rsidR="00E57EC9">
        <w:t>’</w:t>
      </w:r>
      <w:r w:rsidRPr="00034910">
        <w:t>hypothèse</w:t>
      </w:r>
      <w:r w:rsidR="00E57EC9">
        <w:t xml:space="preserve">. </w:t>
      </w:r>
      <w:r w:rsidRPr="00034910">
        <w:t>La baie</w:t>
      </w:r>
      <w:r w:rsidR="00E57EC9">
        <w:t xml:space="preserve">, </w:t>
      </w:r>
      <w:r w:rsidRPr="00034910">
        <w:t>située entre la tourelle et le mur</w:t>
      </w:r>
      <w:r w:rsidR="00E57EC9">
        <w:t xml:space="preserve">, </w:t>
      </w:r>
      <w:r w:rsidRPr="00034910">
        <w:t>mitoyen avec une habitation voisine</w:t>
      </w:r>
      <w:r w:rsidR="00E57EC9">
        <w:t xml:space="preserve">, </w:t>
      </w:r>
      <w:r w:rsidRPr="00034910">
        <w:t>était assez rapprochée de ce mur pour qu</w:t>
      </w:r>
      <w:r w:rsidR="00E57EC9">
        <w:t>’</w:t>
      </w:r>
      <w:r w:rsidRPr="00034910">
        <w:t>un homme pût l</w:t>
      </w:r>
      <w:r w:rsidR="00E57EC9">
        <w:t>’</w:t>
      </w:r>
      <w:r w:rsidRPr="00034910">
        <w:t>atteindre aisément</w:t>
      </w:r>
      <w:r w:rsidR="00E57EC9">
        <w:t>.</w:t>
      </w:r>
    </w:p>
    <w:p w14:paraId="6D9FA226" w14:textId="77777777" w:rsidR="00E57EC9" w:rsidRDefault="00776CEA" w:rsidP="00E57EC9">
      <w:r w:rsidRPr="00034910">
        <w:t>Le criminel avait dû trahir sa présence par quelque bruit</w:t>
      </w:r>
      <w:r w:rsidR="00E57EC9">
        <w:t xml:space="preserve">. </w:t>
      </w:r>
      <w:r w:rsidRPr="00034910">
        <w:t>Édith attendant sa maîtresse dans la pièce voisine</w:t>
      </w:r>
      <w:r w:rsidR="00E57EC9">
        <w:t xml:space="preserve">, </w:t>
      </w:r>
      <w:r w:rsidRPr="00034910">
        <w:t>était acco</w:t>
      </w:r>
      <w:r w:rsidRPr="00034910">
        <w:t>u</w:t>
      </w:r>
      <w:r w:rsidRPr="00034910">
        <w:t>rue pour se rendre compte et elle avait rencontré la mort</w:t>
      </w:r>
      <w:r w:rsidR="00E57EC9">
        <w:t>.</w:t>
      </w:r>
    </w:p>
    <w:p w14:paraId="7D3A93B0" w14:textId="77777777" w:rsidR="00E57EC9" w:rsidRDefault="00776CEA" w:rsidP="00E57EC9">
      <w:r w:rsidRPr="00034910">
        <w:t>Non sans lutte par exemple</w:t>
      </w:r>
      <w:r w:rsidR="00E57EC9">
        <w:t xml:space="preserve">. </w:t>
      </w:r>
      <w:r w:rsidRPr="00034910">
        <w:t>Les vêtements en désordre</w:t>
      </w:r>
      <w:r w:rsidR="00E57EC9">
        <w:t xml:space="preserve">, </w:t>
      </w:r>
      <w:r w:rsidRPr="00034910">
        <w:t>la contraction de ses traits</w:t>
      </w:r>
      <w:r w:rsidR="00E57EC9">
        <w:t xml:space="preserve">, </w:t>
      </w:r>
      <w:r w:rsidRPr="00034910">
        <w:t>racontaient avec une éloquence trag</w:t>
      </w:r>
      <w:r w:rsidRPr="00034910">
        <w:t>i</w:t>
      </w:r>
      <w:r w:rsidRPr="00034910">
        <w:t>que le suprême combat de la malheureuse</w:t>
      </w:r>
      <w:r w:rsidR="00E57EC9">
        <w:t>.</w:t>
      </w:r>
    </w:p>
    <w:p w14:paraId="0CB4BDF8" w14:textId="77777777" w:rsidR="00E57EC9" w:rsidRDefault="00776CEA" w:rsidP="00E57EC9">
      <w:r w:rsidRPr="00034910">
        <w:t>Entre les doigts crispés de la morte apparaissait un la</w:t>
      </w:r>
      <w:r w:rsidRPr="00034910">
        <w:t>m</w:t>
      </w:r>
      <w:r w:rsidRPr="00034910">
        <w:t>beau d</w:t>
      </w:r>
      <w:r w:rsidR="00E57EC9">
        <w:t>’</w:t>
      </w:r>
      <w:r w:rsidRPr="00034910">
        <w:t>étoffe blanche</w:t>
      </w:r>
      <w:r w:rsidR="00E57EC9">
        <w:t xml:space="preserve">. </w:t>
      </w:r>
      <w:r w:rsidRPr="00034910">
        <w:t>L</w:t>
      </w:r>
      <w:r w:rsidR="00E57EC9">
        <w:t>’</w:t>
      </w:r>
      <w:r w:rsidRPr="00034910">
        <w:t>Anglais était un détective de race</w:t>
      </w:r>
      <w:r w:rsidR="00E57EC9">
        <w:t xml:space="preserve">. </w:t>
      </w:r>
      <w:r w:rsidRPr="00034910">
        <w:t>D</w:t>
      </w:r>
      <w:r w:rsidRPr="00034910">
        <w:t>e</w:t>
      </w:r>
      <w:r w:rsidRPr="00034910">
        <w:t>vant le crime</w:t>
      </w:r>
      <w:r w:rsidR="00E57EC9">
        <w:t xml:space="preserve">, </w:t>
      </w:r>
      <w:r w:rsidRPr="00034910">
        <w:t>une seule préoccupation le dominait</w:t>
      </w:r>
      <w:r w:rsidR="00E57EC9">
        <w:t xml:space="preserve"> : </w:t>
      </w:r>
      <w:r w:rsidRPr="00034910">
        <w:t>arriver au criminel</w:t>
      </w:r>
      <w:r w:rsidR="00E57EC9">
        <w:t>.</w:t>
      </w:r>
    </w:p>
    <w:p w14:paraId="4D8E1715" w14:textId="4D630CCA" w:rsidR="00E57EC9" w:rsidRDefault="00776CEA" w:rsidP="00E57EC9">
      <w:r w:rsidRPr="00034910">
        <w:t xml:space="preserve">Il oublia </w:t>
      </w:r>
      <w:r w:rsidR="00E57EC9">
        <w:t>M</w:t>
      </w:r>
      <w:r w:rsidR="00E57EC9" w:rsidRPr="00E57EC9">
        <w:rPr>
          <w:vertAlign w:val="superscript"/>
        </w:rPr>
        <w:t>rs</w:t>
      </w:r>
      <w:r w:rsidR="00E57EC9">
        <w:t> </w:t>
      </w:r>
      <w:proofErr w:type="spellStart"/>
      <w:r w:rsidRPr="00034910">
        <w:t>Lodgers</w:t>
      </w:r>
      <w:proofErr w:type="spellEnd"/>
      <w:r w:rsidRPr="00034910">
        <w:t xml:space="preserve"> évanouie</w:t>
      </w:r>
      <w:r w:rsidR="00E57EC9">
        <w:t xml:space="preserve"> ; </w:t>
      </w:r>
      <w:r w:rsidRPr="00034910">
        <w:t>il oublia le tableau atroce qu</w:t>
      </w:r>
      <w:r w:rsidR="00E57EC9">
        <w:t>’</w:t>
      </w:r>
      <w:r w:rsidRPr="00034910">
        <w:t>il avait sous les yeux</w:t>
      </w:r>
      <w:r w:rsidR="00E57EC9">
        <w:t xml:space="preserve">, </w:t>
      </w:r>
      <w:r w:rsidRPr="00034910">
        <w:t>pour ne plus voir que ces mains aux doigts désespérément contractés sur un lambeau d</w:t>
      </w:r>
      <w:r w:rsidR="00E57EC9">
        <w:t>’</w:t>
      </w:r>
      <w:r w:rsidRPr="00034910">
        <w:t>étoffe</w:t>
      </w:r>
      <w:r w:rsidR="00E57EC9">
        <w:t>.</w:t>
      </w:r>
    </w:p>
    <w:p w14:paraId="479DB95F" w14:textId="77777777" w:rsidR="00E57EC9" w:rsidRDefault="00776CEA" w:rsidP="00E57EC9">
      <w:r w:rsidRPr="00034910">
        <w:t>Cette étoffe</w:t>
      </w:r>
      <w:r w:rsidR="00E57EC9">
        <w:t xml:space="preserve">, </w:t>
      </w:r>
      <w:r w:rsidRPr="00034910">
        <w:t>il l</w:t>
      </w:r>
      <w:r w:rsidR="00E57EC9">
        <w:t>’</w:t>
      </w:r>
      <w:r w:rsidRPr="00034910">
        <w:t xml:space="preserve">avait reconnue </w:t>
      </w:r>
      <w:proofErr w:type="gramStart"/>
      <w:r w:rsidRPr="00034910">
        <w:t>de suite</w:t>
      </w:r>
      <w:proofErr w:type="gramEnd"/>
      <w:r w:rsidR="00E57EC9">
        <w:t xml:space="preserve">. </w:t>
      </w:r>
      <w:r w:rsidRPr="00034910">
        <w:t>C</w:t>
      </w:r>
      <w:r w:rsidR="00E57EC9">
        <w:t>’</w:t>
      </w:r>
      <w:r w:rsidRPr="00034910">
        <w:t>était cette mince soie blanche intercalée dans les quatre manteaux en provenance de Paris</w:t>
      </w:r>
      <w:r w:rsidR="00E57EC9">
        <w:t>.</w:t>
      </w:r>
    </w:p>
    <w:p w14:paraId="0B528C89" w14:textId="77777777" w:rsidR="00DC5222" w:rsidRDefault="00DC5222" w:rsidP="00DC5222">
      <w:pPr>
        <w:pStyle w:val="Centrsolidaire"/>
      </w:pPr>
      <w:r w:rsidRPr="00E57EC9">
        <w:rPr>
          <w:noProof/>
        </w:rPr>
        <w:lastRenderedPageBreak/>
        <w:drawing>
          <wp:inline distT="0" distB="0" distL="0" distR="0" wp14:anchorId="2D5BC5F7" wp14:editId="7F926A02">
            <wp:extent cx="5526405" cy="8006715"/>
            <wp:effectExtent l="0" t="0" r="0" b="0"/>
            <wp:docPr id="28" name="Image 75" descr="Une image contenant croquis, dessin, homme, Gravu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75" descr="Une image contenant croquis, dessin, homme, Gravure&#10;&#10;Le contenu généré par l’IA peut êtr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26405" cy="8006715"/>
                    </a:xfrm>
                    <a:prstGeom prst="rect">
                      <a:avLst/>
                    </a:prstGeom>
                    <a:noFill/>
                    <a:ln>
                      <a:noFill/>
                    </a:ln>
                  </pic:spPr>
                </pic:pic>
              </a:graphicData>
            </a:graphic>
          </wp:inline>
        </w:drawing>
      </w:r>
    </w:p>
    <w:p w14:paraId="78E6125F" w14:textId="77777777" w:rsidR="00DC5222" w:rsidRDefault="00DC5222" w:rsidP="00DC5222">
      <w:pPr>
        <w:pStyle w:val="Centr14pt"/>
      </w:pPr>
      <w:r w:rsidRPr="00E57EC9">
        <w:t>Édith était étendue au milieu d</w:t>
      </w:r>
      <w:r>
        <w:t>’</w:t>
      </w:r>
      <w:r w:rsidRPr="00E57EC9">
        <w:t>une mare de sang</w:t>
      </w:r>
    </w:p>
    <w:p w14:paraId="2F948B5B" w14:textId="77777777" w:rsidR="00E57EC9" w:rsidRDefault="00776CEA" w:rsidP="00E57EC9">
      <w:r w:rsidRPr="00C002E9">
        <w:lastRenderedPageBreak/>
        <w:t xml:space="preserve">Il </w:t>
      </w:r>
      <w:r w:rsidRPr="00034910">
        <w:t>se pencha vers le cadavre</w:t>
      </w:r>
      <w:r w:rsidR="00E57EC9">
        <w:t xml:space="preserve">, </w:t>
      </w:r>
      <w:r w:rsidRPr="00034910">
        <w:t>écarta avec une douceur pieuse</w:t>
      </w:r>
      <w:r w:rsidR="00E57EC9">
        <w:t xml:space="preserve">, </w:t>
      </w:r>
      <w:r w:rsidRPr="00034910">
        <w:t>les doigts repliés</w:t>
      </w:r>
      <w:r w:rsidR="00E57EC9">
        <w:t xml:space="preserve">, </w:t>
      </w:r>
      <w:r w:rsidRPr="00034910">
        <w:t>et s</w:t>
      </w:r>
      <w:r w:rsidR="00E57EC9">
        <w:t>’</w:t>
      </w:r>
      <w:r w:rsidRPr="00034910">
        <w:t>empara du morceau d</w:t>
      </w:r>
      <w:r w:rsidR="00E57EC9">
        <w:t>’</w:t>
      </w:r>
      <w:r w:rsidRPr="00034910">
        <w:t>étoffe</w:t>
      </w:r>
      <w:r w:rsidR="00E57EC9">
        <w:t>.</w:t>
      </w:r>
    </w:p>
    <w:p w14:paraId="1BF269B0" w14:textId="77777777" w:rsidR="00E57EC9" w:rsidRDefault="00776CEA" w:rsidP="00E57EC9">
      <w:r w:rsidRPr="00034910">
        <w:t>C</w:t>
      </w:r>
      <w:r w:rsidR="00E57EC9">
        <w:t>’</w:t>
      </w:r>
      <w:r w:rsidRPr="00034910">
        <w:t>était une bande d</w:t>
      </w:r>
      <w:r w:rsidR="00E57EC9">
        <w:t>’</w:t>
      </w:r>
      <w:r w:rsidRPr="00034910">
        <w:t>environ vingt centimètres de long</w:t>
      </w:r>
      <w:r w:rsidR="00E57EC9">
        <w:t xml:space="preserve">, </w:t>
      </w:r>
      <w:r w:rsidRPr="00034910">
        <w:t>a</w:t>
      </w:r>
      <w:r w:rsidRPr="00034910">
        <w:t>p</w:t>
      </w:r>
      <w:r w:rsidRPr="00034910">
        <w:t>partenant à n</w:t>
      </w:r>
      <w:r w:rsidR="00E57EC9">
        <w:t>’</w:t>
      </w:r>
      <w:r w:rsidRPr="00034910">
        <w:t>en pas douter</w:t>
      </w:r>
      <w:r w:rsidR="00E57EC9">
        <w:t xml:space="preserve">, </w:t>
      </w:r>
      <w:r w:rsidRPr="00034910">
        <w:t>à l</w:t>
      </w:r>
      <w:r w:rsidR="00E57EC9">
        <w:t>’</w:t>
      </w:r>
      <w:r w:rsidRPr="00034910">
        <w:t>ourlet inférieur du manteau</w:t>
      </w:r>
      <w:r w:rsidR="00E57EC9">
        <w:t xml:space="preserve">. </w:t>
      </w:r>
      <w:r w:rsidRPr="00034910">
        <w:t>Elle avait dû subir une traction violente</w:t>
      </w:r>
      <w:r w:rsidR="00E57EC9">
        <w:t xml:space="preserve">, </w:t>
      </w:r>
      <w:r w:rsidRPr="00034910">
        <w:t>car la doublure et le liseré gris brouillard avaient cédé en même temps</w:t>
      </w:r>
      <w:r w:rsidR="00E57EC9">
        <w:t xml:space="preserve">, </w:t>
      </w:r>
      <w:r w:rsidRPr="00034910">
        <w:t>formant à l</w:t>
      </w:r>
      <w:r w:rsidR="00E57EC9">
        <w:t>’</w:t>
      </w:r>
      <w:r w:rsidRPr="00034910">
        <w:t>une des extrémités un bourrelet</w:t>
      </w:r>
      <w:r w:rsidR="00E57EC9">
        <w:t xml:space="preserve">, </w:t>
      </w:r>
      <w:r w:rsidRPr="00034910">
        <w:t>auquel adhéraient encore des débris de passementerie</w:t>
      </w:r>
      <w:r w:rsidR="00E57EC9">
        <w:t>.</w:t>
      </w:r>
    </w:p>
    <w:p w14:paraId="07CE6B98" w14:textId="77777777" w:rsidR="00E57EC9" w:rsidRDefault="00E57EC9" w:rsidP="00E57EC9">
      <w:r>
        <w:t>— </w:t>
      </w:r>
      <w:r w:rsidR="00776CEA" w:rsidRPr="00034910">
        <w:t>C</w:t>
      </w:r>
      <w:r>
        <w:t>’</w:t>
      </w:r>
      <w:r w:rsidR="00776CEA" w:rsidRPr="00034910">
        <w:t>est bien cela</w:t>
      </w:r>
      <w:r>
        <w:t xml:space="preserve">, </w:t>
      </w:r>
      <w:r w:rsidR="00776CEA" w:rsidRPr="00034910">
        <w:t>murmura le jeune homme</w:t>
      </w:r>
      <w:r>
        <w:t xml:space="preserve">… </w:t>
      </w:r>
      <w:r w:rsidR="00776CEA" w:rsidRPr="00034910">
        <w:t>Que signifie cette poursuite acharnée</w:t>
      </w:r>
      <w:r>
        <w:t xml:space="preserve">, </w:t>
      </w:r>
      <w:r w:rsidR="00776CEA" w:rsidRPr="00034910">
        <w:t>jusqu</w:t>
      </w:r>
      <w:r>
        <w:t>’</w:t>
      </w:r>
      <w:r w:rsidR="00776CEA" w:rsidRPr="00034910">
        <w:t>au meurtre</w:t>
      </w:r>
      <w:r>
        <w:t xml:space="preserve">, </w:t>
      </w:r>
      <w:r w:rsidR="00776CEA" w:rsidRPr="00034910">
        <w:t>d</w:t>
      </w:r>
      <w:r>
        <w:t>’</w:t>
      </w:r>
      <w:r w:rsidR="00776CEA" w:rsidRPr="00034910">
        <w:t>une soie sans grande valeur</w:t>
      </w:r>
      <w:r>
        <w:t> ?</w:t>
      </w:r>
    </w:p>
    <w:p w14:paraId="15BF18C5" w14:textId="77777777" w:rsidR="00E57EC9" w:rsidRDefault="00776CEA" w:rsidP="00E57EC9">
      <w:r w:rsidRPr="00034910">
        <w:t>Les sourcils froncés</w:t>
      </w:r>
      <w:r w:rsidR="00E57EC9">
        <w:t xml:space="preserve">, </w:t>
      </w:r>
      <w:r w:rsidRPr="00034910">
        <w:t>un pli barrant son front</w:t>
      </w:r>
      <w:r w:rsidR="00E57EC9">
        <w:t xml:space="preserve">, </w:t>
      </w:r>
      <w:r w:rsidRPr="00034910">
        <w:t>il promenait autour de lui un regard perçant</w:t>
      </w:r>
      <w:r w:rsidR="00E57EC9">
        <w:t>.</w:t>
      </w:r>
    </w:p>
    <w:p w14:paraId="507CE38F" w14:textId="77777777" w:rsidR="00E57EC9" w:rsidRDefault="00776CEA" w:rsidP="00E57EC9">
      <w:r w:rsidRPr="00034910">
        <w:t>Dans la garde-robe ouverte</w:t>
      </w:r>
      <w:r w:rsidR="00E57EC9">
        <w:t xml:space="preserve">, </w:t>
      </w:r>
      <w:r w:rsidRPr="00034910">
        <w:t>il discernait les supports</w:t>
      </w:r>
      <w:r w:rsidR="00E57EC9">
        <w:t xml:space="preserve">, </w:t>
      </w:r>
      <w:r w:rsidRPr="00034910">
        <w:t>n</w:t>
      </w:r>
      <w:r w:rsidRPr="00034910">
        <w:t>a</w:t>
      </w:r>
      <w:r w:rsidRPr="00034910">
        <w:t>guère affectés à la suspension du manteau</w:t>
      </w:r>
      <w:r w:rsidR="00E57EC9">
        <w:t xml:space="preserve"> ; </w:t>
      </w:r>
      <w:r w:rsidRPr="00034910">
        <w:t>ils n</w:t>
      </w:r>
      <w:r w:rsidR="00E57EC9">
        <w:t>’</w:t>
      </w:r>
      <w:r w:rsidRPr="00034910">
        <w:t>avaient point été déplacés</w:t>
      </w:r>
      <w:r w:rsidR="00E57EC9">
        <w:t>.</w:t>
      </w:r>
    </w:p>
    <w:p w14:paraId="529CBCB9" w14:textId="77777777" w:rsidR="00E57EC9" w:rsidRDefault="00E57EC9" w:rsidP="00E57EC9">
      <w:r>
        <w:t>— </w:t>
      </w:r>
      <w:r w:rsidR="00776CEA" w:rsidRPr="00034910">
        <w:t>Bon</w:t>
      </w:r>
      <w:r>
        <w:t xml:space="preserve">, </w:t>
      </w:r>
      <w:r w:rsidR="00776CEA" w:rsidRPr="00034910">
        <w:t>grommela-t-il</w:t>
      </w:r>
      <w:r>
        <w:t xml:space="preserve">, </w:t>
      </w:r>
      <w:r w:rsidR="00776CEA" w:rsidRPr="00034910">
        <w:t>l</w:t>
      </w:r>
      <w:r>
        <w:t>’</w:t>
      </w:r>
      <w:r w:rsidR="00776CEA" w:rsidRPr="00034910">
        <w:t>homme est donc plus grand que moi</w:t>
      </w:r>
      <w:r>
        <w:t xml:space="preserve">. </w:t>
      </w:r>
      <w:r w:rsidR="00776CEA" w:rsidRPr="00034910">
        <w:t>Il me serait impossible de prendre un vêtement là</w:t>
      </w:r>
      <w:r>
        <w:t xml:space="preserve">, </w:t>
      </w:r>
      <w:r w:rsidR="00776CEA" w:rsidRPr="00034910">
        <w:t>sans décrocher le support</w:t>
      </w:r>
      <w:r>
        <w:t xml:space="preserve">… </w:t>
      </w:r>
      <w:r w:rsidR="00776CEA" w:rsidRPr="00034910">
        <w:t>Et il est orné d</w:t>
      </w:r>
      <w:r>
        <w:t>’</w:t>
      </w:r>
      <w:r w:rsidR="00776CEA" w:rsidRPr="00034910">
        <w:t>une barbe fauve</w:t>
      </w:r>
      <w:r>
        <w:t xml:space="preserve">, </w:t>
      </w:r>
      <w:r w:rsidR="00776CEA" w:rsidRPr="00034910">
        <w:t>cont</w:t>
      </w:r>
      <w:r w:rsidR="00776CEA" w:rsidRPr="00034910">
        <w:t>i</w:t>
      </w:r>
      <w:r w:rsidR="00776CEA" w:rsidRPr="00034910">
        <w:t>nua-t-il vivement en prenant délicatement sur le manteau un poil de barbe</w:t>
      </w:r>
      <w:r>
        <w:t xml:space="preserve">. </w:t>
      </w:r>
      <w:r w:rsidR="00776CEA" w:rsidRPr="00034910">
        <w:t>Voilà une teinte pileuse</w:t>
      </w:r>
      <w:r>
        <w:t xml:space="preserve">, </w:t>
      </w:r>
      <w:r w:rsidR="00776CEA" w:rsidRPr="00034910">
        <w:t>fit-il après un instant</w:t>
      </w:r>
      <w:r>
        <w:t xml:space="preserve">, </w:t>
      </w:r>
      <w:r w:rsidR="00776CEA" w:rsidRPr="00034910">
        <w:t>qui est commune en Allemagne</w:t>
      </w:r>
      <w:r>
        <w:t xml:space="preserve">… </w:t>
      </w:r>
      <w:r w:rsidR="00776CEA" w:rsidRPr="00034910">
        <w:t>Hermann</w:t>
      </w:r>
      <w:r>
        <w:t xml:space="preserve">, </w:t>
      </w:r>
      <w:r w:rsidR="00776CEA" w:rsidRPr="00034910">
        <w:t>l</w:t>
      </w:r>
      <w:r>
        <w:t>’</w:t>
      </w:r>
      <w:r w:rsidR="00776CEA" w:rsidRPr="00034910">
        <w:t>agent</w:t>
      </w:r>
      <w:r>
        <w:t xml:space="preserve">, </w:t>
      </w:r>
      <w:r w:rsidR="00776CEA" w:rsidRPr="00034910">
        <w:t>est lui-même Allemand</w:t>
      </w:r>
      <w:r>
        <w:t xml:space="preserve">… </w:t>
      </w:r>
      <w:r w:rsidR="00776CEA" w:rsidRPr="00034910">
        <w:t>Tiens</w:t>
      </w:r>
      <w:r>
        <w:t xml:space="preserve"> ! </w:t>
      </w:r>
      <w:r w:rsidR="00776CEA" w:rsidRPr="00034910">
        <w:t>Tiens</w:t>
      </w:r>
      <w:r>
        <w:t> !…</w:t>
      </w:r>
    </w:p>
    <w:p w14:paraId="573D183C" w14:textId="77777777" w:rsidR="00E57EC9" w:rsidRDefault="00776CEA" w:rsidP="00E57EC9">
      <w:r w:rsidRPr="00034910">
        <w:t>Il considéra de nouveau le morceau de soie blanche qu</w:t>
      </w:r>
      <w:r w:rsidR="00E57EC9">
        <w:t>’</w:t>
      </w:r>
      <w:r w:rsidRPr="00034910">
        <w:t>il tenait à la main</w:t>
      </w:r>
      <w:r w:rsidR="00E57EC9">
        <w:t xml:space="preserve">, </w:t>
      </w:r>
      <w:r w:rsidRPr="00034910">
        <w:t>et pensif</w:t>
      </w:r>
      <w:r w:rsidR="00E57EC9">
        <w:t> :</w:t>
      </w:r>
    </w:p>
    <w:p w14:paraId="359C44A0" w14:textId="77777777" w:rsidR="00E57EC9" w:rsidRDefault="00E57EC9" w:rsidP="00E57EC9">
      <w:r>
        <w:t>— </w:t>
      </w:r>
      <w:r w:rsidR="00776CEA" w:rsidRPr="00034910">
        <w:t>Les Allemands sont passés maîtres dans l</w:t>
      </w:r>
      <w:r>
        <w:t>’</w:t>
      </w:r>
      <w:r w:rsidR="00776CEA" w:rsidRPr="00034910">
        <w:t>art de l</w:t>
      </w:r>
      <w:r>
        <w:t>’</w:t>
      </w:r>
      <w:r w:rsidR="00776CEA" w:rsidRPr="00034910">
        <w:t>espionnage</w:t>
      </w:r>
      <w:r>
        <w:t xml:space="preserve">… ; </w:t>
      </w:r>
      <w:r w:rsidR="00776CEA" w:rsidRPr="00034910">
        <w:t>un lé de soie est tout aussi commode qu</w:t>
      </w:r>
      <w:r>
        <w:t>’</w:t>
      </w:r>
      <w:r w:rsidR="00776CEA" w:rsidRPr="00034910">
        <w:t>un p</w:t>
      </w:r>
      <w:r w:rsidR="00776CEA" w:rsidRPr="00034910">
        <w:t>a</w:t>
      </w:r>
      <w:r w:rsidR="00776CEA" w:rsidRPr="00034910">
        <w:t>pier pour tracer un document confidentiel</w:t>
      </w:r>
      <w:r>
        <w:t xml:space="preserve">… </w:t>
      </w:r>
      <w:r w:rsidR="00776CEA" w:rsidRPr="00034910">
        <w:t xml:space="preserve">Et il se </w:t>
      </w:r>
      <w:r w:rsidR="00776CEA" w:rsidRPr="00034910">
        <w:lastRenderedPageBreak/>
        <w:t>dissimule plus aisément</w:t>
      </w:r>
      <w:r>
        <w:t xml:space="preserve">. </w:t>
      </w:r>
      <w:r w:rsidR="00776CEA" w:rsidRPr="00034910">
        <w:t>Il suffit d</w:t>
      </w:r>
      <w:r>
        <w:t>’</w:t>
      </w:r>
      <w:r w:rsidR="00776CEA" w:rsidRPr="00034910">
        <w:t>une encre sympathique et d</w:t>
      </w:r>
      <w:r>
        <w:t>’</w:t>
      </w:r>
      <w:r w:rsidR="00776CEA" w:rsidRPr="00034910">
        <w:t>un ma</w:t>
      </w:r>
      <w:r w:rsidR="00776CEA" w:rsidRPr="00034910">
        <w:t>n</w:t>
      </w:r>
      <w:r w:rsidR="00776CEA" w:rsidRPr="00034910">
        <w:t>teau</w:t>
      </w:r>
      <w:r>
        <w:t>.</w:t>
      </w:r>
    </w:p>
    <w:p w14:paraId="1D4908C1" w14:textId="59A560B0" w:rsidR="00E57EC9" w:rsidRDefault="00776CEA" w:rsidP="00E57EC9">
      <w:r w:rsidRPr="00034910">
        <w:t>Et vivement</w:t>
      </w:r>
      <w:r w:rsidR="00E57EC9">
        <w:t xml:space="preserve">, </w:t>
      </w:r>
      <w:r w:rsidRPr="00034910">
        <w:t>il repassa dans la chambre à coucher</w:t>
      </w:r>
      <w:r w:rsidR="00E57EC9">
        <w:t xml:space="preserve">. </w:t>
      </w:r>
      <w:r w:rsidRPr="00034910">
        <w:t>Avec une indifférence</w:t>
      </w:r>
      <w:r w:rsidR="00E57EC9">
        <w:t xml:space="preserve">, </w:t>
      </w:r>
      <w:r w:rsidRPr="00034910">
        <w:t xml:space="preserve">dont </w:t>
      </w:r>
      <w:r w:rsidR="00E57EC9">
        <w:t>M</w:t>
      </w:r>
      <w:r w:rsidR="00E57EC9" w:rsidRPr="00E57EC9">
        <w:rPr>
          <w:vertAlign w:val="superscript"/>
        </w:rPr>
        <w:t>rs</w:t>
      </w:r>
      <w:r w:rsidR="00E57EC9">
        <w:t> </w:t>
      </w:r>
      <w:proofErr w:type="spellStart"/>
      <w:r w:rsidRPr="00034910">
        <w:t>Lodgers</w:t>
      </w:r>
      <w:proofErr w:type="spellEnd"/>
      <w:r w:rsidR="00E57EC9">
        <w:t xml:space="preserve">, </w:t>
      </w:r>
      <w:r w:rsidRPr="00034910">
        <w:t>toujours évanouie</w:t>
      </w:r>
      <w:r w:rsidR="00E57EC9">
        <w:t xml:space="preserve">, </w:t>
      </w:r>
      <w:r w:rsidRPr="00034910">
        <w:t>eût ce</w:t>
      </w:r>
      <w:r w:rsidRPr="00034910">
        <w:t>r</w:t>
      </w:r>
      <w:r w:rsidRPr="00034910">
        <w:t>tes été scandalisée</w:t>
      </w:r>
      <w:r w:rsidR="00E57EC9">
        <w:t xml:space="preserve">, </w:t>
      </w:r>
      <w:r w:rsidRPr="00034910">
        <w:t>si elle avait pu s</w:t>
      </w:r>
      <w:r w:rsidR="00E57EC9">
        <w:t>’</w:t>
      </w:r>
      <w:r w:rsidRPr="00034910">
        <w:t>en rendre compte</w:t>
      </w:r>
      <w:r w:rsidR="00E57EC9">
        <w:t xml:space="preserve">, </w:t>
      </w:r>
      <w:r w:rsidRPr="00034910">
        <w:t>il sauta par-dessus le corps de l</w:t>
      </w:r>
      <w:r w:rsidR="00E57EC9">
        <w:t>’</w:t>
      </w:r>
      <w:r w:rsidRPr="00034910">
        <w:t>élégante et courut à la cheminée dans laquelle brûlait un feu clair</w:t>
      </w:r>
      <w:r w:rsidR="00E57EC9">
        <w:t>.</w:t>
      </w:r>
    </w:p>
    <w:p w14:paraId="0B011C2A" w14:textId="77777777" w:rsidR="00E57EC9" w:rsidRDefault="00776CEA" w:rsidP="00E57EC9">
      <w:r w:rsidRPr="00034910">
        <w:t>À la flamme</w:t>
      </w:r>
      <w:r w:rsidR="00E57EC9">
        <w:t xml:space="preserve">, </w:t>
      </w:r>
      <w:r w:rsidRPr="00034910">
        <w:t>il exposa le morceau de soie</w:t>
      </w:r>
      <w:r w:rsidR="00E57EC9">
        <w:t>.</w:t>
      </w:r>
    </w:p>
    <w:p w14:paraId="1DE0ADDE" w14:textId="77777777" w:rsidR="00E57EC9" w:rsidRDefault="00776CEA" w:rsidP="00E57EC9">
      <w:r w:rsidRPr="00034910">
        <w:t>L</w:t>
      </w:r>
      <w:r w:rsidR="00E57EC9">
        <w:t>’</w:t>
      </w:r>
      <w:r w:rsidRPr="00034910">
        <w:t>étoffe demeura blanche</w:t>
      </w:r>
      <w:r w:rsidR="00E57EC9">
        <w:t xml:space="preserve">. </w:t>
      </w:r>
      <w:r w:rsidRPr="00034910">
        <w:t>Aucun signe n</w:t>
      </w:r>
      <w:r w:rsidR="00E57EC9">
        <w:t>’</w:t>
      </w:r>
      <w:r w:rsidRPr="00034910">
        <w:t>apparut à sa su</w:t>
      </w:r>
      <w:r w:rsidRPr="00034910">
        <w:t>r</w:t>
      </w:r>
      <w:r w:rsidRPr="00034910">
        <w:t>face</w:t>
      </w:r>
      <w:r w:rsidR="00E57EC9">
        <w:t>.</w:t>
      </w:r>
    </w:p>
    <w:p w14:paraId="356ACDA9" w14:textId="77777777" w:rsidR="00E57EC9" w:rsidRDefault="00776CEA" w:rsidP="00E57EC9">
      <w:r w:rsidRPr="00034910">
        <w:t>Or</w:t>
      </w:r>
      <w:r w:rsidR="00E57EC9">
        <w:t xml:space="preserve">, </w:t>
      </w:r>
      <w:r w:rsidRPr="00034910">
        <w:t>on sait que le propre des encres dites sympathiques est de devenir visibles lorsqu</w:t>
      </w:r>
      <w:r w:rsidR="00E57EC9">
        <w:t>’</w:t>
      </w:r>
      <w:r w:rsidRPr="00034910">
        <w:t>elles sont exposées à la chaleur</w:t>
      </w:r>
      <w:r w:rsidR="00E57EC9">
        <w:t>.</w:t>
      </w:r>
    </w:p>
    <w:p w14:paraId="5E942BF4" w14:textId="77777777" w:rsidR="00E57EC9" w:rsidRDefault="00776CEA" w:rsidP="00E57EC9">
      <w:r w:rsidRPr="00034910">
        <w:t xml:space="preserve">Et cependant </w:t>
      </w:r>
      <w:proofErr w:type="spellStart"/>
      <w:r w:rsidRPr="00034910">
        <w:t>Fann</w:t>
      </w:r>
      <w:proofErr w:type="spellEnd"/>
      <w:r w:rsidRPr="00034910">
        <w:t xml:space="preserve"> parut enchanté de ce résultat négatif</w:t>
      </w:r>
      <w:r w:rsidR="00E57EC9">
        <w:t>.</w:t>
      </w:r>
    </w:p>
    <w:p w14:paraId="0D004411" w14:textId="77777777" w:rsidR="00E57EC9" w:rsidRDefault="00E57EC9" w:rsidP="00E57EC9">
      <w:r>
        <w:t>— </w:t>
      </w:r>
      <w:r w:rsidR="00776CEA" w:rsidRPr="00034910">
        <w:t>Le hasard est pour moi</w:t>
      </w:r>
      <w:r>
        <w:t xml:space="preserve">… </w:t>
      </w:r>
      <w:r w:rsidR="00776CEA" w:rsidRPr="00034910">
        <w:t>Le document cherché se trouve dans le quatrième manteau</w:t>
      </w:r>
      <w:r>
        <w:t xml:space="preserve">. </w:t>
      </w:r>
      <w:r w:rsidR="00776CEA" w:rsidRPr="00034910">
        <w:t>Il faut donc que je me hâte pour en devenir le gardien</w:t>
      </w:r>
      <w:r>
        <w:t>.</w:t>
      </w:r>
    </w:p>
    <w:p w14:paraId="55F4A507" w14:textId="77777777" w:rsidR="00E57EC9" w:rsidRDefault="00776CEA" w:rsidP="00E57EC9">
      <w:r w:rsidRPr="00034910">
        <w:t>Avec une prestesse merveilleuse</w:t>
      </w:r>
      <w:r w:rsidR="00E57EC9">
        <w:t xml:space="preserve">, </w:t>
      </w:r>
      <w:r w:rsidRPr="00034910">
        <w:t>il jeta le morceau de soie dans le foyer</w:t>
      </w:r>
      <w:r w:rsidR="00E57EC9">
        <w:t xml:space="preserve">, </w:t>
      </w:r>
      <w:r w:rsidRPr="00034910">
        <w:t>le regarda se consumer</w:t>
      </w:r>
      <w:r w:rsidR="00E57EC9">
        <w:t xml:space="preserve">, </w:t>
      </w:r>
      <w:r w:rsidRPr="00034910">
        <w:t>puis</w:t>
      </w:r>
      <w:r w:rsidR="00E57EC9">
        <w:t xml:space="preserve">, </w:t>
      </w:r>
      <w:r w:rsidRPr="00034910">
        <w:t>lorsque les cendres légères se furent fendillées</w:t>
      </w:r>
      <w:r w:rsidR="00E57EC9">
        <w:t xml:space="preserve">, </w:t>
      </w:r>
      <w:r w:rsidRPr="00034910">
        <w:t>réduites en poussière</w:t>
      </w:r>
      <w:r w:rsidR="00E57EC9">
        <w:t xml:space="preserve">, </w:t>
      </w:r>
      <w:r w:rsidRPr="00034910">
        <w:t>il se frotta vigoureusement les mains</w:t>
      </w:r>
      <w:r w:rsidR="00E57EC9">
        <w:t>.</w:t>
      </w:r>
    </w:p>
    <w:p w14:paraId="394EACF1" w14:textId="7AA1BFEA" w:rsidR="00E57EC9" w:rsidRDefault="00E57EC9" w:rsidP="00E57EC9">
      <w:r>
        <w:t>— </w:t>
      </w:r>
      <w:r w:rsidR="00776CEA" w:rsidRPr="00034910">
        <w:t>Plus de trace</w:t>
      </w:r>
      <w:r>
        <w:t xml:space="preserve">. </w:t>
      </w:r>
      <w:r w:rsidR="00776CEA" w:rsidRPr="00034910">
        <w:t>Personne ne saura cela que moi</w:t>
      </w:r>
      <w:r>
        <w:t xml:space="preserve">. </w:t>
      </w:r>
      <w:r w:rsidR="00776CEA" w:rsidRPr="00034910">
        <w:t>Rien n</w:t>
      </w:r>
      <w:r>
        <w:t>’</w:t>
      </w:r>
      <w:r w:rsidR="00776CEA" w:rsidRPr="00034910">
        <w:t>avertira le criminel</w:t>
      </w:r>
      <w:r>
        <w:t xml:space="preserve">. </w:t>
      </w:r>
      <w:r w:rsidR="00776CEA" w:rsidRPr="00034910">
        <w:t>À présent</w:t>
      </w:r>
      <w:r>
        <w:t xml:space="preserve">, </w:t>
      </w:r>
      <w:r w:rsidR="00776CEA" w:rsidRPr="00034910">
        <w:t>il s</w:t>
      </w:r>
      <w:r>
        <w:t>’</w:t>
      </w:r>
      <w:r w:rsidR="00776CEA" w:rsidRPr="00034910">
        <w:t>agit de ramener cette cha</w:t>
      </w:r>
      <w:r w:rsidR="00776CEA" w:rsidRPr="00034910">
        <w:t>r</w:t>
      </w:r>
      <w:r w:rsidR="00776CEA" w:rsidRPr="00034910">
        <w:t xml:space="preserve">mante </w:t>
      </w:r>
      <w:r>
        <w:t>M</w:t>
      </w:r>
      <w:r w:rsidRPr="00E57EC9">
        <w:rPr>
          <w:vertAlign w:val="superscript"/>
        </w:rPr>
        <w:t>rs</w:t>
      </w:r>
      <w:r>
        <w:t> </w:t>
      </w:r>
      <w:proofErr w:type="spellStart"/>
      <w:r w:rsidR="00776CEA" w:rsidRPr="00034910">
        <w:t>Lodgers</w:t>
      </w:r>
      <w:proofErr w:type="spellEnd"/>
      <w:r w:rsidR="00776CEA" w:rsidRPr="00034910">
        <w:t xml:space="preserve"> à la conscience des choses</w:t>
      </w:r>
      <w:r>
        <w:t>.</w:t>
      </w:r>
    </w:p>
    <w:p w14:paraId="266DAABB" w14:textId="77777777" w:rsidR="00E57EC9" w:rsidRDefault="00776CEA" w:rsidP="00E57EC9">
      <w:r w:rsidRPr="00034910">
        <w:t>Sur la tablette d</w:t>
      </w:r>
      <w:r w:rsidR="00E57EC9">
        <w:t>’</w:t>
      </w:r>
      <w:r w:rsidRPr="00034910">
        <w:t xml:space="preserve">une délicieuse </w:t>
      </w:r>
      <w:r w:rsidR="00E57EC9">
        <w:t>« </w:t>
      </w:r>
      <w:r w:rsidRPr="00034910">
        <w:t>coiffeuse</w:t>
      </w:r>
      <w:r w:rsidR="00E57EC9">
        <w:t> »</w:t>
      </w:r>
      <w:r w:rsidRPr="00034910">
        <w:t xml:space="preserve"> de modern-style</w:t>
      </w:r>
      <w:r w:rsidR="00E57EC9">
        <w:t xml:space="preserve">, </w:t>
      </w:r>
      <w:r w:rsidRPr="00034910">
        <w:t>des flacons d</w:t>
      </w:r>
      <w:r w:rsidR="00E57EC9">
        <w:t>’</w:t>
      </w:r>
      <w:r w:rsidRPr="00034910">
        <w:t>odeurs s</w:t>
      </w:r>
      <w:r w:rsidR="00E57EC9">
        <w:t>’</w:t>
      </w:r>
      <w:r w:rsidRPr="00034910">
        <w:t>alignaient</w:t>
      </w:r>
      <w:r w:rsidR="00E57EC9">
        <w:t xml:space="preserve">, </w:t>
      </w:r>
      <w:r w:rsidRPr="00034910">
        <w:t>Dick en choisit un</w:t>
      </w:r>
      <w:r w:rsidR="00E57EC9">
        <w:t xml:space="preserve">, </w:t>
      </w:r>
      <w:r w:rsidRPr="00034910">
        <w:t>et s</w:t>
      </w:r>
      <w:r w:rsidR="00E57EC9">
        <w:t>’</w:t>
      </w:r>
      <w:r w:rsidRPr="00034910">
        <w:t>agenouillant auprès de la jeune femme toujours inerte</w:t>
      </w:r>
      <w:r w:rsidR="00E57EC9">
        <w:t xml:space="preserve">, </w:t>
      </w:r>
      <w:r w:rsidRPr="00034910">
        <w:t>il lui aspergea délicatement le front</w:t>
      </w:r>
      <w:r w:rsidR="00E57EC9">
        <w:t xml:space="preserve">, </w:t>
      </w:r>
      <w:r w:rsidRPr="00034910">
        <w:t>les paupières et les mains</w:t>
      </w:r>
      <w:r w:rsidR="00E57EC9">
        <w:t>.</w:t>
      </w:r>
    </w:p>
    <w:p w14:paraId="7D2DFA7C" w14:textId="77777777" w:rsidR="00E57EC9" w:rsidRDefault="00776CEA" w:rsidP="00E57EC9">
      <w:r w:rsidRPr="00034910">
        <w:lastRenderedPageBreak/>
        <w:t>Au bout de quelques minutes</w:t>
      </w:r>
      <w:r w:rsidR="00E57EC9">
        <w:t xml:space="preserve">, </w:t>
      </w:r>
      <w:r w:rsidRPr="00034910">
        <w:t>la malade fut secouée par un frisson</w:t>
      </w:r>
      <w:r w:rsidR="00E57EC9">
        <w:t xml:space="preserve">, </w:t>
      </w:r>
      <w:r w:rsidRPr="00034910">
        <w:t>une aspiration profonde souleva sa poitrine</w:t>
      </w:r>
      <w:r w:rsidR="00E57EC9">
        <w:t xml:space="preserve">, </w:t>
      </w:r>
      <w:r w:rsidRPr="00034910">
        <w:t>ses yeux s</w:t>
      </w:r>
      <w:r w:rsidR="00E57EC9">
        <w:t>’</w:t>
      </w:r>
      <w:r w:rsidRPr="00034910">
        <w:t>ouvrirent</w:t>
      </w:r>
      <w:r w:rsidR="00E57EC9">
        <w:t>.</w:t>
      </w:r>
    </w:p>
    <w:p w14:paraId="66A95060" w14:textId="77777777" w:rsidR="00E57EC9" w:rsidRDefault="00776CEA" w:rsidP="00E57EC9">
      <w:r w:rsidRPr="00034910">
        <w:t>Sur ses traits passa une expression stupéfaite</w:t>
      </w:r>
      <w:r w:rsidR="00E57EC9">
        <w:t xml:space="preserve">, </w:t>
      </w:r>
      <w:r w:rsidRPr="00034910">
        <w:t>Évide</w:t>
      </w:r>
      <w:r w:rsidRPr="00034910">
        <w:t>m</w:t>
      </w:r>
      <w:r w:rsidRPr="00034910">
        <w:t>ment</w:t>
      </w:r>
      <w:r w:rsidR="00E57EC9">
        <w:t xml:space="preserve">, </w:t>
      </w:r>
      <w:r w:rsidRPr="00034910">
        <w:t>le souvenir n</w:t>
      </w:r>
      <w:r w:rsidR="00E57EC9">
        <w:t>’</w:t>
      </w:r>
      <w:r w:rsidRPr="00034910">
        <w:t>était pas encore ranimé en elle</w:t>
      </w:r>
      <w:r w:rsidR="00E57EC9">
        <w:t xml:space="preserve">, </w:t>
      </w:r>
      <w:r w:rsidRPr="00034910">
        <w:t>et elle ne concevait pas comment il pouvait se faire qu</w:t>
      </w:r>
      <w:r w:rsidR="00E57EC9">
        <w:t>’</w:t>
      </w:r>
      <w:r w:rsidRPr="00034910">
        <w:t>elle fût étendue sur le tapis</w:t>
      </w:r>
      <w:r w:rsidR="00E57EC9">
        <w:t xml:space="preserve">, </w:t>
      </w:r>
      <w:r w:rsidRPr="00034910">
        <w:t>et que le détective fût agenouillé auprès d</w:t>
      </w:r>
      <w:r w:rsidR="00E57EC9">
        <w:t>’</w:t>
      </w:r>
      <w:r w:rsidRPr="00034910">
        <w:t>elle</w:t>
      </w:r>
      <w:r w:rsidR="00E57EC9">
        <w:t xml:space="preserve">, </w:t>
      </w:r>
      <w:r w:rsidRPr="00034910">
        <w:t>un flacon d</w:t>
      </w:r>
      <w:r w:rsidR="00E57EC9">
        <w:t>’</w:t>
      </w:r>
      <w:r w:rsidRPr="00034910">
        <w:t>essence parfumée à la main</w:t>
      </w:r>
      <w:r w:rsidR="00E57EC9">
        <w:t>.</w:t>
      </w:r>
    </w:p>
    <w:p w14:paraId="4AE36F6B" w14:textId="77777777" w:rsidR="00E57EC9" w:rsidRDefault="00E57EC9" w:rsidP="00E57EC9">
      <w:r>
        <w:t>— </w:t>
      </w:r>
      <w:r w:rsidR="00776CEA" w:rsidRPr="00034910">
        <w:t>Madame</w:t>
      </w:r>
      <w:r>
        <w:t xml:space="preserve">, </w:t>
      </w:r>
      <w:r w:rsidR="00776CEA" w:rsidRPr="00034910">
        <w:t>fit ce dernier d</w:t>
      </w:r>
      <w:r>
        <w:t>’</w:t>
      </w:r>
      <w:r w:rsidR="00776CEA" w:rsidRPr="00034910">
        <w:t>une voix légère comme un sou</w:t>
      </w:r>
      <w:r w:rsidR="00776CEA" w:rsidRPr="00034910">
        <w:t>f</w:t>
      </w:r>
      <w:r w:rsidR="00776CEA" w:rsidRPr="00034910">
        <w:t>fle</w:t>
      </w:r>
      <w:r>
        <w:t xml:space="preserve">, </w:t>
      </w:r>
      <w:proofErr w:type="spellStart"/>
      <w:r w:rsidR="00776CEA" w:rsidRPr="00034910">
        <w:t>veuillez vous</w:t>
      </w:r>
      <w:proofErr w:type="spellEnd"/>
      <w:r w:rsidR="00776CEA" w:rsidRPr="00034910">
        <w:t xml:space="preserve"> rappeler</w:t>
      </w:r>
      <w:r>
        <w:t xml:space="preserve">… </w:t>
      </w:r>
      <w:r w:rsidR="00776CEA" w:rsidRPr="00034910">
        <w:t>Édith</w:t>
      </w:r>
      <w:r>
        <w:t xml:space="preserve"> ! </w:t>
      </w:r>
      <w:r w:rsidR="00776CEA" w:rsidRPr="00034910">
        <w:t>le manteau</w:t>
      </w:r>
      <w:r>
        <w:t> !</w:t>
      </w:r>
    </w:p>
    <w:p w14:paraId="4521B401" w14:textId="77777777" w:rsidR="00E57EC9" w:rsidRDefault="00776CEA" w:rsidP="00E57EC9">
      <w:r w:rsidRPr="00034910">
        <w:t>Elle eut un cri étouffé</w:t>
      </w:r>
      <w:r w:rsidR="00E57EC9">
        <w:t xml:space="preserve">. </w:t>
      </w:r>
      <w:r w:rsidRPr="00034910">
        <w:t>Ces seuls mots avaient ramené à sa mémoire l</w:t>
      </w:r>
      <w:r w:rsidR="00E57EC9">
        <w:t>’</w:t>
      </w:r>
      <w:r w:rsidRPr="00034910">
        <w:t>horrible tableau devant lequel elle avait perdu le se</w:t>
      </w:r>
      <w:r w:rsidRPr="00034910">
        <w:t>n</w:t>
      </w:r>
      <w:r w:rsidRPr="00034910">
        <w:t>timent</w:t>
      </w:r>
      <w:r w:rsidR="00E57EC9">
        <w:t>.</w:t>
      </w:r>
    </w:p>
    <w:p w14:paraId="523C0FA8" w14:textId="77777777" w:rsidR="00E57EC9" w:rsidRDefault="00E57EC9" w:rsidP="00E57EC9">
      <w:r>
        <w:t>— </w:t>
      </w:r>
      <w:r w:rsidR="00776CEA" w:rsidRPr="00034910">
        <w:t>Oh</w:t>
      </w:r>
      <w:r>
        <w:t xml:space="preserve"> ! </w:t>
      </w:r>
      <w:r w:rsidR="00776CEA" w:rsidRPr="00034910">
        <w:t>il faut appeler</w:t>
      </w:r>
      <w:r>
        <w:t xml:space="preserve">… </w:t>
      </w:r>
      <w:r w:rsidR="00776CEA" w:rsidRPr="00034910">
        <w:t>au secours</w:t>
      </w:r>
      <w:r>
        <w:t xml:space="preserve">… </w:t>
      </w:r>
      <w:r w:rsidR="00776CEA" w:rsidRPr="00034910">
        <w:t>la police</w:t>
      </w:r>
      <w:r>
        <w:t xml:space="preserve">, </w:t>
      </w:r>
      <w:r w:rsidR="00776CEA" w:rsidRPr="00034910">
        <w:t>balbutia-t-elle en se soulevant avec effort</w:t>
      </w:r>
      <w:r>
        <w:t>.</w:t>
      </w:r>
    </w:p>
    <w:p w14:paraId="37790209" w14:textId="77777777" w:rsidR="00E57EC9" w:rsidRDefault="00776CEA" w:rsidP="00E57EC9">
      <w:r w:rsidRPr="00034910">
        <w:t>Mais</w:t>
      </w:r>
      <w:r w:rsidR="00E57EC9">
        <w:t xml:space="preserve">, </w:t>
      </w:r>
      <w:r w:rsidRPr="00034910">
        <w:t>tout en l</w:t>
      </w:r>
      <w:r w:rsidR="00E57EC9">
        <w:t>’</w:t>
      </w:r>
      <w:r w:rsidRPr="00034910">
        <w:t>aidant à se relever</w:t>
      </w:r>
      <w:r w:rsidR="00E57EC9">
        <w:t xml:space="preserve">, </w:t>
      </w:r>
      <w:r w:rsidRPr="00034910">
        <w:t>Dick murmura</w:t>
      </w:r>
      <w:r w:rsidR="00E57EC9">
        <w:t> :</w:t>
      </w:r>
    </w:p>
    <w:p w14:paraId="6D39BD7D" w14:textId="77777777" w:rsidR="00E57EC9" w:rsidRDefault="00E57EC9" w:rsidP="00E57EC9">
      <w:r>
        <w:t>— </w:t>
      </w:r>
      <w:r w:rsidR="00776CEA" w:rsidRPr="00034910">
        <w:t>Tout à l</w:t>
      </w:r>
      <w:r>
        <w:t>’</w:t>
      </w:r>
      <w:r w:rsidR="00776CEA" w:rsidRPr="00034910">
        <w:t>heure</w:t>
      </w:r>
      <w:r>
        <w:t xml:space="preserve">, </w:t>
      </w:r>
      <w:r w:rsidR="00776CEA" w:rsidRPr="00034910">
        <w:t>je vous en prie</w:t>
      </w:r>
      <w:r>
        <w:t xml:space="preserve">. </w:t>
      </w:r>
      <w:r w:rsidR="00776CEA" w:rsidRPr="00034910">
        <w:t>Il faut que je vous parle d</w:t>
      </w:r>
      <w:r>
        <w:t>’</w:t>
      </w:r>
      <w:r w:rsidR="00776CEA" w:rsidRPr="00034910">
        <w:t>abord</w:t>
      </w:r>
      <w:r>
        <w:t>.</w:t>
      </w:r>
    </w:p>
    <w:p w14:paraId="0E912C23" w14:textId="77777777" w:rsidR="00E57EC9" w:rsidRDefault="00E57EC9" w:rsidP="00E57EC9">
      <w:r>
        <w:t>— </w:t>
      </w:r>
      <w:r w:rsidR="00776CEA" w:rsidRPr="00034910">
        <w:t>Que vous me parliez</w:t>
      </w:r>
      <w:r>
        <w:t> ?</w:t>
      </w:r>
    </w:p>
    <w:p w14:paraId="0C83B966" w14:textId="77777777" w:rsidR="00E57EC9" w:rsidRDefault="00776CEA" w:rsidP="00E57EC9">
      <w:r w:rsidRPr="00034910">
        <w:t>Avant de répondre</w:t>
      </w:r>
      <w:r w:rsidR="00E57EC9">
        <w:t xml:space="preserve">, </w:t>
      </w:r>
      <w:r w:rsidRPr="00034910">
        <w:t>il la fit asseoir dans un fauteuil auprès de la cheminée</w:t>
      </w:r>
      <w:r w:rsidR="00E57EC9">
        <w:t xml:space="preserve">, </w:t>
      </w:r>
      <w:r w:rsidRPr="00034910">
        <w:t>où les flammes continuaient à pétiller gaiement</w:t>
      </w:r>
      <w:r w:rsidR="00E57EC9">
        <w:t xml:space="preserve">. </w:t>
      </w:r>
      <w:r w:rsidRPr="00034910">
        <w:t>Et comme elle répétait d</w:t>
      </w:r>
      <w:r w:rsidR="00E57EC9">
        <w:t>’</w:t>
      </w:r>
      <w:r w:rsidRPr="00034910">
        <w:t>une voix anxieuse</w:t>
      </w:r>
      <w:r w:rsidR="00E57EC9">
        <w:t> :</w:t>
      </w:r>
    </w:p>
    <w:p w14:paraId="355EC3F5" w14:textId="77777777" w:rsidR="00E57EC9" w:rsidRDefault="00E57EC9" w:rsidP="00E57EC9">
      <w:r>
        <w:t>— </w:t>
      </w:r>
      <w:r w:rsidR="00776CEA" w:rsidRPr="00034910">
        <w:t>Vous voulez me parler</w:t>
      </w:r>
      <w:r>
        <w:t>…</w:t>
      </w:r>
    </w:p>
    <w:p w14:paraId="33230D2D" w14:textId="77777777" w:rsidR="00E57EC9" w:rsidRDefault="00E57EC9" w:rsidP="00E57EC9">
      <w:r>
        <w:t>— </w:t>
      </w:r>
      <w:r w:rsidR="00776CEA" w:rsidRPr="00034910">
        <w:t>Et vous demander d</w:t>
      </w:r>
      <w:r>
        <w:t>’</w:t>
      </w:r>
      <w:r w:rsidR="00776CEA" w:rsidRPr="00034910">
        <w:t>écrire une lettre</w:t>
      </w:r>
      <w:r>
        <w:t>.</w:t>
      </w:r>
    </w:p>
    <w:p w14:paraId="1059D8B9" w14:textId="77777777" w:rsidR="00E57EC9" w:rsidRDefault="00E57EC9" w:rsidP="00E57EC9">
      <w:r>
        <w:t>— </w:t>
      </w:r>
      <w:r w:rsidR="00776CEA" w:rsidRPr="00034910">
        <w:t>Une lettre</w:t>
      </w:r>
      <w:r>
        <w:t> ?</w:t>
      </w:r>
    </w:p>
    <w:p w14:paraId="4A42F1DE" w14:textId="77777777" w:rsidR="00E57EC9" w:rsidRDefault="00776CEA" w:rsidP="00E57EC9">
      <w:r w:rsidRPr="00034910">
        <w:lastRenderedPageBreak/>
        <w:t>Les grands yeux de l</w:t>
      </w:r>
      <w:r w:rsidR="00E57EC9">
        <w:t>’</w:t>
      </w:r>
      <w:r w:rsidRPr="00034910">
        <w:t>élégante lady s</w:t>
      </w:r>
      <w:r w:rsidR="00E57EC9">
        <w:t>’</w:t>
      </w:r>
      <w:r w:rsidRPr="00034910">
        <w:t>ouvrirent démesur</w:t>
      </w:r>
      <w:r w:rsidRPr="00034910">
        <w:t>é</w:t>
      </w:r>
      <w:r w:rsidRPr="00034910">
        <w:t>ment</w:t>
      </w:r>
      <w:r w:rsidR="00E57EC9">
        <w:t>.</w:t>
      </w:r>
    </w:p>
    <w:p w14:paraId="5F714DD1" w14:textId="77777777" w:rsidR="00E57EC9" w:rsidRDefault="00E57EC9" w:rsidP="00E57EC9">
      <w:r>
        <w:t>— </w:t>
      </w:r>
      <w:r w:rsidR="00776CEA" w:rsidRPr="00034910">
        <w:t>Mais pendant ce temps</w:t>
      </w:r>
      <w:r>
        <w:t xml:space="preserve">, </w:t>
      </w:r>
      <w:r w:rsidR="00776CEA" w:rsidRPr="00034910">
        <w:t>ma pauvre Édith</w:t>
      </w:r>
      <w:r>
        <w:t xml:space="preserve"> !… </w:t>
      </w:r>
      <w:r w:rsidR="00776CEA" w:rsidRPr="00034910">
        <w:t>ne peut-on rien pour elle</w:t>
      </w:r>
      <w:r>
        <w:t> ?</w:t>
      </w:r>
    </w:p>
    <w:p w14:paraId="164B8C7E" w14:textId="77777777" w:rsidR="00E57EC9" w:rsidRDefault="00776CEA" w:rsidP="00E57EC9">
      <w:r w:rsidRPr="00034910">
        <w:t>L</w:t>
      </w:r>
      <w:r w:rsidR="00E57EC9">
        <w:t>’</w:t>
      </w:r>
      <w:r w:rsidRPr="00034910">
        <w:t>Anglais secoua la tête</w:t>
      </w:r>
      <w:r w:rsidR="00E57EC9">
        <w:t> :</w:t>
      </w:r>
    </w:p>
    <w:p w14:paraId="623AABD5" w14:textId="3C8B6504" w:rsidR="00E57EC9" w:rsidRDefault="00E57EC9" w:rsidP="00E57EC9">
      <w:r>
        <w:t>— </w:t>
      </w:r>
      <w:r w:rsidR="00776CEA" w:rsidRPr="00034910">
        <w:t>Elle serait donc morte</w:t>
      </w:r>
      <w:r>
        <w:t xml:space="preserve"> ? </w:t>
      </w:r>
      <w:r w:rsidR="00776CEA" w:rsidRPr="00034910">
        <w:t xml:space="preserve">reprit </w:t>
      </w:r>
      <w:r>
        <w:t>M</w:t>
      </w:r>
      <w:r w:rsidRPr="00E57EC9">
        <w:rPr>
          <w:vertAlign w:val="superscript"/>
        </w:rPr>
        <w:t>rs</w:t>
      </w:r>
      <w:r>
        <w:t> </w:t>
      </w:r>
      <w:proofErr w:type="spellStart"/>
      <w:r w:rsidR="00776CEA" w:rsidRPr="00034910">
        <w:t>Lodgers</w:t>
      </w:r>
      <w:proofErr w:type="spellEnd"/>
      <w:r w:rsidR="00776CEA" w:rsidRPr="00034910">
        <w:t xml:space="preserve"> avec épo</w:t>
      </w:r>
      <w:r w:rsidR="00776CEA" w:rsidRPr="00034910">
        <w:t>u</w:t>
      </w:r>
      <w:r w:rsidR="00776CEA" w:rsidRPr="00034910">
        <w:t>vante</w:t>
      </w:r>
      <w:r>
        <w:t>.</w:t>
      </w:r>
    </w:p>
    <w:p w14:paraId="2866E1AB" w14:textId="77777777" w:rsidR="00E57EC9" w:rsidRDefault="00E57EC9" w:rsidP="00E57EC9">
      <w:r>
        <w:t>— </w:t>
      </w:r>
      <w:r w:rsidR="00776CEA" w:rsidRPr="00034910">
        <w:t>Hélas</w:t>
      </w:r>
      <w:r>
        <w:t xml:space="preserve">… </w:t>
      </w:r>
      <w:r w:rsidR="00776CEA" w:rsidRPr="00034910">
        <w:t>Elle l</w:t>
      </w:r>
      <w:r>
        <w:t>’</w:t>
      </w:r>
      <w:r w:rsidR="00776CEA" w:rsidRPr="00034910">
        <w:t>était avant notre arrivée</w:t>
      </w:r>
      <w:r>
        <w:t xml:space="preserve">… </w:t>
      </w:r>
      <w:r w:rsidR="00776CEA" w:rsidRPr="00034910">
        <w:t>Rien ne s</w:t>
      </w:r>
      <w:r>
        <w:t>’</w:t>
      </w:r>
      <w:r w:rsidR="00776CEA" w:rsidRPr="00034910">
        <w:t>oppose donc à ce que vous accueilliez ma requête</w:t>
      </w:r>
      <w:r>
        <w:t xml:space="preserve">, </w:t>
      </w:r>
      <w:r w:rsidR="00776CEA" w:rsidRPr="00034910">
        <w:t>car le premier devoir est de trouver son assassin</w:t>
      </w:r>
      <w:r>
        <w:t>.</w:t>
      </w:r>
    </w:p>
    <w:p w14:paraId="3702EFB3" w14:textId="77777777" w:rsidR="00E57EC9" w:rsidRDefault="00776CEA" w:rsidP="00E57EC9">
      <w:r w:rsidRPr="00034910">
        <w:t>Les regards de la jeune femme dirent l</w:t>
      </w:r>
      <w:r w:rsidR="00E57EC9">
        <w:t>’</w:t>
      </w:r>
      <w:r w:rsidRPr="00034910">
        <w:t>interrogation a</w:t>
      </w:r>
      <w:r w:rsidRPr="00034910">
        <w:t>r</w:t>
      </w:r>
      <w:r w:rsidRPr="00034910">
        <w:t>dente</w:t>
      </w:r>
      <w:r w:rsidR="00E57EC9">
        <w:t>.</w:t>
      </w:r>
    </w:p>
    <w:p w14:paraId="07988811" w14:textId="77777777" w:rsidR="00E57EC9" w:rsidRDefault="00E57EC9" w:rsidP="00E57EC9">
      <w:r>
        <w:t>— </w:t>
      </w:r>
      <w:r w:rsidR="00776CEA" w:rsidRPr="00034910">
        <w:t>L</w:t>
      </w:r>
      <w:r>
        <w:t>’</w:t>
      </w:r>
      <w:r w:rsidR="00776CEA" w:rsidRPr="00034910">
        <w:t>auriez-vous découvert</w:t>
      </w:r>
      <w:r>
        <w:t> ?</w:t>
      </w:r>
    </w:p>
    <w:p w14:paraId="3F8D73D2" w14:textId="77777777" w:rsidR="00E57EC9" w:rsidRDefault="00E57EC9" w:rsidP="00E57EC9">
      <w:r>
        <w:t>— </w:t>
      </w:r>
      <w:r w:rsidR="00776CEA" w:rsidRPr="00034910">
        <w:t>Non</w:t>
      </w:r>
      <w:r>
        <w:t xml:space="preserve">, </w:t>
      </w:r>
      <w:r w:rsidR="00776CEA" w:rsidRPr="00034910">
        <w:t>Madame</w:t>
      </w:r>
      <w:r>
        <w:t xml:space="preserve">. </w:t>
      </w:r>
      <w:r w:rsidR="00776CEA" w:rsidRPr="00034910">
        <w:t>Mais je sais où je le prendrai</w:t>
      </w:r>
      <w:r>
        <w:t>.</w:t>
      </w:r>
    </w:p>
    <w:p w14:paraId="2FDD9DA9" w14:textId="77777777" w:rsidR="00E57EC9" w:rsidRDefault="00E57EC9" w:rsidP="00E57EC9">
      <w:r>
        <w:t>— </w:t>
      </w:r>
      <w:r w:rsidR="00776CEA" w:rsidRPr="00034910">
        <w:t>Vous</w:t>
      </w:r>
      <w:r>
        <w:t> ?</w:t>
      </w:r>
    </w:p>
    <w:p w14:paraId="742474A7" w14:textId="77777777" w:rsidR="00E57EC9" w:rsidRDefault="00E57EC9" w:rsidP="00E57EC9">
      <w:r>
        <w:t>— </w:t>
      </w:r>
      <w:r w:rsidR="00776CEA" w:rsidRPr="00034910">
        <w:t>Où je le prendrai</w:t>
      </w:r>
      <w:r>
        <w:t xml:space="preserve">, </w:t>
      </w:r>
      <w:r w:rsidR="00776CEA" w:rsidRPr="00034910">
        <w:t>répéta le détective</w:t>
      </w:r>
      <w:r>
        <w:t xml:space="preserve">, </w:t>
      </w:r>
      <w:r w:rsidR="00776CEA" w:rsidRPr="00034910">
        <w:t>si vous consentez à m</w:t>
      </w:r>
      <w:r>
        <w:t>’</w:t>
      </w:r>
      <w:r w:rsidR="00776CEA" w:rsidRPr="00034910">
        <w:t>aider en écrivant la lettre que je sollicite de votre bienvei</w:t>
      </w:r>
      <w:r w:rsidR="00776CEA" w:rsidRPr="00034910">
        <w:t>l</w:t>
      </w:r>
      <w:r w:rsidR="00776CEA" w:rsidRPr="00034910">
        <w:t>lance</w:t>
      </w:r>
      <w:r>
        <w:t>.</w:t>
      </w:r>
    </w:p>
    <w:p w14:paraId="407C3D7C" w14:textId="77777777" w:rsidR="00E57EC9" w:rsidRDefault="00776CEA" w:rsidP="00E57EC9">
      <w:r w:rsidRPr="00034910">
        <w:t>Arrêtant l</w:t>
      </w:r>
      <w:r w:rsidR="00E57EC9">
        <w:t>’</w:t>
      </w:r>
      <w:r w:rsidRPr="00034910">
        <w:t>exclamation prête à jaillir des lèvres de son inte</w:t>
      </w:r>
      <w:r w:rsidRPr="00034910">
        <w:t>r</w:t>
      </w:r>
      <w:r w:rsidRPr="00034910">
        <w:t>locutrice</w:t>
      </w:r>
      <w:r w:rsidR="00E57EC9">
        <w:t xml:space="preserve">, </w:t>
      </w:r>
      <w:r w:rsidRPr="00034910">
        <w:t>il acheva</w:t>
      </w:r>
      <w:r w:rsidR="00E57EC9">
        <w:t> :</w:t>
      </w:r>
    </w:p>
    <w:p w14:paraId="7C6BDDAE" w14:textId="77777777" w:rsidR="00E57EC9" w:rsidRDefault="00E57EC9" w:rsidP="00E57EC9">
      <w:r>
        <w:t>— </w:t>
      </w:r>
      <w:r w:rsidR="00776CEA" w:rsidRPr="00034910">
        <w:t>Refuserez-vous</w:t>
      </w:r>
      <w:r>
        <w:t> ?</w:t>
      </w:r>
    </w:p>
    <w:p w14:paraId="7796074F" w14:textId="77777777" w:rsidR="00E57EC9" w:rsidRDefault="00776CEA" w:rsidP="00E57EC9">
      <w:r w:rsidRPr="00034910">
        <w:t>Elle s</w:t>
      </w:r>
      <w:r w:rsidR="00E57EC9">
        <w:t>’</w:t>
      </w:r>
      <w:r w:rsidRPr="00034910">
        <w:t>indigna</w:t>
      </w:r>
      <w:r w:rsidR="00E57EC9">
        <w:t> :</w:t>
      </w:r>
    </w:p>
    <w:p w14:paraId="01B3A654" w14:textId="77777777" w:rsidR="00E57EC9" w:rsidRDefault="00E57EC9" w:rsidP="00E57EC9">
      <w:r>
        <w:t>— </w:t>
      </w:r>
      <w:r w:rsidR="00776CEA" w:rsidRPr="00034910">
        <w:t>Refuser</w:t>
      </w:r>
      <w:r>
        <w:t xml:space="preserve">, </w:t>
      </w:r>
      <w:r w:rsidR="00776CEA" w:rsidRPr="00034910">
        <w:t>quand il s</w:t>
      </w:r>
      <w:r>
        <w:t>’</w:t>
      </w:r>
      <w:r w:rsidR="00776CEA" w:rsidRPr="00034910">
        <w:t>agit de venger cette malheureuse fille</w:t>
      </w:r>
      <w:r>
        <w:t xml:space="preserve"> ! </w:t>
      </w:r>
      <w:r w:rsidR="00776CEA" w:rsidRPr="00034910">
        <w:t>Je lui étais attachée</w:t>
      </w:r>
      <w:r>
        <w:t xml:space="preserve">. </w:t>
      </w:r>
      <w:r w:rsidR="00776CEA" w:rsidRPr="00034910">
        <w:t>Je ne suis pas de ces gens qui n</w:t>
      </w:r>
      <w:r>
        <w:t>’</w:t>
      </w:r>
      <w:r w:rsidR="00776CEA" w:rsidRPr="00034910">
        <w:t>ont aucune affection pour leurs serviteurs</w:t>
      </w:r>
      <w:r>
        <w:t>.</w:t>
      </w:r>
    </w:p>
    <w:p w14:paraId="07ED44C4" w14:textId="77777777" w:rsidR="00E57EC9" w:rsidRDefault="00776CEA" w:rsidP="00E57EC9">
      <w:r w:rsidRPr="00034910">
        <w:lastRenderedPageBreak/>
        <w:t>Elle se dressa sur ses pieds</w:t>
      </w:r>
      <w:r w:rsidR="00E57EC9">
        <w:t>.</w:t>
      </w:r>
    </w:p>
    <w:p w14:paraId="5B79B1C6" w14:textId="77777777" w:rsidR="00E57EC9" w:rsidRDefault="00E57EC9" w:rsidP="00E57EC9">
      <w:r>
        <w:t>— </w:t>
      </w:r>
      <w:r w:rsidR="00776CEA" w:rsidRPr="00034910">
        <w:t xml:space="preserve">Venez dans mon </w:t>
      </w:r>
      <w:proofErr w:type="spellStart"/>
      <w:r w:rsidR="00776CEA" w:rsidRPr="00034910">
        <w:rPr>
          <w:i/>
          <w:iCs/>
        </w:rPr>
        <w:t>private</w:t>
      </w:r>
      <w:proofErr w:type="spellEnd"/>
      <w:r w:rsidR="00776CEA" w:rsidRPr="00034910">
        <w:rPr>
          <w:i/>
          <w:iCs/>
        </w:rPr>
        <w:t xml:space="preserve"> parloir</w:t>
      </w:r>
      <w:r>
        <w:rPr>
          <w:i/>
          <w:iCs/>
        </w:rPr>
        <w:t xml:space="preserve">… </w:t>
      </w:r>
      <w:r w:rsidR="00776CEA" w:rsidRPr="00034910">
        <w:t>J</w:t>
      </w:r>
      <w:r>
        <w:t>’</w:t>
      </w:r>
      <w:r w:rsidR="00776CEA" w:rsidRPr="00034910">
        <w:t>écrirai ce que vous voudrez</w:t>
      </w:r>
      <w:r>
        <w:t>.</w:t>
      </w:r>
    </w:p>
    <w:p w14:paraId="056240E9" w14:textId="3DFCCC4B" w:rsidR="00E57EC9" w:rsidRDefault="00776CEA" w:rsidP="00E57EC9">
      <w:r w:rsidRPr="00034910">
        <w:t>Pour toute réponse</w:t>
      </w:r>
      <w:r w:rsidR="00E57EC9">
        <w:t xml:space="preserve">, </w:t>
      </w:r>
      <w:r w:rsidRPr="00034910">
        <w:t>le jeune homme ouvrit la porte de la pièce désignée</w:t>
      </w:r>
      <w:r w:rsidR="00E57EC9">
        <w:t xml:space="preserve">, </w:t>
      </w:r>
      <w:r w:rsidRPr="00034910">
        <w:t>où il avait pénétré d</w:t>
      </w:r>
      <w:r w:rsidR="00E57EC9">
        <w:t>’</w:t>
      </w:r>
      <w:r w:rsidRPr="00034910">
        <w:t xml:space="preserve">abord en compagnie de </w:t>
      </w:r>
      <w:r w:rsidR="00E57EC9">
        <w:t>M</w:t>
      </w:r>
      <w:r w:rsidR="00E57EC9" w:rsidRPr="00E57EC9">
        <w:rPr>
          <w:vertAlign w:val="superscript"/>
        </w:rPr>
        <w:t>rs</w:t>
      </w:r>
      <w:r w:rsidR="00E57EC9">
        <w:t> </w:t>
      </w:r>
      <w:proofErr w:type="spellStart"/>
      <w:r w:rsidRPr="00034910">
        <w:t>Lodgers</w:t>
      </w:r>
      <w:proofErr w:type="spellEnd"/>
      <w:r w:rsidR="00E57EC9">
        <w:t>.</w:t>
      </w:r>
    </w:p>
    <w:p w14:paraId="10F99425" w14:textId="77777777" w:rsidR="00E57EC9" w:rsidRDefault="00776CEA" w:rsidP="00E57EC9">
      <w:r w:rsidRPr="00034910">
        <w:t>Comme si l</w:t>
      </w:r>
      <w:r w:rsidR="00E57EC9">
        <w:t>’</w:t>
      </w:r>
      <w:r w:rsidRPr="00034910">
        <w:t>idée du devoir à remplir avait remis en place les nerfs de la jolie femme</w:t>
      </w:r>
      <w:r w:rsidR="00E57EC9">
        <w:t xml:space="preserve">, </w:t>
      </w:r>
      <w:r w:rsidRPr="00034910">
        <w:t>celle-ci alla vers un secrétaire</w:t>
      </w:r>
      <w:r w:rsidR="00E57EC9">
        <w:t xml:space="preserve">, </w:t>
      </w:r>
      <w:r w:rsidRPr="00034910">
        <w:t>bijou so</w:t>
      </w:r>
      <w:r w:rsidRPr="00034910">
        <w:t>r</w:t>
      </w:r>
      <w:r w:rsidRPr="00034910">
        <w:t>ti naguère des ateliers de Boule</w:t>
      </w:r>
      <w:r w:rsidR="00E57EC9">
        <w:t xml:space="preserve">, </w:t>
      </w:r>
      <w:r w:rsidRPr="00034910">
        <w:t>et prenant une plume</w:t>
      </w:r>
      <w:r w:rsidR="00E57EC9">
        <w:t xml:space="preserve">, </w:t>
      </w:r>
      <w:r w:rsidRPr="00034910">
        <w:t>attirant un papier à son chiffre devant elle</w:t>
      </w:r>
      <w:r w:rsidR="00E57EC9">
        <w:t> :</w:t>
      </w:r>
    </w:p>
    <w:p w14:paraId="266C17FF" w14:textId="77777777" w:rsidR="00E57EC9" w:rsidRDefault="00E57EC9" w:rsidP="00E57EC9">
      <w:r>
        <w:t>— </w:t>
      </w:r>
      <w:r w:rsidR="00776CEA" w:rsidRPr="00034910">
        <w:t>Vous plaît-il de dicter</w:t>
      </w:r>
      <w:r>
        <w:t> ?</w:t>
      </w:r>
    </w:p>
    <w:p w14:paraId="2E642158" w14:textId="77777777" w:rsidR="00E57EC9" w:rsidRDefault="00E57EC9" w:rsidP="00E57EC9">
      <w:r>
        <w:t>— </w:t>
      </w:r>
      <w:r w:rsidR="00776CEA" w:rsidRPr="00034910">
        <w:t>Merci de me le permettre</w:t>
      </w:r>
      <w:r>
        <w:t xml:space="preserve">, </w:t>
      </w:r>
      <w:r w:rsidR="00776CEA" w:rsidRPr="00034910">
        <w:t>Madame</w:t>
      </w:r>
      <w:r>
        <w:t xml:space="preserve">. </w:t>
      </w:r>
      <w:r w:rsidR="00776CEA" w:rsidRPr="00034910">
        <w:t>Les instants sont précieux</w:t>
      </w:r>
      <w:r>
        <w:t xml:space="preserve">. </w:t>
      </w:r>
      <w:r w:rsidR="00776CEA" w:rsidRPr="00034910">
        <w:t>Je dicte donc</w:t>
      </w:r>
      <w:r>
        <w:t xml:space="preserve">, </w:t>
      </w:r>
      <w:r w:rsidR="00776CEA" w:rsidRPr="00034910">
        <w:t>sans vous exprimer plus longuement ma gratitude</w:t>
      </w:r>
      <w:r>
        <w:t>.</w:t>
      </w:r>
    </w:p>
    <w:p w14:paraId="4617E5B8" w14:textId="77777777" w:rsidR="00E57EC9" w:rsidRDefault="00776CEA" w:rsidP="00E57EC9">
      <w:r w:rsidRPr="00034910">
        <w:t>Et lentement</w:t>
      </w:r>
      <w:r w:rsidR="00E57EC9">
        <w:t xml:space="preserve">, </w:t>
      </w:r>
      <w:r w:rsidRPr="00034910">
        <w:t>il prononça ces paroles</w:t>
      </w:r>
      <w:r w:rsidR="00E57EC9">
        <w:t xml:space="preserve">, </w:t>
      </w:r>
      <w:r w:rsidRPr="00034910">
        <w:t>que la jeune femme transcrivit au fur et à mesure sur son papier</w:t>
      </w:r>
      <w:r w:rsidR="00E57EC9">
        <w:t>.</w:t>
      </w:r>
    </w:p>
    <w:p w14:paraId="02448225" w14:textId="77777777" w:rsidR="00E57EC9" w:rsidRDefault="00E57EC9" w:rsidP="00E57EC9">
      <w:r>
        <w:t>« </w:t>
      </w:r>
      <w:r w:rsidR="00776CEA" w:rsidRPr="00034910">
        <w:t>Chère amie</w:t>
      </w:r>
      <w:r>
        <w:t>,</w:t>
      </w:r>
    </w:p>
    <w:p w14:paraId="7F7DE467" w14:textId="77777777" w:rsidR="00E57EC9" w:rsidRDefault="00E57EC9" w:rsidP="00E57EC9">
      <w:r>
        <w:t>« </w:t>
      </w:r>
      <w:r w:rsidR="00776CEA" w:rsidRPr="00034910">
        <w:t>Un désastre</w:t>
      </w:r>
      <w:r>
        <w:t xml:space="preserve">. </w:t>
      </w:r>
      <w:r w:rsidR="00776CEA" w:rsidRPr="00034910">
        <w:t>Ma femme de chambre Édith</w:t>
      </w:r>
      <w:r>
        <w:t xml:space="preserve">, </w:t>
      </w:r>
      <w:r w:rsidR="00776CEA" w:rsidRPr="00034910">
        <w:t>assassinée chez moi</w:t>
      </w:r>
      <w:r>
        <w:t xml:space="preserve">, </w:t>
      </w:r>
      <w:r w:rsidR="00776CEA" w:rsidRPr="00034910">
        <w:t>en défendant mon manteau gris</w:t>
      </w:r>
      <w:r>
        <w:t xml:space="preserve">. </w:t>
      </w:r>
      <w:r w:rsidR="00776CEA" w:rsidRPr="00034910">
        <w:t>Il y a une fatalité sur ces manteaux</w:t>
      </w:r>
      <w:r>
        <w:t xml:space="preserve">… </w:t>
      </w:r>
      <w:r w:rsidR="00776CEA" w:rsidRPr="00034910">
        <w:t>Et le fou qui nous persécute</w:t>
      </w:r>
      <w:r>
        <w:t xml:space="preserve">, </w:t>
      </w:r>
      <w:r w:rsidR="00776CEA" w:rsidRPr="00034910">
        <w:t>court toujours</w:t>
      </w:r>
      <w:r>
        <w:t>.</w:t>
      </w:r>
    </w:p>
    <w:p w14:paraId="564F835D" w14:textId="77777777" w:rsidR="00E57EC9" w:rsidRDefault="00E57EC9" w:rsidP="00E57EC9">
      <w:r>
        <w:t>« </w:t>
      </w:r>
      <w:r w:rsidR="00776CEA" w:rsidRPr="00034910">
        <w:t>Auprès de ce malheur</w:t>
      </w:r>
      <w:r>
        <w:t xml:space="preserve">, </w:t>
      </w:r>
      <w:r w:rsidR="00776CEA" w:rsidRPr="00034910">
        <w:t>l</w:t>
      </w:r>
      <w:r>
        <w:t>’</w:t>
      </w:r>
      <w:r w:rsidR="00776CEA" w:rsidRPr="00034910">
        <w:t>ennui dont je vous viens entret</w:t>
      </w:r>
      <w:r w:rsidR="00776CEA" w:rsidRPr="00034910">
        <w:t>e</w:t>
      </w:r>
      <w:r w:rsidR="00776CEA" w:rsidRPr="00034910">
        <w:t>nir est peu de chose</w:t>
      </w:r>
      <w:r>
        <w:t xml:space="preserve">. </w:t>
      </w:r>
      <w:r w:rsidR="00776CEA" w:rsidRPr="00034910">
        <w:t>Cependant</w:t>
      </w:r>
      <w:r>
        <w:t xml:space="preserve">, </w:t>
      </w:r>
      <w:r w:rsidR="00776CEA" w:rsidRPr="00034910">
        <w:t>dans l</w:t>
      </w:r>
      <w:r>
        <w:t>’</w:t>
      </w:r>
      <w:r w:rsidR="00776CEA" w:rsidRPr="00034910">
        <w:t>état nerveux où cette scène de carnage m</w:t>
      </w:r>
      <w:r>
        <w:t>’</w:t>
      </w:r>
      <w:r w:rsidR="00776CEA" w:rsidRPr="00034910">
        <w:t>a mise</w:t>
      </w:r>
      <w:r>
        <w:t xml:space="preserve">, </w:t>
      </w:r>
      <w:r w:rsidR="00776CEA" w:rsidRPr="00034910">
        <w:t>il prend pour moi une importance extrême</w:t>
      </w:r>
      <w:r>
        <w:t xml:space="preserve">, </w:t>
      </w:r>
      <w:r w:rsidR="00776CEA" w:rsidRPr="00034910">
        <w:t>et je m</w:t>
      </w:r>
      <w:r>
        <w:t>’</w:t>
      </w:r>
      <w:r w:rsidR="00776CEA" w:rsidRPr="00034910">
        <w:t>adresse à votre amitié pour me tirer d</w:t>
      </w:r>
      <w:r>
        <w:t>’</w:t>
      </w:r>
      <w:r w:rsidR="00776CEA" w:rsidRPr="00034910">
        <w:t>embarras</w:t>
      </w:r>
      <w:r>
        <w:t>.</w:t>
      </w:r>
    </w:p>
    <w:p w14:paraId="7FC10D74" w14:textId="77777777" w:rsidR="00860F06" w:rsidRDefault="00860F06" w:rsidP="00860F06">
      <w:pPr>
        <w:pStyle w:val="Centrsolidaire"/>
      </w:pPr>
      <w:r w:rsidRPr="00E57EC9">
        <w:rPr>
          <w:noProof/>
        </w:rPr>
        <w:lastRenderedPageBreak/>
        <w:drawing>
          <wp:inline distT="0" distB="0" distL="0" distR="0" wp14:anchorId="7D46AE75" wp14:editId="1585BCFF">
            <wp:extent cx="5764530" cy="5756910"/>
            <wp:effectExtent l="0" t="0" r="0" b="0"/>
            <wp:docPr id="29" name="Image 74" descr="Une image contenant croquis, habits, dessin, meuble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 74" descr="Une image contenant croquis, habits, dessin, meubles&#10;&#10;Le contenu généré par l’IA peut êtr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4530" cy="5756910"/>
                    </a:xfrm>
                    <a:prstGeom prst="rect">
                      <a:avLst/>
                    </a:prstGeom>
                    <a:noFill/>
                    <a:ln>
                      <a:noFill/>
                    </a:ln>
                  </pic:spPr>
                </pic:pic>
              </a:graphicData>
            </a:graphic>
          </wp:inline>
        </w:drawing>
      </w:r>
    </w:p>
    <w:p w14:paraId="2C2E0A1C" w14:textId="77777777" w:rsidR="00860F06" w:rsidRDefault="00860F06" w:rsidP="00860F06">
      <w:pPr>
        <w:pStyle w:val="Centr14pt"/>
      </w:pPr>
      <w:r w:rsidRPr="00E57EC9">
        <w:t>Lentement</w:t>
      </w:r>
      <w:r>
        <w:t xml:space="preserve">, </w:t>
      </w:r>
      <w:r w:rsidRPr="00E57EC9">
        <w:t>il prononça ces paroles</w:t>
      </w:r>
      <w:r>
        <w:t>…</w:t>
      </w:r>
    </w:p>
    <w:p w14:paraId="252DB107" w14:textId="77777777" w:rsidR="00E57EC9" w:rsidRDefault="00E57EC9" w:rsidP="00E57EC9">
      <w:r>
        <w:t>« </w:t>
      </w:r>
      <w:r w:rsidR="00776CEA" w:rsidRPr="00034910">
        <w:t>J</w:t>
      </w:r>
      <w:r>
        <w:t>’</w:t>
      </w:r>
      <w:r w:rsidR="00776CEA" w:rsidRPr="00034910">
        <w:t>ai songé</w:t>
      </w:r>
      <w:r>
        <w:t xml:space="preserve">, </w:t>
      </w:r>
      <w:r w:rsidR="00776CEA" w:rsidRPr="00034910">
        <w:t>dès ce matin</w:t>
      </w:r>
      <w:r>
        <w:t xml:space="preserve">, </w:t>
      </w:r>
      <w:r w:rsidR="00776CEA" w:rsidRPr="00034910">
        <w:t>à remplacer Édith</w:t>
      </w:r>
      <w:r>
        <w:t xml:space="preserve">. </w:t>
      </w:r>
      <w:r w:rsidR="00776CEA" w:rsidRPr="00034910">
        <w:t>Le service de ma maison l</w:t>
      </w:r>
      <w:r>
        <w:t>’</w:t>
      </w:r>
      <w:r w:rsidR="00776CEA" w:rsidRPr="00034910">
        <w:t>exige impérieusement</w:t>
      </w:r>
      <w:r>
        <w:t xml:space="preserve">. </w:t>
      </w:r>
      <w:r w:rsidR="00776CEA" w:rsidRPr="00034910">
        <w:t>Eh bien</w:t>
      </w:r>
      <w:r>
        <w:t xml:space="preserve">, </w:t>
      </w:r>
      <w:r w:rsidR="00776CEA" w:rsidRPr="00034910">
        <w:t>ici</w:t>
      </w:r>
      <w:r>
        <w:t xml:space="preserve">, </w:t>
      </w:r>
      <w:r w:rsidR="00776CEA" w:rsidRPr="00034910">
        <w:t>nouvel ennui</w:t>
      </w:r>
      <w:r>
        <w:t xml:space="preserve">. </w:t>
      </w:r>
      <w:r w:rsidR="00776CEA" w:rsidRPr="00034910">
        <w:t>Aucune fille ne consent à accepter l</w:t>
      </w:r>
      <w:r>
        <w:t>’</w:t>
      </w:r>
      <w:r w:rsidR="00776CEA" w:rsidRPr="00034910">
        <w:t>emploi</w:t>
      </w:r>
      <w:r>
        <w:t xml:space="preserve">. </w:t>
      </w:r>
      <w:r w:rsidR="00776CEA" w:rsidRPr="00034910">
        <w:t xml:space="preserve">Elles </w:t>
      </w:r>
      <w:proofErr w:type="gramStart"/>
      <w:r w:rsidR="00776CEA" w:rsidRPr="00034910">
        <w:t>ont peur</w:t>
      </w:r>
      <w:proofErr w:type="gramEnd"/>
      <w:r w:rsidR="00776CEA" w:rsidRPr="00034910">
        <w:t xml:space="preserve"> d</w:t>
      </w:r>
      <w:r>
        <w:t>’</w:t>
      </w:r>
      <w:r w:rsidR="00776CEA" w:rsidRPr="00034910">
        <w:t>entrer dans une maison où la mort violente vient de frapper</w:t>
      </w:r>
      <w:r>
        <w:t>.</w:t>
      </w:r>
    </w:p>
    <w:p w14:paraId="3306A5A1" w14:textId="436F7022" w:rsidR="00E57EC9" w:rsidRDefault="00E57EC9" w:rsidP="00E57EC9">
      <w:r>
        <w:t>« </w:t>
      </w:r>
      <w:r w:rsidR="00776CEA" w:rsidRPr="00034910">
        <w:t>Or</w:t>
      </w:r>
      <w:r>
        <w:t xml:space="preserve">, </w:t>
      </w:r>
      <w:r w:rsidR="00776CEA" w:rsidRPr="00034910">
        <w:t>on n</w:t>
      </w:r>
      <w:r>
        <w:t>’</w:t>
      </w:r>
      <w:r w:rsidR="00776CEA" w:rsidRPr="00034910">
        <w:t>improvise pas une première femme de chambre</w:t>
      </w:r>
      <w:r>
        <w:t xml:space="preserve">. </w:t>
      </w:r>
      <w:r w:rsidR="00776CEA" w:rsidRPr="00034910">
        <w:t>Mes sous-ordres sont parfaites quand elles sont conduites par une personne expérimentée</w:t>
      </w:r>
      <w:r>
        <w:t xml:space="preserve">, </w:t>
      </w:r>
      <w:r w:rsidR="00776CEA" w:rsidRPr="00034910">
        <w:t xml:space="preserve">mais livrées à </w:t>
      </w:r>
      <w:r w:rsidR="00776CEA" w:rsidRPr="00034910">
        <w:lastRenderedPageBreak/>
        <w:t>elles-mêmes</w:t>
      </w:r>
      <w:r>
        <w:t xml:space="preserve">, </w:t>
      </w:r>
      <w:r w:rsidR="00776CEA" w:rsidRPr="00034910">
        <w:t>leur service sera détestable</w:t>
      </w:r>
      <w:r>
        <w:t xml:space="preserve">. </w:t>
      </w:r>
      <w:r w:rsidR="00776CEA" w:rsidRPr="00034910">
        <w:t>Jamais pourtant</w:t>
      </w:r>
      <w:r>
        <w:t xml:space="preserve">, </w:t>
      </w:r>
      <w:r w:rsidR="00776CEA" w:rsidRPr="00034910">
        <w:t>je n</w:t>
      </w:r>
      <w:r>
        <w:t>’</w:t>
      </w:r>
      <w:r w:rsidR="00776CEA" w:rsidRPr="00034910">
        <w:t>ai eu besoin plus pressant d</w:t>
      </w:r>
      <w:r>
        <w:t>’</w:t>
      </w:r>
      <w:r w:rsidR="00776CEA" w:rsidRPr="00034910">
        <w:t>un bon service</w:t>
      </w:r>
      <w:r>
        <w:t>. »</w:t>
      </w:r>
    </w:p>
    <w:p w14:paraId="796BF8B2" w14:textId="3625BE67" w:rsidR="00E57EC9" w:rsidRDefault="00E57EC9" w:rsidP="00E57EC9">
      <w:r>
        <w:t>M</w:t>
      </w:r>
      <w:r w:rsidRPr="00E57EC9">
        <w:rPr>
          <w:vertAlign w:val="superscript"/>
        </w:rPr>
        <w:t>rs</w:t>
      </w:r>
      <w:r>
        <w:t> </w:t>
      </w:r>
      <w:proofErr w:type="spellStart"/>
      <w:r w:rsidR="006B5943" w:rsidRPr="00034910">
        <w:t>Lodgers</w:t>
      </w:r>
      <w:proofErr w:type="spellEnd"/>
      <w:r w:rsidR="006B5943" w:rsidRPr="00034910">
        <w:t xml:space="preserve"> avait levé les yeux</w:t>
      </w:r>
      <w:r>
        <w:t xml:space="preserve">, </w:t>
      </w:r>
      <w:r w:rsidR="006B5943" w:rsidRPr="00034910">
        <w:t>semblant quêter une expl</w:t>
      </w:r>
      <w:r w:rsidR="006B5943" w:rsidRPr="00034910">
        <w:t>i</w:t>
      </w:r>
      <w:r w:rsidR="006B5943" w:rsidRPr="00034910">
        <w:t>cation</w:t>
      </w:r>
      <w:r>
        <w:t>.</w:t>
      </w:r>
    </w:p>
    <w:p w14:paraId="6DDE02E9" w14:textId="77777777" w:rsidR="00E57EC9" w:rsidRDefault="00E57EC9" w:rsidP="00E57EC9">
      <w:r>
        <w:t>— </w:t>
      </w:r>
      <w:r w:rsidR="006B5943" w:rsidRPr="00034910">
        <w:t>Tout à l</w:t>
      </w:r>
      <w:r>
        <w:t>’</w:t>
      </w:r>
      <w:r w:rsidR="006B5943" w:rsidRPr="00034910">
        <w:t>heure</w:t>
      </w:r>
      <w:r>
        <w:t xml:space="preserve">, </w:t>
      </w:r>
      <w:r w:rsidR="006B5943" w:rsidRPr="00034910">
        <w:t>prononça Dick</w:t>
      </w:r>
      <w:r>
        <w:t xml:space="preserve">, </w:t>
      </w:r>
      <w:r w:rsidR="006B5943" w:rsidRPr="00034910">
        <w:t>et il se reprit à dicter</w:t>
      </w:r>
      <w:r>
        <w:t> :</w:t>
      </w:r>
    </w:p>
    <w:p w14:paraId="3F1E218B" w14:textId="77777777" w:rsidR="00E57EC9" w:rsidRDefault="00E57EC9" w:rsidP="00E57EC9">
      <w:r>
        <w:t>« </w:t>
      </w:r>
      <w:r w:rsidR="006B5943" w:rsidRPr="00034910">
        <w:t>Alors</w:t>
      </w:r>
      <w:r>
        <w:t xml:space="preserve">, </w:t>
      </w:r>
      <w:r w:rsidR="006B5943" w:rsidRPr="00034910">
        <w:t>je vous prie de vous prêter</w:t>
      </w:r>
      <w:r>
        <w:t xml:space="preserve">, </w:t>
      </w:r>
      <w:r w:rsidR="006B5943" w:rsidRPr="00034910">
        <w:t>pour quelques jours</w:t>
      </w:r>
      <w:r>
        <w:t xml:space="preserve">, </w:t>
      </w:r>
      <w:r w:rsidR="006B5943" w:rsidRPr="00034910">
        <w:t>à la combinaison suivante</w:t>
      </w:r>
      <w:r>
        <w:t> :</w:t>
      </w:r>
    </w:p>
    <w:p w14:paraId="19D5C168" w14:textId="1BD73035" w:rsidR="00E57EC9" w:rsidRDefault="00E57EC9" w:rsidP="00E57EC9">
      <w:r>
        <w:t>« </w:t>
      </w:r>
      <w:r w:rsidR="00776CEA" w:rsidRPr="00034910">
        <w:t>Parmi les filles de chambre que j</w:t>
      </w:r>
      <w:r>
        <w:t>’</w:t>
      </w:r>
      <w:r w:rsidR="00776CEA" w:rsidRPr="00034910">
        <w:t>ai vues ce matin</w:t>
      </w:r>
      <w:r>
        <w:t xml:space="preserve">, </w:t>
      </w:r>
      <w:r w:rsidR="00776CEA" w:rsidRPr="00034910">
        <w:t>il en est une dont les références sont de tout point excellentes</w:t>
      </w:r>
      <w:r>
        <w:t xml:space="preserve">. </w:t>
      </w:r>
      <w:r w:rsidR="00776CEA" w:rsidRPr="00034910">
        <w:t>C</w:t>
      </w:r>
      <w:r>
        <w:t>’</w:t>
      </w:r>
      <w:r w:rsidR="00776CEA" w:rsidRPr="00034910">
        <w:t>est celle qui vous remettra cette lettre</w:t>
      </w:r>
      <w:r>
        <w:t xml:space="preserve">. </w:t>
      </w:r>
      <w:proofErr w:type="spellStart"/>
      <w:r w:rsidR="00776CEA" w:rsidRPr="00034910">
        <w:t>Mathiesel</w:t>
      </w:r>
      <w:proofErr w:type="spellEnd"/>
      <w:r w:rsidR="00776CEA" w:rsidRPr="00034910">
        <w:t xml:space="preserve"> </w:t>
      </w:r>
      <w:proofErr w:type="spellStart"/>
      <w:r w:rsidR="00776CEA" w:rsidRPr="00034910">
        <w:t>Lutton</w:t>
      </w:r>
      <w:proofErr w:type="spellEnd"/>
      <w:r w:rsidR="00776CEA" w:rsidRPr="00034910">
        <w:t xml:space="preserve"> a servi dans plusieurs maisons de la </w:t>
      </w:r>
      <w:r w:rsidRPr="00034910">
        <w:t>5</w:t>
      </w:r>
      <w:r w:rsidRPr="00E57EC9">
        <w:rPr>
          <w:vertAlign w:val="superscript"/>
        </w:rPr>
        <w:t>e</w:t>
      </w:r>
      <w:r w:rsidR="00776CEA" w:rsidRPr="00034910">
        <w:t xml:space="preserve"> Avenue et de Madison square</w:t>
      </w:r>
      <w:r>
        <w:t xml:space="preserve">, </w:t>
      </w:r>
      <w:r w:rsidR="00776CEA" w:rsidRPr="00034910">
        <w:t>et toutes lui ont délivré les plus élogieux certificats</w:t>
      </w:r>
      <w:r>
        <w:t>.</w:t>
      </w:r>
    </w:p>
    <w:p w14:paraId="3F50DA77" w14:textId="77777777" w:rsidR="00E57EC9" w:rsidRDefault="00E57EC9" w:rsidP="00E57EC9">
      <w:pPr>
        <w:rPr>
          <w:i/>
          <w:iCs/>
        </w:rPr>
      </w:pPr>
      <w:r>
        <w:t>« </w:t>
      </w:r>
      <w:r w:rsidR="00776CEA" w:rsidRPr="00034910">
        <w:t>Mais à aucun prix</w:t>
      </w:r>
      <w:r>
        <w:t xml:space="preserve">, </w:t>
      </w:r>
      <w:r w:rsidR="00776CEA" w:rsidRPr="00034910">
        <w:t>elle n</w:t>
      </w:r>
      <w:r>
        <w:t>’</w:t>
      </w:r>
      <w:r w:rsidR="00776CEA" w:rsidRPr="00034910">
        <w:t>entrerait chez moi</w:t>
      </w:r>
      <w:r>
        <w:t xml:space="preserve">, </w:t>
      </w:r>
      <w:r w:rsidR="00776CEA" w:rsidRPr="00034910">
        <w:rPr>
          <w:i/>
          <w:iCs/>
        </w:rPr>
        <w:t>alors</w:t>
      </w:r>
      <w:r>
        <w:rPr>
          <w:i/>
          <w:iCs/>
        </w:rPr>
        <w:t xml:space="preserve">, </w:t>
      </w:r>
      <w:r w:rsidR="00776CEA" w:rsidRPr="00034910">
        <w:t>dit-elle</w:t>
      </w:r>
      <w:r>
        <w:t xml:space="preserve">, </w:t>
      </w:r>
      <w:r w:rsidR="00776CEA" w:rsidRPr="00034910">
        <w:rPr>
          <w:i/>
          <w:iCs/>
        </w:rPr>
        <w:t>que le sang n</w:t>
      </w:r>
      <w:r>
        <w:rPr>
          <w:i/>
          <w:iCs/>
        </w:rPr>
        <w:t>’</w:t>
      </w:r>
      <w:r w:rsidR="00776CEA" w:rsidRPr="00034910">
        <w:rPr>
          <w:i/>
          <w:iCs/>
        </w:rPr>
        <w:t>a pas encore séché</w:t>
      </w:r>
      <w:r>
        <w:rPr>
          <w:i/>
          <w:iCs/>
        </w:rPr>
        <w:t>.</w:t>
      </w:r>
    </w:p>
    <w:p w14:paraId="12B0094A" w14:textId="77777777" w:rsidR="00E57EC9" w:rsidRDefault="00E57EC9" w:rsidP="00E57EC9">
      <w:r>
        <w:t>« </w:t>
      </w:r>
      <w:r w:rsidR="00776CEA" w:rsidRPr="00034910">
        <w:t>Voulez-vous me rendre l</w:t>
      </w:r>
      <w:r>
        <w:t>’</w:t>
      </w:r>
      <w:r w:rsidR="00776CEA" w:rsidRPr="00034910">
        <w:t>inappréciable service de la ga</w:t>
      </w:r>
      <w:r w:rsidR="00776CEA" w:rsidRPr="00034910">
        <w:t>r</w:t>
      </w:r>
      <w:r w:rsidR="00776CEA" w:rsidRPr="00034910">
        <w:t>der huit à dix jours auprès de vous</w:t>
      </w:r>
      <w:r>
        <w:t xml:space="preserve">, </w:t>
      </w:r>
      <w:r w:rsidR="00776CEA" w:rsidRPr="00034910">
        <w:t>et de me prêter</w:t>
      </w:r>
      <w:r>
        <w:t xml:space="preserve">, </w:t>
      </w:r>
      <w:r w:rsidR="00776CEA" w:rsidRPr="00034910">
        <w:t>durant ce laps</w:t>
      </w:r>
      <w:r>
        <w:t xml:space="preserve">, </w:t>
      </w:r>
      <w:r w:rsidR="00776CEA" w:rsidRPr="00034910">
        <w:t xml:space="preserve">votre </w:t>
      </w:r>
      <w:proofErr w:type="spellStart"/>
      <w:r w:rsidR="00776CEA" w:rsidRPr="00034910">
        <w:t>Mérédith</w:t>
      </w:r>
      <w:proofErr w:type="spellEnd"/>
      <w:r>
        <w:t xml:space="preserve">, </w:t>
      </w:r>
      <w:r w:rsidR="00776CEA" w:rsidRPr="00034910">
        <w:t>si alerte et si au courant</w:t>
      </w:r>
      <w:r>
        <w:t xml:space="preserve"> ? </w:t>
      </w:r>
      <w:proofErr w:type="spellStart"/>
      <w:r w:rsidR="00776CEA" w:rsidRPr="00034910">
        <w:t>Mérédith</w:t>
      </w:r>
      <w:proofErr w:type="spellEnd"/>
      <w:r w:rsidR="00776CEA" w:rsidRPr="00034910">
        <w:t xml:space="preserve"> a presque le même nom que la malheureuse victime du fou</w:t>
      </w:r>
      <w:r>
        <w:t xml:space="preserve">. </w:t>
      </w:r>
      <w:r w:rsidR="00776CEA" w:rsidRPr="00034910">
        <w:t>Elle a un excellent caractère</w:t>
      </w:r>
      <w:r>
        <w:t xml:space="preserve">, </w:t>
      </w:r>
      <w:r w:rsidR="00776CEA" w:rsidRPr="00034910">
        <w:t>vous me l</w:t>
      </w:r>
      <w:r>
        <w:t>’</w:t>
      </w:r>
      <w:r w:rsidR="00776CEA" w:rsidRPr="00034910">
        <w:t>avez dit cent fois</w:t>
      </w:r>
      <w:r>
        <w:t xml:space="preserve">. </w:t>
      </w:r>
      <w:r w:rsidR="00776CEA" w:rsidRPr="00034910">
        <w:t>Sa présence m</w:t>
      </w:r>
      <w:r>
        <w:t>’</w:t>
      </w:r>
      <w:r w:rsidR="00776CEA" w:rsidRPr="00034910">
        <w:t>aidera à passer ce moment pénible</w:t>
      </w:r>
      <w:r>
        <w:t>.</w:t>
      </w:r>
    </w:p>
    <w:p w14:paraId="5540A676" w14:textId="77777777" w:rsidR="00E57EC9" w:rsidRDefault="00E57EC9" w:rsidP="00E57EC9">
      <w:r>
        <w:t>« </w:t>
      </w:r>
      <w:r w:rsidR="00776CEA" w:rsidRPr="00034910">
        <w:t>Aussitôt que possible</w:t>
      </w:r>
      <w:r>
        <w:t xml:space="preserve">, </w:t>
      </w:r>
      <w:r w:rsidR="00776CEA" w:rsidRPr="00034910">
        <w:t>nous referons l</w:t>
      </w:r>
      <w:r>
        <w:t>’</w:t>
      </w:r>
      <w:r w:rsidR="00776CEA" w:rsidRPr="00034910">
        <w:t>échange inverse</w:t>
      </w:r>
      <w:r>
        <w:t xml:space="preserve">, </w:t>
      </w:r>
      <w:r w:rsidR="00776CEA" w:rsidRPr="00034910">
        <w:t>et je serai</w:t>
      </w:r>
      <w:r>
        <w:t xml:space="preserve">, </w:t>
      </w:r>
      <w:r w:rsidR="00776CEA" w:rsidRPr="00034910">
        <w:t>ma chère et belle amie</w:t>
      </w:r>
      <w:r>
        <w:t xml:space="preserve">, </w:t>
      </w:r>
      <w:r w:rsidR="00776CEA" w:rsidRPr="00034910">
        <w:t>votre obligée de cœur</w:t>
      </w:r>
      <w:r>
        <w:t>.</w:t>
      </w:r>
    </w:p>
    <w:p w14:paraId="7CC341F7" w14:textId="066113C8" w:rsidR="00E57EC9" w:rsidRDefault="00E57EC9" w:rsidP="00E57EC9">
      <w:pPr>
        <w:jc w:val="right"/>
      </w:pPr>
      <w:r>
        <w:t>« </w:t>
      </w:r>
      <w:r w:rsidR="00776CEA" w:rsidRPr="00E57EC9">
        <w:t xml:space="preserve">Helena </w:t>
      </w:r>
      <w:proofErr w:type="spellStart"/>
      <w:r w:rsidR="00776CEA" w:rsidRPr="00E57EC9">
        <w:rPr>
          <w:szCs w:val="32"/>
        </w:rPr>
        <w:t>LODGERS</w:t>
      </w:r>
      <w:proofErr w:type="spellEnd"/>
      <w:r>
        <w:rPr>
          <w:szCs w:val="32"/>
        </w:rPr>
        <w:t>. »</w:t>
      </w:r>
    </w:p>
    <w:p w14:paraId="02249914" w14:textId="3C0C2054" w:rsidR="00E57EC9" w:rsidRDefault="00E57EC9" w:rsidP="00E57EC9">
      <w:r>
        <w:t>« P.</w:t>
      </w:r>
      <w:r w:rsidRPr="00034910">
        <w:t>S</w:t>
      </w:r>
      <w:r>
        <w:t xml:space="preserve">. – </w:t>
      </w:r>
      <w:r w:rsidR="00776CEA" w:rsidRPr="00034910">
        <w:t xml:space="preserve">Envoyez-moi </w:t>
      </w:r>
      <w:proofErr w:type="spellStart"/>
      <w:r w:rsidR="00776CEA" w:rsidRPr="00034910">
        <w:t>Mérédith</w:t>
      </w:r>
      <w:proofErr w:type="spellEnd"/>
      <w:r w:rsidR="00776CEA" w:rsidRPr="00034910">
        <w:t xml:space="preserve"> de suite</w:t>
      </w:r>
      <w:r>
        <w:t xml:space="preserve">. </w:t>
      </w:r>
      <w:r w:rsidR="00776CEA" w:rsidRPr="00034910">
        <w:t>La police</w:t>
      </w:r>
      <w:r>
        <w:t xml:space="preserve">, </w:t>
      </w:r>
      <w:r w:rsidR="00776CEA" w:rsidRPr="00034910">
        <w:t>les j</w:t>
      </w:r>
      <w:r w:rsidR="00776CEA" w:rsidRPr="00034910">
        <w:t>u</w:t>
      </w:r>
      <w:r w:rsidR="00776CEA" w:rsidRPr="00034910">
        <w:t>ges</w:t>
      </w:r>
      <w:r>
        <w:t xml:space="preserve">, </w:t>
      </w:r>
      <w:r w:rsidR="00776CEA" w:rsidRPr="00034910">
        <w:t>les bévues des servantes maladroites</w:t>
      </w:r>
      <w:r>
        <w:t xml:space="preserve">, </w:t>
      </w:r>
      <w:r w:rsidR="00776CEA" w:rsidRPr="00034910">
        <w:t>me rendent positiv</w:t>
      </w:r>
      <w:r w:rsidR="00776CEA" w:rsidRPr="00034910">
        <w:t>e</w:t>
      </w:r>
      <w:r w:rsidR="00776CEA" w:rsidRPr="00034910">
        <w:t>ment folle</w:t>
      </w:r>
      <w:r>
        <w:t>. »</w:t>
      </w:r>
    </w:p>
    <w:p w14:paraId="057CE45D" w14:textId="77777777" w:rsidR="00E57EC9" w:rsidRDefault="00776CEA" w:rsidP="00E57EC9">
      <w:r w:rsidRPr="00034910">
        <w:t>La jeune femme avait écrit docilement</w:t>
      </w:r>
      <w:r w:rsidR="00E57EC9">
        <w:t>.</w:t>
      </w:r>
    </w:p>
    <w:p w14:paraId="089828A9" w14:textId="7A6CBDAA" w:rsidR="00E57EC9" w:rsidRDefault="00776CEA" w:rsidP="00E57EC9">
      <w:r w:rsidRPr="00034910">
        <w:lastRenderedPageBreak/>
        <w:t>Lorsqu</w:t>
      </w:r>
      <w:r w:rsidR="00E57EC9">
        <w:t>’</w:t>
      </w:r>
      <w:r w:rsidRPr="00034910">
        <w:t>il l</w:t>
      </w:r>
      <w:r w:rsidR="00E57EC9">
        <w:t>’</w:t>
      </w:r>
      <w:r w:rsidRPr="00034910">
        <w:t xml:space="preserve">avait aperçue dans le petit salon de </w:t>
      </w:r>
      <w:r w:rsidR="00E57EC9">
        <w:t>M</w:t>
      </w:r>
      <w:r w:rsidR="00E57EC9" w:rsidRPr="00E57EC9">
        <w:rPr>
          <w:vertAlign w:val="superscript"/>
        </w:rPr>
        <w:t>rs</w:t>
      </w:r>
      <w:r w:rsidR="00E57EC9">
        <w:t> </w:t>
      </w:r>
      <w:r w:rsidRPr="00034910">
        <w:t>Doles</w:t>
      </w:r>
      <w:r w:rsidR="00E57EC9">
        <w:t xml:space="preserve">, </w:t>
      </w:r>
      <w:r w:rsidRPr="00034910">
        <w:t xml:space="preserve">Dick </w:t>
      </w:r>
      <w:proofErr w:type="spellStart"/>
      <w:r w:rsidRPr="00034910">
        <w:t>Fann</w:t>
      </w:r>
      <w:proofErr w:type="spellEnd"/>
      <w:r w:rsidRPr="00034910">
        <w:t xml:space="preserve"> l</w:t>
      </w:r>
      <w:r w:rsidR="00E57EC9">
        <w:t>’</w:t>
      </w:r>
      <w:r w:rsidRPr="00034910">
        <w:t>avait bien jugée</w:t>
      </w:r>
      <w:r w:rsidR="00E57EC9">
        <w:t xml:space="preserve">. </w:t>
      </w:r>
      <w:r w:rsidRPr="00034910">
        <w:t>Intelligente et énergique</w:t>
      </w:r>
      <w:r w:rsidR="00E57EC9">
        <w:t xml:space="preserve">, </w:t>
      </w:r>
      <w:r w:rsidRPr="00034910">
        <w:t>elle obéissait au détective qu</w:t>
      </w:r>
      <w:r w:rsidR="00E57EC9">
        <w:t>’</w:t>
      </w:r>
      <w:r w:rsidRPr="00034910">
        <w:t>elle comprenait être sur la piste du criminel</w:t>
      </w:r>
      <w:r w:rsidR="00E57EC9">
        <w:t xml:space="preserve">. </w:t>
      </w:r>
      <w:r w:rsidRPr="00034910">
        <w:t>Et quand il ajouta</w:t>
      </w:r>
      <w:r w:rsidR="00E57EC9">
        <w:t> :</w:t>
      </w:r>
    </w:p>
    <w:p w14:paraId="0A40AE6B" w14:textId="77777777" w:rsidR="00E57EC9" w:rsidRDefault="00E57EC9" w:rsidP="00E57EC9">
      <w:r>
        <w:t>— </w:t>
      </w:r>
      <w:r w:rsidR="00776CEA" w:rsidRPr="00034910">
        <w:t>Veuillez dater de demain</w:t>
      </w:r>
      <w:r>
        <w:t xml:space="preserve">… </w:t>
      </w:r>
      <w:r w:rsidR="00776CEA" w:rsidRPr="00034910">
        <w:t>Je consulterai l</w:t>
      </w:r>
      <w:r>
        <w:t>’</w:t>
      </w:r>
      <w:r w:rsidR="00776CEA" w:rsidRPr="00034910">
        <w:t>indicateur</w:t>
      </w:r>
      <w:r>
        <w:t xml:space="preserve">. </w:t>
      </w:r>
      <w:r w:rsidR="00776CEA" w:rsidRPr="00034910">
        <w:t>La missive ne sera remise à sa destinataire que dans l</w:t>
      </w:r>
      <w:r>
        <w:t>’</w:t>
      </w:r>
      <w:r w:rsidR="00776CEA" w:rsidRPr="00034910">
        <w:t>après-midi</w:t>
      </w:r>
      <w:r>
        <w:t xml:space="preserve">. </w:t>
      </w:r>
      <w:r w:rsidR="00776CEA" w:rsidRPr="00034910">
        <w:t xml:space="preserve">Assez tôt pourtant pour que </w:t>
      </w:r>
      <w:proofErr w:type="spellStart"/>
      <w:r w:rsidR="00776CEA" w:rsidRPr="00034910">
        <w:t>Mérédith</w:t>
      </w:r>
      <w:proofErr w:type="spellEnd"/>
      <w:r w:rsidR="00776CEA" w:rsidRPr="00034910">
        <w:t xml:space="preserve"> puisse vous être expédiée par le chemin de fer</w:t>
      </w:r>
      <w:r>
        <w:t xml:space="preserve">, </w:t>
      </w:r>
      <w:r w:rsidR="00776CEA" w:rsidRPr="00034910">
        <w:t>le soir même</w:t>
      </w:r>
      <w:r>
        <w:t>.</w:t>
      </w:r>
    </w:p>
    <w:p w14:paraId="5A3D94A5" w14:textId="77777777" w:rsidR="00E57EC9" w:rsidRDefault="00E57EC9" w:rsidP="00E57EC9">
      <w:r>
        <w:t>— </w:t>
      </w:r>
      <w:r w:rsidR="00776CEA" w:rsidRPr="00034910">
        <w:t>Alors l</w:t>
      </w:r>
      <w:r>
        <w:t>’</w:t>
      </w:r>
      <w:r w:rsidR="00776CEA" w:rsidRPr="00034910">
        <w:t>adresse</w:t>
      </w:r>
      <w:r>
        <w:t> ?</w:t>
      </w:r>
    </w:p>
    <w:p w14:paraId="4BBB7D3D" w14:textId="77777777" w:rsidR="00E57EC9" w:rsidRDefault="00E57EC9" w:rsidP="00E57EC9">
      <w:r>
        <w:t>— </w:t>
      </w:r>
      <w:r w:rsidR="00776CEA" w:rsidRPr="00034910">
        <w:t xml:space="preserve">À </w:t>
      </w:r>
      <w:proofErr w:type="spellStart"/>
      <w:r w:rsidR="00776CEA" w:rsidRPr="00034910">
        <w:t>Mistress</w:t>
      </w:r>
      <w:proofErr w:type="spellEnd"/>
      <w:r w:rsidR="00776CEA" w:rsidRPr="00034910">
        <w:t xml:space="preserve"> veuve </w:t>
      </w:r>
      <w:proofErr w:type="spellStart"/>
      <w:r w:rsidR="00776CEA" w:rsidRPr="00034910">
        <w:t>Tolham</w:t>
      </w:r>
      <w:proofErr w:type="spellEnd"/>
      <w:r>
        <w:t xml:space="preserve">, </w:t>
      </w:r>
      <w:r w:rsidR="00776CEA" w:rsidRPr="00034910">
        <w:t>Stone-Hill-Castle</w:t>
      </w:r>
      <w:r>
        <w:t>.</w:t>
      </w:r>
    </w:p>
    <w:p w14:paraId="5870515D" w14:textId="77777777" w:rsidR="00E57EC9" w:rsidRDefault="00E57EC9" w:rsidP="00E57EC9">
      <w:r>
        <w:t>— </w:t>
      </w:r>
      <w:r w:rsidR="00776CEA" w:rsidRPr="00034910">
        <w:t>La voici</w:t>
      </w:r>
      <w:r>
        <w:t>.</w:t>
      </w:r>
    </w:p>
    <w:p w14:paraId="39BADDE6" w14:textId="77777777" w:rsidR="00E57EC9" w:rsidRDefault="00776CEA" w:rsidP="00E57EC9">
      <w:r w:rsidRPr="00034910">
        <w:t>De son écriture décidée</w:t>
      </w:r>
      <w:r w:rsidR="00E57EC9">
        <w:t xml:space="preserve">, </w:t>
      </w:r>
      <w:r w:rsidRPr="00034910">
        <w:t>la jeune femme traça la suscri</w:t>
      </w:r>
      <w:r w:rsidRPr="00034910">
        <w:t>p</w:t>
      </w:r>
      <w:r w:rsidRPr="00034910">
        <w:t>tion</w:t>
      </w:r>
      <w:r w:rsidR="00E57EC9">
        <w:t xml:space="preserve">, </w:t>
      </w:r>
      <w:r w:rsidRPr="00034910">
        <w:t xml:space="preserve">puis tendant à Dick </w:t>
      </w:r>
      <w:proofErr w:type="spellStart"/>
      <w:r w:rsidRPr="00034910">
        <w:t>Fann</w:t>
      </w:r>
      <w:proofErr w:type="spellEnd"/>
      <w:r w:rsidRPr="00034910">
        <w:t xml:space="preserve"> feuille et enveloppe</w:t>
      </w:r>
      <w:r w:rsidR="00E57EC9">
        <w:t> :</w:t>
      </w:r>
    </w:p>
    <w:p w14:paraId="2DCE1F62" w14:textId="77777777" w:rsidR="00E57EC9" w:rsidRDefault="00E57EC9" w:rsidP="00E57EC9">
      <w:r>
        <w:t>— </w:t>
      </w:r>
      <w:r w:rsidR="00776CEA" w:rsidRPr="00034910">
        <w:t xml:space="preserve">Vous me répondez de cette </w:t>
      </w:r>
      <w:proofErr w:type="spellStart"/>
      <w:r w:rsidR="00776CEA" w:rsidRPr="00034910">
        <w:t>Mathiesel</w:t>
      </w:r>
      <w:proofErr w:type="spellEnd"/>
      <w:r w:rsidR="00776CEA" w:rsidRPr="00034910">
        <w:t xml:space="preserve"> que vous me faites placer chez mon amie</w:t>
      </w:r>
      <w:r>
        <w:t> ?</w:t>
      </w:r>
    </w:p>
    <w:p w14:paraId="4A821286" w14:textId="77777777" w:rsidR="00E57EC9" w:rsidRDefault="00776CEA" w:rsidP="00E57EC9">
      <w:r w:rsidRPr="00034910">
        <w:t>Il se prit à rire</w:t>
      </w:r>
      <w:r w:rsidR="00E57EC9">
        <w:t>.</w:t>
      </w:r>
    </w:p>
    <w:p w14:paraId="4CF82D75" w14:textId="77777777" w:rsidR="00E57EC9" w:rsidRDefault="00E57EC9" w:rsidP="00E57EC9">
      <w:r>
        <w:t>— </w:t>
      </w:r>
      <w:r w:rsidR="00776CEA" w:rsidRPr="00034910">
        <w:t>Oh</w:t>
      </w:r>
      <w:r>
        <w:t xml:space="preserve"> ! </w:t>
      </w:r>
      <w:r w:rsidR="00776CEA" w:rsidRPr="00034910">
        <w:t>complètement</w:t>
      </w:r>
      <w:r>
        <w:t xml:space="preserve">. </w:t>
      </w:r>
      <w:r w:rsidR="00776CEA" w:rsidRPr="00034910">
        <w:t>Comme de moi-même</w:t>
      </w:r>
      <w:r>
        <w:t>.</w:t>
      </w:r>
    </w:p>
    <w:p w14:paraId="31BB7C8A" w14:textId="77777777" w:rsidR="00E57EC9" w:rsidRDefault="00E57EC9" w:rsidP="00E57EC9">
      <w:r>
        <w:t>— </w:t>
      </w:r>
      <w:r w:rsidR="00776CEA" w:rsidRPr="00034910">
        <w:t>J</w:t>
      </w:r>
      <w:r>
        <w:t>’</w:t>
      </w:r>
      <w:r w:rsidR="00776CEA" w:rsidRPr="00034910">
        <w:t>insiste néanmoins</w:t>
      </w:r>
      <w:r>
        <w:t xml:space="preserve">. </w:t>
      </w:r>
      <w:r w:rsidR="00776CEA" w:rsidRPr="00034910">
        <w:t>Vous concevez que je serais désolée d</w:t>
      </w:r>
      <w:r>
        <w:t>’</w:t>
      </w:r>
      <w:r w:rsidR="00776CEA" w:rsidRPr="00034910">
        <w:t>attirer le moindre ennui à une amie d</w:t>
      </w:r>
      <w:r>
        <w:t>’</w:t>
      </w:r>
      <w:r w:rsidR="00776CEA" w:rsidRPr="00034910">
        <w:t>un caractère peut-être original</w:t>
      </w:r>
      <w:r>
        <w:t xml:space="preserve">, </w:t>
      </w:r>
      <w:r w:rsidR="00776CEA" w:rsidRPr="00034910">
        <w:t>mais d</w:t>
      </w:r>
      <w:r>
        <w:t>’</w:t>
      </w:r>
      <w:r w:rsidR="00776CEA" w:rsidRPr="00034910">
        <w:t>un cœur admirable</w:t>
      </w:r>
      <w:r>
        <w:t>.</w:t>
      </w:r>
    </w:p>
    <w:p w14:paraId="6A6CD1AA" w14:textId="77777777" w:rsidR="00E57EC9" w:rsidRDefault="00E57EC9" w:rsidP="00E57EC9">
      <w:r>
        <w:t>— </w:t>
      </w:r>
      <w:r w:rsidR="00776CEA" w:rsidRPr="00034910">
        <w:t>Je le conçois</w:t>
      </w:r>
      <w:r>
        <w:t xml:space="preserve">. </w:t>
      </w:r>
      <w:r w:rsidR="00776CEA" w:rsidRPr="00034910">
        <w:t>Et je vous répète</w:t>
      </w:r>
      <w:r>
        <w:t xml:space="preserve"> : </w:t>
      </w:r>
      <w:r w:rsidR="00776CEA" w:rsidRPr="00034910">
        <w:t xml:space="preserve">je réponds de </w:t>
      </w:r>
      <w:proofErr w:type="spellStart"/>
      <w:r w:rsidR="00776CEA" w:rsidRPr="00034910">
        <w:t>Mathiesel</w:t>
      </w:r>
      <w:proofErr w:type="spellEnd"/>
      <w:r w:rsidR="00776CEA" w:rsidRPr="00034910">
        <w:t xml:space="preserve"> comme de moi-même</w:t>
      </w:r>
      <w:r>
        <w:t xml:space="preserve">. </w:t>
      </w:r>
      <w:r w:rsidR="00776CEA" w:rsidRPr="00034910">
        <w:t>Seulement</w:t>
      </w:r>
      <w:r>
        <w:t xml:space="preserve">, </w:t>
      </w:r>
      <w:r w:rsidR="00776CEA" w:rsidRPr="00034910">
        <w:t>vous le comprendrez de votre côté</w:t>
      </w:r>
      <w:r>
        <w:t xml:space="preserve"> : </w:t>
      </w:r>
      <w:r w:rsidR="00776CEA" w:rsidRPr="00034910">
        <w:t>Pour prendre le misérable qui a si terriblement opéré ce soir chez vous</w:t>
      </w:r>
      <w:r>
        <w:t xml:space="preserve">, </w:t>
      </w:r>
      <w:r w:rsidR="00776CEA" w:rsidRPr="00034910">
        <w:t>il faut que j</w:t>
      </w:r>
      <w:r>
        <w:t>’</w:t>
      </w:r>
      <w:r w:rsidR="00776CEA" w:rsidRPr="00034910">
        <w:t>aie dans la place une personne dont je sois sûr</w:t>
      </w:r>
      <w:r>
        <w:t>.</w:t>
      </w:r>
    </w:p>
    <w:p w14:paraId="7D92058B" w14:textId="77777777" w:rsidR="00E57EC9" w:rsidRDefault="00776CEA" w:rsidP="00E57EC9">
      <w:r w:rsidRPr="00034910">
        <w:t>Elle frissonna</w:t>
      </w:r>
      <w:r w:rsidR="00E57EC9">
        <w:t> :</w:t>
      </w:r>
    </w:p>
    <w:p w14:paraId="1949B7EB" w14:textId="5FB253E5" w:rsidR="00E57EC9" w:rsidRDefault="00E57EC9" w:rsidP="00E57EC9">
      <w:r>
        <w:lastRenderedPageBreak/>
        <w:t>— </w:t>
      </w:r>
      <w:r w:rsidR="00776CEA" w:rsidRPr="00034910">
        <w:t>Vous pensez donc que ce</w:t>
      </w:r>
      <w:r>
        <w:t xml:space="preserve">… </w:t>
      </w:r>
      <w:r w:rsidR="00776CEA" w:rsidRPr="00034910">
        <w:t>que cet individu</w:t>
      </w:r>
      <w:r>
        <w:t xml:space="preserve">, </w:t>
      </w:r>
      <w:r w:rsidR="00776CEA" w:rsidRPr="00034910">
        <w:t xml:space="preserve">pénétrera chez </w:t>
      </w:r>
      <w:r>
        <w:t>M</w:t>
      </w:r>
      <w:r w:rsidRPr="00E57EC9">
        <w:rPr>
          <w:vertAlign w:val="superscript"/>
        </w:rPr>
        <w:t>rs</w:t>
      </w:r>
      <w:r>
        <w:t> </w:t>
      </w:r>
      <w:proofErr w:type="spellStart"/>
      <w:r w:rsidR="00776CEA" w:rsidRPr="00034910">
        <w:t>Tolham</w:t>
      </w:r>
      <w:proofErr w:type="spellEnd"/>
      <w:r>
        <w:t>.</w:t>
      </w:r>
    </w:p>
    <w:p w14:paraId="6B580474" w14:textId="3BC9FB1F" w:rsidR="00E57EC9" w:rsidRDefault="00E57EC9" w:rsidP="00E57EC9">
      <w:r>
        <w:t>— </w:t>
      </w:r>
      <w:r w:rsidR="00776CEA" w:rsidRPr="00034910">
        <w:t>J</w:t>
      </w:r>
      <w:r>
        <w:t>’</w:t>
      </w:r>
      <w:r w:rsidR="00776CEA" w:rsidRPr="00034910">
        <w:t>en suis certain</w:t>
      </w:r>
      <w:r>
        <w:t xml:space="preserve">. </w:t>
      </w:r>
      <w:r w:rsidR="00776CEA" w:rsidRPr="00034910">
        <w:t>Je vous sais capable de garder un s</w:t>
      </w:r>
      <w:r w:rsidR="00776CEA" w:rsidRPr="00034910">
        <w:t>e</w:t>
      </w:r>
      <w:r w:rsidR="00776CEA" w:rsidRPr="00034910">
        <w:t>cret</w:t>
      </w:r>
      <w:r>
        <w:t xml:space="preserve">. </w:t>
      </w:r>
      <w:r w:rsidR="00776CEA" w:rsidRPr="00034910">
        <w:t>Et pour vous démontrer que j</w:t>
      </w:r>
      <w:r>
        <w:t>’</w:t>
      </w:r>
      <w:r w:rsidR="00776CEA" w:rsidRPr="00034910">
        <w:t>ai entière confiance en votre discrétion</w:t>
      </w:r>
      <w:r>
        <w:t xml:space="preserve">, </w:t>
      </w:r>
      <w:r w:rsidR="00776CEA" w:rsidRPr="00034910">
        <w:t>j</w:t>
      </w:r>
      <w:r>
        <w:t>’</w:t>
      </w:r>
      <w:r w:rsidR="00776CEA" w:rsidRPr="00034910">
        <w:t>ajouterai que l</w:t>
      </w:r>
      <w:r>
        <w:t>’</w:t>
      </w:r>
      <w:r w:rsidR="00776CEA" w:rsidRPr="00034910">
        <w:t xml:space="preserve">assassin ira chez </w:t>
      </w:r>
      <w:r>
        <w:t>M</w:t>
      </w:r>
      <w:r w:rsidRPr="00E57EC9">
        <w:rPr>
          <w:vertAlign w:val="superscript"/>
        </w:rPr>
        <w:t>rs</w:t>
      </w:r>
      <w:r>
        <w:t> </w:t>
      </w:r>
      <w:proofErr w:type="spellStart"/>
      <w:r w:rsidR="00776CEA" w:rsidRPr="00034910">
        <w:t>Tolham</w:t>
      </w:r>
      <w:proofErr w:type="spellEnd"/>
      <w:r>
        <w:t xml:space="preserve">, </w:t>
      </w:r>
      <w:r w:rsidR="00776CEA" w:rsidRPr="00034910">
        <w:t>parce que ce qu</w:t>
      </w:r>
      <w:r>
        <w:t>’</w:t>
      </w:r>
      <w:r w:rsidR="00776CEA" w:rsidRPr="00034910">
        <w:t>il cherche est inscrit sur la soie blanche du quatrième manteau</w:t>
      </w:r>
      <w:r>
        <w:t>.</w:t>
      </w:r>
    </w:p>
    <w:p w14:paraId="3609A7CA" w14:textId="77777777" w:rsidR="00E57EC9" w:rsidRDefault="00776CEA" w:rsidP="00E57EC9">
      <w:r w:rsidRPr="00034910">
        <w:t>Elle le considéra avec surprise</w:t>
      </w:r>
      <w:r w:rsidR="00E57EC9">
        <w:t>.</w:t>
      </w:r>
    </w:p>
    <w:p w14:paraId="05D16E8C" w14:textId="77777777" w:rsidR="00E57EC9" w:rsidRDefault="00E57EC9" w:rsidP="00E57EC9">
      <w:r>
        <w:t>— </w:t>
      </w:r>
      <w:r w:rsidR="00776CEA" w:rsidRPr="00034910">
        <w:t>Comment le savez-vous</w:t>
      </w:r>
      <w:r>
        <w:t> ?</w:t>
      </w:r>
    </w:p>
    <w:p w14:paraId="3A338D5E" w14:textId="600BC0B0" w:rsidR="00E57EC9" w:rsidRDefault="00E57EC9" w:rsidP="00E57EC9">
      <w:r>
        <w:t>— </w:t>
      </w:r>
      <w:r w:rsidR="00776CEA" w:rsidRPr="00034910">
        <w:t>Un simple raisonnement vous convaincra</w:t>
      </w:r>
      <w:r>
        <w:t xml:space="preserve">. </w:t>
      </w:r>
      <w:r w:rsidR="00776CEA" w:rsidRPr="00034910">
        <w:t>S</w:t>
      </w:r>
      <w:r>
        <w:t>’</w:t>
      </w:r>
      <w:r w:rsidR="00776CEA" w:rsidRPr="00034910">
        <w:t>il avait tro</w:t>
      </w:r>
      <w:r w:rsidR="00776CEA" w:rsidRPr="00034910">
        <w:t>u</w:t>
      </w:r>
      <w:r w:rsidR="00776CEA" w:rsidRPr="00034910">
        <w:t xml:space="preserve">vé dans les manteaux de Miss </w:t>
      </w:r>
      <w:proofErr w:type="spellStart"/>
      <w:r w:rsidR="00776CEA" w:rsidRPr="00034910">
        <w:t>Marily</w:t>
      </w:r>
      <w:proofErr w:type="spellEnd"/>
      <w:r w:rsidR="00776CEA" w:rsidRPr="00034910">
        <w:t xml:space="preserve"> ou de </w:t>
      </w:r>
      <w:r>
        <w:t>M</w:t>
      </w:r>
      <w:r w:rsidRPr="00E57EC9">
        <w:rPr>
          <w:vertAlign w:val="superscript"/>
        </w:rPr>
        <w:t>rs</w:t>
      </w:r>
      <w:r>
        <w:t> </w:t>
      </w:r>
      <w:r w:rsidR="00776CEA" w:rsidRPr="00034910">
        <w:t>Doles</w:t>
      </w:r>
      <w:r>
        <w:t xml:space="preserve">, </w:t>
      </w:r>
      <w:r w:rsidR="00776CEA" w:rsidRPr="00034910">
        <w:t>il n</w:t>
      </w:r>
      <w:r>
        <w:t>’</w:t>
      </w:r>
      <w:r w:rsidR="00776CEA" w:rsidRPr="00034910">
        <w:t>eût pas risqué son expédition chez vous</w:t>
      </w:r>
      <w:r>
        <w:t xml:space="preserve">, </w:t>
      </w:r>
      <w:r w:rsidR="00776CEA" w:rsidRPr="00034910">
        <w:t>et votre femme de chambre vivrait encore</w:t>
      </w:r>
      <w:r>
        <w:t>.</w:t>
      </w:r>
    </w:p>
    <w:p w14:paraId="68A65C78" w14:textId="77777777" w:rsidR="00E57EC9" w:rsidRDefault="00E57EC9" w:rsidP="00E57EC9">
      <w:r>
        <w:t>— </w:t>
      </w:r>
      <w:r w:rsidR="00776CEA" w:rsidRPr="00034910">
        <w:t>Je l</w:t>
      </w:r>
      <w:r>
        <w:t>’</w:t>
      </w:r>
      <w:r w:rsidR="00776CEA" w:rsidRPr="00034910">
        <w:t>admets</w:t>
      </w:r>
      <w:r>
        <w:t xml:space="preserve">… </w:t>
      </w:r>
      <w:r w:rsidR="00776CEA" w:rsidRPr="00034910">
        <w:t>Mais rien ne prouve que cette fois il n</w:t>
      </w:r>
      <w:r>
        <w:t>’</w:t>
      </w:r>
      <w:r w:rsidR="00776CEA" w:rsidRPr="00034910">
        <w:t>ait pas réussi</w:t>
      </w:r>
      <w:r>
        <w:t>.</w:t>
      </w:r>
    </w:p>
    <w:p w14:paraId="29EEEBB2" w14:textId="77777777" w:rsidR="00E57EC9" w:rsidRDefault="00E57EC9" w:rsidP="00E57EC9">
      <w:r>
        <w:t>— </w:t>
      </w:r>
      <w:r w:rsidR="00776CEA" w:rsidRPr="00034910">
        <w:t>Si</w:t>
      </w:r>
      <w:r>
        <w:t xml:space="preserve">, </w:t>
      </w:r>
      <w:r w:rsidR="00776CEA" w:rsidRPr="00034910">
        <w:t>un morceau d</w:t>
      </w:r>
      <w:r>
        <w:t>’</w:t>
      </w:r>
      <w:r w:rsidR="00776CEA" w:rsidRPr="00034910">
        <w:t>étoffe que la victime tenait encore dans ses mains glacées</w:t>
      </w:r>
      <w:r>
        <w:t>.</w:t>
      </w:r>
    </w:p>
    <w:p w14:paraId="79111314" w14:textId="77777777" w:rsidR="00E57EC9" w:rsidRDefault="00E57EC9" w:rsidP="00E57EC9">
      <w:r>
        <w:t>— </w:t>
      </w:r>
      <w:r w:rsidR="00776CEA" w:rsidRPr="00034910">
        <w:t>Un morceau d</w:t>
      </w:r>
      <w:r>
        <w:t>’</w:t>
      </w:r>
      <w:r w:rsidR="00776CEA" w:rsidRPr="00034910">
        <w:t>étoffe</w:t>
      </w:r>
      <w:r>
        <w:t>…</w:t>
      </w:r>
    </w:p>
    <w:p w14:paraId="2576C3EF" w14:textId="77777777" w:rsidR="00E57EC9" w:rsidRDefault="00E57EC9" w:rsidP="00E57EC9">
      <w:r>
        <w:t>— </w:t>
      </w:r>
      <w:r w:rsidR="00776CEA" w:rsidRPr="00034910">
        <w:t>Que j</w:t>
      </w:r>
      <w:r>
        <w:t>’</w:t>
      </w:r>
      <w:r w:rsidR="00776CEA" w:rsidRPr="00034910">
        <w:t>ai brûlé après examen</w:t>
      </w:r>
      <w:r>
        <w:t xml:space="preserve">, </w:t>
      </w:r>
      <w:r w:rsidR="00776CEA" w:rsidRPr="00034910">
        <w:t>car seuls</w:t>
      </w:r>
      <w:r>
        <w:t xml:space="preserve">, </w:t>
      </w:r>
      <w:r w:rsidR="00776CEA" w:rsidRPr="00034910">
        <w:t>vous et moi</w:t>
      </w:r>
      <w:r>
        <w:t xml:space="preserve">, </w:t>
      </w:r>
      <w:r w:rsidR="00776CEA" w:rsidRPr="00034910">
        <w:t>d</w:t>
      </w:r>
      <w:r w:rsidR="00776CEA" w:rsidRPr="00034910">
        <w:t>e</w:t>
      </w:r>
      <w:r w:rsidR="00776CEA" w:rsidRPr="00034910">
        <w:t>vons connaître ce détail</w:t>
      </w:r>
      <w:r>
        <w:t>.</w:t>
      </w:r>
    </w:p>
    <w:p w14:paraId="45977E5C" w14:textId="77777777" w:rsidR="00E57EC9" w:rsidRDefault="00E57EC9" w:rsidP="00E57EC9">
      <w:r>
        <w:t>— </w:t>
      </w:r>
      <w:r w:rsidR="00776CEA" w:rsidRPr="00034910">
        <w:t>Édith a donc lutté d</w:t>
      </w:r>
      <w:r>
        <w:t>’</w:t>
      </w:r>
      <w:r w:rsidR="00776CEA" w:rsidRPr="00034910">
        <w:t>après vous</w:t>
      </w:r>
      <w:r>
        <w:t> ?</w:t>
      </w:r>
    </w:p>
    <w:p w14:paraId="64AEEF5D" w14:textId="77777777" w:rsidR="00E57EC9" w:rsidRDefault="00E57EC9" w:rsidP="00E57EC9">
      <w:r>
        <w:t>— </w:t>
      </w:r>
      <w:r w:rsidR="00776CEA" w:rsidRPr="00034910">
        <w:t>Oui</w:t>
      </w:r>
      <w:r>
        <w:t xml:space="preserve">, </w:t>
      </w:r>
      <w:r w:rsidR="00776CEA" w:rsidRPr="00034910">
        <w:t>comme une brave fille qu</w:t>
      </w:r>
      <w:r>
        <w:t>’</w:t>
      </w:r>
      <w:r w:rsidR="00776CEA" w:rsidRPr="00034910">
        <w:t>elle était</w:t>
      </w:r>
      <w:r>
        <w:t xml:space="preserve">… </w:t>
      </w:r>
      <w:r w:rsidR="00776CEA" w:rsidRPr="00034910">
        <w:t>Vous aviez ra</w:t>
      </w:r>
      <w:r w:rsidR="00776CEA" w:rsidRPr="00034910">
        <w:t>i</w:t>
      </w:r>
      <w:r w:rsidR="00776CEA" w:rsidRPr="00034910">
        <w:t>son de lui être attachée</w:t>
      </w:r>
      <w:r>
        <w:t xml:space="preserve">. </w:t>
      </w:r>
      <w:r w:rsidR="00776CEA" w:rsidRPr="00034910">
        <w:t>L</w:t>
      </w:r>
      <w:r>
        <w:t>’</w:t>
      </w:r>
      <w:r w:rsidR="00776CEA" w:rsidRPr="00034910">
        <w:t>homme a pénétré dans le cabinet par la fenêtre</w:t>
      </w:r>
      <w:r>
        <w:t xml:space="preserve">. </w:t>
      </w:r>
      <w:r w:rsidR="00776CEA" w:rsidRPr="00034910">
        <w:t>On peut l</w:t>
      </w:r>
      <w:r>
        <w:t>’</w:t>
      </w:r>
      <w:r w:rsidR="00776CEA" w:rsidRPr="00034910">
        <w:t>atteindre facilement</w:t>
      </w:r>
      <w:r>
        <w:t xml:space="preserve">, </w:t>
      </w:r>
      <w:r w:rsidR="00776CEA" w:rsidRPr="00034910">
        <w:t>en s</w:t>
      </w:r>
      <w:r>
        <w:t>’</w:t>
      </w:r>
      <w:r w:rsidR="00776CEA" w:rsidRPr="00034910">
        <w:t>aidant du mur mitoyen</w:t>
      </w:r>
      <w:r>
        <w:t xml:space="preserve">. </w:t>
      </w:r>
      <w:r w:rsidR="00776CEA" w:rsidRPr="00034910">
        <w:t>Il a ouvert la garde-robe</w:t>
      </w:r>
      <w:r>
        <w:t xml:space="preserve">, </w:t>
      </w:r>
      <w:r w:rsidR="00776CEA" w:rsidRPr="00034910">
        <w:t>décroché le manteau et coupé l</w:t>
      </w:r>
      <w:r>
        <w:t>’</w:t>
      </w:r>
      <w:r w:rsidR="00776CEA" w:rsidRPr="00034910">
        <w:t>ourlet</w:t>
      </w:r>
      <w:r>
        <w:t xml:space="preserve">. </w:t>
      </w:r>
      <w:r w:rsidR="00776CEA" w:rsidRPr="00034910">
        <w:t>À ce moment</w:t>
      </w:r>
      <w:r>
        <w:t xml:space="preserve">, </w:t>
      </w:r>
      <w:r w:rsidR="00776CEA" w:rsidRPr="00034910">
        <w:t>il a heurté un meuble ou laissé tomber ses ciseaux</w:t>
      </w:r>
      <w:r>
        <w:t xml:space="preserve">, </w:t>
      </w:r>
      <w:r w:rsidR="00776CEA" w:rsidRPr="00034910">
        <w:t>enfin produit un bruit quelconque</w:t>
      </w:r>
      <w:r>
        <w:t xml:space="preserve">. </w:t>
      </w:r>
      <w:r w:rsidR="00776CEA" w:rsidRPr="00034910">
        <w:t>Édith</w:t>
      </w:r>
      <w:r>
        <w:t xml:space="preserve">, </w:t>
      </w:r>
      <w:r w:rsidR="00776CEA" w:rsidRPr="00034910">
        <w:lastRenderedPageBreak/>
        <w:t>qui lisait au coin du feu</w:t>
      </w:r>
      <w:r>
        <w:t xml:space="preserve">, </w:t>
      </w:r>
      <w:r w:rsidR="00776CEA" w:rsidRPr="00034910">
        <w:t>est accourue au bruit</w:t>
      </w:r>
      <w:r>
        <w:t xml:space="preserve">. </w:t>
      </w:r>
      <w:r w:rsidR="00776CEA" w:rsidRPr="00034910">
        <w:t>Elle a cherché à reprendre au drôle le lé d</w:t>
      </w:r>
      <w:r>
        <w:t>’</w:t>
      </w:r>
      <w:r w:rsidR="00776CEA" w:rsidRPr="00034910">
        <w:t>étoffe</w:t>
      </w:r>
      <w:r>
        <w:t>…</w:t>
      </w:r>
    </w:p>
    <w:p w14:paraId="77C0DB66" w14:textId="6AF9C113" w:rsidR="00E57EC9" w:rsidRDefault="00776CEA" w:rsidP="00E57EC9">
      <w:r w:rsidRPr="00034910">
        <w:t>Il fit une pause</w:t>
      </w:r>
      <w:r w:rsidR="00E57EC9">
        <w:t xml:space="preserve">, </w:t>
      </w:r>
      <w:r w:rsidRPr="00034910">
        <w:t>puis ajouta d</w:t>
      </w:r>
      <w:r w:rsidR="00E57EC9">
        <w:t>’</w:t>
      </w:r>
      <w:r w:rsidRPr="00034910">
        <w:t xml:space="preserve">un accent dont </w:t>
      </w:r>
      <w:r w:rsidR="00E57EC9">
        <w:t>M</w:t>
      </w:r>
      <w:r w:rsidR="00E57EC9" w:rsidRPr="00E57EC9">
        <w:rPr>
          <w:vertAlign w:val="superscript"/>
        </w:rPr>
        <w:t>rs</w:t>
      </w:r>
      <w:r w:rsidR="00E57EC9">
        <w:t> </w:t>
      </w:r>
      <w:proofErr w:type="spellStart"/>
      <w:r w:rsidRPr="00034910">
        <w:t>Lodgers</w:t>
      </w:r>
      <w:proofErr w:type="spellEnd"/>
      <w:r w:rsidRPr="00034910">
        <w:t xml:space="preserve"> frissonna jusqu</w:t>
      </w:r>
      <w:r w:rsidR="00E57EC9">
        <w:t>’</w:t>
      </w:r>
      <w:r w:rsidRPr="00034910">
        <w:t>au fond de l</w:t>
      </w:r>
      <w:r w:rsidR="00E57EC9">
        <w:t>’</w:t>
      </w:r>
      <w:r w:rsidRPr="00034910">
        <w:t>être</w:t>
      </w:r>
      <w:r w:rsidR="00E57EC9">
        <w:t> :</w:t>
      </w:r>
    </w:p>
    <w:p w14:paraId="7348996A" w14:textId="77777777" w:rsidR="00E57EC9" w:rsidRDefault="00E57EC9" w:rsidP="00E57EC9">
      <w:r>
        <w:t>— </w:t>
      </w:r>
      <w:r w:rsidR="00776CEA" w:rsidRPr="00034910">
        <w:t>Et</w:t>
      </w:r>
      <w:r>
        <w:t xml:space="preserve">, </w:t>
      </w:r>
      <w:r w:rsidR="00776CEA" w:rsidRPr="00034910">
        <w:t>à l</w:t>
      </w:r>
      <w:r>
        <w:t>’</w:t>
      </w:r>
      <w:r w:rsidR="00776CEA" w:rsidRPr="00034910">
        <w:t>expression de terreur et d</w:t>
      </w:r>
      <w:r>
        <w:t>’</w:t>
      </w:r>
      <w:r w:rsidR="00776CEA" w:rsidRPr="00034910">
        <w:t>étonnement dont les traits immobiles de la morte sont restés empreints</w:t>
      </w:r>
      <w:r>
        <w:t xml:space="preserve">, </w:t>
      </w:r>
      <w:r w:rsidR="00776CEA" w:rsidRPr="00034910">
        <w:t>je jurerais qu</w:t>
      </w:r>
      <w:r>
        <w:t>’</w:t>
      </w:r>
      <w:r w:rsidR="00776CEA" w:rsidRPr="00034910">
        <w:t>elle a reconnu son meurtrier</w:t>
      </w:r>
      <w:r>
        <w:t>…</w:t>
      </w:r>
    </w:p>
    <w:p w14:paraId="00CB8297" w14:textId="77777777" w:rsidR="00E57EC9" w:rsidRDefault="00E57EC9" w:rsidP="00E57EC9">
      <w:r>
        <w:t>— </w:t>
      </w:r>
      <w:r w:rsidR="00776CEA" w:rsidRPr="00034910">
        <w:t>Reconnu</w:t>
      </w:r>
      <w:r>
        <w:t xml:space="preserve">, </w:t>
      </w:r>
      <w:r w:rsidR="00776CEA" w:rsidRPr="00034910">
        <w:t>ce serait donc quelqu</w:t>
      </w:r>
      <w:r>
        <w:t>’</w:t>
      </w:r>
      <w:r w:rsidR="00776CEA" w:rsidRPr="00034910">
        <w:t>un</w:t>
      </w:r>
      <w:r>
        <w:t>… ?</w:t>
      </w:r>
    </w:p>
    <w:p w14:paraId="142CAD68" w14:textId="77777777" w:rsidR="00E57EC9" w:rsidRDefault="00E57EC9" w:rsidP="00E57EC9">
      <w:r>
        <w:t>— </w:t>
      </w:r>
      <w:r w:rsidR="00776CEA" w:rsidRPr="00034910">
        <w:t>De votre entourage</w:t>
      </w:r>
      <w:r>
        <w:t xml:space="preserve">. </w:t>
      </w:r>
      <w:r w:rsidR="00776CEA" w:rsidRPr="00034910">
        <w:t>Voilà pourquoi le silence est indi</w:t>
      </w:r>
      <w:r w:rsidR="00776CEA" w:rsidRPr="00034910">
        <w:t>s</w:t>
      </w:r>
      <w:r w:rsidR="00776CEA" w:rsidRPr="00034910">
        <w:t>pensable</w:t>
      </w:r>
      <w:r>
        <w:t xml:space="preserve">. </w:t>
      </w:r>
      <w:r w:rsidR="00776CEA" w:rsidRPr="00034910">
        <w:t>Il ne faut pas qu</w:t>
      </w:r>
      <w:r>
        <w:t>’</w:t>
      </w:r>
      <w:r w:rsidR="00776CEA" w:rsidRPr="00034910">
        <w:t>un mot dévoile à ce personnage que l</w:t>
      </w:r>
      <w:r>
        <w:t>’</w:t>
      </w:r>
      <w:r w:rsidR="00776CEA" w:rsidRPr="00034910">
        <w:t>on est sur sa trace</w:t>
      </w:r>
      <w:r>
        <w:t xml:space="preserve">. </w:t>
      </w:r>
      <w:r w:rsidR="00776CEA" w:rsidRPr="00034910">
        <w:t>Lui laisser la confiance</w:t>
      </w:r>
      <w:r>
        <w:t xml:space="preserve">, </w:t>
      </w:r>
      <w:r w:rsidR="00776CEA" w:rsidRPr="00034910">
        <w:t>la certitude que rien ne l</w:t>
      </w:r>
      <w:r>
        <w:t>’</w:t>
      </w:r>
      <w:r w:rsidR="00776CEA" w:rsidRPr="00034910">
        <w:t>accuse</w:t>
      </w:r>
      <w:r>
        <w:t xml:space="preserve">, </w:t>
      </w:r>
      <w:r w:rsidR="00776CEA" w:rsidRPr="00034910">
        <w:t>c</w:t>
      </w:r>
      <w:r>
        <w:t>’</w:t>
      </w:r>
      <w:r w:rsidR="00776CEA" w:rsidRPr="00034910">
        <w:t>est assurer notre victoire</w:t>
      </w:r>
      <w:r>
        <w:t>.</w:t>
      </w:r>
    </w:p>
    <w:p w14:paraId="0D57BBB5" w14:textId="77777777" w:rsidR="00E57EC9" w:rsidRDefault="00E57EC9" w:rsidP="00E57EC9">
      <w:r>
        <w:t>— </w:t>
      </w:r>
      <w:r w:rsidR="00776CEA" w:rsidRPr="00034910">
        <w:t>Mais si ce n</w:t>
      </w:r>
      <w:r>
        <w:t>’</w:t>
      </w:r>
      <w:r w:rsidR="00776CEA" w:rsidRPr="00034910">
        <w:t>est pas un fou</w:t>
      </w:r>
      <w:r>
        <w:t xml:space="preserve">, </w:t>
      </w:r>
      <w:r w:rsidR="00776CEA" w:rsidRPr="00034910">
        <w:t>qui est-ce donc</w:t>
      </w:r>
      <w:r>
        <w:t> ?</w:t>
      </w:r>
    </w:p>
    <w:p w14:paraId="27080513" w14:textId="77777777" w:rsidR="00E57EC9" w:rsidRDefault="00E57EC9" w:rsidP="00E57EC9">
      <w:r>
        <w:t>— </w:t>
      </w:r>
      <w:r w:rsidR="00776CEA" w:rsidRPr="00034910">
        <w:t>Pour tout le monde</w:t>
      </w:r>
      <w:r>
        <w:t xml:space="preserve">, </w:t>
      </w:r>
      <w:r w:rsidR="00776CEA" w:rsidRPr="00034910">
        <w:t>ce doit être un fou</w:t>
      </w:r>
      <w:r>
        <w:t xml:space="preserve">. </w:t>
      </w:r>
      <w:r w:rsidR="00776CEA" w:rsidRPr="00034910">
        <w:t>Vous et moi seuls saurons que c</w:t>
      </w:r>
      <w:r>
        <w:t>’</w:t>
      </w:r>
      <w:r w:rsidR="00776CEA" w:rsidRPr="00034910">
        <w:t>est un espion</w:t>
      </w:r>
      <w:r>
        <w:t>.</w:t>
      </w:r>
    </w:p>
    <w:p w14:paraId="0F546C90" w14:textId="77777777" w:rsidR="00E57EC9" w:rsidRDefault="00E57EC9" w:rsidP="00E57EC9">
      <w:r>
        <w:t>— </w:t>
      </w:r>
      <w:r w:rsidR="00776CEA" w:rsidRPr="00034910">
        <w:t>Un espion redit-elle avec dégoût</w:t>
      </w:r>
      <w:r>
        <w:t>.</w:t>
      </w:r>
    </w:p>
    <w:p w14:paraId="7E44AD04" w14:textId="77777777" w:rsidR="00E57EC9" w:rsidRDefault="00E57EC9" w:rsidP="00E57EC9">
      <w:r>
        <w:t>— </w:t>
      </w:r>
      <w:r w:rsidR="00776CEA" w:rsidRPr="00034910">
        <w:t>Un espion</w:t>
      </w:r>
      <w:r>
        <w:t xml:space="preserve">, </w:t>
      </w:r>
      <w:r w:rsidR="00776CEA" w:rsidRPr="00034910">
        <w:t>oui</w:t>
      </w:r>
      <w:r>
        <w:t xml:space="preserve">, </w:t>
      </w:r>
      <w:r w:rsidR="00776CEA" w:rsidRPr="00034910">
        <w:t>à la barbe fauve</w:t>
      </w:r>
      <w:r>
        <w:t xml:space="preserve">, </w:t>
      </w:r>
      <w:r w:rsidR="00776CEA" w:rsidRPr="00034910">
        <w:t>un Allemand probabl</w:t>
      </w:r>
      <w:r w:rsidR="00776CEA" w:rsidRPr="00034910">
        <w:t>e</w:t>
      </w:r>
      <w:r w:rsidR="00776CEA" w:rsidRPr="00034910">
        <w:t>ment</w:t>
      </w:r>
      <w:r>
        <w:t>.</w:t>
      </w:r>
    </w:p>
    <w:p w14:paraId="5F2F203E" w14:textId="5A8251E3" w:rsidR="00E57EC9" w:rsidRDefault="00776CEA" w:rsidP="00E57EC9">
      <w:r w:rsidRPr="00034910">
        <w:t>Il ne continua pas</w:t>
      </w:r>
      <w:r w:rsidR="00E57EC9">
        <w:t>. M</w:t>
      </w:r>
      <w:r w:rsidR="00E57EC9" w:rsidRPr="00E57EC9">
        <w:rPr>
          <w:vertAlign w:val="superscript"/>
        </w:rPr>
        <w:t>rs</w:t>
      </w:r>
      <w:r w:rsidR="00E57EC9">
        <w:t> </w:t>
      </w:r>
      <w:proofErr w:type="spellStart"/>
      <w:r w:rsidRPr="00034910">
        <w:t>Lodgers</w:t>
      </w:r>
      <w:proofErr w:type="spellEnd"/>
      <w:r w:rsidRPr="00034910">
        <w:t xml:space="preserve"> s</w:t>
      </w:r>
      <w:r w:rsidR="00E57EC9">
        <w:t>’</w:t>
      </w:r>
      <w:r w:rsidRPr="00034910">
        <w:t>était dressée toute droite</w:t>
      </w:r>
      <w:r w:rsidR="00E57EC9">
        <w:t xml:space="preserve">, </w:t>
      </w:r>
      <w:r w:rsidRPr="00034910">
        <w:t>les bras jetés en avant</w:t>
      </w:r>
      <w:r w:rsidR="00E57EC9">
        <w:t xml:space="preserve">, </w:t>
      </w:r>
      <w:r w:rsidRPr="00034910">
        <w:t>une épouvante sur les traits de son charmant visage</w:t>
      </w:r>
      <w:r w:rsidR="00E57EC9">
        <w:t>.</w:t>
      </w:r>
    </w:p>
    <w:p w14:paraId="2293D028" w14:textId="77777777" w:rsidR="00E57EC9" w:rsidRDefault="00E57EC9" w:rsidP="00E57EC9">
      <w:r>
        <w:t>— </w:t>
      </w:r>
      <w:r w:rsidR="00776CEA" w:rsidRPr="00034910">
        <w:t>La barbe fauve</w:t>
      </w:r>
      <w:r>
        <w:t xml:space="preserve">… ! </w:t>
      </w:r>
      <w:r w:rsidR="00776CEA" w:rsidRPr="00034910">
        <w:t>Allemand</w:t>
      </w:r>
      <w:r>
        <w:t>…</w:t>
      </w:r>
    </w:p>
    <w:p w14:paraId="313D91BB" w14:textId="77777777" w:rsidR="00E57EC9" w:rsidRDefault="00776CEA" w:rsidP="00E57EC9">
      <w:r w:rsidRPr="00034910">
        <w:t xml:space="preserve">Mais Dick </w:t>
      </w:r>
      <w:proofErr w:type="spellStart"/>
      <w:r w:rsidRPr="00034910">
        <w:t>Fann</w:t>
      </w:r>
      <w:proofErr w:type="spellEnd"/>
      <w:r w:rsidRPr="00034910">
        <w:t xml:space="preserve"> lui prit doucement les mains</w:t>
      </w:r>
      <w:r w:rsidR="00E57EC9">
        <w:t xml:space="preserve">, </w:t>
      </w:r>
      <w:r w:rsidRPr="00034910">
        <w:t>et d</w:t>
      </w:r>
      <w:r w:rsidR="00E57EC9">
        <w:t>’</w:t>
      </w:r>
      <w:r w:rsidRPr="00034910">
        <w:t>une voix enveloppante</w:t>
      </w:r>
      <w:r w:rsidR="00E57EC9">
        <w:t> :</w:t>
      </w:r>
    </w:p>
    <w:p w14:paraId="55C0C244" w14:textId="77777777" w:rsidR="00E57EC9" w:rsidRDefault="00E57EC9" w:rsidP="00E57EC9">
      <w:r>
        <w:t>— </w:t>
      </w:r>
      <w:r w:rsidR="00776CEA" w:rsidRPr="00034910">
        <w:t>Je vois que vous le reconnaissez aussi</w:t>
      </w:r>
      <w:r>
        <w:t xml:space="preserve">… ; </w:t>
      </w:r>
      <w:r w:rsidR="00776CEA" w:rsidRPr="00034910">
        <w:t>que c</w:t>
      </w:r>
      <w:r>
        <w:t>’</w:t>
      </w:r>
      <w:r w:rsidR="00776CEA" w:rsidRPr="00034910">
        <w:t>est un homme de votre monde</w:t>
      </w:r>
      <w:r>
        <w:t xml:space="preserve">. </w:t>
      </w:r>
      <w:r w:rsidR="00776CEA" w:rsidRPr="00034910">
        <w:t>Eh bien</w:t>
      </w:r>
      <w:r>
        <w:t xml:space="preserve"> ! </w:t>
      </w:r>
      <w:r w:rsidR="00776CEA" w:rsidRPr="00034910">
        <w:t xml:space="preserve">laissez-moi vous prier de </w:t>
      </w:r>
      <w:r w:rsidR="00776CEA" w:rsidRPr="00034910">
        <w:lastRenderedPageBreak/>
        <w:t>n</w:t>
      </w:r>
      <w:r>
        <w:t>’</w:t>
      </w:r>
      <w:r w:rsidR="00776CEA" w:rsidRPr="00034910">
        <w:t>ajouter pas un mot</w:t>
      </w:r>
      <w:r>
        <w:t xml:space="preserve">. </w:t>
      </w:r>
      <w:r w:rsidR="00776CEA" w:rsidRPr="00034910">
        <w:t>Pour un personnage</w:t>
      </w:r>
      <w:r>
        <w:t xml:space="preserve">, </w:t>
      </w:r>
      <w:r w:rsidR="00776CEA" w:rsidRPr="00034910">
        <w:t>il faut des preuves éclatantes</w:t>
      </w:r>
      <w:r>
        <w:t xml:space="preserve">. </w:t>
      </w:r>
      <w:r w:rsidR="00776CEA" w:rsidRPr="00034910">
        <w:t>Lui seul peut nous les donner en se trahissant</w:t>
      </w:r>
      <w:r>
        <w:t xml:space="preserve">… ; </w:t>
      </w:r>
      <w:r w:rsidR="00776CEA" w:rsidRPr="00034910">
        <w:t>oubliez mes paroles jusqu</w:t>
      </w:r>
      <w:r>
        <w:t>’</w:t>
      </w:r>
      <w:r w:rsidR="00776CEA" w:rsidRPr="00034910">
        <w:t>à ce moment</w:t>
      </w:r>
      <w:r>
        <w:t xml:space="preserve">… </w:t>
      </w:r>
      <w:r w:rsidR="00776CEA" w:rsidRPr="00034910">
        <w:t>Oubliez tout</w:t>
      </w:r>
      <w:r>
        <w:t xml:space="preserve">, </w:t>
      </w:r>
      <w:r w:rsidR="00776CEA" w:rsidRPr="00034910">
        <w:t>même si vous le revoyez</w:t>
      </w:r>
      <w:r>
        <w:t>.</w:t>
      </w:r>
    </w:p>
    <w:p w14:paraId="409FADE2" w14:textId="52EA4BD9" w:rsidR="00E57EC9" w:rsidRDefault="00776CEA" w:rsidP="00E57EC9">
      <w:r w:rsidRPr="00034910">
        <w:t xml:space="preserve">Une seconde </w:t>
      </w:r>
      <w:r w:rsidR="00E57EC9">
        <w:t>M</w:t>
      </w:r>
      <w:r w:rsidR="00E57EC9" w:rsidRPr="00E57EC9">
        <w:rPr>
          <w:vertAlign w:val="superscript"/>
        </w:rPr>
        <w:t>rs</w:t>
      </w:r>
      <w:r w:rsidR="00E57EC9">
        <w:t> </w:t>
      </w:r>
      <w:proofErr w:type="spellStart"/>
      <w:r w:rsidRPr="00034910">
        <w:t>Lodgers</w:t>
      </w:r>
      <w:proofErr w:type="spellEnd"/>
      <w:r w:rsidRPr="00034910">
        <w:t xml:space="preserve"> ferma les yeux</w:t>
      </w:r>
      <w:r w:rsidR="00E57EC9">
        <w:t xml:space="preserve">. </w:t>
      </w:r>
      <w:r w:rsidRPr="00034910">
        <w:t>Le frémissement de ses lèvres décelait son angoisse</w:t>
      </w:r>
      <w:r w:rsidR="00E57EC9">
        <w:t xml:space="preserve">. </w:t>
      </w:r>
      <w:r w:rsidRPr="00034910">
        <w:t>Puis ses paupières se relev</w:t>
      </w:r>
      <w:r w:rsidRPr="00034910">
        <w:t>è</w:t>
      </w:r>
      <w:r w:rsidRPr="00034910">
        <w:t>rent</w:t>
      </w:r>
      <w:r w:rsidR="00E57EC9">
        <w:t xml:space="preserve">, </w:t>
      </w:r>
      <w:r w:rsidRPr="00034910">
        <w:t>et plantant son regard dans celui du détective</w:t>
      </w:r>
      <w:r w:rsidR="00E57EC9">
        <w:t> :</w:t>
      </w:r>
    </w:p>
    <w:p w14:paraId="1C2C2D95" w14:textId="77777777" w:rsidR="00E57EC9" w:rsidRDefault="00E57EC9" w:rsidP="00E57EC9">
      <w:r>
        <w:t>— </w:t>
      </w:r>
      <w:r w:rsidR="00776CEA" w:rsidRPr="00034910">
        <w:t>Vous avez raison</w:t>
      </w:r>
      <w:r>
        <w:t xml:space="preserve">. </w:t>
      </w:r>
      <w:r w:rsidR="00776CEA" w:rsidRPr="00034910">
        <w:t>Personne ne croirait</w:t>
      </w:r>
      <w:r>
        <w:t xml:space="preserve">… </w:t>
      </w:r>
      <w:r w:rsidR="00776CEA" w:rsidRPr="00034910">
        <w:t>Moi-même je n</w:t>
      </w:r>
      <w:r>
        <w:t>’</w:t>
      </w:r>
      <w:r w:rsidR="00776CEA" w:rsidRPr="00034910">
        <w:t>ose croire</w:t>
      </w:r>
      <w:r>
        <w:t xml:space="preserve">… </w:t>
      </w:r>
      <w:r w:rsidR="00776CEA" w:rsidRPr="00034910">
        <w:t>Je vous promets d</w:t>
      </w:r>
      <w:r>
        <w:t>’</w:t>
      </w:r>
      <w:r w:rsidR="00776CEA" w:rsidRPr="00034910">
        <w:t>agir ainsi que vous le désirez</w:t>
      </w:r>
      <w:r>
        <w:t>.</w:t>
      </w:r>
    </w:p>
    <w:p w14:paraId="784E91CC" w14:textId="77777777" w:rsidR="00E57EC9" w:rsidRDefault="00776CEA" w:rsidP="00E57EC9">
      <w:r w:rsidRPr="00034910">
        <w:t>Dick salua respectueusement</w:t>
      </w:r>
      <w:r w:rsidR="00E57EC9">
        <w:t xml:space="preserve">. </w:t>
      </w:r>
      <w:r w:rsidRPr="00034910">
        <w:t>Après quoi</w:t>
      </w:r>
      <w:r w:rsidR="00E57EC9">
        <w:t xml:space="preserve">, </w:t>
      </w:r>
      <w:r w:rsidRPr="00034910">
        <w:t>il alla vers la sonnerie électrique et la fit résonner frénétiquement</w:t>
      </w:r>
      <w:r w:rsidR="00E57EC9">
        <w:t>.</w:t>
      </w:r>
    </w:p>
    <w:p w14:paraId="16501D82" w14:textId="77777777" w:rsidR="00E57EC9" w:rsidRDefault="00E57EC9" w:rsidP="00E57EC9">
      <w:r>
        <w:t>— </w:t>
      </w:r>
      <w:r w:rsidR="00776CEA" w:rsidRPr="00034910">
        <w:t>Que faites-vous</w:t>
      </w:r>
      <w:r>
        <w:t> ?</w:t>
      </w:r>
    </w:p>
    <w:p w14:paraId="08A35596" w14:textId="77777777" w:rsidR="00E57EC9" w:rsidRDefault="00E57EC9" w:rsidP="00E57EC9">
      <w:r>
        <w:t>— </w:t>
      </w:r>
      <w:r w:rsidR="00776CEA" w:rsidRPr="00034910">
        <w:t>J</w:t>
      </w:r>
      <w:r>
        <w:t>’</w:t>
      </w:r>
      <w:r w:rsidR="00776CEA" w:rsidRPr="00034910">
        <w:t>appelle au secours</w:t>
      </w:r>
      <w:r>
        <w:t xml:space="preserve">… </w:t>
      </w:r>
      <w:r w:rsidR="00776CEA" w:rsidRPr="00034910">
        <w:t>Passez dans le salon</w:t>
      </w:r>
      <w:r>
        <w:t xml:space="preserve">. </w:t>
      </w:r>
      <w:r w:rsidR="00776CEA" w:rsidRPr="00034910">
        <w:t>Jetez-vous dans un fauteuil</w:t>
      </w:r>
      <w:r>
        <w:t xml:space="preserve">, </w:t>
      </w:r>
      <w:r w:rsidR="00776CEA" w:rsidRPr="00034910">
        <w:t>le flacon d</w:t>
      </w:r>
      <w:r>
        <w:t>’</w:t>
      </w:r>
      <w:r w:rsidR="00776CEA" w:rsidRPr="00034910">
        <w:t>essence débouché auprès de vous</w:t>
      </w:r>
      <w:r>
        <w:t>…</w:t>
      </w:r>
    </w:p>
    <w:p w14:paraId="77F3D9C8" w14:textId="77777777" w:rsidR="00E57EC9" w:rsidRDefault="00E57EC9" w:rsidP="00E57EC9">
      <w:r>
        <w:t>— </w:t>
      </w:r>
      <w:r w:rsidR="00776CEA" w:rsidRPr="00034910">
        <w:t>Pourquoi</w:t>
      </w:r>
      <w:r>
        <w:t> ?</w:t>
      </w:r>
    </w:p>
    <w:p w14:paraId="753ED9F2" w14:textId="77777777" w:rsidR="00E57EC9" w:rsidRDefault="00E57EC9" w:rsidP="00E57EC9">
      <w:r>
        <w:t>— </w:t>
      </w:r>
      <w:r w:rsidR="00776CEA" w:rsidRPr="00034910">
        <w:t>Pour expliquer que nous n</w:t>
      </w:r>
      <w:r>
        <w:t>’</w:t>
      </w:r>
      <w:r w:rsidR="00776CEA" w:rsidRPr="00034910">
        <w:t>avions pas sonné plus tôt</w:t>
      </w:r>
      <w:r>
        <w:t xml:space="preserve">. </w:t>
      </w:r>
      <w:r w:rsidR="00776CEA" w:rsidRPr="00034910">
        <w:t>Le suisse sait que nous sommes montés depuis un quart d</w:t>
      </w:r>
      <w:r>
        <w:t>’</w:t>
      </w:r>
      <w:r w:rsidR="00776CEA" w:rsidRPr="00034910">
        <w:t>heure</w:t>
      </w:r>
      <w:r>
        <w:t>.</w:t>
      </w:r>
    </w:p>
    <w:p w14:paraId="24C52671" w14:textId="77777777" w:rsidR="00E57EC9" w:rsidRDefault="00E57EC9" w:rsidP="00E57EC9">
      <w:r>
        <w:t>— </w:t>
      </w:r>
      <w:r w:rsidR="00776CEA" w:rsidRPr="00034910">
        <w:t>C</w:t>
      </w:r>
      <w:r>
        <w:t>’</w:t>
      </w:r>
      <w:r w:rsidR="00776CEA" w:rsidRPr="00034910">
        <w:t>est juste</w:t>
      </w:r>
      <w:r>
        <w:t xml:space="preserve">, </w:t>
      </w:r>
      <w:r w:rsidR="00776CEA" w:rsidRPr="00034910">
        <w:t>vous pensez à tout</w:t>
      </w:r>
      <w:r>
        <w:t>.</w:t>
      </w:r>
    </w:p>
    <w:p w14:paraId="23D4B9AB" w14:textId="77777777" w:rsidR="00E57EC9" w:rsidRDefault="00776CEA" w:rsidP="00E57EC9">
      <w:r w:rsidRPr="00034910">
        <w:t>Quand le suisse</w:t>
      </w:r>
      <w:r w:rsidR="00E57EC9">
        <w:t xml:space="preserve">, </w:t>
      </w:r>
      <w:r w:rsidRPr="00034910">
        <w:t>deux domestiques déjà rentrés à l</w:t>
      </w:r>
      <w:r w:rsidR="00E57EC9">
        <w:t>’</w:t>
      </w:r>
      <w:r w:rsidRPr="00034910">
        <w:t>hôtel</w:t>
      </w:r>
      <w:r w:rsidR="00E57EC9">
        <w:t xml:space="preserve">, </w:t>
      </w:r>
      <w:r w:rsidRPr="00034910">
        <w:t>pénétrèrent dans la chambre de lady</w:t>
      </w:r>
      <w:r w:rsidR="00E57EC9">
        <w:t xml:space="preserve">, </w:t>
      </w:r>
      <w:r w:rsidRPr="00034910">
        <w:t>ils trouvèrent la jeune femme semblant sortir à peine d</w:t>
      </w:r>
      <w:r w:rsidR="00E57EC9">
        <w:t>’</w:t>
      </w:r>
      <w:r w:rsidRPr="00034910">
        <w:t>un évanouissement</w:t>
      </w:r>
      <w:r w:rsidR="00E57EC9">
        <w:t xml:space="preserve">, </w:t>
      </w:r>
      <w:r w:rsidRPr="00034910">
        <w:t>et le déte</w:t>
      </w:r>
      <w:r w:rsidRPr="00034910">
        <w:t>c</w:t>
      </w:r>
      <w:r w:rsidRPr="00034910">
        <w:t>tive très actionné à frapper dans les mains de la patiente</w:t>
      </w:r>
      <w:r w:rsidR="00E57EC9">
        <w:t>.</w:t>
      </w:r>
    </w:p>
    <w:p w14:paraId="6306CD2F" w14:textId="07D98046" w:rsidR="00E57EC9" w:rsidRDefault="00776CEA" w:rsidP="00E57EC9">
      <w:r w:rsidRPr="00034910">
        <w:lastRenderedPageBreak/>
        <w:t>Quelques minutes après</w:t>
      </w:r>
      <w:r w:rsidR="00E57EC9">
        <w:t xml:space="preserve">, </w:t>
      </w:r>
      <w:r w:rsidRPr="00034910">
        <w:t xml:space="preserve">des </w:t>
      </w:r>
      <w:proofErr w:type="spellStart"/>
      <w:r w:rsidRPr="00034910">
        <w:rPr>
          <w:i/>
          <w:iCs/>
        </w:rPr>
        <w:t>roundsmen</w:t>
      </w:r>
      <w:proofErr w:type="spellEnd"/>
      <w:r w:rsidR="00E57EC9">
        <w:rPr>
          <w:i/>
          <w:iCs/>
        </w:rPr>
        <w:t xml:space="preserve"> </w:t>
      </w:r>
      <w:r w:rsidR="00E57EC9">
        <w:t>(</w:t>
      </w:r>
      <w:r w:rsidRPr="00034910">
        <w:t>agents</w:t>
      </w:r>
      <w:r w:rsidR="00E57EC9">
        <w:t xml:space="preserve">), </w:t>
      </w:r>
      <w:r w:rsidRPr="00034910">
        <w:t>appelés par les serviteurs affolés</w:t>
      </w:r>
      <w:r w:rsidR="00E57EC9">
        <w:t xml:space="preserve">, </w:t>
      </w:r>
      <w:r w:rsidRPr="00034910">
        <w:t>faisaient à leur tour irruption dans l</w:t>
      </w:r>
      <w:r w:rsidR="00E57EC9">
        <w:t>’</w:t>
      </w:r>
      <w:r w:rsidRPr="00034910">
        <w:t>hôtel</w:t>
      </w:r>
      <w:r w:rsidR="00E57EC9">
        <w:t xml:space="preserve">, </w:t>
      </w:r>
      <w:r w:rsidRPr="00034910">
        <w:t>et Dick</w:t>
      </w:r>
      <w:r w:rsidR="00E57EC9">
        <w:t xml:space="preserve">, </w:t>
      </w:r>
      <w:r w:rsidRPr="00034910">
        <w:t>arguant de ce que désormais les habitants en étaient sous la protection de la force publique</w:t>
      </w:r>
      <w:r w:rsidR="00E57EC9">
        <w:t xml:space="preserve">, </w:t>
      </w:r>
      <w:r w:rsidRPr="00034910">
        <w:t>s</w:t>
      </w:r>
      <w:r w:rsidR="00E57EC9">
        <w:t>’</w:t>
      </w:r>
      <w:r w:rsidRPr="00034910">
        <w:t>esquivait</w:t>
      </w:r>
      <w:r w:rsidR="00E57EC9">
        <w:t xml:space="preserve">, </w:t>
      </w:r>
      <w:r w:rsidRPr="00034910">
        <w:t>e</w:t>
      </w:r>
      <w:r w:rsidRPr="00034910">
        <w:t>m</w:t>
      </w:r>
      <w:r w:rsidRPr="00034910">
        <w:t xml:space="preserve">portant dans sa poche la lettre accréditant la fille de chambre </w:t>
      </w:r>
      <w:proofErr w:type="spellStart"/>
      <w:r w:rsidRPr="00034910">
        <w:t>Mathiesel</w:t>
      </w:r>
      <w:proofErr w:type="spellEnd"/>
      <w:r w:rsidRPr="00034910">
        <w:t xml:space="preserve"> auprès de </w:t>
      </w:r>
      <w:r w:rsidR="00E57EC9">
        <w:t>M</w:t>
      </w:r>
      <w:r w:rsidR="00E57EC9" w:rsidRPr="00E57EC9">
        <w:rPr>
          <w:vertAlign w:val="superscript"/>
        </w:rPr>
        <w:t>rs</w:t>
      </w:r>
      <w:r w:rsidR="00E57EC9">
        <w:t> </w:t>
      </w:r>
      <w:proofErr w:type="spellStart"/>
      <w:r w:rsidRPr="00034910">
        <w:t>Tolham</w:t>
      </w:r>
      <w:proofErr w:type="spellEnd"/>
      <w:r w:rsidRPr="00034910">
        <w:t xml:space="preserve"> de Stone-Hill</w:t>
      </w:r>
      <w:r w:rsidR="00E57EC9">
        <w:t>.</w:t>
      </w:r>
    </w:p>
    <w:p w14:paraId="224A19A2" w14:textId="77777777" w:rsidR="00E57EC9" w:rsidRDefault="00776CEA" w:rsidP="00E57EC9">
      <w:r w:rsidRPr="00034910">
        <w:t>Sans perdre de temps</w:t>
      </w:r>
      <w:r w:rsidR="00E57EC9">
        <w:t xml:space="preserve">, </w:t>
      </w:r>
      <w:r w:rsidRPr="00034910">
        <w:t xml:space="preserve">il se rendit aux bureaux de </w:t>
      </w:r>
      <w:proofErr w:type="spellStart"/>
      <w:r w:rsidRPr="00034910">
        <w:t>Mulberry</w:t>
      </w:r>
      <w:proofErr w:type="spellEnd"/>
      <w:r w:rsidRPr="00034910">
        <w:t xml:space="preserve"> Street</w:t>
      </w:r>
      <w:r w:rsidR="00E57EC9">
        <w:t>.</w:t>
      </w:r>
    </w:p>
    <w:p w14:paraId="3EAB1FA4" w14:textId="5FBF7EBB" w:rsidR="00E57EC9" w:rsidRDefault="00E57EC9" w:rsidP="00E57EC9">
      <w:r>
        <w:t>M. </w:t>
      </w:r>
      <w:proofErr w:type="spellStart"/>
      <w:r w:rsidR="00776CEA" w:rsidRPr="00034910">
        <w:t>Greggson</w:t>
      </w:r>
      <w:proofErr w:type="spellEnd"/>
      <w:r w:rsidR="00776CEA" w:rsidRPr="00034910">
        <w:t xml:space="preserve"> avait regagné son domicile</w:t>
      </w:r>
      <w:r>
        <w:t>.</w:t>
      </w:r>
    </w:p>
    <w:p w14:paraId="31BFE36E" w14:textId="3ADC619B" w:rsidR="00E57EC9" w:rsidRDefault="00EC54C3" w:rsidP="00E57EC9">
      <w:r w:rsidRPr="00034910">
        <w:t xml:space="preserve">Dick </w:t>
      </w:r>
      <w:proofErr w:type="spellStart"/>
      <w:r w:rsidRPr="00034910">
        <w:t>Fann</w:t>
      </w:r>
      <w:proofErr w:type="spellEnd"/>
      <w:r w:rsidRPr="00034910">
        <w:t xml:space="preserve"> lui téléphona aussitôt la nouvelle du crime commis dans la demeure de </w:t>
      </w:r>
      <w:r w:rsidR="00E57EC9">
        <w:t>M</w:t>
      </w:r>
      <w:r w:rsidR="00E57EC9" w:rsidRPr="00E57EC9">
        <w:rPr>
          <w:vertAlign w:val="superscript"/>
        </w:rPr>
        <w:t>rs</w:t>
      </w:r>
      <w:r w:rsidR="00E57EC9">
        <w:t> </w:t>
      </w:r>
      <w:proofErr w:type="spellStart"/>
      <w:r w:rsidRPr="00034910">
        <w:t>Lodgers</w:t>
      </w:r>
      <w:proofErr w:type="spellEnd"/>
      <w:r w:rsidR="00E57EC9">
        <w:t xml:space="preserve">, </w:t>
      </w:r>
      <w:r w:rsidRPr="00034910">
        <w:t>mais bien entendu</w:t>
      </w:r>
      <w:r w:rsidR="00E57EC9">
        <w:t xml:space="preserve">, </w:t>
      </w:r>
      <w:r w:rsidRPr="00034910">
        <w:t>sans lui parler des déductions que lui-même en avait tirées</w:t>
      </w:r>
      <w:r w:rsidR="00E57EC9">
        <w:t>.</w:t>
      </w:r>
    </w:p>
    <w:p w14:paraId="55F53BEB" w14:textId="77777777" w:rsidR="00E57EC9" w:rsidRDefault="00776CEA" w:rsidP="00E57EC9">
      <w:r w:rsidRPr="00034910">
        <w:t>L</w:t>
      </w:r>
      <w:r w:rsidR="00E57EC9">
        <w:t>’</w:t>
      </w:r>
      <w:r w:rsidRPr="00034910">
        <w:t>affaire</w:t>
      </w:r>
      <w:r w:rsidR="00E57EC9">
        <w:t xml:space="preserve">, </w:t>
      </w:r>
      <w:r w:rsidRPr="00034910">
        <w:t>ramenée à ses proportions apparentes</w:t>
      </w:r>
      <w:r w:rsidR="00E57EC9">
        <w:t xml:space="preserve">, </w:t>
      </w:r>
      <w:r w:rsidRPr="00034910">
        <w:t>apparai</w:t>
      </w:r>
      <w:r w:rsidRPr="00034910">
        <w:t>s</w:t>
      </w:r>
      <w:r w:rsidRPr="00034910">
        <w:t>sait des plus simples</w:t>
      </w:r>
      <w:r w:rsidR="00E57EC9">
        <w:t>.</w:t>
      </w:r>
    </w:p>
    <w:p w14:paraId="2C6DB1D3" w14:textId="77777777" w:rsidR="00E57EC9" w:rsidRDefault="00776CEA" w:rsidP="00E57EC9">
      <w:r w:rsidRPr="00034910">
        <w:t>Aussi</w:t>
      </w:r>
      <w:r w:rsidR="00E57EC9">
        <w:t xml:space="preserve">, </w:t>
      </w:r>
      <w:proofErr w:type="spellStart"/>
      <w:r w:rsidRPr="00034910">
        <w:t>Greggson</w:t>
      </w:r>
      <w:proofErr w:type="spellEnd"/>
      <w:r w:rsidRPr="00034910">
        <w:t xml:space="preserve"> se rendit-il aisément au conseil téléphoné de rester tranquillement dans son </w:t>
      </w:r>
      <w:r w:rsidRPr="00034910">
        <w:rPr>
          <w:i/>
          <w:iCs/>
        </w:rPr>
        <w:t>home</w:t>
      </w:r>
      <w:r w:rsidR="00E57EC9">
        <w:rPr>
          <w:i/>
          <w:iCs/>
        </w:rPr>
        <w:t xml:space="preserve">, </w:t>
      </w:r>
      <w:r w:rsidRPr="00034910">
        <w:t>et autorisa-t-il son allié volontaire à adresser un communiqué aux journaux</w:t>
      </w:r>
      <w:r w:rsidR="00E57EC9">
        <w:t>.</w:t>
      </w:r>
    </w:p>
    <w:p w14:paraId="01573F47" w14:textId="77777777" w:rsidR="00E57EC9" w:rsidRDefault="00776CEA" w:rsidP="00E57EC9">
      <w:r w:rsidRPr="00034910">
        <w:t>En suite de quoi</w:t>
      </w:r>
      <w:r w:rsidR="00E57EC9">
        <w:t xml:space="preserve">, </w:t>
      </w:r>
      <w:r w:rsidRPr="00034910">
        <w:t>Dick prit place au bureau du policier am</w:t>
      </w:r>
      <w:r w:rsidRPr="00034910">
        <w:t>é</w:t>
      </w:r>
      <w:r w:rsidRPr="00034910">
        <w:t>ricain</w:t>
      </w:r>
      <w:r w:rsidR="00E57EC9">
        <w:t xml:space="preserve">, </w:t>
      </w:r>
      <w:r w:rsidRPr="00034910">
        <w:t>et rédigea la note suivante</w:t>
      </w:r>
      <w:r w:rsidR="00E57EC9">
        <w:t> :</w:t>
      </w:r>
    </w:p>
    <w:p w14:paraId="5FB90F2C" w14:textId="77777777" w:rsidR="00E57EC9" w:rsidRDefault="00E57EC9" w:rsidP="00E57EC9">
      <w:r>
        <w:t>« </w:t>
      </w:r>
      <w:r w:rsidR="00776CEA" w:rsidRPr="00034910">
        <w:t>Le coupeur de manteaux vient</w:t>
      </w:r>
      <w:r>
        <w:t xml:space="preserve">, </w:t>
      </w:r>
      <w:r w:rsidR="00776CEA" w:rsidRPr="00034910">
        <w:t>pour la troisième fois</w:t>
      </w:r>
      <w:r>
        <w:t xml:space="preserve">, </w:t>
      </w:r>
      <w:r w:rsidR="00776CEA" w:rsidRPr="00034910">
        <w:t>de signaler son existence</w:t>
      </w:r>
      <w:r>
        <w:t xml:space="preserve">. </w:t>
      </w:r>
      <w:r w:rsidR="00776CEA" w:rsidRPr="00034910">
        <w:t>De ce coup</w:t>
      </w:r>
      <w:r>
        <w:t xml:space="preserve">, </w:t>
      </w:r>
      <w:r w:rsidR="00776CEA" w:rsidRPr="00034910">
        <w:t>le sang a coulé</w:t>
      </w:r>
      <w:r>
        <w:t>.</w:t>
      </w:r>
    </w:p>
    <w:p w14:paraId="4EE20319" w14:textId="3DE79E5F" w:rsidR="00E57EC9" w:rsidRDefault="00E57EC9" w:rsidP="00E57EC9">
      <w:r>
        <w:t>« </w:t>
      </w:r>
      <w:r w:rsidR="00776CEA" w:rsidRPr="00034910">
        <w:t>Miss Édith</w:t>
      </w:r>
      <w:r>
        <w:t xml:space="preserve">, </w:t>
      </w:r>
      <w:r w:rsidR="00776CEA" w:rsidRPr="00034910">
        <w:t xml:space="preserve">première fille de chambre de </w:t>
      </w:r>
      <w:r>
        <w:t>M</w:t>
      </w:r>
      <w:r w:rsidRPr="00E57EC9">
        <w:rPr>
          <w:vertAlign w:val="superscript"/>
        </w:rPr>
        <w:t>rs</w:t>
      </w:r>
      <w:r>
        <w:t> </w:t>
      </w:r>
      <w:proofErr w:type="spellStart"/>
      <w:r w:rsidR="00776CEA" w:rsidRPr="00034910">
        <w:t>Lodgers</w:t>
      </w:r>
      <w:proofErr w:type="spellEnd"/>
      <w:r>
        <w:t xml:space="preserve">, </w:t>
      </w:r>
      <w:r w:rsidR="00776CEA" w:rsidRPr="00034910">
        <w:t xml:space="preserve">de </w:t>
      </w:r>
      <w:smartTag w:uri="urn:schemas-microsoft-com:office:smarttags" w:element="PersonName">
        <w:smartTagPr>
          <w:attr w:name="ProductID" w:val="la Fifth"/>
        </w:smartTagPr>
        <w:r w:rsidR="00776CEA" w:rsidRPr="00034910">
          <w:t xml:space="preserve">la </w:t>
        </w:r>
        <w:proofErr w:type="spellStart"/>
        <w:r w:rsidR="00776CEA" w:rsidRPr="00034910">
          <w:t>Fifth</w:t>
        </w:r>
      </w:smartTag>
      <w:proofErr w:type="spellEnd"/>
      <w:r w:rsidR="00776CEA" w:rsidRPr="00034910">
        <w:t xml:space="preserve"> avenue</w:t>
      </w:r>
      <w:r>
        <w:t xml:space="preserve"> (</w:t>
      </w:r>
      <w:r w:rsidRPr="00034910">
        <w:t>5</w:t>
      </w:r>
      <w:r w:rsidRPr="00E57EC9">
        <w:rPr>
          <w:vertAlign w:val="superscript"/>
        </w:rPr>
        <w:t>e</w:t>
      </w:r>
      <w:r w:rsidR="00776CEA" w:rsidRPr="00034910">
        <w:t xml:space="preserve"> avenue</w:t>
      </w:r>
      <w:r>
        <w:t xml:space="preserve">), </w:t>
      </w:r>
      <w:r w:rsidR="00776CEA" w:rsidRPr="00034910">
        <w:t>a trouvé la mort en défendant la propriété de ses maîtres</w:t>
      </w:r>
      <w:r>
        <w:t>.</w:t>
      </w:r>
    </w:p>
    <w:p w14:paraId="6DF193BC" w14:textId="77777777" w:rsidR="00E57EC9" w:rsidRDefault="00E57EC9" w:rsidP="00E57EC9">
      <w:r>
        <w:t>« </w:t>
      </w:r>
      <w:r w:rsidR="00776CEA" w:rsidRPr="00034910">
        <w:t>Plus que jamais</w:t>
      </w:r>
      <w:r>
        <w:t xml:space="preserve">, </w:t>
      </w:r>
      <w:r w:rsidR="00776CEA" w:rsidRPr="00034910">
        <w:t xml:space="preserve">on estime à </w:t>
      </w:r>
      <w:proofErr w:type="spellStart"/>
      <w:r w:rsidR="00776CEA" w:rsidRPr="00034910">
        <w:t>Mulberry</w:t>
      </w:r>
      <w:proofErr w:type="spellEnd"/>
      <w:r w:rsidR="00776CEA" w:rsidRPr="00034910">
        <w:t xml:space="preserve"> Street</w:t>
      </w:r>
      <w:r>
        <w:t xml:space="preserve">, </w:t>
      </w:r>
      <w:r w:rsidR="00776CEA" w:rsidRPr="00034910">
        <w:t>que l</w:t>
      </w:r>
      <w:r>
        <w:t>’</w:t>
      </w:r>
      <w:r w:rsidR="00776CEA" w:rsidRPr="00034910">
        <w:t>on se trouve en présence d</w:t>
      </w:r>
      <w:r>
        <w:t>’</w:t>
      </w:r>
      <w:r w:rsidR="00776CEA" w:rsidRPr="00034910">
        <w:t>un monomane</w:t>
      </w:r>
      <w:r>
        <w:t>.</w:t>
      </w:r>
    </w:p>
    <w:p w14:paraId="56F28ED7" w14:textId="77777777" w:rsidR="00860F06" w:rsidRDefault="00860F06" w:rsidP="00860F06">
      <w:pPr>
        <w:pStyle w:val="Centrsolidaire"/>
      </w:pPr>
      <w:r w:rsidRPr="00E57EC9">
        <w:rPr>
          <w:noProof/>
        </w:rPr>
        <w:lastRenderedPageBreak/>
        <w:drawing>
          <wp:inline distT="0" distB="0" distL="0" distR="0" wp14:anchorId="771B2107" wp14:editId="3EDF5FDC">
            <wp:extent cx="5764530" cy="5518150"/>
            <wp:effectExtent l="0" t="0" r="0" b="0"/>
            <wp:docPr id="30" name="Image 73" descr="Une image contenant croquis, dessin, illustration, ar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 73" descr="Une image contenant croquis, dessin, illustration, art&#10;&#10;Le contenu généré par l’IA peut êtr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4530" cy="5518150"/>
                    </a:xfrm>
                    <a:prstGeom prst="rect">
                      <a:avLst/>
                    </a:prstGeom>
                    <a:noFill/>
                    <a:ln>
                      <a:noFill/>
                    </a:ln>
                  </pic:spPr>
                </pic:pic>
              </a:graphicData>
            </a:graphic>
          </wp:inline>
        </w:drawing>
      </w:r>
    </w:p>
    <w:p w14:paraId="325EBA3A" w14:textId="77777777" w:rsidR="00860F06" w:rsidRDefault="00860F06" w:rsidP="00860F06">
      <w:pPr>
        <w:pStyle w:val="Centr14pt"/>
      </w:pPr>
      <w:r w:rsidRPr="00E57EC9">
        <w:t>Il se rendit au conseil téléphoné</w:t>
      </w:r>
      <w:r>
        <w:t>.</w:t>
      </w:r>
    </w:p>
    <w:p w14:paraId="6B44101D" w14:textId="77777777" w:rsidR="00E57EC9" w:rsidRDefault="00E57EC9" w:rsidP="00E57EC9">
      <w:r>
        <w:t>« </w:t>
      </w:r>
      <w:r w:rsidR="00776CEA" w:rsidRPr="00034910">
        <w:t>La disproportion qui existe entre le désir de déchiqueter un vêtement et l</w:t>
      </w:r>
      <w:r>
        <w:t>’</w:t>
      </w:r>
      <w:r w:rsidR="00776CEA" w:rsidRPr="00034910">
        <w:t>assassinat d</w:t>
      </w:r>
      <w:r>
        <w:t>’</w:t>
      </w:r>
      <w:r w:rsidR="00776CEA" w:rsidRPr="00034910">
        <w:t>une personne qui s</w:t>
      </w:r>
      <w:r>
        <w:t>’</w:t>
      </w:r>
      <w:r w:rsidR="00776CEA" w:rsidRPr="00034910">
        <w:t>oppose à son accomplissement</w:t>
      </w:r>
      <w:r>
        <w:t xml:space="preserve">, </w:t>
      </w:r>
      <w:r w:rsidR="00776CEA" w:rsidRPr="00034910">
        <w:t>ne saurait laisser le moindre doute à cet égard</w:t>
      </w:r>
      <w:r>
        <w:t>.</w:t>
      </w:r>
    </w:p>
    <w:p w14:paraId="100C6A6B" w14:textId="67BD7BD2" w:rsidR="00E57EC9" w:rsidRDefault="00E57EC9" w:rsidP="00E57EC9">
      <w:r>
        <w:t>« </w:t>
      </w:r>
      <w:r w:rsidR="00776CEA" w:rsidRPr="00034910">
        <w:t>Le coupable ne tardera certainement pas à tomber entre les mains de la police</w:t>
      </w:r>
      <w:r>
        <w:t xml:space="preserve">. </w:t>
      </w:r>
      <w:r w:rsidR="00776CEA" w:rsidRPr="00034910">
        <w:t>Un insensé</w:t>
      </w:r>
      <w:r>
        <w:t xml:space="preserve">, </w:t>
      </w:r>
      <w:r w:rsidR="00776CEA" w:rsidRPr="00034910">
        <w:t>en effet</w:t>
      </w:r>
      <w:r>
        <w:t xml:space="preserve">, </w:t>
      </w:r>
      <w:proofErr w:type="spellStart"/>
      <w:r w:rsidR="00776CEA" w:rsidRPr="00034910">
        <w:t>a</w:t>
      </w:r>
      <w:proofErr w:type="spellEnd"/>
      <w:r w:rsidR="00776CEA" w:rsidRPr="00034910">
        <w:t xml:space="preserve"> l</w:t>
      </w:r>
      <w:r>
        <w:t>’</w:t>
      </w:r>
      <w:r w:rsidR="00776CEA" w:rsidRPr="00034910">
        <w:t>incohérence comme règle de conduite</w:t>
      </w:r>
      <w:r>
        <w:t xml:space="preserve">. </w:t>
      </w:r>
      <w:r w:rsidR="00776CEA" w:rsidRPr="00C002E9">
        <w:t xml:space="preserve">Il </w:t>
      </w:r>
      <w:r w:rsidR="00776CEA" w:rsidRPr="00034910">
        <w:t>ne peut donc manquer de se trahir</w:t>
      </w:r>
      <w:r>
        <w:t xml:space="preserve">, </w:t>
      </w:r>
      <w:r w:rsidR="00776CEA" w:rsidRPr="00034910">
        <w:t>de se livrer aux yeux vigilants qui veillent à la sécurité de la p</w:t>
      </w:r>
      <w:r w:rsidR="00776CEA" w:rsidRPr="00034910">
        <w:t>o</w:t>
      </w:r>
      <w:r w:rsidR="00776CEA" w:rsidRPr="00034910">
        <w:t>pulation</w:t>
      </w:r>
      <w:r>
        <w:t>. »</w:t>
      </w:r>
    </w:p>
    <w:p w14:paraId="66B08710" w14:textId="77777777" w:rsidR="00E57EC9" w:rsidRDefault="00776CEA" w:rsidP="00E57EC9">
      <w:r w:rsidRPr="00034910">
        <w:lastRenderedPageBreak/>
        <w:t>Il relut ces lignes avec attention</w:t>
      </w:r>
      <w:r w:rsidR="00E57EC9">
        <w:t xml:space="preserve">, </w:t>
      </w:r>
      <w:r w:rsidRPr="00034910">
        <w:t>pesant chaque mot</w:t>
      </w:r>
      <w:r w:rsidR="00E57EC9">
        <w:t xml:space="preserve">. </w:t>
      </w:r>
      <w:r w:rsidRPr="00034910">
        <w:t>Enfin</w:t>
      </w:r>
      <w:r w:rsidR="00E57EC9">
        <w:t xml:space="preserve">, </w:t>
      </w:r>
      <w:r w:rsidRPr="00034910">
        <w:t>il murmura</w:t>
      </w:r>
      <w:r w:rsidR="00E57EC9">
        <w:t> :</w:t>
      </w:r>
    </w:p>
    <w:p w14:paraId="66229738" w14:textId="77777777" w:rsidR="00E57EC9" w:rsidRDefault="00E57EC9" w:rsidP="00E57EC9">
      <w:r>
        <w:t>— </w:t>
      </w:r>
      <w:r w:rsidR="00776CEA" w:rsidRPr="00034910">
        <w:t>Rien ne peut dans tout cela inquiéter le criminel</w:t>
      </w:r>
      <w:r>
        <w:t xml:space="preserve">. </w:t>
      </w:r>
      <w:r w:rsidR="00776CEA" w:rsidRPr="00034910">
        <w:t>Il faut qu</w:t>
      </w:r>
      <w:r>
        <w:t>’</w:t>
      </w:r>
      <w:r w:rsidR="00776CEA" w:rsidRPr="00034910">
        <w:t>il soit tranquille</w:t>
      </w:r>
      <w:r>
        <w:t xml:space="preserve">, </w:t>
      </w:r>
      <w:r w:rsidR="00776CEA" w:rsidRPr="00034910">
        <w:t>qu</w:t>
      </w:r>
      <w:r>
        <w:t>’</w:t>
      </w:r>
      <w:r w:rsidR="00776CEA" w:rsidRPr="00034910">
        <w:t>il vienne là-bas</w:t>
      </w:r>
      <w:r>
        <w:t xml:space="preserve">, </w:t>
      </w:r>
      <w:r w:rsidR="00776CEA" w:rsidRPr="00034910">
        <w:t>à Stone-Hill</w:t>
      </w:r>
      <w:r>
        <w:t xml:space="preserve">. </w:t>
      </w:r>
      <w:r w:rsidR="00776CEA" w:rsidRPr="00034910">
        <w:t>Il le faut</w:t>
      </w:r>
      <w:r>
        <w:t>…</w:t>
      </w:r>
    </w:p>
    <w:p w14:paraId="7DFEC218" w14:textId="77777777" w:rsidR="00E57EC9" w:rsidRDefault="00776CEA" w:rsidP="00E57EC9">
      <w:r w:rsidRPr="00034910">
        <w:t>Et avec un sourire</w:t>
      </w:r>
      <w:r w:rsidR="00E57EC9">
        <w:t> :</w:t>
      </w:r>
    </w:p>
    <w:p w14:paraId="26F95A34" w14:textId="5F82D53A" w:rsidR="00E57EC9" w:rsidRDefault="00E57EC9" w:rsidP="00E57EC9">
      <w:r>
        <w:t>— M</w:t>
      </w:r>
      <w:r w:rsidRPr="00E57EC9">
        <w:rPr>
          <w:vertAlign w:val="superscript"/>
        </w:rPr>
        <w:t>rs</w:t>
      </w:r>
      <w:r>
        <w:t> </w:t>
      </w:r>
      <w:proofErr w:type="spellStart"/>
      <w:r w:rsidR="00776CEA" w:rsidRPr="00034910">
        <w:t>Lodgers</w:t>
      </w:r>
      <w:proofErr w:type="spellEnd"/>
      <w:r w:rsidR="00776CEA" w:rsidRPr="00034910">
        <w:t xml:space="preserve"> allait me le nommer</w:t>
      </w:r>
      <w:r>
        <w:t xml:space="preserve">. </w:t>
      </w:r>
      <w:r w:rsidR="00776CEA" w:rsidRPr="00034910">
        <w:t>J</w:t>
      </w:r>
      <w:r>
        <w:t>’</w:t>
      </w:r>
      <w:r w:rsidR="00776CEA" w:rsidRPr="00034910">
        <w:t>ai eu un mouvement de coquetterie</w:t>
      </w:r>
      <w:r>
        <w:t xml:space="preserve">, </w:t>
      </w:r>
      <w:r w:rsidR="00776CEA" w:rsidRPr="00034910">
        <w:t>je l</w:t>
      </w:r>
      <w:r>
        <w:t>’</w:t>
      </w:r>
      <w:r w:rsidR="00776CEA" w:rsidRPr="00034910">
        <w:t>ai arrêtée</w:t>
      </w:r>
      <w:r>
        <w:t xml:space="preserve">… </w:t>
      </w:r>
      <w:r w:rsidR="00776CEA" w:rsidRPr="00034910">
        <w:t>Je veux le découvrir moi-même</w:t>
      </w:r>
      <w:r>
        <w:t xml:space="preserve">… </w:t>
      </w:r>
      <w:r w:rsidR="00776CEA" w:rsidRPr="00034910">
        <w:t>C</w:t>
      </w:r>
      <w:r>
        <w:t>’</w:t>
      </w:r>
      <w:r w:rsidR="00776CEA" w:rsidRPr="00034910">
        <w:t>est ce brave Hermann qui me le désignera demain matin</w:t>
      </w:r>
      <w:r>
        <w:t xml:space="preserve">. </w:t>
      </w:r>
      <w:r w:rsidR="00776CEA" w:rsidRPr="00034910">
        <w:t>Il s</w:t>
      </w:r>
      <w:r>
        <w:t>’</w:t>
      </w:r>
      <w:r w:rsidR="00776CEA" w:rsidRPr="00034910">
        <w:t>agit donc d</w:t>
      </w:r>
      <w:r>
        <w:t>’</w:t>
      </w:r>
      <w:r w:rsidR="00776CEA" w:rsidRPr="00034910">
        <w:t>être en temps utile au guet</w:t>
      </w:r>
      <w:r>
        <w:t xml:space="preserve">. </w:t>
      </w:r>
      <w:r w:rsidR="00776CEA" w:rsidRPr="00034910">
        <w:t>Pour ce</w:t>
      </w:r>
      <w:r>
        <w:t xml:space="preserve">, </w:t>
      </w:r>
      <w:r w:rsidR="00776CEA" w:rsidRPr="00034910">
        <w:t>allons dormir</w:t>
      </w:r>
      <w:r>
        <w:t>.</w:t>
      </w:r>
    </w:p>
    <w:p w14:paraId="58963CFA" w14:textId="77777777" w:rsidR="00E57EC9" w:rsidRDefault="00776CEA" w:rsidP="00E57EC9">
      <w:r w:rsidRPr="00034910">
        <w:t>Puis pensif</w:t>
      </w:r>
      <w:r w:rsidR="00E57EC9">
        <w:t> :</w:t>
      </w:r>
    </w:p>
    <w:p w14:paraId="313229B2" w14:textId="19ED898F" w:rsidR="00E57EC9" w:rsidRDefault="00E57EC9" w:rsidP="00E57EC9">
      <w:r>
        <w:t>— </w:t>
      </w:r>
      <w:r w:rsidR="00776CEA" w:rsidRPr="00034910">
        <w:t xml:space="preserve">Je donnerai mes instructions à </w:t>
      </w:r>
      <w:r>
        <w:t>M. </w:t>
      </w:r>
      <w:r w:rsidR="00776CEA" w:rsidRPr="00034910">
        <w:t>Defrance</w:t>
      </w:r>
      <w:r>
        <w:t xml:space="preserve">. </w:t>
      </w:r>
      <w:r w:rsidR="00776CEA" w:rsidRPr="00034910">
        <w:t>Il est m</w:t>
      </w:r>
      <w:r w:rsidR="00776CEA" w:rsidRPr="00034910">
        <w:t>é</w:t>
      </w:r>
      <w:r w:rsidR="00776CEA" w:rsidRPr="00034910">
        <w:t>connaissable maintenant</w:t>
      </w:r>
      <w:r>
        <w:t xml:space="preserve">. </w:t>
      </w:r>
      <w:r w:rsidR="00776CEA" w:rsidRPr="00034910">
        <w:t>Il pourra donc sans danger</w:t>
      </w:r>
      <w:r>
        <w:t xml:space="preserve">, </w:t>
      </w:r>
      <w:r w:rsidR="00776CEA" w:rsidRPr="00034910">
        <w:t xml:space="preserve">suivre Miss </w:t>
      </w:r>
      <w:proofErr w:type="spellStart"/>
      <w:r w:rsidR="00776CEA" w:rsidRPr="00034910">
        <w:t>Fleuriane</w:t>
      </w:r>
      <w:proofErr w:type="spellEnd"/>
      <w:r w:rsidR="00776CEA" w:rsidRPr="00034910">
        <w:t xml:space="preserve"> par chemin de fer</w:t>
      </w:r>
      <w:r>
        <w:t xml:space="preserve">, </w:t>
      </w:r>
      <w:r w:rsidR="00776CEA" w:rsidRPr="00034910">
        <w:t>et m</w:t>
      </w:r>
      <w:r>
        <w:t>’</w:t>
      </w:r>
      <w:r w:rsidR="00776CEA" w:rsidRPr="00034910">
        <w:t>avertir de tout incident fâcheux</w:t>
      </w:r>
      <w:r>
        <w:t>…</w:t>
      </w:r>
    </w:p>
    <w:p w14:paraId="1540AE76" w14:textId="77777777" w:rsidR="00E57EC9" w:rsidRDefault="00776CEA" w:rsidP="00E57EC9">
      <w:r w:rsidRPr="00034910">
        <w:t>Il serra les poings</w:t>
      </w:r>
      <w:r w:rsidR="00E57EC9">
        <w:t>.</w:t>
      </w:r>
    </w:p>
    <w:p w14:paraId="3C3E5F00" w14:textId="77777777" w:rsidR="00E57EC9" w:rsidRDefault="00E57EC9" w:rsidP="00E57EC9">
      <w:r>
        <w:t>— </w:t>
      </w:r>
      <w:r w:rsidR="00776CEA" w:rsidRPr="00034910">
        <w:t>Pourvu que ce misérable Larmette ne profite pas de l</w:t>
      </w:r>
      <w:r>
        <w:t>’</w:t>
      </w:r>
      <w:r w:rsidR="00776CEA" w:rsidRPr="00034910">
        <w:t>absence qu</w:t>
      </w:r>
      <w:r>
        <w:t>’</w:t>
      </w:r>
      <w:r w:rsidR="00776CEA" w:rsidRPr="00034910">
        <w:t>il m</w:t>
      </w:r>
      <w:r>
        <w:t>’</w:t>
      </w:r>
      <w:r w:rsidR="00776CEA" w:rsidRPr="00034910">
        <w:t>a si bien imposée</w:t>
      </w:r>
      <w:r>
        <w:t> !</w:t>
      </w:r>
    </w:p>
    <w:p w14:paraId="105A7F18" w14:textId="77777777" w:rsidR="00E57EC9" w:rsidRDefault="00776CEA" w:rsidP="00E57EC9">
      <w:r w:rsidRPr="00034910">
        <w:t>Il s</w:t>
      </w:r>
      <w:r w:rsidR="00E57EC9">
        <w:t>’</w:t>
      </w:r>
      <w:r w:rsidRPr="00034910">
        <w:t>interrompit</w:t>
      </w:r>
      <w:r w:rsidR="00E57EC9">
        <w:t xml:space="preserve">, </w:t>
      </w:r>
      <w:r w:rsidRPr="00034910">
        <w:t>sonna</w:t>
      </w:r>
      <w:r w:rsidR="00E57EC9">
        <w:t>.</w:t>
      </w:r>
    </w:p>
    <w:p w14:paraId="41807533" w14:textId="77777777" w:rsidR="00E57EC9" w:rsidRDefault="00776CEA" w:rsidP="00E57EC9">
      <w:r w:rsidRPr="00034910">
        <w:t>Au secrétaire qui se présenta aussitôt</w:t>
      </w:r>
      <w:r w:rsidR="00E57EC9">
        <w:t xml:space="preserve">, </w:t>
      </w:r>
      <w:r w:rsidRPr="00034910">
        <w:t>il remit la note pr</w:t>
      </w:r>
      <w:r w:rsidRPr="00034910">
        <w:t>é</w:t>
      </w:r>
      <w:r w:rsidRPr="00034910">
        <w:t>parée pour la presse</w:t>
      </w:r>
      <w:r w:rsidR="00E57EC9">
        <w:t xml:space="preserve">, </w:t>
      </w:r>
      <w:r w:rsidRPr="00034910">
        <w:t>ordonna d</w:t>
      </w:r>
      <w:r w:rsidR="00E57EC9">
        <w:t>’</w:t>
      </w:r>
      <w:r w:rsidRPr="00034910">
        <w:t>en faire immédiatement un ce</w:t>
      </w:r>
      <w:r w:rsidRPr="00034910">
        <w:t>r</w:t>
      </w:r>
      <w:r w:rsidRPr="00034910">
        <w:t>tain nombre de copies et de les distribuer</w:t>
      </w:r>
      <w:r w:rsidR="00E57EC9">
        <w:t xml:space="preserve">, </w:t>
      </w:r>
      <w:r w:rsidRPr="00034910">
        <w:t>dans la nuit même</w:t>
      </w:r>
      <w:r w:rsidR="00E57EC9">
        <w:t xml:space="preserve">, </w:t>
      </w:r>
      <w:r w:rsidRPr="00034910">
        <w:t>aux quotidiens</w:t>
      </w:r>
      <w:r w:rsidR="00E57EC9">
        <w:t xml:space="preserve">, </w:t>
      </w:r>
      <w:r w:rsidRPr="00034910">
        <w:t>afin qu</w:t>
      </w:r>
      <w:r w:rsidR="00E57EC9">
        <w:t>’</w:t>
      </w:r>
      <w:r w:rsidRPr="00034910">
        <w:t>elle parut dans les éditions du matin</w:t>
      </w:r>
      <w:r w:rsidR="00E57EC9">
        <w:t>.</w:t>
      </w:r>
    </w:p>
    <w:p w14:paraId="0CE1FACA" w14:textId="77777777" w:rsidR="00E57EC9" w:rsidRDefault="00776CEA" w:rsidP="00E57EC9">
      <w:r w:rsidRPr="00034910">
        <w:t>Et pourtant</w:t>
      </w:r>
      <w:r w:rsidR="00E57EC9">
        <w:t xml:space="preserve">, </w:t>
      </w:r>
      <w:r w:rsidRPr="00034910">
        <w:t>au point du jour</w:t>
      </w:r>
      <w:r w:rsidR="00E57EC9">
        <w:t xml:space="preserve">, </w:t>
      </w:r>
      <w:r w:rsidRPr="00034910">
        <w:t>quand le policier américain</w:t>
      </w:r>
      <w:r w:rsidR="00E57EC9">
        <w:t xml:space="preserve">, </w:t>
      </w:r>
      <w:r w:rsidRPr="00034910">
        <w:t>rendu matinal par l</w:t>
      </w:r>
      <w:r w:rsidR="00E57EC9">
        <w:t>’</w:t>
      </w:r>
      <w:r w:rsidRPr="00034910">
        <w:t xml:space="preserve">espérance de renseignements complétant </w:t>
      </w:r>
      <w:r w:rsidRPr="00034910">
        <w:lastRenderedPageBreak/>
        <w:t>son entretien téléphonique de la soirée</w:t>
      </w:r>
      <w:r w:rsidR="00E57EC9">
        <w:t xml:space="preserve">, </w:t>
      </w:r>
      <w:r w:rsidRPr="00034910">
        <w:t xml:space="preserve">arriva à </w:t>
      </w:r>
      <w:proofErr w:type="spellStart"/>
      <w:r w:rsidRPr="00034910">
        <w:t>Mulberry</w:t>
      </w:r>
      <w:proofErr w:type="spellEnd"/>
      <w:r w:rsidRPr="00034910">
        <w:t>-Street</w:t>
      </w:r>
      <w:r w:rsidR="00E57EC9">
        <w:t xml:space="preserve">, </w:t>
      </w:r>
      <w:r w:rsidRPr="00034910">
        <w:t>son cabinet était vide</w:t>
      </w:r>
      <w:r w:rsidR="00E57EC9">
        <w:t>.</w:t>
      </w:r>
    </w:p>
    <w:p w14:paraId="51B64152" w14:textId="77777777" w:rsidR="00E57EC9" w:rsidRDefault="00776CEA" w:rsidP="00E57EC9">
      <w:r w:rsidRPr="00034910">
        <w:t>En son bureau</w:t>
      </w:r>
      <w:r w:rsidR="00E57EC9">
        <w:t xml:space="preserve">, </w:t>
      </w:r>
      <w:r w:rsidRPr="00034910">
        <w:t>une feuille de papier trahissait seule le pa</w:t>
      </w:r>
      <w:r w:rsidRPr="00034910">
        <w:t>s</w:t>
      </w:r>
      <w:r w:rsidRPr="00034910">
        <w:t xml:space="preserve">sage de Dick </w:t>
      </w:r>
      <w:proofErr w:type="spellStart"/>
      <w:r w:rsidRPr="00034910">
        <w:t>Fann</w:t>
      </w:r>
      <w:proofErr w:type="spellEnd"/>
      <w:r w:rsidR="00E57EC9">
        <w:t>.</w:t>
      </w:r>
    </w:p>
    <w:p w14:paraId="63C26FD5" w14:textId="77777777" w:rsidR="00E57EC9" w:rsidRDefault="00776CEA" w:rsidP="00E57EC9">
      <w:r w:rsidRPr="00034910">
        <w:t>Elle portait ces lignes</w:t>
      </w:r>
      <w:r w:rsidR="00E57EC9">
        <w:t> :</w:t>
      </w:r>
    </w:p>
    <w:p w14:paraId="3A004FE4" w14:textId="57F4C1FA" w:rsidR="00E57EC9" w:rsidRDefault="00E57EC9" w:rsidP="00E57EC9">
      <w:r>
        <w:t>« </w:t>
      </w:r>
      <w:r w:rsidR="00776CEA" w:rsidRPr="00034910">
        <w:t>Je commence enquête dans tous les milieux s</w:t>
      </w:r>
      <w:r>
        <w:t>’</w:t>
      </w:r>
      <w:r w:rsidR="00776CEA" w:rsidRPr="00034910">
        <w:t>occupant spécialement de la folie</w:t>
      </w:r>
      <w:r>
        <w:t xml:space="preserve">. </w:t>
      </w:r>
      <w:r w:rsidR="00776CEA" w:rsidRPr="00034910">
        <w:t>Vous ne me verrez probablement pas de plusieurs jours</w:t>
      </w:r>
      <w:r>
        <w:t xml:space="preserve">. </w:t>
      </w:r>
      <w:r w:rsidR="00776CEA" w:rsidRPr="00034910">
        <w:t>Veuillez cependant</w:t>
      </w:r>
      <w:r>
        <w:t xml:space="preserve">, </w:t>
      </w:r>
      <w:r w:rsidR="00776CEA" w:rsidRPr="00034910">
        <w:t>chaque après-midi</w:t>
      </w:r>
      <w:r>
        <w:t xml:space="preserve">, </w:t>
      </w:r>
      <w:r w:rsidR="00776CEA" w:rsidRPr="00034910">
        <w:t>communiquer aux journaux l</w:t>
      </w:r>
      <w:r>
        <w:t>’</w:t>
      </w:r>
      <w:r w:rsidR="00776CEA" w:rsidRPr="00034910">
        <w:t>une des notes ci-dessous</w:t>
      </w:r>
      <w:r>
        <w:t xml:space="preserve">. </w:t>
      </w:r>
      <w:r w:rsidR="00776CEA" w:rsidRPr="00034910">
        <w:t>Il y en a dix</w:t>
      </w:r>
      <w:r>
        <w:t xml:space="preserve">. </w:t>
      </w:r>
      <w:r w:rsidR="00776CEA" w:rsidRPr="00034910">
        <w:t>Cela m</w:t>
      </w:r>
      <w:r>
        <w:t>’</w:t>
      </w:r>
      <w:r w:rsidR="00776CEA" w:rsidRPr="00034910">
        <w:t>assure donc dix jours de liberté</w:t>
      </w:r>
      <w:r>
        <w:t>. »</w:t>
      </w:r>
    </w:p>
    <w:p w14:paraId="50836A65" w14:textId="77777777" w:rsidR="00E57EC9" w:rsidRDefault="00776CEA" w:rsidP="00E57EC9">
      <w:r w:rsidRPr="00034910">
        <w:t>Suivait le texte de dix notes rendant compte d</w:t>
      </w:r>
      <w:r w:rsidR="00E57EC9">
        <w:t>’</w:t>
      </w:r>
      <w:r w:rsidRPr="00034910">
        <w:t>une enquête policière de fantaisie</w:t>
      </w:r>
      <w:r w:rsidR="00E57EC9">
        <w:t xml:space="preserve">, </w:t>
      </w:r>
      <w:r w:rsidRPr="00034910">
        <w:t xml:space="preserve">chacune contenant une ou plusieurs fois le nom de Dick </w:t>
      </w:r>
      <w:proofErr w:type="spellStart"/>
      <w:r w:rsidRPr="00034910">
        <w:t>Fann</w:t>
      </w:r>
      <w:proofErr w:type="spellEnd"/>
      <w:r w:rsidR="00E57EC9">
        <w:t xml:space="preserve">, </w:t>
      </w:r>
      <w:r w:rsidRPr="00034910">
        <w:t>le célèbre détective anglais</w:t>
      </w:r>
      <w:r w:rsidR="00E57EC9">
        <w:t>.</w:t>
      </w:r>
    </w:p>
    <w:p w14:paraId="6E073A5E" w14:textId="7CA6605F" w:rsidR="00E57EC9" w:rsidRDefault="00776CEA" w:rsidP="00E57EC9">
      <w:r w:rsidRPr="00034910">
        <w:t>Qu</w:t>
      </w:r>
      <w:r w:rsidR="00E57EC9">
        <w:t>’</w:t>
      </w:r>
      <w:r w:rsidRPr="00034910">
        <w:t>était devenu le personnage lui-même</w:t>
      </w:r>
      <w:r w:rsidR="00E57EC9">
        <w:t xml:space="preserve"> ? </w:t>
      </w:r>
      <w:r w:rsidRPr="00034910">
        <w:t>Nul ne put l</w:t>
      </w:r>
      <w:r w:rsidR="00E57EC9">
        <w:t>’</w:t>
      </w:r>
      <w:r w:rsidRPr="00034910">
        <w:t xml:space="preserve">apprendre à </w:t>
      </w:r>
      <w:r w:rsidR="00E57EC9">
        <w:t>M. </w:t>
      </w:r>
      <w:proofErr w:type="spellStart"/>
      <w:r w:rsidRPr="00034910">
        <w:t>Greggson</w:t>
      </w:r>
      <w:proofErr w:type="spellEnd"/>
      <w:r w:rsidR="00E57EC9">
        <w:t xml:space="preserve">, </w:t>
      </w:r>
      <w:r w:rsidRPr="00034910">
        <w:t>absolument affolé par ce nouveau mystère</w:t>
      </w:r>
      <w:r w:rsidR="00E57EC9">
        <w:t>.</w:t>
      </w:r>
    </w:p>
    <w:p w14:paraId="790FD24D" w14:textId="77777777" w:rsidR="00E57EC9" w:rsidRDefault="00776CEA" w:rsidP="00E57EC9">
      <w:r w:rsidRPr="00034910">
        <w:t>Personne n</w:t>
      </w:r>
      <w:r w:rsidR="00E57EC9">
        <w:t>’</w:t>
      </w:r>
      <w:r w:rsidRPr="00034910">
        <w:t>avait vu sortir le détective</w:t>
      </w:r>
      <w:r w:rsidR="00E57EC9">
        <w:t xml:space="preserve">. </w:t>
      </w:r>
      <w:r w:rsidRPr="00034910">
        <w:t>La porte</w:t>
      </w:r>
      <w:r w:rsidR="00E57EC9">
        <w:t xml:space="preserve">, </w:t>
      </w:r>
      <w:r w:rsidRPr="00034910">
        <w:t>à l</w:t>
      </w:r>
      <w:r w:rsidR="00E57EC9">
        <w:t>’</w:t>
      </w:r>
      <w:r w:rsidRPr="00034910">
        <w:t>arrivée de l</w:t>
      </w:r>
      <w:r w:rsidR="00E57EC9">
        <w:t>’</w:t>
      </w:r>
      <w:r w:rsidRPr="00034910">
        <w:t>Américain</w:t>
      </w:r>
      <w:r w:rsidR="00E57EC9">
        <w:t xml:space="preserve">, </w:t>
      </w:r>
      <w:r w:rsidRPr="00034910">
        <w:t>était d</w:t>
      </w:r>
      <w:r w:rsidR="00E57EC9">
        <w:t>’</w:t>
      </w:r>
      <w:r w:rsidRPr="00034910">
        <w:t>ailleurs fermée au double tour</w:t>
      </w:r>
      <w:r w:rsidR="00E57EC9">
        <w:t xml:space="preserve">, </w:t>
      </w:r>
      <w:r w:rsidRPr="00034910">
        <w:t>il s</w:t>
      </w:r>
      <w:r w:rsidR="00E57EC9">
        <w:t>’</w:t>
      </w:r>
      <w:r w:rsidRPr="00034910">
        <w:t>en souvenait</w:t>
      </w:r>
      <w:r w:rsidR="00E57EC9">
        <w:t>.</w:t>
      </w:r>
    </w:p>
    <w:p w14:paraId="7F65C5E2" w14:textId="77777777" w:rsidR="00E57EC9" w:rsidRDefault="00776CEA" w:rsidP="00E57EC9">
      <w:r w:rsidRPr="00034910">
        <w:t>La croisée</w:t>
      </w:r>
      <w:r w:rsidR="00E57EC9">
        <w:t xml:space="preserve">, </w:t>
      </w:r>
      <w:r w:rsidRPr="00034910">
        <w:t>il est vrai</w:t>
      </w:r>
      <w:r w:rsidR="00E57EC9">
        <w:t xml:space="preserve">, </w:t>
      </w:r>
      <w:r w:rsidRPr="00034910">
        <w:t>était entr</w:t>
      </w:r>
      <w:r w:rsidR="00E57EC9">
        <w:t>’</w:t>
      </w:r>
      <w:r w:rsidRPr="00034910">
        <w:t>ouverte</w:t>
      </w:r>
      <w:r w:rsidR="00E57EC9">
        <w:t>.</w:t>
      </w:r>
    </w:p>
    <w:p w14:paraId="14D3506E" w14:textId="77777777" w:rsidR="00E57EC9" w:rsidRDefault="00776CEA" w:rsidP="00E57EC9">
      <w:r w:rsidRPr="00034910">
        <w:t>Mais elle se trouvait au troisième étage</w:t>
      </w:r>
      <w:r w:rsidR="00E57EC9">
        <w:t xml:space="preserve">, </w:t>
      </w:r>
      <w:r w:rsidRPr="00034910">
        <w:t>à plus de quinze mètres du trottoir</w:t>
      </w:r>
      <w:r w:rsidR="00E57EC9">
        <w:t xml:space="preserve">. </w:t>
      </w:r>
      <w:r w:rsidRPr="00034910">
        <w:t>Au dehors</w:t>
      </w:r>
      <w:r w:rsidR="00E57EC9">
        <w:t xml:space="preserve">, </w:t>
      </w:r>
      <w:r w:rsidRPr="00034910">
        <w:t>le long de la muraille nue</w:t>
      </w:r>
      <w:r w:rsidR="00E57EC9">
        <w:t xml:space="preserve">, </w:t>
      </w:r>
      <w:r w:rsidRPr="00034910">
        <w:t>courait une corniche large d</w:t>
      </w:r>
      <w:r w:rsidR="00E57EC9">
        <w:t>’</w:t>
      </w:r>
      <w:r w:rsidRPr="00034910">
        <w:t>un pied à peine</w:t>
      </w:r>
      <w:r w:rsidR="00E57EC9">
        <w:t xml:space="preserve">. </w:t>
      </w:r>
      <w:proofErr w:type="spellStart"/>
      <w:r w:rsidRPr="00034910">
        <w:t>Greggson</w:t>
      </w:r>
      <w:proofErr w:type="spellEnd"/>
      <w:r w:rsidRPr="00034910">
        <w:t xml:space="preserve"> ne soupçonna pas une seconde que</w:t>
      </w:r>
      <w:r w:rsidR="00E57EC9">
        <w:t xml:space="preserve">, </w:t>
      </w:r>
      <w:r w:rsidRPr="00034910">
        <w:t>pour dépister tout espionnage</w:t>
      </w:r>
      <w:r w:rsidR="00E57EC9">
        <w:t xml:space="preserve">, </w:t>
      </w:r>
      <w:r w:rsidRPr="00034910">
        <w:t>Dick</w:t>
      </w:r>
      <w:r w:rsidR="00E57EC9">
        <w:t xml:space="preserve">, </w:t>
      </w:r>
      <w:r w:rsidRPr="00034910">
        <w:t>vers deux heures du matin</w:t>
      </w:r>
      <w:r w:rsidR="00E57EC9">
        <w:t xml:space="preserve">, </w:t>
      </w:r>
      <w:r w:rsidRPr="00034910">
        <w:t>s</w:t>
      </w:r>
      <w:r w:rsidR="00E57EC9">
        <w:t>’</w:t>
      </w:r>
      <w:r w:rsidRPr="00034910">
        <w:t>était engagé sur ce chemin périlleux</w:t>
      </w:r>
      <w:r w:rsidR="00E57EC9">
        <w:t xml:space="preserve"> ; </w:t>
      </w:r>
      <w:r w:rsidRPr="00034910">
        <w:t>qu</w:t>
      </w:r>
      <w:r w:rsidR="00E57EC9">
        <w:t>’</w:t>
      </w:r>
      <w:r w:rsidRPr="00034910">
        <w:t>ainsi</w:t>
      </w:r>
      <w:r w:rsidR="00E57EC9">
        <w:t xml:space="preserve">, </w:t>
      </w:r>
      <w:r w:rsidRPr="00034910">
        <w:t>risquant d</w:t>
      </w:r>
      <w:r w:rsidR="00E57EC9">
        <w:t>’</w:t>
      </w:r>
      <w:r w:rsidRPr="00034910">
        <w:t>être précipité à chaque pas</w:t>
      </w:r>
      <w:r w:rsidR="00E57EC9">
        <w:t xml:space="preserve">, </w:t>
      </w:r>
      <w:r w:rsidRPr="00034910">
        <w:t>se collant à la muraille unie qui ne lui offrait aucune prise</w:t>
      </w:r>
      <w:r w:rsidR="00E57EC9">
        <w:t xml:space="preserve">, </w:t>
      </w:r>
      <w:r w:rsidRPr="00034910">
        <w:t>aucun point d</w:t>
      </w:r>
      <w:r w:rsidR="00E57EC9">
        <w:t>’</w:t>
      </w:r>
      <w:r w:rsidRPr="00034910">
        <w:t>appui</w:t>
      </w:r>
      <w:r w:rsidR="00E57EC9">
        <w:t xml:space="preserve">, </w:t>
      </w:r>
      <w:r w:rsidRPr="00034910">
        <w:t xml:space="preserve">il avait cheminé durant </w:t>
      </w:r>
      <w:r w:rsidRPr="00034910">
        <w:lastRenderedPageBreak/>
        <w:t>plus de vingt mètres</w:t>
      </w:r>
      <w:r w:rsidR="00E57EC9">
        <w:t xml:space="preserve">, </w:t>
      </w:r>
      <w:r w:rsidRPr="00034910">
        <w:t>atteignant enfin une échelle de couvreur</w:t>
      </w:r>
      <w:r w:rsidR="00E57EC9">
        <w:t xml:space="preserve">, </w:t>
      </w:r>
      <w:r w:rsidRPr="00034910">
        <w:t>escaladant la toiture d</w:t>
      </w:r>
      <w:r w:rsidR="00E57EC9">
        <w:t>’</w:t>
      </w:r>
      <w:r w:rsidRPr="00034910">
        <w:t>une ma</w:t>
      </w:r>
      <w:r w:rsidRPr="00034910">
        <w:t>i</w:t>
      </w:r>
      <w:r w:rsidRPr="00034910">
        <w:t>son voisine</w:t>
      </w:r>
      <w:r w:rsidR="00E57EC9">
        <w:t xml:space="preserve">, </w:t>
      </w:r>
      <w:r w:rsidRPr="00034910">
        <w:t>et qu</w:t>
      </w:r>
      <w:r w:rsidR="00E57EC9">
        <w:t>’</w:t>
      </w:r>
      <w:r w:rsidRPr="00034910">
        <w:t>après un voyage périlleux sur les toits</w:t>
      </w:r>
      <w:r w:rsidR="00E57EC9">
        <w:t xml:space="preserve">, </w:t>
      </w:r>
      <w:r w:rsidRPr="00034910">
        <w:t>il était redescendu par la lucarne d</w:t>
      </w:r>
      <w:r w:rsidR="00E57EC9">
        <w:t>’</w:t>
      </w:r>
      <w:r w:rsidRPr="00034910">
        <w:t>une mansarde inoccupée dans un immeuble s</w:t>
      </w:r>
      <w:r w:rsidR="00E57EC9">
        <w:t>’</w:t>
      </w:r>
      <w:r w:rsidRPr="00034910">
        <w:t>ouvrant sur une rue voisine</w:t>
      </w:r>
      <w:r w:rsidR="00E57EC9">
        <w:t>.</w:t>
      </w:r>
    </w:p>
    <w:p w14:paraId="576BE92F" w14:textId="77777777" w:rsidR="00E57EC9" w:rsidRDefault="00776CEA" w:rsidP="00E57EC9">
      <w:r w:rsidRPr="00034910">
        <w:t>Sans doute</w:t>
      </w:r>
      <w:r w:rsidR="00E57EC9">
        <w:t xml:space="preserve">, </w:t>
      </w:r>
      <w:r w:rsidRPr="00034910">
        <w:t>le détective</w:t>
      </w:r>
      <w:r w:rsidR="00E57EC9">
        <w:t xml:space="preserve">, </w:t>
      </w:r>
      <w:r w:rsidRPr="00034910">
        <w:t>pour risquer pareille aventure</w:t>
      </w:r>
      <w:r w:rsidR="00E57EC9">
        <w:t xml:space="preserve">, </w:t>
      </w:r>
      <w:r w:rsidRPr="00034910">
        <w:t>avait un intérêt bien puissant à faire perdre sa trace</w:t>
      </w:r>
      <w:r w:rsidR="00E57EC9">
        <w:t>.</w:t>
      </w:r>
    </w:p>
    <w:p w14:paraId="0C53D86C" w14:textId="77777777" w:rsidR="00E57EC9" w:rsidRDefault="00776CEA" w:rsidP="00E57EC9">
      <w:r w:rsidRPr="00034910">
        <w:t>Quoiqu</w:t>
      </w:r>
      <w:r w:rsidR="00E57EC9">
        <w:t>’</w:t>
      </w:r>
      <w:r w:rsidRPr="00034910">
        <w:t>il en soit</w:t>
      </w:r>
      <w:r w:rsidR="00E57EC9">
        <w:t xml:space="preserve">, </w:t>
      </w:r>
      <w:proofErr w:type="spellStart"/>
      <w:r w:rsidRPr="00034910">
        <w:t>Greggson</w:t>
      </w:r>
      <w:proofErr w:type="spellEnd"/>
      <w:r w:rsidRPr="00034910">
        <w:t xml:space="preserve"> demeura absorbé</w:t>
      </w:r>
      <w:r w:rsidR="00E57EC9">
        <w:t xml:space="preserve">, </w:t>
      </w:r>
      <w:r w:rsidRPr="00034910">
        <w:t>ne compr</w:t>
      </w:r>
      <w:r w:rsidRPr="00034910">
        <w:t>e</w:t>
      </w:r>
      <w:r w:rsidRPr="00034910">
        <w:t>nant rien à l</w:t>
      </w:r>
      <w:r w:rsidR="00E57EC9">
        <w:t>’</w:t>
      </w:r>
      <w:r w:rsidRPr="00034910">
        <w:t>aventure</w:t>
      </w:r>
      <w:r w:rsidR="00E57EC9">
        <w:t xml:space="preserve">. </w:t>
      </w:r>
      <w:r w:rsidRPr="00034910">
        <w:t>Tout le jour</w:t>
      </w:r>
      <w:r w:rsidR="00E57EC9">
        <w:t xml:space="preserve">, </w:t>
      </w:r>
      <w:r w:rsidRPr="00034910">
        <w:t>il se creusa vainement la cervelle à l</w:t>
      </w:r>
      <w:r w:rsidR="00E57EC9">
        <w:t>’</w:t>
      </w:r>
      <w:r w:rsidRPr="00034910">
        <w:t>effet de s</w:t>
      </w:r>
      <w:r w:rsidR="00E57EC9">
        <w:t>’</w:t>
      </w:r>
      <w:r w:rsidRPr="00034910">
        <w:t xml:space="preserve">expliquer </w:t>
      </w:r>
      <w:r w:rsidR="00E57EC9">
        <w:t>« </w:t>
      </w:r>
      <w:r w:rsidRPr="00034910">
        <w:t>la volatilisation</w:t>
      </w:r>
      <w:r w:rsidR="00E57EC9">
        <w:t> »</w:t>
      </w:r>
      <w:r w:rsidRPr="00034910">
        <w:t xml:space="preserve"> de Dick</w:t>
      </w:r>
      <w:r w:rsidR="00E57EC9">
        <w:t xml:space="preserve">. </w:t>
      </w:r>
      <w:r w:rsidRPr="00034910">
        <w:t>Ni lui</w:t>
      </w:r>
      <w:r w:rsidR="00E57EC9">
        <w:t xml:space="preserve">, </w:t>
      </w:r>
      <w:r w:rsidRPr="00034910">
        <w:t>ni personne ne revit l</w:t>
      </w:r>
      <w:r w:rsidR="00E57EC9">
        <w:t>’</w:t>
      </w:r>
      <w:r w:rsidRPr="00034910">
        <w:t>Anglais</w:t>
      </w:r>
      <w:r w:rsidR="00E57EC9">
        <w:t>.</w:t>
      </w:r>
    </w:p>
    <w:p w14:paraId="7C4AB518" w14:textId="77777777" w:rsidR="00E57EC9" w:rsidRDefault="00776CEA" w:rsidP="00E57EC9">
      <w:r w:rsidRPr="00034910">
        <w:t>Quand</w:t>
      </w:r>
      <w:r w:rsidR="00E57EC9">
        <w:t xml:space="preserve">, </w:t>
      </w:r>
      <w:r w:rsidRPr="00034910">
        <w:t>vers le soir</w:t>
      </w:r>
      <w:r w:rsidR="00E57EC9">
        <w:t xml:space="preserve">, </w:t>
      </w:r>
      <w:r w:rsidRPr="00034910">
        <w:t>Hermann reprit son service</w:t>
      </w:r>
      <w:r w:rsidR="00E57EC9">
        <w:t xml:space="preserve">, </w:t>
      </w:r>
      <w:r w:rsidRPr="00034910">
        <w:t>l</w:t>
      </w:r>
      <w:r w:rsidR="00E57EC9">
        <w:t>’</w:t>
      </w:r>
      <w:r w:rsidRPr="00034910">
        <w:t>agent p</w:t>
      </w:r>
      <w:r w:rsidRPr="00034910">
        <w:t>a</w:t>
      </w:r>
      <w:r w:rsidRPr="00034910">
        <w:t>rut radieux à son supérieur</w:t>
      </w:r>
      <w:r w:rsidR="00E57EC9">
        <w:t xml:space="preserve">. </w:t>
      </w:r>
      <w:r w:rsidRPr="00C002E9">
        <w:t xml:space="preserve">Il </w:t>
      </w:r>
      <w:r w:rsidRPr="00034910">
        <w:t>y avait de quoi</w:t>
      </w:r>
      <w:r w:rsidR="00E57EC9">
        <w:t xml:space="preserve">. </w:t>
      </w:r>
      <w:r w:rsidRPr="00034910">
        <w:t>Épouvanté par le récit que lui avait fait sa concierge de la venue d</w:t>
      </w:r>
      <w:r w:rsidR="00E57EC9">
        <w:t>’</w:t>
      </w:r>
      <w:r w:rsidRPr="00034910">
        <w:t xml:space="preserve">un inspecteur de </w:t>
      </w:r>
      <w:proofErr w:type="spellStart"/>
      <w:r w:rsidRPr="00034910">
        <w:t>Mulberry</w:t>
      </w:r>
      <w:proofErr w:type="spellEnd"/>
      <w:r w:rsidRPr="00034910">
        <w:t xml:space="preserve"> Street enquêtant sur son compte</w:t>
      </w:r>
      <w:r w:rsidR="00E57EC9">
        <w:t xml:space="preserve">, </w:t>
      </w:r>
      <w:r w:rsidRPr="00034910">
        <w:t>l</w:t>
      </w:r>
      <w:r w:rsidR="00E57EC9">
        <w:t>’</w:t>
      </w:r>
      <w:r w:rsidRPr="00034910">
        <w:t>agent</w:t>
      </w:r>
      <w:r w:rsidR="00E57EC9">
        <w:t xml:space="preserve">, </w:t>
      </w:r>
      <w:r w:rsidRPr="00034910">
        <w:t>soupço</w:t>
      </w:r>
      <w:r w:rsidRPr="00034910">
        <w:t>n</w:t>
      </w:r>
      <w:r w:rsidRPr="00034910">
        <w:t xml:space="preserve">né avec une rare clairvoyance par Dick </w:t>
      </w:r>
      <w:proofErr w:type="spellStart"/>
      <w:r w:rsidRPr="00034910">
        <w:t>Fann</w:t>
      </w:r>
      <w:proofErr w:type="spellEnd"/>
      <w:r w:rsidR="00E57EC9">
        <w:t xml:space="preserve">, </w:t>
      </w:r>
      <w:r w:rsidRPr="00034910">
        <w:t>avait de grand m</w:t>
      </w:r>
      <w:r w:rsidRPr="00034910">
        <w:t>a</w:t>
      </w:r>
      <w:r w:rsidRPr="00034910">
        <w:t>tin</w:t>
      </w:r>
      <w:r w:rsidR="00E57EC9">
        <w:t xml:space="preserve">, </w:t>
      </w:r>
      <w:r w:rsidRPr="00034910">
        <w:t>fait porter par son épouse au poste de télégraphe le plus vo</w:t>
      </w:r>
      <w:r w:rsidRPr="00034910">
        <w:t>i</w:t>
      </w:r>
      <w:r w:rsidRPr="00034910">
        <w:t>sin</w:t>
      </w:r>
      <w:r w:rsidR="00E57EC9">
        <w:t xml:space="preserve">, </w:t>
      </w:r>
      <w:r w:rsidRPr="00034910">
        <w:t>un télégramme ainsi conçu</w:t>
      </w:r>
      <w:r w:rsidR="00E57EC9">
        <w:t> :</w:t>
      </w:r>
    </w:p>
    <w:p w14:paraId="2EEB51AC" w14:textId="77777777" w:rsidR="00E57EC9" w:rsidRDefault="00E57EC9" w:rsidP="00E57EC9">
      <w:r>
        <w:t>« </w:t>
      </w:r>
      <w:proofErr w:type="spellStart"/>
      <w:r w:rsidR="00776CEA" w:rsidRPr="00E041B9">
        <w:t>Dakson</w:t>
      </w:r>
      <w:proofErr w:type="spellEnd"/>
      <w:r w:rsidR="00776CEA" w:rsidRPr="00E041B9">
        <w:t xml:space="preserve"> </w:t>
      </w:r>
      <w:proofErr w:type="spellStart"/>
      <w:r w:rsidR="00776CEA" w:rsidRPr="00E041B9">
        <w:t>Loomans</w:t>
      </w:r>
      <w:proofErr w:type="spellEnd"/>
      <w:r>
        <w:t xml:space="preserve">, </w:t>
      </w:r>
      <w:r w:rsidR="00776CEA" w:rsidRPr="00E041B9">
        <w:t>171</w:t>
      </w:r>
      <w:r>
        <w:t xml:space="preserve">, </w:t>
      </w:r>
      <w:r w:rsidR="00776CEA" w:rsidRPr="00E041B9">
        <w:t>Hicks-Street-Brooklyn</w:t>
      </w:r>
      <w:r>
        <w:t>.</w:t>
      </w:r>
    </w:p>
    <w:p w14:paraId="615A52A4" w14:textId="59125247" w:rsidR="00E57EC9" w:rsidRDefault="00E57EC9" w:rsidP="00E57EC9">
      <w:r>
        <w:t>« </w:t>
      </w:r>
      <w:r w:rsidR="00776CEA" w:rsidRPr="00034910">
        <w:t>Office 3</w:t>
      </w:r>
      <w:r>
        <w:t xml:space="preserve"> – </w:t>
      </w:r>
      <w:r w:rsidR="00776CEA" w:rsidRPr="00034910">
        <w:t>Entretien urgent</w:t>
      </w:r>
      <w:r>
        <w:t xml:space="preserve"> – </w:t>
      </w:r>
      <w:r w:rsidR="00776CEA" w:rsidRPr="00034910">
        <w:t>Hermann</w:t>
      </w:r>
      <w:r>
        <w:t>. »</w:t>
      </w:r>
    </w:p>
    <w:p w14:paraId="352BD26B" w14:textId="77777777" w:rsidR="00E57EC9" w:rsidRDefault="00776CEA" w:rsidP="00E57EC9">
      <w:r w:rsidRPr="00034910">
        <w:t>À onze heures</w:t>
      </w:r>
      <w:r w:rsidR="00E57EC9">
        <w:t xml:space="preserve">, </w:t>
      </w:r>
      <w:r w:rsidRPr="00034910">
        <w:t>il s</w:t>
      </w:r>
      <w:r w:rsidR="00E57EC9">
        <w:t>’</w:t>
      </w:r>
      <w:r w:rsidRPr="00034910">
        <w:t>était rendu au Park Central</w:t>
      </w:r>
      <w:r w:rsidR="00E57EC9">
        <w:t xml:space="preserve">, </w:t>
      </w:r>
      <w:r w:rsidRPr="00034910">
        <w:t>s</w:t>
      </w:r>
      <w:r w:rsidR="00E57EC9">
        <w:t>’</w:t>
      </w:r>
      <w:r w:rsidRPr="00034910">
        <w:t>était re</w:t>
      </w:r>
      <w:r w:rsidRPr="00034910">
        <w:t>n</w:t>
      </w:r>
      <w:r w:rsidRPr="00034910">
        <w:t>contré sur le terrain du Ball Ground avec un gentleman de s</w:t>
      </w:r>
      <w:r w:rsidRPr="00034910">
        <w:t>o</w:t>
      </w:r>
      <w:r w:rsidRPr="00034910">
        <w:t>lide carrure</w:t>
      </w:r>
      <w:r w:rsidR="00E57EC9">
        <w:t xml:space="preserve">, </w:t>
      </w:r>
      <w:r w:rsidRPr="00034910">
        <w:t>à la soyeuse barbe fauve</w:t>
      </w:r>
      <w:r w:rsidR="00E57EC9">
        <w:t xml:space="preserve">, </w:t>
      </w:r>
      <w:r w:rsidRPr="00034910">
        <w:t>l</w:t>
      </w:r>
      <w:r w:rsidR="00E57EC9">
        <w:t>’</w:t>
      </w:r>
      <w:r w:rsidRPr="00034910">
        <w:t>avait mis au courant de ce qui avait causé ses inquiétudes</w:t>
      </w:r>
      <w:r w:rsidR="00E57EC9">
        <w:t xml:space="preserve">, </w:t>
      </w:r>
      <w:r w:rsidRPr="00034910">
        <w:t>puis était rentré chez lui</w:t>
      </w:r>
      <w:r w:rsidR="00E57EC9">
        <w:t xml:space="preserve">, </w:t>
      </w:r>
      <w:r w:rsidRPr="00034910">
        <w:t>ra</w:t>
      </w:r>
      <w:r w:rsidRPr="00034910">
        <w:t>s</w:t>
      </w:r>
      <w:r w:rsidRPr="00034910">
        <w:t>suré</w:t>
      </w:r>
      <w:r w:rsidR="00E57EC9">
        <w:t xml:space="preserve">, </w:t>
      </w:r>
      <w:r w:rsidRPr="00034910">
        <w:t>convaincu</w:t>
      </w:r>
      <w:r w:rsidR="00E57EC9">
        <w:t xml:space="preserve">, </w:t>
      </w:r>
      <w:r w:rsidRPr="00034910">
        <w:t>avec sa vieille expérience de policier</w:t>
      </w:r>
      <w:r w:rsidR="00E57EC9">
        <w:t xml:space="preserve">, </w:t>
      </w:r>
      <w:r w:rsidRPr="00034910">
        <w:t>qu</w:t>
      </w:r>
      <w:r w:rsidR="00E57EC9">
        <w:t>’</w:t>
      </w:r>
      <w:r w:rsidRPr="00034910">
        <w:t>aucun espion ne l</w:t>
      </w:r>
      <w:r w:rsidR="00E57EC9">
        <w:t>’</w:t>
      </w:r>
      <w:r w:rsidRPr="00034910">
        <w:t>avait suivi</w:t>
      </w:r>
      <w:r w:rsidR="00E57EC9">
        <w:t>.</w:t>
      </w:r>
    </w:p>
    <w:p w14:paraId="05ACB368" w14:textId="77777777" w:rsidR="00E57EC9" w:rsidRDefault="00776CEA" w:rsidP="00E57EC9">
      <w:r w:rsidRPr="00034910">
        <w:t>Évidemment</w:t>
      </w:r>
      <w:r w:rsidR="00E57EC9">
        <w:t xml:space="preserve">, </w:t>
      </w:r>
      <w:r w:rsidRPr="00034910">
        <w:t>il ne pouvait considérer comme espion une grande jeune femme vêtue de noir</w:t>
      </w:r>
      <w:r w:rsidR="00E57EC9">
        <w:t xml:space="preserve">, </w:t>
      </w:r>
      <w:r w:rsidRPr="00034910">
        <w:t>assise sur l</w:t>
      </w:r>
      <w:r w:rsidR="00E57EC9">
        <w:t>’</w:t>
      </w:r>
      <w:r w:rsidRPr="00034910">
        <w:t>un des bancs en bordure du Ball Ground</w:t>
      </w:r>
      <w:r w:rsidR="00E57EC9">
        <w:t>.</w:t>
      </w:r>
    </w:p>
    <w:p w14:paraId="270A1BA3" w14:textId="77777777" w:rsidR="00E57EC9" w:rsidRDefault="00776CEA" w:rsidP="00E57EC9">
      <w:r w:rsidRPr="00034910">
        <w:lastRenderedPageBreak/>
        <w:t>Cependant cette jeune femme</w:t>
      </w:r>
      <w:r w:rsidR="00E57EC9">
        <w:t xml:space="preserve">, </w:t>
      </w:r>
      <w:r w:rsidRPr="00034910">
        <w:t>probablement par hasard</w:t>
      </w:r>
      <w:r w:rsidR="00E57EC9">
        <w:t xml:space="preserve">, </w:t>
      </w:r>
      <w:r w:rsidRPr="00034910">
        <w:t>se leva quand les deux causeurs se furent séparés</w:t>
      </w:r>
      <w:r w:rsidR="00E57EC9">
        <w:t xml:space="preserve">. </w:t>
      </w:r>
      <w:r w:rsidRPr="00034910">
        <w:t>Elle sortit du parc</w:t>
      </w:r>
      <w:r w:rsidR="00E57EC9">
        <w:t xml:space="preserve">, </w:t>
      </w:r>
      <w:r w:rsidRPr="00034910">
        <w:t>parcourut plusieurs rues qui l</w:t>
      </w:r>
      <w:r w:rsidR="00E57EC9">
        <w:t>’</w:t>
      </w:r>
      <w:r w:rsidRPr="00034910">
        <w:t>amenèrent dans Broadway</w:t>
      </w:r>
      <w:r w:rsidR="00E57EC9">
        <w:t xml:space="preserve">, </w:t>
      </w:r>
      <w:r w:rsidRPr="00034910">
        <w:t>presqu</w:t>
      </w:r>
      <w:r w:rsidR="00E57EC9">
        <w:t>’</w:t>
      </w:r>
      <w:r w:rsidRPr="00034910">
        <w:t>en face de l</w:t>
      </w:r>
      <w:r w:rsidR="00E57EC9">
        <w:t>’</w:t>
      </w:r>
      <w:r w:rsidRPr="00034910">
        <w:t>immeuble portant le numéro 33 où se tient le Consulat d</w:t>
      </w:r>
      <w:r w:rsidR="00E57EC9">
        <w:t>’</w:t>
      </w:r>
      <w:r w:rsidRPr="00034910">
        <w:t>Autriche-Hongrie</w:t>
      </w:r>
      <w:r w:rsidR="00E57EC9">
        <w:t>.</w:t>
      </w:r>
    </w:p>
    <w:p w14:paraId="3DB21A6B" w14:textId="77777777" w:rsidR="00E57EC9" w:rsidRDefault="00776CEA" w:rsidP="00E57EC9">
      <w:r w:rsidRPr="00034910">
        <w:t>L</w:t>
      </w:r>
      <w:r w:rsidR="00E57EC9">
        <w:t>’</w:t>
      </w:r>
      <w:r w:rsidRPr="00034910">
        <w:t>homme à la barbe fauve y arrivait en même temps</w:t>
      </w:r>
      <w:r w:rsidR="00E57EC9">
        <w:t>.</w:t>
      </w:r>
    </w:p>
    <w:p w14:paraId="13994C04" w14:textId="77777777" w:rsidR="00E57EC9" w:rsidRDefault="00776CEA" w:rsidP="00E57EC9">
      <w:r w:rsidRPr="00034910">
        <w:t>Lui</w:t>
      </w:r>
      <w:r w:rsidR="00E57EC9">
        <w:t xml:space="preserve">, </w:t>
      </w:r>
      <w:r w:rsidRPr="00034910">
        <w:t>entra dans les bureaux du Consulat</w:t>
      </w:r>
      <w:r w:rsidR="00E57EC9">
        <w:t xml:space="preserve"> ; </w:t>
      </w:r>
      <w:r w:rsidRPr="00034910">
        <w:t>elle</w:t>
      </w:r>
      <w:r w:rsidR="00E57EC9">
        <w:t xml:space="preserve">, </w:t>
      </w:r>
      <w:r w:rsidRPr="00034910">
        <w:t>continua son chemin</w:t>
      </w:r>
      <w:r w:rsidR="00E57EC9">
        <w:t xml:space="preserve">. </w:t>
      </w:r>
      <w:r w:rsidRPr="00034910">
        <w:t>À cent pas de là</w:t>
      </w:r>
      <w:r w:rsidR="00E57EC9">
        <w:t xml:space="preserve">, </w:t>
      </w:r>
      <w:r w:rsidRPr="00034910">
        <w:t xml:space="preserve">elle héla un cab et se fit conduire à </w:t>
      </w:r>
      <w:smartTag w:uri="urn:schemas-microsoft-com:office:smarttags" w:element="PersonName">
        <w:smartTagPr>
          <w:attr w:name="ProductID" w:val="la Great Central"/>
        </w:smartTagPr>
        <w:r w:rsidRPr="00034910">
          <w:t>la Great Central</w:t>
        </w:r>
      </w:smartTag>
      <w:r w:rsidRPr="00034910">
        <w:t xml:space="preserve"> Station</w:t>
      </w:r>
      <w:r w:rsidR="00E57EC9">
        <w:t xml:space="preserve">. </w:t>
      </w:r>
      <w:r w:rsidRPr="00034910">
        <w:t>À la consigne</w:t>
      </w:r>
      <w:r w:rsidR="00E57EC9">
        <w:t xml:space="preserve">, </w:t>
      </w:r>
      <w:r w:rsidRPr="00034910">
        <w:t>elle retira une malle de cuir attestant un long usage</w:t>
      </w:r>
      <w:r w:rsidR="00E57EC9">
        <w:t xml:space="preserve">, </w:t>
      </w:r>
      <w:r w:rsidRPr="00034910">
        <w:t xml:space="preserve">la fit enregistrer pour </w:t>
      </w:r>
      <w:proofErr w:type="spellStart"/>
      <w:r w:rsidRPr="00034910">
        <w:t>New-Haven</w:t>
      </w:r>
      <w:proofErr w:type="spellEnd"/>
      <w:r w:rsidR="00E57EC9">
        <w:t xml:space="preserve">, </w:t>
      </w:r>
      <w:r w:rsidRPr="00034910">
        <w:t>puis gardant à la main un sac de cuir</w:t>
      </w:r>
      <w:r w:rsidR="00E57EC9">
        <w:t xml:space="preserve">, </w:t>
      </w:r>
      <w:r w:rsidRPr="00034910">
        <w:t>s</w:t>
      </w:r>
      <w:r w:rsidR="00E57EC9">
        <w:t>’</w:t>
      </w:r>
      <w:r w:rsidRPr="00034910">
        <w:t>engagea sur les quais</w:t>
      </w:r>
      <w:r w:rsidR="00E57EC9">
        <w:t xml:space="preserve">, </w:t>
      </w:r>
      <w:r w:rsidRPr="00034910">
        <w:t>où pl</w:t>
      </w:r>
      <w:r w:rsidRPr="00034910">
        <w:t>u</w:t>
      </w:r>
      <w:r w:rsidRPr="00034910">
        <w:t>sieurs trains se trouvaient en formation</w:t>
      </w:r>
      <w:r w:rsidR="00E57EC9">
        <w:t>.</w:t>
      </w:r>
    </w:p>
    <w:p w14:paraId="2C194BE5" w14:textId="77777777" w:rsidR="00E57EC9" w:rsidRDefault="00776CEA" w:rsidP="00E57EC9">
      <w:r w:rsidRPr="00034910">
        <w:t>Qu</w:t>
      </w:r>
      <w:r w:rsidR="00E57EC9">
        <w:t>’</w:t>
      </w:r>
      <w:r w:rsidRPr="00034910">
        <w:t>était cette femme</w:t>
      </w:r>
      <w:r w:rsidR="00E57EC9">
        <w:t xml:space="preserve"> ? </w:t>
      </w:r>
      <w:r w:rsidRPr="00034910">
        <w:t>L</w:t>
      </w:r>
      <w:r w:rsidR="00E57EC9">
        <w:t>’</w:t>
      </w:r>
      <w:r w:rsidRPr="00034910">
        <w:t>indiscret qui eût jeté les yeux sur l</w:t>
      </w:r>
      <w:r w:rsidR="00E57EC9">
        <w:t>’</w:t>
      </w:r>
      <w:r w:rsidRPr="00034910">
        <w:t>étiquette gommée</w:t>
      </w:r>
      <w:r w:rsidR="00E57EC9">
        <w:t xml:space="preserve">, </w:t>
      </w:r>
      <w:r w:rsidRPr="00034910">
        <w:t>collée sur la malle</w:t>
      </w:r>
      <w:r w:rsidR="00E57EC9">
        <w:t xml:space="preserve">, </w:t>
      </w:r>
      <w:r w:rsidRPr="00034910">
        <w:t>eût pu lire</w:t>
      </w:r>
      <w:r w:rsidR="00E57EC9">
        <w:t> :</w:t>
      </w:r>
    </w:p>
    <w:p w14:paraId="3991ABD3" w14:textId="77777777" w:rsidR="00E57EC9" w:rsidRDefault="00776CEA" w:rsidP="007D17F9">
      <w:pPr>
        <w:pStyle w:val="Centrsolidaire"/>
      </w:pPr>
      <w:proofErr w:type="spellStart"/>
      <w:r w:rsidRPr="00E57EC9">
        <w:t>MATHIESEL</w:t>
      </w:r>
      <w:proofErr w:type="spellEnd"/>
      <w:r w:rsidRPr="00E57EC9">
        <w:t xml:space="preserve"> </w:t>
      </w:r>
      <w:proofErr w:type="spellStart"/>
      <w:r w:rsidRPr="00E57EC9">
        <w:t>LUTTON</w:t>
      </w:r>
      <w:proofErr w:type="spellEnd"/>
      <w:r w:rsidR="00E57EC9">
        <w:t>,</w:t>
      </w:r>
    </w:p>
    <w:p w14:paraId="6748535C" w14:textId="77777777" w:rsidR="00E57EC9" w:rsidRDefault="00776CEA" w:rsidP="007D17F9">
      <w:pPr>
        <w:pStyle w:val="Centrsolidaire"/>
      </w:pPr>
      <w:r w:rsidRPr="00E57EC9">
        <w:t xml:space="preserve">pour </w:t>
      </w:r>
      <w:proofErr w:type="spellStart"/>
      <w:r w:rsidRPr="00E57EC9">
        <w:t>New-Haven</w:t>
      </w:r>
      <w:proofErr w:type="spellEnd"/>
      <w:r w:rsidR="00E57EC9">
        <w:t>.</w:t>
      </w:r>
    </w:p>
    <w:p w14:paraId="526DB95B" w14:textId="77777777" w:rsidR="00E57EC9" w:rsidRDefault="00776CEA" w:rsidP="007D17F9">
      <w:pPr>
        <w:pStyle w:val="Centrsolidaire"/>
      </w:pPr>
      <w:r w:rsidRPr="00E57EC9">
        <w:t>Stone-Hill Castle</w:t>
      </w:r>
      <w:r w:rsidR="00E57EC9">
        <w:t>.</w:t>
      </w:r>
    </w:p>
    <w:p w14:paraId="23A3CE36" w14:textId="180061AE" w:rsidR="00E57EC9" w:rsidRDefault="00776CEA" w:rsidP="00E57EC9">
      <w:r w:rsidRPr="00034910">
        <w:t>C</w:t>
      </w:r>
      <w:r w:rsidR="00E57EC9">
        <w:t>’</w:t>
      </w:r>
      <w:r w:rsidRPr="00034910">
        <w:t xml:space="preserve">était la femme de chambre envoyée à </w:t>
      </w:r>
      <w:r w:rsidR="00E57EC9">
        <w:t>M</w:t>
      </w:r>
      <w:r w:rsidR="00E57EC9" w:rsidRPr="00E57EC9">
        <w:rPr>
          <w:vertAlign w:val="superscript"/>
        </w:rPr>
        <w:t>rs</w:t>
      </w:r>
      <w:r w:rsidR="00E57EC9">
        <w:t> </w:t>
      </w:r>
      <w:r w:rsidRPr="00034910">
        <w:t xml:space="preserve">veuve </w:t>
      </w:r>
      <w:proofErr w:type="spellStart"/>
      <w:r w:rsidRPr="00034910">
        <w:t>Tolham</w:t>
      </w:r>
      <w:proofErr w:type="spellEnd"/>
      <w:r w:rsidR="00E57EC9">
        <w:t>.</w:t>
      </w:r>
    </w:p>
    <w:p w14:paraId="64FED581" w14:textId="6B920CDB" w:rsidR="00E57EC9" w:rsidRDefault="007C5BD3" w:rsidP="00E57EC9">
      <w:r w:rsidRPr="00034910">
        <w:rPr>
          <w:noProof/>
        </w:rPr>
        <w:lastRenderedPageBreak/>
        <w:drawing>
          <wp:inline distT="0" distB="0" distL="0" distR="0" wp14:anchorId="3CAA8A48" wp14:editId="4104ADF3">
            <wp:extent cx="5756910" cy="4047490"/>
            <wp:effectExtent l="0" t="0" r="0" b="0"/>
            <wp:docPr id="31"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56910" cy="4047490"/>
                    </a:xfrm>
                    <a:prstGeom prst="rect">
                      <a:avLst/>
                    </a:prstGeom>
                    <a:noFill/>
                    <a:ln>
                      <a:noFill/>
                    </a:ln>
                  </pic:spPr>
                </pic:pic>
              </a:graphicData>
            </a:graphic>
          </wp:inline>
        </w:drawing>
      </w:r>
    </w:p>
    <w:p w14:paraId="79074AE8" w14:textId="0E0B5D16" w:rsidR="00776CEA" w:rsidRPr="007F1C96" w:rsidRDefault="00776CEA" w:rsidP="007F1C96">
      <w:pPr>
        <w:pStyle w:val="Titre2"/>
      </w:pPr>
      <w:bookmarkStart w:id="12" w:name="_Toc195633743"/>
      <w:r w:rsidRPr="007F1C96">
        <w:t>CHAPITRE III</w:t>
      </w:r>
      <w:r w:rsidRPr="007F1C96">
        <w:br/>
      </w:r>
      <w:r w:rsidRPr="007F1C96">
        <w:br/>
        <w:t>STONE-HILL-CASTLE</w:t>
      </w:r>
      <w:bookmarkEnd w:id="12"/>
      <w:r w:rsidRPr="007F1C96">
        <w:br/>
      </w:r>
    </w:p>
    <w:p w14:paraId="2655D1AA" w14:textId="77777777" w:rsidR="00E57EC9" w:rsidRDefault="00776CEA" w:rsidP="00E57EC9">
      <w:r w:rsidRPr="00034910">
        <w:t xml:space="preserve">À quatre kilomètres de la ville maritime et balnéaire de </w:t>
      </w:r>
      <w:proofErr w:type="spellStart"/>
      <w:r w:rsidRPr="00034910">
        <w:t>New-Haven</w:t>
      </w:r>
      <w:proofErr w:type="spellEnd"/>
      <w:r w:rsidR="00E57EC9">
        <w:t xml:space="preserve">, </w:t>
      </w:r>
      <w:r w:rsidRPr="00034910">
        <w:t>se trouve la vaste propriété de Stone-Hill</w:t>
      </w:r>
      <w:r w:rsidR="00E57EC9">
        <w:t xml:space="preserve">, </w:t>
      </w:r>
      <w:r w:rsidRPr="00034910">
        <w:t>appelée ainsi</w:t>
      </w:r>
      <w:r w:rsidR="00E57EC9">
        <w:t xml:space="preserve">, </w:t>
      </w:r>
      <w:r w:rsidRPr="00034910">
        <w:t>son nom l</w:t>
      </w:r>
      <w:r w:rsidR="00E57EC9">
        <w:t>’</w:t>
      </w:r>
      <w:r w:rsidRPr="00034910">
        <w:t>indique</w:t>
      </w:r>
      <w:r w:rsidR="00E57EC9">
        <w:t xml:space="preserve">, </w:t>
      </w:r>
      <w:r w:rsidRPr="00034910">
        <w:t>parce que l</w:t>
      </w:r>
      <w:r w:rsidR="00E57EC9">
        <w:t>’</w:t>
      </w:r>
      <w:r w:rsidRPr="00034910">
        <w:t>habitation est sise sur une colline pierreuse dominant une grande étendue de jardins</w:t>
      </w:r>
      <w:r w:rsidR="00E57EC9">
        <w:t xml:space="preserve">, </w:t>
      </w:r>
      <w:r w:rsidRPr="00034910">
        <w:t>prés</w:t>
      </w:r>
      <w:r w:rsidR="00E57EC9">
        <w:t xml:space="preserve">, </w:t>
      </w:r>
      <w:r w:rsidRPr="00034910">
        <w:t>bois et champs cultivés</w:t>
      </w:r>
      <w:r w:rsidR="00E57EC9">
        <w:t>.</w:t>
      </w:r>
    </w:p>
    <w:p w14:paraId="0BB9C323" w14:textId="77777777" w:rsidR="00E57EC9" w:rsidRDefault="00776CEA" w:rsidP="00E57EC9">
      <w:r w:rsidRPr="00034910">
        <w:t>La maison a un aspect de forteresse</w:t>
      </w:r>
      <w:r w:rsidR="00E57EC9">
        <w:t xml:space="preserve">. </w:t>
      </w:r>
      <w:r w:rsidRPr="00034910">
        <w:t>Et</w:t>
      </w:r>
      <w:r w:rsidR="00E57EC9">
        <w:t xml:space="preserve">, </w:t>
      </w:r>
      <w:r w:rsidRPr="00034910">
        <w:t>de fait</w:t>
      </w:r>
      <w:r w:rsidR="00E57EC9">
        <w:t xml:space="preserve">, </w:t>
      </w:r>
      <w:r w:rsidRPr="00034910">
        <w:t>c</w:t>
      </w:r>
      <w:r w:rsidR="00E57EC9">
        <w:t>’</w:t>
      </w:r>
      <w:r w:rsidRPr="00034910">
        <w:t>en est une</w:t>
      </w:r>
      <w:r w:rsidR="00E57EC9">
        <w:t xml:space="preserve">. </w:t>
      </w:r>
      <w:r w:rsidRPr="00034910">
        <w:t xml:space="preserve">Elle fut édifiée vers 1740 par un sir </w:t>
      </w:r>
      <w:proofErr w:type="spellStart"/>
      <w:r w:rsidRPr="00034910">
        <w:t>Ellys</w:t>
      </w:r>
      <w:proofErr w:type="spellEnd"/>
      <w:r w:rsidRPr="00034910">
        <w:t xml:space="preserve"> Randolph</w:t>
      </w:r>
      <w:r w:rsidR="00E57EC9">
        <w:t xml:space="preserve">, </w:t>
      </w:r>
      <w:r w:rsidRPr="00034910">
        <w:t>émigré du comté de Fife</w:t>
      </w:r>
      <w:r w:rsidR="00E57EC9">
        <w:t xml:space="preserve"> (</w:t>
      </w:r>
      <w:r w:rsidRPr="00034910">
        <w:t>Angleterre</w:t>
      </w:r>
      <w:r w:rsidR="00E57EC9">
        <w:t>).</w:t>
      </w:r>
    </w:p>
    <w:p w14:paraId="728CA081" w14:textId="77777777" w:rsidR="00E57EC9" w:rsidRDefault="00776CEA" w:rsidP="00E57EC9">
      <w:r w:rsidRPr="00034910">
        <w:lastRenderedPageBreak/>
        <w:t>À cette époque</w:t>
      </w:r>
      <w:r w:rsidR="00E57EC9">
        <w:t xml:space="preserve">, </w:t>
      </w:r>
      <w:r w:rsidRPr="00034910">
        <w:t>les luttes entre les colons et les Indiens étaient dans toute leur violence</w:t>
      </w:r>
      <w:r w:rsidR="00E57EC9">
        <w:t xml:space="preserve">. </w:t>
      </w:r>
      <w:r w:rsidRPr="00034910">
        <w:t>Les Peaux-Rouges attaquaient volontiers les fermes</w:t>
      </w:r>
      <w:r w:rsidR="00E57EC9">
        <w:t xml:space="preserve">, </w:t>
      </w:r>
      <w:r w:rsidRPr="00034910">
        <w:t>maisons</w:t>
      </w:r>
      <w:r w:rsidR="00E57EC9">
        <w:t xml:space="preserve">, </w:t>
      </w:r>
      <w:r w:rsidRPr="00034910">
        <w:t>bourgades</w:t>
      </w:r>
      <w:r w:rsidR="00E57EC9">
        <w:t xml:space="preserve">, </w:t>
      </w:r>
      <w:r w:rsidRPr="00034910">
        <w:t>scalpant les ho</w:t>
      </w:r>
      <w:r w:rsidRPr="00034910">
        <w:t>m</w:t>
      </w:r>
      <w:r w:rsidRPr="00034910">
        <w:t>mes</w:t>
      </w:r>
      <w:r w:rsidR="00E57EC9">
        <w:t xml:space="preserve">, </w:t>
      </w:r>
      <w:r w:rsidRPr="00034910">
        <w:t>emmenant les femmes et les enfants en esclavage</w:t>
      </w:r>
      <w:r w:rsidR="00E57EC9">
        <w:t>.</w:t>
      </w:r>
    </w:p>
    <w:p w14:paraId="61750745" w14:textId="77777777" w:rsidR="00E57EC9" w:rsidRDefault="00776CEA" w:rsidP="00E57EC9">
      <w:r w:rsidRPr="00034910">
        <w:t xml:space="preserve">Sir </w:t>
      </w:r>
      <w:proofErr w:type="spellStart"/>
      <w:r w:rsidRPr="00034910">
        <w:t>Ellys</w:t>
      </w:r>
      <w:proofErr w:type="spellEnd"/>
      <w:r w:rsidRPr="00034910">
        <w:t xml:space="preserve"> Randolph avait donc très raisonnablement édifié sa résidence ainsi qu</w:t>
      </w:r>
      <w:r w:rsidR="00E57EC9">
        <w:t>’</w:t>
      </w:r>
      <w:r w:rsidRPr="00034910">
        <w:t>une forteresse</w:t>
      </w:r>
      <w:r w:rsidR="00E57EC9">
        <w:t>.</w:t>
      </w:r>
    </w:p>
    <w:p w14:paraId="0BBA7790" w14:textId="77777777" w:rsidR="00E57EC9" w:rsidRDefault="00776CEA" w:rsidP="00E57EC9">
      <w:r w:rsidRPr="00034910">
        <w:t>C</w:t>
      </w:r>
      <w:r w:rsidR="00E57EC9">
        <w:t>’</w:t>
      </w:r>
      <w:r w:rsidRPr="00034910">
        <w:t>était un vaste quadrilatère de schiste gris</w:t>
      </w:r>
      <w:r w:rsidR="00E57EC9">
        <w:t xml:space="preserve">, </w:t>
      </w:r>
      <w:r w:rsidRPr="00034910">
        <w:t>aux murailles épaisses</w:t>
      </w:r>
      <w:r w:rsidR="00E57EC9">
        <w:t xml:space="preserve">, </w:t>
      </w:r>
      <w:r w:rsidRPr="00034910">
        <w:t>dont les fenêtres les plus basses dominaient le sol de plus de six mètres</w:t>
      </w:r>
      <w:r w:rsidR="00E57EC9">
        <w:t xml:space="preserve">. </w:t>
      </w:r>
      <w:r w:rsidRPr="00034910">
        <w:t>Un fossé profond entourait ce redoutable blockhaus</w:t>
      </w:r>
      <w:r w:rsidR="00E57EC9">
        <w:t xml:space="preserve">, </w:t>
      </w:r>
      <w:r w:rsidRPr="00034910">
        <w:t>rendant presque impossible un assaut</w:t>
      </w:r>
      <w:r w:rsidR="00E57EC9">
        <w:t xml:space="preserve">. </w:t>
      </w:r>
      <w:r w:rsidRPr="00034910">
        <w:t>Sur le fossé</w:t>
      </w:r>
      <w:r w:rsidR="00E57EC9">
        <w:t xml:space="preserve">, </w:t>
      </w:r>
      <w:r w:rsidRPr="00034910">
        <w:t>un pont-levis</w:t>
      </w:r>
      <w:r w:rsidR="00E57EC9">
        <w:t xml:space="preserve">, </w:t>
      </w:r>
      <w:r w:rsidRPr="00034910">
        <w:t>que l</w:t>
      </w:r>
      <w:r w:rsidR="00E57EC9">
        <w:t>’</w:t>
      </w:r>
      <w:r w:rsidRPr="00034910">
        <w:t>on manœuvrait chaque soir</w:t>
      </w:r>
      <w:r w:rsidR="00E57EC9">
        <w:t xml:space="preserve">, </w:t>
      </w:r>
      <w:r w:rsidRPr="00034910">
        <w:t>venait obturer de son plancher aux poutrelles de fer la porte accédant</w:t>
      </w:r>
      <w:r w:rsidR="00E57EC9">
        <w:t xml:space="preserve">, </w:t>
      </w:r>
      <w:r w:rsidRPr="00034910">
        <w:t>par un vestibule voûté</w:t>
      </w:r>
      <w:r w:rsidR="00E57EC9">
        <w:t xml:space="preserve">, </w:t>
      </w:r>
      <w:r w:rsidRPr="00034910">
        <w:t>à la cour réservée au centre du quadrilatère de maçonnerie</w:t>
      </w:r>
      <w:r w:rsidR="00E57EC9">
        <w:t>.</w:t>
      </w:r>
    </w:p>
    <w:p w14:paraId="370C1E4E" w14:textId="77777777" w:rsidR="00E57EC9" w:rsidRDefault="00776CEA" w:rsidP="00E57EC9">
      <w:r w:rsidRPr="00034910">
        <w:t>Aujourd</w:t>
      </w:r>
      <w:r w:rsidR="00E57EC9">
        <w:t>’</w:t>
      </w:r>
      <w:r w:rsidRPr="00034910">
        <w:t>hui</w:t>
      </w:r>
      <w:r w:rsidR="00E57EC9">
        <w:t xml:space="preserve">, </w:t>
      </w:r>
      <w:r w:rsidRPr="00034910">
        <w:t>les Indiens ont été refoulés bien loin vers l</w:t>
      </w:r>
      <w:r w:rsidR="00E57EC9">
        <w:t>’</w:t>
      </w:r>
      <w:r w:rsidRPr="00034910">
        <w:t>Ouest</w:t>
      </w:r>
      <w:r w:rsidR="00E57EC9">
        <w:t xml:space="preserve">. </w:t>
      </w:r>
      <w:r w:rsidRPr="00034910">
        <w:t>Leurs tribus nombreuses sont réduites à quelques pe</w:t>
      </w:r>
      <w:r w:rsidRPr="00034910">
        <w:t>u</w:t>
      </w:r>
      <w:r w:rsidRPr="00034910">
        <w:t>plades</w:t>
      </w:r>
      <w:r w:rsidR="00E57EC9">
        <w:t xml:space="preserve">, </w:t>
      </w:r>
      <w:r w:rsidRPr="00034910">
        <w:t>dont la population diminue chaque jour</w:t>
      </w:r>
      <w:r w:rsidR="00E57EC9">
        <w:t xml:space="preserve">. </w:t>
      </w:r>
      <w:r w:rsidRPr="00034910">
        <w:t>Les préca</w:t>
      </w:r>
      <w:r w:rsidRPr="00034910">
        <w:t>u</w:t>
      </w:r>
      <w:r w:rsidRPr="00034910">
        <w:t>tions belliqueuses ne sont plus de mise</w:t>
      </w:r>
      <w:r w:rsidR="00E57EC9">
        <w:t>.</w:t>
      </w:r>
    </w:p>
    <w:p w14:paraId="20C206F3" w14:textId="77777777" w:rsidR="00E57EC9" w:rsidRDefault="00776CEA" w:rsidP="00E57EC9">
      <w:r w:rsidRPr="00034910">
        <w:t>Les propriétaires de Stone-Hill ont comblé le fossé</w:t>
      </w:r>
      <w:r w:rsidR="00E57EC9">
        <w:t xml:space="preserve">, </w:t>
      </w:r>
      <w:r w:rsidRPr="00034910">
        <w:t>re</w:t>
      </w:r>
      <w:r w:rsidRPr="00034910">
        <w:t>m</w:t>
      </w:r>
      <w:r w:rsidRPr="00034910">
        <w:t>placé le pont-levis par une chaussée dallée</w:t>
      </w:r>
      <w:r w:rsidR="00E57EC9">
        <w:t xml:space="preserve">, </w:t>
      </w:r>
      <w:r w:rsidRPr="00034910">
        <w:t>et les limites des douves sont seulement marquées par une rangée de pommiers</w:t>
      </w:r>
      <w:r w:rsidR="00E57EC9">
        <w:t xml:space="preserve">, </w:t>
      </w:r>
      <w:r w:rsidRPr="00034910">
        <w:t>dont les branches agrémentées de touffes de gui</w:t>
      </w:r>
      <w:r w:rsidR="00E57EC9">
        <w:t xml:space="preserve">, </w:t>
      </w:r>
      <w:r w:rsidRPr="00034910">
        <w:t>que l</w:t>
      </w:r>
      <w:r w:rsidR="00E57EC9">
        <w:t>’</w:t>
      </w:r>
      <w:r w:rsidRPr="00034910">
        <w:t>on coupe pour les fêtes de Christmas</w:t>
      </w:r>
      <w:r w:rsidR="00E57EC9">
        <w:t xml:space="preserve">, </w:t>
      </w:r>
      <w:r w:rsidRPr="00034910">
        <w:t>s</w:t>
      </w:r>
      <w:r w:rsidR="00E57EC9">
        <w:t>’</w:t>
      </w:r>
      <w:r w:rsidRPr="00034910">
        <w:t>étendent presque jusqu</w:t>
      </w:r>
      <w:r w:rsidR="00E57EC9">
        <w:t>’</w:t>
      </w:r>
      <w:r w:rsidRPr="00034910">
        <w:t>à toucher les fenêtres</w:t>
      </w:r>
      <w:r w:rsidR="00E57EC9">
        <w:t>.</w:t>
      </w:r>
    </w:p>
    <w:p w14:paraId="38EE4772" w14:textId="55FE5A39" w:rsidR="00E57EC9" w:rsidRDefault="00776CEA" w:rsidP="00E57EC9">
      <w:r w:rsidRPr="00034910">
        <w:t>C</w:t>
      </w:r>
      <w:r w:rsidR="00E57EC9">
        <w:t>’</w:t>
      </w:r>
      <w:r w:rsidRPr="00034910">
        <w:t xml:space="preserve">est là que </w:t>
      </w:r>
      <w:r w:rsidR="00E57EC9">
        <w:t>M</w:t>
      </w:r>
      <w:r w:rsidR="00E57EC9" w:rsidRPr="00E57EC9">
        <w:rPr>
          <w:vertAlign w:val="superscript"/>
        </w:rPr>
        <w:t>rs</w:t>
      </w:r>
      <w:r w:rsidR="00E57EC9">
        <w:t> </w:t>
      </w:r>
      <w:proofErr w:type="spellStart"/>
      <w:r w:rsidRPr="00034910">
        <w:t>Tolham</w:t>
      </w:r>
      <w:proofErr w:type="spellEnd"/>
      <w:r w:rsidR="00E57EC9">
        <w:t xml:space="preserve">, </w:t>
      </w:r>
      <w:r w:rsidRPr="00034910">
        <w:t>demeurée veuve d</w:t>
      </w:r>
      <w:r w:rsidR="00E57EC9">
        <w:t>’</w:t>
      </w:r>
      <w:r w:rsidRPr="00034910">
        <w:t>un multimi</w:t>
      </w:r>
      <w:r w:rsidRPr="00034910">
        <w:t>l</w:t>
      </w:r>
      <w:r w:rsidRPr="00034910">
        <w:t>lionnaire de la quincaillerie</w:t>
      </w:r>
      <w:r w:rsidR="00E57EC9">
        <w:t xml:space="preserve">, </w:t>
      </w:r>
      <w:r w:rsidRPr="00034910">
        <w:t>était venue prendre un repos n</w:t>
      </w:r>
      <w:r w:rsidRPr="00034910">
        <w:t>é</w:t>
      </w:r>
      <w:r w:rsidRPr="00034910">
        <w:t>cessaire</w:t>
      </w:r>
      <w:r w:rsidR="00E57EC9">
        <w:t>.</w:t>
      </w:r>
    </w:p>
    <w:p w14:paraId="7E752FD3" w14:textId="77777777" w:rsidR="00E57EC9" w:rsidRDefault="00776CEA" w:rsidP="00E57EC9">
      <w:r w:rsidRPr="00034910">
        <w:t>Depuis six mois</w:t>
      </w:r>
      <w:r w:rsidR="00E57EC9">
        <w:t xml:space="preserve">, </w:t>
      </w:r>
      <w:r w:rsidRPr="00034910">
        <w:t>en effet</w:t>
      </w:r>
      <w:r w:rsidR="00E57EC9">
        <w:t xml:space="preserve">, </w:t>
      </w:r>
      <w:r w:rsidRPr="00034910">
        <w:t>elle avait reparu dans le monde</w:t>
      </w:r>
      <w:r w:rsidR="00E57EC9">
        <w:t xml:space="preserve">, </w:t>
      </w:r>
      <w:r w:rsidRPr="00034910">
        <w:t>accueillie</w:t>
      </w:r>
      <w:r w:rsidR="00E57EC9">
        <w:t xml:space="preserve">, </w:t>
      </w:r>
      <w:r w:rsidRPr="00034910">
        <w:t>choyée</w:t>
      </w:r>
      <w:r w:rsidR="00E57EC9">
        <w:t xml:space="preserve">, </w:t>
      </w:r>
      <w:r w:rsidRPr="00034910">
        <w:t>courtisée</w:t>
      </w:r>
      <w:r w:rsidR="00E57EC9">
        <w:t xml:space="preserve">, </w:t>
      </w:r>
      <w:r w:rsidRPr="00034910">
        <w:t xml:space="preserve">non pas tant à cause de ses </w:t>
      </w:r>
      <w:r w:rsidRPr="00034910">
        <w:lastRenderedPageBreak/>
        <w:t>cha</w:t>
      </w:r>
      <w:r w:rsidRPr="00034910">
        <w:t>r</w:t>
      </w:r>
      <w:r w:rsidRPr="00034910">
        <w:t>mes que des avantages financiers qu</w:t>
      </w:r>
      <w:r w:rsidR="00E57EC9">
        <w:t>’</w:t>
      </w:r>
      <w:r w:rsidRPr="00034910">
        <w:t>elle eût assurés à qui eût convolé avec elle en secondes noces</w:t>
      </w:r>
      <w:r w:rsidR="00E57EC9">
        <w:t>.</w:t>
      </w:r>
    </w:p>
    <w:p w14:paraId="7597F23D" w14:textId="77777777" w:rsidR="00E57EC9" w:rsidRDefault="00776CEA" w:rsidP="00E57EC9">
      <w:r w:rsidRPr="00034910">
        <w:t>En Amérique</w:t>
      </w:r>
      <w:r w:rsidR="00E57EC9">
        <w:t xml:space="preserve">, </w:t>
      </w:r>
      <w:r w:rsidRPr="00034910">
        <w:t>pas plus qu</w:t>
      </w:r>
      <w:r w:rsidR="00E57EC9">
        <w:t>’</w:t>
      </w:r>
      <w:r w:rsidRPr="00034910">
        <w:t>en Europe</w:t>
      </w:r>
      <w:r w:rsidR="00E57EC9">
        <w:t xml:space="preserve">, </w:t>
      </w:r>
      <w:r w:rsidRPr="00034910">
        <w:t>le vulgaire n</w:t>
      </w:r>
      <w:r w:rsidR="00E57EC9">
        <w:t>’</w:t>
      </w:r>
      <w:r w:rsidRPr="00034910">
        <w:t>est point insensible au vil métal</w:t>
      </w:r>
      <w:r w:rsidR="00E57EC9">
        <w:t xml:space="preserve">, </w:t>
      </w:r>
      <w:r w:rsidRPr="00034910">
        <w:t>et si le brave Jupiter</w:t>
      </w:r>
      <w:r w:rsidR="00E57EC9">
        <w:t xml:space="preserve">, </w:t>
      </w:r>
      <w:r w:rsidRPr="00034910">
        <w:t>souverain détrôné d</w:t>
      </w:r>
      <w:r w:rsidR="00E57EC9">
        <w:t>’</w:t>
      </w:r>
      <w:r w:rsidRPr="00034910">
        <w:t>un Olympe préhistorique</w:t>
      </w:r>
      <w:r w:rsidR="00E57EC9">
        <w:t xml:space="preserve">, </w:t>
      </w:r>
      <w:r w:rsidRPr="00034910">
        <w:t>récupérait soudain sa puissance légendaire</w:t>
      </w:r>
      <w:r w:rsidR="00E57EC9">
        <w:t xml:space="preserve">, </w:t>
      </w:r>
      <w:r w:rsidRPr="00034910">
        <w:t>il pourrait</w:t>
      </w:r>
      <w:r w:rsidR="00E57EC9">
        <w:t xml:space="preserve">, </w:t>
      </w:r>
      <w:r w:rsidRPr="00034910">
        <w:t>comme aux temps mythologiques</w:t>
      </w:r>
      <w:r w:rsidR="00E57EC9">
        <w:t xml:space="preserve">, </w:t>
      </w:r>
      <w:r w:rsidRPr="00034910">
        <w:t>se d</w:t>
      </w:r>
      <w:r w:rsidRPr="00034910">
        <w:t>é</w:t>
      </w:r>
      <w:r w:rsidRPr="00034910">
        <w:t>guiser en pluie d</w:t>
      </w:r>
      <w:r w:rsidR="00E57EC9">
        <w:t>’</w:t>
      </w:r>
      <w:r w:rsidRPr="00034910">
        <w:t>or</w:t>
      </w:r>
      <w:r w:rsidR="00E57EC9">
        <w:t xml:space="preserve">, </w:t>
      </w:r>
      <w:r w:rsidRPr="00034910">
        <w:t>pour réussir en ses desseins les plus co</w:t>
      </w:r>
      <w:r w:rsidRPr="00034910">
        <w:t>m</w:t>
      </w:r>
      <w:r w:rsidRPr="00034910">
        <w:t>pliqués</w:t>
      </w:r>
      <w:r w:rsidR="00E57EC9">
        <w:t>.</w:t>
      </w:r>
    </w:p>
    <w:p w14:paraId="4CD9477F" w14:textId="7806AF27" w:rsidR="00E57EC9" w:rsidRDefault="00E57EC9" w:rsidP="00E57EC9">
      <w:r>
        <w:t>M</w:t>
      </w:r>
      <w:r w:rsidRPr="00E57EC9">
        <w:rPr>
          <w:vertAlign w:val="superscript"/>
        </w:rPr>
        <w:t>rs</w:t>
      </w:r>
      <w:r>
        <w:t> </w:t>
      </w:r>
      <w:proofErr w:type="spellStart"/>
      <w:r w:rsidR="00776CEA" w:rsidRPr="00034910">
        <w:t>Tolham</w:t>
      </w:r>
      <w:proofErr w:type="spellEnd"/>
      <w:r w:rsidR="00776CEA" w:rsidRPr="00034910">
        <w:t xml:space="preserve"> avait</w:t>
      </w:r>
      <w:r>
        <w:t xml:space="preserve">, </w:t>
      </w:r>
      <w:r w:rsidR="00776CEA" w:rsidRPr="00034910">
        <w:t>on s</w:t>
      </w:r>
      <w:r>
        <w:t>’</w:t>
      </w:r>
      <w:r w:rsidR="00776CEA" w:rsidRPr="00034910">
        <w:t>en souvient</w:t>
      </w:r>
      <w:r>
        <w:t xml:space="preserve">, </w:t>
      </w:r>
      <w:r w:rsidR="00776CEA" w:rsidRPr="00034910">
        <w:t>les mêmes mesures que ses amies</w:t>
      </w:r>
      <w:r>
        <w:t xml:space="preserve">, </w:t>
      </w:r>
      <w:proofErr w:type="spellStart"/>
      <w:r w:rsidR="00776CEA" w:rsidRPr="00034910">
        <w:t>Marily</w:t>
      </w:r>
      <w:proofErr w:type="spellEnd"/>
      <w:r>
        <w:t xml:space="preserve">, </w:t>
      </w:r>
      <w:r w:rsidR="00776CEA" w:rsidRPr="00034910">
        <w:t xml:space="preserve">Doles et </w:t>
      </w:r>
      <w:proofErr w:type="spellStart"/>
      <w:r w:rsidR="00776CEA" w:rsidRPr="00034910">
        <w:t>Lodgers</w:t>
      </w:r>
      <w:proofErr w:type="spellEnd"/>
      <w:r>
        <w:t xml:space="preserve"> ; </w:t>
      </w:r>
      <w:r w:rsidR="00776CEA" w:rsidRPr="00034910">
        <w:t>seulement</w:t>
      </w:r>
      <w:r>
        <w:t xml:space="preserve">, </w:t>
      </w:r>
      <w:r w:rsidR="00776CEA" w:rsidRPr="00034910">
        <w:t>s</w:t>
      </w:r>
      <w:r>
        <w:t>’</w:t>
      </w:r>
      <w:r w:rsidR="00776CEA" w:rsidRPr="00034910">
        <w:t>il est permis de s</w:t>
      </w:r>
      <w:r>
        <w:t>’</w:t>
      </w:r>
      <w:r w:rsidR="00776CEA" w:rsidRPr="00034910">
        <w:t>exprimer ainsi</w:t>
      </w:r>
      <w:r>
        <w:t xml:space="preserve">, </w:t>
      </w:r>
      <w:r w:rsidR="00776CEA" w:rsidRPr="00034910">
        <w:t>celles-ci les portaient en grâce</w:t>
      </w:r>
      <w:r>
        <w:t xml:space="preserve">, </w:t>
      </w:r>
      <w:r w:rsidR="00776CEA" w:rsidRPr="00034910">
        <w:t>ta</w:t>
      </w:r>
      <w:r w:rsidR="00776CEA" w:rsidRPr="00034910">
        <w:t>n</w:t>
      </w:r>
      <w:r w:rsidR="00776CEA" w:rsidRPr="00034910">
        <w:t>dis que la veuve les portait en raideur</w:t>
      </w:r>
      <w:r>
        <w:t>.</w:t>
      </w:r>
    </w:p>
    <w:p w14:paraId="69536E73" w14:textId="77777777" w:rsidR="00E57EC9" w:rsidRDefault="00776CEA" w:rsidP="00E57EC9">
      <w:r w:rsidRPr="00034910">
        <w:t>Elle était la vivante démonstration de cet axiome</w:t>
      </w:r>
      <w:r w:rsidR="00E57EC9">
        <w:t xml:space="preserve">, </w:t>
      </w:r>
      <w:r w:rsidRPr="00034910">
        <w:t>inexpl</w:t>
      </w:r>
      <w:r w:rsidRPr="00034910">
        <w:t>i</w:t>
      </w:r>
      <w:r w:rsidRPr="00034910">
        <w:t>cable par le raisonnement</w:t>
      </w:r>
      <w:r w:rsidR="00E57EC9">
        <w:t xml:space="preserve">, </w:t>
      </w:r>
      <w:r w:rsidRPr="00034910">
        <w:t>que le charme est tout à fait ind</w:t>
      </w:r>
      <w:r w:rsidRPr="00034910">
        <w:t>é</w:t>
      </w:r>
      <w:r w:rsidRPr="00034910">
        <w:t>pendant des proportions</w:t>
      </w:r>
      <w:r w:rsidR="00E57EC9">
        <w:t>.</w:t>
      </w:r>
    </w:p>
    <w:p w14:paraId="4A65CCDF" w14:textId="77777777" w:rsidR="00E57EC9" w:rsidRDefault="00776CEA" w:rsidP="00E57EC9">
      <w:r w:rsidRPr="00034910">
        <w:t>Son visage bizarre</w:t>
      </w:r>
      <w:r w:rsidR="00E57EC9">
        <w:t xml:space="preserve">, </w:t>
      </w:r>
      <w:r w:rsidRPr="00034910">
        <w:t>aux traits heurtés</w:t>
      </w:r>
      <w:r w:rsidR="00E57EC9">
        <w:t xml:space="preserve">, </w:t>
      </w:r>
      <w:r w:rsidRPr="00034910">
        <w:t>ajoutait encore à ce je ne sais quoi de peu attirant qui avait fait adopter aux ironistes de la société new-yorkaise</w:t>
      </w:r>
      <w:r w:rsidR="00E57EC9">
        <w:t xml:space="preserve">, </w:t>
      </w:r>
      <w:r w:rsidRPr="00034910">
        <w:t>pour désigner les quatre amies to</w:t>
      </w:r>
      <w:r w:rsidRPr="00034910">
        <w:t>u</w:t>
      </w:r>
      <w:r w:rsidRPr="00034910">
        <w:t>jours vêtues de même</w:t>
      </w:r>
      <w:r w:rsidR="00E57EC9">
        <w:t xml:space="preserve">, </w:t>
      </w:r>
      <w:r w:rsidRPr="00034910">
        <w:t>cette double appellation</w:t>
      </w:r>
      <w:r w:rsidR="00E57EC9">
        <w:t xml:space="preserve"> : </w:t>
      </w:r>
      <w:r w:rsidRPr="00034910">
        <w:t>Les trois Gr</w:t>
      </w:r>
      <w:r w:rsidRPr="00034910">
        <w:t>â</w:t>
      </w:r>
      <w:r w:rsidRPr="00034910">
        <w:t xml:space="preserve">ces et </w:t>
      </w:r>
      <w:proofErr w:type="spellStart"/>
      <w:r w:rsidRPr="00034910">
        <w:t>Mistress</w:t>
      </w:r>
      <w:proofErr w:type="spellEnd"/>
      <w:r w:rsidRPr="00034910">
        <w:t xml:space="preserve"> Repoussoir</w:t>
      </w:r>
      <w:r w:rsidR="00E57EC9">
        <w:t>.</w:t>
      </w:r>
    </w:p>
    <w:p w14:paraId="1CE590A8" w14:textId="77777777" w:rsidR="00E57EC9" w:rsidRDefault="00776CEA" w:rsidP="00E57EC9">
      <w:r w:rsidRPr="00034910">
        <w:t>Avec cela</w:t>
      </w:r>
      <w:r w:rsidR="00E57EC9">
        <w:t xml:space="preserve">, </w:t>
      </w:r>
      <w:r w:rsidRPr="00034910">
        <w:t>un caractère à l</w:t>
      </w:r>
      <w:r w:rsidR="00E57EC9">
        <w:t>’</w:t>
      </w:r>
      <w:r w:rsidRPr="00034910">
        <w:t>unisson</w:t>
      </w:r>
      <w:r w:rsidR="00E57EC9">
        <w:t xml:space="preserve">, </w:t>
      </w:r>
      <w:r w:rsidRPr="00034910">
        <w:t>dont la dominante semblait être la passion de l</w:t>
      </w:r>
      <w:r w:rsidR="00E57EC9">
        <w:t>’</w:t>
      </w:r>
      <w:r w:rsidRPr="00034910">
        <w:t>autorité tracassière</w:t>
      </w:r>
      <w:r w:rsidR="00E57EC9">
        <w:t>.</w:t>
      </w:r>
    </w:p>
    <w:p w14:paraId="352080D6" w14:textId="77777777" w:rsidR="00E57EC9" w:rsidRDefault="00776CEA" w:rsidP="00E57EC9">
      <w:r w:rsidRPr="00034910">
        <w:t>Fatiguée en fin de saison</w:t>
      </w:r>
      <w:r w:rsidR="00E57EC9">
        <w:t xml:space="preserve">, </w:t>
      </w:r>
      <w:r w:rsidRPr="00034910">
        <w:t>la veuve avait pris la résolution de se reposer dans une retraite profonde</w:t>
      </w:r>
      <w:r w:rsidR="00E57EC9">
        <w:t xml:space="preserve">. </w:t>
      </w:r>
      <w:r w:rsidRPr="00034910">
        <w:t>Peut-être espérait-elle ainsi se donner le teint de lis et de roses dont la nature ne l</w:t>
      </w:r>
      <w:r w:rsidR="00E57EC9">
        <w:t>’</w:t>
      </w:r>
      <w:r w:rsidRPr="00034910">
        <w:t>avait point gratifiée</w:t>
      </w:r>
      <w:r w:rsidR="00E57EC9">
        <w:t>.</w:t>
      </w:r>
    </w:p>
    <w:p w14:paraId="5880BA23" w14:textId="77777777" w:rsidR="00E57EC9" w:rsidRDefault="00776CEA" w:rsidP="00E57EC9">
      <w:r w:rsidRPr="00034910">
        <w:t>Quittant New-York</w:t>
      </w:r>
      <w:r w:rsidR="00E57EC9">
        <w:t xml:space="preserve">, </w:t>
      </w:r>
      <w:r w:rsidRPr="00034910">
        <w:t>elle s</w:t>
      </w:r>
      <w:r w:rsidR="00E57EC9">
        <w:t>’</w:t>
      </w:r>
      <w:r w:rsidRPr="00034910">
        <w:t>était confinée à Stone-Hill</w:t>
      </w:r>
      <w:r w:rsidR="00E57EC9">
        <w:t xml:space="preserve"> (</w:t>
      </w:r>
      <w:r w:rsidR="00E57EC9" w:rsidRPr="00034910">
        <w:t>2</w:t>
      </w:r>
      <w:r w:rsidR="00E57EC9">
        <w:t> </w:t>
      </w:r>
      <w:r w:rsidR="00E57EC9" w:rsidRPr="00034910">
        <w:t>heure</w:t>
      </w:r>
      <w:r w:rsidRPr="00034910">
        <w:t>s 33 de railway</w:t>
      </w:r>
      <w:r w:rsidR="00E57EC9">
        <w:t xml:space="preserve">) </w:t>
      </w:r>
      <w:r w:rsidRPr="00034910">
        <w:t>amenant avec elle un groupe de serviteurs choisis parmi ses nombreux domestiques</w:t>
      </w:r>
      <w:r w:rsidR="00E57EC9">
        <w:t>.</w:t>
      </w:r>
    </w:p>
    <w:p w14:paraId="70C20C0D" w14:textId="77777777" w:rsidR="00E57EC9" w:rsidRDefault="00776CEA" w:rsidP="00E57EC9">
      <w:proofErr w:type="spellStart"/>
      <w:r w:rsidRPr="00034910">
        <w:lastRenderedPageBreak/>
        <w:t>Mérédith</w:t>
      </w:r>
      <w:proofErr w:type="spellEnd"/>
      <w:r w:rsidR="00E57EC9">
        <w:t xml:space="preserve">, </w:t>
      </w:r>
      <w:r w:rsidRPr="00034910">
        <w:t>première fille de chambre</w:t>
      </w:r>
      <w:r w:rsidR="00E57EC9">
        <w:t xml:space="preserve">, </w:t>
      </w:r>
      <w:r w:rsidRPr="00034910">
        <w:t>et ses subordonnées</w:t>
      </w:r>
      <w:r w:rsidR="00E57EC9">
        <w:t xml:space="preserve">, </w:t>
      </w:r>
      <w:r w:rsidRPr="00034910">
        <w:t>Linna et Lucy</w:t>
      </w:r>
      <w:r w:rsidR="00E57EC9">
        <w:t xml:space="preserve"> ; </w:t>
      </w:r>
      <w:r w:rsidRPr="00034910">
        <w:t xml:space="preserve">le cuisinier </w:t>
      </w:r>
      <w:proofErr w:type="spellStart"/>
      <w:r w:rsidRPr="00034910">
        <w:t>Tobburst</w:t>
      </w:r>
      <w:proofErr w:type="spellEnd"/>
      <w:r w:rsidR="00E57EC9">
        <w:t xml:space="preserve">, </w:t>
      </w:r>
      <w:r w:rsidRPr="00034910">
        <w:t>accompagné de ses aides</w:t>
      </w:r>
      <w:r w:rsidR="00E57EC9">
        <w:t xml:space="preserve"> : </w:t>
      </w:r>
      <w:r w:rsidRPr="00034910">
        <w:t>Pitt</w:t>
      </w:r>
      <w:r w:rsidR="00E57EC9">
        <w:t xml:space="preserve">, </w:t>
      </w:r>
      <w:proofErr w:type="spellStart"/>
      <w:r w:rsidRPr="00034910">
        <w:t>Luste</w:t>
      </w:r>
      <w:proofErr w:type="spellEnd"/>
      <w:r w:rsidR="00E57EC9">
        <w:t xml:space="preserve">, </w:t>
      </w:r>
      <w:proofErr w:type="spellStart"/>
      <w:r w:rsidRPr="00034910">
        <w:t>Fruig</w:t>
      </w:r>
      <w:proofErr w:type="spellEnd"/>
      <w:r w:rsidR="00E57EC9">
        <w:t xml:space="preserve">, </w:t>
      </w:r>
      <w:r w:rsidRPr="00034910">
        <w:t>et de quelques marmitons sans importance</w:t>
      </w:r>
      <w:r w:rsidR="00E57EC9">
        <w:t xml:space="preserve">. </w:t>
      </w:r>
      <w:r w:rsidRPr="00034910">
        <w:t>Pas de cocher</w:t>
      </w:r>
      <w:r w:rsidR="00E57EC9">
        <w:t xml:space="preserve">, </w:t>
      </w:r>
      <w:r w:rsidRPr="00034910">
        <w:t>pas de wattman</w:t>
      </w:r>
      <w:r w:rsidR="00E57EC9">
        <w:t xml:space="preserve">, </w:t>
      </w:r>
      <w:r w:rsidRPr="00034910">
        <w:t>pas de chevaux</w:t>
      </w:r>
      <w:r w:rsidR="00E57EC9">
        <w:t xml:space="preserve">, </w:t>
      </w:r>
      <w:r w:rsidRPr="00034910">
        <w:t>de voitures</w:t>
      </w:r>
      <w:r w:rsidR="00E57EC9">
        <w:t xml:space="preserve">, </w:t>
      </w:r>
      <w:r w:rsidRPr="00034910">
        <w:t>d</w:t>
      </w:r>
      <w:r w:rsidR="00E57EC9">
        <w:t>’</w:t>
      </w:r>
      <w:r w:rsidRPr="00034910">
        <w:t>automobiles</w:t>
      </w:r>
      <w:r w:rsidR="00E57EC9">
        <w:t>.</w:t>
      </w:r>
    </w:p>
    <w:p w14:paraId="657CDA88" w14:textId="273126D2" w:rsidR="00E57EC9" w:rsidRDefault="00E57EC9" w:rsidP="00E57EC9">
      <w:r>
        <w:t>M</w:t>
      </w:r>
      <w:r w:rsidRPr="00E57EC9">
        <w:rPr>
          <w:vertAlign w:val="superscript"/>
        </w:rPr>
        <w:t>rs</w:t>
      </w:r>
      <w:r>
        <w:t> </w:t>
      </w:r>
      <w:proofErr w:type="spellStart"/>
      <w:r w:rsidR="00776CEA" w:rsidRPr="00034910">
        <w:t>Tolham</w:t>
      </w:r>
      <w:proofErr w:type="spellEnd"/>
      <w:r w:rsidR="00776CEA" w:rsidRPr="00034910">
        <w:t xml:space="preserve"> voulait le repos absolu et</w:t>
      </w:r>
      <w:r>
        <w:t xml:space="preserve">, </w:t>
      </w:r>
      <w:r w:rsidR="00776CEA" w:rsidRPr="00034910">
        <w:t>en personne qui a de la tête</w:t>
      </w:r>
      <w:r>
        <w:t xml:space="preserve">, </w:t>
      </w:r>
      <w:r w:rsidR="00776CEA" w:rsidRPr="00034910">
        <w:t>elle avait éliminé tout ce qui eût pu l</w:t>
      </w:r>
      <w:r>
        <w:t>’</w:t>
      </w:r>
      <w:r w:rsidR="00776CEA" w:rsidRPr="00034910">
        <w:t>inciter à des sports fatigants</w:t>
      </w:r>
      <w:r>
        <w:t>.</w:t>
      </w:r>
    </w:p>
    <w:p w14:paraId="69B55B18" w14:textId="77777777" w:rsidR="00E57EC9" w:rsidRDefault="00776CEA" w:rsidP="00E57EC9">
      <w:r w:rsidRPr="00034910">
        <w:t>À Stone-Hill</w:t>
      </w:r>
      <w:r w:rsidR="00E57EC9">
        <w:t xml:space="preserve">, </w:t>
      </w:r>
      <w:r w:rsidRPr="00034910">
        <w:t xml:space="preserve">un </w:t>
      </w:r>
      <w:r w:rsidRPr="00034910">
        <w:rPr>
          <w:i/>
          <w:iCs/>
        </w:rPr>
        <w:t xml:space="preserve">règlement de repos </w:t>
      </w:r>
      <w:r w:rsidRPr="00034910">
        <w:t>avait été affiché</w:t>
      </w:r>
      <w:r w:rsidR="00E57EC9">
        <w:t xml:space="preserve">, </w:t>
      </w:r>
      <w:r w:rsidRPr="00034910">
        <w:t>contenant entre autres articles</w:t>
      </w:r>
      <w:r w:rsidR="00E57EC9">
        <w:t> :</w:t>
      </w:r>
    </w:p>
    <w:p w14:paraId="2F804FBB" w14:textId="77777777" w:rsidR="00E57EC9" w:rsidRDefault="00E57EC9" w:rsidP="00E57EC9">
      <w:r>
        <w:t>« </w:t>
      </w:r>
      <w:r w:rsidR="00776CEA" w:rsidRPr="00034910">
        <w:t>Tout le personnel doit avoir réintégré les chambres à dormir</w:t>
      </w:r>
      <w:r>
        <w:t xml:space="preserve">, </w:t>
      </w:r>
      <w:r w:rsidR="00776CEA" w:rsidRPr="00034910">
        <w:t>à neuf heures du soir au plus tard</w:t>
      </w:r>
      <w:r>
        <w:t>.</w:t>
      </w:r>
    </w:p>
    <w:p w14:paraId="7D7FB204" w14:textId="77777777" w:rsidR="00E57EC9" w:rsidRDefault="00E57EC9" w:rsidP="00E57EC9">
      <w:r>
        <w:t>« </w:t>
      </w:r>
      <w:r w:rsidR="00776CEA" w:rsidRPr="00034910">
        <w:t>Le lever n</w:t>
      </w:r>
      <w:r>
        <w:t>’</w:t>
      </w:r>
      <w:r w:rsidR="00776CEA" w:rsidRPr="00034910">
        <w:t>aura pas lieu avant huit heures trois quarts du matin</w:t>
      </w:r>
      <w:r>
        <w:t xml:space="preserve">. </w:t>
      </w:r>
      <w:r w:rsidR="00776CEA" w:rsidRPr="00034910">
        <w:t>Les domestiques seront chaussés de pantoufles feutrées</w:t>
      </w:r>
      <w:r>
        <w:t xml:space="preserve">, </w:t>
      </w:r>
      <w:r w:rsidR="00776CEA" w:rsidRPr="00034910">
        <w:t>afin de ne produire aucun bruit</w:t>
      </w:r>
      <w:r>
        <w:t>.</w:t>
      </w:r>
    </w:p>
    <w:p w14:paraId="6BF11482" w14:textId="687F7A32" w:rsidR="00E57EC9" w:rsidRDefault="00E57EC9" w:rsidP="00E57EC9">
      <w:r>
        <w:t>« </w:t>
      </w:r>
      <w:r w:rsidR="00776CEA" w:rsidRPr="00034910">
        <w:t>Toute infraction au présent règlement entraînera l</w:t>
      </w:r>
      <w:r>
        <w:t>’</w:t>
      </w:r>
      <w:r w:rsidR="00776CEA" w:rsidRPr="00034910">
        <w:t>exclusion immédiate</w:t>
      </w:r>
      <w:r>
        <w:t>. »</w:t>
      </w:r>
    </w:p>
    <w:p w14:paraId="12C1070A" w14:textId="77777777" w:rsidR="00E57EC9" w:rsidRDefault="00776CEA" w:rsidP="00E57EC9">
      <w:r w:rsidRPr="00034910">
        <w:t>Or</w:t>
      </w:r>
      <w:r w:rsidR="00E57EC9">
        <w:t xml:space="preserve">, </w:t>
      </w:r>
      <w:r w:rsidRPr="00034910">
        <w:t>comme la maison d</w:t>
      </w:r>
      <w:r w:rsidR="00E57EC9">
        <w:t>’</w:t>
      </w:r>
      <w:r w:rsidRPr="00034910">
        <w:t>une milliardaire abonde en bénéf</w:t>
      </w:r>
      <w:r w:rsidRPr="00034910">
        <w:t>i</w:t>
      </w:r>
      <w:r w:rsidRPr="00034910">
        <w:t>ces plus ou moins licites</w:t>
      </w:r>
      <w:r w:rsidR="00E57EC9">
        <w:t xml:space="preserve">, </w:t>
      </w:r>
      <w:r w:rsidRPr="00034910">
        <w:t>que les domestiques adorent ces bén</w:t>
      </w:r>
      <w:r w:rsidRPr="00034910">
        <w:t>é</w:t>
      </w:r>
      <w:r w:rsidRPr="00034910">
        <w:t>fices que</w:t>
      </w:r>
      <w:r w:rsidR="00E57EC9">
        <w:t xml:space="preserve">, </w:t>
      </w:r>
      <w:r w:rsidRPr="00034910">
        <w:t>par un euphémisme triomphant</w:t>
      </w:r>
      <w:r w:rsidR="00E57EC9">
        <w:t xml:space="preserve">, </w:t>
      </w:r>
      <w:r w:rsidRPr="00034910">
        <w:t>ils qualifient de d</w:t>
      </w:r>
      <w:r w:rsidRPr="00034910">
        <w:t>é</w:t>
      </w:r>
      <w:r w:rsidRPr="00034910">
        <w:t>vouement à leurs maîtres</w:t>
      </w:r>
      <w:r w:rsidR="00E57EC9">
        <w:t xml:space="preserve">, </w:t>
      </w:r>
      <w:r w:rsidRPr="00034910">
        <w:t>les quatre préposés aux cuisines</w:t>
      </w:r>
      <w:r w:rsidR="00E57EC9">
        <w:t xml:space="preserve">, </w:t>
      </w:r>
      <w:r w:rsidRPr="00034910">
        <w:t>les trois filles du service particulier de la veuve</w:t>
      </w:r>
      <w:r w:rsidR="00E57EC9">
        <w:t xml:space="preserve">, </w:t>
      </w:r>
      <w:r w:rsidRPr="00034910">
        <w:t>se conformaient scrupuleusement aux prescriptions sus résumées</w:t>
      </w:r>
      <w:r w:rsidR="00E57EC9">
        <w:t xml:space="preserve">, </w:t>
      </w:r>
      <w:r w:rsidRPr="00034910">
        <w:t>tout en ma</w:t>
      </w:r>
      <w:r w:rsidRPr="00034910">
        <w:t>u</w:t>
      </w:r>
      <w:r w:rsidRPr="00034910">
        <w:t>gréant</w:t>
      </w:r>
      <w:r w:rsidR="00E57EC9">
        <w:t xml:space="preserve">, </w:t>
      </w:r>
      <w:r w:rsidRPr="00034910">
        <w:t>mais à voix basse</w:t>
      </w:r>
      <w:r w:rsidR="00E57EC9">
        <w:t xml:space="preserve">, </w:t>
      </w:r>
      <w:r w:rsidRPr="00034910">
        <w:t>contre la folie de repos de la chât</w:t>
      </w:r>
      <w:r w:rsidRPr="00034910">
        <w:t>e</w:t>
      </w:r>
      <w:r w:rsidRPr="00034910">
        <w:t>laine de Stone-Hill</w:t>
      </w:r>
      <w:r w:rsidR="00E57EC9">
        <w:t xml:space="preserve">. </w:t>
      </w:r>
      <w:r w:rsidRPr="00034910">
        <w:t>Ce jour-là</w:t>
      </w:r>
      <w:r w:rsidR="00E57EC9">
        <w:t xml:space="preserve">, </w:t>
      </w:r>
      <w:r w:rsidRPr="00034910">
        <w:t>la terreur se joignit à l</w:t>
      </w:r>
      <w:r w:rsidR="00E57EC9">
        <w:t>’</w:t>
      </w:r>
      <w:r w:rsidRPr="00034910">
        <w:t>ennui</w:t>
      </w:r>
      <w:r w:rsidR="00E57EC9">
        <w:t>.</w:t>
      </w:r>
    </w:p>
    <w:p w14:paraId="7F14EEE2" w14:textId="287B0303" w:rsidR="00E57EC9" w:rsidRDefault="00776CEA" w:rsidP="00E57EC9">
      <w:r w:rsidRPr="00034910">
        <w:t>Les journaux</w:t>
      </w:r>
      <w:r w:rsidR="00E57EC9">
        <w:t xml:space="preserve">, </w:t>
      </w:r>
      <w:r w:rsidRPr="00034910">
        <w:t>parus le matin à New-York</w:t>
      </w:r>
      <w:r w:rsidR="00E57EC9">
        <w:t xml:space="preserve">, </w:t>
      </w:r>
      <w:r w:rsidRPr="00034910">
        <w:t xml:space="preserve">parvinrent à </w:t>
      </w:r>
      <w:proofErr w:type="spellStart"/>
      <w:r w:rsidRPr="00034910">
        <w:t>New-Haven</w:t>
      </w:r>
      <w:proofErr w:type="spellEnd"/>
      <w:r w:rsidRPr="00034910">
        <w:t xml:space="preserve"> vers neuf heures</w:t>
      </w:r>
      <w:r w:rsidR="00E57EC9">
        <w:t xml:space="preserve">. </w:t>
      </w:r>
      <w:r w:rsidRPr="00034910">
        <w:t>Trente minutes plus tard</w:t>
      </w:r>
      <w:r w:rsidR="00E57EC9">
        <w:t xml:space="preserve">, </w:t>
      </w:r>
      <w:r w:rsidRPr="00034910">
        <w:t>le bic</w:t>
      </w:r>
      <w:r w:rsidRPr="00034910">
        <w:t>y</w:t>
      </w:r>
      <w:r w:rsidRPr="00034910">
        <w:t xml:space="preserve">cliste facteur les remettait ès-mains de </w:t>
      </w:r>
      <w:proofErr w:type="spellStart"/>
      <w:r w:rsidRPr="00034910">
        <w:t>Mérédith</w:t>
      </w:r>
      <w:proofErr w:type="spellEnd"/>
      <w:r w:rsidR="00E57EC9">
        <w:t xml:space="preserve">, </w:t>
      </w:r>
      <w:r w:rsidRPr="00034910">
        <w:lastRenderedPageBreak/>
        <w:t>première femme de chambre</w:t>
      </w:r>
      <w:r w:rsidR="00E57EC9">
        <w:t xml:space="preserve">, </w:t>
      </w:r>
      <w:r w:rsidRPr="00034910">
        <w:t>laquelle s</w:t>
      </w:r>
      <w:r w:rsidR="00E57EC9">
        <w:t>’</w:t>
      </w:r>
      <w:r w:rsidRPr="00034910">
        <w:t xml:space="preserve">empressait de les porter à </w:t>
      </w:r>
      <w:r w:rsidR="00E57EC9">
        <w:t>M</w:t>
      </w:r>
      <w:r w:rsidR="00E57EC9" w:rsidRPr="00E57EC9">
        <w:rPr>
          <w:vertAlign w:val="superscript"/>
        </w:rPr>
        <w:t>rs</w:t>
      </w:r>
      <w:r w:rsidR="00E57EC9">
        <w:t> </w:t>
      </w:r>
      <w:r w:rsidRPr="00034910">
        <w:t xml:space="preserve">veuve </w:t>
      </w:r>
      <w:proofErr w:type="spellStart"/>
      <w:r w:rsidRPr="00034910">
        <w:t>Tolham</w:t>
      </w:r>
      <w:proofErr w:type="spellEnd"/>
      <w:r w:rsidR="00E57EC9">
        <w:t>.</w:t>
      </w:r>
    </w:p>
    <w:p w14:paraId="3E3D9A64" w14:textId="77777777" w:rsidR="00E57EC9" w:rsidRDefault="00776CEA" w:rsidP="00E57EC9">
      <w:r w:rsidRPr="00034910">
        <w:t>Celle-ci</w:t>
      </w:r>
      <w:r w:rsidR="00E57EC9">
        <w:t xml:space="preserve">, </w:t>
      </w:r>
      <w:r w:rsidRPr="00034910">
        <w:t>enveloppée dans un grand peignoir japonais</w:t>
      </w:r>
      <w:r w:rsidR="00E57EC9">
        <w:t xml:space="preserve">, </w:t>
      </w:r>
      <w:r w:rsidRPr="00034910">
        <w:t>goût américain</w:t>
      </w:r>
      <w:r w:rsidR="00E57EC9">
        <w:t xml:space="preserve">, </w:t>
      </w:r>
      <w:r w:rsidRPr="00034910">
        <w:t>buvait à petits coups un chocolat de santé au jus de viande</w:t>
      </w:r>
      <w:r w:rsidR="00E57EC9">
        <w:t xml:space="preserve">, </w:t>
      </w:r>
      <w:r w:rsidRPr="00034910">
        <w:t>aliment détestable</w:t>
      </w:r>
      <w:r w:rsidR="00E57EC9">
        <w:t xml:space="preserve">, </w:t>
      </w:r>
      <w:r w:rsidRPr="00034910">
        <w:t>mais tonique</w:t>
      </w:r>
      <w:r w:rsidR="00E57EC9">
        <w:t xml:space="preserve">, </w:t>
      </w:r>
      <w:r w:rsidRPr="00034910">
        <w:t>que sa cure de repos considérait comme le premier acte important de la journée</w:t>
      </w:r>
      <w:r w:rsidR="00E57EC9">
        <w:t xml:space="preserve">. </w:t>
      </w:r>
      <w:r w:rsidRPr="00034910">
        <w:t xml:space="preserve">À la vue de </w:t>
      </w:r>
      <w:proofErr w:type="spellStart"/>
      <w:r w:rsidRPr="00034910">
        <w:t>Mérédith</w:t>
      </w:r>
      <w:proofErr w:type="spellEnd"/>
      <w:r w:rsidR="00E57EC9">
        <w:t xml:space="preserve">, </w:t>
      </w:r>
      <w:r w:rsidRPr="00034910">
        <w:t xml:space="preserve">elle interrompit son opération </w:t>
      </w:r>
      <w:proofErr w:type="spellStart"/>
      <w:r w:rsidRPr="00034910">
        <w:t>dégustative</w:t>
      </w:r>
      <w:proofErr w:type="spellEnd"/>
      <w:r w:rsidR="00E57EC9">
        <w:t>.</w:t>
      </w:r>
    </w:p>
    <w:p w14:paraId="5294275B" w14:textId="77777777" w:rsidR="00E57EC9" w:rsidRDefault="00E57EC9" w:rsidP="00E57EC9">
      <w:r>
        <w:t>— </w:t>
      </w:r>
      <w:r w:rsidR="00776CEA" w:rsidRPr="00034910">
        <w:t>Déchirez les bandes et lisez-moi les nouvelles</w:t>
      </w:r>
      <w:r>
        <w:t xml:space="preserve">. </w:t>
      </w:r>
      <w:r w:rsidR="00776CEA" w:rsidRPr="00034910">
        <w:t>Vous lisez mal</w:t>
      </w:r>
      <w:r>
        <w:t xml:space="preserve">, </w:t>
      </w:r>
      <w:r w:rsidR="00776CEA" w:rsidRPr="00034910">
        <w:t>alors que je lis admirablement</w:t>
      </w:r>
      <w:r>
        <w:t xml:space="preserve">. </w:t>
      </w:r>
      <w:r w:rsidR="00776CEA" w:rsidRPr="00034910">
        <w:t>Mais après mon repas</w:t>
      </w:r>
      <w:r>
        <w:t xml:space="preserve">, </w:t>
      </w:r>
      <w:r w:rsidR="00776CEA" w:rsidRPr="00034910">
        <w:t>lire me serait congestif et pernicieux</w:t>
      </w:r>
      <w:r>
        <w:t xml:space="preserve">. </w:t>
      </w:r>
      <w:r w:rsidR="00776CEA" w:rsidRPr="00034910">
        <w:t>Je devrais attendre plus d</w:t>
      </w:r>
      <w:r>
        <w:t>’</w:t>
      </w:r>
      <w:r w:rsidR="00776CEA" w:rsidRPr="00034910">
        <w:t>une heure</w:t>
      </w:r>
      <w:r>
        <w:t xml:space="preserve">. </w:t>
      </w:r>
      <w:r w:rsidR="00776CEA" w:rsidRPr="00034910">
        <w:t>Je préfère le désagrément d</w:t>
      </w:r>
      <w:r>
        <w:t>’</w:t>
      </w:r>
      <w:r w:rsidR="00776CEA" w:rsidRPr="00034910">
        <w:t>entendre votre voix peu harmonieuse</w:t>
      </w:r>
      <w:r>
        <w:t>.</w:t>
      </w:r>
    </w:p>
    <w:p w14:paraId="340BC071" w14:textId="032F94A7" w:rsidR="00E57EC9" w:rsidRDefault="00776CEA" w:rsidP="00E57EC9">
      <w:r w:rsidRPr="00034910">
        <w:t>Sans doute</w:t>
      </w:r>
      <w:r w:rsidR="00E57EC9">
        <w:t xml:space="preserve">, </w:t>
      </w:r>
      <w:r w:rsidRPr="00034910">
        <w:t>la carriériste était habituée à cette forme aim</w:t>
      </w:r>
      <w:r w:rsidRPr="00034910">
        <w:t>a</w:t>
      </w:r>
      <w:r w:rsidRPr="00034910">
        <w:t>ble de conversation</w:t>
      </w:r>
      <w:r w:rsidR="00E57EC9">
        <w:t xml:space="preserve">, </w:t>
      </w:r>
      <w:r w:rsidRPr="00034910">
        <w:t>car</w:t>
      </w:r>
      <w:r w:rsidR="00E57EC9">
        <w:t xml:space="preserve">, </w:t>
      </w:r>
      <w:r w:rsidRPr="00034910">
        <w:t>sans manifester le moindre méconte</w:t>
      </w:r>
      <w:r w:rsidRPr="00034910">
        <w:t>n</w:t>
      </w:r>
      <w:r w:rsidRPr="00034910">
        <w:t>tement</w:t>
      </w:r>
      <w:r w:rsidR="00E57EC9">
        <w:t xml:space="preserve">, </w:t>
      </w:r>
      <w:r w:rsidRPr="00034910">
        <w:t xml:space="preserve">elle fit sauter la bande du </w:t>
      </w:r>
      <w:r w:rsidRPr="00034910">
        <w:rPr>
          <w:i/>
          <w:iCs/>
        </w:rPr>
        <w:t>Herald</w:t>
      </w:r>
      <w:r w:rsidR="00E57EC9">
        <w:rPr>
          <w:i/>
          <w:iCs/>
        </w:rPr>
        <w:t xml:space="preserve">, </w:t>
      </w:r>
      <w:r w:rsidRPr="00034910">
        <w:t>journal high life</w:t>
      </w:r>
      <w:r w:rsidR="00E57EC9">
        <w:t xml:space="preserve">, </w:t>
      </w:r>
      <w:r w:rsidRPr="00034910">
        <w:t>car il coûte 3 cents</w:t>
      </w:r>
      <w:r w:rsidR="00E57EC9">
        <w:t xml:space="preserve">, </w:t>
      </w:r>
      <w:r w:rsidRPr="00034910">
        <w:t>c</w:t>
      </w:r>
      <w:r w:rsidR="00E57EC9">
        <w:t>’</w:t>
      </w:r>
      <w:r w:rsidRPr="00034910">
        <w:t>est-à-dire environ 15 centimes de notre mo</w:t>
      </w:r>
      <w:r w:rsidRPr="00034910">
        <w:t>n</w:t>
      </w:r>
      <w:r w:rsidRPr="00034910">
        <w:t>naie</w:t>
      </w:r>
      <w:r w:rsidR="00E57EC9">
        <w:t xml:space="preserve">, </w:t>
      </w:r>
      <w:r w:rsidRPr="00034910">
        <w:t>et d</w:t>
      </w:r>
      <w:r w:rsidR="00E57EC9">
        <w:t>’</w:t>
      </w:r>
      <w:r w:rsidRPr="00034910">
        <w:t>une voix monotone</w:t>
      </w:r>
      <w:r w:rsidR="00E57EC9">
        <w:t xml:space="preserve">, </w:t>
      </w:r>
      <w:r w:rsidRPr="00034910">
        <w:t>mais non désagréable</w:t>
      </w:r>
      <w:r w:rsidR="00E57EC9">
        <w:t xml:space="preserve">, </w:t>
      </w:r>
      <w:r w:rsidRPr="00034910">
        <w:t>quoi qu</w:t>
      </w:r>
      <w:r w:rsidR="00E57EC9">
        <w:t>’</w:t>
      </w:r>
      <w:r w:rsidRPr="00034910">
        <w:t>en eût pu dire la veuve</w:t>
      </w:r>
      <w:r w:rsidR="00E57EC9">
        <w:t xml:space="preserve">, </w:t>
      </w:r>
      <w:r w:rsidRPr="00034910">
        <w:t>elle commença à lire</w:t>
      </w:r>
      <w:r w:rsidR="00E57EC9">
        <w:t xml:space="preserve">. </w:t>
      </w:r>
      <w:r w:rsidRPr="00034910">
        <w:t xml:space="preserve">À chaque instant </w:t>
      </w:r>
      <w:r w:rsidR="00E57EC9">
        <w:t>M</w:t>
      </w:r>
      <w:r w:rsidR="00E57EC9" w:rsidRPr="00E57EC9">
        <w:rPr>
          <w:vertAlign w:val="superscript"/>
        </w:rPr>
        <w:t>rs</w:t>
      </w:r>
      <w:r w:rsidR="00E57EC9">
        <w:t> </w:t>
      </w:r>
      <w:proofErr w:type="spellStart"/>
      <w:r w:rsidRPr="00034910">
        <w:t>Tolham</w:t>
      </w:r>
      <w:proofErr w:type="spellEnd"/>
      <w:r w:rsidRPr="00034910">
        <w:t xml:space="preserve"> l</w:t>
      </w:r>
      <w:r w:rsidR="00E57EC9">
        <w:t>’</w:t>
      </w:r>
      <w:r w:rsidRPr="00034910">
        <w:t>arrêtait</w:t>
      </w:r>
      <w:r w:rsidR="00E57EC9">
        <w:t> :</w:t>
      </w:r>
    </w:p>
    <w:p w14:paraId="2818221E" w14:textId="77777777" w:rsidR="00E57EC9" w:rsidRDefault="00E57EC9" w:rsidP="00E57EC9">
      <w:r>
        <w:t>— </w:t>
      </w:r>
      <w:r w:rsidR="00776CEA" w:rsidRPr="00034910">
        <w:t>Passez cela</w:t>
      </w:r>
      <w:r>
        <w:t xml:space="preserve">… </w:t>
      </w:r>
      <w:r w:rsidR="00776CEA" w:rsidRPr="00034910">
        <w:t>la politique ne m</w:t>
      </w:r>
      <w:r>
        <w:t>’</w:t>
      </w:r>
      <w:r w:rsidR="00776CEA" w:rsidRPr="00034910">
        <w:t>intéresse pas</w:t>
      </w:r>
      <w:r>
        <w:t xml:space="preserve">… </w:t>
      </w:r>
      <w:r w:rsidR="00776CEA" w:rsidRPr="00034910">
        <w:t>les faits d</w:t>
      </w:r>
      <w:r w:rsidR="00776CEA" w:rsidRPr="00034910">
        <w:t>i</w:t>
      </w:r>
      <w:r w:rsidR="00776CEA" w:rsidRPr="00034910">
        <w:t>vers m</w:t>
      </w:r>
      <w:r>
        <w:t>’</w:t>
      </w:r>
      <w:r w:rsidR="00776CEA" w:rsidRPr="00034910">
        <w:t>horripilent</w:t>
      </w:r>
      <w:r>
        <w:t xml:space="preserve">… </w:t>
      </w:r>
      <w:r w:rsidR="00776CEA" w:rsidRPr="00034910">
        <w:t>que m</w:t>
      </w:r>
      <w:r>
        <w:t>’</w:t>
      </w:r>
      <w:r w:rsidR="00776CEA" w:rsidRPr="00034910">
        <w:t>importe qu</w:t>
      </w:r>
      <w:r>
        <w:t>’</w:t>
      </w:r>
      <w:r w:rsidR="00776CEA" w:rsidRPr="00034910">
        <w:t>un tramway ait écrasé un piéton</w:t>
      </w:r>
      <w:r>
        <w:t xml:space="preserve"> ?… </w:t>
      </w:r>
      <w:r w:rsidR="00776CEA" w:rsidRPr="00034910">
        <w:t>les gens riches ne marchent point à pied</w:t>
      </w:r>
      <w:r>
        <w:t xml:space="preserve">… </w:t>
      </w:r>
      <w:r w:rsidR="00776CEA" w:rsidRPr="00034910">
        <w:t>Et les gens riches sont les seuls qui vaillent l</w:t>
      </w:r>
      <w:r>
        <w:t>’</w:t>
      </w:r>
      <w:r w:rsidR="00776CEA" w:rsidRPr="00034910">
        <w:t>attention</w:t>
      </w:r>
      <w:r>
        <w:t>.</w:t>
      </w:r>
    </w:p>
    <w:p w14:paraId="2B34499F" w14:textId="77777777" w:rsidR="00E57EC9" w:rsidRDefault="00776CEA" w:rsidP="00E57EC9">
      <w:r w:rsidRPr="00034910">
        <w:t>L</w:t>
      </w:r>
      <w:r w:rsidR="00E57EC9">
        <w:t>’</w:t>
      </w:r>
      <w:r w:rsidRPr="00034910">
        <w:t>interpellée paraissait ne rien entendre de ces propos ma</w:t>
      </w:r>
      <w:r w:rsidRPr="00034910">
        <w:t>l</w:t>
      </w:r>
      <w:r w:rsidRPr="00034910">
        <w:t>sonnants</w:t>
      </w:r>
      <w:r w:rsidR="00E57EC9">
        <w:t>.</w:t>
      </w:r>
    </w:p>
    <w:p w14:paraId="641A4682" w14:textId="77777777" w:rsidR="00E57EC9" w:rsidRDefault="00776CEA" w:rsidP="00E57EC9">
      <w:r w:rsidRPr="00034910">
        <w:t>Elle passait à l</w:t>
      </w:r>
      <w:r w:rsidR="00E57EC9">
        <w:t>’</w:t>
      </w:r>
      <w:r w:rsidRPr="00034910">
        <w:t>article suivant</w:t>
      </w:r>
      <w:r w:rsidR="00E57EC9">
        <w:t xml:space="preserve">, </w:t>
      </w:r>
      <w:r w:rsidRPr="00034910">
        <w:t>avec la patience inlassable des serviteurs qui tiennent à leur place</w:t>
      </w:r>
      <w:r w:rsidR="00E57EC9">
        <w:t xml:space="preserve">. </w:t>
      </w:r>
      <w:r w:rsidRPr="00034910">
        <w:t>Tout à coup</w:t>
      </w:r>
      <w:r w:rsidR="00E57EC9">
        <w:t xml:space="preserve">, </w:t>
      </w:r>
      <w:r w:rsidRPr="00034910">
        <w:t>elle eut un cri étouffé auquel répondit une exclamation colère de la veuve</w:t>
      </w:r>
      <w:r w:rsidR="00E57EC9">
        <w:t>.</w:t>
      </w:r>
    </w:p>
    <w:p w14:paraId="7ABE14B7" w14:textId="77777777" w:rsidR="00E57EC9" w:rsidRDefault="00E57EC9" w:rsidP="00E57EC9">
      <w:r>
        <w:lastRenderedPageBreak/>
        <w:t>— </w:t>
      </w:r>
      <w:r w:rsidR="00776CEA" w:rsidRPr="00034910">
        <w:t>Allons</w:t>
      </w:r>
      <w:r>
        <w:t xml:space="preserve"> ! </w:t>
      </w:r>
      <w:r w:rsidR="00776CEA" w:rsidRPr="00034910">
        <w:t>Vous êtes folle</w:t>
      </w:r>
      <w:r>
        <w:t xml:space="preserve">… </w:t>
      </w:r>
      <w:r w:rsidR="00776CEA" w:rsidRPr="00034910">
        <w:t>voilà que vous avez des vapeurs</w:t>
      </w:r>
      <w:r>
        <w:t xml:space="preserve">. </w:t>
      </w:r>
      <w:r w:rsidR="00776CEA" w:rsidRPr="00034910">
        <w:t>Cela est réservé aux seules ladies</w:t>
      </w:r>
      <w:r>
        <w:t xml:space="preserve">, </w:t>
      </w:r>
      <w:r w:rsidR="00776CEA" w:rsidRPr="00034910">
        <w:t>ma fille</w:t>
      </w:r>
      <w:r>
        <w:t xml:space="preserve">…, </w:t>
      </w:r>
      <w:r w:rsidR="00776CEA" w:rsidRPr="00034910">
        <w:t>et non aux serva</w:t>
      </w:r>
      <w:r w:rsidR="00776CEA" w:rsidRPr="00034910">
        <w:t>n</w:t>
      </w:r>
      <w:r w:rsidR="00776CEA" w:rsidRPr="00034910">
        <w:t>tes</w:t>
      </w:r>
      <w:r>
        <w:t>…</w:t>
      </w:r>
    </w:p>
    <w:p w14:paraId="1830A34A" w14:textId="77777777" w:rsidR="00E57EC9" w:rsidRDefault="00E57EC9" w:rsidP="00E57EC9">
      <w:r>
        <w:t>— </w:t>
      </w:r>
      <w:r w:rsidR="00776CEA" w:rsidRPr="00034910">
        <w:t>C</w:t>
      </w:r>
      <w:r>
        <w:t>’</w:t>
      </w:r>
      <w:r w:rsidR="00776CEA" w:rsidRPr="00034910">
        <w:t>est que</w:t>
      </w:r>
      <w:r>
        <w:t xml:space="preserve">, </w:t>
      </w:r>
      <w:proofErr w:type="spellStart"/>
      <w:r w:rsidR="00776CEA" w:rsidRPr="00034910">
        <w:t>Mistress</w:t>
      </w:r>
      <w:proofErr w:type="spellEnd"/>
      <w:r>
        <w:t xml:space="preserve">, </w:t>
      </w:r>
      <w:r w:rsidR="00776CEA" w:rsidRPr="00034910">
        <w:t xml:space="preserve">voulut répondre </w:t>
      </w:r>
      <w:proofErr w:type="spellStart"/>
      <w:r w:rsidR="00776CEA" w:rsidRPr="00034910">
        <w:t>Mérédith</w:t>
      </w:r>
      <w:proofErr w:type="spellEnd"/>
      <w:r>
        <w:t>.</w:t>
      </w:r>
    </w:p>
    <w:p w14:paraId="7DB51E6D" w14:textId="77777777" w:rsidR="00E57EC9" w:rsidRDefault="00776CEA" w:rsidP="00E57EC9">
      <w:r w:rsidRPr="00034910">
        <w:t>La veuve l</w:t>
      </w:r>
      <w:r w:rsidR="00E57EC9">
        <w:t>’</w:t>
      </w:r>
      <w:r w:rsidRPr="00034910">
        <w:t>interrompit rudement</w:t>
      </w:r>
      <w:r w:rsidR="00E57EC9">
        <w:t>.</w:t>
      </w:r>
    </w:p>
    <w:p w14:paraId="1D3EC877" w14:textId="77777777" w:rsidR="00E57EC9" w:rsidRDefault="00E57EC9" w:rsidP="00E57EC9">
      <w:r>
        <w:t>— </w:t>
      </w:r>
      <w:r w:rsidR="00776CEA" w:rsidRPr="00034910">
        <w:t>N</w:t>
      </w:r>
      <w:r>
        <w:t>’</w:t>
      </w:r>
      <w:r w:rsidR="00776CEA" w:rsidRPr="00034910">
        <w:t>essayez pas de vous excuser</w:t>
      </w:r>
      <w:r>
        <w:t xml:space="preserve">… ; </w:t>
      </w:r>
      <w:r w:rsidR="00776CEA" w:rsidRPr="00034910">
        <w:t>je ne sais ce qui me r</w:t>
      </w:r>
      <w:r w:rsidR="00776CEA" w:rsidRPr="00034910">
        <w:t>e</w:t>
      </w:r>
      <w:r w:rsidR="00776CEA" w:rsidRPr="00034910">
        <w:t>tient de me séparer de vous</w:t>
      </w:r>
      <w:r>
        <w:t xml:space="preserve">… </w:t>
      </w:r>
      <w:r w:rsidR="00776CEA" w:rsidRPr="00034910">
        <w:t>Je suis fatiguée</w:t>
      </w:r>
      <w:r>
        <w:t xml:space="preserve">, </w:t>
      </w:r>
      <w:r w:rsidR="00776CEA" w:rsidRPr="00034910">
        <w:t>mes nerfs sont ébranlés</w:t>
      </w:r>
      <w:r>
        <w:t xml:space="preserve"> ; </w:t>
      </w:r>
      <w:r w:rsidR="00776CEA" w:rsidRPr="00034910">
        <w:t>vous ne l</w:t>
      </w:r>
      <w:r>
        <w:t>’</w:t>
      </w:r>
      <w:r w:rsidR="00776CEA" w:rsidRPr="00034910">
        <w:t>ignorez pas</w:t>
      </w:r>
      <w:r>
        <w:t xml:space="preserve">… </w:t>
      </w:r>
      <w:r w:rsidR="00776CEA" w:rsidRPr="00034910">
        <w:t>et vous poussez des clameurs qui seraient à peine acceptables chez des gens de rien</w:t>
      </w:r>
      <w:r>
        <w:t>.</w:t>
      </w:r>
    </w:p>
    <w:p w14:paraId="0622F8C4" w14:textId="77777777" w:rsidR="00E57EC9" w:rsidRDefault="00776CEA" w:rsidP="00E57EC9">
      <w:r w:rsidRPr="00034910">
        <w:t>Réduite au silence</w:t>
      </w:r>
      <w:r w:rsidR="00E57EC9">
        <w:t xml:space="preserve">, </w:t>
      </w:r>
      <w:proofErr w:type="spellStart"/>
      <w:r w:rsidRPr="00034910">
        <w:t>Mérédith</w:t>
      </w:r>
      <w:proofErr w:type="spellEnd"/>
      <w:r w:rsidRPr="00034910">
        <w:t xml:space="preserve"> eut recours à la mimique</w:t>
      </w:r>
      <w:r w:rsidR="00E57EC9">
        <w:t>.</w:t>
      </w:r>
    </w:p>
    <w:p w14:paraId="617494B8" w14:textId="77777777" w:rsidR="00E57EC9" w:rsidRDefault="00776CEA" w:rsidP="00E57EC9">
      <w:r w:rsidRPr="00034910">
        <w:t xml:space="preserve">Elle plaça le </w:t>
      </w:r>
      <w:r w:rsidRPr="00034910">
        <w:rPr>
          <w:i/>
          <w:iCs/>
        </w:rPr>
        <w:t xml:space="preserve">Herald </w:t>
      </w:r>
      <w:r w:rsidRPr="00034910">
        <w:t>sous les yeux de son interlocutrice</w:t>
      </w:r>
      <w:r w:rsidR="00E57EC9">
        <w:t xml:space="preserve">, </w:t>
      </w:r>
      <w:r w:rsidRPr="00034910">
        <w:t>en lui indiquant un sous-titre</w:t>
      </w:r>
      <w:r w:rsidR="00E57EC9">
        <w:t xml:space="preserve">, </w:t>
      </w:r>
      <w:r w:rsidRPr="00034910">
        <w:t>celui sans doute qui avait provoqué son exclamation</w:t>
      </w:r>
      <w:r w:rsidR="00E57EC9">
        <w:t>.</w:t>
      </w:r>
    </w:p>
    <w:p w14:paraId="7D707B4D" w14:textId="536A1373" w:rsidR="00E57EC9" w:rsidRDefault="00776CEA" w:rsidP="00E57EC9">
      <w:r w:rsidRPr="00034910">
        <w:t>Et à son tour</w:t>
      </w:r>
      <w:r w:rsidR="00E57EC9">
        <w:t>, M</w:t>
      </w:r>
      <w:r w:rsidR="00E57EC9" w:rsidRPr="00E57EC9">
        <w:rPr>
          <w:vertAlign w:val="superscript"/>
        </w:rPr>
        <w:t>rs</w:t>
      </w:r>
      <w:r w:rsidR="00E57EC9">
        <w:t> </w:t>
      </w:r>
      <w:proofErr w:type="spellStart"/>
      <w:r w:rsidRPr="00034910">
        <w:t>Tolham</w:t>
      </w:r>
      <w:proofErr w:type="spellEnd"/>
      <w:r w:rsidRPr="00034910">
        <w:t xml:space="preserve"> laissa échapper un cri perçant</w:t>
      </w:r>
      <w:r w:rsidR="00E57EC9">
        <w:t xml:space="preserve">. </w:t>
      </w:r>
      <w:r w:rsidRPr="00034910">
        <w:t>Elle venait de lire</w:t>
      </w:r>
      <w:r w:rsidR="00E57EC9">
        <w:t> :</w:t>
      </w:r>
    </w:p>
    <w:p w14:paraId="6C83101F" w14:textId="507A4330" w:rsidR="00776CEA" w:rsidRPr="00E57EC9" w:rsidRDefault="00776CEA" w:rsidP="007D17F9">
      <w:pPr>
        <w:pStyle w:val="Centrsolidaire"/>
      </w:pPr>
      <w:r w:rsidRPr="00E57EC9">
        <w:t>Encore les manteaux gris</w:t>
      </w:r>
      <w:r w:rsidR="00E57EC9">
        <w:t xml:space="preserve"> – </w:t>
      </w:r>
      <w:r w:rsidRPr="00E57EC9">
        <w:t>Tragique incident</w:t>
      </w:r>
    </w:p>
    <w:p w14:paraId="7B0E6A39" w14:textId="77777777" w:rsidR="00776CEA" w:rsidRPr="00E57EC9" w:rsidRDefault="00776CEA" w:rsidP="007D17F9">
      <w:pPr>
        <w:pStyle w:val="Centrsolidaire"/>
      </w:pPr>
      <w:r w:rsidRPr="00E57EC9">
        <w:t>Le coupeur de manteaux signale</w:t>
      </w:r>
    </w:p>
    <w:p w14:paraId="730DFB60" w14:textId="77777777" w:rsidR="00776CEA" w:rsidRPr="00E57EC9" w:rsidRDefault="00776CEA" w:rsidP="007D17F9">
      <w:pPr>
        <w:pStyle w:val="Centrsolidaire"/>
      </w:pPr>
      <w:r w:rsidRPr="00E57EC9">
        <w:t>son passage par un</w:t>
      </w:r>
    </w:p>
    <w:p w14:paraId="6177491A" w14:textId="77777777" w:rsidR="00E57EC9" w:rsidRDefault="00776CEA" w:rsidP="00E57EC9">
      <w:pPr>
        <w:ind w:firstLine="0"/>
        <w:jc w:val="center"/>
        <w:rPr>
          <w:i/>
          <w:iCs/>
        </w:rPr>
      </w:pPr>
      <w:r w:rsidRPr="00E57EC9">
        <w:rPr>
          <w:i/>
          <w:iCs/>
        </w:rPr>
        <w:t>meurtre</w:t>
      </w:r>
      <w:r w:rsidR="00E57EC9">
        <w:rPr>
          <w:i/>
          <w:iCs/>
        </w:rPr>
        <w:t>.</w:t>
      </w:r>
    </w:p>
    <w:p w14:paraId="7AD818E7" w14:textId="77777777" w:rsidR="00E57EC9" w:rsidRDefault="00E57EC9" w:rsidP="00E57EC9">
      <w:r>
        <w:t>— </w:t>
      </w:r>
      <w:r w:rsidR="00776CEA" w:rsidRPr="00034910">
        <w:t>Oh</w:t>
      </w:r>
      <w:r>
        <w:t xml:space="preserve"> ! </w:t>
      </w:r>
      <w:r w:rsidR="00776CEA" w:rsidRPr="00034910">
        <w:t>Oh</w:t>
      </w:r>
      <w:r>
        <w:t xml:space="preserve"> ! </w:t>
      </w:r>
      <w:r w:rsidR="00776CEA" w:rsidRPr="00034910">
        <w:t>Oh</w:t>
      </w:r>
      <w:r>
        <w:t xml:space="preserve"> ! </w:t>
      </w:r>
      <w:r w:rsidR="00776CEA" w:rsidRPr="00034910">
        <w:t>fit-elle enfin</w:t>
      </w:r>
      <w:r>
        <w:t xml:space="preserve">… ; </w:t>
      </w:r>
      <w:r w:rsidR="00776CEA" w:rsidRPr="00034910">
        <w:t>un meurtre</w:t>
      </w:r>
      <w:r>
        <w:t xml:space="preserve">… ; </w:t>
      </w:r>
      <w:r w:rsidR="00776CEA" w:rsidRPr="00034910">
        <w:t>cela cesse d</w:t>
      </w:r>
      <w:r>
        <w:t>’</w:t>
      </w:r>
      <w:r w:rsidR="00776CEA" w:rsidRPr="00034910">
        <w:t>être une plaisanterie</w:t>
      </w:r>
      <w:r>
        <w:t>.</w:t>
      </w:r>
    </w:p>
    <w:p w14:paraId="739C04C4" w14:textId="77777777" w:rsidR="00E57EC9" w:rsidRDefault="00776CEA" w:rsidP="00E57EC9">
      <w:r w:rsidRPr="00034910">
        <w:t>Puis</w:t>
      </w:r>
      <w:r w:rsidR="00E57EC9">
        <w:t xml:space="preserve">, </w:t>
      </w:r>
      <w:r w:rsidRPr="00034910">
        <w:t>par un retour inconscient sur elle-même</w:t>
      </w:r>
      <w:r w:rsidR="00E57EC9">
        <w:t> :</w:t>
      </w:r>
    </w:p>
    <w:p w14:paraId="31874BB4" w14:textId="77777777" w:rsidR="00E57EC9" w:rsidRDefault="00E57EC9" w:rsidP="00E57EC9">
      <w:r>
        <w:t>— </w:t>
      </w:r>
      <w:r w:rsidR="00776CEA" w:rsidRPr="00034910">
        <w:t>J</w:t>
      </w:r>
      <w:r>
        <w:t>’</w:t>
      </w:r>
      <w:r w:rsidR="00776CEA" w:rsidRPr="00034910">
        <w:t>avoue que j</w:t>
      </w:r>
      <w:r>
        <w:t>’</w:t>
      </w:r>
      <w:r w:rsidR="00776CEA" w:rsidRPr="00034910">
        <w:t>avais considéré l</w:t>
      </w:r>
      <w:r>
        <w:t>’</w:t>
      </w:r>
      <w:r w:rsidR="00776CEA" w:rsidRPr="00034910">
        <w:t xml:space="preserve">aventure de </w:t>
      </w:r>
      <w:proofErr w:type="spellStart"/>
      <w:r w:rsidR="00776CEA" w:rsidRPr="00034910">
        <w:t>Marily</w:t>
      </w:r>
      <w:proofErr w:type="spellEnd"/>
      <w:r w:rsidR="00776CEA" w:rsidRPr="00034910">
        <w:t xml:space="preserve"> et de Doles comme très </w:t>
      </w:r>
      <w:r w:rsidR="00776CEA" w:rsidRPr="00034910">
        <w:rPr>
          <w:i/>
          <w:iCs/>
        </w:rPr>
        <w:t>humbug</w:t>
      </w:r>
      <w:r>
        <w:rPr>
          <w:i/>
          <w:iCs/>
        </w:rPr>
        <w:t xml:space="preserve">… </w:t>
      </w:r>
      <w:r w:rsidR="00776CEA" w:rsidRPr="00034910">
        <w:t>D</w:t>
      </w:r>
      <w:r>
        <w:t>’</w:t>
      </w:r>
      <w:r w:rsidR="00776CEA" w:rsidRPr="00034910">
        <w:t>abord</w:t>
      </w:r>
      <w:r>
        <w:t xml:space="preserve">, </w:t>
      </w:r>
      <w:r w:rsidR="00776CEA" w:rsidRPr="00034910">
        <w:t>il ne restait que deux manteaux intacts</w:t>
      </w:r>
      <w:r>
        <w:t xml:space="preserve">…, </w:t>
      </w:r>
      <w:r w:rsidR="00776CEA" w:rsidRPr="00034910">
        <w:t xml:space="preserve">deux manteaux devenus historiques </w:t>
      </w:r>
      <w:r w:rsidR="00776CEA" w:rsidRPr="00034910">
        <w:lastRenderedPageBreak/>
        <w:t>d</w:t>
      </w:r>
      <w:r>
        <w:t>’</w:t>
      </w:r>
      <w:r w:rsidR="00776CEA" w:rsidRPr="00034910">
        <w:t>actualité</w:t>
      </w:r>
      <w:r>
        <w:t xml:space="preserve">… </w:t>
      </w:r>
      <w:r w:rsidR="00776CEA" w:rsidRPr="00034910">
        <w:t>Cela est agréable</w:t>
      </w:r>
      <w:r>
        <w:t xml:space="preserve">… </w:t>
      </w:r>
      <w:r w:rsidR="00776CEA" w:rsidRPr="00034910">
        <w:t>Mais un meurtre</w:t>
      </w:r>
      <w:r>
        <w:t xml:space="preserve"> !… </w:t>
      </w:r>
      <w:r w:rsidR="00776CEA" w:rsidRPr="00034910">
        <w:t>Qui a été tué</w:t>
      </w:r>
      <w:r>
        <w:t> ?</w:t>
      </w:r>
    </w:p>
    <w:p w14:paraId="19B7F2CB" w14:textId="45CADB47" w:rsidR="00E57EC9" w:rsidRDefault="00E57EC9" w:rsidP="00E57EC9">
      <w:r>
        <w:t>— </w:t>
      </w:r>
      <w:r w:rsidR="00776CEA" w:rsidRPr="00034910">
        <w:t>Édith</w:t>
      </w:r>
      <w:r>
        <w:t xml:space="preserve">, </w:t>
      </w:r>
      <w:r w:rsidR="00776CEA" w:rsidRPr="00034910">
        <w:t xml:space="preserve">qui remplissait auprès de </w:t>
      </w:r>
      <w:r>
        <w:t>M</w:t>
      </w:r>
      <w:r w:rsidRPr="00E57EC9">
        <w:rPr>
          <w:vertAlign w:val="superscript"/>
        </w:rPr>
        <w:t>rs</w:t>
      </w:r>
      <w:r>
        <w:t> </w:t>
      </w:r>
      <w:proofErr w:type="spellStart"/>
      <w:r w:rsidR="00776CEA" w:rsidRPr="00034910">
        <w:t>Lodgers</w:t>
      </w:r>
      <w:proofErr w:type="spellEnd"/>
      <w:r w:rsidR="00776CEA" w:rsidRPr="00034910">
        <w:t xml:space="preserve"> les mêmes fonctions que moi auprès de </w:t>
      </w:r>
      <w:r>
        <w:t>M</w:t>
      </w:r>
      <w:r w:rsidRPr="00E57EC9">
        <w:rPr>
          <w:vertAlign w:val="superscript"/>
        </w:rPr>
        <w:t>rs</w:t>
      </w:r>
      <w:r>
        <w:t> </w:t>
      </w:r>
      <w:r w:rsidR="00776CEA" w:rsidRPr="00034910">
        <w:t>veuve</w:t>
      </w:r>
      <w:r>
        <w:t>.</w:t>
      </w:r>
    </w:p>
    <w:p w14:paraId="6F33ED12" w14:textId="54DDD21A" w:rsidR="00E57EC9" w:rsidRDefault="00E57EC9" w:rsidP="00E57EC9">
      <w:r>
        <w:t>— </w:t>
      </w:r>
      <w:r w:rsidR="00776CEA" w:rsidRPr="00034910">
        <w:t>Ah</w:t>
      </w:r>
      <w:r>
        <w:t xml:space="preserve"> ! </w:t>
      </w:r>
      <w:r w:rsidR="00776CEA" w:rsidRPr="00034910">
        <w:t>la fille de chambre</w:t>
      </w:r>
      <w:r>
        <w:t xml:space="preserve">, </w:t>
      </w:r>
      <w:r w:rsidR="00776CEA" w:rsidRPr="00034910">
        <w:t xml:space="preserve">grommela </w:t>
      </w:r>
      <w:r>
        <w:t>M</w:t>
      </w:r>
      <w:r w:rsidRPr="00E57EC9">
        <w:rPr>
          <w:vertAlign w:val="superscript"/>
        </w:rPr>
        <w:t>rs</w:t>
      </w:r>
      <w:r>
        <w:t> </w:t>
      </w:r>
      <w:proofErr w:type="spellStart"/>
      <w:r w:rsidR="00776CEA" w:rsidRPr="00034910">
        <w:t>Tolham</w:t>
      </w:r>
      <w:proofErr w:type="spellEnd"/>
      <w:r>
        <w:t xml:space="preserve">, </w:t>
      </w:r>
      <w:r w:rsidR="00776CEA" w:rsidRPr="00034910">
        <w:t>sans soupçonner l</w:t>
      </w:r>
      <w:r>
        <w:t>’</w:t>
      </w:r>
      <w:r w:rsidR="00776CEA" w:rsidRPr="00034910">
        <w:t>égoïste cruauté de sa réflexion</w:t>
      </w:r>
      <w:r>
        <w:t xml:space="preserve">, </w:t>
      </w:r>
      <w:r w:rsidR="00776CEA" w:rsidRPr="00034910">
        <w:t>la fille de cha</w:t>
      </w:r>
      <w:r w:rsidR="00776CEA" w:rsidRPr="00034910">
        <w:t>m</w:t>
      </w:r>
      <w:r w:rsidR="00776CEA" w:rsidRPr="00034910">
        <w:t>bre</w:t>
      </w:r>
      <w:r>
        <w:t xml:space="preserve">… </w:t>
      </w:r>
      <w:r w:rsidR="00776CEA" w:rsidRPr="00034910">
        <w:t>c</w:t>
      </w:r>
      <w:r>
        <w:t>’</w:t>
      </w:r>
      <w:r w:rsidR="00776CEA" w:rsidRPr="00034910">
        <w:t>est moins grave</w:t>
      </w:r>
      <w:r>
        <w:t xml:space="preserve">… </w:t>
      </w:r>
      <w:r w:rsidR="00776CEA" w:rsidRPr="00034910">
        <w:t>Et comment cela est-il arrivé</w:t>
      </w:r>
      <w:r>
        <w:t xml:space="preserve"> ? </w:t>
      </w:r>
      <w:r w:rsidR="00776CEA" w:rsidRPr="00034910">
        <w:t>Répo</w:t>
      </w:r>
      <w:r w:rsidR="00776CEA" w:rsidRPr="00034910">
        <w:t>n</w:t>
      </w:r>
      <w:r w:rsidR="00776CEA" w:rsidRPr="00034910">
        <w:t>dez donc</w:t>
      </w:r>
      <w:r>
        <w:t xml:space="preserve">, </w:t>
      </w:r>
      <w:r w:rsidR="00776CEA" w:rsidRPr="00034910">
        <w:t>sans m</w:t>
      </w:r>
      <w:r>
        <w:t>’</w:t>
      </w:r>
      <w:r w:rsidR="00776CEA" w:rsidRPr="00034910">
        <w:t>imposer la fatigue de vous interroger sans cesse</w:t>
      </w:r>
      <w:r>
        <w:t>.</w:t>
      </w:r>
    </w:p>
    <w:p w14:paraId="3DBC21B3" w14:textId="27DF3FDB" w:rsidR="00E57EC9" w:rsidRDefault="00E57EC9" w:rsidP="00E57EC9">
      <w:r>
        <w:t>— </w:t>
      </w:r>
      <w:r w:rsidR="00776CEA" w:rsidRPr="00034910">
        <w:t xml:space="preserve">Probablement elle aura surpris le fou dans le cabinet garde-robe de </w:t>
      </w:r>
      <w:r>
        <w:t>M</w:t>
      </w:r>
      <w:r w:rsidRPr="00E57EC9">
        <w:rPr>
          <w:vertAlign w:val="superscript"/>
        </w:rPr>
        <w:t>rs</w:t>
      </w:r>
      <w:r>
        <w:t> </w:t>
      </w:r>
      <w:proofErr w:type="spellStart"/>
      <w:r w:rsidR="00776CEA" w:rsidRPr="00034910">
        <w:t>Lodgers</w:t>
      </w:r>
      <w:proofErr w:type="spellEnd"/>
      <w:r>
        <w:t xml:space="preserve">, </w:t>
      </w:r>
      <w:r w:rsidR="00776CEA" w:rsidRPr="00034910">
        <w:t>car le manteau a été retrouvé coupé comme les autres</w:t>
      </w:r>
      <w:r>
        <w:t>.</w:t>
      </w:r>
    </w:p>
    <w:p w14:paraId="55CE36DE" w14:textId="77777777" w:rsidR="00E57EC9" w:rsidRDefault="00776CEA" w:rsidP="00E57EC9">
      <w:r w:rsidRPr="00034910">
        <w:t>Un instant l</w:t>
      </w:r>
      <w:r w:rsidR="00E57EC9">
        <w:t>’</w:t>
      </w:r>
      <w:r w:rsidRPr="00034910">
        <w:t>égoïste personne demeura pensive</w:t>
      </w:r>
      <w:r w:rsidR="00E57EC9">
        <w:t>.</w:t>
      </w:r>
    </w:p>
    <w:p w14:paraId="395D219E" w14:textId="77777777" w:rsidR="00E57EC9" w:rsidRDefault="00E57EC9" w:rsidP="00E57EC9">
      <w:r>
        <w:t>— </w:t>
      </w:r>
      <w:r w:rsidR="00776CEA" w:rsidRPr="00034910">
        <w:t>Ainsi</w:t>
      </w:r>
      <w:r>
        <w:t xml:space="preserve">, </w:t>
      </w:r>
      <w:r w:rsidR="00776CEA" w:rsidRPr="00034910">
        <w:t xml:space="preserve">cette pauvre </w:t>
      </w:r>
      <w:proofErr w:type="spellStart"/>
      <w:r w:rsidR="00776CEA" w:rsidRPr="00034910">
        <w:t>Lodgers</w:t>
      </w:r>
      <w:proofErr w:type="spellEnd"/>
      <w:r w:rsidR="00776CEA" w:rsidRPr="00034910">
        <w:t xml:space="preserve"> aurait pu être assassinée</w:t>
      </w:r>
      <w:r>
        <w:t xml:space="preserve">, </w:t>
      </w:r>
      <w:r w:rsidR="00776CEA" w:rsidRPr="00034910">
        <w:t>si elle s</w:t>
      </w:r>
      <w:r>
        <w:t>’</w:t>
      </w:r>
      <w:r w:rsidR="00776CEA" w:rsidRPr="00034910">
        <w:t>était trouvée là</w:t>
      </w:r>
      <w:r>
        <w:t xml:space="preserve">… </w:t>
      </w:r>
      <w:r w:rsidR="00776CEA" w:rsidRPr="00034910">
        <w:t>une personne qui vaut certainement trois millions de dollars de revenu</w:t>
      </w:r>
      <w:r>
        <w:t xml:space="preserve"> ; </w:t>
      </w:r>
      <w:r w:rsidR="00776CEA" w:rsidRPr="00034910">
        <w:t>cela est inconcevable</w:t>
      </w:r>
      <w:r>
        <w:t xml:space="preserve"> ! </w:t>
      </w:r>
      <w:r w:rsidR="00776CEA" w:rsidRPr="00034910">
        <w:t>À quoi donc s</w:t>
      </w:r>
      <w:r>
        <w:t>’</w:t>
      </w:r>
      <w:r w:rsidR="00776CEA" w:rsidRPr="00034910">
        <w:t>occupe la police que de pareilles éventualités puissent être supposées</w:t>
      </w:r>
      <w:r>
        <w:t> ?</w:t>
      </w:r>
    </w:p>
    <w:p w14:paraId="4E53E4A9" w14:textId="77777777" w:rsidR="00E57EC9" w:rsidRDefault="00776CEA" w:rsidP="00E57EC9">
      <w:r w:rsidRPr="00034910">
        <w:t>Mais il n</w:t>
      </w:r>
      <w:r w:rsidR="00E57EC9">
        <w:t>’</w:t>
      </w:r>
      <w:r w:rsidRPr="00034910">
        <w:t>était pas dans la nature de la veuve de s</w:t>
      </w:r>
      <w:r w:rsidR="00E57EC9">
        <w:t>’</w:t>
      </w:r>
      <w:r w:rsidRPr="00034910">
        <w:t>apitoyer longtemps sur le sort de son prochain</w:t>
      </w:r>
      <w:r w:rsidR="00E57EC9">
        <w:t xml:space="preserve">. </w:t>
      </w:r>
      <w:r w:rsidRPr="00034910">
        <w:t>Bien vite</w:t>
      </w:r>
      <w:r w:rsidR="00E57EC9">
        <w:t xml:space="preserve">, </w:t>
      </w:r>
      <w:r w:rsidRPr="00034910">
        <w:t>elle revint sur elle-même</w:t>
      </w:r>
      <w:r w:rsidR="00E57EC9">
        <w:t> :</w:t>
      </w:r>
    </w:p>
    <w:p w14:paraId="2C0E00E7" w14:textId="77777777" w:rsidR="00E57EC9" w:rsidRDefault="00E57EC9" w:rsidP="00E57EC9">
      <w:r>
        <w:t>— </w:t>
      </w:r>
      <w:r w:rsidR="00776CEA" w:rsidRPr="00034910">
        <w:t>Ces manteaux gris me semblent dangereux pour qui les possède</w:t>
      </w:r>
      <w:r>
        <w:t xml:space="preserve">. </w:t>
      </w:r>
      <w:r w:rsidR="00776CEA" w:rsidRPr="00034910">
        <w:t>Ils sont absolument dangereux</w:t>
      </w:r>
      <w:r>
        <w:t xml:space="preserve">. </w:t>
      </w:r>
      <w:r w:rsidR="00776CEA" w:rsidRPr="00034910">
        <w:t>Le fou sait peut-être que moi aussi</w:t>
      </w:r>
      <w:r>
        <w:t xml:space="preserve">, </w:t>
      </w:r>
      <w:r w:rsidR="00776CEA" w:rsidRPr="00034910">
        <w:t>j</w:t>
      </w:r>
      <w:r>
        <w:t>’</w:t>
      </w:r>
      <w:r w:rsidR="00776CEA" w:rsidRPr="00034910">
        <w:t>en possède un</w:t>
      </w:r>
      <w:r>
        <w:t xml:space="preserve">… </w:t>
      </w:r>
      <w:r w:rsidR="00776CEA" w:rsidRPr="00034910">
        <w:t>Il est capable de venir ici</w:t>
      </w:r>
      <w:r>
        <w:t xml:space="preserve">… </w:t>
      </w:r>
      <w:proofErr w:type="spellStart"/>
      <w:r w:rsidR="00776CEA" w:rsidRPr="00034910">
        <w:t>M</w:t>
      </w:r>
      <w:r w:rsidR="00776CEA" w:rsidRPr="00034910">
        <w:t>é</w:t>
      </w:r>
      <w:r w:rsidR="00776CEA" w:rsidRPr="00034910">
        <w:t>rédith</w:t>
      </w:r>
      <w:proofErr w:type="spellEnd"/>
      <w:r>
        <w:t xml:space="preserve">, </w:t>
      </w:r>
      <w:r w:rsidR="00776CEA" w:rsidRPr="00034910">
        <w:t>écoutez-moi</w:t>
      </w:r>
      <w:r>
        <w:t>.</w:t>
      </w:r>
    </w:p>
    <w:p w14:paraId="73D6A1BB" w14:textId="77777777" w:rsidR="00E57EC9" w:rsidRDefault="00E57EC9" w:rsidP="00E57EC9">
      <w:r>
        <w:t>— </w:t>
      </w:r>
      <w:r w:rsidR="00776CEA" w:rsidRPr="00034910">
        <w:t>J</w:t>
      </w:r>
      <w:r>
        <w:t>’</w:t>
      </w:r>
      <w:r w:rsidR="00776CEA" w:rsidRPr="00034910">
        <w:t xml:space="preserve">écoute </w:t>
      </w:r>
      <w:proofErr w:type="spellStart"/>
      <w:r w:rsidR="00776CEA" w:rsidRPr="00034910">
        <w:t>Mistress</w:t>
      </w:r>
      <w:proofErr w:type="spellEnd"/>
      <w:r w:rsidR="00776CEA" w:rsidRPr="00034910">
        <w:t xml:space="preserve"> avec la plus entière attention</w:t>
      </w:r>
      <w:r>
        <w:t>.</w:t>
      </w:r>
    </w:p>
    <w:p w14:paraId="1807DE69" w14:textId="5D2BD525" w:rsidR="00E57EC9" w:rsidRDefault="00E57EC9" w:rsidP="00E57EC9">
      <w:r>
        <w:t>— </w:t>
      </w:r>
      <w:r w:rsidR="00EC54C3" w:rsidRPr="00034910">
        <w:t>Bien</w:t>
      </w:r>
      <w:r>
        <w:t xml:space="preserve">. </w:t>
      </w:r>
      <w:r w:rsidR="00EC54C3" w:rsidRPr="00034910">
        <w:t>Vous allez vous rendre à New-Jersey</w:t>
      </w:r>
      <w:r>
        <w:t xml:space="preserve">. </w:t>
      </w:r>
      <w:r w:rsidR="00EC54C3" w:rsidRPr="00034910">
        <w:t xml:space="preserve">Vous irez au bureau du journal Smart </w:t>
      </w:r>
      <w:proofErr w:type="spellStart"/>
      <w:r w:rsidR="00EC54C3" w:rsidRPr="00034910">
        <w:t>Rewiew</w:t>
      </w:r>
      <w:proofErr w:type="spellEnd"/>
      <w:r>
        <w:t xml:space="preserve">. </w:t>
      </w:r>
      <w:r w:rsidR="00EC54C3" w:rsidRPr="00034910">
        <w:t xml:space="preserve">Et vous ferez insérer que </w:t>
      </w:r>
      <w:r>
        <w:lastRenderedPageBreak/>
        <w:t>M</w:t>
      </w:r>
      <w:r w:rsidRPr="00E57EC9">
        <w:rPr>
          <w:vertAlign w:val="superscript"/>
        </w:rPr>
        <w:t>rs</w:t>
      </w:r>
      <w:r>
        <w:t> </w:t>
      </w:r>
      <w:r w:rsidR="00EC54C3" w:rsidRPr="00034910">
        <w:t xml:space="preserve">veuve </w:t>
      </w:r>
      <w:proofErr w:type="spellStart"/>
      <w:r w:rsidR="00EC54C3" w:rsidRPr="00034910">
        <w:t>Tolham</w:t>
      </w:r>
      <w:proofErr w:type="spellEnd"/>
      <w:r>
        <w:t xml:space="preserve">, </w:t>
      </w:r>
      <w:r w:rsidR="00EC54C3" w:rsidRPr="00034910">
        <w:t xml:space="preserve">effrayée par le crime commis chez son amie </w:t>
      </w:r>
      <w:r>
        <w:t>M</w:t>
      </w:r>
      <w:r w:rsidRPr="00E57EC9">
        <w:rPr>
          <w:vertAlign w:val="superscript"/>
        </w:rPr>
        <w:t>rs</w:t>
      </w:r>
      <w:r>
        <w:t> </w:t>
      </w:r>
      <w:proofErr w:type="spellStart"/>
      <w:r w:rsidR="00EC54C3" w:rsidRPr="00034910">
        <w:t>Lodgers</w:t>
      </w:r>
      <w:proofErr w:type="spellEnd"/>
      <w:r>
        <w:t xml:space="preserve">, </w:t>
      </w:r>
      <w:r w:rsidR="00EC54C3" w:rsidRPr="00034910">
        <w:t>ne veut pas conserver par devers elle un vêtement qui semble attirer les catastrophes</w:t>
      </w:r>
      <w:r>
        <w:t>.</w:t>
      </w:r>
    </w:p>
    <w:p w14:paraId="5E020F67" w14:textId="3F79C8FE" w:rsidR="00E57EC9" w:rsidRDefault="007C5BD3" w:rsidP="007D17F9">
      <w:pPr>
        <w:pStyle w:val="Centrsolidaire"/>
      </w:pPr>
      <w:r w:rsidRPr="00E57EC9">
        <w:rPr>
          <w:noProof/>
        </w:rPr>
        <w:drawing>
          <wp:inline distT="0" distB="0" distL="0" distR="0" wp14:anchorId="7587C791" wp14:editId="38BCD666">
            <wp:extent cx="5764530" cy="4707255"/>
            <wp:effectExtent l="0" t="0" r="0" b="0"/>
            <wp:docPr id="32"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64530" cy="4707255"/>
                    </a:xfrm>
                    <a:prstGeom prst="rect">
                      <a:avLst/>
                    </a:prstGeom>
                    <a:noFill/>
                    <a:ln>
                      <a:noFill/>
                    </a:ln>
                  </pic:spPr>
                </pic:pic>
              </a:graphicData>
            </a:graphic>
          </wp:inline>
        </w:drawing>
      </w:r>
    </w:p>
    <w:p w14:paraId="7FC37B5D" w14:textId="77777777" w:rsidR="00E57EC9" w:rsidRDefault="00E57EC9" w:rsidP="00860F06">
      <w:pPr>
        <w:pStyle w:val="Centr14pt"/>
      </w:pPr>
      <w:r>
        <w:t>— </w:t>
      </w:r>
      <w:r w:rsidR="00776CEA" w:rsidRPr="00E57EC9">
        <w:t>Le fou sait peut-être</w:t>
      </w:r>
      <w:r>
        <w:t>.</w:t>
      </w:r>
    </w:p>
    <w:p w14:paraId="5BFF3EC4" w14:textId="77777777" w:rsidR="00E57EC9" w:rsidRDefault="00E57EC9" w:rsidP="00E57EC9">
      <w:r>
        <w:t>— </w:t>
      </w:r>
      <w:r w:rsidR="00776CEA" w:rsidRPr="00034910">
        <w:t>Je pars à l</w:t>
      </w:r>
      <w:r>
        <w:t>’</w:t>
      </w:r>
      <w:r w:rsidR="00776CEA" w:rsidRPr="00034910">
        <w:t>instant</w:t>
      </w:r>
      <w:r>
        <w:t xml:space="preserve">, </w:t>
      </w:r>
      <w:proofErr w:type="spellStart"/>
      <w:r w:rsidR="00776CEA" w:rsidRPr="00034910">
        <w:t>Mistress</w:t>
      </w:r>
      <w:proofErr w:type="spellEnd"/>
      <w:r>
        <w:t>.</w:t>
      </w:r>
    </w:p>
    <w:p w14:paraId="2C3F7836" w14:textId="77777777" w:rsidR="00E57EC9" w:rsidRDefault="00E57EC9" w:rsidP="00E57EC9">
      <w:r>
        <w:t>— </w:t>
      </w:r>
      <w:r w:rsidR="00776CEA" w:rsidRPr="00034910">
        <w:t>Attendez donc</w:t>
      </w:r>
      <w:r>
        <w:t xml:space="preserve">, </w:t>
      </w:r>
      <w:r w:rsidR="00776CEA" w:rsidRPr="00034910">
        <w:t>sotte hurluberlue que vous êtes</w:t>
      </w:r>
      <w:r>
        <w:t xml:space="preserve">, </w:t>
      </w:r>
      <w:r w:rsidR="00776CEA" w:rsidRPr="00034910">
        <w:t>je n</w:t>
      </w:r>
      <w:r>
        <w:t>’</w:t>
      </w:r>
      <w:r w:rsidR="00776CEA" w:rsidRPr="00034910">
        <w:t>ai pas fini</w:t>
      </w:r>
      <w:r>
        <w:t xml:space="preserve">. </w:t>
      </w:r>
      <w:r w:rsidR="00776CEA" w:rsidRPr="00034910">
        <w:t>Vous ajouterez que</w:t>
      </w:r>
      <w:r>
        <w:t xml:space="preserve">, </w:t>
      </w:r>
      <w:r w:rsidR="00776CEA" w:rsidRPr="00034910">
        <w:t>dans ces conditions</w:t>
      </w:r>
      <w:r>
        <w:t xml:space="preserve">, </w:t>
      </w:r>
      <w:r w:rsidR="00776CEA" w:rsidRPr="00034910">
        <w:t>j</w:t>
      </w:r>
      <w:r>
        <w:t>’</w:t>
      </w:r>
      <w:r w:rsidR="00776CEA" w:rsidRPr="00034910">
        <w:t>ai donné le manteau dangereux à vous-même</w:t>
      </w:r>
      <w:r>
        <w:t xml:space="preserve">, </w:t>
      </w:r>
      <w:proofErr w:type="spellStart"/>
      <w:r w:rsidR="00776CEA" w:rsidRPr="00034910">
        <w:t>Mérédith</w:t>
      </w:r>
      <w:proofErr w:type="spellEnd"/>
      <w:r>
        <w:t>.</w:t>
      </w:r>
    </w:p>
    <w:p w14:paraId="2E9F82AB" w14:textId="77777777" w:rsidR="00E57EC9" w:rsidRDefault="00E57EC9" w:rsidP="00E57EC9">
      <w:r>
        <w:t>— </w:t>
      </w:r>
      <w:r w:rsidR="00776CEA" w:rsidRPr="00034910">
        <w:t>À moi</w:t>
      </w:r>
      <w:r>
        <w:t xml:space="preserve"> ! </w:t>
      </w:r>
      <w:r w:rsidR="00776CEA" w:rsidRPr="00034910">
        <w:t>clama la fille de chambre d</w:t>
      </w:r>
      <w:r>
        <w:t>’</w:t>
      </w:r>
      <w:r w:rsidR="00776CEA" w:rsidRPr="00034910">
        <w:t>une voix tremblante</w:t>
      </w:r>
      <w:r>
        <w:t>.</w:t>
      </w:r>
    </w:p>
    <w:p w14:paraId="09B4DD6A" w14:textId="77777777" w:rsidR="00E57EC9" w:rsidRDefault="00E57EC9" w:rsidP="00E57EC9">
      <w:r>
        <w:t>— </w:t>
      </w:r>
      <w:r w:rsidR="00776CEA" w:rsidRPr="00034910">
        <w:t>Eh</w:t>
      </w:r>
      <w:r>
        <w:t xml:space="preserve"> ! </w:t>
      </w:r>
      <w:r w:rsidR="00776CEA" w:rsidRPr="00034910">
        <w:t>sans doute à vous</w:t>
      </w:r>
      <w:r>
        <w:t xml:space="preserve">, </w:t>
      </w:r>
      <w:r w:rsidR="00776CEA" w:rsidRPr="00034910">
        <w:t>à moins que vous ne soyez pas vous-même</w:t>
      </w:r>
      <w:r>
        <w:t>.</w:t>
      </w:r>
    </w:p>
    <w:p w14:paraId="3C8113D9" w14:textId="2D7B1776" w:rsidR="00E57EC9" w:rsidRDefault="00776CEA" w:rsidP="00E57EC9">
      <w:r w:rsidRPr="00034910">
        <w:lastRenderedPageBreak/>
        <w:t>Et comme la servante demeurait médusée par ce présent périlleux</w:t>
      </w:r>
      <w:r w:rsidR="00E57EC9">
        <w:t>, M</w:t>
      </w:r>
      <w:r w:rsidR="00E57EC9" w:rsidRPr="00E57EC9">
        <w:rPr>
          <w:vertAlign w:val="superscript"/>
        </w:rPr>
        <w:t>rs</w:t>
      </w:r>
      <w:r w:rsidR="00E57EC9">
        <w:t> </w:t>
      </w:r>
      <w:proofErr w:type="spellStart"/>
      <w:r w:rsidRPr="00034910">
        <w:t>Tolham</w:t>
      </w:r>
      <w:proofErr w:type="spellEnd"/>
      <w:r w:rsidR="00E57EC9">
        <w:t xml:space="preserve">, </w:t>
      </w:r>
      <w:r w:rsidRPr="00034910">
        <w:t>avec cette férocité inconsciente</w:t>
      </w:r>
      <w:r w:rsidR="00E57EC9">
        <w:t xml:space="preserve">, </w:t>
      </w:r>
      <w:r w:rsidRPr="00034910">
        <w:t>dont elle semblait avoir le secret</w:t>
      </w:r>
      <w:r w:rsidR="00E57EC9">
        <w:t xml:space="preserve">, </w:t>
      </w:r>
      <w:r w:rsidRPr="00034910">
        <w:t>conclut paisiblement</w:t>
      </w:r>
      <w:r w:rsidR="00E57EC9">
        <w:t> :</w:t>
      </w:r>
    </w:p>
    <w:p w14:paraId="2F3131F4" w14:textId="77777777" w:rsidR="00E57EC9" w:rsidRDefault="00E57EC9" w:rsidP="00E57EC9">
      <w:r>
        <w:t>— </w:t>
      </w:r>
      <w:r w:rsidR="00776CEA" w:rsidRPr="00034910">
        <w:t>De cette façon</w:t>
      </w:r>
      <w:r>
        <w:t xml:space="preserve">, </w:t>
      </w:r>
      <w:r w:rsidR="00776CEA" w:rsidRPr="00034910">
        <w:t>le coupeur de manteaux sera renseigné</w:t>
      </w:r>
      <w:r>
        <w:t xml:space="preserve">, </w:t>
      </w:r>
      <w:r w:rsidR="00776CEA" w:rsidRPr="00034910">
        <w:t>et je ne risquerai pas</w:t>
      </w:r>
      <w:r>
        <w:t xml:space="preserve">, </w:t>
      </w:r>
      <w:r w:rsidR="00776CEA" w:rsidRPr="00034910">
        <w:t>moi</w:t>
      </w:r>
      <w:r>
        <w:t xml:space="preserve">, </w:t>
      </w:r>
      <w:r w:rsidR="00776CEA" w:rsidRPr="00034910">
        <w:t>une personne considérable</w:t>
      </w:r>
      <w:r>
        <w:t xml:space="preserve">, </w:t>
      </w:r>
      <w:r w:rsidR="00776CEA" w:rsidRPr="00034910">
        <w:t>de recevoir un mauvais coup</w:t>
      </w:r>
      <w:r>
        <w:t>.</w:t>
      </w:r>
    </w:p>
    <w:p w14:paraId="3B8AAA2C" w14:textId="77777777" w:rsidR="00E57EC9" w:rsidRDefault="00776CEA" w:rsidP="00E57EC9">
      <w:r w:rsidRPr="00034910">
        <w:t>Elle avait débité cette énormité comme la chose la plus n</w:t>
      </w:r>
      <w:r w:rsidRPr="00034910">
        <w:t>a</w:t>
      </w:r>
      <w:r w:rsidRPr="00034910">
        <w:t>turelle du monde</w:t>
      </w:r>
      <w:r w:rsidR="00E57EC9">
        <w:t xml:space="preserve">. </w:t>
      </w:r>
      <w:r w:rsidRPr="00034910">
        <w:t>Aussi ce lui fut une surprise intense d</w:t>
      </w:r>
      <w:r w:rsidR="00E57EC9">
        <w:t>’</w:t>
      </w:r>
      <w:r w:rsidRPr="00034910">
        <w:t xml:space="preserve">entendre </w:t>
      </w:r>
      <w:proofErr w:type="spellStart"/>
      <w:r w:rsidRPr="00034910">
        <w:t>Mérédith</w:t>
      </w:r>
      <w:proofErr w:type="spellEnd"/>
      <w:r w:rsidRPr="00034910">
        <w:t xml:space="preserve"> répondre</w:t>
      </w:r>
      <w:r w:rsidR="00E57EC9">
        <w:t> :</w:t>
      </w:r>
    </w:p>
    <w:p w14:paraId="48ABFF9A" w14:textId="77777777" w:rsidR="00E57EC9" w:rsidRDefault="00E57EC9" w:rsidP="00E57EC9">
      <w:r>
        <w:t>— </w:t>
      </w:r>
      <w:r w:rsidR="00776CEA" w:rsidRPr="00034910">
        <w:t xml:space="preserve">Que </w:t>
      </w:r>
      <w:proofErr w:type="spellStart"/>
      <w:r w:rsidR="00776CEA" w:rsidRPr="00034910">
        <w:t>Mistress</w:t>
      </w:r>
      <w:proofErr w:type="spellEnd"/>
      <w:r w:rsidR="00776CEA" w:rsidRPr="00034910">
        <w:t xml:space="preserve"> me pardonne</w:t>
      </w:r>
      <w:r>
        <w:t xml:space="preserve">, </w:t>
      </w:r>
      <w:r w:rsidR="00776CEA" w:rsidRPr="00034910">
        <w:t>mais je ne puis accepter cela</w:t>
      </w:r>
      <w:r>
        <w:t>.</w:t>
      </w:r>
    </w:p>
    <w:p w14:paraId="16EB09BF" w14:textId="77777777" w:rsidR="00E57EC9" w:rsidRDefault="00E57EC9" w:rsidP="00E57EC9">
      <w:r>
        <w:t>— </w:t>
      </w:r>
      <w:r w:rsidR="00776CEA" w:rsidRPr="00034910">
        <w:t>Vous ne pouvez accepter</w:t>
      </w:r>
      <w:r>
        <w:t xml:space="preserve"> ? </w:t>
      </w:r>
      <w:r w:rsidR="00776CEA" w:rsidRPr="00034910">
        <w:t>redit-elle</w:t>
      </w:r>
      <w:r>
        <w:t xml:space="preserve">, </w:t>
      </w:r>
      <w:r w:rsidR="00776CEA" w:rsidRPr="00034910">
        <w:t>suffoquée</w:t>
      </w:r>
      <w:r>
        <w:t>.</w:t>
      </w:r>
    </w:p>
    <w:p w14:paraId="59772955" w14:textId="77777777" w:rsidR="00E57EC9" w:rsidRDefault="00E57EC9" w:rsidP="00E57EC9">
      <w:r>
        <w:t>— </w:t>
      </w:r>
      <w:r w:rsidR="00776CEA" w:rsidRPr="00034910">
        <w:t xml:space="preserve">Que </w:t>
      </w:r>
      <w:proofErr w:type="spellStart"/>
      <w:r w:rsidR="00776CEA" w:rsidRPr="00034910">
        <w:t>Mistress</w:t>
      </w:r>
      <w:proofErr w:type="spellEnd"/>
      <w:r w:rsidR="00776CEA" w:rsidRPr="00034910">
        <w:t xml:space="preserve"> veuille bien se souvenir</w:t>
      </w:r>
      <w:r>
        <w:t xml:space="preserve">. </w:t>
      </w:r>
      <w:r w:rsidR="00776CEA" w:rsidRPr="00034910">
        <w:t>Je suis entrée à son service comme femme de chambre</w:t>
      </w:r>
      <w:r>
        <w:t xml:space="preserve">. </w:t>
      </w:r>
      <w:r w:rsidR="00776CEA" w:rsidRPr="00034910">
        <w:t>Je dois l</w:t>
      </w:r>
      <w:r>
        <w:t>’</w:t>
      </w:r>
      <w:r w:rsidR="00776CEA" w:rsidRPr="00034910">
        <w:t>habiller</w:t>
      </w:r>
      <w:r>
        <w:t xml:space="preserve">, </w:t>
      </w:r>
      <w:r w:rsidR="00776CEA" w:rsidRPr="00034910">
        <w:t>la coi</w:t>
      </w:r>
      <w:r w:rsidR="00776CEA" w:rsidRPr="00034910">
        <w:t>f</w:t>
      </w:r>
      <w:r w:rsidR="00776CEA" w:rsidRPr="00034910">
        <w:t>fer</w:t>
      </w:r>
      <w:r>
        <w:t xml:space="preserve">, </w:t>
      </w:r>
      <w:r w:rsidR="00776CEA" w:rsidRPr="00034910">
        <w:t>coudre</w:t>
      </w:r>
      <w:r>
        <w:t xml:space="preserve">, </w:t>
      </w:r>
      <w:r w:rsidR="00776CEA" w:rsidRPr="00034910">
        <w:t>tenir en ordre son appartement privé</w:t>
      </w:r>
      <w:r>
        <w:t xml:space="preserve">, </w:t>
      </w:r>
      <w:r w:rsidR="00776CEA" w:rsidRPr="00034910">
        <w:t>etc</w:t>
      </w:r>
      <w:r>
        <w:t xml:space="preserve">. </w:t>
      </w:r>
      <w:r w:rsidR="00776CEA" w:rsidRPr="00034910">
        <w:t>Je m</w:t>
      </w:r>
      <w:r>
        <w:t>’</w:t>
      </w:r>
      <w:r w:rsidR="00776CEA" w:rsidRPr="00034910">
        <w:t>acquitte de ces devoirs avec ponctualité</w:t>
      </w:r>
      <w:r>
        <w:t xml:space="preserve">, </w:t>
      </w:r>
      <w:r w:rsidR="00776CEA" w:rsidRPr="00034910">
        <w:t>j</w:t>
      </w:r>
      <w:r>
        <w:t>’</w:t>
      </w:r>
      <w:r w:rsidR="00776CEA" w:rsidRPr="00034910">
        <w:t>ose le dire</w:t>
      </w:r>
      <w:r>
        <w:t xml:space="preserve"> ; </w:t>
      </w:r>
      <w:r w:rsidR="00776CEA" w:rsidRPr="00034910">
        <w:t>mais lors de mon engagement</w:t>
      </w:r>
      <w:r>
        <w:t xml:space="preserve">, </w:t>
      </w:r>
      <w:r w:rsidR="00776CEA" w:rsidRPr="00034910">
        <w:t>il n</w:t>
      </w:r>
      <w:r>
        <w:t>’</w:t>
      </w:r>
      <w:r w:rsidR="00776CEA" w:rsidRPr="00034910">
        <w:t>a pas été question de recevoir des coups de couteau</w:t>
      </w:r>
      <w:r>
        <w:t xml:space="preserve">, </w:t>
      </w:r>
      <w:r w:rsidR="00776CEA" w:rsidRPr="00034910">
        <w:t xml:space="preserve">au lieu et place de </w:t>
      </w:r>
      <w:proofErr w:type="spellStart"/>
      <w:r w:rsidR="00776CEA" w:rsidRPr="00034910">
        <w:t>Mistress</w:t>
      </w:r>
      <w:proofErr w:type="spellEnd"/>
      <w:r>
        <w:t>.</w:t>
      </w:r>
    </w:p>
    <w:p w14:paraId="0EE24FA4" w14:textId="77777777" w:rsidR="00E57EC9" w:rsidRDefault="00776CEA" w:rsidP="00E57EC9">
      <w:r w:rsidRPr="00034910">
        <w:t>La veuve fit une effroyable grimace</w:t>
      </w:r>
      <w:r w:rsidR="00E57EC9">
        <w:t xml:space="preserve">. </w:t>
      </w:r>
      <w:r w:rsidRPr="00034910">
        <w:t>Ses yeux lancèrent des éclairs</w:t>
      </w:r>
      <w:r w:rsidR="00E57EC9">
        <w:t xml:space="preserve">. </w:t>
      </w:r>
      <w:r w:rsidRPr="00034910">
        <w:t>Toutefois elle parvint à retenir les imprécations qui montaient à ses lèvres</w:t>
      </w:r>
      <w:r w:rsidR="00E57EC9">
        <w:t xml:space="preserve">. </w:t>
      </w:r>
      <w:r w:rsidRPr="00034910">
        <w:t>Elle haussa les épaules</w:t>
      </w:r>
      <w:r w:rsidR="00E57EC9">
        <w:t xml:space="preserve">, </w:t>
      </w:r>
      <w:r w:rsidRPr="00034910">
        <w:t>en articulant avec un souverain mépris</w:t>
      </w:r>
      <w:r w:rsidR="00E57EC9">
        <w:t> :</w:t>
      </w:r>
    </w:p>
    <w:p w14:paraId="33CDCC47" w14:textId="77777777" w:rsidR="00E57EC9" w:rsidRDefault="00E57EC9" w:rsidP="00E57EC9">
      <w:r>
        <w:t>— </w:t>
      </w:r>
      <w:r w:rsidR="00776CEA" w:rsidRPr="00034910">
        <w:t>Voilà bien le dévouement de ces espèces</w:t>
      </w:r>
      <w:r>
        <w:t> !</w:t>
      </w:r>
    </w:p>
    <w:p w14:paraId="3EBA758B" w14:textId="77777777" w:rsidR="00E57EC9" w:rsidRDefault="00776CEA" w:rsidP="00E57EC9">
      <w:r w:rsidRPr="00034910">
        <w:t>Ce fut tout</w:t>
      </w:r>
      <w:r w:rsidR="00E57EC9">
        <w:t xml:space="preserve">. </w:t>
      </w:r>
      <w:r w:rsidRPr="00034910">
        <w:t>Mais cela était plus cinglant que la plus violente apostrophe</w:t>
      </w:r>
      <w:r w:rsidR="00E57EC9">
        <w:t xml:space="preserve">. </w:t>
      </w:r>
      <w:r w:rsidRPr="00034910">
        <w:t>Tout ce qu</w:t>
      </w:r>
      <w:r w:rsidR="00E57EC9">
        <w:t>’</w:t>
      </w:r>
      <w:r w:rsidRPr="00034910">
        <w:t>une créature peut contenir de mépris à l</w:t>
      </w:r>
      <w:r w:rsidR="00E57EC9">
        <w:t>’</w:t>
      </w:r>
      <w:r w:rsidRPr="00034910">
        <w:t>égard d</w:t>
      </w:r>
      <w:r w:rsidR="00E57EC9">
        <w:t>’</w:t>
      </w:r>
      <w:r w:rsidRPr="00034910">
        <w:t>une autre vibrait dans ces simples paroles</w:t>
      </w:r>
      <w:r w:rsidR="00E57EC9">
        <w:t>.</w:t>
      </w:r>
    </w:p>
    <w:p w14:paraId="27EB5F32" w14:textId="77777777" w:rsidR="00E57EC9" w:rsidRDefault="00776CEA" w:rsidP="00E57EC9">
      <w:r w:rsidRPr="00034910">
        <w:lastRenderedPageBreak/>
        <w:t>On eût cru que la veuve dédaignait de s</w:t>
      </w:r>
      <w:r w:rsidR="00E57EC9">
        <w:t>’</w:t>
      </w:r>
      <w:r w:rsidRPr="00034910">
        <w:t>occuper plus lon</w:t>
      </w:r>
      <w:r w:rsidRPr="00034910">
        <w:t>g</w:t>
      </w:r>
      <w:r w:rsidRPr="00034910">
        <w:t>temps d</w:t>
      </w:r>
      <w:r w:rsidR="00E57EC9">
        <w:t>’</w:t>
      </w:r>
      <w:r w:rsidRPr="00034910">
        <w:t>une personne aussi peu recommandable</w:t>
      </w:r>
      <w:r w:rsidR="00E57EC9">
        <w:t xml:space="preserve">, </w:t>
      </w:r>
      <w:r w:rsidRPr="00034910">
        <w:t>car elle o</w:t>
      </w:r>
      <w:r w:rsidRPr="00034910">
        <w:t>r</w:t>
      </w:r>
      <w:r w:rsidRPr="00034910">
        <w:t>donna sèchement</w:t>
      </w:r>
      <w:r w:rsidR="00E57EC9">
        <w:t> :</w:t>
      </w:r>
    </w:p>
    <w:p w14:paraId="708EF3C7" w14:textId="77777777" w:rsidR="00E57EC9" w:rsidRDefault="00E57EC9" w:rsidP="00E57EC9">
      <w:r>
        <w:t>— </w:t>
      </w:r>
      <w:r w:rsidR="00776CEA" w:rsidRPr="00034910">
        <w:t>Envoyez-moi vos suppléantes Linna et Lucy</w:t>
      </w:r>
      <w:r>
        <w:t>.</w:t>
      </w:r>
    </w:p>
    <w:p w14:paraId="0C63E48A" w14:textId="77777777" w:rsidR="00E57EC9" w:rsidRDefault="00776CEA" w:rsidP="00E57EC9">
      <w:r w:rsidRPr="00034910">
        <w:t>Hélas</w:t>
      </w:r>
      <w:r w:rsidR="00E57EC9">
        <w:t xml:space="preserve"> ! </w:t>
      </w:r>
      <w:r w:rsidRPr="00034910">
        <w:t>les suppléantes</w:t>
      </w:r>
      <w:r w:rsidR="00E57EC9">
        <w:t xml:space="preserve">, </w:t>
      </w:r>
      <w:r w:rsidRPr="00034910">
        <w:t>non plus que la principale fille de chambre</w:t>
      </w:r>
      <w:r w:rsidR="00E57EC9">
        <w:t xml:space="preserve">, </w:t>
      </w:r>
      <w:r w:rsidRPr="00034910">
        <w:t>ne se soucièrent d</w:t>
      </w:r>
      <w:r w:rsidR="00E57EC9">
        <w:t>’</w:t>
      </w:r>
      <w:r w:rsidRPr="00034910">
        <w:t>attirer sur elles les coups du fou</w:t>
      </w:r>
      <w:r w:rsidR="00E57EC9">
        <w:t xml:space="preserve">. </w:t>
      </w:r>
      <w:r w:rsidRPr="00034910">
        <w:t>Est-ce qu</w:t>
      </w:r>
      <w:r w:rsidR="00E57EC9">
        <w:t>’</w:t>
      </w:r>
      <w:r w:rsidRPr="00034910">
        <w:t>elle allait être obligée de rentrer à New-York</w:t>
      </w:r>
      <w:r w:rsidR="00E57EC9">
        <w:t xml:space="preserve">, </w:t>
      </w:r>
      <w:r w:rsidRPr="00034910">
        <w:t>d</w:t>
      </w:r>
      <w:r w:rsidR="00E57EC9">
        <w:t>’</w:t>
      </w:r>
      <w:r w:rsidRPr="00034910">
        <w:t>interrompre sa cure de repos</w:t>
      </w:r>
      <w:r w:rsidR="00E57EC9">
        <w:t xml:space="preserve">, </w:t>
      </w:r>
      <w:r w:rsidRPr="00034910">
        <w:t>de ce fait que ses serviteurs avaient l</w:t>
      </w:r>
      <w:r w:rsidR="00E57EC9">
        <w:t>’</w:t>
      </w:r>
      <w:r w:rsidRPr="00034910">
        <w:t>infamie de ne pas vouloir être poignardés pour elle</w:t>
      </w:r>
      <w:r w:rsidR="00E57EC9">
        <w:t> ?</w:t>
      </w:r>
    </w:p>
    <w:p w14:paraId="03BC6D32" w14:textId="77777777" w:rsidR="00E57EC9" w:rsidRDefault="00776CEA" w:rsidP="00E57EC9">
      <w:r w:rsidRPr="00034910">
        <w:t>Des heures coulèrent en tergiversations</w:t>
      </w:r>
      <w:r w:rsidR="00E57EC9">
        <w:t>.</w:t>
      </w:r>
    </w:p>
    <w:p w14:paraId="50E67355" w14:textId="77777777" w:rsidR="00E57EC9" w:rsidRDefault="00776CEA" w:rsidP="00E57EC9">
      <w:r w:rsidRPr="00034910">
        <w:t>Vers trois heures</w:t>
      </w:r>
      <w:r w:rsidR="00E57EC9">
        <w:t xml:space="preserve">, </w:t>
      </w:r>
      <w:proofErr w:type="spellStart"/>
      <w:r w:rsidRPr="00034910">
        <w:t>Mérédith</w:t>
      </w:r>
      <w:proofErr w:type="spellEnd"/>
      <w:r w:rsidRPr="00034910">
        <w:t xml:space="preserve"> vint frapper à la porte de la chambre</w:t>
      </w:r>
      <w:r w:rsidR="00E57EC9">
        <w:t xml:space="preserve">, </w:t>
      </w:r>
      <w:r w:rsidRPr="00034910">
        <w:t>ce qui fit sauter en l</w:t>
      </w:r>
      <w:r w:rsidR="00E57EC9">
        <w:t>’</w:t>
      </w:r>
      <w:r w:rsidRPr="00034910">
        <w:t>air la veuve</w:t>
      </w:r>
      <w:r w:rsidR="00E57EC9">
        <w:t xml:space="preserve">, </w:t>
      </w:r>
      <w:r w:rsidRPr="00034910">
        <w:t>alors blottie dans un fauteuil</w:t>
      </w:r>
      <w:r w:rsidR="00E57EC9">
        <w:t>.</w:t>
      </w:r>
    </w:p>
    <w:p w14:paraId="371E9008" w14:textId="77777777" w:rsidR="00E57EC9" w:rsidRDefault="00E57EC9" w:rsidP="00E57EC9">
      <w:r>
        <w:t>— </w:t>
      </w:r>
      <w:r w:rsidR="00776CEA" w:rsidRPr="00034910">
        <w:t>Qui est là</w:t>
      </w:r>
      <w:r>
        <w:t xml:space="preserve"> ? </w:t>
      </w:r>
      <w:r w:rsidR="00776CEA" w:rsidRPr="00034910">
        <w:t>clama celle-ci</w:t>
      </w:r>
      <w:r>
        <w:t xml:space="preserve">… </w:t>
      </w:r>
      <w:r w:rsidR="00776CEA" w:rsidRPr="00034910">
        <w:t>Si vous entrez</w:t>
      </w:r>
      <w:r>
        <w:t xml:space="preserve">, </w:t>
      </w:r>
      <w:r w:rsidR="00776CEA" w:rsidRPr="00034910">
        <w:t>je fais feu</w:t>
      </w:r>
      <w:r>
        <w:t xml:space="preserve">, </w:t>
      </w:r>
      <w:r w:rsidR="00776CEA" w:rsidRPr="00034910">
        <w:t>vous êtes mort</w:t>
      </w:r>
      <w:r>
        <w:t>…</w:t>
      </w:r>
    </w:p>
    <w:p w14:paraId="49753E6D" w14:textId="77777777" w:rsidR="00E57EC9" w:rsidRDefault="00776CEA" w:rsidP="00E57EC9">
      <w:r w:rsidRPr="00034910">
        <w:t>Comme arme à feu</w:t>
      </w:r>
      <w:r w:rsidR="00E57EC9">
        <w:t xml:space="preserve">, </w:t>
      </w:r>
      <w:r w:rsidRPr="00034910">
        <w:t>elle brandissait un simple gratte-dos dont elle s</w:t>
      </w:r>
      <w:r w:rsidR="00E57EC9">
        <w:t>’</w:t>
      </w:r>
      <w:r w:rsidRPr="00034910">
        <w:t>était emparée machinalement</w:t>
      </w:r>
      <w:r w:rsidR="00E57EC9">
        <w:t xml:space="preserve">. </w:t>
      </w:r>
      <w:r w:rsidRPr="00034910">
        <w:t>La voix de la cam</w:t>
      </w:r>
      <w:r w:rsidRPr="00034910">
        <w:t>é</w:t>
      </w:r>
      <w:r w:rsidRPr="00034910">
        <w:t>riste l</w:t>
      </w:r>
      <w:r w:rsidR="00E57EC9">
        <w:t>’</w:t>
      </w:r>
      <w:r w:rsidRPr="00034910">
        <w:t>apaisa</w:t>
      </w:r>
      <w:r w:rsidR="00E57EC9">
        <w:t> :</w:t>
      </w:r>
    </w:p>
    <w:p w14:paraId="45D06F04" w14:textId="77777777" w:rsidR="00E57EC9" w:rsidRDefault="00E57EC9" w:rsidP="00E57EC9">
      <w:r>
        <w:t>— </w:t>
      </w:r>
      <w:r w:rsidR="00776CEA" w:rsidRPr="00034910">
        <w:t>C</w:t>
      </w:r>
      <w:r>
        <w:t>’</w:t>
      </w:r>
      <w:r w:rsidR="00776CEA" w:rsidRPr="00034910">
        <w:t>est moi</w:t>
      </w:r>
      <w:r>
        <w:t xml:space="preserve">, </w:t>
      </w:r>
      <w:proofErr w:type="spellStart"/>
      <w:r w:rsidR="00776CEA" w:rsidRPr="00034910">
        <w:t>Mistress</w:t>
      </w:r>
      <w:proofErr w:type="spellEnd"/>
      <w:r>
        <w:t xml:space="preserve">, </w:t>
      </w:r>
      <w:r w:rsidR="00776CEA" w:rsidRPr="00034910">
        <w:t xml:space="preserve">votre fidèle </w:t>
      </w:r>
      <w:proofErr w:type="spellStart"/>
      <w:r w:rsidR="00776CEA" w:rsidRPr="00034910">
        <w:t>Mérédith</w:t>
      </w:r>
      <w:proofErr w:type="spellEnd"/>
      <w:r>
        <w:t xml:space="preserve">. </w:t>
      </w:r>
      <w:r w:rsidR="00776CEA" w:rsidRPr="00034910">
        <w:t>Je ne puis pas entrer du reste</w:t>
      </w:r>
      <w:r>
        <w:t xml:space="preserve">, </w:t>
      </w:r>
      <w:r w:rsidR="00776CEA" w:rsidRPr="00034910">
        <w:t>car vous avez poussé le verrou</w:t>
      </w:r>
      <w:r>
        <w:t>.</w:t>
      </w:r>
    </w:p>
    <w:p w14:paraId="7378A7F7" w14:textId="77777777" w:rsidR="00E57EC9" w:rsidRDefault="00E57EC9" w:rsidP="00E57EC9">
      <w:r>
        <w:t>— </w:t>
      </w:r>
      <w:r w:rsidR="00776CEA" w:rsidRPr="00034910">
        <w:t>Qu</w:t>
      </w:r>
      <w:r>
        <w:t>’</w:t>
      </w:r>
      <w:r w:rsidR="00776CEA" w:rsidRPr="00034910">
        <w:t>est-ce que vous voulez</w:t>
      </w:r>
      <w:r>
        <w:t xml:space="preserve">, </w:t>
      </w:r>
      <w:r w:rsidR="00776CEA" w:rsidRPr="00034910">
        <w:t>fille sans cœur</w:t>
      </w:r>
      <w:r>
        <w:t> ?</w:t>
      </w:r>
    </w:p>
    <w:p w14:paraId="3C7273FD" w14:textId="50B575A8" w:rsidR="00E57EC9" w:rsidRDefault="00E57EC9" w:rsidP="00E57EC9">
      <w:r>
        <w:t>— </w:t>
      </w:r>
      <w:r w:rsidR="00776CEA" w:rsidRPr="00034910">
        <w:t xml:space="preserve">Dire à </w:t>
      </w:r>
      <w:proofErr w:type="spellStart"/>
      <w:r w:rsidR="00776CEA" w:rsidRPr="00034910">
        <w:t>Mistress</w:t>
      </w:r>
      <w:proofErr w:type="spellEnd"/>
      <w:r w:rsidR="00776CEA" w:rsidRPr="00034910">
        <w:t xml:space="preserve"> que l</w:t>
      </w:r>
      <w:r>
        <w:t>’</w:t>
      </w:r>
      <w:r w:rsidR="00776CEA" w:rsidRPr="00034910">
        <w:t xml:space="preserve">on apporte une lettre de </w:t>
      </w:r>
      <w:r>
        <w:t>M</w:t>
      </w:r>
      <w:r w:rsidRPr="00E57EC9">
        <w:rPr>
          <w:vertAlign w:val="superscript"/>
        </w:rPr>
        <w:t>rs</w:t>
      </w:r>
      <w:r>
        <w:t> </w:t>
      </w:r>
      <w:proofErr w:type="spellStart"/>
      <w:r w:rsidR="00776CEA" w:rsidRPr="00034910">
        <w:t>Lodgers</w:t>
      </w:r>
      <w:proofErr w:type="spellEnd"/>
      <w:r>
        <w:t>.</w:t>
      </w:r>
    </w:p>
    <w:p w14:paraId="46FF3D0B" w14:textId="77777777" w:rsidR="00E57EC9" w:rsidRDefault="00E57EC9" w:rsidP="00E57EC9">
      <w:r>
        <w:t>— </w:t>
      </w:r>
      <w:r w:rsidR="00776CEA" w:rsidRPr="00034910">
        <w:t>Une lettre</w:t>
      </w:r>
      <w:r>
        <w:t xml:space="preserve">, </w:t>
      </w:r>
      <w:r w:rsidR="00776CEA" w:rsidRPr="00034910">
        <w:t>glissez-la sous la porte</w:t>
      </w:r>
      <w:r>
        <w:t>.</w:t>
      </w:r>
    </w:p>
    <w:p w14:paraId="47B52BAC" w14:textId="77777777" w:rsidR="00E57EC9" w:rsidRDefault="00776CEA" w:rsidP="00E57EC9">
      <w:r w:rsidRPr="00034910">
        <w:t>Il y eut un silence</w:t>
      </w:r>
      <w:r w:rsidR="00E57EC9">
        <w:t xml:space="preserve">. </w:t>
      </w:r>
      <w:r w:rsidRPr="00034910">
        <w:t>L</w:t>
      </w:r>
      <w:r w:rsidR="00E57EC9">
        <w:t>’</w:t>
      </w:r>
      <w:r w:rsidRPr="00034910">
        <w:t>organe de la femme de chambre s</w:t>
      </w:r>
      <w:r w:rsidR="00E57EC9">
        <w:t>’</w:t>
      </w:r>
      <w:r w:rsidRPr="00034910">
        <w:t>éleva de nouveau</w:t>
      </w:r>
      <w:r w:rsidR="00E57EC9">
        <w:t>.</w:t>
      </w:r>
    </w:p>
    <w:p w14:paraId="580A1760" w14:textId="0E79E8B6" w:rsidR="00E57EC9" w:rsidRDefault="00E57EC9" w:rsidP="00E57EC9">
      <w:r>
        <w:lastRenderedPageBreak/>
        <w:t>— </w:t>
      </w:r>
      <w:r w:rsidR="00776CEA" w:rsidRPr="00034910">
        <w:t>C</w:t>
      </w:r>
      <w:r>
        <w:t>’</w:t>
      </w:r>
      <w:r w:rsidR="00776CEA" w:rsidRPr="00034910">
        <w:t>est que la personne doit vous la remettre en mains propres</w:t>
      </w:r>
      <w:r>
        <w:t xml:space="preserve">. </w:t>
      </w:r>
      <w:r w:rsidR="00776CEA" w:rsidRPr="00034910">
        <w:t>C</w:t>
      </w:r>
      <w:r>
        <w:t>’</w:t>
      </w:r>
      <w:r w:rsidR="00776CEA" w:rsidRPr="00034910">
        <w:t>est l</w:t>
      </w:r>
      <w:r>
        <w:t>’</w:t>
      </w:r>
      <w:r w:rsidR="00776CEA" w:rsidRPr="00034910">
        <w:t xml:space="preserve">ordre qui lui a été donné par </w:t>
      </w:r>
      <w:r>
        <w:t>M</w:t>
      </w:r>
      <w:r w:rsidRPr="00E57EC9">
        <w:rPr>
          <w:vertAlign w:val="superscript"/>
        </w:rPr>
        <w:t>rs</w:t>
      </w:r>
      <w:r>
        <w:t> </w:t>
      </w:r>
      <w:proofErr w:type="spellStart"/>
      <w:r w:rsidR="00776CEA" w:rsidRPr="00034910">
        <w:t>Lodgers</w:t>
      </w:r>
      <w:proofErr w:type="spellEnd"/>
      <w:r>
        <w:t xml:space="preserve">. </w:t>
      </w:r>
      <w:r w:rsidR="00776CEA" w:rsidRPr="00034910">
        <w:t>Alors elle refuse de se dessaisir de la lettre</w:t>
      </w:r>
      <w:r>
        <w:t xml:space="preserve">, </w:t>
      </w:r>
      <w:r w:rsidR="00776CEA" w:rsidRPr="00034910">
        <w:t xml:space="preserve">et </w:t>
      </w:r>
      <w:proofErr w:type="spellStart"/>
      <w:r w:rsidR="00776CEA" w:rsidRPr="00034910">
        <w:t>Mistress</w:t>
      </w:r>
      <w:proofErr w:type="spellEnd"/>
      <w:r w:rsidR="00776CEA" w:rsidRPr="00034910">
        <w:t xml:space="preserve"> voudra bien reconnaître que je ne saurais la faire passer sous la porte</w:t>
      </w:r>
      <w:r>
        <w:t>.</w:t>
      </w:r>
    </w:p>
    <w:p w14:paraId="39CDE54F" w14:textId="77777777" w:rsidR="00E57EC9" w:rsidRDefault="00E57EC9" w:rsidP="00E57EC9">
      <w:r>
        <w:t>— </w:t>
      </w:r>
      <w:r w:rsidR="00776CEA" w:rsidRPr="00034910">
        <w:t>Sotte bête</w:t>
      </w:r>
      <w:r>
        <w:t xml:space="preserve"> ! </w:t>
      </w:r>
      <w:r w:rsidR="00776CEA" w:rsidRPr="00034910">
        <w:t>gronda la veuve</w:t>
      </w:r>
      <w:r>
        <w:t xml:space="preserve">. </w:t>
      </w:r>
      <w:r w:rsidR="00776CEA" w:rsidRPr="00034910">
        <w:t>Évidemment une personne ne peut entrer par là</w:t>
      </w:r>
      <w:r>
        <w:t xml:space="preserve">. </w:t>
      </w:r>
      <w:r w:rsidR="00776CEA" w:rsidRPr="00034910">
        <w:t>Comment est cette personne</w:t>
      </w:r>
      <w:r>
        <w:t> ?</w:t>
      </w:r>
    </w:p>
    <w:p w14:paraId="5D71B71D" w14:textId="77777777" w:rsidR="00E57EC9" w:rsidRDefault="00E57EC9" w:rsidP="00E57EC9">
      <w:r>
        <w:t>— </w:t>
      </w:r>
      <w:r w:rsidR="00776CEA" w:rsidRPr="00034910">
        <w:t>Une jeune dame comme moi</w:t>
      </w:r>
      <w:r>
        <w:t>.</w:t>
      </w:r>
    </w:p>
    <w:p w14:paraId="5AAB3C37" w14:textId="77777777" w:rsidR="00E57EC9" w:rsidRDefault="00E57EC9" w:rsidP="00E57EC9">
      <w:r>
        <w:t>— </w:t>
      </w:r>
      <w:r w:rsidR="00776CEA" w:rsidRPr="00034910">
        <w:t>Comme vous</w:t>
      </w:r>
      <w:r>
        <w:t xml:space="preserve">. </w:t>
      </w:r>
      <w:r w:rsidR="00776CEA" w:rsidRPr="00034910">
        <w:t>Alors c</w:t>
      </w:r>
      <w:r>
        <w:t>’</w:t>
      </w:r>
      <w:r w:rsidR="00776CEA" w:rsidRPr="00034910">
        <w:t>est une servante et pas une dame</w:t>
      </w:r>
      <w:r>
        <w:t>.</w:t>
      </w:r>
    </w:p>
    <w:p w14:paraId="766799A5" w14:textId="77777777" w:rsidR="00E57EC9" w:rsidRDefault="00E57EC9" w:rsidP="00E57EC9">
      <w:r>
        <w:t>— </w:t>
      </w:r>
      <w:proofErr w:type="spellStart"/>
      <w:r w:rsidR="00776CEA" w:rsidRPr="00034910">
        <w:t>Mistress</w:t>
      </w:r>
      <w:proofErr w:type="spellEnd"/>
      <w:r w:rsidR="00776CEA" w:rsidRPr="00034910">
        <w:t xml:space="preserve"> a raison</w:t>
      </w:r>
      <w:r>
        <w:t>.</w:t>
      </w:r>
    </w:p>
    <w:p w14:paraId="27DDBC29" w14:textId="1D01589F" w:rsidR="00E57EC9" w:rsidRDefault="00E57EC9" w:rsidP="00E57EC9">
      <w:r>
        <w:t>— </w:t>
      </w:r>
      <w:r w:rsidR="00776CEA" w:rsidRPr="00034910">
        <w:t>J</w:t>
      </w:r>
      <w:r>
        <w:t>’</w:t>
      </w:r>
      <w:r w:rsidR="00776CEA" w:rsidRPr="00034910">
        <w:t>ouvre</w:t>
      </w:r>
      <w:r>
        <w:t xml:space="preserve">. </w:t>
      </w:r>
      <w:r w:rsidR="00776CEA" w:rsidRPr="00034910">
        <w:t>Vous entrerez avec l</w:t>
      </w:r>
      <w:r>
        <w:t>’</w:t>
      </w:r>
      <w:r w:rsidR="00776CEA" w:rsidRPr="00034910">
        <w:t xml:space="preserve">envoyée de </w:t>
      </w:r>
      <w:r>
        <w:t>M</w:t>
      </w:r>
      <w:r w:rsidRPr="00E57EC9">
        <w:rPr>
          <w:vertAlign w:val="superscript"/>
        </w:rPr>
        <w:t>rs</w:t>
      </w:r>
      <w:r>
        <w:t> </w:t>
      </w:r>
      <w:proofErr w:type="spellStart"/>
      <w:r w:rsidR="00776CEA" w:rsidRPr="00034910">
        <w:t>Lodgers</w:t>
      </w:r>
      <w:proofErr w:type="spellEnd"/>
      <w:r>
        <w:t>.</w:t>
      </w:r>
    </w:p>
    <w:p w14:paraId="05E77426" w14:textId="77777777" w:rsidR="00E57EC9" w:rsidRDefault="00776CEA" w:rsidP="00E57EC9">
      <w:r w:rsidRPr="00034910">
        <w:t>Le verrou cliqueta</w:t>
      </w:r>
      <w:r w:rsidR="00E57EC9">
        <w:t xml:space="preserve">, </w:t>
      </w:r>
      <w:r w:rsidRPr="00034910">
        <w:t>le battant tourna sur ses gonds</w:t>
      </w:r>
      <w:r w:rsidR="00E57EC9">
        <w:t xml:space="preserve">, </w:t>
      </w:r>
      <w:r w:rsidRPr="00034910">
        <w:t xml:space="preserve">et </w:t>
      </w:r>
      <w:proofErr w:type="spellStart"/>
      <w:r w:rsidRPr="00034910">
        <w:t>M</w:t>
      </w:r>
      <w:r w:rsidRPr="00034910">
        <w:t>é</w:t>
      </w:r>
      <w:r w:rsidRPr="00034910">
        <w:t>rédith</w:t>
      </w:r>
      <w:proofErr w:type="spellEnd"/>
      <w:r w:rsidRPr="00034910">
        <w:t xml:space="preserve"> parut précédant la jeune personne de noir vêtue</w:t>
      </w:r>
      <w:r w:rsidR="00E57EC9">
        <w:t xml:space="preserve">, </w:t>
      </w:r>
      <w:r w:rsidRPr="00034910">
        <w:t>dont la présence au Parc Central n</w:t>
      </w:r>
      <w:r w:rsidR="00E57EC9">
        <w:t>’</w:t>
      </w:r>
      <w:r w:rsidRPr="00034910">
        <w:t>avait inquiété ni Hermann</w:t>
      </w:r>
      <w:r w:rsidR="00E57EC9">
        <w:t xml:space="preserve">, </w:t>
      </w:r>
      <w:r w:rsidRPr="00034910">
        <w:t>ni l</w:t>
      </w:r>
      <w:r w:rsidR="00E57EC9">
        <w:t>’</w:t>
      </w:r>
      <w:r w:rsidRPr="00034910">
        <w:t>homme à la barbe fauve disparu plus tard dans les dépenda</w:t>
      </w:r>
      <w:r w:rsidRPr="00034910">
        <w:t>n</w:t>
      </w:r>
      <w:r w:rsidRPr="00034910">
        <w:t>ces du Consulat d</w:t>
      </w:r>
      <w:r w:rsidR="00E57EC9">
        <w:t>’</w:t>
      </w:r>
      <w:r w:rsidRPr="00034910">
        <w:t>Autriche-Hongrie</w:t>
      </w:r>
      <w:r w:rsidR="00E57EC9">
        <w:t>.</w:t>
      </w:r>
    </w:p>
    <w:p w14:paraId="39ACBD23" w14:textId="5759FD07" w:rsidR="00E57EC9" w:rsidRDefault="00776CEA" w:rsidP="00E57EC9">
      <w:r w:rsidRPr="00034910">
        <w:t>Cette dernière s</w:t>
      </w:r>
      <w:r w:rsidR="00E57EC9">
        <w:t>’</w:t>
      </w:r>
      <w:r w:rsidRPr="00034910">
        <w:t xml:space="preserve">avança modestement et tendit à la veuve la lettre écrite la veille par </w:t>
      </w:r>
      <w:r w:rsidR="00E57EC9">
        <w:t>M</w:t>
      </w:r>
      <w:r w:rsidR="00E57EC9" w:rsidRPr="00E57EC9">
        <w:rPr>
          <w:vertAlign w:val="superscript"/>
        </w:rPr>
        <w:t>rs</w:t>
      </w:r>
      <w:r w:rsidR="00E57EC9">
        <w:t> </w:t>
      </w:r>
      <w:proofErr w:type="spellStart"/>
      <w:r w:rsidRPr="00034910">
        <w:t>Lodgers</w:t>
      </w:r>
      <w:proofErr w:type="spellEnd"/>
      <w:r w:rsidR="00E57EC9">
        <w:t>.</w:t>
      </w:r>
    </w:p>
    <w:p w14:paraId="7435FD4E" w14:textId="77777777" w:rsidR="00E57EC9" w:rsidRDefault="00776CEA" w:rsidP="00E57EC9">
      <w:r w:rsidRPr="00034910">
        <w:t>La châtelaine de Stone-Hill la lut avec attention</w:t>
      </w:r>
      <w:r w:rsidR="00E57EC9">
        <w:t xml:space="preserve">, </w:t>
      </w:r>
      <w:r w:rsidRPr="00034910">
        <w:t>coupant sa lecture de petites exclamations</w:t>
      </w:r>
      <w:r w:rsidR="00E57EC9">
        <w:t xml:space="preserve"> ; </w:t>
      </w:r>
      <w:r w:rsidRPr="00034910">
        <w:t>enfin elle releva la tête et r</w:t>
      </w:r>
      <w:r w:rsidRPr="00034910">
        <w:t>e</w:t>
      </w:r>
      <w:r w:rsidRPr="00034910">
        <w:t>gardant la nouvelle venue dans les yeux</w:t>
      </w:r>
      <w:r w:rsidR="00E57EC9">
        <w:t> :</w:t>
      </w:r>
    </w:p>
    <w:p w14:paraId="782CEE7C" w14:textId="77777777" w:rsidR="00E57EC9" w:rsidRDefault="00E57EC9" w:rsidP="00E57EC9">
      <w:r>
        <w:t>— </w:t>
      </w:r>
      <w:r w:rsidR="00776CEA" w:rsidRPr="00034910">
        <w:t>Ma fille</w:t>
      </w:r>
      <w:r>
        <w:t xml:space="preserve">, </w:t>
      </w:r>
      <w:r w:rsidR="00776CEA" w:rsidRPr="00034910">
        <w:t>vous connaissez le contenu de cette lettre</w:t>
      </w:r>
      <w:r>
        <w:t> ?</w:t>
      </w:r>
    </w:p>
    <w:p w14:paraId="3B716D0A" w14:textId="485A0F98" w:rsidR="00E57EC9" w:rsidRDefault="00E57EC9" w:rsidP="00E57EC9">
      <w:r>
        <w:t>— </w:t>
      </w:r>
      <w:r w:rsidR="00776CEA" w:rsidRPr="00034910">
        <w:t>Oui</w:t>
      </w:r>
      <w:r>
        <w:t xml:space="preserve">, </w:t>
      </w:r>
      <w:proofErr w:type="spellStart"/>
      <w:r w:rsidR="00776CEA" w:rsidRPr="00034910">
        <w:t>Mistress</w:t>
      </w:r>
      <w:proofErr w:type="spellEnd"/>
      <w:r>
        <w:t>. M</w:t>
      </w:r>
      <w:r w:rsidRPr="00E57EC9">
        <w:rPr>
          <w:vertAlign w:val="superscript"/>
        </w:rPr>
        <w:t>rs</w:t>
      </w:r>
      <w:r>
        <w:t> </w:t>
      </w:r>
      <w:proofErr w:type="spellStart"/>
      <w:r w:rsidR="00776CEA" w:rsidRPr="00034910">
        <w:t>Lodgers</w:t>
      </w:r>
      <w:proofErr w:type="spellEnd"/>
      <w:r w:rsidR="00776CEA" w:rsidRPr="00034910">
        <w:t xml:space="preserve"> a été très satisfaite de mes r</w:t>
      </w:r>
      <w:r w:rsidR="00776CEA" w:rsidRPr="00034910">
        <w:t>é</w:t>
      </w:r>
      <w:r w:rsidR="00776CEA" w:rsidRPr="00034910">
        <w:t>férences</w:t>
      </w:r>
      <w:r>
        <w:t xml:space="preserve">. </w:t>
      </w:r>
      <w:r w:rsidR="00776CEA" w:rsidRPr="00034910">
        <w:t>Elle désire que j</w:t>
      </w:r>
      <w:r>
        <w:t>’</w:t>
      </w:r>
      <w:r w:rsidR="00776CEA" w:rsidRPr="00034910">
        <w:t>entre à son service</w:t>
      </w:r>
      <w:r>
        <w:t xml:space="preserve">, </w:t>
      </w:r>
      <w:r w:rsidR="00776CEA" w:rsidRPr="00034910">
        <w:t>et elle a compris que je ne me soucie pas d</w:t>
      </w:r>
      <w:r>
        <w:t>’</w:t>
      </w:r>
      <w:r w:rsidR="00776CEA" w:rsidRPr="00034910">
        <w:t>entrer chez elle en ce moment où sa maison vient d</w:t>
      </w:r>
      <w:r>
        <w:t>’</w:t>
      </w:r>
      <w:r w:rsidR="00776CEA" w:rsidRPr="00034910">
        <w:t>être le théâtre d</w:t>
      </w:r>
      <w:r>
        <w:t>’</w:t>
      </w:r>
      <w:r w:rsidR="00776CEA" w:rsidRPr="00034910">
        <w:t>un crime</w:t>
      </w:r>
      <w:r>
        <w:t>.</w:t>
      </w:r>
    </w:p>
    <w:p w14:paraId="4C0A6987" w14:textId="77777777" w:rsidR="00E57EC9" w:rsidRDefault="00E57EC9" w:rsidP="00E57EC9">
      <w:r>
        <w:lastRenderedPageBreak/>
        <w:t>— </w:t>
      </w:r>
      <w:r w:rsidR="00776CEA" w:rsidRPr="00034910">
        <w:t>Ah</w:t>
      </w:r>
      <w:r>
        <w:t xml:space="preserve"> ! </w:t>
      </w:r>
      <w:r w:rsidR="00776CEA" w:rsidRPr="00034910">
        <w:t>vous ne vous souciez pas</w:t>
      </w:r>
      <w:r>
        <w:t xml:space="preserve">… </w:t>
      </w:r>
      <w:r w:rsidR="00776CEA" w:rsidRPr="00034910">
        <w:t>Ma parole</w:t>
      </w:r>
      <w:r>
        <w:t xml:space="preserve">, </w:t>
      </w:r>
      <w:r w:rsidR="00776CEA" w:rsidRPr="00034910">
        <w:t>ces espèces sont impayables</w:t>
      </w:r>
      <w:r>
        <w:t xml:space="preserve"> ! </w:t>
      </w:r>
      <w:r w:rsidR="00776CEA" w:rsidRPr="00034910">
        <w:t>Et peut-on savoir pourquoi</w:t>
      </w:r>
      <w:r>
        <w:t> ?</w:t>
      </w:r>
    </w:p>
    <w:p w14:paraId="191EAD50" w14:textId="77777777" w:rsidR="00E57EC9" w:rsidRDefault="00E57EC9" w:rsidP="00E57EC9">
      <w:r>
        <w:t>— </w:t>
      </w:r>
      <w:r w:rsidR="00776CEA" w:rsidRPr="00034910">
        <w:t>Oh</w:t>
      </w:r>
      <w:r>
        <w:t xml:space="preserve"> ! </w:t>
      </w:r>
      <w:proofErr w:type="spellStart"/>
      <w:r w:rsidR="00776CEA" w:rsidRPr="00034910">
        <w:t>Mistress</w:t>
      </w:r>
      <w:proofErr w:type="spellEnd"/>
      <w:r w:rsidR="00776CEA" w:rsidRPr="00034910">
        <w:t xml:space="preserve"> le sait mieux que moi</w:t>
      </w:r>
      <w:r>
        <w:t>.</w:t>
      </w:r>
    </w:p>
    <w:p w14:paraId="0F7B3FA3" w14:textId="77777777" w:rsidR="00E57EC9" w:rsidRDefault="00E57EC9" w:rsidP="00E57EC9">
      <w:r>
        <w:t>— </w:t>
      </w:r>
      <w:r w:rsidR="00776CEA" w:rsidRPr="00034910">
        <w:t>Répondez néanmoins</w:t>
      </w:r>
      <w:r>
        <w:t xml:space="preserve">, </w:t>
      </w:r>
      <w:r w:rsidR="00776CEA" w:rsidRPr="00034910">
        <w:t>comme si je l</w:t>
      </w:r>
      <w:r>
        <w:t>’</w:t>
      </w:r>
      <w:r w:rsidR="00776CEA" w:rsidRPr="00034910">
        <w:t>ignorais</w:t>
      </w:r>
      <w:r>
        <w:t>.</w:t>
      </w:r>
    </w:p>
    <w:p w14:paraId="1EE54369" w14:textId="77777777" w:rsidR="00E57EC9" w:rsidRDefault="00E57EC9" w:rsidP="00E57EC9">
      <w:r>
        <w:t>— </w:t>
      </w:r>
      <w:r w:rsidR="00776CEA" w:rsidRPr="00034910">
        <w:t xml:space="preserve">Par obéissance pour </w:t>
      </w:r>
      <w:proofErr w:type="spellStart"/>
      <w:r w:rsidR="00776CEA" w:rsidRPr="00034910">
        <w:t>Mistress</w:t>
      </w:r>
      <w:proofErr w:type="spellEnd"/>
      <w:r>
        <w:t xml:space="preserve">, </w:t>
      </w:r>
      <w:r w:rsidR="00776CEA" w:rsidRPr="00034910">
        <w:t>je lui dirai donc que le sang répandu porte malheur</w:t>
      </w:r>
      <w:r>
        <w:t xml:space="preserve">, </w:t>
      </w:r>
      <w:r w:rsidR="00776CEA" w:rsidRPr="00034910">
        <w:t>jusqu</w:t>
      </w:r>
      <w:r>
        <w:t>’</w:t>
      </w:r>
      <w:r w:rsidR="00776CEA" w:rsidRPr="00034910">
        <w:t>à ce que le soleil se soit levé dix fois</w:t>
      </w:r>
      <w:r>
        <w:t>.</w:t>
      </w:r>
    </w:p>
    <w:p w14:paraId="2E321606" w14:textId="77777777" w:rsidR="00E57EC9" w:rsidRDefault="00776CEA" w:rsidP="00E57EC9">
      <w:r w:rsidRPr="00034910">
        <w:t>Cette réplique fit oublier à la veuve ses terreurs</w:t>
      </w:r>
      <w:r w:rsidR="00E57EC9">
        <w:t xml:space="preserve">, </w:t>
      </w:r>
      <w:r w:rsidRPr="00034910">
        <w:t>au moins pendant quelques secondes</w:t>
      </w:r>
      <w:r w:rsidR="00E57EC9">
        <w:t xml:space="preserve">. </w:t>
      </w:r>
      <w:r w:rsidRPr="00034910">
        <w:t>Un éclat de rire convulsif la secoua tout entière</w:t>
      </w:r>
      <w:r w:rsidR="00E57EC9">
        <w:t>.</w:t>
      </w:r>
    </w:p>
    <w:p w14:paraId="1E2710A7" w14:textId="2E9F1312" w:rsidR="00E57EC9" w:rsidRDefault="00E57EC9" w:rsidP="00E57EC9">
      <w:r>
        <w:t>— </w:t>
      </w:r>
      <w:r w:rsidR="00776CEA" w:rsidRPr="00034910">
        <w:t>Enfin</w:t>
      </w:r>
      <w:r>
        <w:t xml:space="preserve">, </w:t>
      </w:r>
      <w:r w:rsidR="00776CEA" w:rsidRPr="00034910">
        <w:t>bégaya-t-elle au milieu de cette gaieté in</w:t>
      </w:r>
      <w:r>
        <w:t>coer</w:t>
      </w:r>
      <w:r w:rsidR="00776CEA" w:rsidRPr="00034910">
        <w:t>cible</w:t>
      </w:r>
      <w:r>
        <w:t xml:space="preserve">, </w:t>
      </w:r>
      <w:r w:rsidR="00776CEA" w:rsidRPr="00034910">
        <w:t>vous êtes superstitieuse</w:t>
      </w:r>
      <w:r>
        <w:t xml:space="preserve">, </w:t>
      </w:r>
      <w:r w:rsidR="00776CEA" w:rsidRPr="00034910">
        <w:t xml:space="preserve">jeune </w:t>
      </w:r>
      <w:proofErr w:type="spellStart"/>
      <w:r w:rsidR="00776CEA" w:rsidRPr="00034910">
        <w:t>Mathiesel</w:t>
      </w:r>
      <w:proofErr w:type="spellEnd"/>
      <w:r>
        <w:t xml:space="preserve">, </w:t>
      </w:r>
      <w:r w:rsidR="00776CEA" w:rsidRPr="00034910">
        <w:t>puisque tel est votre nom</w:t>
      </w:r>
      <w:r>
        <w:t>.</w:t>
      </w:r>
    </w:p>
    <w:p w14:paraId="07906014" w14:textId="77777777" w:rsidR="00E57EC9" w:rsidRDefault="00776CEA" w:rsidP="00E57EC9">
      <w:r w:rsidRPr="00034910">
        <w:t>L</w:t>
      </w:r>
      <w:r w:rsidR="00E57EC9">
        <w:t>’</w:t>
      </w:r>
      <w:r w:rsidRPr="00034910">
        <w:t>interpellée secoua énergiquement la tête</w:t>
      </w:r>
      <w:r w:rsidR="00E57EC9">
        <w:t>.</w:t>
      </w:r>
    </w:p>
    <w:p w14:paraId="6CB506FC" w14:textId="2A8AB5D4" w:rsidR="00E57EC9" w:rsidRDefault="00E57EC9" w:rsidP="00E57EC9">
      <w:r>
        <w:t>— </w:t>
      </w:r>
      <w:r w:rsidR="00776CEA" w:rsidRPr="00034910">
        <w:t>Ce n</w:t>
      </w:r>
      <w:r>
        <w:t>’</w:t>
      </w:r>
      <w:r w:rsidR="00776CEA" w:rsidRPr="00034910">
        <w:t>est point de la superstition</w:t>
      </w:r>
      <w:r>
        <w:t xml:space="preserve">, </w:t>
      </w:r>
      <w:r w:rsidR="00776CEA" w:rsidRPr="00034910">
        <w:t>et tous les gens raiso</w:t>
      </w:r>
      <w:r w:rsidR="00776CEA" w:rsidRPr="00034910">
        <w:t>n</w:t>
      </w:r>
      <w:r w:rsidR="00776CEA" w:rsidRPr="00034910">
        <w:t>nables savent qu</w:t>
      </w:r>
      <w:r>
        <w:t>’</w:t>
      </w:r>
      <w:r w:rsidR="00776CEA" w:rsidRPr="00034910">
        <w:t>entrer dans une maison où vient d</w:t>
      </w:r>
      <w:r>
        <w:t>’</w:t>
      </w:r>
      <w:r w:rsidR="00776CEA" w:rsidRPr="00034910">
        <w:t>être commis un meurtre</w:t>
      </w:r>
      <w:r>
        <w:t xml:space="preserve">, </w:t>
      </w:r>
      <w:r w:rsidR="00776CEA" w:rsidRPr="00034910">
        <w:t>avant que dix jours soient révolus</w:t>
      </w:r>
      <w:r>
        <w:t xml:space="preserve">, </w:t>
      </w:r>
      <w:r w:rsidR="00776CEA" w:rsidRPr="00034910">
        <w:t>c</w:t>
      </w:r>
      <w:r>
        <w:t>’</w:t>
      </w:r>
      <w:r w:rsidR="00776CEA" w:rsidRPr="00034910">
        <w:t>est chercher le malheur</w:t>
      </w:r>
      <w:r>
        <w:t xml:space="preserve">. </w:t>
      </w:r>
      <w:r w:rsidR="00776CEA" w:rsidRPr="00034910">
        <w:t>Ainsi</w:t>
      </w:r>
      <w:r>
        <w:t xml:space="preserve">, </w:t>
      </w:r>
      <w:r w:rsidR="00776CEA" w:rsidRPr="00034910">
        <w:t>en Angleterre</w:t>
      </w:r>
      <w:r>
        <w:t xml:space="preserve">, </w:t>
      </w:r>
      <w:r w:rsidR="00776CEA" w:rsidRPr="00034910">
        <w:t>où j</w:t>
      </w:r>
      <w:r>
        <w:t>’</w:t>
      </w:r>
      <w:r w:rsidR="00776CEA" w:rsidRPr="00034910">
        <w:t>ai servi longtemps</w:t>
      </w:r>
      <w:r>
        <w:t xml:space="preserve">, </w:t>
      </w:r>
      <w:r w:rsidR="00776CEA" w:rsidRPr="00034910">
        <w:t>chez lord Harold Burnes</w:t>
      </w:r>
      <w:r>
        <w:t xml:space="preserve">, </w:t>
      </w:r>
      <w:r w:rsidR="00776CEA" w:rsidRPr="00034910">
        <w:t>j</w:t>
      </w:r>
      <w:r>
        <w:t>’</w:t>
      </w:r>
      <w:r w:rsidR="00776CEA" w:rsidRPr="00034910">
        <w:t xml:space="preserve">ai appris que la reine Marie Stuart et le roi </w:t>
      </w:r>
      <w:r w:rsidRPr="00034910">
        <w:t>Charles</w:t>
      </w:r>
      <w:r>
        <w:t> </w:t>
      </w:r>
      <w:r w:rsidRPr="00C002E9">
        <w:t>I</w:t>
      </w:r>
      <w:r w:rsidRPr="00E57EC9">
        <w:rPr>
          <w:vertAlign w:val="superscript"/>
        </w:rPr>
        <w:t>er</w:t>
      </w:r>
      <w:r w:rsidR="00776CEA" w:rsidRPr="00C002E9">
        <w:t xml:space="preserve"> </w:t>
      </w:r>
      <w:r w:rsidR="00776CEA" w:rsidRPr="00034910">
        <w:t>ont péri de mort violente pour cette unique raison</w:t>
      </w:r>
      <w:r>
        <w:t xml:space="preserve">. </w:t>
      </w:r>
      <w:r w:rsidR="00776CEA" w:rsidRPr="00034910">
        <w:t>Or</w:t>
      </w:r>
      <w:r>
        <w:t xml:space="preserve">, </w:t>
      </w:r>
      <w:r w:rsidR="00776CEA" w:rsidRPr="00034910">
        <w:t>si cela est vrai pour les souverains</w:t>
      </w:r>
      <w:r>
        <w:t xml:space="preserve">, </w:t>
      </w:r>
      <w:r w:rsidR="00776CEA" w:rsidRPr="00034910">
        <w:t>vous pensez bien</w:t>
      </w:r>
      <w:r>
        <w:t xml:space="preserve">, </w:t>
      </w:r>
      <w:proofErr w:type="spellStart"/>
      <w:r w:rsidR="00776CEA" w:rsidRPr="00034910">
        <w:t>Mi</w:t>
      </w:r>
      <w:r w:rsidR="00776CEA" w:rsidRPr="00034910">
        <w:t>s</w:t>
      </w:r>
      <w:r w:rsidR="00776CEA" w:rsidRPr="00034910">
        <w:t>tress</w:t>
      </w:r>
      <w:proofErr w:type="spellEnd"/>
      <w:r>
        <w:t xml:space="preserve">, </w:t>
      </w:r>
      <w:r w:rsidR="00776CEA" w:rsidRPr="00034910">
        <w:t>que ce l</w:t>
      </w:r>
      <w:r>
        <w:t>’</w:t>
      </w:r>
      <w:r w:rsidR="00776CEA" w:rsidRPr="00034910">
        <w:t>est encore bien plus pour une humble femme de chambre</w:t>
      </w:r>
      <w:r>
        <w:t>.</w:t>
      </w:r>
    </w:p>
    <w:p w14:paraId="7CD1BEE0" w14:textId="7311F8A1" w:rsidR="00E57EC9" w:rsidRDefault="00776CEA" w:rsidP="00E57EC9">
      <w:r w:rsidRPr="00034910">
        <w:t>L</w:t>
      </w:r>
      <w:r w:rsidR="00E57EC9">
        <w:t>’</w:t>
      </w:r>
      <w:r w:rsidRPr="00034910">
        <w:t>hilarité de la veuve augmenta</w:t>
      </w:r>
      <w:r w:rsidR="00E57EC9">
        <w:t xml:space="preserve">. </w:t>
      </w:r>
      <w:r w:rsidRPr="00034910">
        <w:t>Décidément cette fille était drôle</w:t>
      </w:r>
      <w:r w:rsidR="00E57EC9">
        <w:t xml:space="preserve">. </w:t>
      </w:r>
      <w:r w:rsidRPr="00034910">
        <w:t>Un quart d</w:t>
      </w:r>
      <w:r w:rsidR="00E57EC9">
        <w:t>’</w:t>
      </w:r>
      <w:r w:rsidRPr="00034910">
        <w:t>heure plus tôt</w:t>
      </w:r>
      <w:r w:rsidR="00E57EC9">
        <w:t>, M</w:t>
      </w:r>
      <w:r w:rsidR="00E57EC9" w:rsidRPr="00E57EC9">
        <w:rPr>
          <w:vertAlign w:val="superscript"/>
        </w:rPr>
        <w:t>rs</w:t>
      </w:r>
      <w:r w:rsidR="00E57EC9">
        <w:t> </w:t>
      </w:r>
      <w:proofErr w:type="spellStart"/>
      <w:r w:rsidRPr="00034910">
        <w:t>Tolham</w:t>
      </w:r>
      <w:proofErr w:type="spellEnd"/>
      <w:r w:rsidRPr="00034910">
        <w:t xml:space="preserve"> eût juré ses grands dieux que personne ne réussirait à l</w:t>
      </w:r>
      <w:r w:rsidR="00E57EC9">
        <w:t>’</w:t>
      </w:r>
      <w:r w:rsidRPr="00034910">
        <w:t>égayer en cette m</w:t>
      </w:r>
      <w:r w:rsidRPr="00034910">
        <w:t>a</w:t>
      </w:r>
      <w:r w:rsidRPr="00034910">
        <w:t>lencontreuse journée</w:t>
      </w:r>
      <w:r w:rsidR="00E57EC9">
        <w:t xml:space="preserve">… </w:t>
      </w:r>
      <w:r w:rsidRPr="00034910">
        <w:t>Et voilà qu</w:t>
      </w:r>
      <w:r w:rsidR="00E57EC9">
        <w:t>’</w:t>
      </w:r>
      <w:r w:rsidRPr="00034910">
        <w:t>elle riait comme il lui était arrivé peu souvent de rire</w:t>
      </w:r>
      <w:r w:rsidR="00E57EC9">
        <w:t>.</w:t>
      </w:r>
    </w:p>
    <w:p w14:paraId="010654D4" w14:textId="77777777" w:rsidR="00E57EC9" w:rsidRDefault="00776CEA" w:rsidP="00E57EC9">
      <w:r w:rsidRPr="00034910">
        <w:lastRenderedPageBreak/>
        <w:t>Aussi fut-ce d</w:t>
      </w:r>
      <w:r w:rsidR="00E57EC9">
        <w:t>’</w:t>
      </w:r>
      <w:r w:rsidRPr="00034910">
        <w:t>un ton radouci qu</w:t>
      </w:r>
      <w:r w:rsidR="00E57EC9">
        <w:t>’</w:t>
      </w:r>
      <w:r w:rsidRPr="00034910">
        <w:t>elle reprit</w:t>
      </w:r>
      <w:r w:rsidR="00E57EC9">
        <w:t> :</w:t>
      </w:r>
    </w:p>
    <w:p w14:paraId="36E0044E" w14:textId="4D6A6096" w:rsidR="00E57EC9" w:rsidRDefault="00E57EC9" w:rsidP="00E57EC9">
      <w:r>
        <w:t>— M</w:t>
      </w:r>
      <w:r w:rsidRPr="00E57EC9">
        <w:rPr>
          <w:vertAlign w:val="superscript"/>
        </w:rPr>
        <w:t>rs</w:t>
      </w:r>
      <w:r>
        <w:t> </w:t>
      </w:r>
      <w:proofErr w:type="spellStart"/>
      <w:r w:rsidR="00776CEA" w:rsidRPr="00034910">
        <w:t>Lodgers</w:t>
      </w:r>
      <w:proofErr w:type="spellEnd"/>
      <w:r w:rsidR="00776CEA" w:rsidRPr="00034910">
        <w:t xml:space="preserve"> me répond de vous</w:t>
      </w:r>
      <w:r>
        <w:t xml:space="preserve">. </w:t>
      </w:r>
      <w:r w:rsidR="00776CEA" w:rsidRPr="00034910">
        <w:t xml:space="preserve">Elle me demande de vous garder une semaine ou deux et de lui prêter </w:t>
      </w:r>
      <w:proofErr w:type="spellStart"/>
      <w:r w:rsidR="00776CEA" w:rsidRPr="00034910">
        <w:t>Mérédith</w:t>
      </w:r>
      <w:proofErr w:type="spellEnd"/>
      <w:r w:rsidR="00776CEA" w:rsidRPr="00034910">
        <w:t xml:space="preserve"> pe</w:t>
      </w:r>
      <w:r w:rsidR="00776CEA" w:rsidRPr="00034910">
        <w:t>n</w:t>
      </w:r>
      <w:r w:rsidR="00776CEA" w:rsidRPr="00034910">
        <w:t>dant ce temps</w:t>
      </w:r>
      <w:r>
        <w:t>.</w:t>
      </w:r>
    </w:p>
    <w:p w14:paraId="0BC6DC3B" w14:textId="77777777" w:rsidR="00E57EC9" w:rsidRDefault="00776CEA" w:rsidP="00E57EC9">
      <w:r w:rsidRPr="00034910">
        <w:t xml:space="preserve">Le visage de </w:t>
      </w:r>
      <w:proofErr w:type="spellStart"/>
      <w:r w:rsidRPr="00034910">
        <w:t>Mérédith</w:t>
      </w:r>
      <w:proofErr w:type="spellEnd"/>
      <w:r w:rsidRPr="00034910">
        <w:t xml:space="preserve"> s</w:t>
      </w:r>
      <w:r w:rsidR="00E57EC9">
        <w:t>’</w:t>
      </w:r>
      <w:r w:rsidRPr="00034910">
        <w:t>éclaira</w:t>
      </w:r>
      <w:r w:rsidR="00E57EC9">
        <w:t xml:space="preserve">. </w:t>
      </w:r>
      <w:r w:rsidRPr="00034910">
        <w:t>De toute évidence</w:t>
      </w:r>
      <w:r w:rsidR="00E57EC9">
        <w:t xml:space="preserve">, </w:t>
      </w:r>
      <w:r w:rsidRPr="00034910">
        <w:t>la co</w:t>
      </w:r>
      <w:r w:rsidRPr="00034910">
        <w:t>m</w:t>
      </w:r>
      <w:r w:rsidRPr="00034910">
        <w:t>binaison lui plaisait</w:t>
      </w:r>
      <w:r w:rsidR="00E57EC9">
        <w:t xml:space="preserve">. </w:t>
      </w:r>
      <w:proofErr w:type="spellStart"/>
      <w:r w:rsidRPr="00034910">
        <w:t>Mathiesel</w:t>
      </w:r>
      <w:proofErr w:type="spellEnd"/>
      <w:r w:rsidR="00E57EC9">
        <w:t xml:space="preserve">, </w:t>
      </w:r>
      <w:r w:rsidRPr="00034910">
        <w:t>elle</w:t>
      </w:r>
      <w:r w:rsidR="00E57EC9">
        <w:t xml:space="preserve">, </w:t>
      </w:r>
      <w:r w:rsidRPr="00034910">
        <w:t>se borna à s</w:t>
      </w:r>
      <w:r w:rsidR="00E57EC9">
        <w:t>’</w:t>
      </w:r>
      <w:r w:rsidRPr="00034910">
        <w:t>incliner respe</w:t>
      </w:r>
      <w:r w:rsidRPr="00034910">
        <w:t>c</w:t>
      </w:r>
      <w:r w:rsidRPr="00034910">
        <w:t>tueusement</w:t>
      </w:r>
      <w:r w:rsidR="00E57EC9">
        <w:t>.</w:t>
      </w:r>
    </w:p>
    <w:p w14:paraId="58E250BF" w14:textId="77777777" w:rsidR="00E57EC9" w:rsidRDefault="00E57EC9" w:rsidP="00E57EC9">
      <w:r>
        <w:t>— </w:t>
      </w:r>
      <w:r w:rsidR="00776CEA" w:rsidRPr="00034910">
        <w:t>Seulement</w:t>
      </w:r>
      <w:r>
        <w:t xml:space="preserve">, </w:t>
      </w:r>
      <w:r w:rsidR="00776CEA" w:rsidRPr="00034910">
        <w:t>continua la veuve</w:t>
      </w:r>
      <w:r>
        <w:t xml:space="preserve">, </w:t>
      </w:r>
      <w:r w:rsidR="00776CEA" w:rsidRPr="00034910">
        <w:t>il y a un seulement</w:t>
      </w:r>
      <w:r>
        <w:t xml:space="preserve">. </w:t>
      </w:r>
      <w:r w:rsidR="00776CEA" w:rsidRPr="00034910">
        <w:t>Vous êtes superstitieuse et j</w:t>
      </w:r>
      <w:r>
        <w:t>’</w:t>
      </w:r>
      <w:r w:rsidR="00776CEA" w:rsidRPr="00034910">
        <w:t>aurais besoin auprès de moi de quelqu</w:t>
      </w:r>
      <w:r>
        <w:t>’</w:t>
      </w:r>
      <w:r w:rsidR="00776CEA" w:rsidRPr="00034910">
        <w:t>un de brave</w:t>
      </w:r>
      <w:r>
        <w:t>.</w:t>
      </w:r>
    </w:p>
    <w:p w14:paraId="3016C528" w14:textId="77777777" w:rsidR="00E57EC9" w:rsidRDefault="00776CEA" w:rsidP="00E57EC9">
      <w:r w:rsidRPr="00034910">
        <w:t>La grande fille en noir eut un geste insouciant</w:t>
      </w:r>
      <w:r w:rsidR="00E57EC9">
        <w:t>.</w:t>
      </w:r>
    </w:p>
    <w:p w14:paraId="486F3D88" w14:textId="77777777" w:rsidR="00E57EC9" w:rsidRDefault="00E57EC9" w:rsidP="00E57EC9">
      <w:r>
        <w:t>— </w:t>
      </w:r>
      <w:r w:rsidR="00776CEA" w:rsidRPr="00034910">
        <w:t>Je suis superstitieuse puisqu</w:t>
      </w:r>
      <w:r>
        <w:t>’</w:t>
      </w:r>
      <w:r w:rsidR="00776CEA" w:rsidRPr="00034910">
        <w:t xml:space="preserve">il convient à </w:t>
      </w:r>
      <w:proofErr w:type="spellStart"/>
      <w:r w:rsidR="00776CEA" w:rsidRPr="00034910">
        <w:t>Mistress</w:t>
      </w:r>
      <w:proofErr w:type="spellEnd"/>
      <w:r w:rsidR="00776CEA" w:rsidRPr="00034910">
        <w:t xml:space="preserve"> d</w:t>
      </w:r>
      <w:r>
        <w:t>’</w:t>
      </w:r>
      <w:r w:rsidR="00776CEA" w:rsidRPr="00034910">
        <w:t>appeler ainsi mon sentiment</w:t>
      </w:r>
      <w:r>
        <w:t xml:space="preserve">. </w:t>
      </w:r>
      <w:r w:rsidR="00776CEA" w:rsidRPr="00034910">
        <w:t>Mais cela ne m</w:t>
      </w:r>
      <w:r>
        <w:t>’</w:t>
      </w:r>
      <w:r w:rsidR="00776CEA" w:rsidRPr="00034910">
        <w:t>empêche pas d</w:t>
      </w:r>
      <w:r>
        <w:t>’</w:t>
      </w:r>
      <w:r w:rsidR="00776CEA" w:rsidRPr="00034910">
        <w:t>être brave</w:t>
      </w:r>
      <w:r>
        <w:t>.</w:t>
      </w:r>
    </w:p>
    <w:p w14:paraId="64E931F9" w14:textId="77777777" w:rsidR="00E57EC9" w:rsidRDefault="00E57EC9" w:rsidP="00E57EC9">
      <w:r>
        <w:t>— </w:t>
      </w:r>
      <w:r w:rsidR="00776CEA" w:rsidRPr="00034910">
        <w:t>Ah bah</w:t>
      </w:r>
      <w:r>
        <w:t> !</w:t>
      </w:r>
    </w:p>
    <w:p w14:paraId="6638BD95" w14:textId="77777777" w:rsidR="00E57EC9" w:rsidRDefault="00E57EC9" w:rsidP="00E57EC9">
      <w:r>
        <w:t>— </w:t>
      </w:r>
      <w:r w:rsidR="00776CEA" w:rsidRPr="00034910">
        <w:t>Non</w:t>
      </w:r>
      <w:r>
        <w:t xml:space="preserve">, </w:t>
      </w:r>
      <w:r w:rsidR="00776CEA" w:rsidRPr="00034910">
        <w:t>non</w:t>
      </w:r>
      <w:r>
        <w:t xml:space="preserve">, </w:t>
      </w:r>
      <w:r w:rsidR="00776CEA" w:rsidRPr="00034910">
        <w:t>cela n</w:t>
      </w:r>
      <w:r>
        <w:t>’</w:t>
      </w:r>
      <w:r w:rsidR="00776CEA" w:rsidRPr="00034910">
        <w:t>empêche pas</w:t>
      </w:r>
      <w:r>
        <w:t xml:space="preserve">. </w:t>
      </w:r>
      <w:r w:rsidR="00776CEA" w:rsidRPr="00034910">
        <w:t>Au château de lord Harold Burnes</w:t>
      </w:r>
      <w:r>
        <w:t xml:space="preserve">, </w:t>
      </w:r>
      <w:r w:rsidR="00776CEA" w:rsidRPr="00034910">
        <w:t>sur la frontière d</w:t>
      </w:r>
      <w:r>
        <w:t>’</w:t>
      </w:r>
      <w:r w:rsidR="00776CEA" w:rsidRPr="00034910">
        <w:t>Écosse</w:t>
      </w:r>
      <w:r>
        <w:t xml:space="preserve">, </w:t>
      </w:r>
      <w:r w:rsidR="00776CEA" w:rsidRPr="00034910">
        <w:t>on avait à se défier des br</w:t>
      </w:r>
      <w:r w:rsidR="00776CEA" w:rsidRPr="00034910">
        <w:t>a</w:t>
      </w:r>
      <w:r w:rsidR="00776CEA" w:rsidRPr="00034910">
        <w:t>conniers</w:t>
      </w:r>
      <w:r>
        <w:t xml:space="preserve">… </w:t>
      </w:r>
      <w:r w:rsidR="00776CEA" w:rsidRPr="00034910">
        <w:t>J</w:t>
      </w:r>
      <w:r>
        <w:t>’</w:t>
      </w:r>
      <w:r w:rsidR="00776CEA" w:rsidRPr="00034910">
        <w:t>en ai arrêté deux ou trois</w:t>
      </w:r>
      <w:r>
        <w:t xml:space="preserve">, </w:t>
      </w:r>
      <w:r w:rsidR="00776CEA" w:rsidRPr="00034910">
        <w:t>toute seule</w:t>
      </w:r>
      <w:r>
        <w:t>.</w:t>
      </w:r>
    </w:p>
    <w:p w14:paraId="5DCA3F91" w14:textId="77777777" w:rsidR="00E57EC9" w:rsidRDefault="00E57EC9" w:rsidP="00E57EC9">
      <w:r>
        <w:t>— </w:t>
      </w:r>
      <w:r w:rsidR="00776CEA" w:rsidRPr="00034910">
        <w:t>Vous</w:t>
      </w:r>
      <w:r>
        <w:t xml:space="preserve"> ? </w:t>
      </w:r>
      <w:r w:rsidR="00776CEA" w:rsidRPr="00034910">
        <w:t>s</w:t>
      </w:r>
      <w:r>
        <w:t>’</w:t>
      </w:r>
      <w:r w:rsidR="00776CEA" w:rsidRPr="00034910">
        <w:t>exclama la veuve avec un intérêt soudain</w:t>
      </w:r>
      <w:r>
        <w:t>.</w:t>
      </w:r>
    </w:p>
    <w:p w14:paraId="11B129B1" w14:textId="77777777" w:rsidR="00E57EC9" w:rsidRDefault="00E57EC9" w:rsidP="00E57EC9">
      <w:r>
        <w:t>— </w:t>
      </w:r>
      <w:r w:rsidR="00776CEA" w:rsidRPr="00034910">
        <w:t>Moi</w:t>
      </w:r>
      <w:r>
        <w:t xml:space="preserve">, </w:t>
      </w:r>
      <w:r w:rsidR="00776CEA" w:rsidRPr="00034910">
        <w:t>oui</w:t>
      </w:r>
      <w:r>
        <w:t xml:space="preserve">, </w:t>
      </w:r>
      <w:proofErr w:type="spellStart"/>
      <w:r w:rsidR="00776CEA" w:rsidRPr="00034910">
        <w:t>Mistress</w:t>
      </w:r>
      <w:proofErr w:type="spellEnd"/>
      <w:r>
        <w:t xml:space="preserve">. </w:t>
      </w:r>
      <w:r w:rsidR="00776CEA" w:rsidRPr="00034910">
        <w:t>Avec un revolver</w:t>
      </w:r>
      <w:r>
        <w:t xml:space="preserve">, </w:t>
      </w:r>
      <w:r w:rsidR="00776CEA" w:rsidRPr="00034910">
        <w:t>une femme vaut un homme</w:t>
      </w:r>
      <w:r>
        <w:t xml:space="preserve">. </w:t>
      </w:r>
      <w:r w:rsidR="00776CEA" w:rsidRPr="00034910">
        <w:t>Et j</w:t>
      </w:r>
      <w:r>
        <w:t>’</w:t>
      </w:r>
      <w:r w:rsidR="00776CEA" w:rsidRPr="00034910">
        <w:t>ai toujours ce petit joujou sur moi</w:t>
      </w:r>
      <w:r>
        <w:t>.</w:t>
      </w:r>
    </w:p>
    <w:p w14:paraId="131BB480" w14:textId="77777777" w:rsidR="00E57EC9" w:rsidRDefault="00776CEA" w:rsidP="00E57EC9">
      <w:r w:rsidRPr="00034910">
        <w:t>Ce disant</w:t>
      </w:r>
      <w:r w:rsidR="00E57EC9">
        <w:t xml:space="preserve">, </w:t>
      </w:r>
      <w:r w:rsidRPr="00034910">
        <w:t>l</w:t>
      </w:r>
      <w:r w:rsidR="00E57EC9">
        <w:t>’</w:t>
      </w:r>
      <w:r w:rsidRPr="00034910">
        <w:t>étrange fille tirait de sa poche un de ces m</w:t>
      </w:r>
      <w:r w:rsidRPr="00034910">
        <w:t>i</w:t>
      </w:r>
      <w:r w:rsidRPr="00034910">
        <w:t>gnons revolvers à cinq coups</w:t>
      </w:r>
      <w:r w:rsidR="00E57EC9">
        <w:t xml:space="preserve">, </w:t>
      </w:r>
      <w:r w:rsidRPr="00034910">
        <w:t>sortant de la manufacture célèbre de Liège</w:t>
      </w:r>
      <w:r w:rsidR="00E57EC9">
        <w:t xml:space="preserve">, </w:t>
      </w:r>
      <w:r w:rsidRPr="00034910">
        <w:t>et dont les balles forcées décrivent une trajectoire de plus de deux cents mètres</w:t>
      </w:r>
      <w:r w:rsidR="00E57EC9">
        <w:t>.</w:t>
      </w:r>
    </w:p>
    <w:p w14:paraId="72B74F25" w14:textId="016D09B0" w:rsidR="00E57EC9" w:rsidRDefault="00E57EC9" w:rsidP="00E57EC9">
      <w:r>
        <w:t>— </w:t>
      </w:r>
      <w:r w:rsidR="00776CEA" w:rsidRPr="00034910">
        <w:t>Cachez cela</w:t>
      </w:r>
      <w:r>
        <w:t xml:space="preserve"> ! </w:t>
      </w:r>
      <w:r w:rsidR="00776CEA" w:rsidRPr="00034910">
        <w:t>Cachez cela</w:t>
      </w:r>
      <w:r>
        <w:t xml:space="preserve"> ! </w:t>
      </w:r>
      <w:r w:rsidR="00776CEA" w:rsidRPr="00034910">
        <w:t xml:space="preserve">glapit </w:t>
      </w:r>
      <w:r>
        <w:t>M</w:t>
      </w:r>
      <w:r w:rsidRPr="00E57EC9">
        <w:rPr>
          <w:vertAlign w:val="superscript"/>
        </w:rPr>
        <w:t>rs</w:t>
      </w:r>
      <w:r>
        <w:t> </w:t>
      </w:r>
      <w:proofErr w:type="spellStart"/>
      <w:r w:rsidR="00776CEA" w:rsidRPr="00034910">
        <w:t>Tolham</w:t>
      </w:r>
      <w:proofErr w:type="spellEnd"/>
      <w:r w:rsidR="00776CEA" w:rsidRPr="00034910">
        <w:t xml:space="preserve"> en s</w:t>
      </w:r>
      <w:r>
        <w:t>’</w:t>
      </w:r>
      <w:r w:rsidR="00776CEA" w:rsidRPr="00034910">
        <w:t>abritant derrière un fauteuil</w:t>
      </w:r>
      <w:r>
        <w:t>.</w:t>
      </w:r>
    </w:p>
    <w:p w14:paraId="0648F9C8" w14:textId="77777777" w:rsidR="00E57EC9" w:rsidRDefault="00776CEA" w:rsidP="00E57EC9">
      <w:proofErr w:type="spellStart"/>
      <w:r w:rsidRPr="00034910">
        <w:lastRenderedPageBreak/>
        <w:t>Mathiesel</w:t>
      </w:r>
      <w:proofErr w:type="spellEnd"/>
      <w:r w:rsidRPr="00034910">
        <w:t xml:space="preserve"> ayant obéi</w:t>
      </w:r>
      <w:r w:rsidR="00E57EC9">
        <w:t xml:space="preserve">, </w:t>
      </w:r>
      <w:r w:rsidRPr="00034910">
        <w:t>la veuve se rapprocha d</w:t>
      </w:r>
      <w:r w:rsidR="00E57EC9">
        <w:t>’</w:t>
      </w:r>
      <w:r w:rsidRPr="00034910">
        <w:t>elle avec un visage souriant</w:t>
      </w:r>
      <w:r w:rsidR="00E57EC9">
        <w:t>.</w:t>
      </w:r>
    </w:p>
    <w:p w14:paraId="67F287B9" w14:textId="77777777" w:rsidR="00E57EC9" w:rsidRDefault="00E57EC9" w:rsidP="00E57EC9">
      <w:r>
        <w:t>— </w:t>
      </w:r>
      <w:r w:rsidR="00776CEA" w:rsidRPr="00034910">
        <w:t>Alors</w:t>
      </w:r>
      <w:r>
        <w:t xml:space="preserve">, </w:t>
      </w:r>
      <w:r w:rsidR="00776CEA" w:rsidRPr="00034910">
        <w:t>si je vous offrais mon manteau gris</w:t>
      </w:r>
      <w:r>
        <w:t>… ?</w:t>
      </w:r>
    </w:p>
    <w:p w14:paraId="68694255" w14:textId="77777777" w:rsidR="00E57EC9" w:rsidRDefault="00E57EC9" w:rsidP="00E57EC9">
      <w:r>
        <w:t>— </w:t>
      </w:r>
      <w:r w:rsidR="00776CEA" w:rsidRPr="00034910">
        <w:t>Je l</w:t>
      </w:r>
      <w:r>
        <w:t>’</w:t>
      </w:r>
      <w:r w:rsidR="00776CEA" w:rsidRPr="00034910">
        <w:t>accepterais</w:t>
      </w:r>
      <w:r>
        <w:t xml:space="preserve">, </w:t>
      </w:r>
      <w:proofErr w:type="spellStart"/>
      <w:r w:rsidR="00776CEA" w:rsidRPr="00034910">
        <w:t>Mistress</w:t>
      </w:r>
      <w:proofErr w:type="spellEnd"/>
      <w:r>
        <w:t>.</w:t>
      </w:r>
    </w:p>
    <w:p w14:paraId="307DD8D7" w14:textId="77777777" w:rsidR="00E57EC9" w:rsidRDefault="00E57EC9" w:rsidP="00E57EC9">
      <w:r>
        <w:t>— </w:t>
      </w:r>
      <w:r w:rsidR="00776CEA" w:rsidRPr="00034910">
        <w:t>Mais vous ne savez pas</w:t>
      </w:r>
      <w:r>
        <w:t>…</w:t>
      </w:r>
    </w:p>
    <w:p w14:paraId="4E5CDA96" w14:textId="77777777" w:rsidR="00E57EC9" w:rsidRDefault="00E57EC9" w:rsidP="00E57EC9">
      <w:r>
        <w:t>— </w:t>
      </w:r>
      <w:r w:rsidR="00776CEA" w:rsidRPr="00034910">
        <w:t xml:space="preserve">Je demande le pardon de </w:t>
      </w:r>
      <w:proofErr w:type="spellStart"/>
      <w:r w:rsidR="00776CEA" w:rsidRPr="00034910">
        <w:t>Mistress</w:t>
      </w:r>
      <w:proofErr w:type="spellEnd"/>
      <w:r>
        <w:t xml:space="preserve">, </w:t>
      </w:r>
      <w:r w:rsidR="00776CEA" w:rsidRPr="00034910">
        <w:t>je sais</w:t>
      </w:r>
      <w:r>
        <w:t>.</w:t>
      </w:r>
    </w:p>
    <w:p w14:paraId="6F2EFD53" w14:textId="77777777" w:rsidR="00E57EC9" w:rsidRDefault="00E57EC9" w:rsidP="00E57EC9">
      <w:r>
        <w:t>— </w:t>
      </w:r>
      <w:r w:rsidR="00776CEA" w:rsidRPr="00034910">
        <w:t xml:space="preserve">Cette bavarde pie de </w:t>
      </w:r>
      <w:proofErr w:type="spellStart"/>
      <w:r w:rsidR="00776CEA" w:rsidRPr="00034910">
        <w:t>Mérédith</w:t>
      </w:r>
      <w:proofErr w:type="spellEnd"/>
      <w:r w:rsidR="00776CEA" w:rsidRPr="00034910">
        <w:t xml:space="preserve"> vous a mise au courant</w:t>
      </w:r>
      <w:r>
        <w:t>…</w:t>
      </w:r>
    </w:p>
    <w:p w14:paraId="7789621E" w14:textId="583C8691" w:rsidR="00E57EC9" w:rsidRDefault="00E57EC9" w:rsidP="00E57EC9">
      <w:r>
        <w:t>— </w:t>
      </w:r>
      <w:r w:rsidR="00776CEA" w:rsidRPr="00034910">
        <w:t>Oui</w:t>
      </w:r>
      <w:r>
        <w:t xml:space="preserve">, </w:t>
      </w:r>
      <w:proofErr w:type="spellStart"/>
      <w:r w:rsidR="00776CEA" w:rsidRPr="00034910">
        <w:t>Mistress</w:t>
      </w:r>
      <w:proofErr w:type="spellEnd"/>
      <w:r>
        <w:t xml:space="preserve">. </w:t>
      </w:r>
      <w:r w:rsidR="00776CEA" w:rsidRPr="00034910">
        <w:t>J</w:t>
      </w:r>
      <w:r>
        <w:t>’</w:t>
      </w:r>
      <w:r w:rsidR="00776CEA" w:rsidRPr="00034910">
        <w:t>ai même pensé qu</w:t>
      </w:r>
      <w:r>
        <w:t>’</w:t>
      </w:r>
      <w:r w:rsidR="00776CEA" w:rsidRPr="00034910">
        <w:t>en se rendant à la gare de New-Jersey pour prendre le train de New-York où l</w:t>
      </w:r>
      <w:r>
        <w:t>’</w:t>
      </w:r>
      <w:r w:rsidR="00776CEA" w:rsidRPr="00034910">
        <w:t xml:space="preserve">attend </w:t>
      </w:r>
      <w:r>
        <w:t>M</w:t>
      </w:r>
      <w:r w:rsidRPr="00E57EC9">
        <w:rPr>
          <w:vertAlign w:val="superscript"/>
        </w:rPr>
        <w:t>rs</w:t>
      </w:r>
      <w:r>
        <w:t> </w:t>
      </w:r>
      <w:proofErr w:type="spellStart"/>
      <w:r w:rsidR="00776CEA" w:rsidRPr="00034910">
        <w:t>Lodgers</w:t>
      </w:r>
      <w:proofErr w:type="spellEnd"/>
      <w:r>
        <w:t xml:space="preserve">, </w:t>
      </w:r>
      <w:r w:rsidR="00776CEA" w:rsidRPr="00034910">
        <w:t>elle pourrait</w:t>
      </w:r>
      <w:r>
        <w:t xml:space="preserve">, </w:t>
      </w:r>
      <w:r w:rsidR="00776CEA" w:rsidRPr="00034910">
        <w:t xml:space="preserve">si </w:t>
      </w:r>
      <w:proofErr w:type="spellStart"/>
      <w:r w:rsidR="00776CEA" w:rsidRPr="00034910">
        <w:t>Mistress</w:t>
      </w:r>
      <w:proofErr w:type="spellEnd"/>
      <w:r w:rsidR="00776CEA" w:rsidRPr="00034910">
        <w:t xml:space="preserve"> y consentait</w:t>
      </w:r>
      <w:r>
        <w:t xml:space="preserve">, </w:t>
      </w:r>
      <w:r w:rsidR="00776CEA" w:rsidRPr="00034910">
        <w:t>s</w:t>
      </w:r>
      <w:r>
        <w:t>’</w:t>
      </w:r>
      <w:r w:rsidR="00776CEA" w:rsidRPr="00034910">
        <w:t>arrêter au Smart-</w:t>
      </w:r>
      <w:proofErr w:type="spellStart"/>
      <w:r w:rsidR="00776CEA" w:rsidRPr="00034910">
        <w:t>Rewiew</w:t>
      </w:r>
      <w:proofErr w:type="spellEnd"/>
      <w:r w:rsidR="00776CEA" w:rsidRPr="00034910">
        <w:t xml:space="preserve"> et prier d</w:t>
      </w:r>
      <w:r>
        <w:t>’</w:t>
      </w:r>
      <w:r w:rsidR="00776CEA" w:rsidRPr="00034910">
        <w:t xml:space="preserve">insérer la note que désirait </w:t>
      </w:r>
      <w:proofErr w:type="spellStart"/>
      <w:r w:rsidR="00776CEA" w:rsidRPr="00034910">
        <w:t>Mistress</w:t>
      </w:r>
      <w:proofErr w:type="spellEnd"/>
      <w:r>
        <w:t xml:space="preserve">, </w:t>
      </w:r>
      <w:r w:rsidR="00776CEA" w:rsidRPr="00034910">
        <w:t>en remplaçant son nom par le mien</w:t>
      </w:r>
      <w:r>
        <w:t>.</w:t>
      </w:r>
    </w:p>
    <w:p w14:paraId="6BDA7617" w14:textId="77777777" w:rsidR="00E57EC9" w:rsidRDefault="00E57EC9" w:rsidP="00E57EC9">
      <w:r>
        <w:t>— </w:t>
      </w:r>
      <w:r w:rsidR="00776CEA" w:rsidRPr="00034910">
        <w:t>Alors</w:t>
      </w:r>
      <w:r>
        <w:t xml:space="preserve">, </w:t>
      </w:r>
      <w:r w:rsidR="00776CEA" w:rsidRPr="00034910">
        <w:t>si le fou venait</w:t>
      </w:r>
      <w:r>
        <w:t xml:space="preserve"> ?… </w:t>
      </w:r>
      <w:r w:rsidR="00776CEA" w:rsidRPr="00034910">
        <w:t>bredouilla la veuve</w:t>
      </w:r>
      <w:r>
        <w:t xml:space="preserve">, </w:t>
      </w:r>
      <w:r w:rsidR="00776CEA" w:rsidRPr="00034910">
        <w:t>admirant</w:t>
      </w:r>
      <w:r>
        <w:t xml:space="preserve">, </w:t>
      </w:r>
      <w:r w:rsidR="00776CEA" w:rsidRPr="00034910">
        <w:t>en dépit de ses préjugés</w:t>
      </w:r>
      <w:r>
        <w:t xml:space="preserve">, </w:t>
      </w:r>
      <w:r w:rsidR="00776CEA" w:rsidRPr="00034910">
        <w:t>la tranquille assurance de sa servante</w:t>
      </w:r>
      <w:r>
        <w:t>.</w:t>
      </w:r>
    </w:p>
    <w:p w14:paraId="6289D13F" w14:textId="77777777" w:rsidR="00E57EC9" w:rsidRDefault="00776CEA" w:rsidP="00E57EC9">
      <w:r w:rsidRPr="00034910">
        <w:t>Cette dernière compléta paisiblement la phrase</w:t>
      </w:r>
      <w:r w:rsidR="00E57EC9">
        <w:t xml:space="preserve">, </w:t>
      </w:r>
      <w:r w:rsidRPr="00034910">
        <w:t>en fra</w:t>
      </w:r>
      <w:r w:rsidRPr="00034910">
        <w:t>p</w:t>
      </w:r>
      <w:r w:rsidRPr="00034910">
        <w:t>pant sur la poche du revolver</w:t>
      </w:r>
      <w:r w:rsidR="00E57EC9">
        <w:t> :</w:t>
      </w:r>
    </w:p>
    <w:p w14:paraId="50632DDA" w14:textId="77777777" w:rsidR="00E57EC9" w:rsidRDefault="00E57EC9" w:rsidP="00E57EC9">
      <w:r>
        <w:t>— </w:t>
      </w:r>
      <w:r w:rsidR="00776CEA" w:rsidRPr="00034910">
        <w:t>J</w:t>
      </w:r>
      <w:r>
        <w:t>’</w:t>
      </w:r>
      <w:r w:rsidR="00776CEA" w:rsidRPr="00034910">
        <w:t>imagine qu</w:t>
      </w:r>
      <w:r>
        <w:t>’</w:t>
      </w:r>
      <w:r w:rsidR="00776CEA" w:rsidRPr="00034910">
        <w:t>il le regretterait énormément</w:t>
      </w:r>
      <w:r>
        <w:t>.</w:t>
      </w:r>
    </w:p>
    <w:p w14:paraId="23F441E3" w14:textId="77777777" w:rsidR="00E57EC9" w:rsidRDefault="00776CEA" w:rsidP="00E57EC9">
      <w:r w:rsidRPr="00034910">
        <w:t>Sa mine se fit implorante tandis qu</w:t>
      </w:r>
      <w:r w:rsidR="00E57EC9">
        <w:t>’</w:t>
      </w:r>
      <w:r w:rsidRPr="00034910">
        <w:t>elle ajoutait</w:t>
      </w:r>
      <w:r w:rsidR="00E57EC9">
        <w:t> :</w:t>
      </w:r>
    </w:p>
    <w:p w14:paraId="78708F36" w14:textId="77777777" w:rsidR="00E57EC9" w:rsidRDefault="00E57EC9" w:rsidP="00E57EC9">
      <w:r>
        <w:t>— </w:t>
      </w:r>
      <w:proofErr w:type="spellStart"/>
      <w:r w:rsidR="00776CEA" w:rsidRPr="00034910">
        <w:t>Mistress</w:t>
      </w:r>
      <w:proofErr w:type="spellEnd"/>
      <w:r w:rsidR="00776CEA" w:rsidRPr="00034910">
        <w:t xml:space="preserve"> agrée-t-elle mes services</w:t>
      </w:r>
      <w:r>
        <w:t> ?</w:t>
      </w:r>
    </w:p>
    <w:p w14:paraId="6C3EC289" w14:textId="77777777" w:rsidR="00E57EC9" w:rsidRDefault="00776CEA" w:rsidP="00E57EC9">
      <w:r w:rsidRPr="00034910">
        <w:t>La modestie de son attitude gagna complètement la veuve</w:t>
      </w:r>
      <w:r w:rsidR="00E57EC9">
        <w:t>.</w:t>
      </w:r>
    </w:p>
    <w:p w14:paraId="001E6851" w14:textId="05AA06F2" w:rsidR="00E57EC9" w:rsidRDefault="00E57EC9" w:rsidP="00E57EC9">
      <w:r>
        <w:t>— </w:t>
      </w:r>
      <w:r w:rsidR="00776CEA" w:rsidRPr="00034910">
        <w:t>Certainement</w:t>
      </w:r>
      <w:r>
        <w:t xml:space="preserve">, </w:t>
      </w:r>
      <w:r w:rsidR="00776CEA" w:rsidRPr="00034910">
        <w:t>mon enfant</w:t>
      </w:r>
      <w:r>
        <w:t xml:space="preserve">. </w:t>
      </w:r>
      <w:r w:rsidR="00776CEA" w:rsidRPr="00034910">
        <w:t>Et même</w:t>
      </w:r>
      <w:r>
        <w:t xml:space="preserve">, </w:t>
      </w:r>
      <w:r w:rsidR="00776CEA" w:rsidRPr="00034910">
        <w:t>votre principal se</w:t>
      </w:r>
      <w:r w:rsidR="00776CEA" w:rsidRPr="00034910">
        <w:t>r</w:t>
      </w:r>
      <w:r w:rsidR="00776CEA" w:rsidRPr="00034910">
        <w:t>vice consistera à garder le manteau gris</w:t>
      </w:r>
      <w:r>
        <w:t xml:space="preserve">. </w:t>
      </w:r>
      <w:r w:rsidR="00776CEA" w:rsidRPr="00034910">
        <w:t>Je vais vous faire do</w:t>
      </w:r>
      <w:r w:rsidR="00776CEA" w:rsidRPr="00034910">
        <w:t>n</w:t>
      </w:r>
      <w:r w:rsidR="00776CEA" w:rsidRPr="00034910">
        <w:t xml:space="preserve">ner la chambre du </w:t>
      </w:r>
      <w:r w:rsidRPr="00034910">
        <w:t>1</w:t>
      </w:r>
      <w:r w:rsidRPr="00E57EC9">
        <w:rPr>
          <w:vertAlign w:val="superscript"/>
        </w:rPr>
        <w:t>er</w:t>
      </w:r>
      <w:r w:rsidR="00776CEA" w:rsidRPr="00034910">
        <w:t xml:space="preserve"> à l</w:t>
      </w:r>
      <w:r>
        <w:t>’</w:t>
      </w:r>
      <w:r w:rsidR="00776CEA" w:rsidRPr="00034910">
        <w:t>autre aile du château</w:t>
      </w:r>
      <w:r>
        <w:t xml:space="preserve">. </w:t>
      </w:r>
      <w:r w:rsidR="00776CEA" w:rsidRPr="00034910">
        <w:t xml:space="preserve">Le plus loin </w:t>
      </w:r>
      <w:r w:rsidR="00776CEA" w:rsidRPr="00034910">
        <w:lastRenderedPageBreak/>
        <w:t>po</w:t>
      </w:r>
      <w:r w:rsidR="00776CEA" w:rsidRPr="00034910">
        <w:t>s</w:t>
      </w:r>
      <w:r w:rsidR="00776CEA" w:rsidRPr="00034910">
        <w:t>sible de mon appartement</w:t>
      </w:r>
      <w:r>
        <w:t xml:space="preserve">. </w:t>
      </w:r>
      <w:r w:rsidR="00776CEA" w:rsidRPr="00034910">
        <w:t>Car vous êtes brave</w:t>
      </w:r>
      <w:r>
        <w:t xml:space="preserve"> ; </w:t>
      </w:r>
      <w:r w:rsidR="00776CEA" w:rsidRPr="00034910">
        <w:t>moi je le suis moins</w:t>
      </w:r>
      <w:r>
        <w:t xml:space="preserve">, </w:t>
      </w:r>
      <w:r w:rsidR="00776CEA" w:rsidRPr="00034910">
        <w:t>et il ne faudrait pas que le fou</w:t>
      </w:r>
      <w:r>
        <w:t xml:space="preserve">, </w:t>
      </w:r>
      <w:r w:rsidR="00776CEA" w:rsidRPr="00034910">
        <w:t>s</w:t>
      </w:r>
      <w:r>
        <w:t>’</w:t>
      </w:r>
      <w:r w:rsidR="00776CEA" w:rsidRPr="00034910">
        <w:t>il pénètre à l</w:t>
      </w:r>
      <w:r>
        <w:t>’</w:t>
      </w:r>
      <w:r w:rsidR="00776CEA" w:rsidRPr="00034910">
        <w:t>intérieur</w:t>
      </w:r>
      <w:r>
        <w:t xml:space="preserve">, </w:t>
      </w:r>
      <w:r w:rsidR="00776CEA" w:rsidRPr="00034910">
        <w:t>se trompe de porte</w:t>
      </w:r>
      <w:r>
        <w:t>.</w:t>
      </w:r>
    </w:p>
    <w:p w14:paraId="436A8F12" w14:textId="77777777" w:rsidR="00E57EC9" w:rsidRDefault="00776CEA" w:rsidP="00E57EC9">
      <w:r w:rsidRPr="00034910">
        <w:t xml:space="preserve">Cela fit rire </w:t>
      </w:r>
      <w:proofErr w:type="spellStart"/>
      <w:r w:rsidRPr="00034910">
        <w:t>Mathiesel</w:t>
      </w:r>
      <w:proofErr w:type="spellEnd"/>
      <w:r w:rsidR="00E57EC9">
        <w:t xml:space="preserve">, </w:t>
      </w:r>
      <w:r w:rsidRPr="00034910">
        <w:t>qui décidément ne se montrait pas impressionnable</w:t>
      </w:r>
      <w:r w:rsidR="00E57EC9">
        <w:t xml:space="preserve">. </w:t>
      </w:r>
      <w:r w:rsidRPr="00034910">
        <w:t>Même elle ajouta</w:t>
      </w:r>
      <w:r w:rsidR="00E57EC9">
        <w:t> :</w:t>
      </w:r>
    </w:p>
    <w:p w14:paraId="070BFD57" w14:textId="5E86F3C5" w:rsidR="00E57EC9" w:rsidRDefault="00E57EC9" w:rsidP="00E57EC9">
      <w:r>
        <w:t>— </w:t>
      </w:r>
      <w:r w:rsidR="00776CEA" w:rsidRPr="00034910">
        <w:t>Alors</w:t>
      </w:r>
      <w:r>
        <w:t xml:space="preserve">, </w:t>
      </w:r>
      <w:r w:rsidR="00776CEA" w:rsidRPr="00034910">
        <w:t xml:space="preserve">miss </w:t>
      </w:r>
      <w:proofErr w:type="spellStart"/>
      <w:r w:rsidR="00776CEA" w:rsidRPr="00034910">
        <w:t>Mérédith</w:t>
      </w:r>
      <w:proofErr w:type="spellEnd"/>
      <w:r w:rsidR="00776CEA" w:rsidRPr="00034910">
        <w:t xml:space="preserve"> pourrait partir </w:t>
      </w:r>
      <w:proofErr w:type="gramStart"/>
      <w:r w:rsidR="00776CEA" w:rsidRPr="00034910">
        <w:t>de suite</w:t>
      </w:r>
      <w:proofErr w:type="gramEnd"/>
      <w:r>
        <w:t xml:space="preserve">, </w:t>
      </w:r>
      <w:r w:rsidR="00776CEA" w:rsidRPr="00034910">
        <w:t>afin de se mettre</w:t>
      </w:r>
      <w:r>
        <w:t xml:space="preserve">, </w:t>
      </w:r>
      <w:r w:rsidR="00776CEA" w:rsidRPr="00034910">
        <w:t>dès ce soir</w:t>
      </w:r>
      <w:r>
        <w:t xml:space="preserve">, </w:t>
      </w:r>
      <w:r w:rsidR="00776CEA" w:rsidRPr="00034910">
        <w:t xml:space="preserve">à la disposition de </w:t>
      </w:r>
      <w:r>
        <w:t>M</w:t>
      </w:r>
      <w:r w:rsidRPr="00E57EC9">
        <w:rPr>
          <w:vertAlign w:val="superscript"/>
        </w:rPr>
        <w:t>rs</w:t>
      </w:r>
      <w:r>
        <w:t> </w:t>
      </w:r>
      <w:proofErr w:type="spellStart"/>
      <w:r w:rsidR="00776CEA" w:rsidRPr="00034910">
        <w:t>Lodgers</w:t>
      </w:r>
      <w:proofErr w:type="spellEnd"/>
      <w:r>
        <w:t>.</w:t>
      </w:r>
    </w:p>
    <w:p w14:paraId="6B315F38" w14:textId="77777777" w:rsidR="00E57EC9" w:rsidRDefault="00E57EC9" w:rsidP="00E57EC9">
      <w:r>
        <w:t>— </w:t>
      </w:r>
      <w:r w:rsidR="00776CEA" w:rsidRPr="00034910">
        <w:t>En effet</w:t>
      </w:r>
      <w:r>
        <w:t> !</w:t>
      </w:r>
    </w:p>
    <w:p w14:paraId="1C4F7B7D" w14:textId="77777777" w:rsidR="00E57EC9" w:rsidRDefault="00E57EC9" w:rsidP="00E57EC9">
      <w:pPr>
        <w:rPr>
          <w:i/>
          <w:iCs/>
        </w:rPr>
      </w:pPr>
      <w:r>
        <w:t>— </w:t>
      </w:r>
      <w:r w:rsidR="00776CEA" w:rsidRPr="00034910">
        <w:t>Elle se chargerait de passer au Smart-</w:t>
      </w:r>
      <w:proofErr w:type="spellStart"/>
      <w:r w:rsidR="00776CEA" w:rsidRPr="00034910">
        <w:t>Rewiew</w:t>
      </w:r>
      <w:proofErr w:type="spellEnd"/>
      <w:r w:rsidR="00776CEA" w:rsidRPr="00034910">
        <w:t xml:space="preserve"> de </w:t>
      </w:r>
      <w:proofErr w:type="spellStart"/>
      <w:r w:rsidR="00776CEA" w:rsidRPr="00034910">
        <w:t>New-Haven</w:t>
      </w:r>
      <w:proofErr w:type="spellEnd"/>
      <w:r w:rsidR="00776CEA" w:rsidRPr="00034910">
        <w:t xml:space="preserve"> pour la note</w:t>
      </w:r>
      <w:r>
        <w:t xml:space="preserve">, </w:t>
      </w:r>
      <w:r w:rsidR="00776CEA" w:rsidRPr="00034910">
        <w:t>et à New-York</w:t>
      </w:r>
      <w:r>
        <w:t xml:space="preserve">, </w:t>
      </w:r>
      <w:r w:rsidR="00776CEA" w:rsidRPr="00034910">
        <w:t>elle en donnerait un dupl</w:t>
      </w:r>
      <w:r w:rsidR="00776CEA" w:rsidRPr="00034910">
        <w:t>i</w:t>
      </w:r>
      <w:r w:rsidR="00776CEA" w:rsidRPr="00034910">
        <w:t xml:space="preserve">cata au </w:t>
      </w:r>
      <w:r w:rsidR="00776CEA" w:rsidRPr="00034910">
        <w:rPr>
          <w:i/>
          <w:iCs/>
        </w:rPr>
        <w:t>Herald</w:t>
      </w:r>
      <w:r>
        <w:rPr>
          <w:i/>
          <w:iCs/>
        </w:rPr>
        <w:t>.</w:t>
      </w:r>
    </w:p>
    <w:p w14:paraId="4F662524" w14:textId="77777777" w:rsidR="00E57EC9" w:rsidRDefault="00E57EC9" w:rsidP="00E57EC9">
      <w:r>
        <w:t>— </w:t>
      </w:r>
      <w:r w:rsidR="00776CEA" w:rsidRPr="00034910">
        <w:t>Quoi</w:t>
      </w:r>
      <w:r>
        <w:t xml:space="preserve"> ? </w:t>
      </w:r>
      <w:r w:rsidR="00776CEA" w:rsidRPr="00034910">
        <w:t>vous voudriez</w:t>
      </w:r>
      <w:r>
        <w:t>.</w:t>
      </w:r>
    </w:p>
    <w:p w14:paraId="03D021CB" w14:textId="77777777" w:rsidR="00E57EC9" w:rsidRDefault="00776CEA" w:rsidP="00E57EC9">
      <w:r w:rsidRPr="00034910">
        <w:t>La veuve était stupéfaite</w:t>
      </w:r>
      <w:r w:rsidR="00E57EC9">
        <w:t xml:space="preserve">. </w:t>
      </w:r>
      <w:r w:rsidRPr="00034910">
        <w:t>Quel courage avait cette fille de chambre</w:t>
      </w:r>
      <w:r w:rsidR="00E57EC9">
        <w:t xml:space="preserve"> ! </w:t>
      </w:r>
      <w:r w:rsidRPr="00034910">
        <w:t>Il ne lui suffisait pas d</w:t>
      </w:r>
      <w:r w:rsidR="00E57EC9">
        <w:t>’</w:t>
      </w:r>
      <w:r w:rsidRPr="00034910">
        <w:t xml:space="preserve">être signalée au coupeur de manteaux par la presse de </w:t>
      </w:r>
      <w:proofErr w:type="spellStart"/>
      <w:r w:rsidRPr="00034910">
        <w:t>New-Haven</w:t>
      </w:r>
      <w:proofErr w:type="spellEnd"/>
      <w:r w:rsidR="00E57EC9">
        <w:t xml:space="preserve">, </w:t>
      </w:r>
      <w:r w:rsidRPr="00034910">
        <w:t>elle souhaitait que le plus grand quotidien de New-York se m</w:t>
      </w:r>
      <w:r>
        <w:t>î</w:t>
      </w:r>
      <w:r w:rsidRPr="00034910">
        <w:t>t de la partie</w:t>
      </w:r>
      <w:r w:rsidR="00E57EC9">
        <w:t>.</w:t>
      </w:r>
    </w:p>
    <w:p w14:paraId="234F7393" w14:textId="64F49C68" w:rsidR="00E57EC9" w:rsidRDefault="00776CEA" w:rsidP="00E57EC9">
      <w:r w:rsidRPr="00034910">
        <w:t>Mais il ne convient pas de gâter les serviteurs par des louanges</w:t>
      </w:r>
      <w:r w:rsidR="00E57EC9">
        <w:t xml:space="preserve"> ; </w:t>
      </w:r>
      <w:r w:rsidRPr="00034910">
        <w:t>ils se gâtent suffisamment sans le secours des éloges de leurs maîtres</w:t>
      </w:r>
      <w:r w:rsidR="00E57EC9">
        <w:t xml:space="preserve">. </w:t>
      </w:r>
      <w:r w:rsidRPr="00034910">
        <w:t>En vertu de cette profonde pensée</w:t>
      </w:r>
      <w:r w:rsidR="00E57EC9">
        <w:t>, M</w:t>
      </w:r>
      <w:r w:rsidR="00E57EC9" w:rsidRPr="00E57EC9">
        <w:rPr>
          <w:vertAlign w:val="superscript"/>
        </w:rPr>
        <w:t>rs</w:t>
      </w:r>
      <w:r w:rsidR="00E57EC9">
        <w:t> </w:t>
      </w:r>
      <w:proofErr w:type="spellStart"/>
      <w:r w:rsidRPr="00034910">
        <w:t>Tolham</w:t>
      </w:r>
      <w:proofErr w:type="spellEnd"/>
      <w:r w:rsidRPr="00034910">
        <w:t xml:space="preserve"> affirma d</w:t>
      </w:r>
      <w:r w:rsidR="00E57EC9">
        <w:t>’</w:t>
      </w:r>
      <w:r w:rsidRPr="00034910">
        <w:t>un geste noble</w:t>
      </w:r>
      <w:r w:rsidR="00E57EC9">
        <w:t xml:space="preserve">, </w:t>
      </w:r>
      <w:r w:rsidRPr="00034910">
        <w:t xml:space="preserve">et se tournant vers </w:t>
      </w:r>
      <w:proofErr w:type="spellStart"/>
      <w:r w:rsidRPr="00034910">
        <w:t>Mér</w:t>
      </w:r>
      <w:r w:rsidRPr="00034910">
        <w:t>é</w:t>
      </w:r>
      <w:r w:rsidRPr="00034910">
        <w:t>dith</w:t>
      </w:r>
      <w:proofErr w:type="spellEnd"/>
      <w:r w:rsidR="00E57EC9">
        <w:t> :</w:t>
      </w:r>
    </w:p>
    <w:p w14:paraId="4D3D4013" w14:textId="772A671B" w:rsidR="00E57EC9" w:rsidRDefault="00E57EC9" w:rsidP="00E57EC9">
      <w:r>
        <w:t>— </w:t>
      </w:r>
      <w:r w:rsidR="00776CEA" w:rsidRPr="00034910">
        <w:t>Vous avez entendu</w:t>
      </w:r>
      <w:r>
        <w:t xml:space="preserve">, </w:t>
      </w:r>
      <w:r w:rsidR="00776CEA" w:rsidRPr="00034910">
        <w:t>ma fille</w:t>
      </w:r>
      <w:r>
        <w:t xml:space="preserve">, </w:t>
      </w:r>
      <w:r w:rsidR="00776CEA" w:rsidRPr="00034910">
        <w:t>installez cette jeune pe</w:t>
      </w:r>
      <w:r w:rsidR="00776CEA" w:rsidRPr="00034910">
        <w:t>r</w:t>
      </w:r>
      <w:r w:rsidR="00776CEA" w:rsidRPr="00034910">
        <w:t>sonne dans la chambre Verte</w:t>
      </w:r>
      <w:r>
        <w:t xml:space="preserve">, </w:t>
      </w:r>
      <w:r w:rsidR="00776CEA" w:rsidRPr="00034910">
        <w:t>après lui avoir remis l</w:t>
      </w:r>
      <w:r>
        <w:t>’</w:t>
      </w:r>
      <w:r w:rsidR="00776CEA" w:rsidRPr="00034910">
        <w:t>encombrant manteau</w:t>
      </w:r>
      <w:r>
        <w:t xml:space="preserve">. </w:t>
      </w:r>
      <w:r w:rsidR="00776CEA" w:rsidRPr="00034910">
        <w:t>Puis</w:t>
      </w:r>
      <w:r>
        <w:t xml:space="preserve">, </w:t>
      </w:r>
      <w:r w:rsidR="00776CEA" w:rsidRPr="00034910">
        <w:t>vous m</w:t>
      </w:r>
      <w:r>
        <w:t>’</w:t>
      </w:r>
      <w:r w:rsidR="00776CEA" w:rsidRPr="00034910">
        <w:t>enverrez vos suppléantes Linna et Lucy</w:t>
      </w:r>
      <w:r>
        <w:t xml:space="preserve"> ; </w:t>
      </w:r>
      <w:r w:rsidR="00776CEA" w:rsidRPr="00034910">
        <w:t>je me contenterai de leurs soins durant votre absence</w:t>
      </w:r>
      <w:r>
        <w:t xml:space="preserve">, </w:t>
      </w:r>
      <w:r w:rsidR="00776CEA" w:rsidRPr="00034910">
        <w:t>et surtout arrangez-vous pour ne pas manquer le train</w:t>
      </w:r>
      <w:r>
        <w:t xml:space="preserve">. </w:t>
      </w:r>
      <w:r w:rsidR="00776CEA" w:rsidRPr="00034910">
        <w:t xml:space="preserve">Vous présenterez mes plus tendres amitiés à </w:t>
      </w:r>
      <w:r>
        <w:t>M</w:t>
      </w:r>
      <w:r w:rsidRPr="00E57EC9">
        <w:rPr>
          <w:vertAlign w:val="superscript"/>
        </w:rPr>
        <w:t>rs</w:t>
      </w:r>
      <w:r>
        <w:t> </w:t>
      </w:r>
      <w:proofErr w:type="spellStart"/>
      <w:r w:rsidR="00776CEA" w:rsidRPr="00034910">
        <w:t>Lodgers</w:t>
      </w:r>
      <w:proofErr w:type="spellEnd"/>
      <w:r>
        <w:t>.</w:t>
      </w:r>
    </w:p>
    <w:p w14:paraId="600AE6EE" w14:textId="77777777" w:rsidR="00E57EC9" w:rsidRDefault="00776CEA" w:rsidP="00E57EC9">
      <w:r w:rsidRPr="00034910">
        <w:lastRenderedPageBreak/>
        <w:t>Un geste souligna ce congé</w:t>
      </w:r>
      <w:r w:rsidR="00E57EC9">
        <w:t xml:space="preserve">. </w:t>
      </w:r>
      <w:r w:rsidRPr="00034910">
        <w:t>Les deux caméristes sortirent</w:t>
      </w:r>
      <w:r w:rsidR="00E57EC9">
        <w:t>.</w:t>
      </w:r>
    </w:p>
    <w:p w14:paraId="3E733CB9" w14:textId="77777777" w:rsidR="00E57EC9" w:rsidRDefault="00776CEA" w:rsidP="00E57EC9">
      <w:r w:rsidRPr="00034910">
        <w:t>Un quart d</w:t>
      </w:r>
      <w:r w:rsidR="00E57EC9">
        <w:t>’</w:t>
      </w:r>
      <w:r w:rsidRPr="00034910">
        <w:t>heure plus tard</w:t>
      </w:r>
      <w:r w:rsidR="00E57EC9">
        <w:t xml:space="preserve">, </w:t>
      </w:r>
      <w:r w:rsidRPr="00034910">
        <w:t xml:space="preserve">la vaillante </w:t>
      </w:r>
      <w:proofErr w:type="spellStart"/>
      <w:r w:rsidRPr="00034910">
        <w:t>Mathiesel</w:t>
      </w:r>
      <w:proofErr w:type="spellEnd"/>
      <w:r w:rsidRPr="00034910">
        <w:t xml:space="preserve"> et sa malle de cuir jaune étaient installées à l</w:t>
      </w:r>
      <w:r w:rsidR="00E57EC9">
        <w:t>’</w:t>
      </w:r>
      <w:r w:rsidRPr="00034910">
        <w:t>angle nord du parallél</w:t>
      </w:r>
      <w:r w:rsidRPr="00034910">
        <w:t>o</w:t>
      </w:r>
      <w:r w:rsidRPr="00034910">
        <w:t>gramme allongé formé par les bâtiments de Stone-Hill-Castle</w:t>
      </w:r>
      <w:r w:rsidR="00E57EC9">
        <w:t xml:space="preserve">, </w:t>
      </w:r>
      <w:r w:rsidRPr="00034910">
        <w:t>c</w:t>
      </w:r>
      <w:r w:rsidR="00E57EC9">
        <w:t>’</w:t>
      </w:r>
      <w:r w:rsidRPr="00034910">
        <w:t>est-à-dire à l</w:t>
      </w:r>
      <w:r w:rsidR="00E57EC9">
        <w:t>’</w:t>
      </w:r>
      <w:r w:rsidRPr="00034910">
        <w:t xml:space="preserve">extrémité la plus éloignée des pièces occupées par la veuve </w:t>
      </w:r>
      <w:proofErr w:type="spellStart"/>
      <w:r w:rsidRPr="00034910">
        <w:t>Tolham</w:t>
      </w:r>
      <w:proofErr w:type="spellEnd"/>
      <w:r w:rsidR="00E57EC9">
        <w:t>.</w:t>
      </w:r>
    </w:p>
    <w:p w14:paraId="5BF45D18" w14:textId="77777777" w:rsidR="00E57EC9" w:rsidRDefault="00776CEA" w:rsidP="00E57EC9">
      <w:r w:rsidRPr="00034910">
        <w:t>La servante s</w:t>
      </w:r>
      <w:r w:rsidR="00E57EC9">
        <w:t>’</w:t>
      </w:r>
      <w:r w:rsidRPr="00034910">
        <w:t>approcha de la fenêtre</w:t>
      </w:r>
      <w:r w:rsidR="00E57EC9">
        <w:t xml:space="preserve">, </w:t>
      </w:r>
      <w:r w:rsidRPr="00034910">
        <w:t>constata qu</w:t>
      </w:r>
      <w:r w:rsidR="00E57EC9">
        <w:t>’</w:t>
      </w:r>
      <w:r w:rsidRPr="00034910">
        <w:t>elle était garnie de solides barreaux</w:t>
      </w:r>
      <w:r w:rsidR="00E57EC9">
        <w:t xml:space="preserve">. </w:t>
      </w:r>
      <w:r w:rsidRPr="00034910">
        <w:t>Il lui parut que cet obstacle</w:t>
      </w:r>
      <w:r w:rsidR="00E57EC9">
        <w:t xml:space="preserve">, </w:t>
      </w:r>
      <w:r w:rsidRPr="00034910">
        <w:t>s</w:t>
      </w:r>
      <w:r w:rsidR="00E57EC9">
        <w:t>’</w:t>
      </w:r>
      <w:r w:rsidRPr="00034910">
        <w:t>ajoutant à la hauteur de six mètres séparant la baie du sol</w:t>
      </w:r>
      <w:r w:rsidR="00E57EC9">
        <w:t xml:space="preserve">, </w:t>
      </w:r>
      <w:r w:rsidRPr="00034910">
        <w:t>rendait une attaque de ce côté à peu près impossible</w:t>
      </w:r>
      <w:r w:rsidR="00E57EC9">
        <w:t xml:space="preserve">. </w:t>
      </w:r>
      <w:r w:rsidRPr="00034910">
        <w:t>Alors elle inspecta la porte</w:t>
      </w:r>
      <w:r w:rsidR="00E57EC9">
        <w:t>.</w:t>
      </w:r>
    </w:p>
    <w:p w14:paraId="61457AD5" w14:textId="77777777" w:rsidR="00E57EC9" w:rsidRDefault="00E57EC9" w:rsidP="00E57EC9">
      <w:r>
        <w:t>— </w:t>
      </w:r>
      <w:r w:rsidR="00776CEA" w:rsidRPr="00034910">
        <w:t>Solide panneau de chêne</w:t>
      </w:r>
      <w:r>
        <w:t xml:space="preserve">, </w:t>
      </w:r>
      <w:r w:rsidR="00776CEA" w:rsidRPr="00034910">
        <w:t>fit-elle encore</w:t>
      </w:r>
      <w:r>
        <w:t xml:space="preserve"> ; </w:t>
      </w:r>
      <w:r w:rsidR="00776CEA" w:rsidRPr="00034910">
        <w:t>mais serrure tout à fait insuffisante</w:t>
      </w:r>
      <w:r>
        <w:t>.</w:t>
      </w:r>
    </w:p>
    <w:p w14:paraId="53630C6A" w14:textId="77777777" w:rsidR="00E57EC9" w:rsidRDefault="00776CEA" w:rsidP="00E57EC9">
      <w:r w:rsidRPr="00034910">
        <w:t>La remarque du reste ne sembla pas l</w:t>
      </w:r>
      <w:r w:rsidR="00E57EC9">
        <w:t>’</w:t>
      </w:r>
      <w:r w:rsidRPr="00034910">
        <w:t>émotionner outre mesure</w:t>
      </w:r>
      <w:r w:rsidR="00E57EC9">
        <w:t xml:space="preserve">. </w:t>
      </w:r>
      <w:r w:rsidRPr="00034910">
        <w:t>L</w:t>
      </w:r>
      <w:r w:rsidR="00E57EC9">
        <w:t>’</w:t>
      </w:r>
      <w:r w:rsidRPr="00034910">
        <w:t>éventualité de pareille situation s</w:t>
      </w:r>
      <w:r w:rsidR="00E57EC9">
        <w:t>’</w:t>
      </w:r>
      <w:r w:rsidRPr="00034910">
        <w:t>était probablement déjà présentée à son esprit et elle connaissait un moyen d</w:t>
      </w:r>
      <w:r w:rsidR="00E57EC9">
        <w:t>’</w:t>
      </w:r>
      <w:r w:rsidRPr="00034910">
        <w:t>y p</w:t>
      </w:r>
      <w:r w:rsidRPr="00034910">
        <w:t>a</w:t>
      </w:r>
      <w:r w:rsidRPr="00034910">
        <w:t>rer</w:t>
      </w:r>
      <w:r w:rsidR="00E57EC9">
        <w:t xml:space="preserve">, </w:t>
      </w:r>
      <w:r w:rsidRPr="00034910">
        <w:t>car toute son attention se reporta sur le manteau</w:t>
      </w:r>
      <w:r w:rsidR="00E57EC9">
        <w:t xml:space="preserve"> – </w:t>
      </w:r>
      <w:r w:rsidRPr="00034910">
        <w:t xml:space="preserve">sortie de bal </w:t>
      </w:r>
      <w:r w:rsidRPr="00034910">
        <w:rPr>
          <w:i/>
          <w:iCs/>
        </w:rPr>
        <w:t xml:space="preserve">gris brouillard </w:t>
      </w:r>
      <w:r w:rsidRPr="00034910">
        <w:t>étendu sur un canapé</w:t>
      </w:r>
      <w:r w:rsidR="00E57EC9">
        <w:t>.</w:t>
      </w:r>
    </w:p>
    <w:p w14:paraId="48741914" w14:textId="77777777" w:rsidR="00E57EC9" w:rsidRDefault="00776CEA" w:rsidP="00E57EC9">
      <w:r w:rsidRPr="00034910">
        <w:t>Avant de s</w:t>
      </w:r>
      <w:r w:rsidR="00E57EC9">
        <w:t>’</w:t>
      </w:r>
      <w:r w:rsidRPr="00034910">
        <w:t>éloigner de Stone-Hill</w:t>
      </w:r>
      <w:r w:rsidR="00E57EC9">
        <w:t xml:space="preserve">, </w:t>
      </w:r>
      <w:proofErr w:type="spellStart"/>
      <w:r w:rsidRPr="00034910">
        <w:t>Mérédith</w:t>
      </w:r>
      <w:proofErr w:type="spellEnd"/>
      <w:r w:rsidR="00E57EC9">
        <w:t xml:space="preserve">, </w:t>
      </w:r>
      <w:r w:rsidRPr="00034910">
        <w:t>se conformant aux ordres de la châtelaine</w:t>
      </w:r>
      <w:r w:rsidR="00E57EC9">
        <w:t xml:space="preserve">, </w:t>
      </w:r>
      <w:r w:rsidRPr="00034910">
        <w:t>avait confié à sa remplaçante le v</w:t>
      </w:r>
      <w:r w:rsidRPr="00034910">
        <w:t>ê</w:t>
      </w:r>
      <w:r w:rsidRPr="00034910">
        <w:t>tement qui troublait si fort toutes les cervelles</w:t>
      </w:r>
      <w:r w:rsidR="00E57EC9">
        <w:t xml:space="preserve">. </w:t>
      </w:r>
      <w:r w:rsidRPr="00034910">
        <w:t>La jeune femme eut une réflexion bizarre</w:t>
      </w:r>
      <w:r w:rsidR="00E57EC9">
        <w:t> :</w:t>
      </w:r>
    </w:p>
    <w:p w14:paraId="08A88A60" w14:textId="77777777" w:rsidR="00E57EC9" w:rsidRDefault="00E57EC9" w:rsidP="00E57EC9">
      <w:r>
        <w:t>— </w:t>
      </w:r>
      <w:r w:rsidR="00776CEA" w:rsidRPr="00034910">
        <w:t>Voici l</w:t>
      </w:r>
      <w:r>
        <w:t>’</w:t>
      </w:r>
      <w:r w:rsidR="00776CEA" w:rsidRPr="00034910">
        <w:t>appeau</w:t>
      </w:r>
      <w:r>
        <w:t xml:space="preserve">… </w:t>
      </w:r>
      <w:r w:rsidR="00776CEA" w:rsidRPr="00034910">
        <w:t>Le gibier s</w:t>
      </w:r>
      <w:r>
        <w:t>’</w:t>
      </w:r>
      <w:r w:rsidR="00776CEA" w:rsidRPr="00034910">
        <w:t>y prendra-t-il</w:t>
      </w:r>
      <w:r>
        <w:t> ?</w:t>
      </w:r>
    </w:p>
    <w:p w14:paraId="296E863D" w14:textId="3C3A7E75" w:rsidR="00E57EC9" w:rsidRDefault="00776CEA" w:rsidP="00E57EC9">
      <w:r w:rsidRPr="00034910">
        <w:t>Une minute</w:t>
      </w:r>
      <w:r w:rsidR="00E57EC9">
        <w:t xml:space="preserve">, </w:t>
      </w:r>
      <w:r w:rsidRPr="00034910">
        <w:t>elle demeura</w:t>
      </w:r>
      <w:r w:rsidR="00E57EC9">
        <w:t xml:space="preserve">, </w:t>
      </w:r>
      <w:r w:rsidRPr="00034910">
        <w:t>les yeux fixés sur l</w:t>
      </w:r>
      <w:r w:rsidR="00E57EC9">
        <w:t>’</w:t>
      </w:r>
      <w:r w:rsidRPr="00034910">
        <w:t>étoffe reto</w:t>
      </w:r>
      <w:r w:rsidRPr="00034910">
        <w:t>m</w:t>
      </w:r>
      <w:r w:rsidRPr="00034910">
        <w:t xml:space="preserve">bant en plis </w:t>
      </w:r>
      <w:r w:rsidR="00E57EC9">
        <w:t>moel</w:t>
      </w:r>
      <w:r w:rsidRPr="00034910">
        <w:t>leux</w:t>
      </w:r>
      <w:r w:rsidR="00E57EC9">
        <w:t xml:space="preserve"> ; </w:t>
      </w:r>
      <w:r w:rsidRPr="00034910">
        <w:t>puis avec un sourire indéfinissable</w:t>
      </w:r>
      <w:r w:rsidR="00E57EC9">
        <w:t> :</w:t>
      </w:r>
    </w:p>
    <w:p w14:paraId="4FC3F58F" w14:textId="77777777" w:rsidR="00E57EC9" w:rsidRDefault="00E57EC9" w:rsidP="00E57EC9">
      <w:r>
        <w:t>— </w:t>
      </w:r>
      <w:proofErr w:type="spellStart"/>
      <w:r w:rsidR="00776CEA" w:rsidRPr="00034910">
        <w:t>Allons nous</w:t>
      </w:r>
      <w:proofErr w:type="spellEnd"/>
      <w:r w:rsidR="00776CEA" w:rsidRPr="00034910">
        <w:t xml:space="preserve"> présenter à mes camarades du personnel</w:t>
      </w:r>
      <w:r>
        <w:t>.</w:t>
      </w:r>
    </w:p>
    <w:p w14:paraId="59975615" w14:textId="77777777" w:rsidR="00223EF5" w:rsidRDefault="00223EF5" w:rsidP="00223EF5">
      <w:pPr>
        <w:pStyle w:val="Centrsolidaire"/>
      </w:pPr>
      <w:r w:rsidRPr="00E57EC9">
        <w:rPr>
          <w:noProof/>
        </w:rPr>
        <w:lastRenderedPageBreak/>
        <w:drawing>
          <wp:inline distT="0" distB="0" distL="0" distR="0" wp14:anchorId="0C413475" wp14:editId="59566171">
            <wp:extent cx="4810760" cy="6177915"/>
            <wp:effectExtent l="0" t="0" r="0" b="0"/>
            <wp:docPr id="33" name="Image 70" descr="Une image contenant habits, art, personne, bâtimen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 70" descr="Une image contenant habits, art, personne, bâtiment&#10;&#10;Le contenu généré par l’IA peut êtr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10760" cy="6177915"/>
                    </a:xfrm>
                    <a:prstGeom prst="rect">
                      <a:avLst/>
                    </a:prstGeom>
                    <a:noFill/>
                    <a:ln>
                      <a:noFill/>
                    </a:ln>
                  </pic:spPr>
                </pic:pic>
              </a:graphicData>
            </a:graphic>
          </wp:inline>
        </w:drawing>
      </w:r>
    </w:p>
    <w:p w14:paraId="1DCE3E85" w14:textId="77777777" w:rsidR="00223EF5" w:rsidRDefault="00223EF5" w:rsidP="00223EF5">
      <w:pPr>
        <w:pStyle w:val="Centr14pt"/>
      </w:pPr>
      <w:r w:rsidRPr="00E57EC9">
        <w:t>La fenêtre était garnie de solides barreaux</w:t>
      </w:r>
      <w:r>
        <w:t>.</w:t>
      </w:r>
    </w:p>
    <w:p w14:paraId="28017B3C" w14:textId="77777777" w:rsidR="00E57EC9" w:rsidRDefault="00776CEA" w:rsidP="00E57EC9">
      <w:r w:rsidRPr="00034910">
        <w:t>On eût cru qu</w:t>
      </w:r>
      <w:r w:rsidR="00E57EC9">
        <w:t>’</w:t>
      </w:r>
      <w:r w:rsidRPr="00034910">
        <w:t>elle savourait une plaisanterie</w:t>
      </w:r>
      <w:r w:rsidR="00E57EC9">
        <w:t xml:space="preserve">, </w:t>
      </w:r>
      <w:r w:rsidRPr="00034910">
        <w:t>perceptible pour elle seule</w:t>
      </w:r>
      <w:r w:rsidR="00E57EC9">
        <w:t xml:space="preserve">. </w:t>
      </w:r>
      <w:r w:rsidRPr="00034910">
        <w:t>Aucune ironie ne restait sur ses traits lorsqu</w:t>
      </w:r>
      <w:r w:rsidR="00E57EC9">
        <w:t>’</w:t>
      </w:r>
      <w:r w:rsidRPr="00034910">
        <w:t>elle pénétra dans l</w:t>
      </w:r>
      <w:r w:rsidR="00E57EC9">
        <w:t>’</w:t>
      </w:r>
      <w:r w:rsidRPr="00034910">
        <w:t>office</w:t>
      </w:r>
      <w:r w:rsidR="00E57EC9">
        <w:t xml:space="preserve">, </w:t>
      </w:r>
      <w:r w:rsidRPr="00034910">
        <w:t>où Linna</w:t>
      </w:r>
      <w:r w:rsidR="00E57EC9">
        <w:t xml:space="preserve">, </w:t>
      </w:r>
      <w:r w:rsidRPr="00034910">
        <w:t>Lucy</w:t>
      </w:r>
      <w:r w:rsidR="00E57EC9">
        <w:t xml:space="preserve">, </w:t>
      </w:r>
      <w:proofErr w:type="spellStart"/>
      <w:r w:rsidRPr="00034910">
        <w:t>Tobburst</w:t>
      </w:r>
      <w:proofErr w:type="spellEnd"/>
      <w:r w:rsidRPr="00034910">
        <w:t xml:space="preserve"> et ses marmitons épiloguaient à n</w:t>
      </w:r>
      <w:r w:rsidR="00E57EC9">
        <w:t>’</w:t>
      </w:r>
      <w:r w:rsidRPr="00034910">
        <w:t xml:space="preserve">en plus finir sur la </w:t>
      </w:r>
      <w:r w:rsidRPr="00C002E9">
        <w:t xml:space="preserve">venue </w:t>
      </w:r>
      <w:r w:rsidRPr="00034910">
        <w:t xml:space="preserve">de la </w:t>
      </w:r>
      <w:r w:rsidR="00E57EC9">
        <w:t>« </w:t>
      </w:r>
      <w:r w:rsidRPr="00034910">
        <w:t>nouvelle</w:t>
      </w:r>
      <w:r w:rsidR="00E57EC9">
        <w:t xml:space="preserve"> », </w:t>
      </w:r>
      <w:r w:rsidRPr="00034910">
        <w:t xml:space="preserve">dont </w:t>
      </w:r>
      <w:proofErr w:type="spellStart"/>
      <w:r w:rsidRPr="00034910">
        <w:t>Mérédith</w:t>
      </w:r>
      <w:proofErr w:type="spellEnd"/>
      <w:r w:rsidR="00E57EC9">
        <w:t xml:space="preserve">, </w:t>
      </w:r>
      <w:r w:rsidRPr="00034910">
        <w:t xml:space="preserve">avant de se rendre à </w:t>
      </w:r>
      <w:proofErr w:type="spellStart"/>
      <w:r w:rsidRPr="00034910">
        <w:t>New-Haven</w:t>
      </w:r>
      <w:proofErr w:type="spellEnd"/>
      <w:r w:rsidR="00E57EC9">
        <w:t xml:space="preserve">, </w:t>
      </w:r>
      <w:r w:rsidRPr="00034910">
        <w:t>avait annoncé l</w:t>
      </w:r>
      <w:r w:rsidR="00E57EC9">
        <w:t>’</w:t>
      </w:r>
      <w:r w:rsidRPr="00034910">
        <w:t>entrée en fonctions</w:t>
      </w:r>
      <w:r w:rsidR="00E57EC9">
        <w:t>.</w:t>
      </w:r>
    </w:p>
    <w:p w14:paraId="718D3FB6" w14:textId="77777777" w:rsidR="00E57EC9" w:rsidRDefault="00E57EC9" w:rsidP="00E57EC9">
      <w:r>
        <w:t>— </w:t>
      </w:r>
      <w:r w:rsidR="00776CEA" w:rsidRPr="00034910">
        <w:t>M</w:t>
      </w:r>
      <w:r>
        <w:t>’</w:t>
      </w:r>
      <w:r w:rsidR="00776CEA" w:rsidRPr="00034910">
        <w:t>est avis</w:t>
      </w:r>
      <w:r>
        <w:t xml:space="preserve">, </w:t>
      </w:r>
      <w:r w:rsidR="00776CEA" w:rsidRPr="00034910">
        <w:t>déclarait sentencieusement le cuisinier avec des hochements de tête</w:t>
      </w:r>
      <w:r>
        <w:t xml:space="preserve">, </w:t>
      </w:r>
      <w:r w:rsidR="00776CEA" w:rsidRPr="00034910">
        <w:t>m</w:t>
      </w:r>
      <w:r>
        <w:t>’</w:t>
      </w:r>
      <w:r w:rsidR="00776CEA" w:rsidRPr="00034910">
        <w:t>est avis qu</w:t>
      </w:r>
      <w:r>
        <w:t>’</w:t>
      </w:r>
      <w:r w:rsidR="00776CEA" w:rsidRPr="00034910">
        <w:t xml:space="preserve">il ne faut jamais </w:t>
      </w:r>
      <w:r w:rsidR="00776CEA" w:rsidRPr="00034910">
        <w:lastRenderedPageBreak/>
        <w:t>tenter le diable et que quiconque s</w:t>
      </w:r>
      <w:r>
        <w:t>’</w:t>
      </w:r>
      <w:r w:rsidR="00776CEA" w:rsidRPr="00034910">
        <w:t>assoit sur une aiguille n</w:t>
      </w:r>
      <w:r>
        <w:t>’</w:t>
      </w:r>
      <w:r w:rsidR="00776CEA" w:rsidRPr="00034910">
        <w:t>a point à se lamenter s</w:t>
      </w:r>
      <w:r>
        <w:t>’</w:t>
      </w:r>
      <w:r w:rsidR="00776CEA" w:rsidRPr="00034910">
        <w:t>il se pique</w:t>
      </w:r>
      <w:r>
        <w:t xml:space="preserve">. </w:t>
      </w:r>
      <w:r w:rsidR="00776CEA" w:rsidRPr="00034910">
        <w:t>Au demeurant</w:t>
      </w:r>
      <w:r>
        <w:t xml:space="preserve">, </w:t>
      </w:r>
      <w:r w:rsidR="00776CEA" w:rsidRPr="00034910">
        <w:t>cette folle créature appelle tout le danger sur elle-même</w:t>
      </w:r>
      <w:r>
        <w:t xml:space="preserve"> ; </w:t>
      </w:r>
      <w:r w:rsidR="00776CEA" w:rsidRPr="00034910">
        <w:t>je lui secouerai volontiers la main en félicitation</w:t>
      </w:r>
      <w:r>
        <w:t xml:space="preserve">… </w:t>
      </w:r>
      <w:r w:rsidR="00776CEA" w:rsidRPr="00034910">
        <w:t>Le danger m</w:t>
      </w:r>
      <w:r>
        <w:t>’</w:t>
      </w:r>
      <w:r w:rsidR="00776CEA" w:rsidRPr="00034910">
        <w:t>intéresse beaucoup pour les a</w:t>
      </w:r>
      <w:r w:rsidR="00776CEA" w:rsidRPr="00034910">
        <w:t>u</w:t>
      </w:r>
      <w:r w:rsidR="00776CEA" w:rsidRPr="00034910">
        <w:t>tres</w:t>
      </w:r>
      <w:r>
        <w:t xml:space="preserve"> ; </w:t>
      </w:r>
      <w:r w:rsidR="00776CEA" w:rsidRPr="00034910">
        <w:t>mais pour moi-même</w:t>
      </w:r>
      <w:r>
        <w:t xml:space="preserve">, </w:t>
      </w:r>
      <w:r w:rsidR="00776CEA" w:rsidRPr="00034910">
        <w:t>je le préfère absent</w:t>
      </w:r>
      <w:r>
        <w:t xml:space="preserve">. </w:t>
      </w:r>
      <w:r w:rsidR="00776CEA" w:rsidRPr="00034910">
        <w:t>Ma profession consiste à cuisiner de bons morceaux en demeurant tout à fait entier moi-même</w:t>
      </w:r>
      <w:r>
        <w:t>.</w:t>
      </w:r>
    </w:p>
    <w:p w14:paraId="5EF61518" w14:textId="77777777" w:rsidR="00E57EC9" w:rsidRDefault="00776CEA" w:rsidP="00E57EC9">
      <w:r w:rsidRPr="00034910">
        <w:t>Il se tut</w:t>
      </w:r>
      <w:r w:rsidR="00E57EC9">
        <w:t xml:space="preserve"> : </w:t>
      </w:r>
      <w:r w:rsidRPr="00034910">
        <w:t xml:space="preserve">la </w:t>
      </w:r>
      <w:r w:rsidR="00E57EC9">
        <w:t>« </w:t>
      </w:r>
      <w:r w:rsidRPr="00034910">
        <w:t>nouvelle</w:t>
      </w:r>
      <w:r w:rsidR="00E57EC9">
        <w:t> »</w:t>
      </w:r>
      <w:r w:rsidRPr="00034910">
        <w:t xml:space="preserve"> se montrait sur le seuil</w:t>
      </w:r>
      <w:r w:rsidR="00E57EC9">
        <w:t>.</w:t>
      </w:r>
    </w:p>
    <w:p w14:paraId="4CD297AD" w14:textId="77777777" w:rsidR="00E57EC9" w:rsidRDefault="00776CEA" w:rsidP="00E57EC9">
      <w:r w:rsidRPr="00034910">
        <w:t>Avec une aisance qui démontrait qu</w:t>
      </w:r>
      <w:r w:rsidR="00E57EC9">
        <w:t>’</w:t>
      </w:r>
      <w:r w:rsidRPr="00034910">
        <w:t>elle avait servi dans des maisons aristocratiques</w:t>
      </w:r>
      <w:r w:rsidR="00E57EC9">
        <w:t xml:space="preserve"> (</w:t>
      </w:r>
      <w:r w:rsidRPr="00034910">
        <w:t>tel fut l</w:t>
      </w:r>
      <w:r w:rsidR="00E57EC9">
        <w:t>’</w:t>
      </w:r>
      <w:r w:rsidRPr="00034910">
        <w:t>avis général</w:t>
      </w:r>
      <w:r w:rsidR="00E57EC9">
        <w:t xml:space="preserve">), </w:t>
      </w:r>
      <w:r w:rsidRPr="00034910">
        <w:t xml:space="preserve">miss </w:t>
      </w:r>
      <w:proofErr w:type="spellStart"/>
      <w:r w:rsidRPr="00034910">
        <w:t>Mathi</w:t>
      </w:r>
      <w:r w:rsidRPr="00034910">
        <w:t>e</w:t>
      </w:r>
      <w:r w:rsidRPr="00034910">
        <w:t>sel</w:t>
      </w:r>
      <w:proofErr w:type="spellEnd"/>
      <w:r w:rsidRPr="00034910">
        <w:t xml:space="preserve"> serra toutes les mains</w:t>
      </w:r>
      <w:r w:rsidR="00E57EC9">
        <w:t xml:space="preserve">, </w:t>
      </w:r>
      <w:r w:rsidRPr="00034910">
        <w:t>décocha à chacun un compliment</w:t>
      </w:r>
      <w:r w:rsidR="00E57EC9">
        <w:t xml:space="preserve">. </w:t>
      </w:r>
      <w:r w:rsidRPr="00034910">
        <w:t>Elle passerait seulement quelques jours dans la compagnie de ces gentlemen et ladies</w:t>
      </w:r>
      <w:r w:rsidR="00E57EC9">
        <w:t xml:space="preserve"> ; </w:t>
      </w:r>
      <w:r w:rsidRPr="00034910">
        <w:t>mais elle souhaitait d</w:t>
      </w:r>
      <w:r w:rsidR="00E57EC9">
        <w:t>’</w:t>
      </w:r>
      <w:r w:rsidRPr="00034910">
        <w:t>un cœur sincère</w:t>
      </w:r>
      <w:r w:rsidR="00E57EC9">
        <w:t xml:space="preserve">, </w:t>
      </w:r>
      <w:r w:rsidRPr="00034910">
        <w:t>à son départ</w:t>
      </w:r>
      <w:r w:rsidR="00E57EC9">
        <w:t xml:space="preserve">, </w:t>
      </w:r>
      <w:r w:rsidRPr="00034910">
        <w:t>ne laisser en arrière d</w:t>
      </w:r>
      <w:r w:rsidR="00E57EC9">
        <w:t>’</w:t>
      </w:r>
      <w:r w:rsidRPr="00034910">
        <w:t>elle que des amis</w:t>
      </w:r>
      <w:r w:rsidR="00E57EC9">
        <w:t>.</w:t>
      </w:r>
    </w:p>
    <w:p w14:paraId="2D6C0F00" w14:textId="77777777" w:rsidR="00E57EC9" w:rsidRDefault="00776CEA" w:rsidP="00E57EC9">
      <w:r w:rsidRPr="00034910">
        <w:t>Elle s</w:t>
      </w:r>
      <w:r w:rsidR="00E57EC9">
        <w:t>’</w:t>
      </w:r>
      <w:r w:rsidRPr="00034910">
        <w:t>informa gracieusement s</w:t>
      </w:r>
      <w:r w:rsidR="00E57EC9">
        <w:t>’</w:t>
      </w:r>
      <w:r w:rsidRPr="00034910">
        <w:t>il existait un fournisseur pouvant apporter trois bouteilles de champagne extra-dry</w:t>
      </w:r>
      <w:r w:rsidR="00E57EC9">
        <w:t xml:space="preserve">, </w:t>
      </w:r>
      <w:r w:rsidRPr="00034910">
        <w:t>qu</w:t>
      </w:r>
      <w:r w:rsidR="00E57EC9">
        <w:t>’</w:t>
      </w:r>
      <w:r w:rsidRPr="00034910">
        <w:t>elle désirait offrir en don de bienvenue</w:t>
      </w:r>
      <w:r w:rsidR="00E57EC9">
        <w:t>.</w:t>
      </w:r>
    </w:p>
    <w:p w14:paraId="7501F36D" w14:textId="77777777" w:rsidR="00E57EC9" w:rsidRDefault="00776CEA" w:rsidP="00E57EC9">
      <w:r w:rsidRPr="00034910">
        <w:t>Renseignée sur ce point</w:t>
      </w:r>
      <w:r w:rsidR="00E57EC9">
        <w:t xml:space="preserve">, </w:t>
      </w:r>
      <w:r w:rsidRPr="00034910">
        <w:t>elle parla du coupeur de ma</w:t>
      </w:r>
      <w:r w:rsidRPr="00034910">
        <w:t>n</w:t>
      </w:r>
      <w:r w:rsidRPr="00034910">
        <w:t>teaux</w:t>
      </w:r>
      <w:r w:rsidR="00E57EC9">
        <w:t xml:space="preserve">, </w:t>
      </w:r>
      <w:r w:rsidRPr="00034910">
        <w:t>avec si peu de jactance</w:t>
      </w:r>
      <w:r w:rsidR="00E57EC9">
        <w:t xml:space="preserve">, </w:t>
      </w:r>
      <w:r w:rsidRPr="00034910">
        <w:t>s</w:t>
      </w:r>
      <w:r w:rsidR="00E57EC9">
        <w:t>’</w:t>
      </w:r>
      <w:r w:rsidRPr="00034910">
        <w:t>excusant presque de prendre plaisir à la lutte</w:t>
      </w:r>
      <w:r w:rsidR="00E57EC9">
        <w:t xml:space="preserve">, </w:t>
      </w:r>
      <w:r w:rsidRPr="00034910">
        <w:t>que tous la proclamèrent une héroïque miss</w:t>
      </w:r>
      <w:r w:rsidR="00E57EC9">
        <w:t xml:space="preserve">. </w:t>
      </w:r>
      <w:r w:rsidRPr="00034910">
        <w:t>Leur enthousiasme ne connut plus de bornes lorsqu</w:t>
      </w:r>
      <w:r w:rsidR="00E57EC9">
        <w:t>’</w:t>
      </w:r>
      <w:r w:rsidRPr="00034910">
        <w:t>elle déclara ne vouloir attirer le péril sur personne</w:t>
      </w:r>
      <w:r w:rsidR="00E57EC9">
        <w:t xml:space="preserve">. </w:t>
      </w:r>
      <w:r w:rsidRPr="00034910">
        <w:t>Ses camarades s</w:t>
      </w:r>
      <w:r w:rsidR="00E57EC9">
        <w:t>’</w:t>
      </w:r>
      <w:r w:rsidRPr="00034910">
        <w:t>enfermeraient dans leurs chambres</w:t>
      </w:r>
      <w:r w:rsidR="00E57EC9">
        <w:t xml:space="preserve">… </w:t>
      </w:r>
      <w:r w:rsidRPr="00034910">
        <w:t>Elle les y enfermerait au besoin</w:t>
      </w:r>
      <w:r w:rsidR="00E57EC9">
        <w:t xml:space="preserve">, </w:t>
      </w:r>
      <w:r w:rsidRPr="00034910">
        <w:t>afin d</w:t>
      </w:r>
      <w:r w:rsidR="00E57EC9">
        <w:t>’</w:t>
      </w:r>
      <w:r w:rsidRPr="00034910">
        <w:t>être bien certaine qu</w:t>
      </w:r>
      <w:r w:rsidR="00E57EC9">
        <w:t>’</w:t>
      </w:r>
      <w:r w:rsidRPr="00034910">
        <w:t>ils ne viendraient point à son secours en cas d</w:t>
      </w:r>
      <w:r w:rsidR="00E57EC9">
        <w:t>’</w:t>
      </w:r>
      <w:r w:rsidRPr="00034910">
        <w:t>alerte</w:t>
      </w:r>
      <w:r w:rsidR="00E57EC9">
        <w:t>.</w:t>
      </w:r>
    </w:p>
    <w:p w14:paraId="6AD91C38" w14:textId="77777777" w:rsidR="00E57EC9" w:rsidRDefault="00776CEA" w:rsidP="00E57EC9">
      <w:r w:rsidRPr="00034910">
        <w:t>Elle-même vérifierait la fermeture des portes et issues quelconques</w:t>
      </w:r>
      <w:r w:rsidR="00E57EC9">
        <w:t xml:space="preserve">, </w:t>
      </w:r>
      <w:r w:rsidRPr="00034910">
        <w:t>réservant pour elle seule</w:t>
      </w:r>
      <w:r w:rsidR="00E57EC9">
        <w:t xml:space="preserve">, </w:t>
      </w:r>
      <w:r w:rsidRPr="00034910">
        <w:t>puisque cela l</w:t>
      </w:r>
      <w:r w:rsidR="00E57EC9">
        <w:t>’</w:t>
      </w:r>
      <w:r w:rsidRPr="00034910">
        <w:t>amusait</w:t>
      </w:r>
      <w:r w:rsidR="00E57EC9">
        <w:t xml:space="preserve">, </w:t>
      </w:r>
      <w:r w:rsidRPr="00034910">
        <w:t>les angoisses et le péril de l</w:t>
      </w:r>
      <w:r w:rsidR="00E57EC9">
        <w:t>’</w:t>
      </w:r>
      <w:r w:rsidRPr="00034910">
        <w:t>attente de l</w:t>
      </w:r>
      <w:r w:rsidR="00E57EC9">
        <w:t>’</w:t>
      </w:r>
      <w:r w:rsidRPr="00034910">
        <w:t>assassin de la malhe</w:t>
      </w:r>
      <w:r w:rsidRPr="00034910">
        <w:t>u</w:t>
      </w:r>
      <w:r w:rsidRPr="00034910">
        <w:t>reuse Édith</w:t>
      </w:r>
      <w:r w:rsidR="00E57EC9">
        <w:t>.</w:t>
      </w:r>
    </w:p>
    <w:p w14:paraId="3118BA3A" w14:textId="32B22660" w:rsidR="00E57EC9" w:rsidRDefault="00776CEA" w:rsidP="00E57EC9">
      <w:r w:rsidRPr="00034910">
        <w:lastRenderedPageBreak/>
        <w:t>Bref</w:t>
      </w:r>
      <w:r w:rsidR="00E57EC9">
        <w:t xml:space="preserve">, </w:t>
      </w:r>
      <w:r w:rsidRPr="00034910">
        <w:t>au soir</w:t>
      </w:r>
      <w:r w:rsidR="00E57EC9">
        <w:t xml:space="preserve">, </w:t>
      </w:r>
      <w:r w:rsidRPr="00034910">
        <w:t>les domestiques ravis de pouvoir décemment se désintéresser de l</w:t>
      </w:r>
      <w:r w:rsidR="00E57EC9">
        <w:t>’</w:t>
      </w:r>
      <w:r w:rsidRPr="00034910">
        <w:t>aventure</w:t>
      </w:r>
      <w:r w:rsidR="00E57EC9">
        <w:t>, M</w:t>
      </w:r>
      <w:r w:rsidR="00E57EC9" w:rsidRPr="00E57EC9">
        <w:rPr>
          <w:vertAlign w:val="superscript"/>
        </w:rPr>
        <w:t>rs</w:t>
      </w:r>
      <w:r w:rsidR="00E57EC9">
        <w:t> </w:t>
      </w:r>
      <w:proofErr w:type="spellStart"/>
      <w:r w:rsidRPr="00034910">
        <w:t>Tolham</w:t>
      </w:r>
      <w:proofErr w:type="spellEnd"/>
      <w:r w:rsidR="00E57EC9">
        <w:t xml:space="preserve">, </w:t>
      </w:r>
      <w:r w:rsidRPr="00034910">
        <w:t>stupéfaite des m</w:t>
      </w:r>
      <w:r w:rsidRPr="00034910">
        <w:t>e</w:t>
      </w:r>
      <w:r w:rsidRPr="00034910">
        <w:t>sures de sécurité conçues par cette originale femme de chambre</w:t>
      </w:r>
      <w:r w:rsidR="00E57EC9">
        <w:t xml:space="preserve">, </w:t>
      </w:r>
      <w:r w:rsidRPr="00034910">
        <w:t>la considéraient comme une garnison invincible</w:t>
      </w:r>
      <w:r w:rsidR="00E57EC9">
        <w:t xml:space="preserve">, </w:t>
      </w:r>
      <w:r w:rsidRPr="00034910">
        <w:t>sous la prote</w:t>
      </w:r>
      <w:r w:rsidRPr="00034910">
        <w:t>c</w:t>
      </w:r>
      <w:r w:rsidRPr="00034910">
        <w:t>tion de qui leur sommeil serait paisible</w:t>
      </w:r>
      <w:r w:rsidR="00E57EC9">
        <w:t>.</w:t>
      </w:r>
    </w:p>
    <w:p w14:paraId="344435F8" w14:textId="77777777" w:rsidR="00E57EC9" w:rsidRDefault="00776CEA" w:rsidP="00E57EC9">
      <w:r w:rsidRPr="00034910">
        <w:t>On la remercia de s</w:t>
      </w:r>
      <w:r w:rsidR="00E57EC9">
        <w:t>’</w:t>
      </w:r>
      <w:r w:rsidRPr="00034910">
        <w:t>emparer de toutes les clefs</w:t>
      </w:r>
      <w:r w:rsidR="00E57EC9">
        <w:t xml:space="preserve">, </w:t>
      </w:r>
      <w:r w:rsidRPr="00034910">
        <w:t>d</w:t>
      </w:r>
      <w:r w:rsidR="00E57EC9">
        <w:t>’</w:t>
      </w:r>
      <w:r w:rsidRPr="00034910">
        <w:t>enfermer chacun chez soi</w:t>
      </w:r>
      <w:r w:rsidR="00E57EC9">
        <w:t xml:space="preserve">. </w:t>
      </w:r>
      <w:r w:rsidRPr="00034910">
        <w:t>Être prisonnier quand il y a danger à sortir</w:t>
      </w:r>
      <w:r w:rsidR="00E57EC9">
        <w:t xml:space="preserve">, </w:t>
      </w:r>
      <w:r w:rsidRPr="00034910">
        <w:t>n</w:t>
      </w:r>
      <w:r w:rsidR="00E57EC9">
        <w:t>’</w:t>
      </w:r>
      <w:r w:rsidRPr="00034910">
        <w:t>est-ce pas la plus enviable des situations</w:t>
      </w:r>
      <w:r w:rsidR="00E57EC9">
        <w:t> ?</w:t>
      </w:r>
    </w:p>
    <w:p w14:paraId="57F53C93" w14:textId="77777777" w:rsidR="00E57EC9" w:rsidRDefault="00776CEA" w:rsidP="00E57EC9">
      <w:r w:rsidRPr="00034910">
        <w:t>Et tous</w:t>
      </w:r>
      <w:r w:rsidR="00E57EC9">
        <w:t xml:space="preserve">, </w:t>
      </w:r>
      <w:r w:rsidRPr="00034910">
        <w:t>en fermant béatement les yeux</w:t>
      </w:r>
      <w:r w:rsidR="00E57EC9">
        <w:t xml:space="preserve">, </w:t>
      </w:r>
      <w:r w:rsidRPr="00034910">
        <w:t>se représentaient la jeune fille</w:t>
      </w:r>
      <w:r w:rsidR="00E57EC9">
        <w:t xml:space="preserve">, </w:t>
      </w:r>
      <w:r w:rsidRPr="00034910">
        <w:t>le revolver au poing</w:t>
      </w:r>
      <w:r w:rsidR="00E57EC9">
        <w:t xml:space="preserve">, </w:t>
      </w:r>
      <w:r w:rsidRPr="00034910">
        <w:t>parcourant d</w:t>
      </w:r>
      <w:r w:rsidR="00E57EC9">
        <w:t>’</w:t>
      </w:r>
      <w:r w:rsidRPr="00034910">
        <w:t>un pas décidé les couloirs de Stone-Hill</w:t>
      </w:r>
      <w:r w:rsidR="00E57EC9">
        <w:t xml:space="preserve">, </w:t>
      </w:r>
      <w:r w:rsidRPr="00034910">
        <w:t>veillant sur le repos des autres hab</w:t>
      </w:r>
      <w:r w:rsidRPr="00034910">
        <w:t>i</w:t>
      </w:r>
      <w:r w:rsidRPr="00034910">
        <w:t>tants</w:t>
      </w:r>
      <w:r w:rsidR="00E57EC9">
        <w:t xml:space="preserve">. </w:t>
      </w:r>
      <w:r w:rsidRPr="00034910">
        <w:t>Ils se trompaient</w:t>
      </w:r>
      <w:r w:rsidR="00E57EC9">
        <w:t>.</w:t>
      </w:r>
    </w:p>
    <w:p w14:paraId="053692BE" w14:textId="77777777" w:rsidR="00E57EC9" w:rsidRDefault="00776CEA" w:rsidP="00E57EC9">
      <w:proofErr w:type="spellStart"/>
      <w:r w:rsidRPr="00034910">
        <w:t>Mathiesel</w:t>
      </w:r>
      <w:proofErr w:type="spellEnd"/>
      <w:r w:rsidRPr="00034910">
        <w:t xml:space="preserve"> avait prosaïquement regagné sa chambre</w:t>
      </w:r>
      <w:r w:rsidR="00E57EC9">
        <w:t xml:space="preserve">, </w:t>
      </w:r>
      <w:r w:rsidRPr="00034910">
        <w:t>clos sa porte</w:t>
      </w:r>
      <w:r w:rsidR="00E57EC9">
        <w:t xml:space="preserve">, </w:t>
      </w:r>
      <w:r w:rsidRPr="00034910">
        <w:t>fixé en travers une chaîne de sûreté terminée par des crampons à ressorts</w:t>
      </w:r>
      <w:r w:rsidR="00E57EC9">
        <w:t xml:space="preserve">, </w:t>
      </w:r>
      <w:r w:rsidRPr="00034910">
        <w:t>pinçant les chambranles</w:t>
      </w:r>
      <w:r w:rsidR="00E57EC9">
        <w:t xml:space="preserve"> (</w:t>
      </w:r>
      <w:r w:rsidRPr="00034910">
        <w:t>cet instrument fut tiré de son sac de cuir</w:t>
      </w:r>
      <w:r w:rsidR="00E57EC9">
        <w:t xml:space="preserve">), </w:t>
      </w:r>
      <w:r w:rsidRPr="00034910">
        <w:t>et convaincu probablement que nul n</w:t>
      </w:r>
      <w:r w:rsidR="00E57EC9">
        <w:t>’</w:t>
      </w:r>
      <w:r w:rsidRPr="00034910">
        <w:t>entrerait désormais sans sa permission</w:t>
      </w:r>
      <w:r w:rsidR="00E57EC9">
        <w:t xml:space="preserve">, </w:t>
      </w:r>
      <w:r w:rsidRPr="00034910">
        <w:t>elle éteignit la lumière électrique et se coucha dans l</w:t>
      </w:r>
      <w:r w:rsidR="00E57EC9">
        <w:t>’</w:t>
      </w:r>
      <w:r w:rsidRPr="00034910">
        <w:t>obscurité</w:t>
      </w:r>
      <w:r w:rsidR="00E57EC9">
        <w:t>.</w:t>
      </w:r>
    </w:p>
    <w:p w14:paraId="64F4E188" w14:textId="77777777" w:rsidR="00E57EC9" w:rsidRDefault="00776CEA" w:rsidP="00E57EC9">
      <w:r w:rsidRPr="00034910">
        <w:t>Elle murmura des mots indistincts où peut-être</w:t>
      </w:r>
      <w:r w:rsidR="00E57EC9">
        <w:t xml:space="preserve">, </w:t>
      </w:r>
      <w:r w:rsidRPr="00034910">
        <w:t>en forçant l</w:t>
      </w:r>
      <w:r w:rsidR="00E57EC9">
        <w:t>’</w:t>
      </w:r>
      <w:r w:rsidRPr="00034910">
        <w:t>attention</w:t>
      </w:r>
      <w:r w:rsidR="00E57EC9">
        <w:t xml:space="preserve">, </w:t>
      </w:r>
      <w:r w:rsidRPr="00034910">
        <w:t>on eût pu reconnaître cette phrase</w:t>
      </w:r>
      <w:r w:rsidR="00E57EC9">
        <w:t> :</w:t>
      </w:r>
    </w:p>
    <w:p w14:paraId="56CA26D4" w14:textId="77777777" w:rsidR="00E57EC9" w:rsidRDefault="00E57EC9" w:rsidP="00E57EC9">
      <w:r>
        <w:t>— </w:t>
      </w:r>
      <w:r w:rsidR="00776CEA" w:rsidRPr="00034910">
        <w:t xml:space="preserve">Miss </w:t>
      </w:r>
      <w:proofErr w:type="spellStart"/>
      <w:r w:rsidR="00776CEA" w:rsidRPr="00034910">
        <w:t>Fleuriane</w:t>
      </w:r>
      <w:proofErr w:type="spellEnd"/>
      <w:r w:rsidR="00776CEA" w:rsidRPr="00034910">
        <w:t xml:space="preserve"> Defrance a quitté New-York cet après-midi</w:t>
      </w:r>
      <w:r>
        <w:t xml:space="preserve">. </w:t>
      </w:r>
      <w:r w:rsidR="00776CEA" w:rsidRPr="00034910">
        <w:t>Puisse le malheur se détourner d</w:t>
      </w:r>
      <w:r>
        <w:t>’</w:t>
      </w:r>
      <w:r w:rsidR="00776CEA" w:rsidRPr="00034910">
        <w:t>elle</w:t>
      </w:r>
      <w:r>
        <w:t> !</w:t>
      </w:r>
    </w:p>
    <w:p w14:paraId="56B99DF0" w14:textId="77777777" w:rsidR="00E57EC9" w:rsidRDefault="00776CEA" w:rsidP="00E57EC9">
      <w:r w:rsidRPr="00034910">
        <w:t>Le silence se fit</w:t>
      </w:r>
      <w:r w:rsidR="00E57EC9">
        <w:t>.</w:t>
      </w:r>
    </w:p>
    <w:p w14:paraId="7DF695E7" w14:textId="77777777" w:rsidR="00E57EC9" w:rsidRDefault="00776CEA" w:rsidP="00E57EC9">
      <w:r w:rsidRPr="00034910">
        <w:t>La sentinelle</w:t>
      </w:r>
      <w:r w:rsidR="00E57EC9">
        <w:t xml:space="preserve">, </w:t>
      </w:r>
      <w:r w:rsidRPr="00034910">
        <w:t>sur la vigilance de qui tout le monde com</w:t>
      </w:r>
      <w:r w:rsidRPr="00034910">
        <w:t>p</w:t>
      </w:r>
      <w:r w:rsidRPr="00034910">
        <w:t>tait</w:t>
      </w:r>
      <w:r w:rsidR="00E57EC9">
        <w:t xml:space="preserve">, </w:t>
      </w:r>
      <w:r w:rsidRPr="00034910">
        <w:t>s</w:t>
      </w:r>
      <w:r w:rsidR="00E57EC9">
        <w:t>’</w:t>
      </w:r>
      <w:r w:rsidRPr="00034910">
        <w:t>était endormie tranquillement</w:t>
      </w:r>
      <w:r w:rsidR="00E57EC9">
        <w:t>.</w:t>
      </w:r>
    </w:p>
    <w:p w14:paraId="28CA2CE4" w14:textId="77777777" w:rsidR="00E57EC9" w:rsidRDefault="00776CEA" w:rsidP="00E57EC9">
      <w:r w:rsidRPr="00034910">
        <w:t>Mais</w:t>
      </w:r>
      <w:r w:rsidR="00E57EC9">
        <w:t xml:space="preserve">, </w:t>
      </w:r>
      <w:r w:rsidRPr="00034910">
        <w:t>puissance de l</w:t>
      </w:r>
      <w:r w:rsidR="00E57EC9">
        <w:t>’</w:t>
      </w:r>
      <w:r w:rsidRPr="00034910">
        <w:t>imagination</w:t>
      </w:r>
      <w:r w:rsidR="00E57EC9">
        <w:t xml:space="preserve">, </w:t>
      </w:r>
      <w:proofErr w:type="spellStart"/>
      <w:r w:rsidRPr="00034910">
        <w:t>Mistress</w:t>
      </w:r>
      <w:proofErr w:type="spellEnd"/>
      <w:r w:rsidRPr="00034910">
        <w:t xml:space="preserve"> </w:t>
      </w:r>
      <w:proofErr w:type="spellStart"/>
      <w:r w:rsidRPr="00034910">
        <w:t>Tolham</w:t>
      </w:r>
      <w:proofErr w:type="spellEnd"/>
      <w:r w:rsidRPr="00034910">
        <w:t xml:space="preserve"> et ses serviteurs ne connaissaient plus l</w:t>
      </w:r>
      <w:r w:rsidR="00E57EC9">
        <w:t>’</w:t>
      </w:r>
      <w:r w:rsidRPr="00034910">
        <w:t>inquiétude</w:t>
      </w:r>
      <w:r w:rsidR="00E57EC9">
        <w:t xml:space="preserve">. </w:t>
      </w:r>
      <w:proofErr w:type="spellStart"/>
      <w:r w:rsidRPr="00034910">
        <w:t>Mathiesel</w:t>
      </w:r>
      <w:proofErr w:type="spellEnd"/>
      <w:r w:rsidR="00E57EC9">
        <w:t xml:space="preserve">, </w:t>
      </w:r>
      <w:r w:rsidRPr="00034910">
        <w:t xml:space="preserve">Miss </w:t>
      </w:r>
      <w:proofErr w:type="spellStart"/>
      <w:r w:rsidRPr="00034910">
        <w:t>Mathiesel</w:t>
      </w:r>
      <w:proofErr w:type="spellEnd"/>
      <w:r w:rsidRPr="00034910">
        <w:t xml:space="preserve"> comme l</w:t>
      </w:r>
      <w:r w:rsidR="00E57EC9">
        <w:t>’</w:t>
      </w:r>
      <w:r w:rsidRPr="00034910">
        <w:t xml:space="preserve">appelait le personnel avec une nuance de </w:t>
      </w:r>
      <w:r w:rsidRPr="00034910">
        <w:lastRenderedPageBreak/>
        <w:t>considération</w:t>
      </w:r>
      <w:r w:rsidR="00E57EC9">
        <w:t xml:space="preserve">, </w:t>
      </w:r>
      <w:r w:rsidRPr="00034910">
        <w:t>employa du reste les journées suivantes en ma</w:t>
      </w:r>
      <w:r w:rsidRPr="00034910">
        <w:t>r</w:t>
      </w:r>
      <w:r w:rsidRPr="00034910">
        <w:t>ches et contremarches mystérieuses</w:t>
      </w:r>
      <w:r w:rsidR="00E57EC9">
        <w:t xml:space="preserve">, </w:t>
      </w:r>
      <w:r w:rsidRPr="00034910">
        <w:t>qui ne firent qu</w:t>
      </w:r>
      <w:r w:rsidR="00E57EC9">
        <w:t>’</w:t>
      </w:r>
      <w:r w:rsidRPr="00034910">
        <w:t>augmenter la sécurité des habitants de Stone-Hill-Castle</w:t>
      </w:r>
      <w:r w:rsidR="00E57EC9">
        <w:t>.</w:t>
      </w:r>
    </w:p>
    <w:p w14:paraId="1236BB5E" w14:textId="77777777" w:rsidR="00E57EC9" w:rsidRDefault="00776CEA" w:rsidP="00E57EC9">
      <w:r w:rsidRPr="00034910">
        <w:t>On l</w:t>
      </w:r>
      <w:r w:rsidR="00E57EC9">
        <w:t>’</w:t>
      </w:r>
      <w:r w:rsidRPr="00034910">
        <w:t>apercevait dans le jardin</w:t>
      </w:r>
      <w:r w:rsidR="00E57EC9">
        <w:t xml:space="preserve">, </w:t>
      </w:r>
      <w:r w:rsidRPr="00034910">
        <w:t>inspectant le sol</w:t>
      </w:r>
      <w:r w:rsidR="00E57EC9">
        <w:t xml:space="preserve">, </w:t>
      </w:r>
      <w:r w:rsidRPr="00034910">
        <w:t>cherchant les traces d</w:t>
      </w:r>
      <w:r w:rsidR="00E57EC9">
        <w:t>’</w:t>
      </w:r>
      <w:r w:rsidRPr="00034910">
        <w:t>un invisible ennemi</w:t>
      </w:r>
      <w:r w:rsidR="00E57EC9">
        <w:t xml:space="preserve">. </w:t>
      </w:r>
      <w:r w:rsidRPr="00034910">
        <w:t>Et quand elle disparaissait dans les massifs du parc</w:t>
      </w:r>
      <w:r w:rsidR="00E57EC9">
        <w:t xml:space="preserve">, </w:t>
      </w:r>
      <w:r w:rsidRPr="00034910">
        <w:t>il se trouvait toujours quelqu</w:t>
      </w:r>
      <w:r w:rsidR="00E57EC9">
        <w:t>’</w:t>
      </w:r>
      <w:r w:rsidRPr="00034910">
        <w:t>un pour mu</w:t>
      </w:r>
      <w:r w:rsidRPr="00034910">
        <w:t>r</w:t>
      </w:r>
      <w:r w:rsidRPr="00034910">
        <w:t>murer</w:t>
      </w:r>
      <w:r w:rsidR="00E57EC9">
        <w:t> :</w:t>
      </w:r>
    </w:p>
    <w:p w14:paraId="2761A7F0" w14:textId="77777777" w:rsidR="00E57EC9" w:rsidRDefault="00E57EC9" w:rsidP="00E57EC9">
      <w:r>
        <w:t>— </w:t>
      </w:r>
      <w:r w:rsidR="00776CEA" w:rsidRPr="00034910">
        <w:t xml:space="preserve">Cette </w:t>
      </w:r>
      <w:proofErr w:type="spellStart"/>
      <w:r w:rsidR="00776CEA" w:rsidRPr="00034910">
        <w:t>Mathiesel</w:t>
      </w:r>
      <w:proofErr w:type="spellEnd"/>
      <w:r w:rsidR="00776CEA" w:rsidRPr="00034910">
        <w:t xml:space="preserve"> a le courage d</w:t>
      </w:r>
      <w:r>
        <w:t>’</w:t>
      </w:r>
      <w:r w:rsidR="00776CEA" w:rsidRPr="00034910">
        <w:t>une Amazone</w:t>
      </w:r>
      <w:r>
        <w:t>.</w:t>
      </w:r>
    </w:p>
    <w:p w14:paraId="5479D03C" w14:textId="77777777" w:rsidR="00E57EC9" w:rsidRDefault="00776CEA" w:rsidP="00E57EC9">
      <w:r w:rsidRPr="00034910">
        <w:t>Le second jour</w:t>
      </w:r>
      <w:r w:rsidR="00E57EC9">
        <w:t xml:space="preserve">, </w:t>
      </w:r>
      <w:r w:rsidRPr="00034910">
        <w:t>la vaillante femme de chambre lut les jou</w:t>
      </w:r>
      <w:r w:rsidRPr="00034910">
        <w:t>r</w:t>
      </w:r>
      <w:r w:rsidRPr="00034910">
        <w:t>naux avec intérêt</w:t>
      </w:r>
      <w:r w:rsidR="00E57EC9">
        <w:t xml:space="preserve">. </w:t>
      </w:r>
      <w:r w:rsidRPr="00034910">
        <w:t>On remarqua qu</w:t>
      </w:r>
      <w:r w:rsidR="00E57EC9">
        <w:t>’</w:t>
      </w:r>
      <w:r w:rsidRPr="00034910">
        <w:t>elle rêvait longuement en présence de certains articles</w:t>
      </w:r>
      <w:r w:rsidR="00E57EC9">
        <w:t xml:space="preserve">. </w:t>
      </w:r>
      <w:r w:rsidRPr="00034910">
        <w:t>Lesquels</w:t>
      </w:r>
      <w:r w:rsidR="00E57EC9">
        <w:t xml:space="preserve"> ? </w:t>
      </w:r>
      <w:r w:rsidRPr="00034910">
        <w:t>On ne put le découvrir</w:t>
      </w:r>
      <w:r w:rsidR="00E57EC9">
        <w:t>.</w:t>
      </w:r>
    </w:p>
    <w:p w14:paraId="257A0420" w14:textId="77777777" w:rsidR="00E57EC9" w:rsidRDefault="00776CEA" w:rsidP="00E57EC9">
      <w:r w:rsidRPr="00034910">
        <w:t>L</w:t>
      </w:r>
      <w:r w:rsidR="00E57EC9">
        <w:t>’</w:t>
      </w:r>
      <w:r w:rsidRPr="00034910">
        <w:t>événement du jour était retracé en termes dithyramb</w:t>
      </w:r>
      <w:r w:rsidRPr="00034910">
        <w:t>i</w:t>
      </w:r>
      <w:r w:rsidRPr="00034910">
        <w:t>ques</w:t>
      </w:r>
      <w:r w:rsidR="00E57EC9">
        <w:t>.</w:t>
      </w:r>
    </w:p>
    <w:p w14:paraId="0A9914FF" w14:textId="77777777" w:rsidR="00E57EC9" w:rsidRDefault="00776CEA" w:rsidP="00E57EC9">
      <w:r w:rsidRPr="00034910">
        <w:t>C</w:t>
      </w:r>
      <w:r w:rsidR="00E57EC9">
        <w:t>’</w:t>
      </w:r>
      <w:r w:rsidRPr="00034910">
        <w:t xml:space="preserve">était le départ sensationnel de Miss </w:t>
      </w:r>
      <w:proofErr w:type="spellStart"/>
      <w:r w:rsidRPr="00034910">
        <w:t>Fleuriane</w:t>
      </w:r>
      <w:proofErr w:type="spellEnd"/>
      <w:r w:rsidRPr="00034910">
        <w:t xml:space="preserve"> Defrance</w:t>
      </w:r>
      <w:r w:rsidR="00E57EC9">
        <w:t xml:space="preserve">, </w:t>
      </w:r>
      <w:r w:rsidRPr="00034910">
        <w:t>quittant New-York en automobile pour continuer l</w:t>
      </w:r>
      <w:r w:rsidR="00E57EC9">
        <w:t>’</w:t>
      </w:r>
      <w:r w:rsidRPr="00034910">
        <w:t>héroïque randonnée autour du monde</w:t>
      </w:r>
      <w:r w:rsidR="00E57EC9">
        <w:t>.</w:t>
      </w:r>
    </w:p>
    <w:p w14:paraId="4C43EB96" w14:textId="77777777" w:rsidR="00E57EC9" w:rsidRDefault="00776CEA" w:rsidP="00E57EC9">
      <w:r w:rsidRPr="00034910">
        <w:t>Les publicistes s</w:t>
      </w:r>
      <w:r w:rsidR="00E57EC9">
        <w:t>’</w:t>
      </w:r>
      <w:r w:rsidRPr="00034910">
        <w:t>étendaient longuement sur sa beauté</w:t>
      </w:r>
      <w:r w:rsidR="00E57EC9">
        <w:t xml:space="preserve">, </w:t>
      </w:r>
      <w:r w:rsidRPr="00034910">
        <w:t xml:space="preserve">sur la </w:t>
      </w:r>
      <w:r w:rsidR="00E57EC9">
        <w:t>« </w:t>
      </w:r>
      <w:r w:rsidRPr="00034910">
        <w:t>respectabilité</w:t>
      </w:r>
      <w:r w:rsidR="00E57EC9">
        <w:t> »</w:t>
      </w:r>
      <w:r w:rsidRPr="00034910">
        <w:t xml:space="preserve"> de sa dame de compagnie </w:t>
      </w:r>
      <w:proofErr w:type="spellStart"/>
      <w:r w:rsidRPr="00034910">
        <w:t>Mistress</w:t>
      </w:r>
      <w:proofErr w:type="spellEnd"/>
      <w:r w:rsidRPr="00034910">
        <w:t xml:space="preserve"> </w:t>
      </w:r>
      <w:proofErr w:type="spellStart"/>
      <w:r w:rsidRPr="00034910">
        <w:t>Patorne</w:t>
      </w:r>
      <w:proofErr w:type="spellEnd"/>
      <w:r w:rsidR="00E57EC9">
        <w:t xml:space="preserve">, </w:t>
      </w:r>
      <w:r w:rsidRPr="00034910">
        <w:t xml:space="preserve">sur la physionomie éveillée de son groom Jean </w:t>
      </w:r>
      <w:proofErr w:type="spellStart"/>
      <w:r w:rsidRPr="00034910">
        <w:t>Brot</w:t>
      </w:r>
      <w:proofErr w:type="spellEnd"/>
      <w:r w:rsidR="00E57EC9">
        <w:t xml:space="preserve">, </w:t>
      </w:r>
      <w:r w:rsidRPr="00034910">
        <w:t>et l</w:t>
      </w:r>
      <w:r w:rsidR="00E57EC9">
        <w:t>’</w:t>
      </w:r>
      <w:r w:rsidRPr="00034910">
        <w:t>impassible tenue au volant de direction de son wattman</w:t>
      </w:r>
      <w:r w:rsidR="00E57EC9">
        <w:t>.</w:t>
      </w:r>
    </w:p>
    <w:p w14:paraId="12C33854" w14:textId="77777777" w:rsidR="00E57EC9" w:rsidRDefault="00776CEA" w:rsidP="00E57EC9">
      <w:r w:rsidRPr="00034910">
        <w:t>Seulement</w:t>
      </w:r>
      <w:r w:rsidR="00E57EC9">
        <w:t xml:space="preserve">, </w:t>
      </w:r>
      <w:r w:rsidRPr="00034910">
        <w:t>il n</w:t>
      </w:r>
      <w:r w:rsidR="00E57EC9">
        <w:t>’</w:t>
      </w:r>
      <w:r w:rsidRPr="00034910">
        <w:t xml:space="preserve">y avait rien </w:t>
      </w:r>
      <w:proofErr w:type="spellStart"/>
      <w:r w:rsidRPr="00034910">
        <w:t>là dedans</w:t>
      </w:r>
      <w:proofErr w:type="spellEnd"/>
      <w:r w:rsidRPr="00034910">
        <w:t xml:space="preserve"> qui pût motiver les r</w:t>
      </w:r>
      <w:r w:rsidRPr="00034910">
        <w:t>é</w:t>
      </w:r>
      <w:r w:rsidRPr="00034910">
        <w:t xml:space="preserve">flexions de miss </w:t>
      </w:r>
      <w:proofErr w:type="spellStart"/>
      <w:r w:rsidRPr="00034910">
        <w:t>Mathiesel</w:t>
      </w:r>
      <w:proofErr w:type="spellEnd"/>
      <w:r w:rsidR="00E57EC9">
        <w:t xml:space="preserve">. </w:t>
      </w:r>
      <w:r w:rsidRPr="00034910">
        <w:t>Cela n</w:t>
      </w:r>
      <w:r w:rsidR="00E57EC9">
        <w:t>’</w:t>
      </w:r>
      <w:r w:rsidRPr="00034910">
        <w:t>avait aucun rapport</w:t>
      </w:r>
      <w:r w:rsidR="00E57EC9">
        <w:t xml:space="preserve">, </w:t>
      </w:r>
      <w:r w:rsidRPr="00034910">
        <w:t>avec le coupeur de manteaux</w:t>
      </w:r>
      <w:r w:rsidR="00E57EC9">
        <w:t>.</w:t>
      </w:r>
    </w:p>
    <w:p w14:paraId="562DF216" w14:textId="77777777" w:rsidR="00E57EC9" w:rsidRDefault="00776CEA" w:rsidP="00E57EC9">
      <w:r w:rsidRPr="00034910">
        <w:t>Les heures coulèrent</w:t>
      </w:r>
      <w:r w:rsidR="00E57EC9">
        <w:t xml:space="preserve">, </w:t>
      </w:r>
      <w:r w:rsidRPr="00034910">
        <w:t>les nuits se succédèrent</w:t>
      </w:r>
      <w:r w:rsidR="00E57EC9">
        <w:t xml:space="preserve">, </w:t>
      </w:r>
      <w:r w:rsidRPr="00034910">
        <w:t>alternant avec les jours</w:t>
      </w:r>
      <w:r w:rsidR="00E57EC9">
        <w:t>.</w:t>
      </w:r>
    </w:p>
    <w:p w14:paraId="789E778C" w14:textId="77777777" w:rsidR="00E57EC9" w:rsidRDefault="00776CEA" w:rsidP="00E57EC9">
      <w:r w:rsidRPr="00034910">
        <w:lastRenderedPageBreak/>
        <w:t>Durant la cinquième période de vingt-quatre heures</w:t>
      </w:r>
      <w:r w:rsidR="00E57EC9">
        <w:t xml:space="preserve">, </w:t>
      </w:r>
      <w:r w:rsidRPr="00034910">
        <w:t>les feuilles quotidiennes absorbèrent de nouveau l</w:t>
      </w:r>
      <w:r w:rsidR="00E57EC9">
        <w:t>’</w:t>
      </w:r>
      <w:r w:rsidRPr="00034910">
        <w:t>attention de la valeureuse jeune fille</w:t>
      </w:r>
      <w:r w:rsidR="00E57EC9">
        <w:t>.</w:t>
      </w:r>
    </w:p>
    <w:p w14:paraId="7E31C712" w14:textId="77777777" w:rsidR="00E57EC9" w:rsidRDefault="00776CEA" w:rsidP="00E57EC9">
      <w:r w:rsidRPr="00034910">
        <w:t>Mais</w:t>
      </w:r>
      <w:r w:rsidR="00E57EC9">
        <w:t xml:space="preserve">, </w:t>
      </w:r>
      <w:r w:rsidRPr="00034910">
        <w:t>pas plus que la première fois</w:t>
      </w:r>
      <w:r w:rsidR="00E57EC9">
        <w:t xml:space="preserve">, </w:t>
      </w:r>
      <w:r w:rsidRPr="00034910">
        <w:t>on ne découvrit l</w:t>
      </w:r>
      <w:r w:rsidR="00E57EC9">
        <w:t>’</w:t>
      </w:r>
      <w:r w:rsidRPr="00034910">
        <w:t>article provocateur de ses pensées</w:t>
      </w:r>
      <w:r w:rsidR="00E57EC9">
        <w:t>.</w:t>
      </w:r>
    </w:p>
    <w:p w14:paraId="13182A76" w14:textId="77777777" w:rsidR="00E57EC9" w:rsidRDefault="00776CEA" w:rsidP="00E57EC9">
      <w:r w:rsidRPr="00034910">
        <w:t xml:space="preserve">Les différents concurrents de Miss </w:t>
      </w:r>
      <w:proofErr w:type="spellStart"/>
      <w:r w:rsidRPr="00034910">
        <w:t>Fleuriane</w:t>
      </w:r>
      <w:proofErr w:type="spellEnd"/>
      <w:r w:rsidRPr="00034910">
        <w:t xml:space="preserve"> dans le match automobile autour du globe avaient à leur tour quitté New-York</w:t>
      </w:r>
      <w:r w:rsidR="00E57EC9">
        <w:t xml:space="preserve">. </w:t>
      </w:r>
      <w:r w:rsidRPr="00034910">
        <w:t xml:space="preserve">La </w:t>
      </w:r>
      <w:proofErr w:type="spellStart"/>
      <w:r w:rsidRPr="00034910">
        <w:t>Botera</w:t>
      </w:r>
      <w:proofErr w:type="spellEnd"/>
      <w:r w:rsidR="00E57EC9">
        <w:t xml:space="preserve">, </w:t>
      </w:r>
      <w:r w:rsidRPr="00034910">
        <w:t>superbe machine de cent chevaux</w:t>
      </w:r>
      <w:r w:rsidR="00E57EC9">
        <w:t xml:space="preserve">, </w:t>
      </w:r>
      <w:r w:rsidRPr="00034910">
        <w:t>et son propri</w:t>
      </w:r>
      <w:r w:rsidRPr="00034910">
        <w:t>é</w:t>
      </w:r>
      <w:r w:rsidRPr="00034910">
        <w:t>taire</w:t>
      </w:r>
      <w:r w:rsidR="00E57EC9">
        <w:t xml:space="preserve">, </w:t>
      </w:r>
      <w:r w:rsidRPr="00034910">
        <w:t>Larmette</w:t>
      </w:r>
      <w:r w:rsidR="00E57EC9">
        <w:t xml:space="preserve">, </w:t>
      </w:r>
      <w:r w:rsidRPr="00034910">
        <w:t>de Paris</w:t>
      </w:r>
      <w:r w:rsidR="00E57EC9">
        <w:t xml:space="preserve">, </w:t>
      </w:r>
      <w:r w:rsidRPr="00034910">
        <w:t>avaient soulevé l</w:t>
      </w:r>
      <w:r w:rsidR="00E57EC9">
        <w:t>’</w:t>
      </w:r>
      <w:r w:rsidRPr="00034910">
        <w:t>admiration amér</w:t>
      </w:r>
      <w:r w:rsidRPr="00034910">
        <w:t>i</w:t>
      </w:r>
      <w:r w:rsidRPr="00034910">
        <w:t>caine</w:t>
      </w:r>
      <w:r w:rsidR="00E57EC9">
        <w:t>.</w:t>
      </w:r>
    </w:p>
    <w:p w14:paraId="252B98CE" w14:textId="77777777" w:rsidR="00E57EC9" w:rsidRDefault="00776CEA" w:rsidP="00E57EC9">
      <w:r w:rsidRPr="00034910">
        <w:t>De toute évidence</w:t>
      </w:r>
      <w:r w:rsidR="00E57EC9">
        <w:t xml:space="preserve">, </w:t>
      </w:r>
      <w:r w:rsidRPr="00034910">
        <w:t>ceci n</w:t>
      </w:r>
      <w:r w:rsidR="00E57EC9">
        <w:t>’</w:t>
      </w:r>
      <w:r w:rsidRPr="00034910">
        <w:t>était point pour émouvoir l</w:t>
      </w:r>
      <w:r w:rsidR="00E57EC9">
        <w:t>’</w:t>
      </w:r>
      <w:r w:rsidRPr="00034910">
        <w:t>héroïne de Stone-Hill</w:t>
      </w:r>
      <w:r w:rsidR="00E57EC9">
        <w:t>.</w:t>
      </w:r>
    </w:p>
    <w:p w14:paraId="383C0E89" w14:textId="77777777" w:rsidR="00E57EC9" w:rsidRDefault="00776CEA" w:rsidP="00E57EC9">
      <w:r w:rsidRPr="00034910">
        <w:t>Le huitième jour</w:t>
      </w:r>
      <w:r w:rsidR="00E57EC9">
        <w:t xml:space="preserve">, </w:t>
      </w:r>
      <w:proofErr w:type="gramStart"/>
      <w:r w:rsidRPr="00034910">
        <w:t>par contre</w:t>
      </w:r>
      <w:proofErr w:type="gramEnd"/>
      <w:r w:rsidR="00E57EC9">
        <w:t xml:space="preserve">, </w:t>
      </w:r>
      <w:r w:rsidRPr="00034910">
        <w:t>on découvrit</w:t>
      </w:r>
      <w:r w:rsidR="00E57EC9">
        <w:t xml:space="preserve">, </w:t>
      </w:r>
      <w:r w:rsidRPr="00034910">
        <w:t xml:space="preserve">par les traces laissées sur le </w:t>
      </w:r>
      <w:r w:rsidRPr="00034910">
        <w:rPr>
          <w:i/>
          <w:iCs/>
        </w:rPr>
        <w:t xml:space="preserve">Herald </w:t>
      </w:r>
      <w:r w:rsidRPr="00034910">
        <w:t>quotidien par des ongles émus</w:t>
      </w:r>
      <w:r w:rsidR="00E57EC9">
        <w:t xml:space="preserve">, </w:t>
      </w:r>
      <w:r w:rsidRPr="00034910">
        <w:t>qu</w:t>
      </w:r>
      <w:r w:rsidR="00E57EC9">
        <w:t>’</w:t>
      </w:r>
      <w:r w:rsidRPr="00034910">
        <w:t>un crime commis à New-York avait agité les fibres sensitives de la femme de chambre</w:t>
      </w:r>
      <w:r w:rsidR="00E57EC9">
        <w:t xml:space="preserve">. </w:t>
      </w:r>
      <w:r w:rsidRPr="00034910">
        <w:t>L</w:t>
      </w:r>
      <w:r w:rsidR="00E57EC9">
        <w:t>’</w:t>
      </w:r>
      <w:r w:rsidRPr="00034910">
        <w:t>article indiqué à la perspicacité des curieux camarades de domesticité</w:t>
      </w:r>
      <w:r w:rsidR="00E57EC9">
        <w:t xml:space="preserve">, </w:t>
      </w:r>
      <w:r w:rsidRPr="00034910">
        <w:t>était ainsi conçu</w:t>
      </w:r>
      <w:r w:rsidR="00E57EC9">
        <w:t> :</w:t>
      </w:r>
    </w:p>
    <w:p w14:paraId="5B16029C" w14:textId="77777777" w:rsidR="00E57EC9" w:rsidRDefault="00E57EC9" w:rsidP="00E57EC9">
      <w:r>
        <w:t>« </w:t>
      </w:r>
      <w:r w:rsidR="00776CEA" w:rsidRPr="00034910">
        <w:t>La police ne prend pas souvent les criminels</w:t>
      </w:r>
      <w:r>
        <w:t xml:space="preserve"> ; </w:t>
      </w:r>
      <w:r w:rsidR="00776CEA" w:rsidRPr="00034910">
        <w:t>mais les criminels viennent parfois à bout des policiers</w:t>
      </w:r>
      <w:r>
        <w:t>.</w:t>
      </w:r>
    </w:p>
    <w:p w14:paraId="1A14525A" w14:textId="77777777" w:rsidR="00E57EC9" w:rsidRDefault="00E57EC9" w:rsidP="00E57EC9">
      <w:r>
        <w:t>« </w:t>
      </w:r>
      <w:r w:rsidR="00776CEA" w:rsidRPr="00034910">
        <w:t>Hier matin</w:t>
      </w:r>
      <w:r>
        <w:t xml:space="preserve">, </w:t>
      </w:r>
      <w:r w:rsidR="00776CEA" w:rsidRPr="00034910">
        <w:t xml:space="preserve">dans un chantier de démolitions situé près de Saint </w:t>
      </w:r>
      <w:proofErr w:type="spellStart"/>
      <w:r w:rsidR="00776CEA" w:rsidRPr="00034910">
        <w:t>Mary</w:t>
      </w:r>
      <w:r>
        <w:t>’</w:t>
      </w:r>
      <w:r w:rsidR="00776CEA" w:rsidRPr="00034910">
        <w:t>s</w:t>
      </w:r>
      <w:proofErr w:type="spellEnd"/>
      <w:r w:rsidR="00776CEA" w:rsidRPr="00034910">
        <w:t xml:space="preserve"> Park</w:t>
      </w:r>
      <w:r>
        <w:t xml:space="preserve">, </w:t>
      </w:r>
      <w:r w:rsidR="00776CEA" w:rsidRPr="00034910">
        <w:t>dans le quartier de Bronx</w:t>
      </w:r>
      <w:r>
        <w:t xml:space="preserve">, </w:t>
      </w:r>
      <w:r w:rsidR="00776CEA" w:rsidRPr="00034910">
        <w:t>on a découvert le corps de l</w:t>
      </w:r>
      <w:r>
        <w:t>’</w:t>
      </w:r>
      <w:r w:rsidR="00776CEA" w:rsidRPr="00034910">
        <w:t xml:space="preserve">un des agents les plus estimés à </w:t>
      </w:r>
      <w:proofErr w:type="spellStart"/>
      <w:r w:rsidR="00776CEA" w:rsidRPr="00034910">
        <w:t>Mulberry</w:t>
      </w:r>
      <w:proofErr w:type="spellEnd"/>
      <w:r w:rsidR="00776CEA" w:rsidRPr="00034910">
        <w:t>-Street</w:t>
      </w:r>
      <w:r>
        <w:t xml:space="preserve">. </w:t>
      </w:r>
      <w:r w:rsidR="00776CEA" w:rsidRPr="00034910">
        <w:t>Le malheureux</w:t>
      </w:r>
      <w:r>
        <w:t xml:space="preserve">, </w:t>
      </w:r>
      <w:r w:rsidR="00776CEA" w:rsidRPr="00034910">
        <w:t>marié depuis peu</w:t>
      </w:r>
      <w:r>
        <w:t xml:space="preserve">, </w:t>
      </w:r>
      <w:r w:rsidR="00776CEA" w:rsidRPr="00034910">
        <w:t>avait succombé à une blessure horrible le traversant de part en part</w:t>
      </w:r>
      <w:r>
        <w:t xml:space="preserve">. </w:t>
      </w:r>
      <w:r w:rsidR="00776CEA" w:rsidRPr="00034910">
        <w:t>Il semble que le meurtrier était armé d</w:t>
      </w:r>
      <w:r>
        <w:t>’</w:t>
      </w:r>
      <w:r w:rsidR="00776CEA" w:rsidRPr="00034910">
        <w:t>une épée</w:t>
      </w:r>
      <w:r>
        <w:t xml:space="preserve">, </w:t>
      </w:r>
      <w:r w:rsidR="00776CEA" w:rsidRPr="00034910">
        <w:t>dont il aurait frappé sa victime par de</w:t>
      </w:r>
      <w:r w:rsidR="00776CEA" w:rsidRPr="00034910">
        <w:t>r</w:t>
      </w:r>
      <w:r w:rsidR="00776CEA" w:rsidRPr="00034910">
        <w:t>rière</w:t>
      </w:r>
      <w:r>
        <w:t>.</w:t>
      </w:r>
    </w:p>
    <w:p w14:paraId="7EAB41DC" w14:textId="77777777" w:rsidR="00E57EC9" w:rsidRDefault="00E57EC9" w:rsidP="00E57EC9">
      <w:r>
        <w:t>« </w:t>
      </w:r>
      <w:r w:rsidR="00776CEA" w:rsidRPr="00034910">
        <w:t>L</w:t>
      </w:r>
      <w:r>
        <w:t>’</w:t>
      </w:r>
      <w:r w:rsidR="00776CEA" w:rsidRPr="00034910">
        <w:t>idée d</w:t>
      </w:r>
      <w:r>
        <w:t>’</w:t>
      </w:r>
      <w:r w:rsidR="00776CEA" w:rsidRPr="00034910">
        <w:t>un guet-apens froidement préparé paraît résulter de la teneur d</w:t>
      </w:r>
      <w:r>
        <w:t>’</w:t>
      </w:r>
      <w:r w:rsidR="00776CEA" w:rsidRPr="00034910">
        <w:t>un papier froissé</w:t>
      </w:r>
      <w:r>
        <w:t xml:space="preserve">, </w:t>
      </w:r>
      <w:r w:rsidR="00776CEA" w:rsidRPr="00034910">
        <w:t>découvert dans la poche du d</w:t>
      </w:r>
      <w:r w:rsidR="00776CEA" w:rsidRPr="00034910">
        <w:t>é</w:t>
      </w:r>
      <w:r w:rsidR="00776CEA" w:rsidRPr="00034910">
        <w:t>funt</w:t>
      </w:r>
      <w:r>
        <w:t>.</w:t>
      </w:r>
    </w:p>
    <w:p w14:paraId="59DAFF7F" w14:textId="77777777" w:rsidR="00E85B5F" w:rsidRDefault="00E85B5F" w:rsidP="00E85B5F">
      <w:pPr>
        <w:pStyle w:val="Centrsolidaire"/>
      </w:pPr>
      <w:r w:rsidRPr="00E57EC9">
        <w:rPr>
          <w:noProof/>
        </w:rPr>
        <w:lastRenderedPageBreak/>
        <w:drawing>
          <wp:inline distT="0" distB="0" distL="0" distR="0" wp14:anchorId="3072F930" wp14:editId="7B4ACA12">
            <wp:extent cx="5279390" cy="7656830"/>
            <wp:effectExtent l="0" t="0" r="0" b="0"/>
            <wp:docPr id="34" name="Image 69" descr="Une image contenant habits, homme, plein air, chaussure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 69" descr="Une image contenant habits, homme, plein air, chaussures&#10;&#10;Le contenu généré par l’IA peut être incorrec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79390" cy="7656830"/>
                    </a:xfrm>
                    <a:prstGeom prst="rect">
                      <a:avLst/>
                    </a:prstGeom>
                    <a:noFill/>
                    <a:ln>
                      <a:noFill/>
                    </a:ln>
                  </pic:spPr>
                </pic:pic>
              </a:graphicData>
            </a:graphic>
          </wp:inline>
        </w:drawing>
      </w:r>
    </w:p>
    <w:p w14:paraId="4188996E" w14:textId="77777777" w:rsidR="00E85B5F" w:rsidRDefault="00E85B5F" w:rsidP="00E85B5F">
      <w:pPr>
        <w:pStyle w:val="Centr14pt"/>
      </w:pPr>
      <w:r>
        <w:t>L</w:t>
      </w:r>
      <w:r w:rsidRPr="00E57EC9">
        <w:t>e malheureux avait succombé à une blessure horrible</w:t>
      </w:r>
      <w:r>
        <w:t>.</w:t>
      </w:r>
    </w:p>
    <w:p w14:paraId="30DC74CE" w14:textId="77777777" w:rsidR="00E57EC9" w:rsidRDefault="00E57EC9" w:rsidP="00E57EC9">
      <w:r>
        <w:t>« </w:t>
      </w:r>
      <w:r w:rsidR="00776CEA" w:rsidRPr="00034910">
        <w:t>Sur cette feuille une ligne au crayon</w:t>
      </w:r>
      <w:r>
        <w:t> :</w:t>
      </w:r>
    </w:p>
    <w:p w14:paraId="1D98BE1F" w14:textId="77777777" w:rsidR="00E57EC9" w:rsidRDefault="00E57EC9" w:rsidP="00E57EC9">
      <w:r>
        <w:t>« </w:t>
      </w:r>
      <w:r w:rsidR="00776CEA" w:rsidRPr="00034910">
        <w:t>Venir</w:t>
      </w:r>
      <w:r>
        <w:t xml:space="preserve">, </w:t>
      </w:r>
      <w:r w:rsidR="00776CEA" w:rsidRPr="00034910">
        <w:t>onze heures</w:t>
      </w:r>
      <w:r>
        <w:t xml:space="preserve">, </w:t>
      </w:r>
      <w:r w:rsidR="00776CEA" w:rsidRPr="00034910">
        <w:t>rendez-vous n</w:t>
      </w:r>
      <w:r>
        <w:t>° </w:t>
      </w:r>
      <w:r w:rsidRPr="00034910">
        <w:t>3</w:t>
      </w:r>
      <w:r>
        <w:t>…</w:t>
      </w:r>
    </w:p>
    <w:p w14:paraId="0B767D40" w14:textId="1479BEC8" w:rsidR="00E57EC9" w:rsidRDefault="00E57EC9" w:rsidP="00E57EC9">
      <w:r>
        <w:lastRenderedPageBreak/>
        <w:t>« </w:t>
      </w:r>
      <w:r w:rsidR="00776CEA" w:rsidRPr="00034910">
        <w:t>La victime aurait donc répondu à l</w:t>
      </w:r>
      <w:r>
        <w:t>’</w:t>
      </w:r>
      <w:r w:rsidR="00776CEA" w:rsidRPr="00034910">
        <w:t>appel d</w:t>
      </w:r>
      <w:r>
        <w:t>’</w:t>
      </w:r>
      <w:r w:rsidR="00776CEA" w:rsidRPr="00034910">
        <w:t>un individu de ses connaissances</w:t>
      </w:r>
      <w:r>
        <w:t xml:space="preserve">. </w:t>
      </w:r>
      <w:r w:rsidR="00776CEA" w:rsidRPr="00034910">
        <w:t>C</w:t>
      </w:r>
      <w:r>
        <w:t>’</w:t>
      </w:r>
      <w:r w:rsidR="00776CEA" w:rsidRPr="00034910">
        <w:t>est là un précieux indice qui mettra sans doute la police sur la trace du coupable</w:t>
      </w:r>
      <w:r>
        <w:t>. »</w:t>
      </w:r>
    </w:p>
    <w:p w14:paraId="4B9BB213" w14:textId="77777777" w:rsidR="00E57EC9" w:rsidRDefault="00776CEA" w:rsidP="00E57EC9">
      <w:r w:rsidRPr="00034910">
        <w:t>Le fait divers était très clair en lui-même</w:t>
      </w:r>
      <w:r w:rsidR="00E57EC9">
        <w:t xml:space="preserve">, </w:t>
      </w:r>
      <w:r w:rsidRPr="00034910">
        <w:t>mais en quoi m</w:t>
      </w:r>
      <w:r w:rsidRPr="00034910">
        <w:t>o</w:t>
      </w:r>
      <w:r w:rsidRPr="00034910">
        <w:t>tivait-il les marques d</w:t>
      </w:r>
      <w:r w:rsidR="00E57EC9">
        <w:t>’</w:t>
      </w:r>
      <w:r w:rsidRPr="00034910">
        <w:t xml:space="preserve">ongles laissées sur le papier par Miss </w:t>
      </w:r>
      <w:proofErr w:type="spellStart"/>
      <w:r w:rsidRPr="00034910">
        <w:t>M</w:t>
      </w:r>
      <w:r w:rsidRPr="00034910">
        <w:t>a</w:t>
      </w:r>
      <w:r w:rsidRPr="00034910">
        <w:t>thiesel</w:t>
      </w:r>
      <w:proofErr w:type="spellEnd"/>
      <w:r w:rsidR="00E57EC9">
        <w:t> ?</w:t>
      </w:r>
    </w:p>
    <w:p w14:paraId="6370057E" w14:textId="77777777" w:rsidR="00E57EC9" w:rsidRDefault="00776CEA" w:rsidP="00E57EC9">
      <w:r w:rsidRPr="00034910">
        <w:t>Mystère</w:t>
      </w:r>
      <w:r w:rsidR="00E57EC9">
        <w:t xml:space="preserve"> ! </w:t>
      </w:r>
      <w:r w:rsidRPr="00034910">
        <w:t>Peut-être les curieux eussent-ils compris que la jeune fille savait bien des choses s</w:t>
      </w:r>
      <w:r w:rsidR="00E57EC9">
        <w:t>’</w:t>
      </w:r>
      <w:r w:rsidRPr="00034910">
        <w:t>ils l</w:t>
      </w:r>
      <w:r w:rsidR="00E57EC9">
        <w:t>’</w:t>
      </w:r>
      <w:r w:rsidRPr="00034910">
        <w:t>avaient entendu murm</w:t>
      </w:r>
      <w:r w:rsidRPr="00034910">
        <w:t>u</w:t>
      </w:r>
      <w:r w:rsidRPr="00034910">
        <w:t>rer</w:t>
      </w:r>
      <w:r w:rsidR="00E57EC9">
        <w:t> :</w:t>
      </w:r>
    </w:p>
    <w:p w14:paraId="27411B76" w14:textId="77777777" w:rsidR="00E57EC9" w:rsidRDefault="00E57EC9" w:rsidP="00E57EC9">
      <w:r>
        <w:t>— </w:t>
      </w:r>
      <w:r w:rsidR="005167E0" w:rsidRPr="00034910">
        <w:t>C</w:t>
      </w:r>
      <w:r>
        <w:t>’</w:t>
      </w:r>
      <w:r w:rsidR="005167E0" w:rsidRPr="00034910">
        <w:t>est l</w:t>
      </w:r>
      <w:r>
        <w:t>’</w:t>
      </w:r>
      <w:r w:rsidR="005167E0" w:rsidRPr="00034910">
        <w:t>homme à la barbe fauve</w:t>
      </w:r>
      <w:r>
        <w:t xml:space="preserve">… </w:t>
      </w:r>
      <w:r w:rsidR="005167E0" w:rsidRPr="00034910">
        <w:t>Hermann aurait pu pa</w:t>
      </w:r>
      <w:r w:rsidR="005167E0" w:rsidRPr="00034910">
        <w:t>r</w:t>
      </w:r>
      <w:r w:rsidR="005167E0" w:rsidRPr="00034910">
        <w:t>ler</w:t>
      </w:r>
      <w:r>
        <w:t xml:space="preserve">, </w:t>
      </w:r>
      <w:r w:rsidR="005167E0" w:rsidRPr="00034910">
        <w:t>on l</w:t>
      </w:r>
      <w:r>
        <w:t>’</w:t>
      </w:r>
      <w:r w:rsidR="005167E0" w:rsidRPr="00034910">
        <w:t>a réduit au silence</w:t>
      </w:r>
      <w:r>
        <w:t xml:space="preserve">… </w:t>
      </w:r>
      <w:r w:rsidR="005167E0" w:rsidRPr="00034910">
        <w:t>Le secret tracé sur la doublure du dernier manteau est donc bien important que l</w:t>
      </w:r>
      <w:r>
        <w:t>’</w:t>
      </w:r>
      <w:r w:rsidR="005167E0" w:rsidRPr="00034910">
        <w:t>on supprime ainsi un pauvre diable</w:t>
      </w:r>
      <w:r>
        <w:t xml:space="preserve">. </w:t>
      </w:r>
      <w:r w:rsidR="005167E0" w:rsidRPr="00034910">
        <w:t>Si je ne me retenais</w:t>
      </w:r>
      <w:r>
        <w:t xml:space="preserve">, </w:t>
      </w:r>
      <w:r w:rsidR="005167E0" w:rsidRPr="00034910">
        <w:t>je m</w:t>
      </w:r>
      <w:r>
        <w:t>’</w:t>
      </w:r>
      <w:r w:rsidR="005167E0" w:rsidRPr="00034910">
        <w:t>en assurerais cette nuit même</w:t>
      </w:r>
      <w:r>
        <w:t xml:space="preserve">. </w:t>
      </w:r>
      <w:r w:rsidR="005167E0" w:rsidRPr="00034910">
        <w:t>Non</w:t>
      </w:r>
      <w:r>
        <w:t xml:space="preserve">, </w:t>
      </w:r>
      <w:r w:rsidR="005167E0" w:rsidRPr="00034910">
        <w:t>il faut que ce soit lui</w:t>
      </w:r>
      <w:r>
        <w:t xml:space="preserve">. </w:t>
      </w:r>
      <w:r w:rsidR="005167E0" w:rsidRPr="00034910">
        <w:t>Il faut la preuve</w:t>
      </w:r>
      <w:r>
        <w:t xml:space="preserve">, </w:t>
      </w:r>
      <w:r w:rsidR="005167E0" w:rsidRPr="00034910">
        <w:t>et lui seul peut la fournir</w:t>
      </w:r>
      <w:r>
        <w:t>.</w:t>
      </w:r>
    </w:p>
    <w:p w14:paraId="03A241C5" w14:textId="77777777" w:rsidR="00E57EC9" w:rsidRDefault="00776CEA" w:rsidP="00E57EC9">
      <w:r w:rsidRPr="00034910">
        <w:t>Mais nul n</w:t>
      </w:r>
      <w:r w:rsidR="00E57EC9">
        <w:t>’</w:t>
      </w:r>
      <w:r w:rsidRPr="00034910">
        <w:t>entendit ces paroles</w:t>
      </w:r>
      <w:r w:rsidR="00E57EC9">
        <w:t xml:space="preserve">. </w:t>
      </w:r>
      <w:r w:rsidRPr="00034910">
        <w:t>Vers onze heures du matin</w:t>
      </w:r>
      <w:r w:rsidR="00E57EC9">
        <w:t xml:space="preserve">, </w:t>
      </w:r>
      <w:r w:rsidRPr="00034910">
        <w:t>alors que cuisinier et aides se tenaient dans la cuisine</w:t>
      </w:r>
      <w:r w:rsidR="00E57EC9">
        <w:t xml:space="preserve">, </w:t>
      </w:r>
      <w:r w:rsidRPr="00034910">
        <w:t xml:space="preserve">tout à la confection des mets devant figurer au déjeuner de </w:t>
      </w:r>
      <w:proofErr w:type="spellStart"/>
      <w:r w:rsidRPr="00034910">
        <w:t>mistress</w:t>
      </w:r>
      <w:proofErr w:type="spellEnd"/>
      <w:r w:rsidRPr="00034910">
        <w:t xml:space="preserve"> </w:t>
      </w:r>
      <w:proofErr w:type="spellStart"/>
      <w:r w:rsidRPr="00034910">
        <w:t>To</w:t>
      </w:r>
      <w:r w:rsidRPr="00034910">
        <w:t>l</w:t>
      </w:r>
      <w:r w:rsidRPr="00034910">
        <w:t>ham</w:t>
      </w:r>
      <w:proofErr w:type="spellEnd"/>
      <w:r w:rsidR="00E57EC9">
        <w:t xml:space="preserve">, </w:t>
      </w:r>
      <w:r w:rsidRPr="00034910">
        <w:t>tandis que cette dernière accaparait les filles de chambre Linna et Lucy pour les soins de sa toilette</w:t>
      </w:r>
      <w:r w:rsidR="00E57EC9">
        <w:t xml:space="preserve">, </w:t>
      </w:r>
      <w:proofErr w:type="spellStart"/>
      <w:r w:rsidRPr="00034910">
        <w:t>Mathiesel</w:t>
      </w:r>
      <w:proofErr w:type="spellEnd"/>
      <w:r w:rsidR="00E57EC9">
        <w:t xml:space="preserve">, </w:t>
      </w:r>
      <w:r w:rsidRPr="00034910">
        <w:t>certaine de n</w:t>
      </w:r>
      <w:r w:rsidR="00E57EC9">
        <w:t>’</w:t>
      </w:r>
      <w:r w:rsidRPr="00034910">
        <w:t>être point remarquée</w:t>
      </w:r>
      <w:r w:rsidR="00E57EC9">
        <w:t xml:space="preserve">, </w:t>
      </w:r>
      <w:r w:rsidRPr="00034910">
        <w:t>sortit du château et s</w:t>
      </w:r>
      <w:r w:rsidR="00E57EC9">
        <w:t>’</w:t>
      </w:r>
      <w:r w:rsidRPr="00034910">
        <w:t>enfonça dans le parc</w:t>
      </w:r>
      <w:r w:rsidR="00E57EC9">
        <w:t>.</w:t>
      </w:r>
    </w:p>
    <w:p w14:paraId="5F96A8AD" w14:textId="77777777" w:rsidR="00E57EC9" w:rsidRDefault="00776CEA" w:rsidP="00E57EC9">
      <w:r w:rsidRPr="00034910">
        <w:t>Elle portait</w:t>
      </w:r>
      <w:r w:rsidR="00E57EC9">
        <w:t xml:space="preserve">, </w:t>
      </w:r>
      <w:r w:rsidRPr="00034910">
        <w:t>par une courroie passée en bandoulière</w:t>
      </w:r>
      <w:r w:rsidR="00E57EC9">
        <w:t xml:space="preserve">, </w:t>
      </w:r>
      <w:r w:rsidRPr="00034910">
        <w:t>une sorte de sac plat en toile kaki</w:t>
      </w:r>
      <w:r w:rsidR="00E57EC9">
        <w:t xml:space="preserve">, </w:t>
      </w:r>
      <w:r w:rsidRPr="00034910">
        <w:t>extrait de sa malle de cuir</w:t>
      </w:r>
      <w:r w:rsidR="00E57EC9">
        <w:t>.</w:t>
      </w:r>
    </w:p>
    <w:p w14:paraId="5D6E0B03" w14:textId="77777777" w:rsidR="00E57EC9" w:rsidRDefault="00776CEA" w:rsidP="00E57EC9">
      <w:r w:rsidRPr="00034910">
        <w:t>Ainsi chargée</w:t>
      </w:r>
      <w:r w:rsidR="00E57EC9">
        <w:t xml:space="preserve">, </w:t>
      </w:r>
      <w:r w:rsidRPr="00034910">
        <w:t>elle atteignit la lisière du parc</w:t>
      </w:r>
      <w:r w:rsidR="00E57EC9">
        <w:t xml:space="preserve">. </w:t>
      </w:r>
      <w:r w:rsidRPr="00034910">
        <w:t>Entre les a</w:t>
      </w:r>
      <w:r w:rsidRPr="00034910">
        <w:t>r</w:t>
      </w:r>
      <w:r w:rsidRPr="00034910">
        <w:t>bres</w:t>
      </w:r>
      <w:r w:rsidR="00E57EC9">
        <w:t xml:space="preserve">, </w:t>
      </w:r>
      <w:r w:rsidRPr="00034910">
        <w:t xml:space="preserve">elle apercevait le ruban poussiéreux de la route conduisant à la cité de </w:t>
      </w:r>
      <w:proofErr w:type="spellStart"/>
      <w:r w:rsidRPr="00034910">
        <w:t>New-Haven</w:t>
      </w:r>
      <w:proofErr w:type="spellEnd"/>
      <w:r w:rsidR="00E57EC9">
        <w:t>.</w:t>
      </w:r>
    </w:p>
    <w:p w14:paraId="3631C260" w14:textId="77777777" w:rsidR="00E57EC9" w:rsidRDefault="00776CEA" w:rsidP="00E57EC9">
      <w:r w:rsidRPr="00034910">
        <w:t>Elle s</w:t>
      </w:r>
      <w:r w:rsidR="00E57EC9">
        <w:t>’</w:t>
      </w:r>
      <w:r w:rsidRPr="00034910">
        <w:t>assit sur la mousse</w:t>
      </w:r>
      <w:r w:rsidR="00E57EC9">
        <w:t xml:space="preserve">, </w:t>
      </w:r>
      <w:r w:rsidRPr="00034910">
        <w:t>ouvrit le sac kaki</w:t>
      </w:r>
      <w:r w:rsidR="00E57EC9">
        <w:t xml:space="preserve">, </w:t>
      </w:r>
      <w:r w:rsidRPr="00034910">
        <w:t>et en tira</w:t>
      </w:r>
      <w:r w:rsidR="00E57EC9">
        <w:t xml:space="preserve">… </w:t>
      </w:r>
      <w:r w:rsidRPr="00034910">
        <w:t>une de ces bicyclettes démontables en usage dans les armées</w:t>
      </w:r>
      <w:r w:rsidR="00E57EC9">
        <w:t xml:space="preserve">. </w:t>
      </w:r>
      <w:r w:rsidRPr="00034910">
        <w:lastRenderedPageBreak/>
        <w:t>Le cadre se replie sur des charnières</w:t>
      </w:r>
      <w:r w:rsidR="00E57EC9">
        <w:t xml:space="preserve">. </w:t>
      </w:r>
      <w:r w:rsidRPr="00034910">
        <w:t>De même les roues</w:t>
      </w:r>
      <w:r w:rsidR="00E57EC9">
        <w:t xml:space="preserve">. </w:t>
      </w:r>
      <w:r w:rsidRPr="00034910">
        <w:t>En trois minutes</w:t>
      </w:r>
      <w:r w:rsidR="00E57EC9">
        <w:t xml:space="preserve">, </w:t>
      </w:r>
      <w:proofErr w:type="spellStart"/>
      <w:r w:rsidRPr="00034910">
        <w:t>Mathiesel</w:t>
      </w:r>
      <w:proofErr w:type="spellEnd"/>
      <w:r w:rsidR="00E57EC9">
        <w:t xml:space="preserve">, </w:t>
      </w:r>
      <w:r w:rsidRPr="00034910">
        <w:t>avec une dextérité démontrant qu</w:t>
      </w:r>
      <w:r w:rsidR="00E57EC9">
        <w:t>’</w:t>
      </w:r>
      <w:r w:rsidRPr="00034910">
        <w:t>elle était une fervente du cyclisme</w:t>
      </w:r>
      <w:r w:rsidR="00E57EC9">
        <w:t xml:space="preserve">, </w:t>
      </w:r>
      <w:r w:rsidRPr="00034910">
        <w:t>eut remonté l</w:t>
      </w:r>
      <w:r w:rsidR="00E57EC9">
        <w:t>’</w:t>
      </w:r>
      <w:r w:rsidRPr="00034910">
        <w:t>appareil</w:t>
      </w:r>
      <w:r w:rsidR="00E57EC9">
        <w:t xml:space="preserve">, </w:t>
      </w:r>
      <w:r w:rsidRPr="00034910">
        <w:t>fixé les écrous assurant la rigidité de la machine</w:t>
      </w:r>
      <w:r w:rsidR="00E57EC9">
        <w:t>.</w:t>
      </w:r>
    </w:p>
    <w:p w14:paraId="06461BE6" w14:textId="77777777" w:rsidR="00E57EC9" w:rsidRDefault="00776CEA" w:rsidP="00E57EC9">
      <w:r w:rsidRPr="00034910">
        <w:t>Alors</w:t>
      </w:r>
      <w:r w:rsidR="00E57EC9">
        <w:t xml:space="preserve">, </w:t>
      </w:r>
      <w:r w:rsidRPr="00034910">
        <w:t>elle roula le sac</w:t>
      </w:r>
      <w:r w:rsidR="00E57EC9">
        <w:t xml:space="preserve">, </w:t>
      </w:r>
      <w:r w:rsidRPr="00034910">
        <w:t>l</w:t>
      </w:r>
      <w:r w:rsidR="00E57EC9">
        <w:t>’</w:t>
      </w:r>
      <w:r w:rsidRPr="00034910">
        <w:t>attacha sur le guidon</w:t>
      </w:r>
      <w:r w:rsidR="00E57EC9">
        <w:t xml:space="preserve">, </w:t>
      </w:r>
      <w:r w:rsidRPr="00034910">
        <w:t>puis</w:t>
      </w:r>
      <w:r w:rsidR="00E57EC9">
        <w:t xml:space="preserve">, </w:t>
      </w:r>
      <w:r w:rsidRPr="00034910">
        <w:t>g</w:t>
      </w:r>
      <w:r w:rsidRPr="00034910">
        <w:t>a</w:t>
      </w:r>
      <w:r w:rsidRPr="00034910">
        <w:t>gnant la route et enfourchant la machine</w:t>
      </w:r>
      <w:r w:rsidR="00E57EC9">
        <w:t xml:space="preserve">, </w:t>
      </w:r>
      <w:r w:rsidRPr="00034910">
        <w:t>se prit à pédaler gai</w:t>
      </w:r>
      <w:r w:rsidRPr="00034910">
        <w:t>l</w:t>
      </w:r>
      <w:r w:rsidRPr="00034910">
        <w:t xml:space="preserve">lardement dans la direction de </w:t>
      </w:r>
      <w:proofErr w:type="spellStart"/>
      <w:r w:rsidRPr="00034910">
        <w:t>New-Haven</w:t>
      </w:r>
      <w:proofErr w:type="spellEnd"/>
      <w:r w:rsidR="00E57EC9">
        <w:t>.</w:t>
      </w:r>
    </w:p>
    <w:p w14:paraId="4E3F6594" w14:textId="77777777" w:rsidR="00E57EC9" w:rsidRDefault="00776CEA" w:rsidP="00E57EC9">
      <w:r w:rsidRPr="00034910">
        <w:t xml:space="preserve">Tout en </w:t>
      </w:r>
      <w:r w:rsidR="00E57EC9">
        <w:t>« </w:t>
      </w:r>
      <w:r w:rsidRPr="00034910">
        <w:t>buvant la route</w:t>
      </w:r>
      <w:r w:rsidR="00E57EC9">
        <w:t> »</w:t>
      </w:r>
      <w:r w:rsidRPr="00034910">
        <w:t xml:space="preserve"> comme disent les adeptes du sport</w:t>
      </w:r>
      <w:r w:rsidR="00E57EC9">
        <w:t xml:space="preserve">, </w:t>
      </w:r>
      <w:r w:rsidRPr="00034910">
        <w:t>la jeune fille monologuait</w:t>
      </w:r>
      <w:r w:rsidR="00E57EC9">
        <w:t> :</w:t>
      </w:r>
    </w:p>
    <w:p w14:paraId="44D4063C" w14:textId="77777777" w:rsidR="00E57EC9" w:rsidRDefault="00E57EC9" w:rsidP="00E57EC9">
      <w:r>
        <w:t>— </w:t>
      </w:r>
      <w:r w:rsidR="00776CEA" w:rsidRPr="00034910">
        <w:t>Il faut presser le mouvement</w:t>
      </w:r>
      <w:r>
        <w:t xml:space="preserve">. </w:t>
      </w:r>
      <w:r w:rsidR="00776CEA" w:rsidRPr="00034910">
        <w:t>J</w:t>
      </w:r>
      <w:r>
        <w:t>’</w:t>
      </w:r>
      <w:r w:rsidR="00776CEA" w:rsidRPr="00034910">
        <w:t>ai hâte de laisser Stone-Hill</w:t>
      </w:r>
      <w:r>
        <w:t xml:space="preserve">, </w:t>
      </w:r>
      <w:r w:rsidR="00776CEA" w:rsidRPr="00034910">
        <w:t>une hâte qui est faite de pressentiments</w:t>
      </w:r>
      <w:r>
        <w:t xml:space="preserve">… </w:t>
      </w:r>
      <w:r w:rsidR="00776CEA" w:rsidRPr="00034910">
        <w:t>Oui</w:t>
      </w:r>
      <w:r>
        <w:t xml:space="preserve">… </w:t>
      </w:r>
      <w:r w:rsidR="00776CEA" w:rsidRPr="00034910">
        <w:t>l</w:t>
      </w:r>
      <w:r>
        <w:t>’</w:t>
      </w:r>
      <w:r w:rsidR="00776CEA" w:rsidRPr="00034910">
        <w:t>homme à la barbe fauve doit se trahir demain</w:t>
      </w:r>
      <w:r>
        <w:t xml:space="preserve">… </w:t>
      </w:r>
      <w:r w:rsidR="00776CEA" w:rsidRPr="00034910">
        <w:t>Je le veux</w:t>
      </w:r>
      <w:r>
        <w:t xml:space="preserve"> ; </w:t>
      </w:r>
      <w:r w:rsidR="00776CEA" w:rsidRPr="00034910">
        <w:t>ou bien je l</w:t>
      </w:r>
      <w:r w:rsidR="00776CEA" w:rsidRPr="00034910">
        <w:t>â</w:t>
      </w:r>
      <w:r w:rsidR="00776CEA" w:rsidRPr="00034910">
        <w:t>cherai tout</w:t>
      </w:r>
      <w:r>
        <w:t xml:space="preserve">. </w:t>
      </w:r>
      <w:r w:rsidR="00776CEA" w:rsidRPr="00034910">
        <w:t>Je n</w:t>
      </w:r>
      <w:r>
        <w:t>’</w:t>
      </w:r>
      <w:r w:rsidR="00776CEA" w:rsidRPr="00034910">
        <w:t>y puis plus tenir</w:t>
      </w:r>
      <w:r>
        <w:t xml:space="preserve">. </w:t>
      </w:r>
      <w:r w:rsidR="00776CEA" w:rsidRPr="00034910">
        <w:t>Mon anxiété est trop grande</w:t>
      </w:r>
      <w:r>
        <w:t>.</w:t>
      </w:r>
    </w:p>
    <w:p w14:paraId="3E82FD44" w14:textId="77777777" w:rsidR="00E57EC9" w:rsidRDefault="00776CEA" w:rsidP="00E57EC9">
      <w:r w:rsidRPr="00034910">
        <w:t>Quatre kilomètres ne sont rien pour une cycliste</w:t>
      </w:r>
      <w:r w:rsidR="00E57EC9">
        <w:t xml:space="preserve">. </w:t>
      </w:r>
      <w:r w:rsidRPr="00034910">
        <w:t>En dix minutes</w:t>
      </w:r>
      <w:r w:rsidR="00E57EC9">
        <w:t xml:space="preserve">, </w:t>
      </w:r>
      <w:r w:rsidRPr="00034910">
        <w:t xml:space="preserve">miss </w:t>
      </w:r>
      <w:proofErr w:type="spellStart"/>
      <w:r w:rsidRPr="00034910">
        <w:t>Mathiesel</w:t>
      </w:r>
      <w:proofErr w:type="spellEnd"/>
      <w:r w:rsidRPr="00034910">
        <w:t xml:space="preserve"> se trouva dans les rues coquettes de </w:t>
      </w:r>
      <w:proofErr w:type="spellStart"/>
      <w:r w:rsidRPr="00034910">
        <w:t>New-Haven</w:t>
      </w:r>
      <w:proofErr w:type="spellEnd"/>
      <w:r w:rsidR="00E57EC9">
        <w:t xml:space="preserve">. </w:t>
      </w:r>
      <w:r w:rsidRPr="00034910">
        <w:t>Elle piqua droit sur l</w:t>
      </w:r>
      <w:r w:rsidR="00E57EC9">
        <w:t>’</w:t>
      </w:r>
      <w:r w:rsidRPr="00034910">
        <w:t>office central des Postes</w:t>
      </w:r>
      <w:r w:rsidR="00E57EC9">
        <w:t xml:space="preserve">, </w:t>
      </w:r>
      <w:r w:rsidRPr="00034910">
        <w:t>tél</w:t>
      </w:r>
      <w:r w:rsidRPr="00034910">
        <w:t>é</w:t>
      </w:r>
      <w:r w:rsidRPr="00034910">
        <w:t>graphes et téléphones</w:t>
      </w:r>
      <w:r w:rsidR="00E57EC9">
        <w:t>.</w:t>
      </w:r>
    </w:p>
    <w:p w14:paraId="67DACCFB" w14:textId="77777777" w:rsidR="00E57EC9" w:rsidRDefault="00776CEA" w:rsidP="00E57EC9">
      <w:r w:rsidRPr="00034910">
        <w:t xml:space="preserve">Une </w:t>
      </w:r>
      <w:proofErr w:type="spellStart"/>
      <w:r w:rsidRPr="00034910">
        <w:t>fois là</w:t>
      </w:r>
      <w:proofErr w:type="spellEnd"/>
      <w:r w:rsidR="00E57EC9">
        <w:t xml:space="preserve">, </w:t>
      </w:r>
      <w:r w:rsidRPr="00034910">
        <w:t>elle rédigea une dépêche ainsi conçue</w:t>
      </w:r>
      <w:r w:rsidR="00E57EC9">
        <w:t> :</w:t>
      </w:r>
    </w:p>
    <w:p w14:paraId="43D4836F" w14:textId="77777777" w:rsidR="00E57EC9" w:rsidRDefault="00E57EC9" w:rsidP="00E57EC9">
      <w:r>
        <w:t>« </w:t>
      </w:r>
      <w:r w:rsidR="00776CEA" w:rsidRPr="00E041B9">
        <w:t>Directeur quotidien Herald</w:t>
      </w:r>
      <w:r>
        <w:t xml:space="preserve">, </w:t>
      </w:r>
      <w:r w:rsidR="00776CEA" w:rsidRPr="00E041B9">
        <w:t>New-York</w:t>
      </w:r>
      <w:r>
        <w:t>.</w:t>
      </w:r>
    </w:p>
    <w:p w14:paraId="39FF35B4" w14:textId="77777777" w:rsidR="00E57EC9" w:rsidRDefault="00E57EC9" w:rsidP="00E57EC9">
      <w:r>
        <w:t>« </w:t>
      </w:r>
      <w:r w:rsidR="00776CEA" w:rsidRPr="00034910">
        <w:t>Nouvelle sensationnelle</w:t>
      </w:r>
      <w:r>
        <w:t xml:space="preserve">. </w:t>
      </w:r>
      <w:r w:rsidR="00776CEA" w:rsidRPr="00034910">
        <w:t xml:space="preserve">Miss </w:t>
      </w:r>
      <w:proofErr w:type="spellStart"/>
      <w:r w:rsidR="00776CEA" w:rsidRPr="00034910">
        <w:t>Mathiesel</w:t>
      </w:r>
      <w:proofErr w:type="spellEnd"/>
      <w:r>
        <w:t xml:space="preserve">, </w:t>
      </w:r>
      <w:r w:rsidR="00776CEA" w:rsidRPr="00034910">
        <w:t>de Stone-Hill</w:t>
      </w:r>
      <w:r>
        <w:t xml:space="preserve">, </w:t>
      </w:r>
      <w:r w:rsidR="00776CEA" w:rsidRPr="00034910">
        <w:t>détenteur du quatrième et dernier manteau gris</w:t>
      </w:r>
      <w:r>
        <w:t xml:space="preserve">, </w:t>
      </w:r>
      <w:r w:rsidR="00776CEA" w:rsidRPr="00034910">
        <w:t>dont les sim</w:t>
      </w:r>
      <w:r w:rsidR="00776CEA" w:rsidRPr="00034910">
        <w:t>i</w:t>
      </w:r>
      <w:r w:rsidR="00776CEA" w:rsidRPr="00034910">
        <w:t>laires ont défrayé la chronique criminelle</w:t>
      </w:r>
      <w:r>
        <w:t xml:space="preserve">, </w:t>
      </w:r>
      <w:r w:rsidR="00776CEA" w:rsidRPr="00034910">
        <w:t>va fuir les dangers émanant de ce mystérieux vêtement</w:t>
      </w:r>
      <w:r>
        <w:t xml:space="preserve">. </w:t>
      </w:r>
      <w:r w:rsidR="00776CEA" w:rsidRPr="00034910">
        <w:t>Après-demain</w:t>
      </w:r>
      <w:r>
        <w:t xml:space="preserve">, </w:t>
      </w:r>
      <w:r w:rsidR="00776CEA" w:rsidRPr="00034910">
        <w:t>elle quitt</w:t>
      </w:r>
      <w:r w:rsidR="00776CEA" w:rsidRPr="00034910">
        <w:t>e</w:t>
      </w:r>
      <w:r w:rsidR="00776CEA" w:rsidRPr="00034910">
        <w:t>ra notre cité</w:t>
      </w:r>
      <w:r>
        <w:t xml:space="preserve">, </w:t>
      </w:r>
      <w:r w:rsidR="00776CEA" w:rsidRPr="00034910">
        <w:t>se dirigeant vers le sud</w:t>
      </w:r>
      <w:r>
        <w:t xml:space="preserve">. </w:t>
      </w:r>
      <w:r w:rsidR="00776CEA" w:rsidRPr="00034910">
        <w:t>Vraisemblablement</w:t>
      </w:r>
      <w:r>
        <w:t xml:space="preserve">, </w:t>
      </w:r>
      <w:r w:rsidR="00776CEA" w:rsidRPr="00034910">
        <w:t>elle compte gagner un port sur la mer des Antilles et s</w:t>
      </w:r>
      <w:r>
        <w:t>’</w:t>
      </w:r>
      <w:r w:rsidR="00776CEA" w:rsidRPr="00034910">
        <w:t>embarquer pour l</w:t>
      </w:r>
      <w:r>
        <w:t>’</w:t>
      </w:r>
      <w:r w:rsidR="00776CEA" w:rsidRPr="00034910">
        <w:t>Europe</w:t>
      </w:r>
      <w:r>
        <w:t xml:space="preserve">. </w:t>
      </w:r>
      <w:r w:rsidR="00776CEA" w:rsidRPr="00034910">
        <w:t>Voilà à quoi une police incapable réduit une c</w:t>
      </w:r>
      <w:r w:rsidR="00776CEA" w:rsidRPr="00034910">
        <w:t>i</w:t>
      </w:r>
      <w:r w:rsidR="00776CEA" w:rsidRPr="00034910">
        <w:t>toyenne libre des États-Unis</w:t>
      </w:r>
      <w:r>
        <w:t>.</w:t>
      </w:r>
    </w:p>
    <w:p w14:paraId="615DE1B9" w14:textId="77777777" w:rsidR="00E57EC9" w:rsidRDefault="00E57EC9" w:rsidP="00E57EC9">
      <w:r>
        <w:lastRenderedPageBreak/>
        <w:t>« </w:t>
      </w:r>
      <w:r w:rsidR="00776CEA" w:rsidRPr="00034910">
        <w:t>L</w:t>
      </w:r>
      <w:r>
        <w:t>’</w:t>
      </w:r>
      <w:r w:rsidR="00776CEA" w:rsidRPr="00034910">
        <w:t>information</w:t>
      </w:r>
      <w:r>
        <w:t xml:space="preserve">, </w:t>
      </w:r>
      <w:r w:rsidR="00776CEA" w:rsidRPr="00034910">
        <w:t>prise à Stone-Hill même</w:t>
      </w:r>
      <w:r>
        <w:t xml:space="preserve">, </w:t>
      </w:r>
      <w:r w:rsidR="00776CEA" w:rsidRPr="00034910">
        <w:t>est certifiée a</w:t>
      </w:r>
      <w:r w:rsidR="00776CEA" w:rsidRPr="00034910">
        <w:t>b</w:t>
      </w:r>
      <w:r w:rsidR="00776CEA" w:rsidRPr="00034910">
        <w:t>solument exacte</w:t>
      </w:r>
      <w:r>
        <w:t>.</w:t>
      </w:r>
    </w:p>
    <w:p w14:paraId="7CA0B374" w14:textId="0EBC1AD4" w:rsidR="00E57EC9" w:rsidRDefault="00E57EC9" w:rsidP="00E57EC9">
      <w:r>
        <w:t>« </w:t>
      </w:r>
      <w:r w:rsidR="00776CEA" w:rsidRPr="00034910">
        <w:t>Votre correspondant</w:t>
      </w:r>
      <w:r>
        <w:t xml:space="preserve">, </w:t>
      </w:r>
      <w:r w:rsidR="00776CEA" w:rsidRPr="00034910">
        <w:rPr>
          <w:szCs w:val="32"/>
        </w:rPr>
        <w:t>MAT</w:t>
      </w:r>
      <w:r>
        <w:rPr>
          <w:szCs w:val="32"/>
        </w:rPr>
        <w:t>. »</w:t>
      </w:r>
    </w:p>
    <w:p w14:paraId="22844A99" w14:textId="77777777" w:rsidR="00E57EC9" w:rsidRDefault="00776CEA" w:rsidP="00E57EC9">
      <w:r w:rsidRPr="00034910">
        <w:t>Le télégramme aussitôt transmis</w:t>
      </w:r>
      <w:r w:rsidR="00E57EC9">
        <w:t xml:space="preserve">, </w:t>
      </w:r>
      <w:r w:rsidRPr="00034910">
        <w:t>la bizarre camériste d</w:t>
      </w:r>
      <w:r w:rsidRPr="00034910">
        <w:t>e</w:t>
      </w:r>
      <w:r w:rsidRPr="00034910">
        <w:t>manda une de ces cartes-express fermées que</w:t>
      </w:r>
      <w:r w:rsidR="00E57EC9">
        <w:t xml:space="preserve">, </w:t>
      </w:r>
      <w:r w:rsidRPr="00034910">
        <w:t>moyennant le paiement de vingt cents</w:t>
      </w:r>
      <w:r w:rsidR="00E57EC9">
        <w:t xml:space="preserve"> (</w:t>
      </w:r>
      <w:r w:rsidRPr="00034910">
        <w:t>un franc</w:t>
      </w:r>
      <w:r w:rsidR="00E57EC9">
        <w:t xml:space="preserve">), </w:t>
      </w:r>
      <w:r w:rsidRPr="00034910">
        <w:t>l</w:t>
      </w:r>
      <w:r w:rsidR="00E57EC9">
        <w:t>’</w:t>
      </w:r>
      <w:r w:rsidRPr="00034910">
        <w:t>administration des postes américaines délivre au public</w:t>
      </w:r>
      <w:r w:rsidR="00E57EC9">
        <w:t>.</w:t>
      </w:r>
    </w:p>
    <w:p w14:paraId="3E970365" w14:textId="77777777" w:rsidR="00E57EC9" w:rsidRDefault="00776CEA" w:rsidP="00E57EC9">
      <w:r w:rsidRPr="00034910">
        <w:t>Ces cartes sont expédiées par les voies les plus rapides</w:t>
      </w:r>
      <w:r w:rsidR="00E57EC9">
        <w:t xml:space="preserve">, </w:t>
      </w:r>
      <w:r w:rsidRPr="00034910">
        <w:t>et distribuées hors tour comme les dépêches proprement dites</w:t>
      </w:r>
      <w:r w:rsidR="00E57EC9">
        <w:t>.</w:t>
      </w:r>
    </w:p>
    <w:p w14:paraId="777F7C7A" w14:textId="77777777" w:rsidR="00E57EC9" w:rsidRDefault="00776CEA" w:rsidP="00E57EC9">
      <w:r w:rsidRPr="00034910">
        <w:t>Sur la tablette de correspondance du bureau</w:t>
      </w:r>
      <w:r w:rsidR="00E57EC9">
        <w:t xml:space="preserve">, </w:t>
      </w:r>
      <w:proofErr w:type="spellStart"/>
      <w:r w:rsidRPr="00034910">
        <w:t>Mathiesel</w:t>
      </w:r>
      <w:proofErr w:type="spellEnd"/>
      <w:r w:rsidRPr="00034910">
        <w:t xml:space="preserve"> s</w:t>
      </w:r>
      <w:r w:rsidR="00E57EC9">
        <w:t>’</w:t>
      </w:r>
      <w:r w:rsidRPr="00034910">
        <w:t>appuya et rédigea la missive que voici</w:t>
      </w:r>
      <w:r w:rsidR="00E57EC9">
        <w:t> :</w:t>
      </w:r>
    </w:p>
    <w:p w14:paraId="0D4E8766" w14:textId="5AC26E01" w:rsidR="00E57EC9" w:rsidRDefault="00776CEA" w:rsidP="00E57EC9">
      <w:proofErr w:type="spellStart"/>
      <w:r w:rsidRPr="00034910">
        <w:t>Mistress</w:t>
      </w:r>
      <w:proofErr w:type="spellEnd"/>
      <w:r w:rsidRPr="00034910">
        <w:t xml:space="preserve"> </w:t>
      </w:r>
      <w:proofErr w:type="spellStart"/>
      <w:r w:rsidRPr="00034910">
        <w:t>Lodgers</w:t>
      </w:r>
      <w:proofErr w:type="spellEnd"/>
      <w:r w:rsidR="00E57EC9">
        <w:t xml:space="preserve">, </w:t>
      </w:r>
      <w:r w:rsidRPr="00034910">
        <w:t xml:space="preserve">en son Hôtel de la </w:t>
      </w:r>
      <w:r w:rsidR="00E57EC9" w:rsidRPr="00034910">
        <w:t>5</w:t>
      </w:r>
      <w:r w:rsidR="00E57EC9" w:rsidRPr="00E57EC9">
        <w:rPr>
          <w:vertAlign w:val="superscript"/>
        </w:rPr>
        <w:t>e</w:t>
      </w:r>
      <w:r w:rsidRPr="00034910">
        <w:t xml:space="preserve"> avenue</w:t>
      </w:r>
      <w:r w:rsidR="00E57EC9">
        <w:t xml:space="preserve">, </w:t>
      </w:r>
      <w:r w:rsidRPr="00034910">
        <w:t>New-York</w:t>
      </w:r>
      <w:r w:rsidR="00E57EC9">
        <w:t>.</w:t>
      </w:r>
    </w:p>
    <w:p w14:paraId="73792897" w14:textId="70D743BC" w:rsidR="00E57EC9" w:rsidRDefault="00E57EC9" w:rsidP="00E57EC9">
      <w:r>
        <w:t>« </w:t>
      </w:r>
      <w:r w:rsidR="00776CEA" w:rsidRPr="00034910">
        <w:t>Madame</w:t>
      </w:r>
      <w:r>
        <w:t xml:space="preserve">, </w:t>
      </w:r>
      <w:r w:rsidR="00776CEA" w:rsidRPr="00034910">
        <w:t>veuillez par lettre express</w:t>
      </w:r>
      <w:r>
        <w:t xml:space="preserve">, </w:t>
      </w:r>
      <w:r w:rsidR="00776CEA" w:rsidRPr="00034910">
        <w:t>au reçu de la pr</w:t>
      </w:r>
      <w:r w:rsidR="00776CEA" w:rsidRPr="00034910">
        <w:t>é</w:t>
      </w:r>
      <w:r w:rsidR="00776CEA" w:rsidRPr="00034910">
        <w:t>sente</w:t>
      </w:r>
      <w:r>
        <w:t xml:space="preserve">, </w:t>
      </w:r>
      <w:r w:rsidR="00776CEA" w:rsidRPr="00034910">
        <w:t>me commander de rentrer à New-York</w:t>
      </w:r>
      <w:r>
        <w:t xml:space="preserve">, </w:t>
      </w:r>
      <w:r w:rsidR="00776CEA" w:rsidRPr="00034910">
        <w:t>après-demain</w:t>
      </w:r>
      <w:r>
        <w:t xml:space="preserve">, </w:t>
      </w:r>
      <w:r w:rsidR="00776CEA" w:rsidRPr="00034910">
        <w:t>le plus matinalement possible</w:t>
      </w:r>
      <w:r>
        <w:t xml:space="preserve">. </w:t>
      </w:r>
      <w:r w:rsidR="00776CEA" w:rsidRPr="00034910">
        <w:t>Respectueux remerciements de</w:t>
      </w:r>
    </w:p>
    <w:p w14:paraId="425FAE8F" w14:textId="77777777" w:rsidR="00E57EC9" w:rsidRDefault="00E57EC9" w:rsidP="00E57EC9">
      <w:pPr>
        <w:jc w:val="right"/>
      </w:pPr>
      <w:r>
        <w:t>« </w:t>
      </w:r>
      <w:proofErr w:type="spellStart"/>
      <w:r w:rsidR="00776CEA" w:rsidRPr="00E57EC9">
        <w:rPr>
          <w:szCs w:val="32"/>
        </w:rPr>
        <w:t>MATHIESEL</w:t>
      </w:r>
      <w:proofErr w:type="spellEnd"/>
      <w:r>
        <w:rPr>
          <w:szCs w:val="32"/>
        </w:rPr>
        <w:t> »</w:t>
      </w:r>
      <w:r>
        <w:t>.</w:t>
      </w:r>
    </w:p>
    <w:p w14:paraId="204E3997" w14:textId="77777777" w:rsidR="00E57EC9" w:rsidRDefault="00776CEA" w:rsidP="00E57EC9">
      <w:r w:rsidRPr="00034910">
        <w:t>La carte fermée</w:t>
      </w:r>
      <w:r w:rsidR="00E57EC9">
        <w:t xml:space="preserve">, </w:t>
      </w:r>
      <w:r w:rsidRPr="00034910">
        <w:t>la jeune fille la glissa dans la boîte ad hoc</w:t>
      </w:r>
      <w:r w:rsidR="00E57EC9">
        <w:t xml:space="preserve">, </w:t>
      </w:r>
      <w:r w:rsidRPr="00034910">
        <w:t>puis partant du bureau</w:t>
      </w:r>
      <w:r w:rsidR="00E57EC9">
        <w:t xml:space="preserve">, </w:t>
      </w:r>
      <w:r w:rsidRPr="00034910">
        <w:t>elle sauta sur sa machine et reprit le chemin de Stone-Hill</w:t>
      </w:r>
      <w:r w:rsidR="00E57EC9">
        <w:t>.</w:t>
      </w:r>
    </w:p>
    <w:p w14:paraId="5D732AAF" w14:textId="77777777" w:rsidR="00E57EC9" w:rsidRDefault="00776CEA" w:rsidP="00E57EC9">
      <w:r w:rsidRPr="00034910">
        <w:t>Elle pénétra dans le parc</w:t>
      </w:r>
      <w:r w:rsidR="00E57EC9">
        <w:t xml:space="preserve">, </w:t>
      </w:r>
      <w:r w:rsidRPr="00034910">
        <w:t>à l</w:t>
      </w:r>
      <w:r w:rsidR="00E57EC9">
        <w:t>’</w:t>
      </w:r>
      <w:r w:rsidRPr="00034910">
        <w:t>endroit même qui avait servi à sa sortie</w:t>
      </w:r>
      <w:r w:rsidR="00E57EC9">
        <w:t xml:space="preserve">, </w:t>
      </w:r>
      <w:r w:rsidRPr="00034910">
        <w:t>démonta sa bicyclette</w:t>
      </w:r>
      <w:r w:rsidR="00E57EC9">
        <w:t xml:space="preserve">, </w:t>
      </w:r>
      <w:r w:rsidRPr="00034910">
        <w:t>la réintégra dans son enveloppe et regagna le château</w:t>
      </w:r>
      <w:r w:rsidR="00E57EC9">
        <w:t xml:space="preserve">. </w:t>
      </w:r>
      <w:r w:rsidRPr="00034910">
        <w:t>Sa fugue avait duré à peine une demi-heure</w:t>
      </w:r>
      <w:r w:rsidR="00E57EC9">
        <w:t xml:space="preserve">. </w:t>
      </w:r>
      <w:r w:rsidRPr="00034910">
        <w:t>Elle ne rencontra personne sur son passage</w:t>
      </w:r>
      <w:r w:rsidR="00E57EC9">
        <w:t xml:space="preserve">, </w:t>
      </w:r>
      <w:r w:rsidRPr="00034910">
        <w:t>courut ju</w:t>
      </w:r>
      <w:r w:rsidRPr="00034910">
        <w:t>s</w:t>
      </w:r>
      <w:r w:rsidRPr="00034910">
        <w:t>qu</w:t>
      </w:r>
      <w:r w:rsidR="00E57EC9">
        <w:t>’</w:t>
      </w:r>
      <w:r w:rsidRPr="00034910">
        <w:t>à sa chambre</w:t>
      </w:r>
      <w:r w:rsidR="00E57EC9">
        <w:t xml:space="preserve">, </w:t>
      </w:r>
      <w:r w:rsidRPr="00034910">
        <w:t xml:space="preserve">enfouit la machine dans la malle </w:t>
      </w:r>
      <w:r w:rsidRPr="00034910">
        <w:lastRenderedPageBreak/>
        <w:t>jaune</w:t>
      </w:r>
      <w:r w:rsidR="00E57EC9">
        <w:t xml:space="preserve">, </w:t>
      </w:r>
      <w:r w:rsidRPr="00034910">
        <w:t>et celle-ci refermée soigneusement</w:t>
      </w:r>
      <w:r w:rsidR="00E57EC9">
        <w:t xml:space="preserve">, </w:t>
      </w:r>
      <w:r w:rsidRPr="00034910">
        <w:t>elle poussa un soupir de sati</w:t>
      </w:r>
      <w:r w:rsidRPr="00034910">
        <w:t>s</w:t>
      </w:r>
      <w:r w:rsidRPr="00034910">
        <w:t>faction</w:t>
      </w:r>
      <w:r w:rsidR="00E57EC9">
        <w:t>.</w:t>
      </w:r>
    </w:p>
    <w:p w14:paraId="00D39214" w14:textId="77777777" w:rsidR="00E57EC9" w:rsidRDefault="00E57EC9" w:rsidP="00E57EC9">
      <w:r>
        <w:t>— </w:t>
      </w:r>
      <w:r w:rsidR="00776CEA" w:rsidRPr="00034910">
        <w:t>Personne n</w:t>
      </w:r>
      <w:r>
        <w:t>’</w:t>
      </w:r>
      <w:r w:rsidR="00776CEA" w:rsidRPr="00034910">
        <w:t>a rien vu</w:t>
      </w:r>
      <w:r>
        <w:t xml:space="preserve">. </w:t>
      </w:r>
      <w:r w:rsidR="00776CEA" w:rsidRPr="00034910">
        <w:t>Il viendra</w:t>
      </w:r>
      <w:r>
        <w:t xml:space="preserve">… </w:t>
      </w:r>
      <w:r w:rsidR="00776CEA" w:rsidRPr="00034910">
        <w:t>Ce cauchemar prendra fin</w:t>
      </w:r>
      <w:r>
        <w:t> !</w:t>
      </w:r>
    </w:p>
    <w:p w14:paraId="6FC272F6" w14:textId="38FABA67" w:rsidR="00E57EC9" w:rsidRDefault="00722AF3" w:rsidP="000D5DEC">
      <w:pPr>
        <w:pStyle w:val="Etoile"/>
      </w:pPr>
      <w:r w:rsidRPr="00E57EC9">
        <w:t>*</w:t>
      </w:r>
      <w:r w:rsidR="000D5DEC">
        <w:t xml:space="preserve"> </w:t>
      </w:r>
      <w:r w:rsidRPr="00E57EC9">
        <w:t>* *</w:t>
      </w:r>
    </w:p>
    <w:p w14:paraId="0D8C3B8B" w14:textId="77777777" w:rsidR="00E57EC9" w:rsidRDefault="00776CEA" w:rsidP="00E57EC9">
      <w:r w:rsidRPr="00034910">
        <w:t xml:space="preserve">Le neuvième jour de la </w:t>
      </w:r>
      <w:r w:rsidR="00E57EC9">
        <w:t>« </w:t>
      </w:r>
      <w:r w:rsidRPr="00034910">
        <w:t>garnison</w:t>
      </w:r>
      <w:r w:rsidR="00E57EC9">
        <w:t> »</w:t>
      </w:r>
      <w:r w:rsidRPr="00034910">
        <w:t xml:space="preserve"> de Stone-Hill</w:t>
      </w:r>
      <w:r w:rsidR="00E57EC9">
        <w:t xml:space="preserve"> (</w:t>
      </w:r>
      <w:r w:rsidRPr="00034910">
        <w:t xml:space="preserve">ainsi désignait-on la présence de </w:t>
      </w:r>
      <w:proofErr w:type="spellStart"/>
      <w:r w:rsidRPr="00034910">
        <w:t>Mathiesel</w:t>
      </w:r>
      <w:proofErr w:type="spellEnd"/>
      <w:r w:rsidR="00E57EC9">
        <w:t xml:space="preserve">) </w:t>
      </w:r>
      <w:r w:rsidRPr="00034910">
        <w:t>commença</w:t>
      </w:r>
      <w:r w:rsidR="00E57EC9">
        <w:t>.</w:t>
      </w:r>
    </w:p>
    <w:p w14:paraId="1E83F21C" w14:textId="77777777" w:rsidR="00E57EC9" w:rsidRDefault="00776CEA" w:rsidP="00E57EC9">
      <w:r w:rsidRPr="00034910">
        <w:t>Des incidents variés devaient ranimer la curiosité des hab</w:t>
      </w:r>
      <w:r w:rsidRPr="00034910">
        <w:t>i</w:t>
      </w:r>
      <w:r w:rsidRPr="00034910">
        <w:t>tants</w:t>
      </w:r>
      <w:r w:rsidR="00E57EC9">
        <w:t>.</w:t>
      </w:r>
    </w:p>
    <w:p w14:paraId="5F140A47" w14:textId="77777777" w:rsidR="00E57EC9" w:rsidRDefault="00776CEA" w:rsidP="00E57EC9">
      <w:r w:rsidRPr="00034910">
        <w:t>À la première distribution postale</w:t>
      </w:r>
      <w:r w:rsidR="00E57EC9">
        <w:t xml:space="preserve">, </w:t>
      </w:r>
      <w:r w:rsidRPr="00034910">
        <w:t>la femme de chambre reçut une lettre</w:t>
      </w:r>
      <w:r w:rsidR="00E57EC9">
        <w:t xml:space="preserve">, </w:t>
      </w:r>
      <w:r w:rsidRPr="00034910">
        <w:t>la lut</w:t>
      </w:r>
      <w:r w:rsidR="00E57EC9">
        <w:t xml:space="preserve">, </w:t>
      </w:r>
      <w:r w:rsidRPr="00034910">
        <w:t>poussa une exclamation dont les autres domestiques sursautèrent</w:t>
      </w:r>
      <w:r w:rsidR="00E57EC9">
        <w:t xml:space="preserve">, </w:t>
      </w:r>
      <w:r w:rsidRPr="00034910">
        <w:t>et s</w:t>
      </w:r>
      <w:r w:rsidR="00E57EC9">
        <w:t>’</w:t>
      </w:r>
      <w:r w:rsidRPr="00034910">
        <w:t>adressant à Linna</w:t>
      </w:r>
      <w:r w:rsidR="00E57EC9">
        <w:t xml:space="preserve">, </w:t>
      </w:r>
      <w:r w:rsidRPr="00034910">
        <w:t>qui la cons</w:t>
      </w:r>
      <w:r w:rsidRPr="00034910">
        <w:t>i</w:t>
      </w:r>
      <w:r w:rsidRPr="00034910">
        <w:t>dérait d</w:t>
      </w:r>
      <w:r w:rsidR="00E57EC9">
        <w:t>’</w:t>
      </w:r>
      <w:r w:rsidRPr="00034910">
        <w:t>un air ahuri</w:t>
      </w:r>
      <w:r w:rsidR="00E57EC9">
        <w:t> :</w:t>
      </w:r>
    </w:p>
    <w:p w14:paraId="599B2187" w14:textId="77777777" w:rsidR="00E57EC9" w:rsidRDefault="00E57EC9" w:rsidP="00E57EC9">
      <w:r>
        <w:t>— </w:t>
      </w:r>
      <w:r w:rsidR="00776CEA" w:rsidRPr="00034910">
        <w:t>Ma chère</w:t>
      </w:r>
      <w:r>
        <w:t xml:space="preserve">, </w:t>
      </w:r>
      <w:r w:rsidR="00776CEA" w:rsidRPr="00034910">
        <w:t xml:space="preserve">fait-il jour chez </w:t>
      </w:r>
      <w:proofErr w:type="spellStart"/>
      <w:r w:rsidR="00776CEA" w:rsidRPr="00034910">
        <w:t>mistress</w:t>
      </w:r>
      <w:proofErr w:type="spellEnd"/>
      <w:r w:rsidR="00776CEA" w:rsidRPr="00034910">
        <w:t xml:space="preserve"> </w:t>
      </w:r>
      <w:proofErr w:type="spellStart"/>
      <w:r w:rsidR="00776CEA" w:rsidRPr="00034910">
        <w:t>Tolham</w:t>
      </w:r>
      <w:proofErr w:type="spellEnd"/>
      <w:r>
        <w:t> ?</w:t>
      </w:r>
    </w:p>
    <w:p w14:paraId="629C6285" w14:textId="77777777" w:rsidR="00E57EC9" w:rsidRDefault="00E57EC9" w:rsidP="00E57EC9">
      <w:r>
        <w:t>— </w:t>
      </w:r>
      <w:r w:rsidR="00776CEA" w:rsidRPr="00034910">
        <w:t>Oui</w:t>
      </w:r>
      <w:r>
        <w:t xml:space="preserve">, </w:t>
      </w:r>
      <w:r w:rsidR="00776CEA" w:rsidRPr="00034910">
        <w:t>certes</w:t>
      </w:r>
      <w:r>
        <w:t xml:space="preserve">, </w:t>
      </w:r>
      <w:r w:rsidR="00776CEA" w:rsidRPr="00034910">
        <w:t>je viens de lui porter son premier déjeuner</w:t>
      </w:r>
      <w:r>
        <w:t>.</w:t>
      </w:r>
    </w:p>
    <w:p w14:paraId="53D9BE2D" w14:textId="77777777" w:rsidR="00E57EC9" w:rsidRDefault="00E57EC9" w:rsidP="00E57EC9">
      <w:r>
        <w:t>— </w:t>
      </w:r>
      <w:r w:rsidR="00776CEA" w:rsidRPr="00034910">
        <w:t>Très bien</w:t>
      </w:r>
      <w:r>
        <w:t xml:space="preserve">. </w:t>
      </w:r>
      <w:r w:rsidR="00776CEA" w:rsidRPr="00034910">
        <w:t>En ce cas</w:t>
      </w:r>
      <w:r>
        <w:t xml:space="preserve">, </w:t>
      </w:r>
      <w:r w:rsidR="00776CEA" w:rsidRPr="00034910">
        <w:t>elle pourra me recevoir</w:t>
      </w:r>
      <w:r>
        <w:t>.</w:t>
      </w:r>
    </w:p>
    <w:p w14:paraId="32FB893D" w14:textId="77777777" w:rsidR="00E57EC9" w:rsidRDefault="00776CEA" w:rsidP="00E57EC9">
      <w:r w:rsidRPr="00034910">
        <w:t>Et pivotant sur elle-même</w:t>
      </w:r>
      <w:r w:rsidR="00E57EC9">
        <w:t xml:space="preserve">, </w:t>
      </w:r>
      <w:r w:rsidRPr="00034910">
        <w:t>la jeune fille s</w:t>
      </w:r>
      <w:r w:rsidR="00E57EC9">
        <w:t>’</w:t>
      </w:r>
      <w:r w:rsidRPr="00034910">
        <w:t>élança dans l</w:t>
      </w:r>
      <w:r w:rsidR="00E57EC9">
        <w:t>’</w:t>
      </w:r>
      <w:r w:rsidRPr="00034910">
        <w:t>escalier reliant l</w:t>
      </w:r>
      <w:r w:rsidR="00E57EC9">
        <w:t>’</w:t>
      </w:r>
      <w:r w:rsidRPr="00034910">
        <w:t>office à l</w:t>
      </w:r>
      <w:r w:rsidR="00E57EC9">
        <w:t>’</w:t>
      </w:r>
      <w:r w:rsidRPr="00034910">
        <w:t xml:space="preserve">appartement de </w:t>
      </w:r>
      <w:proofErr w:type="spellStart"/>
      <w:r w:rsidRPr="00034910">
        <w:t>mistress</w:t>
      </w:r>
      <w:proofErr w:type="spellEnd"/>
      <w:r w:rsidR="00E57EC9">
        <w:t>.</w:t>
      </w:r>
    </w:p>
    <w:p w14:paraId="28EE8256" w14:textId="77777777" w:rsidR="00E57EC9" w:rsidRDefault="00776CEA" w:rsidP="00E57EC9">
      <w:r w:rsidRPr="00034910">
        <w:t>Un instant plus tard</w:t>
      </w:r>
      <w:r w:rsidR="00E57EC9">
        <w:t xml:space="preserve">, </w:t>
      </w:r>
      <w:r w:rsidRPr="00034910">
        <w:t>elle frappait à la porte de la chambre de la veuve</w:t>
      </w:r>
      <w:r w:rsidR="00E57EC9">
        <w:t xml:space="preserve">. </w:t>
      </w:r>
      <w:r w:rsidRPr="00034910">
        <w:t>Un murmure grognon se fit entendre à l</w:t>
      </w:r>
      <w:r w:rsidR="00E57EC9">
        <w:t>’</w:t>
      </w:r>
      <w:r w:rsidRPr="00034910">
        <w:t>intérieur</w:t>
      </w:r>
      <w:r w:rsidR="00E57EC9">
        <w:t xml:space="preserve">, </w:t>
      </w:r>
      <w:r w:rsidRPr="00034910">
        <w:t xml:space="preserve">murmure que </w:t>
      </w:r>
      <w:proofErr w:type="spellStart"/>
      <w:r w:rsidRPr="00034910">
        <w:t>Mathiesel</w:t>
      </w:r>
      <w:proofErr w:type="spellEnd"/>
      <w:r w:rsidRPr="00034910">
        <w:t xml:space="preserve"> considéra comme une invite à entrer</w:t>
      </w:r>
      <w:r w:rsidR="00E57EC9">
        <w:t xml:space="preserve">, </w:t>
      </w:r>
      <w:r w:rsidRPr="00034910">
        <w:t xml:space="preserve">car elle tourna le bouton et fit irruption dans la pièce où </w:t>
      </w:r>
      <w:proofErr w:type="spellStart"/>
      <w:r w:rsidRPr="00034910">
        <w:t>mi</w:t>
      </w:r>
      <w:r w:rsidRPr="00034910">
        <w:t>s</w:t>
      </w:r>
      <w:r w:rsidRPr="00034910">
        <w:t>tress</w:t>
      </w:r>
      <w:proofErr w:type="spellEnd"/>
      <w:r w:rsidRPr="00034910">
        <w:t xml:space="preserve"> </w:t>
      </w:r>
      <w:proofErr w:type="spellStart"/>
      <w:r w:rsidRPr="00034910">
        <w:t>Tolham</w:t>
      </w:r>
      <w:proofErr w:type="spellEnd"/>
      <w:r w:rsidR="00E57EC9">
        <w:t xml:space="preserve">, </w:t>
      </w:r>
      <w:r w:rsidRPr="00034910">
        <w:t>assise devant un petit guéridon de marqueterie</w:t>
      </w:r>
      <w:r w:rsidR="00E57EC9">
        <w:t xml:space="preserve">, </w:t>
      </w:r>
      <w:r w:rsidRPr="00034910">
        <w:t xml:space="preserve">se délectait à une hécatombe de </w:t>
      </w:r>
      <w:r w:rsidR="00E57EC9">
        <w:t>« </w:t>
      </w:r>
      <w:r w:rsidRPr="00034910">
        <w:t>gâteaux secs salés</w:t>
      </w:r>
      <w:r w:rsidR="00E57EC9">
        <w:t> »</w:t>
      </w:r>
      <w:r w:rsidRPr="00034910">
        <w:t xml:space="preserve"> trempés dans un bol de chocolat</w:t>
      </w:r>
      <w:r w:rsidR="00E57EC9">
        <w:t>.</w:t>
      </w:r>
    </w:p>
    <w:p w14:paraId="7B234467" w14:textId="77777777" w:rsidR="00E57EC9" w:rsidRDefault="00E57EC9" w:rsidP="00E57EC9">
      <w:r>
        <w:t>— </w:t>
      </w:r>
      <w:r w:rsidR="00776CEA" w:rsidRPr="00034910">
        <w:t>Eh</w:t>
      </w:r>
      <w:r>
        <w:t xml:space="preserve"> ! </w:t>
      </w:r>
      <w:r w:rsidR="00776CEA" w:rsidRPr="00034910">
        <w:t>c</w:t>
      </w:r>
      <w:r>
        <w:t>’</w:t>
      </w:r>
      <w:r w:rsidR="00776CEA" w:rsidRPr="00034910">
        <w:t>est vous</w:t>
      </w:r>
      <w:r>
        <w:t xml:space="preserve">, </w:t>
      </w:r>
      <w:r w:rsidR="00776CEA" w:rsidRPr="00034910">
        <w:t>fit la veuve</w:t>
      </w:r>
      <w:r>
        <w:t xml:space="preserve">. </w:t>
      </w:r>
      <w:r w:rsidR="00776CEA" w:rsidRPr="00034910">
        <w:t>Quel air avez-vous donc</w:t>
      </w:r>
      <w:r>
        <w:t xml:space="preserve"> ? </w:t>
      </w:r>
      <w:r w:rsidR="00776CEA" w:rsidRPr="00034910">
        <w:t>A</w:t>
      </w:r>
      <w:r w:rsidR="00776CEA" w:rsidRPr="00034910">
        <w:t>u</w:t>
      </w:r>
      <w:r w:rsidR="00776CEA" w:rsidRPr="00034910">
        <w:t>riez-vous rencontré le coupeur de manteaux</w:t>
      </w:r>
      <w:r>
        <w:t> ?</w:t>
      </w:r>
    </w:p>
    <w:p w14:paraId="20FF9AB3" w14:textId="77777777" w:rsidR="00E57EC9" w:rsidRDefault="00E57EC9" w:rsidP="00E57EC9">
      <w:r>
        <w:lastRenderedPageBreak/>
        <w:t>— </w:t>
      </w:r>
      <w:r w:rsidR="00776CEA" w:rsidRPr="00034910">
        <w:t>Hélas</w:t>
      </w:r>
      <w:r>
        <w:t xml:space="preserve"> ! </w:t>
      </w:r>
      <w:r w:rsidR="00776CEA" w:rsidRPr="00034910">
        <w:t>non</w:t>
      </w:r>
      <w:r>
        <w:t xml:space="preserve">, </w:t>
      </w:r>
      <w:proofErr w:type="spellStart"/>
      <w:r w:rsidR="00776CEA" w:rsidRPr="00034910">
        <w:t>Mistress</w:t>
      </w:r>
      <w:proofErr w:type="spellEnd"/>
      <w:r>
        <w:t>.</w:t>
      </w:r>
    </w:p>
    <w:p w14:paraId="5D95F26F" w14:textId="77777777" w:rsidR="00E57EC9" w:rsidRDefault="00E57EC9" w:rsidP="00E57EC9">
      <w:r>
        <w:t>— </w:t>
      </w:r>
      <w:r w:rsidR="00776CEA" w:rsidRPr="00034910">
        <w:t>Vous dites</w:t>
      </w:r>
      <w:r>
        <w:t xml:space="preserve"> : </w:t>
      </w:r>
      <w:r w:rsidR="00776CEA" w:rsidRPr="00034910">
        <w:t>Hélas</w:t>
      </w:r>
      <w:r>
        <w:t xml:space="preserve"> ! </w:t>
      </w:r>
      <w:r w:rsidR="00776CEA" w:rsidRPr="00034910">
        <w:t>comme si vous le regrettiez</w:t>
      </w:r>
      <w:r>
        <w:t xml:space="preserve">. </w:t>
      </w:r>
      <w:r w:rsidR="00776CEA" w:rsidRPr="00034910">
        <w:t>En vér</w:t>
      </w:r>
      <w:r w:rsidR="00776CEA" w:rsidRPr="00034910">
        <w:t>i</w:t>
      </w:r>
      <w:r w:rsidR="00776CEA" w:rsidRPr="00034910">
        <w:t>té</w:t>
      </w:r>
      <w:r>
        <w:t xml:space="preserve">, </w:t>
      </w:r>
      <w:r w:rsidR="00776CEA" w:rsidRPr="00034910">
        <w:t>vous êtes une bizarre personne</w:t>
      </w:r>
      <w:r>
        <w:t xml:space="preserve">. </w:t>
      </w:r>
      <w:r w:rsidR="00776CEA" w:rsidRPr="00034910">
        <w:t>Mais enfin</w:t>
      </w:r>
      <w:r>
        <w:t xml:space="preserve">, </w:t>
      </w:r>
      <w:r w:rsidR="00776CEA" w:rsidRPr="00034910">
        <w:t>si ce n</w:t>
      </w:r>
      <w:r>
        <w:t>’</w:t>
      </w:r>
      <w:r w:rsidR="00776CEA" w:rsidRPr="00034910">
        <w:t>est pas cela</w:t>
      </w:r>
      <w:r>
        <w:t xml:space="preserve">, </w:t>
      </w:r>
      <w:r w:rsidR="00776CEA" w:rsidRPr="00034910">
        <w:t>à quoi dois-je attribuer votre visite</w:t>
      </w:r>
      <w:r>
        <w:t> ?</w:t>
      </w:r>
    </w:p>
    <w:p w14:paraId="13A43344" w14:textId="77777777" w:rsidR="00E57EC9" w:rsidRDefault="00E57EC9" w:rsidP="00E57EC9">
      <w:r>
        <w:t>— </w:t>
      </w:r>
      <w:r w:rsidR="00776CEA" w:rsidRPr="00034910">
        <w:t>À une lettre</w:t>
      </w:r>
      <w:r>
        <w:t xml:space="preserve">, </w:t>
      </w:r>
      <w:proofErr w:type="spellStart"/>
      <w:r w:rsidR="00776CEA" w:rsidRPr="00034910">
        <w:t>Mistress</w:t>
      </w:r>
      <w:proofErr w:type="spellEnd"/>
      <w:r>
        <w:t xml:space="preserve">, </w:t>
      </w:r>
      <w:r w:rsidR="00776CEA" w:rsidRPr="00034910">
        <w:t xml:space="preserve">à une lettre de </w:t>
      </w:r>
      <w:proofErr w:type="spellStart"/>
      <w:r w:rsidR="00776CEA" w:rsidRPr="00034910">
        <w:t>mistress</w:t>
      </w:r>
      <w:proofErr w:type="spellEnd"/>
      <w:r w:rsidR="00776CEA" w:rsidRPr="00034910">
        <w:t xml:space="preserve"> </w:t>
      </w:r>
      <w:proofErr w:type="spellStart"/>
      <w:r w:rsidR="00776CEA" w:rsidRPr="00034910">
        <w:t>Lodgers</w:t>
      </w:r>
      <w:proofErr w:type="spellEnd"/>
      <w:r w:rsidR="00776CEA" w:rsidRPr="00034910">
        <w:t xml:space="preserve"> qui me fait remarquer que la nuit prochaine sera la dixième d</w:t>
      </w:r>
      <w:r w:rsidR="00776CEA" w:rsidRPr="00034910">
        <w:t>e</w:t>
      </w:r>
      <w:r w:rsidR="00776CEA" w:rsidRPr="00034910">
        <w:t>puis le crime</w:t>
      </w:r>
      <w:r>
        <w:t xml:space="preserve">, </w:t>
      </w:r>
      <w:r w:rsidR="00776CEA" w:rsidRPr="00034910">
        <w:t>et que je pourrai dès lors me mettre à sa dispos</w:t>
      </w:r>
      <w:r w:rsidR="00776CEA" w:rsidRPr="00034910">
        <w:t>i</w:t>
      </w:r>
      <w:r w:rsidR="00776CEA" w:rsidRPr="00034910">
        <w:t>tion demain</w:t>
      </w:r>
      <w:r>
        <w:t xml:space="preserve">, </w:t>
      </w:r>
      <w:r w:rsidR="00776CEA" w:rsidRPr="00034910">
        <w:t>le plus tôt dans la matinée</w:t>
      </w:r>
      <w:r>
        <w:t xml:space="preserve">. </w:t>
      </w:r>
      <w:r w:rsidR="00776CEA" w:rsidRPr="00034910">
        <w:t xml:space="preserve">Je viens demander à </w:t>
      </w:r>
      <w:proofErr w:type="spellStart"/>
      <w:r w:rsidR="00776CEA" w:rsidRPr="00034910">
        <w:t>Mistress</w:t>
      </w:r>
      <w:proofErr w:type="spellEnd"/>
      <w:r w:rsidR="00776CEA" w:rsidRPr="00034910">
        <w:t xml:space="preserve"> la permission d</w:t>
      </w:r>
      <w:r>
        <w:t>’</w:t>
      </w:r>
      <w:r w:rsidR="00776CEA" w:rsidRPr="00034910">
        <w:t xml:space="preserve">obéir à </w:t>
      </w:r>
      <w:proofErr w:type="spellStart"/>
      <w:r w:rsidR="00776CEA" w:rsidRPr="00034910">
        <w:t>mistress</w:t>
      </w:r>
      <w:proofErr w:type="spellEnd"/>
      <w:r w:rsidR="00776CEA" w:rsidRPr="00034910">
        <w:t xml:space="preserve"> </w:t>
      </w:r>
      <w:proofErr w:type="spellStart"/>
      <w:r w:rsidR="00776CEA" w:rsidRPr="00034910">
        <w:t>Lodgers</w:t>
      </w:r>
      <w:proofErr w:type="spellEnd"/>
      <w:r>
        <w:t>.</w:t>
      </w:r>
    </w:p>
    <w:p w14:paraId="0CB55F88" w14:textId="77777777" w:rsidR="00E57EC9" w:rsidRDefault="00776CEA" w:rsidP="00E57EC9">
      <w:r w:rsidRPr="00034910">
        <w:t>La veuve écoutait médusée</w:t>
      </w:r>
      <w:r w:rsidR="00E57EC9">
        <w:t xml:space="preserve">. </w:t>
      </w:r>
      <w:r w:rsidRPr="00034910">
        <w:t>Enfin</w:t>
      </w:r>
      <w:r w:rsidR="00E57EC9">
        <w:t xml:space="preserve">, </w:t>
      </w:r>
      <w:r w:rsidRPr="00034910">
        <w:t>elle gronda</w:t>
      </w:r>
      <w:r w:rsidR="00E57EC9">
        <w:t> :</w:t>
      </w:r>
    </w:p>
    <w:p w14:paraId="20C135C5" w14:textId="77777777" w:rsidR="00E57EC9" w:rsidRDefault="00E57EC9" w:rsidP="00E57EC9">
      <w:r>
        <w:t>— </w:t>
      </w:r>
      <w:r w:rsidR="00776CEA" w:rsidRPr="00034910">
        <w:t>Alors vous allez nous abandonner</w:t>
      </w:r>
      <w:r>
        <w:t xml:space="preserve">, </w:t>
      </w:r>
      <w:r w:rsidR="00776CEA" w:rsidRPr="00034910">
        <w:t>au moment où peut-être le fou</w:t>
      </w:r>
      <w:r>
        <w:t>…</w:t>
      </w:r>
    </w:p>
    <w:p w14:paraId="255E21C8" w14:textId="77777777" w:rsidR="00E57EC9" w:rsidRDefault="00776CEA" w:rsidP="00E57EC9">
      <w:r w:rsidRPr="00034910">
        <w:t>Son interlocutrice ne la laissa pas continuer</w:t>
      </w:r>
      <w:r w:rsidR="00E57EC9">
        <w:t>.</w:t>
      </w:r>
    </w:p>
    <w:p w14:paraId="45E0522F" w14:textId="77777777" w:rsidR="00E57EC9" w:rsidRDefault="00E57EC9" w:rsidP="00E57EC9">
      <w:r>
        <w:t>— </w:t>
      </w:r>
      <w:proofErr w:type="spellStart"/>
      <w:r w:rsidR="00776CEA" w:rsidRPr="00034910">
        <w:t>Mistress</w:t>
      </w:r>
      <w:proofErr w:type="spellEnd"/>
      <w:r w:rsidR="00776CEA" w:rsidRPr="00034910">
        <w:t xml:space="preserve"> oublie qu</w:t>
      </w:r>
      <w:r>
        <w:t>’</w:t>
      </w:r>
      <w:r w:rsidR="00776CEA" w:rsidRPr="00034910">
        <w:t>elle m</w:t>
      </w:r>
      <w:r>
        <w:t>’</w:t>
      </w:r>
      <w:r w:rsidR="00776CEA" w:rsidRPr="00034910">
        <w:t>a donné le manteau gris</w:t>
      </w:r>
      <w:r>
        <w:t xml:space="preserve">, </w:t>
      </w:r>
      <w:r w:rsidR="00776CEA" w:rsidRPr="00034910">
        <w:t>que je vais l</w:t>
      </w:r>
      <w:r>
        <w:t>’</w:t>
      </w:r>
      <w:r w:rsidR="00776CEA" w:rsidRPr="00034910">
        <w:t>emporter avec moi</w:t>
      </w:r>
      <w:r>
        <w:t xml:space="preserve">, </w:t>
      </w:r>
      <w:r w:rsidR="00776CEA" w:rsidRPr="00034910">
        <w:t>et que j</w:t>
      </w:r>
      <w:r>
        <w:t>’</w:t>
      </w:r>
      <w:r w:rsidR="00776CEA" w:rsidRPr="00034910">
        <w:t>en informerai le public par la voix de la presse</w:t>
      </w:r>
      <w:r>
        <w:t>.</w:t>
      </w:r>
    </w:p>
    <w:p w14:paraId="0D1CF67C" w14:textId="77777777" w:rsidR="00E57EC9" w:rsidRDefault="00776CEA" w:rsidP="00E57EC9">
      <w:r w:rsidRPr="00034910">
        <w:t>La veuve ricana</w:t>
      </w:r>
      <w:r w:rsidR="00E57EC9">
        <w:t> :</w:t>
      </w:r>
    </w:p>
    <w:p w14:paraId="5277C99E" w14:textId="77777777" w:rsidR="00E57EC9" w:rsidRDefault="00E57EC9" w:rsidP="00E57EC9">
      <w:r>
        <w:t>— </w:t>
      </w:r>
      <w:proofErr w:type="spellStart"/>
      <w:r w:rsidR="00776CEA" w:rsidRPr="00034910">
        <w:t>Mistress</w:t>
      </w:r>
      <w:proofErr w:type="spellEnd"/>
      <w:r w:rsidR="00776CEA" w:rsidRPr="00034910">
        <w:t xml:space="preserve"> </w:t>
      </w:r>
      <w:proofErr w:type="spellStart"/>
      <w:r w:rsidR="00776CEA" w:rsidRPr="00034910">
        <w:t>Lodgers</w:t>
      </w:r>
      <w:proofErr w:type="spellEnd"/>
      <w:r w:rsidR="00776CEA" w:rsidRPr="00034910">
        <w:t xml:space="preserve"> en sera flattée</w:t>
      </w:r>
      <w:r>
        <w:t xml:space="preserve">, </w:t>
      </w:r>
      <w:r w:rsidR="00776CEA" w:rsidRPr="00034910">
        <w:t>pensez-vous</w:t>
      </w:r>
      <w:r>
        <w:t> ?</w:t>
      </w:r>
    </w:p>
    <w:p w14:paraId="0A412D0D" w14:textId="77777777" w:rsidR="00E57EC9" w:rsidRDefault="00E57EC9" w:rsidP="00E57EC9">
      <w:r>
        <w:t>— </w:t>
      </w:r>
      <w:proofErr w:type="spellStart"/>
      <w:r w:rsidR="00776CEA" w:rsidRPr="00034910">
        <w:t>Mistress</w:t>
      </w:r>
      <w:proofErr w:type="spellEnd"/>
      <w:r w:rsidR="00776CEA" w:rsidRPr="00034910">
        <w:t xml:space="preserve"> </w:t>
      </w:r>
      <w:proofErr w:type="spellStart"/>
      <w:r w:rsidR="00776CEA" w:rsidRPr="00034910">
        <w:t>Lodgers</w:t>
      </w:r>
      <w:proofErr w:type="spellEnd"/>
      <w:r w:rsidR="00776CEA" w:rsidRPr="00034910">
        <w:t xml:space="preserve"> l</w:t>
      </w:r>
      <w:r>
        <w:t>’</w:t>
      </w:r>
      <w:r w:rsidR="00776CEA" w:rsidRPr="00034910">
        <w:t>ignorera</w:t>
      </w:r>
      <w:r>
        <w:t xml:space="preserve">… </w:t>
      </w:r>
      <w:r w:rsidR="00776CEA" w:rsidRPr="00034910">
        <w:t>Du reste</w:t>
      </w:r>
      <w:r>
        <w:t xml:space="preserve">, </w:t>
      </w:r>
      <w:r w:rsidR="00776CEA" w:rsidRPr="00034910">
        <w:t>rien au monde ne saurait m</w:t>
      </w:r>
      <w:r>
        <w:t>’</w:t>
      </w:r>
      <w:r w:rsidR="00776CEA" w:rsidRPr="00034910">
        <w:t>empêcher de tenir mes engagements</w:t>
      </w:r>
      <w:r>
        <w:t>.</w:t>
      </w:r>
    </w:p>
    <w:p w14:paraId="5A84384B" w14:textId="77777777" w:rsidR="00E57EC9" w:rsidRDefault="00E57EC9" w:rsidP="00E57EC9">
      <w:r>
        <w:t>— </w:t>
      </w:r>
      <w:r w:rsidR="00776CEA" w:rsidRPr="00034910">
        <w:t>Oh alors</w:t>
      </w:r>
      <w:r>
        <w:t> !</w:t>
      </w:r>
    </w:p>
    <w:p w14:paraId="7EBE4C7A" w14:textId="77777777" w:rsidR="00E57EC9" w:rsidRDefault="00776CEA" w:rsidP="00E57EC9">
      <w:r w:rsidRPr="00034910">
        <w:t>L</w:t>
      </w:r>
      <w:r w:rsidR="00E57EC9">
        <w:t>’</w:t>
      </w:r>
      <w:r w:rsidRPr="00034910">
        <w:t>égoïsme de la châtelaine rassuré</w:t>
      </w:r>
      <w:r w:rsidR="00E57EC9">
        <w:t xml:space="preserve">, </w:t>
      </w:r>
      <w:r w:rsidRPr="00034910">
        <w:t>le visage se dérida</w:t>
      </w:r>
      <w:r w:rsidR="00E57EC9">
        <w:t xml:space="preserve">, </w:t>
      </w:r>
      <w:r w:rsidRPr="00034910">
        <w:t>et ce fut d</w:t>
      </w:r>
      <w:r w:rsidR="00E57EC9">
        <w:t>’</w:t>
      </w:r>
      <w:r w:rsidRPr="00034910">
        <w:t xml:space="preserve">un ton presque gracieux que </w:t>
      </w:r>
      <w:proofErr w:type="spellStart"/>
      <w:r w:rsidRPr="00034910">
        <w:t>mistress</w:t>
      </w:r>
      <w:proofErr w:type="spellEnd"/>
      <w:r w:rsidRPr="00034910">
        <w:t xml:space="preserve"> </w:t>
      </w:r>
      <w:proofErr w:type="spellStart"/>
      <w:r w:rsidRPr="00034910">
        <w:t>Tolham</w:t>
      </w:r>
      <w:proofErr w:type="spellEnd"/>
      <w:r w:rsidRPr="00034910">
        <w:t xml:space="preserve"> prononça</w:t>
      </w:r>
      <w:r w:rsidR="00E57EC9">
        <w:t> :</w:t>
      </w:r>
    </w:p>
    <w:p w14:paraId="4E71C8E9" w14:textId="77777777" w:rsidR="00E57EC9" w:rsidRDefault="00E57EC9" w:rsidP="00E57EC9">
      <w:r>
        <w:lastRenderedPageBreak/>
        <w:t>— </w:t>
      </w:r>
      <w:r w:rsidR="00776CEA" w:rsidRPr="00034910">
        <w:t>Alors</w:t>
      </w:r>
      <w:r>
        <w:t xml:space="preserve">, </w:t>
      </w:r>
      <w:r w:rsidR="00776CEA" w:rsidRPr="00034910">
        <w:t>ma fille</w:t>
      </w:r>
      <w:r>
        <w:t xml:space="preserve">, </w:t>
      </w:r>
      <w:r w:rsidR="00776CEA" w:rsidRPr="00034910">
        <w:t>obéissez</w:t>
      </w:r>
      <w:r>
        <w:t xml:space="preserve">… </w:t>
      </w:r>
      <w:r w:rsidR="00776CEA" w:rsidRPr="00034910">
        <w:t>Dès votre arrivée là-bas</w:t>
      </w:r>
      <w:r>
        <w:t xml:space="preserve">, </w:t>
      </w:r>
      <w:r w:rsidR="00776CEA" w:rsidRPr="00034910">
        <w:t>par exemple</w:t>
      </w:r>
      <w:r>
        <w:t xml:space="preserve">, </w:t>
      </w:r>
      <w:r w:rsidR="00776CEA" w:rsidRPr="00034910">
        <w:t xml:space="preserve">renvoyez-moi </w:t>
      </w:r>
      <w:proofErr w:type="spellStart"/>
      <w:r w:rsidR="00776CEA" w:rsidRPr="00034910">
        <w:t>Mérédith</w:t>
      </w:r>
      <w:proofErr w:type="spellEnd"/>
      <w:r w:rsidR="00776CEA" w:rsidRPr="00034910">
        <w:t xml:space="preserve"> dont l</w:t>
      </w:r>
      <w:r>
        <w:t>’</w:t>
      </w:r>
      <w:r w:rsidR="00776CEA" w:rsidRPr="00034910">
        <w:t>absence</w:t>
      </w:r>
      <w:r>
        <w:t xml:space="preserve">, </w:t>
      </w:r>
      <w:r w:rsidR="00776CEA" w:rsidRPr="00034910">
        <w:t>vous le conc</w:t>
      </w:r>
      <w:r w:rsidR="00776CEA" w:rsidRPr="00034910">
        <w:t>e</w:t>
      </w:r>
      <w:r w:rsidR="00776CEA" w:rsidRPr="00034910">
        <w:t>vez</w:t>
      </w:r>
      <w:r>
        <w:t xml:space="preserve">, </w:t>
      </w:r>
      <w:r w:rsidR="00776CEA" w:rsidRPr="00034910">
        <w:t>m</w:t>
      </w:r>
      <w:r>
        <w:t>’</w:t>
      </w:r>
      <w:r w:rsidR="00776CEA" w:rsidRPr="00034910">
        <w:t>a gênée</w:t>
      </w:r>
      <w:r>
        <w:t xml:space="preserve">. </w:t>
      </w:r>
      <w:r w:rsidR="00776CEA" w:rsidRPr="00034910">
        <w:t>On se doit à l</w:t>
      </w:r>
      <w:r>
        <w:t>’</w:t>
      </w:r>
      <w:r w:rsidR="00776CEA" w:rsidRPr="00034910">
        <w:t>amitié certainement</w:t>
      </w:r>
      <w:r>
        <w:t xml:space="preserve">, </w:t>
      </w:r>
      <w:r w:rsidR="00776CEA" w:rsidRPr="00034910">
        <w:t>mais il faut en tendresse</w:t>
      </w:r>
      <w:r>
        <w:t xml:space="preserve">, </w:t>
      </w:r>
      <w:r w:rsidR="00776CEA" w:rsidRPr="00034910">
        <w:t>comme en toute chose</w:t>
      </w:r>
      <w:r>
        <w:t xml:space="preserve">, </w:t>
      </w:r>
      <w:r w:rsidR="00776CEA" w:rsidRPr="00034910">
        <w:t>observer la mesure</w:t>
      </w:r>
      <w:r>
        <w:t>.</w:t>
      </w:r>
    </w:p>
    <w:p w14:paraId="63B7B565" w14:textId="77777777" w:rsidR="00E57EC9" w:rsidRDefault="00776CEA" w:rsidP="00E57EC9">
      <w:proofErr w:type="spellStart"/>
      <w:r w:rsidRPr="00034910">
        <w:t>Mathiesel</w:t>
      </w:r>
      <w:proofErr w:type="spellEnd"/>
      <w:r w:rsidRPr="00034910">
        <w:t xml:space="preserve"> se retira sur cette mirifique conclusion</w:t>
      </w:r>
      <w:r w:rsidR="00E57EC9">
        <w:t xml:space="preserve">. </w:t>
      </w:r>
      <w:r w:rsidRPr="00C002E9">
        <w:t xml:space="preserve">Il </w:t>
      </w:r>
      <w:r w:rsidRPr="00034910">
        <w:t>était dit pourtant qu</w:t>
      </w:r>
      <w:r w:rsidR="00E57EC9">
        <w:t>’</w:t>
      </w:r>
      <w:r w:rsidRPr="00034910">
        <w:t xml:space="preserve">elle ne resterait pas longtemps sans revoir </w:t>
      </w:r>
      <w:proofErr w:type="spellStart"/>
      <w:r w:rsidRPr="00034910">
        <w:t>mi</w:t>
      </w:r>
      <w:r w:rsidRPr="00034910">
        <w:t>s</w:t>
      </w:r>
      <w:r w:rsidRPr="00034910">
        <w:t>tress</w:t>
      </w:r>
      <w:proofErr w:type="spellEnd"/>
      <w:r w:rsidRPr="00034910">
        <w:t xml:space="preserve"> </w:t>
      </w:r>
      <w:proofErr w:type="spellStart"/>
      <w:r w:rsidRPr="00034910">
        <w:t>Tolham</w:t>
      </w:r>
      <w:proofErr w:type="spellEnd"/>
      <w:r w:rsidR="00E57EC9">
        <w:t>.</w:t>
      </w:r>
    </w:p>
    <w:p w14:paraId="17E45EC8" w14:textId="77777777" w:rsidR="00E57EC9" w:rsidRDefault="00776CEA" w:rsidP="00E57EC9">
      <w:r w:rsidRPr="00034910">
        <w:t>Celle-ci avait sonné Linna et Lucy pour l</w:t>
      </w:r>
      <w:r w:rsidR="00E57EC9">
        <w:t>’</w:t>
      </w:r>
      <w:r w:rsidRPr="00034910">
        <w:t>habiller</w:t>
      </w:r>
      <w:r w:rsidR="00E57EC9">
        <w:t xml:space="preserve">, </w:t>
      </w:r>
      <w:r w:rsidRPr="00034910">
        <w:t xml:space="preserve">et </w:t>
      </w:r>
      <w:r w:rsidR="00E57EC9">
        <w:t>« </w:t>
      </w:r>
      <w:r w:rsidRPr="00034910">
        <w:t>l</w:t>
      </w:r>
      <w:r w:rsidR="00E57EC9">
        <w:t>’</w:t>
      </w:r>
      <w:r w:rsidRPr="00034910">
        <w:t>héroïne de Stone-Hill</w:t>
      </w:r>
      <w:r w:rsidR="00E57EC9">
        <w:t> »</w:t>
      </w:r>
      <w:r w:rsidRPr="00034910">
        <w:t xml:space="preserve"> narrait aux cuisiniers son entrevue avec la </w:t>
      </w:r>
      <w:r w:rsidR="00E57EC9">
        <w:t>« </w:t>
      </w:r>
      <w:r w:rsidRPr="00034910">
        <w:t>patronne</w:t>
      </w:r>
      <w:r w:rsidR="00E57EC9">
        <w:t xml:space="preserve"> ». </w:t>
      </w:r>
      <w:r w:rsidRPr="00034910">
        <w:t>Les auditeurs s</w:t>
      </w:r>
      <w:r w:rsidR="00E57EC9">
        <w:t>’</w:t>
      </w:r>
      <w:r w:rsidRPr="00034910">
        <w:t>extasiaient sur le courage de celle qui délibérément allait entraîner à sa suite</w:t>
      </w:r>
      <w:r w:rsidR="00E57EC9">
        <w:t xml:space="preserve">, </w:t>
      </w:r>
      <w:r w:rsidRPr="00034910">
        <w:t>avec le damné manteau gris</w:t>
      </w:r>
      <w:r w:rsidR="00E57EC9">
        <w:t xml:space="preserve">, </w:t>
      </w:r>
      <w:r w:rsidRPr="00034910">
        <w:t>les dangers qu</w:t>
      </w:r>
      <w:r w:rsidR="00E57EC9">
        <w:t>’</w:t>
      </w:r>
      <w:r w:rsidRPr="00034910">
        <w:t>aucun ne se serait soucié de courir</w:t>
      </w:r>
      <w:r w:rsidR="00E57EC9">
        <w:t xml:space="preserve">, </w:t>
      </w:r>
      <w:r w:rsidRPr="00034910">
        <w:t>quand Lucy pénétra en coup de vent dans l</w:t>
      </w:r>
      <w:r w:rsidR="00E57EC9">
        <w:t>’</w:t>
      </w:r>
      <w:r w:rsidRPr="00034910">
        <w:t>office</w:t>
      </w:r>
      <w:r w:rsidR="00E57EC9">
        <w:t>.</w:t>
      </w:r>
    </w:p>
    <w:p w14:paraId="4D35AF5E" w14:textId="77777777" w:rsidR="00E57EC9" w:rsidRDefault="00E57EC9" w:rsidP="00E57EC9">
      <w:r>
        <w:t>— </w:t>
      </w:r>
      <w:r w:rsidR="00776CEA" w:rsidRPr="00034910">
        <w:t xml:space="preserve">Miss </w:t>
      </w:r>
      <w:proofErr w:type="spellStart"/>
      <w:r w:rsidR="00776CEA" w:rsidRPr="00034910">
        <w:t>Mathiesel</w:t>
      </w:r>
      <w:proofErr w:type="spellEnd"/>
      <w:r>
        <w:t xml:space="preserve">, </w:t>
      </w:r>
      <w:r w:rsidR="00776CEA" w:rsidRPr="00034910">
        <w:t>cria-t-elle</w:t>
      </w:r>
      <w:r>
        <w:t xml:space="preserve">, </w:t>
      </w:r>
      <w:proofErr w:type="spellStart"/>
      <w:r w:rsidR="00776CEA" w:rsidRPr="00034910">
        <w:t>Mistress</w:t>
      </w:r>
      <w:proofErr w:type="spellEnd"/>
      <w:r w:rsidR="00776CEA" w:rsidRPr="00034910">
        <w:t xml:space="preserve"> vous demande </w:t>
      </w:r>
      <w:proofErr w:type="gramStart"/>
      <w:r w:rsidR="00776CEA" w:rsidRPr="00034910">
        <w:t>de suite</w:t>
      </w:r>
      <w:proofErr w:type="gramEnd"/>
      <w:r>
        <w:t>.</w:t>
      </w:r>
    </w:p>
    <w:p w14:paraId="6170DF1D" w14:textId="77777777" w:rsidR="00E57EC9" w:rsidRDefault="00E57EC9" w:rsidP="00E57EC9">
      <w:r>
        <w:t>— </w:t>
      </w:r>
      <w:r w:rsidR="00776CEA" w:rsidRPr="00034910">
        <w:t>Qu</w:t>
      </w:r>
      <w:r>
        <w:t>’</w:t>
      </w:r>
      <w:r w:rsidR="00776CEA" w:rsidRPr="00034910">
        <w:t>y a-t-il donc</w:t>
      </w:r>
      <w:r>
        <w:t xml:space="preserve"> ? </w:t>
      </w:r>
      <w:r w:rsidR="00776CEA" w:rsidRPr="00034910">
        <w:t>fit l</w:t>
      </w:r>
      <w:r>
        <w:t>’</w:t>
      </w:r>
      <w:r w:rsidR="00776CEA" w:rsidRPr="00034910">
        <w:t>interpellée</w:t>
      </w:r>
      <w:r>
        <w:t xml:space="preserve">. </w:t>
      </w:r>
      <w:r w:rsidR="00776CEA" w:rsidRPr="00034910">
        <w:t xml:space="preserve">Vous semblez </w:t>
      </w:r>
      <w:proofErr w:type="gramStart"/>
      <w:r w:rsidR="00776CEA" w:rsidRPr="00034910">
        <w:t>toute</w:t>
      </w:r>
      <w:proofErr w:type="gramEnd"/>
      <w:r w:rsidR="00776CEA" w:rsidRPr="00034910">
        <w:t xml:space="preserve"> époumonée</w:t>
      </w:r>
      <w:r>
        <w:t>.</w:t>
      </w:r>
    </w:p>
    <w:p w14:paraId="34B2396D" w14:textId="77777777" w:rsidR="00E57EC9" w:rsidRDefault="00E57EC9" w:rsidP="00E57EC9">
      <w:r>
        <w:t>— </w:t>
      </w:r>
      <w:r w:rsidR="00776CEA" w:rsidRPr="00034910">
        <w:t>Je suis en effet</w:t>
      </w:r>
      <w:r>
        <w:t xml:space="preserve">, </w:t>
      </w:r>
      <w:r w:rsidR="00776CEA" w:rsidRPr="00034910">
        <w:t>j</w:t>
      </w:r>
      <w:r>
        <w:t>’</w:t>
      </w:r>
      <w:r w:rsidR="00776CEA" w:rsidRPr="00034910">
        <w:t>ai descendu quatre à quatre</w:t>
      </w:r>
      <w:r>
        <w:t xml:space="preserve">, </w:t>
      </w:r>
      <w:r w:rsidR="00776CEA" w:rsidRPr="00034910">
        <w:t>et ceci me donne des palpitations</w:t>
      </w:r>
      <w:r>
        <w:t>.</w:t>
      </w:r>
    </w:p>
    <w:p w14:paraId="45EBE064" w14:textId="77777777" w:rsidR="00E57EC9" w:rsidRDefault="00776CEA" w:rsidP="00E57EC9">
      <w:r w:rsidRPr="00034910">
        <w:t>La camériste en second minauda</w:t>
      </w:r>
      <w:r w:rsidR="00E57EC9">
        <w:t xml:space="preserve">. </w:t>
      </w:r>
      <w:r w:rsidRPr="00034910">
        <w:t>Sa manie étant de jouer à la personne délicate et poétique</w:t>
      </w:r>
      <w:r w:rsidR="00E57EC9">
        <w:t>.</w:t>
      </w:r>
    </w:p>
    <w:p w14:paraId="42C007B0" w14:textId="77777777" w:rsidR="00E57EC9" w:rsidRDefault="00E57EC9" w:rsidP="00E57EC9">
      <w:r>
        <w:t>— </w:t>
      </w:r>
      <w:proofErr w:type="spellStart"/>
      <w:r w:rsidR="00776CEA" w:rsidRPr="00034910">
        <w:t>Mistress</w:t>
      </w:r>
      <w:proofErr w:type="spellEnd"/>
      <w:r w:rsidR="00776CEA" w:rsidRPr="00034910">
        <w:t xml:space="preserve"> a une visite</w:t>
      </w:r>
      <w:r>
        <w:t xml:space="preserve">. </w:t>
      </w:r>
      <w:r w:rsidR="00776CEA" w:rsidRPr="00034910">
        <w:t>Un ami qui veut prendre pour lui le péril du manteau gris</w:t>
      </w:r>
      <w:r>
        <w:t xml:space="preserve">, </w:t>
      </w:r>
      <w:r w:rsidR="00776CEA" w:rsidRPr="00034910">
        <w:t>qui trouve indigne qu</w:t>
      </w:r>
      <w:r>
        <w:t>’</w:t>
      </w:r>
      <w:r w:rsidR="00776CEA" w:rsidRPr="00034910">
        <w:t>une faible femme</w:t>
      </w:r>
      <w:r>
        <w:t xml:space="preserve">… </w:t>
      </w:r>
      <w:r w:rsidR="00776CEA" w:rsidRPr="00034910">
        <w:t>il a dit faible femme</w:t>
      </w:r>
      <w:r>
        <w:t xml:space="preserve">, </w:t>
      </w:r>
      <w:r w:rsidR="00776CEA" w:rsidRPr="00034910">
        <w:t>ma chère</w:t>
      </w:r>
      <w:r>
        <w:t xml:space="preserve">, </w:t>
      </w:r>
      <w:r w:rsidR="00776CEA" w:rsidRPr="00034910">
        <w:t>puisse être en butte aux entr</w:t>
      </w:r>
      <w:r w:rsidR="00776CEA" w:rsidRPr="00034910">
        <w:t>e</w:t>
      </w:r>
      <w:r w:rsidR="00776CEA" w:rsidRPr="00034910">
        <w:t>prises sanguinaires d</w:t>
      </w:r>
      <w:r>
        <w:t>’</w:t>
      </w:r>
      <w:r w:rsidR="00776CEA" w:rsidRPr="00034910">
        <w:t>un fou</w:t>
      </w:r>
      <w:r>
        <w:t xml:space="preserve">. </w:t>
      </w:r>
      <w:r w:rsidR="00776CEA" w:rsidRPr="00034910">
        <w:t>Bref</w:t>
      </w:r>
      <w:r>
        <w:t xml:space="preserve">, </w:t>
      </w:r>
      <w:r w:rsidR="00776CEA" w:rsidRPr="00034910">
        <w:t>on veut vous voir</w:t>
      </w:r>
      <w:r>
        <w:t xml:space="preserve">, </w:t>
      </w:r>
      <w:r w:rsidR="00776CEA" w:rsidRPr="00034910">
        <w:t>vous pa</w:t>
      </w:r>
      <w:r w:rsidR="00776CEA" w:rsidRPr="00034910">
        <w:t>r</w:t>
      </w:r>
      <w:r w:rsidR="00776CEA" w:rsidRPr="00034910">
        <w:t>ler</w:t>
      </w:r>
      <w:r>
        <w:t>.</w:t>
      </w:r>
    </w:p>
    <w:p w14:paraId="62354A63" w14:textId="77777777" w:rsidR="00931ACD" w:rsidRDefault="00931ACD" w:rsidP="00931ACD">
      <w:pPr>
        <w:pStyle w:val="Centrsolidaire"/>
      </w:pPr>
      <w:r w:rsidRPr="00E57EC9">
        <w:rPr>
          <w:noProof/>
        </w:rPr>
        <w:lastRenderedPageBreak/>
        <w:drawing>
          <wp:inline distT="0" distB="0" distL="0" distR="0" wp14:anchorId="3C0062BD" wp14:editId="4749393F">
            <wp:extent cx="5764530" cy="4754880"/>
            <wp:effectExtent l="0" t="0" r="0" b="0"/>
            <wp:docPr id="35" name="Image 68" descr="Une image contenant croquis, dessin, habits, illustra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 68" descr="Une image contenant croquis, dessin, habits, illustration&#10;&#10;Le contenu généré par l’IA peut êtr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64530" cy="4754880"/>
                    </a:xfrm>
                    <a:prstGeom prst="rect">
                      <a:avLst/>
                    </a:prstGeom>
                    <a:noFill/>
                    <a:ln>
                      <a:noFill/>
                    </a:ln>
                  </pic:spPr>
                </pic:pic>
              </a:graphicData>
            </a:graphic>
          </wp:inline>
        </w:drawing>
      </w:r>
    </w:p>
    <w:p w14:paraId="3173A151" w14:textId="77777777" w:rsidR="00931ACD" w:rsidRDefault="00931ACD" w:rsidP="00931ACD">
      <w:pPr>
        <w:pStyle w:val="Centr14pt"/>
      </w:pPr>
      <w:r w:rsidRPr="00E57EC9">
        <w:t>L</w:t>
      </w:r>
      <w:r>
        <w:t>’</w:t>
      </w:r>
      <w:r w:rsidRPr="00E57EC9">
        <w:t>héroïne narrait aux cuisiniers</w:t>
      </w:r>
      <w:r>
        <w:t>.</w:t>
      </w:r>
    </w:p>
    <w:p w14:paraId="3032EA97" w14:textId="77777777" w:rsidR="00E57EC9" w:rsidRDefault="00E57EC9" w:rsidP="00E57EC9">
      <w:r>
        <w:t>— </w:t>
      </w:r>
      <w:r w:rsidR="00776CEA" w:rsidRPr="00034910">
        <w:t xml:space="preserve">Dites que je viens </w:t>
      </w:r>
      <w:proofErr w:type="gramStart"/>
      <w:r w:rsidR="00776CEA" w:rsidRPr="00034910">
        <w:t>de suite</w:t>
      </w:r>
      <w:proofErr w:type="gramEnd"/>
      <w:r>
        <w:t xml:space="preserve">… ; </w:t>
      </w:r>
      <w:r w:rsidR="00776CEA" w:rsidRPr="00034910">
        <w:t>je monte à ma chambre m</w:t>
      </w:r>
      <w:r>
        <w:t>’</w:t>
      </w:r>
      <w:r w:rsidR="00776CEA" w:rsidRPr="00034910">
        <w:t>assurer d</w:t>
      </w:r>
      <w:r>
        <w:t>’</w:t>
      </w:r>
      <w:r w:rsidR="00776CEA" w:rsidRPr="00034910">
        <w:t>une tenue décente pour être présentée à un ami de Madame</w:t>
      </w:r>
      <w:r>
        <w:t xml:space="preserve">… </w:t>
      </w:r>
      <w:r w:rsidR="00776CEA" w:rsidRPr="00034910">
        <w:t>Mais un mot</w:t>
      </w:r>
      <w:r>
        <w:t xml:space="preserve">, </w:t>
      </w:r>
      <w:r w:rsidR="00776CEA" w:rsidRPr="00034910">
        <w:t>ce gentleman a-t-il l</w:t>
      </w:r>
      <w:r>
        <w:t>’</w:t>
      </w:r>
      <w:r w:rsidR="00776CEA" w:rsidRPr="00034910">
        <w:t>air robuste</w:t>
      </w:r>
      <w:r>
        <w:t xml:space="preserve"> ? </w:t>
      </w:r>
      <w:r w:rsidR="00776CEA" w:rsidRPr="00034910">
        <w:t>Est-il de taille à dompter le fou s</w:t>
      </w:r>
      <w:r>
        <w:t>’</w:t>
      </w:r>
      <w:r w:rsidR="00776CEA" w:rsidRPr="00034910">
        <w:t>il se présente</w:t>
      </w:r>
      <w:r>
        <w:t> ?</w:t>
      </w:r>
    </w:p>
    <w:p w14:paraId="3CC36E4A" w14:textId="77777777" w:rsidR="00E57EC9" w:rsidRDefault="00E57EC9" w:rsidP="00E57EC9">
      <w:r>
        <w:t>— </w:t>
      </w:r>
      <w:r w:rsidR="00776CEA" w:rsidRPr="00034910">
        <w:t>Je crois bien</w:t>
      </w:r>
      <w:r>
        <w:t xml:space="preserve">, </w:t>
      </w:r>
      <w:r w:rsidR="00776CEA" w:rsidRPr="00034910">
        <w:t>c</w:t>
      </w:r>
      <w:r>
        <w:t>’</w:t>
      </w:r>
      <w:r w:rsidR="00776CEA" w:rsidRPr="00034910">
        <w:t>est le docteur Meulen de l</w:t>
      </w:r>
      <w:r>
        <w:t>’</w:t>
      </w:r>
      <w:r w:rsidR="00776CEA" w:rsidRPr="00034910">
        <w:t>ambassade Austro-Hongroise</w:t>
      </w:r>
      <w:r>
        <w:t xml:space="preserve">… </w:t>
      </w:r>
      <w:r w:rsidR="00776CEA" w:rsidRPr="00034910">
        <w:t>Grand et fort</w:t>
      </w:r>
      <w:r>
        <w:t xml:space="preserve">, </w:t>
      </w:r>
      <w:r w:rsidR="00776CEA" w:rsidRPr="00034910">
        <w:t>râblé comme un boxeur</w:t>
      </w:r>
      <w:r>
        <w:t xml:space="preserve">. </w:t>
      </w:r>
      <w:r w:rsidR="00776CEA" w:rsidRPr="00034910">
        <w:t>Du reste</w:t>
      </w:r>
      <w:r>
        <w:t xml:space="preserve">, </w:t>
      </w:r>
      <w:r w:rsidR="00776CEA" w:rsidRPr="00034910">
        <w:t>tous les hommes roux sont des hercules</w:t>
      </w:r>
      <w:r>
        <w:t>.</w:t>
      </w:r>
    </w:p>
    <w:p w14:paraId="0F47A2B6" w14:textId="77777777" w:rsidR="00E57EC9" w:rsidRDefault="00E57EC9" w:rsidP="00E57EC9">
      <w:r>
        <w:t>— </w:t>
      </w:r>
      <w:r w:rsidR="00776CEA" w:rsidRPr="00034910">
        <w:t>Il est donc roux</w:t>
      </w:r>
      <w:r>
        <w:t> ?</w:t>
      </w:r>
    </w:p>
    <w:p w14:paraId="285775CE" w14:textId="77777777" w:rsidR="00E57EC9" w:rsidRDefault="00E57EC9" w:rsidP="00E57EC9">
      <w:r>
        <w:t>— </w:t>
      </w:r>
      <w:r w:rsidR="00776CEA" w:rsidRPr="00034910">
        <w:t>Eh oui</w:t>
      </w:r>
      <w:r>
        <w:t xml:space="preserve">, </w:t>
      </w:r>
      <w:r w:rsidR="00776CEA" w:rsidRPr="00034910">
        <w:t>cheveux et barbe</w:t>
      </w:r>
      <w:r>
        <w:t xml:space="preserve">, </w:t>
      </w:r>
      <w:r w:rsidR="00776CEA" w:rsidRPr="00034910">
        <w:t>c</w:t>
      </w:r>
      <w:r>
        <w:t>’</w:t>
      </w:r>
      <w:r w:rsidR="00776CEA" w:rsidRPr="00034910">
        <w:t>est un coup de feu</w:t>
      </w:r>
      <w:r>
        <w:t>.</w:t>
      </w:r>
    </w:p>
    <w:p w14:paraId="7E258D62" w14:textId="77777777" w:rsidR="00E57EC9" w:rsidRDefault="00776CEA" w:rsidP="00E57EC9">
      <w:r w:rsidRPr="00034910">
        <w:t xml:space="preserve">Lucy crut que son esprit seul amenait le rire sur les lèvres de miss </w:t>
      </w:r>
      <w:proofErr w:type="spellStart"/>
      <w:r w:rsidRPr="00034910">
        <w:t>Mathiesel</w:t>
      </w:r>
      <w:proofErr w:type="spellEnd"/>
      <w:r w:rsidR="00E57EC9">
        <w:t xml:space="preserve">. </w:t>
      </w:r>
      <w:r w:rsidRPr="00034910">
        <w:t>Elle ne perçut point la pensée de celle-ci</w:t>
      </w:r>
      <w:r w:rsidR="00E57EC9">
        <w:t xml:space="preserve">, </w:t>
      </w:r>
      <w:r w:rsidRPr="00034910">
        <w:lastRenderedPageBreak/>
        <w:t>pensée dont l</w:t>
      </w:r>
      <w:r w:rsidR="00E57EC9">
        <w:t>’</w:t>
      </w:r>
      <w:r w:rsidRPr="00034910">
        <w:t>incorrection évidente l</w:t>
      </w:r>
      <w:r w:rsidR="00E57EC9">
        <w:t>’</w:t>
      </w:r>
      <w:r w:rsidRPr="00034910">
        <w:t>eût fait bondir de réprob</w:t>
      </w:r>
      <w:r w:rsidRPr="00034910">
        <w:t>a</w:t>
      </w:r>
      <w:r w:rsidRPr="00034910">
        <w:t>tion</w:t>
      </w:r>
      <w:r w:rsidR="00E57EC9">
        <w:t>.</w:t>
      </w:r>
    </w:p>
    <w:p w14:paraId="04C0DB81" w14:textId="025C08ED" w:rsidR="00E57EC9" w:rsidRDefault="00E57EC9" w:rsidP="00E57EC9">
      <w:r>
        <w:t>— </w:t>
      </w:r>
      <w:r w:rsidR="00776CEA" w:rsidRPr="00034910">
        <w:t>L</w:t>
      </w:r>
      <w:r>
        <w:t>’</w:t>
      </w:r>
      <w:r w:rsidR="00776CEA" w:rsidRPr="00034910">
        <w:t>homme roux</w:t>
      </w:r>
      <w:r>
        <w:t xml:space="preserve">… </w:t>
      </w:r>
      <w:r w:rsidR="00776CEA" w:rsidRPr="00034910">
        <w:t>l</w:t>
      </w:r>
      <w:r>
        <w:t>’</w:t>
      </w:r>
      <w:r w:rsidR="00776CEA" w:rsidRPr="00034910">
        <w:t>assassin d</w:t>
      </w:r>
      <w:r>
        <w:t>’</w:t>
      </w:r>
      <w:r w:rsidR="00776CEA" w:rsidRPr="00034910">
        <w:t>Édith et d</w:t>
      </w:r>
      <w:r>
        <w:t>’</w:t>
      </w:r>
      <w:r w:rsidR="00776CEA" w:rsidRPr="00034910">
        <w:t>Hermann</w:t>
      </w:r>
      <w:r>
        <w:t xml:space="preserve">. </w:t>
      </w:r>
      <w:r w:rsidR="00776CEA" w:rsidRPr="00034910">
        <w:t>E</w:t>
      </w:r>
      <w:r w:rsidR="00776CEA" w:rsidRPr="00034910">
        <w:t>n</w:t>
      </w:r>
      <w:r w:rsidR="00776CEA" w:rsidRPr="00034910">
        <w:t>fin</w:t>
      </w:r>
      <w:r>
        <w:t> !!!</w:t>
      </w:r>
    </w:p>
    <w:p w14:paraId="3A07A1C3" w14:textId="77777777" w:rsidR="00E57EC9" w:rsidRDefault="00776CEA" w:rsidP="00E57EC9">
      <w:r w:rsidRPr="00034910">
        <w:t>L</w:t>
      </w:r>
      <w:r w:rsidR="00E57EC9">
        <w:t>’</w:t>
      </w:r>
      <w:r w:rsidRPr="00034910">
        <w:t>héroïne</w:t>
      </w:r>
      <w:r w:rsidR="00E57EC9">
        <w:t xml:space="preserve">, </w:t>
      </w:r>
      <w:r w:rsidRPr="00034910">
        <w:t>d</w:t>
      </w:r>
      <w:r w:rsidR="00E57EC9">
        <w:t>’</w:t>
      </w:r>
      <w:r w:rsidRPr="00034910">
        <w:t>ailleurs</w:t>
      </w:r>
      <w:r w:rsidR="00E57EC9">
        <w:t xml:space="preserve">, </w:t>
      </w:r>
      <w:r w:rsidRPr="00034910">
        <w:t>avait déjà disparu</w:t>
      </w:r>
      <w:r w:rsidR="00E57EC9">
        <w:t xml:space="preserve">, </w:t>
      </w:r>
      <w:r w:rsidRPr="00034910">
        <w:t>remontant bien vite à sa chambre</w:t>
      </w:r>
      <w:r w:rsidR="00E57EC9">
        <w:t xml:space="preserve">. </w:t>
      </w:r>
      <w:r w:rsidRPr="00034910">
        <w:t>La mise en ordre de sa toilette ne fut pas lo</w:t>
      </w:r>
      <w:r w:rsidRPr="00034910">
        <w:t>n</w:t>
      </w:r>
      <w:r w:rsidRPr="00034910">
        <w:t>gue</w:t>
      </w:r>
      <w:r w:rsidR="00E57EC9">
        <w:t xml:space="preserve">. </w:t>
      </w:r>
      <w:r w:rsidRPr="00034910">
        <w:t>Cinq minutes s</w:t>
      </w:r>
      <w:r w:rsidR="00E57EC9">
        <w:t>’</w:t>
      </w:r>
      <w:r w:rsidRPr="00034910">
        <w:t>étaient à peine écoulées qu</w:t>
      </w:r>
      <w:r w:rsidR="00E57EC9">
        <w:t>’</w:t>
      </w:r>
      <w:r w:rsidRPr="00034910">
        <w:t>elle entrait m</w:t>
      </w:r>
      <w:r w:rsidRPr="00034910">
        <w:t>o</w:t>
      </w:r>
      <w:r w:rsidRPr="00034910">
        <w:t>destement dans le boudoir où l</w:t>
      </w:r>
      <w:r w:rsidR="00E57EC9">
        <w:t>’</w:t>
      </w:r>
      <w:r w:rsidRPr="00034910">
        <w:t xml:space="preserve">attendaient </w:t>
      </w:r>
      <w:proofErr w:type="spellStart"/>
      <w:r w:rsidRPr="00034910">
        <w:t>Mistress</w:t>
      </w:r>
      <w:proofErr w:type="spellEnd"/>
      <w:r w:rsidRPr="00034910">
        <w:t xml:space="preserve"> </w:t>
      </w:r>
      <w:proofErr w:type="spellStart"/>
      <w:r w:rsidRPr="00034910">
        <w:t>Tolham</w:t>
      </w:r>
      <w:proofErr w:type="spellEnd"/>
      <w:r w:rsidRPr="00034910">
        <w:t xml:space="preserve"> et son hôte</w:t>
      </w:r>
      <w:r w:rsidR="00E57EC9">
        <w:t>.</w:t>
      </w:r>
    </w:p>
    <w:p w14:paraId="07CAE556" w14:textId="77777777" w:rsidR="00E57EC9" w:rsidRDefault="00776CEA" w:rsidP="00E57EC9">
      <w:r w:rsidRPr="00034910">
        <w:t>Lucy</w:t>
      </w:r>
      <w:r w:rsidR="00E57EC9">
        <w:t xml:space="preserve">, </w:t>
      </w:r>
      <w:r w:rsidRPr="00034910">
        <w:t>debout derrière sa maîtresse</w:t>
      </w:r>
      <w:r w:rsidR="00E57EC9">
        <w:t xml:space="preserve">, </w:t>
      </w:r>
      <w:r w:rsidRPr="00034910">
        <w:t>eut peine à retenir une exclamation</w:t>
      </w:r>
      <w:r w:rsidR="00E57EC9">
        <w:t>.</w:t>
      </w:r>
    </w:p>
    <w:p w14:paraId="050264EA" w14:textId="77777777" w:rsidR="00E57EC9" w:rsidRDefault="00776CEA" w:rsidP="00E57EC9">
      <w:proofErr w:type="spellStart"/>
      <w:r w:rsidRPr="00034910">
        <w:t>Mathiesel</w:t>
      </w:r>
      <w:proofErr w:type="spellEnd"/>
      <w:r w:rsidRPr="00034910">
        <w:t xml:space="preserve"> montrait sa main droite enveloppée de bandes de toile</w:t>
      </w:r>
      <w:r w:rsidR="00E57EC9">
        <w:t>.</w:t>
      </w:r>
    </w:p>
    <w:p w14:paraId="624E92D2" w14:textId="77777777" w:rsidR="00E57EC9" w:rsidRDefault="00776CEA" w:rsidP="00E57EC9">
      <w:r w:rsidRPr="00034910">
        <w:t>Elle s</w:t>
      </w:r>
      <w:r w:rsidR="00E57EC9">
        <w:t>’</w:t>
      </w:r>
      <w:r w:rsidRPr="00034910">
        <w:t>était donc blessée depuis tout à l</w:t>
      </w:r>
      <w:r w:rsidR="00E57EC9">
        <w:t>’</w:t>
      </w:r>
      <w:r w:rsidRPr="00034910">
        <w:t>heure</w:t>
      </w:r>
      <w:r w:rsidR="00E57EC9">
        <w:t xml:space="preserve"> ! </w:t>
      </w:r>
      <w:r w:rsidRPr="00034910">
        <w:t>Sans doute la veuve se fit une réflexion identique</w:t>
      </w:r>
      <w:r w:rsidR="00E57EC9">
        <w:t xml:space="preserve">, </w:t>
      </w:r>
      <w:r w:rsidRPr="00034910">
        <w:t>car désignant la main bandée</w:t>
      </w:r>
      <w:r w:rsidR="00E57EC9">
        <w:t> :</w:t>
      </w:r>
    </w:p>
    <w:p w14:paraId="2E6D68AE" w14:textId="77777777" w:rsidR="00E57EC9" w:rsidRDefault="00E57EC9" w:rsidP="00E57EC9">
      <w:r>
        <w:t>— </w:t>
      </w:r>
      <w:r w:rsidR="00776CEA" w:rsidRPr="00034910">
        <w:t>Qu</w:t>
      </w:r>
      <w:r>
        <w:t>’</w:t>
      </w:r>
      <w:r w:rsidR="00776CEA" w:rsidRPr="00034910">
        <w:t>est-ce que c</w:t>
      </w:r>
      <w:r>
        <w:t>’</w:t>
      </w:r>
      <w:r w:rsidR="00776CEA" w:rsidRPr="00034910">
        <w:t>est que ça</w:t>
      </w:r>
      <w:r>
        <w:t xml:space="preserve"> ? </w:t>
      </w:r>
      <w:r w:rsidR="00776CEA" w:rsidRPr="00034910">
        <w:t>fit-elle</w:t>
      </w:r>
      <w:r>
        <w:t>.</w:t>
      </w:r>
    </w:p>
    <w:p w14:paraId="0C63BB33" w14:textId="77777777" w:rsidR="00E57EC9" w:rsidRDefault="00E57EC9" w:rsidP="00E57EC9">
      <w:r>
        <w:t>— </w:t>
      </w:r>
      <w:r w:rsidR="00776CEA" w:rsidRPr="00034910">
        <w:t>Oh</w:t>
      </w:r>
      <w:r>
        <w:t xml:space="preserve"> ! </w:t>
      </w:r>
      <w:r w:rsidR="00776CEA" w:rsidRPr="00034910">
        <w:t>un petit accident</w:t>
      </w:r>
      <w:r>
        <w:t xml:space="preserve">, </w:t>
      </w:r>
      <w:r w:rsidR="00776CEA" w:rsidRPr="00034910">
        <w:t>répliqua l</w:t>
      </w:r>
      <w:r>
        <w:t>’</w:t>
      </w:r>
      <w:r w:rsidR="00776CEA" w:rsidRPr="00034910">
        <w:t>intéressée</w:t>
      </w:r>
      <w:r>
        <w:t xml:space="preserve">. </w:t>
      </w:r>
      <w:r w:rsidR="00776CEA" w:rsidRPr="00034910">
        <w:t>En me fr</w:t>
      </w:r>
      <w:r w:rsidR="00776CEA" w:rsidRPr="00034910">
        <w:t>i</w:t>
      </w:r>
      <w:r w:rsidR="00776CEA" w:rsidRPr="00034910">
        <w:t>sant</w:t>
      </w:r>
      <w:r>
        <w:t xml:space="preserve">, </w:t>
      </w:r>
      <w:r w:rsidR="00776CEA" w:rsidRPr="00034910">
        <w:t>la lampe à alcool s</w:t>
      </w:r>
      <w:r>
        <w:t>’</w:t>
      </w:r>
      <w:r w:rsidR="00776CEA" w:rsidRPr="00034910">
        <w:t>est renversée</w:t>
      </w:r>
      <w:r>
        <w:t xml:space="preserve">, </w:t>
      </w:r>
      <w:r w:rsidR="00776CEA" w:rsidRPr="00034910">
        <w:t>j</w:t>
      </w:r>
      <w:r>
        <w:t>’</w:t>
      </w:r>
      <w:r w:rsidR="00776CEA" w:rsidRPr="00034910">
        <w:t>ai éteint et me suis br</w:t>
      </w:r>
      <w:r w:rsidR="00776CEA" w:rsidRPr="00034910">
        <w:t>û</w:t>
      </w:r>
      <w:r w:rsidR="00776CEA" w:rsidRPr="00034910">
        <w:t>lée</w:t>
      </w:r>
      <w:r>
        <w:t xml:space="preserve">… </w:t>
      </w:r>
      <w:r w:rsidR="00776CEA" w:rsidRPr="00034910">
        <w:t>Ce ne sera rien</w:t>
      </w:r>
      <w:r>
        <w:t xml:space="preserve">, </w:t>
      </w:r>
      <w:r w:rsidR="00776CEA" w:rsidRPr="00034910">
        <w:t>j</w:t>
      </w:r>
      <w:r>
        <w:t>’</w:t>
      </w:r>
      <w:r w:rsidR="00776CEA" w:rsidRPr="00034910">
        <w:t xml:space="preserve">ai mis </w:t>
      </w:r>
      <w:proofErr w:type="gramStart"/>
      <w:r w:rsidR="00776CEA" w:rsidRPr="00034910">
        <w:t>de suite</w:t>
      </w:r>
      <w:proofErr w:type="gramEnd"/>
      <w:r w:rsidR="00776CEA" w:rsidRPr="00034910">
        <w:t xml:space="preserve"> un cataplasme de fécule pour empêcher la brûlure de creuser</w:t>
      </w:r>
      <w:r>
        <w:t xml:space="preserve">, </w:t>
      </w:r>
      <w:r w:rsidR="00776CEA" w:rsidRPr="00034910">
        <w:t>mais ceci n</w:t>
      </w:r>
      <w:r>
        <w:t>’</w:t>
      </w:r>
      <w:r w:rsidR="00776CEA" w:rsidRPr="00034910">
        <w:t>a aucune i</w:t>
      </w:r>
      <w:r w:rsidR="00776CEA" w:rsidRPr="00034910">
        <w:t>m</w:t>
      </w:r>
      <w:r w:rsidR="00776CEA" w:rsidRPr="00034910">
        <w:t>portance</w:t>
      </w:r>
      <w:r>
        <w:t xml:space="preserve">. </w:t>
      </w:r>
      <w:proofErr w:type="spellStart"/>
      <w:r w:rsidR="00776CEA" w:rsidRPr="00034910">
        <w:t>Mistress</w:t>
      </w:r>
      <w:proofErr w:type="spellEnd"/>
      <w:r w:rsidR="00776CEA" w:rsidRPr="00034910">
        <w:t xml:space="preserve"> m</w:t>
      </w:r>
      <w:r>
        <w:t>’</w:t>
      </w:r>
      <w:r w:rsidR="00776CEA" w:rsidRPr="00034910">
        <w:t>a appelée</w:t>
      </w:r>
      <w:r>
        <w:t xml:space="preserve">, </w:t>
      </w:r>
      <w:r w:rsidR="00776CEA" w:rsidRPr="00034910">
        <w:t>je suis à ses ordres</w:t>
      </w:r>
      <w:r>
        <w:t>.</w:t>
      </w:r>
    </w:p>
    <w:p w14:paraId="55009881" w14:textId="77777777" w:rsidR="00E57EC9" w:rsidRDefault="00776CEA" w:rsidP="00E57EC9">
      <w:r w:rsidRPr="00034910">
        <w:t>Sur un signe de la veuve</w:t>
      </w:r>
      <w:r w:rsidR="00E57EC9">
        <w:t xml:space="preserve">, </w:t>
      </w:r>
      <w:r w:rsidRPr="00034910">
        <w:t>Lucy</w:t>
      </w:r>
      <w:r w:rsidR="00E57EC9">
        <w:t xml:space="preserve">, </w:t>
      </w:r>
      <w:r w:rsidRPr="00034910">
        <w:t>à son grand regret</w:t>
      </w:r>
      <w:r w:rsidR="00E57EC9">
        <w:t xml:space="preserve">, </w:t>
      </w:r>
      <w:r w:rsidRPr="00034910">
        <w:t>dut qui</w:t>
      </w:r>
      <w:r w:rsidRPr="00034910">
        <w:t>t</w:t>
      </w:r>
      <w:r w:rsidRPr="00034910">
        <w:t>ter la pièce</w:t>
      </w:r>
      <w:r w:rsidR="00E57EC9">
        <w:t xml:space="preserve">. </w:t>
      </w:r>
      <w:r w:rsidRPr="00034910">
        <w:t>Il lui eût été doux d</w:t>
      </w:r>
      <w:r w:rsidR="00E57EC9">
        <w:t>’</w:t>
      </w:r>
      <w:r w:rsidRPr="00034910">
        <w:t>assister à l</w:t>
      </w:r>
      <w:r w:rsidR="00E57EC9">
        <w:t>’</w:t>
      </w:r>
      <w:r w:rsidRPr="00034910">
        <w:t xml:space="preserve">entrevue de </w:t>
      </w:r>
      <w:r w:rsidRPr="00C002E9">
        <w:rPr>
          <w:i/>
          <w:iCs/>
        </w:rPr>
        <w:t>l</w:t>
      </w:r>
      <w:r w:rsidR="00E57EC9">
        <w:rPr>
          <w:i/>
          <w:iCs/>
        </w:rPr>
        <w:t>’</w:t>
      </w:r>
      <w:r w:rsidRPr="00034910">
        <w:rPr>
          <w:i/>
          <w:iCs/>
        </w:rPr>
        <w:t xml:space="preserve">héroïne </w:t>
      </w:r>
      <w:r w:rsidRPr="00034910">
        <w:t>et du non moins héroïque et roux docteur Meulen</w:t>
      </w:r>
      <w:r w:rsidR="00E57EC9">
        <w:t>.</w:t>
      </w:r>
    </w:p>
    <w:p w14:paraId="515364F6" w14:textId="77777777" w:rsidR="00E57EC9" w:rsidRDefault="00776CEA" w:rsidP="00E57EC9">
      <w:r w:rsidRPr="00034910">
        <w:t>D</w:t>
      </w:r>
      <w:r w:rsidR="00E57EC9">
        <w:t>’</w:t>
      </w:r>
      <w:r w:rsidRPr="00034910">
        <w:t>un coup d</w:t>
      </w:r>
      <w:r w:rsidR="00E57EC9">
        <w:t>’</w:t>
      </w:r>
      <w:r w:rsidRPr="00034910">
        <w:t>œil rapide</w:t>
      </w:r>
      <w:r w:rsidR="00E57EC9">
        <w:t xml:space="preserve">, </w:t>
      </w:r>
      <w:proofErr w:type="spellStart"/>
      <w:r w:rsidRPr="00034910">
        <w:t>Mathiesel</w:t>
      </w:r>
      <w:proofErr w:type="spellEnd"/>
      <w:r w:rsidRPr="00034910">
        <w:t xml:space="preserve"> avait enveloppé le do</w:t>
      </w:r>
      <w:r w:rsidRPr="00034910">
        <w:t>c</w:t>
      </w:r>
      <w:r w:rsidRPr="00034910">
        <w:t>teur</w:t>
      </w:r>
      <w:r w:rsidR="00E57EC9">
        <w:t xml:space="preserve">. </w:t>
      </w:r>
      <w:r w:rsidRPr="00034910">
        <w:t>Sans hésitation</w:t>
      </w:r>
      <w:r w:rsidR="00E57EC9">
        <w:t xml:space="preserve">, </w:t>
      </w:r>
      <w:r w:rsidRPr="00034910">
        <w:t xml:space="preserve">elle avait reconnu le personnage </w:t>
      </w:r>
      <w:r w:rsidRPr="00034910">
        <w:lastRenderedPageBreak/>
        <w:t>avec l</w:t>
      </w:r>
      <w:r w:rsidRPr="00034910">
        <w:t>e</w:t>
      </w:r>
      <w:r w:rsidRPr="00034910">
        <w:t>quel l</w:t>
      </w:r>
      <w:r w:rsidR="00E57EC9">
        <w:t>’</w:t>
      </w:r>
      <w:r w:rsidRPr="00034910">
        <w:t>agent Hermann s</w:t>
      </w:r>
      <w:r w:rsidR="00E57EC9">
        <w:t>’</w:t>
      </w:r>
      <w:r w:rsidRPr="00034910">
        <w:t>était naguère rencontré dans le Parc Central de New-York</w:t>
      </w:r>
      <w:r w:rsidR="00E57EC9">
        <w:t>.</w:t>
      </w:r>
    </w:p>
    <w:p w14:paraId="63DE0A76" w14:textId="77777777" w:rsidR="00E57EC9" w:rsidRDefault="00776CEA" w:rsidP="00E57EC9">
      <w:r w:rsidRPr="00034910">
        <w:t>Mais elle avait aussitôt baissé les yeux</w:t>
      </w:r>
      <w:r w:rsidR="00E57EC9">
        <w:t xml:space="preserve">, </w:t>
      </w:r>
      <w:r w:rsidRPr="00034910">
        <w:t>et dans une pose modeste</w:t>
      </w:r>
      <w:r w:rsidR="00E57EC9">
        <w:t xml:space="preserve">, </w:t>
      </w:r>
      <w:r w:rsidRPr="00034910">
        <w:t xml:space="preserve">attendait que </w:t>
      </w:r>
      <w:proofErr w:type="spellStart"/>
      <w:r w:rsidRPr="00034910">
        <w:t>mistress</w:t>
      </w:r>
      <w:proofErr w:type="spellEnd"/>
      <w:r w:rsidRPr="00034910">
        <w:t xml:space="preserve"> </w:t>
      </w:r>
      <w:proofErr w:type="spellStart"/>
      <w:r w:rsidRPr="00034910">
        <w:t>Tolham</w:t>
      </w:r>
      <w:proofErr w:type="spellEnd"/>
      <w:r w:rsidRPr="00034910">
        <w:t xml:space="preserve"> parlât</w:t>
      </w:r>
      <w:r w:rsidR="00E57EC9">
        <w:t>.</w:t>
      </w:r>
    </w:p>
    <w:p w14:paraId="4A9A2E41" w14:textId="77777777" w:rsidR="00E57EC9" w:rsidRDefault="00776CEA" w:rsidP="00E57EC9">
      <w:r w:rsidRPr="00034910">
        <w:t>Celle-ci du reste ne mit point sa patience à une longue épreuve</w:t>
      </w:r>
      <w:r w:rsidR="00E57EC9">
        <w:t>.</w:t>
      </w:r>
    </w:p>
    <w:p w14:paraId="03FB0140" w14:textId="77777777" w:rsidR="00E57EC9" w:rsidRDefault="00776CEA" w:rsidP="00E57EC9">
      <w:r w:rsidRPr="00034910">
        <w:t>Elle expliqua la gentillesse de ce cher docteur Meulen qui</w:t>
      </w:r>
      <w:r w:rsidR="00E57EC9">
        <w:t xml:space="preserve">, </w:t>
      </w:r>
      <w:r w:rsidRPr="00034910">
        <w:t xml:space="preserve">ayant appris </w:t>
      </w:r>
      <w:r w:rsidRPr="00034910">
        <w:rPr>
          <w:i/>
          <w:iCs/>
        </w:rPr>
        <w:t>l</w:t>
      </w:r>
      <w:r w:rsidR="00E57EC9">
        <w:rPr>
          <w:i/>
          <w:iCs/>
        </w:rPr>
        <w:t>’</w:t>
      </w:r>
      <w:r w:rsidRPr="00034910">
        <w:rPr>
          <w:i/>
          <w:iCs/>
        </w:rPr>
        <w:t xml:space="preserve">état de siège </w:t>
      </w:r>
      <w:r w:rsidRPr="00034910">
        <w:t>dans lequel on vivait à Stone-Hill</w:t>
      </w:r>
      <w:r w:rsidR="00E57EC9">
        <w:t xml:space="preserve">, </w:t>
      </w:r>
      <w:r w:rsidRPr="00034910">
        <w:t>était accouru aussitôt pour offrir son bras à la pauvre veuve e</w:t>
      </w:r>
      <w:r w:rsidRPr="00034910">
        <w:t>f</w:t>
      </w:r>
      <w:r w:rsidRPr="00034910">
        <w:t>frayée</w:t>
      </w:r>
      <w:r w:rsidR="00E57EC9">
        <w:t xml:space="preserve">. </w:t>
      </w:r>
      <w:r w:rsidRPr="00034910">
        <w:t>Il ne voulait pas qu</w:t>
      </w:r>
      <w:r w:rsidR="00E57EC9">
        <w:t>’</w:t>
      </w:r>
      <w:r w:rsidRPr="00034910">
        <w:t>une minute de plus</w:t>
      </w:r>
      <w:r w:rsidR="00E57EC9">
        <w:t xml:space="preserve">, </w:t>
      </w:r>
      <w:r w:rsidRPr="00034910">
        <w:t>l</w:t>
      </w:r>
      <w:r w:rsidR="00E57EC9">
        <w:t>’</w:t>
      </w:r>
      <w:r w:rsidRPr="00034910">
        <w:t>Amérique a</w:t>
      </w:r>
      <w:r w:rsidRPr="00034910">
        <w:t>s</w:t>
      </w:r>
      <w:r w:rsidRPr="00034910">
        <w:t>sistât à cette honte</w:t>
      </w:r>
      <w:r w:rsidR="00E57EC9">
        <w:t xml:space="preserve"> : </w:t>
      </w:r>
      <w:r w:rsidRPr="00034910">
        <w:t>une jeune fille préposée à la garde d</w:t>
      </w:r>
      <w:r w:rsidR="00E57EC9">
        <w:t>’</w:t>
      </w:r>
      <w:r w:rsidRPr="00034910">
        <w:t>un manteau pouvant la conduire au trépas</w:t>
      </w:r>
      <w:r w:rsidR="00E57EC9">
        <w:t>.</w:t>
      </w:r>
    </w:p>
    <w:p w14:paraId="6FD4DED3" w14:textId="77777777" w:rsidR="00E57EC9" w:rsidRDefault="00E57EC9" w:rsidP="00E57EC9">
      <w:r>
        <w:t>— </w:t>
      </w:r>
      <w:r w:rsidR="00776CEA" w:rsidRPr="00034910">
        <w:t>Une véritable sortie de bal de Nessus</w:t>
      </w:r>
      <w:r>
        <w:t xml:space="preserve">, </w:t>
      </w:r>
      <w:r w:rsidR="00776CEA" w:rsidRPr="00034910">
        <w:t>appuya le docteur avec l</w:t>
      </w:r>
      <w:r>
        <w:t>’</w:t>
      </w:r>
      <w:r w:rsidR="00776CEA" w:rsidRPr="00034910">
        <w:t>air satisfait d</w:t>
      </w:r>
      <w:r>
        <w:t>’</w:t>
      </w:r>
      <w:r w:rsidR="00776CEA" w:rsidRPr="00034910">
        <w:t>un lettré lançant une citation sensationnelle</w:t>
      </w:r>
      <w:r>
        <w:t>.</w:t>
      </w:r>
    </w:p>
    <w:p w14:paraId="32A88E41" w14:textId="77777777" w:rsidR="00E57EC9" w:rsidRDefault="00776CEA" w:rsidP="00E57EC9">
      <w:r w:rsidRPr="00034910">
        <w:t>Bref</w:t>
      </w:r>
      <w:r w:rsidR="00E57EC9">
        <w:t xml:space="preserve">, </w:t>
      </w:r>
      <w:r w:rsidRPr="00034910">
        <w:t>le docteur</w:t>
      </w:r>
      <w:r w:rsidR="00E57EC9">
        <w:t xml:space="preserve">, </w:t>
      </w:r>
      <w:r w:rsidRPr="00034910">
        <w:t>cet ami dévoué</w:t>
      </w:r>
      <w:r w:rsidR="00E57EC9">
        <w:t xml:space="preserve">, </w:t>
      </w:r>
      <w:r w:rsidRPr="00034910">
        <w:t>allait passer la journée à Stone-Hill</w:t>
      </w:r>
      <w:r w:rsidR="00E57EC9">
        <w:t xml:space="preserve">. </w:t>
      </w:r>
      <w:r w:rsidRPr="00034910">
        <w:t>Il retournerait à New-York le lendemain matin</w:t>
      </w:r>
      <w:r w:rsidR="00E57EC9">
        <w:t xml:space="preserve">, </w:t>
      </w:r>
      <w:r w:rsidRPr="00034910">
        <w:t>mais reviendrait le soir</w:t>
      </w:r>
      <w:r w:rsidR="00E57EC9">
        <w:t xml:space="preserve">. </w:t>
      </w:r>
      <w:r w:rsidRPr="00034910">
        <w:t>Évidemment le fou ne risquerait une tent</w:t>
      </w:r>
      <w:r w:rsidRPr="00034910">
        <w:t>a</w:t>
      </w:r>
      <w:r w:rsidRPr="00034910">
        <w:t>tive que la nuit</w:t>
      </w:r>
      <w:r w:rsidR="00E57EC9">
        <w:t xml:space="preserve">. </w:t>
      </w:r>
      <w:r w:rsidRPr="00034910">
        <w:t>Eh bien c</w:t>
      </w:r>
      <w:r w:rsidR="00E57EC9">
        <w:t>’</w:t>
      </w:r>
      <w:r w:rsidRPr="00034910">
        <w:t>est lui</w:t>
      </w:r>
      <w:r w:rsidR="00E57EC9">
        <w:t xml:space="preserve">, </w:t>
      </w:r>
      <w:r w:rsidRPr="00034910">
        <w:t>docteur</w:t>
      </w:r>
      <w:r w:rsidR="00E57EC9">
        <w:t xml:space="preserve">, </w:t>
      </w:r>
      <w:r w:rsidRPr="00034910">
        <w:t>qui chaque nuit aurait la garde du manteau</w:t>
      </w:r>
      <w:r w:rsidR="00E57EC9">
        <w:t xml:space="preserve">. </w:t>
      </w:r>
      <w:r w:rsidRPr="00034910">
        <w:t xml:space="preserve">Ainsi cette pauvre jeune </w:t>
      </w:r>
      <w:proofErr w:type="spellStart"/>
      <w:r w:rsidRPr="00034910">
        <w:t>Mathiesel</w:t>
      </w:r>
      <w:proofErr w:type="spellEnd"/>
      <w:r w:rsidRPr="00034910">
        <w:t xml:space="preserve"> n</w:t>
      </w:r>
      <w:r w:rsidR="00E57EC9">
        <w:t>’</w:t>
      </w:r>
      <w:r w:rsidRPr="00034910">
        <w:t>aurait plus rien à redouter</w:t>
      </w:r>
      <w:r w:rsidR="00E57EC9">
        <w:t xml:space="preserve">, </w:t>
      </w:r>
      <w:r w:rsidRPr="00034910">
        <w:t>cela vaudrait mieux pour tout le monde</w:t>
      </w:r>
      <w:r w:rsidR="00E57EC9">
        <w:t>.</w:t>
      </w:r>
    </w:p>
    <w:p w14:paraId="73E803F5" w14:textId="77777777" w:rsidR="00E57EC9" w:rsidRDefault="00E57EC9" w:rsidP="00E57EC9">
      <w:r>
        <w:t>— </w:t>
      </w:r>
      <w:r w:rsidR="00776CEA" w:rsidRPr="00034910">
        <w:t>J</w:t>
      </w:r>
      <w:r>
        <w:t>’</w:t>
      </w:r>
      <w:r w:rsidR="00776CEA" w:rsidRPr="00034910">
        <w:t>accepte le dévouement du cher docteur</w:t>
      </w:r>
      <w:r>
        <w:t xml:space="preserve">, </w:t>
      </w:r>
      <w:r w:rsidR="00776CEA" w:rsidRPr="00034910">
        <w:t>conclut la veuve d</w:t>
      </w:r>
      <w:r>
        <w:t>’</w:t>
      </w:r>
      <w:r w:rsidR="00776CEA" w:rsidRPr="00034910">
        <w:t>un air pâmé</w:t>
      </w:r>
      <w:r>
        <w:t xml:space="preserve">. </w:t>
      </w:r>
      <w:r w:rsidR="00776CEA" w:rsidRPr="00034910">
        <w:t>Vous disposerez pour lui la chambre que vous occupez</w:t>
      </w:r>
      <w:r>
        <w:t xml:space="preserve">, </w:t>
      </w:r>
      <w:r w:rsidR="00776CEA" w:rsidRPr="00034910">
        <w:t>ma fille</w:t>
      </w:r>
      <w:r>
        <w:t xml:space="preserve">. </w:t>
      </w:r>
      <w:r w:rsidR="00776CEA" w:rsidRPr="00034910">
        <w:t>Elle est loin et puis elle ferme bien</w:t>
      </w:r>
      <w:r>
        <w:t xml:space="preserve">… </w:t>
      </w:r>
      <w:r w:rsidR="00776CEA" w:rsidRPr="00034910">
        <w:t>Ah</w:t>
      </w:r>
      <w:r>
        <w:t xml:space="preserve"> ! </w:t>
      </w:r>
      <w:r w:rsidR="00776CEA" w:rsidRPr="00034910">
        <w:t>vous y laisserez le manteau</w:t>
      </w:r>
      <w:r>
        <w:t>.</w:t>
      </w:r>
    </w:p>
    <w:p w14:paraId="66EEAAB8" w14:textId="77777777" w:rsidR="00E57EC9" w:rsidRDefault="00776CEA" w:rsidP="00E57EC9">
      <w:r w:rsidRPr="00034910">
        <w:t>Toute vaillante qu</w:t>
      </w:r>
      <w:r w:rsidR="00E57EC9">
        <w:t>’</w:t>
      </w:r>
      <w:r w:rsidRPr="00034910">
        <w:t>elle fût</w:t>
      </w:r>
      <w:r w:rsidR="00E57EC9">
        <w:t xml:space="preserve">, </w:t>
      </w:r>
      <w:proofErr w:type="spellStart"/>
      <w:r w:rsidRPr="00034910">
        <w:t>Mathiesel</w:t>
      </w:r>
      <w:proofErr w:type="spellEnd"/>
      <w:r w:rsidRPr="00034910">
        <w:t xml:space="preserve"> déclara sans hésiter que les ordres de </w:t>
      </w:r>
      <w:proofErr w:type="spellStart"/>
      <w:r w:rsidRPr="00034910">
        <w:t>Mistress</w:t>
      </w:r>
      <w:proofErr w:type="spellEnd"/>
      <w:r w:rsidRPr="00034910">
        <w:t xml:space="preserve"> seraient ponctuellement exécutés</w:t>
      </w:r>
      <w:r w:rsidR="00E57EC9">
        <w:t xml:space="preserve">, </w:t>
      </w:r>
      <w:r w:rsidRPr="00034910">
        <w:lastRenderedPageBreak/>
        <w:t>et sa soumission provoqua des exclamations laudatives de la part du docteur</w:t>
      </w:r>
      <w:r w:rsidR="00E57EC9">
        <w:t> :</w:t>
      </w:r>
    </w:p>
    <w:p w14:paraId="563944EC" w14:textId="77777777" w:rsidR="00E57EC9" w:rsidRDefault="00E57EC9" w:rsidP="00E57EC9">
      <w:r>
        <w:t>— </w:t>
      </w:r>
      <w:r w:rsidR="00776CEA" w:rsidRPr="00034910">
        <w:t>Brave et obéissante</w:t>
      </w:r>
      <w:r>
        <w:t xml:space="preserve">… </w:t>
      </w:r>
      <w:r w:rsidR="00776CEA" w:rsidRPr="00034910">
        <w:t>Vous êtes un sujet</w:t>
      </w:r>
      <w:r>
        <w:t xml:space="preserve">, </w:t>
      </w:r>
      <w:r w:rsidR="00776CEA" w:rsidRPr="00034910">
        <w:t>jeune fille</w:t>
      </w:r>
      <w:r>
        <w:t>.</w:t>
      </w:r>
    </w:p>
    <w:p w14:paraId="5CA7594B" w14:textId="77777777" w:rsidR="00E57EC9" w:rsidRDefault="00776CEA" w:rsidP="00E57EC9">
      <w:r w:rsidRPr="00034910">
        <w:t>Celle-ci riposta par un sourire charmé</w:t>
      </w:r>
      <w:r w:rsidR="00E57EC9">
        <w:t>.</w:t>
      </w:r>
    </w:p>
    <w:p w14:paraId="3BC13DBB" w14:textId="77777777" w:rsidR="00E57EC9" w:rsidRDefault="00776CEA" w:rsidP="00E57EC9">
      <w:r w:rsidRPr="00034910">
        <w:t>Seulement</w:t>
      </w:r>
      <w:r w:rsidR="00E57EC9">
        <w:t xml:space="preserve">, </w:t>
      </w:r>
      <w:r w:rsidRPr="00034910">
        <w:t>une heure après</w:t>
      </w:r>
      <w:r w:rsidR="00E57EC9">
        <w:t xml:space="preserve">, </w:t>
      </w:r>
      <w:r w:rsidRPr="00034910">
        <w:t>quand elle conduisit elle-même le docteur dans la chambre de l</w:t>
      </w:r>
      <w:r w:rsidR="00E57EC9">
        <w:t>’</w:t>
      </w:r>
      <w:r w:rsidRPr="00034910">
        <w:t>angle nord du château</w:t>
      </w:r>
      <w:r w:rsidR="00E57EC9">
        <w:t xml:space="preserve">, </w:t>
      </w:r>
      <w:r w:rsidRPr="00034910">
        <w:t>d</w:t>
      </w:r>
      <w:r w:rsidR="00E57EC9">
        <w:t>’</w:t>
      </w:r>
      <w:r w:rsidRPr="00034910">
        <w:t>où avaient disparu et la malle jaune et tous les objets appart</w:t>
      </w:r>
      <w:r w:rsidRPr="00034910">
        <w:t>e</w:t>
      </w:r>
      <w:r w:rsidRPr="00034910">
        <w:t>nant à l</w:t>
      </w:r>
      <w:r w:rsidR="00E57EC9">
        <w:t>’</w:t>
      </w:r>
      <w:r w:rsidRPr="00034910">
        <w:t>héroïne</w:t>
      </w:r>
      <w:r w:rsidR="00E57EC9">
        <w:t xml:space="preserve">, </w:t>
      </w:r>
      <w:r w:rsidRPr="00034910">
        <w:t>elle crut vraisemblablement pouvoir user de la complaisance d</w:t>
      </w:r>
      <w:r w:rsidR="00E57EC9">
        <w:t>’</w:t>
      </w:r>
      <w:r w:rsidRPr="00034910">
        <w:t>un gentleman qui manifestait à son endroit une admiration très expansive</w:t>
      </w:r>
      <w:r w:rsidR="00E57EC9">
        <w:t>.</w:t>
      </w:r>
    </w:p>
    <w:p w14:paraId="20A333D4" w14:textId="52C406CF" w:rsidR="00E57EC9" w:rsidRDefault="00E57EC9" w:rsidP="00E57EC9">
      <w:r>
        <w:t>— </w:t>
      </w:r>
      <w:r w:rsidR="00776CEA" w:rsidRPr="00034910">
        <w:t>J</w:t>
      </w:r>
      <w:r>
        <w:t>’</w:t>
      </w:r>
      <w:r w:rsidR="00776CEA" w:rsidRPr="00034910">
        <w:t xml:space="preserve">aurais une prière à présenter à </w:t>
      </w:r>
      <w:r>
        <w:t>M. </w:t>
      </w:r>
      <w:r w:rsidR="00776CEA" w:rsidRPr="00034910">
        <w:t>le docteur</w:t>
      </w:r>
      <w:r>
        <w:t xml:space="preserve">, </w:t>
      </w:r>
      <w:r w:rsidR="00776CEA" w:rsidRPr="00034910">
        <w:t>fit-elle en baissant les yeux</w:t>
      </w:r>
      <w:r>
        <w:t>.</w:t>
      </w:r>
    </w:p>
    <w:p w14:paraId="4281A12A" w14:textId="77777777" w:rsidR="00E57EC9" w:rsidRDefault="00776CEA" w:rsidP="00E57EC9">
      <w:r w:rsidRPr="00034910">
        <w:t>Et comme l</w:t>
      </w:r>
      <w:r w:rsidR="00E57EC9">
        <w:t>’</w:t>
      </w:r>
      <w:r w:rsidRPr="00034910">
        <w:t>homme fauve faisait entendre un gros rire</w:t>
      </w:r>
      <w:r w:rsidR="00E57EC9">
        <w:t xml:space="preserve">, </w:t>
      </w:r>
      <w:r w:rsidRPr="00034910">
        <w:t>et répondait avec cette lourde galanterie particulière à la race te</w:t>
      </w:r>
      <w:r w:rsidRPr="00034910">
        <w:t>u</w:t>
      </w:r>
      <w:r w:rsidRPr="00034910">
        <w:t>tonne</w:t>
      </w:r>
      <w:r w:rsidR="00E57EC9">
        <w:t> :</w:t>
      </w:r>
    </w:p>
    <w:p w14:paraId="519ABC9A" w14:textId="77777777" w:rsidR="00E57EC9" w:rsidRDefault="00E57EC9" w:rsidP="00E57EC9">
      <w:r>
        <w:t>— </w:t>
      </w:r>
      <w:r w:rsidR="00776CEA" w:rsidRPr="00034910">
        <w:t>Tout le plaisir sera pour moi</w:t>
      </w:r>
      <w:r>
        <w:t>.</w:t>
      </w:r>
    </w:p>
    <w:p w14:paraId="5E9BC91C" w14:textId="77777777" w:rsidR="00E57EC9" w:rsidRDefault="00776CEA" w:rsidP="00E57EC9">
      <w:r w:rsidRPr="00034910">
        <w:t>Elle reprit</w:t>
      </w:r>
      <w:r w:rsidR="00E57EC9">
        <w:t> :</w:t>
      </w:r>
    </w:p>
    <w:p w14:paraId="3B1B4D7F" w14:textId="434E03B9" w:rsidR="00E57EC9" w:rsidRDefault="00E57EC9" w:rsidP="00E57EC9">
      <w:r>
        <w:t>— </w:t>
      </w:r>
      <w:r w:rsidR="00776CEA" w:rsidRPr="00034910">
        <w:t>Avec ma main droite brûlée</w:t>
      </w:r>
      <w:r>
        <w:t xml:space="preserve">, </w:t>
      </w:r>
      <w:r w:rsidR="00776CEA" w:rsidRPr="00034910">
        <w:t>je ne saurais écrire</w:t>
      </w:r>
      <w:r>
        <w:t xml:space="preserve">, </w:t>
      </w:r>
      <w:r w:rsidR="00776CEA" w:rsidRPr="00034910">
        <w:t>et je voudrais jeter sur un papier le texte d</w:t>
      </w:r>
      <w:r>
        <w:t>’</w:t>
      </w:r>
      <w:r w:rsidR="00776CEA" w:rsidRPr="00034910">
        <w:t xml:space="preserve">une dépêche pour </w:t>
      </w:r>
      <w:r>
        <w:t>M</w:t>
      </w:r>
      <w:r w:rsidRPr="00E57EC9">
        <w:rPr>
          <w:vertAlign w:val="superscript"/>
        </w:rPr>
        <w:t>rs</w:t>
      </w:r>
      <w:r>
        <w:t> </w:t>
      </w:r>
      <w:proofErr w:type="spellStart"/>
      <w:r w:rsidR="00776CEA" w:rsidRPr="00034910">
        <w:t>Lodgers</w:t>
      </w:r>
      <w:proofErr w:type="spellEnd"/>
      <w:r>
        <w:t xml:space="preserve">, </w:t>
      </w:r>
      <w:r w:rsidR="00776CEA" w:rsidRPr="00034910">
        <w:t>afin de le remettre au facteur à sa prochaine tou</w:t>
      </w:r>
      <w:r w:rsidR="00776CEA" w:rsidRPr="00034910">
        <w:t>r</w:t>
      </w:r>
      <w:r w:rsidR="00776CEA" w:rsidRPr="00034910">
        <w:t>née</w:t>
      </w:r>
      <w:r>
        <w:t>.</w:t>
      </w:r>
    </w:p>
    <w:p w14:paraId="31423F5A" w14:textId="77777777" w:rsidR="00E57EC9" w:rsidRDefault="00E57EC9" w:rsidP="00E57EC9">
      <w:r>
        <w:t>— </w:t>
      </w:r>
      <w:r w:rsidR="00776CEA" w:rsidRPr="00034910">
        <w:t>Et vous souhaitez</w:t>
      </w:r>
      <w:r>
        <w:t>… ?</w:t>
      </w:r>
    </w:p>
    <w:p w14:paraId="70B588B1" w14:textId="6A137449" w:rsidR="00E57EC9" w:rsidRDefault="00E57EC9" w:rsidP="00E57EC9">
      <w:r>
        <w:t>— </w:t>
      </w:r>
      <w:r w:rsidR="00776CEA" w:rsidRPr="00034910">
        <w:t>Ma foi</w:t>
      </w:r>
      <w:r>
        <w:t>, M. </w:t>
      </w:r>
      <w:r w:rsidR="00776CEA" w:rsidRPr="00034910">
        <w:t>le docteur</w:t>
      </w:r>
      <w:r>
        <w:t xml:space="preserve">, </w:t>
      </w:r>
      <w:r w:rsidR="00776CEA" w:rsidRPr="00034910">
        <w:t>il ne me paraît pas convenable de demander à mes camarades de l</w:t>
      </w:r>
      <w:r>
        <w:t>’</w:t>
      </w:r>
      <w:r w:rsidR="00776CEA" w:rsidRPr="00034910">
        <w:t>office d</w:t>
      </w:r>
      <w:r>
        <w:t>’</w:t>
      </w:r>
      <w:r w:rsidR="00776CEA" w:rsidRPr="00034910">
        <w:t>écrire une note destinée à ma maîtresse</w:t>
      </w:r>
      <w:r>
        <w:t xml:space="preserve">. </w:t>
      </w:r>
      <w:r w:rsidR="00776CEA" w:rsidRPr="00034910">
        <w:t>Je n</w:t>
      </w:r>
      <w:r>
        <w:t>’</w:t>
      </w:r>
      <w:r w:rsidR="00776CEA" w:rsidRPr="00034910">
        <w:t>ose pas m</w:t>
      </w:r>
      <w:r>
        <w:t>’</w:t>
      </w:r>
      <w:r w:rsidR="00776CEA" w:rsidRPr="00034910">
        <w:t xml:space="preserve">adresser à </w:t>
      </w:r>
      <w:r>
        <w:t>M</w:t>
      </w:r>
      <w:r w:rsidRPr="00E57EC9">
        <w:rPr>
          <w:vertAlign w:val="superscript"/>
        </w:rPr>
        <w:t>rs</w:t>
      </w:r>
      <w:r>
        <w:t> </w:t>
      </w:r>
      <w:proofErr w:type="spellStart"/>
      <w:r w:rsidR="00776CEA" w:rsidRPr="00034910">
        <w:t>Tolham</w:t>
      </w:r>
      <w:proofErr w:type="spellEnd"/>
      <w:r>
        <w:t xml:space="preserve">… </w:t>
      </w:r>
      <w:r w:rsidR="00776CEA" w:rsidRPr="00034910">
        <w:t>alors je n</w:t>
      </w:r>
      <w:r>
        <w:t>’</w:t>
      </w:r>
      <w:r w:rsidR="00776CEA" w:rsidRPr="00034910">
        <w:t>espère qu</w:t>
      </w:r>
      <w:r>
        <w:t>’</w:t>
      </w:r>
      <w:r w:rsidR="00776CEA" w:rsidRPr="00034910">
        <w:t>en vous</w:t>
      </w:r>
      <w:r>
        <w:t>.</w:t>
      </w:r>
    </w:p>
    <w:p w14:paraId="5121CA43" w14:textId="77777777" w:rsidR="00E57EC9" w:rsidRDefault="00776CEA" w:rsidP="00E57EC9">
      <w:r w:rsidRPr="00034910">
        <w:lastRenderedPageBreak/>
        <w:t>De sa main valide</w:t>
      </w:r>
      <w:r w:rsidR="00E57EC9">
        <w:t xml:space="preserve">, </w:t>
      </w:r>
      <w:r w:rsidRPr="00034910">
        <w:t>elle présentait timidement un crayon</w:t>
      </w:r>
      <w:r w:rsidR="00E57EC9">
        <w:t xml:space="preserve">. </w:t>
      </w:r>
      <w:r w:rsidRPr="00034910">
        <w:t>Le docteur Meulen eut un gloussement hilare qu</w:t>
      </w:r>
      <w:r w:rsidR="00E57EC9">
        <w:t>’</w:t>
      </w:r>
      <w:r w:rsidRPr="00034910">
        <w:t>il jugeait prob</w:t>
      </w:r>
      <w:r w:rsidRPr="00034910">
        <w:t>a</w:t>
      </w:r>
      <w:r w:rsidRPr="00034910">
        <w:t>blement très spirituel</w:t>
      </w:r>
      <w:r w:rsidR="00E57EC9">
        <w:t xml:space="preserve">. </w:t>
      </w:r>
      <w:r w:rsidRPr="00034910">
        <w:t>Après quoi</w:t>
      </w:r>
      <w:r w:rsidR="00E57EC9">
        <w:t xml:space="preserve">, </w:t>
      </w:r>
      <w:r w:rsidRPr="00034910">
        <w:t>hochant la tête d</w:t>
      </w:r>
      <w:r w:rsidR="00E57EC9">
        <w:t>’</w:t>
      </w:r>
      <w:r w:rsidRPr="00034910">
        <w:t>un air pr</w:t>
      </w:r>
      <w:r w:rsidRPr="00034910">
        <w:t>o</w:t>
      </w:r>
      <w:r w:rsidRPr="00034910">
        <w:t>tecteur</w:t>
      </w:r>
      <w:r w:rsidR="00E57EC9">
        <w:t> :</w:t>
      </w:r>
    </w:p>
    <w:p w14:paraId="37897A7B" w14:textId="77777777" w:rsidR="00E57EC9" w:rsidRDefault="00E57EC9" w:rsidP="00E57EC9">
      <w:r>
        <w:t>— </w:t>
      </w:r>
      <w:r w:rsidR="00776CEA" w:rsidRPr="00034910">
        <w:t>Un homme de science ne s</w:t>
      </w:r>
      <w:r>
        <w:t>’</w:t>
      </w:r>
      <w:r w:rsidR="00776CEA" w:rsidRPr="00034910">
        <w:t>inquiète jamais de la situation mondaine de ses malades</w:t>
      </w:r>
      <w:r>
        <w:t xml:space="preserve">. </w:t>
      </w:r>
      <w:r w:rsidR="00776CEA" w:rsidRPr="00034910">
        <w:t>Aussi vous rendrai-je le petit service que vous réclamez</w:t>
      </w:r>
      <w:r>
        <w:t xml:space="preserve">, </w:t>
      </w:r>
      <w:r w:rsidR="00776CEA" w:rsidRPr="00034910">
        <w:t>et ce avec d</w:t>
      </w:r>
      <w:r>
        <w:t>’</w:t>
      </w:r>
      <w:r w:rsidR="00776CEA" w:rsidRPr="00034910">
        <w:t>autant plus de plaisir que vous êtes une personne courageuse</w:t>
      </w:r>
      <w:r>
        <w:t>.</w:t>
      </w:r>
    </w:p>
    <w:p w14:paraId="3B3F0C32" w14:textId="77777777" w:rsidR="00E57EC9" w:rsidRDefault="00776CEA" w:rsidP="00E57EC9">
      <w:r w:rsidRPr="00034910">
        <w:t>Tout en parlant</w:t>
      </w:r>
      <w:r w:rsidR="00E57EC9">
        <w:t xml:space="preserve">, </w:t>
      </w:r>
      <w:r w:rsidRPr="00034910">
        <w:t>il s</w:t>
      </w:r>
      <w:r w:rsidR="00E57EC9">
        <w:t>’</w:t>
      </w:r>
      <w:r w:rsidRPr="00034910">
        <w:t>approchait d</w:t>
      </w:r>
      <w:r w:rsidR="00E57EC9">
        <w:t>’</w:t>
      </w:r>
      <w:r w:rsidRPr="00034910">
        <w:t>un secrétaire</w:t>
      </w:r>
      <w:r w:rsidR="00E57EC9">
        <w:t xml:space="preserve">, </w:t>
      </w:r>
      <w:r w:rsidRPr="00034910">
        <w:t>et plaçant devant lui une feuille de papier</w:t>
      </w:r>
      <w:r w:rsidR="00E57EC9">
        <w:t xml:space="preserve">, </w:t>
      </w:r>
      <w:r w:rsidRPr="00034910">
        <w:t>il questionna</w:t>
      </w:r>
      <w:r w:rsidR="00E57EC9">
        <w:t> :</w:t>
      </w:r>
    </w:p>
    <w:p w14:paraId="7A3C6346" w14:textId="4B85B814" w:rsidR="00E57EC9" w:rsidRDefault="00E57EC9" w:rsidP="00E57EC9">
      <w:r>
        <w:t>— </w:t>
      </w:r>
      <w:r w:rsidR="00776CEA" w:rsidRPr="00034910">
        <w:t xml:space="preserve">Que voulez-vous dire à </w:t>
      </w:r>
      <w:r>
        <w:t>M</w:t>
      </w:r>
      <w:r w:rsidRPr="00E57EC9">
        <w:rPr>
          <w:vertAlign w:val="superscript"/>
        </w:rPr>
        <w:t>rs</w:t>
      </w:r>
      <w:r>
        <w:t> </w:t>
      </w:r>
      <w:proofErr w:type="spellStart"/>
      <w:r w:rsidR="00776CEA" w:rsidRPr="00034910">
        <w:t>Lodgers</w:t>
      </w:r>
      <w:proofErr w:type="spellEnd"/>
      <w:r>
        <w:t> ?</w:t>
      </w:r>
    </w:p>
    <w:p w14:paraId="5AC7BC14" w14:textId="77777777" w:rsidR="00E57EC9" w:rsidRDefault="00E57EC9" w:rsidP="00E57EC9">
      <w:r>
        <w:t>— </w:t>
      </w:r>
      <w:r w:rsidR="00776CEA" w:rsidRPr="00034910">
        <w:t>Ceci</w:t>
      </w:r>
      <w:r>
        <w:t xml:space="preserve"> : </w:t>
      </w:r>
      <w:r w:rsidR="00776CEA" w:rsidRPr="00034910">
        <w:t>Prendrai demain train neuf heures</w:t>
      </w:r>
      <w:r>
        <w:t xml:space="preserve">, </w:t>
      </w:r>
      <w:r w:rsidR="00776CEA" w:rsidRPr="00034910">
        <w:t>arriverai donc midi</w:t>
      </w:r>
      <w:r>
        <w:t xml:space="preserve">, </w:t>
      </w:r>
      <w:r w:rsidR="00776CEA" w:rsidRPr="00034910">
        <w:t>à moins contre-ordre ce soir</w:t>
      </w:r>
      <w:r>
        <w:t xml:space="preserve">. </w:t>
      </w:r>
      <w:r w:rsidR="00776CEA" w:rsidRPr="00034910">
        <w:t>Respectueux dévouement</w:t>
      </w:r>
      <w:r>
        <w:t xml:space="preserve">. </w:t>
      </w:r>
      <w:r w:rsidR="00776CEA" w:rsidRPr="00034910">
        <w:t>Signé</w:t>
      </w:r>
      <w:r>
        <w:t xml:space="preserve"> : </w:t>
      </w:r>
      <w:proofErr w:type="spellStart"/>
      <w:r w:rsidR="00776CEA" w:rsidRPr="00034910">
        <w:t>Mathiesel</w:t>
      </w:r>
      <w:proofErr w:type="spellEnd"/>
      <w:r>
        <w:t>.</w:t>
      </w:r>
    </w:p>
    <w:p w14:paraId="4EEB9D56" w14:textId="77777777" w:rsidR="00E57EC9" w:rsidRDefault="00776CEA" w:rsidP="00E57EC9">
      <w:r w:rsidRPr="00034910">
        <w:t>Le docteur de l</w:t>
      </w:r>
      <w:r w:rsidR="00E57EC9">
        <w:t>’</w:t>
      </w:r>
      <w:r w:rsidRPr="00034910">
        <w:t>ambassade Austro-Hongroise avait écrit</w:t>
      </w:r>
      <w:r w:rsidR="00E57EC9">
        <w:t xml:space="preserve">. </w:t>
      </w:r>
      <w:r w:rsidRPr="00034910">
        <w:t>Il remit papier et crayon à la jeune fille</w:t>
      </w:r>
      <w:r w:rsidR="00E57EC9">
        <w:t>.</w:t>
      </w:r>
    </w:p>
    <w:p w14:paraId="53561A2E" w14:textId="77777777" w:rsidR="00E57EC9" w:rsidRDefault="00E57EC9" w:rsidP="00E57EC9">
      <w:r>
        <w:t>— </w:t>
      </w:r>
      <w:r w:rsidR="00776CEA" w:rsidRPr="00034910">
        <w:t>Là</w:t>
      </w:r>
      <w:r>
        <w:t xml:space="preserve">. </w:t>
      </w:r>
      <w:r w:rsidR="00776CEA" w:rsidRPr="00034910">
        <w:t>Vous serez tranquille maintenant</w:t>
      </w:r>
      <w:r>
        <w:t xml:space="preserve"> ! </w:t>
      </w:r>
      <w:r w:rsidR="00776CEA" w:rsidRPr="00034910">
        <w:t>Avec un élan de gratitude</w:t>
      </w:r>
      <w:r>
        <w:t xml:space="preserve">, </w:t>
      </w:r>
      <w:r w:rsidR="00776CEA" w:rsidRPr="00034910">
        <w:t>elle psalmodia</w:t>
      </w:r>
      <w:r>
        <w:t> :</w:t>
      </w:r>
    </w:p>
    <w:p w14:paraId="43DE7373" w14:textId="77777777" w:rsidR="00E57EC9" w:rsidRDefault="00E57EC9" w:rsidP="00E57EC9">
      <w:r>
        <w:t>— </w:t>
      </w:r>
      <w:r w:rsidR="00776CEA" w:rsidRPr="00034910">
        <w:t>Oh oui</w:t>
      </w:r>
      <w:r>
        <w:t xml:space="preserve"> ! </w:t>
      </w:r>
      <w:r w:rsidR="00776CEA" w:rsidRPr="00034910">
        <w:t>grâce à votre bonté</w:t>
      </w:r>
      <w:r>
        <w:t xml:space="preserve">. </w:t>
      </w:r>
      <w:r w:rsidR="00776CEA" w:rsidRPr="00034910">
        <w:t>Excusez-moi de vous avoir troublé du fait d</w:t>
      </w:r>
      <w:r>
        <w:t>’</w:t>
      </w:r>
      <w:r w:rsidR="00776CEA" w:rsidRPr="00034910">
        <w:t>un scrupule peut-être excessif</w:t>
      </w:r>
      <w:r>
        <w:t>…</w:t>
      </w:r>
    </w:p>
    <w:p w14:paraId="3C3E3C67" w14:textId="77777777" w:rsidR="00E57EC9" w:rsidRDefault="00E57EC9" w:rsidP="00E57EC9">
      <w:r>
        <w:t>— </w:t>
      </w:r>
      <w:r w:rsidR="00776CEA" w:rsidRPr="00034910">
        <w:t>Non</w:t>
      </w:r>
      <w:r>
        <w:t xml:space="preserve">, </w:t>
      </w:r>
      <w:r w:rsidR="00776CEA" w:rsidRPr="00034910">
        <w:t>non</w:t>
      </w:r>
      <w:r>
        <w:t xml:space="preserve">, </w:t>
      </w:r>
      <w:r w:rsidR="00776CEA" w:rsidRPr="00034910">
        <w:t>par Satan</w:t>
      </w:r>
      <w:r>
        <w:t xml:space="preserve">, </w:t>
      </w:r>
      <w:r w:rsidR="00776CEA" w:rsidRPr="00034910">
        <w:t>je n</w:t>
      </w:r>
      <w:r>
        <w:t>’</w:t>
      </w:r>
      <w:r w:rsidR="00776CEA" w:rsidRPr="00034910">
        <w:t>ai pas à excuser un sentiment très délicat des convenances</w:t>
      </w:r>
      <w:r>
        <w:t xml:space="preserve">. </w:t>
      </w:r>
      <w:r w:rsidR="00776CEA" w:rsidRPr="00034910">
        <w:t>Croyez que je parle ainsi que je pense</w:t>
      </w:r>
      <w:r>
        <w:t xml:space="preserve">. </w:t>
      </w:r>
      <w:r w:rsidR="00776CEA" w:rsidRPr="00034910">
        <w:t>Votre façon d</w:t>
      </w:r>
      <w:r>
        <w:t>’</w:t>
      </w:r>
      <w:r w:rsidR="00776CEA" w:rsidRPr="00034910">
        <w:t>être me paraît tout à fait de bonne éduc</w:t>
      </w:r>
      <w:r w:rsidR="00776CEA" w:rsidRPr="00034910">
        <w:t>a</w:t>
      </w:r>
      <w:r w:rsidR="00776CEA" w:rsidRPr="00034910">
        <w:t>tion</w:t>
      </w:r>
      <w:r>
        <w:t xml:space="preserve">. </w:t>
      </w:r>
      <w:r w:rsidR="00776CEA" w:rsidRPr="00034910">
        <w:t>Et comme il est dit dans la Sainte Bible</w:t>
      </w:r>
      <w:r>
        <w:t xml:space="preserve"> : </w:t>
      </w:r>
      <w:r w:rsidR="00776CEA" w:rsidRPr="00034910">
        <w:t>loin de moi le d</w:t>
      </w:r>
      <w:r w:rsidR="00776CEA" w:rsidRPr="00034910">
        <w:t>é</w:t>
      </w:r>
      <w:r w:rsidR="00776CEA" w:rsidRPr="00034910">
        <w:t>sir de critiquer le serviteur dévoué à son maître</w:t>
      </w:r>
      <w:r>
        <w:t>.</w:t>
      </w:r>
    </w:p>
    <w:p w14:paraId="26CFFF84" w14:textId="77777777" w:rsidR="00E57EC9" w:rsidRDefault="00776CEA" w:rsidP="00E57EC9">
      <w:r w:rsidRPr="00034910">
        <w:t>L</w:t>
      </w:r>
      <w:r w:rsidR="00E57EC9">
        <w:t>’</w:t>
      </w:r>
      <w:r w:rsidRPr="00034910">
        <w:t>approbation biblique dut profondément toucher la jeune fille de chambre</w:t>
      </w:r>
      <w:r w:rsidR="00E57EC9">
        <w:t xml:space="preserve">, </w:t>
      </w:r>
      <w:r w:rsidRPr="00034910">
        <w:t>car elle s</w:t>
      </w:r>
      <w:r w:rsidR="00E57EC9">
        <w:t>’</w:t>
      </w:r>
      <w:r w:rsidRPr="00034910">
        <w:t xml:space="preserve">inclina très bas et sortit les </w:t>
      </w:r>
      <w:r w:rsidRPr="00034910">
        <w:lastRenderedPageBreak/>
        <w:t>mains jointes</w:t>
      </w:r>
      <w:r w:rsidR="00E57EC9">
        <w:t xml:space="preserve">, </w:t>
      </w:r>
      <w:r w:rsidRPr="00034910">
        <w:t>les paupières mi-closes</w:t>
      </w:r>
      <w:r w:rsidR="00E57EC9">
        <w:t xml:space="preserve">, </w:t>
      </w:r>
      <w:r w:rsidRPr="00034910">
        <w:t>grave et recueillie comme une méthodiste au sortir du temple</w:t>
      </w:r>
      <w:r w:rsidR="00E57EC9">
        <w:t>.</w:t>
      </w:r>
    </w:p>
    <w:p w14:paraId="171C35D1" w14:textId="77777777" w:rsidR="00E57EC9" w:rsidRDefault="00E57EC9" w:rsidP="00E57EC9">
      <w:r>
        <w:t>— </w:t>
      </w:r>
      <w:r w:rsidR="00776CEA" w:rsidRPr="00034910">
        <w:t>Eh</w:t>
      </w:r>
      <w:r>
        <w:t xml:space="preserve"> ! </w:t>
      </w:r>
      <w:r w:rsidR="00776CEA" w:rsidRPr="00034910">
        <w:t>Eh</w:t>
      </w:r>
      <w:r>
        <w:t xml:space="preserve"> ! </w:t>
      </w:r>
      <w:r w:rsidR="00776CEA" w:rsidRPr="00034910">
        <w:t>se confia alors Meulen</w:t>
      </w:r>
      <w:r>
        <w:t xml:space="preserve">, </w:t>
      </w:r>
      <w:r w:rsidR="00776CEA" w:rsidRPr="00034910">
        <w:t>voilà une brave pe</w:t>
      </w:r>
      <w:r w:rsidR="00776CEA" w:rsidRPr="00034910">
        <w:t>r</w:t>
      </w:r>
      <w:r w:rsidR="00776CEA" w:rsidRPr="00034910">
        <w:t>sonne qui remplacera merveilleusement la stupide Édith</w:t>
      </w:r>
      <w:r>
        <w:t xml:space="preserve">. </w:t>
      </w:r>
      <w:r w:rsidR="00776CEA" w:rsidRPr="00034910">
        <w:t>Trop respectueuse pour être honnête</w:t>
      </w:r>
      <w:r>
        <w:t xml:space="preserve">… </w:t>
      </w:r>
      <w:r w:rsidR="00776CEA" w:rsidRPr="00034910">
        <w:t>avec quelques marks bien pl</w:t>
      </w:r>
      <w:r w:rsidR="00776CEA" w:rsidRPr="00034910">
        <w:t>a</w:t>
      </w:r>
      <w:r w:rsidR="00776CEA" w:rsidRPr="00034910">
        <w:t>cés</w:t>
      </w:r>
      <w:r>
        <w:t xml:space="preserve">, </w:t>
      </w:r>
      <w:r w:rsidR="00776CEA" w:rsidRPr="00034910">
        <w:t>les envois futurs des costumes parisiens me passeront par les mains</w:t>
      </w:r>
      <w:r>
        <w:t xml:space="preserve">, </w:t>
      </w:r>
      <w:r w:rsidR="00776CEA" w:rsidRPr="00034910">
        <w:t>sans risque</w:t>
      </w:r>
      <w:r>
        <w:t xml:space="preserve">… </w:t>
      </w:r>
      <w:r w:rsidR="00776CEA" w:rsidRPr="00034910">
        <w:t>c</w:t>
      </w:r>
      <w:r>
        <w:t>’</w:t>
      </w:r>
      <w:r w:rsidR="00776CEA" w:rsidRPr="00034910">
        <w:t>est à considérer</w:t>
      </w:r>
      <w:r>
        <w:t xml:space="preserve">. </w:t>
      </w:r>
      <w:r w:rsidR="00776CEA" w:rsidRPr="00034910">
        <w:t>Tout a bien marché cette fois</w:t>
      </w:r>
      <w:r>
        <w:t xml:space="preserve">, </w:t>
      </w:r>
      <w:r w:rsidR="00776CEA" w:rsidRPr="00034910">
        <w:t>mais je ne voudrais plus jouer ce jeu-là</w:t>
      </w:r>
      <w:r>
        <w:t>.</w:t>
      </w:r>
    </w:p>
    <w:p w14:paraId="09CD84AD" w14:textId="77777777" w:rsidR="00E57EC9" w:rsidRDefault="00776CEA" w:rsidP="00E57EC9">
      <w:r w:rsidRPr="00034910">
        <w:t>Il eut un regard aigu vers la sortie de bal grise</w:t>
      </w:r>
      <w:r w:rsidR="00E57EC9">
        <w:t xml:space="preserve">, </w:t>
      </w:r>
      <w:r w:rsidRPr="00034910">
        <w:t>laissée sur le dossier d</w:t>
      </w:r>
      <w:r w:rsidR="00E57EC9">
        <w:t>’</w:t>
      </w:r>
      <w:r w:rsidRPr="00034910">
        <w:t>une chaise</w:t>
      </w:r>
      <w:r w:rsidR="00E57EC9">
        <w:t xml:space="preserve">. </w:t>
      </w:r>
      <w:r w:rsidRPr="00034910">
        <w:t>On eût cru qu</w:t>
      </w:r>
      <w:r w:rsidR="00E57EC9">
        <w:t>’</w:t>
      </w:r>
      <w:r w:rsidRPr="00034910">
        <w:t>il voulait l</w:t>
      </w:r>
      <w:r w:rsidR="00E57EC9">
        <w:t>’</w:t>
      </w:r>
      <w:r w:rsidRPr="00034910">
        <w:t>empoigner</w:t>
      </w:r>
      <w:r w:rsidR="00E57EC9">
        <w:t xml:space="preserve"> ; </w:t>
      </w:r>
      <w:r w:rsidRPr="00034910">
        <w:t>mais il résista à sa pensée et secouant la tête</w:t>
      </w:r>
      <w:r w:rsidR="00E57EC9">
        <w:t> :</w:t>
      </w:r>
    </w:p>
    <w:p w14:paraId="1B47D61F" w14:textId="77777777" w:rsidR="00E57EC9" w:rsidRDefault="00E57EC9" w:rsidP="00E57EC9">
      <w:r>
        <w:t>— </w:t>
      </w:r>
      <w:r w:rsidR="00776CEA" w:rsidRPr="00034910">
        <w:t>Pas de précipitation</w:t>
      </w:r>
      <w:r>
        <w:t xml:space="preserve">. </w:t>
      </w:r>
      <w:r w:rsidR="00776CEA" w:rsidRPr="00034910">
        <w:t>La nuit est une amie</w:t>
      </w:r>
      <w:r>
        <w:t xml:space="preserve">. </w:t>
      </w:r>
      <w:r w:rsidR="00776CEA" w:rsidRPr="00034910">
        <w:t>J</w:t>
      </w:r>
      <w:r>
        <w:t>’</w:t>
      </w:r>
      <w:r w:rsidR="00776CEA" w:rsidRPr="00034910">
        <w:t>aurai le temps et la certitude de n</w:t>
      </w:r>
      <w:r>
        <w:t>’</w:t>
      </w:r>
      <w:r w:rsidR="00776CEA" w:rsidRPr="00034910">
        <w:t>être pas dérangé</w:t>
      </w:r>
      <w:r>
        <w:t>.</w:t>
      </w:r>
    </w:p>
    <w:p w14:paraId="24ED7FAD" w14:textId="30B1051C" w:rsidR="00E57EC9" w:rsidRDefault="00776CEA" w:rsidP="00E57EC9">
      <w:r w:rsidRPr="00034910">
        <w:t xml:space="preserve">Le soir au </w:t>
      </w:r>
      <w:r w:rsidRPr="00034910">
        <w:rPr>
          <w:i/>
          <w:iCs/>
        </w:rPr>
        <w:t>souper</w:t>
      </w:r>
      <w:r w:rsidR="00E57EC9">
        <w:rPr>
          <w:i/>
          <w:iCs/>
        </w:rPr>
        <w:t xml:space="preserve">, </w:t>
      </w:r>
      <w:proofErr w:type="spellStart"/>
      <w:r w:rsidRPr="00034910">
        <w:t>Mathiesel</w:t>
      </w:r>
      <w:proofErr w:type="spellEnd"/>
      <w:r w:rsidR="00E57EC9">
        <w:t xml:space="preserve">, </w:t>
      </w:r>
      <w:r w:rsidRPr="00034910">
        <w:t>arguant de ce qu</w:t>
      </w:r>
      <w:r w:rsidR="00E57EC9">
        <w:t>’</w:t>
      </w:r>
      <w:r w:rsidRPr="00034910">
        <w:t>elle était l</w:t>
      </w:r>
      <w:r w:rsidRPr="00034910">
        <w:t>i</w:t>
      </w:r>
      <w:r w:rsidRPr="00034910">
        <w:t>bérée de son</w:t>
      </w:r>
      <w:r w:rsidR="00E57EC9">
        <w:t xml:space="preserve">… </w:t>
      </w:r>
      <w:r w:rsidRPr="00034910">
        <w:t>service militaire</w:t>
      </w:r>
      <w:r w:rsidR="00E57EC9">
        <w:t xml:space="preserve">, </w:t>
      </w:r>
      <w:r w:rsidRPr="00034910">
        <w:t xml:space="preserve">sollicita la faveur de servir à table </w:t>
      </w:r>
      <w:r w:rsidR="00E57EC9">
        <w:t>M</w:t>
      </w:r>
      <w:r w:rsidR="00E57EC9" w:rsidRPr="00E57EC9">
        <w:rPr>
          <w:vertAlign w:val="superscript"/>
        </w:rPr>
        <w:t>rs</w:t>
      </w:r>
      <w:r w:rsidR="00E57EC9">
        <w:t> </w:t>
      </w:r>
      <w:proofErr w:type="spellStart"/>
      <w:r w:rsidRPr="00034910">
        <w:t>Tolham</w:t>
      </w:r>
      <w:proofErr w:type="spellEnd"/>
      <w:r w:rsidRPr="00034910">
        <w:t xml:space="preserve"> et son convive</w:t>
      </w:r>
      <w:r w:rsidR="00E57EC9">
        <w:t xml:space="preserve">. </w:t>
      </w:r>
      <w:r w:rsidRPr="00034910">
        <w:t>Elle s</w:t>
      </w:r>
      <w:r w:rsidR="00E57EC9">
        <w:t>’</w:t>
      </w:r>
      <w:r w:rsidRPr="00034910">
        <w:t>acquitta de cette tâche délicate avec une dextérité telle que la veuve ne put s</w:t>
      </w:r>
      <w:r w:rsidR="00E57EC9">
        <w:t>’</w:t>
      </w:r>
      <w:r w:rsidRPr="00034910">
        <w:t>empêcher de dire</w:t>
      </w:r>
      <w:r w:rsidR="00E57EC9">
        <w:t> :</w:t>
      </w:r>
    </w:p>
    <w:p w14:paraId="4B424BA2" w14:textId="77777777" w:rsidR="00E57EC9" w:rsidRDefault="00E57EC9" w:rsidP="00E57EC9">
      <w:r>
        <w:t>— </w:t>
      </w:r>
      <w:r w:rsidR="00776CEA" w:rsidRPr="00034910">
        <w:t>Vous voulez me donner des regrets</w:t>
      </w:r>
      <w:r>
        <w:t xml:space="preserve">, </w:t>
      </w:r>
      <w:r w:rsidR="00776CEA" w:rsidRPr="00034910">
        <w:t>ma fille</w:t>
      </w:r>
      <w:r>
        <w:t xml:space="preserve">. </w:t>
      </w:r>
      <w:r w:rsidR="00776CEA" w:rsidRPr="00034910">
        <w:t>Ah</w:t>
      </w:r>
      <w:r>
        <w:t xml:space="preserve"> ! </w:t>
      </w:r>
      <w:r w:rsidR="00776CEA" w:rsidRPr="00034910">
        <w:t xml:space="preserve">si </w:t>
      </w:r>
      <w:proofErr w:type="spellStart"/>
      <w:r w:rsidR="00776CEA" w:rsidRPr="00034910">
        <w:t>Lo</w:t>
      </w:r>
      <w:r w:rsidR="00776CEA" w:rsidRPr="00034910">
        <w:t>d</w:t>
      </w:r>
      <w:r w:rsidR="00776CEA" w:rsidRPr="00034910">
        <w:t>gers</w:t>
      </w:r>
      <w:proofErr w:type="spellEnd"/>
      <w:r w:rsidR="00776CEA" w:rsidRPr="00034910">
        <w:t xml:space="preserve"> n</w:t>
      </w:r>
      <w:r>
        <w:t>’</w:t>
      </w:r>
      <w:r w:rsidR="00776CEA" w:rsidRPr="00034910">
        <w:t>était pas mon amie</w:t>
      </w:r>
      <w:r>
        <w:t xml:space="preserve">, </w:t>
      </w:r>
      <w:r w:rsidR="00776CEA" w:rsidRPr="00034910">
        <w:t>je ne vous renverrais pas à New-York</w:t>
      </w:r>
      <w:r>
        <w:t>.</w:t>
      </w:r>
    </w:p>
    <w:p w14:paraId="77FDD8E6" w14:textId="77777777" w:rsidR="00E57EC9" w:rsidRDefault="00776CEA" w:rsidP="00E57EC9">
      <w:r w:rsidRPr="00034910">
        <w:t>Le docteur Meulen ne dit rien</w:t>
      </w:r>
      <w:r w:rsidR="00E57EC9">
        <w:t xml:space="preserve">, </w:t>
      </w:r>
      <w:r w:rsidRPr="00034910">
        <w:t>mais ses yeux semblaient approuver</w:t>
      </w:r>
      <w:r w:rsidR="00E57EC9">
        <w:t>.</w:t>
      </w:r>
    </w:p>
    <w:p w14:paraId="4F656560" w14:textId="77777777" w:rsidR="00E57EC9" w:rsidRDefault="00776CEA" w:rsidP="00E57EC9">
      <w:r w:rsidRPr="00034910">
        <w:t>De fait</w:t>
      </w:r>
      <w:r w:rsidR="00E57EC9">
        <w:t xml:space="preserve">, </w:t>
      </w:r>
      <w:proofErr w:type="spellStart"/>
      <w:r w:rsidRPr="00034910">
        <w:t>Mathiesel</w:t>
      </w:r>
      <w:proofErr w:type="spellEnd"/>
      <w:r w:rsidRPr="00034910">
        <w:t xml:space="preserve"> le soignait particulièrement</w:t>
      </w:r>
      <w:r w:rsidR="00E57EC9">
        <w:t xml:space="preserve">, </w:t>
      </w:r>
      <w:r w:rsidRPr="00034910">
        <w:t>veillant à ce que son verre ne restât jamais vide</w:t>
      </w:r>
      <w:r w:rsidR="00E57EC9">
        <w:t>…</w:t>
      </w:r>
    </w:p>
    <w:p w14:paraId="0E1F2044" w14:textId="77777777" w:rsidR="00E57EC9" w:rsidRDefault="00776CEA" w:rsidP="00E57EC9">
      <w:r w:rsidRPr="00034910">
        <w:t>Le repas achevé</w:t>
      </w:r>
      <w:r w:rsidR="00E57EC9">
        <w:t xml:space="preserve">, </w:t>
      </w:r>
      <w:r w:rsidRPr="00034910">
        <w:t>la veuve et son hôte causèrent à bâtons rompus</w:t>
      </w:r>
      <w:r w:rsidR="00E57EC9">
        <w:t xml:space="preserve">, </w:t>
      </w:r>
      <w:r w:rsidRPr="00034910">
        <w:t>puis</w:t>
      </w:r>
      <w:r w:rsidR="00E57EC9">
        <w:t xml:space="preserve">, </w:t>
      </w:r>
      <w:r w:rsidRPr="00034910">
        <w:t>à neuf heures sonnant</w:t>
      </w:r>
      <w:r w:rsidR="00E57EC9">
        <w:t xml:space="preserve">, </w:t>
      </w:r>
      <w:r w:rsidRPr="00034910">
        <w:t>ils se séparèrent pour s</w:t>
      </w:r>
      <w:r w:rsidR="00E57EC9">
        <w:t>’</w:t>
      </w:r>
      <w:r w:rsidRPr="00034910">
        <w:t>enfermer chacun dans sa chambre</w:t>
      </w:r>
      <w:r w:rsidR="00E57EC9">
        <w:t xml:space="preserve">. </w:t>
      </w:r>
      <w:proofErr w:type="spellStart"/>
      <w:r w:rsidRPr="00034910">
        <w:t>Mathiesel</w:t>
      </w:r>
      <w:proofErr w:type="spellEnd"/>
      <w:r w:rsidR="00E57EC9">
        <w:t xml:space="preserve">, </w:t>
      </w:r>
      <w:r w:rsidRPr="00034910">
        <w:t>elle</w:t>
      </w:r>
      <w:r w:rsidR="00E57EC9">
        <w:t xml:space="preserve">, </w:t>
      </w:r>
      <w:r w:rsidRPr="00034910">
        <w:t xml:space="preserve">enferma </w:t>
      </w:r>
      <w:r w:rsidRPr="00034910">
        <w:lastRenderedPageBreak/>
        <w:t>les autres domestiques dans leurs cellules respectives</w:t>
      </w:r>
      <w:r w:rsidR="00E57EC9">
        <w:t xml:space="preserve">, </w:t>
      </w:r>
      <w:r w:rsidRPr="00034910">
        <w:t>puis regagna la pièce où elle devait passer la dernière nuit de son séjour à Stone-Hill</w:t>
      </w:r>
      <w:r w:rsidR="00E57EC9">
        <w:t>.</w:t>
      </w:r>
    </w:p>
    <w:p w14:paraId="23DF38C4" w14:textId="3949C692" w:rsidR="00E57EC9" w:rsidRDefault="00722AF3" w:rsidP="000D5DEC">
      <w:pPr>
        <w:pStyle w:val="Etoile"/>
      </w:pPr>
      <w:r w:rsidRPr="00E57EC9">
        <w:t>*</w:t>
      </w:r>
      <w:r w:rsidR="000D5DEC">
        <w:t xml:space="preserve"> </w:t>
      </w:r>
      <w:r w:rsidRPr="00E57EC9">
        <w:t>* *</w:t>
      </w:r>
    </w:p>
    <w:p w14:paraId="492A2BEF" w14:textId="77777777" w:rsidR="00E57EC9" w:rsidRDefault="00776CEA" w:rsidP="00E57EC9">
      <w:r w:rsidRPr="00034910">
        <w:t>Dûment enfermé et verrouillé chez lui</w:t>
      </w:r>
      <w:r w:rsidR="00E57EC9">
        <w:t xml:space="preserve">, </w:t>
      </w:r>
      <w:r w:rsidRPr="00034910">
        <w:t>le docteur Meulen avait allumé les trois lampes électriques éclairant sa chambre à coucher</w:t>
      </w:r>
      <w:r w:rsidR="00E57EC9">
        <w:t>.</w:t>
      </w:r>
    </w:p>
    <w:p w14:paraId="5F82FE10" w14:textId="77777777" w:rsidR="00E57EC9" w:rsidRDefault="00776CEA" w:rsidP="00E57EC9">
      <w:r w:rsidRPr="00034910">
        <w:t>Puis tirant de sa poche une trousse de maroquin</w:t>
      </w:r>
      <w:r w:rsidR="00E57EC9">
        <w:t xml:space="preserve">, </w:t>
      </w:r>
      <w:r w:rsidRPr="00034910">
        <w:t>il y prit une paire de ciseaux très pointus</w:t>
      </w:r>
      <w:r w:rsidR="00E57EC9">
        <w:t xml:space="preserve">, </w:t>
      </w:r>
      <w:r w:rsidRPr="00034910">
        <w:t>une aiguille et du fil qui</w:t>
      </w:r>
      <w:r w:rsidR="00E57EC9">
        <w:t xml:space="preserve">, </w:t>
      </w:r>
      <w:r w:rsidRPr="00034910">
        <w:t>si</w:t>
      </w:r>
      <w:r w:rsidRPr="00034910">
        <w:t>n</w:t>
      </w:r>
      <w:r w:rsidRPr="00034910">
        <w:t>gulière coïncidence présentait une nuance identique à celle de la doublure de la sortie de bal toujours repliée sur le dossier du siège où l</w:t>
      </w:r>
      <w:r w:rsidR="00E57EC9">
        <w:t>’</w:t>
      </w:r>
      <w:r w:rsidRPr="00034910">
        <w:t xml:space="preserve">avait posée </w:t>
      </w:r>
      <w:proofErr w:type="spellStart"/>
      <w:r w:rsidRPr="00034910">
        <w:t>Mathiesel</w:t>
      </w:r>
      <w:proofErr w:type="spellEnd"/>
      <w:r w:rsidR="00E57EC9">
        <w:t>.</w:t>
      </w:r>
    </w:p>
    <w:p w14:paraId="6CA1F8B6" w14:textId="77777777" w:rsidR="00E57EC9" w:rsidRDefault="00776CEA" w:rsidP="00E57EC9">
      <w:r w:rsidRPr="00034910">
        <w:t>Il attira le vêtement à lui</w:t>
      </w:r>
      <w:r w:rsidR="00E57EC9">
        <w:t xml:space="preserve">, </w:t>
      </w:r>
      <w:r w:rsidRPr="00034910">
        <w:t>l</w:t>
      </w:r>
      <w:r w:rsidR="00E57EC9">
        <w:t>’</w:t>
      </w:r>
      <w:r w:rsidRPr="00034910">
        <w:t>étala sur la table guéridon</w:t>
      </w:r>
      <w:r w:rsidR="00E57EC9">
        <w:t xml:space="preserve">, </w:t>
      </w:r>
      <w:r w:rsidRPr="00034910">
        <w:t>et</w:t>
      </w:r>
      <w:r w:rsidR="00E57EC9">
        <w:t xml:space="preserve">, </w:t>
      </w:r>
      <w:r w:rsidRPr="00034910">
        <w:t>méthodiquement</w:t>
      </w:r>
      <w:r w:rsidR="00E57EC9">
        <w:t xml:space="preserve">, </w:t>
      </w:r>
      <w:r w:rsidRPr="00034910">
        <w:t>maniant les ciseaux avec une habileté ina</w:t>
      </w:r>
      <w:r w:rsidRPr="00034910">
        <w:t>t</w:t>
      </w:r>
      <w:r w:rsidRPr="00034910">
        <w:t>tendue</w:t>
      </w:r>
      <w:r w:rsidR="00E57EC9">
        <w:t xml:space="preserve">, </w:t>
      </w:r>
      <w:r w:rsidRPr="00034910">
        <w:t>il se prit à découdre l</w:t>
      </w:r>
      <w:r w:rsidR="00E57EC9">
        <w:t>’</w:t>
      </w:r>
      <w:r w:rsidRPr="00034910">
        <w:t>ourlet inférieur</w:t>
      </w:r>
      <w:r w:rsidR="00E57EC9">
        <w:t xml:space="preserve">. </w:t>
      </w:r>
      <w:r w:rsidRPr="00034910">
        <w:t>Les points</w:t>
      </w:r>
      <w:r w:rsidR="00E57EC9">
        <w:t xml:space="preserve">, </w:t>
      </w:r>
      <w:r w:rsidRPr="00034910">
        <w:t>m</w:t>
      </w:r>
      <w:r w:rsidRPr="00034910">
        <w:t>e</w:t>
      </w:r>
      <w:r w:rsidRPr="00034910">
        <w:t>nus</w:t>
      </w:r>
      <w:r w:rsidR="00E57EC9">
        <w:t xml:space="preserve">, </w:t>
      </w:r>
      <w:r w:rsidRPr="00034910">
        <w:t>ainsi qu</w:t>
      </w:r>
      <w:r w:rsidR="00E57EC9">
        <w:t>’</w:t>
      </w:r>
      <w:r w:rsidRPr="00034910">
        <w:t>il convient à toute parure féminine sortant d</w:t>
      </w:r>
      <w:r w:rsidR="00E57EC9">
        <w:t>’</w:t>
      </w:r>
      <w:r w:rsidRPr="00034910">
        <w:t>une maison qui se respecte</w:t>
      </w:r>
      <w:r w:rsidR="00E57EC9">
        <w:t xml:space="preserve">, </w:t>
      </w:r>
      <w:r w:rsidRPr="00034910">
        <w:t>mirent sa patience à une longue épreuve</w:t>
      </w:r>
      <w:r w:rsidR="00E57EC9">
        <w:t xml:space="preserve">, </w:t>
      </w:r>
      <w:r w:rsidRPr="00034910">
        <w:t>mais sa patience fut plus longue que l</w:t>
      </w:r>
      <w:r w:rsidR="00E57EC9">
        <w:t>’</w:t>
      </w:r>
      <w:r w:rsidRPr="00034910">
        <w:t>ourlet</w:t>
      </w:r>
      <w:r w:rsidR="00E57EC9">
        <w:t xml:space="preserve">. </w:t>
      </w:r>
      <w:r w:rsidRPr="00034910">
        <w:t>Au bout d</w:t>
      </w:r>
      <w:r w:rsidR="00E57EC9">
        <w:t>’</w:t>
      </w:r>
      <w:r w:rsidRPr="00034910">
        <w:t>une demi-heure</w:t>
      </w:r>
      <w:r w:rsidR="00E57EC9">
        <w:t xml:space="preserve">, </w:t>
      </w:r>
      <w:r w:rsidRPr="00034910">
        <w:t>toute la partie inférieure du manteau béait</w:t>
      </w:r>
      <w:r w:rsidR="00E57EC9">
        <w:t xml:space="preserve">, </w:t>
      </w:r>
      <w:r w:rsidRPr="00034910">
        <w:t>laissant apercevoir la soie blanche intermédiaire</w:t>
      </w:r>
      <w:r w:rsidR="00E57EC9">
        <w:t>.</w:t>
      </w:r>
    </w:p>
    <w:p w14:paraId="58121C2D" w14:textId="77777777" w:rsidR="00E57EC9" w:rsidRDefault="00776CEA" w:rsidP="00E57EC9">
      <w:r w:rsidRPr="00034910">
        <w:t>De même que les autres</w:t>
      </w:r>
      <w:r w:rsidR="00E57EC9">
        <w:t xml:space="preserve">, </w:t>
      </w:r>
      <w:r w:rsidRPr="00034910">
        <w:t>ce vêtement présentait une triple épaisseur d</w:t>
      </w:r>
      <w:r w:rsidR="00E57EC9">
        <w:t>’</w:t>
      </w:r>
      <w:r w:rsidRPr="00034910">
        <w:t>étoffe</w:t>
      </w:r>
      <w:r w:rsidR="00E57EC9">
        <w:t>.</w:t>
      </w:r>
    </w:p>
    <w:p w14:paraId="445E0353" w14:textId="77777777" w:rsidR="00E57EC9" w:rsidRDefault="00776CEA" w:rsidP="00E57EC9">
      <w:r w:rsidRPr="00034910">
        <w:t>Un instant</w:t>
      </w:r>
      <w:r w:rsidR="00E57EC9">
        <w:t xml:space="preserve">, </w:t>
      </w:r>
      <w:r w:rsidRPr="00034910">
        <w:t>Meulen demeura immobile</w:t>
      </w:r>
      <w:r w:rsidR="00E57EC9">
        <w:t xml:space="preserve">, </w:t>
      </w:r>
      <w:r w:rsidRPr="00034910">
        <w:t>un sourire trio</w:t>
      </w:r>
      <w:r w:rsidRPr="00034910">
        <w:t>m</w:t>
      </w:r>
      <w:r w:rsidRPr="00034910">
        <w:t>phant aux lèvres</w:t>
      </w:r>
      <w:r w:rsidR="00E57EC9">
        <w:t xml:space="preserve">, </w:t>
      </w:r>
      <w:r w:rsidRPr="00034910">
        <w:t>dardant un regard profond sur la soie blanche mise au jour</w:t>
      </w:r>
      <w:r w:rsidR="00E57EC9">
        <w:t xml:space="preserve">, </w:t>
      </w:r>
      <w:r w:rsidRPr="00034910">
        <w:t>chatoyante sous la clarté électrique</w:t>
      </w:r>
      <w:r w:rsidR="00E57EC9">
        <w:t>.</w:t>
      </w:r>
    </w:p>
    <w:p w14:paraId="04AD7F91" w14:textId="77777777" w:rsidR="00E57EC9" w:rsidRDefault="00E57EC9" w:rsidP="00E57EC9">
      <w:r>
        <w:t>— </w:t>
      </w:r>
      <w:r w:rsidR="00776CEA" w:rsidRPr="00034910">
        <w:t>Voilà une correspondance qui aura donné du mal à son destinataire</w:t>
      </w:r>
      <w:r>
        <w:t xml:space="preserve">, </w:t>
      </w:r>
      <w:r w:rsidR="00776CEA" w:rsidRPr="00034910">
        <w:t>fit-il d</w:t>
      </w:r>
      <w:r>
        <w:t>’</w:t>
      </w:r>
      <w:r w:rsidR="00776CEA" w:rsidRPr="00034910">
        <w:t>un ton mi-badin</w:t>
      </w:r>
      <w:r>
        <w:t xml:space="preserve">, </w:t>
      </w:r>
      <w:r w:rsidR="00776CEA" w:rsidRPr="00034910">
        <w:t>mi-grondeur</w:t>
      </w:r>
      <w:r>
        <w:t xml:space="preserve">. </w:t>
      </w:r>
      <w:r w:rsidR="00776CEA" w:rsidRPr="00034910">
        <w:t>Mais bah</w:t>
      </w:r>
      <w:r>
        <w:t xml:space="preserve"> ! </w:t>
      </w:r>
      <w:r w:rsidR="00776CEA" w:rsidRPr="00034910">
        <w:t>Le succès efface tout</w:t>
      </w:r>
      <w:r>
        <w:t>.</w:t>
      </w:r>
    </w:p>
    <w:p w14:paraId="696FAB54" w14:textId="77777777" w:rsidR="00A924C9" w:rsidRDefault="00A924C9" w:rsidP="00A924C9">
      <w:pPr>
        <w:pStyle w:val="Centrsolidaire"/>
      </w:pPr>
      <w:r w:rsidRPr="00E57EC9">
        <w:rPr>
          <w:noProof/>
        </w:rPr>
        <w:lastRenderedPageBreak/>
        <w:drawing>
          <wp:inline distT="0" distB="0" distL="0" distR="0" wp14:anchorId="0AE130D8" wp14:editId="7AE636DA">
            <wp:extent cx="4492625" cy="5828030"/>
            <wp:effectExtent l="0" t="0" r="0" b="0"/>
            <wp:docPr id="36" name="Image 67" descr="Une image contenant croquis, dessin, Visage humain, ho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 67" descr="Une image contenant croquis, dessin, Visage humain, homme&#10;&#10;Le contenu généré par l’IA peut être incorrec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492625" cy="5828030"/>
                    </a:xfrm>
                    <a:prstGeom prst="rect">
                      <a:avLst/>
                    </a:prstGeom>
                    <a:noFill/>
                    <a:ln>
                      <a:noFill/>
                    </a:ln>
                  </pic:spPr>
                </pic:pic>
              </a:graphicData>
            </a:graphic>
          </wp:inline>
        </w:drawing>
      </w:r>
    </w:p>
    <w:p w14:paraId="7C0C9C9D" w14:textId="77777777" w:rsidR="00A924C9" w:rsidRDefault="00A924C9" w:rsidP="00A924C9">
      <w:pPr>
        <w:pStyle w:val="Centr14pt"/>
      </w:pPr>
      <w:r w:rsidRPr="00E57EC9">
        <w:t>Il se prit à découdre l</w:t>
      </w:r>
      <w:r>
        <w:t>’</w:t>
      </w:r>
      <w:r w:rsidRPr="00E57EC9">
        <w:t>ourlet intérieur</w:t>
      </w:r>
      <w:r>
        <w:t>.</w:t>
      </w:r>
    </w:p>
    <w:p w14:paraId="1485D221" w14:textId="77777777" w:rsidR="00E57EC9" w:rsidRDefault="00776CEA" w:rsidP="00E57EC9">
      <w:r w:rsidRPr="00034910">
        <w:t>Comme rappelé à lui-même par ces paroles</w:t>
      </w:r>
      <w:r w:rsidR="00E57EC9">
        <w:t xml:space="preserve">, </w:t>
      </w:r>
      <w:r w:rsidRPr="00034910">
        <w:t>le docteur</w:t>
      </w:r>
      <w:r w:rsidR="00E57EC9">
        <w:t xml:space="preserve">, </w:t>
      </w:r>
      <w:r w:rsidRPr="00034910">
        <w:t>écartant doublure et tissu gris</w:t>
      </w:r>
      <w:r w:rsidR="00E57EC9">
        <w:t xml:space="preserve">, </w:t>
      </w:r>
      <w:r w:rsidRPr="00034910">
        <w:t>fit glisser au dehors une bande de soie blanche d</w:t>
      </w:r>
      <w:r w:rsidR="00E57EC9">
        <w:t>’</w:t>
      </w:r>
      <w:r w:rsidRPr="00034910">
        <w:t>environ vingt-cinq centimètres de hauteur</w:t>
      </w:r>
      <w:r w:rsidR="00E57EC9">
        <w:t xml:space="preserve">, </w:t>
      </w:r>
      <w:r w:rsidRPr="00034910">
        <w:t>et il la coupa dans toute l</w:t>
      </w:r>
      <w:r w:rsidR="00E57EC9">
        <w:t>’</w:t>
      </w:r>
      <w:r w:rsidRPr="00034910">
        <w:t>ampleur de la sortie de bal</w:t>
      </w:r>
      <w:r w:rsidR="00E57EC9">
        <w:t xml:space="preserve">. </w:t>
      </w:r>
      <w:r w:rsidRPr="00034910">
        <w:t>Alors il bra</w:t>
      </w:r>
      <w:r w:rsidRPr="00034910">
        <w:t>n</w:t>
      </w:r>
      <w:r w:rsidRPr="00034910">
        <w:t>dit cette bande dans un geste de triomphe</w:t>
      </w:r>
      <w:r w:rsidR="00E57EC9">
        <w:t>.</w:t>
      </w:r>
    </w:p>
    <w:p w14:paraId="29E46E94" w14:textId="77777777" w:rsidR="00E57EC9" w:rsidRDefault="00E57EC9" w:rsidP="00E57EC9">
      <w:r>
        <w:t>— </w:t>
      </w:r>
      <w:r w:rsidR="00776CEA" w:rsidRPr="00034910">
        <w:t>Vite</w:t>
      </w:r>
      <w:r>
        <w:t xml:space="preserve"> ! </w:t>
      </w:r>
      <w:r w:rsidR="00776CEA" w:rsidRPr="00034910">
        <w:t>assurons-nous que nous ne nous égarons pas</w:t>
      </w:r>
      <w:r>
        <w:t xml:space="preserve">… </w:t>
      </w:r>
      <w:r w:rsidR="00776CEA" w:rsidRPr="00034910">
        <w:t>Une allumette fera apparaître quelques signes de la communication</w:t>
      </w:r>
      <w:r>
        <w:t>.</w:t>
      </w:r>
    </w:p>
    <w:p w14:paraId="457DB4B9" w14:textId="77777777" w:rsidR="00E57EC9" w:rsidRDefault="00776CEA" w:rsidP="00E57EC9">
      <w:r w:rsidRPr="00034910">
        <w:lastRenderedPageBreak/>
        <w:t>Il fouilla dans ses poches</w:t>
      </w:r>
      <w:r w:rsidR="00E57EC9">
        <w:t xml:space="preserve">, </w:t>
      </w:r>
      <w:r w:rsidRPr="00034910">
        <w:t>eut une mine étonnée</w:t>
      </w:r>
      <w:r w:rsidR="00E57EC9">
        <w:t xml:space="preserve">, </w:t>
      </w:r>
      <w:r w:rsidRPr="00034910">
        <w:t>fouilla e</w:t>
      </w:r>
      <w:r w:rsidRPr="00034910">
        <w:t>n</w:t>
      </w:r>
      <w:r w:rsidRPr="00034910">
        <w:t>core</w:t>
      </w:r>
      <w:r w:rsidR="00E57EC9">
        <w:t>.</w:t>
      </w:r>
    </w:p>
    <w:p w14:paraId="26E6E809" w14:textId="77777777" w:rsidR="00E57EC9" w:rsidRDefault="00E57EC9" w:rsidP="00E57EC9">
      <w:r>
        <w:t>— </w:t>
      </w:r>
      <w:r w:rsidR="00776CEA" w:rsidRPr="00034910">
        <w:t>Ah çà</w:t>
      </w:r>
      <w:r>
        <w:t xml:space="preserve"> ! </w:t>
      </w:r>
      <w:r w:rsidR="00776CEA" w:rsidRPr="00034910">
        <w:t>qu</w:t>
      </w:r>
      <w:r>
        <w:t>’</w:t>
      </w:r>
      <w:r w:rsidR="00776CEA" w:rsidRPr="00034910">
        <w:t xml:space="preserve">ai-je fait de mes </w:t>
      </w:r>
      <w:r>
        <w:t>« </w:t>
      </w:r>
      <w:r w:rsidR="00776CEA" w:rsidRPr="00034910">
        <w:t>cires</w:t>
      </w:r>
      <w:r>
        <w:t> » (</w:t>
      </w:r>
      <w:r w:rsidR="00776CEA" w:rsidRPr="00034910">
        <w:t>allumettes-bougies</w:t>
      </w:r>
      <w:r>
        <w:t xml:space="preserve">) ? </w:t>
      </w:r>
      <w:r w:rsidR="00776CEA" w:rsidRPr="00034910">
        <w:t>Je les avais tantôt</w:t>
      </w:r>
      <w:r>
        <w:t xml:space="preserve">… </w:t>
      </w:r>
      <w:r w:rsidR="00776CEA" w:rsidRPr="00034910">
        <w:t>je les aurai laissées quelque part</w:t>
      </w:r>
      <w:r>
        <w:t>.</w:t>
      </w:r>
    </w:p>
    <w:p w14:paraId="24352E52" w14:textId="77777777" w:rsidR="00E57EC9" w:rsidRDefault="00776CEA" w:rsidP="00E57EC9">
      <w:r w:rsidRPr="00034910">
        <w:t>Mais se morigénant</w:t>
      </w:r>
      <w:r w:rsidR="00E57EC9">
        <w:t> :</w:t>
      </w:r>
    </w:p>
    <w:p w14:paraId="2BB22667" w14:textId="77777777" w:rsidR="00E57EC9" w:rsidRDefault="00E57EC9" w:rsidP="00E57EC9">
      <w:r>
        <w:t>— </w:t>
      </w:r>
      <w:r w:rsidR="00776CEA" w:rsidRPr="00034910">
        <w:t>Cela vaut mieux ainsi</w:t>
      </w:r>
      <w:r>
        <w:t xml:space="preserve">… </w:t>
      </w:r>
      <w:r w:rsidR="00776CEA" w:rsidRPr="00034910">
        <w:t>Il est préférable que la soie reste intacte jusqu</w:t>
      </w:r>
      <w:r>
        <w:t>’</w:t>
      </w:r>
      <w:r w:rsidR="00776CEA" w:rsidRPr="00034910">
        <w:t>à ce qu</w:t>
      </w:r>
      <w:r>
        <w:t>’</w:t>
      </w:r>
      <w:r w:rsidR="00776CEA" w:rsidRPr="00034910">
        <w:t>elle soit au pouvoir de qui de droit</w:t>
      </w:r>
      <w:r>
        <w:t xml:space="preserve">. </w:t>
      </w:r>
      <w:r w:rsidR="00776CEA" w:rsidRPr="00034910">
        <w:t>On ne sait jamais ce qui peut arriver</w:t>
      </w:r>
      <w:r>
        <w:t xml:space="preserve">. </w:t>
      </w:r>
      <w:r w:rsidR="00776CEA" w:rsidRPr="00034910">
        <w:t>Une bande d</w:t>
      </w:r>
      <w:r>
        <w:t>’</w:t>
      </w:r>
      <w:r w:rsidR="00776CEA" w:rsidRPr="00034910">
        <w:t>étoffe blanche n</w:t>
      </w:r>
      <w:r>
        <w:t>’</w:t>
      </w:r>
      <w:r w:rsidR="00776CEA" w:rsidRPr="00034910">
        <w:t>éveillerait les soupçons de personne</w:t>
      </w:r>
      <w:r>
        <w:t xml:space="preserve">, </w:t>
      </w:r>
      <w:r w:rsidR="00776CEA" w:rsidRPr="00034910">
        <w:t>oui</w:t>
      </w:r>
      <w:r>
        <w:t xml:space="preserve">, </w:t>
      </w:r>
      <w:r w:rsidR="00776CEA" w:rsidRPr="00034910">
        <w:t>oui</w:t>
      </w:r>
      <w:r>
        <w:t xml:space="preserve">, </w:t>
      </w:r>
      <w:r w:rsidR="00776CEA" w:rsidRPr="00034910">
        <w:t>cela est mieux ainsi</w:t>
      </w:r>
      <w:r>
        <w:t>.</w:t>
      </w:r>
    </w:p>
    <w:p w14:paraId="535B1097" w14:textId="77777777" w:rsidR="00E57EC9" w:rsidRDefault="00776CEA" w:rsidP="00E57EC9">
      <w:r w:rsidRPr="00034910">
        <w:t>Et dans un ricanement</w:t>
      </w:r>
      <w:r w:rsidR="00E57EC9">
        <w:t> :</w:t>
      </w:r>
    </w:p>
    <w:p w14:paraId="5B78BDAD" w14:textId="77777777" w:rsidR="00E57EC9" w:rsidRDefault="00E57EC9" w:rsidP="00E57EC9">
      <w:r>
        <w:t>— </w:t>
      </w:r>
      <w:r w:rsidR="00776CEA" w:rsidRPr="00034910">
        <w:t>Il y avait quatre manteaux</w:t>
      </w:r>
      <w:r>
        <w:t xml:space="preserve">. </w:t>
      </w:r>
      <w:r w:rsidR="00776CEA" w:rsidRPr="00034910">
        <w:t>Les trois autres ne cont</w:t>
      </w:r>
      <w:r w:rsidR="00776CEA" w:rsidRPr="00034910">
        <w:t>e</w:t>
      </w:r>
      <w:r w:rsidR="00776CEA" w:rsidRPr="00034910">
        <w:t>naient rien</w:t>
      </w:r>
      <w:r>
        <w:t xml:space="preserve">, </w:t>
      </w:r>
      <w:r w:rsidR="00776CEA" w:rsidRPr="00034910">
        <w:t>donc celui-ci est la cachette aux renseignements</w:t>
      </w:r>
      <w:r>
        <w:t xml:space="preserve">. </w:t>
      </w:r>
      <w:r w:rsidR="00776CEA" w:rsidRPr="00034910">
        <w:t>Je suis absurde de vouloir m</w:t>
      </w:r>
      <w:r>
        <w:t>’</w:t>
      </w:r>
      <w:r w:rsidR="00776CEA" w:rsidRPr="00034910">
        <w:t>assurer d</w:t>
      </w:r>
      <w:r>
        <w:t>’</w:t>
      </w:r>
      <w:r w:rsidR="00776CEA" w:rsidRPr="00034910">
        <w:t>une chose aussi évidente</w:t>
      </w:r>
      <w:r>
        <w:t>.</w:t>
      </w:r>
    </w:p>
    <w:p w14:paraId="331BB76B" w14:textId="77777777" w:rsidR="00E57EC9" w:rsidRDefault="00776CEA" w:rsidP="00E57EC9">
      <w:r w:rsidRPr="00034910">
        <w:t>Ce disant</w:t>
      </w:r>
      <w:r w:rsidR="00E57EC9">
        <w:t xml:space="preserve">, </w:t>
      </w:r>
      <w:r w:rsidRPr="00034910">
        <w:t>il roulait la bande blanche</w:t>
      </w:r>
      <w:r w:rsidR="00E57EC9">
        <w:t xml:space="preserve">, </w:t>
      </w:r>
      <w:r w:rsidRPr="00034910">
        <w:t>l</w:t>
      </w:r>
      <w:r w:rsidR="00E57EC9">
        <w:t>’</w:t>
      </w:r>
      <w:r w:rsidRPr="00034910">
        <w:t>introduisait dans la poche intérieure de son veston</w:t>
      </w:r>
      <w:r w:rsidR="00E57EC9">
        <w:t xml:space="preserve">, </w:t>
      </w:r>
      <w:r w:rsidRPr="00034910">
        <w:t>et</w:t>
      </w:r>
      <w:r w:rsidR="00E57EC9">
        <w:t xml:space="preserve">, </w:t>
      </w:r>
      <w:r w:rsidRPr="00034910">
        <w:t>avec un soupir résigné</w:t>
      </w:r>
      <w:r w:rsidR="00E57EC9">
        <w:t xml:space="preserve">, </w:t>
      </w:r>
      <w:r w:rsidRPr="00034910">
        <w:t>il r</w:t>
      </w:r>
      <w:r w:rsidRPr="00034910">
        <w:t>e</w:t>
      </w:r>
      <w:r w:rsidRPr="00034910">
        <w:t>prenait le manteau</w:t>
      </w:r>
      <w:r w:rsidR="00E57EC9">
        <w:t xml:space="preserve">. </w:t>
      </w:r>
      <w:r w:rsidRPr="00034910">
        <w:t>Lentement il se mit à recoudre l</w:t>
      </w:r>
      <w:r w:rsidR="00E57EC9">
        <w:t>’</w:t>
      </w:r>
      <w:r w:rsidRPr="00034910">
        <w:t>ourlet d</w:t>
      </w:r>
      <w:r w:rsidRPr="00034910">
        <w:t>é</w:t>
      </w:r>
      <w:r w:rsidRPr="00034910">
        <w:t>fait tout à l</w:t>
      </w:r>
      <w:r w:rsidR="00E57EC9">
        <w:t>’</w:t>
      </w:r>
      <w:r w:rsidRPr="00034910">
        <w:t>heure</w:t>
      </w:r>
      <w:r w:rsidR="00E57EC9">
        <w:t>.</w:t>
      </w:r>
    </w:p>
    <w:p w14:paraId="5E3DDEB8" w14:textId="77777777" w:rsidR="00E57EC9" w:rsidRDefault="00776CEA" w:rsidP="00E57EC9">
      <w:r w:rsidRPr="00034910">
        <w:t>Sa montre</w:t>
      </w:r>
      <w:r w:rsidR="00E57EC9">
        <w:t xml:space="preserve">, </w:t>
      </w:r>
      <w:r w:rsidRPr="00034910">
        <w:t>placée sur la table</w:t>
      </w:r>
      <w:r w:rsidR="00E57EC9">
        <w:t xml:space="preserve">, </w:t>
      </w:r>
      <w:r w:rsidRPr="00034910">
        <w:t>marquait minuit lorsqu</w:t>
      </w:r>
      <w:r w:rsidR="00E57EC9">
        <w:t>’</w:t>
      </w:r>
      <w:r w:rsidRPr="00034910">
        <w:t>il replaça la sortie de bal sur le dossier d</w:t>
      </w:r>
      <w:r w:rsidR="00E57EC9">
        <w:t>’</w:t>
      </w:r>
      <w:r w:rsidRPr="00034910">
        <w:t>une chaise</w:t>
      </w:r>
      <w:r w:rsidR="00E57EC9">
        <w:t>.</w:t>
      </w:r>
    </w:p>
    <w:p w14:paraId="47E44366" w14:textId="77777777" w:rsidR="00E57EC9" w:rsidRDefault="00776CEA" w:rsidP="00E57EC9">
      <w:r w:rsidRPr="00034910">
        <w:t>L</w:t>
      </w:r>
      <w:r w:rsidR="00E57EC9">
        <w:t>’</w:t>
      </w:r>
      <w:r w:rsidRPr="00034910">
        <w:t>ourlet recousu</w:t>
      </w:r>
      <w:r w:rsidR="00E57EC9">
        <w:t xml:space="preserve">, </w:t>
      </w:r>
      <w:r w:rsidRPr="00034910">
        <w:t>personne ne pourrait se douter du trait</w:t>
      </w:r>
      <w:r w:rsidRPr="00034910">
        <w:t>e</w:t>
      </w:r>
      <w:r w:rsidRPr="00034910">
        <w:t>ment imposé au vêtement</w:t>
      </w:r>
      <w:r w:rsidR="00E57EC9">
        <w:t xml:space="preserve">. </w:t>
      </w:r>
      <w:r w:rsidRPr="00034910">
        <w:t>Satisfait apparemment de ce résu</w:t>
      </w:r>
      <w:r w:rsidRPr="00034910">
        <w:t>l</w:t>
      </w:r>
      <w:r w:rsidRPr="00034910">
        <w:t>tat</w:t>
      </w:r>
      <w:r w:rsidR="00E57EC9">
        <w:t xml:space="preserve">, </w:t>
      </w:r>
      <w:r w:rsidRPr="00034910">
        <w:t>le docteur s</w:t>
      </w:r>
      <w:r w:rsidR="00E57EC9">
        <w:t>’</w:t>
      </w:r>
      <w:r w:rsidRPr="00034910">
        <w:t>étira voluptueusement</w:t>
      </w:r>
      <w:r w:rsidR="00E57EC9">
        <w:t xml:space="preserve">, </w:t>
      </w:r>
      <w:r w:rsidRPr="00034910">
        <w:t>bâilla et se mit en devoir de goûter un repos bien gagné</w:t>
      </w:r>
      <w:r w:rsidR="00E57EC9">
        <w:t>.</w:t>
      </w:r>
    </w:p>
    <w:p w14:paraId="17148D01" w14:textId="77777777" w:rsidR="00E57EC9" w:rsidRDefault="00776CEA" w:rsidP="00E57EC9">
      <w:r w:rsidRPr="00034910">
        <w:lastRenderedPageBreak/>
        <w:t>Bientôt il se glissait dans le lit</w:t>
      </w:r>
      <w:r w:rsidR="00E57EC9">
        <w:t xml:space="preserve">, </w:t>
      </w:r>
      <w:r w:rsidRPr="00034910">
        <w:t>tournait le bouton co</w:t>
      </w:r>
      <w:r w:rsidRPr="00034910">
        <w:t>m</w:t>
      </w:r>
      <w:r w:rsidRPr="00034910">
        <w:t>mandant le courant électrique</w:t>
      </w:r>
      <w:r w:rsidR="00E57EC9">
        <w:t xml:space="preserve">. </w:t>
      </w:r>
      <w:r w:rsidRPr="00034910">
        <w:t>Les ampoules s</w:t>
      </w:r>
      <w:r w:rsidR="00E57EC9">
        <w:t>’</w:t>
      </w:r>
      <w:r w:rsidRPr="00034910">
        <w:t>éteignirent</w:t>
      </w:r>
      <w:r w:rsidR="00E57EC9">
        <w:t xml:space="preserve">, </w:t>
      </w:r>
      <w:r w:rsidRPr="00034910">
        <w:t>plongeant la pièce dans l</w:t>
      </w:r>
      <w:r w:rsidR="00E57EC9">
        <w:t>’</w:t>
      </w:r>
      <w:r w:rsidRPr="00034910">
        <w:t>obscurité</w:t>
      </w:r>
      <w:r w:rsidR="00E57EC9">
        <w:t>.</w:t>
      </w:r>
    </w:p>
    <w:p w14:paraId="5515D61B" w14:textId="77777777" w:rsidR="00E57EC9" w:rsidRDefault="00776CEA" w:rsidP="00E57EC9">
      <w:r w:rsidRPr="00034910">
        <w:t>La satisfaction du devoir accompli prédispose</w:t>
      </w:r>
      <w:r w:rsidR="00E57EC9">
        <w:t xml:space="preserve">, </w:t>
      </w:r>
      <w:r w:rsidRPr="00034910">
        <w:t>dit-on</w:t>
      </w:r>
      <w:r w:rsidR="00E57EC9">
        <w:t xml:space="preserve">, </w:t>
      </w:r>
      <w:r w:rsidRPr="00034910">
        <w:t>au sommeil paisible</w:t>
      </w:r>
      <w:r w:rsidR="00E57EC9">
        <w:t>.</w:t>
      </w:r>
    </w:p>
    <w:p w14:paraId="08F6EE27" w14:textId="77777777" w:rsidR="00E57EC9" w:rsidRDefault="00EC54C3" w:rsidP="00E57EC9">
      <w:r w:rsidRPr="00034910">
        <w:t>Meulen devait connaître cette satisfaction au plus haut d</w:t>
      </w:r>
      <w:r w:rsidRPr="00034910">
        <w:t>e</w:t>
      </w:r>
      <w:r w:rsidRPr="00034910">
        <w:t>gré</w:t>
      </w:r>
      <w:r w:rsidR="00E57EC9">
        <w:t xml:space="preserve">, </w:t>
      </w:r>
      <w:r w:rsidRPr="00034910">
        <w:t>car cinq minutes plus tard il dormait profondément</w:t>
      </w:r>
      <w:r w:rsidR="00E57EC9">
        <w:t xml:space="preserve">. </w:t>
      </w:r>
      <w:r w:rsidRPr="00034910">
        <w:t>Si pr</w:t>
      </w:r>
      <w:r w:rsidRPr="00034910">
        <w:t>o</w:t>
      </w:r>
      <w:r w:rsidRPr="00034910">
        <w:t>fondément qu</w:t>
      </w:r>
      <w:r w:rsidR="00E57EC9">
        <w:t>’</w:t>
      </w:r>
      <w:r w:rsidRPr="00034910">
        <w:t>un fracas de branches brisées</w:t>
      </w:r>
      <w:r w:rsidR="00E57EC9">
        <w:t xml:space="preserve">, </w:t>
      </w:r>
      <w:r w:rsidRPr="00034910">
        <w:t>qui retentit au d</w:t>
      </w:r>
      <w:r w:rsidRPr="00034910">
        <w:t>e</w:t>
      </w:r>
      <w:r w:rsidRPr="00034910">
        <w:t>hors</w:t>
      </w:r>
      <w:r w:rsidR="00E57EC9">
        <w:t xml:space="preserve">, </w:t>
      </w:r>
      <w:r w:rsidRPr="00034910">
        <w:t>ne le tira pas du pays des rêves</w:t>
      </w:r>
      <w:r w:rsidR="00E57EC9">
        <w:t>.</w:t>
      </w:r>
    </w:p>
    <w:p w14:paraId="7C81E96C" w14:textId="77777777" w:rsidR="00E57EC9" w:rsidRDefault="00776CEA" w:rsidP="00E57EC9">
      <w:r w:rsidRPr="00034910">
        <w:t>Et pourtant</w:t>
      </w:r>
      <w:r w:rsidR="00E57EC9">
        <w:t xml:space="preserve">, </w:t>
      </w:r>
      <w:r w:rsidRPr="00034910">
        <w:t>s</w:t>
      </w:r>
      <w:r w:rsidR="00E57EC9">
        <w:t>’</w:t>
      </w:r>
      <w:r w:rsidRPr="00034910">
        <w:t>il s</w:t>
      </w:r>
      <w:r w:rsidR="00E57EC9">
        <w:t>’</w:t>
      </w:r>
      <w:r w:rsidRPr="00034910">
        <w:t>était précipité à sa croisée</w:t>
      </w:r>
      <w:r w:rsidR="00E57EC9">
        <w:t xml:space="preserve">, </w:t>
      </w:r>
      <w:r w:rsidRPr="00034910">
        <w:t>il eût aperçu quelque chose qui lui eût donné à réfléchir</w:t>
      </w:r>
      <w:r w:rsidR="00E57EC9">
        <w:t>.</w:t>
      </w:r>
    </w:p>
    <w:p w14:paraId="4D09CF2C" w14:textId="77777777" w:rsidR="00E57EC9" w:rsidRDefault="00776CEA" w:rsidP="00E57EC9">
      <w:r w:rsidRPr="00034910">
        <w:t>Une rangée de vigoureux pommiers marquait</w:t>
      </w:r>
      <w:r w:rsidR="00E57EC9">
        <w:t xml:space="preserve">, </w:t>
      </w:r>
      <w:r w:rsidRPr="00034910">
        <w:t>on s</w:t>
      </w:r>
      <w:r w:rsidR="00E57EC9">
        <w:t>’</w:t>
      </w:r>
      <w:r w:rsidRPr="00034910">
        <w:t>en so</w:t>
      </w:r>
      <w:r w:rsidRPr="00034910">
        <w:t>u</w:t>
      </w:r>
      <w:r w:rsidRPr="00034910">
        <w:t>vient</w:t>
      </w:r>
      <w:r w:rsidR="00E57EC9">
        <w:t xml:space="preserve">, </w:t>
      </w:r>
      <w:r w:rsidRPr="00034910">
        <w:t>le bord de l</w:t>
      </w:r>
      <w:r w:rsidR="00E57EC9">
        <w:t>’</w:t>
      </w:r>
      <w:r w:rsidRPr="00034910">
        <w:t>ancien fossé comblé</w:t>
      </w:r>
      <w:r w:rsidR="00E57EC9">
        <w:t xml:space="preserve">. </w:t>
      </w:r>
      <w:r w:rsidRPr="00034910">
        <w:t>Or</w:t>
      </w:r>
      <w:r w:rsidR="00E57EC9">
        <w:t xml:space="preserve">, </w:t>
      </w:r>
      <w:r w:rsidRPr="00034910">
        <w:t>une maîtresse bra</w:t>
      </w:r>
      <w:r w:rsidRPr="00034910">
        <w:t>n</w:t>
      </w:r>
      <w:r w:rsidRPr="00034910">
        <w:t>che de l</w:t>
      </w:r>
      <w:r w:rsidR="00E57EC9">
        <w:t>’</w:t>
      </w:r>
      <w:r w:rsidRPr="00034910">
        <w:t>un de ces arbres fruitiers s</w:t>
      </w:r>
      <w:r w:rsidR="00E57EC9">
        <w:t>’</w:t>
      </w:r>
      <w:r w:rsidRPr="00034910">
        <w:t>était brisée en entraînant dans sa chute une forme humaine</w:t>
      </w:r>
      <w:r w:rsidR="00E57EC9">
        <w:t xml:space="preserve">. </w:t>
      </w:r>
      <w:r w:rsidRPr="00034910">
        <w:t>L</w:t>
      </w:r>
      <w:r w:rsidR="00E57EC9">
        <w:t>’</w:t>
      </w:r>
      <w:r w:rsidRPr="00034910">
        <w:t>accident s</w:t>
      </w:r>
      <w:r w:rsidR="00E57EC9">
        <w:t>’</w:t>
      </w:r>
      <w:r w:rsidRPr="00034910">
        <w:t>était produit sur le pommier situé juste en face de la fenêtre du docteur</w:t>
      </w:r>
      <w:r w:rsidR="00E57EC9">
        <w:t>.</w:t>
      </w:r>
    </w:p>
    <w:p w14:paraId="0260439C" w14:textId="77777777" w:rsidR="00E57EC9" w:rsidRDefault="00776CEA" w:rsidP="00E57EC9">
      <w:r w:rsidRPr="00034910">
        <w:t>Il y avait donc là une personne qui</w:t>
      </w:r>
      <w:r w:rsidR="00E57EC9">
        <w:t xml:space="preserve">, </w:t>
      </w:r>
      <w:r w:rsidRPr="00034910">
        <w:t>selon toute apparence</w:t>
      </w:r>
      <w:r w:rsidR="00E57EC9">
        <w:t xml:space="preserve">, </w:t>
      </w:r>
      <w:r w:rsidRPr="00034910">
        <w:t>observait ce qui se passait dans la chambre</w:t>
      </w:r>
      <w:r w:rsidR="00E57EC9">
        <w:t>.</w:t>
      </w:r>
    </w:p>
    <w:p w14:paraId="2DD21388" w14:textId="4DD1EBF1" w:rsidR="00E57EC9" w:rsidRDefault="00722AF3" w:rsidP="000D5DEC">
      <w:pPr>
        <w:pStyle w:val="Etoile"/>
      </w:pPr>
      <w:r w:rsidRPr="00E57EC9">
        <w:t>*</w:t>
      </w:r>
      <w:r w:rsidR="000D5DEC">
        <w:t xml:space="preserve"> </w:t>
      </w:r>
      <w:r w:rsidRPr="00E57EC9">
        <w:t>* *</w:t>
      </w:r>
    </w:p>
    <w:p w14:paraId="3D1A8F06" w14:textId="77777777" w:rsidR="00E57EC9" w:rsidRDefault="00776CEA" w:rsidP="00E57EC9">
      <w:r w:rsidRPr="00034910">
        <w:t>Le matin du départ est arrivé</w:t>
      </w:r>
      <w:r w:rsidR="00E57EC9">
        <w:t>.</w:t>
      </w:r>
    </w:p>
    <w:p w14:paraId="400517F9" w14:textId="77777777" w:rsidR="00E57EC9" w:rsidRDefault="00776CEA" w:rsidP="00E57EC9">
      <w:r w:rsidRPr="00034910">
        <w:t xml:space="preserve">Une voiture que le docteur Meulen a </w:t>
      </w:r>
      <w:proofErr w:type="spellStart"/>
      <w:r w:rsidRPr="00034910">
        <w:t>commandée</w:t>
      </w:r>
      <w:proofErr w:type="spellEnd"/>
      <w:r w:rsidRPr="00034910">
        <w:t xml:space="preserve"> la veille à </w:t>
      </w:r>
      <w:proofErr w:type="spellStart"/>
      <w:r w:rsidRPr="00034910">
        <w:t>New-Haven</w:t>
      </w:r>
      <w:proofErr w:type="spellEnd"/>
      <w:r w:rsidR="00E57EC9">
        <w:t xml:space="preserve">, </w:t>
      </w:r>
      <w:r w:rsidRPr="00034910">
        <w:t>vient de s</w:t>
      </w:r>
      <w:r w:rsidR="00E57EC9">
        <w:t>’</w:t>
      </w:r>
      <w:r w:rsidRPr="00034910">
        <w:t>arrêter devant la façade sombre de Stone-Hill-Castle</w:t>
      </w:r>
      <w:r w:rsidR="00E57EC9">
        <w:t>.</w:t>
      </w:r>
    </w:p>
    <w:p w14:paraId="1AFDE383" w14:textId="77777777" w:rsidR="00E57EC9" w:rsidRDefault="00776CEA" w:rsidP="00E57EC9">
      <w:r w:rsidRPr="00034910">
        <w:t xml:space="preserve">On y charge la malle de </w:t>
      </w:r>
      <w:proofErr w:type="spellStart"/>
      <w:r w:rsidRPr="00034910">
        <w:t>Mathiesel</w:t>
      </w:r>
      <w:proofErr w:type="spellEnd"/>
      <w:r w:rsidR="00E57EC9">
        <w:t xml:space="preserve">, </w:t>
      </w:r>
      <w:r w:rsidRPr="00034910">
        <w:t>car</w:t>
      </w:r>
      <w:r w:rsidR="00E57EC9">
        <w:t xml:space="preserve">, </w:t>
      </w:r>
      <w:r w:rsidRPr="00034910">
        <w:t>le médecin</w:t>
      </w:r>
      <w:r w:rsidR="00E57EC9">
        <w:t xml:space="preserve">, </w:t>
      </w:r>
      <w:r w:rsidRPr="00034910">
        <w:t>déc</w:t>
      </w:r>
      <w:r w:rsidRPr="00034910">
        <w:t>i</w:t>
      </w:r>
      <w:r w:rsidRPr="00034910">
        <w:t>dément conquis par le caractère de la jeune fille</w:t>
      </w:r>
      <w:r w:rsidR="00E57EC9">
        <w:t xml:space="preserve">, </w:t>
      </w:r>
      <w:r w:rsidRPr="00034910">
        <w:t>lui a offert de la transporter à la gare du railway</w:t>
      </w:r>
      <w:r w:rsidR="00E57EC9">
        <w:t xml:space="preserve">. </w:t>
      </w:r>
      <w:r w:rsidRPr="00034910">
        <w:t>Il n</w:t>
      </w:r>
      <w:r w:rsidR="00E57EC9">
        <w:t>’</w:t>
      </w:r>
      <w:r w:rsidRPr="00034910">
        <w:t xml:space="preserve">a pas de </w:t>
      </w:r>
      <w:r w:rsidRPr="00034910">
        <w:lastRenderedPageBreak/>
        <w:t>préjugés de caste</w:t>
      </w:r>
      <w:r w:rsidR="00E57EC9">
        <w:t xml:space="preserve">, </w:t>
      </w:r>
      <w:r w:rsidRPr="00034910">
        <w:t>lui</w:t>
      </w:r>
      <w:r w:rsidR="00E57EC9">
        <w:t xml:space="preserve">, </w:t>
      </w:r>
      <w:r w:rsidRPr="00034910">
        <w:t>qui est accoutumé à voir tous les humains égaux d</w:t>
      </w:r>
      <w:r w:rsidRPr="00034910">
        <w:t>e</w:t>
      </w:r>
      <w:r w:rsidRPr="00034910">
        <w:t>vant la souffrance</w:t>
      </w:r>
      <w:r w:rsidR="00E57EC9">
        <w:t>.</w:t>
      </w:r>
    </w:p>
    <w:p w14:paraId="42E16842" w14:textId="77777777" w:rsidR="00E57EC9" w:rsidRDefault="00776CEA" w:rsidP="00E57EC9">
      <w:r w:rsidRPr="00034910">
        <w:t xml:space="preserve">Et </w:t>
      </w:r>
      <w:proofErr w:type="spellStart"/>
      <w:r w:rsidRPr="00034910">
        <w:t>Mathiesel</w:t>
      </w:r>
      <w:proofErr w:type="spellEnd"/>
      <w:r w:rsidRPr="00034910">
        <w:t xml:space="preserve"> a accepté avec des protestations de gratitude qui ont paru très agréables à l</w:t>
      </w:r>
      <w:r w:rsidR="00E57EC9">
        <w:t>’</w:t>
      </w:r>
      <w:r w:rsidRPr="00034910">
        <w:t>excellent praticien</w:t>
      </w:r>
      <w:r w:rsidR="00E57EC9">
        <w:t>.</w:t>
      </w:r>
    </w:p>
    <w:p w14:paraId="596D1B82" w14:textId="77777777" w:rsidR="00E57EC9" w:rsidRDefault="00776CEA" w:rsidP="00E57EC9">
      <w:r w:rsidRPr="00034910">
        <w:t>Mais que fait-il lui-même</w:t>
      </w:r>
      <w:r w:rsidR="00E57EC9">
        <w:t> ?</w:t>
      </w:r>
    </w:p>
    <w:p w14:paraId="2BDFE805" w14:textId="77777777" w:rsidR="00E57EC9" w:rsidRDefault="00776CEA" w:rsidP="00E57EC9">
      <w:r w:rsidRPr="00034910">
        <w:t>Sur un tas de branches mortes il a placé le manteau gris</w:t>
      </w:r>
      <w:r w:rsidR="00E57EC9">
        <w:t xml:space="preserve">, </w:t>
      </w:r>
      <w:r w:rsidRPr="00034910">
        <w:t>découpé en petites lanières</w:t>
      </w:r>
      <w:r w:rsidR="00E57EC9">
        <w:t xml:space="preserve">, </w:t>
      </w:r>
      <w:r w:rsidRPr="00034910">
        <w:t>et il a mis le feu à ce bûcher impr</w:t>
      </w:r>
      <w:r w:rsidRPr="00034910">
        <w:t>o</w:t>
      </w:r>
      <w:r w:rsidRPr="00034910">
        <w:t>visé</w:t>
      </w:r>
      <w:r w:rsidR="00E57EC9">
        <w:t>.</w:t>
      </w:r>
    </w:p>
    <w:p w14:paraId="4BDF0758" w14:textId="17884103" w:rsidR="00E57EC9" w:rsidRDefault="00776CEA" w:rsidP="00E57EC9">
      <w:r w:rsidRPr="00034910">
        <w:t>Une idée géniale qu</w:t>
      </w:r>
      <w:r w:rsidR="00E57EC9">
        <w:t>’</w:t>
      </w:r>
      <w:r w:rsidRPr="00034910">
        <w:t>il a eue dans la nuit et qui a fait pou</w:t>
      </w:r>
      <w:r w:rsidRPr="00034910">
        <w:t>s</w:t>
      </w:r>
      <w:r w:rsidRPr="00034910">
        <w:t xml:space="preserve">ser à </w:t>
      </w:r>
      <w:r w:rsidR="00E57EC9">
        <w:t>M</w:t>
      </w:r>
      <w:r w:rsidR="00E57EC9" w:rsidRPr="00E57EC9">
        <w:rPr>
          <w:vertAlign w:val="superscript"/>
        </w:rPr>
        <w:t>rs</w:t>
      </w:r>
      <w:r w:rsidR="00E57EC9">
        <w:t> </w:t>
      </w:r>
      <w:proofErr w:type="spellStart"/>
      <w:r w:rsidRPr="00034910">
        <w:t>Tolham</w:t>
      </w:r>
      <w:proofErr w:type="spellEnd"/>
      <w:r w:rsidRPr="00034910">
        <w:t xml:space="preserve"> des clameurs d</w:t>
      </w:r>
      <w:r w:rsidR="00E57EC9">
        <w:t>’</w:t>
      </w:r>
      <w:r w:rsidRPr="00034910">
        <w:t>admiration</w:t>
      </w:r>
      <w:r w:rsidR="00E57EC9">
        <w:t>.</w:t>
      </w:r>
    </w:p>
    <w:p w14:paraId="4244B1A2" w14:textId="77777777" w:rsidR="00E57EC9" w:rsidRDefault="00776CEA" w:rsidP="00E57EC9">
      <w:r w:rsidRPr="00034910">
        <w:t>Brûler la sortie de bal</w:t>
      </w:r>
      <w:r w:rsidR="00E57EC9">
        <w:t xml:space="preserve">, </w:t>
      </w:r>
      <w:r w:rsidRPr="00034910">
        <w:t>c</w:t>
      </w:r>
      <w:r w:rsidR="00E57EC9">
        <w:t>’</w:t>
      </w:r>
      <w:r w:rsidRPr="00034910">
        <w:t>est éloigner tout danger</w:t>
      </w:r>
      <w:r w:rsidR="00E57EC9">
        <w:t>.</w:t>
      </w:r>
    </w:p>
    <w:p w14:paraId="4764B7F5" w14:textId="77777777" w:rsidR="00E57EC9" w:rsidRDefault="00776CEA" w:rsidP="00E57EC9">
      <w:r w:rsidRPr="00034910">
        <w:t>Une note aux journaux suffira</w:t>
      </w:r>
      <w:r w:rsidR="00E57EC9">
        <w:t xml:space="preserve">. </w:t>
      </w:r>
      <w:r w:rsidRPr="00034910">
        <w:t>Le fou</w:t>
      </w:r>
      <w:r w:rsidR="00E57EC9">
        <w:t xml:space="preserve">, </w:t>
      </w:r>
      <w:r w:rsidRPr="00034910">
        <w:t>irrésistiblement att</w:t>
      </w:r>
      <w:r w:rsidRPr="00034910">
        <w:t>i</w:t>
      </w:r>
      <w:r w:rsidRPr="00034910">
        <w:t>ré par les vêtements gris brouillard printanier</w:t>
      </w:r>
      <w:r w:rsidR="00E57EC9">
        <w:t xml:space="preserve">, </w:t>
      </w:r>
      <w:r w:rsidRPr="00034910">
        <w:t>n</w:t>
      </w:r>
      <w:r w:rsidR="00E57EC9">
        <w:t>’</w:t>
      </w:r>
      <w:r w:rsidRPr="00034910">
        <w:t>aura plus a</w:t>
      </w:r>
      <w:r w:rsidRPr="00034910">
        <w:t>u</w:t>
      </w:r>
      <w:r w:rsidRPr="00034910">
        <w:t>cune raison de venir à Stone-Hill</w:t>
      </w:r>
      <w:r w:rsidR="00E57EC9">
        <w:t xml:space="preserve">. </w:t>
      </w:r>
      <w:r w:rsidRPr="00034910">
        <w:t>Les domestiques</w:t>
      </w:r>
      <w:r w:rsidR="00E57EC9">
        <w:t xml:space="preserve">, </w:t>
      </w:r>
      <w:r w:rsidRPr="00034910">
        <w:t>définitiv</w:t>
      </w:r>
      <w:r w:rsidRPr="00034910">
        <w:t>e</w:t>
      </w:r>
      <w:r w:rsidRPr="00034910">
        <w:t>ment rassurés</w:t>
      </w:r>
      <w:r w:rsidR="00E57EC9">
        <w:t xml:space="preserve">, </w:t>
      </w:r>
      <w:r w:rsidRPr="00034910">
        <w:t>attisent joyeusement le feu</w:t>
      </w:r>
      <w:r w:rsidR="00E57EC9">
        <w:t xml:space="preserve">. </w:t>
      </w:r>
      <w:r w:rsidRPr="00034910">
        <w:t>Les bandes de tissu flambent au milieu des rires</w:t>
      </w:r>
      <w:r w:rsidR="00E57EC9">
        <w:t>.</w:t>
      </w:r>
    </w:p>
    <w:p w14:paraId="4886BD1C" w14:textId="77777777" w:rsidR="00E57EC9" w:rsidRDefault="00776CEA" w:rsidP="00E57EC9">
      <w:r w:rsidRPr="00034910">
        <w:t>De sa fenêtre</w:t>
      </w:r>
      <w:r w:rsidR="00E57EC9">
        <w:t xml:space="preserve">, </w:t>
      </w:r>
      <w:r w:rsidRPr="00034910">
        <w:t>la veuve assiste à l</w:t>
      </w:r>
      <w:r w:rsidR="00E57EC9">
        <w:t>’</w:t>
      </w:r>
      <w:r w:rsidRPr="00034910">
        <w:t>autodafé</w:t>
      </w:r>
      <w:r w:rsidR="00E57EC9">
        <w:t xml:space="preserve">. </w:t>
      </w:r>
      <w:r w:rsidRPr="00034910">
        <w:t>Elle unit sa voix à celles de son personnel pour féliciter le docteur</w:t>
      </w:r>
      <w:r w:rsidR="00E57EC9">
        <w:t xml:space="preserve">. </w:t>
      </w:r>
      <w:r w:rsidRPr="00034910">
        <w:t>Et quand c</w:t>
      </w:r>
      <w:r w:rsidRPr="00034910">
        <w:t>e</w:t>
      </w:r>
      <w:r w:rsidRPr="00034910">
        <w:t xml:space="preserve">lui-ci prend place à côté de </w:t>
      </w:r>
      <w:proofErr w:type="spellStart"/>
      <w:r w:rsidRPr="00034910">
        <w:t>Mathiesel</w:t>
      </w:r>
      <w:proofErr w:type="spellEnd"/>
      <w:r w:rsidRPr="00034910">
        <w:t xml:space="preserve"> dans la voiture qui s</w:t>
      </w:r>
      <w:r w:rsidR="00E57EC9">
        <w:t>’</w:t>
      </w:r>
      <w:r w:rsidRPr="00034910">
        <w:t>ébranle</w:t>
      </w:r>
      <w:r w:rsidR="00E57EC9">
        <w:t xml:space="preserve">, </w:t>
      </w:r>
      <w:r w:rsidRPr="00034910">
        <w:t>un hurrah s</w:t>
      </w:r>
      <w:r w:rsidR="00E57EC9">
        <w:t>’</w:t>
      </w:r>
      <w:r w:rsidRPr="00034910">
        <w:t>élève en son honneur</w:t>
      </w:r>
      <w:r w:rsidR="00E57EC9">
        <w:t>.</w:t>
      </w:r>
    </w:p>
    <w:p w14:paraId="640420A9" w14:textId="77777777" w:rsidR="00E57EC9" w:rsidRDefault="00776CEA" w:rsidP="00E57EC9">
      <w:r w:rsidRPr="00034910">
        <w:t>Le véhicule a disparu à travers les arbres du parc</w:t>
      </w:r>
      <w:r w:rsidR="00E57EC9">
        <w:t xml:space="preserve">. </w:t>
      </w:r>
      <w:r w:rsidRPr="00034910">
        <w:t xml:space="preserve">Il roule maintenant sur la route de </w:t>
      </w:r>
      <w:proofErr w:type="spellStart"/>
      <w:r w:rsidRPr="00034910">
        <w:t>New-Haven</w:t>
      </w:r>
      <w:proofErr w:type="spellEnd"/>
      <w:r w:rsidR="00E57EC9">
        <w:t xml:space="preserve">. </w:t>
      </w:r>
      <w:r w:rsidRPr="00034910">
        <w:t>Meulen semble avoir oublié totalement l</w:t>
      </w:r>
      <w:r w:rsidR="00E57EC9">
        <w:t>’</w:t>
      </w:r>
      <w:r w:rsidRPr="00034910">
        <w:t>humble condition de sa compagne</w:t>
      </w:r>
      <w:r w:rsidR="00E57EC9">
        <w:t xml:space="preserve">. </w:t>
      </w:r>
      <w:r w:rsidRPr="00034910">
        <w:t xml:space="preserve">Il parle à </w:t>
      </w:r>
      <w:proofErr w:type="spellStart"/>
      <w:r w:rsidRPr="00034910">
        <w:t>Mathiesel</w:t>
      </w:r>
      <w:proofErr w:type="spellEnd"/>
      <w:r w:rsidRPr="00034910">
        <w:t xml:space="preserve"> comme à une lady</w:t>
      </w:r>
      <w:r w:rsidR="00E57EC9">
        <w:t>.</w:t>
      </w:r>
    </w:p>
    <w:p w14:paraId="176DB23A" w14:textId="77777777" w:rsidR="00E57EC9" w:rsidRDefault="00776CEA" w:rsidP="00E57EC9">
      <w:r w:rsidRPr="00034910">
        <w:t>Tout médecin</w:t>
      </w:r>
      <w:r w:rsidR="00E57EC9">
        <w:t xml:space="preserve">, </w:t>
      </w:r>
      <w:r w:rsidRPr="00034910">
        <w:t>explique-t-il</w:t>
      </w:r>
      <w:r w:rsidR="00E57EC9">
        <w:t xml:space="preserve">, </w:t>
      </w:r>
      <w:r w:rsidRPr="00034910">
        <w:t>est égalitaire</w:t>
      </w:r>
      <w:r w:rsidR="00E57EC9">
        <w:t xml:space="preserve">. </w:t>
      </w:r>
      <w:r w:rsidRPr="00034910">
        <w:t>Il a des amis peu fortunés</w:t>
      </w:r>
      <w:r w:rsidR="00E57EC9">
        <w:t xml:space="preserve">, </w:t>
      </w:r>
      <w:r w:rsidRPr="00034910">
        <w:t>pour lesquels il se sent plus de réelle affection que pour des millionnaires</w:t>
      </w:r>
      <w:r w:rsidR="00E57EC9">
        <w:t>.</w:t>
      </w:r>
    </w:p>
    <w:p w14:paraId="513B00A6" w14:textId="42FD131C" w:rsidR="00E57EC9" w:rsidRDefault="00776CEA" w:rsidP="00E57EC9">
      <w:r w:rsidRPr="00034910">
        <w:lastRenderedPageBreak/>
        <w:t>Sans doute</w:t>
      </w:r>
      <w:r w:rsidR="00E57EC9">
        <w:t xml:space="preserve">, </w:t>
      </w:r>
      <w:r w:rsidRPr="00034910">
        <w:t>pour prouver que ces affirmations ne sont point purement théoriques</w:t>
      </w:r>
      <w:r w:rsidR="00E57EC9">
        <w:t xml:space="preserve">, </w:t>
      </w:r>
      <w:r w:rsidRPr="00034910">
        <w:t>c</w:t>
      </w:r>
      <w:r w:rsidR="00E57EC9">
        <w:t>’</w:t>
      </w:r>
      <w:r w:rsidRPr="00034910">
        <w:t>est lui qui</w:t>
      </w:r>
      <w:r w:rsidR="00E57EC9">
        <w:t xml:space="preserve">, </w:t>
      </w:r>
      <w:r w:rsidRPr="00034910">
        <w:t>à la station du railway</w:t>
      </w:r>
      <w:r w:rsidR="00E57EC9">
        <w:t xml:space="preserve">, </w:t>
      </w:r>
      <w:r w:rsidRPr="00034910">
        <w:t>s</w:t>
      </w:r>
      <w:r w:rsidR="00E57EC9">
        <w:t>’</w:t>
      </w:r>
      <w:r w:rsidRPr="00034910">
        <w:t>occupe de l</w:t>
      </w:r>
      <w:r w:rsidR="00E57EC9">
        <w:t>’</w:t>
      </w:r>
      <w:r w:rsidRPr="00034910">
        <w:t>enregistrement du bagage de la fille de chambre</w:t>
      </w:r>
      <w:r w:rsidR="00E57EC9">
        <w:t xml:space="preserve">, </w:t>
      </w:r>
      <w:r w:rsidRPr="00034910">
        <w:t>lui encore qui prend les tickets</w:t>
      </w:r>
      <w:r w:rsidR="00E57EC9">
        <w:t xml:space="preserve">, </w:t>
      </w:r>
      <w:r w:rsidRPr="00034910">
        <w:rPr>
          <w:i/>
          <w:iCs/>
        </w:rPr>
        <w:t>first class</w:t>
      </w:r>
      <w:r w:rsidR="00E57EC9">
        <w:rPr>
          <w:i/>
          <w:iCs/>
        </w:rPr>
        <w:t xml:space="preserve"> </w:t>
      </w:r>
      <w:r w:rsidR="00E57EC9">
        <w:t>(</w:t>
      </w:r>
      <w:r w:rsidR="00E57EC9" w:rsidRPr="00034910">
        <w:t>1</w:t>
      </w:r>
      <w:r w:rsidR="00E57EC9" w:rsidRPr="00E57EC9">
        <w:rPr>
          <w:vertAlign w:val="superscript"/>
        </w:rPr>
        <w:t>re</w:t>
      </w:r>
      <w:r w:rsidRPr="00034910">
        <w:t xml:space="preserve"> classe</w:t>
      </w:r>
      <w:r w:rsidR="00E57EC9">
        <w:t xml:space="preserve">) </w:t>
      </w:r>
      <w:r w:rsidRPr="00034910">
        <w:t>s</w:t>
      </w:r>
      <w:r w:rsidR="00E57EC9">
        <w:t>’</w:t>
      </w:r>
      <w:r w:rsidRPr="00034910">
        <w:t>il vous plaît</w:t>
      </w:r>
      <w:r w:rsidR="00E57EC9">
        <w:t xml:space="preserve">, </w:t>
      </w:r>
      <w:r w:rsidRPr="00034910">
        <w:t xml:space="preserve">et comme </w:t>
      </w:r>
      <w:proofErr w:type="spellStart"/>
      <w:r w:rsidRPr="00034910">
        <w:t>Mathiesel</w:t>
      </w:r>
      <w:proofErr w:type="spellEnd"/>
      <w:r w:rsidRPr="00034910">
        <w:t xml:space="preserve"> rougit de plaisir à la pensée de voy</w:t>
      </w:r>
      <w:r w:rsidRPr="00034910">
        <w:t>a</w:t>
      </w:r>
      <w:r w:rsidRPr="00034910">
        <w:t>ger dans les voitures d</w:t>
      </w:r>
      <w:r w:rsidR="00E57EC9">
        <w:t>’</w:t>
      </w:r>
      <w:r w:rsidRPr="00034910">
        <w:t>ordinaire réservées aux maîtres</w:t>
      </w:r>
      <w:r w:rsidR="00E57EC9">
        <w:t xml:space="preserve">, </w:t>
      </w:r>
      <w:r w:rsidRPr="00034910">
        <w:t>il la plaisante sur sa modestie</w:t>
      </w:r>
      <w:r w:rsidR="00E57EC9">
        <w:t xml:space="preserve">. </w:t>
      </w:r>
      <w:r w:rsidRPr="00034910">
        <w:t>Chez une femme de chambre ayant de l</w:t>
      </w:r>
      <w:r w:rsidR="00E57EC9">
        <w:t>’</w:t>
      </w:r>
      <w:r w:rsidRPr="00034910">
        <w:t>ordre</w:t>
      </w:r>
      <w:r w:rsidR="00E57EC9">
        <w:t xml:space="preserve">, </w:t>
      </w:r>
      <w:r w:rsidRPr="00034910">
        <w:t>de l</w:t>
      </w:r>
      <w:r w:rsidR="00E57EC9">
        <w:t>’</w:t>
      </w:r>
      <w:r w:rsidRPr="00034910">
        <w:t>économie</w:t>
      </w:r>
      <w:r w:rsidR="00E57EC9">
        <w:t xml:space="preserve">, </w:t>
      </w:r>
      <w:r w:rsidRPr="00034910">
        <w:t>de la tête et un sentiment de l</w:t>
      </w:r>
      <w:r w:rsidR="00E57EC9">
        <w:t>’</w:t>
      </w:r>
      <w:r w:rsidRPr="00034910">
        <w:t>éducation</w:t>
      </w:r>
      <w:r w:rsidR="00E57EC9">
        <w:t xml:space="preserve">, </w:t>
      </w:r>
      <w:r w:rsidRPr="00034910">
        <w:t>il y a l</w:t>
      </w:r>
      <w:r w:rsidR="00E57EC9">
        <w:t>’</w:t>
      </w:r>
      <w:r w:rsidRPr="00034910">
        <w:t>étoffe d</w:t>
      </w:r>
      <w:r w:rsidR="00E57EC9">
        <w:t>’</w:t>
      </w:r>
      <w:r w:rsidRPr="00034910">
        <w:t xml:space="preserve">une multimillionnaire </w:t>
      </w:r>
      <w:proofErr w:type="spellStart"/>
      <w:r w:rsidRPr="00034910">
        <w:t>Mistress</w:t>
      </w:r>
      <w:proofErr w:type="spellEnd"/>
      <w:r w:rsidR="00E57EC9">
        <w:t xml:space="preserve">. </w:t>
      </w:r>
      <w:r w:rsidRPr="00034910">
        <w:t>Le Caprice du hasard crée seul les castes</w:t>
      </w:r>
      <w:r w:rsidR="00E57EC9">
        <w:t>.</w:t>
      </w:r>
    </w:p>
    <w:p w14:paraId="66CFF975" w14:textId="77777777" w:rsidR="00E57EC9" w:rsidRDefault="00776CEA" w:rsidP="00E57EC9">
      <w:r w:rsidRPr="00034910">
        <w:t>La discussion engagée sur un sujet aussi palpitant se cont</w:t>
      </w:r>
      <w:r w:rsidRPr="00034910">
        <w:t>i</w:t>
      </w:r>
      <w:r w:rsidRPr="00034910">
        <w:t>nue dans le train</w:t>
      </w:r>
      <w:r w:rsidR="00E57EC9">
        <w:t xml:space="preserve">. </w:t>
      </w:r>
      <w:r w:rsidRPr="00034910">
        <w:t>En gare de New-York</w:t>
      </w:r>
      <w:r w:rsidR="00E57EC9">
        <w:t xml:space="preserve">, </w:t>
      </w:r>
      <w:r w:rsidRPr="00034910">
        <w:t>tous deux descendent pérorant toujours</w:t>
      </w:r>
      <w:r w:rsidR="00E57EC9">
        <w:t xml:space="preserve">. </w:t>
      </w:r>
      <w:r w:rsidRPr="00034910">
        <w:t>Si actionnée à sa controverse qu</w:t>
      </w:r>
      <w:r w:rsidR="00E57EC9">
        <w:t>’</w:t>
      </w:r>
      <w:r w:rsidRPr="00034910">
        <w:t>elle semble oublier sa malle aux bagages</w:t>
      </w:r>
      <w:r w:rsidR="00E57EC9">
        <w:t xml:space="preserve">, </w:t>
      </w:r>
      <w:proofErr w:type="spellStart"/>
      <w:r w:rsidRPr="00034910">
        <w:t>Mathiesel</w:t>
      </w:r>
      <w:proofErr w:type="spellEnd"/>
      <w:r w:rsidRPr="00034910">
        <w:t xml:space="preserve"> accompagne le docteur hors de la gare</w:t>
      </w:r>
      <w:r w:rsidR="00E57EC9">
        <w:t xml:space="preserve">. </w:t>
      </w:r>
      <w:r w:rsidRPr="00034910">
        <w:t>Là</w:t>
      </w:r>
      <w:r w:rsidR="00E57EC9">
        <w:t xml:space="preserve">, </w:t>
      </w:r>
      <w:r w:rsidRPr="00034910">
        <w:t>elle se ressaisit</w:t>
      </w:r>
      <w:r w:rsidR="00E57EC9">
        <w:t xml:space="preserve">, </w:t>
      </w:r>
      <w:r w:rsidRPr="00034910">
        <w:t>s</w:t>
      </w:r>
      <w:r w:rsidR="00E57EC9">
        <w:t>’</w:t>
      </w:r>
      <w:r w:rsidRPr="00034910">
        <w:t>excuse de son indiscrétion</w:t>
      </w:r>
      <w:r w:rsidR="00E57EC9">
        <w:t xml:space="preserve">. </w:t>
      </w:r>
      <w:r w:rsidRPr="00034910">
        <w:t>Elle veut réparer en agissant en domestique et appelle du geste une des automobiles qui stationnent en face</w:t>
      </w:r>
      <w:r w:rsidR="00E57EC9">
        <w:t>.</w:t>
      </w:r>
    </w:p>
    <w:p w14:paraId="0627B61B" w14:textId="1BD5ABA3" w:rsidR="00E57EC9" w:rsidRDefault="00E57EC9" w:rsidP="00E57EC9">
      <w:r>
        <w:t>— </w:t>
      </w:r>
      <w:r w:rsidR="00776CEA" w:rsidRPr="00034910">
        <w:t xml:space="preserve">Je vais installer </w:t>
      </w:r>
      <w:r>
        <w:t>M. </w:t>
      </w:r>
      <w:r w:rsidR="00776CEA" w:rsidRPr="00034910">
        <w:t>le docteur moi-même</w:t>
      </w:r>
      <w:r>
        <w:t>.</w:t>
      </w:r>
    </w:p>
    <w:p w14:paraId="5CF08CBE" w14:textId="77777777" w:rsidR="00E57EC9" w:rsidRDefault="00776CEA" w:rsidP="00E57EC9">
      <w:r w:rsidRPr="00034910">
        <w:t>L</w:t>
      </w:r>
      <w:r w:rsidR="00E57EC9">
        <w:t>’</w:t>
      </w:r>
      <w:r w:rsidRPr="00034910">
        <w:t>homme à la barbe fauve a un sourire béat</w:t>
      </w:r>
      <w:r w:rsidR="00E57EC9">
        <w:t xml:space="preserve">. </w:t>
      </w:r>
      <w:r w:rsidRPr="00034910">
        <w:t>Évidemment l</w:t>
      </w:r>
      <w:r w:rsidR="00E57EC9">
        <w:t>’</w:t>
      </w:r>
      <w:r w:rsidRPr="00034910">
        <w:t>attention de la camériste lui est agréable</w:t>
      </w:r>
      <w:r w:rsidR="00E57EC9">
        <w:t>.</w:t>
      </w:r>
    </w:p>
    <w:p w14:paraId="212ED398" w14:textId="77777777" w:rsidR="00E57EC9" w:rsidRDefault="00776CEA" w:rsidP="00E57EC9">
      <w:r w:rsidRPr="00034910">
        <w:t>L</w:t>
      </w:r>
      <w:r w:rsidR="00E57EC9">
        <w:t>’</w:t>
      </w:r>
      <w:r w:rsidRPr="00034910">
        <w:t>auto stoppe en face des causeurs</w:t>
      </w:r>
      <w:r w:rsidR="00E57EC9">
        <w:t>.</w:t>
      </w:r>
    </w:p>
    <w:p w14:paraId="4BEA4AB5" w14:textId="77777777" w:rsidR="00E57EC9" w:rsidRDefault="00776CEA" w:rsidP="00E57EC9">
      <w:r w:rsidRPr="00034910">
        <w:t>Le mécanicien installé au volant est un gaillard robuste</w:t>
      </w:r>
      <w:r w:rsidR="00E57EC9">
        <w:t xml:space="preserve">. </w:t>
      </w:r>
      <w:r w:rsidRPr="00034910">
        <w:t>Est-ce une idée</w:t>
      </w:r>
      <w:r w:rsidR="00E57EC9">
        <w:t xml:space="preserve"> ? </w:t>
      </w:r>
      <w:r w:rsidRPr="00034910">
        <w:t>On dirait qu</w:t>
      </w:r>
      <w:r w:rsidR="00E57EC9">
        <w:t>’</w:t>
      </w:r>
      <w:r w:rsidRPr="00034910">
        <w:t>il considère la femme de chambre avec une envie immodérée de rire</w:t>
      </w:r>
      <w:r w:rsidR="00E57EC9">
        <w:t xml:space="preserve">. </w:t>
      </w:r>
      <w:r w:rsidRPr="00034910">
        <w:t>Vraiment il cligne des pa</w:t>
      </w:r>
      <w:r w:rsidRPr="00034910">
        <w:t>u</w:t>
      </w:r>
      <w:r w:rsidRPr="00034910">
        <w:t>pières d</w:t>
      </w:r>
      <w:r w:rsidR="00E57EC9">
        <w:t>’</w:t>
      </w:r>
      <w:r w:rsidRPr="00034910">
        <w:t>un air d</w:t>
      </w:r>
      <w:r w:rsidR="00E57EC9">
        <w:t>’</w:t>
      </w:r>
      <w:r w:rsidRPr="00034910">
        <w:t>entente</w:t>
      </w:r>
      <w:r w:rsidR="00E57EC9">
        <w:t>.</w:t>
      </w:r>
    </w:p>
    <w:p w14:paraId="34A4C051" w14:textId="2BDBBEA7" w:rsidR="00E57EC9" w:rsidRDefault="00776CEA" w:rsidP="00E57EC9">
      <w:proofErr w:type="spellStart"/>
      <w:r w:rsidRPr="00034910">
        <w:t>Mathiesel</w:t>
      </w:r>
      <w:proofErr w:type="spellEnd"/>
      <w:r w:rsidRPr="00034910">
        <w:t xml:space="preserve"> semble ne rien voir</w:t>
      </w:r>
      <w:r w:rsidR="00E57EC9">
        <w:t xml:space="preserve">. </w:t>
      </w:r>
      <w:r w:rsidRPr="00034910">
        <w:t>Elle a ouvert la portière</w:t>
      </w:r>
      <w:r w:rsidR="00E57EC9">
        <w:t xml:space="preserve">, </w:t>
      </w:r>
      <w:r w:rsidRPr="00034910">
        <w:t>s</w:t>
      </w:r>
      <w:r w:rsidR="00E57EC9">
        <w:t>’</w:t>
      </w:r>
      <w:r w:rsidRPr="00034910">
        <w:t xml:space="preserve">est effacée pour laisser passer </w:t>
      </w:r>
      <w:r w:rsidR="00E57EC9">
        <w:t>M. </w:t>
      </w:r>
      <w:r w:rsidRPr="00034910">
        <w:t>Meulen</w:t>
      </w:r>
      <w:r w:rsidR="00E57EC9">
        <w:t xml:space="preserve">. </w:t>
      </w:r>
      <w:r w:rsidRPr="00034910">
        <w:t>Celui-ci escalade le marchepied</w:t>
      </w:r>
      <w:r w:rsidR="00E57EC9">
        <w:t>.</w:t>
      </w:r>
    </w:p>
    <w:p w14:paraId="6080239D" w14:textId="77777777" w:rsidR="00E57EC9" w:rsidRDefault="00776CEA" w:rsidP="00E57EC9">
      <w:r w:rsidRPr="00034910">
        <w:lastRenderedPageBreak/>
        <w:t>Soudain il a l</w:t>
      </w:r>
      <w:r w:rsidR="00E57EC9">
        <w:t>’</w:t>
      </w:r>
      <w:r w:rsidRPr="00034910">
        <w:t>impression que des bras glissent le long des siens</w:t>
      </w:r>
      <w:r w:rsidR="00E57EC9">
        <w:t xml:space="preserve">. </w:t>
      </w:r>
      <w:r w:rsidRPr="00034910">
        <w:t>Il sent aux poignets un contact métallique et froid</w:t>
      </w:r>
      <w:r w:rsidR="00E57EC9">
        <w:t xml:space="preserve">, </w:t>
      </w:r>
      <w:r w:rsidRPr="00034910">
        <w:t>il subit une irrésistible poussée</w:t>
      </w:r>
      <w:r w:rsidR="00E57EC9">
        <w:t xml:space="preserve">, </w:t>
      </w:r>
      <w:r w:rsidRPr="00034910">
        <w:t>tombe assis sur la banquette</w:t>
      </w:r>
      <w:r w:rsidR="00E57EC9">
        <w:t xml:space="preserve">, </w:t>
      </w:r>
      <w:r w:rsidRPr="00034910">
        <w:t>tandis que l</w:t>
      </w:r>
      <w:r w:rsidR="00E57EC9">
        <w:t>’</w:t>
      </w:r>
      <w:r w:rsidRPr="00034910">
        <w:t>automobile démarre en vitesse</w:t>
      </w:r>
      <w:r w:rsidR="00E57EC9">
        <w:t>.</w:t>
      </w:r>
    </w:p>
    <w:p w14:paraId="5C36DA18" w14:textId="77777777" w:rsidR="00E57EC9" w:rsidRDefault="00776CEA" w:rsidP="00E57EC9">
      <w:r w:rsidRPr="00034910">
        <w:t>Et quand il regarde effaré</w:t>
      </w:r>
      <w:r w:rsidR="00E57EC9">
        <w:t xml:space="preserve">, </w:t>
      </w:r>
      <w:r w:rsidRPr="00034910">
        <w:t>ne comprenant pas ce qui lui advient</w:t>
      </w:r>
      <w:r w:rsidR="00E57EC9">
        <w:t xml:space="preserve">, </w:t>
      </w:r>
      <w:r w:rsidRPr="00034910">
        <w:t>il s</w:t>
      </w:r>
      <w:r w:rsidR="00E57EC9">
        <w:t>’</w:t>
      </w:r>
      <w:r w:rsidRPr="00034910">
        <w:t>aperçoit que ses mains sont immobilisées par des menottes</w:t>
      </w:r>
      <w:r w:rsidR="00E57EC9">
        <w:t xml:space="preserve">. </w:t>
      </w:r>
      <w:r w:rsidRPr="00034910">
        <w:t>En face de lui</w:t>
      </w:r>
      <w:r w:rsidR="00E57EC9">
        <w:t xml:space="preserve">, </w:t>
      </w:r>
      <w:proofErr w:type="spellStart"/>
      <w:r w:rsidRPr="00034910">
        <w:t>Mathiesel</w:t>
      </w:r>
      <w:proofErr w:type="spellEnd"/>
      <w:r w:rsidRPr="00034910">
        <w:t xml:space="preserve"> </w:t>
      </w:r>
      <w:proofErr w:type="spellStart"/>
      <w:r w:rsidRPr="00034910">
        <w:t>maintient</w:t>
      </w:r>
      <w:proofErr w:type="spellEnd"/>
      <w:r w:rsidRPr="00034910">
        <w:t xml:space="preserve"> de la main gauche l</w:t>
      </w:r>
      <w:r w:rsidR="00E57EC9">
        <w:t>’</w:t>
      </w:r>
      <w:r w:rsidRPr="00034910">
        <w:t>instrument qui le réduit à l</w:t>
      </w:r>
      <w:r w:rsidR="00E57EC9">
        <w:t>’</w:t>
      </w:r>
      <w:r w:rsidRPr="00034910">
        <w:t>impuissance</w:t>
      </w:r>
      <w:r w:rsidR="00E57EC9">
        <w:t xml:space="preserve">, </w:t>
      </w:r>
      <w:r w:rsidRPr="00034910">
        <w:t>et de la droite</w:t>
      </w:r>
      <w:r w:rsidR="00E57EC9">
        <w:t xml:space="preserve">, </w:t>
      </w:r>
      <w:r w:rsidRPr="00034910">
        <w:t>elle dirige vers son crâne le canon d</w:t>
      </w:r>
      <w:r w:rsidR="00E57EC9">
        <w:t>’</w:t>
      </w:r>
      <w:r w:rsidRPr="00034910">
        <w:t>un revolver</w:t>
      </w:r>
      <w:r w:rsidR="00E57EC9">
        <w:t>.</w:t>
      </w:r>
    </w:p>
    <w:p w14:paraId="1D922CB1" w14:textId="77777777" w:rsidR="00A924C9" w:rsidRDefault="00A924C9" w:rsidP="00A924C9">
      <w:pPr>
        <w:pStyle w:val="Centrsolidaire"/>
      </w:pPr>
      <w:r w:rsidRPr="00E57EC9">
        <w:rPr>
          <w:noProof/>
        </w:rPr>
        <w:drawing>
          <wp:inline distT="0" distB="0" distL="0" distR="0" wp14:anchorId="45E3AE21" wp14:editId="3AD097D6">
            <wp:extent cx="5764530" cy="5057140"/>
            <wp:effectExtent l="0" t="0" r="0" b="0"/>
            <wp:docPr id="37" name="Image 66" descr="Une image contenant croquis, habits, dessin, person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 66" descr="Une image contenant croquis, habits, dessin, personne&#10;&#10;Le contenu généré par l’IA peut êtr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64530" cy="5057140"/>
                    </a:xfrm>
                    <a:prstGeom prst="rect">
                      <a:avLst/>
                    </a:prstGeom>
                    <a:noFill/>
                    <a:ln>
                      <a:noFill/>
                    </a:ln>
                  </pic:spPr>
                </pic:pic>
              </a:graphicData>
            </a:graphic>
          </wp:inline>
        </w:drawing>
      </w:r>
    </w:p>
    <w:p w14:paraId="0BC9558D" w14:textId="77777777" w:rsidR="00A924C9" w:rsidRDefault="00A924C9" w:rsidP="00A924C9">
      <w:pPr>
        <w:pStyle w:val="Centr14pt"/>
      </w:pPr>
      <w:r w:rsidRPr="00E57EC9">
        <w:t>Elle dirige vers son crâne le canon d</w:t>
      </w:r>
      <w:r>
        <w:t>’</w:t>
      </w:r>
      <w:r w:rsidRPr="00E57EC9">
        <w:t>un revolver</w:t>
      </w:r>
      <w:r>
        <w:t>.</w:t>
      </w:r>
    </w:p>
    <w:p w14:paraId="6DC2CB57" w14:textId="77777777" w:rsidR="00E57EC9" w:rsidRDefault="00776CEA" w:rsidP="00E57EC9">
      <w:r w:rsidRPr="00034910">
        <w:lastRenderedPageBreak/>
        <w:t>Qu</w:t>
      </w:r>
      <w:r w:rsidR="00E57EC9">
        <w:t>’</w:t>
      </w:r>
      <w:r w:rsidRPr="00034910">
        <w:t>est-ce que cela signifie</w:t>
      </w:r>
      <w:r w:rsidR="00E57EC9">
        <w:t xml:space="preserve"> ? </w:t>
      </w:r>
      <w:r w:rsidRPr="00034910">
        <w:t>qu</w:t>
      </w:r>
      <w:r w:rsidR="00E57EC9">
        <w:t>’</w:t>
      </w:r>
      <w:r w:rsidRPr="00034910">
        <w:t xml:space="preserve">est-ce que cette fille de chambre qui applique les </w:t>
      </w:r>
      <w:r w:rsidRPr="00034910">
        <w:rPr>
          <w:i/>
          <w:iCs/>
        </w:rPr>
        <w:t xml:space="preserve">menottes </w:t>
      </w:r>
      <w:r w:rsidRPr="00034910">
        <w:t>et manie le revolver aussi tranquillement que ses collègues tirent une aiguille</w:t>
      </w:r>
      <w:r w:rsidR="00E57EC9">
        <w:t> ?</w:t>
      </w:r>
    </w:p>
    <w:p w14:paraId="446E3772" w14:textId="77777777" w:rsidR="00E57EC9" w:rsidRDefault="00E57EC9" w:rsidP="00E57EC9">
      <w:r>
        <w:t>— </w:t>
      </w:r>
      <w:r w:rsidR="00776CEA" w:rsidRPr="00034910">
        <w:t>Voyons</w:t>
      </w:r>
      <w:r>
        <w:t xml:space="preserve"> ! </w:t>
      </w:r>
      <w:r w:rsidR="00776CEA" w:rsidRPr="00034910">
        <w:t>commence-t-il</w:t>
      </w:r>
      <w:r>
        <w:t xml:space="preserve">, </w:t>
      </w:r>
      <w:r w:rsidR="00776CEA" w:rsidRPr="00034910">
        <w:t>désireux d</w:t>
      </w:r>
      <w:r>
        <w:t>’</w:t>
      </w:r>
      <w:r w:rsidR="00776CEA" w:rsidRPr="00034910">
        <w:t>interroger</w:t>
      </w:r>
      <w:r>
        <w:t>…</w:t>
      </w:r>
    </w:p>
    <w:p w14:paraId="2F1EE096" w14:textId="77777777" w:rsidR="00E57EC9" w:rsidRDefault="00776CEA" w:rsidP="00E57EC9">
      <w:r w:rsidRPr="00034910">
        <w:t>Elle tranche encore la question</w:t>
      </w:r>
      <w:r w:rsidR="00E57EC9">
        <w:t>…</w:t>
      </w:r>
    </w:p>
    <w:p w14:paraId="1D0854F4" w14:textId="77777777" w:rsidR="00E57EC9" w:rsidRDefault="00E57EC9" w:rsidP="00E57EC9">
      <w:r>
        <w:t>— </w:t>
      </w:r>
      <w:r w:rsidR="00776CEA" w:rsidRPr="00034910">
        <w:t>Silence</w:t>
      </w:r>
      <w:r>
        <w:t xml:space="preserve"> ! </w:t>
      </w:r>
      <w:r w:rsidR="00776CEA" w:rsidRPr="00034910">
        <w:t>Vous saurez en temps utile</w:t>
      </w:r>
      <w:r>
        <w:t xml:space="preserve">… </w:t>
      </w:r>
      <w:r w:rsidR="00776CEA" w:rsidRPr="00034910">
        <w:t>Vous n</w:t>
      </w:r>
      <w:r>
        <w:t>’</w:t>
      </w:r>
      <w:r w:rsidR="00776CEA" w:rsidRPr="00034910">
        <w:t>attendrez pas longtemps</w:t>
      </w:r>
      <w:r>
        <w:t>.</w:t>
      </w:r>
    </w:p>
    <w:p w14:paraId="6CD8D352" w14:textId="77777777" w:rsidR="00E57EC9" w:rsidRDefault="00776CEA" w:rsidP="00E57EC9">
      <w:r w:rsidRPr="00034910">
        <w:t>La voix de la jeune fille s</w:t>
      </w:r>
      <w:r w:rsidR="00E57EC9">
        <w:t>’</w:t>
      </w:r>
      <w:r w:rsidRPr="00034910">
        <w:t xml:space="preserve">est en quelque sorte </w:t>
      </w:r>
      <w:r w:rsidRPr="00034910">
        <w:rPr>
          <w:i/>
          <w:iCs/>
        </w:rPr>
        <w:t>sombrée</w:t>
      </w:r>
      <w:r w:rsidR="00E57EC9">
        <w:rPr>
          <w:i/>
          <w:iCs/>
        </w:rPr>
        <w:t xml:space="preserve">. </w:t>
      </w:r>
      <w:r w:rsidRPr="00034910">
        <w:t>Elle est ironique et menaçante</w:t>
      </w:r>
      <w:r w:rsidR="00E57EC9">
        <w:t xml:space="preserve"> ; </w:t>
      </w:r>
      <w:r w:rsidRPr="00034910">
        <w:t>elle a un timbre mâle</w:t>
      </w:r>
      <w:r w:rsidR="00E57EC9">
        <w:t>.</w:t>
      </w:r>
    </w:p>
    <w:p w14:paraId="2B87CEA9" w14:textId="77777777" w:rsidR="00E57EC9" w:rsidRDefault="00776CEA" w:rsidP="00E57EC9">
      <w:r w:rsidRPr="00034910">
        <w:t>Et l</w:t>
      </w:r>
      <w:r w:rsidR="00E57EC9">
        <w:t>’</w:t>
      </w:r>
      <w:r w:rsidRPr="00034910">
        <w:t>automobile roule toujours</w:t>
      </w:r>
      <w:r w:rsidR="00E57EC9">
        <w:t xml:space="preserve">. </w:t>
      </w:r>
      <w:r w:rsidRPr="00034910">
        <w:t>Où va-t-on</w:t>
      </w:r>
      <w:r w:rsidR="00E57EC9">
        <w:t xml:space="preserve"> ? </w:t>
      </w:r>
      <w:r w:rsidRPr="00034910">
        <w:t>Comme pour répondre</w:t>
      </w:r>
      <w:r w:rsidR="00E57EC9">
        <w:t xml:space="preserve">, </w:t>
      </w:r>
      <w:r w:rsidRPr="00034910">
        <w:t>une plaque indicatrice se présente</w:t>
      </w:r>
      <w:r w:rsidR="00E57EC9">
        <w:t xml:space="preserve">, </w:t>
      </w:r>
      <w:r w:rsidRPr="00034910">
        <w:t>et le docteur Me</w:t>
      </w:r>
      <w:r w:rsidRPr="00034910">
        <w:t>u</w:t>
      </w:r>
      <w:r w:rsidRPr="00034910">
        <w:t>len peut lire</w:t>
      </w:r>
      <w:r w:rsidR="00E57EC9">
        <w:t> :</w:t>
      </w:r>
    </w:p>
    <w:p w14:paraId="790069C1" w14:textId="552FF2F0" w:rsidR="00E57EC9" w:rsidRDefault="00E57EC9" w:rsidP="00E57EC9">
      <w:r>
        <w:t>« </w:t>
      </w:r>
      <w:proofErr w:type="spellStart"/>
      <w:r w:rsidR="00776CEA" w:rsidRPr="00034910">
        <w:t>Mulberry</w:t>
      </w:r>
      <w:proofErr w:type="spellEnd"/>
      <w:r w:rsidR="00776CEA" w:rsidRPr="00034910">
        <w:t>-Street</w:t>
      </w:r>
      <w:r>
        <w:t>. »</w:t>
      </w:r>
    </w:p>
    <w:p w14:paraId="41C3EFB9" w14:textId="77777777" w:rsidR="00E57EC9" w:rsidRDefault="00776CEA" w:rsidP="00E57EC9">
      <w:r w:rsidRPr="00034910">
        <w:t>Ce nom le fait sursauter</w:t>
      </w:r>
      <w:r w:rsidR="00E57EC9">
        <w:t xml:space="preserve">. </w:t>
      </w:r>
      <w:r w:rsidRPr="00034910">
        <w:t>D</w:t>
      </w:r>
      <w:r w:rsidR="00E57EC9">
        <w:t>’</w:t>
      </w:r>
      <w:r w:rsidRPr="00034910">
        <w:t>instinct</w:t>
      </w:r>
      <w:r w:rsidR="00E57EC9">
        <w:t xml:space="preserve">, </w:t>
      </w:r>
      <w:r w:rsidRPr="00034910">
        <w:t>il marque un mouv</w:t>
      </w:r>
      <w:r w:rsidRPr="00034910">
        <w:t>e</w:t>
      </w:r>
      <w:r w:rsidRPr="00034910">
        <w:t>ment de fuite</w:t>
      </w:r>
      <w:r w:rsidR="00E57EC9">
        <w:t xml:space="preserve">, </w:t>
      </w:r>
      <w:r w:rsidRPr="00034910">
        <w:t>mais le revolver appuie sur son front le cercle froid de son canon d</w:t>
      </w:r>
      <w:r w:rsidR="00E57EC9">
        <w:t>’</w:t>
      </w:r>
      <w:r w:rsidRPr="00034910">
        <w:t>acier</w:t>
      </w:r>
      <w:r w:rsidR="00E57EC9">
        <w:t>.</w:t>
      </w:r>
    </w:p>
    <w:p w14:paraId="1B603B18" w14:textId="77777777" w:rsidR="00E57EC9" w:rsidRDefault="00776CEA" w:rsidP="00E57EC9">
      <w:r w:rsidRPr="00034910">
        <w:t>Et le véhicule</w:t>
      </w:r>
      <w:r w:rsidR="00E57EC9">
        <w:t xml:space="preserve">, </w:t>
      </w:r>
      <w:r w:rsidRPr="00034910">
        <w:t>quittant la chaussée de la voie publique</w:t>
      </w:r>
      <w:r w:rsidR="00E57EC9">
        <w:t xml:space="preserve">, </w:t>
      </w:r>
      <w:r w:rsidRPr="00034910">
        <w:t>s</w:t>
      </w:r>
      <w:r w:rsidR="00E57EC9">
        <w:t>’</w:t>
      </w:r>
      <w:r w:rsidRPr="00034910">
        <w:t>engouffre sous le portail du bureau Central de la police</w:t>
      </w:r>
      <w:r w:rsidR="00E57EC9">
        <w:t xml:space="preserve">, </w:t>
      </w:r>
      <w:r w:rsidRPr="00034910">
        <w:t>dont les vantaux</w:t>
      </w:r>
      <w:r w:rsidR="00E57EC9">
        <w:t xml:space="preserve">, </w:t>
      </w:r>
      <w:r w:rsidRPr="00034910">
        <w:t>largement ouverts</w:t>
      </w:r>
      <w:r w:rsidR="00E57EC9">
        <w:t xml:space="preserve">, </w:t>
      </w:r>
      <w:r w:rsidRPr="00034910">
        <w:t>se referment derrière lui</w:t>
      </w:r>
      <w:r w:rsidR="00E57EC9">
        <w:t xml:space="preserve">, </w:t>
      </w:r>
      <w:r w:rsidRPr="00034910">
        <w:t>tels les mâchoires d</w:t>
      </w:r>
      <w:r w:rsidR="00E57EC9">
        <w:t>’</w:t>
      </w:r>
      <w:r w:rsidRPr="00034910">
        <w:t>un monstre ayant dévoré sa proie</w:t>
      </w:r>
      <w:r w:rsidR="00E57EC9">
        <w:t>.</w:t>
      </w:r>
    </w:p>
    <w:p w14:paraId="2077DC93" w14:textId="1A157D93" w:rsidR="00E57EC9" w:rsidRDefault="00722AF3" w:rsidP="000D5DEC">
      <w:pPr>
        <w:pStyle w:val="Etoile"/>
      </w:pPr>
      <w:r w:rsidRPr="00E57EC9">
        <w:t>*</w:t>
      </w:r>
      <w:r w:rsidR="000D5DEC">
        <w:t xml:space="preserve"> </w:t>
      </w:r>
      <w:r w:rsidRPr="00E57EC9">
        <w:t>* *</w:t>
      </w:r>
    </w:p>
    <w:p w14:paraId="69E9A465" w14:textId="00DD3E56" w:rsidR="00E57EC9" w:rsidRDefault="00776CEA" w:rsidP="00E57EC9">
      <w:r w:rsidRPr="00034910">
        <w:t>Dans son cabinet</w:t>
      </w:r>
      <w:r w:rsidR="00E57EC9">
        <w:t>, M. </w:t>
      </w:r>
      <w:proofErr w:type="spellStart"/>
      <w:r w:rsidRPr="00034910">
        <w:t>Greggson</w:t>
      </w:r>
      <w:proofErr w:type="spellEnd"/>
      <w:r w:rsidRPr="00034910">
        <w:t xml:space="preserve"> attendait pensif</w:t>
      </w:r>
      <w:r w:rsidR="00E57EC9">
        <w:t>.</w:t>
      </w:r>
    </w:p>
    <w:p w14:paraId="21B77ADC" w14:textId="77777777" w:rsidR="00E57EC9" w:rsidRDefault="00776CEA" w:rsidP="00E57EC9">
      <w:r w:rsidRPr="00034910">
        <w:t>La veille</w:t>
      </w:r>
      <w:r w:rsidR="00E57EC9">
        <w:t xml:space="preserve">, </w:t>
      </w:r>
      <w:r w:rsidRPr="00034910">
        <w:t xml:space="preserve">il avait reçu une </w:t>
      </w:r>
      <w:r w:rsidRPr="00034910">
        <w:rPr>
          <w:i/>
          <w:iCs/>
        </w:rPr>
        <w:t>lettre exprès</w:t>
      </w:r>
      <w:r w:rsidR="00E57EC9">
        <w:rPr>
          <w:i/>
          <w:iCs/>
        </w:rPr>
        <w:t xml:space="preserve">, </w:t>
      </w:r>
      <w:r w:rsidRPr="00034910">
        <w:t xml:space="preserve">signée de Dick </w:t>
      </w:r>
      <w:proofErr w:type="spellStart"/>
      <w:r w:rsidRPr="00034910">
        <w:t>Fann</w:t>
      </w:r>
      <w:proofErr w:type="spellEnd"/>
      <w:r w:rsidR="00E57EC9">
        <w:t>.</w:t>
      </w:r>
    </w:p>
    <w:p w14:paraId="398BBD51" w14:textId="77777777" w:rsidR="00E57EC9" w:rsidRDefault="00776CEA" w:rsidP="00E57EC9">
      <w:proofErr w:type="spellStart"/>
      <w:r w:rsidRPr="00034910">
        <w:t>La dite</w:t>
      </w:r>
      <w:proofErr w:type="spellEnd"/>
      <w:r w:rsidRPr="00034910">
        <w:t xml:space="preserve"> lettre ne contenait que ces quelques lignes</w:t>
      </w:r>
      <w:r w:rsidR="00E57EC9">
        <w:t> :</w:t>
      </w:r>
    </w:p>
    <w:p w14:paraId="0574EAD1" w14:textId="77777777" w:rsidR="00E57EC9" w:rsidRDefault="00E57EC9" w:rsidP="00E57EC9">
      <w:pPr>
        <w:rPr>
          <w:i/>
          <w:iCs/>
        </w:rPr>
      </w:pPr>
      <w:r>
        <w:lastRenderedPageBreak/>
        <w:t>« </w:t>
      </w:r>
      <w:r w:rsidR="00776CEA" w:rsidRPr="00034910">
        <w:t>Demain</w:t>
      </w:r>
      <w:r>
        <w:t xml:space="preserve">, </w:t>
      </w:r>
      <w:r w:rsidR="00776CEA" w:rsidRPr="00034910">
        <w:t xml:space="preserve">arrivée du train de </w:t>
      </w:r>
      <w:proofErr w:type="spellStart"/>
      <w:r w:rsidR="00776CEA" w:rsidRPr="00034910">
        <w:t>New-Haven</w:t>
      </w:r>
      <w:proofErr w:type="spellEnd"/>
      <w:r>
        <w:t xml:space="preserve">, </w:t>
      </w:r>
      <w:r w:rsidR="00776CEA" w:rsidRPr="00034910">
        <w:t>à 11 h</w:t>
      </w:r>
      <w:r>
        <w:t xml:space="preserve">. </w:t>
      </w:r>
      <w:r w:rsidR="00776CEA" w:rsidRPr="00034910">
        <w:t>23 matin</w:t>
      </w:r>
      <w:r>
        <w:t xml:space="preserve">. </w:t>
      </w:r>
      <w:r w:rsidR="00776CEA" w:rsidRPr="00034910">
        <w:t xml:space="preserve">Ayez en face de </w:t>
      </w:r>
      <w:smartTag w:uri="urn:schemas-microsoft-com:office:smarttags" w:element="PersonName">
        <w:smartTagPr>
          <w:attr w:name="ProductID" w:val="la Central"/>
        </w:smartTagPr>
        <w:r w:rsidR="00776CEA" w:rsidRPr="00034910">
          <w:t>la Central</w:t>
        </w:r>
      </w:smartTag>
      <w:r w:rsidR="00776CEA" w:rsidRPr="00034910">
        <w:t xml:space="preserve"> station</w:t>
      </w:r>
      <w:r>
        <w:t xml:space="preserve">, </w:t>
      </w:r>
      <w:r w:rsidR="00776CEA" w:rsidRPr="00034910">
        <w:t>une automobile verte</w:t>
      </w:r>
      <w:r>
        <w:t xml:space="preserve">, </w:t>
      </w:r>
      <w:r w:rsidR="00776CEA" w:rsidRPr="00034910">
        <w:t>avec wattman sûr</w:t>
      </w:r>
      <w:r>
        <w:t xml:space="preserve">. </w:t>
      </w:r>
      <w:r w:rsidR="00776CEA" w:rsidRPr="00034910">
        <w:t>Une femme tout de noir vêtue</w:t>
      </w:r>
      <w:r>
        <w:t xml:space="preserve">, </w:t>
      </w:r>
      <w:r w:rsidR="00776CEA" w:rsidRPr="00034910">
        <w:t xml:space="preserve">avec simple </w:t>
      </w:r>
      <w:r w:rsidR="00776CEA" w:rsidRPr="00034910">
        <w:rPr>
          <w:i/>
          <w:iCs/>
        </w:rPr>
        <w:t>co</w:t>
      </w:r>
      <w:r w:rsidR="00776CEA" w:rsidRPr="00034910">
        <w:rPr>
          <w:i/>
          <w:iCs/>
        </w:rPr>
        <w:t>u</w:t>
      </w:r>
      <w:r w:rsidR="00776CEA" w:rsidRPr="00034910">
        <w:rPr>
          <w:i/>
          <w:iCs/>
        </w:rPr>
        <w:t xml:space="preserve">teau vert </w:t>
      </w:r>
      <w:r w:rsidR="00776CEA" w:rsidRPr="00034910">
        <w:t>au chapeau</w:t>
      </w:r>
      <w:r>
        <w:t xml:space="preserve">, </w:t>
      </w:r>
      <w:r w:rsidR="00776CEA" w:rsidRPr="00034910">
        <w:t>fera signe</w:t>
      </w:r>
      <w:r>
        <w:t xml:space="preserve">. </w:t>
      </w:r>
      <w:r w:rsidR="00776CEA" w:rsidRPr="00034910">
        <w:t>Que le wattman approche au</w:t>
      </w:r>
      <w:r w:rsidR="00776CEA" w:rsidRPr="00034910">
        <w:t>s</w:t>
      </w:r>
      <w:r w:rsidR="00776CEA" w:rsidRPr="00034910">
        <w:t>sitôt du trottoir</w:t>
      </w:r>
      <w:r>
        <w:t xml:space="preserve">, </w:t>
      </w:r>
      <w:r w:rsidR="00776CEA" w:rsidRPr="00034910">
        <w:t>sans permettre à aucun autre de le précéder</w:t>
      </w:r>
      <w:r>
        <w:t xml:space="preserve">, </w:t>
      </w:r>
      <w:r w:rsidR="00776CEA" w:rsidRPr="00034910">
        <w:t>et qu</w:t>
      </w:r>
      <w:r>
        <w:t>’</w:t>
      </w:r>
      <w:r w:rsidR="00776CEA" w:rsidRPr="00034910">
        <w:t xml:space="preserve">il conduise ses voyageurs auprès de vous à </w:t>
      </w:r>
      <w:proofErr w:type="spellStart"/>
      <w:r w:rsidR="00776CEA" w:rsidRPr="00034910">
        <w:t>Mulberry</w:t>
      </w:r>
      <w:proofErr w:type="spellEnd"/>
      <w:r w:rsidR="00776CEA" w:rsidRPr="00034910">
        <w:t>-Street</w:t>
      </w:r>
      <w:r>
        <w:t xml:space="preserve">. </w:t>
      </w:r>
      <w:r w:rsidR="00776CEA" w:rsidRPr="00034910">
        <w:t xml:space="preserve">Je vous présenterai le </w:t>
      </w:r>
      <w:r w:rsidR="00776CEA" w:rsidRPr="00034910">
        <w:rPr>
          <w:i/>
          <w:iCs/>
        </w:rPr>
        <w:t>coupeur de manteaux</w:t>
      </w:r>
      <w:r>
        <w:rPr>
          <w:i/>
          <w:iCs/>
        </w:rPr>
        <w:t>.</w:t>
      </w:r>
    </w:p>
    <w:p w14:paraId="3F7CD386" w14:textId="0FA5D715" w:rsidR="00E57EC9" w:rsidRDefault="00E57EC9" w:rsidP="00E57EC9">
      <w:pPr>
        <w:jc w:val="right"/>
      </w:pPr>
      <w:r>
        <w:t>« </w:t>
      </w:r>
      <w:r w:rsidR="00776CEA" w:rsidRPr="00E57EC9">
        <w:t>Amitiés cordiales</w:t>
      </w:r>
      <w:r>
        <w:t>. « </w:t>
      </w:r>
      <w:proofErr w:type="spellStart"/>
      <w:r w:rsidRPr="00E57EC9">
        <w:t>D</w:t>
      </w:r>
      <w:r>
        <w:t>.</w:t>
      </w:r>
      <w:r w:rsidRPr="00E57EC9">
        <w:t>F</w:t>
      </w:r>
      <w:proofErr w:type="spellEnd"/>
      <w:r>
        <w:t>. »</w:t>
      </w:r>
    </w:p>
    <w:p w14:paraId="4690085C" w14:textId="494B4F86" w:rsidR="00E57EC9" w:rsidRDefault="00E57EC9" w:rsidP="00E57EC9">
      <w:r>
        <w:t>« </w:t>
      </w:r>
      <w:r w:rsidR="00BC2D44">
        <w:t>P</w:t>
      </w:r>
      <w:r>
        <w:t xml:space="preserve">. </w:t>
      </w:r>
      <w:r w:rsidR="00776CEA" w:rsidRPr="00034910">
        <w:t>-S</w:t>
      </w:r>
      <w:r>
        <w:t xml:space="preserve">. – </w:t>
      </w:r>
      <w:r w:rsidR="00776CEA" w:rsidRPr="00034910">
        <w:t>Silence absolu</w:t>
      </w:r>
      <w:r>
        <w:t xml:space="preserve">, </w:t>
      </w:r>
      <w:r w:rsidR="00776CEA" w:rsidRPr="00034910">
        <w:t>même vis-à-vis de vos chefs</w:t>
      </w:r>
      <w:r>
        <w:t xml:space="preserve">. </w:t>
      </w:r>
      <w:r w:rsidR="00776CEA" w:rsidRPr="00034910">
        <w:t>Vous dirai pourquoi</w:t>
      </w:r>
      <w:r>
        <w:t>. »</w:t>
      </w:r>
    </w:p>
    <w:p w14:paraId="348513A6" w14:textId="77777777" w:rsidR="00E57EC9" w:rsidRDefault="00776CEA" w:rsidP="00E57EC9">
      <w:proofErr w:type="spellStart"/>
      <w:r w:rsidRPr="00034910">
        <w:t>Greggson</w:t>
      </w:r>
      <w:proofErr w:type="spellEnd"/>
      <w:r w:rsidRPr="00034910">
        <w:t xml:space="preserve"> avait tressailli d</w:t>
      </w:r>
      <w:r w:rsidR="00E57EC9">
        <w:t>’</w:t>
      </w:r>
      <w:r w:rsidRPr="00034910">
        <w:t>aise au reçu de ce mot laconique</w:t>
      </w:r>
      <w:r w:rsidR="00E57EC9">
        <w:t xml:space="preserve">. </w:t>
      </w:r>
      <w:r w:rsidRPr="00034910">
        <w:t>Et puis après avoir tressailli</w:t>
      </w:r>
      <w:r w:rsidR="00E57EC9">
        <w:t xml:space="preserve">, </w:t>
      </w:r>
      <w:r w:rsidRPr="00034910">
        <w:t>il s</w:t>
      </w:r>
      <w:r w:rsidR="00E57EC9">
        <w:t>’</w:t>
      </w:r>
      <w:r w:rsidRPr="00034910">
        <w:t>était énervé</w:t>
      </w:r>
      <w:r w:rsidR="00E57EC9">
        <w:t xml:space="preserve">. </w:t>
      </w:r>
      <w:r w:rsidRPr="00034910">
        <w:t>La lettre en disait trop et pas assez</w:t>
      </w:r>
      <w:r w:rsidR="00E57EC9">
        <w:t>.</w:t>
      </w:r>
    </w:p>
    <w:p w14:paraId="3819EECE" w14:textId="77777777" w:rsidR="00E57EC9" w:rsidRDefault="00776CEA" w:rsidP="00E57EC9">
      <w:r w:rsidRPr="00034910">
        <w:t>Le coupeur de manteaux</w:t>
      </w:r>
      <w:r w:rsidR="00E57EC9">
        <w:t xml:space="preserve">… </w:t>
      </w:r>
      <w:r w:rsidRPr="00034910">
        <w:t>Quel était-il</w:t>
      </w:r>
      <w:r w:rsidR="00E57EC9">
        <w:t xml:space="preserve"> ? </w:t>
      </w:r>
      <w:r w:rsidRPr="00034910">
        <w:t>Est-ce que ce di</w:t>
      </w:r>
      <w:r w:rsidRPr="00034910">
        <w:t>s</w:t>
      </w:r>
      <w:r w:rsidRPr="00034910">
        <w:t xml:space="preserve">cret Dick </w:t>
      </w:r>
      <w:proofErr w:type="spellStart"/>
      <w:r w:rsidRPr="00034910">
        <w:t>Fann</w:t>
      </w:r>
      <w:proofErr w:type="spellEnd"/>
      <w:r w:rsidRPr="00034910">
        <w:t xml:space="preserve"> n</w:t>
      </w:r>
      <w:r w:rsidR="00E57EC9">
        <w:t>’</w:t>
      </w:r>
      <w:r w:rsidRPr="00034910">
        <w:t>aurait pas pu s</w:t>
      </w:r>
      <w:r w:rsidR="00E57EC9">
        <w:t>’</w:t>
      </w:r>
      <w:r w:rsidRPr="00034910">
        <w:t>expliquer davantage</w:t>
      </w:r>
      <w:r w:rsidR="00E57EC9">
        <w:t> ?</w:t>
      </w:r>
    </w:p>
    <w:p w14:paraId="3B72E89F" w14:textId="77777777" w:rsidR="00E57EC9" w:rsidRDefault="00776CEA" w:rsidP="00E57EC9">
      <w:r w:rsidRPr="00034910">
        <w:t>Garder le silence</w:t>
      </w:r>
      <w:r w:rsidR="00E57EC9">
        <w:t xml:space="preserve">, </w:t>
      </w:r>
      <w:r w:rsidRPr="00034910">
        <w:t>recommandait-il</w:t>
      </w:r>
      <w:r w:rsidR="00E57EC9">
        <w:t xml:space="preserve">. </w:t>
      </w:r>
      <w:r w:rsidRPr="00034910">
        <w:t>Parbleu</w:t>
      </w:r>
      <w:r w:rsidR="00E57EC9">
        <w:t xml:space="preserve"> ! </w:t>
      </w:r>
      <w:r w:rsidRPr="00034910">
        <w:t>Il n</w:t>
      </w:r>
      <w:r w:rsidR="00E57EC9">
        <w:t>’</w:t>
      </w:r>
      <w:r w:rsidRPr="00034910">
        <w:t>avait point à s</w:t>
      </w:r>
      <w:r w:rsidR="00E57EC9">
        <w:t>’</w:t>
      </w:r>
      <w:r w:rsidRPr="00034910">
        <w:t>inquiéter</w:t>
      </w:r>
      <w:r w:rsidR="00E57EC9">
        <w:t xml:space="preserve">. </w:t>
      </w:r>
      <w:r w:rsidRPr="00034910">
        <w:t>Parler d</w:t>
      </w:r>
      <w:r w:rsidR="00E57EC9">
        <w:t>’</w:t>
      </w:r>
      <w:r w:rsidRPr="00034910">
        <w:t>une chose que l</w:t>
      </w:r>
      <w:r w:rsidR="00E57EC9">
        <w:t>’</w:t>
      </w:r>
      <w:r w:rsidRPr="00034910">
        <w:t>on ne connaît pas</w:t>
      </w:r>
      <w:r w:rsidR="00E57EC9">
        <w:t xml:space="preserve">. </w:t>
      </w:r>
      <w:r w:rsidRPr="00034910">
        <w:t>Un policier qui a le souci de sa réputation ne saurait agir ainsi</w:t>
      </w:r>
      <w:r w:rsidR="00E57EC9">
        <w:t>.</w:t>
      </w:r>
    </w:p>
    <w:p w14:paraId="04401FA3" w14:textId="77777777" w:rsidR="00E57EC9" w:rsidRDefault="00776CEA" w:rsidP="00E57EC9">
      <w:r w:rsidRPr="00034910">
        <w:t>En voilà un aveu agréable</w:t>
      </w:r>
      <w:r w:rsidR="00E57EC9">
        <w:t xml:space="preserve">. </w:t>
      </w:r>
      <w:r w:rsidRPr="00034910">
        <w:t>Dire</w:t>
      </w:r>
      <w:r w:rsidR="00E57EC9">
        <w:t xml:space="preserve"> : </w:t>
      </w:r>
      <w:r w:rsidRPr="00034910">
        <w:t>nous allons tenir l</w:t>
      </w:r>
      <w:r w:rsidR="00E57EC9">
        <w:t>’</w:t>
      </w:r>
      <w:r w:rsidRPr="00034910">
        <w:t>assassin de la jeune Édith</w:t>
      </w:r>
      <w:r w:rsidR="00E57EC9">
        <w:t xml:space="preserve">, </w:t>
      </w:r>
      <w:r w:rsidRPr="00034910">
        <w:t>seulement nous n</w:t>
      </w:r>
      <w:r w:rsidR="00E57EC9">
        <w:t>’</w:t>
      </w:r>
      <w:r w:rsidRPr="00034910">
        <w:t>y sommes pour rien et nous ne savons pas même comment cela s</w:t>
      </w:r>
      <w:r w:rsidR="00E57EC9">
        <w:t>’</w:t>
      </w:r>
      <w:r w:rsidRPr="00034910">
        <w:t>est fait</w:t>
      </w:r>
      <w:r w:rsidR="00E57EC9">
        <w:t>.</w:t>
      </w:r>
    </w:p>
    <w:p w14:paraId="49B3428F" w14:textId="08A07496" w:rsidR="00E57EC9" w:rsidRDefault="00776CEA" w:rsidP="00E57EC9">
      <w:r w:rsidRPr="00034910">
        <w:t>Bref</w:t>
      </w:r>
      <w:r w:rsidR="00E57EC9">
        <w:t>, M. </w:t>
      </w:r>
      <w:proofErr w:type="spellStart"/>
      <w:r w:rsidRPr="00034910">
        <w:t>Greggson</w:t>
      </w:r>
      <w:proofErr w:type="spellEnd"/>
      <w:r w:rsidRPr="00034910">
        <w:t xml:space="preserve"> s</w:t>
      </w:r>
      <w:r w:rsidR="00E57EC9">
        <w:t>’</w:t>
      </w:r>
      <w:r w:rsidRPr="00034910">
        <w:t>était rendu de bon matin à son cabinet</w:t>
      </w:r>
      <w:r w:rsidR="00E57EC9">
        <w:t xml:space="preserve">, </w:t>
      </w:r>
      <w:r w:rsidRPr="00034910">
        <w:t>et son impatience modifiant son caractère habituel</w:t>
      </w:r>
      <w:r w:rsidR="00E57EC9">
        <w:t xml:space="preserve">, </w:t>
      </w:r>
      <w:r w:rsidRPr="00034910">
        <w:t>il avait r</w:t>
      </w:r>
      <w:r w:rsidRPr="00034910">
        <w:t>u</w:t>
      </w:r>
      <w:r w:rsidRPr="00034910">
        <w:t>doyé les agents</w:t>
      </w:r>
      <w:r w:rsidR="00E57EC9">
        <w:t xml:space="preserve">, </w:t>
      </w:r>
      <w:r w:rsidRPr="00034910">
        <w:t>ses secrétaires</w:t>
      </w:r>
      <w:r w:rsidR="00E57EC9">
        <w:t xml:space="preserve">, </w:t>
      </w:r>
      <w:r w:rsidRPr="00034910">
        <w:t>tous ceux qui l</w:t>
      </w:r>
      <w:r w:rsidR="00E57EC9">
        <w:t>’</w:t>
      </w:r>
      <w:r w:rsidRPr="00034910">
        <w:t>approchaient</w:t>
      </w:r>
      <w:r w:rsidR="00E57EC9">
        <w:t>.</w:t>
      </w:r>
    </w:p>
    <w:p w14:paraId="7EC48985" w14:textId="77777777" w:rsidR="00E57EC9" w:rsidRDefault="00776CEA" w:rsidP="00E57EC9">
      <w:r w:rsidRPr="00034910">
        <w:t>Onze heures avaient sonné à la pendule ornant la chem</w:t>
      </w:r>
      <w:r w:rsidRPr="00034910">
        <w:t>i</w:t>
      </w:r>
      <w:r w:rsidRPr="00034910">
        <w:t>née</w:t>
      </w:r>
      <w:r w:rsidR="00E57EC9">
        <w:t>.</w:t>
      </w:r>
    </w:p>
    <w:p w14:paraId="30D752F6" w14:textId="77C20334" w:rsidR="00E57EC9" w:rsidRDefault="00E57EC9" w:rsidP="00E57EC9">
      <w:r>
        <w:t>M. </w:t>
      </w:r>
      <w:proofErr w:type="spellStart"/>
      <w:r w:rsidR="00776CEA" w:rsidRPr="00034910">
        <w:t>Greggson</w:t>
      </w:r>
      <w:proofErr w:type="spellEnd"/>
      <w:r w:rsidR="00776CEA" w:rsidRPr="00034910">
        <w:t xml:space="preserve"> suivait les aiguilles avec impatience</w:t>
      </w:r>
      <w:r>
        <w:t>.</w:t>
      </w:r>
    </w:p>
    <w:p w14:paraId="5C353C6F" w14:textId="77777777" w:rsidR="00E57EC9" w:rsidRDefault="00776CEA" w:rsidP="00E57EC9">
      <w:r w:rsidRPr="00034910">
        <w:lastRenderedPageBreak/>
        <w:t>Au quart</w:t>
      </w:r>
      <w:r w:rsidR="00E57EC9">
        <w:t xml:space="preserve">, </w:t>
      </w:r>
      <w:r w:rsidRPr="00034910">
        <w:t>il se mit à tambouriner un pas redoublé sur la t</w:t>
      </w:r>
      <w:r w:rsidRPr="00034910">
        <w:t>a</w:t>
      </w:r>
      <w:r w:rsidRPr="00034910">
        <w:t>ble-bureau</w:t>
      </w:r>
      <w:r w:rsidR="00E57EC9">
        <w:t>.</w:t>
      </w:r>
    </w:p>
    <w:p w14:paraId="4CCA9F1C" w14:textId="77777777" w:rsidR="00E57EC9" w:rsidRDefault="00776CEA" w:rsidP="00E57EC9">
      <w:r w:rsidRPr="00034910">
        <w:t>À la demie</w:t>
      </w:r>
      <w:r w:rsidR="00E57EC9">
        <w:t xml:space="preserve">, </w:t>
      </w:r>
      <w:r w:rsidRPr="00034910">
        <w:t>il grommela</w:t>
      </w:r>
      <w:r w:rsidR="00E57EC9">
        <w:t> :</w:t>
      </w:r>
    </w:p>
    <w:p w14:paraId="7C639901" w14:textId="77777777" w:rsidR="00E57EC9" w:rsidRDefault="00E57EC9" w:rsidP="00E57EC9">
      <w:r>
        <w:t>— </w:t>
      </w:r>
      <w:r w:rsidR="00776CEA" w:rsidRPr="00034910">
        <w:t>Marche donc</w:t>
      </w:r>
      <w:r>
        <w:t xml:space="preserve">, </w:t>
      </w:r>
      <w:r w:rsidR="00776CEA" w:rsidRPr="00034910">
        <w:t>sale patraque</w:t>
      </w:r>
      <w:r>
        <w:t>.</w:t>
      </w:r>
    </w:p>
    <w:p w14:paraId="3D64A806" w14:textId="77777777" w:rsidR="00E57EC9" w:rsidRDefault="00776CEA" w:rsidP="00E57EC9">
      <w:r w:rsidRPr="00034910">
        <w:t>À trente-cinq</w:t>
      </w:r>
      <w:r w:rsidR="00E57EC9">
        <w:t xml:space="preserve">, </w:t>
      </w:r>
      <w:r w:rsidRPr="00034910">
        <w:t>il se répandit en raisonnements baroques</w:t>
      </w:r>
      <w:r w:rsidR="00E57EC9">
        <w:t xml:space="preserve">, </w:t>
      </w:r>
      <w:r w:rsidRPr="00034910">
        <w:t>qui eussent semblé inspirés par un soudain délire</w:t>
      </w:r>
      <w:r w:rsidR="00E57EC9">
        <w:t>.</w:t>
      </w:r>
    </w:p>
    <w:p w14:paraId="55EF95BD" w14:textId="77777777" w:rsidR="00E57EC9" w:rsidRDefault="00E57EC9" w:rsidP="00E57EC9">
      <w:r>
        <w:t>— </w:t>
      </w:r>
      <w:r w:rsidR="00776CEA" w:rsidRPr="00034910">
        <w:t>Ridicules horlogeries</w:t>
      </w:r>
      <w:r>
        <w:t xml:space="preserve">… </w:t>
      </w:r>
      <w:r w:rsidR="00776CEA" w:rsidRPr="00034910">
        <w:t>La pendule est certainement d</w:t>
      </w:r>
      <w:r w:rsidR="00776CEA" w:rsidRPr="00034910">
        <w:t>é</w:t>
      </w:r>
      <w:r w:rsidR="00776CEA" w:rsidRPr="00034910">
        <w:t>traquée</w:t>
      </w:r>
      <w:r>
        <w:t xml:space="preserve">. </w:t>
      </w:r>
      <w:r w:rsidR="00776CEA" w:rsidRPr="00034910">
        <w:t>Elle marche comme une tortue</w:t>
      </w:r>
      <w:r>
        <w:t>.</w:t>
      </w:r>
    </w:p>
    <w:p w14:paraId="19FF2195" w14:textId="04AB0E2B" w:rsidR="00E57EC9" w:rsidRDefault="00776CEA" w:rsidP="00E57EC9">
      <w:r w:rsidRPr="00034910">
        <w:t>La grande aiguille marquait la quarante-quatrième minute après onze heures</w:t>
      </w:r>
      <w:r w:rsidR="00E57EC9">
        <w:t xml:space="preserve">, </w:t>
      </w:r>
      <w:r w:rsidRPr="00034910">
        <w:t>quand la porte s</w:t>
      </w:r>
      <w:r w:rsidR="00E57EC9">
        <w:t>’</w:t>
      </w:r>
      <w:r w:rsidRPr="00034910">
        <w:t xml:space="preserve">ouvrit brusquement et </w:t>
      </w:r>
      <w:r w:rsidR="00E57EC9">
        <w:t>M. </w:t>
      </w:r>
      <w:proofErr w:type="spellStart"/>
      <w:r w:rsidRPr="00034910">
        <w:t>Greggson</w:t>
      </w:r>
      <w:proofErr w:type="spellEnd"/>
      <w:r w:rsidRPr="00034910">
        <w:t xml:space="preserve"> regarda ahuri les personnages faisant irruption dans son cabinet</w:t>
      </w:r>
      <w:r w:rsidR="00E57EC9">
        <w:t>.</w:t>
      </w:r>
    </w:p>
    <w:p w14:paraId="0D6A61EC" w14:textId="77777777" w:rsidR="00E57EC9" w:rsidRDefault="00776CEA" w:rsidP="00E57EC9">
      <w:r w:rsidRPr="00034910">
        <w:t>Une femme de noir vêtue</w:t>
      </w:r>
      <w:r w:rsidR="00E57EC9">
        <w:t xml:space="preserve">, </w:t>
      </w:r>
      <w:r w:rsidRPr="00034910">
        <w:t>ayant à son chapeau une de ces plumes</w:t>
      </w:r>
      <w:r w:rsidR="00E57EC9">
        <w:t xml:space="preserve">, </w:t>
      </w:r>
      <w:r w:rsidRPr="00034910">
        <w:t xml:space="preserve">dites </w:t>
      </w:r>
      <w:r w:rsidR="00E57EC9">
        <w:t>« </w:t>
      </w:r>
      <w:r w:rsidRPr="00034910">
        <w:t>couteaux</w:t>
      </w:r>
      <w:r w:rsidR="00E57EC9">
        <w:t> »</w:t>
      </w:r>
      <w:r w:rsidRPr="00034910">
        <w:t xml:space="preserve"> par les modistes</w:t>
      </w:r>
      <w:r w:rsidR="00E57EC9">
        <w:t xml:space="preserve">, </w:t>
      </w:r>
      <w:r w:rsidRPr="00034910">
        <w:t>dont la teinte vert-émeraude tranchait durement sur le noir</w:t>
      </w:r>
      <w:r w:rsidR="00E57EC9">
        <w:t xml:space="preserve">. </w:t>
      </w:r>
      <w:r w:rsidRPr="00034910">
        <w:t>Cette femme tirait après elle un homme</w:t>
      </w:r>
      <w:r w:rsidR="00E57EC9">
        <w:t xml:space="preserve">, </w:t>
      </w:r>
      <w:r w:rsidRPr="00034910">
        <w:t xml:space="preserve">dont les mains étaient captives de </w:t>
      </w:r>
      <w:r w:rsidR="00E57EC9">
        <w:t>« </w:t>
      </w:r>
      <w:r w:rsidRPr="00034910">
        <w:t>m</w:t>
      </w:r>
      <w:r w:rsidRPr="00034910">
        <w:t>e</w:t>
      </w:r>
      <w:r w:rsidRPr="00034910">
        <w:t>nottes</w:t>
      </w:r>
      <w:r w:rsidR="00E57EC9">
        <w:t xml:space="preserve"> ». </w:t>
      </w:r>
      <w:r w:rsidRPr="00034910">
        <w:t>À la vue de ce dernier</w:t>
      </w:r>
      <w:r w:rsidR="00E57EC9">
        <w:t xml:space="preserve">, </w:t>
      </w:r>
      <w:r w:rsidRPr="00034910">
        <w:t>le policier retrouva la voix</w:t>
      </w:r>
      <w:r w:rsidR="00E57EC9">
        <w:t>.</w:t>
      </w:r>
    </w:p>
    <w:p w14:paraId="12A99776" w14:textId="2C583494" w:rsidR="00E57EC9" w:rsidRDefault="00E57EC9" w:rsidP="00E57EC9">
      <w:r>
        <w:t>— M. </w:t>
      </w:r>
      <w:r w:rsidR="00776CEA" w:rsidRPr="00034910">
        <w:t>le Docteur Meulen</w:t>
      </w:r>
      <w:r>
        <w:t xml:space="preserve">, </w:t>
      </w:r>
      <w:r w:rsidR="00776CEA" w:rsidRPr="00034910">
        <w:t>de l</w:t>
      </w:r>
      <w:r>
        <w:t>’</w:t>
      </w:r>
      <w:r w:rsidR="00776CEA" w:rsidRPr="00034910">
        <w:t>ambassade d</w:t>
      </w:r>
      <w:r>
        <w:t>’</w:t>
      </w:r>
      <w:r w:rsidR="00776CEA" w:rsidRPr="00034910">
        <w:t>Autriche-Hongrie</w:t>
      </w:r>
      <w:r>
        <w:t xml:space="preserve"> ! </w:t>
      </w:r>
      <w:r w:rsidR="00776CEA" w:rsidRPr="00034910">
        <w:t>Qu</w:t>
      </w:r>
      <w:r>
        <w:t>’</w:t>
      </w:r>
      <w:r w:rsidR="00776CEA" w:rsidRPr="00034910">
        <w:t>est-ce que cela veut dire</w:t>
      </w:r>
      <w:r>
        <w:t> ?</w:t>
      </w:r>
    </w:p>
    <w:p w14:paraId="7BC2711B" w14:textId="77777777" w:rsidR="00E57EC9" w:rsidRDefault="00776CEA" w:rsidP="00E57EC9">
      <w:r w:rsidRPr="00034910">
        <w:t>Mais</w:t>
      </w:r>
      <w:r w:rsidR="00E57EC9">
        <w:t xml:space="preserve">, </w:t>
      </w:r>
      <w:r w:rsidRPr="00034910">
        <w:t>avant que l</w:t>
      </w:r>
      <w:r w:rsidR="00E57EC9">
        <w:t>’</w:t>
      </w:r>
      <w:r w:rsidRPr="00034910">
        <w:t>interpellé eût pu répondre</w:t>
      </w:r>
      <w:r w:rsidR="00E57EC9">
        <w:t xml:space="preserve">, </w:t>
      </w:r>
      <w:r w:rsidRPr="00034910">
        <w:t>la femme avait fait sauter chapeau</w:t>
      </w:r>
      <w:r w:rsidR="00E57EC9">
        <w:t xml:space="preserve">, </w:t>
      </w:r>
      <w:r w:rsidRPr="00034910">
        <w:t>chignon</w:t>
      </w:r>
      <w:r w:rsidR="00E57EC9">
        <w:t xml:space="preserve">, </w:t>
      </w:r>
      <w:r w:rsidRPr="00034910">
        <w:t>et mis ainsi à découvert son visage étrange et expressif</w:t>
      </w:r>
      <w:r w:rsidR="00E57EC9">
        <w:t>.</w:t>
      </w:r>
    </w:p>
    <w:p w14:paraId="7C6F8441" w14:textId="77777777" w:rsidR="00E57EC9" w:rsidRDefault="00E57EC9" w:rsidP="00E57EC9">
      <w:r>
        <w:t>— </w:t>
      </w:r>
      <w:r w:rsidR="00776CEA" w:rsidRPr="00034910">
        <w:t xml:space="preserve">Dick </w:t>
      </w:r>
      <w:proofErr w:type="spellStart"/>
      <w:r w:rsidR="00776CEA" w:rsidRPr="00034910">
        <w:t>Fann</w:t>
      </w:r>
      <w:proofErr w:type="spellEnd"/>
      <w:r w:rsidR="00776CEA" w:rsidRPr="00034910">
        <w:t xml:space="preserve"> maintenant</w:t>
      </w:r>
      <w:r>
        <w:t xml:space="preserve"> ! </w:t>
      </w:r>
      <w:r w:rsidR="00776CEA" w:rsidRPr="00034910">
        <w:t>murmura l</w:t>
      </w:r>
      <w:r>
        <w:t>’</w:t>
      </w:r>
      <w:r w:rsidR="00776CEA" w:rsidRPr="00034910">
        <w:t>Américain</w:t>
      </w:r>
      <w:r>
        <w:t>.</w:t>
      </w:r>
    </w:p>
    <w:p w14:paraId="531597FD" w14:textId="77777777" w:rsidR="00E57EC9" w:rsidRDefault="00E57EC9" w:rsidP="00E57EC9">
      <w:r>
        <w:t>— </w:t>
      </w:r>
      <w:r w:rsidR="00776CEA" w:rsidRPr="00034910">
        <w:t xml:space="preserve">Dick </w:t>
      </w:r>
      <w:proofErr w:type="spellStart"/>
      <w:r w:rsidR="00776CEA" w:rsidRPr="00034910">
        <w:t>Fann</w:t>
      </w:r>
      <w:proofErr w:type="spellEnd"/>
      <w:r w:rsidR="00776CEA" w:rsidRPr="00034910">
        <w:t xml:space="preserve"> lui-même</w:t>
      </w:r>
      <w:r>
        <w:t xml:space="preserve">, </w:t>
      </w:r>
      <w:r w:rsidR="00776CEA" w:rsidRPr="00034910">
        <w:t>reconnut le détective</w:t>
      </w:r>
      <w:r>
        <w:t xml:space="preserve">, </w:t>
      </w:r>
      <w:r w:rsidR="00776CEA" w:rsidRPr="00034910">
        <w:t>qui avait so</w:t>
      </w:r>
      <w:r w:rsidR="00776CEA" w:rsidRPr="00034910">
        <w:t>u</w:t>
      </w:r>
      <w:r w:rsidR="00776CEA" w:rsidRPr="00034910">
        <w:t xml:space="preserve">tenu si longtemps le rôle de la fille de chambre </w:t>
      </w:r>
      <w:proofErr w:type="spellStart"/>
      <w:r w:rsidR="00776CEA" w:rsidRPr="00034910">
        <w:t>Mathiesel</w:t>
      </w:r>
      <w:proofErr w:type="spellEnd"/>
      <w:r>
        <w:t xml:space="preserve">, </w:t>
      </w:r>
      <w:r w:rsidR="00776CEA" w:rsidRPr="00034910">
        <w:t xml:space="preserve">Dick </w:t>
      </w:r>
      <w:proofErr w:type="spellStart"/>
      <w:r w:rsidR="00776CEA" w:rsidRPr="00034910">
        <w:t>Fann</w:t>
      </w:r>
      <w:proofErr w:type="spellEnd"/>
      <w:r>
        <w:t xml:space="preserve">, </w:t>
      </w:r>
      <w:r w:rsidR="00776CEA" w:rsidRPr="00034910">
        <w:t>qui vous amène</w:t>
      </w:r>
      <w:r>
        <w:t xml:space="preserve">, </w:t>
      </w:r>
      <w:r w:rsidR="00776CEA" w:rsidRPr="00034910">
        <w:t>selon sa promesse</w:t>
      </w:r>
      <w:r>
        <w:t xml:space="preserve">, </w:t>
      </w:r>
      <w:r w:rsidR="00776CEA" w:rsidRPr="00034910">
        <w:t xml:space="preserve">le coupeur de </w:t>
      </w:r>
      <w:r w:rsidR="00776CEA" w:rsidRPr="00034910">
        <w:lastRenderedPageBreak/>
        <w:t>ma</w:t>
      </w:r>
      <w:r w:rsidR="00776CEA" w:rsidRPr="00034910">
        <w:t>n</w:t>
      </w:r>
      <w:r w:rsidR="00776CEA" w:rsidRPr="00034910">
        <w:t>teaux</w:t>
      </w:r>
      <w:r>
        <w:t xml:space="preserve">, </w:t>
      </w:r>
      <w:r w:rsidR="00776CEA" w:rsidRPr="00034910">
        <w:t>le meurtrier de la fille Édith et encore l</w:t>
      </w:r>
      <w:r>
        <w:t>’</w:t>
      </w:r>
      <w:r w:rsidR="00776CEA" w:rsidRPr="00034910">
        <w:t>assassin de l</w:t>
      </w:r>
      <w:r>
        <w:t>’</w:t>
      </w:r>
      <w:r w:rsidR="00776CEA" w:rsidRPr="00034910">
        <w:t>agent Hermann</w:t>
      </w:r>
      <w:r>
        <w:t>.</w:t>
      </w:r>
    </w:p>
    <w:p w14:paraId="1489A62F" w14:textId="77777777" w:rsidR="00A924C9" w:rsidRDefault="00A924C9" w:rsidP="00A924C9">
      <w:pPr>
        <w:pStyle w:val="Centrsolidaire"/>
      </w:pPr>
      <w:r w:rsidRPr="00E57EC9">
        <w:rPr>
          <w:noProof/>
        </w:rPr>
        <w:drawing>
          <wp:inline distT="0" distB="0" distL="0" distR="0" wp14:anchorId="78E9D17A" wp14:editId="3D163AEB">
            <wp:extent cx="5756910" cy="7100570"/>
            <wp:effectExtent l="0" t="0" r="0" b="0"/>
            <wp:docPr id="38"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6910" cy="7100570"/>
                    </a:xfrm>
                    <a:prstGeom prst="rect">
                      <a:avLst/>
                    </a:prstGeom>
                    <a:noFill/>
                    <a:ln>
                      <a:noFill/>
                    </a:ln>
                  </pic:spPr>
                </pic:pic>
              </a:graphicData>
            </a:graphic>
          </wp:inline>
        </w:drawing>
      </w:r>
    </w:p>
    <w:p w14:paraId="7FB90B0C" w14:textId="77777777" w:rsidR="00A924C9" w:rsidRDefault="00A924C9" w:rsidP="00A924C9">
      <w:pPr>
        <w:pStyle w:val="Centr14pt"/>
      </w:pPr>
      <w:r w:rsidRPr="00E57EC9">
        <w:t>La femme avait fait sauter chapeau</w:t>
      </w:r>
      <w:r>
        <w:t xml:space="preserve">, </w:t>
      </w:r>
      <w:r w:rsidRPr="00E57EC9">
        <w:t>chignon</w:t>
      </w:r>
      <w:r>
        <w:t>.</w:t>
      </w:r>
    </w:p>
    <w:p w14:paraId="59FB28EE" w14:textId="77777777" w:rsidR="00E57EC9" w:rsidRDefault="00E57EC9" w:rsidP="00E57EC9">
      <w:r>
        <w:t>— </w:t>
      </w:r>
      <w:r w:rsidR="00776CEA" w:rsidRPr="00034910">
        <w:t>Qu</w:t>
      </w:r>
      <w:r>
        <w:t>’</w:t>
      </w:r>
      <w:r w:rsidR="00776CEA" w:rsidRPr="00034910">
        <w:t>est-ce que vous dites</w:t>
      </w:r>
      <w:r>
        <w:t xml:space="preserve"> ? </w:t>
      </w:r>
      <w:r w:rsidR="00776CEA" w:rsidRPr="00034910">
        <w:t>Savez-vous qui est celui que vous accusez</w:t>
      </w:r>
      <w:r>
        <w:t> ?…</w:t>
      </w:r>
    </w:p>
    <w:p w14:paraId="1226FA4A" w14:textId="77777777" w:rsidR="00E57EC9" w:rsidRDefault="005167E0" w:rsidP="00E57EC9">
      <w:r w:rsidRPr="00034910">
        <w:lastRenderedPageBreak/>
        <w:t>L</w:t>
      </w:r>
      <w:r w:rsidR="00E57EC9">
        <w:t>’</w:t>
      </w:r>
      <w:r w:rsidRPr="00034910">
        <w:t>hésitation du policier rendit à Meulen sa présence d</w:t>
      </w:r>
      <w:r w:rsidR="00E57EC9">
        <w:t>’</w:t>
      </w:r>
      <w:r w:rsidRPr="00034910">
        <w:t>esprit</w:t>
      </w:r>
      <w:r w:rsidR="00E57EC9">
        <w:t>.</w:t>
      </w:r>
    </w:p>
    <w:p w14:paraId="067197E9" w14:textId="616D7A71" w:rsidR="00E57EC9" w:rsidRDefault="00E57EC9" w:rsidP="00E57EC9">
      <w:r>
        <w:t>— </w:t>
      </w:r>
      <w:r w:rsidR="005167E0" w:rsidRPr="00034910">
        <w:t>Bon</w:t>
      </w:r>
      <w:r>
        <w:t xml:space="preserve">, </w:t>
      </w:r>
      <w:r w:rsidR="005167E0" w:rsidRPr="00034910">
        <w:t>il ne suffit pas d</w:t>
      </w:r>
      <w:r>
        <w:t>’</w:t>
      </w:r>
      <w:r w:rsidR="005167E0" w:rsidRPr="00034910">
        <w:t>accuser</w:t>
      </w:r>
      <w:r>
        <w:t xml:space="preserve">, </w:t>
      </w:r>
      <w:r w:rsidR="005167E0" w:rsidRPr="00034910">
        <w:t>il faut prouver</w:t>
      </w:r>
      <w:r>
        <w:t>… M. </w:t>
      </w:r>
      <w:r w:rsidR="005167E0" w:rsidRPr="00034910">
        <w:t xml:space="preserve">Dick </w:t>
      </w:r>
      <w:proofErr w:type="spellStart"/>
      <w:r w:rsidR="005167E0" w:rsidRPr="00034910">
        <w:t>Fann</w:t>
      </w:r>
      <w:proofErr w:type="spellEnd"/>
      <w:r>
        <w:t xml:space="preserve">, </w:t>
      </w:r>
      <w:r w:rsidR="005167E0" w:rsidRPr="00034910">
        <w:t>si je ne me trompe</w:t>
      </w:r>
      <w:r>
        <w:t xml:space="preserve">, </w:t>
      </w:r>
      <w:r w:rsidR="005167E0" w:rsidRPr="00034910">
        <w:t>est un célèbre détective anglais</w:t>
      </w:r>
      <w:r>
        <w:t xml:space="preserve">…, </w:t>
      </w:r>
      <w:r w:rsidR="005167E0" w:rsidRPr="00034910">
        <w:t>cette fois</w:t>
      </w:r>
      <w:r>
        <w:t xml:space="preserve">, </w:t>
      </w:r>
      <w:r w:rsidR="005167E0" w:rsidRPr="00034910">
        <w:t>par exemple</w:t>
      </w:r>
      <w:r>
        <w:t xml:space="preserve">, </w:t>
      </w:r>
      <w:r w:rsidR="005167E0" w:rsidRPr="00034910">
        <w:t>il a fait une école</w:t>
      </w:r>
      <w:r>
        <w:t>.</w:t>
      </w:r>
    </w:p>
    <w:p w14:paraId="21376F0A" w14:textId="77777777" w:rsidR="00E57EC9" w:rsidRDefault="00E57EC9" w:rsidP="00E57EC9">
      <w:r>
        <w:t>— </w:t>
      </w:r>
      <w:r w:rsidR="00776CEA" w:rsidRPr="00034910">
        <w:t>Diable</w:t>
      </w:r>
      <w:r>
        <w:t xml:space="preserve"> ! </w:t>
      </w:r>
      <w:r w:rsidR="00776CEA" w:rsidRPr="00034910">
        <w:t>diable</w:t>
      </w:r>
      <w:r>
        <w:t xml:space="preserve"> ! </w:t>
      </w:r>
      <w:r w:rsidR="00776CEA" w:rsidRPr="00034910">
        <w:t xml:space="preserve">grommela </w:t>
      </w:r>
      <w:proofErr w:type="spellStart"/>
      <w:r w:rsidR="00776CEA" w:rsidRPr="00034910">
        <w:t>Greggson</w:t>
      </w:r>
      <w:proofErr w:type="spellEnd"/>
      <w:r>
        <w:t xml:space="preserve">, </w:t>
      </w:r>
      <w:r w:rsidR="00776CEA" w:rsidRPr="00034910">
        <w:t>parcouru par un frisson à la pensée de la gaffe possible</w:t>
      </w:r>
      <w:r>
        <w:t>.</w:t>
      </w:r>
    </w:p>
    <w:p w14:paraId="60864C56" w14:textId="77777777" w:rsidR="00E57EC9" w:rsidRDefault="00776CEA" w:rsidP="00E57EC9">
      <w:r w:rsidRPr="00034910">
        <w:t>Mais Dick souriait toujours</w:t>
      </w:r>
      <w:r w:rsidR="00E57EC9">
        <w:t>.</w:t>
      </w:r>
    </w:p>
    <w:p w14:paraId="6DD394F2" w14:textId="74FCFCD6" w:rsidR="00E57EC9" w:rsidRDefault="00E57EC9" w:rsidP="00E57EC9">
      <w:r>
        <w:t>— </w:t>
      </w:r>
      <w:r w:rsidR="00776CEA" w:rsidRPr="00034910">
        <w:t xml:space="preserve">Mon cher </w:t>
      </w:r>
      <w:r>
        <w:t>M. </w:t>
      </w:r>
      <w:proofErr w:type="spellStart"/>
      <w:r w:rsidR="00776CEA" w:rsidRPr="00034910">
        <w:t>Greggson</w:t>
      </w:r>
      <w:proofErr w:type="spellEnd"/>
      <w:r>
        <w:t xml:space="preserve">, </w:t>
      </w:r>
      <w:r w:rsidR="00776CEA" w:rsidRPr="00034910">
        <w:t>ne vous émotionnez pas</w:t>
      </w:r>
      <w:r>
        <w:t xml:space="preserve">. </w:t>
      </w:r>
      <w:r w:rsidR="00776CEA" w:rsidRPr="00034910">
        <w:t>Il faut prouver</w:t>
      </w:r>
      <w:r>
        <w:t xml:space="preserve">, </w:t>
      </w:r>
      <w:r w:rsidR="00776CEA" w:rsidRPr="00034910">
        <w:t xml:space="preserve">dit </w:t>
      </w:r>
      <w:r>
        <w:t>M. </w:t>
      </w:r>
      <w:r w:rsidR="00776CEA" w:rsidRPr="00034910">
        <w:t>Meulen</w:t>
      </w:r>
      <w:r>
        <w:t xml:space="preserve">, </w:t>
      </w:r>
      <w:r w:rsidR="00776CEA" w:rsidRPr="00034910">
        <w:t>prouvons donc</w:t>
      </w:r>
      <w:r>
        <w:t>.</w:t>
      </w:r>
    </w:p>
    <w:p w14:paraId="278377DF" w14:textId="77777777" w:rsidR="00E57EC9" w:rsidRDefault="00776CEA" w:rsidP="00E57EC9">
      <w:r w:rsidRPr="00034910">
        <w:t>Et tranquillement</w:t>
      </w:r>
      <w:r w:rsidR="00E57EC9">
        <w:t> :</w:t>
      </w:r>
    </w:p>
    <w:p w14:paraId="346D1F4B" w14:textId="54858472" w:rsidR="00E57EC9" w:rsidRDefault="00E57EC9" w:rsidP="00E57EC9">
      <w:r>
        <w:t>— M. </w:t>
      </w:r>
      <w:r w:rsidR="00776CEA" w:rsidRPr="00034910">
        <w:t>Meulen a coupé d</w:t>
      </w:r>
      <w:r>
        <w:t>’</w:t>
      </w:r>
      <w:r w:rsidR="00776CEA" w:rsidRPr="00034910">
        <w:t xml:space="preserve">abord les manteaux de Miss </w:t>
      </w:r>
      <w:proofErr w:type="spellStart"/>
      <w:r w:rsidR="00776CEA" w:rsidRPr="00034910">
        <w:t>Marily</w:t>
      </w:r>
      <w:proofErr w:type="spellEnd"/>
      <w:r w:rsidR="00776CEA" w:rsidRPr="00034910">
        <w:t xml:space="preserve"> et de </w:t>
      </w:r>
      <w:r>
        <w:t>M</w:t>
      </w:r>
      <w:r w:rsidRPr="00E57EC9">
        <w:rPr>
          <w:vertAlign w:val="superscript"/>
        </w:rPr>
        <w:t>rs</w:t>
      </w:r>
      <w:r>
        <w:t> </w:t>
      </w:r>
      <w:r w:rsidR="00776CEA" w:rsidRPr="00034910">
        <w:t>Doles</w:t>
      </w:r>
      <w:r>
        <w:t xml:space="preserve">, </w:t>
      </w:r>
      <w:r w:rsidR="00776CEA" w:rsidRPr="00034910">
        <w:t>à la fameuse soirée où Hermann était de garde au vestiaire</w:t>
      </w:r>
      <w:r>
        <w:t>.</w:t>
      </w:r>
    </w:p>
    <w:p w14:paraId="6154C974" w14:textId="77777777" w:rsidR="00E57EC9" w:rsidRDefault="00E57EC9" w:rsidP="00E57EC9">
      <w:r>
        <w:t>— </w:t>
      </w:r>
      <w:r w:rsidR="00776CEA" w:rsidRPr="00034910">
        <w:t>Mais un agent est sans cesse resté en observation</w:t>
      </w:r>
      <w:r>
        <w:t>.</w:t>
      </w:r>
    </w:p>
    <w:p w14:paraId="71AF37C3" w14:textId="77777777" w:rsidR="00E57EC9" w:rsidRDefault="00E57EC9" w:rsidP="00E57EC9">
      <w:r>
        <w:t>— </w:t>
      </w:r>
      <w:r w:rsidR="00776CEA" w:rsidRPr="00034910">
        <w:t>Justement</w:t>
      </w:r>
      <w:r>
        <w:t xml:space="preserve">, </w:t>
      </w:r>
      <w:r w:rsidR="00776CEA" w:rsidRPr="00034910">
        <w:t>cher Monsieur</w:t>
      </w:r>
      <w:r>
        <w:t xml:space="preserve">, </w:t>
      </w:r>
      <w:r w:rsidR="00776CEA" w:rsidRPr="00034910">
        <w:t>c</w:t>
      </w:r>
      <w:r>
        <w:t>’</w:t>
      </w:r>
      <w:r w:rsidR="00776CEA" w:rsidRPr="00034910">
        <w:t>est ce qui m</w:t>
      </w:r>
      <w:r>
        <w:t>’</w:t>
      </w:r>
      <w:r w:rsidR="00776CEA" w:rsidRPr="00034910">
        <w:t xml:space="preserve">a fait juger </w:t>
      </w:r>
      <w:proofErr w:type="gramStart"/>
      <w:r w:rsidR="00776CEA" w:rsidRPr="00034910">
        <w:t>de suite</w:t>
      </w:r>
      <w:proofErr w:type="gramEnd"/>
      <w:r w:rsidR="00776CEA" w:rsidRPr="00034910">
        <w:t xml:space="preserve"> que l</w:t>
      </w:r>
      <w:r>
        <w:t>’</w:t>
      </w:r>
      <w:r w:rsidR="00776CEA" w:rsidRPr="00034910">
        <w:t>un</w:t>
      </w:r>
      <w:r>
        <w:t xml:space="preserve">, </w:t>
      </w:r>
      <w:r w:rsidR="00776CEA" w:rsidRPr="00034910">
        <w:t>au moins</w:t>
      </w:r>
      <w:r>
        <w:t xml:space="preserve">, </w:t>
      </w:r>
      <w:r w:rsidR="00776CEA" w:rsidRPr="00034910">
        <w:t>de ces agents avait été payé pour ne pas voir</w:t>
      </w:r>
      <w:r>
        <w:t>.</w:t>
      </w:r>
    </w:p>
    <w:p w14:paraId="60960EF4" w14:textId="77777777" w:rsidR="00E57EC9" w:rsidRDefault="00E57EC9" w:rsidP="00E57EC9">
      <w:r>
        <w:t>— </w:t>
      </w:r>
      <w:r w:rsidR="00776CEA" w:rsidRPr="00034910">
        <w:t>C</w:t>
      </w:r>
      <w:r>
        <w:t>’</w:t>
      </w:r>
      <w:r w:rsidR="00776CEA" w:rsidRPr="00034910">
        <w:t>est une accusation grave</w:t>
      </w:r>
      <w:r>
        <w:t>.</w:t>
      </w:r>
    </w:p>
    <w:p w14:paraId="66093168" w14:textId="77777777" w:rsidR="00E57EC9" w:rsidRDefault="00E57EC9" w:rsidP="00E57EC9">
      <w:r>
        <w:t>— </w:t>
      </w:r>
      <w:r w:rsidR="00776CEA" w:rsidRPr="00034910">
        <w:t>Du roman</w:t>
      </w:r>
      <w:r>
        <w:t xml:space="preserve"> ! </w:t>
      </w:r>
      <w:r w:rsidR="00776CEA" w:rsidRPr="00034910">
        <w:t>persifla Meulen</w:t>
      </w:r>
      <w:r>
        <w:t xml:space="preserve">, </w:t>
      </w:r>
      <w:r w:rsidR="00776CEA" w:rsidRPr="00034910">
        <w:t>bien que le ton rosé de sa peau se plaquât de tons verdâtres</w:t>
      </w:r>
      <w:r>
        <w:t>.</w:t>
      </w:r>
    </w:p>
    <w:p w14:paraId="28116F7B" w14:textId="77777777" w:rsidR="00E57EC9" w:rsidRDefault="00E57EC9" w:rsidP="00E57EC9">
      <w:r>
        <w:t>— </w:t>
      </w:r>
      <w:r w:rsidR="00776CEA" w:rsidRPr="00034910">
        <w:t>Du roman vécu</w:t>
      </w:r>
      <w:r>
        <w:t xml:space="preserve"> ! </w:t>
      </w:r>
      <w:r w:rsidR="00776CEA" w:rsidRPr="00034910">
        <w:t xml:space="preserve">reprit imperturbablement Dick </w:t>
      </w:r>
      <w:proofErr w:type="spellStart"/>
      <w:r w:rsidR="00776CEA" w:rsidRPr="00034910">
        <w:t>Fann</w:t>
      </w:r>
      <w:proofErr w:type="spellEnd"/>
      <w:r>
        <w:t xml:space="preserve"> ; </w:t>
      </w:r>
      <w:r w:rsidR="00776CEA" w:rsidRPr="00034910">
        <w:t>je me suis assuré que ledit Hermann</w:t>
      </w:r>
      <w:r>
        <w:t xml:space="preserve">, </w:t>
      </w:r>
      <w:r w:rsidR="00776CEA" w:rsidRPr="00034910">
        <w:t>nouvellement marié</w:t>
      </w:r>
      <w:r>
        <w:t xml:space="preserve">, </w:t>
      </w:r>
      <w:r w:rsidR="00776CEA" w:rsidRPr="00034910">
        <w:t>avait fait un achat de bijoux</w:t>
      </w:r>
      <w:r>
        <w:t xml:space="preserve">, </w:t>
      </w:r>
      <w:r w:rsidR="00776CEA" w:rsidRPr="00034910">
        <w:t>payé au comptant</w:t>
      </w:r>
      <w:r>
        <w:t xml:space="preserve">, </w:t>
      </w:r>
      <w:r w:rsidR="00776CEA" w:rsidRPr="00034910">
        <w:t>que ni sa situation</w:t>
      </w:r>
      <w:r>
        <w:t xml:space="preserve">, </w:t>
      </w:r>
      <w:r w:rsidR="00776CEA" w:rsidRPr="00034910">
        <w:t>ni celle de sa femme ne justifiaient</w:t>
      </w:r>
      <w:r>
        <w:t>.</w:t>
      </w:r>
    </w:p>
    <w:p w14:paraId="3B3C6A1E" w14:textId="77777777" w:rsidR="00E57EC9" w:rsidRDefault="00E57EC9" w:rsidP="00E57EC9">
      <w:r>
        <w:t>— </w:t>
      </w:r>
      <w:r w:rsidR="00776CEA" w:rsidRPr="00034910">
        <w:t>Hypothèses</w:t>
      </w:r>
      <w:r>
        <w:t> !</w:t>
      </w:r>
    </w:p>
    <w:p w14:paraId="3529227D" w14:textId="6689D6B5" w:rsidR="00E57EC9" w:rsidRDefault="00E57EC9" w:rsidP="00E57EC9">
      <w:r>
        <w:lastRenderedPageBreak/>
        <w:t>— </w:t>
      </w:r>
      <w:r w:rsidR="00776CEA" w:rsidRPr="00034910">
        <w:t>Certitudes</w:t>
      </w:r>
      <w:r>
        <w:t xml:space="preserve"> ! </w:t>
      </w:r>
      <w:r w:rsidR="00776CEA" w:rsidRPr="00034910">
        <w:t>Attendez la fin</w:t>
      </w:r>
      <w:r>
        <w:t xml:space="preserve">. </w:t>
      </w:r>
      <w:r w:rsidR="00776CEA" w:rsidRPr="00034910">
        <w:t>Le soir même du jour où vous m</w:t>
      </w:r>
      <w:r>
        <w:t>’</w:t>
      </w:r>
      <w:r w:rsidR="00776CEA" w:rsidRPr="00034910">
        <w:t>entretîntes de l</w:t>
      </w:r>
      <w:r>
        <w:t>’</w:t>
      </w:r>
      <w:r w:rsidR="00776CEA" w:rsidRPr="00034910">
        <w:t>affaire</w:t>
      </w:r>
      <w:r>
        <w:t xml:space="preserve">, </w:t>
      </w:r>
      <w:r w:rsidR="00776CEA" w:rsidRPr="00034910">
        <w:t xml:space="preserve">cher </w:t>
      </w:r>
      <w:r>
        <w:t>M. </w:t>
      </w:r>
      <w:proofErr w:type="spellStart"/>
      <w:r w:rsidR="00776CEA" w:rsidRPr="00034910">
        <w:t>Greggson</w:t>
      </w:r>
      <w:proofErr w:type="spellEnd"/>
      <w:r>
        <w:t xml:space="preserve">, </w:t>
      </w:r>
      <w:r w:rsidR="00776CEA" w:rsidRPr="00034910">
        <w:t>je me rendis chez Hermann</w:t>
      </w:r>
      <w:r>
        <w:t xml:space="preserve">, </w:t>
      </w:r>
      <w:r w:rsidR="00776CEA" w:rsidRPr="00034910">
        <w:t>près de Jobin-Jay</w:t>
      </w:r>
      <w:r>
        <w:t xml:space="preserve">. </w:t>
      </w:r>
      <w:r w:rsidR="00776CEA" w:rsidRPr="00034910">
        <w:t>Pendant ce temps</w:t>
      </w:r>
      <w:r>
        <w:t>, M. </w:t>
      </w:r>
      <w:r w:rsidR="00776CEA" w:rsidRPr="00034910">
        <w:t>Meulen</w:t>
      </w:r>
      <w:r>
        <w:t xml:space="preserve">, </w:t>
      </w:r>
      <w:r w:rsidR="00776CEA" w:rsidRPr="00034910">
        <w:t>ici présent</w:t>
      </w:r>
      <w:r>
        <w:t xml:space="preserve">, </w:t>
      </w:r>
      <w:r w:rsidR="00776CEA" w:rsidRPr="00034910">
        <w:t xml:space="preserve">pénétrait par escalade dans le cabinet garde-robe de </w:t>
      </w:r>
      <w:r>
        <w:t>M</w:t>
      </w:r>
      <w:r w:rsidRPr="00E57EC9">
        <w:rPr>
          <w:vertAlign w:val="superscript"/>
        </w:rPr>
        <w:t>rs</w:t>
      </w:r>
      <w:r>
        <w:t> </w:t>
      </w:r>
      <w:proofErr w:type="spellStart"/>
      <w:r w:rsidR="00776CEA" w:rsidRPr="00034910">
        <w:t>Lodgers</w:t>
      </w:r>
      <w:proofErr w:type="spellEnd"/>
      <w:r>
        <w:t xml:space="preserve">, </w:t>
      </w:r>
      <w:r w:rsidR="00776CEA" w:rsidRPr="00034910">
        <w:t>et coupait l</w:t>
      </w:r>
      <w:r>
        <w:t>’</w:t>
      </w:r>
      <w:r w:rsidR="00776CEA" w:rsidRPr="00034910">
        <w:t>ourlet du troisième manteau envoyé de Paris</w:t>
      </w:r>
      <w:r>
        <w:t xml:space="preserve">. </w:t>
      </w:r>
      <w:r w:rsidR="00776CEA" w:rsidRPr="00034910">
        <w:t>Édith</w:t>
      </w:r>
      <w:r>
        <w:t xml:space="preserve">, </w:t>
      </w:r>
      <w:r w:rsidR="00776CEA" w:rsidRPr="00034910">
        <w:t>qui attendait sa maîtresse</w:t>
      </w:r>
      <w:r>
        <w:t xml:space="preserve">, </w:t>
      </w:r>
      <w:r w:rsidR="00776CEA" w:rsidRPr="00034910">
        <w:t>a</w:t>
      </w:r>
      <w:r w:rsidR="00776CEA" w:rsidRPr="00034910">
        <w:t>c</w:t>
      </w:r>
      <w:r w:rsidR="00776CEA" w:rsidRPr="00034910">
        <w:t>courut au bruit</w:t>
      </w:r>
      <w:r>
        <w:t xml:space="preserve">. </w:t>
      </w:r>
      <w:r w:rsidR="00776CEA" w:rsidRPr="00034910">
        <w:t>Elle reconnut le docteur</w:t>
      </w:r>
      <w:r>
        <w:t xml:space="preserve">, </w:t>
      </w:r>
      <w:r w:rsidR="00776CEA" w:rsidRPr="00034910">
        <w:t>un familier de la ma</w:t>
      </w:r>
      <w:r w:rsidR="00776CEA" w:rsidRPr="00034910">
        <w:t>i</w:t>
      </w:r>
      <w:r w:rsidR="00776CEA" w:rsidRPr="00034910">
        <w:t>son</w:t>
      </w:r>
      <w:r>
        <w:t xml:space="preserve">. </w:t>
      </w:r>
      <w:r w:rsidR="00776CEA" w:rsidRPr="00034910">
        <w:t>Un coup de couteau la réduisit au silence</w:t>
      </w:r>
      <w:r>
        <w:t>.</w:t>
      </w:r>
    </w:p>
    <w:p w14:paraId="1F91B63C" w14:textId="77777777" w:rsidR="00E57EC9" w:rsidRDefault="00E57EC9" w:rsidP="00E57EC9">
      <w:r>
        <w:t>— </w:t>
      </w:r>
      <w:r w:rsidR="00776CEA" w:rsidRPr="00034910">
        <w:t>Et c</w:t>
      </w:r>
      <w:r>
        <w:t>’</w:t>
      </w:r>
      <w:r w:rsidR="00776CEA" w:rsidRPr="00034910">
        <w:t>est moi qui l</w:t>
      </w:r>
      <w:r>
        <w:t>’</w:t>
      </w:r>
      <w:r w:rsidR="00776CEA" w:rsidRPr="00034910">
        <w:t>ai donné</w:t>
      </w:r>
      <w:r>
        <w:t xml:space="preserve"> ? </w:t>
      </w:r>
      <w:r w:rsidR="00776CEA" w:rsidRPr="00034910">
        <w:t>s</w:t>
      </w:r>
      <w:r>
        <w:t>’</w:t>
      </w:r>
      <w:r w:rsidR="00776CEA" w:rsidRPr="00034910">
        <w:t>exclama le médecin avec un rire forcé</w:t>
      </w:r>
      <w:r>
        <w:t>.</w:t>
      </w:r>
    </w:p>
    <w:p w14:paraId="5285B0C5" w14:textId="27ED55AA" w:rsidR="00E57EC9" w:rsidRDefault="00E57EC9" w:rsidP="00E57EC9">
      <w:r>
        <w:t>— </w:t>
      </w:r>
      <w:r w:rsidR="00776CEA" w:rsidRPr="00034910">
        <w:t>Parfaitement</w:t>
      </w:r>
      <w:r>
        <w:t xml:space="preserve">, </w:t>
      </w:r>
      <w:r w:rsidR="00776CEA" w:rsidRPr="00034910">
        <w:t>cela aussi sera prouvé</w:t>
      </w:r>
      <w:r>
        <w:t xml:space="preserve">. </w:t>
      </w:r>
      <w:r w:rsidR="00776CEA" w:rsidRPr="00034910">
        <w:t>Ayez patience</w:t>
      </w:r>
      <w:r>
        <w:t xml:space="preserve">. </w:t>
      </w:r>
      <w:r w:rsidR="00776CEA" w:rsidRPr="00034910">
        <w:t>Vous vous souvenez</w:t>
      </w:r>
      <w:r>
        <w:t xml:space="preserve">, </w:t>
      </w:r>
      <w:r w:rsidR="00776CEA" w:rsidRPr="00034910">
        <w:t xml:space="preserve">cher </w:t>
      </w:r>
      <w:r>
        <w:t>M. </w:t>
      </w:r>
      <w:proofErr w:type="spellStart"/>
      <w:r w:rsidR="00776CEA" w:rsidRPr="00034910">
        <w:t>Greggson</w:t>
      </w:r>
      <w:proofErr w:type="spellEnd"/>
      <w:r>
        <w:t xml:space="preserve">, </w:t>
      </w:r>
      <w:r w:rsidR="00776CEA" w:rsidRPr="00034910">
        <w:t>que</w:t>
      </w:r>
      <w:r>
        <w:t xml:space="preserve">, </w:t>
      </w:r>
      <w:r w:rsidR="00776CEA" w:rsidRPr="00034910">
        <w:t>le soir de ce crime</w:t>
      </w:r>
      <w:r>
        <w:t xml:space="preserve">, </w:t>
      </w:r>
      <w:r w:rsidR="00776CEA" w:rsidRPr="00034910">
        <w:t>je vous remis dix notes à faire passer successivement dans les qu</w:t>
      </w:r>
      <w:r w:rsidR="00776CEA" w:rsidRPr="00034910">
        <w:t>o</w:t>
      </w:r>
      <w:r w:rsidR="00776CEA" w:rsidRPr="00034910">
        <w:t>tidiens et rendant compte d</w:t>
      </w:r>
      <w:r>
        <w:t>’</w:t>
      </w:r>
      <w:r w:rsidR="00776CEA" w:rsidRPr="00034910">
        <w:t>une enquête ultra-fantaisiste entr</w:t>
      </w:r>
      <w:r w:rsidR="00776CEA" w:rsidRPr="00034910">
        <w:t>e</w:t>
      </w:r>
      <w:r w:rsidR="00776CEA" w:rsidRPr="00034910">
        <w:t>prise par moi</w:t>
      </w:r>
      <w:r>
        <w:t>. M. </w:t>
      </w:r>
      <w:r w:rsidR="00776CEA" w:rsidRPr="00034910">
        <w:t>Meulen lit les journaux</w:t>
      </w:r>
      <w:r>
        <w:t xml:space="preserve">. </w:t>
      </w:r>
      <w:r w:rsidR="00776CEA" w:rsidRPr="00034910">
        <w:t>Cela le rassurait ple</w:t>
      </w:r>
      <w:r w:rsidR="00776CEA" w:rsidRPr="00034910">
        <w:t>i</w:t>
      </w:r>
      <w:r w:rsidR="00776CEA" w:rsidRPr="00034910">
        <w:t>nement</w:t>
      </w:r>
      <w:r>
        <w:t xml:space="preserve">. </w:t>
      </w:r>
      <w:r w:rsidR="00776CEA" w:rsidRPr="00034910">
        <w:t>Pendant ce temps</w:t>
      </w:r>
      <w:r>
        <w:t xml:space="preserve">, </w:t>
      </w:r>
      <w:r w:rsidR="00776CEA" w:rsidRPr="00034910">
        <w:t xml:space="preserve">sous le nom de </w:t>
      </w:r>
      <w:proofErr w:type="spellStart"/>
      <w:r w:rsidR="00776CEA" w:rsidRPr="00034910">
        <w:t>Mathiesel</w:t>
      </w:r>
      <w:proofErr w:type="spellEnd"/>
      <w:r>
        <w:t xml:space="preserve">, </w:t>
      </w:r>
      <w:r w:rsidR="00776CEA" w:rsidRPr="00034910">
        <w:t>je me fa</w:t>
      </w:r>
      <w:r w:rsidR="00776CEA" w:rsidRPr="00034910">
        <w:t>i</w:t>
      </w:r>
      <w:r w:rsidR="00776CEA" w:rsidRPr="00034910">
        <w:t xml:space="preserve">sais embaucher comme femme de chambre chez </w:t>
      </w:r>
      <w:r>
        <w:t>M</w:t>
      </w:r>
      <w:r w:rsidRPr="00E57EC9">
        <w:rPr>
          <w:vertAlign w:val="superscript"/>
        </w:rPr>
        <w:t>rs</w:t>
      </w:r>
      <w:r>
        <w:t> </w:t>
      </w:r>
      <w:proofErr w:type="spellStart"/>
      <w:r w:rsidR="00776CEA" w:rsidRPr="00034910">
        <w:t>Tolham</w:t>
      </w:r>
      <w:proofErr w:type="spellEnd"/>
      <w:r>
        <w:t xml:space="preserve">, </w:t>
      </w:r>
      <w:r w:rsidR="00776CEA" w:rsidRPr="00034910">
        <w:t>qui détenait le quatrième manteau gris</w:t>
      </w:r>
      <w:r>
        <w:t>…</w:t>
      </w:r>
    </w:p>
    <w:p w14:paraId="14EBF324" w14:textId="77777777" w:rsidR="00E57EC9" w:rsidRDefault="00E57EC9" w:rsidP="00E57EC9">
      <w:r>
        <w:t>— </w:t>
      </w:r>
      <w:r w:rsidR="00776CEA" w:rsidRPr="00034910">
        <w:t>Pourquoi</w:t>
      </w:r>
      <w:r>
        <w:t> ?</w:t>
      </w:r>
    </w:p>
    <w:p w14:paraId="0EDC0604" w14:textId="621D71B5" w:rsidR="00E57EC9" w:rsidRDefault="00E57EC9" w:rsidP="00E57EC9">
      <w:r>
        <w:t>— </w:t>
      </w:r>
      <w:r w:rsidR="00776CEA" w:rsidRPr="00034910">
        <w:t xml:space="preserve">Pour attendre que </w:t>
      </w:r>
      <w:r>
        <w:t>M. </w:t>
      </w:r>
      <w:r w:rsidR="00776CEA" w:rsidRPr="00034910">
        <w:t>Meulen vint se dénoncer lui-même</w:t>
      </w:r>
      <w:r>
        <w:t>.</w:t>
      </w:r>
    </w:p>
    <w:p w14:paraId="006CEC41" w14:textId="77777777" w:rsidR="00E57EC9" w:rsidRDefault="00776CEA" w:rsidP="00E57EC9">
      <w:r w:rsidRPr="00034910">
        <w:t>Le policier américain se prit la tête à deux mains</w:t>
      </w:r>
      <w:r w:rsidR="00E57EC9">
        <w:t>.</w:t>
      </w:r>
    </w:p>
    <w:p w14:paraId="19D8A761" w14:textId="77777777" w:rsidR="00E57EC9" w:rsidRDefault="00E57EC9" w:rsidP="00E57EC9">
      <w:r>
        <w:t>— </w:t>
      </w:r>
      <w:r w:rsidR="00776CEA" w:rsidRPr="00034910">
        <w:t xml:space="preserve">Comment </w:t>
      </w:r>
      <w:proofErr w:type="spellStart"/>
      <w:r w:rsidR="00776CEA" w:rsidRPr="00034910">
        <w:t>pouviez-vous</w:t>
      </w:r>
      <w:proofErr w:type="spellEnd"/>
      <w:r w:rsidR="00776CEA" w:rsidRPr="00034910">
        <w:t xml:space="preserve"> espérer qu</w:t>
      </w:r>
      <w:r>
        <w:t>’</w:t>
      </w:r>
      <w:r w:rsidR="00776CEA" w:rsidRPr="00034910">
        <w:t>il viendrait là</w:t>
      </w:r>
      <w:r>
        <w:t xml:space="preserve">…, </w:t>
      </w:r>
      <w:r w:rsidR="00776CEA" w:rsidRPr="00034910">
        <w:t>à deux heures et demie de New-York</w:t>
      </w:r>
      <w:r>
        <w:t> ?</w:t>
      </w:r>
    </w:p>
    <w:p w14:paraId="55AEB0E9" w14:textId="0196286E" w:rsidR="00E57EC9" w:rsidRDefault="00E57EC9" w:rsidP="00E57EC9">
      <w:r>
        <w:t>— </w:t>
      </w:r>
      <w:r w:rsidR="00776CEA" w:rsidRPr="00034910">
        <w:t>Je n</w:t>
      </w:r>
      <w:r>
        <w:t>’</w:t>
      </w:r>
      <w:r w:rsidR="00776CEA" w:rsidRPr="00034910">
        <w:t>espérais pas</w:t>
      </w:r>
      <w:r>
        <w:t>, M. </w:t>
      </w:r>
      <w:proofErr w:type="spellStart"/>
      <w:r w:rsidR="00776CEA" w:rsidRPr="00034910">
        <w:t>Greggson</w:t>
      </w:r>
      <w:proofErr w:type="spellEnd"/>
      <w:r>
        <w:t xml:space="preserve">… </w:t>
      </w:r>
      <w:r w:rsidR="00776CEA" w:rsidRPr="00034910">
        <w:t xml:space="preserve">Je </w:t>
      </w:r>
      <w:r w:rsidR="00776CEA" w:rsidRPr="00034910">
        <w:rPr>
          <w:i/>
          <w:iCs/>
        </w:rPr>
        <w:t xml:space="preserve">savais </w:t>
      </w:r>
      <w:r w:rsidR="00776CEA" w:rsidRPr="00034910">
        <w:t>qu</w:t>
      </w:r>
      <w:r>
        <w:t>’</w:t>
      </w:r>
      <w:r w:rsidR="00776CEA" w:rsidRPr="00034910">
        <w:t>il vie</w:t>
      </w:r>
      <w:r w:rsidR="00776CEA" w:rsidRPr="00034910">
        <w:t>n</w:t>
      </w:r>
      <w:r w:rsidR="00776CEA" w:rsidRPr="00034910">
        <w:t>drait</w:t>
      </w:r>
      <w:r>
        <w:t>.</w:t>
      </w:r>
    </w:p>
    <w:p w14:paraId="2327EE03" w14:textId="77777777" w:rsidR="00E57EC9" w:rsidRDefault="00776CEA" w:rsidP="00E57EC9">
      <w:r w:rsidRPr="00034910">
        <w:t>Brusquement</w:t>
      </w:r>
      <w:r w:rsidR="00E57EC9">
        <w:t xml:space="preserve">, </w:t>
      </w:r>
      <w:r w:rsidRPr="00034910">
        <w:t xml:space="preserve">Dick </w:t>
      </w:r>
      <w:proofErr w:type="spellStart"/>
      <w:r w:rsidRPr="00034910">
        <w:t>Fann</w:t>
      </w:r>
      <w:proofErr w:type="spellEnd"/>
      <w:r w:rsidRPr="00034910">
        <w:t xml:space="preserve"> se pencha vers le docteur qui écoutait</w:t>
      </w:r>
      <w:r w:rsidR="00E57EC9">
        <w:t xml:space="preserve">, </w:t>
      </w:r>
      <w:r w:rsidRPr="00034910">
        <w:t>les sourcils froncés</w:t>
      </w:r>
      <w:r w:rsidR="00E57EC9">
        <w:t xml:space="preserve">. </w:t>
      </w:r>
      <w:r w:rsidRPr="00034910">
        <w:t xml:space="preserve">Sa main se glissa rapide dans la </w:t>
      </w:r>
      <w:r w:rsidRPr="00034910">
        <w:lastRenderedPageBreak/>
        <w:t>poche intérieure du veston de l</w:t>
      </w:r>
      <w:r w:rsidR="00E57EC9">
        <w:t>’</w:t>
      </w:r>
      <w:r w:rsidRPr="00034910">
        <w:t>accusé</w:t>
      </w:r>
      <w:r w:rsidR="00E57EC9">
        <w:t xml:space="preserve">, </w:t>
      </w:r>
      <w:r w:rsidRPr="00034910">
        <w:t>et reparut tenant un po</w:t>
      </w:r>
      <w:r w:rsidRPr="00034910">
        <w:t>r</w:t>
      </w:r>
      <w:r w:rsidRPr="00034910">
        <w:t>tefeuille et un rouleau d</w:t>
      </w:r>
      <w:r w:rsidR="00E57EC9">
        <w:t>’</w:t>
      </w:r>
      <w:r w:rsidRPr="00034910">
        <w:t>étoffe blanche</w:t>
      </w:r>
      <w:r w:rsidR="00E57EC9">
        <w:t>.</w:t>
      </w:r>
    </w:p>
    <w:p w14:paraId="0A6C2F0A" w14:textId="77777777" w:rsidR="00E57EC9" w:rsidRDefault="00776CEA" w:rsidP="00E57EC9">
      <w:r w:rsidRPr="00034910">
        <w:t>Un rugissement accueillit le geste</w:t>
      </w:r>
      <w:r w:rsidR="00E57EC9">
        <w:t xml:space="preserve">, </w:t>
      </w:r>
      <w:r w:rsidRPr="00034910">
        <w:t>si prompt qu</w:t>
      </w:r>
      <w:r w:rsidR="00E57EC9">
        <w:t>’</w:t>
      </w:r>
      <w:r w:rsidRPr="00034910">
        <w:t>il ne fut soupçonné qu</w:t>
      </w:r>
      <w:r w:rsidR="00E57EC9">
        <w:t>’</w:t>
      </w:r>
      <w:r w:rsidRPr="00034910">
        <w:t>une fois terminé</w:t>
      </w:r>
      <w:r w:rsidR="00E57EC9">
        <w:t xml:space="preserve">. </w:t>
      </w:r>
      <w:r w:rsidRPr="00034910">
        <w:t>Meulen était debout</w:t>
      </w:r>
      <w:r w:rsidR="00E57EC9">
        <w:t xml:space="preserve">, </w:t>
      </w:r>
      <w:r w:rsidRPr="00034910">
        <w:t>les traits contractés</w:t>
      </w:r>
      <w:r w:rsidR="00E57EC9">
        <w:t xml:space="preserve">, </w:t>
      </w:r>
      <w:r w:rsidRPr="00034910">
        <w:t>les yeux fous</w:t>
      </w:r>
      <w:r w:rsidR="00E57EC9">
        <w:t xml:space="preserve">. </w:t>
      </w:r>
      <w:r w:rsidRPr="00034910">
        <w:t>Il fit mine de s</w:t>
      </w:r>
      <w:r w:rsidR="00E57EC9">
        <w:t>’</w:t>
      </w:r>
      <w:r w:rsidRPr="00034910">
        <w:t>élancer sur le détective</w:t>
      </w:r>
      <w:r w:rsidR="00E57EC9">
        <w:t>.</w:t>
      </w:r>
    </w:p>
    <w:p w14:paraId="2AE52108" w14:textId="77777777" w:rsidR="00E57EC9" w:rsidRDefault="00776CEA" w:rsidP="00E57EC9">
      <w:r w:rsidRPr="00034910">
        <w:t>Mais déjà celui-ci braquait son revolver sur le médecin</w:t>
      </w:r>
      <w:r w:rsidR="00E57EC9">
        <w:t>.</w:t>
      </w:r>
    </w:p>
    <w:p w14:paraId="7B723481" w14:textId="3CB76E82" w:rsidR="00E57EC9" w:rsidRDefault="00E57EC9" w:rsidP="00E57EC9">
      <w:r>
        <w:t>— </w:t>
      </w:r>
      <w:r w:rsidR="00776CEA" w:rsidRPr="00034910">
        <w:t>Un pas et je vous brûle</w:t>
      </w:r>
      <w:r>
        <w:t>, M. </w:t>
      </w:r>
      <w:r w:rsidR="00776CEA" w:rsidRPr="00034910">
        <w:t>Meulen</w:t>
      </w:r>
      <w:r>
        <w:t xml:space="preserve">, </w:t>
      </w:r>
      <w:r w:rsidR="00776CEA" w:rsidRPr="00034910">
        <w:t>fit-il froidement</w:t>
      </w:r>
      <w:r>
        <w:t xml:space="preserve">. </w:t>
      </w:r>
      <w:r w:rsidR="00776CEA" w:rsidRPr="00034910">
        <w:t>Vous ne doutez plus que la preuve soit faite à présent</w:t>
      </w:r>
      <w:r>
        <w:t>.</w:t>
      </w:r>
    </w:p>
    <w:p w14:paraId="49C066D7" w14:textId="77777777" w:rsidR="00E57EC9" w:rsidRDefault="00776CEA" w:rsidP="00E57EC9">
      <w:r w:rsidRPr="00034910">
        <w:t xml:space="preserve">Devant </w:t>
      </w:r>
      <w:proofErr w:type="spellStart"/>
      <w:r w:rsidRPr="00034910">
        <w:t>Greggson</w:t>
      </w:r>
      <w:proofErr w:type="spellEnd"/>
      <w:r w:rsidRPr="00034910">
        <w:t xml:space="preserve"> stupéfait</w:t>
      </w:r>
      <w:r w:rsidR="00E57EC9">
        <w:t xml:space="preserve">, </w:t>
      </w:r>
      <w:r w:rsidRPr="00034910">
        <w:t>auquel le sens de la scène échappait</w:t>
      </w:r>
      <w:r w:rsidR="00E57EC9">
        <w:t xml:space="preserve">, </w:t>
      </w:r>
      <w:r w:rsidRPr="00034910">
        <w:t>le jeune homme sonna</w:t>
      </w:r>
      <w:r w:rsidR="00E57EC9">
        <w:t xml:space="preserve">. </w:t>
      </w:r>
      <w:r w:rsidRPr="00034910">
        <w:t>Plusieurs agents se ruèrent aussitôt dans le cabinet</w:t>
      </w:r>
      <w:r w:rsidR="00E57EC9">
        <w:t xml:space="preserve">. </w:t>
      </w:r>
      <w:r w:rsidRPr="00034910">
        <w:t>Il leur désigna Meulen</w:t>
      </w:r>
      <w:r w:rsidR="00E57EC9">
        <w:t>.</w:t>
      </w:r>
    </w:p>
    <w:p w14:paraId="36CDCB99" w14:textId="77777777" w:rsidR="00E57EC9" w:rsidRDefault="00E57EC9" w:rsidP="00E57EC9">
      <w:r>
        <w:t>— </w:t>
      </w:r>
      <w:r w:rsidR="00776CEA" w:rsidRPr="00034910">
        <w:t>Emmenez cet homme</w:t>
      </w:r>
      <w:r>
        <w:t xml:space="preserve">, </w:t>
      </w:r>
      <w:r w:rsidR="00776CEA" w:rsidRPr="00034910">
        <w:t>et n</w:t>
      </w:r>
      <w:r>
        <w:t>’</w:t>
      </w:r>
      <w:r w:rsidR="00776CEA" w:rsidRPr="00034910">
        <w:t>oubliez pas que vous répo</w:t>
      </w:r>
      <w:r w:rsidR="00776CEA" w:rsidRPr="00034910">
        <w:t>n</w:t>
      </w:r>
      <w:r w:rsidR="00776CEA" w:rsidRPr="00034910">
        <w:t>dez de lui sur votre tête</w:t>
      </w:r>
      <w:r>
        <w:t>.</w:t>
      </w:r>
    </w:p>
    <w:p w14:paraId="30D7BD64" w14:textId="77777777" w:rsidR="00E57EC9" w:rsidRDefault="00776CEA" w:rsidP="00E57EC9">
      <w:r w:rsidRPr="00034910">
        <w:t>Meulen n</w:t>
      </w:r>
      <w:r w:rsidR="00E57EC9">
        <w:t>’</w:t>
      </w:r>
      <w:r w:rsidRPr="00034910">
        <w:t>opposa aucune résistance</w:t>
      </w:r>
      <w:r w:rsidR="00E57EC9">
        <w:t xml:space="preserve">. </w:t>
      </w:r>
      <w:r w:rsidRPr="00034910">
        <w:t>Il se laissa saisir</w:t>
      </w:r>
      <w:r w:rsidR="00E57EC9">
        <w:t xml:space="preserve">. </w:t>
      </w:r>
      <w:r w:rsidRPr="00034910">
        <w:t>Il se sentait perdu</w:t>
      </w:r>
      <w:r w:rsidR="00E57EC9">
        <w:t xml:space="preserve">. </w:t>
      </w:r>
      <w:proofErr w:type="spellStart"/>
      <w:r w:rsidRPr="00034910">
        <w:t>Fann</w:t>
      </w:r>
      <w:proofErr w:type="spellEnd"/>
      <w:r w:rsidRPr="00034910">
        <w:t xml:space="preserve"> le montra du regard à </w:t>
      </w:r>
      <w:proofErr w:type="spellStart"/>
      <w:r w:rsidRPr="00034910">
        <w:t>Greggson</w:t>
      </w:r>
      <w:proofErr w:type="spellEnd"/>
      <w:r w:rsidR="00E57EC9">
        <w:t>.</w:t>
      </w:r>
    </w:p>
    <w:p w14:paraId="38FD2500" w14:textId="77777777" w:rsidR="00E57EC9" w:rsidRDefault="00E57EC9" w:rsidP="00E57EC9">
      <w:r>
        <w:t>— </w:t>
      </w:r>
      <w:r w:rsidR="00776CEA" w:rsidRPr="00034910">
        <w:t>Vous voyez</w:t>
      </w:r>
      <w:r>
        <w:t>.</w:t>
      </w:r>
    </w:p>
    <w:p w14:paraId="14A27178" w14:textId="77777777" w:rsidR="00E57EC9" w:rsidRDefault="00E57EC9" w:rsidP="00E57EC9">
      <w:r>
        <w:t>— </w:t>
      </w:r>
      <w:r w:rsidR="00776CEA" w:rsidRPr="00034910">
        <w:t>Mais enfin</w:t>
      </w:r>
      <w:r>
        <w:t xml:space="preserve">, </w:t>
      </w:r>
      <w:r w:rsidR="00776CEA" w:rsidRPr="00034910">
        <w:t>s</w:t>
      </w:r>
      <w:r>
        <w:t>’</w:t>
      </w:r>
      <w:r w:rsidR="00776CEA" w:rsidRPr="00034910">
        <w:t>exclama rageusement l</w:t>
      </w:r>
      <w:r>
        <w:t>’</w:t>
      </w:r>
      <w:r w:rsidR="00776CEA" w:rsidRPr="00034910">
        <w:t>Américain</w:t>
      </w:r>
      <w:r>
        <w:t xml:space="preserve">, </w:t>
      </w:r>
      <w:r w:rsidR="00776CEA" w:rsidRPr="00034910">
        <w:t>m</w:t>
      </w:r>
      <w:r>
        <w:t>’</w:t>
      </w:r>
      <w:r w:rsidR="00776CEA" w:rsidRPr="00034910">
        <w:t>expliquerez-vous enfin</w:t>
      </w:r>
      <w:r>
        <w:t xml:space="preserve"> ? </w:t>
      </w:r>
      <w:r w:rsidR="00776CEA" w:rsidRPr="00034910">
        <w:t>Je vois et je ne comprends rien</w:t>
      </w:r>
      <w:r>
        <w:t>.</w:t>
      </w:r>
    </w:p>
    <w:p w14:paraId="7742E0E0" w14:textId="77777777" w:rsidR="00E57EC9" w:rsidRDefault="00776CEA" w:rsidP="00E57EC9">
      <w:r w:rsidRPr="00034910">
        <w:t>Il se mordit les lèvres</w:t>
      </w:r>
      <w:r w:rsidR="00E57EC9">
        <w:t xml:space="preserve">, </w:t>
      </w:r>
      <w:r w:rsidRPr="00034910">
        <w:t>cet aveu</w:t>
      </w:r>
      <w:r w:rsidR="00E57EC9">
        <w:t xml:space="preserve">, </w:t>
      </w:r>
      <w:r w:rsidRPr="00034910">
        <w:t>en présence de subordo</w:t>
      </w:r>
      <w:r w:rsidRPr="00034910">
        <w:t>n</w:t>
      </w:r>
      <w:r w:rsidRPr="00034910">
        <w:t>nés</w:t>
      </w:r>
      <w:r w:rsidR="00E57EC9">
        <w:t xml:space="preserve">, </w:t>
      </w:r>
      <w:r w:rsidRPr="00034910">
        <w:t>portait atteinte à sa dignité</w:t>
      </w:r>
      <w:r w:rsidR="00E57EC9">
        <w:t xml:space="preserve">. </w:t>
      </w:r>
      <w:proofErr w:type="spellStart"/>
      <w:r w:rsidRPr="00034910">
        <w:t>Fann</w:t>
      </w:r>
      <w:proofErr w:type="spellEnd"/>
      <w:r w:rsidRPr="00034910">
        <w:t xml:space="preserve"> eut un sourire indulgent</w:t>
      </w:r>
      <w:r w:rsidR="00E57EC9">
        <w:t>.</w:t>
      </w:r>
    </w:p>
    <w:p w14:paraId="0592A23E" w14:textId="77777777" w:rsidR="00E57EC9" w:rsidRDefault="00E57EC9" w:rsidP="00E57EC9">
      <w:r>
        <w:t>— </w:t>
      </w:r>
      <w:r w:rsidR="00776CEA" w:rsidRPr="00034910">
        <w:t>Après avoir mené l</w:t>
      </w:r>
      <w:r>
        <w:t>’</w:t>
      </w:r>
      <w:r w:rsidR="00776CEA" w:rsidRPr="00034910">
        <w:t>instruction de main de maître</w:t>
      </w:r>
      <w:r>
        <w:t xml:space="preserve">, </w:t>
      </w:r>
      <w:r w:rsidR="00776CEA" w:rsidRPr="00034910">
        <w:t>fit-il gracieusement</w:t>
      </w:r>
      <w:r>
        <w:t xml:space="preserve">, </w:t>
      </w:r>
      <w:r w:rsidR="00776CEA" w:rsidRPr="00034910">
        <w:t>vous subissez un instant de fatigue nerveuse</w:t>
      </w:r>
      <w:r>
        <w:t xml:space="preserve">. </w:t>
      </w:r>
      <w:r w:rsidR="00776CEA" w:rsidRPr="00034910">
        <w:t>Veuillez donc faire conduire le prisonnier en lieu sûr</w:t>
      </w:r>
      <w:r>
        <w:t xml:space="preserve">, </w:t>
      </w:r>
      <w:r w:rsidR="00776CEA" w:rsidRPr="00034910">
        <w:t>ainsi que vous en manifestiez l</w:t>
      </w:r>
      <w:r>
        <w:t>’</w:t>
      </w:r>
      <w:r w:rsidR="00776CEA" w:rsidRPr="00034910">
        <w:t>intention tout à l</w:t>
      </w:r>
      <w:r>
        <w:t>’</w:t>
      </w:r>
      <w:r w:rsidR="00776CEA" w:rsidRPr="00034910">
        <w:t>heure</w:t>
      </w:r>
      <w:r>
        <w:t>.</w:t>
      </w:r>
    </w:p>
    <w:p w14:paraId="36B85B51" w14:textId="77777777" w:rsidR="00E57EC9" w:rsidRDefault="00776CEA" w:rsidP="00E57EC9">
      <w:r w:rsidRPr="00034910">
        <w:lastRenderedPageBreak/>
        <w:t>Le policier comprit que son interlocuteur lui tendait une perche de salut</w:t>
      </w:r>
      <w:r w:rsidR="00E57EC9">
        <w:t xml:space="preserve">, </w:t>
      </w:r>
      <w:r w:rsidRPr="00034910">
        <w:t>il le remercia d</w:t>
      </w:r>
      <w:r w:rsidR="00E57EC9">
        <w:t>’</w:t>
      </w:r>
      <w:r w:rsidRPr="00034910">
        <w:t>un coup d</w:t>
      </w:r>
      <w:r w:rsidR="00E57EC9">
        <w:t>’</w:t>
      </w:r>
      <w:r w:rsidRPr="00034910">
        <w:t>œil expressif</w:t>
      </w:r>
      <w:r w:rsidR="00E57EC9">
        <w:t xml:space="preserve">, </w:t>
      </w:r>
      <w:r w:rsidRPr="00034910">
        <w:t>et congédiant les agents</w:t>
      </w:r>
      <w:r w:rsidR="00E57EC9">
        <w:t> :</w:t>
      </w:r>
    </w:p>
    <w:p w14:paraId="20063A1C" w14:textId="77777777" w:rsidR="00E57EC9" w:rsidRDefault="00E57EC9" w:rsidP="00E57EC9">
      <w:r>
        <w:t>— </w:t>
      </w:r>
      <w:r w:rsidR="00776CEA" w:rsidRPr="00034910">
        <w:t>Conduisez l</w:t>
      </w:r>
      <w:r>
        <w:t>’</w:t>
      </w:r>
      <w:r w:rsidR="00776CEA" w:rsidRPr="00034910">
        <w:t>homme à la cellule provisoire d</w:t>
      </w:r>
      <w:r>
        <w:t>’</w:t>
      </w:r>
      <w:r w:rsidR="00776CEA" w:rsidRPr="00034910">
        <w:t>instruction</w:t>
      </w:r>
      <w:r>
        <w:t>.</w:t>
      </w:r>
    </w:p>
    <w:p w14:paraId="7888EF9E" w14:textId="77777777" w:rsidR="00E57EC9" w:rsidRDefault="00E57EC9" w:rsidP="00E57EC9">
      <w:r>
        <w:t>— </w:t>
      </w:r>
      <w:r w:rsidR="00776CEA" w:rsidRPr="00034910">
        <w:t>Et surtout ne le perdez pas de vue</w:t>
      </w:r>
      <w:r>
        <w:t xml:space="preserve">, </w:t>
      </w:r>
      <w:r w:rsidR="00776CEA" w:rsidRPr="00034910">
        <w:t>ajouta Dick</w:t>
      </w:r>
      <w:r>
        <w:t>.</w:t>
      </w:r>
    </w:p>
    <w:p w14:paraId="73D3DFDE" w14:textId="77777777" w:rsidR="00E57EC9" w:rsidRDefault="00776CEA" w:rsidP="00E57EC9">
      <w:r w:rsidRPr="00034910">
        <w:t>Tous deux demeurèrent seuls en présence</w:t>
      </w:r>
      <w:r w:rsidR="00E57EC9">
        <w:t xml:space="preserve">. </w:t>
      </w:r>
      <w:r w:rsidRPr="00034910">
        <w:t>Alors le déte</w:t>
      </w:r>
      <w:r w:rsidRPr="00034910">
        <w:t>c</w:t>
      </w:r>
      <w:r w:rsidRPr="00034910">
        <w:t>tive parla ainsi</w:t>
      </w:r>
      <w:r w:rsidR="00E57EC9">
        <w:t> :</w:t>
      </w:r>
    </w:p>
    <w:p w14:paraId="15E37599" w14:textId="6A57777D" w:rsidR="00E57EC9" w:rsidRDefault="00E57EC9" w:rsidP="00E57EC9">
      <w:r>
        <w:t>— </w:t>
      </w:r>
      <w:r w:rsidR="00776CEA" w:rsidRPr="00034910">
        <w:t xml:space="preserve">Cher </w:t>
      </w:r>
      <w:r>
        <w:t>M. </w:t>
      </w:r>
      <w:proofErr w:type="spellStart"/>
      <w:r w:rsidR="00776CEA" w:rsidRPr="00034910">
        <w:t>Greggson</w:t>
      </w:r>
      <w:proofErr w:type="spellEnd"/>
      <w:r>
        <w:t xml:space="preserve">, </w:t>
      </w:r>
      <w:r w:rsidR="00776CEA" w:rsidRPr="00034910">
        <w:t>dès le début de l</w:t>
      </w:r>
      <w:r>
        <w:t>’</w:t>
      </w:r>
      <w:r w:rsidR="00776CEA" w:rsidRPr="00034910">
        <w:t>enquête</w:t>
      </w:r>
      <w:r>
        <w:t xml:space="preserve">, </w:t>
      </w:r>
      <w:r w:rsidR="00776CEA" w:rsidRPr="00034910">
        <w:t>vous avez été égaré par la supposition que le coupeur de manteaux était un fou</w:t>
      </w:r>
      <w:r>
        <w:t xml:space="preserve">. </w:t>
      </w:r>
      <w:r w:rsidR="00776CEA" w:rsidRPr="00034910">
        <w:t>Une fois cette idée ancrée en vous</w:t>
      </w:r>
      <w:r>
        <w:t xml:space="preserve">, </w:t>
      </w:r>
      <w:r w:rsidR="00776CEA" w:rsidRPr="00034910">
        <w:t>il était impossible que vous arriviez à un résultat</w:t>
      </w:r>
      <w:r>
        <w:t>.</w:t>
      </w:r>
    </w:p>
    <w:p w14:paraId="2C7EE15A" w14:textId="77777777" w:rsidR="00E57EC9" w:rsidRDefault="00E57EC9" w:rsidP="00E57EC9">
      <w:r>
        <w:t>— </w:t>
      </w:r>
      <w:r w:rsidR="00776CEA" w:rsidRPr="00034910">
        <w:t>Pardon</w:t>
      </w:r>
      <w:r>
        <w:t xml:space="preserve">. </w:t>
      </w:r>
      <w:r w:rsidR="00776CEA" w:rsidRPr="00034910">
        <w:t>Quelle autre idée pouvait-on avoir</w:t>
      </w:r>
      <w:r>
        <w:t> ?</w:t>
      </w:r>
    </w:p>
    <w:p w14:paraId="531ECF63" w14:textId="77777777" w:rsidR="00E57EC9" w:rsidRDefault="00E57EC9" w:rsidP="00E57EC9">
      <w:r>
        <w:t>— </w:t>
      </w:r>
      <w:r w:rsidR="00776CEA" w:rsidRPr="00034910">
        <w:t>Celle-ci</w:t>
      </w:r>
      <w:r>
        <w:t xml:space="preserve">, </w:t>
      </w:r>
      <w:r w:rsidR="00776CEA" w:rsidRPr="00034910">
        <w:t>que le coupable cherchait dans les manteaux une chose qui était cachée à son intention</w:t>
      </w:r>
      <w:r>
        <w:t>.</w:t>
      </w:r>
    </w:p>
    <w:p w14:paraId="031DEBAD" w14:textId="77777777" w:rsidR="00E57EC9" w:rsidRDefault="00E57EC9" w:rsidP="00E57EC9">
      <w:r>
        <w:t>— </w:t>
      </w:r>
      <w:r w:rsidR="00776CEA" w:rsidRPr="00034910">
        <w:t>Quelle chose</w:t>
      </w:r>
      <w:r>
        <w:t> ?</w:t>
      </w:r>
    </w:p>
    <w:p w14:paraId="119BC7CE" w14:textId="77777777" w:rsidR="00E57EC9" w:rsidRDefault="00E57EC9" w:rsidP="00E57EC9">
      <w:r>
        <w:t>— </w:t>
      </w:r>
      <w:r w:rsidR="00776CEA" w:rsidRPr="00034910">
        <w:t>Vous le saurez à l</w:t>
      </w:r>
      <w:r>
        <w:t>’</w:t>
      </w:r>
      <w:r w:rsidR="00776CEA" w:rsidRPr="00034910">
        <w:t>instant</w:t>
      </w:r>
      <w:r>
        <w:t xml:space="preserve">. </w:t>
      </w:r>
      <w:r w:rsidR="00776CEA" w:rsidRPr="00034910">
        <w:t>Laissez-moi procéder par o</w:t>
      </w:r>
      <w:r w:rsidR="00776CEA" w:rsidRPr="00034910">
        <w:t>r</w:t>
      </w:r>
      <w:r w:rsidR="00776CEA" w:rsidRPr="00034910">
        <w:t>dre</w:t>
      </w:r>
      <w:r>
        <w:t xml:space="preserve">. </w:t>
      </w:r>
      <w:r w:rsidR="00776CEA" w:rsidRPr="00034910">
        <w:t>Évidemment</w:t>
      </w:r>
      <w:r>
        <w:t xml:space="preserve">, </w:t>
      </w:r>
      <w:r w:rsidR="00776CEA" w:rsidRPr="00034910">
        <w:t>Meulen savait trouver l</w:t>
      </w:r>
      <w:r>
        <w:t>’</w:t>
      </w:r>
      <w:r w:rsidR="00776CEA" w:rsidRPr="00034910">
        <w:t>objet en question dans un manteau désigné d</w:t>
      </w:r>
      <w:r>
        <w:t>’</w:t>
      </w:r>
      <w:r w:rsidR="00776CEA" w:rsidRPr="00034910">
        <w:t>avance par le nom de la cliente qui devait le recevoir</w:t>
      </w:r>
      <w:r>
        <w:t xml:space="preserve">. </w:t>
      </w:r>
      <w:r w:rsidR="00776CEA" w:rsidRPr="00034910">
        <w:t>Or</w:t>
      </w:r>
      <w:r>
        <w:t xml:space="preserve">, </w:t>
      </w:r>
      <w:r w:rsidR="00776CEA" w:rsidRPr="00034910">
        <w:t xml:space="preserve">mon attention fut appelée </w:t>
      </w:r>
      <w:proofErr w:type="gramStart"/>
      <w:r w:rsidR="00776CEA" w:rsidRPr="00034910">
        <w:t>de suite</w:t>
      </w:r>
      <w:proofErr w:type="gramEnd"/>
      <w:r w:rsidR="00776CEA" w:rsidRPr="00034910">
        <w:t xml:space="preserve"> par ce fait que les manteaux avaient été confondus chez Miss </w:t>
      </w:r>
      <w:proofErr w:type="spellStart"/>
      <w:r w:rsidR="00776CEA" w:rsidRPr="00034910">
        <w:t>Marily</w:t>
      </w:r>
      <w:proofErr w:type="spellEnd"/>
      <w:r w:rsidR="00776CEA" w:rsidRPr="00034910">
        <w:t xml:space="preserve"> par la servante chargée de les repasser</w:t>
      </w:r>
      <w:r>
        <w:t xml:space="preserve">. </w:t>
      </w:r>
      <w:r w:rsidR="00776CEA" w:rsidRPr="00034910">
        <w:t>Cela</w:t>
      </w:r>
      <w:r>
        <w:t xml:space="preserve">, </w:t>
      </w:r>
      <w:r w:rsidR="00776CEA" w:rsidRPr="00034910">
        <w:t>rapproché du fait de la mutilation de deux manteaux à la réception</w:t>
      </w:r>
      <w:r>
        <w:t xml:space="preserve">, </w:t>
      </w:r>
      <w:r w:rsidR="00776CEA" w:rsidRPr="00034910">
        <w:t>me démontra que le chercheur ignorait désormais lequel contenait l</w:t>
      </w:r>
      <w:r>
        <w:t>’</w:t>
      </w:r>
      <w:r w:rsidR="00776CEA" w:rsidRPr="00034910">
        <w:t>objet qu</w:t>
      </w:r>
      <w:r>
        <w:t>’</w:t>
      </w:r>
      <w:r w:rsidR="00776CEA" w:rsidRPr="00034910">
        <w:t>il recherchait</w:t>
      </w:r>
      <w:r>
        <w:t xml:space="preserve">. </w:t>
      </w:r>
      <w:r w:rsidR="00776CEA" w:rsidRPr="00034910">
        <w:t>Conclusion</w:t>
      </w:r>
      <w:r>
        <w:t xml:space="preserve"> : </w:t>
      </w:r>
      <w:r w:rsidR="00776CEA" w:rsidRPr="00034910">
        <w:t>ou bien il avait trouvé dans ces deux manteaux et alors il ne ferait plus parler de lui</w:t>
      </w:r>
      <w:r>
        <w:t xml:space="preserve">, </w:t>
      </w:r>
      <w:r w:rsidR="00776CEA" w:rsidRPr="00034910">
        <w:t>ou bien son premier exploit n</w:t>
      </w:r>
      <w:r>
        <w:t>’</w:t>
      </w:r>
      <w:r w:rsidR="00776CEA" w:rsidRPr="00034910">
        <w:t>avait pas été couronné de succès et il cont</w:t>
      </w:r>
      <w:r w:rsidR="00776CEA" w:rsidRPr="00034910">
        <w:t>i</w:t>
      </w:r>
      <w:r w:rsidR="00776CEA" w:rsidRPr="00034910">
        <w:t>nuerait</w:t>
      </w:r>
      <w:r>
        <w:t>.</w:t>
      </w:r>
    </w:p>
    <w:p w14:paraId="402953DB" w14:textId="00E1712B" w:rsidR="00E57EC9" w:rsidRDefault="00E57EC9" w:rsidP="00E57EC9">
      <w:r>
        <w:lastRenderedPageBreak/>
        <w:t>— </w:t>
      </w:r>
      <w:r w:rsidR="00776CEA" w:rsidRPr="00034910">
        <w:t>Bigre</w:t>
      </w:r>
      <w:r>
        <w:t xml:space="preserve"> ! </w:t>
      </w:r>
      <w:r w:rsidR="00776CEA" w:rsidRPr="00034910">
        <w:t>bigre</w:t>
      </w:r>
      <w:r>
        <w:t xml:space="preserve"> ! </w:t>
      </w:r>
      <w:r w:rsidR="00776CEA" w:rsidRPr="00034910">
        <w:t xml:space="preserve">souligna </w:t>
      </w:r>
      <w:r>
        <w:t>M. </w:t>
      </w:r>
      <w:proofErr w:type="spellStart"/>
      <w:r w:rsidR="00776CEA" w:rsidRPr="00034910">
        <w:t>Greggson</w:t>
      </w:r>
      <w:proofErr w:type="spellEnd"/>
      <w:r w:rsidR="00776CEA" w:rsidRPr="00034910">
        <w:t xml:space="preserve"> frappé de la justesse de ces déductions</w:t>
      </w:r>
      <w:r>
        <w:t>.</w:t>
      </w:r>
    </w:p>
    <w:p w14:paraId="10757440" w14:textId="6E63612F" w:rsidR="00E57EC9" w:rsidRDefault="00E57EC9" w:rsidP="00E57EC9">
      <w:r>
        <w:t>— </w:t>
      </w:r>
      <w:r w:rsidR="00776CEA" w:rsidRPr="00034910">
        <w:t>Or</w:t>
      </w:r>
      <w:r>
        <w:t xml:space="preserve">, </w:t>
      </w:r>
      <w:r w:rsidR="00776CEA" w:rsidRPr="00034910">
        <w:t>j</w:t>
      </w:r>
      <w:r>
        <w:t>’</w:t>
      </w:r>
      <w:r w:rsidR="00776CEA" w:rsidRPr="00034910">
        <w:t>eus la preuve qu</w:t>
      </w:r>
      <w:r>
        <w:t>’</w:t>
      </w:r>
      <w:r w:rsidR="00776CEA" w:rsidRPr="00034910">
        <w:t>il n</w:t>
      </w:r>
      <w:r>
        <w:t>’</w:t>
      </w:r>
      <w:r w:rsidR="00776CEA" w:rsidRPr="00034910">
        <w:t xml:space="preserve">avait point trouvé par le crime commis chez </w:t>
      </w:r>
      <w:r>
        <w:t>M</w:t>
      </w:r>
      <w:r w:rsidRPr="00E57EC9">
        <w:rPr>
          <w:vertAlign w:val="superscript"/>
        </w:rPr>
        <w:t>rs</w:t>
      </w:r>
      <w:r>
        <w:t> </w:t>
      </w:r>
      <w:proofErr w:type="spellStart"/>
      <w:r w:rsidR="00776CEA" w:rsidRPr="00034910">
        <w:t>Lodgers</w:t>
      </w:r>
      <w:proofErr w:type="spellEnd"/>
      <w:r>
        <w:t xml:space="preserve">. </w:t>
      </w:r>
      <w:r w:rsidR="00776CEA" w:rsidRPr="00034910">
        <w:t>De plus</w:t>
      </w:r>
      <w:r>
        <w:t xml:space="preserve">, </w:t>
      </w:r>
      <w:r w:rsidR="00776CEA" w:rsidRPr="00034910">
        <w:t>j</w:t>
      </w:r>
      <w:r>
        <w:t>’</w:t>
      </w:r>
      <w:r w:rsidR="00776CEA" w:rsidRPr="00034910">
        <w:t>eus là la certitude que ce crime lui-même avait été inutile</w:t>
      </w:r>
      <w:r>
        <w:t xml:space="preserve">, </w:t>
      </w:r>
      <w:r w:rsidR="00776CEA" w:rsidRPr="00034910">
        <w:t>et que</w:t>
      </w:r>
      <w:r>
        <w:t xml:space="preserve">, </w:t>
      </w:r>
      <w:r w:rsidR="00776CEA" w:rsidRPr="00034910">
        <w:t>dès lors</w:t>
      </w:r>
      <w:r>
        <w:t xml:space="preserve">, </w:t>
      </w:r>
      <w:r w:rsidR="00776CEA" w:rsidRPr="00034910">
        <w:t>le coupable voudrait avoir en mains le quatrième et dernier manteau</w:t>
      </w:r>
      <w:r>
        <w:t xml:space="preserve">. </w:t>
      </w:r>
      <w:r w:rsidR="00776CEA" w:rsidRPr="00034910">
        <w:t>J</w:t>
      </w:r>
      <w:r>
        <w:t>’</w:t>
      </w:r>
      <w:r w:rsidR="00776CEA" w:rsidRPr="00034910">
        <w:t>ai agi en conséquence</w:t>
      </w:r>
      <w:r>
        <w:t>.</w:t>
      </w:r>
    </w:p>
    <w:p w14:paraId="6F676F42" w14:textId="77777777" w:rsidR="00E57EC9" w:rsidRDefault="00E57EC9" w:rsidP="00E57EC9">
      <w:r>
        <w:t>— </w:t>
      </w:r>
      <w:r w:rsidR="00776CEA" w:rsidRPr="00034910">
        <w:t>Mais cette certitude</w:t>
      </w:r>
      <w:r>
        <w:t> ?…</w:t>
      </w:r>
    </w:p>
    <w:p w14:paraId="7C6048BC" w14:textId="77777777" w:rsidR="00E57EC9" w:rsidRDefault="00E57EC9" w:rsidP="00E57EC9">
      <w:r>
        <w:t>— </w:t>
      </w:r>
      <w:r w:rsidR="00776CEA" w:rsidRPr="00034910">
        <w:t>Venait de ce que la victime</w:t>
      </w:r>
      <w:r>
        <w:t xml:space="preserve">, </w:t>
      </w:r>
      <w:r w:rsidR="00776CEA" w:rsidRPr="00034910">
        <w:t>Édith</w:t>
      </w:r>
      <w:r>
        <w:t xml:space="preserve">, </w:t>
      </w:r>
      <w:r w:rsidR="00776CEA" w:rsidRPr="00034910">
        <w:t>tenait encore dans sa main crispée un lambeau d</w:t>
      </w:r>
      <w:r>
        <w:t>’</w:t>
      </w:r>
      <w:r w:rsidR="00776CEA" w:rsidRPr="00034910">
        <w:t>étoffe qu</w:t>
      </w:r>
      <w:r>
        <w:t>’</w:t>
      </w:r>
      <w:r w:rsidR="00776CEA" w:rsidRPr="00034910">
        <w:t>elle avait tenté d</w:t>
      </w:r>
      <w:r>
        <w:t>’</w:t>
      </w:r>
      <w:r w:rsidR="00776CEA" w:rsidRPr="00034910">
        <w:t>arracher à l</w:t>
      </w:r>
      <w:r>
        <w:t>’</w:t>
      </w:r>
      <w:r w:rsidR="00776CEA" w:rsidRPr="00034910">
        <w:t>assassin</w:t>
      </w:r>
      <w:r>
        <w:t xml:space="preserve">… </w:t>
      </w:r>
      <w:r w:rsidR="00776CEA" w:rsidRPr="00034910">
        <w:t>Ce lambeau m</w:t>
      </w:r>
      <w:r>
        <w:t>’</w:t>
      </w:r>
      <w:r w:rsidR="00776CEA" w:rsidRPr="00034910">
        <w:t>avait renseigné</w:t>
      </w:r>
      <w:r>
        <w:t>.</w:t>
      </w:r>
    </w:p>
    <w:p w14:paraId="078924D7" w14:textId="77777777" w:rsidR="00E57EC9" w:rsidRDefault="00776CEA" w:rsidP="00E57EC9">
      <w:r w:rsidRPr="00034910">
        <w:t>Du coup</w:t>
      </w:r>
      <w:r w:rsidR="00E57EC9">
        <w:t xml:space="preserve">, </w:t>
      </w:r>
      <w:proofErr w:type="spellStart"/>
      <w:r w:rsidRPr="00034910">
        <w:t>Greggson</w:t>
      </w:r>
      <w:proofErr w:type="spellEnd"/>
      <w:r w:rsidRPr="00034910">
        <w:t xml:space="preserve"> piétina nerveusement</w:t>
      </w:r>
      <w:r w:rsidR="00E57EC9">
        <w:t>.</w:t>
      </w:r>
    </w:p>
    <w:p w14:paraId="2CF958E5" w14:textId="77777777" w:rsidR="00E57EC9" w:rsidRDefault="00E57EC9" w:rsidP="00E57EC9">
      <w:r>
        <w:t>— </w:t>
      </w:r>
      <w:r w:rsidR="00776CEA" w:rsidRPr="00034910">
        <w:t>Eh</w:t>
      </w:r>
      <w:r>
        <w:t xml:space="preserve"> ! </w:t>
      </w:r>
      <w:r w:rsidR="00776CEA" w:rsidRPr="00034910">
        <w:t>je ne comprends pas davantage</w:t>
      </w:r>
      <w:r>
        <w:t>.</w:t>
      </w:r>
    </w:p>
    <w:p w14:paraId="08062A74" w14:textId="687A788D" w:rsidR="00E57EC9" w:rsidRDefault="00E57EC9" w:rsidP="00E57EC9">
      <w:r>
        <w:t>— </w:t>
      </w:r>
      <w:r w:rsidR="00776CEA" w:rsidRPr="00034910">
        <w:t>J</w:t>
      </w:r>
      <w:r>
        <w:t>’</w:t>
      </w:r>
      <w:r w:rsidR="00776CEA" w:rsidRPr="00034910">
        <w:t>explique</w:t>
      </w:r>
      <w:r>
        <w:t xml:space="preserve">, </w:t>
      </w:r>
      <w:r w:rsidR="00776CEA" w:rsidRPr="00034910">
        <w:t>cher Monsieur</w:t>
      </w:r>
      <w:r>
        <w:t xml:space="preserve">, </w:t>
      </w:r>
      <w:r w:rsidR="00776CEA" w:rsidRPr="00034910">
        <w:t>j</w:t>
      </w:r>
      <w:r>
        <w:t>’</w:t>
      </w:r>
      <w:r w:rsidR="00776CEA" w:rsidRPr="00034910">
        <w:t>explique</w:t>
      </w:r>
      <w:r>
        <w:t xml:space="preserve">. </w:t>
      </w:r>
      <w:r w:rsidR="00776CEA" w:rsidRPr="00034910">
        <w:t xml:space="preserve">En examinant les sorties de bal détériorées de Miss </w:t>
      </w:r>
      <w:proofErr w:type="spellStart"/>
      <w:r w:rsidR="00776CEA" w:rsidRPr="00034910">
        <w:t>Marily</w:t>
      </w:r>
      <w:proofErr w:type="spellEnd"/>
      <w:r w:rsidR="00776CEA" w:rsidRPr="00034910">
        <w:t xml:space="preserve"> et de </w:t>
      </w:r>
      <w:r>
        <w:t>M</w:t>
      </w:r>
      <w:r w:rsidRPr="00E57EC9">
        <w:rPr>
          <w:vertAlign w:val="superscript"/>
        </w:rPr>
        <w:t>rs</w:t>
      </w:r>
      <w:r>
        <w:t> </w:t>
      </w:r>
      <w:r w:rsidR="00776CEA" w:rsidRPr="00034910">
        <w:t>Doles</w:t>
      </w:r>
      <w:r>
        <w:t xml:space="preserve">, </w:t>
      </w:r>
      <w:r w:rsidR="00776CEA" w:rsidRPr="00034910">
        <w:t>j</w:t>
      </w:r>
      <w:r>
        <w:t>’</w:t>
      </w:r>
      <w:r w:rsidR="00776CEA" w:rsidRPr="00034910">
        <w:t>avais constaté que</w:t>
      </w:r>
      <w:r>
        <w:t xml:space="preserve">, </w:t>
      </w:r>
      <w:r w:rsidR="00776CEA" w:rsidRPr="00034910">
        <w:t>dans les deux</w:t>
      </w:r>
      <w:r>
        <w:t xml:space="preserve">, </w:t>
      </w:r>
      <w:r w:rsidR="00776CEA" w:rsidRPr="00034910">
        <w:t>une mince étoffe de soie se trouvait dissimulée à l</w:t>
      </w:r>
      <w:r>
        <w:t>’</w:t>
      </w:r>
      <w:r w:rsidR="00776CEA" w:rsidRPr="00034910">
        <w:t>intérieur de la doublure</w:t>
      </w:r>
      <w:r>
        <w:t xml:space="preserve">. </w:t>
      </w:r>
      <w:r w:rsidR="00776CEA" w:rsidRPr="00034910">
        <w:t>Le coupeur de manteaux enlevait l</w:t>
      </w:r>
      <w:r>
        <w:t>’</w:t>
      </w:r>
      <w:r w:rsidR="00776CEA" w:rsidRPr="00034910">
        <w:t>ourlet inférieur</w:t>
      </w:r>
      <w:r>
        <w:t xml:space="preserve">, </w:t>
      </w:r>
      <w:r w:rsidR="00776CEA" w:rsidRPr="00034910">
        <w:t>c</w:t>
      </w:r>
      <w:r>
        <w:t>’</w:t>
      </w:r>
      <w:r w:rsidR="00776CEA" w:rsidRPr="00034910">
        <w:t>était donc sur la partie enlevée de cette soie interposée que devait se trouver l</w:t>
      </w:r>
      <w:r>
        <w:t>’</w:t>
      </w:r>
      <w:r w:rsidR="00776CEA" w:rsidRPr="00034910">
        <w:t>indice cherché</w:t>
      </w:r>
      <w:r>
        <w:t xml:space="preserve">. </w:t>
      </w:r>
      <w:r w:rsidR="00776CEA" w:rsidRPr="00034910">
        <w:t>De là à penser à un document confidentiel</w:t>
      </w:r>
      <w:r>
        <w:t xml:space="preserve">, </w:t>
      </w:r>
      <w:r w:rsidR="00776CEA" w:rsidRPr="00034910">
        <w:t>à une manœuvre d</w:t>
      </w:r>
      <w:r>
        <w:t>’</w:t>
      </w:r>
      <w:r w:rsidR="00776CEA" w:rsidRPr="00034910">
        <w:t>espionnage</w:t>
      </w:r>
      <w:r>
        <w:t xml:space="preserve">, </w:t>
      </w:r>
      <w:r w:rsidR="00776CEA" w:rsidRPr="00034910">
        <w:t>il n</w:t>
      </w:r>
      <w:r>
        <w:t>’</w:t>
      </w:r>
      <w:r w:rsidR="00776CEA" w:rsidRPr="00034910">
        <w:t>y avait qu</w:t>
      </w:r>
      <w:r>
        <w:t>’</w:t>
      </w:r>
      <w:r w:rsidR="00776CEA" w:rsidRPr="00034910">
        <w:t>un pas</w:t>
      </w:r>
      <w:r>
        <w:t>.</w:t>
      </w:r>
    </w:p>
    <w:p w14:paraId="1E030350" w14:textId="77777777" w:rsidR="00E57EC9" w:rsidRDefault="00776CEA" w:rsidP="00E57EC9">
      <w:r w:rsidRPr="00034910">
        <w:t>L</w:t>
      </w:r>
      <w:r w:rsidR="00E57EC9">
        <w:t>’</w:t>
      </w:r>
      <w:r w:rsidRPr="00034910">
        <w:t>Américain souffla bruyamment</w:t>
      </w:r>
      <w:r w:rsidR="00E57EC9">
        <w:t>.</w:t>
      </w:r>
    </w:p>
    <w:p w14:paraId="244C451E" w14:textId="77777777" w:rsidR="00E57EC9" w:rsidRDefault="00E57EC9" w:rsidP="00E57EC9">
      <w:r>
        <w:t>— </w:t>
      </w:r>
      <w:r w:rsidR="00776CEA" w:rsidRPr="00034910">
        <w:t>C</w:t>
      </w:r>
      <w:r>
        <w:t>’</w:t>
      </w:r>
      <w:r w:rsidR="00776CEA" w:rsidRPr="00034910">
        <w:t>est merveilleux</w:t>
      </w:r>
      <w:r>
        <w:t> !</w:t>
      </w:r>
    </w:p>
    <w:p w14:paraId="492079F5" w14:textId="77777777" w:rsidR="00E57EC9" w:rsidRDefault="00E57EC9" w:rsidP="00E57EC9">
      <w:r>
        <w:t>— </w:t>
      </w:r>
      <w:r w:rsidR="00776CEA" w:rsidRPr="00034910">
        <w:t>Ah</w:t>
      </w:r>
      <w:r>
        <w:t xml:space="preserve"> ! </w:t>
      </w:r>
      <w:r w:rsidR="00776CEA" w:rsidRPr="00034910">
        <w:t>vous y êtes</w:t>
      </w:r>
      <w:r>
        <w:t xml:space="preserve">. </w:t>
      </w:r>
      <w:r w:rsidR="00776CEA" w:rsidRPr="00034910">
        <w:t>Vous voyez la filière</w:t>
      </w:r>
      <w:r>
        <w:t xml:space="preserve">. </w:t>
      </w:r>
      <w:r w:rsidR="00776CEA" w:rsidRPr="00034910">
        <w:t>Un document</w:t>
      </w:r>
      <w:r>
        <w:t xml:space="preserve">, </w:t>
      </w:r>
      <w:r w:rsidR="00776CEA" w:rsidRPr="00034910">
        <w:t>tr</w:t>
      </w:r>
      <w:r w:rsidR="00776CEA" w:rsidRPr="00034910">
        <w:t>a</w:t>
      </w:r>
      <w:r w:rsidR="00776CEA" w:rsidRPr="00034910">
        <w:t>cé à l</w:t>
      </w:r>
      <w:r>
        <w:t>’</w:t>
      </w:r>
      <w:r w:rsidR="00776CEA" w:rsidRPr="00034910">
        <w:t>encre sympathique invisible sur la soie blanche</w:t>
      </w:r>
      <w:r>
        <w:t xml:space="preserve">, </w:t>
      </w:r>
      <w:r w:rsidR="00776CEA" w:rsidRPr="00034910">
        <w:t>et tran</w:t>
      </w:r>
      <w:r w:rsidR="00776CEA" w:rsidRPr="00034910">
        <w:t>s</w:t>
      </w:r>
      <w:r w:rsidR="00776CEA" w:rsidRPr="00034910">
        <w:t>mis</w:t>
      </w:r>
      <w:r>
        <w:t xml:space="preserve">, </w:t>
      </w:r>
      <w:r w:rsidR="00776CEA" w:rsidRPr="00034910">
        <w:t>par l</w:t>
      </w:r>
      <w:r>
        <w:t>’</w:t>
      </w:r>
      <w:r w:rsidR="00776CEA" w:rsidRPr="00034910">
        <w:t>intermédiaire d</w:t>
      </w:r>
      <w:r>
        <w:t>’</w:t>
      </w:r>
      <w:r w:rsidR="00776CEA" w:rsidRPr="00034910">
        <w:t>un couturier au médecin d</w:t>
      </w:r>
      <w:r>
        <w:t>’</w:t>
      </w:r>
      <w:r w:rsidR="00776CEA" w:rsidRPr="00034910">
        <w:t>une a</w:t>
      </w:r>
      <w:r w:rsidR="00776CEA" w:rsidRPr="00034910">
        <w:t>m</w:t>
      </w:r>
      <w:r w:rsidR="00776CEA" w:rsidRPr="00034910">
        <w:t>bassade</w:t>
      </w:r>
      <w:r>
        <w:t>.</w:t>
      </w:r>
    </w:p>
    <w:p w14:paraId="0490280E" w14:textId="77777777" w:rsidR="00E57EC9" w:rsidRDefault="00E57EC9" w:rsidP="00E57EC9">
      <w:r>
        <w:lastRenderedPageBreak/>
        <w:t>— </w:t>
      </w:r>
      <w:r w:rsidR="00776CEA" w:rsidRPr="00034910">
        <w:t>Parfaitement</w:t>
      </w:r>
      <w:r>
        <w:t xml:space="preserve"> ! </w:t>
      </w:r>
      <w:r w:rsidR="00776CEA" w:rsidRPr="00034910">
        <w:t>Parfaitement</w:t>
      </w:r>
      <w:r>
        <w:t>.</w:t>
      </w:r>
    </w:p>
    <w:p w14:paraId="7D5C6027" w14:textId="77777777" w:rsidR="00E57EC9" w:rsidRDefault="00E57EC9" w:rsidP="00E57EC9">
      <w:r>
        <w:t>— </w:t>
      </w:r>
      <w:r w:rsidR="00776CEA" w:rsidRPr="00034910">
        <w:t>Aussi</w:t>
      </w:r>
      <w:r>
        <w:t xml:space="preserve">, </w:t>
      </w:r>
      <w:r w:rsidR="00776CEA" w:rsidRPr="00034910">
        <w:t>tenant en mains le fragment déchiré par Édith dans sa lutte contre le coupable</w:t>
      </w:r>
      <w:r>
        <w:t xml:space="preserve">, </w:t>
      </w:r>
      <w:r w:rsidR="00776CEA" w:rsidRPr="00034910">
        <w:t>je l</w:t>
      </w:r>
      <w:r>
        <w:t>’</w:t>
      </w:r>
      <w:r w:rsidR="00776CEA" w:rsidRPr="00034910">
        <w:t>exposai au feu qui</w:t>
      </w:r>
      <w:r>
        <w:t xml:space="preserve">, </w:t>
      </w:r>
      <w:r w:rsidR="00776CEA" w:rsidRPr="00034910">
        <w:t>vous le savez</w:t>
      </w:r>
      <w:r>
        <w:t xml:space="preserve">, </w:t>
      </w:r>
      <w:proofErr w:type="spellStart"/>
      <w:r w:rsidR="00776CEA" w:rsidRPr="00034910">
        <w:t>a</w:t>
      </w:r>
      <w:proofErr w:type="spellEnd"/>
      <w:r w:rsidR="00776CEA" w:rsidRPr="00034910">
        <w:t xml:space="preserve"> la propriété de révéler en les faisant virer au noir les encres sympathiques</w:t>
      </w:r>
      <w:r>
        <w:t xml:space="preserve">. </w:t>
      </w:r>
      <w:r w:rsidR="00776CEA" w:rsidRPr="00034910">
        <w:t>Rien n</w:t>
      </w:r>
      <w:r>
        <w:t>’</w:t>
      </w:r>
      <w:r w:rsidR="00776CEA" w:rsidRPr="00034910">
        <w:t>apparut</w:t>
      </w:r>
      <w:r>
        <w:t xml:space="preserve"> ; </w:t>
      </w:r>
      <w:r w:rsidR="00776CEA" w:rsidRPr="00034910">
        <w:t>donc cette fois encore</w:t>
      </w:r>
      <w:r>
        <w:t xml:space="preserve">, </w:t>
      </w:r>
      <w:r w:rsidR="00776CEA" w:rsidRPr="00034910">
        <w:t>le meurtrier avait opéré pour rien</w:t>
      </w:r>
      <w:r>
        <w:t>.</w:t>
      </w:r>
    </w:p>
    <w:p w14:paraId="7C6831E5" w14:textId="77777777" w:rsidR="00E57EC9" w:rsidRDefault="00E57EC9" w:rsidP="00E57EC9">
      <w:r>
        <w:t>— </w:t>
      </w:r>
      <w:r w:rsidR="00776CEA" w:rsidRPr="00034910">
        <w:t>Et vous êtes allé monter la garde auprès du quatrième manteau</w:t>
      </w:r>
      <w:r>
        <w:t>.</w:t>
      </w:r>
    </w:p>
    <w:p w14:paraId="295F4519" w14:textId="77777777" w:rsidR="00E57EC9" w:rsidRDefault="00E57EC9" w:rsidP="00E57EC9">
      <w:r>
        <w:t>— </w:t>
      </w:r>
      <w:r w:rsidR="00776CEA" w:rsidRPr="00034910">
        <w:t>C</w:t>
      </w:r>
      <w:r>
        <w:t>’</w:t>
      </w:r>
      <w:r w:rsidR="00776CEA" w:rsidRPr="00034910">
        <w:t>est cela même</w:t>
      </w:r>
      <w:r>
        <w:t xml:space="preserve">. </w:t>
      </w:r>
      <w:r w:rsidR="00776CEA" w:rsidRPr="00034910">
        <w:t>Meulen est arrivé</w:t>
      </w:r>
      <w:r>
        <w:t xml:space="preserve">. </w:t>
      </w:r>
      <w:r w:rsidR="00776CEA" w:rsidRPr="00034910">
        <w:t>Il a voulu garder la sortie de bal lui-même</w:t>
      </w:r>
      <w:r>
        <w:t xml:space="preserve">, </w:t>
      </w:r>
      <w:r w:rsidR="00776CEA" w:rsidRPr="00034910">
        <w:t>geste chevaleresque qui lui valut l</w:t>
      </w:r>
      <w:r>
        <w:t>’</w:t>
      </w:r>
      <w:r w:rsidR="00776CEA" w:rsidRPr="00034910">
        <w:t>admiration de tous</w:t>
      </w:r>
      <w:r>
        <w:t xml:space="preserve">, </w:t>
      </w:r>
      <w:r w:rsidR="00776CEA" w:rsidRPr="00034910">
        <w:t>sauf la mienne</w:t>
      </w:r>
      <w:r>
        <w:t xml:space="preserve">. </w:t>
      </w:r>
      <w:r w:rsidR="00776CEA" w:rsidRPr="00034910">
        <w:t>Je l</w:t>
      </w:r>
      <w:r>
        <w:t>’</w:t>
      </w:r>
      <w:r w:rsidR="00776CEA" w:rsidRPr="00034910">
        <w:t>épiai</w:t>
      </w:r>
      <w:r>
        <w:t xml:space="preserve">. </w:t>
      </w:r>
      <w:r w:rsidR="00776CEA" w:rsidRPr="00034910">
        <w:t>Je le vis déco</w:t>
      </w:r>
      <w:r w:rsidR="00776CEA" w:rsidRPr="00034910">
        <w:t>u</w:t>
      </w:r>
      <w:r w:rsidR="00776CEA" w:rsidRPr="00034910">
        <w:t>dre le manteau</w:t>
      </w:r>
      <w:r>
        <w:t xml:space="preserve">, </w:t>
      </w:r>
      <w:r w:rsidR="00776CEA" w:rsidRPr="00034910">
        <w:t>puis le recoudre</w:t>
      </w:r>
      <w:r>
        <w:t xml:space="preserve">, </w:t>
      </w:r>
      <w:r w:rsidR="00776CEA" w:rsidRPr="00034910">
        <w:t>après avoir enlevé la bande de soie</w:t>
      </w:r>
      <w:r>
        <w:t xml:space="preserve">, </w:t>
      </w:r>
      <w:r w:rsidR="00776CEA" w:rsidRPr="00034910">
        <w:t>que je viens de vous remettre avec son portefeuille</w:t>
      </w:r>
      <w:r>
        <w:t xml:space="preserve">. </w:t>
      </w:r>
      <w:r w:rsidR="00776CEA" w:rsidRPr="00034910">
        <w:t>Et vo</w:t>
      </w:r>
      <w:r w:rsidR="00776CEA" w:rsidRPr="00034910">
        <w:t>i</w:t>
      </w:r>
      <w:r w:rsidR="00776CEA" w:rsidRPr="00034910">
        <w:t>là</w:t>
      </w:r>
      <w:r>
        <w:t>.</w:t>
      </w:r>
    </w:p>
    <w:p w14:paraId="32F8BABF" w14:textId="77777777" w:rsidR="00E57EC9" w:rsidRDefault="00776CEA" w:rsidP="00E57EC9">
      <w:r w:rsidRPr="00034910">
        <w:t>Comme un milan fondant sur sa proie</w:t>
      </w:r>
      <w:r w:rsidR="00E57EC9">
        <w:t xml:space="preserve">, </w:t>
      </w:r>
      <w:r w:rsidRPr="00034910">
        <w:t>l</w:t>
      </w:r>
      <w:r w:rsidR="00E57EC9">
        <w:t>’</w:t>
      </w:r>
      <w:r w:rsidRPr="00034910">
        <w:t>Américain saisit le rouleau de soie</w:t>
      </w:r>
      <w:r w:rsidR="00E57EC9">
        <w:t xml:space="preserve">, </w:t>
      </w:r>
      <w:r w:rsidRPr="00034910">
        <w:t>le fit flotter</w:t>
      </w:r>
      <w:r w:rsidR="00E57EC9">
        <w:t>.</w:t>
      </w:r>
    </w:p>
    <w:p w14:paraId="096B9347" w14:textId="77777777" w:rsidR="00E57EC9" w:rsidRDefault="00E57EC9" w:rsidP="00E57EC9">
      <w:r>
        <w:t>— </w:t>
      </w:r>
      <w:r w:rsidR="00776CEA" w:rsidRPr="00034910">
        <w:t>Mais il n</w:t>
      </w:r>
      <w:r>
        <w:t>’</w:t>
      </w:r>
      <w:r w:rsidR="00776CEA" w:rsidRPr="00034910">
        <w:t>y a rien dessus</w:t>
      </w:r>
      <w:r>
        <w:t xml:space="preserve"> ! </w:t>
      </w:r>
      <w:r w:rsidR="00776CEA" w:rsidRPr="00034910">
        <w:t>s</w:t>
      </w:r>
      <w:r>
        <w:t>’</w:t>
      </w:r>
      <w:r w:rsidR="00776CEA" w:rsidRPr="00034910">
        <w:t>exclama-t-il avec un désespoir comique</w:t>
      </w:r>
      <w:r>
        <w:t>.</w:t>
      </w:r>
    </w:p>
    <w:p w14:paraId="6839C612" w14:textId="36511905" w:rsidR="00E57EC9" w:rsidRDefault="00E57EC9" w:rsidP="00E57EC9">
      <w:r>
        <w:t>— </w:t>
      </w:r>
      <w:r w:rsidR="00776CEA" w:rsidRPr="00034910">
        <w:t>Vous avez du feu</w:t>
      </w:r>
      <w:r>
        <w:t xml:space="preserve">, </w:t>
      </w:r>
      <w:r w:rsidR="00776CEA" w:rsidRPr="00034910">
        <w:t xml:space="preserve">cher </w:t>
      </w:r>
      <w:r>
        <w:t>M. </w:t>
      </w:r>
      <w:proofErr w:type="spellStart"/>
      <w:r w:rsidR="00776CEA" w:rsidRPr="00034910">
        <w:t>Greggson</w:t>
      </w:r>
      <w:proofErr w:type="spellEnd"/>
      <w:r>
        <w:t> ?</w:t>
      </w:r>
    </w:p>
    <w:p w14:paraId="79A2B867" w14:textId="77777777" w:rsidR="00E57EC9" w:rsidRDefault="00E57EC9" w:rsidP="00E57EC9">
      <w:r>
        <w:t>— </w:t>
      </w:r>
      <w:r w:rsidR="00776CEA" w:rsidRPr="00034910">
        <w:t>Ah</w:t>
      </w:r>
      <w:r>
        <w:t xml:space="preserve"> ! </w:t>
      </w:r>
      <w:r w:rsidR="00776CEA" w:rsidRPr="00034910">
        <w:t>c</w:t>
      </w:r>
      <w:r>
        <w:t>’</w:t>
      </w:r>
      <w:r w:rsidR="00776CEA" w:rsidRPr="00034910">
        <w:t>est juste</w:t>
      </w:r>
      <w:r>
        <w:t>.</w:t>
      </w:r>
    </w:p>
    <w:p w14:paraId="13F599E5" w14:textId="77777777" w:rsidR="00E57EC9" w:rsidRDefault="00776CEA" w:rsidP="00E57EC9">
      <w:r w:rsidRPr="00034910">
        <w:t>Et le policier courut à la cheminée</w:t>
      </w:r>
      <w:r w:rsidR="00E57EC9">
        <w:t xml:space="preserve">, </w:t>
      </w:r>
      <w:r w:rsidRPr="00034910">
        <w:t>étendit l</w:t>
      </w:r>
      <w:r w:rsidR="00E57EC9">
        <w:t>’</w:t>
      </w:r>
      <w:r w:rsidRPr="00034910">
        <w:t>étoffe au-dessus de la flamme et soudain</w:t>
      </w:r>
      <w:r w:rsidR="00E57EC9">
        <w:t xml:space="preserve">, </w:t>
      </w:r>
      <w:r w:rsidRPr="00034910">
        <w:t>dans un cri de triomphe</w:t>
      </w:r>
      <w:r w:rsidR="00E57EC9">
        <w:t> :</w:t>
      </w:r>
    </w:p>
    <w:p w14:paraId="1DC1E296" w14:textId="77777777" w:rsidR="00E57EC9" w:rsidRDefault="00E57EC9" w:rsidP="00E57EC9">
      <w:r>
        <w:t>— </w:t>
      </w:r>
      <w:r w:rsidR="00776CEA" w:rsidRPr="00034910">
        <w:t>Ça y est</w:t>
      </w:r>
      <w:r>
        <w:t xml:space="preserve"> ! </w:t>
      </w:r>
      <w:r w:rsidR="00776CEA" w:rsidRPr="00034910">
        <w:t>Ça y est</w:t>
      </w:r>
      <w:r>
        <w:t xml:space="preserve"> !… </w:t>
      </w:r>
      <w:r w:rsidR="00776CEA" w:rsidRPr="00034910">
        <w:t>l</w:t>
      </w:r>
      <w:r>
        <w:t>’</w:t>
      </w:r>
      <w:r w:rsidR="00776CEA" w:rsidRPr="00034910">
        <w:t>encre paraît</w:t>
      </w:r>
      <w:r>
        <w:t>…</w:t>
      </w:r>
    </w:p>
    <w:p w14:paraId="4E378CB7" w14:textId="77777777" w:rsidR="00E57EC9" w:rsidRDefault="00776CEA" w:rsidP="00E57EC9">
      <w:r w:rsidRPr="00034910">
        <w:t>Puis plus calme</w:t>
      </w:r>
      <w:r w:rsidR="00E57EC9">
        <w:t> :</w:t>
      </w:r>
    </w:p>
    <w:p w14:paraId="52AFFA1E" w14:textId="77777777" w:rsidR="00E57EC9" w:rsidRDefault="00E57EC9" w:rsidP="00E57EC9">
      <w:r>
        <w:t>— </w:t>
      </w:r>
      <w:r w:rsidR="00776CEA" w:rsidRPr="00034910">
        <w:t>Un document chiffré</w:t>
      </w:r>
      <w:r>
        <w:t> !</w:t>
      </w:r>
    </w:p>
    <w:p w14:paraId="606EAFE7" w14:textId="77777777" w:rsidR="00E57EC9" w:rsidRDefault="00E57EC9" w:rsidP="00E57EC9">
      <w:r>
        <w:lastRenderedPageBreak/>
        <w:t>— </w:t>
      </w:r>
      <w:r w:rsidR="00776CEA" w:rsidRPr="00034910">
        <w:t>Bon</w:t>
      </w:r>
      <w:r>
        <w:t xml:space="preserve">, </w:t>
      </w:r>
      <w:r w:rsidR="00776CEA" w:rsidRPr="00034910">
        <w:t xml:space="preserve">vous ferez traduire par les bureaux du chiffre du </w:t>
      </w:r>
      <w:proofErr w:type="spellStart"/>
      <w:r w:rsidR="00776CEA" w:rsidRPr="00034910">
        <w:t>War</w:t>
      </w:r>
      <w:proofErr w:type="spellEnd"/>
      <w:r w:rsidR="00776CEA" w:rsidRPr="00034910">
        <w:t>-Office</w:t>
      </w:r>
      <w:r>
        <w:t xml:space="preserve"> (</w:t>
      </w:r>
      <w:r w:rsidR="00776CEA" w:rsidRPr="00034910">
        <w:t>ministère de la guerre</w:t>
      </w:r>
      <w:r>
        <w:t xml:space="preserve">). </w:t>
      </w:r>
      <w:r w:rsidR="00776CEA" w:rsidRPr="00034910">
        <w:t>Le meurtre d</w:t>
      </w:r>
      <w:r>
        <w:t>’</w:t>
      </w:r>
      <w:r w:rsidR="00776CEA" w:rsidRPr="00034910">
        <w:t>Édith est e</w:t>
      </w:r>
      <w:r w:rsidR="00776CEA" w:rsidRPr="00034910">
        <w:t>x</w:t>
      </w:r>
      <w:r w:rsidR="00776CEA" w:rsidRPr="00034910">
        <w:t>pliqué et démontré</w:t>
      </w:r>
      <w:r>
        <w:t xml:space="preserve">, </w:t>
      </w:r>
      <w:r w:rsidR="00776CEA" w:rsidRPr="00034910">
        <w:t>passons à celui d</w:t>
      </w:r>
      <w:r>
        <w:t>’</w:t>
      </w:r>
      <w:r w:rsidR="00776CEA" w:rsidRPr="00034910">
        <w:t>Hermann</w:t>
      </w:r>
      <w:r>
        <w:t xml:space="preserve">. </w:t>
      </w:r>
      <w:r w:rsidR="00776CEA" w:rsidRPr="00034910">
        <w:t>Vous avez conservé le papier écrit au crayon retrouvé sur le cadavre de l</w:t>
      </w:r>
      <w:r>
        <w:t>’</w:t>
      </w:r>
      <w:r w:rsidR="00776CEA" w:rsidRPr="00034910">
        <w:t>agent</w:t>
      </w:r>
      <w:r>
        <w:t>.</w:t>
      </w:r>
    </w:p>
    <w:p w14:paraId="05D08A4A" w14:textId="77777777" w:rsidR="00E57EC9" w:rsidRDefault="00E57EC9" w:rsidP="00E57EC9">
      <w:r>
        <w:t>— </w:t>
      </w:r>
      <w:r w:rsidR="00776CEA" w:rsidRPr="00034910">
        <w:t>Oui</w:t>
      </w:r>
      <w:r>
        <w:t xml:space="preserve">, </w:t>
      </w:r>
      <w:r w:rsidR="00776CEA" w:rsidRPr="00034910">
        <w:t>certes</w:t>
      </w:r>
      <w:r>
        <w:t>.</w:t>
      </w:r>
    </w:p>
    <w:p w14:paraId="79CBFAE6" w14:textId="77777777" w:rsidR="00E57EC9" w:rsidRDefault="00E57EC9" w:rsidP="00E57EC9">
      <w:r>
        <w:t>— </w:t>
      </w:r>
      <w:r w:rsidR="00776CEA" w:rsidRPr="00034910">
        <w:t>Eh bien</w:t>
      </w:r>
      <w:r>
        <w:t xml:space="preserve">, </w:t>
      </w:r>
      <w:r w:rsidR="00776CEA" w:rsidRPr="00034910">
        <w:t>vous comparerez l</w:t>
      </w:r>
      <w:r>
        <w:t>’</w:t>
      </w:r>
      <w:r w:rsidR="00776CEA" w:rsidRPr="00034910">
        <w:t>écriture avec celle de ce billet</w:t>
      </w:r>
      <w:r>
        <w:t xml:space="preserve">, </w:t>
      </w:r>
      <w:r w:rsidR="00776CEA" w:rsidRPr="00034910">
        <w:t>également au crayon</w:t>
      </w:r>
      <w:r>
        <w:t xml:space="preserve">, </w:t>
      </w:r>
      <w:r w:rsidR="00776CEA" w:rsidRPr="00034910">
        <w:t>que j</w:t>
      </w:r>
      <w:r>
        <w:t>’</w:t>
      </w:r>
      <w:r w:rsidR="00776CEA" w:rsidRPr="00034910">
        <w:t>ai extorqué à ce digne Meulen</w:t>
      </w:r>
      <w:r>
        <w:t>.</w:t>
      </w:r>
    </w:p>
    <w:p w14:paraId="435305AD" w14:textId="77777777" w:rsidR="00E57EC9" w:rsidRDefault="00776CEA" w:rsidP="00E57EC9">
      <w:r w:rsidRPr="00034910">
        <w:t>Ce disant</w:t>
      </w:r>
      <w:r w:rsidR="00E57EC9">
        <w:t xml:space="preserve">, </w:t>
      </w:r>
      <w:r w:rsidRPr="00034910">
        <w:t>il tendait à son interlocuteur le brouillon de la dépêche qu</w:t>
      </w:r>
      <w:r w:rsidR="00E57EC9">
        <w:t>’</w:t>
      </w:r>
      <w:r w:rsidRPr="00034910">
        <w:t>il avait réussi à faire écrire par le docteur</w:t>
      </w:r>
      <w:r w:rsidR="00E57EC9">
        <w:t xml:space="preserve">, </w:t>
      </w:r>
      <w:r w:rsidRPr="00034910">
        <w:t>à Stone-Hill</w:t>
      </w:r>
      <w:r w:rsidR="00E57EC9">
        <w:t xml:space="preserve">. </w:t>
      </w:r>
      <w:r w:rsidRPr="00034910">
        <w:t>Du coup</w:t>
      </w:r>
      <w:r w:rsidR="00E57EC9">
        <w:t xml:space="preserve">, </w:t>
      </w:r>
      <w:proofErr w:type="spellStart"/>
      <w:r w:rsidRPr="00034910">
        <w:t>Greggson</w:t>
      </w:r>
      <w:proofErr w:type="spellEnd"/>
      <w:r w:rsidRPr="00034910">
        <w:t xml:space="preserve"> lui prit les mains</w:t>
      </w:r>
      <w:r w:rsidR="00E57EC9">
        <w:t>.</w:t>
      </w:r>
    </w:p>
    <w:p w14:paraId="1A5EB9AD" w14:textId="1C9E3ADB" w:rsidR="00E57EC9" w:rsidRDefault="00E57EC9" w:rsidP="00E57EC9">
      <w:r>
        <w:t>— </w:t>
      </w:r>
      <w:r w:rsidR="00776CEA" w:rsidRPr="00034910">
        <w:t>Ah</w:t>
      </w:r>
      <w:r>
        <w:t> ! M. </w:t>
      </w:r>
      <w:r w:rsidR="00776CEA" w:rsidRPr="00034910">
        <w:t>Dick</w:t>
      </w:r>
      <w:r>
        <w:t xml:space="preserve">, </w:t>
      </w:r>
      <w:r w:rsidR="00776CEA" w:rsidRPr="00034910">
        <w:t>s</w:t>
      </w:r>
      <w:r>
        <w:t>’</w:t>
      </w:r>
      <w:r w:rsidR="00776CEA" w:rsidRPr="00034910">
        <w:t>exclama-t-il avec effusion</w:t>
      </w:r>
      <w:r>
        <w:t xml:space="preserve">, </w:t>
      </w:r>
      <w:r w:rsidR="00776CEA" w:rsidRPr="00034910">
        <w:t>vous nous sa</w:t>
      </w:r>
      <w:r w:rsidR="00776CEA" w:rsidRPr="00034910">
        <w:t>u</w:t>
      </w:r>
      <w:r w:rsidR="00776CEA" w:rsidRPr="00034910">
        <w:t>vez la mise</w:t>
      </w:r>
      <w:r>
        <w:t xml:space="preserve"> ; </w:t>
      </w:r>
      <w:r w:rsidR="00776CEA" w:rsidRPr="00034910">
        <w:t>on ne parlait de rien moins que de notre démission</w:t>
      </w:r>
      <w:r>
        <w:t>.</w:t>
      </w:r>
    </w:p>
    <w:p w14:paraId="5CE70D8F" w14:textId="77777777" w:rsidR="00E57EC9" w:rsidRDefault="00E57EC9" w:rsidP="00E57EC9">
      <w:r>
        <w:t>— </w:t>
      </w:r>
      <w:r w:rsidR="00776CEA" w:rsidRPr="00034910">
        <w:t>Bon</w:t>
      </w:r>
      <w:r>
        <w:t xml:space="preserve"> ! </w:t>
      </w:r>
      <w:r w:rsidR="00776CEA" w:rsidRPr="00034910">
        <w:t>Vous serez plus solide que jamais</w:t>
      </w:r>
      <w:r>
        <w:t xml:space="preserve">, </w:t>
      </w:r>
      <w:r w:rsidR="00776CEA" w:rsidRPr="00034910">
        <w:t>car je veux pr</w:t>
      </w:r>
      <w:r w:rsidR="00776CEA" w:rsidRPr="00034910">
        <w:t>é</w:t>
      </w:r>
      <w:r w:rsidR="00776CEA" w:rsidRPr="00034910">
        <w:t>cisément vous prier de vous attribuer tout le mérite de l</w:t>
      </w:r>
      <w:r>
        <w:t>’</w:t>
      </w:r>
      <w:r w:rsidR="00776CEA" w:rsidRPr="00034910">
        <w:t>affaire</w:t>
      </w:r>
      <w:r>
        <w:t xml:space="preserve">. </w:t>
      </w:r>
      <w:r w:rsidR="00776CEA" w:rsidRPr="00034910">
        <w:t>J</w:t>
      </w:r>
      <w:r>
        <w:t>’</w:t>
      </w:r>
      <w:r w:rsidR="00776CEA" w:rsidRPr="00034910">
        <w:t>estimerai être suffisamment payé de mes peines</w:t>
      </w:r>
      <w:r>
        <w:t xml:space="preserve">, </w:t>
      </w:r>
      <w:r w:rsidR="00776CEA" w:rsidRPr="00034910">
        <w:t>si vous vo</w:t>
      </w:r>
      <w:r w:rsidR="00776CEA" w:rsidRPr="00034910">
        <w:t>u</w:t>
      </w:r>
      <w:r w:rsidR="00776CEA" w:rsidRPr="00034910">
        <w:t>lez affirmer que vous m</w:t>
      </w:r>
      <w:r>
        <w:t>’</w:t>
      </w:r>
      <w:r w:rsidR="00776CEA" w:rsidRPr="00034910">
        <w:t>avez chargé d</w:t>
      </w:r>
      <w:r>
        <w:t>’</w:t>
      </w:r>
      <w:r w:rsidR="00776CEA" w:rsidRPr="00034910">
        <w:t>une nouvelle enquête</w:t>
      </w:r>
      <w:r>
        <w:t xml:space="preserve">, </w:t>
      </w:r>
      <w:r w:rsidR="00776CEA" w:rsidRPr="00034910">
        <w:t>et si vous communiquez aux journaux les notes quotidiennes que j</w:t>
      </w:r>
      <w:r>
        <w:t>’</w:t>
      </w:r>
      <w:r w:rsidR="00776CEA" w:rsidRPr="00034910">
        <w:t>ai préparées à votre intention</w:t>
      </w:r>
      <w:r>
        <w:t>.</w:t>
      </w:r>
    </w:p>
    <w:p w14:paraId="459E3D64" w14:textId="77777777" w:rsidR="00E57EC9" w:rsidRDefault="00E57EC9" w:rsidP="00E57EC9">
      <w:r>
        <w:t>— </w:t>
      </w:r>
      <w:r w:rsidR="00776CEA" w:rsidRPr="00034910">
        <w:t>Vous n</w:t>
      </w:r>
      <w:r>
        <w:t>’</w:t>
      </w:r>
      <w:r w:rsidR="00776CEA" w:rsidRPr="00034910">
        <w:t>en doutez pas</w:t>
      </w:r>
      <w:r>
        <w:t>.</w:t>
      </w:r>
    </w:p>
    <w:p w14:paraId="16ADB59D" w14:textId="4F487911" w:rsidR="00E57EC9" w:rsidRDefault="00E57EC9" w:rsidP="00E57EC9">
      <w:r>
        <w:t>— </w:t>
      </w:r>
      <w:r w:rsidR="00776CEA" w:rsidRPr="00034910">
        <w:t>Alors</w:t>
      </w:r>
      <w:r>
        <w:t xml:space="preserve">, </w:t>
      </w:r>
      <w:r w:rsidR="00776CEA" w:rsidRPr="00034910">
        <w:t xml:space="preserve">cher </w:t>
      </w:r>
      <w:r>
        <w:t>M. </w:t>
      </w:r>
      <w:proofErr w:type="spellStart"/>
      <w:r w:rsidR="00776CEA" w:rsidRPr="00034910">
        <w:t>Greggson</w:t>
      </w:r>
      <w:proofErr w:type="spellEnd"/>
      <w:r>
        <w:t xml:space="preserve">, </w:t>
      </w:r>
      <w:r w:rsidR="00776CEA" w:rsidRPr="00034910">
        <w:t>c</w:t>
      </w:r>
      <w:r>
        <w:t>’</w:t>
      </w:r>
      <w:r w:rsidR="00776CEA" w:rsidRPr="00034910">
        <w:t>est moi qui vous suis obligé</w:t>
      </w:r>
      <w:r>
        <w:t xml:space="preserve">. </w:t>
      </w:r>
      <w:r w:rsidR="00776CEA" w:rsidRPr="00034910">
        <w:t>Durant deux semaines</w:t>
      </w:r>
      <w:r>
        <w:t xml:space="preserve">, </w:t>
      </w:r>
      <w:r w:rsidR="00776CEA" w:rsidRPr="00034910">
        <w:t>grâce à ces notes</w:t>
      </w:r>
      <w:r>
        <w:t xml:space="preserve">, </w:t>
      </w:r>
      <w:r w:rsidR="00776CEA" w:rsidRPr="00034910">
        <w:t>on me supposera ai</w:t>
      </w:r>
      <w:r w:rsidR="00776CEA" w:rsidRPr="00034910">
        <w:t>l</w:t>
      </w:r>
      <w:r w:rsidR="00776CEA" w:rsidRPr="00034910">
        <w:t>leurs qu</w:t>
      </w:r>
      <w:r>
        <w:t>’</w:t>
      </w:r>
      <w:r w:rsidR="00776CEA" w:rsidRPr="00034910">
        <w:t>à l</w:t>
      </w:r>
      <w:r>
        <w:t>’</w:t>
      </w:r>
      <w:r w:rsidR="00776CEA" w:rsidRPr="00034910">
        <w:t>endroit où je serai</w:t>
      </w:r>
      <w:r>
        <w:t xml:space="preserve">. </w:t>
      </w:r>
      <w:r w:rsidR="00776CEA" w:rsidRPr="00034910">
        <w:t>C</w:t>
      </w:r>
      <w:r>
        <w:t>’</w:t>
      </w:r>
      <w:r w:rsidR="00776CEA" w:rsidRPr="00034910">
        <w:t>est inestimable pour moi</w:t>
      </w:r>
      <w:r>
        <w:t>.</w:t>
      </w:r>
    </w:p>
    <w:p w14:paraId="3EE46183" w14:textId="62A608D5" w:rsidR="00776CEA" w:rsidRPr="007F1C96" w:rsidRDefault="00776CEA" w:rsidP="007F1C96">
      <w:pPr>
        <w:pStyle w:val="Titre1"/>
      </w:pPr>
      <w:bookmarkStart w:id="13" w:name="_Toc195633744"/>
      <w:r w:rsidRPr="007F1C96">
        <w:lastRenderedPageBreak/>
        <w:t>QUATRIÈME ÉPISODE</w:t>
      </w:r>
      <w:r w:rsidRPr="007F1C96">
        <w:br/>
      </w:r>
      <w:r w:rsidRPr="007F1C96">
        <w:br/>
      </w:r>
      <w:r w:rsidRPr="007F1C96">
        <w:lastRenderedPageBreak/>
        <w:t>LA TACHE INTROUVABLE</w:t>
      </w:r>
      <w:bookmarkEnd w:id="13"/>
      <w:r w:rsidRPr="007F1C96">
        <w:br/>
      </w:r>
    </w:p>
    <w:p w14:paraId="5790A487" w14:textId="0D75B186" w:rsidR="00E57EC9" w:rsidRDefault="007C5BD3" w:rsidP="007D17F9">
      <w:pPr>
        <w:pStyle w:val="Centrsolidaire"/>
      </w:pPr>
      <w:r w:rsidRPr="00E57EC9">
        <w:rPr>
          <w:noProof/>
        </w:rPr>
        <w:drawing>
          <wp:inline distT="0" distB="0" distL="0" distR="0" wp14:anchorId="31FD65FC" wp14:editId="57059D70">
            <wp:extent cx="5764530" cy="4174490"/>
            <wp:effectExtent l="0" t="0" r="0" b="0"/>
            <wp:docPr id="39"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4530" cy="4174490"/>
                    </a:xfrm>
                    <a:prstGeom prst="rect">
                      <a:avLst/>
                    </a:prstGeom>
                    <a:noFill/>
                    <a:ln>
                      <a:noFill/>
                    </a:ln>
                  </pic:spPr>
                </pic:pic>
              </a:graphicData>
            </a:graphic>
          </wp:inline>
        </w:drawing>
      </w:r>
    </w:p>
    <w:p w14:paraId="5792A572" w14:textId="7994ABD3" w:rsidR="00776CEA" w:rsidRPr="007F1C96" w:rsidRDefault="00776CEA" w:rsidP="007F1C96">
      <w:pPr>
        <w:pStyle w:val="Titre2"/>
      </w:pPr>
      <w:bookmarkStart w:id="14" w:name="_Toc195633745"/>
      <w:r w:rsidRPr="007F1C96">
        <w:t>CHAPITRE I</w:t>
      </w:r>
      <w:r w:rsidRPr="007F1C96">
        <w:br/>
      </w:r>
      <w:r w:rsidRPr="007F1C96">
        <w:br/>
        <w:t xml:space="preserve">JOURNAL DE JEAN </w:t>
      </w:r>
      <w:proofErr w:type="spellStart"/>
      <w:r w:rsidRPr="007F1C96">
        <w:t>BROT</w:t>
      </w:r>
      <w:bookmarkEnd w:id="14"/>
      <w:proofErr w:type="spellEnd"/>
      <w:r w:rsidRPr="007F1C96">
        <w:br/>
      </w:r>
    </w:p>
    <w:p w14:paraId="57DB0E8C" w14:textId="77777777" w:rsidR="00E57EC9" w:rsidRDefault="00776CEA" w:rsidP="00E57EC9">
      <w:r w:rsidRPr="00034910">
        <w:t>Trente-sept jours de boue</w:t>
      </w:r>
      <w:r w:rsidR="00E57EC9">
        <w:t xml:space="preserve">, </w:t>
      </w:r>
      <w:r w:rsidRPr="00034910">
        <w:t>de neige</w:t>
      </w:r>
      <w:r w:rsidR="00E57EC9">
        <w:t xml:space="preserve">, </w:t>
      </w:r>
      <w:r w:rsidRPr="00034910">
        <w:t>de fondrières</w:t>
      </w:r>
      <w:r w:rsidR="00E57EC9">
        <w:t xml:space="preserve">, </w:t>
      </w:r>
      <w:r w:rsidRPr="00034910">
        <w:t>c</w:t>
      </w:r>
      <w:r w:rsidR="00E57EC9">
        <w:t>’</w:t>
      </w:r>
      <w:r w:rsidRPr="00034910">
        <w:t>est ce qui s</w:t>
      </w:r>
      <w:r w:rsidR="00E57EC9">
        <w:t>’</w:t>
      </w:r>
      <w:r w:rsidRPr="00034910">
        <w:t>appelle la traversée des États-Unis en automobile</w:t>
      </w:r>
      <w:r w:rsidR="00E57EC9">
        <w:t>.</w:t>
      </w:r>
    </w:p>
    <w:p w14:paraId="25B8BE9C" w14:textId="77777777" w:rsidR="00E57EC9" w:rsidRDefault="00776CEA" w:rsidP="00E57EC9">
      <w:r w:rsidRPr="00034910">
        <w:lastRenderedPageBreak/>
        <w:t>Ah bien</w:t>
      </w:r>
      <w:r w:rsidR="00E57EC9">
        <w:t xml:space="preserve"> ! </w:t>
      </w:r>
      <w:r w:rsidRPr="00034910">
        <w:t>Ceux qui répètent que l</w:t>
      </w:r>
      <w:r w:rsidR="00E57EC9">
        <w:t>’</w:t>
      </w:r>
      <w:r w:rsidRPr="00034910">
        <w:t>Amérique est préférable à la France</w:t>
      </w:r>
      <w:r w:rsidR="00E57EC9">
        <w:t xml:space="preserve">, </w:t>
      </w:r>
      <w:r w:rsidRPr="00034910">
        <w:t>je leur souhaite seulement d</w:t>
      </w:r>
      <w:r w:rsidR="00E57EC9">
        <w:t>’</w:t>
      </w:r>
      <w:r w:rsidRPr="00034910">
        <w:t>être condamnés au petit métier que nous avons fait</w:t>
      </w:r>
      <w:r w:rsidR="00E57EC9">
        <w:t>.</w:t>
      </w:r>
    </w:p>
    <w:p w14:paraId="1A6CC7F5" w14:textId="77777777" w:rsidR="00E57EC9" w:rsidRDefault="00776CEA" w:rsidP="00E57EC9">
      <w:r w:rsidRPr="00034910">
        <w:t>Et je veux mettre en ordre les notes que j</w:t>
      </w:r>
      <w:r w:rsidR="00E57EC9">
        <w:t>’</w:t>
      </w:r>
      <w:r w:rsidRPr="00034910">
        <w:t>ai inscrites exprès pour répondre à ces gaillards qui m</w:t>
      </w:r>
      <w:r w:rsidR="00E57EC9">
        <w:t>’</w:t>
      </w:r>
      <w:r w:rsidRPr="00034910">
        <w:t>avaient farci la cervelle de pensées ineptes</w:t>
      </w:r>
      <w:r w:rsidR="00E57EC9">
        <w:t>.</w:t>
      </w:r>
    </w:p>
    <w:p w14:paraId="4D66D8D1" w14:textId="420DB361" w:rsidR="00E57EC9" w:rsidRDefault="009D7024" w:rsidP="000D5DEC">
      <w:pPr>
        <w:pStyle w:val="Etoile"/>
      </w:pPr>
      <w:r w:rsidRPr="00E57EC9">
        <w:t>*</w:t>
      </w:r>
      <w:r w:rsidR="000D5DEC">
        <w:t xml:space="preserve"> </w:t>
      </w:r>
      <w:r w:rsidRPr="00E57EC9">
        <w:t>* *</w:t>
      </w:r>
    </w:p>
    <w:p w14:paraId="5A24B5B7" w14:textId="2278FC78" w:rsidR="00E57EC9" w:rsidRDefault="00776CEA" w:rsidP="00E57EC9">
      <w:pPr>
        <w:rPr>
          <w:i/>
          <w:iCs/>
        </w:rPr>
      </w:pPr>
      <w:r w:rsidRPr="00034910">
        <w:t>1</w:t>
      </w:r>
      <w:r w:rsidR="00E57EC9" w:rsidRPr="00034910">
        <w:t>4</w:t>
      </w:r>
      <w:r w:rsidR="00E57EC9">
        <w:t> </w:t>
      </w:r>
      <w:r w:rsidR="00E57EC9" w:rsidRPr="00034910">
        <w:rPr>
          <w:i/>
          <w:iCs/>
        </w:rPr>
        <w:t>février</w:t>
      </w:r>
      <w:r w:rsidR="00E57EC9">
        <w:rPr>
          <w:i/>
          <w:iCs/>
        </w:rPr>
        <w:t xml:space="preserve">. </w:t>
      </w:r>
      <w:r w:rsidR="00E57EC9">
        <w:t xml:space="preserve">– </w:t>
      </w:r>
      <w:r w:rsidRPr="00034910">
        <w:t>On a mis ce matin à quai la trente HP de Dion</w:t>
      </w:r>
      <w:r w:rsidR="00E57EC9">
        <w:t xml:space="preserve">. </w:t>
      </w:r>
      <w:r w:rsidRPr="00034910">
        <w:t>Elle n</w:t>
      </w:r>
      <w:r w:rsidR="00E57EC9">
        <w:t>’</w:t>
      </w:r>
      <w:r w:rsidRPr="00034910">
        <w:t xml:space="preserve">a pas souffert du voyage dans la cale de la </w:t>
      </w:r>
      <w:r w:rsidRPr="00034910">
        <w:rPr>
          <w:i/>
          <w:iCs/>
        </w:rPr>
        <w:t>Touraine</w:t>
      </w:r>
      <w:r w:rsidR="00E57EC9">
        <w:rPr>
          <w:i/>
          <w:iCs/>
        </w:rPr>
        <w:t>.</w:t>
      </w:r>
    </w:p>
    <w:p w14:paraId="60691140" w14:textId="77777777" w:rsidR="00E57EC9" w:rsidRDefault="00776CEA" w:rsidP="00E57EC9">
      <w:proofErr w:type="spellStart"/>
      <w:r w:rsidRPr="00034910">
        <w:t>Natson</w:t>
      </w:r>
      <w:proofErr w:type="spellEnd"/>
      <w:r w:rsidRPr="00034910">
        <w:t xml:space="preserve"> l</w:t>
      </w:r>
      <w:r w:rsidR="00E57EC9">
        <w:t>’</w:t>
      </w:r>
      <w:r w:rsidRPr="00034910">
        <w:t>a vérifiée</w:t>
      </w:r>
      <w:r w:rsidR="00E57EC9">
        <w:t> : « </w:t>
      </w:r>
      <w:r w:rsidRPr="00034910">
        <w:t>C</w:t>
      </w:r>
      <w:r w:rsidR="00E57EC9">
        <w:t>’</w:t>
      </w:r>
      <w:r w:rsidRPr="00034910">
        <w:t>est un ami des filous du radium</w:t>
      </w:r>
      <w:r w:rsidR="00E57EC9">
        <w:t xml:space="preserve"> », </w:t>
      </w:r>
      <w:r w:rsidRPr="00034910">
        <w:t>a dit le patron</w:t>
      </w:r>
      <w:r w:rsidR="00E57EC9">
        <w:t xml:space="preserve">. </w:t>
      </w:r>
      <w:r w:rsidRPr="00034910">
        <w:t>Donc</w:t>
      </w:r>
      <w:r w:rsidR="00E57EC9">
        <w:t xml:space="preserve">, </w:t>
      </w:r>
      <w:r w:rsidRPr="00034910">
        <w:t>je l</w:t>
      </w:r>
      <w:r w:rsidR="00E57EC9">
        <w:t>’</w:t>
      </w:r>
      <w:r w:rsidRPr="00034910">
        <w:t>ai à l</w:t>
      </w:r>
      <w:r w:rsidR="00E57EC9">
        <w:t>’</w:t>
      </w:r>
      <w:r w:rsidRPr="00034910">
        <w:t>œil</w:t>
      </w:r>
      <w:r w:rsidR="00E57EC9">
        <w:t xml:space="preserve">. </w:t>
      </w:r>
      <w:r w:rsidRPr="00034910">
        <w:t>Seulement</w:t>
      </w:r>
      <w:r w:rsidR="00E57EC9">
        <w:t xml:space="preserve">, </w:t>
      </w:r>
      <w:r w:rsidRPr="00034910">
        <w:t>c</w:t>
      </w:r>
      <w:r w:rsidR="00E57EC9">
        <w:t>’</w:t>
      </w:r>
      <w:r w:rsidRPr="00034910">
        <w:t>est un mécanicien sérieux</w:t>
      </w:r>
      <w:r w:rsidR="00E57EC9">
        <w:t xml:space="preserve">. </w:t>
      </w:r>
      <w:r w:rsidRPr="00034910">
        <w:t>Il connaît son affaire</w:t>
      </w:r>
      <w:r w:rsidR="00E57EC9">
        <w:t xml:space="preserve">. </w:t>
      </w:r>
      <w:r w:rsidRPr="00034910">
        <w:t>Il est capable</w:t>
      </w:r>
      <w:r w:rsidR="00E57EC9">
        <w:t xml:space="preserve">, </w:t>
      </w:r>
      <w:r w:rsidRPr="00034910">
        <w:t>quoi</w:t>
      </w:r>
      <w:r w:rsidR="00E57EC9">
        <w:t> !</w:t>
      </w:r>
    </w:p>
    <w:p w14:paraId="3C2AD175" w14:textId="0119BEAE" w:rsidR="00E57EC9" w:rsidRDefault="00776CEA" w:rsidP="00E57EC9">
      <w:r w:rsidRPr="00034910">
        <w:t>À trois heures</w:t>
      </w:r>
      <w:r w:rsidR="00E57EC9">
        <w:t xml:space="preserve">, </w:t>
      </w:r>
      <w:r w:rsidRPr="00034910">
        <w:t>on se met en route</w:t>
      </w:r>
      <w:r w:rsidR="00E57EC9">
        <w:t xml:space="preserve">, </w:t>
      </w:r>
      <w:proofErr w:type="spellStart"/>
      <w:r w:rsidRPr="00034910">
        <w:t>Natson</w:t>
      </w:r>
      <w:proofErr w:type="spellEnd"/>
      <w:r w:rsidRPr="00034910">
        <w:t xml:space="preserve"> au volant</w:t>
      </w:r>
      <w:r w:rsidR="00E57EC9">
        <w:t xml:space="preserve">, </w:t>
      </w:r>
      <w:r w:rsidRPr="00034910">
        <w:t>moi à côté de lui</w:t>
      </w:r>
      <w:r w:rsidR="00E57EC9">
        <w:t>, M</w:t>
      </w:r>
      <w:r w:rsidR="00E57EC9" w:rsidRPr="00E57EC9">
        <w:rPr>
          <w:vertAlign w:val="superscript"/>
        </w:rPr>
        <w:t>lle</w:t>
      </w:r>
      <w:r w:rsidR="00E57EC9">
        <w:t> </w:t>
      </w:r>
      <w:proofErr w:type="spellStart"/>
      <w:r w:rsidRPr="00034910">
        <w:t>Fleuriane</w:t>
      </w:r>
      <w:proofErr w:type="spellEnd"/>
      <w:r w:rsidRPr="00034910">
        <w:t xml:space="preserve"> et </w:t>
      </w:r>
      <w:smartTag w:uri="urn:schemas-microsoft-com:office:smarttags" w:element="PersonName">
        <w:smartTagPr>
          <w:attr w:name="ProductID" w:val="la Patorne"/>
        </w:smartTagPr>
        <w:r w:rsidRPr="00034910">
          <w:t xml:space="preserve">la </w:t>
        </w:r>
        <w:proofErr w:type="spellStart"/>
        <w:r w:rsidRPr="00034910">
          <w:t>Patorne</w:t>
        </w:r>
      </w:smartTag>
      <w:proofErr w:type="spellEnd"/>
      <w:r w:rsidRPr="00034910">
        <w:t xml:space="preserve"> dans le coupé</w:t>
      </w:r>
      <w:r w:rsidR="00E57EC9">
        <w:t>.</w:t>
      </w:r>
    </w:p>
    <w:p w14:paraId="3E2DD093" w14:textId="77777777" w:rsidR="00E57EC9" w:rsidRDefault="00776CEA" w:rsidP="00E57EC9">
      <w:r w:rsidRPr="00034910">
        <w:t xml:space="preserve">Les autres concurrents de la course </w:t>
      </w:r>
      <w:proofErr w:type="spellStart"/>
      <w:r w:rsidRPr="00034910">
        <w:t>tourdumondiste</w:t>
      </w:r>
      <w:proofErr w:type="spellEnd"/>
      <w:r w:rsidRPr="00034910">
        <w:t xml:space="preserve"> ne partiront que demain ou après</w:t>
      </w:r>
      <w:r w:rsidR="00E57EC9">
        <w:t xml:space="preserve">. </w:t>
      </w:r>
      <w:r w:rsidRPr="00034910">
        <w:t>Ils doivent assister à un tas de banquets</w:t>
      </w:r>
      <w:r w:rsidR="00E57EC9">
        <w:t>.</w:t>
      </w:r>
    </w:p>
    <w:p w14:paraId="79C9DC85" w14:textId="77777777" w:rsidR="00E57EC9" w:rsidRDefault="00776CEA" w:rsidP="00E57EC9">
      <w:r w:rsidRPr="00034910">
        <w:t>On boit sec</w:t>
      </w:r>
      <w:r w:rsidR="00E57EC9">
        <w:t xml:space="preserve">, </w:t>
      </w:r>
      <w:r w:rsidRPr="00034910">
        <w:t>en Amérique</w:t>
      </w:r>
      <w:r w:rsidR="00E57EC9">
        <w:t xml:space="preserve">. </w:t>
      </w:r>
      <w:proofErr w:type="gramStart"/>
      <w:r w:rsidRPr="00034910">
        <w:t>J</w:t>
      </w:r>
      <w:r w:rsidR="00E57EC9">
        <w:t>’</w:t>
      </w:r>
      <w:r w:rsidRPr="00034910">
        <w:t>ai peur</w:t>
      </w:r>
      <w:proofErr w:type="gramEnd"/>
      <w:r w:rsidRPr="00034910">
        <w:t xml:space="preserve"> qu</w:t>
      </w:r>
      <w:r w:rsidR="00E57EC9">
        <w:t>’</w:t>
      </w:r>
      <w:r w:rsidRPr="00034910">
        <w:t>après tous ces fe</w:t>
      </w:r>
      <w:r w:rsidRPr="00034910">
        <w:t>s</w:t>
      </w:r>
      <w:r w:rsidRPr="00034910">
        <w:t>tins les automobiles roulent de travers</w:t>
      </w:r>
      <w:r w:rsidR="00E57EC9">
        <w:t xml:space="preserve">. </w:t>
      </w:r>
      <w:r w:rsidRPr="00034910">
        <w:t>Bah</w:t>
      </w:r>
      <w:r w:rsidR="00E57EC9">
        <w:t xml:space="preserve"> ! </w:t>
      </w:r>
      <w:r w:rsidRPr="00034910">
        <w:t>teuf</w:t>
      </w:r>
      <w:r w:rsidR="00E57EC9">
        <w:t xml:space="preserve"> ! </w:t>
      </w:r>
      <w:r w:rsidRPr="00034910">
        <w:t>teuf</w:t>
      </w:r>
      <w:r w:rsidR="00E57EC9">
        <w:t xml:space="preserve"> ! </w:t>
      </w:r>
      <w:r w:rsidRPr="00034910">
        <w:t>nous filons</w:t>
      </w:r>
      <w:r w:rsidR="00E57EC9">
        <w:t>.</w:t>
      </w:r>
    </w:p>
    <w:p w14:paraId="213B95C2" w14:textId="77777777" w:rsidR="00E57EC9" w:rsidRDefault="00776CEA" w:rsidP="00E57EC9">
      <w:r w:rsidRPr="00034910">
        <w:t>Les rues de New-York se succèdent</w:t>
      </w:r>
      <w:r w:rsidR="00E57EC9">
        <w:t xml:space="preserve">. </w:t>
      </w:r>
      <w:r w:rsidRPr="00034910">
        <w:t>Elles se ressemblent toutes</w:t>
      </w:r>
      <w:r w:rsidR="00E57EC9">
        <w:t>.</w:t>
      </w:r>
    </w:p>
    <w:p w14:paraId="71195A1F" w14:textId="77777777" w:rsidR="00E57EC9" w:rsidRDefault="00776CEA" w:rsidP="00E57EC9">
      <w:r w:rsidRPr="00034910">
        <w:t>Des maisons hautes comme des tours</w:t>
      </w:r>
      <w:r w:rsidR="00E57EC9">
        <w:t xml:space="preserve">, </w:t>
      </w:r>
      <w:r w:rsidRPr="00034910">
        <w:t>séparées par des constructions moins hautes</w:t>
      </w:r>
      <w:r w:rsidR="00E57EC9">
        <w:t xml:space="preserve">, </w:t>
      </w:r>
      <w:r w:rsidRPr="00034910">
        <w:t>des affiches immenses sur les murs</w:t>
      </w:r>
      <w:r w:rsidR="00E57EC9">
        <w:t xml:space="preserve">, </w:t>
      </w:r>
      <w:r w:rsidRPr="00034910">
        <w:t>sur les toits</w:t>
      </w:r>
      <w:r w:rsidR="00E57EC9">
        <w:t>.</w:t>
      </w:r>
    </w:p>
    <w:p w14:paraId="393FA353" w14:textId="77777777" w:rsidR="00E57EC9" w:rsidRDefault="00776CEA" w:rsidP="00E57EC9">
      <w:r w:rsidRPr="00034910">
        <w:t>Au-dessus de la rue</w:t>
      </w:r>
      <w:r w:rsidR="00E57EC9">
        <w:t xml:space="preserve">, </w:t>
      </w:r>
      <w:r w:rsidRPr="00034910">
        <w:t>en plafond</w:t>
      </w:r>
      <w:r w:rsidR="00E57EC9">
        <w:t xml:space="preserve">, </w:t>
      </w:r>
      <w:r w:rsidRPr="00034910">
        <w:t>des milliers de fils qui se croisent comme les mailles d</w:t>
      </w:r>
      <w:r w:rsidR="00E57EC9">
        <w:t>’</w:t>
      </w:r>
      <w:r w:rsidRPr="00034910">
        <w:t>un filet</w:t>
      </w:r>
      <w:r w:rsidR="00E57EC9">
        <w:t>.</w:t>
      </w:r>
    </w:p>
    <w:p w14:paraId="40835691" w14:textId="77777777" w:rsidR="00E57EC9" w:rsidRDefault="00776CEA" w:rsidP="00E57EC9">
      <w:r w:rsidRPr="00034910">
        <w:lastRenderedPageBreak/>
        <w:t>Fils de trolleys pour tramways</w:t>
      </w:r>
      <w:r w:rsidR="00E57EC9">
        <w:t xml:space="preserve">, </w:t>
      </w:r>
      <w:r w:rsidRPr="00034910">
        <w:t>fils électriques</w:t>
      </w:r>
      <w:r w:rsidR="00E57EC9">
        <w:t xml:space="preserve">, </w:t>
      </w:r>
      <w:r w:rsidRPr="00034910">
        <w:t>téléphon</w:t>
      </w:r>
      <w:r w:rsidRPr="00034910">
        <w:t>i</w:t>
      </w:r>
      <w:r w:rsidRPr="00034910">
        <w:t>ques</w:t>
      </w:r>
      <w:r w:rsidR="00E57EC9">
        <w:t xml:space="preserve">… </w:t>
      </w:r>
      <w:r w:rsidRPr="00034910">
        <w:t>On a l</w:t>
      </w:r>
      <w:r w:rsidR="00E57EC9">
        <w:t>’</w:t>
      </w:r>
      <w:r w:rsidRPr="00034910">
        <w:t>impression d</w:t>
      </w:r>
      <w:r w:rsidR="00E57EC9">
        <w:t>’</w:t>
      </w:r>
      <w:r w:rsidRPr="00034910">
        <w:t>être une mouche en prison dans une toile d</w:t>
      </w:r>
      <w:r w:rsidR="00E57EC9">
        <w:t>’</w:t>
      </w:r>
      <w:r w:rsidRPr="00034910">
        <w:t>araignée</w:t>
      </w:r>
      <w:r w:rsidR="00E57EC9">
        <w:t>.</w:t>
      </w:r>
    </w:p>
    <w:p w14:paraId="5D98C267" w14:textId="77777777" w:rsidR="00E57EC9" w:rsidRDefault="00776CEA" w:rsidP="00E57EC9">
      <w:r w:rsidRPr="00034910">
        <w:t>Avec cela</w:t>
      </w:r>
      <w:r w:rsidR="00E57EC9">
        <w:t xml:space="preserve">, </w:t>
      </w:r>
      <w:r w:rsidRPr="00034910">
        <w:t>un vacarme</w:t>
      </w:r>
      <w:r w:rsidR="00E57EC9">
        <w:t xml:space="preserve"> ! </w:t>
      </w:r>
      <w:r w:rsidRPr="00034910">
        <w:t>C</w:t>
      </w:r>
      <w:r w:rsidR="00E57EC9">
        <w:t>’</w:t>
      </w:r>
      <w:r w:rsidRPr="00034910">
        <w:t>est le métro aérien</w:t>
      </w:r>
      <w:r w:rsidR="00E57EC9">
        <w:t xml:space="preserve">, </w:t>
      </w:r>
      <w:r w:rsidRPr="00034910">
        <w:t>ce sont les tramways</w:t>
      </w:r>
      <w:r w:rsidR="00E57EC9">
        <w:t xml:space="preserve">, </w:t>
      </w:r>
      <w:r w:rsidRPr="00034910">
        <w:t>les phonographes réclames</w:t>
      </w:r>
      <w:r w:rsidR="00E57EC9">
        <w:t xml:space="preserve">, </w:t>
      </w:r>
      <w:r w:rsidRPr="00034910">
        <w:t>etc</w:t>
      </w:r>
      <w:r w:rsidR="00E57EC9">
        <w:t xml:space="preserve">., </w:t>
      </w:r>
      <w:r w:rsidRPr="00034910">
        <w:t>etc</w:t>
      </w:r>
      <w:r w:rsidR="00E57EC9">
        <w:t xml:space="preserve">. </w:t>
      </w:r>
      <w:r w:rsidRPr="00034910">
        <w:t>Les passants marchent comme s</w:t>
      </w:r>
      <w:r w:rsidR="00E57EC9">
        <w:t>’</w:t>
      </w:r>
      <w:r w:rsidRPr="00034910">
        <w:t>ils étaient payés à la course</w:t>
      </w:r>
      <w:r w:rsidR="00E57EC9">
        <w:t xml:space="preserve">, </w:t>
      </w:r>
      <w:r w:rsidRPr="00034910">
        <w:t>raides</w:t>
      </w:r>
      <w:r w:rsidR="00E57EC9">
        <w:t xml:space="preserve">, </w:t>
      </w:r>
      <w:r w:rsidRPr="00034910">
        <w:t>avec des gestes de bonshommes en bois</w:t>
      </w:r>
      <w:r w:rsidR="00E57EC9">
        <w:t>.</w:t>
      </w:r>
    </w:p>
    <w:p w14:paraId="2C8DE7EC" w14:textId="77777777" w:rsidR="00E57EC9" w:rsidRDefault="00776CEA" w:rsidP="00E57EC9">
      <w:r w:rsidRPr="00034910">
        <w:t>On sort peu à peu des maisons</w:t>
      </w:r>
      <w:r w:rsidR="00E57EC9">
        <w:t xml:space="preserve"> : </w:t>
      </w:r>
      <w:r w:rsidRPr="00034910">
        <w:t>on file dans la campagne</w:t>
      </w:r>
      <w:r w:rsidR="00E57EC9">
        <w:t xml:space="preserve">. </w:t>
      </w:r>
      <w:r w:rsidRPr="00C002E9">
        <w:t xml:space="preserve">Il </w:t>
      </w:r>
      <w:r w:rsidRPr="00034910">
        <w:t>y a de la neige partout</w:t>
      </w:r>
      <w:r w:rsidR="00E57EC9">
        <w:t xml:space="preserve">. </w:t>
      </w:r>
      <w:r w:rsidRPr="00034910">
        <w:t>Pas sur la route</w:t>
      </w:r>
      <w:r w:rsidR="00E57EC9">
        <w:t xml:space="preserve">, </w:t>
      </w:r>
      <w:r w:rsidRPr="00034910">
        <w:t>où la boue noire forme de petites vagues qui ont gelé et s</w:t>
      </w:r>
      <w:r w:rsidR="00E57EC9">
        <w:t>’</w:t>
      </w:r>
      <w:r w:rsidRPr="00034910">
        <w:t>écrasent sous les pneus en craquetant</w:t>
      </w:r>
      <w:r w:rsidR="00E57EC9">
        <w:t>.</w:t>
      </w:r>
    </w:p>
    <w:p w14:paraId="38C9957A" w14:textId="77777777" w:rsidR="00E57EC9" w:rsidRDefault="00776CEA" w:rsidP="00E57EC9">
      <w:r w:rsidRPr="00034910">
        <w:t>À la nuit</w:t>
      </w:r>
      <w:r w:rsidR="00E57EC9">
        <w:t xml:space="preserve">, </w:t>
      </w:r>
      <w:r w:rsidRPr="00034910">
        <w:t>on s</w:t>
      </w:r>
      <w:r w:rsidR="00E57EC9">
        <w:t>’</w:t>
      </w:r>
      <w:r w:rsidRPr="00034910">
        <w:t>arrête à Albany</w:t>
      </w:r>
      <w:r w:rsidR="00E57EC9">
        <w:t xml:space="preserve">, </w:t>
      </w:r>
      <w:r w:rsidRPr="00034910">
        <w:t>148 kilomètres au Nord-Ouest</w:t>
      </w:r>
      <w:r w:rsidR="00E57EC9">
        <w:t>.</w:t>
      </w:r>
    </w:p>
    <w:p w14:paraId="26316A8A" w14:textId="77777777" w:rsidR="00E57EC9" w:rsidRDefault="00776CEA" w:rsidP="00E57EC9">
      <w:r w:rsidRPr="00034910">
        <w:t>Il fait un froid de chien</w:t>
      </w:r>
      <w:r w:rsidR="00E57EC9">
        <w:t xml:space="preserve">, </w:t>
      </w:r>
      <w:r w:rsidRPr="00034910">
        <w:t>aussi tout le monde est-il enfermé chez soi</w:t>
      </w:r>
      <w:r w:rsidR="00E57EC9">
        <w:t xml:space="preserve">. </w:t>
      </w:r>
      <w:r w:rsidRPr="00034910">
        <w:t>Nous gagnons donc l</w:t>
      </w:r>
      <w:r w:rsidR="00E57EC9">
        <w:t>’</w:t>
      </w:r>
      <w:r w:rsidRPr="00034910">
        <w:t>hôtel où nous passerons la nuit sans fanfare et sans hurrahs</w:t>
      </w:r>
      <w:r w:rsidR="00E57EC9">
        <w:t> !</w:t>
      </w:r>
    </w:p>
    <w:p w14:paraId="790365FA" w14:textId="77777777" w:rsidR="00E57EC9" w:rsidRDefault="00776CEA" w:rsidP="00E57EC9">
      <w:r w:rsidRPr="00034910">
        <w:t>Ouf</w:t>
      </w:r>
      <w:r w:rsidR="00E57EC9">
        <w:t xml:space="preserve"> ! </w:t>
      </w:r>
      <w:r w:rsidRPr="00034910">
        <w:t>148 kilomètres sur 1</w:t>
      </w:r>
      <w:r w:rsidR="00E57EC9" w:rsidRPr="00034910">
        <w:t>6</w:t>
      </w:r>
      <w:r w:rsidR="00E57EC9">
        <w:t>.</w:t>
      </w:r>
      <w:r w:rsidR="00E57EC9" w:rsidRPr="00034910">
        <w:t>0</w:t>
      </w:r>
      <w:r w:rsidRPr="00034910">
        <w:t>00</w:t>
      </w:r>
      <w:r w:rsidR="00E57EC9">
        <w:t xml:space="preserve"> ! </w:t>
      </w:r>
      <w:r w:rsidRPr="00034910">
        <w:t>Pour un commencement</w:t>
      </w:r>
      <w:r w:rsidR="00E57EC9">
        <w:t xml:space="preserve">, </w:t>
      </w:r>
      <w:r w:rsidRPr="00034910">
        <w:t>c</w:t>
      </w:r>
      <w:r w:rsidR="00E57EC9">
        <w:t>’</w:t>
      </w:r>
      <w:r w:rsidRPr="00034910">
        <w:t>est un petit commencement</w:t>
      </w:r>
      <w:r w:rsidR="00E57EC9">
        <w:t>.</w:t>
      </w:r>
    </w:p>
    <w:p w14:paraId="5B67B2FE" w14:textId="77777777" w:rsidR="00E57EC9" w:rsidRDefault="00776CEA" w:rsidP="00E57EC9">
      <w:proofErr w:type="spellStart"/>
      <w:r w:rsidRPr="00034910">
        <w:t>Natson</w:t>
      </w:r>
      <w:proofErr w:type="spellEnd"/>
      <w:r w:rsidRPr="00034910">
        <w:t xml:space="preserve"> m</w:t>
      </w:r>
      <w:r w:rsidR="00E57EC9">
        <w:t>’</w:t>
      </w:r>
      <w:r w:rsidRPr="00034910">
        <w:t xml:space="preserve">a offert un </w:t>
      </w:r>
      <w:proofErr w:type="spellStart"/>
      <w:r w:rsidRPr="00034910">
        <w:t>wisky</w:t>
      </w:r>
      <w:proofErr w:type="spellEnd"/>
      <w:r w:rsidRPr="00034910">
        <w:t>-cocktail</w:t>
      </w:r>
      <w:r w:rsidR="00E57EC9">
        <w:t xml:space="preserve">, </w:t>
      </w:r>
      <w:r w:rsidRPr="00034910">
        <w:t>j</w:t>
      </w:r>
      <w:r w:rsidR="00E57EC9">
        <w:t>’</w:t>
      </w:r>
      <w:r w:rsidRPr="00034910">
        <w:t>ai refusé</w:t>
      </w:r>
      <w:r w:rsidR="00E57EC9">
        <w:t>.</w:t>
      </w:r>
    </w:p>
    <w:p w14:paraId="2E9671E3" w14:textId="455933FD" w:rsidR="00E57EC9" w:rsidRDefault="00776CEA" w:rsidP="00E57EC9">
      <w:r w:rsidRPr="00034910">
        <w:t>1</w:t>
      </w:r>
      <w:r w:rsidR="00E57EC9" w:rsidRPr="00034910">
        <w:t>5</w:t>
      </w:r>
      <w:r w:rsidR="00E57EC9">
        <w:t>,</w:t>
      </w:r>
      <w:r w:rsidR="00E57EC9" w:rsidRPr="00034910">
        <w:t>16</w:t>
      </w:r>
      <w:r w:rsidR="00E57EC9">
        <w:t>,</w:t>
      </w:r>
      <w:r w:rsidR="00E57EC9" w:rsidRPr="00034910">
        <w:t>17</w:t>
      </w:r>
      <w:r w:rsidR="00E57EC9">
        <w:t>,</w:t>
      </w:r>
      <w:r w:rsidR="00E57EC9" w:rsidRPr="00034910">
        <w:t>18</w:t>
      </w:r>
      <w:r w:rsidR="00E57EC9">
        <w:t> </w:t>
      </w:r>
      <w:r w:rsidR="00E57EC9" w:rsidRPr="00034910">
        <w:rPr>
          <w:i/>
          <w:iCs/>
        </w:rPr>
        <w:t>février</w:t>
      </w:r>
      <w:r w:rsidR="00E57EC9">
        <w:rPr>
          <w:i/>
          <w:iCs/>
        </w:rPr>
        <w:t xml:space="preserve">. </w:t>
      </w:r>
      <w:r w:rsidR="00E57EC9">
        <w:t xml:space="preserve">– </w:t>
      </w:r>
      <w:r w:rsidRPr="00034910">
        <w:t>Quatre jours qui se ressemblent</w:t>
      </w:r>
      <w:r w:rsidR="00E57EC9">
        <w:t xml:space="preserve">, </w:t>
      </w:r>
      <w:proofErr w:type="gramStart"/>
      <w:r w:rsidRPr="00034910">
        <w:t>sauf qu</w:t>
      </w:r>
      <w:r w:rsidR="00E57EC9">
        <w:t>’</w:t>
      </w:r>
      <w:r w:rsidRPr="00034910">
        <w:t>on</w:t>
      </w:r>
      <w:proofErr w:type="gramEnd"/>
      <w:r w:rsidRPr="00034910">
        <w:t xml:space="preserve"> ne parle plus de New-York</w:t>
      </w:r>
      <w:r w:rsidR="00E57EC9">
        <w:t xml:space="preserve">. </w:t>
      </w:r>
      <w:r w:rsidRPr="00034910">
        <w:t>Le premier jour</w:t>
      </w:r>
      <w:r w:rsidR="00E57EC9">
        <w:t xml:space="preserve">, </w:t>
      </w:r>
      <w:r w:rsidRPr="00034910">
        <w:t>on va d</w:t>
      </w:r>
      <w:r w:rsidR="00E57EC9">
        <w:t>’</w:t>
      </w:r>
      <w:r w:rsidRPr="00034910">
        <w:t>Albany à Buffalo</w:t>
      </w:r>
      <w:r w:rsidR="00E57EC9">
        <w:t xml:space="preserve">, </w:t>
      </w:r>
      <w:r w:rsidRPr="00034910">
        <w:t>le second</w:t>
      </w:r>
      <w:r w:rsidR="00E57EC9">
        <w:t xml:space="preserve">, </w:t>
      </w:r>
      <w:r w:rsidRPr="00034910">
        <w:t>de Buffalo à Cleveland</w:t>
      </w:r>
      <w:r w:rsidR="00E57EC9">
        <w:t>.</w:t>
      </w:r>
    </w:p>
    <w:p w14:paraId="61886492" w14:textId="77777777" w:rsidR="00E57EC9" w:rsidRDefault="00776CEA" w:rsidP="00E57EC9">
      <w:r w:rsidRPr="00034910">
        <w:t>Le troisième</w:t>
      </w:r>
      <w:r w:rsidR="00E57EC9">
        <w:t xml:space="preserve">, </w:t>
      </w:r>
      <w:r w:rsidRPr="00034910">
        <w:t>on s</w:t>
      </w:r>
      <w:r w:rsidR="00E57EC9">
        <w:t>’</w:t>
      </w:r>
      <w:r w:rsidRPr="00034910">
        <w:t>arrête à Toledo</w:t>
      </w:r>
      <w:r w:rsidR="00E57EC9">
        <w:t xml:space="preserve">, </w:t>
      </w:r>
      <w:r w:rsidRPr="00034910">
        <w:t>le quatrième</w:t>
      </w:r>
      <w:r w:rsidR="00E57EC9">
        <w:t xml:space="preserve">, </w:t>
      </w:r>
      <w:r w:rsidRPr="00034910">
        <w:t>on entre à Chicago</w:t>
      </w:r>
      <w:r w:rsidR="00E57EC9">
        <w:t>.</w:t>
      </w:r>
    </w:p>
    <w:p w14:paraId="035D9C5E" w14:textId="77777777" w:rsidR="00E57EC9" w:rsidRDefault="00776CEA" w:rsidP="00E57EC9">
      <w:r w:rsidRPr="00034910">
        <w:t>Toujours neige et boue</w:t>
      </w:r>
      <w:r w:rsidR="00E57EC9">
        <w:t xml:space="preserve">. </w:t>
      </w:r>
      <w:r w:rsidRPr="00034910">
        <w:t>On a essuyé une tourmente de neige près de Cleveland</w:t>
      </w:r>
      <w:r w:rsidR="00E57EC9">
        <w:t xml:space="preserve">. </w:t>
      </w:r>
      <w:r w:rsidRPr="00034910">
        <w:t>Il y en avait trente centimètres d</w:t>
      </w:r>
      <w:r w:rsidR="00E57EC9">
        <w:t>’</w:t>
      </w:r>
      <w:r w:rsidRPr="00034910">
        <w:t>épaisseur sur la machine</w:t>
      </w:r>
      <w:r w:rsidR="00E57EC9">
        <w:t>.</w:t>
      </w:r>
    </w:p>
    <w:p w14:paraId="11AC34F3" w14:textId="77777777" w:rsidR="00E57EC9" w:rsidRDefault="00776CEA" w:rsidP="00E57EC9">
      <w:r w:rsidRPr="00034910">
        <w:lastRenderedPageBreak/>
        <w:t>À six kilomètres de Toledo</w:t>
      </w:r>
      <w:r w:rsidR="00E57EC9">
        <w:t xml:space="preserve">, </w:t>
      </w:r>
      <w:r w:rsidRPr="00034910">
        <w:t>la voiture a failli verser</w:t>
      </w:r>
      <w:r w:rsidR="00E57EC9">
        <w:t xml:space="preserve">, </w:t>
      </w:r>
      <w:r w:rsidRPr="00034910">
        <w:t>les roues de droite ayant enfoncé dans une ornière de boue liquide</w:t>
      </w:r>
      <w:r w:rsidR="00E57EC9">
        <w:t>.</w:t>
      </w:r>
    </w:p>
    <w:p w14:paraId="1380CAF4" w14:textId="77777777" w:rsidR="00E57EC9" w:rsidRDefault="00776CEA" w:rsidP="00E57EC9">
      <w:r w:rsidRPr="00034910">
        <w:t>Chicago</w:t>
      </w:r>
      <w:r w:rsidR="00E57EC9">
        <w:t xml:space="preserve">, </w:t>
      </w:r>
      <w:r w:rsidRPr="00034910">
        <w:t>une grande ville américaine</w:t>
      </w:r>
      <w:r w:rsidR="00E57EC9">
        <w:t xml:space="preserve">, </w:t>
      </w:r>
      <w:r w:rsidRPr="00034910">
        <w:t>c</w:t>
      </w:r>
      <w:r w:rsidR="00E57EC9">
        <w:t>’</w:t>
      </w:r>
      <w:r w:rsidRPr="00034910">
        <w:t>est-à-dire froide et triste</w:t>
      </w:r>
      <w:r w:rsidR="00E57EC9">
        <w:t xml:space="preserve">, </w:t>
      </w:r>
      <w:r w:rsidRPr="00034910">
        <w:t>avec ses rues se coupant à angle droit</w:t>
      </w:r>
      <w:r w:rsidR="00E57EC9">
        <w:t xml:space="preserve">. </w:t>
      </w:r>
      <w:r w:rsidRPr="00034910">
        <w:t>C</w:t>
      </w:r>
      <w:r w:rsidR="00E57EC9">
        <w:t>’</w:t>
      </w:r>
      <w:r w:rsidRPr="00034910">
        <w:t>est la patrie de la viande conservée</w:t>
      </w:r>
      <w:r w:rsidR="00E57EC9">
        <w:t xml:space="preserve">. </w:t>
      </w:r>
      <w:r w:rsidRPr="00034910">
        <w:t>Tout le monde nous dit cela avec fierté</w:t>
      </w:r>
      <w:r w:rsidR="00E57EC9">
        <w:t xml:space="preserve">… </w:t>
      </w:r>
      <w:r w:rsidRPr="00034910">
        <w:t>Je ne comprends pas bien pourquoi ils sont fiers</w:t>
      </w:r>
      <w:r w:rsidR="00E57EC9">
        <w:t xml:space="preserve">, </w:t>
      </w:r>
      <w:r w:rsidRPr="00034910">
        <w:t>mais cela m</w:t>
      </w:r>
      <w:r w:rsidR="00E57EC9">
        <w:t>’</w:t>
      </w:r>
      <w:r w:rsidRPr="00034910">
        <w:t>est égal</w:t>
      </w:r>
      <w:r w:rsidR="00E57EC9">
        <w:t>.</w:t>
      </w:r>
    </w:p>
    <w:p w14:paraId="69B3E306" w14:textId="22D57E5A" w:rsidR="00E57EC9" w:rsidRDefault="00E57EC9" w:rsidP="00E57EC9">
      <w:r>
        <w:t>M</w:t>
      </w:r>
      <w:r w:rsidRPr="00E57EC9">
        <w:rPr>
          <w:vertAlign w:val="superscript"/>
        </w:rPr>
        <w:t>me</w:t>
      </w:r>
      <w:r>
        <w:t> </w:t>
      </w:r>
      <w:proofErr w:type="spellStart"/>
      <w:r w:rsidR="00776CEA" w:rsidRPr="00034910">
        <w:t>Patorne</w:t>
      </w:r>
      <w:proofErr w:type="spellEnd"/>
      <w:r>
        <w:t xml:space="preserve">, </w:t>
      </w:r>
      <w:r w:rsidR="00776CEA" w:rsidRPr="00034910">
        <w:t>en arrivant</w:t>
      </w:r>
      <w:r>
        <w:t xml:space="preserve">, </w:t>
      </w:r>
      <w:r w:rsidR="00776CEA" w:rsidRPr="00034910">
        <w:t>a fait une toilette ébouriffante</w:t>
      </w:r>
      <w:r>
        <w:t>.</w:t>
      </w:r>
    </w:p>
    <w:p w14:paraId="23FEA561" w14:textId="77777777" w:rsidR="00E57EC9" w:rsidRDefault="00776CEA" w:rsidP="00E57EC9">
      <w:r w:rsidRPr="00034910">
        <w:t>On croirait qu</w:t>
      </w:r>
      <w:r w:rsidR="00E57EC9">
        <w:t>’</w:t>
      </w:r>
      <w:r w:rsidRPr="00034910">
        <w:t>elle attend des visites</w:t>
      </w:r>
      <w:r w:rsidR="00E57EC9">
        <w:t xml:space="preserve">… </w:t>
      </w:r>
      <w:r w:rsidRPr="00034910">
        <w:t>Ça n</w:t>
      </w:r>
      <w:r w:rsidR="00E57EC9">
        <w:t>’</w:t>
      </w:r>
      <w:r w:rsidRPr="00034910">
        <w:t>est pas vra</w:t>
      </w:r>
      <w:r w:rsidRPr="00034910">
        <w:t>i</w:t>
      </w:r>
      <w:r w:rsidRPr="00034910">
        <w:t>semblable</w:t>
      </w:r>
      <w:r w:rsidR="00E57EC9">
        <w:t>.</w:t>
      </w:r>
    </w:p>
    <w:p w14:paraId="5D2B71D9" w14:textId="77777777" w:rsidR="00E57EC9" w:rsidRDefault="00776CEA" w:rsidP="00E57EC9">
      <w:proofErr w:type="spellStart"/>
      <w:r w:rsidRPr="00034910">
        <w:t>Natson</w:t>
      </w:r>
      <w:proofErr w:type="spellEnd"/>
      <w:r w:rsidR="00E57EC9">
        <w:t xml:space="preserve">, </w:t>
      </w:r>
      <w:r w:rsidRPr="00034910">
        <w:t>de son côté</w:t>
      </w:r>
      <w:r w:rsidR="00E57EC9">
        <w:t xml:space="preserve">, </w:t>
      </w:r>
      <w:r w:rsidRPr="00034910">
        <w:t>me surveille sûrement</w:t>
      </w:r>
      <w:r w:rsidR="00E57EC9">
        <w:t xml:space="preserve">. </w:t>
      </w:r>
      <w:r w:rsidRPr="00034910">
        <w:t>Je ne puis faire un mouvement sans le trouver sur mes talons</w:t>
      </w:r>
      <w:r w:rsidR="00E57EC9">
        <w:t xml:space="preserve">. </w:t>
      </w:r>
      <w:r w:rsidRPr="00034910">
        <w:t>Ceci n</w:t>
      </w:r>
      <w:r w:rsidR="00E57EC9">
        <w:t>’</w:t>
      </w:r>
      <w:r w:rsidRPr="00034910">
        <w:t>est pas pour me déplaire</w:t>
      </w:r>
      <w:r w:rsidR="00E57EC9">
        <w:t xml:space="preserve">. </w:t>
      </w:r>
      <w:r w:rsidRPr="00034910">
        <w:t>Grâce à sa curiosité</w:t>
      </w:r>
      <w:r w:rsidR="00E57EC9">
        <w:t xml:space="preserve">, </w:t>
      </w:r>
      <w:r w:rsidRPr="00034910">
        <w:t>je ne le perds pas de vue</w:t>
      </w:r>
      <w:r w:rsidR="00E57EC9">
        <w:t xml:space="preserve">. </w:t>
      </w:r>
      <w:r w:rsidRPr="00034910">
        <w:t>Quand il disparaîtra</w:t>
      </w:r>
      <w:r w:rsidR="00E57EC9">
        <w:t xml:space="preserve">, </w:t>
      </w:r>
      <w:r w:rsidRPr="00034910">
        <w:t>je serai averti qu</w:t>
      </w:r>
      <w:r w:rsidR="00E57EC9">
        <w:t>’</w:t>
      </w:r>
      <w:r w:rsidRPr="00034910">
        <w:t>il manigance quelque chose que je dois faire manquer</w:t>
      </w:r>
      <w:r w:rsidR="00E57EC9">
        <w:t>.</w:t>
      </w:r>
    </w:p>
    <w:p w14:paraId="427CD05C" w14:textId="77777777" w:rsidR="00E57EC9" w:rsidRDefault="00776CEA" w:rsidP="00E57EC9">
      <w:r w:rsidRPr="00034910">
        <w:t>On a dîné pas mal</w:t>
      </w:r>
      <w:r w:rsidR="00E57EC9">
        <w:t>.</w:t>
      </w:r>
    </w:p>
    <w:p w14:paraId="7026B2C9" w14:textId="01F45DA7" w:rsidR="00E57EC9" w:rsidRDefault="00776CEA" w:rsidP="00E57EC9">
      <w:r w:rsidRPr="00034910">
        <w:t>Naturellement</w:t>
      </w:r>
      <w:r w:rsidR="00E57EC9">
        <w:t xml:space="preserve">, </w:t>
      </w:r>
      <w:r w:rsidRPr="00034910">
        <w:t>on nous a fait goûter des viandes conse</w:t>
      </w:r>
      <w:r w:rsidRPr="00034910">
        <w:t>r</w:t>
      </w:r>
      <w:r w:rsidRPr="00034910">
        <w:t>vées des usines de Chicago</w:t>
      </w:r>
      <w:r w:rsidR="00E57EC9">
        <w:t xml:space="preserve"> : </w:t>
      </w:r>
      <w:proofErr w:type="spellStart"/>
      <w:r w:rsidRPr="00034910">
        <w:t>Corned</w:t>
      </w:r>
      <w:proofErr w:type="spellEnd"/>
      <w:r w:rsidRPr="00034910">
        <w:t xml:space="preserve"> </w:t>
      </w:r>
      <w:proofErr w:type="spellStart"/>
      <w:r w:rsidRPr="00034910">
        <w:t>beef</w:t>
      </w:r>
      <w:proofErr w:type="spellEnd"/>
      <w:r w:rsidR="00E57EC9">
        <w:t xml:space="preserve">, </w:t>
      </w:r>
      <w:proofErr w:type="spellStart"/>
      <w:r w:rsidRPr="00034910">
        <w:t>Tomat</w:t>
      </w:r>
      <w:r w:rsidR="00E57EC9">
        <w:t>œ</w:t>
      </w:r>
      <w:r w:rsidRPr="00034910">
        <w:t>s</w:t>
      </w:r>
      <w:proofErr w:type="spellEnd"/>
      <w:r w:rsidRPr="00034910">
        <w:t xml:space="preserve"> shops</w:t>
      </w:r>
      <w:r w:rsidR="00E57EC9">
        <w:t xml:space="preserve">, </w:t>
      </w:r>
      <w:proofErr w:type="spellStart"/>
      <w:r w:rsidRPr="00034910">
        <w:t>Peas</w:t>
      </w:r>
      <w:proofErr w:type="spellEnd"/>
      <w:r w:rsidRPr="00034910">
        <w:t xml:space="preserve"> </w:t>
      </w:r>
      <w:proofErr w:type="spellStart"/>
      <w:r w:rsidRPr="00034910">
        <w:t>veal</w:t>
      </w:r>
      <w:proofErr w:type="spellEnd"/>
      <w:r w:rsidR="00E57EC9">
        <w:t xml:space="preserve">, </w:t>
      </w:r>
      <w:r w:rsidRPr="00034910">
        <w:t>et cætera</w:t>
      </w:r>
      <w:r w:rsidR="00E57EC9">
        <w:t>.</w:t>
      </w:r>
    </w:p>
    <w:p w14:paraId="4EAF5B3F" w14:textId="1337A895" w:rsidR="00E57EC9" w:rsidRDefault="00776CEA" w:rsidP="00E57EC9">
      <w:r w:rsidRPr="00034910">
        <w:t>Dix heures</w:t>
      </w:r>
      <w:r w:rsidR="00E57EC9">
        <w:t>, M</w:t>
      </w:r>
      <w:r w:rsidR="00E57EC9" w:rsidRPr="00E57EC9">
        <w:rPr>
          <w:vertAlign w:val="superscript"/>
        </w:rPr>
        <w:t>lle</w:t>
      </w:r>
      <w:r w:rsidR="00E57EC9">
        <w:t> </w:t>
      </w:r>
      <w:proofErr w:type="spellStart"/>
      <w:r w:rsidRPr="00034910">
        <w:t>Fleuriane</w:t>
      </w:r>
      <w:proofErr w:type="spellEnd"/>
      <w:r w:rsidRPr="00034910">
        <w:t xml:space="preserve"> annonce qu</w:t>
      </w:r>
      <w:r w:rsidR="00E57EC9">
        <w:t>’</w:t>
      </w:r>
      <w:r w:rsidRPr="00034910">
        <w:t>elle va se retirer dans sa chambre</w:t>
      </w:r>
      <w:r w:rsidR="00E57EC9">
        <w:t>.</w:t>
      </w:r>
    </w:p>
    <w:p w14:paraId="642F2556" w14:textId="77777777" w:rsidR="00E57EC9" w:rsidRDefault="00776CEA" w:rsidP="00E57EC9">
      <w:r w:rsidRPr="00034910">
        <w:t>Mais</w:t>
      </w:r>
      <w:r w:rsidR="00E57EC9">
        <w:t xml:space="preserve">, </w:t>
      </w:r>
      <w:proofErr w:type="spellStart"/>
      <w:r w:rsidRPr="00034910">
        <w:t>pump</w:t>
      </w:r>
      <w:proofErr w:type="spellEnd"/>
      <w:r w:rsidR="00E57EC9">
        <w:t xml:space="preserve">, </w:t>
      </w:r>
      <w:proofErr w:type="spellStart"/>
      <w:r w:rsidRPr="00034910">
        <w:t>pump</w:t>
      </w:r>
      <w:proofErr w:type="spellEnd"/>
      <w:r w:rsidR="00E57EC9">
        <w:t xml:space="preserve">, </w:t>
      </w:r>
      <w:proofErr w:type="spellStart"/>
      <w:r w:rsidRPr="00034910">
        <w:t>pump</w:t>
      </w:r>
      <w:proofErr w:type="spellEnd"/>
      <w:r w:rsidR="00E57EC9">
        <w:t xml:space="preserve">… </w:t>
      </w:r>
      <w:r w:rsidRPr="00034910">
        <w:t>une corne automobile beugle en dehors</w:t>
      </w:r>
      <w:r w:rsidR="00E57EC9">
        <w:t>.</w:t>
      </w:r>
    </w:p>
    <w:p w14:paraId="59287DA7" w14:textId="77777777" w:rsidR="00E57EC9" w:rsidRDefault="00776CEA" w:rsidP="00E57EC9">
      <w:r w:rsidRPr="00034910">
        <w:t>Qu</w:t>
      </w:r>
      <w:r w:rsidR="00E57EC9">
        <w:t>’</w:t>
      </w:r>
      <w:r w:rsidRPr="00034910">
        <w:t>est-ce</w:t>
      </w:r>
      <w:r w:rsidR="00E57EC9">
        <w:t xml:space="preserve"> ? </w:t>
      </w:r>
      <w:r w:rsidRPr="00034910">
        <w:t>Eh</w:t>
      </w:r>
      <w:r w:rsidR="00E57EC9">
        <w:t xml:space="preserve"> ! </w:t>
      </w:r>
      <w:r w:rsidRPr="00034910">
        <w:t>parbleu</w:t>
      </w:r>
      <w:r w:rsidR="00E57EC9">
        <w:t xml:space="preserve">, </w:t>
      </w:r>
      <w:r w:rsidRPr="00034910">
        <w:t xml:space="preserve">celui pour qui </w:t>
      </w:r>
      <w:smartTag w:uri="urn:schemas-microsoft-com:office:smarttags" w:element="PersonName">
        <w:smartTagPr>
          <w:attr w:name="ProductID" w:val="la Patorne"/>
        </w:smartTagPr>
        <w:r w:rsidRPr="00034910">
          <w:t xml:space="preserve">la </w:t>
        </w:r>
        <w:proofErr w:type="spellStart"/>
        <w:r w:rsidRPr="00034910">
          <w:t>Patorne</w:t>
        </w:r>
      </w:smartTag>
      <w:proofErr w:type="spellEnd"/>
      <w:r w:rsidRPr="00034910">
        <w:t xml:space="preserve"> s</w:t>
      </w:r>
      <w:r w:rsidR="00E57EC9">
        <w:t>’</w:t>
      </w:r>
      <w:r w:rsidRPr="00034910">
        <w:t>était pomponnée</w:t>
      </w:r>
      <w:r w:rsidR="00E57EC9">
        <w:t>.</w:t>
      </w:r>
    </w:p>
    <w:p w14:paraId="3F2A526B" w14:textId="77777777" w:rsidR="00E57EC9" w:rsidRDefault="00776CEA" w:rsidP="00E57EC9">
      <w:r w:rsidRPr="00034910">
        <w:lastRenderedPageBreak/>
        <w:t>Larmette</w:t>
      </w:r>
      <w:r w:rsidR="00E57EC9">
        <w:t xml:space="preserve">, </w:t>
      </w:r>
      <w:r w:rsidRPr="00034910">
        <w:t xml:space="preserve">avec son ingénieur </w:t>
      </w:r>
      <w:proofErr w:type="spellStart"/>
      <w:r w:rsidRPr="00034910">
        <w:t>Botera</w:t>
      </w:r>
      <w:proofErr w:type="spellEnd"/>
      <w:r w:rsidRPr="00034910">
        <w:t xml:space="preserve"> et sa grosse machine de cent chevaux</w:t>
      </w:r>
      <w:r w:rsidR="00E57EC9">
        <w:t xml:space="preserve">. </w:t>
      </w:r>
      <w:r w:rsidRPr="00034910">
        <w:t>Ils ont quitté New-York vingt-quatre heures après nous</w:t>
      </w:r>
      <w:r w:rsidR="00E57EC9">
        <w:t xml:space="preserve">, </w:t>
      </w:r>
      <w:r w:rsidRPr="00034910">
        <w:t>et ils nous rattrapent</w:t>
      </w:r>
      <w:r w:rsidR="00E57EC9">
        <w:t xml:space="preserve">. </w:t>
      </w:r>
      <w:r w:rsidRPr="00034910">
        <w:t>Voilà ce que c</w:t>
      </w:r>
      <w:r w:rsidR="00E57EC9">
        <w:t>’</w:t>
      </w:r>
      <w:r w:rsidRPr="00034910">
        <w:t>est d</w:t>
      </w:r>
      <w:r w:rsidR="00E57EC9">
        <w:t>’</w:t>
      </w:r>
      <w:r w:rsidRPr="00034910">
        <w:t>avoir cent chevaux contre trente</w:t>
      </w:r>
      <w:r w:rsidR="00E57EC9">
        <w:t>.</w:t>
      </w:r>
    </w:p>
    <w:p w14:paraId="3F9E05CB" w14:textId="77777777" w:rsidR="00E57EC9" w:rsidRDefault="00776CEA" w:rsidP="00E57EC9">
      <w:r w:rsidRPr="00034910">
        <w:t>On ne s</w:t>
      </w:r>
      <w:r w:rsidR="00E57EC9">
        <w:t>’</w:t>
      </w:r>
      <w:r w:rsidRPr="00034910">
        <w:t>en débarrassera plus</w:t>
      </w:r>
      <w:r w:rsidR="00E57EC9">
        <w:t xml:space="preserve">. </w:t>
      </w:r>
      <w:r w:rsidRPr="00034910">
        <w:t>Il a déclaré avoir forcé l</w:t>
      </w:r>
      <w:r w:rsidR="00E57EC9">
        <w:t>’</w:t>
      </w:r>
      <w:r w:rsidRPr="00034910">
        <w:t>étape</w:t>
      </w:r>
      <w:r w:rsidR="00E57EC9">
        <w:t xml:space="preserve">, </w:t>
      </w:r>
      <w:r w:rsidRPr="00034910">
        <w:t>vouloir marcher de conserve avec nous</w:t>
      </w:r>
      <w:r w:rsidR="00E57EC9">
        <w:t xml:space="preserve">. </w:t>
      </w:r>
      <w:r w:rsidRPr="00034910">
        <w:t>On lui a porté secours sur la route du Havre</w:t>
      </w:r>
      <w:r w:rsidR="00E57EC9">
        <w:t xml:space="preserve">. </w:t>
      </w:r>
      <w:r w:rsidRPr="00034910">
        <w:t>Il brûle de nous rendre la p</w:t>
      </w:r>
      <w:r w:rsidRPr="00034910">
        <w:t>a</w:t>
      </w:r>
      <w:r w:rsidRPr="00034910">
        <w:t>reille</w:t>
      </w:r>
      <w:r w:rsidR="00E57EC9">
        <w:t xml:space="preserve">. </w:t>
      </w:r>
      <w:r w:rsidRPr="00034910">
        <w:t>Et patati</w:t>
      </w:r>
      <w:r w:rsidR="00E57EC9">
        <w:t xml:space="preserve">. </w:t>
      </w:r>
      <w:r w:rsidRPr="00034910">
        <w:t>Et patata</w:t>
      </w:r>
      <w:r w:rsidR="00E57EC9">
        <w:t>.</w:t>
      </w:r>
    </w:p>
    <w:p w14:paraId="3CA8B801" w14:textId="3F61CD02" w:rsidR="00E57EC9" w:rsidRDefault="00776CEA" w:rsidP="00E57EC9">
      <w:r w:rsidRPr="00034910">
        <w:t>C</w:t>
      </w:r>
      <w:r w:rsidR="00E57EC9">
        <w:t>’</w:t>
      </w:r>
      <w:r w:rsidRPr="00034910">
        <w:t>est égal</w:t>
      </w:r>
      <w:r w:rsidR="00E57EC9">
        <w:t xml:space="preserve">, </w:t>
      </w:r>
      <w:r w:rsidRPr="00034910">
        <w:t>je suis inquiet</w:t>
      </w:r>
      <w:r w:rsidR="00E57EC9">
        <w:t xml:space="preserve">… </w:t>
      </w:r>
      <w:r w:rsidRPr="00034910">
        <w:t xml:space="preserve">Où est </w:t>
      </w:r>
      <w:r w:rsidR="00E57EC9">
        <w:t>M. </w:t>
      </w:r>
      <w:r w:rsidRPr="00034910">
        <w:t xml:space="preserve">Dick </w:t>
      </w:r>
      <w:proofErr w:type="spellStart"/>
      <w:r w:rsidRPr="00034910">
        <w:t>Fann</w:t>
      </w:r>
      <w:proofErr w:type="spellEnd"/>
      <w:r w:rsidR="00E57EC9">
        <w:t xml:space="preserve"> ? </w:t>
      </w:r>
      <w:r w:rsidRPr="00034910">
        <w:t>Est-ce qu</w:t>
      </w:r>
      <w:r w:rsidR="00E57EC9">
        <w:t>’</w:t>
      </w:r>
      <w:r w:rsidRPr="00034910">
        <w:t>il a les yeux sur nous</w:t>
      </w:r>
      <w:r w:rsidR="00E57EC9">
        <w:t xml:space="preserve">, </w:t>
      </w:r>
      <w:r w:rsidRPr="00034910">
        <w:t>comme il l</w:t>
      </w:r>
      <w:r w:rsidR="00E57EC9">
        <w:t>’</w:t>
      </w:r>
      <w:r w:rsidRPr="00034910">
        <w:t>a promis</w:t>
      </w:r>
      <w:r w:rsidR="00E57EC9">
        <w:t> ?</w:t>
      </w:r>
    </w:p>
    <w:p w14:paraId="522456D5" w14:textId="77777777" w:rsidR="00E57EC9" w:rsidRDefault="00776CEA" w:rsidP="00E57EC9">
      <w:r w:rsidRPr="00034910">
        <w:rPr>
          <w:i/>
          <w:iCs/>
        </w:rPr>
        <w:t xml:space="preserve">Du </w:t>
      </w:r>
      <w:r w:rsidRPr="00034910">
        <w:t xml:space="preserve">19 </w:t>
      </w:r>
      <w:r w:rsidRPr="00034910">
        <w:rPr>
          <w:i/>
          <w:iCs/>
        </w:rPr>
        <w:t xml:space="preserve">au </w:t>
      </w:r>
      <w:r w:rsidRPr="00034910">
        <w:t>21</w:t>
      </w:r>
      <w:r w:rsidR="00E57EC9">
        <w:t xml:space="preserve">. – </w:t>
      </w:r>
      <w:r w:rsidRPr="00034910">
        <w:t>J</w:t>
      </w:r>
      <w:r w:rsidR="00E57EC9">
        <w:t>’</w:t>
      </w:r>
      <w:r w:rsidRPr="00034910">
        <w:t>ai beau surveiller</w:t>
      </w:r>
      <w:r w:rsidR="00E57EC9">
        <w:t xml:space="preserve">, </w:t>
      </w:r>
      <w:r w:rsidRPr="00034910">
        <w:t>il ne se passe rien d</w:t>
      </w:r>
      <w:r w:rsidR="00E57EC9">
        <w:t>’</w:t>
      </w:r>
      <w:r w:rsidRPr="00034910">
        <w:t>anormal</w:t>
      </w:r>
      <w:r w:rsidR="00E57EC9">
        <w:t xml:space="preserve">. </w:t>
      </w:r>
      <w:r w:rsidRPr="00034910">
        <w:t>La boue</w:t>
      </w:r>
      <w:r w:rsidR="00E57EC9">
        <w:t xml:space="preserve">, </w:t>
      </w:r>
      <w:r w:rsidRPr="00034910">
        <w:t>la neige continuent</w:t>
      </w:r>
      <w:r w:rsidR="00E57EC9">
        <w:t xml:space="preserve">. </w:t>
      </w:r>
      <w:r w:rsidRPr="00034910">
        <w:t>De temps à autre</w:t>
      </w:r>
      <w:r w:rsidR="00E57EC9">
        <w:t xml:space="preserve">, </w:t>
      </w:r>
      <w:r w:rsidRPr="00034910">
        <w:t>on circule sur la voie du chemin de fer qui est déblayée pour le pa</w:t>
      </w:r>
      <w:r w:rsidRPr="00034910">
        <w:t>s</w:t>
      </w:r>
      <w:r w:rsidRPr="00034910">
        <w:t>sage des trains</w:t>
      </w:r>
      <w:r w:rsidR="00E57EC9">
        <w:t>.</w:t>
      </w:r>
    </w:p>
    <w:p w14:paraId="1E3A0EE3" w14:textId="77777777" w:rsidR="00E57EC9" w:rsidRDefault="00776CEA" w:rsidP="00E57EC9">
      <w:r w:rsidRPr="00034910">
        <w:t>On a même failli être tamponné par une locomotive</w:t>
      </w:r>
      <w:r w:rsidR="00E57EC9">
        <w:t xml:space="preserve">, </w:t>
      </w:r>
      <w:r w:rsidRPr="00034910">
        <w:t>qui s</w:t>
      </w:r>
      <w:r w:rsidR="00E57EC9">
        <w:t>’</w:t>
      </w:r>
      <w:r w:rsidRPr="00034910">
        <w:t>est arrêtée à quatre mètres de nous</w:t>
      </w:r>
      <w:r w:rsidR="00E57EC9">
        <w:t>.</w:t>
      </w:r>
    </w:p>
    <w:p w14:paraId="74020AF0" w14:textId="77777777" w:rsidR="00E57EC9" w:rsidRDefault="00776CEA" w:rsidP="00E57EC9">
      <w:r w:rsidRPr="00034910">
        <w:t>Une seconde de plus</w:t>
      </w:r>
      <w:r w:rsidR="00E57EC9">
        <w:t xml:space="preserve">, </w:t>
      </w:r>
      <w:r w:rsidRPr="00034910">
        <w:t>brrr</w:t>
      </w:r>
      <w:r w:rsidR="00E57EC9">
        <w:t xml:space="preserve">… </w:t>
      </w:r>
      <w:r w:rsidRPr="00034910">
        <w:t>notre voyage finissait en ma</w:t>
      </w:r>
      <w:r w:rsidRPr="00034910">
        <w:t>r</w:t>
      </w:r>
      <w:r w:rsidRPr="00034910">
        <w:t>melade</w:t>
      </w:r>
      <w:r w:rsidR="00E57EC9">
        <w:t>.</w:t>
      </w:r>
    </w:p>
    <w:p w14:paraId="4932F50D" w14:textId="77777777" w:rsidR="00E57EC9" w:rsidRDefault="00776CEA" w:rsidP="00E57EC9">
      <w:r w:rsidRPr="00034910">
        <w:t>Ce que ça a l</w:t>
      </w:r>
      <w:r w:rsidR="00E57EC9">
        <w:t>’</w:t>
      </w:r>
      <w:r w:rsidRPr="00034910">
        <w:t>air brutal et mauvais</w:t>
      </w:r>
      <w:r w:rsidR="00E57EC9">
        <w:t xml:space="preserve">, </w:t>
      </w:r>
      <w:r w:rsidRPr="00034910">
        <w:t>une locomotive qui vient sur vous</w:t>
      </w:r>
      <w:r w:rsidR="00E57EC9">
        <w:t> !</w:t>
      </w:r>
    </w:p>
    <w:p w14:paraId="02271C16" w14:textId="5AD71171" w:rsidR="00E57EC9" w:rsidRDefault="00776CEA" w:rsidP="00E57EC9">
      <w:proofErr w:type="spellStart"/>
      <w:r w:rsidRPr="00034910">
        <w:t>Patorne</w:t>
      </w:r>
      <w:proofErr w:type="spellEnd"/>
      <w:r w:rsidRPr="00034910">
        <w:t xml:space="preserve"> s</w:t>
      </w:r>
      <w:r w:rsidR="00E57EC9">
        <w:t>’</w:t>
      </w:r>
      <w:r w:rsidRPr="00034910">
        <w:t>est évanouie</w:t>
      </w:r>
      <w:r w:rsidR="00E57EC9">
        <w:t>. M</w:t>
      </w:r>
      <w:r w:rsidR="00E57EC9" w:rsidRPr="00E57EC9">
        <w:rPr>
          <w:vertAlign w:val="superscript"/>
        </w:rPr>
        <w:t>lle</w:t>
      </w:r>
      <w:r w:rsidR="00E57EC9">
        <w:t> </w:t>
      </w:r>
      <w:proofErr w:type="spellStart"/>
      <w:r w:rsidRPr="00034910">
        <w:t>Fleuriane</w:t>
      </w:r>
      <w:proofErr w:type="spellEnd"/>
      <w:r w:rsidRPr="00034910">
        <w:t xml:space="preserve"> a été très courageuse</w:t>
      </w:r>
      <w:r w:rsidR="00E57EC9">
        <w:t xml:space="preserve">, </w:t>
      </w:r>
      <w:r w:rsidRPr="00034910">
        <w:t>seulement elle préfère que l</w:t>
      </w:r>
      <w:r w:rsidR="00E57EC9">
        <w:t>’</w:t>
      </w:r>
      <w:r w:rsidRPr="00034910">
        <w:t>on suive désormais les routes</w:t>
      </w:r>
      <w:r w:rsidR="00E57EC9">
        <w:t>.</w:t>
      </w:r>
    </w:p>
    <w:p w14:paraId="451241CB" w14:textId="77777777" w:rsidR="00E57EC9" w:rsidRDefault="00776CEA" w:rsidP="00E57EC9">
      <w:r w:rsidRPr="00034910">
        <w:t>Les routes</w:t>
      </w:r>
      <w:r w:rsidR="00E57EC9">
        <w:t xml:space="preserve"> ! </w:t>
      </w:r>
      <w:r w:rsidRPr="00034910">
        <w:t>Faut-il être bluffeur pour appeler cela des ro</w:t>
      </w:r>
      <w:r w:rsidRPr="00034910">
        <w:t>u</w:t>
      </w:r>
      <w:r w:rsidRPr="00034910">
        <w:t>tes</w:t>
      </w:r>
      <w:r w:rsidR="00E57EC9">
        <w:t> !</w:t>
      </w:r>
    </w:p>
    <w:p w14:paraId="19C4ADAB" w14:textId="0BEB9C1B" w:rsidR="00E57EC9" w:rsidRDefault="00776CEA" w:rsidP="00E57EC9">
      <w:r w:rsidRPr="00034910">
        <w:t>Il faut mobiliser le personnel des fermes pour que l</w:t>
      </w:r>
      <w:r w:rsidR="00E57EC9">
        <w:t>’</w:t>
      </w:r>
      <w:r w:rsidRPr="00034910">
        <w:t>on nous trace une voie praticable</w:t>
      </w:r>
      <w:r w:rsidR="00E57EC9">
        <w:t xml:space="preserve"> : </w:t>
      </w:r>
      <w:r w:rsidRPr="00034910">
        <w:t>Parfois même nous devons louer des chevaux pour tirer l</w:t>
      </w:r>
      <w:r w:rsidR="00E57EC9">
        <w:t>’</w:t>
      </w:r>
      <w:r w:rsidRPr="00034910">
        <w:t>auto</w:t>
      </w:r>
      <w:r w:rsidR="00E57EC9">
        <w:t xml:space="preserve">. </w:t>
      </w:r>
      <w:r w:rsidRPr="00034910">
        <w:t>C</w:t>
      </w:r>
      <w:r w:rsidR="00E57EC9">
        <w:t>’</w:t>
      </w:r>
      <w:r w:rsidRPr="00034910">
        <w:t>est gai</w:t>
      </w:r>
      <w:r w:rsidR="00E57EC9">
        <w:t> !!!</w:t>
      </w:r>
    </w:p>
    <w:p w14:paraId="2F1BAF1C" w14:textId="77777777" w:rsidR="00EC128C" w:rsidRDefault="00EC128C" w:rsidP="00EC128C">
      <w:pPr>
        <w:pStyle w:val="Centrsolidaire"/>
      </w:pPr>
      <w:r w:rsidRPr="00E57EC9">
        <w:rPr>
          <w:noProof/>
        </w:rPr>
        <w:lastRenderedPageBreak/>
        <w:drawing>
          <wp:inline distT="0" distB="0" distL="0" distR="0" wp14:anchorId="74F91324" wp14:editId="20D8591D">
            <wp:extent cx="5764530" cy="5057140"/>
            <wp:effectExtent l="0" t="0" r="0" b="0"/>
            <wp:docPr id="40" name="Image 63" descr="Une image contenant cheval, croquis, dessin, peintu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 63" descr="Une image contenant cheval, croquis, dessin, peinture&#10;&#10;Le contenu généré par l’IA peut être incorrec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4530" cy="5057140"/>
                    </a:xfrm>
                    <a:prstGeom prst="rect">
                      <a:avLst/>
                    </a:prstGeom>
                    <a:noFill/>
                    <a:ln>
                      <a:noFill/>
                    </a:ln>
                  </pic:spPr>
                </pic:pic>
              </a:graphicData>
            </a:graphic>
          </wp:inline>
        </w:drawing>
      </w:r>
    </w:p>
    <w:p w14:paraId="5419986B" w14:textId="77777777" w:rsidR="00EC128C" w:rsidRDefault="00EC128C" w:rsidP="00EC128C">
      <w:pPr>
        <w:pStyle w:val="Centr14pt"/>
      </w:pPr>
      <w:r w:rsidRPr="00E57EC9">
        <w:t>Nous devons louer des chevaux pour tirer l</w:t>
      </w:r>
      <w:r>
        <w:t>’</w:t>
      </w:r>
      <w:r w:rsidRPr="00E57EC9">
        <w:t>automobile</w:t>
      </w:r>
      <w:r>
        <w:t>.</w:t>
      </w:r>
    </w:p>
    <w:p w14:paraId="2BC8ACC5" w14:textId="77777777" w:rsidR="00E57EC9" w:rsidRDefault="00776CEA" w:rsidP="00E57EC9">
      <w:r w:rsidRPr="00034910">
        <w:t>Et les fermiers sont d</w:t>
      </w:r>
      <w:r w:rsidR="00E57EC9">
        <w:t>’</w:t>
      </w:r>
      <w:r w:rsidRPr="00034910">
        <w:t>un voleur</w:t>
      </w:r>
      <w:r w:rsidR="00E57EC9">
        <w:t xml:space="preserve">. </w:t>
      </w:r>
      <w:r w:rsidRPr="00034910">
        <w:t>On nous fait payer 4 do</w:t>
      </w:r>
      <w:r w:rsidRPr="00034910">
        <w:t>l</w:t>
      </w:r>
      <w:r w:rsidRPr="00034910">
        <w:t>lars</w:t>
      </w:r>
      <w:r w:rsidR="00E57EC9">
        <w:t xml:space="preserve"> (</w:t>
      </w:r>
      <w:r w:rsidRPr="00034910">
        <w:t>20 francs</w:t>
      </w:r>
      <w:r w:rsidR="00E57EC9">
        <w:t xml:space="preserve">) </w:t>
      </w:r>
      <w:r w:rsidRPr="00034910">
        <w:t>l</w:t>
      </w:r>
      <w:r w:rsidR="00E57EC9">
        <w:t>’</w:t>
      </w:r>
      <w:r w:rsidRPr="00034910">
        <w:t>heure de travail</w:t>
      </w:r>
      <w:r w:rsidR="00E57EC9">
        <w:t xml:space="preserve">. </w:t>
      </w:r>
      <w:r w:rsidRPr="00034910">
        <w:t>Les chevaux nous sont loués 15 francs le kilomètre</w:t>
      </w:r>
      <w:r w:rsidR="00E57EC9">
        <w:t>.</w:t>
      </w:r>
    </w:p>
    <w:p w14:paraId="2EBBE02C" w14:textId="562FFA1F" w:rsidR="00E57EC9" w:rsidRDefault="00776CEA" w:rsidP="00E57EC9">
      <w:r w:rsidRPr="00034910">
        <w:t>Je sais bien que nous sommes colossalement riches</w:t>
      </w:r>
      <w:r w:rsidR="00E57EC9">
        <w:t xml:space="preserve">. </w:t>
      </w:r>
      <w:r w:rsidRPr="00034910">
        <w:t xml:space="preserve">Quand je </w:t>
      </w:r>
      <w:proofErr w:type="spellStart"/>
      <w:r w:rsidRPr="00034910">
        <w:t>dis nous</w:t>
      </w:r>
      <w:proofErr w:type="spellEnd"/>
      <w:r w:rsidR="00E57EC9">
        <w:t xml:space="preserve">, </w:t>
      </w:r>
      <w:r w:rsidRPr="00034910">
        <w:t>c</w:t>
      </w:r>
      <w:r w:rsidR="00E57EC9">
        <w:t>’</w:t>
      </w:r>
      <w:r w:rsidRPr="00034910">
        <w:t xml:space="preserve">est </w:t>
      </w:r>
      <w:r w:rsidR="00E57EC9">
        <w:t>M</w:t>
      </w:r>
      <w:r w:rsidR="00E57EC9" w:rsidRPr="00E57EC9">
        <w:rPr>
          <w:vertAlign w:val="superscript"/>
        </w:rPr>
        <w:t>lle</w:t>
      </w:r>
      <w:r w:rsidR="00E57EC9">
        <w:t> </w:t>
      </w:r>
      <w:proofErr w:type="spellStart"/>
      <w:r w:rsidRPr="00034910">
        <w:t>Fleuriane</w:t>
      </w:r>
      <w:proofErr w:type="spellEnd"/>
      <w:r w:rsidRPr="00034910">
        <w:t xml:space="preserve"> Defrance</w:t>
      </w:r>
      <w:r w:rsidR="00E57EC9">
        <w:t xml:space="preserve">, </w:t>
      </w:r>
      <w:r w:rsidRPr="00034910">
        <w:t>n</w:t>
      </w:r>
      <w:r w:rsidR="00E57EC9">
        <w:t>’</w:t>
      </w:r>
      <w:r w:rsidRPr="00034910">
        <w:t>est-ce pas</w:t>
      </w:r>
      <w:r w:rsidR="00E57EC9">
        <w:t xml:space="preserve"> ? </w:t>
      </w:r>
      <w:r w:rsidRPr="00034910">
        <w:t>Mais enfin</w:t>
      </w:r>
      <w:r w:rsidR="00E57EC9">
        <w:t xml:space="preserve">, </w:t>
      </w:r>
      <w:r w:rsidRPr="00034910">
        <w:t>j</w:t>
      </w:r>
      <w:r w:rsidR="00E57EC9">
        <w:t>’</w:t>
      </w:r>
      <w:r w:rsidRPr="00034910">
        <w:t>ai presque de la reconnaissance à Larmette quand il vient à notre secours</w:t>
      </w:r>
      <w:r w:rsidR="00E57EC9">
        <w:t xml:space="preserve">, </w:t>
      </w:r>
      <w:r w:rsidRPr="00034910">
        <w:t>et nous dispense de réclamer l</w:t>
      </w:r>
      <w:r w:rsidR="00E57EC9">
        <w:t>’</w:t>
      </w:r>
      <w:r w:rsidRPr="00034910">
        <w:t>aide de ces grippe-sous de paysans</w:t>
      </w:r>
      <w:r w:rsidR="00E57EC9">
        <w:t>.</w:t>
      </w:r>
    </w:p>
    <w:p w14:paraId="57E5B458" w14:textId="77777777" w:rsidR="00E57EC9" w:rsidRDefault="00776CEA" w:rsidP="00E57EC9">
      <w:r w:rsidRPr="00034910">
        <w:t>Car lui</w:t>
      </w:r>
      <w:r w:rsidR="00E57EC9">
        <w:t xml:space="preserve">, </w:t>
      </w:r>
      <w:r w:rsidRPr="00034910">
        <w:t>comme pour nous narguer</w:t>
      </w:r>
      <w:r w:rsidR="00E57EC9">
        <w:t xml:space="preserve">, </w:t>
      </w:r>
      <w:r w:rsidRPr="00034910">
        <w:t>il passe partout</w:t>
      </w:r>
      <w:r w:rsidR="00E57EC9">
        <w:t xml:space="preserve">. </w:t>
      </w:r>
      <w:r w:rsidRPr="00034910">
        <w:t>Sa m</w:t>
      </w:r>
      <w:r w:rsidRPr="00034910">
        <w:t>a</w:t>
      </w:r>
      <w:r w:rsidRPr="00034910">
        <w:t>chine a des patins mobiles qui s</w:t>
      </w:r>
      <w:r w:rsidR="00E57EC9">
        <w:t>’</w:t>
      </w:r>
      <w:r w:rsidRPr="00034910">
        <w:t>adaptent sous les roues en manœuvrant une simple manette</w:t>
      </w:r>
      <w:r w:rsidR="00E57EC9">
        <w:t xml:space="preserve">. </w:t>
      </w:r>
      <w:r w:rsidRPr="00034910">
        <w:t>L</w:t>
      </w:r>
      <w:r w:rsidR="00E57EC9">
        <w:t>’</w:t>
      </w:r>
      <w:r w:rsidRPr="00034910">
        <w:t xml:space="preserve">auto devient traîneau et </w:t>
      </w:r>
      <w:r w:rsidRPr="00034910">
        <w:lastRenderedPageBreak/>
        <w:t>file sur la neige à toute vitesse</w:t>
      </w:r>
      <w:r w:rsidR="00E57EC9">
        <w:t xml:space="preserve">, </w:t>
      </w:r>
      <w:r w:rsidRPr="00034910">
        <w:t>pendant que nous ne pouvons plus avancer</w:t>
      </w:r>
      <w:r w:rsidR="00E57EC9">
        <w:t>.</w:t>
      </w:r>
    </w:p>
    <w:p w14:paraId="36D668A1" w14:textId="77777777" w:rsidR="00E57EC9" w:rsidRDefault="00776CEA" w:rsidP="00E57EC9">
      <w:r w:rsidRPr="00034910">
        <w:t>Notre 30 chevaux auprès de sa 100 HP est comme une to</w:t>
      </w:r>
      <w:r w:rsidRPr="00034910">
        <w:t>r</w:t>
      </w:r>
      <w:r w:rsidRPr="00034910">
        <w:t>tue auprès d</w:t>
      </w:r>
      <w:r w:rsidR="00E57EC9">
        <w:t>’</w:t>
      </w:r>
      <w:r w:rsidRPr="00034910">
        <w:t>un lièvre</w:t>
      </w:r>
      <w:r w:rsidR="00E57EC9">
        <w:t>.</w:t>
      </w:r>
    </w:p>
    <w:p w14:paraId="659BA3FF" w14:textId="77777777" w:rsidR="00E57EC9" w:rsidRDefault="00776CEA" w:rsidP="00E57EC9">
      <w:r w:rsidRPr="00034910">
        <w:t>Dans tout ça</w:t>
      </w:r>
      <w:r w:rsidR="00E57EC9">
        <w:t xml:space="preserve">, </w:t>
      </w:r>
      <w:r w:rsidRPr="00034910">
        <w:t>nous avons traversé le Missouri à Clinton</w:t>
      </w:r>
      <w:r w:rsidR="00E57EC9">
        <w:t xml:space="preserve">, </w:t>
      </w:r>
      <w:r w:rsidRPr="00034910">
        <w:t>puis nous avons rencontré les villes de Cedar-Rapid</w:t>
      </w:r>
      <w:r w:rsidR="00E57EC9">
        <w:t xml:space="preserve">, </w:t>
      </w:r>
      <w:r w:rsidRPr="00034910">
        <w:t>de Mar</w:t>
      </w:r>
      <w:r w:rsidRPr="00034910">
        <w:t>s</w:t>
      </w:r>
      <w:r w:rsidRPr="00034910">
        <w:t>halltown</w:t>
      </w:r>
      <w:r w:rsidR="00E57EC9">
        <w:t xml:space="preserve">, </w:t>
      </w:r>
      <w:r w:rsidRPr="00034910">
        <w:t>Council-Bluffs</w:t>
      </w:r>
      <w:r w:rsidR="00E57EC9">
        <w:t xml:space="preserve">, </w:t>
      </w:r>
      <w:r w:rsidRPr="00034910">
        <w:t>Omaha</w:t>
      </w:r>
      <w:r w:rsidR="00E57EC9">
        <w:t xml:space="preserve">, </w:t>
      </w:r>
      <w:r w:rsidRPr="00034910">
        <w:t>sur le Haut-Mississipi</w:t>
      </w:r>
      <w:r w:rsidR="00E57EC9">
        <w:t xml:space="preserve">. </w:t>
      </w:r>
      <w:r w:rsidRPr="00034910">
        <w:t>Nous sommes à Columbus</w:t>
      </w:r>
      <w:r w:rsidR="00E57EC9">
        <w:t>.</w:t>
      </w:r>
    </w:p>
    <w:p w14:paraId="5F6A4467" w14:textId="77777777" w:rsidR="00E57EC9" w:rsidRDefault="00776CEA" w:rsidP="00E57EC9">
      <w:r w:rsidRPr="00034910">
        <w:t>Un hôtel mal tenu</w:t>
      </w:r>
      <w:r w:rsidR="00E57EC9">
        <w:t xml:space="preserve">, </w:t>
      </w:r>
      <w:r w:rsidRPr="00034910">
        <w:t>nourriture sauvage</w:t>
      </w:r>
      <w:r w:rsidR="00E57EC9">
        <w:t xml:space="preserve">, </w:t>
      </w:r>
      <w:r w:rsidRPr="00034910">
        <w:t>bière exécrable</w:t>
      </w:r>
      <w:r w:rsidR="00E57EC9">
        <w:t xml:space="preserve">, </w:t>
      </w:r>
      <w:r w:rsidRPr="00034910">
        <w:t>eau saumâtre</w:t>
      </w:r>
      <w:r w:rsidR="00E57EC9">
        <w:t>.</w:t>
      </w:r>
    </w:p>
    <w:p w14:paraId="415DE415" w14:textId="17E075C6" w:rsidR="00E57EC9" w:rsidRDefault="00776CEA" w:rsidP="00E57EC9">
      <w:r w:rsidRPr="00034910">
        <w:t>Il ne faut pas se plaindre</w:t>
      </w:r>
      <w:r w:rsidR="00E57EC9">
        <w:t xml:space="preserve">. </w:t>
      </w:r>
      <w:r w:rsidRPr="00034910">
        <w:t>Nous sommes en bonne santé</w:t>
      </w:r>
      <w:r w:rsidR="00E57EC9">
        <w:t xml:space="preserve">, </w:t>
      </w:r>
      <w:r w:rsidRPr="00034910">
        <w:t>Mademoiselle et moi</w:t>
      </w:r>
      <w:r w:rsidR="00E57EC9">
        <w:t xml:space="preserve">. </w:t>
      </w:r>
      <w:r w:rsidRPr="00034910">
        <w:t xml:space="preserve">Ce bourru de </w:t>
      </w:r>
      <w:proofErr w:type="spellStart"/>
      <w:r w:rsidRPr="00034910">
        <w:t>Natson</w:t>
      </w:r>
      <w:proofErr w:type="spellEnd"/>
      <w:r w:rsidRPr="00034910">
        <w:t xml:space="preserve"> n</w:t>
      </w:r>
      <w:r w:rsidR="00E57EC9">
        <w:t>’</w:t>
      </w:r>
      <w:r w:rsidRPr="00034910">
        <w:t>a pas l</w:t>
      </w:r>
      <w:r w:rsidR="00E57EC9">
        <w:t>’</w:t>
      </w:r>
      <w:r w:rsidRPr="00034910">
        <w:t>air de sentir la fatigue</w:t>
      </w:r>
      <w:r w:rsidR="00E57EC9">
        <w:t xml:space="preserve">. </w:t>
      </w:r>
      <w:r w:rsidRPr="00034910">
        <w:t xml:space="preserve">Quant à </w:t>
      </w:r>
      <w:r w:rsidR="00E57EC9">
        <w:t>M</w:t>
      </w:r>
      <w:r w:rsidR="00E57EC9" w:rsidRPr="00E57EC9">
        <w:rPr>
          <w:vertAlign w:val="superscript"/>
        </w:rPr>
        <w:t>me</w:t>
      </w:r>
      <w:r w:rsidR="00E57EC9">
        <w:t> </w:t>
      </w:r>
      <w:proofErr w:type="spellStart"/>
      <w:r w:rsidRPr="00034910">
        <w:t>Patorne</w:t>
      </w:r>
      <w:proofErr w:type="spellEnd"/>
      <w:r w:rsidR="00E57EC9">
        <w:t xml:space="preserve">, </w:t>
      </w:r>
      <w:r w:rsidRPr="00034910">
        <w:t>elle passe son temps à se friser</w:t>
      </w:r>
      <w:r w:rsidR="00E57EC9">
        <w:t xml:space="preserve">. </w:t>
      </w:r>
      <w:r w:rsidRPr="00034910">
        <w:t>Je n</w:t>
      </w:r>
      <w:r w:rsidR="00E57EC9">
        <w:t>’</w:t>
      </w:r>
      <w:r w:rsidRPr="00034910">
        <w:t>aurais jamais cru qu</w:t>
      </w:r>
      <w:r w:rsidR="00E57EC9">
        <w:t>’</w:t>
      </w:r>
      <w:r w:rsidRPr="00034910">
        <w:t>à un âge aussi avancé</w:t>
      </w:r>
      <w:r w:rsidR="00E57EC9">
        <w:t xml:space="preserve">, </w:t>
      </w:r>
      <w:r w:rsidRPr="00034910">
        <w:t>avec une tête d</w:t>
      </w:r>
      <w:r w:rsidR="00E57EC9">
        <w:t>’</w:t>
      </w:r>
      <w:r w:rsidRPr="00034910">
        <w:t>épouvantail à moineaux</w:t>
      </w:r>
      <w:r w:rsidR="00E57EC9">
        <w:t xml:space="preserve">, </w:t>
      </w:r>
      <w:r w:rsidRPr="00034910">
        <w:t>on pouvait se figurer plaire</w:t>
      </w:r>
      <w:r w:rsidR="00E57EC9">
        <w:t>.</w:t>
      </w:r>
    </w:p>
    <w:p w14:paraId="0CF49560" w14:textId="60964EB6" w:rsidR="00E57EC9" w:rsidRDefault="00776CEA" w:rsidP="00E57EC9">
      <w:r w:rsidRPr="00034910">
        <w:t>2</w:t>
      </w:r>
      <w:r w:rsidR="00E57EC9" w:rsidRPr="00034910">
        <w:t>5</w:t>
      </w:r>
      <w:r w:rsidR="00E57EC9">
        <w:t> </w:t>
      </w:r>
      <w:r w:rsidR="00E57EC9" w:rsidRPr="00034910">
        <w:rPr>
          <w:i/>
          <w:iCs/>
        </w:rPr>
        <w:t>février</w:t>
      </w:r>
      <w:r w:rsidR="00E57EC9">
        <w:rPr>
          <w:i/>
          <w:iCs/>
        </w:rPr>
        <w:t xml:space="preserve">. </w:t>
      </w:r>
      <w:r w:rsidR="00E57EC9">
        <w:t xml:space="preserve">– </w:t>
      </w:r>
      <w:r w:rsidRPr="00034910">
        <w:t>Nous avons été cambriolés cette nuit</w:t>
      </w:r>
      <w:r w:rsidR="00E57EC9">
        <w:t>.</w:t>
      </w:r>
    </w:p>
    <w:p w14:paraId="650DE909" w14:textId="03DC85F3" w:rsidR="00E57EC9" w:rsidRDefault="00776CEA" w:rsidP="00E57EC9">
      <w:r w:rsidRPr="00034910">
        <w:t xml:space="preserve">Le portefeuille de </w:t>
      </w:r>
      <w:r w:rsidR="00E57EC9">
        <w:t>M</w:t>
      </w:r>
      <w:r w:rsidR="00E57EC9" w:rsidRPr="00E57EC9">
        <w:rPr>
          <w:vertAlign w:val="superscript"/>
        </w:rPr>
        <w:t>lle</w:t>
      </w:r>
      <w:r w:rsidR="00E57EC9">
        <w:t> </w:t>
      </w:r>
      <w:proofErr w:type="spellStart"/>
      <w:r w:rsidRPr="00034910">
        <w:t>Fleuriane</w:t>
      </w:r>
      <w:proofErr w:type="spellEnd"/>
      <w:r w:rsidR="00E57EC9">
        <w:t xml:space="preserve">, </w:t>
      </w:r>
      <w:r w:rsidRPr="00034910">
        <w:t>son carnet de chèques</w:t>
      </w:r>
      <w:r w:rsidR="00E57EC9">
        <w:t xml:space="preserve">, </w:t>
      </w:r>
      <w:r w:rsidRPr="00034910">
        <w:t xml:space="preserve">la bourse de cuir de </w:t>
      </w:r>
      <w:proofErr w:type="spellStart"/>
      <w:r w:rsidRPr="00034910">
        <w:t>Natson</w:t>
      </w:r>
      <w:proofErr w:type="spellEnd"/>
      <w:r w:rsidR="00E57EC9">
        <w:t xml:space="preserve">, </w:t>
      </w:r>
      <w:r w:rsidRPr="00034910">
        <w:t>la mienne contenant cent quarante-huit francs</w:t>
      </w:r>
      <w:r w:rsidR="00E57EC9">
        <w:t xml:space="preserve"> (</w:t>
      </w:r>
      <w:r w:rsidRPr="00034910">
        <w:t>jamais je n</w:t>
      </w:r>
      <w:r w:rsidR="00E57EC9">
        <w:t>’</w:t>
      </w:r>
      <w:r w:rsidRPr="00034910">
        <w:t>avais été si riche</w:t>
      </w:r>
      <w:r w:rsidR="00E57EC9">
        <w:t xml:space="preserve">)… </w:t>
      </w:r>
      <w:r w:rsidRPr="00034910">
        <w:t>jusqu</w:t>
      </w:r>
      <w:r w:rsidR="00E57EC9">
        <w:t>’</w:t>
      </w:r>
      <w:r w:rsidRPr="00034910">
        <w:t xml:space="preserve">à la pochette de </w:t>
      </w:r>
      <w:r w:rsidR="00E57EC9">
        <w:t>M</w:t>
      </w:r>
      <w:r w:rsidR="00E57EC9" w:rsidRPr="00E57EC9">
        <w:rPr>
          <w:vertAlign w:val="superscript"/>
        </w:rPr>
        <w:t>me</w:t>
      </w:r>
      <w:r w:rsidR="00E57EC9">
        <w:t> </w:t>
      </w:r>
      <w:proofErr w:type="spellStart"/>
      <w:r w:rsidRPr="00034910">
        <w:t>Patorne</w:t>
      </w:r>
      <w:proofErr w:type="spellEnd"/>
      <w:r w:rsidR="00E57EC9">
        <w:t xml:space="preserve">, </w:t>
      </w:r>
      <w:r w:rsidRPr="00034910">
        <w:t>tout a été subtilisé</w:t>
      </w:r>
      <w:r w:rsidR="00E57EC9">
        <w:t>.</w:t>
      </w:r>
    </w:p>
    <w:p w14:paraId="7F7FF30C" w14:textId="69EDAFBF" w:rsidR="00E57EC9" w:rsidRDefault="00776CEA" w:rsidP="00E57EC9">
      <w:proofErr w:type="spellStart"/>
      <w:r w:rsidRPr="00034910">
        <w:t>Patorne</w:t>
      </w:r>
      <w:proofErr w:type="spellEnd"/>
      <w:r w:rsidRPr="00034910">
        <w:t xml:space="preserve"> sanglote</w:t>
      </w:r>
      <w:r w:rsidR="00E57EC9">
        <w:t xml:space="preserve">, </w:t>
      </w:r>
      <w:proofErr w:type="spellStart"/>
      <w:r w:rsidRPr="00034910">
        <w:t>Natson</w:t>
      </w:r>
      <w:proofErr w:type="spellEnd"/>
      <w:r w:rsidRPr="00034910">
        <w:t xml:space="preserve"> jure et frappe du pied</w:t>
      </w:r>
      <w:r w:rsidR="00E57EC9">
        <w:t>. M</w:t>
      </w:r>
      <w:r w:rsidR="00E57EC9" w:rsidRPr="00E57EC9">
        <w:rPr>
          <w:vertAlign w:val="superscript"/>
        </w:rPr>
        <w:t>lle</w:t>
      </w:r>
      <w:r w:rsidR="00E57EC9">
        <w:t> </w:t>
      </w:r>
      <w:r w:rsidRPr="00034910">
        <w:t>Defrance</w:t>
      </w:r>
      <w:r w:rsidR="00E57EC9">
        <w:t xml:space="preserve">, </w:t>
      </w:r>
      <w:r w:rsidRPr="00034910">
        <w:t>seule</w:t>
      </w:r>
      <w:r w:rsidR="00E57EC9">
        <w:t xml:space="preserve">, </w:t>
      </w:r>
      <w:r w:rsidRPr="00034910">
        <w:t>est restée calme</w:t>
      </w:r>
      <w:r w:rsidR="00E57EC9">
        <w:t xml:space="preserve">. </w:t>
      </w:r>
      <w:r w:rsidRPr="00034910">
        <w:t>Seulement l</w:t>
      </w:r>
      <w:r w:rsidR="00E57EC9">
        <w:t>’</w:t>
      </w:r>
      <w:r w:rsidRPr="00034910">
        <w:t>aventure va se traduire par un retard de quelques jours</w:t>
      </w:r>
      <w:r w:rsidR="00E57EC9">
        <w:t>.</w:t>
      </w:r>
    </w:p>
    <w:p w14:paraId="7ED5A202" w14:textId="77777777" w:rsidR="00E57EC9" w:rsidRDefault="00776CEA" w:rsidP="00E57EC9">
      <w:r w:rsidRPr="00034910">
        <w:t>La neige</w:t>
      </w:r>
      <w:r w:rsidR="00E57EC9">
        <w:t xml:space="preserve">, </w:t>
      </w:r>
      <w:r w:rsidRPr="00034910">
        <w:t>paraît-il</w:t>
      </w:r>
      <w:r w:rsidR="00E57EC9">
        <w:t xml:space="preserve">, </w:t>
      </w:r>
      <w:r w:rsidRPr="00034910">
        <w:t>a interrompu les communications tél</w:t>
      </w:r>
      <w:r w:rsidRPr="00034910">
        <w:t>é</w:t>
      </w:r>
      <w:r w:rsidRPr="00034910">
        <w:t>graphiques</w:t>
      </w:r>
      <w:r w:rsidR="00E57EC9">
        <w:t>.</w:t>
      </w:r>
    </w:p>
    <w:p w14:paraId="122DC675" w14:textId="77777777" w:rsidR="00E57EC9" w:rsidRDefault="00776CEA" w:rsidP="00E57EC9">
      <w:r w:rsidRPr="00034910">
        <w:lastRenderedPageBreak/>
        <w:t>Sans cela</w:t>
      </w:r>
      <w:r w:rsidR="00E57EC9">
        <w:t xml:space="preserve">, </w:t>
      </w:r>
      <w:r w:rsidRPr="00034910">
        <w:t>la demoiselle aurait prié son banquier de Mo</w:t>
      </w:r>
      <w:r w:rsidRPr="00034910">
        <w:t>n</w:t>
      </w:r>
      <w:r w:rsidRPr="00034910">
        <w:t>tréal de lui expédier un mandat électrique</w:t>
      </w:r>
      <w:r w:rsidR="00E57EC9">
        <w:t xml:space="preserve">. </w:t>
      </w:r>
      <w:r w:rsidRPr="00034910">
        <w:t>Mais la neige</w:t>
      </w:r>
      <w:r w:rsidR="00E57EC9">
        <w:t xml:space="preserve">, </w:t>
      </w:r>
      <w:r w:rsidRPr="00034910">
        <w:t>voilà</w:t>
      </w:r>
      <w:r w:rsidR="00E57EC9">
        <w:t>.</w:t>
      </w:r>
    </w:p>
    <w:p w14:paraId="400251D8" w14:textId="77777777" w:rsidR="00E57EC9" w:rsidRDefault="00776CEA" w:rsidP="00E57EC9">
      <w:r w:rsidRPr="00034910">
        <w:t>Il faut envoyer un piéton jusqu</w:t>
      </w:r>
      <w:r w:rsidR="00E57EC9">
        <w:t>’</w:t>
      </w:r>
      <w:r w:rsidRPr="00034910">
        <w:t>à je ne sais quel bureau de poste</w:t>
      </w:r>
      <w:r w:rsidR="00E57EC9">
        <w:t xml:space="preserve">… </w:t>
      </w:r>
      <w:r w:rsidRPr="00034910">
        <w:t>et puis il y aura un transport par chemin de fer</w:t>
      </w:r>
      <w:r w:rsidR="00E57EC9">
        <w:t xml:space="preserve">, </w:t>
      </w:r>
      <w:r w:rsidRPr="00034910">
        <w:t>puis par bateau</w:t>
      </w:r>
      <w:r w:rsidR="00E57EC9">
        <w:t xml:space="preserve">… </w:t>
      </w:r>
      <w:r w:rsidRPr="00034910">
        <w:t>C</w:t>
      </w:r>
      <w:r w:rsidR="00E57EC9">
        <w:t>’</w:t>
      </w:r>
      <w:r w:rsidRPr="00034910">
        <w:t>est le comble de la complication</w:t>
      </w:r>
      <w:r w:rsidR="00E57EC9">
        <w:t>.</w:t>
      </w:r>
    </w:p>
    <w:p w14:paraId="15F0964C" w14:textId="77777777" w:rsidR="00E57EC9" w:rsidRDefault="00776CEA" w:rsidP="00E57EC9">
      <w:r w:rsidRPr="00034910">
        <w:t>Au total</w:t>
      </w:r>
      <w:r w:rsidR="00E57EC9">
        <w:t xml:space="preserve">, </w:t>
      </w:r>
      <w:r w:rsidRPr="00034910">
        <w:t>au moins cinq jours de retard</w:t>
      </w:r>
      <w:r w:rsidR="00E57EC9">
        <w:t xml:space="preserve">. </w:t>
      </w:r>
      <w:r w:rsidRPr="00034910">
        <w:t>Cinq jours où nous serons immobilisés ici</w:t>
      </w:r>
      <w:r w:rsidR="00E57EC9">
        <w:t>.</w:t>
      </w:r>
    </w:p>
    <w:p w14:paraId="4A7C2C0A" w14:textId="77777777" w:rsidR="00E57EC9" w:rsidRDefault="00776CEA" w:rsidP="00E57EC9">
      <w:r w:rsidRPr="00034910">
        <w:t>Ah</w:t>
      </w:r>
      <w:r w:rsidR="00E57EC9">
        <w:t xml:space="preserve"> ! </w:t>
      </w:r>
      <w:r w:rsidRPr="00034910">
        <w:t>je peux dire que j</w:t>
      </w:r>
      <w:r w:rsidR="00E57EC9">
        <w:t>’</w:t>
      </w:r>
      <w:r w:rsidRPr="00034910">
        <w:t>aurai de l</w:t>
      </w:r>
      <w:r w:rsidR="00E57EC9">
        <w:t>’</w:t>
      </w:r>
      <w:r w:rsidRPr="00034910">
        <w:t>agrément pour mes 148 francs</w:t>
      </w:r>
      <w:r w:rsidR="00E57EC9">
        <w:t xml:space="preserve">. </w:t>
      </w:r>
      <w:r w:rsidRPr="00034910">
        <w:t>Enfin quand l</w:t>
      </w:r>
      <w:r w:rsidR="00E57EC9">
        <w:t>’</w:t>
      </w:r>
      <w:r w:rsidRPr="00034910">
        <w:t>argent a filé</w:t>
      </w:r>
      <w:r w:rsidR="00E57EC9">
        <w:t xml:space="preserve">, </w:t>
      </w:r>
      <w:r w:rsidRPr="00034910">
        <w:t>il faut bien consentir à s</w:t>
      </w:r>
      <w:r w:rsidR="00E57EC9">
        <w:t>’</w:t>
      </w:r>
      <w:r w:rsidRPr="00034910">
        <w:t>en passer</w:t>
      </w:r>
      <w:r w:rsidR="00E57EC9">
        <w:t>.</w:t>
      </w:r>
    </w:p>
    <w:p w14:paraId="0F82723B" w14:textId="4C1326BE" w:rsidR="00E57EC9" w:rsidRDefault="00776CEA" w:rsidP="00E57EC9">
      <w:r w:rsidRPr="00034910">
        <w:t>Du reste</w:t>
      </w:r>
      <w:r w:rsidR="00E57EC9">
        <w:t xml:space="preserve">, </w:t>
      </w:r>
      <w:r w:rsidRPr="00034910">
        <w:t>la demoiselle</w:t>
      </w:r>
      <w:r w:rsidR="00E57EC9">
        <w:t xml:space="preserve">, </w:t>
      </w:r>
      <w:r w:rsidRPr="00034910">
        <w:t>qui est gentille tout plein</w:t>
      </w:r>
      <w:r w:rsidR="00E57EC9">
        <w:t xml:space="preserve">, </w:t>
      </w:r>
      <w:r w:rsidRPr="00034910">
        <w:t xml:space="preserve">nous a demandé à </w:t>
      </w:r>
      <w:r w:rsidR="00E57EC9">
        <w:t>M</w:t>
      </w:r>
      <w:r w:rsidR="00E57EC9" w:rsidRPr="00E57EC9">
        <w:rPr>
          <w:vertAlign w:val="superscript"/>
        </w:rPr>
        <w:t>me</w:t>
      </w:r>
      <w:r w:rsidR="00E57EC9">
        <w:t> </w:t>
      </w:r>
      <w:proofErr w:type="spellStart"/>
      <w:r w:rsidRPr="00034910">
        <w:t>Patorne</w:t>
      </w:r>
      <w:proofErr w:type="spellEnd"/>
      <w:r w:rsidRPr="00034910">
        <w:t xml:space="preserve"> et à moi combien nous avions perdu</w:t>
      </w:r>
      <w:r w:rsidR="00E57EC9">
        <w:t xml:space="preserve">. </w:t>
      </w:r>
      <w:r w:rsidRPr="00034910">
        <w:t>Elle a noté cela sur son calepin en nous disant</w:t>
      </w:r>
      <w:r w:rsidR="00E57EC9">
        <w:t> :</w:t>
      </w:r>
    </w:p>
    <w:p w14:paraId="3075C4E7" w14:textId="77777777" w:rsidR="00E57EC9" w:rsidRDefault="00E57EC9" w:rsidP="00E57EC9">
      <w:r>
        <w:t>— </w:t>
      </w:r>
      <w:r w:rsidR="00776CEA" w:rsidRPr="00034910">
        <w:t>Je remplacerai</w:t>
      </w:r>
      <w:r>
        <w:t xml:space="preserve"> ; </w:t>
      </w:r>
      <w:r w:rsidR="00776CEA" w:rsidRPr="00034910">
        <w:t>après tout</w:t>
      </w:r>
      <w:r>
        <w:t xml:space="preserve">, </w:t>
      </w:r>
      <w:r w:rsidR="00776CEA" w:rsidRPr="00034910">
        <w:t>vous êtes volés parce que vous m</w:t>
      </w:r>
      <w:r>
        <w:t>’</w:t>
      </w:r>
      <w:r w:rsidR="00776CEA" w:rsidRPr="00034910">
        <w:t>accompagnez</w:t>
      </w:r>
      <w:r>
        <w:t xml:space="preserve"> ; </w:t>
      </w:r>
      <w:r w:rsidR="00776CEA" w:rsidRPr="00034910">
        <w:t>si vous étiez restés à Paris</w:t>
      </w:r>
      <w:r>
        <w:t xml:space="preserve">, </w:t>
      </w:r>
      <w:r w:rsidR="00776CEA" w:rsidRPr="00034910">
        <w:t>rien de pareil ne serait advenu</w:t>
      </w:r>
      <w:r>
        <w:t xml:space="preserve">. </w:t>
      </w:r>
      <w:r w:rsidR="00776CEA" w:rsidRPr="00034910">
        <w:t>Il est donc juste que je vous indemnise</w:t>
      </w:r>
      <w:r>
        <w:t>.</w:t>
      </w:r>
    </w:p>
    <w:p w14:paraId="3CB97723" w14:textId="77777777" w:rsidR="00E57EC9" w:rsidRDefault="00776CEA" w:rsidP="00E57EC9">
      <w:r w:rsidRPr="00034910">
        <w:t>L</w:t>
      </w:r>
      <w:r w:rsidR="00E57EC9">
        <w:t>’</w:t>
      </w:r>
      <w:r w:rsidRPr="00034910">
        <w:t xml:space="preserve">ineffable </w:t>
      </w:r>
      <w:proofErr w:type="spellStart"/>
      <w:r w:rsidRPr="00034910">
        <w:t>Patorne</w:t>
      </w:r>
      <w:proofErr w:type="spellEnd"/>
      <w:r w:rsidRPr="00034910">
        <w:t xml:space="preserve"> a trouvé cela fort raisonnable</w:t>
      </w:r>
      <w:r w:rsidR="00E57EC9">
        <w:t>.</w:t>
      </w:r>
    </w:p>
    <w:p w14:paraId="04BB34E2" w14:textId="77777777" w:rsidR="00E57EC9" w:rsidRDefault="00776CEA" w:rsidP="00E57EC9">
      <w:r w:rsidRPr="00034910">
        <w:t>Moi</w:t>
      </w:r>
      <w:r w:rsidR="00E57EC9">
        <w:t xml:space="preserve">, </w:t>
      </w:r>
      <w:r w:rsidRPr="00034910">
        <w:t>une idée m</w:t>
      </w:r>
      <w:r w:rsidR="00E57EC9">
        <w:t>’</w:t>
      </w:r>
      <w:r w:rsidRPr="00034910">
        <w:t>est venue</w:t>
      </w:r>
      <w:r w:rsidR="00E57EC9">
        <w:t xml:space="preserve"> ; </w:t>
      </w:r>
      <w:r w:rsidRPr="00034910">
        <w:t>elle est née des paroles mêmes de la demoiselle</w:t>
      </w:r>
      <w:r w:rsidR="00E57EC9">
        <w:t>.</w:t>
      </w:r>
    </w:p>
    <w:p w14:paraId="1A475F38" w14:textId="77777777" w:rsidR="00E57EC9" w:rsidRDefault="00E57EC9" w:rsidP="00E57EC9">
      <w:r>
        <w:t>— </w:t>
      </w:r>
      <w:r w:rsidR="00776CEA" w:rsidRPr="00034910">
        <w:t>Vous êtes volés parce que vous m</w:t>
      </w:r>
      <w:r>
        <w:t>’</w:t>
      </w:r>
      <w:r w:rsidR="00776CEA" w:rsidRPr="00034910">
        <w:t>accompagnez</w:t>
      </w:r>
      <w:r>
        <w:t xml:space="preserve">, </w:t>
      </w:r>
      <w:r w:rsidR="00776CEA" w:rsidRPr="00034910">
        <w:t>a-t-elle dit</w:t>
      </w:r>
      <w:r>
        <w:t>.</w:t>
      </w:r>
    </w:p>
    <w:p w14:paraId="4A9C973B" w14:textId="77777777" w:rsidR="00E57EC9" w:rsidRDefault="00776CEA" w:rsidP="00E57EC9">
      <w:r w:rsidRPr="00034910">
        <w:t>Eh mais</w:t>
      </w:r>
      <w:r w:rsidR="00E57EC9">
        <w:t xml:space="preserve"> ! </w:t>
      </w:r>
      <w:r w:rsidRPr="00034910">
        <w:t>C</w:t>
      </w:r>
      <w:r w:rsidR="00E57EC9">
        <w:t>’</w:t>
      </w:r>
      <w:r w:rsidRPr="00034910">
        <w:t>est peut-être plus vrai qu</w:t>
      </w:r>
      <w:r w:rsidR="00E57EC9">
        <w:t>’</w:t>
      </w:r>
      <w:r w:rsidRPr="00034910">
        <w:t>elle ne le pense</w:t>
      </w:r>
      <w:r w:rsidR="00E57EC9">
        <w:t xml:space="preserve"> ! </w:t>
      </w:r>
      <w:r w:rsidRPr="00034910">
        <w:t>Oui</w:t>
      </w:r>
      <w:r w:rsidR="00E57EC9">
        <w:t xml:space="preserve">, </w:t>
      </w:r>
      <w:r w:rsidRPr="00034910">
        <w:t>je sais bien</w:t>
      </w:r>
      <w:r w:rsidR="00E57EC9">
        <w:t xml:space="preserve">, </w:t>
      </w:r>
      <w:proofErr w:type="spellStart"/>
      <w:r w:rsidRPr="00034910">
        <w:t>Natson</w:t>
      </w:r>
      <w:proofErr w:type="spellEnd"/>
      <w:r w:rsidRPr="00034910">
        <w:t xml:space="preserve"> a été dépouillé comme nous</w:t>
      </w:r>
      <w:r w:rsidR="00E57EC9">
        <w:t xml:space="preserve">. </w:t>
      </w:r>
      <w:r w:rsidRPr="00034910">
        <w:t xml:space="preserve">Seulement ceci peut parfaitement être un </w:t>
      </w:r>
      <w:r w:rsidRPr="00034910">
        <w:rPr>
          <w:i/>
          <w:iCs/>
        </w:rPr>
        <w:t>chiqué</w:t>
      </w:r>
      <w:r w:rsidR="00E57EC9">
        <w:rPr>
          <w:i/>
          <w:iCs/>
        </w:rPr>
        <w:t xml:space="preserve">… </w:t>
      </w:r>
      <w:r w:rsidRPr="00034910">
        <w:t>Il aurait été trop maladroit</w:t>
      </w:r>
      <w:r w:rsidR="00E57EC9">
        <w:t xml:space="preserve">, </w:t>
      </w:r>
      <w:r w:rsidRPr="00034910">
        <w:t>de la part de ses amis</w:t>
      </w:r>
      <w:r w:rsidR="00E57EC9">
        <w:t xml:space="preserve">, </w:t>
      </w:r>
      <w:r w:rsidRPr="00034910">
        <w:t>de l</w:t>
      </w:r>
      <w:r w:rsidR="00E57EC9">
        <w:t>’</w:t>
      </w:r>
      <w:r w:rsidRPr="00034910">
        <w:t>épargner</w:t>
      </w:r>
      <w:r w:rsidR="00E57EC9">
        <w:t xml:space="preserve">, </w:t>
      </w:r>
      <w:r w:rsidRPr="00034910">
        <w:t>seul de l</w:t>
      </w:r>
      <w:r w:rsidR="00E57EC9">
        <w:t>’</w:t>
      </w:r>
      <w:r w:rsidRPr="00034910">
        <w:t>équipage de notre de Dion</w:t>
      </w:r>
      <w:r w:rsidR="00E57EC9">
        <w:t>.</w:t>
      </w:r>
    </w:p>
    <w:p w14:paraId="066F4B4B" w14:textId="77777777" w:rsidR="00E57EC9" w:rsidRDefault="00776CEA" w:rsidP="00E57EC9">
      <w:r w:rsidRPr="00034910">
        <w:lastRenderedPageBreak/>
        <w:t>Sans avoir l</w:t>
      </w:r>
      <w:r w:rsidR="00E57EC9">
        <w:t>’</w:t>
      </w:r>
      <w:r w:rsidRPr="00034910">
        <w:t>air</w:t>
      </w:r>
      <w:r w:rsidR="00E57EC9">
        <w:t xml:space="preserve">, </w:t>
      </w:r>
      <w:r w:rsidRPr="00034910">
        <w:t>je fais ma petite enquête</w:t>
      </w:r>
      <w:r w:rsidR="00E57EC9">
        <w:t xml:space="preserve">… </w:t>
      </w:r>
      <w:r w:rsidRPr="00034910">
        <w:t>Quand on est au service d</w:t>
      </w:r>
      <w:r w:rsidR="00E57EC9">
        <w:t>’</w:t>
      </w:r>
      <w:r w:rsidRPr="00034910">
        <w:t xml:space="preserve">un détective comme Dick </w:t>
      </w:r>
      <w:proofErr w:type="spellStart"/>
      <w:r w:rsidRPr="00034910">
        <w:t>Fann</w:t>
      </w:r>
      <w:proofErr w:type="spellEnd"/>
      <w:r w:rsidR="00E57EC9">
        <w:t xml:space="preserve">, </w:t>
      </w:r>
      <w:r w:rsidRPr="00034910">
        <w:t>il doit y avoir une sorte de contagion</w:t>
      </w:r>
      <w:r w:rsidR="00E57EC9">
        <w:t>…</w:t>
      </w:r>
    </w:p>
    <w:p w14:paraId="2AB7BAD9" w14:textId="77777777" w:rsidR="00E57EC9" w:rsidRDefault="00776CEA" w:rsidP="00E57EC9">
      <w:r w:rsidRPr="00034910">
        <w:t>Oh</w:t>
      </w:r>
      <w:r w:rsidR="00E57EC9">
        <w:t xml:space="preserve"> ! </w:t>
      </w:r>
      <w:r w:rsidRPr="00034910">
        <w:t>j</w:t>
      </w:r>
      <w:r w:rsidR="00E57EC9">
        <w:t>’</w:t>
      </w:r>
      <w:r w:rsidRPr="00034910">
        <w:t>étais déjà pas mal curieux auparavant</w:t>
      </w:r>
      <w:r w:rsidR="00E57EC9">
        <w:t xml:space="preserve">. </w:t>
      </w:r>
      <w:r w:rsidRPr="00034910">
        <w:t>Il est probable que j</w:t>
      </w:r>
      <w:r w:rsidR="00E57EC9">
        <w:t>’</w:t>
      </w:r>
      <w:r w:rsidRPr="00034910">
        <w:t>avais le germe de la maladie</w:t>
      </w:r>
      <w:r w:rsidR="00E57EC9">
        <w:t>.</w:t>
      </w:r>
    </w:p>
    <w:p w14:paraId="2B794489" w14:textId="77777777" w:rsidR="00E57EC9" w:rsidRDefault="00776CEA" w:rsidP="00E57EC9">
      <w:r w:rsidRPr="00034910">
        <w:t>Enfin</w:t>
      </w:r>
      <w:r w:rsidR="00E57EC9">
        <w:t xml:space="preserve">… </w:t>
      </w:r>
      <w:r w:rsidRPr="00034910">
        <w:t>La veille</w:t>
      </w:r>
      <w:r w:rsidR="00E57EC9">
        <w:t xml:space="preserve">, </w:t>
      </w:r>
      <w:r w:rsidRPr="00034910">
        <w:t>quelles sont les personnes arrivées à l</w:t>
      </w:r>
      <w:r w:rsidR="00E57EC9">
        <w:t>’</w:t>
      </w:r>
      <w:r w:rsidRPr="00034910">
        <w:t>hôtel</w:t>
      </w:r>
      <w:r w:rsidR="00E57EC9">
        <w:t xml:space="preserve">, </w:t>
      </w:r>
      <w:r w:rsidRPr="00034910">
        <w:t>en dehors de nous</w:t>
      </w:r>
      <w:r w:rsidR="00E57EC9">
        <w:t xml:space="preserve">, </w:t>
      </w:r>
      <w:r w:rsidRPr="00034910">
        <w:t>du nommé Larmette et de son pér</w:t>
      </w:r>
      <w:r w:rsidRPr="00034910">
        <w:t>u</w:t>
      </w:r>
      <w:r w:rsidRPr="00034910">
        <w:t xml:space="preserve">vien </w:t>
      </w:r>
      <w:proofErr w:type="spellStart"/>
      <w:r w:rsidRPr="00034910">
        <w:t>Botera</w:t>
      </w:r>
      <w:proofErr w:type="spellEnd"/>
      <w:r w:rsidR="00E57EC9">
        <w:t> ?</w:t>
      </w:r>
    </w:p>
    <w:p w14:paraId="4FF814A3" w14:textId="77777777" w:rsidR="00E57EC9" w:rsidRDefault="00776CEA" w:rsidP="00E57EC9">
      <w:r w:rsidRPr="00034910">
        <w:t>Deux marchands qui vont continuer leur route</w:t>
      </w:r>
      <w:r w:rsidR="00E57EC9">
        <w:t xml:space="preserve">… </w:t>
      </w:r>
      <w:r w:rsidRPr="00034910">
        <w:t>Des br</w:t>
      </w:r>
      <w:r w:rsidRPr="00034910">
        <w:t>a</w:t>
      </w:r>
      <w:r w:rsidRPr="00034910">
        <w:t>ves gens ceux-là</w:t>
      </w:r>
      <w:r w:rsidR="00E57EC9">
        <w:t xml:space="preserve">, </w:t>
      </w:r>
      <w:r w:rsidRPr="00034910">
        <w:t>avec la figure matoise de fermiers hâlés par le grand air</w:t>
      </w:r>
      <w:r w:rsidR="00E57EC9">
        <w:t>.</w:t>
      </w:r>
    </w:p>
    <w:p w14:paraId="5D0B659E" w14:textId="77777777" w:rsidR="00E57EC9" w:rsidRDefault="00776CEA" w:rsidP="00E57EC9">
      <w:r w:rsidRPr="00034910">
        <w:t>Ah</w:t>
      </w:r>
      <w:r w:rsidR="00E57EC9">
        <w:t xml:space="preserve"> ! </w:t>
      </w:r>
      <w:r w:rsidRPr="00034910">
        <w:t>il y a un autre voyageur</w:t>
      </w:r>
      <w:r w:rsidR="00E57EC9">
        <w:t xml:space="preserve">, </w:t>
      </w:r>
      <w:r w:rsidRPr="00034910">
        <w:t>un bonhomme arrivé assez tard dans la soirée</w:t>
      </w:r>
      <w:r w:rsidR="00E57EC9">
        <w:t>.</w:t>
      </w:r>
    </w:p>
    <w:p w14:paraId="3918A91B" w14:textId="2DF30CC9" w:rsidR="00E57EC9" w:rsidRDefault="00776CEA" w:rsidP="00E57EC9">
      <w:r w:rsidRPr="00034910">
        <w:t>Tout le monde s</w:t>
      </w:r>
      <w:r w:rsidR="00E57EC9">
        <w:t>’</w:t>
      </w:r>
      <w:r w:rsidRPr="00034910">
        <w:t>était déjà retiré</w:t>
      </w:r>
      <w:r w:rsidR="00E57EC9">
        <w:t>, M</w:t>
      </w:r>
      <w:r w:rsidR="00E57EC9" w:rsidRPr="00E57EC9">
        <w:rPr>
          <w:vertAlign w:val="superscript"/>
        </w:rPr>
        <w:t>lle</w:t>
      </w:r>
      <w:r w:rsidR="00E57EC9">
        <w:t> </w:t>
      </w:r>
      <w:proofErr w:type="spellStart"/>
      <w:r w:rsidRPr="00034910">
        <w:t>Fleuriane</w:t>
      </w:r>
      <w:proofErr w:type="spellEnd"/>
      <w:r w:rsidRPr="00034910">
        <w:t xml:space="preserve"> et </w:t>
      </w:r>
      <w:proofErr w:type="spellStart"/>
      <w:r w:rsidRPr="00034910">
        <w:t>Patorne</w:t>
      </w:r>
      <w:proofErr w:type="spellEnd"/>
      <w:r w:rsidRPr="00034910">
        <w:t xml:space="preserve"> au rez-de-chaussée</w:t>
      </w:r>
      <w:r w:rsidR="00E57EC9">
        <w:t xml:space="preserve">, </w:t>
      </w:r>
      <w:r w:rsidRPr="00034910">
        <w:t>les autres au premier étage</w:t>
      </w:r>
      <w:r w:rsidR="00E57EC9">
        <w:t>.</w:t>
      </w:r>
    </w:p>
    <w:p w14:paraId="0F6BF661" w14:textId="77777777" w:rsidR="00E57EC9" w:rsidRDefault="00776CEA" w:rsidP="00E57EC9">
      <w:r w:rsidRPr="00034910">
        <w:t>Je restais seul dans la cuisine</w:t>
      </w:r>
      <w:r w:rsidR="00E57EC9">
        <w:t xml:space="preserve">, </w:t>
      </w:r>
      <w:r w:rsidRPr="00034910">
        <w:t xml:space="preserve">occupé à passer la </w:t>
      </w:r>
      <w:r w:rsidRPr="00034910">
        <w:rPr>
          <w:i/>
          <w:iCs/>
        </w:rPr>
        <w:t xml:space="preserve">pâte </w:t>
      </w:r>
      <w:r w:rsidRPr="00034910">
        <w:t>sur les brodequins jaunes de la demoiselle</w:t>
      </w:r>
      <w:r w:rsidR="00E57EC9">
        <w:t xml:space="preserve">. </w:t>
      </w:r>
      <w:r w:rsidRPr="00034910">
        <w:t>Les employés d</w:t>
      </w:r>
      <w:r w:rsidR="00E57EC9">
        <w:t>’</w:t>
      </w:r>
      <w:r w:rsidRPr="00034910">
        <w:t>hôtel ne savent pas faire cela</w:t>
      </w:r>
      <w:r w:rsidR="00E57EC9">
        <w:t xml:space="preserve"> ; </w:t>
      </w:r>
      <w:r w:rsidRPr="00034910">
        <w:t>ils salissent le cuir</w:t>
      </w:r>
      <w:r w:rsidR="00E57EC9">
        <w:t xml:space="preserve">, </w:t>
      </w:r>
      <w:r w:rsidRPr="00034910">
        <w:t>l</w:t>
      </w:r>
      <w:r w:rsidR="00E57EC9">
        <w:t>’</w:t>
      </w:r>
      <w:r w:rsidRPr="00034910">
        <w:t>encrassent</w:t>
      </w:r>
      <w:r w:rsidR="00E57EC9">
        <w:t xml:space="preserve"> ; </w:t>
      </w:r>
      <w:r w:rsidRPr="00034910">
        <w:t>alors</w:t>
      </w:r>
      <w:r w:rsidR="00E57EC9">
        <w:t xml:space="preserve">, </w:t>
      </w:r>
      <w:r w:rsidRPr="00034910">
        <w:t>ma foi</w:t>
      </w:r>
      <w:r w:rsidR="00E57EC9">
        <w:t xml:space="preserve">, </w:t>
      </w:r>
      <w:r w:rsidRPr="00034910">
        <w:t>je me charge de ce soin</w:t>
      </w:r>
      <w:r w:rsidR="00E57EC9">
        <w:t>.</w:t>
      </w:r>
    </w:p>
    <w:p w14:paraId="5C9321E8" w14:textId="77777777" w:rsidR="00E57EC9" w:rsidRDefault="00776CEA" w:rsidP="00E57EC9">
      <w:r w:rsidRPr="00034910">
        <w:t>En attendant mieux</w:t>
      </w:r>
      <w:r w:rsidR="00E57EC9">
        <w:t xml:space="preserve">, </w:t>
      </w:r>
      <w:r w:rsidRPr="00034910">
        <w:t>je marque mon affection comme je le puis</w:t>
      </w:r>
      <w:r w:rsidR="00E57EC9">
        <w:t>.</w:t>
      </w:r>
    </w:p>
    <w:p w14:paraId="7F627000" w14:textId="77777777" w:rsidR="00E57EC9" w:rsidRDefault="00776CEA" w:rsidP="00E57EC9">
      <w:r w:rsidRPr="00034910">
        <w:t>Et puis</w:t>
      </w:r>
      <w:r w:rsidR="00E57EC9">
        <w:t xml:space="preserve">, </w:t>
      </w:r>
      <w:r w:rsidRPr="00034910">
        <w:t>elle a vraiment des amours de brodequins</w:t>
      </w:r>
      <w:r w:rsidR="00E57EC9">
        <w:t xml:space="preserve">. </w:t>
      </w:r>
      <w:r w:rsidRPr="00034910">
        <w:t>Je ne sais pas comment on peut mettre des jolies chaussures comme cela pour marcher dans la boue et la poussière</w:t>
      </w:r>
      <w:r w:rsidR="00E57EC9">
        <w:t xml:space="preserve">. </w:t>
      </w:r>
      <w:r w:rsidRPr="00034910">
        <w:t>Ma parole</w:t>
      </w:r>
      <w:r w:rsidR="00E57EC9">
        <w:t xml:space="preserve"> ! </w:t>
      </w:r>
      <w:r w:rsidRPr="00034910">
        <w:t>ça serait à moi</w:t>
      </w:r>
      <w:r w:rsidR="00E57EC9">
        <w:t xml:space="preserve">, </w:t>
      </w:r>
      <w:r w:rsidRPr="00034910">
        <w:t>que je les rangerais sur une étagère</w:t>
      </w:r>
      <w:r w:rsidR="00E57EC9">
        <w:t>.</w:t>
      </w:r>
    </w:p>
    <w:p w14:paraId="1EE41FE9" w14:textId="77777777" w:rsidR="00E57EC9" w:rsidRDefault="00776CEA" w:rsidP="00E57EC9">
      <w:proofErr w:type="spellStart"/>
      <w:r w:rsidRPr="00034910">
        <w:t>Rrran</w:t>
      </w:r>
      <w:proofErr w:type="spellEnd"/>
      <w:r w:rsidR="00E57EC9">
        <w:t xml:space="preserve"> ! </w:t>
      </w:r>
      <w:r w:rsidRPr="00034910">
        <w:t>la porte s</w:t>
      </w:r>
      <w:r w:rsidR="00E57EC9">
        <w:t>’</w:t>
      </w:r>
      <w:r w:rsidRPr="00034910">
        <w:t>ouvre</w:t>
      </w:r>
      <w:r w:rsidR="00E57EC9">
        <w:t>.</w:t>
      </w:r>
    </w:p>
    <w:p w14:paraId="5DF30457" w14:textId="77777777" w:rsidR="00E57EC9" w:rsidRDefault="00776CEA" w:rsidP="00E57EC9">
      <w:r w:rsidRPr="00034910">
        <w:lastRenderedPageBreak/>
        <w:t>Le voyageur entre avec un grand manteau</w:t>
      </w:r>
      <w:r w:rsidR="00E57EC9">
        <w:t xml:space="preserve">, </w:t>
      </w:r>
      <w:r w:rsidRPr="00034910">
        <w:t>un chapeau mou sur les yeux</w:t>
      </w:r>
      <w:r w:rsidR="00E57EC9">
        <w:t xml:space="preserve">. </w:t>
      </w:r>
      <w:r w:rsidRPr="00034910">
        <w:t>Il secoue rudement ses pieds</w:t>
      </w:r>
      <w:r w:rsidR="00E57EC9">
        <w:t xml:space="preserve">, </w:t>
      </w:r>
      <w:r w:rsidRPr="00034910">
        <w:t>enfermés dans de lourdes bottes</w:t>
      </w:r>
      <w:r w:rsidR="00E57EC9">
        <w:t xml:space="preserve">, </w:t>
      </w:r>
      <w:r w:rsidRPr="00034910">
        <w:t>si boueuses</w:t>
      </w:r>
      <w:r w:rsidR="00E57EC9">
        <w:t xml:space="preserve">, </w:t>
      </w:r>
      <w:r w:rsidRPr="00034910">
        <w:t>que l</w:t>
      </w:r>
      <w:r w:rsidR="00E57EC9">
        <w:t>’</w:t>
      </w:r>
      <w:r w:rsidRPr="00034910">
        <w:t>on n</w:t>
      </w:r>
      <w:r w:rsidR="00E57EC9">
        <w:t>’</w:t>
      </w:r>
      <w:r w:rsidRPr="00034910">
        <w:t>en distingue plus le cuir</w:t>
      </w:r>
      <w:r w:rsidR="00E57EC9">
        <w:t xml:space="preserve">. </w:t>
      </w:r>
      <w:r w:rsidRPr="00034910">
        <w:t>Et d</w:t>
      </w:r>
      <w:r w:rsidR="00E57EC9">
        <w:t>’</w:t>
      </w:r>
      <w:r w:rsidRPr="00034910">
        <w:t>une voix rauque</w:t>
      </w:r>
      <w:r w:rsidR="00E57EC9">
        <w:t xml:space="preserve">, </w:t>
      </w:r>
      <w:r w:rsidRPr="00034910">
        <w:t>une vilaine voix d</w:t>
      </w:r>
      <w:r w:rsidR="00E57EC9">
        <w:t>’</w:t>
      </w:r>
      <w:r w:rsidRPr="00034910">
        <w:t>individu qui pr</w:t>
      </w:r>
      <w:r w:rsidRPr="00034910">
        <w:t>é</w:t>
      </w:r>
      <w:r w:rsidRPr="00034910">
        <w:t>fère les alcools à l</w:t>
      </w:r>
      <w:r w:rsidR="00E57EC9">
        <w:t>’</w:t>
      </w:r>
      <w:r w:rsidRPr="00034910">
        <w:t>eau pure</w:t>
      </w:r>
      <w:r w:rsidR="00E57EC9">
        <w:t xml:space="preserve">, </w:t>
      </w:r>
      <w:r w:rsidRPr="00034910">
        <w:t>il demande</w:t>
      </w:r>
      <w:r w:rsidR="00E57EC9">
        <w:t> :</w:t>
      </w:r>
    </w:p>
    <w:p w14:paraId="779A23D2" w14:textId="77777777" w:rsidR="00E57EC9" w:rsidRDefault="00E57EC9" w:rsidP="00E57EC9">
      <w:pPr>
        <w:rPr>
          <w:i/>
          <w:iCs/>
        </w:rPr>
      </w:pPr>
      <w:r>
        <w:t>— </w:t>
      </w:r>
      <w:r w:rsidR="00776CEA" w:rsidRPr="00034910">
        <w:t xml:space="preserve">Où est le </w:t>
      </w:r>
      <w:r w:rsidR="00776CEA" w:rsidRPr="00034910">
        <w:rPr>
          <w:i/>
          <w:iCs/>
        </w:rPr>
        <w:t>man</w:t>
      </w:r>
      <w:r w:rsidR="00776CEA" w:rsidRPr="00034910">
        <w:rPr>
          <w:rStyle w:val="Appelnotedebasdep"/>
          <w:iCs/>
        </w:rPr>
        <w:footnoteReference w:id="2"/>
      </w:r>
      <w:r>
        <w:rPr>
          <w:i/>
          <w:iCs/>
        </w:rPr>
        <w:t> ?</w:t>
      </w:r>
    </w:p>
    <w:p w14:paraId="64195059" w14:textId="77777777" w:rsidR="00E57EC9" w:rsidRDefault="00E57EC9" w:rsidP="00E57EC9">
      <w:r>
        <w:t>— </w:t>
      </w:r>
      <w:r w:rsidR="00776CEA" w:rsidRPr="00034910">
        <w:t xml:space="preserve">Dans le </w:t>
      </w:r>
      <w:proofErr w:type="spellStart"/>
      <w:r w:rsidR="00776CEA" w:rsidRPr="00034910">
        <w:rPr>
          <w:i/>
          <w:iCs/>
        </w:rPr>
        <w:t>saloon</w:t>
      </w:r>
      <w:proofErr w:type="spellEnd"/>
      <w:r>
        <w:rPr>
          <w:i/>
          <w:iCs/>
        </w:rPr>
        <w:t xml:space="preserve">, </w:t>
      </w:r>
      <w:r w:rsidR="00776CEA" w:rsidRPr="00034910">
        <w:t>je réponds</w:t>
      </w:r>
      <w:r>
        <w:t>.</w:t>
      </w:r>
    </w:p>
    <w:p w14:paraId="50951369" w14:textId="77777777" w:rsidR="00E57EC9" w:rsidRDefault="00E57EC9" w:rsidP="00E57EC9">
      <w:r>
        <w:t>— </w:t>
      </w:r>
      <w:r w:rsidR="00776CEA" w:rsidRPr="00034910">
        <w:t>Eh bien</w:t>
      </w:r>
      <w:r>
        <w:t xml:space="preserve">, </w:t>
      </w:r>
      <w:r w:rsidR="00776CEA" w:rsidRPr="00034910">
        <w:t>boy</w:t>
      </w:r>
      <w:r>
        <w:t xml:space="preserve">, </w:t>
      </w:r>
      <w:r w:rsidR="00776CEA" w:rsidRPr="00034910">
        <w:t>va le chercher</w:t>
      </w:r>
      <w:r>
        <w:t xml:space="preserve">, </w:t>
      </w:r>
      <w:r w:rsidR="00776CEA" w:rsidRPr="00034910">
        <w:t>et ne lambine pas</w:t>
      </w:r>
      <w:r>
        <w:t>.</w:t>
      </w:r>
    </w:p>
    <w:p w14:paraId="36B6BF56" w14:textId="77777777" w:rsidR="00E57EC9" w:rsidRDefault="00776CEA" w:rsidP="00E57EC9">
      <w:r w:rsidRPr="00034910">
        <w:t>Il me jette dix cents</w:t>
      </w:r>
      <w:r w:rsidR="00E57EC9">
        <w:t xml:space="preserve"> (</w:t>
      </w:r>
      <w:r w:rsidRPr="00034910">
        <w:t>50 centimes</w:t>
      </w:r>
      <w:r w:rsidR="00E57EC9">
        <w:t xml:space="preserve">). </w:t>
      </w:r>
      <w:r w:rsidRPr="00034910">
        <w:t>Bah</w:t>
      </w:r>
      <w:r w:rsidR="00E57EC9">
        <w:t xml:space="preserve"> ! </w:t>
      </w:r>
      <w:r w:rsidRPr="00034910">
        <w:t>pour lui expliquer que je n</w:t>
      </w:r>
      <w:r w:rsidR="00E57EC9">
        <w:t>’</w:t>
      </w:r>
      <w:r w:rsidRPr="00034910">
        <w:t>appartiens pas au personnel</w:t>
      </w:r>
      <w:r w:rsidR="00E57EC9">
        <w:t xml:space="preserve">, </w:t>
      </w:r>
      <w:r w:rsidRPr="00034910">
        <w:t>il me faudrait plus de temps que pour faire sa commission</w:t>
      </w:r>
      <w:r w:rsidR="00E57EC9">
        <w:t xml:space="preserve">. </w:t>
      </w:r>
      <w:r w:rsidRPr="00034910">
        <w:t>Je me lève</w:t>
      </w:r>
      <w:r w:rsidR="00E57EC9">
        <w:t>.</w:t>
      </w:r>
    </w:p>
    <w:p w14:paraId="2610B8A7" w14:textId="77777777" w:rsidR="00E57EC9" w:rsidRDefault="00776CEA" w:rsidP="00E57EC9">
      <w:r w:rsidRPr="00034910">
        <w:t>À ce moment</w:t>
      </w:r>
      <w:r w:rsidR="00E57EC9">
        <w:t xml:space="preserve">, </w:t>
      </w:r>
      <w:r w:rsidRPr="00034910">
        <w:t>son chapeau s</w:t>
      </w:r>
      <w:r w:rsidR="00E57EC9">
        <w:t>’</w:t>
      </w:r>
      <w:r w:rsidRPr="00034910">
        <w:t>accroche dans un des fils de fer tendus au travers de la cuisine</w:t>
      </w:r>
      <w:r w:rsidR="00E57EC9">
        <w:t xml:space="preserve">, </w:t>
      </w:r>
      <w:r w:rsidRPr="00034910">
        <w:t>pour y suspendre les to</w:t>
      </w:r>
      <w:r w:rsidRPr="00034910">
        <w:t>r</w:t>
      </w:r>
      <w:r w:rsidRPr="00034910">
        <w:t>chons mouillés</w:t>
      </w:r>
      <w:r w:rsidR="00E57EC9">
        <w:t xml:space="preserve">. </w:t>
      </w:r>
      <w:r w:rsidRPr="00034910">
        <w:t>Moi</w:t>
      </w:r>
      <w:r w:rsidR="00E57EC9">
        <w:t xml:space="preserve">, </w:t>
      </w:r>
      <w:r w:rsidRPr="00034910">
        <w:t>je suis petit</w:t>
      </w:r>
      <w:r w:rsidR="00E57EC9">
        <w:t xml:space="preserve">, </w:t>
      </w:r>
      <w:r w:rsidRPr="00034910">
        <w:t>je passe sans me baisser</w:t>
      </w:r>
      <w:r w:rsidR="00E57EC9">
        <w:t xml:space="preserve">, </w:t>
      </w:r>
      <w:r w:rsidRPr="00034910">
        <w:t>par-dessous</w:t>
      </w:r>
      <w:r w:rsidR="00E57EC9">
        <w:t xml:space="preserve"> ; </w:t>
      </w:r>
      <w:r w:rsidRPr="00034910">
        <w:t>mais lui</w:t>
      </w:r>
      <w:r w:rsidR="00E57EC9">
        <w:t xml:space="preserve">, </w:t>
      </w:r>
      <w:r w:rsidRPr="00034910">
        <w:t>un gaillard de bonne taille</w:t>
      </w:r>
      <w:r w:rsidR="00E57EC9">
        <w:t xml:space="preserve"> !… </w:t>
      </w:r>
      <w:r w:rsidRPr="00034910">
        <w:t>Bref le chapeau tombe</w:t>
      </w:r>
      <w:r w:rsidR="00E57EC9">
        <w:t xml:space="preserve">… </w:t>
      </w:r>
      <w:r w:rsidRPr="00034910">
        <w:t>Je vois sa figure</w:t>
      </w:r>
      <w:r w:rsidR="00E57EC9">
        <w:t xml:space="preserve">. </w:t>
      </w:r>
      <w:r w:rsidRPr="00034910">
        <w:t>Mâtin</w:t>
      </w:r>
      <w:r w:rsidR="00E57EC9">
        <w:t xml:space="preserve"> ! </w:t>
      </w:r>
      <w:r w:rsidRPr="00034910">
        <w:t>Elle est laide</w:t>
      </w:r>
      <w:r w:rsidR="00E57EC9">
        <w:t>.</w:t>
      </w:r>
    </w:p>
    <w:p w14:paraId="1658303A" w14:textId="77777777" w:rsidR="00E57EC9" w:rsidRDefault="00776CEA" w:rsidP="00E57EC9">
      <w:r w:rsidRPr="00034910">
        <w:t>Vous savez ce que l</w:t>
      </w:r>
      <w:r w:rsidR="00E57EC9">
        <w:t>’</w:t>
      </w:r>
      <w:r w:rsidRPr="00034910">
        <w:t xml:space="preserve">on appelle une </w:t>
      </w:r>
      <w:r w:rsidRPr="00034910">
        <w:rPr>
          <w:i/>
          <w:iCs/>
        </w:rPr>
        <w:t>tache de vin</w:t>
      </w:r>
      <w:r w:rsidR="00E57EC9">
        <w:rPr>
          <w:i/>
          <w:iCs/>
        </w:rPr>
        <w:t xml:space="preserve">… </w:t>
      </w:r>
      <w:r w:rsidRPr="00034910">
        <w:t>C</w:t>
      </w:r>
      <w:r w:rsidR="00E57EC9">
        <w:t>’</w:t>
      </w:r>
      <w:r w:rsidRPr="00034910">
        <w:t>est une plaque violacée</w:t>
      </w:r>
      <w:r w:rsidR="00E57EC9">
        <w:t xml:space="preserve">, </w:t>
      </w:r>
      <w:r w:rsidRPr="00034910">
        <w:t>couleur de vin commun</w:t>
      </w:r>
      <w:r w:rsidR="00E57EC9">
        <w:t xml:space="preserve">, </w:t>
      </w:r>
      <w:r w:rsidRPr="00034910">
        <w:t xml:space="preserve">de </w:t>
      </w:r>
      <w:r w:rsidRPr="00034910">
        <w:rPr>
          <w:i/>
          <w:iCs/>
        </w:rPr>
        <w:t xml:space="preserve">bleu </w:t>
      </w:r>
      <w:r w:rsidRPr="00034910">
        <w:t>comme on dit</w:t>
      </w:r>
      <w:r w:rsidR="00E57EC9">
        <w:t xml:space="preserve">, </w:t>
      </w:r>
      <w:r w:rsidRPr="00034910">
        <w:t>et qui couvre une partie plus ou moins grande du visage</w:t>
      </w:r>
      <w:r w:rsidR="00E57EC9">
        <w:t>.</w:t>
      </w:r>
    </w:p>
    <w:p w14:paraId="15477237" w14:textId="77777777" w:rsidR="00E57EC9" w:rsidRDefault="00776CEA" w:rsidP="00E57EC9">
      <w:r w:rsidRPr="00034910">
        <w:t>Certaines personnes voient le jour avec un ornement de cette espèce</w:t>
      </w:r>
      <w:r w:rsidR="00E57EC9">
        <w:t xml:space="preserve">. </w:t>
      </w:r>
      <w:r w:rsidRPr="00034910">
        <w:t>Les savants expliquent cela de mille manières plus ou moins aventurées</w:t>
      </w:r>
      <w:r w:rsidR="00E57EC9">
        <w:t xml:space="preserve">… </w:t>
      </w:r>
      <w:r w:rsidRPr="00034910">
        <w:t>Au résumé</w:t>
      </w:r>
      <w:r w:rsidR="00E57EC9">
        <w:t xml:space="preserve">, </w:t>
      </w:r>
      <w:r w:rsidRPr="00034910">
        <w:t>il s</w:t>
      </w:r>
      <w:r w:rsidR="00E57EC9">
        <w:t>’</w:t>
      </w:r>
      <w:r w:rsidRPr="00034910">
        <w:t>agit là d</w:t>
      </w:r>
      <w:r w:rsidR="00E57EC9">
        <w:t>’</w:t>
      </w:r>
      <w:r w:rsidRPr="00034910">
        <w:t xml:space="preserve">un </w:t>
      </w:r>
      <w:r w:rsidRPr="00034910">
        <w:rPr>
          <w:i/>
          <w:iCs/>
        </w:rPr>
        <w:t>pigment col</w:t>
      </w:r>
      <w:r w:rsidRPr="00034910">
        <w:rPr>
          <w:i/>
          <w:iCs/>
        </w:rPr>
        <w:t>o</w:t>
      </w:r>
      <w:r w:rsidRPr="00034910">
        <w:rPr>
          <w:i/>
          <w:iCs/>
        </w:rPr>
        <w:t xml:space="preserve">ré </w:t>
      </w:r>
      <w:r w:rsidRPr="00034910">
        <w:t>de la peau</w:t>
      </w:r>
      <w:r w:rsidR="00E57EC9">
        <w:t xml:space="preserve">, </w:t>
      </w:r>
      <w:r w:rsidRPr="00034910">
        <w:t>analogue à celui qui fait noirs les nègres</w:t>
      </w:r>
      <w:r w:rsidR="00E57EC9">
        <w:t>.</w:t>
      </w:r>
    </w:p>
    <w:p w14:paraId="11F8AFB4" w14:textId="77777777" w:rsidR="00E57EC9" w:rsidRDefault="00776CEA" w:rsidP="00E57EC9">
      <w:r w:rsidRPr="00034910">
        <w:lastRenderedPageBreak/>
        <w:t>Seulement ce pigment-là est violet foncé</w:t>
      </w:r>
      <w:r w:rsidR="00E57EC9">
        <w:t>.</w:t>
      </w:r>
    </w:p>
    <w:p w14:paraId="219704B4" w14:textId="77777777" w:rsidR="00E57EC9" w:rsidRDefault="00776CEA" w:rsidP="00E57EC9">
      <w:r w:rsidRPr="00034910">
        <w:t>Et il en possède du pigment</w:t>
      </w:r>
      <w:r w:rsidR="00E57EC9">
        <w:t xml:space="preserve">, </w:t>
      </w:r>
      <w:r w:rsidRPr="00034910">
        <w:t>l</w:t>
      </w:r>
      <w:r w:rsidR="00E57EC9">
        <w:t>’</w:t>
      </w:r>
      <w:r w:rsidRPr="00034910">
        <w:t>homme</w:t>
      </w:r>
      <w:r w:rsidR="00E57EC9">
        <w:t> !</w:t>
      </w:r>
    </w:p>
    <w:p w14:paraId="382F5918" w14:textId="77777777" w:rsidR="00E57EC9" w:rsidRDefault="00776CEA" w:rsidP="00E57EC9">
      <w:r w:rsidRPr="00034910">
        <w:t>Toute la joue gauche</w:t>
      </w:r>
      <w:r w:rsidR="00E57EC9">
        <w:t xml:space="preserve">, </w:t>
      </w:r>
      <w:r w:rsidRPr="00034910">
        <w:t>la moitié du nez</w:t>
      </w:r>
      <w:r w:rsidR="00E57EC9">
        <w:t xml:space="preserve">, </w:t>
      </w:r>
      <w:r w:rsidRPr="00034910">
        <w:t>des sourcils et du front</w:t>
      </w:r>
      <w:r w:rsidR="00E57EC9">
        <w:t>.</w:t>
      </w:r>
    </w:p>
    <w:p w14:paraId="58401DC3" w14:textId="77777777" w:rsidR="00E57EC9" w:rsidRDefault="00776CEA" w:rsidP="00E57EC9">
      <w:r w:rsidRPr="00034910">
        <w:t>Il lança un juron</w:t>
      </w:r>
      <w:r w:rsidR="00E57EC9">
        <w:t xml:space="preserve">, </w:t>
      </w:r>
      <w:r w:rsidRPr="00034910">
        <w:t>ramassa son chapeau</w:t>
      </w:r>
      <w:r w:rsidR="00E57EC9">
        <w:t xml:space="preserve">, </w:t>
      </w:r>
      <w:r w:rsidRPr="00034910">
        <w:t>l</w:t>
      </w:r>
      <w:r w:rsidR="00E57EC9">
        <w:t>’</w:t>
      </w:r>
      <w:r w:rsidRPr="00034910">
        <w:t>enfonça sur sa tête</w:t>
      </w:r>
      <w:r w:rsidR="00E57EC9">
        <w:t>…</w:t>
      </w:r>
    </w:p>
    <w:p w14:paraId="7A347B61" w14:textId="77777777" w:rsidR="00E57EC9" w:rsidRDefault="00776CEA" w:rsidP="00E57EC9">
      <w:r w:rsidRPr="00034910">
        <w:t>Moi</w:t>
      </w:r>
      <w:r w:rsidR="00E57EC9">
        <w:t xml:space="preserve">, </w:t>
      </w:r>
      <w:r w:rsidRPr="00034910">
        <w:t>je gagnai la porte</w:t>
      </w:r>
      <w:r w:rsidR="00E57EC9">
        <w:t xml:space="preserve">… </w:t>
      </w:r>
      <w:r w:rsidRPr="00034910">
        <w:t>Le particulier n</w:t>
      </w:r>
      <w:r w:rsidR="00E57EC9">
        <w:t>’</w:t>
      </w:r>
      <w:r w:rsidRPr="00034910">
        <w:t>avait vraiment pas l</w:t>
      </w:r>
      <w:r w:rsidR="00E57EC9">
        <w:t>’</w:t>
      </w:r>
      <w:r w:rsidRPr="00034910">
        <w:t>air bon</w:t>
      </w:r>
      <w:r w:rsidR="00E57EC9">
        <w:t>.</w:t>
      </w:r>
    </w:p>
    <w:p w14:paraId="02BA0A51" w14:textId="77777777" w:rsidR="00E57EC9" w:rsidRDefault="00776CEA" w:rsidP="00E57EC9">
      <w:r w:rsidRPr="00034910">
        <w:t>Le Directeur</w:t>
      </w:r>
      <w:r w:rsidR="00E57EC9">
        <w:t xml:space="preserve">, </w:t>
      </w:r>
      <w:r w:rsidRPr="00034910">
        <w:t>prévenu par moi</w:t>
      </w:r>
      <w:r w:rsidR="00E57EC9">
        <w:t xml:space="preserve">, </w:t>
      </w:r>
      <w:r w:rsidRPr="00034910">
        <w:t>s</w:t>
      </w:r>
      <w:r w:rsidR="00E57EC9">
        <w:t>’</w:t>
      </w:r>
      <w:r w:rsidRPr="00034910">
        <w:t>empressa</w:t>
      </w:r>
      <w:r w:rsidR="00E57EC9">
        <w:t xml:space="preserve">. </w:t>
      </w:r>
      <w:r w:rsidRPr="00034910">
        <w:t>J</w:t>
      </w:r>
      <w:r w:rsidR="00E57EC9">
        <w:t>’</w:t>
      </w:r>
      <w:r w:rsidRPr="00034910">
        <w:t>en conclus qu</w:t>
      </w:r>
      <w:r w:rsidR="00E57EC9">
        <w:t>’</w:t>
      </w:r>
      <w:r w:rsidRPr="00034910">
        <w:t xml:space="preserve">il attendait probablement le voyageur si bizarrement </w:t>
      </w:r>
      <w:r w:rsidRPr="00034910">
        <w:rPr>
          <w:i/>
          <w:iCs/>
        </w:rPr>
        <w:t>colorié</w:t>
      </w:r>
      <w:r w:rsidR="00E57EC9">
        <w:rPr>
          <w:i/>
          <w:iCs/>
        </w:rPr>
        <w:t xml:space="preserve">. </w:t>
      </w:r>
      <w:r w:rsidRPr="00034910">
        <w:t>Les répliques qu</w:t>
      </w:r>
      <w:r w:rsidR="00E57EC9">
        <w:t>’</w:t>
      </w:r>
      <w:r w:rsidRPr="00034910">
        <w:t>ils échangèrent</w:t>
      </w:r>
      <w:r w:rsidR="00E57EC9">
        <w:t xml:space="preserve">, </w:t>
      </w:r>
      <w:r w:rsidRPr="00034910">
        <w:t>me démontrèrent que je ne m</w:t>
      </w:r>
      <w:r w:rsidR="00E57EC9">
        <w:t>’</w:t>
      </w:r>
      <w:r w:rsidRPr="00034910">
        <w:t>étais pas trompé</w:t>
      </w:r>
      <w:r w:rsidR="00E57EC9">
        <w:t>.</w:t>
      </w:r>
    </w:p>
    <w:p w14:paraId="17391E6A" w14:textId="77777777" w:rsidR="00E57EC9" w:rsidRDefault="00E57EC9" w:rsidP="00E57EC9">
      <w:r>
        <w:t>— </w:t>
      </w:r>
      <w:r w:rsidR="00776CEA" w:rsidRPr="00034910">
        <w:t>Ah</w:t>
      </w:r>
      <w:r>
        <w:t xml:space="preserve"> ! </w:t>
      </w:r>
      <w:r w:rsidR="00776CEA" w:rsidRPr="00034910">
        <w:t>c</w:t>
      </w:r>
      <w:r>
        <w:t>’</w:t>
      </w:r>
      <w:r w:rsidR="00776CEA" w:rsidRPr="00034910">
        <w:t>est vous</w:t>
      </w:r>
      <w:r>
        <w:t xml:space="preserve">, </w:t>
      </w:r>
      <w:r w:rsidR="00776CEA" w:rsidRPr="00034910">
        <w:t>master Jeffries</w:t>
      </w:r>
      <w:r>
        <w:t xml:space="preserve">, </w:t>
      </w:r>
      <w:r w:rsidR="00776CEA" w:rsidRPr="00034910">
        <w:t>fit l</w:t>
      </w:r>
      <w:r>
        <w:t>’</w:t>
      </w:r>
      <w:r w:rsidR="00776CEA" w:rsidRPr="00034910">
        <w:t>hôtelier</w:t>
      </w:r>
      <w:r>
        <w:t>.</w:t>
      </w:r>
    </w:p>
    <w:p w14:paraId="7B77C6CD" w14:textId="77777777" w:rsidR="00E57EC9" w:rsidRDefault="00E57EC9" w:rsidP="00E57EC9">
      <w:r>
        <w:t>— </w:t>
      </w:r>
      <w:r w:rsidR="00776CEA" w:rsidRPr="00034910">
        <w:t>C</w:t>
      </w:r>
      <w:r>
        <w:t>’</w:t>
      </w:r>
      <w:r w:rsidR="00776CEA" w:rsidRPr="00034910">
        <w:t>est moi-même</w:t>
      </w:r>
      <w:r>
        <w:t xml:space="preserve">, </w:t>
      </w:r>
      <w:proofErr w:type="spellStart"/>
      <w:r w:rsidR="00776CEA" w:rsidRPr="00034910">
        <w:t>old</w:t>
      </w:r>
      <w:proofErr w:type="spellEnd"/>
      <w:r w:rsidR="00776CEA" w:rsidRPr="00034910">
        <w:t xml:space="preserve"> </w:t>
      </w:r>
      <w:proofErr w:type="spellStart"/>
      <w:r w:rsidR="00776CEA" w:rsidRPr="00034910">
        <w:t>Tomlett</w:t>
      </w:r>
      <w:proofErr w:type="spellEnd"/>
      <w:r>
        <w:t xml:space="preserve">, </w:t>
      </w:r>
      <w:r w:rsidR="00776CEA" w:rsidRPr="00034910">
        <w:t>à moins que vous ne me preniez pour le diable</w:t>
      </w:r>
      <w:r>
        <w:t>.</w:t>
      </w:r>
    </w:p>
    <w:p w14:paraId="105A438B" w14:textId="77777777" w:rsidR="00E57EC9" w:rsidRDefault="00E57EC9" w:rsidP="00E57EC9">
      <w:r>
        <w:t>— </w:t>
      </w:r>
      <w:r w:rsidR="00776CEA" w:rsidRPr="00034910">
        <w:t>Pour le vieux Nick</w:t>
      </w:r>
      <w:r>
        <w:t xml:space="preserve">, </w:t>
      </w:r>
      <w:r w:rsidR="00776CEA" w:rsidRPr="00034910">
        <w:t>je n</w:t>
      </w:r>
      <w:r>
        <w:t>’</w:t>
      </w:r>
      <w:r w:rsidR="00776CEA" w:rsidRPr="00034910">
        <w:t>aurais pas préparé la chambre d</w:t>
      </w:r>
      <w:r>
        <w:t>’</w:t>
      </w:r>
      <w:r w:rsidR="00776CEA" w:rsidRPr="00034910">
        <w:t>acajou</w:t>
      </w:r>
      <w:r>
        <w:t xml:space="preserve">, </w:t>
      </w:r>
      <w:r w:rsidR="00776CEA" w:rsidRPr="00034910">
        <w:t>et aussi tout l</w:t>
      </w:r>
      <w:r>
        <w:t>’</w:t>
      </w:r>
      <w:r w:rsidR="00776CEA" w:rsidRPr="00034910">
        <w:t>attirail qui m</w:t>
      </w:r>
      <w:r>
        <w:t>’</w:t>
      </w:r>
      <w:r w:rsidR="00776CEA" w:rsidRPr="00034910">
        <w:t>avait été indiqué</w:t>
      </w:r>
      <w:r>
        <w:t>.</w:t>
      </w:r>
    </w:p>
    <w:p w14:paraId="6B7CFD10" w14:textId="77777777" w:rsidR="00E57EC9" w:rsidRDefault="00E57EC9" w:rsidP="00E57EC9">
      <w:r>
        <w:t>— </w:t>
      </w:r>
      <w:r w:rsidR="00776CEA" w:rsidRPr="00034910">
        <w:t>Allons voir cela</w:t>
      </w:r>
      <w:r>
        <w:t xml:space="preserve">… </w:t>
      </w:r>
      <w:r w:rsidR="00776CEA" w:rsidRPr="00034910">
        <w:t>Car</w:t>
      </w:r>
      <w:r>
        <w:t xml:space="preserve">, </w:t>
      </w:r>
      <w:r w:rsidR="00776CEA" w:rsidRPr="00034910">
        <w:t>par tous les Tonnerres</w:t>
      </w:r>
      <w:r>
        <w:t xml:space="preserve">, </w:t>
      </w:r>
      <w:r w:rsidR="00776CEA" w:rsidRPr="00034910">
        <w:t>voilà assez longtemps que je porte cela</w:t>
      </w:r>
      <w:r>
        <w:t>…</w:t>
      </w:r>
    </w:p>
    <w:p w14:paraId="233751EF" w14:textId="77777777" w:rsidR="00E57EC9" w:rsidRDefault="00776CEA" w:rsidP="00E57EC9">
      <w:r w:rsidRPr="00034910">
        <w:t>Il eut un geste bizarre</w:t>
      </w:r>
      <w:r w:rsidR="00E57EC9">
        <w:t xml:space="preserve">, </w:t>
      </w:r>
      <w:r w:rsidRPr="00034910">
        <w:t>désignant sa tête</w:t>
      </w:r>
      <w:r w:rsidR="00E57EC9">
        <w:t>.</w:t>
      </w:r>
    </w:p>
    <w:p w14:paraId="1C57FF77" w14:textId="77777777" w:rsidR="00E57EC9" w:rsidRDefault="00776CEA" w:rsidP="00E57EC9">
      <w:r w:rsidRPr="00034910">
        <w:t>On eût cru qu</w:t>
      </w:r>
      <w:r w:rsidR="00E57EC9">
        <w:t>’</w:t>
      </w:r>
      <w:r w:rsidRPr="00034910">
        <w:t>il parlait de se débarrasser de cette partie de son individu</w:t>
      </w:r>
      <w:r w:rsidR="00E57EC9">
        <w:t xml:space="preserve">, </w:t>
      </w:r>
      <w:r w:rsidRPr="00034910">
        <w:t>réputée à juste titre indispensable à l</w:t>
      </w:r>
      <w:r w:rsidR="00E57EC9">
        <w:t>’</w:t>
      </w:r>
      <w:r w:rsidRPr="00034910">
        <w:t>existence</w:t>
      </w:r>
      <w:r w:rsidR="00E57EC9">
        <w:t>.</w:t>
      </w:r>
    </w:p>
    <w:p w14:paraId="78DD587F" w14:textId="77777777" w:rsidR="00E57EC9" w:rsidRDefault="00776CEA" w:rsidP="00E57EC9">
      <w:r w:rsidRPr="00034910">
        <w:t xml:space="preserve">Précédé par le patron </w:t>
      </w:r>
      <w:proofErr w:type="spellStart"/>
      <w:r w:rsidRPr="00034910">
        <w:t>Tomlett</w:t>
      </w:r>
      <w:proofErr w:type="spellEnd"/>
      <w:r w:rsidR="00E57EC9">
        <w:t xml:space="preserve">, </w:t>
      </w:r>
      <w:r w:rsidRPr="00034910">
        <w:t>il quitta la cuisine</w:t>
      </w:r>
      <w:r w:rsidR="00E57EC9">
        <w:t xml:space="preserve">. </w:t>
      </w:r>
      <w:r w:rsidRPr="00034910">
        <w:t>J</w:t>
      </w:r>
      <w:r w:rsidR="00E57EC9">
        <w:t>’</w:t>
      </w:r>
      <w:r w:rsidRPr="00034910">
        <w:t>entendis ses lourdes bottes résonner dans l</w:t>
      </w:r>
      <w:r w:rsidR="00E57EC9">
        <w:t>’</w:t>
      </w:r>
      <w:r w:rsidRPr="00034910">
        <w:t>escalier</w:t>
      </w:r>
      <w:r w:rsidR="00E57EC9">
        <w:t xml:space="preserve">, </w:t>
      </w:r>
      <w:r w:rsidRPr="00034910">
        <w:t>puis tout rentra dans le silence</w:t>
      </w:r>
      <w:r w:rsidR="00E57EC9">
        <w:t>.</w:t>
      </w:r>
    </w:p>
    <w:p w14:paraId="2F5B5398" w14:textId="77777777" w:rsidR="00E57EC9" w:rsidRDefault="00776CEA" w:rsidP="00E57EC9">
      <w:r w:rsidRPr="00034910">
        <w:lastRenderedPageBreak/>
        <w:t>Où est-il mon voyageur à la tache lie-de-vin</w:t>
      </w:r>
      <w:r w:rsidR="00E57EC9">
        <w:t xml:space="preserve"> ? </w:t>
      </w:r>
      <w:r w:rsidRPr="00034910">
        <w:t>Mon homme est dans sa chambre</w:t>
      </w:r>
      <w:r w:rsidR="00E57EC9">
        <w:t>.</w:t>
      </w:r>
    </w:p>
    <w:p w14:paraId="474C6B5B" w14:textId="77777777" w:rsidR="00E57EC9" w:rsidRDefault="00776CEA" w:rsidP="00E57EC9">
      <w:r w:rsidRPr="00034910">
        <w:t>Je l</w:t>
      </w:r>
      <w:r w:rsidR="00E57EC9">
        <w:t>’</w:t>
      </w:r>
      <w:r w:rsidRPr="00034910">
        <w:t>aperçois lorsque le juge instructeur vient faire son e</w:t>
      </w:r>
      <w:r w:rsidRPr="00034910">
        <w:t>n</w:t>
      </w:r>
      <w:r w:rsidRPr="00034910">
        <w:t>quête</w:t>
      </w:r>
      <w:r w:rsidR="00E57EC9">
        <w:t xml:space="preserve">, </w:t>
      </w:r>
      <w:r w:rsidRPr="00034910">
        <w:t>aussi ridicule que possible</w:t>
      </w:r>
      <w:r w:rsidR="00E57EC9">
        <w:t xml:space="preserve">. </w:t>
      </w:r>
      <w:r w:rsidRPr="00034910">
        <w:t>Je me faufile derrière le gre</w:t>
      </w:r>
      <w:r w:rsidRPr="00034910">
        <w:t>f</w:t>
      </w:r>
      <w:r w:rsidRPr="00034910">
        <w:t>fier</w:t>
      </w:r>
      <w:r w:rsidR="00E57EC9">
        <w:t>.</w:t>
      </w:r>
    </w:p>
    <w:p w14:paraId="1DFBAF4E" w14:textId="77777777" w:rsidR="00E57EC9" w:rsidRDefault="00776CEA" w:rsidP="00E57EC9">
      <w:r w:rsidRPr="00034910">
        <w:t>Le voyageur a la tête complètement enveloppée de band</w:t>
      </w:r>
      <w:r w:rsidRPr="00034910">
        <w:t>e</w:t>
      </w:r>
      <w:r w:rsidRPr="00034910">
        <w:t>lettes</w:t>
      </w:r>
      <w:r w:rsidR="00E57EC9">
        <w:t>.</w:t>
      </w:r>
    </w:p>
    <w:p w14:paraId="00D95516" w14:textId="77777777" w:rsidR="00E57EC9" w:rsidRDefault="00776CEA" w:rsidP="00E57EC9">
      <w:r w:rsidRPr="00034910">
        <w:t>Une violente éruption l</w:t>
      </w:r>
      <w:r w:rsidR="00E57EC9">
        <w:t>’</w:t>
      </w:r>
      <w:r w:rsidRPr="00034910">
        <w:t>a pris au milieu de la nuit</w:t>
      </w:r>
      <w:r w:rsidR="00E57EC9">
        <w:t xml:space="preserve">. </w:t>
      </w:r>
      <w:r w:rsidRPr="00034910">
        <w:t>Il paraît que les grands froids amènent parfois cette infirmité</w:t>
      </w:r>
      <w:r w:rsidR="00E57EC9">
        <w:t>…</w:t>
      </w:r>
    </w:p>
    <w:p w14:paraId="5AE4F97B" w14:textId="77777777" w:rsidR="00E57EC9" w:rsidRDefault="00776CEA" w:rsidP="00E57EC9">
      <w:r w:rsidRPr="00034910">
        <w:t>C</w:t>
      </w:r>
      <w:r w:rsidR="00E57EC9">
        <w:t>’</w:t>
      </w:r>
      <w:r w:rsidRPr="00034910">
        <w:t>est très douloureux</w:t>
      </w:r>
      <w:r w:rsidR="00E57EC9">
        <w:t xml:space="preserve">. </w:t>
      </w:r>
      <w:r w:rsidRPr="00034910">
        <w:t>Ses plaintes ont attiré ses voisins</w:t>
      </w:r>
      <w:r w:rsidR="00E57EC9">
        <w:t xml:space="preserve">, </w:t>
      </w:r>
      <w:r w:rsidRPr="00034910">
        <w:t>Larmette</w:t>
      </w:r>
      <w:r w:rsidR="00E57EC9">
        <w:t xml:space="preserve">, </w:t>
      </w:r>
      <w:r w:rsidRPr="00034910">
        <w:t>Rotera</w:t>
      </w:r>
      <w:r w:rsidR="00E57EC9">
        <w:t xml:space="preserve">. </w:t>
      </w:r>
      <w:r w:rsidRPr="00034910">
        <w:t>Ceux-ci l</w:t>
      </w:r>
      <w:r w:rsidR="00E57EC9">
        <w:t>’</w:t>
      </w:r>
      <w:r w:rsidRPr="00034910">
        <w:t>ont soigné</w:t>
      </w:r>
      <w:r w:rsidR="00E57EC9">
        <w:t xml:space="preserve">… </w:t>
      </w:r>
      <w:r w:rsidRPr="00034910">
        <w:t>Entre voyageurs</w:t>
      </w:r>
      <w:r w:rsidR="00E57EC9">
        <w:t xml:space="preserve">, </w:t>
      </w:r>
      <w:r w:rsidRPr="00034910">
        <w:t>on se doit cela</w:t>
      </w:r>
      <w:r w:rsidR="00E57EC9">
        <w:t xml:space="preserve">… </w:t>
      </w:r>
      <w:r w:rsidRPr="00034910">
        <w:t>Comme ils ont été debout une partie de la nuit</w:t>
      </w:r>
      <w:r w:rsidR="00E57EC9">
        <w:t xml:space="preserve">, </w:t>
      </w:r>
      <w:r w:rsidRPr="00034910">
        <w:t xml:space="preserve">il semble tout simple que </w:t>
      </w:r>
      <w:r w:rsidR="00E57EC9">
        <w:t>« </w:t>
      </w:r>
      <w:r w:rsidRPr="00034910">
        <w:t>notre voleur</w:t>
      </w:r>
      <w:r w:rsidR="00E57EC9">
        <w:t> »</w:t>
      </w:r>
      <w:r w:rsidRPr="00034910">
        <w:t xml:space="preserve"> n</w:t>
      </w:r>
      <w:r w:rsidR="00E57EC9">
        <w:t>’</w:t>
      </w:r>
      <w:r w:rsidRPr="00034910">
        <w:t>ait pas exercé ses t</w:t>
      </w:r>
      <w:r w:rsidRPr="00034910">
        <w:t>a</w:t>
      </w:r>
      <w:r w:rsidRPr="00034910">
        <w:t>lents à leur préjudice</w:t>
      </w:r>
      <w:r w:rsidR="00E57EC9">
        <w:t>.</w:t>
      </w:r>
    </w:p>
    <w:p w14:paraId="49F18914" w14:textId="77777777" w:rsidR="00E57EC9" w:rsidRDefault="00776CEA" w:rsidP="00E57EC9">
      <w:r w:rsidRPr="00034910">
        <w:t>Il préférait naturellement opérer chez les voyageurs e</w:t>
      </w:r>
      <w:r w:rsidRPr="00034910">
        <w:t>n</w:t>
      </w:r>
      <w:r w:rsidRPr="00034910">
        <w:t>dormis</w:t>
      </w:r>
      <w:r w:rsidR="00E57EC9">
        <w:t> ?</w:t>
      </w:r>
    </w:p>
    <w:p w14:paraId="61DDC2F6" w14:textId="4BCD6513" w:rsidR="00E57EC9" w:rsidRDefault="00776CEA" w:rsidP="00E57EC9">
      <w:r w:rsidRPr="00034910">
        <w:t>Pourtant</w:t>
      </w:r>
      <w:r w:rsidR="00E57EC9">
        <w:t xml:space="preserve">… </w:t>
      </w:r>
      <w:r w:rsidRPr="00034910">
        <w:t>il m</w:t>
      </w:r>
      <w:r w:rsidR="00E57EC9">
        <w:t>’</w:t>
      </w:r>
      <w:r w:rsidRPr="00034910">
        <w:t>apparaît que ce vol</w:t>
      </w:r>
      <w:r w:rsidR="00E57EC9">
        <w:t xml:space="preserve">, </w:t>
      </w:r>
      <w:r w:rsidRPr="00034910">
        <w:t>qui nous arrête ainsi dans une localité ensevelie sous la boue</w:t>
      </w:r>
      <w:r w:rsidR="00E57EC9">
        <w:t xml:space="preserve">, </w:t>
      </w:r>
      <w:r w:rsidRPr="00034910">
        <w:t>sous la neige</w:t>
      </w:r>
      <w:r w:rsidR="00E57EC9">
        <w:t xml:space="preserve">, </w:t>
      </w:r>
      <w:r w:rsidRPr="00034910">
        <w:t>est tout à fait à l</w:t>
      </w:r>
      <w:r w:rsidR="00E57EC9">
        <w:t>’</w:t>
      </w:r>
      <w:r w:rsidRPr="00034910">
        <w:t xml:space="preserve">avantage des combinaisons de </w:t>
      </w:r>
      <w:r w:rsidR="00E57EC9">
        <w:t>M. </w:t>
      </w:r>
      <w:r w:rsidRPr="00034910">
        <w:t>Larmette</w:t>
      </w:r>
      <w:r w:rsidR="00E57EC9">
        <w:t>.</w:t>
      </w:r>
    </w:p>
    <w:p w14:paraId="2DDBAAF1" w14:textId="67F948B0" w:rsidR="00E57EC9" w:rsidRDefault="00776CEA" w:rsidP="00E57EC9">
      <w:r w:rsidRPr="00034910">
        <w:t>Puisqu</w:t>
      </w:r>
      <w:r w:rsidR="00E57EC9">
        <w:t>’</w:t>
      </w:r>
      <w:r w:rsidRPr="00034910">
        <w:t xml:space="preserve">il </w:t>
      </w:r>
      <w:r w:rsidRPr="00034910">
        <w:rPr>
          <w:i/>
          <w:iCs/>
        </w:rPr>
        <w:t xml:space="preserve">veut </w:t>
      </w:r>
      <w:r w:rsidRPr="00034910">
        <w:t>absolument</w:t>
      </w:r>
      <w:r w:rsidR="00E57EC9">
        <w:t xml:space="preserve">, </w:t>
      </w:r>
      <w:r w:rsidRPr="00034910">
        <w:t xml:space="preserve">à ce que dit </w:t>
      </w:r>
      <w:r w:rsidR="00E57EC9">
        <w:t>M. </w:t>
      </w:r>
      <w:r w:rsidRPr="00034910">
        <w:t xml:space="preserve">Dick </w:t>
      </w:r>
      <w:proofErr w:type="spellStart"/>
      <w:r w:rsidRPr="00034910">
        <w:t>Fann</w:t>
      </w:r>
      <w:proofErr w:type="spellEnd"/>
      <w:r w:rsidRPr="00034910">
        <w:t xml:space="preserve"> qui ne peut pas se tromper</w:t>
      </w:r>
      <w:r w:rsidR="00E57EC9">
        <w:t xml:space="preserve">, </w:t>
      </w:r>
      <w:r w:rsidRPr="00034910">
        <w:t>puisqu</w:t>
      </w:r>
      <w:r w:rsidR="00E57EC9">
        <w:t>’</w:t>
      </w:r>
      <w:r w:rsidRPr="00034910">
        <w:t xml:space="preserve">il veut forcer </w:t>
      </w:r>
      <w:r w:rsidR="00E57EC9">
        <w:t>M. </w:t>
      </w:r>
      <w:r w:rsidRPr="00034910">
        <w:t>Defrance à se d</w:t>
      </w:r>
      <w:r w:rsidRPr="00034910">
        <w:t>é</w:t>
      </w:r>
      <w:r w:rsidRPr="00034910">
        <w:t>couvrir</w:t>
      </w:r>
      <w:r w:rsidR="00E57EC9">
        <w:t xml:space="preserve">, </w:t>
      </w:r>
      <w:r w:rsidRPr="00034910">
        <w:t>quoi de mieux pour obtenir ce résultat qu</w:t>
      </w:r>
      <w:r w:rsidR="00E57EC9">
        <w:t>’</w:t>
      </w:r>
      <w:r w:rsidRPr="00034910">
        <w:t xml:space="preserve">un accident mettant </w:t>
      </w:r>
      <w:r w:rsidR="00E57EC9">
        <w:t>M</w:t>
      </w:r>
      <w:r w:rsidR="00E57EC9" w:rsidRPr="00E57EC9">
        <w:rPr>
          <w:vertAlign w:val="superscript"/>
        </w:rPr>
        <w:t>lle</w:t>
      </w:r>
      <w:r w:rsidR="00E57EC9">
        <w:t> </w:t>
      </w:r>
      <w:proofErr w:type="spellStart"/>
      <w:r w:rsidRPr="00034910">
        <w:t>Fleuriane</w:t>
      </w:r>
      <w:proofErr w:type="spellEnd"/>
      <w:r w:rsidRPr="00034910">
        <w:t xml:space="preserve"> dans l</w:t>
      </w:r>
      <w:r w:rsidR="00E57EC9">
        <w:t>’</w:t>
      </w:r>
      <w:r w:rsidRPr="00034910">
        <w:t>impossibilité pécuniaire de cont</w:t>
      </w:r>
      <w:r w:rsidRPr="00034910">
        <w:t>i</w:t>
      </w:r>
      <w:r w:rsidRPr="00034910">
        <w:t>nuer sa route</w:t>
      </w:r>
      <w:r w:rsidR="00E57EC9">
        <w:t> ?</w:t>
      </w:r>
    </w:p>
    <w:p w14:paraId="405133A0" w14:textId="075BC9E9" w:rsidR="00E57EC9" w:rsidRDefault="00776CEA" w:rsidP="00E57EC9">
      <w:r w:rsidRPr="00034910">
        <w:t>Cependant</w:t>
      </w:r>
      <w:r w:rsidR="00E57EC9">
        <w:t xml:space="preserve">, </w:t>
      </w:r>
      <w:r w:rsidRPr="00034910">
        <w:t>le juge s</w:t>
      </w:r>
      <w:r w:rsidR="00E57EC9">
        <w:t>’</w:t>
      </w:r>
      <w:r w:rsidRPr="00034910">
        <w:t>est retiré avec son greffier</w:t>
      </w:r>
      <w:r w:rsidR="00E57EC9">
        <w:t xml:space="preserve">, </w:t>
      </w:r>
      <w:r w:rsidRPr="00034910">
        <w:t>après avoir exprimé ses vifs regrets de l</w:t>
      </w:r>
      <w:r w:rsidR="00E57EC9">
        <w:t>’</w:t>
      </w:r>
      <w:r w:rsidRPr="00034910">
        <w:t xml:space="preserve">ennui causé à </w:t>
      </w:r>
      <w:r w:rsidR="00E57EC9">
        <w:t>M</w:t>
      </w:r>
      <w:r w:rsidR="00E57EC9" w:rsidRPr="00E57EC9">
        <w:rPr>
          <w:vertAlign w:val="superscript"/>
        </w:rPr>
        <w:t>lle</w:t>
      </w:r>
      <w:r w:rsidR="00E57EC9">
        <w:t> </w:t>
      </w:r>
      <w:r w:rsidRPr="00034910">
        <w:t>Defrance</w:t>
      </w:r>
      <w:r w:rsidR="00E57EC9">
        <w:t xml:space="preserve">, </w:t>
      </w:r>
      <w:r w:rsidRPr="00034910">
        <w:t>que la justice américaine serait heureuse de satisfaire</w:t>
      </w:r>
      <w:r w:rsidR="00E57EC9">
        <w:t xml:space="preserve">. </w:t>
      </w:r>
      <w:r w:rsidRPr="00034910">
        <w:t>Il a pris note des sommes dérobées</w:t>
      </w:r>
      <w:r w:rsidR="00E57EC9">
        <w:t>.</w:t>
      </w:r>
    </w:p>
    <w:p w14:paraId="707A2E4F" w14:textId="77777777" w:rsidR="00E57EC9" w:rsidRDefault="00E57EC9" w:rsidP="00E57EC9">
      <w:r>
        <w:lastRenderedPageBreak/>
        <w:t>« </w:t>
      </w:r>
      <w:r w:rsidR="00776CEA" w:rsidRPr="00034910">
        <w:t>1</w:t>
      </w:r>
      <w:r w:rsidRPr="00034910">
        <w:t>4</w:t>
      </w:r>
      <w:r>
        <w:t>.</w:t>
      </w:r>
      <w:r w:rsidRPr="00034910">
        <w:t>0</w:t>
      </w:r>
      <w:r w:rsidR="00776CEA" w:rsidRPr="00034910">
        <w:t xml:space="preserve">00 francs à miss </w:t>
      </w:r>
      <w:proofErr w:type="spellStart"/>
      <w:r w:rsidR="00776CEA" w:rsidRPr="00034910">
        <w:t>Fleuriane</w:t>
      </w:r>
      <w:proofErr w:type="spellEnd"/>
      <w:r>
        <w:t xml:space="preserve">, </w:t>
      </w:r>
      <w:r w:rsidR="00776CEA" w:rsidRPr="00034910">
        <w:t>plus un carnet de ch</w:t>
      </w:r>
      <w:r w:rsidR="00776CEA" w:rsidRPr="00034910">
        <w:t>è</w:t>
      </w:r>
      <w:r w:rsidR="00776CEA" w:rsidRPr="00034910">
        <w:t>ques</w:t>
      </w:r>
      <w:r>
        <w:t xml:space="preserve">, </w:t>
      </w:r>
      <w:r w:rsidR="00776CEA" w:rsidRPr="00034910">
        <w:t>contenant trois chèques encore attachés au talon</w:t>
      </w:r>
      <w:r>
        <w:t>.</w:t>
      </w:r>
    </w:p>
    <w:p w14:paraId="79B7C1D5" w14:textId="5FB9EA81" w:rsidR="00E57EC9" w:rsidRDefault="00E57EC9" w:rsidP="00E57EC9">
      <w:r>
        <w:t>« </w:t>
      </w:r>
      <w:r w:rsidR="00776CEA" w:rsidRPr="00034910">
        <w:t>Seize cent onze francs</w:t>
      </w:r>
      <w:r>
        <w:t xml:space="preserve">, </w:t>
      </w:r>
      <w:r w:rsidR="00776CEA" w:rsidRPr="00034910">
        <w:t>trente-cinq</w:t>
      </w:r>
      <w:r>
        <w:t xml:space="preserve">, </w:t>
      </w:r>
      <w:r w:rsidR="00776CEA" w:rsidRPr="00034910">
        <w:t xml:space="preserve">à </w:t>
      </w:r>
      <w:r>
        <w:t>M</w:t>
      </w:r>
      <w:r w:rsidRPr="00E57EC9">
        <w:rPr>
          <w:vertAlign w:val="superscript"/>
        </w:rPr>
        <w:t>rs</w:t>
      </w:r>
      <w:r>
        <w:t> </w:t>
      </w:r>
      <w:proofErr w:type="spellStart"/>
      <w:r w:rsidR="00776CEA" w:rsidRPr="00034910">
        <w:t>Patorne</w:t>
      </w:r>
      <w:proofErr w:type="spellEnd"/>
      <w:r>
        <w:t>.</w:t>
      </w:r>
    </w:p>
    <w:p w14:paraId="5F22AD90" w14:textId="77777777" w:rsidR="00E57EC9" w:rsidRDefault="00E57EC9" w:rsidP="00E57EC9">
      <w:r>
        <w:t>« </w:t>
      </w:r>
      <w:r w:rsidR="00776CEA" w:rsidRPr="00034910">
        <w:t>Cent quarante-huit francs à moi-même</w:t>
      </w:r>
      <w:r>
        <w:t> ».</w:t>
      </w:r>
    </w:p>
    <w:p w14:paraId="720692E6" w14:textId="77777777" w:rsidR="00E57EC9" w:rsidRDefault="00776CEA" w:rsidP="00E57EC9">
      <w:r w:rsidRPr="00034910">
        <w:t>Enfin</w:t>
      </w:r>
      <w:r w:rsidR="00E57EC9">
        <w:t xml:space="preserve">, </w:t>
      </w:r>
      <w:r w:rsidRPr="00034910">
        <w:t>la journée s</w:t>
      </w:r>
      <w:r w:rsidR="00E57EC9">
        <w:t>’</w:t>
      </w:r>
      <w:r w:rsidRPr="00034910">
        <w:t>écoule</w:t>
      </w:r>
      <w:r w:rsidR="00E57EC9">
        <w:t>.</w:t>
      </w:r>
    </w:p>
    <w:p w14:paraId="526FCA67" w14:textId="4EAF30EC" w:rsidR="00E57EC9" w:rsidRDefault="00776CEA" w:rsidP="00E57EC9">
      <w:r w:rsidRPr="00034910">
        <w:t>Pour ne pas jouir de la société de maître Larmette</w:t>
      </w:r>
      <w:r w:rsidR="00E57EC9">
        <w:t xml:space="preserve">, </w:t>
      </w:r>
      <w:r w:rsidRPr="00034910">
        <w:t>dont le dévouement affecté est véritablement encombrant</w:t>
      </w:r>
      <w:r w:rsidR="00E57EC9">
        <w:t>, M</w:t>
      </w:r>
      <w:r w:rsidR="00E57EC9" w:rsidRPr="00E57EC9">
        <w:rPr>
          <w:vertAlign w:val="superscript"/>
        </w:rPr>
        <w:t>lle</w:t>
      </w:r>
      <w:r w:rsidR="00E57EC9">
        <w:t> </w:t>
      </w:r>
      <w:proofErr w:type="spellStart"/>
      <w:r w:rsidRPr="00034910">
        <w:t>Fleuriane</w:t>
      </w:r>
      <w:proofErr w:type="spellEnd"/>
      <w:r w:rsidRPr="00034910">
        <w:t xml:space="preserve"> m</w:t>
      </w:r>
      <w:r w:rsidR="00E57EC9">
        <w:t>’</w:t>
      </w:r>
      <w:r w:rsidRPr="00034910">
        <w:t>emmène visiter la ville</w:t>
      </w:r>
      <w:r w:rsidR="00E57EC9">
        <w:t xml:space="preserve">, </w:t>
      </w:r>
      <w:r w:rsidRPr="00034910">
        <w:t>où il n</w:t>
      </w:r>
      <w:r w:rsidR="00E57EC9">
        <w:t>’</w:t>
      </w:r>
      <w:r w:rsidRPr="00034910">
        <w:t>y a rien à visiter</w:t>
      </w:r>
      <w:r w:rsidR="00E57EC9">
        <w:t>.</w:t>
      </w:r>
    </w:p>
    <w:p w14:paraId="20936F2C" w14:textId="77777777" w:rsidR="00E57EC9" w:rsidRDefault="00776CEA" w:rsidP="00E57EC9">
      <w:r w:rsidRPr="00034910">
        <w:t>Des églises qui ressemblent à des hangars de marchés</w:t>
      </w:r>
      <w:r w:rsidR="00E57EC9">
        <w:t xml:space="preserve">, </w:t>
      </w:r>
      <w:r w:rsidRPr="00034910">
        <w:t>une école ayant l</w:t>
      </w:r>
      <w:r w:rsidR="00E57EC9">
        <w:t>’</w:t>
      </w:r>
      <w:r w:rsidRPr="00034910">
        <w:t>apparence d</w:t>
      </w:r>
      <w:r w:rsidR="00E57EC9">
        <w:t>’</w:t>
      </w:r>
      <w:r w:rsidRPr="00034910">
        <w:t>une église</w:t>
      </w:r>
      <w:r w:rsidR="00E57EC9">
        <w:t xml:space="preserve">, </w:t>
      </w:r>
      <w:r w:rsidRPr="00034910">
        <w:t>la municipalité dont l</w:t>
      </w:r>
      <w:r w:rsidR="00E57EC9">
        <w:t>’</w:t>
      </w:r>
      <w:r w:rsidRPr="00034910">
        <w:t>architecture rappelle celle d</w:t>
      </w:r>
      <w:r w:rsidR="00E57EC9">
        <w:t>’</w:t>
      </w:r>
      <w:r w:rsidRPr="00034910">
        <w:t>un dé à jouer dont on aurait évidé l</w:t>
      </w:r>
      <w:r w:rsidR="00E57EC9">
        <w:t>’</w:t>
      </w:r>
      <w:r w:rsidRPr="00034910">
        <w:t>intérieur</w:t>
      </w:r>
      <w:r w:rsidR="00E57EC9">
        <w:t xml:space="preserve">, </w:t>
      </w:r>
      <w:r w:rsidRPr="00034910">
        <w:t>sont les seuls monuments notables</w:t>
      </w:r>
      <w:r w:rsidR="00E57EC9">
        <w:t>.</w:t>
      </w:r>
    </w:p>
    <w:p w14:paraId="100877BA" w14:textId="77777777" w:rsidR="00E57EC9" w:rsidRDefault="00776CEA" w:rsidP="00E57EC9">
      <w:r w:rsidRPr="00034910">
        <w:t>Les habitants s</w:t>
      </w:r>
      <w:r w:rsidR="00E57EC9">
        <w:t>’</w:t>
      </w:r>
      <w:r w:rsidRPr="00034910">
        <w:t>enferment chez eux à cause du froid et de la boue</w:t>
      </w:r>
      <w:r w:rsidR="00E57EC9">
        <w:t>.</w:t>
      </w:r>
    </w:p>
    <w:p w14:paraId="1EB3ED4F" w14:textId="77777777" w:rsidR="00E57EC9" w:rsidRDefault="00776CEA" w:rsidP="00E57EC9">
      <w:r w:rsidRPr="00034910">
        <w:t>Restent les rues</w:t>
      </w:r>
      <w:r w:rsidR="00E57EC9">
        <w:t xml:space="preserve">, </w:t>
      </w:r>
      <w:r w:rsidRPr="00034910">
        <w:t>remarquables par la façon dont on y p</w:t>
      </w:r>
      <w:r w:rsidRPr="00034910">
        <w:t>a</w:t>
      </w:r>
      <w:r w:rsidRPr="00034910">
        <w:t>tauge</w:t>
      </w:r>
      <w:r w:rsidR="00E57EC9">
        <w:t>.</w:t>
      </w:r>
    </w:p>
    <w:p w14:paraId="5E07EC60" w14:textId="77777777" w:rsidR="00E57EC9" w:rsidRDefault="00776CEA" w:rsidP="00E57EC9">
      <w:r w:rsidRPr="00034910">
        <w:t>Non</w:t>
      </w:r>
      <w:r w:rsidR="00E57EC9">
        <w:t xml:space="preserve">, </w:t>
      </w:r>
      <w:r w:rsidRPr="00034910">
        <w:t>un Parisien ne saurait se faire une idée de pareil clo</w:t>
      </w:r>
      <w:r w:rsidRPr="00034910">
        <w:t>a</w:t>
      </w:r>
      <w:r w:rsidRPr="00034910">
        <w:t>que</w:t>
      </w:r>
      <w:r w:rsidR="00E57EC9">
        <w:t xml:space="preserve">. </w:t>
      </w:r>
      <w:r w:rsidRPr="00034910">
        <w:t>À Paris</w:t>
      </w:r>
      <w:r w:rsidR="00E57EC9">
        <w:t xml:space="preserve">, </w:t>
      </w:r>
      <w:r w:rsidRPr="00034910">
        <w:t xml:space="preserve">nous avons eu des grèves de </w:t>
      </w:r>
      <w:r w:rsidRPr="00034910">
        <w:rPr>
          <w:i/>
          <w:iCs/>
        </w:rPr>
        <w:t>boueux</w:t>
      </w:r>
      <w:r w:rsidR="00E57EC9">
        <w:rPr>
          <w:i/>
          <w:iCs/>
        </w:rPr>
        <w:t xml:space="preserve">, </w:t>
      </w:r>
      <w:r w:rsidRPr="00034910">
        <w:t>coïncidant avec des tombées de neige</w:t>
      </w:r>
      <w:r w:rsidR="00E57EC9">
        <w:t xml:space="preserve">. </w:t>
      </w:r>
      <w:r w:rsidRPr="00034910">
        <w:t>Nous avons tous crié au secours</w:t>
      </w:r>
      <w:r w:rsidR="00E57EC9">
        <w:t xml:space="preserve">, </w:t>
      </w:r>
      <w:r w:rsidRPr="00034910">
        <w:t>à l</w:t>
      </w:r>
      <w:r w:rsidR="00E57EC9">
        <w:t>’</w:t>
      </w:r>
      <w:r w:rsidRPr="00034910">
        <w:t>incurie administrative</w:t>
      </w:r>
      <w:r w:rsidR="00E57EC9">
        <w:t>.</w:t>
      </w:r>
    </w:p>
    <w:p w14:paraId="455A1D40" w14:textId="77777777" w:rsidR="00E57EC9" w:rsidRDefault="00776CEA" w:rsidP="00E57EC9">
      <w:r w:rsidRPr="00034910">
        <w:t>Ah</w:t>
      </w:r>
      <w:r w:rsidR="00E57EC9">
        <w:t xml:space="preserve"> ! </w:t>
      </w:r>
      <w:r w:rsidRPr="00034910">
        <w:t>citoyens de Paris</w:t>
      </w:r>
      <w:r w:rsidR="00E57EC9">
        <w:t xml:space="preserve">, </w:t>
      </w:r>
      <w:r w:rsidRPr="00034910">
        <w:t>mes frères</w:t>
      </w:r>
      <w:r w:rsidR="00E57EC9">
        <w:t xml:space="preserve">, </w:t>
      </w:r>
      <w:r w:rsidRPr="00034910">
        <w:t>que n</w:t>
      </w:r>
      <w:r w:rsidR="00E57EC9">
        <w:t>’</w:t>
      </w:r>
      <w:r w:rsidRPr="00034910">
        <w:t>avez-vous vu C</w:t>
      </w:r>
      <w:r w:rsidRPr="00034910">
        <w:t>o</w:t>
      </w:r>
      <w:r w:rsidRPr="00034910">
        <w:t>lumbus</w:t>
      </w:r>
      <w:r w:rsidR="00E57EC9">
        <w:t> ?</w:t>
      </w:r>
    </w:p>
    <w:p w14:paraId="6394A822" w14:textId="77777777" w:rsidR="00E57EC9" w:rsidRDefault="00776CEA" w:rsidP="00E57EC9">
      <w:r w:rsidRPr="00034910">
        <w:t>Nous rentrons pensifs</w:t>
      </w:r>
      <w:r w:rsidR="00E57EC9">
        <w:t xml:space="preserve">, </w:t>
      </w:r>
      <w:r w:rsidRPr="00034910">
        <w:t>avec de la boue jusque dans les ch</w:t>
      </w:r>
      <w:r w:rsidRPr="00034910">
        <w:t>e</w:t>
      </w:r>
      <w:r w:rsidRPr="00034910">
        <w:t>veux</w:t>
      </w:r>
      <w:r w:rsidR="00E57EC9">
        <w:t>.</w:t>
      </w:r>
    </w:p>
    <w:p w14:paraId="626D39A9" w14:textId="77777777" w:rsidR="00E57EC9" w:rsidRDefault="00776CEA" w:rsidP="00E57EC9">
      <w:r w:rsidRPr="00034910">
        <w:t>Il me faut une grande heure pour reprendre figure h</w:t>
      </w:r>
      <w:r w:rsidRPr="00034910">
        <w:t>u</w:t>
      </w:r>
      <w:r w:rsidRPr="00034910">
        <w:t>maine</w:t>
      </w:r>
      <w:r w:rsidR="00E57EC9">
        <w:t>.</w:t>
      </w:r>
    </w:p>
    <w:p w14:paraId="1741C966" w14:textId="77777777" w:rsidR="00E57EC9" w:rsidRDefault="00776CEA" w:rsidP="00E57EC9">
      <w:r w:rsidRPr="00034910">
        <w:lastRenderedPageBreak/>
        <w:t>Et quand enfin</w:t>
      </w:r>
      <w:r w:rsidR="00E57EC9">
        <w:t xml:space="preserve">, </w:t>
      </w:r>
      <w:r w:rsidRPr="00034910">
        <w:t>je suis redevenu présentable</w:t>
      </w:r>
      <w:r w:rsidR="00E57EC9">
        <w:t xml:space="preserve">, </w:t>
      </w:r>
      <w:r w:rsidRPr="00034910">
        <w:t>la demoiselle me fait dire que l</w:t>
      </w:r>
      <w:r w:rsidR="00E57EC9">
        <w:t>’</w:t>
      </w:r>
      <w:r w:rsidRPr="00034910">
        <w:t>on dînera dans son appartement</w:t>
      </w:r>
      <w:r w:rsidR="00E57EC9">
        <w:t>.</w:t>
      </w:r>
    </w:p>
    <w:p w14:paraId="68BF390E" w14:textId="77777777" w:rsidR="00E57EC9" w:rsidRDefault="00776CEA" w:rsidP="00E57EC9">
      <w:r w:rsidRPr="00034910">
        <w:t>Ce qu</w:t>
      </w:r>
      <w:r w:rsidR="00E57EC9">
        <w:t>’</w:t>
      </w:r>
      <w:r w:rsidRPr="00034910">
        <w:t>elle veut</w:t>
      </w:r>
      <w:r w:rsidR="00E57EC9">
        <w:t xml:space="preserve">, </w:t>
      </w:r>
      <w:r w:rsidRPr="00034910">
        <w:t>c</w:t>
      </w:r>
      <w:r w:rsidR="00E57EC9">
        <w:t>’</w:t>
      </w:r>
      <w:r w:rsidRPr="00034910">
        <w:t>est éviter la compagnie du nommé La</w:t>
      </w:r>
      <w:r w:rsidRPr="00034910">
        <w:t>r</w:t>
      </w:r>
      <w:r w:rsidRPr="00034910">
        <w:t>mette</w:t>
      </w:r>
      <w:r w:rsidR="00E57EC9">
        <w:t xml:space="preserve">. </w:t>
      </w:r>
      <w:r w:rsidRPr="00034910">
        <w:t>Ah</w:t>
      </w:r>
      <w:r w:rsidR="00E57EC9">
        <w:t xml:space="preserve"> ! </w:t>
      </w:r>
      <w:r w:rsidRPr="00034910">
        <w:t>Comme je la comprends</w:t>
      </w:r>
      <w:r w:rsidR="00E57EC9">
        <w:t> !</w:t>
      </w:r>
    </w:p>
    <w:p w14:paraId="1EBF475A" w14:textId="77777777" w:rsidR="00E57EC9" w:rsidRDefault="00776CEA" w:rsidP="00E57EC9">
      <w:r w:rsidRPr="00034910">
        <w:t>Dix heures du soir</w:t>
      </w:r>
      <w:r w:rsidR="00E57EC9">
        <w:t xml:space="preserve">, – </w:t>
      </w:r>
      <w:r w:rsidRPr="00034910">
        <w:t>on va dormir</w:t>
      </w:r>
      <w:r w:rsidR="00E57EC9">
        <w:t xml:space="preserve">… </w:t>
      </w:r>
      <w:r w:rsidRPr="00034910">
        <w:t>à présent</w:t>
      </w:r>
      <w:r w:rsidR="00E57EC9">
        <w:t xml:space="preserve">, </w:t>
      </w:r>
      <w:r w:rsidRPr="00034910">
        <w:t>on fait la nique aux voleurs</w:t>
      </w:r>
      <w:r w:rsidR="00E57EC9">
        <w:t xml:space="preserve">, </w:t>
      </w:r>
      <w:r w:rsidRPr="00034910">
        <w:t>nous n</w:t>
      </w:r>
      <w:r w:rsidR="00E57EC9">
        <w:t>’</w:t>
      </w:r>
      <w:r w:rsidRPr="00034910">
        <w:t>avons plus rien à prendre</w:t>
      </w:r>
      <w:r w:rsidR="00E57EC9">
        <w:t>.</w:t>
      </w:r>
    </w:p>
    <w:p w14:paraId="2CFFC542" w14:textId="77777777" w:rsidR="00E57EC9" w:rsidRDefault="00776CEA" w:rsidP="00E57EC9">
      <w:r w:rsidRPr="00034910">
        <w:t xml:space="preserve">Le porteur du message de miss </w:t>
      </w:r>
      <w:proofErr w:type="spellStart"/>
      <w:r w:rsidRPr="00034910">
        <w:t>Fleuriane</w:t>
      </w:r>
      <w:proofErr w:type="spellEnd"/>
      <w:r w:rsidRPr="00034910">
        <w:t xml:space="preserve"> à son banquier est parti ce soir</w:t>
      </w:r>
      <w:r w:rsidR="00E57EC9">
        <w:t xml:space="preserve">, </w:t>
      </w:r>
      <w:r w:rsidRPr="00034910">
        <w:t>en traîneau</w:t>
      </w:r>
      <w:r w:rsidR="00E57EC9">
        <w:t xml:space="preserve">, </w:t>
      </w:r>
      <w:r w:rsidRPr="00034910">
        <w:t>tiré par des espèces de cerfs</w:t>
      </w:r>
      <w:r w:rsidR="00E57EC9">
        <w:t xml:space="preserve">, </w:t>
      </w:r>
      <w:r w:rsidRPr="00034910">
        <w:t>ou plutôt d</w:t>
      </w:r>
      <w:r w:rsidR="00E57EC9">
        <w:t>’</w:t>
      </w:r>
      <w:r w:rsidRPr="00034910">
        <w:t>élans</w:t>
      </w:r>
      <w:r w:rsidR="00E57EC9">
        <w:t xml:space="preserve">, </w:t>
      </w:r>
      <w:r w:rsidRPr="00034910">
        <w:t>qui</w:t>
      </w:r>
      <w:r w:rsidR="00E57EC9">
        <w:t xml:space="preserve">, </w:t>
      </w:r>
      <w:r w:rsidRPr="00034910">
        <w:t>paraît-il</w:t>
      </w:r>
      <w:r w:rsidR="00E57EC9">
        <w:t xml:space="preserve">, </w:t>
      </w:r>
      <w:r w:rsidRPr="00034910">
        <w:t>sont communs dans le nord du C</w:t>
      </w:r>
      <w:r w:rsidRPr="00034910">
        <w:t>a</w:t>
      </w:r>
      <w:r w:rsidRPr="00034910">
        <w:t>nada</w:t>
      </w:r>
      <w:r w:rsidR="00E57EC9">
        <w:t>.</w:t>
      </w:r>
    </w:p>
    <w:p w14:paraId="760781DF" w14:textId="77777777" w:rsidR="00E57EC9" w:rsidRDefault="00776CEA" w:rsidP="00E57EC9">
      <w:r w:rsidRPr="00034910">
        <w:t>Il fait un froid de loup positivement</w:t>
      </w:r>
      <w:r w:rsidR="00E57EC9">
        <w:t xml:space="preserve">… </w:t>
      </w:r>
      <w:r w:rsidRPr="00034910">
        <w:t>Au dehors</w:t>
      </w:r>
      <w:r w:rsidR="00E57EC9">
        <w:t xml:space="preserve">, </w:t>
      </w:r>
      <w:r w:rsidRPr="00034910">
        <w:t>la lune brille</w:t>
      </w:r>
      <w:r w:rsidR="00E57EC9">
        <w:t xml:space="preserve">… </w:t>
      </w:r>
      <w:r w:rsidRPr="00034910">
        <w:t>et sa lumière blanche fait frissonner</w:t>
      </w:r>
      <w:r w:rsidR="00E57EC9">
        <w:t xml:space="preserve">. </w:t>
      </w:r>
      <w:r w:rsidRPr="00034910">
        <w:t>On dirait un disque de glace qui rayonne</w:t>
      </w:r>
      <w:r w:rsidR="00E57EC9">
        <w:t>.</w:t>
      </w:r>
    </w:p>
    <w:p w14:paraId="5331C085" w14:textId="77777777" w:rsidR="00E57EC9" w:rsidRDefault="00776CEA" w:rsidP="00E57EC9">
      <w:proofErr w:type="spellStart"/>
      <w:r w:rsidRPr="00034910">
        <w:t>Brrou</w:t>
      </w:r>
      <w:proofErr w:type="spellEnd"/>
      <w:r w:rsidR="00E57EC9">
        <w:t xml:space="preserve"> ! </w:t>
      </w:r>
      <w:r w:rsidRPr="00034910">
        <w:t xml:space="preserve">Je tire mes couvertures </w:t>
      </w:r>
      <w:proofErr w:type="spellStart"/>
      <w:r w:rsidRPr="00034910">
        <w:t>par dessus</w:t>
      </w:r>
      <w:proofErr w:type="spellEnd"/>
      <w:r w:rsidRPr="00034910">
        <w:t xml:space="preserve"> mon nez</w:t>
      </w:r>
      <w:r w:rsidR="00E57EC9">
        <w:t xml:space="preserve">. </w:t>
      </w:r>
      <w:r w:rsidRPr="00034910">
        <w:t>Je ferme énergiquement les yeux pour ne pas voir ce lampion gl</w:t>
      </w:r>
      <w:r w:rsidRPr="00034910">
        <w:t>a</w:t>
      </w:r>
      <w:r w:rsidRPr="00034910">
        <w:t>cial et</w:t>
      </w:r>
      <w:r w:rsidR="00E57EC9">
        <w:t xml:space="preserve">… </w:t>
      </w:r>
      <w:r w:rsidRPr="00034910">
        <w:t>je dors jusqu</w:t>
      </w:r>
      <w:r w:rsidR="00E57EC9">
        <w:t>’</w:t>
      </w:r>
      <w:r w:rsidRPr="00034910">
        <w:t>à huit heures du matin</w:t>
      </w:r>
      <w:r w:rsidR="00E57EC9">
        <w:t>.</w:t>
      </w:r>
    </w:p>
    <w:p w14:paraId="2335B8C7" w14:textId="77777777" w:rsidR="00E57EC9" w:rsidRDefault="00776CEA" w:rsidP="00E57EC9">
      <w:r w:rsidRPr="00034910">
        <w:t>Ah bien</w:t>
      </w:r>
      <w:r w:rsidR="00E57EC9">
        <w:t xml:space="preserve"> ! </w:t>
      </w:r>
      <w:r w:rsidRPr="00034910">
        <w:t>Il a gelé durant ce laps</w:t>
      </w:r>
      <w:r w:rsidR="00E57EC9">
        <w:t xml:space="preserve">. </w:t>
      </w:r>
      <w:r w:rsidRPr="00034910">
        <w:t>Sur les vitres</w:t>
      </w:r>
      <w:r w:rsidR="00E57EC9">
        <w:t xml:space="preserve">, </w:t>
      </w:r>
      <w:r w:rsidRPr="00034910">
        <w:t>des fleurs de glace figurent une décoration compliquée</w:t>
      </w:r>
      <w:r w:rsidR="00E57EC9">
        <w:t>.</w:t>
      </w:r>
    </w:p>
    <w:p w14:paraId="647645A7" w14:textId="77777777" w:rsidR="00E57EC9" w:rsidRDefault="00776CEA" w:rsidP="00E57EC9">
      <w:r w:rsidRPr="00034910">
        <w:t>C</w:t>
      </w:r>
      <w:r w:rsidR="00E57EC9">
        <w:t>’</w:t>
      </w:r>
      <w:r w:rsidRPr="00034910">
        <w:t>est très joli</w:t>
      </w:r>
      <w:r w:rsidR="00E57EC9">
        <w:t xml:space="preserve">, </w:t>
      </w:r>
      <w:r w:rsidRPr="00034910">
        <w:t>mais ça n</w:t>
      </w:r>
      <w:r w:rsidR="00E57EC9">
        <w:t>’</w:t>
      </w:r>
      <w:r w:rsidRPr="00034910">
        <w:t>encourage pas à se lever</w:t>
      </w:r>
      <w:r w:rsidR="00E57EC9">
        <w:t xml:space="preserve">. </w:t>
      </w:r>
      <w:r w:rsidRPr="00034910">
        <w:t>Allons</w:t>
      </w:r>
      <w:r w:rsidR="00E57EC9">
        <w:t xml:space="preserve">, </w:t>
      </w:r>
      <w:r w:rsidRPr="00034910">
        <w:t>courage</w:t>
      </w:r>
      <w:r w:rsidR="00E57EC9">
        <w:t xml:space="preserve"> ! </w:t>
      </w:r>
      <w:r w:rsidRPr="00034910">
        <w:t>Une</w:t>
      </w:r>
      <w:r w:rsidR="00E57EC9">
        <w:t xml:space="preserve">, </w:t>
      </w:r>
      <w:r w:rsidRPr="00034910">
        <w:t>deux</w:t>
      </w:r>
      <w:r w:rsidR="00E57EC9">
        <w:t xml:space="preserve">, </w:t>
      </w:r>
      <w:r w:rsidRPr="00034910">
        <w:t>hop</w:t>
      </w:r>
      <w:r w:rsidR="00E57EC9">
        <w:t xml:space="preserve"> ! </w:t>
      </w:r>
      <w:r w:rsidRPr="00034910">
        <w:t>Une potée d</w:t>
      </w:r>
      <w:r w:rsidR="00E57EC9">
        <w:t>’</w:t>
      </w:r>
      <w:r w:rsidRPr="00034910">
        <w:t>eau fraîche va rétablir la circulation</w:t>
      </w:r>
      <w:r w:rsidR="00E57EC9">
        <w:t>.</w:t>
      </w:r>
    </w:p>
    <w:p w14:paraId="45CFE44D" w14:textId="77777777" w:rsidR="00E57EC9" w:rsidRDefault="00776CEA" w:rsidP="00E57EC9">
      <w:r w:rsidRPr="00034910">
        <w:t>Trop fraîche</w:t>
      </w:r>
      <w:r w:rsidR="00E57EC9">
        <w:t xml:space="preserve">, </w:t>
      </w:r>
      <w:r w:rsidRPr="00034910">
        <w:t>l</w:t>
      </w:r>
      <w:r w:rsidR="00E57EC9">
        <w:t>’</w:t>
      </w:r>
      <w:r w:rsidRPr="00034910">
        <w:t>eau</w:t>
      </w:r>
      <w:r w:rsidR="00E57EC9">
        <w:t xml:space="preserve"> ! </w:t>
      </w:r>
      <w:r w:rsidRPr="00034910">
        <w:t>Elle a pris dans le broc</w:t>
      </w:r>
      <w:r w:rsidR="00E57EC9">
        <w:t xml:space="preserve">, </w:t>
      </w:r>
      <w:r w:rsidRPr="00034910">
        <w:t>la forme d</w:t>
      </w:r>
      <w:r w:rsidR="00E57EC9">
        <w:t>’</w:t>
      </w:r>
      <w:r w:rsidRPr="00034910">
        <w:t>un pain de glace</w:t>
      </w:r>
      <w:r w:rsidR="00E57EC9">
        <w:t xml:space="preserve">. </w:t>
      </w:r>
      <w:r w:rsidRPr="00034910">
        <w:t>Ma foi</w:t>
      </w:r>
      <w:r w:rsidR="00E57EC9">
        <w:t xml:space="preserve">, </w:t>
      </w:r>
      <w:r w:rsidRPr="00034910">
        <w:t>je vais descendre à l</w:t>
      </w:r>
      <w:r w:rsidR="00E57EC9">
        <w:t>’</w:t>
      </w:r>
      <w:r w:rsidRPr="00034910">
        <w:t>office</w:t>
      </w:r>
      <w:r w:rsidR="00E57EC9">
        <w:t>.</w:t>
      </w:r>
    </w:p>
    <w:p w14:paraId="798FD4FF" w14:textId="77777777" w:rsidR="00E57EC9" w:rsidRDefault="00776CEA" w:rsidP="00E57EC9">
      <w:r w:rsidRPr="00034910">
        <w:t xml:space="preserve">Le </w:t>
      </w:r>
      <w:r w:rsidR="00E57EC9">
        <w:t>« </w:t>
      </w:r>
      <w:r w:rsidRPr="00034910">
        <w:t>réservoir</w:t>
      </w:r>
      <w:r w:rsidR="00E57EC9">
        <w:t> »</w:t>
      </w:r>
      <w:r w:rsidRPr="00034910">
        <w:t xml:space="preserve"> du fourneau est toujours plein d</w:t>
      </w:r>
      <w:r w:rsidR="00E57EC9">
        <w:t>’</w:t>
      </w:r>
      <w:r w:rsidRPr="00034910">
        <w:t>eau tiède</w:t>
      </w:r>
      <w:r w:rsidR="00E57EC9">
        <w:t xml:space="preserve">. </w:t>
      </w:r>
      <w:r w:rsidRPr="00034910">
        <w:t>L</w:t>
      </w:r>
      <w:r w:rsidR="00E57EC9">
        <w:t>’</w:t>
      </w:r>
      <w:r w:rsidRPr="00034910">
        <w:t>eau tiède</w:t>
      </w:r>
      <w:r w:rsidR="00E57EC9">
        <w:t xml:space="preserve">, </w:t>
      </w:r>
      <w:r w:rsidRPr="00034910">
        <w:t>c</w:t>
      </w:r>
      <w:r w:rsidR="00E57EC9">
        <w:t>’</w:t>
      </w:r>
      <w:r w:rsidRPr="00034910">
        <w:t>est moins héroïque que la glace</w:t>
      </w:r>
      <w:r w:rsidR="00E57EC9">
        <w:t xml:space="preserve">, </w:t>
      </w:r>
      <w:r w:rsidRPr="00034910">
        <w:t>mais c</w:t>
      </w:r>
      <w:r w:rsidR="00E57EC9">
        <w:t>’</w:t>
      </w:r>
      <w:r w:rsidRPr="00034910">
        <w:t>est infin</w:t>
      </w:r>
      <w:r w:rsidRPr="00034910">
        <w:t>i</w:t>
      </w:r>
      <w:r w:rsidRPr="00034910">
        <w:t>ment plus agréable</w:t>
      </w:r>
      <w:r w:rsidR="00E57EC9">
        <w:t>.</w:t>
      </w:r>
    </w:p>
    <w:p w14:paraId="65FAA7E1" w14:textId="77777777" w:rsidR="00E57EC9" w:rsidRDefault="00776CEA" w:rsidP="00E57EC9">
      <w:r w:rsidRPr="00034910">
        <w:lastRenderedPageBreak/>
        <w:t xml:space="preserve">On me prendrait pour </w:t>
      </w:r>
      <w:r w:rsidRPr="00034910">
        <w:rPr>
          <w:i/>
          <w:iCs/>
        </w:rPr>
        <w:t xml:space="preserve">une poule mouillée </w:t>
      </w:r>
      <w:r w:rsidRPr="00034910">
        <w:t>avec des r</w:t>
      </w:r>
      <w:r w:rsidRPr="00034910">
        <w:t>é</w:t>
      </w:r>
      <w:r w:rsidRPr="00034910">
        <w:t>flexions pareilles</w:t>
      </w:r>
      <w:r w:rsidR="00E57EC9">
        <w:t xml:space="preserve">. </w:t>
      </w:r>
      <w:r w:rsidRPr="00034910">
        <w:t>Mais il faut tenir compte du froid</w:t>
      </w:r>
      <w:r w:rsidR="00E57EC9">
        <w:t xml:space="preserve">, </w:t>
      </w:r>
      <w:r w:rsidRPr="00034910">
        <w:t>un froid</w:t>
      </w:r>
      <w:r w:rsidR="00E57EC9">
        <w:t xml:space="preserve">… </w:t>
      </w:r>
      <w:r w:rsidRPr="00034910">
        <w:t>américain</w:t>
      </w:r>
      <w:r w:rsidR="00E57EC9">
        <w:t xml:space="preserve">. </w:t>
      </w:r>
      <w:r w:rsidRPr="00034910">
        <w:t>Cette nuit</w:t>
      </w:r>
      <w:r w:rsidR="00E57EC9">
        <w:t xml:space="preserve">, </w:t>
      </w:r>
      <w:r w:rsidRPr="00034910">
        <w:t>le thermomètre centigrade a marqué vingt-trois degrés au-dessous de zéro</w:t>
      </w:r>
      <w:r w:rsidR="00E57EC9">
        <w:t>.</w:t>
      </w:r>
    </w:p>
    <w:p w14:paraId="20B3BD03" w14:textId="77777777" w:rsidR="00E57EC9" w:rsidRDefault="00776CEA" w:rsidP="00E57EC9">
      <w:r w:rsidRPr="00034910">
        <w:t>Dans l</w:t>
      </w:r>
      <w:r w:rsidR="00E57EC9">
        <w:t>’</w:t>
      </w:r>
      <w:r w:rsidRPr="00034910">
        <w:t>office</w:t>
      </w:r>
      <w:r w:rsidR="00E57EC9">
        <w:t xml:space="preserve">, </w:t>
      </w:r>
      <w:r w:rsidRPr="00034910">
        <w:t>il y a des rouliers</w:t>
      </w:r>
      <w:r w:rsidR="00E57EC9">
        <w:t xml:space="preserve">. </w:t>
      </w:r>
      <w:r w:rsidRPr="00034910">
        <w:t>Ces braves gens</w:t>
      </w:r>
      <w:r w:rsidR="00E57EC9">
        <w:t xml:space="preserve">, </w:t>
      </w:r>
      <w:r w:rsidRPr="00034910">
        <w:t>dont le métier doit être rude en cette saison</w:t>
      </w:r>
      <w:r w:rsidR="00E57EC9">
        <w:t xml:space="preserve">, </w:t>
      </w:r>
      <w:r w:rsidRPr="00034910">
        <w:t>sont arrivés dans la nuit</w:t>
      </w:r>
      <w:r w:rsidR="00E57EC9">
        <w:t>.</w:t>
      </w:r>
    </w:p>
    <w:p w14:paraId="47A58349" w14:textId="77777777" w:rsidR="00E57EC9" w:rsidRDefault="00776CEA" w:rsidP="00E57EC9">
      <w:r w:rsidRPr="00034910">
        <w:t>Ils ont dormi dans la remise</w:t>
      </w:r>
      <w:r w:rsidR="00E57EC9">
        <w:t xml:space="preserve">, </w:t>
      </w:r>
      <w:r w:rsidRPr="00034910">
        <w:t>auprès de notre auto</w:t>
      </w:r>
      <w:r w:rsidR="00E57EC9">
        <w:t xml:space="preserve">, </w:t>
      </w:r>
      <w:r w:rsidRPr="00034910">
        <w:t xml:space="preserve">parce que leurs </w:t>
      </w:r>
      <w:r w:rsidRPr="00034910">
        <w:rPr>
          <w:i/>
          <w:iCs/>
        </w:rPr>
        <w:t xml:space="preserve">moyens </w:t>
      </w:r>
      <w:r w:rsidRPr="00034910">
        <w:t>ne leur permettent pas de se payer des cha</w:t>
      </w:r>
      <w:r w:rsidRPr="00034910">
        <w:t>m</w:t>
      </w:r>
      <w:r w:rsidRPr="00034910">
        <w:t>bres</w:t>
      </w:r>
      <w:r w:rsidR="00E57EC9">
        <w:t>.</w:t>
      </w:r>
    </w:p>
    <w:p w14:paraId="288B8D6F" w14:textId="77777777" w:rsidR="00E57EC9" w:rsidRDefault="00776CEA" w:rsidP="00E57EC9">
      <w:r w:rsidRPr="00034910">
        <w:t>À présent</w:t>
      </w:r>
      <w:r w:rsidR="00E57EC9">
        <w:t xml:space="preserve">, </w:t>
      </w:r>
      <w:r w:rsidRPr="00034910">
        <w:t>ils engloutissent du thé</w:t>
      </w:r>
      <w:r w:rsidR="00E57EC9">
        <w:t xml:space="preserve">, </w:t>
      </w:r>
      <w:r w:rsidRPr="00034910">
        <w:t>du lard et des pommes de terre</w:t>
      </w:r>
      <w:r w:rsidR="00E57EC9">
        <w:t xml:space="preserve">, </w:t>
      </w:r>
      <w:r w:rsidRPr="00034910">
        <w:t>avant de se remettre en route</w:t>
      </w:r>
      <w:r w:rsidR="00E57EC9">
        <w:t>.</w:t>
      </w:r>
    </w:p>
    <w:p w14:paraId="633550F0" w14:textId="77777777" w:rsidR="00E57EC9" w:rsidRDefault="00776CEA" w:rsidP="00E57EC9">
      <w:r w:rsidRPr="00034910">
        <w:t xml:space="preserve">Je me suis installé dans une </w:t>
      </w:r>
      <w:r w:rsidR="00E57EC9">
        <w:t>« </w:t>
      </w:r>
      <w:r w:rsidRPr="00034910">
        <w:t>petite resserre</w:t>
      </w:r>
      <w:r w:rsidR="00E57EC9">
        <w:t> »</w:t>
      </w:r>
      <w:r w:rsidRPr="00034910">
        <w:t xml:space="preserve"> qui ouvre sur la cuisine</w:t>
      </w:r>
      <w:r w:rsidR="00E57EC9">
        <w:t xml:space="preserve">. </w:t>
      </w:r>
      <w:r w:rsidRPr="00034910">
        <w:t>Je me débarbouille voluptueusement à l</w:t>
      </w:r>
      <w:r w:rsidR="00E57EC9">
        <w:t>’</w:t>
      </w:r>
      <w:r w:rsidRPr="00034910">
        <w:t>eau tiède</w:t>
      </w:r>
      <w:r w:rsidR="00E57EC9">
        <w:t xml:space="preserve">, </w:t>
      </w:r>
      <w:r w:rsidRPr="00034910">
        <w:t>tout en prêtant l</w:t>
      </w:r>
      <w:r w:rsidR="00E57EC9">
        <w:t>’</w:t>
      </w:r>
      <w:r w:rsidRPr="00034910">
        <w:t>oreille à la conversation des rouliers</w:t>
      </w:r>
      <w:r w:rsidR="00E57EC9">
        <w:t>.</w:t>
      </w:r>
    </w:p>
    <w:p w14:paraId="3036879D" w14:textId="1B43DB13" w:rsidR="00E57EC9" w:rsidRDefault="00E57EC9" w:rsidP="00E57EC9">
      <w:r>
        <w:t>— </w:t>
      </w:r>
      <w:r w:rsidR="00776CEA" w:rsidRPr="00034910">
        <w:t>Eh</w:t>
      </w:r>
      <w:r>
        <w:t xml:space="preserve"> ! Joe, </w:t>
      </w:r>
      <w:r w:rsidR="00776CEA" w:rsidRPr="00034910">
        <w:t>fait l</w:t>
      </w:r>
      <w:r>
        <w:t>’</w:t>
      </w:r>
      <w:r w:rsidR="00776CEA" w:rsidRPr="00034910">
        <w:t>un</w:t>
      </w:r>
      <w:r>
        <w:t xml:space="preserve">, </w:t>
      </w:r>
      <w:r w:rsidR="00776CEA" w:rsidRPr="00034910">
        <w:t>ton revolver est chargé</w:t>
      </w:r>
      <w:r>
        <w:t> ?</w:t>
      </w:r>
    </w:p>
    <w:p w14:paraId="7671B056" w14:textId="77777777" w:rsidR="00F24A4A" w:rsidRDefault="00F24A4A" w:rsidP="00F24A4A">
      <w:pPr>
        <w:pStyle w:val="Centrsolidaire"/>
      </w:pPr>
      <w:r w:rsidRPr="00E57EC9">
        <w:rPr>
          <w:noProof/>
        </w:rPr>
        <w:lastRenderedPageBreak/>
        <w:drawing>
          <wp:inline distT="0" distB="0" distL="0" distR="0" wp14:anchorId="06D28BF7" wp14:editId="523616BD">
            <wp:extent cx="3967480" cy="4802505"/>
            <wp:effectExtent l="0" t="0" r="0" b="0"/>
            <wp:docPr id="41" name="Image 62" descr="Une image contenant croquis, dessin, homme, ar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 62" descr="Une image contenant croquis, dessin, homme, art&#10;&#10;Le contenu généré par l’IA peut être incorrec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967480" cy="4802505"/>
                    </a:xfrm>
                    <a:prstGeom prst="rect">
                      <a:avLst/>
                    </a:prstGeom>
                    <a:noFill/>
                    <a:ln>
                      <a:noFill/>
                    </a:ln>
                  </pic:spPr>
                </pic:pic>
              </a:graphicData>
            </a:graphic>
          </wp:inline>
        </w:drawing>
      </w:r>
    </w:p>
    <w:p w14:paraId="0286C224" w14:textId="77777777" w:rsidR="00F24A4A" w:rsidRDefault="00F24A4A" w:rsidP="00F24A4A">
      <w:pPr>
        <w:pStyle w:val="Centr14pt"/>
      </w:pPr>
      <w:r w:rsidRPr="00E57EC9">
        <w:t>Je me débarbouille tout en prêtant l</w:t>
      </w:r>
      <w:r>
        <w:t>’</w:t>
      </w:r>
      <w:r w:rsidRPr="00E57EC9">
        <w:t>oreille</w:t>
      </w:r>
      <w:r>
        <w:t>.</w:t>
      </w:r>
    </w:p>
    <w:p w14:paraId="33DB19A4" w14:textId="77777777" w:rsidR="00E57EC9" w:rsidRDefault="00E57EC9" w:rsidP="00E57EC9">
      <w:r>
        <w:t>— </w:t>
      </w:r>
      <w:r w:rsidR="00776CEA" w:rsidRPr="00034910">
        <w:t>Tu le penses bien</w:t>
      </w:r>
      <w:r>
        <w:t xml:space="preserve"> ; </w:t>
      </w:r>
      <w:r w:rsidR="00776CEA" w:rsidRPr="00034910">
        <w:t>Joas</w:t>
      </w:r>
      <w:r>
        <w:t xml:space="preserve">, </w:t>
      </w:r>
      <w:r w:rsidR="00776CEA" w:rsidRPr="00034910">
        <w:t>répond l</w:t>
      </w:r>
      <w:r>
        <w:t>’</w:t>
      </w:r>
      <w:r w:rsidR="00776CEA" w:rsidRPr="00034910">
        <w:t>interpellé</w:t>
      </w:r>
      <w:r>
        <w:t xml:space="preserve">. </w:t>
      </w:r>
      <w:r w:rsidR="00776CEA" w:rsidRPr="00034910">
        <w:t>Quand on sait l</w:t>
      </w:r>
      <w:r>
        <w:t>’</w:t>
      </w:r>
      <w:r w:rsidR="00776CEA" w:rsidRPr="00034910">
        <w:t>ours en campagne</w:t>
      </w:r>
      <w:r>
        <w:t xml:space="preserve">, </w:t>
      </w:r>
      <w:r w:rsidR="00776CEA" w:rsidRPr="00034910">
        <w:t>le plomb est le meilleur protecteur des dollars</w:t>
      </w:r>
      <w:r>
        <w:t>.</w:t>
      </w:r>
    </w:p>
    <w:p w14:paraId="2567B428" w14:textId="77777777" w:rsidR="00E57EC9" w:rsidRDefault="00E57EC9" w:rsidP="00E57EC9">
      <w:r>
        <w:t>— </w:t>
      </w:r>
      <w:r w:rsidR="00776CEA" w:rsidRPr="00034910">
        <w:t>Yes</w:t>
      </w:r>
      <w:r>
        <w:t xml:space="preserve">, </w:t>
      </w:r>
      <w:r w:rsidR="00776CEA" w:rsidRPr="00034910">
        <w:t xml:space="preserve">I </w:t>
      </w:r>
      <w:proofErr w:type="spellStart"/>
      <w:r w:rsidR="00776CEA" w:rsidRPr="00034910">
        <w:t>guess</w:t>
      </w:r>
      <w:proofErr w:type="spellEnd"/>
      <w:r w:rsidR="00776CEA" w:rsidRPr="00034910">
        <w:rPr>
          <w:rStyle w:val="Appelnotedebasdep"/>
        </w:rPr>
        <w:footnoteReference w:id="3"/>
      </w:r>
      <w:r>
        <w:t>.</w:t>
      </w:r>
    </w:p>
    <w:p w14:paraId="756B302B" w14:textId="77777777" w:rsidR="00E57EC9" w:rsidRDefault="00776CEA" w:rsidP="00E57EC9">
      <w:r w:rsidRPr="00034910">
        <w:t>Mais une servante qui surveille les consommateurs</w:t>
      </w:r>
      <w:r w:rsidR="00E57EC9">
        <w:t xml:space="preserve">, </w:t>
      </w:r>
      <w:r w:rsidRPr="00034910">
        <w:t>que</w:t>
      </w:r>
      <w:r w:rsidRPr="00034910">
        <w:t>s</w:t>
      </w:r>
      <w:r w:rsidRPr="00034910">
        <w:t>tionne</w:t>
      </w:r>
      <w:r w:rsidR="00E57EC9">
        <w:t> :</w:t>
      </w:r>
    </w:p>
    <w:p w14:paraId="734B5F0F" w14:textId="77777777" w:rsidR="00E57EC9" w:rsidRDefault="00E57EC9" w:rsidP="00E57EC9">
      <w:r>
        <w:lastRenderedPageBreak/>
        <w:t>— </w:t>
      </w:r>
      <w:r w:rsidR="00776CEA" w:rsidRPr="00034910">
        <w:t>De quel ours parlez-vous donc</w:t>
      </w:r>
      <w:r>
        <w:t> ?</w:t>
      </w:r>
    </w:p>
    <w:p w14:paraId="3C0498E6" w14:textId="77777777" w:rsidR="00E57EC9" w:rsidRDefault="00E57EC9" w:rsidP="00E57EC9">
      <w:r>
        <w:t>— </w:t>
      </w:r>
      <w:r w:rsidR="00776CEA" w:rsidRPr="00034910">
        <w:t>Bon</w:t>
      </w:r>
      <w:r>
        <w:t xml:space="preserve"> ! </w:t>
      </w:r>
      <w:r w:rsidR="00776CEA" w:rsidRPr="00034910">
        <w:t xml:space="preserve">jolie </w:t>
      </w:r>
      <w:proofErr w:type="spellStart"/>
      <w:r w:rsidR="00776CEA" w:rsidRPr="00034910">
        <w:t>Magget</w:t>
      </w:r>
      <w:proofErr w:type="spellEnd"/>
      <w:r>
        <w:t xml:space="preserve">, </w:t>
      </w:r>
      <w:r w:rsidR="00776CEA" w:rsidRPr="00034910">
        <w:t>de l</w:t>
      </w:r>
      <w:r>
        <w:t>’</w:t>
      </w:r>
      <w:r w:rsidR="00776CEA" w:rsidRPr="00034910">
        <w:t xml:space="preserve">ours de la prison de </w:t>
      </w:r>
      <w:proofErr w:type="spellStart"/>
      <w:r w:rsidR="00776CEA" w:rsidRPr="00034910">
        <w:t>Dowerpoint</w:t>
      </w:r>
      <w:proofErr w:type="spellEnd"/>
      <w:r>
        <w:t>.</w:t>
      </w:r>
    </w:p>
    <w:p w14:paraId="30E4DD23" w14:textId="77777777" w:rsidR="00E57EC9" w:rsidRDefault="00776CEA" w:rsidP="00E57EC9">
      <w:r w:rsidRPr="00034910">
        <w:t xml:space="preserve">La prison de </w:t>
      </w:r>
      <w:proofErr w:type="spellStart"/>
      <w:r w:rsidRPr="00034910">
        <w:t>Dowerpoint</w:t>
      </w:r>
      <w:proofErr w:type="spellEnd"/>
      <w:r w:rsidR="00E57EC9">
        <w:t xml:space="preserve">, </w:t>
      </w:r>
      <w:r w:rsidRPr="00034910">
        <w:t>on me l</w:t>
      </w:r>
      <w:r w:rsidR="00E57EC9">
        <w:t>’</w:t>
      </w:r>
      <w:r w:rsidRPr="00034910">
        <w:t>a dit ensuite</w:t>
      </w:r>
      <w:r w:rsidR="00E57EC9">
        <w:t xml:space="preserve">, </w:t>
      </w:r>
      <w:r w:rsidRPr="00034910">
        <w:t>est dans un vallon éloigné de quinze à seize milles</w:t>
      </w:r>
      <w:r w:rsidR="00E57EC9">
        <w:t>.</w:t>
      </w:r>
    </w:p>
    <w:p w14:paraId="5BDD9040" w14:textId="77777777" w:rsidR="00E57EC9" w:rsidRDefault="00E57EC9" w:rsidP="00E57EC9">
      <w:r>
        <w:t>— </w:t>
      </w:r>
      <w:r w:rsidR="00776CEA" w:rsidRPr="00034910">
        <w:t>Ah</w:t>
      </w:r>
      <w:r>
        <w:t xml:space="preserve"> ! </w:t>
      </w:r>
      <w:r w:rsidR="00776CEA" w:rsidRPr="00034910">
        <w:t>c</w:t>
      </w:r>
      <w:r>
        <w:t>’</w:t>
      </w:r>
      <w:r w:rsidR="00776CEA" w:rsidRPr="00034910">
        <w:t>est le directeur de la maison de détention que vous nommez ainsi</w:t>
      </w:r>
      <w:r>
        <w:t xml:space="preserve">… </w:t>
      </w:r>
      <w:r w:rsidR="00776CEA" w:rsidRPr="00034910">
        <w:t>Cela ne m</w:t>
      </w:r>
      <w:r>
        <w:t>’</w:t>
      </w:r>
      <w:r w:rsidR="00776CEA" w:rsidRPr="00034910">
        <w:t>étonne pas</w:t>
      </w:r>
      <w:r>
        <w:t xml:space="preserve">. </w:t>
      </w:r>
      <w:r w:rsidR="00776CEA" w:rsidRPr="00034910">
        <w:t>Pour garder des priso</w:t>
      </w:r>
      <w:r w:rsidR="00776CEA" w:rsidRPr="00034910">
        <w:t>n</w:t>
      </w:r>
      <w:r w:rsidR="00776CEA" w:rsidRPr="00034910">
        <w:t>niers</w:t>
      </w:r>
      <w:r>
        <w:t xml:space="preserve">, </w:t>
      </w:r>
      <w:r w:rsidR="00776CEA" w:rsidRPr="00034910">
        <w:t>il faut être un véritable ours</w:t>
      </w:r>
      <w:r>
        <w:t>.</w:t>
      </w:r>
    </w:p>
    <w:p w14:paraId="6E991A9D" w14:textId="77777777" w:rsidR="00E57EC9" w:rsidRDefault="00776CEA" w:rsidP="00E57EC9">
      <w:r w:rsidRPr="00034910">
        <w:t>La réflexion de la servante égaie tous les assistants</w:t>
      </w:r>
      <w:r w:rsidR="00E57EC9">
        <w:t>.</w:t>
      </w:r>
    </w:p>
    <w:p w14:paraId="2848056C" w14:textId="248220C9" w:rsidR="00E57EC9" w:rsidRDefault="00776CEA" w:rsidP="00E57EC9">
      <w:r w:rsidRPr="00034910">
        <w:t>Ce sont des rires sonores</w:t>
      </w:r>
      <w:r w:rsidR="00E57EC9">
        <w:t xml:space="preserve">, </w:t>
      </w:r>
      <w:r w:rsidRPr="00034910">
        <w:t>des exclamations bruyantes</w:t>
      </w:r>
      <w:r w:rsidR="00E57EC9">
        <w:t xml:space="preserve">. </w:t>
      </w:r>
      <w:r w:rsidRPr="00034910">
        <w:t>C</w:t>
      </w:r>
      <w:r w:rsidRPr="00034910">
        <w:t>e</w:t>
      </w:r>
      <w:r w:rsidRPr="00034910">
        <w:t xml:space="preserve">lui qui répond au nom de </w:t>
      </w:r>
      <w:r w:rsidR="00E57EC9">
        <w:t xml:space="preserve">Joe, </w:t>
      </w:r>
      <w:r w:rsidRPr="00034910">
        <w:t>se décide enfin à expliquer</w:t>
      </w:r>
      <w:r w:rsidR="00E57EC9">
        <w:t> :</w:t>
      </w:r>
    </w:p>
    <w:p w14:paraId="49A5254B" w14:textId="77777777" w:rsidR="00E57EC9" w:rsidRDefault="00E57EC9" w:rsidP="00E57EC9">
      <w:r>
        <w:t>— </w:t>
      </w:r>
      <w:r w:rsidR="00776CEA" w:rsidRPr="00034910">
        <w:t>Non</w:t>
      </w:r>
      <w:r>
        <w:t xml:space="preserve">, </w:t>
      </w:r>
      <w:r w:rsidR="00776CEA" w:rsidRPr="00034910">
        <w:t>non</w:t>
      </w:r>
      <w:r>
        <w:t xml:space="preserve">, </w:t>
      </w:r>
      <w:proofErr w:type="spellStart"/>
      <w:r w:rsidR="00776CEA" w:rsidRPr="00034910">
        <w:t>Magget</w:t>
      </w:r>
      <w:proofErr w:type="spellEnd"/>
      <w:r>
        <w:t xml:space="preserve">, </w:t>
      </w:r>
      <w:r w:rsidR="00776CEA" w:rsidRPr="00034910">
        <w:t>il ne s</w:t>
      </w:r>
      <w:r>
        <w:t>’</w:t>
      </w:r>
      <w:r w:rsidR="00776CEA" w:rsidRPr="00034910">
        <w:t>agit pas du Directeur</w:t>
      </w:r>
      <w:r>
        <w:t xml:space="preserve">, </w:t>
      </w:r>
      <w:r w:rsidR="00776CEA" w:rsidRPr="00034910">
        <w:t>mais d</w:t>
      </w:r>
      <w:r>
        <w:t>’</w:t>
      </w:r>
      <w:r w:rsidR="00776CEA" w:rsidRPr="00034910">
        <w:t>un de ses administrés qui s</w:t>
      </w:r>
      <w:r>
        <w:t>’</w:t>
      </w:r>
      <w:r w:rsidR="00776CEA" w:rsidRPr="00034910">
        <w:t>est évadé</w:t>
      </w:r>
      <w:r>
        <w:t xml:space="preserve">, </w:t>
      </w:r>
      <w:r w:rsidR="00776CEA" w:rsidRPr="00034910">
        <w:t>et qu</w:t>
      </w:r>
      <w:r>
        <w:t>’</w:t>
      </w:r>
      <w:r w:rsidR="00776CEA" w:rsidRPr="00034910">
        <w:t>il vaut mieux ne pas rencontrer sur sa route</w:t>
      </w:r>
      <w:r>
        <w:t>.</w:t>
      </w:r>
    </w:p>
    <w:p w14:paraId="62E766A0" w14:textId="77777777" w:rsidR="00E57EC9" w:rsidRDefault="00E57EC9" w:rsidP="00E57EC9">
      <w:r>
        <w:t>— </w:t>
      </w:r>
      <w:r w:rsidR="00776CEA" w:rsidRPr="00034910">
        <w:t>C</w:t>
      </w:r>
      <w:r>
        <w:t>’</w:t>
      </w:r>
      <w:r w:rsidR="00776CEA" w:rsidRPr="00034910">
        <w:t>est donc un être bien terrible</w:t>
      </w:r>
      <w:r>
        <w:t xml:space="preserve"> ? </w:t>
      </w:r>
      <w:r w:rsidR="00776CEA" w:rsidRPr="00034910">
        <w:t>reprend la servante avec une curiosité terrifiée</w:t>
      </w:r>
      <w:r>
        <w:t>.</w:t>
      </w:r>
    </w:p>
    <w:p w14:paraId="081244B3" w14:textId="77777777" w:rsidR="00E57EC9" w:rsidRDefault="00E57EC9" w:rsidP="00E57EC9">
      <w:r>
        <w:t>— </w:t>
      </w:r>
      <w:r w:rsidR="00776CEA" w:rsidRPr="00034910">
        <w:t>Bon</w:t>
      </w:r>
      <w:r>
        <w:t xml:space="preserve"> ! </w:t>
      </w:r>
      <w:r w:rsidR="00776CEA" w:rsidRPr="00034910">
        <w:t>C</w:t>
      </w:r>
      <w:r>
        <w:t>’</w:t>
      </w:r>
      <w:r w:rsidR="00776CEA" w:rsidRPr="00034910">
        <w:t>est l</w:t>
      </w:r>
      <w:r>
        <w:t>’</w:t>
      </w:r>
      <w:r w:rsidR="00776CEA" w:rsidRPr="00034910">
        <w:t>assassin de Cedar</w:t>
      </w:r>
      <w:r>
        <w:t xml:space="preserve">, </w:t>
      </w:r>
      <w:r w:rsidR="00776CEA" w:rsidRPr="00034910">
        <w:t>condamné à mort</w:t>
      </w:r>
      <w:r>
        <w:t xml:space="preserve">… </w:t>
      </w:r>
      <w:r w:rsidR="00776CEA" w:rsidRPr="00034910">
        <w:t>On attendait le dégel pour le conduire en ville et l</w:t>
      </w:r>
      <w:r>
        <w:t>’</w:t>
      </w:r>
      <w:r w:rsidR="00776CEA" w:rsidRPr="00034910">
        <w:t>électrocuter</w:t>
      </w:r>
      <w:r>
        <w:t xml:space="preserve">. </w:t>
      </w:r>
      <w:r w:rsidR="00776CEA" w:rsidRPr="00034910">
        <w:t>Il a trouvé meilleur de déguerpir avant</w:t>
      </w:r>
      <w:r>
        <w:t>.</w:t>
      </w:r>
    </w:p>
    <w:p w14:paraId="62A0D2EA" w14:textId="77777777" w:rsidR="00E57EC9" w:rsidRDefault="00E57EC9" w:rsidP="00E57EC9">
      <w:pPr>
        <w:rPr>
          <w:i/>
          <w:iCs/>
        </w:rPr>
      </w:pPr>
      <w:r>
        <w:t>— </w:t>
      </w:r>
      <w:r w:rsidR="00776CEA" w:rsidRPr="00034910">
        <w:t>Et il peut se présenter ici</w:t>
      </w:r>
      <w:r>
        <w:t xml:space="preserve">, </w:t>
      </w:r>
      <w:r w:rsidR="00776CEA" w:rsidRPr="00034910">
        <w:t>et on le recevra sans se douter que c</w:t>
      </w:r>
      <w:r>
        <w:t>’</w:t>
      </w:r>
      <w:r w:rsidR="00776CEA" w:rsidRPr="00034910">
        <w:t xml:space="preserve">est un </w:t>
      </w:r>
      <w:r w:rsidR="00776CEA" w:rsidRPr="00034910">
        <w:rPr>
          <w:i/>
          <w:iCs/>
        </w:rPr>
        <w:t>sanglant mauvais garçon</w:t>
      </w:r>
      <w:r>
        <w:rPr>
          <w:i/>
          <w:iCs/>
        </w:rPr>
        <w:t> !</w:t>
      </w:r>
    </w:p>
    <w:p w14:paraId="76D03EC1" w14:textId="77777777" w:rsidR="00E57EC9" w:rsidRDefault="00E57EC9" w:rsidP="00E57EC9">
      <w:r>
        <w:t>— </w:t>
      </w:r>
      <w:r w:rsidR="00776CEA" w:rsidRPr="00034910">
        <w:t>Ma foi</w:t>
      </w:r>
      <w:r>
        <w:t xml:space="preserve"> ! </w:t>
      </w:r>
      <w:r w:rsidR="00776CEA" w:rsidRPr="00034910">
        <w:t>Dans un hôtel</w:t>
      </w:r>
      <w:r>
        <w:t xml:space="preserve">, </w:t>
      </w:r>
      <w:r w:rsidR="00776CEA" w:rsidRPr="00034910">
        <w:t>on reçoit qui paie</w:t>
      </w:r>
      <w:r>
        <w:t xml:space="preserve">, </w:t>
      </w:r>
      <w:proofErr w:type="spellStart"/>
      <w:r w:rsidR="00776CEA" w:rsidRPr="00034910">
        <w:t>Magget</w:t>
      </w:r>
      <w:proofErr w:type="spellEnd"/>
      <w:r>
        <w:t xml:space="preserve"> ! </w:t>
      </w:r>
      <w:r w:rsidR="00776CEA" w:rsidRPr="00034910">
        <w:t>La servante leva les bras au ciel avec horreur</w:t>
      </w:r>
      <w:r>
        <w:t>.</w:t>
      </w:r>
    </w:p>
    <w:p w14:paraId="77F38997" w14:textId="77777777" w:rsidR="00E57EC9" w:rsidRDefault="00E57EC9" w:rsidP="00E57EC9">
      <w:r>
        <w:t>— </w:t>
      </w:r>
      <w:r w:rsidR="00776CEA" w:rsidRPr="00034910">
        <w:t>Et quand je le servirai</w:t>
      </w:r>
      <w:r>
        <w:t xml:space="preserve">, </w:t>
      </w:r>
      <w:r w:rsidR="00776CEA" w:rsidRPr="00034910">
        <w:t>je ne reconnaîtrai pas la main qui a versé le sang d</w:t>
      </w:r>
      <w:r>
        <w:t>’</w:t>
      </w:r>
      <w:r w:rsidR="00776CEA" w:rsidRPr="00034910">
        <w:t>innocentes créatures</w:t>
      </w:r>
      <w:r>
        <w:t> !</w:t>
      </w:r>
    </w:p>
    <w:p w14:paraId="6ED566B6" w14:textId="7459D921" w:rsidR="00E57EC9" w:rsidRDefault="00E57EC9" w:rsidP="00E57EC9">
      <w:pPr>
        <w:rPr>
          <w:i/>
          <w:iCs/>
        </w:rPr>
      </w:pPr>
      <w:r>
        <w:lastRenderedPageBreak/>
        <w:t>— </w:t>
      </w:r>
      <w:r w:rsidR="00776CEA" w:rsidRPr="00034910">
        <w:t>Oh</w:t>
      </w:r>
      <w:r>
        <w:t xml:space="preserve"> ! </w:t>
      </w:r>
      <w:r w:rsidR="00776CEA" w:rsidRPr="00034910">
        <w:t xml:space="preserve">gouailla </w:t>
      </w:r>
      <w:r>
        <w:t xml:space="preserve">Joe, </w:t>
      </w:r>
      <w:r w:rsidR="00776CEA" w:rsidRPr="00034910">
        <w:t>la main</w:t>
      </w:r>
      <w:r>
        <w:t xml:space="preserve">, </w:t>
      </w:r>
      <w:r w:rsidR="00776CEA" w:rsidRPr="00034910">
        <w:t>non</w:t>
      </w:r>
      <w:r>
        <w:t xml:space="preserve">, </w:t>
      </w:r>
      <w:r w:rsidR="00776CEA" w:rsidRPr="00034910">
        <w:t>vous ne reconnaîtrez pas la main</w:t>
      </w:r>
      <w:r>
        <w:t xml:space="preserve"> ; </w:t>
      </w:r>
      <w:r w:rsidR="00776CEA" w:rsidRPr="00034910">
        <w:t>mais bien certainement</w:t>
      </w:r>
      <w:r>
        <w:t xml:space="preserve">, </w:t>
      </w:r>
      <w:r w:rsidR="00776CEA" w:rsidRPr="00034910">
        <w:t>si ce que dit l</w:t>
      </w:r>
      <w:r>
        <w:t>’</w:t>
      </w:r>
      <w:r w:rsidR="00776CEA" w:rsidRPr="00034910">
        <w:t>affiche prome</w:t>
      </w:r>
      <w:r w:rsidR="00776CEA" w:rsidRPr="00034910">
        <w:t>t</w:t>
      </w:r>
      <w:r w:rsidR="00776CEA" w:rsidRPr="00034910">
        <w:t>tant la prime pour la capture</w:t>
      </w:r>
      <w:r>
        <w:t xml:space="preserve">, </w:t>
      </w:r>
      <w:r w:rsidR="00776CEA" w:rsidRPr="00034910">
        <w:t>est vrai</w:t>
      </w:r>
      <w:r>
        <w:t xml:space="preserve">…, </w:t>
      </w:r>
      <w:r w:rsidR="00776CEA" w:rsidRPr="00034910">
        <w:t>vous pourrez reconna</w:t>
      </w:r>
      <w:r w:rsidR="00776CEA" w:rsidRPr="00034910">
        <w:t>î</w:t>
      </w:r>
      <w:r w:rsidR="00776CEA" w:rsidRPr="00034910">
        <w:t>tre sa figure</w:t>
      </w:r>
      <w:r>
        <w:t xml:space="preserve">. </w:t>
      </w:r>
      <w:r w:rsidR="00776CEA" w:rsidRPr="00034910">
        <w:t>On prétend que sa joue gauche</w:t>
      </w:r>
      <w:r>
        <w:t xml:space="preserve">, </w:t>
      </w:r>
      <w:r w:rsidR="00776CEA" w:rsidRPr="00034910">
        <w:t>son nez et son front sont marqués d</w:t>
      </w:r>
      <w:r>
        <w:t>’</w:t>
      </w:r>
      <w:r w:rsidR="00776CEA" w:rsidRPr="00034910">
        <w:t xml:space="preserve">une </w:t>
      </w:r>
      <w:r w:rsidR="00776CEA" w:rsidRPr="00034910">
        <w:rPr>
          <w:i/>
          <w:iCs/>
        </w:rPr>
        <w:t>tache de vin</w:t>
      </w:r>
      <w:r>
        <w:rPr>
          <w:i/>
          <w:iCs/>
        </w:rPr>
        <w:t>.</w:t>
      </w:r>
    </w:p>
    <w:p w14:paraId="1FA337FC" w14:textId="77777777" w:rsidR="00E57EC9" w:rsidRDefault="00776CEA" w:rsidP="00E57EC9">
      <w:r w:rsidRPr="00034910">
        <w:t>Oh</w:t>
      </w:r>
      <w:r w:rsidR="00E57EC9">
        <w:t xml:space="preserve"> ! </w:t>
      </w:r>
      <w:r w:rsidRPr="00034910">
        <w:t>Je faillis tomber dans le cuveau de bois où je lessivais mon individu</w:t>
      </w:r>
      <w:r w:rsidR="00E57EC9">
        <w:t>.</w:t>
      </w:r>
    </w:p>
    <w:p w14:paraId="59E240F2" w14:textId="77777777" w:rsidR="00E57EC9" w:rsidRDefault="00776CEA" w:rsidP="00E57EC9">
      <w:r w:rsidRPr="00034910">
        <w:t>Mais cette tache de vin si caractéristique</w:t>
      </w:r>
      <w:r w:rsidR="00E57EC9">
        <w:t xml:space="preserve">, </w:t>
      </w:r>
      <w:r w:rsidRPr="00034910">
        <w:t>je l</w:t>
      </w:r>
      <w:r w:rsidR="00E57EC9">
        <w:t>’</w:t>
      </w:r>
      <w:r w:rsidRPr="00034910">
        <w:t>avais vue</w:t>
      </w:r>
      <w:r w:rsidR="00E57EC9">
        <w:t xml:space="preserve">, </w:t>
      </w:r>
      <w:r w:rsidRPr="00034910">
        <w:t>moi</w:t>
      </w:r>
      <w:r w:rsidR="00E57EC9">
        <w:t>.</w:t>
      </w:r>
    </w:p>
    <w:p w14:paraId="238F5724" w14:textId="77777777" w:rsidR="00E57EC9" w:rsidRDefault="00776CEA" w:rsidP="00E57EC9">
      <w:r w:rsidRPr="00034910">
        <w:t>Le malade du premier</w:t>
      </w:r>
      <w:r w:rsidR="00E57EC9">
        <w:t xml:space="preserve">, </w:t>
      </w:r>
      <w:r w:rsidRPr="00034910">
        <w:t>Jeffries</w:t>
      </w:r>
      <w:r w:rsidR="00E57EC9">
        <w:t xml:space="preserve">, </w:t>
      </w:r>
      <w:r w:rsidRPr="00034910">
        <w:t>répondait au signalement</w:t>
      </w:r>
      <w:r w:rsidR="00E57EC9">
        <w:t>.</w:t>
      </w:r>
    </w:p>
    <w:p w14:paraId="47FCC0E7" w14:textId="77777777" w:rsidR="00E57EC9" w:rsidRDefault="00776CEA" w:rsidP="00E57EC9">
      <w:r w:rsidRPr="00034910">
        <w:t>Et le juge d</w:t>
      </w:r>
      <w:r w:rsidR="00E57EC9">
        <w:t>’</w:t>
      </w:r>
      <w:r w:rsidRPr="00034910">
        <w:t>instruction lui avait parlé</w:t>
      </w:r>
      <w:r w:rsidR="00E57EC9">
        <w:t xml:space="preserve">, </w:t>
      </w:r>
      <w:r w:rsidRPr="00034910">
        <w:t>sans se douter</w:t>
      </w:r>
      <w:r w:rsidR="00E57EC9">
        <w:t xml:space="preserve">… </w:t>
      </w:r>
      <w:r w:rsidRPr="00034910">
        <w:t>Ah</w:t>
      </w:r>
      <w:r w:rsidR="00E57EC9">
        <w:t xml:space="preserve"> ! </w:t>
      </w:r>
      <w:r w:rsidRPr="00034910">
        <w:t>les juges d</w:t>
      </w:r>
      <w:r w:rsidR="00E57EC9">
        <w:t>’</w:t>
      </w:r>
      <w:r w:rsidRPr="00034910">
        <w:t>instruction</w:t>
      </w:r>
      <w:r w:rsidR="00E57EC9">
        <w:t xml:space="preserve"> ! </w:t>
      </w:r>
      <w:r w:rsidRPr="00034910">
        <w:t>Il est vrai qu</w:t>
      </w:r>
      <w:r w:rsidR="00E57EC9">
        <w:t>’</w:t>
      </w:r>
      <w:r w:rsidRPr="00034910">
        <w:t>avec le visage entortillé de bandes de toile</w:t>
      </w:r>
      <w:r w:rsidR="00E57EC9">
        <w:t xml:space="preserve">, </w:t>
      </w:r>
      <w:r w:rsidRPr="00034910">
        <w:t>il n</w:t>
      </w:r>
      <w:r w:rsidR="00E57EC9">
        <w:t>’</w:t>
      </w:r>
      <w:r w:rsidRPr="00034910">
        <w:t>est pas commode de distinguer si la pe</w:t>
      </w:r>
      <w:r w:rsidRPr="00034910">
        <w:t>r</w:t>
      </w:r>
      <w:r w:rsidRPr="00034910">
        <w:t>sonne est ou non agrémentée d</w:t>
      </w:r>
      <w:r w:rsidR="00E57EC9">
        <w:t>’</w:t>
      </w:r>
      <w:r w:rsidRPr="00034910">
        <w:t>une tache lie de vin</w:t>
      </w:r>
      <w:r w:rsidR="00E57EC9">
        <w:t>.</w:t>
      </w:r>
    </w:p>
    <w:p w14:paraId="694A1C5C" w14:textId="77777777" w:rsidR="00E57EC9" w:rsidRDefault="00776CEA" w:rsidP="00E57EC9">
      <w:r w:rsidRPr="00034910">
        <w:t>Un bandit à l</w:t>
      </w:r>
      <w:r w:rsidR="00E57EC9">
        <w:t>’</w:t>
      </w:r>
      <w:r w:rsidRPr="00034910">
        <w:t>hôtel</w:t>
      </w:r>
      <w:r w:rsidR="00E57EC9">
        <w:t xml:space="preserve">… </w:t>
      </w:r>
      <w:r w:rsidRPr="00034910">
        <w:t>Et les voyageurs cambriolés</w:t>
      </w:r>
      <w:r w:rsidR="00E57EC9">
        <w:t xml:space="preserve">… </w:t>
      </w:r>
      <w:r w:rsidRPr="00034910">
        <w:t>Les deux choses se touchent</w:t>
      </w:r>
      <w:r w:rsidR="00E57EC9">
        <w:t xml:space="preserve">. </w:t>
      </w:r>
      <w:r w:rsidRPr="00034910">
        <w:t>L</w:t>
      </w:r>
      <w:r w:rsidR="00E57EC9">
        <w:t>’</w:t>
      </w:r>
      <w:r w:rsidRPr="00034910">
        <w:t>une explique l</w:t>
      </w:r>
      <w:r w:rsidR="00E57EC9">
        <w:t>’</w:t>
      </w:r>
      <w:r w:rsidRPr="00034910">
        <w:t>autre</w:t>
      </w:r>
      <w:r w:rsidR="00E57EC9">
        <w:t>.</w:t>
      </w:r>
    </w:p>
    <w:p w14:paraId="2E5928EF" w14:textId="77777777" w:rsidR="00E57EC9" w:rsidRDefault="00776CEA" w:rsidP="00E57EC9">
      <w:r w:rsidRPr="00034910">
        <w:t>L</w:t>
      </w:r>
      <w:r w:rsidR="00E57EC9">
        <w:t>’</w:t>
      </w:r>
      <w:r w:rsidRPr="00034910">
        <w:t xml:space="preserve">homme aux bandelettes </w:t>
      </w:r>
      <w:proofErr w:type="spellStart"/>
      <w:r w:rsidRPr="00034910">
        <w:t>a</w:t>
      </w:r>
      <w:proofErr w:type="spellEnd"/>
      <w:r w:rsidRPr="00034910">
        <w:t xml:space="preserve"> mes cent quarante-huit francs</w:t>
      </w:r>
      <w:r w:rsidR="00E57EC9">
        <w:t>.</w:t>
      </w:r>
    </w:p>
    <w:p w14:paraId="433F5970" w14:textId="77777777" w:rsidR="00E57EC9" w:rsidRDefault="00776CEA" w:rsidP="00E57EC9">
      <w:r w:rsidRPr="00034910">
        <w:t>Oh</w:t>
      </w:r>
      <w:r w:rsidR="00E57EC9">
        <w:t xml:space="preserve"> ! </w:t>
      </w:r>
      <w:r w:rsidRPr="00034910">
        <w:t>il les restituera</w:t>
      </w:r>
      <w:r w:rsidR="00E57EC9">
        <w:t>.</w:t>
      </w:r>
    </w:p>
    <w:p w14:paraId="553752A2" w14:textId="77777777" w:rsidR="00E57EC9" w:rsidRDefault="00776CEA" w:rsidP="00E57EC9">
      <w:r w:rsidRPr="00034910">
        <w:t>Comment</w:t>
      </w:r>
      <w:r w:rsidR="00E57EC9">
        <w:t xml:space="preserve">, </w:t>
      </w:r>
      <w:r w:rsidRPr="00034910">
        <w:t>par exemple</w:t>
      </w:r>
      <w:r w:rsidR="00E57EC9">
        <w:t xml:space="preserve"> ? </w:t>
      </w:r>
      <w:r w:rsidRPr="00034910">
        <w:t>Voilà qui ne m</w:t>
      </w:r>
      <w:r w:rsidR="00E57EC9">
        <w:t>’</w:t>
      </w:r>
      <w:r w:rsidRPr="00034910">
        <w:t>apparaît pas tout de suite</w:t>
      </w:r>
      <w:r w:rsidR="00E57EC9">
        <w:t xml:space="preserve">. </w:t>
      </w:r>
      <w:r w:rsidRPr="00034910">
        <w:t>Car enfin</w:t>
      </w:r>
      <w:r w:rsidR="00E57EC9">
        <w:t xml:space="preserve">, </w:t>
      </w:r>
      <w:r w:rsidRPr="00034910">
        <w:t>je ne puis pas me présenter chez celui qui se fait appeler Jeffries</w:t>
      </w:r>
      <w:r w:rsidR="00E57EC9">
        <w:t xml:space="preserve">, </w:t>
      </w:r>
      <w:r w:rsidRPr="00034910">
        <w:t>bien qu</w:t>
      </w:r>
      <w:r w:rsidR="00E57EC9">
        <w:t>’</w:t>
      </w:r>
      <w:r w:rsidRPr="00034910">
        <w:t xml:space="preserve">il fût en réalité </w:t>
      </w:r>
      <w:proofErr w:type="spellStart"/>
      <w:r w:rsidRPr="00034910">
        <w:t>Toddy</w:t>
      </w:r>
      <w:proofErr w:type="spellEnd"/>
      <w:r w:rsidRPr="00034910">
        <w:t xml:space="preserve"> le forçat</w:t>
      </w:r>
      <w:r w:rsidR="00E57EC9">
        <w:t xml:space="preserve">, </w:t>
      </w:r>
      <w:r w:rsidRPr="00034910">
        <w:t>pour lui proposer</w:t>
      </w:r>
      <w:r w:rsidR="00E57EC9">
        <w:t> :</w:t>
      </w:r>
    </w:p>
    <w:p w14:paraId="6B207A28" w14:textId="77777777" w:rsidR="00E57EC9" w:rsidRDefault="00776CEA" w:rsidP="00E57EC9">
      <w:r w:rsidRPr="00034910">
        <w:t>1</w:t>
      </w:r>
      <w:r w:rsidR="00E57EC9">
        <w:t>°</w:t>
      </w:r>
      <w:r w:rsidRPr="00034910">
        <w:t>D</w:t>
      </w:r>
      <w:r w:rsidR="00E57EC9">
        <w:t>’</w:t>
      </w:r>
      <w:r w:rsidRPr="00034910">
        <w:t>ôter ses bandes de toile</w:t>
      </w:r>
      <w:r w:rsidR="00E57EC9">
        <w:t xml:space="preserve">, </w:t>
      </w:r>
      <w:r w:rsidRPr="00034910">
        <w:t>afin de me permettre de con</w:t>
      </w:r>
      <w:r w:rsidRPr="00034910">
        <w:t>s</w:t>
      </w:r>
      <w:r w:rsidRPr="00034910">
        <w:t>tater la présence de la tache de vin sur son visage</w:t>
      </w:r>
      <w:r w:rsidR="00E57EC9">
        <w:t> ;</w:t>
      </w:r>
    </w:p>
    <w:p w14:paraId="5CD12B03" w14:textId="77777777" w:rsidR="00E57EC9" w:rsidRDefault="00776CEA" w:rsidP="00E57EC9">
      <w:r w:rsidRPr="00034910">
        <w:lastRenderedPageBreak/>
        <w:t>2</w:t>
      </w:r>
      <w:r w:rsidR="00E57EC9">
        <w:t>°</w:t>
      </w:r>
      <w:r w:rsidRPr="00034910">
        <w:t>De me donner licence de rechercher mon porte-monnaie dans ses bagages</w:t>
      </w:r>
      <w:r w:rsidR="00E57EC9">
        <w:t>.</w:t>
      </w:r>
    </w:p>
    <w:p w14:paraId="4B9CEBBE" w14:textId="77777777" w:rsidR="00E57EC9" w:rsidRDefault="00776CEA" w:rsidP="00E57EC9">
      <w:r w:rsidRPr="00034910">
        <w:t>Oh</w:t>
      </w:r>
      <w:r w:rsidR="00E57EC9">
        <w:t xml:space="preserve"> ! </w:t>
      </w:r>
      <w:r w:rsidRPr="00034910">
        <w:t>mais je suis stupide</w:t>
      </w:r>
      <w:r w:rsidR="00E57EC9">
        <w:t xml:space="preserve">. </w:t>
      </w:r>
      <w:r w:rsidRPr="00034910">
        <w:t>Ce que je ne saurais faire</w:t>
      </w:r>
      <w:r w:rsidR="00E57EC9">
        <w:t xml:space="preserve">, </w:t>
      </w:r>
      <w:r w:rsidRPr="00034910">
        <w:t>un a</w:t>
      </w:r>
      <w:r w:rsidRPr="00034910">
        <w:t>u</w:t>
      </w:r>
      <w:r w:rsidRPr="00034910">
        <w:t>tre a qualité pour l</w:t>
      </w:r>
      <w:r w:rsidR="00E57EC9">
        <w:t>’</w:t>
      </w:r>
      <w:r w:rsidRPr="00034910">
        <w:t>exécuter</w:t>
      </w:r>
      <w:r w:rsidR="00E57EC9">
        <w:t xml:space="preserve">. </w:t>
      </w:r>
      <w:r w:rsidRPr="00034910">
        <w:t>Le juge d</w:t>
      </w:r>
      <w:r w:rsidR="00E57EC9">
        <w:t>’</w:t>
      </w:r>
      <w:r w:rsidRPr="00034910">
        <w:t>instruction a le droit d</w:t>
      </w:r>
      <w:r w:rsidR="00E57EC9">
        <w:t>’</w:t>
      </w:r>
      <w:r w:rsidRPr="00034910">
        <w:t>être indiscret</w:t>
      </w:r>
      <w:r w:rsidR="00E57EC9">
        <w:t xml:space="preserve">. </w:t>
      </w:r>
      <w:r w:rsidRPr="00034910">
        <w:t>La loi le lui confère</w:t>
      </w:r>
      <w:r w:rsidR="00E57EC9">
        <w:t xml:space="preserve">, </w:t>
      </w:r>
      <w:r w:rsidRPr="00034910">
        <w:t>et dans l</w:t>
      </w:r>
      <w:r w:rsidR="00E57EC9">
        <w:t>’</w:t>
      </w:r>
      <w:r w:rsidRPr="00034910">
        <w:t>espèce</w:t>
      </w:r>
      <w:r w:rsidR="00E57EC9">
        <w:t xml:space="preserve">, </w:t>
      </w:r>
      <w:r w:rsidRPr="00034910">
        <w:t>elle me semble avoir joliment raison</w:t>
      </w:r>
      <w:r w:rsidR="00E57EC9">
        <w:t xml:space="preserve">, </w:t>
      </w:r>
      <w:r w:rsidRPr="00034910">
        <w:t>la loi</w:t>
      </w:r>
      <w:r w:rsidR="00E57EC9">
        <w:t>.</w:t>
      </w:r>
    </w:p>
    <w:p w14:paraId="293E0F61" w14:textId="77777777" w:rsidR="00E57EC9" w:rsidRDefault="00776CEA" w:rsidP="00E57EC9">
      <w:r w:rsidRPr="00034910">
        <w:t>Et j</w:t>
      </w:r>
      <w:r w:rsidR="00E57EC9">
        <w:t>’</w:t>
      </w:r>
      <w:r w:rsidRPr="00034910">
        <w:t>active ma toilette</w:t>
      </w:r>
      <w:r w:rsidR="00E57EC9">
        <w:t xml:space="preserve">. </w:t>
      </w:r>
      <w:r w:rsidRPr="00034910">
        <w:t>Me voici prêt</w:t>
      </w:r>
      <w:r w:rsidR="00E57EC9">
        <w:t>.</w:t>
      </w:r>
    </w:p>
    <w:p w14:paraId="66D54234" w14:textId="77777777" w:rsidR="00E57EC9" w:rsidRDefault="00776CEA" w:rsidP="00E57EC9">
      <w:r w:rsidRPr="00034910">
        <w:t>La demeure du juge n</w:t>
      </w:r>
      <w:r w:rsidR="00E57EC9">
        <w:t>’</w:t>
      </w:r>
      <w:r w:rsidRPr="00034910">
        <w:t>est pas très éloignée</w:t>
      </w:r>
      <w:r w:rsidR="00E57EC9">
        <w:t xml:space="preserve">. </w:t>
      </w:r>
      <w:r w:rsidRPr="00034910">
        <w:t>Une chance c</w:t>
      </w:r>
      <w:r w:rsidRPr="00034910">
        <w:t>e</w:t>
      </w:r>
      <w:r w:rsidRPr="00034910">
        <w:t>la</w:t>
      </w:r>
      <w:r w:rsidR="00E57EC9">
        <w:t xml:space="preserve">, </w:t>
      </w:r>
      <w:r w:rsidRPr="00034910">
        <w:t>car en vérité</w:t>
      </w:r>
      <w:r w:rsidR="00E57EC9">
        <w:t xml:space="preserve">, </w:t>
      </w:r>
      <w:r w:rsidRPr="00034910">
        <w:t>il y a encore plus de boue qu</w:t>
      </w:r>
      <w:r w:rsidR="00E57EC9">
        <w:t>’</w:t>
      </w:r>
      <w:r w:rsidRPr="00034910">
        <w:t>hier soir</w:t>
      </w:r>
      <w:r w:rsidR="00E57EC9">
        <w:t>.</w:t>
      </w:r>
    </w:p>
    <w:p w14:paraId="74E25BC7" w14:textId="069B8839" w:rsidR="00E57EC9" w:rsidRDefault="00776CEA" w:rsidP="00E57EC9">
      <w:r w:rsidRPr="00034910">
        <w:t>Je tourne à droite</w:t>
      </w:r>
      <w:r w:rsidR="00E57EC9">
        <w:t xml:space="preserve">, </w:t>
      </w:r>
      <w:r w:rsidRPr="00034910">
        <w:t>puis à gauche</w:t>
      </w:r>
      <w:r w:rsidR="00E57EC9">
        <w:t xml:space="preserve">, </w:t>
      </w:r>
      <w:r w:rsidRPr="00034910">
        <w:t>et encore à gauche</w:t>
      </w:r>
      <w:r w:rsidR="00E57EC9">
        <w:t xml:space="preserve">. </w:t>
      </w:r>
      <w:r w:rsidRPr="00034910">
        <w:t xml:space="preserve">Je suis devant la maison de </w:t>
      </w:r>
      <w:r w:rsidR="00E57EC9">
        <w:t>M. </w:t>
      </w:r>
      <w:r w:rsidRPr="00034910">
        <w:t>Thomson</w:t>
      </w:r>
      <w:r w:rsidR="00E57EC9">
        <w:t xml:space="preserve">, </w:t>
      </w:r>
      <w:r w:rsidRPr="00034910">
        <w:t>le magistrat que je so</w:t>
      </w:r>
      <w:r w:rsidRPr="00034910">
        <w:t>u</w:t>
      </w:r>
      <w:r w:rsidRPr="00034910">
        <w:t>haite requérir</w:t>
      </w:r>
      <w:r w:rsidR="00E57EC9">
        <w:t>.</w:t>
      </w:r>
    </w:p>
    <w:p w14:paraId="18CBE49D" w14:textId="77777777" w:rsidR="00E57EC9" w:rsidRDefault="00776CEA" w:rsidP="00E57EC9">
      <w:r w:rsidRPr="00034910">
        <w:t>Je frappe à la porte</w:t>
      </w:r>
      <w:r w:rsidR="00E57EC9">
        <w:t xml:space="preserve">, </w:t>
      </w:r>
      <w:r w:rsidRPr="00034910">
        <w:t>à l</w:t>
      </w:r>
      <w:r w:rsidR="00E57EC9">
        <w:t>’</w:t>
      </w:r>
      <w:r w:rsidRPr="00034910">
        <w:t>aide d</w:t>
      </w:r>
      <w:r w:rsidR="00E57EC9">
        <w:t>’</w:t>
      </w:r>
      <w:r w:rsidRPr="00034910">
        <w:t>un marteau de fonte figurant une tête d</w:t>
      </w:r>
      <w:r w:rsidR="00E57EC9">
        <w:t>’</w:t>
      </w:r>
      <w:r w:rsidRPr="00034910">
        <w:t>archange</w:t>
      </w:r>
      <w:r w:rsidR="00E57EC9">
        <w:t>.</w:t>
      </w:r>
    </w:p>
    <w:p w14:paraId="74DF1748" w14:textId="14E1269C" w:rsidR="00E57EC9" w:rsidRDefault="00776CEA" w:rsidP="00E57EC9">
      <w:r w:rsidRPr="00034910">
        <w:t>La servante laide et sale qui m</w:t>
      </w:r>
      <w:r w:rsidR="00E57EC9">
        <w:t>’</w:t>
      </w:r>
      <w:r w:rsidRPr="00034910">
        <w:t>ouvre</w:t>
      </w:r>
      <w:r w:rsidR="00E57EC9">
        <w:t xml:space="preserve">, </w:t>
      </w:r>
      <w:r w:rsidRPr="00034910">
        <w:t>m</w:t>
      </w:r>
      <w:r w:rsidR="00E57EC9">
        <w:t>’</w:t>
      </w:r>
      <w:r w:rsidRPr="00034910">
        <w:t>oblige à parleme</w:t>
      </w:r>
      <w:r w:rsidRPr="00034910">
        <w:t>n</w:t>
      </w:r>
      <w:r w:rsidRPr="00034910">
        <w:t>ter durant cinq bonnes minutes</w:t>
      </w:r>
      <w:r w:rsidR="00E57EC9">
        <w:t xml:space="preserve">. </w:t>
      </w:r>
      <w:r w:rsidRPr="00034910">
        <w:t>Elle me régale de mensonges variés</w:t>
      </w:r>
      <w:r w:rsidR="00E57EC9">
        <w:t>. M. </w:t>
      </w:r>
      <w:r w:rsidRPr="00034910">
        <w:t>le juge n</w:t>
      </w:r>
      <w:r w:rsidR="00E57EC9">
        <w:t>’</w:t>
      </w:r>
      <w:r w:rsidRPr="00034910">
        <w:t>est point chez lui</w:t>
      </w:r>
      <w:r w:rsidR="00E57EC9">
        <w:t xml:space="preserve">… </w:t>
      </w:r>
      <w:r w:rsidRPr="00034910">
        <w:t>Il est peut-être au greffe du tribunal</w:t>
      </w:r>
      <w:r w:rsidR="00E57EC9">
        <w:t xml:space="preserve"> ; </w:t>
      </w:r>
      <w:r w:rsidRPr="00034910">
        <w:t>il doit déjeuner en ville</w:t>
      </w:r>
      <w:r w:rsidR="00E57EC9">
        <w:t xml:space="preserve">, </w:t>
      </w:r>
      <w:r w:rsidRPr="00034910">
        <w:t>et ne rentrera que tard dans la journée</w:t>
      </w:r>
      <w:r w:rsidR="00E57EC9">
        <w:t>.</w:t>
      </w:r>
    </w:p>
    <w:p w14:paraId="1B326859" w14:textId="77777777" w:rsidR="00E57EC9" w:rsidRDefault="00776CEA" w:rsidP="00E57EC9">
      <w:r w:rsidRPr="00034910">
        <w:t>Seulement je ne m</w:t>
      </w:r>
      <w:r w:rsidR="00E57EC9">
        <w:t>’</w:t>
      </w:r>
      <w:r w:rsidRPr="00034910">
        <w:t>en laisse pas conter</w:t>
      </w:r>
      <w:r w:rsidR="00E57EC9">
        <w:t xml:space="preserve">. </w:t>
      </w:r>
      <w:r w:rsidRPr="00034910">
        <w:t>Je l</w:t>
      </w:r>
      <w:r w:rsidR="00E57EC9">
        <w:t>’</w:t>
      </w:r>
      <w:r w:rsidRPr="00034910">
        <w:t>attendrai</w:t>
      </w:r>
      <w:r w:rsidR="00E57EC9">
        <w:t xml:space="preserve">. </w:t>
      </w:r>
      <w:r w:rsidRPr="00034910">
        <w:t>Il faut que je le voie</w:t>
      </w:r>
      <w:r w:rsidR="00E57EC9">
        <w:t>.</w:t>
      </w:r>
    </w:p>
    <w:p w14:paraId="7997EC46" w14:textId="77777777" w:rsidR="00E57EC9" w:rsidRDefault="00776CEA" w:rsidP="00E57EC9">
      <w:r w:rsidRPr="00034910">
        <w:t>Et comme la vieille sorcière laisse un instant la porte pour lever les bras en l</w:t>
      </w:r>
      <w:r w:rsidR="00E57EC9">
        <w:t>’</w:t>
      </w:r>
      <w:r w:rsidRPr="00034910">
        <w:t>air</w:t>
      </w:r>
      <w:r w:rsidR="00E57EC9">
        <w:t xml:space="preserve">, </w:t>
      </w:r>
      <w:r w:rsidRPr="00034910">
        <w:t>sans doute afin de prendre le ciel à témoin de mon entêtement</w:t>
      </w:r>
      <w:r w:rsidR="00E57EC9">
        <w:t xml:space="preserve">, </w:t>
      </w:r>
      <w:r w:rsidRPr="00034910">
        <w:t>je me faufile prestement à l</w:t>
      </w:r>
      <w:r w:rsidR="00E57EC9">
        <w:t>’</w:t>
      </w:r>
      <w:r w:rsidRPr="00034910">
        <w:t>intérieur</w:t>
      </w:r>
      <w:r w:rsidR="00E57EC9">
        <w:t xml:space="preserve">. </w:t>
      </w:r>
      <w:r w:rsidRPr="00034910">
        <w:t>Alors elle glapit</w:t>
      </w:r>
      <w:r w:rsidR="00E57EC9">
        <w:t xml:space="preserve"> ; </w:t>
      </w:r>
      <w:r w:rsidRPr="00034910">
        <w:t>je riposte</w:t>
      </w:r>
      <w:r w:rsidR="00E57EC9">
        <w:t>.</w:t>
      </w:r>
    </w:p>
    <w:p w14:paraId="24978F69" w14:textId="4D253902" w:rsidR="00E57EC9" w:rsidRDefault="00776CEA" w:rsidP="00E57EC9">
      <w:r w:rsidRPr="00034910">
        <w:t>C</w:t>
      </w:r>
      <w:r w:rsidR="00E57EC9">
        <w:t>’</w:t>
      </w:r>
      <w:r w:rsidRPr="00034910">
        <w:t>est un sabbat dont le résultat est d</w:t>
      </w:r>
      <w:r w:rsidR="00E57EC9">
        <w:t>’</w:t>
      </w:r>
      <w:r w:rsidRPr="00034910">
        <w:t xml:space="preserve">attirer </w:t>
      </w:r>
      <w:r w:rsidR="00E57EC9">
        <w:t>M. </w:t>
      </w:r>
      <w:r w:rsidRPr="00034910">
        <w:t>Thomson en personne</w:t>
      </w:r>
      <w:r w:rsidR="00E57EC9">
        <w:t xml:space="preserve">. </w:t>
      </w:r>
      <w:r w:rsidRPr="00034910">
        <w:t>Je ne lui donne pas le temps de se reconnaître</w:t>
      </w:r>
      <w:r w:rsidR="00E57EC9">
        <w:t>.</w:t>
      </w:r>
    </w:p>
    <w:p w14:paraId="0164F2D2" w14:textId="751BAF85" w:rsidR="00E57EC9" w:rsidRDefault="00E57EC9" w:rsidP="00E57EC9">
      <w:r>
        <w:lastRenderedPageBreak/>
        <w:t>— M. </w:t>
      </w:r>
      <w:r w:rsidR="00776CEA" w:rsidRPr="00034910">
        <w:t>le juge</w:t>
      </w:r>
      <w:r>
        <w:t xml:space="preserve">, </w:t>
      </w:r>
      <w:r w:rsidR="00776CEA" w:rsidRPr="00034910">
        <w:t>je viens de l</w:t>
      </w:r>
      <w:r>
        <w:t>’</w:t>
      </w:r>
      <w:r w:rsidR="00776CEA" w:rsidRPr="00034910">
        <w:t xml:space="preserve">hôtel </w:t>
      </w:r>
      <w:proofErr w:type="spellStart"/>
      <w:r w:rsidR="00776CEA" w:rsidRPr="00034910">
        <w:t>Tomlett</w:t>
      </w:r>
      <w:proofErr w:type="spellEnd"/>
      <w:r>
        <w:t>.</w:t>
      </w:r>
    </w:p>
    <w:p w14:paraId="351976AA" w14:textId="77777777" w:rsidR="00E57EC9" w:rsidRDefault="00E57EC9" w:rsidP="00E57EC9">
      <w:r>
        <w:t>— </w:t>
      </w:r>
      <w:r w:rsidR="00776CEA" w:rsidRPr="00034910">
        <w:t>Vous pourriez venir moins bruyamment</w:t>
      </w:r>
      <w:r>
        <w:t xml:space="preserve">, </w:t>
      </w:r>
      <w:r w:rsidR="00776CEA" w:rsidRPr="00034910">
        <w:t>jeune homme</w:t>
      </w:r>
      <w:r>
        <w:t xml:space="preserve">, </w:t>
      </w:r>
      <w:r w:rsidR="00776CEA" w:rsidRPr="00034910">
        <w:t>soit dit sans vous offenser</w:t>
      </w:r>
      <w:r>
        <w:t>.</w:t>
      </w:r>
    </w:p>
    <w:p w14:paraId="2B406D13" w14:textId="77777777" w:rsidR="00E57EC9" w:rsidRDefault="00E57EC9" w:rsidP="00E57EC9">
      <w:r>
        <w:t>— </w:t>
      </w:r>
      <w:r w:rsidR="00776CEA" w:rsidRPr="00034910">
        <w:t>Je le reconnais</w:t>
      </w:r>
      <w:r>
        <w:t xml:space="preserve">, </w:t>
      </w:r>
      <w:r w:rsidR="00776CEA" w:rsidRPr="00034910">
        <w:t>mon Président</w:t>
      </w:r>
      <w:r>
        <w:t>.</w:t>
      </w:r>
    </w:p>
    <w:p w14:paraId="1D92770C" w14:textId="77777777" w:rsidR="00E57EC9" w:rsidRDefault="00776CEA" w:rsidP="00E57EC9">
      <w:r w:rsidRPr="00034910">
        <w:t>Je me suis laissé conter que l</w:t>
      </w:r>
      <w:r w:rsidR="00E57EC9">
        <w:t>’</w:t>
      </w:r>
      <w:r w:rsidRPr="00034910">
        <w:t>on amadoue toujours un juge en l</w:t>
      </w:r>
      <w:r w:rsidR="00E57EC9">
        <w:t>’</w:t>
      </w:r>
      <w:r w:rsidRPr="00034910">
        <w:t>appelant président</w:t>
      </w:r>
      <w:r w:rsidR="00E57EC9">
        <w:t xml:space="preserve">. </w:t>
      </w:r>
      <w:r w:rsidRPr="00034910">
        <w:t>Cela se conçoit</w:t>
      </w:r>
      <w:r w:rsidR="00E57EC9">
        <w:t xml:space="preserve">, </w:t>
      </w:r>
      <w:r w:rsidRPr="00034910">
        <w:t>n</w:t>
      </w:r>
      <w:r w:rsidR="00E57EC9">
        <w:t>’</w:t>
      </w:r>
      <w:r w:rsidRPr="00034910">
        <w:t>est-ce pas</w:t>
      </w:r>
      <w:r w:rsidR="00E57EC9">
        <w:t xml:space="preserve"> ? </w:t>
      </w:r>
      <w:r w:rsidRPr="00034910">
        <w:t>Un cap</w:t>
      </w:r>
      <w:r w:rsidRPr="00034910">
        <w:t>o</w:t>
      </w:r>
      <w:r w:rsidRPr="00034910">
        <w:t>ral se rengorge quand on l</w:t>
      </w:r>
      <w:r w:rsidR="00E57EC9">
        <w:t>’</w:t>
      </w:r>
      <w:r w:rsidRPr="00034910">
        <w:t>appelle lieutenant</w:t>
      </w:r>
      <w:r w:rsidR="00E57EC9">
        <w:t>.</w:t>
      </w:r>
    </w:p>
    <w:p w14:paraId="3ACC0267" w14:textId="77777777" w:rsidR="00E57EC9" w:rsidRDefault="00E57EC9" w:rsidP="00E57EC9">
      <w:r>
        <w:t>— </w:t>
      </w:r>
      <w:r w:rsidR="00776CEA" w:rsidRPr="00034910">
        <w:t>Avouer sa faute est mériter l</w:t>
      </w:r>
      <w:r>
        <w:t>’</w:t>
      </w:r>
      <w:r w:rsidR="00776CEA" w:rsidRPr="00034910">
        <w:t>indulgence du tribunal</w:t>
      </w:r>
      <w:r>
        <w:t xml:space="preserve">, </w:t>
      </w:r>
      <w:r w:rsidR="00776CEA" w:rsidRPr="00034910">
        <w:t>pr</w:t>
      </w:r>
      <w:r w:rsidR="00776CEA" w:rsidRPr="00034910">
        <w:t>o</w:t>
      </w:r>
      <w:r w:rsidR="00776CEA" w:rsidRPr="00034910">
        <w:t>nonce-t-il d</w:t>
      </w:r>
      <w:r>
        <w:t>’</w:t>
      </w:r>
      <w:r w:rsidR="00776CEA" w:rsidRPr="00034910">
        <w:t>un ton doctoral</w:t>
      </w:r>
      <w:r>
        <w:t xml:space="preserve">. </w:t>
      </w:r>
      <w:r w:rsidR="00776CEA" w:rsidRPr="00034910">
        <w:t>Voyons</w:t>
      </w:r>
      <w:r>
        <w:t xml:space="preserve">, </w:t>
      </w:r>
      <w:r w:rsidR="00776CEA" w:rsidRPr="00034910">
        <w:t>de quoi s</w:t>
      </w:r>
      <w:r>
        <w:t>’</w:t>
      </w:r>
      <w:r w:rsidR="00776CEA" w:rsidRPr="00034910">
        <w:t>agit-il</w:t>
      </w:r>
      <w:r>
        <w:t> ?</w:t>
      </w:r>
    </w:p>
    <w:p w14:paraId="6DFD1F96" w14:textId="77777777" w:rsidR="00E57EC9" w:rsidRDefault="00E57EC9" w:rsidP="00E57EC9">
      <w:r>
        <w:t>— </w:t>
      </w:r>
      <w:r w:rsidR="00776CEA" w:rsidRPr="00034910">
        <w:t>D</w:t>
      </w:r>
      <w:r>
        <w:t>’</w:t>
      </w:r>
      <w:r w:rsidR="00776CEA" w:rsidRPr="00034910">
        <w:t>un renseignement important</w:t>
      </w:r>
      <w:r>
        <w:t xml:space="preserve">, </w:t>
      </w:r>
      <w:r w:rsidR="00776CEA" w:rsidRPr="00034910">
        <w:t>mon Président</w:t>
      </w:r>
      <w:r>
        <w:t xml:space="preserve"> ; </w:t>
      </w:r>
      <w:r w:rsidR="00776CEA" w:rsidRPr="00034910">
        <w:t>rense</w:t>
      </w:r>
      <w:r w:rsidR="00776CEA" w:rsidRPr="00034910">
        <w:t>i</w:t>
      </w:r>
      <w:r w:rsidR="00776CEA" w:rsidRPr="00034910">
        <w:t xml:space="preserve">gnement qui mettrait peut-être bien sur la piste du voleur du portefeuille de miss </w:t>
      </w:r>
      <w:proofErr w:type="spellStart"/>
      <w:r w:rsidR="00776CEA" w:rsidRPr="00034910">
        <w:t>Fleuriane</w:t>
      </w:r>
      <w:proofErr w:type="spellEnd"/>
      <w:r w:rsidR="00776CEA" w:rsidRPr="00034910">
        <w:t xml:space="preserve"> Defrance</w:t>
      </w:r>
      <w:r>
        <w:t>.</w:t>
      </w:r>
    </w:p>
    <w:p w14:paraId="12D38086" w14:textId="77777777" w:rsidR="00E57EC9" w:rsidRDefault="00776CEA" w:rsidP="00E57EC9">
      <w:r w:rsidRPr="00034910">
        <w:t>Le juge a sursauté</w:t>
      </w:r>
      <w:r w:rsidR="00E57EC9">
        <w:t xml:space="preserve">. </w:t>
      </w:r>
      <w:r w:rsidRPr="00034910">
        <w:t>En Amérique</w:t>
      </w:r>
      <w:r w:rsidR="00E57EC9">
        <w:t xml:space="preserve">, </w:t>
      </w:r>
      <w:r w:rsidRPr="00034910">
        <w:t>quand une personne est réputée très riche</w:t>
      </w:r>
      <w:r w:rsidR="00E57EC9">
        <w:t xml:space="preserve">, </w:t>
      </w:r>
      <w:r w:rsidRPr="00034910">
        <w:t>les magistrats ont le plus vif désir de lui être agréable</w:t>
      </w:r>
      <w:r w:rsidR="00E57EC9">
        <w:t xml:space="preserve">. </w:t>
      </w:r>
      <w:r w:rsidRPr="00034910">
        <w:t>Je crois d</w:t>
      </w:r>
      <w:r w:rsidR="00E57EC9">
        <w:t>’</w:t>
      </w:r>
      <w:r w:rsidRPr="00034910">
        <w:t>ailleurs que dans les autres pays</w:t>
      </w:r>
      <w:r w:rsidR="00E57EC9">
        <w:t xml:space="preserve">, </w:t>
      </w:r>
      <w:r w:rsidRPr="00034910">
        <w:t>c</w:t>
      </w:r>
      <w:r w:rsidR="00E57EC9">
        <w:t>’</w:t>
      </w:r>
      <w:r w:rsidRPr="00034910">
        <w:t>est abs</w:t>
      </w:r>
      <w:r w:rsidRPr="00034910">
        <w:t>o</w:t>
      </w:r>
      <w:r w:rsidRPr="00034910">
        <w:t>lument la même chose</w:t>
      </w:r>
      <w:r w:rsidR="00E57EC9">
        <w:t>.</w:t>
      </w:r>
    </w:p>
    <w:p w14:paraId="3FA5AA70" w14:textId="77777777" w:rsidR="00E57EC9" w:rsidRDefault="00776CEA" w:rsidP="00E57EC9">
      <w:r w:rsidRPr="00034910">
        <w:t>Je raconte les répliques des rouliers</w:t>
      </w:r>
      <w:r w:rsidR="00E57EC9">
        <w:t xml:space="preserve">, </w:t>
      </w:r>
      <w:r w:rsidRPr="00034910">
        <w:t>l</w:t>
      </w:r>
      <w:r w:rsidR="00E57EC9">
        <w:t>’</w:t>
      </w:r>
      <w:r w:rsidRPr="00034910">
        <w:t xml:space="preserve">évasion de </w:t>
      </w:r>
      <w:proofErr w:type="spellStart"/>
      <w:r w:rsidRPr="00034910">
        <w:t>Toddy</w:t>
      </w:r>
      <w:proofErr w:type="spellEnd"/>
      <w:r w:rsidR="00E57EC9">
        <w:t xml:space="preserve">… </w:t>
      </w:r>
      <w:r w:rsidRPr="00034910">
        <w:t>et aussi ma vision de la veille au soir et ma supposition que le bandage compliqué qui entortille la tête du voyageur de la chambre d</w:t>
      </w:r>
      <w:r w:rsidR="00E57EC9">
        <w:t>’</w:t>
      </w:r>
      <w:r w:rsidRPr="00034910">
        <w:t>acajou</w:t>
      </w:r>
      <w:r w:rsidR="00E57EC9">
        <w:t xml:space="preserve">, </w:t>
      </w:r>
      <w:r w:rsidRPr="00034910">
        <w:t>à l</w:t>
      </w:r>
      <w:r w:rsidR="00E57EC9">
        <w:t>’</w:t>
      </w:r>
      <w:r w:rsidRPr="00034910">
        <w:t xml:space="preserve">hôtel </w:t>
      </w:r>
      <w:proofErr w:type="spellStart"/>
      <w:r w:rsidRPr="00034910">
        <w:t>Tomlett</w:t>
      </w:r>
      <w:proofErr w:type="spellEnd"/>
      <w:r w:rsidR="00E57EC9">
        <w:t xml:space="preserve">, </w:t>
      </w:r>
      <w:r w:rsidRPr="00034910">
        <w:t>pourrait bien n</w:t>
      </w:r>
      <w:r w:rsidR="00E57EC9">
        <w:t>’</w:t>
      </w:r>
      <w:r w:rsidRPr="00034910">
        <w:t>être qu</w:t>
      </w:r>
      <w:r w:rsidR="00E57EC9">
        <w:t>’</w:t>
      </w:r>
      <w:r w:rsidRPr="00034910">
        <w:t>un masque destiné à dissimuler une trop reconnaissable tache de vin</w:t>
      </w:r>
      <w:r w:rsidR="00E57EC9">
        <w:t>.</w:t>
      </w:r>
    </w:p>
    <w:p w14:paraId="794BB7CA" w14:textId="4BE4EDE0" w:rsidR="00E57EC9" w:rsidRDefault="00776CEA" w:rsidP="00E57EC9">
      <w:r w:rsidRPr="00034910">
        <w:t>Ma foi</w:t>
      </w:r>
      <w:r w:rsidR="00E57EC9">
        <w:t>, M. </w:t>
      </w:r>
      <w:r w:rsidRPr="00034910">
        <w:t>Thomson ne cache pas l</w:t>
      </w:r>
      <w:r w:rsidR="00E57EC9">
        <w:t>’</w:t>
      </w:r>
      <w:r w:rsidRPr="00034910">
        <w:t>intérêt que lui cause mon récit</w:t>
      </w:r>
      <w:r w:rsidR="00E57EC9">
        <w:t>.</w:t>
      </w:r>
    </w:p>
    <w:p w14:paraId="0F374862" w14:textId="77777777" w:rsidR="00E57EC9" w:rsidRDefault="00776CEA" w:rsidP="00E57EC9">
      <w:r w:rsidRPr="00034910">
        <w:t>Il ouvre démesurément les paupières</w:t>
      </w:r>
      <w:r w:rsidR="00E57EC9">
        <w:t xml:space="preserve">, </w:t>
      </w:r>
      <w:r w:rsidRPr="00034910">
        <w:t>se frotte les mains</w:t>
      </w:r>
      <w:r w:rsidR="00E57EC9">
        <w:t xml:space="preserve">, </w:t>
      </w:r>
      <w:r w:rsidRPr="00034910">
        <w:t>se gratte le bout du nez</w:t>
      </w:r>
      <w:r w:rsidR="00E57EC9">
        <w:t xml:space="preserve">, </w:t>
      </w:r>
      <w:r w:rsidRPr="00034910">
        <w:t>et enfin il clame</w:t>
      </w:r>
      <w:r w:rsidR="00E57EC9">
        <w:t> :</w:t>
      </w:r>
    </w:p>
    <w:p w14:paraId="7D53064F" w14:textId="77777777" w:rsidR="00E57EC9" w:rsidRDefault="00E57EC9" w:rsidP="00E57EC9">
      <w:r>
        <w:t>— </w:t>
      </w:r>
      <w:r w:rsidR="00776CEA" w:rsidRPr="00034910">
        <w:t>Norah</w:t>
      </w:r>
      <w:r>
        <w:t xml:space="preserve"> ! </w:t>
      </w:r>
      <w:r w:rsidR="00776CEA" w:rsidRPr="00034910">
        <w:t>ma pelisse et mes snowboots</w:t>
      </w:r>
      <w:r>
        <w:t>.</w:t>
      </w:r>
    </w:p>
    <w:p w14:paraId="4C215FE9" w14:textId="77777777" w:rsidR="00E57EC9" w:rsidRDefault="00776CEA" w:rsidP="00E57EC9">
      <w:r w:rsidRPr="00034910">
        <w:lastRenderedPageBreak/>
        <w:t>Je crois bien que la vieille a fait siffler entre ses dents cette exclamation peu amène</w:t>
      </w:r>
      <w:r w:rsidR="00E57EC9">
        <w:t> :</w:t>
      </w:r>
    </w:p>
    <w:p w14:paraId="5FDF0F93" w14:textId="77777777" w:rsidR="00E57EC9" w:rsidRDefault="00E57EC9" w:rsidP="00E57EC9">
      <w:r>
        <w:t>— </w:t>
      </w:r>
      <w:r w:rsidR="00776CEA" w:rsidRPr="00034910">
        <w:t>Vieux fou</w:t>
      </w:r>
      <w:r>
        <w:t> !</w:t>
      </w:r>
    </w:p>
    <w:p w14:paraId="4CFB368D" w14:textId="77777777" w:rsidR="00E57EC9" w:rsidRDefault="00776CEA" w:rsidP="00E57EC9">
      <w:r w:rsidRPr="00034910">
        <w:t>Mais elle apporte la pelisse demandée</w:t>
      </w:r>
      <w:r w:rsidR="00E57EC9">
        <w:t xml:space="preserve">. </w:t>
      </w:r>
      <w:r w:rsidRPr="00034910">
        <w:t>Elle chausse les snowboots à son maître</w:t>
      </w:r>
      <w:r w:rsidR="00E57EC9">
        <w:t xml:space="preserve">, </w:t>
      </w:r>
      <w:r w:rsidRPr="00034910">
        <w:t>avec des recommandations où fleurit toute la sollicitude féminine</w:t>
      </w:r>
      <w:r w:rsidR="00E57EC9">
        <w:t xml:space="preserve">. </w:t>
      </w:r>
      <w:r w:rsidRPr="00034910">
        <w:t>Le juge est habillé</w:t>
      </w:r>
      <w:r w:rsidR="00E57EC9">
        <w:t xml:space="preserve">, </w:t>
      </w:r>
      <w:r w:rsidRPr="00034910">
        <w:t>emmitouflé comme s</w:t>
      </w:r>
      <w:r w:rsidR="00E57EC9">
        <w:t>’</w:t>
      </w:r>
      <w:r w:rsidRPr="00034910">
        <w:t>il partait à la conquête du pôle</w:t>
      </w:r>
      <w:r w:rsidR="00E57EC9">
        <w:t>.</w:t>
      </w:r>
    </w:p>
    <w:p w14:paraId="360F321A" w14:textId="77777777" w:rsidR="00E57EC9" w:rsidRDefault="00E57EC9" w:rsidP="00E57EC9">
      <w:r>
        <w:t>— </w:t>
      </w:r>
      <w:r w:rsidR="00776CEA" w:rsidRPr="00034910">
        <w:t>Mon jeune garçon</w:t>
      </w:r>
      <w:r>
        <w:t xml:space="preserve">, </w:t>
      </w:r>
      <w:r w:rsidR="00776CEA" w:rsidRPr="00034910">
        <w:t>je vous suis</w:t>
      </w:r>
      <w:r>
        <w:t>.</w:t>
      </w:r>
    </w:p>
    <w:p w14:paraId="64CCA246" w14:textId="77777777" w:rsidR="00E57EC9" w:rsidRDefault="00776CEA" w:rsidP="00E57EC9">
      <w:r w:rsidRPr="00034910">
        <w:t>Ces mots sont comme un signal</w:t>
      </w:r>
      <w:r w:rsidR="00E57EC9">
        <w:t xml:space="preserve">. </w:t>
      </w:r>
      <w:r w:rsidRPr="00034910">
        <w:t>La servante rouvre la porte</w:t>
      </w:r>
      <w:r w:rsidR="00E57EC9">
        <w:t xml:space="preserve">, </w:t>
      </w:r>
      <w:r w:rsidRPr="00034910">
        <w:t>à travers laquelle s</w:t>
      </w:r>
      <w:r w:rsidR="00E57EC9">
        <w:t>’</w:t>
      </w:r>
      <w:r w:rsidRPr="00034910">
        <w:t>engouffre le souffle froid de la bise</w:t>
      </w:r>
      <w:r w:rsidR="00E57EC9">
        <w:t xml:space="preserve">… </w:t>
      </w:r>
      <w:r w:rsidRPr="00034910">
        <w:t>Nous sortons</w:t>
      </w:r>
      <w:r w:rsidR="00E57EC9">
        <w:t>.</w:t>
      </w:r>
    </w:p>
    <w:p w14:paraId="04F6C799" w14:textId="77777777" w:rsidR="00E57EC9" w:rsidRDefault="00E57EC9" w:rsidP="00E57EC9">
      <w:r>
        <w:t>— </w:t>
      </w:r>
      <w:r w:rsidR="00776CEA" w:rsidRPr="00034910">
        <w:t>Pressons</w:t>
      </w:r>
      <w:r>
        <w:t xml:space="preserve">, </w:t>
      </w:r>
      <w:r w:rsidR="00776CEA" w:rsidRPr="00034910">
        <w:t>pressons</w:t>
      </w:r>
      <w:r>
        <w:t xml:space="preserve">, </w:t>
      </w:r>
      <w:r w:rsidR="00776CEA" w:rsidRPr="00034910">
        <w:t>murmure mon compagnon</w:t>
      </w:r>
      <w:r>
        <w:t xml:space="preserve">. </w:t>
      </w:r>
      <w:r w:rsidR="00776CEA" w:rsidRPr="00034910">
        <w:t>Il fait un froid à changer le nez en aiguille de glace</w:t>
      </w:r>
      <w:r>
        <w:t>.</w:t>
      </w:r>
    </w:p>
    <w:p w14:paraId="4F20FDCE" w14:textId="77777777" w:rsidR="00E57EC9" w:rsidRDefault="00776CEA" w:rsidP="00E57EC9">
      <w:r w:rsidRPr="00034910">
        <w:t>La façade de l</w:t>
      </w:r>
      <w:r w:rsidR="00E57EC9">
        <w:t>’</w:t>
      </w:r>
      <w:r w:rsidRPr="00034910">
        <w:t xml:space="preserve">hôtel </w:t>
      </w:r>
      <w:proofErr w:type="spellStart"/>
      <w:r w:rsidRPr="00034910">
        <w:t>Tomlett</w:t>
      </w:r>
      <w:proofErr w:type="spellEnd"/>
      <w:r w:rsidRPr="00034910">
        <w:t xml:space="preserve"> est en face de nous</w:t>
      </w:r>
      <w:r w:rsidR="00E57EC9">
        <w:t>.</w:t>
      </w:r>
    </w:p>
    <w:p w14:paraId="352525BD" w14:textId="4C515ABA" w:rsidR="00E57EC9" w:rsidRDefault="00776CEA" w:rsidP="00E57EC9">
      <w:r w:rsidRPr="00034910">
        <w:t xml:space="preserve">Le directeur est dans le </w:t>
      </w:r>
      <w:r w:rsidR="00E57EC9">
        <w:t>« </w:t>
      </w:r>
      <w:r w:rsidRPr="00034910">
        <w:t>bureau</w:t>
      </w:r>
      <w:r w:rsidR="00E57EC9">
        <w:t xml:space="preserve"> ». </w:t>
      </w:r>
      <w:r w:rsidRPr="00034910">
        <w:t xml:space="preserve">Il cause avec </w:t>
      </w:r>
      <w:r w:rsidR="00E57EC9">
        <w:t>M. </w:t>
      </w:r>
      <w:r w:rsidRPr="00034910">
        <w:t>Larmette nonchalamment étendu sur le canapé mis à la di</w:t>
      </w:r>
      <w:r w:rsidRPr="00034910">
        <w:t>s</w:t>
      </w:r>
      <w:r w:rsidRPr="00034910">
        <w:t xml:space="preserve">position des gentlemen qui discutent les prix avec le </w:t>
      </w:r>
      <w:r w:rsidR="00E57EC9">
        <w:t>« </w:t>
      </w:r>
      <w:r w:rsidRPr="00034910">
        <w:t>patron</w:t>
      </w:r>
      <w:r w:rsidR="00E57EC9">
        <w:t> ».</w:t>
      </w:r>
    </w:p>
    <w:p w14:paraId="5412CBF6" w14:textId="28FF66AB" w:rsidR="00E57EC9" w:rsidRDefault="00776CEA" w:rsidP="00E57EC9">
      <w:r w:rsidRPr="00034910">
        <w:t xml:space="preserve">Tous deux ont une mine mécontente en reconnaissant </w:t>
      </w:r>
      <w:r w:rsidR="00E57EC9">
        <w:t>M. </w:t>
      </w:r>
      <w:r w:rsidRPr="00034910">
        <w:t>Thomson</w:t>
      </w:r>
      <w:r w:rsidR="00E57EC9">
        <w:t>.</w:t>
      </w:r>
    </w:p>
    <w:p w14:paraId="3447E86D" w14:textId="77777777" w:rsidR="00E57EC9" w:rsidRDefault="00776CEA" w:rsidP="00E57EC9">
      <w:r w:rsidRPr="00034910">
        <w:t>J</w:t>
      </w:r>
      <w:r w:rsidR="00E57EC9">
        <w:t>’</w:t>
      </w:r>
      <w:r w:rsidRPr="00034910">
        <w:t>ai l</w:t>
      </w:r>
      <w:r w:rsidR="00E57EC9">
        <w:t>’</w:t>
      </w:r>
      <w:r w:rsidRPr="00034910">
        <w:t>impression qu</w:t>
      </w:r>
      <w:r w:rsidR="00E57EC9">
        <w:t>’</w:t>
      </w:r>
      <w:r w:rsidRPr="00034910">
        <w:t>ils l</w:t>
      </w:r>
      <w:r w:rsidR="00E57EC9">
        <w:t>’</w:t>
      </w:r>
      <w:r w:rsidRPr="00034910">
        <w:t>enverraient bien au diable</w:t>
      </w:r>
      <w:r w:rsidR="00E57EC9">
        <w:t xml:space="preserve">, </w:t>
      </w:r>
      <w:r w:rsidRPr="00034910">
        <w:t>avec moi en postillon</w:t>
      </w:r>
      <w:r w:rsidR="00E57EC9">
        <w:t xml:space="preserve">, </w:t>
      </w:r>
      <w:r w:rsidRPr="00034910">
        <w:t>s</w:t>
      </w:r>
      <w:r w:rsidR="00E57EC9">
        <w:t>’</w:t>
      </w:r>
      <w:r w:rsidRPr="00034910">
        <w:t>ils le pouvaient sans danger</w:t>
      </w:r>
      <w:r w:rsidR="00E57EC9">
        <w:t xml:space="preserve">. </w:t>
      </w:r>
      <w:r w:rsidRPr="00034910">
        <w:t>Ils font à ma</w:t>
      </w:r>
      <w:r w:rsidRPr="00034910">
        <w:t>u</w:t>
      </w:r>
      <w:r w:rsidRPr="00034910">
        <w:t>vaise fortune</w:t>
      </w:r>
      <w:r w:rsidR="00E57EC9">
        <w:t xml:space="preserve">, </w:t>
      </w:r>
      <w:r w:rsidRPr="00034910">
        <w:t>bon visage</w:t>
      </w:r>
      <w:r w:rsidR="00E57EC9">
        <w:t>.</w:t>
      </w:r>
    </w:p>
    <w:p w14:paraId="05B0C6E1" w14:textId="77777777" w:rsidR="00E57EC9" w:rsidRDefault="00E57EC9" w:rsidP="00E57EC9">
      <w:r>
        <w:t>— </w:t>
      </w:r>
      <w:r w:rsidR="00776CEA" w:rsidRPr="00034910">
        <w:t>Master Jeffries</w:t>
      </w:r>
      <w:r>
        <w:t xml:space="preserve">, </w:t>
      </w:r>
      <w:r w:rsidR="00776CEA" w:rsidRPr="00034910">
        <w:t>s</w:t>
      </w:r>
      <w:r>
        <w:t>’</w:t>
      </w:r>
      <w:r w:rsidR="00776CEA" w:rsidRPr="00034910">
        <w:t>exclament-ils</w:t>
      </w:r>
      <w:r>
        <w:t xml:space="preserve">, </w:t>
      </w:r>
      <w:r w:rsidR="00776CEA" w:rsidRPr="00034910">
        <w:t xml:space="preserve">quand le juge exprime le désir de voir immédiatement le voyageur de </w:t>
      </w:r>
      <w:smartTag w:uri="urn:schemas-microsoft-com:office:smarttags" w:element="PersonName">
        <w:smartTagPr>
          <w:attr w:name="ProductID" w:val="la Chambre"/>
        </w:smartTagPr>
        <w:r w:rsidR="00776CEA" w:rsidRPr="00034910">
          <w:t>la Chambre</w:t>
        </w:r>
      </w:smartTag>
      <w:r w:rsidR="00776CEA" w:rsidRPr="00034910">
        <w:t xml:space="preserve"> d</w:t>
      </w:r>
      <w:r>
        <w:t>’</w:t>
      </w:r>
      <w:r w:rsidR="00776CEA" w:rsidRPr="00034910">
        <w:t>Acajou</w:t>
      </w:r>
      <w:r>
        <w:t xml:space="preserve">. </w:t>
      </w:r>
      <w:r w:rsidR="00776CEA" w:rsidRPr="00034910">
        <w:t>Eh</w:t>
      </w:r>
      <w:r>
        <w:t xml:space="preserve"> ! </w:t>
      </w:r>
      <w:r w:rsidR="00776CEA" w:rsidRPr="00034910">
        <w:t>le digne homme n</w:t>
      </w:r>
      <w:r>
        <w:t>’</w:t>
      </w:r>
      <w:r w:rsidR="00776CEA" w:rsidRPr="00034910">
        <w:t>a pas bougé de son lit</w:t>
      </w:r>
      <w:r>
        <w:t xml:space="preserve">. </w:t>
      </w:r>
      <w:r w:rsidR="00776CEA" w:rsidRPr="00034910">
        <w:t>Il ne sera pas difficile de le rencontrer</w:t>
      </w:r>
      <w:r>
        <w:t>.</w:t>
      </w:r>
    </w:p>
    <w:p w14:paraId="128E2780" w14:textId="77777777" w:rsidR="00E57EC9" w:rsidRDefault="00E57EC9" w:rsidP="00E57EC9">
      <w:r>
        <w:lastRenderedPageBreak/>
        <w:t>— </w:t>
      </w:r>
      <w:r w:rsidR="00776CEA" w:rsidRPr="00034910">
        <w:t>Alors</w:t>
      </w:r>
      <w:r>
        <w:t xml:space="preserve">, </w:t>
      </w:r>
      <w:r w:rsidR="00776CEA" w:rsidRPr="00034910">
        <w:t>veuillez me conduire</w:t>
      </w:r>
      <w:r>
        <w:t>.</w:t>
      </w:r>
    </w:p>
    <w:p w14:paraId="509A0D36" w14:textId="77777777" w:rsidR="00E57EC9" w:rsidRDefault="00776CEA" w:rsidP="00E57EC9">
      <w:proofErr w:type="spellStart"/>
      <w:r w:rsidRPr="00034910">
        <w:t>Tomlett</w:t>
      </w:r>
      <w:proofErr w:type="spellEnd"/>
      <w:r w:rsidRPr="00034910">
        <w:t xml:space="preserve"> se précipite</w:t>
      </w:r>
      <w:r w:rsidR="00E57EC9">
        <w:t xml:space="preserve">. </w:t>
      </w:r>
      <w:r w:rsidRPr="00034910">
        <w:t>Larmette ne fait pas un mouvement</w:t>
      </w:r>
      <w:r w:rsidR="00E57EC9">
        <w:t xml:space="preserve">. </w:t>
      </w:r>
      <w:r w:rsidRPr="00034910">
        <w:t>Il me semble que ses yeux</w:t>
      </w:r>
      <w:r w:rsidR="00E57EC9">
        <w:t xml:space="preserve">, </w:t>
      </w:r>
      <w:r w:rsidRPr="00034910">
        <w:t>fixés sur moi</w:t>
      </w:r>
      <w:r w:rsidR="00E57EC9">
        <w:t xml:space="preserve">, </w:t>
      </w:r>
      <w:r w:rsidRPr="00034910">
        <w:t>ont une expression sarcastique</w:t>
      </w:r>
      <w:r w:rsidR="00E57EC9">
        <w:t>.</w:t>
      </w:r>
    </w:p>
    <w:p w14:paraId="48D2F0B9" w14:textId="02EEC879" w:rsidR="00E57EC9" w:rsidRDefault="00E57EC9" w:rsidP="00E57EC9">
      <w:r>
        <w:t>M. </w:t>
      </w:r>
      <w:proofErr w:type="spellStart"/>
      <w:r w:rsidR="00776CEA" w:rsidRPr="00034910">
        <w:t>Tomlett</w:t>
      </w:r>
      <w:proofErr w:type="spellEnd"/>
      <w:r w:rsidR="00776CEA" w:rsidRPr="00034910">
        <w:t xml:space="preserve"> et le juge d</w:t>
      </w:r>
      <w:r>
        <w:t>’</w:t>
      </w:r>
      <w:r w:rsidR="00776CEA" w:rsidRPr="00034910">
        <w:t>instruction ont déjà quitté le b</w:t>
      </w:r>
      <w:r w:rsidR="00776CEA" w:rsidRPr="00034910">
        <w:t>u</w:t>
      </w:r>
      <w:r w:rsidR="00776CEA" w:rsidRPr="00034910">
        <w:t>reau</w:t>
      </w:r>
      <w:r>
        <w:t xml:space="preserve">, </w:t>
      </w:r>
      <w:r w:rsidR="00776CEA" w:rsidRPr="00034910">
        <w:t>et font gémir sous leur poids l</w:t>
      </w:r>
      <w:r>
        <w:t>’</w:t>
      </w:r>
      <w:r w:rsidR="00776CEA" w:rsidRPr="00034910">
        <w:t>escalier qui accède au pr</w:t>
      </w:r>
      <w:r w:rsidR="00776CEA" w:rsidRPr="00034910">
        <w:t>e</w:t>
      </w:r>
      <w:r w:rsidR="00776CEA" w:rsidRPr="00034910">
        <w:t>mier étage</w:t>
      </w:r>
      <w:r>
        <w:t>.</w:t>
      </w:r>
    </w:p>
    <w:p w14:paraId="76D13C03" w14:textId="77777777" w:rsidR="00E57EC9" w:rsidRDefault="00776CEA" w:rsidP="00E57EC9">
      <w:r w:rsidRPr="00034910">
        <w:t>Je me hâte de les joindre</w:t>
      </w:r>
      <w:r w:rsidR="00E57EC9">
        <w:t xml:space="preserve">. </w:t>
      </w:r>
      <w:r w:rsidRPr="00034910">
        <w:t>Au premier</w:t>
      </w:r>
      <w:r w:rsidR="00E57EC9">
        <w:t xml:space="preserve">, </w:t>
      </w:r>
      <w:r w:rsidRPr="00034910">
        <w:t>on s</w:t>
      </w:r>
      <w:r w:rsidR="00E57EC9">
        <w:t>’</w:t>
      </w:r>
      <w:r w:rsidRPr="00034910">
        <w:t xml:space="preserve">arrête devant la porte de la chambre occupée par le </w:t>
      </w:r>
      <w:r w:rsidR="00E57EC9">
        <w:t>« </w:t>
      </w:r>
      <w:r w:rsidRPr="00034910">
        <w:t>client</w:t>
      </w:r>
      <w:r w:rsidR="00E57EC9">
        <w:t> »</w:t>
      </w:r>
      <w:r w:rsidRPr="00034910">
        <w:t xml:space="preserve"> que nous venons visiter</w:t>
      </w:r>
      <w:r w:rsidR="00E57EC9">
        <w:t>.</w:t>
      </w:r>
    </w:p>
    <w:p w14:paraId="746A7FF5" w14:textId="77777777" w:rsidR="00E57EC9" w:rsidRDefault="00776CEA" w:rsidP="00E57EC9">
      <w:proofErr w:type="spellStart"/>
      <w:r w:rsidRPr="00034910">
        <w:t>Tomlett</w:t>
      </w:r>
      <w:proofErr w:type="spellEnd"/>
      <w:r w:rsidRPr="00034910">
        <w:t xml:space="preserve"> frappe légèrement</w:t>
      </w:r>
      <w:r w:rsidR="00E57EC9">
        <w:t xml:space="preserve">, </w:t>
      </w:r>
      <w:r w:rsidRPr="00034910">
        <w:t>ouvre aussitôt</w:t>
      </w:r>
      <w:r w:rsidR="00E57EC9">
        <w:t xml:space="preserve">, </w:t>
      </w:r>
      <w:r w:rsidRPr="00034910">
        <w:t>et passant la tête par l</w:t>
      </w:r>
      <w:r w:rsidR="00E57EC9">
        <w:t>’</w:t>
      </w:r>
      <w:r w:rsidRPr="00034910">
        <w:t>entrebâillement</w:t>
      </w:r>
      <w:r w:rsidR="00E57EC9">
        <w:t> :</w:t>
      </w:r>
    </w:p>
    <w:p w14:paraId="245EA435" w14:textId="557F9A9D" w:rsidR="00E57EC9" w:rsidRDefault="00E57EC9" w:rsidP="00E57EC9">
      <w:r>
        <w:t>— </w:t>
      </w:r>
      <w:r w:rsidR="00776CEA" w:rsidRPr="00034910">
        <w:t>Master Jeffries</w:t>
      </w:r>
      <w:r>
        <w:t xml:space="preserve">, </w:t>
      </w:r>
      <w:r w:rsidR="00776CEA" w:rsidRPr="00034910">
        <w:t>dit-il</w:t>
      </w:r>
      <w:r>
        <w:t xml:space="preserve">, </w:t>
      </w:r>
      <w:r w:rsidR="00776CEA" w:rsidRPr="00034910">
        <w:t>c</w:t>
      </w:r>
      <w:r>
        <w:t>’</w:t>
      </w:r>
      <w:r w:rsidR="00776CEA" w:rsidRPr="00034910">
        <w:t xml:space="preserve">est </w:t>
      </w:r>
      <w:r>
        <w:t>M. </w:t>
      </w:r>
      <w:r w:rsidR="00776CEA" w:rsidRPr="00034910">
        <w:t>le juge</w:t>
      </w:r>
      <w:r>
        <w:t xml:space="preserve">, </w:t>
      </w:r>
      <w:r w:rsidR="00776CEA" w:rsidRPr="00034910">
        <w:t>qui désire vous parler</w:t>
      </w:r>
      <w:r>
        <w:t>.</w:t>
      </w:r>
    </w:p>
    <w:p w14:paraId="50AD12B1" w14:textId="77777777" w:rsidR="00E57EC9" w:rsidRDefault="00E57EC9" w:rsidP="00E57EC9">
      <w:r>
        <w:t>— </w:t>
      </w:r>
      <w:r w:rsidR="00776CEA" w:rsidRPr="00034910">
        <w:t>Qu</w:t>
      </w:r>
      <w:r>
        <w:t>’</w:t>
      </w:r>
      <w:r w:rsidR="00776CEA" w:rsidRPr="00034910">
        <w:t>il entre</w:t>
      </w:r>
      <w:r>
        <w:t xml:space="preserve">, </w:t>
      </w:r>
      <w:r w:rsidR="00776CEA" w:rsidRPr="00034910">
        <w:t>riposte l</w:t>
      </w:r>
      <w:r>
        <w:t>’</w:t>
      </w:r>
      <w:r w:rsidR="00776CEA" w:rsidRPr="00034910">
        <w:t>organe enroué du malade</w:t>
      </w:r>
      <w:r>
        <w:t xml:space="preserve">, </w:t>
      </w:r>
      <w:r w:rsidR="00776CEA" w:rsidRPr="00034910">
        <w:t>puisqu</w:t>
      </w:r>
      <w:r>
        <w:t>’</w:t>
      </w:r>
      <w:r w:rsidR="00776CEA" w:rsidRPr="00034910">
        <w:t>il est dit qu</w:t>
      </w:r>
      <w:r>
        <w:t>’</w:t>
      </w:r>
      <w:r w:rsidR="00776CEA" w:rsidRPr="00034910">
        <w:t>on ne me laissera pas dormir</w:t>
      </w:r>
      <w:r>
        <w:t xml:space="preserve">. </w:t>
      </w:r>
      <w:r w:rsidR="00776CEA" w:rsidRPr="00034910">
        <w:t>J</w:t>
      </w:r>
      <w:r>
        <w:t>’</w:t>
      </w:r>
      <w:r w:rsidR="00776CEA" w:rsidRPr="00034910">
        <w:t>en aurais grand besoin cependant</w:t>
      </w:r>
      <w:r>
        <w:t xml:space="preserve">, </w:t>
      </w:r>
      <w:r w:rsidR="00776CEA" w:rsidRPr="00034910">
        <w:t>après la nuit blanche que j</w:t>
      </w:r>
      <w:r>
        <w:t>’</w:t>
      </w:r>
      <w:r w:rsidR="00776CEA" w:rsidRPr="00034910">
        <w:t>ai passée</w:t>
      </w:r>
      <w:r>
        <w:t>.</w:t>
      </w:r>
    </w:p>
    <w:p w14:paraId="5F0EFEC1" w14:textId="77777777" w:rsidR="00E57EC9" w:rsidRDefault="00776CEA" w:rsidP="00E57EC9">
      <w:r w:rsidRPr="00034910">
        <w:t>Nous entrons</w:t>
      </w:r>
      <w:r w:rsidR="00E57EC9">
        <w:t xml:space="preserve">. </w:t>
      </w:r>
      <w:r w:rsidRPr="00034910">
        <w:t>L</w:t>
      </w:r>
      <w:r w:rsidR="00E57EC9">
        <w:t>’</w:t>
      </w:r>
      <w:r w:rsidRPr="00034910">
        <w:t>homme est couché</w:t>
      </w:r>
      <w:r w:rsidR="00E57EC9">
        <w:t xml:space="preserve">, </w:t>
      </w:r>
      <w:r w:rsidRPr="00034910">
        <w:t>comme l</w:t>
      </w:r>
      <w:r w:rsidR="00E57EC9">
        <w:t>’</w:t>
      </w:r>
      <w:r w:rsidRPr="00034910">
        <w:t>a affirmé Larmette</w:t>
      </w:r>
      <w:r w:rsidR="00E57EC9">
        <w:t xml:space="preserve">. </w:t>
      </w:r>
      <w:r w:rsidRPr="00034910">
        <w:t>Sa tête entièrement recouverte de bandes de toile</w:t>
      </w:r>
      <w:r w:rsidR="00E57EC9">
        <w:t xml:space="preserve">, </w:t>
      </w:r>
      <w:r w:rsidRPr="00034910">
        <w:t>offre l</w:t>
      </w:r>
      <w:r w:rsidR="00E57EC9">
        <w:t>’</w:t>
      </w:r>
      <w:r w:rsidRPr="00034910">
        <w:t>aspect le plus bizarre</w:t>
      </w:r>
      <w:r w:rsidR="00E57EC9">
        <w:t xml:space="preserve">. </w:t>
      </w:r>
      <w:r w:rsidRPr="00034910">
        <w:t>Un seul œil est découvert</w:t>
      </w:r>
      <w:r w:rsidR="00E57EC9">
        <w:t xml:space="preserve">, </w:t>
      </w:r>
      <w:r w:rsidRPr="00034910">
        <w:t>et cet œil nous considère avec une acuité où je crois deviner l</w:t>
      </w:r>
      <w:r w:rsidR="00E57EC9">
        <w:t>’</w:t>
      </w:r>
      <w:r w:rsidRPr="00034910">
        <w:t>inquiétude</w:t>
      </w:r>
      <w:r w:rsidR="00E57EC9">
        <w:t>.</w:t>
      </w:r>
    </w:p>
    <w:p w14:paraId="652EE70F" w14:textId="77777777" w:rsidR="00E57EC9" w:rsidRDefault="00E57EC9" w:rsidP="00E57EC9">
      <w:r>
        <w:t>— </w:t>
      </w:r>
      <w:r w:rsidR="00776CEA" w:rsidRPr="00034910">
        <w:t>Bonjour</w:t>
      </w:r>
      <w:r>
        <w:t xml:space="preserve">, </w:t>
      </w:r>
      <w:r w:rsidR="00776CEA" w:rsidRPr="00034910">
        <w:t>Master Jeffries</w:t>
      </w:r>
      <w:r>
        <w:t xml:space="preserve">, </w:t>
      </w:r>
      <w:r w:rsidR="00776CEA" w:rsidRPr="00034910">
        <w:t>prononce rondement le juge</w:t>
      </w:r>
      <w:r>
        <w:t xml:space="preserve">, </w:t>
      </w:r>
      <w:r w:rsidR="00776CEA" w:rsidRPr="00034910">
        <w:t>bonjour</w:t>
      </w:r>
      <w:r>
        <w:t xml:space="preserve">. </w:t>
      </w:r>
      <w:r w:rsidR="00776CEA" w:rsidRPr="00034910">
        <w:t>Je suis fâché de vous déranger</w:t>
      </w:r>
      <w:r>
        <w:t xml:space="preserve">, </w:t>
      </w:r>
      <w:r w:rsidR="00776CEA" w:rsidRPr="00034910">
        <w:t>mais Thémis ne me permet pas d</w:t>
      </w:r>
      <w:r>
        <w:t>’</w:t>
      </w:r>
      <w:r w:rsidR="00776CEA" w:rsidRPr="00034910">
        <w:t>agir différemment</w:t>
      </w:r>
      <w:r>
        <w:t>.</w:t>
      </w:r>
    </w:p>
    <w:p w14:paraId="19B3B088" w14:textId="77777777" w:rsidR="00E57EC9" w:rsidRDefault="00E57EC9" w:rsidP="00E57EC9">
      <w:r>
        <w:t>— </w:t>
      </w:r>
      <w:r w:rsidR="00776CEA" w:rsidRPr="00034910">
        <w:t>Le Diable rôtisse Thémis en ce cas</w:t>
      </w:r>
      <w:r>
        <w:t xml:space="preserve"> ! </w:t>
      </w:r>
      <w:r w:rsidR="00776CEA" w:rsidRPr="00034910">
        <w:t>gronde sourdement le malade</w:t>
      </w:r>
      <w:r>
        <w:t>.</w:t>
      </w:r>
    </w:p>
    <w:p w14:paraId="062D43E8" w14:textId="77777777" w:rsidR="00E57EC9" w:rsidRDefault="00E57EC9" w:rsidP="00E57EC9">
      <w:r>
        <w:lastRenderedPageBreak/>
        <w:t>— </w:t>
      </w:r>
      <w:r w:rsidR="00776CEA" w:rsidRPr="00034910">
        <w:t>Bon</w:t>
      </w:r>
      <w:r>
        <w:t xml:space="preserve"> ! </w:t>
      </w:r>
      <w:r w:rsidR="00776CEA" w:rsidRPr="00034910">
        <w:t>bon</w:t>
      </w:r>
      <w:r>
        <w:t xml:space="preserve"> ! </w:t>
      </w:r>
      <w:r w:rsidR="00776CEA" w:rsidRPr="00034910">
        <w:t>Ils n</w:t>
      </w:r>
      <w:r>
        <w:t>’</w:t>
      </w:r>
      <w:r w:rsidR="00776CEA" w:rsidRPr="00034910">
        <w:t>appartiennent pas à la même mythol</w:t>
      </w:r>
      <w:r w:rsidR="00776CEA" w:rsidRPr="00034910">
        <w:t>o</w:t>
      </w:r>
      <w:r w:rsidR="00776CEA" w:rsidRPr="00034910">
        <w:t>gie</w:t>
      </w:r>
      <w:r>
        <w:t xml:space="preserve">, </w:t>
      </w:r>
      <w:r w:rsidR="00776CEA" w:rsidRPr="00034910">
        <w:t>Master Jeffries</w:t>
      </w:r>
      <w:r>
        <w:t xml:space="preserve">. </w:t>
      </w:r>
      <w:r w:rsidR="00776CEA" w:rsidRPr="00034910">
        <w:t>Il est donc peu probable qu</w:t>
      </w:r>
      <w:r>
        <w:t>’</w:t>
      </w:r>
      <w:r w:rsidR="00776CEA" w:rsidRPr="00034910">
        <w:t>ils se re</w:t>
      </w:r>
      <w:r w:rsidR="00776CEA" w:rsidRPr="00034910">
        <w:t>n</w:t>
      </w:r>
      <w:r w:rsidR="00776CEA" w:rsidRPr="00034910">
        <w:t>contrent pour procéder à l</w:t>
      </w:r>
      <w:r>
        <w:t>’</w:t>
      </w:r>
      <w:r w:rsidR="00776CEA" w:rsidRPr="00034910">
        <w:t>opération de cuisson dont vous pa</w:t>
      </w:r>
      <w:r w:rsidR="00776CEA" w:rsidRPr="00034910">
        <w:t>r</w:t>
      </w:r>
      <w:r w:rsidR="00776CEA" w:rsidRPr="00034910">
        <w:t>lez</w:t>
      </w:r>
      <w:r>
        <w:t xml:space="preserve">. </w:t>
      </w:r>
      <w:r w:rsidR="00776CEA" w:rsidRPr="00034910">
        <w:t>Au surplus</w:t>
      </w:r>
      <w:r>
        <w:t xml:space="preserve">, </w:t>
      </w:r>
      <w:r w:rsidR="00776CEA" w:rsidRPr="00034910">
        <w:t>cela m</w:t>
      </w:r>
      <w:r>
        <w:t>’</w:t>
      </w:r>
      <w:r w:rsidR="00776CEA" w:rsidRPr="00034910">
        <w:t>est indifférent et à vous aussi</w:t>
      </w:r>
      <w:r>
        <w:t xml:space="preserve">, </w:t>
      </w:r>
      <w:r w:rsidR="00776CEA" w:rsidRPr="00034910">
        <w:t>je gage</w:t>
      </w:r>
      <w:r>
        <w:t xml:space="preserve">. </w:t>
      </w:r>
      <w:r w:rsidR="00776CEA" w:rsidRPr="00034910">
        <w:t>Vous préférerez sans doute que je vous apprenne pourquoi je redouble ma visite</w:t>
      </w:r>
      <w:r>
        <w:t>.</w:t>
      </w:r>
    </w:p>
    <w:p w14:paraId="489F93D0" w14:textId="77777777" w:rsidR="00E57EC9" w:rsidRDefault="00E57EC9" w:rsidP="00E57EC9">
      <w:r>
        <w:t>— </w:t>
      </w:r>
      <w:r w:rsidR="00776CEA" w:rsidRPr="00034910">
        <w:t>Je préférerai cela ou autre chose</w:t>
      </w:r>
      <w:r>
        <w:t xml:space="preserve">, </w:t>
      </w:r>
      <w:r w:rsidR="00776CEA" w:rsidRPr="00034910">
        <w:t>pourvu que ce ne soit pas long</w:t>
      </w:r>
      <w:r>
        <w:t>.</w:t>
      </w:r>
    </w:p>
    <w:p w14:paraId="03142F54" w14:textId="1A9B20A2" w:rsidR="00E57EC9" w:rsidRDefault="00E57EC9" w:rsidP="00E57EC9">
      <w:r>
        <w:t>— </w:t>
      </w:r>
      <w:r w:rsidR="00776CEA" w:rsidRPr="00034910">
        <w:t>Et pour aller vite</w:t>
      </w:r>
      <w:r>
        <w:t xml:space="preserve">, </w:t>
      </w:r>
      <w:r w:rsidR="00776CEA" w:rsidRPr="00034910">
        <w:t>je supprime toutes les circonlocutions inutiles</w:t>
      </w:r>
      <w:r>
        <w:t xml:space="preserve">, </w:t>
      </w:r>
      <w:r w:rsidR="00776CEA" w:rsidRPr="00034910">
        <w:t xml:space="preserve">continue </w:t>
      </w:r>
      <w:r>
        <w:t>M. </w:t>
      </w:r>
      <w:r w:rsidR="00776CEA" w:rsidRPr="00034910">
        <w:t>Thomson</w:t>
      </w:r>
      <w:r>
        <w:t xml:space="preserve">. </w:t>
      </w:r>
      <w:r w:rsidR="00776CEA" w:rsidRPr="00034910">
        <w:t>En deux mots</w:t>
      </w:r>
      <w:r>
        <w:t xml:space="preserve">, </w:t>
      </w:r>
      <w:r w:rsidR="00776CEA" w:rsidRPr="00034910">
        <w:t>voici l</w:t>
      </w:r>
      <w:r>
        <w:t>’</w:t>
      </w:r>
      <w:r w:rsidR="00776CEA" w:rsidRPr="00034910">
        <w:t>affaire</w:t>
      </w:r>
      <w:r>
        <w:t xml:space="preserve"> : </w:t>
      </w:r>
      <w:r w:rsidR="00776CEA" w:rsidRPr="00034910">
        <w:t>Je dois</w:t>
      </w:r>
      <w:r>
        <w:t xml:space="preserve">, </w:t>
      </w:r>
      <w:r w:rsidR="00776CEA" w:rsidRPr="00034910">
        <w:t>tout le monde connaît les formalités d</w:t>
      </w:r>
      <w:r>
        <w:t>’</w:t>
      </w:r>
      <w:r w:rsidR="00776CEA" w:rsidRPr="00034910">
        <w:t>une enquête jud</w:t>
      </w:r>
      <w:r w:rsidR="00776CEA" w:rsidRPr="00034910">
        <w:t>i</w:t>
      </w:r>
      <w:r w:rsidR="00776CEA" w:rsidRPr="00034910">
        <w:t>ciaire</w:t>
      </w:r>
      <w:r>
        <w:t xml:space="preserve">…, </w:t>
      </w:r>
      <w:r w:rsidR="00776CEA" w:rsidRPr="00034910">
        <w:t>je dois fournir un rapport sur nos constatations d</w:t>
      </w:r>
      <w:r>
        <w:t>’</w:t>
      </w:r>
      <w:r w:rsidR="00776CEA" w:rsidRPr="00034910">
        <w:t>hier</w:t>
      </w:r>
      <w:r>
        <w:t>.</w:t>
      </w:r>
    </w:p>
    <w:p w14:paraId="178AA507" w14:textId="77777777" w:rsidR="00E57EC9" w:rsidRDefault="00E57EC9" w:rsidP="00E57EC9">
      <w:r>
        <w:t>— </w:t>
      </w:r>
      <w:r w:rsidR="00776CEA" w:rsidRPr="00034910">
        <w:t>Vous ne souhaitez pas que je l</w:t>
      </w:r>
      <w:r>
        <w:t>’</w:t>
      </w:r>
      <w:r w:rsidR="00776CEA" w:rsidRPr="00034910">
        <w:t>écrive pour vous</w:t>
      </w:r>
      <w:r>
        <w:t xml:space="preserve">, </w:t>
      </w:r>
      <w:r w:rsidR="00776CEA" w:rsidRPr="00034910">
        <w:t>plaisante celui que je crois être un forçat</w:t>
      </w:r>
      <w:r>
        <w:t>.</w:t>
      </w:r>
    </w:p>
    <w:p w14:paraId="6D3B92D9" w14:textId="77777777" w:rsidR="00E57EC9" w:rsidRDefault="00E57EC9" w:rsidP="00E57EC9">
      <w:r>
        <w:t>— </w:t>
      </w:r>
      <w:r w:rsidR="00776CEA" w:rsidRPr="00034910">
        <w:t>Non</w:t>
      </w:r>
      <w:r>
        <w:t xml:space="preserve">, </w:t>
      </w:r>
      <w:r w:rsidR="00776CEA" w:rsidRPr="00034910">
        <w:t>non</w:t>
      </w:r>
      <w:r>
        <w:t xml:space="preserve">, </w:t>
      </w:r>
      <w:r w:rsidR="00776CEA" w:rsidRPr="00034910">
        <w:t>Master Jeffries</w:t>
      </w:r>
      <w:r>
        <w:t xml:space="preserve">, </w:t>
      </w:r>
      <w:r w:rsidR="00776CEA" w:rsidRPr="00034910">
        <w:t>ceci serait de l</w:t>
      </w:r>
      <w:r>
        <w:t>’</w:t>
      </w:r>
      <w:r w:rsidR="00776CEA" w:rsidRPr="00034910">
        <w:t>indiscrétion</w:t>
      </w:r>
      <w:r>
        <w:t xml:space="preserve">… </w:t>
      </w:r>
      <w:r w:rsidR="00776CEA" w:rsidRPr="00034910">
        <w:t>Or</w:t>
      </w:r>
      <w:r>
        <w:t xml:space="preserve">, </w:t>
      </w:r>
      <w:r w:rsidR="00776CEA" w:rsidRPr="00034910">
        <w:t>l</w:t>
      </w:r>
      <w:r>
        <w:t>’</w:t>
      </w:r>
      <w:r w:rsidR="00776CEA" w:rsidRPr="00034910">
        <w:t>indiscrétion et moi n</w:t>
      </w:r>
      <w:r>
        <w:t>’</w:t>
      </w:r>
      <w:r w:rsidR="00776CEA" w:rsidRPr="00034910">
        <w:t>avons jamais passé par la même porte</w:t>
      </w:r>
      <w:r>
        <w:t xml:space="preserve">. </w:t>
      </w:r>
      <w:r w:rsidR="00776CEA" w:rsidRPr="00034910">
        <w:t>Dans mon rapport</w:t>
      </w:r>
      <w:r>
        <w:t xml:space="preserve">, </w:t>
      </w:r>
      <w:r w:rsidR="00776CEA" w:rsidRPr="00034910">
        <w:t>je dois donner une foule de détails</w:t>
      </w:r>
      <w:r>
        <w:t xml:space="preserve">, </w:t>
      </w:r>
      <w:r w:rsidR="00776CEA" w:rsidRPr="00034910">
        <w:t>notamment des renseignements circonstanciés sur la personne de ceux que j</w:t>
      </w:r>
      <w:r>
        <w:t>’</w:t>
      </w:r>
      <w:r w:rsidR="00776CEA" w:rsidRPr="00034910">
        <w:t>ai interrogés</w:t>
      </w:r>
      <w:r>
        <w:t xml:space="preserve">, </w:t>
      </w:r>
      <w:r w:rsidR="00776CEA" w:rsidRPr="00034910">
        <w:t>renseignements d</w:t>
      </w:r>
      <w:r>
        <w:t>’</w:t>
      </w:r>
      <w:r w:rsidR="00776CEA" w:rsidRPr="00034910">
        <w:t>ordre moral d</w:t>
      </w:r>
      <w:r>
        <w:t>’</w:t>
      </w:r>
      <w:r w:rsidR="00776CEA" w:rsidRPr="00034910">
        <w:t>abord</w:t>
      </w:r>
      <w:r>
        <w:t xml:space="preserve">, </w:t>
      </w:r>
      <w:r w:rsidR="00776CEA" w:rsidRPr="00034910">
        <w:t>et aussi d</w:t>
      </w:r>
      <w:r>
        <w:t>’</w:t>
      </w:r>
      <w:r w:rsidR="00776CEA" w:rsidRPr="00034910">
        <w:t>ordre physique</w:t>
      </w:r>
      <w:r>
        <w:t>.</w:t>
      </w:r>
    </w:p>
    <w:p w14:paraId="64FCCB05" w14:textId="77777777" w:rsidR="00E57EC9" w:rsidRDefault="00E57EC9" w:rsidP="00E57EC9">
      <w:r>
        <w:t>— </w:t>
      </w:r>
      <w:r w:rsidR="00776CEA" w:rsidRPr="00034910">
        <w:t>Ah</w:t>
      </w:r>
      <w:r>
        <w:t xml:space="preserve"> ! </w:t>
      </w:r>
      <w:r w:rsidR="00776CEA" w:rsidRPr="00034910">
        <w:t>Ah</w:t>
      </w:r>
      <w:r>
        <w:t> !</w:t>
      </w:r>
    </w:p>
    <w:p w14:paraId="5854721A" w14:textId="77777777" w:rsidR="00E57EC9" w:rsidRDefault="00E57EC9" w:rsidP="00E57EC9">
      <w:r>
        <w:t>— </w:t>
      </w:r>
      <w:r w:rsidR="00776CEA" w:rsidRPr="00034910">
        <w:t>Votre personne morale</w:t>
      </w:r>
      <w:r>
        <w:t xml:space="preserve">, </w:t>
      </w:r>
      <w:r w:rsidR="00776CEA" w:rsidRPr="00034910">
        <w:t>vos papiers me l</w:t>
      </w:r>
      <w:r>
        <w:t>’</w:t>
      </w:r>
      <w:r w:rsidR="00776CEA" w:rsidRPr="00034910">
        <w:t>ont fait conna</w:t>
      </w:r>
      <w:r w:rsidR="00776CEA" w:rsidRPr="00034910">
        <w:t>î</w:t>
      </w:r>
      <w:r w:rsidR="00776CEA" w:rsidRPr="00034910">
        <w:t>tre</w:t>
      </w:r>
      <w:r>
        <w:t>.</w:t>
      </w:r>
    </w:p>
    <w:p w14:paraId="305FE044" w14:textId="77777777" w:rsidR="00E57EC9" w:rsidRDefault="00E57EC9" w:rsidP="00E57EC9">
      <w:r>
        <w:t>— </w:t>
      </w:r>
      <w:r w:rsidR="00776CEA" w:rsidRPr="00034910">
        <w:t>Ils vous ont dit tout ce que je sais sur mon compte</w:t>
      </w:r>
      <w:r>
        <w:t xml:space="preserve">, </w:t>
      </w:r>
      <w:r w:rsidR="00776CEA" w:rsidRPr="00034910">
        <w:t>inte</w:t>
      </w:r>
      <w:r w:rsidR="00776CEA" w:rsidRPr="00034910">
        <w:t>r</w:t>
      </w:r>
      <w:r w:rsidR="00776CEA" w:rsidRPr="00034910">
        <w:t>rompit l</w:t>
      </w:r>
      <w:r>
        <w:t>’</w:t>
      </w:r>
      <w:r w:rsidR="00776CEA" w:rsidRPr="00034910">
        <w:t>interpellé</w:t>
      </w:r>
      <w:r>
        <w:t xml:space="preserve">. </w:t>
      </w:r>
      <w:r w:rsidR="00776CEA" w:rsidRPr="00034910">
        <w:t>Si vous désirez d</w:t>
      </w:r>
      <w:r>
        <w:t>’</w:t>
      </w:r>
      <w:r w:rsidR="00776CEA" w:rsidRPr="00034910">
        <w:t>autres détails</w:t>
      </w:r>
      <w:r>
        <w:t xml:space="preserve">, </w:t>
      </w:r>
      <w:r w:rsidR="00776CEA" w:rsidRPr="00034910">
        <w:t>il faudra vous adresser ailleurs</w:t>
      </w:r>
      <w:r>
        <w:t>.</w:t>
      </w:r>
    </w:p>
    <w:p w14:paraId="3FA65F0F" w14:textId="77777777" w:rsidR="00E57EC9" w:rsidRDefault="00E57EC9" w:rsidP="00E57EC9">
      <w:r>
        <w:t>— </w:t>
      </w:r>
      <w:r w:rsidR="00776CEA" w:rsidRPr="00034910">
        <w:t>Non</w:t>
      </w:r>
      <w:r>
        <w:t xml:space="preserve">. </w:t>
      </w:r>
      <w:r w:rsidR="00776CEA" w:rsidRPr="00034910">
        <w:t>Vos papiers m</w:t>
      </w:r>
      <w:r>
        <w:t>’</w:t>
      </w:r>
      <w:r w:rsidR="00776CEA" w:rsidRPr="00034910">
        <w:t>ont suffisamment éclairé</w:t>
      </w:r>
      <w:r>
        <w:t>.</w:t>
      </w:r>
    </w:p>
    <w:p w14:paraId="5C10746D" w14:textId="77777777" w:rsidR="00E57EC9" w:rsidRDefault="00E57EC9" w:rsidP="00E57EC9">
      <w:r>
        <w:lastRenderedPageBreak/>
        <w:t>— </w:t>
      </w:r>
      <w:r w:rsidR="00776CEA" w:rsidRPr="00034910">
        <w:t>Alors</w:t>
      </w:r>
      <w:r>
        <w:t xml:space="preserve">, </w:t>
      </w:r>
      <w:r w:rsidR="00776CEA" w:rsidRPr="00034910">
        <w:t>si vous êtes éclairé</w:t>
      </w:r>
      <w:r>
        <w:t xml:space="preserve">, </w:t>
      </w:r>
      <w:r w:rsidR="00776CEA" w:rsidRPr="00034910">
        <w:t>qu</w:t>
      </w:r>
      <w:r>
        <w:t>’</w:t>
      </w:r>
      <w:r w:rsidR="00776CEA" w:rsidRPr="00034910">
        <w:t>est-ce que vous voulez de plus</w:t>
      </w:r>
      <w:r>
        <w:t> ?</w:t>
      </w:r>
    </w:p>
    <w:p w14:paraId="4394491E" w14:textId="77777777" w:rsidR="00E57EC9" w:rsidRDefault="00E57EC9" w:rsidP="00E57EC9">
      <w:r>
        <w:t>— </w:t>
      </w:r>
      <w:r w:rsidR="00776CEA" w:rsidRPr="00034910">
        <w:t>Me renseigner sur votre personne physique</w:t>
      </w:r>
      <w:r>
        <w:t>.</w:t>
      </w:r>
    </w:p>
    <w:p w14:paraId="065C505E" w14:textId="77777777" w:rsidR="00E57EC9" w:rsidRDefault="00E57EC9" w:rsidP="00E57EC9">
      <w:r>
        <w:t>— </w:t>
      </w:r>
      <w:r w:rsidR="00776CEA" w:rsidRPr="00034910">
        <w:t>Ah bon</w:t>
      </w:r>
      <w:r>
        <w:t xml:space="preserve"> !… </w:t>
      </w:r>
      <w:r w:rsidR="00776CEA" w:rsidRPr="00034910">
        <w:t>Eh bien</w:t>
      </w:r>
      <w:r>
        <w:t xml:space="preserve"> ! </w:t>
      </w:r>
      <w:r w:rsidR="00776CEA" w:rsidRPr="00034910">
        <w:t>vous le voyez</w:t>
      </w:r>
      <w:r>
        <w:t xml:space="preserve">, </w:t>
      </w:r>
      <w:r w:rsidR="00776CEA" w:rsidRPr="00034910">
        <w:t>je suis malade</w:t>
      </w:r>
      <w:r>
        <w:t>.</w:t>
      </w:r>
    </w:p>
    <w:p w14:paraId="42D365B6" w14:textId="42F2ED71" w:rsidR="00E57EC9" w:rsidRDefault="00776CEA" w:rsidP="00E57EC9">
      <w:r w:rsidRPr="00034910">
        <w:t>Le juge souligna la phrase d</w:t>
      </w:r>
      <w:r w:rsidR="00E57EC9">
        <w:t>’</w:t>
      </w:r>
      <w:r w:rsidRPr="00034910">
        <w:t>un rire paterne</w:t>
      </w:r>
      <w:r w:rsidR="00E57EC9">
        <w:t xml:space="preserve">. </w:t>
      </w:r>
      <w:r w:rsidRPr="00034910">
        <w:t>Sa lenteur m</w:t>
      </w:r>
      <w:r w:rsidR="00E57EC9">
        <w:t>’</w:t>
      </w:r>
      <w:r w:rsidRPr="00034910">
        <w:t>exaspérait</w:t>
      </w:r>
      <w:r w:rsidR="00E57EC9">
        <w:t xml:space="preserve">. </w:t>
      </w:r>
      <w:r w:rsidRPr="00034910">
        <w:t>Je ne me rendais pas compte que</w:t>
      </w:r>
      <w:r w:rsidR="00E57EC9">
        <w:t xml:space="preserve">, </w:t>
      </w:r>
      <w:r w:rsidRPr="00034910">
        <w:t>vu la loi amér</w:t>
      </w:r>
      <w:r w:rsidRPr="00034910">
        <w:t>i</w:t>
      </w:r>
      <w:r w:rsidRPr="00034910">
        <w:t>caine qui protège l</w:t>
      </w:r>
      <w:r w:rsidR="00E57EC9">
        <w:t>’</w:t>
      </w:r>
      <w:r w:rsidRPr="00034910">
        <w:t>individu infiniment plus que les lois eur</w:t>
      </w:r>
      <w:r w:rsidRPr="00034910">
        <w:t>o</w:t>
      </w:r>
      <w:r w:rsidRPr="00034910">
        <w:t>péennes</w:t>
      </w:r>
      <w:r w:rsidR="00E57EC9">
        <w:t>, M. </w:t>
      </w:r>
      <w:r w:rsidRPr="00034910">
        <w:t>Thomson était tenu aux plus grands ménagements à l</w:t>
      </w:r>
      <w:r w:rsidR="00E57EC9">
        <w:t>’</w:t>
      </w:r>
      <w:r w:rsidRPr="00034910">
        <w:t>égard d</w:t>
      </w:r>
      <w:r w:rsidR="00E57EC9">
        <w:t>’</w:t>
      </w:r>
      <w:r w:rsidRPr="00034910">
        <w:t>un personnage dont l</w:t>
      </w:r>
      <w:r w:rsidR="00E57EC9">
        <w:t>’</w:t>
      </w:r>
      <w:r w:rsidRPr="00034910">
        <w:t>identité</w:t>
      </w:r>
      <w:r w:rsidR="00E57EC9">
        <w:t xml:space="preserve">, </w:t>
      </w:r>
      <w:r w:rsidRPr="00034910">
        <w:t>indiquée par moi</w:t>
      </w:r>
      <w:r w:rsidR="00E57EC9">
        <w:t xml:space="preserve">, </w:t>
      </w:r>
      <w:r w:rsidRPr="00034910">
        <w:t>n</w:t>
      </w:r>
      <w:r w:rsidR="00E57EC9">
        <w:t>’</w:t>
      </w:r>
      <w:r w:rsidRPr="00034910">
        <w:t>était point suffisamment prouvée par mon témoignage un</w:t>
      </w:r>
      <w:r w:rsidRPr="00034910">
        <w:t>i</w:t>
      </w:r>
      <w:r w:rsidRPr="00034910">
        <w:t>que</w:t>
      </w:r>
      <w:r w:rsidR="00E57EC9">
        <w:t>.</w:t>
      </w:r>
    </w:p>
    <w:p w14:paraId="52519405" w14:textId="77777777" w:rsidR="00E57EC9" w:rsidRDefault="00E57EC9" w:rsidP="00E57EC9">
      <w:r>
        <w:t>— </w:t>
      </w:r>
      <w:r w:rsidR="00776CEA" w:rsidRPr="00034910">
        <w:t>Oh</w:t>
      </w:r>
      <w:r>
        <w:t xml:space="preserve"> ! </w:t>
      </w:r>
      <w:r w:rsidR="00776CEA" w:rsidRPr="00034910">
        <w:t>malade</w:t>
      </w:r>
      <w:r>
        <w:t xml:space="preserve">, </w:t>
      </w:r>
      <w:r w:rsidR="00776CEA" w:rsidRPr="00034910">
        <w:t>reprit aimablement le magistrat</w:t>
      </w:r>
      <w:r>
        <w:t xml:space="preserve">, </w:t>
      </w:r>
      <w:r w:rsidR="00776CEA" w:rsidRPr="00034910">
        <w:t>cela ne fait pas doute</w:t>
      </w:r>
      <w:r>
        <w:t xml:space="preserve">, </w:t>
      </w:r>
      <w:r w:rsidR="00776CEA" w:rsidRPr="00034910">
        <w:t>puisque vous l</w:t>
      </w:r>
      <w:r>
        <w:t>’</w:t>
      </w:r>
      <w:r w:rsidR="00776CEA" w:rsidRPr="00034910">
        <w:t>affirmez</w:t>
      </w:r>
      <w:r>
        <w:t xml:space="preserve">, </w:t>
      </w:r>
      <w:r w:rsidR="00776CEA" w:rsidRPr="00034910">
        <w:t>ainsi que les gentlemen qui vous ont prodigué leurs soins</w:t>
      </w:r>
      <w:r>
        <w:t xml:space="preserve">… </w:t>
      </w:r>
      <w:r w:rsidR="00776CEA" w:rsidRPr="00034910">
        <w:t>Oui</w:t>
      </w:r>
      <w:r>
        <w:t xml:space="preserve">, </w:t>
      </w:r>
      <w:r w:rsidR="00776CEA" w:rsidRPr="00034910">
        <w:t>mais cela ne me permet pas de constater la ressemblance de votre personne avec le signal</w:t>
      </w:r>
      <w:r w:rsidR="00776CEA" w:rsidRPr="00034910">
        <w:t>e</w:t>
      </w:r>
      <w:r w:rsidR="00776CEA" w:rsidRPr="00034910">
        <w:t>ment de vos papiers</w:t>
      </w:r>
      <w:r>
        <w:t>.</w:t>
      </w:r>
    </w:p>
    <w:p w14:paraId="3CCFFFAF" w14:textId="77777777" w:rsidR="00E57EC9" w:rsidRDefault="00E57EC9" w:rsidP="00E57EC9">
      <w:r>
        <w:t>— </w:t>
      </w:r>
      <w:r w:rsidR="00776CEA" w:rsidRPr="00034910">
        <w:t>Si bien que</w:t>
      </w:r>
      <w:r>
        <w:t>… ?</w:t>
      </w:r>
    </w:p>
    <w:p w14:paraId="5695BC74" w14:textId="77777777" w:rsidR="00E57EC9" w:rsidRDefault="00E57EC9" w:rsidP="00E57EC9">
      <w:r>
        <w:t>— </w:t>
      </w:r>
      <w:r w:rsidR="00776CEA" w:rsidRPr="00034910">
        <w:t>Je suis venu</w:t>
      </w:r>
      <w:r>
        <w:t xml:space="preserve">, </w:t>
      </w:r>
      <w:r w:rsidR="00776CEA" w:rsidRPr="00034910">
        <w:t>de gentleman à gentleman</w:t>
      </w:r>
      <w:r>
        <w:t xml:space="preserve">, </w:t>
      </w:r>
      <w:r w:rsidR="00776CEA" w:rsidRPr="00034910">
        <w:t>faire appel à v</w:t>
      </w:r>
      <w:r w:rsidR="00776CEA" w:rsidRPr="00034910">
        <w:t>o</w:t>
      </w:r>
      <w:r w:rsidR="00776CEA" w:rsidRPr="00034910">
        <w:t>tre bonne volonté</w:t>
      </w:r>
      <w:r>
        <w:t xml:space="preserve">, </w:t>
      </w:r>
      <w:r w:rsidR="00776CEA" w:rsidRPr="00034910">
        <w:t>pour obtenir de vous</w:t>
      </w:r>
      <w:r>
        <w:t xml:space="preserve">, </w:t>
      </w:r>
      <w:r w:rsidR="00776CEA" w:rsidRPr="00034910">
        <w:t>mon cher honoré mo</w:t>
      </w:r>
      <w:r w:rsidR="00776CEA" w:rsidRPr="00034910">
        <w:t>n</w:t>
      </w:r>
      <w:r w:rsidR="00776CEA" w:rsidRPr="00034910">
        <w:t>sieur</w:t>
      </w:r>
      <w:r>
        <w:t xml:space="preserve">, </w:t>
      </w:r>
      <w:r w:rsidR="00776CEA" w:rsidRPr="00034910">
        <w:t>la faveur de comparer votre visage à votre signalement</w:t>
      </w:r>
      <w:r>
        <w:t>.</w:t>
      </w:r>
    </w:p>
    <w:p w14:paraId="3CF63DBC" w14:textId="77777777" w:rsidR="00E57EC9" w:rsidRDefault="00776CEA" w:rsidP="00E57EC9">
      <w:r w:rsidRPr="00034910">
        <w:t>Ouf</w:t>
      </w:r>
      <w:r w:rsidR="00E57EC9">
        <w:t xml:space="preserve"> ! </w:t>
      </w:r>
      <w:r w:rsidRPr="00034910">
        <w:t>cela y était enfin</w:t>
      </w:r>
      <w:r w:rsidR="00E57EC9">
        <w:t>.</w:t>
      </w:r>
    </w:p>
    <w:p w14:paraId="3C72956C" w14:textId="77777777" w:rsidR="00E57EC9" w:rsidRDefault="00776CEA" w:rsidP="00E57EC9">
      <w:r w:rsidRPr="00034910">
        <w:t>Le malade riposta tranquillement</w:t>
      </w:r>
      <w:r w:rsidR="00E57EC9">
        <w:t> :</w:t>
      </w:r>
    </w:p>
    <w:p w14:paraId="7963552E" w14:textId="77777777" w:rsidR="00E57EC9" w:rsidRDefault="00E57EC9" w:rsidP="00E57EC9">
      <w:r>
        <w:t>— </w:t>
      </w:r>
      <w:r w:rsidR="00776CEA" w:rsidRPr="00034910">
        <w:t>C</w:t>
      </w:r>
      <w:r>
        <w:t>’</w:t>
      </w:r>
      <w:r w:rsidR="00776CEA" w:rsidRPr="00034910">
        <w:t>est là une chose qu</w:t>
      </w:r>
      <w:r>
        <w:t>’</w:t>
      </w:r>
      <w:r w:rsidR="00776CEA" w:rsidRPr="00034910">
        <w:t>un gentleman digne de ce nom ne saurait refuser</w:t>
      </w:r>
      <w:r>
        <w:t>.</w:t>
      </w:r>
    </w:p>
    <w:p w14:paraId="73628660" w14:textId="77777777" w:rsidR="00E57EC9" w:rsidRDefault="00776CEA" w:rsidP="00E57EC9">
      <w:r w:rsidRPr="00034910">
        <w:t>Et s</w:t>
      </w:r>
      <w:r w:rsidR="00E57EC9">
        <w:t>’</w:t>
      </w:r>
      <w:r w:rsidRPr="00034910">
        <w:t>adressant au directeur de l</w:t>
      </w:r>
      <w:r w:rsidR="00E57EC9">
        <w:t>’</w:t>
      </w:r>
      <w:r w:rsidRPr="00034910">
        <w:t>hôtel</w:t>
      </w:r>
      <w:r w:rsidR="00E57EC9">
        <w:t> :</w:t>
      </w:r>
    </w:p>
    <w:p w14:paraId="51ED15CF" w14:textId="1C5D4567" w:rsidR="00E57EC9" w:rsidRDefault="00E57EC9" w:rsidP="00E57EC9">
      <w:r>
        <w:lastRenderedPageBreak/>
        <w:t>— M. </w:t>
      </w:r>
      <w:proofErr w:type="spellStart"/>
      <w:r w:rsidR="00776CEA" w:rsidRPr="00034910">
        <w:t>Tomlett</w:t>
      </w:r>
      <w:proofErr w:type="spellEnd"/>
      <w:r>
        <w:t xml:space="preserve">. </w:t>
      </w:r>
      <w:r w:rsidR="00776CEA" w:rsidRPr="00034910">
        <w:t>Ayez donc la bonté d</w:t>
      </w:r>
      <w:r>
        <w:t>’</w:t>
      </w:r>
      <w:r w:rsidR="00776CEA" w:rsidRPr="00034910">
        <w:t>appeler le digne voy</w:t>
      </w:r>
      <w:r w:rsidR="00776CEA" w:rsidRPr="00034910">
        <w:t>a</w:t>
      </w:r>
      <w:r w:rsidR="00776CEA" w:rsidRPr="00034910">
        <w:t>geur qui m</w:t>
      </w:r>
      <w:r>
        <w:t>’</w:t>
      </w:r>
      <w:r w:rsidR="00776CEA" w:rsidRPr="00034910">
        <w:t>a soigné l</w:t>
      </w:r>
      <w:r>
        <w:t>’</w:t>
      </w:r>
      <w:r w:rsidR="00776CEA" w:rsidRPr="00034910">
        <w:t>avant-dernière nuit</w:t>
      </w:r>
      <w:r>
        <w:t xml:space="preserve">. </w:t>
      </w:r>
      <w:r w:rsidR="00776CEA" w:rsidRPr="00034910">
        <w:t>Il a la main légère comme un infirmier de profession</w:t>
      </w:r>
      <w:r>
        <w:t xml:space="preserve">, </w:t>
      </w:r>
      <w:r w:rsidR="00776CEA" w:rsidRPr="00034910">
        <w:t>et il me débarrassera de toute cette lingerie qui m</w:t>
      </w:r>
      <w:r>
        <w:t>’</w:t>
      </w:r>
      <w:r w:rsidR="00776CEA" w:rsidRPr="00034910">
        <w:t>encercle la tête</w:t>
      </w:r>
      <w:r>
        <w:t xml:space="preserve">, </w:t>
      </w:r>
      <w:r w:rsidR="00776CEA" w:rsidRPr="00034910">
        <w:t>en réduisant pour moi la fatigue au minimum</w:t>
      </w:r>
      <w:r>
        <w:t>.</w:t>
      </w:r>
    </w:p>
    <w:p w14:paraId="035FF594" w14:textId="77777777" w:rsidR="00E57EC9" w:rsidRDefault="00776CEA" w:rsidP="00E57EC9">
      <w:r w:rsidRPr="00034910">
        <w:t xml:space="preserve">Pour un homme </w:t>
      </w:r>
      <w:r w:rsidRPr="00034910">
        <w:rPr>
          <w:i/>
          <w:iCs/>
        </w:rPr>
        <w:t>estomaqué</w:t>
      </w:r>
      <w:r w:rsidR="00E57EC9">
        <w:rPr>
          <w:i/>
          <w:iCs/>
        </w:rPr>
        <w:t xml:space="preserve">, </w:t>
      </w:r>
      <w:r w:rsidRPr="00034910">
        <w:t>je fus estomaqué</w:t>
      </w:r>
      <w:r w:rsidR="00E57EC9">
        <w:t xml:space="preserve">. </w:t>
      </w:r>
      <w:r w:rsidRPr="00034910">
        <w:t xml:space="preserve">Je dis </w:t>
      </w:r>
      <w:r w:rsidR="00E57EC9">
        <w:t>« </w:t>
      </w:r>
      <w:r w:rsidRPr="00034910">
        <w:t>un homme</w:t>
      </w:r>
      <w:r w:rsidR="00E57EC9">
        <w:t xml:space="preserve"> », </w:t>
      </w:r>
      <w:r w:rsidRPr="00034910">
        <w:t>quoique l</w:t>
      </w:r>
      <w:r w:rsidR="00E57EC9">
        <w:t>’</w:t>
      </w:r>
      <w:r w:rsidRPr="00034910">
        <w:t>on s</w:t>
      </w:r>
      <w:r w:rsidR="00E57EC9">
        <w:t>’</w:t>
      </w:r>
      <w:r w:rsidRPr="00034910">
        <w:t>obstine parfois à me considérer comme un gamin</w:t>
      </w:r>
      <w:r w:rsidR="00E57EC9">
        <w:t xml:space="preserve">… </w:t>
      </w:r>
      <w:r w:rsidRPr="00034910">
        <w:t>Cela n</w:t>
      </w:r>
      <w:r w:rsidR="00E57EC9">
        <w:t>’</w:t>
      </w:r>
      <w:r w:rsidRPr="00034910">
        <w:t>a aucune importance du reste</w:t>
      </w:r>
      <w:r w:rsidR="00E57EC9">
        <w:t xml:space="preserve"> ; </w:t>
      </w:r>
      <w:r w:rsidRPr="00034910">
        <w:t>ce qui en a</w:t>
      </w:r>
      <w:r w:rsidR="00E57EC9">
        <w:t xml:space="preserve">, </w:t>
      </w:r>
      <w:r w:rsidRPr="00034910">
        <w:t>c</w:t>
      </w:r>
      <w:r w:rsidR="00E57EC9">
        <w:t>’</w:t>
      </w:r>
      <w:r w:rsidRPr="00034910">
        <w:t>est que je restai stupéfait</w:t>
      </w:r>
      <w:r w:rsidR="00E57EC9">
        <w:t>.</w:t>
      </w:r>
    </w:p>
    <w:p w14:paraId="6AB1351A" w14:textId="77777777" w:rsidR="00E57EC9" w:rsidRDefault="00776CEA" w:rsidP="00E57EC9">
      <w:r w:rsidRPr="00034910">
        <w:t>Le consentement du forçat supposé m</w:t>
      </w:r>
      <w:r w:rsidR="00E57EC9">
        <w:t>’</w:t>
      </w:r>
      <w:r w:rsidRPr="00034910">
        <w:t>ahurissait positiv</w:t>
      </w:r>
      <w:r w:rsidRPr="00034910">
        <w:t>e</w:t>
      </w:r>
      <w:r w:rsidRPr="00034910">
        <w:t>ment</w:t>
      </w:r>
      <w:r w:rsidR="00E57EC9">
        <w:t>.</w:t>
      </w:r>
    </w:p>
    <w:p w14:paraId="1499365A" w14:textId="77777777" w:rsidR="00E57EC9" w:rsidRDefault="00776CEA" w:rsidP="00E57EC9">
      <w:r w:rsidRPr="00034910">
        <w:t>Comment</w:t>
      </w:r>
      <w:r w:rsidR="00E57EC9">
        <w:t xml:space="preserve">, </w:t>
      </w:r>
      <w:r w:rsidRPr="00034910">
        <w:t>il allait montrer sa figure</w:t>
      </w:r>
      <w:r w:rsidR="00E57EC9">
        <w:t xml:space="preserve"> ? </w:t>
      </w:r>
      <w:r w:rsidRPr="00034910">
        <w:t>Supposait-il donc le juge myope au point de ne pas voir la tache lie de vin</w:t>
      </w:r>
      <w:r w:rsidR="00E57EC9">
        <w:t xml:space="preserve">, </w:t>
      </w:r>
      <w:r w:rsidRPr="00034910">
        <w:t>grande comme la main</w:t>
      </w:r>
      <w:r w:rsidR="00E57EC9">
        <w:t xml:space="preserve">, </w:t>
      </w:r>
      <w:r w:rsidRPr="00034910">
        <w:t>qui décorait son visage</w:t>
      </w:r>
      <w:r w:rsidR="00E57EC9">
        <w:t> ?</w:t>
      </w:r>
    </w:p>
    <w:p w14:paraId="6D2A79C3" w14:textId="3CE7B224" w:rsidR="00E57EC9" w:rsidRDefault="00776CEA" w:rsidP="00E57EC9">
      <w:r w:rsidRPr="00034910">
        <w:t>L</w:t>
      </w:r>
      <w:r w:rsidR="00E57EC9">
        <w:t>’</w:t>
      </w:r>
      <w:r w:rsidRPr="00034910">
        <w:t xml:space="preserve">arrivée de </w:t>
      </w:r>
      <w:r w:rsidR="00E57EC9">
        <w:t>M. </w:t>
      </w:r>
      <w:r w:rsidRPr="00034910">
        <w:t>Larmette</w:t>
      </w:r>
      <w:r w:rsidR="00E57EC9">
        <w:t xml:space="preserve">, </w:t>
      </w:r>
      <w:r w:rsidRPr="00034910">
        <w:t xml:space="preserve">flanqué de son ingénieur </w:t>
      </w:r>
      <w:proofErr w:type="spellStart"/>
      <w:r w:rsidRPr="00034910">
        <w:t>Botera</w:t>
      </w:r>
      <w:proofErr w:type="spellEnd"/>
      <w:r w:rsidR="00E57EC9">
        <w:t xml:space="preserve">, </w:t>
      </w:r>
      <w:r w:rsidRPr="00034910">
        <w:t>me rappela à la réalité</w:t>
      </w:r>
      <w:r w:rsidR="00E57EC9">
        <w:t>.</w:t>
      </w:r>
    </w:p>
    <w:p w14:paraId="13BD6E06" w14:textId="77777777" w:rsidR="00E57EC9" w:rsidRDefault="00776CEA" w:rsidP="00E57EC9">
      <w:r w:rsidRPr="00034910">
        <w:t>Le directeur de l</w:t>
      </w:r>
      <w:r w:rsidR="00E57EC9">
        <w:t>’</w:t>
      </w:r>
      <w:r w:rsidRPr="00034910">
        <w:t>hôtel avait dû prévenir le bijoutier de ce que l</w:t>
      </w:r>
      <w:r w:rsidR="00E57EC9">
        <w:t>’</w:t>
      </w:r>
      <w:r w:rsidRPr="00034910">
        <w:t>on attendait de lui</w:t>
      </w:r>
      <w:r w:rsidR="00E57EC9">
        <w:t xml:space="preserve">, </w:t>
      </w:r>
      <w:r w:rsidRPr="00034910">
        <w:t>car ce dernier s</w:t>
      </w:r>
      <w:r w:rsidR="00E57EC9">
        <w:t>’</w:t>
      </w:r>
      <w:r w:rsidRPr="00034910">
        <w:t>approcha du lit avec une tranquillité stupéfiante</w:t>
      </w:r>
      <w:r w:rsidR="00E57EC9">
        <w:t> :</w:t>
      </w:r>
    </w:p>
    <w:p w14:paraId="60508B1B" w14:textId="77777777" w:rsidR="00E57EC9" w:rsidRDefault="00E57EC9" w:rsidP="00E57EC9">
      <w:r>
        <w:t>— </w:t>
      </w:r>
      <w:r w:rsidR="00776CEA" w:rsidRPr="00034910">
        <w:t>N</w:t>
      </w:r>
      <w:r>
        <w:t>’</w:t>
      </w:r>
      <w:r w:rsidR="00776CEA" w:rsidRPr="00034910">
        <w:t>ayez crainte</w:t>
      </w:r>
      <w:r>
        <w:t xml:space="preserve">, </w:t>
      </w:r>
      <w:r w:rsidR="00776CEA" w:rsidRPr="00034910">
        <w:t>Master Jeffries</w:t>
      </w:r>
      <w:r>
        <w:t xml:space="preserve"> ; </w:t>
      </w:r>
      <w:r w:rsidR="00776CEA" w:rsidRPr="00034910">
        <w:t>je suis certain que mon pansement a fait tout son effet</w:t>
      </w:r>
      <w:r>
        <w:t xml:space="preserve">, </w:t>
      </w:r>
      <w:r w:rsidR="00776CEA" w:rsidRPr="00034910">
        <w:t xml:space="preserve">et que nous vous </w:t>
      </w:r>
      <w:r w:rsidR="00776CEA" w:rsidRPr="00034910">
        <w:rPr>
          <w:i/>
          <w:iCs/>
        </w:rPr>
        <w:t xml:space="preserve">démailloterons </w:t>
      </w:r>
      <w:r w:rsidR="00776CEA" w:rsidRPr="00034910">
        <w:t>le crâne sans douleur</w:t>
      </w:r>
      <w:r>
        <w:t xml:space="preserve">. </w:t>
      </w:r>
      <w:r w:rsidR="00776CEA" w:rsidRPr="00034910">
        <w:t>Je voulais d</w:t>
      </w:r>
      <w:r>
        <w:t>’</w:t>
      </w:r>
      <w:r w:rsidR="00776CEA" w:rsidRPr="00034910">
        <w:t>ailleurs procéder aujourd</w:t>
      </w:r>
      <w:r>
        <w:t>’</w:t>
      </w:r>
      <w:r w:rsidR="00776CEA" w:rsidRPr="00034910">
        <w:t>hui à cette petite opération</w:t>
      </w:r>
      <w:r>
        <w:t xml:space="preserve">. </w:t>
      </w:r>
      <w:r w:rsidR="00776CEA" w:rsidRPr="00034910">
        <w:t>Elle sera avancée de deux heures peut-être</w:t>
      </w:r>
      <w:r>
        <w:t xml:space="preserve">. </w:t>
      </w:r>
      <w:r w:rsidR="00776CEA" w:rsidRPr="00034910">
        <w:t>Vous y gagnerez d</w:t>
      </w:r>
      <w:r>
        <w:t>’</w:t>
      </w:r>
      <w:r w:rsidR="00776CEA" w:rsidRPr="00034910">
        <w:t>être débarrassé un peu plus tôt d</w:t>
      </w:r>
      <w:r>
        <w:t>’</w:t>
      </w:r>
      <w:r w:rsidR="00776CEA" w:rsidRPr="00034910">
        <w:t>un a</w:t>
      </w:r>
      <w:r w:rsidR="00776CEA" w:rsidRPr="00034910">
        <w:t>t</w:t>
      </w:r>
      <w:r w:rsidR="00776CEA" w:rsidRPr="00034910">
        <w:t>tirail gênant</w:t>
      </w:r>
      <w:r>
        <w:t>.</w:t>
      </w:r>
    </w:p>
    <w:p w14:paraId="40114439" w14:textId="77777777" w:rsidR="00E57EC9" w:rsidRDefault="00776CEA" w:rsidP="00E57EC9">
      <w:r w:rsidRPr="00034910">
        <w:t>Après quoi</w:t>
      </w:r>
      <w:r w:rsidR="00E57EC9">
        <w:t xml:space="preserve">, </w:t>
      </w:r>
      <w:r w:rsidRPr="00034910">
        <w:t xml:space="preserve">appelant le sud-américain </w:t>
      </w:r>
      <w:proofErr w:type="spellStart"/>
      <w:r w:rsidRPr="00034910">
        <w:t>Botera</w:t>
      </w:r>
      <w:proofErr w:type="spellEnd"/>
      <w:r w:rsidRPr="00034910">
        <w:t xml:space="preserve"> auprès de lui</w:t>
      </w:r>
      <w:r w:rsidR="00E57EC9">
        <w:t xml:space="preserve">, </w:t>
      </w:r>
      <w:r w:rsidRPr="00034910">
        <w:t>il commença à dérouler la bande qui emprisonnait la tête du malade</w:t>
      </w:r>
      <w:r w:rsidR="00E57EC9">
        <w:t>.</w:t>
      </w:r>
    </w:p>
    <w:p w14:paraId="6739A7C3" w14:textId="77777777" w:rsidR="00E57EC9" w:rsidRDefault="00776CEA" w:rsidP="00E57EC9">
      <w:r w:rsidRPr="00034910">
        <w:lastRenderedPageBreak/>
        <w:t>D</w:t>
      </w:r>
      <w:r w:rsidR="00E57EC9">
        <w:t>’</w:t>
      </w:r>
      <w:r w:rsidRPr="00034910">
        <w:t>abord</w:t>
      </w:r>
      <w:r w:rsidR="00E57EC9">
        <w:t xml:space="preserve">, </w:t>
      </w:r>
      <w:r w:rsidRPr="00034910">
        <w:t>elle fut blanche</w:t>
      </w:r>
      <w:r w:rsidR="00E57EC9">
        <w:t xml:space="preserve">, </w:t>
      </w:r>
      <w:r w:rsidRPr="00034910">
        <w:t>puis elle se teinta de jaune</w:t>
      </w:r>
      <w:r w:rsidR="00E57EC9">
        <w:t xml:space="preserve">, </w:t>
      </w:r>
      <w:r w:rsidRPr="00034910">
        <w:t>puis elle prit un ton brun rougeâtre</w:t>
      </w:r>
      <w:r w:rsidR="00E57EC9">
        <w:t xml:space="preserve">, </w:t>
      </w:r>
      <w:r w:rsidRPr="00034910">
        <w:t>qui vers la fin devint presque noir</w:t>
      </w:r>
      <w:r w:rsidR="00E57EC9">
        <w:t>.</w:t>
      </w:r>
    </w:p>
    <w:p w14:paraId="718D2122" w14:textId="77777777" w:rsidR="00E57EC9" w:rsidRDefault="00776CEA" w:rsidP="00E57EC9">
      <w:r w:rsidRPr="00034910">
        <w:t>On eût dit que le tissu avait été calciné</w:t>
      </w:r>
      <w:r w:rsidR="00E57EC9">
        <w:t>.</w:t>
      </w:r>
    </w:p>
    <w:p w14:paraId="1768463C" w14:textId="77777777" w:rsidR="00E57EC9" w:rsidRDefault="00E57EC9" w:rsidP="00E57EC9">
      <w:r>
        <w:t>— </w:t>
      </w:r>
      <w:r w:rsidR="00776CEA" w:rsidRPr="00034910">
        <w:t>Qu</w:t>
      </w:r>
      <w:r>
        <w:t>’</w:t>
      </w:r>
      <w:r w:rsidR="00776CEA" w:rsidRPr="00034910">
        <w:t>est cela</w:t>
      </w:r>
      <w:r>
        <w:t xml:space="preserve"> ? </w:t>
      </w:r>
      <w:r w:rsidR="00776CEA" w:rsidRPr="00034910">
        <w:t>interrogea le juge</w:t>
      </w:r>
      <w:r>
        <w:t>.</w:t>
      </w:r>
    </w:p>
    <w:p w14:paraId="41192E9C" w14:textId="77777777" w:rsidR="00E57EC9" w:rsidRDefault="00E57EC9" w:rsidP="00E57EC9">
      <w:r>
        <w:t>— </w:t>
      </w:r>
      <w:r w:rsidR="00776CEA" w:rsidRPr="00034910">
        <w:t>Dissolution iodée</w:t>
      </w:r>
      <w:r>
        <w:t xml:space="preserve">, </w:t>
      </w:r>
      <w:r w:rsidR="00776CEA" w:rsidRPr="00034910">
        <w:t>répliqua sans hésiter le joaillier</w:t>
      </w:r>
      <w:r>
        <w:t>.</w:t>
      </w:r>
    </w:p>
    <w:p w14:paraId="5E21FD71" w14:textId="77777777" w:rsidR="00E57EC9" w:rsidRDefault="00E57EC9" w:rsidP="00E57EC9">
      <w:r>
        <w:t>— </w:t>
      </w:r>
      <w:r w:rsidR="00776CEA" w:rsidRPr="00034910">
        <w:t>Mais cela a dû lui enlever la peau</w:t>
      </w:r>
      <w:r>
        <w:t> !</w:t>
      </w:r>
    </w:p>
    <w:p w14:paraId="250F3F28" w14:textId="77777777" w:rsidR="00E57EC9" w:rsidRDefault="00E57EC9" w:rsidP="00E57EC9">
      <w:r>
        <w:t>— </w:t>
      </w:r>
      <w:r w:rsidR="00776CEA" w:rsidRPr="00034910">
        <w:t>Non</w:t>
      </w:r>
      <w:r>
        <w:t xml:space="preserve">… </w:t>
      </w:r>
      <w:r w:rsidR="00776CEA" w:rsidRPr="00034910">
        <w:t>Comme vous le voyez</w:t>
      </w:r>
      <w:r>
        <w:t xml:space="preserve">, </w:t>
      </w:r>
      <w:r w:rsidR="00776CEA" w:rsidRPr="00034910">
        <w:t>une légère feuille d</w:t>
      </w:r>
      <w:r>
        <w:t>’</w:t>
      </w:r>
      <w:r w:rsidR="00776CEA" w:rsidRPr="00034910">
        <w:t>ouate isolait l</w:t>
      </w:r>
      <w:r>
        <w:t>’</w:t>
      </w:r>
      <w:r w:rsidR="00776CEA" w:rsidRPr="00034910">
        <w:t>épiderme de la compresse</w:t>
      </w:r>
      <w:r>
        <w:t xml:space="preserve">… </w:t>
      </w:r>
      <w:r w:rsidR="00776CEA" w:rsidRPr="00034910">
        <w:t>Seules les vapeurs d</w:t>
      </w:r>
      <w:r>
        <w:t>’</w:t>
      </w:r>
      <w:r w:rsidR="00776CEA" w:rsidRPr="00034910">
        <w:t>iode ont agi</w:t>
      </w:r>
      <w:r>
        <w:t>.</w:t>
      </w:r>
    </w:p>
    <w:p w14:paraId="1503E547" w14:textId="77777777" w:rsidR="00E57EC9" w:rsidRDefault="00776CEA" w:rsidP="00E57EC9">
      <w:r w:rsidRPr="00034910">
        <w:t>Ce disant</w:t>
      </w:r>
      <w:r w:rsidR="00E57EC9">
        <w:t xml:space="preserve">, </w:t>
      </w:r>
      <w:r w:rsidRPr="00034910">
        <w:t>il enlevait l</w:t>
      </w:r>
      <w:r w:rsidR="00E57EC9">
        <w:t>’</w:t>
      </w:r>
      <w:r w:rsidRPr="00034910">
        <w:t>ouate qui cachait encore les traits du patient</w:t>
      </w:r>
      <w:r w:rsidR="00E57EC9">
        <w:t xml:space="preserve">, </w:t>
      </w:r>
      <w:r w:rsidRPr="00034910">
        <w:t>et le visage de Jeffries nous apparut débarrassé de tout voile</w:t>
      </w:r>
      <w:r w:rsidR="00E57EC9">
        <w:t>.</w:t>
      </w:r>
    </w:p>
    <w:p w14:paraId="2644FD9A" w14:textId="77777777" w:rsidR="00E57EC9" w:rsidRDefault="00776CEA" w:rsidP="00E57EC9">
      <w:pPr>
        <w:rPr>
          <w:i/>
          <w:iCs/>
        </w:rPr>
      </w:pPr>
      <w:r w:rsidRPr="00034910">
        <w:t>Je faillis pousser un cri</w:t>
      </w:r>
      <w:r w:rsidR="00E57EC9">
        <w:t xml:space="preserve">. </w:t>
      </w:r>
      <w:r w:rsidRPr="00034910">
        <w:t xml:space="preserve">Aucune trace de </w:t>
      </w:r>
      <w:r w:rsidRPr="00034910">
        <w:rPr>
          <w:i/>
          <w:iCs/>
        </w:rPr>
        <w:t>tache de vin</w:t>
      </w:r>
      <w:r w:rsidR="00E57EC9">
        <w:rPr>
          <w:i/>
          <w:iCs/>
        </w:rPr>
        <w:t> !</w:t>
      </w:r>
    </w:p>
    <w:p w14:paraId="051E2AF6" w14:textId="77777777" w:rsidR="00E57EC9" w:rsidRDefault="00776CEA" w:rsidP="00E57EC9">
      <w:r w:rsidRPr="00034910">
        <w:t>La peau se montrait partout d</w:t>
      </w:r>
      <w:r w:rsidR="00E57EC9">
        <w:t>’</w:t>
      </w:r>
      <w:r w:rsidRPr="00034910">
        <w:t>une teinte uniforme</w:t>
      </w:r>
      <w:r w:rsidR="00E57EC9">
        <w:t xml:space="preserve">, </w:t>
      </w:r>
      <w:r w:rsidRPr="00034910">
        <w:t>je ne dirai pas de ce ton si suave de l</w:t>
      </w:r>
      <w:r w:rsidR="00E57EC9">
        <w:t>’</w:t>
      </w:r>
      <w:r w:rsidRPr="00034910">
        <w:t>épiderme d</w:t>
      </w:r>
      <w:r w:rsidR="00E57EC9">
        <w:t>’</w:t>
      </w:r>
      <w:r w:rsidRPr="00034910">
        <w:t>une jeune élégante</w:t>
      </w:r>
      <w:r w:rsidR="00E57EC9">
        <w:t xml:space="preserve">, </w:t>
      </w:r>
      <w:r w:rsidRPr="00034910">
        <w:t>mais simplement comme il convient au cuir d</w:t>
      </w:r>
      <w:r w:rsidR="00E57EC9">
        <w:t>’</w:t>
      </w:r>
      <w:r w:rsidRPr="00034910">
        <w:t>un homme acco</w:t>
      </w:r>
      <w:r w:rsidRPr="00034910">
        <w:t>u</w:t>
      </w:r>
      <w:r w:rsidRPr="00034910">
        <w:t>tumé à braver les intempéries</w:t>
      </w:r>
      <w:r w:rsidR="00E57EC9">
        <w:t xml:space="preserve">. </w:t>
      </w:r>
      <w:r w:rsidRPr="00034910">
        <w:t xml:space="preserve">La </w:t>
      </w:r>
      <w:proofErr w:type="spellStart"/>
      <w:r w:rsidRPr="00034910">
        <w:t>tache</w:t>
      </w:r>
      <w:proofErr w:type="spellEnd"/>
      <w:r w:rsidRPr="00034910">
        <w:t xml:space="preserve"> de vin avait disparu</w:t>
      </w:r>
      <w:r w:rsidR="00E57EC9">
        <w:t>.</w:t>
      </w:r>
    </w:p>
    <w:p w14:paraId="77847709" w14:textId="77777777" w:rsidR="00E57EC9" w:rsidRDefault="00776CEA" w:rsidP="00E57EC9">
      <w:r w:rsidRPr="00034910">
        <w:t>Le juge me foudroya d</w:t>
      </w:r>
      <w:r w:rsidR="00E57EC9">
        <w:t>’</w:t>
      </w:r>
      <w:r w:rsidRPr="00034910">
        <w:t>un regard sévère</w:t>
      </w:r>
      <w:r w:rsidR="00E57EC9">
        <w:t xml:space="preserve">. </w:t>
      </w:r>
      <w:r w:rsidRPr="00034910">
        <w:t>Ce reproche muet</w:t>
      </w:r>
      <w:r w:rsidR="00E57EC9">
        <w:t xml:space="preserve">, </w:t>
      </w:r>
      <w:r w:rsidRPr="00034910">
        <w:t>il l</w:t>
      </w:r>
      <w:r w:rsidR="00E57EC9">
        <w:t>’</w:t>
      </w:r>
      <w:r w:rsidRPr="00034910">
        <w:t>accentua encore en interrogeant Larmette et l</w:t>
      </w:r>
      <w:r w:rsidR="00E57EC9">
        <w:t>’</w:t>
      </w:r>
      <w:r w:rsidRPr="00034910">
        <w:t>Ingénieur</w:t>
      </w:r>
      <w:r w:rsidR="00E57EC9">
        <w:t>.</w:t>
      </w:r>
    </w:p>
    <w:p w14:paraId="79095E80" w14:textId="77777777" w:rsidR="00E57EC9" w:rsidRDefault="00E57EC9" w:rsidP="00E57EC9">
      <w:r>
        <w:t>— </w:t>
      </w:r>
      <w:r w:rsidR="00776CEA" w:rsidRPr="00034910">
        <w:t>C</w:t>
      </w:r>
      <w:r>
        <w:t>’</w:t>
      </w:r>
      <w:r w:rsidR="00776CEA" w:rsidRPr="00034910">
        <w:t>est vous</w:t>
      </w:r>
      <w:r>
        <w:t xml:space="preserve">, </w:t>
      </w:r>
      <w:r w:rsidR="00776CEA" w:rsidRPr="00034910">
        <w:t>Gentlemen</w:t>
      </w:r>
      <w:r>
        <w:t xml:space="preserve">, </w:t>
      </w:r>
      <w:r w:rsidR="00776CEA" w:rsidRPr="00034910">
        <w:t>qui aviez opéré le pansement de Master Jeffries</w:t>
      </w:r>
      <w:r>
        <w:t> ?</w:t>
      </w:r>
    </w:p>
    <w:p w14:paraId="4DF5172C" w14:textId="77777777" w:rsidR="00E57EC9" w:rsidRDefault="00E57EC9" w:rsidP="00E57EC9">
      <w:r>
        <w:t>— </w:t>
      </w:r>
      <w:r w:rsidR="00776CEA" w:rsidRPr="00034910">
        <w:t>En effet</w:t>
      </w:r>
      <w:r>
        <w:t xml:space="preserve">. </w:t>
      </w:r>
      <w:r w:rsidR="00776CEA" w:rsidRPr="00034910">
        <w:t>Comme je l</w:t>
      </w:r>
      <w:r>
        <w:t>’</w:t>
      </w:r>
      <w:r w:rsidR="00776CEA" w:rsidRPr="00034910">
        <w:t>ai déclaré à l</w:t>
      </w:r>
      <w:r>
        <w:t>’</w:t>
      </w:r>
      <w:r w:rsidR="00776CEA" w:rsidRPr="00034910">
        <w:t>enquête</w:t>
      </w:r>
      <w:r>
        <w:t xml:space="preserve">, </w:t>
      </w:r>
      <w:r w:rsidR="00776CEA" w:rsidRPr="00034910">
        <w:t>les gémiss</w:t>
      </w:r>
      <w:r w:rsidR="00776CEA" w:rsidRPr="00034910">
        <w:t>e</w:t>
      </w:r>
      <w:r w:rsidR="00776CEA" w:rsidRPr="00034910">
        <w:t xml:space="preserve">ments du pauvre monsieur nous empêchaient de </w:t>
      </w:r>
      <w:r w:rsidR="00776CEA" w:rsidRPr="00034910">
        <w:lastRenderedPageBreak/>
        <w:t>dormir</w:t>
      </w:r>
      <w:r>
        <w:t xml:space="preserve">. </w:t>
      </w:r>
      <w:r w:rsidR="00776CEA" w:rsidRPr="00034910">
        <w:t xml:space="preserve">Il se faut </w:t>
      </w:r>
      <w:proofErr w:type="spellStart"/>
      <w:r w:rsidR="00776CEA" w:rsidRPr="00034910">
        <w:t>entr</w:t>
      </w:r>
      <w:r>
        <w:t>’</w:t>
      </w:r>
      <w:r w:rsidR="00776CEA" w:rsidRPr="00034910">
        <w:t>aider</w:t>
      </w:r>
      <w:proofErr w:type="spellEnd"/>
      <w:r w:rsidR="00776CEA" w:rsidRPr="00034910">
        <w:t xml:space="preserve"> en voyage</w:t>
      </w:r>
      <w:r>
        <w:t xml:space="preserve">, </w:t>
      </w:r>
      <w:r w:rsidR="00776CEA" w:rsidRPr="00034910">
        <w:t>nous entrâmes chez lui</w:t>
      </w:r>
      <w:r>
        <w:t>…</w:t>
      </w:r>
    </w:p>
    <w:p w14:paraId="602F8952" w14:textId="77777777" w:rsidR="00895A74" w:rsidRDefault="00895A74" w:rsidP="00895A74">
      <w:pPr>
        <w:pStyle w:val="Centrsolidaire"/>
      </w:pPr>
      <w:r w:rsidRPr="00E57EC9">
        <w:rPr>
          <w:noProof/>
        </w:rPr>
        <w:drawing>
          <wp:inline distT="0" distB="0" distL="0" distR="0" wp14:anchorId="067111D0" wp14:editId="3AC51E2C">
            <wp:extent cx="5756910" cy="5064760"/>
            <wp:effectExtent l="0" t="0" r="0" b="0"/>
            <wp:docPr id="42" name="Image 61" descr="Une image contenant habits, Visage humain, homme, croqui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 61" descr="Une image contenant habits, Visage humain, homme, croquis&#10;&#10;Le contenu généré par l’IA peut être incorrec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56910" cy="5064760"/>
                    </a:xfrm>
                    <a:prstGeom prst="rect">
                      <a:avLst/>
                    </a:prstGeom>
                    <a:noFill/>
                    <a:ln>
                      <a:noFill/>
                    </a:ln>
                  </pic:spPr>
                </pic:pic>
              </a:graphicData>
            </a:graphic>
          </wp:inline>
        </w:drawing>
      </w:r>
    </w:p>
    <w:p w14:paraId="1AB40002" w14:textId="77777777" w:rsidR="00895A74" w:rsidRDefault="00895A74" w:rsidP="00895A74">
      <w:pPr>
        <w:pStyle w:val="Centr14pt"/>
      </w:pPr>
      <w:r w:rsidRPr="00E57EC9">
        <w:t>Le visage de Jeffries apparut débarrassé de tout voile</w:t>
      </w:r>
    </w:p>
    <w:p w14:paraId="2791681D" w14:textId="77777777" w:rsidR="00E57EC9" w:rsidRDefault="00E57EC9" w:rsidP="00E57EC9">
      <w:r>
        <w:t>— </w:t>
      </w:r>
      <w:r w:rsidR="00776CEA" w:rsidRPr="00034910">
        <w:t>Et</w:t>
      </w:r>
      <w:r>
        <w:t xml:space="preserve">, </w:t>
      </w:r>
      <w:r w:rsidR="00776CEA" w:rsidRPr="00034910">
        <w:t>acheva Jeffries avec une expression de reconnai</w:t>
      </w:r>
      <w:r w:rsidR="00776CEA" w:rsidRPr="00034910">
        <w:t>s</w:t>
      </w:r>
      <w:r w:rsidR="00776CEA" w:rsidRPr="00034910">
        <w:t>sance tout à fait touchante</w:t>
      </w:r>
      <w:r>
        <w:t xml:space="preserve">, </w:t>
      </w:r>
      <w:r w:rsidR="00776CEA" w:rsidRPr="00034910">
        <w:t>en vérité</w:t>
      </w:r>
      <w:r>
        <w:t xml:space="preserve">, </w:t>
      </w:r>
      <w:r w:rsidR="00776CEA" w:rsidRPr="00034910">
        <w:t>vous avez pris soin de moi</w:t>
      </w:r>
      <w:r>
        <w:t xml:space="preserve">, </w:t>
      </w:r>
      <w:r w:rsidR="00776CEA" w:rsidRPr="00034910">
        <w:t>comme des frères</w:t>
      </w:r>
      <w:r>
        <w:t>.</w:t>
      </w:r>
    </w:p>
    <w:p w14:paraId="0034CC80" w14:textId="77777777" w:rsidR="00E57EC9" w:rsidRDefault="00776CEA" w:rsidP="00E57EC9">
      <w:r w:rsidRPr="00034910">
        <w:t>À chaque réplique</w:t>
      </w:r>
      <w:r w:rsidR="00E57EC9">
        <w:t xml:space="preserve">, </w:t>
      </w:r>
      <w:r w:rsidRPr="00034910">
        <w:t>le juge me décochait un coup d</w:t>
      </w:r>
      <w:r w:rsidR="00E57EC9">
        <w:t>’</w:t>
      </w:r>
      <w:r w:rsidRPr="00034910">
        <w:t>œil de plus en plus sévère</w:t>
      </w:r>
      <w:r w:rsidR="00E57EC9">
        <w:t xml:space="preserve">. </w:t>
      </w:r>
      <w:r w:rsidRPr="00034910">
        <w:t>Évidemment il pensait</w:t>
      </w:r>
      <w:r w:rsidR="00E57EC9">
        <w:t xml:space="preserve">, </w:t>
      </w:r>
      <w:r w:rsidRPr="00034910">
        <w:t>en son for intérieur</w:t>
      </w:r>
      <w:r w:rsidR="00E57EC9">
        <w:t xml:space="preserve">, </w:t>
      </w:r>
      <w:r w:rsidRPr="00034910">
        <w:t>que je ne marquais pas une contrition assez profonde</w:t>
      </w:r>
      <w:r w:rsidR="00E57EC9">
        <w:t>.</w:t>
      </w:r>
    </w:p>
    <w:p w14:paraId="08D5B627" w14:textId="77777777" w:rsidR="00E57EC9" w:rsidRDefault="00776CEA" w:rsidP="00E57EC9">
      <w:pPr>
        <w:rPr>
          <w:i/>
          <w:iCs/>
        </w:rPr>
      </w:pPr>
      <w:r w:rsidRPr="00034910">
        <w:lastRenderedPageBreak/>
        <w:t>Une idée m</w:t>
      </w:r>
      <w:r w:rsidR="00E57EC9">
        <w:t>’</w:t>
      </w:r>
      <w:r w:rsidRPr="00034910">
        <w:t>entrait dans le cerveau comme une griffe</w:t>
      </w:r>
      <w:r w:rsidR="00E57EC9">
        <w:t xml:space="preserve">. </w:t>
      </w:r>
      <w:r w:rsidRPr="00034910">
        <w:t xml:space="preserve">Le bandage devait être un truc médical pour faire disparaître la </w:t>
      </w:r>
      <w:r w:rsidRPr="00034910">
        <w:rPr>
          <w:i/>
          <w:iCs/>
        </w:rPr>
        <w:t>tache de vin</w:t>
      </w:r>
      <w:r w:rsidR="00E57EC9">
        <w:rPr>
          <w:i/>
          <w:iCs/>
        </w:rPr>
        <w:t>.</w:t>
      </w:r>
    </w:p>
    <w:p w14:paraId="34009760" w14:textId="77777777" w:rsidR="00E57EC9" w:rsidRDefault="00776CEA" w:rsidP="00E57EC9">
      <w:r w:rsidRPr="00034910">
        <w:t>Ce qui est sûr</w:t>
      </w:r>
      <w:r w:rsidR="00E57EC9">
        <w:t xml:space="preserve">, </w:t>
      </w:r>
      <w:r w:rsidRPr="00034910">
        <w:t>c</w:t>
      </w:r>
      <w:r w:rsidR="00E57EC9">
        <w:t>’</w:t>
      </w:r>
      <w:r w:rsidRPr="00034910">
        <w:t>est que je fus pris d</w:t>
      </w:r>
      <w:r w:rsidR="00E57EC9">
        <w:t>’</w:t>
      </w:r>
      <w:r w:rsidRPr="00034910">
        <w:t>une envie irrésistible de m</w:t>
      </w:r>
      <w:r w:rsidR="00E57EC9">
        <w:t>’</w:t>
      </w:r>
      <w:r w:rsidRPr="00034910">
        <w:t>approprier un bout de la bande de toile</w:t>
      </w:r>
      <w:r w:rsidR="00E57EC9">
        <w:t xml:space="preserve">, </w:t>
      </w:r>
      <w:r w:rsidRPr="00034910">
        <w:t>teinté par l</w:t>
      </w:r>
      <w:r w:rsidR="00E57EC9">
        <w:t>’</w:t>
      </w:r>
      <w:r w:rsidRPr="00034910">
        <w:t>iode</w:t>
      </w:r>
      <w:r w:rsidR="00E57EC9">
        <w:t>.</w:t>
      </w:r>
    </w:p>
    <w:p w14:paraId="67FFB617" w14:textId="77777777" w:rsidR="00E57EC9" w:rsidRDefault="00776CEA" w:rsidP="00E57EC9">
      <w:r w:rsidRPr="00034910">
        <w:t>Le juge</w:t>
      </w:r>
      <w:r w:rsidR="00E57EC9">
        <w:t xml:space="preserve">, </w:t>
      </w:r>
      <w:r w:rsidRPr="00034910">
        <w:t>mécontent de ne pas constater chez moi un repe</w:t>
      </w:r>
      <w:r w:rsidRPr="00034910">
        <w:t>n</w:t>
      </w:r>
      <w:r w:rsidRPr="00034910">
        <w:t>tir suffisant</w:t>
      </w:r>
      <w:r w:rsidR="00E57EC9">
        <w:t xml:space="preserve">, </w:t>
      </w:r>
      <w:r w:rsidRPr="00034910">
        <w:t>me tourna le dos</w:t>
      </w:r>
      <w:r w:rsidR="00E57EC9">
        <w:t xml:space="preserve">. </w:t>
      </w:r>
      <w:r w:rsidRPr="00034910">
        <w:t xml:space="preserve">Larmette et </w:t>
      </w:r>
      <w:proofErr w:type="spellStart"/>
      <w:r w:rsidRPr="00034910">
        <w:t>Botera</w:t>
      </w:r>
      <w:proofErr w:type="spellEnd"/>
      <w:r w:rsidR="00E57EC9">
        <w:t xml:space="preserve">, </w:t>
      </w:r>
      <w:r w:rsidRPr="00034910">
        <w:t>sans doute pour l</w:t>
      </w:r>
      <w:r w:rsidR="00E57EC9">
        <w:t>’</w:t>
      </w:r>
      <w:r w:rsidRPr="00034910">
        <w:t>amadouer</w:t>
      </w:r>
      <w:r w:rsidR="00E57EC9">
        <w:t xml:space="preserve">, </w:t>
      </w:r>
      <w:r w:rsidRPr="00034910">
        <w:t>les flatteurs ont de ces combinaisons</w:t>
      </w:r>
      <w:r w:rsidR="00E57EC9">
        <w:t xml:space="preserve">, </w:t>
      </w:r>
      <w:r w:rsidRPr="00034910">
        <w:t>s</w:t>
      </w:r>
      <w:r w:rsidR="00E57EC9">
        <w:t>’</w:t>
      </w:r>
      <w:r w:rsidRPr="00034910">
        <w:t>empressèrent d</w:t>
      </w:r>
      <w:r w:rsidR="00E57EC9">
        <w:t>’</w:t>
      </w:r>
      <w:r w:rsidRPr="00034910">
        <w:t>imiter le mouvement</w:t>
      </w:r>
      <w:r w:rsidR="00E57EC9">
        <w:t xml:space="preserve">, </w:t>
      </w:r>
      <w:r w:rsidRPr="00034910">
        <w:t>et Master Jeffries lui-même se coucha sur le côté</w:t>
      </w:r>
      <w:r w:rsidR="00E57EC9">
        <w:t xml:space="preserve">, </w:t>
      </w:r>
      <w:r w:rsidRPr="00034910">
        <w:t>le nez vers le mur</w:t>
      </w:r>
      <w:r w:rsidR="00E57EC9">
        <w:t>.</w:t>
      </w:r>
    </w:p>
    <w:p w14:paraId="1B1ECBAE" w14:textId="77777777" w:rsidR="00E57EC9" w:rsidRDefault="00776CEA" w:rsidP="00E57EC9">
      <w:r w:rsidRPr="00034910">
        <w:t>C</w:t>
      </w:r>
      <w:r w:rsidR="00E57EC9">
        <w:t>’</w:t>
      </w:r>
      <w:r w:rsidRPr="00034910">
        <w:t>était la pantomime du mépris en grand</w:t>
      </w:r>
      <w:r w:rsidR="00E57EC9">
        <w:t> !</w:t>
      </w:r>
    </w:p>
    <w:p w14:paraId="3557467D" w14:textId="77777777" w:rsidR="00E57EC9" w:rsidRDefault="00776CEA" w:rsidP="00E57EC9">
      <w:r w:rsidRPr="00034910">
        <w:t>Seulement</w:t>
      </w:r>
      <w:r w:rsidR="00E57EC9">
        <w:t xml:space="preserve">, </w:t>
      </w:r>
      <w:proofErr w:type="gramStart"/>
      <w:r w:rsidRPr="00034910">
        <w:t>des fois</w:t>
      </w:r>
      <w:proofErr w:type="gramEnd"/>
      <w:r w:rsidR="00E57EC9">
        <w:t xml:space="preserve">, </w:t>
      </w:r>
      <w:r w:rsidRPr="00034910">
        <w:t>le mépris a du bon</w:t>
      </w:r>
      <w:r w:rsidR="00E57EC9">
        <w:t xml:space="preserve">. </w:t>
      </w:r>
      <w:r w:rsidRPr="00034910">
        <w:t>Dans le cas présent par exemple</w:t>
      </w:r>
      <w:r w:rsidR="00E57EC9">
        <w:t xml:space="preserve">, </w:t>
      </w:r>
      <w:r w:rsidRPr="00034910">
        <w:t>il faisait qu</w:t>
      </w:r>
      <w:r w:rsidR="00E57EC9">
        <w:t>’</w:t>
      </w:r>
      <w:r w:rsidRPr="00034910">
        <w:t>aucun regard ne se fixait sur moi</w:t>
      </w:r>
      <w:r w:rsidR="00E57EC9">
        <w:t>.</w:t>
      </w:r>
    </w:p>
    <w:p w14:paraId="3117F1F5" w14:textId="77777777" w:rsidR="00E57EC9" w:rsidRDefault="00776CEA" w:rsidP="00E57EC9">
      <w:r w:rsidRPr="00034910">
        <w:t>Et je pus allonger le bras vers la table de nuit</w:t>
      </w:r>
      <w:r w:rsidR="00E57EC9">
        <w:t xml:space="preserve">, </w:t>
      </w:r>
      <w:r w:rsidRPr="00034910">
        <w:t>sur la t</w:t>
      </w:r>
      <w:r w:rsidRPr="00034910">
        <w:t>a</w:t>
      </w:r>
      <w:r w:rsidRPr="00034910">
        <w:t>blette de marbre de laquelle le bijoutier avait posé les bandele</w:t>
      </w:r>
      <w:r w:rsidRPr="00034910">
        <w:t>t</w:t>
      </w:r>
      <w:r w:rsidRPr="00034910">
        <w:t>tes roulées</w:t>
      </w:r>
      <w:r w:rsidR="00E57EC9">
        <w:t xml:space="preserve">, </w:t>
      </w:r>
      <w:r w:rsidRPr="00034910">
        <w:t>à mesure qu</w:t>
      </w:r>
      <w:r w:rsidR="00E57EC9">
        <w:t>’</w:t>
      </w:r>
      <w:r w:rsidRPr="00034910">
        <w:t>il en débarrassait son</w:t>
      </w:r>
      <w:r w:rsidR="00E57EC9">
        <w:t xml:space="preserve">… </w:t>
      </w:r>
      <w:r w:rsidRPr="00034910">
        <w:t>complice</w:t>
      </w:r>
      <w:r w:rsidR="00E57EC9">
        <w:t>.</w:t>
      </w:r>
    </w:p>
    <w:p w14:paraId="5BC6E17D" w14:textId="53901A18" w:rsidR="00E57EC9" w:rsidRDefault="00776CEA" w:rsidP="00E57EC9">
      <w:r w:rsidRPr="00034910">
        <w:t>J</w:t>
      </w:r>
      <w:r w:rsidR="00E57EC9">
        <w:t>’</w:t>
      </w:r>
      <w:r w:rsidRPr="00034910">
        <w:t>agrippai un petit rouleau de toile bien imbibé d</w:t>
      </w:r>
      <w:r w:rsidR="00E57EC9">
        <w:t>’</w:t>
      </w:r>
      <w:r w:rsidRPr="00034910">
        <w:t>iode</w:t>
      </w:r>
      <w:r w:rsidR="00E57EC9">
        <w:t xml:space="preserve">, </w:t>
      </w:r>
      <w:r w:rsidRPr="00034910">
        <w:t>je le coulai dans ma poche</w:t>
      </w:r>
      <w:r w:rsidR="00E57EC9">
        <w:t xml:space="preserve">, </w:t>
      </w:r>
      <w:r w:rsidRPr="00034910">
        <w:t xml:space="preserve">et </w:t>
      </w:r>
      <w:r w:rsidR="00E57EC9">
        <w:t>M. </w:t>
      </w:r>
      <w:r w:rsidRPr="00034910">
        <w:t>Thomson</w:t>
      </w:r>
      <w:r w:rsidR="00E57EC9">
        <w:t xml:space="preserve">, </w:t>
      </w:r>
      <w:r w:rsidRPr="00034910">
        <w:t>ayant fini de s</w:t>
      </w:r>
      <w:r w:rsidR="00E57EC9">
        <w:t>’</w:t>
      </w:r>
      <w:r w:rsidRPr="00034910">
        <w:t>excuser d</w:t>
      </w:r>
      <w:r w:rsidR="00E57EC9">
        <w:t>’</w:t>
      </w:r>
      <w:r w:rsidRPr="00034910">
        <w:t xml:space="preserve">avoir </w:t>
      </w:r>
      <w:r w:rsidR="00E57EC9">
        <w:t>« </w:t>
      </w:r>
      <w:r w:rsidRPr="00034910">
        <w:t>abusé de la complaisance des gentlemen</w:t>
      </w:r>
      <w:r w:rsidR="00E57EC9">
        <w:t xml:space="preserve"> », </w:t>
      </w:r>
      <w:r w:rsidRPr="00034910">
        <w:t>prenait congé</w:t>
      </w:r>
      <w:r w:rsidR="00E57EC9">
        <w:t xml:space="preserve">, </w:t>
      </w:r>
      <w:r w:rsidRPr="00034910">
        <w:t>sans même un coup d</w:t>
      </w:r>
      <w:r w:rsidR="00E57EC9">
        <w:t>’</w:t>
      </w:r>
      <w:r w:rsidRPr="00034910">
        <w:t>œil à mon adresse</w:t>
      </w:r>
      <w:r w:rsidR="00E57EC9">
        <w:t>.</w:t>
      </w:r>
    </w:p>
    <w:p w14:paraId="6ADC914B" w14:textId="77777777" w:rsidR="00E57EC9" w:rsidRDefault="00776CEA" w:rsidP="00E57EC9">
      <w:r w:rsidRPr="00034910">
        <w:t>Larmette</w:t>
      </w:r>
      <w:r w:rsidR="00E57EC9">
        <w:t xml:space="preserve">, </w:t>
      </w:r>
      <w:r w:rsidRPr="00034910">
        <w:t>lui</w:t>
      </w:r>
      <w:r w:rsidR="00E57EC9">
        <w:t xml:space="preserve">, </w:t>
      </w:r>
      <w:r w:rsidRPr="00034910">
        <w:t>fit peser sur moi un regard railleur</w:t>
      </w:r>
      <w:r w:rsidR="00E57EC9">
        <w:t>.</w:t>
      </w:r>
    </w:p>
    <w:p w14:paraId="79910B62" w14:textId="494971FF" w:rsidR="00E57EC9" w:rsidRDefault="00E57EC9" w:rsidP="00E57EC9">
      <w:r>
        <w:t>— M. </w:t>
      </w:r>
      <w:proofErr w:type="spellStart"/>
      <w:r w:rsidR="00776CEA" w:rsidRPr="00034910">
        <w:t>Tomlett</w:t>
      </w:r>
      <w:proofErr w:type="spellEnd"/>
      <w:r>
        <w:t xml:space="preserve">, </w:t>
      </w:r>
      <w:r w:rsidR="00776CEA" w:rsidRPr="00034910">
        <w:t>dit-il</w:t>
      </w:r>
      <w:r>
        <w:t xml:space="preserve">, </w:t>
      </w:r>
      <w:r w:rsidR="00776CEA" w:rsidRPr="00034910">
        <w:t>prenez donc ces bandes</w:t>
      </w:r>
      <w:r>
        <w:t xml:space="preserve"> – </w:t>
      </w:r>
      <w:r w:rsidR="00776CEA" w:rsidRPr="00034910">
        <w:t>il désignait la table de nuit</w:t>
      </w:r>
      <w:r>
        <w:t xml:space="preserve"> – </w:t>
      </w:r>
      <w:r w:rsidR="00776CEA" w:rsidRPr="00034910">
        <w:t>et brûlez-les</w:t>
      </w:r>
      <w:r>
        <w:t xml:space="preserve">. </w:t>
      </w:r>
      <w:r w:rsidR="00776CEA" w:rsidRPr="00034910">
        <w:t>Après leur action sur une crise éruptive</w:t>
      </w:r>
      <w:r>
        <w:t xml:space="preserve">, </w:t>
      </w:r>
      <w:r w:rsidR="00776CEA" w:rsidRPr="00034910">
        <w:t>il serait à craindre qu</w:t>
      </w:r>
      <w:r>
        <w:t>’</w:t>
      </w:r>
      <w:r w:rsidR="00776CEA" w:rsidRPr="00034910">
        <w:t>elles ne transmissent le mal à quiconque les manipulerait maladroitement</w:t>
      </w:r>
      <w:r>
        <w:t>.</w:t>
      </w:r>
    </w:p>
    <w:p w14:paraId="4BAB1860" w14:textId="77777777" w:rsidR="00E57EC9" w:rsidRDefault="00776CEA" w:rsidP="00E57EC9">
      <w:r w:rsidRPr="00034910">
        <w:lastRenderedPageBreak/>
        <w:t>Farceur</w:t>
      </w:r>
      <w:r w:rsidR="00E57EC9">
        <w:t xml:space="preserve">, </w:t>
      </w:r>
      <w:r w:rsidRPr="00034910">
        <w:t>va</w:t>
      </w:r>
      <w:r w:rsidR="00E57EC9">
        <w:t xml:space="preserve">. </w:t>
      </w:r>
      <w:r w:rsidRPr="00034910">
        <w:t>Il voulait tout simplement faire disparaître les traces de la petite opération que je ne comprenais pas</w:t>
      </w:r>
      <w:r w:rsidR="00E57EC9">
        <w:t xml:space="preserve">… </w:t>
      </w:r>
      <w:r w:rsidRPr="00034910">
        <w:t>Cela</w:t>
      </w:r>
      <w:r w:rsidR="00E57EC9">
        <w:t xml:space="preserve">, </w:t>
      </w:r>
      <w:r w:rsidRPr="00034910">
        <w:t>je le devinais</w:t>
      </w:r>
      <w:r w:rsidR="00E57EC9">
        <w:t>.</w:t>
      </w:r>
    </w:p>
    <w:p w14:paraId="21677DA1" w14:textId="77777777" w:rsidR="00E57EC9" w:rsidRDefault="00776CEA" w:rsidP="00E57EC9">
      <w:r w:rsidRPr="00034910">
        <w:t>Obéissant</w:t>
      </w:r>
      <w:r w:rsidR="00E57EC9">
        <w:t xml:space="preserve">, </w:t>
      </w:r>
      <w:proofErr w:type="spellStart"/>
      <w:r w:rsidRPr="00034910">
        <w:t>Tomlett</w:t>
      </w:r>
      <w:proofErr w:type="spellEnd"/>
      <w:r w:rsidRPr="00034910">
        <w:t xml:space="preserve"> s</w:t>
      </w:r>
      <w:r w:rsidR="00E57EC9">
        <w:t>’</w:t>
      </w:r>
      <w:r w:rsidRPr="00034910">
        <w:t>empara d</w:t>
      </w:r>
      <w:r w:rsidR="00E57EC9">
        <w:t>’</w:t>
      </w:r>
      <w:r w:rsidRPr="00034910">
        <w:t>un journal</w:t>
      </w:r>
      <w:r w:rsidR="00E57EC9">
        <w:t xml:space="preserve">, </w:t>
      </w:r>
      <w:r w:rsidRPr="00034910">
        <w:t>y fit tomber les bandes roulées</w:t>
      </w:r>
      <w:r w:rsidR="00E57EC9">
        <w:t xml:space="preserve">, </w:t>
      </w:r>
      <w:r w:rsidRPr="00034910">
        <w:t>sans y mettre les doigts et s</w:t>
      </w:r>
      <w:r w:rsidR="00E57EC9">
        <w:t>’</w:t>
      </w:r>
      <w:r w:rsidRPr="00034910">
        <w:t>éclipsa</w:t>
      </w:r>
      <w:r w:rsidR="00E57EC9">
        <w:t>.</w:t>
      </w:r>
    </w:p>
    <w:p w14:paraId="54C1D224" w14:textId="77777777" w:rsidR="00E57EC9" w:rsidRDefault="00776CEA" w:rsidP="00E57EC9">
      <w:r w:rsidRPr="00034910">
        <w:t>Je le suivis</w:t>
      </w:r>
      <w:r w:rsidR="00E57EC9">
        <w:t xml:space="preserve">. </w:t>
      </w:r>
      <w:r w:rsidRPr="00034910">
        <w:t>Après tout</w:t>
      </w:r>
      <w:r w:rsidR="00E57EC9">
        <w:t xml:space="preserve">, </w:t>
      </w:r>
      <w:r w:rsidRPr="00034910">
        <w:t>je n</w:t>
      </w:r>
      <w:r w:rsidR="00E57EC9">
        <w:t>’</w:t>
      </w:r>
      <w:r w:rsidRPr="00034910">
        <w:t>avais plus rien à attendre ici</w:t>
      </w:r>
      <w:r w:rsidR="00E57EC9">
        <w:t xml:space="preserve"> ; </w:t>
      </w:r>
      <w:r w:rsidRPr="00034910">
        <w:t>j</w:t>
      </w:r>
      <w:r w:rsidR="00E57EC9">
        <w:t>’</w:t>
      </w:r>
      <w:r w:rsidRPr="00034910">
        <w:t>étais saturé de mépris</w:t>
      </w:r>
      <w:r w:rsidR="00E57EC9">
        <w:t xml:space="preserve">. </w:t>
      </w:r>
      <w:r w:rsidRPr="00034910">
        <w:t>À quoi bon en forcer la dose</w:t>
      </w:r>
      <w:r w:rsidR="00E57EC9">
        <w:t> ?</w:t>
      </w:r>
    </w:p>
    <w:p w14:paraId="7A085C59" w14:textId="77777777" w:rsidR="00E57EC9" w:rsidRDefault="00776CEA" w:rsidP="00E57EC9">
      <w:r w:rsidRPr="00034910">
        <w:t>Mais le juge pensa que je méritais un avertissement su</w:t>
      </w:r>
      <w:r w:rsidRPr="00034910">
        <w:t>p</w:t>
      </w:r>
      <w:r w:rsidRPr="00034910">
        <w:t>plémentaire</w:t>
      </w:r>
      <w:r w:rsidR="00E57EC9">
        <w:t xml:space="preserve">, </w:t>
      </w:r>
      <w:r w:rsidRPr="00034910">
        <w:t>car il m</w:t>
      </w:r>
      <w:r w:rsidR="00E57EC9">
        <w:t>’</w:t>
      </w:r>
      <w:r w:rsidRPr="00034910">
        <w:t>arrêta un instant pour me dire d</w:t>
      </w:r>
      <w:r w:rsidR="00E57EC9">
        <w:t>’</w:t>
      </w:r>
      <w:r w:rsidRPr="00034910">
        <w:t>un ton très grave</w:t>
      </w:r>
      <w:r w:rsidR="00E57EC9">
        <w:t> :</w:t>
      </w:r>
    </w:p>
    <w:p w14:paraId="7BCDA0B4" w14:textId="77777777" w:rsidR="00E57EC9" w:rsidRDefault="00E57EC9" w:rsidP="00E57EC9">
      <w:r>
        <w:t>— </w:t>
      </w:r>
      <w:r w:rsidR="00776CEA" w:rsidRPr="00034910">
        <w:t>Vous êtes jeune</w:t>
      </w:r>
      <w:r>
        <w:t xml:space="preserve">. </w:t>
      </w:r>
      <w:r w:rsidR="00776CEA" w:rsidRPr="00034910">
        <w:t>Les leçons à votre âge doivent porter des fruits</w:t>
      </w:r>
      <w:r>
        <w:t xml:space="preserve"> ! </w:t>
      </w:r>
      <w:r w:rsidR="00776CEA" w:rsidRPr="00034910">
        <w:t>Méfiez-vous désormais des jugements téméraires</w:t>
      </w:r>
      <w:r>
        <w:t>.</w:t>
      </w:r>
    </w:p>
    <w:p w14:paraId="4BEC857C" w14:textId="77777777" w:rsidR="00E57EC9" w:rsidRDefault="00E57EC9" w:rsidP="00E57EC9">
      <w:r>
        <w:t>— </w:t>
      </w:r>
      <w:r w:rsidR="00776CEA" w:rsidRPr="00034910">
        <w:t>Oui</w:t>
      </w:r>
      <w:r>
        <w:t xml:space="preserve">, </w:t>
      </w:r>
      <w:r w:rsidR="00776CEA" w:rsidRPr="00034910">
        <w:t>Monsieur</w:t>
      </w:r>
      <w:r>
        <w:t xml:space="preserve">, </w:t>
      </w:r>
      <w:r w:rsidR="00776CEA" w:rsidRPr="00034910">
        <w:t>lui répondis-je non moins sérieusement</w:t>
      </w:r>
      <w:r>
        <w:t xml:space="preserve">. </w:t>
      </w:r>
      <w:r w:rsidR="00776CEA" w:rsidRPr="00034910">
        <w:t>Je crois</w:t>
      </w:r>
      <w:r>
        <w:t xml:space="preserve">, </w:t>
      </w:r>
      <w:r w:rsidR="00776CEA" w:rsidRPr="00034910">
        <w:t>comme vous</w:t>
      </w:r>
      <w:r>
        <w:t xml:space="preserve">, </w:t>
      </w:r>
      <w:r w:rsidR="00776CEA" w:rsidRPr="00034910">
        <w:t>que tout le monde gagnerait à se méfier de jugements de cette nature</w:t>
      </w:r>
      <w:r>
        <w:t>.</w:t>
      </w:r>
    </w:p>
    <w:p w14:paraId="15DBD8C0" w14:textId="77777777" w:rsidR="00E57EC9" w:rsidRDefault="00776CEA" w:rsidP="00E57EC9">
      <w:r w:rsidRPr="00034910">
        <w:t>Et je filai</w:t>
      </w:r>
      <w:r w:rsidR="00E57EC9">
        <w:t xml:space="preserve">, </w:t>
      </w:r>
      <w:r w:rsidRPr="00034910">
        <w:t>sans lui laisser le temps de continuer sa merc</w:t>
      </w:r>
      <w:r w:rsidRPr="00034910">
        <w:t>u</w:t>
      </w:r>
      <w:r w:rsidRPr="00034910">
        <w:t>riale</w:t>
      </w:r>
      <w:r w:rsidR="00E57EC9">
        <w:t xml:space="preserve">. </w:t>
      </w:r>
      <w:r w:rsidRPr="00034910">
        <w:t>Un instant plus tard</w:t>
      </w:r>
      <w:r w:rsidR="00E57EC9">
        <w:t xml:space="preserve">, </w:t>
      </w:r>
      <w:r w:rsidRPr="00034910">
        <w:t>j</w:t>
      </w:r>
      <w:r w:rsidR="00E57EC9">
        <w:t>’</w:t>
      </w:r>
      <w:r w:rsidRPr="00034910">
        <w:t>étais dans la cuisine</w:t>
      </w:r>
      <w:r w:rsidR="00E57EC9">
        <w:t>.</w:t>
      </w:r>
    </w:p>
    <w:p w14:paraId="450543A4" w14:textId="77777777" w:rsidR="00E57EC9" w:rsidRDefault="00776CEA" w:rsidP="00E57EC9">
      <w:proofErr w:type="spellStart"/>
      <w:r w:rsidRPr="00034910">
        <w:t>Tomlett</w:t>
      </w:r>
      <w:proofErr w:type="spellEnd"/>
      <w:r w:rsidRPr="00034910">
        <w:t xml:space="preserve"> m</w:t>
      </w:r>
      <w:r w:rsidR="00E57EC9">
        <w:t>’</w:t>
      </w:r>
      <w:r w:rsidRPr="00034910">
        <w:t>y avait précédé</w:t>
      </w:r>
      <w:r w:rsidR="00E57EC9">
        <w:t xml:space="preserve">. </w:t>
      </w:r>
      <w:r w:rsidRPr="00034910">
        <w:t>Dans le fourneau</w:t>
      </w:r>
      <w:r w:rsidR="00E57EC9">
        <w:t xml:space="preserve">, </w:t>
      </w:r>
      <w:r w:rsidRPr="00034910">
        <w:t>bourré de charbon de terre</w:t>
      </w:r>
      <w:r w:rsidR="00E57EC9">
        <w:t xml:space="preserve">, </w:t>
      </w:r>
      <w:r w:rsidRPr="00034910">
        <w:t>il avait introduit le journal contenant les ba</w:t>
      </w:r>
      <w:r w:rsidRPr="00034910">
        <w:t>n</w:t>
      </w:r>
      <w:r w:rsidRPr="00034910">
        <w:t>delettes iodées</w:t>
      </w:r>
      <w:r w:rsidR="00E57EC9">
        <w:t xml:space="preserve">, </w:t>
      </w:r>
      <w:r w:rsidRPr="00034910">
        <w:t>et il le regardait flamber</w:t>
      </w:r>
      <w:r w:rsidR="00E57EC9">
        <w:t>.</w:t>
      </w:r>
    </w:p>
    <w:p w14:paraId="188A16E1" w14:textId="77777777" w:rsidR="00E57EC9" w:rsidRDefault="00E57EC9" w:rsidP="00E57EC9">
      <w:r>
        <w:t>— </w:t>
      </w:r>
      <w:r w:rsidR="00776CEA" w:rsidRPr="00034910">
        <w:t>Évidemment</w:t>
      </w:r>
      <w:r>
        <w:t xml:space="preserve">, </w:t>
      </w:r>
      <w:r w:rsidR="00776CEA" w:rsidRPr="00034910">
        <w:t>me dis-je</w:t>
      </w:r>
      <w:r>
        <w:t xml:space="preserve">, </w:t>
      </w:r>
      <w:r w:rsidR="00776CEA" w:rsidRPr="00034910">
        <w:t>l</w:t>
      </w:r>
      <w:r>
        <w:t>’</w:t>
      </w:r>
      <w:r w:rsidR="00776CEA" w:rsidRPr="00034910">
        <w:t>hôtelier est d</w:t>
      </w:r>
      <w:r>
        <w:t>’</w:t>
      </w:r>
      <w:r w:rsidR="00776CEA" w:rsidRPr="00034910">
        <w:t>accord avec les autres</w:t>
      </w:r>
      <w:r>
        <w:t xml:space="preserve">, </w:t>
      </w:r>
      <w:r w:rsidR="00776CEA" w:rsidRPr="00034910">
        <w:t>et il s</w:t>
      </w:r>
      <w:r>
        <w:t>’</w:t>
      </w:r>
      <w:r w:rsidR="00776CEA" w:rsidRPr="00034910">
        <w:t>assure qu</w:t>
      </w:r>
      <w:r>
        <w:t>’</w:t>
      </w:r>
      <w:r w:rsidR="00776CEA" w:rsidRPr="00034910">
        <w:t>il ne restera plus trace de leur damnée mystérieuse opération</w:t>
      </w:r>
      <w:r>
        <w:t>.</w:t>
      </w:r>
    </w:p>
    <w:p w14:paraId="0165DEAC" w14:textId="77777777" w:rsidR="00E57EC9" w:rsidRDefault="00776CEA" w:rsidP="00E57EC9">
      <w:r w:rsidRPr="00034910">
        <w:t>Il en restait une pourtant</w:t>
      </w:r>
      <w:r w:rsidR="00E57EC9">
        <w:t xml:space="preserve">,… </w:t>
      </w:r>
      <w:r w:rsidRPr="00034910">
        <w:t>dans ma poche</w:t>
      </w:r>
      <w:r w:rsidR="00E57EC9">
        <w:t>.</w:t>
      </w:r>
    </w:p>
    <w:p w14:paraId="1C708426" w14:textId="77777777" w:rsidR="00E57EC9" w:rsidRDefault="00776CEA" w:rsidP="00E57EC9">
      <w:r w:rsidRPr="00034910">
        <w:t>Et ma joie grandissait</w:t>
      </w:r>
      <w:r w:rsidR="00E57EC9">
        <w:t xml:space="preserve">, </w:t>
      </w:r>
      <w:r w:rsidRPr="00034910">
        <w:t>à mesure que je constatais plus s</w:t>
      </w:r>
      <w:r w:rsidRPr="00034910">
        <w:t>û</w:t>
      </w:r>
      <w:r w:rsidRPr="00034910">
        <w:t>rement que je les ennuierais fort</w:t>
      </w:r>
      <w:r w:rsidR="00E57EC9">
        <w:t xml:space="preserve">, </w:t>
      </w:r>
      <w:r w:rsidRPr="00034910">
        <w:t xml:space="preserve">les Larmette et </w:t>
      </w:r>
      <w:r w:rsidRPr="00034910">
        <w:lastRenderedPageBreak/>
        <w:t>compagnie</w:t>
      </w:r>
      <w:r w:rsidR="00E57EC9">
        <w:t xml:space="preserve">, </w:t>
      </w:r>
      <w:r w:rsidRPr="00034910">
        <w:t>s</w:t>
      </w:r>
      <w:r w:rsidR="00E57EC9">
        <w:t>’</w:t>
      </w:r>
      <w:r w:rsidRPr="00034910">
        <w:t>ils se doutaient que j</w:t>
      </w:r>
      <w:r w:rsidR="00E57EC9">
        <w:t>’</w:t>
      </w:r>
      <w:r w:rsidRPr="00034910">
        <w:t xml:space="preserve">avais réussi à </w:t>
      </w:r>
      <w:r w:rsidR="00E57EC9">
        <w:t>« </w:t>
      </w:r>
      <w:r w:rsidRPr="00034910">
        <w:t>subtiliser</w:t>
      </w:r>
      <w:r w:rsidR="00E57EC9">
        <w:t> »</w:t>
      </w:r>
      <w:r w:rsidRPr="00034910">
        <w:t xml:space="preserve"> un fragment de leur compresse iodée</w:t>
      </w:r>
      <w:r w:rsidR="00E57EC9">
        <w:t>.</w:t>
      </w:r>
    </w:p>
    <w:p w14:paraId="0F6FFB3C" w14:textId="77777777" w:rsidR="00E57EC9" w:rsidRDefault="00776CEA" w:rsidP="00E57EC9">
      <w:r w:rsidRPr="00034910">
        <w:t xml:space="preserve">Ce fut seulement quand papier et toile furent réduits en cendres que ce digne </w:t>
      </w:r>
      <w:proofErr w:type="spellStart"/>
      <w:r w:rsidRPr="00034910">
        <w:t>Tomlett</w:t>
      </w:r>
      <w:proofErr w:type="spellEnd"/>
      <w:r w:rsidRPr="00034910">
        <w:t xml:space="preserve"> quitta la cuisine</w:t>
      </w:r>
      <w:r w:rsidR="00E57EC9">
        <w:t>.</w:t>
      </w:r>
    </w:p>
    <w:p w14:paraId="3AC18BDE" w14:textId="77777777" w:rsidR="00E57EC9" w:rsidRDefault="00776CEA" w:rsidP="00E57EC9">
      <w:r w:rsidRPr="00034910">
        <w:t>En passant près de moi</w:t>
      </w:r>
      <w:r w:rsidR="00E57EC9">
        <w:t xml:space="preserve">, </w:t>
      </w:r>
      <w:r w:rsidRPr="00034910">
        <w:t>il me pinça l</w:t>
      </w:r>
      <w:r w:rsidR="00E57EC9">
        <w:t>’</w:t>
      </w:r>
      <w:r w:rsidRPr="00034910">
        <w:t>oreille</w:t>
      </w:r>
      <w:r w:rsidR="00E57EC9">
        <w:t xml:space="preserve">, </w:t>
      </w:r>
      <w:r w:rsidRPr="00034910">
        <w:t>modula</w:t>
      </w:r>
      <w:r w:rsidR="00E57EC9">
        <w:t> :</w:t>
      </w:r>
    </w:p>
    <w:p w14:paraId="0FA7220A" w14:textId="77777777" w:rsidR="00E57EC9" w:rsidRDefault="00E57EC9" w:rsidP="00E57EC9">
      <w:r>
        <w:t>— </w:t>
      </w:r>
      <w:r w:rsidR="00776CEA" w:rsidRPr="00034910">
        <w:t>Eh</w:t>
      </w:r>
      <w:r>
        <w:t xml:space="preserve"> ! </w:t>
      </w:r>
      <w:r w:rsidR="00776CEA" w:rsidRPr="00034910">
        <w:t>Eh</w:t>
      </w:r>
      <w:r>
        <w:t xml:space="preserve"> ! </w:t>
      </w:r>
      <w:r w:rsidR="00776CEA" w:rsidRPr="00034910">
        <w:t>Eh</w:t>
      </w:r>
      <w:r>
        <w:t> !</w:t>
      </w:r>
    </w:p>
    <w:p w14:paraId="19108679" w14:textId="77777777" w:rsidR="00E57EC9" w:rsidRDefault="00776CEA" w:rsidP="00E57EC9">
      <w:r w:rsidRPr="00034910">
        <w:t>Et sortit en riant aux éclats</w:t>
      </w:r>
      <w:r w:rsidR="00E57EC9">
        <w:t xml:space="preserve">, </w:t>
      </w:r>
      <w:r w:rsidRPr="00034910">
        <w:t>comme s</w:t>
      </w:r>
      <w:r w:rsidR="00E57EC9">
        <w:t>’</w:t>
      </w:r>
      <w:r w:rsidRPr="00034910">
        <w:t>il venait de prononcer la phrase la plus comique du monde</w:t>
      </w:r>
      <w:r w:rsidR="00E57EC9">
        <w:t xml:space="preserve">. </w:t>
      </w:r>
      <w:r w:rsidRPr="00034910">
        <w:t>Mais je ne pus m</w:t>
      </w:r>
      <w:r w:rsidR="00E57EC9">
        <w:t>’</w:t>
      </w:r>
      <w:r w:rsidRPr="00034910">
        <w:t>attarder à philosopher sur cette observation de l</w:t>
      </w:r>
      <w:r w:rsidR="00E57EC9">
        <w:t>’</w:t>
      </w:r>
      <w:r w:rsidRPr="00034910">
        <w:t>esprit</w:t>
      </w:r>
      <w:r w:rsidR="00E57EC9">
        <w:t xml:space="preserve">, </w:t>
      </w:r>
      <w:r w:rsidRPr="00034910">
        <w:t>car un organe inconnu frappa mon oreille</w:t>
      </w:r>
      <w:r w:rsidR="00E57EC9">
        <w:t>.</w:t>
      </w:r>
    </w:p>
    <w:p w14:paraId="66291039" w14:textId="77777777" w:rsidR="00E57EC9" w:rsidRDefault="00E57EC9" w:rsidP="00E57EC9">
      <w:r>
        <w:t>— </w:t>
      </w:r>
      <w:r w:rsidR="00776CEA" w:rsidRPr="00034910">
        <w:t>Oui</w:t>
      </w:r>
      <w:r>
        <w:t xml:space="preserve">, </w:t>
      </w:r>
      <w:r w:rsidR="00776CEA" w:rsidRPr="00034910">
        <w:t>oui</w:t>
      </w:r>
      <w:r>
        <w:t xml:space="preserve">, </w:t>
      </w:r>
      <w:r w:rsidR="00776CEA" w:rsidRPr="00034910">
        <w:t xml:space="preserve">Miss </w:t>
      </w:r>
      <w:proofErr w:type="spellStart"/>
      <w:r w:rsidR="00776CEA" w:rsidRPr="00034910">
        <w:t>Magget</w:t>
      </w:r>
      <w:proofErr w:type="spellEnd"/>
      <w:r>
        <w:t xml:space="preserve">, </w:t>
      </w:r>
      <w:r w:rsidR="00776CEA" w:rsidRPr="00034910">
        <w:t>vous pouvez me croire</w:t>
      </w:r>
      <w:r>
        <w:t xml:space="preserve">. </w:t>
      </w:r>
      <w:r w:rsidR="00776CEA" w:rsidRPr="00034910">
        <w:t>Puisque vous êtes bien montée en linge</w:t>
      </w:r>
      <w:r>
        <w:t xml:space="preserve">, </w:t>
      </w:r>
      <w:r w:rsidR="00776CEA" w:rsidRPr="00034910">
        <w:t>en rubans</w:t>
      </w:r>
      <w:r>
        <w:t xml:space="preserve">, </w:t>
      </w:r>
      <w:r w:rsidR="00776CEA" w:rsidRPr="00034910">
        <w:t>et cætera</w:t>
      </w:r>
      <w:r>
        <w:t xml:space="preserve">, </w:t>
      </w:r>
      <w:r w:rsidR="00776CEA" w:rsidRPr="00034910">
        <w:t>vous d</w:t>
      </w:r>
      <w:r w:rsidR="00776CEA" w:rsidRPr="00034910">
        <w:t>e</w:t>
      </w:r>
      <w:r w:rsidR="00776CEA" w:rsidRPr="00034910">
        <w:t>vriez m</w:t>
      </w:r>
      <w:r>
        <w:t>’</w:t>
      </w:r>
      <w:r w:rsidR="00776CEA" w:rsidRPr="00034910">
        <w:t xml:space="preserve">acheter ma </w:t>
      </w:r>
      <w:proofErr w:type="spellStart"/>
      <w:r w:rsidR="00776CEA" w:rsidRPr="00034910">
        <w:rPr>
          <w:i/>
          <w:iCs/>
        </w:rPr>
        <w:t>Ruthenia</w:t>
      </w:r>
      <w:proofErr w:type="spellEnd"/>
      <w:r w:rsidR="00776CEA" w:rsidRPr="00034910">
        <w:rPr>
          <w:i/>
          <w:iCs/>
        </w:rPr>
        <w:t xml:space="preserve"> Cream</w:t>
      </w:r>
      <w:r>
        <w:rPr>
          <w:i/>
          <w:iCs/>
        </w:rPr>
        <w:t xml:space="preserve">, </w:t>
      </w:r>
      <w:r w:rsidR="00776CEA" w:rsidRPr="00034910">
        <w:t>à base de ruthénium</w:t>
      </w:r>
      <w:r>
        <w:t xml:space="preserve"> ; </w:t>
      </w:r>
      <w:r w:rsidR="00776CEA" w:rsidRPr="00034910">
        <w:t>cela enlève</w:t>
      </w:r>
      <w:r>
        <w:t xml:space="preserve">, </w:t>
      </w:r>
      <w:r w:rsidR="00776CEA" w:rsidRPr="00034910">
        <w:t>comme avec la main</w:t>
      </w:r>
      <w:r>
        <w:t xml:space="preserve">, </w:t>
      </w:r>
      <w:r w:rsidR="00776CEA" w:rsidRPr="00034910">
        <w:t>les verrues</w:t>
      </w:r>
      <w:r>
        <w:t xml:space="preserve">, </w:t>
      </w:r>
      <w:r w:rsidR="00776CEA" w:rsidRPr="00034910">
        <w:t>rougeurs</w:t>
      </w:r>
      <w:r>
        <w:t xml:space="preserve">, </w:t>
      </w:r>
      <w:r w:rsidR="00776CEA" w:rsidRPr="00034910">
        <w:t>taches de rousseur</w:t>
      </w:r>
      <w:r>
        <w:t xml:space="preserve">, </w:t>
      </w:r>
      <w:r w:rsidR="00776CEA" w:rsidRPr="00034910">
        <w:t>dont le diable s</w:t>
      </w:r>
      <w:r>
        <w:t>’</w:t>
      </w:r>
      <w:r w:rsidR="00776CEA" w:rsidRPr="00034910">
        <w:t>amuse à détériorer le visage des jolies filles</w:t>
      </w:r>
      <w:r>
        <w:t>.</w:t>
      </w:r>
    </w:p>
    <w:p w14:paraId="1A1F5EBE" w14:textId="77777777" w:rsidR="00E57EC9" w:rsidRDefault="00776CEA" w:rsidP="00E57EC9">
      <w:r w:rsidRPr="00034910">
        <w:t>Hein</w:t>
      </w:r>
      <w:r w:rsidR="00E57EC9">
        <w:t xml:space="preserve"> ! </w:t>
      </w:r>
      <w:r w:rsidRPr="00034910">
        <w:t>Encore un qui enlève les verrues</w:t>
      </w:r>
      <w:r w:rsidR="00E57EC9">
        <w:t> !</w:t>
      </w:r>
    </w:p>
    <w:p w14:paraId="66444066" w14:textId="77777777" w:rsidR="00E57EC9" w:rsidRDefault="00776CEA" w:rsidP="00E57EC9">
      <w:r w:rsidRPr="00034910">
        <w:t>Je regarde</w:t>
      </w:r>
      <w:r w:rsidR="00E57EC9">
        <w:t xml:space="preserve">. </w:t>
      </w:r>
      <w:r w:rsidRPr="00034910">
        <w:t>À la table occupée le matin par les rouliers</w:t>
      </w:r>
      <w:r w:rsidR="00E57EC9">
        <w:t xml:space="preserve">, </w:t>
      </w:r>
      <w:r w:rsidRPr="00034910">
        <w:t>un colporteur est assis et s</w:t>
      </w:r>
      <w:r w:rsidR="00E57EC9">
        <w:t>’</w:t>
      </w:r>
      <w:r w:rsidRPr="00034910">
        <w:t>adresse</w:t>
      </w:r>
      <w:r w:rsidR="00E57EC9">
        <w:t xml:space="preserve">, </w:t>
      </w:r>
      <w:r w:rsidRPr="00034910">
        <w:t>tout en mangeant</w:t>
      </w:r>
      <w:r w:rsidR="00E57EC9">
        <w:t xml:space="preserve">, </w:t>
      </w:r>
      <w:r w:rsidRPr="00034910">
        <w:t xml:space="preserve">à la servante </w:t>
      </w:r>
      <w:proofErr w:type="spellStart"/>
      <w:r w:rsidRPr="00034910">
        <w:t>Magget</w:t>
      </w:r>
      <w:proofErr w:type="spellEnd"/>
      <w:r w:rsidRPr="00034910">
        <w:t xml:space="preserve"> debout en face de lui</w:t>
      </w:r>
      <w:r w:rsidR="00E57EC9">
        <w:t>.</w:t>
      </w:r>
    </w:p>
    <w:p w14:paraId="11F60999" w14:textId="77777777" w:rsidR="00E57EC9" w:rsidRDefault="00776CEA" w:rsidP="00E57EC9">
      <w:r w:rsidRPr="00034910">
        <w:t>La caisse</w:t>
      </w:r>
      <w:r w:rsidR="00E57EC9">
        <w:t xml:space="preserve">, </w:t>
      </w:r>
      <w:r w:rsidRPr="00034910">
        <w:t>à bretelles de cuir</w:t>
      </w:r>
      <w:r w:rsidR="00E57EC9">
        <w:t xml:space="preserve">, </w:t>
      </w:r>
      <w:r w:rsidRPr="00034910">
        <w:t>ouverte auprès de l</w:t>
      </w:r>
      <w:r w:rsidR="00E57EC9">
        <w:t>’</w:t>
      </w:r>
      <w:r w:rsidRPr="00034910">
        <w:t>homme</w:t>
      </w:r>
      <w:r w:rsidR="00E57EC9">
        <w:t xml:space="preserve">, </w:t>
      </w:r>
      <w:r w:rsidRPr="00034910">
        <w:t>indique clairement sa profession</w:t>
      </w:r>
      <w:r w:rsidR="00E57EC9">
        <w:t xml:space="preserve">. </w:t>
      </w:r>
      <w:r w:rsidRPr="00034910">
        <w:t>Tout en reprenant des forces</w:t>
      </w:r>
      <w:r w:rsidR="00E57EC9">
        <w:t xml:space="preserve">, </w:t>
      </w:r>
      <w:r w:rsidRPr="00034910">
        <w:t>il essaie évidemment d</w:t>
      </w:r>
      <w:r w:rsidR="00E57EC9">
        <w:t>’</w:t>
      </w:r>
      <w:r w:rsidRPr="00034910">
        <w:t>entamer une affaire</w:t>
      </w:r>
      <w:r w:rsidR="00E57EC9">
        <w:t xml:space="preserve">, </w:t>
      </w:r>
      <w:r w:rsidRPr="00034910">
        <w:t>dont le bénéfice paiera sa dépense</w:t>
      </w:r>
      <w:r w:rsidR="00E57EC9">
        <w:t>.</w:t>
      </w:r>
    </w:p>
    <w:p w14:paraId="369EC049" w14:textId="77777777" w:rsidR="00E57EC9" w:rsidRDefault="00776CEA" w:rsidP="00E57EC9">
      <w:r w:rsidRPr="00034910">
        <w:t>Je l</w:t>
      </w:r>
      <w:r w:rsidR="00E57EC9">
        <w:t>’</w:t>
      </w:r>
      <w:r w:rsidRPr="00034910">
        <w:t>écoute</w:t>
      </w:r>
      <w:r w:rsidR="00E57EC9">
        <w:t xml:space="preserve">, </w:t>
      </w:r>
      <w:r w:rsidRPr="00034910">
        <w:t>intéressé malgré moi parce qu</w:t>
      </w:r>
      <w:r w:rsidR="00E57EC9">
        <w:t>’</w:t>
      </w:r>
      <w:r w:rsidRPr="00034910">
        <w:t xml:space="preserve">il vient de dire de sa crème </w:t>
      </w:r>
      <w:proofErr w:type="spellStart"/>
      <w:r w:rsidRPr="00034910">
        <w:t>Ruthenia</w:t>
      </w:r>
      <w:proofErr w:type="spellEnd"/>
      <w:r w:rsidR="00E57EC9">
        <w:t xml:space="preserve">. </w:t>
      </w:r>
      <w:r w:rsidRPr="00034910">
        <w:t>Lui continue</w:t>
      </w:r>
      <w:r w:rsidR="00E57EC9">
        <w:t xml:space="preserve">, </w:t>
      </w:r>
      <w:r w:rsidRPr="00034910">
        <w:t>insiste</w:t>
      </w:r>
      <w:r w:rsidR="00E57EC9">
        <w:t xml:space="preserve">… </w:t>
      </w:r>
      <w:r w:rsidRPr="00034910">
        <w:t>Il a bien sûr r</w:t>
      </w:r>
      <w:r w:rsidRPr="00034910">
        <w:t>e</w:t>
      </w:r>
      <w:r w:rsidRPr="00034910">
        <w:t xml:space="preserve">marqué que </w:t>
      </w:r>
      <w:proofErr w:type="spellStart"/>
      <w:r w:rsidRPr="00034910">
        <w:t>Magget</w:t>
      </w:r>
      <w:proofErr w:type="spellEnd"/>
      <w:r w:rsidRPr="00034910">
        <w:t xml:space="preserve"> a une verrue plantée au beau milieu de son menton rond</w:t>
      </w:r>
      <w:r w:rsidR="00E57EC9">
        <w:t>.</w:t>
      </w:r>
    </w:p>
    <w:p w14:paraId="50DDA011" w14:textId="77777777" w:rsidR="00E57EC9" w:rsidRDefault="00E57EC9" w:rsidP="00E57EC9">
      <w:r>
        <w:lastRenderedPageBreak/>
        <w:t>— </w:t>
      </w:r>
      <w:r w:rsidR="00776CEA" w:rsidRPr="00034910">
        <w:t>Voyez-vous</w:t>
      </w:r>
      <w:r>
        <w:t xml:space="preserve">, </w:t>
      </w:r>
      <w:r w:rsidR="00776CEA" w:rsidRPr="00034910">
        <w:t xml:space="preserve">Miss </w:t>
      </w:r>
      <w:proofErr w:type="spellStart"/>
      <w:r w:rsidR="00776CEA" w:rsidRPr="00034910">
        <w:t>Magget</w:t>
      </w:r>
      <w:proofErr w:type="spellEnd"/>
      <w:r>
        <w:t xml:space="preserve">, </w:t>
      </w:r>
      <w:r w:rsidR="00776CEA" w:rsidRPr="00034910">
        <w:t xml:space="preserve">on a trouvé le </w:t>
      </w:r>
      <w:r w:rsidR="00776CEA" w:rsidRPr="00034910">
        <w:rPr>
          <w:i/>
          <w:iCs/>
        </w:rPr>
        <w:t xml:space="preserve">radium </w:t>
      </w:r>
      <w:r w:rsidR="00776CEA" w:rsidRPr="00034910">
        <w:t>pour les riches</w:t>
      </w:r>
      <w:r>
        <w:t xml:space="preserve">, </w:t>
      </w:r>
      <w:r w:rsidR="00776CEA" w:rsidRPr="00034910">
        <w:t>ça coûte très cher</w:t>
      </w:r>
      <w:r>
        <w:t xml:space="preserve">… </w:t>
      </w:r>
      <w:r w:rsidR="00776CEA" w:rsidRPr="00034910">
        <w:t>Bah</w:t>
      </w:r>
      <w:r>
        <w:t xml:space="preserve"> ! </w:t>
      </w:r>
      <w:r w:rsidR="00776CEA" w:rsidRPr="00034910">
        <w:t>ils peuvent payer</w:t>
      </w:r>
      <w:r>
        <w:t xml:space="preserve">… </w:t>
      </w:r>
      <w:r w:rsidR="00776CEA" w:rsidRPr="00034910">
        <w:t>Mais un brave homme d</w:t>
      </w:r>
      <w:r>
        <w:t>’</w:t>
      </w:r>
      <w:r w:rsidR="00776CEA" w:rsidRPr="00034910">
        <w:t xml:space="preserve">inventeur a voulu créer le </w:t>
      </w:r>
      <w:r w:rsidR="00776CEA" w:rsidRPr="00034910">
        <w:rPr>
          <w:i/>
          <w:iCs/>
        </w:rPr>
        <w:t>radium du pauvre</w:t>
      </w:r>
      <w:r>
        <w:rPr>
          <w:i/>
          <w:iCs/>
        </w:rPr>
        <w:t xml:space="preserve">. </w:t>
      </w:r>
      <w:r w:rsidR="00776CEA" w:rsidRPr="00034910">
        <w:t>Il a cherché longtemps dans son laboratoire</w:t>
      </w:r>
      <w:r>
        <w:t xml:space="preserve">, </w:t>
      </w:r>
      <w:r w:rsidR="00776CEA" w:rsidRPr="00034910">
        <w:t>au milieu des co</w:t>
      </w:r>
      <w:r w:rsidR="00776CEA" w:rsidRPr="00034910">
        <w:t>r</w:t>
      </w:r>
      <w:r w:rsidR="00776CEA" w:rsidRPr="00034910">
        <w:t>nues</w:t>
      </w:r>
      <w:r>
        <w:t xml:space="preserve">, </w:t>
      </w:r>
      <w:r w:rsidR="00776CEA" w:rsidRPr="00034910">
        <w:t>des acides et des alambics</w:t>
      </w:r>
      <w:r>
        <w:t xml:space="preserve">. </w:t>
      </w:r>
      <w:r w:rsidR="00776CEA" w:rsidRPr="00034910">
        <w:t>Enfin</w:t>
      </w:r>
      <w:r>
        <w:t xml:space="preserve">, </w:t>
      </w:r>
      <w:r w:rsidR="00776CEA" w:rsidRPr="00034910">
        <w:t xml:space="preserve">il a découvert la </w:t>
      </w:r>
      <w:proofErr w:type="spellStart"/>
      <w:r w:rsidR="00776CEA" w:rsidRPr="00034910">
        <w:t>Ruth</w:t>
      </w:r>
      <w:r w:rsidR="00776CEA" w:rsidRPr="00034910">
        <w:t>e</w:t>
      </w:r>
      <w:r w:rsidR="00776CEA" w:rsidRPr="00034910">
        <w:t>nia</w:t>
      </w:r>
      <w:proofErr w:type="spellEnd"/>
      <w:r w:rsidR="00776CEA" w:rsidRPr="00034910">
        <w:t xml:space="preserve"> Cream</w:t>
      </w:r>
      <w:r>
        <w:t xml:space="preserve">… </w:t>
      </w:r>
      <w:r w:rsidR="00776CEA" w:rsidRPr="00034910">
        <w:t>Pour un dollar</w:t>
      </w:r>
      <w:r>
        <w:t xml:space="preserve">, </w:t>
      </w:r>
      <w:r w:rsidR="00776CEA" w:rsidRPr="00034910">
        <w:t>une reine de gentillesse comme vous peut débarrasser sa jolie figure de tous les signes</w:t>
      </w:r>
      <w:r>
        <w:t xml:space="preserve">, </w:t>
      </w:r>
      <w:r w:rsidR="00776CEA" w:rsidRPr="00034910">
        <w:t>végét</w:t>
      </w:r>
      <w:r w:rsidR="00776CEA" w:rsidRPr="00034910">
        <w:t>a</w:t>
      </w:r>
      <w:r w:rsidR="00776CEA" w:rsidRPr="00034910">
        <w:t>tions</w:t>
      </w:r>
      <w:r>
        <w:t xml:space="preserve">, </w:t>
      </w:r>
      <w:r w:rsidR="00776CEA" w:rsidRPr="00034910">
        <w:t>bobos</w:t>
      </w:r>
      <w:r>
        <w:t xml:space="preserve">… </w:t>
      </w:r>
      <w:r w:rsidR="00776CEA" w:rsidRPr="00034910">
        <w:t>Avec le radium qui n</w:t>
      </w:r>
      <w:r>
        <w:t>’</w:t>
      </w:r>
      <w:r w:rsidR="00776CEA" w:rsidRPr="00034910">
        <w:t>est pas plus expéditif</w:t>
      </w:r>
      <w:r>
        <w:t xml:space="preserve">, </w:t>
      </w:r>
      <w:r w:rsidR="00776CEA" w:rsidRPr="00034910">
        <w:t>cela coûterait cent mille francs</w:t>
      </w:r>
      <w:r>
        <w:t xml:space="preserve">… </w:t>
      </w:r>
      <w:r w:rsidR="00776CEA" w:rsidRPr="00034910">
        <w:t>Vous voyez que mon patron est un bienfaiteur</w:t>
      </w:r>
      <w:r>
        <w:t xml:space="preserve">. </w:t>
      </w:r>
      <w:r w:rsidR="00776CEA" w:rsidRPr="00034910">
        <w:t>Je n</w:t>
      </w:r>
      <w:r>
        <w:t>’</w:t>
      </w:r>
      <w:r w:rsidR="00776CEA" w:rsidRPr="00034910">
        <w:t>ai aucun bénéfice sur la Cream</w:t>
      </w:r>
      <w:r>
        <w:t xml:space="preserve">, </w:t>
      </w:r>
      <w:r w:rsidR="00776CEA" w:rsidRPr="00034910">
        <w:t>aucun</w:t>
      </w:r>
      <w:r>
        <w:t xml:space="preserve"> ; </w:t>
      </w:r>
      <w:r w:rsidR="00776CEA" w:rsidRPr="00034910">
        <w:t>je la vends prix coûtant</w:t>
      </w:r>
      <w:r>
        <w:t>.</w:t>
      </w:r>
    </w:p>
    <w:p w14:paraId="388FB1BD" w14:textId="77777777" w:rsidR="00E57EC9" w:rsidRDefault="00776CEA" w:rsidP="00E57EC9">
      <w:r w:rsidRPr="00034910">
        <w:t>J</w:t>
      </w:r>
      <w:r w:rsidR="00E57EC9">
        <w:t>’</w:t>
      </w:r>
      <w:r w:rsidRPr="00034910">
        <w:t>étais médusé</w:t>
      </w:r>
      <w:r w:rsidR="00E57EC9">
        <w:t xml:space="preserve">. </w:t>
      </w:r>
      <w:r w:rsidRPr="00034910">
        <w:t>La soudaine révélation des propriétés du radium</w:t>
      </w:r>
      <w:r w:rsidR="00E57EC9">
        <w:t xml:space="preserve">, </w:t>
      </w:r>
      <w:r w:rsidRPr="00034910">
        <w:t>à l</w:t>
      </w:r>
      <w:r w:rsidR="00E57EC9">
        <w:t>’</w:t>
      </w:r>
      <w:r w:rsidRPr="00034910">
        <w:t>égard des signes imprimés sur le visage</w:t>
      </w:r>
      <w:r w:rsidR="00E57EC9">
        <w:t xml:space="preserve">, </w:t>
      </w:r>
      <w:r w:rsidRPr="00034910">
        <w:t>m</w:t>
      </w:r>
      <w:r w:rsidR="00E57EC9">
        <w:t>’</w:t>
      </w:r>
      <w:r w:rsidRPr="00034910">
        <w:t>avait changé en statue</w:t>
      </w:r>
      <w:r w:rsidR="00E57EC9">
        <w:t>.</w:t>
      </w:r>
    </w:p>
    <w:p w14:paraId="204795C4" w14:textId="2378DF1D" w:rsidR="00E57EC9" w:rsidRDefault="00776CEA" w:rsidP="00E57EC9">
      <w:r w:rsidRPr="00034910">
        <w:t>Le radium</w:t>
      </w:r>
      <w:r w:rsidR="00E57EC9">
        <w:t xml:space="preserve"> !… </w:t>
      </w:r>
      <w:r w:rsidRPr="00034910">
        <w:t>Vous concevez le raisonnement</w:t>
      </w:r>
      <w:r w:rsidR="00E57EC9">
        <w:t xml:space="preserve">… </w:t>
      </w:r>
      <w:r w:rsidRPr="00034910">
        <w:t xml:space="preserve">Larmette considéré par </w:t>
      </w:r>
      <w:r w:rsidR="00E57EC9">
        <w:t>M. </w:t>
      </w:r>
      <w:r w:rsidRPr="00034910">
        <w:t xml:space="preserve">Dick </w:t>
      </w:r>
      <w:proofErr w:type="spellStart"/>
      <w:r w:rsidRPr="00034910">
        <w:t>Fann</w:t>
      </w:r>
      <w:proofErr w:type="spellEnd"/>
      <w:r w:rsidRPr="00034910">
        <w:t xml:space="preserve"> comme le cambrioleur du radium</w:t>
      </w:r>
      <w:r w:rsidR="00E57EC9">
        <w:t xml:space="preserve">…, </w:t>
      </w:r>
      <w:r w:rsidRPr="00034910">
        <w:t>la tache de vin de Jeffries disparue</w:t>
      </w:r>
      <w:r w:rsidR="00E57EC9">
        <w:t xml:space="preserve">… </w:t>
      </w:r>
      <w:r w:rsidRPr="00034910">
        <w:t>quel rapprochement pour mon esprit</w:t>
      </w:r>
      <w:r w:rsidR="00E57EC9">
        <w:t> !</w:t>
      </w:r>
    </w:p>
    <w:p w14:paraId="14AC67BF" w14:textId="77777777" w:rsidR="00E57EC9" w:rsidRDefault="00776CEA" w:rsidP="00E57EC9">
      <w:r w:rsidRPr="00034910">
        <w:t>Un coup de sonnette</w:t>
      </w:r>
      <w:r w:rsidR="00E57EC9">
        <w:t xml:space="preserve">. </w:t>
      </w:r>
      <w:proofErr w:type="spellStart"/>
      <w:r w:rsidRPr="00034910">
        <w:t>Magget</w:t>
      </w:r>
      <w:proofErr w:type="spellEnd"/>
      <w:r w:rsidRPr="00034910">
        <w:t xml:space="preserve"> se précipite au dehors</w:t>
      </w:r>
      <w:r w:rsidR="00E57EC9">
        <w:t xml:space="preserve">, </w:t>
      </w:r>
      <w:r w:rsidRPr="00034910">
        <w:t>avec cette phrase</w:t>
      </w:r>
      <w:r w:rsidR="00E57EC9">
        <w:t> :</w:t>
      </w:r>
    </w:p>
    <w:p w14:paraId="7AF4F43A" w14:textId="77777777" w:rsidR="00E57EC9" w:rsidRDefault="00E57EC9" w:rsidP="00E57EC9">
      <w:r>
        <w:t>— </w:t>
      </w:r>
      <w:r w:rsidR="00776CEA" w:rsidRPr="00034910">
        <w:t>À tout à l</w:t>
      </w:r>
      <w:r>
        <w:t>’</w:t>
      </w:r>
      <w:r w:rsidR="00776CEA" w:rsidRPr="00034910">
        <w:t>heure</w:t>
      </w:r>
      <w:r>
        <w:t xml:space="preserve">, </w:t>
      </w:r>
      <w:r w:rsidR="00776CEA" w:rsidRPr="00034910">
        <w:t>attendez-moi</w:t>
      </w:r>
      <w:r>
        <w:t>.</w:t>
      </w:r>
    </w:p>
    <w:p w14:paraId="15B99294" w14:textId="77777777" w:rsidR="00E57EC9" w:rsidRDefault="00776CEA" w:rsidP="00E57EC9">
      <w:r w:rsidRPr="00034910">
        <w:t>La jolie servante désire certainement se séparer de sa ve</w:t>
      </w:r>
      <w:r w:rsidRPr="00034910">
        <w:t>r</w:t>
      </w:r>
      <w:r w:rsidRPr="00034910">
        <w:t>rue</w:t>
      </w:r>
      <w:r w:rsidR="00E57EC9">
        <w:t xml:space="preserve">… </w:t>
      </w:r>
      <w:r w:rsidRPr="00034910">
        <w:t>Mais moi</w:t>
      </w:r>
      <w:r w:rsidR="00E57EC9">
        <w:t xml:space="preserve">, </w:t>
      </w:r>
      <w:r w:rsidRPr="00034910">
        <w:t>je reste seul avec le colporteur</w:t>
      </w:r>
      <w:r w:rsidR="00E57EC9">
        <w:t xml:space="preserve">. </w:t>
      </w:r>
      <w:r w:rsidRPr="00034910">
        <w:t>Je cours à lui</w:t>
      </w:r>
      <w:r w:rsidR="00E57EC9">
        <w:t xml:space="preserve">, </w:t>
      </w:r>
      <w:r w:rsidRPr="00034910">
        <w:t>et lui présentant la bande que j</w:t>
      </w:r>
      <w:r w:rsidR="00E57EC9">
        <w:t>’</w:t>
      </w:r>
      <w:r w:rsidRPr="00034910">
        <w:t>ai dérobée tout à l</w:t>
      </w:r>
      <w:r w:rsidR="00E57EC9">
        <w:t>’</w:t>
      </w:r>
      <w:r w:rsidRPr="00034910">
        <w:t>heure</w:t>
      </w:r>
      <w:r w:rsidR="00E57EC9">
        <w:t xml:space="preserve">, </w:t>
      </w:r>
      <w:r w:rsidRPr="00034910">
        <w:t>je d</w:t>
      </w:r>
      <w:r w:rsidRPr="00034910">
        <w:t>e</w:t>
      </w:r>
      <w:r w:rsidRPr="00034910">
        <w:t>mande</w:t>
      </w:r>
      <w:r w:rsidR="00E57EC9">
        <w:t> :</w:t>
      </w:r>
    </w:p>
    <w:p w14:paraId="25ECA9ED" w14:textId="77777777" w:rsidR="00E57EC9" w:rsidRDefault="00E57EC9" w:rsidP="00E57EC9">
      <w:r>
        <w:t>— </w:t>
      </w:r>
      <w:r w:rsidR="00776CEA" w:rsidRPr="00034910">
        <w:t>Gentleman</w:t>
      </w:r>
      <w:r>
        <w:t xml:space="preserve">, </w:t>
      </w:r>
      <w:r w:rsidR="00776CEA" w:rsidRPr="00034910">
        <w:t>pourriez-vous me dire s</w:t>
      </w:r>
      <w:r>
        <w:t>’</w:t>
      </w:r>
      <w:r w:rsidR="00776CEA" w:rsidRPr="00034910">
        <w:t>il y a du radium là-dedans</w:t>
      </w:r>
      <w:r>
        <w:t> ?</w:t>
      </w:r>
    </w:p>
    <w:p w14:paraId="3ABFA111" w14:textId="77777777" w:rsidR="00E57EC9" w:rsidRDefault="00776CEA" w:rsidP="00E57EC9">
      <w:r w:rsidRPr="00034910">
        <w:t>Il me considère</w:t>
      </w:r>
      <w:r w:rsidR="00E57EC9">
        <w:t xml:space="preserve">, </w:t>
      </w:r>
      <w:r w:rsidRPr="00034910">
        <w:t>considère la bandelette</w:t>
      </w:r>
      <w:r w:rsidR="00E57EC9">
        <w:t xml:space="preserve">, </w:t>
      </w:r>
      <w:r w:rsidRPr="00034910">
        <w:t xml:space="preserve">jette un regard vers le fourneau où </w:t>
      </w:r>
      <w:proofErr w:type="spellStart"/>
      <w:r w:rsidRPr="00034910">
        <w:t>Tomlett</w:t>
      </w:r>
      <w:proofErr w:type="spellEnd"/>
      <w:r w:rsidRPr="00034910">
        <w:t xml:space="preserve"> a procédé à l</w:t>
      </w:r>
      <w:r w:rsidR="00E57EC9">
        <w:t>’</w:t>
      </w:r>
      <w:r w:rsidRPr="00034910">
        <w:t xml:space="preserve">autodafé des </w:t>
      </w:r>
      <w:r w:rsidRPr="00034910">
        <w:lastRenderedPageBreak/>
        <w:t>compre</w:t>
      </w:r>
      <w:r w:rsidRPr="00034910">
        <w:t>s</w:t>
      </w:r>
      <w:r w:rsidRPr="00034910">
        <w:t>ses</w:t>
      </w:r>
      <w:r w:rsidR="00E57EC9">
        <w:t xml:space="preserve">… </w:t>
      </w:r>
      <w:r w:rsidRPr="00034910">
        <w:t>On dirait que ses yeux pétillent</w:t>
      </w:r>
      <w:r w:rsidR="00E57EC9">
        <w:t xml:space="preserve">… </w:t>
      </w:r>
      <w:r w:rsidRPr="00034910">
        <w:t>Je me trompe</w:t>
      </w:r>
      <w:r w:rsidR="00E57EC9">
        <w:t xml:space="preserve">, </w:t>
      </w:r>
      <w:r w:rsidRPr="00034910">
        <w:t>car il hausse les épaules</w:t>
      </w:r>
      <w:r w:rsidR="00E57EC9">
        <w:t>.</w:t>
      </w:r>
    </w:p>
    <w:p w14:paraId="7024EFC2" w14:textId="77777777" w:rsidR="00E57EC9" w:rsidRDefault="00E57EC9" w:rsidP="00E57EC9">
      <w:r>
        <w:t>— </w:t>
      </w:r>
      <w:r w:rsidR="009D7024" w:rsidRPr="00034910">
        <w:t>Je ne suis qu</w:t>
      </w:r>
      <w:r>
        <w:t>’</w:t>
      </w:r>
      <w:r w:rsidR="009D7024" w:rsidRPr="00034910">
        <w:t>un pauvre colporteur</w:t>
      </w:r>
      <w:r>
        <w:t xml:space="preserve">, </w:t>
      </w:r>
      <w:r w:rsidR="009D7024" w:rsidRPr="00034910">
        <w:t>comment voulez-vous que je vous dise cela</w:t>
      </w:r>
      <w:r>
        <w:t xml:space="preserve"> ? </w:t>
      </w:r>
      <w:r w:rsidR="009D7024" w:rsidRPr="00034910">
        <w:t>Je ne suis pas chimiste</w:t>
      </w:r>
      <w:r>
        <w:t xml:space="preserve">, </w:t>
      </w:r>
      <w:r w:rsidR="009D7024" w:rsidRPr="00034910">
        <w:t>n</w:t>
      </w:r>
      <w:r>
        <w:t>’</w:t>
      </w:r>
      <w:r w:rsidR="009D7024" w:rsidRPr="00034910">
        <w:t>est-ce pas</w:t>
      </w:r>
      <w:r>
        <w:t> ?</w:t>
      </w:r>
    </w:p>
    <w:p w14:paraId="57F8F3B4" w14:textId="77777777" w:rsidR="00E57EC9" w:rsidRDefault="009D7024" w:rsidP="00E57EC9">
      <w:r w:rsidRPr="00034910">
        <w:t>Ma mine s</w:t>
      </w:r>
      <w:r w:rsidR="00E57EC9">
        <w:t>’</w:t>
      </w:r>
      <w:r w:rsidRPr="00034910">
        <w:t>allonge à cette réplique</w:t>
      </w:r>
      <w:r w:rsidR="00E57EC9">
        <w:t xml:space="preserve">… </w:t>
      </w:r>
      <w:r w:rsidRPr="00034910">
        <w:t>Je m</w:t>
      </w:r>
      <w:r w:rsidR="00E57EC9">
        <w:t>’</w:t>
      </w:r>
      <w:r w:rsidRPr="00034910">
        <w:t>étais figuré qu</w:t>
      </w:r>
      <w:r w:rsidR="00E57EC9">
        <w:t>’</w:t>
      </w:r>
      <w:r w:rsidRPr="00034910">
        <w:t>il allait me répondre tout de go</w:t>
      </w:r>
      <w:r w:rsidR="00E57EC9">
        <w:t xml:space="preserve">. </w:t>
      </w:r>
      <w:r w:rsidRPr="00034910">
        <w:t>Il voit mon ennui</w:t>
      </w:r>
      <w:r w:rsidR="00E57EC9">
        <w:t xml:space="preserve">, </w:t>
      </w:r>
      <w:r w:rsidRPr="00034910">
        <w:t>et bon garçon</w:t>
      </w:r>
      <w:r w:rsidR="00E57EC9">
        <w:t xml:space="preserve">, </w:t>
      </w:r>
      <w:r w:rsidRPr="00034910">
        <w:t>il ajoute</w:t>
      </w:r>
      <w:r w:rsidR="00E57EC9">
        <w:t> :</w:t>
      </w:r>
    </w:p>
    <w:p w14:paraId="08C954B3" w14:textId="3BAC72F5" w:rsidR="00E57EC9" w:rsidRDefault="007C5BD3" w:rsidP="007D17F9">
      <w:pPr>
        <w:pStyle w:val="Centrsolidaire"/>
      </w:pPr>
      <w:r w:rsidRPr="00E57EC9">
        <w:rPr>
          <w:noProof/>
        </w:rPr>
        <w:drawing>
          <wp:inline distT="0" distB="0" distL="0" distR="0" wp14:anchorId="33200C25" wp14:editId="028822D2">
            <wp:extent cx="3609975" cy="4039235"/>
            <wp:effectExtent l="0" t="0" r="0" b="0"/>
            <wp:docPr id="43"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09975" cy="4039235"/>
                    </a:xfrm>
                    <a:prstGeom prst="rect">
                      <a:avLst/>
                    </a:prstGeom>
                    <a:noFill/>
                    <a:ln>
                      <a:noFill/>
                    </a:ln>
                  </pic:spPr>
                </pic:pic>
              </a:graphicData>
            </a:graphic>
          </wp:inline>
        </w:drawing>
      </w:r>
    </w:p>
    <w:p w14:paraId="0C080342" w14:textId="77777777" w:rsidR="00E57EC9" w:rsidRDefault="00E57EC9" w:rsidP="00E251E1">
      <w:r>
        <w:t>— </w:t>
      </w:r>
      <w:r w:rsidR="00776CEA" w:rsidRPr="00E57EC9">
        <w:t>Pourriez-vous me dire s</w:t>
      </w:r>
      <w:r>
        <w:t>’</w:t>
      </w:r>
      <w:r w:rsidR="00776CEA" w:rsidRPr="00E57EC9">
        <w:t xml:space="preserve">il y a du radium </w:t>
      </w:r>
      <w:proofErr w:type="spellStart"/>
      <w:r w:rsidR="00776CEA" w:rsidRPr="00E57EC9">
        <w:t>là dedans</w:t>
      </w:r>
      <w:proofErr w:type="spellEnd"/>
      <w:r>
        <w:t> ?</w:t>
      </w:r>
    </w:p>
    <w:p w14:paraId="64D719FA" w14:textId="77777777" w:rsidR="00E57EC9" w:rsidRDefault="00E57EC9" w:rsidP="00E57EC9">
      <w:r>
        <w:t>— </w:t>
      </w:r>
      <w:r w:rsidR="00776CEA" w:rsidRPr="00034910">
        <w:t>Seulement</w:t>
      </w:r>
      <w:r>
        <w:t xml:space="preserve">, </w:t>
      </w:r>
      <w:r w:rsidR="00776CEA" w:rsidRPr="00034910">
        <w:t>si vous tenez à savoir</w:t>
      </w:r>
      <w:r>
        <w:t xml:space="preserve">… </w:t>
      </w:r>
      <w:r w:rsidR="00776CEA" w:rsidRPr="00034910">
        <w:t>Allez au collège de la ville</w:t>
      </w:r>
      <w:r>
        <w:t xml:space="preserve">… </w:t>
      </w:r>
      <w:r w:rsidR="00776CEA" w:rsidRPr="00034910">
        <w:t>Il y a des professeurs de chimie</w:t>
      </w:r>
      <w:r>
        <w:t xml:space="preserve">. </w:t>
      </w:r>
      <w:r w:rsidR="00776CEA" w:rsidRPr="00034910">
        <w:t>Pour eux</w:t>
      </w:r>
      <w:r>
        <w:t xml:space="preserve">, </w:t>
      </w:r>
      <w:r w:rsidR="00776CEA" w:rsidRPr="00034910">
        <w:t>ce sera un jeu de vous renseigner</w:t>
      </w:r>
      <w:r>
        <w:t>.</w:t>
      </w:r>
    </w:p>
    <w:p w14:paraId="18091A86" w14:textId="77777777" w:rsidR="00E57EC9" w:rsidRDefault="00776CEA" w:rsidP="00E57EC9">
      <w:r w:rsidRPr="00034910">
        <w:t>Ah</w:t>
      </w:r>
      <w:r w:rsidR="00E57EC9">
        <w:t xml:space="preserve"> ! </w:t>
      </w:r>
      <w:r w:rsidRPr="00034910">
        <w:t>Voilà un bon conseil</w:t>
      </w:r>
      <w:r w:rsidR="00E57EC9">
        <w:t xml:space="preserve">. </w:t>
      </w:r>
      <w:r w:rsidRPr="00034910">
        <w:t>Dire que je n</w:t>
      </w:r>
      <w:r w:rsidR="00E57EC9">
        <w:t>’</w:t>
      </w:r>
      <w:r w:rsidRPr="00034910">
        <w:t>y aurais pas songé tout seul</w:t>
      </w:r>
      <w:r w:rsidR="00E57EC9">
        <w:t>.</w:t>
      </w:r>
    </w:p>
    <w:p w14:paraId="51A0FB17" w14:textId="77777777" w:rsidR="00E57EC9" w:rsidRDefault="00776CEA" w:rsidP="00E57EC9">
      <w:r w:rsidRPr="00034910">
        <w:lastRenderedPageBreak/>
        <w:t>Je serre les mains du colporteur</w:t>
      </w:r>
      <w:r w:rsidR="00E57EC9">
        <w:t xml:space="preserve">, </w:t>
      </w:r>
      <w:r w:rsidRPr="00034910">
        <w:t>qui rit de mon exubérance et</w:t>
      </w:r>
      <w:r w:rsidR="00E57EC9">
        <w:t xml:space="preserve">, </w:t>
      </w:r>
      <w:r w:rsidRPr="00034910">
        <w:t>je me sauve</w:t>
      </w:r>
      <w:r w:rsidR="00E57EC9">
        <w:t xml:space="preserve">, </w:t>
      </w:r>
      <w:r w:rsidRPr="00034910">
        <w:t xml:space="preserve">manquant de renverser au passage </w:t>
      </w:r>
      <w:proofErr w:type="spellStart"/>
      <w:r w:rsidRPr="00034910">
        <w:t>Magget</w:t>
      </w:r>
      <w:proofErr w:type="spellEnd"/>
      <w:r w:rsidRPr="00034910">
        <w:t xml:space="preserve"> qui revient</w:t>
      </w:r>
      <w:r w:rsidR="00E57EC9">
        <w:t>.</w:t>
      </w:r>
    </w:p>
    <w:p w14:paraId="1171D989" w14:textId="77777777" w:rsidR="00E57EC9" w:rsidRDefault="00776CEA" w:rsidP="00E57EC9">
      <w:r w:rsidRPr="00034910">
        <w:t>Ma peau de chèvre d</w:t>
      </w:r>
      <w:r w:rsidR="00E57EC9">
        <w:t>’</w:t>
      </w:r>
      <w:r w:rsidRPr="00034910">
        <w:t>automobiliste</w:t>
      </w:r>
      <w:r w:rsidR="00E57EC9">
        <w:t xml:space="preserve">, </w:t>
      </w:r>
      <w:r w:rsidRPr="00034910">
        <w:t>ma casquette</w:t>
      </w:r>
      <w:r w:rsidR="00E57EC9">
        <w:t xml:space="preserve">… </w:t>
      </w:r>
      <w:r w:rsidRPr="00034910">
        <w:t>En route</w:t>
      </w:r>
      <w:r w:rsidR="00E57EC9">
        <w:t> !</w:t>
      </w:r>
    </w:p>
    <w:p w14:paraId="0EDE8BE5" w14:textId="77777777" w:rsidR="00E57EC9" w:rsidRDefault="00776CEA" w:rsidP="00E57EC9">
      <w:r w:rsidRPr="00034910">
        <w:t>Dehors</w:t>
      </w:r>
      <w:r w:rsidR="00E57EC9">
        <w:t xml:space="preserve">, </w:t>
      </w:r>
      <w:r w:rsidRPr="00034910">
        <w:t>un brave homme</w:t>
      </w:r>
      <w:r w:rsidR="00E57EC9">
        <w:t xml:space="preserve">, </w:t>
      </w:r>
      <w:r w:rsidRPr="00034910">
        <w:t>qui patauge courageusement comme moi</w:t>
      </w:r>
      <w:r w:rsidR="00E57EC9">
        <w:t xml:space="preserve">, </w:t>
      </w:r>
      <w:r w:rsidRPr="00034910">
        <w:t>m</w:t>
      </w:r>
      <w:r w:rsidR="00E57EC9">
        <w:t>’</w:t>
      </w:r>
      <w:r w:rsidRPr="00034910">
        <w:t>indique l</w:t>
      </w:r>
      <w:r w:rsidR="00E57EC9">
        <w:t>’</w:t>
      </w:r>
      <w:r w:rsidRPr="00034910">
        <w:t>emplacement du collège</w:t>
      </w:r>
      <w:r w:rsidR="00E57EC9">
        <w:t xml:space="preserve">. </w:t>
      </w:r>
      <w:r w:rsidRPr="00034910">
        <w:t>C</w:t>
      </w:r>
      <w:r w:rsidR="00E57EC9">
        <w:t>’</w:t>
      </w:r>
      <w:r w:rsidRPr="00034910">
        <w:t>est à l</w:t>
      </w:r>
      <w:r w:rsidR="00E57EC9">
        <w:t>’</w:t>
      </w:r>
      <w:r w:rsidRPr="00034910">
        <w:t>autre extrémité de la ville</w:t>
      </w:r>
      <w:r w:rsidR="00E57EC9">
        <w:t xml:space="preserve">. </w:t>
      </w:r>
      <w:r w:rsidRPr="00034910">
        <w:t>Tant pis</w:t>
      </w:r>
      <w:r w:rsidR="00E57EC9">
        <w:t xml:space="preserve">, </w:t>
      </w:r>
      <w:r w:rsidRPr="00034910">
        <w:t>il faut y aller</w:t>
      </w:r>
      <w:r w:rsidR="00E57EC9">
        <w:t xml:space="preserve">, </w:t>
      </w:r>
      <w:r w:rsidRPr="00034910">
        <w:t>Jean</w:t>
      </w:r>
      <w:r w:rsidR="00E57EC9">
        <w:t xml:space="preserve">, </w:t>
      </w:r>
      <w:r w:rsidRPr="00034910">
        <w:t>il le faut</w:t>
      </w:r>
      <w:r w:rsidR="00E57EC9">
        <w:t>.</w:t>
      </w:r>
    </w:p>
    <w:p w14:paraId="236C7176" w14:textId="77777777" w:rsidR="00E57EC9" w:rsidRDefault="00776CEA" w:rsidP="00E57EC9">
      <w:r w:rsidRPr="00034910">
        <w:t>Le collège</w:t>
      </w:r>
      <w:r w:rsidR="00E57EC9">
        <w:t xml:space="preserve">, </w:t>
      </w:r>
      <w:r w:rsidRPr="00034910">
        <w:t>le voici</w:t>
      </w:r>
      <w:r w:rsidR="00E57EC9">
        <w:t xml:space="preserve">. </w:t>
      </w:r>
      <w:r w:rsidRPr="00034910">
        <w:t>Un grand bâtiment noir</w:t>
      </w:r>
      <w:r w:rsidR="00E57EC9">
        <w:t xml:space="preserve">, </w:t>
      </w:r>
      <w:r w:rsidRPr="00034910">
        <w:t>qui a un air de prison</w:t>
      </w:r>
      <w:r w:rsidR="00E57EC9">
        <w:t xml:space="preserve">. </w:t>
      </w:r>
      <w:r w:rsidRPr="00034910">
        <w:t>Est-ce que c</w:t>
      </w:r>
      <w:r w:rsidR="00E57EC9">
        <w:t>’</w:t>
      </w:r>
      <w:r w:rsidRPr="00034910">
        <w:t>est bien nécessaire de bâtir des immeubles si rébarbatifs pour instruire les gens</w:t>
      </w:r>
      <w:r w:rsidR="00E57EC9">
        <w:t>.</w:t>
      </w:r>
    </w:p>
    <w:p w14:paraId="2752685B" w14:textId="77777777" w:rsidR="00E57EC9" w:rsidRDefault="00776CEA" w:rsidP="00E57EC9">
      <w:r w:rsidRPr="00034910">
        <w:t>La porte est entr</w:t>
      </w:r>
      <w:r w:rsidR="00E57EC9">
        <w:t>’</w:t>
      </w:r>
      <w:r w:rsidRPr="00034910">
        <w:t>ouverte</w:t>
      </w:r>
      <w:r w:rsidR="00E57EC9">
        <w:t xml:space="preserve">, </w:t>
      </w:r>
      <w:r w:rsidRPr="00034910">
        <w:t>j</w:t>
      </w:r>
      <w:r w:rsidR="00E57EC9">
        <w:t>’</w:t>
      </w:r>
      <w:r w:rsidRPr="00034910">
        <w:t>entre</w:t>
      </w:r>
      <w:r w:rsidR="00E57EC9">
        <w:t xml:space="preserve">. </w:t>
      </w:r>
      <w:r w:rsidRPr="00034910">
        <w:t>À droite</w:t>
      </w:r>
      <w:r w:rsidR="00E57EC9">
        <w:t xml:space="preserve">, </w:t>
      </w:r>
      <w:r w:rsidRPr="00034910">
        <w:t>sur une baie v</w:t>
      </w:r>
      <w:r w:rsidRPr="00034910">
        <w:t>i</w:t>
      </w:r>
      <w:r w:rsidRPr="00034910">
        <w:t>trée</w:t>
      </w:r>
      <w:r w:rsidR="00E57EC9">
        <w:t xml:space="preserve">, </w:t>
      </w:r>
      <w:r w:rsidRPr="00034910">
        <w:t xml:space="preserve">je lis </w:t>
      </w:r>
      <w:r w:rsidR="00E57EC9">
        <w:t>« </w:t>
      </w:r>
      <w:r w:rsidRPr="00034910">
        <w:t>gardien</w:t>
      </w:r>
      <w:r w:rsidR="00E57EC9">
        <w:t xml:space="preserve"> ». </w:t>
      </w:r>
      <w:r w:rsidRPr="00034910">
        <w:t>Gardien</w:t>
      </w:r>
      <w:r w:rsidR="00E57EC9">
        <w:t xml:space="preserve">, </w:t>
      </w:r>
      <w:r w:rsidRPr="00034910">
        <w:t>ce que nous appelons</w:t>
      </w:r>
      <w:r w:rsidR="00E57EC9">
        <w:t xml:space="preserve"> : </w:t>
      </w:r>
      <w:r w:rsidRPr="00034910">
        <w:t>concierge</w:t>
      </w:r>
      <w:r w:rsidR="00E57EC9">
        <w:t xml:space="preserve">, </w:t>
      </w:r>
      <w:r w:rsidRPr="00034910">
        <w:t>à Paris</w:t>
      </w:r>
      <w:r w:rsidR="00E57EC9">
        <w:t>.</w:t>
      </w:r>
    </w:p>
    <w:p w14:paraId="2F72EB95" w14:textId="77777777" w:rsidR="00E57EC9" w:rsidRDefault="00776CEA" w:rsidP="00E57EC9">
      <w:r w:rsidRPr="00034910">
        <w:t>Ce personnage est assis en face d</w:t>
      </w:r>
      <w:r w:rsidR="00E57EC9">
        <w:t>’</w:t>
      </w:r>
      <w:r w:rsidRPr="00034910">
        <w:t>un bon feu</w:t>
      </w:r>
      <w:r w:rsidR="00E57EC9">
        <w:t xml:space="preserve">… </w:t>
      </w:r>
      <w:r w:rsidRPr="00034910">
        <w:t>Il lit une g</w:t>
      </w:r>
      <w:r w:rsidRPr="00034910">
        <w:t>a</w:t>
      </w:r>
      <w:r w:rsidRPr="00034910">
        <w:t>zette</w:t>
      </w:r>
      <w:r w:rsidR="00E57EC9">
        <w:t xml:space="preserve">, </w:t>
      </w:r>
      <w:r w:rsidRPr="00034910">
        <w:t>et se dérange à peine pour grommeler</w:t>
      </w:r>
      <w:r w:rsidR="00E57EC9">
        <w:t> :</w:t>
      </w:r>
    </w:p>
    <w:p w14:paraId="1CDF7D96" w14:textId="77777777" w:rsidR="00E57EC9" w:rsidRDefault="00E57EC9" w:rsidP="00E57EC9">
      <w:r>
        <w:t>— </w:t>
      </w:r>
      <w:r w:rsidR="00776CEA" w:rsidRPr="00034910">
        <w:t>Qu</w:t>
      </w:r>
      <w:r>
        <w:t>’</w:t>
      </w:r>
      <w:r w:rsidR="00776CEA" w:rsidRPr="00034910">
        <w:t>est-ce que vous demandez</w:t>
      </w:r>
      <w:r>
        <w:t> ?</w:t>
      </w:r>
    </w:p>
    <w:p w14:paraId="2223A352" w14:textId="77777777" w:rsidR="00E57EC9" w:rsidRDefault="00E57EC9" w:rsidP="00E57EC9">
      <w:r>
        <w:t>— </w:t>
      </w:r>
      <w:r w:rsidR="00776CEA" w:rsidRPr="00034910">
        <w:t>Le professeur de chimie</w:t>
      </w:r>
      <w:r>
        <w:t>.</w:t>
      </w:r>
    </w:p>
    <w:p w14:paraId="676ED3CE" w14:textId="77777777" w:rsidR="00E57EC9" w:rsidRDefault="00776CEA" w:rsidP="00E57EC9">
      <w:r w:rsidRPr="00034910">
        <w:t>Il se retourne brusquement</w:t>
      </w:r>
      <w:r w:rsidR="00E57EC9">
        <w:t xml:space="preserve">, </w:t>
      </w:r>
      <w:r w:rsidRPr="00034910">
        <w:t>avec un visible étonnement</w:t>
      </w:r>
      <w:r w:rsidR="00E57EC9">
        <w:t>.</w:t>
      </w:r>
    </w:p>
    <w:p w14:paraId="71CEE035" w14:textId="77777777" w:rsidR="00E57EC9" w:rsidRDefault="00E57EC9" w:rsidP="00E57EC9">
      <w:r>
        <w:t>— </w:t>
      </w:r>
      <w:r w:rsidR="00776CEA" w:rsidRPr="00034910">
        <w:t>Quel professeur de chimie</w:t>
      </w:r>
      <w:r>
        <w:t xml:space="preserve"> ? </w:t>
      </w:r>
      <w:r w:rsidR="00776CEA" w:rsidRPr="00034910">
        <w:t>Il y en a deux dans cet ét</w:t>
      </w:r>
      <w:r w:rsidR="00776CEA" w:rsidRPr="00034910">
        <w:t>a</w:t>
      </w:r>
      <w:r w:rsidR="00776CEA" w:rsidRPr="00034910">
        <w:t>blissement</w:t>
      </w:r>
      <w:r>
        <w:t xml:space="preserve">, </w:t>
      </w:r>
      <w:r w:rsidR="00776CEA" w:rsidRPr="00034910">
        <w:t>le plus important de Columbus</w:t>
      </w:r>
      <w:r>
        <w:t>.</w:t>
      </w:r>
    </w:p>
    <w:p w14:paraId="42CF7887" w14:textId="77777777" w:rsidR="00E57EC9" w:rsidRDefault="00776CEA" w:rsidP="00E57EC9">
      <w:r w:rsidRPr="00034910">
        <w:t>Je crois bien</w:t>
      </w:r>
      <w:r w:rsidR="00E57EC9">
        <w:t xml:space="preserve">, </w:t>
      </w:r>
      <w:r w:rsidRPr="00034910">
        <w:t>c</w:t>
      </w:r>
      <w:r w:rsidR="00E57EC9">
        <w:t>’</w:t>
      </w:r>
      <w:r w:rsidRPr="00034910">
        <w:t>est le seul collège</w:t>
      </w:r>
      <w:r w:rsidR="00E57EC9">
        <w:t>.</w:t>
      </w:r>
    </w:p>
    <w:p w14:paraId="059463B4" w14:textId="77777777" w:rsidR="00E57EC9" w:rsidRDefault="00776CEA" w:rsidP="00E57EC9">
      <w:r w:rsidRPr="00034910">
        <w:t>Mais je n</w:t>
      </w:r>
      <w:r w:rsidR="00E57EC9">
        <w:t>’</w:t>
      </w:r>
      <w:r w:rsidRPr="00034910">
        <w:t>exprime pas cette réflexion mentale</w:t>
      </w:r>
      <w:r w:rsidR="00E57EC9">
        <w:t xml:space="preserve">. </w:t>
      </w:r>
      <w:r w:rsidRPr="00034910">
        <w:t>Inutile de mécontenter le bonhomme</w:t>
      </w:r>
      <w:r w:rsidR="00E57EC9">
        <w:t xml:space="preserve">. </w:t>
      </w:r>
      <w:r w:rsidRPr="00034910">
        <w:t>Au surplus</w:t>
      </w:r>
      <w:r w:rsidR="00E57EC9">
        <w:t xml:space="preserve">, </w:t>
      </w:r>
      <w:r w:rsidRPr="00034910">
        <w:t>une idée habile vient d</w:t>
      </w:r>
      <w:r w:rsidR="00E57EC9">
        <w:t>’</w:t>
      </w:r>
      <w:r w:rsidRPr="00034910">
        <w:t>éclore dans ma tête</w:t>
      </w:r>
      <w:r w:rsidR="00E57EC9">
        <w:t>.</w:t>
      </w:r>
    </w:p>
    <w:p w14:paraId="26EC3681" w14:textId="73F78510" w:rsidR="00E57EC9" w:rsidRDefault="00E57EC9" w:rsidP="00E57EC9">
      <w:r>
        <w:lastRenderedPageBreak/>
        <w:t>— </w:t>
      </w:r>
      <w:r w:rsidR="00776CEA" w:rsidRPr="00034910">
        <w:t>N</w:t>
      </w:r>
      <w:r>
        <w:t>’</w:t>
      </w:r>
      <w:r w:rsidR="00776CEA" w:rsidRPr="00034910">
        <w:t>importe lequel</w:t>
      </w:r>
      <w:r>
        <w:t xml:space="preserve">, </w:t>
      </w:r>
      <w:r w:rsidR="00776CEA" w:rsidRPr="00034910">
        <w:t>réponds-je crânement</w:t>
      </w:r>
      <w:r>
        <w:t xml:space="preserve">. </w:t>
      </w:r>
      <w:r w:rsidR="00776CEA" w:rsidRPr="00034910">
        <w:t xml:space="preserve">Je viens de la part de </w:t>
      </w:r>
      <w:r>
        <w:t>M. </w:t>
      </w:r>
      <w:r w:rsidR="00776CEA" w:rsidRPr="00034910">
        <w:t>le juge d</w:t>
      </w:r>
      <w:r>
        <w:t>’</w:t>
      </w:r>
      <w:r w:rsidR="00776CEA" w:rsidRPr="00034910">
        <w:t>instruction Thomson</w:t>
      </w:r>
      <w:r>
        <w:t xml:space="preserve">, </w:t>
      </w:r>
      <w:r w:rsidR="00776CEA" w:rsidRPr="00034910">
        <w:t>pour un renseign</w:t>
      </w:r>
      <w:r w:rsidR="00776CEA" w:rsidRPr="00034910">
        <w:t>e</w:t>
      </w:r>
      <w:r w:rsidR="00776CEA" w:rsidRPr="00034910">
        <w:t>ment de la plus haute importance</w:t>
      </w:r>
      <w:r>
        <w:t>.</w:t>
      </w:r>
    </w:p>
    <w:p w14:paraId="77CAA089" w14:textId="77777777" w:rsidR="00E57EC9" w:rsidRDefault="00776CEA" w:rsidP="00E57EC9">
      <w:r w:rsidRPr="00034910">
        <w:t>À quoi bon se gêner</w:t>
      </w:r>
      <w:r w:rsidR="00E57EC9">
        <w:t xml:space="preserve"> ? </w:t>
      </w:r>
      <w:r w:rsidRPr="00034910">
        <w:t>Puisque je procède à l</w:t>
      </w:r>
      <w:r w:rsidR="00E57EC9">
        <w:t>’</w:t>
      </w:r>
      <w:r w:rsidRPr="00034910">
        <w:t>instruction</w:t>
      </w:r>
      <w:r w:rsidR="00E57EC9">
        <w:t xml:space="preserve">, </w:t>
      </w:r>
      <w:r w:rsidRPr="00034910">
        <w:t>j</w:t>
      </w:r>
      <w:r w:rsidR="00E57EC9">
        <w:t>’</w:t>
      </w:r>
      <w:r w:rsidRPr="00034910">
        <w:t>agis pour le compte du juge</w:t>
      </w:r>
      <w:r w:rsidR="00E57EC9">
        <w:t xml:space="preserve">, </w:t>
      </w:r>
      <w:r w:rsidRPr="00034910">
        <w:t>n</w:t>
      </w:r>
      <w:r w:rsidR="00E57EC9">
        <w:t>’</w:t>
      </w:r>
      <w:r w:rsidRPr="00034910">
        <w:t>est-ce pas</w:t>
      </w:r>
      <w:r w:rsidR="00E57EC9">
        <w:t xml:space="preserve"> ? </w:t>
      </w:r>
      <w:r w:rsidRPr="00034910">
        <w:t>Indirectement</w:t>
      </w:r>
      <w:r w:rsidR="00E57EC9">
        <w:t xml:space="preserve">, </w:t>
      </w:r>
      <w:r w:rsidRPr="00034910">
        <w:t>c</w:t>
      </w:r>
      <w:r w:rsidR="00E57EC9">
        <w:t>’</w:t>
      </w:r>
      <w:r w:rsidRPr="00034910">
        <w:t>est vrai</w:t>
      </w:r>
      <w:r w:rsidR="00E57EC9">
        <w:t xml:space="preserve">. </w:t>
      </w:r>
      <w:r w:rsidRPr="00034910">
        <w:t>Sans l</w:t>
      </w:r>
      <w:r w:rsidR="00E57EC9">
        <w:t>’</w:t>
      </w:r>
      <w:r w:rsidRPr="00034910">
        <w:t>en prévenir</w:t>
      </w:r>
      <w:r w:rsidR="00E57EC9">
        <w:t xml:space="preserve">, </w:t>
      </w:r>
      <w:r w:rsidRPr="00034910">
        <w:t>c</w:t>
      </w:r>
      <w:r w:rsidR="00E57EC9">
        <w:t>’</w:t>
      </w:r>
      <w:r w:rsidRPr="00034910">
        <w:t>est encore vrai</w:t>
      </w:r>
      <w:r w:rsidR="00E57EC9">
        <w:t xml:space="preserve"> ; </w:t>
      </w:r>
      <w:r w:rsidRPr="00034910">
        <w:t>mais si je trouve</w:t>
      </w:r>
      <w:r w:rsidR="00E57EC9">
        <w:t xml:space="preserve">, </w:t>
      </w:r>
      <w:r w:rsidRPr="00034910">
        <w:t>n</w:t>
      </w:r>
      <w:r w:rsidR="00E57EC9">
        <w:t>’</w:t>
      </w:r>
      <w:r w:rsidRPr="00034910">
        <w:t>est-ce pas lui qui aura tout le bénéfice de l</w:t>
      </w:r>
      <w:r w:rsidR="00E57EC9">
        <w:t>’</w:t>
      </w:r>
      <w:r w:rsidRPr="00034910">
        <w:t>aventure</w:t>
      </w:r>
      <w:r w:rsidR="00E57EC9">
        <w:t> ?</w:t>
      </w:r>
    </w:p>
    <w:p w14:paraId="777F232B" w14:textId="77777777" w:rsidR="00E57EC9" w:rsidRDefault="00776CEA" w:rsidP="00E57EC9">
      <w:r w:rsidRPr="00034910">
        <w:t xml:space="preserve">Le </w:t>
      </w:r>
      <w:r w:rsidR="00E57EC9">
        <w:t>« </w:t>
      </w:r>
      <w:r w:rsidRPr="00034910">
        <w:t>gardien</w:t>
      </w:r>
      <w:r w:rsidR="00E57EC9">
        <w:t xml:space="preserve"> », </w:t>
      </w:r>
      <w:r w:rsidRPr="00034910">
        <w:t>lui</w:t>
      </w:r>
      <w:r w:rsidR="00E57EC9">
        <w:t xml:space="preserve">, </w:t>
      </w:r>
      <w:r w:rsidRPr="00034910">
        <w:t>s</w:t>
      </w:r>
      <w:r w:rsidR="00E57EC9">
        <w:t>’</w:t>
      </w:r>
      <w:r w:rsidRPr="00034910">
        <w:t>est levé</w:t>
      </w:r>
      <w:r w:rsidR="00E57EC9">
        <w:t xml:space="preserve">. </w:t>
      </w:r>
      <w:r w:rsidRPr="00034910">
        <w:t>Envoyé par le juge d</w:t>
      </w:r>
      <w:r w:rsidR="00E57EC9">
        <w:t>’</w:t>
      </w:r>
      <w:r w:rsidRPr="00034910">
        <w:t>instruction</w:t>
      </w:r>
      <w:r w:rsidR="00E57EC9">
        <w:t xml:space="preserve">, </w:t>
      </w:r>
      <w:r w:rsidRPr="00034910">
        <w:t>je prends à ses yeux une importance indéniable</w:t>
      </w:r>
      <w:r w:rsidR="00E57EC9">
        <w:t>.</w:t>
      </w:r>
    </w:p>
    <w:p w14:paraId="1F0B2B3B" w14:textId="77777777" w:rsidR="00E57EC9" w:rsidRDefault="00E57EC9" w:rsidP="00E57EC9">
      <w:r>
        <w:t>— </w:t>
      </w:r>
      <w:r w:rsidR="00776CEA" w:rsidRPr="00034910">
        <w:t>Il n</w:t>
      </w:r>
      <w:r>
        <w:t>’</w:t>
      </w:r>
      <w:r w:rsidR="00776CEA" w:rsidRPr="00034910">
        <w:t>y a</w:t>
      </w:r>
      <w:r>
        <w:t xml:space="preserve">, </w:t>
      </w:r>
      <w:r w:rsidR="00776CEA" w:rsidRPr="00034910">
        <w:t xml:space="preserve">en ce moment que Monsieur Flag au </w:t>
      </w:r>
      <w:r>
        <w:t>« </w:t>
      </w:r>
      <w:r w:rsidR="00776CEA" w:rsidRPr="00034910">
        <w:t>cabinet de Physique</w:t>
      </w:r>
      <w:r>
        <w:t xml:space="preserve"> » ; </w:t>
      </w:r>
      <w:r w:rsidR="00776CEA" w:rsidRPr="00034910">
        <w:t>montez l</w:t>
      </w:r>
      <w:r>
        <w:t>’</w:t>
      </w:r>
      <w:r w:rsidR="00776CEA" w:rsidRPr="00034910">
        <w:t>escalier C au fond de la cour d</w:t>
      </w:r>
      <w:r>
        <w:t>’</w:t>
      </w:r>
      <w:r w:rsidR="00776CEA" w:rsidRPr="00034910">
        <w:t>honneur</w:t>
      </w:r>
      <w:r>
        <w:t xml:space="preserve">. </w:t>
      </w:r>
      <w:r w:rsidR="00776CEA" w:rsidRPr="00034910">
        <w:t>C</w:t>
      </w:r>
      <w:r>
        <w:t>’</w:t>
      </w:r>
      <w:r w:rsidR="00776CEA" w:rsidRPr="00034910">
        <w:t>est au premier</w:t>
      </w:r>
      <w:r>
        <w:t xml:space="preserve">, </w:t>
      </w:r>
      <w:r w:rsidR="00776CEA" w:rsidRPr="00034910">
        <w:t>la porte à droite</w:t>
      </w:r>
      <w:r>
        <w:t xml:space="preserve">… </w:t>
      </w:r>
      <w:r w:rsidR="00776CEA" w:rsidRPr="00034910">
        <w:t>Vous verrez l</w:t>
      </w:r>
      <w:r>
        <w:t>’</w:t>
      </w:r>
      <w:r w:rsidR="00776CEA" w:rsidRPr="00034910">
        <w:t>inscription</w:t>
      </w:r>
      <w:r>
        <w:t xml:space="preserve"> : </w:t>
      </w:r>
      <w:r w:rsidR="00776CEA" w:rsidRPr="00034910">
        <w:t>Cabinet de Physique et Laboratoire</w:t>
      </w:r>
      <w:r>
        <w:t>.</w:t>
      </w:r>
    </w:p>
    <w:p w14:paraId="5798461A" w14:textId="77777777" w:rsidR="00E57EC9" w:rsidRDefault="00E57EC9" w:rsidP="00E57EC9">
      <w:r>
        <w:t>— </w:t>
      </w:r>
      <w:r w:rsidR="00776CEA" w:rsidRPr="00034910">
        <w:t>Merci bien</w:t>
      </w:r>
      <w:r>
        <w:t xml:space="preserve">, </w:t>
      </w:r>
      <w:r w:rsidR="00776CEA" w:rsidRPr="00034910">
        <w:t>M</w:t>
      </w:r>
      <w:r>
        <w:t>’</w:t>
      </w:r>
      <w:proofErr w:type="spellStart"/>
      <w:r w:rsidR="00776CEA" w:rsidRPr="00034910">
        <w:t>sieu</w:t>
      </w:r>
      <w:proofErr w:type="spellEnd"/>
      <w:r>
        <w:t>.</w:t>
      </w:r>
    </w:p>
    <w:p w14:paraId="588D7DA6" w14:textId="77777777" w:rsidR="00E57EC9" w:rsidRDefault="00776CEA" w:rsidP="00E57EC9">
      <w:r w:rsidRPr="00034910">
        <w:t>Mais il me retient encore pour me dire</w:t>
      </w:r>
      <w:r w:rsidR="00E57EC9">
        <w:t xml:space="preserve">, </w:t>
      </w:r>
      <w:r w:rsidRPr="00034910">
        <w:t>avec cette déf</w:t>
      </w:r>
      <w:r w:rsidRPr="00034910">
        <w:t>é</w:t>
      </w:r>
      <w:r w:rsidRPr="00034910">
        <w:t>rence protectrice des gens de sa profession</w:t>
      </w:r>
      <w:r w:rsidR="00E57EC9">
        <w:t> :</w:t>
      </w:r>
    </w:p>
    <w:p w14:paraId="50EE322C" w14:textId="3DA56DF6" w:rsidR="00E57EC9" w:rsidRDefault="00E57EC9" w:rsidP="00E57EC9">
      <w:r>
        <w:t>— </w:t>
      </w:r>
      <w:r w:rsidR="00776CEA" w:rsidRPr="00034910">
        <w:t xml:space="preserve">Et </w:t>
      </w:r>
      <w:r>
        <w:t>M. </w:t>
      </w:r>
      <w:r w:rsidR="00776CEA" w:rsidRPr="00034910">
        <w:t>le juge Thomson se porte bien</w:t>
      </w:r>
      <w:r>
        <w:t> ?</w:t>
      </w:r>
    </w:p>
    <w:p w14:paraId="0A1C865E" w14:textId="77777777" w:rsidR="00E57EC9" w:rsidRDefault="00E57EC9" w:rsidP="00E57EC9">
      <w:r>
        <w:t>— </w:t>
      </w:r>
      <w:r w:rsidR="00776CEA" w:rsidRPr="00034910">
        <w:t>Aussi bien que possible par ce temps de chien</w:t>
      </w:r>
      <w:r>
        <w:t>.</w:t>
      </w:r>
    </w:p>
    <w:p w14:paraId="688195DA" w14:textId="77777777" w:rsidR="00E57EC9" w:rsidRDefault="00E57EC9" w:rsidP="00E57EC9">
      <w:r>
        <w:t>— </w:t>
      </w:r>
      <w:r w:rsidR="00776CEA" w:rsidRPr="00034910">
        <w:t>Oh</w:t>
      </w:r>
      <w:r>
        <w:t xml:space="preserve"> ! </w:t>
      </w:r>
      <w:r w:rsidR="00776CEA" w:rsidRPr="00034910">
        <w:t>temps de chien</w:t>
      </w:r>
      <w:r>
        <w:t xml:space="preserve">, </w:t>
      </w:r>
      <w:r w:rsidR="00776CEA" w:rsidRPr="00034910">
        <w:t>voilà bien le mot propre</w:t>
      </w:r>
      <w:r>
        <w:t>.</w:t>
      </w:r>
    </w:p>
    <w:p w14:paraId="25589C4A" w14:textId="77777777" w:rsidR="00E57EC9" w:rsidRDefault="00E57EC9" w:rsidP="00E57EC9">
      <w:r>
        <w:t>— </w:t>
      </w:r>
      <w:r w:rsidR="00776CEA" w:rsidRPr="00034910">
        <w:t>Au revoir</w:t>
      </w:r>
      <w:r>
        <w:t xml:space="preserve">, </w:t>
      </w:r>
      <w:r w:rsidR="00776CEA" w:rsidRPr="00034910">
        <w:t>M</w:t>
      </w:r>
      <w:r>
        <w:t>’</w:t>
      </w:r>
      <w:proofErr w:type="spellStart"/>
      <w:r w:rsidR="00776CEA" w:rsidRPr="00034910">
        <w:t>sieu</w:t>
      </w:r>
      <w:proofErr w:type="spellEnd"/>
      <w:r>
        <w:t>.</w:t>
      </w:r>
    </w:p>
    <w:p w14:paraId="1FF770E0" w14:textId="77777777" w:rsidR="00E57EC9" w:rsidRDefault="00776CEA" w:rsidP="00E57EC9">
      <w:r w:rsidRPr="00034910">
        <w:t>Je m</w:t>
      </w:r>
      <w:r w:rsidR="00E57EC9">
        <w:t>’</w:t>
      </w:r>
      <w:r w:rsidRPr="00034910">
        <w:t>élance à travers la cour d</w:t>
      </w:r>
      <w:r w:rsidR="00E57EC9">
        <w:t>’</w:t>
      </w:r>
      <w:r w:rsidRPr="00034910">
        <w:t>honneur</w:t>
      </w:r>
      <w:r w:rsidR="00E57EC9">
        <w:t xml:space="preserve">. </w:t>
      </w:r>
      <w:r w:rsidRPr="00034910">
        <w:t>Je n</w:t>
      </w:r>
      <w:r w:rsidR="00E57EC9">
        <w:t>’</w:t>
      </w:r>
      <w:r w:rsidRPr="00034910">
        <w:t>ai aucun désir de jouir de la conversation du concierge</w:t>
      </w:r>
      <w:r w:rsidR="00E57EC9">
        <w:t xml:space="preserve">, </w:t>
      </w:r>
      <w:r w:rsidRPr="00034910">
        <w:t>quelque honorable que soit</w:t>
      </w:r>
      <w:r w:rsidR="00E57EC9">
        <w:t xml:space="preserve">, </w:t>
      </w:r>
      <w:r w:rsidRPr="00034910">
        <w:t>dans sa pensée</w:t>
      </w:r>
      <w:r w:rsidR="00E57EC9">
        <w:t xml:space="preserve">, </w:t>
      </w:r>
      <w:r w:rsidRPr="00034910">
        <w:t>l</w:t>
      </w:r>
      <w:r w:rsidR="00E57EC9">
        <w:t>’</w:t>
      </w:r>
      <w:r w:rsidRPr="00034910">
        <w:t>entretien dont il commençait à me grat</w:t>
      </w:r>
      <w:r w:rsidRPr="00034910">
        <w:t>i</w:t>
      </w:r>
      <w:r w:rsidRPr="00034910">
        <w:t>fier</w:t>
      </w:r>
      <w:r w:rsidR="00E57EC9">
        <w:t xml:space="preserve">. </w:t>
      </w:r>
      <w:r w:rsidRPr="00034910">
        <w:t>Escalier C</w:t>
      </w:r>
      <w:r w:rsidR="00E57EC9">
        <w:t xml:space="preserve">. </w:t>
      </w:r>
      <w:r w:rsidRPr="00034910">
        <w:t>Nous y sommes</w:t>
      </w:r>
      <w:r w:rsidR="00E57EC9">
        <w:t>.</w:t>
      </w:r>
    </w:p>
    <w:p w14:paraId="3360DA75" w14:textId="77777777" w:rsidR="00E57EC9" w:rsidRDefault="00776CEA" w:rsidP="00E57EC9">
      <w:r w:rsidRPr="00034910">
        <w:lastRenderedPageBreak/>
        <w:t>Un étage escaladé en quelques sauts</w:t>
      </w:r>
      <w:r w:rsidR="00E57EC9">
        <w:t xml:space="preserve">. </w:t>
      </w:r>
      <w:r w:rsidRPr="00034910">
        <w:t>La porte à droite</w:t>
      </w:r>
      <w:r w:rsidR="00E57EC9">
        <w:t xml:space="preserve">, </w:t>
      </w:r>
      <w:r w:rsidRPr="00034910">
        <w:t>avec l</w:t>
      </w:r>
      <w:r w:rsidR="00E57EC9">
        <w:t>’</w:t>
      </w:r>
      <w:r w:rsidRPr="00034910">
        <w:t>inscription signalée</w:t>
      </w:r>
      <w:r w:rsidR="00E57EC9">
        <w:t xml:space="preserve">. </w:t>
      </w:r>
      <w:r w:rsidRPr="00034910">
        <w:t>Je frappe</w:t>
      </w:r>
      <w:r w:rsidR="00E57EC9">
        <w:t xml:space="preserve">. </w:t>
      </w:r>
      <w:r w:rsidRPr="00034910">
        <w:t>On ne répond pas</w:t>
      </w:r>
      <w:r w:rsidR="00E57EC9">
        <w:t xml:space="preserve">. </w:t>
      </w:r>
      <w:r w:rsidRPr="00034910">
        <w:t>J</w:t>
      </w:r>
      <w:r w:rsidR="00E57EC9">
        <w:t>’</w:t>
      </w:r>
      <w:r w:rsidRPr="00034910">
        <w:t>ouvre</w:t>
      </w:r>
      <w:r w:rsidR="00E57EC9">
        <w:t>.</w:t>
      </w:r>
    </w:p>
    <w:p w14:paraId="762B3FF3" w14:textId="77777777" w:rsidR="00E57EC9" w:rsidRDefault="00776CEA" w:rsidP="00E57EC9">
      <w:r w:rsidRPr="00034910">
        <w:t>C</w:t>
      </w:r>
      <w:r w:rsidR="00E57EC9">
        <w:t>’</w:t>
      </w:r>
      <w:r w:rsidRPr="00034910">
        <w:t>est la salle où les élèves viennent apprendre la physique</w:t>
      </w:r>
      <w:r w:rsidR="00E57EC9">
        <w:t xml:space="preserve">… </w:t>
      </w:r>
      <w:r w:rsidRPr="00034910">
        <w:t>la science sérieuse</w:t>
      </w:r>
      <w:r w:rsidR="00E57EC9">
        <w:t xml:space="preserve">, </w:t>
      </w:r>
      <w:r w:rsidRPr="00034910">
        <w:t>s</w:t>
      </w:r>
      <w:r w:rsidR="00E57EC9">
        <w:t>’</w:t>
      </w:r>
      <w:r w:rsidRPr="00034910">
        <w:t>entend</w:t>
      </w:r>
      <w:r w:rsidR="00E57EC9">
        <w:t xml:space="preserve"> ; </w:t>
      </w:r>
      <w:r w:rsidRPr="00034910">
        <w:t>pas la physique des prestidigit</w:t>
      </w:r>
      <w:r w:rsidRPr="00034910">
        <w:t>a</w:t>
      </w:r>
      <w:r w:rsidRPr="00034910">
        <w:t>teurs</w:t>
      </w:r>
      <w:r w:rsidR="00E57EC9">
        <w:t>.</w:t>
      </w:r>
    </w:p>
    <w:p w14:paraId="0407AA52" w14:textId="77777777" w:rsidR="00E57EC9" w:rsidRDefault="00776CEA" w:rsidP="00E57EC9">
      <w:r w:rsidRPr="00034910">
        <w:t>Des gradins</w:t>
      </w:r>
      <w:r w:rsidR="00E57EC9">
        <w:t xml:space="preserve">. </w:t>
      </w:r>
      <w:r w:rsidRPr="00034910">
        <w:t>Un long comptoir sur lequel se dressent des appareils bizarres en cuivre</w:t>
      </w:r>
      <w:r w:rsidR="00E57EC9">
        <w:t xml:space="preserve">, </w:t>
      </w:r>
      <w:r w:rsidRPr="00034910">
        <w:t>en acier</w:t>
      </w:r>
      <w:r w:rsidR="00E57EC9">
        <w:t xml:space="preserve">, </w:t>
      </w:r>
      <w:r w:rsidRPr="00034910">
        <w:t>une cuve emplie de me</w:t>
      </w:r>
      <w:r w:rsidRPr="00034910">
        <w:t>r</w:t>
      </w:r>
      <w:r w:rsidRPr="00034910">
        <w:t>cure</w:t>
      </w:r>
      <w:r w:rsidR="00E57EC9">
        <w:t xml:space="preserve">, </w:t>
      </w:r>
      <w:r w:rsidRPr="00034910">
        <w:t>une machine pneumatique</w:t>
      </w:r>
      <w:r w:rsidR="00E57EC9">
        <w:t xml:space="preserve"> ; </w:t>
      </w:r>
      <w:r w:rsidRPr="00034910">
        <w:t>des bobines électriques</w:t>
      </w:r>
      <w:r w:rsidR="00E57EC9">
        <w:t xml:space="preserve">, </w:t>
      </w:r>
      <w:r w:rsidRPr="00034910">
        <w:t>etc</w:t>
      </w:r>
      <w:r w:rsidR="00E57EC9">
        <w:t xml:space="preserve">., </w:t>
      </w:r>
      <w:r w:rsidRPr="00034910">
        <w:t>etc</w:t>
      </w:r>
      <w:r w:rsidR="00E57EC9">
        <w:t>.</w:t>
      </w:r>
    </w:p>
    <w:p w14:paraId="4FF7B41E" w14:textId="77777777" w:rsidR="00E57EC9" w:rsidRDefault="00776CEA" w:rsidP="00E57EC9">
      <w:r w:rsidRPr="00034910">
        <w:t>Derrière le comptoir une petite porte</w:t>
      </w:r>
      <w:r w:rsidR="00E57EC9">
        <w:t xml:space="preserve">… </w:t>
      </w:r>
      <w:r w:rsidRPr="00034910">
        <w:t>Je refrappe</w:t>
      </w:r>
      <w:r w:rsidR="00E57EC9">
        <w:t xml:space="preserve">. </w:t>
      </w:r>
      <w:r w:rsidRPr="00034910">
        <w:t>Cette fois on répond</w:t>
      </w:r>
      <w:r w:rsidR="00E57EC9">
        <w:t> :</w:t>
      </w:r>
    </w:p>
    <w:p w14:paraId="7A3F60CF" w14:textId="77777777" w:rsidR="00E57EC9" w:rsidRDefault="00E57EC9" w:rsidP="00E57EC9">
      <w:r>
        <w:t>— </w:t>
      </w:r>
      <w:r w:rsidR="00776CEA" w:rsidRPr="00034910">
        <w:t>Entrez</w:t>
      </w:r>
      <w:r>
        <w:t>.</w:t>
      </w:r>
    </w:p>
    <w:p w14:paraId="690FEB70" w14:textId="77777777" w:rsidR="00E57EC9" w:rsidRDefault="00776CEA" w:rsidP="00E57EC9">
      <w:r w:rsidRPr="00034910">
        <w:t>J</w:t>
      </w:r>
      <w:r w:rsidR="00E57EC9">
        <w:t>’</w:t>
      </w:r>
      <w:r w:rsidRPr="00034910">
        <w:t>obéis</w:t>
      </w:r>
      <w:r w:rsidR="00E57EC9">
        <w:t xml:space="preserve">, </w:t>
      </w:r>
      <w:r w:rsidRPr="00034910">
        <w:t>et dans une seconde pièce</w:t>
      </w:r>
      <w:r w:rsidR="00E57EC9">
        <w:t xml:space="preserve">, </w:t>
      </w:r>
      <w:r w:rsidRPr="00034910">
        <w:t>aux murs ornés de rayons</w:t>
      </w:r>
      <w:r w:rsidR="00E57EC9">
        <w:t xml:space="preserve">, </w:t>
      </w:r>
      <w:r w:rsidRPr="00034910">
        <w:t>sur quoi s</w:t>
      </w:r>
      <w:r w:rsidR="00E57EC9">
        <w:t>’</w:t>
      </w:r>
      <w:r w:rsidRPr="00034910">
        <w:t>alignent des instruments cocasses</w:t>
      </w:r>
      <w:r w:rsidR="00E57EC9">
        <w:t xml:space="preserve">, </w:t>
      </w:r>
      <w:r w:rsidRPr="00034910">
        <w:t>des verr</w:t>
      </w:r>
      <w:r w:rsidRPr="00034910">
        <w:t>e</w:t>
      </w:r>
      <w:r w:rsidRPr="00034910">
        <w:t>ries aux formes inusitées</w:t>
      </w:r>
      <w:r w:rsidR="00E57EC9">
        <w:t xml:space="preserve">, </w:t>
      </w:r>
      <w:r w:rsidRPr="00034910">
        <w:t>des flacons</w:t>
      </w:r>
      <w:r w:rsidR="00E57EC9">
        <w:t xml:space="preserve">, </w:t>
      </w:r>
      <w:r w:rsidRPr="00034910">
        <w:t>je me trouve en présence d</w:t>
      </w:r>
      <w:r w:rsidR="00E57EC9">
        <w:t>’</w:t>
      </w:r>
      <w:r w:rsidRPr="00034910">
        <w:t>un homme maigre</w:t>
      </w:r>
      <w:r w:rsidR="00E57EC9">
        <w:t xml:space="preserve">, </w:t>
      </w:r>
      <w:r w:rsidRPr="00034910">
        <w:t>grisonnant</w:t>
      </w:r>
      <w:r w:rsidR="00E57EC9">
        <w:t xml:space="preserve">, </w:t>
      </w:r>
      <w:r w:rsidRPr="00034910">
        <w:t>couvert d</w:t>
      </w:r>
      <w:r w:rsidR="00E57EC9">
        <w:t>’</w:t>
      </w:r>
      <w:r w:rsidRPr="00034910">
        <w:t>une longue blouse de toile beige</w:t>
      </w:r>
      <w:r w:rsidR="00E57EC9">
        <w:t xml:space="preserve">, </w:t>
      </w:r>
      <w:r w:rsidRPr="00034910">
        <w:t>et qui</w:t>
      </w:r>
      <w:r w:rsidR="00E57EC9">
        <w:t xml:space="preserve">, </w:t>
      </w:r>
      <w:r w:rsidRPr="00034910">
        <w:t>les manches retroussées</w:t>
      </w:r>
      <w:r w:rsidR="00E57EC9">
        <w:t xml:space="preserve">, </w:t>
      </w:r>
      <w:r w:rsidRPr="00034910">
        <w:t>tient</w:t>
      </w:r>
      <w:r w:rsidR="00E57EC9">
        <w:t xml:space="preserve">, </w:t>
      </w:r>
      <w:r w:rsidRPr="00034910">
        <w:t>d</w:t>
      </w:r>
      <w:r w:rsidR="00E57EC9">
        <w:t>’</w:t>
      </w:r>
      <w:r w:rsidRPr="00034910">
        <w:t>une main</w:t>
      </w:r>
      <w:r w:rsidR="00E57EC9">
        <w:t xml:space="preserve">, </w:t>
      </w:r>
      <w:r w:rsidRPr="00034910">
        <w:t>une éprouvette où tremblote un liquide blanchâtre</w:t>
      </w:r>
      <w:r w:rsidR="00E57EC9">
        <w:t xml:space="preserve">, </w:t>
      </w:r>
      <w:r w:rsidRPr="00034910">
        <w:t>et de l</w:t>
      </w:r>
      <w:r w:rsidR="00E57EC9">
        <w:t>’</w:t>
      </w:r>
      <w:r w:rsidRPr="00034910">
        <w:t>autre</w:t>
      </w:r>
      <w:r w:rsidR="00E57EC9">
        <w:t xml:space="preserve">, </w:t>
      </w:r>
      <w:r w:rsidRPr="00034910">
        <w:t>un verre conique empli de quelque chose de violet</w:t>
      </w:r>
      <w:r w:rsidR="00E57EC9">
        <w:t>.</w:t>
      </w:r>
    </w:p>
    <w:p w14:paraId="714DC2EA" w14:textId="77777777" w:rsidR="00E57EC9" w:rsidRDefault="00776CEA" w:rsidP="00E57EC9">
      <w:r w:rsidRPr="00C002E9">
        <w:t xml:space="preserve">Il </w:t>
      </w:r>
      <w:r w:rsidRPr="00034910">
        <w:t>me toise à travers son binocle d</w:t>
      </w:r>
      <w:r w:rsidR="00E57EC9">
        <w:t>’</w:t>
      </w:r>
      <w:r w:rsidRPr="00034910">
        <w:t>or</w:t>
      </w:r>
      <w:r w:rsidR="00E57EC9">
        <w:t>.</w:t>
      </w:r>
    </w:p>
    <w:p w14:paraId="38F9B824" w14:textId="77777777" w:rsidR="00E57EC9" w:rsidRDefault="00E57EC9" w:rsidP="00E57EC9">
      <w:r>
        <w:t>— </w:t>
      </w:r>
      <w:r w:rsidR="00776CEA" w:rsidRPr="00034910">
        <w:t>Vous désirez</w:t>
      </w:r>
      <w:r>
        <w:t> ?</w:t>
      </w:r>
    </w:p>
    <w:p w14:paraId="088354D0" w14:textId="36766C46" w:rsidR="00E57EC9" w:rsidRDefault="00E57EC9" w:rsidP="00E57EC9">
      <w:r>
        <w:t>— M. </w:t>
      </w:r>
      <w:r w:rsidR="00776CEA" w:rsidRPr="00034910">
        <w:t>Flag</w:t>
      </w:r>
      <w:r>
        <w:t xml:space="preserve">, </w:t>
      </w:r>
      <w:r w:rsidR="00776CEA" w:rsidRPr="00034910">
        <w:t>professeur de chimie</w:t>
      </w:r>
      <w:r>
        <w:t>.</w:t>
      </w:r>
    </w:p>
    <w:p w14:paraId="4C5072C8" w14:textId="77777777" w:rsidR="00E57EC9" w:rsidRDefault="00E57EC9" w:rsidP="00E57EC9">
      <w:r>
        <w:t>— </w:t>
      </w:r>
      <w:r w:rsidR="00776CEA" w:rsidRPr="00034910">
        <w:t>C</w:t>
      </w:r>
      <w:r>
        <w:t>’</w:t>
      </w:r>
      <w:r w:rsidR="00776CEA" w:rsidRPr="00034910">
        <w:t>est moi</w:t>
      </w:r>
      <w:r>
        <w:t xml:space="preserve">. </w:t>
      </w:r>
      <w:r w:rsidR="00776CEA" w:rsidRPr="00034910">
        <w:t>Après</w:t>
      </w:r>
      <w:r>
        <w:t> ?</w:t>
      </w:r>
    </w:p>
    <w:p w14:paraId="30649A5F" w14:textId="77777777" w:rsidR="00E57EC9" w:rsidRDefault="00776CEA" w:rsidP="00E57EC9">
      <w:r w:rsidRPr="00034910">
        <w:lastRenderedPageBreak/>
        <w:t>Je le dérange</w:t>
      </w:r>
      <w:r w:rsidR="00E57EC9">
        <w:t xml:space="preserve">, </w:t>
      </w:r>
      <w:r w:rsidRPr="00034910">
        <w:t>cet homme</w:t>
      </w:r>
      <w:r w:rsidR="00E57EC9">
        <w:t xml:space="preserve">, </w:t>
      </w:r>
      <w:r w:rsidRPr="00034910">
        <w:t>cela se voit à son peu d</w:t>
      </w:r>
      <w:r w:rsidR="00E57EC9">
        <w:t>’</w:t>
      </w:r>
      <w:r w:rsidRPr="00034910">
        <w:t>amabilité</w:t>
      </w:r>
      <w:r w:rsidR="00E57EC9">
        <w:t xml:space="preserve">, </w:t>
      </w:r>
      <w:r w:rsidRPr="00034910">
        <w:t>mais j</w:t>
      </w:r>
      <w:r w:rsidR="00E57EC9">
        <w:t>’</w:t>
      </w:r>
      <w:r w:rsidRPr="00034910">
        <w:t xml:space="preserve">ai le </w:t>
      </w:r>
      <w:r w:rsidRPr="00034910">
        <w:rPr>
          <w:i/>
          <w:iCs/>
        </w:rPr>
        <w:t>Sésame</w:t>
      </w:r>
      <w:r w:rsidR="00E57EC9">
        <w:rPr>
          <w:i/>
          <w:iCs/>
        </w:rPr>
        <w:t xml:space="preserve">, </w:t>
      </w:r>
      <w:r w:rsidRPr="00034910">
        <w:rPr>
          <w:i/>
          <w:iCs/>
        </w:rPr>
        <w:t xml:space="preserve">ouvre-toi </w:t>
      </w:r>
      <w:r w:rsidRPr="00034910">
        <w:t>des bonnes volontés les plus récalcitrantes</w:t>
      </w:r>
      <w:r w:rsidR="00E57EC9">
        <w:t>.</w:t>
      </w:r>
    </w:p>
    <w:p w14:paraId="2448D1D8" w14:textId="2E71CCE5" w:rsidR="00E57EC9" w:rsidRDefault="00E57EC9" w:rsidP="00E57EC9">
      <w:r>
        <w:t>— M. </w:t>
      </w:r>
      <w:r w:rsidR="00776CEA" w:rsidRPr="00034910">
        <w:t>le juge d</w:t>
      </w:r>
      <w:r>
        <w:t>’</w:t>
      </w:r>
      <w:r w:rsidR="00776CEA" w:rsidRPr="00034910">
        <w:t>instruction Thomson m</w:t>
      </w:r>
      <w:r>
        <w:t>’</w:t>
      </w:r>
      <w:r w:rsidR="00776CEA" w:rsidRPr="00034910">
        <w:t>envoie vers vous pour un renseignement que vous seul pouvez lui donner</w:t>
      </w:r>
      <w:r>
        <w:t xml:space="preserve">, </w:t>
      </w:r>
      <w:r w:rsidR="00776CEA" w:rsidRPr="00034910">
        <w:t>à ce qu</w:t>
      </w:r>
      <w:r>
        <w:t>’</w:t>
      </w:r>
      <w:r w:rsidR="00776CEA" w:rsidRPr="00034910">
        <w:t>il prétend</w:t>
      </w:r>
      <w:r>
        <w:t>.</w:t>
      </w:r>
    </w:p>
    <w:p w14:paraId="5ADFAC74" w14:textId="77777777" w:rsidR="00E57EC9" w:rsidRDefault="00E57EC9" w:rsidP="00E57EC9">
      <w:r>
        <w:t>— </w:t>
      </w:r>
      <w:r w:rsidR="00776CEA" w:rsidRPr="00034910">
        <w:t>Ah</w:t>
      </w:r>
      <w:r>
        <w:t xml:space="preserve"> ! </w:t>
      </w:r>
      <w:r w:rsidR="00776CEA" w:rsidRPr="00034910">
        <w:t>ah</w:t>
      </w:r>
      <w:r>
        <w:t xml:space="preserve"> ! </w:t>
      </w:r>
      <w:r w:rsidR="00776CEA" w:rsidRPr="00034910">
        <w:t>il prétend cela</w:t>
      </w:r>
      <w:r>
        <w:t> !</w:t>
      </w:r>
    </w:p>
    <w:p w14:paraId="43F3EE0D" w14:textId="285FE869" w:rsidR="00E57EC9" w:rsidRDefault="00776CEA" w:rsidP="00E57EC9">
      <w:r w:rsidRPr="00034910">
        <w:t>La face du professeur s</w:t>
      </w:r>
      <w:r w:rsidR="00E57EC9">
        <w:t>’</w:t>
      </w:r>
      <w:r w:rsidRPr="00034910">
        <w:t>est éclairée</w:t>
      </w:r>
      <w:r w:rsidR="00E57EC9">
        <w:t xml:space="preserve">. </w:t>
      </w:r>
      <w:r w:rsidRPr="00034910">
        <w:t>Évidemment</w:t>
      </w:r>
      <w:r w:rsidR="00E57EC9">
        <w:t xml:space="preserve">, </w:t>
      </w:r>
      <w:r w:rsidRPr="00034910">
        <w:t>il est fla</w:t>
      </w:r>
      <w:r w:rsidRPr="00034910">
        <w:t>t</w:t>
      </w:r>
      <w:r w:rsidRPr="00034910">
        <w:t>té d</w:t>
      </w:r>
      <w:r w:rsidR="00E57EC9">
        <w:t>’</w:t>
      </w:r>
      <w:r w:rsidRPr="00034910">
        <w:t xml:space="preserve">avoir été jugé seul capable de renseigner </w:t>
      </w:r>
      <w:r w:rsidR="00E57EC9">
        <w:t>M. </w:t>
      </w:r>
      <w:r w:rsidRPr="00034910">
        <w:t>Thomson</w:t>
      </w:r>
      <w:r w:rsidR="00E57EC9">
        <w:t>.</w:t>
      </w:r>
    </w:p>
    <w:p w14:paraId="24684719" w14:textId="77777777" w:rsidR="00E57EC9" w:rsidRDefault="00776CEA" w:rsidP="00E57EC9">
      <w:r w:rsidRPr="00034910">
        <w:t xml:space="preserve">Est-ce drôle comme il est facile de </w:t>
      </w:r>
      <w:r w:rsidRPr="00034910">
        <w:rPr>
          <w:i/>
          <w:iCs/>
        </w:rPr>
        <w:t xml:space="preserve">rouler </w:t>
      </w:r>
      <w:r w:rsidRPr="00034910">
        <w:t>les gens en ch</w:t>
      </w:r>
      <w:r w:rsidRPr="00034910">
        <w:t>a</w:t>
      </w:r>
      <w:r w:rsidRPr="00034910">
        <w:t>touillant leur vanité</w:t>
      </w:r>
      <w:r w:rsidR="00E57EC9">
        <w:t xml:space="preserve"> ? </w:t>
      </w:r>
      <w:r w:rsidRPr="00034910">
        <w:t>Ce professeur est bien plus malin que moi</w:t>
      </w:r>
      <w:r w:rsidR="00E57EC9">
        <w:t xml:space="preserve">, </w:t>
      </w:r>
      <w:r w:rsidRPr="00034910">
        <w:t>je ne suis qu</w:t>
      </w:r>
      <w:r w:rsidR="00E57EC9">
        <w:t>’</w:t>
      </w:r>
      <w:r w:rsidRPr="00034910">
        <w:t>un âne auprès de lui</w:t>
      </w:r>
      <w:r w:rsidR="00E57EC9">
        <w:t xml:space="preserve">. </w:t>
      </w:r>
      <w:r w:rsidRPr="00034910">
        <w:t>Eh bien</w:t>
      </w:r>
      <w:r w:rsidR="00E57EC9">
        <w:t xml:space="preserve">, </w:t>
      </w:r>
      <w:r w:rsidRPr="00034910">
        <w:t>je le prends à mon service</w:t>
      </w:r>
      <w:r w:rsidR="00E57EC9">
        <w:t xml:space="preserve">, </w:t>
      </w:r>
      <w:r w:rsidRPr="00034910">
        <w:t>grâce à un tout petit mot élogieux</w:t>
      </w:r>
      <w:r w:rsidR="00E57EC9">
        <w:t>.</w:t>
      </w:r>
    </w:p>
    <w:p w14:paraId="7179DB0B" w14:textId="4A0EB7D3" w:rsidR="00E57EC9" w:rsidRDefault="00E57EC9" w:rsidP="00E57EC9">
      <w:r>
        <w:t>— </w:t>
      </w:r>
      <w:r w:rsidR="00776CEA" w:rsidRPr="00034910">
        <w:t xml:space="preserve">Que souhaite de moi </w:t>
      </w:r>
      <w:r>
        <w:t>M. </w:t>
      </w:r>
      <w:r w:rsidR="00776CEA" w:rsidRPr="00034910">
        <w:t>le juge Thomson</w:t>
      </w:r>
      <w:r>
        <w:t> ?</w:t>
      </w:r>
    </w:p>
    <w:p w14:paraId="10FF1059" w14:textId="77777777" w:rsidR="00E57EC9" w:rsidRDefault="00776CEA" w:rsidP="00E57EC9">
      <w:r w:rsidRPr="00034910">
        <w:t>Ce n</w:t>
      </w:r>
      <w:r w:rsidR="00E57EC9">
        <w:t>’</w:t>
      </w:r>
      <w:r w:rsidRPr="00034910">
        <w:t>est plus la même voix</w:t>
      </w:r>
      <w:r w:rsidR="00E57EC9">
        <w:t xml:space="preserve">. </w:t>
      </w:r>
      <w:r w:rsidRPr="00034910">
        <w:t>Le professeur s</w:t>
      </w:r>
      <w:r w:rsidR="00E57EC9">
        <w:t>’</w:t>
      </w:r>
      <w:r w:rsidRPr="00034910">
        <w:t>est fait tout s</w:t>
      </w:r>
      <w:r w:rsidRPr="00034910">
        <w:t>u</w:t>
      </w:r>
      <w:r w:rsidRPr="00034910">
        <w:t>cre et tout miel</w:t>
      </w:r>
      <w:r w:rsidR="00E57EC9">
        <w:t>.</w:t>
      </w:r>
    </w:p>
    <w:p w14:paraId="69BF9836" w14:textId="77777777" w:rsidR="00E57EC9" w:rsidRDefault="00E57EC9" w:rsidP="00E57EC9">
      <w:r>
        <w:t>— </w:t>
      </w:r>
      <w:r w:rsidR="00776CEA" w:rsidRPr="00034910">
        <w:t>Vous pouvez lui donner la clef d</w:t>
      </w:r>
      <w:r>
        <w:t>’</w:t>
      </w:r>
      <w:r w:rsidR="00776CEA" w:rsidRPr="00034910">
        <w:t>une affaire criminelle</w:t>
      </w:r>
      <w:r>
        <w:t>.</w:t>
      </w:r>
    </w:p>
    <w:p w14:paraId="73F1D376" w14:textId="213B8061" w:rsidR="00E57EC9" w:rsidRDefault="00E57EC9" w:rsidP="00E57EC9">
      <w:r>
        <w:t>— </w:t>
      </w:r>
      <w:r w:rsidR="00776CEA" w:rsidRPr="00034910">
        <w:t>Enchanté</w:t>
      </w:r>
      <w:r>
        <w:t xml:space="preserve"> ! </w:t>
      </w:r>
      <w:r w:rsidR="00776CEA" w:rsidRPr="00034910">
        <w:t>Enchanté en vérité</w:t>
      </w:r>
      <w:r>
        <w:t xml:space="preserve">. </w:t>
      </w:r>
      <w:r w:rsidR="00776CEA" w:rsidRPr="00034910">
        <w:t xml:space="preserve">Vous remercierez </w:t>
      </w:r>
      <w:r>
        <w:t>M. </w:t>
      </w:r>
      <w:r w:rsidR="00776CEA" w:rsidRPr="00034910">
        <w:t>Thomson d</w:t>
      </w:r>
      <w:r>
        <w:t>’</w:t>
      </w:r>
      <w:r w:rsidR="00776CEA" w:rsidRPr="00034910">
        <w:t>avoir songé à moi</w:t>
      </w:r>
      <w:r>
        <w:t xml:space="preserve">… </w:t>
      </w:r>
      <w:r w:rsidR="00776CEA" w:rsidRPr="00034910">
        <w:t>Et cette affaire criminelle</w:t>
      </w:r>
      <w:r>
        <w:t> ?</w:t>
      </w:r>
    </w:p>
    <w:p w14:paraId="7FFD577E" w14:textId="77777777" w:rsidR="00E57EC9" w:rsidRDefault="00776CEA" w:rsidP="00E57EC9">
      <w:r w:rsidRPr="00034910">
        <w:t>Je baisse le ton pour murmurer</w:t>
      </w:r>
      <w:r w:rsidR="00E57EC9">
        <w:t> :</w:t>
      </w:r>
    </w:p>
    <w:p w14:paraId="201802BE" w14:textId="77777777" w:rsidR="00E57EC9" w:rsidRDefault="00E57EC9" w:rsidP="00E57EC9">
      <w:r>
        <w:t>— </w:t>
      </w:r>
      <w:r w:rsidR="00776CEA" w:rsidRPr="00034910">
        <w:t>Confidentielle</w:t>
      </w:r>
      <w:r>
        <w:t>.</w:t>
      </w:r>
    </w:p>
    <w:p w14:paraId="0049AA2B" w14:textId="77777777" w:rsidR="00E57EC9" w:rsidRDefault="00E57EC9" w:rsidP="00E57EC9">
      <w:r>
        <w:t>— </w:t>
      </w:r>
      <w:r w:rsidR="00776CEA" w:rsidRPr="00034910">
        <w:t>Je pense bien</w:t>
      </w:r>
      <w:r>
        <w:t xml:space="preserve">, </w:t>
      </w:r>
      <w:r w:rsidR="00776CEA" w:rsidRPr="00034910">
        <w:t>souligne-t-il d</w:t>
      </w:r>
      <w:r>
        <w:t>’</w:t>
      </w:r>
      <w:r w:rsidR="00776CEA" w:rsidRPr="00034910">
        <w:t>un air de plus en plus sati</w:t>
      </w:r>
      <w:r w:rsidR="00776CEA" w:rsidRPr="00034910">
        <w:t>s</w:t>
      </w:r>
      <w:r w:rsidR="00776CEA" w:rsidRPr="00034910">
        <w:t>fait</w:t>
      </w:r>
      <w:r>
        <w:t>.</w:t>
      </w:r>
    </w:p>
    <w:p w14:paraId="38E47263" w14:textId="77777777" w:rsidR="00E57EC9" w:rsidRDefault="00E57EC9" w:rsidP="00E57EC9">
      <w:r>
        <w:lastRenderedPageBreak/>
        <w:t>— </w:t>
      </w:r>
      <w:r w:rsidR="00776CEA" w:rsidRPr="00034910">
        <w:t>La moindre indiscrétion pourrait donner l</w:t>
      </w:r>
      <w:r>
        <w:t>’</w:t>
      </w:r>
      <w:r w:rsidR="00776CEA" w:rsidRPr="00034910">
        <w:t>éveil au co</w:t>
      </w:r>
      <w:r w:rsidR="00776CEA" w:rsidRPr="00034910">
        <w:t>u</w:t>
      </w:r>
      <w:r w:rsidR="00776CEA" w:rsidRPr="00034910">
        <w:t>pable présumé</w:t>
      </w:r>
      <w:r>
        <w:t>.</w:t>
      </w:r>
    </w:p>
    <w:p w14:paraId="72AA5AC5" w14:textId="77777777" w:rsidR="00E57EC9" w:rsidRDefault="00E57EC9" w:rsidP="00E57EC9">
      <w:r>
        <w:t>— </w:t>
      </w:r>
      <w:r w:rsidR="00776CEA" w:rsidRPr="00034910">
        <w:t>Oh</w:t>
      </w:r>
      <w:r>
        <w:t xml:space="preserve"> ! </w:t>
      </w:r>
      <w:r w:rsidR="00776CEA" w:rsidRPr="00034910">
        <w:t>je suis le tombeau des secrets</w:t>
      </w:r>
      <w:r>
        <w:t>.</w:t>
      </w:r>
    </w:p>
    <w:p w14:paraId="3BF7AD74" w14:textId="77777777" w:rsidR="00E57EC9" w:rsidRDefault="00776CEA" w:rsidP="00E57EC9">
      <w:r w:rsidRPr="00034910">
        <w:t>Avec aplomb</w:t>
      </w:r>
      <w:r w:rsidR="00E57EC9">
        <w:t xml:space="preserve">, </w:t>
      </w:r>
      <w:r w:rsidRPr="00034910">
        <w:t>je lui décoche ce compliment en pleine po</w:t>
      </w:r>
      <w:r w:rsidRPr="00034910">
        <w:t>i</w:t>
      </w:r>
      <w:r w:rsidRPr="00034910">
        <w:t>trine</w:t>
      </w:r>
      <w:r w:rsidR="00E57EC9">
        <w:t> :</w:t>
      </w:r>
    </w:p>
    <w:p w14:paraId="7533D1F2" w14:textId="0776C443" w:rsidR="00E57EC9" w:rsidRDefault="00E57EC9" w:rsidP="00E57EC9">
      <w:r>
        <w:t>— </w:t>
      </w:r>
      <w:r w:rsidR="00776CEA" w:rsidRPr="00034910">
        <w:t>C</w:t>
      </w:r>
      <w:r>
        <w:t>’</w:t>
      </w:r>
      <w:r w:rsidR="00776CEA" w:rsidRPr="00034910">
        <w:t xml:space="preserve">est bien ce que dit </w:t>
      </w:r>
      <w:r>
        <w:t>M. </w:t>
      </w:r>
      <w:r w:rsidR="00776CEA" w:rsidRPr="00034910">
        <w:t>le juge d</w:t>
      </w:r>
      <w:r>
        <w:t>’</w:t>
      </w:r>
      <w:r w:rsidR="00776CEA" w:rsidRPr="00034910">
        <w:t>instruction</w:t>
      </w:r>
      <w:r>
        <w:t>.</w:t>
      </w:r>
    </w:p>
    <w:p w14:paraId="0366EDED" w14:textId="1C64C595" w:rsidR="00E57EC9" w:rsidRDefault="00776CEA" w:rsidP="00E57EC9">
      <w:r w:rsidRPr="00034910">
        <w:t>Maintenant je puis entrer en matière sans crainte</w:t>
      </w:r>
      <w:r w:rsidR="00E57EC9">
        <w:t>. M. </w:t>
      </w:r>
      <w:r w:rsidRPr="00034910">
        <w:t>Flag fera tout ce que je voudrai</w:t>
      </w:r>
      <w:r w:rsidR="00E57EC9">
        <w:t xml:space="preserve">. </w:t>
      </w:r>
      <w:r w:rsidRPr="00034910">
        <w:t>Il se gonfle</w:t>
      </w:r>
      <w:r w:rsidR="00E57EC9">
        <w:t xml:space="preserve">, </w:t>
      </w:r>
      <w:r w:rsidRPr="00034910">
        <w:t>toute révérence gardée</w:t>
      </w:r>
      <w:r w:rsidR="00E57EC9">
        <w:t xml:space="preserve">, </w:t>
      </w:r>
      <w:r w:rsidRPr="00034910">
        <w:t>comme la célèbre grenouille qui souhaitait devenir aussi grosse que le bœuf</w:t>
      </w:r>
      <w:r w:rsidR="00E57EC9">
        <w:t>.</w:t>
      </w:r>
    </w:p>
    <w:p w14:paraId="1F8B89B9" w14:textId="77777777" w:rsidR="00E57EC9" w:rsidRDefault="00E57EC9" w:rsidP="00E57EC9">
      <w:r>
        <w:t>— </w:t>
      </w:r>
      <w:r w:rsidR="00776CEA" w:rsidRPr="00034910">
        <w:t>L</w:t>
      </w:r>
      <w:r>
        <w:t>’</w:t>
      </w:r>
      <w:r w:rsidR="00776CEA" w:rsidRPr="00034910">
        <w:t xml:space="preserve">assassin </w:t>
      </w:r>
      <w:proofErr w:type="spellStart"/>
      <w:r w:rsidR="00776CEA" w:rsidRPr="00034910">
        <w:t>Toddy</w:t>
      </w:r>
      <w:proofErr w:type="spellEnd"/>
      <w:r w:rsidR="00776CEA" w:rsidRPr="00034910">
        <w:t xml:space="preserve"> s</w:t>
      </w:r>
      <w:r>
        <w:t>’</w:t>
      </w:r>
      <w:r w:rsidR="00776CEA" w:rsidRPr="00034910">
        <w:t>est évadé de prison</w:t>
      </w:r>
      <w:r>
        <w:t>.</w:t>
      </w:r>
    </w:p>
    <w:p w14:paraId="7B971574" w14:textId="77777777" w:rsidR="00E57EC9" w:rsidRDefault="00E57EC9" w:rsidP="00E57EC9">
      <w:r>
        <w:t>— </w:t>
      </w:r>
      <w:r w:rsidR="00776CEA" w:rsidRPr="00034910">
        <w:t>Je sais cela</w:t>
      </w:r>
      <w:r>
        <w:t xml:space="preserve">. </w:t>
      </w:r>
      <w:r w:rsidR="00776CEA" w:rsidRPr="00034910">
        <w:t>La Gazette conseille à tout le monde de faire bonne garde</w:t>
      </w:r>
      <w:r>
        <w:t>.</w:t>
      </w:r>
    </w:p>
    <w:p w14:paraId="375732B7" w14:textId="56127CFF" w:rsidR="00E57EC9" w:rsidRDefault="00E57EC9" w:rsidP="00E57EC9">
      <w:r>
        <w:t>— </w:t>
      </w:r>
      <w:r w:rsidR="00776CEA" w:rsidRPr="00034910">
        <w:t>Eh bien</w:t>
      </w:r>
      <w:r>
        <w:t> ! M. </w:t>
      </w:r>
      <w:r w:rsidR="00776CEA" w:rsidRPr="00034910">
        <w:t>Thomson croit qu</w:t>
      </w:r>
      <w:r>
        <w:t>’</w:t>
      </w:r>
      <w:r w:rsidR="00776CEA" w:rsidRPr="00034910">
        <w:t>il réside dans la ville</w:t>
      </w:r>
      <w:r>
        <w:t>.</w:t>
      </w:r>
    </w:p>
    <w:p w14:paraId="107F7981" w14:textId="77777777" w:rsidR="00E57EC9" w:rsidRDefault="00776CEA" w:rsidP="00E57EC9">
      <w:r w:rsidRPr="00034910">
        <w:t>Oh</w:t>
      </w:r>
      <w:r w:rsidR="00E57EC9">
        <w:t xml:space="preserve"> ! </w:t>
      </w:r>
      <w:r w:rsidRPr="00034910">
        <w:t>oh</w:t>
      </w:r>
      <w:r w:rsidR="00E57EC9">
        <w:t xml:space="preserve"> ! </w:t>
      </w:r>
      <w:r w:rsidRPr="00034910">
        <w:t>le professeur de chimie n</w:t>
      </w:r>
      <w:r w:rsidR="00E57EC9">
        <w:t>’</w:t>
      </w:r>
      <w:r w:rsidRPr="00034910">
        <w:t>est sûrement pas un foudre de guerre</w:t>
      </w:r>
      <w:r w:rsidR="00E57EC9">
        <w:t xml:space="preserve">. </w:t>
      </w:r>
      <w:r w:rsidRPr="00034910">
        <w:t>Il a pâli</w:t>
      </w:r>
      <w:r w:rsidR="00E57EC9">
        <w:t xml:space="preserve">, </w:t>
      </w:r>
      <w:r w:rsidRPr="00034910">
        <w:t>son binocle même tremble sur son nez</w:t>
      </w:r>
      <w:r w:rsidR="00E57EC9">
        <w:t>.</w:t>
      </w:r>
    </w:p>
    <w:p w14:paraId="0FAAF505" w14:textId="77777777" w:rsidR="00E57EC9" w:rsidRDefault="00E57EC9" w:rsidP="00E57EC9">
      <w:r>
        <w:t>— </w:t>
      </w:r>
      <w:r w:rsidR="00776CEA" w:rsidRPr="00034910">
        <w:t>Dans la ville</w:t>
      </w:r>
      <w:r>
        <w:t xml:space="preserve"> ? </w:t>
      </w:r>
      <w:r w:rsidR="00776CEA" w:rsidRPr="00034910">
        <w:t>répète-t-il avec une consternation pr</w:t>
      </w:r>
      <w:r w:rsidR="00776CEA" w:rsidRPr="00034910">
        <w:t>o</w:t>
      </w:r>
      <w:r w:rsidR="00776CEA" w:rsidRPr="00034910">
        <w:t>fonde</w:t>
      </w:r>
      <w:r>
        <w:t>.</w:t>
      </w:r>
    </w:p>
    <w:p w14:paraId="3EF41E3A" w14:textId="77777777" w:rsidR="00E57EC9" w:rsidRDefault="00776CEA" w:rsidP="00E57EC9">
      <w:r w:rsidRPr="00034910">
        <w:t>J</w:t>
      </w:r>
      <w:r w:rsidR="00E57EC9">
        <w:t>’</w:t>
      </w:r>
      <w:r w:rsidRPr="00034910">
        <w:t>affirme du geste</w:t>
      </w:r>
      <w:r w:rsidR="00E57EC9">
        <w:t xml:space="preserve">, </w:t>
      </w:r>
      <w:r w:rsidRPr="00034910">
        <w:t>tempérant cependant l</w:t>
      </w:r>
      <w:r w:rsidR="00E57EC9">
        <w:t>’</w:t>
      </w:r>
      <w:r w:rsidRPr="00034910">
        <w:t>affirmation par ces paroles</w:t>
      </w:r>
      <w:r w:rsidR="00E57EC9">
        <w:t> :</w:t>
      </w:r>
    </w:p>
    <w:p w14:paraId="2D2B3982" w14:textId="77777777" w:rsidR="00E57EC9" w:rsidRDefault="00E57EC9" w:rsidP="00E57EC9">
      <w:r>
        <w:t>— </w:t>
      </w:r>
      <w:r w:rsidR="00776CEA" w:rsidRPr="00034910">
        <w:t>Du moins</w:t>
      </w:r>
      <w:r>
        <w:t xml:space="preserve">, </w:t>
      </w:r>
      <w:r w:rsidR="00776CEA" w:rsidRPr="00034910">
        <w:t>il y a de fortes présomptions</w:t>
      </w:r>
      <w:r>
        <w:t xml:space="preserve">… </w:t>
      </w:r>
      <w:r w:rsidR="00776CEA" w:rsidRPr="00C002E9">
        <w:t xml:space="preserve">Il </w:t>
      </w:r>
      <w:r w:rsidR="00776CEA" w:rsidRPr="00034910">
        <w:t>serait en ville depuis deux jours</w:t>
      </w:r>
      <w:r>
        <w:t xml:space="preserve">, </w:t>
      </w:r>
      <w:r w:rsidR="00776CEA" w:rsidRPr="00034910">
        <w:t>la tête enveloppée de bandelettes</w:t>
      </w:r>
      <w:r>
        <w:t xml:space="preserve">, </w:t>
      </w:r>
      <w:r w:rsidR="00776CEA" w:rsidRPr="00034910">
        <w:t>grâce au</w:t>
      </w:r>
      <w:r w:rsidR="00776CEA" w:rsidRPr="00034910">
        <w:t>x</w:t>
      </w:r>
      <w:r w:rsidR="00776CEA" w:rsidRPr="00034910">
        <w:t xml:space="preserve">quelles il aurait fait disparaître la </w:t>
      </w:r>
      <w:r>
        <w:t>« </w:t>
      </w:r>
      <w:r w:rsidR="00776CEA" w:rsidRPr="00034910">
        <w:t>tache de vin</w:t>
      </w:r>
      <w:r>
        <w:t> »</w:t>
      </w:r>
      <w:r w:rsidR="00776CEA" w:rsidRPr="00034910">
        <w:t xml:space="preserve"> qui le rendait si reconnaissable</w:t>
      </w:r>
      <w:r>
        <w:t>.</w:t>
      </w:r>
    </w:p>
    <w:p w14:paraId="29208378" w14:textId="77777777" w:rsidR="00E57EC9" w:rsidRDefault="00E57EC9" w:rsidP="00E57EC9">
      <w:r>
        <w:lastRenderedPageBreak/>
        <w:t>— </w:t>
      </w:r>
      <w:r w:rsidR="00776CEA" w:rsidRPr="00034910">
        <w:t>Mais alors</w:t>
      </w:r>
      <w:r>
        <w:t xml:space="preserve">, </w:t>
      </w:r>
      <w:r w:rsidR="00776CEA" w:rsidRPr="00034910">
        <w:t>il va se glisser dans nos demeures</w:t>
      </w:r>
      <w:r>
        <w:t xml:space="preserve"> ; </w:t>
      </w:r>
      <w:r w:rsidR="00776CEA" w:rsidRPr="00034910">
        <w:t>il va pe</w:t>
      </w:r>
      <w:r w:rsidR="00776CEA" w:rsidRPr="00034910">
        <w:t>r</w:t>
      </w:r>
      <w:r w:rsidR="00776CEA" w:rsidRPr="00034910">
        <w:t>pétrer de nouveaux crimes</w:t>
      </w:r>
      <w:r>
        <w:t>.</w:t>
      </w:r>
    </w:p>
    <w:p w14:paraId="112CB000" w14:textId="77777777" w:rsidR="00E57EC9" w:rsidRDefault="00E57EC9" w:rsidP="00E57EC9">
      <w:r>
        <w:t>— </w:t>
      </w:r>
      <w:r w:rsidR="00776CEA" w:rsidRPr="00034910">
        <w:t>C</w:t>
      </w:r>
      <w:r>
        <w:t>’</w:t>
      </w:r>
      <w:r w:rsidR="00776CEA" w:rsidRPr="00034910">
        <w:t>est pour l</w:t>
      </w:r>
      <w:r>
        <w:t>’</w:t>
      </w:r>
      <w:r w:rsidR="00776CEA" w:rsidRPr="00034910">
        <w:t>en empêcher que je viens à vous</w:t>
      </w:r>
      <w:r>
        <w:t>.</w:t>
      </w:r>
    </w:p>
    <w:p w14:paraId="1B4311C5" w14:textId="77777777" w:rsidR="00E57EC9" w:rsidRDefault="00E57EC9" w:rsidP="00E57EC9">
      <w:r>
        <w:t>— </w:t>
      </w:r>
      <w:r w:rsidR="00776CEA" w:rsidRPr="00034910">
        <w:t>Moi</w:t>
      </w:r>
      <w:r>
        <w:t xml:space="preserve">, </w:t>
      </w:r>
      <w:r w:rsidR="00776CEA" w:rsidRPr="00034910">
        <w:t>moi</w:t>
      </w:r>
      <w:r>
        <w:t xml:space="preserve">…, </w:t>
      </w:r>
      <w:r w:rsidR="00776CEA" w:rsidRPr="00034910">
        <w:t>suis-je donc un gendarme</w:t>
      </w:r>
      <w:r>
        <w:t>… ?</w:t>
      </w:r>
    </w:p>
    <w:p w14:paraId="5BB3DBC4" w14:textId="77777777" w:rsidR="00E57EC9" w:rsidRDefault="00776CEA" w:rsidP="00E57EC9">
      <w:r w:rsidRPr="00034910">
        <w:t>Fichtre non</w:t>
      </w:r>
      <w:r w:rsidR="00E57EC9">
        <w:t xml:space="preserve">, </w:t>
      </w:r>
      <w:r w:rsidRPr="00034910">
        <w:t>il n</w:t>
      </w:r>
      <w:r w:rsidR="00E57EC9">
        <w:t>’</w:t>
      </w:r>
      <w:r w:rsidRPr="00034910">
        <w:t>est pas gendarme</w:t>
      </w:r>
      <w:r w:rsidR="00E57EC9">
        <w:t xml:space="preserve"> ! </w:t>
      </w:r>
      <w:r w:rsidRPr="00034910">
        <w:t>Les gendarmes sont des braves gens et des hommes braves</w:t>
      </w:r>
      <w:r w:rsidR="00E57EC9">
        <w:t xml:space="preserve">. </w:t>
      </w:r>
      <w:r w:rsidRPr="00034910">
        <w:t>Tandis que le professeur de chimie</w:t>
      </w:r>
      <w:r w:rsidR="00E57EC9">
        <w:t xml:space="preserve">, </w:t>
      </w:r>
      <w:r w:rsidRPr="00034910">
        <w:t>de toute évidence</w:t>
      </w:r>
      <w:r w:rsidR="00E57EC9">
        <w:t xml:space="preserve">, </w:t>
      </w:r>
      <w:r w:rsidRPr="00034910">
        <w:t>ne connaît le courage que de nom</w:t>
      </w:r>
      <w:r w:rsidR="00E57EC9">
        <w:t>.</w:t>
      </w:r>
    </w:p>
    <w:p w14:paraId="6CD51340" w14:textId="77777777" w:rsidR="00E57EC9" w:rsidRDefault="00E57EC9" w:rsidP="00E57EC9">
      <w:r>
        <w:t>— </w:t>
      </w:r>
      <w:r w:rsidR="00776CEA" w:rsidRPr="00034910">
        <w:t>Pas gendarme</w:t>
      </w:r>
      <w:r>
        <w:t xml:space="preserve">, </w:t>
      </w:r>
      <w:r w:rsidR="00776CEA" w:rsidRPr="00034910">
        <w:t>gentleman</w:t>
      </w:r>
      <w:r>
        <w:t xml:space="preserve">, </w:t>
      </w:r>
      <w:r w:rsidR="00776CEA" w:rsidRPr="00034910">
        <w:t>mais une des lumières de la chimie moderne</w:t>
      </w:r>
      <w:r>
        <w:t>.</w:t>
      </w:r>
    </w:p>
    <w:p w14:paraId="3A32CF5B" w14:textId="77777777" w:rsidR="00E57EC9" w:rsidRDefault="00776CEA" w:rsidP="00E57EC9">
      <w:r w:rsidRPr="00034910">
        <w:t>Pan</w:t>
      </w:r>
      <w:r w:rsidR="00E57EC9">
        <w:t xml:space="preserve"> ! </w:t>
      </w:r>
      <w:r w:rsidRPr="00034910">
        <w:t>attrape le compliment</w:t>
      </w:r>
      <w:r w:rsidR="00E57EC9">
        <w:t xml:space="preserve">. </w:t>
      </w:r>
      <w:r w:rsidRPr="00034910">
        <w:t>Cela le remet un peu</w:t>
      </w:r>
      <w:r w:rsidR="00E57EC9">
        <w:t>.</w:t>
      </w:r>
    </w:p>
    <w:p w14:paraId="07F0BC1A" w14:textId="77777777" w:rsidR="00E57EC9" w:rsidRDefault="00E57EC9" w:rsidP="00E57EC9">
      <w:r>
        <w:t>— </w:t>
      </w:r>
      <w:r w:rsidR="00776CEA" w:rsidRPr="00034910">
        <w:t>Et que peut la chimie</w:t>
      </w:r>
      <w:r>
        <w:t> ?</w:t>
      </w:r>
    </w:p>
    <w:p w14:paraId="20E7AB4C" w14:textId="77777777" w:rsidR="00E57EC9" w:rsidRDefault="00E57EC9" w:rsidP="00E57EC9">
      <w:pPr>
        <w:rPr>
          <w:i/>
          <w:iCs/>
        </w:rPr>
      </w:pPr>
      <w:r>
        <w:t>— </w:t>
      </w:r>
      <w:r w:rsidR="00776CEA" w:rsidRPr="00034910">
        <w:t>Voilà</w:t>
      </w:r>
      <w:r>
        <w:t xml:space="preserve">. </w:t>
      </w:r>
      <w:r w:rsidR="00776CEA" w:rsidRPr="00034910">
        <w:t>Elle peut nous dire si</w:t>
      </w:r>
      <w:r>
        <w:t xml:space="preserve">, </w:t>
      </w:r>
      <w:r w:rsidR="00776CEA" w:rsidRPr="00034910">
        <w:t>sur cette bande de toile</w:t>
      </w:r>
      <w:r>
        <w:t xml:space="preserve">, </w:t>
      </w:r>
      <w:r w:rsidR="00776CEA" w:rsidRPr="00034910">
        <w:t xml:space="preserve">on a étalé un corps susceptible de détruire en deux jours toute trace de </w:t>
      </w:r>
      <w:r w:rsidR="00776CEA" w:rsidRPr="00034910">
        <w:rPr>
          <w:i/>
          <w:iCs/>
        </w:rPr>
        <w:t>tache de vin</w:t>
      </w:r>
      <w:r>
        <w:rPr>
          <w:i/>
          <w:iCs/>
        </w:rPr>
        <w:t>.</w:t>
      </w:r>
    </w:p>
    <w:p w14:paraId="7D7AF7D6" w14:textId="77777777" w:rsidR="00E57EC9" w:rsidRDefault="00776CEA" w:rsidP="00E57EC9">
      <w:r w:rsidRPr="00034910">
        <w:t>Je lui tends le tissu roulé que j</w:t>
      </w:r>
      <w:r w:rsidR="00E57EC9">
        <w:t>’</w:t>
      </w:r>
      <w:r w:rsidRPr="00034910">
        <w:t>ai extrait de ma poche</w:t>
      </w:r>
      <w:r w:rsidR="00E57EC9">
        <w:t xml:space="preserve">. </w:t>
      </w:r>
      <w:r w:rsidRPr="00034910">
        <w:t>Il le prend</w:t>
      </w:r>
      <w:r w:rsidR="00E57EC9">
        <w:t xml:space="preserve">, </w:t>
      </w:r>
      <w:r w:rsidRPr="00034910">
        <w:t>l</w:t>
      </w:r>
      <w:r w:rsidR="00E57EC9">
        <w:t>’</w:t>
      </w:r>
      <w:r w:rsidRPr="00034910">
        <w:t>approche de ses narines</w:t>
      </w:r>
      <w:r w:rsidR="00E57EC9">
        <w:t>…</w:t>
      </w:r>
    </w:p>
    <w:p w14:paraId="43562224" w14:textId="77777777" w:rsidR="00E57EC9" w:rsidRDefault="00E57EC9" w:rsidP="00E57EC9">
      <w:r>
        <w:t>— </w:t>
      </w:r>
      <w:r w:rsidR="00776CEA" w:rsidRPr="00034910">
        <w:t>Teinture d</w:t>
      </w:r>
      <w:r>
        <w:t>’</w:t>
      </w:r>
      <w:r w:rsidR="00776CEA" w:rsidRPr="00034910">
        <w:t>iode</w:t>
      </w:r>
      <w:r>
        <w:t xml:space="preserve">, </w:t>
      </w:r>
      <w:r w:rsidR="00776CEA" w:rsidRPr="00034910">
        <w:t>fait-il</w:t>
      </w:r>
      <w:r>
        <w:t xml:space="preserve">, </w:t>
      </w:r>
      <w:r w:rsidR="00776CEA" w:rsidRPr="00034910">
        <w:t>cela serait sans effet sur un signe de la nature de celui qui nous occupe</w:t>
      </w:r>
      <w:r>
        <w:t>.</w:t>
      </w:r>
    </w:p>
    <w:p w14:paraId="7B5D2E6B" w14:textId="502F3994" w:rsidR="00E57EC9" w:rsidRDefault="00E57EC9" w:rsidP="00E57EC9">
      <w:r>
        <w:t>— M. </w:t>
      </w:r>
      <w:r w:rsidR="00776CEA" w:rsidRPr="00034910">
        <w:t>Thomson le sait</w:t>
      </w:r>
      <w:r>
        <w:t xml:space="preserve">, </w:t>
      </w:r>
      <w:r w:rsidR="00776CEA" w:rsidRPr="00034910">
        <w:t>dis-je avec un aplomb qui ne se d</w:t>
      </w:r>
      <w:r w:rsidR="00776CEA" w:rsidRPr="00034910">
        <w:t>é</w:t>
      </w:r>
      <w:r w:rsidR="00776CEA" w:rsidRPr="00034910">
        <w:t>ment pas</w:t>
      </w:r>
      <w:r>
        <w:t xml:space="preserve"> ; </w:t>
      </w:r>
      <w:r w:rsidR="00776CEA" w:rsidRPr="00034910">
        <w:t>mais il voudrait savoir si l</w:t>
      </w:r>
      <w:r>
        <w:t>’</w:t>
      </w:r>
      <w:r w:rsidR="00776CEA" w:rsidRPr="00034910">
        <w:t>adjonction de l</w:t>
      </w:r>
      <w:r>
        <w:t>’</w:t>
      </w:r>
      <w:r w:rsidR="00776CEA" w:rsidRPr="00034910">
        <w:t>iode n</w:t>
      </w:r>
      <w:r>
        <w:t>’</w:t>
      </w:r>
      <w:r w:rsidR="00776CEA" w:rsidRPr="00034910">
        <w:t>a point été faite pour dissimuler la présence d</w:t>
      </w:r>
      <w:r>
        <w:t>’</w:t>
      </w:r>
      <w:r w:rsidR="00776CEA" w:rsidRPr="00034910">
        <w:t>un autre corps</w:t>
      </w:r>
      <w:r>
        <w:t> ?</w:t>
      </w:r>
    </w:p>
    <w:p w14:paraId="3A4DED77" w14:textId="77777777" w:rsidR="00E57EC9" w:rsidRDefault="00776CEA" w:rsidP="00E57EC9">
      <w:r w:rsidRPr="00034910">
        <w:t>Le professeur esquisse une moue des lèvres</w:t>
      </w:r>
      <w:r w:rsidR="00E57EC9">
        <w:t>.</w:t>
      </w:r>
    </w:p>
    <w:p w14:paraId="230426FC" w14:textId="77777777" w:rsidR="00E57EC9" w:rsidRDefault="00E57EC9" w:rsidP="00E57EC9">
      <w:r>
        <w:t>— </w:t>
      </w:r>
      <w:r w:rsidR="00776CEA" w:rsidRPr="00034910">
        <w:t>Un corps seul existe qui serait susceptible de produire la métamorphose indiquée</w:t>
      </w:r>
      <w:r>
        <w:t>.</w:t>
      </w:r>
    </w:p>
    <w:p w14:paraId="63A759FA" w14:textId="77777777" w:rsidR="00E57EC9" w:rsidRDefault="00E57EC9" w:rsidP="00E57EC9">
      <w:r>
        <w:lastRenderedPageBreak/>
        <w:t>— </w:t>
      </w:r>
      <w:r w:rsidR="00776CEA" w:rsidRPr="00034910">
        <w:t>Et ce corps</w:t>
      </w:r>
      <w:r>
        <w:t> ?</w:t>
      </w:r>
    </w:p>
    <w:p w14:paraId="2A102BE8" w14:textId="77777777" w:rsidR="00E57EC9" w:rsidRDefault="00776CEA" w:rsidP="00E57EC9">
      <w:r w:rsidRPr="00034910">
        <w:t>Je questionne avec anxiété</w:t>
      </w:r>
      <w:r w:rsidR="00E57EC9">
        <w:t xml:space="preserve">. </w:t>
      </w:r>
      <w:r w:rsidRPr="00034910">
        <w:t>La réponse va me fixer sur la valeur de mes suppositions</w:t>
      </w:r>
      <w:r w:rsidR="00E57EC9">
        <w:t>.</w:t>
      </w:r>
    </w:p>
    <w:p w14:paraId="1814A201" w14:textId="77777777" w:rsidR="00E57EC9" w:rsidRDefault="00E57EC9" w:rsidP="00E57EC9">
      <w:r>
        <w:t>— </w:t>
      </w:r>
      <w:r w:rsidR="00776CEA" w:rsidRPr="00034910">
        <w:t>Ce corps</w:t>
      </w:r>
      <w:r>
        <w:t xml:space="preserve"> ? </w:t>
      </w:r>
      <w:r w:rsidR="00776CEA" w:rsidRPr="00034910">
        <w:t>le radium</w:t>
      </w:r>
      <w:r>
        <w:t xml:space="preserve"> ! </w:t>
      </w:r>
      <w:r w:rsidR="00776CEA" w:rsidRPr="00034910">
        <w:t>Le radium</w:t>
      </w:r>
      <w:r>
        <w:t xml:space="preserve">. </w:t>
      </w:r>
      <w:r w:rsidR="00776CEA" w:rsidRPr="00034910">
        <w:t>Encore</w:t>
      </w:r>
      <w:r>
        <w:t> !</w:t>
      </w:r>
    </w:p>
    <w:p w14:paraId="5CEBA1F6" w14:textId="77777777" w:rsidR="00E57EC9" w:rsidRDefault="00776CEA" w:rsidP="00E57EC9">
      <w:r w:rsidRPr="00034910">
        <w:t>Le monsieur habitué à faire la classe se montre</w:t>
      </w:r>
      <w:r w:rsidR="00E57EC9">
        <w:t xml:space="preserve">. </w:t>
      </w:r>
      <w:r w:rsidRPr="00034910">
        <w:t>Il m</w:t>
      </w:r>
      <w:r w:rsidR="00E57EC9">
        <w:t>’</w:t>
      </w:r>
      <w:r w:rsidRPr="00034910">
        <w:t>explique doctement</w:t>
      </w:r>
      <w:r w:rsidR="00E57EC9">
        <w:t> :</w:t>
      </w:r>
    </w:p>
    <w:p w14:paraId="67C22033" w14:textId="77777777" w:rsidR="00E57EC9" w:rsidRDefault="00E57EC9" w:rsidP="00E57EC9">
      <w:r>
        <w:t>— </w:t>
      </w:r>
      <w:r w:rsidR="00776CEA" w:rsidRPr="00034910">
        <w:t>Le radium</w:t>
      </w:r>
      <w:r>
        <w:t xml:space="preserve">, </w:t>
      </w:r>
      <w:r w:rsidR="00776CEA" w:rsidRPr="00034910">
        <w:t>très cher</w:t>
      </w:r>
      <w:r>
        <w:t xml:space="preserve">… </w:t>
      </w:r>
      <w:r w:rsidR="00776CEA" w:rsidRPr="00034910">
        <w:t>En admettant une compresse sa</w:t>
      </w:r>
      <w:r w:rsidR="00776CEA" w:rsidRPr="00034910">
        <w:t>u</w:t>
      </w:r>
      <w:r w:rsidR="00776CEA" w:rsidRPr="00034910">
        <w:t>poudrée de poussière de radium</w:t>
      </w:r>
      <w:r>
        <w:t xml:space="preserve">… </w:t>
      </w:r>
      <w:r w:rsidR="00776CEA" w:rsidRPr="00034910">
        <w:t>il faudrait un ou deux mill</w:t>
      </w:r>
      <w:r w:rsidR="00776CEA" w:rsidRPr="00034910">
        <w:t>i</w:t>
      </w:r>
      <w:r w:rsidR="00776CEA" w:rsidRPr="00034910">
        <w:t xml:space="preserve">grammes de la </w:t>
      </w:r>
      <w:r w:rsidR="00776CEA" w:rsidRPr="00034910">
        <w:rPr>
          <w:i/>
          <w:iCs/>
        </w:rPr>
        <w:t>terre rare</w:t>
      </w:r>
      <w:r>
        <w:rPr>
          <w:i/>
          <w:iCs/>
        </w:rPr>
        <w:t xml:space="preserve">… </w:t>
      </w:r>
      <w:r w:rsidR="00776CEA" w:rsidRPr="00034910">
        <w:t>Ce sont des milliers de dollars</w:t>
      </w:r>
      <w:r>
        <w:t xml:space="preserve">… </w:t>
      </w:r>
      <w:r w:rsidR="00776CEA" w:rsidRPr="00034910">
        <w:t>Et puis</w:t>
      </w:r>
      <w:r>
        <w:t xml:space="preserve">, </w:t>
      </w:r>
      <w:r w:rsidR="00776CEA" w:rsidRPr="00034910">
        <w:t xml:space="preserve">où </w:t>
      </w:r>
      <w:proofErr w:type="spellStart"/>
      <w:r w:rsidR="00776CEA" w:rsidRPr="00034910">
        <w:t>Toddy</w:t>
      </w:r>
      <w:proofErr w:type="spellEnd"/>
      <w:r w:rsidR="00776CEA" w:rsidRPr="00034910">
        <w:t xml:space="preserve"> se serait-il procuré du radium</w:t>
      </w:r>
      <w:r>
        <w:t> ?</w:t>
      </w:r>
    </w:p>
    <w:p w14:paraId="279BF32E" w14:textId="77777777" w:rsidR="00E57EC9" w:rsidRDefault="00776CEA" w:rsidP="00E57EC9">
      <w:r w:rsidRPr="00034910">
        <w:t>J</w:t>
      </w:r>
      <w:r w:rsidR="00E57EC9">
        <w:t>’</w:t>
      </w:r>
      <w:r w:rsidRPr="00034910">
        <w:t>étendis les bras à droite et à gauche pour indiquer que je l</w:t>
      </w:r>
      <w:r w:rsidR="00E57EC9">
        <w:t>’</w:t>
      </w:r>
      <w:r w:rsidRPr="00034910">
        <w:t>ignorais</w:t>
      </w:r>
      <w:r w:rsidR="00E57EC9">
        <w:t>.</w:t>
      </w:r>
    </w:p>
    <w:p w14:paraId="678BCD34" w14:textId="1C103E38" w:rsidR="00E57EC9" w:rsidRDefault="00E57EC9" w:rsidP="00E57EC9">
      <w:r>
        <w:t>— M. </w:t>
      </w:r>
      <w:r w:rsidR="00776CEA" w:rsidRPr="00034910">
        <w:t>Thomson doit s</w:t>
      </w:r>
      <w:r>
        <w:t>’</w:t>
      </w:r>
      <w:r w:rsidR="00776CEA" w:rsidRPr="00034910">
        <w:t>être inquiété de cela</w:t>
      </w:r>
      <w:r>
        <w:t xml:space="preserve">, </w:t>
      </w:r>
      <w:r w:rsidR="00776CEA" w:rsidRPr="00034910">
        <w:t>il n</w:t>
      </w:r>
      <w:r>
        <w:t>’</w:t>
      </w:r>
      <w:r w:rsidR="00776CEA" w:rsidRPr="00034910">
        <w:t>a pas jugé opportun de me renseigner</w:t>
      </w:r>
      <w:r>
        <w:t xml:space="preserve"> : </w:t>
      </w:r>
      <w:r w:rsidR="00776CEA" w:rsidRPr="00034910">
        <w:t>mais il m</w:t>
      </w:r>
      <w:r>
        <w:t>’</w:t>
      </w:r>
      <w:r w:rsidR="00776CEA" w:rsidRPr="00034910">
        <w:t>a dit</w:t>
      </w:r>
      <w:r>
        <w:t> : « M. </w:t>
      </w:r>
      <w:r w:rsidR="00776CEA" w:rsidRPr="00034910">
        <w:t>le professeur Flag reconnaîtra la présence du radium</w:t>
      </w:r>
      <w:r>
        <w:t xml:space="preserve">, </w:t>
      </w:r>
      <w:r w:rsidR="00776CEA" w:rsidRPr="00034910">
        <w:t>si radium il y a</w:t>
      </w:r>
      <w:r>
        <w:t>… »</w:t>
      </w:r>
      <w:r w:rsidR="00776CEA" w:rsidRPr="00034910">
        <w:t xml:space="preserve"> Et je viens prier </w:t>
      </w:r>
      <w:r>
        <w:t>M. </w:t>
      </w:r>
      <w:r w:rsidR="00776CEA" w:rsidRPr="00034910">
        <w:t>le professeur Flag de reconnaître le radium</w:t>
      </w:r>
      <w:r>
        <w:t xml:space="preserve">. </w:t>
      </w:r>
      <w:r w:rsidR="00776CEA" w:rsidRPr="00034910">
        <w:t>Voilà tout</w:t>
      </w:r>
      <w:r>
        <w:t>.</w:t>
      </w:r>
    </w:p>
    <w:p w14:paraId="7C44F0C0" w14:textId="77777777" w:rsidR="00E57EC9" w:rsidRDefault="00776CEA" w:rsidP="00E57EC9">
      <w:r w:rsidRPr="00034910">
        <w:t>Cette fois</w:t>
      </w:r>
      <w:r w:rsidR="00E57EC9">
        <w:t xml:space="preserve">, </w:t>
      </w:r>
      <w:r w:rsidRPr="00034910">
        <w:t>il avait compris</w:t>
      </w:r>
      <w:r w:rsidR="00E57EC9">
        <w:t>.</w:t>
      </w:r>
    </w:p>
    <w:p w14:paraId="3550D35A" w14:textId="77777777" w:rsidR="00E57EC9" w:rsidRDefault="00E57EC9" w:rsidP="00E57EC9">
      <w:r>
        <w:t>— </w:t>
      </w:r>
      <w:r w:rsidR="00776CEA" w:rsidRPr="00034910">
        <w:t>Ah</w:t>
      </w:r>
      <w:r>
        <w:t xml:space="preserve"> ! </w:t>
      </w:r>
      <w:r w:rsidR="00776CEA" w:rsidRPr="00034910">
        <w:t>bon</w:t>
      </w:r>
      <w:r>
        <w:t xml:space="preserve">, </w:t>
      </w:r>
      <w:r w:rsidR="00776CEA" w:rsidRPr="00034910">
        <w:t>bon</w:t>
      </w:r>
      <w:r>
        <w:t xml:space="preserve">… </w:t>
      </w:r>
      <w:r w:rsidR="00776CEA" w:rsidRPr="00034910">
        <w:t>Je conçois qu</w:t>
      </w:r>
      <w:r>
        <w:t>’</w:t>
      </w:r>
      <w:r w:rsidR="00776CEA" w:rsidRPr="00034910">
        <w:t>il ait pensé à moi</w:t>
      </w:r>
      <w:r>
        <w:t xml:space="preserve">. </w:t>
      </w:r>
      <w:r w:rsidR="00776CEA" w:rsidRPr="00034910">
        <w:t>Je l</w:t>
      </w:r>
      <w:r>
        <w:t>’</w:t>
      </w:r>
      <w:r w:rsidR="00776CEA" w:rsidRPr="00034910">
        <w:t>en remercie davantage</w:t>
      </w:r>
      <w:r>
        <w:t xml:space="preserve">, </w:t>
      </w:r>
      <w:r w:rsidR="00776CEA" w:rsidRPr="00034910">
        <w:t>car</w:t>
      </w:r>
      <w:r>
        <w:t xml:space="preserve">, </w:t>
      </w:r>
      <w:r w:rsidR="00776CEA" w:rsidRPr="00034910">
        <w:t>le cas échéant</w:t>
      </w:r>
      <w:r>
        <w:t xml:space="preserve">, </w:t>
      </w:r>
      <w:r w:rsidR="00776CEA" w:rsidRPr="00034910">
        <w:t>les journaux parleront de ma participation à l</w:t>
      </w:r>
      <w:r>
        <w:t>’</w:t>
      </w:r>
      <w:r w:rsidR="00776CEA" w:rsidRPr="00034910">
        <w:t>enquête</w:t>
      </w:r>
      <w:r>
        <w:t>.</w:t>
      </w:r>
    </w:p>
    <w:p w14:paraId="50D8CC45" w14:textId="77777777" w:rsidR="00E57EC9" w:rsidRDefault="00776CEA" w:rsidP="00E57EC9">
      <w:r w:rsidRPr="00034910">
        <w:t>Il m</w:t>
      </w:r>
      <w:r w:rsidR="00E57EC9">
        <w:t>’</w:t>
      </w:r>
      <w:r w:rsidRPr="00034910">
        <w:t>avança lui-même une chaise</w:t>
      </w:r>
      <w:r w:rsidR="00E57EC9">
        <w:t xml:space="preserve">, </w:t>
      </w:r>
      <w:r w:rsidRPr="00034910">
        <w:t>puis il fourragea dans des flacons</w:t>
      </w:r>
      <w:r w:rsidR="00E57EC9">
        <w:t xml:space="preserve">, </w:t>
      </w:r>
      <w:r w:rsidRPr="00034910">
        <w:t>verres</w:t>
      </w:r>
      <w:r w:rsidR="00E57EC9">
        <w:t xml:space="preserve">, </w:t>
      </w:r>
      <w:r w:rsidRPr="00034910">
        <w:t>éprouvettes graduées</w:t>
      </w:r>
      <w:r w:rsidR="00E57EC9">
        <w:t xml:space="preserve">, </w:t>
      </w:r>
      <w:r w:rsidRPr="00034910">
        <w:t>versant</w:t>
      </w:r>
      <w:r w:rsidR="00E57EC9">
        <w:t xml:space="preserve">, </w:t>
      </w:r>
      <w:r w:rsidRPr="00034910">
        <w:t>des uns dans les autres</w:t>
      </w:r>
      <w:r w:rsidR="00E57EC9">
        <w:t xml:space="preserve">, </w:t>
      </w:r>
      <w:r w:rsidRPr="00034910">
        <w:t>des poudres</w:t>
      </w:r>
      <w:r w:rsidR="00E57EC9">
        <w:t xml:space="preserve">, </w:t>
      </w:r>
      <w:r w:rsidRPr="00034910">
        <w:t>des liquides diversement teintés</w:t>
      </w:r>
      <w:r w:rsidR="00E57EC9">
        <w:t>.</w:t>
      </w:r>
    </w:p>
    <w:p w14:paraId="2176279C" w14:textId="77777777" w:rsidR="00E57EC9" w:rsidRDefault="00776CEA" w:rsidP="00E57EC9">
      <w:r w:rsidRPr="00034910">
        <w:t>Puis il coupa un morceau de la bande de toile</w:t>
      </w:r>
      <w:r w:rsidR="00E57EC9">
        <w:t xml:space="preserve">, </w:t>
      </w:r>
      <w:r w:rsidRPr="00034910">
        <w:t>qu</w:t>
      </w:r>
      <w:r w:rsidR="00E57EC9">
        <w:t>’</w:t>
      </w:r>
      <w:r w:rsidRPr="00034910">
        <w:t>il choisit dans la partie la plus noircie</w:t>
      </w:r>
      <w:r w:rsidR="00E57EC9">
        <w:t xml:space="preserve">, </w:t>
      </w:r>
      <w:r w:rsidRPr="00034910">
        <w:t>et la fit infuser dans sa prépar</w:t>
      </w:r>
      <w:r w:rsidRPr="00034910">
        <w:t>a</w:t>
      </w:r>
      <w:r w:rsidRPr="00034910">
        <w:t>tion</w:t>
      </w:r>
      <w:r w:rsidR="00E57EC9">
        <w:t>.</w:t>
      </w:r>
    </w:p>
    <w:p w14:paraId="6DFA0C5A" w14:textId="77777777" w:rsidR="00E57EC9" w:rsidRDefault="00776CEA" w:rsidP="00E57EC9">
      <w:r w:rsidRPr="00034910">
        <w:lastRenderedPageBreak/>
        <w:t>Quelle cuisine que la chimie</w:t>
      </w:r>
      <w:r w:rsidR="00E57EC9">
        <w:t> !</w:t>
      </w:r>
    </w:p>
    <w:p w14:paraId="464F7060" w14:textId="77777777" w:rsidR="00E57EC9" w:rsidRDefault="00776CEA" w:rsidP="00E57EC9">
      <w:r w:rsidRPr="00034910">
        <w:t>Après un instant</w:t>
      </w:r>
      <w:r w:rsidR="00E57EC9">
        <w:t xml:space="preserve">, </w:t>
      </w:r>
      <w:r w:rsidRPr="00034910">
        <w:t>il reprit sa sauce endiablée</w:t>
      </w:r>
      <w:r w:rsidR="00E57EC9">
        <w:t xml:space="preserve">, </w:t>
      </w:r>
      <w:r w:rsidRPr="00034910">
        <w:t>la transvasa</w:t>
      </w:r>
      <w:r w:rsidR="00E57EC9">
        <w:t xml:space="preserve">, </w:t>
      </w:r>
      <w:r w:rsidRPr="00034910">
        <w:t>puis y ajouta d</w:t>
      </w:r>
      <w:r w:rsidR="00E57EC9">
        <w:t>’</w:t>
      </w:r>
      <w:r w:rsidRPr="00034910">
        <w:t>autres ingrédients</w:t>
      </w:r>
      <w:r w:rsidR="00E57EC9">
        <w:t xml:space="preserve">. </w:t>
      </w:r>
      <w:r w:rsidRPr="00034910">
        <w:t>Enfin il alluma une lampe à gaz oxhydrique</w:t>
      </w:r>
      <w:r w:rsidR="00E57EC9">
        <w:t xml:space="preserve">, </w:t>
      </w:r>
      <w:r w:rsidRPr="00034910">
        <w:t>disposa un prisme sur une feuille de papier et interposa son récipient entre les deux objets</w:t>
      </w:r>
      <w:r w:rsidR="00E57EC9">
        <w:t>.</w:t>
      </w:r>
    </w:p>
    <w:p w14:paraId="6A93882C" w14:textId="77777777" w:rsidR="00E57EC9" w:rsidRDefault="00776CEA" w:rsidP="00E57EC9">
      <w:r w:rsidRPr="00034910">
        <w:t xml:space="preserve">Un </w:t>
      </w:r>
      <w:r w:rsidRPr="00034910">
        <w:rPr>
          <w:i/>
          <w:iCs/>
        </w:rPr>
        <w:t>spectre</w:t>
      </w:r>
      <w:r w:rsidR="00E57EC9">
        <w:rPr>
          <w:i/>
          <w:iCs/>
        </w:rPr>
        <w:t xml:space="preserve">, </w:t>
      </w:r>
      <w:r w:rsidR="00E57EC9">
        <w:t xml:space="preserve">– </w:t>
      </w:r>
      <w:r w:rsidRPr="00034910">
        <w:t>c</w:t>
      </w:r>
      <w:r w:rsidR="00E57EC9">
        <w:t>’</w:t>
      </w:r>
      <w:r w:rsidRPr="00034910">
        <w:t>est ainsi que les savants appellent l</w:t>
      </w:r>
      <w:r w:rsidR="00E57EC9">
        <w:t>’</w:t>
      </w:r>
      <w:r w:rsidRPr="00034910">
        <w:t>arc-en-ciel que forment les rayons lumineux passant à travers un prisme</w:t>
      </w:r>
      <w:r w:rsidR="00E57EC9">
        <w:t xml:space="preserve">, </w:t>
      </w:r>
      <w:r w:rsidRPr="00034910">
        <w:t>il me l</w:t>
      </w:r>
      <w:r w:rsidR="00E57EC9">
        <w:t>’</w:t>
      </w:r>
      <w:r w:rsidRPr="00034910">
        <w:t>expliqua très gracieusement</w:t>
      </w:r>
      <w:r w:rsidR="00E57EC9">
        <w:t xml:space="preserve"> – </w:t>
      </w:r>
      <w:r w:rsidRPr="00034910">
        <w:t>un spectre donc s</w:t>
      </w:r>
      <w:r w:rsidR="00E57EC9">
        <w:t>’</w:t>
      </w:r>
      <w:r w:rsidRPr="00034910">
        <w:t>étala sur le papier</w:t>
      </w:r>
      <w:r w:rsidR="00E57EC9">
        <w:t>.</w:t>
      </w:r>
    </w:p>
    <w:p w14:paraId="6B563F3A" w14:textId="77777777" w:rsidR="00E57EC9" w:rsidRDefault="00776CEA" w:rsidP="00E57EC9">
      <w:r w:rsidRPr="00034910">
        <w:t>Il l</w:t>
      </w:r>
      <w:r w:rsidR="00E57EC9">
        <w:t>’</w:t>
      </w:r>
      <w:r w:rsidRPr="00034910">
        <w:t>examina avec attention</w:t>
      </w:r>
      <w:r w:rsidR="00E57EC9">
        <w:t xml:space="preserve">, </w:t>
      </w:r>
      <w:r w:rsidRPr="00034910">
        <w:t>prit avec un compas des mes</w:t>
      </w:r>
      <w:r w:rsidRPr="00034910">
        <w:t>u</w:t>
      </w:r>
      <w:r w:rsidRPr="00034910">
        <w:t>res de je ne sais pas quoi</w:t>
      </w:r>
      <w:r w:rsidR="00E57EC9">
        <w:t xml:space="preserve">. </w:t>
      </w:r>
      <w:r w:rsidRPr="00034910">
        <w:t>Et enfin</w:t>
      </w:r>
      <w:r w:rsidR="00E57EC9">
        <w:t xml:space="preserve">, </w:t>
      </w:r>
      <w:r w:rsidRPr="00034910">
        <w:t>il s</w:t>
      </w:r>
      <w:r w:rsidR="00E57EC9">
        <w:t>’</w:t>
      </w:r>
      <w:r w:rsidRPr="00034910">
        <w:t>exclama</w:t>
      </w:r>
      <w:r w:rsidR="00E57EC9">
        <w:t> :</w:t>
      </w:r>
    </w:p>
    <w:p w14:paraId="1D2022B3" w14:textId="5FAEA5F4" w:rsidR="00E57EC9" w:rsidRDefault="00E57EC9" w:rsidP="00E57EC9">
      <w:r>
        <w:t>— M. </w:t>
      </w:r>
      <w:r w:rsidR="00776CEA" w:rsidRPr="00034910">
        <w:t>Thomson a deviné</w:t>
      </w:r>
      <w:r>
        <w:t xml:space="preserve">… </w:t>
      </w:r>
      <w:r w:rsidR="00776CEA" w:rsidRPr="00034910">
        <w:t xml:space="preserve">toutes les </w:t>
      </w:r>
      <w:r>
        <w:t>« </w:t>
      </w:r>
      <w:r w:rsidR="00776CEA" w:rsidRPr="00034910">
        <w:t>raies</w:t>
      </w:r>
      <w:r>
        <w:t> »</w:t>
      </w:r>
      <w:r w:rsidR="00776CEA" w:rsidRPr="00034910">
        <w:t xml:space="preserve"> du radium y sont</w:t>
      </w:r>
      <w:r>
        <w:t>.</w:t>
      </w:r>
    </w:p>
    <w:p w14:paraId="4C0DA287" w14:textId="77777777" w:rsidR="00E57EC9" w:rsidRDefault="00776CEA" w:rsidP="00E57EC9">
      <w:r w:rsidRPr="00034910">
        <w:t>Ouf</w:t>
      </w:r>
      <w:r w:rsidR="00E57EC9">
        <w:t xml:space="preserve"> ! </w:t>
      </w:r>
      <w:r w:rsidRPr="00034910">
        <w:t>Je me tins à quatre pour ne pas lui sauter au cou</w:t>
      </w:r>
      <w:r w:rsidR="00E57EC9">
        <w:t>.</w:t>
      </w:r>
    </w:p>
    <w:p w14:paraId="0284FC48" w14:textId="77777777" w:rsidR="00E57EC9" w:rsidRDefault="00E57EC9" w:rsidP="00E57EC9">
      <w:r>
        <w:t>— </w:t>
      </w:r>
      <w:r w:rsidR="00776CEA" w:rsidRPr="00034910">
        <w:t xml:space="preserve">Mais où donc ce </w:t>
      </w:r>
      <w:proofErr w:type="spellStart"/>
      <w:r w:rsidR="00776CEA" w:rsidRPr="00034910">
        <w:t>Toddy</w:t>
      </w:r>
      <w:proofErr w:type="spellEnd"/>
      <w:r w:rsidR="00776CEA" w:rsidRPr="00034910">
        <w:t xml:space="preserve"> s</w:t>
      </w:r>
      <w:r>
        <w:t>’</w:t>
      </w:r>
      <w:r w:rsidR="00776CEA" w:rsidRPr="00034910">
        <w:t>est-il procuré du radium</w:t>
      </w:r>
      <w:r>
        <w:t> ?</w:t>
      </w:r>
    </w:p>
    <w:p w14:paraId="19D9F2BD" w14:textId="77777777" w:rsidR="00E57EC9" w:rsidRDefault="00776CEA" w:rsidP="00E57EC9">
      <w:r w:rsidRPr="00034910">
        <w:t>Pour moi</w:t>
      </w:r>
      <w:r w:rsidR="00E57EC9">
        <w:t xml:space="preserve">, </w:t>
      </w:r>
      <w:r w:rsidRPr="00034910">
        <w:t>c</w:t>
      </w:r>
      <w:r w:rsidR="00E57EC9">
        <w:t>’</w:t>
      </w:r>
      <w:r w:rsidRPr="00034910">
        <w:t>était clair</w:t>
      </w:r>
      <w:r w:rsidR="00E57EC9">
        <w:t xml:space="preserve">, </w:t>
      </w:r>
      <w:r w:rsidRPr="00034910">
        <w:t>Larmette étant de l</w:t>
      </w:r>
      <w:r w:rsidR="00E57EC9">
        <w:t>’</w:t>
      </w:r>
      <w:r w:rsidRPr="00034910">
        <w:t>affaire</w:t>
      </w:r>
      <w:r w:rsidR="00E57EC9">
        <w:t xml:space="preserve">. </w:t>
      </w:r>
      <w:r w:rsidRPr="00034910">
        <w:t>Mais je n</w:t>
      </w:r>
      <w:r w:rsidR="00E57EC9">
        <w:t>’</w:t>
      </w:r>
      <w:r w:rsidRPr="00034910">
        <w:t>avais pas à révéler cela au professeur</w:t>
      </w:r>
      <w:r w:rsidR="00E57EC9">
        <w:t xml:space="preserve">. </w:t>
      </w:r>
      <w:r w:rsidRPr="00034910">
        <w:t>Aussi interrompis-je ses réflexions</w:t>
      </w:r>
      <w:r w:rsidR="00E57EC9">
        <w:t> :</w:t>
      </w:r>
    </w:p>
    <w:p w14:paraId="03382994" w14:textId="003A6745" w:rsidR="00E57EC9" w:rsidRDefault="00E57EC9" w:rsidP="00E57EC9">
      <w:r>
        <w:rPr>
          <w:sz w:val="28"/>
          <w:szCs w:val="28"/>
        </w:rPr>
        <w:t>— </w:t>
      </w:r>
      <w:r>
        <w:t>M. </w:t>
      </w:r>
      <w:r w:rsidR="005167E0" w:rsidRPr="00034910">
        <w:t>le professeur</w:t>
      </w:r>
      <w:r>
        <w:t xml:space="preserve">, </w:t>
      </w:r>
      <w:r w:rsidR="005167E0" w:rsidRPr="00034910">
        <w:t>vo</w:t>
      </w:r>
      <w:r w:rsidR="005167E0">
        <w:t>us seriez bien aimable d</w:t>
      </w:r>
      <w:r>
        <w:t>’</w:t>
      </w:r>
      <w:r w:rsidR="005167E0">
        <w:t>écrire</w:t>
      </w:r>
      <w:r w:rsidR="005167E0" w:rsidRPr="00034910">
        <w:t xml:space="preserve"> votre expérience</w:t>
      </w:r>
      <w:r>
        <w:t xml:space="preserve">. </w:t>
      </w:r>
      <w:r w:rsidR="005167E0" w:rsidRPr="00034910">
        <w:t>Rédigé par vous</w:t>
      </w:r>
      <w:r>
        <w:t xml:space="preserve">, </w:t>
      </w:r>
      <w:r w:rsidR="005167E0" w:rsidRPr="00034910">
        <w:t>ce sera beaucoup plus clair que répété par moi</w:t>
      </w:r>
      <w:r>
        <w:t xml:space="preserve">, </w:t>
      </w:r>
      <w:r w:rsidR="005167E0" w:rsidRPr="00034910">
        <w:t>simple ignorant auprès de vous</w:t>
      </w:r>
      <w:r>
        <w:t>.</w:t>
      </w:r>
    </w:p>
    <w:p w14:paraId="387C6A96" w14:textId="77777777" w:rsidR="00E57EC9" w:rsidRDefault="00E57EC9" w:rsidP="00E57EC9">
      <w:r>
        <w:t>— </w:t>
      </w:r>
      <w:r w:rsidR="005167E0" w:rsidRPr="00034910">
        <w:t>Volontiers</w:t>
      </w:r>
      <w:r>
        <w:t xml:space="preserve"> ! </w:t>
      </w:r>
      <w:r w:rsidR="005167E0" w:rsidRPr="00034910">
        <w:t>volontiers</w:t>
      </w:r>
      <w:r>
        <w:t> !</w:t>
      </w:r>
    </w:p>
    <w:p w14:paraId="7ED4127F" w14:textId="77777777" w:rsidR="00E57EC9" w:rsidRDefault="005167E0" w:rsidP="00E57EC9">
      <w:r w:rsidRPr="00034910">
        <w:t>Il courut à un petit bureau portant de quoi écrire et sa plume se prit à courir sur le papier</w:t>
      </w:r>
      <w:r w:rsidR="00E57EC9">
        <w:t xml:space="preserve">. </w:t>
      </w:r>
      <w:r w:rsidRPr="00034910">
        <w:t>Il remplit environ une page d</w:t>
      </w:r>
      <w:r w:rsidR="00E57EC9">
        <w:t>’</w:t>
      </w:r>
      <w:r w:rsidRPr="00034910">
        <w:t>écriture</w:t>
      </w:r>
      <w:r w:rsidR="00E57EC9">
        <w:t xml:space="preserve">. </w:t>
      </w:r>
      <w:r w:rsidRPr="00034910">
        <w:t>Puis il la plia</w:t>
      </w:r>
      <w:r w:rsidR="00E57EC9">
        <w:t xml:space="preserve">, </w:t>
      </w:r>
      <w:r w:rsidRPr="00034910">
        <w:t>la mit sous enveloppe et me présentant la missive</w:t>
      </w:r>
      <w:r w:rsidR="00E57EC9">
        <w:t> :</w:t>
      </w:r>
    </w:p>
    <w:p w14:paraId="0406162A" w14:textId="77777777" w:rsidR="009715B0" w:rsidRDefault="009715B0" w:rsidP="009715B0">
      <w:pPr>
        <w:pStyle w:val="Centrsolidaire"/>
      </w:pPr>
      <w:r w:rsidRPr="00E57EC9">
        <w:rPr>
          <w:noProof/>
        </w:rPr>
        <w:lastRenderedPageBreak/>
        <w:drawing>
          <wp:inline distT="0" distB="0" distL="0" distR="0" wp14:anchorId="51672563" wp14:editId="780C4006">
            <wp:extent cx="5542280" cy="7999095"/>
            <wp:effectExtent l="0" t="0" r="0" b="0"/>
            <wp:docPr id="44" name="Image 59" descr="Une image contenant habits, homme, noir et blanc, monochro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 59" descr="Une image contenant habits, homme, noir et blanc, monochrome&#10;&#10;Le contenu généré par l’IA peut êtr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42280" cy="7999095"/>
                    </a:xfrm>
                    <a:prstGeom prst="rect">
                      <a:avLst/>
                    </a:prstGeom>
                    <a:noFill/>
                    <a:ln>
                      <a:noFill/>
                    </a:ln>
                  </pic:spPr>
                </pic:pic>
              </a:graphicData>
            </a:graphic>
          </wp:inline>
        </w:drawing>
      </w:r>
    </w:p>
    <w:p w14:paraId="788CECD8" w14:textId="77777777" w:rsidR="009715B0" w:rsidRDefault="009715B0" w:rsidP="009715B0">
      <w:pPr>
        <w:pStyle w:val="Centr14pt"/>
      </w:pPr>
      <w:r>
        <w:t>T</w:t>
      </w:r>
      <w:r w:rsidRPr="00E57EC9">
        <w:t xml:space="preserve">outes les </w:t>
      </w:r>
      <w:r>
        <w:t>« </w:t>
      </w:r>
      <w:r w:rsidRPr="00E57EC9">
        <w:t>raies</w:t>
      </w:r>
      <w:r>
        <w:t> »</w:t>
      </w:r>
      <w:r w:rsidRPr="00E57EC9">
        <w:t xml:space="preserve"> du radium y sont</w:t>
      </w:r>
      <w:r>
        <w:t>.</w:t>
      </w:r>
    </w:p>
    <w:p w14:paraId="4A516A02" w14:textId="77777777" w:rsidR="00E57EC9" w:rsidRDefault="00E57EC9" w:rsidP="00E57EC9">
      <w:r>
        <w:lastRenderedPageBreak/>
        <w:t>— </w:t>
      </w:r>
      <w:r w:rsidR="00776CEA" w:rsidRPr="00034910">
        <w:t>Le radium a été appliqué deux jours seulement</w:t>
      </w:r>
      <w:r>
        <w:t xml:space="preserve">, </w:t>
      </w:r>
      <w:r w:rsidR="00776CEA" w:rsidRPr="00034910">
        <w:t>me d</w:t>
      </w:r>
      <w:r w:rsidR="00776CEA" w:rsidRPr="00034910">
        <w:t>i</w:t>
      </w:r>
      <w:r w:rsidR="00776CEA" w:rsidRPr="00034910">
        <w:t>siez-vous</w:t>
      </w:r>
      <w:r>
        <w:t> ?</w:t>
      </w:r>
    </w:p>
    <w:p w14:paraId="6DF231E3" w14:textId="01163BDE" w:rsidR="00E57EC9" w:rsidRDefault="00E57EC9" w:rsidP="00E57EC9">
      <w:r>
        <w:t>— </w:t>
      </w:r>
      <w:r w:rsidR="00776CEA" w:rsidRPr="00034910">
        <w:t>Oui</w:t>
      </w:r>
      <w:r>
        <w:t>, M. </w:t>
      </w:r>
      <w:r w:rsidR="00776CEA" w:rsidRPr="00034910">
        <w:t>le professeur</w:t>
      </w:r>
      <w:r>
        <w:t xml:space="preserve">, </w:t>
      </w:r>
      <w:r w:rsidR="00776CEA" w:rsidRPr="00034910">
        <w:t>deux jours</w:t>
      </w:r>
      <w:r>
        <w:t>.</w:t>
      </w:r>
    </w:p>
    <w:p w14:paraId="25DAC249" w14:textId="1402E60C" w:rsidR="00E57EC9" w:rsidRDefault="00E57EC9" w:rsidP="00E57EC9">
      <w:r>
        <w:t>— </w:t>
      </w:r>
      <w:r w:rsidR="00776CEA" w:rsidRPr="00034910">
        <w:t>Bien</w:t>
      </w:r>
      <w:r>
        <w:t xml:space="preserve"> ! </w:t>
      </w:r>
      <w:r w:rsidR="00776CEA" w:rsidRPr="00034910">
        <w:t>J</w:t>
      </w:r>
      <w:r>
        <w:t>’</w:t>
      </w:r>
      <w:r w:rsidR="00776CEA" w:rsidRPr="00034910">
        <w:t xml:space="preserve">indique à </w:t>
      </w:r>
      <w:r>
        <w:t>M. </w:t>
      </w:r>
      <w:r w:rsidR="00776CEA" w:rsidRPr="00034910">
        <w:t>Thomson que son action aussi brève ne saurait être complète</w:t>
      </w:r>
      <w:r>
        <w:t>.</w:t>
      </w:r>
    </w:p>
    <w:p w14:paraId="72165655" w14:textId="0A56FCCE" w:rsidR="00E57EC9" w:rsidRDefault="00E57EC9" w:rsidP="00E57EC9">
      <w:r>
        <w:t>— </w:t>
      </w:r>
      <w:r w:rsidR="00776CEA" w:rsidRPr="00034910">
        <w:t>Pourtant je vous assure qu</w:t>
      </w:r>
      <w:r>
        <w:t>’</w:t>
      </w:r>
      <w:r w:rsidR="00776CEA" w:rsidRPr="00034910">
        <w:t>il n</w:t>
      </w:r>
      <w:r>
        <w:t>’</w:t>
      </w:r>
      <w:r w:rsidR="00776CEA" w:rsidRPr="00034910">
        <w:t>y a plus apparence de t</w:t>
      </w:r>
      <w:r w:rsidR="00776CEA" w:rsidRPr="00034910">
        <w:t>a</w:t>
      </w:r>
      <w:r w:rsidR="00776CEA" w:rsidRPr="00034910">
        <w:t>che de vin</w:t>
      </w:r>
      <w:r>
        <w:t xml:space="preserve">. </w:t>
      </w:r>
      <w:r w:rsidR="00776CEA" w:rsidRPr="00034910">
        <w:t>J</w:t>
      </w:r>
      <w:r>
        <w:t>’</w:t>
      </w:r>
      <w:r w:rsidR="00776CEA" w:rsidRPr="00034910">
        <w:t xml:space="preserve">accompagnais </w:t>
      </w:r>
      <w:r>
        <w:t>M. </w:t>
      </w:r>
      <w:r w:rsidR="00776CEA" w:rsidRPr="00034910">
        <w:t>le juge d</w:t>
      </w:r>
      <w:r>
        <w:t>’</w:t>
      </w:r>
      <w:r w:rsidR="00776CEA" w:rsidRPr="00034910">
        <w:t>instruction et</w:t>
      </w:r>
      <w:r>
        <w:t>…</w:t>
      </w:r>
    </w:p>
    <w:p w14:paraId="0084E61F" w14:textId="77777777" w:rsidR="00E57EC9" w:rsidRDefault="00776CEA" w:rsidP="00E57EC9">
      <w:r w:rsidRPr="00034910">
        <w:t>Il me coupe la parole</w:t>
      </w:r>
      <w:r w:rsidR="00E57EC9">
        <w:t>.</w:t>
      </w:r>
    </w:p>
    <w:p w14:paraId="236A954F" w14:textId="77777777" w:rsidR="00E57EC9" w:rsidRDefault="00E57EC9" w:rsidP="00E57EC9">
      <w:r>
        <w:t>— </w:t>
      </w:r>
      <w:r w:rsidR="00776CEA" w:rsidRPr="00034910">
        <w:t>Sans doute</w:t>
      </w:r>
      <w:r>
        <w:t xml:space="preserve"> ! </w:t>
      </w:r>
      <w:r w:rsidR="00776CEA" w:rsidRPr="00034910">
        <w:t>Sans doute</w:t>
      </w:r>
      <w:r>
        <w:t xml:space="preserve"> ! </w:t>
      </w:r>
      <w:r w:rsidR="00776CEA" w:rsidRPr="00034910">
        <w:t>Au repos</w:t>
      </w:r>
      <w:r>
        <w:t xml:space="preserve">, </w:t>
      </w:r>
      <w:r w:rsidR="00776CEA" w:rsidRPr="00034910">
        <w:t>on ne voit rien</w:t>
      </w:r>
      <w:r>
        <w:t xml:space="preserve"> ; </w:t>
      </w:r>
      <w:r w:rsidR="00776CEA" w:rsidRPr="00034910">
        <w:t>mais supposez une émotion violente</w:t>
      </w:r>
      <w:r>
        <w:t xml:space="preserve"> : </w:t>
      </w:r>
      <w:r w:rsidR="00776CEA" w:rsidRPr="00034910">
        <w:t>colère</w:t>
      </w:r>
      <w:r>
        <w:t xml:space="preserve">, </w:t>
      </w:r>
      <w:r w:rsidR="00776CEA" w:rsidRPr="00034910">
        <w:t>terreur ou autre</w:t>
      </w:r>
      <w:r>
        <w:t xml:space="preserve">, </w:t>
      </w:r>
      <w:r w:rsidR="00776CEA" w:rsidRPr="00034910">
        <w:t>la t</w:t>
      </w:r>
      <w:r w:rsidR="00776CEA" w:rsidRPr="00034910">
        <w:t>a</w:t>
      </w:r>
      <w:r w:rsidR="00776CEA" w:rsidRPr="00034910">
        <w:t>che de vin reparaîtrait</w:t>
      </w:r>
      <w:r>
        <w:t>.</w:t>
      </w:r>
    </w:p>
    <w:p w14:paraId="45863EC5" w14:textId="77777777" w:rsidR="00E57EC9" w:rsidRDefault="00E57EC9" w:rsidP="00E57EC9">
      <w:r>
        <w:t>— </w:t>
      </w:r>
      <w:r w:rsidR="00776CEA" w:rsidRPr="00034910">
        <w:t>Vous croyez</w:t>
      </w:r>
      <w:r>
        <w:t> ?</w:t>
      </w:r>
    </w:p>
    <w:p w14:paraId="3917E953" w14:textId="77777777" w:rsidR="00E57EC9" w:rsidRDefault="00E57EC9" w:rsidP="00E57EC9">
      <w:r>
        <w:t>— </w:t>
      </w:r>
      <w:r w:rsidR="00776CEA" w:rsidRPr="00034910">
        <w:t xml:space="preserve">Je suis </w:t>
      </w:r>
      <w:r w:rsidR="00776CEA" w:rsidRPr="00034910">
        <w:rPr>
          <w:i/>
          <w:iCs/>
        </w:rPr>
        <w:t>sûr</w:t>
      </w:r>
      <w:r>
        <w:rPr>
          <w:i/>
          <w:iCs/>
        </w:rPr>
        <w:t xml:space="preserve">, </w:t>
      </w:r>
      <w:r w:rsidR="00776CEA" w:rsidRPr="00034910">
        <w:t>mon jeune ami</w:t>
      </w:r>
      <w:r>
        <w:t>.</w:t>
      </w:r>
    </w:p>
    <w:p w14:paraId="02AD9E5C" w14:textId="77777777" w:rsidR="00E57EC9" w:rsidRDefault="00E57EC9" w:rsidP="00E57EC9">
      <w:r>
        <w:t>— </w:t>
      </w:r>
      <w:r w:rsidR="00776CEA" w:rsidRPr="00034910">
        <w:t>Pardon</w:t>
      </w:r>
      <w:r>
        <w:t xml:space="preserve">, </w:t>
      </w:r>
      <w:r w:rsidR="00776CEA" w:rsidRPr="00034910">
        <w:t>je n</w:t>
      </w:r>
      <w:r>
        <w:t>’</w:t>
      </w:r>
      <w:r w:rsidR="00776CEA" w:rsidRPr="00034910">
        <w:t>avais pas l</w:t>
      </w:r>
      <w:r>
        <w:t>’</w:t>
      </w:r>
      <w:r w:rsidR="00776CEA" w:rsidRPr="00034910">
        <w:t>intention d</w:t>
      </w:r>
      <w:r>
        <w:t>’</w:t>
      </w:r>
      <w:r w:rsidR="00776CEA" w:rsidRPr="00034910">
        <w:t>exprimer un doute</w:t>
      </w:r>
      <w:r>
        <w:t xml:space="preserve">. </w:t>
      </w:r>
      <w:r w:rsidR="00776CEA" w:rsidRPr="00034910">
        <w:t>Il sourit à mon excuse</w:t>
      </w:r>
      <w:r>
        <w:t>.</w:t>
      </w:r>
    </w:p>
    <w:p w14:paraId="0B8F4A58" w14:textId="77777777" w:rsidR="00E57EC9" w:rsidRDefault="00E57EC9" w:rsidP="00E57EC9">
      <w:r>
        <w:t>— </w:t>
      </w:r>
      <w:r w:rsidR="00776CEA" w:rsidRPr="00034910">
        <w:t>La tache redeviendrait visible</w:t>
      </w:r>
      <w:r>
        <w:t xml:space="preserve">, </w:t>
      </w:r>
      <w:r w:rsidR="00776CEA" w:rsidRPr="00034910">
        <w:t>non pas en violacé comme auparavant</w:t>
      </w:r>
      <w:r>
        <w:t xml:space="preserve">, </w:t>
      </w:r>
      <w:r w:rsidR="00776CEA" w:rsidRPr="00034910">
        <w:t>mais en rouge vif</w:t>
      </w:r>
      <w:r>
        <w:t xml:space="preserve">, </w:t>
      </w:r>
      <w:r w:rsidR="00776CEA" w:rsidRPr="00034910">
        <w:t>dessinant le contour du signe effacé par le radium</w:t>
      </w:r>
      <w:r>
        <w:t>.</w:t>
      </w:r>
    </w:p>
    <w:p w14:paraId="6134973C" w14:textId="77777777" w:rsidR="00E57EC9" w:rsidRDefault="00776CEA" w:rsidP="00E57EC9">
      <w:r w:rsidRPr="00034910">
        <w:t>Oh</w:t>
      </w:r>
      <w:r w:rsidR="00E57EC9">
        <w:t xml:space="preserve"> ! </w:t>
      </w:r>
      <w:r w:rsidRPr="00034910">
        <w:t>le digne professeur</w:t>
      </w:r>
      <w:r w:rsidR="00E57EC9">
        <w:t xml:space="preserve"> ! </w:t>
      </w:r>
      <w:r w:rsidRPr="00034910">
        <w:t>Comme j</w:t>
      </w:r>
      <w:r w:rsidR="00E57EC9">
        <w:t>’</w:t>
      </w:r>
      <w:r w:rsidRPr="00034910">
        <w:t>aurais été heureux de le presser sur mon cœur</w:t>
      </w:r>
      <w:r w:rsidR="00E57EC9">
        <w:t xml:space="preserve"> ! </w:t>
      </w:r>
      <w:r w:rsidRPr="00034910">
        <w:t>Mais pareille effusion l</w:t>
      </w:r>
      <w:r w:rsidR="00E57EC9">
        <w:t>’</w:t>
      </w:r>
      <w:r w:rsidRPr="00034910">
        <w:t>eût probabl</w:t>
      </w:r>
      <w:r w:rsidRPr="00034910">
        <w:t>e</w:t>
      </w:r>
      <w:r w:rsidRPr="00034910">
        <w:t>ment surpris</w:t>
      </w:r>
      <w:r w:rsidR="00E57EC9">
        <w:t xml:space="preserve">, </w:t>
      </w:r>
      <w:r w:rsidRPr="00034910">
        <w:t>d</w:t>
      </w:r>
      <w:r w:rsidR="00E57EC9">
        <w:t>’</w:t>
      </w:r>
      <w:r w:rsidRPr="00034910">
        <w:t>autant plus qu</w:t>
      </w:r>
      <w:r w:rsidR="00E57EC9">
        <w:t>’</w:t>
      </w:r>
      <w:r w:rsidRPr="00034910">
        <w:t>il m</w:t>
      </w:r>
      <w:r w:rsidR="00E57EC9">
        <w:t>’</w:t>
      </w:r>
      <w:r w:rsidRPr="00034910">
        <w:t>eût été interdit de lui fournir la moindre explication</w:t>
      </w:r>
      <w:r w:rsidR="00E57EC9">
        <w:t xml:space="preserve">. </w:t>
      </w:r>
      <w:r w:rsidRPr="00034910">
        <w:t>Aussi me contentai-je de serrer la lettre dans ma poche</w:t>
      </w:r>
      <w:r w:rsidR="00E57EC9">
        <w:t xml:space="preserve">, </w:t>
      </w:r>
      <w:r w:rsidRPr="00034910">
        <w:t>de reprendre ce qui restait de la bande au r</w:t>
      </w:r>
      <w:r w:rsidRPr="00034910">
        <w:t>a</w:t>
      </w:r>
      <w:r w:rsidRPr="00034910">
        <w:t>dium et je m</w:t>
      </w:r>
      <w:r w:rsidR="00E57EC9">
        <w:t>’</w:t>
      </w:r>
      <w:r w:rsidRPr="00034910">
        <w:t>esquivai</w:t>
      </w:r>
      <w:r w:rsidR="00E57EC9">
        <w:t>.</w:t>
      </w:r>
    </w:p>
    <w:p w14:paraId="02CEBA55" w14:textId="77777777" w:rsidR="00E57EC9" w:rsidRDefault="00776CEA" w:rsidP="00E57EC9">
      <w:r w:rsidRPr="00034910">
        <w:t xml:space="preserve">Je tenais mon </w:t>
      </w:r>
      <w:proofErr w:type="spellStart"/>
      <w:r w:rsidRPr="00034910">
        <w:t>Toddy</w:t>
      </w:r>
      <w:proofErr w:type="spellEnd"/>
      <w:r w:rsidR="00E57EC9">
        <w:t xml:space="preserve">. </w:t>
      </w:r>
      <w:r w:rsidRPr="00034910">
        <w:t>De plus</w:t>
      </w:r>
      <w:r w:rsidR="00E57EC9">
        <w:t xml:space="preserve">, </w:t>
      </w:r>
      <w:r w:rsidRPr="00034910">
        <w:t>je me rendais compte que</w:t>
      </w:r>
      <w:r w:rsidR="00E57EC9">
        <w:t xml:space="preserve">, </w:t>
      </w:r>
      <w:r w:rsidRPr="00034910">
        <w:t>en démontrant la présence du radium dans l</w:t>
      </w:r>
      <w:r w:rsidR="00E57EC9">
        <w:t>’</w:t>
      </w:r>
      <w:r w:rsidRPr="00034910">
        <w:t>affaire</w:t>
      </w:r>
      <w:r w:rsidR="00E57EC9">
        <w:t xml:space="preserve">, </w:t>
      </w:r>
      <w:r w:rsidRPr="00034910">
        <w:t xml:space="preserve">je faisais le jeu de mon cher patron Dick </w:t>
      </w:r>
      <w:proofErr w:type="spellStart"/>
      <w:r w:rsidRPr="00034910">
        <w:t>Fann</w:t>
      </w:r>
      <w:proofErr w:type="spellEnd"/>
      <w:r w:rsidR="00E57EC9">
        <w:t>.</w:t>
      </w:r>
    </w:p>
    <w:p w14:paraId="556BD9C8" w14:textId="4DB9C02C" w:rsidR="00E57EC9" w:rsidRDefault="00776CEA" w:rsidP="00E57EC9">
      <w:r w:rsidRPr="00034910">
        <w:lastRenderedPageBreak/>
        <w:t xml:space="preserve">Je pris le chemin de la maison de </w:t>
      </w:r>
      <w:r w:rsidR="00E57EC9">
        <w:t>M. </w:t>
      </w:r>
      <w:r w:rsidRPr="00034910">
        <w:t>Thomson</w:t>
      </w:r>
      <w:r w:rsidR="00E57EC9">
        <w:t>.</w:t>
      </w:r>
    </w:p>
    <w:p w14:paraId="6DCD9885" w14:textId="77777777" w:rsidR="00E57EC9" w:rsidRDefault="00776CEA" w:rsidP="00E57EC9">
      <w:r w:rsidRPr="00034910">
        <w:t>Hélas</w:t>
      </w:r>
      <w:r w:rsidR="00E57EC9">
        <w:t xml:space="preserve"> ! </w:t>
      </w:r>
      <w:r w:rsidRPr="00034910">
        <w:t>la justice était contre moi</w:t>
      </w:r>
      <w:r w:rsidR="00E57EC9">
        <w:t>.</w:t>
      </w:r>
    </w:p>
    <w:p w14:paraId="3FD07C58" w14:textId="77777777" w:rsidR="00E57EC9" w:rsidRDefault="00776CEA" w:rsidP="00E57EC9">
      <w:r w:rsidRPr="00034910">
        <w:t>Ma démarche précipitée du matin avait indisposé le juge contre moi</w:t>
      </w:r>
      <w:r w:rsidR="00E57EC9">
        <w:t>.</w:t>
      </w:r>
    </w:p>
    <w:p w14:paraId="5AB31DB0" w14:textId="77777777" w:rsidR="00E57EC9" w:rsidRDefault="00776CEA" w:rsidP="00E57EC9">
      <w:r w:rsidRPr="00034910">
        <w:t>Il me considérait comme un factieux qui l</w:t>
      </w:r>
      <w:r w:rsidR="00E57EC9">
        <w:t>’</w:t>
      </w:r>
      <w:r w:rsidRPr="00034910">
        <w:t>avait entraîné à barboter inutilement dans les rues fangeuses de la ville</w:t>
      </w:r>
      <w:r w:rsidR="00E57EC9">
        <w:t xml:space="preserve">, </w:t>
      </w:r>
      <w:r w:rsidRPr="00034910">
        <w:t>et il avait donné des ordres en conséquence</w:t>
      </w:r>
      <w:r w:rsidR="00E57EC9">
        <w:t>.</w:t>
      </w:r>
    </w:p>
    <w:p w14:paraId="65A54784" w14:textId="77777777" w:rsidR="00E57EC9" w:rsidRDefault="00776CEA" w:rsidP="00E57EC9">
      <w:r w:rsidRPr="00034910">
        <w:t>Sa servante m</w:t>
      </w:r>
      <w:r w:rsidR="00E57EC9">
        <w:t>’</w:t>
      </w:r>
      <w:r w:rsidRPr="00034910">
        <w:t>accueillit par une grimace épouvantable</w:t>
      </w:r>
      <w:r w:rsidR="00E57EC9">
        <w:t>.</w:t>
      </w:r>
    </w:p>
    <w:p w14:paraId="1F7F66DB" w14:textId="3D132367" w:rsidR="00E57EC9" w:rsidRDefault="00E57EC9" w:rsidP="00E57EC9">
      <w:r>
        <w:t>— M. </w:t>
      </w:r>
      <w:r w:rsidR="00776CEA" w:rsidRPr="00034910">
        <w:t>le juge ne reçoit pas</w:t>
      </w:r>
      <w:r>
        <w:t>.</w:t>
      </w:r>
    </w:p>
    <w:p w14:paraId="1F9672D9" w14:textId="77777777" w:rsidR="00E57EC9" w:rsidRDefault="00776CEA" w:rsidP="00E57EC9">
      <w:r w:rsidRPr="00034910">
        <w:t>Et la revêche créature me repoussa la porte au nez</w:t>
      </w:r>
      <w:r w:rsidR="00E57EC9">
        <w:t>.</w:t>
      </w:r>
    </w:p>
    <w:p w14:paraId="2263D13B" w14:textId="77777777" w:rsidR="00E57EC9" w:rsidRDefault="00776CEA" w:rsidP="00E57EC9">
      <w:r w:rsidRPr="00034910">
        <w:t>Quelle situation</w:t>
      </w:r>
      <w:r w:rsidR="00E57EC9">
        <w:t xml:space="preserve"> ! </w:t>
      </w:r>
      <w:r w:rsidRPr="00034910">
        <w:t>Avoir cent mille fois raison</w:t>
      </w:r>
      <w:r w:rsidR="00E57EC9">
        <w:t xml:space="preserve">, </w:t>
      </w:r>
      <w:r w:rsidRPr="00034910">
        <w:t>tenir la vérité en poche</w:t>
      </w:r>
      <w:r w:rsidR="00E57EC9">
        <w:t xml:space="preserve">, </w:t>
      </w:r>
      <w:r w:rsidRPr="00034910">
        <w:t>et se voir repoussé par ceux auxquels on a intérêt à la faire connaîtra</w:t>
      </w:r>
      <w:r w:rsidR="00E57EC9">
        <w:t>.</w:t>
      </w:r>
    </w:p>
    <w:p w14:paraId="46222C32" w14:textId="77777777" w:rsidR="00E57EC9" w:rsidRDefault="00776CEA" w:rsidP="00E57EC9">
      <w:r w:rsidRPr="00034910">
        <w:t>Sans souci de m</w:t>
      </w:r>
      <w:r w:rsidR="00E57EC9">
        <w:t>’</w:t>
      </w:r>
      <w:r w:rsidRPr="00034910">
        <w:t>éclabousser</w:t>
      </w:r>
      <w:r w:rsidR="00E57EC9">
        <w:t xml:space="preserve">, </w:t>
      </w:r>
      <w:r w:rsidRPr="00034910">
        <w:t>je trépignais de rage</w:t>
      </w:r>
      <w:r w:rsidR="00E57EC9">
        <w:t xml:space="preserve">, </w:t>
      </w:r>
      <w:r w:rsidRPr="00034910">
        <w:t>quand un brave cantonnier passa</w:t>
      </w:r>
      <w:r w:rsidR="00E57EC9">
        <w:t xml:space="preserve">. </w:t>
      </w:r>
      <w:r w:rsidRPr="00034910">
        <w:t>Il y a des cantonniers à Columbus</w:t>
      </w:r>
      <w:r w:rsidR="00E57EC9">
        <w:t xml:space="preserve">. </w:t>
      </w:r>
      <w:r w:rsidRPr="00034910">
        <w:t>Ils ne balaient que durant la belle saison</w:t>
      </w:r>
      <w:r w:rsidR="00E57EC9">
        <w:t xml:space="preserve">. </w:t>
      </w:r>
      <w:r w:rsidRPr="00034910">
        <w:t>En hiver</w:t>
      </w:r>
      <w:r w:rsidR="00E57EC9">
        <w:t xml:space="preserve">, </w:t>
      </w:r>
      <w:r w:rsidRPr="00034910">
        <w:t>il y a trop de neige et de boue</w:t>
      </w:r>
      <w:r w:rsidR="00E57EC9">
        <w:t xml:space="preserve"> ; </w:t>
      </w:r>
      <w:r w:rsidRPr="00034910">
        <w:t>ils préfèrent se croiser les bras</w:t>
      </w:r>
      <w:r w:rsidR="00E57EC9">
        <w:t xml:space="preserve">, </w:t>
      </w:r>
      <w:r w:rsidRPr="00034910">
        <w:t>devenir des cantonniers honoraires</w:t>
      </w:r>
      <w:r w:rsidR="00E57EC9">
        <w:t>.</w:t>
      </w:r>
    </w:p>
    <w:p w14:paraId="14618C98" w14:textId="77777777" w:rsidR="00E57EC9" w:rsidRDefault="00776CEA" w:rsidP="00E57EC9">
      <w:r w:rsidRPr="00034910">
        <w:t>Se promenant</w:t>
      </w:r>
      <w:r w:rsidR="00E57EC9">
        <w:t xml:space="preserve">, </w:t>
      </w:r>
      <w:r w:rsidRPr="00034910">
        <w:t>celui-ci me considéra</w:t>
      </w:r>
      <w:r w:rsidR="00E57EC9">
        <w:t xml:space="preserve">, </w:t>
      </w:r>
      <w:r w:rsidRPr="00034910">
        <w:t>et intéressé par mes gestes colères</w:t>
      </w:r>
      <w:r w:rsidR="00E57EC9">
        <w:t> :</w:t>
      </w:r>
    </w:p>
    <w:p w14:paraId="32988DAB" w14:textId="77777777" w:rsidR="00E57EC9" w:rsidRDefault="00E57EC9" w:rsidP="00E57EC9">
      <w:r>
        <w:t>— </w:t>
      </w:r>
      <w:r w:rsidR="00776CEA" w:rsidRPr="00034910">
        <w:t>Eh</w:t>
      </w:r>
      <w:r>
        <w:t xml:space="preserve"> ! </w:t>
      </w:r>
      <w:r w:rsidR="00776CEA" w:rsidRPr="00034910">
        <w:t>Eh</w:t>
      </w:r>
      <w:r>
        <w:t xml:space="preserve"> ! </w:t>
      </w:r>
      <w:r w:rsidR="00776CEA" w:rsidRPr="00034910">
        <w:t>mon brave boy</w:t>
      </w:r>
      <w:r>
        <w:t xml:space="preserve">, </w:t>
      </w:r>
      <w:r w:rsidR="00776CEA" w:rsidRPr="00034910">
        <w:t>vous semblez dans une vérit</w:t>
      </w:r>
      <w:r w:rsidR="00776CEA" w:rsidRPr="00034910">
        <w:t>a</w:t>
      </w:r>
      <w:r w:rsidR="00776CEA" w:rsidRPr="00034910">
        <w:t>ble irritation</w:t>
      </w:r>
      <w:r>
        <w:t>.</w:t>
      </w:r>
    </w:p>
    <w:p w14:paraId="377501E8" w14:textId="77777777" w:rsidR="00E57EC9" w:rsidRDefault="00776CEA" w:rsidP="00E57EC9">
      <w:r w:rsidRPr="00034910">
        <w:t>Je le regardai de travers</w:t>
      </w:r>
      <w:r w:rsidR="00E57EC9">
        <w:t xml:space="preserve"> ; </w:t>
      </w:r>
      <w:r w:rsidRPr="00034910">
        <w:t>mais sa figure ouverte me mit en confiance</w:t>
      </w:r>
      <w:r w:rsidR="00E57EC9">
        <w:t>.</w:t>
      </w:r>
    </w:p>
    <w:p w14:paraId="380AEA55" w14:textId="77777777" w:rsidR="00E57EC9" w:rsidRDefault="00E57EC9" w:rsidP="00E57EC9">
      <w:r>
        <w:t>— </w:t>
      </w:r>
      <w:r w:rsidR="00776CEA" w:rsidRPr="00034910">
        <w:t>Il y a de quoi</w:t>
      </w:r>
      <w:r>
        <w:t> !</w:t>
      </w:r>
    </w:p>
    <w:p w14:paraId="62FAB44F" w14:textId="77777777" w:rsidR="00E57EC9" w:rsidRDefault="00E57EC9" w:rsidP="00E57EC9">
      <w:r>
        <w:lastRenderedPageBreak/>
        <w:t>— </w:t>
      </w:r>
      <w:r w:rsidR="00776CEA" w:rsidRPr="00034910">
        <w:t>Oh</w:t>
      </w:r>
      <w:r>
        <w:t xml:space="preserve"> ! </w:t>
      </w:r>
      <w:r w:rsidR="00776CEA" w:rsidRPr="00034910">
        <w:t>reprit-il philosophiquement</w:t>
      </w:r>
      <w:r>
        <w:t xml:space="preserve">, </w:t>
      </w:r>
      <w:r w:rsidR="00776CEA" w:rsidRPr="00034910">
        <w:t>dans cette vallée de larmes</w:t>
      </w:r>
      <w:r>
        <w:t xml:space="preserve">, </w:t>
      </w:r>
      <w:r w:rsidR="00776CEA" w:rsidRPr="00034910">
        <w:t>il y a toujours de quoi rouler les nerfs en pelote</w:t>
      </w:r>
      <w:r>
        <w:t>.</w:t>
      </w:r>
    </w:p>
    <w:p w14:paraId="3B4A51E3" w14:textId="77777777" w:rsidR="00E57EC9" w:rsidRDefault="00776CEA" w:rsidP="00E57EC9">
      <w:r w:rsidRPr="00034910">
        <w:t>La justesse de l</w:t>
      </w:r>
      <w:r w:rsidR="00E57EC9">
        <w:t>’</w:t>
      </w:r>
      <w:r w:rsidRPr="00034910">
        <w:t>observation accrut encore ma confiance</w:t>
      </w:r>
      <w:r w:rsidR="00E57EC9">
        <w:t>.</w:t>
      </w:r>
    </w:p>
    <w:p w14:paraId="477C6090" w14:textId="77777777" w:rsidR="00E57EC9" w:rsidRDefault="00E57EC9" w:rsidP="00E57EC9">
      <w:r>
        <w:t>— </w:t>
      </w:r>
      <w:r w:rsidR="00776CEA" w:rsidRPr="00034910">
        <w:t>Je veux parler au juge Thomson et on refuse de me rec</w:t>
      </w:r>
      <w:r w:rsidR="00776CEA" w:rsidRPr="00034910">
        <w:t>e</w:t>
      </w:r>
      <w:r w:rsidR="00776CEA" w:rsidRPr="00034910">
        <w:t>voir</w:t>
      </w:r>
      <w:r>
        <w:t>.</w:t>
      </w:r>
    </w:p>
    <w:p w14:paraId="279532A6" w14:textId="77777777" w:rsidR="00E57EC9" w:rsidRDefault="00776CEA" w:rsidP="00E57EC9">
      <w:r w:rsidRPr="00034910">
        <w:t>L</w:t>
      </w:r>
      <w:r w:rsidR="00E57EC9">
        <w:t>’</w:t>
      </w:r>
      <w:r w:rsidRPr="00034910">
        <w:t>homme haussa les épaules</w:t>
      </w:r>
      <w:r w:rsidR="00E57EC9">
        <w:t>.</w:t>
      </w:r>
    </w:p>
    <w:p w14:paraId="199F2F0C" w14:textId="77777777" w:rsidR="00E57EC9" w:rsidRDefault="00E57EC9" w:rsidP="00E57EC9">
      <w:r>
        <w:t>— </w:t>
      </w:r>
      <w:r w:rsidR="00776CEA" w:rsidRPr="00034910">
        <w:t>Un juge n</w:t>
      </w:r>
      <w:r>
        <w:t>’</w:t>
      </w:r>
      <w:r w:rsidR="00776CEA" w:rsidRPr="00034910">
        <w:t>est qu</w:t>
      </w:r>
      <w:r>
        <w:t>’</w:t>
      </w:r>
      <w:r w:rsidR="00776CEA" w:rsidRPr="00034910">
        <w:t>un homme</w:t>
      </w:r>
      <w:r>
        <w:t xml:space="preserve"> ; </w:t>
      </w:r>
      <w:r w:rsidR="00776CEA" w:rsidRPr="00034910">
        <w:t>aussi lui arrive-t-il de faire des sottises tout comme les camarades</w:t>
      </w:r>
      <w:r>
        <w:t>.</w:t>
      </w:r>
    </w:p>
    <w:p w14:paraId="4C869B91" w14:textId="77777777" w:rsidR="00E57EC9" w:rsidRDefault="00E57EC9" w:rsidP="00E57EC9">
      <w:r>
        <w:t>— </w:t>
      </w:r>
      <w:r w:rsidR="00776CEA" w:rsidRPr="00034910">
        <w:t>Seulement</w:t>
      </w:r>
      <w:r>
        <w:t xml:space="preserve">, </w:t>
      </w:r>
      <w:r w:rsidR="00776CEA" w:rsidRPr="00034910">
        <w:t>un retard peut coûter la vie à de braves gens qui sont actuellement en bonne santé</w:t>
      </w:r>
      <w:r>
        <w:t>.</w:t>
      </w:r>
    </w:p>
    <w:p w14:paraId="34B885C3" w14:textId="77777777" w:rsidR="00E57EC9" w:rsidRDefault="00776CEA" w:rsidP="00E57EC9">
      <w:r w:rsidRPr="00034910">
        <w:t>Mon interlocuteur se gratta l</w:t>
      </w:r>
      <w:r w:rsidR="00E57EC9">
        <w:t>’</w:t>
      </w:r>
      <w:r w:rsidRPr="00034910">
        <w:t>oreille</w:t>
      </w:r>
      <w:r w:rsidR="00E57EC9">
        <w:t>.</w:t>
      </w:r>
    </w:p>
    <w:p w14:paraId="11F91E37" w14:textId="77777777" w:rsidR="00E57EC9" w:rsidRDefault="00E57EC9" w:rsidP="00E57EC9">
      <w:r>
        <w:t>— </w:t>
      </w:r>
      <w:r w:rsidR="00776CEA" w:rsidRPr="00034910">
        <w:t>Oui</w:t>
      </w:r>
      <w:r>
        <w:t xml:space="preserve">, </w:t>
      </w:r>
      <w:r w:rsidR="00776CEA" w:rsidRPr="00034910">
        <w:t>oui</w:t>
      </w:r>
      <w:r>
        <w:t xml:space="preserve">, </w:t>
      </w:r>
      <w:r w:rsidR="00776CEA" w:rsidRPr="00034910">
        <w:t>murmura-t-il</w:t>
      </w:r>
      <w:r>
        <w:t xml:space="preserve">, </w:t>
      </w:r>
      <w:r w:rsidR="00776CEA" w:rsidRPr="00034910">
        <w:t>c</w:t>
      </w:r>
      <w:r>
        <w:t>’</w:t>
      </w:r>
      <w:r w:rsidR="00776CEA" w:rsidRPr="00034910">
        <w:t>est la vie</w:t>
      </w:r>
      <w:r>
        <w:t xml:space="preserve">, </w:t>
      </w:r>
      <w:r w:rsidR="00776CEA" w:rsidRPr="00034910">
        <w:t>cela</w:t>
      </w:r>
      <w:r>
        <w:t xml:space="preserve">… </w:t>
      </w:r>
      <w:r w:rsidR="00776CEA" w:rsidRPr="00034910">
        <w:t>On se porte bien</w:t>
      </w:r>
      <w:r>
        <w:t xml:space="preserve">… </w:t>
      </w:r>
      <w:r w:rsidR="00776CEA" w:rsidRPr="00034910">
        <w:t>et la mort nous guette</w:t>
      </w:r>
      <w:r>
        <w:t xml:space="preserve">, </w:t>
      </w:r>
      <w:r w:rsidR="00776CEA" w:rsidRPr="00034910">
        <w:t>il y a quelque chose à ce sujet-là dans la Bible</w:t>
      </w:r>
      <w:r>
        <w:t xml:space="preserve">… </w:t>
      </w:r>
      <w:r w:rsidR="00776CEA" w:rsidRPr="00034910">
        <w:t>Faites excuse</w:t>
      </w:r>
      <w:r>
        <w:t xml:space="preserve">, </w:t>
      </w:r>
      <w:r w:rsidR="00776CEA" w:rsidRPr="00034910">
        <w:t>ma mémoire n</w:t>
      </w:r>
      <w:r>
        <w:t>’</w:t>
      </w:r>
      <w:r w:rsidR="00776CEA" w:rsidRPr="00034910">
        <w:t xml:space="preserve">est pas aussi solide que celle des </w:t>
      </w:r>
      <w:r>
        <w:t>« </w:t>
      </w:r>
      <w:r w:rsidR="00776CEA" w:rsidRPr="00034910">
        <w:t>recteurs</w:t>
      </w:r>
      <w:r>
        <w:t xml:space="preserve"> »… </w:t>
      </w:r>
      <w:r w:rsidR="00776CEA" w:rsidRPr="00034910">
        <w:t>Ils font entrer tout le gros livre saint dans leur tête</w:t>
      </w:r>
      <w:r>
        <w:t xml:space="preserve"> ; </w:t>
      </w:r>
      <w:r w:rsidR="00776CEA" w:rsidRPr="00034910">
        <w:t>moi</w:t>
      </w:r>
      <w:r>
        <w:t xml:space="preserve">, </w:t>
      </w:r>
      <w:r w:rsidR="00776CEA" w:rsidRPr="00034910">
        <w:t>rien ne reste dans la mienne</w:t>
      </w:r>
      <w:r>
        <w:t xml:space="preserve">… </w:t>
      </w:r>
      <w:r w:rsidR="00776CEA" w:rsidRPr="00034910">
        <w:t>Après ça</w:t>
      </w:r>
      <w:r>
        <w:t xml:space="preserve">, </w:t>
      </w:r>
      <w:r w:rsidR="00776CEA" w:rsidRPr="00034910">
        <w:t>chacun a reçu du ciel des aptitudes spéciales</w:t>
      </w:r>
      <w:r>
        <w:t xml:space="preserve">… </w:t>
      </w:r>
      <w:r w:rsidR="00776CEA" w:rsidRPr="00034910">
        <w:t>Ainsi</w:t>
      </w:r>
      <w:r>
        <w:t xml:space="preserve">, </w:t>
      </w:r>
      <w:r w:rsidR="00776CEA" w:rsidRPr="00034910">
        <w:t>moi</w:t>
      </w:r>
      <w:r>
        <w:t xml:space="preserve">, </w:t>
      </w:r>
      <w:r w:rsidR="00776CEA" w:rsidRPr="00034910">
        <w:t>je n</w:t>
      </w:r>
      <w:r>
        <w:t>’</w:t>
      </w:r>
      <w:r w:rsidR="00776CEA" w:rsidRPr="00034910">
        <w:t>ai pas mon pareil pour manœuvrer la raclette</w:t>
      </w:r>
      <w:r>
        <w:t xml:space="preserve">, </w:t>
      </w:r>
      <w:r w:rsidR="00776CEA" w:rsidRPr="00034910">
        <w:t>et le recteur ne sa</w:t>
      </w:r>
      <w:r w:rsidR="00776CEA" w:rsidRPr="00034910">
        <w:t>u</w:t>
      </w:r>
      <w:r w:rsidR="00776CEA" w:rsidRPr="00034910">
        <w:t>rait peut-être pas</w:t>
      </w:r>
      <w:r>
        <w:t xml:space="preserve">, </w:t>
      </w:r>
      <w:r w:rsidR="00776CEA" w:rsidRPr="00034910">
        <w:t>tout homme savant qu</w:t>
      </w:r>
      <w:r>
        <w:t>’</w:t>
      </w:r>
      <w:r w:rsidR="00776CEA" w:rsidRPr="00034910">
        <w:t>il est</w:t>
      </w:r>
      <w:r>
        <w:t>.</w:t>
      </w:r>
    </w:p>
    <w:p w14:paraId="76CB7A59" w14:textId="77777777" w:rsidR="00E57EC9" w:rsidRDefault="00776CEA" w:rsidP="00E57EC9">
      <w:r w:rsidRPr="00C002E9">
        <w:t xml:space="preserve">Il </w:t>
      </w:r>
      <w:r w:rsidRPr="00034910">
        <w:t>respira</w:t>
      </w:r>
      <w:r w:rsidR="00E57EC9">
        <w:t xml:space="preserve">. </w:t>
      </w:r>
      <w:r w:rsidRPr="00034910">
        <w:t>Je l</w:t>
      </w:r>
      <w:r w:rsidR="00E57EC9">
        <w:t>’</w:t>
      </w:r>
      <w:r w:rsidRPr="00034910">
        <w:t>imitai</w:t>
      </w:r>
      <w:r w:rsidR="00E57EC9">
        <w:t xml:space="preserve">. </w:t>
      </w:r>
      <w:r w:rsidRPr="00034910">
        <w:t>Son bavardage m</w:t>
      </w:r>
      <w:r w:rsidR="00E57EC9">
        <w:t>’</w:t>
      </w:r>
      <w:r w:rsidRPr="00034910">
        <w:t>apaisait</w:t>
      </w:r>
      <w:r w:rsidR="00E57EC9">
        <w:t>.</w:t>
      </w:r>
    </w:p>
    <w:p w14:paraId="5D2F50D9" w14:textId="77777777" w:rsidR="00E57EC9" w:rsidRDefault="00E57EC9" w:rsidP="00E57EC9">
      <w:r>
        <w:t>— </w:t>
      </w:r>
      <w:r w:rsidR="00776CEA" w:rsidRPr="00034910">
        <w:t>Alors</w:t>
      </w:r>
      <w:r>
        <w:t xml:space="preserve">, </w:t>
      </w:r>
      <w:r w:rsidR="00776CEA" w:rsidRPr="00034910">
        <w:t>reprit-il</w:t>
      </w:r>
      <w:r>
        <w:t xml:space="preserve">, </w:t>
      </w:r>
      <w:r w:rsidR="00776CEA" w:rsidRPr="00034910">
        <w:t>vous tiendriez à voir le juge</w:t>
      </w:r>
      <w:r>
        <w:t> ?</w:t>
      </w:r>
    </w:p>
    <w:p w14:paraId="019A2DD4" w14:textId="77777777" w:rsidR="00E57EC9" w:rsidRDefault="00E57EC9" w:rsidP="00E57EC9">
      <w:r>
        <w:t>— </w:t>
      </w:r>
      <w:r w:rsidR="00776CEA" w:rsidRPr="00034910">
        <w:t>Je vous l</w:t>
      </w:r>
      <w:r>
        <w:t>’</w:t>
      </w:r>
      <w:r w:rsidR="00776CEA" w:rsidRPr="00034910">
        <w:t>ai dit</w:t>
      </w:r>
      <w:r>
        <w:t xml:space="preserve">… </w:t>
      </w:r>
      <w:r w:rsidR="00776CEA" w:rsidRPr="00034910">
        <w:t>Il s</w:t>
      </w:r>
      <w:r>
        <w:t>’</w:t>
      </w:r>
      <w:r w:rsidR="00776CEA" w:rsidRPr="00034910">
        <w:t>agit d</w:t>
      </w:r>
      <w:r>
        <w:t>’</w:t>
      </w:r>
      <w:r w:rsidR="00776CEA" w:rsidRPr="00034910">
        <w:t>existences humaines</w:t>
      </w:r>
      <w:r>
        <w:t>…</w:t>
      </w:r>
    </w:p>
    <w:p w14:paraId="3D2117A7" w14:textId="77777777" w:rsidR="00E57EC9" w:rsidRDefault="00E57EC9" w:rsidP="00E57EC9">
      <w:r>
        <w:t>— </w:t>
      </w:r>
      <w:r w:rsidR="00776CEA" w:rsidRPr="00034910">
        <w:t>Je comprends</w:t>
      </w:r>
      <w:r>
        <w:t xml:space="preserve">, </w:t>
      </w:r>
      <w:r w:rsidR="00776CEA" w:rsidRPr="00034910">
        <w:t>je comprends</w:t>
      </w:r>
      <w:r>
        <w:t xml:space="preserve">… </w:t>
      </w:r>
      <w:r w:rsidR="00776CEA" w:rsidRPr="00034910">
        <w:t>Si j</w:t>
      </w:r>
      <w:r>
        <w:t>’</w:t>
      </w:r>
      <w:r w:rsidR="00776CEA" w:rsidRPr="00034910">
        <w:t>étais à votre place</w:t>
      </w:r>
      <w:r>
        <w:t xml:space="preserve">, </w:t>
      </w:r>
      <w:r w:rsidR="00776CEA" w:rsidRPr="00034910">
        <w:t>je sais bien ce que je ferais</w:t>
      </w:r>
      <w:r>
        <w:t>.</w:t>
      </w:r>
    </w:p>
    <w:p w14:paraId="2D004D09" w14:textId="77777777" w:rsidR="00E57EC9" w:rsidRDefault="00E57EC9" w:rsidP="00E57EC9">
      <w:r>
        <w:t>— </w:t>
      </w:r>
      <w:r w:rsidR="00776CEA" w:rsidRPr="00034910">
        <w:t>Je le ferais également</w:t>
      </w:r>
      <w:r>
        <w:t xml:space="preserve">, </w:t>
      </w:r>
      <w:r w:rsidR="00776CEA" w:rsidRPr="00034910">
        <w:t>si vous me le disiez</w:t>
      </w:r>
      <w:r>
        <w:t>.</w:t>
      </w:r>
    </w:p>
    <w:p w14:paraId="0BD5805D" w14:textId="77777777" w:rsidR="00E57EC9" w:rsidRDefault="00E57EC9" w:rsidP="00E57EC9">
      <w:r>
        <w:lastRenderedPageBreak/>
        <w:t>— </w:t>
      </w:r>
      <w:r w:rsidR="00776CEA" w:rsidRPr="00034910">
        <w:t>Oh</w:t>
      </w:r>
      <w:r>
        <w:t xml:space="preserve"> ! </w:t>
      </w:r>
      <w:r w:rsidR="00776CEA" w:rsidRPr="00034910">
        <w:t>cela n</w:t>
      </w:r>
      <w:r>
        <w:t>’</w:t>
      </w:r>
      <w:r w:rsidR="00776CEA" w:rsidRPr="00034910">
        <w:t>est pas un secret</w:t>
      </w:r>
      <w:r>
        <w:t xml:space="preserve">, </w:t>
      </w:r>
      <w:r w:rsidR="00776CEA" w:rsidRPr="00034910">
        <w:t>et je n</w:t>
      </w:r>
      <w:r>
        <w:t>’</w:t>
      </w:r>
      <w:r w:rsidR="00776CEA" w:rsidRPr="00034910">
        <w:t>ai pas besoin de me couper la langue avec mes dents pour l</w:t>
      </w:r>
      <w:r>
        <w:t>’</w:t>
      </w:r>
      <w:r w:rsidR="00776CEA" w:rsidRPr="00034910">
        <w:t>empêcher de trahir le mystère</w:t>
      </w:r>
      <w:r w:rsidR="00776CEA" w:rsidRPr="00034910">
        <w:rPr>
          <w:rStyle w:val="Appelnotedebasdep"/>
        </w:rPr>
        <w:footnoteReference w:id="4"/>
      </w:r>
      <w:r>
        <w:t xml:space="preserve">. </w:t>
      </w:r>
      <w:r w:rsidR="00776CEA" w:rsidRPr="00034910">
        <w:t>Le juge va au tribunal vers deux heures après-midi</w:t>
      </w:r>
      <w:r>
        <w:t>.</w:t>
      </w:r>
    </w:p>
    <w:p w14:paraId="54847714" w14:textId="77777777" w:rsidR="00E57EC9" w:rsidRDefault="00E57EC9" w:rsidP="00E57EC9">
      <w:r>
        <w:t>— </w:t>
      </w:r>
      <w:r w:rsidR="00776CEA" w:rsidRPr="00034910">
        <w:t>Oui</w:t>
      </w:r>
      <w:r>
        <w:t xml:space="preserve">, </w:t>
      </w:r>
      <w:r w:rsidR="00776CEA" w:rsidRPr="00034910">
        <w:t>eh bien</w:t>
      </w:r>
      <w:r>
        <w:t> ?</w:t>
      </w:r>
    </w:p>
    <w:p w14:paraId="39A8EFB5" w14:textId="77777777" w:rsidR="00E57EC9" w:rsidRDefault="00E57EC9" w:rsidP="00E57EC9">
      <w:r>
        <w:t>— </w:t>
      </w:r>
      <w:r w:rsidR="00776CEA" w:rsidRPr="00034910">
        <w:t>En vous tenant dans le corridor des témoins</w:t>
      </w:r>
      <w:r>
        <w:t xml:space="preserve">, </w:t>
      </w:r>
      <w:r w:rsidR="00776CEA" w:rsidRPr="00034910">
        <w:t>vous le prendrez au passage</w:t>
      </w:r>
      <w:r>
        <w:t xml:space="preserve">. </w:t>
      </w:r>
      <w:r w:rsidR="00776CEA" w:rsidRPr="00034910">
        <w:t>Et comme il est au tribunal pour écouter tout le monde</w:t>
      </w:r>
      <w:r>
        <w:t>…</w:t>
      </w:r>
    </w:p>
    <w:p w14:paraId="359641D3" w14:textId="77777777" w:rsidR="00E57EC9" w:rsidRDefault="00E57EC9" w:rsidP="00E57EC9">
      <w:r>
        <w:t>— </w:t>
      </w:r>
      <w:r w:rsidR="00776CEA" w:rsidRPr="00034910">
        <w:t>Que je le voie seulement</w:t>
      </w:r>
      <w:r>
        <w:t xml:space="preserve">, </w:t>
      </w:r>
      <w:r w:rsidR="00776CEA" w:rsidRPr="00034910">
        <w:t>je suis certain qu</w:t>
      </w:r>
      <w:r>
        <w:t>’</w:t>
      </w:r>
      <w:r w:rsidR="00776CEA" w:rsidRPr="00034910">
        <w:t>il écoutera</w:t>
      </w:r>
      <w:r>
        <w:t>.</w:t>
      </w:r>
    </w:p>
    <w:p w14:paraId="1280A64C" w14:textId="77777777" w:rsidR="00E57EC9" w:rsidRDefault="00E57EC9" w:rsidP="00E57EC9">
      <w:r>
        <w:t>— </w:t>
      </w:r>
      <w:r w:rsidR="00776CEA" w:rsidRPr="00034910">
        <w:t>Donc</w:t>
      </w:r>
      <w:r>
        <w:t xml:space="preserve">, </w:t>
      </w:r>
      <w:r w:rsidR="00776CEA" w:rsidRPr="00034910">
        <w:t>faites comme je vous explique et tout ira bien</w:t>
      </w:r>
      <w:r>
        <w:t>.</w:t>
      </w:r>
    </w:p>
    <w:p w14:paraId="60B6DB14" w14:textId="77777777" w:rsidR="00E57EC9" w:rsidRDefault="00776CEA" w:rsidP="00E57EC9">
      <w:r w:rsidRPr="00034910">
        <w:t>Sur ce</w:t>
      </w:r>
      <w:r w:rsidR="00E57EC9">
        <w:t xml:space="preserve">, </w:t>
      </w:r>
      <w:r w:rsidRPr="00034910">
        <w:t>le cantonnier s</w:t>
      </w:r>
      <w:r w:rsidR="00E57EC9">
        <w:t>’</w:t>
      </w:r>
      <w:r w:rsidRPr="00034910">
        <w:t>éloigna</w:t>
      </w:r>
      <w:r w:rsidR="00E57EC9">
        <w:t xml:space="preserve">, </w:t>
      </w:r>
      <w:r w:rsidRPr="00034910">
        <w:t>non sans me jeter un co</w:t>
      </w:r>
      <w:r w:rsidRPr="00034910">
        <w:t>r</w:t>
      </w:r>
      <w:r w:rsidRPr="00034910">
        <w:t>dial</w:t>
      </w:r>
      <w:r w:rsidR="00E57EC9">
        <w:t> :</w:t>
      </w:r>
    </w:p>
    <w:p w14:paraId="200A114F" w14:textId="77777777" w:rsidR="00E57EC9" w:rsidRDefault="00E57EC9" w:rsidP="00E57EC9">
      <w:r>
        <w:t>— </w:t>
      </w:r>
      <w:r w:rsidR="00776CEA" w:rsidRPr="00034910">
        <w:t>Adieu</w:t>
      </w:r>
      <w:r>
        <w:t xml:space="preserve">, </w:t>
      </w:r>
      <w:r w:rsidR="00776CEA" w:rsidRPr="00034910">
        <w:t>boy</w:t>
      </w:r>
      <w:r>
        <w:t xml:space="preserve"> ; </w:t>
      </w:r>
      <w:r w:rsidR="00776CEA" w:rsidRPr="00034910">
        <w:t>vivez heureux et causez au juge autant qu</w:t>
      </w:r>
      <w:r>
        <w:t>’</w:t>
      </w:r>
      <w:r w:rsidR="00776CEA" w:rsidRPr="00034910">
        <w:t>il vous plaira</w:t>
      </w:r>
      <w:r>
        <w:t> !</w:t>
      </w:r>
    </w:p>
    <w:p w14:paraId="5E413BC2" w14:textId="77777777" w:rsidR="00E57EC9" w:rsidRDefault="00776CEA" w:rsidP="00E57EC9">
      <w:r w:rsidRPr="00034910">
        <w:t>Brave cantonnier honoraire</w:t>
      </w:r>
      <w:r w:rsidR="00E57EC9">
        <w:t xml:space="preserve">, </w:t>
      </w:r>
      <w:r w:rsidRPr="00034910">
        <w:t>va</w:t>
      </w:r>
      <w:r w:rsidR="00E57EC9">
        <w:t xml:space="preserve"> ! </w:t>
      </w:r>
      <w:r w:rsidRPr="00034910">
        <w:t>Ma reconnaissance te su</w:t>
      </w:r>
      <w:r w:rsidRPr="00034910">
        <w:t>i</w:t>
      </w:r>
      <w:r w:rsidRPr="00034910">
        <w:t>vra toujours</w:t>
      </w:r>
      <w:r w:rsidR="00E57EC9">
        <w:t xml:space="preserve">. </w:t>
      </w:r>
      <w:r w:rsidRPr="00034910">
        <w:t>Son conseil était marqué au coin du bon sens</w:t>
      </w:r>
      <w:r w:rsidR="00E57EC9">
        <w:t>.</w:t>
      </w:r>
    </w:p>
    <w:p w14:paraId="62EDEF67" w14:textId="77777777" w:rsidR="00E57EC9" w:rsidRDefault="00776CEA" w:rsidP="00E57EC9">
      <w:r w:rsidRPr="00034910">
        <w:t>Une horloge</w:t>
      </w:r>
      <w:r w:rsidR="00E57EC9">
        <w:t xml:space="preserve">, </w:t>
      </w:r>
      <w:r w:rsidRPr="00034910">
        <w:t>située en haut d</w:t>
      </w:r>
      <w:r w:rsidR="00E57EC9">
        <w:t>’</w:t>
      </w:r>
      <w:r w:rsidRPr="00034910">
        <w:t>un bâtiment tout proche</w:t>
      </w:r>
      <w:r w:rsidR="00E57EC9">
        <w:t xml:space="preserve">, </w:t>
      </w:r>
      <w:r w:rsidRPr="00034910">
        <w:t>m</w:t>
      </w:r>
      <w:r w:rsidR="00E57EC9">
        <w:t>’</w:t>
      </w:r>
      <w:r w:rsidRPr="00034910">
        <w:t>avertit que midi était passé depuis une heure et demie</w:t>
      </w:r>
      <w:r w:rsidR="00E57EC9">
        <w:t>.</w:t>
      </w:r>
    </w:p>
    <w:p w14:paraId="53116CA0" w14:textId="77777777" w:rsidR="00E57EC9" w:rsidRDefault="00776CEA" w:rsidP="00E57EC9">
      <w:r w:rsidRPr="00034910">
        <w:t>Si je voulais aller au tribunal</w:t>
      </w:r>
      <w:r w:rsidR="00E57EC9">
        <w:t xml:space="preserve">, </w:t>
      </w:r>
      <w:r w:rsidRPr="00034910">
        <w:t>je n</w:t>
      </w:r>
      <w:r w:rsidR="00E57EC9">
        <w:t>’</w:t>
      </w:r>
      <w:r w:rsidRPr="00034910">
        <w:t>avais pas le temps de rentrer déjeuner</w:t>
      </w:r>
      <w:r w:rsidR="00E57EC9">
        <w:t>.</w:t>
      </w:r>
    </w:p>
    <w:p w14:paraId="17FDCC07" w14:textId="77777777" w:rsidR="00E57EC9" w:rsidRDefault="00776CEA" w:rsidP="00E57EC9">
      <w:r w:rsidRPr="00034910">
        <w:t>J</w:t>
      </w:r>
      <w:r w:rsidR="00E57EC9">
        <w:t>’</w:t>
      </w:r>
      <w:r w:rsidRPr="00034910">
        <w:t>entre chez un boulanger</w:t>
      </w:r>
      <w:r w:rsidR="00E57EC9">
        <w:t xml:space="preserve">… </w:t>
      </w:r>
      <w:r w:rsidRPr="00034910">
        <w:t xml:space="preserve">Une tranche de </w:t>
      </w:r>
      <w:r w:rsidRPr="00034910">
        <w:rPr>
          <w:i/>
          <w:iCs/>
        </w:rPr>
        <w:t>cake</w:t>
      </w:r>
      <w:r w:rsidR="00E57EC9">
        <w:rPr>
          <w:i/>
          <w:iCs/>
        </w:rPr>
        <w:t xml:space="preserve">, </w:t>
      </w:r>
      <w:r w:rsidRPr="00034910">
        <w:t>une t</w:t>
      </w:r>
      <w:r w:rsidRPr="00034910">
        <w:t>a</w:t>
      </w:r>
      <w:r w:rsidRPr="00034910">
        <w:t>blette de chocolat</w:t>
      </w:r>
      <w:r w:rsidR="00E57EC9">
        <w:t xml:space="preserve">, </w:t>
      </w:r>
      <w:r w:rsidRPr="00034910">
        <w:t>et je file vers le Palais de Justice</w:t>
      </w:r>
      <w:r w:rsidR="00E57EC9">
        <w:t xml:space="preserve">, </w:t>
      </w:r>
      <w:r w:rsidRPr="00034910">
        <w:t>une affreuse bâtisse</w:t>
      </w:r>
      <w:r w:rsidR="00E57EC9">
        <w:t xml:space="preserve">, </w:t>
      </w:r>
      <w:r w:rsidRPr="00034910">
        <w:t>que l</w:t>
      </w:r>
      <w:r w:rsidR="00E57EC9">
        <w:t>’</w:t>
      </w:r>
      <w:r w:rsidRPr="00034910">
        <w:t>on appelle palais</w:t>
      </w:r>
      <w:r w:rsidR="00E57EC9">
        <w:t xml:space="preserve">, </w:t>
      </w:r>
      <w:r w:rsidRPr="00034910">
        <w:t xml:space="preserve">sans doute parce que </w:t>
      </w:r>
      <w:r w:rsidRPr="00034910">
        <w:lastRenderedPageBreak/>
        <w:t>les c</w:t>
      </w:r>
      <w:r w:rsidRPr="00034910">
        <w:t>i</w:t>
      </w:r>
      <w:r w:rsidRPr="00034910">
        <w:t xml:space="preserve">toyens libres de </w:t>
      </w:r>
      <w:smartTag w:uri="urn:schemas-microsoft-com:office:smarttags" w:element="PersonName">
        <w:smartTagPr>
          <w:attr w:name="ProductID" w:val="la Libre Am￩rique"/>
        </w:smartTagPr>
        <w:r w:rsidRPr="00034910">
          <w:t>la Libre Amérique</w:t>
        </w:r>
      </w:smartTag>
      <w:r w:rsidRPr="00034910">
        <w:t xml:space="preserve"> se figurent que l</w:t>
      </w:r>
      <w:r w:rsidR="00E57EC9">
        <w:t>’</w:t>
      </w:r>
      <w:r w:rsidRPr="00034910">
        <w:t>on ne pou</w:t>
      </w:r>
      <w:r w:rsidRPr="00034910">
        <w:t>r</w:t>
      </w:r>
      <w:r w:rsidRPr="00034910">
        <w:t>rait rendre la justice dans une chaumière</w:t>
      </w:r>
      <w:r w:rsidR="00E57EC9">
        <w:t>.</w:t>
      </w:r>
    </w:p>
    <w:p w14:paraId="6367BDBF" w14:textId="77777777" w:rsidR="00E57EC9" w:rsidRDefault="00776CEA" w:rsidP="00E57EC9">
      <w:r w:rsidRPr="00034910">
        <w:t>Je mange tout en marchant</w:t>
      </w:r>
      <w:r w:rsidR="00E57EC9">
        <w:t xml:space="preserve">, </w:t>
      </w:r>
      <w:r w:rsidRPr="00034910">
        <w:t>en glissant</w:t>
      </w:r>
      <w:r w:rsidR="00E57EC9">
        <w:t xml:space="preserve">, </w:t>
      </w:r>
      <w:r w:rsidRPr="00034910">
        <w:t>en maugréant</w:t>
      </w:r>
      <w:r w:rsidR="00E57EC9">
        <w:t>.</w:t>
      </w:r>
    </w:p>
    <w:p w14:paraId="4843CF4B" w14:textId="77777777" w:rsidR="00E57EC9" w:rsidRDefault="00776CEA" w:rsidP="00E57EC9">
      <w:r w:rsidRPr="00034910">
        <w:t>Enfin</w:t>
      </w:r>
      <w:r w:rsidR="00E57EC9">
        <w:t xml:space="preserve">, </w:t>
      </w:r>
      <w:r w:rsidRPr="00034910">
        <w:t>j</w:t>
      </w:r>
      <w:r w:rsidR="00E57EC9">
        <w:t>’</w:t>
      </w:r>
      <w:r w:rsidRPr="00034910">
        <w:t>arrive</w:t>
      </w:r>
      <w:r w:rsidR="00E57EC9">
        <w:t xml:space="preserve">… </w:t>
      </w:r>
      <w:r w:rsidRPr="00034910">
        <w:t>Je gravis un escalier</w:t>
      </w:r>
      <w:r w:rsidR="00E57EC9">
        <w:t xml:space="preserve">, </w:t>
      </w:r>
      <w:r w:rsidRPr="00034910">
        <w:t>je traverse une longue salle des Pas Perdus</w:t>
      </w:r>
      <w:r w:rsidR="00E57EC9">
        <w:t xml:space="preserve">, </w:t>
      </w:r>
      <w:r w:rsidRPr="00034910">
        <w:t>puis voici un couloir</w:t>
      </w:r>
      <w:r w:rsidR="00E57EC9">
        <w:t xml:space="preserve">, </w:t>
      </w:r>
      <w:r w:rsidRPr="00034910">
        <w:t>éclairé à l</w:t>
      </w:r>
      <w:r w:rsidR="00E57EC9">
        <w:t>’</w:t>
      </w:r>
      <w:r w:rsidRPr="00034910">
        <w:t>électricité même en plein jour</w:t>
      </w:r>
      <w:r w:rsidR="00E57EC9">
        <w:t>.</w:t>
      </w:r>
    </w:p>
    <w:p w14:paraId="433CCBD2" w14:textId="77777777" w:rsidR="00E57EC9" w:rsidRDefault="00776CEA" w:rsidP="00E57EC9">
      <w:r w:rsidRPr="00034910">
        <w:t>Des banquettes s</w:t>
      </w:r>
      <w:r w:rsidR="00E57EC9">
        <w:t>’</w:t>
      </w:r>
      <w:r w:rsidRPr="00034910">
        <w:t>alignent le long du mur</w:t>
      </w:r>
      <w:r w:rsidR="00E57EC9">
        <w:t xml:space="preserve">. </w:t>
      </w:r>
      <w:r w:rsidRPr="00034910">
        <w:t>Ma foi</w:t>
      </w:r>
      <w:r w:rsidR="00E57EC9">
        <w:t xml:space="preserve">, </w:t>
      </w:r>
      <w:r w:rsidRPr="00034910">
        <w:t>je m</w:t>
      </w:r>
      <w:r w:rsidR="00E57EC9">
        <w:t>’</w:t>
      </w:r>
      <w:r w:rsidRPr="00034910">
        <w:t>assois</w:t>
      </w:r>
      <w:r w:rsidR="00E57EC9">
        <w:t xml:space="preserve">, </w:t>
      </w:r>
      <w:r w:rsidRPr="00034910">
        <w:t>car les jambes me rentrent littéralement dans le corps</w:t>
      </w:r>
      <w:r w:rsidR="00E57EC9">
        <w:t>.</w:t>
      </w:r>
    </w:p>
    <w:p w14:paraId="30706AF9" w14:textId="59475331" w:rsidR="00E57EC9" w:rsidRDefault="00776CEA" w:rsidP="00E57EC9">
      <w:r w:rsidRPr="00034910">
        <w:t>Je suis crotté comme un vacher</w:t>
      </w:r>
      <w:r w:rsidR="00E57EC9">
        <w:t xml:space="preserve">… </w:t>
      </w:r>
      <w:r w:rsidRPr="00034910">
        <w:t>Je dois avoir l</w:t>
      </w:r>
      <w:r w:rsidR="00E57EC9">
        <w:t>’</w:t>
      </w:r>
      <w:r w:rsidRPr="00034910">
        <w:t>air d</w:t>
      </w:r>
      <w:r w:rsidR="00E57EC9">
        <w:t>’</w:t>
      </w:r>
      <w:r w:rsidRPr="00034910">
        <w:t xml:space="preserve">un </w:t>
      </w:r>
      <w:r w:rsidR="00E57EC9">
        <w:t>« </w:t>
      </w:r>
      <w:r w:rsidRPr="00034910">
        <w:t>rupture de ban</w:t>
      </w:r>
      <w:r w:rsidR="00E57EC9">
        <w:t> »</w:t>
      </w:r>
      <w:r w:rsidRPr="00034910">
        <w:t xml:space="preserve"> égaré sur la banquette des témoins</w:t>
      </w:r>
      <w:r w:rsidR="00E57EC9">
        <w:t xml:space="preserve">. </w:t>
      </w:r>
      <w:r w:rsidRPr="00034910">
        <w:t xml:space="preserve">Je songe que </w:t>
      </w:r>
      <w:r w:rsidR="00E57EC9">
        <w:t>M. </w:t>
      </w:r>
      <w:r w:rsidRPr="00034910">
        <w:t>Thomson va avoir peur en me voyant en tel état</w:t>
      </w:r>
      <w:r w:rsidR="00E57EC9">
        <w:t>.</w:t>
      </w:r>
    </w:p>
    <w:p w14:paraId="06D4222C" w14:textId="77777777" w:rsidR="00E57EC9" w:rsidRDefault="00776CEA" w:rsidP="00E57EC9">
      <w:r w:rsidRPr="00034910">
        <w:t>Cependant il ne faut pas qu</w:t>
      </w:r>
      <w:r w:rsidR="00E57EC9">
        <w:t>’</w:t>
      </w:r>
      <w:r w:rsidRPr="00034910">
        <w:t>il me glisse entre les mains</w:t>
      </w:r>
      <w:r w:rsidR="00E57EC9">
        <w:t xml:space="preserve">. </w:t>
      </w:r>
      <w:r w:rsidRPr="00034910">
        <w:t>J</w:t>
      </w:r>
      <w:r w:rsidR="00E57EC9">
        <w:t>’</w:t>
      </w:r>
      <w:r w:rsidRPr="00034910">
        <w:t>ai l</w:t>
      </w:r>
      <w:r w:rsidR="00E57EC9">
        <w:t>’</w:t>
      </w:r>
      <w:r w:rsidRPr="00034910">
        <w:t>acharnement d</w:t>
      </w:r>
      <w:r w:rsidR="00E57EC9">
        <w:t>’</w:t>
      </w:r>
      <w:r w:rsidRPr="00034910">
        <w:t>un limier sur la trace du sanglier</w:t>
      </w:r>
      <w:r w:rsidR="00E57EC9">
        <w:t xml:space="preserve">. </w:t>
      </w:r>
      <w:r w:rsidRPr="00034910">
        <w:t>Il faut qu</w:t>
      </w:r>
      <w:r w:rsidR="00E57EC9">
        <w:t>’</w:t>
      </w:r>
      <w:r w:rsidRPr="00034910">
        <w:t>il m</w:t>
      </w:r>
      <w:r w:rsidR="00E57EC9">
        <w:t>’</w:t>
      </w:r>
      <w:r w:rsidRPr="00034910">
        <w:t>écoute</w:t>
      </w:r>
      <w:r w:rsidR="00E57EC9">
        <w:t>.</w:t>
      </w:r>
    </w:p>
    <w:p w14:paraId="23958C71" w14:textId="77777777" w:rsidR="00E57EC9" w:rsidRDefault="00776CEA" w:rsidP="00E57EC9">
      <w:r w:rsidRPr="00034910">
        <w:t>Je suis bête</w:t>
      </w:r>
      <w:r w:rsidR="00E57EC9">
        <w:t xml:space="preserve">… </w:t>
      </w:r>
      <w:r w:rsidRPr="00034910">
        <w:t>Il y a un moyen</w:t>
      </w:r>
      <w:r w:rsidR="00E57EC9">
        <w:t>.</w:t>
      </w:r>
    </w:p>
    <w:p w14:paraId="29A07CBB" w14:textId="1EBAC0BE" w:rsidR="00E57EC9" w:rsidRDefault="00776CEA" w:rsidP="00E57EC9">
      <w:r w:rsidRPr="00034910">
        <w:t xml:space="preserve">Et je tire de ma poche la lettre de </w:t>
      </w:r>
      <w:r w:rsidR="00E57EC9">
        <w:t>M. </w:t>
      </w:r>
      <w:r w:rsidRPr="00034910">
        <w:t>Flag</w:t>
      </w:r>
      <w:r w:rsidR="00E57EC9">
        <w:t xml:space="preserve">, </w:t>
      </w:r>
      <w:r w:rsidRPr="00034910">
        <w:t>ce digne ch</w:t>
      </w:r>
      <w:r w:rsidRPr="00034910">
        <w:t>i</w:t>
      </w:r>
      <w:r w:rsidRPr="00034910">
        <w:t>miste du Collège</w:t>
      </w:r>
      <w:r w:rsidR="00E57EC9">
        <w:t>.</w:t>
      </w:r>
    </w:p>
    <w:p w14:paraId="37186EB5" w14:textId="77777777" w:rsidR="00E57EC9" w:rsidRDefault="00776CEA" w:rsidP="00E57EC9">
      <w:r w:rsidRPr="00034910">
        <w:t>J</w:t>
      </w:r>
      <w:r w:rsidR="00E57EC9">
        <w:t>’</w:t>
      </w:r>
      <w:r w:rsidRPr="00034910">
        <w:t>achève à peine le mouvement</w:t>
      </w:r>
      <w:r w:rsidR="00E57EC9">
        <w:t xml:space="preserve">, </w:t>
      </w:r>
      <w:r w:rsidRPr="00034910">
        <w:t>quand un pas mesuré sonne sur les dalles de la salle</w:t>
      </w:r>
      <w:r w:rsidR="00E57EC9">
        <w:t xml:space="preserve">. </w:t>
      </w:r>
      <w:r w:rsidRPr="00034910">
        <w:t>C</w:t>
      </w:r>
      <w:r w:rsidR="00E57EC9">
        <w:t>’</w:t>
      </w:r>
      <w:r w:rsidRPr="00034910">
        <w:t>est le juge d</w:t>
      </w:r>
      <w:r w:rsidR="00E57EC9">
        <w:t>’</w:t>
      </w:r>
      <w:r w:rsidRPr="00034910">
        <w:t>instruction en pe</w:t>
      </w:r>
      <w:r w:rsidRPr="00034910">
        <w:t>r</w:t>
      </w:r>
      <w:r w:rsidRPr="00034910">
        <w:t>sonne</w:t>
      </w:r>
      <w:r w:rsidR="00E57EC9">
        <w:t xml:space="preserve">. </w:t>
      </w:r>
      <w:r w:rsidRPr="00034910">
        <w:t>Il déambule gravement</w:t>
      </w:r>
      <w:r w:rsidR="00E57EC9">
        <w:t xml:space="preserve">. </w:t>
      </w:r>
      <w:r w:rsidRPr="00034910">
        <w:t>Peut-être la satisfaction app</w:t>
      </w:r>
      <w:r w:rsidRPr="00034910">
        <w:t>a</w:t>
      </w:r>
      <w:r w:rsidRPr="00034910">
        <w:t>rente</w:t>
      </w:r>
      <w:r w:rsidR="00E57EC9">
        <w:t xml:space="preserve">, </w:t>
      </w:r>
      <w:r w:rsidRPr="00034910">
        <w:t>répandue sur tout son individu</w:t>
      </w:r>
      <w:r w:rsidR="00E57EC9">
        <w:t xml:space="preserve">, </w:t>
      </w:r>
      <w:r w:rsidRPr="00034910">
        <w:t>provient-elle de ce qu</w:t>
      </w:r>
      <w:r w:rsidR="00E57EC9">
        <w:t>’</w:t>
      </w:r>
      <w:r w:rsidRPr="00034910">
        <w:t>il m</w:t>
      </w:r>
      <w:r w:rsidR="00E57EC9">
        <w:t>’</w:t>
      </w:r>
      <w:r w:rsidRPr="00034910">
        <w:t>a fait mettre à la porte de chez lui tout à l</w:t>
      </w:r>
      <w:r w:rsidR="00E57EC9">
        <w:t>’</w:t>
      </w:r>
      <w:r w:rsidRPr="00034910">
        <w:t>heure</w:t>
      </w:r>
      <w:r w:rsidR="00E57EC9">
        <w:t>.</w:t>
      </w:r>
    </w:p>
    <w:p w14:paraId="452BAA14" w14:textId="77777777" w:rsidR="00E57EC9" w:rsidRDefault="00776CEA" w:rsidP="00E57EC9">
      <w:r w:rsidRPr="00034910">
        <w:t>Au moment où il arrive à ma hauteur</w:t>
      </w:r>
      <w:r w:rsidR="00E57EC9">
        <w:t xml:space="preserve">, </w:t>
      </w:r>
      <w:r w:rsidRPr="00034910">
        <w:t>je me dresse respe</w:t>
      </w:r>
      <w:r w:rsidRPr="00034910">
        <w:t>c</w:t>
      </w:r>
      <w:r w:rsidRPr="00034910">
        <w:t>tueusement</w:t>
      </w:r>
      <w:r w:rsidR="00E57EC9">
        <w:t xml:space="preserve">, </w:t>
      </w:r>
      <w:r w:rsidRPr="00034910">
        <w:t>et lui présentant l</w:t>
      </w:r>
      <w:r w:rsidR="00E57EC9">
        <w:t>’</w:t>
      </w:r>
      <w:r w:rsidRPr="00034910">
        <w:t>enveloppe que je tiens à la main</w:t>
      </w:r>
      <w:r w:rsidR="00E57EC9">
        <w:t xml:space="preserve">, </w:t>
      </w:r>
      <w:r w:rsidRPr="00034910">
        <w:t>je dis rapidement</w:t>
      </w:r>
      <w:r w:rsidR="00E57EC9">
        <w:t> :</w:t>
      </w:r>
    </w:p>
    <w:p w14:paraId="2E9C0C69" w14:textId="5B19A154" w:rsidR="00E57EC9" w:rsidRDefault="00E57EC9" w:rsidP="00E57EC9">
      <w:r>
        <w:lastRenderedPageBreak/>
        <w:t>— </w:t>
      </w:r>
      <w:r w:rsidR="00776CEA" w:rsidRPr="00034910">
        <w:t xml:space="preserve">Une lettre de </w:t>
      </w:r>
      <w:r>
        <w:t>M. </w:t>
      </w:r>
      <w:r w:rsidR="00776CEA" w:rsidRPr="00034910">
        <w:t>Flag</w:t>
      </w:r>
      <w:r>
        <w:t xml:space="preserve">, </w:t>
      </w:r>
      <w:r w:rsidR="00776CEA" w:rsidRPr="00034910">
        <w:t>professeur de chimie au Collège</w:t>
      </w:r>
      <w:r>
        <w:t>.</w:t>
      </w:r>
    </w:p>
    <w:p w14:paraId="70540D69" w14:textId="77777777" w:rsidR="00E57EC9" w:rsidRDefault="00776CEA" w:rsidP="00E57EC9">
      <w:r w:rsidRPr="00034910">
        <w:t>Le magistrat s</w:t>
      </w:r>
      <w:r w:rsidR="00E57EC9">
        <w:t>’</w:t>
      </w:r>
      <w:r w:rsidRPr="00034910">
        <w:t>arrête net</w:t>
      </w:r>
      <w:r w:rsidR="00E57EC9">
        <w:t xml:space="preserve">. </w:t>
      </w:r>
      <w:r w:rsidRPr="00034910">
        <w:t>Il me couvre d</w:t>
      </w:r>
      <w:r w:rsidR="00E57EC9">
        <w:t>’</w:t>
      </w:r>
      <w:r w:rsidRPr="00034910">
        <w:t>un regard surpris</w:t>
      </w:r>
      <w:r w:rsidR="00E57EC9">
        <w:t xml:space="preserve">. </w:t>
      </w:r>
      <w:r w:rsidRPr="00034910">
        <w:t>Cependant il tient la missive</w:t>
      </w:r>
      <w:r w:rsidR="00E57EC9">
        <w:t xml:space="preserve">. </w:t>
      </w:r>
      <w:r w:rsidRPr="00034910">
        <w:t>Il reconnaît l</w:t>
      </w:r>
      <w:r w:rsidR="00E57EC9">
        <w:t>’</w:t>
      </w:r>
      <w:r w:rsidRPr="00034910">
        <w:t>écriture</w:t>
      </w:r>
      <w:r w:rsidR="00E57EC9">
        <w:t xml:space="preserve">… </w:t>
      </w:r>
      <w:r w:rsidRPr="00034910">
        <w:t>Je lis cela sur sa physionomie</w:t>
      </w:r>
      <w:r w:rsidR="00E57EC9">
        <w:t xml:space="preserve">. </w:t>
      </w:r>
      <w:r w:rsidRPr="00034910">
        <w:t>Enfin</w:t>
      </w:r>
      <w:r w:rsidR="00E57EC9">
        <w:t xml:space="preserve">, </w:t>
      </w:r>
      <w:r w:rsidRPr="00034910">
        <w:t>il se décide à prendre connaissance du contenu de cette enveloppe</w:t>
      </w:r>
      <w:r w:rsidR="00E57EC9">
        <w:t>.</w:t>
      </w:r>
    </w:p>
    <w:p w14:paraId="2A4631E0" w14:textId="4C9B463B" w:rsidR="00E57EC9" w:rsidRDefault="00776CEA" w:rsidP="00E57EC9">
      <w:r w:rsidRPr="00034910">
        <w:t>Certainement</w:t>
      </w:r>
      <w:r w:rsidR="00E57EC9">
        <w:t xml:space="preserve">, </w:t>
      </w:r>
      <w:r w:rsidRPr="00034910">
        <w:t xml:space="preserve">il se demande comment je me trouve être le commissionnaire de </w:t>
      </w:r>
      <w:r w:rsidR="00E57EC9">
        <w:t>M. </w:t>
      </w:r>
      <w:r w:rsidRPr="00034910">
        <w:t>Flag</w:t>
      </w:r>
      <w:r w:rsidR="00E57EC9">
        <w:t>.</w:t>
      </w:r>
    </w:p>
    <w:p w14:paraId="6E182A70" w14:textId="77777777" w:rsidR="00E57EC9" w:rsidRDefault="00776CEA" w:rsidP="00E57EC9">
      <w:r w:rsidRPr="00034910">
        <w:t>Et il parcourt les lignes avec la pensée qu</w:t>
      </w:r>
      <w:r w:rsidR="00E57EC9">
        <w:t>’</w:t>
      </w:r>
      <w:r w:rsidRPr="00034910">
        <w:t>elles lui apport</w:t>
      </w:r>
      <w:r w:rsidRPr="00034910">
        <w:t>e</w:t>
      </w:r>
      <w:r w:rsidRPr="00034910">
        <w:t>ront l</w:t>
      </w:r>
      <w:r w:rsidR="00E57EC9">
        <w:t>’</w:t>
      </w:r>
      <w:r w:rsidRPr="00034910">
        <w:t>explication cherchée</w:t>
      </w:r>
      <w:r w:rsidR="00E57EC9">
        <w:t>.</w:t>
      </w:r>
    </w:p>
    <w:p w14:paraId="7E020620" w14:textId="77777777" w:rsidR="00E57EC9" w:rsidRDefault="00776CEA" w:rsidP="00E57EC9">
      <w:r w:rsidRPr="00034910">
        <w:t>Ah</w:t>
      </w:r>
      <w:r w:rsidR="00E57EC9">
        <w:t xml:space="preserve"> ! </w:t>
      </w:r>
      <w:r w:rsidRPr="00034910">
        <w:t>bien</w:t>
      </w:r>
      <w:r w:rsidR="00E57EC9">
        <w:t xml:space="preserve"> ! </w:t>
      </w:r>
      <w:r w:rsidRPr="00034910">
        <w:t>Elles lui apportent autre chose encore</w:t>
      </w:r>
      <w:r w:rsidR="00E57EC9">
        <w:t>.</w:t>
      </w:r>
    </w:p>
    <w:p w14:paraId="7EAA163D" w14:textId="77777777" w:rsidR="00E57EC9" w:rsidRDefault="00776CEA" w:rsidP="00E57EC9">
      <w:r w:rsidRPr="00034910">
        <w:t>Une stupéfaction profonde envahit le visage du juge</w:t>
      </w:r>
      <w:r w:rsidR="00E57EC9">
        <w:t xml:space="preserve">… </w:t>
      </w:r>
      <w:r w:rsidRPr="00034910">
        <w:t>et aussi de la confusion</w:t>
      </w:r>
      <w:r w:rsidR="00E57EC9">
        <w:t xml:space="preserve">… </w:t>
      </w:r>
      <w:r w:rsidRPr="00034910">
        <w:t>Vraisemblablement</w:t>
      </w:r>
      <w:r w:rsidR="00E57EC9">
        <w:t xml:space="preserve">, </w:t>
      </w:r>
      <w:r w:rsidRPr="00034910">
        <w:t>il reconnaît tout bas ses torts envers moi</w:t>
      </w:r>
      <w:r w:rsidR="00E57EC9">
        <w:t>.</w:t>
      </w:r>
    </w:p>
    <w:p w14:paraId="27E5E289" w14:textId="77777777" w:rsidR="00E57EC9" w:rsidRDefault="00776CEA" w:rsidP="00E57EC9">
      <w:r w:rsidRPr="00034910">
        <w:t>Il m</w:t>
      </w:r>
      <w:r w:rsidR="00E57EC9">
        <w:t>’</w:t>
      </w:r>
      <w:r w:rsidRPr="00034910">
        <w:t>a criblé de reproches</w:t>
      </w:r>
      <w:r w:rsidR="00E57EC9">
        <w:t xml:space="preserve">, </w:t>
      </w:r>
      <w:r w:rsidRPr="00034910">
        <w:t>sous les yeux du bandit qui s</w:t>
      </w:r>
      <w:r w:rsidR="00E57EC9">
        <w:t>’</w:t>
      </w:r>
      <w:r w:rsidRPr="00034910">
        <w:t>est moqué de lui</w:t>
      </w:r>
      <w:r w:rsidR="00E57EC9">
        <w:t>.</w:t>
      </w:r>
    </w:p>
    <w:p w14:paraId="1234162B" w14:textId="77777777" w:rsidR="00E57EC9" w:rsidRDefault="00776CEA" w:rsidP="00E57EC9">
      <w:r w:rsidRPr="00034910">
        <w:t>Et ma parole</w:t>
      </w:r>
      <w:r w:rsidR="00E57EC9">
        <w:t xml:space="preserve">, </w:t>
      </w:r>
      <w:r w:rsidRPr="00034910">
        <w:t>si je ne l</w:t>
      </w:r>
      <w:r w:rsidR="00E57EC9">
        <w:t>’</w:t>
      </w:r>
      <w:r w:rsidRPr="00034910">
        <w:t>aidais pas un peu</w:t>
      </w:r>
      <w:r w:rsidR="00E57EC9">
        <w:t xml:space="preserve">, </w:t>
      </w:r>
      <w:r w:rsidRPr="00034910">
        <w:t>je crois qu</w:t>
      </w:r>
      <w:r w:rsidR="00E57EC9">
        <w:t>’</w:t>
      </w:r>
      <w:r w:rsidRPr="00034910">
        <w:t>il n</w:t>
      </w:r>
      <w:r w:rsidR="00E57EC9">
        <w:t>’</w:t>
      </w:r>
      <w:r w:rsidRPr="00034910">
        <w:t>oserait plus lever les yeux</w:t>
      </w:r>
      <w:r w:rsidR="00E57EC9">
        <w:t xml:space="preserve">. </w:t>
      </w:r>
      <w:r w:rsidRPr="00034910">
        <w:t>Jusqu</w:t>
      </w:r>
      <w:r w:rsidR="00E57EC9">
        <w:t>’</w:t>
      </w:r>
      <w:r w:rsidRPr="00034910">
        <w:t>à la consommation des si</w:t>
      </w:r>
      <w:r w:rsidRPr="00034910">
        <w:t>è</w:t>
      </w:r>
      <w:r w:rsidRPr="00034910">
        <w:t>cles</w:t>
      </w:r>
      <w:r w:rsidR="00E57EC9">
        <w:t xml:space="preserve">, </w:t>
      </w:r>
      <w:r w:rsidRPr="00034910">
        <w:t>il ferait semblant de lire le papier qui tremble dans sa main</w:t>
      </w:r>
      <w:r w:rsidR="00E57EC9">
        <w:t>.</w:t>
      </w:r>
    </w:p>
    <w:p w14:paraId="73471500" w14:textId="77777777" w:rsidR="00E57EC9" w:rsidRDefault="00776CEA" w:rsidP="00E57EC9">
      <w:r w:rsidRPr="00034910">
        <w:t>Heureusement</w:t>
      </w:r>
      <w:r w:rsidR="00E57EC9">
        <w:t xml:space="preserve">, </w:t>
      </w:r>
      <w:r w:rsidRPr="00034910">
        <w:t>je suis un bon boy</w:t>
      </w:r>
      <w:r w:rsidR="00E57EC9">
        <w:t xml:space="preserve">, </w:t>
      </w:r>
      <w:r w:rsidRPr="00034910">
        <w:t>et je lui dis</w:t>
      </w:r>
      <w:r w:rsidR="00E57EC9">
        <w:t> :</w:t>
      </w:r>
    </w:p>
    <w:p w14:paraId="01BFC070" w14:textId="2B722D9B" w:rsidR="00E57EC9" w:rsidRDefault="00E57EC9" w:rsidP="00E57EC9">
      <w:r>
        <w:t>— </w:t>
      </w:r>
      <w:proofErr w:type="spellStart"/>
      <w:r w:rsidR="00776CEA" w:rsidRPr="00034910">
        <w:t>Toddy</w:t>
      </w:r>
      <w:proofErr w:type="spellEnd"/>
      <w:r>
        <w:t xml:space="preserve">, </w:t>
      </w:r>
      <w:r w:rsidR="00776CEA" w:rsidRPr="00034910">
        <w:t>comme vous le voyez</w:t>
      </w:r>
      <w:r>
        <w:t>, M. </w:t>
      </w:r>
      <w:r w:rsidR="00776CEA" w:rsidRPr="00034910">
        <w:t>le juge</w:t>
      </w:r>
      <w:r>
        <w:t xml:space="preserve">, </w:t>
      </w:r>
      <w:r w:rsidR="00776CEA" w:rsidRPr="00034910">
        <w:t xml:space="preserve">a fait disparaître son </w:t>
      </w:r>
      <w:r>
        <w:t>« </w:t>
      </w:r>
      <w:r w:rsidR="00776CEA" w:rsidRPr="00034910">
        <w:t>signe vineux</w:t>
      </w:r>
      <w:r>
        <w:t> »</w:t>
      </w:r>
      <w:r w:rsidR="00776CEA" w:rsidRPr="00034910">
        <w:t xml:space="preserve"> à l</w:t>
      </w:r>
      <w:r>
        <w:t>’</w:t>
      </w:r>
      <w:r w:rsidR="00776CEA" w:rsidRPr="00034910">
        <w:t>aide de compresses de radium</w:t>
      </w:r>
      <w:r>
        <w:t>.</w:t>
      </w:r>
    </w:p>
    <w:p w14:paraId="07C66EAF" w14:textId="77777777" w:rsidR="00E57EC9" w:rsidRDefault="00E57EC9" w:rsidP="00E57EC9">
      <w:r>
        <w:t>— </w:t>
      </w:r>
      <w:r w:rsidR="00776CEA" w:rsidRPr="00034910">
        <w:t>Oui</w:t>
      </w:r>
      <w:r>
        <w:t xml:space="preserve">, </w:t>
      </w:r>
      <w:r w:rsidR="00776CEA" w:rsidRPr="00034910">
        <w:t>oui</w:t>
      </w:r>
      <w:r>
        <w:t xml:space="preserve">, </w:t>
      </w:r>
      <w:r w:rsidR="00776CEA" w:rsidRPr="00034910">
        <w:t>balbutie le brave homme</w:t>
      </w:r>
      <w:r>
        <w:t xml:space="preserve">. </w:t>
      </w:r>
      <w:r w:rsidR="00776CEA" w:rsidRPr="00034910">
        <w:t>Comment a-t-il pu se procurer du radium</w:t>
      </w:r>
      <w:r>
        <w:t> ?</w:t>
      </w:r>
    </w:p>
    <w:p w14:paraId="6A2149E0" w14:textId="77777777" w:rsidR="00E57EC9" w:rsidRDefault="00E57EC9" w:rsidP="00E57EC9">
      <w:r>
        <w:t>— </w:t>
      </w:r>
      <w:r w:rsidR="00776CEA" w:rsidRPr="00034910">
        <w:t>C</w:t>
      </w:r>
      <w:r>
        <w:t>’</w:t>
      </w:r>
      <w:r w:rsidR="00776CEA" w:rsidRPr="00034910">
        <w:t>est ce qu</w:t>
      </w:r>
      <w:r>
        <w:t>’</w:t>
      </w:r>
      <w:r w:rsidR="00776CEA" w:rsidRPr="00034910">
        <w:t>il avouera sans doute</w:t>
      </w:r>
      <w:r>
        <w:t xml:space="preserve">, </w:t>
      </w:r>
      <w:r w:rsidR="00776CEA" w:rsidRPr="00034910">
        <w:t>quand il aura été arrêté</w:t>
      </w:r>
      <w:r>
        <w:t>.</w:t>
      </w:r>
    </w:p>
    <w:p w14:paraId="42B7BC25" w14:textId="77777777" w:rsidR="00E57EC9" w:rsidRDefault="00E57EC9" w:rsidP="00E57EC9">
      <w:r>
        <w:lastRenderedPageBreak/>
        <w:t>— </w:t>
      </w:r>
      <w:r w:rsidR="00776CEA" w:rsidRPr="00034910">
        <w:t>Évidemment</w:t>
      </w:r>
      <w:r>
        <w:t xml:space="preserve">, </w:t>
      </w:r>
      <w:r w:rsidR="00776CEA" w:rsidRPr="00034910">
        <w:t>oui évidemment</w:t>
      </w:r>
      <w:r>
        <w:t xml:space="preserve">…, </w:t>
      </w:r>
      <w:r w:rsidR="00776CEA" w:rsidRPr="00034910">
        <w:t>mais pour l</w:t>
      </w:r>
      <w:r>
        <w:t>’</w:t>
      </w:r>
      <w:r w:rsidR="00776CEA" w:rsidRPr="00034910">
        <w:t>arrêter</w:t>
      </w:r>
      <w:r>
        <w:t> ?…</w:t>
      </w:r>
    </w:p>
    <w:p w14:paraId="77546E84" w14:textId="77777777" w:rsidR="00E57EC9" w:rsidRDefault="00E57EC9" w:rsidP="00E57EC9">
      <w:r>
        <w:t>— </w:t>
      </w:r>
      <w:r w:rsidR="00776CEA" w:rsidRPr="00034910">
        <w:t>Il suffit de démontrer son identité peu flatteuse</w:t>
      </w:r>
      <w:r>
        <w:t>.</w:t>
      </w:r>
    </w:p>
    <w:p w14:paraId="6A882928" w14:textId="77777777" w:rsidR="00E57EC9" w:rsidRDefault="00E57EC9" w:rsidP="00E57EC9">
      <w:r>
        <w:t>— </w:t>
      </w:r>
      <w:r w:rsidR="00776CEA" w:rsidRPr="00034910">
        <w:t>Et pour démontrer</w:t>
      </w:r>
      <w:r>
        <w:t> ?</w:t>
      </w:r>
    </w:p>
    <w:p w14:paraId="041BBE8B" w14:textId="0C22F013" w:rsidR="00E57EC9" w:rsidRDefault="00E57EC9" w:rsidP="00E57EC9">
      <w:r>
        <w:t>— </w:t>
      </w:r>
      <w:r w:rsidR="00776CEA" w:rsidRPr="00034910">
        <w:t>Faire reparaître la tache de vin</w:t>
      </w:r>
      <w:r>
        <w:t xml:space="preserve">, </w:t>
      </w:r>
      <w:r w:rsidR="00776CEA" w:rsidRPr="00034910">
        <w:t>ainsi que l</w:t>
      </w:r>
      <w:r>
        <w:t>’</w:t>
      </w:r>
      <w:r w:rsidR="00776CEA" w:rsidRPr="00034910">
        <w:t xml:space="preserve">explique </w:t>
      </w:r>
      <w:r>
        <w:t>M. </w:t>
      </w:r>
      <w:r w:rsidR="00776CEA" w:rsidRPr="00034910">
        <w:t>Flag</w:t>
      </w:r>
      <w:r>
        <w:t>. M. </w:t>
      </w:r>
      <w:r w:rsidR="00776CEA" w:rsidRPr="00034910">
        <w:t>Thomson hoche gravement la tête</w:t>
      </w:r>
      <w:r>
        <w:t>.</w:t>
      </w:r>
    </w:p>
    <w:p w14:paraId="671C5F44" w14:textId="77777777" w:rsidR="00E57EC9" w:rsidRDefault="00776CEA" w:rsidP="00E57EC9">
      <w:r w:rsidRPr="00034910">
        <w:t>Ah</w:t>
      </w:r>
      <w:r w:rsidR="00E57EC9">
        <w:t xml:space="preserve"> ! </w:t>
      </w:r>
      <w:r w:rsidRPr="00034910">
        <w:t>à présent</w:t>
      </w:r>
      <w:r w:rsidR="00E57EC9">
        <w:t xml:space="preserve">, </w:t>
      </w:r>
      <w:r w:rsidRPr="00034910">
        <w:t>son regard fixé sur moi n</w:t>
      </w:r>
      <w:r w:rsidR="00E57EC9">
        <w:t>’</w:t>
      </w:r>
      <w:r w:rsidRPr="00034910">
        <w:t>a plus rien de d</w:t>
      </w:r>
      <w:r w:rsidRPr="00034910">
        <w:t>é</w:t>
      </w:r>
      <w:r w:rsidRPr="00034910">
        <w:t>daigneux</w:t>
      </w:r>
      <w:r w:rsidR="00E57EC9">
        <w:t xml:space="preserve">. </w:t>
      </w:r>
      <w:r w:rsidRPr="00034910">
        <w:t>Je lui pardonne ses torts</w:t>
      </w:r>
      <w:r w:rsidR="00E57EC9">
        <w:t xml:space="preserve">. </w:t>
      </w:r>
      <w:r w:rsidRPr="00034910">
        <w:t>Il convient d</w:t>
      </w:r>
      <w:r w:rsidR="00E57EC9">
        <w:t>’</w:t>
      </w:r>
      <w:r w:rsidRPr="00034910">
        <w:t>être généreux quand on triomphe</w:t>
      </w:r>
      <w:r w:rsidR="00E57EC9">
        <w:t>.</w:t>
      </w:r>
    </w:p>
    <w:p w14:paraId="28D882FA" w14:textId="77777777" w:rsidR="00E57EC9" w:rsidRDefault="00E57EC9" w:rsidP="00E57EC9">
      <w:r>
        <w:t>— </w:t>
      </w:r>
      <w:r w:rsidR="00776CEA" w:rsidRPr="00034910">
        <w:t>Alors</w:t>
      </w:r>
      <w:r>
        <w:t xml:space="preserve"> ?… </w:t>
      </w:r>
      <w:r w:rsidR="00776CEA" w:rsidRPr="00034910">
        <w:t>reprend-il d</w:t>
      </w:r>
      <w:r>
        <w:t>’</w:t>
      </w:r>
      <w:r w:rsidR="00776CEA" w:rsidRPr="00034910">
        <w:t>un ton hésitant</w:t>
      </w:r>
      <w:r>
        <w:t>…</w:t>
      </w:r>
    </w:p>
    <w:p w14:paraId="59CCE384" w14:textId="77777777" w:rsidR="00E57EC9" w:rsidRDefault="00776CEA" w:rsidP="00E57EC9">
      <w:r w:rsidRPr="00034910">
        <w:t>Il me consulte</w:t>
      </w:r>
      <w:r w:rsidR="00E57EC9">
        <w:t xml:space="preserve">, </w:t>
      </w:r>
      <w:r w:rsidRPr="00034910">
        <w:t>moi</w:t>
      </w:r>
      <w:r w:rsidR="00E57EC9">
        <w:t xml:space="preserve">, </w:t>
      </w:r>
      <w:r w:rsidRPr="00034910">
        <w:t>le gamin de Paris</w:t>
      </w:r>
      <w:r w:rsidR="00E57EC9">
        <w:t xml:space="preserve">. </w:t>
      </w:r>
      <w:r w:rsidRPr="00034910">
        <w:t>Quel succès pour les Parisiens</w:t>
      </w:r>
      <w:r w:rsidR="00E57EC9">
        <w:t> !</w:t>
      </w:r>
    </w:p>
    <w:p w14:paraId="73F30C4A" w14:textId="77777777" w:rsidR="00E57EC9" w:rsidRDefault="00776CEA" w:rsidP="00E57EC9">
      <w:r w:rsidRPr="00034910">
        <w:t>Je n</w:t>
      </w:r>
      <w:r w:rsidR="00E57EC9">
        <w:t>’</w:t>
      </w:r>
      <w:r w:rsidRPr="00034910">
        <w:t>en marque</w:t>
      </w:r>
      <w:r w:rsidR="00E57EC9">
        <w:t xml:space="preserve">, </w:t>
      </w:r>
      <w:r w:rsidRPr="00034910">
        <w:t>du reste</w:t>
      </w:r>
      <w:r w:rsidR="00E57EC9">
        <w:t xml:space="preserve">, </w:t>
      </w:r>
      <w:r w:rsidRPr="00034910">
        <w:t>aucun orgueil</w:t>
      </w:r>
      <w:r w:rsidR="00E57EC9">
        <w:t xml:space="preserve">, </w:t>
      </w:r>
      <w:r w:rsidRPr="00034910">
        <w:t>et modeste comme la plus humble violette</w:t>
      </w:r>
      <w:r w:rsidR="00E57EC9">
        <w:t xml:space="preserve">, </w:t>
      </w:r>
      <w:r w:rsidRPr="00034910">
        <w:t>je propose</w:t>
      </w:r>
      <w:r w:rsidR="00E57EC9">
        <w:t> :</w:t>
      </w:r>
    </w:p>
    <w:p w14:paraId="72EDF01E" w14:textId="2058B039" w:rsidR="00E57EC9" w:rsidRDefault="00E57EC9" w:rsidP="00E57EC9">
      <w:r>
        <w:t>— </w:t>
      </w:r>
      <w:r w:rsidR="00776CEA" w:rsidRPr="00034910">
        <w:t xml:space="preserve">Si </w:t>
      </w:r>
      <w:r>
        <w:t>M. </w:t>
      </w:r>
      <w:r w:rsidR="00776CEA" w:rsidRPr="00034910">
        <w:t>le juge voulait</w:t>
      </w:r>
      <w:r>
        <w:t xml:space="preserve">, </w:t>
      </w:r>
      <w:r w:rsidR="00776CEA" w:rsidRPr="00034910">
        <w:t>ce soir</w:t>
      </w:r>
      <w:r>
        <w:t xml:space="preserve">, </w:t>
      </w:r>
      <w:r w:rsidR="00776CEA" w:rsidRPr="00034910">
        <w:t>être à l</w:t>
      </w:r>
      <w:r>
        <w:t>’</w:t>
      </w:r>
      <w:r w:rsidR="00776CEA" w:rsidRPr="00034910">
        <w:t>hôtel au moment du souper</w:t>
      </w:r>
      <w:r>
        <w:t>.</w:t>
      </w:r>
    </w:p>
    <w:p w14:paraId="7E1C8339" w14:textId="77777777" w:rsidR="00E57EC9" w:rsidRDefault="00E57EC9" w:rsidP="00E57EC9">
      <w:r>
        <w:t>— </w:t>
      </w:r>
      <w:r w:rsidR="00776CEA" w:rsidRPr="00034910">
        <w:t>Diable</w:t>
      </w:r>
      <w:r>
        <w:t xml:space="preserve"> ! </w:t>
      </w:r>
      <w:r w:rsidR="00776CEA" w:rsidRPr="00034910">
        <w:t>Diable</w:t>
      </w:r>
      <w:r>
        <w:t xml:space="preserve"> ! </w:t>
      </w:r>
      <w:r w:rsidR="00776CEA" w:rsidRPr="00034910">
        <w:t xml:space="preserve">Ce </w:t>
      </w:r>
      <w:proofErr w:type="spellStart"/>
      <w:r w:rsidR="00776CEA" w:rsidRPr="00034910">
        <w:t>Toddy</w:t>
      </w:r>
      <w:proofErr w:type="spellEnd"/>
      <w:r w:rsidR="00776CEA" w:rsidRPr="00034910">
        <w:t xml:space="preserve"> est un être dangereux</w:t>
      </w:r>
      <w:r>
        <w:t>.</w:t>
      </w:r>
    </w:p>
    <w:p w14:paraId="731453E7" w14:textId="77777777" w:rsidR="00E57EC9" w:rsidRDefault="00E57EC9" w:rsidP="00E57EC9">
      <w:r>
        <w:t>— </w:t>
      </w:r>
      <w:r w:rsidR="00776CEA" w:rsidRPr="00034910">
        <w:t>Bon</w:t>
      </w:r>
      <w:r>
        <w:t xml:space="preserve">, </w:t>
      </w:r>
      <w:r w:rsidR="00776CEA" w:rsidRPr="00034910">
        <w:t xml:space="preserve">des </w:t>
      </w:r>
      <w:proofErr w:type="spellStart"/>
      <w:r w:rsidR="00776CEA" w:rsidRPr="00034910">
        <w:rPr>
          <w:i/>
          <w:iCs/>
        </w:rPr>
        <w:t>roundsmen</w:t>
      </w:r>
      <w:proofErr w:type="spellEnd"/>
      <w:r>
        <w:rPr>
          <w:i/>
          <w:iCs/>
        </w:rPr>
        <w:t xml:space="preserve"> </w:t>
      </w:r>
      <w:r>
        <w:t>(</w:t>
      </w:r>
      <w:r w:rsidR="00776CEA" w:rsidRPr="00034910">
        <w:t>agents de police</w:t>
      </w:r>
      <w:r>
        <w:t xml:space="preserve">) </w:t>
      </w:r>
      <w:r w:rsidR="00776CEA" w:rsidRPr="00034910">
        <w:t>vous accomp</w:t>
      </w:r>
      <w:r w:rsidR="00776CEA" w:rsidRPr="00034910">
        <w:t>a</w:t>
      </w:r>
      <w:r w:rsidR="00776CEA" w:rsidRPr="00034910">
        <w:t>gneraient</w:t>
      </w:r>
      <w:r>
        <w:t>.</w:t>
      </w:r>
    </w:p>
    <w:p w14:paraId="548439CD" w14:textId="77777777" w:rsidR="00E57EC9" w:rsidRDefault="00E57EC9" w:rsidP="00E57EC9">
      <w:r>
        <w:t>— </w:t>
      </w:r>
      <w:r w:rsidR="00776CEA" w:rsidRPr="00034910">
        <w:t>Comme cela</w:t>
      </w:r>
      <w:r>
        <w:t xml:space="preserve">, </w:t>
      </w:r>
      <w:r w:rsidR="00776CEA" w:rsidRPr="00034910">
        <w:t>très bien</w:t>
      </w:r>
      <w:r>
        <w:t>.</w:t>
      </w:r>
    </w:p>
    <w:p w14:paraId="72E61513" w14:textId="77777777" w:rsidR="00E57EC9" w:rsidRDefault="00E57EC9" w:rsidP="00E57EC9">
      <w:r>
        <w:t>— </w:t>
      </w:r>
      <w:r w:rsidR="00776CEA" w:rsidRPr="00034910">
        <w:t>Et je me charge de provoquer</w:t>
      </w:r>
      <w:r>
        <w:t xml:space="preserve">… </w:t>
      </w:r>
      <w:r w:rsidR="00776CEA" w:rsidRPr="00034910">
        <w:rPr>
          <w:i/>
          <w:iCs/>
        </w:rPr>
        <w:t>l</w:t>
      </w:r>
      <w:r>
        <w:rPr>
          <w:i/>
          <w:iCs/>
        </w:rPr>
        <w:t>’</w:t>
      </w:r>
      <w:r w:rsidR="00776CEA" w:rsidRPr="00034910">
        <w:rPr>
          <w:i/>
          <w:iCs/>
        </w:rPr>
        <w:t xml:space="preserve">émotion </w:t>
      </w:r>
      <w:r w:rsidR="00776CEA" w:rsidRPr="00034910">
        <w:t xml:space="preserve">nécessaire à la réapparition de la </w:t>
      </w:r>
      <w:proofErr w:type="spellStart"/>
      <w:r w:rsidR="00776CEA" w:rsidRPr="00034910">
        <w:t>tache</w:t>
      </w:r>
      <w:proofErr w:type="spellEnd"/>
      <w:r>
        <w:t>.</w:t>
      </w:r>
    </w:p>
    <w:p w14:paraId="09E82748" w14:textId="77777777" w:rsidR="00E57EC9" w:rsidRDefault="00E57EC9" w:rsidP="00E57EC9">
      <w:r>
        <w:t>— </w:t>
      </w:r>
      <w:r w:rsidR="00776CEA" w:rsidRPr="00034910">
        <w:t>Entendu</w:t>
      </w:r>
      <w:r>
        <w:t xml:space="preserve">… </w:t>
      </w:r>
      <w:r w:rsidR="00776CEA" w:rsidRPr="00034910">
        <w:t>Venez un instant dans mon cabinet</w:t>
      </w:r>
      <w:r>
        <w:t>.</w:t>
      </w:r>
    </w:p>
    <w:p w14:paraId="36020CDE" w14:textId="77777777" w:rsidR="00E57EC9" w:rsidRDefault="00776CEA" w:rsidP="00E57EC9">
      <w:r w:rsidRPr="00034910">
        <w:lastRenderedPageBreak/>
        <w:t>Je suis le magistrat</w:t>
      </w:r>
      <w:r w:rsidR="00E57EC9">
        <w:t xml:space="preserve">. </w:t>
      </w:r>
      <w:r w:rsidRPr="00034910">
        <w:t>Nous demeurons enfermés quelques minutes</w:t>
      </w:r>
      <w:r w:rsidR="00E57EC9">
        <w:t xml:space="preserve">, </w:t>
      </w:r>
      <w:r w:rsidRPr="00034910">
        <w:t>afin de bien arrêter nos faits et gestes</w:t>
      </w:r>
      <w:r w:rsidR="00E57EC9">
        <w:t xml:space="preserve"> ; </w:t>
      </w:r>
      <w:r w:rsidRPr="00034910">
        <w:t>puis je r</w:t>
      </w:r>
      <w:r w:rsidRPr="00034910">
        <w:t>e</w:t>
      </w:r>
      <w:r w:rsidRPr="00034910">
        <w:t>prends le chemin de l</w:t>
      </w:r>
      <w:r w:rsidR="00E57EC9">
        <w:t>’</w:t>
      </w:r>
      <w:r w:rsidRPr="00034910">
        <w:t>hôtel</w:t>
      </w:r>
      <w:r w:rsidR="00E57EC9">
        <w:t>.</w:t>
      </w:r>
    </w:p>
    <w:p w14:paraId="2FD7B596" w14:textId="77777777" w:rsidR="00E57EC9" w:rsidRDefault="00776CEA" w:rsidP="00E57EC9">
      <w:r w:rsidRPr="00034910">
        <w:t xml:space="preserve">Il faut que je décide Miss </w:t>
      </w:r>
      <w:proofErr w:type="spellStart"/>
      <w:r w:rsidRPr="00034910">
        <w:t>Fleuriane</w:t>
      </w:r>
      <w:proofErr w:type="spellEnd"/>
      <w:r w:rsidRPr="00034910">
        <w:t xml:space="preserve"> à souper dans la salle commune</w:t>
      </w:r>
      <w:r w:rsidR="00E57EC9">
        <w:t>.</w:t>
      </w:r>
    </w:p>
    <w:p w14:paraId="667E6B45" w14:textId="5CF0B019" w:rsidR="00E57EC9" w:rsidRDefault="00722AF3" w:rsidP="000D5DEC">
      <w:pPr>
        <w:pStyle w:val="Etoile"/>
      </w:pPr>
      <w:r w:rsidRPr="00E57EC9">
        <w:t>*</w:t>
      </w:r>
      <w:r w:rsidR="000D5DEC">
        <w:t xml:space="preserve"> </w:t>
      </w:r>
      <w:r w:rsidRPr="00E57EC9">
        <w:t>* *</w:t>
      </w:r>
    </w:p>
    <w:p w14:paraId="0F8DC4C3" w14:textId="77777777" w:rsidR="00E57EC9" w:rsidRDefault="00776CEA" w:rsidP="00E57EC9">
      <w:r w:rsidRPr="00034910">
        <w:t>Et le soir est venu</w:t>
      </w:r>
      <w:r w:rsidR="00E57EC9">
        <w:t xml:space="preserve">. </w:t>
      </w:r>
      <w:r w:rsidRPr="00034910">
        <w:t>Nous sommes tous dans la salle</w:t>
      </w:r>
      <w:r w:rsidR="00E57EC9">
        <w:t xml:space="preserve">, </w:t>
      </w:r>
      <w:r w:rsidRPr="00034910">
        <w:t>autour de la table</w:t>
      </w:r>
      <w:r w:rsidR="00E57EC9">
        <w:t>.</w:t>
      </w:r>
    </w:p>
    <w:p w14:paraId="51D9B882" w14:textId="77777777" w:rsidR="00E57EC9" w:rsidRDefault="00776CEA" w:rsidP="00E57EC9">
      <w:r w:rsidRPr="00034910">
        <w:t>Larmette</w:t>
      </w:r>
      <w:r w:rsidR="00E57EC9">
        <w:t xml:space="preserve">, </w:t>
      </w:r>
      <w:r w:rsidRPr="00034910">
        <w:t>cet homme a le génie de déterrer les marchands de fleurs</w:t>
      </w:r>
      <w:r w:rsidR="00E57EC9">
        <w:t xml:space="preserve">, </w:t>
      </w:r>
      <w:r w:rsidRPr="00034910">
        <w:t>a réussi à obtenir des bouquets qui piquent d</w:t>
      </w:r>
      <w:r w:rsidR="00E57EC9">
        <w:t>’</w:t>
      </w:r>
      <w:r w:rsidRPr="00034910">
        <w:t>une note gaie la nappe blanche</w:t>
      </w:r>
      <w:r w:rsidR="00E57EC9">
        <w:t>.</w:t>
      </w:r>
    </w:p>
    <w:p w14:paraId="0B9A5253" w14:textId="77777777" w:rsidR="00E57EC9" w:rsidRDefault="00776CEA" w:rsidP="00E57EC9">
      <w:r w:rsidRPr="00034910">
        <w:t>Le pseudo-Jeffries aussi est là</w:t>
      </w:r>
      <w:r w:rsidR="00E57EC9">
        <w:t xml:space="preserve">, </w:t>
      </w:r>
      <w:r w:rsidRPr="00034910">
        <w:t xml:space="preserve">non loin de Miss </w:t>
      </w:r>
      <w:proofErr w:type="spellStart"/>
      <w:r w:rsidRPr="00034910">
        <w:t>Fleuriane</w:t>
      </w:r>
      <w:proofErr w:type="spellEnd"/>
      <w:r w:rsidR="00E57EC9">
        <w:t xml:space="preserve">. </w:t>
      </w:r>
      <w:r w:rsidRPr="00034910">
        <w:t>C</w:t>
      </w:r>
      <w:r w:rsidR="00E57EC9">
        <w:t>’</w:t>
      </w:r>
      <w:r w:rsidRPr="00034910">
        <w:t>est une crâne jeune fille que la demoiselle</w:t>
      </w:r>
      <w:r w:rsidR="00E57EC9">
        <w:t xml:space="preserve">. </w:t>
      </w:r>
      <w:r w:rsidRPr="00034910">
        <w:t>Elle ne sourcille pas</w:t>
      </w:r>
      <w:r w:rsidR="00E57EC9">
        <w:t xml:space="preserve">, </w:t>
      </w:r>
      <w:r w:rsidRPr="00034910">
        <w:t>et cependant je ne lui ai rien caché</w:t>
      </w:r>
      <w:r w:rsidR="00E57EC9">
        <w:t xml:space="preserve">. </w:t>
      </w:r>
      <w:r w:rsidRPr="00034910">
        <w:t>Combien d</w:t>
      </w:r>
      <w:r w:rsidR="00E57EC9">
        <w:t>’</w:t>
      </w:r>
      <w:r w:rsidRPr="00034910">
        <w:t>autres à sa place seraient épouvantées à la pensée de dîner auprès d</w:t>
      </w:r>
      <w:r w:rsidR="00E57EC9">
        <w:t>’</w:t>
      </w:r>
      <w:r w:rsidRPr="00034910">
        <w:t>un bandit</w:t>
      </w:r>
      <w:r w:rsidR="00E57EC9">
        <w:t xml:space="preserve">, </w:t>
      </w:r>
      <w:r w:rsidRPr="00034910">
        <w:t>évadé de prison</w:t>
      </w:r>
      <w:r w:rsidR="00E57EC9">
        <w:t>.</w:t>
      </w:r>
    </w:p>
    <w:p w14:paraId="687D5C07" w14:textId="77777777" w:rsidR="00E57EC9" w:rsidRDefault="00776CEA" w:rsidP="00E57EC9">
      <w:proofErr w:type="spellStart"/>
      <w:r w:rsidRPr="00034910">
        <w:t>Botera</w:t>
      </w:r>
      <w:proofErr w:type="spellEnd"/>
      <w:r w:rsidRPr="00034910">
        <w:t xml:space="preserve"> baragouine des joyeusetés avec son délicieux accent Sud-Américain</w:t>
      </w:r>
      <w:r w:rsidR="00E57EC9">
        <w:t>.</w:t>
      </w:r>
    </w:p>
    <w:p w14:paraId="3D0F4F78" w14:textId="77777777" w:rsidR="00E57EC9" w:rsidRDefault="00776CEA" w:rsidP="00E57EC9">
      <w:r w:rsidRPr="00034910">
        <w:t>Je sais que le juge Thomson est dans l</w:t>
      </w:r>
      <w:r w:rsidR="00E57EC9">
        <w:t>’</w:t>
      </w:r>
      <w:r w:rsidRPr="00034910">
        <w:t>hôtel avec deux pol</w:t>
      </w:r>
      <w:r w:rsidRPr="00034910">
        <w:t>i</w:t>
      </w:r>
      <w:r w:rsidRPr="00034910">
        <w:t>cemen</w:t>
      </w:r>
      <w:r w:rsidR="00E57EC9">
        <w:t xml:space="preserve">. </w:t>
      </w:r>
      <w:r w:rsidRPr="00034910">
        <w:t>Ils ont mis le directeur sous clef</w:t>
      </w:r>
      <w:r w:rsidR="00E57EC9">
        <w:t xml:space="preserve">, </w:t>
      </w:r>
      <w:r w:rsidRPr="00034910">
        <w:t>afin qu</w:t>
      </w:r>
      <w:r w:rsidR="00E57EC9">
        <w:t>’</w:t>
      </w:r>
      <w:r w:rsidRPr="00034910">
        <w:t>il ne révèle à personne leur présence</w:t>
      </w:r>
      <w:r w:rsidR="00E57EC9">
        <w:t>.</w:t>
      </w:r>
    </w:p>
    <w:p w14:paraId="37A8C31C" w14:textId="77777777" w:rsidR="00E57EC9" w:rsidRDefault="00776CEA" w:rsidP="00E57EC9">
      <w:r w:rsidRPr="00034910">
        <w:t>À neuf heures exactement</w:t>
      </w:r>
      <w:r w:rsidR="00E57EC9">
        <w:t xml:space="preserve">, </w:t>
      </w:r>
      <w:r w:rsidRPr="00034910">
        <w:t>je dois agir</w:t>
      </w:r>
      <w:r w:rsidR="00E57EC9">
        <w:t xml:space="preserve">. </w:t>
      </w:r>
      <w:r w:rsidRPr="00034910">
        <w:t>Et je suis avec une pointe d</w:t>
      </w:r>
      <w:r w:rsidR="00E57EC9">
        <w:t>’</w:t>
      </w:r>
      <w:r w:rsidRPr="00034910">
        <w:t>anxiété les aiguilles qui parcourent lentement le cadran du cartel</w:t>
      </w:r>
      <w:r w:rsidR="00E57EC9">
        <w:t xml:space="preserve">, </w:t>
      </w:r>
      <w:r w:rsidRPr="00034910">
        <w:t xml:space="preserve">ornant un des angles du </w:t>
      </w:r>
      <w:proofErr w:type="spellStart"/>
      <w:r w:rsidRPr="00034910">
        <w:t>dining</w:t>
      </w:r>
      <w:proofErr w:type="spellEnd"/>
      <w:r w:rsidRPr="00034910">
        <w:t>-room</w:t>
      </w:r>
      <w:r w:rsidR="00E57EC9">
        <w:t>.</w:t>
      </w:r>
    </w:p>
    <w:p w14:paraId="3FE6629E" w14:textId="77777777" w:rsidR="00E57EC9" w:rsidRDefault="00776CEA" w:rsidP="00E57EC9">
      <w:r w:rsidRPr="00034910">
        <w:t>Ouf</w:t>
      </w:r>
      <w:r w:rsidR="00E57EC9">
        <w:t xml:space="preserve">, </w:t>
      </w:r>
      <w:r w:rsidRPr="00034910">
        <w:t>à neuf heures moins cinq</w:t>
      </w:r>
      <w:r w:rsidR="00E57EC9">
        <w:t xml:space="preserve">, </w:t>
      </w:r>
      <w:r w:rsidRPr="00034910">
        <w:t>on enflamme l</w:t>
      </w:r>
      <w:r w:rsidR="00E57EC9">
        <w:t>’</w:t>
      </w:r>
      <w:r w:rsidRPr="00034910">
        <w:t>essence de la cafetière russe</w:t>
      </w:r>
      <w:r w:rsidR="00E57EC9">
        <w:t xml:space="preserve">, </w:t>
      </w:r>
      <w:r w:rsidRPr="00034910">
        <w:t>où va s</w:t>
      </w:r>
      <w:r w:rsidR="00E57EC9">
        <w:t>’</w:t>
      </w:r>
      <w:r w:rsidRPr="00034910">
        <w:t xml:space="preserve">élaborer le café </w:t>
      </w:r>
      <w:r w:rsidR="00E57EC9">
        <w:t>« </w:t>
      </w:r>
      <w:r w:rsidRPr="00034910">
        <w:t>soigné</w:t>
      </w:r>
      <w:r w:rsidR="00E57EC9">
        <w:t> »</w:t>
      </w:r>
      <w:r w:rsidRPr="00034910">
        <w:t xml:space="preserve"> qui terminera le repas</w:t>
      </w:r>
      <w:r w:rsidR="00E57EC9">
        <w:t xml:space="preserve">. </w:t>
      </w:r>
      <w:r w:rsidRPr="00034910">
        <w:t>J</w:t>
      </w:r>
      <w:r w:rsidR="00E57EC9">
        <w:t>’</w:t>
      </w:r>
      <w:r w:rsidRPr="00034910">
        <w:t>ai demandé un grand bol</w:t>
      </w:r>
      <w:r w:rsidR="00E57EC9">
        <w:t xml:space="preserve">. </w:t>
      </w:r>
      <w:r w:rsidRPr="00034910">
        <w:t>J</w:t>
      </w:r>
      <w:r w:rsidR="00E57EC9">
        <w:t>’</w:t>
      </w:r>
      <w:r w:rsidRPr="00034910">
        <w:t>ai parcouru la ville tout le jour</w:t>
      </w:r>
      <w:r w:rsidR="00E57EC9">
        <w:t xml:space="preserve">, </w:t>
      </w:r>
      <w:r w:rsidRPr="00034910">
        <w:t>et j</w:t>
      </w:r>
      <w:r w:rsidR="00E57EC9">
        <w:t>’</w:t>
      </w:r>
      <w:r w:rsidRPr="00034910">
        <w:t>ai besoin d</w:t>
      </w:r>
      <w:r w:rsidR="00E57EC9">
        <w:t>’</w:t>
      </w:r>
      <w:r w:rsidRPr="00034910">
        <w:t>un remontant</w:t>
      </w:r>
      <w:r w:rsidR="00E57EC9">
        <w:t>.</w:t>
      </w:r>
    </w:p>
    <w:p w14:paraId="41CD67EA" w14:textId="77777777" w:rsidR="00E57EC9" w:rsidRDefault="00E57EC9" w:rsidP="00E57EC9">
      <w:r>
        <w:lastRenderedPageBreak/>
        <w:t>— </w:t>
      </w:r>
      <w:r w:rsidR="00776CEA" w:rsidRPr="00034910">
        <w:t>D</w:t>
      </w:r>
      <w:r>
        <w:t>’</w:t>
      </w:r>
      <w:r w:rsidR="00776CEA" w:rsidRPr="00034910">
        <w:t>autant plus</w:t>
      </w:r>
      <w:r>
        <w:t xml:space="preserve">, </w:t>
      </w:r>
      <w:r w:rsidR="00776CEA" w:rsidRPr="00034910">
        <w:t>ricane Larmette</w:t>
      </w:r>
      <w:r>
        <w:t xml:space="preserve">, </w:t>
      </w:r>
      <w:r w:rsidR="00776CEA" w:rsidRPr="00034910">
        <w:t>que la matinée a été chaude</w:t>
      </w:r>
      <w:r>
        <w:t>.</w:t>
      </w:r>
    </w:p>
    <w:p w14:paraId="3DBF78BE" w14:textId="4CB922E5" w:rsidR="00E57EC9" w:rsidRDefault="00776CEA" w:rsidP="00E57EC9">
      <w:r w:rsidRPr="00034910">
        <w:t>Il fait allusion à la mercuriale que m</w:t>
      </w:r>
      <w:r w:rsidR="00E57EC9">
        <w:t>’</w:t>
      </w:r>
      <w:r w:rsidRPr="00034910">
        <w:t xml:space="preserve">a décochée </w:t>
      </w:r>
      <w:r w:rsidR="00E57EC9">
        <w:t>M. </w:t>
      </w:r>
      <w:r w:rsidRPr="00034910">
        <w:t>Thomson</w:t>
      </w:r>
      <w:r w:rsidR="00E57EC9">
        <w:t xml:space="preserve">. </w:t>
      </w:r>
      <w:r w:rsidRPr="00034910">
        <w:t>Patience</w:t>
      </w:r>
      <w:r w:rsidR="00E57EC9">
        <w:t xml:space="preserve"> ! </w:t>
      </w:r>
      <w:r w:rsidRPr="00034910">
        <w:t>mon tour va venir</w:t>
      </w:r>
      <w:r w:rsidR="00E57EC9">
        <w:t xml:space="preserve">. </w:t>
      </w:r>
      <w:r w:rsidRPr="00034910">
        <w:t>Et je réponds gent</w:t>
      </w:r>
      <w:r w:rsidRPr="00034910">
        <w:t>i</w:t>
      </w:r>
      <w:r w:rsidRPr="00034910">
        <w:t>ment</w:t>
      </w:r>
      <w:r w:rsidR="00E57EC9">
        <w:t> :</w:t>
      </w:r>
    </w:p>
    <w:p w14:paraId="77F6FA5C" w14:textId="466CC58B" w:rsidR="00E57EC9" w:rsidRDefault="00E57EC9" w:rsidP="00E57EC9">
      <w:r>
        <w:t>— </w:t>
      </w:r>
      <w:r w:rsidR="00776CEA" w:rsidRPr="00034910">
        <w:t>Tout le monde peut se tromper</w:t>
      </w:r>
      <w:r>
        <w:t>. M. </w:t>
      </w:r>
      <w:r w:rsidR="00776CEA" w:rsidRPr="00034910">
        <w:t>Jeffries avait un ma</w:t>
      </w:r>
      <w:r w:rsidR="00776CEA" w:rsidRPr="00034910">
        <w:t>s</w:t>
      </w:r>
      <w:r w:rsidR="00776CEA" w:rsidRPr="00034910">
        <w:t>que de bandelettes</w:t>
      </w:r>
      <w:r>
        <w:t xml:space="preserve">. </w:t>
      </w:r>
      <w:r w:rsidR="00776CEA" w:rsidRPr="00034910">
        <w:t>J</w:t>
      </w:r>
      <w:r>
        <w:t>’</w:t>
      </w:r>
      <w:r w:rsidR="00776CEA" w:rsidRPr="00034910">
        <w:t xml:space="preserve">avais pensé que cela serait bien commode pour cacher la tache de vin de </w:t>
      </w:r>
      <w:proofErr w:type="spellStart"/>
      <w:r w:rsidR="00776CEA" w:rsidRPr="00034910">
        <w:t>Toddy</w:t>
      </w:r>
      <w:proofErr w:type="spellEnd"/>
      <w:r>
        <w:t>.</w:t>
      </w:r>
    </w:p>
    <w:p w14:paraId="7CD5C7FD" w14:textId="6E6FB910" w:rsidR="00E57EC9" w:rsidRDefault="00776CEA" w:rsidP="00E57EC9">
      <w:r w:rsidRPr="00034910">
        <w:t>Le bandit me jette un mauvais regard</w:t>
      </w:r>
      <w:r w:rsidR="00E57EC9">
        <w:t xml:space="preserve">. </w:t>
      </w:r>
      <w:r w:rsidRPr="00034910">
        <w:t>J</w:t>
      </w:r>
      <w:r w:rsidR="00E57EC9">
        <w:t>’</w:t>
      </w:r>
      <w:r w:rsidRPr="00034910">
        <w:t>ai idée que s</w:t>
      </w:r>
      <w:r w:rsidR="00E57EC9">
        <w:t>’</w:t>
      </w:r>
      <w:r w:rsidRPr="00034910">
        <w:t>il me tenait dans un petit coin désert</w:t>
      </w:r>
      <w:r w:rsidR="00E57EC9">
        <w:t xml:space="preserve">… </w:t>
      </w:r>
      <w:r w:rsidRPr="00034910">
        <w:t xml:space="preserve">je ne prendrais pas le café que </w:t>
      </w:r>
      <w:r w:rsidR="00E57EC9">
        <w:t>M</w:t>
      </w:r>
      <w:r w:rsidR="00E57EC9" w:rsidRPr="00E57EC9">
        <w:rPr>
          <w:vertAlign w:val="superscript"/>
        </w:rPr>
        <w:t>me</w:t>
      </w:r>
      <w:r w:rsidR="00E57EC9">
        <w:t> </w:t>
      </w:r>
      <w:proofErr w:type="spellStart"/>
      <w:r w:rsidRPr="00034910">
        <w:t>Patorne</w:t>
      </w:r>
      <w:proofErr w:type="spellEnd"/>
      <w:r w:rsidR="00E57EC9">
        <w:t xml:space="preserve">, </w:t>
      </w:r>
      <w:r w:rsidRPr="00034910">
        <w:t>avec des grâces de babouin</w:t>
      </w:r>
      <w:r w:rsidR="00E57EC9">
        <w:t xml:space="preserve">, </w:t>
      </w:r>
      <w:r w:rsidRPr="00034910">
        <w:t>nous sert de ses mains chargées de bagues</w:t>
      </w:r>
      <w:r w:rsidR="00E57EC9">
        <w:t>.</w:t>
      </w:r>
    </w:p>
    <w:p w14:paraId="591C6D38" w14:textId="77777777" w:rsidR="00E57EC9" w:rsidRDefault="00776CEA" w:rsidP="00E57EC9">
      <w:r w:rsidRPr="00034910">
        <w:t>Mon bol est plein</w:t>
      </w:r>
      <w:r w:rsidR="00E57EC9">
        <w:t xml:space="preserve">… </w:t>
      </w:r>
      <w:r w:rsidRPr="00034910">
        <w:t>J</w:t>
      </w:r>
      <w:r w:rsidR="00E57EC9">
        <w:t>’</w:t>
      </w:r>
      <w:r w:rsidRPr="00034910">
        <w:t>y ai veillé</w:t>
      </w:r>
      <w:r w:rsidR="00E57EC9">
        <w:t xml:space="preserve">. </w:t>
      </w:r>
      <w:r w:rsidRPr="00034910">
        <w:t>Tout le monde semble s</w:t>
      </w:r>
      <w:r w:rsidR="00E57EC9">
        <w:t>’</w:t>
      </w:r>
      <w:r w:rsidRPr="00034910">
        <w:t>étonner de ma gourmandise</w:t>
      </w:r>
      <w:r w:rsidR="00E57EC9">
        <w:t xml:space="preserve">, </w:t>
      </w:r>
      <w:r w:rsidRPr="00034910">
        <w:t>et Jeffries exprime l</w:t>
      </w:r>
      <w:r w:rsidR="00E57EC9">
        <w:t>’</w:t>
      </w:r>
      <w:r w:rsidRPr="00034910">
        <w:t>opinion g</w:t>
      </w:r>
      <w:r w:rsidRPr="00034910">
        <w:t>é</w:t>
      </w:r>
      <w:r w:rsidRPr="00034910">
        <w:t>nérale par ces mots</w:t>
      </w:r>
      <w:r w:rsidR="00E57EC9">
        <w:t> :</w:t>
      </w:r>
    </w:p>
    <w:p w14:paraId="612B87D6" w14:textId="77777777" w:rsidR="00E57EC9" w:rsidRDefault="00E57EC9" w:rsidP="00E57EC9">
      <w:r>
        <w:t>— </w:t>
      </w:r>
      <w:r w:rsidR="00776CEA" w:rsidRPr="00034910">
        <w:t>Mâtin</w:t>
      </w:r>
      <w:r>
        <w:t xml:space="preserve">, </w:t>
      </w:r>
      <w:r w:rsidR="00776CEA" w:rsidRPr="00034910">
        <w:t xml:space="preserve">quand il se </w:t>
      </w:r>
      <w:r w:rsidR="00776CEA" w:rsidRPr="00034910">
        <w:rPr>
          <w:i/>
          <w:iCs/>
        </w:rPr>
        <w:t>remonte</w:t>
      </w:r>
      <w:r>
        <w:rPr>
          <w:i/>
          <w:iCs/>
        </w:rPr>
        <w:t xml:space="preserve">, </w:t>
      </w:r>
      <w:r w:rsidR="00776CEA" w:rsidRPr="00034910">
        <w:t>le boy</w:t>
      </w:r>
      <w:r>
        <w:t xml:space="preserve">, </w:t>
      </w:r>
      <w:r w:rsidR="00776CEA" w:rsidRPr="00034910">
        <w:t xml:space="preserve">il prend le </w:t>
      </w:r>
      <w:r w:rsidR="00776CEA" w:rsidRPr="00034910">
        <w:rPr>
          <w:i/>
          <w:iCs/>
        </w:rPr>
        <w:t xml:space="preserve">remontant </w:t>
      </w:r>
      <w:r w:rsidR="00776CEA" w:rsidRPr="00034910">
        <w:t>au baquet</w:t>
      </w:r>
      <w:r>
        <w:t>.</w:t>
      </w:r>
    </w:p>
    <w:p w14:paraId="50A3B075" w14:textId="77777777" w:rsidR="00E57EC9" w:rsidRDefault="00776CEA" w:rsidP="00E57EC9">
      <w:r w:rsidRPr="00034910">
        <w:t>Voici le moment</w:t>
      </w:r>
      <w:r w:rsidR="00E57EC9">
        <w:t xml:space="preserve"> ! </w:t>
      </w:r>
      <w:r w:rsidRPr="00034910">
        <w:t>Voici l</w:t>
      </w:r>
      <w:r w:rsidR="00E57EC9">
        <w:t>’</w:t>
      </w:r>
      <w:r w:rsidRPr="00034910">
        <w:t>instant d</w:t>
      </w:r>
      <w:r w:rsidR="00E57EC9">
        <w:t>’</w:t>
      </w:r>
      <w:r w:rsidRPr="00034910">
        <w:t>agir</w:t>
      </w:r>
      <w:r w:rsidR="00E57EC9">
        <w:t xml:space="preserve">. </w:t>
      </w:r>
      <w:r w:rsidRPr="00034910">
        <w:t>Je riposte</w:t>
      </w:r>
      <w:r w:rsidR="00E57EC9">
        <w:t> :</w:t>
      </w:r>
    </w:p>
    <w:p w14:paraId="731BD501" w14:textId="77777777" w:rsidR="00E57EC9" w:rsidRDefault="00E57EC9" w:rsidP="00E57EC9">
      <w:r>
        <w:t>— </w:t>
      </w:r>
      <w:r w:rsidR="00776CEA" w:rsidRPr="00034910">
        <w:t>Oh</w:t>
      </w:r>
      <w:r>
        <w:t xml:space="preserve"> ! </w:t>
      </w:r>
      <w:r w:rsidR="00776CEA" w:rsidRPr="00034910">
        <w:t>mon erreur de ce matin demande cela</w:t>
      </w:r>
      <w:r>
        <w:t>.</w:t>
      </w:r>
    </w:p>
    <w:p w14:paraId="3BBF6ACE" w14:textId="77777777" w:rsidR="00E57EC9" w:rsidRDefault="00E57EC9" w:rsidP="00E57EC9">
      <w:r>
        <w:t>— </w:t>
      </w:r>
      <w:r w:rsidR="00776CEA" w:rsidRPr="00034910">
        <w:t>Cela vous préoccupe à ce point</w:t>
      </w:r>
      <w:r>
        <w:t xml:space="preserve"> ? </w:t>
      </w:r>
      <w:r w:rsidR="00776CEA" w:rsidRPr="00034910">
        <w:t>grommelle le pseudo-Jeffries</w:t>
      </w:r>
      <w:r>
        <w:t>.</w:t>
      </w:r>
    </w:p>
    <w:p w14:paraId="45698D1A" w14:textId="77777777" w:rsidR="00E57EC9" w:rsidRDefault="00E57EC9" w:rsidP="00E57EC9">
      <w:r>
        <w:t>— </w:t>
      </w:r>
      <w:r w:rsidR="00776CEA" w:rsidRPr="00034910">
        <w:t>Oui</w:t>
      </w:r>
      <w:r>
        <w:t xml:space="preserve">, </w:t>
      </w:r>
      <w:r w:rsidR="00776CEA" w:rsidRPr="00034910">
        <w:t>parce que non seulement j</w:t>
      </w:r>
      <w:r>
        <w:t>’</w:t>
      </w:r>
      <w:r w:rsidR="00776CEA" w:rsidRPr="00034910">
        <w:t>ai dérangé inutilement le juge</w:t>
      </w:r>
      <w:r>
        <w:t xml:space="preserve"> (</w:t>
      </w:r>
      <w:r w:rsidR="00776CEA" w:rsidRPr="00034910">
        <w:t>on le voit</w:t>
      </w:r>
      <w:r>
        <w:t xml:space="preserve">, </w:t>
      </w:r>
      <w:r w:rsidR="00776CEA" w:rsidRPr="00034910">
        <w:t>j</w:t>
      </w:r>
      <w:r>
        <w:t>’</w:t>
      </w:r>
      <w:r w:rsidR="00776CEA" w:rsidRPr="00034910">
        <w:t>avoue tout</w:t>
      </w:r>
      <w:r>
        <w:t xml:space="preserve">), </w:t>
      </w:r>
      <w:r w:rsidR="00776CEA" w:rsidRPr="00034910">
        <w:t>mais encore</w:t>
      </w:r>
      <w:r>
        <w:t xml:space="preserve">, </w:t>
      </w:r>
      <w:r w:rsidR="00776CEA" w:rsidRPr="00034910">
        <w:t>il a été en droit de me considérer comme un niais et un ignorant</w:t>
      </w:r>
      <w:r>
        <w:t xml:space="preserve">. </w:t>
      </w:r>
      <w:r w:rsidR="00776CEA" w:rsidRPr="00034910">
        <w:t>Je me suis i</w:t>
      </w:r>
      <w:r w:rsidR="00776CEA" w:rsidRPr="00034910">
        <w:t>n</w:t>
      </w:r>
      <w:r w:rsidR="00776CEA" w:rsidRPr="00034910">
        <w:t>formé aujourd</w:t>
      </w:r>
      <w:r>
        <w:t>’</w:t>
      </w:r>
      <w:r w:rsidR="00776CEA" w:rsidRPr="00034910">
        <w:t>hui</w:t>
      </w:r>
      <w:r>
        <w:t>.</w:t>
      </w:r>
    </w:p>
    <w:p w14:paraId="0AF04C2C" w14:textId="77777777" w:rsidR="00E57EC9" w:rsidRDefault="00776CEA" w:rsidP="00E57EC9">
      <w:r w:rsidRPr="00034910">
        <w:t>Neuf heures sonnent</w:t>
      </w:r>
      <w:r w:rsidR="00E57EC9">
        <w:t xml:space="preserve">, </w:t>
      </w:r>
      <w:r w:rsidRPr="00034910">
        <w:t>comme Larmette questionne</w:t>
      </w:r>
      <w:r w:rsidR="00E57EC9">
        <w:t> :</w:t>
      </w:r>
    </w:p>
    <w:p w14:paraId="009770B7" w14:textId="77777777" w:rsidR="00E57EC9" w:rsidRDefault="00E57EC9" w:rsidP="00E57EC9">
      <w:r>
        <w:lastRenderedPageBreak/>
        <w:t>— </w:t>
      </w:r>
      <w:r w:rsidR="00776CEA" w:rsidRPr="00034910">
        <w:t>Vous aviez besoin de vous informer pour vous assurer de votre ignorance</w:t>
      </w:r>
      <w:r>
        <w:t>.</w:t>
      </w:r>
    </w:p>
    <w:p w14:paraId="439968CC" w14:textId="081EADA5" w:rsidR="00E57EC9" w:rsidRDefault="00E57EC9" w:rsidP="00E57EC9">
      <w:r>
        <w:t>— </w:t>
      </w:r>
      <w:r w:rsidR="00776CEA" w:rsidRPr="00034910">
        <w:t>Oui</w:t>
      </w:r>
      <w:r>
        <w:t xml:space="preserve">, </w:t>
      </w:r>
      <w:r w:rsidR="00776CEA" w:rsidRPr="00034910">
        <w:t>Monsieur</w:t>
      </w:r>
      <w:r>
        <w:t xml:space="preserve">, </w:t>
      </w:r>
      <w:r w:rsidR="00776CEA" w:rsidRPr="00034910">
        <w:t>vous allez comprendre</w:t>
      </w:r>
      <w:r>
        <w:t xml:space="preserve">… </w:t>
      </w:r>
      <w:r w:rsidR="00776CEA" w:rsidRPr="00034910">
        <w:t xml:space="preserve">Après que </w:t>
      </w:r>
      <w:r>
        <w:t>M. </w:t>
      </w:r>
      <w:r w:rsidR="00776CEA" w:rsidRPr="00034910">
        <w:t>Jeffries fut débarrassé de ses bandes de pansement</w:t>
      </w:r>
      <w:r>
        <w:t xml:space="preserve">, </w:t>
      </w:r>
      <w:r w:rsidR="00776CEA" w:rsidRPr="00034910">
        <w:t>une idée saugrenue me trotta dans la tête</w:t>
      </w:r>
      <w:r>
        <w:t xml:space="preserve">. </w:t>
      </w:r>
      <w:r w:rsidR="00776CEA" w:rsidRPr="00034910">
        <w:t>Est-ce que les compresses d</w:t>
      </w:r>
      <w:r>
        <w:t>’</w:t>
      </w:r>
      <w:r w:rsidR="00776CEA" w:rsidRPr="00034910">
        <w:t>iode n</w:t>
      </w:r>
      <w:r>
        <w:t>’</w:t>
      </w:r>
      <w:r w:rsidR="00776CEA" w:rsidRPr="00034910">
        <w:t>auraient pas pu faire disparaître une tache de vin exi</w:t>
      </w:r>
      <w:r w:rsidR="00776CEA" w:rsidRPr="00034910">
        <w:t>s</w:t>
      </w:r>
      <w:r w:rsidR="00776CEA" w:rsidRPr="00034910">
        <w:t>tant auparavant sur son visage</w:t>
      </w:r>
      <w:r>
        <w:t> ?</w:t>
      </w:r>
    </w:p>
    <w:p w14:paraId="56CC3D34" w14:textId="77777777" w:rsidR="00E57EC9" w:rsidRDefault="00776CEA" w:rsidP="00E57EC9">
      <w:r w:rsidRPr="00034910">
        <w:t>Le bijoutier</w:t>
      </w:r>
      <w:r w:rsidR="00E57EC9">
        <w:t xml:space="preserve">, </w:t>
      </w:r>
      <w:proofErr w:type="spellStart"/>
      <w:r w:rsidRPr="00034910">
        <w:t>Botera</w:t>
      </w:r>
      <w:proofErr w:type="spellEnd"/>
      <w:r w:rsidR="00E57EC9">
        <w:t xml:space="preserve">, </w:t>
      </w:r>
      <w:proofErr w:type="spellStart"/>
      <w:r w:rsidRPr="00034910">
        <w:t>Toddy</w:t>
      </w:r>
      <w:proofErr w:type="spellEnd"/>
      <w:r w:rsidRPr="00034910">
        <w:t xml:space="preserve"> ont tressailli</w:t>
      </w:r>
      <w:r w:rsidR="00E57EC9">
        <w:t>.</w:t>
      </w:r>
    </w:p>
    <w:p w14:paraId="733A5E0D" w14:textId="77777777" w:rsidR="00E57EC9" w:rsidRDefault="00776CEA" w:rsidP="00E57EC9">
      <w:r w:rsidRPr="00034910">
        <w:t>Le coup est dur</w:t>
      </w:r>
      <w:r w:rsidR="00E57EC9">
        <w:t xml:space="preserve">. </w:t>
      </w:r>
      <w:r w:rsidRPr="00034910">
        <w:t>Pourtant le premier se ressaisit aussitôt</w:t>
      </w:r>
      <w:r w:rsidR="00E57EC9">
        <w:t>.</w:t>
      </w:r>
    </w:p>
    <w:p w14:paraId="5AB582FB" w14:textId="77777777" w:rsidR="00E57EC9" w:rsidRDefault="00E57EC9" w:rsidP="00E57EC9">
      <w:r>
        <w:t>— </w:t>
      </w:r>
      <w:r w:rsidR="00776CEA" w:rsidRPr="00034910">
        <w:t>C</w:t>
      </w:r>
      <w:r>
        <w:t>’</w:t>
      </w:r>
      <w:r w:rsidR="00776CEA" w:rsidRPr="00034910">
        <w:t>est de l</w:t>
      </w:r>
      <w:r>
        <w:t>’</w:t>
      </w:r>
      <w:r w:rsidR="00776CEA" w:rsidRPr="00034910">
        <w:t>entêtement</w:t>
      </w:r>
      <w:r>
        <w:t xml:space="preserve">, </w:t>
      </w:r>
      <w:r w:rsidR="00776CEA" w:rsidRPr="00034910">
        <w:t>fait-il</w:t>
      </w:r>
      <w:r>
        <w:t>.</w:t>
      </w:r>
    </w:p>
    <w:p w14:paraId="32619B27" w14:textId="77777777" w:rsidR="00E57EC9" w:rsidRDefault="00776CEA" w:rsidP="00E57EC9">
      <w:r w:rsidRPr="00034910">
        <w:t>Tandis que Jeffries</w:t>
      </w:r>
      <w:r w:rsidR="00E57EC9">
        <w:t xml:space="preserve">, </w:t>
      </w:r>
      <w:r w:rsidRPr="00034910">
        <w:t>oubliant un instant son rôle</w:t>
      </w:r>
      <w:r w:rsidR="00E57EC9">
        <w:t xml:space="preserve">, </w:t>
      </w:r>
      <w:r w:rsidRPr="00034910">
        <w:t>gronde</w:t>
      </w:r>
      <w:r w:rsidR="00E57EC9">
        <w:t> :</w:t>
      </w:r>
    </w:p>
    <w:p w14:paraId="79F0EB6C" w14:textId="77777777" w:rsidR="00E57EC9" w:rsidRDefault="00E57EC9" w:rsidP="00E57EC9">
      <w:r>
        <w:t>— </w:t>
      </w:r>
      <w:r w:rsidR="00776CEA" w:rsidRPr="00034910">
        <w:t>Voilà un moucheron auquel il arrivera un accident avant qu</w:t>
      </w:r>
      <w:r>
        <w:t>’</w:t>
      </w:r>
      <w:r w:rsidR="00776CEA" w:rsidRPr="00034910">
        <w:t>il atteigne un âge avancé</w:t>
      </w:r>
      <w:r>
        <w:t>.</w:t>
      </w:r>
    </w:p>
    <w:p w14:paraId="3B19C7D8" w14:textId="77777777" w:rsidR="00E57EC9" w:rsidRDefault="00776CEA" w:rsidP="00E57EC9">
      <w:r w:rsidRPr="00034910">
        <w:t>Il s</w:t>
      </w:r>
      <w:r w:rsidR="00E57EC9">
        <w:t>’</w:t>
      </w:r>
      <w:r w:rsidRPr="00034910">
        <w:t>arrête brusquement</w:t>
      </w:r>
      <w:r w:rsidR="00E57EC9">
        <w:t xml:space="preserve"> ! </w:t>
      </w:r>
      <w:r w:rsidRPr="00034910">
        <w:t>Un coup d</w:t>
      </w:r>
      <w:r w:rsidR="00E57EC9">
        <w:t>’</w:t>
      </w:r>
      <w:r w:rsidRPr="00034910">
        <w:t>œil de Larmette l</w:t>
      </w:r>
      <w:r w:rsidR="00E57EC9">
        <w:t>’</w:t>
      </w:r>
      <w:r w:rsidRPr="00034910">
        <w:t>a rappelé à l</w:t>
      </w:r>
      <w:r w:rsidR="00E57EC9">
        <w:t>’</w:t>
      </w:r>
      <w:r w:rsidRPr="00034910">
        <w:t>ordre</w:t>
      </w:r>
      <w:r w:rsidR="00E57EC9">
        <w:t>.</w:t>
      </w:r>
    </w:p>
    <w:p w14:paraId="19E15528" w14:textId="77777777" w:rsidR="00E57EC9" w:rsidRDefault="00E57EC9" w:rsidP="00E57EC9">
      <w:r>
        <w:t>— </w:t>
      </w:r>
      <w:r w:rsidR="00776CEA" w:rsidRPr="00034910">
        <w:t>Ah</w:t>
      </w:r>
      <w:r>
        <w:t xml:space="preserve"> ! </w:t>
      </w:r>
      <w:r w:rsidR="00776CEA" w:rsidRPr="00034910">
        <w:t>ça</w:t>
      </w:r>
      <w:r>
        <w:t xml:space="preserve"> ! </w:t>
      </w:r>
      <w:r w:rsidR="00776CEA" w:rsidRPr="00034910">
        <w:t>repris-je en riant</w:t>
      </w:r>
      <w:r>
        <w:t xml:space="preserve">, </w:t>
      </w:r>
      <w:r w:rsidR="00776CEA" w:rsidRPr="00034910">
        <w:t>pour être entêté</w:t>
      </w:r>
      <w:r>
        <w:t xml:space="preserve">, </w:t>
      </w:r>
      <w:r w:rsidR="00776CEA" w:rsidRPr="00034910">
        <w:t>je le suis</w:t>
      </w:r>
      <w:r>
        <w:t xml:space="preserve">. </w:t>
      </w:r>
      <w:r w:rsidR="00776CEA" w:rsidRPr="00034910">
        <w:t>À ce point que je suis allé prendre une leçon de chimie</w:t>
      </w:r>
      <w:r>
        <w:t>.</w:t>
      </w:r>
    </w:p>
    <w:p w14:paraId="52D34429" w14:textId="77777777" w:rsidR="00E57EC9" w:rsidRDefault="00E57EC9" w:rsidP="00E57EC9">
      <w:r>
        <w:t>— </w:t>
      </w:r>
      <w:r w:rsidR="00776CEA" w:rsidRPr="00034910">
        <w:t>De chimie</w:t>
      </w:r>
      <w:r>
        <w:t xml:space="preserve"> ? </w:t>
      </w:r>
      <w:r w:rsidR="00776CEA" w:rsidRPr="00034910">
        <w:t>clama-t-on tout autour de la table</w:t>
      </w:r>
      <w:r>
        <w:t>.</w:t>
      </w:r>
    </w:p>
    <w:p w14:paraId="020B0EA0" w14:textId="77777777" w:rsidR="00E57EC9" w:rsidRDefault="00E57EC9" w:rsidP="00E57EC9">
      <w:r>
        <w:t>— </w:t>
      </w:r>
      <w:r w:rsidR="00776CEA" w:rsidRPr="00034910">
        <w:t>Comme je vous le dis</w:t>
      </w:r>
      <w:r>
        <w:t xml:space="preserve">. </w:t>
      </w:r>
      <w:r w:rsidR="00776CEA" w:rsidRPr="00034910">
        <w:t>J</w:t>
      </w:r>
      <w:r>
        <w:t>’</w:t>
      </w:r>
      <w:r w:rsidR="00776CEA" w:rsidRPr="00034910">
        <w:t>ai appris ainsi que l</w:t>
      </w:r>
      <w:r>
        <w:t>’</w:t>
      </w:r>
      <w:r w:rsidR="00776CEA" w:rsidRPr="00034910">
        <w:t>iode n</w:t>
      </w:r>
      <w:r>
        <w:t>’</w:t>
      </w:r>
      <w:r w:rsidR="00776CEA" w:rsidRPr="00034910">
        <w:t>avait aucune action sur une tache comme celle qui nous occupe</w:t>
      </w:r>
      <w:r>
        <w:t xml:space="preserve">. </w:t>
      </w:r>
      <w:r w:rsidR="00776CEA" w:rsidRPr="00034910">
        <w:t>Pour faire disparaître des signes de cette nature</w:t>
      </w:r>
      <w:r>
        <w:t xml:space="preserve">, </w:t>
      </w:r>
      <w:r w:rsidR="00776CEA" w:rsidRPr="00034910">
        <w:t>il faudrait employer du radium</w:t>
      </w:r>
      <w:r>
        <w:t>.</w:t>
      </w:r>
    </w:p>
    <w:p w14:paraId="1EC70105" w14:textId="77777777" w:rsidR="00E57EC9" w:rsidRDefault="00776CEA" w:rsidP="00E57EC9">
      <w:r w:rsidRPr="00034910">
        <w:t>Un grognement lourd s</w:t>
      </w:r>
      <w:r w:rsidR="00E57EC9">
        <w:t>’</w:t>
      </w:r>
      <w:r w:rsidRPr="00034910">
        <w:t>échappe des lèvres de mes adve</w:t>
      </w:r>
      <w:r w:rsidRPr="00034910">
        <w:t>r</w:t>
      </w:r>
      <w:r w:rsidRPr="00034910">
        <w:t>saires</w:t>
      </w:r>
      <w:r w:rsidR="00E57EC9">
        <w:t xml:space="preserve">. </w:t>
      </w:r>
      <w:r w:rsidRPr="00034910">
        <w:t>Je conclus</w:t>
      </w:r>
      <w:r w:rsidR="00E57EC9">
        <w:t> :</w:t>
      </w:r>
    </w:p>
    <w:p w14:paraId="446E0EE2" w14:textId="77777777" w:rsidR="00E57EC9" w:rsidRDefault="00E57EC9" w:rsidP="00E57EC9">
      <w:r>
        <w:lastRenderedPageBreak/>
        <w:t>— </w:t>
      </w:r>
      <w:r w:rsidR="00776CEA" w:rsidRPr="00034910">
        <w:t>Et encore</w:t>
      </w:r>
      <w:r>
        <w:t xml:space="preserve">, </w:t>
      </w:r>
      <w:r w:rsidR="00776CEA" w:rsidRPr="00034910">
        <w:t>le radium efface la tache en temps normal</w:t>
      </w:r>
      <w:r>
        <w:t xml:space="preserve">, </w:t>
      </w:r>
      <w:r w:rsidR="00776CEA" w:rsidRPr="00034910">
        <w:t>mais sous le coup d</w:t>
      </w:r>
      <w:r>
        <w:t>’</w:t>
      </w:r>
      <w:r w:rsidR="00776CEA" w:rsidRPr="00034910">
        <w:t xml:space="preserve">une émotion </w:t>
      </w:r>
      <w:r w:rsidR="00776CEA" w:rsidRPr="00C002E9">
        <w:t xml:space="preserve">violente </w:t>
      </w:r>
      <w:r w:rsidR="00776CEA" w:rsidRPr="00034910">
        <w:t>physique ou morale</w:t>
      </w:r>
      <w:r>
        <w:t xml:space="preserve">, </w:t>
      </w:r>
      <w:r w:rsidR="00776CEA" w:rsidRPr="00034910">
        <w:t>le signe reparaît en rouge</w:t>
      </w:r>
      <w:r>
        <w:t>.</w:t>
      </w:r>
    </w:p>
    <w:p w14:paraId="5529BE35" w14:textId="77777777" w:rsidR="00E57EC9" w:rsidRDefault="00E57EC9" w:rsidP="00E57EC9">
      <w:r>
        <w:t>— </w:t>
      </w:r>
      <w:r w:rsidR="00776CEA" w:rsidRPr="00034910">
        <w:t>Vraiment</w:t>
      </w:r>
      <w:r>
        <w:t xml:space="preserve"> ? </w:t>
      </w:r>
      <w:r w:rsidR="00776CEA" w:rsidRPr="00034910">
        <w:t>ricanent Larmette et Jeffries</w:t>
      </w:r>
      <w:r>
        <w:t>.</w:t>
      </w:r>
    </w:p>
    <w:p w14:paraId="7A3C46D5" w14:textId="77777777" w:rsidR="00E57EC9" w:rsidRDefault="00E57EC9" w:rsidP="00E57EC9">
      <w:r>
        <w:t>— </w:t>
      </w:r>
      <w:r w:rsidR="00776CEA" w:rsidRPr="00034910">
        <w:t>J</w:t>
      </w:r>
      <w:r>
        <w:t>’</w:t>
      </w:r>
      <w:r w:rsidR="00776CEA" w:rsidRPr="00034910">
        <w:t>en fournis la preuve</w:t>
      </w:r>
      <w:r>
        <w:t> !</w:t>
      </w:r>
    </w:p>
    <w:p w14:paraId="25B4B5AF" w14:textId="21BA8E7B" w:rsidR="00E57EC9" w:rsidRDefault="007C5BD3" w:rsidP="007D17F9">
      <w:pPr>
        <w:pStyle w:val="Centrsolidaire"/>
      </w:pPr>
      <w:r w:rsidRPr="00E57EC9">
        <w:rPr>
          <w:noProof/>
        </w:rPr>
        <w:drawing>
          <wp:inline distT="0" distB="0" distL="0" distR="0" wp14:anchorId="69180360" wp14:editId="6E071B98">
            <wp:extent cx="4166235" cy="3307715"/>
            <wp:effectExtent l="0" t="0" r="0" b="0"/>
            <wp:docPr id="45"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66235" cy="3307715"/>
                    </a:xfrm>
                    <a:prstGeom prst="rect">
                      <a:avLst/>
                    </a:prstGeom>
                    <a:noFill/>
                    <a:ln>
                      <a:noFill/>
                    </a:ln>
                  </pic:spPr>
                </pic:pic>
              </a:graphicData>
            </a:graphic>
          </wp:inline>
        </w:drawing>
      </w:r>
    </w:p>
    <w:p w14:paraId="59B62B19" w14:textId="77777777" w:rsidR="00E57EC9" w:rsidRDefault="00776CEA" w:rsidP="007D17F9">
      <w:pPr>
        <w:pStyle w:val="Centr14pt"/>
      </w:pPr>
      <w:r w:rsidRPr="00E57EC9">
        <w:t>J</w:t>
      </w:r>
      <w:r w:rsidR="00E57EC9">
        <w:t>’</w:t>
      </w:r>
      <w:r w:rsidRPr="00E57EC9">
        <w:t>en fournis la preuve</w:t>
      </w:r>
      <w:r w:rsidR="00E57EC9">
        <w:t>.</w:t>
      </w:r>
    </w:p>
    <w:p w14:paraId="69EFE602" w14:textId="77777777" w:rsidR="00E57EC9" w:rsidRDefault="00BA5F9A" w:rsidP="00E57EC9">
      <w:r w:rsidRPr="00034910">
        <w:t>En prononçant ces paroles</w:t>
      </w:r>
      <w:r w:rsidR="00E57EC9">
        <w:t xml:space="preserve">, </w:t>
      </w:r>
      <w:r w:rsidRPr="00034910">
        <w:t>je me suis levé</w:t>
      </w:r>
      <w:r w:rsidR="00E57EC9">
        <w:t xml:space="preserve">. </w:t>
      </w:r>
      <w:r w:rsidRPr="00034910">
        <w:t>J</w:t>
      </w:r>
      <w:r w:rsidR="00E57EC9">
        <w:t>’</w:t>
      </w:r>
      <w:r w:rsidRPr="00034910">
        <w:t>ai empoigné mon bol</w:t>
      </w:r>
      <w:r w:rsidR="00E57EC9">
        <w:t xml:space="preserve">, </w:t>
      </w:r>
      <w:r w:rsidRPr="00034910">
        <w:t>aux deux tiers plein de café bouillant</w:t>
      </w:r>
      <w:r w:rsidR="00E57EC9">
        <w:t xml:space="preserve">, </w:t>
      </w:r>
      <w:r w:rsidRPr="00034910">
        <w:t>et j</w:t>
      </w:r>
      <w:r w:rsidR="00E57EC9">
        <w:t>’</w:t>
      </w:r>
      <w:r w:rsidRPr="00034910">
        <w:t>en ai projeté le contenu au visage de celui que je crois être l</w:t>
      </w:r>
      <w:r w:rsidR="00E57EC9">
        <w:t>’</w:t>
      </w:r>
      <w:r w:rsidRPr="00034910">
        <w:t xml:space="preserve">assassin </w:t>
      </w:r>
      <w:proofErr w:type="spellStart"/>
      <w:r w:rsidRPr="00034910">
        <w:t>Toddy</w:t>
      </w:r>
      <w:proofErr w:type="spellEnd"/>
      <w:r w:rsidR="00E57EC9">
        <w:t>.</w:t>
      </w:r>
    </w:p>
    <w:p w14:paraId="48A55A1A" w14:textId="77777777" w:rsidR="00E57EC9" w:rsidRDefault="00776CEA" w:rsidP="00E57EC9">
      <w:r w:rsidRPr="00034910">
        <w:t>Il a un cri de rage</w:t>
      </w:r>
      <w:r w:rsidR="00E57EC9">
        <w:t xml:space="preserve">, </w:t>
      </w:r>
      <w:r w:rsidRPr="00034910">
        <w:t>de douleur</w:t>
      </w:r>
      <w:r w:rsidR="00E57EC9">
        <w:t xml:space="preserve">. </w:t>
      </w:r>
      <w:r w:rsidRPr="00034910">
        <w:t>Un flot de sang envahit sa f</w:t>
      </w:r>
      <w:r w:rsidRPr="00034910">
        <w:t>i</w:t>
      </w:r>
      <w:r w:rsidRPr="00034910">
        <w:t>gure</w:t>
      </w:r>
      <w:r w:rsidR="00E57EC9">
        <w:t xml:space="preserve">, </w:t>
      </w:r>
      <w:r w:rsidRPr="00034910">
        <w:t>et la tache de vin se dessine en rouge foncé sur la peau</w:t>
      </w:r>
      <w:r w:rsidR="00E57EC9">
        <w:t>.</w:t>
      </w:r>
    </w:p>
    <w:p w14:paraId="32BDED4F" w14:textId="77777777" w:rsidR="00E57EC9" w:rsidRDefault="00E57EC9" w:rsidP="00E57EC9">
      <w:r>
        <w:t>— </w:t>
      </w:r>
      <w:r w:rsidR="00776CEA" w:rsidRPr="00034910">
        <w:t>La voici</w:t>
      </w:r>
      <w:r>
        <w:t xml:space="preserve">, </w:t>
      </w:r>
      <w:r w:rsidR="00776CEA" w:rsidRPr="00034910">
        <w:t>m</w:t>
      </w:r>
      <w:r>
        <w:t>’</w:t>
      </w:r>
      <w:r w:rsidR="00776CEA" w:rsidRPr="00034910">
        <w:t>écriai-je en désignant le bandit</w:t>
      </w:r>
      <w:r>
        <w:t xml:space="preserve">, </w:t>
      </w:r>
      <w:r w:rsidR="00776CEA" w:rsidRPr="00034910">
        <w:t>la voici</w:t>
      </w:r>
      <w:r>
        <w:t xml:space="preserve">, </w:t>
      </w:r>
      <w:r w:rsidR="00776CEA" w:rsidRPr="00034910">
        <w:t>la t</w:t>
      </w:r>
      <w:r w:rsidR="00776CEA" w:rsidRPr="00034910">
        <w:t>a</w:t>
      </w:r>
      <w:r w:rsidR="00776CEA" w:rsidRPr="00034910">
        <w:t>che introuvable</w:t>
      </w:r>
      <w:r>
        <w:t> !</w:t>
      </w:r>
    </w:p>
    <w:p w14:paraId="7E6B8F26" w14:textId="77777777" w:rsidR="00E57EC9" w:rsidRDefault="00776CEA" w:rsidP="00E57EC9">
      <w:r w:rsidRPr="00034910">
        <w:lastRenderedPageBreak/>
        <w:t>Tout le monde est debout</w:t>
      </w:r>
      <w:r w:rsidR="00E57EC9">
        <w:t xml:space="preserve">. </w:t>
      </w:r>
      <w:r w:rsidRPr="00034910">
        <w:t>Jeffries</w:t>
      </w:r>
      <w:r w:rsidR="00E57EC9">
        <w:t xml:space="preserve">, </w:t>
      </w:r>
      <w:r w:rsidRPr="00034910">
        <w:t xml:space="preserve">ou plutôt </w:t>
      </w:r>
      <w:proofErr w:type="spellStart"/>
      <w:r w:rsidRPr="00034910">
        <w:t>Toddy</w:t>
      </w:r>
      <w:proofErr w:type="spellEnd"/>
      <w:r w:rsidR="00E57EC9">
        <w:t xml:space="preserve">, – </w:t>
      </w:r>
      <w:r w:rsidRPr="00034910">
        <w:t>on peut lui restituer son nom à présent</w:t>
      </w:r>
      <w:r w:rsidR="00E57EC9">
        <w:t xml:space="preserve">, – </w:t>
      </w:r>
      <w:r w:rsidRPr="00034910">
        <w:t>a lancé un juron furieux</w:t>
      </w:r>
      <w:r w:rsidR="00E57EC9">
        <w:t>.</w:t>
      </w:r>
    </w:p>
    <w:p w14:paraId="10E2EB27" w14:textId="77777777" w:rsidR="00E57EC9" w:rsidRDefault="00776CEA" w:rsidP="00E57EC9">
      <w:r w:rsidRPr="00034910">
        <w:t>Un moment</w:t>
      </w:r>
      <w:r w:rsidR="00E57EC9">
        <w:t xml:space="preserve">, </w:t>
      </w:r>
      <w:r w:rsidRPr="00034910">
        <w:t>il a paru vouloir s</w:t>
      </w:r>
      <w:r w:rsidR="00E57EC9">
        <w:t>’</w:t>
      </w:r>
      <w:r w:rsidRPr="00034910">
        <w:t>élancer sur moi</w:t>
      </w:r>
      <w:r w:rsidR="00E57EC9">
        <w:t xml:space="preserve"> ; </w:t>
      </w:r>
      <w:r w:rsidRPr="00034910">
        <w:t>mais l</w:t>
      </w:r>
      <w:r w:rsidR="00E57EC9">
        <w:t>’</w:t>
      </w:r>
      <w:r w:rsidRPr="00034910">
        <w:t>instinct de la conservation est plus fort que la colère</w:t>
      </w:r>
      <w:r w:rsidR="00E57EC9">
        <w:t xml:space="preserve">. </w:t>
      </w:r>
      <w:r w:rsidRPr="00034910">
        <w:t>Il veut fuir</w:t>
      </w:r>
      <w:r w:rsidR="00E57EC9">
        <w:t xml:space="preserve">. </w:t>
      </w:r>
      <w:r w:rsidRPr="00034910">
        <w:t>Il se précipite vers la porte</w:t>
      </w:r>
      <w:r w:rsidR="00E57EC9">
        <w:t xml:space="preserve"> ; </w:t>
      </w:r>
      <w:r w:rsidRPr="00034910">
        <w:t>il l</w:t>
      </w:r>
      <w:r w:rsidR="00E57EC9">
        <w:t>’</w:t>
      </w:r>
      <w:r w:rsidRPr="00034910">
        <w:t>ouvre et recule avec un nouveau blasphème</w:t>
      </w:r>
      <w:r w:rsidR="00E57EC9">
        <w:t>.</w:t>
      </w:r>
    </w:p>
    <w:p w14:paraId="51194302" w14:textId="1EE60638" w:rsidR="00E57EC9" w:rsidRDefault="00776CEA" w:rsidP="00E57EC9">
      <w:r w:rsidRPr="00034910">
        <w:t>Au dehors</w:t>
      </w:r>
      <w:r w:rsidR="00E57EC9">
        <w:t xml:space="preserve">, </w:t>
      </w:r>
      <w:r w:rsidRPr="00034910">
        <w:t>deux agents de police</w:t>
      </w:r>
      <w:r w:rsidR="00E57EC9">
        <w:t xml:space="preserve">, </w:t>
      </w:r>
      <w:r w:rsidRPr="00034910">
        <w:t>revolver au poing</w:t>
      </w:r>
      <w:r w:rsidR="00E57EC9">
        <w:t xml:space="preserve">, </w:t>
      </w:r>
      <w:r w:rsidRPr="00034910">
        <w:t>ga</w:t>
      </w:r>
      <w:r w:rsidRPr="00034910">
        <w:t>r</w:t>
      </w:r>
      <w:r w:rsidRPr="00034910">
        <w:t>dent l</w:t>
      </w:r>
      <w:r w:rsidR="00E57EC9">
        <w:t>’</w:t>
      </w:r>
      <w:r w:rsidRPr="00034910">
        <w:t>issue</w:t>
      </w:r>
      <w:r w:rsidR="00E57EC9">
        <w:t xml:space="preserve">. </w:t>
      </w:r>
      <w:r w:rsidRPr="00034910">
        <w:t>Derrière eux s</w:t>
      </w:r>
      <w:r w:rsidR="00E57EC9">
        <w:t>’</w:t>
      </w:r>
      <w:r w:rsidRPr="00034910">
        <w:t xml:space="preserve">aperçoit la physionomie très animée de </w:t>
      </w:r>
      <w:r w:rsidR="00E57EC9">
        <w:t>M. </w:t>
      </w:r>
      <w:r w:rsidRPr="00034910">
        <w:t>Thomson</w:t>
      </w:r>
      <w:r w:rsidR="00E57EC9">
        <w:t>.</w:t>
      </w:r>
    </w:p>
    <w:p w14:paraId="33E26973" w14:textId="77777777" w:rsidR="00E57EC9" w:rsidRDefault="00776CEA" w:rsidP="00E57EC9">
      <w:r w:rsidRPr="00034910">
        <w:t>Mais la scène se précipite</w:t>
      </w:r>
      <w:r w:rsidR="00E57EC9">
        <w:t xml:space="preserve">. </w:t>
      </w:r>
      <w:r w:rsidRPr="00034910">
        <w:t xml:space="preserve">Un autre bond porte </w:t>
      </w:r>
      <w:proofErr w:type="spellStart"/>
      <w:r w:rsidRPr="00034910">
        <w:t>Toddy</w:t>
      </w:r>
      <w:proofErr w:type="spellEnd"/>
      <w:r w:rsidRPr="00034910">
        <w:t xml:space="preserve"> contre le mur</w:t>
      </w:r>
      <w:r w:rsidR="00E57EC9">
        <w:t xml:space="preserve">, </w:t>
      </w:r>
      <w:r w:rsidRPr="00034910">
        <w:t>où il s</w:t>
      </w:r>
      <w:r w:rsidR="00E57EC9">
        <w:t>’</w:t>
      </w:r>
      <w:r w:rsidRPr="00034910">
        <w:t>adosse</w:t>
      </w:r>
      <w:r w:rsidR="00E57EC9">
        <w:t xml:space="preserve">. </w:t>
      </w:r>
      <w:r w:rsidRPr="00034910">
        <w:t>Un revolver brille dans sa main</w:t>
      </w:r>
      <w:r w:rsidR="00E57EC9">
        <w:t xml:space="preserve">. </w:t>
      </w:r>
      <w:r w:rsidRPr="00034910">
        <w:t>Il le braque sur moi</w:t>
      </w:r>
      <w:r w:rsidR="00E57EC9">
        <w:t>.</w:t>
      </w:r>
    </w:p>
    <w:p w14:paraId="2814CA17" w14:textId="77777777" w:rsidR="00E57EC9" w:rsidRDefault="00E57EC9" w:rsidP="00E57EC9">
      <w:r>
        <w:t>— </w:t>
      </w:r>
      <w:r w:rsidR="00776CEA" w:rsidRPr="00034910">
        <w:t>Maudit gamin</w:t>
      </w:r>
      <w:r>
        <w:t xml:space="preserve"> ! </w:t>
      </w:r>
      <w:r w:rsidR="00776CEA" w:rsidRPr="00034910">
        <w:t>Tu ne te vanteras pas d</w:t>
      </w:r>
      <w:r>
        <w:t>’</w:t>
      </w:r>
      <w:r w:rsidR="00776CEA" w:rsidRPr="00034910">
        <w:t xml:space="preserve">avoir livré </w:t>
      </w:r>
      <w:proofErr w:type="spellStart"/>
      <w:r w:rsidR="00776CEA" w:rsidRPr="00034910">
        <w:t>Toddy</w:t>
      </w:r>
      <w:proofErr w:type="spellEnd"/>
      <w:r>
        <w:t>.</w:t>
      </w:r>
    </w:p>
    <w:p w14:paraId="5E10BBA2" w14:textId="77777777" w:rsidR="00E57EC9" w:rsidRDefault="00776CEA" w:rsidP="00E57EC9">
      <w:r w:rsidRPr="00034910">
        <w:t>Une détonation retentit et le misérable roule à terre</w:t>
      </w:r>
      <w:r w:rsidR="00E57EC9">
        <w:t xml:space="preserve">, </w:t>
      </w:r>
      <w:r w:rsidRPr="00034910">
        <w:t>le crâne troué</w:t>
      </w:r>
      <w:r w:rsidR="00E57EC9">
        <w:t>.</w:t>
      </w:r>
    </w:p>
    <w:p w14:paraId="38785E3A" w14:textId="77777777" w:rsidR="00E57EC9" w:rsidRDefault="00776CEA" w:rsidP="00E57EC9">
      <w:r w:rsidRPr="00034910">
        <w:t>Plus prompt que lui</w:t>
      </w:r>
      <w:r w:rsidR="00E57EC9">
        <w:t xml:space="preserve">, </w:t>
      </w:r>
      <w:r w:rsidRPr="00034910">
        <w:t>Larmette vient de l</w:t>
      </w:r>
      <w:r w:rsidR="00E57EC9">
        <w:t>’</w:t>
      </w:r>
      <w:r w:rsidRPr="00034910">
        <w:t>abattre</w:t>
      </w:r>
      <w:r w:rsidR="00E57EC9">
        <w:t xml:space="preserve">. </w:t>
      </w:r>
      <w:r w:rsidRPr="00034910">
        <w:t>Du même coup</w:t>
      </w:r>
      <w:r w:rsidR="00E57EC9">
        <w:t xml:space="preserve">, </w:t>
      </w:r>
      <w:r w:rsidRPr="00034910">
        <w:t>Larmette m</w:t>
      </w:r>
      <w:r w:rsidR="00E57EC9">
        <w:t>’</w:t>
      </w:r>
      <w:r w:rsidRPr="00034910">
        <w:t>impose la reconnaissance et supprime un unique témoin gênant</w:t>
      </w:r>
      <w:r w:rsidR="00E57EC9">
        <w:t>.</w:t>
      </w:r>
    </w:p>
    <w:p w14:paraId="795E3836" w14:textId="0A75A0B6" w:rsidR="00E57EC9" w:rsidRDefault="00E57EC9" w:rsidP="00E57EC9">
      <w:r>
        <w:t>M. </w:t>
      </w:r>
      <w:r w:rsidR="00776CEA" w:rsidRPr="00034910">
        <w:t>Thomson m</w:t>
      </w:r>
      <w:r>
        <w:t>’</w:t>
      </w:r>
      <w:r w:rsidR="00776CEA" w:rsidRPr="00034910">
        <w:t>a remercié</w:t>
      </w:r>
      <w:r>
        <w:t xml:space="preserve">… </w:t>
      </w:r>
      <w:r w:rsidR="00776CEA" w:rsidRPr="00034910">
        <w:t>Il fera un rapport sensatio</w:t>
      </w:r>
      <w:r w:rsidR="00776CEA" w:rsidRPr="00034910">
        <w:t>n</w:t>
      </w:r>
      <w:r w:rsidR="00776CEA" w:rsidRPr="00034910">
        <w:t>nel</w:t>
      </w:r>
      <w:r>
        <w:t xml:space="preserve">, </w:t>
      </w:r>
      <w:r w:rsidR="00776CEA" w:rsidRPr="00034910">
        <w:t xml:space="preserve">où il sera démontré que </w:t>
      </w:r>
      <w:proofErr w:type="spellStart"/>
      <w:r w:rsidR="00776CEA" w:rsidRPr="00034910">
        <w:t>Toddy</w:t>
      </w:r>
      <w:proofErr w:type="spellEnd"/>
      <w:r w:rsidR="00776CEA" w:rsidRPr="00034910">
        <w:t xml:space="preserve"> possédait du radium</w:t>
      </w:r>
      <w:r>
        <w:t xml:space="preserve">, </w:t>
      </w:r>
      <w:r w:rsidR="00776CEA" w:rsidRPr="00034910">
        <w:t>dont l</w:t>
      </w:r>
      <w:r>
        <w:t>’</w:t>
      </w:r>
      <w:r w:rsidR="00776CEA" w:rsidRPr="00034910">
        <w:t xml:space="preserve">action avait déterminé une éruption si abondante que </w:t>
      </w:r>
      <w:r>
        <w:t>MM. </w:t>
      </w:r>
      <w:r w:rsidR="00776CEA" w:rsidRPr="00034910">
        <w:t xml:space="preserve">Larmette et </w:t>
      </w:r>
      <w:proofErr w:type="spellStart"/>
      <w:r w:rsidR="00776CEA" w:rsidRPr="00034910">
        <w:t>Botera</w:t>
      </w:r>
      <w:proofErr w:type="spellEnd"/>
      <w:r>
        <w:t xml:space="preserve">, </w:t>
      </w:r>
      <w:r w:rsidR="00776CEA" w:rsidRPr="00034910">
        <w:t>qui l</w:t>
      </w:r>
      <w:r>
        <w:t>’</w:t>
      </w:r>
      <w:r w:rsidR="00776CEA" w:rsidRPr="00034910">
        <w:t>avaient soigné avec dévouement</w:t>
      </w:r>
      <w:r>
        <w:t xml:space="preserve">, </w:t>
      </w:r>
      <w:r w:rsidR="00776CEA" w:rsidRPr="00034910">
        <w:t>n</w:t>
      </w:r>
      <w:r>
        <w:t>’</w:t>
      </w:r>
      <w:r w:rsidR="00776CEA" w:rsidRPr="00034910">
        <w:t>avaient pu constater la présence de la tache de vin</w:t>
      </w:r>
      <w:r>
        <w:t>.</w:t>
      </w:r>
    </w:p>
    <w:p w14:paraId="34D9A550" w14:textId="77777777" w:rsidR="00E57EC9" w:rsidRDefault="00776CEA" w:rsidP="00E57EC9">
      <w:r w:rsidRPr="00034910">
        <w:t>L</w:t>
      </w:r>
      <w:r w:rsidR="00E57EC9">
        <w:t>’</w:t>
      </w:r>
      <w:r w:rsidRPr="00034910">
        <w:t xml:space="preserve">important pour le district était que le redoutable </w:t>
      </w:r>
      <w:proofErr w:type="spellStart"/>
      <w:r w:rsidRPr="00034910">
        <w:t>Toddy</w:t>
      </w:r>
      <w:proofErr w:type="spellEnd"/>
      <w:r w:rsidRPr="00034910">
        <w:t xml:space="preserve"> ne fût plus en état de nuire</w:t>
      </w:r>
      <w:r w:rsidR="00E57EC9">
        <w:t xml:space="preserve">. </w:t>
      </w:r>
      <w:r w:rsidRPr="00034910">
        <w:t>Au fond</w:t>
      </w:r>
      <w:r w:rsidR="00E57EC9">
        <w:t xml:space="preserve">, </w:t>
      </w:r>
      <w:r w:rsidRPr="00034910">
        <w:t>j</w:t>
      </w:r>
      <w:r w:rsidR="00E57EC9">
        <w:t>’</w:t>
      </w:r>
      <w:r w:rsidRPr="00034910">
        <w:t>étais roulé</w:t>
      </w:r>
      <w:r w:rsidR="00E57EC9">
        <w:t>.</w:t>
      </w:r>
    </w:p>
    <w:p w14:paraId="6BEED79D" w14:textId="77777777" w:rsidR="00E57EC9" w:rsidRDefault="00776CEA" w:rsidP="00E57EC9">
      <w:r w:rsidRPr="00034910">
        <w:lastRenderedPageBreak/>
        <w:t>J</w:t>
      </w:r>
      <w:r w:rsidR="00E57EC9">
        <w:t>’</w:t>
      </w:r>
      <w:r w:rsidRPr="00034910">
        <w:t>avais espéré</w:t>
      </w:r>
      <w:r w:rsidR="00E57EC9">
        <w:t xml:space="preserve">, </w:t>
      </w:r>
      <w:r w:rsidRPr="00034910">
        <w:t>en démasquant l</w:t>
      </w:r>
      <w:r w:rsidR="00E57EC9">
        <w:t>’</w:t>
      </w:r>
      <w:r w:rsidRPr="00034910">
        <w:t>assassin</w:t>
      </w:r>
      <w:r w:rsidR="00E57EC9">
        <w:t xml:space="preserve">, </w:t>
      </w:r>
      <w:r w:rsidRPr="00034910">
        <w:t>faire prendre Larmette</w:t>
      </w:r>
      <w:r w:rsidR="00E57EC9">
        <w:t xml:space="preserve">, </w:t>
      </w:r>
      <w:r w:rsidRPr="00034910">
        <w:t>délivrer la demoiselle de cet ennemi dangereux</w:t>
      </w:r>
      <w:r w:rsidR="00E57EC9">
        <w:t>.</w:t>
      </w:r>
    </w:p>
    <w:p w14:paraId="5CE0CFC6" w14:textId="77777777" w:rsidR="00E57EC9" w:rsidRDefault="00776CEA" w:rsidP="00E57EC9">
      <w:r w:rsidRPr="00034910">
        <w:t>Et je n</w:t>
      </w:r>
      <w:r w:rsidR="00E57EC9">
        <w:t>’</w:t>
      </w:r>
      <w:r w:rsidRPr="00034910">
        <w:t>avais réussi qu</w:t>
      </w:r>
      <w:r w:rsidR="00E57EC9">
        <w:t>’</w:t>
      </w:r>
      <w:r w:rsidRPr="00034910">
        <w:t>à une chose</w:t>
      </w:r>
      <w:r w:rsidR="00E57EC9">
        <w:t xml:space="preserve">. </w:t>
      </w:r>
      <w:r w:rsidRPr="00034910">
        <w:t>Éveiller sa défiance contre moi</w:t>
      </w:r>
      <w:r w:rsidR="00E57EC9">
        <w:t>.</w:t>
      </w:r>
    </w:p>
    <w:p w14:paraId="1423BF0B" w14:textId="09A0E621" w:rsidR="00E57EC9" w:rsidRDefault="007C5BD3" w:rsidP="007D17F9">
      <w:pPr>
        <w:pStyle w:val="Centrsolidaire"/>
      </w:pPr>
      <w:r w:rsidRPr="00E57EC9">
        <w:rPr>
          <w:noProof/>
        </w:rPr>
        <w:drawing>
          <wp:inline distT="0" distB="0" distL="0" distR="0" wp14:anchorId="59466073" wp14:editId="71C40FD9">
            <wp:extent cx="5756910" cy="3975735"/>
            <wp:effectExtent l="0" t="0" r="0" b="0"/>
            <wp:docPr id="46"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56910" cy="3975735"/>
                    </a:xfrm>
                    <a:prstGeom prst="rect">
                      <a:avLst/>
                    </a:prstGeom>
                    <a:noFill/>
                    <a:ln>
                      <a:noFill/>
                    </a:ln>
                  </pic:spPr>
                </pic:pic>
              </a:graphicData>
            </a:graphic>
          </wp:inline>
        </w:drawing>
      </w:r>
    </w:p>
    <w:p w14:paraId="545F0728" w14:textId="77777777" w:rsidR="00E57EC9" w:rsidRPr="007F1C96" w:rsidRDefault="00776CEA" w:rsidP="007F1C96">
      <w:pPr>
        <w:pStyle w:val="Titre2"/>
      </w:pPr>
      <w:bookmarkStart w:id="15" w:name="_Toc195633746"/>
      <w:r w:rsidRPr="007F1C96">
        <w:t>CHAPITRE II</w:t>
      </w:r>
      <w:r w:rsidRPr="007F1C96">
        <w:br/>
      </w:r>
      <w:r w:rsidRPr="007F1C96">
        <w:br/>
        <w:t>DE COLUMBUS À SAN FRANCISCO</w:t>
      </w:r>
      <w:bookmarkEnd w:id="15"/>
      <w:r w:rsidRPr="007F1C96">
        <w:br/>
      </w:r>
    </w:p>
    <w:p w14:paraId="22AFACB6" w14:textId="59BD75DA" w:rsidR="00E57EC9" w:rsidRDefault="00E57EC9" w:rsidP="007D17F9">
      <w:pPr>
        <w:pStyle w:val="Centrsolidaire"/>
      </w:pPr>
      <w:r>
        <w:t>(</w:t>
      </w:r>
      <w:r w:rsidR="00776CEA" w:rsidRPr="00E57EC9">
        <w:t>Toujours le journal de Jean</w:t>
      </w:r>
      <w:r>
        <w:t>)</w:t>
      </w:r>
    </w:p>
    <w:p w14:paraId="2B4C6597" w14:textId="77777777" w:rsidR="00E57EC9" w:rsidRDefault="00776CEA" w:rsidP="00E57EC9">
      <w:r w:rsidRPr="00034910">
        <w:t>Nous avons quitté Columbus au matin</w:t>
      </w:r>
      <w:r w:rsidR="00E57EC9">
        <w:t xml:space="preserve">, </w:t>
      </w:r>
      <w:r w:rsidRPr="00034910">
        <w:t>avec l</w:t>
      </w:r>
      <w:r w:rsidR="00E57EC9">
        <w:t>’</w:t>
      </w:r>
      <w:r w:rsidRPr="00034910">
        <w:t>escorte inév</w:t>
      </w:r>
      <w:r w:rsidRPr="00034910">
        <w:t>i</w:t>
      </w:r>
      <w:r w:rsidRPr="00034910">
        <w:t>table de la cent chevaux de Larmette</w:t>
      </w:r>
      <w:r w:rsidR="00E57EC9">
        <w:t xml:space="preserve">. </w:t>
      </w:r>
      <w:r w:rsidRPr="00034910">
        <w:t xml:space="preserve">Trente kilomètres </w:t>
      </w:r>
      <w:r w:rsidRPr="00034910">
        <w:lastRenderedPageBreak/>
        <w:t>à peine ont été parcourus dans la journée</w:t>
      </w:r>
      <w:r w:rsidR="00E57EC9">
        <w:t xml:space="preserve">. </w:t>
      </w:r>
      <w:r w:rsidRPr="00034910">
        <w:t>Mais vers le soir</w:t>
      </w:r>
      <w:r w:rsidR="00E57EC9">
        <w:t xml:space="preserve">, </w:t>
      </w:r>
      <w:r w:rsidRPr="00034910">
        <w:t>le froid se précise</w:t>
      </w:r>
      <w:r w:rsidR="00E57EC9">
        <w:t xml:space="preserve">, </w:t>
      </w:r>
      <w:r w:rsidRPr="00034910">
        <w:t>solidifiant les chemins</w:t>
      </w:r>
      <w:r w:rsidR="00E57EC9">
        <w:t>.</w:t>
      </w:r>
    </w:p>
    <w:p w14:paraId="76A87766" w14:textId="77777777" w:rsidR="00E57EC9" w:rsidRDefault="00776CEA" w:rsidP="00E57EC9">
      <w:r w:rsidRPr="00034910">
        <w:t>Ainsi nous arrivons dans un village</w:t>
      </w:r>
      <w:r w:rsidR="00E57EC9">
        <w:t xml:space="preserve">… </w:t>
      </w:r>
      <w:proofErr w:type="spellStart"/>
      <w:r w:rsidRPr="00034910">
        <w:t>Lillypedi</w:t>
      </w:r>
      <w:proofErr w:type="spellEnd"/>
      <w:r w:rsidR="00E57EC9">
        <w:t xml:space="preserve">, </w:t>
      </w:r>
      <w:r w:rsidRPr="00034910">
        <w:t>à ce que l</w:t>
      </w:r>
      <w:r w:rsidR="00E57EC9">
        <w:t>’</w:t>
      </w:r>
      <w:r w:rsidRPr="00034910">
        <w:t>on nous dit</w:t>
      </w:r>
      <w:r w:rsidR="00E57EC9">
        <w:t>.</w:t>
      </w:r>
    </w:p>
    <w:p w14:paraId="7B987B08" w14:textId="77777777" w:rsidR="00E57EC9" w:rsidRDefault="00776CEA" w:rsidP="00E57EC9">
      <w:r w:rsidRPr="00034910">
        <w:t>D</w:t>
      </w:r>
      <w:r w:rsidR="00E57EC9">
        <w:t>’</w:t>
      </w:r>
      <w:r w:rsidRPr="00034910">
        <w:t>hôtel</w:t>
      </w:r>
      <w:r w:rsidR="00E57EC9">
        <w:t xml:space="preserve">, </w:t>
      </w:r>
      <w:r w:rsidRPr="00034910">
        <w:t>point</w:t>
      </w:r>
      <w:r w:rsidR="00E57EC9">
        <w:t xml:space="preserve">. </w:t>
      </w:r>
      <w:r w:rsidRPr="00034910">
        <w:t>Une auberge spacieuse</w:t>
      </w:r>
      <w:r w:rsidR="00E57EC9">
        <w:t xml:space="preserve">, </w:t>
      </w:r>
      <w:r w:rsidRPr="00034910">
        <w:t>mais pas confort</w:t>
      </w:r>
      <w:r w:rsidRPr="00034910">
        <w:t>a</w:t>
      </w:r>
      <w:r w:rsidRPr="00034910">
        <w:t>ble du tout</w:t>
      </w:r>
      <w:r w:rsidR="00E57EC9">
        <w:t xml:space="preserve">. </w:t>
      </w:r>
      <w:r w:rsidRPr="00034910">
        <w:t>À l</w:t>
      </w:r>
      <w:r w:rsidR="00E57EC9">
        <w:t>’</w:t>
      </w:r>
      <w:r w:rsidRPr="00034910">
        <w:t>ordinaire</w:t>
      </w:r>
      <w:r w:rsidR="00E57EC9">
        <w:t xml:space="preserve">, </w:t>
      </w:r>
      <w:r w:rsidRPr="00034910">
        <w:t>les voyageurs n</w:t>
      </w:r>
      <w:r w:rsidR="00E57EC9">
        <w:t>’</w:t>
      </w:r>
      <w:r w:rsidRPr="00034910">
        <w:t>y séjournent pas</w:t>
      </w:r>
      <w:r w:rsidR="00E57EC9">
        <w:t xml:space="preserve">. </w:t>
      </w:r>
      <w:r w:rsidRPr="00034910">
        <w:t>C</w:t>
      </w:r>
      <w:r w:rsidR="00E57EC9">
        <w:t>’</w:t>
      </w:r>
      <w:r w:rsidRPr="00034910">
        <w:t>est une simple halte au milieu d</w:t>
      </w:r>
      <w:r w:rsidR="00E57EC9">
        <w:t>’</w:t>
      </w:r>
      <w:r w:rsidRPr="00034910">
        <w:t>une étape</w:t>
      </w:r>
      <w:r w:rsidR="00E57EC9">
        <w:t>.</w:t>
      </w:r>
    </w:p>
    <w:p w14:paraId="6C75C7F3" w14:textId="77777777" w:rsidR="00E57EC9" w:rsidRDefault="00776CEA" w:rsidP="00E57EC9">
      <w:r w:rsidRPr="00034910">
        <w:t>Mais nous n</w:t>
      </w:r>
      <w:r w:rsidR="00E57EC9">
        <w:t>’</w:t>
      </w:r>
      <w:r w:rsidRPr="00034910">
        <w:t>avons pas le choix</w:t>
      </w:r>
      <w:r w:rsidR="00E57EC9">
        <w:t xml:space="preserve">. </w:t>
      </w:r>
      <w:r w:rsidRPr="00034910">
        <w:t>Nous sommes éreintés</w:t>
      </w:r>
      <w:r w:rsidR="00E57EC9">
        <w:t xml:space="preserve">, </w:t>
      </w:r>
      <w:r w:rsidRPr="00034910">
        <w:t>transis</w:t>
      </w:r>
      <w:r w:rsidR="00E57EC9">
        <w:t xml:space="preserve">. </w:t>
      </w:r>
      <w:proofErr w:type="spellStart"/>
      <w:r w:rsidRPr="00034910">
        <w:t>Natson</w:t>
      </w:r>
      <w:proofErr w:type="spellEnd"/>
      <w:r w:rsidRPr="00034910">
        <w:t xml:space="preserve"> se plaint de ne plus pouvoir mettre un pied d</w:t>
      </w:r>
      <w:r w:rsidRPr="00034910">
        <w:t>e</w:t>
      </w:r>
      <w:r w:rsidRPr="00034910">
        <w:t>vant l</w:t>
      </w:r>
      <w:r w:rsidR="00E57EC9">
        <w:t>’</w:t>
      </w:r>
      <w:r w:rsidRPr="00034910">
        <w:t>autre</w:t>
      </w:r>
      <w:r w:rsidR="00E57EC9">
        <w:t xml:space="preserve">. </w:t>
      </w:r>
      <w:r w:rsidRPr="00034910">
        <w:t>On dîne rapidement et chacun gagne son lit</w:t>
      </w:r>
      <w:r w:rsidR="00E57EC9">
        <w:t>.</w:t>
      </w:r>
    </w:p>
    <w:p w14:paraId="65083A77" w14:textId="77777777" w:rsidR="00E57EC9" w:rsidRDefault="00776CEA" w:rsidP="00E57EC9">
      <w:r w:rsidRPr="00034910">
        <w:t>Ma chambre est au rez-de-chaussée</w:t>
      </w:r>
      <w:r w:rsidR="00E57EC9">
        <w:t xml:space="preserve">, </w:t>
      </w:r>
      <w:r w:rsidRPr="00034910">
        <w:t>sur la cour</w:t>
      </w:r>
      <w:r w:rsidR="00E57EC9">
        <w:t>.</w:t>
      </w:r>
    </w:p>
    <w:p w14:paraId="2FF51B86" w14:textId="77777777" w:rsidR="00E57EC9" w:rsidRDefault="00776CEA" w:rsidP="00E57EC9">
      <w:r w:rsidRPr="00034910">
        <w:t>Il n</w:t>
      </w:r>
      <w:r w:rsidR="00E57EC9">
        <w:t>’</w:t>
      </w:r>
      <w:r w:rsidRPr="00034910">
        <w:t>y a pas de volets</w:t>
      </w:r>
      <w:r w:rsidR="00E57EC9">
        <w:t xml:space="preserve">. </w:t>
      </w:r>
      <w:r w:rsidRPr="00034910">
        <w:t>J</w:t>
      </w:r>
      <w:r w:rsidR="00E57EC9">
        <w:t>’</w:t>
      </w:r>
      <w:r w:rsidRPr="00034910">
        <w:t>ai bougonné en le constatant</w:t>
      </w:r>
      <w:r w:rsidR="00E57EC9">
        <w:t xml:space="preserve">. </w:t>
      </w:r>
      <w:r w:rsidRPr="00034910">
        <w:t>Dame</w:t>
      </w:r>
      <w:r w:rsidR="00E57EC9">
        <w:t xml:space="preserve">, </w:t>
      </w:r>
      <w:r w:rsidRPr="00034910">
        <w:t>il fait un froid de loup</w:t>
      </w:r>
      <w:r w:rsidR="00E57EC9">
        <w:t xml:space="preserve">, </w:t>
      </w:r>
      <w:r w:rsidRPr="00034910">
        <w:t>et puis</w:t>
      </w:r>
      <w:r w:rsidR="00E57EC9">
        <w:t xml:space="preserve">, </w:t>
      </w:r>
      <w:r w:rsidRPr="00034910">
        <w:t>comme les rideaux manquent également</w:t>
      </w:r>
      <w:r w:rsidR="00E57EC9">
        <w:t xml:space="preserve">, </w:t>
      </w:r>
      <w:r w:rsidRPr="00034910">
        <w:t>je suis aussi peu chez moi que si je me déshabillais sur la place des Invalides</w:t>
      </w:r>
      <w:r w:rsidR="00E57EC9">
        <w:t>.</w:t>
      </w:r>
    </w:p>
    <w:p w14:paraId="168DD9E0" w14:textId="77777777" w:rsidR="00E57EC9" w:rsidRDefault="00776CEA" w:rsidP="00E57EC9">
      <w:r w:rsidRPr="00034910">
        <w:t>Je dormais</w:t>
      </w:r>
      <w:r w:rsidR="00E57EC9">
        <w:t xml:space="preserve">. </w:t>
      </w:r>
      <w:r w:rsidRPr="00034910">
        <w:t>Un rayon de lumière se promenant sur ma f</w:t>
      </w:r>
      <w:r w:rsidRPr="00034910">
        <w:t>i</w:t>
      </w:r>
      <w:r w:rsidRPr="00034910">
        <w:t>gure m</w:t>
      </w:r>
      <w:r w:rsidR="00E57EC9">
        <w:t>’</w:t>
      </w:r>
      <w:r w:rsidRPr="00034910">
        <w:t>a réveillé</w:t>
      </w:r>
      <w:r w:rsidR="00E57EC9">
        <w:t xml:space="preserve">. </w:t>
      </w:r>
      <w:r w:rsidRPr="00034910">
        <w:t>Heureusement je n</w:t>
      </w:r>
      <w:r w:rsidR="00E57EC9">
        <w:t>’</w:t>
      </w:r>
      <w:r w:rsidRPr="00034910">
        <w:t>ai pas bougé</w:t>
      </w:r>
      <w:r w:rsidR="00E57EC9">
        <w:t xml:space="preserve">. </w:t>
      </w:r>
      <w:r w:rsidRPr="00034910">
        <w:t>J</w:t>
      </w:r>
      <w:r w:rsidR="00E57EC9">
        <w:t>’</w:t>
      </w:r>
      <w:r w:rsidRPr="00034910">
        <w:t>ai regardé sans presque soulever les paupières</w:t>
      </w:r>
      <w:r w:rsidR="00E57EC9">
        <w:t xml:space="preserve"> ; </w:t>
      </w:r>
      <w:r w:rsidRPr="00034910">
        <w:t>et j</w:t>
      </w:r>
      <w:r w:rsidR="00E57EC9">
        <w:t>’</w:t>
      </w:r>
      <w:r w:rsidRPr="00034910">
        <w:t>ai vu</w:t>
      </w:r>
      <w:r w:rsidR="00E57EC9">
        <w:t xml:space="preserve">, </w:t>
      </w:r>
      <w:r w:rsidRPr="00034910">
        <w:t>en dehors de la fenêtre</w:t>
      </w:r>
      <w:r w:rsidR="00E57EC9">
        <w:t xml:space="preserve">, </w:t>
      </w:r>
      <w:r w:rsidRPr="00034910">
        <w:t>une ombre humaine debout dans la cour</w:t>
      </w:r>
      <w:r w:rsidR="00E57EC9">
        <w:t xml:space="preserve">. </w:t>
      </w:r>
      <w:r w:rsidRPr="00034910">
        <w:t>L</w:t>
      </w:r>
      <w:r w:rsidR="00E57EC9">
        <w:t>’</w:t>
      </w:r>
      <w:r w:rsidRPr="00034910">
        <w:t>individu portait une lanterne dont il dirigeait la clarté sur moi</w:t>
      </w:r>
      <w:r w:rsidR="00E57EC9">
        <w:t xml:space="preserve">, </w:t>
      </w:r>
      <w:r w:rsidRPr="00034910">
        <w:t>à travers les carreaux</w:t>
      </w:r>
      <w:r w:rsidR="00E57EC9">
        <w:t>.</w:t>
      </w:r>
    </w:p>
    <w:p w14:paraId="32126A8E" w14:textId="77777777" w:rsidR="00E57EC9" w:rsidRDefault="00776CEA" w:rsidP="00E57EC9">
      <w:r w:rsidRPr="00034910">
        <w:t>Et puis le personnage s</w:t>
      </w:r>
      <w:r w:rsidR="00E57EC9">
        <w:t>’</w:t>
      </w:r>
      <w:r w:rsidRPr="00034910">
        <w:t>est éloigné</w:t>
      </w:r>
      <w:r w:rsidR="00E57EC9">
        <w:t xml:space="preserve">, </w:t>
      </w:r>
      <w:r w:rsidRPr="00034910">
        <w:t>se dirigeant vers l</w:t>
      </w:r>
      <w:r w:rsidR="00E57EC9">
        <w:t>’</w:t>
      </w:r>
      <w:r w:rsidRPr="00034910">
        <w:t>autre côté de la cour</w:t>
      </w:r>
      <w:r w:rsidR="00E57EC9">
        <w:t xml:space="preserve"> ; </w:t>
      </w:r>
      <w:r w:rsidRPr="00034910">
        <w:t>là se trouvent les écuries où l</w:t>
      </w:r>
      <w:r w:rsidR="00E57EC9">
        <w:t>’</w:t>
      </w:r>
      <w:r w:rsidRPr="00034910">
        <w:t>on a remisé les automobiles</w:t>
      </w:r>
      <w:r w:rsidR="00E57EC9">
        <w:t>.</w:t>
      </w:r>
    </w:p>
    <w:p w14:paraId="02494A81" w14:textId="77777777" w:rsidR="00E57EC9" w:rsidRDefault="00776CEA" w:rsidP="00E57EC9">
      <w:r w:rsidRPr="00034910">
        <w:t>Ma foi</w:t>
      </w:r>
      <w:r w:rsidR="00E57EC9">
        <w:t xml:space="preserve">, </w:t>
      </w:r>
      <w:r w:rsidRPr="00034910">
        <w:t>j</w:t>
      </w:r>
      <w:r w:rsidR="00E57EC9">
        <w:t>’</w:t>
      </w:r>
      <w:r w:rsidRPr="00034910">
        <w:t>ai sauté à bas de mon lit</w:t>
      </w:r>
      <w:r w:rsidR="00E57EC9">
        <w:t xml:space="preserve">, </w:t>
      </w:r>
      <w:r w:rsidRPr="00034910">
        <w:t>chaussé mes pantoufles sans prendre le temps de passer mes chaussettes</w:t>
      </w:r>
      <w:r w:rsidR="00E57EC9">
        <w:t xml:space="preserve">. </w:t>
      </w:r>
      <w:r w:rsidRPr="00034910">
        <w:t xml:space="preserve">Enveloppé dans mon </w:t>
      </w:r>
      <w:r w:rsidR="00E57EC9">
        <w:t>« </w:t>
      </w:r>
      <w:r w:rsidRPr="00034910">
        <w:t>mouton</w:t>
      </w:r>
      <w:r w:rsidR="00E57EC9">
        <w:t> » (</w:t>
      </w:r>
      <w:r w:rsidRPr="00034910">
        <w:t>caban de fourrure</w:t>
      </w:r>
      <w:r w:rsidR="00E57EC9">
        <w:t xml:space="preserve">), </w:t>
      </w:r>
      <w:r w:rsidRPr="00034910">
        <w:t>je me suis glissé d</w:t>
      </w:r>
      <w:r w:rsidRPr="00034910">
        <w:t>e</w:t>
      </w:r>
      <w:r w:rsidRPr="00034910">
        <w:t>hors</w:t>
      </w:r>
      <w:r w:rsidR="00E57EC9">
        <w:t>.</w:t>
      </w:r>
    </w:p>
    <w:p w14:paraId="52876F62" w14:textId="77777777" w:rsidR="00E57EC9" w:rsidRDefault="00776CEA" w:rsidP="00E57EC9">
      <w:r w:rsidRPr="00034910">
        <w:lastRenderedPageBreak/>
        <w:t>Au moment où j</w:t>
      </w:r>
      <w:r w:rsidR="00E57EC9">
        <w:t>’</w:t>
      </w:r>
      <w:r w:rsidRPr="00034910">
        <w:t>arrivais dans la cour</w:t>
      </w:r>
      <w:r w:rsidR="00E57EC9">
        <w:t xml:space="preserve">, </w:t>
      </w:r>
      <w:r w:rsidRPr="00034910">
        <w:t>l</w:t>
      </w:r>
      <w:r w:rsidR="00E57EC9">
        <w:t>’</w:t>
      </w:r>
      <w:r w:rsidRPr="00034910">
        <w:t>homme disparai</w:t>
      </w:r>
      <w:r w:rsidRPr="00034910">
        <w:t>s</w:t>
      </w:r>
      <w:r w:rsidRPr="00034910">
        <w:t>sait dans l</w:t>
      </w:r>
      <w:r w:rsidR="00E57EC9">
        <w:t>’</w:t>
      </w:r>
      <w:r w:rsidRPr="00034910">
        <w:t>écurie</w:t>
      </w:r>
      <w:r w:rsidR="00E57EC9">
        <w:t xml:space="preserve">. </w:t>
      </w:r>
      <w:r w:rsidRPr="00034910">
        <w:t>Qu</w:t>
      </w:r>
      <w:r w:rsidR="00E57EC9">
        <w:t>’</w:t>
      </w:r>
      <w:r w:rsidRPr="00034910">
        <w:t>est-ce qu</w:t>
      </w:r>
      <w:r w:rsidR="00E57EC9">
        <w:t>’</w:t>
      </w:r>
      <w:r w:rsidRPr="00034910">
        <w:t>il allait y faire</w:t>
      </w:r>
      <w:r w:rsidR="00E57EC9">
        <w:t> ?</w:t>
      </w:r>
    </w:p>
    <w:p w14:paraId="28586336" w14:textId="77777777" w:rsidR="00E57EC9" w:rsidRDefault="00776CEA" w:rsidP="00E57EC9">
      <w:r w:rsidRPr="00034910">
        <w:t>J</w:t>
      </w:r>
      <w:r w:rsidR="00E57EC9">
        <w:t>’</w:t>
      </w:r>
      <w:r w:rsidRPr="00034910">
        <w:t>ai toujours été curieux</w:t>
      </w:r>
      <w:r w:rsidR="00E57EC9">
        <w:t xml:space="preserve">, </w:t>
      </w:r>
      <w:r w:rsidRPr="00034910">
        <w:t>mais à ce moment je l</w:t>
      </w:r>
      <w:r w:rsidR="00E57EC9">
        <w:t>’</w:t>
      </w:r>
      <w:r w:rsidRPr="00034910">
        <w:t>étais bien davantage</w:t>
      </w:r>
      <w:r w:rsidR="00E57EC9">
        <w:t xml:space="preserve">. </w:t>
      </w:r>
      <w:r w:rsidRPr="00034910">
        <w:t>J</w:t>
      </w:r>
      <w:r w:rsidR="00E57EC9">
        <w:t>’</w:t>
      </w:r>
      <w:r w:rsidRPr="00034910">
        <w:t>avais reconnu l</w:t>
      </w:r>
      <w:r w:rsidR="00E57EC9">
        <w:t>’</w:t>
      </w:r>
      <w:r w:rsidRPr="00034910">
        <w:t>homme à la lanterne</w:t>
      </w:r>
      <w:r w:rsidR="00E57EC9">
        <w:t xml:space="preserve">. </w:t>
      </w:r>
      <w:r w:rsidRPr="00034910">
        <w:t>C</w:t>
      </w:r>
      <w:r w:rsidR="00E57EC9">
        <w:t>’</w:t>
      </w:r>
      <w:r w:rsidRPr="00034910">
        <w:t xml:space="preserve">était </w:t>
      </w:r>
      <w:proofErr w:type="spellStart"/>
      <w:r w:rsidRPr="00034910">
        <w:t>Na</w:t>
      </w:r>
      <w:r w:rsidRPr="00034910">
        <w:t>t</w:t>
      </w:r>
      <w:r w:rsidRPr="00034910">
        <w:t>son</w:t>
      </w:r>
      <w:proofErr w:type="spellEnd"/>
      <w:r w:rsidR="00E57EC9">
        <w:t>.</w:t>
      </w:r>
    </w:p>
    <w:p w14:paraId="562562E5" w14:textId="77777777" w:rsidR="00E57EC9" w:rsidRDefault="00776CEA" w:rsidP="00E57EC9">
      <w:r w:rsidRPr="00034910">
        <w:t>Il gelait à pierre fendre</w:t>
      </w:r>
      <w:r w:rsidR="00E57EC9">
        <w:t xml:space="preserve">. </w:t>
      </w:r>
      <w:r w:rsidRPr="00034910">
        <w:t>Le froid me coupait la figure</w:t>
      </w:r>
      <w:r w:rsidR="00E57EC9">
        <w:t xml:space="preserve">. </w:t>
      </w:r>
      <w:r w:rsidRPr="00034910">
        <w:t>Mais je souhaitais savoir</w:t>
      </w:r>
      <w:r w:rsidR="00E57EC9">
        <w:t xml:space="preserve">, </w:t>
      </w:r>
      <w:r w:rsidRPr="00034910">
        <w:t>et</w:t>
      </w:r>
      <w:r w:rsidR="00E57EC9">
        <w:t xml:space="preserve">, </w:t>
      </w:r>
      <w:r w:rsidRPr="00034910">
        <w:t>longeant les murs</w:t>
      </w:r>
      <w:r w:rsidR="00E57EC9">
        <w:t xml:space="preserve">, </w:t>
      </w:r>
      <w:r w:rsidRPr="00034910">
        <w:t>m</w:t>
      </w:r>
      <w:r w:rsidR="00E57EC9">
        <w:t>’</w:t>
      </w:r>
      <w:r w:rsidRPr="00034910">
        <w:t>appliquant à rester dans leur ombre</w:t>
      </w:r>
      <w:r w:rsidR="00E57EC9">
        <w:t xml:space="preserve">, </w:t>
      </w:r>
      <w:r w:rsidRPr="00034910">
        <w:t>je me dirigeai vers l</w:t>
      </w:r>
      <w:r w:rsidR="00E57EC9">
        <w:t>’</w:t>
      </w:r>
      <w:r w:rsidRPr="00034910">
        <w:t>écurie</w:t>
      </w:r>
      <w:r w:rsidR="00E57EC9">
        <w:t xml:space="preserve">. </w:t>
      </w:r>
      <w:r w:rsidRPr="00034910">
        <w:t>Une clarté vague s</w:t>
      </w:r>
      <w:r w:rsidR="00E57EC9">
        <w:t>’</w:t>
      </w:r>
      <w:r w:rsidRPr="00034910">
        <w:t>échappait par la porte entrebâillée</w:t>
      </w:r>
      <w:r w:rsidR="00E57EC9">
        <w:t xml:space="preserve">. </w:t>
      </w:r>
      <w:r w:rsidRPr="00034910">
        <w:t>Je coulai un regard à l</w:t>
      </w:r>
      <w:r w:rsidR="00E57EC9">
        <w:t>’</w:t>
      </w:r>
      <w:r w:rsidRPr="00034910">
        <w:t>intérieur</w:t>
      </w:r>
      <w:r w:rsidR="00E57EC9">
        <w:t xml:space="preserve">, </w:t>
      </w:r>
      <w:r w:rsidRPr="00034910">
        <w:t>et</w:t>
      </w:r>
      <w:r w:rsidR="00E57EC9">
        <w:t xml:space="preserve">… </w:t>
      </w:r>
      <w:r w:rsidRPr="00034910">
        <w:t>je me mordis la langue jusqu</w:t>
      </w:r>
      <w:r w:rsidR="00E57EC9">
        <w:t>’</w:t>
      </w:r>
      <w:r w:rsidRPr="00034910">
        <w:t>au sang pour ret</w:t>
      </w:r>
      <w:r w:rsidRPr="00034910">
        <w:t>e</w:t>
      </w:r>
      <w:r w:rsidRPr="00034910">
        <w:t>nir un cri</w:t>
      </w:r>
      <w:r w:rsidR="00E57EC9">
        <w:t>.</w:t>
      </w:r>
    </w:p>
    <w:p w14:paraId="573AEA96" w14:textId="77777777" w:rsidR="00E57EC9" w:rsidRDefault="00776CEA" w:rsidP="00E57EC9">
      <w:r w:rsidRPr="00034910">
        <w:t>Dans le rayon de la lanterne</w:t>
      </w:r>
      <w:r w:rsidR="00E57EC9">
        <w:t xml:space="preserve">, </w:t>
      </w:r>
      <w:r w:rsidRPr="00034910">
        <w:t>il y avait trois personnes</w:t>
      </w:r>
      <w:r w:rsidR="00E57EC9">
        <w:t xml:space="preserve">. </w:t>
      </w:r>
      <w:r w:rsidRPr="00034910">
        <w:t>Trois personnes qui m</w:t>
      </w:r>
      <w:r w:rsidR="00E57EC9">
        <w:t>’</w:t>
      </w:r>
      <w:r w:rsidRPr="00034910">
        <w:t>étaient trop connues pour que je pusse hésiter à leur attribuer leurs noms</w:t>
      </w:r>
      <w:r w:rsidR="00E57EC9">
        <w:t xml:space="preserve"> : </w:t>
      </w:r>
      <w:r w:rsidRPr="00034910">
        <w:t>Larmette</w:t>
      </w:r>
      <w:r w:rsidR="00E57EC9">
        <w:t xml:space="preserve">, </w:t>
      </w:r>
      <w:r w:rsidRPr="00034910">
        <w:t>l</w:t>
      </w:r>
      <w:r w:rsidR="00E57EC9">
        <w:t>’</w:t>
      </w:r>
      <w:r w:rsidRPr="00034910">
        <w:t>ingénieur ch</w:t>
      </w:r>
      <w:r w:rsidRPr="00034910">
        <w:t>i</w:t>
      </w:r>
      <w:r w:rsidRPr="00034910">
        <w:t xml:space="preserve">lien </w:t>
      </w:r>
      <w:proofErr w:type="spellStart"/>
      <w:r w:rsidRPr="00034910">
        <w:t>Botera</w:t>
      </w:r>
      <w:proofErr w:type="spellEnd"/>
      <w:r w:rsidR="00E57EC9">
        <w:t xml:space="preserve">, </w:t>
      </w:r>
      <w:r w:rsidRPr="00034910">
        <w:t xml:space="preserve">et ce traître de </w:t>
      </w:r>
      <w:proofErr w:type="spellStart"/>
      <w:r w:rsidRPr="00034910">
        <w:t>Natson</w:t>
      </w:r>
      <w:proofErr w:type="spellEnd"/>
      <w:r w:rsidR="00E57EC9">
        <w:t>.</w:t>
      </w:r>
    </w:p>
    <w:p w14:paraId="469BD5DD" w14:textId="77777777" w:rsidR="00E57EC9" w:rsidRDefault="00776CEA" w:rsidP="00E57EC9">
      <w:r w:rsidRPr="00034910">
        <w:t>Ils causaient</w:t>
      </w:r>
      <w:r w:rsidR="00E57EC9">
        <w:t xml:space="preserve">, </w:t>
      </w:r>
      <w:r w:rsidRPr="00034910">
        <w:t>tout en se livrant sur notre 30 chevaux à un travail que je ne compris pas tout d</w:t>
      </w:r>
      <w:r w:rsidR="00E57EC9">
        <w:t>’</w:t>
      </w:r>
      <w:r w:rsidRPr="00034910">
        <w:t>abord</w:t>
      </w:r>
      <w:r w:rsidR="00E57EC9">
        <w:t>.</w:t>
      </w:r>
    </w:p>
    <w:p w14:paraId="3397C4AA" w14:textId="77777777" w:rsidR="00E57EC9" w:rsidRDefault="00E57EC9" w:rsidP="00E57EC9">
      <w:r>
        <w:t>— </w:t>
      </w:r>
      <w:r w:rsidR="00776CEA" w:rsidRPr="00034910">
        <w:t>Tu es certain que le gamin ne saurait se réveiller</w:t>
      </w:r>
      <w:r>
        <w:t> ?</w:t>
      </w:r>
    </w:p>
    <w:p w14:paraId="6DE37C6E" w14:textId="77777777" w:rsidR="00E57EC9" w:rsidRDefault="00E57EC9" w:rsidP="00E57EC9">
      <w:r>
        <w:t>— </w:t>
      </w:r>
      <w:r w:rsidR="00776CEA" w:rsidRPr="00034910">
        <w:t>Certain</w:t>
      </w:r>
      <w:r>
        <w:t xml:space="preserve">, </w:t>
      </w:r>
      <w:r w:rsidR="00776CEA" w:rsidRPr="00034910">
        <w:t xml:space="preserve">riposta </w:t>
      </w:r>
      <w:proofErr w:type="spellStart"/>
      <w:r w:rsidR="00776CEA" w:rsidRPr="00034910">
        <w:t>Natson</w:t>
      </w:r>
      <w:proofErr w:type="spellEnd"/>
      <w:r>
        <w:t xml:space="preserve">, </w:t>
      </w:r>
      <w:r w:rsidR="00776CEA" w:rsidRPr="00034910">
        <w:t>ni lui</w:t>
      </w:r>
      <w:r>
        <w:t xml:space="preserve">, </w:t>
      </w:r>
      <w:r w:rsidR="00776CEA" w:rsidRPr="00034910">
        <w:t>ni les dames</w:t>
      </w:r>
      <w:r>
        <w:t xml:space="preserve">. </w:t>
      </w:r>
      <w:r w:rsidR="00776CEA" w:rsidRPr="00034910">
        <w:t>J</w:t>
      </w:r>
      <w:r>
        <w:t>’</w:t>
      </w:r>
      <w:r w:rsidR="00776CEA" w:rsidRPr="00034910">
        <w:t>ai saupo</w:t>
      </w:r>
      <w:r w:rsidR="00776CEA" w:rsidRPr="00034910">
        <w:t>u</w:t>
      </w:r>
      <w:r w:rsidR="00776CEA" w:rsidRPr="00034910">
        <w:t>dré d</w:t>
      </w:r>
      <w:r>
        <w:t>’</w:t>
      </w:r>
      <w:r w:rsidR="00776CEA" w:rsidRPr="00034910">
        <w:t>opium le poulet au carry qu</w:t>
      </w:r>
      <w:r>
        <w:t>’</w:t>
      </w:r>
      <w:r w:rsidR="00776CEA" w:rsidRPr="00034910">
        <w:t>ils ont mangé ce soir</w:t>
      </w:r>
      <w:r>
        <w:t>.</w:t>
      </w:r>
    </w:p>
    <w:p w14:paraId="1170DAFE" w14:textId="77777777" w:rsidR="00E57EC9" w:rsidRDefault="00776CEA" w:rsidP="00E57EC9">
      <w:r w:rsidRPr="00034910">
        <w:t>Tiens</w:t>
      </w:r>
      <w:r w:rsidR="00E57EC9">
        <w:t xml:space="preserve">, </w:t>
      </w:r>
      <w:r w:rsidRPr="00034910">
        <w:t>tiens</w:t>
      </w:r>
      <w:r w:rsidR="00E57EC9">
        <w:t xml:space="preserve">… </w:t>
      </w:r>
      <w:r w:rsidRPr="00034910">
        <w:t>J</w:t>
      </w:r>
      <w:r w:rsidR="00E57EC9">
        <w:t>’</w:t>
      </w:r>
      <w:r w:rsidRPr="00034910">
        <w:t>en ai mangé et je ne dors pas</w:t>
      </w:r>
      <w:r w:rsidR="00E57EC9">
        <w:t xml:space="preserve">. </w:t>
      </w:r>
      <w:r w:rsidRPr="00034910">
        <w:t>Pourquoi</w:t>
      </w:r>
      <w:r w:rsidR="00E57EC9">
        <w:t xml:space="preserve"> ? </w:t>
      </w:r>
      <w:r w:rsidRPr="00034910">
        <w:t>La chance</w:t>
      </w:r>
      <w:r w:rsidR="00E57EC9">
        <w:t xml:space="preserve"> ! </w:t>
      </w:r>
      <w:r w:rsidRPr="00034910">
        <w:t>Probablement que je suis tombé sur un côté du plat que l</w:t>
      </w:r>
      <w:r w:rsidR="00E57EC9">
        <w:t>’</w:t>
      </w:r>
      <w:r w:rsidRPr="00034910">
        <w:t>opium n</w:t>
      </w:r>
      <w:r w:rsidR="00E57EC9">
        <w:t>’</w:t>
      </w:r>
      <w:r w:rsidRPr="00034910">
        <w:t>avait pas touché</w:t>
      </w:r>
      <w:r w:rsidR="00E57EC9">
        <w:t>.</w:t>
      </w:r>
    </w:p>
    <w:p w14:paraId="3094DBD8" w14:textId="77777777" w:rsidR="00E57EC9" w:rsidRDefault="00776CEA" w:rsidP="00E57EC9">
      <w:proofErr w:type="spellStart"/>
      <w:r w:rsidRPr="00034910">
        <w:t>Natson</w:t>
      </w:r>
      <w:proofErr w:type="spellEnd"/>
      <w:r w:rsidR="00E57EC9">
        <w:t xml:space="preserve">, </w:t>
      </w:r>
      <w:r w:rsidRPr="00034910">
        <w:t>qui ne se doute pas que je l</w:t>
      </w:r>
      <w:r w:rsidR="00E57EC9">
        <w:t>’</w:t>
      </w:r>
      <w:r w:rsidRPr="00034910">
        <w:t>écoute</w:t>
      </w:r>
      <w:r w:rsidR="00E57EC9">
        <w:t xml:space="preserve">, </w:t>
      </w:r>
      <w:r w:rsidRPr="00034910">
        <w:t>continue en r</w:t>
      </w:r>
      <w:r w:rsidRPr="00034910">
        <w:t>i</w:t>
      </w:r>
      <w:r w:rsidRPr="00034910">
        <w:t>canant</w:t>
      </w:r>
      <w:r w:rsidR="00E57EC9">
        <w:t> :</w:t>
      </w:r>
    </w:p>
    <w:p w14:paraId="1C12452A" w14:textId="693BC234" w:rsidR="00E57EC9" w:rsidRDefault="00E57EC9" w:rsidP="00E57EC9">
      <w:r>
        <w:t>— </w:t>
      </w:r>
      <w:r w:rsidR="00776CEA" w:rsidRPr="00034910">
        <w:t>Ils ne se sont aperçus de rien</w:t>
      </w:r>
      <w:r>
        <w:t xml:space="preserve">. </w:t>
      </w:r>
      <w:r w:rsidR="00776CEA" w:rsidRPr="00034910">
        <w:t>Le carry dissimule la s</w:t>
      </w:r>
      <w:r w:rsidR="00776CEA" w:rsidRPr="00034910">
        <w:t>a</w:t>
      </w:r>
      <w:r w:rsidR="00776CEA" w:rsidRPr="00034910">
        <w:t>veur opiacée</w:t>
      </w:r>
      <w:r>
        <w:t xml:space="preserve">, </w:t>
      </w:r>
      <w:r w:rsidR="00776CEA" w:rsidRPr="00034910">
        <w:t xml:space="preserve">aussi </w:t>
      </w:r>
      <w:r>
        <w:t>M. </w:t>
      </w:r>
      <w:proofErr w:type="spellStart"/>
      <w:r w:rsidR="00776CEA" w:rsidRPr="00034910">
        <w:t>Botera</w:t>
      </w:r>
      <w:proofErr w:type="spellEnd"/>
      <w:r w:rsidR="00776CEA" w:rsidRPr="00034910">
        <w:t xml:space="preserve"> n</w:t>
      </w:r>
      <w:r>
        <w:t>’</w:t>
      </w:r>
      <w:r w:rsidR="00776CEA" w:rsidRPr="00034910">
        <w:t>a pas besoin de se presser</w:t>
      </w:r>
      <w:r>
        <w:t xml:space="preserve"> ; </w:t>
      </w:r>
      <w:r w:rsidR="00776CEA" w:rsidRPr="00034910">
        <w:t>il peut préparer le pneu tout à son aise</w:t>
      </w:r>
      <w:r>
        <w:t>.</w:t>
      </w:r>
    </w:p>
    <w:p w14:paraId="47093A14" w14:textId="77777777" w:rsidR="00E57EC9" w:rsidRDefault="00E57EC9" w:rsidP="00E57EC9">
      <w:r>
        <w:lastRenderedPageBreak/>
        <w:t>— </w:t>
      </w:r>
      <w:r w:rsidR="00776CEA" w:rsidRPr="00034910">
        <w:t>Rien n</w:t>
      </w:r>
      <w:r>
        <w:t>’</w:t>
      </w:r>
      <w:r w:rsidR="00776CEA" w:rsidRPr="00034910">
        <w:t>indiquera votre travail</w:t>
      </w:r>
      <w:r>
        <w:t xml:space="preserve">, </w:t>
      </w:r>
      <w:proofErr w:type="spellStart"/>
      <w:r w:rsidR="00776CEA" w:rsidRPr="00034910">
        <w:t>Botera</w:t>
      </w:r>
      <w:proofErr w:type="spellEnd"/>
      <w:r>
        <w:t xml:space="preserve"> ? </w:t>
      </w:r>
      <w:r w:rsidR="00776CEA" w:rsidRPr="00034910">
        <w:t>reprend Larmette se baissant vers celui qui maltraite notre pauvre voiture</w:t>
      </w:r>
      <w:r>
        <w:t>.</w:t>
      </w:r>
    </w:p>
    <w:p w14:paraId="25F3DE2A" w14:textId="77777777" w:rsidR="00E57EC9" w:rsidRDefault="00E57EC9" w:rsidP="00E57EC9">
      <w:r>
        <w:t>— </w:t>
      </w:r>
      <w:r w:rsidR="00776CEA" w:rsidRPr="00034910">
        <w:t>Rien</w:t>
      </w:r>
      <w:r>
        <w:t xml:space="preserve">… </w:t>
      </w:r>
      <w:r w:rsidR="00776CEA" w:rsidRPr="00034910">
        <w:t>La voiture roulera pendant deux heures avant l</w:t>
      </w:r>
      <w:r>
        <w:t>’</w:t>
      </w:r>
      <w:r w:rsidR="00776CEA" w:rsidRPr="00034910">
        <w:t>accident</w:t>
      </w:r>
      <w:r>
        <w:t xml:space="preserve"> ; </w:t>
      </w:r>
      <w:r w:rsidR="00776CEA" w:rsidRPr="00034910">
        <w:t>à cinq minutes près</w:t>
      </w:r>
      <w:r>
        <w:t xml:space="preserve">, </w:t>
      </w:r>
      <w:r w:rsidR="00776CEA" w:rsidRPr="00034910">
        <w:t>j</w:t>
      </w:r>
      <w:r>
        <w:t>’</w:t>
      </w:r>
      <w:r w:rsidR="00776CEA" w:rsidRPr="00034910">
        <w:t>en réponds</w:t>
      </w:r>
      <w:r>
        <w:t>.</w:t>
      </w:r>
    </w:p>
    <w:p w14:paraId="3E58D87E" w14:textId="77777777" w:rsidR="00E57EC9" w:rsidRDefault="00E57EC9" w:rsidP="00E57EC9">
      <w:r>
        <w:t>— </w:t>
      </w:r>
      <w:r w:rsidR="00776CEA" w:rsidRPr="00034910">
        <w:t>Nous serons donc sensiblement à hauteur de la ferme en question</w:t>
      </w:r>
      <w:r>
        <w:t> ?</w:t>
      </w:r>
    </w:p>
    <w:p w14:paraId="5DA70B37" w14:textId="77777777" w:rsidR="00E57EC9" w:rsidRDefault="00E57EC9" w:rsidP="00E57EC9">
      <w:r>
        <w:t>— </w:t>
      </w:r>
      <w:r w:rsidR="00776CEA" w:rsidRPr="00034910">
        <w:t>Parfaitement</w:t>
      </w:r>
      <w:r>
        <w:t xml:space="preserve">. </w:t>
      </w:r>
      <w:r w:rsidR="00776CEA" w:rsidRPr="00034910">
        <w:t>Vous y pourrez conduire la jeune fille et sa suite</w:t>
      </w:r>
      <w:r>
        <w:t>.</w:t>
      </w:r>
    </w:p>
    <w:p w14:paraId="26B0E37E" w14:textId="77777777" w:rsidR="00E57EC9" w:rsidRDefault="00E57EC9" w:rsidP="00E57EC9">
      <w:r>
        <w:t>— </w:t>
      </w:r>
      <w:r w:rsidR="00776CEA" w:rsidRPr="00034910">
        <w:t>Et ils n</w:t>
      </w:r>
      <w:r>
        <w:t>’</w:t>
      </w:r>
      <w:r w:rsidR="00776CEA" w:rsidRPr="00034910">
        <w:t>en sortiront que quand nous tiendrons le père</w:t>
      </w:r>
      <w:r>
        <w:t>.</w:t>
      </w:r>
    </w:p>
    <w:p w14:paraId="7F2616E1" w14:textId="77777777" w:rsidR="00E57EC9" w:rsidRDefault="00E57EC9" w:rsidP="00E57EC9">
      <w:r>
        <w:t>— </w:t>
      </w:r>
      <w:r w:rsidR="00776CEA" w:rsidRPr="00034910">
        <w:t>Oh</w:t>
      </w:r>
      <w:r>
        <w:t xml:space="preserve"> ! </w:t>
      </w:r>
      <w:r w:rsidR="00776CEA" w:rsidRPr="00034910">
        <w:t>à la nouvelle de la disparition de son enfant</w:t>
      </w:r>
      <w:r>
        <w:t xml:space="preserve">,… </w:t>
      </w:r>
      <w:r w:rsidR="00776CEA" w:rsidRPr="00034910">
        <w:t>les journaux en parleront</w:t>
      </w:r>
      <w:r>
        <w:t xml:space="preserve">, </w:t>
      </w:r>
      <w:r w:rsidR="00776CEA" w:rsidRPr="00034910">
        <w:t>je m</w:t>
      </w:r>
      <w:r>
        <w:t>’</w:t>
      </w:r>
      <w:r w:rsidR="00776CEA" w:rsidRPr="00034910">
        <w:t>en charge</w:t>
      </w:r>
      <w:r>
        <w:t xml:space="preserve">… ; </w:t>
      </w:r>
      <w:r w:rsidR="00776CEA" w:rsidRPr="00034910">
        <w:t>il se montrera</w:t>
      </w:r>
      <w:r>
        <w:t xml:space="preserve">, </w:t>
      </w:r>
      <w:r w:rsidR="00776CEA" w:rsidRPr="00034910">
        <w:t>le vieux renard</w:t>
      </w:r>
      <w:r>
        <w:t>…</w:t>
      </w:r>
    </w:p>
    <w:p w14:paraId="4608C0DA" w14:textId="77777777" w:rsidR="00E57EC9" w:rsidRDefault="00E57EC9" w:rsidP="00E57EC9">
      <w:r>
        <w:t>— </w:t>
      </w:r>
      <w:r w:rsidR="00776CEA" w:rsidRPr="00034910">
        <w:t>Je le crois</w:t>
      </w:r>
      <w:r>
        <w:t>…</w:t>
      </w:r>
    </w:p>
    <w:p w14:paraId="6E81411D" w14:textId="77777777" w:rsidR="00E57EC9" w:rsidRDefault="00776CEA" w:rsidP="00E57EC9">
      <w:r w:rsidRPr="00034910">
        <w:t>À ce moment</w:t>
      </w:r>
      <w:r w:rsidR="00E57EC9">
        <w:t xml:space="preserve">, </w:t>
      </w:r>
      <w:proofErr w:type="spellStart"/>
      <w:r w:rsidRPr="00034910">
        <w:t>Botera</w:t>
      </w:r>
      <w:proofErr w:type="spellEnd"/>
      <w:r w:rsidRPr="00034910">
        <w:t xml:space="preserve"> se releva</w:t>
      </w:r>
      <w:r w:rsidR="00E57EC9">
        <w:t xml:space="preserve">, </w:t>
      </w:r>
      <w:r w:rsidRPr="00034910">
        <w:t>avec ces mots</w:t>
      </w:r>
      <w:r w:rsidR="00E57EC9">
        <w:t> :</w:t>
      </w:r>
    </w:p>
    <w:p w14:paraId="2EE314BE" w14:textId="77777777" w:rsidR="00E57EC9" w:rsidRDefault="00E57EC9" w:rsidP="00E57EC9">
      <w:r>
        <w:t>— </w:t>
      </w:r>
      <w:r w:rsidR="00776CEA" w:rsidRPr="00034910">
        <w:t>C</w:t>
      </w:r>
      <w:r>
        <w:t>’</w:t>
      </w:r>
      <w:r w:rsidR="00776CEA" w:rsidRPr="00034910">
        <w:t>est fait</w:t>
      </w:r>
      <w:r>
        <w:t> !</w:t>
      </w:r>
    </w:p>
    <w:p w14:paraId="7A7A4FD6" w14:textId="77777777" w:rsidR="00E57EC9" w:rsidRDefault="00776CEA" w:rsidP="00E57EC9">
      <w:r w:rsidRPr="00034910">
        <w:t>Qu</w:t>
      </w:r>
      <w:r w:rsidR="00E57EC9">
        <w:t>’</w:t>
      </w:r>
      <w:r w:rsidRPr="00034910">
        <w:t>est-ce qui était fait</w:t>
      </w:r>
      <w:r w:rsidR="00E57EC9">
        <w:t xml:space="preserve"> ? </w:t>
      </w:r>
      <w:r w:rsidRPr="00034910">
        <w:t>Je n</w:t>
      </w:r>
      <w:r w:rsidR="00E57EC9">
        <w:t>’</w:t>
      </w:r>
      <w:r w:rsidRPr="00034910">
        <w:t>en savais rien</w:t>
      </w:r>
      <w:r w:rsidR="00E57EC9">
        <w:t xml:space="preserve">. </w:t>
      </w:r>
      <w:r w:rsidRPr="00034910">
        <w:t>J</w:t>
      </w:r>
      <w:r w:rsidR="00E57EC9">
        <w:t>’</w:t>
      </w:r>
      <w:r w:rsidRPr="00034910">
        <w:t>avais seul</w:t>
      </w:r>
      <w:r w:rsidRPr="00034910">
        <w:t>e</w:t>
      </w:r>
      <w:r w:rsidRPr="00034910">
        <w:t>ment la certitude que</w:t>
      </w:r>
      <w:r w:rsidR="00E57EC9">
        <w:t xml:space="preserve">, </w:t>
      </w:r>
      <w:r w:rsidRPr="00034910">
        <w:t>le lendemain</w:t>
      </w:r>
      <w:r w:rsidR="00E57EC9">
        <w:t xml:space="preserve">, </w:t>
      </w:r>
      <w:r w:rsidRPr="00034910">
        <w:t>un accident nous arrêterait en route</w:t>
      </w:r>
      <w:r w:rsidR="00E57EC9">
        <w:t>.</w:t>
      </w:r>
    </w:p>
    <w:p w14:paraId="1334C0DF" w14:textId="77777777" w:rsidR="00E57EC9" w:rsidRDefault="00776CEA" w:rsidP="00E57EC9">
      <w:r w:rsidRPr="00034910">
        <w:t>Après tout</w:t>
      </w:r>
      <w:r w:rsidR="00E57EC9">
        <w:t xml:space="preserve">, </w:t>
      </w:r>
      <w:r w:rsidRPr="00034910">
        <w:t>j</w:t>
      </w:r>
      <w:r w:rsidR="00E57EC9">
        <w:t>’</w:t>
      </w:r>
      <w:r w:rsidRPr="00034910">
        <w:t>avais un revolver</w:t>
      </w:r>
      <w:r w:rsidR="00E57EC9">
        <w:t xml:space="preserve">. </w:t>
      </w:r>
      <w:r w:rsidRPr="00034910">
        <w:t>Quand on a sur soi un petit ami à six coups</w:t>
      </w:r>
      <w:r w:rsidR="00E57EC9">
        <w:t xml:space="preserve">, </w:t>
      </w:r>
      <w:r w:rsidRPr="00034910">
        <w:t>on peut se débrouiller et défendre ceux qu</w:t>
      </w:r>
      <w:r w:rsidR="00E57EC9">
        <w:t>’</w:t>
      </w:r>
      <w:r w:rsidRPr="00034910">
        <w:t>on aime</w:t>
      </w:r>
      <w:r w:rsidR="00E57EC9">
        <w:t xml:space="preserve">. </w:t>
      </w:r>
      <w:r w:rsidRPr="00034910">
        <w:t>Oui</w:t>
      </w:r>
      <w:r w:rsidR="00E57EC9">
        <w:t xml:space="preserve">, </w:t>
      </w:r>
      <w:r w:rsidRPr="00034910">
        <w:t>qu</w:t>
      </w:r>
      <w:r w:rsidR="00E57EC9">
        <w:t>’</w:t>
      </w:r>
      <w:r w:rsidRPr="00034910">
        <w:t>on aime</w:t>
      </w:r>
      <w:r w:rsidR="00E57EC9">
        <w:t xml:space="preserve">…, </w:t>
      </w:r>
      <w:r w:rsidRPr="00034910">
        <w:t>je l</w:t>
      </w:r>
      <w:r w:rsidR="00E57EC9">
        <w:t>’</w:t>
      </w:r>
      <w:r w:rsidRPr="00034910">
        <w:t>aime tout plein</w:t>
      </w:r>
      <w:r w:rsidR="00E57EC9">
        <w:t xml:space="preserve">, </w:t>
      </w:r>
      <w:r w:rsidRPr="00034910">
        <w:t xml:space="preserve">mamzelle </w:t>
      </w:r>
      <w:proofErr w:type="spellStart"/>
      <w:r w:rsidRPr="00034910">
        <w:t>Fle</w:t>
      </w:r>
      <w:r w:rsidRPr="00034910">
        <w:t>u</w:t>
      </w:r>
      <w:r w:rsidRPr="00034910">
        <w:t>riane</w:t>
      </w:r>
      <w:proofErr w:type="spellEnd"/>
      <w:r w:rsidR="00E57EC9">
        <w:t>.</w:t>
      </w:r>
    </w:p>
    <w:p w14:paraId="18B8DC02" w14:textId="77777777" w:rsidR="00E57EC9" w:rsidRDefault="00776CEA" w:rsidP="00E57EC9">
      <w:r w:rsidRPr="00034910">
        <w:t>Mais les coquins allaient sortir de l</w:t>
      </w:r>
      <w:r w:rsidR="00E57EC9">
        <w:t>’</w:t>
      </w:r>
      <w:r w:rsidRPr="00034910">
        <w:t>écurie</w:t>
      </w:r>
      <w:r w:rsidR="00E57EC9">
        <w:t xml:space="preserve">. </w:t>
      </w:r>
      <w:r w:rsidRPr="00034910">
        <w:t>Il s</w:t>
      </w:r>
      <w:r w:rsidR="00E57EC9">
        <w:t>’</w:t>
      </w:r>
      <w:r w:rsidRPr="00034910">
        <w:t>agissait de ne pas me faire pincer</w:t>
      </w:r>
      <w:r w:rsidR="00E57EC9">
        <w:t>.</w:t>
      </w:r>
    </w:p>
    <w:p w14:paraId="66AB9E0C" w14:textId="77777777" w:rsidR="00E57EC9" w:rsidRDefault="00776CEA" w:rsidP="00E57EC9">
      <w:r w:rsidRPr="00034910">
        <w:lastRenderedPageBreak/>
        <w:t>Je regagnai ma chambre et me recouchai</w:t>
      </w:r>
      <w:r w:rsidR="00E57EC9">
        <w:t xml:space="preserve">. </w:t>
      </w:r>
      <w:r w:rsidRPr="00034910">
        <w:t>Il était temps</w:t>
      </w:r>
      <w:r w:rsidR="00E57EC9">
        <w:t xml:space="preserve">, </w:t>
      </w:r>
      <w:r w:rsidRPr="00034910">
        <w:t>j</w:t>
      </w:r>
      <w:r w:rsidR="00E57EC9">
        <w:t>’</w:t>
      </w:r>
      <w:r w:rsidRPr="00034910">
        <w:t>étais transi</w:t>
      </w:r>
      <w:r w:rsidR="00E57EC9">
        <w:t xml:space="preserve"> ; </w:t>
      </w:r>
      <w:r w:rsidRPr="00034910">
        <w:t>un peu plus</w:t>
      </w:r>
      <w:r w:rsidR="00E57EC9">
        <w:t xml:space="preserve">, </w:t>
      </w:r>
      <w:r w:rsidRPr="00034910">
        <w:t>je serais revenu à l</w:t>
      </w:r>
      <w:r w:rsidR="00E57EC9">
        <w:t>’</w:t>
      </w:r>
      <w:r w:rsidRPr="00034910">
        <w:t>état de glaçon</w:t>
      </w:r>
      <w:r w:rsidR="00E57EC9">
        <w:t>.</w:t>
      </w:r>
    </w:p>
    <w:p w14:paraId="53FEB22F" w14:textId="1F5F5983" w:rsidR="00E57EC9" w:rsidRDefault="00E57EC9" w:rsidP="00E57EC9">
      <w:r w:rsidRPr="00034910">
        <w:t>1</w:t>
      </w:r>
      <w:r w:rsidRPr="00E57EC9">
        <w:rPr>
          <w:vertAlign w:val="superscript"/>
        </w:rPr>
        <w:t>er</w:t>
      </w:r>
      <w:r>
        <w:t> </w:t>
      </w:r>
      <w:r w:rsidRPr="00034910">
        <w:rPr>
          <w:i/>
          <w:iCs/>
        </w:rPr>
        <w:t>mars</w:t>
      </w:r>
      <w:r>
        <w:rPr>
          <w:i/>
          <w:iCs/>
        </w:rPr>
        <w:t xml:space="preserve">, </w:t>
      </w:r>
      <w:r w:rsidR="00776CEA" w:rsidRPr="00034910">
        <w:t>1</w:t>
      </w:r>
      <w:r w:rsidRPr="00034910">
        <w:t>0</w:t>
      </w:r>
      <w:r>
        <w:t> </w:t>
      </w:r>
      <w:r w:rsidRPr="00034910">
        <w:rPr>
          <w:i/>
          <w:iCs/>
        </w:rPr>
        <w:t>heure</w:t>
      </w:r>
      <w:r w:rsidR="00776CEA" w:rsidRPr="00034910">
        <w:rPr>
          <w:i/>
          <w:iCs/>
        </w:rPr>
        <w:t>s du soir</w:t>
      </w:r>
      <w:r>
        <w:rPr>
          <w:i/>
          <w:iCs/>
        </w:rPr>
        <w:t xml:space="preserve">. </w:t>
      </w:r>
      <w:r>
        <w:t xml:space="preserve">– </w:t>
      </w:r>
      <w:r w:rsidR="00776CEA" w:rsidRPr="00034910">
        <w:t>Nous sommes à Buda</w:t>
      </w:r>
      <w:r>
        <w:t xml:space="preserve">, </w:t>
      </w:r>
      <w:r w:rsidR="00776CEA" w:rsidRPr="00034910">
        <w:t>dans un hôtel confortable</w:t>
      </w:r>
      <w:r>
        <w:t xml:space="preserve">. </w:t>
      </w:r>
      <w:r w:rsidR="00776CEA" w:rsidRPr="00034910">
        <w:t>L</w:t>
      </w:r>
      <w:r>
        <w:t>’</w:t>
      </w:r>
      <w:r w:rsidR="00776CEA" w:rsidRPr="00034910">
        <w:t>accident prévu ne s</w:t>
      </w:r>
      <w:r>
        <w:t>’</w:t>
      </w:r>
      <w:r w:rsidR="00776CEA" w:rsidRPr="00034910">
        <w:t>est pas produit</w:t>
      </w:r>
      <w:r>
        <w:t>.</w:t>
      </w:r>
    </w:p>
    <w:p w14:paraId="2E9464F8" w14:textId="6D5D621D" w:rsidR="00E57EC9" w:rsidRDefault="00776CEA" w:rsidP="00E57EC9">
      <w:proofErr w:type="spellStart"/>
      <w:r w:rsidRPr="00034910">
        <w:t>Natson</w:t>
      </w:r>
      <w:proofErr w:type="spellEnd"/>
      <w:r w:rsidRPr="00034910">
        <w:t xml:space="preserve"> a eu l</w:t>
      </w:r>
      <w:r w:rsidR="00E57EC9">
        <w:t>’</w:t>
      </w:r>
      <w:r w:rsidRPr="00034910">
        <w:t>air ahuri tout le jour</w:t>
      </w:r>
      <w:r w:rsidR="00E57EC9">
        <w:t xml:space="preserve">. </w:t>
      </w:r>
      <w:r w:rsidRPr="00034910">
        <w:t>Il a essayé de stopper après deux heures de voyage</w:t>
      </w:r>
      <w:r w:rsidR="00E57EC9">
        <w:t xml:space="preserve"> ; </w:t>
      </w:r>
      <w:r w:rsidRPr="00034910">
        <w:t xml:space="preserve">mais </w:t>
      </w:r>
      <w:r w:rsidR="00E57EC9">
        <w:t>M</w:t>
      </w:r>
      <w:r w:rsidR="00E57EC9" w:rsidRPr="00E57EC9">
        <w:rPr>
          <w:vertAlign w:val="superscript"/>
        </w:rPr>
        <w:t>lle</w:t>
      </w:r>
      <w:r w:rsidR="00E57EC9">
        <w:t> </w:t>
      </w:r>
      <w:proofErr w:type="spellStart"/>
      <w:r w:rsidRPr="00034910">
        <w:t>Fleuriane</w:t>
      </w:r>
      <w:proofErr w:type="spellEnd"/>
      <w:r w:rsidRPr="00034910">
        <w:t xml:space="preserve"> lui a ordonné de continuer</w:t>
      </w:r>
      <w:r w:rsidR="00E57EC9">
        <w:t xml:space="preserve">, </w:t>
      </w:r>
      <w:r w:rsidRPr="00034910">
        <w:t>et comme il semblait hésiter</w:t>
      </w:r>
      <w:r w:rsidR="00E57EC9">
        <w:t xml:space="preserve">, </w:t>
      </w:r>
      <w:r w:rsidRPr="00034910">
        <w:t>j</w:t>
      </w:r>
      <w:r w:rsidR="00E57EC9">
        <w:t>’</w:t>
      </w:r>
      <w:r w:rsidRPr="00034910">
        <w:t>ai armé mon revo</w:t>
      </w:r>
      <w:r w:rsidRPr="00034910">
        <w:t>l</w:t>
      </w:r>
      <w:r w:rsidRPr="00034910">
        <w:t>ver</w:t>
      </w:r>
      <w:r w:rsidR="00E57EC9">
        <w:t>.</w:t>
      </w:r>
    </w:p>
    <w:p w14:paraId="2083F2C8" w14:textId="77777777" w:rsidR="00E57EC9" w:rsidRDefault="00776CEA" w:rsidP="00E57EC9">
      <w:r w:rsidRPr="00034910">
        <w:t>Rien de tel pour faire rouler une automobile</w:t>
      </w:r>
      <w:r w:rsidR="00E57EC9">
        <w:t xml:space="preserve">, </w:t>
      </w:r>
      <w:r w:rsidRPr="00034910">
        <w:t>dont le méc</w:t>
      </w:r>
      <w:r w:rsidRPr="00034910">
        <w:t>a</w:t>
      </w:r>
      <w:r w:rsidRPr="00034910">
        <w:t>nicien a un caillou dans les rouages</w:t>
      </w:r>
      <w:r w:rsidR="00E57EC9">
        <w:t xml:space="preserve">. </w:t>
      </w:r>
      <w:r w:rsidRPr="00034910">
        <w:t xml:space="preserve">La </w:t>
      </w:r>
      <w:proofErr w:type="spellStart"/>
      <w:r w:rsidRPr="00034910">
        <w:t>Botera</w:t>
      </w:r>
      <w:proofErr w:type="spellEnd"/>
      <w:r w:rsidRPr="00034910">
        <w:t xml:space="preserve"> filait en avant</w:t>
      </w:r>
      <w:r w:rsidR="00E57EC9">
        <w:t>.</w:t>
      </w:r>
    </w:p>
    <w:p w14:paraId="4FC797BA" w14:textId="77777777" w:rsidR="00E57EC9" w:rsidRDefault="00776CEA" w:rsidP="00E57EC9">
      <w:r w:rsidRPr="00034910">
        <w:t>Quand on les a rejoints</w:t>
      </w:r>
      <w:r w:rsidR="00E57EC9">
        <w:t xml:space="preserve">, </w:t>
      </w:r>
      <w:r w:rsidRPr="00034910">
        <w:t>c</w:t>
      </w:r>
      <w:r w:rsidR="00E57EC9">
        <w:t>’</w:t>
      </w:r>
      <w:r w:rsidRPr="00034910">
        <w:t>était à payer sa place</w:t>
      </w:r>
      <w:r w:rsidR="00E57EC9">
        <w:t xml:space="preserve">. </w:t>
      </w:r>
      <w:r w:rsidRPr="00034910">
        <w:t>Larmette et l</w:t>
      </w:r>
      <w:r w:rsidR="00E57EC9">
        <w:t>’</w:t>
      </w:r>
      <w:r w:rsidRPr="00034910">
        <w:t>ingénieur ouvraient des yeux comme des portes cochères qui diraient</w:t>
      </w:r>
      <w:r w:rsidR="00E57EC9">
        <w:t> :</w:t>
      </w:r>
    </w:p>
    <w:p w14:paraId="2E293F47" w14:textId="77777777" w:rsidR="00E57EC9" w:rsidRDefault="00E57EC9" w:rsidP="00E57EC9">
      <w:r>
        <w:t>— </w:t>
      </w:r>
      <w:r w:rsidR="00776CEA" w:rsidRPr="00034910">
        <w:t>Je n</w:t>
      </w:r>
      <w:r>
        <w:t>’</w:t>
      </w:r>
      <w:r w:rsidR="00776CEA" w:rsidRPr="00034910">
        <w:t>y comprends rien</w:t>
      </w:r>
      <w:r>
        <w:t>.</w:t>
      </w:r>
    </w:p>
    <w:p w14:paraId="214F21F7" w14:textId="77777777" w:rsidR="00E57EC9" w:rsidRDefault="00776CEA" w:rsidP="00E57EC9">
      <w:r w:rsidRPr="00034910">
        <w:t>Moi non plus</w:t>
      </w:r>
      <w:r w:rsidR="00E57EC9">
        <w:t xml:space="preserve">, </w:t>
      </w:r>
      <w:r w:rsidRPr="00034910">
        <w:t>je n</w:t>
      </w:r>
      <w:r w:rsidR="00E57EC9">
        <w:t>’</w:t>
      </w:r>
      <w:r w:rsidRPr="00034910">
        <w:t>y comprenais rien</w:t>
      </w:r>
      <w:r w:rsidR="00E57EC9">
        <w:t xml:space="preserve">. </w:t>
      </w:r>
      <w:r w:rsidRPr="00034910">
        <w:t>L</w:t>
      </w:r>
      <w:r w:rsidR="00E57EC9">
        <w:t>’</w:t>
      </w:r>
      <w:r w:rsidRPr="00034910">
        <w:t>important était que la machination fût déjouée</w:t>
      </w:r>
      <w:r w:rsidR="00E57EC9">
        <w:t xml:space="preserve">. </w:t>
      </w:r>
      <w:r w:rsidRPr="00034910">
        <w:t>Et elle l</w:t>
      </w:r>
      <w:r w:rsidR="00E57EC9">
        <w:t>’</w:t>
      </w:r>
      <w:r w:rsidRPr="00034910">
        <w:t>était</w:t>
      </w:r>
      <w:r w:rsidR="00E57EC9">
        <w:t>.</w:t>
      </w:r>
    </w:p>
    <w:p w14:paraId="1394AFD6" w14:textId="77777777" w:rsidR="00E57EC9" w:rsidRDefault="00776CEA" w:rsidP="00E57EC9">
      <w:r w:rsidRPr="00034910">
        <w:t>Le soir</w:t>
      </w:r>
      <w:r w:rsidR="00E57EC9">
        <w:t xml:space="preserve">, </w:t>
      </w:r>
      <w:r w:rsidRPr="00034910">
        <w:t>j</w:t>
      </w:r>
      <w:r w:rsidR="00E57EC9">
        <w:t>’</w:t>
      </w:r>
      <w:r w:rsidRPr="00034910">
        <w:t>ai dîné avec des sandwiches au lard</w:t>
      </w:r>
      <w:r w:rsidR="00E57EC9">
        <w:t xml:space="preserve">, </w:t>
      </w:r>
      <w:r w:rsidRPr="00034910">
        <w:t>que je me suis confectionnés moi-même</w:t>
      </w:r>
      <w:r w:rsidR="00E57EC9">
        <w:t xml:space="preserve">. </w:t>
      </w:r>
      <w:r w:rsidRPr="00034910">
        <w:t>Comme cela</w:t>
      </w:r>
      <w:r w:rsidR="00E57EC9">
        <w:t xml:space="preserve">, </w:t>
      </w:r>
      <w:r w:rsidRPr="00034910">
        <w:t>je suis sûr de ne pas m</w:t>
      </w:r>
      <w:r w:rsidR="00E57EC9">
        <w:t>’</w:t>
      </w:r>
      <w:r w:rsidRPr="00034910">
        <w:t>endormir</w:t>
      </w:r>
      <w:r w:rsidR="00E57EC9">
        <w:t>.</w:t>
      </w:r>
    </w:p>
    <w:p w14:paraId="56D49F03" w14:textId="77777777" w:rsidR="00E57EC9" w:rsidRDefault="00776CEA" w:rsidP="00E57EC9">
      <w:r w:rsidRPr="00034910">
        <w:t>Et puis</w:t>
      </w:r>
      <w:r w:rsidR="00E57EC9">
        <w:t xml:space="preserve">, </w:t>
      </w:r>
      <w:r w:rsidRPr="00034910">
        <w:t>je veux veiller</w:t>
      </w:r>
      <w:r w:rsidR="00E57EC9">
        <w:t xml:space="preserve">…, </w:t>
      </w:r>
      <w:r w:rsidRPr="00034910">
        <w:t>car ces coquins ne resteront pas sur un échec</w:t>
      </w:r>
      <w:r w:rsidR="00E57EC9">
        <w:t>.</w:t>
      </w:r>
    </w:p>
    <w:p w14:paraId="32A90C37" w14:textId="77777777" w:rsidR="00E57EC9" w:rsidRDefault="00776CEA" w:rsidP="00E57EC9">
      <w:r w:rsidRPr="00034910">
        <w:t>C</w:t>
      </w:r>
      <w:r w:rsidR="00E57EC9">
        <w:t>’</w:t>
      </w:r>
      <w:r w:rsidRPr="00034910">
        <w:t>est fort</w:t>
      </w:r>
      <w:r w:rsidR="00E57EC9">
        <w:t xml:space="preserve"> ! </w:t>
      </w:r>
      <w:r w:rsidRPr="00034910">
        <w:t>On m</w:t>
      </w:r>
      <w:r w:rsidR="00E57EC9">
        <w:t>’</w:t>
      </w:r>
      <w:r w:rsidRPr="00034910">
        <w:t>a enfermé dans ma chambre</w:t>
      </w:r>
      <w:r w:rsidR="00E57EC9">
        <w:t xml:space="preserve"> ; </w:t>
      </w:r>
      <w:r w:rsidRPr="00034910">
        <w:t>enfermé du dehors</w:t>
      </w:r>
      <w:r w:rsidR="00E57EC9">
        <w:t xml:space="preserve">, </w:t>
      </w:r>
      <w:r w:rsidRPr="00034910">
        <w:t>parfaitement</w:t>
      </w:r>
      <w:r w:rsidR="00E57EC9">
        <w:t xml:space="preserve">. </w:t>
      </w:r>
      <w:r w:rsidRPr="00034910">
        <w:t>Seulement</w:t>
      </w:r>
      <w:r w:rsidR="00E57EC9">
        <w:t xml:space="preserve">, </w:t>
      </w:r>
      <w:r w:rsidRPr="00034910">
        <w:t>la pièce est au premier</w:t>
      </w:r>
      <w:r w:rsidR="00E57EC9">
        <w:t xml:space="preserve">, </w:t>
      </w:r>
      <w:r w:rsidRPr="00034910">
        <w:t>ce n</w:t>
      </w:r>
      <w:r w:rsidR="00E57EC9">
        <w:t>’</w:t>
      </w:r>
      <w:r w:rsidRPr="00034910">
        <w:t>est pas bien haut</w:t>
      </w:r>
      <w:r w:rsidR="00E57EC9">
        <w:t xml:space="preserve">, </w:t>
      </w:r>
      <w:r w:rsidRPr="00034910">
        <w:t>je sors par la fenêtre</w:t>
      </w:r>
      <w:r w:rsidR="00E57EC9">
        <w:t>.</w:t>
      </w:r>
    </w:p>
    <w:p w14:paraId="1BBF1200" w14:textId="77777777" w:rsidR="00E57EC9" w:rsidRDefault="00776CEA" w:rsidP="00E57EC9">
      <w:r w:rsidRPr="00034910">
        <w:lastRenderedPageBreak/>
        <w:t>En suivant la corniche</w:t>
      </w:r>
      <w:r w:rsidR="00E57EC9">
        <w:t xml:space="preserve">, </w:t>
      </w:r>
      <w:r w:rsidRPr="00034910">
        <w:t>j</w:t>
      </w:r>
      <w:r w:rsidR="00E57EC9">
        <w:t>’</w:t>
      </w:r>
      <w:r w:rsidRPr="00034910">
        <w:t>arrive devant la croisée de la chambre de Larmette</w:t>
      </w:r>
      <w:r w:rsidR="00E57EC9">
        <w:t xml:space="preserve">. </w:t>
      </w:r>
      <w:r w:rsidRPr="00034910">
        <w:t>Rien de plus facile que de voir à travers les lamelles mobiles des jalousies</w:t>
      </w:r>
      <w:r w:rsidR="00E57EC9">
        <w:t>.</w:t>
      </w:r>
    </w:p>
    <w:p w14:paraId="23AB58C4" w14:textId="77777777" w:rsidR="00F528C5" w:rsidRDefault="00F528C5" w:rsidP="00F528C5">
      <w:pPr>
        <w:pStyle w:val="Centrsolidaire"/>
      </w:pPr>
      <w:r w:rsidRPr="00E57EC9">
        <w:rPr>
          <w:noProof/>
        </w:rPr>
        <w:drawing>
          <wp:inline distT="0" distB="0" distL="0" distR="0" wp14:anchorId="646D066C" wp14:editId="3D48CCB7">
            <wp:extent cx="5080635" cy="7426325"/>
            <wp:effectExtent l="0" t="0" r="0" b="0"/>
            <wp:docPr id="47" name="Image 56" descr="Une image contenant habits, neige, homme, chaussure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 56" descr="Une image contenant habits, neige, homme, chaussures&#10;&#10;Le contenu généré par l’IA peut êtr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80635" cy="7426325"/>
                    </a:xfrm>
                    <a:prstGeom prst="rect">
                      <a:avLst/>
                    </a:prstGeom>
                    <a:noFill/>
                    <a:ln>
                      <a:noFill/>
                    </a:ln>
                  </pic:spPr>
                </pic:pic>
              </a:graphicData>
            </a:graphic>
          </wp:inline>
        </w:drawing>
      </w:r>
    </w:p>
    <w:p w14:paraId="7F791D7B" w14:textId="77777777" w:rsidR="00F528C5" w:rsidRDefault="00F528C5" w:rsidP="00F528C5">
      <w:pPr>
        <w:pStyle w:val="Centr14pt"/>
      </w:pPr>
      <w:r>
        <w:t>R</w:t>
      </w:r>
      <w:r w:rsidRPr="00E57EC9">
        <w:t>ien de plus facile que de voir à travers les lamelles de la jalousie</w:t>
      </w:r>
      <w:r>
        <w:t>.</w:t>
      </w:r>
    </w:p>
    <w:p w14:paraId="17BD0D15" w14:textId="77777777" w:rsidR="00E57EC9" w:rsidRDefault="00776CEA" w:rsidP="00E57EC9">
      <w:r w:rsidRPr="00034910">
        <w:lastRenderedPageBreak/>
        <w:t>Décidément</w:t>
      </w:r>
      <w:r w:rsidR="00E57EC9">
        <w:t xml:space="preserve">, </w:t>
      </w:r>
      <w:r w:rsidRPr="00034910">
        <w:t>c</w:t>
      </w:r>
      <w:r w:rsidR="00E57EC9">
        <w:t>’</w:t>
      </w:r>
      <w:r w:rsidRPr="00034910">
        <w:t>est leur habitude de se réunir la nuit</w:t>
      </w:r>
      <w:r w:rsidR="00E57EC9">
        <w:t>.</w:t>
      </w:r>
    </w:p>
    <w:p w14:paraId="352D4F2B" w14:textId="77777777" w:rsidR="00E57EC9" w:rsidRDefault="00776CEA" w:rsidP="00E57EC9">
      <w:r w:rsidRPr="00034910">
        <w:t xml:space="preserve">Larmette et </w:t>
      </w:r>
      <w:proofErr w:type="spellStart"/>
      <w:r w:rsidRPr="00034910">
        <w:t>Natson</w:t>
      </w:r>
      <w:proofErr w:type="spellEnd"/>
      <w:r w:rsidRPr="00034910">
        <w:t xml:space="preserve"> sont attablés devant un punch</w:t>
      </w:r>
      <w:r w:rsidR="00E57EC9">
        <w:t>.</w:t>
      </w:r>
    </w:p>
    <w:p w14:paraId="71F8143F" w14:textId="77777777" w:rsidR="00E57EC9" w:rsidRDefault="00776CEA" w:rsidP="00E57EC9">
      <w:r w:rsidRPr="00034910">
        <w:t>Ils parlent sans se gêner</w:t>
      </w:r>
      <w:r w:rsidR="00E57EC9">
        <w:t xml:space="preserve">. </w:t>
      </w:r>
      <w:r w:rsidRPr="00034910">
        <w:t>Probablement qu</w:t>
      </w:r>
      <w:r w:rsidR="00E57EC9">
        <w:t>’</w:t>
      </w:r>
      <w:r w:rsidRPr="00034910">
        <w:t>ils ont aussi e</w:t>
      </w:r>
      <w:r w:rsidRPr="00034910">
        <w:t>n</w:t>
      </w:r>
      <w:r w:rsidRPr="00034910">
        <w:t>fermé nos compagnes de voyage</w:t>
      </w:r>
      <w:r w:rsidR="00E57EC9">
        <w:t xml:space="preserve">. </w:t>
      </w:r>
      <w:r w:rsidRPr="00034910">
        <w:t>Ils agissent</w:t>
      </w:r>
      <w:r w:rsidR="00E57EC9">
        <w:t xml:space="preserve">, </w:t>
      </w:r>
      <w:r w:rsidRPr="00034910">
        <w:t>en tout cas</w:t>
      </w:r>
      <w:r w:rsidR="00E57EC9">
        <w:t xml:space="preserve">, </w:t>
      </w:r>
      <w:r w:rsidRPr="00034910">
        <w:t>comme des gens assurés de n</w:t>
      </w:r>
      <w:r w:rsidR="00E57EC9">
        <w:t>’</w:t>
      </w:r>
      <w:r w:rsidRPr="00034910">
        <w:t>être pas épiés</w:t>
      </w:r>
      <w:r w:rsidR="00E57EC9">
        <w:t xml:space="preserve">. </w:t>
      </w:r>
      <w:r w:rsidRPr="00034910">
        <w:t>En ce moment</w:t>
      </w:r>
      <w:r w:rsidR="00E57EC9">
        <w:t xml:space="preserve">, </w:t>
      </w:r>
      <w:proofErr w:type="spellStart"/>
      <w:r w:rsidRPr="00034910">
        <w:t>Natson</w:t>
      </w:r>
      <w:proofErr w:type="spellEnd"/>
      <w:r w:rsidRPr="00034910">
        <w:t xml:space="preserve"> est sur la sellette</w:t>
      </w:r>
      <w:r w:rsidR="00E57EC9">
        <w:t>.</w:t>
      </w:r>
    </w:p>
    <w:p w14:paraId="51F12E7C" w14:textId="77777777" w:rsidR="00E57EC9" w:rsidRDefault="00776CEA" w:rsidP="00E57EC9">
      <w:r w:rsidRPr="00034910">
        <w:t>On lui reproche de n</w:t>
      </w:r>
      <w:r w:rsidR="00E57EC9">
        <w:t>’</w:t>
      </w:r>
      <w:r w:rsidRPr="00034910">
        <w:t>avoir pas stoppé</w:t>
      </w:r>
      <w:r w:rsidR="00E57EC9">
        <w:t xml:space="preserve">, </w:t>
      </w:r>
      <w:r w:rsidRPr="00034910">
        <w:t>malgré les ordres de mam</w:t>
      </w:r>
      <w:r w:rsidR="00E57EC9">
        <w:t>’</w:t>
      </w:r>
      <w:r w:rsidRPr="00034910">
        <w:t xml:space="preserve">zelle </w:t>
      </w:r>
      <w:proofErr w:type="spellStart"/>
      <w:r w:rsidRPr="00034910">
        <w:t>Fleuriane</w:t>
      </w:r>
      <w:proofErr w:type="spellEnd"/>
      <w:r w:rsidR="00E57EC9">
        <w:t xml:space="preserve">. </w:t>
      </w:r>
      <w:r w:rsidRPr="00034910">
        <w:t>Un mécanicien ne doit pas être embarra</w:t>
      </w:r>
      <w:r w:rsidRPr="00034910">
        <w:t>s</w:t>
      </w:r>
      <w:r w:rsidRPr="00034910">
        <w:t>sé pour simuler une avarie</w:t>
      </w:r>
      <w:r w:rsidR="00E57EC9">
        <w:t>.</w:t>
      </w:r>
    </w:p>
    <w:p w14:paraId="5A62E60E" w14:textId="77777777" w:rsidR="00E57EC9" w:rsidRDefault="00E57EC9" w:rsidP="00E57EC9">
      <w:r>
        <w:t>— </w:t>
      </w:r>
      <w:r w:rsidR="00776CEA" w:rsidRPr="00034910">
        <w:t>Eh</w:t>
      </w:r>
      <w:r>
        <w:t xml:space="preserve"> ! </w:t>
      </w:r>
      <w:r w:rsidR="00776CEA" w:rsidRPr="00034910">
        <w:t>sans ce damné crapaud</w:t>
      </w:r>
      <w:r>
        <w:t> ! (</w:t>
      </w:r>
      <w:r w:rsidR="00776CEA" w:rsidRPr="00034910">
        <w:t>Le crapaud</w:t>
      </w:r>
      <w:r>
        <w:t xml:space="preserve">, </w:t>
      </w:r>
      <w:r w:rsidR="00776CEA" w:rsidRPr="00034910">
        <w:t>c</w:t>
      </w:r>
      <w:r>
        <w:t>’</w:t>
      </w:r>
      <w:r w:rsidR="00776CEA" w:rsidRPr="00034910">
        <w:t>est moi</w:t>
      </w:r>
      <w:r>
        <w:t xml:space="preserve"> ; </w:t>
      </w:r>
      <w:r w:rsidR="00776CEA" w:rsidRPr="00034910">
        <w:t>merci bien</w:t>
      </w:r>
      <w:r>
        <w:t xml:space="preserve">, </w:t>
      </w:r>
      <w:r w:rsidR="00776CEA" w:rsidRPr="00034910">
        <w:t>m</w:t>
      </w:r>
      <w:r>
        <w:t>’</w:t>
      </w:r>
      <w:proofErr w:type="spellStart"/>
      <w:r w:rsidR="00776CEA" w:rsidRPr="00034910">
        <w:t>sieu</w:t>
      </w:r>
      <w:proofErr w:type="spellEnd"/>
      <w:r>
        <w:t xml:space="preserve"> !) </w:t>
      </w:r>
      <w:r w:rsidR="00776CEA" w:rsidRPr="00034910">
        <w:t>Sans ce damné crapaud</w:t>
      </w:r>
      <w:r>
        <w:t xml:space="preserve">, </w:t>
      </w:r>
      <w:r w:rsidR="00776CEA" w:rsidRPr="00034910">
        <w:t>avec son revolver</w:t>
      </w:r>
      <w:r>
        <w:t xml:space="preserve">, </w:t>
      </w:r>
      <w:r w:rsidR="00776CEA" w:rsidRPr="00034910">
        <w:t>j</w:t>
      </w:r>
      <w:r>
        <w:t>’</w:t>
      </w:r>
      <w:r w:rsidR="00776CEA" w:rsidRPr="00034910">
        <w:t>aurais arrêté</w:t>
      </w:r>
      <w:r>
        <w:t xml:space="preserve">… </w:t>
      </w:r>
      <w:r w:rsidR="00776CEA" w:rsidRPr="00034910">
        <w:t>Seulement on y regarde à deux fois avant de recevoir une balle</w:t>
      </w:r>
      <w:r>
        <w:t xml:space="preserve">… </w:t>
      </w:r>
      <w:r w:rsidR="00776CEA" w:rsidRPr="00034910">
        <w:t>Il est décidé</w:t>
      </w:r>
      <w:r>
        <w:t xml:space="preserve">, </w:t>
      </w:r>
      <w:r w:rsidR="00776CEA" w:rsidRPr="00034910">
        <w:t>le gars</w:t>
      </w:r>
      <w:r>
        <w:t> !</w:t>
      </w:r>
    </w:p>
    <w:p w14:paraId="3D18B49B" w14:textId="77777777" w:rsidR="00E57EC9" w:rsidRDefault="00776CEA" w:rsidP="00E57EC9">
      <w:r w:rsidRPr="00034910">
        <w:t>Il y eut un silence</w:t>
      </w:r>
      <w:r w:rsidR="00E57EC9">
        <w:t xml:space="preserve">. </w:t>
      </w:r>
      <w:r w:rsidRPr="00034910">
        <w:t>Enfin</w:t>
      </w:r>
      <w:r w:rsidR="00E57EC9">
        <w:t xml:space="preserve">, </w:t>
      </w:r>
      <w:r w:rsidRPr="00034910">
        <w:t>le joaillier dit d</w:t>
      </w:r>
      <w:r w:rsidR="00E57EC9">
        <w:t>’</w:t>
      </w:r>
      <w:r w:rsidRPr="00034910">
        <w:t>un ton dur</w:t>
      </w:r>
      <w:r w:rsidR="00E57EC9">
        <w:t xml:space="preserve">, </w:t>
      </w:r>
      <w:r w:rsidRPr="00034910">
        <w:t>qui me procura un frisson désagréable</w:t>
      </w:r>
      <w:r w:rsidR="00E57EC9">
        <w:t> :</w:t>
      </w:r>
    </w:p>
    <w:p w14:paraId="538EBA0E" w14:textId="0C76180C" w:rsidR="00E57EC9" w:rsidRDefault="00E57EC9" w:rsidP="00E57EC9">
      <w:r>
        <w:t>— </w:t>
      </w:r>
      <w:r w:rsidR="00776CEA" w:rsidRPr="00034910">
        <w:t>Il faut laisser ce drôle en route</w:t>
      </w:r>
      <w:r>
        <w:t>… M</w:t>
      </w:r>
      <w:r w:rsidRPr="00E57EC9">
        <w:rPr>
          <w:vertAlign w:val="superscript"/>
        </w:rPr>
        <w:t>lle</w:t>
      </w:r>
      <w:r>
        <w:t> </w:t>
      </w:r>
      <w:r w:rsidR="00776CEA" w:rsidRPr="00034910">
        <w:t>Defrance ne doit pas quitter le sol américain tant que nous ne tiendrons pas la trace de son père</w:t>
      </w:r>
      <w:r>
        <w:t xml:space="preserve">… </w:t>
      </w:r>
      <w:r w:rsidR="00776CEA" w:rsidRPr="00034910">
        <w:t>Et ce maudit gamin devient gênant</w:t>
      </w:r>
      <w:r>
        <w:t>.</w:t>
      </w:r>
    </w:p>
    <w:p w14:paraId="66D29671" w14:textId="77777777" w:rsidR="00E57EC9" w:rsidRDefault="00776CEA" w:rsidP="00E57EC9">
      <w:r w:rsidRPr="00034910">
        <w:t>La porte de la chambre s</w:t>
      </w:r>
      <w:r w:rsidR="00E57EC9">
        <w:t>’</w:t>
      </w:r>
      <w:r w:rsidRPr="00034910">
        <w:t>ouvrit et l</w:t>
      </w:r>
      <w:r w:rsidR="00E57EC9">
        <w:t>’</w:t>
      </w:r>
      <w:r w:rsidRPr="00034910">
        <w:t xml:space="preserve">ingénieur </w:t>
      </w:r>
      <w:proofErr w:type="spellStart"/>
      <w:r w:rsidRPr="00034910">
        <w:t>Botera</w:t>
      </w:r>
      <w:proofErr w:type="spellEnd"/>
      <w:r w:rsidRPr="00034910">
        <w:t xml:space="preserve"> parut</w:t>
      </w:r>
      <w:r w:rsidR="00E57EC9">
        <w:t xml:space="preserve">. </w:t>
      </w:r>
      <w:r w:rsidRPr="00034910">
        <w:t>Il était pâle</w:t>
      </w:r>
      <w:r w:rsidR="00E57EC9">
        <w:t>.</w:t>
      </w:r>
    </w:p>
    <w:p w14:paraId="01BD485D" w14:textId="77777777" w:rsidR="00E57EC9" w:rsidRDefault="00E57EC9" w:rsidP="00E57EC9">
      <w:r>
        <w:t>— </w:t>
      </w:r>
      <w:r w:rsidR="00776CEA" w:rsidRPr="00034910">
        <w:t>Qu</w:t>
      </w:r>
      <w:r>
        <w:t>’</w:t>
      </w:r>
      <w:r w:rsidR="00776CEA" w:rsidRPr="00034910">
        <w:t>avez-vous</w:t>
      </w:r>
      <w:r>
        <w:t xml:space="preserve">, </w:t>
      </w:r>
      <w:proofErr w:type="spellStart"/>
      <w:r w:rsidR="00776CEA" w:rsidRPr="00034910">
        <w:t>Botera</w:t>
      </w:r>
      <w:proofErr w:type="spellEnd"/>
      <w:r>
        <w:t> ?</w:t>
      </w:r>
    </w:p>
    <w:p w14:paraId="39997396" w14:textId="77777777" w:rsidR="00E57EC9" w:rsidRDefault="00776CEA" w:rsidP="00E57EC9">
      <w:r w:rsidRPr="00034910">
        <w:t>À cette question du bijoutier de la rue de la Paix</w:t>
      </w:r>
      <w:r w:rsidR="00E57EC9">
        <w:t xml:space="preserve">, </w:t>
      </w:r>
      <w:r w:rsidRPr="00034910">
        <w:t>le Chilien répondit</w:t>
      </w:r>
      <w:r w:rsidR="00E57EC9">
        <w:t> :</w:t>
      </w:r>
    </w:p>
    <w:p w14:paraId="160EDC0F" w14:textId="77777777" w:rsidR="00E57EC9" w:rsidRDefault="00E57EC9" w:rsidP="00E57EC9">
      <w:r>
        <w:t>— </w:t>
      </w:r>
      <w:r w:rsidR="00776CEA" w:rsidRPr="00034910">
        <w:t>On a réparé le pneu que j</w:t>
      </w:r>
      <w:r>
        <w:t>’</w:t>
      </w:r>
      <w:r w:rsidR="00776CEA" w:rsidRPr="00034910">
        <w:t>avais émincé</w:t>
      </w:r>
      <w:r>
        <w:t>.</w:t>
      </w:r>
    </w:p>
    <w:p w14:paraId="19CB6BCB" w14:textId="77777777" w:rsidR="00E57EC9" w:rsidRDefault="00E57EC9" w:rsidP="00E57EC9">
      <w:r>
        <w:t>— </w:t>
      </w:r>
      <w:r w:rsidR="00776CEA" w:rsidRPr="00034910">
        <w:t>Réparé</w:t>
      </w:r>
      <w:r>
        <w:t xml:space="preserve"> ! </w:t>
      </w:r>
      <w:r w:rsidR="00776CEA" w:rsidRPr="00034910">
        <w:t>rugirent les deux autres</w:t>
      </w:r>
      <w:r>
        <w:t>.</w:t>
      </w:r>
    </w:p>
    <w:p w14:paraId="24D5F975" w14:textId="77777777" w:rsidR="00E57EC9" w:rsidRDefault="00E57EC9" w:rsidP="00E57EC9">
      <w:r>
        <w:lastRenderedPageBreak/>
        <w:t>— </w:t>
      </w:r>
      <w:r w:rsidR="00776CEA" w:rsidRPr="00034910">
        <w:t>Réparé ou remplacé</w:t>
      </w:r>
      <w:r>
        <w:t xml:space="preserve">… </w:t>
      </w:r>
      <w:r w:rsidR="00776CEA" w:rsidRPr="00034910">
        <w:t>Il ne reste plus trace de mon tr</w:t>
      </w:r>
      <w:r w:rsidR="00776CEA" w:rsidRPr="00034910">
        <w:t>a</w:t>
      </w:r>
      <w:r w:rsidR="00776CEA" w:rsidRPr="00034910">
        <w:t>vail</w:t>
      </w:r>
      <w:r>
        <w:t xml:space="preserve">. </w:t>
      </w:r>
      <w:r w:rsidR="00776CEA" w:rsidRPr="00034910">
        <w:t>Voilà pourquoi la panne prévue ne s</w:t>
      </w:r>
      <w:r>
        <w:t>’</w:t>
      </w:r>
      <w:r w:rsidR="00776CEA" w:rsidRPr="00034910">
        <w:t>est pas produite</w:t>
      </w:r>
      <w:r>
        <w:t>.</w:t>
      </w:r>
    </w:p>
    <w:p w14:paraId="211558B5" w14:textId="77777777" w:rsidR="00E57EC9" w:rsidRDefault="00E57EC9" w:rsidP="00E57EC9">
      <w:r>
        <w:t>— </w:t>
      </w:r>
      <w:r w:rsidR="00776CEA" w:rsidRPr="00034910">
        <w:t>C</w:t>
      </w:r>
      <w:r>
        <w:t>’</w:t>
      </w:r>
      <w:r w:rsidR="00776CEA" w:rsidRPr="00034910">
        <w:t>est ce gamin d</w:t>
      </w:r>
      <w:r>
        <w:t>’</w:t>
      </w:r>
      <w:r w:rsidR="00776CEA" w:rsidRPr="00034910">
        <w:t>enfer</w:t>
      </w:r>
      <w:r>
        <w:t xml:space="preserve"> ! </w:t>
      </w:r>
      <w:r w:rsidR="00776CEA" w:rsidRPr="00034910">
        <w:t>hurla Larmette</w:t>
      </w:r>
      <w:r>
        <w:t>.</w:t>
      </w:r>
    </w:p>
    <w:p w14:paraId="47513452" w14:textId="77777777" w:rsidR="00E57EC9" w:rsidRDefault="00776CEA" w:rsidP="00E57EC9">
      <w:r w:rsidRPr="00034910">
        <w:t>Ah</w:t>
      </w:r>
      <w:r w:rsidR="00E57EC9">
        <w:t xml:space="preserve"> ! </w:t>
      </w:r>
      <w:r w:rsidRPr="00034910">
        <w:t>pour ça</w:t>
      </w:r>
      <w:r w:rsidR="00E57EC9">
        <w:t xml:space="preserve">, </w:t>
      </w:r>
      <w:r w:rsidRPr="00034910">
        <w:t>non</w:t>
      </w:r>
      <w:r w:rsidR="00E57EC9">
        <w:t xml:space="preserve">, </w:t>
      </w:r>
      <w:r w:rsidRPr="00034910">
        <w:t>ce n</w:t>
      </w:r>
      <w:r w:rsidR="00E57EC9">
        <w:t>’</w:t>
      </w:r>
      <w:r w:rsidRPr="00034910">
        <w:t>est pas moi</w:t>
      </w:r>
      <w:r w:rsidR="00E57EC9">
        <w:t xml:space="preserve">. </w:t>
      </w:r>
      <w:r w:rsidRPr="00034910">
        <w:t>J</w:t>
      </w:r>
      <w:r w:rsidR="00E57EC9">
        <w:t>’</w:t>
      </w:r>
      <w:r w:rsidRPr="00034910">
        <w:t>avoue que je le r</w:t>
      </w:r>
      <w:r w:rsidRPr="00034910">
        <w:t>e</w:t>
      </w:r>
      <w:r w:rsidRPr="00034910">
        <w:t>grette</w:t>
      </w:r>
      <w:r w:rsidR="00E57EC9">
        <w:t xml:space="preserve">, </w:t>
      </w:r>
      <w:r w:rsidRPr="00034910">
        <w:t>par exemple</w:t>
      </w:r>
      <w:r w:rsidR="00E57EC9">
        <w:t> !</w:t>
      </w:r>
    </w:p>
    <w:p w14:paraId="6A0C3AC6" w14:textId="77777777" w:rsidR="00E57EC9" w:rsidRDefault="00E57EC9" w:rsidP="00E57EC9">
      <w:r>
        <w:t>— </w:t>
      </w:r>
      <w:r w:rsidR="00776CEA" w:rsidRPr="00034910">
        <w:t>L</w:t>
      </w:r>
      <w:r>
        <w:t>’</w:t>
      </w:r>
      <w:r w:rsidR="00776CEA" w:rsidRPr="00034910">
        <w:t>opium a pu ne pas agir</w:t>
      </w:r>
      <w:r>
        <w:t xml:space="preserve">. </w:t>
      </w:r>
      <w:r w:rsidR="00776CEA" w:rsidRPr="00034910">
        <w:t>Que le galopin n</w:t>
      </w:r>
      <w:r>
        <w:t>’</w:t>
      </w:r>
      <w:r w:rsidR="00776CEA" w:rsidRPr="00034910">
        <w:t>en ait pas a</w:t>
      </w:r>
      <w:r w:rsidR="00776CEA" w:rsidRPr="00034910">
        <w:t>b</w:t>
      </w:r>
      <w:r w:rsidR="00776CEA" w:rsidRPr="00034910">
        <w:t>sorbé suffisamment et tout s</w:t>
      </w:r>
      <w:r>
        <w:t>’</w:t>
      </w:r>
      <w:r w:rsidR="00776CEA" w:rsidRPr="00034910">
        <w:t>explique</w:t>
      </w:r>
      <w:r>
        <w:t>.</w:t>
      </w:r>
    </w:p>
    <w:p w14:paraId="5D276B4F" w14:textId="0042254C" w:rsidR="00E57EC9" w:rsidRDefault="00E57EC9" w:rsidP="00E57EC9">
      <w:r>
        <w:t>— </w:t>
      </w:r>
      <w:r w:rsidR="00776CEA" w:rsidRPr="00034910">
        <w:t>Cela n</w:t>
      </w:r>
      <w:r>
        <w:t>’</w:t>
      </w:r>
      <w:r w:rsidR="00776CEA" w:rsidRPr="00034910">
        <w:t>explique rien du tout</w:t>
      </w:r>
      <w:r>
        <w:t xml:space="preserve">. </w:t>
      </w:r>
      <w:r w:rsidR="00776CEA" w:rsidRPr="00034910">
        <w:t>Il dormait comme une marmotte</w:t>
      </w:r>
      <w:r>
        <w:t xml:space="preserve">. </w:t>
      </w:r>
      <w:r w:rsidR="00776CEA" w:rsidRPr="00034910">
        <w:t>Admettons qu</w:t>
      </w:r>
      <w:r>
        <w:t>’</w:t>
      </w:r>
      <w:r w:rsidR="00776CEA" w:rsidRPr="00034910">
        <w:t>il se soit éveillé plus tard</w:t>
      </w:r>
      <w:r>
        <w:t xml:space="preserve">, </w:t>
      </w:r>
      <w:r w:rsidR="00776CEA" w:rsidRPr="00034910">
        <w:t>il n</w:t>
      </w:r>
      <w:r>
        <w:t>’</w:t>
      </w:r>
      <w:r w:rsidR="00776CEA" w:rsidRPr="00034910">
        <w:t xml:space="preserve">aurait pas deviné le travail de </w:t>
      </w:r>
      <w:r>
        <w:t>M. </w:t>
      </w:r>
      <w:proofErr w:type="spellStart"/>
      <w:r w:rsidR="00776CEA" w:rsidRPr="00034910">
        <w:t>Botera</w:t>
      </w:r>
      <w:proofErr w:type="spellEnd"/>
      <w:r>
        <w:t>.</w:t>
      </w:r>
    </w:p>
    <w:p w14:paraId="33F1475A" w14:textId="77777777" w:rsidR="00E57EC9" w:rsidRDefault="00E57EC9" w:rsidP="00E57EC9">
      <w:r>
        <w:t>— </w:t>
      </w:r>
      <w:r w:rsidR="00776CEA" w:rsidRPr="00034910">
        <w:t>Si ce n</w:t>
      </w:r>
      <w:r>
        <w:t>’</w:t>
      </w:r>
      <w:r w:rsidR="00776CEA" w:rsidRPr="00034910">
        <w:t>est lui</w:t>
      </w:r>
      <w:r>
        <w:t xml:space="preserve">, </w:t>
      </w:r>
      <w:r w:rsidR="00776CEA" w:rsidRPr="00034910">
        <w:t>qui est-ce donc</w:t>
      </w:r>
      <w:r>
        <w:t> ?</w:t>
      </w:r>
    </w:p>
    <w:p w14:paraId="3EB71D6D" w14:textId="77777777" w:rsidR="00E57EC9" w:rsidRDefault="00776CEA" w:rsidP="00E57EC9">
      <w:r w:rsidRPr="00034910">
        <w:t>Tous trois gardèrent le silence</w:t>
      </w:r>
      <w:r w:rsidR="00E57EC9">
        <w:t xml:space="preserve">, </w:t>
      </w:r>
      <w:r w:rsidRPr="00034910">
        <w:t>évidemment interloqués par la question</w:t>
      </w:r>
      <w:r w:rsidR="00E57EC9">
        <w:t>.</w:t>
      </w:r>
    </w:p>
    <w:p w14:paraId="2C67DD42" w14:textId="4A4B1D7D" w:rsidR="00E57EC9" w:rsidRDefault="00776CEA" w:rsidP="00E57EC9">
      <w:r w:rsidRPr="00034910">
        <w:t>Moi</w:t>
      </w:r>
      <w:r w:rsidR="00E57EC9">
        <w:t xml:space="preserve">, </w:t>
      </w:r>
      <w:r w:rsidRPr="00034910">
        <w:t>j</w:t>
      </w:r>
      <w:r w:rsidR="00E57EC9">
        <w:t>’</w:t>
      </w:r>
      <w:r w:rsidRPr="00034910">
        <w:t>étais certain de ma parfaite innocence en ce qui concernait la réparation du pneu</w:t>
      </w:r>
      <w:r w:rsidR="00E57EC9">
        <w:t xml:space="preserve">. </w:t>
      </w:r>
      <w:r w:rsidRPr="00034910">
        <w:t>Et comme eux je me disais</w:t>
      </w:r>
      <w:r w:rsidR="00E57EC9">
        <w:t> : « </w:t>
      </w:r>
      <w:r w:rsidRPr="00034910">
        <w:t>Mais alors qui a fait cela</w:t>
      </w:r>
      <w:r w:rsidR="00E57EC9">
        <w:t xml:space="preserve">…, </w:t>
      </w:r>
      <w:r w:rsidRPr="00034910">
        <w:t>qui</w:t>
      </w:r>
      <w:r w:rsidR="00E57EC9">
        <w:t> ? »</w:t>
      </w:r>
    </w:p>
    <w:p w14:paraId="59AA0053" w14:textId="77777777" w:rsidR="00E57EC9" w:rsidRDefault="00776CEA" w:rsidP="00E57EC9">
      <w:r w:rsidRPr="00034910">
        <w:t>Soudain</w:t>
      </w:r>
      <w:r w:rsidR="00E57EC9">
        <w:t xml:space="preserve">, </w:t>
      </w:r>
      <w:r w:rsidRPr="00034910">
        <w:t>je tressaillis si fort que pour un peu j</w:t>
      </w:r>
      <w:r w:rsidR="00E57EC9">
        <w:t>’</w:t>
      </w:r>
      <w:r w:rsidRPr="00034910">
        <w:t>aurais lâché le rebord auquel je m</w:t>
      </w:r>
      <w:r w:rsidR="00E57EC9">
        <w:t>’</w:t>
      </w:r>
      <w:r w:rsidRPr="00034910">
        <w:t>agrippais</w:t>
      </w:r>
      <w:r w:rsidR="00E57EC9">
        <w:t xml:space="preserve">. </w:t>
      </w:r>
      <w:r w:rsidRPr="00034910">
        <w:t>Le bijoutier venait de prono</w:t>
      </w:r>
      <w:r w:rsidRPr="00034910">
        <w:t>n</w:t>
      </w:r>
      <w:r w:rsidRPr="00034910">
        <w:t>cer</w:t>
      </w:r>
      <w:r w:rsidR="00E57EC9">
        <w:t> :</w:t>
      </w:r>
    </w:p>
    <w:p w14:paraId="20167FE4" w14:textId="77777777" w:rsidR="00E57EC9" w:rsidRDefault="00E57EC9" w:rsidP="00E57EC9">
      <w:r>
        <w:t>— </w:t>
      </w:r>
      <w:r w:rsidR="00776CEA" w:rsidRPr="00034910">
        <w:t>C</w:t>
      </w:r>
      <w:r>
        <w:t>’</w:t>
      </w:r>
      <w:r w:rsidR="00776CEA" w:rsidRPr="00034910">
        <w:t>est ce boy</w:t>
      </w:r>
      <w:r>
        <w:t xml:space="preserve">, </w:t>
      </w:r>
      <w:r w:rsidR="00776CEA" w:rsidRPr="00034910">
        <w:t>croyez-le</w:t>
      </w:r>
      <w:r>
        <w:t xml:space="preserve">… </w:t>
      </w:r>
      <w:r w:rsidR="00776CEA" w:rsidRPr="00034910">
        <w:t>À moins que vous ne mettiez l</w:t>
      </w:r>
      <w:r>
        <w:t>’</w:t>
      </w:r>
      <w:r w:rsidR="00776CEA" w:rsidRPr="00034910">
        <w:t xml:space="preserve">aventure au compte de Dick </w:t>
      </w:r>
      <w:proofErr w:type="spellStart"/>
      <w:r w:rsidR="00776CEA" w:rsidRPr="00034910">
        <w:t>Fann</w:t>
      </w:r>
      <w:proofErr w:type="spellEnd"/>
      <w:r>
        <w:t>.</w:t>
      </w:r>
    </w:p>
    <w:p w14:paraId="01A4BACD" w14:textId="77777777" w:rsidR="00E57EC9" w:rsidRDefault="00776CEA" w:rsidP="00E57EC9">
      <w:r w:rsidRPr="00034910">
        <w:t xml:space="preserve">Dick </w:t>
      </w:r>
      <w:proofErr w:type="spellStart"/>
      <w:r w:rsidRPr="00034910">
        <w:t>Fann</w:t>
      </w:r>
      <w:proofErr w:type="spellEnd"/>
      <w:r w:rsidR="00E57EC9">
        <w:t xml:space="preserve">, </w:t>
      </w:r>
      <w:r w:rsidRPr="00034910">
        <w:t>parbleu</w:t>
      </w:r>
      <w:r w:rsidR="00E57EC9">
        <w:t xml:space="preserve">, </w:t>
      </w:r>
      <w:r w:rsidRPr="00034910">
        <w:t>oui</w:t>
      </w:r>
      <w:r w:rsidR="00E57EC9">
        <w:t xml:space="preserve">, </w:t>
      </w:r>
      <w:r w:rsidRPr="00034910">
        <w:t>c</w:t>
      </w:r>
      <w:r w:rsidR="00E57EC9">
        <w:t>’</w:t>
      </w:r>
      <w:r w:rsidRPr="00034910">
        <w:t>était lui</w:t>
      </w:r>
      <w:r w:rsidR="00E57EC9">
        <w:t xml:space="preserve">. </w:t>
      </w:r>
      <w:r w:rsidRPr="00034910">
        <w:t>Il avait promis à mam</w:t>
      </w:r>
      <w:r w:rsidR="00E57EC9">
        <w:t>’</w:t>
      </w:r>
      <w:r w:rsidRPr="00034910">
        <w:t xml:space="preserve">zelle </w:t>
      </w:r>
      <w:proofErr w:type="spellStart"/>
      <w:r w:rsidRPr="00034910">
        <w:t>Fleuriane</w:t>
      </w:r>
      <w:proofErr w:type="spellEnd"/>
      <w:r w:rsidRPr="00034910">
        <w:t xml:space="preserve"> d</w:t>
      </w:r>
      <w:r w:rsidR="00E57EC9">
        <w:t>’</w:t>
      </w:r>
      <w:r w:rsidRPr="00034910">
        <w:t>avoir toujours l</w:t>
      </w:r>
      <w:r w:rsidR="00E57EC9">
        <w:t>’</w:t>
      </w:r>
      <w:r w:rsidRPr="00034910">
        <w:t>œil sur elle</w:t>
      </w:r>
      <w:r w:rsidR="00E57EC9">
        <w:t xml:space="preserve">, </w:t>
      </w:r>
      <w:r w:rsidRPr="00034910">
        <w:t>donc il voyait tout</w:t>
      </w:r>
      <w:r w:rsidR="00E57EC9">
        <w:t xml:space="preserve">. </w:t>
      </w:r>
      <w:r w:rsidRPr="00034910">
        <w:t>Les interlocuteurs de Larmette se récrièrent</w:t>
      </w:r>
      <w:r w:rsidR="00E57EC9">
        <w:t> :</w:t>
      </w:r>
    </w:p>
    <w:p w14:paraId="18FCEAE7" w14:textId="77777777" w:rsidR="00E57EC9" w:rsidRDefault="00E57EC9" w:rsidP="00E57EC9">
      <w:r>
        <w:t>— </w:t>
      </w:r>
      <w:r w:rsidR="00776CEA" w:rsidRPr="00034910">
        <w:t>Lui</w:t>
      </w:r>
      <w:r>
        <w:t xml:space="preserve">, </w:t>
      </w:r>
      <w:r w:rsidR="00776CEA" w:rsidRPr="00034910">
        <w:t>allons donc</w:t>
      </w:r>
      <w:r>
        <w:t xml:space="preserve">… </w:t>
      </w:r>
      <w:r w:rsidR="00776CEA" w:rsidRPr="00034910">
        <w:t>Il n</w:t>
      </w:r>
      <w:r>
        <w:t>’</w:t>
      </w:r>
      <w:r w:rsidR="00776CEA" w:rsidRPr="00034910">
        <w:t>a pas paru depuis le départ de New-York</w:t>
      </w:r>
      <w:r>
        <w:t xml:space="preserve">… ; </w:t>
      </w:r>
      <w:r w:rsidR="00776CEA" w:rsidRPr="00034910">
        <w:t>qu</w:t>
      </w:r>
      <w:r>
        <w:t>’</w:t>
      </w:r>
      <w:r w:rsidR="00776CEA" w:rsidRPr="00034910">
        <w:t>il nous file</w:t>
      </w:r>
      <w:r>
        <w:t xml:space="preserve">, </w:t>
      </w:r>
      <w:r w:rsidR="00776CEA" w:rsidRPr="00034910">
        <w:t>qu</w:t>
      </w:r>
      <w:r>
        <w:t>’</w:t>
      </w:r>
      <w:r w:rsidR="00776CEA" w:rsidRPr="00034910">
        <w:t>il nous prépare un tour de sa façon</w:t>
      </w:r>
      <w:r>
        <w:t xml:space="preserve">, </w:t>
      </w:r>
      <w:r w:rsidR="00776CEA" w:rsidRPr="00034910">
        <w:t>possible</w:t>
      </w:r>
      <w:r>
        <w:t>.</w:t>
      </w:r>
    </w:p>
    <w:p w14:paraId="6FF9DC2A" w14:textId="77777777" w:rsidR="00E57EC9" w:rsidRDefault="00E57EC9" w:rsidP="00E57EC9">
      <w:r>
        <w:lastRenderedPageBreak/>
        <w:t>— </w:t>
      </w:r>
      <w:r w:rsidR="00776CEA" w:rsidRPr="00034910">
        <w:t>Rien à craindre</w:t>
      </w:r>
      <w:r>
        <w:t xml:space="preserve">, </w:t>
      </w:r>
      <w:r w:rsidR="00776CEA" w:rsidRPr="00034910">
        <w:t>gronda Larmette</w:t>
      </w:r>
      <w:r>
        <w:t xml:space="preserve">. </w:t>
      </w:r>
      <w:r w:rsidR="00776CEA" w:rsidRPr="00034910">
        <w:t>Le radium est en sûr</w:t>
      </w:r>
      <w:r w:rsidR="00776CEA" w:rsidRPr="00034910">
        <w:t>e</w:t>
      </w:r>
      <w:r w:rsidR="00776CEA" w:rsidRPr="00034910">
        <w:t>té et les corindons sont maintenant en pleine mer</w:t>
      </w:r>
      <w:r>
        <w:t>.</w:t>
      </w:r>
    </w:p>
    <w:p w14:paraId="5416249D" w14:textId="77777777" w:rsidR="00E57EC9" w:rsidRDefault="00E57EC9" w:rsidP="00E57EC9">
      <w:r>
        <w:t>— </w:t>
      </w:r>
      <w:r w:rsidR="00776CEA" w:rsidRPr="00034910">
        <w:t>C</w:t>
      </w:r>
      <w:r>
        <w:t>’</w:t>
      </w:r>
      <w:r w:rsidR="00776CEA" w:rsidRPr="00034910">
        <w:t>est au mieux</w:t>
      </w:r>
      <w:r>
        <w:t xml:space="preserve">… </w:t>
      </w:r>
      <w:r w:rsidR="00776CEA" w:rsidRPr="00034910">
        <w:t>Mais en tout cas</w:t>
      </w:r>
      <w:r>
        <w:t xml:space="preserve">, </w:t>
      </w:r>
      <w:r w:rsidR="00776CEA" w:rsidRPr="00034910">
        <w:t>on peut l</w:t>
      </w:r>
      <w:r>
        <w:t>’</w:t>
      </w:r>
      <w:r w:rsidR="00776CEA" w:rsidRPr="00034910">
        <w:t>affirmer</w:t>
      </w:r>
      <w:r>
        <w:t xml:space="preserve">, </w:t>
      </w:r>
      <w:r w:rsidR="00776CEA" w:rsidRPr="00034910">
        <w:t xml:space="preserve">Dick </w:t>
      </w:r>
      <w:proofErr w:type="spellStart"/>
      <w:r w:rsidR="00776CEA" w:rsidRPr="00034910">
        <w:t>Fann</w:t>
      </w:r>
      <w:proofErr w:type="spellEnd"/>
      <w:r w:rsidR="00776CEA" w:rsidRPr="00034910">
        <w:t xml:space="preserve"> n</w:t>
      </w:r>
      <w:r>
        <w:t>’</w:t>
      </w:r>
      <w:r w:rsidR="00776CEA" w:rsidRPr="00034910">
        <w:t>était pas dans l</w:t>
      </w:r>
      <w:r>
        <w:t>’</w:t>
      </w:r>
      <w:r w:rsidR="00776CEA" w:rsidRPr="00034910">
        <w:t>écurie en même temps que nous</w:t>
      </w:r>
      <w:r>
        <w:t xml:space="preserve">. </w:t>
      </w:r>
      <w:r w:rsidR="00776CEA" w:rsidRPr="00034910">
        <w:t>Donc ce n</w:t>
      </w:r>
      <w:r>
        <w:t>’</w:t>
      </w:r>
      <w:r w:rsidR="00776CEA" w:rsidRPr="00034910">
        <w:t>est pas lui qui a fait avorter notre manœuvre</w:t>
      </w:r>
      <w:r>
        <w:t>.</w:t>
      </w:r>
    </w:p>
    <w:p w14:paraId="163FB6B3" w14:textId="77777777" w:rsidR="00E57EC9" w:rsidRDefault="00776CEA" w:rsidP="00E57EC9">
      <w:r w:rsidRPr="00034910">
        <w:t>Larmette étendit les mains comme pour recommander le silence</w:t>
      </w:r>
      <w:r w:rsidR="00E57EC9">
        <w:t>.</w:t>
      </w:r>
    </w:p>
    <w:p w14:paraId="21B27B50" w14:textId="77777777" w:rsidR="00E57EC9" w:rsidRDefault="00E57EC9" w:rsidP="00E57EC9">
      <w:r>
        <w:t>— </w:t>
      </w:r>
      <w:r w:rsidR="00776CEA" w:rsidRPr="00034910">
        <w:t>Suivant une affirmation de ce policier</w:t>
      </w:r>
      <w:r>
        <w:t xml:space="preserve">, </w:t>
      </w:r>
      <w:r w:rsidR="00776CEA" w:rsidRPr="00034910">
        <w:t>il faut procéder par élimination</w:t>
      </w:r>
      <w:r>
        <w:t xml:space="preserve">. </w:t>
      </w:r>
      <w:r w:rsidR="00776CEA" w:rsidRPr="00034910">
        <w:t>Lorsque l</w:t>
      </w:r>
      <w:r>
        <w:t>’</w:t>
      </w:r>
      <w:r w:rsidR="00776CEA" w:rsidRPr="00034910">
        <w:t>on a écarté tout ce qui n</w:t>
      </w:r>
      <w:r>
        <w:t>’</w:t>
      </w:r>
      <w:r w:rsidR="00776CEA" w:rsidRPr="00034910">
        <w:t>a pu se pr</w:t>
      </w:r>
      <w:r w:rsidR="00776CEA" w:rsidRPr="00034910">
        <w:t>o</w:t>
      </w:r>
      <w:r w:rsidR="00776CEA" w:rsidRPr="00034910">
        <w:t>duire</w:t>
      </w:r>
      <w:r>
        <w:t xml:space="preserve">, </w:t>
      </w:r>
      <w:r w:rsidR="00776CEA" w:rsidRPr="00034910">
        <w:t>ce qui reste plausible est la vérité</w:t>
      </w:r>
      <w:r>
        <w:t xml:space="preserve">. </w:t>
      </w:r>
      <w:r w:rsidR="00776CEA" w:rsidRPr="00034910">
        <w:t>De même pour les i</w:t>
      </w:r>
      <w:r w:rsidR="00776CEA" w:rsidRPr="00034910">
        <w:t>n</w:t>
      </w:r>
      <w:r w:rsidR="00776CEA" w:rsidRPr="00034910">
        <w:t>dividus</w:t>
      </w:r>
      <w:r>
        <w:t xml:space="preserve">. </w:t>
      </w:r>
      <w:r w:rsidR="00776CEA" w:rsidRPr="00034910">
        <w:t>Deux personnes eussent été susceptibles de nous jouer le mauvais tour en question</w:t>
      </w:r>
      <w:r>
        <w:t xml:space="preserve">. </w:t>
      </w:r>
      <w:r w:rsidR="00776CEA" w:rsidRPr="00034910">
        <w:t>L</w:t>
      </w:r>
      <w:r>
        <w:t>’</w:t>
      </w:r>
      <w:r w:rsidR="00776CEA" w:rsidRPr="00034910">
        <w:t>une n</w:t>
      </w:r>
      <w:r>
        <w:t>’</w:t>
      </w:r>
      <w:r w:rsidR="00776CEA" w:rsidRPr="00034910">
        <w:t>y est pour rien</w:t>
      </w:r>
      <w:r>
        <w:t xml:space="preserve">, </w:t>
      </w:r>
      <w:r w:rsidR="00776CEA" w:rsidRPr="00034910">
        <w:t>de toute évidence</w:t>
      </w:r>
      <w:r>
        <w:t xml:space="preserve">, </w:t>
      </w:r>
      <w:r w:rsidR="00776CEA" w:rsidRPr="00034910">
        <w:t>n</w:t>
      </w:r>
      <w:r>
        <w:t>’</w:t>
      </w:r>
      <w:r w:rsidR="00776CEA" w:rsidRPr="00034910">
        <w:t>est-ce pas</w:t>
      </w:r>
      <w:r>
        <w:t xml:space="preserve"> ? </w:t>
      </w:r>
      <w:r w:rsidR="00776CEA" w:rsidRPr="00034910">
        <w:t>Donc</w:t>
      </w:r>
      <w:r>
        <w:t xml:space="preserve">, </w:t>
      </w:r>
      <w:r w:rsidR="00776CEA" w:rsidRPr="00034910">
        <w:t>l</w:t>
      </w:r>
      <w:r>
        <w:t>’</w:t>
      </w:r>
      <w:r w:rsidR="00776CEA" w:rsidRPr="00034910">
        <w:t>autre seule est coupable</w:t>
      </w:r>
      <w:r>
        <w:t xml:space="preserve">. </w:t>
      </w:r>
      <w:r w:rsidR="00776CEA" w:rsidRPr="00034910">
        <w:t>Ne nous inquiétons pas des moyens employés par le boy Jean</w:t>
      </w:r>
      <w:r>
        <w:t xml:space="preserve">. </w:t>
      </w:r>
      <w:r w:rsidR="00776CEA" w:rsidRPr="00034910">
        <w:t>Ceci n</w:t>
      </w:r>
      <w:r>
        <w:t>’</w:t>
      </w:r>
      <w:r w:rsidR="00776CEA" w:rsidRPr="00034910">
        <w:t>a aucune importance</w:t>
      </w:r>
      <w:r>
        <w:t xml:space="preserve">. </w:t>
      </w:r>
      <w:r w:rsidR="00776CEA" w:rsidRPr="00034910">
        <w:t>C</w:t>
      </w:r>
      <w:r>
        <w:t>’</w:t>
      </w:r>
      <w:r w:rsidR="00776CEA" w:rsidRPr="00034910">
        <w:t>est à lui seul qu</w:t>
      </w:r>
      <w:r>
        <w:t>’</w:t>
      </w:r>
      <w:r w:rsidR="00776CEA" w:rsidRPr="00034910">
        <w:t>il faut attribuer notre échec</w:t>
      </w:r>
      <w:r>
        <w:t xml:space="preserve">. </w:t>
      </w:r>
      <w:r w:rsidR="00776CEA" w:rsidRPr="00034910">
        <w:t>Donc il doit disparaître</w:t>
      </w:r>
      <w:r>
        <w:t>.</w:t>
      </w:r>
    </w:p>
    <w:p w14:paraId="1FCE58E8" w14:textId="77777777" w:rsidR="00E57EC9" w:rsidRDefault="00776CEA" w:rsidP="00E57EC9">
      <w:proofErr w:type="spellStart"/>
      <w:r w:rsidRPr="00034910">
        <w:t>Natson</w:t>
      </w:r>
      <w:proofErr w:type="spellEnd"/>
      <w:r w:rsidRPr="00034910">
        <w:t xml:space="preserve"> fit mine d</w:t>
      </w:r>
      <w:r w:rsidR="00E57EC9">
        <w:t>’</w:t>
      </w:r>
      <w:r w:rsidRPr="00034910">
        <w:t>étrangler quelqu</w:t>
      </w:r>
      <w:r w:rsidR="00E57EC9">
        <w:t>’</w:t>
      </w:r>
      <w:r w:rsidRPr="00034910">
        <w:t>un</w:t>
      </w:r>
      <w:r w:rsidR="00E57EC9">
        <w:t>.</w:t>
      </w:r>
    </w:p>
    <w:p w14:paraId="001B6AFF" w14:textId="77777777" w:rsidR="00E57EC9" w:rsidRDefault="00E57EC9" w:rsidP="00E57EC9">
      <w:r>
        <w:t>— </w:t>
      </w:r>
      <w:r w:rsidR="00776CEA" w:rsidRPr="00034910">
        <w:t>Non</w:t>
      </w:r>
      <w:r>
        <w:t xml:space="preserve">, </w:t>
      </w:r>
      <w:r w:rsidR="00776CEA" w:rsidRPr="00034910">
        <w:t>non</w:t>
      </w:r>
      <w:r>
        <w:t xml:space="preserve">, </w:t>
      </w:r>
      <w:r w:rsidR="00776CEA" w:rsidRPr="00034910">
        <w:t>pas de ces moyens-là</w:t>
      </w:r>
      <w:r>
        <w:t xml:space="preserve">… </w:t>
      </w:r>
      <w:r w:rsidR="00776CEA" w:rsidRPr="00034910">
        <w:t>Bon pour des novices</w:t>
      </w:r>
      <w:r>
        <w:t xml:space="preserve">. </w:t>
      </w:r>
      <w:r w:rsidR="00776CEA" w:rsidRPr="00034910">
        <w:t>C</w:t>
      </w:r>
      <w:r>
        <w:t>’</w:t>
      </w:r>
      <w:r w:rsidR="00776CEA" w:rsidRPr="00034910">
        <w:t>est l</w:t>
      </w:r>
      <w:r>
        <w:t>’</w:t>
      </w:r>
      <w:r w:rsidR="00776CEA" w:rsidRPr="00034910">
        <w:t>accident</w:t>
      </w:r>
      <w:r>
        <w:t xml:space="preserve">, </w:t>
      </w:r>
      <w:r w:rsidR="00776CEA" w:rsidRPr="00034910">
        <w:t>l</w:t>
      </w:r>
      <w:r>
        <w:t>’</w:t>
      </w:r>
      <w:r w:rsidR="00776CEA" w:rsidRPr="00034910">
        <w:t>heureux accident amené par le</w:t>
      </w:r>
      <w:r>
        <w:t xml:space="preserve">… </w:t>
      </w:r>
      <w:r w:rsidR="00776CEA" w:rsidRPr="00034910">
        <w:t>hasard pr</w:t>
      </w:r>
      <w:r w:rsidR="00776CEA" w:rsidRPr="00034910">
        <w:t>o</w:t>
      </w:r>
      <w:r w:rsidR="00776CEA" w:rsidRPr="00034910">
        <w:t>pice qui nous débarrassera de lui</w:t>
      </w:r>
      <w:r>
        <w:t>.</w:t>
      </w:r>
    </w:p>
    <w:p w14:paraId="73736D73" w14:textId="77777777" w:rsidR="00E57EC9" w:rsidRDefault="00E57EC9" w:rsidP="00E57EC9">
      <w:r>
        <w:t>— </w:t>
      </w:r>
      <w:r w:rsidR="00776CEA" w:rsidRPr="00034910">
        <w:t>Quel accident</w:t>
      </w:r>
      <w:r>
        <w:t xml:space="preserve"> ? </w:t>
      </w:r>
      <w:r w:rsidR="00776CEA" w:rsidRPr="00034910">
        <w:t>gronda le mécanicien</w:t>
      </w:r>
      <w:r>
        <w:t>.</w:t>
      </w:r>
    </w:p>
    <w:p w14:paraId="1E775C0F" w14:textId="77777777" w:rsidR="00E57EC9" w:rsidRDefault="00E57EC9" w:rsidP="00E57EC9">
      <w:r>
        <w:t>— </w:t>
      </w:r>
      <w:r w:rsidR="00776CEA" w:rsidRPr="00034910">
        <w:t>Eh</w:t>
      </w:r>
      <w:r>
        <w:t xml:space="preserve"> ! </w:t>
      </w:r>
      <w:r w:rsidR="00776CEA" w:rsidRPr="00034910">
        <w:t>le sais-je</w:t>
      </w:r>
      <w:r>
        <w:t xml:space="preserve">… ? </w:t>
      </w:r>
      <w:r w:rsidR="00776CEA" w:rsidRPr="00034910">
        <w:t>D</w:t>
      </w:r>
      <w:r>
        <w:t>’</w:t>
      </w:r>
      <w:r w:rsidR="00776CEA" w:rsidRPr="00034910">
        <w:t>ici à San-Francisco</w:t>
      </w:r>
      <w:r>
        <w:t xml:space="preserve">, </w:t>
      </w:r>
      <w:r w:rsidR="00776CEA" w:rsidRPr="00034910">
        <w:t>nous aurons plus d</w:t>
      </w:r>
      <w:r>
        <w:t>’</w:t>
      </w:r>
      <w:r w:rsidR="00776CEA" w:rsidRPr="00034910">
        <w:t>une occasion</w:t>
      </w:r>
      <w:r>
        <w:t xml:space="preserve">. </w:t>
      </w:r>
      <w:r w:rsidR="00776CEA" w:rsidRPr="00034910">
        <w:t>Et les deux femmes livrées à elles-mêmes</w:t>
      </w:r>
      <w:r>
        <w:t xml:space="preserve">, </w:t>
      </w:r>
      <w:r w:rsidR="00776CEA" w:rsidRPr="00034910">
        <w:t>rien ne nous empêchera de reprendre notre plan primitif</w:t>
      </w:r>
      <w:r>
        <w:t>.</w:t>
      </w:r>
    </w:p>
    <w:p w14:paraId="581345EA" w14:textId="77777777" w:rsidR="00E57EC9" w:rsidRDefault="00776CEA" w:rsidP="00E57EC9">
      <w:r w:rsidRPr="00034910">
        <w:t>Le joaillier s</w:t>
      </w:r>
      <w:r w:rsidR="00E57EC9">
        <w:t>’</w:t>
      </w:r>
      <w:r w:rsidRPr="00034910">
        <w:t>était levé</w:t>
      </w:r>
      <w:r w:rsidR="00E57EC9">
        <w:t xml:space="preserve">. </w:t>
      </w:r>
      <w:r w:rsidRPr="00034910">
        <w:t>Ses compagnons l</w:t>
      </w:r>
      <w:r w:rsidR="00E57EC9">
        <w:t>’</w:t>
      </w:r>
      <w:r w:rsidRPr="00034910">
        <w:t>imitèrent</w:t>
      </w:r>
      <w:r w:rsidR="00E57EC9">
        <w:t xml:space="preserve">. </w:t>
      </w:r>
      <w:r w:rsidRPr="00034910">
        <w:t>Je compris qu</w:t>
      </w:r>
      <w:r w:rsidR="00E57EC9">
        <w:t>’</w:t>
      </w:r>
      <w:r w:rsidRPr="00034910">
        <w:t>ils allaient se séparer</w:t>
      </w:r>
      <w:r w:rsidR="00E57EC9">
        <w:t>.</w:t>
      </w:r>
    </w:p>
    <w:p w14:paraId="736F307E" w14:textId="77777777" w:rsidR="00E57EC9" w:rsidRDefault="00776CEA" w:rsidP="00E57EC9">
      <w:r w:rsidRPr="00034910">
        <w:lastRenderedPageBreak/>
        <w:t>Il fallait donc regagner mon logis et me glisser dans mon lit</w:t>
      </w:r>
      <w:r w:rsidR="00E57EC9">
        <w:t xml:space="preserve">. </w:t>
      </w:r>
      <w:r w:rsidRPr="00034910">
        <w:t>La clef étant restée en dehors</w:t>
      </w:r>
      <w:r w:rsidR="00E57EC9">
        <w:t xml:space="preserve">, </w:t>
      </w:r>
      <w:r w:rsidRPr="00034910">
        <w:t>rien en effet n</w:t>
      </w:r>
      <w:r w:rsidR="00E57EC9">
        <w:t>’</w:t>
      </w:r>
      <w:r w:rsidRPr="00034910">
        <w:t>empêcherait un curieux de pénétrer chez moi</w:t>
      </w:r>
      <w:r w:rsidR="00E57EC9">
        <w:t xml:space="preserve">. </w:t>
      </w:r>
      <w:r w:rsidRPr="00034910">
        <w:t>Donc je repris mon chemin a</w:t>
      </w:r>
      <w:r w:rsidRPr="00034910">
        <w:t>é</w:t>
      </w:r>
      <w:r w:rsidRPr="00034910">
        <w:t>rien</w:t>
      </w:r>
      <w:r w:rsidR="00E57EC9">
        <w:t xml:space="preserve">, </w:t>
      </w:r>
      <w:r w:rsidRPr="00034910">
        <w:t>le long de la corniche</w:t>
      </w:r>
      <w:r w:rsidR="00E57EC9">
        <w:t>.</w:t>
      </w:r>
    </w:p>
    <w:p w14:paraId="3A9BED8D" w14:textId="77777777" w:rsidR="00E57EC9" w:rsidRDefault="00776CEA" w:rsidP="00E57EC9">
      <w:r w:rsidRPr="00034910">
        <w:t>Une minute plus tard</w:t>
      </w:r>
      <w:r w:rsidR="00E57EC9">
        <w:t xml:space="preserve">, </w:t>
      </w:r>
      <w:r w:rsidRPr="00034910">
        <w:t>je m</w:t>
      </w:r>
      <w:r w:rsidR="00E57EC9">
        <w:t>’</w:t>
      </w:r>
      <w:r w:rsidRPr="00034910">
        <w:t>enfonçais sous mes draps</w:t>
      </w:r>
      <w:r w:rsidR="00E57EC9">
        <w:t>.</w:t>
      </w:r>
    </w:p>
    <w:p w14:paraId="743DFBF1" w14:textId="77777777" w:rsidR="00E57EC9" w:rsidRDefault="00776CEA" w:rsidP="00E57EC9">
      <w:r w:rsidRPr="00034910">
        <w:t>Il était temps</w:t>
      </w:r>
      <w:r w:rsidR="00E57EC9">
        <w:t xml:space="preserve">. </w:t>
      </w:r>
      <w:r w:rsidRPr="00034910">
        <w:t>Presque aussitôt la clef tourna dans la se</w:t>
      </w:r>
      <w:r w:rsidRPr="00034910">
        <w:t>r</w:t>
      </w:r>
      <w:r w:rsidRPr="00034910">
        <w:t>rure</w:t>
      </w:r>
      <w:r w:rsidR="00E57EC9">
        <w:t xml:space="preserve">, </w:t>
      </w:r>
      <w:r w:rsidRPr="00034910">
        <w:t>la porte s</w:t>
      </w:r>
      <w:r w:rsidR="00E57EC9">
        <w:t>’</w:t>
      </w:r>
      <w:r w:rsidRPr="00034910">
        <w:t>entrebâilla avec un léger sifflement</w:t>
      </w:r>
      <w:r w:rsidR="00E57EC9">
        <w:t xml:space="preserve">. </w:t>
      </w:r>
      <w:r w:rsidRPr="00034910">
        <w:t>Une tête se montra</w:t>
      </w:r>
      <w:r w:rsidR="00E57EC9">
        <w:t xml:space="preserve">, </w:t>
      </w:r>
      <w:r w:rsidRPr="00034910">
        <w:t>puis disparut</w:t>
      </w:r>
      <w:r w:rsidR="00E57EC9">
        <w:t>.</w:t>
      </w:r>
    </w:p>
    <w:p w14:paraId="12007D2C" w14:textId="77777777" w:rsidR="00E57EC9" w:rsidRDefault="00776CEA" w:rsidP="00E57EC9">
      <w:r w:rsidRPr="00034910">
        <w:t>Le battant se referma et je remarquai que l</w:t>
      </w:r>
      <w:r w:rsidR="00E57EC9">
        <w:t>’</w:t>
      </w:r>
      <w:r w:rsidRPr="00034910">
        <w:t>ennemi</w:t>
      </w:r>
      <w:r w:rsidR="00E57EC9">
        <w:t xml:space="preserve">, </w:t>
      </w:r>
      <w:r w:rsidRPr="00034910">
        <w:t>sans doute rassuré par mon immobilité</w:t>
      </w:r>
      <w:r w:rsidR="00E57EC9">
        <w:t xml:space="preserve">, </w:t>
      </w:r>
      <w:r w:rsidRPr="00034910">
        <w:t>ne prenait pas la peine de donner un tour de clef</w:t>
      </w:r>
      <w:r w:rsidR="00E57EC9">
        <w:t>.</w:t>
      </w:r>
    </w:p>
    <w:p w14:paraId="10248216" w14:textId="05009A18" w:rsidR="00E57EC9" w:rsidRDefault="00776CEA" w:rsidP="00E57EC9">
      <w:r w:rsidRPr="00034910">
        <w:rPr>
          <w:i/>
          <w:iCs/>
        </w:rPr>
        <w:t xml:space="preserve">Du </w:t>
      </w:r>
      <w:r w:rsidRPr="00034910">
        <w:t xml:space="preserve">2 </w:t>
      </w:r>
      <w:r w:rsidRPr="00034910">
        <w:rPr>
          <w:i/>
          <w:iCs/>
        </w:rPr>
        <w:t xml:space="preserve">au </w:t>
      </w:r>
      <w:r w:rsidR="00E57EC9" w:rsidRPr="00034910">
        <w:t>5</w:t>
      </w:r>
      <w:r w:rsidR="00E57EC9">
        <w:t> </w:t>
      </w:r>
      <w:r w:rsidR="00E57EC9" w:rsidRPr="00034910">
        <w:rPr>
          <w:i/>
          <w:iCs/>
        </w:rPr>
        <w:t>mars</w:t>
      </w:r>
      <w:r w:rsidR="00E57EC9">
        <w:rPr>
          <w:i/>
          <w:iCs/>
        </w:rPr>
        <w:t xml:space="preserve">. </w:t>
      </w:r>
      <w:r w:rsidR="00E57EC9">
        <w:t xml:space="preserve">– </w:t>
      </w:r>
      <w:r w:rsidRPr="00034910">
        <w:t>Le chemin devient de plus en plus ma</w:t>
      </w:r>
      <w:r w:rsidRPr="00034910">
        <w:t>u</w:t>
      </w:r>
      <w:r w:rsidRPr="00034910">
        <w:t>vais</w:t>
      </w:r>
      <w:r w:rsidR="00E57EC9">
        <w:t>.</w:t>
      </w:r>
    </w:p>
    <w:p w14:paraId="6E1EE5C1" w14:textId="77777777" w:rsidR="00E57EC9" w:rsidRDefault="00776CEA" w:rsidP="00E57EC9">
      <w:r w:rsidRPr="00E041B9">
        <w:t>North-Platt</w:t>
      </w:r>
      <w:r w:rsidR="00E57EC9">
        <w:t xml:space="preserve">, </w:t>
      </w:r>
      <w:proofErr w:type="spellStart"/>
      <w:r w:rsidRPr="00E041B9">
        <w:t>Ogullala</w:t>
      </w:r>
      <w:proofErr w:type="spellEnd"/>
      <w:r w:rsidR="00E57EC9">
        <w:t xml:space="preserve">, </w:t>
      </w:r>
      <w:r w:rsidRPr="00E041B9">
        <w:t>Big-Springs se succèdent</w:t>
      </w:r>
      <w:r w:rsidR="00E57EC9">
        <w:t xml:space="preserve">. </w:t>
      </w:r>
      <w:r w:rsidRPr="00034910">
        <w:t>Des local</w:t>
      </w:r>
      <w:r w:rsidRPr="00034910">
        <w:t>i</w:t>
      </w:r>
      <w:r w:rsidRPr="00034910">
        <w:t>tés sinistres</w:t>
      </w:r>
      <w:r w:rsidR="00E57EC9">
        <w:t xml:space="preserve">, </w:t>
      </w:r>
      <w:r w:rsidRPr="00034910">
        <w:t>aux rues boueuses et noires</w:t>
      </w:r>
      <w:r w:rsidR="00E57EC9">
        <w:t xml:space="preserve">, </w:t>
      </w:r>
      <w:r w:rsidRPr="00034910">
        <w:t>et dont les habitations émergent au milieu d</w:t>
      </w:r>
      <w:r w:rsidR="00E57EC9">
        <w:t>’</w:t>
      </w:r>
      <w:r w:rsidRPr="00034910">
        <w:t>un océan de neige</w:t>
      </w:r>
      <w:r w:rsidR="00E57EC9">
        <w:t xml:space="preserve">. </w:t>
      </w:r>
      <w:r w:rsidRPr="00034910">
        <w:t>Je suis éreinté</w:t>
      </w:r>
      <w:r w:rsidR="00E57EC9">
        <w:t xml:space="preserve">… </w:t>
      </w:r>
      <w:r w:rsidRPr="00034910">
        <w:t>je ne dors plus depuis que j</w:t>
      </w:r>
      <w:r w:rsidR="00E57EC9">
        <w:t>’</w:t>
      </w:r>
      <w:r w:rsidRPr="00034910">
        <w:t xml:space="preserve">ai éventé les projets de </w:t>
      </w:r>
      <w:proofErr w:type="spellStart"/>
      <w:r w:rsidRPr="00034910">
        <w:t>Natson</w:t>
      </w:r>
      <w:proofErr w:type="spellEnd"/>
      <w:r w:rsidRPr="00034910">
        <w:t xml:space="preserve"> et de ses associés</w:t>
      </w:r>
      <w:r w:rsidR="00E57EC9">
        <w:t>.</w:t>
      </w:r>
    </w:p>
    <w:p w14:paraId="520AA59E" w14:textId="2919B0F5" w:rsidR="00E57EC9" w:rsidRDefault="00776CEA" w:rsidP="00E57EC9">
      <w:r w:rsidRPr="00034910">
        <w:t>J</w:t>
      </w:r>
      <w:r w:rsidR="00E57EC9">
        <w:t>’</w:t>
      </w:r>
      <w:r w:rsidRPr="00034910">
        <w:t xml:space="preserve">ai pu en aviser </w:t>
      </w:r>
      <w:r w:rsidR="00E57EC9">
        <w:t>M</w:t>
      </w:r>
      <w:r w:rsidR="00E57EC9" w:rsidRPr="00E57EC9">
        <w:rPr>
          <w:vertAlign w:val="superscript"/>
        </w:rPr>
        <w:t>lle</w:t>
      </w:r>
      <w:r w:rsidR="00E57EC9">
        <w:t> </w:t>
      </w:r>
      <w:proofErr w:type="spellStart"/>
      <w:r w:rsidRPr="00034910">
        <w:t>Fleuriane</w:t>
      </w:r>
      <w:proofErr w:type="spellEnd"/>
      <w:r w:rsidR="00E57EC9">
        <w:t xml:space="preserve">. </w:t>
      </w:r>
      <w:r w:rsidRPr="00034910">
        <w:t>Alors elle m</w:t>
      </w:r>
      <w:r w:rsidR="00E57EC9">
        <w:t>’</w:t>
      </w:r>
      <w:r w:rsidRPr="00034910">
        <w:t>a dit</w:t>
      </w:r>
      <w:r w:rsidR="00E57EC9">
        <w:t> :</w:t>
      </w:r>
    </w:p>
    <w:p w14:paraId="474C0E68" w14:textId="77777777" w:rsidR="00E57EC9" w:rsidRDefault="00E57EC9" w:rsidP="00E57EC9">
      <w:r>
        <w:t>— </w:t>
      </w:r>
      <w:r w:rsidR="00776CEA" w:rsidRPr="00034910">
        <w:t>Veille la nuit</w:t>
      </w:r>
      <w:r>
        <w:t xml:space="preserve">. </w:t>
      </w:r>
      <w:r w:rsidR="00776CEA" w:rsidRPr="00034910">
        <w:t>Le jour je veillerai pour nous deux</w:t>
      </w:r>
      <w:r>
        <w:t xml:space="preserve">. </w:t>
      </w:r>
      <w:r w:rsidR="00776CEA" w:rsidRPr="00034910">
        <w:t>Dors dans la voiture pendant la marche</w:t>
      </w:r>
      <w:r>
        <w:t>.</w:t>
      </w:r>
    </w:p>
    <w:p w14:paraId="3F593DEF" w14:textId="77777777" w:rsidR="00E57EC9" w:rsidRDefault="00776CEA" w:rsidP="00E57EC9">
      <w:r w:rsidRPr="00034910">
        <w:t>J</w:t>
      </w:r>
      <w:r w:rsidR="00E57EC9">
        <w:t>’</w:t>
      </w:r>
      <w:r w:rsidRPr="00034910">
        <w:t>ai obéi</w:t>
      </w:r>
      <w:r w:rsidR="00E57EC9">
        <w:t xml:space="preserve">, </w:t>
      </w:r>
      <w:r w:rsidRPr="00034910">
        <w:t xml:space="preserve">mais ce </w:t>
      </w:r>
      <w:proofErr w:type="spellStart"/>
      <w:r w:rsidRPr="00034910">
        <w:t>sommeil-là</w:t>
      </w:r>
      <w:proofErr w:type="spellEnd"/>
      <w:r w:rsidRPr="00034910">
        <w:t xml:space="preserve"> ne repose pas</w:t>
      </w:r>
      <w:r w:rsidR="00E57EC9">
        <w:t xml:space="preserve">. </w:t>
      </w:r>
      <w:r w:rsidRPr="00034910">
        <w:t>Avec les routes mal entretenues on fait des bonds continuels</w:t>
      </w:r>
      <w:r w:rsidR="00E57EC9">
        <w:t xml:space="preserve"> ; </w:t>
      </w:r>
      <w:r w:rsidRPr="00034910">
        <w:t>puis c</w:t>
      </w:r>
      <w:r w:rsidR="00E57EC9">
        <w:t>’</w:t>
      </w:r>
      <w:r w:rsidRPr="00034910">
        <w:t xml:space="preserve">est une </w:t>
      </w:r>
      <w:r w:rsidR="00E57EC9">
        <w:t>« </w:t>
      </w:r>
      <w:r w:rsidRPr="00034910">
        <w:t>bougie</w:t>
      </w:r>
      <w:r w:rsidR="00E57EC9">
        <w:t> »</w:t>
      </w:r>
      <w:r w:rsidRPr="00034910">
        <w:t xml:space="preserve"> qui brûle</w:t>
      </w:r>
      <w:r w:rsidR="00E57EC9">
        <w:t xml:space="preserve">, </w:t>
      </w:r>
      <w:r w:rsidRPr="00034910">
        <w:t>un pignon qui se fausse</w:t>
      </w:r>
      <w:r w:rsidR="00E57EC9">
        <w:t xml:space="preserve">, </w:t>
      </w:r>
      <w:r w:rsidRPr="00034910">
        <w:t>des réparations chez les maréchaux-ferrants de village</w:t>
      </w:r>
      <w:r w:rsidR="00E57EC9">
        <w:t>.</w:t>
      </w:r>
    </w:p>
    <w:p w14:paraId="586BE3F2" w14:textId="77777777" w:rsidR="00E57EC9" w:rsidRDefault="00776CEA" w:rsidP="00E57EC9">
      <w:r w:rsidRPr="00034910">
        <w:t xml:space="preserve">Ce misérable </w:t>
      </w:r>
      <w:proofErr w:type="spellStart"/>
      <w:r w:rsidRPr="00034910">
        <w:t>Natson</w:t>
      </w:r>
      <w:proofErr w:type="spellEnd"/>
      <w:r w:rsidRPr="00034910">
        <w:t xml:space="preserve"> semble prendre plaisir à troubler mon repos</w:t>
      </w:r>
      <w:r w:rsidR="00E57EC9">
        <w:t>.</w:t>
      </w:r>
    </w:p>
    <w:p w14:paraId="365C44A2" w14:textId="77777777" w:rsidR="00E57EC9" w:rsidRDefault="00776CEA" w:rsidP="00E57EC9">
      <w:r w:rsidRPr="00034910">
        <w:lastRenderedPageBreak/>
        <w:t>Il me parle</w:t>
      </w:r>
      <w:r w:rsidR="00E57EC9">
        <w:t xml:space="preserve">, </w:t>
      </w:r>
      <w:r w:rsidRPr="00034910">
        <w:t>il me secoue pour me faire remarquer ceci ou cela</w:t>
      </w:r>
      <w:r w:rsidR="00E57EC9">
        <w:t>.</w:t>
      </w:r>
    </w:p>
    <w:p w14:paraId="7F4F06E8" w14:textId="77777777" w:rsidR="00E57EC9" w:rsidRDefault="00776CEA" w:rsidP="00E57EC9">
      <w:r w:rsidRPr="00034910">
        <w:t>Le 5</w:t>
      </w:r>
      <w:r w:rsidR="00E57EC9">
        <w:t xml:space="preserve">, </w:t>
      </w:r>
      <w:r w:rsidRPr="00034910">
        <w:t>on fait halte à Big-Springs</w:t>
      </w:r>
      <w:r w:rsidR="00E57EC9">
        <w:t xml:space="preserve">. </w:t>
      </w:r>
      <w:r w:rsidRPr="00034910">
        <w:t>On a mis cinq jours à pa</w:t>
      </w:r>
      <w:r w:rsidRPr="00034910">
        <w:t>r</w:t>
      </w:r>
      <w:r w:rsidRPr="00034910">
        <w:t>courir 306 kilomètres</w:t>
      </w:r>
      <w:r w:rsidR="00E57EC9">
        <w:t xml:space="preserve">, </w:t>
      </w:r>
      <w:r w:rsidRPr="00034910">
        <w:t xml:space="preserve">soit une moyenne de </w:t>
      </w:r>
      <w:smartTag w:uri="urn:schemas-microsoft-com:office:smarttags" w:element="metricconverter">
        <w:smartTagPr>
          <w:attr w:name="ProductID" w:val="61 kilom￨tres"/>
        </w:smartTagPr>
        <w:r w:rsidRPr="00034910">
          <w:t>61 kilomètres</w:t>
        </w:r>
      </w:smartTag>
      <w:r w:rsidRPr="00034910">
        <w:t xml:space="preserve"> par jour</w:t>
      </w:r>
      <w:r w:rsidR="00E57EC9">
        <w:t xml:space="preserve">. </w:t>
      </w:r>
      <w:r w:rsidRPr="00034910">
        <w:t>À quinze heures de marche environ</w:t>
      </w:r>
      <w:r w:rsidR="00E57EC9">
        <w:t xml:space="preserve">, </w:t>
      </w:r>
      <w:r w:rsidRPr="00034910">
        <w:t xml:space="preserve">cela donne un peu plus de </w:t>
      </w:r>
      <w:smartTag w:uri="urn:schemas-microsoft-com:office:smarttags" w:element="metricconverter">
        <w:smartTagPr>
          <w:attr w:name="ProductID" w:val="4 kilom￨tres"/>
        </w:smartTagPr>
        <w:r w:rsidRPr="00034910">
          <w:t>4 kilomètres</w:t>
        </w:r>
      </w:smartTag>
      <w:r w:rsidRPr="00034910">
        <w:t xml:space="preserve"> à l</w:t>
      </w:r>
      <w:r w:rsidR="00E57EC9">
        <w:t>’</w:t>
      </w:r>
      <w:r w:rsidRPr="00034910">
        <w:t>heure</w:t>
      </w:r>
      <w:r w:rsidR="00E57EC9">
        <w:t xml:space="preserve">, </w:t>
      </w:r>
      <w:r w:rsidRPr="00034910">
        <w:t>la vitesse d</w:t>
      </w:r>
      <w:r w:rsidR="00E57EC9">
        <w:t>’</w:t>
      </w:r>
      <w:r w:rsidRPr="00034910">
        <w:t>un piéton qui traîne la jambe</w:t>
      </w:r>
      <w:r w:rsidR="00E57EC9">
        <w:t>.</w:t>
      </w:r>
    </w:p>
    <w:p w14:paraId="570BA7D0" w14:textId="77777777" w:rsidR="00E57EC9" w:rsidRDefault="00776CEA" w:rsidP="00E57EC9">
      <w:r w:rsidRPr="00034910">
        <w:t>Et notre voiture faisait du 80 sur routes françaises</w:t>
      </w:r>
      <w:r w:rsidR="00E57EC9">
        <w:t xml:space="preserve"> ! </w:t>
      </w:r>
      <w:r w:rsidRPr="00034910">
        <w:t>Ça vous donne une idée des routes américaines</w:t>
      </w:r>
      <w:r w:rsidR="00E57EC9">
        <w:t> !</w:t>
      </w:r>
    </w:p>
    <w:p w14:paraId="0FF57DD3" w14:textId="77777777" w:rsidR="00E57EC9" w:rsidRDefault="00776CEA" w:rsidP="00E57EC9">
      <w:r w:rsidRPr="00034910">
        <w:t>Mais à l</w:t>
      </w:r>
      <w:r w:rsidR="00E57EC9">
        <w:t>’</w:t>
      </w:r>
      <w:r w:rsidRPr="00034910">
        <w:t>auberge qui se décore du titre de Big-Springs-Hôtel</w:t>
      </w:r>
      <w:r w:rsidR="00E57EC9">
        <w:t xml:space="preserve">, </w:t>
      </w:r>
      <w:r w:rsidRPr="00034910">
        <w:t>une surprise nous attend</w:t>
      </w:r>
      <w:r w:rsidR="00E57EC9">
        <w:t xml:space="preserve">. </w:t>
      </w:r>
      <w:r w:rsidRPr="00034910">
        <w:t>Une surprise de premier cal</w:t>
      </w:r>
      <w:r w:rsidRPr="00034910">
        <w:t>i</w:t>
      </w:r>
      <w:r w:rsidRPr="00034910">
        <w:t>bre</w:t>
      </w:r>
      <w:r w:rsidR="00E57EC9">
        <w:t xml:space="preserve">, </w:t>
      </w:r>
      <w:r w:rsidRPr="00034910">
        <w:t>j</w:t>
      </w:r>
      <w:r w:rsidR="00E57EC9">
        <w:t>’</w:t>
      </w:r>
      <w:r w:rsidRPr="00034910">
        <w:t>ose le dire</w:t>
      </w:r>
      <w:r w:rsidR="00E57EC9">
        <w:t>.</w:t>
      </w:r>
    </w:p>
    <w:p w14:paraId="1648B3B3" w14:textId="77777777" w:rsidR="00E57EC9" w:rsidRDefault="00776CEA" w:rsidP="00E57EC9">
      <w:r w:rsidRPr="00034910">
        <w:t>C</w:t>
      </w:r>
      <w:r w:rsidR="00E57EC9">
        <w:t>’</w:t>
      </w:r>
      <w:r w:rsidRPr="00034910">
        <w:t>est une dépêche</w:t>
      </w:r>
      <w:r w:rsidR="00E57EC9">
        <w:t xml:space="preserve">, </w:t>
      </w:r>
      <w:r w:rsidRPr="00034910">
        <w:t xml:space="preserve">signée Dick </w:t>
      </w:r>
      <w:proofErr w:type="spellStart"/>
      <w:r w:rsidRPr="00034910">
        <w:t>Fann</w:t>
      </w:r>
      <w:proofErr w:type="spellEnd"/>
      <w:r w:rsidR="00E57EC9">
        <w:t xml:space="preserve">. </w:t>
      </w:r>
      <w:r w:rsidRPr="00034910">
        <w:t>Elle vient du Havre</w:t>
      </w:r>
      <w:r w:rsidR="00E57EC9">
        <w:t xml:space="preserve">, </w:t>
      </w:r>
      <w:r w:rsidRPr="00034910">
        <w:t>en France</w:t>
      </w:r>
      <w:r w:rsidR="00E57EC9">
        <w:t>.</w:t>
      </w:r>
    </w:p>
    <w:p w14:paraId="0DBB29A0" w14:textId="6B8BB7A6" w:rsidR="00E57EC9" w:rsidRDefault="00776CEA" w:rsidP="00E57EC9">
      <w:r w:rsidRPr="00034910">
        <w:t xml:space="preserve">Elle est adressée à </w:t>
      </w:r>
      <w:r w:rsidR="00E57EC9">
        <w:t>M</w:t>
      </w:r>
      <w:r w:rsidR="00E57EC9" w:rsidRPr="00E57EC9">
        <w:rPr>
          <w:vertAlign w:val="superscript"/>
        </w:rPr>
        <w:t>lle</w:t>
      </w:r>
      <w:r w:rsidR="00E57EC9">
        <w:t> </w:t>
      </w:r>
      <w:proofErr w:type="spellStart"/>
      <w:r w:rsidRPr="00034910">
        <w:t>Fleuriane</w:t>
      </w:r>
      <w:proofErr w:type="spellEnd"/>
      <w:r w:rsidRPr="00034910">
        <w:t xml:space="preserve"> et à </w:t>
      </w:r>
      <w:r w:rsidR="00E57EC9">
        <w:t>M. </w:t>
      </w:r>
      <w:r w:rsidRPr="00034910">
        <w:t>Larmette</w:t>
      </w:r>
      <w:r w:rsidR="00E57EC9">
        <w:t>.</w:t>
      </w:r>
    </w:p>
    <w:p w14:paraId="7779574D" w14:textId="77777777" w:rsidR="00E57EC9" w:rsidRDefault="00776CEA" w:rsidP="00E57EC9">
      <w:r w:rsidRPr="00034910">
        <w:t>Qu</w:t>
      </w:r>
      <w:r w:rsidR="00E57EC9">
        <w:t>’</w:t>
      </w:r>
      <w:r w:rsidRPr="00034910">
        <w:t>est-ce que cela veut dire</w:t>
      </w:r>
      <w:r w:rsidR="00E57EC9">
        <w:t xml:space="preserve"> ? </w:t>
      </w:r>
      <w:r w:rsidRPr="00034910">
        <w:t>Je ne cherche pas</w:t>
      </w:r>
      <w:r w:rsidR="00E57EC9">
        <w:t xml:space="preserve">. </w:t>
      </w:r>
      <w:r w:rsidRPr="00034910">
        <w:t>Le patron est peut-être en France</w:t>
      </w:r>
      <w:r w:rsidR="00E57EC9">
        <w:t xml:space="preserve">, </w:t>
      </w:r>
      <w:r w:rsidRPr="00034910">
        <w:t>mais son œil est en Amérique</w:t>
      </w:r>
      <w:r w:rsidR="00E57EC9">
        <w:t xml:space="preserve">. </w:t>
      </w:r>
      <w:r w:rsidRPr="00034910">
        <w:t>Il l</w:t>
      </w:r>
      <w:r w:rsidR="00E57EC9">
        <w:t>’</w:t>
      </w:r>
      <w:r w:rsidRPr="00034910">
        <w:t>a promis</w:t>
      </w:r>
      <w:r w:rsidR="00E57EC9">
        <w:t xml:space="preserve">, </w:t>
      </w:r>
      <w:r w:rsidRPr="00034910">
        <w:t>j</w:t>
      </w:r>
      <w:r w:rsidR="00E57EC9">
        <w:t>’</w:t>
      </w:r>
      <w:r w:rsidRPr="00034910">
        <w:t>ai confiance</w:t>
      </w:r>
      <w:r w:rsidR="00E57EC9">
        <w:t>.</w:t>
      </w:r>
    </w:p>
    <w:p w14:paraId="62C94ECD" w14:textId="77777777" w:rsidR="00E57EC9" w:rsidRDefault="00776CEA" w:rsidP="00E57EC9">
      <w:r w:rsidRPr="00034910">
        <w:t>Et je tends les oreilles</w:t>
      </w:r>
      <w:r w:rsidR="00E57EC9">
        <w:t>.</w:t>
      </w:r>
    </w:p>
    <w:p w14:paraId="557051E0" w14:textId="3EF21F35" w:rsidR="00E57EC9" w:rsidRDefault="00776CEA" w:rsidP="00E57EC9">
      <w:r w:rsidRPr="00034910">
        <w:t>Larmette</w:t>
      </w:r>
      <w:r w:rsidR="00E57EC9">
        <w:t xml:space="preserve">, </w:t>
      </w:r>
      <w:r w:rsidRPr="00034910">
        <w:t>qui est arrivé avant nous et a fait préparer le l</w:t>
      </w:r>
      <w:r w:rsidRPr="00034910">
        <w:t>o</w:t>
      </w:r>
      <w:r w:rsidRPr="00034910">
        <w:t>gement</w:t>
      </w:r>
      <w:r w:rsidR="00E57EC9">
        <w:t xml:space="preserve">, </w:t>
      </w:r>
      <w:r w:rsidRPr="00034910">
        <w:t>s</w:t>
      </w:r>
      <w:r w:rsidR="00E57EC9">
        <w:t>’</w:t>
      </w:r>
      <w:r w:rsidRPr="00034910">
        <w:t>improvisant ainsi fourrier de la caravane</w:t>
      </w:r>
      <w:r w:rsidR="00E57EC9">
        <w:t xml:space="preserve">, </w:t>
      </w:r>
      <w:r w:rsidRPr="00034910">
        <w:t xml:space="preserve">fait assaut de politesses avec </w:t>
      </w:r>
      <w:r w:rsidR="00E57EC9">
        <w:t>M</w:t>
      </w:r>
      <w:r w:rsidR="00E57EC9" w:rsidRPr="00E57EC9">
        <w:rPr>
          <w:vertAlign w:val="superscript"/>
        </w:rPr>
        <w:t>lle</w:t>
      </w:r>
      <w:r w:rsidR="00E57EC9">
        <w:t> </w:t>
      </w:r>
      <w:proofErr w:type="spellStart"/>
      <w:r w:rsidRPr="00034910">
        <w:t>Fleuriane</w:t>
      </w:r>
      <w:proofErr w:type="spellEnd"/>
      <w:r w:rsidR="00E57EC9">
        <w:t xml:space="preserve">. </w:t>
      </w:r>
      <w:r w:rsidRPr="00034910">
        <w:t>La dépêche adressée à eux deux</w:t>
      </w:r>
      <w:r w:rsidR="00E57EC9">
        <w:t xml:space="preserve">, </w:t>
      </w:r>
      <w:r w:rsidRPr="00034910">
        <w:t>il ne la lira point</w:t>
      </w:r>
      <w:r w:rsidR="00E57EC9">
        <w:t>.</w:t>
      </w:r>
    </w:p>
    <w:p w14:paraId="50F58EF3" w14:textId="77777777" w:rsidR="00E57EC9" w:rsidRDefault="00776CEA" w:rsidP="00E57EC9">
      <w:r w:rsidRPr="00034910">
        <w:t>C</w:t>
      </w:r>
      <w:r w:rsidR="00E57EC9">
        <w:t>’</w:t>
      </w:r>
      <w:r w:rsidRPr="00034910">
        <w:t>est à elle qu</w:t>
      </w:r>
      <w:r w:rsidR="00E57EC9">
        <w:t>’</w:t>
      </w:r>
      <w:r w:rsidRPr="00034910">
        <w:t>il appartient d</w:t>
      </w:r>
      <w:r w:rsidR="00E57EC9">
        <w:t>’</w:t>
      </w:r>
      <w:r w:rsidRPr="00034910">
        <w:t>en prendre connaissance la première</w:t>
      </w:r>
      <w:r w:rsidR="00E57EC9">
        <w:t>.</w:t>
      </w:r>
    </w:p>
    <w:p w14:paraId="1B664368" w14:textId="77777777" w:rsidR="00E57EC9" w:rsidRDefault="00776CEA" w:rsidP="00E57EC9">
      <w:r w:rsidRPr="00034910">
        <w:t>Donc elle décachette le télégramme et</w:t>
      </w:r>
      <w:r w:rsidR="00E57EC9">
        <w:t xml:space="preserve">, </w:t>
      </w:r>
      <w:r w:rsidRPr="00034910">
        <w:t>à haute voix</w:t>
      </w:r>
      <w:r w:rsidR="00E57EC9">
        <w:t xml:space="preserve">, </w:t>
      </w:r>
      <w:r w:rsidRPr="00034910">
        <w:t>elle déchiffre</w:t>
      </w:r>
      <w:r w:rsidR="00E57EC9">
        <w:t> :</w:t>
      </w:r>
    </w:p>
    <w:p w14:paraId="246B047B" w14:textId="7779EC2C" w:rsidR="00E57EC9" w:rsidRDefault="00E57EC9" w:rsidP="00E57EC9">
      <w:r>
        <w:lastRenderedPageBreak/>
        <w:t>« </w:t>
      </w:r>
      <w:r w:rsidR="00776CEA" w:rsidRPr="00034910">
        <w:t>Voleur corindons maison Larmette découvert</w:t>
      </w:r>
      <w:r>
        <w:t xml:space="preserve">. </w:t>
      </w:r>
      <w:r w:rsidR="00776CEA" w:rsidRPr="00034910">
        <w:t>Corindons retrouvés</w:t>
      </w:r>
      <w:r>
        <w:t xml:space="preserve">. </w:t>
      </w:r>
      <w:proofErr w:type="spellStart"/>
      <w:r w:rsidR="00776CEA" w:rsidRPr="00034910">
        <w:t>Davisse</w:t>
      </w:r>
      <w:proofErr w:type="spellEnd"/>
      <w:r w:rsidR="00776CEA" w:rsidRPr="00034910">
        <w:t xml:space="preserve"> est son nom</w:t>
      </w:r>
      <w:r>
        <w:t xml:space="preserve">. </w:t>
      </w:r>
      <w:r w:rsidR="00776CEA" w:rsidRPr="00034910">
        <w:t>Arrêté au Havre à l</w:t>
      </w:r>
      <w:r>
        <w:t>’</w:t>
      </w:r>
      <w:r w:rsidR="00776CEA" w:rsidRPr="00034910">
        <w:t xml:space="preserve">arrivée de la </w:t>
      </w:r>
      <w:r w:rsidR="00776CEA" w:rsidRPr="00034910">
        <w:rPr>
          <w:i/>
          <w:iCs/>
        </w:rPr>
        <w:t>Touraine</w:t>
      </w:r>
      <w:r>
        <w:rPr>
          <w:i/>
          <w:iCs/>
        </w:rPr>
        <w:t xml:space="preserve">. </w:t>
      </w:r>
      <w:r w:rsidR="00776CEA" w:rsidRPr="00034910">
        <w:t>S</w:t>
      </w:r>
      <w:r>
        <w:t>’</w:t>
      </w:r>
      <w:r w:rsidR="00776CEA" w:rsidRPr="00034910">
        <w:t>est empoisonné pour ne pas désigner complices</w:t>
      </w:r>
      <w:r>
        <w:t xml:space="preserve">. </w:t>
      </w:r>
      <w:r w:rsidR="00776CEA" w:rsidRPr="00034910">
        <w:t>Tube de radium dans coffret</w:t>
      </w:r>
      <w:r>
        <w:t xml:space="preserve">. </w:t>
      </w:r>
      <w:r w:rsidR="00776CEA" w:rsidRPr="00034910">
        <w:t>Parenté des vols établie</w:t>
      </w:r>
      <w:r>
        <w:t xml:space="preserve">. </w:t>
      </w:r>
      <w:r w:rsidR="00776CEA" w:rsidRPr="00034910">
        <w:t>Enquête</w:t>
      </w:r>
      <w:r>
        <w:t xml:space="preserve">. </w:t>
      </w:r>
      <w:proofErr w:type="spellStart"/>
      <w:r w:rsidR="00776CEA" w:rsidRPr="00034910">
        <w:t>Davisse</w:t>
      </w:r>
      <w:proofErr w:type="spellEnd"/>
      <w:r w:rsidR="00776CEA" w:rsidRPr="00034910">
        <w:t xml:space="preserve"> s</w:t>
      </w:r>
      <w:r>
        <w:t>’</w:t>
      </w:r>
      <w:r w:rsidR="00776CEA" w:rsidRPr="00034910">
        <w:t>était fait recevoir employé chez Larmette</w:t>
      </w:r>
      <w:r>
        <w:t xml:space="preserve">, </w:t>
      </w:r>
      <w:r w:rsidR="00776CEA" w:rsidRPr="00034910">
        <w:t>avait capté sa confiance</w:t>
      </w:r>
      <w:r>
        <w:t xml:space="preserve">. </w:t>
      </w:r>
      <w:r w:rsidR="00776CEA" w:rsidRPr="00034910">
        <w:t>Confiance mal placée</w:t>
      </w:r>
      <w:r>
        <w:t xml:space="preserve">. </w:t>
      </w:r>
      <w:r w:rsidR="00776CEA" w:rsidRPr="00034910">
        <w:t>Salutations</w:t>
      </w:r>
      <w:r>
        <w:t>. »</w:t>
      </w:r>
    </w:p>
    <w:p w14:paraId="2B656930" w14:textId="735286B6" w:rsidR="00E57EC9" w:rsidRDefault="00E57EC9" w:rsidP="00E57EC9">
      <w:pPr>
        <w:jc w:val="right"/>
      </w:pPr>
      <w:r>
        <w:t>« </w:t>
      </w:r>
      <w:r w:rsidR="00776CEA" w:rsidRPr="00E57EC9">
        <w:rPr>
          <w:szCs w:val="32"/>
        </w:rPr>
        <w:t xml:space="preserve">DICK </w:t>
      </w:r>
      <w:proofErr w:type="spellStart"/>
      <w:r w:rsidR="00776CEA" w:rsidRPr="00E57EC9">
        <w:rPr>
          <w:szCs w:val="32"/>
        </w:rPr>
        <w:t>FANN</w:t>
      </w:r>
      <w:proofErr w:type="spellEnd"/>
      <w:r>
        <w:rPr>
          <w:szCs w:val="32"/>
        </w:rPr>
        <w:t>. »</w:t>
      </w:r>
    </w:p>
    <w:p w14:paraId="278A4EED" w14:textId="77777777" w:rsidR="00E57EC9" w:rsidRDefault="00776CEA" w:rsidP="00E57EC9">
      <w:r w:rsidRPr="00034910">
        <w:t>Il se fit un terrible silence</w:t>
      </w:r>
      <w:r w:rsidR="00E57EC9">
        <w:t xml:space="preserve">. </w:t>
      </w:r>
      <w:r w:rsidRPr="00034910">
        <w:t>Le joaillier était devenu livide</w:t>
      </w:r>
      <w:r w:rsidR="00E57EC9">
        <w:t xml:space="preserve">. </w:t>
      </w:r>
      <w:r w:rsidRPr="00034910">
        <w:t>Ses yeux brillaient comme des charbons ardents</w:t>
      </w:r>
      <w:r w:rsidR="00E57EC9">
        <w:t>.</w:t>
      </w:r>
    </w:p>
    <w:p w14:paraId="7F4E376E" w14:textId="77777777" w:rsidR="00E57EC9" w:rsidRDefault="00776CEA" w:rsidP="00E57EC9">
      <w:r w:rsidRPr="00034910">
        <w:t>Il se mordait les lèvres jusqu</w:t>
      </w:r>
      <w:r w:rsidR="00E57EC9">
        <w:t>’</w:t>
      </w:r>
      <w:r w:rsidRPr="00034910">
        <w:t>au sang</w:t>
      </w:r>
      <w:r w:rsidR="00E57EC9">
        <w:t xml:space="preserve">, </w:t>
      </w:r>
      <w:r w:rsidRPr="00034910">
        <w:t>sans doute pour ne pas hurler des injures à l</w:t>
      </w:r>
      <w:r w:rsidR="00E57EC9">
        <w:t>’</w:t>
      </w:r>
      <w:r w:rsidRPr="00034910">
        <w:t xml:space="preserve">adresse du </w:t>
      </w:r>
      <w:r w:rsidR="00E57EC9">
        <w:t>« </w:t>
      </w:r>
      <w:r w:rsidRPr="00034910">
        <w:t>patron</w:t>
      </w:r>
      <w:r w:rsidR="00E57EC9">
        <w:t xml:space="preserve"> ». </w:t>
      </w:r>
      <w:r w:rsidRPr="00034910">
        <w:t>Moi j</w:t>
      </w:r>
      <w:r w:rsidR="00E57EC9">
        <w:t>’</w:t>
      </w:r>
      <w:r w:rsidRPr="00034910">
        <w:t>avais fourré mes mains dans mes poches jusqu</w:t>
      </w:r>
      <w:r w:rsidR="00E57EC9">
        <w:t>’</w:t>
      </w:r>
      <w:r w:rsidRPr="00034910">
        <w:t>aux coudes</w:t>
      </w:r>
      <w:r w:rsidR="00E57EC9">
        <w:t xml:space="preserve">. </w:t>
      </w:r>
      <w:r w:rsidRPr="00034910">
        <w:t>Sans cela</w:t>
      </w:r>
      <w:r w:rsidR="00E57EC9">
        <w:t xml:space="preserve">, </w:t>
      </w:r>
      <w:r w:rsidRPr="00034910">
        <w:t>je crois que je n</w:t>
      </w:r>
      <w:r w:rsidR="00E57EC9">
        <w:t>’</w:t>
      </w:r>
      <w:r w:rsidRPr="00034910">
        <w:t>aurais pas résisté à l</w:t>
      </w:r>
      <w:r w:rsidR="00E57EC9">
        <w:t>’</w:t>
      </w:r>
      <w:r w:rsidRPr="00034910">
        <w:t>envie de me frotter énerg</w:t>
      </w:r>
      <w:r w:rsidRPr="00034910">
        <w:t>i</w:t>
      </w:r>
      <w:r w:rsidRPr="00034910">
        <w:t>quement les paumes</w:t>
      </w:r>
      <w:r w:rsidR="00E57EC9">
        <w:t>.</w:t>
      </w:r>
    </w:p>
    <w:p w14:paraId="10666F1B" w14:textId="77777777" w:rsidR="00E57EC9" w:rsidRDefault="00776CEA" w:rsidP="00E57EC9">
      <w:r w:rsidRPr="00034910">
        <w:t>Au bout d</w:t>
      </w:r>
      <w:r w:rsidR="00E57EC9">
        <w:t>’</w:t>
      </w:r>
      <w:r w:rsidRPr="00034910">
        <w:t>une minute</w:t>
      </w:r>
      <w:r w:rsidR="00E57EC9">
        <w:t xml:space="preserve">, </w:t>
      </w:r>
      <w:r w:rsidRPr="00034910">
        <w:t>le bijoutier retrouva la voix</w:t>
      </w:r>
      <w:r w:rsidR="00E57EC9">
        <w:t xml:space="preserve">… </w:t>
      </w:r>
      <w:r w:rsidRPr="00034910">
        <w:t>oh</w:t>
      </w:r>
      <w:r w:rsidR="00E57EC9">
        <w:t xml:space="preserve"> ! </w:t>
      </w:r>
      <w:r w:rsidRPr="00034910">
        <w:t>une voix cocasse qui tremblait encore de colère</w:t>
      </w:r>
      <w:r w:rsidR="00E57EC9">
        <w:t xml:space="preserve">… </w:t>
      </w:r>
      <w:r w:rsidRPr="00034910">
        <w:t>pour dire</w:t>
      </w:r>
      <w:r w:rsidR="00E57EC9">
        <w:t> :</w:t>
      </w:r>
    </w:p>
    <w:p w14:paraId="3FCA3677" w14:textId="77777777" w:rsidR="00E57EC9" w:rsidRDefault="00E57EC9" w:rsidP="00E57EC9">
      <w:r>
        <w:t>— </w:t>
      </w:r>
      <w:r w:rsidR="00776CEA" w:rsidRPr="00034910">
        <w:t>Il est regrettable que l</w:t>
      </w:r>
      <w:r>
        <w:t>’</w:t>
      </w:r>
      <w:r w:rsidR="00776CEA" w:rsidRPr="00034910">
        <w:t>adroit détective ne fasse pas connaître son adresse</w:t>
      </w:r>
      <w:r>
        <w:t xml:space="preserve">. </w:t>
      </w:r>
      <w:r w:rsidR="00776CEA" w:rsidRPr="00034910">
        <w:t>J</w:t>
      </w:r>
      <w:r>
        <w:t>’</w:t>
      </w:r>
      <w:r w:rsidR="00776CEA" w:rsidRPr="00034910">
        <w:t>aurais été heureux de lui faire tenir mes remerciements et félicitations</w:t>
      </w:r>
      <w:r>
        <w:t>.</w:t>
      </w:r>
    </w:p>
    <w:p w14:paraId="2C7B4118" w14:textId="77777777" w:rsidR="00E57EC9" w:rsidRDefault="00776CEA" w:rsidP="00E57EC9">
      <w:r w:rsidRPr="00034910">
        <w:t>Puis il se dirigea vers la porte</w:t>
      </w:r>
      <w:r w:rsidR="00E57EC9">
        <w:t>.</w:t>
      </w:r>
    </w:p>
    <w:p w14:paraId="474166DE" w14:textId="77777777" w:rsidR="00E57EC9" w:rsidRDefault="00776CEA" w:rsidP="00E57EC9">
      <w:r w:rsidRPr="00034910">
        <w:t xml:space="preserve">Larmette était allé retrouver </w:t>
      </w:r>
      <w:proofErr w:type="spellStart"/>
      <w:r w:rsidRPr="00034910">
        <w:t>Natson</w:t>
      </w:r>
      <w:proofErr w:type="spellEnd"/>
      <w:r w:rsidRPr="00034910">
        <w:t xml:space="preserve"> et </w:t>
      </w:r>
      <w:proofErr w:type="spellStart"/>
      <w:r w:rsidRPr="00034910">
        <w:t>Botera</w:t>
      </w:r>
      <w:proofErr w:type="spellEnd"/>
      <w:r w:rsidRPr="00034910">
        <w:t xml:space="preserve"> au garage</w:t>
      </w:r>
      <w:r w:rsidR="00E57EC9">
        <w:t xml:space="preserve">. </w:t>
      </w:r>
      <w:r w:rsidRPr="00034910">
        <w:t>Je les ai surveillés d</w:t>
      </w:r>
      <w:r w:rsidR="00E57EC9">
        <w:t>’</w:t>
      </w:r>
      <w:r w:rsidRPr="00034910">
        <w:t>une fenêtre du premier</w:t>
      </w:r>
      <w:r w:rsidR="00E57EC9">
        <w:t>.</w:t>
      </w:r>
    </w:p>
    <w:p w14:paraId="2A34AF7A" w14:textId="77777777" w:rsidR="00E57EC9" w:rsidRDefault="00776CEA" w:rsidP="00E57EC9">
      <w:r w:rsidRPr="00034910">
        <w:t>En revenant de ma filature</w:t>
      </w:r>
      <w:r w:rsidR="00E57EC9">
        <w:t xml:space="preserve">, </w:t>
      </w:r>
      <w:r w:rsidRPr="00034910">
        <w:t>je ne faisais pas de bruit</w:t>
      </w:r>
      <w:r w:rsidR="00E57EC9">
        <w:t xml:space="preserve">, </w:t>
      </w:r>
      <w:r w:rsidRPr="00034910">
        <w:t>vous pensez</w:t>
      </w:r>
      <w:r w:rsidR="00E57EC9">
        <w:t>.</w:t>
      </w:r>
    </w:p>
    <w:p w14:paraId="2C60CA31" w14:textId="77777777" w:rsidR="00E57EC9" w:rsidRDefault="00776CEA" w:rsidP="00E57EC9">
      <w:r w:rsidRPr="00034910">
        <w:t>Aussi j</w:t>
      </w:r>
      <w:r w:rsidR="00E57EC9">
        <w:t>’</w:t>
      </w:r>
      <w:r w:rsidRPr="00034910">
        <w:t>arrivai sans bruit devant la porte de la chambre blanchie à la chaux que l</w:t>
      </w:r>
      <w:r w:rsidR="00E57EC9">
        <w:t>’</w:t>
      </w:r>
      <w:r w:rsidRPr="00034910">
        <w:t xml:space="preserve">on appelle le </w:t>
      </w:r>
      <w:r w:rsidR="00E57EC9">
        <w:t>« </w:t>
      </w:r>
      <w:r w:rsidRPr="00034910">
        <w:t>parloir</w:t>
      </w:r>
      <w:r w:rsidR="00E57EC9">
        <w:t> ».</w:t>
      </w:r>
    </w:p>
    <w:p w14:paraId="70C2B033" w14:textId="08A93E00" w:rsidR="00E57EC9" w:rsidRDefault="00E57EC9" w:rsidP="00E57EC9">
      <w:r>
        <w:lastRenderedPageBreak/>
        <w:t>M</w:t>
      </w:r>
      <w:r w:rsidRPr="00E57EC9">
        <w:rPr>
          <w:vertAlign w:val="superscript"/>
        </w:rPr>
        <w:t>lle</w:t>
      </w:r>
      <w:r>
        <w:t> </w:t>
      </w:r>
      <w:proofErr w:type="spellStart"/>
      <w:r w:rsidR="00776CEA" w:rsidRPr="00034910">
        <w:t>Fleuriane</w:t>
      </w:r>
      <w:proofErr w:type="spellEnd"/>
      <w:r w:rsidR="00776CEA" w:rsidRPr="00034910">
        <w:t xml:space="preserve"> était seule</w:t>
      </w:r>
      <w:r>
        <w:t xml:space="preserve">. </w:t>
      </w:r>
      <w:r w:rsidR="00776CEA" w:rsidRPr="00034910">
        <w:t xml:space="preserve">Elle relisait la dépêche de Dick </w:t>
      </w:r>
      <w:proofErr w:type="spellStart"/>
      <w:r w:rsidR="00776CEA" w:rsidRPr="00034910">
        <w:t>Fann</w:t>
      </w:r>
      <w:proofErr w:type="spellEnd"/>
      <w:r w:rsidR="00776CEA" w:rsidRPr="00034910">
        <w:t xml:space="preserve"> de tout près</w:t>
      </w:r>
      <w:r>
        <w:t xml:space="preserve">, </w:t>
      </w:r>
      <w:r w:rsidR="00776CEA" w:rsidRPr="00034910">
        <w:t>et</w:t>
      </w:r>
      <w:r>
        <w:t xml:space="preserve">… </w:t>
      </w:r>
      <w:r w:rsidR="00776CEA" w:rsidRPr="00034910">
        <w:t>j</w:t>
      </w:r>
      <w:r>
        <w:t>’</w:t>
      </w:r>
      <w:r w:rsidR="00776CEA" w:rsidRPr="00034910">
        <w:t>ai peut-être eu la berlue</w:t>
      </w:r>
      <w:r>
        <w:t xml:space="preserve">, </w:t>
      </w:r>
      <w:r w:rsidR="00776CEA" w:rsidRPr="00034910">
        <w:t>mais il m</w:t>
      </w:r>
      <w:r>
        <w:t>’</w:t>
      </w:r>
      <w:r w:rsidR="00776CEA" w:rsidRPr="00034910">
        <w:t>a semblé qu</w:t>
      </w:r>
      <w:r>
        <w:t>’</w:t>
      </w:r>
      <w:r w:rsidR="00776CEA" w:rsidRPr="00034910">
        <w:t>elle la portait à ses lèvres</w:t>
      </w:r>
      <w:r>
        <w:t>.</w:t>
      </w:r>
    </w:p>
    <w:p w14:paraId="15F22583" w14:textId="77777777" w:rsidR="00E57EC9" w:rsidRDefault="00776CEA" w:rsidP="00E57EC9">
      <w:r w:rsidRPr="00034910">
        <w:t>Tiens</w:t>
      </w:r>
      <w:r w:rsidR="00E57EC9">
        <w:t xml:space="preserve">, </w:t>
      </w:r>
      <w:r w:rsidRPr="00034910">
        <w:t>tiens</w:t>
      </w:r>
      <w:r w:rsidR="00E57EC9">
        <w:t xml:space="preserve"> !… </w:t>
      </w:r>
      <w:r w:rsidRPr="00034910">
        <w:t>Pourquoi pas</w:t>
      </w:r>
      <w:r w:rsidR="00E57EC9">
        <w:t xml:space="preserve"> ?… </w:t>
      </w:r>
      <w:r w:rsidRPr="00034910">
        <w:t>Il est si chic</w:t>
      </w:r>
      <w:r w:rsidR="00E57EC9">
        <w:t xml:space="preserve">, </w:t>
      </w:r>
      <w:r w:rsidRPr="00034910">
        <w:t>le patron</w:t>
      </w:r>
      <w:r w:rsidR="00E57EC9">
        <w:t xml:space="preserve">… </w:t>
      </w:r>
      <w:r w:rsidRPr="00034910">
        <w:t>C</w:t>
      </w:r>
      <w:r w:rsidR="00E57EC9">
        <w:t>’</w:t>
      </w:r>
      <w:r w:rsidRPr="00034910">
        <w:t>est ça qui ferait un joli couple</w:t>
      </w:r>
      <w:r w:rsidR="00E57EC9">
        <w:t> !</w:t>
      </w:r>
    </w:p>
    <w:p w14:paraId="5FCAB59A" w14:textId="77777777" w:rsidR="00E57EC9" w:rsidRDefault="00776CEA" w:rsidP="00E57EC9">
      <w:r w:rsidRPr="00034910">
        <w:t>Seulement</w:t>
      </w:r>
      <w:r w:rsidR="00E57EC9">
        <w:t xml:space="preserve">, </w:t>
      </w:r>
      <w:r w:rsidRPr="00034910">
        <w:t>comme on ne m</w:t>
      </w:r>
      <w:r w:rsidR="00E57EC9">
        <w:t>’</w:t>
      </w:r>
      <w:r w:rsidRPr="00034910">
        <w:t>a pas encore prié d</w:t>
      </w:r>
      <w:r w:rsidR="00E57EC9">
        <w:t>’</w:t>
      </w:r>
      <w:r w:rsidRPr="00034910">
        <w:t>être t</w:t>
      </w:r>
      <w:r w:rsidRPr="00034910">
        <w:t>é</w:t>
      </w:r>
      <w:r w:rsidRPr="00034910">
        <w:t>moin</w:t>
      </w:r>
      <w:r w:rsidR="00E57EC9">
        <w:t xml:space="preserve">, </w:t>
      </w:r>
      <w:r w:rsidRPr="00034910">
        <w:t>je me suis reculé de quelques pas et je suis revenu en toussant</w:t>
      </w:r>
      <w:r w:rsidR="00E57EC9">
        <w:t xml:space="preserve">, </w:t>
      </w:r>
      <w:r w:rsidRPr="00034910">
        <w:t>comme si j</w:t>
      </w:r>
      <w:r w:rsidR="00E57EC9">
        <w:t>’</w:t>
      </w:r>
      <w:r w:rsidRPr="00034910">
        <w:t>avais confisqué toutes les bronchites des États-Unis</w:t>
      </w:r>
      <w:r w:rsidR="00E57EC9">
        <w:t>.</w:t>
      </w:r>
    </w:p>
    <w:p w14:paraId="382044CF" w14:textId="01AEDDFE" w:rsidR="00E57EC9" w:rsidRDefault="00776CEA" w:rsidP="00E57EC9">
      <w:r w:rsidRPr="00034910">
        <w:t>Quand je suis entré dans le parloir</w:t>
      </w:r>
      <w:r w:rsidR="00E57EC9">
        <w:t>, M</w:t>
      </w:r>
      <w:r w:rsidR="00E57EC9" w:rsidRPr="00E57EC9">
        <w:rPr>
          <w:vertAlign w:val="superscript"/>
        </w:rPr>
        <w:t>lle</w:t>
      </w:r>
      <w:r w:rsidR="00E57EC9">
        <w:t> </w:t>
      </w:r>
      <w:proofErr w:type="spellStart"/>
      <w:r w:rsidRPr="00034910">
        <w:t>Fleuriane</w:t>
      </w:r>
      <w:proofErr w:type="spellEnd"/>
      <w:r w:rsidRPr="00034910">
        <w:t xml:space="preserve"> ne tenait plus la dépêche</w:t>
      </w:r>
      <w:r w:rsidR="00E57EC9">
        <w:t xml:space="preserve">, </w:t>
      </w:r>
      <w:r w:rsidRPr="00034910">
        <w:t>et elle était rouge comme une petite pivoine</w:t>
      </w:r>
      <w:r w:rsidR="00E57EC9">
        <w:t>.</w:t>
      </w:r>
    </w:p>
    <w:p w14:paraId="1BBBC2A7" w14:textId="55E8E5F3" w:rsidR="00E57EC9" w:rsidRDefault="00776CEA" w:rsidP="00E57EC9">
      <w:r w:rsidRPr="00034910">
        <w:t>1</w:t>
      </w:r>
      <w:r w:rsidR="00E57EC9" w:rsidRPr="00034910">
        <w:t>3</w:t>
      </w:r>
      <w:r w:rsidR="00E57EC9">
        <w:t> </w:t>
      </w:r>
      <w:r w:rsidR="00E57EC9" w:rsidRPr="00034910">
        <w:rPr>
          <w:i/>
          <w:iCs/>
        </w:rPr>
        <w:t>mars</w:t>
      </w:r>
      <w:r w:rsidR="00E57EC9">
        <w:rPr>
          <w:i/>
          <w:iCs/>
        </w:rPr>
        <w:t xml:space="preserve">. </w:t>
      </w:r>
      <w:r w:rsidR="00E57EC9">
        <w:t xml:space="preserve">– </w:t>
      </w:r>
      <w:r w:rsidRPr="00034910">
        <w:t>Dix jours encore de route</w:t>
      </w:r>
      <w:r w:rsidR="00E57EC9">
        <w:t xml:space="preserve">, </w:t>
      </w:r>
      <w:r w:rsidRPr="00034910">
        <w:t>dont trois de repos</w:t>
      </w:r>
      <w:r w:rsidR="00E57EC9">
        <w:t xml:space="preserve">, </w:t>
      </w:r>
      <w:r w:rsidRPr="00034910">
        <w:t>à Cheyenne</w:t>
      </w:r>
      <w:r w:rsidR="00E57EC9">
        <w:t xml:space="preserve">, </w:t>
      </w:r>
      <w:r w:rsidRPr="00034910">
        <w:t>pour réparations urgentes</w:t>
      </w:r>
      <w:r w:rsidR="00E57EC9">
        <w:t>.</w:t>
      </w:r>
    </w:p>
    <w:p w14:paraId="3760DA93" w14:textId="77777777" w:rsidR="00E57EC9" w:rsidRDefault="00776CEA" w:rsidP="00E57EC9">
      <w:r w:rsidRPr="00034910">
        <w:t>Nous entrons dans la zone montagneuse qui avoisine les montagnes Rocheuses</w:t>
      </w:r>
      <w:r w:rsidR="00E57EC9">
        <w:t xml:space="preserve">. </w:t>
      </w:r>
      <w:r w:rsidRPr="00034910">
        <w:t>Les villages</w:t>
      </w:r>
      <w:r w:rsidR="00E57EC9">
        <w:t xml:space="preserve">, </w:t>
      </w:r>
      <w:r w:rsidRPr="00034910">
        <w:t>les fermes s</w:t>
      </w:r>
      <w:r w:rsidR="00E57EC9">
        <w:t>’</w:t>
      </w:r>
      <w:r w:rsidRPr="00034910">
        <w:t>espacent de plus en plus</w:t>
      </w:r>
      <w:r w:rsidR="00E57EC9">
        <w:t>.</w:t>
      </w:r>
    </w:p>
    <w:p w14:paraId="460284BF" w14:textId="77777777" w:rsidR="00E57EC9" w:rsidRDefault="00776CEA" w:rsidP="00E57EC9">
      <w:r w:rsidRPr="00034910">
        <w:t>On rencontre des Indiens qui considèrent l</w:t>
      </w:r>
      <w:r w:rsidR="00E57EC9">
        <w:t>’</w:t>
      </w:r>
      <w:r w:rsidRPr="00034910">
        <w:t>automobile avec un flegme imperturbable</w:t>
      </w:r>
      <w:r w:rsidR="00E57EC9">
        <w:t xml:space="preserve">. </w:t>
      </w:r>
      <w:r w:rsidRPr="00034910">
        <w:t>Ça n</w:t>
      </w:r>
      <w:r w:rsidR="00E57EC9">
        <w:t>’</w:t>
      </w:r>
      <w:r w:rsidRPr="00034910">
        <w:t>a pas l</w:t>
      </w:r>
      <w:r w:rsidR="00E57EC9">
        <w:t>’</w:t>
      </w:r>
      <w:r w:rsidRPr="00034910">
        <w:t>air de les étonner</w:t>
      </w:r>
      <w:r w:rsidR="00E57EC9">
        <w:t>.</w:t>
      </w:r>
    </w:p>
    <w:p w14:paraId="72224960" w14:textId="77777777" w:rsidR="00E57EC9" w:rsidRDefault="00776CEA" w:rsidP="00E57EC9">
      <w:r w:rsidRPr="00034910">
        <w:t>Est-ce que Larmette aurait renoncé à ses mauvais desseins contre moi</w:t>
      </w:r>
      <w:r w:rsidR="00E57EC9">
        <w:t> ?</w:t>
      </w:r>
    </w:p>
    <w:p w14:paraId="66FE2A99" w14:textId="77777777" w:rsidR="00E57EC9" w:rsidRDefault="00776CEA" w:rsidP="00E57EC9">
      <w:r w:rsidRPr="00034910">
        <w:t xml:space="preserve">Sa </w:t>
      </w:r>
      <w:proofErr w:type="spellStart"/>
      <w:r w:rsidRPr="00034910">
        <w:t>Botera</w:t>
      </w:r>
      <w:proofErr w:type="spellEnd"/>
      <w:r w:rsidRPr="00034910">
        <w:t xml:space="preserve"> ne convoie plus notre de Dion</w:t>
      </w:r>
      <w:r w:rsidR="00E57EC9">
        <w:t>.</w:t>
      </w:r>
    </w:p>
    <w:p w14:paraId="23B2324F" w14:textId="77777777" w:rsidR="00E57EC9" w:rsidRDefault="00776CEA" w:rsidP="00E57EC9">
      <w:r w:rsidRPr="00034910">
        <w:t>Il part le matin</w:t>
      </w:r>
      <w:r w:rsidR="00E57EC9">
        <w:t xml:space="preserve">, </w:t>
      </w:r>
      <w:r w:rsidRPr="00034910">
        <w:t>de bonne heure</w:t>
      </w:r>
      <w:r w:rsidR="00E57EC9">
        <w:t xml:space="preserve">, </w:t>
      </w:r>
      <w:r w:rsidRPr="00034910">
        <w:t>et nous ne le revoyons plus qu</w:t>
      </w:r>
      <w:r w:rsidR="00E57EC9">
        <w:t>’</w:t>
      </w:r>
      <w:r w:rsidRPr="00034910">
        <w:t>à l</w:t>
      </w:r>
      <w:r w:rsidR="00E57EC9">
        <w:t>’</w:t>
      </w:r>
      <w:r w:rsidRPr="00034910">
        <w:t>étape où</w:t>
      </w:r>
      <w:r w:rsidR="00E57EC9">
        <w:t xml:space="preserve">, </w:t>
      </w:r>
      <w:r w:rsidRPr="00034910">
        <w:t>avec une amabilité qui me crispe</w:t>
      </w:r>
      <w:r w:rsidR="00E57EC9">
        <w:t xml:space="preserve">, </w:t>
      </w:r>
      <w:r w:rsidRPr="00034910">
        <w:t>le dîner est préparé</w:t>
      </w:r>
      <w:r w:rsidR="00E57EC9">
        <w:t xml:space="preserve">, </w:t>
      </w:r>
      <w:r w:rsidRPr="00034910">
        <w:t>les chambres disposées par ses soins</w:t>
      </w:r>
      <w:r w:rsidR="00E57EC9">
        <w:t>.</w:t>
      </w:r>
    </w:p>
    <w:p w14:paraId="7C07CB9C" w14:textId="26CE6AB5" w:rsidR="00E57EC9" w:rsidRDefault="00776CEA" w:rsidP="00E57EC9">
      <w:r w:rsidRPr="00034910">
        <w:t xml:space="preserve">Cependant il a de fréquents conciliabules </w:t>
      </w:r>
      <w:r w:rsidRPr="00034910">
        <w:rPr>
          <w:iCs/>
        </w:rPr>
        <w:t>avec</w:t>
      </w:r>
      <w:r w:rsidRPr="00370634">
        <w:t xml:space="preserve"> </w:t>
      </w:r>
      <w:r w:rsidR="00E57EC9">
        <w:t>M</w:t>
      </w:r>
      <w:r w:rsidR="00E57EC9" w:rsidRPr="00E57EC9">
        <w:rPr>
          <w:vertAlign w:val="superscript"/>
        </w:rPr>
        <w:t>me</w:t>
      </w:r>
      <w:r w:rsidR="00E57EC9">
        <w:t> </w:t>
      </w:r>
      <w:proofErr w:type="spellStart"/>
      <w:r w:rsidRPr="00034910">
        <w:t>Patorne</w:t>
      </w:r>
      <w:proofErr w:type="spellEnd"/>
      <w:r w:rsidR="00E57EC9">
        <w:t>.</w:t>
      </w:r>
    </w:p>
    <w:p w14:paraId="75AB45CE" w14:textId="77777777" w:rsidR="00E57EC9" w:rsidRDefault="00776CEA" w:rsidP="00E57EC9">
      <w:r w:rsidRPr="00034910">
        <w:lastRenderedPageBreak/>
        <w:t>Cette imbécile-là doit lui raconter tout ce que nous disons dans la journée</w:t>
      </w:r>
      <w:r w:rsidR="00E57EC9">
        <w:t>.</w:t>
      </w:r>
    </w:p>
    <w:p w14:paraId="4DAD9F84" w14:textId="100D9FE5" w:rsidR="00E57EC9" w:rsidRDefault="00776CEA" w:rsidP="00E57EC9">
      <w:r w:rsidRPr="00034910">
        <w:t>Mais on fait un nœud à sa langue</w:t>
      </w:r>
      <w:r w:rsidR="00E57EC9">
        <w:t>, M</w:t>
      </w:r>
      <w:r w:rsidR="00E57EC9" w:rsidRPr="00E57EC9">
        <w:rPr>
          <w:vertAlign w:val="superscript"/>
        </w:rPr>
        <w:t>lle</w:t>
      </w:r>
      <w:r w:rsidR="00E57EC9">
        <w:t> </w:t>
      </w:r>
      <w:proofErr w:type="spellStart"/>
      <w:r w:rsidRPr="00034910">
        <w:t>Fleuriane</w:t>
      </w:r>
      <w:proofErr w:type="spellEnd"/>
      <w:r w:rsidRPr="00034910">
        <w:t xml:space="preserve"> et moi</w:t>
      </w:r>
      <w:r w:rsidR="00E57EC9">
        <w:t xml:space="preserve">, </w:t>
      </w:r>
      <w:r w:rsidRPr="00034910">
        <w:t>on ne raconte que ce que l</w:t>
      </w:r>
      <w:r w:rsidR="00E57EC9">
        <w:t>’</w:t>
      </w:r>
      <w:r w:rsidRPr="00034910">
        <w:t>on eut bien laisser tomber</w:t>
      </w:r>
      <w:r w:rsidR="00E57EC9">
        <w:t>.</w:t>
      </w:r>
    </w:p>
    <w:p w14:paraId="1922429F" w14:textId="2F0FD4CB" w:rsidR="00E57EC9" w:rsidRDefault="00776CEA" w:rsidP="00E57EC9">
      <w:r w:rsidRPr="00034910">
        <w:t>1</w:t>
      </w:r>
      <w:r w:rsidR="00E57EC9" w:rsidRPr="00034910">
        <w:t>6</w:t>
      </w:r>
      <w:r w:rsidR="00E57EC9">
        <w:t> </w:t>
      </w:r>
      <w:r w:rsidR="00E57EC9" w:rsidRPr="00034910">
        <w:rPr>
          <w:i/>
          <w:iCs/>
        </w:rPr>
        <w:t>mars</w:t>
      </w:r>
      <w:r w:rsidR="00E57EC9">
        <w:rPr>
          <w:i/>
          <w:iCs/>
        </w:rPr>
        <w:t xml:space="preserve">. </w:t>
      </w:r>
      <w:r w:rsidR="00E57EC9">
        <w:t xml:space="preserve">– </w:t>
      </w:r>
      <w:r w:rsidRPr="00034910">
        <w:t>Le pays est pittoresque maintenant</w:t>
      </w:r>
      <w:r w:rsidR="00E57EC9">
        <w:t xml:space="preserve">, </w:t>
      </w:r>
      <w:r w:rsidRPr="00034910">
        <w:t>mais pre</w:t>
      </w:r>
      <w:r w:rsidRPr="00034910">
        <w:t>s</w:t>
      </w:r>
      <w:r w:rsidRPr="00034910">
        <w:t>que désert</w:t>
      </w:r>
      <w:r w:rsidR="00E57EC9">
        <w:t xml:space="preserve">. </w:t>
      </w:r>
      <w:r w:rsidRPr="00034910">
        <w:t>Toute la nuit on a entendu hurler dans la campagne</w:t>
      </w:r>
      <w:r w:rsidR="00E57EC9">
        <w:t xml:space="preserve">. </w:t>
      </w:r>
      <w:r w:rsidRPr="00034910">
        <w:t>Au matin</w:t>
      </w:r>
      <w:r w:rsidR="00E57EC9">
        <w:t xml:space="preserve">, </w:t>
      </w:r>
      <w:r w:rsidRPr="00034910">
        <w:t>j</w:t>
      </w:r>
      <w:r w:rsidR="00E57EC9">
        <w:t>’</w:t>
      </w:r>
      <w:r w:rsidRPr="00034910">
        <w:t>ai demandé</w:t>
      </w:r>
      <w:r w:rsidR="00E57EC9">
        <w:t> :</w:t>
      </w:r>
    </w:p>
    <w:p w14:paraId="299A2099" w14:textId="77777777" w:rsidR="00E57EC9" w:rsidRDefault="00E57EC9" w:rsidP="00E57EC9">
      <w:r>
        <w:t>— </w:t>
      </w:r>
      <w:r w:rsidR="00776CEA" w:rsidRPr="00034910">
        <w:t>Qu</w:t>
      </w:r>
      <w:r>
        <w:t>’</w:t>
      </w:r>
      <w:r w:rsidR="00776CEA" w:rsidRPr="00034910">
        <w:t>est-ce que c</w:t>
      </w:r>
      <w:r>
        <w:t>’</w:t>
      </w:r>
      <w:r w:rsidR="00776CEA" w:rsidRPr="00034910">
        <w:t>est que ce vacarme</w:t>
      </w:r>
      <w:r>
        <w:t> ?</w:t>
      </w:r>
    </w:p>
    <w:p w14:paraId="19609662" w14:textId="77777777" w:rsidR="00E57EC9" w:rsidRDefault="00776CEA" w:rsidP="00E57EC9">
      <w:r w:rsidRPr="00034910">
        <w:t>On m</w:t>
      </w:r>
      <w:r w:rsidR="00E57EC9">
        <w:t>’</w:t>
      </w:r>
      <w:r w:rsidRPr="00034910">
        <w:t>a répondu</w:t>
      </w:r>
      <w:r w:rsidR="00E57EC9">
        <w:t> :</w:t>
      </w:r>
    </w:p>
    <w:p w14:paraId="2E3F4049" w14:textId="77777777" w:rsidR="00E57EC9" w:rsidRDefault="00E57EC9" w:rsidP="00E57EC9">
      <w:r>
        <w:t>— </w:t>
      </w:r>
      <w:proofErr w:type="gramStart"/>
      <w:r w:rsidR="00776CEA" w:rsidRPr="00034910">
        <w:t>C</w:t>
      </w:r>
      <w:r>
        <w:t>’</w:t>
      </w:r>
      <w:r w:rsidR="00776CEA" w:rsidRPr="00034910">
        <w:t>est</w:t>
      </w:r>
      <w:proofErr w:type="gramEnd"/>
      <w:r w:rsidR="00776CEA" w:rsidRPr="00034910">
        <w:t xml:space="preserve"> les loups</w:t>
      </w:r>
      <w:r>
        <w:t>.</w:t>
      </w:r>
    </w:p>
    <w:p w14:paraId="3D08D891" w14:textId="77777777" w:rsidR="00E57EC9" w:rsidRDefault="00E57EC9" w:rsidP="00E57EC9">
      <w:r>
        <w:t>— </w:t>
      </w:r>
      <w:r w:rsidR="00776CEA" w:rsidRPr="00034910">
        <w:t>Les loups</w:t>
      </w:r>
      <w:r>
        <w:t xml:space="preserve">… </w:t>
      </w:r>
      <w:r w:rsidR="00776CEA" w:rsidRPr="00034910">
        <w:t>Il y en a donc par ici</w:t>
      </w:r>
      <w:r>
        <w:t> ?</w:t>
      </w:r>
    </w:p>
    <w:p w14:paraId="3562467F" w14:textId="77777777" w:rsidR="00E57EC9" w:rsidRDefault="00E57EC9" w:rsidP="00E57EC9">
      <w:r>
        <w:t>— </w:t>
      </w:r>
      <w:r w:rsidR="00776CEA" w:rsidRPr="00034910">
        <w:t>Oui</w:t>
      </w:r>
      <w:r>
        <w:t xml:space="preserve">. </w:t>
      </w:r>
      <w:r w:rsidR="00776CEA" w:rsidRPr="00034910">
        <w:t>Ils sont descendus des montagnes</w:t>
      </w:r>
      <w:r>
        <w:t xml:space="preserve">. </w:t>
      </w:r>
      <w:r w:rsidR="00776CEA" w:rsidRPr="00034910">
        <w:t>Ils sont affamés</w:t>
      </w:r>
      <w:r>
        <w:t xml:space="preserve">. </w:t>
      </w:r>
      <w:r w:rsidR="00776CEA" w:rsidRPr="00034910">
        <w:t>On prétend que plusieurs personnes ont été attaquées</w:t>
      </w:r>
      <w:r>
        <w:t>.</w:t>
      </w:r>
    </w:p>
    <w:p w14:paraId="5FAE41E6" w14:textId="77777777" w:rsidR="00E57EC9" w:rsidRDefault="00776CEA" w:rsidP="00E57EC9">
      <w:proofErr w:type="spellStart"/>
      <w:r w:rsidRPr="00034910">
        <w:t>Natson</w:t>
      </w:r>
      <w:proofErr w:type="spellEnd"/>
      <w:r w:rsidRPr="00034910">
        <w:t xml:space="preserve"> écoutait</w:t>
      </w:r>
      <w:r w:rsidR="00E57EC9">
        <w:t xml:space="preserve">, </w:t>
      </w:r>
      <w:r w:rsidRPr="00034910">
        <w:t>à deux pas de moi</w:t>
      </w:r>
      <w:r w:rsidR="00E57EC9">
        <w:t>.</w:t>
      </w:r>
    </w:p>
    <w:p w14:paraId="4B420F43" w14:textId="77777777" w:rsidR="00E57EC9" w:rsidRDefault="00E57EC9" w:rsidP="00E57EC9">
      <w:r>
        <w:t>— </w:t>
      </w:r>
      <w:r w:rsidR="00776CEA" w:rsidRPr="00034910">
        <w:t>Alors</w:t>
      </w:r>
      <w:r>
        <w:t xml:space="preserve">, </w:t>
      </w:r>
      <w:r w:rsidR="00776CEA" w:rsidRPr="00034910">
        <w:t>fit-il</w:t>
      </w:r>
      <w:r>
        <w:t xml:space="preserve">, </w:t>
      </w:r>
      <w:r w:rsidR="00776CEA" w:rsidRPr="00034910">
        <w:t xml:space="preserve">la prudence consiste à suivre de près la </w:t>
      </w:r>
      <w:r w:rsidR="00796ACF">
        <w:t>v</w:t>
      </w:r>
      <w:r w:rsidR="00776CEA" w:rsidRPr="00796ACF">
        <w:t xml:space="preserve">oie </w:t>
      </w:r>
      <w:r w:rsidR="00776CEA" w:rsidRPr="00034910">
        <w:t xml:space="preserve">ferrée du </w:t>
      </w:r>
      <w:proofErr w:type="spellStart"/>
      <w:r w:rsidR="00776CEA" w:rsidRPr="00034910">
        <w:t>Trunk</w:t>
      </w:r>
      <w:proofErr w:type="spellEnd"/>
      <w:r>
        <w:t>. (</w:t>
      </w:r>
      <w:r w:rsidR="00776CEA" w:rsidRPr="00034910">
        <w:t>Tronc</w:t>
      </w:r>
      <w:r>
        <w:t xml:space="preserve"> – </w:t>
      </w:r>
      <w:r w:rsidR="00776CEA" w:rsidRPr="00034910">
        <w:t>ainsi est dénommé le chemin de fer qui relie New-York à San-Francisco</w:t>
      </w:r>
      <w:r>
        <w:t>.)</w:t>
      </w:r>
    </w:p>
    <w:p w14:paraId="6494F83C" w14:textId="77777777" w:rsidR="00E57EC9" w:rsidRDefault="00E57EC9" w:rsidP="00E57EC9">
      <w:r>
        <w:t>— </w:t>
      </w:r>
      <w:r w:rsidR="00776CEA" w:rsidRPr="00034910">
        <w:t>Peuh</w:t>
      </w:r>
      <w:r>
        <w:t xml:space="preserve"> ! </w:t>
      </w:r>
      <w:r w:rsidR="00776CEA" w:rsidRPr="00034910">
        <w:t>là ou ailleurs</w:t>
      </w:r>
      <w:r>
        <w:t>…</w:t>
      </w:r>
    </w:p>
    <w:p w14:paraId="2FF844C1" w14:textId="77777777" w:rsidR="00E57EC9" w:rsidRDefault="00E57EC9" w:rsidP="00E57EC9">
      <w:r>
        <w:t>— </w:t>
      </w:r>
      <w:r w:rsidR="00776CEA" w:rsidRPr="00034910">
        <w:t>Bon</w:t>
      </w:r>
      <w:r>
        <w:t xml:space="preserve">. </w:t>
      </w:r>
      <w:r w:rsidR="00776CEA" w:rsidRPr="00034910">
        <w:t>Il y a les stations</w:t>
      </w:r>
      <w:r>
        <w:t xml:space="preserve">, </w:t>
      </w:r>
      <w:r w:rsidR="00776CEA" w:rsidRPr="00034910">
        <w:t>les postes des gardes de la voie</w:t>
      </w:r>
      <w:r>
        <w:t xml:space="preserve">. </w:t>
      </w:r>
      <w:r w:rsidR="00776CEA" w:rsidRPr="00034910">
        <w:t>On peut y</w:t>
      </w:r>
      <w:r w:rsidR="00776CEA" w:rsidRPr="00796ACF">
        <w:t xml:space="preserve"> </w:t>
      </w:r>
      <w:r w:rsidR="00776CEA" w:rsidRPr="00034910">
        <w:t>trouver secours et refuge à l</w:t>
      </w:r>
      <w:r>
        <w:t>’</w:t>
      </w:r>
      <w:r w:rsidR="00776CEA" w:rsidRPr="00034910">
        <w:t>occasion</w:t>
      </w:r>
      <w:r>
        <w:t>.</w:t>
      </w:r>
    </w:p>
    <w:p w14:paraId="59DA988C" w14:textId="77777777" w:rsidR="00E57EC9" w:rsidRDefault="00776CEA" w:rsidP="00E57EC9">
      <w:r w:rsidRPr="00034910">
        <w:t>L</w:t>
      </w:r>
      <w:r w:rsidR="00E57EC9">
        <w:t>’</w:t>
      </w:r>
      <w:r w:rsidRPr="00034910">
        <w:t>hôte</w:t>
      </w:r>
      <w:r w:rsidR="00E57EC9">
        <w:t xml:space="preserve">, </w:t>
      </w:r>
      <w:r w:rsidRPr="00034910">
        <w:t>qu</w:t>
      </w:r>
      <w:r w:rsidR="00E57EC9">
        <w:t>’</w:t>
      </w:r>
      <w:r w:rsidRPr="00034910">
        <w:t>on interrogeait</w:t>
      </w:r>
      <w:r w:rsidR="00E57EC9">
        <w:t xml:space="preserve">, </w:t>
      </w:r>
      <w:r w:rsidRPr="00034910">
        <w:t xml:space="preserve">a </w:t>
      </w:r>
      <w:proofErr w:type="spellStart"/>
      <w:r w:rsidRPr="00034910">
        <w:t>avance</w:t>
      </w:r>
      <w:proofErr w:type="spellEnd"/>
      <w:r w:rsidRPr="00034910">
        <w:t xml:space="preserve"> les lèvres en une mine pas rassurante</w:t>
      </w:r>
      <w:r w:rsidR="00E57EC9">
        <w:t xml:space="preserve">, </w:t>
      </w:r>
      <w:r w:rsidRPr="00034910">
        <w:t>sans nul doute</w:t>
      </w:r>
      <w:r w:rsidR="00E57EC9">
        <w:t xml:space="preserve">, </w:t>
      </w:r>
      <w:r w:rsidRPr="00034910">
        <w:t>il ne croit pas à l</w:t>
      </w:r>
      <w:r w:rsidR="00E57EC9">
        <w:t>’</w:t>
      </w:r>
      <w:r w:rsidRPr="00034910">
        <w:t>efficacité de la protection du personnel du chemin de fer</w:t>
      </w:r>
      <w:r w:rsidR="00E57EC9">
        <w:t>.</w:t>
      </w:r>
    </w:p>
    <w:p w14:paraId="562FB941" w14:textId="77777777" w:rsidR="00E57EC9" w:rsidRDefault="00776CEA" w:rsidP="00E57EC9">
      <w:r w:rsidRPr="00034910">
        <w:t>Nous partons de bonne heure</w:t>
      </w:r>
      <w:r w:rsidR="00E57EC9">
        <w:t xml:space="preserve">, </w:t>
      </w:r>
      <w:r w:rsidRPr="00034910">
        <w:t>sous un rayon de soleil pâle</w:t>
      </w:r>
      <w:r w:rsidR="00E57EC9">
        <w:t>.</w:t>
      </w:r>
    </w:p>
    <w:p w14:paraId="3C14E0F1" w14:textId="77777777" w:rsidR="00E57EC9" w:rsidRDefault="00776CEA" w:rsidP="00E57EC9">
      <w:r w:rsidRPr="00034910">
        <w:lastRenderedPageBreak/>
        <w:t>C</w:t>
      </w:r>
      <w:r w:rsidR="00E57EC9">
        <w:t>’</w:t>
      </w:r>
      <w:r w:rsidRPr="00034910">
        <w:t>est peu de chose</w:t>
      </w:r>
      <w:r w:rsidR="00E57EC9">
        <w:t xml:space="preserve">, </w:t>
      </w:r>
      <w:r w:rsidRPr="00034910">
        <w:t>mais cette clarté</w:t>
      </w:r>
      <w:r w:rsidR="00E57EC9">
        <w:t xml:space="preserve">, </w:t>
      </w:r>
      <w:r w:rsidRPr="00034910">
        <w:t>remplaçant le ciel d</w:t>
      </w:r>
      <w:r w:rsidR="00E57EC9">
        <w:t>’</w:t>
      </w:r>
      <w:r w:rsidRPr="00034910">
        <w:t>encre dont nous avons joui depuis Chicago</w:t>
      </w:r>
      <w:r w:rsidR="00E57EC9">
        <w:t xml:space="preserve">, </w:t>
      </w:r>
      <w:r w:rsidRPr="00034910">
        <w:t>nous réjouit</w:t>
      </w:r>
      <w:r w:rsidR="00E57EC9">
        <w:t xml:space="preserve">. </w:t>
      </w:r>
      <w:r w:rsidRPr="00034910">
        <w:t>On se sent pénétré de confiance</w:t>
      </w:r>
      <w:r w:rsidR="00E57EC9">
        <w:t xml:space="preserve">. </w:t>
      </w:r>
      <w:r w:rsidRPr="00034910">
        <w:t>C</w:t>
      </w:r>
      <w:r w:rsidR="00E57EC9">
        <w:t>’</w:t>
      </w:r>
      <w:r w:rsidRPr="00034910">
        <w:t>est beau</w:t>
      </w:r>
      <w:r w:rsidR="00E57EC9">
        <w:t xml:space="preserve">, </w:t>
      </w:r>
      <w:r w:rsidRPr="00034910">
        <w:t>le soleil</w:t>
      </w:r>
      <w:r w:rsidR="00E57EC9">
        <w:t xml:space="preserve">, </w:t>
      </w:r>
      <w:r w:rsidRPr="00034910">
        <w:t>même quand il ne chauffe pas</w:t>
      </w:r>
      <w:r w:rsidR="00E57EC9">
        <w:t>.</w:t>
      </w:r>
    </w:p>
    <w:p w14:paraId="743CC10D" w14:textId="77777777" w:rsidR="00E57EC9" w:rsidRDefault="00776CEA" w:rsidP="00E57EC9">
      <w:r w:rsidRPr="00034910">
        <w:t>Enfin</w:t>
      </w:r>
      <w:r w:rsidR="00E57EC9">
        <w:t xml:space="preserve">, </w:t>
      </w:r>
      <w:proofErr w:type="spellStart"/>
      <w:r w:rsidRPr="00034910">
        <w:t>Natson</w:t>
      </w:r>
      <w:proofErr w:type="spellEnd"/>
      <w:r w:rsidRPr="00034910">
        <w:t xml:space="preserve"> au volant</w:t>
      </w:r>
      <w:r w:rsidR="00E57EC9">
        <w:t xml:space="preserve">, </w:t>
      </w:r>
      <w:r w:rsidRPr="00034910">
        <w:t>on file le plus près possible de la voie ferrée</w:t>
      </w:r>
      <w:r w:rsidR="00E57EC9">
        <w:t>.</w:t>
      </w:r>
    </w:p>
    <w:p w14:paraId="448CCAEA" w14:textId="77777777" w:rsidR="00E57EC9" w:rsidRDefault="00776CEA" w:rsidP="00E57EC9">
      <w:r w:rsidRPr="00034910">
        <w:t xml:space="preserve">On est obligé de la lâcher de temps </w:t>
      </w:r>
      <w:proofErr w:type="spellStart"/>
      <w:r w:rsidRPr="00034910">
        <w:t>a</w:t>
      </w:r>
      <w:proofErr w:type="spellEnd"/>
      <w:r w:rsidRPr="00034910">
        <w:t xml:space="preserve"> autre</w:t>
      </w:r>
      <w:r w:rsidR="00E57EC9">
        <w:t xml:space="preserve">, </w:t>
      </w:r>
      <w:r w:rsidRPr="00034910">
        <w:t>car elle franchit des vallées</w:t>
      </w:r>
      <w:r w:rsidR="00E57EC9">
        <w:t xml:space="preserve">, </w:t>
      </w:r>
      <w:r w:rsidRPr="00034910">
        <w:t>elle contourne des massifs rocheux</w:t>
      </w:r>
      <w:r w:rsidR="00E57EC9">
        <w:t xml:space="preserve">. </w:t>
      </w:r>
      <w:r w:rsidRPr="00034910">
        <w:t>Toutefois</w:t>
      </w:r>
      <w:r w:rsidR="00E57EC9">
        <w:t xml:space="preserve">, </w:t>
      </w:r>
      <w:r w:rsidRPr="00034910">
        <w:t>on ne s</w:t>
      </w:r>
      <w:r w:rsidR="00E57EC9">
        <w:t>’</w:t>
      </w:r>
      <w:r w:rsidRPr="00034910">
        <w:t>en éloigne jamais beaucoup</w:t>
      </w:r>
      <w:r w:rsidR="00E57EC9">
        <w:t>.</w:t>
      </w:r>
    </w:p>
    <w:p w14:paraId="115A19E1" w14:textId="77777777" w:rsidR="00E57EC9" w:rsidRDefault="00776CEA" w:rsidP="00E57EC9">
      <w:proofErr w:type="spellStart"/>
      <w:r w:rsidRPr="00034910">
        <w:t>Natson</w:t>
      </w:r>
      <w:proofErr w:type="spellEnd"/>
      <w:r w:rsidRPr="00034910">
        <w:t xml:space="preserve"> manœuvre avec toute la prudence possible</w:t>
      </w:r>
      <w:r w:rsidR="00E57EC9">
        <w:t xml:space="preserve">. </w:t>
      </w:r>
      <w:r w:rsidRPr="00034910">
        <w:t>Du reste</w:t>
      </w:r>
      <w:r w:rsidR="00E57EC9">
        <w:t xml:space="preserve">, </w:t>
      </w:r>
      <w:r w:rsidRPr="00034910">
        <w:t>des silhouettes noires</w:t>
      </w:r>
      <w:r w:rsidR="00E57EC9">
        <w:t xml:space="preserve">, </w:t>
      </w:r>
      <w:r w:rsidRPr="00034910">
        <w:t>que l</w:t>
      </w:r>
      <w:r w:rsidR="00E57EC9">
        <w:t>’</w:t>
      </w:r>
      <w:r w:rsidRPr="00034910">
        <w:t>on aperçoit à distance</w:t>
      </w:r>
      <w:r w:rsidR="00E57EC9">
        <w:t xml:space="preserve">, </w:t>
      </w:r>
      <w:r w:rsidRPr="00034910">
        <w:t>se chargent de lui rappeler que les loups ne respecteraient pas plus l</w:t>
      </w:r>
      <w:r w:rsidR="00E57EC9">
        <w:t>’</w:t>
      </w:r>
      <w:r w:rsidRPr="00034910">
        <w:t>ami de Larmette que les autres</w:t>
      </w:r>
      <w:r w:rsidR="00E57EC9">
        <w:t>.</w:t>
      </w:r>
    </w:p>
    <w:p w14:paraId="2AAA6848" w14:textId="77777777" w:rsidR="00E57EC9" w:rsidRDefault="00776CEA" w:rsidP="00E57EC9">
      <w:r w:rsidRPr="00034910">
        <w:t>Car les loups se montrent</w:t>
      </w:r>
      <w:r w:rsidR="00E57EC9">
        <w:t xml:space="preserve">. </w:t>
      </w:r>
      <w:r w:rsidRPr="00034910">
        <w:t>Ils se tiennent hors de portée</w:t>
      </w:r>
      <w:r w:rsidR="00E57EC9">
        <w:t xml:space="preserve">, </w:t>
      </w:r>
      <w:r w:rsidRPr="00034910">
        <w:t>c</w:t>
      </w:r>
      <w:r w:rsidR="00E57EC9">
        <w:t>’</w:t>
      </w:r>
      <w:r w:rsidRPr="00034910">
        <w:t>est vrai</w:t>
      </w:r>
      <w:r w:rsidR="00E57EC9">
        <w:t xml:space="preserve"> ; </w:t>
      </w:r>
      <w:r w:rsidRPr="00034910">
        <w:t>mais ils hurlent lamentablement</w:t>
      </w:r>
      <w:r w:rsidR="00E57EC9">
        <w:t xml:space="preserve">, </w:t>
      </w:r>
      <w:r w:rsidRPr="00034910">
        <w:t>comme pour dire</w:t>
      </w:r>
      <w:r w:rsidR="00E57EC9">
        <w:t> :</w:t>
      </w:r>
    </w:p>
    <w:p w14:paraId="5AC8903B" w14:textId="77777777" w:rsidR="00E57EC9" w:rsidRDefault="00E57EC9" w:rsidP="00E57EC9">
      <w:r>
        <w:t>— </w:t>
      </w:r>
      <w:r w:rsidR="00776CEA" w:rsidRPr="00034910">
        <w:t>Voilà des voyageurs que je me mettrais bien sous la dent</w:t>
      </w:r>
      <w:r>
        <w:t>.</w:t>
      </w:r>
    </w:p>
    <w:p w14:paraId="7654F196" w14:textId="77777777" w:rsidR="00E57EC9" w:rsidRDefault="00776CEA" w:rsidP="00E57EC9">
      <w:r w:rsidRPr="00034910">
        <w:t>Parfois</w:t>
      </w:r>
      <w:r w:rsidR="00E57EC9">
        <w:t xml:space="preserve">, </w:t>
      </w:r>
      <w:r w:rsidRPr="00034910">
        <w:t>l</w:t>
      </w:r>
      <w:r w:rsidR="00E57EC9">
        <w:t>’</w:t>
      </w:r>
      <w:r w:rsidRPr="00034910">
        <w:t>un d</w:t>
      </w:r>
      <w:r w:rsidR="00E57EC9">
        <w:t>’</w:t>
      </w:r>
      <w:r w:rsidRPr="00034910">
        <w:t>eux se met au trot et nous accompagne de loin durant quelques centaines de mètres</w:t>
      </w:r>
      <w:r w:rsidR="00E57EC9">
        <w:t>.</w:t>
      </w:r>
    </w:p>
    <w:p w14:paraId="28942BB0" w14:textId="77777777" w:rsidR="00E57EC9" w:rsidRDefault="00776CEA" w:rsidP="00E57EC9">
      <w:r w:rsidRPr="00034910">
        <w:t xml:space="preserve">Mamzelle </w:t>
      </w:r>
      <w:proofErr w:type="spellStart"/>
      <w:r w:rsidRPr="00034910">
        <w:t>Fleuriane</w:t>
      </w:r>
      <w:proofErr w:type="spellEnd"/>
      <w:r w:rsidRPr="00034910">
        <w:t xml:space="preserve"> les regarde sans s</w:t>
      </w:r>
      <w:r w:rsidR="00E57EC9">
        <w:t>’</w:t>
      </w:r>
      <w:r w:rsidRPr="00034910">
        <w:t>effrayer</w:t>
      </w:r>
      <w:r w:rsidR="00E57EC9">
        <w:t xml:space="preserve">, </w:t>
      </w:r>
      <w:r w:rsidRPr="00034910">
        <w:t>mais la dame de compagnie</w:t>
      </w:r>
      <w:r w:rsidR="00E57EC9">
        <w:t xml:space="preserve">, </w:t>
      </w:r>
      <w:r w:rsidRPr="00034910">
        <w:t>elle</w:t>
      </w:r>
      <w:r w:rsidR="00E57EC9">
        <w:t xml:space="preserve">, </w:t>
      </w:r>
      <w:r w:rsidRPr="00034910">
        <w:t>ne cesse de pousser des exclamations de terreur</w:t>
      </w:r>
      <w:r w:rsidR="00E57EC9">
        <w:t>.</w:t>
      </w:r>
    </w:p>
    <w:p w14:paraId="1B3AF26A" w14:textId="77777777" w:rsidR="00E57EC9" w:rsidRDefault="00776CEA" w:rsidP="00E57EC9">
      <w:r w:rsidRPr="00034910">
        <w:t>Cahin-caha</w:t>
      </w:r>
      <w:r w:rsidR="00E57EC9">
        <w:t xml:space="preserve">, </w:t>
      </w:r>
      <w:r w:rsidRPr="00034910">
        <w:t>nous arrivons sans encombre à l</w:t>
      </w:r>
      <w:r w:rsidR="00E57EC9">
        <w:t>’</w:t>
      </w:r>
      <w:r w:rsidRPr="00034910">
        <w:t>étape</w:t>
      </w:r>
      <w:r w:rsidR="00E57EC9">
        <w:t xml:space="preserve">. </w:t>
      </w:r>
      <w:r w:rsidRPr="00034910">
        <w:t>D</w:t>
      </w:r>
      <w:r w:rsidRPr="00034910">
        <w:t>e</w:t>
      </w:r>
      <w:r w:rsidRPr="00034910">
        <w:t>main</w:t>
      </w:r>
      <w:r w:rsidR="00E57EC9">
        <w:t xml:space="preserve">, </w:t>
      </w:r>
      <w:r w:rsidRPr="00034910">
        <w:t>selon toutes probabilités</w:t>
      </w:r>
      <w:r w:rsidR="00E57EC9">
        <w:t xml:space="preserve">, </w:t>
      </w:r>
      <w:r w:rsidRPr="00034910">
        <w:t>nous atteindrons Ogden</w:t>
      </w:r>
      <w:r w:rsidR="00E57EC9">
        <w:t xml:space="preserve">, </w:t>
      </w:r>
      <w:r w:rsidRPr="00034910">
        <w:t>sur la rive de son grand lac</w:t>
      </w:r>
      <w:r w:rsidR="00E57EC9">
        <w:t xml:space="preserve">, </w:t>
      </w:r>
      <w:r w:rsidRPr="00034910">
        <w:t>et dans une dizaine de jours</w:t>
      </w:r>
      <w:r w:rsidR="00E57EC9">
        <w:t xml:space="preserve">, </w:t>
      </w:r>
      <w:r w:rsidRPr="00034910">
        <w:t>nous touch</w:t>
      </w:r>
      <w:r w:rsidRPr="00034910">
        <w:t>e</w:t>
      </w:r>
      <w:r w:rsidRPr="00034910">
        <w:t>rons à San-Francisco</w:t>
      </w:r>
      <w:r w:rsidR="00E57EC9">
        <w:t>.</w:t>
      </w:r>
    </w:p>
    <w:p w14:paraId="27DE0A20" w14:textId="77777777" w:rsidR="00E57EC9" w:rsidRDefault="00776CEA" w:rsidP="00E57EC9">
      <w:r w:rsidRPr="00034910">
        <w:lastRenderedPageBreak/>
        <w:t>Nous toucherons</w:t>
      </w:r>
      <w:r w:rsidR="00E57EC9">
        <w:t xml:space="preserve">… </w:t>
      </w:r>
      <w:r w:rsidRPr="00034910">
        <w:t>si Larmette et ses complices n</w:t>
      </w:r>
      <w:r w:rsidR="00E57EC9">
        <w:t>’</w:t>
      </w:r>
      <w:r w:rsidRPr="00034910">
        <w:t>ont pas marqué l</w:t>
      </w:r>
      <w:r w:rsidR="00E57EC9">
        <w:t>’</w:t>
      </w:r>
      <w:r w:rsidRPr="00034910">
        <w:t>heure de ma mort</w:t>
      </w:r>
      <w:r w:rsidR="00E57EC9">
        <w:t> ?</w:t>
      </w:r>
    </w:p>
    <w:p w14:paraId="3B98C1A0" w14:textId="485D803F" w:rsidR="00E57EC9" w:rsidRDefault="00776CEA" w:rsidP="00E57EC9">
      <w:r w:rsidRPr="00034910">
        <w:t>1</w:t>
      </w:r>
      <w:r w:rsidR="00E57EC9" w:rsidRPr="00034910">
        <w:t>7</w:t>
      </w:r>
      <w:r w:rsidR="00E57EC9">
        <w:t> </w:t>
      </w:r>
      <w:r w:rsidR="00E57EC9" w:rsidRPr="00034910">
        <w:rPr>
          <w:i/>
          <w:iCs/>
        </w:rPr>
        <w:t>mars</w:t>
      </w:r>
      <w:r w:rsidR="00E57EC9">
        <w:rPr>
          <w:i/>
          <w:iCs/>
        </w:rPr>
        <w:t xml:space="preserve">. </w:t>
      </w:r>
      <w:r w:rsidR="00E57EC9">
        <w:t xml:space="preserve">– </w:t>
      </w:r>
      <w:r w:rsidRPr="00034910">
        <w:t>Ils l</w:t>
      </w:r>
      <w:r w:rsidR="00E57EC9">
        <w:t>’</w:t>
      </w:r>
      <w:r w:rsidRPr="00034910">
        <w:t>avaient marquée</w:t>
      </w:r>
      <w:r w:rsidR="00E57EC9">
        <w:t xml:space="preserve">, </w:t>
      </w:r>
      <w:r w:rsidRPr="00034910">
        <w:t xml:space="preserve">et sans le </w:t>
      </w:r>
      <w:r w:rsidR="00E57EC9">
        <w:t>« </w:t>
      </w:r>
      <w:r w:rsidRPr="00034910">
        <w:t>patron</w:t>
      </w:r>
      <w:r w:rsidR="00E57EC9">
        <w:t xml:space="preserve"> » !… </w:t>
      </w:r>
      <w:r w:rsidRPr="00034910">
        <w:t>Mais procédons par ordre</w:t>
      </w:r>
      <w:r w:rsidR="00E57EC9">
        <w:t>.</w:t>
      </w:r>
    </w:p>
    <w:p w14:paraId="7D2BFE1A" w14:textId="77777777" w:rsidR="00E57EC9" w:rsidRDefault="00776CEA" w:rsidP="00E57EC9">
      <w:r w:rsidRPr="00034910">
        <w:t>À cinq heures du matin</w:t>
      </w:r>
      <w:r w:rsidR="00E57EC9">
        <w:t xml:space="preserve">, </w:t>
      </w:r>
      <w:r w:rsidRPr="00034910">
        <w:t>nous quittions Castle-Rock</w:t>
      </w:r>
      <w:r w:rsidR="00E57EC9">
        <w:t xml:space="preserve">, </w:t>
      </w:r>
      <w:r w:rsidRPr="00034910">
        <w:t>pour être à Ogden le soir</w:t>
      </w:r>
      <w:r w:rsidR="00E57EC9">
        <w:t xml:space="preserve">. </w:t>
      </w:r>
      <w:r w:rsidRPr="00034910">
        <w:t>Il n</w:t>
      </w:r>
      <w:r w:rsidR="00E57EC9">
        <w:t>’</w:t>
      </w:r>
      <w:r w:rsidRPr="00034910">
        <w:t>y a entre les deux localités que 55 mi</w:t>
      </w:r>
      <w:r w:rsidRPr="00034910">
        <w:t>l</w:t>
      </w:r>
      <w:r w:rsidRPr="00034910">
        <w:t>les</w:t>
      </w:r>
      <w:r w:rsidR="00E57EC9">
        <w:t xml:space="preserve">, </w:t>
      </w:r>
      <w:r w:rsidRPr="00034910">
        <w:t xml:space="preserve">soit </w:t>
      </w:r>
      <w:smartTag w:uri="urn:schemas-microsoft-com:office:smarttags" w:element="metricconverter">
        <w:smartTagPr>
          <w:attr w:name="ProductID" w:val="99 kilom￨tres"/>
        </w:smartTagPr>
        <w:r w:rsidRPr="00034910">
          <w:t>99 kilomètres</w:t>
        </w:r>
      </w:smartTag>
      <w:r w:rsidRPr="00034910">
        <w:t xml:space="preserve"> à vol d</w:t>
      </w:r>
      <w:r w:rsidR="00E57EC9">
        <w:t>’</w:t>
      </w:r>
      <w:r w:rsidRPr="00034910">
        <w:t>oiseau</w:t>
      </w:r>
      <w:r w:rsidR="00E57EC9">
        <w:t xml:space="preserve">. </w:t>
      </w:r>
      <w:r w:rsidRPr="00034910">
        <w:t>Les routes rocheuses et solides permettent de marcher à bonne allure</w:t>
      </w:r>
      <w:r w:rsidR="00E57EC9">
        <w:t xml:space="preserve">, </w:t>
      </w:r>
      <w:r w:rsidRPr="00034910">
        <w:t>mais en pays de montagnes les détours incessants doublent</w:t>
      </w:r>
      <w:r w:rsidR="00E57EC9">
        <w:t xml:space="preserve">, </w:t>
      </w:r>
      <w:r w:rsidRPr="00034910">
        <w:t>triplent le chemin à parcourir</w:t>
      </w:r>
      <w:r w:rsidR="00E57EC9">
        <w:t>.</w:t>
      </w:r>
    </w:p>
    <w:p w14:paraId="3382F1A5" w14:textId="77777777" w:rsidR="00E57EC9" w:rsidRDefault="00776CEA" w:rsidP="00E57EC9">
      <w:r w:rsidRPr="00034910">
        <w:t>Nous avions rapidement dépassé la zone des cultures qui entourent la bourgade de Castle-Rock</w:t>
      </w:r>
      <w:r w:rsidR="00E57EC9">
        <w:t xml:space="preserve">, </w:t>
      </w:r>
      <w:r w:rsidRPr="00034910">
        <w:t>et nous filions à travers un pays tourmenté</w:t>
      </w:r>
      <w:r w:rsidR="00E57EC9">
        <w:t xml:space="preserve">, </w:t>
      </w:r>
      <w:r w:rsidRPr="00034910">
        <w:t>coupé de vallées encaissées</w:t>
      </w:r>
      <w:r w:rsidR="00E57EC9">
        <w:t xml:space="preserve">, </w:t>
      </w:r>
      <w:r w:rsidRPr="00034910">
        <w:t>avec des ha</w:t>
      </w:r>
      <w:r w:rsidRPr="00034910">
        <w:t>u</w:t>
      </w:r>
      <w:r w:rsidRPr="00034910">
        <w:t>teurs qui allaient toujours en s</w:t>
      </w:r>
      <w:r w:rsidR="00E57EC9">
        <w:t>’</w:t>
      </w:r>
      <w:r w:rsidRPr="00034910">
        <w:t>élevant</w:t>
      </w:r>
      <w:r w:rsidR="00E57EC9">
        <w:t>.</w:t>
      </w:r>
    </w:p>
    <w:p w14:paraId="74013CA2" w14:textId="77777777" w:rsidR="00E57EC9" w:rsidRDefault="00776CEA" w:rsidP="00E57EC9">
      <w:r w:rsidRPr="00034910">
        <w:t>Un arbre par-ci par-là</w:t>
      </w:r>
      <w:r w:rsidR="00E57EC9">
        <w:t xml:space="preserve">, </w:t>
      </w:r>
      <w:r w:rsidRPr="00034910">
        <w:t>des plaques de mousse que la neige avait rougies étaient la seule végétation</w:t>
      </w:r>
      <w:r w:rsidR="00E57EC9">
        <w:t>.</w:t>
      </w:r>
    </w:p>
    <w:p w14:paraId="411D40A1" w14:textId="77777777" w:rsidR="00E57EC9" w:rsidRDefault="00776CEA" w:rsidP="00E57EC9">
      <w:r w:rsidRPr="00034910">
        <w:t>Vers dix heures</w:t>
      </w:r>
      <w:r w:rsidR="00E57EC9">
        <w:t xml:space="preserve">, </w:t>
      </w:r>
      <w:r w:rsidRPr="00034910">
        <w:t>des points mobiles apparurent sur la pente d</w:t>
      </w:r>
      <w:r w:rsidR="00E57EC9">
        <w:t>’</w:t>
      </w:r>
      <w:r w:rsidRPr="00034910">
        <w:t>une colline dont nous contournions le pied</w:t>
      </w:r>
      <w:r w:rsidR="00E57EC9">
        <w:t xml:space="preserve">. </w:t>
      </w:r>
      <w:r w:rsidRPr="00034910">
        <w:t>Je les désignai à mes compagnes</w:t>
      </w:r>
      <w:r w:rsidR="00E57EC9">
        <w:t>.</w:t>
      </w:r>
    </w:p>
    <w:p w14:paraId="6ED5636C" w14:textId="77777777" w:rsidR="00E57EC9" w:rsidRDefault="00E57EC9" w:rsidP="00E57EC9">
      <w:r>
        <w:t>— </w:t>
      </w:r>
      <w:r w:rsidR="00776CEA" w:rsidRPr="00034910">
        <w:t>Les loups</w:t>
      </w:r>
      <w:r>
        <w:t> !</w:t>
      </w:r>
    </w:p>
    <w:p w14:paraId="36CC2301" w14:textId="77777777" w:rsidR="00E57EC9" w:rsidRDefault="00776CEA" w:rsidP="00E57EC9">
      <w:proofErr w:type="spellStart"/>
      <w:r w:rsidRPr="00034910">
        <w:t>Natson</w:t>
      </w:r>
      <w:proofErr w:type="spellEnd"/>
      <w:r w:rsidRPr="00034910">
        <w:t xml:space="preserve"> les regarda aussi</w:t>
      </w:r>
      <w:r w:rsidR="00E57EC9">
        <w:t xml:space="preserve">, </w:t>
      </w:r>
      <w:r w:rsidRPr="00034910">
        <w:t>mais il haussa les épaules en murmurant</w:t>
      </w:r>
      <w:r w:rsidR="00E57EC9">
        <w:t> :</w:t>
      </w:r>
    </w:p>
    <w:p w14:paraId="33F50E32" w14:textId="77777777" w:rsidR="00E57EC9" w:rsidRDefault="00E57EC9" w:rsidP="00E57EC9">
      <w:r>
        <w:t>— </w:t>
      </w:r>
      <w:r w:rsidR="00776CEA" w:rsidRPr="00034910">
        <w:t>La route est bonne</w:t>
      </w:r>
      <w:r>
        <w:t xml:space="preserve">. </w:t>
      </w:r>
      <w:r w:rsidR="00776CEA" w:rsidRPr="00034910">
        <w:t>Qu</w:t>
      </w:r>
      <w:r>
        <w:t>’</w:t>
      </w:r>
      <w:r w:rsidR="00776CEA" w:rsidRPr="00034910">
        <w:t>est-ce qu</w:t>
      </w:r>
      <w:r>
        <w:t>’</w:t>
      </w:r>
      <w:r w:rsidR="00776CEA" w:rsidRPr="00034910">
        <w:t>ils peuvent contre une auto</w:t>
      </w:r>
      <w:r>
        <w:t> ?</w:t>
      </w:r>
    </w:p>
    <w:p w14:paraId="1E059C22" w14:textId="77777777" w:rsidR="00E57EC9" w:rsidRDefault="00776CEA" w:rsidP="00E57EC9">
      <w:r w:rsidRPr="00034910">
        <w:t>Ce qu</w:t>
      </w:r>
      <w:r w:rsidR="00E57EC9">
        <w:t>’</w:t>
      </w:r>
      <w:r w:rsidRPr="00034910">
        <w:t>ils pouvaient</w:t>
      </w:r>
      <w:r w:rsidR="00E57EC9">
        <w:t xml:space="preserve"> ? </w:t>
      </w:r>
      <w:r w:rsidRPr="00034910">
        <w:t>Ils n</w:t>
      </w:r>
      <w:r w:rsidR="00E57EC9">
        <w:t>’</w:t>
      </w:r>
      <w:r w:rsidRPr="00034910">
        <w:t>allaient pas tarder à nous le montrer</w:t>
      </w:r>
      <w:r w:rsidR="00E57EC9">
        <w:t>.</w:t>
      </w:r>
    </w:p>
    <w:p w14:paraId="335B0385" w14:textId="77777777" w:rsidR="00E57EC9" w:rsidRDefault="00776CEA" w:rsidP="00E57EC9">
      <w:r w:rsidRPr="00034910">
        <w:lastRenderedPageBreak/>
        <w:t>D</w:t>
      </w:r>
      <w:r w:rsidR="00E57EC9">
        <w:t>’</w:t>
      </w:r>
      <w:r w:rsidRPr="00034910">
        <w:t>abord il y en eut deux</w:t>
      </w:r>
      <w:r w:rsidR="00E57EC9">
        <w:t xml:space="preserve">, </w:t>
      </w:r>
      <w:r w:rsidRPr="00034910">
        <w:t>puis trois</w:t>
      </w:r>
      <w:r w:rsidR="00E57EC9">
        <w:t xml:space="preserve">, </w:t>
      </w:r>
      <w:r w:rsidRPr="00034910">
        <w:t>puis cinq</w:t>
      </w:r>
      <w:r w:rsidR="00E57EC9">
        <w:t xml:space="preserve">. </w:t>
      </w:r>
      <w:r w:rsidRPr="00034910">
        <w:t>Enfin</w:t>
      </w:r>
      <w:r w:rsidR="00E57EC9">
        <w:t xml:space="preserve">, </w:t>
      </w:r>
      <w:r w:rsidRPr="00034910">
        <w:t>nous fûmes escortés par une trentaine de carnassiers</w:t>
      </w:r>
      <w:r w:rsidR="00E57EC9">
        <w:t xml:space="preserve">, </w:t>
      </w:r>
      <w:r w:rsidRPr="00034910">
        <w:t>qui</w:t>
      </w:r>
      <w:r w:rsidR="00E57EC9">
        <w:t xml:space="preserve">, </w:t>
      </w:r>
      <w:r w:rsidRPr="00034910">
        <w:t>à droite et à gauche</w:t>
      </w:r>
      <w:r w:rsidR="00E57EC9">
        <w:t xml:space="preserve">, </w:t>
      </w:r>
      <w:r w:rsidRPr="00034910">
        <w:t>se maintenaient à hauteur de l</w:t>
      </w:r>
      <w:r w:rsidR="00E57EC9">
        <w:t>’</w:t>
      </w:r>
      <w:r w:rsidRPr="00034910">
        <w:t>automobile</w:t>
      </w:r>
      <w:r w:rsidR="00E57EC9">
        <w:t>.</w:t>
      </w:r>
    </w:p>
    <w:p w14:paraId="12440B22" w14:textId="77777777" w:rsidR="00E57EC9" w:rsidRDefault="00776CEA" w:rsidP="00E57EC9">
      <w:proofErr w:type="spellStart"/>
      <w:r w:rsidRPr="00034910">
        <w:t>Patorne</w:t>
      </w:r>
      <w:proofErr w:type="spellEnd"/>
      <w:r w:rsidRPr="00034910">
        <w:t xml:space="preserve"> ne disait rien</w:t>
      </w:r>
      <w:r w:rsidR="00E57EC9">
        <w:t xml:space="preserve">. </w:t>
      </w:r>
      <w:r w:rsidRPr="00034910">
        <w:t xml:space="preserve">Elle </w:t>
      </w:r>
      <w:proofErr w:type="gramStart"/>
      <w:r w:rsidRPr="00034910">
        <w:t>avait tellement peur</w:t>
      </w:r>
      <w:proofErr w:type="gramEnd"/>
      <w:r w:rsidRPr="00034910">
        <w:t xml:space="preserve"> que son maquillage se craquelait</w:t>
      </w:r>
      <w:r w:rsidR="00E57EC9">
        <w:t>.</w:t>
      </w:r>
    </w:p>
    <w:p w14:paraId="5C84E1DE" w14:textId="77777777" w:rsidR="00E57EC9" w:rsidRDefault="00776CEA" w:rsidP="00E57EC9">
      <w:r w:rsidRPr="00034910">
        <w:t>Je crois bien qu</w:t>
      </w:r>
      <w:r w:rsidR="00E57EC9">
        <w:t>’</w:t>
      </w:r>
      <w:r w:rsidRPr="00034910">
        <w:t>elle perdit connaissance quand quelques vieux loups</w:t>
      </w:r>
      <w:r w:rsidR="00E57EC9">
        <w:t xml:space="preserve">, </w:t>
      </w:r>
      <w:r w:rsidRPr="00034910">
        <w:t>reconnaissables à leur taille</w:t>
      </w:r>
      <w:r w:rsidR="00E57EC9">
        <w:t xml:space="preserve">, </w:t>
      </w:r>
      <w:r w:rsidRPr="00034910">
        <w:t>se séparèrent du gros de la bande et se rapprochèrent insensiblement de notre vo</w:t>
      </w:r>
      <w:r w:rsidRPr="00034910">
        <w:t>i</w:t>
      </w:r>
      <w:r w:rsidRPr="00034910">
        <w:t>ture</w:t>
      </w:r>
      <w:r w:rsidR="00E57EC9">
        <w:t>.</w:t>
      </w:r>
    </w:p>
    <w:p w14:paraId="744F9357" w14:textId="43CD0EC5" w:rsidR="00E57EC9" w:rsidRDefault="00776CEA" w:rsidP="00E57EC9">
      <w:proofErr w:type="spellStart"/>
      <w:r w:rsidRPr="00034910">
        <w:t>Natson</w:t>
      </w:r>
      <w:proofErr w:type="spellEnd"/>
      <w:r w:rsidRPr="00034910">
        <w:t xml:space="preserve"> se retourna vers </w:t>
      </w:r>
      <w:r w:rsidR="00E57EC9">
        <w:t>M</w:t>
      </w:r>
      <w:r w:rsidR="00E57EC9" w:rsidRPr="00E57EC9">
        <w:rPr>
          <w:vertAlign w:val="superscript"/>
        </w:rPr>
        <w:t>lle</w:t>
      </w:r>
      <w:r w:rsidR="00E57EC9">
        <w:t> </w:t>
      </w:r>
      <w:proofErr w:type="spellStart"/>
      <w:r w:rsidRPr="00034910">
        <w:t>Fleuriane</w:t>
      </w:r>
      <w:proofErr w:type="spellEnd"/>
      <w:r w:rsidRPr="00034910">
        <w:t xml:space="preserve"> et vers moi</w:t>
      </w:r>
      <w:r w:rsidR="00E57EC9">
        <w:t>.</w:t>
      </w:r>
    </w:p>
    <w:p w14:paraId="10D8BCDD" w14:textId="77777777" w:rsidR="00E57EC9" w:rsidRDefault="00E57EC9" w:rsidP="00E57EC9">
      <w:r>
        <w:t>— </w:t>
      </w:r>
      <w:r w:rsidR="00776CEA" w:rsidRPr="00034910">
        <w:t>Quand ils seront assez près</w:t>
      </w:r>
      <w:r>
        <w:t xml:space="preserve">, </w:t>
      </w:r>
      <w:r w:rsidR="00776CEA" w:rsidRPr="00034910">
        <w:t>ouvrez le feu sur ceux-là</w:t>
      </w:r>
      <w:r>
        <w:t xml:space="preserve">. </w:t>
      </w:r>
      <w:r w:rsidR="00776CEA" w:rsidRPr="00034910">
        <w:t>Il faut les tenir à distance</w:t>
      </w:r>
      <w:r>
        <w:t xml:space="preserve">, </w:t>
      </w:r>
      <w:r w:rsidR="00776CEA" w:rsidRPr="00034910">
        <w:t>car ils essaieraient de sauter dans l</w:t>
      </w:r>
      <w:r>
        <w:t>’</w:t>
      </w:r>
      <w:r w:rsidR="00776CEA" w:rsidRPr="00034910">
        <w:t>auto</w:t>
      </w:r>
      <w:r>
        <w:t>.</w:t>
      </w:r>
    </w:p>
    <w:p w14:paraId="47990159" w14:textId="77777777" w:rsidR="00E57EC9" w:rsidRDefault="00E57EC9" w:rsidP="00E57EC9">
      <w:r>
        <w:t>— </w:t>
      </w:r>
      <w:r w:rsidR="00776CEA" w:rsidRPr="00034910">
        <w:t>Et les autres</w:t>
      </w:r>
      <w:r>
        <w:t xml:space="preserve"> ? </w:t>
      </w:r>
      <w:r w:rsidR="00776CEA" w:rsidRPr="00034910">
        <w:t>fit tranquillement la jeune fille</w:t>
      </w:r>
      <w:r>
        <w:t>.</w:t>
      </w:r>
    </w:p>
    <w:p w14:paraId="455BA2B6" w14:textId="77777777" w:rsidR="00E57EC9" w:rsidRDefault="00776CEA" w:rsidP="00E57EC9">
      <w:r w:rsidRPr="00034910">
        <w:t>Je l</w:t>
      </w:r>
      <w:r w:rsidR="00E57EC9">
        <w:t>’</w:t>
      </w:r>
      <w:r w:rsidRPr="00034910">
        <w:t>admirais</w:t>
      </w:r>
      <w:r w:rsidR="00E57EC9">
        <w:t xml:space="preserve">. </w:t>
      </w:r>
      <w:r w:rsidRPr="00034910">
        <w:t xml:space="preserve">Elle était aussi calme que si elle </w:t>
      </w:r>
      <w:proofErr w:type="gramStart"/>
      <w:r w:rsidRPr="00034910">
        <w:t>avait été</w:t>
      </w:r>
      <w:proofErr w:type="gramEnd"/>
      <w:r w:rsidRPr="00034910">
        <w:t xml:space="preserve"> dans son salon</w:t>
      </w:r>
      <w:r w:rsidR="00E57EC9">
        <w:t xml:space="preserve">. </w:t>
      </w:r>
      <w:r w:rsidRPr="00034910">
        <w:t>Quelle crâne petite femme</w:t>
      </w:r>
      <w:r w:rsidR="00E57EC9">
        <w:t xml:space="preserve"> ! </w:t>
      </w:r>
      <w:r w:rsidRPr="00034910">
        <w:t>Moi</w:t>
      </w:r>
      <w:r w:rsidR="00E57EC9">
        <w:t xml:space="preserve">, </w:t>
      </w:r>
      <w:r w:rsidRPr="00034910">
        <w:t>je l</w:t>
      </w:r>
      <w:r w:rsidR="00E57EC9">
        <w:t>’</w:t>
      </w:r>
      <w:r w:rsidRPr="00034910">
        <w:t>aime tout plein</w:t>
      </w:r>
      <w:r w:rsidR="00E57EC9">
        <w:t>.</w:t>
      </w:r>
    </w:p>
    <w:p w14:paraId="6988BF8A" w14:textId="77777777" w:rsidR="00E57EC9" w:rsidRDefault="00E57EC9" w:rsidP="00E57EC9">
      <w:r>
        <w:t>— </w:t>
      </w:r>
      <w:r w:rsidR="00776CEA" w:rsidRPr="00034910">
        <w:t>Les autres</w:t>
      </w:r>
      <w:r>
        <w:t xml:space="preserve">, </w:t>
      </w:r>
      <w:r w:rsidR="00776CEA" w:rsidRPr="00034910">
        <w:t>Miss</w:t>
      </w:r>
      <w:r>
        <w:t xml:space="preserve">, </w:t>
      </w:r>
      <w:r w:rsidR="00776CEA" w:rsidRPr="00034910">
        <w:t>répondit notre mécanicien</w:t>
      </w:r>
      <w:r>
        <w:t xml:space="preserve">, </w:t>
      </w:r>
      <w:r w:rsidR="00776CEA" w:rsidRPr="00034910">
        <w:t>les autres n</w:t>
      </w:r>
      <w:r>
        <w:t>’</w:t>
      </w:r>
      <w:r w:rsidR="00776CEA" w:rsidRPr="00034910">
        <w:t>attaqueront pas</w:t>
      </w:r>
      <w:r>
        <w:t xml:space="preserve">. </w:t>
      </w:r>
      <w:r w:rsidR="00776CEA" w:rsidRPr="00034910">
        <w:t>Seulement</w:t>
      </w:r>
      <w:r>
        <w:t xml:space="preserve">, </w:t>
      </w:r>
      <w:r w:rsidR="00776CEA" w:rsidRPr="00034910">
        <w:t>si les vieux tenaient l</w:t>
      </w:r>
      <w:r>
        <w:t>’</w:t>
      </w:r>
      <w:r w:rsidR="00776CEA" w:rsidRPr="00034910">
        <w:t>un de nous</w:t>
      </w:r>
      <w:r>
        <w:t xml:space="preserve">, </w:t>
      </w:r>
      <w:r w:rsidR="00776CEA" w:rsidRPr="00034910">
        <w:t>toute la troupe se précipiterait pour avoir sa part</w:t>
      </w:r>
      <w:r>
        <w:t>.</w:t>
      </w:r>
    </w:p>
    <w:p w14:paraId="484E84A1" w14:textId="3CA01940" w:rsidR="00E57EC9" w:rsidRDefault="00776CEA" w:rsidP="00E57EC9">
      <w:r w:rsidRPr="00034910">
        <w:t>Moi</w:t>
      </w:r>
      <w:r w:rsidR="00E57EC9">
        <w:t xml:space="preserve">, </w:t>
      </w:r>
      <w:r w:rsidRPr="00034910">
        <w:t>j</w:t>
      </w:r>
      <w:r w:rsidR="00E57EC9">
        <w:t>’</w:t>
      </w:r>
      <w:r w:rsidRPr="00034910">
        <w:t>avais déjà tiré mon revolver</w:t>
      </w:r>
      <w:r w:rsidR="00E57EC9">
        <w:t>, M</w:t>
      </w:r>
      <w:r w:rsidR="00E57EC9" w:rsidRPr="00E57EC9">
        <w:rPr>
          <w:vertAlign w:val="superscript"/>
        </w:rPr>
        <w:t>lle</w:t>
      </w:r>
      <w:r w:rsidR="00E57EC9">
        <w:t> </w:t>
      </w:r>
      <w:proofErr w:type="spellStart"/>
      <w:r w:rsidRPr="00034910">
        <w:t>Fleuriane</w:t>
      </w:r>
      <w:proofErr w:type="spellEnd"/>
      <w:r w:rsidRPr="00034910">
        <w:t xml:space="preserve"> m</w:t>
      </w:r>
      <w:r w:rsidR="00E57EC9">
        <w:t>’</w:t>
      </w:r>
      <w:r w:rsidRPr="00034910">
        <w:t>imita</w:t>
      </w:r>
      <w:r w:rsidR="00E57EC9">
        <w:t>.</w:t>
      </w:r>
    </w:p>
    <w:p w14:paraId="2F252E06" w14:textId="77777777" w:rsidR="00E57EC9" w:rsidRDefault="00776CEA" w:rsidP="00E57EC9">
      <w:r w:rsidRPr="00034910">
        <w:t>À présent</w:t>
      </w:r>
      <w:r w:rsidR="00E57EC9">
        <w:t xml:space="preserve">, </w:t>
      </w:r>
      <w:r w:rsidRPr="00034910">
        <w:t>une douzaine de grands loups n</w:t>
      </w:r>
      <w:r w:rsidR="00E57EC9">
        <w:t>’</w:t>
      </w:r>
      <w:r w:rsidRPr="00034910">
        <w:t>étaient pas à plus de vingt mètres de l</w:t>
      </w:r>
      <w:r w:rsidR="00E57EC9">
        <w:t>’</w:t>
      </w:r>
      <w:r w:rsidRPr="00034910">
        <w:t>automobile</w:t>
      </w:r>
      <w:r w:rsidR="00E57EC9">
        <w:t>.</w:t>
      </w:r>
    </w:p>
    <w:p w14:paraId="402CAC96" w14:textId="77777777" w:rsidR="00E57EC9" w:rsidRDefault="00E57EC9" w:rsidP="00E57EC9">
      <w:r>
        <w:t>— </w:t>
      </w:r>
      <w:r w:rsidR="00776CEA" w:rsidRPr="00034910">
        <w:t>Prenez ceux de droite</w:t>
      </w:r>
      <w:r>
        <w:t xml:space="preserve">, </w:t>
      </w:r>
      <w:r w:rsidR="00776CEA" w:rsidRPr="00034910">
        <w:t>Mademoiselle</w:t>
      </w:r>
      <w:r>
        <w:t xml:space="preserve">, </w:t>
      </w:r>
      <w:r w:rsidR="00776CEA" w:rsidRPr="00034910">
        <w:t>je prendrai ceux de gauche</w:t>
      </w:r>
      <w:r>
        <w:t>.</w:t>
      </w:r>
    </w:p>
    <w:p w14:paraId="685EF413" w14:textId="77777777" w:rsidR="00E57EC9" w:rsidRDefault="00776CEA" w:rsidP="00E57EC9">
      <w:r w:rsidRPr="00034910">
        <w:t>Quelle bête d</w:t>
      </w:r>
      <w:r w:rsidR="00E57EC9">
        <w:t>’</w:t>
      </w:r>
      <w:r w:rsidRPr="00034910">
        <w:t>idée j</w:t>
      </w:r>
      <w:r w:rsidR="00E57EC9">
        <w:t>’</w:t>
      </w:r>
      <w:r w:rsidRPr="00034910">
        <w:t>ai eue de dire cela</w:t>
      </w:r>
      <w:r w:rsidR="00E57EC9">
        <w:t> !</w:t>
      </w:r>
    </w:p>
    <w:p w14:paraId="5EA115AF" w14:textId="2F965203" w:rsidR="00E57EC9" w:rsidRDefault="00776CEA" w:rsidP="00E57EC9">
      <w:r w:rsidRPr="00034910">
        <w:lastRenderedPageBreak/>
        <w:t xml:space="preserve">Le premier résultat de la manœuvre fut que </w:t>
      </w:r>
      <w:r w:rsidR="00E57EC9">
        <w:t>M</w:t>
      </w:r>
      <w:r w:rsidR="00E57EC9" w:rsidRPr="00E57EC9">
        <w:rPr>
          <w:vertAlign w:val="superscript"/>
        </w:rPr>
        <w:t>lle</w:t>
      </w:r>
      <w:r w:rsidR="00E57EC9">
        <w:t> </w:t>
      </w:r>
      <w:proofErr w:type="spellStart"/>
      <w:r w:rsidRPr="00034910">
        <w:t>Fleuriane</w:t>
      </w:r>
      <w:proofErr w:type="spellEnd"/>
      <w:r w:rsidRPr="00034910">
        <w:t xml:space="preserve"> et moi</w:t>
      </w:r>
      <w:r w:rsidR="00E57EC9">
        <w:t xml:space="preserve">, </w:t>
      </w:r>
      <w:r w:rsidRPr="00034910">
        <w:t>nous nous tournions le dos et nous ne nous voyions plus</w:t>
      </w:r>
      <w:r w:rsidR="00E57EC9">
        <w:t>.</w:t>
      </w:r>
    </w:p>
    <w:p w14:paraId="2A3D6B1F" w14:textId="77777777" w:rsidR="00E57EC9" w:rsidRDefault="00776CEA" w:rsidP="00E57EC9">
      <w:proofErr w:type="spellStart"/>
      <w:r w:rsidRPr="00034910">
        <w:t>Patorne</w:t>
      </w:r>
      <w:proofErr w:type="spellEnd"/>
      <w:r w:rsidR="00E57EC9">
        <w:t xml:space="preserve">, </w:t>
      </w:r>
      <w:r w:rsidRPr="00034910">
        <w:t>elle</w:t>
      </w:r>
      <w:r w:rsidR="00E57EC9">
        <w:t xml:space="preserve">, </w:t>
      </w:r>
      <w:r w:rsidRPr="00034910">
        <w:t>s</w:t>
      </w:r>
      <w:r w:rsidR="00E57EC9">
        <w:t>’</w:t>
      </w:r>
      <w:r w:rsidRPr="00034910">
        <w:t>était définitivement trouvée mal</w:t>
      </w:r>
      <w:r w:rsidR="00E57EC9">
        <w:t xml:space="preserve">, </w:t>
      </w:r>
      <w:r w:rsidRPr="00034910">
        <w:t>et elle était étendue dans la voiture sans mouvement</w:t>
      </w:r>
      <w:r w:rsidR="00E57EC9">
        <w:t>.</w:t>
      </w:r>
    </w:p>
    <w:p w14:paraId="5B8A3626" w14:textId="77777777" w:rsidR="00E57EC9" w:rsidRDefault="00776CEA" w:rsidP="00E57EC9">
      <w:r w:rsidRPr="00034910">
        <w:t>Sans doute</w:t>
      </w:r>
      <w:r w:rsidR="00E57EC9">
        <w:t xml:space="preserve">, </w:t>
      </w:r>
      <w:r w:rsidRPr="00034910">
        <w:t xml:space="preserve">ce gueux de </w:t>
      </w:r>
      <w:proofErr w:type="spellStart"/>
      <w:r w:rsidRPr="00034910">
        <w:t>Natson</w:t>
      </w:r>
      <w:proofErr w:type="spellEnd"/>
      <w:r w:rsidRPr="00034910">
        <w:t xml:space="preserve"> se rendait compte de tout cela</w:t>
      </w:r>
      <w:r w:rsidR="00E57EC9">
        <w:t xml:space="preserve">, </w:t>
      </w:r>
      <w:r w:rsidRPr="00034910">
        <w:t>car au moment où je visais attentivement un vieux grand loup qui s</w:t>
      </w:r>
      <w:r w:rsidR="00E57EC9">
        <w:t>’</w:t>
      </w:r>
      <w:r w:rsidRPr="00034910">
        <w:t>était avancé jusqu</w:t>
      </w:r>
      <w:r w:rsidR="00E57EC9">
        <w:t>’</w:t>
      </w:r>
      <w:r w:rsidRPr="00034910">
        <w:t>à dix pas de la voiture</w:t>
      </w:r>
      <w:r w:rsidR="00E57EC9">
        <w:t xml:space="preserve">, </w:t>
      </w:r>
      <w:r w:rsidRPr="00034910">
        <w:t>pan</w:t>
      </w:r>
      <w:r w:rsidR="00E57EC9">
        <w:t xml:space="preserve">, </w:t>
      </w:r>
      <w:r w:rsidRPr="00034910">
        <w:t>je r</w:t>
      </w:r>
      <w:r w:rsidRPr="00034910">
        <w:t>e</w:t>
      </w:r>
      <w:r w:rsidRPr="00034910">
        <w:t>çois un coup de poing dans le dos et</w:t>
      </w:r>
      <w:r w:rsidR="00E57EC9">
        <w:t xml:space="preserve">… </w:t>
      </w:r>
      <w:r w:rsidRPr="00034910">
        <w:t>je pique une tête hors de la voiture avant d</w:t>
      </w:r>
      <w:r w:rsidR="00E57EC9">
        <w:t>’</w:t>
      </w:r>
      <w:r w:rsidRPr="00034910">
        <w:t>avoir pu me rendre compte de ce qui m</w:t>
      </w:r>
      <w:r w:rsidR="00E57EC9">
        <w:t>’</w:t>
      </w:r>
      <w:r w:rsidRPr="00034910">
        <w:t>arrivait</w:t>
      </w:r>
      <w:r w:rsidR="00E57EC9">
        <w:t>.</w:t>
      </w:r>
    </w:p>
    <w:p w14:paraId="66FA38B0" w14:textId="77777777" w:rsidR="00E57EC9" w:rsidRDefault="00776CEA" w:rsidP="00E57EC9">
      <w:r w:rsidRPr="00034910">
        <w:t>Je roule par terre</w:t>
      </w:r>
      <w:r w:rsidR="00E57EC9">
        <w:t xml:space="preserve">, </w:t>
      </w:r>
      <w:r w:rsidRPr="00034910">
        <w:t>quelque chose de lourd se jette sur moi</w:t>
      </w:r>
      <w:r w:rsidR="00E57EC9">
        <w:t xml:space="preserve">. </w:t>
      </w:r>
      <w:r w:rsidRPr="00034910">
        <w:t>C</w:t>
      </w:r>
      <w:r w:rsidR="00E57EC9">
        <w:t>’</w:t>
      </w:r>
      <w:r w:rsidRPr="00034910">
        <w:t>est le grand loup</w:t>
      </w:r>
      <w:r w:rsidR="00E57EC9">
        <w:t xml:space="preserve">. </w:t>
      </w:r>
      <w:r w:rsidRPr="00034910">
        <w:t>Les autres arrivent au galop</w:t>
      </w:r>
      <w:r w:rsidR="00E57EC9">
        <w:t xml:space="preserve">. </w:t>
      </w:r>
      <w:r w:rsidRPr="00034910">
        <w:t>Je suis perdu</w:t>
      </w:r>
      <w:r w:rsidR="00E57EC9">
        <w:t>.</w:t>
      </w:r>
    </w:p>
    <w:p w14:paraId="2957E956" w14:textId="77777777" w:rsidR="00E57EC9" w:rsidRDefault="00776CEA" w:rsidP="00E57EC9">
      <w:r w:rsidRPr="00034910">
        <w:t>Eh bien non</w:t>
      </w:r>
      <w:r w:rsidR="00E57EC9">
        <w:t xml:space="preserve"> ! </w:t>
      </w:r>
      <w:r w:rsidRPr="00034910">
        <w:t>une fusillade terrible éclate autour de moi</w:t>
      </w:r>
      <w:r w:rsidR="00E57EC9">
        <w:t xml:space="preserve">, </w:t>
      </w:r>
      <w:r w:rsidRPr="00034910">
        <w:t>les loups se sauvent en hurlant</w:t>
      </w:r>
      <w:r w:rsidR="00E57EC9">
        <w:t xml:space="preserve">. </w:t>
      </w:r>
      <w:r w:rsidRPr="00034910">
        <w:t>Je me sens empoigné par des doigts de fer</w:t>
      </w:r>
      <w:r w:rsidR="00E57EC9">
        <w:t xml:space="preserve">, </w:t>
      </w:r>
      <w:r w:rsidRPr="00034910">
        <w:t>hissé sur un cheval</w:t>
      </w:r>
      <w:r w:rsidR="00E57EC9">
        <w:t>.</w:t>
      </w:r>
    </w:p>
    <w:p w14:paraId="77800872" w14:textId="77777777" w:rsidR="00E57EC9" w:rsidRDefault="00776CEA" w:rsidP="00E57EC9">
      <w:r w:rsidRPr="00034910">
        <w:t>Je regarde</w:t>
      </w:r>
      <w:r w:rsidR="00E57EC9">
        <w:t xml:space="preserve">, </w:t>
      </w:r>
      <w:r w:rsidRPr="00034910">
        <w:t>ébahi</w:t>
      </w:r>
      <w:r w:rsidR="00E57EC9">
        <w:t xml:space="preserve">, </w:t>
      </w:r>
      <w:r w:rsidRPr="00034910">
        <w:t>et qu</w:t>
      </w:r>
      <w:r w:rsidR="00E57EC9">
        <w:t>’</w:t>
      </w:r>
      <w:r w:rsidRPr="00034910">
        <w:t>est-ce que je vois</w:t>
      </w:r>
      <w:r w:rsidR="00E57EC9">
        <w:t> ?</w:t>
      </w:r>
    </w:p>
    <w:p w14:paraId="3EDD79DE" w14:textId="77777777" w:rsidR="00E57EC9" w:rsidRDefault="00776CEA" w:rsidP="00E57EC9">
      <w:r w:rsidRPr="00034910">
        <w:t xml:space="preserve">Le patron Dick </w:t>
      </w:r>
      <w:proofErr w:type="spellStart"/>
      <w:r w:rsidRPr="00034910">
        <w:t>Fann</w:t>
      </w:r>
      <w:proofErr w:type="spellEnd"/>
      <w:r w:rsidRPr="00034910">
        <w:t xml:space="preserve"> qui m</w:t>
      </w:r>
      <w:r w:rsidR="00E57EC9">
        <w:t>’</w:t>
      </w:r>
      <w:r w:rsidRPr="00034910">
        <w:t>emporte au galop vers l</w:t>
      </w:r>
      <w:r w:rsidR="00E57EC9">
        <w:t>’</w:t>
      </w:r>
      <w:r w:rsidRPr="00034910">
        <w:t>automobile arrêtée à six cents mètres de là</w:t>
      </w:r>
      <w:r w:rsidR="00E57EC9">
        <w:t>.</w:t>
      </w:r>
    </w:p>
    <w:p w14:paraId="2B1379A2" w14:textId="77777777" w:rsidR="00E57EC9" w:rsidRDefault="00776CEA" w:rsidP="00E57EC9">
      <w:r w:rsidRPr="00034910">
        <w:t>Auprès de nous</w:t>
      </w:r>
      <w:r w:rsidR="00E57EC9">
        <w:t xml:space="preserve">, </w:t>
      </w:r>
      <w:r w:rsidRPr="00034910">
        <w:t>galope un autre bonhomme</w:t>
      </w:r>
      <w:r w:rsidR="00E57EC9">
        <w:t xml:space="preserve">, </w:t>
      </w:r>
      <w:r w:rsidRPr="00034910">
        <w:t>au teint de pain d</w:t>
      </w:r>
      <w:r w:rsidR="00E57EC9">
        <w:t>’</w:t>
      </w:r>
      <w:r w:rsidRPr="00034910">
        <w:t>épices</w:t>
      </w:r>
      <w:r w:rsidR="00E57EC9">
        <w:t xml:space="preserve">, </w:t>
      </w:r>
      <w:r w:rsidRPr="00034910">
        <w:t>qui semble aussi pressé d</w:t>
      </w:r>
      <w:r w:rsidR="00E57EC9">
        <w:t>’</w:t>
      </w:r>
      <w:r w:rsidRPr="00034910">
        <w:t>atteindre la voiture que le patron lui-même</w:t>
      </w:r>
      <w:r w:rsidR="00E57EC9">
        <w:t>.</w:t>
      </w:r>
    </w:p>
    <w:p w14:paraId="714E3823" w14:textId="56423BB9" w:rsidR="00E57EC9" w:rsidRDefault="00776CEA" w:rsidP="00E57EC9">
      <w:r w:rsidRPr="00034910">
        <w:t xml:space="preserve">Je veux remercier </w:t>
      </w:r>
      <w:r w:rsidR="00E57EC9">
        <w:t>M. </w:t>
      </w:r>
      <w:r w:rsidRPr="00034910">
        <w:t xml:space="preserve">Dick </w:t>
      </w:r>
      <w:proofErr w:type="spellStart"/>
      <w:r w:rsidRPr="00034910">
        <w:t>Fann</w:t>
      </w:r>
      <w:proofErr w:type="spellEnd"/>
      <w:r w:rsidR="00E57EC9">
        <w:t xml:space="preserve">, </w:t>
      </w:r>
      <w:r w:rsidRPr="00034910">
        <w:t>il me coupe la parole</w:t>
      </w:r>
      <w:r w:rsidR="00E57EC9">
        <w:t> :</w:t>
      </w:r>
    </w:p>
    <w:p w14:paraId="23116F31" w14:textId="77777777" w:rsidR="00E57EC9" w:rsidRDefault="00E57EC9" w:rsidP="00E57EC9">
      <w:r>
        <w:t>— </w:t>
      </w:r>
      <w:r w:rsidR="00776CEA" w:rsidRPr="00034910">
        <w:t>C</w:t>
      </w:r>
      <w:r>
        <w:t>’</w:t>
      </w:r>
      <w:r w:rsidR="00776CEA" w:rsidRPr="00034910">
        <w:t xml:space="preserve">est </w:t>
      </w:r>
      <w:proofErr w:type="spellStart"/>
      <w:r w:rsidR="00776CEA" w:rsidRPr="00034910">
        <w:t>Natson</w:t>
      </w:r>
      <w:proofErr w:type="spellEnd"/>
      <w:r w:rsidR="00776CEA" w:rsidRPr="00034910">
        <w:t xml:space="preserve"> qui t</w:t>
      </w:r>
      <w:r>
        <w:t>’</w:t>
      </w:r>
      <w:r w:rsidR="00776CEA" w:rsidRPr="00034910">
        <w:t>a fait tomber</w:t>
      </w:r>
      <w:r>
        <w:t> ?</w:t>
      </w:r>
    </w:p>
    <w:p w14:paraId="27FD096B" w14:textId="77777777" w:rsidR="00E57EC9" w:rsidRDefault="00E57EC9" w:rsidP="00E57EC9">
      <w:r>
        <w:t>— </w:t>
      </w:r>
      <w:r w:rsidR="00776CEA" w:rsidRPr="00034910">
        <w:t>Oui</w:t>
      </w:r>
      <w:r>
        <w:t>.</w:t>
      </w:r>
    </w:p>
    <w:p w14:paraId="4986B84B" w14:textId="77777777" w:rsidR="007F59E0" w:rsidRDefault="007F59E0" w:rsidP="007F59E0">
      <w:pPr>
        <w:pStyle w:val="Centrsolidaire"/>
      </w:pPr>
      <w:r w:rsidRPr="00E57EC9">
        <w:rPr>
          <w:noProof/>
        </w:rPr>
        <w:lastRenderedPageBreak/>
        <w:drawing>
          <wp:inline distT="0" distB="0" distL="0" distR="0" wp14:anchorId="0100D7D6" wp14:editId="2CB9EC97">
            <wp:extent cx="5756910" cy="5048885"/>
            <wp:effectExtent l="0" t="0" r="0" b="0"/>
            <wp:docPr id="48" name="Image 55" descr="Une image contenant croquis, dessin, cheval, Gravu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 55" descr="Une image contenant croquis, dessin, cheval, Gravure&#10;&#10;Le contenu généré par l’IA peut être incorrec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6910" cy="5048885"/>
                    </a:xfrm>
                    <a:prstGeom prst="rect">
                      <a:avLst/>
                    </a:prstGeom>
                    <a:noFill/>
                    <a:ln>
                      <a:noFill/>
                    </a:ln>
                  </pic:spPr>
                </pic:pic>
              </a:graphicData>
            </a:graphic>
          </wp:inline>
        </w:drawing>
      </w:r>
    </w:p>
    <w:p w14:paraId="5058FD78" w14:textId="77777777" w:rsidR="007F59E0" w:rsidRDefault="007F59E0" w:rsidP="007F59E0">
      <w:pPr>
        <w:pStyle w:val="Centr14pt"/>
      </w:pPr>
      <w:r w:rsidRPr="00E57EC9">
        <w:t>Je me sens empoigné par des doigts de fer</w:t>
      </w:r>
      <w:r>
        <w:t>.</w:t>
      </w:r>
    </w:p>
    <w:p w14:paraId="272AA954" w14:textId="77777777" w:rsidR="00E57EC9" w:rsidRDefault="00E57EC9" w:rsidP="00E57EC9">
      <w:r>
        <w:t>— </w:t>
      </w:r>
      <w:r w:rsidR="00776CEA" w:rsidRPr="00034910">
        <w:t>Saurais-tu conduire l</w:t>
      </w:r>
      <w:r>
        <w:t>’</w:t>
      </w:r>
      <w:r w:rsidR="00776CEA" w:rsidRPr="00034910">
        <w:t>auto pour une journée</w:t>
      </w:r>
      <w:r>
        <w:t xml:space="preserve"> ? </w:t>
      </w:r>
      <w:r w:rsidR="00776CEA" w:rsidRPr="00034910">
        <w:t>À Ogden</w:t>
      </w:r>
      <w:r>
        <w:t xml:space="preserve">, </w:t>
      </w:r>
      <w:r w:rsidR="00776CEA" w:rsidRPr="00034910">
        <w:t>vous trouverez des mécaniciens qui vous piloteront jusqu</w:t>
      </w:r>
      <w:r>
        <w:t>’</w:t>
      </w:r>
      <w:r w:rsidR="00776CEA" w:rsidRPr="00034910">
        <w:t xml:space="preserve">à </w:t>
      </w:r>
      <w:proofErr w:type="spellStart"/>
      <w:r w:rsidR="00776CEA" w:rsidRPr="00034910">
        <w:t>Fri</w:t>
      </w:r>
      <w:r w:rsidR="00776CEA" w:rsidRPr="00034910">
        <w:t>s</w:t>
      </w:r>
      <w:r w:rsidR="00776CEA" w:rsidRPr="00034910">
        <w:t>co</w:t>
      </w:r>
      <w:proofErr w:type="spellEnd"/>
      <w:r>
        <w:t xml:space="preserve"> (</w:t>
      </w:r>
      <w:r w:rsidR="00776CEA" w:rsidRPr="00034910">
        <w:t>San-Francisco</w:t>
      </w:r>
      <w:r>
        <w:t xml:space="preserve">, </w:t>
      </w:r>
      <w:r w:rsidR="00776CEA" w:rsidRPr="00034910">
        <w:t>contraction habituelle en Amérique</w:t>
      </w:r>
      <w:r>
        <w:t>)</w:t>
      </w:r>
    </w:p>
    <w:p w14:paraId="103BD5BC" w14:textId="77777777" w:rsidR="00E57EC9" w:rsidRDefault="00E57EC9" w:rsidP="00E57EC9">
      <w:r>
        <w:t>— </w:t>
      </w:r>
      <w:r w:rsidR="00776CEA" w:rsidRPr="00034910">
        <w:t>Dame</w:t>
      </w:r>
      <w:r>
        <w:t xml:space="preserve">, </w:t>
      </w:r>
      <w:r w:rsidR="00776CEA" w:rsidRPr="00034910">
        <w:t>je crois</w:t>
      </w:r>
      <w:r>
        <w:t>.</w:t>
      </w:r>
    </w:p>
    <w:p w14:paraId="60477E60" w14:textId="77777777" w:rsidR="00E57EC9" w:rsidRDefault="00776CEA" w:rsidP="00E57EC9">
      <w:r w:rsidRPr="00034910">
        <w:t>Nous sommes sur l</w:t>
      </w:r>
      <w:r w:rsidR="00E57EC9">
        <w:t>’</w:t>
      </w:r>
      <w:r w:rsidRPr="00034910">
        <w:t>auto</w:t>
      </w:r>
      <w:r w:rsidR="00E57EC9">
        <w:t xml:space="preserve">. </w:t>
      </w:r>
      <w:r w:rsidRPr="00034910">
        <w:t>Le patron arrête net son cheval</w:t>
      </w:r>
      <w:r w:rsidR="00E57EC9">
        <w:t xml:space="preserve">. </w:t>
      </w:r>
      <w:r w:rsidRPr="00034910">
        <w:t>Il étend le bras</w:t>
      </w:r>
      <w:r w:rsidR="00E57EC9">
        <w:t xml:space="preserve">. </w:t>
      </w:r>
      <w:r w:rsidRPr="00034910">
        <w:t>Une détonation</w:t>
      </w:r>
      <w:r w:rsidR="00E57EC9">
        <w:t xml:space="preserve">. </w:t>
      </w:r>
      <w:proofErr w:type="spellStart"/>
      <w:r w:rsidRPr="00034910">
        <w:t>Natson</w:t>
      </w:r>
      <w:proofErr w:type="spellEnd"/>
      <w:r w:rsidRPr="00034910">
        <w:t xml:space="preserve"> s</w:t>
      </w:r>
      <w:r w:rsidR="00E57EC9">
        <w:t>’</w:t>
      </w:r>
      <w:r w:rsidRPr="00034910">
        <w:t>abat</w:t>
      </w:r>
      <w:r w:rsidR="00E57EC9">
        <w:t xml:space="preserve">, </w:t>
      </w:r>
      <w:r w:rsidRPr="00034910">
        <w:t>le crâne troué</w:t>
      </w:r>
      <w:r w:rsidR="00E57EC9">
        <w:t>.</w:t>
      </w:r>
    </w:p>
    <w:p w14:paraId="64C04E40" w14:textId="4D488C84" w:rsidR="00E57EC9" w:rsidRDefault="00776CEA" w:rsidP="00E57EC9">
      <w:r w:rsidRPr="00034910">
        <w:t xml:space="preserve">Et sans prendre garde aux exclamations de </w:t>
      </w:r>
      <w:r w:rsidR="00E57EC9">
        <w:t>M</w:t>
      </w:r>
      <w:r w:rsidR="00E57EC9" w:rsidRPr="00E57EC9">
        <w:rPr>
          <w:vertAlign w:val="superscript"/>
        </w:rPr>
        <w:t>lle</w:t>
      </w:r>
      <w:r w:rsidR="00E57EC9">
        <w:t> </w:t>
      </w:r>
      <w:proofErr w:type="spellStart"/>
      <w:r w:rsidRPr="00034910">
        <w:t>Fleuriane</w:t>
      </w:r>
      <w:proofErr w:type="spellEnd"/>
      <w:r w:rsidR="00E57EC9">
        <w:t> : « </w:t>
      </w:r>
      <w:r w:rsidRPr="00034910">
        <w:t xml:space="preserve">Monsieur Dick </w:t>
      </w:r>
      <w:proofErr w:type="spellStart"/>
      <w:r w:rsidRPr="00034910">
        <w:t>Fann</w:t>
      </w:r>
      <w:proofErr w:type="spellEnd"/>
      <w:r w:rsidR="00E57EC9">
        <w:t xml:space="preserve">, </w:t>
      </w:r>
      <w:r w:rsidRPr="00034910">
        <w:t>vous</w:t>
      </w:r>
      <w:r w:rsidR="00E57EC9">
        <w:t xml:space="preserve">, </w:t>
      </w:r>
      <w:r w:rsidRPr="00034910">
        <w:t>vous enfin</w:t>
      </w:r>
      <w:r w:rsidR="00E57EC9">
        <w:t> ! »</w:t>
      </w:r>
      <w:r w:rsidRPr="00034910">
        <w:t xml:space="preserve"> il tire le mécanicien à terre avec ces mots</w:t>
      </w:r>
      <w:r w:rsidR="00E57EC9">
        <w:t> :</w:t>
      </w:r>
    </w:p>
    <w:p w14:paraId="0E9EC2E0" w14:textId="77777777" w:rsidR="00E57EC9" w:rsidRDefault="00E57EC9" w:rsidP="00E57EC9">
      <w:r>
        <w:lastRenderedPageBreak/>
        <w:t>— </w:t>
      </w:r>
      <w:r w:rsidR="00776CEA" w:rsidRPr="00034910">
        <w:t>Les loups mangeront</w:t>
      </w:r>
      <w:r>
        <w:t>.</w:t>
      </w:r>
    </w:p>
    <w:p w14:paraId="46538A1C" w14:textId="77777777" w:rsidR="00E57EC9" w:rsidRDefault="00776CEA" w:rsidP="00E57EC9">
      <w:r w:rsidRPr="00034910">
        <w:t>Il me place au volant</w:t>
      </w:r>
      <w:r w:rsidR="00E57EC9">
        <w:t>.</w:t>
      </w:r>
    </w:p>
    <w:p w14:paraId="528B7A3E" w14:textId="77777777" w:rsidR="00E57EC9" w:rsidRDefault="00E57EC9" w:rsidP="00E57EC9">
      <w:r>
        <w:t>— </w:t>
      </w:r>
      <w:r w:rsidR="00776CEA" w:rsidRPr="00034910">
        <w:t>Nous vous escorterons jusqu</w:t>
      </w:r>
      <w:r>
        <w:t>’</w:t>
      </w:r>
      <w:r w:rsidR="00776CEA" w:rsidRPr="00034910">
        <w:t>au prochain poste sur la voie</w:t>
      </w:r>
      <w:r>
        <w:t xml:space="preserve">. </w:t>
      </w:r>
      <w:r w:rsidR="00776CEA" w:rsidRPr="00034910">
        <w:t>Pour tout le monde</w:t>
      </w:r>
      <w:r>
        <w:t xml:space="preserve">, </w:t>
      </w:r>
      <w:proofErr w:type="spellStart"/>
      <w:r w:rsidR="00776CEA" w:rsidRPr="00034910">
        <w:t>Natson</w:t>
      </w:r>
      <w:proofErr w:type="spellEnd"/>
      <w:r w:rsidR="00776CEA" w:rsidRPr="00034910">
        <w:t xml:space="preserve"> est tombé accidentellement</w:t>
      </w:r>
      <w:r>
        <w:t xml:space="preserve">. </w:t>
      </w:r>
      <w:r w:rsidR="00776CEA" w:rsidRPr="00034910">
        <w:t>Mon nom ne doit pas être prononcé</w:t>
      </w:r>
      <w:r>
        <w:t>.</w:t>
      </w:r>
    </w:p>
    <w:p w14:paraId="0D48BA79" w14:textId="136B80CA" w:rsidR="00E57EC9" w:rsidRDefault="00776CEA" w:rsidP="00E57EC9">
      <w:r w:rsidRPr="00034910">
        <w:t>Puis il s</w:t>
      </w:r>
      <w:r w:rsidR="00E57EC9">
        <w:t>’</w:t>
      </w:r>
      <w:r w:rsidRPr="00034910">
        <w:t xml:space="preserve">approche de </w:t>
      </w:r>
      <w:r w:rsidR="00E57EC9">
        <w:t>M</w:t>
      </w:r>
      <w:r w:rsidR="00E57EC9" w:rsidRPr="00E57EC9">
        <w:rPr>
          <w:vertAlign w:val="superscript"/>
        </w:rPr>
        <w:t>lle</w:t>
      </w:r>
      <w:r w:rsidR="00E57EC9">
        <w:t> </w:t>
      </w:r>
      <w:proofErr w:type="spellStart"/>
      <w:r w:rsidRPr="00034910">
        <w:t>Fleuriane</w:t>
      </w:r>
      <w:proofErr w:type="spellEnd"/>
      <w:r w:rsidR="00E57EC9">
        <w:t xml:space="preserve">, </w:t>
      </w:r>
      <w:r w:rsidRPr="00034910">
        <w:t>il lui tend la main qu</w:t>
      </w:r>
      <w:r w:rsidR="00E57EC9">
        <w:t>’</w:t>
      </w:r>
      <w:r w:rsidRPr="00034910">
        <w:t>elle serre longuement</w:t>
      </w:r>
      <w:r w:rsidR="00E57EC9">
        <w:t xml:space="preserve">. </w:t>
      </w:r>
      <w:r w:rsidRPr="00034910">
        <w:t>Mais qu</w:t>
      </w:r>
      <w:r w:rsidR="00E57EC9">
        <w:t>’</w:t>
      </w:r>
      <w:r w:rsidRPr="00034910">
        <w:t>est cela</w:t>
      </w:r>
      <w:r w:rsidR="00E57EC9">
        <w:t xml:space="preserve"> ? </w:t>
      </w:r>
      <w:r w:rsidRPr="00034910">
        <w:t>Elle est tout près du bonhomme pain d</w:t>
      </w:r>
      <w:r w:rsidR="00E57EC9">
        <w:t>’</w:t>
      </w:r>
      <w:r w:rsidRPr="00034910">
        <w:t>épices</w:t>
      </w:r>
      <w:r w:rsidR="00E57EC9">
        <w:t xml:space="preserve">. </w:t>
      </w:r>
      <w:r w:rsidRPr="00034910">
        <w:t>Il a le bras autour de sa taille</w:t>
      </w:r>
      <w:r w:rsidR="00E57EC9">
        <w:t xml:space="preserve">. </w:t>
      </w:r>
      <w:r w:rsidRPr="00034910">
        <w:t>Et les yeux pleins de larmes</w:t>
      </w:r>
      <w:r w:rsidR="00E57EC9">
        <w:t xml:space="preserve">, </w:t>
      </w:r>
      <w:r w:rsidRPr="00034910">
        <w:t>elle murmure</w:t>
      </w:r>
      <w:r w:rsidR="00E57EC9">
        <w:t>.</w:t>
      </w:r>
    </w:p>
    <w:p w14:paraId="6FE1CD68" w14:textId="77777777" w:rsidR="00E57EC9" w:rsidRDefault="00E57EC9" w:rsidP="00E57EC9">
      <w:r>
        <w:t>— </w:t>
      </w:r>
      <w:r w:rsidR="00776CEA" w:rsidRPr="00034910">
        <w:t>Mon père</w:t>
      </w:r>
      <w:r>
        <w:t xml:space="preserve">, </w:t>
      </w:r>
      <w:r w:rsidR="00776CEA" w:rsidRPr="00034910">
        <w:t>mon père</w:t>
      </w:r>
      <w:r>
        <w:t xml:space="preserve"> ! </w:t>
      </w:r>
      <w:r w:rsidR="00776CEA" w:rsidRPr="00034910">
        <w:t xml:space="preserve">Monsieur Dick </w:t>
      </w:r>
      <w:proofErr w:type="spellStart"/>
      <w:r w:rsidR="00776CEA" w:rsidRPr="00034910">
        <w:t>Fann</w:t>
      </w:r>
      <w:proofErr w:type="spellEnd"/>
      <w:r>
        <w:t xml:space="preserve">, </w:t>
      </w:r>
      <w:r w:rsidR="00776CEA" w:rsidRPr="00034910">
        <w:t>veillez sur lui</w:t>
      </w:r>
      <w:r>
        <w:t>.</w:t>
      </w:r>
    </w:p>
    <w:p w14:paraId="2EC3946C" w14:textId="77777777" w:rsidR="00E57EC9" w:rsidRDefault="00776CEA" w:rsidP="00E57EC9">
      <w:r w:rsidRPr="00034910">
        <w:t>Son père</w:t>
      </w:r>
      <w:r w:rsidR="00E57EC9">
        <w:t xml:space="preserve">… </w:t>
      </w:r>
      <w:r w:rsidRPr="00034910">
        <w:t>avec cette couleur-là</w:t>
      </w:r>
      <w:r w:rsidR="00E57EC9">
        <w:t xml:space="preserve">… </w:t>
      </w:r>
      <w:r w:rsidRPr="00034910">
        <w:t>Allons donc</w:t>
      </w:r>
      <w:r w:rsidR="00E57EC9">
        <w:t xml:space="preserve"> ! </w:t>
      </w:r>
      <w:r w:rsidRPr="00034910">
        <w:t>Je suis idiot</w:t>
      </w:r>
      <w:r w:rsidR="00E57EC9">
        <w:t xml:space="preserve">, </w:t>
      </w:r>
      <w:r w:rsidRPr="00034910">
        <w:t>c</w:t>
      </w:r>
      <w:r w:rsidR="00E57EC9">
        <w:t>’</w:t>
      </w:r>
      <w:r w:rsidRPr="00034910">
        <w:t>est un déguisement</w:t>
      </w:r>
      <w:r w:rsidR="00E57EC9">
        <w:t xml:space="preserve">. </w:t>
      </w:r>
      <w:r w:rsidRPr="00034910">
        <w:t>Bien sûr</w:t>
      </w:r>
      <w:r w:rsidR="00E57EC9">
        <w:t xml:space="preserve">, </w:t>
      </w:r>
      <w:r w:rsidRPr="00034910">
        <w:t>c</w:t>
      </w:r>
      <w:r w:rsidR="00E57EC9">
        <w:t>’</w:t>
      </w:r>
      <w:r w:rsidRPr="00034910">
        <w:t xml:space="preserve">est encore le </w:t>
      </w:r>
      <w:r w:rsidR="00E57EC9">
        <w:t>« </w:t>
      </w:r>
      <w:r w:rsidRPr="00034910">
        <w:t>patron</w:t>
      </w:r>
      <w:r w:rsidR="00E57EC9">
        <w:t> »</w:t>
      </w:r>
      <w:r w:rsidRPr="00034910">
        <w:t xml:space="preserve"> qui a fait des siennes</w:t>
      </w:r>
      <w:r w:rsidR="00E57EC9">
        <w:t>.</w:t>
      </w:r>
    </w:p>
    <w:p w14:paraId="47EB2FEF" w14:textId="77777777" w:rsidR="00E57EC9" w:rsidRDefault="00776CEA" w:rsidP="00E57EC9">
      <w:r w:rsidRPr="00034910">
        <w:t>Enfin</w:t>
      </w:r>
      <w:r w:rsidR="00E57EC9">
        <w:t xml:space="preserve">, </w:t>
      </w:r>
      <w:r w:rsidRPr="00034910">
        <w:t>on se remet en marche</w:t>
      </w:r>
      <w:r w:rsidR="00E57EC9">
        <w:t xml:space="preserve">, </w:t>
      </w:r>
      <w:r w:rsidRPr="00034910">
        <w:t>nos deux sauveurs trottant à la portière</w:t>
      </w:r>
      <w:r w:rsidR="00E57EC9">
        <w:t xml:space="preserve">, </w:t>
      </w:r>
      <w:r w:rsidRPr="00034910">
        <w:t>et avant que la route tourne</w:t>
      </w:r>
      <w:r w:rsidR="00E57EC9">
        <w:t xml:space="preserve">, </w:t>
      </w:r>
      <w:r w:rsidRPr="00034910">
        <w:t>j</w:t>
      </w:r>
      <w:r w:rsidR="00E57EC9">
        <w:t>’</w:t>
      </w:r>
      <w:r w:rsidRPr="00034910">
        <w:t>ai le temps d</w:t>
      </w:r>
      <w:r w:rsidR="00E57EC9">
        <w:t>’</w:t>
      </w:r>
      <w:r w:rsidRPr="00034910">
        <w:t xml:space="preserve">apercevoir les loups qui se disputent le corps de </w:t>
      </w:r>
      <w:proofErr w:type="spellStart"/>
      <w:r w:rsidRPr="00034910">
        <w:t>Natson</w:t>
      </w:r>
      <w:proofErr w:type="spellEnd"/>
      <w:r w:rsidR="00E57EC9">
        <w:t>.</w:t>
      </w:r>
    </w:p>
    <w:p w14:paraId="5E769F6C" w14:textId="77777777" w:rsidR="00E57EC9" w:rsidRDefault="00776CEA" w:rsidP="00E57EC9">
      <w:r w:rsidRPr="00034910">
        <w:t>Tout en filant</w:t>
      </w:r>
      <w:r w:rsidR="00E57EC9">
        <w:t xml:space="preserve">, </w:t>
      </w:r>
      <w:r w:rsidRPr="00034910">
        <w:t>Dick parle</w:t>
      </w:r>
      <w:r w:rsidR="00E57EC9">
        <w:t xml:space="preserve">. </w:t>
      </w:r>
      <w:r w:rsidRPr="00034910">
        <w:t>Il explique qu</w:t>
      </w:r>
      <w:r w:rsidR="00E57EC9">
        <w:t>’</w:t>
      </w:r>
      <w:r w:rsidRPr="00034910">
        <w:t>il ne nous a pas perdus de vue</w:t>
      </w:r>
      <w:r w:rsidR="00E57EC9">
        <w:t xml:space="preserve">. </w:t>
      </w:r>
      <w:r w:rsidRPr="00034910">
        <w:t>Par le chemin de fer il nous précédait</w:t>
      </w:r>
      <w:r w:rsidR="00E57EC9">
        <w:t xml:space="preserve">, </w:t>
      </w:r>
      <w:r w:rsidRPr="00034910">
        <w:t>passait la nuit dans les mêmes hôtels que nous</w:t>
      </w:r>
      <w:r w:rsidR="00E57EC9">
        <w:t xml:space="preserve">, </w:t>
      </w:r>
      <w:r w:rsidRPr="00034910">
        <w:t>surveillant Larmette et ses acolytes</w:t>
      </w:r>
      <w:r w:rsidR="00E57EC9">
        <w:t xml:space="preserve">, </w:t>
      </w:r>
      <w:r w:rsidRPr="00034910">
        <w:t>qui ne s</w:t>
      </w:r>
      <w:r w:rsidR="00E57EC9">
        <w:t>’</w:t>
      </w:r>
      <w:r w:rsidRPr="00034910">
        <w:t>en doutaient pas</w:t>
      </w:r>
      <w:r w:rsidR="00E57EC9">
        <w:t>.</w:t>
      </w:r>
    </w:p>
    <w:p w14:paraId="24271EB0" w14:textId="77777777" w:rsidR="00E57EC9" w:rsidRDefault="00776CEA" w:rsidP="00E57EC9">
      <w:r w:rsidRPr="00034910">
        <w:t>Je comprends tout maintenant</w:t>
      </w:r>
      <w:r w:rsidR="00E57EC9">
        <w:t xml:space="preserve"> : </w:t>
      </w:r>
      <w:r w:rsidRPr="00034910">
        <w:t>le pneu remplacé</w:t>
      </w:r>
      <w:r w:rsidR="00E57EC9">
        <w:t xml:space="preserve">, </w:t>
      </w:r>
      <w:r w:rsidRPr="00034910">
        <w:t>l</w:t>
      </w:r>
      <w:r w:rsidR="00E57EC9">
        <w:t>’</w:t>
      </w:r>
      <w:r w:rsidRPr="00034910">
        <w:t>arrivée si opportune à mon secours</w:t>
      </w:r>
      <w:r w:rsidR="00E57EC9">
        <w:t>.</w:t>
      </w:r>
    </w:p>
    <w:p w14:paraId="6D7E2C56" w14:textId="77777777" w:rsidR="00E57EC9" w:rsidRDefault="00776CEA" w:rsidP="00E57EC9">
      <w:r w:rsidRPr="00034910">
        <w:t>Ah</w:t>
      </w:r>
      <w:r w:rsidR="00E57EC9">
        <w:t xml:space="preserve"> ! </w:t>
      </w:r>
      <w:r w:rsidRPr="00034910">
        <w:t>le poste où l</w:t>
      </w:r>
      <w:r w:rsidR="00E57EC9">
        <w:t>’</w:t>
      </w:r>
      <w:r w:rsidRPr="00034910">
        <w:t>on va se séparer</w:t>
      </w:r>
      <w:r w:rsidR="00E57EC9">
        <w:t>.</w:t>
      </w:r>
    </w:p>
    <w:p w14:paraId="3DF4C7E3" w14:textId="66A2E9E6" w:rsidR="00E57EC9" w:rsidRDefault="00E57EC9" w:rsidP="00E57EC9">
      <w:r>
        <w:t>M</w:t>
      </w:r>
      <w:r w:rsidRPr="00E57EC9">
        <w:rPr>
          <w:vertAlign w:val="superscript"/>
        </w:rPr>
        <w:t>lle</w:t>
      </w:r>
      <w:r>
        <w:t> </w:t>
      </w:r>
      <w:proofErr w:type="spellStart"/>
      <w:r w:rsidR="00776CEA" w:rsidRPr="00034910">
        <w:t>Fleuriane</w:t>
      </w:r>
      <w:proofErr w:type="spellEnd"/>
      <w:r w:rsidR="00776CEA" w:rsidRPr="00034910">
        <w:t xml:space="preserve"> a les larmes aux yeux</w:t>
      </w:r>
      <w:r>
        <w:t xml:space="preserve">. </w:t>
      </w:r>
      <w:r w:rsidR="00776CEA" w:rsidRPr="00034910">
        <w:t>Mais les cavaliers s</w:t>
      </w:r>
      <w:r>
        <w:t>’</w:t>
      </w:r>
      <w:r w:rsidR="00776CEA" w:rsidRPr="00034910">
        <w:t>éloignent</w:t>
      </w:r>
      <w:r>
        <w:t xml:space="preserve">. </w:t>
      </w:r>
      <w:r w:rsidR="00776CEA" w:rsidRPr="00034910">
        <w:t>Ils partent</w:t>
      </w:r>
      <w:r>
        <w:t xml:space="preserve">. </w:t>
      </w:r>
      <w:r w:rsidR="00776CEA" w:rsidRPr="00034910">
        <w:t>Ils sont partis et ont disparu derrière une éminence rocheuse</w:t>
      </w:r>
      <w:r>
        <w:t>.</w:t>
      </w:r>
    </w:p>
    <w:p w14:paraId="461CFC46" w14:textId="77777777" w:rsidR="00E57EC9" w:rsidRDefault="00776CEA" w:rsidP="00E57EC9">
      <w:r w:rsidRPr="00034910">
        <w:lastRenderedPageBreak/>
        <w:t>À Ogden</w:t>
      </w:r>
      <w:r w:rsidR="00E57EC9">
        <w:t xml:space="preserve">, </w:t>
      </w:r>
      <w:r w:rsidRPr="00034910">
        <w:t>ce que Larmette a fait une figure quand il a a</w:t>
      </w:r>
      <w:r w:rsidRPr="00034910">
        <w:t>p</w:t>
      </w:r>
      <w:r w:rsidRPr="00034910">
        <w:t xml:space="preserve">pris que </w:t>
      </w:r>
      <w:proofErr w:type="spellStart"/>
      <w:r w:rsidRPr="00034910">
        <w:t>Natson</w:t>
      </w:r>
      <w:proofErr w:type="spellEnd"/>
      <w:r w:rsidR="00E57EC9">
        <w:t xml:space="preserve">, </w:t>
      </w:r>
      <w:r w:rsidRPr="00034910">
        <w:t>tombé d</w:t>
      </w:r>
      <w:r w:rsidR="00E57EC9">
        <w:t>’</w:t>
      </w:r>
      <w:r w:rsidRPr="00034910">
        <w:t>automobile</w:t>
      </w:r>
      <w:r w:rsidR="00E57EC9">
        <w:t xml:space="preserve">, </w:t>
      </w:r>
      <w:r w:rsidRPr="00034910">
        <w:t>avait été dévoré par les loups</w:t>
      </w:r>
      <w:r w:rsidR="00E57EC9">
        <w:t xml:space="preserve">, </w:t>
      </w:r>
      <w:r w:rsidRPr="00034910">
        <w:t>sans que nous pussions le secourir</w:t>
      </w:r>
      <w:r w:rsidR="00E57EC9">
        <w:t>.</w:t>
      </w:r>
    </w:p>
    <w:p w14:paraId="60B6DAD2" w14:textId="0B86E183" w:rsidR="00E57EC9" w:rsidRDefault="00776CEA" w:rsidP="00E57EC9">
      <w:r w:rsidRPr="00034910">
        <w:rPr>
          <w:i/>
          <w:iCs/>
        </w:rPr>
        <w:t>Jusqu</w:t>
      </w:r>
      <w:r w:rsidR="00E57EC9">
        <w:rPr>
          <w:i/>
          <w:iCs/>
        </w:rPr>
        <w:t>’</w:t>
      </w:r>
      <w:r w:rsidRPr="00034910">
        <w:rPr>
          <w:i/>
          <w:iCs/>
        </w:rPr>
        <w:t>au 2</w:t>
      </w:r>
      <w:r w:rsidR="00E57EC9" w:rsidRPr="00034910">
        <w:rPr>
          <w:i/>
          <w:iCs/>
        </w:rPr>
        <w:t>7</w:t>
      </w:r>
      <w:r w:rsidR="00E57EC9">
        <w:rPr>
          <w:i/>
          <w:iCs/>
        </w:rPr>
        <w:t> </w:t>
      </w:r>
      <w:r w:rsidR="00E57EC9" w:rsidRPr="00034910">
        <w:rPr>
          <w:i/>
          <w:iCs/>
        </w:rPr>
        <w:t>mars</w:t>
      </w:r>
      <w:r w:rsidR="00E57EC9">
        <w:rPr>
          <w:i/>
          <w:iCs/>
        </w:rPr>
        <w:t xml:space="preserve">. </w:t>
      </w:r>
      <w:r w:rsidR="00E57EC9">
        <w:t xml:space="preserve">– </w:t>
      </w:r>
      <w:r w:rsidRPr="00034910">
        <w:t>Un mécanicien s</w:t>
      </w:r>
      <w:r w:rsidR="00E57EC9">
        <w:t>’</w:t>
      </w:r>
      <w:r w:rsidRPr="00034910">
        <w:t>est présenté</w:t>
      </w:r>
      <w:r w:rsidR="00E57EC9">
        <w:t xml:space="preserve">, </w:t>
      </w:r>
      <w:r w:rsidRPr="00034910">
        <w:t>un brave homme</w:t>
      </w:r>
      <w:r w:rsidR="00E57EC9">
        <w:t xml:space="preserve">, </w:t>
      </w:r>
      <w:r w:rsidRPr="00034910">
        <w:t>celui-là</w:t>
      </w:r>
      <w:r w:rsidR="00E57EC9">
        <w:t xml:space="preserve">. </w:t>
      </w:r>
      <w:r w:rsidRPr="00034910">
        <w:t>Il s</w:t>
      </w:r>
      <w:r w:rsidR="00E57EC9">
        <w:t>’</w:t>
      </w:r>
      <w:r w:rsidRPr="00034910">
        <w:t xml:space="preserve">appelle </w:t>
      </w:r>
      <w:proofErr w:type="spellStart"/>
      <w:r w:rsidRPr="00034910">
        <w:t>Slom</w:t>
      </w:r>
      <w:proofErr w:type="spellEnd"/>
      <w:r w:rsidR="00E57EC9">
        <w:t>.</w:t>
      </w:r>
    </w:p>
    <w:p w14:paraId="28107BA8" w14:textId="77777777" w:rsidR="00E57EC9" w:rsidRDefault="00776CEA" w:rsidP="00E57EC9">
      <w:r w:rsidRPr="00034910">
        <w:t>Larmette en a-t-il eu l</w:t>
      </w:r>
      <w:r w:rsidR="00E57EC9">
        <w:t>’</w:t>
      </w:r>
      <w:r w:rsidRPr="00034910">
        <w:t>assurance</w:t>
      </w:r>
      <w:r w:rsidR="00E57EC9">
        <w:t xml:space="preserve"> ? </w:t>
      </w:r>
      <w:r w:rsidRPr="00034910">
        <w:t>Ou bien l</w:t>
      </w:r>
      <w:r w:rsidR="00E57EC9">
        <w:t>’</w:t>
      </w:r>
      <w:r w:rsidRPr="00034910">
        <w:t>aventure des loups lui a-t-elle inspiré de meilleurs sentiments</w:t>
      </w:r>
      <w:r w:rsidR="00E57EC9">
        <w:t xml:space="preserve"> ? </w:t>
      </w:r>
      <w:r w:rsidRPr="00034910">
        <w:t>On ne sait pas</w:t>
      </w:r>
      <w:r w:rsidR="00E57EC9">
        <w:t xml:space="preserve">. </w:t>
      </w:r>
      <w:r w:rsidRPr="00034910">
        <w:t>Toujours est-il que</w:t>
      </w:r>
      <w:r w:rsidR="00E57EC9">
        <w:t xml:space="preserve">, </w:t>
      </w:r>
      <w:r w:rsidRPr="00034910">
        <w:t>durant les dix derniers jours de voyage</w:t>
      </w:r>
      <w:r w:rsidR="00E57EC9">
        <w:t xml:space="preserve">, </w:t>
      </w:r>
      <w:r w:rsidRPr="00034910">
        <w:t>il ne s</w:t>
      </w:r>
      <w:r w:rsidR="00E57EC9">
        <w:t>’</w:t>
      </w:r>
      <w:r w:rsidRPr="00034910">
        <w:t>est rien produit d</w:t>
      </w:r>
      <w:r w:rsidR="00E57EC9">
        <w:t>’</w:t>
      </w:r>
      <w:r w:rsidRPr="00034910">
        <w:t>anormal</w:t>
      </w:r>
      <w:r w:rsidR="00E57EC9">
        <w:t>.</w:t>
      </w:r>
    </w:p>
    <w:p w14:paraId="7CB6F653" w14:textId="77777777" w:rsidR="00E57EC9" w:rsidRDefault="00776CEA" w:rsidP="00E57EC9">
      <w:r w:rsidRPr="00034910">
        <w:t>Les montagnes Rocheuses ont été franchies</w:t>
      </w:r>
      <w:r w:rsidR="00E57EC9">
        <w:t xml:space="preserve">, </w:t>
      </w:r>
      <w:r w:rsidRPr="00034910">
        <w:t>les campagnes californiennes traversées</w:t>
      </w:r>
      <w:r w:rsidR="00E57EC9">
        <w:t xml:space="preserve">. </w:t>
      </w:r>
      <w:r w:rsidRPr="00034910">
        <w:t>C</w:t>
      </w:r>
      <w:r w:rsidR="00E57EC9">
        <w:t>’</w:t>
      </w:r>
      <w:r w:rsidRPr="00034910">
        <w:t>est extraordinaire comme le pays ressemble peu à celui de l</w:t>
      </w:r>
      <w:r w:rsidR="00E57EC9">
        <w:t>’</w:t>
      </w:r>
      <w:r w:rsidRPr="00034910">
        <w:t>autre côté des montagnes</w:t>
      </w:r>
      <w:r w:rsidR="00E57EC9">
        <w:t> !</w:t>
      </w:r>
    </w:p>
    <w:p w14:paraId="4376C838" w14:textId="77777777" w:rsidR="00E57EC9" w:rsidRDefault="00776CEA" w:rsidP="00E57EC9">
      <w:r w:rsidRPr="00034910">
        <w:t>Là-bas</w:t>
      </w:r>
      <w:r w:rsidR="00E57EC9">
        <w:t xml:space="preserve">, </w:t>
      </w:r>
      <w:r w:rsidRPr="00034910">
        <w:t>la neige</w:t>
      </w:r>
      <w:r w:rsidR="00E57EC9">
        <w:t xml:space="preserve">, </w:t>
      </w:r>
      <w:r w:rsidRPr="00034910">
        <w:t>les sapins</w:t>
      </w:r>
      <w:r w:rsidR="00E57EC9">
        <w:t xml:space="preserve">, </w:t>
      </w:r>
      <w:r w:rsidRPr="00034910">
        <w:t>mélèzes</w:t>
      </w:r>
      <w:r w:rsidR="00E57EC9">
        <w:t xml:space="preserve">, </w:t>
      </w:r>
      <w:r w:rsidRPr="00034910">
        <w:t>mêlés aux chênes</w:t>
      </w:r>
      <w:r w:rsidR="00E57EC9">
        <w:t xml:space="preserve">, </w:t>
      </w:r>
      <w:r w:rsidRPr="00034910">
        <w:t>h</w:t>
      </w:r>
      <w:r w:rsidRPr="00034910">
        <w:t>ê</w:t>
      </w:r>
      <w:r w:rsidRPr="00034910">
        <w:t>tres</w:t>
      </w:r>
      <w:r w:rsidR="00E57EC9">
        <w:t xml:space="preserve">, </w:t>
      </w:r>
      <w:r w:rsidRPr="00034910">
        <w:t>ormes</w:t>
      </w:r>
      <w:r w:rsidR="00E57EC9">
        <w:t xml:space="preserve">, </w:t>
      </w:r>
      <w:r w:rsidRPr="00034910">
        <w:t>etc</w:t>
      </w:r>
      <w:r w:rsidR="00E57EC9">
        <w:t xml:space="preserve">. </w:t>
      </w:r>
      <w:r w:rsidRPr="00034910">
        <w:t>Ici</w:t>
      </w:r>
      <w:r w:rsidR="00E57EC9">
        <w:t xml:space="preserve">, </w:t>
      </w:r>
      <w:r w:rsidRPr="00034910">
        <w:t>des palmiers</w:t>
      </w:r>
      <w:r w:rsidR="00E57EC9">
        <w:t xml:space="preserve">, </w:t>
      </w:r>
      <w:r w:rsidRPr="00034910">
        <w:t>des vignes</w:t>
      </w:r>
      <w:r w:rsidR="00E57EC9">
        <w:t xml:space="preserve">, </w:t>
      </w:r>
      <w:r w:rsidRPr="00034910">
        <w:t>des arbres fru</w:t>
      </w:r>
      <w:r w:rsidRPr="00034910">
        <w:t>i</w:t>
      </w:r>
      <w:r w:rsidRPr="00034910">
        <w:t>tiers</w:t>
      </w:r>
      <w:r w:rsidR="00E57EC9">
        <w:t>.</w:t>
      </w:r>
    </w:p>
    <w:p w14:paraId="7B0A0952" w14:textId="3E0F4A8A" w:rsidR="00E57EC9" w:rsidRDefault="00776CEA" w:rsidP="00E57EC9">
      <w:r w:rsidRPr="00034910">
        <w:t>2</w:t>
      </w:r>
      <w:r w:rsidR="00E57EC9" w:rsidRPr="00034910">
        <w:t>7</w:t>
      </w:r>
      <w:r w:rsidR="00E57EC9">
        <w:t> </w:t>
      </w:r>
      <w:r w:rsidR="00E57EC9" w:rsidRPr="00034910">
        <w:rPr>
          <w:i/>
          <w:iCs/>
        </w:rPr>
        <w:t>mars</w:t>
      </w:r>
      <w:r w:rsidR="00E57EC9">
        <w:rPr>
          <w:i/>
          <w:iCs/>
        </w:rPr>
        <w:t xml:space="preserve">. </w:t>
      </w:r>
      <w:r w:rsidR="00E57EC9">
        <w:t xml:space="preserve">– </w:t>
      </w:r>
      <w:r w:rsidRPr="00034910">
        <w:t>San-Francisco</w:t>
      </w:r>
      <w:r w:rsidR="00E57EC9">
        <w:t xml:space="preserve"> ! </w:t>
      </w:r>
      <w:r w:rsidRPr="00034910">
        <w:t>Tout le monde descend</w:t>
      </w:r>
      <w:r w:rsidR="00E57EC9">
        <w:t> !</w:t>
      </w:r>
    </w:p>
    <w:p w14:paraId="6DA1E4BF" w14:textId="77777777" w:rsidR="00E57EC9" w:rsidRDefault="00776CEA" w:rsidP="00E57EC9">
      <w:r w:rsidRPr="00034910">
        <w:t>Nous sommes installés dans le quartier de Golden-</w:t>
      </w:r>
      <w:proofErr w:type="spellStart"/>
      <w:r w:rsidRPr="00034910">
        <w:t>Gate</w:t>
      </w:r>
      <w:proofErr w:type="spellEnd"/>
      <w:r w:rsidR="00E57EC9">
        <w:t xml:space="preserve"> (</w:t>
      </w:r>
      <w:r w:rsidRPr="00034910">
        <w:t>la porte d</w:t>
      </w:r>
      <w:r w:rsidR="00E57EC9">
        <w:t>’</w:t>
      </w:r>
      <w:r w:rsidRPr="00034910">
        <w:t>or</w:t>
      </w:r>
      <w:r w:rsidR="00E57EC9">
        <w:t xml:space="preserve">) </w:t>
      </w:r>
      <w:r w:rsidRPr="00034910">
        <w:t>en bordure du canal qui relie à l</w:t>
      </w:r>
      <w:r w:rsidR="00E57EC9">
        <w:t>’</w:t>
      </w:r>
      <w:r w:rsidRPr="00034910">
        <w:t>océan Pacifique le vaste lac intérieur servant de rade à San-Francisco</w:t>
      </w:r>
      <w:r w:rsidR="00E57EC9">
        <w:t>.</w:t>
      </w:r>
    </w:p>
    <w:p w14:paraId="5A2172A3" w14:textId="77777777" w:rsidR="00E57EC9" w:rsidRDefault="00776CEA" w:rsidP="00E57EC9">
      <w:r w:rsidRPr="00034910">
        <w:t>Notre hôtel</w:t>
      </w:r>
      <w:r w:rsidR="00E57EC9">
        <w:t xml:space="preserve">, </w:t>
      </w:r>
      <w:proofErr w:type="spellStart"/>
      <w:r w:rsidRPr="00034910">
        <w:t>Jippy-Pavilion</w:t>
      </w:r>
      <w:proofErr w:type="spellEnd"/>
      <w:r w:rsidR="00E57EC9">
        <w:t xml:space="preserve">, </w:t>
      </w:r>
      <w:r w:rsidRPr="00034910">
        <w:t>est une succession de villas alignées sur la rue</w:t>
      </w:r>
      <w:r w:rsidR="00E57EC9">
        <w:t xml:space="preserve">, </w:t>
      </w:r>
      <w:r w:rsidRPr="00034910">
        <w:t>et en arrière desquelles s</w:t>
      </w:r>
      <w:r w:rsidR="00E57EC9">
        <w:t>’</w:t>
      </w:r>
      <w:r w:rsidRPr="00034910">
        <w:t>étend un jardin commun</w:t>
      </w:r>
      <w:r w:rsidR="00E57EC9">
        <w:t xml:space="preserve"> ; </w:t>
      </w:r>
      <w:r w:rsidRPr="00034910">
        <w:t>que dis-je</w:t>
      </w:r>
      <w:r w:rsidR="00E57EC9">
        <w:t xml:space="preserve">, </w:t>
      </w:r>
      <w:r w:rsidRPr="00034910">
        <w:t>un jardin</w:t>
      </w:r>
      <w:r w:rsidR="00E57EC9">
        <w:t xml:space="preserve"> ; </w:t>
      </w:r>
      <w:r w:rsidRPr="00034910">
        <w:t>c</w:t>
      </w:r>
      <w:r w:rsidR="00E57EC9">
        <w:t>’</w:t>
      </w:r>
      <w:r w:rsidRPr="00034910">
        <w:t>est un véritable parc</w:t>
      </w:r>
      <w:r w:rsidR="00E57EC9">
        <w:t>.</w:t>
      </w:r>
    </w:p>
    <w:p w14:paraId="040EB212" w14:textId="77777777" w:rsidR="00E57EC9" w:rsidRDefault="00776CEA" w:rsidP="00E57EC9">
      <w:r w:rsidRPr="00034910">
        <w:t>Les petites maisons</w:t>
      </w:r>
      <w:r w:rsidR="00E57EC9">
        <w:t xml:space="preserve">, </w:t>
      </w:r>
      <w:r w:rsidRPr="00034910">
        <w:t>coquettes</w:t>
      </w:r>
      <w:r w:rsidR="00E57EC9">
        <w:t xml:space="preserve">, </w:t>
      </w:r>
      <w:r w:rsidRPr="00034910">
        <w:t>aux murs peints de co</w:t>
      </w:r>
      <w:r w:rsidRPr="00034910">
        <w:t>u</w:t>
      </w:r>
      <w:r w:rsidRPr="00034910">
        <w:t>leurs claires</w:t>
      </w:r>
      <w:r w:rsidR="00E57EC9">
        <w:t xml:space="preserve">, </w:t>
      </w:r>
      <w:r w:rsidRPr="00034910">
        <w:t>sont garnies de jolis meubles au ripolin</w:t>
      </w:r>
      <w:r w:rsidR="00E57EC9">
        <w:t>.</w:t>
      </w:r>
    </w:p>
    <w:p w14:paraId="113E69CC" w14:textId="77777777" w:rsidR="00E57EC9" w:rsidRDefault="00776CEA" w:rsidP="00E57EC9">
      <w:r w:rsidRPr="00034910">
        <w:t>Elles se composent toutes d</w:t>
      </w:r>
      <w:r w:rsidR="00E57EC9">
        <w:t>’</w:t>
      </w:r>
      <w:r w:rsidRPr="00034910">
        <w:t>un unique rez-de-chaussée</w:t>
      </w:r>
      <w:r w:rsidR="00E57EC9">
        <w:t xml:space="preserve">, </w:t>
      </w:r>
      <w:r w:rsidRPr="00034910">
        <w:t>s</w:t>
      </w:r>
      <w:r w:rsidRPr="00034910">
        <w:t>u</w:t>
      </w:r>
      <w:r w:rsidRPr="00034910">
        <w:t>rélevé d</w:t>
      </w:r>
      <w:r w:rsidR="00E57EC9">
        <w:t>’</w:t>
      </w:r>
      <w:r w:rsidRPr="00034910">
        <w:t>environ un mètre cinquante par rapport à la surface du sol</w:t>
      </w:r>
      <w:r w:rsidR="00E57EC9">
        <w:t>.</w:t>
      </w:r>
    </w:p>
    <w:p w14:paraId="5E08A6D9" w14:textId="77777777" w:rsidR="00E57EC9" w:rsidRDefault="00776CEA" w:rsidP="00E57EC9">
      <w:r w:rsidRPr="00034910">
        <w:lastRenderedPageBreak/>
        <w:t>Les fenêtres donnent d</w:t>
      </w:r>
      <w:r w:rsidR="00E57EC9">
        <w:t>’</w:t>
      </w:r>
      <w:r w:rsidRPr="00034910">
        <w:t>un côté sur le jardin</w:t>
      </w:r>
      <w:r w:rsidR="00E57EC9">
        <w:t xml:space="preserve">, </w:t>
      </w:r>
      <w:r w:rsidRPr="00034910">
        <w:t>de l</w:t>
      </w:r>
      <w:r w:rsidR="00E57EC9">
        <w:t>’</w:t>
      </w:r>
      <w:r w:rsidRPr="00034910">
        <w:t>autre sur la rue</w:t>
      </w:r>
      <w:r w:rsidR="00E57EC9">
        <w:t>.</w:t>
      </w:r>
    </w:p>
    <w:p w14:paraId="49D6BE2C" w14:textId="77777777" w:rsidR="00E57EC9" w:rsidRDefault="00776CEA" w:rsidP="00E57EC9">
      <w:r w:rsidRPr="00034910">
        <w:t>De ce dernier</w:t>
      </w:r>
      <w:r w:rsidR="00E57EC9">
        <w:t xml:space="preserve">, </w:t>
      </w:r>
      <w:r w:rsidRPr="00034910">
        <w:t>on voit</w:t>
      </w:r>
      <w:r w:rsidR="00E57EC9">
        <w:t xml:space="preserve">, </w:t>
      </w:r>
      <w:r w:rsidRPr="00034910">
        <w:t>en se penchant un peu</w:t>
      </w:r>
      <w:r w:rsidR="00E57EC9">
        <w:t xml:space="preserve">, </w:t>
      </w:r>
      <w:r w:rsidRPr="00034910">
        <w:t>la mer qui miroite</w:t>
      </w:r>
      <w:r w:rsidR="00E57EC9">
        <w:t xml:space="preserve">, </w:t>
      </w:r>
      <w:r w:rsidRPr="00034910">
        <w:t xml:space="preserve">tout au bout de la </w:t>
      </w:r>
      <w:proofErr w:type="spellStart"/>
      <w:r w:rsidRPr="00034910">
        <w:rPr>
          <w:i/>
          <w:iCs/>
        </w:rPr>
        <w:t>street</w:t>
      </w:r>
      <w:proofErr w:type="spellEnd"/>
      <w:r w:rsidR="00E57EC9">
        <w:rPr>
          <w:i/>
          <w:iCs/>
        </w:rPr>
        <w:t xml:space="preserve"> : </w:t>
      </w:r>
      <w:r w:rsidRPr="00034910">
        <w:t>ça</w:t>
      </w:r>
      <w:r w:rsidR="00E57EC9">
        <w:t xml:space="preserve">, </w:t>
      </w:r>
      <w:r w:rsidRPr="00034910">
        <w:t>c</w:t>
      </w:r>
      <w:r w:rsidR="00E57EC9">
        <w:t>’</w:t>
      </w:r>
      <w:r w:rsidRPr="00034910">
        <w:t>est la façon dont les Américains prononcent rue</w:t>
      </w:r>
      <w:r w:rsidR="00E57EC9">
        <w:t>.</w:t>
      </w:r>
    </w:p>
    <w:p w14:paraId="18513D6F" w14:textId="77777777" w:rsidR="00E57EC9" w:rsidRDefault="00776CEA" w:rsidP="00E57EC9">
      <w:r w:rsidRPr="00034910">
        <w:t>Nous faisant vis-à-vis</w:t>
      </w:r>
      <w:r w:rsidR="00E57EC9">
        <w:t xml:space="preserve">, </w:t>
      </w:r>
      <w:r w:rsidRPr="00034910">
        <w:t>il y a tout un alignement de hautes maisons</w:t>
      </w:r>
      <w:r w:rsidR="00E57EC9">
        <w:t xml:space="preserve">. </w:t>
      </w:r>
      <w:r w:rsidRPr="00034910">
        <w:t>C</w:t>
      </w:r>
      <w:r w:rsidR="00E57EC9">
        <w:t>’</w:t>
      </w:r>
      <w:r w:rsidRPr="00034910">
        <w:t>était</w:t>
      </w:r>
      <w:r w:rsidR="00E57EC9">
        <w:t xml:space="preserve">, </w:t>
      </w:r>
      <w:r w:rsidRPr="00034910">
        <w:t>paraît-il</w:t>
      </w:r>
      <w:r w:rsidR="00E57EC9">
        <w:t xml:space="preserve">, </w:t>
      </w:r>
      <w:r w:rsidRPr="00034910">
        <w:t>une boulangerie militaire</w:t>
      </w:r>
      <w:r w:rsidR="00E57EC9">
        <w:t xml:space="preserve">, </w:t>
      </w:r>
      <w:r w:rsidRPr="00034910">
        <w:t>une espèce de manutention</w:t>
      </w:r>
      <w:r w:rsidR="00E57EC9">
        <w:t xml:space="preserve">. </w:t>
      </w:r>
      <w:r w:rsidRPr="00034910">
        <w:t xml:space="preserve">Le feu a pris </w:t>
      </w:r>
      <w:proofErr w:type="spellStart"/>
      <w:r w:rsidRPr="00034910">
        <w:t>là dedans</w:t>
      </w:r>
      <w:proofErr w:type="spellEnd"/>
      <w:r w:rsidR="00E57EC9">
        <w:t xml:space="preserve">, </w:t>
      </w:r>
      <w:r w:rsidRPr="00034910">
        <w:t>a dévoré les planchers</w:t>
      </w:r>
      <w:r w:rsidR="00E57EC9">
        <w:t xml:space="preserve">, </w:t>
      </w:r>
      <w:r w:rsidRPr="00034910">
        <w:t>ne laissant debout que les gros murs et les énormes cheminées des fours</w:t>
      </w:r>
      <w:r w:rsidR="00E57EC9">
        <w:t>.</w:t>
      </w:r>
    </w:p>
    <w:p w14:paraId="646B8E55" w14:textId="77777777" w:rsidR="00E57EC9" w:rsidRDefault="00776CEA" w:rsidP="00E57EC9">
      <w:pPr>
        <w:rPr>
          <w:i/>
          <w:iCs/>
        </w:rPr>
      </w:pPr>
      <w:r w:rsidRPr="00034910">
        <w:t>L</w:t>
      </w:r>
      <w:r w:rsidR="00E57EC9">
        <w:t>’</w:t>
      </w:r>
      <w:r w:rsidRPr="00034910">
        <w:t>État a vendu le tout tel quel à une société</w:t>
      </w:r>
      <w:r w:rsidR="00E57EC9">
        <w:t xml:space="preserve">, </w:t>
      </w:r>
      <w:r w:rsidRPr="00034910">
        <w:t>et celle-ci a r</w:t>
      </w:r>
      <w:r w:rsidRPr="00034910">
        <w:t>é</w:t>
      </w:r>
      <w:r w:rsidRPr="00034910">
        <w:t>tabli plafonds et étages</w:t>
      </w:r>
      <w:r w:rsidR="00E57EC9">
        <w:t xml:space="preserve">, </w:t>
      </w:r>
      <w:r w:rsidRPr="00034910">
        <w:t xml:space="preserve">a fait peindre en clair les murs restés debout et a ouvert un hôtel de 800 chambres sous le titre de </w:t>
      </w:r>
      <w:r w:rsidRPr="00034910">
        <w:rPr>
          <w:i/>
          <w:iCs/>
        </w:rPr>
        <w:t>green-</w:t>
      </w:r>
      <w:proofErr w:type="spellStart"/>
      <w:r w:rsidRPr="00034910">
        <w:rPr>
          <w:i/>
          <w:iCs/>
        </w:rPr>
        <w:t>fellow</w:t>
      </w:r>
      <w:proofErr w:type="spellEnd"/>
      <w:r w:rsidRPr="00034910">
        <w:rPr>
          <w:i/>
          <w:iCs/>
        </w:rPr>
        <w:t xml:space="preserve"> cottage</w:t>
      </w:r>
      <w:r w:rsidR="00E57EC9">
        <w:rPr>
          <w:i/>
          <w:iCs/>
        </w:rPr>
        <w:t>.</w:t>
      </w:r>
    </w:p>
    <w:p w14:paraId="74C94071" w14:textId="77777777" w:rsidR="00E57EC9" w:rsidRDefault="00776CEA" w:rsidP="00E57EC9">
      <w:r w:rsidRPr="00034910">
        <w:t>C</w:t>
      </w:r>
      <w:r w:rsidR="00E57EC9">
        <w:t>’</w:t>
      </w:r>
      <w:r w:rsidRPr="00034910">
        <w:t>est</w:t>
      </w:r>
      <w:r w:rsidR="00E57EC9">
        <w:t xml:space="preserve">, </w:t>
      </w:r>
      <w:r w:rsidRPr="00034910">
        <w:t>paraît-il</w:t>
      </w:r>
      <w:r w:rsidR="00E57EC9">
        <w:t xml:space="preserve">, </w:t>
      </w:r>
      <w:r w:rsidRPr="00034910">
        <w:t>une plaisanterie très fine que cette ense</w:t>
      </w:r>
      <w:r w:rsidRPr="00034910">
        <w:t>i</w:t>
      </w:r>
      <w:r w:rsidRPr="00034910">
        <w:t>gne</w:t>
      </w:r>
      <w:r w:rsidR="00E57EC9">
        <w:t>.</w:t>
      </w:r>
    </w:p>
    <w:p w14:paraId="68F38D8D" w14:textId="77777777" w:rsidR="00E57EC9" w:rsidRDefault="00776CEA" w:rsidP="00E57EC9">
      <w:pPr>
        <w:rPr>
          <w:i/>
          <w:iCs/>
        </w:rPr>
      </w:pPr>
      <w:r w:rsidRPr="00034910">
        <w:t>Cela signifie à peu près</w:t>
      </w:r>
      <w:r w:rsidR="00E57EC9">
        <w:t xml:space="preserve"> : </w:t>
      </w:r>
      <w:r w:rsidRPr="00034910">
        <w:rPr>
          <w:i/>
          <w:iCs/>
        </w:rPr>
        <w:t>maison de campagne du bon ga</w:t>
      </w:r>
      <w:r w:rsidRPr="00034910">
        <w:rPr>
          <w:i/>
          <w:iCs/>
        </w:rPr>
        <w:t>r</w:t>
      </w:r>
      <w:r w:rsidRPr="00034910">
        <w:rPr>
          <w:i/>
          <w:iCs/>
        </w:rPr>
        <w:t>çon vert</w:t>
      </w:r>
      <w:r w:rsidR="00E57EC9">
        <w:rPr>
          <w:i/>
          <w:iCs/>
        </w:rPr>
        <w:t>.</w:t>
      </w:r>
    </w:p>
    <w:p w14:paraId="7103B609" w14:textId="77777777" w:rsidR="00E57EC9" w:rsidRDefault="00776CEA" w:rsidP="00E57EC9">
      <w:r w:rsidRPr="00034910">
        <w:t>On va se reposer deux jours ici</w:t>
      </w:r>
      <w:r w:rsidR="00E57EC9">
        <w:t xml:space="preserve">. </w:t>
      </w:r>
      <w:r w:rsidRPr="00034910">
        <w:t>Le 29</w:t>
      </w:r>
      <w:r w:rsidR="00E57EC9">
        <w:t xml:space="preserve">, </w:t>
      </w:r>
      <w:r w:rsidRPr="00034910">
        <w:t>un navire américain</w:t>
      </w:r>
      <w:r w:rsidR="00E57EC9">
        <w:t xml:space="preserve">, </w:t>
      </w:r>
      <w:r w:rsidRPr="00034910">
        <w:t xml:space="preserve">le </w:t>
      </w:r>
      <w:r w:rsidRPr="00034910">
        <w:rPr>
          <w:i/>
          <w:iCs/>
        </w:rPr>
        <w:t>White-Bird</w:t>
      </w:r>
      <w:r w:rsidR="00E57EC9">
        <w:rPr>
          <w:i/>
          <w:iCs/>
        </w:rPr>
        <w:t xml:space="preserve">, </w:t>
      </w:r>
      <w:r w:rsidRPr="00034910">
        <w:t>nous emportera</w:t>
      </w:r>
      <w:r w:rsidR="00E57EC9">
        <w:t xml:space="preserve">, </w:t>
      </w:r>
      <w:r w:rsidRPr="00034910">
        <w:t>avec notre machine de Dion</w:t>
      </w:r>
      <w:r w:rsidR="00E57EC9">
        <w:t xml:space="preserve">, </w:t>
      </w:r>
      <w:r w:rsidRPr="00034910">
        <w:t>vers les ports de Seattle et de Valdez</w:t>
      </w:r>
      <w:r w:rsidR="00E57EC9">
        <w:t>.</w:t>
      </w:r>
    </w:p>
    <w:p w14:paraId="4FD0FCF3" w14:textId="77777777" w:rsidR="00E57EC9" w:rsidRDefault="00776CEA" w:rsidP="00E57EC9">
      <w:r w:rsidRPr="00034910">
        <w:t>Huit fois vingt-quatre heures de traversée</w:t>
      </w:r>
      <w:r w:rsidR="00E57EC9">
        <w:t xml:space="preserve">, </w:t>
      </w:r>
      <w:r w:rsidRPr="00034910">
        <w:t>et nous serons dans l</w:t>
      </w:r>
      <w:r w:rsidR="00E57EC9">
        <w:t>’</w:t>
      </w:r>
      <w:r w:rsidRPr="00034910">
        <w:t>Alaska</w:t>
      </w:r>
      <w:r w:rsidR="00E57EC9">
        <w:t xml:space="preserve">, </w:t>
      </w:r>
      <w:r w:rsidRPr="00034910">
        <w:t>presqu</w:t>
      </w:r>
      <w:r w:rsidR="00E57EC9">
        <w:t>’</w:t>
      </w:r>
      <w:r w:rsidRPr="00034910">
        <w:t xml:space="preserve">île grande comme </w:t>
      </w:r>
      <w:smartTag w:uri="urn:schemas-microsoft-com:office:smarttags" w:element="PersonName">
        <w:smartTagPr>
          <w:attr w:name="ProductID" w:val="la France"/>
        </w:smartTagPr>
        <w:r w:rsidRPr="00034910">
          <w:t>la France</w:t>
        </w:r>
      </w:smartTag>
      <w:r w:rsidRPr="00034910">
        <w:t xml:space="preserve"> au moins</w:t>
      </w:r>
      <w:r w:rsidR="00E57EC9">
        <w:t xml:space="preserve">, </w:t>
      </w:r>
      <w:r w:rsidRPr="00034910">
        <w:t>qui forme l</w:t>
      </w:r>
      <w:r w:rsidR="00E57EC9">
        <w:t>’</w:t>
      </w:r>
      <w:r w:rsidRPr="00034910">
        <w:t>extrémité nord-ouest de l</w:t>
      </w:r>
      <w:r w:rsidR="00E57EC9">
        <w:t>’</w:t>
      </w:r>
      <w:r w:rsidRPr="00034910">
        <w:t>Amérique</w:t>
      </w:r>
      <w:r w:rsidR="00E57EC9">
        <w:t xml:space="preserve">, </w:t>
      </w:r>
      <w:r w:rsidRPr="00034910">
        <w:t>et qu</w:t>
      </w:r>
      <w:r w:rsidR="00E57EC9">
        <w:t>’</w:t>
      </w:r>
      <w:r w:rsidRPr="00034910">
        <w:t xml:space="preserve">un détroit glacé sépare de </w:t>
      </w:r>
      <w:smartTag w:uri="urn:schemas-microsoft-com:office:smarttags" w:element="PersonName">
        <w:smartTagPr>
          <w:attr w:name="ProductID" w:val="la Sib￩rie"/>
        </w:smartTagPr>
        <w:r w:rsidRPr="00034910">
          <w:t>la Sibérie</w:t>
        </w:r>
      </w:smartTag>
      <w:r w:rsidRPr="00034910">
        <w:t xml:space="preserve"> orientale</w:t>
      </w:r>
      <w:r w:rsidR="00E57EC9">
        <w:t>.</w:t>
      </w:r>
    </w:p>
    <w:p w14:paraId="4379145B" w14:textId="77777777" w:rsidR="00E57EC9" w:rsidRDefault="00776CEA" w:rsidP="00E57EC9">
      <w:r w:rsidRPr="00034910">
        <w:t>Nous aurons ainsi dix jours d</w:t>
      </w:r>
      <w:r w:rsidR="00E57EC9">
        <w:t>’</w:t>
      </w:r>
      <w:r w:rsidRPr="00034910">
        <w:t>avance sur tous les concu</w:t>
      </w:r>
      <w:r w:rsidRPr="00034910">
        <w:t>r</w:t>
      </w:r>
      <w:r w:rsidRPr="00034910">
        <w:t>rents</w:t>
      </w:r>
      <w:r w:rsidR="00E57EC9">
        <w:t xml:space="preserve">, </w:t>
      </w:r>
      <w:r w:rsidRPr="00034910">
        <w:t>qui ont perdu cinq jours à New-York dans les banquets et les fêtes</w:t>
      </w:r>
      <w:r w:rsidR="00E57EC9">
        <w:t>.</w:t>
      </w:r>
    </w:p>
    <w:p w14:paraId="2E7ACD2A" w14:textId="77777777" w:rsidR="00E57EC9" w:rsidRDefault="00E57EC9" w:rsidP="00E57EC9">
      <w:r>
        <w:lastRenderedPageBreak/>
        <w:t>…</w:t>
      </w:r>
    </w:p>
    <w:p w14:paraId="616CAC17" w14:textId="77777777" w:rsidR="00E57EC9" w:rsidRDefault="00776CEA" w:rsidP="00E57EC9">
      <w:r w:rsidRPr="00034910">
        <w:t>Ce journal</w:t>
      </w:r>
      <w:r w:rsidR="00E57EC9">
        <w:t xml:space="preserve">, </w:t>
      </w:r>
      <w:r w:rsidRPr="00034910">
        <w:t>dûment plié</w:t>
      </w:r>
      <w:r w:rsidR="00E57EC9">
        <w:t xml:space="preserve">, </w:t>
      </w:r>
      <w:r w:rsidRPr="00034910">
        <w:t>fut mis sous une enveloppe que Jean orna de cette inscription calligraphiée</w:t>
      </w:r>
      <w:r w:rsidR="00E57EC9">
        <w:t> :</w:t>
      </w:r>
    </w:p>
    <w:p w14:paraId="6CB028A1" w14:textId="6BCA980D" w:rsidR="00E57EC9" w:rsidRDefault="00776CEA" w:rsidP="007D17F9">
      <w:pPr>
        <w:pStyle w:val="Centrsolidaire"/>
        <w:rPr>
          <w:szCs w:val="32"/>
        </w:rPr>
      </w:pPr>
      <w:r w:rsidRPr="00E57EC9">
        <w:t xml:space="preserve">À </w:t>
      </w:r>
      <w:r w:rsidR="00E57EC9">
        <w:t>M</w:t>
      </w:r>
      <w:r w:rsidR="00E57EC9" w:rsidRPr="00E57EC9">
        <w:rPr>
          <w:vertAlign w:val="superscript"/>
        </w:rPr>
        <w:t>me</w:t>
      </w:r>
      <w:r w:rsidR="00E57EC9">
        <w:t> </w:t>
      </w:r>
      <w:proofErr w:type="spellStart"/>
      <w:r w:rsidRPr="00E57EC9">
        <w:rPr>
          <w:szCs w:val="32"/>
        </w:rPr>
        <w:t>BROT</w:t>
      </w:r>
      <w:proofErr w:type="spellEnd"/>
      <w:r w:rsidR="00E57EC9">
        <w:rPr>
          <w:szCs w:val="32"/>
        </w:rPr>
        <w:t>,</w:t>
      </w:r>
    </w:p>
    <w:p w14:paraId="5FBC234C" w14:textId="77777777" w:rsidR="00E57EC9" w:rsidRDefault="00776CEA" w:rsidP="007D17F9">
      <w:pPr>
        <w:pStyle w:val="Centrsolidaire"/>
      </w:pPr>
      <w:r w:rsidRPr="00E57EC9">
        <w:t>15</w:t>
      </w:r>
      <w:r w:rsidR="00E57EC9">
        <w:t xml:space="preserve">, </w:t>
      </w:r>
      <w:r w:rsidRPr="00E57EC9">
        <w:t>rue de Ménilmontant</w:t>
      </w:r>
      <w:r w:rsidR="00E57EC9">
        <w:t>,</w:t>
      </w:r>
    </w:p>
    <w:p w14:paraId="211A3BEE" w14:textId="2DABC7ED" w:rsidR="00E57EC9" w:rsidRDefault="00E57EC9" w:rsidP="007D17F9">
      <w:pPr>
        <w:pStyle w:val="Centrsolidaire"/>
      </w:pPr>
      <w:r>
        <w:t>(</w:t>
      </w:r>
      <w:r w:rsidR="00776CEA" w:rsidRPr="00E57EC9">
        <w:t>Paris</w:t>
      </w:r>
      <w:r>
        <w:t xml:space="preserve">, </w:t>
      </w:r>
      <w:r w:rsidRPr="00E57EC9">
        <w:t>XI</w:t>
      </w:r>
      <w:r w:rsidRPr="00E57EC9">
        <w:rPr>
          <w:szCs w:val="32"/>
          <w:vertAlign w:val="superscript"/>
        </w:rPr>
        <w:t>e</w:t>
      </w:r>
      <w:r>
        <w:t>).</w:t>
      </w:r>
    </w:p>
    <w:p w14:paraId="09E0230D" w14:textId="77777777" w:rsidR="00E57EC9" w:rsidRDefault="00776CEA" w:rsidP="00E57EC9">
      <w:r w:rsidRPr="00034910">
        <w:t>Puis le gamin s</w:t>
      </w:r>
      <w:r w:rsidR="00E57EC9">
        <w:t>’</w:t>
      </w:r>
      <w:r w:rsidRPr="00034910">
        <w:t>en alla</w:t>
      </w:r>
      <w:r w:rsidR="00E57EC9">
        <w:t xml:space="preserve">, </w:t>
      </w:r>
      <w:r w:rsidRPr="00034910">
        <w:t>d</w:t>
      </w:r>
      <w:r w:rsidR="00E57EC9">
        <w:t>’</w:t>
      </w:r>
      <w:r w:rsidRPr="00034910">
        <w:t>un pas léger</w:t>
      </w:r>
      <w:r w:rsidR="00E57EC9">
        <w:t xml:space="preserve">, </w:t>
      </w:r>
      <w:r w:rsidRPr="00034910">
        <w:t>porter sa missive au bureau de poste le plus voisin</w:t>
      </w:r>
      <w:r w:rsidR="00E57EC9">
        <w:t xml:space="preserve">, </w:t>
      </w:r>
      <w:r w:rsidRPr="00034910">
        <w:t>sans soupçonner le moins du monde que le départ annoncé ne s</w:t>
      </w:r>
      <w:r w:rsidR="00E57EC9">
        <w:t>’</w:t>
      </w:r>
      <w:r w:rsidRPr="00034910">
        <w:t>effectuerait pas aussi facil</w:t>
      </w:r>
      <w:r w:rsidRPr="00034910">
        <w:t>e</w:t>
      </w:r>
      <w:r w:rsidRPr="00034910">
        <w:t>ment qu</w:t>
      </w:r>
      <w:r w:rsidR="00E57EC9">
        <w:t>’</w:t>
      </w:r>
      <w:r w:rsidRPr="00034910">
        <w:t>il semblait le croire</w:t>
      </w:r>
      <w:r w:rsidR="00E57EC9">
        <w:t>.</w:t>
      </w:r>
    </w:p>
    <w:p w14:paraId="04B587F4" w14:textId="0679CDFD" w:rsidR="00776CEA" w:rsidRPr="007F1C96" w:rsidRDefault="00776CEA" w:rsidP="007F1C96">
      <w:pPr>
        <w:pStyle w:val="Titre1"/>
      </w:pPr>
      <w:bookmarkStart w:id="16" w:name="_Toc195633747"/>
      <w:r w:rsidRPr="007F1C96">
        <w:lastRenderedPageBreak/>
        <w:t>CINQUIÈME ÉPISODE</w:t>
      </w:r>
      <w:r w:rsidRPr="007F1C96">
        <w:br/>
      </w:r>
      <w:r w:rsidRPr="007F1C96">
        <w:br/>
      </w:r>
      <w:r w:rsidRPr="007F1C96">
        <w:lastRenderedPageBreak/>
        <w:t>L</w:t>
      </w:r>
      <w:r w:rsidR="00E57EC9" w:rsidRPr="007F1C96">
        <w:t>’</w:t>
      </w:r>
      <w:r w:rsidRPr="007F1C96">
        <w:t>HOMME SANS PIEDS</w:t>
      </w:r>
      <w:bookmarkEnd w:id="16"/>
      <w:r w:rsidRPr="007F1C96">
        <w:br/>
      </w:r>
    </w:p>
    <w:p w14:paraId="30131AD8" w14:textId="2C8EAD5A" w:rsidR="00E57EC9" w:rsidRDefault="007C5BD3" w:rsidP="007D17F9">
      <w:pPr>
        <w:pStyle w:val="Centrsolidaire"/>
      </w:pPr>
      <w:r w:rsidRPr="00E57EC9">
        <w:rPr>
          <w:noProof/>
        </w:rPr>
        <w:drawing>
          <wp:inline distT="0" distB="0" distL="0" distR="0" wp14:anchorId="4A7618B8" wp14:editId="6B1F5863">
            <wp:extent cx="5764530" cy="5080635"/>
            <wp:effectExtent l="0" t="0" r="0" b="0"/>
            <wp:docPr id="49"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4530" cy="5080635"/>
                    </a:xfrm>
                    <a:prstGeom prst="rect">
                      <a:avLst/>
                    </a:prstGeom>
                    <a:noFill/>
                    <a:ln>
                      <a:noFill/>
                    </a:ln>
                  </pic:spPr>
                </pic:pic>
              </a:graphicData>
            </a:graphic>
          </wp:inline>
        </w:drawing>
      </w:r>
    </w:p>
    <w:p w14:paraId="79C6BDA1" w14:textId="3ACB9B57" w:rsidR="00776CEA" w:rsidRPr="007F1C96" w:rsidRDefault="00776CEA" w:rsidP="007F1C96">
      <w:pPr>
        <w:pStyle w:val="Titre2"/>
      </w:pPr>
      <w:bookmarkStart w:id="17" w:name="_Toc195633748"/>
      <w:r w:rsidRPr="007F1C96">
        <w:t>CHAPITRE PREMIER</w:t>
      </w:r>
      <w:r w:rsidRPr="007F1C96">
        <w:br/>
      </w:r>
      <w:r w:rsidRPr="007F1C96">
        <w:br/>
        <w:t>UN JOUR TRAGIQUE</w:t>
      </w:r>
      <w:bookmarkEnd w:id="17"/>
      <w:r w:rsidRPr="007F1C96">
        <w:br/>
      </w:r>
    </w:p>
    <w:p w14:paraId="7FDF07FD" w14:textId="77777777" w:rsidR="00E57EC9" w:rsidRDefault="00776CEA" w:rsidP="00E57EC9">
      <w:r w:rsidRPr="00034910">
        <w:lastRenderedPageBreak/>
        <w:t>Il était environ huit heures du matin</w:t>
      </w:r>
      <w:r w:rsidR="00E57EC9">
        <w:t xml:space="preserve">, </w:t>
      </w:r>
      <w:r w:rsidRPr="00034910">
        <w:t xml:space="preserve">quand </w:t>
      </w:r>
      <w:proofErr w:type="spellStart"/>
      <w:r w:rsidRPr="00034910">
        <w:t>Fleuriane</w:t>
      </w:r>
      <w:proofErr w:type="spellEnd"/>
      <w:r w:rsidRPr="00034910">
        <w:t xml:space="preserve"> qui</w:t>
      </w:r>
      <w:r w:rsidRPr="00034910">
        <w:t>t</w:t>
      </w:r>
      <w:r w:rsidRPr="00034910">
        <w:t xml:space="preserve">ta sa chambre de </w:t>
      </w:r>
      <w:proofErr w:type="spellStart"/>
      <w:r w:rsidRPr="00034910">
        <w:t>Jippy-Pavilion</w:t>
      </w:r>
      <w:proofErr w:type="spellEnd"/>
      <w:r w:rsidR="00E57EC9">
        <w:t xml:space="preserve">. </w:t>
      </w:r>
      <w:r w:rsidRPr="00034910">
        <w:t>La jeune fille</w:t>
      </w:r>
      <w:r w:rsidR="00E57EC9">
        <w:t xml:space="preserve">, </w:t>
      </w:r>
      <w:r w:rsidRPr="00034910">
        <w:t>pour la première fois depuis de longs jours</w:t>
      </w:r>
      <w:r w:rsidR="00E57EC9">
        <w:t xml:space="preserve">, </w:t>
      </w:r>
      <w:r w:rsidRPr="00034910">
        <w:t>avait admirablement dormi</w:t>
      </w:r>
      <w:r w:rsidR="00E57EC9">
        <w:t xml:space="preserve">. </w:t>
      </w:r>
      <w:r w:rsidRPr="00034910">
        <w:t>Elle se sentait rassérénée</w:t>
      </w:r>
      <w:r w:rsidR="00E57EC9">
        <w:t xml:space="preserve">, </w:t>
      </w:r>
      <w:r w:rsidRPr="00034910">
        <w:t>l</w:t>
      </w:r>
      <w:r w:rsidR="00E57EC9">
        <w:t>’</w:t>
      </w:r>
      <w:r w:rsidRPr="00034910">
        <w:t>esprit léger</w:t>
      </w:r>
      <w:r w:rsidR="00E57EC9">
        <w:t xml:space="preserve">, </w:t>
      </w:r>
      <w:r w:rsidRPr="00034910">
        <w:t>enclin à l</w:t>
      </w:r>
      <w:r w:rsidR="00E57EC9">
        <w:t>’</w:t>
      </w:r>
      <w:r w:rsidRPr="00034910">
        <w:t>optimisme</w:t>
      </w:r>
      <w:r w:rsidR="00E57EC9">
        <w:t>.</w:t>
      </w:r>
    </w:p>
    <w:p w14:paraId="5182977E" w14:textId="7CD4A883" w:rsidR="00E57EC9" w:rsidRDefault="00776CEA" w:rsidP="00E57EC9">
      <w:r w:rsidRPr="00034910">
        <w:t>Le lendemain</w:t>
      </w:r>
      <w:r w:rsidR="00E57EC9">
        <w:t xml:space="preserve">, </w:t>
      </w:r>
      <w:r w:rsidRPr="00034910">
        <w:t>2</w:t>
      </w:r>
      <w:r w:rsidR="00E57EC9" w:rsidRPr="00034910">
        <w:t>9</w:t>
      </w:r>
      <w:r w:rsidR="00E57EC9">
        <w:t> </w:t>
      </w:r>
      <w:r w:rsidR="00E57EC9" w:rsidRPr="00034910">
        <w:t>mars</w:t>
      </w:r>
      <w:r w:rsidR="00E57EC9">
        <w:t xml:space="preserve">, </w:t>
      </w:r>
      <w:r w:rsidRPr="00034910">
        <w:t>elle s</w:t>
      </w:r>
      <w:r w:rsidR="00E57EC9">
        <w:t>’</w:t>
      </w:r>
      <w:r w:rsidRPr="00034910">
        <w:t xml:space="preserve">embarquerait sur le </w:t>
      </w:r>
      <w:r w:rsidRPr="00034910">
        <w:rPr>
          <w:i/>
          <w:iCs/>
        </w:rPr>
        <w:t xml:space="preserve">White-Bird </w:t>
      </w:r>
      <w:r w:rsidRPr="00034910">
        <w:t>et</w:t>
      </w:r>
      <w:r w:rsidR="00E57EC9">
        <w:t xml:space="preserve">, </w:t>
      </w:r>
      <w:r w:rsidRPr="00034910">
        <w:t>durant une huitaine au moins</w:t>
      </w:r>
      <w:r w:rsidR="00E57EC9">
        <w:t xml:space="preserve">, </w:t>
      </w:r>
      <w:r w:rsidRPr="00034910">
        <w:t>elle jouirait d</w:t>
      </w:r>
      <w:r w:rsidR="00E57EC9">
        <w:t>’</w:t>
      </w:r>
      <w:r w:rsidRPr="00034910">
        <w:t>une tra</w:t>
      </w:r>
      <w:r w:rsidRPr="00034910">
        <w:t>n</w:t>
      </w:r>
      <w:r w:rsidRPr="00034910">
        <w:t>quillité relative</w:t>
      </w:r>
      <w:r w:rsidR="00E57EC9">
        <w:t xml:space="preserve">. </w:t>
      </w:r>
      <w:r w:rsidRPr="00034910">
        <w:t>La traversée serait un entr</w:t>
      </w:r>
      <w:r w:rsidR="00E57EC9">
        <w:t>’</w:t>
      </w:r>
      <w:r w:rsidRPr="00034910">
        <w:t>acte dans la lutte engagée contre le crime</w:t>
      </w:r>
      <w:r w:rsidR="00E57EC9">
        <w:t>.</w:t>
      </w:r>
    </w:p>
    <w:p w14:paraId="3E8D69E7" w14:textId="77777777" w:rsidR="00E57EC9" w:rsidRDefault="00776CEA" w:rsidP="00E57EC9">
      <w:r w:rsidRPr="00034910">
        <w:t>Le crime</w:t>
      </w:r>
      <w:r w:rsidR="00E57EC9">
        <w:t xml:space="preserve"> ! </w:t>
      </w:r>
      <w:r w:rsidRPr="00034910">
        <w:t>En dépit des dangers passés ou à venir</w:t>
      </w:r>
      <w:r w:rsidR="00E57EC9">
        <w:t xml:space="preserve">, </w:t>
      </w:r>
      <w:r w:rsidRPr="00034910">
        <w:t>elle so</w:t>
      </w:r>
      <w:r w:rsidRPr="00034910">
        <w:t>u</w:t>
      </w:r>
      <w:r w:rsidRPr="00034910">
        <w:t>riait en prononçant ce mot macabre</w:t>
      </w:r>
      <w:r w:rsidR="00E57EC9">
        <w:t>.</w:t>
      </w:r>
    </w:p>
    <w:p w14:paraId="63A6D8BD" w14:textId="77777777" w:rsidR="00E57EC9" w:rsidRDefault="00776CEA" w:rsidP="00E57EC9">
      <w:r w:rsidRPr="00034910">
        <w:t>C</w:t>
      </w:r>
      <w:r w:rsidR="00E57EC9">
        <w:t>’</w:t>
      </w:r>
      <w:r w:rsidRPr="00034910">
        <w:t>est qu</w:t>
      </w:r>
      <w:r w:rsidR="00E57EC9">
        <w:t>’</w:t>
      </w:r>
      <w:r w:rsidRPr="00034910">
        <w:t>il éveillait en son cœur un délicieux émoi</w:t>
      </w:r>
      <w:r w:rsidR="00E57EC9">
        <w:t>.</w:t>
      </w:r>
    </w:p>
    <w:p w14:paraId="2C369017" w14:textId="77777777" w:rsidR="00E57EC9" w:rsidRDefault="00776CEA" w:rsidP="00E57EC9">
      <w:r w:rsidRPr="00034910">
        <w:t>Avec une stupeur joyeuse</w:t>
      </w:r>
      <w:r w:rsidR="00E57EC9">
        <w:t xml:space="preserve">, </w:t>
      </w:r>
      <w:r w:rsidRPr="00034910">
        <w:t>elle avait assisté au développ</w:t>
      </w:r>
      <w:r w:rsidRPr="00034910">
        <w:t>e</w:t>
      </w:r>
      <w:r w:rsidRPr="00034910">
        <w:t xml:space="preserve">ment de la pensée de Dick </w:t>
      </w:r>
      <w:proofErr w:type="spellStart"/>
      <w:r w:rsidRPr="00034910">
        <w:t>Fann</w:t>
      </w:r>
      <w:proofErr w:type="spellEnd"/>
      <w:r w:rsidR="00E57EC9">
        <w:t xml:space="preserve">. </w:t>
      </w:r>
      <w:r w:rsidRPr="00034910">
        <w:t>Elle avait admiré son sang-froid</w:t>
      </w:r>
      <w:r w:rsidR="00E57EC9">
        <w:t xml:space="preserve">, </w:t>
      </w:r>
      <w:r w:rsidRPr="00034910">
        <w:t>son courage</w:t>
      </w:r>
      <w:r w:rsidR="00E57EC9">
        <w:t xml:space="preserve">. </w:t>
      </w:r>
      <w:r w:rsidRPr="00034910">
        <w:t>Une fierté était née en elle du dévouement qu</w:t>
      </w:r>
      <w:r w:rsidR="00E57EC9">
        <w:t>’</w:t>
      </w:r>
      <w:r w:rsidRPr="00034910">
        <w:t>il lui avait marqué</w:t>
      </w:r>
      <w:r w:rsidR="00E57EC9">
        <w:t>.</w:t>
      </w:r>
    </w:p>
    <w:p w14:paraId="4A88DAAC" w14:textId="77777777" w:rsidR="00E57EC9" w:rsidRDefault="00776CEA" w:rsidP="00E57EC9">
      <w:r w:rsidRPr="00034910">
        <w:t>Et</w:t>
      </w:r>
      <w:r w:rsidR="00E57EC9">
        <w:t xml:space="preserve">, </w:t>
      </w:r>
      <w:r w:rsidRPr="00034910">
        <w:t>lors de sa dernière intervention</w:t>
      </w:r>
      <w:r w:rsidR="00E57EC9">
        <w:t xml:space="preserve">, </w:t>
      </w:r>
      <w:r w:rsidRPr="00034910">
        <w:t>quand il l</w:t>
      </w:r>
      <w:r w:rsidR="00E57EC9">
        <w:t>’</w:t>
      </w:r>
      <w:r w:rsidRPr="00034910">
        <w:t xml:space="preserve">avait délivrée des loups et de </w:t>
      </w:r>
      <w:proofErr w:type="spellStart"/>
      <w:r w:rsidRPr="00034910">
        <w:t>Natson</w:t>
      </w:r>
      <w:proofErr w:type="spellEnd"/>
      <w:r w:rsidR="00E57EC9">
        <w:t xml:space="preserve">, </w:t>
      </w:r>
      <w:r w:rsidRPr="00034910">
        <w:t>tout en sauvant le jeune Jean</w:t>
      </w:r>
      <w:r w:rsidR="00E57EC9">
        <w:t xml:space="preserve">, </w:t>
      </w:r>
      <w:r w:rsidRPr="00034910">
        <w:t>une grande lumière s</w:t>
      </w:r>
      <w:r w:rsidR="00E57EC9">
        <w:t>’</w:t>
      </w:r>
      <w:r w:rsidRPr="00034910">
        <w:t>était faite en son âme</w:t>
      </w:r>
      <w:r w:rsidR="00E57EC9">
        <w:t xml:space="preserve">. </w:t>
      </w:r>
      <w:r w:rsidRPr="00034910">
        <w:t>Au moment de la sép</w:t>
      </w:r>
      <w:r w:rsidRPr="00034910">
        <w:t>a</w:t>
      </w:r>
      <w:r w:rsidRPr="00034910">
        <w:t>ration</w:t>
      </w:r>
      <w:r w:rsidR="00E57EC9">
        <w:t xml:space="preserve">, </w:t>
      </w:r>
      <w:r w:rsidRPr="00034910">
        <w:t>des larmes brûlantes avaient obscurci ses regards</w:t>
      </w:r>
      <w:r w:rsidR="00E57EC9">
        <w:t xml:space="preserve">. </w:t>
      </w:r>
      <w:r w:rsidRPr="00034910">
        <w:t>Tout bas</w:t>
      </w:r>
      <w:r w:rsidR="00E57EC9">
        <w:t xml:space="preserve">, </w:t>
      </w:r>
      <w:r w:rsidRPr="00034910">
        <w:t>elle avait murmuré</w:t>
      </w:r>
      <w:r w:rsidR="00E57EC9">
        <w:t> :</w:t>
      </w:r>
    </w:p>
    <w:p w14:paraId="68662A66" w14:textId="77777777" w:rsidR="00E57EC9" w:rsidRDefault="00E57EC9" w:rsidP="00E57EC9">
      <w:r>
        <w:t>— </w:t>
      </w:r>
      <w:r w:rsidR="00776CEA" w:rsidRPr="00034910">
        <w:t>Mais je l</w:t>
      </w:r>
      <w:r>
        <w:t>’</w:t>
      </w:r>
      <w:r w:rsidR="00776CEA" w:rsidRPr="00034910">
        <w:t>aime</w:t>
      </w:r>
      <w:r>
        <w:t> !</w:t>
      </w:r>
    </w:p>
    <w:p w14:paraId="61528152" w14:textId="77777777" w:rsidR="00E57EC9" w:rsidRDefault="00776CEA" w:rsidP="00E57EC9">
      <w:r w:rsidRPr="00034910">
        <w:t>Et ce matin-là</w:t>
      </w:r>
      <w:r w:rsidR="00E57EC9">
        <w:t xml:space="preserve">, </w:t>
      </w:r>
      <w:r w:rsidRPr="00034910">
        <w:t>tout en parcourant les allées du jardin</w:t>
      </w:r>
      <w:r w:rsidR="00E57EC9">
        <w:t xml:space="preserve">, </w:t>
      </w:r>
      <w:r w:rsidRPr="00034910">
        <w:t>elle se redisait à mi-voix</w:t>
      </w:r>
      <w:r w:rsidR="00E57EC9">
        <w:t xml:space="preserve">, </w:t>
      </w:r>
      <w:r w:rsidRPr="00034910">
        <w:t>les paroles lui apportant une consolation</w:t>
      </w:r>
      <w:r w:rsidR="00E57EC9">
        <w:t> :</w:t>
      </w:r>
    </w:p>
    <w:p w14:paraId="4373D005" w14:textId="77777777" w:rsidR="00E57EC9" w:rsidRDefault="00E57EC9" w:rsidP="00E57EC9">
      <w:r>
        <w:t>— </w:t>
      </w:r>
      <w:r w:rsidR="00776CEA" w:rsidRPr="00034910">
        <w:t>Oui</w:t>
      </w:r>
      <w:r>
        <w:t xml:space="preserve">, </w:t>
      </w:r>
      <w:r w:rsidR="00776CEA" w:rsidRPr="00034910">
        <w:t>je l</w:t>
      </w:r>
      <w:r>
        <w:t>’</w:t>
      </w:r>
      <w:r w:rsidR="00776CEA" w:rsidRPr="00034910">
        <w:t>aime</w:t>
      </w:r>
      <w:r>
        <w:t xml:space="preserve">… </w:t>
      </w:r>
      <w:r w:rsidR="00776CEA" w:rsidRPr="00034910">
        <w:t>Oh</w:t>
      </w:r>
      <w:r>
        <w:t xml:space="preserve"> ! </w:t>
      </w:r>
      <w:r w:rsidR="00776CEA" w:rsidRPr="00034910">
        <w:t>quand reverrai-je mon père</w:t>
      </w:r>
      <w:r>
        <w:t xml:space="preserve">, </w:t>
      </w:r>
      <w:r w:rsidR="00776CEA" w:rsidRPr="00034910">
        <w:t>pour le supplier de consentir</w:t>
      </w:r>
      <w:r>
        <w:t>… ?</w:t>
      </w:r>
    </w:p>
    <w:p w14:paraId="1828BC47" w14:textId="77777777" w:rsidR="00E57EC9" w:rsidRDefault="00776CEA" w:rsidP="00E57EC9">
      <w:r w:rsidRPr="00034910">
        <w:t>Elle se prit à rire</w:t>
      </w:r>
      <w:r w:rsidR="00E57EC9">
        <w:t>.</w:t>
      </w:r>
    </w:p>
    <w:p w14:paraId="3A8DC55B" w14:textId="77777777" w:rsidR="00E57EC9" w:rsidRDefault="00E57EC9" w:rsidP="00E57EC9">
      <w:r>
        <w:lastRenderedPageBreak/>
        <w:t>— </w:t>
      </w:r>
      <w:r w:rsidR="00776CEA" w:rsidRPr="00034910">
        <w:t>Consentir</w:t>
      </w:r>
      <w:r>
        <w:t xml:space="preserve"> ! </w:t>
      </w:r>
      <w:r w:rsidR="00776CEA" w:rsidRPr="00034910">
        <w:t>Peut-il seulement avoir l</w:t>
      </w:r>
      <w:r>
        <w:t>’</w:t>
      </w:r>
      <w:r w:rsidR="00776CEA" w:rsidRPr="00034910">
        <w:t>idée de résister</w:t>
      </w:r>
      <w:r>
        <w:t xml:space="preserve">, </w:t>
      </w:r>
      <w:r w:rsidR="00776CEA" w:rsidRPr="00034910">
        <w:t>lui qui n</w:t>
      </w:r>
      <w:r>
        <w:t>’</w:t>
      </w:r>
      <w:r w:rsidR="00776CEA" w:rsidRPr="00034910">
        <w:t xml:space="preserve">a cessé de gâter sa </w:t>
      </w:r>
      <w:proofErr w:type="spellStart"/>
      <w:r w:rsidR="00776CEA" w:rsidRPr="00034910">
        <w:t>Fleuriane</w:t>
      </w:r>
      <w:proofErr w:type="spellEnd"/>
      <w:r>
        <w:t> ?</w:t>
      </w:r>
    </w:p>
    <w:p w14:paraId="0169FD0F" w14:textId="77777777" w:rsidR="00E57EC9" w:rsidRDefault="00776CEA" w:rsidP="00E57EC9">
      <w:r w:rsidRPr="00034910">
        <w:t>Une grimace lui échappa</w:t>
      </w:r>
      <w:r w:rsidR="00E57EC9">
        <w:t xml:space="preserve">. </w:t>
      </w:r>
      <w:r w:rsidRPr="00034910">
        <w:t>Au détour de l</w:t>
      </w:r>
      <w:r w:rsidR="00E57EC9">
        <w:t>’</w:t>
      </w:r>
      <w:r w:rsidRPr="00034910">
        <w:t>allée</w:t>
      </w:r>
      <w:r w:rsidR="00E57EC9">
        <w:t xml:space="preserve">, </w:t>
      </w:r>
      <w:r w:rsidRPr="00034910">
        <w:t>la dame de compagnie</w:t>
      </w:r>
      <w:r w:rsidR="00E57EC9">
        <w:t xml:space="preserve">, </w:t>
      </w:r>
      <w:proofErr w:type="spellStart"/>
      <w:r w:rsidRPr="00034910">
        <w:t>Patorne</w:t>
      </w:r>
      <w:proofErr w:type="spellEnd"/>
      <w:r w:rsidR="00E57EC9">
        <w:t xml:space="preserve">, </w:t>
      </w:r>
      <w:r w:rsidRPr="00034910">
        <w:t>se montrait</w:t>
      </w:r>
      <w:r w:rsidR="00E57EC9">
        <w:t>.</w:t>
      </w:r>
    </w:p>
    <w:p w14:paraId="44CA78F2" w14:textId="77777777" w:rsidR="00E57EC9" w:rsidRDefault="00776CEA" w:rsidP="00E57EC9">
      <w:r w:rsidRPr="00034910">
        <w:t>Une robe prétentieuse</w:t>
      </w:r>
      <w:r w:rsidR="00E57EC9">
        <w:t xml:space="preserve">, </w:t>
      </w:r>
      <w:r w:rsidRPr="00034910">
        <w:t>surchargée de dentelles</w:t>
      </w:r>
      <w:r w:rsidR="00E57EC9">
        <w:t xml:space="preserve">, </w:t>
      </w:r>
      <w:r w:rsidRPr="00034910">
        <w:t>de flots de rubans multicolores</w:t>
      </w:r>
      <w:r w:rsidR="00E57EC9">
        <w:t xml:space="preserve">, </w:t>
      </w:r>
      <w:r w:rsidRPr="00034910">
        <w:t>un chapeau inénarrable</w:t>
      </w:r>
      <w:r w:rsidR="00E57EC9">
        <w:t xml:space="preserve">, </w:t>
      </w:r>
      <w:r w:rsidRPr="00034910">
        <w:t>lui assuraient l</w:t>
      </w:r>
      <w:r w:rsidR="00E57EC9">
        <w:t>’</w:t>
      </w:r>
      <w:r w:rsidRPr="00034910">
        <w:t xml:space="preserve">aspect le plus </w:t>
      </w:r>
      <w:proofErr w:type="spellStart"/>
      <w:r w:rsidRPr="00034910">
        <w:t>hétéroclitement</w:t>
      </w:r>
      <w:proofErr w:type="spellEnd"/>
      <w:r w:rsidRPr="00034910">
        <w:t xml:space="preserve"> comique qu</w:t>
      </w:r>
      <w:r w:rsidR="00E57EC9">
        <w:t>’</w:t>
      </w:r>
      <w:r w:rsidRPr="00034910">
        <w:t>il fût possible de rêver</w:t>
      </w:r>
      <w:r w:rsidR="00E57EC9">
        <w:t>.</w:t>
      </w:r>
    </w:p>
    <w:p w14:paraId="4C219BCF" w14:textId="77777777" w:rsidR="00E57EC9" w:rsidRDefault="00776CEA" w:rsidP="00E57EC9">
      <w:r w:rsidRPr="00034910">
        <w:t>Ce qui ne l</w:t>
      </w:r>
      <w:r w:rsidR="00E57EC9">
        <w:t>’</w:t>
      </w:r>
      <w:r w:rsidRPr="00034910">
        <w:t>empêchait pas de marcher d</w:t>
      </w:r>
      <w:r w:rsidR="00E57EC9">
        <w:t>’</w:t>
      </w:r>
      <w:r w:rsidRPr="00034910">
        <w:t>un air conquérant</w:t>
      </w:r>
      <w:r w:rsidR="00E57EC9">
        <w:t xml:space="preserve">, </w:t>
      </w:r>
      <w:r w:rsidRPr="00034910">
        <w:t>de contorsionner son visage anguleux en minauderies horribles</w:t>
      </w:r>
      <w:r w:rsidR="00E57EC9">
        <w:t>.</w:t>
      </w:r>
    </w:p>
    <w:p w14:paraId="3AE3C509" w14:textId="2778D687" w:rsidR="00E57EC9" w:rsidRDefault="00E57EC9" w:rsidP="00E57EC9">
      <w:r>
        <w:t>— </w:t>
      </w:r>
      <w:r w:rsidR="00776CEA" w:rsidRPr="00034910">
        <w:t>Ah</w:t>
      </w:r>
      <w:r>
        <w:t xml:space="preserve"> ! </w:t>
      </w:r>
      <w:r w:rsidR="00776CEA" w:rsidRPr="00034910">
        <w:t>ma chère</w:t>
      </w:r>
      <w:r>
        <w:t xml:space="preserve">, </w:t>
      </w:r>
      <w:r w:rsidR="00776CEA" w:rsidRPr="00034910">
        <w:t>fit-elle en prenant des poses</w:t>
      </w:r>
      <w:r>
        <w:t>, M. </w:t>
      </w:r>
      <w:r w:rsidR="00776CEA" w:rsidRPr="00034910">
        <w:t>Larmette</w:t>
      </w:r>
      <w:r>
        <w:t xml:space="preserve">, </w:t>
      </w:r>
      <w:r w:rsidR="00776CEA" w:rsidRPr="00034910">
        <w:t>qui vient de prendre le premier lunch en ma compagnie</w:t>
      </w:r>
      <w:r>
        <w:t xml:space="preserve">, </w:t>
      </w:r>
      <w:r w:rsidR="00776CEA" w:rsidRPr="00034910">
        <w:t>est vraiment le plus aimable des hommes</w:t>
      </w:r>
      <w:r>
        <w:t>.</w:t>
      </w:r>
    </w:p>
    <w:p w14:paraId="6851F787" w14:textId="77777777" w:rsidR="00E57EC9" w:rsidRDefault="00E57EC9" w:rsidP="00E57EC9">
      <w:r>
        <w:t>— </w:t>
      </w:r>
      <w:r w:rsidR="00776CEA" w:rsidRPr="00034910">
        <w:t>Je n</w:t>
      </w:r>
      <w:r>
        <w:t>’</w:t>
      </w:r>
      <w:r w:rsidR="00776CEA" w:rsidRPr="00034910">
        <w:t>en doute pas</w:t>
      </w:r>
      <w:r>
        <w:t xml:space="preserve">, </w:t>
      </w:r>
      <w:r w:rsidR="00776CEA" w:rsidRPr="00034910">
        <w:t>répondit sèchement son interlocutrice</w:t>
      </w:r>
      <w:r>
        <w:t>.</w:t>
      </w:r>
    </w:p>
    <w:p w14:paraId="15A42E79" w14:textId="77777777" w:rsidR="00E57EC9" w:rsidRDefault="00776CEA" w:rsidP="00E57EC9">
      <w:r w:rsidRPr="00034910">
        <w:t>Mais l</w:t>
      </w:r>
      <w:r w:rsidR="00E57EC9">
        <w:t>’</w:t>
      </w:r>
      <w:r w:rsidRPr="00034910">
        <w:t>accent plutôt froid de la jeune fille lui valut cette r</w:t>
      </w:r>
      <w:r w:rsidRPr="00034910">
        <w:t>i</w:t>
      </w:r>
      <w:r w:rsidRPr="00034910">
        <w:t>poste inattendue</w:t>
      </w:r>
      <w:r w:rsidR="00E57EC9">
        <w:t> :</w:t>
      </w:r>
    </w:p>
    <w:p w14:paraId="0F820ADA" w14:textId="77777777" w:rsidR="00E57EC9" w:rsidRDefault="00E57EC9" w:rsidP="00E57EC9">
      <w:r>
        <w:t>— </w:t>
      </w:r>
      <w:r w:rsidR="00776CEA" w:rsidRPr="00034910">
        <w:t>Oh</w:t>
      </w:r>
      <w:r>
        <w:t xml:space="preserve"> ! </w:t>
      </w:r>
      <w:r w:rsidR="00776CEA" w:rsidRPr="00034910">
        <w:t>je sais</w:t>
      </w:r>
      <w:r>
        <w:t xml:space="preserve">, </w:t>
      </w:r>
      <w:r w:rsidR="00776CEA" w:rsidRPr="00034910">
        <w:t>vous êtes irritée contre lui</w:t>
      </w:r>
      <w:r>
        <w:t xml:space="preserve">… </w:t>
      </w:r>
      <w:r w:rsidR="00776CEA" w:rsidRPr="00034910">
        <w:t>Vous êtes hab</w:t>
      </w:r>
      <w:r w:rsidR="00776CEA" w:rsidRPr="00034910">
        <w:t>i</w:t>
      </w:r>
      <w:r w:rsidR="00776CEA" w:rsidRPr="00034910">
        <w:t>tuée à accaparer tous les hommages</w:t>
      </w:r>
      <w:r>
        <w:t xml:space="preserve">, </w:t>
      </w:r>
      <w:r w:rsidR="00776CEA" w:rsidRPr="00034910">
        <w:t>et vous lui en voulez d</w:t>
      </w:r>
      <w:r>
        <w:t>’</w:t>
      </w:r>
      <w:r w:rsidR="00776CEA" w:rsidRPr="00034910">
        <w:t>avoir fixé son attention sur la pauvre isolée créature que je suis</w:t>
      </w:r>
      <w:r>
        <w:t xml:space="preserve">. </w:t>
      </w:r>
      <w:r w:rsidR="00776CEA" w:rsidRPr="00034910">
        <w:t>Laissez-moi vous dire que cela est mal</w:t>
      </w:r>
      <w:r>
        <w:t xml:space="preserve">. </w:t>
      </w:r>
      <w:r w:rsidR="00776CEA" w:rsidRPr="00034910">
        <w:t>Que vous importe une exception</w:t>
      </w:r>
      <w:r>
        <w:t xml:space="preserve">, </w:t>
      </w:r>
      <w:r w:rsidR="00776CEA" w:rsidRPr="00034910">
        <w:t>une petite exception</w:t>
      </w:r>
      <w:r>
        <w:t xml:space="preserve"> ? </w:t>
      </w:r>
      <w:r w:rsidR="00776CEA" w:rsidRPr="00034910">
        <w:t>Cela n</w:t>
      </w:r>
      <w:r>
        <w:t>’</w:t>
      </w:r>
      <w:r w:rsidR="00776CEA" w:rsidRPr="00034910">
        <w:t>est rien pour vous et me donne le bonheur</w:t>
      </w:r>
      <w:r>
        <w:t>.</w:t>
      </w:r>
    </w:p>
    <w:p w14:paraId="5C56698A" w14:textId="4C44F3FE" w:rsidR="00E57EC9" w:rsidRDefault="00776CEA" w:rsidP="00E57EC9">
      <w:r w:rsidRPr="00034910">
        <w:t xml:space="preserve">Avant que </w:t>
      </w:r>
      <w:r w:rsidR="00E57EC9">
        <w:t>M</w:t>
      </w:r>
      <w:r w:rsidR="00E57EC9" w:rsidRPr="00E57EC9">
        <w:rPr>
          <w:vertAlign w:val="superscript"/>
        </w:rPr>
        <w:t>lle</w:t>
      </w:r>
      <w:r w:rsidR="00E57EC9">
        <w:t> </w:t>
      </w:r>
      <w:r w:rsidRPr="00034910">
        <w:t>Defrance eût pu répondre à cette sortie si peu justifiée</w:t>
      </w:r>
      <w:r w:rsidR="00E57EC9">
        <w:t xml:space="preserve">, </w:t>
      </w:r>
      <w:proofErr w:type="spellStart"/>
      <w:r w:rsidRPr="00034910">
        <w:t>Patorne</w:t>
      </w:r>
      <w:proofErr w:type="spellEnd"/>
      <w:r w:rsidRPr="00034910">
        <w:t xml:space="preserve"> poursuivit avec volubilité</w:t>
      </w:r>
      <w:r w:rsidR="00E57EC9">
        <w:t> :</w:t>
      </w:r>
    </w:p>
    <w:p w14:paraId="17AA05E0" w14:textId="3BEF4673" w:rsidR="00E57EC9" w:rsidRDefault="00E57EC9" w:rsidP="00E57EC9">
      <w:r>
        <w:t>— </w:t>
      </w:r>
      <w:r w:rsidR="00776CEA" w:rsidRPr="00034910">
        <w:t>Mais je suis trop heureuse pour vous faire une scène de reproches</w:t>
      </w:r>
      <w:r>
        <w:t xml:space="preserve">. </w:t>
      </w:r>
      <w:r w:rsidR="00776CEA" w:rsidRPr="00034910">
        <w:t>Je parlais de l</w:t>
      </w:r>
      <w:r>
        <w:t>’</w:t>
      </w:r>
      <w:r w:rsidR="00776CEA" w:rsidRPr="00034910">
        <w:t xml:space="preserve">amabilité de </w:t>
      </w:r>
      <w:r>
        <w:t>M. </w:t>
      </w:r>
      <w:r w:rsidR="00776CEA" w:rsidRPr="00034910">
        <w:t>Larmette</w:t>
      </w:r>
      <w:r>
        <w:t xml:space="preserve">… </w:t>
      </w:r>
      <w:r w:rsidR="00776CEA" w:rsidRPr="00034910">
        <w:t xml:space="preserve">Il </w:t>
      </w:r>
      <w:r w:rsidR="00776CEA" w:rsidRPr="00034910">
        <w:lastRenderedPageBreak/>
        <w:t>craint que notre nouveau mécanicien ne soit pas bien au courant des opérations d</w:t>
      </w:r>
      <w:r>
        <w:t>’</w:t>
      </w:r>
      <w:r w:rsidR="00776CEA" w:rsidRPr="00034910">
        <w:t>embarquement des automobiles</w:t>
      </w:r>
      <w:r>
        <w:t xml:space="preserve">. </w:t>
      </w:r>
      <w:r w:rsidR="00776CEA" w:rsidRPr="00034910">
        <w:t>Aussi</w:t>
      </w:r>
      <w:r>
        <w:t xml:space="preserve">, </w:t>
      </w:r>
      <w:r w:rsidR="00776CEA" w:rsidRPr="00034910">
        <w:t>cet après-midi</w:t>
      </w:r>
      <w:r>
        <w:t xml:space="preserve">, </w:t>
      </w:r>
      <w:r w:rsidR="00776CEA" w:rsidRPr="00034910">
        <w:t xml:space="preserve">lui-même veillera au transport à bord du </w:t>
      </w:r>
      <w:r w:rsidR="00776CEA" w:rsidRPr="00034910">
        <w:rPr>
          <w:i/>
          <w:iCs/>
        </w:rPr>
        <w:t xml:space="preserve">White-Bird </w:t>
      </w:r>
      <w:r w:rsidR="00776CEA" w:rsidRPr="00034910">
        <w:t xml:space="preserve">de sa </w:t>
      </w:r>
      <w:proofErr w:type="spellStart"/>
      <w:r w:rsidR="00776CEA" w:rsidRPr="00034910">
        <w:t>Botera</w:t>
      </w:r>
      <w:proofErr w:type="spellEnd"/>
      <w:r w:rsidR="00776CEA" w:rsidRPr="00034910">
        <w:t xml:space="preserve"> et de notre trente chevaux</w:t>
      </w:r>
      <w:r>
        <w:t xml:space="preserve">. </w:t>
      </w:r>
      <w:r w:rsidR="00776CEA" w:rsidRPr="00034910">
        <w:t>Vous voyez que vous aurez à le remercier</w:t>
      </w:r>
      <w:r>
        <w:t xml:space="preserve">, </w:t>
      </w:r>
      <w:r w:rsidR="00776CEA" w:rsidRPr="00034910">
        <w:t>car cette gracieuseté ne s</w:t>
      </w:r>
      <w:r>
        <w:t>’</w:t>
      </w:r>
      <w:r w:rsidR="00776CEA" w:rsidRPr="00034910">
        <w:t>adresse pas à moi</w:t>
      </w:r>
      <w:r>
        <w:t xml:space="preserve">, </w:t>
      </w:r>
      <w:r w:rsidR="00776CEA" w:rsidRPr="00034910">
        <w:t>qui vous suis à mon corps défendant</w:t>
      </w:r>
      <w:r>
        <w:t xml:space="preserve">, </w:t>
      </w:r>
      <w:r w:rsidR="00776CEA" w:rsidRPr="00034910">
        <w:t>mais bien à vous-même</w:t>
      </w:r>
      <w:r>
        <w:t xml:space="preserve">, </w:t>
      </w:r>
      <w:r w:rsidR="00776CEA" w:rsidRPr="00034910">
        <w:t xml:space="preserve">la concurrente de la course </w:t>
      </w:r>
      <w:proofErr w:type="spellStart"/>
      <w:r w:rsidR="00776CEA" w:rsidRPr="00034910">
        <w:t>tourdumondiste</w:t>
      </w:r>
      <w:proofErr w:type="spellEnd"/>
      <w:r w:rsidR="00776CEA" w:rsidRPr="00034910">
        <w:t xml:space="preserve"> Paris-New-York-Behring-Paris</w:t>
      </w:r>
      <w:r>
        <w:t> !</w:t>
      </w:r>
    </w:p>
    <w:p w14:paraId="2FC44C8A" w14:textId="77777777" w:rsidR="00E57EC9" w:rsidRDefault="00776CEA" w:rsidP="00E57EC9">
      <w:r w:rsidRPr="00034910">
        <w:t xml:space="preserve">Mais Jean </w:t>
      </w:r>
      <w:proofErr w:type="spellStart"/>
      <w:r w:rsidRPr="00034910">
        <w:t>Brot</w:t>
      </w:r>
      <w:proofErr w:type="spellEnd"/>
      <w:r w:rsidRPr="00034910">
        <w:t xml:space="preserve"> coupa net l</w:t>
      </w:r>
      <w:r w:rsidR="00E57EC9">
        <w:t>’</w:t>
      </w:r>
      <w:r w:rsidRPr="00034910">
        <w:t>entretien</w:t>
      </w:r>
      <w:r w:rsidR="00E57EC9">
        <w:t>.</w:t>
      </w:r>
    </w:p>
    <w:p w14:paraId="0F4FF408" w14:textId="77777777" w:rsidR="00E57EC9" w:rsidRDefault="00776CEA" w:rsidP="00E57EC9">
      <w:r w:rsidRPr="00034910">
        <w:t>Le gamin accourait à toutes jambes</w:t>
      </w:r>
      <w:r w:rsidR="00E57EC9">
        <w:t xml:space="preserve">, </w:t>
      </w:r>
      <w:r w:rsidRPr="00034910">
        <w:t>sans cravate</w:t>
      </w:r>
      <w:r w:rsidR="00E57EC9">
        <w:t xml:space="preserve">, </w:t>
      </w:r>
      <w:r w:rsidRPr="00034910">
        <w:t>nu-tête</w:t>
      </w:r>
      <w:r w:rsidR="00E57EC9">
        <w:t xml:space="preserve">, </w:t>
      </w:r>
      <w:r w:rsidRPr="00034910">
        <w:t>le désordre de sa mise disant un esprit bouleversé</w:t>
      </w:r>
      <w:r w:rsidR="00E57EC9">
        <w:t>.</w:t>
      </w:r>
    </w:p>
    <w:p w14:paraId="1A1F4D4A" w14:textId="77777777" w:rsidR="00E57EC9" w:rsidRDefault="00776CEA" w:rsidP="00E57EC9">
      <w:r w:rsidRPr="00034910">
        <w:t>D</w:t>
      </w:r>
      <w:r w:rsidR="00E57EC9">
        <w:t>’</w:t>
      </w:r>
      <w:r w:rsidRPr="00034910">
        <w:t>un coup d</w:t>
      </w:r>
      <w:r w:rsidR="00E57EC9">
        <w:t>’</w:t>
      </w:r>
      <w:r w:rsidRPr="00034910">
        <w:t>œil</w:t>
      </w:r>
      <w:r w:rsidR="00E57EC9">
        <w:t xml:space="preserve">, </w:t>
      </w:r>
      <w:proofErr w:type="spellStart"/>
      <w:r w:rsidRPr="00034910">
        <w:t>Fleuriane</w:t>
      </w:r>
      <w:proofErr w:type="spellEnd"/>
      <w:r w:rsidRPr="00034910">
        <w:t xml:space="preserve"> remarqua cela</w:t>
      </w:r>
      <w:r w:rsidR="00E57EC9">
        <w:t xml:space="preserve">. </w:t>
      </w:r>
      <w:r w:rsidRPr="00034910">
        <w:t>Elle pâlit</w:t>
      </w:r>
      <w:r w:rsidR="00E57EC9">
        <w:t xml:space="preserve">. </w:t>
      </w:r>
      <w:r w:rsidRPr="00034910">
        <w:t>Ses yeux</w:t>
      </w:r>
      <w:r w:rsidR="00E57EC9">
        <w:t xml:space="preserve">, </w:t>
      </w:r>
      <w:r w:rsidRPr="00034910">
        <w:t>ses gestes interrogèrent le petit</w:t>
      </w:r>
      <w:r w:rsidR="00E57EC9">
        <w:t xml:space="preserve">, </w:t>
      </w:r>
      <w:r w:rsidRPr="00034910">
        <w:t>qui</w:t>
      </w:r>
      <w:r w:rsidR="00E57EC9">
        <w:t xml:space="preserve">, </w:t>
      </w:r>
      <w:r w:rsidRPr="00034910">
        <w:t>essoufflé</w:t>
      </w:r>
      <w:r w:rsidR="00E57EC9">
        <w:t xml:space="preserve">, </w:t>
      </w:r>
      <w:r w:rsidRPr="00034910">
        <w:t>s</w:t>
      </w:r>
      <w:r w:rsidR="00E57EC9">
        <w:t>’</w:t>
      </w:r>
      <w:r w:rsidRPr="00034910">
        <w:t>arrêta devant elle</w:t>
      </w:r>
      <w:r w:rsidR="00E57EC9">
        <w:t>.</w:t>
      </w:r>
    </w:p>
    <w:p w14:paraId="1054C1FD" w14:textId="77777777" w:rsidR="00E57EC9" w:rsidRDefault="00E57EC9" w:rsidP="00E57EC9">
      <w:r>
        <w:t>— </w:t>
      </w:r>
      <w:r w:rsidR="00776CEA" w:rsidRPr="00034910">
        <w:t>Je ne sais pas</w:t>
      </w:r>
      <w:r>
        <w:t xml:space="preserve">, </w:t>
      </w:r>
      <w:r w:rsidR="00776CEA" w:rsidRPr="00034910">
        <w:t>Mademoiselle</w:t>
      </w:r>
      <w:r>
        <w:t xml:space="preserve">, </w:t>
      </w:r>
      <w:r w:rsidR="00776CEA" w:rsidRPr="00034910">
        <w:t>il y a là un magistrat</w:t>
      </w:r>
      <w:r>
        <w:t xml:space="preserve">, </w:t>
      </w:r>
      <w:r w:rsidR="00776CEA" w:rsidRPr="00034910">
        <w:t>un détective</w:t>
      </w:r>
      <w:r>
        <w:t xml:space="preserve">, </w:t>
      </w:r>
      <w:r w:rsidR="00776CEA" w:rsidRPr="00034910">
        <w:t>des gens de police</w:t>
      </w:r>
      <w:r>
        <w:t xml:space="preserve">, </w:t>
      </w:r>
      <w:r w:rsidR="00776CEA" w:rsidRPr="00034910">
        <w:t>qui vous demandent</w:t>
      </w:r>
      <w:r>
        <w:t>.</w:t>
      </w:r>
    </w:p>
    <w:p w14:paraId="63FD77D3" w14:textId="77777777" w:rsidR="00E57EC9" w:rsidRDefault="00E57EC9" w:rsidP="00E57EC9">
      <w:r>
        <w:t>— </w:t>
      </w:r>
      <w:r w:rsidR="00776CEA" w:rsidRPr="00034910">
        <w:t>Des gens de justice</w:t>
      </w:r>
      <w:r>
        <w:t> ?</w:t>
      </w:r>
    </w:p>
    <w:p w14:paraId="02BD9A60" w14:textId="77777777" w:rsidR="00E57EC9" w:rsidRDefault="00E57EC9" w:rsidP="00E57EC9">
      <w:r>
        <w:t>— </w:t>
      </w:r>
      <w:r w:rsidR="00776CEA" w:rsidRPr="00034910">
        <w:t>Ils m</w:t>
      </w:r>
      <w:r>
        <w:t>’</w:t>
      </w:r>
      <w:r w:rsidR="00776CEA" w:rsidRPr="00034910">
        <w:t>ont chargé de vous chercher et de vous ramener</w:t>
      </w:r>
      <w:r>
        <w:t xml:space="preserve">. </w:t>
      </w:r>
      <w:r w:rsidR="00776CEA" w:rsidRPr="00034910">
        <w:t xml:space="preserve">Ils attendent dans le salon de lecture de </w:t>
      </w:r>
      <w:proofErr w:type="spellStart"/>
      <w:r w:rsidR="00776CEA" w:rsidRPr="00034910">
        <w:t>Jippy-Pavilion</w:t>
      </w:r>
      <w:proofErr w:type="spellEnd"/>
      <w:r>
        <w:t>.</w:t>
      </w:r>
    </w:p>
    <w:p w14:paraId="02C4DF5B" w14:textId="77777777" w:rsidR="00E57EC9" w:rsidRDefault="00E57EC9" w:rsidP="00E57EC9">
      <w:r>
        <w:t>— </w:t>
      </w:r>
      <w:r w:rsidR="00776CEA" w:rsidRPr="00034910">
        <w:t>Dans le salon de lecture</w:t>
      </w:r>
      <w:r>
        <w:t xml:space="preserve">, </w:t>
      </w:r>
      <w:r w:rsidR="00776CEA" w:rsidRPr="00034910">
        <w:t>dis-tu</w:t>
      </w:r>
      <w:r>
        <w:t xml:space="preserve">, </w:t>
      </w:r>
      <w:r w:rsidR="00776CEA" w:rsidRPr="00034910">
        <w:t>Jean</w:t>
      </w:r>
      <w:r>
        <w:t> ?</w:t>
      </w:r>
    </w:p>
    <w:p w14:paraId="3F9BF1C0" w14:textId="77777777" w:rsidR="00E57EC9" w:rsidRDefault="00E57EC9" w:rsidP="00E57EC9">
      <w:r>
        <w:t>— </w:t>
      </w:r>
      <w:r w:rsidR="00776CEA" w:rsidRPr="00034910">
        <w:t>Oui</w:t>
      </w:r>
      <w:r>
        <w:t xml:space="preserve">, </w:t>
      </w:r>
      <w:r w:rsidR="00776CEA" w:rsidRPr="00034910">
        <w:t>Mademoiselle</w:t>
      </w:r>
      <w:r>
        <w:t>.</w:t>
      </w:r>
    </w:p>
    <w:p w14:paraId="07BAF439" w14:textId="77777777" w:rsidR="00E57EC9" w:rsidRDefault="00E57EC9" w:rsidP="00E57EC9">
      <w:r>
        <w:t>— </w:t>
      </w:r>
      <w:r w:rsidR="00776CEA" w:rsidRPr="00034910">
        <w:t>Eh bien</w:t>
      </w:r>
      <w:r>
        <w:t xml:space="preserve"> ! </w:t>
      </w:r>
      <w:r w:rsidR="00776CEA" w:rsidRPr="00034910">
        <w:t>ne faisons pas attendre ces messieurs</w:t>
      </w:r>
      <w:r>
        <w:t xml:space="preserve">. </w:t>
      </w:r>
      <w:r w:rsidR="00776CEA" w:rsidRPr="00034910">
        <w:t>Au su</w:t>
      </w:r>
      <w:r w:rsidR="00776CEA" w:rsidRPr="00034910">
        <w:t>r</w:t>
      </w:r>
      <w:r w:rsidR="00776CEA" w:rsidRPr="00034910">
        <w:t>plus</w:t>
      </w:r>
      <w:r>
        <w:t xml:space="preserve">, </w:t>
      </w:r>
      <w:r w:rsidR="00776CEA" w:rsidRPr="00034910">
        <w:t>je suis curieuse de savoir ce qu</w:t>
      </w:r>
      <w:r>
        <w:t>’</w:t>
      </w:r>
      <w:r w:rsidR="00776CEA" w:rsidRPr="00034910">
        <w:t>ils me veulent</w:t>
      </w:r>
      <w:r>
        <w:t>.</w:t>
      </w:r>
    </w:p>
    <w:p w14:paraId="3B4949A1" w14:textId="45DF2FDC" w:rsidR="00E57EC9" w:rsidRDefault="00776CEA" w:rsidP="00E57EC9">
      <w:r w:rsidRPr="00034910">
        <w:t>Sans s</w:t>
      </w:r>
      <w:r w:rsidR="00E57EC9">
        <w:t>’</w:t>
      </w:r>
      <w:r w:rsidRPr="00034910">
        <w:t xml:space="preserve">occuper de </w:t>
      </w:r>
      <w:r w:rsidR="00E57EC9">
        <w:t>M</w:t>
      </w:r>
      <w:r w:rsidR="00E57EC9" w:rsidRPr="00E57EC9">
        <w:rPr>
          <w:vertAlign w:val="superscript"/>
        </w:rPr>
        <w:t>me</w:t>
      </w:r>
      <w:r w:rsidR="00E57EC9">
        <w:t> </w:t>
      </w:r>
      <w:proofErr w:type="spellStart"/>
      <w:r w:rsidRPr="00034910">
        <w:t>Patorne</w:t>
      </w:r>
      <w:proofErr w:type="spellEnd"/>
      <w:r w:rsidRPr="00034910">
        <w:t xml:space="preserve"> qui écoutait ahurie</w:t>
      </w:r>
      <w:r w:rsidR="00E57EC9">
        <w:t xml:space="preserve">, </w:t>
      </w:r>
      <w:r w:rsidRPr="00034910">
        <w:t>elle s</w:t>
      </w:r>
      <w:r w:rsidR="00E57EC9">
        <w:t>’</w:t>
      </w:r>
      <w:r w:rsidRPr="00034910">
        <w:t>élança</w:t>
      </w:r>
      <w:r w:rsidR="00E57EC9">
        <w:t xml:space="preserve">, </w:t>
      </w:r>
      <w:r w:rsidRPr="00034910">
        <w:t>coupant à travers les pelouses</w:t>
      </w:r>
      <w:r w:rsidR="00E57EC9">
        <w:t xml:space="preserve">, </w:t>
      </w:r>
      <w:r w:rsidRPr="00034910">
        <w:t>pour gagner plus vite la villa</w:t>
      </w:r>
      <w:r w:rsidR="00E57EC9">
        <w:t xml:space="preserve">, </w:t>
      </w:r>
      <w:r w:rsidRPr="00034910">
        <w:t>dite villa publique</w:t>
      </w:r>
      <w:r w:rsidR="00E57EC9">
        <w:t xml:space="preserve">, </w:t>
      </w:r>
      <w:r w:rsidRPr="00034910">
        <w:t>parce qu</w:t>
      </w:r>
      <w:r w:rsidR="00E57EC9">
        <w:t>’</w:t>
      </w:r>
      <w:r w:rsidRPr="00034910">
        <w:t xml:space="preserve">elle contenait les salons </w:t>
      </w:r>
      <w:r w:rsidRPr="00034910">
        <w:lastRenderedPageBreak/>
        <w:t>de lecture</w:t>
      </w:r>
      <w:r w:rsidR="00E57EC9">
        <w:t xml:space="preserve">, </w:t>
      </w:r>
      <w:r w:rsidRPr="00034910">
        <w:t>de conversation</w:t>
      </w:r>
      <w:r w:rsidR="00E57EC9">
        <w:t xml:space="preserve">, </w:t>
      </w:r>
      <w:r w:rsidRPr="00034910">
        <w:t>le billard</w:t>
      </w:r>
      <w:r w:rsidR="00E57EC9">
        <w:t xml:space="preserve">, </w:t>
      </w:r>
      <w:r w:rsidRPr="00034910">
        <w:t>la bibliothèque</w:t>
      </w:r>
      <w:r w:rsidR="00E57EC9">
        <w:t xml:space="preserve">, </w:t>
      </w:r>
      <w:r w:rsidRPr="00034910">
        <w:t>et autres salles communes à tous les clients de l</w:t>
      </w:r>
      <w:r w:rsidR="00E57EC9">
        <w:t>’</w:t>
      </w:r>
      <w:r w:rsidRPr="00034910">
        <w:t>hôtel</w:t>
      </w:r>
      <w:r w:rsidR="00E57EC9">
        <w:t>.</w:t>
      </w:r>
    </w:p>
    <w:p w14:paraId="1130A0EB" w14:textId="77777777" w:rsidR="00E57EC9" w:rsidRDefault="00776CEA" w:rsidP="00E57EC9">
      <w:r w:rsidRPr="00034910">
        <w:t>Dans le salon de lecture</w:t>
      </w:r>
      <w:r w:rsidR="00E57EC9">
        <w:t xml:space="preserve">, </w:t>
      </w:r>
      <w:r w:rsidRPr="00034910">
        <w:t>plusieurs personnes attendaient</w:t>
      </w:r>
      <w:r w:rsidR="00E57EC9">
        <w:t>.</w:t>
      </w:r>
    </w:p>
    <w:p w14:paraId="5DD2B62D" w14:textId="77777777" w:rsidR="00E57EC9" w:rsidRDefault="00776CEA" w:rsidP="00E57EC9">
      <w:r w:rsidRPr="00034910">
        <w:t>Parmi elles</w:t>
      </w:r>
      <w:r w:rsidR="00E57EC9">
        <w:t xml:space="preserve">, </w:t>
      </w:r>
      <w:proofErr w:type="spellStart"/>
      <w:r w:rsidRPr="00034910">
        <w:t>Fleuriane</w:t>
      </w:r>
      <w:proofErr w:type="spellEnd"/>
      <w:r w:rsidR="00E57EC9">
        <w:t xml:space="preserve">, </w:t>
      </w:r>
      <w:r w:rsidRPr="00034910">
        <w:t>dès l</w:t>
      </w:r>
      <w:r w:rsidR="00E57EC9">
        <w:t>’</w:t>
      </w:r>
      <w:r w:rsidRPr="00034910">
        <w:t>entrée</w:t>
      </w:r>
      <w:r w:rsidR="00E57EC9">
        <w:t xml:space="preserve">, </w:t>
      </w:r>
      <w:r w:rsidRPr="00034910">
        <w:t>reconnut Larmette et l</w:t>
      </w:r>
      <w:r w:rsidR="00E57EC9">
        <w:t>’</w:t>
      </w:r>
      <w:r w:rsidRPr="00034910">
        <w:t xml:space="preserve">ingénieur </w:t>
      </w:r>
      <w:proofErr w:type="spellStart"/>
      <w:r w:rsidRPr="00034910">
        <w:t>Botera</w:t>
      </w:r>
      <w:proofErr w:type="spellEnd"/>
      <w:r w:rsidR="00E57EC9">
        <w:t>.</w:t>
      </w:r>
    </w:p>
    <w:p w14:paraId="5EE19D7D" w14:textId="77777777" w:rsidR="00E57EC9" w:rsidRDefault="00776CEA" w:rsidP="00E57EC9">
      <w:r w:rsidRPr="00034910">
        <w:t>Mais aussitôt son attention fut appelée par un autre des a</w:t>
      </w:r>
      <w:r w:rsidRPr="00034910">
        <w:t>s</w:t>
      </w:r>
      <w:r w:rsidRPr="00034910">
        <w:t>sistants</w:t>
      </w:r>
      <w:r w:rsidR="00E57EC9">
        <w:t>.</w:t>
      </w:r>
    </w:p>
    <w:p w14:paraId="58A3CFF5" w14:textId="77777777" w:rsidR="00E57EC9" w:rsidRDefault="00776CEA" w:rsidP="00E57EC9">
      <w:r w:rsidRPr="00034910">
        <w:t>C</w:t>
      </w:r>
      <w:r w:rsidR="00E57EC9">
        <w:t>’</w:t>
      </w:r>
      <w:r w:rsidRPr="00034910">
        <w:t>était un personnage grand et fort</w:t>
      </w:r>
      <w:r w:rsidR="00E57EC9">
        <w:t xml:space="preserve">, </w:t>
      </w:r>
      <w:r w:rsidRPr="00034910">
        <w:t>la face rosée</w:t>
      </w:r>
      <w:r w:rsidR="00E57EC9">
        <w:t xml:space="preserve">, </w:t>
      </w:r>
      <w:r w:rsidRPr="00034910">
        <w:t>le poil grisonnant</w:t>
      </w:r>
      <w:r w:rsidR="00E57EC9">
        <w:t xml:space="preserve">, </w:t>
      </w:r>
      <w:r w:rsidRPr="00034910">
        <w:t>le nez court et large</w:t>
      </w:r>
      <w:r w:rsidR="00E57EC9">
        <w:t xml:space="preserve">, </w:t>
      </w:r>
      <w:r w:rsidRPr="00034910">
        <w:t>chevauché par des lunettes aux verres ronds</w:t>
      </w:r>
      <w:r w:rsidR="00E57EC9">
        <w:t xml:space="preserve">, </w:t>
      </w:r>
      <w:r w:rsidRPr="00034910">
        <w:t>qui lui donnaient une certaine ressemblance avec un chat-huant</w:t>
      </w:r>
      <w:r w:rsidR="00E57EC9">
        <w:t>.</w:t>
      </w:r>
    </w:p>
    <w:p w14:paraId="501ED13A" w14:textId="77777777" w:rsidR="00E57EC9" w:rsidRDefault="00E57EC9" w:rsidP="00E57EC9">
      <w:r>
        <w:t>— </w:t>
      </w:r>
      <w:r w:rsidR="00776CEA" w:rsidRPr="00034910">
        <w:t xml:space="preserve">Mademoiselle </w:t>
      </w:r>
      <w:proofErr w:type="spellStart"/>
      <w:r w:rsidR="00776CEA" w:rsidRPr="00034910">
        <w:t>Fleuriane</w:t>
      </w:r>
      <w:proofErr w:type="spellEnd"/>
      <w:r w:rsidR="00776CEA" w:rsidRPr="00034910">
        <w:t xml:space="preserve"> Defrance</w:t>
      </w:r>
      <w:r>
        <w:t xml:space="preserve">, </w:t>
      </w:r>
      <w:r w:rsidR="00776CEA" w:rsidRPr="00034910">
        <w:t>sans doute</w:t>
      </w:r>
      <w:r>
        <w:t xml:space="preserve">, </w:t>
      </w:r>
      <w:r w:rsidR="00776CEA" w:rsidRPr="00034910">
        <w:t>prononça-t-il avec cette nuance de considération que les Américains ma</w:t>
      </w:r>
      <w:r w:rsidR="00776CEA" w:rsidRPr="00034910">
        <w:t>r</w:t>
      </w:r>
      <w:r w:rsidR="00776CEA" w:rsidRPr="00034910">
        <w:t xml:space="preserve">quent toujours aux personnes </w:t>
      </w:r>
      <w:r w:rsidR="00776CEA" w:rsidRPr="00034910">
        <w:rPr>
          <w:i/>
          <w:iCs/>
        </w:rPr>
        <w:t xml:space="preserve">valant </w:t>
      </w:r>
      <w:r w:rsidR="00776CEA" w:rsidRPr="00034910">
        <w:t>beaucoup de dollars</w:t>
      </w:r>
      <w:r>
        <w:t>.</w:t>
      </w:r>
    </w:p>
    <w:p w14:paraId="3E1A5F01" w14:textId="77777777" w:rsidR="00E57EC9" w:rsidRDefault="00776CEA" w:rsidP="00E57EC9">
      <w:r w:rsidRPr="00034910">
        <w:t>Et sur un signe affirmatif de la jeune fille</w:t>
      </w:r>
      <w:r w:rsidR="00E57EC9">
        <w:t xml:space="preserve">, </w:t>
      </w:r>
      <w:r w:rsidRPr="00034910">
        <w:t>il se présenta lui-même</w:t>
      </w:r>
      <w:r w:rsidR="00E57EC9">
        <w:t>.</w:t>
      </w:r>
    </w:p>
    <w:p w14:paraId="77748145" w14:textId="77777777" w:rsidR="00E57EC9" w:rsidRDefault="00E57EC9" w:rsidP="00E57EC9">
      <w:r>
        <w:t>— </w:t>
      </w:r>
      <w:r w:rsidR="00776CEA" w:rsidRPr="00034910">
        <w:t>Je suis Ézéchiel Bloomberg</w:t>
      </w:r>
      <w:r>
        <w:t xml:space="preserve">, </w:t>
      </w:r>
      <w:r w:rsidR="00776CEA" w:rsidRPr="00034910">
        <w:t>juge aux instructions crim</w:t>
      </w:r>
      <w:r w:rsidR="00776CEA" w:rsidRPr="00034910">
        <w:t>i</w:t>
      </w:r>
      <w:r w:rsidR="00776CEA" w:rsidRPr="00034910">
        <w:t>nelles</w:t>
      </w:r>
      <w:r>
        <w:t xml:space="preserve">. </w:t>
      </w:r>
      <w:r w:rsidR="00776CEA" w:rsidRPr="00034910">
        <w:t>Désolé de vous déranger</w:t>
      </w:r>
      <w:r>
        <w:t xml:space="preserve">, </w:t>
      </w:r>
      <w:r w:rsidR="00776CEA" w:rsidRPr="00034910">
        <w:t>mais la justice a ses exigences</w:t>
      </w:r>
      <w:r>
        <w:t xml:space="preserve">. </w:t>
      </w:r>
      <w:r w:rsidR="00776CEA" w:rsidRPr="00034910">
        <w:t>Moi-même</w:t>
      </w:r>
      <w:r>
        <w:t xml:space="preserve">, </w:t>
      </w:r>
      <w:r w:rsidR="00776CEA" w:rsidRPr="00034910">
        <w:t>ce matin</w:t>
      </w:r>
      <w:r>
        <w:t xml:space="preserve">, </w:t>
      </w:r>
      <w:r w:rsidR="00776CEA" w:rsidRPr="00034910">
        <w:t>j</w:t>
      </w:r>
      <w:r>
        <w:t>’</w:t>
      </w:r>
      <w:r w:rsidR="00776CEA" w:rsidRPr="00034910">
        <w:t>ai été dérangé sans pitié par Gow Sherry</w:t>
      </w:r>
      <w:r>
        <w:t xml:space="preserve">, </w:t>
      </w:r>
      <w:r w:rsidR="00776CEA" w:rsidRPr="00034910">
        <w:t>ici présent</w:t>
      </w:r>
      <w:r>
        <w:t>.</w:t>
      </w:r>
    </w:p>
    <w:p w14:paraId="729A3632" w14:textId="77777777" w:rsidR="00E57EC9" w:rsidRDefault="00776CEA" w:rsidP="00E57EC9">
      <w:r w:rsidRPr="00034910">
        <w:t>Il désignait un petit homme sec</w:t>
      </w:r>
      <w:r w:rsidR="00E57EC9">
        <w:t xml:space="preserve">, </w:t>
      </w:r>
      <w:r w:rsidRPr="00034910">
        <w:t>nerveux</w:t>
      </w:r>
      <w:r w:rsidR="00E57EC9">
        <w:t xml:space="preserve">, </w:t>
      </w:r>
      <w:r w:rsidRPr="00034910">
        <w:t>à figure de fouine</w:t>
      </w:r>
      <w:r w:rsidR="00E57EC9">
        <w:t xml:space="preserve">, </w:t>
      </w:r>
      <w:r w:rsidRPr="00034910">
        <w:t>qui se tenait auprès de lui</w:t>
      </w:r>
      <w:r w:rsidR="00E57EC9">
        <w:t xml:space="preserve">, </w:t>
      </w:r>
      <w:r w:rsidRPr="00034910">
        <w:t>et se crut obligé de souligner cette présentation d</w:t>
      </w:r>
      <w:r w:rsidR="00E57EC9">
        <w:t>’</w:t>
      </w:r>
      <w:r w:rsidRPr="00034910">
        <w:t>une révérence raide</w:t>
      </w:r>
      <w:r w:rsidR="00E57EC9">
        <w:t>.</w:t>
      </w:r>
    </w:p>
    <w:p w14:paraId="349552ED" w14:textId="77777777" w:rsidR="00BB176C" w:rsidRDefault="00BB176C" w:rsidP="00BB176C">
      <w:pPr>
        <w:pStyle w:val="Centrsolidaire"/>
      </w:pPr>
      <w:r w:rsidRPr="00E57EC9">
        <w:rPr>
          <w:noProof/>
        </w:rPr>
        <w:lastRenderedPageBreak/>
        <w:drawing>
          <wp:inline distT="0" distB="0" distL="0" distR="0" wp14:anchorId="5F4F28BC" wp14:editId="31400E26">
            <wp:extent cx="5756910" cy="5812155"/>
            <wp:effectExtent l="0" t="0" r="0" b="0"/>
            <wp:docPr id="50" name="Image 53" descr="Une image contenant habits, croquis, dessin, chaussure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 53" descr="Une image contenant habits, croquis, dessin, chaussures&#10;&#10;Le contenu généré par l’IA peut être incorrec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6910" cy="5812155"/>
                    </a:xfrm>
                    <a:prstGeom prst="rect">
                      <a:avLst/>
                    </a:prstGeom>
                    <a:noFill/>
                    <a:ln>
                      <a:noFill/>
                    </a:ln>
                  </pic:spPr>
                </pic:pic>
              </a:graphicData>
            </a:graphic>
          </wp:inline>
        </w:drawing>
      </w:r>
    </w:p>
    <w:p w14:paraId="5F9B2E61" w14:textId="77777777" w:rsidR="00BB176C" w:rsidRDefault="00BB176C" w:rsidP="00BB176C">
      <w:pPr>
        <w:pStyle w:val="Centr14pt"/>
      </w:pPr>
      <w:r w:rsidRPr="00E57EC9">
        <w:t>Il désignait un petit homme</w:t>
      </w:r>
      <w:r>
        <w:t>…</w:t>
      </w:r>
    </w:p>
    <w:p w14:paraId="1895521B" w14:textId="77777777" w:rsidR="00E57EC9" w:rsidRDefault="00E57EC9" w:rsidP="00E57EC9">
      <w:r>
        <w:t>— </w:t>
      </w:r>
      <w:r w:rsidR="00776CEA" w:rsidRPr="00034910">
        <w:t>Gow Sherry est un détective remarquable</w:t>
      </w:r>
      <w:r>
        <w:t xml:space="preserve">. </w:t>
      </w:r>
      <w:r w:rsidR="00776CEA" w:rsidRPr="00034910">
        <w:t>Il ne se trompe jamais</w:t>
      </w:r>
      <w:r>
        <w:t xml:space="preserve">. </w:t>
      </w:r>
      <w:r w:rsidR="00776CEA" w:rsidRPr="00034910">
        <w:t>Quand il ne trouve pas le coupable</w:t>
      </w:r>
      <w:r>
        <w:t xml:space="preserve">, </w:t>
      </w:r>
      <w:r w:rsidR="00776CEA" w:rsidRPr="00034910">
        <w:t>eh bien</w:t>
      </w:r>
      <w:r>
        <w:t xml:space="preserve">, </w:t>
      </w:r>
      <w:r w:rsidR="00776CEA" w:rsidRPr="00034910">
        <w:t>il ne le trouve pas</w:t>
      </w:r>
      <w:r>
        <w:t xml:space="preserve"> : </w:t>
      </w:r>
      <w:r w:rsidR="00776CEA" w:rsidRPr="00034910">
        <w:t>mais il ne commet pas la faute d</w:t>
      </w:r>
      <w:r>
        <w:t>’</w:t>
      </w:r>
      <w:r w:rsidR="00776CEA" w:rsidRPr="00034910">
        <w:t>arrêter un inn</w:t>
      </w:r>
      <w:r w:rsidR="00776CEA" w:rsidRPr="00034910">
        <w:t>o</w:t>
      </w:r>
      <w:r w:rsidR="00776CEA" w:rsidRPr="00034910">
        <w:t>cent</w:t>
      </w:r>
      <w:r>
        <w:t xml:space="preserve">. </w:t>
      </w:r>
      <w:r w:rsidR="00776CEA" w:rsidRPr="00034910">
        <w:t>Cela est d</w:t>
      </w:r>
      <w:r>
        <w:t>’</w:t>
      </w:r>
      <w:r w:rsidR="00776CEA" w:rsidRPr="00034910">
        <w:t>un gaillard vraiment fort</w:t>
      </w:r>
      <w:r>
        <w:t xml:space="preserve">. </w:t>
      </w:r>
      <w:r w:rsidR="00776CEA" w:rsidRPr="00034910">
        <w:t>Aussi est-il bien reçu toujours</w:t>
      </w:r>
      <w:r>
        <w:t xml:space="preserve">, </w:t>
      </w:r>
      <w:r w:rsidR="00776CEA" w:rsidRPr="00034910">
        <w:t>même par moi ce matin</w:t>
      </w:r>
      <w:r>
        <w:t xml:space="preserve">. </w:t>
      </w:r>
      <w:r w:rsidR="00776CEA" w:rsidRPr="00034910">
        <w:t>Cependant</w:t>
      </w:r>
      <w:r>
        <w:t xml:space="preserve">, </w:t>
      </w:r>
      <w:r w:rsidR="00776CEA" w:rsidRPr="00034910">
        <w:t>il m</w:t>
      </w:r>
      <w:r>
        <w:t>’</w:t>
      </w:r>
      <w:r w:rsidR="00776CEA" w:rsidRPr="00034910">
        <w:t>était dés</w:t>
      </w:r>
      <w:r w:rsidR="00776CEA" w:rsidRPr="00034910">
        <w:t>a</w:t>
      </w:r>
      <w:r w:rsidR="00776CEA" w:rsidRPr="00034910">
        <w:t xml:space="preserve">gréable de quitter </w:t>
      </w:r>
      <w:proofErr w:type="spellStart"/>
      <w:r w:rsidR="00776CEA" w:rsidRPr="00034910">
        <w:t>Liddia</w:t>
      </w:r>
      <w:proofErr w:type="spellEnd"/>
      <w:r>
        <w:t xml:space="preserve">. </w:t>
      </w:r>
      <w:r w:rsidR="00776CEA" w:rsidRPr="00034910">
        <w:t>C</w:t>
      </w:r>
      <w:r>
        <w:t>’</w:t>
      </w:r>
      <w:r w:rsidR="00776CEA" w:rsidRPr="00034910">
        <w:t>est ma jeune femme depuis six s</w:t>
      </w:r>
      <w:r w:rsidR="00776CEA" w:rsidRPr="00034910">
        <w:t>e</w:t>
      </w:r>
      <w:r w:rsidR="00776CEA" w:rsidRPr="00034910">
        <w:t>maines</w:t>
      </w:r>
      <w:r>
        <w:t xml:space="preserve">. </w:t>
      </w:r>
      <w:proofErr w:type="spellStart"/>
      <w:r w:rsidR="00776CEA" w:rsidRPr="00034910">
        <w:t>Liddia</w:t>
      </w:r>
      <w:proofErr w:type="spellEnd"/>
      <w:r w:rsidR="00776CEA" w:rsidRPr="00034910">
        <w:t xml:space="preserve"> est aussi jolie que vous</w:t>
      </w:r>
      <w:r>
        <w:t xml:space="preserve">, </w:t>
      </w:r>
      <w:r w:rsidR="00776CEA" w:rsidRPr="00034910">
        <w:t>c</w:t>
      </w:r>
      <w:r>
        <w:t>’</w:t>
      </w:r>
      <w:r w:rsidR="00776CEA" w:rsidRPr="00034910">
        <w:t>est vous dire le regret</w:t>
      </w:r>
      <w:r>
        <w:t xml:space="preserve">, </w:t>
      </w:r>
      <w:r w:rsidR="00776CEA" w:rsidRPr="00034910">
        <w:t>n</w:t>
      </w:r>
      <w:r>
        <w:t>’</w:t>
      </w:r>
      <w:r w:rsidR="00776CEA" w:rsidRPr="00034910">
        <w:t>est-ce pas</w:t>
      </w:r>
      <w:r>
        <w:t xml:space="preserve"> ? </w:t>
      </w:r>
      <w:r w:rsidR="00776CEA" w:rsidRPr="00034910">
        <w:t>Malgré cela</w:t>
      </w:r>
      <w:r>
        <w:t xml:space="preserve">, </w:t>
      </w:r>
      <w:r w:rsidR="00776CEA" w:rsidRPr="00034910">
        <w:t>j</w:t>
      </w:r>
      <w:r>
        <w:t>’</w:t>
      </w:r>
      <w:r w:rsidR="00776CEA" w:rsidRPr="00034910">
        <w:t>ai eu le sourire pour Gow Sherry</w:t>
      </w:r>
      <w:r>
        <w:t>.</w:t>
      </w:r>
    </w:p>
    <w:p w14:paraId="71240990" w14:textId="77777777" w:rsidR="00E57EC9" w:rsidRDefault="00776CEA" w:rsidP="00E57EC9">
      <w:r w:rsidRPr="00034910">
        <w:lastRenderedPageBreak/>
        <w:t>Devant ce bavardage</w:t>
      </w:r>
      <w:r w:rsidR="00E57EC9">
        <w:t xml:space="preserve">, </w:t>
      </w:r>
      <w:proofErr w:type="spellStart"/>
      <w:r w:rsidRPr="00034910">
        <w:t>Fleuriane</w:t>
      </w:r>
      <w:proofErr w:type="spellEnd"/>
      <w:r w:rsidRPr="00034910">
        <w:t xml:space="preserve"> s</w:t>
      </w:r>
      <w:r w:rsidR="00E57EC9">
        <w:t>’</w:t>
      </w:r>
      <w:r w:rsidRPr="00034910">
        <w:t>énervait</w:t>
      </w:r>
      <w:r w:rsidR="00E57EC9">
        <w:t xml:space="preserve">. </w:t>
      </w:r>
      <w:r w:rsidRPr="00034910">
        <w:t>Enfin</w:t>
      </w:r>
      <w:r w:rsidR="00E57EC9">
        <w:t xml:space="preserve">, </w:t>
      </w:r>
      <w:r w:rsidRPr="00034910">
        <w:t>n</w:t>
      </w:r>
      <w:r w:rsidR="00E57EC9">
        <w:t>’</w:t>
      </w:r>
      <w:r w:rsidRPr="00034910">
        <w:t>y po</w:t>
      </w:r>
      <w:r w:rsidRPr="00034910">
        <w:t>u</w:t>
      </w:r>
      <w:r w:rsidRPr="00034910">
        <w:t>vant tenir davantage</w:t>
      </w:r>
      <w:r w:rsidR="00E57EC9">
        <w:t xml:space="preserve">, </w:t>
      </w:r>
      <w:r w:rsidRPr="00034910">
        <w:t>elle murmura</w:t>
      </w:r>
      <w:r w:rsidR="00E57EC9">
        <w:t> :</w:t>
      </w:r>
    </w:p>
    <w:p w14:paraId="3E0EA07E" w14:textId="77777777" w:rsidR="00E57EC9" w:rsidRDefault="00E57EC9" w:rsidP="00E57EC9">
      <w:r>
        <w:t>— </w:t>
      </w:r>
      <w:r w:rsidR="00776CEA" w:rsidRPr="00034910">
        <w:t>J</w:t>
      </w:r>
      <w:r>
        <w:t>’</w:t>
      </w:r>
      <w:r w:rsidR="00776CEA" w:rsidRPr="00034910">
        <w:t>ignorais votre mariage</w:t>
      </w:r>
      <w:r>
        <w:t xml:space="preserve">, </w:t>
      </w:r>
      <w:r w:rsidR="00776CEA" w:rsidRPr="00034910">
        <w:t>monsieur</w:t>
      </w:r>
      <w:r>
        <w:t>…</w:t>
      </w:r>
    </w:p>
    <w:p w14:paraId="116D832F" w14:textId="77777777" w:rsidR="00E57EC9" w:rsidRDefault="00E57EC9" w:rsidP="00E57EC9">
      <w:r>
        <w:t>— </w:t>
      </w:r>
      <w:r w:rsidR="00776CEA" w:rsidRPr="00034910">
        <w:t>Ézéchiel Bloomberg</w:t>
      </w:r>
      <w:r>
        <w:t>…</w:t>
      </w:r>
    </w:p>
    <w:p w14:paraId="268524C4" w14:textId="77777777" w:rsidR="00E57EC9" w:rsidRDefault="00E57EC9" w:rsidP="00E57EC9">
      <w:r>
        <w:t>— </w:t>
      </w:r>
      <w:r w:rsidR="00776CEA" w:rsidRPr="00034910">
        <w:t>Merci</w:t>
      </w:r>
      <w:r>
        <w:t xml:space="preserve">… </w:t>
      </w:r>
      <w:r w:rsidR="00776CEA" w:rsidRPr="00034910">
        <w:t>j</w:t>
      </w:r>
      <w:r>
        <w:t>’</w:t>
      </w:r>
      <w:r w:rsidR="00776CEA" w:rsidRPr="00034910">
        <w:t>ignorais donc</w:t>
      </w:r>
      <w:r>
        <w:t xml:space="preserve">, </w:t>
      </w:r>
      <w:r w:rsidR="00776CEA" w:rsidRPr="00034910">
        <w:t>et je pense que votre but n</w:t>
      </w:r>
      <w:r>
        <w:t>’</w:t>
      </w:r>
      <w:r w:rsidR="00776CEA" w:rsidRPr="00034910">
        <w:t>était pas uniquement de m</w:t>
      </w:r>
      <w:r>
        <w:t>’</w:t>
      </w:r>
      <w:r w:rsidR="00776CEA" w:rsidRPr="00034910">
        <w:t>en faire part</w:t>
      </w:r>
      <w:r>
        <w:t>.</w:t>
      </w:r>
    </w:p>
    <w:p w14:paraId="20A2B714" w14:textId="77777777" w:rsidR="00E57EC9" w:rsidRDefault="00776CEA" w:rsidP="00E57EC9">
      <w:r w:rsidRPr="00034910">
        <w:t>Le juge d</w:t>
      </w:r>
      <w:r w:rsidR="00E57EC9">
        <w:t>’</w:t>
      </w:r>
      <w:r w:rsidRPr="00034910">
        <w:t>instruction riposta par un rire sonore</w:t>
      </w:r>
      <w:r w:rsidR="00E57EC9">
        <w:t>.</w:t>
      </w:r>
    </w:p>
    <w:p w14:paraId="13474899" w14:textId="77777777" w:rsidR="00E57EC9" w:rsidRDefault="00E57EC9" w:rsidP="00E57EC9">
      <w:r>
        <w:t>— </w:t>
      </w:r>
      <w:r w:rsidR="00776CEA" w:rsidRPr="00034910">
        <w:t>Non</w:t>
      </w:r>
      <w:r>
        <w:t xml:space="preserve">, </w:t>
      </w:r>
      <w:r w:rsidR="00776CEA" w:rsidRPr="00034910">
        <w:t>en vérité</w:t>
      </w:r>
      <w:r>
        <w:t xml:space="preserve">, </w:t>
      </w:r>
      <w:r w:rsidR="00776CEA" w:rsidRPr="00034910">
        <w:t>Miss</w:t>
      </w:r>
      <w:r>
        <w:t xml:space="preserve">, </w:t>
      </w:r>
      <w:r w:rsidR="00776CEA" w:rsidRPr="00034910">
        <w:t>cela n</w:t>
      </w:r>
      <w:r>
        <w:t>’</w:t>
      </w:r>
      <w:r w:rsidR="00776CEA" w:rsidRPr="00034910">
        <w:t>est pas mon but</w:t>
      </w:r>
      <w:r>
        <w:t xml:space="preserve">. </w:t>
      </w:r>
      <w:r w:rsidR="00776CEA" w:rsidRPr="00034910">
        <w:t>Vous êtes très gais au Canada</w:t>
      </w:r>
      <w:r>
        <w:t xml:space="preserve">, </w:t>
      </w:r>
      <w:r w:rsidR="00776CEA" w:rsidRPr="00034910">
        <w:t>vous me faites rire dans l</w:t>
      </w:r>
      <w:r>
        <w:t>’</w:t>
      </w:r>
      <w:r w:rsidR="00776CEA" w:rsidRPr="00034910">
        <w:t>exercice de mes fonctions</w:t>
      </w:r>
      <w:r>
        <w:t xml:space="preserve">, </w:t>
      </w:r>
      <w:r w:rsidR="00776CEA" w:rsidRPr="00034910">
        <w:t xml:space="preserve">ce qui est tout à fait </w:t>
      </w:r>
      <w:r w:rsidR="00776CEA" w:rsidRPr="00034910">
        <w:rPr>
          <w:i/>
          <w:iCs/>
        </w:rPr>
        <w:t>inconvenable</w:t>
      </w:r>
      <w:r>
        <w:rPr>
          <w:i/>
          <w:iCs/>
        </w:rPr>
        <w:t xml:space="preserve">, </w:t>
      </w:r>
      <w:r w:rsidR="00776CEA" w:rsidRPr="00034910">
        <w:t>alors que le sang a coulé et que</w:t>
      </w:r>
      <w:r>
        <w:t xml:space="preserve">, </w:t>
      </w:r>
      <w:r w:rsidR="00776CEA" w:rsidRPr="00034910">
        <w:t>peut-être</w:t>
      </w:r>
      <w:r>
        <w:t xml:space="preserve">, </w:t>
      </w:r>
      <w:r w:rsidR="00776CEA" w:rsidRPr="00034910">
        <w:t>il y aura mort d</w:t>
      </w:r>
      <w:r>
        <w:t>’</w:t>
      </w:r>
      <w:r w:rsidR="00776CEA" w:rsidRPr="00034910">
        <w:t>homme</w:t>
      </w:r>
      <w:r>
        <w:t>.</w:t>
      </w:r>
    </w:p>
    <w:p w14:paraId="3B6DBCFA" w14:textId="77777777" w:rsidR="00E57EC9" w:rsidRDefault="00E57EC9" w:rsidP="00E57EC9">
      <w:r>
        <w:t>— </w:t>
      </w:r>
      <w:r w:rsidR="00776CEA" w:rsidRPr="00034910">
        <w:t>Mort</w:t>
      </w:r>
      <w:r>
        <w:t xml:space="preserve"> ! </w:t>
      </w:r>
      <w:r w:rsidR="00776CEA" w:rsidRPr="00034910">
        <w:t>répéta la jeune fille dont le visage se décolora</w:t>
      </w:r>
      <w:r>
        <w:t>.</w:t>
      </w:r>
    </w:p>
    <w:p w14:paraId="636D4625" w14:textId="77777777" w:rsidR="00E57EC9" w:rsidRDefault="00776CEA" w:rsidP="00E57EC9">
      <w:r w:rsidRPr="00034910">
        <w:t>Par hasard</w:t>
      </w:r>
      <w:r w:rsidR="00E57EC9">
        <w:t xml:space="preserve">, </w:t>
      </w:r>
      <w:r w:rsidRPr="00034910">
        <w:t>ses yeux se portèrent sur Larmette</w:t>
      </w:r>
      <w:r w:rsidR="00E57EC9">
        <w:t xml:space="preserve">. </w:t>
      </w:r>
      <w:r w:rsidRPr="00034910">
        <w:t>Il lui se</w:t>
      </w:r>
      <w:r w:rsidRPr="00034910">
        <w:t>m</w:t>
      </w:r>
      <w:r w:rsidRPr="00034910">
        <w:t>bla que le joaillier cessait brusquement de sourire</w:t>
      </w:r>
      <w:r w:rsidR="00E57EC9">
        <w:t>.</w:t>
      </w:r>
    </w:p>
    <w:p w14:paraId="261E21B9" w14:textId="77777777" w:rsidR="00E57EC9" w:rsidRDefault="00E57EC9" w:rsidP="00E57EC9">
      <w:r>
        <w:t>— </w:t>
      </w:r>
      <w:r w:rsidR="00776CEA" w:rsidRPr="00034910">
        <w:t>Qui donc est mort</w:t>
      </w:r>
      <w:r>
        <w:t> ?</w:t>
      </w:r>
    </w:p>
    <w:p w14:paraId="46B78FA8" w14:textId="77777777" w:rsidR="00E57EC9" w:rsidRDefault="00E57EC9" w:rsidP="00E57EC9">
      <w:r>
        <w:t>— </w:t>
      </w:r>
      <w:r w:rsidR="00776CEA" w:rsidRPr="00034910">
        <w:t>Personne encore</w:t>
      </w:r>
      <w:r>
        <w:t xml:space="preserve">, </w:t>
      </w:r>
      <w:r w:rsidR="00776CEA" w:rsidRPr="00034910">
        <w:t>répondit le magistrat</w:t>
      </w:r>
      <w:r>
        <w:t xml:space="preserve">, </w:t>
      </w:r>
      <w:r w:rsidR="00776CEA" w:rsidRPr="00034910">
        <w:t>quoique</w:t>
      </w:r>
      <w:r>
        <w:t xml:space="preserve">, </w:t>
      </w:r>
      <w:r w:rsidR="00776CEA" w:rsidRPr="00034910">
        <w:t>à vrai dire</w:t>
      </w:r>
      <w:r>
        <w:t xml:space="preserve">, </w:t>
      </w:r>
      <w:r w:rsidR="00776CEA" w:rsidRPr="00034910">
        <w:t>la victime n</w:t>
      </w:r>
      <w:r>
        <w:t>’</w:t>
      </w:r>
      <w:r w:rsidR="00776CEA" w:rsidRPr="00034910">
        <w:t>en vaille guère mieux</w:t>
      </w:r>
      <w:r>
        <w:t xml:space="preserve">… </w:t>
      </w:r>
      <w:r w:rsidR="00776CEA" w:rsidRPr="00034910">
        <w:t>Vous la connaissiez</w:t>
      </w:r>
      <w:r>
        <w:t xml:space="preserve">, </w:t>
      </w:r>
      <w:r w:rsidR="00776CEA" w:rsidRPr="00034910">
        <w:t>paraît-il</w:t>
      </w:r>
      <w:r>
        <w:t xml:space="preserve">, </w:t>
      </w:r>
      <w:r w:rsidR="00776CEA" w:rsidRPr="00034910">
        <w:t>et je viens vous demander si vous n</w:t>
      </w:r>
      <w:r>
        <w:t>’</w:t>
      </w:r>
      <w:r w:rsidR="00776CEA" w:rsidRPr="00034910">
        <w:t>avez aucun sou</w:t>
      </w:r>
      <w:r w:rsidR="00776CEA" w:rsidRPr="00034910">
        <w:t>p</w:t>
      </w:r>
      <w:r w:rsidR="00776CEA" w:rsidRPr="00034910">
        <w:t>çon de nature à diriger les recherches de la justice</w:t>
      </w:r>
      <w:r>
        <w:t xml:space="preserve">, </w:t>
      </w:r>
      <w:r w:rsidR="00776CEA" w:rsidRPr="00034910">
        <w:t>car depuis vingt-cinq ans que j</w:t>
      </w:r>
      <w:r>
        <w:t>’</w:t>
      </w:r>
      <w:r w:rsidR="00776CEA" w:rsidRPr="00034910">
        <w:t>exerce</w:t>
      </w:r>
      <w:r>
        <w:t xml:space="preserve">, </w:t>
      </w:r>
      <w:r w:rsidR="00776CEA" w:rsidRPr="00034910">
        <w:t>jamais je n</w:t>
      </w:r>
      <w:r>
        <w:t>’</w:t>
      </w:r>
      <w:r w:rsidR="00776CEA" w:rsidRPr="00034910">
        <w:t>ai vu une affaire aussi obscure</w:t>
      </w:r>
      <w:r>
        <w:t>.</w:t>
      </w:r>
    </w:p>
    <w:p w14:paraId="5821B6DB" w14:textId="77777777" w:rsidR="00E57EC9" w:rsidRDefault="00776CEA" w:rsidP="00E57EC9">
      <w:r w:rsidRPr="00034910">
        <w:t>Il allait se lancer dans des considérations variées sur le crime dont il parlait</w:t>
      </w:r>
      <w:r w:rsidR="00E57EC9">
        <w:t xml:space="preserve">. </w:t>
      </w:r>
      <w:proofErr w:type="spellStart"/>
      <w:r w:rsidRPr="00034910">
        <w:t>Fleuriane</w:t>
      </w:r>
      <w:proofErr w:type="spellEnd"/>
      <w:r w:rsidRPr="00034910">
        <w:t xml:space="preserve"> coupa net son bavardage</w:t>
      </w:r>
      <w:r w:rsidR="00E57EC9">
        <w:t>.</w:t>
      </w:r>
    </w:p>
    <w:p w14:paraId="238ECCD9" w14:textId="77777777" w:rsidR="00E57EC9" w:rsidRDefault="00E57EC9" w:rsidP="00E57EC9">
      <w:r>
        <w:t>— </w:t>
      </w:r>
      <w:r w:rsidR="00776CEA" w:rsidRPr="00034910">
        <w:t>Mais quelle est la victime</w:t>
      </w:r>
      <w:r>
        <w:t> ?</w:t>
      </w:r>
    </w:p>
    <w:p w14:paraId="3E509832" w14:textId="77777777" w:rsidR="00E57EC9" w:rsidRDefault="00E57EC9" w:rsidP="00E57EC9">
      <w:r>
        <w:t>— </w:t>
      </w:r>
      <w:r w:rsidR="00776CEA" w:rsidRPr="00034910">
        <w:t>Je ne vous l</w:t>
      </w:r>
      <w:r>
        <w:t>’</w:t>
      </w:r>
      <w:r w:rsidR="00776CEA" w:rsidRPr="00034910">
        <w:t>ai pas nommée</w:t>
      </w:r>
      <w:r>
        <w:t> ?</w:t>
      </w:r>
    </w:p>
    <w:p w14:paraId="4D5378C6" w14:textId="77777777" w:rsidR="00E57EC9" w:rsidRDefault="00E57EC9" w:rsidP="00E57EC9">
      <w:r>
        <w:t>— </w:t>
      </w:r>
      <w:r w:rsidR="00776CEA" w:rsidRPr="00034910">
        <w:t>Non</w:t>
      </w:r>
      <w:r>
        <w:t xml:space="preserve">, </w:t>
      </w:r>
      <w:r w:rsidR="00776CEA" w:rsidRPr="00034910">
        <w:t>puisque je vous prie de vouloir bien le faire</w:t>
      </w:r>
      <w:r>
        <w:t>.</w:t>
      </w:r>
    </w:p>
    <w:p w14:paraId="2947CB8C" w14:textId="77777777" w:rsidR="00E57EC9" w:rsidRDefault="00E57EC9" w:rsidP="00E57EC9">
      <w:r>
        <w:lastRenderedPageBreak/>
        <w:t>— </w:t>
      </w:r>
      <w:r w:rsidR="00776CEA" w:rsidRPr="00034910">
        <w:t>Et je m</w:t>
      </w:r>
      <w:r>
        <w:t>’</w:t>
      </w:r>
      <w:r w:rsidR="00776CEA" w:rsidRPr="00034910">
        <w:t>empresse de déférer à votre requête</w:t>
      </w:r>
      <w:r>
        <w:t xml:space="preserve">. </w:t>
      </w:r>
      <w:r w:rsidR="00776CEA" w:rsidRPr="00034910">
        <w:t>La victime est de nationalité anglaise</w:t>
      </w:r>
      <w:r>
        <w:t xml:space="preserve">. </w:t>
      </w:r>
      <w:r w:rsidR="00776CEA" w:rsidRPr="00034910">
        <w:t xml:space="preserve">Son nom est Dick </w:t>
      </w:r>
      <w:proofErr w:type="spellStart"/>
      <w:r w:rsidR="00776CEA" w:rsidRPr="00034910">
        <w:t>Fann</w:t>
      </w:r>
      <w:proofErr w:type="spellEnd"/>
      <w:r>
        <w:t>.</w:t>
      </w:r>
    </w:p>
    <w:p w14:paraId="5A01D8E4" w14:textId="77777777" w:rsidR="00E57EC9" w:rsidRDefault="00776CEA" w:rsidP="00E57EC9">
      <w:proofErr w:type="spellStart"/>
      <w:r w:rsidRPr="00034910">
        <w:t>Fleuriane</w:t>
      </w:r>
      <w:proofErr w:type="spellEnd"/>
      <w:r w:rsidRPr="00034910">
        <w:t xml:space="preserve"> laissa échapper un gémissement</w:t>
      </w:r>
      <w:r w:rsidR="00E57EC9">
        <w:t xml:space="preserve">. </w:t>
      </w:r>
      <w:r w:rsidRPr="00034910">
        <w:t>Elle se cra</w:t>
      </w:r>
      <w:r w:rsidRPr="00034910">
        <w:t>m</w:t>
      </w:r>
      <w:r w:rsidRPr="00034910">
        <w:t>ponna à un meuble pour ne pas tomber</w:t>
      </w:r>
      <w:r w:rsidR="00E57EC9">
        <w:t>.</w:t>
      </w:r>
    </w:p>
    <w:p w14:paraId="256D016A" w14:textId="77777777" w:rsidR="00E57EC9" w:rsidRDefault="00776CEA" w:rsidP="00E57EC9">
      <w:r w:rsidRPr="00034910">
        <w:t>Seulement</w:t>
      </w:r>
      <w:r w:rsidR="00E57EC9">
        <w:t xml:space="preserve">, </w:t>
      </w:r>
      <w:r w:rsidRPr="00034910">
        <w:t>elle était vaillante cette enfant qui</w:t>
      </w:r>
      <w:r w:rsidR="00E57EC9">
        <w:t xml:space="preserve">, </w:t>
      </w:r>
      <w:r w:rsidRPr="00034910">
        <w:t>jusque-là</w:t>
      </w:r>
      <w:r w:rsidR="00E57EC9">
        <w:t xml:space="preserve">, </w:t>
      </w:r>
      <w:r w:rsidRPr="00034910">
        <w:t>n</w:t>
      </w:r>
      <w:r w:rsidR="00E57EC9">
        <w:t>’</w:t>
      </w:r>
      <w:r w:rsidRPr="00034910">
        <w:t>avait connu que le bonheur et les sourires de la fortune</w:t>
      </w:r>
      <w:r w:rsidR="00E57EC9">
        <w:t xml:space="preserve">. </w:t>
      </w:r>
      <w:r w:rsidRPr="00034910">
        <w:t>Elle tendit ses nerfs</w:t>
      </w:r>
      <w:r w:rsidR="00E57EC9">
        <w:t xml:space="preserve">, </w:t>
      </w:r>
      <w:r w:rsidRPr="00034910">
        <w:t>se redressa</w:t>
      </w:r>
      <w:r w:rsidR="00E57EC9">
        <w:t xml:space="preserve">, </w:t>
      </w:r>
      <w:r w:rsidRPr="00034910">
        <w:t>et d</w:t>
      </w:r>
      <w:r w:rsidR="00E57EC9">
        <w:t>’</w:t>
      </w:r>
      <w:r w:rsidRPr="00034910">
        <w:t>une voix profonde</w:t>
      </w:r>
      <w:r w:rsidR="00E57EC9">
        <w:t> :</w:t>
      </w:r>
    </w:p>
    <w:p w14:paraId="53BF7D43" w14:textId="77777777" w:rsidR="00E57EC9" w:rsidRDefault="00E57EC9" w:rsidP="00E57EC9">
      <w:r>
        <w:t>— </w:t>
      </w:r>
      <w:r w:rsidR="00776CEA" w:rsidRPr="00034910">
        <w:t>Voulez-vous me raconter ce qui est arrivé</w:t>
      </w:r>
      <w:r>
        <w:t xml:space="preserve">, </w:t>
      </w:r>
      <w:r w:rsidR="00776CEA" w:rsidRPr="00034910">
        <w:t>si toutefois vos fonctions vous le permettent</w:t>
      </w:r>
      <w:r>
        <w:t> ?</w:t>
      </w:r>
    </w:p>
    <w:p w14:paraId="3D09A1EF" w14:textId="58F33624" w:rsidR="00E57EC9" w:rsidRDefault="00E57EC9" w:rsidP="00E57EC9">
      <w:r>
        <w:t>— </w:t>
      </w:r>
      <w:r w:rsidR="00776CEA" w:rsidRPr="00034910">
        <w:t>Dites qu</w:t>
      </w:r>
      <w:r>
        <w:t>’</w:t>
      </w:r>
      <w:r w:rsidR="00776CEA" w:rsidRPr="00034910">
        <w:t>elles m</w:t>
      </w:r>
      <w:r>
        <w:t>’</w:t>
      </w:r>
      <w:r w:rsidR="00776CEA" w:rsidRPr="00034910">
        <w:t>y obligent</w:t>
      </w:r>
      <w:r>
        <w:t xml:space="preserve">. </w:t>
      </w:r>
      <w:r w:rsidR="00776CEA" w:rsidRPr="00034910">
        <w:t>Je ne suis ici que pour causer avec vous</w:t>
      </w:r>
      <w:r>
        <w:t xml:space="preserve">, </w:t>
      </w:r>
      <w:r w:rsidR="00776CEA" w:rsidRPr="00034910">
        <w:t xml:space="preserve">car vous connaissez </w:t>
      </w:r>
      <w:r>
        <w:t>M. </w:t>
      </w:r>
      <w:r w:rsidR="00776CEA" w:rsidRPr="00034910">
        <w:t xml:space="preserve">Dick </w:t>
      </w:r>
      <w:proofErr w:type="spellStart"/>
      <w:r w:rsidR="00776CEA" w:rsidRPr="00034910">
        <w:t>Fann</w:t>
      </w:r>
      <w:proofErr w:type="spellEnd"/>
      <w:r>
        <w:t> ?</w:t>
      </w:r>
    </w:p>
    <w:p w14:paraId="5B740254" w14:textId="77777777" w:rsidR="00E57EC9" w:rsidRDefault="00E57EC9" w:rsidP="00E57EC9">
      <w:r>
        <w:t>— </w:t>
      </w:r>
      <w:r w:rsidR="00776CEA" w:rsidRPr="00034910">
        <w:t>Parfaitement</w:t>
      </w:r>
      <w:r>
        <w:t xml:space="preserve">. </w:t>
      </w:r>
      <w:r w:rsidR="00776CEA" w:rsidRPr="00034910">
        <w:t>Il est de mes amis</w:t>
      </w:r>
      <w:r>
        <w:t xml:space="preserve">. </w:t>
      </w:r>
      <w:r w:rsidR="00776CEA" w:rsidRPr="00034910">
        <w:t>Mais éclairez-moi</w:t>
      </w:r>
      <w:r>
        <w:t xml:space="preserve">, </w:t>
      </w:r>
      <w:r w:rsidR="00776CEA" w:rsidRPr="00034910">
        <w:t>je vous en prie</w:t>
      </w:r>
      <w:r>
        <w:t>.</w:t>
      </w:r>
    </w:p>
    <w:p w14:paraId="2AC9FF44" w14:textId="77777777" w:rsidR="00E57EC9" w:rsidRDefault="00E57EC9" w:rsidP="00E57EC9">
      <w:r>
        <w:t>— </w:t>
      </w:r>
      <w:r w:rsidR="00776CEA" w:rsidRPr="00034910">
        <w:t>Volontiers</w:t>
      </w:r>
      <w:r>
        <w:t>.</w:t>
      </w:r>
    </w:p>
    <w:p w14:paraId="594B79FE" w14:textId="77777777" w:rsidR="00E57EC9" w:rsidRDefault="00776CEA" w:rsidP="00E57EC9">
      <w:r w:rsidRPr="00034910">
        <w:t>Ce disant</w:t>
      </w:r>
      <w:r w:rsidR="00E57EC9">
        <w:t xml:space="preserve">, </w:t>
      </w:r>
      <w:r w:rsidRPr="00034910">
        <w:t>Ézéchiel Bloomberg écartait les rideaux de l</w:t>
      </w:r>
      <w:r w:rsidR="00E57EC9">
        <w:t>’</w:t>
      </w:r>
      <w:r w:rsidRPr="00034910">
        <w:t>une des fenêtres s</w:t>
      </w:r>
      <w:r w:rsidR="00E57EC9">
        <w:t>’</w:t>
      </w:r>
      <w:r w:rsidRPr="00034910">
        <w:t>ouvrant sur la rue</w:t>
      </w:r>
      <w:r w:rsidR="00E57EC9">
        <w:t>.</w:t>
      </w:r>
    </w:p>
    <w:p w14:paraId="2ADCBF6D" w14:textId="77777777" w:rsidR="00E57EC9" w:rsidRDefault="00E57EC9" w:rsidP="00E57EC9">
      <w:r>
        <w:t>— </w:t>
      </w:r>
      <w:r w:rsidR="00776CEA" w:rsidRPr="00034910">
        <w:t>Vous voyez en face</w:t>
      </w:r>
      <w:r>
        <w:t xml:space="preserve">, </w:t>
      </w:r>
      <w:r w:rsidR="00776CEA" w:rsidRPr="00034910">
        <w:t>de l</w:t>
      </w:r>
      <w:r>
        <w:t>’</w:t>
      </w:r>
      <w:r w:rsidR="00776CEA" w:rsidRPr="00034910">
        <w:t>autre côté de la rue</w:t>
      </w:r>
      <w:r>
        <w:t xml:space="preserve">, </w:t>
      </w:r>
      <w:r w:rsidR="00776CEA" w:rsidRPr="00034910">
        <w:t>l</w:t>
      </w:r>
      <w:r>
        <w:t>’</w:t>
      </w:r>
      <w:r w:rsidR="00776CEA" w:rsidRPr="00034910">
        <w:t>hôtel du Bon Garçon Vert</w:t>
      </w:r>
      <w:r>
        <w:t xml:space="preserve">, </w:t>
      </w:r>
      <w:r w:rsidR="00776CEA" w:rsidRPr="00034910">
        <w:t>l</w:t>
      </w:r>
      <w:r>
        <w:t>’</w:t>
      </w:r>
      <w:r w:rsidR="00776CEA" w:rsidRPr="00034910">
        <w:t>un des plus vastes du monde</w:t>
      </w:r>
      <w:r>
        <w:t xml:space="preserve">, </w:t>
      </w:r>
      <w:r w:rsidR="00776CEA" w:rsidRPr="00034910">
        <w:t>la gloire de San-Francisco</w:t>
      </w:r>
      <w:r>
        <w:t>.</w:t>
      </w:r>
    </w:p>
    <w:p w14:paraId="6ACD26F2" w14:textId="77777777" w:rsidR="00E57EC9" w:rsidRDefault="00E57EC9" w:rsidP="00E57EC9">
      <w:r>
        <w:t>— </w:t>
      </w:r>
      <w:r w:rsidR="00776CEA" w:rsidRPr="00034910">
        <w:t>Passons</w:t>
      </w:r>
      <w:r>
        <w:t xml:space="preserve">, </w:t>
      </w:r>
      <w:r w:rsidR="00776CEA" w:rsidRPr="00034910">
        <w:t>je vous prie</w:t>
      </w:r>
      <w:r>
        <w:t>.</w:t>
      </w:r>
    </w:p>
    <w:p w14:paraId="713F138C" w14:textId="77777777" w:rsidR="00E57EC9" w:rsidRDefault="00E57EC9" w:rsidP="00E57EC9">
      <w:r>
        <w:t>— </w:t>
      </w:r>
      <w:r w:rsidR="00776CEA" w:rsidRPr="00034910">
        <w:t>Oui</w:t>
      </w:r>
      <w:r>
        <w:t xml:space="preserve">, </w:t>
      </w:r>
      <w:r w:rsidR="00776CEA" w:rsidRPr="00034910">
        <w:t>passons</w:t>
      </w:r>
      <w:r>
        <w:t xml:space="preserve">, </w:t>
      </w:r>
      <w:r w:rsidR="00776CEA" w:rsidRPr="00034910">
        <w:t>bien qu</w:t>
      </w:r>
      <w:r>
        <w:t>’</w:t>
      </w:r>
      <w:r w:rsidR="00776CEA" w:rsidRPr="00034910">
        <w:t>il soit agréable pour un citoyen de la ville de constater que les cités du Vieux Monde</w:t>
      </w:r>
      <w:r>
        <w:t xml:space="preserve"> (</w:t>
      </w:r>
      <w:r w:rsidR="00776CEA" w:rsidRPr="00034910">
        <w:t>l</w:t>
      </w:r>
      <w:r>
        <w:t>’</w:t>
      </w:r>
      <w:r w:rsidR="00776CEA" w:rsidRPr="00034910">
        <w:t>Europe</w:t>
      </w:r>
      <w:r>
        <w:t xml:space="preserve">) </w:t>
      </w:r>
      <w:r w:rsidR="00776CEA" w:rsidRPr="00034910">
        <w:t>n</w:t>
      </w:r>
      <w:r>
        <w:t>’</w:t>
      </w:r>
      <w:r w:rsidR="00776CEA" w:rsidRPr="00034910">
        <w:t>ont point d</w:t>
      </w:r>
      <w:r>
        <w:t>’</w:t>
      </w:r>
      <w:r w:rsidR="00776CEA" w:rsidRPr="00034910">
        <w:t>installation aussi grandiose</w:t>
      </w:r>
      <w:r>
        <w:t xml:space="preserve">. </w:t>
      </w:r>
      <w:r w:rsidR="00776CEA" w:rsidRPr="00034910">
        <w:t>Mais je passe</w:t>
      </w:r>
      <w:r>
        <w:t xml:space="preserve">. </w:t>
      </w:r>
      <w:r w:rsidR="00776CEA" w:rsidRPr="00034910">
        <w:t>R</w:t>
      </w:r>
      <w:r w:rsidR="00776CEA" w:rsidRPr="00034910">
        <w:t>e</w:t>
      </w:r>
      <w:r w:rsidR="00776CEA" w:rsidRPr="00034910">
        <w:t>marquez que les fenêtres du rez-de-chaussée</w:t>
      </w:r>
      <w:r>
        <w:t xml:space="preserve">, </w:t>
      </w:r>
      <w:r w:rsidR="00776CEA" w:rsidRPr="00034910">
        <w:t>aux moulures tout à fait artistiques</w:t>
      </w:r>
      <w:r>
        <w:t xml:space="preserve">, </w:t>
      </w:r>
      <w:r w:rsidR="00776CEA" w:rsidRPr="00034910">
        <w:t>sont garnies de barreaux de fer</w:t>
      </w:r>
      <w:r>
        <w:t xml:space="preserve">, </w:t>
      </w:r>
      <w:r w:rsidR="00776CEA" w:rsidRPr="00034910">
        <w:t xml:space="preserve">afin que les </w:t>
      </w:r>
      <w:r w:rsidR="00776CEA" w:rsidRPr="00034910">
        <w:rPr>
          <w:i/>
          <w:iCs/>
        </w:rPr>
        <w:t xml:space="preserve">mauvais garçons </w:t>
      </w:r>
      <w:r w:rsidR="00776CEA" w:rsidRPr="00034910">
        <w:t>ne puissent pas pénétrer de la rue chez les clients du Bon-Garçon-Vert</w:t>
      </w:r>
      <w:r>
        <w:t>.</w:t>
      </w:r>
    </w:p>
    <w:p w14:paraId="26F79703" w14:textId="77777777" w:rsidR="00E57EC9" w:rsidRDefault="00776CEA" w:rsidP="00E57EC9">
      <w:r w:rsidRPr="00034910">
        <w:lastRenderedPageBreak/>
        <w:t>Il rit bruyamment</w:t>
      </w:r>
      <w:r w:rsidR="00E57EC9">
        <w:t xml:space="preserve">, </w:t>
      </w:r>
      <w:r w:rsidRPr="00034910">
        <w:t>heureux de son insipide jeu de mots</w:t>
      </w:r>
      <w:r w:rsidR="00E57EC9">
        <w:t>.</w:t>
      </w:r>
    </w:p>
    <w:p w14:paraId="70B56F18" w14:textId="77777777" w:rsidR="00E57EC9" w:rsidRDefault="00E57EC9" w:rsidP="00E57EC9">
      <w:r>
        <w:t>— </w:t>
      </w:r>
      <w:r w:rsidR="00776CEA" w:rsidRPr="00034910">
        <w:t>Or</w:t>
      </w:r>
      <w:r>
        <w:t xml:space="preserve">, </w:t>
      </w:r>
      <w:r w:rsidR="00776CEA" w:rsidRPr="00034910">
        <w:t>les deux fenêtres qui avoisinent là-bas l</w:t>
      </w:r>
      <w:r>
        <w:t>’</w:t>
      </w:r>
      <w:r w:rsidR="00776CEA" w:rsidRPr="00034910">
        <w:t>angle de la rue où l</w:t>
      </w:r>
      <w:r>
        <w:t>’</w:t>
      </w:r>
      <w:r w:rsidR="00776CEA" w:rsidRPr="00034910">
        <w:t>on répare le trottoir</w:t>
      </w:r>
      <w:r>
        <w:t xml:space="preserve">… </w:t>
      </w:r>
      <w:r w:rsidR="00776CEA" w:rsidRPr="00034910">
        <w:t>Ces travaux ont une importance</w:t>
      </w:r>
      <w:r>
        <w:t xml:space="preserve">, </w:t>
      </w:r>
      <w:r w:rsidR="00776CEA" w:rsidRPr="00034910">
        <w:t>car l</w:t>
      </w:r>
      <w:r>
        <w:t>’</w:t>
      </w:r>
      <w:r w:rsidR="00776CEA" w:rsidRPr="00034910">
        <w:t>asphalte a été enlevé pour être remplacé</w:t>
      </w:r>
      <w:r>
        <w:t xml:space="preserve">… </w:t>
      </w:r>
      <w:r w:rsidR="00776CEA" w:rsidRPr="00034910">
        <w:t>La terre est à nu</w:t>
      </w:r>
      <w:r>
        <w:t xml:space="preserve">, </w:t>
      </w:r>
      <w:r w:rsidR="00776CEA" w:rsidRPr="00034910">
        <w:t>et par conséquent elle conserve les traces</w:t>
      </w:r>
      <w:r>
        <w:t>…</w:t>
      </w:r>
    </w:p>
    <w:p w14:paraId="247A2499" w14:textId="77777777" w:rsidR="00E57EC9" w:rsidRDefault="00E57EC9" w:rsidP="00E57EC9">
      <w:r>
        <w:t>— </w:t>
      </w:r>
      <w:r w:rsidR="00776CEA" w:rsidRPr="00034910">
        <w:t>C</w:t>
      </w:r>
      <w:r>
        <w:t>’</w:t>
      </w:r>
      <w:r w:rsidR="00776CEA" w:rsidRPr="00034910">
        <w:t>est entendu</w:t>
      </w:r>
      <w:r>
        <w:t xml:space="preserve">, </w:t>
      </w:r>
      <w:r w:rsidR="00776CEA" w:rsidRPr="00034910">
        <w:t>Monsieur</w:t>
      </w:r>
      <w:r>
        <w:t xml:space="preserve">… </w:t>
      </w:r>
      <w:r w:rsidR="00776CEA" w:rsidRPr="00034910">
        <w:t>Mais les deux fenêtres</w:t>
      </w:r>
      <w:r>
        <w:t xml:space="preserve">, </w:t>
      </w:r>
      <w:r w:rsidR="00776CEA" w:rsidRPr="00034910">
        <w:t>disiez-vous</w:t>
      </w:r>
      <w:r>
        <w:t xml:space="preserve">… ? </w:t>
      </w:r>
      <w:r w:rsidR="00776CEA" w:rsidRPr="00034910">
        <w:t>Ézéchiel leva les bras vers le plafond</w:t>
      </w:r>
      <w:r>
        <w:t xml:space="preserve">, </w:t>
      </w:r>
      <w:r w:rsidR="00776CEA" w:rsidRPr="00034910">
        <w:t>et d</w:t>
      </w:r>
      <w:r>
        <w:t>’</w:t>
      </w:r>
      <w:r w:rsidR="00776CEA" w:rsidRPr="00034910">
        <w:t>un ton p</w:t>
      </w:r>
      <w:r w:rsidR="00776CEA" w:rsidRPr="00034910">
        <w:t>a</w:t>
      </w:r>
      <w:r w:rsidR="00776CEA" w:rsidRPr="00034910">
        <w:t>terne</w:t>
      </w:r>
      <w:r>
        <w:t> :</w:t>
      </w:r>
    </w:p>
    <w:p w14:paraId="6D60D21E" w14:textId="77777777" w:rsidR="00E57EC9" w:rsidRDefault="00E57EC9" w:rsidP="00E57EC9">
      <w:r>
        <w:t>— </w:t>
      </w:r>
      <w:r w:rsidR="00776CEA" w:rsidRPr="00034910">
        <w:t>Ah</w:t>
      </w:r>
      <w:r>
        <w:t xml:space="preserve"> ! </w:t>
      </w:r>
      <w:r w:rsidR="00776CEA" w:rsidRPr="00034910">
        <w:t>on voit bien que les Canadiens sont d</w:t>
      </w:r>
      <w:r>
        <w:t>’</w:t>
      </w:r>
      <w:r w:rsidR="00776CEA" w:rsidRPr="00034910">
        <w:t>origine fra</w:t>
      </w:r>
      <w:r w:rsidR="00776CEA" w:rsidRPr="00034910">
        <w:t>n</w:t>
      </w:r>
      <w:r w:rsidR="00776CEA" w:rsidRPr="00034910">
        <w:t>çaise</w:t>
      </w:r>
      <w:r>
        <w:t xml:space="preserve"> ; </w:t>
      </w:r>
      <w:r w:rsidR="00776CEA" w:rsidRPr="00034910">
        <w:t>vifs comme la poudre</w:t>
      </w:r>
      <w:r>
        <w:t xml:space="preserve">. </w:t>
      </w:r>
      <w:r w:rsidR="00776CEA" w:rsidRPr="00034910">
        <w:t>Vous voulez être arrivée avant d</w:t>
      </w:r>
      <w:r>
        <w:t>’</w:t>
      </w:r>
      <w:r w:rsidR="00776CEA" w:rsidRPr="00034910">
        <w:t>être partie</w:t>
      </w:r>
      <w:r>
        <w:t xml:space="preserve">… </w:t>
      </w:r>
      <w:r w:rsidR="00776CEA" w:rsidRPr="00034910">
        <w:t>Là</w:t>
      </w:r>
      <w:r>
        <w:t xml:space="preserve"> ! </w:t>
      </w:r>
      <w:r w:rsidR="00776CEA" w:rsidRPr="00034910">
        <w:t>là</w:t>
      </w:r>
      <w:r>
        <w:t xml:space="preserve">… </w:t>
      </w:r>
      <w:r w:rsidR="00776CEA" w:rsidRPr="00034910">
        <w:t>Ne vous impatientez pas</w:t>
      </w:r>
      <w:r>
        <w:t xml:space="preserve">, </w:t>
      </w:r>
      <w:r w:rsidR="00776CEA" w:rsidRPr="00034910">
        <w:t>j</w:t>
      </w:r>
      <w:r>
        <w:t>’</w:t>
      </w:r>
      <w:r w:rsidR="00776CEA" w:rsidRPr="00034910">
        <w:t>irai aussi vite que possible</w:t>
      </w:r>
      <w:r>
        <w:t xml:space="preserve">. </w:t>
      </w:r>
      <w:r w:rsidR="00776CEA" w:rsidRPr="00034910">
        <w:t>Par malheur</w:t>
      </w:r>
      <w:r>
        <w:t xml:space="preserve">, </w:t>
      </w:r>
      <w:r w:rsidR="00776CEA" w:rsidRPr="00034910">
        <w:t>une instruction n</w:t>
      </w:r>
      <w:r>
        <w:t>’</w:t>
      </w:r>
      <w:r w:rsidR="00776CEA" w:rsidRPr="00034910">
        <w:t>est pas une course de haies</w:t>
      </w:r>
      <w:r>
        <w:t xml:space="preserve">. </w:t>
      </w:r>
      <w:r w:rsidR="00776CEA" w:rsidRPr="00034910">
        <w:t>Il faut de la prudence</w:t>
      </w:r>
      <w:r>
        <w:t xml:space="preserve">, </w:t>
      </w:r>
      <w:r w:rsidR="00776CEA" w:rsidRPr="00034910">
        <w:t>beaucoup de prudence</w:t>
      </w:r>
      <w:r>
        <w:t xml:space="preserve">. </w:t>
      </w:r>
      <w:r w:rsidR="00776CEA" w:rsidRPr="00034910">
        <w:t>Les e</w:t>
      </w:r>
      <w:r w:rsidR="00776CEA" w:rsidRPr="00034910">
        <w:t>r</w:t>
      </w:r>
      <w:r w:rsidR="00776CEA" w:rsidRPr="00034910">
        <w:t>reurs judiciaires sont trop graves</w:t>
      </w:r>
      <w:r>
        <w:t xml:space="preserve">, </w:t>
      </w:r>
      <w:r w:rsidR="00776CEA" w:rsidRPr="00034910">
        <w:t>la majesté de la justice en souffre</w:t>
      </w:r>
      <w:r>
        <w:t>.</w:t>
      </w:r>
    </w:p>
    <w:p w14:paraId="13493CB6" w14:textId="77777777" w:rsidR="00E57EC9" w:rsidRDefault="00776CEA" w:rsidP="00E57EC9">
      <w:r w:rsidRPr="00034910">
        <w:t xml:space="preserve">Et comme </w:t>
      </w:r>
      <w:proofErr w:type="spellStart"/>
      <w:r w:rsidRPr="00034910">
        <w:t>Fleuriane</w:t>
      </w:r>
      <w:proofErr w:type="spellEnd"/>
      <w:r w:rsidR="00E57EC9">
        <w:t xml:space="preserve">, </w:t>
      </w:r>
      <w:r w:rsidRPr="00034910">
        <w:t>exaspérée par ce verbiage</w:t>
      </w:r>
      <w:r w:rsidR="00E57EC9">
        <w:t xml:space="preserve">, </w:t>
      </w:r>
      <w:r w:rsidRPr="00034910">
        <w:t>se tordait convulsivement les mains</w:t>
      </w:r>
      <w:r w:rsidR="00E57EC9">
        <w:t> :</w:t>
      </w:r>
    </w:p>
    <w:p w14:paraId="64DDA230" w14:textId="59758B66" w:rsidR="00E57EC9" w:rsidRDefault="00E57EC9" w:rsidP="00E57EC9">
      <w:r>
        <w:t>— </w:t>
      </w:r>
      <w:r w:rsidR="00776CEA" w:rsidRPr="00034910">
        <w:t>J</w:t>
      </w:r>
      <w:r>
        <w:t>’</w:t>
      </w:r>
      <w:r w:rsidR="00776CEA" w:rsidRPr="00034910">
        <w:t>arrive au fait</w:t>
      </w:r>
      <w:r>
        <w:t xml:space="preserve">. </w:t>
      </w:r>
      <w:r w:rsidR="00776CEA" w:rsidRPr="00034910">
        <w:t>Les deux croisées en question éclairent deux chambres voisines</w:t>
      </w:r>
      <w:r>
        <w:t xml:space="preserve">, </w:t>
      </w:r>
      <w:r w:rsidR="00776CEA" w:rsidRPr="00034910">
        <w:t xml:space="preserve">qui furent retenues avant-hier dans la journée par </w:t>
      </w:r>
      <w:r>
        <w:t>M. </w:t>
      </w:r>
      <w:r w:rsidR="00776CEA" w:rsidRPr="00034910">
        <w:t xml:space="preserve">Dick </w:t>
      </w:r>
      <w:proofErr w:type="spellStart"/>
      <w:r w:rsidR="00776CEA" w:rsidRPr="00034910">
        <w:t>Fann</w:t>
      </w:r>
      <w:proofErr w:type="spellEnd"/>
      <w:r w:rsidR="00776CEA" w:rsidRPr="00034910">
        <w:t xml:space="preserve"> et un médecin mulâtre de ses amis</w:t>
      </w:r>
      <w:r>
        <w:t xml:space="preserve">, </w:t>
      </w:r>
      <w:r w:rsidR="00776CEA" w:rsidRPr="00034910">
        <w:t xml:space="preserve">le docteur Francesco </w:t>
      </w:r>
      <w:proofErr w:type="spellStart"/>
      <w:r w:rsidR="00776CEA" w:rsidRPr="00034910">
        <w:t>Noscoso</w:t>
      </w:r>
      <w:proofErr w:type="spellEnd"/>
      <w:r>
        <w:t>.</w:t>
      </w:r>
    </w:p>
    <w:p w14:paraId="1BB0E5B1" w14:textId="5DA7057B" w:rsidR="00E57EC9" w:rsidRDefault="00776CEA" w:rsidP="00E57EC9">
      <w:r w:rsidRPr="00034910">
        <w:t>La jeune fille frissonna</w:t>
      </w:r>
      <w:r w:rsidR="00E57EC9">
        <w:t xml:space="preserve">. </w:t>
      </w:r>
      <w:r w:rsidRPr="00034910">
        <w:t>Ce mulâtre</w:t>
      </w:r>
      <w:r w:rsidR="00E57EC9">
        <w:t xml:space="preserve">, </w:t>
      </w:r>
      <w:r w:rsidRPr="00034910">
        <w:t>elle l</w:t>
      </w:r>
      <w:r w:rsidR="00E57EC9">
        <w:t>’</w:t>
      </w:r>
      <w:r w:rsidRPr="00034910">
        <w:t>avait déjà vu en avant d</w:t>
      </w:r>
      <w:r w:rsidR="00E57EC9">
        <w:t>’</w:t>
      </w:r>
      <w:r w:rsidRPr="00034910">
        <w:t>Ogden</w:t>
      </w:r>
      <w:r w:rsidR="00E57EC9">
        <w:t xml:space="preserve"> ; </w:t>
      </w:r>
      <w:r w:rsidRPr="00034910">
        <w:t>c</w:t>
      </w:r>
      <w:r w:rsidR="00E57EC9">
        <w:t>’</w:t>
      </w:r>
      <w:r w:rsidRPr="00034910">
        <w:t>était son père</w:t>
      </w:r>
      <w:r w:rsidR="00E57EC9">
        <w:t xml:space="preserve">, </w:t>
      </w:r>
      <w:r w:rsidRPr="00034910">
        <w:t>grimé par le détective</w:t>
      </w:r>
      <w:r w:rsidR="00E57EC9">
        <w:t xml:space="preserve">. </w:t>
      </w:r>
      <w:r w:rsidRPr="00034910">
        <w:t xml:space="preserve">Au moins le déguisement de </w:t>
      </w:r>
      <w:r w:rsidR="00E57EC9">
        <w:t>M. </w:t>
      </w:r>
      <w:r w:rsidRPr="00034910">
        <w:t>Defrance n</w:t>
      </w:r>
      <w:r w:rsidR="00E57EC9">
        <w:t>’</w:t>
      </w:r>
      <w:r w:rsidRPr="00034910">
        <w:t>avait point été déco</w:t>
      </w:r>
      <w:r w:rsidRPr="00034910">
        <w:t>u</w:t>
      </w:r>
      <w:r w:rsidRPr="00034910">
        <w:t>vert</w:t>
      </w:r>
      <w:r w:rsidR="00E57EC9">
        <w:t xml:space="preserve">. </w:t>
      </w:r>
      <w:r w:rsidRPr="00034910">
        <w:t>Pour tous</w:t>
      </w:r>
      <w:r w:rsidR="00E57EC9">
        <w:t xml:space="preserve">, </w:t>
      </w:r>
      <w:r w:rsidRPr="00034910">
        <w:t>il restait un mulâtre étranger au drame qui se jouait autour d</w:t>
      </w:r>
      <w:r w:rsidR="00E57EC9">
        <w:t>’</w:t>
      </w:r>
      <w:r w:rsidRPr="00034910">
        <w:t>elle</w:t>
      </w:r>
      <w:r w:rsidR="00E57EC9">
        <w:t>.</w:t>
      </w:r>
    </w:p>
    <w:p w14:paraId="7ECF0F33" w14:textId="77777777" w:rsidR="00E57EC9" w:rsidRDefault="00776CEA" w:rsidP="00E57EC9">
      <w:r w:rsidRPr="00034910">
        <w:t>Entre ses paupières mi-closes</w:t>
      </w:r>
      <w:r w:rsidR="00E57EC9">
        <w:t xml:space="preserve">, </w:t>
      </w:r>
      <w:r w:rsidRPr="00034910">
        <w:t>elle coula un regard rapide sur Larmette</w:t>
      </w:r>
      <w:r w:rsidR="00E57EC9">
        <w:t>.</w:t>
      </w:r>
    </w:p>
    <w:p w14:paraId="2224ACFE" w14:textId="77777777" w:rsidR="00E57EC9" w:rsidRDefault="00776CEA" w:rsidP="00E57EC9">
      <w:r w:rsidRPr="00034910">
        <w:lastRenderedPageBreak/>
        <w:t>Le bijoutier paraissait ne plus s</w:t>
      </w:r>
      <w:r w:rsidR="00E57EC9">
        <w:t>’</w:t>
      </w:r>
      <w:r w:rsidRPr="00034910">
        <w:t>occuper de la conversation</w:t>
      </w:r>
      <w:r w:rsidR="00E57EC9">
        <w:t>.</w:t>
      </w:r>
    </w:p>
    <w:p w14:paraId="3DDFFD11" w14:textId="77777777" w:rsidR="00E57EC9" w:rsidRDefault="00776CEA" w:rsidP="00E57EC9">
      <w:r w:rsidRPr="00034910">
        <w:t>Et cependant</w:t>
      </w:r>
      <w:r w:rsidR="00E57EC9">
        <w:t xml:space="preserve">, </w:t>
      </w:r>
      <w:r w:rsidRPr="00034910">
        <w:t>sur son visage immobile</w:t>
      </w:r>
      <w:r w:rsidR="00E57EC9">
        <w:t xml:space="preserve">, </w:t>
      </w:r>
      <w:r w:rsidRPr="00034910">
        <w:t>un sourire vague</w:t>
      </w:r>
      <w:r w:rsidR="00E57EC9">
        <w:t xml:space="preserve">, </w:t>
      </w:r>
      <w:r w:rsidRPr="00034910">
        <w:t>imprécis</w:t>
      </w:r>
      <w:r w:rsidR="00E57EC9">
        <w:t xml:space="preserve">, </w:t>
      </w:r>
      <w:r w:rsidRPr="00034910">
        <w:t>semblait s</w:t>
      </w:r>
      <w:r w:rsidR="00E57EC9">
        <w:t>’</w:t>
      </w:r>
      <w:r w:rsidRPr="00034910">
        <w:t>être figé</w:t>
      </w:r>
      <w:r w:rsidR="00E57EC9">
        <w:t>.</w:t>
      </w:r>
    </w:p>
    <w:p w14:paraId="6C2B783F" w14:textId="77777777" w:rsidR="00E57EC9" w:rsidRDefault="00E57EC9" w:rsidP="00E57EC9">
      <w:r>
        <w:t>— </w:t>
      </w:r>
      <w:r w:rsidR="00776CEA" w:rsidRPr="00034910">
        <w:t>Donc</w:t>
      </w:r>
      <w:r>
        <w:t xml:space="preserve">, </w:t>
      </w:r>
      <w:r w:rsidR="00776CEA" w:rsidRPr="00034910">
        <w:t>hier soir</w:t>
      </w:r>
      <w:r>
        <w:t xml:space="preserve">, </w:t>
      </w:r>
      <w:r w:rsidR="00776CEA" w:rsidRPr="00034910">
        <w:t>ces deux messieurs</w:t>
      </w:r>
      <w:r>
        <w:t xml:space="preserve">, </w:t>
      </w:r>
      <w:r w:rsidR="00776CEA" w:rsidRPr="00034910">
        <w:t>après avoir joué un bridge dans le salon avec deux autres voyageurs de l</w:t>
      </w:r>
      <w:r>
        <w:t>’</w:t>
      </w:r>
      <w:r w:rsidR="00776CEA" w:rsidRPr="00034910">
        <w:t>hôtel</w:t>
      </w:r>
      <w:r>
        <w:t xml:space="preserve">, </w:t>
      </w:r>
      <w:r w:rsidR="00776CEA" w:rsidRPr="00034910">
        <w:t>reg</w:t>
      </w:r>
      <w:r w:rsidR="00776CEA" w:rsidRPr="00034910">
        <w:t>a</w:t>
      </w:r>
      <w:r w:rsidR="00776CEA" w:rsidRPr="00034910">
        <w:t>gnèrent chacun sa chambre</w:t>
      </w:r>
      <w:r>
        <w:t>.</w:t>
      </w:r>
    </w:p>
    <w:p w14:paraId="52EA9DCB" w14:textId="77777777" w:rsidR="00E57EC9" w:rsidRDefault="00776CEA" w:rsidP="00E57EC9">
      <w:r w:rsidRPr="00034910">
        <w:t xml:space="preserve">Ici je laisse la parole au docteur Francisco </w:t>
      </w:r>
      <w:proofErr w:type="spellStart"/>
      <w:r w:rsidRPr="00034910">
        <w:t>Noscoso</w:t>
      </w:r>
      <w:proofErr w:type="spellEnd"/>
      <w:r w:rsidRPr="00034910">
        <w:t xml:space="preserve"> que j</w:t>
      </w:r>
      <w:r w:rsidR="00E57EC9">
        <w:t>’</w:t>
      </w:r>
      <w:r w:rsidRPr="00034910">
        <w:t>ai interrogé tout à l</w:t>
      </w:r>
      <w:r w:rsidR="00E57EC9">
        <w:t>’</w:t>
      </w:r>
      <w:r w:rsidRPr="00034910">
        <w:t>heure</w:t>
      </w:r>
      <w:r w:rsidR="00E57EC9">
        <w:t xml:space="preserve">. </w:t>
      </w:r>
      <w:r w:rsidRPr="00034910">
        <w:t>Voici ce que m</w:t>
      </w:r>
      <w:r w:rsidR="00E57EC9">
        <w:t>’</w:t>
      </w:r>
      <w:r w:rsidRPr="00034910">
        <w:t>a raconté ce gentleman</w:t>
      </w:r>
      <w:r w:rsidR="00E57EC9">
        <w:t xml:space="preserve">, </w:t>
      </w:r>
      <w:r w:rsidRPr="00034910">
        <w:t>toutes ses déclarations confirmées</w:t>
      </w:r>
      <w:r w:rsidR="00E57EC9">
        <w:t xml:space="preserve">, </w:t>
      </w:r>
      <w:r w:rsidRPr="00034910">
        <w:t>d</w:t>
      </w:r>
      <w:r w:rsidR="00E57EC9">
        <w:t>’</w:t>
      </w:r>
      <w:r w:rsidRPr="00034910">
        <w:t>ailleurs</w:t>
      </w:r>
      <w:r w:rsidR="00E57EC9">
        <w:t xml:space="preserve">, </w:t>
      </w:r>
      <w:r w:rsidRPr="00034910">
        <w:t>par le personnel de la maison</w:t>
      </w:r>
      <w:r w:rsidR="00E57EC9">
        <w:t>.</w:t>
      </w:r>
    </w:p>
    <w:p w14:paraId="5B45AA7F" w14:textId="77777777" w:rsidR="00E57EC9" w:rsidRDefault="00E57EC9" w:rsidP="00E57EC9">
      <w:r>
        <w:t>— </w:t>
      </w:r>
      <w:r w:rsidR="00776CEA" w:rsidRPr="00034910">
        <w:t>J</w:t>
      </w:r>
      <w:r>
        <w:t>’</w:t>
      </w:r>
      <w:r w:rsidR="00776CEA" w:rsidRPr="00034910">
        <w:t>étais depuis une demi-heure dans ma chambre</w:t>
      </w:r>
      <w:r>
        <w:t xml:space="preserve">, </w:t>
      </w:r>
      <w:r w:rsidR="00776CEA" w:rsidRPr="00034910">
        <w:t>me d</w:t>
      </w:r>
      <w:r w:rsidR="00776CEA" w:rsidRPr="00034910">
        <w:t>é</w:t>
      </w:r>
      <w:r w:rsidR="00776CEA" w:rsidRPr="00034910">
        <w:t>clara-t-il</w:t>
      </w:r>
      <w:r>
        <w:t>.</w:t>
      </w:r>
    </w:p>
    <w:p w14:paraId="214749A3" w14:textId="77777777" w:rsidR="00E57EC9" w:rsidRDefault="00E57EC9" w:rsidP="00E57EC9">
      <w:r>
        <w:t>« </w:t>
      </w:r>
      <w:r w:rsidR="00776CEA" w:rsidRPr="00034910">
        <w:t>Mes persiennes de fer tirées</w:t>
      </w:r>
      <w:r>
        <w:t xml:space="preserve">, </w:t>
      </w:r>
      <w:r w:rsidR="00776CEA" w:rsidRPr="00034910">
        <w:t>la croisée ouverte</w:t>
      </w:r>
      <w:r>
        <w:t xml:space="preserve">, </w:t>
      </w:r>
      <w:r w:rsidR="00776CEA" w:rsidRPr="00034910">
        <w:t>afin de laisser pénétrer la fraîcheur du soir</w:t>
      </w:r>
      <w:r>
        <w:t xml:space="preserve"> (</w:t>
      </w:r>
      <w:r w:rsidR="00776CEA" w:rsidRPr="00034910">
        <w:t>j</w:t>
      </w:r>
      <w:r>
        <w:t>’</w:t>
      </w:r>
      <w:r w:rsidR="00776CEA" w:rsidRPr="00034910">
        <w:t>ai l</w:t>
      </w:r>
      <w:r>
        <w:t>’</w:t>
      </w:r>
      <w:r w:rsidR="00776CEA" w:rsidRPr="00034910">
        <w:t>habitude de dormir la fenêtre ouverte en toute saison</w:t>
      </w:r>
      <w:r>
        <w:t xml:space="preserve">), </w:t>
      </w:r>
      <w:r w:rsidR="00776CEA" w:rsidRPr="00034910">
        <w:t>je vaquais en flânant à ma to</w:t>
      </w:r>
      <w:r w:rsidR="00776CEA" w:rsidRPr="00034910">
        <w:t>i</w:t>
      </w:r>
      <w:r w:rsidR="00776CEA" w:rsidRPr="00034910">
        <w:t>lette de nuit</w:t>
      </w:r>
      <w:r>
        <w:t>.</w:t>
      </w:r>
    </w:p>
    <w:p w14:paraId="380CB1C0" w14:textId="77777777" w:rsidR="00E57EC9" w:rsidRDefault="00E57EC9" w:rsidP="00E57EC9">
      <w:r>
        <w:t>« </w:t>
      </w:r>
      <w:r w:rsidR="00776CEA" w:rsidRPr="00034910">
        <w:t>Tout à coup</w:t>
      </w:r>
      <w:r>
        <w:t xml:space="preserve">, </w:t>
      </w:r>
      <w:r w:rsidR="00776CEA" w:rsidRPr="00034910">
        <w:t>les cloisons sont minces dans les hôtels</w:t>
      </w:r>
      <w:r>
        <w:t xml:space="preserve">, </w:t>
      </w:r>
      <w:r w:rsidR="00776CEA" w:rsidRPr="00034910">
        <w:t>il me sembla entendre un gémissement</w:t>
      </w:r>
      <w:r>
        <w:t xml:space="preserve">, </w:t>
      </w:r>
      <w:r w:rsidR="00776CEA" w:rsidRPr="00034910">
        <w:t>le bruit sourd d</w:t>
      </w:r>
      <w:r>
        <w:t>’</w:t>
      </w:r>
      <w:r w:rsidR="00776CEA" w:rsidRPr="00034910">
        <w:t>une chute dans la chambre voisine</w:t>
      </w:r>
      <w:r>
        <w:t xml:space="preserve">, </w:t>
      </w:r>
      <w:r w:rsidR="00776CEA" w:rsidRPr="00034910">
        <w:t xml:space="preserve">occupée par mon ami Dick </w:t>
      </w:r>
      <w:proofErr w:type="spellStart"/>
      <w:r w:rsidR="00776CEA" w:rsidRPr="00034910">
        <w:t>Fann</w:t>
      </w:r>
      <w:proofErr w:type="spellEnd"/>
      <w:r>
        <w:t>.</w:t>
      </w:r>
    </w:p>
    <w:p w14:paraId="172F86A4" w14:textId="77777777" w:rsidR="00E57EC9" w:rsidRDefault="00E57EC9" w:rsidP="00E57EC9">
      <w:r>
        <w:t>« </w:t>
      </w:r>
      <w:r w:rsidR="00776CEA" w:rsidRPr="00034910">
        <w:t>J</w:t>
      </w:r>
      <w:r>
        <w:t>’</w:t>
      </w:r>
      <w:r w:rsidR="00776CEA" w:rsidRPr="00034910">
        <w:t>écoute</w:t>
      </w:r>
      <w:r>
        <w:t xml:space="preserve">, </w:t>
      </w:r>
      <w:r w:rsidR="00776CEA" w:rsidRPr="00034910">
        <w:t>plus rien</w:t>
      </w:r>
      <w:r>
        <w:t>.</w:t>
      </w:r>
    </w:p>
    <w:p w14:paraId="46E2EEEB" w14:textId="77777777" w:rsidR="00E57EC9" w:rsidRDefault="00E57EC9" w:rsidP="00E57EC9">
      <w:r>
        <w:t>« </w:t>
      </w:r>
      <w:r w:rsidR="00776CEA" w:rsidRPr="00034910">
        <w:t>Ou plutôt si</w:t>
      </w:r>
      <w:r>
        <w:t xml:space="preserve">, </w:t>
      </w:r>
      <w:r w:rsidR="00776CEA" w:rsidRPr="00034910">
        <w:t>au dehors</w:t>
      </w:r>
      <w:r>
        <w:t xml:space="preserve">, </w:t>
      </w:r>
      <w:r w:rsidR="00776CEA" w:rsidRPr="00034910">
        <w:t>une course précipitée</w:t>
      </w:r>
      <w:r>
        <w:t xml:space="preserve">, </w:t>
      </w:r>
      <w:r w:rsidR="00776CEA" w:rsidRPr="00034910">
        <w:t>produisant un bruit bizarre</w:t>
      </w:r>
      <w:r>
        <w:t xml:space="preserve">, </w:t>
      </w:r>
      <w:r w:rsidR="00776CEA" w:rsidRPr="00034910">
        <w:t>que je ne saurais qualifier exactement</w:t>
      </w:r>
      <w:r>
        <w:t>.</w:t>
      </w:r>
    </w:p>
    <w:p w14:paraId="6224D217" w14:textId="77777777" w:rsidR="00E57EC9" w:rsidRDefault="00E57EC9" w:rsidP="00E57EC9">
      <w:r>
        <w:t>« </w:t>
      </w:r>
      <w:r w:rsidR="00776CEA" w:rsidRPr="00034910">
        <w:t>Un mouvement de curiosité instinctive me conduit à la fenêtre</w:t>
      </w:r>
      <w:r>
        <w:t xml:space="preserve">. </w:t>
      </w:r>
      <w:r w:rsidR="00776CEA" w:rsidRPr="00034910">
        <w:t>Je pousse les volets</w:t>
      </w:r>
      <w:r>
        <w:t xml:space="preserve">. </w:t>
      </w:r>
      <w:r w:rsidR="00776CEA" w:rsidRPr="00034910">
        <w:t>Je regarde dans la rue</w:t>
      </w:r>
      <w:r>
        <w:t xml:space="preserve">, </w:t>
      </w:r>
      <w:r w:rsidR="00776CEA" w:rsidRPr="00034910">
        <w:t>personne</w:t>
      </w:r>
      <w:r>
        <w:t>.</w:t>
      </w:r>
    </w:p>
    <w:p w14:paraId="4829631A" w14:textId="77777777" w:rsidR="00E57EC9" w:rsidRDefault="00E57EC9" w:rsidP="00E57EC9">
      <w:r>
        <w:lastRenderedPageBreak/>
        <w:t>« </w:t>
      </w:r>
      <w:r w:rsidR="00776CEA" w:rsidRPr="00034910">
        <w:t>Déjà je tirais les persiennes</w:t>
      </w:r>
      <w:r>
        <w:t xml:space="preserve">, </w:t>
      </w:r>
      <w:r w:rsidR="00776CEA" w:rsidRPr="00034910">
        <w:t>j</w:t>
      </w:r>
      <w:r>
        <w:t>’</w:t>
      </w:r>
      <w:r w:rsidR="00776CEA" w:rsidRPr="00034910">
        <w:t>allais refermer</w:t>
      </w:r>
      <w:r>
        <w:t xml:space="preserve">, </w:t>
      </w:r>
      <w:r w:rsidR="00776CEA" w:rsidRPr="00034910">
        <w:t>quand un gémissement distinct me parvient</w:t>
      </w:r>
      <w:r>
        <w:t>.</w:t>
      </w:r>
    </w:p>
    <w:p w14:paraId="00873B69" w14:textId="77777777" w:rsidR="00E57EC9" w:rsidRDefault="00E57EC9" w:rsidP="00E57EC9">
      <w:r>
        <w:t>« </w:t>
      </w:r>
      <w:r w:rsidR="00776CEA" w:rsidRPr="00034910">
        <w:t>Cette fois</w:t>
      </w:r>
      <w:r>
        <w:t xml:space="preserve">, </w:t>
      </w:r>
      <w:r w:rsidR="00776CEA" w:rsidRPr="00034910">
        <w:t>je suis sûr d</w:t>
      </w:r>
      <w:r>
        <w:t>’</w:t>
      </w:r>
      <w:r w:rsidR="00776CEA" w:rsidRPr="00034910">
        <w:t>avoir entendu</w:t>
      </w:r>
      <w:r>
        <w:t xml:space="preserve">. </w:t>
      </w:r>
      <w:r w:rsidR="00776CEA" w:rsidRPr="00034910">
        <w:t>Une inquiétude me tenaille</w:t>
      </w:r>
      <w:r>
        <w:t xml:space="preserve">. </w:t>
      </w:r>
      <w:r w:rsidR="00776CEA" w:rsidRPr="00034910">
        <w:t>Je jurerais que la plainte s</w:t>
      </w:r>
      <w:r>
        <w:t>’</w:t>
      </w:r>
      <w:r w:rsidR="00776CEA" w:rsidRPr="00034910">
        <w:t>est fait entendre dans la chambre de mon ami</w:t>
      </w:r>
      <w:r>
        <w:t>.</w:t>
      </w:r>
    </w:p>
    <w:p w14:paraId="72C64A66" w14:textId="77777777" w:rsidR="00E57EC9" w:rsidRDefault="00E57EC9" w:rsidP="00E57EC9">
      <w:r>
        <w:t>« </w:t>
      </w:r>
      <w:r w:rsidR="00776CEA" w:rsidRPr="00034910">
        <w:t>Je sors de ma chambre</w:t>
      </w:r>
      <w:r>
        <w:t xml:space="preserve">, </w:t>
      </w:r>
      <w:r w:rsidR="00776CEA" w:rsidRPr="00034910">
        <w:t>j</w:t>
      </w:r>
      <w:r>
        <w:t>’</w:t>
      </w:r>
      <w:r w:rsidR="00776CEA" w:rsidRPr="00034910">
        <w:t>arrive à sa porte</w:t>
      </w:r>
      <w:r>
        <w:t xml:space="preserve">, </w:t>
      </w:r>
      <w:r w:rsidR="00776CEA" w:rsidRPr="00034910">
        <w:t>je tends l</w:t>
      </w:r>
      <w:r>
        <w:t>’</w:t>
      </w:r>
      <w:r w:rsidR="00776CEA" w:rsidRPr="00034910">
        <w:t>oreille</w:t>
      </w:r>
      <w:r>
        <w:t xml:space="preserve">. </w:t>
      </w:r>
      <w:r w:rsidR="00776CEA" w:rsidRPr="00034910">
        <w:t>Plus rien</w:t>
      </w:r>
      <w:r>
        <w:t>.</w:t>
      </w:r>
    </w:p>
    <w:p w14:paraId="5C3B1AB0" w14:textId="77777777" w:rsidR="00E57EC9" w:rsidRDefault="00E57EC9" w:rsidP="00E57EC9">
      <w:r>
        <w:t>« </w:t>
      </w:r>
      <w:r w:rsidR="00776CEA" w:rsidRPr="00034910">
        <w:t>Je suis sur le point de rentrer chez moi</w:t>
      </w:r>
      <w:r>
        <w:t xml:space="preserve">, </w:t>
      </w:r>
      <w:r w:rsidR="00776CEA" w:rsidRPr="00034910">
        <w:t>sans insister d</w:t>
      </w:r>
      <w:r w:rsidR="00776CEA" w:rsidRPr="00034910">
        <w:t>a</w:t>
      </w:r>
      <w:r w:rsidR="00776CEA" w:rsidRPr="00034910">
        <w:t>vantage</w:t>
      </w:r>
      <w:r>
        <w:t xml:space="preserve">. </w:t>
      </w:r>
      <w:r w:rsidR="00776CEA" w:rsidRPr="00034910">
        <w:t>Pourtant l</w:t>
      </w:r>
      <w:r>
        <w:t>’</w:t>
      </w:r>
      <w:r w:rsidR="00776CEA" w:rsidRPr="00034910">
        <w:t>inquiétude subsiste en moi</w:t>
      </w:r>
      <w:r>
        <w:t xml:space="preserve">. </w:t>
      </w:r>
      <w:r w:rsidR="00776CEA" w:rsidRPr="00034910">
        <w:t>Il faut que je le voie</w:t>
      </w:r>
      <w:r>
        <w:t xml:space="preserve">, </w:t>
      </w:r>
      <w:r w:rsidR="00776CEA" w:rsidRPr="00034910">
        <w:t>que je lui parle</w:t>
      </w:r>
      <w:r>
        <w:t xml:space="preserve">, </w:t>
      </w:r>
      <w:r w:rsidR="00776CEA" w:rsidRPr="00034910">
        <w:t>que je sois certain qu</w:t>
      </w:r>
      <w:r>
        <w:t>’</w:t>
      </w:r>
      <w:r w:rsidR="00776CEA" w:rsidRPr="00034910">
        <w:t>il ne lui est arrivé aucun accident</w:t>
      </w:r>
      <w:r>
        <w:t>.</w:t>
      </w:r>
    </w:p>
    <w:p w14:paraId="4239AC43" w14:textId="77777777" w:rsidR="00E57EC9" w:rsidRDefault="00E57EC9" w:rsidP="00E57EC9">
      <w:r>
        <w:t>« </w:t>
      </w:r>
      <w:r w:rsidR="00776CEA" w:rsidRPr="00034910">
        <w:t>Et je frappe</w:t>
      </w:r>
      <w:r>
        <w:t xml:space="preserve">, </w:t>
      </w:r>
      <w:r w:rsidR="00776CEA" w:rsidRPr="00034910">
        <w:t>tout doucement d</w:t>
      </w:r>
      <w:r>
        <w:t>’</w:t>
      </w:r>
      <w:r w:rsidR="00776CEA" w:rsidRPr="00034910">
        <w:t>abord</w:t>
      </w:r>
      <w:r>
        <w:t xml:space="preserve">, </w:t>
      </w:r>
      <w:r w:rsidR="00776CEA" w:rsidRPr="00034910">
        <w:t>avec la crainte de provoquer un scandale dans l</w:t>
      </w:r>
      <w:r>
        <w:t>’</w:t>
      </w:r>
      <w:r w:rsidR="00776CEA" w:rsidRPr="00034910">
        <w:t>hôtel</w:t>
      </w:r>
      <w:r>
        <w:t xml:space="preserve">. </w:t>
      </w:r>
      <w:r w:rsidR="00776CEA" w:rsidRPr="00034910">
        <w:t>Rien ne répond</w:t>
      </w:r>
      <w:r>
        <w:t>.</w:t>
      </w:r>
    </w:p>
    <w:p w14:paraId="3CE89442" w14:textId="77777777" w:rsidR="00E57EC9" w:rsidRDefault="00E57EC9" w:rsidP="00E57EC9">
      <w:r>
        <w:t>« </w:t>
      </w:r>
      <w:r w:rsidR="00776CEA" w:rsidRPr="00034910">
        <w:t>Mon anxiété augmente</w:t>
      </w:r>
      <w:r>
        <w:t xml:space="preserve">. </w:t>
      </w:r>
      <w:r w:rsidR="00776CEA" w:rsidRPr="00034910">
        <w:t>Je frappe plus fort</w:t>
      </w:r>
      <w:r>
        <w:t xml:space="preserve">. </w:t>
      </w:r>
      <w:r w:rsidR="00776CEA" w:rsidRPr="00034910">
        <w:t>Toujours pas de réponse</w:t>
      </w:r>
      <w:r>
        <w:t>.</w:t>
      </w:r>
    </w:p>
    <w:p w14:paraId="453AADA9" w14:textId="77777777" w:rsidR="00E57EC9" w:rsidRDefault="00E57EC9" w:rsidP="00E57EC9">
      <w:r>
        <w:t>« </w:t>
      </w:r>
      <w:r w:rsidR="00776CEA" w:rsidRPr="00034910">
        <w:t>Alors je frappe à coups redoublés</w:t>
      </w:r>
      <w:r>
        <w:t xml:space="preserve">, </w:t>
      </w:r>
      <w:r w:rsidR="00776CEA" w:rsidRPr="00034910">
        <w:t>j</w:t>
      </w:r>
      <w:r>
        <w:t>’</w:t>
      </w:r>
      <w:r w:rsidR="00776CEA" w:rsidRPr="00034910">
        <w:t>appelle</w:t>
      </w:r>
      <w:r>
        <w:t xml:space="preserve">. </w:t>
      </w:r>
      <w:r w:rsidR="00776CEA" w:rsidRPr="00034910">
        <w:t>Les portes s</w:t>
      </w:r>
      <w:r>
        <w:t>’</w:t>
      </w:r>
      <w:r w:rsidR="00776CEA" w:rsidRPr="00034910">
        <w:t>ouvrent</w:t>
      </w:r>
      <w:r>
        <w:t xml:space="preserve">. </w:t>
      </w:r>
      <w:r w:rsidR="00776CEA" w:rsidRPr="00034910">
        <w:t>Les voyageurs se montrent</w:t>
      </w:r>
      <w:r>
        <w:t xml:space="preserve">, </w:t>
      </w:r>
      <w:r w:rsidR="00776CEA" w:rsidRPr="00034910">
        <w:t>croyant qu</w:t>
      </w:r>
      <w:r>
        <w:t>’</w:t>
      </w:r>
      <w:r w:rsidR="00776CEA" w:rsidRPr="00034910">
        <w:t>il y a le feu</w:t>
      </w:r>
      <w:r>
        <w:t xml:space="preserve">. </w:t>
      </w:r>
      <w:r w:rsidR="00776CEA" w:rsidRPr="00034910">
        <w:t>Des garçons de la maison arrivent en courant</w:t>
      </w:r>
      <w:r>
        <w:t>.</w:t>
      </w:r>
    </w:p>
    <w:p w14:paraId="617E6833" w14:textId="77777777" w:rsidR="00E57EC9" w:rsidRDefault="00E57EC9" w:rsidP="00E57EC9">
      <w:r>
        <w:t>« </w:t>
      </w:r>
      <w:r w:rsidR="00776CEA" w:rsidRPr="00034910">
        <w:t>Je m</w:t>
      </w:r>
      <w:r>
        <w:t>’</w:t>
      </w:r>
      <w:r w:rsidR="00776CEA" w:rsidRPr="00034910">
        <w:t>explique</w:t>
      </w:r>
      <w:r>
        <w:t xml:space="preserve">. </w:t>
      </w:r>
      <w:r w:rsidR="00776CEA" w:rsidRPr="00034910">
        <w:t>Mes craintes gagnent tout le monde</w:t>
      </w:r>
      <w:r>
        <w:t xml:space="preserve">. </w:t>
      </w:r>
      <w:r w:rsidR="00776CEA" w:rsidRPr="00034910">
        <w:t>Un employé</w:t>
      </w:r>
      <w:r>
        <w:t xml:space="preserve">, </w:t>
      </w:r>
      <w:r w:rsidR="00776CEA" w:rsidRPr="00034910">
        <w:t>qui a été naguère serrurier</w:t>
      </w:r>
      <w:r>
        <w:t xml:space="preserve">, </w:t>
      </w:r>
      <w:r w:rsidR="00776CEA" w:rsidRPr="00034910">
        <w:t>ouvre la porte avec diff</w:t>
      </w:r>
      <w:r w:rsidR="00776CEA" w:rsidRPr="00034910">
        <w:t>i</w:t>
      </w:r>
      <w:r w:rsidR="00776CEA" w:rsidRPr="00034910">
        <w:t>culté</w:t>
      </w:r>
      <w:r>
        <w:t xml:space="preserve">, </w:t>
      </w:r>
      <w:r w:rsidR="00776CEA" w:rsidRPr="00034910">
        <w:t>car la clef est en dedans</w:t>
      </w:r>
      <w:r>
        <w:t>.</w:t>
      </w:r>
    </w:p>
    <w:p w14:paraId="1E0EBD61" w14:textId="77250003" w:rsidR="00E57EC9" w:rsidRDefault="00E57EC9" w:rsidP="00E57EC9">
      <w:r>
        <w:t>« </w:t>
      </w:r>
      <w:r w:rsidR="00776CEA" w:rsidRPr="00034910">
        <w:t xml:space="preserve">Je me précipite et je vois Dick </w:t>
      </w:r>
      <w:proofErr w:type="spellStart"/>
      <w:r w:rsidR="00776CEA" w:rsidRPr="00034910">
        <w:t>Fann</w:t>
      </w:r>
      <w:proofErr w:type="spellEnd"/>
      <w:r w:rsidR="00776CEA" w:rsidRPr="00034910">
        <w:t xml:space="preserve"> étendu la face contre terre au milieu d</w:t>
      </w:r>
      <w:r>
        <w:t>’</w:t>
      </w:r>
      <w:r w:rsidR="00776CEA" w:rsidRPr="00034910">
        <w:t>une mare de sang</w:t>
      </w:r>
      <w:r>
        <w:t>. »</w:t>
      </w:r>
    </w:p>
    <w:p w14:paraId="787E19CF" w14:textId="77777777" w:rsidR="00E57EC9" w:rsidRDefault="00776CEA" w:rsidP="00E57EC9">
      <w:r w:rsidRPr="00034910">
        <w:t>Ici</w:t>
      </w:r>
      <w:r w:rsidR="00E57EC9">
        <w:t xml:space="preserve">, </w:t>
      </w:r>
      <w:proofErr w:type="spellStart"/>
      <w:r w:rsidRPr="00034910">
        <w:t>Fleuriane</w:t>
      </w:r>
      <w:proofErr w:type="spellEnd"/>
      <w:r w:rsidRPr="00034910">
        <w:t xml:space="preserve"> fit entendre un douloureux gémissement</w:t>
      </w:r>
      <w:r w:rsidR="00E57EC9">
        <w:t>.</w:t>
      </w:r>
    </w:p>
    <w:p w14:paraId="5E236998" w14:textId="2C6F3670" w:rsidR="00E57EC9" w:rsidRDefault="00E57EC9" w:rsidP="00E57EC9">
      <w:r>
        <w:t>— </w:t>
      </w:r>
      <w:r w:rsidR="00776CEA" w:rsidRPr="00034910">
        <w:t>Voulez-vous que je m</w:t>
      </w:r>
      <w:r>
        <w:t>’</w:t>
      </w:r>
      <w:r w:rsidR="00776CEA" w:rsidRPr="00034910">
        <w:t>arrête un instant</w:t>
      </w:r>
      <w:r>
        <w:t xml:space="preserve">, </w:t>
      </w:r>
      <w:r w:rsidR="00776CEA" w:rsidRPr="00034910">
        <w:t>Mademoiselle</w:t>
      </w:r>
      <w:r>
        <w:t xml:space="preserve"> ? </w:t>
      </w:r>
      <w:r w:rsidR="00776CEA" w:rsidRPr="00034910">
        <w:t xml:space="preserve">demanda </w:t>
      </w:r>
      <w:r>
        <w:t>M. </w:t>
      </w:r>
      <w:r w:rsidR="00776CEA" w:rsidRPr="00034910">
        <w:t>Ézéchiel Bloomberg</w:t>
      </w:r>
      <w:r>
        <w:t xml:space="preserve">, </w:t>
      </w:r>
      <w:r w:rsidR="00776CEA" w:rsidRPr="00034910">
        <w:t xml:space="preserve">avec un </w:t>
      </w:r>
      <w:r w:rsidR="00776CEA" w:rsidRPr="00034910">
        <w:lastRenderedPageBreak/>
        <w:t>intérêt démontrant des qualités de cœur supérieures à celles de son esprit</w:t>
      </w:r>
      <w:r>
        <w:t>.</w:t>
      </w:r>
    </w:p>
    <w:p w14:paraId="277DD082" w14:textId="77777777" w:rsidR="00E57EC9" w:rsidRDefault="00776CEA" w:rsidP="00E57EC9">
      <w:r w:rsidRPr="00034910">
        <w:t>Mais se raidissant contre sa faiblesse passagère</w:t>
      </w:r>
      <w:r w:rsidR="00E57EC9">
        <w:t xml:space="preserve">, </w:t>
      </w:r>
      <w:r w:rsidRPr="00034910">
        <w:t>la jeune fille bégaya</w:t>
      </w:r>
      <w:r w:rsidR="00E57EC9">
        <w:t> :</w:t>
      </w:r>
    </w:p>
    <w:p w14:paraId="55E738CE" w14:textId="77777777" w:rsidR="00E57EC9" w:rsidRDefault="00E57EC9" w:rsidP="00E57EC9">
      <w:r>
        <w:t>— </w:t>
      </w:r>
      <w:r w:rsidR="00776CEA" w:rsidRPr="00034910">
        <w:t>Non</w:t>
      </w:r>
      <w:r>
        <w:t xml:space="preserve">, </w:t>
      </w:r>
      <w:r w:rsidR="00776CEA" w:rsidRPr="00034910">
        <w:t>continuez</w:t>
      </w:r>
      <w:r>
        <w:t xml:space="preserve">, </w:t>
      </w:r>
      <w:r w:rsidR="00776CEA" w:rsidRPr="00034910">
        <w:t>continuez</w:t>
      </w:r>
      <w:r>
        <w:t>.</w:t>
      </w:r>
    </w:p>
    <w:p w14:paraId="67B9DD51" w14:textId="77777777" w:rsidR="00E57EC9" w:rsidRDefault="00E57EC9" w:rsidP="00E57EC9">
      <w:r>
        <w:t>— </w:t>
      </w:r>
      <w:r w:rsidR="00776CEA" w:rsidRPr="00034910">
        <w:t>Avec une présence d</w:t>
      </w:r>
      <w:r>
        <w:t>’</w:t>
      </w:r>
      <w:r w:rsidR="00776CEA" w:rsidRPr="00034910">
        <w:t>esprit</w:t>
      </w:r>
      <w:r>
        <w:t xml:space="preserve">, </w:t>
      </w:r>
      <w:r w:rsidR="00776CEA" w:rsidRPr="00034910">
        <w:t>dont je ne saurais trop le louer</w:t>
      </w:r>
      <w:r>
        <w:t xml:space="preserve">, </w:t>
      </w:r>
      <w:r w:rsidR="00776CEA" w:rsidRPr="00034910">
        <w:t xml:space="preserve">le docteur Francesco </w:t>
      </w:r>
      <w:proofErr w:type="spellStart"/>
      <w:r w:rsidR="00776CEA" w:rsidRPr="00034910">
        <w:t>Noscoso</w:t>
      </w:r>
      <w:proofErr w:type="spellEnd"/>
      <w:r w:rsidR="00776CEA" w:rsidRPr="00034910">
        <w:t xml:space="preserve"> arrêta les curieux sur le seuil de la chambre</w:t>
      </w:r>
      <w:r>
        <w:t>.</w:t>
      </w:r>
    </w:p>
    <w:p w14:paraId="38D861F3" w14:textId="77777777" w:rsidR="00E57EC9" w:rsidRDefault="00E57EC9" w:rsidP="00E57EC9">
      <w:r>
        <w:t>— </w:t>
      </w:r>
      <w:r w:rsidR="00776CEA" w:rsidRPr="00034910">
        <w:t>Un crime a été commis</w:t>
      </w:r>
      <w:r>
        <w:t xml:space="preserve">, </w:t>
      </w:r>
      <w:r w:rsidR="00776CEA" w:rsidRPr="00034910">
        <w:t>dit-il</w:t>
      </w:r>
      <w:r>
        <w:t xml:space="preserve">, </w:t>
      </w:r>
      <w:r w:rsidR="00776CEA" w:rsidRPr="00034910">
        <w:t>il importe donc de ne rien déplacer</w:t>
      </w:r>
      <w:r>
        <w:t xml:space="preserve">. </w:t>
      </w:r>
      <w:r w:rsidR="00776CEA" w:rsidRPr="00034910">
        <w:t>Je vais entrer seul</w:t>
      </w:r>
      <w:r>
        <w:t xml:space="preserve">. </w:t>
      </w:r>
      <w:r w:rsidR="00776CEA" w:rsidRPr="00034910">
        <w:t>Je donnerai à mon malheureux ami les soins nécessaires s</w:t>
      </w:r>
      <w:r>
        <w:t>’</w:t>
      </w:r>
      <w:r w:rsidR="00776CEA" w:rsidRPr="00034910">
        <w:t>il en est temps encore</w:t>
      </w:r>
      <w:r>
        <w:t xml:space="preserve">. </w:t>
      </w:r>
      <w:r w:rsidR="00776CEA" w:rsidRPr="00034910">
        <w:t>On m</w:t>
      </w:r>
      <w:r>
        <w:t>’</w:t>
      </w:r>
      <w:r w:rsidR="00776CEA" w:rsidRPr="00034910">
        <w:t>apportera sur le seuil tout ce dont j</w:t>
      </w:r>
      <w:r>
        <w:t>’</w:t>
      </w:r>
      <w:r w:rsidR="00776CEA" w:rsidRPr="00034910">
        <w:t>aurai besoin</w:t>
      </w:r>
      <w:r>
        <w:t xml:space="preserve">. </w:t>
      </w:r>
      <w:r w:rsidR="00776CEA" w:rsidRPr="00034910">
        <w:t>En atte</w:t>
      </w:r>
      <w:r w:rsidR="00776CEA" w:rsidRPr="00034910">
        <w:t>n</w:t>
      </w:r>
      <w:r w:rsidR="00776CEA" w:rsidRPr="00034910">
        <w:t>dant</w:t>
      </w:r>
      <w:r>
        <w:t xml:space="preserve">, </w:t>
      </w:r>
      <w:r w:rsidR="00776CEA" w:rsidRPr="00034910">
        <w:t>l</w:t>
      </w:r>
      <w:r>
        <w:t>’</w:t>
      </w:r>
      <w:r w:rsidR="00776CEA" w:rsidRPr="00034910">
        <w:t>un de vous ira prévenir la police</w:t>
      </w:r>
      <w:r>
        <w:t>.</w:t>
      </w:r>
    </w:p>
    <w:p w14:paraId="094033BA" w14:textId="77777777" w:rsidR="00E57EC9" w:rsidRDefault="00776CEA" w:rsidP="00E57EC9">
      <w:r w:rsidRPr="00034910">
        <w:t>Et il fit comme il en avait décidé</w:t>
      </w:r>
      <w:r w:rsidR="00E57EC9">
        <w:t>.</w:t>
      </w:r>
    </w:p>
    <w:p w14:paraId="32D2C55F" w14:textId="77777777" w:rsidR="00E57EC9" w:rsidRDefault="00776CEA" w:rsidP="00E57EC9">
      <w:r w:rsidRPr="00034910">
        <w:t>Seul</w:t>
      </w:r>
      <w:r w:rsidR="00E57EC9">
        <w:t xml:space="preserve">, </w:t>
      </w:r>
      <w:r w:rsidRPr="00034910">
        <w:t>il releva son ami</w:t>
      </w:r>
      <w:r w:rsidR="00E57EC9">
        <w:t xml:space="preserve">, </w:t>
      </w:r>
      <w:r w:rsidRPr="00034910">
        <w:t>le déshabilla</w:t>
      </w:r>
      <w:r w:rsidR="00E57EC9">
        <w:t xml:space="preserve">, </w:t>
      </w:r>
      <w:r w:rsidRPr="00034910">
        <w:t>le porta dans son lit</w:t>
      </w:r>
      <w:r w:rsidR="00E57EC9">
        <w:t xml:space="preserve">, </w:t>
      </w:r>
      <w:r w:rsidRPr="00034910">
        <w:t>le pansa</w:t>
      </w:r>
      <w:r w:rsidR="00E57EC9">
        <w:t>.</w:t>
      </w:r>
    </w:p>
    <w:p w14:paraId="757F4C3F" w14:textId="77777777" w:rsidR="00E57EC9" w:rsidRDefault="00776CEA" w:rsidP="00E57EC9">
      <w:r w:rsidRPr="00034910">
        <w:t>Si bien que</w:t>
      </w:r>
      <w:r w:rsidR="00E57EC9">
        <w:t xml:space="preserve">, </w:t>
      </w:r>
      <w:r w:rsidRPr="00034910">
        <w:t>lorsque Gow Sherry arriva</w:t>
      </w:r>
      <w:r w:rsidR="00E57EC9">
        <w:t xml:space="preserve">, </w:t>
      </w:r>
      <w:r w:rsidRPr="00034910">
        <w:t>il trouva le blessé immobile dans son lit</w:t>
      </w:r>
      <w:r w:rsidR="00E57EC9">
        <w:t xml:space="preserve">, </w:t>
      </w:r>
      <w:r w:rsidRPr="00034910">
        <w:t>sans connaissance</w:t>
      </w:r>
      <w:r w:rsidR="00E57EC9">
        <w:t xml:space="preserve">, </w:t>
      </w:r>
      <w:r w:rsidRPr="00034910">
        <w:t>mais enroulé de ba</w:t>
      </w:r>
      <w:r w:rsidRPr="00034910">
        <w:t>n</w:t>
      </w:r>
      <w:r w:rsidRPr="00034910">
        <w:t>delettes qui lui interdisaient tout mouvement</w:t>
      </w:r>
      <w:r w:rsidR="00E57EC9">
        <w:t>.</w:t>
      </w:r>
    </w:p>
    <w:p w14:paraId="352912D4" w14:textId="77777777" w:rsidR="00E57EC9" w:rsidRDefault="00E57EC9" w:rsidP="00E57EC9">
      <w:r>
        <w:t>— </w:t>
      </w:r>
      <w:r w:rsidR="00776CEA" w:rsidRPr="00034910">
        <w:t>La perte de sang a été considérable</w:t>
      </w:r>
      <w:r>
        <w:t xml:space="preserve">, </w:t>
      </w:r>
      <w:r w:rsidR="00776CEA" w:rsidRPr="00034910">
        <w:t>exposa le docteur</w:t>
      </w:r>
      <w:r>
        <w:t xml:space="preserve"> (</w:t>
      </w:r>
      <w:r w:rsidR="00776CEA" w:rsidRPr="00034910">
        <w:t>et il pouvait l</w:t>
      </w:r>
      <w:r>
        <w:t>’</w:t>
      </w:r>
      <w:r w:rsidR="00776CEA" w:rsidRPr="00034910">
        <w:t>affirmer</w:t>
      </w:r>
      <w:r>
        <w:t xml:space="preserve">, </w:t>
      </w:r>
      <w:r w:rsidR="00776CEA" w:rsidRPr="00034910">
        <w:t>Gow évalue à plus de trois litres le sang r</w:t>
      </w:r>
      <w:r w:rsidR="00776CEA" w:rsidRPr="00034910">
        <w:t>é</w:t>
      </w:r>
      <w:r w:rsidR="00776CEA" w:rsidRPr="00034910">
        <w:t>pandu</w:t>
      </w:r>
      <w:r>
        <w:t xml:space="preserve">). </w:t>
      </w:r>
      <w:r w:rsidR="00776CEA" w:rsidRPr="00034910">
        <w:t>La moindre hémorragie entraînerait une syncope mo</w:t>
      </w:r>
      <w:r w:rsidR="00776CEA" w:rsidRPr="00034910">
        <w:t>r</w:t>
      </w:r>
      <w:r w:rsidR="00776CEA" w:rsidRPr="00034910">
        <w:t>telle</w:t>
      </w:r>
      <w:r>
        <w:t xml:space="preserve">. </w:t>
      </w:r>
      <w:r w:rsidR="00776CEA" w:rsidRPr="00034910">
        <w:t>Je m</w:t>
      </w:r>
      <w:r>
        <w:t>’</w:t>
      </w:r>
      <w:r w:rsidR="00776CEA" w:rsidRPr="00034910">
        <w:t>oppose à tout interrogatoire</w:t>
      </w:r>
      <w:r>
        <w:t xml:space="preserve">. </w:t>
      </w:r>
      <w:r w:rsidR="00776CEA" w:rsidRPr="00034910">
        <w:t>Au surplus</w:t>
      </w:r>
      <w:r>
        <w:t xml:space="preserve">, </w:t>
      </w:r>
      <w:r w:rsidR="00776CEA" w:rsidRPr="00034910">
        <w:t>l</w:t>
      </w:r>
      <w:r>
        <w:t>’</w:t>
      </w:r>
      <w:r w:rsidR="00776CEA" w:rsidRPr="00034910">
        <w:t>enquête ne me semble pas difficile quant aux faits</w:t>
      </w:r>
      <w:r>
        <w:t>.</w:t>
      </w:r>
    </w:p>
    <w:p w14:paraId="63C3C92F" w14:textId="77777777" w:rsidR="00BB176C" w:rsidRDefault="00BB176C" w:rsidP="00BB176C">
      <w:pPr>
        <w:pStyle w:val="Centrsolidaire"/>
      </w:pPr>
      <w:r w:rsidRPr="00E57EC9">
        <w:rPr>
          <w:noProof/>
        </w:rPr>
        <w:lastRenderedPageBreak/>
        <w:drawing>
          <wp:inline distT="0" distB="0" distL="0" distR="0" wp14:anchorId="3DB2B86B" wp14:editId="3F5DAAF1">
            <wp:extent cx="5756910" cy="5048885"/>
            <wp:effectExtent l="0" t="0" r="0" b="0"/>
            <wp:docPr id="51" name="Image 52" descr="Une image contenant habits, noir et blanc, homme, chaussure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 52" descr="Une image contenant habits, noir et blanc, homme, chaussures&#10;&#10;Le contenu généré par l’IA peut être incorrec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6910" cy="5048885"/>
                    </a:xfrm>
                    <a:prstGeom prst="rect">
                      <a:avLst/>
                    </a:prstGeom>
                    <a:noFill/>
                    <a:ln>
                      <a:noFill/>
                    </a:ln>
                  </pic:spPr>
                </pic:pic>
              </a:graphicData>
            </a:graphic>
          </wp:inline>
        </w:drawing>
      </w:r>
    </w:p>
    <w:p w14:paraId="6909F2C1" w14:textId="77777777" w:rsidR="00BB176C" w:rsidRDefault="00BB176C" w:rsidP="00BB176C">
      <w:pPr>
        <w:pStyle w:val="Centr14pt"/>
      </w:pPr>
      <w:r>
        <w:t>— </w:t>
      </w:r>
      <w:r w:rsidRPr="00E57EC9">
        <w:t>Je donnerai à mon malheureux ami les soins nécessaires</w:t>
      </w:r>
      <w:r>
        <w:t>.</w:t>
      </w:r>
    </w:p>
    <w:p w14:paraId="189F3CE1" w14:textId="77777777" w:rsidR="00E57EC9" w:rsidRDefault="00776CEA" w:rsidP="00E57EC9">
      <w:r w:rsidRPr="00034910">
        <w:t>Il avait raison</w:t>
      </w:r>
      <w:r w:rsidR="00E57EC9">
        <w:t xml:space="preserve">. </w:t>
      </w:r>
      <w:r w:rsidRPr="00034910">
        <w:t>Devant la fenêtre ouverte</w:t>
      </w:r>
      <w:r w:rsidR="00E57EC9">
        <w:t xml:space="preserve">, </w:t>
      </w:r>
      <w:r w:rsidRPr="00034910">
        <w:t>ainsi que les contrevents</w:t>
      </w:r>
      <w:r w:rsidR="00E57EC9">
        <w:t xml:space="preserve">, </w:t>
      </w:r>
      <w:r w:rsidRPr="00034910">
        <w:t>une chaise était restée</w:t>
      </w:r>
      <w:r w:rsidR="00E57EC9">
        <w:t xml:space="preserve">, </w:t>
      </w:r>
      <w:r w:rsidRPr="00034910">
        <w:t>le dossier tourné vers la rue</w:t>
      </w:r>
      <w:r w:rsidR="00E57EC9">
        <w:t>.</w:t>
      </w:r>
    </w:p>
    <w:p w14:paraId="0784E663" w14:textId="77777777" w:rsidR="00E57EC9" w:rsidRDefault="00776CEA" w:rsidP="00E57EC9">
      <w:r w:rsidRPr="00034910">
        <w:t>C</w:t>
      </w:r>
      <w:r w:rsidR="00E57EC9">
        <w:t>’</w:t>
      </w:r>
      <w:r w:rsidRPr="00034910">
        <w:t>était devant ce siège que le corps du blessé avait été tro</w:t>
      </w:r>
      <w:r w:rsidRPr="00034910">
        <w:t>u</w:t>
      </w:r>
      <w:r w:rsidRPr="00034910">
        <w:t>vé étendu</w:t>
      </w:r>
      <w:r w:rsidR="00E57EC9">
        <w:t xml:space="preserve">, </w:t>
      </w:r>
      <w:r w:rsidRPr="00034910">
        <w:t>avec</w:t>
      </w:r>
      <w:r w:rsidR="00E57EC9">
        <w:t xml:space="preserve">, </w:t>
      </w:r>
      <w:r w:rsidRPr="00034910">
        <w:t>auprès de lui</w:t>
      </w:r>
      <w:r w:rsidR="00E57EC9">
        <w:t xml:space="preserve">, </w:t>
      </w:r>
      <w:r w:rsidRPr="00034910">
        <w:t>un livre maculé de sang</w:t>
      </w:r>
      <w:r w:rsidR="00E57EC9">
        <w:t>.</w:t>
      </w:r>
    </w:p>
    <w:p w14:paraId="3DEF16D6" w14:textId="229652ED" w:rsidR="00E57EC9" w:rsidRDefault="00E57EC9" w:rsidP="00E57EC9">
      <w:r>
        <w:t>M. </w:t>
      </w:r>
      <w:r w:rsidR="00776CEA" w:rsidRPr="00034910">
        <w:t xml:space="preserve">Dick </w:t>
      </w:r>
      <w:proofErr w:type="spellStart"/>
      <w:r w:rsidR="00776CEA" w:rsidRPr="00034910">
        <w:t>Fann</w:t>
      </w:r>
      <w:proofErr w:type="spellEnd"/>
      <w:r w:rsidR="00776CEA" w:rsidRPr="00034910">
        <w:t xml:space="preserve"> avait dû s</w:t>
      </w:r>
      <w:r>
        <w:t>’</w:t>
      </w:r>
      <w:r w:rsidR="00776CEA" w:rsidRPr="00034910">
        <w:t>asseoir</w:t>
      </w:r>
      <w:r>
        <w:t xml:space="preserve">, </w:t>
      </w:r>
      <w:r w:rsidR="00776CEA" w:rsidRPr="00034910">
        <w:t>le dos presque appuyé aux barreaux grillageant la croisée</w:t>
      </w:r>
      <w:r>
        <w:t xml:space="preserve">. </w:t>
      </w:r>
      <w:r w:rsidR="00776CEA" w:rsidRPr="00034910">
        <w:t>Il lisait</w:t>
      </w:r>
      <w:r>
        <w:t xml:space="preserve">. </w:t>
      </w:r>
      <w:r w:rsidR="00776CEA" w:rsidRPr="00034910">
        <w:t>Au dehors</w:t>
      </w:r>
      <w:r>
        <w:t xml:space="preserve">, </w:t>
      </w:r>
      <w:r w:rsidR="00776CEA" w:rsidRPr="00034910">
        <w:t>un homme s</w:t>
      </w:r>
      <w:r>
        <w:t>’</w:t>
      </w:r>
      <w:r w:rsidR="00776CEA" w:rsidRPr="00034910">
        <w:t>était approché sans être entendu</w:t>
      </w:r>
      <w:r>
        <w:t xml:space="preserve">, </w:t>
      </w:r>
      <w:r w:rsidR="00776CEA" w:rsidRPr="00034910">
        <w:t>et</w:t>
      </w:r>
      <w:r>
        <w:t xml:space="preserve">, </w:t>
      </w:r>
      <w:r w:rsidR="00776CEA" w:rsidRPr="00034910">
        <w:t>à travers la grille</w:t>
      </w:r>
      <w:r>
        <w:t xml:space="preserve">, </w:t>
      </w:r>
      <w:r w:rsidR="00776CEA" w:rsidRPr="00034910">
        <w:t>il avait plongé un coutelas dans le dos du liseur</w:t>
      </w:r>
      <w:r>
        <w:t>.</w:t>
      </w:r>
    </w:p>
    <w:p w14:paraId="321EF862" w14:textId="77777777" w:rsidR="00E57EC9" w:rsidRDefault="00776CEA" w:rsidP="00E57EC9">
      <w:r w:rsidRPr="00034910">
        <w:lastRenderedPageBreak/>
        <w:t>Puis</w:t>
      </w:r>
      <w:r w:rsidR="00E57EC9">
        <w:t xml:space="preserve">, </w:t>
      </w:r>
      <w:r w:rsidRPr="00034910">
        <w:t>le coup fait</w:t>
      </w:r>
      <w:r w:rsidR="00E57EC9">
        <w:t xml:space="preserve">, </w:t>
      </w:r>
      <w:r w:rsidRPr="00034910">
        <w:t>abandonnant dans la blessure son arme</w:t>
      </w:r>
      <w:r w:rsidR="00E57EC9">
        <w:t xml:space="preserve">, </w:t>
      </w:r>
      <w:r w:rsidRPr="00034910">
        <w:t xml:space="preserve">un </w:t>
      </w:r>
      <w:proofErr w:type="spellStart"/>
      <w:r w:rsidRPr="00034910">
        <w:t>bowing-knife</w:t>
      </w:r>
      <w:proofErr w:type="spellEnd"/>
      <w:r w:rsidR="00E57EC9">
        <w:t xml:space="preserve">, </w:t>
      </w:r>
      <w:r w:rsidRPr="00034910">
        <w:t>analogue à ceux des cultivateurs de la région</w:t>
      </w:r>
      <w:r w:rsidR="00E57EC9">
        <w:t xml:space="preserve">, </w:t>
      </w:r>
      <w:r w:rsidRPr="00034910">
        <w:t>il s</w:t>
      </w:r>
      <w:r w:rsidR="00E57EC9">
        <w:t>’</w:t>
      </w:r>
      <w:r w:rsidRPr="00034910">
        <w:t>était enfui</w:t>
      </w:r>
      <w:r w:rsidR="00E57EC9">
        <w:t>.</w:t>
      </w:r>
    </w:p>
    <w:p w14:paraId="45A74E38" w14:textId="77777777" w:rsidR="00E57EC9" w:rsidRDefault="00776CEA" w:rsidP="00E57EC9">
      <w:r w:rsidRPr="00034910">
        <w:t>Depuis un moment</w:t>
      </w:r>
      <w:r w:rsidR="00E57EC9">
        <w:t xml:space="preserve">, </w:t>
      </w:r>
      <w:proofErr w:type="spellStart"/>
      <w:r w:rsidRPr="00034910">
        <w:t>Fleuriane</w:t>
      </w:r>
      <w:proofErr w:type="spellEnd"/>
      <w:r w:rsidRPr="00034910">
        <w:t xml:space="preserve"> ne quittait pas des yeux le visage de Larmette</w:t>
      </w:r>
      <w:r w:rsidR="00E57EC9">
        <w:t xml:space="preserve">. </w:t>
      </w:r>
      <w:r w:rsidRPr="00034910">
        <w:t>Ce visage exprimait toujours l</w:t>
      </w:r>
      <w:r w:rsidR="00E57EC9">
        <w:t>’</w:t>
      </w:r>
      <w:r w:rsidRPr="00034910">
        <w:t>indifférence</w:t>
      </w:r>
      <w:r w:rsidR="00E57EC9">
        <w:t xml:space="preserve">, </w:t>
      </w:r>
      <w:r w:rsidRPr="00034910">
        <w:t>mais un sourire imprécis y demeurait figé</w:t>
      </w:r>
      <w:r w:rsidR="00E57EC9">
        <w:t>.</w:t>
      </w:r>
    </w:p>
    <w:p w14:paraId="01812EC6" w14:textId="77777777" w:rsidR="00E57EC9" w:rsidRDefault="00776CEA" w:rsidP="00E57EC9">
      <w:r w:rsidRPr="00034910">
        <w:t>Et dans le cerveau de la jeune fille</w:t>
      </w:r>
      <w:r w:rsidR="00E57EC9">
        <w:t xml:space="preserve">, </w:t>
      </w:r>
      <w:r w:rsidRPr="00034910">
        <w:t>une conviction s</w:t>
      </w:r>
      <w:r w:rsidR="00E57EC9">
        <w:t>’</w:t>
      </w:r>
      <w:r w:rsidRPr="00034910">
        <w:t>implantait</w:t>
      </w:r>
      <w:r w:rsidR="00E57EC9">
        <w:t> :</w:t>
      </w:r>
    </w:p>
    <w:p w14:paraId="235164B5" w14:textId="77777777" w:rsidR="00E57EC9" w:rsidRDefault="00E57EC9" w:rsidP="00E57EC9">
      <w:r>
        <w:t>— </w:t>
      </w:r>
      <w:r w:rsidR="00776CEA" w:rsidRPr="00034910">
        <w:t>Voilà l</w:t>
      </w:r>
      <w:r>
        <w:t>’</w:t>
      </w:r>
      <w:r w:rsidR="00776CEA" w:rsidRPr="00034910">
        <w:t>assassin</w:t>
      </w:r>
      <w:r>
        <w:t> !</w:t>
      </w:r>
    </w:p>
    <w:p w14:paraId="5097C8B9" w14:textId="7535EC80" w:rsidR="00E57EC9" w:rsidRDefault="00776CEA" w:rsidP="00E57EC9">
      <w:r w:rsidRPr="00034910">
        <w:t>Un peu surpris du silence accueillant son morceau d</w:t>
      </w:r>
      <w:r w:rsidR="00E57EC9">
        <w:t>’</w:t>
      </w:r>
      <w:r w:rsidRPr="00034910">
        <w:t>éloquence</w:t>
      </w:r>
      <w:r w:rsidR="00E57EC9">
        <w:t>, M. </w:t>
      </w:r>
      <w:r w:rsidRPr="00034910">
        <w:t>Ézéchiel Bloomberg reprit d</w:t>
      </w:r>
      <w:r w:rsidR="00E57EC9">
        <w:t>’</w:t>
      </w:r>
      <w:r w:rsidRPr="00034910">
        <w:t>un ton où perçait une nuance d</w:t>
      </w:r>
      <w:r w:rsidR="00E57EC9">
        <w:t>’</w:t>
      </w:r>
      <w:r w:rsidRPr="00034910">
        <w:t>amertume</w:t>
      </w:r>
      <w:r w:rsidR="00E57EC9">
        <w:t> :</w:t>
      </w:r>
    </w:p>
    <w:p w14:paraId="0F85A999" w14:textId="77777777" w:rsidR="00E57EC9" w:rsidRDefault="00E57EC9" w:rsidP="00E57EC9">
      <w:r>
        <w:t>— </w:t>
      </w:r>
      <w:r w:rsidR="00776CEA" w:rsidRPr="00034910">
        <w:t>La conviction ainsi établie</w:t>
      </w:r>
      <w:r>
        <w:t xml:space="preserve">, </w:t>
      </w:r>
      <w:r w:rsidR="00776CEA" w:rsidRPr="00034910">
        <w:t>Gow Sherry constata avec joie que les travaux du trottoir</w:t>
      </w:r>
      <w:r>
        <w:t xml:space="preserve">, </w:t>
      </w:r>
      <w:r w:rsidR="00776CEA" w:rsidRPr="00034910">
        <w:t>travaux dont je vous signalais tout à l</w:t>
      </w:r>
      <w:r>
        <w:t>’</w:t>
      </w:r>
      <w:r w:rsidR="00776CEA" w:rsidRPr="00034910">
        <w:t>heure l</w:t>
      </w:r>
      <w:r>
        <w:t>’</w:t>
      </w:r>
      <w:r w:rsidR="00776CEA" w:rsidRPr="00034910">
        <w:t>importance</w:t>
      </w:r>
      <w:r>
        <w:t xml:space="preserve">, </w:t>
      </w:r>
      <w:r w:rsidR="00776CEA" w:rsidRPr="00034910">
        <w:t>avaient mis à jour le sous-sol</w:t>
      </w:r>
      <w:r>
        <w:t xml:space="preserve">, </w:t>
      </w:r>
      <w:r w:rsidR="00776CEA" w:rsidRPr="00034910">
        <w:t>formé de terre et de sable</w:t>
      </w:r>
      <w:r>
        <w:t xml:space="preserve">, </w:t>
      </w:r>
      <w:r w:rsidR="00776CEA" w:rsidRPr="00034910">
        <w:t>c</w:t>
      </w:r>
      <w:r>
        <w:t>’</w:t>
      </w:r>
      <w:r w:rsidR="00776CEA" w:rsidRPr="00034910">
        <w:t>est-à-dire un terrain parfaitement propre à conserver des traces</w:t>
      </w:r>
      <w:r>
        <w:t>.</w:t>
      </w:r>
    </w:p>
    <w:p w14:paraId="38CD9A65" w14:textId="77777777" w:rsidR="00E57EC9" w:rsidRDefault="00776CEA" w:rsidP="00E57EC9">
      <w:r w:rsidRPr="00034910">
        <w:t>Or</w:t>
      </w:r>
      <w:r w:rsidR="00E57EC9">
        <w:t xml:space="preserve">, </w:t>
      </w:r>
      <w:r w:rsidRPr="00034910">
        <w:t>l</w:t>
      </w:r>
      <w:r w:rsidR="00E57EC9">
        <w:t>’</w:t>
      </w:r>
      <w:r w:rsidRPr="00034910">
        <w:t>assassin avait sûrement marché sur le trottoir</w:t>
      </w:r>
      <w:r w:rsidR="00E57EC9">
        <w:t xml:space="preserve">. </w:t>
      </w:r>
      <w:r w:rsidRPr="00034910">
        <w:t>Pour frapper sa victime</w:t>
      </w:r>
      <w:r w:rsidR="00E57EC9">
        <w:t xml:space="preserve">, </w:t>
      </w:r>
      <w:r w:rsidRPr="00034910">
        <w:t>il avait été obligé de s</w:t>
      </w:r>
      <w:r w:rsidR="00E57EC9">
        <w:t>’</w:t>
      </w:r>
      <w:r w:rsidRPr="00034910">
        <w:t>approcher de la fen</w:t>
      </w:r>
      <w:r w:rsidRPr="00034910">
        <w:t>ê</w:t>
      </w:r>
      <w:r w:rsidRPr="00034910">
        <w:t>tre</w:t>
      </w:r>
      <w:r w:rsidR="00E57EC9">
        <w:t>.</w:t>
      </w:r>
    </w:p>
    <w:p w14:paraId="62D70B7A" w14:textId="77777777" w:rsidR="00E57EC9" w:rsidRDefault="00776CEA" w:rsidP="00E57EC9">
      <w:proofErr w:type="spellStart"/>
      <w:r w:rsidRPr="00034910">
        <w:t>Fleuriane</w:t>
      </w:r>
      <w:proofErr w:type="spellEnd"/>
      <w:r w:rsidRPr="00034910">
        <w:t xml:space="preserve"> fit peser son regard sur le joaillier</w:t>
      </w:r>
      <w:r w:rsidR="00E57EC9">
        <w:t xml:space="preserve">. </w:t>
      </w:r>
      <w:r w:rsidRPr="00034910">
        <w:t>Larmette so</w:t>
      </w:r>
      <w:r w:rsidRPr="00034910">
        <w:t>u</w:t>
      </w:r>
      <w:r w:rsidRPr="00034910">
        <w:t>riait de plus belle</w:t>
      </w:r>
      <w:r w:rsidR="00E57EC9">
        <w:t>.</w:t>
      </w:r>
    </w:p>
    <w:p w14:paraId="2AA0CE52" w14:textId="77777777" w:rsidR="00E57EC9" w:rsidRDefault="00E57EC9" w:rsidP="00E57EC9">
      <w:r>
        <w:t>— </w:t>
      </w:r>
      <w:r w:rsidR="00776CEA" w:rsidRPr="00034910">
        <w:t>Bien vite</w:t>
      </w:r>
      <w:r>
        <w:t xml:space="preserve">, </w:t>
      </w:r>
      <w:r w:rsidR="00776CEA" w:rsidRPr="00034910">
        <w:t>poursuivit le magistrat</w:t>
      </w:r>
      <w:r>
        <w:t xml:space="preserve">, </w:t>
      </w:r>
      <w:r w:rsidR="00776CEA" w:rsidRPr="00034910">
        <w:t>Gow Sherry se précip</w:t>
      </w:r>
      <w:r w:rsidR="00776CEA" w:rsidRPr="00034910">
        <w:t>i</w:t>
      </w:r>
      <w:r w:rsidR="00776CEA" w:rsidRPr="00034910">
        <w:t>ta dans la rue</w:t>
      </w:r>
      <w:r>
        <w:t xml:space="preserve">. </w:t>
      </w:r>
      <w:r w:rsidR="00776CEA" w:rsidRPr="00034910">
        <w:t>Il courut jusqu</w:t>
      </w:r>
      <w:r>
        <w:t>’</w:t>
      </w:r>
      <w:r w:rsidR="00776CEA" w:rsidRPr="00034910">
        <w:t>en face de la fenêtre du crime</w:t>
      </w:r>
      <w:r>
        <w:t xml:space="preserve">… </w:t>
      </w:r>
      <w:r w:rsidR="00776CEA" w:rsidRPr="00034910">
        <w:t>Des traces profondes se marquaient le long du mur</w:t>
      </w:r>
      <w:r>
        <w:t xml:space="preserve">, </w:t>
      </w:r>
      <w:r w:rsidR="00776CEA" w:rsidRPr="00034910">
        <w:t>indiquaient une station prolongée près de la croisée</w:t>
      </w:r>
      <w:r>
        <w:t xml:space="preserve">, </w:t>
      </w:r>
      <w:r w:rsidR="00776CEA" w:rsidRPr="00034910">
        <w:t>puis s</w:t>
      </w:r>
      <w:r>
        <w:t>’</w:t>
      </w:r>
      <w:r w:rsidR="00776CEA" w:rsidRPr="00034910">
        <w:t>éloignaient dans la direction de la rue transversale</w:t>
      </w:r>
      <w:r>
        <w:t>.</w:t>
      </w:r>
    </w:p>
    <w:p w14:paraId="1120E38B" w14:textId="77777777" w:rsidR="00E57EC9" w:rsidRDefault="00E57EC9" w:rsidP="00E57EC9">
      <w:r>
        <w:lastRenderedPageBreak/>
        <w:t>— </w:t>
      </w:r>
      <w:r w:rsidR="00776CEA" w:rsidRPr="00034910">
        <w:t>Et il les a mesurées</w:t>
      </w:r>
      <w:r>
        <w:t xml:space="preserve">, </w:t>
      </w:r>
      <w:r w:rsidR="00776CEA" w:rsidRPr="00034910">
        <w:t>il pourra les comparer aux emprei</w:t>
      </w:r>
      <w:r w:rsidR="00776CEA" w:rsidRPr="00034910">
        <w:t>n</w:t>
      </w:r>
      <w:r w:rsidR="00776CEA" w:rsidRPr="00034910">
        <w:t>tes de qui sera soupçonné</w:t>
      </w:r>
      <w:r>
        <w:t xml:space="preserve"> ! </w:t>
      </w:r>
      <w:r w:rsidR="00776CEA" w:rsidRPr="00034910">
        <w:t>s</w:t>
      </w:r>
      <w:r>
        <w:t>’</w:t>
      </w:r>
      <w:r w:rsidR="00776CEA" w:rsidRPr="00034910">
        <w:t>écria la jeune fille avec éclat</w:t>
      </w:r>
      <w:r>
        <w:t>.</w:t>
      </w:r>
    </w:p>
    <w:p w14:paraId="07BC692B" w14:textId="77777777" w:rsidR="00E57EC9" w:rsidRDefault="00776CEA" w:rsidP="00E57EC9">
      <w:r w:rsidRPr="00034910">
        <w:t>Elle s</w:t>
      </w:r>
      <w:r w:rsidR="00E57EC9">
        <w:t>’</w:t>
      </w:r>
      <w:r w:rsidRPr="00034910">
        <w:t>interrompit</w:t>
      </w:r>
      <w:r w:rsidR="00E57EC9">
        <w:t xml:space="preserve">, </w:t>
      </w:r>
      <w:r w:rsidRPr="00034910">
        <w:t>médusée</w:t>
      </w:r>
      <w:r w:rsidR="00E57EC9">
        <w:t>.</w:t>
      </w:r>
    </w:p>
    <w:p w14:paraId="4B163CD7" w14:textId="27784A8D" w:rsidR="00E57EC9" w:rsidRDefault="00E57EC9" w:rsidP="00E57EC9">
      <w:r>
        <w:t>M. </w:t>
      </w:r>
      <w:r w:rsidR="00776CEA" w:rsidRPr="00034910">
        <w:t>Ézéchiel secouait négativement la tête</w:t>
      </w:r>
      <w:r>
        <w:t>.</w:t>
      </w:r>
    </w:p>
    <w:p w14:paraId="4FF3C646" w14:textId="77777777" w:rsidR="00E57EC9" w:rsidRDefault="00E57EC9" w:rsidP="00E57EC9">
      <w:r>
        <w:t>— </w:t>
      </w:r>
      <w:r w:rsidR="00776CEA" w:rsidRPr="00034910">
        <w:t>Hélas</w:t>
      </w:r>
      <w:r>
        <w:t xml:space="preserve"> ! </w:t>
      </w:r>
      <w:r w:rsidR="00776CEA" w:rsidRPr="00034910">
        <w:t>non</w:t>
      </w:r>
      <w:r>
        <w:t xml:space="preserve">, </w:t>
      </w:r>
      <w:r w:rsidR="00776CEA" w:rsidRPr="00034910">
        <w:t>Mademoiselle</w:t>
      </w:r>
      <w:r>
        <w:t xml:space="preserve">, </w:t>
      </w:r>
      <w:r w:rsidR="00776CEA" w:rsidRPr="00034910">
        <w:t>parce que l</w:t>
      </w:r>
      <w:r>
        <w:t>’</w:t>
      </w:r>
      <w:r w:rsidR="00776CEA" w:rsidRPr="00034910">
        <w:t>assassin prés</w:t>
      </w:r>
      <w:r w:rsidR="00776CEA" w:rsidRPr="00034910">
        <w:t>u</w:t>
      </w:r>
      <w:r w:rsidR="00776CEA" w:rsidRPr="00034910">
        <w:t>mé</w:t>
      </w:r>
      <w:r>
        <w:t xml:space="preserve">… </w:t>
      </w:r>
      <w:r w:rsidR="00776CEA" w:rsidRPr="00034910">
        <w:t>Le juge fit une pause comme pour accentuer son affirm</w:t>
      </w:r>
      <w:r w:rsidR="00776CEA" w:rsidRPr="00034910">
        <w:t>a</w:t>
      </w:r>
      <w:r w:rsidR="00776CEA" w:rsidRPr="00034910">
        <w:t>tion</w:t>
      </w:r>
      <w:r>
        <w:t>.</w:t>
      </w:r>
    </w:p>
    <w:p w14:paraId="61DF8772" w14:textId="77777777" w:rsidR="00E57EC9" w:rsidRDefault="00E57EC9" w:rsidP="00E57EC9">
      <w:pPr>
        <w:rPr>
          <w:i/>
          <w:iCs/>
        </w:rPr>
      </w:pPr>
      <w:r>
        <w:t>— </w:t>
      </w:r>
      <w:r w:rsidR="00776CEA" w:rsidRPr="00034910">
        <w:t>Parce que l</w:t>
      </w:r>
      <w:r>
        <w:t>’</w:t>
      </w:r>
      <w:r w:rsidR="00776CEA" w:rsidRPr="00034910">
        <w:t xml:space="preserve">assassin </w:t>
      </w:r>
      <w:r w:rsidR="00776CEA" w:rsidRPr="00034910">
        <w:rPr>
          <w:i/>
          <w:iCs/>
        </w:rPr>
        <w:t>n</w:t>
      </w:r>
      <w:r>
        <w:rPr>
          <w:i/>
          <w:iCs/>
        </w:rPr>
        <w:t>’</w:t>
      </w:r>
      <w:r w:rsidR="00776CEA" w:rsidRPr="00034910">
        <w:rPr>
          <w:i/>
          <w:iCs/>
        </w:rPr>
        <w:t>a pas de pieds</w:t>
      </w:r>
      <w:r>
        <w:rPr>
          <w:i/>
          <w:iCs/>
        </w:rPr>
        <w:t>.</w:t>
      </w:r>
    </w:p>
    <w:p w14:paraId="00C44875" w14:textId="03DD1F11" w:rsidR="00E57EC9" w:rsidRDefault="00776CEA" w:rsidP="00E57EC9">
      <w:r w:rsidRPr="00034910">
        <w:t xml:space="preserve">Si </w:t>
      </w:r>
      <w:r w:rsidR="00E57EC9">
        <w:t>M. </w:t>
      </w:r>
      <w:r w:rsidRPr="00034910">
        <w:t>Ézéchiel Bloomberg avait voulu obtenir un effet</w:t>
      </w:r>
      <w:r w:rsidR="00E57EC9">
        <w:t xml:space="preserve">, </w:t>
      </w:r>
      <w:r w:rsidRPr="00034910">
        <w:t>il eut lieu de se féliciter</w:t>
      </w:r>
      <w:r w:rsidR="00E57EC9">
        <w:t xml:space="preserve">. </w:t>
      </w:r>
      <w:r w:rsidRPr="00034910">
        <w:t>Une exclamation effarée jaillit des lèvres de tous les assistants</w:t>
      </w:r>
      <w:r w:rsidR="00E57EC9">
        <w:t> :</w:t>
      </w:r>
    </w:p>
    <w:p w14:paraId="2F4B0DCE" w14:textId="77777777" w:rsidR="00E57EC9" w:rsidRDefault="00E57EC9" w:rsidP="00E57EC9">
      <w:r>
        <w:t>— </w:t>
      </w:r>
      <w:r w:rsidR="00776CEA" w:rsidRPr="00034910">
        <w:t>Pas de pieds</w:t>
      </w:r>
      <w:r>
        <w:t> !</w:t>
      </w:r>
    </w:p>
    <w:p w14:paraId="30E39B5C" w14:textId="77777777" w:rsidR="00E57EC9" w:rsidRDefault="00776CEA" w:rsidP="00E57EC9">
      <w:r w:rsidRPr="00034910">
        <w:t>Mais si surprise qu</w:t>
      </w:r>
      <w:r w:rsidR="00E57EC9">
        <w:t>’</w:t>
      </w:r>
      <w:r w:rsidRPr="00034910">
        <w:t>elle fût</w:t>
      </w:r>
      <w:r w:rsidR="00E57EC9">
        <w:t xml:space="preserve">, </w:t>
      </w:r>
      <w:proofErr w:type="spellStart"/>
      <w:r w:rsidRPr="00034910">
        <w:t>Fleuriane</w:t>
      </w:r>
      <w:proofErr w:type="spellEnd"/>
      <w:r w:rsidRPr="00034910">
        <w:t xml:space="preserve"> ne détourna pas les yeux</w:t>
      </w:r>
      <w:r w:rsidR="00E57EC9">
        <w:t xml:space="preserve">, </w:t>
      </w:r>
      <w:r w:rsidRPr="00034910">
        <w:t>obstinément fixés sur le visage du joaillier Larmette</w:t>
      </w:r>
      <w:r w:rsidR="00E57EC9">
        <w:t>.</w:t>
      </w:r>
    </w:p>
    <w:p w14:paraId="7959032A" w14:textId="77777777" w:rsidR="00E57EC9" w:rsidRDefault="00776CEA" w:rsidP="00E57EC9">
      <w:r w:rsidRPr="00034910">
        <w:t>Fut-ce une illusion</w:t>
      </w:r>
      <w:r w:rsidR="00E57EC9">
        <w:t xml:space="preserve"> ? </w:t>
      </w:r>
      <w:r w:rsidRPr="00034910">
        <w:t xml:space="preserve">Il lui sembla que le sourire du terrible adversaire de Dick </w:t>
      </w:r>
      <w:proofErr w:type="spellStart"/>
      <w:r w:rsidRPr="00034910">
        <w:t>Fann</w:t>
      </w:r>
      <w:proofErr w:type="spellEnd"/>
      <w:r w:rsidRPr="00034910">
        <w:t xml:space="preserve"> s</w:t>
      </w:r>
      <w:r w:rsidR="00E57EC9">
        <w:t>’</w:t>
      </w:r>
      <w:r w:rsidRPr="00034910">
        <w:t>accentuait à cet instant</w:t>
      </w:r>
      <w:r w:rsidR="00E57EC9">
        <w:t>.</w:t>
      </w:r>
    </w:p>
    <w:p w14:paraId="07353373" w14:textId="77777777" w:rsidR="00E57EC9" w:rsidRDefault="00E57EC9" w:rsidP="00E57EC9">
      <w:pPr>
        <w:rPr>
          <w:i/>
          <w:iCs/>
        </w:rPr>
      </w:pPr>
      <w:r>
        <w:t>— </w:t>
      </w:r>
      <w:r w:rsidR="00776CEA" w:rsidRPr="00034910">
        <w:t>Non</w:t>
      </w:r>
      <w:r>
        <w:t xml:space="preserve">, </w:t>
      </w:r>
      <w:r w:rsidR="00776CEA" w:rsidRPr="00034910">
        <w:t>pas de pieds</w:t>
      </w:r>
      <w:r>
        <w:t xml:space="preserve">, </w:t>
      </w:r>
      <w:r w:rsidR="00776CEA" w:rsidRPr="00034910">
        <w:t>répéta le magistrat</w:t>
      </w:r>
      <w:r>
        <w:t xml:space="preserve">, </w:t>
      </w:r>
      <w:r w:rsidR="00776CEA" w:rsidRPr="00034910">
        <w:t>triomphant de la surprise provoquée par ses paroles</w:t>
      </w:r>
      <w:r>
        <w:t xml:space="preserve">. </w:t>
      </w:r>
      <w:r w:rsidR="00776CEA" w:rsidRPr="00034910">
        <w:t>Pas de pieds</w:t>
      </w:r>
      <w:r>
        <w:t xml:space="preserve">, </w:t>
      </w:r>
      <w:r w:rsidR="00776CEA" w:rsidRPr="00034910">
        <w:t>mais des tr</w:t>
      </w:r>
      <w:r w:rsidR="00776CEA" w:rsidRPr="00034910">
        <w:t>a</w:t>
      </w:r>
      <w:r w:rsidR="00776CEA" w:rsidRPr="00034910">
        <w:t>ces rondes sensiblement plus larges qu</w:t>
      </w:r>
      <w:r>
        <w:t>’</w:t>
      </w:r>
      <w:r w:rsidR="00776CEA" w:rsidRPr="00034910">
        <w:t>un dollar</w:t>
      </w:r>
      <w:r>
        <w:t xml:space="preserve">, </w:t>
      </w:r>
      <w:r w:rsidR="00776CEA" w:rsidRPr="00034910">
        <w:t>et qui feraient supposer que l</w:t>
      </w:r>
      <w:r>
        <w:t>’</w:t>
      </w:r>
      <w:r w:rsidR="00776CEA" w:rsidRPr="00034910">
        <w:t xml:space="preserve">assassin est muni de </w:t>
      </w:r>
      <w:r w:rsidR="00776CEA" w:rsidRPr="00034910">
        <w:rPr>
          <w:i/>
          <w:iCs/>
        </w:rPr>
        <w:t>deux jambes de bois</w:t>
      </w:r>
      <w:r>
        <w:rPr>
          <w:i/>
          <w:iCs/>
        </w:rPr>
        <w:t>.</w:t>
      </w:r>
    </w:p>
    <w:p w14:paraId="61AE9ADD" w14:textId="77777777" w:rsidR="00E57EC9" w:rsidRDefault="00776CEA" w:rsidP="00E57EC9">
      <w:r w:rsidRPr="00034910">
        <w:t>Et un silence suivant cette seconde affirmation</w:t>
      </w:r>
      <w:r w:rsidR="00E57EC9">
        <w:t xml:space="preserve">, </w:t>
      </w:r>
      <w:r w:rsidRPr="00034910">
        <w:t>il reprit</w:t>
      </w:r>
      <w:r w:rsidR="00E57EC9">
        <w:t> :</w:t>
      </w:r>
    </w:p>
    <w:p w14:paraId="4EE76D94" w14:textId="77777777" w:rsidR="00E57EC9" w:rsidRDefault="00E57EC9" w:rsidP="00E57EC9">
      <w:r>
        <w:t>— </w:t>
      </w:r>
      <w:r w:rsidR="00776CEA" w:rsidRPr="00034910">
        <w:t>C</w:t>
      </w:r>
      <w:r>
        <w:t>’</w:t>
      </w:r>
      <w:r w:rsidR="00776CEA" w:rsidRPr="00034910">
        <w:t>est là un indice d</w:t>
      </w:r>
      <w:r>
        <w:t>’</w:t>
      </w:r>
      <w:r w:rsidR="00776CEA" w:rsidRPr="00034910">
        <w:t>une importance qui ne vous échapp</w:t>
      </w:r>
      <w:r w:rsidR="00776CEA" w:rsidRPr="00034910">
        <w:t>e</w:t>
      </w:r>
      <w:r w:rsidR="00776CEA" w:rsidRPr="00034910">
        <w:t>ra pas</w:t>
      </w:r>
      <w:r>
        <w:t xml:space="preserve">. </w:t>
      </w:r>
      <w:r w:rsidR="00776CEA" w:rsidRPr="00034910">
        <w:t>Les hommes ainsi cloués</w:t>
      </w:r>
      <w:r>
        <w:t xml:space="preserve">, </w:t>
      </w:r>
      <w:r w:rsidR="00776CEA" w:rsidRPr="00034910">
        <w:t>sous le rapport du bois</w:t>
      </w:r>
      <w:r>
        <w:t xml:space="preserve">, </w:t>
      </w:r>
      <w:r w:rsidR="00776CEA" w:rsidRPr="00034910">
        <w:t>sont une exception dans notre société bipède</w:t>
      </w:r>
      <w:r>
        <w:t xml:space="preserve">. </w:t>
      </w:r>
      <w:r w:rsidR="00776CEA" w:rsidRPr="00034910">
        <w:t>Aussi</w:t>
      </w:r>
      <w:r>
        <w:t xml:space="preserve">, </w:t>
      </w:r>
      <w:r w:rsidR="00776CEA" w:rsidRPr="00034910">
        <w:t>Mademoiselle</w:t>
      </w:r>
      <w:r>
        <w:t xml:space="preserve">, </w:t>
      </w:r>
      <w:r w:rsidR="00776CEA" w:rsidRPr="00034910">
        <w:t xml:space="preserve">ai-je tenu à vous mettre au courant de tous ces </w:t>
      </w:r>
      <w:r w:rsidR="00776CEA" w:rsidRPr="00034910">
        <w:lastRenderedPageBreak/>
        <w:t>détails</w:t>
      </w:r>
      <w:r>
        <w:t xml:space="preserve">, </w:t>
      </w:r>
      <w:r w:rsidR="00776CEA" w:rsidRPr="00034910">
        <w:t>avant de vous adresser la question qui motive ma présence dans cette maison</w:t>
      </w:r>
      <w:r>
        <w:t>.</w:t>
      </w:r>
    </w:p>
    <w:p w14:paraId="4DA4D102" w14:textId="77777777" w:rsidR="00E57EC9" w:rsidRDefault="00776CEA" w:rsidP="00E57EC9">
      <w:r w:rsidRPr="00034910">
        <w:t>De nouveau il marqua une pause</w:t>
      </w:r>
      <w:r w:rsidR="00E57EC9">
        <w:t xml:space="preserve">. </w:t>
      </w:r>
      <w:r w:rsidRPr="00034910">
        <w:t>Après quoi</w:t>
      </w:r>
      <w:r w:rsidR="00E57EC9">
        <w:t xml:space="preserve">, </w:t>
      </w:r>
      <w:r w:rsidRPr="00034910">
        <w:t>la tête re</w:t>
      </w:r>
      <w:r w:rsidRPr="00034910">
        <w:t>n</w:t>
      </w:r>
      <w:r w:rsidRPr="00034910">
        <w:t>versée en arrière</w:t>
      </w:r>
      <w:r w:rsidR="00E57EC9">
        <w:t xml:space="preserve">, </w:t>
      </w:r>
      <w:r w:rsidRPr="00034910">
        <w:t>le torse bombant</w:t>
      </w:r>
      <w:r w:rsidR="00E57EC9">
        <w:t xml:space="preserve">, </w:t>
      </w:r>
      <w:r w:rsidRPr="00034910">
        <w:t>en une attitude qu</w:t>
      </w:r>
      <w:r w:rsidR="00E57EC9">
        <w:t>’</w:t>
      </w:r>
      <w:r w:rsidRPr="00034910">
        <w:t>il devait considérer comme imposante et majestueuse</w:t>
      </w:r>
      <w:r w:rsidR="00E57EC9">
        <w:t xml:space="preserve">, </w:t>
      </w:r>
      <w:r w:rsidRPr="00034910">
        <w:t>il demanda</w:t>
      </w:r>
      <w:r w:rsidR="00E57EC9">
        <w:t> :</w:t>
      </w:r>
    </w:p>
    <w:p w14:paraId="7539FF3E" w14:textId="77777777" w:rsidR="00E57EC9" w:rsidRDefault="00E57EC9" w:rsidP="00E57EC9">
      <w:r>
        <w:t>— </w:t>
      </w:r>
      <w:r w:rsidR="00776CEA" w:rsidRPr="00034910">
        <w:t>Ne connaissez-vous à la victime aucun ennemi corre</w:t>
      </w:r>
      <w:r w:rsidR="00776CEA" w:rsidRPr="00034910">
        <w:t>s</w:t>
      </w:r>
      <w:r w:rsidR="00776CEA" w:rsidRPr="00034910">
        <w:t>pondant au signalement ci-dessus</w:t>
      </w:r>
      <w:r>
        <w:t> ?</w:t>
      </w:r>
    </w:p>
    <w:p w14:paraId="5D4C12DA" w14:textId="77777777" w:rsidR="00E57EC9" w:rsidRDefault="00776CEA" w:rsidP="00E57EC9">
      <w:r w:rsidRPr="00034910">
        <w:t>La jeune fille répliqua froidement</w:t>
      </w:r>
      <w:r w:rsidR="00E57EC9">
        <w:t> :</w:t>
      </w:r>
    </w:p>
    <w:p w14:paraId="15D7ECBE" w14:textId="77777777" w:rsidR="00E57EC9" w:rsidRDefault="00E57EC9" w:rsidP="00E57EC9">
      <w:r>
        <w:t>— </w:t>
      </w:r>
      <w:r w:rsidR="00776CEA" w:rsidRPr="00034910">
        <w:t>Non</w:t>
      </w:r>
      <w:r>
        <w:t xml:space="preserve"> ! </w:t>
      </w:r>
      <w:r w:rsidR="00776CEA" w:rsidRPr="00034910">
        <w:t>Mais le vrai coupable n</w:t>
      </w:r>
      <w:r>
        <w:t>’</w:t>
      </w:r>
      <w:r w:rsidR="00776CEA" w:rsidRPr="00034910">
        <w:t>est point celui qui a frappé</w:t>
      </w:r>
      <w:r>
        <w:t xml:space="preserve">, </w:t>
      </w:r>
      <w:r w:rsidR="00776CEA" w:rsidRPr="00034910">
        <w:t>c</w:t>
      </w:r>
      <w:r>
        <w:t>’</w:t>
      </w:r>
      <w:r w:rsidR="00776CEA" w:rsidRPr="00034910">
        <w:t>est l</w:t>
      </w:r>
      <w:r>
        <w:t>’</w:t>
      </w:r>
      <w:r w:rsidR="00776CEA" w:rsidRPr="00034910">
        <w:t>instigateur du crime qu</w:t>
      </w:r>
      <w:r>
        <w:t>’</w:t>
      </w:r>
      <w:r w:rsidR="00776CEA" w:rsidRPr="00034910">
        <w:t>il importe de rechercher</w:t>
      </w:r>
      <w:r>
        <w:t>.</w:t>
      </w:r>
    </w:p>
    <w:p w14:paraId="3D6939BF" w14:textId="77777777" w:rsidR="00E57EC9" w:rsidRDefault="00E57EC9" w:rsidP="00E57EC9">
      <w:r>
        <w:t>— </w:t>
      </w:r>
      <w:r w:rsidR="00776CEA" w:rsidRPr="00034910">
        <w:t>Possible</w:t>
      </w:r>
      <w:r>
        <w:t xml:space="preserve"> ! </w:t>
      </w:r>
      <w:r w:rsidR="00776CEA" w:rsidRPr="00034910">
        <w:t>Possible</w:t>
      </w:r>
      <w:r>
        <w:t xml:space="preserve"> ! </w:t>
      </w:r>
      <w:r w:rsidR="00776CEA" w:rsidRPr="00034910">
        <w:t>mâchonna Ézéchiel évidemment peu charmé de l</w:t>
      </w:r>
      <w:r>
        <w:t>’</w:t>
      </w:r>
      <w:r w:rsidR="00776CEA" w:rsidRPr="00034910">
        <w:t>observation</w:t>
      </w:r>
      <w:r>
        <w:t xml:space="preserve">, </w:t>
      </w:r>
      <w:r w:rsidR="00776CEA" w:rsidRPr="00034910">
        <w:t>mais</w:t>
      </w:r>
      <w:r>
        <w:t xml:space="preserve">, </w:t>
      </w:r>
      <w:r w:rsidR="00776CEA" w:rsidRPr="00034910">
        <w:t>en matière d</w:t>
      </w:r>
      <w:r>
        <w:t>’</w:t>
      </w:r>
      <w:r w:rsidR="00776CEA" w:rsidRPr="00034910">
        <w:t>enquête</w:t>
      </w:r>
      <w:r>
        <w:t xml:space="preserve">, </w:t>
      </w:r>
      <w:r w:rsidR="00776CEA" w:rsidRPr="00034910">
        <w:t>il faut pr</w:t>
      </w:r>
      <w:r w:rsidR="00776CEA" w:rsidRPr="00034910">
        <w:t>o</w:t>
      </w:r>
      <w:r w:rsidR="00776CEA" w:rsidRPr="00034910">
        <w:t>céder du connu à l</w:t>
      </w:r>
      <w:r>
        <w:t>’</w:t>
      </w:r>
      <w:r w:rsidR="00776CEA" w:rsidRPr="00034910">
        <w:t>inconnu</w:t>
      </w:r>
      <w:r>
        <w:t xml:space="preserve">. </w:t>
      </w:r>
      <w:r w:rsidR="00776CEA" w:rsidRPr="00034910">
        <w:t>Découvrons l</w:t>
      </w:r>
      <w:r>
        <w:t>’</w:t>
      </w:r>
      <w:r w:rsidR="00776CEA" w:rsidRPr="00034910">
        <w:t>homme aux jambes de bois et nous arriverons à celui qui a conçu le meurtre</w:t>
      </w:r>
      <w:r>
        <w:t xml:space="preserve">, </w:t>
      </w:r>
      <w:r w:rsidR="00776CEA" w:rsidRPr="00034910">
        <w:t>qui l</w:t>
      </w:r>
      <w:r>
        <w:t>’</w:t>
      </w:r>
      <w:r w:rsidR="00776CEA" w:rsidRPr="00034910">
        <w:t>a ordonné</w:t>
      </w:r>
      <w:r>
        <w:t xml:space="preserve">, </w:t>
      </w:r>
      <w:r w:rsidR="00776CEA" w:rsidRPr="00034910">
        <w:t>si cet homme existe</w:t>
      </w:r>
      <w:r>
        <w:t xml:space="preserve">. </w:t>
      </w:r>
      <w:r w:rsidR="00776CEA" w:rsidRPr="00034910">
        <w:t>Je rechercherai donc un assassin sans pieds</w:t>
      </w:r>
      <w:r>
        <w:t xml:space="preserve">, </w:t>
      </w:r>
      <w:r w:rsidR="00776CEA" w:rsidRPr="00034910">
        <w:t>à moins que vous ne puissiez m</w:t>
      </w:r>
      <w:r>
        <w:t>’</w:t>
      </w:r>
      <w:r w:rsidR="00776CEA" w:rsidRPr="00034910">
        <w:t>indiquer une autre piste</w:t>
      </w:r>
      <w:r>
        <w:t>.</w:t>
      </w:r>
    </w:p>
    <w:p w14:paraId="0B7F3EE6" w14:textId="77777777" w:rsidR="00E57EC9" w:rsidRDefault="00776CEA" w:rsidP="00E57EC9">
      <w:proofErr w:type="spellStart"/>
      <w:r w:rsidRPr="00034910">
        <w:t>Fleuriane</w:t>
      </w:r>
      <w:proofErr w:type="spellEnd"/>
      <w:r w:rsidRPr="00034910">
        <w:t xml:space="preserve"> n</w:t>
      </w:r>
      <w:r w:rsidR="00E57EC9">
        <w:t>’</w:t>
      </w:r>
      <w:r w:rsidRPr="00034910">
        <w:t>eut pas le temps de répondre</w:t>
      </w:r>
      <w:r w:rsidR="00E57EC9">
        <w:t xml:space="preserve">. </w:t>
      </w:r>
      <w:r w:rsidRPr="00034910">
        <w:t>La voix de La</w:t>
      </w:r>
      <w:r w:rsidRPr="00034910">
        <w:t>r</w:t>
      </w:r>
      <w:r w:rsidRPr="00034910">
        <w:t>mette s</w:t>
      </w:r>
      <w:r w:rsidR="00E57EC9">
        <w:t>’</w:t>
      </w:r>
      <w:r w:rsidRPr="00034910">
        <w:t>éleva</w:t>
      </w:r>
      <w:r w:rsidR="00E57EC9">
        <w:t>.</w:t>
      </w:r>
    </w:p>
    <w:p w14:paraId="336606EB" w14:textId="77777777" w:rsidR="00E57EC9" w:rsidRDefault="00E57EC9" w:rsidP="00E57EC9">
      <w:r>
        <w:t>— </w:t>
      </w:r>
      <w:r w:rsidR="00776CEA" w:rsidRPr="00034910">
        <w:t>Je pense que Mademoiselle est absolument dans le même cas que moi</w:t>
      </w:r>
      <w:r>
        <w:t>.</w:t>
      </w:r>
    </w:p>
    <w:p w14:paraId="43F33F4D" w14:textId="77777777" w:rsidR="00E57EC9" w:rsidRDefault="00E57EC9" w:rsidP="00E57EC9">
      <w:r>
        <w:t>— </w:t>
      </w:r>
      <w:r w:rsidR="00776CEA" w:rsidRPr="00034910">
        <w:t>C</w:t>
      </w:r>
      <w:r>
        <w:t>’</w:t>
      </w:r>
      <w:r w:rsidR="00776CEA" w:rsidRPr="00034910">
        <w:t>est-à-dire</w:t>
      </w:r>
      <w:r>
        <w:t>… !</w:t>
      </w:r>
    </w:p>
    <w:p w14:paraId="00F779B9" w14:textId="77777777" w:rsidR="00E57EC9" w:rsidRDefault="00E57EC9" w:rsidP="00E57EC9">
      <w:r>
        <w:t xml:space="preserve">— … </w:t>
      </w:r>
      <w:r w:rsidR="00776CEA" w:rsidRPr="00034910">
        <w:t>qu</w:t>
      </w:r>
      <w:r>
        <w:t>’</w:t>
      </w:r>
      <w:r w:rsidR="00776CEA" w:rsidRPr="00034910">
        <w:t>elle peut avoir de vagues soupçons</w:t>
      </w:r>
      <w:r>
        <w:t xml:space="preserve">, </w:t>
      </w:r>
      <w:r w:rsidR="00776CEA" w:rsidRPr="00034910">
        <w:t>mais sans a</w:t>
      </w:r>
      <w:r w:rsidR="00776CEA" w:rsidRPr="00034910">
        <w:t>u</w:t>
      </w:r>
      <w:r w:rsidR="00776CEA" w:rsidRPr="00034910">
        <w:t>cune preuve matérielle</w:t>
      </w:r>
      <w:r>
        <w:t xml:space="preserve">. </w:t>
      </w:r>
      <w:r w:rsidR="00776CEA" w:rsidRPr="00034910">
        <w:t>Or</w:t>
      </w:r>
      <w:r>
        <w:t xml:space="preserve">, </w:t>
      </w:r>
      <w:r w:rsidR="00776CEA" w:rsidRPr="00034910">
        <w:t>j</w:t>
      </w:r>
      <w:r>
        <w:t>’</w:t>
      </w:r>
      <w:r w:rsidR="00776CEA" w:rsidRPr="00034910">
        <w:t>ai l</w:t>
      </w:r>
      <w:r>
        <w:t>’</w:t>
      </w:r>
      <w:r w:rsidR="00776CEA" w:rsidRPr="00034910">
        <w:t>honneur d</w:t>
      </w:r>
      <w:r>
        <w:t>’</w:t>
      </w:r>
      <w:r w:rsidR="00776CEA" w:rsidRPr="00034910">
        <w:t>être son concurrent dans la course mondiale autour du monde</w:t>
      </w:r>
      <w:r>
        <w:t xml:space="preserve">, </w:t>
      </w:r>
      <w:r w:rsidR="00776CEA" w:rsidRPr="00034910">
        <w:t>et je crois loyal de l</w:t>
      </w:r>
      <w:r>
        <w:t>’</w:t>
      </w:r>
      <w:r w:rsidR="00776CEA" w:rsidRPr="00034910">
        <w:t>avertir des sévérités de la loi américaine</w:t>
      </w:r>
      <w:r>
        <w:t xml:space="preserve">, </w:t>
      </w:r>
      <w:r w:rsidR="00776CEA" w:rsidRPr="00034910">
        <w:lastRenderedPageBreak/>
        <w:t>contre quiconque n</w:t>
      </w:r>
      <w:r>
        <w:t>’</w:t>
      </w:r>
      <w:r w:rsidR="00776CEA" w:rsidRPr="00034910">
        <w:t>apporte pas la preuve en même temps que l</w:t>
      </w:r>
      <w:r>
        <w:t>’</w:t>
      </w:r>
      <w:r w:rsidR="00776CEA" w:rsidRPr="00034910">
        <w:t>accusation</w:t>
      </w:r>
      <w:r>
        <w:t>.</w:t>
      </w:r>
    </w:p>
    <w:p w14:paraId="369E06F4" w14:textId="77777777" w:rsidR="00E57EC9" w:rsidRDefault="00E57EC9" w:rsidP="00E57EC9">
      <w:r>
        <w:t>— </w:t>
      </w:r>
      <w:r w:rsidR="00776CEA" w:rsidRPr="00034910">
        <w:t>Faites</w:t>
      </w:r>
      <w:r>
        <w:t xml:space="preserve">, </w:t>
      </w:r>
      <w:r w:rsidR="00776CEA" w:rsidRPr="00034910">
        <w:t>faites</w:t>
      </w:r>
      <w:r>
        <w:t xml:space="preserve"> ! </w:t>
      </w:r>
      <w:r w:rsidR="00776CEA" w:rsidRPr="00034910">
        <w:t>Cela en effet est d</w:t>
      </w:r>
      <w:r>
        <w:t>’</w:t>
      </w:r>
      <w:r w:rsidR="00776CEA" w:rsidRPr="00034910">
        <w:t>un concurrent très loyal</w:t>
      </w:r>
      <w:r>
        <w:t>.</w:t>
      </w:r>
    </w:p>
    <w:p w14:paraId="598A3A3B" w14:textId="77777777" w:rsidR="00E57EC9" w:rsidRDefault="00E57EC9" w:rsidP="00E57EC9">
      <w:r>
        <w:t>— </w:t>
      </w:r>
      <w:r w:rsidR="00776CEA" w:rsidRPr="00034910">
        <w:t>Je le pense</w:t>
      </w:r>
      <w:r>
        <w:t xml:space="preserve">. </w:t>
      </w:r>
      <w:r w:rsidR="00776CEA" w:rsidRPr="00034910">
        <w:t>Or</w:t>
      </w:r>
      <w:r>
        <w:t xml:space="preserve">, </w:t>
      </w:r>
      <w:r w:rsidR="00776CEA" w:rsidRPr="00034910">
        <w:t>à la requête des personnes mises ind</w:t>
      </w:r>
      <w:r w:rsidR="00776CEA" w:rsidRPr="00034910">
        <w:t>û</w:t>
      </w:r>
      <w:r w:rsidR="00776CEA" w:rsidRPr="00034910">
        <w:t>ment en cause</w:t>
      </w:r>
      <w:r>
        <w:t xml:space="preserve">, </w:t>
      </w:r>
      <w:r w:rsidR="00776CEA" w:rsidRPr="00034910">
        <w:t>celle qui accuse légèrement est immédiatement appréhendée et enfermée jusqu</w:t>
      </w:r>
      <w:r>
        <w:t>’</w:t>
      </w:r>
      <w:r w:rsidR="00776CEA" w:rsidRPr="00034910">
        <w:t>à l</w:t>
      </w:r>
      <w:r>
        <w:t>’</w:t>
      </w:r>
      <w:r w:rsidR="00776CEA" w:rsidRPr="00034910">
        <w:t>issue du procès à elle inte</w:t>
      </w:r>
      <w:r w:rsidR="00776CEA" w:rsidRPr="00034910">
        <w:t>n</w:t>
      </w:r>
      <w:r w:rsidR="00776CEA" w:rsidRPr="00034910">
        <w:t>tée</w:t>
      </w:r>
      <w:r>
        <w:t xml:space="preserve">. </w:t>
      </w:r>
      <w:r w:rsidR="00776CEA" w:rsidRPr="00034910">
        <w:t>Il n</w:t>
      </w:r>
      <w:r>
        <w:t>’</w:t>
      </w:r>
      <w:r w:rsidR="00776CEA" w:rsidRPr="00034910">
        <w:t>y a aucune libération conditionnelle à espérer</w:t>
      </w:r>
      <w:r>
        <w:t xml:space="preserve">, </w:t>
      </w:r>
      <w:r w:rsidR="00776CEA" w:rsidRPr="00034910">
        <w:t>car la caution n</w:t>
      </w:r>
      <w:r>
        <w:t>’</w:t>
      </w:r>
      <w:r w:rsidR="00776CEA" w:rsidRPr="00034910">
        <w:t>est pas admise</w:t>
      </w:r>
      <w:r>
        <w:t>.</w:t>
      </w:r>
    </w:p>
    <w:p w14:paraId="4C69D126" w14:textId="77777777" w:rsidR="00E57EC9" w:rsidRDefault="00776CEA" w:rsidP="00E57EC9">
      <w:r w:rsidRPr="00034910">
        <w:t>La jeune fille écoutait</w:t>
      </w:r>
      <w:r w:rsidR="00E57EC9">
        <w:t xml:space="preserve">, </w:t>
      </w:r>
      <w:r w:rsidRPr="00034910">
        <w:t>le visage rigide</w:t>
      </w:r>
      <w:r w:rsidR="00E57EC9">
        <w:t xml:space="preserve">, </w:t>
      </w:r>
      <w:r w:rsidRPr="00034910">
        <w:t>le regard dur</w:t>
      </w:r>
      <w:r w:rsidR="00E57EC9">
        <w:t>.</w:t>
      </w:r>
    </w:p>
    <w:p w14:paraId="42447CD1" w14:textId="77777777" w:rsidR="00E57EC9" w:rsidRDefault="00776CEA" w:rsidP="00E57EC9">
      <w:r w:rsidRPr="00034910">
        <w:t>Elle comprenait que le bijoutier la bravait</w:t>
      </w:r>
      <w:r w:rsidR="00E57EC9">
        <w:t xml:space="preserve">, </w:t>
      </w:r>
      <w:r w:rsidRPr="00034910">
        <w:t>lui montrant comment la loi américaine</w:t>
      </w:r>
      <w:r w:rsidR="00E57EC9">
        <w:t xml:space="preserve">, </w:t>
      </w:r>
      <w:r w:rsidRPr="00034910">
        <w:t>maniée par un être retors</w:t>
      </w:r>
      <w:r w:rsidR="00E57EC9">
        <w:t xml:space="preserve">, </w:t>
      </w:r>
      <w:r w:rsidRPr="00034910">
        <w:t>pouvait devenir la protectrice des misérables contre les honnêtes gens</w:t>
      </w:r>
      <w:r w:rsidR="00E57EC9">
        <w:t>.</w:t>
      </w:r>
    </w:p>
    <w:p w14:paraId="228A7BA8" w14:textId="77777777" w:rsidR="00E57EC9" w:rsidRDefault="00776CEA" w:rsidP="00E57EC9">
      <w:r w:rsidRPr="00034910">
        <w:t>Et secouant la tête</w:t>
      </w:r>
      <w:r w:rsidR="00E57EC9">
        <w:t xml:space="preserve">, </w:t>
      </w:r>
      <w:r w:rsidRPr="00034910">
        <w:t>elle murmura</w:t>
      </w:r>
      <w:r w:rsidR="00E57EC9">
        <w:t> :</w:t>
      </w:r>
    </w:p>
    <w:p w14:paraId="383639B1" w14:textId="1B6D7F25" w:rsidR="00E57EC9" w:rsidRDefault="00E57EC9" w:rsidP="00E57EC9">
      <w:r>
        <w:t>— M. </w:t>
      </w:r>
      <w:r w:rsidR="00776CEA" w:rsidRPr="00034910">
        <w:t>Larmette a raison</w:t>
      </w:r>
      <w:r>
        <w:t xml:space="preserve">. </w:t>
      </w:r>
      <w:r w:rsidR="00776CEA" w:rsidRPr="00034910">
        <w:t>Je ne pourrais émettre que de v</w:t>
      </w:r>
      <w:r w:rsidR="00776CEA" w:rsidRPr="00034910">
        <w:t>a</w:t>
      </w:r>
      <w:r w:rsidR="00776CEA" w:rsidRPr="00034910">
        <w:t>gues suppositions</w:t>
      </w:r>
      <w:r>
        <w:t>.</w:t>
      </w:r>
    </w:p>
    <w:p w14:paraId="0150A2E0" w14:textId="77777777" w:rsidR="00E57EC9" w:rsidRDefault="00776CEA" w:rsidP="00E57EC9">
      <w:r w:rsidRPr="00034910">
        <w:t>Elle acheva d</w:t>
      </w:r>
      <w:r w:rsidR="00E57EC9">
        <w:t>’</w:t>
      </w:r>
      <w:r w:rsidRPr="00034910">
        <w:t>une voix qui tremblait à présent</w:t>
      </w:r>
      <w:r w:rsidR="00E57EC9">
        <w:t> :</w:t>
      </w:r>
    </w:p>
    <w:p w14:paraId="484AD3DE" w14:textId="77777777" w:rsidR="00E57EC9" w:rsidRDefault="00E57EC9" w:rsidP="00E57EC9">
      <w:r>
        <w:t>— </w:t>
      </w:r>
      <w:r w:rsidR="00776CEA" w:rsidRPr="00034910">
        <w:t>Puis-je me retirer</w:t>
      </w:r>
      <w:r>
        <w:t xml:space="preserve"> ? </w:t>
      </w:r>
      <w:r w:rsidR="00776CEA" w:rsidRPr="00034910">
        <w:t>Je souhaiterais aller moi-même prendre des nouvelles du blessé</w:t>
      </w:r>
      <w:r>
        <w:t>.</w:t>
      </w:r>
    </w:p>
    <w:p w14:paraId="3FDCB991" w14:textId="77777777" w:rsidR="00E57EC9" w:rsidRDefault="00776CEA" w:rsidP="00E57EC9">
      <w:r w:rsidRPr="00034910">
        <w:t xml:space="preserve">Un geste du magistrat indiqua </w:t>
      </w:r>
      <w:r>
        <w:t>à</w:t>
      </w:r>
      <w:r w:rsidRPr="00034910">
        <w:t xml:space="preserve"> </w:t>
      </w:r>
      <w:proofErr w:type="spellStart"/>
      <w:r w:rsidRPr="00034910">
        <w:t>Fleuriane</w:t>
      </w:r>
      <w:proofErr w:type="spellEnd"/>
      <w:r w:rsidRPr="00034910">
        <w:t xml:space="preserve"> qu</w:t>
      </w:r>
      <w:r w:rsidR="00E57EC9">
        <w:t>’</w:t>
      </w:r>
      <w:r w:rsidRPr="00034910">
        <w:t>elle était l</w:t>
      </w:r>
      <w:r w:rsidRPr="00034910">
        <w:t>i</w:t>
      </w:r>
      <w:r w:rsidRPr="00034910">
        <w:t>bre</w:t>
      </w:r>
      <w:r w:rsidR="00E57EC9">
        <w:t>.</w:t>
      </w:r>
    </w:p>
    <w:p w14:paraId="36293A0B" w14:textId="77777777" w:rsidR="00E57EC9" w:rsidRDefault="00776CEA" w:rsidP="00E57EC9">
      <w:r w:rsidRPr="00034910">
        <w:t>Elle sortit</w:t>
      </w:r>
      <w:r w:rsidR="00E57EC9">
        <w:t xml:space="preserve">, </w:t>
      </w:r>
      <w:r w:rsidRPr="00034910">
        <w:t>mais en passant devant Larmette</w:t>
      </w:r>
      <w:r w:rsidR="00E57EC9">
        <w:t xml:space="preserve">, </w:t>
      </w:r>
      <w:r w:rsidRPr="00034910">
        <w:t>son regard croisa celui du joaillier</w:t>
      </w:r>
      <w:r w:rsidR="00E57EC9">
        <w:t>.</w:t>
      </w:r>
    </w:p>
    <w:p w14:paraId="511CE031" w14:textId="77777777" w:rsidR="00E57EC9" w:rsidRDefault="00776CEA" w:rsidP="00E57EC9">
      <w:r w:rsidRPr="00034910">
        <w:t>Haletante</w:t>
      </w:r>
      <w:r w:rsidR="00E57EC9">
        <w:t xml:space="preserve">, </w:t>
      </w:r>
      <w:r w:rsidRPr="00034910">
        <w:t>une émotion poignante étreignant tout son être</w:t>
      </w:r>
      <w:r w:rsidR="00E57EC9">
        <w:t xml:space="preserve">, </w:t>
      </w:r>
      <w:proofErr w:type="spellStart"/>
      <w:r w:rsidRPr="00034910">
        <w:t>Fleuriane</w:t>
      </w:r>
      <w:proofErr w:type="spellEnd"/>
      <w:r w:rsidRPr="00034910">
        <w:t xml:space="preserve"> traversa la rue presqu</w:t>
      </w:r>
      <w:r w:rsidR="00E57EC9">
        <w:t>’</w:t>
      </w:r>
      <w:r w:rsidRPr="00034910">
        <w:t>en courant</w:t>
      </w:r>
      <w:r w:rsidR="00E57EC9">
        <w:t xml:space="preserve">. </w:t>
      </w:r>
      <w:r w:rsidRPr="00034910">
        <w:t>Oh</w:t>
      </w:r>
      <w:r w:rsidR="00E57EC9">
        <w:t xml:space="preserve"> ! </w:t>
      </w:r>
      <w:r w:rsidRPr="00034910">
        <w:t>elle se souciait bien</w:t>
      </w:r>
      <w:r w:rsidR="00E57EC9">
        <w:t xml:space="preserve">, </w:t>
      </w:r>
      <w:r w:rsidRPr="00034910">
        <w:t>à cette heure</w:t>
      </w:r>
      <w:r w:rsidR="00E57EC9">
        <w:t xml:space="preserve">, </w:t>
      </w:r>
      <w:r w:rsidRPr="00034910">
        <w:t xml:space="preserve">de ce qui était convenable ou </w:t>
      </w:r>
      <w:r w:rsidRPr="00034910">
        <w:lastRenderedPageBreak/>
        <w:t>non</w:t>
      </w:r>
      <w:r w:rsidR="00E57EC9">
        <w:t xml:space="preserve">… </w:t>
      </w:r>
      <w:r w:rsidRPr="00034910">
        <w:t>Une force irrésistible l</w:t>
      </w:r>
      <w:r w:rsidR="00E57EC9">
        <w:t>’</w:t>
      </w:r>
      <w:r w:rsidRPr="00034910">
        <w:t>entraînait au chevet de ce moribond</w:t>
      </w:r>
      <w:r w:rsidR="00E57EC9">
        <w:t xml:space="preserve">, </w:t>
      </w:r>
      <w:r w:rsidRPr="00034910">
        <w:t>près d</w:t>
      </w:r>
      <w:r w:rsidRPr="00034910">
        <w:t>u</w:t>
      </w:r>
      <w:r w:rsidRPr="00034910">
        <w:t>quel elle avait l</w:t>
      </w:r>
      <w:r w:rsidR="00E57EC9">
        <w:t>’</w:t>
      </w:r>
      <w:r w:rsidRPr="00034910">
        <w:t>impression terrible</w:t>
      </w:r>
      <w:r w:rsidR="00E57EC9">
        <w:t xml:space="preserve">, </w:t>
      </w:r>
      <w:r w:rsidRPr="00034910">
        <w:t>étrange et douce</w:t>
      </w:r>
      <w:r w:rsidR="00E57EC9">
        <w:t xml:space="preserve">, </w:t>
      </w:r>
      <w:r w:rsidRPr="00034910">
        <w:t>que son âme l</w:t>
      </w:r>
      <w:r w:rsidR="00E57EC9">
        <w:t>’</w:t>
      </w:r>
      <w:r w:rsidRPr="00034910">
        <w:t>avait précédée</w:t>
      </w:r>
      <w:r w:rsidR="00E57EC9">
        <w:t>.</w:t>
      </w:r>
    </w:p>
    <w:p w14:paraId="12570C0C" w14:textId="77777777" w:rsidR="00E57EC9" w:rsidRDefault="00776CEA" w:rsidP="00E57EC9">
      <w:r w:rsidRPr="00034910">
        <w:t>Au bureau</w:t>
      </w:r>
      <w:r w:rsidR="00E57EC9">
        <w:t xml:space="preserve">, </w:t>
      </w:r>
      <w:r w:rsidRPr="00034910">
        <w:t>il lui sembla qu</w:t>
      </w:r>
      <w:r w:rsidR="00E57EC9">
        <w:t>’</w:t>
      </w:r>
      <w:r w:rsidRPr="00034910">
        <w:t>elle allait perdre connaissance pendant qu</w:t>
      </w:r>
      <w:r w:rsidR="00E57EC9">
        <w:t>’</w:t>
      </w:r>
      <w:r w:rsidRPr="00034910">
        <w:t>un huissier s</w:t>
      </w:r>
      <w:r w:rsidR="00E57EC9">
        <w:t>’</w:t>
      </w:r>
      <w:r w:rsidRPr="00034910">
        <w:t>enquérait si le malade pouvait rec</w:t>
      </w:r>
      <w:r w:rsidRPr="00034910">
        <w:t>e</w:t>
      </w:r>
      <w:r w:rsidRPr="00034910">
        <w:t>voir</w:t>
      </w:r>
      <w:r w:rsidR="00E57EC9">
        <w:t>.</w:t>
      </w:r>
    </w:p>
    <w:p w14:paraId="33883D8A" w14:textId="4A553CCA" w:rsidR="00E57EC9" w:rsidRDefault="00776CEA" w:rsidP="00E57EC9">
      <w:r w:rsidRPr="00034910">
        <w:t>Elle songeait maintenant qu</w:t>
      </w:r>
      <w:r w:rsidR="00E57EC9">
        <w:t>’</w:t>
      </w:r>
      <w:r w:rsidRPr="00034910">
        <w:t>auprès du blessé</w:t>
      </w:r>
      <w:r w:rsidR="00E57EC9">
        <w:t xml:space="preserve">, </w:t>
      </w:r>
      <w:r w:rsidRPr="00034910">
        <w:t>se tenait l</w:t>
      </w:r>
      <w:r w:rsidR="00E57EC9">
        <w:t>’</w:t>
      </w:r>
      <w:r w:rsidRPr="00034910">
        <w:t>homme qui</w:t>
      </w:r>
      <w:r w:rsidR="00E57EC9">
        <w:t xml:space="preserve">, </w:t>
      </w:r>
      <w:r w:rsidRPr="00034910">
        <w:t>pour tous</w:t>
      </w:r>
      <w:r w:rsidR="00E57EC9">
        <w:t xml:space="preserve">, </w:t>
      </w:r>
      <w:r w:rsidRPr="00034910">
        <w:t xml:space="preserve">était le docteur mulâtre Francesco </w:t>
      </w:r>
      <w:proofErr w:type="spellStart"/>
      <w:r w:rsidRPr="00034910">
        <w:t>No</w:t>
      </w:r>
      <w:r w:rsidRPr="00034910">
        <w:t>s</w:t>
      </w:r>
      <w:r w:rsidRPr="00034910">
        <w:t>coso</w:t>
      </w:r>
      <w:proofErr w:type="spellEnd"/>
      <w:r w:rsidR="00E57EC9">
        <w:t xml:space="preserve">, </w:t>
      </w:r>
      <w:r w:rsidRPr="00034910">
        <w:t>et qui</w:t>
      </w:r>
      <w:r w:rsidR="00E57EC9">
        <w:t xml:space="preserve">, </w:t>
      </w:r>
      <w:r w:rsidRPr="00034910">
        <w:t>pour elle seule</w:t>
      </w:r>
      <w:r w:rsidR="00E57EC9">
        <w:t xml:space="preserve">, </w:t>
      </w:r>
      <w:r w:rsidRPr="00034910">
        <w:t xml:space="preserve">était </w:t>
      </w:r>
      <w:r w:rsidR="00E57EC9">
        <w:t>M. </w:t>
      </w:r>
      <w:r w:rsidRPr="00034910">
        <w:t>Defrance</w:t>
      </w:r>
      <w:r w:rsidR="00E57EC9">
        <w:t xml:space="preserve">, </w:t>
      </w:r>
      <w:r w:rsidRPr="00034910">
        <w:t>son père</w:t>
      </w:r>
      <w:r w:rsidR="00E57EC9">
        <w:t xml:space="preserve">, </w:t>
      </w:r>
      <w:r w:rsidRPr="00034910">
        <w:t>défe</w:t>
      </w:r>
      <w:r w:rsidRPr="00034910">
        <w:t>n</w:t>
      </w:r>
      <w:r w:rsidRPr="00034910">
        <w:t xml:space="preserve">du contre le danger par le déguisement imaginé par Dick </w:t>
      </w:r>
      <w:proofErr w:type="spellStart"/>
      <w:r w:rsidRPr="00034910">
        <w:t>Fann</w:t>
      </w:r>
      <w:proofErr w:type="spellEnd"/>
      <w:r w:rsidR="00E57EC9">
        <w:t>.</w:t>
      </w:r>
    </w:p>
    <w:p w14:paraId="79F8C557" w14:textId="77777777" w:rsidR="00E57EC9" w:rsidRDefault="00776CEA" w:rsidP="00E57EC9">
      <w:r w:rsidRPr="00034910">
        <w:t>Comment le père accueillerait-il la venue de sa fille</w:t>
      </w:r>
      <w:r w:rsidR="00E57EC9">
        <w:t> ?</w:t>
      </w:r>
    </w:p>
    <w:p w14:paraId="3703283E" w14:textId="77777777" w:rsidR="00E57EC9" w:rsidRDefault="00776CEA" w:rsidP="00E57EC9">
      <w:r w:rsidRPr="00034910">
        <w:t>Elle eut un soupir profond</w:t>
      </w:r>
      <w:r w:rsidR="00E57EC9">
        <w:t xml:space="preserve">, </w:t>
      </w:r>
      <w:r w:rsidRPr="00034910">
        <w:t>lorsque l</w:t>
      </w:r>
      <w:r w:rsidR="00E57EC9">
        <w:t>’</w:t>
      </w:r>
      <w:r w:rsidRPr="00034910">
        <w:t>agent</w:t>
      </w:r>
      <w:r w:rsidR="00E57EC9">
        <w:t xml:space="preserve">, </w:t>
      </w:r>
      <w:r w:rsidRPr="00034910">
        <w:t>revenant vers elle</w:t>
      </w:r>
      <w:r w:rsidR="00E57EC9">
        <w:t xml:space="preserve">, </w:t>
      </w:r>
      <w:r w:rsidRPr="00034910">
        <w:t>prononça d</w:t>
      </w:r>
      <w:r w:rsidR="00E57EC9">
        <w:t>’</w:t>
      </w:r>
      <w:r w:rsidRPr="00034910">
        <w:t>une voix indifférente</w:t>
      </w:r>
      <w:r w:rsidR="00E57EC9">
        <w:t> :</w:t>
      </w:r>
    </w:p>
    <w:p w14:paraId="1A749278" w14:textId="77777777" w:rsidR="00E57EC9" w:rsidRDefault="00E57EC9" w:rsidP="00E57EC9">
      <w:r>
        <w:t>— </w:t>
      </w:r>
      <w:r w:rsidR="00776CEA" w:rsidRPr="00034910">
        <w:t>Miss est annoncée</w:t>
      </w:r>
      <w:r>
        <w:t xml:space="preserve">. </w:t>
      </w:r>
      <w:r w:rsidR="00776CEA" w:rsidRPr="00034910">
        <w:t>On l</w:t>
      </w:r>
      <w:r>
        <w:t>’</w:t>
      </w:r>
      <w:r w:rsidR="00776CEA" w:rsidRPr="00034910">
        <w:t>attend</w:t>
      </w:r>
      <w:r>
        <w:t xml:space="preserve">. </w:t>
      </w:r>
      <w:r w:rsidR="00776CEA" w:rsidRPr="00034910">
        <w:t>Il lui est seulement r</w:t>
      </w:r>
      <w:r w:rsidR="00776CEA" w:rsidRPr="00034910">
        <w:t>e</w:t>
      </w:r>
      <w:r w:rsidR="00776CEA" w:rsidRPr="00034910">
        <w:t>commandé d</w:t>
      </w:r>
      <w:r>
        <w:t>’</w:t>
      </w:r>
      <w:r w:rsidR="00776CEA" w:rsidRPr="00034910">
        <w:t>éviter le moindre bruit</w:t>
      </w:r>
      <w:r>
        <w:t xml:space="preserve">, </w:t>
      </w:r>
      <w:r w:rsidR="00776CEA" w:rsidRPr="00034910">
        <w:t>car la plus légère secousse serait fatale au gentleman</w:t>
      </w:r>
      <w:r>
        <w:t>.</w:t>
      </w:r>
    </w:p>
    <w:p w14:paraId="45ADE2A7" w14:textId="77777777" w:rsidR="00E57EC9" w:rsidRDefault="00776CEA" w:rsidP="00E57EC9">
      <w:r w:rsidRPr="00034910">
        <w:t>Elle parcourut les couloirs du rez-de-chaussée</w:t>
      </w:r>
      <w:r w:rsidR="00E57EC9">
        <w:t xml:space="preserve">, </w:t>
      </w:r>
      <w:r w:rsidRPr="00034910">
        <w:t>se dirigeant d</w:t>
      </w:r>
      <w:r w:rsidR="00E57EC9">
        <w:t>’</w:t>
      </w:r>
      <w:r w:rsidRPr="00034910">
        <w:t>instinct vers l</w:t>
      </w:r>
      <w:r w:rsidR="00E57EC9">
        <w:t>’</w:t>
      </w:r>
      <w:r w:rsidRPr="00034910">
        <w:t>endroit où se trouvaient les chambres contiguës des deux acteurs du drame</w:t>
      </w:r>
      <w:r w:rsidR="00E57EC9">
        <w:t>.</w:t>
      </w:r>
    </w:p>
    <w:p w14:paraId="49890A26" w14:textId="77777777" w:rsidR="00E57EC9" w:rsidRDefault="00776CEA" w:rsidP="00E57EC9">
      <w:r w:rsidRPr="00034910">
        <w:t>Mais une porte ouverte s</w:t>
      </w:r>
      <w:r w:rsidR="00E57EC9">
        <w:t>’</w:t>
      </w:r>
      <w:r w:rsidRPr="00034910">
        <w:t>offre à sa vue</w:t>
      </w:r>
      <w:r w:rsidR="00E57EC9">
        <w:t xml:space="preserve">. </w:t>
      </w:r>
      <w:r w:rsidRPr="00034910">
        <w:t>Sur le seuil</w:t>
      </w:r>
      <w:r w:rsidR="00E57EC9">
        <w:t xml:space="preserve">, </w:t>
      </w:r>
      <w:r w:rsidRPr="00034910">
        <w:t>un homme est debout</w:t>
      </w:r>
      <w:r w:rsidR="00E57EC9">
        <w:t xml:space="preserve">. </w:t>
      </w:r>
      <w:r w:rsidRPr="00034910">
        <w:t>Elle le reconnaît</w:t>
      </w:r>
      <w:r w:rsidR="00E57EC9">
        <w:t xml:space="preserve">. </w:t>
      </w:r>
      <w:r w:rsidRPr="00034910">
        <w:t>C</w:t>
      </w:r>
      <w:r w:rsidR="00E57EC9">
        <w:t>’</w:t>
      </w:r>
      <w:r w:rsidRPr="00034910">
        <w:t xml:space="preserve">est le pseudo Francesco </w:t>
      </w:r>
      <w:proofErr w:type="spellStart"/>
      <w:r w:rsidRPr="00034910">
        <w:t>Noscoso</w:t>
      </w:r>
      <w:proofErr w:type="spellEnd"/>
      <w:r w:rsidR="00E57EC9">
        <w:t>.</w:t>
      </w:r>
    </w:p>
    <w:p w14:paraId="126A6E80" w14:textId="77777777" w:rsidR="00E57EC9" w:rsidRDefault="00776CEA" w:rsidP="00E57EC9">
      <w:r w:rsidRPr="00034910">
        <w:t>Elle chancelle</w:t>
      </w:r>
      <w:r w:rsidR="00E57EC9">
        <w:t xml:space="preserve">. </w:t>
      </w:r>
      <w:r w:rsidRPr="00034910">
        <w:t>Sa main s</w:t>
      </w:r>
      <w:r w:rsidR="00E57EC9">
        <w:t>’</w:t>
      </w:r>
      <w:r w:rsidRPr="00034910">
        <w:t>appuie inconsciemment au cha</w:t>
      </w:r>
      <w:r w:rsidRPr="00034910">
        <w:t>m</w:t>
      </w:r>
      <w:r w:rsidRPr="00034910">
        <w:t>branle et elle pousse un sourd gémissement</w:t>
      </w:r>
      <w:r w:rsidR="00E57EC9">
        <w:t xml:space="preserve">. </w:t>
      </w:r>
      <w:r w:rsidRPr="00034910">
        <w:t>Doucement</w:t>
      </w:r>
      <w:r w:rsidR="00E57EC9">
        <w:t xml:space="preserve">, </w:t>
      </w:r>
      <w:r w:rsidRPr="00034910">
        <w:t>le faux docteur l</w:t>
      </w:r>
      <w:r w:rsidR="00E57EC9">
        <w:t>’</w:t>
      </w:r>
      <w:r w:rsidRPr="00034910">
        <w:t>attire dans la pièce dont il referme la porte avec soin</w:t>
      </w:r>
      <w:r w:rsidR="00E57EC9">
        <w:t>.</w:t>
      </w:r>
    </w:p>
    <w:p w14:paraId="4F829A7F" w14:textId="6CF6ADDF" w:rsidR="00E57EC9" w:rsidRDefault="00776CEA" w:rsidP="00E57EC9">
      <w:r w:rsidRPr="00034910">
        <w:lastRenderedPageBreak/>
        <w:t>Elle sent qu</w:t>
      </w:r>
      <w:r w:rsidR="00E57EC9">
        <w:t>’</w:t>
      </w:r>
      <w:r w:rsidRPr="00034910">
        <w:t>il la pousse vers un fauteuil</w:t>
      </w:r>
      <w:r w:rsidR="00E57EC9">
        <w:t xml:space="preserve">. </w:t>
      </w:r>
      <w:r w:rsidRPr="00034910">
        <w:t>Incapable de rési</w:t>
      </w:r>
      <w:r w:rsidRPr="00034910">
        <w:t>s</w:t>
      </w:r>
      <w:r w:rsidRPr="00034910">
        <w:t>ter</w:t>
      </w:r>
      <w:r w:rsidR="00E57EC9">
        <w:t xml:space="preserve">, </w:t>
      </w:r>
      <w:r w:rsidRPr="00034910">
        <w:t>elle s</w:t>
      </w:r>
      <w:r w:rsidR="00E57EC9">
        <w:t>’</w:t>
      </w:r>
      <w:r w:rsidRPr="00034910">
        <w:t>y écroule</w:t>
      </w:r>
      <w:r w:rsidR="00E57EC9">
        <w:t xml:space="preserve">. </w:t>
      </w:r>
      <w:r w:rsidRPr="00034910">
        <w:t>Et elle demeure là</w:t>
      </w:r>
      <w:r w:rsidR="00E57EC9">
        <w:t xml:space="preserve">, </w:t>
      </w:r>
      <w:r w:rsidRPr="00034910">
        <w:t>sans force</w:t>
      </w:r>
      <w:r w:rsidR="00E57EC9">
        <w:t xml:space="preserve">, </w:t>
      </w:r>
      <w:r w:rsidRPr="00034910">
        <w:t>sans pensée</w:t>
      </w:r>
      <w:r w:rsidR="00E57EC9">
        <w:t xml:space="preserve">, </w:t>
      </w:r>
      <w:r w:rsidRPr="00034910">
        <w:t>sans voix</w:t>
      </w:r>
      <w:r w:rsidR="00E57EC9">
        <w:t xml:space="preserve">, </w:t>
      </w:r>
      <w:r w:rsidRPr="00034910">
        <w:t xml:space="preserve">tandis que </w:t>
      </w:r>
      <w:r w:rsidR="00E57EC9">
        <w:t>M. </w:t>
      </w:r>
      <w:r w:rsidRPr="00034910">
        <w:t>Defrance s</w:t>
      </w:r>
      <w:r w:rsidR="00E57EC9">
        <w:t>’</w:t>
      </w:r>
      <w:r w:rsidRPr="00034910">
        <w:t>approche de la table sur l</w:t>
      </w:r>
      <w:r w:rsidRPr="00034910">
        <w:t>a</w:t>
      </w:r>
      <w:r w:rsidRPr="00034910">
        <w:t>quelle s</w:t>
      </w:r>
      <w:r w:rsidR="00E57EC9">
        <w:t>’</w:t>
      </w:r>
      <w:r w:rsidRPr="00034910">
        <w:t>alignent des flacons</w:t>
      </w:r>
      <w:r w:rsidR="00E57EC9">
        <w:t xml:space="preserve">, </w:t>
      </w:r>
      <w:r w:rsidRPr="00034910">
        <w:t>des bandes de toile</w:t>
      </w:r>
      <w:r w:rsidR="00E57EC9">
        <w:t xml:space="preserve">, </w:t>
      </w:r>
      <w:r w:rsidRPr="00034910">
        <w:t>des petits morceaux de charpie</w:t>
      </w:r>
      <w:r w:rsidR="00E57EC9">
        <w:t xml:space="preserve">, </w:t>
      </w:r>
      <w:r w:rsidRPr="00034910">
        <w:t>des instruments d</w:t>
      </w:r>
      <w:r w:rsidR="00E57EC9">
        <w:t>’</w:t>
      </w:r>
      <w:r w:rsidRPr="00034910">
        <w:t>acier dont les lames brillantes jaillissent de manches d</w:t>
      </w:r>
      <w:r w:rsidR="00E57EC9">
        <w:t>’</w:t>
      </w:r>
      <w:r w:rsidRPr="00034910">
        <w:t>ébène sombre</w:t>
      </w:r>
      <w:r w:rsidR="00E57EC9">
        <w:t>.</w:t>
      </w:r>
    </w:p>
    <w:p w14:paraId="700B13C2" w14:textId="77777777" w:rsidR="00E57EC9" w:rsidRDefault="00776CEA" w:rsidP="00E57EC9">
      <w:r w:rsidRPr="00034910">
        <w:t>Pas une parole n</w:t>
      </w:r>
      <w:r w:rsidR="00E57EC9">
        <w:t>’</w:t>
      </w:r>
      <w:r w:rsidRPr="00034910">
        <w:t>a été prononcée</w:t>
      </w:r>
      <w:r w:rsidR="00E57EC9">
        <w:t>.</w:t>
      </w:r>
    </w:p>
    <w:p w14:paraId="082558CC" w14:textId="77777777" w:rsidR="00E57EC9" w:rsidRDefault="00776CEA" w:rsidP="00E57EC9">
      <w:r w:rsidRPr="00034910">
        <w:t>Le père a compris le cyclone moral qui emporte en une g</w:t>
      </w:r>
      <w:r w:rsidRPr="00034910">
        <w:t>i</w:t>
      </w:r>
      <w:r w:rsidRPr="00034910">
        <w:t xml:space="preserve">ration échevelée la pensée de </w:t>
      </w:r>
      <w:proofErr w:type="spellStart"/>
      <w:r w:rsidRPr="00034910">
        <w:t>Fleuriane</w:t>
      </w:r>
      <w:proofErr w:type="spellEnd"/>
      <w:r w:rsidR="00E57EC9">
        <w:t>.</w:t>
      </w:r>
    </w:p>
    <w:p w14:paraId="03750B69" w14:textId="77777777" w:rsidR="00E57EC9" w:rsidRDefault="00776CEA" w:rsidP="00E57EC9">
      <w:r w:rsidRPr="00034910">
        <w:t>Peu à peu</w:t>
      </w:r>
      <w:r w:rsidR="00E57EC9">
        <w:t xml:space="preserve">, </w:t>
      </w:r>
      <w:r w:rsidRPr="00034910">
        <w:t>la pauvre enfant sent l</w:t>
      </w:r>
      <w:r w:rsidR="00E57EC9">
        <w:t>’</w:t>
      </w:r>
      <w:r w:rsidRPr="00034910">
        <w:t>ordre se refaire en son cerveau</w:t>
      </w:r>
      <w:r w:rsidR="00E57EC9">
        <w:t xml:space="preserve">. </w:t>
      </w:r>
      <w:r w:rsidRPr="00034910">
        <w:t>Sa respiration reprend un cours normal</w:t>
      </w:r>
      <w:r w:rsidR="00E57EC9">
        <w:t xml:space="preserve">, </w:t>
      </w:r>
      <w:r w:rsidRPr="00034910">
        <w:t>son cœur cesse d</w:t>
      </w:r>
      <w:r w:rsidR="00E57EC9">
        <w:t>’</w:t>
      </w:r>
      <w:r w:rsidRPr="00034910">
        <w:t>être étreint par une serre de fer</w:t>
      </w:r>
      <w:r w:rsidR="00E57EC9">
        <w:t xml:space="preserve">. </w:t>
      </w:r>
      <w:r w:rsidRPr="00034910">
        <w:t>Elle promène autour d</w:t>
      </w:r>
      <w:r w:rsidR="00E57EC9">
        <w:t>’</w:t>
      </w:r>
      <w:r w:rsidRPr="00034910">
        <w:t>elle des regards encore troublés</w:t>
      </w:r>
      <w:r w:rsidR="00E57EC9">
        <w:t xml:space="preserve">, </w:t>
      </w:r>
      <w:r w:rsidRPr="00034910">
        <w:t>mais où scintille la flamme de l</w:t>
      </w:r>
      <w:r w:rsidR="00E57EC9">
        <w:t>’</w:t>
      </w:r>
      <w:r w:rsidRPr="00034910">
        <w:t>intelligence renaissante</w:t>
      </w:r>
      <w:r w:rsidR="00E57EC9">
        <w:t>.</w:t>
      </w:r>
    </w:p>
    <w:p w14:paraId="04A3BCA8" w14:textId="77777777" w:rsidR="00E57EC9" w:rsidRDefault="00776CEA" w:rsidP="00E57EC9">
      <w:r w:rsidRPr="00034910">
        <w:t>La pièce est vaste</w:t>
      </w:r>
      <w:r w:rsidR="00E57EC9">
        <w:t xml:space="preserve">, </w:t>
      </w:r>
      <w:r w:rsidRPr="00034910">
        <w:t>peinte de lilas clair</w:t>
      </w:r>
      <w:r w:rsidR="00E57EC9">
        <w:t xml:space="preserve">. </w:t>
      </w:r>
      <w:r w:rsidRPr="00034910">
        <w:t>Voici la fenêtre</w:t>
      </w:r>
      <w:r w:rsidR="00E57EC9">
        <w:t xml:space="preserve">, </w:t>
      </w:r>
      <w:r w:rsidRPr="00034910">
        <w:t>close maintenant</w:t>
      </w:r>
      <w:r w:rsidR="00E57EC9">
        <w:t xml:space="preserve">. </w:t>
      </w:r>
      <w:r w:rsidRPr="00034910">
        <w:t>À travers les vitres</w:t>
      </w:r>
      <w:r w:rsidR="00E57EC9">
        <w:t xml:space="preserve">, </w:t>
      </w:r>
      <w:r w:rsidRPr="00034910">
        <w:t>elle distingue les ba</w:t>
      </w:r>
      <w:r w:rsidRPr="00034910">
        <w:t>r</w:t>
      </w:r>
      <w:r w:rsidRPr="00034910">
        <w:t>reaux</w:t>
      </w:r>
      <w:r w:rsidR="00E57EC9">
        <w:t xml:space="preserve">… </w:t>
      </w:r>
      <w:r w:rsidRPr="00034910">
        <w:t>Puis</w:t>
      </w:r>
      <w:r w:rsidR="00E57EC9">
        <w:t xml:space="preserve">, </w:t>
      </w:r>
      <w:r w:rsidRPr="00034910">
        <w:t>sur le rebord lilas de la croisée</w:t>
      </w:r>
      <w:r w:rsidR="00E57EC9">
        <w:t xml:space="preserve">, </w:t>
      </w:r>
      <w:r w:rsidRPr="00034910">
        <w:t>sur cette teinte printanière</w:t>
      </w:r>
      <w:r w:rsidR="00E57EC9">
        <w:t xml:space="preserve">, </w:t>
      </w:r>
      <w:r w:rsidRPr="00034910">
        <w:t>il y a une série de gouttelettes rougeâtres</w:t>
      </w:r>
      <w:r w:rsidR="00E57EC9">
        <w:t>.</w:t>
      </w:r>
    </w:p>
    <w:p w14:paraId="63EA2CF6" w14:textId="77777777" w:rsidR="00E57EC9" w:rsidRDefault="00776CEA" w:rsidP="00E57EC9">
      <w:r w:rsidRPr="00034910">
        <w:t>Et sa tête tourne lentement</w:t>
      </w:r>
      <w:r w:rsidR="00E57EC9">
        <w:t xml:space="preserve">. </w:t>
      </w:r>
      <w:r w:rsidRPr="00034910">
        <w:t>Elle cherche celui qui a sou</w:t>
      </w:r>
      <w:r w:rsidRPr="00034910">
        <w:t>f</w:t>
      </w:r>
      <w:r w:rsidRPr="00034910">
        <w:t>fert</w:t>
      </w:r>
      <w:r w:rsidR="00E57EC9">
        <w:t>.</w:t>
      </w:r>
    </w:p>
    <w:p w14:paraId="0B2A55F1" w14:textId="77777777" w:rsidR="00E57EC9" w:rsidRDefault="00776CEA" w:rsidP="00E57EC9">
      <w:r w:rsidRPr="00034910">
        <w:t>Ah</w:t>
      </w:r>
      <w:r w:rsidR="00E57EC9">
        <w:t xml:space="preserve"> ! </w:t>
      </w:r>
      <w:r w:rsidRPr="00034910">
        <w:t>le voici</w:t>
      </w:r>
      <w:r w:rsidR="00E57EC9">
        <w:t xml:space="preserve">. </w:t>
      </w:r>
      <w:r w:rsidRPr="00034910">
        <w:t>Dans le lit fer et cuivre</w:t>
      </w:r>
      <w:r w:rsidR="00E57EC9">
        <w:t xml:space="preserve">, </w:t>
      </w:r>
      <w:r w:rsidRPr="00034910">
        <w:t>il est étendu immobile</w:t>
      </w:r>
      <w:r w:rsidR="00E57EC9">
        <w:t xml:space="preserve">, </w:t>
      </w:r>
      <w:r w:rsidRPr="00034910">
        <w:t>rigide</w:t>
      </w:r>
      <w:r w:rsidR="00E57EC9">
        <w:t xml:space="preserve">, </w:t>
      </w:r>
      <w:r w:rsidRPr="00034910">
        <w:t>la face blême</w:t>
      </w:r>
      <w:r w:rsidR="00E57EC9">
        <w:t xml:space="preserve">, </w:t>
      </w:r>
      <w:r w:rsidRPr="00034910">
        <w:t>les yeux clos</w:t>
      </w:r>
      <w:r w:rsidR="00E57EC9">
        <w:t>.</w:t>
      </w:r>
    </w:p>
    <w:p w14:paraId="29AE1526" w14:textId="77777777" w:rsidR="00E57EC9" w:rsidRDefault="00776CEA" w:rsidP="00E57EC9">
      <w:r w:rsidRPr="00034910">
        <w:t>Est-ce qu</w:t>
      </w:r>
      <w:r w:rsidR="00E57EC9">
        <w:t>’</w:t>
      </w:r>
      <w:r w:rsidRPr="00034910">
        <w:t>il vit</w:t>
      </w:r>
      <w:r w:rsidR="00E57EC9">
        <w:t xml:space="preserve"> ? </w:t>
      </w:r>
      <w:r w:rsidRPr="00034910">
        <w:t>L</w:t>
      </w:r>
      <w:r w:rsidR="00E57EC9">
        <w:t>’</w:t>
      </w:r>
      <w:r w:rsidRPr="00034910">
        <w:t>interrogation cruelle la galvanise</w:t>
      </w:r>
      <w:r w:rsidR="00E57EC9">
        <w:t xml:space="preserve">. </w:t>
      </w:r>
      <w:r w:rsidRPr="00034910">
        <w:t>Elle se soulève</w:t>
      </w:r>
      <w:r w:rsidR="00E57EC9">
        <w:t xml:space="preserve">, </w:t>
      </w:r>
      <w:r w:rsidRPr="00034910">
        <w:t>faisant glisser le fauteuil qui la supportait</w:t>
      </w:r>
      <w:r w:rsidR="00E57EC9">
        <w:t>.</w:t>
      </w:r>
    </w:p>
    <w:p w14:paraId="20A96740" w14:textId="77777777" w:rsidR="00E57EC9" w:rsidRDefault="005167E0" w:rsidP="00E57EC9">
      <w:r w:rsidRPr="00034910">
        <w:t>Au bruit</w:t>
      </w:r>
      <w:r w:rsidR="00E57EC9">
        <w:t xml:space="preserve">, </w:t>
      </w:r>
      <w:r w:rsidRPr="00034910">
        <w:t>le pseudo-mulâtre se retourne</w:t>
      </w:r>
      <w:r w:rsidR="00E57EC9">
        <w:t xml:space="preserve">. </w:t>
      </w:r>
      <w:r w:rsidRPr="00034910">
        <w:t>Il vient à elle</w:t>
      </w:r>
      <w:r w:rsidR="00E57EC9">
        <w:t xml:space="preserve">, </w:t>
      </w:r>
      <w:r w:rsidRPr="00034910">
        <w:t>lui prend les poignets</w:t>
      </w:r>
      <w:r w:rsidR="00E57EC9">
        <w:t xml:space="preserve">, </w:t>
      </w:r>
      <w:r w:rsidRPr="00034910">
        <w:t>et les yeux dans les yeux</w:t>
      </w:r>
      <w:r w:rsidR="00E57EC9">
        <w:t xml:space="preserve">, </w:t>
      </w:r>
      <w:r w:rsidRPr="00034910">
        <w:t>il chuchote</w:t>
      </w:r>
      <w:r w:rsidR="00E57EC9">
        <w:t> :</w:t>
      </w:r>
    </w:p>
    <w:p w14:paraId="50F6EA7B" w14:textId="77777777" w:rsidR="00E57EC9" w:rsidRDefault="00E57EC9" w:rsidP="00E57EC9">
      <w:r>
        <w:t>— </w:t>
      </w:r>
      <w:proofErr w:type="spellStart"/>
      <w:r w:rsidR="005167E0" w:rsidRPr="00034910">
        <w:t>Fleuriane</w:t>
      </w:r>
      <w:proofErr w:type="spellEnd"/>
      <w:r>
        <w:t xml:space="preserve">, </w:t>
      </w:r>
      <w:r w:rsidR="005167E0" w:rsidRPr="00034910">
        <w:t>parlez bas</w:t>
      </w:r>
      <w:r>
        <w:t xml:space="preserve">. </w:t>
      </w:r>
      <w:r w:rsidR="005167E0" w:rsidRPr="00034910">
        <w:t>Les murs ont des oreilles</w:t>
      </w:r>
      <w:r>
        <w:t xml:space="preserve">, </w:t>
      </w:r>
      <w:r w:rsidR="005167E0" w:rsidRPr="00034910">
        <w:t>mon e</w:t>
      </w:r>
      <w:r w:rsidR="005167E0" w:rsidRPr="00034910">
        <w:t>n</w:t>
      </w:r>
      <w:r w:rsidR="005167E0" w:rsidRPr="00034910">
        <w:t>fant</w:t>
      </w:r>
      <w:r>
        <w:t>.</w:t>
      </w:r>
    </w:p>
    <w:p w14:paraId="7625AA72" w14:textId="77777777" w:rsidR="00D873B3" w:rsidRDefault="00D873B3" w:rsidP="00D873B3">
      <w:pPr>
        <w:pStyle w:val="Centrsolidaire"/>
      </w:pPr>
      <w:r w:rsidRPr="00E57EC9">
        <w:rPr>
          <w:noProof/>
        </w:rPr>
        <w:lastRenderedPageBreak/>
        <w:drawing>
          <wp:inline distT="0" distB="0" distL="0" distR="0" wp14:anchorId="51399D1E" wp14:editId="33E1A600">
            <wp:extent cx="5391150" cy="7776210"/>
            <wp:effectExtent l="0" t="0" r="0" b="0"/>
            <wp:docPr id="52" name="Image 51" descr="Une image contenant habits, peinture, dessin, croqui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 51" descr="Une image contenant habits, peinture, dessin, croquis&#10;&#10;Le contenu généré par l’IA peut être incorrec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91150" cy="7776210"/>
                    </a:xfrm>
                    <a:prstGeom prst="rect">
                      <a:avLst/>
                    </a:prstGeom>
                    <a:noFill/>
                    <a:ln>
                      <a:noFill/>
                    </a:ln>
                  </pic:spPr>
                </pic:pic>
              </a:graphicData>
            </a:graphic>
          </wp:inline>
        </w:drawing>
      </w:r>
    </w:p>
    <w:p w14:paraId="1E08C350" w14:textId="77777777" w:rsidR="00D873B3" w:rsidRDefault="00D873B3" w:rsidP="00D873B3">
      <w:pPr>
        <w:pStyle w:val="Centr14pt"/>
      </w:pPr>
      <w:r>
        <w:t>I</w:t>
      </w:r>
      <w:r w:rsidRPr="00E57EC9">
        <w:t>l est étendu immobile</w:t>
      </w:r>
      <w:r>
        <w:t xml:space="preserve">, </w:t>
      </w:r>
      <w:r w:rsidRPr="00E57EC9">
        <w:t>la face blême</w:t>
      </w:r>
      <w:r>
        <w:t xml:space="preserve">, </w:t>
      </w:r>
      <w:r w:rsidRPr="00E57EC9">
        <w:t>les yeux clos</w:t>
      </w:r>
      <w:r>
        <w:t>.</w:t>
      </w:r>
    </w:p>
    <w:p w14:paraId="0FECE467" w14:textId="77777777" w:rsidR="00E57EC9" w:rsidRDefault="00E57EC9" w:rsidP="00E57EC9">
      <w:r>
        <w:t>— </w:t>
      </w:r>
      <w:r w:rsidR="005167E0" w:rsidRPr="00034910">
        <w:t>Père</w:t>
      </w:r>
      <w:r>
        <w:t xml:space="preserve">, </w:t>
      </w:r>
      <w:r w:rsidR="005167E0" w:rsidRPr="00034910">
        <w:t>père</w:t>
      </w:r>
      <w:r>
        <w:t xml:space="preserve">, </w:t>
      </w:r>
      <w:r w:rsidR="005167E0" w:rsidRPr="00034910">
        <w:t>gémit-elle doucement</w:t>
      </w:r>
      <w:r>
        <w:t xml:space="preserve">, </w:t>
      </w:r>
      <w:r w:rsidR="005167E0" w:rsidRPr="00034910">
        <w:t>pardonnez-moi</w:t>
      </w:r>
      <w:r>
        <w:t xml:space="preserve">… </w:t>
      </w:r>
      <w:r w:rsidR="005167E0" w:rsidRPr="00034910">
        <w:t>mais il est si bon</w:t>
      </w:r>
      <w:r>
        <w:t xml:space="preserve">, </w:t>
      </w:r>
      <w:r w:rsidR="005167E0" w:rsidRPr="00034910">
        <w:t>si chevaleresque</w:t>
      </w:r>
      <w:r>
        <w:t>…</w:t>
      </w:r>
    </w:p>
    <w:p w14:paraId="237E7897" w14:textId="77777777" w:rsidR="00E57EC9" w:rsidRDefault="00CA55A3" w:rsidP="00E57EC9">
      <w:r w:rsidRPr="00034910">
        <w:lastRenderedPageBreak/>
        <w:t>Dans ces simples paroles réside l</w:t>
      </w:r>
      <w:r w:rsidR="00E57EC9">
        <w:t>’</w:t>
      </w:r>
      <w:r w:rsidRPr="00034910">
        <w:t>aveu</w:t>
      </w:r>
      <w:r w:rsidR="00E57EC9">
        <w:t xml:space="preserve">. </w:t>
      </w:r>
      <w:r w:rsidRPr="00034910">
        <w:t>Tout son cœur s</w:t>
      </w:r>
      <w:r w:rsidR="00E57EC9">
        <w:t>’</w:t>
      </w:r>
      <w:r w:rsidRPr="00034910">
        <w:t>est dévoilé</w:t>
      </w:r>
      <w:r w:rsidR="00E57EC9">
        <w:t>.</w:t>
      </w:r>
    </w:p>
    <w:p w14:paraId="7AF2030C" w14:textId="77777777" w:rsidR="00E57EC9" w:rsidRDefault="00776CEA" w:rsidP="00E57EC9">
      <w:r w:rsidRPr="00034910">
        <w:t>Et maintenant elle attend</w:t>
      </w:r>
      <w:r w:rsidR="00E57EC9">
        <w:t xml:space="preserve">, </w:t>
      </w:r>
      <w:r w:rsidRPr="00034910">
        <w:t>ses paupières se sont abaissées</w:t>
      </w:r>
      <w:r w:rsidR="00E57EC9">
        <w:t xml:space="preserve">, </w:t>
      </w:r>
      <w:r w:rsidRPr="00034910">
        <w:t xml:space="preserve">comme si elle </w:t>
      </w:r>
      <w:proofErr w:type="gramStart"/>
      <w:r w:rsidRPr="00034910">
        <w:t>avait peur</w:t>
      </w:r>
      <w:proofErr w:type="gramEnd"/>
      <w:r w:rsidRPr="00034910">
        <w:t xml:space="preserve"> de lire sur les traits de son interloc</w:t>
      </w:r>
      <w:r w:rsidRPr="00034910">
        <w:t>u</w:t>
      </w:r>
      <w:r w:rsidRPr="00034910">
        <w:t>teur l</w:t>
      </w:r>
      <w:r w:rsidR="00E57EC9">
        <w:t>’</w:t>
      </w:r>
      <w:r w:rsidRPr="00034910">
        <w:t>arrêt qui condamne son espérance</w:t>
      </w:r>
      <w:r w:rsidR="00E57EC9">
        <w:t>.</w:t>
      </w:r>
    </w:p>
    <w:p w14:paraId="11A16D19" w14:textId="197D8EDF" w:rsidR="00E57EC9" w:rsidRDefault="00776CEA" w:rsidP="00E57EC9">
      <w:r w:rsidRPr="00034910">
        <w:t xml:space="preserve">Mais le chuchotement de </w:t>
      </w:r>
      <w:r w:rsidR="00E57EC9">
        <w:t>M. </w:t>
      </w:r>
      <w:r w:rsidRPr="00034910">
        <w:t>Defrance se fait caressant</w:t>
      </w:r>
      <w:r w:rsidR="00E57EC9">
        <w:t> :</w:t>
      </w:r>
    </w:p>
    <w:p w14:paraId="3C10BE29" w14:textId="77777777" w:rsidR="00E57EC9" w:rsidRDefault="00E57EC9" w:rsidP="00E57EC9">
      <w:r>
        <w:t>— </w:t>
      </w:r>
      <w:r w:rsidR="00776CEA" w:rsidRPr="00034910">
        <w:t>Vous n</w:t>
      </w:r>
      <w:r>
        <w:t>’</w:t>
      </w:r>
      <w:r w:rsidR="00776CEA" w:rsidRPr="00034910">
        <w:t>avez donc jamais compris</w:t>
      </w:r>
      <w:r>
        <w:t xml:space="preserve">, </w:t>
      </w:r>
      <w:proofErr w:type="spellStart"/>
      <w:r w:rsidR="00776CEA" w:rsidRPr="00034910">
        <w:t>Fleuriane</w:t>
      </w:r>
      <w:proofErr w:type="spellEnd"/>
      <w:r>
        <w:t xml:space="preserve">, </w:t>
      </w:r>
      <w:r w:rsidR="00776CEA" w:rsidRPr="00034910">
        <w:t>combien v</w:t>
      </w:r>
      <w:r w:rsidR="00776CEA" w:rsidRPr="00034910">
        <w:t>o</w:t>
      </w:r>
      <w:r w:rsidR="00776CEA" w:rsidRPr="00034910">
        <w:t>tre père vous aime</w:t>
      </w:r>
      <w:r>
        <w:t> ?</w:t>
      </w:r>
    </w:p>
    <w:p w14:paraId="0A56B029" w14:textId="77777777" w:rsidR="00E57EC9" w:rsidRDefault="00776CEA" w:rsidP="00E57EC9">
      <w:r w:rsidRPr="00034910">
        <w:t>Dans l</w:t>
      </w:r>
      <w:r w:rsidR="00E57EC9">
        <w:t>’</w:t>
      </w:r>
      <w:r w:rsidRPr="00034910">
        <w:t>accent de reproche caressant</w:t>
      </w:r>
      <w:r w:rsidR="00E57EC9">
        <w:t xml:space="preserve">, </w:t>
      </w:r>
      <w:r w:rsidRPr="00034910">
        <w:t>elle a entendu passer le pardon</w:t>
      </w:r>
      <w:r w:rsidR="00E57EC9">
        <w:t xml:space="preserve">. </w:t>
      </w:r>
      <w:r w:rsidRPr="00034910">
        <w:t>Non</w:t>
      </w:r>
      <w:r w:rsidR="00E57EC9">
        <w:t xml:space="preserve">, </w:t>
      </w:r>
      <w:r w:rsidRPr="00034910">
        <w:t>son père ne l</w:t>
      </w:r>
      <w:r w:rsidR="00E57EC9">
        <w:t>’</w:t>
      </w:r>
      <w:r w:rsidRPr="00034910">
        <w:t>accuse pas</w:t>
      </w:r>
      <w:r w:rsidR="00E57EC9">
        <w:t xml:space="preserve">. </w:t>
      </w:r>
      <w:r w:rsidRPr="00C002E9">
        <w:t xml:space="preserve">Il </w:t>
      </w:r>
      <w:r w:rsidRPr="00034910">
        <w:t>s</w:t>
      </w:r>
      <w:r w:rsidR="00E57EC9">
        <w:t>’</w:t>
      </w:r>
      <w:r w:rsidRPr="00034910">
        <w:t>explique d</w:t>
      </w:r>
      <w:r w:rsidR="00E57EC9">
        <w:t>’</w:t>
      </w:r>
      <w:r w:rsidRPr="00034910">
        <w:t>ailleurs</w:t>
      </w:r>
      <w:r w:rsidR="00E57EC9">
        <w:t> :</w:t>
      </w:r>
    </w:p>
    <w:p w14:paraId="2DCC961D" w14:textId="77777777" w:rsidR="00E57EC9" w:rsidRDefault="00E57EC9" w:rsidP="00E57EC9">
      <w:r>
        <w:t>— </w:t>
      </w:r>
      <w:r w:rsidR="00776CEA" w:rsidRPr="00034910">
        <w:t>Bon</w:t>
      </w:r>
      <w:r>
        <w:t xml:space="preserve">, </w:t>
      </w:r>
      <w:r w:rsidR="00776CEA" w:rsidRPr="00034910">
        <w:t>chevaleresque et</w:t>
      </w:r>
      <w:r>
        <w:t xml:space="preserve">… </w:t>
      </w:r>
      <w:r w:rsidR="00776CEA" w:rsidRPr="00034910">
        <w:t>habile</w:t>
      </w:r>
      <w:r>
        <w:t xml:space="preserve">, </w:t>
      </w:r>
      <w:r w:rsidR="00776CEA" w:rsidRPr="00034910">
        <w:t>fait-il lentement</w:t>
      </w:r>
      <w:r>
        <w:t xml:space="preserve">. </w:t>
      </w:r>
      <w:r w:rsidR="00776CEA" w:rsidRPr="00034910">
        <w:t>Si je le sauve</w:t>
      </w:r>
      <w:r>
        <w:t xml:space="preserve">, </w:t>
      </w:r>
      <w:r w:rsidR="00776CEA" w:rsidRPr="00034910">
        <w:t>pourquoi ne serait-il pas mon fils</w:t>
      </w:r>
      <w:r>
        <w:t> ?</w:t>
      </w:r>
    </w:p>
    <w:p w14:paraId="64660FBD" w14:textId="77777777" w:rsidR="00E57EC9" w:rsidRDefault="00E57EC9" w:rsidP="00E57EC9">
      <w:r>
        <w:t>— </w:t>
      </w:r>
      <w:r w:rsidR="00776CEA" w:rsidRPr="00034910">
        <w:t>Espérez-vous donc</w:t>
      </w:r>
      <w:r>
        <w:t xml:space="preserve">, </w:t>
      </w:r>
      <w:r w:rsidR="00776CEA" w:rsidRPr="00034910">
        <w:t>père</w:t>
      </w:r>
      <w:r>
        <w:t> ?</w:t>
      </w:r>
    </w:p>
    <w:p w14:paraId="78CE09BF" w14:textId="77777777" w:rsidR="00E57EC9" w:rsidRDefault="00776CEA" w:rsidP="00E57EC9">
      <w:r w:rsidRPr="00034910">
        <w:t xml:space="preserve">Sur les traits du faux </w:t>
      </w:r>
      <w:proofErr w:type="spellStart"/>
      <w:r w:rsidRPr="00034910">
        <w:t>Noscoso</w:t>
      </w:r>
      <w:proofErr w:type="spellEnd"/>
      <w:r w:rsidRPr="00034910">
        <w:t xml:space="preserve"> se montre comme une hés</w:t>
      </w:r>
      <w:r w:rsidRPr="00034910">
        <w:t>i</w:t>
      </w:r>
      <w:r w:rsidRPr="00034910">
        <w:t>tation</w:t>
      </w:r>
      <w:r w:rsidR="00E57EC9">
        <w:t>.</w:t>
      </w:r>
    </w:p>
    <w:p w14:paraId="55F57334" w14:textId="77777777" w:rsidR="00E57EC9" w:rsidRDefault="00E57EC9" w:rsidP="00E57EC9">
      <w:r>
        <w:t>— </w:t>
      </w:r>
      <w:r w:rsidR="00776CEA" w:rsidRPr="00034910">
        <w:t>Je ne sais</w:t>
      </w:r>
      <w:r>
        <w:t xml:space="preserve">, </w:t>
      </w:r>
      <w:r w:rsidR="00776CEA" w:rsidRPr="00034910">
        <w:t>ma pauvre enfant</w:t>
      </w:r>
      <w:r>
        <w:t xml:space="preserve">. </w:t>
      </w:r>
      <w:r w:rsidR="00776CEA" w:rsidRPr="00034910">
        <w:t>Seulement</w:t>
      </w:r>
      <w:r>
        <w:t xml:space="preserve">, </w:t>
      </w:r>
      <w:r w:rsidR="00776CEA" w:rsidRPr="00034910">
        <w:t>rappelez-vous l</w:t>
      </w:r>
      <w:r>
        <w:t>’</w:t>
      </w:r>
      <w:r w:rsidR="00776CEA" w:rsidRPr="00034910">
        <w:t>axiome médical</w:t>
      </w:r>
      <w:r>
        <w:t xml:space="preserve"> : </w:t>
      </w:r>
      <w:r w:rsidR="00776CEA" w:rsidRPr="00034910">
        <w:t>Tant que la vie subsiste</w:t>
      </w:r>
      <w:r>
        <w:t xml:space="preserve">, </w:t>
      </w:r>
      <w:r w:rsidR="00776CEA" w:rsidRPr="00034910">
        <w:t>il faut espérer</w:t>
      </w:r>
      <w:r>
        <w:t>.</w:t>
      </w:r>
    </w:p>
    <w:p w14:paraId="02F212DC" w14:textId="77777777" w:rsidR="00E57EC9" w:rsidRDefault="00776CEA" w:rsidP="00E57EC9">
      <w:r w:rsidRPr="00034910">
        <w:t>Puis coupant court à de nouvelles questions</w:t>
      </w:r>
      <w:r w:rsidR="00E57EC9">
        <w:t> :</w:t>
      </w:r>
    </w:p>
    <w:p w14:paraId="36B48423" w14:textId="77777777" w:rsidR="00E57EC9" w:rsidRDefault="00E57EC9" w:rsidP="00E57EC9">
      <w:r>
        <w:t>— </w:t>
      </w:r>
      <w:r w:rsidR="00776CEA" w:rsidRPr="00034910">
        <w:t>Écoutez ce que j</w:t>
      </w:r>
      <w:r>
        <w:t>’</w:t>
      </w:r>
      <w:r w:rsidR="00776CEA" w:rsidRPr="00034910">
        <w:t>attends de vous</w:t>
      </w:r>
      <w:r>
        <w:t xml:space="preserve">. </w:t>
      </w:r>
      <w:r w:rsidR="00776CEA" w:rsidRPr="00034910">
        <w:t>Cet après-midi</w:t>
      </w:r>
      <w:r>
        <w:t xml:space="preserve">, </w:t>
      </w:r>
      <w:r w:rsidR="00776CEA" w:rsidRPr="00034910">
        <w:t xml:space="preserve">votre automobile sera embarquée sur le </w:t>
      </w:r>
      <w:r w:rsidR="00776CEA" w:rsidRPr="00034910">
        <w:rPr>
          <w:i/>
          <w:iCs/>
        </w:rPr>
        <w:t xml:space="preserve">White-Bird </w:t>
      </w:r>
      <w:r w:rsidR="00776CEA" w:rsidRPr="00034910">
        <w:t>comme il était convenu</w:t>
      </w:r>
      <w:r>
        <w:t>.</w:t>
      </w:r>
    </w:p>
    <w:p w14:paraId="52FC11B5" w14:textId="77777777" w:rsidR="00E57EC9" w:rsidRDefault="00E57EC9" w:rsidP="00E57EC9">
      <w:r>
        <w:t>— </w:t>
      </w:r>
      <w:r w:rsidR="00776CEA" w:rsidRPr="00034910">
        <w:t>Mais je ne veux pas partir</w:t>
      </w:r>
      <w:r>
        <w:t xml:space="preserve">, </w:t>
      </w:r>
      <w:r w:rsidR="00776CEA" w:rsidRPr="00034910">
        <w:t>commence-t-elle</w:t>
      </w:r>
      <w:r>
        <w:t>…</w:t>
      </w:r>
    </w:p>
    <w:p w14:paraId="5AA77DC3" w14:textId="77777777" w:rsidR="00E57EC9" w:rsidRDefault="00776CEA" w:rsidP="00E57EC9">
      <w:r w:rsidRPr="00C002E9">
        <w:t xml:space="preserve">Il </w:t>
      </w:r>
      <w:r w:rsidRPr="00034910">
        <w:t>ne lui permet pas de poursuivre</w:t>
      </w:r>
      <w:r w:rsidR="00E57EC9">
        <w:t> :</w:t>
      </w:r>
    </w:p>
    <w:p w14:paraId="54A85D0C" w14:textId="77777777" w:rsidR="00E57EC9" w:rsidRDefault="00E57EC9" w:rsidP="00E57EC9">
      <w:r>
        <w:lastRenderedPageBreak/>
        <w:t>— </w:t>
      </w:r>
      <w:r w:rsidR="00776CEA" w:rsidRPr="00034910">
        <w:t>Attendez donc</w:t>
      </w:r>
      <w:r>
        <w:t xml:space="preserve">, </w:t>
      </w:r>
      <w:r w:rsidR="00776CEA" w:rsidRPr="00034910">
        <w:t>impatiente enfant</w:t>
      </w:r>
      <w:r>
        <w:t xml:space="preserve">. </w:t>
      </w:r>
      <w:r w:rsidR="00776CEA" w:rsidRPr="00034910">
        <w:t>Vous stipulerez que la machine sera remisée dans les docks de Valdez</w:t>
      </w:r>
      <w:r>
        <w:t xml:space="preserve">, </w:t>
      </w:r>
      <w:r w:rsidR="00776CEA" w:rsidRPr="00034910">
        <w:t xml:space="preserve">point terminus du parcours de la ligne </w:t>
      </w:r>
      <w:proofErr w:type="spellStart"/>
      <w:r w:rsidR="00776CEA" w:rsidRPr="00034910">
        <w:t>Frisco</w:t>
      </w:r>
      <w:proofErr w:type="spellEnd"/>
      <w:r w:rsidR="00776CEA" w:rsidRPr="00034910">
        <w:t>-Alaska</w:t>
      </w:r>
      <w:r>
        <w:t>.</w:t>
      </w:r>
    </w:p>
    <w:p w14:paraId="466E6BF9" w14:textId="77777777" w:rsidR="00E57EC9" w:rsidRDefault="00E57EC9" w:rsidP="00E57EC9">
      <w:r>
        <w:t>— </w:t>
      </w:r>
      <w:r w:rsidR="00776CEA" w:rsidRPr="00034910">
        <w:t>Ah</w:t>
      </w:r>
      <w:r>
        <w:t xml:space="preserve"> ! </w:t>
      </w:r>
      <w:r w:rsidR="00776CEA" w:rsidRPr="00034910">
        <w:t>comme cela</w:t>
      </w:r>
      <w:r>
        <w:t>.</w:t>
      </w:r>
    </w:p>
    <w:p w14:paraId="13950D6D" w14:textId="7B7408EE" w:rsidR="00E57EC9" w:rsidRDefault="00E57EC9" w:rsidP="00E57EC9">
      <w:r>
        <w:t>— </w:t>
      </w:r>
      <w:r w:rsidR="00776CEA" w:rsidRPr="00034910">
        <w:t>Pour vous</w:t>
      </w:r>
      <w:r>
        <w:t xml:space="preserve">, </w:t>
      </w:r>
      <w:r w:rsidR="00776CEA" w:rsidRPr="00034910">
        <w:t xml:space="preserve">vous annoncerez que vous séjournerez à </w:t>
      </w:r>
      <w:proofErr w:type="spellStart"/>
      <w:r w:rsidR="00776CEA" w:rsidRPr="00034910">
        <w:t>Ji</w:t>
      </w:r>
      <w:r w:rsidR="00776CEA" w:rsidRPr="00034910">
        <w:t>p</w:t>
      </w:r>
      <w:r w:rsidR="00776CEA" w:rsidRPr="00034910">
        <w:t>py-Pavilion</w:t>
      </w:r>
      <w:proofErr w:type="spellEnd"/>
      <w:r w:rsidR="00776CEA" w:rsidRPr="00034910">
        <w:t xml:space="preserve"> jusqu</w:t>
      </w:r>
      <w:r>
        <w:t>’</w:t>
      </w:r>
      <w:r w:rsidR="00776CEA" w:rsidRPr="00034910">
        <w:t xml:space="preserve">à ce que </w:t>
      </w:r>
      <w:r>
        <w:t>M. </w:t>
      </w:r>
      <w:r w:rsidR="00776CEA" w:rsidRPr="00034910">
        <w:t xml:space="preserve">Dick </w:t>
      </w:r>
      <w:proofErr w:type="spellStart"/>
      <w:r w:rsidR="00776CEA" w:rsidRPr="00034910">
        <w:t>Fann</w:t>
      </w:r>
      <w:proofErr w:type="spellEnd"/>
      <w:r w:rsidR="00776CEA" w:rsidRPr="00034910">
        <w:t xml:space="preserve"> soit en état de quitter sa chambre</w:t>
      </w:r>
      <w:r>
        <w:t xml:space="preserve">. </w:t>
      </w:r>
      <w:r w:rsidR="00776CEA" w:rsidRPr="00034910">
        <w:t>Vous l</w:t>
      </w:r>
      <w:r>
        <w:t>’</w:t>
      </w:r>
      <w:r w:rsidR="00776CEA" w:rsidRPr="00034910">
        <w:t>annoncerez de telle façon que nul n</w:t>
      </w:r>
      <w:r>
        <w:t>’</w:t>
      </w:r>
      <w:r w:rsidR="00776CEA" w:rsidRPr="00034910">
        <w:t>en ignore</w:t>
      </w:r>
      <w:r>
        <w:t>.</w:t>
      </w:r>
    </w:p>
    <w:p w14:paraId="60EB6C13" w14:textId="77777777" w:rsidR="00E57EC9" w:rsidRDefault="00776CEA" w:rsidP="00E57EC9">
      <w:r w:rsidRPr="00034910">
        <w:t>Et comme elle le considère avec étonnement</w:t>
      </w:r>
      <w:r w:rsidR="00E57EC9">
        <w:t> :</w:t>
      </w:r>
    </w:p>
    <w:p w14:paraId="411EB236" w14:textId="77777777" w:rsidR="00E57EC9" w:rsidRDefault="00E57EC9" w:rsidP="00E57EC9">
      <w:r>
        <w:t>— </w:t>
      </w:r>
      <w:r w:rsidR="00776CEA" w:rsidRPr="00034910">
        <w:t>Est-ce bien entendu</w:t>
      </w:r>
      <w:r>
        <w:t> ?</w:t>
      </w:r>
    </w:p>
    <w:p w14:paraId="25C46C06" w14:textId="77777777" w:rsidR="00E57EC9" w:rsidRDefault="00E57EC9" w:rsidP="00E57EC9">
      <w:r>
        <w:t>— </w:t>
      </w:r>
      <w:r w:rsidR="00776CEA" w:rsidRPr="00034910">
        <w:t>Oui</w:t>
      </w:r>
      <w:r>
        <w:t xml:space="preserve">, </w:t>
      </w:r>
      <w:r w:rsidR="00776CEA" w:rsidRPr="00034910">
        <w:t>mon père</w:t>
      </w:r>
      <w:r>
        <w:t xml:space="preserve">, </w:t>
      </w:r>
      <w:r w:rsidR="00776CEA" w:rsidRPr="00034910">
        <w:t>et soyez remercié de me permettre de re</w:t>
      </w:r>
      <w:r w:rsidR="00776CEA" w:rsidRPr="00034910">
        <w:t>s</w:t>
      </w:r>
      <w:r w:rsidR="00776CEA" w:rsidRPr="00034910">
        <w:t>ter</w:t>
      </w:r>
      <w:r>
        <w:t>.</w:t>
      </w:r>
    </w:p>
    <w:p w14:paraId="34C6C86D" w14:textId="77777777" w:rsidR="00E57EC9" w:rsidRDefault="00E57EC9" w:rsidP="00E57EC9">
      <w:r>
        <w:t>— </w:t>
      </w:r>
      <w:r w:rsidR="00776CEA" w:rsidRPr="00034910">
        <w:t>Il est possible que des circonstances</w:t>
      </w:r>
      <w:r>
        <w:t xml:space="preserve">, </w:t>
      </w:r>
      <w:r w:rsidR="00776CEA" w:rsidRPr="00034910">
        <w:t>sur lesquelles je ne saurais m</w:t>
      </w:r>
      <w:r>
        <w:t>’</w:t>
      </w:r>
      <w:r w:rsidR="00776CEA" w:rsidRPr="00034910">
        <w:t>expliquer</w:t>
      </w:r>
      <w:r>
        <w:t xml:space="preserve">, </w:t>
      </w:r>
      <w:r w:rsidR="00776CEA" w:rsidRPr="00034910">
        <w:t>me contraignent à modifier ces dispos</w:t>
      </w:r>
      <w:r w:rsidR="00776CEA" w:rsidRPr="00034910">
        <w:t>i</w:t>
      </w:r>
      <w:r w:rsidR="00776CEA" w:rsidRPr="00034910">
        <w:t>tions</w:t>
      </w:r>
      <w:r>
        <w:t xml:space="preserve">. </w:t>
      </w:r>
      <w:r w:rsidR="00776CEA" w:rsidRPr="00034910">
        <w:t>En ce cas</w:t>
      </w:r>
      <w:r>
        <w:t xml:space="preserve">, </w:t>
      </w:r>
      <w:r w:rsidR="00776CEA" w:rsidRPr="00034910">
        <w:t xml:space="preserve">vous recevriez à </w:t>
      </w:r>
      <w:proofErr w:type="spellStart"/>
      <w:r w:rsidR="00776CEA" w:rsidRPr="00034910">
        <w:t>Jippy-Pavilion</w:t>
      </w:r>
      <w:proofErr w:type="spellEnd"/>
      <w:r w:rsidR="00776CEA" w:rsidRPr="00034910">
        <w:t xml:space="preserve"> une lettre de moi vous priant d</w:t>
      </w:r>
      <w:r>
        <w:t>’</w:t>
      </w:r>
      <w:r w:rsidR="00776CEA" w:rsidRPr="00034910">
        <w:t>embarquer sur tel navire</w:t>
      </w:r>
      <w:r>
        <w:t xml:space="preserve">, </w:t>
      </w:r>
      <w:r w:rsidR="00776CEA" w:rsidRPr="00034910">
        <w:t>à telle heure</w:t>
      </w:r>
      <w:r>
        <w:t xml:space="preserve">. </w:t>
      </w:r>
      <w:r w:rsidR="00776CEA" w:rsidRPr="00034910">
        <w:t>Vous obéirez sans avertir personne</w:t>
      </w:r>
      <w:r>
        <w:t xml:space="preserve">. </w:t>
      </w:r>
      <w:r w:rsidR="00776CEA" w:rsidRPr="00034910">
        <w:t>Vous emmèneriez votre dame de compagnie et le jeune garçon qui vous suivent</w:t>
      </w:r>
      <w:r>
        <w:t xml:space="preserve">, </w:t>
      </w:r>
      <w:r w:rsidR="00776CEA" w:rsidRPr="00034910">
        <w:t>sous couleur d</w:t>
      </w:r>
      <w:r>
        <w:t>’</w:t>
      </w:r>
      <w:r w:rsidR="00776CEA" w:rsidRPr="00034910">
        <w:t>une promenade au port</w:t>
      </w:r>
      <w:r>
        <w:t xml:space="preserve">. </w:t>
      </w:r>
      <w:r w:rsidR="00776CEA" w:rsidRPr="00034910">
        <w:t>Une fois là</w:t>
      </w:r>
      <w:r>
        <w:t xml:space="preserve">, </w:t>
      </w:r>
      <w:r w:rsidR="00776CEA" w:rsidRPr="00034910">
        <w:t>vous monteriez à bord</w:t>
      </w:r>
      <w:r>
        <w:t>.</w:t>
      </w:r>
    </w:p>
    <w:p w14:paraId="3172CC1F" w14:textId="77777777" w:rsidR="00E57EC9" w:rsidRDefault="00E57EC9" w:rsidP="00E57EC9">
      <w:r>
        <w:t>— </w:t>
      </w:r>
      <w:r w:rsidR="00776CEA" w:rsidRPr="00034910">
        <w:t>Mais</w:t>
      </w:r>
      <w:r>
        <w:t>…</w:t>
      </w:r>
    </w:p>
    <w:p w14:paraId="5068CD1A" w14:textId="77777777" w:rsidR="00E57EC9" w:rsidRDefault="00E57EC9" w:rsidP="00E57EC9">
      <w:r>
        <w:t>— </w:t>
      </w:r>
      <w:r w:rsidR="00776CEA" w:rsidRPr="00034910">
        <w:t>Ne résistez pas</w:t>
      </w:r>
      <w:r>
        <w:t xml:space="preserve">, </w:t>
      </w:r>
      <w:r w:rsidR="00776CEA" w:rsidRPr="00034910">
        <w:t>je vous en prie</w:t>
      </w:r>
      <w:r>
        <w:t xml:space="preserve">. </w:t>
      </w:r>
      <w:r w:rsidR="00776CEA" w:rsidRPr="00034910">
        <w:t>Il est un homme qui fera tout au monde pour vous empêcher de quitter la terre amér</w:t>
      </w:r>
      <w:r w:rsidR="00776CEA" w:rsidRPr="00034910">
        <w:t>i</w:t>
      </w:r>
      <w:r w:rsidR="00776CEA" w:rsidRPr="00034910">
        <w:t>caine</w:t>
      </w:r>
      <w:r>
        <w:t xml:space="preserve">… </w:t>
      </w:r>
      <w:r w:rsidR="00776CEA" w:rsidRPr="00034910">
        <w:t>un homme qui ne reculerait devant aucune infamie</w:t>
      </w:r>
      <w:r>
        <w:t xml:space="preserve">. </w:t>
      </w:r>
      <w:r w:rsidR="00776CEA" w:rsidRPr="00034910">
        <w:t>Si je vous envoie l</w:t>
      </w:r>
      <w:r>
        <w:t>’</w:t>
      </w:r>
      <w:r w:rsidR="00776CEA" w:rsidRPr="00034910">
        <w:t>ordre dont il s</w:t>
      </w:r>
      <w:r>
        <w:t>’</w:t>
      </w:r>
      <w:r w:rsidR="00776CEA" w:rsidRPr="00034910">
        <w:t>agit</w:t>
      </w:r>
      <w:r>
        <w:t xml:space="preserve">, </w:t>
      </w:r>
      <w:r w:rsidR="00776CEA" w:rsidRPr="00034910">
        <w:t>c</w:t>
      </w:r>
      <w:r>
        <w:t>’</w:t>
      </w:r>
      <w:r w:rsidR="00776CEA" w:rsidRPr="00034910">
        <w:t>est qu</w:t>
      </w:r>
      <w:r>
        <w:t>’</w:t>
      </w:r>
      <w:r w:rsidR="00776CEA" w:rsidRPr="00034910">
        <w:t>il sera occupé autre part</w:t>
      </w:r>
      <w:r>
        <w:t xml:space="preserve">, </w:t>
      </w:r>
      <w:r w:rsidR="00776CEA" w:rsidRPr="00034910">
        <w:t>que vous aurez la route libre</w:t>
      </w:r>
      <w:r>
        <w:t xml:space="preserve">. </w:t>
      </w:r>
      <w:r w:rsidR="00776CEA" w:rsidRPr="00034910">
        <w:t>Continuez alors le raid co</w:t>
      </w:r>
      <w:r w:rsidR="00776CEA" w:rsidRPr="00034910">
        <w:t>m</w:t>
      </w:r>
      <w:r w:rsidR="00776CEA" w:rsidRPr="00034910">
        <w:t>mencé</w:t>
      </w:r>
      <w:r>
        <w:t xml:space="preserve">. </w:t>
      </w:r>
      <w:r w:rsidR="00776CEA" w:rsidRPr="00034910">
        <w:t>Le danger est ici</w:t>
      </w:r>
      <w:r>
        <w:t xml:space="preserve">, </w:t>
      </w:r>
      <w:r w:rsidR="00776CEA" w:rsidRPr="00034910">
        <w:t>aux États-Unis</w:t>
      </w:r>
      <w:r>
        <w:t xml:space="preserve">. </w:t>
      </w:r>
      <w:r w:rsidR="00776CEA" w:rsidRPr="00034910">
        <w:t>Une fois sortie de ce pays</w:t>
      </w:r>
      <w:r>
        <w:t xml:space="preserve">, </w:t>
      </w:r>
      <w:r w:rsidR="00776CEA" w:rsidRPr="00034910">
        <w:t>je pense que vous risquerez moins</w:t>
      </w:r>
      <w:r>
        <w:t>.</w:t>
      </w:r>
    </w:p>
    <w:p w14:paraId="5FF2A828" w14:textId="77777777" w:rsidR="00E57EC9" w:rsidRDefault="00E57EC9" w:rsidP="00E57EC9">
      <w:r>
        <w:lastRenderedPageBreak/>
        <w:t>— </w:t>
      </w:r>
      <w:r w:rsidR="00776CEA" w:rsidRPr="00034910">
        <w:t>Mais vous</w:t>
      </w:r>
      <w:r>
        <w:t xml:space="preserve">, </w:t>
      </w:r>
      <w:r w:rsidR="00776CEA" w:rsidRPr="00034910">
        <w:t>mon père</w:t>
      </w:r>
      <w:r>
        <w:t xml:space="preserve">, </w:t>
      </w:r>
      <w:r w:rsidR="00776CEA" w:rsidRPr="00034910">
        <w:t>vous</w:t>
      </w:r>
      <w:r>
        <w:t> ?</w:t>
      </w:r>
    </w:p>
    <w:p w14:paraId="13F58721" w14:textId="77777777" w:rsidR="00E57EC9" w:rsidRDefault="00E57EC9" w:rsidP="00E57EC9">
      <w:r>
        <w:t>— </w:t>
      </w:r>
      <w:r w:rsidR="00776CEA" w:rsidRPr="00034910">
        <w:t>Je reste auprès de celui qui est là</w:t>
      </w:r>
      <w:r>
        <w:t xml:space="preserve">, </w:t>
      </w:r>
      <w:proofErr w:type="spellStart"/>
      <w:r w:rsidR="00776CEA" w:rsidRPr="00034910">
        <w:t>Fleuriane</w:t>
      </w:r>
      <w:proofErr w:type="spellEnd"/>
      <w:r>
        <w:t xml:space="preserve">. </w:t>
      </w:r>
      <w:r w:rsidR="00776CEA" w:rsidRPr="00034910">
        <w:t>Grâce à lui</w:t>
      </w:r>
      <w:r>
        <w:t xml:space="preserve">, </w:t>
      </w:r>
      <w:r w:rsidR="00776CEA" w:rsidRPr="00034910">
        <w:t>je suis méconnaissable</w:t>
      </w:r>
      <w:r>
        <w:t xml:space="preserve">. </w:t>
      </w:r>
      <w:r w:rsidR="00776CEA" w:rsidRPr="00034910">
        <w:t>Je ne cours donc aucun danger</w:t>
      </w:r>
      <w:r>
        <w:t>.</w:t>
      </w:r>
    </w:p>
    <w:p w14:paraId="3B9C72B1" w14:textId="77777777" w:rsidR="00E57EC9" w:rsidRDefault="00776CEA" w:rsidP="00E57EC9">
      <w:r w:rsidRPr="00034910">
        <w:t>Et doucement</w:t>
      </w:r>
      <w:r w:rsidR="00E57EC9">
        <w:t> :</w:t>
      </w:r>
    </w:p>
    <w:p w14:paraId="2C1B5EB3" w14:textId="77777777" w:rsidR="00E57EC9" w:rsidRDefault="00E57EC9" w:rsidP="00E57EC9">
      <w:r>
        <w:t>— </w:t>
      </w:r>
      <w:r w:rsidR="00776CEA" w:rsidRPr="00034910">
        <w:t>Maintenant</w:t>
      </w:r>
      <w:r>
        <w:t xml:space="preserve">, </w:t>
      </w:r>
      <w:r w:rsidR="00776CEA" w:rsidRPr="00034910">
        <w:t>enfant</w:t>
      </w:r>
      <w:r>
        <w:t xml:space="preserve">, </w:t>
      </w:r>
      <w:r w:rsidR="00776CEA" w:rsidRPr="00034910">
        <w:t xml:space="preserve">retournez au </w:t>
      </w:r>
      <w:proofErr w:type="spellStart"/>
      <w:r w:rsidR="00776CEA" w:rsidRPr="00034910">
        <w:t>Jippy-Pavilion</w:t>
      </w:r>
      <w:proofErr w:type="spellEnd"/>
      <w:r>
        <w:t xml:space="preserve">. </w:t>
      </w:r>
      <w:r w:rsidR="00776CEA" w:rsidRPr="00034910">
        <w:t>Agissez ainsi que je l</w:t>
      </w:r>
      <w:r>
        <w:t>’</w:t>
      </w:r>
      <w:r w:rsidR="00776CEA" w:rsidRPr="00034910">
        <w:t>ai dit</w:t>
      </w:r>
      <w:r>
        <w:t xml:space="preserve">. </w:t>
      </w:r>
      <w:r w:rsidR="00776CEA" w:rsidRPr="00034910">
        <w:t>Tantôt</w:t>
      </w:r>
      <w:r>
        <w:t xml:space="preserve">, </w:t>
      </w:r>
      <w:r w:rsidR="00776CEA" w:rsidRPr="00034910">
        <w:t>votre voiture embarquée à destin</w:t>
      </w:r>
      <w:r w:rsidR="00776CEA" w:rsidRPr="00034910">
        <w:t>a</w:t>
      </w:r>
      <w:r w:rsidR="00776CEA" w:rsidRPr="00034910">
        <w:t>tion de Valdez</w:t>
      </w:r>
      <w:r>
        <w:t xml:space="preserve">, </w:t>
      </w:r>
      <w:r w:rsidR="00776CEA" w:rsidRPr="00034910">
        <w:t>je vous permets de revenir</w:t>
      </w:r>
      <w:r>
        <w:t xml:space="preserve">, </w:t>
      </w:r>
      <w:r w:rsidR="00776CEA" w:rsidRPr="00034910">
        <w:t>d</w:t>
      </w:r>
      <w:r>
        <w:t>’</w:t>
      </w:r>
      <w:r w:rsidR="00776CEA" w:rsidRPr="00034910">
        <w:t>emplir vos chers yeux de l</w:t>
      </w:r>
      <w:r>
        <w:t>’</w:t>
      </w:r>
      <w:r w:rsidR="00776CEA" w:rsidRPr="00034910">
        <w:t>image de</w:t>
      </w:r>
      <w:r>
        <w:t xml:space="preserve">… </w:t>
      </w:r>
      <w:r w:rsidR="00776CEA" w:rsidRPr="00034910">
        <w:t>notre blessé</w:t>
      </w:r>
      <w:r>
        <w:t>.</w:t>
      </w:r>
    </w:p>
    <w:p w14:paraId="539AE4FA" w14:textId="4657325B" w:rsidR="00E57EC9" w:rsidRDefault="00776CEA" w:rsidP="00E57EC9">
      <w:r w:rsidRPr="00034910">
        <w:t>Elle eut un cri</w:t>
      </w:r>
      <w:r w:rsidR="00E57EC9">
        <w:t xml:space="preserve">, </w:t>
      </w:r>
      <w:r w:rsidRPr="00034910">
        <w:t xml:space="preserve">voulut se jeter dans les bras de </w:t>
      </w:r>
      <w:r w:rsidR="00E57EC9">
        <w:t>M. </w:t>
      </w:r>
      <w:r w:rsidRPr="00034910">
        <w:t>Defrance</w:t>
      </w:r>
      <w:r w:rsidR="00E57EC9">
        <w:t xml:space="preserve">. </w:t>
      </w:r>
      <w:r w:rsidRPr="00034910">
        <w:t>Il l</w:t>
      </w:r>
      <w:r w:rsidR="00E57EC9">
        <w:t>’</w:t>
      </w:r>
      <w:r w:rsidRPr="00034910">
        <w:t>arrêta du geste</w:t>
      </w:r>
      <w:r w:rsidR="00E57EC9">
        <w:t>.</w:t>
      </w:r>
    </w:p>
    <w:p w14:paraId="0E6982A4" w14:textId="77777777" w:rsidR="00E57EC9" w:rsidRDefault="00E57EC9" w:rsidP="00E57EC9">
      <w:r>
        <w:t>— </w:t>
      </w:r>
      <w:r w:rsidR="00776CEA" w:rsidRPr="00034910">
        <w:t>Nos paroles murmurées échappent aux oreilles des e</w:t>
      </w:r>
      <w:r w:rsidR="00776CEA" w:rsidRPr="00034910">
        <w:t>s</w:t>
      </w:r>
      <w:r w:rsidR="00776CEA" w:rsidRPr="00034910">
        <w:t>pions</w:t>
      </w:r>
      <w:r>
        <w:t xml:space="preserve"> ; </w:t>
      </w:r>
      <w:r w:rsidR="00776CEA" w:rsidRPr="00034910">
        <w:t>mais il faut surveiller nos gestes</w:t>
      </w:r>
      <w:r>
        <w:t xml:space="preserve">. </w:t>
      </w:r>
      <w:r w:rsidR="00776CEA" w:rsidRPr="00034910">
        <w:t>Qui vous dit que des yeux ennemis ne sont pas fixés sur nous</w:t>
      </w:r>
      <w:r>
        <w:t> ?</w:t>
      </w:r>
    </w:p>
    <w:p w14:paraId="3398CBE6" w14:textId="77777777" w:rsidR="00E57EC9" w:rsidRDefault="00776CEA" w:rsidP="00E57EC9">
      <w:r w:rsidRPr="00034910">
        <w:t>Elle lui tendit sa main glacée</w:t>
      </w:r>
      <w:r w:rsidR="00E57EC9">
        <w:t xml:space="preserve">, </w:t>
      </w:r>
      <w:r w:rsidRPr="00034910">
        <w:t>et tandis qu</w:t>
      </w:r>
      <w:r w:rsidR="00E57EC9">
        <w:t>’</w:t>
      </w:r>
      <w:r w:rsidRPr="00034910">
        <w:t>il la prenait dans les siennes</w:t>
      </w:r>
      <w:r w:rsidR="00E57EC9">
        <w:t xml:space="preserve">, </w:t>
      </w:r>
      <w:r w:rsidRPr="00034910">
        <w:t>elle balbutia rougissante</w:t>
      </w:r>
      <w:r w:rsidR="00E57EC9">
        <w:t xml:space="preserve">, </w:t>
      </w:r>
      <w:r w:rsidRPr="00034910">
        <w:t>son cœur frappant à grands coups sa poitrine</w:t>
      </w:r>
      <w:r w:rsidR="00E57EC9">
        <w:t> :</w:t>
      </w:r>
    </w:p>
    <w:p w14:paraId="43DBB5E3" w14:textId="77777777" w:rsidR="00E57EC9" w:rsidRDefault="00E57EC9" w:rsidP="00E57EC9">
      <w:r>
        <w:t>— </w:t>
      </w:r>
      <w:r w:rsidR="00776CEA" w:rsidRPr="00034910">
        <w:t>Et lui</w:t>
      </w:r>
      <w:r>
        <w:t xml:space="preserve">, </w:t>
      </w:r>
      <w:r w:rsidR="00776CEA" w:rsidRPr="00034910">
        <w:t>père</w:t>
      </w:r>
      <w:r>
        <w:t xml:space="preserve">, </w:t>
      </w:r>
      <w:r w:rsidR="00776CEA" w:rsidRPr="00034910">
        <w:t>ne lui dirai-je pas au revoir</w:t>
      </w:r>
      <w:r>
        <w:t> ?</w:t>
      </w:r>
    </w:p>
    <w:p w14:paraId="76EED836" w14:textId="499102FF" w:rsidR="00E57EC9" w:rsidRDefault="00776CEA" w:rsidP="00E57EC9">
      <w:r w:rsidRPr="00034910">
        <w:t>Elle désignait le blessé toujours étendu sans mouvement sur le lit</w:t>
      </w:r>
      <w:r w:rsidR="00E57EC9">
        <w:t>. M. </w:t>
      </w:r>
      <w:r w:rsidRPr="00034910">
        <w:t xml:space="preserve">Defrance ne répliqua pas </w:t>
      </w:r>
      <w:proofErr w:type="gramStart"/>
      <w:r w:rsidRPr="00034910">
        <w:t>de suite</w:t>
      </w:r>
      <w:proofErr w:type="gramEnd"/>
      <w:r w:rsidR="00E57EC9">
        <w:t xml:space="preserve">, </w:t>
      </w:r>
      <w:r w:rsidRPr="00034910">
        <w:t>on eût cru qu</w:t>
      </w:r>
      <w:r w:rsidR="00E57EC9">
        <w:t>’</w:t>
      </w:r>
      <w:r w:rsidRPr="00034910">
        <w:t>il interrogeait le visage du blessé</w:t>
      </w:r>
      <w:r w:rsidR="00E57EC9">
        <w:t>.</w:t>
      </w:r>
    </w:p>
    <w:p w14:paraId="7095D02C" w14:textId="77777777" w:rsidR="00E57EC9" w:rsidRDefault="00E57EC9" w:rsidP="00E57EC9">
      <w:r>
        <w:t>— </w:t>
      </w:r>
      <w:r w:rsidR="00776CEA" w:rsidRPr="00034910">
        <w:t>Allez donc</w:t>
      </w:r>
      <w:r>
        <w:t xml:space="preserve">, </w:t>
      </w:r>
      <w:r w:rsidR="00776CEA" w:rsidRPr="00034910">
        <w:t>enfant chérie</w:t>
      </w:r>
      <w:r>
        <w:t xml:space="preserve">. </w:t>
      </w:r>
      <w:r w:rsidR="00776CEA" w:rsidRPr="00034910">
        <w:t>Il dort</w:t>
      </w:r>
      <w:r>
        <w:t xml:space="preserve">, </w:t>
      </w:r>
      <w:r w:rsidR="00776CEA" w:rsidRPr="00034910">
        <w:t>cela n</w:t>
      </w:r>
      <w:r>
        <w:t>’</w:t>
      </w:r>
      <w:r w:rsidR="00776CEA" w:rsidRPr="00034910">
        <w:t>a pas d</w:t>
      </w:r>
      <w:r>
        <w:t>’</w:t>
      </w:r>
      <w:r w:rsidR="00776CEA" w:rsidRPr="00034910">
        <w:t>importance</w:t>
      </w:r>
      <w:r>
        <w:t>.</w:t>
      </w:r>
    </w:p>
    <w:p w14:paraId="0A5726BD" w14:textId="77777777" w:rsidR="00E57EC9" w:rsidRDefault="00776CEA" w:rsidP="00E57EC9">
      <w:r w:rsidRPr="00034910">
        <w:t>D</w:t>
      </w:r>
      <w:r w:rsidR="00E57EC9">
        <w:t>’</w:t>
      </w:r>
      <w:r w:rsidRPr="00034910">
        <w:t>un bond</w:t>
      </w:r>
      <w:r w:rsidR="00E57EC9">
        <w:t xml:space="preserve">, </w:t>
      </w:r>
      <w:proofErr w:type="spellStart"/>
      <w:r w:rsidRPr="00034910">
        <w:t>Fleuriane</w:t>
      </w:r>
      <w:proofErr w:type="spellEnd"/>
      <w:r w:rsidRPr="00034910">
        <w:t xml:space="preserve"> fut auprès de la couche où gisait Dick </w:t>
      </w:r>
      <w:proofErr w:type="spellStart"/>
      <w:r w:rsidRPr="00034910">
        <w:t>Fann</w:t>
      </w:r>
      <w:proofErr w:type="spellEnd"/>
      <w:r w:rsidR="00E57EC9">
        <w:t>.</w:t>
      </w:r>
    </w:p>
    <w:p w14:paraId="5CFF4F6A" w14:textId="77777777" w:rsidR="00E57EC9" w:rsidRDefault="00776CEA" w:rsidP="00E57EC9">
      <w:r w:rsidRPr="00034910">
        <w:t>La main du jeune homme pendait au bord du lit</w:t>
      </w:r>
      <w:r w:rsidR="00E57EC9">
        <w:t xml:space="preserve">. </w:t>
      </w:r>
      <w:r w:rsidRPr="00034910">
        <w:t>Elle l</w:t>
      </w:r>
      <w:r w:rsidR="00E57EC9">
        <w:t>’</w:t>
      </w:r>
      <w:r w:rsidRPr="00034910">
        <w:t>étreignit de ses deux mains soudainement devenues brûlantes</w:t>
      </w:r>
      <w:r w:rsidR="00E57EC9">
        <w:t xml:space="preserve">. </w:t>
      </w:r>
      <w:r w:rsidRPr="00034910">
        <w:t>Et elle demeura médusée</w:t>
      </w:r>
      <w:r w:rsidR="00E57EC9">
        <w:t xml:space="preserve">, </w:t>
      </w:r>
      <w:r w:rsidRPr="00034910">
        <w:t xml:space="preserve">les yeux agrandis par la </w:t>
      </w:r>
      <w:r w:rsidRPr="00034910">
        <w:lastRenderedPageBreak/>
        <w:t>stupeur</w:t>
      </w:r>
      <w:r w:rsidR="00E57EC9">
        <w:t xml:space="preserve">, </w:t>
      </w:r>
      <w:r w:rsidRPr="00034910">
        <w:t>les lèvres entr</w:t>
      </w:r>
      <w:r w:rsidR="00E57EC9">
        <w:t>’</w:t>
      </w:r>
      <w:r w:rsidRPr="00034910">
        <w:t>ouvertes pour un cri qui s</w:t>
      </w:r>
      <w:r w:rsidR="00E57EC9">
        <w:t>’</w:t>
      </w:r>
      <w:r w:rsidRPr="00034910">
        <w:t>étrangla dans sa gorge</w:t>
      </w:r>
      <w:r w:rsidR="00E57EC9">
        <w:t>.</w:t>
      </w:r>
    </w:p>
    <w:p w14:paraId="2DC13DE8" w14:textId="77777777" w:rsidR="00E57EC9" w:rsidRDefault="00776CEA" w:rsidP="00E57EC9">
      <w:r w:rsidRPr="00034910">
        <w:t>Le mourant s</w:t>
      </w:r>
      <w:r w:rsidR="00E57EC9">
        <w:t>’</w:t>
      </w:r>
      <w:r w:rsidRPr="00034910">
        <w:t>était animé</w:t>
      </w:r>
      <w:r w:rsidR="00E57EC9">
        <w:t xml:space="preserve">. </w:t>
      </w:r>
      <w:r w:rsidRPr="00034910">
        <w:t>Ses doigts avaient répondu à la pression de ceux de la jeune fille</w:t>
      </w:r>
      <w:r w:rsidR="00E57EC9">
        <w:t>.</w:t>
      </w:r>
    </w:p>
    <w:p w14:paraId="25886DF6" w14:textId="77777777" w:rsidR="00E57EC9" w:rsidRDefault="00776CEA" w:rsidP="00E57EC9">
      <w:r w:rsidRPr="00034910">
        <w:t>Et puis ses paupières se soulevèrent lentement</w:t>
      </w:r>
      <w:r w:rsidR="00E57EC9">
        <w:t xml:space="preserve">, </w:t>
      </w:r>
      <w:r w:rsidRPr="00034910">
        <w:t>déma</w:t>
      </w:r>
      <w:r w:rsidRPr="00034910">
        <w:t>s</w:t>
      </w:r>
      <w:r w:rsidRPr="00034910">
        <w:t>quant son regard clair qui se fixa sur la visiteuse</w:t>
      </w:r>
      <w:r w:rsidR="00E57EC9">
        <w:t xml:space="preserve">. </w:t>
      </w:r>
      <w:r w:rsidRPr="00034910">
        <w:t>Ses lèvres r</w:t>
      </w:r>
      <w:r w:rsidRPr="00034910">
        <w:t>e</w:t>
      </w:r>
      <w:r w:rsidRPr="00034910">
        <w:t>muèrent</w:t>
      </w:r>
      <w:r w:rsidR="00E57EC9">
        <w:t xml:space="preserve">. </w:t>
      </w:r>
      <w:r w:rsidRPr="00034910">
        <w:t>Dans un souffle</w:t>
      </w:r>
      <w:r w:rsidR="00E57EC9">
        <w:t xml:space="preserve">, </w:t>
      </w:r>
      <w:r w:rsidRPr="00034910">
        <w:t>la charmante Canadienne perçut ce seul mot</w:t>
      </w:r>
      <w:r w:rsidR="00E57EC9">
        <w:t> :</w:t>
      </w:r>
    </w:p>
    <w:p w14:paraId="60C53459" w14:textId="77777777" w:rsidR="00E57EC9" w:rsidRDefault="00E57EC9" w:rsidP="00E57EC9">
      <w:r>
        <w:t>— </w:t>
      </w:r>
      <w:r w:rsidR="00776CEA" w:rsidRPr="00034910">
        <w:t>Obéissez</w:t>
      </w:r>
      <w:r>
        <w:t>.</w:t>
      </w:r>
    </w:p>
    <w:p w14:paraId="35EDA247" w14:textId="77777777" w:rsidR="00E57EC9" w:rsidRDefault="00776CEA" w:rsidP="00E57EC9">
      <w:r w:rsidRPr="00034910">
        <w:t>Les paupières retombèrent cachant de nouveau le regard</w:t>
      </w:r>
      <w:r w:rsidR="00E57EC9">
        <w:t xml:space="preserve">. </w:t>
      </w:r>
      <w:r w:rsidRPr="00034910">
        <w:t>Les doigts se desserrèrent peu à peu</w:t>
      </w:r>
      <w:r w:rsidR="00E57EC9">
        <w:t xml:space="preserve">. </w:t>
      </w:r>
      <w:r w:rsidRPr="00034910">
        <w:t>Le blessé était retombé dans son anéantissement</w:t>
      </w:r>
      <w:r w:rsidR="00E57EC9">
        <w:t>.</w:t>
      </w:r>
    </w:p>
    <w:p w14:paraId="12BD924E" w14:textId="77777777" w:rsidR="00E57EC9" w:rsidRDefault="00776CEA" w:rsidP="00E57EC9">
      <w:r w:rsidRPr="00034910">
        <w:t>Mais quelques secondes durant</w:t>
      </w:r>
      <w:r w:rsidR="00E57EC9">
        <w:t xml:space="preserve">, </w:t>
      </w:r>
      <w:r w:rsidRPr="00034910">
        <w:t>au contact de l</w:t>
      </w:r>
      <w:r w:rsidR="00E57EC9">
        <w:t>’</w:t>
      </w:r>
      <w:r w:rsidRPr="00034910">
        <w:t>aimante enfant</w:t>
      </w:r>
      <w:r w:rsidR="00E57EC9">
        <w:t xml:space="preserve">, </w:t>
      </w:r>
      <w:r w:rsidRPr="00034910">
        <w:t>le cadavre avait vécu</w:t>
      </w:r>
      <w:r w:rsidR="00E57EC9">
        <w:t xml:space="preserve">. </w:t>
      </w:r>
      <w:r w:rsidRPr="00034910">
        <w:t>Il avait vu</w:t>
      </w:r>
      <w:r w:rsidR="00E57EC9">
        <w:t xml:space="preserve">, </w:t>
      </w:r>
      <w:r w:rsidRPr="00034910">
        <w:t>il avait parlé</w:t>
      </w:r>
      <w:r w:rsidR="00E57EC9">
        <w:t xml:space="preserve">. </w:t>
      </w:r>
      <w:proofErr w:type="spellStart"/>
      <w:r w:rsidRPr="00034910">
        <w:t>Fleuriane</w:t>
      </w:r>
      <w:proofErr w:type="spellEnd"/>
      <w:r w:rsidRPr="00034910">
        <w:t xml:space="preserve"> s</w:t>
      </w:r>
      <w:r w:rsidR="00E57EC9">
        <w:t>’</w:t>
      </w:r>
      <w:r w:rsidRPr="00034910">
        <w:t>en alla</w:t>
      </w:r>
      <w:r w:rsidR="00E57EC9">
        <w:t xml:space="preserve">, </w:t>
      </w:r>
      <w:r w:rsidRPr="00034910">
        <w:t>emportant une espérance tenace que sa raison ne s</w:t>
      </w:r>
      <w:r w:rsidR="00E57EC9">
        <w:t>’</w:t>
      </w:r>
      <w:r w:rsidRPr="00034910">
        <w:t>expliquait pas</w:t>
      </w:r>
      <w:r w:rsidR="00E57EC9">
        <w:t>.</w:t>
      </w:r>
    </w:p>
    <w:p w14:paraId="2E8BF182" w14:textId="77777777" w:rsidR="00E57EC9" w:rsidRDefault="00776CEA" w:rsidP="00E57EC9">
      <w:r w:rsidRPr="00034910">
        <w:t>Seulement elle suivit à la lettre les instructions de son père</w:t>
      </w:r>
      <w:r w:rsidR="00E57EC9">
        <w:t>.</w:t>
      </w:r>
    </w:p>
    <w:p w14:paraId="6B3CDA3F" w14:textId="77777777" w:rsidR="00E57EC9" w:rsidRDefault="00776CEA" w:rsidP="00E57EC9">
      <w:r w:rsidRPr="00034910">
        <w:t xml:space="preserve">Elle fit prix au </w:t>
      </w:r>
      <w:proofErr w:type="spellStart"/>
      <w:r w:rsidRPr="00034910">
        <w:t>Jippy-Pavilion</w:t>
      </w:r>
      <w:proofErr w:type="spellEnd"/>
      <w:r w:rsidRPr="00034910">
        <w:t xml:space="preserve"> pour un séjour prolongé à la semaine</w:t>
      </w:r>
      <w:r w:rsidR="00E57EC9">
        <w:t>.</w:t>
      </w:r>
    </w:p>
    <w:p w14:paraId="0A329813" w14:textId="4B467266" w:rsidR="00E57EC9" w:rsidRDefault="00776CEA" w:rsidP="00E57EC9">
      <w:r w:rsidRPr="00034910">
        <w:t>Larmette s</w:t>
      </w:r>
      <w:r w:rsidR="00E57EC9">
        <w:t>’</w:t>
      </w:r>
      <w:r w:rsidRPr="00034910">
        <w:t>empressa de l</w:t>
      </w:r>
      <w:r w:rsidR="00E57EC9">
        <w:t>’</w:t>
      </w:r>
      <w:r w:rsidRPr="00034910">
        <w:t>imiter</w:t>
      </w:r>
      <w:r w:rsidR="00E57EC9">
        <w:t xml:space="preserve">, </w:t>
      </w:r>
      <w:r w:rsidRPr="00034910">
        <w:t>ainsi qu</w:t>
      </w:r>
      <w:r w:rsidR="00E57EC9">
        <w:t>’</w:t>
      </w:r>
      <w:r w:rsidRPr="00034910">
        <w:t>elle l</w:t>
      </w:r>
      <w:r w:rsidR="00E57EC9">
        <w:t>’</w:t>
      </w:r>
      <w:r w:rsidRPr="00034910">
        <w:t xml:space="preserve">apprit par </w:t>
      </w:r>
      <w:r w:rsidR="00E57EC9">
        <w:t>M</w:t>
      </w:r>
      <w:r w:rsidR="00E57EC9" w:rsidRPr="00E57EC9">
        <w:rPr>
          <w:vertAlign w:val="superscript"/>
        </w:rPr>
        <w:t>me</w:t>
      </w:r>
      <w:r w:rsidR="00E57EC9">
        <w:t> </w:t>
      </w:r>
      <w:proofErr w:type="spellStart"/>
      <w:r w:rsidRPr="00034910">
        <w:t>Patorne</w:t>
      </w:r>
      <w:proofErr w:type="spellEnd"/>
      <w:r w:rsidR="00E57EC9">
        <w:t xml:space="preserve">, </w:t>
      </w:r>
      <w:r w:rsidRPr="00034910">
        <w:t>transportée au septième ciel</w:t>
      </w:r>
      <w:r w:rsidR="00E57EC9">
        <w:t>.</w:t>
      </w:r>
    </w:p>
    <w:p w14:paraId="5A3E101B" w14:textId="188D924F" w:rsidR="00E57EC9" w:rsidRDefault="00776CEA" w:rsidP="00E57EC9">
      <w:r w:rsidRPr="00034910">
        <w:t>De même</w:t>
      </w:r>
      <w:r w:rsidR="00E57EC9">
        <w:t xml:space="preserve">, </w:t>
      </w:r>
      <w:r w:rsidRPr="00034910">
        <w:t>elle congédia son mécanicien après l</w:t>
      </w:r>
      <w:r w:rsidR="00E57EC9">
        <w:t>’</w:t>
      </w:r>
      <w:r w:rsidRPr="00034910">
        <w:t xml:space="preserve">embarquement de la </w:t>
      </w:r>
      <w:r w:rsidR="00BC2D44">
        <w:t>30</w:t>
      </w:r>
      <w:r w:rsidR="00E57EC9">
        <w:t xml:space="preserve"> </w:t>
      </w:r>
      <w:r w:rsidR="00BC2D44">
        <w:t>H</w:t>
      </w:r>
      <w:r w:rsidR="00E57EC9">
        <w:t xml:space="preserve"> </w:t>
      </w:r>
      <w:r w:rsidR="00BC2D44">
        <w:t>P</w:t>
      </w:r>
      <w:r w:rsidRPr="00034910">
        <w:t xml:space="preserve"> sur le </w:t>
      </w:r>
      <w:r w:rsidRPr="00796ACF">
        <w:rPr>
          <w:i/>
          <w:iCs/>
        </w:rPr>
        <w:t>W</w:t>
      </w:r>
      <w:r w:rsidRPr="00034910">
        <w:rPr>
          <w:i/>
          <w:iCs/>
        </w:rPr>
        <w:t>hite-Bird</w:t>
      </w:r>
      <w:r w:rsidR="00E57EC9">
        <w:rPr>
          <w:i/>
          <w:iCs/>
        </w:rPr>
        <w:t xml:space="preserve">, </w:t>
      </w:r>
      <w:r w:rsidRPr="00034910">
        <w:t xml:space="preserve">embarquement qui eut lieu sous la rubrique </w:t>
      </w:r>
      <w:r w:rsidR="00E57EC9">
        <w:t>« </w:t>
      </w:r>
      <w:r w:rsidRPr="00034910">
        <w:t>pour être mise en dépôt au garage de la Compagnie</w:t>
      </w:r>
      <w:r w:rsidR="00E57EC9">
        <w:t xml:space="preserve">, </w:t>
      </w:r>
      <w:r w:rsidRPr="00034910">
        <w:t>à Valdez</w:t>
      </w:r>
      <w:r w:rsidR="00E57EC9">
        <w:t>… »</w:t>
      </w:r>
    </w:p>
    <w:p w14:paraId="03D09F86" w14:textId="77777777" w:rsidR="00E57EC9" w:rsidRDefault="00776CEA" w:rsidP="00E57EC9">
      <w:r w:rsidRPr="00034910">
        <w:t>Et elle se rendit auprès du blessé</w:t>
      </w:r>
      <w:r w:rsidR="00E57EC9">
        <w:t>.</w:t>
      </w:r>
    </w:p>
    <w:p w14:paraId="7A09219F" w14:textId="77777777" w:rsidR="00E57EC9" w:rsidRDefault="00776CEA" w:rsidP="00E57EC9">
      <w:r w:rsidRPr="00034910">
        <w:lastRenderedPageBreak/>
        <w:t>Durant tout l</w:t>
      </w:r>
      <w:r w:rsidR="00E57EC9">
        <w:t>’</w:t>
      </w:r>
      <w:r w:rsidRPr="00034910">
        <w:t>après-midi</w:t>
      </w:r>
      <w:r w:rsidR="00E57EC9">
        <w:t xml:space="preserve">, </w:t>
      </w:r>
      <w:r w:rsidRPr="00034910">
        <w:t>elle se tint à son chevet</w:t>
      </w:r>
      <w:r w:rsidR="00E57EC9">
        <w:t xml:space="preserve">, </w:t>
      </w:r>
      <w:r w:rsidRPr="00034910">
        <w:t>imm</w:t>
      </w:r>
      <w:r w:rsidRPr="00034910">
        <w:t>o</w:t>
      </w:r>
      <w:r w:rsidRPr="00034910">
        <w:t>bile</w:t>
      </w:r>
      <w:r w:rsidR="00E57EC9">
        <w:t xml:space="preserve">, </w:t>
      </w:r>
      <w:r w:rsidRPr="00034910">
        <w:t>muette</w:t>
      </w:r>
      <w:r w:rsidR="00E57EC9">
        <w:t xml:space="preserve">, </w:t>
      </w:r>
      <w:r w:rsidRPr="00034910">
        <w:t xml:space="preserve">introduisant entre ses dents serrées les cordiaux préparés par le pseudo-docteur Francesco </w:t>
      </w:r>
      <w:proofErr w:type="spellStart"/>
      <w:r w:rsidRPr="00034910">
        <w:t>Noscoso</w:t>
      </w:r>
      <w:proofErr w:type="spellEnd"/>
      <w:r w:rsidR="00E57EC9">
        <w:t xml:space="preserve">. </w:t>
      </w:r>
      <w:r w:rsidRPr="00034910">
        <w:t>Dans ces soins</w:t>
      </w:r>
      <w:r w:rsidR="00E57EC9">
        <w:t xml:space="preserve">, </w:t>
      </w:r>
      <w:r w:rsidRPr="00034910">
        <w:t>elle trouvait une douceur infinie</w:t>
      </w:r>
      <w:r w:rsidR="00E57EC9">
        <w:t xml:space="preserve">. </w:t>
      </w:r>
      <w:r w:rsidRPr="00034910">
        <w:t>Au surplus</w:t>
      </w:r>
      <w:r w:rsidR="00E57EC9">
        <w:t xml:space="preserve">, </w:t>
      </w:r>
      <w:r w:rsidRPr="00034910">
        <w:t>son père l</w:t>
      </w:r>
      <w:r w:rsidR="00E57EC9">
        <w:t>’</w:t>
      </w:r>
      <w:r w:rsidRPr="00034910">
        <w:t>encourageait</w:t>
      </w:r>
      <w:r w:rsidR="00E57EC9">
        <w:t>.</w:t>
      </w:r>
    </w:p>
    <w:p w14:paraId="1AC2F89F" w14:textId="77777777" w:rsidR="00E57EC9" w:rsidRDefault="00E57EC9" w:rsidP="00E57EC9">
      <w:r>
        <w:t>— </w:t>
      </w:r>
      <w:r w:rsidR="00776CEA" w:rsidRPr="00034910">
        <w:t>J</w:t>
      </w:r>
      <w:r>
        <w:t>’</w:t>
      </w:r>
      <w:r w:rsidR="00776CEA" w:rsidRPr="00034910">
        <w:t>espère empêcher la poussée de la fièvre</w:t>
      </w:r>
      <w:r>
        <w:t xml:space="preserve">. </w:t>
      </w:r>
      <w:r w:rsidR="00776CEA" w:rsidRPr="00034910">
        <w:t>Par bonheur</w:t>
      </w:r>
      <w:r>
        <w:t xml:space="preserve">, </w:t>
      </w:r>
      <w:r w:rsidR="00776CEA" w:rsidRPr="00034910">
        <w:t>durant mes chasses dans le Nord</w:t>
      </w:r>
      <w:r>
        <w:t xml:space="preserve">, </w:t>
      </w:r>
      <w:r w:rsidR="00776CEA" w:rsidRPr="00034910">
        <w:t>aux confins du continent</w:t>
      </w:r>
      <w:r>
        <w:t xml:space="preserve">, </w:t>
      </w:r>
      <w:r w:rsidR="00776CEA" w:rsidRPr="00034910">
        <w:t>j</w:t>
      </w:r>
      <w:r>
        <w:t>’</w:t>
      </w:r>
      <w:r w:rsidR="00776CEA" w:rsidRPr="00034910">
        <w:t>ai appris comment on soigne les blessures</w:t>
      </w:r>
      <w:r>
        <w:t xml:space="preserve">. </w:t>
      </w:r>
      <w:r w:rsidR="00776CEA" w:rsidRPr="00034910">
        <w:t>Les recettes des cha</w:t>
      </w:r>
      <w:r w:rsidR="00776CEA" w:rsidRPr="00034910">
        <w:t>s</w:t>
      </w:r>
      <w:r w:rsidR="00776CEA" w:rsidRPr="00034910">
        <w:t>seurs valent mieux que les ordonnances des médecins des villes</w:t>
      </w:r>
      <w:r>
        <w:t>.</w:t>
      </w:r>
    </w:p>
    <w:p w14:paraId="5FF6544E" w14:textId="5F04ABA4" w:rsidR="00E57EC9" w:rsidRDefault="00776CEA" w:rsidP="00E57EC9">
      <w:r w:rsidRPr="00034910">
        <w:t xml:space="preserve">Dans les yeux de </w:t>
      </w:r>
      <w:r w:rsidR="00E57EC9">
        <w:t>M. </w:t>
      </w:r>
      <w:r w:rsidRPr="00034910">
        <w:t>Defrance dansait une petite flamme ironique</w:t>
      </w:r>
      <w:r w:rsidR="00E57EC9">
        <w:t xml:space="preserve"> ; </w:t>
      </w:r>
      <w:r w:rsidRPr="00034910">
        <w:t>du moins apparut-elle ainsi à son interlocutrice</w:t>
      </w:r>
      <w:r w:rsidR="00E57EC9">
        <w:t xml:space="preserve">. </w:t>
      </w:r>
      <w:r w:rsidRPr="00034910">
        <w:t>Celle-ci se demanda pourquoi son père semblait railler</w:t>
      </w:r>
      <w:r w:rsidR="00E57EC9">
        <w:t>.</w:t>
      </w:r>
    </w:p>
    <w:p w14:paraId="7935F6E3" w14:textId="77777777" w:rsidR="00E57EC9" w:rsidRDefault="00776CEA" w:rsidP="00E57EC9">
      <w:r w:rsidRPr="00034910">
        <w:t>Le soir vint</w:t>
      </w:r>
      <w:r w:rsidR="00E57EC9">
        <w:t xml:space="preserve">. </w:t>
      </w:r>
      <w:r w:rsidRPr="00034910">
        <w:t>Décidément le traitement du pseudo-docteur faisait merveille</w:t>
      </w:r>
      <w:r w:rsidR="00E57EC9">
        <w:t xml:space="preserve">. </w:t>
      </w:r>
      <w:r w:rsidRPr="00034910">
        <w:t>Aucune trace de fièvre</w:t>
      </w:r>
      <w:r w:rsidR="00E57EC9">
        <w:t xml:space="preserve">. </w:t>
      </w:r>
      <w:r w:rsidRPr="00034910">
        <w:t>Or</w:t>
      </w:r>
      <w:r w:rsidR="00E57EC9">
        <w:t xml:space="preserve">, </w:t>
      </w:r>
      <w:r w:rsidRPr="00034910">
        <w:t>la fièvre constitue le réel danger pour quiconque a perdu beaucoup de sang</w:t>
      </w:r>
      <w:r w:rsidR="00E57EC9">
        <w:t xml:space="preserve">. </w:t>
      </w:r>
      <w:proofErr w:type="spellStart"/>
      <w:r w:rsidRPr="00034910">
        <w:t>Fle</w:t>
      </w:r>
      <w:r w:rsidRPr="00034910">
        <w:t>u</w:t>
      </w:r>
      <w:r w:rsidRPr="00034910">
        <w:t>riane</w:t>
      </w:r>
      <w:proofErr w:type="spellEnd"/>
      <w:r w:rsidRPr="00034910">
        <w:t xml:space="preserve"> regagna donc le </w:t>
      </w:r>
      <w:proofErr w:type="spellStart"/>
      <w:r w:rsidRPr="00034910">
        <w:t>Jippy-Pavilion</w:t>
      </w:r>
      <w:proofErr w:type="spellEnd"/>
      <w:r w:rsidR="00E57EC9">
        <w:t xml:space="preserve">, </w:t>
      </w:r>
      <w:r w:rsidRPr="00034910">
        <w:t>sinon joyeuse</w:t>
      </w:r>
      <w:r w:rsidR="00E57EC9">
        <w:t xml:space="preserve">, </w:t>
      </w:r>
      <w:r w:rsidRPr="00034910">
        <w:t>du moins tranquillisée</w:t>
      </w:r>
      <w:r w:rsidR="00E57EC9">
        <w:t>.</w:t>
      </w:r>
    </w:p>
    <w:p w14:paraId="7E795259" w14:textId="77777777" w:rsidR="00E57EC9" w:rsidRDefault="00776CEA" w:rsidP="00E57EC9">
      <w:proofErr w:type="spellStart"/>
      <w:r w:rsidRPr="00034910">
        <w:t>Patorne</w:t>
      </w:r>
      <w:proofErr w:type="spellEnd"/>
      <w:r w:rsidR="00E57EC9">
        <w:t xml:space="preserve">, </w:t>
      </w:r>
      <w:r w:rsidRPr="00034910">
        <w:t>lors de sa rentrée au salon</w:t>
      </w:r>
      <w:r w:rsidR="00E57EC9">
        <w:t xml:space="preserve">, </w:t>
      </w:r>
      <w:r w:rsidRPr="00034910">
        <w:t xml:space="preserve">interrompit une conversation animée avec Larmette et le Chilien </w:t>
      </w:r>
      <w:proofErr w:type="spellStart"/>
      <w:r w:rsidRPr="00034910">
        <w:t>Botera</w:t>
      </w:r>
      <w:proofErr w:type="spellEnd"/>
      <w:r w:rsidRPr="00034910">
        <w:t xml:space="preserve"> pour s</w:t>
      </w:r>
      <w:r w:rsidR="00E57EC9">
        <w:t>’</w:t>
      </w:r>
      <w:r w:rsidRPr="00034910">
        <w:t>enquérir d</w:t>
      </w:r>
      <w:r w:rsidR="00E57EC9">
        <w:t>’</w:t>
      </w:r>
      <w:r w:rsidRPr="00034910">
        <w:t>un ton d</w:t>
      </w:r>
      <w:r w:rsidR="00E57EC9">
        <w:t>’</w:t>
      </w:r>
      <w:r w:rsidRPr="00034910">
        <w:t>intérêt affecté de l</w:t>
      </w:r>
      <w:r w:rsidR="00E57EC9">
        <w:t>’</w:t>
      </w:r>
      <w:r w:rsidRPr="00034910">
        <w:t xml:space="preserve">état de Dick </w:t>
      </w:r>
      <w:proofErr w:type="spellStart"/>
      <w:r w:rsidRPr="00034910">
        <w:t>Fann</w:t>
      </w:r>
      <w:proofErr w:type="spellEnd"/>
      <w:r w:rsidR="00E57EC9">
        <w:t>.</w:t>
      </w:r>
    </w:p>
    <w:p w14:paraId="6ABA88A6" w14:textId="77777777" w:rsidR="00E57EC9" w:rsidRDefault="00776CEA" w:rsidP="00E57EC9">
      <w:r w:rsidRPr="00034910">
        <w:t>La jeune fille répondit sans se faire prier</w:t>
      </w:r>
      <w:r w:rsidR="00E57EC9">
        <w:t xml:space="preserve">. </w:t>
      </w:r>
      <w:r w:rsidRPr="00034910">
        <w:t>On espérait le sauver</w:t>
      </w:r>
      <w:r w:rsidR="00E57EC9">
        <w:t xml:space="preserve"> ; </w:t>
      </w:r>
      <w:r w:rsidRPr="00034910">
        <w:t>mais cinq à six semaines s</w:t>
      </w:r>
      <w:r w:rsidR="00E57EC9">
        <w:t>’</w:t>
      </w:r>
      <w:r w:rsidRPr="00034910">
        <w:t>écouleraient</w:t>
      </w:r>
      <w:r w:rsidR="00E57EC9">
        <w:t xml:space="preserve">, </w:t>
      </w:r>
      <w:r w:rsidRPr="00034910">
        <w:t>avant que le blessé pût quitter sa couche de souffrance</w:t>
      </w:r>
      <w:r w:rsidR="00E57EC9">
        <w:t xml:space="preserve">. </w:t>
      </w:r>
      <w:r w:rsidRPr="00034910">
        <w:t>Elle conclut en r</w:t>
      </w:r>
      <w:r w:rsidRPr="00034910">
        <w:t>e</w:t>
      </w:r>
      <w:r w:rsidRPr="00034910">
        <w:t>gardant le joaillier bien en face</w:t>
      </w:r>
      <w:r w:rsidR="00E57EC9">
        <w:t> :</w:t>
      </w:r>
    </w:p>
    <w:p w14:paraId="0DDAC49F" w14:textId="77777777" w:rsidR="00E57EC9" w:rsidRDefault="00E57EC9" w:rsidP="00E57EC9">
      <w:r>
        <w:t>— </w:t>
      </w:r>
      <w:r w:rsidR="00776CEA" w:rsidRPr="00034910">
        <w:t>Ceci nous privera du plaisir de continuer le tour du monde en votre compagnie</w:t>
      </w:r>
      <w:r>
        <w:t>.</w:t>
      </w:r>
    </w:p>
    <w:p w14:paraId="06779B52" w14:textId="77777777" w:rsidR="00E57EC9" w:rsidRDefault="00776CEA" w:rsidP="00E57EC9">
      <w:r w:rsidRPr="00034910">
        <w:t>Le ton de cette remarque était celui d</w:t>
      </w:r>
      <w:r w:rsidR="00E57EC9">
        <w:t>’</w:t>
      </w:r>
      <w:r w:rsidRPr="00034910">
        <w:t>un ordre</w:t>
      </w:r>
      <w:r w:rsidR="00E57EC9">
        <w:t xml:space="preserve">. </w:t>
      </w:r>
      <w:r w:rsidRPr="00034910">
        <w:t>Il ne parut pas comprendre</w:t>
      </w:r>
      <w:r w:rsidR="00E57EC9">
        <w:t>.</w:t>
      </w:r>
    </w:p>
    <w:p w14:paraId="31F91CE1" w14:textId="77777777" w:rsidR="00E57EC9" w:rsidRDefault="00E57EC9" w:rsidP="00E57EC9">
      <w:r>
        <w:lastRenderedPageBreak/>
        <w:t>— </w:t>
      </w:r>
      <w:r w:rsidR="00776CEA" w:rsidRPr="00034910">
        <w:t>Mademoiselle</w:t>
      </w:r>
      <w:r>
        <w:t xml:space="preserve">, </w:t>
      </w:r>
      <w:r w:rsidR="00776CEA" w:rsidRPr="00034910">
        <w:t>fit-il avec un respect parfaitement joué</w:t>
      </w:r>
      <w:r>
        <w:t xml:space="preserve">, </w:t>
      </w:r>
      <w:r w:rsidR="00776CEA" w:rsidRPr="00034910">
        <w:t>j</w:t>
      </w:r>
      <w:r>
        <w:t>’</w:t>
      </w:r>
      <w:r w:rsidR="00776CEA" w:rsidRPr="00034910">
        <w:t>ai tenu à voyager de conserve avec vous</w:t>
      </w:r>
      <w:r>
        <w:t xml:space="preserve">, </w:t>
      </w:r>
      <w:r w:rsidR="00776CEA" w:rsidRPr="00034910">
        <w:t>parce que vous préc</w:t>
      </w:r>
      <w:r w:rsidR="00776CEA" w:rsidRPr="00034910">
        <w:t>é</w:t>
      </w:r>
      <w:r w:rsidR="00776CEA" w:rsidRPr="00034910">
        <w:t>diez l</w:t>
      </w:r>
      <w:r>
        <w:t>’</w:t>
      </w:r>
      <w:r w:rsidR="00776CEA" w:rsidRPr="00034910">
        <w:t>ensemble des concurrents de plusieurs jours</w:t>
      </w:r>
      <w:r>
        <w:t xml:space="preserve">. </w:t>
      </w:r>
      <w:r w:rsidR="00776CEA" w:rsidRPr="00034910">
        <w:t>La situation</w:t>
      </w:r>
      <w:r>
        <w:t xml:space="preserve">, </w:t>
      </w:r>
      <w:r w:rsidR="00776CEA" w:rsidRPr="00034910">
        <w:t>bien que retournée</w:t>
      </w:r>
      <w:r>
        <w:t xml:space="preserve">, </w:t>
      </w:r>
      <w:r w:rsidR="00776CEA" w:rsidRPr="00034910">
        <w:t>va rester la même</w:t>
      </w:r>
      <w:r>
        <w:t xml:space="preserve">. </w:t>
      </w:r>
      <w:r w:rsidR="00776CEA" w:rsidRPr="00034910">
        <w:t>Désormais</w:t>
      </w:r>
      <w:r>
        <w:t xml:space="preserve">, </w:t>
      </w:r>
      <w:r w:rsidR="00776CEA" w:rsidRPr="00034910">
        <w:t>vous suivrez la course à l</w:t>
      </w:r>
      <w:r>
        <w:t>’</w:t>
      </w:r>
      <w:r w:rsidR="00776CEA" w:rsidRPr="00034910">
        <w:t>arrière-garde</w:t>
      </w:r>
      <w:r>
        <w:t xml:space="preserve">. </w:t>
      </w:r>
      <w:r w:rsidR="00776CEA" w:rsidRPr="00034910">
        <w:t>Or</w:t>
      </w:r>
      <w:r>
        <w:t xml:space="preserve">, </w:t>
      </w:r>
      <w:r w:rsidR="00776CEA" w:rsidRPr="00034910">
        <w:t>je suis Français</w:t>
      </w:r>
      <w:r>
        <w:t xml:space="preserve">, </w:t>
      </w:r>
      <w:r w:rsidR="00776CEA" w:rsidRPr="00034910">
        <w:t>vous êtes Can</w:t>
      </w:r>
      <w:r w:rsidR="00776CEA" w:rsidRPr="00034910">
        <w:t>a</w:t>
      </w:r>
      <w:r w:rsidR="00776CEA" w:rsidRPr="00034910">
        <w:t>dienne</w:t>
      </w:r>
      <w:r>
        <w:t xml:space="preserve">, </w:t>
      </w:r>
      <w:r w:rsidR="00776CEA" w:rsidRPr="00034910">
        <w:t>je considérerais comme un crime de vous abandonner à vos propres forces pour la traversée des déserts glacés de l</w:t>
      </w:r>
      <w:r>
        <w:t>’</w:t>
      </w:r>
      <w:r w:rsidR="00776CEA" w:rsidRPr="00034910">
        <w:t>Alaska et du Nord Sibérien</w:t>
      </w:r>
      <w:r>
        <w:t>.</w:t>
      </w:r>
    </w:p>
    <w:p w14:paraId="6FCAFD71" w14:textId="74C5ADBF" w:rsidR="00E57EC9" w:rsidRDefault="00E57EC9" w:rsidP="00E57EC9">
      <w:r>
        <w:t>M</w:t>
      </w:r>
      <w:r w:rsidRPr="00E57EC9">
        <w:rPr>
          <w:vertAlign w:val="superscript"/>
        </w:rPr>
        <w:t>me</w:t>
      </w:r>
      <w:r>
        <w:t> </w:t>
      </w:r>
      <w:proofErr w:type="spellStart"/>
      <w:r w:rsidR="00776CEA" w:rsidRPr="00034910">
        <w:t>Patorne</w:t>
      </w:r>
      <w:proofErr w:type="spellEnd"/>
      <w:r w:rsidR="00776CEA" w:rsidRPr="00034910">
        <w:t xml:space="preserve"> roula des yeux blancs</w:t>
      </w:r>
      <w:r>
        <w:t xml:space="preserve">. </w:t>
      </w:r>
      <w:r w:rsidR="00776CEA" w:rsidRPr="00034910">
        <w:t>Sans doute possible</w:t>
      </w:r>
      <w:r>
        <w:t xml:space="preserve">, </w:t>
      </w:r>
      <w:r w:rsidR="00776CEA" w:rsidRPr="00034910">
        <w:t>la ridicule créature s</w:t>
      </w:r>
      <w:r>
        <w:t>’</w:t>
      </w:r>
      <w:r w:rsidR="00776CEA" w:rsidRPr="00034910">
        <w:t>attribuait tout le mérite de cette décision</w:t>
      </w:r>
      <w:r>
        <w:t>.</w:t>
      </w:r>
    </w:p>
    <w:p w14:paraId="4BC830E0" w14:textId="77777777" w:rsidR="00E57EC9" w:rsidRDefault="00776CEA" w:rsidP="00E57EC9">
      <w:proofErr w:type="spellStart"/>
      <w:r w:rsidRPr="00034910">
        <w:t>Fleuriane</w:t>
      </w:r>
      <w:proofErr w:type="spellEnd"/>
      <w:r w:rsidRPr="00034910">
        <w:t xml:space="preserve"> regagna sa chambre</w:t>
      </w:r>
      <w:r w:rsidR="00E57EC9">
        <w:t xml:space="preserve">. </w:t>
      </w:r>
      <w:r w:rsidRPr="00034910">
        <w:t>En y entrant</w:t>
      </w:r>
      <w:r w:rsidR="00E57EC9">
        <w:t xml:space="preserve">, </w:t>
      </w:r>
      <w:r w:rsidRPr="00034910">
        <w:t>elle eut un mouvement de recul</w:t>
      </w:r>
      <w:r w:rsidR="00E57EC9">
        <w:t xml:space="preserve">. </w:t>
      </w:r>
      <w:r w:rsidRPr="00034910">
        <w:t>Une silhouette humaine venait de se dre</w:t>
      </w:r>
      <w:r w:rsidRPr="00034910">
        <w:t>s</w:t>
      </w:r>
      <w:r w:rsidRPr="00034910">
        <w:t>ser devant elle</w:t>
      </w:r>
      <w:r w:rsidR="00E57EC9">
        <w:t xml:space="preserve">. </w:t>
      </w:r>
      <w:r w:rsidRPr="00034910">
        <w:t>Elle fut rassurée aussitôt</w:t>
      </w:r>
      <w:r w:rsidR="00E57EC9">
        <w:t xml:space="preserve"> ; </w:t>
      </w:r>
      <w:r w:rsidRPr="00034910">
        <w:t xml:space="preserve">la voix du petit Jean </w:t>
      </w:r>
      <w:proofErr w:type="spellStart"/>
      <w:r w:rsidRPr="00034910">
        <w:t>Brot</w:t>
      </w:r>
      <w:proofErr w:type="spellEnd"/>
      <w:r w:rsidRPr="00034910">
        <w:t xml:space="preserve"> chuchotait à son oreille</w:t>
      </w:r>
      <w:r w:rsidR="00E57EC9">
        <w:t> :</w:t>
      </w:r>
    </w:p>
    <w:p w14:paraId="7B8E31D9" w14:textId="520176D1" w:rsidR="00E57EC9" w:rsidRDefault="00E57EC9" w:rsidP="00E57EC9">
      <w:r>
        <w:t>— </w:t>
      </w:r>
      <w:r w:rsidR="00776CEA" w:rsidRPr="00034910">
        <w:t>Je vous attendais</w:t>
      </w:r>
      <w:r>
        <w:t xml:space="preserve">, </w:t>
      </w:r>
      <w:r w:rsidR="00776CEA" w:rsidRPr="00034910">
        <w:t>Mademoiselle</w:t>
      </w:r>
      <w:r>
        <w:t xml:space="preserve">, </w:t>
      </w:r>
      <w:r w:rsidR="00776CEA" w:rsidRPr="00034910">
        <w:t>pour vous dire que</w:t>
      </w:r>
      <w:r>
        <w:t xml:space="preserve">, </w:t>
      </w:r>
      <w:r w:rsidR="00776CEA" w:rsidRPr="00034910">
        <w:t>tout l</w:t>
      </w:r>
      <w:r>
        <w:t>’</w:t>
      </w:r>
      <w:r w:rsidR="00776CEA" w:rsidRPr="00034910">
        <w:t>après-midi</w:t>
      </w:r>
      <w:r>
        <w:t xml:space="preserve">, </w:t>
      </w:r>
      <w:r w:rsidR="00776CEA" w:rsidRPr="00034910">
        <w:t xml:space="preserve">le sieur Larmette et son acolyte sont restés au salon avec </w:t>
      </w:r>
      <w:r>
        <w:t>M</w:t>
      </w:r>
      <w:r w:rsidRPr="00E57EC9">
        <w:rPr>
          <w:vertAlign w:val="superscript"/>
        </w:rPr>
        <w:t>me</w:t>
      </w:r>
      <w:r>
        <w:t> </w:t>
      </w:r>
      <w:proofErr w:type="spellStart"/>
      <w:r w:rsidR="00776CEA" w:rsidRPr="00034910">
        <w:t>Patorne</w:t>
      </w:r>
      <w:proofErr w:type="spellEnd"/>
      <w:r>
        <w:t xml:space="preserve">. </w:t>
      </w:r>
      <w:r w:rsidR="00776CEA" w:rsidRPr="00034910">
        <w:t>Cette vieille fée se figure que c</w:t>
      </w:r>
      <w:r>
        <w:t>’</w:t>
      </w:r>
      <w:r w:rsidR="00776CEA" w:rsidRPr="00034910">
        <w:t>est pour le charme de sa conversation</w:t>
      </w:r>
      <w:r>
        <w:t xml:space="preserve"> ; </w:t>
      </w:r>
      <w:r w:rsidR="00776CEA" w:rsidRPr="00034910">
        <w:t>moi</w:t>
      </w:r>
      <w:r>
        <w:t xml:space="preserve">, </w:t>
      </w:r>
      <w:r w:rsidR="00776CEA" w:rsidRPr="00034910">
        <w:t>je sais que de la fenêtre de cette pièce</w:t>
      </w:r>
      <w:r>
        <w:t xml:space="preserve">, </w:t>
      </w:r>
      <w:r w:rsidR="00776CEA" w:rsidRPr="00034910">
        <w:t>on voit ce qui se passe chez le patron</w:t>
      </w:r>
      <w:r>
        <w:t xml:space="preserve">… </w:t>
      </w:r>
      <w:r w:rsidR="00776CEA" w:rsidRPr="00034910">
        <w:t>Il se reprit aussitôt</w:t>
      </w:r>
      <w:r>
        <w:t xml:space="preserve"> : </w:t>
      </w:r>
      <w:r w:rsidR="00776CEA" w:rsidRPr="00034910">
        <w:t>C</w:t>
      </w:r>
      <w:r>
        <w:t>’</w:t>
      </w:r>
      <w:r w:rsidR="00776CEA" w:rsidRPr="00034910">
        <w:t>est-à-dire</w:t>
      </w:r>
      <w:r>
        <w:t>… M. </w:t>
      </w:r>
      <w:r w:rsidR="00776CEA" w:rsidRPr="00034910">
        <w:t>Dick</w:t>
      </w:r>
      <w:r>
        <w:t>.</w:t>
      </w:r>
    </w:p>
    <w:p w14:paraId="446F7FC0" w14:textId="77777777" w:rsidR="00E57EC9" w:rsidRDefault="00E57EC9" w:rsidP="00E57EC9">
      <w:r>
        <w:t>— </w:t>
      </w:r>
      <w:r w:rsidR="00776CEA" w:rsidRPr="00034910">
        <w:t>Les volets sont fermés maintenant</w:t>
      </w:r>
      <w:r>
        <w:t>.</w:t>
      </w:r>
    </w:p>
    <w:p w14:paraId="718C2AA8" w14:textId="77777777" w:rsidR="00E57EC9" w:rsidRDefault="00E57EC9" w:rsidP="00E57EC9">
      <w:r>
        <w:t>— </w:t>
      </w:r>
      <w:r w:rsidR="00776CEA" w:rsidRPr="00034910">
        <w:t>Aussi</w:t>
      </w:r>
      <w:r>
        <w:t xml:space="preserve">, </w:t>
      </w:r>
      <w:r w:rsidR="00776CEA" w:rsidRPr="00034910">
        <w:t>il y a des gens qui guettent dans la rue</w:t>
      </w:r>
      <w:r>
        <w:t>.</w:t>
      </w:r>
    </w:p>
    <w:p w14:paraId="1ACB014F" w14:textId="77777777" w:rsidR="00E57EC9" w:rsidRDefault="00E57EC9" w:rsidP="00E57EC9">
      <w:r>
        <w:t>— </w:t>
      </w:r>
      <w:r w:rsidR="00776CEA" w:rsidRPr="00034910">
        <w:t>Tu en es sûr</w:t>
      </w:r>
      <w:r>
        <w:t> ?</w:t>
      </w:r>
    </w:p>
    <w:p w14:paraId="3FBA1999" w14:textId="77777777" w:rsidR="00E57EC9" w:rsidRDefault="00E57EC9" w:rsidP="00E57EC9">
      <w:r>
        <w:t>— </w:t>
      </w:r>
      <w:r w:rsidR="00776CEA" w:rsidRPr="00034910">
        <w:t>Vous en serez aussi sûre que moi</w:t>
      </w:r>
      <w:r>
        <w:t xml:space="preserve">, </w:t>
      </w:r>
      <w:r w:rsidR="00776CEA" w:rsidRPr="00034910">
        <w:t>quand vous aurez r</w:t>
      </w:r>
      <w:r w:rsidR="00776CEA" w:rsidRPr="00034910">
        <w:t>e</w:t>
      </w:r>
      <w:r w:rsidR="00776CEA" w:rsidRPr="00034910">
        <w:t>gardé dehors</w:t>
      </w:r>
      <w:r>
        <w:t>.</w:t>
      </w:r>
    </w:p>
    <w:p w14:paraId="5A1F3994" w14:textId="77777777" w:rsidR="00E57EC9" w:rsidRDefault="00776CEA" w:rsidP="00E57EC9">
      <w:r w:rsidRPr="00034910">
        <w:t>Mais changeant de ton</w:t>
      </w:r>
      <w:r w:rsidR="00E57EC9">
        <w:t> :</w:t>
      </w:r>
    </w:p>
    <w:p w14:paraId="037735D8" w14:textId="77777777" w:rsidR="00E57EC9" w:rsidRDefault="00E57EC9" w:rsidP="00E57EC9">
      <w:r>
        <w:t>— </w:t>
      </w:r>
      <w:r w:rsidR="00776CEA" w:rsidRPr="00034910">
        <w:t>Du reste</w:t>
      </w:r>
      <w:r>
        <w:t xml:space="preserve">, </w:t>
      </w:r>
      <w:r w:rsidR="00776CEA" w:rsidRPr="00034910">
        <w:t>cela ne fait rien à l</w:t>
      </w:r>
      <w:r>
        <w:t>’</w:t>
      </w:r>
      <w:r w:rsidR="00776CEA" w:rsidRPr="00034910">
        <w:t>affaire</w:t>
      </w:r>
      <w:r>
        <w:t xml:space="preserve">… </w:t>
      </w:r>
      <w:r w:rsidR="00776CEA" w:rsidRPr="00034910">
        <w:t>Comme les deux bonshommes étaient retenus au salon</w:t>
      </w:r>
      <w:r>
        <w:t xml:space="preserve">… </w:t>
      </w:r>
      <w:r w:rsidR="00776CEA" w:rsidRPr="00034910">
        <w:t>j</w:t>
      </w:r>
      <w:r>
        <w:t>’</w:t>
      </w:r>
      <w:r w:rsidR="00776CEA" w:rsidRPr="00034910">
        <w:t xml:space="preserve">ai subtilisé les clefs </w:t>
      </w:r>
      <w:r w:rsidR="00776CEA" w:rsidRPr="00034910">
        <w:lastRenderedPageBreak/>
        <w:t>de leurs chambres</w:t>
      </w:r>
      <w:r>
        <w:t xml:space="preserve">. </w:t>
      </w:r>
      <w:r w:rsidR="00776CEA" w:rsidRPr="00034910">
        <w:t>C</w:t>
      </w:r>
      <w:r>
        <w:t>’</w:t>
      </w:r>
      <w:r w:rsidR="00776CEA" w:rsidRPr="00034910">
        <w:t>est de la serrurerie de pacotille</w:t>
      </w:r>
      <w:r>
        <w:t xml:space="preserve">, </w:t>
      </w:r>
      <w:r w:rsidR="00776CEA" w:rsidRPr="00034910">
        <w:t xml:space="preserve">ça se fabrique à la </w:t>
      </w:r>
      <w:r w:rsidR="00776CEA" w:rsidRPr="00034910">
        <w:rPr>
          <w:i/>
          <w:iCs/>
        </w:rPr>
        <w:t>grosse</w:t>
      </w:r>
      <w:r>
        <w:rPr>
          <w:i/>
          <w:iCs/>
        </w:rPr>
        <w:t xml:space="preserve"> ; </w:t>
      </w:r>
      <w:r w:rsidR="00776CEA" w:rsidRPr="00034910">
        <w:t>j</w:t>
      </w:r>
      <w:r>
        <w:t>’</w:t>
      </w:r>
      <w:r w:rsidR="00776CEA" w:rsidRPr="00034910">
        <w:t>ai donc pu m</w:t>
      </w:r>
      <w:r>
        <w:t>’</w:t>
      </w:r>
      <w:r w:rsidR="00776CEA" w:rsidRPr="00034910">
        <w:t>en procurer de semblables</w:t>
      </w:r>
      <w:r>
        <w:t>.</w:t>
      </w:r>
    </w:p>
    <w:p w14:paraId="6EB377E6" w14:textId="77777777" w:rsidR="00E57EC9" w:rsidRDefault="00E57EC9" w:rsidP="00E57EC9">
      <w:r>
        <w:t>— </w:t>
      </w:r>
      <w:r w:rsidR="00776CEA" w:rsidRPr="00034910">
        <w:t>Dans quel but</w:t>
      </w:r>
      <w:r>
        <w:t xml:space="preserve">, </w:t>
      </w:r>
      <w:r w:rsidR="00776CEA" w:rsidRPr="00034910">
        <w:t>mon pauvre Jean</w:t>
      </w:r>
      <w:r>
        <w:t> ?</w:t>
      </w:r>
    </w:p>
    <w:p w14:paraId="35240448" w14:textId="0B1B6046" w:rsidR="00E57EC9" w:rsidRDefault="00E57EC9" w:rsidP="00E57EC9">
      <w:r>
        <w:t>— </w:t>
      </w:r>
      <w:r w:rsidR="00776CEA" w:rsidRPr="00034910">
        <w:t>Dans le but de pénétrer chez eux</w:t>
      </w:r>
      <w:r>
        <w:t xml:space="preserve">, </w:t>
      </w:r>
      <w:r w:rsidR="00776CEA" w:rsidRPr="00034910">
        <w:t>au milieu de la nuit</w:t>
      </w:r>
      <w:r>
        <w:t xml:space="preserve">, </w:t>
      </w:r>
      <w:r w:rsidR="00776CEA" w:rsidRPr="00034910">
        <w:t>quand ils dormiront</w:t>
      </w:r>
      <w:r>
        <w:t xml:space="preserve">, </w:t>
      </w:r>
      <w:r w:rsidR="00776CEA" w:rsidRPr="00034910">
        <w:t xml:space="preserve">pour leur rendre le coup que </w:t>
      </w:r>
      <w:r>
        <w:t>M. </w:t>
      </w:r>
      <w:r w:rsidR="00776CEA" w:rsidRPr="00034910">
        <w:t xml:space="preserve">Dick </w:t>
      </w:r>
      <w:proofErr w:type="spellStart"/>
      <w:r w:rsidR="00776CEA" w:rsidRPr="00034910">
        <w:t>Fann</w:t>
      </w:r>
      <w:proofErr w:type="spellEnd"/>
      <w:r w:rsidR="00776CEA" w:rsidRPr="00034910">
        <w:t xml:space="preserve"> ne peut pas leur payer lui-même</w:t>
      </w:r>
      <w:r>
        <w:t>.</w:t>
      </w:r>
    </w:p>
    <w:p w14:paraId="41A39E65" w14:textId="77777777" w:rsidR="00E57EC9" w:rsidRDefault="00776CEA" w:rsidP="00E57EC9">
      <w:r w:rsidRPr="00034910">
        <w:t xml:space="preserve">Une émotion violente saisit </w:t>
      </w:r>
      <w:proofErr w:type="spellStart"/>
      <w:r w:rsidRPr="00034910">
        <w:t>Fleuriane</w:t>
      </w:r>
      <w:proofErr w:type="spellEnd"/>
      <w:r w:rsidR="00E57EC9">
        <w:t xml:space="preserve">. </w:t>
      </w:r>
      <w:r w:rsidRPr="00034910">
        <w:t>Dans un élan de d</w:t>
      </w:r>
      <w:r w:rsidRPr="00034910">
        <w:t>é</w:t>
      </w:r>
      <w:r w:rsidRPr="00034910">
        <w:t>vouement sincère</w:t>
      </w:r>
      <w:r w:rsidR="00E57EC9">
        <w:t xml:space="preserve">, </w:t>
      </w:r>
      <w:r w:rsidRPr="00034910">
        <w:t>naïf pourrait-on dire</w:t>
      </w:r>
      <w:r w:rsidR="00E57EC9">
        <w:t xml:space="preserve">, </w:t>
      </w:r>
      <w:r w:rsidRPr="00034910">
        <w:t>il exprimait son désir d</w:t>
      </w:r>
      <w:r w:rsidR="00E57EC9">
        <w:t>’</w:t>
      </w:r>
      <w:r w:rsidRPr="00034910">
        <w:t>appliquer la loi du talion</w:t>
      </w:r>
      <w:r w:rsidR="00E57EC9">
        <w:t xml:space="preserve">, </w:t>
      </w:r>
      <w:r w:rsidRPr="00034910">
        <w:t>cette loi de Lynch comme l</w:t>
      </w:r>
      <w:r w:rsidR="00E57EC9">
        <w:t>’</w:t>
      </w:r>
      <w:r w:rsidRPr="00034910">
        <w:t>appellent les Américains</w:t>
      </w:r>
      <w:r w:rsidR="00E57EC9">
        <w:t>.</w:t>
      </w:r>
    </w:p>
    <w:p w14:paraId="5246D349" w14:textId="77777777" w:rsidR="00E57EC9" w:rsidRDefault="00776CEA" w:rsidP="00E57EC9">
      <w:r w:rsidRPr="00034910">
        <w:t>La jeune fille avait pris les poignets du Parisien et</w:t>
      </w:r>
      <w:r w:rsidR="00E57EC9">
        <w:t xml:space="preserve">, </w:t>
      </w:r>
      <w:r w:rsidRPr="00034910">
        <w:t>les la</w:t>
      </w:r>
      <w:r w:rsidRPr="00034910">
        <w:t>r</w:t>
      </w:r>
      <w:r w:rsidRPr="00034910">
        <w:t>mes ruisselant sur ses joues</w:t>
      </w:r>
      <w:r w:rsidR="00E57EC9">
        <w:t xml:space="preserve">, </w:t>
      </w:r>
      <w:r w:rsidRPr="00034910">
        <w:t>elle l</w:t>
      </w:r>
      <w:r w:rsidR="00E57EC9">
        <w:t>’</w:t>
      </w:r>
      <w:r w:rsidRPr="00034910">
        <w:t>exhortait à la patience</w:t>
      </w:r>
      <w:r w:rsidR="00E57EC9">
        <w:t xml:space="preserve">. </w:t>
      </w:r>
      <w:r w:rsidRPr="00034910">
        <w:t>Elle lui apprit les ordres de son père</w:t>
      </w:r>
      <w:r w:rsidR="00E57EC9">
        <w:t>.</w:t>
      </w:r>
    </w:p>
    <w:p w14:paraId="4BF25E86" w14:textId="77777777" w:rsidR="00E57EC9" w:rsidRDefault="00E57EC9" w:rsidP="00E57EC9">
      <w:r>
        <w:t>— </w:t>
      </w:r>
      <w:r w:rsidR="00776CEA" w:rsidRPr="00034910">
        <w:t>Tu vois ma confiance en toi</w:t>
      </w:r>
      <w:r>
        <w:t xml:space="preserve">, </w:t>
      </w:r>
      <w:r w:rsidR="00776CEA" w:rsidRPr="00034910">
        <w:t>petit</w:t>
      </w:r>
      <w:r>
        <w:t xml:space="preserve">… </w:t>
      </w:r>
      <w:r w:rsidR="00776CEA" w:rsidRPr="00034910">
        <w:t>Je ne te cache rien</w:t>
      </w:r>
      <w:r>
        <w:t xml:space="preserve">. </w:t>
      </w:r>
      <w:r w:rsidR="00776CEA" w:rsidRPr="00034910">
        <w:t>Fais comme moi</w:t>
      </w:r>
      <w:r>
        <w:t xml:space="preserve">, </w:t>
      </w:r>
      <w:r w:rsidR="00776CEA" w:rsidRPr="00034910">
        <w:t>attends</w:t>
      </w:r>
      <w:r>
        <w:t xml:space="preserve">, </w:t>
      </w:r>
      <w:r w:rsidR="00776CEA" w:rsidRPr="00034910">
        <w:t>je t</w:t>
      </w:r>
      <w:r>
        <w:t>’</w:t>
      </w:r>
      <w:r w:rsidR="00776CEA" w:rsidRPr="00034910">
        <w:t>en prie</w:t>
      </w:r>
      <w:r>
        <w:t>.</w:t>
      </w:r>
    </w:p>
    <w:p w14:paraId="0C569868" w14:textId="77777777" w:rsidR="00E57EC9" w:rsidRDefault="00776CEA" w:rsidP="00E57EC9">
      <w:r w:rsidRPr="00034910">
        <w:t>Et lui</w:t>
      </w:r>
      <w:r w:rsidR="00E57EC9">
        <w:t xml:space="preserve">, </w:t>
      </w:r>
      <w:r w:rsidRPr="00034910">
        <w:t>bouleversé par ces paroles</w:t>
      </w:r>
      <w:r w:rsidR="00E57EC9">
        <w:t xml:space="preserve">, </w:t>
      </w:r>
      <w:r w:rsidRPr="00034910">
        <w:t>murmura</w:t>
      </w:r>
      <w:r w:rsidR="00E57EC9">
        <w:t> :</w:t>
      </w:r>
    </w:p>
    <w:p w14:paraId="30E0CAB0" w14:textId="77777777" w:rsidR="00E57EC9" w:rsidRDefault="00E57EC9" w:rsidP="00E57EC9">
      <w:r>
        <w:t>— </w:t>
      </w:r>
      <w:r w:rsidR="00776CEA" w:rsidRPr="00034910">
        <w:t>Ce que vous voudrez</w:t>
      </w:r>
      <w:r>
        <w:t xml:space="preserve">, </w:t>
      </w:r>
      <w:r w:rsidR="00776CEA" w:rsidRPr="00034910">
        <w:t>Mademoiselle</w:t>
      </w:r>
      <w:r>
        <w:t xml:space="preserve">… </w:t>
      </w:r>
      <w:r w:rsidR="00776CEA" w:rsidRPr="00034910">
        <w:t>J</w:t>
      </w:r>
      <w:r>
        <w:t>’</w:t>
      </w:r>
      <w:r w:rsidR="00776CEA" w:rsidRPr="00034910">
        <w:t>attendrai</w:t>
      </w:r>
      <w:r>
        <w:t xml:space="preserve">. </w:t>
      </w:r>
      <w:r w:rsidR="00776CEA" w:rsidRPr="00034910">
        <w:t>Mais vrai</w:t>
      </w:r>
      <w:r>
        <w:t xml:space="preserve">, </w:t>
      </w:r>
      <w:r w:rsidR="00776CEA" w:rsidRPr="00034910">
        <w:t>là</w:t>
      </w:r>
      <w:r>
        <w:t xml:space="preserve">, </w:t>
      </w:r>
      <w:r w:rsidR="00776CEA" w:rsidRPr="00034910">
        <w:t>c</w:t>
      </w:r>
      <w:r>
        <w:t>’</w:t>
      </w:r>
      <w:r w:rsidR="00776CEA" w:rsidRPr="00034910">
        <w:t>est bien pour vous</w:t>
      </w:r>
      <w:r>
        <w:t xml:space="preserve">, </w:t>
      </w:r>
      <w:r w:rsidR="00776CEA" w:rsidRPr="00034910">
        <w:t>car le meilleur moyen de n</w:t>
      </w:r>
      <w:r>
        <w:t>’</w:t>
      </w:r>
      <w:r w:rsidR="00776CEA" w:rsidRPr="00034910">
        <w:t>avoir plus à craindre un bandit est encore de le supprimer</w:t>
      </w:r>
      <w:r>
        <w:t>.</w:t>
      </w:r>
    </w:p>
    <w:p w14:paraId="21382B69" w14:textId="23563F46" w:rsidR="00E57EC9" w:rsidRDefault="007C5BD3" w:rsidP="007D17F9">
      <w:pPr>
        <w:pStyle w:val="Centrsolidaire"/>
      </w:pPr>
      <w:r w:rsidRPr="00E57EC9">
        <w:rPr>
          <w:noProof/>
        </w:rPr>
        <w:lastRenderedPageBreak/>
        <w:drawing>
          <wp:inline distT="0" distB="0" distL="0" distR="0" wp14:anchorId="6A1430B6" wp14:editId="0A922305">
            <wp:extent cx="5764530" cy="5048885"/>
            <wp:effectExtent l="0" t="0" r="0" b="0"/>
            <wp:docPr id="53"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64530" cy="5048885"/>
                    </a:xfrm>
                    <a:prstGeom prst="rect">
                      <a:avLst/>
                    </a:prstGeom>
                    <a:noFill/>
                    <a:ln>
                      <a:noFill/>
                    </a:ln>
                  </pic:spPr>
                </pic:pic>
              </a:graphicData>
            </a:graphic>
          </wp:inline>
        </w:drawing>
      </w:r>
    </w:p>
    <w:p w14:paraId="29F2A4B8" w14:textId="16BB0EEC" w:rsidR="00776CEA" w:rsidRPr="007F1C96" w:rsidRDefault="00776CEA" w:rsidP="007F1C96">
      <w:pPr>
        <w:pStyle w:val="Titre2"/>
      </w:pPr>
      <w:bookmarkStart w:id="18" w:name="_Toc195633749"/>
      <w:r w:rsidRPr="007F1C96">
        <w:t>CHAPITRE II</w:t>
      </w:r>
      <w:r w:rsidRPr="007F1C96">
        <w:br/>
      </w:r>
      <w:r w:rsidRPr="007F1C96">
        <w:br/>
        <w:t>ÉZÉCHIEL BLOOMBERG EST ÉTONNÉ</w:t>
      </w:r>
      <w:bookmarkEnd w:id="18"/>
      <w:r w:rsidRPr="007F1C96">
        <w:br/>
      </w:r>
    </w:p>
    <w:p w14:paraId="5556006A" w14:textId="77777777" w:rsidR="00E57EC9" w:rsidRDefault="00776CEA" w:rsidP="00E57EC9">
      <w:r w:rsidRPr="00034910">
        <w:t>La nuit s</w:t>
      </w:r>
      <w:r w:rsidR="00E57EC9">
        <w:t>’</w:t>
      </w:r>
      <w:r w:rsidRPr="00034910">
        <w:t>était écoulée paisible</w:t>
      </w:r>
      <w:r w:rsidR="00E57EC9">
        <w:t>.</w:t>
      </w:r>
    </w:p>
    <w:p w14:paraId="37E42966" w14:textId="73B29396" w:rsidR="00E57EC9" w:rsidRDefault="00E57EC9" w:rsidP="00E57EC9">
      <w:r>
        <w:t>M. </w:t>
      </w:r>
      <w:r w:rsidR="00776CEA" w:rsidRPr="00034910">
        <w:t>Ézéchiel Bloomberg</w:t>
      </w:r>
      <w:r>
        <w:t xml:space="preserve">, </w:t>
      </w:r>
      <w:r w:rsidR="00776CEA" w:rsidRPr="00034910">
        <w:t>en homme d</w:t>
      </w:r>
      <w:r>
        <w:t>’</w:t>
      </w:r>
      <w:r w:rsidR="00776CEA" w:rsidRPr="00034910">
        <w:t>ordre</w:t>
      </w:r>
      <w:r>
        <w:t xml:space="preserve">, </w:t>
      </w:r>
      <w:r w:rsidR="00776CEA" w:rsidRPr="00034910">
        <w:t>en magistrat ponctuel</w:t>
      </w:r>
      <w:r>
        <w:t xml:space="preserve">, </w:t>
      </w:r>
      <w:r w:rsidR="00776CEA" w:rsidRPr="00034910">
        <w:t>souleva ses lourdes paupières</w:t>
      </w:r>
      <w:r>
        <w:t xml:space="preserve">, </w:t>
      </w:r>
      <w:r w:rsidR="00776CEA" w:rsidRPr="00034910">
        <w:t>bâilla</w:t>
      </w:r>
      <w:r>
        <w:t xml:space="preserve">, </w:t>
      </w:r>
      <w:r w:rsidR="00776CEA" w:rsidRPr="00034910">
        <w:t>étendit les bras</w:t>
      </w:r>
      <w:r>
        <w:t xml:space="preserve">, </w:t>
      </w:r>
      <w:r w:rsidR="00776CEA" w:rsidRPr="00034910">
        <w:t xml:space="preserve">promena dans sa chambre de </w:t>
      </w:r>
      <w:proofErr w:type="spellStart"/>
      <w:r w:rsidR="00776CEA" w:rsidRPr="00034910">
        <w:t>Kearny</w:t>
      </w:r>
      <w:proofErr w:type="spellEnd"/>
      <w:r w:rsidR="00776CEA" w:rsidRPr="00034910">
        <w:t>-Street un regard vague encore</w:t>
      </w:r>
      <w:r>
        <w:t>.</w:t>
      </w:r>
    </w:p>
    <w:p w14:paraId="0DE521F8" w14:textId="77777777" w:rsidR="00E57EC9" w:rsidRDefault="00E57EC9" w:rsidP="00E57EC9">
      <w:r>
        <w:lastRenderedPageBreak/>
        <w:t>— </w:t>
      </w:r>
      <w:r w:rsidR="00776CEA" w:rsidRPr="00034910">
        <w:t>Ah</w:t>
      </w:r>
      <w:r>
        <w:t xml:space="preserve"> ! </w:t>
      </w:r>
      <w:r w:rsidR="00776CEA" w:rsidRPr="00034910">
        <w:t>bégaya-t-il dans un second bâillement</w:t>
      </w:r>
      <w:r>
        <w:t xml:space="preserve">, </w:t>
      </w:r>
      <w:proofErr w:type="spellStart"/>
      <w:r w:rsidR="00776CEA" w:rsidRPr="00034910">
        <w:t>Liddy</w:t>
      </w:r>
      <w:proofErr w:type="spellEnd"/>
      <w:r>
        <w:t xml:space="preserve">, </w:t>
      </w:r>
      <w:r w:rsidR="00776CEA" w:rsidRPr="00034910">
        <w:t>ma chère jeune femme aimée</w:t>
      </w:r>
      <w:r>
        <w:t xml:space="preserve">, </w:t>
      </w:r>
      <w:r w:rsidR="00776CEA" w:rsidRPr="00034910">
        <w:t>est déjà levée</w:t>
      </w:r>
      <w:r>
        <w:t xml:space="preserve">… </w:t>
      </w:r>
      <w:r w:rsidR="00776CEA" w:rsidRPr="00034910">
        <w:t>Ce doux</w:t>
      </w:r>
      <w:r>
        <w:t xml:space="preserve"> ; </w:t>
      </w:r>
      <w:r w:rsidR="00776CEA" w:rsidRPr="00034910">
        <w:t>cœur d</w:t>
      </w:r>
      <w:r>
        <w:t>’</w:t>
      </w:r>
      <w:r w:rsidR="00776CEA" w:rsidRPr="00034910">
        <w:t>enfant aime à voir naître l</w:t>
      </w:r>
      <w:r>
        <w:t>’</w:t>
      </w:r>
      <w:r w:rsidR="00776CEA" w:rsidRPr="00034910">
        <w:t>aurore</w:t>
      </w:r>
      <w:r>
        <w:t xml:space="preserve"> ; </w:t>
      </w:r>
      <w:r w:rsidR="00776CEA" w:rsidRPr="00034910">
        <w:t>âme pure</w:t>
      </w:r>
      <w:r>
        <w:t xml:space="preserve">, </w:t>
      </w:r>
      <w:r w:rsidR="00776CEA" w:rsidRPr="00034910">
        <w:t>maîtresse de maison accomplie</w:t>
      </w:r>
      <w:r>
        <w:t xml:space="preserve">, </w:t>
      </w:r>
      <w:r w:rsidR="00776CEA" w:rsidRPr="00034910">
        <w:t>et épouse inestimable pour un ancien vieux garçon comme moi</w:t>
      </w:r>
      <w:r>
        <w:t>.</w:t>
      </w:r>
    </w:p>
    <w:p w14:paraId="14ED1DBB" w14:textId="68FB038F" w:rsidR="00E57EC9" w:rsidRDefault="00776CEA" w:rsidP="00E57EC9">
      <w:r w:rsidRPr="00034910">
        <w:t xml:space="preserve">Cet hommage matinal rendu à </w:t>
      </w:r>
      <w:r w:rsidR="00E57EC9">
        <w:t>M</w:t>
      </w:r>
      <w:r w:rsidR="00E57EC9" w:rsidRPr="00E57EC9">
        <w:rPr>
          <w:vertAlign w:val="superscript"/>
        </w:rPr>
        <w:t>rs</w:t>
      </w:r>
      <w:r w:rsidR="00E57EC9">
        <w:t> </w:t>
      </w:r>
      <w:r w:rsidRPr="00034910">
        <w:t>Bloomberg</w:t>
      </w:r>
      <w:r w:rsidR="00E57EC9">
        <w:t xml:space="preserve">, </w:t>
      </w:r>
      <w:r w:rsidRPr="00034910">
        <w:t>il se leva avec la lenteur lourde d</w:t>
      </w:r>
      <w:r w:rsidR="00E57EC9">
        <w:t>’</w:t>
      </w:r>
      <w:r w:rsidRPr="00034910">
        <w:t>un bœuf au pâturage</w:t>
      </w:r>
      <w:r w:rsidR="00E57EC9">
        <w:t xml:space="preserve">, </w:t>
      </w:r>
      <w:r w:rsidRPr="00034910">
        <w:t>procéda à ses ablutions qui achevèrent de le réveiller</w:t>
      </w:r>
      <w:r w:rsidR="00E57EC9">
        <w:t xml:space="preserve">, </w:t>
      </w:r>
      <w:r w:rsidRPr="00034910">
        <w:t>puis</w:t>
      </w:r>
      <w:r w:rsidR="00E57EC9">
        <w:t xml:space="preserve">, </w:t>
      </w:r>
      <w:r w:rsidRPr="00034910">
        <w:t>tout en comme</w:t>
      </w:r>
      <w:r w:rsidRPr="00034910">
        <w:t>n</w:t>
      </w:r>
      <w:r w:rsidRPr="00034910">
        <w:t>çant à se vêtir</w:t>
      </w:r>
      <w:r w:rsidR="00E57EC9">
        <w:t xml:space="preserve">, </w:t>
      </w:r>
      <w:r w:rsidRPr="00034910">
        <w:t>il appela</w:t>
      </w:r>
      <w:r w:rsidR="00E57EC9">
        <w:t> :</w:t>
      </w:r>
    </w:p>
    <w:p w14:paraId="25067B67" w14:textId="77777777" w:rsidR="00E57EC9" w:rsidRDefault="00E57EC9" w:rsidP="00E57EC9">
      <w:r>
        <w:t>— </w:t>
      </w:r>
      <w:proofErr w:type="spellStart"/>
      <w:r w:rsidR="00776CEA" w:rsidRPr="00034910">
        <w:t>Liddy</w:t>
      </w:r>
      <w:proofErr w:type="spellEnd"/>
      <w:r>
        <w:t xml:space="preserve"> ! </w:t>
      </w:r>
      <w:proofErr w:type="spellStart"/>
      <w:r w:rsidR="00776CEA" w:rsidRPr="00034910">
        <w:t>Liddy</w:t>
      </w:r>
      <w:proofErr w:type="spellEnd"/>
      <w:r>
        <w:t> !</w:t>
      </w:r>
    </w:p>
    <w:p w14:paraId="453BA31E" w14:textId="77777777" w:rsidR="00E57EC9" w:rsidRDefault="00776CEA" w:rsidP="00E57EC9">
      <w:r w:rsidRPr="00034910">
        <w:t>La porte s</w:t>
      </w:r>
      <w:r w:rsidR="00E57EC9">
        <w:t>’</w:t>
      </w:r>
      <w:r w:rsidRPr="00034910">
        <w:t>ouvrit aussitôt</w:t>
      </w:r>
      <w:r w:rsidR="00E57EC9">
        <w:t xml:space="preserve">, </w:t>
      </w:r>
      <w:r w:rsidRPr="00034910">
        <w:t>livrant passage à une petite femme grassouillette</w:t>
      </w:r>
      <w:r w:rsidR="00E57EC9">
        <w:t xml:space="preserve">, </w:t>
      </w:r>
      <w:r w:rsidRPr="00034910">
        <w:t>au visage poupin</w:t>
      </w:r>
      <w:r w:rsidR="00E57EC9">
        <w:t xml:space="preserve">, </w:t>
      </w:r>
      <w:r w:rsidRPr="00034910">
        <w:t>auréolé de cheveux blond-jaune embroussaillés</w:t>
      </w:r>
      <w:r w:rsidR="00E57EC9">
        <w:t>.</w:t>
      </w:r>
    </w:p>
    <w:p w14:paraId="02A7A33C" w14:textId="77777777" w:rsidR="00E57EC9" w:rsidRDefault="00E57EC9" w:rsidP="00E57EC9">
      <w:r>
        <w:t>— </w:t>
      </w:r>
      <w:r w:rsidR="00776CEA" w:rsidRPr="00034910">
        <w:t>Qu</w:t>
      </w:r>
      <w:r>
        <w:t>’</w:t>
      </w:r>
      <w:r w:rsidR="00776CEA" w:rsidRPr="00034910">
        <w:t>est-ce que vous voulez</w:t>
      </w:r>
      <w:r>
        <w:t xml:space="preserve">, </w:t>
      </w:r>
      <w:r w:rsidR="00776CEA" w:rsidRPr="00034910">
        <w:t>Ézéchiel</w:t>
      </w:r>
      <w:r>
        <w:t xml:space="preserve"> ? </w:t>
      </w:r>
      <w:r w:rsidR="00776CEA" w:rsidRPr="00034910">
        <w:t>Votre chocolat sans doute</w:t>
      </w:r>
      <w:r>
        <w:t> ?</w:t>
      </w:r>
    </w:p>
    <w:p w14:paraId="1F76DFA4" w14:textId="77777777" w:rsidR="00E57EC9" w:rsidRDefault="00E57EC9" w:rsidP="00E57EC9">
      <w:r>
        <w:t>— </w:t>
      </w:r>
      <w:r w:rsidR="00776CEA" w:rsidRPr="00034910">
        <w:t>Oui</w:t>
      </w:r>
      <w:r>
        <w:t xml:space="preserve">, </w:t>
      </w:r>
      <w:r w:rsidR="00776CEA" w:rsidRPr="00034910">
        <w:t>cher petit cœur ami</w:t>
      </w:r>
      <w:r>
        <w:t>.</w:t>
      </w:r>
    </w:p>
    <w:p w14:paraId="5C041FC0" w14:textId="77777777" w:rsidR="00E57EC9" w:rsidRDefault="00E57EC9" w:rsidP="00E57EC9">
      <w:r>
        <w:t>— </w:t>
      </w:r>
      <w:r w:rsidR="00776CEA" w:rsidRPr="00034910">
        <w:t>On va vous apporter cela</w:t>
      </w:r>
      <w:r>
        <w:t xml:space="preserve">. </w:t>
      </w:r>
      <w:r w:rsidR="00776CEA" w:rsidRPr="00034910">
        <w:t>Ah</w:t>
      </w:r>
      <w:r>
        <w:t xml:space="preserve"> ! </w:t>
      </w:r>
      <w:r w:rsidR="00776CEA" w:rsidRPr="00034910">
        <w:t>vous pouvez dire que vous avez de la chance de m</w:t>
      </w:r>
      <w:r>
        <w:t>’</w:t>
      </w:r>
      <w:r w:rsidR="00776CEA" w:rsidRPr="00034910">
        <w:t>avoir épousée</w:t>
      </w:r>
      <w:r>
        <w:t xml:space="preserve">. </w:t>
      </w:r>
      <w:r w:rsidR="00776CEA" w:rsidRPr="00034910">
        <w:t>Gentleman dort douze heures</w:t>
      </w:r>
      <w:r>
        <w:t xml:space="preserve"> ; </w:t>
      </w:r>
      <w:r w:rsidR="00776CEA" w:rsidRPr="00034910">
        <w:t>gentleman ouvre les yeux</w:t>
      </w:r>
      <w:r>
        <w:t xml:space="preserve"> ; </w:t>
      </w:r>
      <w:r w:rsidR="00776CEA" w:rsidRPr="00034910">
        <w:t>aussitôt</w:t>
      </w:r>
      <w:r>
        <w:t xml:space="preserve">, </w:t>
      </w:r>
      <w:r w:rsidR="00776CEA" w:rsidRPr="00034910">
        <w:t>il ouvre la bouche qu</w:t>
      </w:r>
      <w:r>
        <w:t>’</w:t>
      </w:r>
      <w:r w:rsidR="00776CEA" w:rsidRPr="00034910">
        <w:t>il faut encombrer de victuailles</w:t>
      </w:r>
      <w:r>
        <w:t xml:space="preserve">. </w:t>
      </w:r>
      <w:r w:rsidR="00776CEA" w:rsidRPr="00034910">
        <w:t>Mais petite femme est là</w:t>
      </w:r>
      <w:r>
        <w:t xml:space="preserve">, </w:t>
      </w:r>
      <w:r w:rsidR="00776CEA" w:rsidRPr="00034910">
        <w:t>et gentleman peut dévorer autant qu</w:t>
      </w:r>
      <w:r>
        <w:t>’</w:t>
      </w:r>
      <w:r w:rsidR="00776CEA" w:rsidRPr="00034910">
        <w:t>il lui plaît</w:t>
      </w:r>
      <w:r>
        <w:t>.</w:t>
      </w:r>
    </w:p>
    <w:p w14:paraId="1576A470" w14:textId="77777777" w:rsidR="00E57EC9" w:rsidRDefault="00E57EC9" w:rsidP="00E57EC9">
      <w:r>
        <w:t>— </w:t>
      </w:r>
      <w:r w:rsidR="00776CEA" w:rsidRPr="00034910">
        <w:t>N</w:t>
      </w:r>
      <w:r>
        <w:t>’</w:t>
      </w:r>
      <w:r w:rsidR="00776CEA" w:rsidRPr="00034910">
        <w:t>oubliez pas que gentleman vous adore</w:t>
      </w:r>
      <w:r>
        <w:t>.</w:t>
      </w:r>
    </w:p>
    <w:p w14:paraId="265FBF69" w14:textId="77777777" w:rsidR="00E57EC9" w:rsidRDefault="00E57EC9" w:rsidP="00E57EC9">
      <w:r>
        <w:t>— </w:t>
      </w:r>
      <w:r w:rsidR="00776CEA" w:rsidRPr="00034910">
        <w:t>Il ne fait que son devoir</w:t>
      </w:r>
      <w:r>
        <w:t xml:space="preserve">, </w:t>
      </w:r>
      <w:r w:rsidR="00776CEA" w:rsidRPr="00034910">
        <w:t>Ézéchiel</w:t>
      </w:r>
      <w:r>
        <w:t xml:space="preserve">, </w:t>
      </w:r>
      <w:r w:rsidR="00776CEA" w:rsidRPr="00034910">
        <w:t>souvenez-vous-en</w:t>
      </w:r>
      <w:r>
        <w:t>.</w:t>
      </w:r>
    </w:p>
    <w:p w14:paraId="0025A3CC" w14:textId="77777777" w:rsidR="00E57EC9" w:rsidRDefault="00E57EC9" w:rsidP="00E57EC9">
      <w:r>
        <w:t>— </w:t>
      </w:r>
      <w:r w:rsidR="00776CEA" w:rsidRPr="00034910">
        <w:t>Je m</w:t>
      </w:r>
      <w:r>
        <w:t>’</w:t>
      </w:r>
      <w:r w:rsidR="00776CEA" w:rsidRPr="00034910">
        <w:t>en souviens à toute heure du jour</w:t>
      </w:r>
      <w:r>
        <w:t xml:space="preserve">, </w:t>
      </w:r>
      <w:r w:rsidR="00776CEA" w:rsidRPr="00034910">
        <w:t>joli canard bleu</w:t>
      </w:r>
      <w:r>
        <w:t>.</w:t>
      </w:r>
    </w:p>
    <w:p w14:paraId="6BD4C2F4" w14:textId="77777777" w:rsidR="00E57EC9" w:rsidRDefault="00E57EC9" w:rsidP="00E57EC9">
      <w:r>
        <w:t>— </w:t>
      </w:r>
      <w:r w:rsidR="00776CEA" w:rsidRPr="00034910">
        <w:t>Allons</w:t>
      </w:r>
      <w:r>
        <w:t xml:space="preserve">, </w:t>
      </w:r>
      <w:r w:rsidR="00776CEA" w:rsidRPr="00034910">
        <w:t>allons</w:t>
      </w:r>
      <w:r>
        <w:t xml:space="preserve">, </w:t>
      </w:r>
      <w:r w:rsidR="00776CEA" w:rsidRPr="00034910">
        <w:t>gentleman est galant et cela flatte un</w:t>
      </w:r>
      <w:r w:rsidR="00776CEA" w:rsidRPr="00796ACF">
        <w:t xml:space="preserve"> petit </w:t>
      </w:r>
      <w:r w:rsidR="00776CEA" w:rsidRPr="00034910">
        <w:t>morceau de femme comme moi d</w:t>
      </w:r>
      <w:r>
        <w:t>’</w:t>
      </w:r>
      <w:r w:rsidR="00776CEA" w:rsidRPr="00034910">
        <w:t xml:space="preserve">inspirer une affection </w:t>
      </w:r>
      <w:r w:rsidR="00776CEA" w:rsidRPr="00034910">
        <w:lastRenderedPageBreak/>
        <w:t>sembl</w:t>
      </w:r>
      <w:r w:rsidR="00776CEA" w:rsidRPr="00034910">
        <w:t>a</w:t>
      </w:r>
      <w:r w:rsidR="00776CEA" w:rsidRPr="00034910">
        <w:t>ble à un homme qui</w:t>
      </w:r>
      <w:r>
        <w:t xml:space="preserve">, </w:t>
      </w:r>
      <w:r w:rsidR="00776CEA" w:rsidRPr="00034910">
        <w:t>sans exagération</w:t>
      </w:r>
      <w:r>
        <w:t xml:space="preserve">, </w:t>
      </w:r>
      <w:r w:rsidR="00776CEA" w:rsidRPr="00034910">
        <w:t>est bien gros cinq fois comme ma personne</w:t>
      </w:r>
      <w:r>
        <w:t>.</w:t>
      </w:r>
    </w:p>
    <w:p w14:paraId="515F2307" w14:textId="77777777" w:rsidR="00E57EC9" w:rsidRDefault="00776CEA" w:rsidP="00E57EC9">
      <w:r w:rsidRPr="00034910">
        <w:t>Sur ce</w:t>
      </w:r>
      <w:r w:rsidR="00E57EC9">
        <w:t xml:space="preserve">, </w:t>
      </w:r>
      <w:r w:rsidRPr="00034910">
        <w:t>elle vint à lui</w:t>
      </w:r>
      <w:r w:rsidR="00E57EC9">
        <w:t xml:space="preserve">, </w:t>
      </w:r>
      <w:r w:rsidRPr="00034910">
        <w:t>frotta sa tignasse emmêlée sur les joues de son époux</w:t>
      </w:r>
      <w:r w:rsidR="00E57EC9">
        <w:t xml:space="preserve">, </w:t>
      </w:r>
      <w:r w:rsidRPr="00034910">
        <w:t>puis</w:t>
      </w:r>
      <w:r w:rsidR="00E57EC9">
        <w:t xml:space="preserve">, </w:t>
      </w:r>
      <w:r w:rsidRPr="00034910">
        <w:t>preste comme une souris</w:t>
      </w:r>
      <w:r w:rsidR="00E57EC9">
        <w:t xml:space="preserve">, </w:t>
      </w:r>
      <w:r w:rsidRPr="00034910">
        <w:t>regagna la porte</w:t>
      </w:r>
      <w:r w:rsidR="00E57EC9">
        <w:t xml:space="preserve">, </w:t>
      </w:r>
      <w:r w:rsidRPr="00034910">
        <w:t>disparut un instant</w:t>
      </w:r>
      <w:r w:rsidR="00E57EC9">
        <w:t xml:space="preserve">, </w:t>
      </w:r>
      <w:r w:rsidRPr="00034910">
        <w:t>pour se remontrer de nouveau</w:t>
      </w:r>
      <w:r w:rsidR="00E57EC9">
        <w:t xml:space="preserve">, </w:t>
      </w:r>
      <w:r w:rsidRPr="00034910">
        <w:t>t</w:t>
      </w:r>
      <w:r w:rsidRPr="00034910">
        <w:t>e</w:t>
      </w:r>
      <w:r w:rsidRPr="00034910">
        <w:t>nant en équilibre des deux mains</w:t>
      </w:r>
      <w:r w:rsidR="00E57EC9">
        <w:t xml:space="preserve">, </w:t>
      </w:r>
      <w:r w:rsidRPr="00034910">
        <w:t>un énorme bol de chocolat fumant</w:t>
      </w:r>
      <w:r w:rsidR="00E57EC9">
        <w:t xml:space="preserve">, </w:t>
      </w:r>
      <w:r w:rsidRPr="00034910">
        <w:t>et une assiette chargée d</w:t>
      </w:r>
      <w:r w:rsidR="00E57EC9">
        <w:t>’</w:t>
      </w:r>
      <w:r w:rsidRPr="00034910">
        <w:t>une pyramide de rôties</w:t>
      </w:r>
      <w:r w:rsidR="00E57EC9">
        <w:t>.</w:t>
      </w:r>
    </w:p>
    <w:p w14:paraId="3D9BE15A" w14:textId="77777777" w:rsidR="00E57EC9" w:rsidRDefault="00E57EC9" w:rsidP="00E57EC9">
      <w:r>
        <w:t>— </w:t>
      </w:r>
      <w:r w:rsidR="00776CEA" w:rsidRPr="00034910">
        <w:t>Voilà</w:t>
      </w:r>
      <w:r>
        <w:t xml:space="preserve">, </w:t>
      </w:r>
      <w:r w:rsidR="00776CEA" w:rsidRPr="00034910">
        <w:t>cher gros gentleman</w:t>
      </w:r>
      <w:r>
        <w:t xml:space="preserve">, </w:t>
      </w:r>
      <w:r w:rsidR="00776CEA" w:rsidRPr="00034910">
        <w:t>de quoi combler le vide résu</w:t>
      </w:r>
      <w:r w:rsidR="00776CEA" w:rsidRPr="00034910">
        <w:t>l</w:t>
      </w:r>
      <w:r w:rsidR="00776CEA" w:rsidRPr="00034910">
        <w:t>tant d</w:t>
      </w:r>
      <w:r>
        <w:t>’</w:t>
      </w:r>
      <w:r w:rsidR="00776CEA" w:rsidRPr="00034910">
        <w:t>une longue nuit de repos</w:t>
      </w:r>
      <w:r>
        <w:t>.</w:t>
      </w:r>
    </w:p>
    <w:p w14:paraId="2D877C82" w14:textId="77777777" w:rsidR="00E57EC9" w:rsidRDefault="00776CEA" w:rsidP="00E57EC9">
      <w:r w:rsidRPr="00034910">
        <w:t>Il baisa tendrement les menottes à fossettes qui lui appo</w:t>
      </w:r>
      <w:r w:rsidRPr="00034910">
        <w:t>r</w:t>
      </w:r>
      <w:r w:rsidRPr="00034910">
        <w:t>taient sa nourriture</w:t>
      </w:r>
      <w:r w:rsidR="00E57EC9">
        <w:t xml:space="preserve">. </w:t>
      </w:r>
      <w:r w:rsidRPr="00034910">
        <w:t>Après quoi</w:t>
      </w:r>
      <w:r w:rsidR="00E57EC9">
        <w:t xml:space="preserve">, </w:t>
      </w:r>
      <w:r w:rsidRPr="00034910">
        <w:t>il se mit avec ardeur à l</w:t>
      </w:r>
      <w:r w:rsidR="00E57EC9">
        <w:t>’</w:t>
      </w:r>
      <w:r w:rsidRPr="00034910">
        <w:t>escamotage des rôties</w:t>
      </w:r>
      <w:r w:rsidR="00E57EC9">
        <w:t xml:space="preserve">, </w:t>
      </w:r>
      <w:r w:rsidRPr="00034910">
        <w:t>les faisant passer de l</w:t>
      </w:r>
      <w:r w:rsidR="00E57EC9">
        <w:t>’</w:t>
      </w:r>
      <w:r w:rsidRPr="00034910">
        <w:t>assiette dans son œsophage avec une prestesse absolument déconcertante</w:t>
      </w:r>
      <w:r w:rsidR="00E57EC9">
        <w:t>.</w:t>
      </w:r>
    </w:p>
    <w:p w14:paraId="0850A948" w14:textId="77777777" w:rsidR="00E57EC9" w:rsidRDefault="00776CEA" w:rsidP="00E57EC9">
      <w:proofErr w:type="spellStart"/>
      <w:r w:rsidRPr="00034910">
        <w:t>Liddy</w:t>
      </w:r>
      <w:proofErr w:type="spellEnd"/>
      <w:r w:rsidRPr="00034910">
        <w:t xml:space="preserve"> frappait des mains en signe d</w:t>
      </w:r>
      <w:r w:rsidR="00E57EC9">
        <w:t>’</w:t>
      </w:r>
      <w:r w:rsidRPr="00034910">
        <w:t>exubérante joie</w:t>
      </w:r>
      <w:r w:rsidR="00E57EC9">
        <w:t xml:space="preserve">, </w:t>
      </w:r>
      <w:r w:rsidRPr="00034910">
        <w:t>mais elle interrompit brusquement ses manifestations non équiv</w:t>
      </w:r>
      <w:r w:rsidRPr="00034910">
        <w:t>o</w:t>
      </w:r>
      <w:r w:rsidRPr="00034910">
        <w:t>ques de satisfaction</w:t>
      </w:r>
      <w:r w:rsidR="00E57EC9">
        <w:t xml:space="preserve">. </w:t>
      </w:r>
      <w:r w:rsidRPr="00034910">
        <w:t>Le timbre de la porte de la rue venait de retentir à deux reprises</w:t>
      </w:r>
      <w:r w:rsidR="00E57EC9">
        <w:t xml:space="preserve">, </w:t>
      </w:r>
      <w:r w:rsidRPr="00034910">
        <w:t>coup sur coup</w:t>
      </w:r>
      <w:r w:rsidR="00E57EC9">
        <w:t>.</w:t>
      </w:r>
    </w:p>
    <w:p w14:paraId="17C2F024" w14:textId="77777777" w:rsidR="00E57EC9" w:rsidRDefault="00E57EC9" w:rsidP="00E57EC9">
      <w:r>
        <w:t>— </w:t>
      </w:r>
      <w:r w:rsidR="00776CEA" w:rsidRPr="00034910">
        <w:t>Qui vient encore vous déranger à cette heure</w:t>
      </w:r>
      <w:r>
        <w:t xml:space="preserve">, </w:t>
      </w:r>
      <w:r w:rsidR="00776CEA" w:rsidRPr="00034910">
        <w:t>mon doux gentleman</w:t>
      </w:r>
      <w:r>
        <w:t> ?</w:t>
      </w:r>
    </w:p>
    <w:p w14:paraId="46E47A55" w14:textId="77777777" w:rsidR="00E57EC9" w:rsidRDefault="00E57EC9" w:rsidP="00E57EC9">
      <w:r>
        <w:t>— </w:t>
      </w:r>
      <w:r w:rsidR="00776CEA" w:rsidRPr="00034910">
        <w:t>Cela</w:t>
      </w:r>
      <w:r>
        <w:t xml:space="preserve">, </w:t>
      </w:r>
      <w:r w:rsidR="00776CEA" w:rsidRPr="00034910">
        <w:t>je le saurai quand on aura introduit le visiteur</w:t>
      </w:r>
      <w:r>
        <w:t>.</w:t>
      </w:r>
    </w:p>
    <w:p w14:paraId="1B30E369" w14:textId="77777777" w:rsidR="00E57EC9" w:rsidRDefault="00E57EC9" w:rsidP="00E57EC9">
      <w:r>
        <w:t>— </w:t>
      </w:r>
      <w:r w:rsidR="00776CEA" w:rsidRPr="00034910">
        <w:t>Bien répondu</w:t>
      </w:r>
      <w:r>
        <w:t xml:space="preserve">, </w:t>
      </w:r>
      <w:r w:rsidR="00776CEA" w:rsidRPr="00034910">
        <w:t>ma foi</w:t>
      </w:r>
      <w:r>
        <w:t xml:space="preserve">. </w:t>
      </w:r>
      <w:r w:rsidR="00776CEA" w:rsidRPr="00034910">
        <w:t>Vous avez la sagesse naturelle</w:t>
      </w:r>
      <w:r>
        <w:t xml:space="preserve">, </w:t>
      </w:r>
      <w:r w:rsidR="00776CEA" w:rsidRPr="00034910">
        <w:t>cher cœur</w:t>
      </w:r>
      <w:r>
        <w:t>.</w:t>
      </w:r>
    </w:p>
    <w:p w14:paraId="7AEF134D" w14:textId="77777777" w:rsidR="00E57EC9" w:rsidRDefault="00776CEA" w:rsidP="00E57EC9">
      <w:r w:rsidRPr="00034910">
        <w:t>On gratta à la porte</w:t>
      </w:r>
      <w:r w:rsidR="00E57EC9">
        <w:t>.</w:t>
      </w:r>
    </w:p>
    <w:p w14:paraId="4A87450F" w14:textId="675DE024" w:rsidR="00E57EC9" w:rsidRDefault="00E57EC9" w:rsidP="00E57EC9">
      <w:r>
        <w:t>— </w:t>
      </w:r>
      <w:r w:rsidR="00776CEA" w:rsidRPr="00034910">
        <w:t>Entrez</w:t>
      </w:r>
      <w:r>
        <w:t xml:space="preserve">, </w:t>
      </w:r>
      <w:proofErr w:type="spellStart"/>
      <w:r w:rsidR="00776CEA" w:rsidRPr="00034910">
        <w:t>Garet</w:t>
      </w:r>
      <w:proofErr w:type="spellEnd"/>
      <w:r>
        <w:t xml:space="preserve">, </w:t>
      </w:r>
      <w:r w:rsidR="00776CEA" w:rsidRPr="00034910">
        <w:t>entrez</w:t>
      </w:r>
      <w:r>
        <w:t xml:space="preserve">, </w:t>
      </w:r>
      <w:r w:rsidR="00776CEA" w:rsidRPr="00034910">
        <w:t xml:space="preserve">cria la petite </w:t>
      </w:r>
      <w:r>
        <w:t>M</w:t>
      </w:r>
      <w:r w:rsidRPr="00E57EC9">
        <w:rPr>
          <w:vertAlign w:val="superscript"/>
        </w:rPr>
        <w:t>rs</w:t>
      </w:r>
      <w:r>
        <w:t> </w:t>
      </w:r>
      <w:r w:rsidR="00776CEA" w:rsidRPr="00034910">
        <w:t>Bloomberg</w:t>
      </w:r>
      <w:r>
        <w:t>.</w:t>
      </w:r>
    </w:p>
    <w:p w14:paraId="09E350E5" w14:textId="77777777" w:rsidR="00E57EC9" w:rsidRDefault="00776CEA" w:rsidP="00E57EC9">
      <w:r w:rsidRPr="00034910">
        <w:t>Margaret</w:t>
      </w:r>
      <w:r w:rsidR="00E57EC9">
        <w:t xml:space="preserve"> – </w:t>
      </w:r>
      <w:proofErr w:type="spellStart"/>
      <w:r w:rsidRPr="00034910">
        <w:t>Garet</w:t>
      </w:r>
      <w:proofErr w:type="spellEnd"/>
      <w:r w:rsidR="00E57EC9">
        <w:t xml:space="preserve">, </w:t>
      </w:r>
      <w:r w:rsidRPr="00034910">
        <w:t>par abréviation</w:t>
      </w:r>
      <w:r w:rsidR="00E57EC9">
        <w:t xml:space="preserve"> – </w:t>
      </w:r>
      <w:r w:rsidRPr="00034910">
        <w:t>montrait sa silhouette trapue sur le seuil</w:t>
      </w:r>
      <w:r w:rsidR="00E57EC9">
        <w:t>.</w:t>
      </w:r>
    </w:p>
    <w:p w14:paraId="3CCF851C" w14:textId="77777777" w:rsidR="00E57EC9" w:rsidRDefault="00E57EC9" w:rsidP="00E57EC9">
      <w:r>
        <w:lastRenderedPageBreak/>
        <w:t>— </w:t>
      </w:r>
      <w:r w:rsidR="00776CEA" w:rsidRPr="00034910">
        <w:t>Eh bien</w:t>
      </w:r>
      <w:r>
        <w:t xml:space="preserve"> ? </w:t>
      </w:r>
      <w:r w:rsidR="00776CEA" w:rsidRPr="00034910">
        <w:t>interrogèrent en même temps les deux époux</w:t>
      </w:r>
      <w:r>
        <w:t>.</w:t>
      </w:r>
    </w:p>
    <w:p w14:paraId="27EA84F8" w14:textId="77777777" w:rsidR="00E57EC9" w:rsidRDefault="00E57EC9" w:rsidP="00E57EC9">
      <w:r>
        <w:t>— </w:t>
      </w:r>
      <w:r w:rsidR="00776CEA" w:rsidRPr="00034910">
        <w:t>Quelqu</w:t>
      </w:r>
      <w:r>
        <w:t>’</w:t>
      </w:r>
      <w:r w:rsidR="00776CEA" w:rsidRPr="00034910">
        <w:t>un demande à voir quelqu</w:t>
      </w:r>
      <w:r>
        <w:t>’</w:t>
      </w:r>
      <w:r w:rsidR="00776CEA" w:rsidRPr="00034910">
        <w:t>un</w:t>
      </w:r>
      <w:r>
        <w:t>.</w:t>
      </w:r>
    </w:p>
    <w:p w14:paraId="5D91C0D5" w14:textId="77777777" w:rsidR="00E57EC9" w:rsidRDefault="00776CEA" w:rsidP="00E57EC9">
      <w:r w:rsidRPr="00034910">
        <w:t>Le mari et la femme levèrent quatre bras vers le ciel</w:t>
      </w:r>
      <w:r w:rsidR="00E57EC9">
        <w:t xml:space="preserve">, </w:t>
      </w:r>
      <w:r w:rsidRPr="00034910">
        <w:t>comme pour le prendre à témoin</w:t>
      </w:r>
      <w:r w:rsidR="00E57EC9">
        <w:t>.</w:t>
      </w:r>
    </w:p>
    <w:p w14:paraId="734D756D" w14:textId="77777777" w:rsidR="00E57EC9" w:rsidRDefault="00E57EC9" w:rsidP="00E57EC9">
      <w:r>
        <w:t>— </w:t>
      </w:r>
      <w:r w:rsidR="00776CEA" w:rsidRPr="00034910">
        <w:t>Mais qu</w:t>
      </w:r>
      <w:r>
        <w:t>’</w:t>
      </w:r>
      <w:r w:rsidR="00776CEA" w:rsidRPr="00034910">
        <w:t>est ce quelqu</w:t>
      </w:r>
      <w:r>
        <w:t>’</w:t>
      </w:r>
      <w:r w:rsidR="00776CEA" w:rsidRPr="00034910">
        <w:t>un</w:t>
      </w:r>
      <w:r>
        <w:t xml:space="preserve"> ? </w:t>
      </w:r>
      <w:r w:rsidR="00776CEA" w:rsidRPr="00034910">
        <w:t>Le connaissez-vous</w:t>
      </w:r>
      <w:r>
        <w:t xml:space="preserve"> ? </w:t>
      </w:r>
      <w:r w:rsidR="00776CEA" w:rsidRPr="00034910">
        <w:t>Vous a-t-il dit son nom</w:t>
      </w:r>
      <w:r>
        <w:t> ?</w:t>
      </w:r>
    </w:p>
    <w:p w14:paraId="4E113158" w14:textId="77777777" w:rsidR="00E57EC9" w:rsidRDefault="00E57EC9" w:rsidP="00E57EC9">
      <w:r>
        <w:t>— </w:t>
      </w:r>
      <w:r w:rsidR="00776CEA" w:rsidRPr="00034910">
        <w:t>Non</w:t>
      </w:r>
      <w:r>
        <w:t xml:space="preserve">, </w:t>
      </w:r>
      <w:proofErr w:type="spellStart"/>
      <w:r w:rsidR="00776CEA" w:rsidRPr="00034910">
        <w:t>Mistress</w:t>
      </w:r>
      <w:proofErr w:type="spellEnd"/>
      <w:r>
        <w:t xml:space="preserve">, </w:t>
      </w:r>
      <w:r w:rsidR="00776CEA" w:rsidRPr="00034910">
        <w:t>il n</w:t>
      </w:r>
      <w:r>
        <w:t>’</w:t>
      </w:r>
      <w:r w:rsidR="00776CEA" w:rsidRPr="00034910">
        <w:t>a pas dit son nom</w:t>
      </w:r>
      <w:r>
        <w:t>.</w:t>
      </w:r>
    </w:p>
    <w:p w14:paraId="5E8C3EE2" w14:textId="77777777" w:rsidR="00E57EC9" w:rsidRDefault="00E57EC9" w:rsidP="00E57EC9">
      <w:r>
        <w:t>— </w:t>
      </w:r>
      <w:r w:rsidR="00776CEA" w:rsidRPr="00034910">
        <w:t>Et vous ne le lui avez pas demandé</w:t>
      </w:r>
      <w:r>
        <w:t xml:space="preserve"> ? </w:t>
      </w:r>
      <w:r w:rsidR="00776CEA" w:rsidRPr="00034910">
        <w:t>clama la petite femme d</w:t>
      </w:r>
      <w:r>
        <w:t>’</w:t>
      </w:r>
      <w:r w:rsidR="00776CEA" w:rsidRPr="00034910">
        <w:t>un accent tragique</w:t>
      </w:r>
      <w:r>
        <w:t>.</w:t>
      </w:r>
    </w:p>
    <w:p w14:paraId="7663681C" w14:textId="77777777" w:rsidR="00E57EC9" w:rsidRDefault="00E57EC9" w:rsidP="00E57EC9">
      <w:r>
        <w:t>— </w:t>
      </w:r>
      <w:r w:rsidR="00776CEA" w:rsidRPr="00034910">
        <w:t>Non</w:t>
      </w:r>
      <w:r>
        <w:t xml:space="preserve">, </w:t>
      </w:r>
      <w:r w:rsidR="00776CEA" w:rsidRPr="00034910">
        <w:t>bien sûr</w:t>
      </w:r>
      <w:r>
        <w:t xml:space="preserve">, </w:t>
      </w:r>
      <w:r w:rsidR="00776CEA" w:rsidRPr="00034910">
        <w:t>parce que cela m</w:t>
      </w:r>
      <w:r>
        <w:t>’</w:t>
      </w:r>
      <w:r w:rsidR="00776CEA" w:rsidRPr="00034910">
        <w:t>aurait paru inutile</w:t>
      </w:r>
      <w:r>
        <w:t>.</w:t>
      </w:r>
    </w:p>
    <w:p w14:paraId="6DC344CF" w14:textId="77777777" w:rsidR="00E57EC9" w:rsidRDefault="00776CEA" w:rsidP="00E57EC9">
      <w:r w:rsidRPr="00034910">
        <w:t xml:space="preserve">Du coup </w:t>
      </w:r>
      <w:proofErr w:type="spellStart"/>
      <w:r w:rsidRPr="00034910">
        <w:t>Liddy</w:t>
      </w:r>
      <w:proofErr w:type="spellEnd"/>
      <w:r w:rsidRPr="00034910">
        <w:t xml:space="preserve"> piétina</w:t>
      </w:r>
      <w:r w:rsidR="00E57EC9">
        <w:t> :</w:t>
      </w:r>
    </w:p>
    <w:p w14:paraId="1470EC35" w14:textId="77777777" w:rsidR="00E57EC9" w:rsidRDefault="00E57EC9" w:rsidP="00E57EC9">
      <w:r>
        <w:t>— </w:t>
      </w:r>
      <w:r w:rsidR="00776CEA" w:rsidRPr="00034910">
        <w:t>Voilà qu</w:t>
      </w:r>
      <w:r>
        <w:t>’</w:t>
      </w:r>
      <w:r w:rsidR="00776CEA" w:rsidRPr="00034910">
        <w:t>elle juge inutile</w:t>
      </w:r>
      <w:r>
        <w:t xml:space="preserve">… </w:t>
      </w:r>
      <w:r w:rsidR="00776CEA" w:rsidRPr="00034910">
        <w:t>Ah çà</w:t>
      </w:r>
      <w:r>
        <w:t xml:space="preserve">, </w:t>
      </w:r>
      <w:r w:rsidR="00776CEA" w:rsidRPr="00034910">
        <w:t>vous êtes folle</w:t>
      </w:r>
      <w:r>
        <w:t xml:space="preserve">, </w:t>
      </w:r>
      <w:proofErr w:type="spellStart"/>
      <w:r w:rsidR="00776CEA" w:rsidRPr="00034910">
        <w:t>Garet</w:t>
      </w:r>
      <w:proofErr w:type="spellEnd"/>
      <w:r>
        <w:t> !</w:t>
      </w:r>
    </w:p>
    <w:p w14:paraId="02F69FD0" w14:textId="77777777" w:rsidR="00E57EC9" w:rsidRDefault="00776CEA" w:rsidP="00E57EC9">
      <w:r w:rsidRPr="00034910">
        <w:t>La servante eut un rire niais</w:t>
      </w:r>
      <w:r w:rsidR="00E57EC9">
        <w:t xml:space="preserve">, </w:t>
      </w:r>
      <w:r w:rsidRPr="00034910">
        <w:t>puis avec la placidité qui ne l</w:t>
      </w:r>
      <w:r w:rsidR="00E57EC9">
        <w:t>’</w:t>
      </w:r>
      <w:r w:rsidRPr="00034910">
        <w:t>abandonnait jamais</w:t>
      </w:r>
      <w:r w:rsidR="00E57EC9">
        <w:t> :</w:t>
      </w:r>
    </w:p>
    <w:p w14:paraId="0665DC91" w14:textId="77777777" w:rsidR="00E57EC9" w:rsidRDefault="00E57EC9" w:rsidP="00E57EC9">
      <w:r>
        <w:t>— </w:t>
      </w:r>
      <w:r w:rsidR="00776CEA" w:rsidRPr="00034910">
        <w:t>Je serais folle</w:t>
      </w:r>
      <w:r>
        <w:t xml:space="preserve">, </w:t>
      </w:r>
      <w:r w:rsidR="00776CEA" w:rsidRPr="00034910">
        <w:t>si je l</w:t>
      </w:r>
      <w:r>
        <w:t>’</w:t>
      </w:r>
      <w:r w:rsidR="00776CEA" w:rsidRPr="00034910">
        <w:t>avais demandé</w:t>
      </w:r>
      <w:r>
        <w:t xml:space="preserve">, </w:t>
      </w:r>
      <w:r w:rsidR="00776CEA" w:rsidRPr="00034910">
        <w:t>le nom</w:t>
      </w:r>
      <w:r>
        <w:t xml:space="preserve">, </w:t>
      </w:r>
      <w:r w:rsidR="00776CEA" w:rsidRPr="00034910">
        <w:t>puisque je le sais depuis longtemps</w:t>
      </w:r>
      <w:r>
        <w:t>.</w:t>
      </w:r>
    </w:p>
    <w:p w14:paraId="72456534" w14:textId="77777777" w:rsidR="00E57EC9" w:rsidRDefault="00776CEA" w:rsidP="00E57EC9">
      <w:r w:rsidRPr="00034910">
        <w:t>Et</w:t>
      </w:r>
      <w:r w:rsidR="00E57EC9">
        <w:t xml:space="preserve">, </w:t>
      </w:r>
      <w:r w:rsidRPr="00034910">
        <w:t>ses maîtres demeurant interloqués devant cette concl</w:t>
      </w:r>
      <w:r w:rsidRPr="00034910">
        <w:t>u</w:t>
      </w:r>
      <w:r w:rsidRPr="00034910">
        <w:t>sion inattendue</w:t>
      </w:r>
      <w:r w:rsidR="00E57EC9">
        <w:t> :</w:t>
      </w:r>
    </w:p>
    <w:p w14:paraId="57E449D8" w14:textId="77777777" w:rsidR="00E57EC9" w:rsidRDefault="00E57EC9" w:rsidP="00E57EC9">
      <w:r>
        <w:t>— </w:t>
      </w:r>
      <w:r w:rsidR="00776CEA" w:rsidRPr="00034910">
        <w:t>Le nom</w:t>
      </w:r>
      <w:r>
        <w:t xml:space="preserve">, </w:t>
      </w:r>
      <w:r w:rsidR="00776CEA" w:rsidRPr="00034910">
        <w:t>c</w:t>
      </w:r>
      <w:r>
        <w:t>’</w:t>
      </w:r>
      <w:r w:rsidR="00776CEA" w:rsidRPr="00034910">
        <w:t>est Gow Sherry</w:t>
      </w:r>
      <w:r>
        <w:t xml:space="preserve">, </w:t>
      </w:r>
      <w:r w:rsidR="00776CEA" w:rsidRPr="00034910">
        <w:t>acheva Margaret d</w:t>
      </w:r>
      <w:r>
        <w:t>’</w:t>
      </w:r>
      <w:r w:rsidR="00776CEA" w:rsidRPr="00034910">
        <w:t>un air triomphant</w:t>
      </w:r>
      <w:r>
        <w:t xml:space="preserve">. </w:t>
      </w:r>
      <w:r w:rsidR="00776CEA" w:rsidRPr="00034910">
        <w:t>Pourquoi voulez-vous que j</w:t>
      </w:r>
      <w:r>
        <w:t>’</w:t>
      </w:r>
      <w:r w:rsidR="00776CEA" w:rsidRPr="00034910">
        <w:t>aille réclamer à cet homme ce que je connais aussi bien que lui</w:t>
      </w:r>
      <w:r>
        <w:t xml:space="preserve"> ? </w:t>
      </w:r>
      <w:r w:rsidR="00776CEA" w:rsidRPr="00034910">
        <w:t>Ça serait de la p</w:t>
      </w:r>
      <w:r w:rsidR="00776CEA" w:rsidRPr="00034910">
        <w:t>a</w:t>
      </w:r>
      <w:r w:rsidR="00776CEA" w:rsidRPr="00034910">
        <w:t>role inutile</w:t>
      </w:r>
      <w:r>
        <w:t>.</w:t>
      </w:r>
    </w:p>
    <w:p w14:paraId="373FAB9C" w14:textId="77777777" w:rsidR="00E57EC9" w:rsidRDefault="00776CEA" w:rsidP="00E57EC9">
      <w:r w:rsidRPr="00034910">
        <w:t>Mais les époux Bloomberg ne l</w:t>
      </w:r>
      <w:r w:rsidR="00E57EC9">
        <w:t>’</w:t>
      </w:r>
      <w:r w:rsidRPr="00034910">
        <w:t>écoutaient plus</w:t>
      </w:r>
      <w:r w:rsidR="00E57EC9">
        <w:t xml:space="preserve">. </w:t>
      </w:r>
      <w:r w:rsidRPr="00034910">
        <w:t>Ils avaient échangé un regard de détresse et</w:t>
      </w:r>
      <w:r w:rsidR="00E57EC9">
        <w:t xml:space="preserve">, </w:t>
      </w:r>
      <w:r w:rsidRPr="00034910">
        <w:t xml:space="preserve">dans un </w:t>
      </w:r>
      <w:r w:rsidRPr="00034910">
        <w:lastRenderedPageBreak/>
        <w:t>gloussement convu</w:t>
      </w:r>
      <w:r w:rsidRPr="00034910">
        <w:t>l</w:t>
      </w:r>
      <w:r w:rsidRPr="00034910">
        <w:t>sif</w:t>
      </w:r>
      <w:r w:rsidR="00E57EC9">
        <w:t xml:space="preserve">, </w:t>
      </w:r>
      <w:r w:rsidRPr="00034910">
        <w:t>ils se renvoyaient ces phrases désolées</w:t>
      </w:r>
      <w:r w:rsidR="00E57EC9">
        <w:t> :</w:t>
      </w:r>
    </w:p>
    <w:p w14:paraId="4CF9E117" w14:textId="77777777" w:rsidR="00E57EC9" w:rsidRDefault="00E57EC9" w:rsidP="00E57EC9">
      <w:r>
        <w:t>— </w:t>
      </w:r>
      <w:r w:rsidR="00776CEA" w:rsidRPr="00034910">
        <w:t>Gow Sherry</w:t>
      </w:r>
      <w:r>
        <w:t xml:space="preserve"> ! </w:t>
      </w:r>
      <w:r w:rsidR="00776CEA" w:rsidRPr="00034910">
        <w:t>Qu</w:t>
      </w:r>
      <w:r>
        <w:t>’</w:t>
      </w:r>
      <w:r w:rsidR="00776CEA" w:rsidRPr="00034910">
        <w:t>est-ce qu</w:t>
      </w:r>
      <w:r>
        <w:t>’</w:t>
      </w:r>
      <w:r w:rsidR="00776CEA" w:rsidRPr="00034910">
        <w:t>il veut encore</w:t>
      </w:r>
      <w:r>
        <w:t xml:space="preserve">, </w:t>
      </w:r>
      <w:r w:rsidR="00776CEA" w:rsidRPr="00034910">
        <w:t>cet homme e</w:t>
      </w:r>
      <w:r w:rsidR="00776CEA" w:rsidRPr="00034910">
        <w:t>n</w:t>
      </w:r>
      <w:r w:rsidR="00776CEA" w:rsidRPr="00034910">
        <w:t>diablé</w:t>
      </w:r>
      <w:r>
        <w:t> ?</w:t>
      </w:r>
    </w:p>
    <w:p w14:paraId="291D2C3B" w14:textId="77777777" w:rsidR="00E57EC9" w:rsidRDefault="00E57EC9" w:rsidP="00E57EC9">
      <w:r>
        <w:t>— </w:t>
      </w:r>
      <w:r w:rsidR="00776CEA" w:rsidRPr="00034910">
        <w:t>Il se figure que l</w:t>
      </w:r>
      <w:r>
        <w:t>’</w:t>
      </w:r>
      <w:r w:rsidR="00776CEA" w:rsidRPr="00034910">
        <w:t>on n</w:t>
      </w:r>
      <w:r>
        <w:t>’</w:t>
      </w:r>
      <w:r w:rsidR="00776CEA" w:rsidRPr="00034910">
        <w:t>a pas d</w:t>
      </w:r>
      <w:r>
        <w:t>’</w:t>
      </w:r>
      <w:r w:rsidR="00776CEA" w:rsidRPr="00034910">
        <w:t>autre occupation dans l</w:t>
      </w:r>
      <w:r>
        <w:t>’</w:t>
      </w:r>
      <w:r w:rsidR="00776CEA" w:rsidRPr="00034910">
        <w:t>existence que d</w:t>
      </w:r>
      <w:r>
        <w:t>’</w:t>
      </w:r>
      <w:r w:rsidR="00776CEA" w:rsidRPr="00034910">
        <w:t>arrêter les criminels</w:t>
      </w:r>
      <w:r>
        <w:t> !</w:t>
      </w:r>
    </w:p>
    <w:p w14:paraId="4B5DD93F" w14:textId="77777777" w:rsidR="00E57EC9" w:rsidRDefault="00776CEA" w:rsidP="00E57EC9">
      <w:r w:rsidRPr="00034910">
        <w:t>Enfin</w:t>
      </w:r>
      <w:r w:rsidR="00E57EC9">
        <w:t xml:space="preserve">, </w:t>
      </w:r>
      <w:r w:rsidRPr="00034910">
        <w:t>avec un haussement d</w:t>
      </w:r>
      <w:r w:rsidR="00E57EC9">
        <w:t>’</w:t>
      </w:r>
      <w:r w:rsidRPr="00034910">
        <w:t>épaules résigné</w:t>
      </w:r>
      <w:r w:rsidR="00E57EC9">
        <w:t xml:space="preserve">, </w:t>
      </w:r>
      <w:r w:rsidRPr="00034910">
        <w:t>Ézéchiel g</w:t>
      </w:r>
      <w:r w:rsidRPr="00034910">
        <w:t>é</w:t>
      </w:r>
      <w:r w:rsidRPr="00034910">
        <w:t>mit</w:t>
      </w:r>
      <w:r w:rsidR="00E57EC9">
        <w:t> :</w:t>
      </w:r>
    </w:p>
    <w:p w14:paraId="1D0840EB" w14:textId="77777777" w:rsidR="00E57EC9" w:rsidRDefault="00E57EC9" w:rsidP="00E57EC9">
      <w:r>
        <w:t>— </w:t>
      </w:r>
      <w:r w:rsidR="00776CEA" w:rsidRPr="00034910">
        <w:t>Je ne puis pas lui refuser ma porte</w:t>
      </w:r>
      <w:r>
        <w:t xml:space="preserve">. </w:t>
      </w:r>
      <w:r w:rsidR="00776CEA" w:rsidRPr="00034910">
        <w:t>Faites entrer</w:t>
      </w:r>
      <w:r>
        <w:t xml:space="preserve">, </w:t>
      </w:r>
      <w:proofErr w:type="spellStart"/>
      <w:r w:rsidR="00776CEA" w:rsidRPr="00034910">
        <w:t>Garet</w:t>
      </w:r>
      <w:proofErr w:type="spellEnd"/>
      <w:r>
        <w:t>.</w:t>
      </w:r>
    </w:p>
    <w:p w14:paraId="3E02765D" w14:textId="77777777" w:rsidR="00E57EC9" w:rsidRDefault="00776CEA" w:rsidP="00E57EC9">
      <w:r w:rsidRPr="00034910">
        <w:t>Le policier se montrait à la porte</w:t>
      </w:r>
      <w:r w:rsidR="00E57EC9">
        <w:t xml:space="preserve">, </w:t>
      </w:r>
      <w:r w:rsidRPr="00034910">
        <w:t>attendant que l</w:t>
      </w:r>
      <w:r w:rsidR="00E57EC9">
        <w:t>’</w:t>
      </w:r>
      <w:r w:rsidRPr="00034910">
        <w:t>on voulût bien remarquer sa présence</w:t>
      </w:r>
      <w:r w:rsidR="00E57EC9">
        <w:t>.</w:t>
      </w:r>
    </w:p>
    <w:p w14:paraId="76A04F5E" w14:textId="77777777" w:rsidR="00E57EC9" w:rsidRDefault="00776CEA" w:rsidP="00E57EC9">
      <w:r w:rsidRPr="00034910">
        <w:t>Toute la personne du détective exprimait si clairement un ahurissement voisin de la folie</w:t>
      </w:r>
      <w:r w:rsidR="00E57EC9">
        <w:t xml:space="preserve">, </w:t>
      </w:r>
      <w:r w:rsidRPr="00034910">
        <w:t>son visage maigre était parcouru par des contractions nerveuses si bizarres</w:t>
      </w:r>
      <w:r w:rsidR="00E57EC9">
        <w:t xml:space="preserve">, </w:t>
      </w:r>
      <w:r w:rsidRPr="00034910">
        <w:t>que les deux époux</w:t>
      </w:r>
      <w:r w:rsidR="00E57EC9">
        <w:t xml:space="preserve">, </w:t>
      </w:r>
      <w:r w:rsidRPr="00034910">
        <w:t>encore que dotés d</w:t>
      </w:r>
      <w:r w:rsidR="00E57EC9">
        <w:t>’</w:t>
      </w:r>
      <w:r w:rsidRPr="00034910">
        <w:t>une pénétration fort imparfaite</w:t>
      </w:r>
      <w:r w:rsidR="00E57EC9">
        <w:t xml:space="preserve">, </w:t>
      </w:r>
      <w:r w:rsidRPr="00034910">
        <w:t>reconnurent qu</w:t>
      </w:r>
      <w:r w:rsidR="00E57EC9">
        <w:t>’</w:t>
      </w:r>
      <w:r w:rsidRPr="00034910">
        <w:t>une aventure particulièrement grave pouvait seule avoir mis Gow Sherry dans cet état</w:t>
      </w:r>
      <w:r w:rsidR="00E57EC9">
        <w:t>.</w:t>
      </w:r>
    </w:p>
    <w:p w14:paraId="64F0FB46" w14:textId="77777777" w:rsidR="00E57EC9" w:rsidRDefault="00776CEA" w:rsidP="00E57EC9">
      <w:r w:rsidRPr="00034910">
        <w:t>Aussi</w:t>
      </w:r>
      <w:r w:rsidR="00E57EC9">
        <w:t xml:space="preserve">, </w:t>
      </w:r>
      <w:r w:rsidRPr="00034910">
        <w:t>ce fut d</w:t>
      </w:r>
      <w:r w:rsidR="00E57EC9">
        <w:t>’</w:t>
      </w:r>
      <w:r w:rsidRPr="00034910">
        <w:t>une voix émue qu</w:t>
      </w:r>
      <w:r w:rsidR="00E57EC9">
        <w:t>’</w:t>
      </w:r>
      <w:r w:rsidRPr="00034910">
        <w:t>Ézéchiel</w:t>
      </w:r>
      <w:r w:rsidR="00E57EC9">
        <w:t xml:space="preserve">, </w:t>
      </w:r>
      <w:r w:rsidRPr="00034910">
        <w:t>saluant le vis</w:t>
      </w:r>
      <w:r w:rsidRPr="00034910">
        <w:t>i</w:t>
      </w:r>
      <w:r w:rsidRPr="00034910">
        <w:t>teur de la main</w:t>
      </w:r>
      <w:r w:rsidR="00E57EC9">
        <w:t xml:space="preserve">, </w:t>
      </w:r>
      <w:r w:rsidRPr="00034910">
        <w:t>prononça</w:t>
      </w:r>
      <w:r w:rsidR="00E57EC9">
        <w:t> :</w:t>
      </w:r>
    </w:p>
    <w:p w14:paraId="5A7B45AA" w14:textId="77777777" w:rsidR="00E57EC9" w:rsidRDefault="00E57EC9" w:rsidP="00E57EC9">
      <w:r>
        <w:t>— </w:t>
      </w:r>
      <w:r w:rsidR="00776CEA" w:rsidRPr="00034910">
        <w:t>Entrez</w:t>
      </w:r>
      <w:r>
        <w:t xml:space="preserve">, </w:t>
      </w:r>
      <w:r w:rsidR="00776CEA" w:rsidRPr="00034910">
        <w:t>entrez</w:t>
      </w:r>
      <w:r>
        <w:t xml:space="preserve">, </w:t>
      </w:r>
      <w:r w:rsidR="00776CEA" w:rsidRPr="00034910">
        <w:t>Gow</w:t>
      </w:r>
      <w:r>
        <w:t xml:space="preserve">. </w:t>
      </w:r>
      <w:r w:rsidR="00776CEA" w:rsidRPr="00034910">
        <w:t>Prenez un siège là</w:t>
      </w:r>
      <w:r>
        <w:t xml:space="preserve">… </w:t>
      </w:r>
      <w:r w:rsidR="00776CEA" w:rsidRPr="00034910">
        <w:t>Et parlez</w:t>
      </w:r>
      <w:r>
        <w:t xml:space="preserve">, </w:t>
      </w:r>
      <w:r w:rsidR="00776CEA" w:rsidRPr="00034910">
        <w:t>parlez vite</w:t>
      </w:r>
      <w:r>
        <w:t xml:space="preserve">. </w:t>
      </w:r>
      <w:r w:rsidR="00776CEA" w:rsidRPr="00034910">
        <w:t>Je devine à votre aspect que vous m</w:t>
      </w:r>
      <w:r>
        <w:t>’</w:t>
      </w:r>
      <w:r w:rsidR="00776CEA" w:rsidRPr="00034910">
        <w:t>apportez le récit d</w:t>
      </w:r>
      <w:r>
        <w:t>’</w:t>
      </w:r>
      <w:r w:rsidR="00776CEA" w:rsidRPr="00034910">
        <w:t xml:space="preserve">événements </w:t>
      </w:r>
      <w:r w:rsidR="00776CEA" w:rsidRPr="00034910">
        <w:rPr>
          <w:i/>
          <w:iCs/>
        </w:rPr>
        <w:t xml:space="preserve">tout à fait complètement </w:t>
      </w:r>
      <w:r w:rsidR="00776CEA" w:rsidRPr="00034910">
        <w:t>sérieux</w:t>
      </w:r>
      <w:r>
        <w:t>.</w:t>
      </w:r>
    </w:p>
    <w:p w14:paraId="34C21DB7" w14:textId="77777777" w:rsidR="00E57EC9" w:rsidRDefault="00E57EC9" w:rsidP="00E57EC9">
      <w:r>
        <w:t>— </w:t>
      </w:r>
      <w:r w:rsidR="00776CEA" w:rsidRPr="00034910">
        <w:t>Tout à fait complètement sérieux est l</w:t>
      </w:r>
      <w:r>
        <w:t>’</w:t>
      </w:r>
      <w:r w:rsidR="00776CEA" w:rsidRPr="00034910">
        <w:t>expression juste</w:t>
      </w:r>
      <w:r>
        <w:t xml:space="preserve">, </w:t>
      </w:r>
      <w:r w:rsidR="00776CEA" w:rsidRPr="00034910">
        <w:t>riposta le policier d</w:t>
      </w:r>
      <w:r>
        <w:t>’</w:t>
      </w:r>
      <w:r w:rsidR="00776CEA" w:rsidRPr="00034910">
        <w:t>un ton lugubre</w:t>
      </w:r>
      <w:r>
        <w:t>.</w:t>
      </w:r>
    </w:p>
    <w:p w14:paraId="4F276E88" w14:textId="77777777" w:rsidR="00E57EC9" w:rsidRDefault="00E57EC9" w:rsidP="00E57EC9">
      <w:r>
        <w:t>— </w:t>
      </w:r>
      <w:r w:rsidR="00776CEA" w:rsidRPr="00034910">
        <w:t>Oh</w:t>
      </w:r>
      <w:r>
        <w:t xml:space="preserve"> ! </w:t>
      </w:r>
      <w:r w:rsidR="00776CEA" w:rsidRPr="00034910">
        <w:t>Oh</w:t>
      </w:r>
      <w:r>
        <w:t xml:space="preserve"> ! </w:t>
      </w:r>
      <w:r w:rsidR="00776CEA" w:rsidRPr="00034910">
        <w:t>vous semblez</w:t>
      </w:r>
      <w:r>
        <w:t>…</w:t>
      </w:r>
    </w:p>
    <w:p w14:paraId="3CB3A5EB" w14:textId="77777777" w:rsidR="00E57EC9" w:rsidRDefault="00E57EC9" w:rsidP="00E57EC9">
      <w:r>
        <w:lastRenderedPageBreak/>
        <w:t>— </w:t>
      </w:r>
      <w:r w:rsidR="00776CEA" w:rsidRPr="00034910">
        <w:t>Je suis déconcerté</w:t>
      </w:r>
      <w:r>
        <w:t xml:space="preserve">. </w:t>
      </w:r>
      <w:r w:rsidR="00776CEA" w:rsidRPr="00034910">
        <w:t>Je ne crois ni au diable</w:t>
      </w:r>
      <w:r>
        <w:t xml:space="preserve">, </w:t>
      </w:r>
      <w:r w:rsidR="00776CEA" w:rsidRPr="00034910">
        <w:t>ni aux fées</w:t>
      </w:r>
      <w:r>
        <w:t xml:space="preserve">, </w:t>
      </w:r>
      <w:r w:rsidR="00776CEA" w:rsidRPr="00034910">
        <w:t>vous le savez</w:t>
      </w:r>
      <w:r>
        <w:t xml:space="preserve">, </w:t>
      </w:r>
      <w:r w:rsidR="00776CEA" w:rsidRPr="00034910">
        <w:t>monsieur le juge d</w:t>
      </w:r>
      <w:r>
        <w:t>’</w:t>
      </w:r>
      <w:r w:rsidR="00776CEA" w:rsidRPr="00034910">
        <w:t>instruction</w:t>
      </w:r>
      <w:r>
        <w:t>.</w:t>
      </w:r>
    </w:p>
    <w:p w14:paraId="7F794B1E" w14:textId="77777777" w:rsidR="00E57EC9" w:rsidRDefault="00E57EC9" w:rsidP="00E57EC9">
      <w:r>
        <w:t>— </w:t>
      </w:r>
      <w:r w:rsidR="00776CEA" w:rsidRPr="00034910">
        <w:t>Si l</w:t>
      </w:r>
      <w:r>
        <w:t>’</w:t>
      </w:r>
      <w:r w:rsidR="00776CEA" w:rsidRPr="00034910">
        <w:t>on vous accusait de cela</w:t>
      </w:r>
      <w:r>
        <w:t xml:space="preserve">, </w:t>
      </w:r>
      <w:r w:rsidR="00776CEA" w:rsidRPr="00034910">
        <w:t>je serais votre caution</w:t>
      </w:r>
      <w:r>
        <w:t>.</w:t>
      </w:r>
    </w:p>
    <w:p w14:paraId="214DF848" w14:textId="77777777" w:rsidR="00E57EC9" w:rsidRDefault="00776CEA" w:rsidP="00E57EC9">
      <w:r w:rsidRPr="00034910">
        <w:t>Sherry s</w:t>
      </w:r>
      <w:r w:rsidR="00E57EC9">
        <w:t>’</w:t>
      </w:r>
      <w:r w:rsidRPr="00034910">
        <w:t>inclina</w:t>
      </w:r>
      <w:r w:rsidR="00E57EC9">
        <w:t>.</w:t>
      </w:r>
    </w:p>
    <w:p w14:paraId="2E0F7393" w14:textId="77777777" w:rsidR="00E57EC9" w:rsidRDefault="00E57EC9" w:rsidP="00E57EC9">
      <w:r>
        <w:t>— </w:t>
      </w:r>
      <w:r w:rsidR="00776CEA" w:rsidRPr="00034910">
        <w:t>Je vous remercie</w:t>
      </w:r>
      <w:r>
        <w:t xml:space="preserve">, </w:t>
      </w:r>
      <w:r w:rsidR="00776CEA" w:rsidRPr="00034910">
        <w:t>monsieur Ézéchiel Bloomberg</w:t>
      </w:r>
      <w:r>
        <w:t xml:space="preserve"> ; </w:t>
      </w:r>
      <w:r w:rsidR="00776CEA" w:rsidRPr="00034910">
        <w:t>vous aussi</w:t>
      </w:r>
      <w:r>
        <w:t xml:space="preserve">, </w:t>
      </w:r>
      <w:proofErr w:type="spellStart"/>
      <w:r w:rsidR="00776CEA" w:rsidRPr="00034910">
        <w:t>Mistress</w:t>
      </w:r>
      <w:proofErr w:type="spellEnd"/>
      <w:r>
        <w:t xml:space="preserve">, </w:t>
      </w:r>
      <w:r w:rsidR="00776CEA" w:rsidRPr="00034910">
        <w:t>épouse admirable du premier magistrat de la cité</w:t>
      </w:r>
      <w:r>
        <w:t xml:space="preserve">… ; </w:t>
      </w:r>
      <w:r w:rsidR="00776CEA" w:rsidRPr="00034910">
        <w:t>votre bonne opinion me touche</w:t>
      </w:r>
      <w:r>
        <w:t xml:space="preserve">… </w:t>
      </w:r>
      <w:r w:rsidR="00776CEA" w:rsidRPr="00034910">
        <w:t>Et cependant</w:t>
      </w:r>
      <w:r>
        <w:t xml:space="preserve">, </w:t>
      </w:r>
      <w:r w:rsidR="00776CEA" w:rsidRPr="00034910">
        <w:t>si fées ou diables ne s</w:t>
      </w:r>
      <w:r>
        <w:t>’</w:t>
      </w:r>
      <w:r w:rsidR="00776CEA" w:rsidRPr="00034910">
        <w:t>en sont pas mêlés</w:t>
      </w:r>
      <w:r>
        <w:t xml:space="preserve">, </w:t>
      </w:r>
      <w:r w:rsidR="00776CEA" w:rsidRPr="00034910">
        <w:t>je ne conçois pas comment cela a pu se passer</w:t>
      </w:r>
      <w:r>
        <w:t>.</w:t>
      </w:r>
    </w:p>
    <w:p w14:paraId="03752118" w14:textId="77777777" w:rsidR="00E57EC9" w:rsidRDefault="00E57EC9" w:rsidP="00E57EC9">
      <w:r>
        <w:t>— </w:t>
      </w:r>
      <w:r w:rsidR="00776CEA" w:rsidRPr="00034910">
        <w:t>Mais de quoi s</w:t>
      </w:r>
      <w:r>
        <w:t>’</w:t>
      </w:r>
      <w:r w:rsidR="00776CEA" w:rsidRPr="00034910">
        <w:t>agit-il enfin</w:t>
      </w:r>
      <w:r>
        <w:t> ?</w:t>
      </w:r>
    </w:p>
    <w:p w14:paraId="2CF779AE" w14:textId="77777777" w:rsidR="00E57EC9" w:rsidRDefault="00E57EC9" w:rsidP="00E57EC9">
      <w:r>
        <w:t>— </w:t>
      </w:r>
      <w:r w:rsidR="00776CEA" w:rsidRPr="00034910">
        <w:t>De quoi</w:t>
      </w:r>
      <w:r>
        <w:t xml:space="preserve"> ? </w:t>
      </w:r>
      <w:r w:rsidR="00776CEA" w:rsidRPr="00034910">
        <w:t>De la chose la plus impossible</w:t>
      </w:r>
      <w:r>
        <w:t xml:space="preserve">… </w:t>
      </w:r>
      <w:r w:rsidR="00776CEA" w:rsidRPr="00034910">
        <w:t>en tout cas</w:t>
      </w:r>
      <w:r>
        <w:t xml:space="preserve">, </w:t>
      </w:r>
      <w:r w:rsidR="00776CEA" w:rsidRPr="00034910">
        <w:t>la plus inexplicable qui se puisse voir</w:t>
      </w:r>
      <w:r>
        <w:t xml:space="preserve">. </w:t>
      </w:r>
      <w:r w:rsidR="00776CEA" w:rsidRPr="00034910">
        <w:t>Je vous demande pardon pour le décousu de mes idées</w:t>
      </w:r>
      <w:r>
        <w:t xml:space="preserve">. </w:t>
      </w:r>
      <w:r w:rsidR="00776CEA" w:rsidRPr="00034910">
        <w:t>Pour être clair</w:t>
      </w:r>
      <w:r>
        <w:t xml:space="preserve">, </w:t>
      </w:r>
      <w:r w:rsidR="00776CEA" w:rsidRPr="00034910">
        <w:t>je prends du commencement</w:t>
      </w:r>
      <w:r>
        <w:t xml:space="preserve">. </w:t>
      </w:r>
      <w:r w:rsidR="00776CEA" w:rsidRPr="00034910">
        <w:t>Vous connaissez comme moi le vieil adage e</w:t>
      </w:r>
      <w:r w:rsidR="00776CEA" w:rsidRPr="00034910">
        <w:t>x</w:t>
      </w:r>
      <w:r w:rsidR="00776CEA" w:rsidRPr="00034910">
        <w:t>périmental de la police</w:t>
      </w:r>
      <w:r>
        <w:t xml:space="preserve"> : </w:t>
      </w:r>
      <w:r w:rsidR="00776CEA" w:rsidRPr="00034910">
        <w:t>Celui qui a tué revient presque toujours sur le lieu du crime</w:t>
      </w:r>
      <w:r>
        <w:t xml:space="preserve">. </w:t>
      </w:r>
      <w:r w:rsidR="00776CEA" w:rsidRPr="00034910">
        <w:t>Est-ce inquiétude</w:t>
      </w:r>
      <w:r>
        <w:t xml:space="preserve"> ? </w:t>
      </w:r>
      <w:r w:rsidR="00776CEA" w:rsidRPr="00034910">
        <w:t>Est-ce bravade</w:t>
      </w:r>
      <w:r>
        <w:t xml:space="preserve"> ? </w:t>
      </w:r>
      <w:r w:rsidR="00776CEA" w:rsidRPr="00034910">
        <w:t>Je l</w:t>
      </w:r>
      <w:r>
        <w:t>’</w:t>
      </w:r>
      <w:r w:rsidR="00776CEA" w:rsidRPr="00034910">
        <w:t>ignore</w:t>
      </w:r>
      <w:r>
        <w:t xml:space="preserve"> ; </w:t>
      </w:r>
      <w:r w:rsidR="00776CEA" w:rsidRPr="00034910">
        <w:t>mais enfin le fait est patent</w:t>
      </w:r>
      <w:r>
        <w:t>.</w:t>
      </w:r>
    </w:p>
    <w:p w14:paraId="05BC8429" w14:textId="77777777" w:rsidR="00E57EC9" w:rsidRDefault="00E57EC9" w:rsidP="00E57EC9">
      <w:r>
        <w:t>— </w:t>
      </w:r>
      <w:r w:rsidR="00776CEA" w:rsidRPr="00034910">
        <w:t>Cela est indubitable</w:t>
      </w:r>
      <w:r>
        <w:t xml:space="preserve">, </w:t>
      </w:r>
      <w:r w:rsidR="00776CEA" w:rsidRPr="00034910">
        <w:t>Gow</w:t>
      </w:r>
      <w:r>
        <w:t xml:space="preserve">. </w:t>
      </w:r>
      <w:r w:rsidR="00776CEA" w:rsidRPr="00034910">
        <w:t>Quiconque a exercé la justice ne saurait mettre la chose en doute</w:t>
      </w:r>
      <w:r>
        <w:t>.</w:t>
      </w:r>
    </w:p>
    <w:p w14:paraId="698652A5" w14:textId="145C4D01" w:rsidR="00E57EC9" w:rsidRDefault="00E57EC9" w:rsidP="00E57EC9">
      <w:r>
        <w:t>— </w:t>
      </w:r>
      <w:r w:rsidR="00776CEA" w:rsidRPr="00034910">
        <w:t>Par conséquent</w:t>
      </w:r>
      <w:r>
        <w:t xml:space="preserve">, </w:t>
      </w:r>
      <w:r w:rsidR="00776CEA" w:rsidRPr="00034910">
        <w:t>reprit le policier</w:t>
      </w:r>
      <w:r>
        <w:t xml:space="preserve">, </w:t>
      </w:r>
      <w:r w:rsidR="00776CEA" w:rsidRPr="00034910">
        <w:t>l</w:t>
      </w:r>
      <w:r>
        <w:t>’</w:t>
      </w:r>
      <w:r w:rsidR="00776CEA" w:rsidRPr="00034910">
        <w:t>une des premières précautions à prendre est d</w:t>
      </w:r>
      <w:r>
        <w:t>’</w:t>
      </w:r>
      <w:r w:rsidR="00776CEA" w:rsidRPr="00034910">
        <w:t>établir une souricière autour du théâtre du drame</w:t>
      </w:r>
      <w:r>
        <w:t xml:space="preserve">. </w:t>
      </w:r>
      <w:r w:rsidR="00776CEA" w:rsidRPr="00034910">
        <w:t>Je n</w:t>
      </w:r>
      <w:r>
        <w:t>’</w:t>
      </w:r>
      <w:r w:rsidR="00776CEA" w:rsidRPr="00034910">
        <w:t>y ai pas manqué</w:t>
      </w:r>
      <w:r>
        <w:t xml:space="preserve">. </w:t>
      </w:r>
      <w:r w:rsidR="00776CEA" w:rsidRPr="00034910">
        <w:t>J</w:t>
      </w:r>
      <w:r>
        <w:t>’</w:t>
      </w:r>
      <w:r w:rsidR="00776CEA" w:rsidRPr="00034910">
        <w:t>ai aposté des hommes tout autour de l</w:t>
      </w:r>
      <w:r>
        <w:t>’</w:t>
      </w:r>
      <w:r w:rsidR="00776CEA" w:rsidRPr="00034910">
        <w:t>hôtel du Bon-Garçon-Vert</w:t>
      </w:r>
      <w:r>
        <w:t>. M. </w:t>
      </w:r>
      <w:r w:rsidR="00776CEA" w:rsidRPr="00034910">
        <w:t>Larmette</w:t>
      </w:r>
      <w:r>
        <w:t xml:space="preserve">, </w:t>
      </w:r>
      <w:r w:rsidR="00776CEA" w:rsidRPr="00034910">
        <w:t xml:space="preserve">le voyageur du </w:t>
      </w:r>
      <w:proofErr w:type="spellStart"/>
      <w:r w:rsidR="00776CEA" w:rsidRPr="00034910">
        <w:t>Jippy-Pavilion</w:t>
      </w:r>
      <w:proofErr w:type="spellEnd"/>
      <w:r>
        <w:t xml:space="preserve">, </w:t>
      </w:r>
      <w:r w:rsidR="00776CEA" w:rsidRPr="00034910">
        <w:t>qui a pris à cœur l</w:t>
      </w:r>
      <w:r>
        <w:t>’</w:t>
      </w:r>
      <w:r w:rsidR="00776CEA" w:rsidRPr="00034910">
        <w:t>accident survenu à un ami de ses concurrents autour du monde</w:t>
      </w:r>
      <w:r>
        <w:t xml:space="preserve">, </w:t>
      </w:r>
      <w:r w:rsidR="00776CEA" w:rsidRPr="00034910">
        <w:t>a passé la nuit derrière sa fenêtre à guetter</w:t>
      </w:r>
      <w:r>
        <w:t xml:space="preserve">, </w:t>
      </w:r>
      <w:r w:rsidR="00776CEA" w:rsidRPr="00034910">
        <w:t>et moi-même</w:t>
      </w:r>
      <w:r>
        <w:t xml:space="preserve">, </w:t>
      </w:r>
      <w:r w:rsidR="00776CEA" w:rsidRPr="00034910">
        <w:t>sans prévenir pe</w:t>
      </w:r>
      <w:r w:rsidR="00776CEA" w:rsidRPr="00034910">
        <w:t>r</w:t>
      </w:r>
      <w:r w:rsidR="00776CEA" w:rsidRPr="00034910">
        <w:t>sonne</w:t>
      </w:r>
      <w:r>
        <w:t xml:space="preserve">, </w:t>
      </w:r>
      <w:r w:rsidR="00776CEA" w:rsidRPr="00034910">
        <w:t>je me suis installé dans le Bon-Garçon-Vert</w:t>
      </w:r>
      <w:r>
        <w:t>.</w:t>
      </w:r>
    </w:p>
    <w:p w14:paraId="4127765C" w14:textId="77777777" w:rsidR="00E57EC9" w:rsidRDefault="00776CEA" w:rsidP="00E57EC9">
      <w:r w:rsidRPr="00034910">
        <w:t xml:space="preserve">Ézéchiel et </w:t>
      </w:r>
      <w:proofErr w:type="spellStart"/>
      <w:r w:rsidRPr="00034910">
        <w:t>Liddy</w:t>
      </w:r>
      <w:proofErr w:type="spellEnd"/>
      <w:r w:rsidRPr="00034910">
        <w:t xml:space="preserve"> approuvèrent d</w:t>
      </w:r>
      <w:r w:rsidR="00E57EC9">
        <w:t>’</w:t>
      </w:r>
      <w:r w:rsidRPr="00034910">
        <w:t>une même voix</w:t>
      </w:r>
      <w:r w:rsidR="00E57EC9">
        <w:t> :</w:t>
      </w:r>
    </w:p>
    <w:p w14:paraId="3BA27DED" w14:textId="77777777" w:rsidR="00E57EC9" w:rsidRDefault="00E57EC9" w:rsidP="00E57EC9">
      <w:r>
        <w:lastRenderedPageBreak/>
        <w:t>— </w:t>
      </w:r>
      <w:r w:rsidR="00776CEA" w:rsidRPr="00034910">
        <w:t>Très bien combiné</w:t>
      </w:r>
      <w:r>
        <w:t xml:space="preserve">. </w:t>
      </w:r>
      <w:r w:rsidR="00776CEA" w:rsidRPr="00034910">
        <w:t>Si le criminel se présentait</w:t>
      </w:r>
      <w:r>
        <w:t xml:space="preserve">, </w:t>
      </w:r>
      <w:r w:rsidR="00776CEA" w:rsidRPr="00034910">
        <w:t>il ne po</w:t>
      </w:r>
      <w:r w:rsidR="00776CEA" w:rsidRPr="00034910">
        <w:t>u</w:t>
      </w:r>
      <w:r w:rsidR="00776CEA" w:rsidRPr="00034910">
        <w:t>vait échapper</w:t>
      </w:r>
      <w:r>
        <w:t>.</w:t>
      </w:r>
    </w:p>
    <w:p w14:paraId="35D53234" w14:textId="77777777" w:rsidR="00E57EC9" w:rsidRDefault="00E57EC9" w:rsidP="00E57EC9">
      <w:r>
        <w:t>— </w:t>
      </w:r>
      <w:r w:rsidR="00776CEA" w:rsidRPr="00034910">
        <w:t>Eh bien</w:t>
      </w:r>
      <w:r>
        <w:t xml:space="preserve"> ! </w:t>
      </w:r>
      <w:r w:rsidR="00776CEA" w:rsidRPr="00034910">
        <w:t>l</w:t>
      </w:r>
      <w:r>
        <w:t>’</w:t>
      </w:r>
      <w:r w:rsidR="00776CEA" w:rsidRPr="00034910">
        <w:t>homme</w:t>
      </w:r>
      <w:r>
        <w:t xml:space="preserve">, </w:t>
      </w:r>
      <w:r w:rsidR="00776CEA" w:rsidRPr="00034910">
        <w:t>ou les hommes</w:t>
      </w:r>
      <w:r>
        <w:t xml:space="preserve">, </w:t>
      </w:r>
      <w:r w:rsidR="00776CEA" w:rsidRPr="00034910">
        <w:t>s</w:t>
      </w:r>
      <w:r>
        <w:t>’</w:t>
      </w:r>
      <w:r w:rsidR="00776CEA" w:rsidRPr="00034910">
        <w:t>est ou se sont intr</w:t>
      </w:r>
      <w:r w:rsidR="00776CEA" w:rsidRPr="00034910">
        <w:t>o</w:t>
      </w:r>
      <w:r w:rsidR="00776CEA" w:rsidRPr="00034910">
        <w:t>duits dans l</w:t>
      </w:r>
      <w:r>
        <w:t>’</w:t>
      </w:r>
      <w:r w:rsidR="00776CEA" w:rsidRPr="00034910">
        <w:t>hôtel sans avoir été vus ni entendus</w:t>
      </w:r>
      <w:r>
        <w:t>.</w:t>
      </w:r>
    </w:p>
    <w:p w14:paraId="7B00E595" w14:textId="77777777" w:rsidR="00E57EC9" w:rsidRDefault="00E57EC9" w:rsidP="00E57EC9">
      <w:r>
        <w:t>— </w:t>
      </w:r>
      <w:r w:rsidR="00776CEA" w:rsidRPr="00034910">
        <w:t>Dans l</w:t>
      </w:r>
      <w:r>
        <w:t>’</w:t>
      </w:r>
      <w:r w:rsidR="00776CEA" w:rsidRPr="00034910">
        <w:t>hôtel</w:t>
      </w:r>
      <w:r>
        <w:t xml:space="preserve"> ? </w:t>
      </w:r>
      <w:r w:rsidR="00776CEA" w:rsidRPr="00034910">
        <w:t>Comment affirmez-vous cela</w:t>
      </w:r>
      <w:r>
        <w:t xml:space="preserve">, </w:t>
      </w:r>
      <w:r w:rsidR="00776CEA" w:rsidRPr="00034910">
        <w:t>puisque vous dites qu</w:t>
      </w:r>
      <w:r>
        <w:t>’</w:t>
      </w:r>
      <w:r w:rsidR="00776CEA" w:rsidRPr="00034910">
        <w:t>on ne les a pas vus</w:t>
      </w:r>
      <w:r>
        <w:t> ?</w:t>
      </w:r>
    </w:p>
    <w:p w14:paraId="4F0EC9E6" w14:textId="77777777" w:rsidR="00E57EC9" w:rsidRDefault="00E57EC9" w:rsidP="00E57EC9">
      <w:r>
        <w:t>— </w:t>
      </w:r>
      <w:r w:rsidR="00776CEA" w:rsidRPr="00034910">
        <w:t>J</w:t>
      </w:r>
      <w:r>
        <w:t>’</w:t>
      </w:r>
      <w:r w:rsidR="00776CEA" w:rsidRPr="00034910">
        <w:t>affirme</w:t>
      </w:r>
      <w:r>
        <w:t xml:space="preserve">, </w:t>
      </w:r>
      <w:r w:rsidR="00776CEA" w:rsidRPr="00034910">
        <w:t>parce qu</w:t>
      </w:r>
      <w:r>
        <w:t>’</w:t>
      </w:r>
      <w:r w:rsidR="00776CEA" w:rsidRPr="00034910">
        <w:t xml:space="preserve">ils ont enlevé le blessé Dick </w:t>
      </w:r>
      <w:proofErr w:type="spellStart"/>
      <w:r w:rsidR="00776CEA" w:rsidRPr="00034910">
        <w:t>Fann</w:t>
      </w:r>
      <w:proofErr w:type="spellEnd"/>
      <w:r w:rsidR="00776CEA" w:rsidRPr="00034910">
        <w:t xml:space="preserve"> et son compagnon</w:t>
      </w:r>
      <w:r>
        <w:t xml:space="preserve">, </w:t>
      </w:r>
      <w:r w:rsidR="00776CEA" w:rsidRPr="00034910">
        <w:t xml:space="preserve">le docteur Francesco </w:t>
      </w:r>
      <w:proofErr w:type="spellStart"/>
      <w:r w:rsidR="00776CEA" w:rsidRPr="00034910">
        <w:t>Noscoso</w:t>
      </w:r>
      <w:proofErr w:type="spellEnd"/>
      <w:r>
        <w:t>.</w:t>
      </w:r>
    </w:p>
    <w:p w14:paraId="760B2A15" w14:textId="77777777" w:rsidR="00E57EC9" w:rsidRDefault="00776CEA" w:rsidP="00E57EC9">
      <w:r w:rsidRPr="00034910">
        <w:t>Les auditeurs du détective s</w:t>
      </w:r>
      <w:r w:rsidR="00E57EC9">
        <w:t>’</w:t>
      </w:r>
      <w:r w:rsidRPr="00034910">
        <w:t>attendaient si peu à cette conclusion</w:t>
      </w:r>
      <w:r w:rsidR="00E57EC9">
        <w:t xml:space="preserve">, </w:t>
      </w:r>
      <w:r w:rsidRPr="00034910">
        <w:t>qu</w:t>
      </w:r>
      <w:r w:rsidR="00E57EC9">
        <w:t>’</w:t>
      </w:r>
      <w:r w:rsidRPr="00034910">
        <w:t>ils demeurèrent bouche bée</w:t>
      </w:r>
      <w:r w:rsidR="00E57EC9">
        <w:t xml:space="preserve">. </w:t>
      </w:r>
      <w:proofErr w:type="spellStart"/>
      <w:r w:rsidRPr="00034910">
        <w:t>Liddy</w:t>
      </w:r>
      <w:proofErr w:type="spellEnd"/>
      <w:r w:rsidRPr="00034910">
        <w:t xml:space="preserve"> elle-même ne put articuler une parole</w:t>
      </w:r>
      <w:r w:rsidR="00E57EC9">
        <w:t xml:space="preserve">. </w:t>
      </w:r>
      <w:r w:rsidRPr="00034910">
        <w:t>Il se passa plus d</w:t>
      </w:r>
      <w:r w:rsidR="00E57EC9">
        <w:t>’</w:t>
      </w:r>
      <w:r w:rsidRPr="00034910">
        <w:t>une minute avant que le magistrat eût repris assez de sang-froid pour grommeler</w:t>
      </w:r>
      <w:r w:rsidR="00E57EC9">
        <w:t> :</w:t>
      </w:r>
    </w:p>
    <w:p w14:paraId="18F4E0A1" w14:textId="77777777" w:rsidR="00E57EC9" w:rsidRDefault="00E57EC9" w:rsidP="00E57EC9">
      <w:r>
        <w:t>— </w:t>
      </w:r>
      <w:r w:rsidR="00776CEA" w:rsidRPr="00034910">
        <w:t>Mais cela est incroyable</w:t>
      </w:r>
      <w:r>
        <w:t xml:space="preserve">… </w:t>
      </w:r>
      <w:r w:rsidR="00776CEA" w:rsidRPr="00034910">
        <w:t>Voyons</w:t>
      </w:r>
      <w:r>
        <w:t xml:space="preserve">, </w:t>
      </w:r>
      <w:r w:rsidR="00776CEA" w:rsidRPr="00034910">
        <w:t>Gow</w:t>
      </w:r>
      <w:r>
        <w:t xml:space="preserve">, </w:t>
      </w:r>
      <w:r w:rsidR="00776CEA" w:rsidRPr="00034910">
        <w:t>vous êtes un homme sérieux</w:t>
      </w:r>
      <w:r>
        <w:t xml:space="preserve"> ; </w:t>
      </w:r>
      <w:r w:rsidR="00776CEA" w:rsidRPr="00034910">
        <w:t>si vous affirmez</w:t>
      </w:r>
      <w:r>
        <w:t xml:space="preserve">, </w:t>
      </w:r>
      <w:r w:rsidR="00776CEA" w:rsidRPr="00034910">
        <w:t>c</w:t>
      </w:r>
      <w:r>
        <w:t>’</w:t>
      </w:r>
      <w:r w:rsidR="00776CEA" w:rsidRPr="00034910">
        <w:t>est que vous avez relevé des indices</w:t>
      </w:r>
      <w:r>
        <w:t xml:space="preserve">, </w:t>
      </w:r>
      <w:r w:rsidR="00776CEA" w:rsidRPr="00034910">
        <w:t>des</w:t>
      </w:r>
      <w:r>
        <w:t>…</w:t>
      </w:r>
    </w:p>
    <w:p w14:paraId="702F4069" w14:textId="77777777" w:rsidR="00E57EC9" w:rsidRDefault="00776CEA" w:rsidP="00E57EC9">
      <w:r w:rsidRPr="00034910">
        <w:t>Le policier secoua la tête avec désespoir</w:t>
      </w:r>
      <w:r w:rsidR="00E57EC9">
        <w:t>.</w:t>
      </w:r>
    </w:p>
    <w:p w14:paraId="6BE08149" w14:textId="77777777" w:rsidR="00E57EC9" w:rsidRDefault="00E57EC9" w:rsidP="00E57EC9">
      <w:r>
        <w:t>— </w:t>
      </w:r>
      <w:r w:rsidR="00776CEA" w:rsidRPr="00034910">
        <w:t>Hélas</w:t>
      </w:r>
      <w:r>
        <w:t xml:space="preserve">, </w:t>
      </w:r>
      <w:r w:rsidR="00776CEA" w:rsidRPr="00034910">
        <w:t>non</w:t>
      </w:r>
      <w:r>
        <w:t xml:space="preserve"> ! </w:t>
      </w:r>
      <w:r w:rsidR="00776CEA" w:rsidRPr="00034910">
        <w:t>je n</w:t>
      </w:r>
      <w:r>
        <w:t>’</w:t>
      </w:r>
      <w:r w:rsidR="00776CEA" w:rsidRPr="00034910">
        <w:t>ai rien relevé du tout</w:t>
      </w:r>
      <w:r>
        <w:t xml:space="preserve">… ; </w:t>
      </w:r>
      <w:r w:rsidR="00776CEA" w:rsidRPr="00034910">
        <w:t>c</w:t>
      </w:r>
      <w:r>
        <w:t>’</w:t>
      </w:r>
      <w:r w:rsidR="00776CEA" w:rsidRPr="00034910">
        <w:t>est le raiso</w:t>
      </w:r>
      <w:r w:rsidR="00776CEA" w:rsidRPr="00034910">
        <w:t>n</w:t>
      </w:r>
      <w:r w:rsidR="00776CEA" w:rsidRPr="00034910">
        <w:t>nement seul qui me guide</w:t>
      </w:r>
      <w:r>
        <w:t>.</w:t>
      </w:r>
    </w:p>
    <w:p w14:paraId="31142E81" w14:textId="77777777" w:rsidR="00E57EC9" w:rsidRDefault="00E57EC9" w:rsidP="00E57EC9">
      <w:r>
        <w:t>— </w:t>
      </w:r>
      <w:r w:rsidR="00776CEA" w:rsidRPr="00034910">
        <w:t>Peut-on connaître votre raisonnement</w:t>
      </w:r>
      <w:r>
        <w:t> ?</w:t>
      </w:r>
    </w:p>
    <w:p w14:paraId="7DC83B91" w14:textId="77777777" w:rsidR="00E57EC9" w:rsidRDefault="00E57EC9" w:rsidP="00E57EC9">
      <w:r>
        <w:t>— </w:t>
      </w:r>
      <w:r w:rsidR="00776CEA" w:rsidRPr="00034910">
        <w:t>Sans nul doute</w:t>
      </w:r>
      <w:r>
        <w:t xml:space="preserve">. </w:t>
      </w:r>
      <w:r w:rsidR="00776CEA" w:rsidRPr="00034910">
        <w:t>Le blessé</w:t>
      </w:r>
      <w:r>
        <w:t xml:space="preserve">, </w:t>
      </w:r>
      <w:r w:rsidR="00776CEA" w:rsidRPr="00034910">
        <w:t>à deux doigts de la mort</w:t>
      </w:r>
      <w:r>
        <w:t xml:space="preserve">, </w:t>
      </w:r>
      <w:r w:rsidR="00776CEA" w:rsidRPr="00034910">
        <w:t>ne s</w:t>
      </w:r>
      <w:r>
        <w:t>’</w:t>
      </w:r>
      <w:r w:rsidR="00776CEA" w:rsidRPr="00034910">
        <w:t>est pas en allé tout seul</w:t>
      </w:r>
      <w:r>
        <w:t>.</w:t>
      </w:r>
    </w:p>
    <w:p w14:paraId="39B1A889" w14:textId="77777777" w:rsidR="00E57EC9" w:rsidRDefault="00E57EC9" w:rsidP="00E57EC9">
      <w:r>
        <w:t>— </w:t>
      </w:r>
      <w:r w:rsidR="00776CEA" w:rsidRPr="00034910">
        <w:t>Oh</w:t>
      </w:r>
      <w:r>
        <w:t xml:space="preserve"> ! </w:t>
      </w:r>
      <w:r w:rsidR="00776CEA" w:rsidRPr="00034910">
        <w:t>consentit Bloomberg</w:t>
      </w:r>
      <w:r>
        <w:t xml:space="preserve">, </w:t>
      </w:r>
      <w:r w:rsidR="00776CEA" w:rsidRPr="00034910">
        <w:t>cela est évident</w:t>
      </w:r>
      <w:r>
        <w:t xml:space="preserve">. </w:t>
      </w:r>
      <w:r w:rsidR="00776CEA" w:rsidRPr="00034910">
        <w:t>J</w:t>
      </w:r>
      <w:r>
        <w:t>’</w:t>
      </w:r>
      <w:r w:rsidR="00776CEA" w:rsidRPr="00034910">
        <w:t>ai vu ce malheureux</w:t>
      </w:r>
      <w:r>
        <w:t xml:space="preserve">, </w:t>
      </w:r>
      <w:r w:rsidR="00776CEA" w:rsidRPr="00034910">
        <w:t>un véritable cadavre</w:t>
      </w:r>
      <w:r>
        <w:t xml:space="preserve">. </w:t>
      </w:r>
      <w:r w:rsidR="00776CEA" w:rsidRPr="00034910">
        <w:t>Je m</w:t>
      </w:r>
      <w:r>
        <w:t>’</w:t>
      </w:r>
      <w:r w:rsidR="00776CEA" w:rsidRPr="00034910">
        <w:t>étonne qu</w:t>
      </w:r>
      <w:r>
        <w:t>’</w:t>
      </w:r>
      <w:r w:rsidR="00776CEA" w:rsidRPr="00034910">
        <w:t>il ne soit pas mort dans la journée</w:t>
      </w:r>
      <w:r>
        <w:t>.</w:t>
      </w:r>
    </w:p>
    <w:p w14:paraId="397FA837" w14:textId="6A1A8264" w:rsidR="00E57EC9" w:rsidRDefault="00E57EC9" w:rsidP="00E57EC9">
      <w:r>
        <w:t>— </w:t>
      </w:r>
      <w:r w:rsidR="00776CEA" w:rsidRPr="00034910">
        <w:t>Bien</w:t>
      </w:r>
      <w:r>
        <w:t xml:space="preserve">, </w:t>
      </w:r>
      <w:r w:rsidR="00776CEA" w:rsidRPr="00034910">
        <w:t>reprit l</w:t>
      </w:r>
      <w:r>
        <w:t>’</w:t>
      </w:r>
      <w:r w:rsidR="00776CEA" w:rsidRPr="00034910">
        <w:t>agent</w:t>
      </w:r>
      <w:r>
        <w:t xml:space="preserve">, </w:t>
      </w:r>
      <w:r w:rsidR="00776CEA" w:rsidRPr="00034910">
        <w:t>nous sommes d</w:t>
      </w:r>
      <w:r>
        <w:t>’</w:t>
      </w:r>
      <w:r w:rsidR="00776CEA" w:rsidRPr="00034910">
        <w:t>accord sur ce point</w:t>
      </w:r>
      <w:r>
        <w:t xml:space="preserve">. </w:t>
      </w:r>
      <w:r w:rsidR="00776CEA" w:rsidRPr="00034910">
        <w:t>D</w:t>
      </w:r>
      <w:r>
        <w:t>’</w:t>
      </w:r>
      <w:r w:rsidR="00776CEA" w:rsidRPr="00034910">
        <w:t>autre part</w:t>
      </w:r>
      <w:r>
        <w:t xml:space="preserve">, </w:t>
      </w:r>
      <w:r w:rsidR="00776CEA" w:rsidRPr="00034910">
        <w:t xml:space="preserve">le docteur </w:t>
      </w:r>
      <w:proofErr w:type="spellStart"/>
      <w:r w:rsidR="00776CEA" w:rsidRPr="00034910">
        <w:t>Noscoso</w:t>
      </w:r>
      <w:proofErr w:type="spellEnd"/>
      <w:r>
        <w:t xml:space="preserve">, </w:t>
      </w:r>
      <w:r w:rsidR="00776CEA" w:rsidRPr="00034910">
        <w:t xml:space="preserve">qui a veillé sur son </w:t>
      </w:r>
      <w:r w:rsidR="00776CEA" w:rsidRPr="00034910">
        <w:lastRenderedPageBreak/>
        <w:t>ami avec un admirable dévouement</w:t>
      </w:r>
      <w:r>
        <w:t xml:space="preserve">, </w:t>
      </w:r>
      <w:r w:rsidR="00776CEA" w:rsidRPr="00034910">
        <w:t>exprimait</w:t>
      </w:r>
      <w:r>
        <w:t xml:space="preserve">, </w:t>
      </w:r>
      <w:r w:rsidR="00776CEA" w:rsidRPr="00034910">
        <w:t>hier au soir</w:t>
      </w:r>
      <w:r>
        <w:t xml:space="preserve">, </w:t>
      </w:r>
      <w:r w:rsidR="00776CEA" w:rsidRPr="00034910">
        <w:t>l</w:t>
      </w:r>
      <w:r>
        <w:t>’</w:t>
      </w:r>
      <w:r w:rsidR="00776CEA" w:rsidRPr="00034910">
        <w:t>opinion que</w:t>
      </w:r>
      <w:r>
        <w:t xml:space="preserve">, </w:t>
      </w:r>
      <w:r w:rsidR="00776CEA" w:rsidRPr="00034910">
        <w:t>la fièvre enrayée par ses juleps</w:t>
      </w:r>
      <w:r>
        <w:t xml:space="preserve">, </w:t>
      </w:r>
      <w:r w:rsidR="00776CEA" w:rsidRPr="00034910">
        <w:t>il espérait</w:t>
      </w:r>
      <w:r>
        <w:t xml:space="preserve">, </w:t>
      </w:r>
      <w:r w:rsidR="00776CEA" w:rsidRPr="00034910">
        <w:t>sauf complic</w:t>
      </w:r>
      <w:r w:rsidR="00776CEA" w:rsidRPr="00034910">
        <w:t>a</w:t>
      </w:r>
      <w:r w:rsidR="00776CEA" w:rsidRPr="00034910">
        <w:t>tions</w:t>
      </w:r>
      <w:r>
        <w:t xml:space="preserve">, </w:t>
      </w:r>
      <w:r w:rsidR="00776CEA" w:rsidRPr="00034910">
        <w:t>mettre le blessé en état de se lever dans un mois ou six semaines</w:t>
      </w:r>
      <w:r>
        <w:t xml:space="preserve">. </w:t>
      </w:r>
      <w:r w:rsidR="00776CEA" w:rsidRPr="00034910">
        <w:t>Il redoutait le bruit</w:t>
      </w:r>
      <w:r>
        <w:t xml:space="preserve">, </w:t>
      </w:r>
      <w:r w:rsidR="00776CEA" w:rsidRPr="00034910">
        <w:t>les secousses morales</w:t>
      </w:r>
      <w:r>
        <w:t xml:space="preserve"> ; </w:t>
      </w:r>
      <w:r w:rsidR="00776CEA" w:rsidRPr="00034910">
        <w:t>à tel point que le directeur de l</w:t>
      </w:r>
      <w:r>
        <w:t>’</w:t>
      </w:r>
      <w:r w:rsidR="00776CEA" w:rsidRPr="00034910">
        <w:t>hôtel avait déclaré qu</w:t>
      </w:r>
      <w:r>
        <w:t>’</w:t>
      </w:r>
      <w:r w:rsidR="00776CEA" w:rsidRPr="00034910">
        <w:t>il ne louerait ni les chambres immédiatement contiguës à celles occupées par les deux amis</w:t>
      </w:r>
      <w:r>
        <w:t xml:space="preserve">, </w:t>
      </w:r>
      <w:r w:rsidR="00776CEA" w:rsidRPr="00034910">
        <w:t>ni celles situées au-dessus</w:t>
      </w:r>
      <w:r>
        <w:t xml:space="preserve">. </w:t>
      </w:r>
      <w:r w:rsidR="00776CEA" w:rsidRPr="00034910">
        <w:t>Donc</w:t>
      </w:r>
      <w:r>
        <w:t xml:space="preserve">, </w:t>
      </w:r>
      <w:r w:rsidR="00776CEA" w:rsidRPr="00034910">
        <w:t xml:space="preserve">le docteur </w:t>
      </w:r>
      <w:proofErr w:type="spellStart"/>
      <w:r w:rsidR="00776CEA" w:rsidRPr="00034910">
        <w:t>Noscoso</w:t>
      </w:r>
      <w:proofErr w:type="spellEnd"/>
      <w:r w:rsidR="00776CEA" w:rsidRPr="00034910">
        <w:t xml:space="preserve"> n</w:t>
      </w:r>
      <w:r>
        <w:t>’</w:t>
      </w:r>
      <w:r w:rsidR="00776CEA" w:rsidRPr="00034910">
        <w:t xml:space="preserve">aurait pas risqué de transporter </w:t>
      </w:r>
      <w:r>
        <w:t>M. </w:t>
      </w:r>
      <w:r w:rsidR="00776CEA" w:rsidRPr="00034910">
        <w:t xml:space="preserve">Dick </w:t>
      </w:r>
      <w:proofErr w:type="spellStart"/>
      <w:r w:rsidR="00776CEA" w:rsidRPr="00034910">
        <w:t>Fann</w:t>
      </w:r>
      <w:proofErr w:type="spellEnd"/>
      <w:r w:rsidR="00776CEA" w:rsidRPr="00034910">
        <w:t xml:space="preserve"> ailleurs</w:t>
      </w:r>
      <w:r>
        <w:t>.</w:t>
      </w:r>
    </w:p>
    <w:p w14:paraId="4C2FB33E" w14:textId="77777777" w:rsidR="00E57EC9" w:rsidRDefault="00E57EC9" w:rsidP="00E57EC9">
      <w:r>
        <w:t>— </w:t>
      </w:r>
      <w:r w:rsidR="00776CEA" w:rsidRPr="00034910">
        <w:t>Rigoureusement exact</w:t>
      </w:r>
      <w:r>
        <w:t>.</w:t>
      </w:r>
    </w:p>
    <w:p w14:paraId="4FE1EE6C" w14:textId="77777777" w:rsidR="00E57EC9" w:rsidRDefault="00E57EC9" w:rsidP="00E57EC9">
      <w:r>
        <w:t>— </w:t>
      </w:r>
      <w:r w:rsidR="00776CEA" w:rsidRPr="00034910">
        <w:t>Or</w:t>
      </w:r>
      <w:r>
        <w:t xml:space="preserve">, </w:t>
      </w:r>
      <w:r w:rsidR="00776CEA" w:rsidRPr="00034910">
        <w:t>les deux hommes ont disparu</w:t>
      </w:r>
      <w:r>
        <w:t xml:space="preserve">. </w:t>
      </w:r>
      <w:r w:rsidR="00776CEA" w:rsidRPr="00034910">
        <w:t>Ce sont par cons</w:t>
      </w:r>
      <w:r w:rsidR="00776CEA" w:rsidRPr="00034910">
        <w:t>é</w:t>
      </w:r>
      <w:r w:rsidR="00776CEA" w:rsidRPr="00034910">
        <w:t>quent d</w:t>
      </w:r>
      <w:r>
        <w:t>’</w:t>
      </w:r>
      <w:r w:rsidR="00776CEA" w:rsidRPr="00034910">
        <w:t>autres personnes qui les ont emmenés</w:t>
      </w:r>
      <w:r>
        <w:t xml:space="preserve">. </w:t>
      </w:r>
      <w:r w:rsidR="00776CEA" w:rsidRPr="00034910">
        <w:t>Et quelles pe</w:t>
      </w:r>
      <w:r w:rsidR="00776CEA" w:rsidRPr="00034910">
        <w:t>r</w:t>
      </w:r>
      <w:r w:rsidR="00776CEA" w:rsidRPr="00034910">
        <w:t>sonnes ont pu avoir intérêt à cela</w:t>
      </w:r>
      <w:r>
        <w:t xml:space="preserve">, </w:t>
      </w:r>
      <w:r w:rsidR="00776CEA" w:rsidRPr="00034910">
        <w:t>sinon le ou les assassins</w:t>
      </w:r>
      <w:r>
        <w:t xml:space="preserve">, </w:t>
      </w:r>
      <w:r w:rsidR="00776CEA" w:rsidRPr="00034910">
        <w:t>cra</w:t>
      </w:r>
      <w:r w:rsidR="00776CEA" w:rsidRPr="00034910">
        <w:t>i</w:t>
      </w:r>
      <w:r w:rsidR="00776CEA" w:rsidRPr="00034910">
        <w:t>gnant d</w:t>
      </w:r>
      <w:r>
        <w:t>’</w:t>
      </w:r>
      <w:r w:rsidR="00776CEA" w:rsidRPr="00034910">
        <w:t>avoir été reconnus par leur victime</w:t>
      </w:r>
      <w:r>
        <w:t> ?</w:t>
      </w:r>
    </w:p>
    <w:p w14:paraId="5E6FE684" w14:textId="77777777" w:rsidR="00E57EC9" w:rsidRDefault="00776CEA" w:rsidP="00E57EC9">
      <w:r w:rsidRPr="00034910">
        <w:t>Ce que disait le policier apparaissait comme la logique même</w:t>
      </w:r>
      <w:r w:rsidR="00E57EC9">
        <w:t>.</w:t>
      </w:r>
    </w:p>
    <w:p w14:paraId="2DBA2C35" w14:textId="77777777" w:rsidR="00E57EC9" w:rsidRDefault="00776CEA" w:rsidP="00E57EC9">
      <w:r w:rsidRPr="00034910">
        <w:t>En signe d</w:t>
      </w:r>
      <w:r w:rsidR="00E57EC9">
        <w:t>’</w:t>
      </w:r>
      <w:r w:rsidRPr="00034910">
        <w:t>approbation</w:t>
      </w:r>
      <w:r w:rsidR="00E57EC9">
        <w:t xml:space="preserve">, </w:t>
      </w:r>
      <w:r w:rsidRPr="00034910">
        <w:t xml:space="preserve">Ézéchiel et </w:t>
      </w:r>
      <w:proofErr w:type="spellStart"/>
      <w:r w:rsidRPr="00034910">
        <w:t>Liddy</w:t>
      </w:r>
      <w:proofErr w:type="spellEnd"/>
      <w:r w:rsidR="00E57EC9">
        <w:t xml:space="preserve">, </w:t>
      </w:r>
      <w:r w:rsidRPr="00034910">
        <w:t>tendrement a</w:t>
      </w:r>
      <w:r w:rsidRPr="00034910">
        <w:t>p</w:t>
      </w:r>
      <w:r w:rsidRPr="00034910">
        <w:t>puyés l</w:t>
      </w:r>
      <w:r w:rsidR="00E57EC9">
        <w:t>’</w:t>
      </w:r>
      <w:r w:rsidRPr="00034910">
        <w:t>un à l</w:t>
      </w:r>
      <w:r w:rsidR="00E57EC9">
        <w:t>’</w:t>
      </w:r>
      <w:r w:rsidRPr="00034910">
        <w:t>autre</w:t>
      </w:r>
      <w:r w:rsidR="00E57EC9">
        <w:t xml:space="preserve">, </w:t>
      </w:r>
      <w:r w:rsidRPr="00034910">
        <w:t xml:space="preserve">abaissaient et relevaient alternativement la tête à la façon de ces magots de porcelaine dont </w:t>
      </w:r>
      <w:smartTag w:uri="urn:schemas-microsoft-com:office:smarttags" w:element="PersonName">
        <w:smartTagPr>
          <w:attr w:name="ProductID" w:val="la Chine"/>
        </w:smartTagPr>
        <w:r w:rsidRPr="00034910">
          <w:t>la Chine</w:t>
        </w:r>
      </w:smartTag>
      <w:r w:rsidRPr="00034910">
        <w:t xml:space="preserve"> inonde les marchés d</w:t>
      </w:r>
      <w:r w:rsidR="00E57EC9">
        <w:t>’</w:t>
      </w:r>
      <w:r w:rsidRPr="00034910">
        <w:t>Occident</w:t>
      </w:r>
      <w:r w:rsidR="00E57EC9">
        <w:t>.</w:t>
      </w:r>
    </w:p>
    <w:p w14:paraId="34E47B57" w14:textId="77777777" w:rsidR="00E57EC9" w:rsidRDefault="00E57EC9" w:rsidP="00E57EC9">
      <w:r>
        <w:t>— </w:t>
      </w:r>
      <w:r w:rsidR="00776CEA" w:rsidRPr="00034910">
        <w:t>Mais par où ont-ils passé</w:t>
      </w:r>
      <w:r>
        <w:t xml:space="preserve"> ? </w:t>
      </w:r>
      <w:r w:rsidR="00776CEA" w:rsidRPr="00034910">
        <w:t>s</w:t>
      </w:r>
      <w:r>
        <w:t>’</w:t>
      </w:r>
      <w:r w:rsidR="00776CEA" w:rsidRPr="00034910">
        <w:t>exclama soudain la petite femme</w:t>
      </w:r>
      <w:r>
        <w:t xml:space="preserve">, </w:t>
      </w:r>
      <w:r w:rsidR="00776CEA" w:rsidRPr="00034910">
        <w:t>vraiment désireuse de trouver l</w:t>
      </w:r>
      <w:r>
        <w:t>’</w:t>
      </w:r>
      <w:r w:rsidR="00776CEA" w:rsidRPr="00034910">
        <w:t>explication du mystère</w:t>
      </w:r>
      <w:r>
        <w:t>.</w:t>
      </w:r>
    </w:p>
    <w:p w14:paraId="460375BE" w14:textId="77777777" w:rsidR="00E57EC9" w:rsidRDefault="00E57EC9" w:rsidP="00E57EC9">
      <w:r>
        <w:t>— </w:t>
      </w:r>
      <w:r w:rsidR="00776CEA" w:rsidRPr="00034910">
        <w:t>Cela</w:t>
      </w:r>
      <w:r>
        <w:t xml:space="preserve">, </w:t>
      </w:r>
      <w:r w:rsidR="00776CEA" w:rsidRPr="00034910">
        <w:t>Monsieur</w:t>
      </w:r>
      <w:r>
        <w:t xml:space="preserve">, </w:t>
      </w:r>
      <w:proofErr w:type="spellStart"/>
      <w:r w:rsidR="00776CEA" w:rsidRPr="00034910">
        <w:t>Mistress</w:t>
      </w:r>
      <w:proofErr w:type="spellEnd"/>
      <w:r>
        <w:t xml:space="preserve">, </w:t>
      </w:r>
      <w:r w:rsidR="00776CEA" w:rsidRPr="00034910">
        <w:t>je n</w:t>
      </w:r>
      <w:r>
        <w:t>’</w:t>
      </w:r>
      <w:r w:rsidR="00776CEA" w:rsidRPr="00034910">
        <w:t>en ai pas le moindre sou</w:t>
      </w:r>
      <w:r w:rsidR="00776CEA" w:rsidRPr="00034910">
        <w:t>p</w:t>
      </w:r>
      <w:r w:rsidR="00776CEA" w:rsidRPr="00034910">
        <w:t>çon</w:t>
      </w:r>
      <w:r>
        <w:t xml:space="preserve">. </w:t>
      </w:r>
      <w:r w:rsidR="00776CEA" w:rsidRPr="00034910">
        <w:t>Le docteur avait ordonné au garçon d</w:t>
      </w:r>
      <w:r>
        <w:t>’</w:t>
      </w:r>
      <w:r w:rsidR="00776CEA" w:rsidRPr="00034910">
        <w:t>étage de lui apporter le petit déjeuner le matin à sept heures</w:t>
      </w:r>
      <w:r>
        <w:t xml:space="preserve">. </w:t>
      </w:r>
      <w:r w:rsidR="00776CEA" w:rsidRPr="00034910">
        <w:t>Ce petit déjeuner se composait d</w:t>
      </w:r>
      <w:r>
        <w:t>’</w:t>
      </w:r>
      <w:r w:rsidR="00776CEA" w:rsidRPr="00034910">
        <w:t>un thé avec crème</w:t>
      </w:r>
      <w:r>
        <w:t xml:space="preserve">, </w:t>
      </w:r>
      <w:r w:rsidR="00776CEA" w:rsidRPr="00034910">
        <w:t>de deux œufs sur le plat et de petits pains dorés</w:t>
      </w:r>
      <w:r>
        <w:t xml:space="preserve">. </w:t>
      </w:r>
      <w:r w:rsidR="00776CEA" w:rsidRPr="00034910">
        <w:t>Je vous dis ceci pour vous bien montrer que je n</w:t>
      </w:r>
      <w:r>
        <w:t>’</w:t>
      </w:r>
      <w:r w:rsidR="00776CEA" w:rsidRPr="00034910">
        <w:t>ai négligé aucun détail</w:t>
      </w:r>
      <w:r>
        <w:t>.</w:t>
      </w:r>
    </w:p>
    <w:p w14:paraId="6B9FE086" w14:textId="77777777" w:rsidR="00E57EC9" w:rsidRDefault="00E57EC9" w:rsidP="00E57EC9">
      <w:r>
        <w:lastRenderedPageBreak/>
        <w:t>— </w:t>
      </w:r>
      <w:r w:rsidR="00776CEA" w:rsidRPr="00034910">
        <w:t>J</w:t>
      </w:r>
      <w:r>
        <w:t>’</w:t>
      </w:r>
      <w:r w:rsidR="00776CEA" w:rsidRPr="00034910">
        <w:t>en suis sûr</w:t>
      </w:r>
      <w:r>
        <w:t xml:space="preserve">, </w:t>
      </w:r>
      <w:r w:rsidR="00776CEA" w:rsidRPr="00034910">
        <w:t>certifia dignement le magistrat</w:t>
      </w:r>
      <w:r>
        <w:t>.</w:t>
      </w:r>
    </w:p>
    <w:p w14:paraId="07B5D7FE" w14:textId="77777777" w:rsidR="00E57EC9" w:rsidRDefault="00E57EC9" w:rsidP="00E57EC9">
      <w:r>
        <w:t>— </w:t>
      </w:r>
      <w:r w:rsidR="00776CEA" w:rsidRPr="00034910">
        <w:t>À sept heures cinq minutes exactement</w:t>
      </w:r>
      <w:r>
        <w:t xml:space="preserve">, </w:t>
      </w:r>
      <w:r w:rsidR="00776CEA" w:rsidRPr="00034910">
        <w:t>ce garçon</w:t>
      </w:r>
      <w:r>
        <w:t xml:space="preserve">, </w:t>
      </w:r>
      <w:r w:rsidR="00776CEA" w:rsidRPr="00034910">
        <w:t>un nommé Élis</w:t>
      </w:r>
      <w:r>
        <w:t xml:space="preserve">, </w:t>
      </w:r>
      <w:r w:rsidR="00776CEA" w:rsidRPr="00034910">
        <w:t>natif d</w:t>
      </w:r>
      <w:r>
        <w:t>’</w:t>
      </w:r>
      <w:r w:rsidR="00776CEA" w:rsidRPr="00034910">
        <w:t>Oakland</w:t>
      </w:r>
      <w:r>
        <w:t xml:space="preserve">, </w:t>
      </w:r>
      <w:r w:rsidR="00776CEA" w:rsidRPr="00034910">
        <w:t xml:space="preserve">ce faubourg de </w:t>
      </w:r>
      <w:proofErr w:type="spellStart"/>
      <w:r w:rsidR="00776CEA" w:rsidRPr="00034910">
        <w:t>Frisco</w:t>
      </w:r>
      <w:proofErr w:type="spellEnd"/>
      <w:r>
        <w:t xml:space="preserve">, </w:t>
      </w:r>
      <w:r w:rsidR="00776CEA" w:rsidRPr="00034910">
        <w:t>où il a toute sa famille</w:t>
      </w:r>
      <w:r>
        <w:t xml:space="preserve">, </w:t>
      </w:r>
      <w:r w:rsidR="00776CEA" w:rsidRPr="00034910">
        <w:t>arrive</w:t>
      </w:r>
      <w:r>
        <w:t xml:space="preserve">, </w:t>
      </w:r>
      <w:r w:rsidR="00776CEA" w:rsidRPr="00034910">
        <w:t>chargé du plateau sur lequel était disposé le déjeuner</w:t>
      </w:r>
      <w:r>
        <w:t xml:space="preserve">. </w:t>
      </w:r>
      <w:r w:rsidR="00776CEA" w:rsidRPr="00034910">
        <w:t>Il frappe à la porte du docteur</w:t>
      </w:r>
      <w:r>
        <w:t xml:space="preserve">, </w:t>
      </w:r>
      <w:r w:rsidR="00776CEA" w:rsidRPr="00034910">
        <w:t>on ne répond pas</w:t>
      </w:r>
      <w:r>
        <w:t xml:space="preserve">. </w:t>
      </w:r>
      <w:r w:rsidR="00776CEA" w:rsidRPr="00034910">
        <w:t>Il refrappe une fois</w:t>
      </w:r>
      <w:r>
        <w:t xml:space="preserve">, </w:t>
      </w:r>
      <w:r w:rsidR="00776CEA" w:rsidRPr="00034910">
        <w:t>deux fois</w:t>
      </w:r>
      <w:r>
        <w:t xml:space="preserve">, </w:t>
      </w:r>
      <w:r w:rsidR="00776CEA" w:rsidRPr="00034910">
        <w:t>dix fois</w:t>
      </w:r>
      <w:r>
        <w:t xml:space="preserve">. </w:t>
      </w:r>
      <w:r w:rsidR="00776CEA" w:rsidRPr="00034910">
        <w:t>Toujours le même silence</w:t>
      </w:r>
      <w:r>
        <w:t xml:space="preserve">. </w:t>
      </w:r>
      <w:r w:rsidR="00776CEA" w:rsidRPr="00034910">
        <w:t>Au bruit</w:t>
      </w:r>
      <w:r>
        <w:t xml:space="preserve">, </w:t>
      </w:r>
      <w:r w:rsidR="00776CEA" w:rsidRPr="00034910">
        <w:t>j</w:t>
      </w:r>
      <w:r>
        <w:t>’</w:t>
      </w:r>
      <w:r w:rsidR="00776CEA" w:rsidRPr="00034910">
        <w:t>étais sorti de la pièce où j</w:t>
      </w:r>
      <w:r>
        <w:t>’</w:t>
      </w:r>
      <w:r w:rsidR="00776CEA" w:rsidRPr="00034910">
        <w:t>avais passé la nuit</w:t>
      </w:r>
      <w:r>
        <w:t xml:space="preserve">. </w:t>
      </w:r>
      <w:r w:rsidR="00776CEA" w:rsidRPr="00034910">
        <w:t>Je m</w:t>
      </w:r>
      <w:r>
        <w:t>’</w:t>
      </w:r>
      <w:r w:rsidR="00776CEA" w:rsidRPr="00034910">
        <w:t>étonne avec Élis du mutisme du locataire de la chambre attr</w:t>
      </w:r>
      <w:r w:rsidR="00776CEA" w:rsidRPr="00034910">
        <w:t>i</w:t>
      </w:r>
      <w:r w:rsidR="00776CEA" w:rsidRPr="00034910">
        <w:t>buée au docteur</w:t>
      </w:r>
      <w:r>
        <w:t xml:space="preserve">. </w:t>
      </w:r>
      <w:r w:rsidR="00776CEA" w:rsidRPr="00034910">
        <w:t>Je frappe à mon tour</w:t>
      </w:r>
      <w:r>
        <w:t xml:space="preserve">, </w:t>
      </w:r>
      <w:r w:rsidR="00776CEA" w:rsidRPr="00034910">
        <w:t>tout aussi inutilement</w:t>
      </w:r>
      <w:r>
        <w:t>.</w:t>
      </w:r>
    </w:p>
    <w:p w14:paraId="39CE574A" w14:textId="77777777" w:rsidR="00E57EC9" w:rsidRDefault="00E57EC9" w:rsidP="00E57EC9">
      <w:r>
        <w:t>— </w:t>
      </w:r>
      <w:r w:rsidR="00776CEA" w:rsidRPr="00034910">
        <w:t>Pourvu qu</w:t>
      </w:r>
      <w:r>
        <w:t>’</w:t>
      </w:r>
      <w:r w:rsidR="00776CEA" w:rsidRPr="00034910">
        <w:t>il ne lui soit pas arrivé un mauvais coup comme à l</w:t>
      </w:r>
      <w:r>
        <w:t>’</w:t>
      </w:r>
      <w:r w:rsidR="00776CEA" w:rsidRPr="00034910">
        <w:t>autre</w:t>
      </w:r>
      <w:r>
        <w:t xml:space="preserve"> ! </w:t>
      </w:r>
      <w:r w:rsidR="00776CEA" w:rsidRPr="00034910">
        <w:t>grommelle le garçon</w:t>
      </w:r>
      <w:r>
        <w:t>.</w:t>
      </w:r>
    </w:p>
    <w:p w14:paraId="1FAFECCD" w14:textId="77777777" w:rsidR="00E57EC9" w:rsidRDefault="00E57EC9" w:rsidP="00E57EC9">
      <w:r>
        <w:t>— </w:t>
      </w:r>
      <w:r w:rsidR="00776CEA" w:rsidRPr="00034910">
        <w:t>Oh</w:t>
      </w:r>
      <w:r>
        <w:t xml:space="preserve"> ! </w:t>
      </w:r>
      <w:r w:rsidR="00776CEA" w:rsidRPr="00034910">
        <w:t>je lui réponds</w:t>
      </w:r>
      <w:r>
        <w:t xml:space="preserve">, </w:t>
      </w:r>
      <w:r w:rsidR="00776CEA" w:rsidRPr="00034910">
        <w:t>cela n</w:t>
      </w:r>
      <w:r>
        <w:t>’</w:t>
      </w:r>
      <w:r w:rsidR="00776CEA" w:rsidRPr="00034910">
        <w:t>est pas à craindre</w:t>
      </w:r>
      <w:r>
        <w:t xml:space="preserve">. </w:t>
      </w:r>
      <w:r w:rsidR="00776CEA" w:rsidRPr="00034910">
        <w:t xml:space="preserve">Mes agents et moi-même </w:t>
      </w:r>
      <w:proofErr w:type="gramStart"/>
      <w:r w:rsidR="00776CEA" w:rsidRPr="00034910">
        <w:t>avons été</w:t>
      </w:r>
      <w:proofErr w:type="gramEnd"/>
      <w:r w:rsidR="00776CEA" w:rsidRPr="00034910">
        <w:t xml:space="preserve"> sur pieds toute la nuit</w:t>
      </w:r>
      <w:r>
        <w:t xml:space="preserve">. </w:t>
      </w:r>
      <w:r w:rsidR="00776CEA" w:rsidRPr="00034910">
        <w:t>Les mauvais ga</w:t>
      </w:r>
      <w:r w:rsidR="00776CEA" w:rsidRPr="00034910">
        <w:t>r</w:t>
      </w:r>
      <w:r w:rsidR="00776CEA" w:rsidRPr="00034910">
        <w:t>çons ne s</w:t>
      </w:r>
      <w:r>
        <w:t>’</w:t>
      </w:r>
      <w:r w:rsidR="00776CEA" w:rsidRPr="00034910">
        <w:t>y seraient pas frottés</w:t>
      </w:r>
      <w:r>
        <w:t>.</w:t>
      </w:r>
    </w:p>
    <w:p w14:paraId="4229E777" w14:textId="77777777" w:rsidR="00E57EC9" w:rsidRDefault="00E57EC9" w:rsidP="00E57EC9">
      <w:r>
        <w:t>— </w:t>
      </w:r>
      <w:r w:rsidR="00776CEA" w:rsidRPr="00034910">
        <w:t>C</w:t>
      </w:r>
      <w:r>
        <w:t>’</w:t>
      </w:r>
      <w:r w:rsidR="00776CEA" w:rsidRPr="00034910">
        <w:t>est vrai</w:t>
      </w:r>
      <w:r>
        <w:t xml:space="preserve">, </w:t>
      </w:r>
      <w:r w:rsidR="00776CEA" w:rsidRPr="00034910">
        <w:t>monsieur le détective</w:t>
      </w:r>
      <w:r>
        <w:t xml:space="preserve">… </w:t>
      </w:r>
      <w:r w:rsidR="00776CEA" w:rsidRPr="00034910">
        <w:t>Mais alors pourquoi ne répond-il pas</w:t>
      </w:r>
      <w:r>
        <w:t> ?</w:t>
      </w:r>
    </w:p>
    <w:p w14:paraId="41079A89" w14:textId="77777777" w:rsidR="00E57EC9" w:rsidRDefault="00E57EC9" w:rsidP="00E57EC9">
      <w:r>
        <w:t>— </w:t>
      </w:r>
      <w:r w:rsidR="00776CEA" w:rsidRPr="00034910">
        <w:t>Pourquoi</w:t>
      </w:r>
      <w:r>
        <w:t xml:space="preserve"> ? </w:t>
      </w:r>
      <w:r w:rsidR="00776CEA" w:rsidRPr="00034910">
        <w:t>Pourquoi</w:t>
      </w:r>
      <w:r>
        <w:t xml:space="preserve"> ? </w:t>
      </w:r>
      <w:r w:rsidR="00776CEA" w:rsidRPr="00034910">
        <w:t>Est-ce que je pouvais savoir</w:t>
      </w:r>
      <w:r>
        <w:t xml:space="preserve">, </w:t>
      </w:r>
      <w:r w:rsidR="00776CEA" w:rsidRPr="00034910">
        <w:t>moi</w:t>
      </w:r>
      <w:r>
        <w:t xml:space="preserve"> ? </w:t>
      </w:r>
      <w:r w:rsidR="00776CEA" w:rsidRPr="00034910">
        <w:t>Seulement</w:t>
      </w:r>
      <w:r>
        <w:t xml:space="preserve">, </w:t>
      </w:r>
      <w:r w:rsidR="00776CEA" w:rsidRPr="00034910">
        <w:t>l</w:t>
      </w:r>
      <w:r>
        <w:t>’</w:t>
      </w:r>
      <w:r w:rsidR="00776CEA" w:rsidRPr="00034910">
        <w:t>inquiétude m</w:t>
      </w:r>
      <w:r>
        <w:t>’</w:t>
      </w:r>
      <w:r w:rsidR="00776CEA" w:rsidRPr="00034910">
        <w:t>empoigne</w:t>
      </w:r>
      <w:r>
        <w:t xml:space="preserve">. </w:t>
      </w:r>
      <w:r w:rsidR="00776CEA" w:rsidRPr="00034910">
        <w:t>Je vais chez le directeur</w:t>
      </w:r>
      <w:r>
        <w:t xml:space="preserve">, </w:t>
      </w:r>
      <w:r w:rsidR="00776CEA" w:rsidRPr="00034910">
        <w:t>je lui expose les faits</w:t>
      </w:r>
      <w:r>
        <w:t xml:space="preserve">. </w:t>
      </w:r>
      <w:r w:rsidR="00776CEA" w:rsidRPr="00034910">
        <w:t>Il s</w:t>
      </w:r>
      <w:r>
        <w:t>’</w:t>
      </w:r>
      <w:r w:rsidR="00776CEA" w:rsidRPr="00034910">
        <w:t>inquiète avec moi</w:t>
      </w:r>
      <w:r>
        <w:t xml:space="preserve">, </w:t>
      </w:r>
      <w:r w:rsidR="00776CEA" w:rsidRPr="00034910">
        <w:t>plus que moi</w:t>
      </w:r>
      <w:r>
        <w:t xml:space="preserve">, </w:t>
      </w:r>
      <w:r w:rsidR="00776CEA" w:rsidRPr="00034910">
        <w:t>à cause de la respectabilité de son hôtel</w:t>
      </w:r>
      <w:r>
        <w:t xml:space="preserve">, </w:t>
      </w:r>
      <w:r w:rsidR="00776CEA" w:rsidRPr="00034910">
        <w:t>que toutes ces histoires sont de nature à compromettre</w:t>
      </w:r>
      <w:r>
        <w:t xml:space="preserve">. </w:t>
      </w:r>
      <w:r w:rsidR="00776CEA" w:rsidRPr="00034910">
        <w:t>Bref</w:t>
      </w:r>
      <w:r>
        <w:t xml:space="preserve">, </w:t>
      </w:r>
      <w:r w:rsidR="00776CEA" w:rsidRPr="00034910">
        <w:t>il me prie de ne pas ébru</w:t>
      </w:r>
      <w:r w:rsidR="00776CEA" w:rsidRPr="00034910">
        <w:t>i</w:t>
      </w:r>
      <w:r w:rsidR="00776CEA" w:rsidRPr="00034910">
        <w:t>ter la chose</w:t>
      </w:r>
      <w:r>
        <w:t xml:space="preserve">. </w:t>
      </w:r>
      <w:r w:rsidR="00776CEA" w:rsidRPr="00034910">
        <w:t>On va ouvrir la porte et on verra</w:t>
      </w:r>
      <w:r>
        <w:t xml:space="preserve">. </w:t>
      </w:r>
      <w:r w:rsidR="00776CEA" w:rsidRPr="00034910">
        <w:t>Tout se passe comme convenu</w:t>
      </w:r>
      <w:r>
        <w:t xml:space="preserve">. </w:t>
      </w:r>
      <w:r w:rsidR="00776CEA" w:rsidRPr="00034910">
        <w:t>La porte est ouverte et</w:t>
      </w:r>
      <w:r>
        <w:t>…</w:t>
      </w:r>
    </w:p>
    <w:p w14:paraId="7C545957" w14:textId="77777777" w:rsidR="00E57EC9" w:rsidRDefault="00E57EC9" w:rsidP="00E57EC9">
      <w:r>
        <w:t>— </w:t>
      </w:r>
      <w:r w:rsidR="006B5294" w:rsidRPr="00034910">
        <w:t>Et</w:t>
      </w:r>
      <w:r>
        <w:t xml:space="preserve"> ? </w:t>
      </w:r>
      <w:r w:rsidR="006B5294" w:rsidRPr="00034910">
        <w:t>répétèrent en écho les époux Bloomberg</w:t>
      </w:r>
      <w:r>
        <w:t xml:space="preserve">, </w:t>
      </w:r>
      <w:r w:rsidR="006B5294" w:rsidRPr="00034910">
        <w:t>haletants à ce récit</w:t>
      </w:r>
      <w:r>
        <w:t>.</w:t>
      </w:r>
    </w:p>
    <w:p w14:paraId="6A1E5651" w14:textId="77777777" w:rsidR="00E57EC9" w:rsidRDefault="00E57EC9" w:rsidP="00E57EC9">
      <w:r>
        <w:t>— </w:t>
      </w:r>
      <w:r w:rsidR="00776CEA" w:rsidRPr="00034910">
        <w:t>Et la chambre est vide</w:t>
      </w:r>
      <w:r>
        <w:t xml:space="preserve">. </w:t>
      </w:r>
      <w:r w:rsidR="00776CEA" w:rsidRPr="00034910">
        <w:t>Plus de voyageur</w:t>
      </w:r>
      <w:r>
        <w:t xml:space="preserve">, </w:t>
      </w:r>
      <w:r w:rsidR="00776CEA" w:rsidRPr="00034910">
        <w:t>plus de valise</w:t>
      </w:r>
      <w:r>
        <w:t xml:space="preserve">, </w:t>
      </w:r>
      <w:r w:rsidR="00776CEA" w:rsidRPr="00034910">
        <w:t>le lit défait</w:t>
      </w:r>
      <w:r>
        <w:t xml:space="preserve">… </w:t>
      </w:r>
      <w:r w:rsidR="00776CEA" w:rsidRPr="00034910">
        <w:t>On s</w:t>
      </w:r>
      <w:r>
        <w:t>’</w:t>
      </w:r>
      <w:r w:rsidR="00776CEA" w:rsidRPr="00034910">
        <w:t>y est couché</w:t>
      </w:r>
      <w:r>
        <w:t xml:space="preserve">, </w:t>
      </w:r>
      <w:r w:rsidR="00776CEA" w:rsidRPr="00034910">
        <w:t>c</w:t>
      </w:r>
      <w:r>
        <w:t>’</w:t>
      </w:r>
      <w:r w:rsidR="00776CEA" w:rsidRPr="00034910">
        <w:t>est sûr</w:t>
      </w:r>
      <w:r>
        <w:t xml:space="preserve">. </w:t>
      </w:r>
      <w:r w:rsidR="00776CEA" w:rsidRPr="00034910">
        <w:t>Alors</w:t>
      </w:r>
      <w:r>
        <w:t xml:space="preserve">, </w:t>
      </w:r>
      <w:r w:rsidR="00776CEA" w:rsidRPr="00034910">
        <w:t>sans avoir b</w:t>
      </w:r>
      <w:r w:rsidR="00776CEA" w:rsidRPr="00034910">
        <w:t>e</w:t>
      </w:r>
      <w:r w:rsidR="00776CEA" w:rsidRPr="00034910">
        <w:t>soin de nous consulter</w:t>
      </w:r>
      <w:r>
        <w:t xml:space="preserve">, </w:t>
      </w:r>
      <w:r w:rsidR="00776CEA" w:rsidRPr="00034910">
        <w:t xml:space="preserve">nous courons dans la pièce </w:t>
      </w:r>
      <w:r w:rsidR="00776CEA" w:rsidRPr="00034910">
        <w:lastRenderedPageBreak/>
        <w:t>voisine</w:t>
      </w:r>
      <w:r>
        <w:t xml:space="preserve">, </w:t>
      </w:r>
      <w:r w:rsidR="00776CEA" w:rsidRPr="00034910">
        <w:t>r</w:t>
      </w:r>
      <w:r w:rsidR="00776CEA" w:rsidRPr="00034910">
        <w:t>e</w:t>
      </w:r>
      <w:r w:rsidR="00776CEA" w:rsidRPr="00034910">
        <w:t>liée à celle-ci par une porte de communication</w:t>
      </w:r>
      <w:r>
        <w:t xml:space="preserve">… </w:t>
      </w:r>
      <w:r w:rsidR="00776CEA" w:rsidRPr="00034910">
        <w:t>Ici aussi</w:t>
      </w:r>
      <w:r>
        <w:t xml:space="preserve">, </w:t>
      </w:r>
      <w:r w:rsidR="00776CEA" w:rsidRPr="00034910">
        <w:t>le vide</w:t>
      </w:r>
      <w:r>
        <w:t xml:space="preserve">, </w:t>
      </w:r>
      <w:r w:rsidR="00776CEA" w:rsidRPr="00034910">
        <w:t>les deux voyageurs ont disparu</w:t>
      </w:r>
      <w:r>
        <w:t>.</w:t>
      </w:r>
    </w:p>
    <w:p w14:paraId="75117779" w14:textId="77777777" w:rsidR="00A530F2" w:rsidRDefault="00A530F2" w:rsidP="00A530F2">
      <w:pPr>
        <w:pStyle w:val="Centrsolidaire"/>
      </w:pPr>
      <w:r w:rsidRPr="00E57EC9">
        <w:rPr>
          <w:noProof/>
        </w:rPr>
        <w:drawing>
          <wp:inline distT="0" distB="0" distL="0" distR="0" wp14:anchorId="28EF2E76" wp14:editId="64F2D089">
            <wp:extent cx="5756910" cy="5041265"/>
            <wp:effectExtent l="0" t="0" r="0" b="0"/>
            <wp:docPr id="54" name="Image 49" descr="Une image contenant habits, personne, chaussures, ho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 49" descr="Une image contenant habits, personne, chaussures, homme&#10;&#10;Le contenu généré par l’IA peut être incorrec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6910" cy="5041265"/>
                    </a:xfrm>
                    <a:prstGeom prst="rect">
                      <a:avLst/>
                    </a:prstGeom>
                    <a:noFill/>
                    <a:ln>
                      <a:noFill/>
                    </a:ln>
                  </pic:spPr>
                </pic:pic>
              </a:graphicData>
            </a:graphic>
          </wp:inline>
        </w:drawing>
      </w:r>
    </w:p>
    <w:p w14:paraId="3A214209" w14:textId="77777777" w:rsidR="00A530F2" w:rsidRDefault="00A530F2" w:rsidP="00A530F2">
      <w:pPr>
        <w:pStyle w:val="Centr14pt"/>
      </w:pPr>
      <w:r w:rsidRPr="00E57EC9">
        <w:t>La porte est ouverte</w:t>
      </w:r>
      <w:r>
        <w:t>.</w:t>
      </w:r>
    </w:p>
    <w:p w14:paraId="0B250493" w14:textId="77777777" w:rsidR="00E57EC9" w:rsidRDefault="00E57EC9" w:rsidP="00E57EC9">
      <w:r>
        <w:t>— </w:t>
      </w:r>
      <w:r w:rsidR="00776CEA" w:rsidRPr="00034910">
        <w:t>Mais comment</w:t>
      </w:r>
      <w:r>
        <w:t xml:space="preserve"> ? </w:t>
      </w:r>
      <w:r w:rsidR="00776CEA" w:rsidRPr="00034910">
        <w:t>comment</w:t>
      </w:r>
      <w:r>
        <w:t xml:space="preserve"> ? </w:t>
      </w:r>
      <w:r w:rsidR="00776CEA" w:rsidRPr="00034910">
        <w:t>s</w:t>
      </w:r>
      <w:r>
        <w:t>’</w:t>
      </w:r>
      <w:r w:rsidR="00776CEA" w:rsidRPr="00034910">
        <w:t>écrièrent les interlocuteurs du policier</w:t>
      </w:r>
      <w:r>
        <w:t>.</w:t>
      </w:r>
    </w:p>
    <w:p w14:paraId="30748801" w14:textId="77777777" w:rsidR="00E57EC9" w:rsidRDefault="00776CEA" w:rsidP="00E57EC9">
      <w:r w:rsidRPr="00034910">
        <w:t>Celui-ci eut un geste d</w:t>
      </w:r>
      <w:r w:rsidR="00E57EC9">
        <w:t>’</w:t>
      </w:r>
      <w:r w:rsidRPr="00034910">
        <w:t>éloquent désespoir</w:t>
      </w:r>
      <w:r w:rsidR="00E57EC9">
        <w:t> :</w:t>
      </w:r>
    </w:p>
    <w:p w14:paraId="6616A2B2" w14:textId="77777777" w:rsidR="00E57EC9" w:rsidRDefault="00E57EC9" w:rsidP="00E57EC9">
      <w:r>
        <w:t>— </w:t>
      </w:r>
      <w:r w:rsidR="00776CEA" w:rsidRPr="00034910">
        <w:t>C</w:t>
      </w:r>
      <w:r>
        <w:t>’</w:t>
      </w:r>
      <w:r w:rsidR="00776CEA" w:rsidRPr="00034910">
        <w:t>est là que le mystère se développe</w:t>
      </w:r>
      <w:r>
        <w:t>.</w:t>
      </w:r>
    </w:p>
    <w:p w14:paraId="36E2AEB0" w14:textId="6B8CD175" w:rsidR="00E57EC9" w:rsidRDefault="007C5BD3" w:rsidP="007D17F9">
      <w:pPr>
        <w:pStyle w:val="Centrsolidaire"/>
      </w:pPr>
      <w:r w:rsidRPr="00E57EC9">
        <w:rPr>
          <w:noProof/>
        </w:rPr>
        <w:lastRenderedPageBreak/>
        <w:drawing>
          <wp:inline distT="0" distB="0" distL="0" distR="0" wp14:anchorId="73516601" wp14:editId="4AC10FED">
            <wp:extent cx="5764530" cy="3077210"/>
            <wp:effectExtent l="0" t="0" r="0" b="0"/>
            <wp:docPr id="55"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4530" cy="3077210"/>
                    </a:xfrm>
                    <a:prstGeom prst="rect">
                      <a:avLst/>
                    </a:prstGeom>
                    <a:noFill/>
                    <a:ln>
                      <a:noFill/>
                    </a:ln>
                  </pic:spPr>
                </pic:pic>
              </a:graphicData>
            </a:graphic>
          </wp:inline>
        </w:drawing>
      </w:r>
    </w:p>
    <w:p w14:paraId="7C4D727C" w14:textId="0F43CB80" w:rsidR="00776CEA" w:rsidRPr="007F1C96" w:rsidRDefault="00776CEA" w:rsidP="007F1C96">
      <w:pPr>
        <w:pStyle w:val="Titre2"/>
      </w:pPr>
      <w:bookmarkStart w:id="19" w:name="_Toc195633750"/>
      <w:r w:rsidRPr="007F1C96">
        <w:t>CHAPITRE III</w:t>
      </w:r>
      <w:r w:rsidRPr="007F1C96">
        <w:br/>
      </w:r>
      <w:r w:rsidRPr="007F1C96">
        <w:br/>
        <w:t>LARMETTE EST ÉTONNÉ</w:t>
      </w:r>
      <w:bookmarkEnd w:id="19"/>
      <w:r w:rsidRPr="007F1C96">
        <w:br/>
      </w:r>
    </w:p>
    <w:p w14:paraId="11D8F0D7" w14:textId="77777777" w:rsidR="00E57EC9" w:rsidRDefault="00776CEA" w:rsidP="00E57EC9">
      <w:r w:rsidRPr="00034910">
        <w:t>Et d</w:t>
      </w:r>
      <w:r w:rsidR="00E57EC9">
        <w:t>’</w:t>
      </w:r>
      <w:r w:rsidRPr="00034910">
        <w:t>une voix assourdie</w:t>
      </w:r>
      <w:r w:rsidR="00E57EC9">
        <w:t xml:space="preserve">, </w:t>
      </w:r>
      <w:r w:rsidRPr="00034910">
        <w:t>qui impressionna défavorablement ses auditeurs</w:t>
      </w:r>
      <w:r w:rsidR="00E57EC9">
        <w:t xml:space="preserve">, </w:t>
      </w:r>
      <w:r w:rsidRPr="00034910">
        <w:t>Gow Sherry expliqua</w:t>
      </w:r>
      <w:r w:rsidR="00E57EC9">
        <w:t> :</w:t>
      </w:r>
    </w:p>
    <w:p w14:paraId="60C70137" w14:textId="77777777" w:rsidR="00E57EC9" w:rsidRDefault="00E57EC9" w:rsidP="00E57EC9">
      <w:r>
        <w:t>— </w:t>
      </w:r>
      <w:r w:rsidR="00776CEA" w:rsidRPr="00034910">
        <w:t>Les portes avaient été fermées en dedans</w:t>
      </w:r>
      <w:r>
        <w:t xml:space="preserve">, </w:t>
      </w:r>
      <w:r w:rsidR="00776CEA" w:rsidRPr="00034910">
        <w:t>les clefs d</w:t>
      </w:r>
      <w:r w:rsidR="00776CEA" w:rsidRPr="00034910">
        <w:t>e</w:t>
      </w:r>
      <w:r w:rsidR="00776CEA" w:rsidRPr="00034910">
        <w:t>meurées sur les serrures</w:t>
      </w:r>
      <w:r>
        <w:t xml:space="preserve">. </w:t>
      </w:r>
      <w:r w:rsidR="00776CEA" w:rsidRPr="00034910">
        <w:t>Donc</w:t>
      </w:r>
      <w:r>
        <w:t xml:space="preserve">, </w:t>
      </w:r>
      <w:r w:rsidR="00776CEA" w:rsidRPr="00034910">
        <w:t>les voyageurs n</w:t>
      </w:r>
      <w:r>
        <w:t>’</w:t>
      </w:r>
      <w:r w:rsidR="00776CEA" w:rsidRPr="00034910">
        <w:t>avaient pas été emportés par ces issues</w:t>
      </w:r>
      <w:r>
        <w:t>.</w:t>
      </w:r>
    </w:p>
    <w:p w14:paraId="3BF71A0C" w14:textId="77777777" w:rsidR="00E57EC9" w:rsidRDefault="00E57EC9" w:rsidP="00E57EC9">
      <w:r>
        <w:t>— </w:t>
      </w:r>
      <w:r w:rsidR="00776CEA" w:rsidRPr="00034910">
        <w:t>Quant aux fenêtres</w:t>
      </w:r>
      <w:r>
        <w:t xml:space="preserve">, </w:t>
      </w:r>
      <w:r w:rsidR="00776CEA" w:rsidRPr="00034910">
        <w:t>remarqua le juge</w:t>
      </w:r>
      <w:r>
        <w:t xml:space="preserve">, </w:t>
      </w:r>
      <w:r w:rsidR="00776CEA" w:rsidRPr="00034910">
        <w:t>comme elles sont garnies de barreaux</w:t>
      </w:r>
      <w:r>
        <w:t>…</w:t>
      </w:r>
    </w:p>
    <w:p w14:paraId="020FD2EF" w14:textId="77777777" w:rsidR="00E57EC9" w:rsidRDefault="00E57EC9" w:rsidP="00E57EC9">
      <w:r>
        <w:t>— </w:t>
      </w:r>
      <w:r w:rsidR="00776CEA" w:rsidRPr="00034910">
        <w:t>Solides</w:t>
      </w:r>
      <w:r>
        <w:t xml:space="preserve">, </w:t>
      </w:r>
      <w:r w:rsidR="00776CEA" w:rsidRPr="00034910">
        <w:t>monsieur le juge d</w:t>
      </w:r>
      <w:r>
        <w:t>’</w:t>
      </w:r>
      <w:r w:rsidR="00776CEA" w:rsidRPr="00034910">
        <w:t>instruction</w:t>
      </w:r>
      <w:r>
        <w:t xml:space="preserve">. </w:t>
      </w:r>
      <w:r w:rsidR="00776CEA" w:rsidRPr="00034910">
        <w:t>L</w:t>
      </w:r>
      <w:r>
        <w:t>’</w:t>
      </w:r>
      <w:r w:rsidR="00776CEA" w:rsidRPr="00034910">
        <w:t>idée m</w:t>
      </w:r>
      <w:r>
        <w:t>’</w:t>
      </w:r>
      <w:r w:rsidR="00776CEA" w:rsidRPr="00034910">
        <w:t>est v</w:t>
      </w:r>
      <w:r w:rsidR="00776CEA" w:rsidRPr="00034910">
        <w:t>e</w:t>
      </w:r>
      <w:r w:rsidR="00776CEA" w:rsidRPr="00034910">
        <w:t>nue d</w:t>
      </w:r>
      <w:r>
        <w:t>’</w:t>
      </w:r>
      <w:r w:rsidR="00776CEA" w:rsidRPr="00034910">
        <w:t>abord que l</w:t>
      </w:r>
      <w:r>
        <w:t>’</w:t>
      </w:r>
      <w:r w:rsidR="00776CEA" w:rsidRPr="00034910">
        <w:t>on avait pu desceller une ou plusieurs de ces tiges de métal</w:t>
      </w:r>
      <w:r>
        <w:t xml:space="preserve">. </w:t>
      </w:r>
      <w:r w:rsidR="00776CEA" w:rsidRPr="00034910">
        <w:t>Mais</w:t>
      </w:r>
      <w:r>
        <w:t xml:space="preserve">, </w:t>
      </w:r>
      <w:r w:rsidR="00776CEA" w:rsidRPr="00034910">
        <w:t>après vérification</w:t>
      </w:r>
      <w:r>
        <w:t xml:space="preserve">, </w:t>
      </w:r>
      <w:r w:rsidR="00776CEA" w:rsidRPr="00034910">
        <w:t>j</w:t>
      </w:r>
      <w:r>
        <w:t>’</w:t>
      </w:r>
      <w:r w:rsidR="00776CEA" w:rsidRPr="00034910">
        <w:t>ai dû reconnaître que la supposition n</w:t>
      </w:r>
      <w:r>
        <w:t>’</w:t>
      </w:r>
      <w:r w:rsidR="00776CEA" w:rsidRPr="00034910">
        <w:t>avait aucun fondement</w:t>
      </w:r>
      <w:r>
        <w:t>.</w:t>
      </w:r>
    </w:p>
    <w:p w14:paraId="26E09304" w14:textId="77777777" w:rsidR="00E57EC9" w:rsidRDefault="00E57EC9" w:rsidP="00E57EC9">
      <w:r>
        <w:lastRenderedPageBreak/>
        <w:t>— </w:t>
      </w:r>
      <w:r w:rsidR="00776CEA" w:rsidRPr="00034910">
        <w:t>Alors</w:t>
      </w:r>
      <w:r>
        <w:t xml:space="preserve">, </w:t>
      </w:r>
      <w:r w:rsidR="00776CEA" w:rsidRPr="00034910">
        <w:t>quoi</w:t>
      </w:r>
      <w:r>
        <w:t> ?</w:t>
      </w:r>
    </w:p>
    <w:p w14:paraId="69E50F16" w14:textId="77777777" w:rsidR="00E57EC9" w:rsidRDefault="00E57EC9" w:rsidP="00E57EC9">
      <w:r>
        <w:t>— </w:t>
      </w:r>
      <w:r w:rsidR="00776CEA" w:rsidRPr="00034910">
        <w:t>Restait la cheminée</w:t>
      </w:r>
      <w:r>
        <w:t xml:space="preserve">. </w:t>
      </w:r>
      <w:r w:rsidR="00776CEA" w:rsidRPr="00034910">
        <w:t xml:space="preserve">Je dis </w:t>
      </w:r>
      <w:r>
        <w:t>« </w:t>
      </w:r>
      <w:r w:rsidR="00776CEA" w:rsidRPr="00034910">
        <w:t>la</w:t>
      </w:r>
      <w:r>
        <w:t xml:space="preserve"> », </w:t>
      </w:r>
      <w:r w:rsidR="00776CEA" w:rsidRPr="00034910">
        <w:t>parce que la chambre du docteur n</w:t>
      </w:r>
      <w:r>
        <w:t>’</w:t>
      </w:r>
      <w:r w:rsidR="00776CEA" w:rsidRPr="00034910">
        <w:t>en comporte pas</w:t>
      </w:r>
      <w:r>
        <w:t xml:space="preserve">. </w:t>
      </w:r>
      <w:r w:rsidR="00776CEA" w:rsidRPr="00034910">
        <w:t>Seulement</w:t>
      </w:r>
      <w:r>
        <w:t xml:space="preserve">, </w:t>
      </w:r>
      <w:r w:rsidR="00776CEA" w:rsidRPr="00034910">
        <w:t>à premier examen</w:t>
      </w:r>
      <w:r>
        <w:t xml:space="preserve">, </w:t>
      </w:r>
      <w:r w:rsidR="00776CEA" w:rsidRPr="00034910">
        <w:t>j</w:t>
      </w:r>
      <w:r>
        <w:t>’</w:t>
      </w:r>
      <w:r w:rsidR="00776CEA" w:rsidRPr="00034910">
        <w:t>ai écarté cette hypothèse</w:t>
      </w:r>
      <w:r>
        <w:t>.</w:t>
      </w:r>
    </w:p>
    <w:p w14:paraId="49653EAD" w14:textId="77777777" w:rsidR="00E57EC9" w:rsidRDefault="00E57EC9" w:rsidP="00E57EC9">
      <w:r>
        <w:t>— </w:t>
      </w:r>
      <w:r w:rsidR="00776CEA" w:rsidRPr="00034910">
        <w:t>Parce que</w:t>
      </w:r>
      <w:r>
        <w:t> ?</w:t>
      </w:r>
    </w:p>
    <w:p w14:paraId="5D37D2D6" w14:textId="77777777" w:rsidR="00E57EC9" w:rsidRDefault="00E57EC9" w:rsidP="00E57EC9">
      <w:r>
        <w:t>— </w:t>
      </w:r>
      <w:r w:rsidR="00776CEA" w:rsidRPr="00034910">
        <w:t xml:space="preserve">Parce que le foyer est du système Wiper and </w:t>
      </w:r>
      <w:proofErr w:type="spellStart"/>
      <w:r w:rsidR="00776CEA" w:rsidRPr="00034910">
        <w:t>brothers</w:t>
      </w:r>
      <w:proofErr w:type="spellEnd"/>
      <w:r w:rsidR="00776CEA" w:rsidRPr="00034910">
        <w:t xml:space="preserve"> </w:t>
      </w:r>
      <w:proofErr w:type="spellStart"/>
      <w:r w:rsidR="00776CEA" w:rsidRPr="00034910">
        <w:t>Stay</w:t>
      </w:r>
      <w:proofErr w:type="spellEnd"/>
      <w:r>
        <w:t xml:space="preserve"> ; </w:t>
      </w:r>
      <w:r w:rsidR="00776CEA" w:rsidRPr="00034910">
        <w:t>c</w:t>
      </w:r>
      <w:r>
        <w:t>’</w:t>
      </w:r>
      <w:r w:rsidR="00776CEA" w:rsidRPr="00034910">
        <w:t>est un foyer complet en fonte</w:t>
      </w:r>
      <w:r>
        <w:t xml:space="preserve">, </w:t>
      </w:r>
      <w:r w:rsidR="00776CEA" w:rsidRPr="00034910">
        <w:t>qui s</w:t>
      </w:r>
      <w:r>
        <w:t>’</w:t>
      </w:r>
      <w:r w:rsidR="00776CEA" w:rsidRPr="00034910">
        <w:t>adapte à l</w:t>
      </w:r>
      <w:r>
        <w:t>’</w:t>
      </w:r>
      <w:r w:rsidR="00776CEA" w:rsidRPr="00034910">
        <w:t>intérieur des cheminées et est séparé du tuyau de tirage par une grille</w:t>
      </w:r>
      <w:r>
        <w:t xml:space="preserve">. </w:t>
      </w:r>
      <w:r w:rsidR="00776CEA" w:rsidRPr="00034910">
        <w:t>Pour passer par là</w:t>
      </w:r>
      <w:r>
        <w:t xml:space="preserve">, </w:t>
      </w:r>
      <w:r w:rsidR="00776CEA" w:rsidRPr="00034910">
        <w:t>il faudrait n</w:t>
      </w:r>
      <w:r>
        <w:t>’</w:t>
      </w:r>
      <w:r w:rsidR="00776CEA" w:rsidRPr="00034910">
        <w:t>avoir pas plus de corpulence qu</w:t>
      </w:r>
      <w:r>
        <w:t>’</w:t>
      </w:r>
      <w:r w:rsidR="00776CEA" w:rsidRPr="00034910">
        <w:t>un moineau maigre</w:t>
      </w:r>
      <w:r>
        <w:t>.</w:t>
      </w:r>
    </w:p>
    <w:p w14:paraId="3E871503" w14:textId="77777777" w:rsidR="00E57EC9" w:rsidRDefault="00E57EC9" w:rsidP="00E57EC9">
      <w:r>
        <w:t>— </w:t>
      </w:r>
      <w:r w:rsidR="00776CEA" w:rsidRPr="00034910">
        <w:t>Et pourtant</w:t>
      </w:r>
      <w:r>
        <w:t xml:space="preserve">, </w:t>
      </w:r>
      <w:r w:rsidR="00776CEA" w:rsidRPr="00034910">
        <w:t>s</w:t>
      </w:r>
      <w:r>
        <w:t>’</w:t>
      </w:r>
      <w:r w:rsidR="00776CEA" w:rsidRPr="00034910">
        <w:t xml:space="preserve">exclama rageusement la rondelette </w:t>
      </w:r>
      <w:proofErr w:type="spellStart"/>
      <w:r w:rsidR="00776CEA" w:rsidRPr="00034910">
        <w:t>Liddy</w:t>
      </w:r>
      <w:proofErr w:type="spellEnd"/>
      <w:r>
        <w:t xml:space="preserve">, </w:t>
      </w:r>
      <w:r w:rsidR="00776CEA" w:rsidRPr="00034910">
        <w:t>ils sont sortis</w:t>
      </w:r>
      <w:r>
        <w:t> !</w:t>
      </w:r>
    </w:p>
    <w:p w14:paraId="63BE4D93" w14:textId="77777777" w:rsidR="00E57EC9" w:rsidRDefault="00776CEA" w:rsidP="00E57EC9">
      <w:r w:rsidRPr="00034910">
        <w:t>Puis</w:t>
      </w:r>
      <w:r w:rsidR="00E57EC9">
        <w:t xml:space="preserve">, </w:t>
      </w:r>
      <w:r w:rsidRPr="00034910">
        <w:t>le désir de savoir la possédant toute</w:t>
      </w:r>
      <w:r w:rsidR="00E57EC9">
        <w:t xml:space="preserve">, </w:t>
      </w:r>
      <w:r w:rsidRPr="00034910">
        <w:t>elle se leva pr</w:t>
      </w:r>
      <w:r w:rsidRPr="00034910">
        <w:t>é</w:t>
      </w:r>
      <w:r w:rsidRPr="00034910">
        <w:t>cipitamment</w:t>
      </w:r>
      <w:r w:rsidR="00E57EC9">
        <w:t xml:space="preserve">, </w:t>
      </w:r>
      <w:r w:rsidRPr="00034910">
        <w:t>apporta le chapeau</w:t>
      </w:r>
      <w:r w:rsidR="00E57EC9">
        <w:t xml:space="preserve">, </w:t>
      </w:r>
      <w:r w:rsidRPr="00034910">
        <w:t>la canne à pomme d</w:t>
      </w:r>
      <w:r w:rsidR="00E57EC9">
        <w:t>’</w:t>
      </w:r>
      <w:r w:rsidRPr="00034910">
        <w:t>or de son mari</w:t>
      </w:r>
      <w:r w:rsidR="00E57EC9">
        <w:t xml:space="preserve">, </w:t>
      </w:r>
      <w:r w:rsidRPr="00034910">
        <w:t>en disant avec volubilité</w:t>
      </w:r>
      <w:r w:rsidR="00E57EC9">
        <w:t> :</w:t>
      </w:r>
    </w:p>
    <w:p w14:paraId="68179AEC" w14:textId="77777777" w:rsidR="00E57EC9" w:rsidRDefault="00E57EC9" w:rsidP="00E57EC9">
      <w:r>
        <w:t>— </w:t>
      </w:r>
      <w:r w:rsidR="00776CEA" w:rsidRPr="00034910">
        <w:t>Allez</w:t>
      </w:r>
      <w:r>
        <w:t xml:space="preserve">, </w:t>
      </w:r>
      <w:r w:rsidR="00776CEA" w:rsidRPr="00034910">
        <w:t>allez</w:t>
      </w:r>
      <w:r>
        <w:t xml:space="preserve">, </w:t>
      </w:r>
      <w:r w:rsidR="00776CEA" w:rsidRPr="00034910">
        <w:t>cher cœur</w:t>
      </w:r>
      <w:r>
        <w:t xml:space="preserve"> ! </w:t>
      </w:r>
      <w:r w:rsidR="00776CEA" w:rsidRPr="00034910">
        <w:t>Il faut que votre œil se pose sur cette chose</w:t>
      </w:r>
      <w:r>
        <w:t xml:space="preserve">. </w:t>
      </w:r>
      <w:r w:rsidR="00776CEA" w:rsidRPr="00034910">
        <w:t>On doit savoir se sacrifier à son devoir</w:t>
      </w:r>
      <w:r>
        <w:t xml:space="preserve">. </w:t>
      </w:r>
      <w:r w:rsidR="00776CEA" w:rsidRPr="00034910">
        <w:t>Mais rev</w:t>
      </w:r>
      <w:r w:rsidR="00776CEA" w:rsidRPr="00034910">
        <w:t>e</w:t>
      </w:r>
      <w:r w:rsidR="00776CEA" w:rsidRPr="00034910">
        <w:t>nez vite</w:t>
      </w:r>
      <w:r>
        <w:t xml:space="preserve">, </w:t>
      </w:r>
      <w:r w:rsidR="00776CEA" w:rsidRPr="00034910">
        <w:t>car d</w:t>
      </w:r>
      <w:r>
        <w:t>’</w:t>
      </w:r>
      <w:r w:rsidR="00776CEA" w:rsidRPr="00034910">
        <w:t>ici à votre retour je ne serai bonne à rien</w:t>
      </w:r>
      <w:r>
        <w:t xml:space="preserve">, </w:t>
      </w:r>
      <w:r w:rsidR="00776CEA" w:rsidRPr="00034910">
        <w:t>j</w:t>
      </w:r>
      <w:r>
        <w:t>’</w:t>
      </w:r>
      <w:r w:rsidR="00776CEA" w:rsidRPr="00034910">
        <w:t>ai vér</w:t>
      </w:r>
      <w:r w:rsidR="00776CEA" w:rsidRPr="00034910">
        <w:t>i</w:t>
      </w:r>
      <w:r w:rsidR="00776CEA" w:rsidRPr="00034910">
        <w:t>tablement l</w:t>
      </w:r>
      <w:r>
        <w:t>’</w:t>
      </w:r>
      <w:r w:rsidR="00776CEA" w:rsidRPr="00034910">
        <w:t>esprit à l</w:t>
      </w:r>
      <w:r>
        <w:t>’</w:t>
      </w:r>
      <w:r w:rsidR="00776CEA" w:rsidRPr="00034910">
        <w:t>envers à la pensée d</w:t>
      </w:r>
      <w:r>
        <w:t>’</w:t>
      </w:r>
      <w:r w:rsidR="00776CEA" w:rsidRPr="00034910">
        <w:t>une chose aussi ine</w:t>
      </w:r>
      <w:r w:rsidR="00776CEA" w:rsidRPr="00034910">
        <w:t>x</w:t>
      </w:r>
      <w:r w:rsidR="00776CEA" w:rsidRPr="00034910">
        <w:t>plicable</w:t>
      </w:r>
      <w:r>
        <w:t>.</w:t>
      </w:r>
    </w:p>
    <w:p w14:paraId="36B09D06" w14:textId="77777777" w:rsidR="00E57EC9" w:rsidRDefault="00776CEA" w:rsidP="00E57EC9">
      <w:r w:rsidRPr="00034910">
        <w:t>Que peut faire un magistrat devant une invite aussi pre</w:t>
      </w:r>
      <w:r w:rsidRPr="00034910">
        <w:t>s</w:t>
      </w:r>
      <w:r w:rsidRPr="00034910">
        <w:t>sante de la séduisante moitié qui embellit ses jours</w:t>
      </w:r>
      <w:r w:rsidR="00E57EC9">
        <w:t xml:space="preserve"> ? </w:t>
      </w:r>
      <w:r w:rsidRPr="00034910">
        <w:t>Obéir</w:t>
      </w:r>
      <w:r w:rsidR="00E57EC9">
        <w:t xml:space="preserve">, </w:t>
      </w:r>
      <w:r w:rsidRPr="00034910">
        <w:t>n</w:t>
      </w:r>
      <w:r w:rsidR="00E57EC9">
        <w:t>’</w:t>
      </w:r>
      <w:r w:rsidRPr="00034910">
        <w:t>est-ce pas</w:t>
      </w:r>
      <w:r w:rsidR="00E57EC9">
        <w:t xml:space="preserve"> ? </w:t>
      </w:r>
      <w:r w:rsidRPr="00034910">
        <w:t>C</w:t>
      </w:r>
      <w:r w:rsidR="00E57EC9">
        <w:t>’</w:t>
      </w:r>
      <w:r w:rsidRPr="00034910">
        <w:t>est ce que fit Bloomberg</w:t>
      </w:r>
      <w:r w:rsidR="00E57EC9">
        <w:t xml:space="preserve">. </w:t>
      </w:r>
      <w:r w:rsidRPr="00034910">
        <w:t>Deux minutes plus tard</w:t>
      </w:r>
      <w:r w:rsidR="00E57EC9">
        <w:t xml:space="preserve">, </w:t>
      </w:r>
      <w:r w:rsidRPr="00034910">
        <w:t xml:space="preserve">il déambulait à grands pas dans la rue </w:t>
      </w:r>
      <w:proofErr w:type="spellStart"/>
      <w:r w:rsidRPr="00034910">
        <w:t>Kearny</w:t>
      </w:r>
      <w:proofErr w:type="spellEnd"/>
      <w:r w:rsidR="00E57EC9">
        <w:t xml:space="preserve">, </w:t>
      </w:r>
      <w:r w:rsidRPr="00034910">
        <w:t>tandis que Gow</w:t>
      </w:r>
      <w:r w:rsidR="00E57EC9">
        <w:t xml:space="preserve">, </w:t>
      </w:r>
      <w:r w:rsidRPr="00034910">
        <w:t>bien plus court de jambes</w:t>
      </w:r>
      <w:r w:rsidR="00E57EC9">
        <w:t xml:space="preserve">, </w:t>
      </w:r>
      <w:r w:rsidRPr="00034910">
        <w:t>trottait pour se maintenir à sa hauteur</w:t>
      </w:r>
      <w:r w:rsidR="00E57EC9">
        <w:t>.</w:t>
      </w:r>
    </w:p>
    <w:p w14:paraId="28612C50" w14:textId="77777777" w:rsidR="00E57EC9" w:rsidRDefault="00776CEA" w:rsidP="00E57EC9">
      <w:r w:rsidRPr="00034910">
        <w:t>En un quart d</w:t>
      </w:r>
      <w:r w:rsidR="00E57EC9">
        <w:t>’</w:t>
      </w:r>
      <w:r w:rsidRPr="00034910">
        <w:t>heure</w:t>
      </w:r>
      <w:r w:rsidR="00E57EC9">
        <w:t xml:space="preserve">, </w:t>
      </w:r>
      <w:r w:rsidRPr="00034910">
        <w:t>tous deux eurent atteint l</w:t>
      </w:r>
      <w:r w:rsidR="00E57EC9">
        <w:t>’</w:t>
      </w:r>
      <w:r w:rsidRPr="00034910">
        <w:t xml:space="preserve">hôtel du </w:t>
      </w:r>
      <w:proofErr w:type="spellStart"/>
      <w:r w:rsidRPr="00034910">
        <w:t>Fellow</w:t>
      </w:r>
      <w:proofErr w:type="spellEnd"/>
      <w:r w:rsidRPr="00034910">
        <w:t>-Green</w:t>
      </w:r>
      <w:r w:rsidR="00E57EC9">
        <w:t>.</w:t>
      </w:r>
    </w:p>
    <w:p w14:paraId="67CC6495" w14:textId="77777777" w:rsidR="00E57EC9" w:rsidRDefault="00776CEA" w:rsidP="00E57EC9">
      <w:r w:rsidRPr="00034910">
        <w:lastRenderedPageBreak/>
        <w:t>Une foule houleuse</w:t>
      </w:r>
      <w:r w:rsidR="00E57EC9">
        <w:t xml:space="preserve">, </w:t>
      </w:r>
      <w:r w:rsidRPr="00034910">
        <w:t>bruyante</w:t>
      </w:r>
      <w:r w:rsidR="00E57EC9">
        <w:t xml:space="preserve">, </w:t>
      </w:r>
      <w:r w:rsidRPr="00034910">
        <w:t>assiégeait les abords de l</w:t>
      </w:r>
      <w:r w:rsidR="00E57EC9">
        <w:t>’</w:t>
      </w:r>
      <w:r w:rsidRPr="00034910">
        <w:t>hôtel</w:t>
      </w:r>
      <w:r w:rsidR="00E57EC9">
        <w:t>.</w:t>
      </w:r>
    </w:p>
    <w:p w14:paraId="31A530E1" w14:textId="77777777" w:rsidR="00E57EC9" w:rsidRDefault="00776CEA" w:rsidP="00E57EC9">
      <w:r w:rsidRPr="00034910">
        <w:t xml:space="preserve">Les </w:t>
      </w:r>
      <w:proofErr w:type="spellStart"/>
      <w:r w:rsidRPr="00034910">
        <w:t>roundsmen</w:t>
      </w:r>
      <w:proofErr w:type="spellEnd"/>
      <w:r w:rsidR="00E57EC9">
        <w:t xml:space="preserve"> (</w:t>
      </w:r>
      <w:r w:rsidRPr="00034910">
        <w:t>policemen</w:t>
      </w:r>
      <w:r w:rsidR="00E57EC9">
        <w:t xml:space="preserve">) </w:t>
      </w:r>
      <w:r w:rsidRPr="00034910">
        <w:t>avaient été obligés d</w:t>
      </w:r>
      <w:r w:rsidR="00E57EC9">
        <w:t>’</w:t>
      </w:r>
      <w:r w:rsidRPr="00034910">
        <w:t>établir des barrages</w:t>
      </w:r>
      <w:r w:rsidR="00E57EC9">
        <w:t xml:space="preserve">, </w:t>
      </w:r>
      <w:r w:rsidRPr="00034910">
        <w:t>afin de maintenir les curieux à distance</w:t>
      </w:r>
      <w:r w:rsidR="00E57EC9">
        <w:t>.</w:t>
      </w:r>
    </w:p>
    <w:p w14:paraId="2077A1D1" w14:textId="77777777" w:rsidR="00E57EC9" w:rsidRDefault="00776CEA" w:rsidP="00E57EC9">
      <w:r w:rsidRPr="00034910">
        <w:t>Au premier rang</w:t>
      </w:r>
      <w:r w:rsidR="00E57EC9">
        <w:t xml:space="preserve">, </w:t>
      </w:r>
      <w:r w:rsidRPr="00034910">
        <w:t>Larmette se distinguait</w:t>
      </w:r>
      <w:r w:rsidR="00E57EC9">
        <w:t xml:space="preserve">, </w:t>
      </w:r>
      <w:r w:rsidRPr="00034910">
        <w:t>pérorant</w:t>
      </w:r>
      <w:r w:rsidR="00E57EC9">
        <w:t xml:space="preserve">, </w:t>
      </w:r>
      <w:r w:rsidRPr="00034910">
        <w:t>gest</w:t>
      </w:r>
      <w:r w:rsidRPr="00034910">
        <w:t>i</w:t>
      </w:r>
      <w:r w:rsidRPr="00034910">
        <w:t>culant</w:t>
      </w:r>
      <w:r w:rsidR="00E57EC9">
        <w:t xml:space="preserve">, </w:t>
      </w:r>
      <w:r w:rsidRPr="00034910">
        <w:t>avec</w:t>
      </w:r>
      <w:r w:rsidR="00E57EC9">
        <w:t xml:space="preserve">, </w:t>
      </w:r>
      <w:r w:rsidRPr="00034910">
        <w:t>auprès de lui</w:t>
      </w:r>
      <w:r w:rsidR="00E57EC9">
        <w:t xml:space="preserve">, </w:t>
      </w:r>
      <w:r w:rsidRPr="00034910">
        <w:t>l</w:t>
      </w:r>
      <w:r w:rsidR="00E57EC9">
        <w:t>’</w:t>
      </w:r>
      <w:r w:rsidRPr="00034910">
        <w:t xml:space="preserve">ingénieur </w:t>
      </w:r>
      <w:proofErr w:type="spellStart"/>
      <w:r w:rsidRPr="00034910">
        <w:t>Botera</w:t>
      </w:r>
      <w:proofErr w:type="spellEnd"/>
      <w:r w:rsidR="00E57EC9">
        <w:t xml:space="preserve">, </w:t>
      </w:r>
      <w:r w:rsidRPr="00034910">
        <w:t>non moins agité</w:t>
      </w:r>
      <w:r w:rsidR="00E57EC9">
        <w:t>.</w:t>
      </w:r>
    </w:p>
    <w:p w14:paraId="71D358E3" w14:textId="77777777" w:rsidR="00E57EC9" w:rsidRDefault="00776CEA" w:rsidP="00E57EC9">
      <w:r w:rsidRPr="00034910">
        <w:t>Tous deux aperçurent Ézéchiel Bloomberg</w:t>
      </w:r>
      <w:r w:rsidR="00E57EC9">
        <w:t xml:space="preserve">. </w:t>
      </w:r>
      <w:r w:rsidRPr="00034910">
        <w:t>Ils se ruèrent vers lui</w:t>
      </w:r>
      <w:r w:rsidR="00E57EC9">
        <w:t xml:space="preserve">, </w:t>
      </w:r>
      <w:r w:rsidRPr="00034910">
        <w:t>l</w:t>
      </w:r>
      <w:r w:rsidR="00E57EC9">
        <w:t>’</w:t>
      </w:r>
      <w:r w:rsidRPr="00034910">
        <w:t>accablant de questions</w:t>
      </w:r>
      <w:r w:rsidR="00E57EC9">
        <w:t xml:space="preserve">, </w:t>
      </w:r>
      <w:r w:rsidRPr="00034910">
        <w:t>d</w:t>
      </w:r>
      <w:r w:rsidR="00E57EC9">
        <w:t>’</w:t>
      </w:r>
      <w:r w:rsidRPr="00034910">
        <w:t>exclamations</w:t>
      </w:r>
      <w:r w:rsidR="00E57EC9">
        <w:t>.</w:t>
      </w:r>
    </w:p>
    <w:p w14:paraId="05A99336" w14:textId="77777777" w:rsidR="00E57EC9" w:rsidRDefault="00776CEA" w:rsidP="00E57EC9">
      <w:r w:rsidRPr="00034910">
        <w:t>Ils furent courtoisement invités à suivre le juge d</w:t>
      </w:r>
      <w:r w:rsidR="00E57EC9">
        <w:t>’</w:t>
      </w:r>
      <w:r w:rsidRPr="00034910">
        <w:t>instruction à l</w:t>
      </w:r>
      <w:r w:rsidR="00E57EC9">
        <w:t>’</w:t>
      </w:r>
      <w:r w:rsidRPr="00034910">
        <w:t>intérieur de l</w:t>
      </w:r>
      <w:r w:rsidR="00E57EC9">
        <w:t>’</w:t>
      </w:r>
      <w:r w:rsidRPr="00034910">
        <w:t>établissement</w:t>
      </w:r>
      <w:r w:rsidR="00E57EC9">
        <w:t>.</w:t>
      </w:r>
    </w:p>
    <w:p w14:paraId="5AEC978D" w14:textId="77777777" w:rsidR="00E57EC9" w:rsidRDefault="00776CEA" w:rsidP="00E57EC9">
      <w:r w:rsidRPr="00034910">
        <w:t>Tout en marchant</w:t>
      </w:r>
      <w:r w:rsidR="00E57EC9">
        <w:t xml:space="preserve">, </w:t>
      </w:r>
      <w:r w:rsidRPr="00034910">
        <w:t>le joaillier racontait comment il avait été mis au fait de l</w:t>
      </w:r>
      <w:r w:rsidR="00E57EC9">
        <w:t>’</w:t>
      </w:r>
      <w:r w:rsidRPr="00034910">
        <w:t>aventure</w:t>
      </w:r>
      <w:r w:rsidR="00E57EC9">
        <w:t xml:space="preserve">. </w:t>
      </w:r>
      <w:r w:rsidRPr="00034910">
        <w:t>Le jour venu</w:t>
      </w:r>
      <w:r w:rsidR="00E57EC9">
        <w:t xml:space="preserve">, </w:t>
      </w:r>
      <w:r w:rsidRPr="00034910">
        <w:t>il avait cru pouvoir me</w:t>
      </w:r>
      <w:r w:rsidRPr="00034910">
        <w:t>t</w:t>
      </w:r>
      <w:r w:rsidRPr="00034910">
        <w:t>tre fin à sa faction</w:t>
      </w:r>
      <w:r w:rsidR="00E57EC9">
        <w:t xml:space="preserve">, </w:t>
      </w:r>
      <w:r w:rsidRPr="00034910">
        <w:t>car</w:t>
      </w:r>
      <w:r w:rsidR="00E57EC9">
        <w:t xml:space="preserve">, </w:t>
      </w:r>
      <w:r w:rsidRPr="00034910">
        <w:t>durant toute la nuit</w:t>
      </w:r>
      <w:r w:rsidR="00E57EC9">
        <w:t xml:space="preserve">, </w:t>
      </w:r>
      <w:r w:rsidRPr="00034910">
        <w:t>il était demeuré aux aguets</w:t>
      </w:r>
      <w:r w:rsidR="00E57EC9">
        <w:t xml:space="preserve">, </w:t>
      </w:r>
      <w:r w:rsidRPr="00034910">
        <w:t>derrière ses rideaux</w:t>
      </w:r>
      <w:r w:rsidR="00E57EC9">
        <w:t xml:space="preserve">, </w:t>
      </w:r>
      <w:r w:rsidRPr="00034910">
        <w:t>et avait surveillé la rue</w:t>
      </w:r>
      <w:r w:rsidR="00E57EC9">
        <w:t>.</w:t>
      </w:r>
    </w:p>
    <w:p w14:paraId="3A17D349" w14:textId="77777777" w:rsidR="00E57EC9" w:rsidRDefault="00776CEA" w:rsidP="00E57EC9">
      <w:r w:rsidRPr="00034910">
        <w:t>Il pouvait affirmer sous serment que rien d</w:t>
      </w:r>
      <w:r w:rsidR="00E57EC9">
        <w:t>’</w:t>
      </w:r>
      <w:r w:rsidRPr="00034910">
        <w:t>anormal ne s</w:t>
      </w:r>
      <w:r w:rsidR="00E57EC9">
        <w:t>’</w:t>
      </w:r>
      <w:r w:rsidRPr="00034910">
        <w:t>était produit</w:t>
      </w:r>
      <w:r w:rsidR="00E57EC9">
        <w:t>.</w:t>
      </w:r>
    </w:p>
    <w:p w14:paraId="1C253D5D" w14:textId="77777777" w:rsidR="00E57EC9" w:rsidRDefault="00776CEA" w:rsidP="00E57EC9">
      <w:r w:rsidRPr="00034910">
        <w:t>Les agents</w:t>
      </w:r>
      <w:r w:rsidR="00E57EC9">
        <w:t xml:space="preserve">, </w:t>
      </w:r>
      <w:r w:rsidRPr="00034910">
        <w:t>embusqués dans le voisinage</w:t>
      </w:r>
      <w:r w:rsidR="00E57EC9">
        <w:t xml:space="preserve">, </w:t>
      </w:r>
      <w:r w:rsidRPr="00034910">
        <w:t>et à la vigilance desquels il se plaisait à rendre hommage</w:t>
      </w:r>
      <w:r w:rsidR="00E57EC9">
        <w:t xml:space="preserve">, </w:t>
      </w:r>
      <w:r w:rsidRPr="00034910">
        <w:t>confirmeraient ses dires</w:t>
      </w:r>
      <w:r w:rsidR="00E57EC9">
        <w:t xml:space="preserve">. </w:t>
      </w:r>
      <w:r w:rsidRPr="00034910">
        <w:t>Aucune personne suspecte n</w:t>
      </w:r>
      <w:r w:rsidR="00E57EC9">
        <w:t>’</w:t>
      </w:r>
      <w:r w:rsidRPr="00034910">
        <w:t>avait rôdé autour de l</w:t>
      </w:r>
      <w:r w:rsidR="00E57EC9">
        <w:t>’</w:t>
      </w:r>
      <w:r w:rsidRPr="00034910">
        <w:t>hôtel</w:t>
      </w:r>
      <w:r w:rsidR="00E57EC9">
        <w:t>.</w:t>
      </w:r>
    </w:p>
    <w:p w14:paraId="02A6533B" w14:textId="77777777" w:rsidR="00E57EC9" w:rsidRDefault="00776CEA" w:rsidP="00E57EC9">
      <w:r w:rsidRPr="00034910">
        <w:t>Donc</w:t>
      </w:r>
      <w:r w:rsidR="00E57EC9">
        <w:t xml:space="preserve">, </w:t>
      </w:r>
      <w:r w:rsidRPr="00034910">
        <w:t>l</w:t>
      </w:r>
      <w:r w:rsidR="00E57EC9">
        <w:t>’</w:t>
      </w:r>
      <w:r w:rsidRPr="00034910">
        <w:t>aube venue</w:t>
      </w:r>
      <w:r w:rsidR="00E57EC9">
        <w:t xml:space="preserve">, </w:t>
      </w:r>
      <w:r w:rsidRPr="00034910">
        <w:t>Larmette s</w:t>
      </w:r>
      <w:r w:rsidR="00E57EC9">
        <w:t>’</w:t>
      </w:r>
      <w:r w:rsidRPr="00034910">
        <w:t>était jeté sur son lit</w:t>
      </w:r>
      <w:r w:rsidR="00E57EC9">
        <w:t xml:space="preserve">, </w:t>
      </w:r>
      <w:r w:rsidRPr="00034910">
        <w:t>avec le projet de trouver le sommeil réparateur qui suit le devoir a</w:t>
      </w:r>
      <w:r w:rsidRPr="00034910">
        <w:t>c</w:t>
      </w:r>
      <w:r w:rsidRPr="00034910">
        <w:t>compli</w:t>
      </w:r>
      <w:r w:rsidR="00E57EC9">
        <w:t xml:space="preserve">. </w:t>
      </w:r>
      <w:r w:rsidRPr="00034910">
        <w:t xml:space="preserve">Mais </w:t>
      </w:r>
      <w:proofErr w:type="spellStart"/>
      <w:r w:rsidRPr="00034910">
        <w:t>bast</w:t>
      </w:r>
      <w:proofErr w:type="spellEnd"/>
      <w:r w:rsidR="00E57EC9">
        <w:t xml:space="preserve"> ! </w:t>
      </w:r>
      <w:r w:rsidRPr="00034910">
        <w:t>vers huit heures</w:t>
      </w:r>
      <w:r w:rsidR="00E57EC9">
        <w:t xml:space="preserve">, </w:t>
      </w:r>
      <w:r w:rsidRPr="00034910">
        <w:t>un brouhaha avait chassé Morphée loin de lui</w:t>
      </w:r>
      <w:r w:rsidR="00E57EC9">
        <w:t xml:space="preserve">. </w:t>
      </w:r>
      <w:r w:rsidRPr="00034910">
        <w:t>C</w:t>
      </w:r>
      <w:r w:rsidR="00E57EC9">
        <w:t>’</w:t>
      </w:r>
      <w:r w:rsidRPr="00034910">
        <w:t>étaient des cris de surprise</w:t>
      </w:r>
      <w:r w:rsidR="00E57EC9">
        <w:t xml:space="preserve">, </w:t>
      </w:r>
      <w:r w:rsidRPr="00034910">
        <w:t xml:space="preserve">des rires dans </w:t>
      </w:r>
      <w:proofErr w:type="spellStart"/>
      <w:r w:rsidRPr="00034910">
        <w:t>Jippy-Pavilion</w:t>
      </w:r>
      <w:proofErr w:type="spellEnd"/>
      <w:r w:rsidR="00E57EC9">
        <w:t xml:space="preserve">. </w:t>
      </w:r>
      <w:r w:rsidRPr="00034910">
        <w:t>Le bijoutier avait prêté l</w:t>
      </w:r>
      <w:r w:rsidR="00E57EC9">
        <w:t>’</w:t>
      </w:r>
      <w:r w:rsidRPr="00034910">
        <w:t>oreille</w:t>
      </w:r>
      <w:r w:rsidR="00E57EC9">
        <w:t>.</w:t>
      </w:r>
    </w:p>
    <w:p w14:paraId="04EE12F0" w14:textId="77777777" w:rsidR="00A530F2" w:rsidRDefault="00A530F2" w:rsidP="00A530F2">
      <w:pPr>
        <w:pStyle w:val="Centrsolidaire"/>
      </w:pPr>
      <w:r w:rsidRPr="00E57EC9">
        <w:rPr>
          <w:noProof/>
        </w:rPr>
        <w:lastRenderedPageBreak/>
        <w:drawing>
          <wp:inline distT="0" distB="0" distL="0" distR="0" wp14:anchorId="436EC4A4" wp14:editId="0B7A9249">
            <wp:extent cx="5176520" cy="7545705"/>
            <wp:effectExtent l="0" t="0" r="0" b="0"/>
            <wp:docPr id="56"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76520" cy="7545705"/>
                    </a:xfrm>
                    <a:prstGeom prst="rect">
                      <a:avLst/>
                    </a:prstGeom>
                    <a:noFill/>
                    <a:ln>
                      <a:noFill/>
                    </a:ln>
                  </pic:spPr>
                </pic:pic>
              </a:graphicData>
            </a:graphic>
          </wp:inline>
        </w:drawing>
      </w:r>
    </w:p>
    <w:p w14:paraId="3C592860" w14:textId="77777777" w:rsidR="00A530F2" w:rsidRDefault="00A530F2" w:rsidP="00A530F2">
      <w:pPr>
        <w:pStyle w:val="Centr14pt"/>
      </w:pPr>
      <w:r w:rsidRPr="00E57EC9">
        <w:t>Les agents embusqués dans le voisinage</w:t>
      </w:r>
      <w:r>
        <w:t>.</w:t>
      </w:r>
    </w:p>
    <w:p w14:paraId="71712869" w14:textId="77777777" w:rsidR="00E57EC9" w:rsidRDefault="00E57EC9" w:rsidP="00E57EC9">
      <w:r>
        <w:t>— </w:t>
      </w:r>
      <w:r w:rsidR="00776CEA" w:rsidRPr="00034910">
        <w:t>Comment</w:t>
      </w:r>
      <w:r>
        <w:t xml:space="preserve">, </w:t>
      </w:r>
      <w:r w:rsidR="00776CEA" w:rsidRPr="00034910">
        <w:t>entendit-il</w:t>
      </w:r>
      <w:r>
        <w:t xml:space="preserve">, </w:t>
      </w:r>
      <w:r w:rsidR="00776CEA" w:rsidRPr="00034910">
        <w:t>disparus</w:t>
      </w:r>
      <w:r>
        <w:t xml:space="preserve">, </w:t>
      </w:r>
      <w:r w:rsidR="00776CEA" w:rsidRPr="00034910">
        <w:t>comme cela</w:t>
      </w:r>
      <w:r>
        <w:t xml:space="preserve"> !… </w:t>
      </w:r>
      <w:r w:rsidR="00776CEA" w:rsidRPr="00034910">
        <w:t>La mu</w:t>
      </w:r>
      <w:r w:rsidR="00776CEA" w:rsidRPr="00034910">
        <w:t>s</w:t>
      </w:r>
      <w:r w:rsidR="00776CEA" w:rsidRPr="00034910">
        <w:t>cade sous le gobelet de l</w:t>
      </w:r>
      <w:r>
        <w:t>’</w:t>
      </w:r>
      <w:r w:rsidR="00776CEA" w:rsidRPr="00034910">
        <w:t>escamoteur</w:t>
      </w:r>
      <w:r>
        <w:t xml:space="preserve">, </w:t>
      </w:r>
      <w:r w:rsidR="00776CEA" w:rsidRPr="00034910">
        <w:t>alors</w:t>
      </w:r>
      <w:r>
        <w:t> ?</w:t>
      </w:r>
    </w:p>
    <w:p w14:paraId="2BE166F2" w14:textId="77777777" w:rsidR="00E57EC9" w:rsidRDefault="00776CEA" w:rsidP="00E57EC9">
      <w:r w:rsidRPr="00034910">
        <w:lastRenderedPageBreak/>
        <w:t>Il se leva</w:t>
      </w:r>
      <w:r w:rsidR="00E57EC9">
        <w:t xml:space="preserve">. </w:t>
      </w:r>
      <w:r w:rsidRPr="00034910">
        <w:t>Alors il perçut un murmure confus venant de la rue</w:t>
      </w:r>
      <w:r w:rsidR="00E57EC9">
        <w:t>.</w:t>
      </w:r>
    </w:p>
    <w:p w14:paraId="37F33233" w14:textId="77777777" w:rsidR="00E57EC9" w:rsidRDefault="00776CEA" w:rsidP="00E57EC9">
      <w:r w:rsidRPr="00034910">
        <w:t>Il courut à la fenêtre</w:t>
      </w:r>
      <w:r w:rsidR="00E57EC9">
        <w:t xml:space="preserve">. </w:t>
      </w:r>
      <w:r w:rsidRPr="00034910">
        <w:t>La voie lui apparut</w:t>
      </w:r>
      <w:r w:rsidR="00E57EC9">
        <w:t xml:space="preserve">, </w:t>
      </w:r>
      <w:r w:rsidRPr="00034910">
        <w:t>grouillante de curieux</w:t>
      </w:r>
      <w:r w:rsidR="00E57EC9">
        <w:t xml:space="preserve">. </w:t>
      </w:r>
      <w:r w:rsidRPr="00034910">
        <w:t xml:space="preserve">Il vit les </w:t>
      </w:r>
      <w:proofErr w:type="spellStart"/>
      <w:r w:rsidRPr="00034910">
        <w:t>roundsmen</w:t>
      </w:r>
      <w:proofErr w:type="spellEnd"/>
      <w:r w:rsidRPr="00034910">
        <w:t xml:space="preserve"> aux prises avec le populaire</w:t>
      </w:r>
      <w:r w:rsidR="00E57EC9">
        <w:t xml:space="preserve">, </w:t>
      </w:r>
      <w:r w:rsidRPr="00034910">
        <w:t>qui semblait vouloir</w:t>
      </w:r>
      <w:r w:rsidR="00E57EC9">
        <w:t xml:space="preserve">, </w:t>
      </w:r>
      <w:r w:rsidRPr="00034910">
        <w:t>coûte que coûte</w:t>
      </w:r>
      <w:r w:rsidR="00E57EC9">
        <w:t xml:space="preserve">, </w:t>
      </w:r>
      <w:r w:rsidRPr="00034910">
        <w:t>envahir l</w:t>
      </w:r>
      <w:r w:rsidR="00E57EC9">
        <w:t>’</w:t>
      </w:r>
      <w:r w:rsidRPr="00034910">
        <w:t>hôtel du Bon-Garçon-Vert</w:t>
      </w:r>
      <w:r w:rsidR="00E57EC9">
        <w:t>.</w:t>
      </w:r>
    </w:p>
    <w:p w14:paraId="40658617" w14:textId="77777777" w:rsidR="00E57EC9" w:rsidRDefault="00776CEA" w:rsidP="00E57EC9">
      <w:r w:rsidRPr="00034910">
        <w:t xml:space="preserve">Puis </w:t>
      </w:r>
      <w:proofErr w:type="spellStart"/>
      <w:r w:rsidRPr="00034910">
        <w:t>Botera</w:t>
      </w:r>
      <w:proofErr w:type="spellEnd"/>
      <w:r w:rsidRPr="00034910">
        <w:t xml:space="preserve"> avait fait irruption dans sa chambre</w:t>
      </w:r>
      <w:r w:rsidR="00E57EC9">
        <w:t xml:space="preserve">, </w:t>
      </w:r>
      <w:r w:rsidRPr="00034910">
        <w:t>clamant des lambeaux de phrases incompréhensibles</w:t>
      </w:r>
      <w:r w:rsidR="00E57EC9">
        <w:t> :</w:t>
      </w:r>
    </w:p>
    <w:p w14:paraId="5ADA8B97" w14:textId="77777777" w:rsidR="00E57EC9" w:rsidRDefault="00E57EC9" w:rsidP="00E57EC9">
      <w:r>
        <w:t>— </w:t>
      </w:r>
      <w:r w:rsidR="00776CEA" w:rsidRPr="00034910">
        <w:t>Le diable vraiment</w:t>
      </w:r>
      <w:r>
        <w:t xml:space="preserve"> !… </w:t>
      </w:r>
      <w:r w:rsidR="00776CEA" w:rsidRPr="00034910">
        <w:t>Évanouis en fumée</w:t>
      </w:r>
      <w:r>
        <w:t xml:space="preserve"> !… </w:t>
      </w:r>
      <w:r w:rsidR="00776CEA" w:rsidRPr="00034910">
        <w:t>Un gaillard qui ne pouvait remuer ni pied ni patte</w:t>
      </w:r>
      <w:r>
        <w:t xml:space="preserve"> !… </w:t>
      </w:r>
      <w:r w:rsidR="00776CEA" w:rsidRPr="00034910">
        <w:t>C</w:t>
      </w:r>
      <w:r>
        <w:t>’</w:t>
      </w:r>
      <w:r w:rsidR="00776CEA" w:rsidRPr="00034910">
        <w:t>est un type éto</w:t>
      </w:r>
      <w:r w:rsidR="00776CEA" w:rsidRPr="00034910">
        <w:t>n</w:t>
      </w:r>
      <w:r w:rsidR="00776CEA" w:rsidRPr="00034910">
        <w:t>nant</w:t>
      </w:r>
      <w:r>
        <w:t xml:space="preserve">. </w:t>
      </w:r>
      <w:r w:rsidR="00776CEA" w:rsidRPr="00034910">
        <w:t>Même mort</w:t>
      </w:r>
      <w:r>
        <w:t xml:space="preserve">, </w:t>
      </w:r>
      <w:r w:rsidR="00776CEA" w:rsidRPr="00034910">
        <w:t>il court encore</w:t>
      </w:r>
      <w:r>
        <w:t>.</w:t>
      </w:r>
    </w:p>
    <w:p w14:paraId="214E1174" w14:textId="77777777" w:rsidR="00E57EC9" w:rsidRDefault="00776CEA" w:rsidP="00E57EC9">
      <w:r w:rsidRPr="00034910">
        <w:t>Cela avait duré cinq minutes avant que Larmette comprît enfin de quoi il s</w:t>
      </w:r>
      <w:r w:rsidR="00E57EC9">
        <w:t>’</w:t>
      </w:r>
      <w:r w:rsidRPr="00034910">
        <w:t>agissait</w:t>
      </w:r>
      <w:r w:rsidR="00E57EC9">
        <w:t>.</w:t>
      </w:r>
    </w:p>
    <w:p w14:paraId="68E24133" w14:textId="77777777" w:rsidR="00E57EC9" w:rsidRDefault="00776CEA" w:rsidP="00E57EC9">
      <w:r w:rsidRPr="00034910">
        <w:t xml:space="preserve">Au </w:t>
      </w:r>
      <w:proofErr w:type="spellStart"/>
      <w:r w:rsidRPr="00034910">
        <w:t>Fellow</w:t>
      </w:r>
      <w:proofErr w:type="spellEnd"/>
      <w:r w:rsidRPr="00034910">
        <w:t>-Green</w:t>
      </w:r>
      <w:r w:rsidR="00E57EC9">
        <w:t xml:space="preserve">, </w:t>
      </w:r>
      <w:r w:rsidRPr="00034910">
        <w:t>il lui avait bien fallu se rendre à l</w:t>
      </w:r>
      <w:r w:rsidR="00E57EC9">
        <w:t>’</w:t>
      </w:r>
      <w:r w:rsidRPr="00034910">
        <w:t>évidence</w:t>
      </w:r>
      <w:r w:rsidR="00E57EC9">
        <w:t>.</w:t>
      </w:r>
    </w:p>
    <w:p w14:paraId="623B5048" w14:textId="77777777" w:rsidR="00E57EC9" w:rsidRDefault="00776CEA" w:rsidP="00E57EC9">
      <w:r w:rsidRPr="00034910">
        <w:t xml:space="preserve">Francesco </w:t>
      </w:r>
      <w:proofErr w:type="spellStart"/>
      <w:r w:rsidRPr="00034910">
        <w:t>Noscoso</w:t>
      </w:r>
      <w:proofErr w:type="spellEnd"/>
      <w:r w:rsidRPr="00034910">
        <w:t xml:space="preserve"> et le moribond avaient décampé sans que personne soupçonnât par quelles voies ils avaient opéré leur sortie</w:t>
      </w:r>
      <w:r w:rsidR="00E57EC9">
        <w:t>.</w:t>
      </w:r>
    </w:p>
    <w:p w14:paraId="0F7A90DD" w14:textId="77777777" w:rsidR="00E57EC9" w:rsidRDefault="00776CEA" w:rsidP="00E57EC9">
      <w:r w:rsidRPr="00034910">
        <w:t>Depuis une heure</w:t>
      </w:r>
      <w:r w:rsidR="00E57EC9">
        <w:t xml:space="preserve">, </w:t>
      </w:r>
      <w:r w:rsidRPr="00034910">
        <w:t>il piétinait sur place</w:t>
      </w:r>
      <w:r w:rsidR="00E57EC9">
        <w:t xml:space="preserve">, </w:t>
      </w:r>
      <w:r w:rsidRPr="00034910">
        <w:t>lui</w:t>
      </w:r>
      <w:r w:rsidR="00E57EC9">
        <w:t xml:space="preserve">, </w:t>
      </w:r>
      <w:r w:rsidRPr="00034910">
        <w:t>Larmette</w:t>
      </w:r>
      <w:r w:rsidR="00E57EC9">
        <w:t xml:space="preserve">, </w:t>
      </w:r>
      <w:r w:rsidRPr="00034910">
        <w:t>dans l</w:t>
      </w:r>
      <w:r w:rsidR="00E57EC9">
        <w:t>’</w:t>
      </w:r>
      <w:r w:rsidRPr="00034910">
        <w:t>espoir que le juge</w:t>
      </w:r>
      <w:r w:rsidR="00E57EC9">
        <w:t xml:space="preserve">, </w:t>
      </w:r>
      <w:r w:rsidRPr="00034910">
        <w:t>accoutumé à lutter contre la gent criminelle</w:t>
      </w:r>
      <w:r w:rsidR="00E57EC9">
        <w:t xml:space="preserve">, </w:t>
      </w:r>
      <w:r w:rsidRPr="00034910">
        <w:t>donnerait de l</w:t>
      </w:r>
      <w:r w:rsidR="00E57EC9">
        <w:t>’</w:t>
      </w:r>
      <w:r w:rsidRPr="00034910">
        <w:t>affaire une explication quelle qu</w:t>
      </w:r>
      <w:r w:rsidR="00E57EC9">
        <w:t>’</w:t>
      </w:r>
      <w:r w:rsidRPr="00034910">
        <w:t>elle fût</w:t>
      </w:r>
      <w:r w:rsidR="00E57EC9">
        <w:t xml:space="preserve">, </w:t>
      </w:r>
      <w:r w:rsidRPr="00034910">
        <w:t>mais une explication plausible</w:t>
      </w:r>
      <w:r w:rsidR="00E57EC9">
        <w:t xml:space="preserve">, </w:t>
      </w:r>
      <w:r w:rsidRPr="00034910">
        <w:t>permettant de sortir des ténèbres où l</w:t>
      </w:r>
      <w:r w:rsidR="00E57EC9">
        <w:t>’</w:t>
      </w:r>
      <w:r w:rsidRPr="00034910">
        <w:t>on se débattait</w:t>
      </w:r>
      <w:r w:rsidR="00E57EC9">
        <w:t>.</w:t>
      </w:r>
    </w:p>
    <w:p w14:paraId="5CF83525" w14:textId="77777777" w:rsidR="00E57EC9" w:rsidRDefault="00776CEA" w:rsidP="00E57EC9">
      <w:r w:rsidRPr="00034910">
        <w:t xml:space="preserve">Ensemble ils parcoururent les corridors du </w:t>
      </w:r>
      <w:proofErr w:type="spellStart"/>
      <w:r w:rsidRPr="00034910">
        <w:t>Fellow</w:t>
      </w:r>
      <w:proofErr w:type="spellEnd"/>
      <w:r w:rsidRPr="00034910">
        <w:t>-Green</w:t>
      </w:r>
      <w:r w:rsidR="00E57EC9">
        <w:t xml:space="preserve">, </w:t>
      </w:r>
      <w:r w:rsidRPr="00034910">
        <w:t xml:space="preserve">tournèrent dans les deux pièces naguère attribuées au docteur </w:t>
      </w:r>
      <w:proofErr w:type="spellStart"/>
      <w:r w:rsidRPr="00034910">
        <w:t>Noscoso</w:t>
      </w:r>
      <w:proofErr w:type="spellEnd"/>
      <w:r w:rsidR="00E57EC9">
        <w:t xml:space="preserve">. </w:t>
      </w:r>
      <w:r w:rsidRPr="00034910">
        <w:t>Tout était dans la situation constatée par Gow Sherry lors de sa première enquête</w:t>
      </w:r>
      <w:r w:rsidR="00E57EC9">
        <w:t xml:space="preserve">. </w:t>
      </w:r>
      <w:r w:rsidRPr="00034910">
        <w:t>Le manager de l</w:t>
      </w:r>
      <w:r w:rsidR="00E57EC9">
        <w:t>’</w:t>
      </w:r>
      <w:r w:rsidRPr="00034910">
        <w:t>hôtel avait interdit à son personnel de déplacer la moindre chose</w:t>
      </w:r>
      <w:r w:rsidR="00E57EC9">
        <w:t>.</w:t>
      </w:r>
    </w:p>
    <w:p w14:paraId="78FFB933" w14:textId="77777777" w:rsidR="00E57EC9" w:rsidRDefault="00776CEA" w:rsidP="00E57EC9">
      <w:r w:rsidRPr="00034910">
        <w:lastRenderedPageBreak/>
        <w:t>De suppositions en hypothèses</w:t>
      </w:r>
      <w:r w:rsidR="00E57EC9">
        <w:t xml:space="preserve">, </w:t>
      </w:r>
      <w:r w:rsidRPr="00034910">
        <w:t>le temps passa</w:t>
      </w:r>
      <w:r w:rsidR="00E57EC9">
        <w:t xml:space="preserve">. </w:t>
      </w:r>
      <w:r w:rsidRPr="00034910">
        <w:t>Il était un peu plus de dix heures quand Ézéchiel Bloomberg déclara qu</w:t>
      </w:r>
      <w:r w:rsidR="00E57EC9">
        <w:t>’</w:t>
      </w:r>
      <w:r w:rsidRPr="00034910">
        <w:t>ayant ouvert à tout hasard une instruction contre un inco</w:t>
      </w:r>
      <w:r w:rsidRPr="00034910">
        <w:t>n</w:t>
      </w:r>
      <w:r w:rsidRPr="00034910">
        <w:t>nu</w:t>
      </w:r>
      <w:r w:rsidR="00E57EC9">
        <w:t xml:space="preserve">, </w:t>
      </w:r>
      <w:r w:rsidRPr="00034910">
        <w:t xml:space="preserve">contre </w:t>
      </w:r>
      <w:r w:rsidRPr="00C002E9">
        <w:t>X</w:t>
      </w:r>
      <w:r w:rsidR="00E57EC9">
        <w:t xml:space="preserve">…, </w:t>
      </w:r>
      <w:r w:rsidRPr="00034910">
        <w:t>comme on dit dans le jargon judiciaire</w:t>
      </w:r>
      <w:r w:rsidR="00E57EC9">
        <w:t xml:space="preserve">, </w:t>
      </w:r>
      <w:r w:rsidRPr="00034910">
        <w:t>accusé d</w:t>
      </w:r>
      <w:r w:rsidR="00E57EC9">
        <w:t>’</w:t>
      </w:r>
      <w:r w:rsidRPr="00034910">
        <w:t>avoir porté à une autre personne des blessures pouvant occ</w:t>
      </w:r>
      <w:r w:rsidRPr="00034910">
        <w:t>a</w:t>
      </w:r>
      <w:r w:rsidRPr="00034910">
        <w:t>sionner la mort</w:t>
      </w:r>
      <w:r w:rsidR="00E57EC9">
        <w:t xml:space="preserve">, </w:t>
      </w:r>
      <w:r w:rsidRPr="00034910">
        <w:t>et la victime s</w:t>
      </w:r>
      <w:r w:rsidR="00E57EC9">
        <w:t>’</w:t>
      </w:r>
      <w:r w:rsidRPr="00034910">
        <w:t>étant</w:t>
      </w:r>
      <w:r w:rsidR="00E57EC9">
        <w:t xml:space="preserve">… </w:t>
      </w:r>
      <w:r w:rsidRPr="00034910">
        <w:t>évaporée sans avoir effe</w:t>
      </w:r>
      <w:r w:rsidRPr="00034910">
        <w:t>c</w:t>
      </w:r>
      <w:r w:rsidRPr="00034910">
        <w:t>tivement signé une plainte</w:t>
      </w:r>
      <w:r w:rsidR="00E57EC9">
        <w:t xml:space="preserve">, </w:t>
      </w:r>
      <w:r w:rsidRPr="00034910">
        <w:t>il allait clore l</w:t>
      </w:r>
      <w:r w:rsidR="00E57EC9">
        <w:t>’</w:t>
      </w:r>
      <w:r w:rsidRPr="00034910">
        <w:t>enquête par un non-lieu</w:t>
      </w:r>
      <w:r w:rsidR="00E57EC9">
        <w:t>.</w:t>
      </w:r>
    </w:p>
    <w:p w14:paraId="530D8752" w14:textId="77777777" w:rsidR="00E57EC9" w:rsidRDefault="00776CEA" w:rsidP="00E57EC9">
      <w:r w:rsidRPr="00034910">
        <w:t>Bref</w:t>
      </w:r>
      <w:r w:rsidR="00E57EC9">
        <w:t xml:space="preserve">, </w:t>
      </w:r>
      <w:r w:rsidRPr="00034910">
        <w:t>Larmette</w:t>
      </w:r>
      <w:r w:rsidR="00E57EC9">
        <w:t xml:space="preserve">, </w:t>
      </w:r>
      <w:r w:rsidRPr="00034910">
        <w:t>ne pouvant rester au Bon-Garçon-Vert dès l</w:t>
      </w:r>
      <w:r w:rsidR="00E57EC9">
        <w:t>’</w:t>
      </w:r>
      <w:r w:rsidRPr="00034910">
        <w:t>instant où le juge n</w:t>
      </w:r>
      <w:r w:rsidR="00E57EC9">
        <w:t>’</w:t>
      </w:r>
      <w:r w:rsidRPr="00034910">
        <w:t>y séjournait plus</w:t>
      </w:r>
      <w:r w:rsidR="00E57EC9">
        <w:t xml:space="preserve">, </w:t>
      </w:r>
      <w:r w:rsidRPr="00034910">
        <w:t xml:space="preserve">regagna le </w:t>
      </w:r>
      <w:proofErr w:type="spellStart"/>
      <w:r w:rsidRPr="00034910">
        <w:t>Jippy-Pavilion</w:t>
      </w:r>
      <w:proofErr w:type="spellEnd"/>
      <w:r w:rsidRPr="00034910">
        <w:t xml:space="preserve"> en discutant avec </w:t>
      </w:r>
      <w:proofErr w:type="spellStart"/>
      <w:r w:rsidRPr="00034910">
        <w:t>Botera</w:t>
      </w:r>
      <w:proofErr w:type="spellEnd"/>
      <w:r w:rsidRPr="00034910">
        <w:t xml:space="preserve"> les circonstances singulières de la di</w:t>
      </w:r>
      <w:r w:rsidRPr="00034910">
        <w:t>s</w:t>
      </w:r>
      <w:r w:rsidRPr="00034910">
        <w:t>parition de ses adversaires</w:t>
      </w:r>
      <w:r w:rsidR="00E57EC9">
        <w:t>.</w:t>
      </w:r>
    </w:p>
    <w:p w14:paraId="1B7A7460" w14:textId="77777777" w:rsidR="00E57EC9" w:rsidRDefault="00776CEA" w:rsidP="00E57EC9">
      <w:r w:rsidRPr="00034910">
        <w:t>À présent il pouvait parler sans ambages</w:t>
      </w:r>
      <w:r w:rsidR="00E57EC9">
        <w:t xml:space="preserve">. </w:t>
      </w:r>
      <w:r w:rsidRPr="00034910">
        <w:t>Comme lui-même</w:t>
      </w:r>
      <w:r w:rsidR="00E57EC9">
        <w:t xml:space="preserve">, </w:t>
      </w:r>
      <w:r w:rsidRPr="00034910">
        <w:t>son complice connaissait les détails ignorés de la justice</w:t>
      </w:r>
      <w:r w:rsidR="00E57EC9">
        <w:t xml:space="preserve">. </w:t>
      </w:r>
      <w:r w:rsidRPr="00034910">
        <w:t>Et tous deux</w:t>
      </w:r>
      <w:r w:rsidR="00E57EC9">
        <w:t xml:space="preserve">, </w:t>
      </w:r>
      <w:r w:rsidRPr="00034910">
        <w:t xml:space="preserve">certains que Dick </w:t>
      </w:r>
      <w:proofErr w:type="spellStart"/>
      <w:r w:rsidRPr="00034910">
        <w:t>Fann</w:t>
      </w:r>
      <w:proofErr w:type="spellEnd"/>
      <w:r w:rsidR="00E57EC9">
        <w:t xml:space="preserve">, </w:t>
      </w:r>
      <w:r w:rsidRPr="00034910">
        <w:t>blessé grièvement</w:t>
      </w:r>
      <w:r w:rsidR="00E57EC9">
        <w:t xml:space="preserve">, </w:t>
      </w:r>
      <w:r w:rsidRPr="00034910">
        <w:t>n</w:t>
      </w:r>
      <w:r w:rsidR="00E57EC9">
        <w:t>’</w:t>
      </w:r>
      <w:r w:rsidRPr="00034910">
        <w:t>avait pu quitter son lit de douleur</w:t>
      </w:r>
      <w:r w:rsidR="00E57EC9">
        <w:t xml:space="preserve">, </w:t>
      </w:r>
      <w:r w:rsidRPr="00034910">
        <w:t>ils se sentaient stupéfiés par sa fuite</w:t>
      </w:r>
      <w:r w:rsidR="00E57EC9">
        <w:t>.</w:t>
      </w:r>
    </w:p>
    <w:p w14:paraId="032BDBC6" w14:textId="77777777" w:rsidR="00E57EC9" w:rsidRDefault="00776CEA" w:rsidP="00E57EC9">
      <w:r w:rsidRPr="00034910">
        <w:t>Le quart après dix heures sonnait à la pendule quand ils r</w:t>
      </w:r>
      <w:r w:rsidRPr="00034910">
        <w:t>é</w:t>
      </w:r>
      <w:r w:rsidRPr="00034910">
        <w:t xml:space="preserve">intégrèrent le salon du </w:t>
      </w:r>
      <w:proofErr w:type="spellStart"/>
      <w:r w:rsidRPr="00034910">
        <w:t>Jippy</w:t>
      </w:r>
      <w:proofErr w:type="spellEnd"/>
      <w:r w:rsidR="00E57EC9">
        <w:t xml:space="preserve">. </w:t>
      </w:r>
      <w:r w:rsidRPr="00034910">
        <w:t>De nombreux clients</w:t>
      </w:r>
      <w:r w:rsidR="00E57EC9">
        <w:t xml:space="preserve">, </w:t>
      </w:r>
      <w:r w:rsidRPr="00034910">
        <w:t>le haut pe</w:t>
      </w:r>
      <w:r w:rsidRPr="00034910">
        <w:t>r</w:t>
      </w:r>
      <w:r w:rsidRPr="00034910">
        <w:t>sonnel de l</w:t>
      </w:r>
      <w:r w:rsidR="00E57EC9">
        <w:t>’</w:t>
      </w:r>
      <w:r w:rsidRPr="00034910">
        <w:t>hôtel</w:t>
      </w:r>
      <w:r w:rsidR="00E57EC9">
        <w:t xml:space="preserve">, </w:t>
      </w:r>
      <w:r w:rsidRPr="00034910">
        <w:t>y étaient rassemblés</w:t>
      </w:r>
      <w:r w:rsidR="00E57EC9">
        <w:t xml:space="preserve">, </w:t>
      </w:r>
      <w:r w:rsidRPr="00034910">
        <w:t>discourant avec anim</w:t>
      </w:r>
      <w:r w:rsidRPr="00034910">
        <w:t>a</w:t>
      </w:r>
      <w:r w:rsidRPr="00034910">
        <w:t>tion sur l</w:t>
      </w:r>
      <w:r w:rsidR="00E57EC9">
        <w:t>’</w:t>
      </w:r>
      <w:r w:rsidRPr="00034910">
        <w:t>événement du jour</w:t>
      </w:r>
      <w:r w:rsidR="00E57EC9">
        <w:t xml:space="preserve">. </w:t>
      </w:r>
      <w:r w:rsidRPr="00034910">
        <w:t>Beaucoup avaient envié Larmette et son compagnon</w:t>
      </w:r>
      <w:r w:rsidR="00E57EC9">
        <w:t xml:space="preserve">, </w:t>
      </w:r>
      <w:r w:rsidRPr="00034910">
        <w:t>admis par la police à suivre l</w:t>
      </w:r>
      <w:r w:rsidR="00E57EC9">
        <w:t>’</w:t>
      </w:r>
      <w:r w:rsidRPr="00034910">
        <w:t>instruction en amateurs</w:t>
      </w:r>
      <w:r w:rsidR="00E57EC9">
        <w:t>.</w:t>
      </w:r>
    </w:p>
    <w:p w14:paraId="045A58BF" w14:textId="77777777" w:rsidR="00E57EC9" w:rsidRDefault="00776CEA" w:rsidP="00E57EC9">
      <w:r w:rsidRPr="00034910">
        <w:t>Aussi les questions les assaillirent dès leur entrée</w:t>
      </w:r>
      <w:r w:rsidR="00E57EC9">
        <w:t>.</w:t>
      </w:r>
    </w:p>
    <w:p w14:paraId="62B98125" w14:textId="77777777" w:rsidR="00E57EC9" w:rsidRDefault="00E57EC9" w:rsidP="00E57EC9">
      <w:r>
        <w:t>— </w:t>
      </w:r>
      <w:r w:rsidR="00776CEA" w:rsidRPr="00034910">
        <w:t>A-t-on retrouvé la trace du blessé</w:t>
      </w:r>
      <w:r>
        <w:t xml:space="preserve">, </w:t>
      </w:r>
      <w:r w:rsidR="00776CEA" w:rsidRPr="00034910">
        <w:t xml:space="preserve">du docteur </w:t>
      </w:r>
      <w:proofErr w:type="spellStart"/>
      <w:r w:rsidR="00776CEA" w:rsidRPr="00034910">
        <w:t>Noscoso</w:t>
      </w:r>
      <w:proofErr w:type="spellEnd"/>
      <w:r>
        <w:t> ?</w:t>
      </w:r>
    </w:p>
    <w:p w14:paraId="62CA1446" w14:textId="77777777" w:rsidR="00E57EC9" w:rsidRDefault="00776CEA" w:rsidP="00E57EC9">
      <w:r w:rsidRPr="00034910">
        <w:t>Larmette répliquait avec calme</w:t>
      </w:r>
      <w:r w:rsidR="00E57EC9">
        <w:t>.</w:t>
      </w:r>
    </w:p>
    <w:p w14:paraId="1AEE94E8" w14:textId="77777777" w:rsidR="00E57EC9" w:rsidRDefault="00776CEA" w:rsidP="00E57EC9">
      <w:r w:rsidRPr="00034910">
        <w:t>Soudain</w:t>
      </w:r>
      <w:r w:rsidR="00E57EC9">
        <w:t xml:space="preserve">, </w:t>
      </w:r>
      <w:r w:rsidRPr="00034910">
        <w:t>une phrase jetée par un des assistants le fit tre</w:t>
      </w:r>
      <w:r w:rsidRPr="00034910">
        <w:t>s</w:t>
      </w:r>
      <w:r w:rsidRPr="00034910">
        <w:t>saillir</w:t>
      </w:r>
      <w:r w:rsidR="00E57EC9">
        <w:t> :</w:t>
      </w:r>
    </w:p>
    <w:p w14:paraId="3D857DAE" w14:textId="77777777" w:rsidR="00E57EC9" w:rsidRDefault="00E57EC9" w:rsidP="00E57EC9">
      <w:r>
        <w:lastRenderedPageBreak/>
        <w:t>— </w:t>
      </w:r>
      <w:r w:rsidR="00776CEA" w:rsidRPr="00034910">
        <w:t>Espérons que la jeune dame nous apportera quelques éclaircissements</w:t>
      </w:r>
      <w:r>
        <w:t>.</w:t>
      </w:r>
    </w:p>
    <w:p w14:paraId="5E5EF80C" w14:textId="77777777" w:rsidR="00E57EC9" w:rsidRDefault="00776CEA" w:rsidP="00E57EC9">
      <w:r w:rsidRPr="00034910">
        <w:t>Comme malgré lui</w:t>
      </w:r>
      <w:r w:rsidR="00E57EC9">
        <w:t xml:space="preserve">, </w:t>
      </w:r>
      <w:r w:rsidRPr="00034910">
        <w:t>il murmura</w:t>
      </w:r>
      <w:r w:rsidR="00E57EC9">
        <w:t> :</w:t>
      </w:r>
    </w:p>
    <w:p w14:paraId="5BF82213" w14:textId="77777777" w:rsidR="00E57EC9" w:rsidRDefault="00E57EC9" w:rsidP="00E57EC9">
      <w:r>
        <w:t>— </w:t>
      </w:r>
      <w:r w:rsidR="00776CEA" w:rsidRPr="00034910">
        <w:t>Quelle jeune dame</w:t>
      </w:r>
      <w:r>
        <w:t> ?</w:t>
      </w:r>
    </w:p>
    <w:p w14:paraId="0ADF138F" w14:textId="77777777" w:rsidR="00E57EC9" w:rsidRDefault="00E57EC9" w:rsidP="00E57EC9">
      <w:r>
        <w:t>— </w:t>
      </w:r>
      <w:r w:rsidR="00776CEA" w:rsidRPr="00034910">
        <w:t xml:space="preserve">Miss </w:t>
      </w:r>
      <w:proofErr w:type="spellStart"/>
      <w:r w:rsidR="00776CEA" w:rsidRPr="00034910">
        <w:t>Fleuriane</w:t>
      </w:r>
      <w:proofErr w:type="spellEnd"/>
      <w:r w:rsidR="00776CEA" w:rsidRPr="00034910">
        <w:t xml:space="preserve"> Defrance</w:t>
      </w:r>
      <w:r>
        <w:t xml:space="preserve">, </w:t>
      </w:r>
      <w:r w:rsidR="00776CEA" w:rsidRPr="00034910">
        <w:t>riposta la caissière avec le so</w:t>
      </w:r>
      <w:r w:rsidR="00776CEA" w:rsidRPr="00034910">
        <w:t>u</w:t>
      </w:r>
      <w:r w:rsidR="00776CEA" w:rsidRPr="00034910">
        <w:t>rire gracieux habituel aux employés de ce genre</w:t>
      </w:r>
      <w:r>
        <w:t xml:space="preserve">. </w:t>
      </w:r>
      <w:r w:rsidR="00776CEA" w:rsidRPr="00034910">
        <w:t>Elle est sortie vers neuf heures et demie</w:t>
      </w:r>
      <w:r>
        <w:t xml:space="preserve">, </w:t>
      </w:r>
      <w:r w:rsidR="00776CEA" w:rsidRPr="00034910">
        <w:t>au bras de sa dame de compagnie</w:t>
      </w:r>
      <w:r>
        <w:t xml:space="preserve">, </w:t>
      </w:r>
      <w:r w:rsidR="00776CEA" w:rsidRPr="00034910">
        <w:t>en nous disant qu</w:t>
      </w:r>
      <w:r>
        <w:t>’</w:t>
      </w:r>
      <w:r w:rsidR="00776CEA" w:rsidRPr="00034910">
        <w:t>elle voulait percer le mystère et qu</w:t>
      </w:r>
      <w:r>
        <w:t>’</w:t>
      </w:r>
      <w:r w:rsidR="00776CEA" w:rsidRPr="00034910">
        <w:t>elle ne rentr</w:t>
      </w:r>
      <w:r w:rsidR="00776CEA" w:rsidRPr="00034910">
        <w:t>e</w:t>
      </w:r>
      <w:r w:rsidR="00776CEA" w:rsidRPr="00034910">
        <w:t>rait pas avant d</w:t>
      </w:r>
      <w:r>
        <w:t>’</w:t>
      </w:r>
      <w:r w:rsidR="00776CEA" w:rsidRPr="00034910">
        <w:t>en avoir trouvé une explication plausible</w:t>
      </w:r>
      <w:r>
        <w:t>.</w:t>
      </w:r>
    </w:p>
    <w:p w14:paraId="6F1A4951" w14:textId="77777777" w:rsidR="00E57EC9" w:rsidRDefault="00776CEA" w:rsidP="00E57EC9">
      <w:r w:rsidRPr="00034910">
        <w:t xml:space="preserve">Comme Larmette et </w:t>
      </w:r>
      <w:proofErr w:type="spellStart"/>
      <w:r w:rsidRPr="00034910">
        <w:t>Botera</w:t>
      </w:r>
      <w:proofErr w:type="spellEnd"/>
      <w:r w:rsidRPr="00034910">
        <w:t xml:space="preserve"> échangeaient un regard surpris</w:t>
      </w:r>
      <w:r w:rsidR="00E57EC9">
        <w:t xml:space="preserve">, </w:t>
      </w:r>
      <w:r w:rsidRPr="00034910">
        <w:t xml:space="preserve">la conduite de </w:t>
      </w:r>
      <w:proofErr w:type="spellStart"/>
      <w:r w:rsidRPr="00034910">
        <w:t>Fleuriane</w:t>
      </w:r>
      <w:proofErr w:type="spellEnd"/>
      <w:r w:rsidRPr="00034910">
        <w:t xml:space="preserve"> leur apparaissant incompréhensible</w:t>
      </w:r>
      <w:r w:rsidR="00E57EC9">
        <w:t xml:space="preserve">, </w:t>
      </w:r>
      <w:r w:rsidRPr="00034910">
        <w:t>un commissionnaire patenté du port entra dans le salon en criant d</w:t>
      </w:r>
      <w:r w:rsidR="00E57EC9">
        <w:t>’</w:t>
      </w:r>
      <w:r w:rsidRPr="00034910">
        <w:t>une voix sonore</w:t>
      </w:r>
      <w:r w:rsidR="00E57EC9">
        <w:t> :</w:t>
      </w:r>
    </w:p>
    <w:p w14:paraId="4945F722" w14:textId="77777777" w:rsidR="00E57EC9" w:rsidRDefault="00E57EC9" w:rsidP="00E57EC9">
      <w:r>
        <w:t>— </w:t>
      </w:r>
      <w:r w:rsidR="00776CEA" w:rsidRPr="00034910">
        <w:t>Miss Maud Bonie</w:t>
      </w:r>
      <w:r>
        <w:t> ?</w:t>
      </w:r>
    </w:p>
    <w:p w14:paraId="10763D81" w14:textId="77777777" w:rsidR="00E57EC9" w:rsidRDefault="00E57EC9" w:rsidP="00E57EC9">
      <w:r>
        <w:t>— </w:t>
      </w:r>
      <w:r w:rsidR="00776CEA" w:rsidRPr="00034910">
        <w:t>C</w:t>
      </w:r>
      <w:r>
        <w:t>’</w:t>
      </w:r>
      <w:r w:rsidR="00776CEA" w:rsidRPr="00034910">
        <w:t>est moi-même</w:t>
      </w:r>
      <w:r>
        <w:t xml:space="preserve">, </w:t>
      </w:r>
      <w:r w:rsidR="00776CEA" w:rsidRPr="00034910">
        <w:t>déclara aussitôt la caissière</w:t>
      </w:r>
      <w:r>
        <w:t xml:space="preserve">, </w:t>
      </w:r>
      <w:r w:rsidR="00776CEA" w:rsidRPr="00034910">
        <w:t>que me voulez-vous</w:t>
      </w:r>
      <w:r>
        <w:t> ?</w:t>
      </w:r>
    </w:p>
    <w:p w14:paraId="74526B2D" w14:textId="77777777" w:rsidR="00E57EC9" w:rsidRDefault="00E57EC9" w:rsidP="00E57EC9">
      <w:r>
        <w:t>— </w:t>
      </w:r>
      <w:r w:rsidR="00776CEA" w:rsidRPr="00034910">
        <w:t>Vous remettre en mains propres une lettre</w:t>
      </w:r>
      <w:r>
        <w:t xml:space="preserve">. </w:t>
      </w:r>
      <w:r w:rsidR="00776CEA" w:rsidRPr="00034910">
        <w:t>La voici</w:t>
      </w:r>
      <w:r>
        <w:t xml:space="preserve"> ! </w:t>
      </w:r>
      <w:r w:rsidR="00776CEA" w:rsidRPr="00034910">
        <w:t>Vous la tenez</w:t>
      </w:r>
      <w:r>
        <w:t xml:space="preserve">… </w:t>
      </w:r>
      <w:r w:rsidR="00776CEA" w:rsidRPr="00034910">
        <w:t>La course est payée</w:t>
      </w:r>
      <w:r>
        <w:t xml:space="preserve">. </w:t>
      </w:r>
      <w:r w:rsidR="00776CEA" w:rsidRPr="00034910">
        <w:t>Bonsoir</w:t>
      </w:r>
      <w:r>
        <w:t xml:space="preserve">, </w:t>
      </w:r>
      <w:r w:rsidR="00776CEA" w:rsidRPr="00034910">
        <w:t>la compagnie</w:t>
      </w:r>
      <w:r>
        <w:t>.</w:t>
      </w:r>
    </w:p>
    <w:p w14:paraId="612BA812" w14:textId="77777777" w:rsidR="00E57EC9" w:rsidRDefault="00776CEA" w:rsidP="00E57EC9">
      <w:r w:rsidRPr="00034910">
        <w:t>Et l</w:t>
      </w:r>
      <w:r w:rsidR="00E57EC9">
        <w:t>’</w:t>
      </w:r>
      <w:r w:rsidRPr="00034910">
        <w:t>homme s</w:t>
      </w:r>
      <w:r w:rsidR="00E57EC9">
        <w:t>’</w:t>
      </w:r>
      <w:r w:rsidRPr="00034910">
        <w:t>en alla sans plus</w:t>
      </w:r>
      <w:r w:rsidR="00E57EC9">
        <w:t xml:space="preserve">. </w:t>
      </w:r>
      <w:r w:rsidRPr="00034910">
        <w:t>Toutes les conversations avaient cessé</w:t>
      </w:r>
      <w:r w:rsidR="00E57EC9">
        <w:t xml:space="preserve">. </w:t>
      </w:r>
      <w:r w:rsidRPr="00034910">
        <w:t>Tous les regards convergeaient vers l</w:t>
      </w:r>
      <w:r w:rsidR="00E57EC9">
        <w:t>’</w:t>
      </w:r>
      <w:r w:rsidRPr="00034910">
        <w:t>employée qui tournait entre ses doigts la missive à elle remise à l</w:t>
      </w:r>
      <w:r w:rsidR="00E57EC9">
        <w:t>’</w:t>
      </w:r>
      <w:r w:rsidRPr="00034910">
        <w:t>instant</w:t>
      </w:r>
      <w:r w:rsidR="00E57EC9">
        <w:t>.</w:t>
      </w:r>
    </w:p>
    <w:p w14:paraId="1ECF2848" w14:textId="77777777" w:rsidR="00E57EC9" w:rsidRDefault="006B5294" w:rsidP="00E57EC9">
      <w:r w:rsidRPr="00034910">
        <w:t>Enfin le manager</w:t>
      </w:r>
      <w:r w:rsidR="00E57EC9">
        <w:t xml:space="preserve">, </w:t>
      </w:r>
      <w:r w:rsidRPr="00034910">
        <w:t>plus impatient que les autres sans doute</w:t>
      </w:r>
      <w:r w:rsidR="00E57EC9">
        <w:t xml:space="preserve">, </w:t>
      </w:r>
      <w:r w:rsidRPr="00034910">
        <w:t>prononça</w:t>
      </w:r>
      <w:r w:rsidR="00E57EC9">
        <w:t> :</w:t>
      </w:r>
    </w:p>
    <w:p w14:paraId="1C714B6F" w14:textId="77777777" w:rsidR="00E57EC9" w:rsidRDefault="00E57EC9" w:rsidP="00E57EC9">
      <w:r>
        <w:t>— </w:t>
      </w:r>
      <w:r w:rsidR="00776CEA" w:rsidRPr="00034910">
        <w:t>Miss Maud Bonie</w:t>
      </w:r>
      <w:r>
        <w:t xml:space="preserve">, </w:t>
      </w:r>
      <w:r w:rsidR="00776CEA" w:rsidRPr="00034910">
        <w:t>ne vous gênez pas pour nous</w:t>
      </w:r>
      <w:r>
        <w:t xml:space="preserve">. </w:t>
      </w:r>
      <w:r w:rsidR="00776CEA" w:rsidRPr="00034910">
        <w:t>Prenez connaissance de votre courrier</w:t>
      </w:r>
      <w:r>
        <w:t xml:space="preserve"> ; </w:t>
      </w:r>
      <w:r w:rsidR="00776CEA" w:rsidRPr="00034910">
        <w:t>nous permettons</w:t>
      </w:r>
      <w:r>
        <w:t>.</w:t>
      </w:r>
    </w:p>
    <w:p w14:paraId="357197BC" w14:textId="77777777" w:rsidR="00A530F2" w:rsidRDefault="00A530F2" w:rsidP="00A530F2">
      <w:pPr>
        <w:pStyle w:val="Centrsolidaire"/>
      </w:pPr>
      <w:r w:rsidRPr="00E57EC9">
        <w:rPr>
          <w:noProof/>
        </w:rPr>
        <w:lastRenderedPageBreak/>
        <w:drawing>
          <wp:inline distT="0" distB="0" distL="0" distR="0" wp14:anchorId="074EFE04" wp14:editId="13D669B6">
            <wp:extent cx="5764530" cy="7179945"/>
            <wp:effectExtent l="0" t="0" r="0" b="0"/>
            <wp:docPr id="57" name="Image 46" descr="Une image contenant croquis, dessin, chaussures, person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 46" descr="Une image contenant croquis, dessin, chaussures, personne&#10;&#10;Le contenu généré par l’IA peut être incorrec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4530" cy="7179945"/>
                    </a:xfrm>
                    <a:prstGeom prst="rect">
                      <a:avLst/>
                    </a:prstGeom>
                    <a:noFill/>
                    <a:ln>
                      <a:noFill/>
                    </a:ln>
                  </pic:spPr>
                </pic:pic>
              </a:graphicData>
            </a:graphic>
          </wp:inline>
        </w:drawing>
      </w:r>
    </w:p>
    <w:p w14:paraId="61D6C4F6" w14:textId="77777777" w:rsidR="00A530F2" w:rsidRDefault="00A530F2" w:rsidP="00A530F2">
      <w:pPr>
        <w:pStyle w:val="Centr14pt"/>
      </w:pPr>
      <w:r>
        <w:t>— </w:t>
      </w:r>
      <w:r w:rsidRPr="00E57EC9">
        <w:t>La voici</w:t>
      </w:r>
      <w:r>
        <w:t xml:space="preserve"> ! </w:t>
      </w:r>
      <w:r w:rsidRPr="00E57EC9">
        <w:t>La course est payée</w:t>
      </w:r>
      <w:r>
        <w:t>…</w:t>
      </w:r>
    </w:p>
    <w:p w14:paraId="41F47DE8" w14:textId="77777777" w:rsidR="00E57EC9" w:rsidRDefault="00776CEA" w:rsidP="00E57EC9">
      <w:r w:rsidRPr="00034910">
        <w:t>La jeune personne déchira machinalement l</w:t>
      </w:r>
      <w:r w:rsidR="00E57EC9">
        <w:t>’</w:t>
      </w:r>
      <w:r w:rsidRPr="00034910">
        <w:t>enveloppe</w:t>
      </w:r>
      <w:r w:rsidR="00E57EC9">
        <w:t>.</w:t>
      </w:r>
    </w:p>
    <w:p w14:paraId="189B273D" w14:textId="77777777" w:rsidR="00E57EC9" w:rsidRDefault="00776CEA" w:rsidP="00E57EC9">
      <w:r w:rsidRPr="00034910">
        <w:t>Plusieurs papiers s</w:t>
      </w:r>
      <w:r w:rsidR="00E57EC9">
        <w:t>’</w:t>
      </w:r>
      <w:r w:rsidRPr="00034910">
        <w:t>en échappèrent</w:t>
      </w:r>
      <w:r w:rsidR="00E57EC9">
        <w:t xml:space="preserve">, </w:t>
      </w:r>
      <w:r w:rsidRPr="00034910">
        <w:t>parmi lesquels les a</w:t>
      </w:r>
      <w:r w:rsidRPr="00034910">
        <w:t>s</w:t>
      </w:r>
      <w:r w:rsidRPr="00034910">
        <w:t>sistants reconnurent sans peine des billets dollars</w:t>
      </w:r>
      <w:r w:rsidR="00E57EC9">
        <w:t>.</w:t>
      </w:r>
    </w:p>
    <w:p w14:paraId="28DCBEE5" w14:textId="77777777" w:rsidR="00E57EC9" w:rsidRDefault="00776CEA" w:rsidP="00E57EC9">
      <w:r w:rsidRPr="00034910">
        <w:lastRenderedPageBreak/>
        <w:t>Il y avait aussi une lettre</w:t>
      </w:r>
      <w:r w:rsidR="00E57EC9">
        <w:t xml:space="preserve">, </w:t>
      </w:r>
      <w:r w:rsidRPr="00034910">
        <w:t>car Maud parut lire avec atte</w:t>
      </w:r>
      <w:r w:rsidRPr="00034910">
        <w:t>n</w:t>
      </w:r>
      <w:r w:rsidRPr="00034910">
        <w:t>tion d</w:t>
      </w:r>
      <w:r w:rsidR="00E57EC9">
        <w:t>’</w:t>
      </w:r>
      <w:r w:rsidRPr="00034910">
        <w:t>abord</w:t>
      </w:r>
      <w:r w:rsidR="00E57EC9">
        <w:t xml:space="preserve">, </w:t>
      </w:r>
      <w:r w:rsidRPr="00034910">
        <w:t>puis avec surprise</w:t>
      </w:r>
      <w:r w:rsidR="00E57EC9">
        <w:t xml:space="preserve">. </w:t>
      </w:r>
      <w:r w:rsidRPr="00034910">
        <w:t>Enfin elle brandit les feuillets avec un geste tragique</w:t>
      </w:r>
      <w:r w:rsidR="00E57EC9">
        <w:t xml:space="preserve">, </w:t>
      </w:r>
      <w:r w:rsidRPr="00034910">
        <w:t>laissant tomber ces mots</w:t>
      </w:r>
      <w:r w:rsidR="00E57EC9">
        <w:t> :</w:t>
      </w:r>
    </w:p>
    <w:p w14:paraId="47B1998A" w14:textId="77777777" w:rsidR="00E57EC9" w:rsidRDefault="00E57EC9" w:rsidP="00E57EC9">
      <w:r>
        <w:t>— </w:t>
      </w:r>
      <w:r w:rsidR="00776CEA" w:rsidRPr="00034910">
        <w:t>C</w:t>
      </w:r>
      <w:r>
        <w:t>’</w:t>
      </w:r>
      <w:r w:rsidR="00776CEA" w:rsidRPr="00034910">
        <w:t>est incroyable</w:t>
      </w:r>
      <w:r>
        <w:t xml:space="preserve">, </w:t>
      </w:r>
      <w:r w:rsidR="00776CEA" w:rsidRPr="00034910">
        <w:t>ce que me trace la jeune dame</w:t>
      </w:r>
      <w:r>
        <w:t> !</w:t>
      </w:r>
    </w:p>
    <w:p w14:paraId="00DBA21B" w14:textId="77777777" w:rsidR="00E57EC9" w:rsidRDefault="00E57EC9" w:rsidP="00E57EC9">
      <w:r>
        <w:t>— </w:t>
      </w:r>
      <w:r w:rsidR="00776CEA" w:rsidRPr="00034910">
        <w:t>Et que vous trace-t-elle</w:t>
      </w:r>
      <w:r>
        <w:t> ?</w:t>
      </w:r>
    </w:p>
    <w:p w14:paraId="1D907753" w14:textId="77777777" w:rsidR="00E57EC9" w:rsidRDefault="00E57EC9" w:rsidP="00E57EC9">
      <w:r>
        <w:t>— </w:t>
      </w:r>
      <w:r w:rsidR="00776CEA" w:rsidRPr="00034910">
        <w:t>Cela n</w:t>
      </w:r>
      <w:r>
        <w:t>’</w:t>
      </w:r>
      <w:r w:rsidR="00776CEA" w:rsidRPr="00034910">
        <w:t>a rien de confidentiel</w:t>
      </w:r>
      <w:r>
        <w:t xml:space="preserve">, </w:t>
      </w:r>
      <w:r w:rsidR="00776CEA" w:rsidRPr="00034910">
        <w:t>je puis donc vous en donner lecture</w:t>
      </w:r>
      <w:r>
        <w:t>.</w:t>
      </w:r>
    </w:p>
    <w:p w14:paraId="5806FFF7" w14:textId="77777777" w:rsidR="00E57EC9" w:rsidRDefault="00E57EC9" w:rsidP="00E57EC9">
      <w:r>
        <w:t>« </w:t>
      </w:r>
      <w:r w:rsidR="00776CEA" w:rsidRPr="00034910">
        <w:t>Chère Miss</w:t>
      </w:r>
      <w:r>
        <w:t>,</w:t>
      </w:r>
    </w:p>
    <w:p w14:paraId="6D02C4DF" w14:textId="77777777" w:rsidR="00E57EC9" w:rsidRDefault="00E57EC9" w:rsidP="00E57EC9">
      <w:r>
        <w:t>« </w:t>
      </w:r>
      <w:r w:rsidR="00776CEA" w:rsidRPr="00034910">
        <w:t>Je serai retenue pour un long temps</w:t>
      </w:r>
      <w:r>
        <w:t xml:space="preserve">, </w:t>
      </w:r>
      <w:r w:rsidR="00776CEA" w:rsidRPr="00034910">
        <w:t xml:space="preserve">loin de </w:t>
      </w:r>
      <w:proofErr w:type="spellStart"/>
      <w:r w:rsidR="00776CEA" w:rsidRPr="00034910">
        <w:t>Jippy-Pavilion</w:t>
      </w:r>
      <w:proofErr w:type="spellEnd"/>
      <w:r>
        <w:t xml:space="preserve">. </w:t>
      </w:r>
      <w:r w:rsidR="00776CEA" w:rsidRPr="00034910">
        <w:t>Afin de régulariser ma situation vis-à-vis de cet est</w:t>
      </w:r>
      <w:r w:rsidR="00776CEA" w:rsidRPr="00034910">
        <w:t>i</w:t>
      </w:r>
      <w:r w:rsidR="00776CEA" w:rsidRPr="00034910">
        <w:t>mable établissement et d</w:t>
      </w:r>
      <w:r>
        <w:t>’</w:t>
      </w:r>
      <w:r w:rsidR="00776CEA" w:rsidRPr="00034910">
        <w:t>éviter toute cause d</w:t>
      </w:r>
      <w:r>
        <w:t>’</w:t>
      </w:r>
      <w:r w:rsidR="00776CEA" w:rsidRPr="00034910">
        <w:t>inquiétude à la direction</w:t>
      </w:r>
      <w:r>
        <w:t xml:space="preserve">, </w:t>
      </w:r>
      <w:r w:rsidR="00776CEA" w:rsidRPr="00034910">
        <w:t>je vous envoie sous ce pli la valeur en papier-dollar de ma dépense</w:t>
      </w:r>
      <w:r>
        <w:t xml:space="preserve">. </w:t>
      </w:r>
      <w:r w:rsidR="00776CEA" w:rsidRPr="00034910">
        <w:t>Le surplus est destiné aux gratifications pour le personnel</w:t>
      </w:r>
      <w:r>
        <w:t>.</w:t>
      </w:r>
    </w:p>
    <w:p w14:paraId="39CB5426" w14:textId="77777777" w:rsidR="00E57EC9" w:rsidRDefault="00E57EC9" w:rsidP="00E57EC9">
      <w:r>
        <w:t>« </w:t>
      </w:r>
      <w:r w:rsidR="00776CEA" w:rsidRPr="00034910">
        <w:t>Agréez mon meilleur souvenir</w:t>
      </w:r>
      <w:r>
        <w:t>.</w:t>
      </w:r>
    </w:p>
    <w:p w14:paraId="30F5A519" w14:textId="1E478BCF" w:rsidR="00E57EC9" w:rsidRDefault="00E57EC9" w:rsidP="00E57EC9">
      <w:pPr>
        <w:jc w:val="right"/>
      </w:pPr>
      <w:r>
        <w:rPr>
          <w:szCs w:val="32"/>
        </w:rPr>
        <w:t>« </w:t>
      </w:r>
      <w:proofErr w:type="spellStart"/>
      <w:r w:rsidR="00776CEA" w:rsidRPr="00E57EC9">
        <w:rPr>
          <w:szCs w:val="32"/>
        </w:rPr>
        <w:t>FLEURIANE</w:t>
      </w:r>
      <w:proofErr w:type="spellEnd"/>
      <w:r w:rsidR="00776CEA" w:rsidRPr="00E57EC9">
        <w:rPr>
          <w:szCs w:val="32"/>
        </w:rPr>
        <w:t xml:space="preserve"> DEFRANCE</w:t>
      </w:r>
      <w:r>
        <w:rPr>
          <w:szCs w:val="32"/>
        </w:rPr>
        <w:t>. »</w:t>
      </w:r>
    </w:p>
    <w:p w14:paraId="5A162B28" w14:textId="77777777" w:rsidR="00E57EC9" w:rsidRDefault="00776CEA" w:rsidP="00E57EC9">
      <w:r w:rsidRPr="00034910">
        <w:t>Les auditeurs s</w:t>
      </w:r>
      <w:r w:rsidR="00E57EC9">
        <w:t>’</w:t>
      </w:r>
      <w:r w:rsidRPr="00034910">
        <w:t>entre-regardèrent avec ahurissement</w:t>
      </w:r>
      <w:r w:rsidR="00E57EC9">
        <w:t xml:space="preserve">. </w:t>
      </w:r>
      <w:r w:rsidRPr="00034910">
        <w:t>Ce départ anormal</w:t>
      </w:r>
      <w:r w:rsidR="00E57EC9">
        <w:t xml:space="preserve">, </w:t>
      </w:r>
      <w:r w:rsidRPr="00034910">
        <w:t>venant s</w:t>
      </w:r>
      <w:r w:rsidR="00E57EC9">
        <w:t>’</w:t>
      </w:r>
      <w:r w:rsidRPr="00034910">
        <w:t>ajouter aux incidents singuliers du jour</w:t>
      </w:r>
      <w:r w:rsidR="00E57EC9">
        <w:t xml:space="preserve">, </w:t>
      </w:r>
      <w:r w:rsidRPr="00034910">
        <w:t>provoqua une véritable tempête de demandes</w:t>
      </w:r>
      <w:r w:rsidR="00E57EC9">
        <w:t>.</w:t>
      </w:r>
    </w:p>
    <w:p w14:paraId="6D830E27" w14:textId="77777777" w:rsidR="00E57EC9" w:rsidRDefault="00E57EC9" w:rsidP="00E57EC9">
      <w:r>
        <w:t>— </w:t>
      </w:r>
      <w:r w:rsidR="00776CEA" w:rsidRPr="00034910">
        <w:t>D</w:t>
      </w:r>
      <w:r>
        <w:t>’</w:t>
      </w:r>
      <w:r w:rsidR="00776CEA" w:rsidRPr="00034910">
        <w:t>où vient cette lettre</w:t>
      </w:r>
      <w:r>
        <w:t xml:space="preserve"> ? </w:t>
      </w:r>
      <w:r w:rsidR="00776CEA" w:rsidRPr="00034910">
        <w:t>Il eût fallu le demander au po</w:t>
      </w:r>
      <w:r w:rsidR="00776CEA" w:rsidRPr="00034910">
        <w:t>r</w:t>
      </w:r>
      <w:r w:rsidR="00776CEA" w:rsidRPr="00034910">
        <w:t>teur</w:t>
      </w:r>
      <w:r>
        <w:t>.</w:t>
      </w:r>
    </w:p>
    <w:p w14:paraId="699642FB" w14:textId="77777777" w:rsidR="00E57EC9" w:rsidRDefault="00E57EC9" w:rsidP="00E57EC9">
      <w:r>
        <w:t>— </w:t>
      </w:r>
      <w:r w:rsidR="00776CEA" w:rsidRPr="00034910">
        <w:t>Inutile</w:t>
      </w:r>
      <w:r>
        <w:t xml:space="preserve">. </w:t>
      </w:r>
      <w:r w:rsidR="00776CEA" w:rsidRPr="00034910">
        <w:t>C</w:t>
      </w:r>
      <w:r>
        <w:t>’</w:t>
      </w:r>
      <w:r w:rsidR="00776CEA" w:rsidRPr="00034910">
        <w:t>était un commissionnaire du port</w:t>
      </w:r>
      <w:r>
        <w:t xml:space="preserve">. </w:t>
      </w:r>
      <w:r w:rsidR="00776CEA" w:rsidRPr="00034910">
        <w:t>C</w:t>
      </w:r>
      <w:r>
        <w:t>’</w:t>
      </w:r>
      <w:r w:rsidR="00776CEA" w:rsidRPr="00034910">
        <w:t>est donc du port qu</w:t>
      </w:r>
      <w:r>
        <w:t>’</w:t>
      </w:r>
      <w:r w:rsidR="00776CEA" w:rsidRPr="00034910">
        <w:t>elle a été expédiée</w:t>
      </w:r>
      <w:r>
        <w:t>.</w:t>
      </w:r>
    </w:p>
    <w:p w14:paraId="1269AF2F" w14:textId="77777777" w:rsidR="00E57EC9" w:rsidRDefault="00E57EC9" w:rsidP="00E57EC9">
      <w:r>
        <w:t>— </w:t>
      </w:r>
      <w:r w:rsidR="00776CEA" w:rsidRPr="00034910">
        <w:t>Du port</w:t>
      </w:r>
      <w:r>
        <w:t> ?</w:t>
      </w:r>
    </w:p>
    <w:p w14:paraId="6E0824DD" w14:textId="77777777" w:rsidR="00E57EC9" w:rsidRDefault="00776CEA" w:rsidP="00E57EC9">
      <w:r w:rsidRPr="00034910">
        <w:lastRenderedPageBreak/>
        <w:t>Ces deux mots passèrent comme un rugissement</w:t>
      </w:r>
      <w:r w:rsidR="00E57EC9">
        <w:t xml:space="preserve">. </w:t>
      </w:r>
      <w:r w:rsidRPr="00034910">
        <w:t>La</w:t>
      </w:r>
      <w:r w:rsidRPr="00034910">
        <w:t>r</w:t>
      </w:r>
      <w:r w:rsidRPr="00034910">
        <w:t>mette</w:t>
      </w:r>
      <w:r w:rsidR="00E57EC9">
        <w:t xml:space="preserve">, </w:t>
      </w:r>
      <w:r w:rsidRPr="00034910">
        <w:t>le visage contracté</w:t>
      </w:r>
      <w:r w:rsidR="00E57EC9">
        <w:t xml:space="preserve">, </w:t>
      </w:r>
      <w:r w:rsidRPr="00034910">
        <w:t>les avait lâchés avant même de so</w:t>
      </w:r>
      <w:r w:rsidRPr="00034910">
        <w:t>n</w:t>
      </w:r>
      <w:r w:rsidRPr="00034910">
        <w:t>ger à les retenir</w:t>
      </w:r>
      <w:r w:rsidR="00E57EC9">
        <w:t>.</w:t>
      </w:r>
    </w:p>
    <w:p w14:paraId="13A655AE" w14:textId="77777777" w:rsidR="00E57EC9" w:rsidRDefault="00776CEA" w:rsidP="00E57EC9">
      <w:pPr>
        <w:rPr>
          <w:i/>
          <w:iCs/>
        </w:rPr>
      </w:pPr>
      <w:r w:rsidRPr="00034910">
        <w:t>Sans s</w:t>
      </w:r>
      <w:r w:rsidR="00E57EC9">
        <w:t>’</w:t>
      </w:r>
      <w:r w:rsidRPr="00034910">
        <w:t>inquiéter de l</w:t>
      </w:r>
      <w:r w:rsidR="00E57EC9">
        <w:t>’</w:t>
      </w:r>
      <w:r w:rsidRPr="00034910">
        <w:t>étonnement des personnes présentes</w:t>
      </w:r>
      <w:r w:rsidR="00E57EC9">
        <w:t xml:space="preserve">, </w:t>
      </w:r>
      <w:r w:rsidRPr="00034910">
        <w:t xml:space="preserve">il entraîna brutalement </w:t>
      </w:r>
      <w:proofErr w:type="spellStart"/>
      <w:r w:rsidRPr="00034910">
        <w:t>Botera</w:t>
      </w:r>
      <w:proofErr w:type="spellEnd"/>
      <w:r w:rsidRPr="00034910">
        <w:t xml:space="preserve"> au dehors</w:t>
      </w:r>
      <w:r w:rsidR="00E57EC9">
        <w:t xml:space="preserve">, </w:t>
      </w:r>
      <w:r w:rsidRPr="00034910">
        <w:t xml:space="preserve">le tira vers le pavillon-villa qui avait été affecté à </w:t>
      </w:r>
      <w:proofErr w:type="spellStart"/>
      <w:r w:rsidRPr="00034910">
        <w:t>Fleuriane</w:t>
      </w:r>
      <w:proofErr w:type="spellEnd"/>
      <w:r w:rsidRPr="00034910">
        <w:t xml:space="preserve"> et à </w:t>
      </w:r>
      <w:r w:rsidRPr="00034910">
        <w:rPr>
          <w:i/>
          <w:iCs/>
        </w:rPr>
        <w:t>sa suite</w:t>
      </w:r>
      <w:r w:rsidR="00E57EC9">
        <w:rPr>
          <w:i/>
          <w:iCs/>
        </w:rPr>
        <w:t>.</w:t>
      </w:r>
    </w:p>
    <w:p w14:paraId="61FA5A14" w14:textId="77777777" w:rsidR="00E57EC9" w:rsidRDefault="00E57EC9" w:rsidP="00E57EC9">
      <w:r>
        <w:t>— </w:t>
      </w:r>
      <w:r w:rsidR="00776CEA" w:rsidRPr="00034910">
        <w:t>Qu</w:t>
      </w:r>
      <w:r>
        <w:t>’</w:t>
      </w:r>
      <w:r w:rsidR="00776CEA" w:rsidRPr="00034910">
        <w:t>est-ce</w:t>
      </w:r>
      <w:r>
        <w:t xml:space="preserve"> ? </w:t>
      </w:r>
      <w:r w:rsidR="00776CEA" w:rsidRPr="00034910">
        <w:t>Qu</w:t>
      </w:r>
      <w:r>
        <w:t>’</w:t>
      </w:r>
      <w:r w:rsidR="00776CEA" w:rsidRPr="00034910">
        <w:t>avez-vous donc</w:t>
      </w:r>
      <w:r>
        <w:t xml:space="preserve"> ? </w:t>
      </w:r>
      <w:r w:rsidR="00776CEA" w:rsidRPr="00034910">
        <w:t>balbutiait le Chilien à demi étranglé</w:t>
      </w:r>
      <w:r>
        <w:t>.</w:t>
      </w:r>
    </w:p>
    <w:p w14:paraId="33D1880C" w14:textId="77777777" w:rsidR="00E57EC9" w:rsidRDefault="00E57EC9" w:rsidP="00E57EC9">
      <w:r>
        <w:t>— </w:t>
      </w:r>
      <w:r w:rsidR="00776CEA" w:rsidRPr="00034910">
        <w:t>Ah</w:t>
      </w:r>
      <w:r>
        <w:t xml:space="preserve"> ! </w:t>
      </w:r>
      <w:r w:rsidR="00776CEA" w:rsidRPr="00034910">
        <w:t>vous ne comprenez pas</w:t>
      </w:r>
      <w:r>
        <w:t xml:space="preserve">… </w:t>
      </w:r>
      <w:r w:rsidR="00776CEA" w:rsidRPr="00034910">
        <w:t>Le port</w:t>
      </w:r>
      <w:r>
        <w:t xml:space="preserve">… </w:t>
      </w:r>
      <w:r w:rsidR="00776CEA" w:rsidRPr="00034910">
        <w:t>Elle nous glisse entre les mains peut-être</w:t>
      </w:r>
      <w:r>
        <w:t xml:space="preserve">, </w:t>
      </w:r>
      <w:r w:rsidR="00776CEA" w:rsidRPr="00034910">
        <w:t>elle nous échappe</w:t>
      </w:r>
      <w:r>
        <w:t>.</w:t>
      </w:r>
    </w:p>
    <w:p w14:paraId="750D8B29" w14:textId="77777777" w:rsidR="00E57EC9" w:rsidRDefault="00776CEA" w:rsidP="00E57EC9">
      <w:r w:rsidRPr="00034910">
        <w:t>Les portes de la villa n</w:t>
      </w:r>
      <w:r w:rsidR="00E57EC9">
        <w:t>’</w:t>
      </w:r>
      <w:r w:rsidRPr="00034910">
        <w:t>étaient point fermées</w:t>
      </w:r>
      <w:r w:rsidR="00E57EC9">
        <w:t xml:space="preserve">. </w:t>
      </w:r>
      <w:r w:rsidRPr="00034910">
        <w:t>Les deux hommes y pénétrèrent</w:t>
      </w:r>
      <w:r w:rsidR="00E57EC9">
        <w:t xml:space="preserve">, </w:t>
      </w:r>
      <w:r w:rsidRPr="00034910">
        <w:t>l</w:t>
      </w:r>
      <w:r w:rsidR="00E57EC9">
        <w:t>’</w:t>
      </w:r>
      <w:r w:rsidRPr="00034910">
        <w:t>un remorquant l</w:t>
      </w:r>
      <w:r w:rsidR="00E57EC9">
        <w:t>’</w:t>
      </w:r>
      <w:r w:rsidRPr="00034910">
        <w:t>autre</w:t>
      </w:r>
      <w:r w:rsidR="00E57EC9">
        <w:t xml:space="preserve">. </w:t>
      </w:r>
      <w:r w:rsidRPr="00034910">
        <w:t>Ils parcour</w:t>
      </w:r>
      <w:r w:rsidRPr="00034910">
        <w:t>u</w:t>
      </w:r>
      <w:r w:rsidRPr="00034910">
        <w:t xml:space="preserve">rent les chambres de </w:t>
      </w:r>
      <w:proofErr w:type="spellStart"/>
      <w:r w:rsidRPr="00034910">
        <w:t>Fleuriane</w:t>
      </w:r>
      <w:proofErr w:type="spellEnd"/>
      <w:r w:rsidR="00E57EC9">
        <w:t xml:space="preserve">, </w:t>
      </w:r>
      <w:r w:rsidRPr="00034910">
        <w:t xml:space="preserve">de </w:t>
      </w:r>
      <w:proofErr w:type="spellStart"/>
      <w:r w:rsidRPr="00034910">
        <w:t>Patorne</w:t>
      </w:r>
      <w:proofErr w:type="spellEnd"/>
      <w:r w:rsidRPr="00034910">
        <w:t xml:space="preserve"> de Jean </w:t>
      </w:r>
      <w:proofErr w:type="spellStart"/>
      <w:r w:rsidRPr="00034910">
        <w:t>Brot</w:t>
      </w:r>
      <w:proofErr w:type="spellEnd"/>
      <w:r w:rsidR="00E57EC9">
        <w:t xml:space="preserve">, </w:t>
      </w:r>
      <w:r w:rsidRPr="00034910">
        <w:t>le pa</w:t>
      </w:r>
      <w:r w:rsidRPr="00034910">
        <w:t>r</w:t>
      </w:r>
      <w:r w:rsidRPr="00034910">
        <w:t>loir</w:t>
      </w:r>
      <w:r w:rsidR="00E57EC9">
        <w:t xml:space="preserve">… </w:t>
      </w:r>
      <w:r w:rsidRPr="00034910">
        <w:t>Tout était vide</w:t>
      </w:r>
      <w:r w:rsidR="00E57EC9">
        <w:t xml:space="preserve">, </w:t>
      </w:r>
      <w:r w:rsidRPr="00034910">
        <w:t>abandonné</w:t>
      </w:r>
      <w:r w:rsidR="00E57EC9">
        <w:t>.</w:t>
      </w:r>
    </w:p>
    <w:p w14:paraId="6581DC4B" w14:textId="77777777" w:rsidR="00E57EC9" w:rsidRDefault="00776CEA" w:rsidP="00E57EC9">
      <w:r w:rsidRPr="00034910">
        <w:t>Les valises avaient disparu comme les habitants</w:t>
      </w:r>
      <w:r w:rsidR="00E57EC9">
        <w:t xml:space="preserve">. </w:t>
      </w:r>
      <w:r w:rsidRPr="00034910">
        <w:t>Il était évident que la jeune fille et ses compagnons s</w:t>
      </w:r>
      <w:r w:rsidR="00E57EC9">
        <w:t>’</w:t>
      </w:r>
      <w:r w:rsidRPr="00034910">
        <w:t>en étaient allés sans esprit de retour</w:t>
      </w:r>
      <w:r w:rsidR="00E57EC9">
        <w:t>.</w:t>
      </w:r>
    </w:p>
    <w:p w14:paraId="3D120F5D" w14:textId="77777777" w:rsidR="00E57EC9" w:rsidRDefault="00E57EC9" w:rsidP="00E57EC9">
      <w:r>
        <w:t>— </w:t>
      </w:r>
      <w:r w:rsidR="00776CEA" w:rsidRPr="00034910">
        <w:t xml:space="preserve">Et cette </w:t>
      </w:r>
      <w:proofErr w:type="spellStart"/>
      <w:r w:rsidR="00776CEA" w:rsidRPr="00034910">
        <w:t>Patorne</w:t>
      </w:r>
      <w:proofErr w:type="spellEnd"/>
      <w:r w:rsidR="00776CEA" w:rsidRPr="00034910">
        <w:t xml:space="preserve"> qui ne me prévient pas</w:t>
      </w:r>
      <w:r>
        <w:t xml:space="preserve"> ! </w:t>
      </w:r>
      <w:r w:rsidR="00776CEA" w:rsidRPr="00034910">
        <w:t>gronda La</w:t>
      </w:r>
      <w:r w:rsidR="00776CEA" w:rsidRPr="00034910">
        <w:t>r</w:t>
      </w:r>
      <w:r w:rsidR="00776CEA" w:rsidRPr="00034910">
        <w:t>mette</w:t>
      </w:r>
      <w:r>
        <w:t>.</w:t>
      </w:r>
    </w:p>
    <w:p w14:paraId="64925357" w14:textId="77777777" w:rsidR="00E57EC9" w:rsidRDefault="00776CEA" w:rsidP="00E57EC9">
      <w:r w:rsidRPr="00034910">
        <w:t xml:space="preserve">Toujours tirant </w:t>
      </w:r>
      <w:proofErr w:type="spellStart"/>
      <w:r w:rsidRPr="00034910">
        <w:t>Botera</w:t>
      </w:r>
      <w:proofErr w:type="spellEnd"/>
      <w:r w:rsidR="00E57EC9">
        <w:t xml:space="preserve">, </w:t>
      </w:r>
      <w:r w:rsidRPr="00034910">
        <w:t>quelque peu terrifié par son exalt</w:t>
      </w:r>
      <w:r w:rsidRPr="00034910">
        <w:t>a</w:t>
      </w:r>
      <w:r w:rsidRPr="00034910">
        <w:t>tion</w:t>
      </w:r>
      <w:r w:rsidR="00E57EC9">
        <w:t xml:space="preserve">, </w:t>
      </w:r>
      <w:r w:rsidRPr="00034910">
        <w:t>il se rendit sur le port</w:t>
      </w:r>
      <w:r w:rsidR="00E57EC9">
        <w:t xml:space="preserve">, </w:t>
      </w:r>
      <w:r w:rsidRPr="00034910">
        <w:t>interrogea</w:t>
      </w:r>
      <w:r w:rsidR="00E57EC9">
        <w:t xml:space="preserve">, </w:t>
      </w:r>
      <w:r w:rsidRPr="00034910">
        <w:t>distribua des pourbo</w:t>
      </w:r>
      <w:r w:rsidRPr="00034910">
        <w:t>i</w:t>
      </w:r>
      <w:r w:rsidRPr="00034910">
        <w:t>res</w:t>
      </w:r>
      <w:r w:rsidR="00E57EC9">
        <w:t>.</w:t>
      </w:r>
    </w:p>
    <w:p w14:paraId="3B638F68" w14:textId="77777777" w:rsidR="00E57EC9" w:rsidRDefault="00776CEA" w:rsidP="00E57EC9">
      <w:r w:rsidRPr="00034910">
        <w:t>Au bout d</w:t>
      </w:r>
      <w:r w:rsidR="00E57EC9">
        <w:t>’</w:t>
      </w:r>
      <w:r w:rsidRPr="00034910">
        <w:t>une demi-heure</w:t>
      </w:r>
      <w:r w:rsidR="00E57EC9">
        <w:t xml:space="preserve">, </w:t>
      </w:r>
      <w:r w:rsidRPr="00034910">
        <w:t>il était absolument fixé</w:t>
      </w:r>
      <w:r w:rsidR="00E57EC9">
        <w:t>.</w:t>
      </w:r>
    </w:p>
    <w:p w14:paraId="00243A44" w14:textId="77777777" w:rsidR="00E57EC9" w:rsidRDefault="00776CEA" w:rsidP="00E57EC9">
      <w:r w:rsidRPr="00034910">
        <w:t>Un seul steamer avait pris la mer le matin</w:t>
      </w:r>
      <w:r w:rsidR="00E57EC9">
        <w:t xml:space="preserve">. </w:t>
      </w:r>
      <w:r w:rsidRPr="00034910">
        <w:t>C</w:t>
      </w:r>
      <w:r w:rsidR="00E57EC9">
        <w:t>’</w:t>
      </w:r>
      <w:r w:rsidRPr="00034910">
        <w:t xml:space="preserve">était le </w:t>
      </w:r>
      <w:r w:rsidRPr="00034910">
        <w:rPr>
          <w:i/>
          <w:iCs/>
        </w:rPr>
        <w:t xml:space="preserve">White-Bird </w:t>
      </w:r>
      <w:r w:rsidRPr="00034910">
        <w:t>de la compagnie de navigation Californie-Alaska</w:t>
      </w:r>
      <w:r w:rsidR="00E57EC9">
        <w:t xml:space="preserve">, </w:t>
      </w:r>
      <w:r w:rsidRPr="00034910">
        <w:t>dont les ports terminus sont San-Francisco et Valdez</w:t>
      </w:r>
      <w:r w:rsidR="00E57EC9">
        <w:t xml:space="preserve">, </w:t>
      </w:r>
      <w:r w:rsidRPr="00034910">
        <w:t>avec escale à Sea</w:t>
      </w:r>
      <w:r w:rsidRPr="00034910">
        <w:t>t</w:t>
      </w:r>
      <w:r w:rsidRPr="00034910">
        <w:t>tle</w:t>
      </w:r>
      <w:r w:rsidR="00E57EC9">
        <w:t xml:space="preserve">. </w:t>
      </w:r>
      <w:r w:rsidRPr="00034910">
        <w:t>Or</w:t>
      </w:r>
      <w:r w:rsidR="00E57EC9">
        <w:t xml:space="preserve">, </w:t>
      </w:r>
      <w:r w:rsidRPr="00034910">
        <w:t xml:space="preserve">ce steamer était précisément celui sur </w:t>
      </w:r>
      <w:r w:rsidRPr="00034910">
        <w:lastRenderedPageBreak/>
        <w:t>lequel les aut</w:t>
      </w:r>
      <w:r w:rsidRPr="00034910">
        <w:t>o</w:t>
      </w:r>
      <w:r w:rsidRPr="00034910">
        <w:t xml:space="preserve">mobiles de Dion et </w:t>
      </w:r>
      <w:proofErr w:type="spellStart"/>
      <w:r w:rsidRPr="00034910">
        <w:t>Botera</w:t>
      </w:r>
      <w:proofErr w:type="spellEnd"/>
      <w:r w:rsidRPr="00034910">
        <w:t xml:space="preserve"> avaient été embarquées</w:t>
      </w:r>
      <w:r w:rsidR="00E57EC9">
        <w:t>.</w:t>
      </w:r>
    </w:p>
    <w:p w14:paraId="77BFA88E" w14:textId="77777777" w:rsidR="00E57EC9" w:rsidRDefault="00776CEA" w:rsidP="00E57EC9">
      <w:r w:rsidRPr="00C002E9">
        <w:t xml:space="preserve">Il </w:t>
      </w:r>
      <w:r w:rsidRPr="00034910">
        <w:t>n</w:t>
      </w:r>
      <w:r w:rsidR="00E57EC9">
        <w:t>’</w:t>
      </w:r>
      <w:r w:rsidRPr="00034910">
        <w:t>y avait pas de doute</w:t>
      </w:r>
      <w:r w:rsidR="00E57EC9">
        <w:t xml:space="preserve">. </w:t>
      </w:r>
      <w:r w:rsidRPr="00034910">
        <w:t>La jeune fille avait pris passage sur ce bateau</w:t>
      </w:r>
      <w:r w:rsidR="00E57EC9">
        <w:t>.</w:t>
      </w:r>
    </w:p>
    <w:p w14:paraId="6A5DA619" w14:textId="0852051C" w:rsidR="00E57EC9" w:rsidRDefault="00776CEA" w:rsidP="00E57EC9">
      <w:r w:rsidRPr="00034910">
        <w:t>Tout restait ténébreux</w:t>
      </w:r>
      <w:r w:rsidR="00E57EC9">
        <w:t xml:space="preserve">, </w:t>
      </w:r>
      <w:r w:rsidRPr="00034910">
        <w:t>inexplicable</w:t>
      </w:r>
      <w:r w:rsidR="00E57EC9">
        <w:t xml:space="preserve"> : </w:t>
      </w:r>
      <w:r w:rsidRPr="00034910">
        <w:t>L</w:t>
      </w:r>
      <w:r w:rsidR="00E57EC9">
        <w:t>’</w:t>
      </w:r>
      <w:r w:rsidRPr="00034910">
        <w:t>homme mourant r</w:t>
      </w:r>
      <w:r w:rsidRPr="00034910">
        <w:t>e</w:t>
      </w:r>
      <w:r w:rsidRPr="00034910">
        <w:t>trouvant des forces pour disparaître</w:t>
      </w:r>
      <w:r w:rsidR="00E57EC9">
        <w:t xml:space="preserve"> ; </w:t>
      </w:r>
      <w:proofErr w:type="spellStart"/>
      <w:r w:rsidRPr="00034910">
        <w:t>Fleuriane</w:t>
      </w:r>
      <w:proofErr w:type="spellEnd"/>
      <w:r w:rsidRPr="00034910">
        <w:t xml:space="preserve"> s</w:t>
      </w:r>
      <w:r w:rsidR="00E57EC9">
        <w:t>’</w:t>
      </w:r>
      <w:r w:rsidRPr="00034910">
        <w:t>embarquant à l</w:t>
      </w:r>
      <w:r w:rsidR="00E57EC9">
        <w:t>’</w:t>
      </w:r>
      <w:r w:rsidRPr="00034910">
        <w:t>heure même où son adversaire s</w:t>
      </w:r>
      <w:r w:rsidR="00E57EC9">
        <w:t>’</w:t>
      </w:r>
      <w:r w:rsidRPr="00034910">
        <w:t>absorbait dans l</w:t>
      </w:r>
      <w:r w:rsidR="00E57EC9">
        <w:t>’</w:t>
      </w:r>
      <w:r w:rsidRPr="00034910">
        <w:t>enquête jud</w:t>
      </w:r>
      <w:r w:rsidRPr="00034910">
        <w:t>i</w:t>
      </w:r>
      <w:r w:rsidRPr="00034910">
        <w:t>ciaire au Bon-Garçon-Vert</w:t>
      </w:r>
      <w:r w:rsidR="00E57EC9">
        <w:t xml:space="preserve">. </w:t>
      </w:r>
      <w:r w:rsidRPr="00034910">
        <w:t>Jusqu</w:t>
      </w:r>
      <w:r w:rsidR="00E57EC9">
        <w:t>’</w:t>
      </w:r>
      <w:r w:rsidRPr="00034910">
        <w:t xml:space="preserve">au silence de </w:t>
      </w:r>
      <w:r w:rsidR="00E57EC9">
        <w:t>M</w:t>
      </w:r>
      <w:r w:rsidR="00E57EC9" w:rsidRPr="00E57EC9">
        <w:rPr>
          <w:vertAlign w:val="superscript"/>
        </w:rPr>
        <w:t>me</w:t>
      </w:r>
      <w:r w:rsidR="00E57EC9">
        <w:t> </w:t>
      </w:r>
      <w:proofErr w:type="spellStart"/>
      <w:r w:rsidRPr="00034910">
        <w:t>Patorne</w:t>
      </w:r>
      <w:proofErr w:type="spellEnd"/>
      <w:r w:rsidR="00E57EC9">
        <w:t xml:space="preserve">, </w:t>
      </w:r>
      <w:r w:rsidRPr="00034910">
        <w:t>de cette sotte femme dont un espoir habilement suggéré avait fait son esclave</w:t>
      </w:r>
      <w:r w:rsidR="00E57EC9">
        <w:t>.</w:t>
      </w:r>
    </w:p>
    <w:p w14:paraId="6A7A7F45" w14:textId="77777777" w:rsidR="00E57EC9" w:rsidRDefault="00776CEA" w:rsidP="00E57EC9">
      <w:r w:rsidRPr="00034910">
        <w:t>Évidemment</w:t>
      </w:r>
      <w:r w:rsidR="00E57EC9">
        <w:t xml:space="preserve">, </w:t>
      </w:r>
      <w:r w:rsidRPr="00034910">
        <w:t>si cette dernière ne l</w:t>
      </w:r>
      <w:r w:rsidR="00E57EC9">
        <w:t>’</w:t>
      </w:r>
      <w:r w:rsidRPr="00034910">
        <w:t>avait pas averti du d</w:t>
      </w:r>
      <w:r w:rsidRPr="00034910">
        <w:t>é</w:t>
      </w:r>
      <w:r w:rsidRPr="00034910">
        <w:t>part</w:t>
      </w:r>
      <w:r w:rsidR="00E57EC9">
        <w:t xml:space="preserve">, </w:t>
      </w:r>
      <w:r w:rsidRPr="00034910">
        <w:t>c</w:t>
      </w:r>
      <w:r w:rsidR="00E57EC9">
        <w:t>’</w:t>
      </w:r>
      <w:r w:rsidRPr="00034910">
        <w:t>est qu</w:t>
      </w:r>
      <w:r w:rsidR="00E57EC9">
        <w:t>’</w:t>
      </w:r>
      <w:r w:rsidRPr="00034910">
        <w:t>elle l</w:t>
      </w:r>
      <w:r w:rsidR="00E57EC9">
        <w:t>’</w:t>
      </w:r>
      <w:r w:rsidRPr="00034910">
        <w:t>ignorait</w:t>
      </w:r>
      <w:r w:rsidR="00E57EC9">
        <w:t>.</w:t>
      </w:r>
    </w:p>
    <w:p w14:paraId="34301D75" w14:textId="77777777" w:rsidR="00E57EC9" w:rsidRDefault="00776CEA" w:rsidP="00E57EC9">
      <w:r w:rsidRPr="00034910">
        <w:t>Larmette ne se trompait pas dans son appréciation gén</w:t>
      </w:r>
      <w:r w:rsidRPr="00034910">
        <w:t>é</w:t>
      </w:r>
      <w:r w:rsidRPr="00034910">
        <w:t>rale</w:t>
      </w:r>
      <w:r w:rsidR="00E57EC9">
        <w:t xml:space="preserve">. </w:t>
      </w:r>
      <w:r w:rsidRPr="00034910">
        <w:t>Voici comment le départ</w:t>
      </w:r>
      <w:r w:rsidR="00E57EC9">
        <w:t xml:space="preserve">, </w:t>
      </w:r>
      <w:r w:rsidRPr="00034910">
        <w:rPr>
          <w:i/>
          <w:iCs/>
        </w:rPr>
        <w:t>auquel la gentille Canadienne ne songeait même pas le matin</w:t>
      </w:r>
      <w:r w:rsidR="00E57EC9">
        <w:rPr>
          <w:i/>
          <w:iCs/>
        </w:rPr>
        <w:t xml:space="preserve">, </w:t>
      </w:r>
      <w:r w:rsidRPr="00034910">
        <w:t>s</w:t>
      </w:r>
      <w:r w:rsidR="00E57EC9">
        <w:t>’</w:t>
      </w:r>
      <w:r w:rsidRPr="00034910">
        <w:t>était préparé</w:t>
      </w:r>
      <w:r w:rsidR="00E57EC9">
        <w:t xml:space="preserve">, </w:t>
      </w:r>
      <w:r w:rsidRPr="00034910">
        <w:t>exécuté</w:t>
      </w:r>
      <w:r w:rsidR="00E57EC9">
        <w:t xml:space="preserve">, </w:t>
      </w:r>
      <w:r w:rsidRPr="00034910">
        <w:t>accompli</w:t>
      </w:r>
      <w:r w:rsidR="00E57EC9">
        <w:t>.</w:t>
      </w:r>
    </w:p>
    <w:p w14:paraId="1589D290" w14:textId="4D81883C" w:rsidR="00E57EC9" w:rsidRDefault="00776CEA" w:rsidP="00E57EC9">
      <w:r w:rsidRPr="00034910">
        <w:t>Le matin même</w:t>
      </w:r>
      <w:r w:rsidR="00E57EC9">
        <w:t xml:space="preserve">, </w:t>
      </w:r>
      <w:r w:rsidRPr="00034910">
        <w:t>un peu avant neuf heures</w:t>
      </w:r>
      <w:r w:rsidR="00E57EC9">
        <w:t xml:space="preserve">, </w:t>
      </w:r>
      <w:r w:rsidRPr="00034910">
        <w:t>c</w:t>
      </w:r>
      <w:r w:rsidR="00E57EC9">
        <w:t>’</w:t>
      </w:r>
      <w:r w:rsidRPr="00034910">
        <w:t>est-à-dire au moment où le joaillier et son complice se mêlaient à la foule</w:t>
      </w:r>
      <w:r w:rsidR="00E57EC9">
        <w:t xml:space="preserve">, </w:t>
      </w:r>
      <w:r w:rsidRPr="00034910">
        <w:t>une lettre était arrivée à l</w:t>
      </w:r>
      <w:r w:rsidR="00E57EC9">
        <w:t>’</w:t>
      </w:r>
      <w:r w:rsidRPr="00034910">
        <w:t xml:space="preserve">adresse de </w:t>
      </w:r>
      <w:r w:rsidR="00E57EC9">
        <w:t>M</w:t>
      </w:r>
      <w:r w:rsidR="00E57EC9" w:rsidRPr="00E57EC9">
        <w:rPr>
          <w:vertAlign w:val="superscript"/>
        </w:rPr>
        <w:t>lle</w:t>
      </w:r>
      <w:r w:rsidR="00E57EC9">
        <w:t> </w:t>
      </w:r>
      <w:proofErr w:type="spellStart"/>
      <w:r w:rsidRPr="00034910">
        <w:t>Fleuriane</w:t>
      </w:r>
      <w:proofErr w:type="spellEnd"/>
      <w:r w:rsidRPr="00034910">
        <w:t xml:space="preserve"> Defrance</w:t>
      </w:r>
      <w:r w:rsidR="00E57EC9">
        <w:t>.</w:t>
      </w:r>
    </w:p>
    <w:p w14:paraId="6703A60D" w14:textId="77777777" w:rsidR="00E57EC9" w:rsidRDefault="00776CEA" w:rsidP="00E57EC9">
      <w:r w:rsidRPr="00034910">
        <w:t xml:space="preserve">Jean </w:t>
      </w:r>
      <w:proofErr w:type="spellStart"/>
      <w:r w:rsidRPr="00034910">
        <w:t>Brot</w:t>
      </w:r>
      <w:proofErr w:type="spellEnd"/>
      <w:r w:rsidR="00E57EC9">
        <w:t xml:space="preserve">, </w:t>
      </w:r>
      <w:r w:rsidRPr="00034910">
        <w:t>qui</w:t>
      </w:r>
      <w:r w:rsidR="00E57EC9">
        <w:t xml:space="preserve">, </w:t>
      </w:r>
      <w:r w:rsidRPr="00034910">
        <w:t>depuis sept heures</w:t>
      </w:r>
      <w:r w:rsidR="00E57EC9">
        <w:t xml:space="preserve">, </w:t>
      </w:r>
      <w:r w:rsidRPr="00034910">
        <w:t>surveillait les abords du bureau de l</w:t>
      </w:r>
      <w:r w:rsidR="00E57EC9">
        <w:t>’</w:t>
      </w:r>
      <w:r w:rsidRPr="00034910">
        <w:t>hôtel</w:t>
      </w:r>
      <w:r w:rsidR="00E57EC9">
        <w:t xml:space="preserve">, </w:t>
      </w:r>
      <w:r w:rsidRPr="00034910">
        <w:t>l</w:t>
      </w:r>
      <w:r w:rsidR="00E57EC9">
        <w:t>’</w:t>
      </w:r>
      <w:r w:rsidRPr="00034910">
        <w:t>avait presque arrachée des mains du distr</w:t>
      </w:r>
      <w:r w:rsidRPr="00034910">
        <w:t>i</w:t>
      </w:r>
      <w:r w:rsidRPr="00034910">
        <w:t>buteur de la poste et l</w:t>
      </w:r>
      <w:r w:rsidR="00E57EC9">
        <w:t>’</w:t>
      </w:r>
      <w:r w:rsidRPr="00034910">
        <w:t>avait portée à sa destinataire</w:t>
      </w:r>
      <w:r w:rsidR="00E57EC9">
        <w:t xml:space="preserve">. </w:t>
      </w:r>
      <w:proofErr w:type="spellStart"/>
      <w:r w:rsidRPr="00034910">
        <w:t>Fleuriane</w:t>
      </w:r>
      <w:proofErr w:type="spellEnd"/>
      <w:r w:rsidRPr="00034910">
        <w:t xml:space="preserve"> avait lu ce qui suit</w:t>
      </w:r>
      <w:r w:rsidR="00E57EC9">
        <w:t> :</w:t>
      </w:r>
    </w:p>
    <w:p w14:paraId="0F979397" w14:textId="1E18F092" w:rsidR="00E57EC9" w:rsidRDefault="00E57EC9" w:rsidP="00E57EC9">
      <w:r>
        <w:t>« </w:t>
      </w:r>
      <w:r w:rsidR="00776CEA" w:rsidRPr="00034910">
        <w:t>Chère enfant</w:t>
      </w:r>
      <w:r>
        <w:t xml:space="preserve">, </w:t>
      </w:r>
      <w:r w:rsidR="00776CEA" w:rsidRPr="00034910">
        <w:t>à neuf heures et demie très exactement</w:t>
      </w:r>
      <w:r>
        <w:t xml:space="preserve">, </w:t>
      </w:r>
      <w:r w:rsidR="00776CEA" w:rsidRPr="00034910">
        <w:t xml:space="preserve">quittez </w:t>
      </w:r>
      <w:proofErr w:type="spellStart"/>
      <w:r w:rsidR="00776CEA" w:rsidRPr="00034910">
        <w:t>Jippy-Pavilion</w:t>
      </w:r>
      <w:proofErr w:type="spellEnd"/>
      <w:r w:rsidR="00776CEA" w:rsidRPr="00034910">
        <w:t xml:space="preserve"> en compagnie de </w:t>
      </w:r>
      <w:r>
        <w:t>M</w:t>
      </w:r>
      <w:r w:rsidRPr="00E57EC9">
        <w:rPr>
          <w:vertAlign w:val="superscript"/>
        </w:rPr>
        <w:t>me</w:t>
      </w:r>
      <w:r>
        <w:t> </w:t>
      </w:r>
      <w:proofErr w:type="spellStart"/>
      <w:r w:rsidR="00776CEA" w:rsidRPr="00034910">
        <w:t>Patorne</w:t>
      </w:r>
      <w:proofErr w:type="spellEnd"/>
      <w:r w:rsidR="00776CEA" w:rsidRPr="00034910">
        <w:t xml:space="preserve"> et du boy Jean</w:t>
      </w:r>
      <w:r>
        <w:t xml:space="preserve">, </w:t>
      </w:r>
      <w:r w:rsidR="00776CEA" w:rsidRPr="00034910">
        <w:t>sous prétexte de promenade ou autre</w:t>
      </w:r>
      <w:r>
        <w:t xml:space="preserve">. </w:t>
      </w:r>
      <w:r w:rsidR="00776CEA" w:rsidRPr="00034910">
        <w:t>Rendez-vous sans affectation au port</w:t>
      </w:r>
      <w:r>
        <w:t xml:space="preserve">. </w:t>
      </w:r>
      <w:r w:rsidR="00776CEA" w:rsidRPr="00034910">
        <w:t xml:space="preserve">Le </w:t>
      </w:r>
      <w:r w:rsidR="00776CEA" w:rsidRPr="00034910">
        <w:rPr>
          <w:i/>
          <w:iCs/>
        </w:rPr>
        <w:t xml:space="preserve">White-Bird </w:t>
      </w:r>
      <w:r w:rsidR="00776CEA" w:rsidRPr="00034910">
        <w:t>sera sous pression</w:t>
      </w:r>
      <w:r>
        <w:t xml:space="preserve">, </w:t>
      </w:r>
      <w:r w:rsidR="00776CEA" w:rsidRPr="00034910">
        <w:t>car</w:t>
      </w:r>
      <w:r>
        <w:t xml:space="preserve">, </w:t>
      </w:r>
      <w:r w:rsidR="00776CEA" w:rsidRPr="00034910">
        <w:t>à dix heures</w:t>
      </w:r>
      <w:r>
        <w:t xml:space="preserve">, </w:t>
      </w:r>
      <w:r w:rsidR="00776CEA" w:rsidRPr="00034910">
        <w:t>il doit sortir des bassins</w:t>
      </w:r>
      <w:r>
        <w:t>.</w:t>
      </w:r>
    </w:p>
    <w:p w14:paraId="09DEE74F" w14:textId="77777777" w:rsidR="00E57EC9" w:rsidRDefault="00E57EC9" w:rsidP="00E57EC9">
      <w:pPr>
        <w:rPr>
          <w:i/>
          <w:iCs/>
        </w:rPr>
      </w:pPr>
      <w:r>
        <w:lastRenderedPageBreak/>
        <w:t>« </w:t>
      </w:r>
      <w:r w:rsidR="00776CEA" w:rsidRPr="00034910">
        <w:t>En le voyant</w:t>
      </w:r>
      <w:r>
        <w:t xml:space="preserve">, </w:t>
      </w:r>
      <w:r w:rsidR="00776CEA" w:rsidRPr="00034910">
        <w:t>vous entraînerez vos compagnons sur le pont</w:t>
      </w:r>
      <w:r>
        <w:t xml:space="preserve">, </w:t>
      </w:r>
      <w:r w:rsidR="00776CEA" w:rsidRPr="00034910">
        <w:rPr>
          <w:i/>
          <w:iCs/>
        </w:rPr>
        <w:t>afin de faire quelques recommandations concernant le transport de votre automobile</w:t>
      </w:r>
      <w:r>
        <w:rPr>
          <w:i/>
          <w:iCs/>
        </w:rPr>
        <w:t>.</w:t>
      </w:r>
    </w:p>
    <w:p w14:paraId="43F92F23" w14:textId="77777777" w:rsidR="00E57EC9" w:rsidRDefault="00E57EC9" w:rsidP="00E57EC9">
      <w:r>
        <w:t>« </w:t>
      </w:r>
      <w:r w:rsidR="00776CEA" w:rsidRPr="00034910">
        <w:t>Une curiosité soudaine vous incitera à visiter les cabines que vous auriez pu occuper</w:t>
      </w:r>
      <w:r>
        <w:t xml:space="preserve">. </w:t>
      </w:r>
      <w:r w:rsidR="00776CEA" w:rsidRPr="00034910">
        <w:t xml:space="preserve">Une </w:t>
      </w:r>
      <w:proofErr w:type="spellStart"/>
      <w:r w:rsidR="00776CEA" w:rsidRPr="00034910">
        <w:t>fois là</w:t>
      </w:r>
      <w:proofErr w:type="spellEnd"/>
      <w:r>
        <w:t xml:space="preserve">, </w:t>
      </w:r>
      <w:r w:rsidR="00776CEA" w:rsidRPr="00034910">
        <w:t xml:space="preserve">un revolver braqué sur la dame </w:t>
      </w:r>
      <w:proofErr w:type="spellStart"/>
      <w:r w:rsidR="00776CEA" w:rsidRPr="00034910">
        <w:t>Patorne</w:t>
      </w:r>
      <w:proofErr w:type="spellEnd"/>
      <w:r w:rsidR="00776CEA" w:rsidRPr="00034910">
        <w:t xml:space="preserve"> la convaincra de l</w:t>
      </w:r>
      <w:r>
        <w:t>’</w:t>
      </w:r>
      <w:r w:rsidR="00776CEA" w:rsidRPr="00034910">
        <w:t>utilité de ne pas faire un mouvement</w:t>
      </w:r>
      <w:r>
        <w:t>.</w:t>
      </w:r>
    </w:p>
    <w:p w14:paraId="06B7C29C" w14:textId="77777777" w:rsidR="00E57EC9" w:rsidRDefault="00E57EC9" w:rsidP="00E57EC9">
      <w:r>
        <w:t>« </w:t>
      </w:r>
      <w:r w:rsidR="00776CEA" w:rsidRPr="00034910">
        <w:t>À dix heures</w:t>
      </w:r>
      <w:r>
        <w:t xml:space="preserve">, </w:t>
      </w:r>
      <w:r w:rsidR="00776CEA" w:rsidRPr="00034910">
        <w:t>le steamer se mettra en marche</w:t>
      </w:r>
      <w:r>
        <w:t xml:space="preserve">. </w:t>
      </w:r>
      <w:r w:rsidR="00776CEA" w:rsidRPr="00034910">
        <w:t>Vingt m</w:t>
      </w:r>
      <w:r w:rsidR="00776CEA" w:rsidRPr="00034910">
        <w:t>i</w:t>
      </w:r>
      <w:r w:rsidR="00776CEA" w:rsidRPr="00034910">
        <w:t>nutes plus tard</w:t>
      </w:r>
      <w:r>
        <w:t xml:space="preserve">, </w:t>
      </w:r>
      <w:r w:rsidR="00776CEA" w:rsidRPr="00034910">
        <w:t>vous laisserez votre dame de compagnie libre de se promener sur le pont</w:t>
      </w:r>
      <w:r>
        <w:t>.</w:t>
      </w:r>
    </w:p>
    <w:p w14:paraId="7E3FF526" w14:textId="77777777" w:rsidR="00E57EC9" w:rsidRDefault="00E57EC9" w:rsidP="00E57EC9">
      <w:r>
        <w:t>« </w:t>
      </w:r>
      <w:r w:rsidR="00776CEA" w:rsidRPr="00034910">
        <w:t>On n</w:t>
      </w:r>
      <w:r>
        <w:t>’</w:t>
      </w:r>
      <w:r w:rsidR="00776CEA" w:rsidRPr="00034910">
        <w:t>aura plus à s</w:t>
      </w:r>
      <w:r>
        <w:t>’</w:t>
      </w:r>
      <w:r w:rsidR="00776CEA" w:rsidRPr="00034910">
        <w:t>occuper à la fois de vous protéger et de combattre Larmette</w:t>
      </w:r>
      <w:r>
        <w:t xml:space="preserve">, </w:t>
      </w:r>
      <w:r w:rsidR="00776CEA" w:rsidRPr="00034910">
        <w:t>mais simplement de lutter contre ce drôle</w:t>
      </w:r>
      <w:r>
        <w:t xml:space="preserve"> ; </w:t>
      </w:r>
      <w:r w:rsidR="00776CEA" w:rsidRPr="00034910">
        <w:t>ceci simplifiera la besogne</w:t>
      </w:r>
      <w:r>
        <w:t>.</w:t>
      </w:r>
    </w:p>
    <w:p w14:paraId="5A39A706" w14:textId="77777777" w:rsidR="00E57EC9" w:rsidRDefault="00E57EC9" w:rsidP="00E57EC9">
      <w:r>
        <w:t>« </w:t>
      </w:r>
      <w:r w:rsidR="00776CEA" w:rsidRPr="00034910">
        <w:t>Partez sans crainte</w:t>
      </w:r>
      <w:r>
        <w:t xml:space="preserve">. </w:t>
      </w:r>
      <w:r w:rsidR="00776CEA" w:rsidRPr="00034910">
        <w:rPr>
          <w:i/>
          <w:iCs/>
        </w:rPr>
        <w:t>Celui qui a votre cœur sera guéri</w:t>
      </w:r>
      <w:r>
        <w:rPr>
          <w:i/>
          <w:iCs/>
        </w:rPr>
        <w:t xml:space="preserve">, </w:t>
      </w:r>
      <w:r w:rsidR="00776CEA" w:rsidRPr="00034910">
        <w:rPr>
          <w:i/>
          <w:iCs/>
        </w:rPr>
        <w:t>je puis vous l</w:t>
      </w:r>
      <w:r>
        <w:rPr>
          <w:i/>
          <w:iCs/>
        </w:rPr>
        <w:t>’</w:t>
      </w:r>
      <w:r w:rsidR="00776CEA" w:rsidRPr="00034910">
        <w:rPr>
          <w:i/>
          <w:iCs/>
        </w:rPr>
        <w:t>affirmer</w:t>
      </w:r>
      <w:r>
        <w:rPr>
          <w:i/>
          <w:iCs/>
        </w:rPr>
        <w:t xml:space="preserve">. </w:t>
      </w:r>
      <w:r w:rsidR="00776CEA" w:rsidRPr="00034910">
        <w:t>Obéir</w:t>
      </w:r>
      <w:r>
        <w:t xml:space="preserve">, </w:t>
      </w:r>
      <w:r w:rsidR="00776CEA" w:rsidRPr="00034910">
        <w:t>c</w:t>
      </w:r>
      <w:r>
        <w:t>’</w:t>
      </w:r>
      <w:r w:rsidR="00776CEA" w:rsidRPr="00034910">
        <w:t>est collaborer à son salut</w:t>
      </w:r>
      <w:r>
        <w:t xml:space="preserve">, </w:t>
      </w:r>
      <w:r w:rsidR="00776CEA" w:rsidRPr="00034910">
        <w:t>compr</w:t>
      </w:r>
      <w:r w:rsidR="00776CEA" w:rsidRPr="00034910">
        <w:t>e</w:t>
      </w:r>
      <w:r w:rsidR="00776CEA" w:rsidRPr="00034910">
        <w:t>nez-le bien</w:t>
      </w:r>
      <w:r>
        <w:t xml:space="preserve">. </w:t>
      </w:r>
      <w:r w:rsidR="00776CEA" w:rsidRPr="00034910">
        <w:t>Donc obéissez</w:t>
      </w:r>
      <w:r>
        <w:t>.</w:t>
      </w:r>
    </w:p>
    <w:p w14:paraId="7CC1D1F7" w14:textId="77777777" w:rsidR="00E57EC9" w:rsidRDefault="00E57EC9" w:rsidP="00E57EC9">
      <w:r>
        <w:t>« </w:t>
      </w:r>
      <w:r w:rsidR="00776CEA" w:rsidRPr="00034910">
        <w:t>Et recevez le baiser de cœur de votre père</w:t>
      </w:r>
      <w:r>
        <w:t>.</w:t>
      </w:r>
    </w:p>
    <w:p w14:paraId="2274E1AB" w14:textId="70C97CB3" w:rsidR="00E57EC9" w:rsidRDefault="00E57EC9" w:rsidP="00E57EC9">
      <w:pPr>
        <w:jc w:val="right"/>
      </w:pPr>
      <w:r>
        <w:t>« </w:t>
      </w:r>
      <w:r w:rsidR="00BC2D44" w:rsidRPr="00E57EC9">
        <w:t>R</w:t>
      </w:r>
      <w:r>
        <w:t xml:space="preserve">. </w:t>
      </w:r>
      <w:r w:rsidR="00BC2D44" w:rsidRPr="00E57EC9">
        <w:t>-D</w:t>
      </w:r>
      <w:r>
        <w:t xml:space="preserve">. </w:t>
      </w:r>
      <w:r w:rsidR="00776CEA" w:rsidRPr="00E57EC9">
        <w:t>-C</w:t>
      </w:r>
      <w:r>
        <w:t xml:space="preserve">. </w:t>
      </w:r>
      <w:r w:rsidR="00776CEA" w:rsidRPr="00E57EC9">
        <w:rPr>
          <w:szCs w:val="32"/>
        </w:rPr>
        <w:t>DEFRANCE</w:t>
      </w:r>
      <w:r>
        <w:rPr>
          <w:szCs w:val="32"/>
        </w:rPr>
        <w:t>. »</w:t>
      </w:r>
    </w:p>
    <w:p w14:paraId="6049237C" w14:textId="260DAF61" w:rsidR="00E57EC9" w:rsidRDefault="00E57EC9" w:rsidP="00E57EC9">
      <w:r>
        <w:t>« </w:t>
      </w:r>
      <w:r w:rsidRPr="00034910">
        <w:rPr>
          <w:i/>
          <w:iCs/>
        </w:rPr>
        <w:t>P</w:t>
      </w:r>
      <w:r>
        <w:rPr>
          <w:i/>
          <w:iCs/>
        </w:rPr>
        <w:t>.</w:t>
      </w:r>
      <w:r w:rsidRPr="00034910">
        <w:rPr>
          <w:i/>
          <w:iCs/>
        </w:rPr>
        <w:t>S</w:t>
      </w:r>
      <w:r>
        <w:rPr>
          <w:i/>
          <w:iCs/>
        </w:rPr>
        <w:t xml:space="preserve">. </w:t>
      </w:r>
      <w:r>
        <w:t xml:space="preserve">– </w:t>
      </w:r>
      <w:r w:rsidR="00776CEA" w:rsidRPr="00034910">
        <w:t xml:space="preserve">Lettre à </w:t>
      </w:r>
      <w:r w:rsidR="00776CEA" w:rsidRPr="00034910">
        <w:rPr>
          <w:i/>
          <w:iCs/>
        </w:rPr>
        <w:t xml:space="preserve">brûler </w:t>
      </w:r>
      <w:proofErr w:type="gramStart"/>
      <w:r w:rsidR="00776CEA" w:rsidRPr="00034910">
        <w:t>de suite</w:t>
      </w:r>
      <w:proofErr w:type="gramEnd"/>
      <w:r>
        <w:t>. »</w:t>
      </w:r>
    </w:p>
    <w:p w14:paraId="566D78E9" w14:textId="23E7C014" w:rsidR="00E57EC9" w:rsidRDefault="00776CEA" w:rsidP="00E57EC9">
      <w:r w:rsidRPr="00034910">
        <w:t>Il y avait dans cette épître d</w:t>
      </w:r>
      <w:r w:rsidR="00E57EC9">
        <w:t>’</w:t>
      </w:r>
      <w:r w:rsidRPr="00034910">
        <w:t>allure mystérieuse une phrase qui interdisait à la jeune fille la moindre résistance</w:t>
      </w:r>
      <w:r w:rsidR="00E57EC9">
        <w:t>. « </w:t>
      </w:r>
      <w:r w:rsidRPr="00034910">
        <w:t>Obéir</w:t>
      </w:r>
      <w:r w:rsidR="00E57EC9">
        <w:t xml:space="preserve">, </w:t>
      </w:r>
      <w:r w:rsidRPr="00034910">
        <w:t>écrivait son correspondant</w:t>
      </w:r>
      <w:r w:rsidR="00E57EC9">
        <w:t xml:space="preserve">, </w:t>
      </w:r>
      <w:r w:rsidRPr="00034910">
        <w:t>c</w:t>
      </w:r>
      <w:r w:rsidR="00E57EC9">
        <w:t>’</w:t>
      </w:r>
      <w:r w:rsidRPr="00034910">
        <w:t xml:space="preserve">est collaborer au salut de Dick </w:t>
      </w:r>
      <w:proofErr w:type="spellStart"/>
      <w:r w:rsidRPr="00034910">
        <w:t>Fann</w:t>
      </w:r>
      <w:proofErr w:type="spellEnd"/>
      <w:r w:rsidR="00E57EC9">
        <w:t>. »</w:t>
      </w:r>
    </w:p>
    <w:p w14:paraId="6136EA5E" w14:textId="77777777" w:rsidR="00E57EC9" w:rsidRDefault="00776CEA" w:rsidP="00E57EC9">
      <w:r w:rsidRPr="00034910">
        <w:t>S</w:t>
      </w:r>
      <w:r w:rsidR="00E57EC9">
        <w:t>’</w:t>
      </w:r>
      <w:r w:rsidRPr="00034910">
        <w:t>il n</w:t>
      </w:r>
      <w:r w:rsidR="00E57EC9">
        <w:t>’</w:t>
      </w:r>
      <w:r w:rsidRPr="00034910">
        <w:t>y avait eu en jeu que sa sécurité propre</w:t>
      </w:r>
      <w:r w:rsidR="00E57EC9">
        <w:t xml:space="preserve">, </w:t>
      </w:r>
      <w:r w:rsidRPr="00034910">
        <w:t>que l</w:t>
      </w:r>
      <w:r w:rsidR="00E57EC9">
        <w:t>’</w:t>
      </w:r>
      <w:r w:rsidRPr="00034910">
        <w:t>espoir de distancer Larmette</w:t>
      </w:r>
      <w:r w:rsidR="00E57EC9">
        <w:t xml:space="preserve">, </w:t>
      </w:r>
      <w:r w:rsidRPr="00034910">
        <w:t>de se mettre hors de son atteinte</w:t>
      </w:r>
      <w:r w:rsidR="00E57EC9">
        <w:t xml:space="preserve">, </w:t>
      </w:r>
      <w:proofErr w:type="spellStart"/>
      <w:r w:rsidRPr="00034910">
        <w:t>Fle</w:t>
      </w:r>
      <w:r w:rsidRPr="00034910">
        <w:t>u</w:t>
      </w:r>
      <w:r w:rsidRPr="00034910">
        <w:t>riane</w:t>
      </w:r>
      <w:proofErr w:type="spellEnd"/>
      <w:r w:rsidRPr="00034910">
        <w:t xml:space="preserve"> eût sans doute tergiversé</w:t>
      </w:r>
      <w:r w:rsidR="00E57EC9">
        <w:t xml:space="preserve">, </w:t>
      </w:r>
      <w:r w:rsidRPr="00034910">
        <w:t>mais il s</w:t>
      </w:r>
      <w:r w:rsidR="00E57EC9">
        <w:t>’</w:t>
      </w:r>
      <w:r w:rsidRPr="00034910">
        <w:t>agissait de coopérer à un acte utile au détective amateur</w:t>
      </w:r>
      <w:r w:rsidR="00E57EC9">
        <w:t>.</w:t>
      </w:r>
    </w:p>
    <w:p w14:paraId="67F66CD9" w14:textId="4B9EA53D" w:rsidR="00E57EC9" w:rsidRDefault="00776CEA" w:rsidP="00E57EC9">
      <w:r w:rsidRPr="00034910">
        <w:lastRenderedPageBreak/>
        <w:t>Donc</w:t>
      </w:r>
      <w:r w:rsidR="00E57EC9">
        <w:t xml:space="preserve">, </w:t>
      </w:r>
      <w:r w:rsidRPr="00034910">
        <w:t>abandonnant valises</w:t>
      </w:r>
      <w:r w:rsidR="00E57EC9">
        <w:t xml:space="preserve">, </w:t>
      </w:r>
      <w:r w:rsidRPr="00034910">
        <w:t>bagages à main</w:t>
      </w:r>
      <w:r w:rsidR="00E57EC9">
        <w:t xml:space="preserve"> (</w:t>
      </w:r>
      <w:r w:rsidRPr="00034910">
        <w:t>elle les re</w:t>
      </w:r>
      <w:r w:rsidRPr="00034910">
        <w:t>m</w:t>
      </w:r>
      <w:r w:rsidRPr="00034910">
        <w:t>placerait aisément à Seattle</w:t>
      </w:r>
      <w:r w:rsidR="00E57EC9">
        <w:t xml:space="preserve">, </w:t>
      </w:r>
      <w:r w:rsidRPr="00034910">
        <w:t>ou même à Valdez</w:t>
      </w:r>
      <w:r w:rsidR="00E57EC9">
        <w:t xml:space="preserve">), </w:t>
      </w:r>
      <w:r w:rsidRPr="00034910">
        <w:t xml:space="preserve">elle exprima le désir de faire une promenade et entraîna </w:t>
      </w:r>
      <w:r w:rsidR="00E57EC9">
        <w:t>M</w:t>
      </w:r>
      <w:r w:rsidR="00E57EC9" w:rsidRPr="00E57EC9">
        <w:rPr>
          <w:vertAlign w:val="superscript"/>
        </w:rPr>
        <w:t>me</w:t>
      </w:r>
      <w:r w:rsidR="00E57EC9">
        <w:t> </w:t>
      </w:r>
      <w:proofErr w:type="spellStart"/>
      <w:r w:rsidRPr="00034910">
        <w:t>Patorne</w:t>
      </w:r>
      <w:proofErr w:type="spellEnd"/>
      <w:r w:rsidRPr="00034910">
        <w:t xml:space="preserve"> sans d</w:t>
      </w:r>
      <w:r w:rsidRPr="00034910">
        <w:t>é</w:t>
      </w:r>
      <w:r w:rsidRPr="00034910">
        <w:t>fiance</w:t>
      </w:r>
      <w:r w:rsidR="00E57EC9">
        <w:t xml:space="preserve">, </w:t>
      </w:r>
      <w:r w:rsidRPr="00034910">
        <w:t xml:space="preserve">non sans avoir enjoint à Jean </w:t>
      </w:r>
      <w:proofErr w:type="spellStart"/>
      <w:r w:rsidRPr="00034910">
        <w:t>Brot</w:t>
      </w:r>
      <w:proofErr w:type="spellEnd"/>
      <w:r w:rsidRPr="00034910">
        <w:t xml:space="preserve"> de la rejoindre sans retard sur le port</w:t>
      </w:r>
      <w:r w:rsidR="00E57EC9">
        <w:t>.</w:t>
      </w:r>
    </w:p>
    <w:p w14:paraId="5BDD46D9" w14:textId="77777777" w:rsidR="00E57EC9" w:rsidRDefault="00776CEA" w:rsidP="00E57EC9">
      <w:pPr>
        <w:rPr>
          <w:i/>
          <w:iCs/>
        </w:rPr>
      </w:pPr>
      <w:r w:rsidRPr="00034910">
        <w:t>Seulement le gamin</w:t>
      </w:r>
      <w:r w:rsidR="00E57EC9">
        <w:t xml:space="preserve">, </w:t>
      </w:r>
      <w:r w:rsidRPr="00034910">
        <w:t>économe comme un vrai Parisien</w:t>
      </w:r>
      <w:r w:rsidR="00E57EC9">
        <w:t xml:space="preserve">, </w:t>
      </w:r>
      <w:r w:rsidRPr="00034910">
        <w:t>profita de ce que l</w:t>
      </w:r>
      <w:r w:rsidR="00E57EC9">
        <w:t>’</w:t>
      </w:r>
      <w:r w:rsidRPr="00034910">
        <w:t xml:space="preserve">attention générale se recentrait sur le </w:t>
      </w:r>
      <w:proofErr w:type="spellStart"/>
      <w:r w:rsidRPr="00034910">
        <w:t>Fellow</w:t>
      </w:r>
      <w:proofErr w:type="spellEnd"/>
      <w:r w:rsidRPr="00034910">
        <w:t>-Green</w:t>
      </w:r>
      <w:r w:rsidR="00E57EC9">
        <w:t xml:space="preserve">, </w:t>
      </w:r>
      <w:r w:rsidRPr="00034910">
        <w:t xml:space="preserve">pour emporter les menus bagages par une petite porte située au fond des jardins de </w:t>
      </w:r>
      <w:proofErr w:type="spellStart"/>
      <w:r w:rsidRPr="00034910">
        <w:t>Jippy-Pavilion</w:t>
      </w:r>
      <w:proofErr w:type="spellEnd"/>
      <w:r w:rsidR="00E57EC9">
        <w:t xml:space="preserve"> ; </w:t>
      </w:r>
      <w:r w:rsidRPr="00034910">
        <w:t>dehors il héla un cab</w:t>
      </w:r>
      <w:r w:rsidR="00E57EC9">
        <w:t xml:space="preserve">, </w:t>
      </w:r>
      <w:r w:rsidRPr="00034910">
        <w:t>et il se fit conduire à l</w:t>
      </w:r>
      <w:r w:rsidR="00E57EC9">
        <w:t>’</w:t>
      </w:r>
      <w:r w:rsidRPr="00034910">
        <w:t xml:space="preserve">embarcadère du </w:t>
      </w:r>
      <w:r w:rsidRPr="00034910">
        <w:rPr>
          <w:i/>
          <w:iCs/>
        </w:rPr>
        <w:t>White-Bird</w:t>
      </w:r>
      <w:r w:rsidR="00E57EC9">
        <w:rPr>
          <w:i/>
          <w:iCs/>
        </w:rPr>
        <w:t>.</w:t>
      </w:r>
    </w:p>
    <w:p w14:paraId="71D1082F" w14:textId="77777777" w:rsidR="00E57EC9" w:rsidRDefault="00776CEA" w:rsidP="00E57EC9">
      <w:r w:rsidRPr="00034910">
        <w:t>Aussi</w:t>
      </w:r>
      <w:r w:rsidR="00E57EC9">
        <w:t xml:space="preserve">, </w:t>
      </w:r>
      <w:r w:rsidRPr="00034910">
        <w:t xml:space="preserve">quand </w:t>
      </w:r>
      <w:proofErr w:type="spellStart"/>
      <w:r w:rsidRPr="00034910">
        <w:t>Fleuriane</w:t>
      </w:r>
      <w:proofErr w:type="spellEnd"/>
      <w:r w:rsidRPr="00034910">
        <w:t xml:space="preserve"> et sa compagne parurent sur le quai</w:t>
      </w:r>
      <w:r w:rsidR="00E57EC9">
        <w:t xml:space="preserve">, </w:t>
      </w:r>
      <w:r w:rsidRPr="00034910">
        <w:t>le boy avait déjà disposé les colis dans les cabines retenues pour les deux dames</w:t>
      </w:r>
      <w:r w:rsidR="00E57EC9">
        <w:t>.</w:t>
      </w:r>
    </w:p>
    <w:p w14:paraId="0FF51FFA" w14:textId="77777777" w:rsidR="00E57EC9" w:rsidRDefault="00776CEA" w:rsidP="00E57EC9">
      <w:r w:rsidRPr="00034910">
        <w:t>La Canadienne fit franchir à la vieille dame de compagnie la passerelle reliant le steamer au quai</w:t>
      </w:r>
      <w:r w:rsidR="00E57EC9">
        <w:t xml:space="preserve">. </w:t>
      </w:r>
      <w:r w:rsidRPr="00034910">
        <w:t>Elle s</w:t>
      </w:r>
      <w:r w:rsidR="00E57EC9">
        <w:t>’</w:t>
      </w:r>
      <w:r w:rsidRPr="00034910">
        <w:t xml:space="preserve">enquit de sa </w:t>
      </w:r>
      <w:r w:rsidR="00BC2D44">
        <w:t>30</w:t>
      </w:r>
      <w:r w:rsidR="00E57EC9">
        <w:t xml:space="preserve"> </w:t>
      </w:r>
      <w:r w:rsidR="00BC2D44">
        <w:t>H</w:t>
      </w:r>
      <w:r w:rsidR="00E57EC9">
        <w:t xml:space="preserve"> </w:t>
      </w:r>
      <w:r w:rsidR="00BC2D44">
        <w:t>P</w:t>
      </w:r>
      <w:r w:rsidR="00E57EC9">
        <w:t xml:space="preserve">, </w:t>
      </w:r>
      <w:r w:rsidRPr="00034910">
        <w:t>la recommanda aux soins de l</w:t>
      </w:r>
      <w:r w:rsidR="00E57EC9">
        <w:t>’</w:t>
      </w:r>
      <w:r w:rsidRPr="00034910">
        <w:t>équipage</w:t>
      </w:r>
      <w:r w:rsidR="00E57EC9">
        <w:t xml:space="preserve">, </w:t>
      </w:r>
      <w:r w:rsidRPr="00034910">
        <w:t>promit une prime et</w:t>
      </w:r>
      <w:r w:rsidR="00E57EC9">
        <w:t xml:space="preserve">, </w:t>
      </w:r>
      <w:r w:rsidRPr="00034910">
        <w:t>finalement</w:t>
      </w:r>
      <w:r w:rsidR="00E57EC9">
        <w:t xml:space="preserve">, </w:t>
      </w:r>
      <w:r w:rsidRPr="00034910">
        <w:t>voulut donner un coup d</w:t>
      </w:r>
      <w:r w:rsidR="00E57EC9">
        <w:t>’</w:t>
      </w:r>
      <w:r w:rsidRPr="00034910">
        <w:t>œil aux cabines qu</w:t>
      </w:r>
      <w:r w:rsidR="00E57EC9">
        <w:t>’</w:t>
      </w:r>
      <w:r w:rsidRPr="00034910">
        <w:t xml:space="preserve">elle et </w:t>
      </w:r>
      <w:proofErr w:type="spellStart"/>
      <w:r w:rsidRPr="00034910">
        <w:t>Patorne</w:t>
      </w:r>
      <w:proofErr w:type="spellEnd"/>
      <w:r w:rsidRPr="00034910">
        <w:t xml:space="preserve"> eussent occupées si elles avaient pris passage à bord du bâtiment</w:t>
      </w:r>
      <w:r w:rsidR="00E57EC9">
        <w:t>.</w:t>
      </w:r>
    </w:p>
    <w:p w14:paraId="1260E631" w14:textId="77777777" w:rsidR="00E57EC9" w:rsidRDefault="00776CEA" w:rsidP="00E57EC9">
      <w:r w:rsidRPr="00034910">
        <w:t>Sous couleur d</w:t>
      </w:r>
      <w:r w:rsidR="00E57EC9">
        <w:t>’</w:t>
      </w:r>
      <w:r w:rsidRPr="00034910">
        <w:t>amadouer sa dame de compagnie</w:t>
      </w:r>
      <w:r w:rsidR="00E57EC9">
        <w:t xml:space="preserve">, </w:t>
      </w:r>
      <w:r w:rsidRPr="00034910">
        <w:t>la jeune fille la conduisit d</w:t>
      </w:r>
      <w:r w:rsidR="00E57EC9">
        <w:t>’</w:t>
      </w:r>
      <w:r w:rsidRPr="00034910">
        <w:t>abord au compartiment réservé à la ridicule personne</w:t>
      </w:r>
      <w:r w:rsidR="00E57EC9">
        <w:t xml:space="preserve">, </w:t>
      </w:r>
      <w:r w:rsidRPr="00034910">
        <w:t>attention dont celle-ci se déclara touchée</w:t>
      </w:r>
      <w:r w:rsidR="00E57EC9">
        <w:t>.</w:t>
      </w:r>
    </w:p>
    <w:p w14:paraId="00D7DCF2" w14:textId="77777777" w:rsidR="00E57EC9" w:rsidRDefault="00776CEA" w:rsidP="00E57EC9">
      <w:r w:rsidRPr="00034910">
        <w:t>Là</w:t>
      </w:r>
      <w:r w:rsidR="00E57EC9">
        <w:t xml:space="preserve">, </w:t>
      </w:r>
      <w:r w:rsidRPr="00034910">
        <w:t>par exemple</w:t>
      </w:r>
      <w:r w:rsidR="00E57EC9">
        <w:t xml:space="preserve">, </w:t>
      </w:r>
      <w:r w:rsidRPr="00034910">
        <w:t>le ton changea brusquement</w:t>
      </w:r>
      <w:r w:rsidR="00E57EC9">
        <w:t>.</w:t>
      </w:r>
    </w:p>
    <w:p w14:paraId="6C79F95C" w14:textId="2424276A" w:rsidR="00E57EC9" w:rsidRDefault="00776CEA" w:rsidP="00E57EC9">
      <w:r w:rsidRPr="00034910">
        <w:t>En pénétrant dans la cabine</w:t>
      </w:r>
      <w:r w:rsidR="00E57EC9">
        <w:t>. M</w:t>
      </w:r>
      <w:r w:rsidR="00E57EC9" w:rsidRPr="00E57EC9">
        <w:rPr>
          <w:vertAlign w:val="superscript"/>
        </w:rPr>
        <w:t>me</w:t>
      </w:r>
      <w:r w:rsidR="00E57EC9">
        <w:t> </w:t>
      </w:r>
      <w:proofErr w:type="spellStart"/>
      <w:r w:rsidRPr="00034910">
        <w:t>Patorne</w:t>
      </w:r>
      <w:proofErr w:type="spellEnd"/>
      <w:r w:rsidRPr="00034910">
        <w:t xml:space="preserve"> eut un haut-le-corps</w:t>
      </w:r>
      <w:r w:rsidR="00E57EC9">
        <w:t>.</w:t>
      </w:r>
    </w:p>
    <w:p w14:paraId="6B21AAF5" w14:textId="77777777" w:rsidR="00E57EC9" w:rsidRDefault="00E57EC9" w:rsidP="00E57EC9">
      <w:r>
        <w:t>— </w:t>
      </w:r>
      <w:r w:rsidR="00776CEA" w:rsidRPr="00034910">
        <w:t>Ma valise</w:t>
      </w:r>
      <w:r>
        <w:t xml:space="preserve"> ! </w:t>
      </w:r>
      <w:r w:rsidR="00776CEA" w:rsidRPr="00034910">
        <w:t>mes cartons</w:t>
      </w:r>
      <w:r>
        <w:t xml:space="preserve"> ! </w:t>
      </w:r>
      <w:r w:rsidR="00776CEA" w:rsidRPr="00034910">
        <w:t>ma mallette</w:t>
      </w:r>
      <w:r>
        <w:t xml:space="preserve"> ! </w:t>
      </w:r>
      <w:r w:rsidR="00776CEA" w:rsidRPr="00034910">
        <w:t>s</w:t>
      </w:r>
      <w:r>
        <w:t>’</w:t>
      </w:r>
      <w:r w:rsidR="00776CEA" w:rsidRPr="00034910">
        <w:t>exclama-t-elle stupéfaite</w:t>
      </w:r>
      <w:r>
        <w:t>.</w:t>
      </w:r>
    </w:p>
    <w:p w14:paraId="2B4D1748" w14:textId="77777777" w:rsidR="00E57EC9" w:rsidRDefault="00776CEA" w:rsidP="00E57EC9">
      <w:r w:rsidRPr="00034910">
        <w:lastRenderedPageBreak/>
        <w:t>C</w:t>
      </w:r>
      <w:r w:rsidR="00E57EC9">
        <w:t>’</w:t>
      </w:r>
      <w:r w:rsidRPr="00034910">
        <w:t>était vrai</w:t>
      </w:r>
      <w:r w:rsidR="00E57EC9">
        <w:t xml:space="preserve">, </w:t>
      </w:r>
      <w:r w:rsidRPr="00034910">
        <w:t>les objets désignés apparaissaient</w:t>
      </w:r>
      <w:r w:rsidR="00E57EC9">
        <w:t xml:space="preserve">, </w:t>
      </w:r>
      <w:r w:rsidRPr="00034910">
        <w:t>soigneus</w:t>
      </w:r>
      <w:r w:rsidRPr="00034910">
        <w:t>e</w:t>
      </w:r>
      <w:r w:rsidRPr="00034910">
        <w:t>ment arrimés</w:t>
      </w:r>
      <w:r w:rsidR="00E57EC9">
        <w:t>.</w:t>
      </w:r>
    </w:p>
    <w:p w14:paraId="045592A7" w14:textId="77777777" w:rsidR="00E57EC9" w:rsidRDefault="00E57EC9" w:rsidP="00E57EC9">
      <w:r>
        <w:t>— </w:t>
      </w:r>
      <w:r w:rsidR="00776CEA" w:rsidRPr="00034910">
        <w:t>Qu</w:t>
      </w:r>
      <w:r>
        <w:t>’</w:t>
      </w:r>
      <w:r w:rsidR="00776CEA" w:rsidRPr="00034910">
        <w:t>est-ce que cela signifie</w:t>
      </w:r>
      <w:r>
        <w:t xml:space="preserve"> ? </w:t>
      </w:r>
      <w:r w:rsidR="00776CEA" w:rsidRPr="00034910">
        <w:t xml:space="preserve">clama-t-elle en se tournant vers </w:t>
      </w:r>
      <w:proofErr w:type="spellStart"/>
      <w:r w:rsidR="00776CEA" w:rsidRPr="00034910">
        <w:t>Fleuriane</w:t>
      </w:r>
      <w:proofErr w:type="spellEnd"/>
      <w:r>
        <w:t>.</w:t>
      </w:r>
    </w:p>
    <w:p w14:paraId="145C659B" w14:textId="77777777" w:rsidR="00E57EC9" w:rsidRDefault="00776CEA" w:rsidP="00E57EC9">
      <w:r w:rsidRPr="00034910">
        <w:t>Mais elle se rejeta en arrière si précipitamment qu</w:t>
      </w:r>
      <w:r w:rsidR="00E57EC9">
        <w:t>’</w:t>
      </w:r>
      <w:r w:rsidRPr="00034910">
        <w:t>elle tomba assise sur la couchette avec un cri de terreur</w:t>
      </w:r>
      <w:r w:rsidR="00E57EC9">
        <w:t>.</w:t>
      </w:r>
    </w:p>
    <w:p w14:paraId="5CF7DA5E" w14:textId="77777777" w:rsidR="00E57EC9" w:rsidRDefault="00776CEA" w:rsidP="00E57EC9">
      <w:r w:rsidRPr="00034910">
        <w:t>La Canadienne la menaçait d</w:t>
      </w:r>
      <w:r w:rsidR="00E57EC9">
        <w:t>’</w:t>
      </w:r>
      <w:r w:rsidRPr="00034910">
        <w:t>un revolver</w:t>
      </w:r>
      <w:r w:rsidR="00E57EC9">
        <w:t xml:space="preserve">. </w:t>
      </w:r>
      <w:r w:rsidRPr="00034910">
        <w:t>Joli</w:t>
      </w:r>
      <w:r w:rsidR="00E57EC9">
        <w:t xml:space="preserve">, </w:t>
      </w:r>
      <w:r w:rsidRPr="00034910">
        <w:t>ce revolver au canon d</w:t>
      </w:r>
      <w:r w:rsidR="00E57EC9">
        <w:t>’</w:t>
      </w:r>
      <w:r w:rsidRPr="00034910">
        <w:t>argent damasquiné or</w:t>
      </w:r>
      <w:r w:rsidR="00E57EC9">
        <w:t xml:space="preserve">, </w:t>
      </w:r>
      <w:r w:rsidRPr="00034910">
        <w:t>à la façon des bijoux de T</w:t>
      </w:r>
      <w:r w:rsidRPr="00034910">
        <w:t>o</w:t>
      </w:r>
      <w:r w:rsidRPr="00034910">
        <w:t>lède ou d</w:t>
      </w:r>
      <w:r w:rsidR="00E57EC9">
        <w:t>’</w:t>
      </w:r>
      <w:r w:rsidRPr="00034910">
        <w:t>Eibar</w:t>
      </w:r>
      <w:r w:rsidR="00E57EC9">
        <w:t xml:space="preserve">, </w:t>
      </w:r>
      <w:r w:rsidRPr="00034910">
        <w:t>avec sa crosse d</w:t>
      </w:r>
      <w:r w:rsidR="00E57EC9">
        <w:t>’</w:t>
      </w:r>
      <w:r w:rsidRPr="00034910">
        <w:t>ivoire</w:t>
      </w:r>
      <w:r w:rsidR="00E57EC9">
        <w:t xml:space="preserve"> ; </w:t>
      </w:r>
      <w:r w:rsidRPr="00034910">
        <w:t>mais la beauté d</w:t>
      </w:r>
      <w:r w:rsidR="00E57EC9">
        <w:t>’</w:t>
      </w:r>
      <w:r w:rsidRPr="00034910">
        <w:t>une arme à feu ne développe pas du tout le désir d</w:t>
      </w:r>
      <w:r w:rsidR="00E57EC9">
        <w:t>’</w:t>
      </w:r>
      <w:r w:rsidRPr="00034910">
        <w:t>entrer en conve</w:t>
      </w:r>
      <w:r w:rsidRPr="00034910">
        <w:t>r</w:t>
      </w:r>
      <w:r w:rsidRPr="00034910">
        <w:t>sation avec elle</w:t>
      </w:r>
      <w:r w:rsidR="00E57EC9">
        <w:t>.</w:t>
      </w:r>
    </w:p>
    <w:p w14:paraId="7ACB5D04" w14:textId="77777777" w:rsidR="00932F34" w:rsidRDefault="00932F34" w:rsidP="00932F34">
      <w:pPr>
        <w:pStyle w:val="Centrsolidaire"/>
      </w:pPr>
      <w:r w:rsidRPr="00E57EC9">
        <w:rPr>
          <w:noProof/>
        </w:rPr>
        <w:drawing>
          <wp:inline distT="0" distB="0" distL="0" distR="0" wp14:anchorId="6404DA12" wp14:editId="33520689">
            <wp:extent cx="5756910" cy="3967480"/>
            <wp:effectExtent l="0" t="0" r="0" b="0"/>
            <wp:docPr id="58" name="Image 45" descr="Une image contenant croquis, dessin, illustration, peintu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 45" descr="Une image contenant croquis, dessin, illustration, peinture&#10;&#10;Le contenu généré par l’IA peut être incorrect."/>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56910" cy="3967480"/>
                    </a:xfrm>
                    <a:prstGeom prst="rect">
                      <a:avLst/>
                    </a:prstGeom>
                    <a:noFill/>
                    <a:ln>
                      <a:noFill/>
                    </a:ln>
                  </pic:spPr>
                </pic:pic>
              </a:graphicData>
            </a:graphic>
          </wp:inline>
        </w:drawing>
      </w:r>
    </w:p>
    <w:p w14:paraId="66BC61E7" w14:textId="77777777" w:rsidR="00932F34" w:rsidRDefault="00932F34" w:rsidP="00932F34">
      <w:pPr>
        <w:pStyle w:val="Centr14pt"/>
      </w:pPr>
      <w:r w:rsidRPr="00E57EC9">
        <w:t>La Canadienne la menaçait d</w:t>
      </w:r>
      <w:r>
        <w:t>’</w:t>
      </w:r>
      <w:r w:rsidRPr="00E57EC9">
        <w:t>un revolver</w:t>
      </w:r>
      <w:r>
        <w:t>.</w:t>
      </w:r>
    </w:p>
    <w:p w14:paraId="16AAF9EF" w14:textId="77777777" w:rsidR="00E57EC9" w:rsidRDefault="00E57EC9" w:rsidP="00E57EC9">
      <w:r>
        <w:t>— </w:t>
      </w:r>
      <w:r w:rsidR="00776CEA" w:rsidRPr="00034910">
        <w:t>Juste ciel</w:t>
      </w:r>
      <w:r>
        <w:t xml:space="preserve"> ! </w:t>
      </w:r>
      <w:r w:rsidR="00776CEA" w:rsidRPr="00034910">
        <w:t>gémit la dame de compagnie</w:t>
      </w:r>
      <w:r>
        <w:t xml:space="preserve">, </w:t>
      </w:r>
      <w:r w:rsidR="00776CEA" w:rsidRPr="00034910">
        <w:t>cette enfant s</w:t>
      </w:r>
      <w:r w:rsidR="00776CEA" w:rsidRPr="00034910">
        <w:t>e</w:t>
      </w:r>
      <w:r w:rsidR="00776CEA" w:rsidRPr="00034910">
        <w:t>rait-elle devenue folle</w:t>
      </w:r>
      <w:r>
        <w:t> ?</w:t>
      </w:r>
    </w:p>
    <w:p w14:paraId="7F6DCD98" w14:textId="77777777" w:rsidR="00E57EC9" w:rsidRDefault="00776CEA" w:rsidP="00E57EC9">
      <w:r w:rsidRPr="00034910">
        <w:rPr>
          <w:i/>
          <w:iCs/>
        </w:rPr>
        <w:t>L</w:t>
      </w:r>
      <w:r w:rsidR="00E57EC9">
        <w:rPr>
          <w:i/>
          <w:iCs/>
        </w:rPr>
        <w:t>’</w:t>
      </w:r>
      <w:r w:rsidRPr="00034910">
        <w:rPr>
          <w:i/>
          <w:iCs/>
        </w:rPr>
        <w:t xml:space="preserve">enfant </w:t>
      </w:r>
      <w:r w:rsidRPr="00034910">
        <w:t>riposta par un joyeux éclat de rire</w:t>
      </w:r>
      <w:r w:rsidR="00E57EC9">
        <w:t>.</w:t>
      </w:r>
    </w:p>
    <w:p w14:paraId="5680290D" w14:textId="77777777" w:rsidR="00E57EC9" w:rsidRDefault="00E57EC9" w:rsidP="00E57EC9">
      <w:r>
        <w:lastRenderedPageBreak/>
        <w:t>— </w:t>
      </w:r>
      <w:r w:rsidR="00776CEA" w:rsidRPr="00034910">
        <w:t>C</w:t>
      </w:r>
      <w:r>
        <w:t>’</w:t>
      </w:r>
      <w:r w:rsidR="00776CEA" w:rsidRPr="00034910">
        <w:t>est un quart d</w:t>
      </w:r>
      <w:r>
        <w:t>’</w:t>
      </w:r>
      <w:r w:rsidR="00776CEA" w:rsidRPr="00034910">
        <w:t>heure</w:t>
      </w:r>
      <w:r>
        <w:t xml:space="preserve">, </w:t>
      </w:r>
      <w:r w:rsidR="00776CEA" w:rsidRPr="00034910">
        <w:t>vingt minutes à passer où vous êtes</w:t>
      </w:r>
      <w:r>
        <w:t xml:space="preserve">. </w:t>
      </w:r>
      <w:r w:rsidR="00776CEA" w:rsidRPr="00034910">
        <w:t>Sur l</w:t>
      </w:r>
      <w:r>
        <w:t>’</w:t>
      </w:r>
      <w:r w:rsidR="00776CEA" w:rsidRPr="00034910">
        <w:t>honneur</w:t>
      </w:r>
      <w:r>
        <w:t xml:space="preserve">, </w:t>
      </w:r>
      <w:r w:rsidR="00776CEA" w:rsidRPr="00034910">
        <w:t>je n</w:t>
      </w:r>
      <w:r>
        <w:t>’</w:t>
      </w:r>
      <w:r w:rsidR="00776CEA" w:rsidRPr="00034910">
        <w:t>appuierai sur la gâchette qu</w:t>
      </w:r>
      <w:r>
        <w:t>’</w:t>
      </w:r>
      <w:r w:rsidR="00776CEA" w:rsidRPr="00034910">
        <w:t>au cas où vous voudriez sortir</w:t>
      </w:r>
      <w:r>
        <w:t>.</w:t>
      </w:r>
    </w:p>
    <w:p w14:paraId="460820EF" w14:textId="77777777" w:rsidR="00E57EC9" w:rsidRDefault="00E57EC9" w:rsidP="00E57EC9">
      <w:r>
        <w:t>— </w:t>
      </w:r>
      <w:r w:rsidR="00AC441D" w:rsidRPr="00034910">
        <w:t>Vingt minutes</w:t>
      </w:r>
      <w:r>
        <w:t xml:space="preserve"> ! </w:t>
      </w:r>
      <w:r w:rsidR="00AC441D" w:rsidRPr="00034910">
        <w:t>Mais le bateau sera parti dans vingt m</w:t>
      </w:r>
      <w:r w:rsidR="00AC441D" w:rsidRPr="00034910">
        <w:t>i</w:t>
      </w:r>
      <w:r w:rsidR="00AC441D" w:rsidRPr="00034910">
        <w:t>nutes</w:t>
      </w:r>
      <w:r>
        <w:t>.</w:t>
      </w:r>
    </w:p>
    <w:p w14:paraId="137571E3" w14:textId="77777777" w:rsidR="00E57EC9" w:rsidRDefault="00E57EC9" w:rsidP="00E57EC9">
      <w:r>
        <w:t>— </w:t>
      </w:r>
      <w:r w:rsidR="00AC441D" w:rsidRPr="00034910">
        <w:t>Justement</w:t>
      </w:r>
      <w:r>
        <w:t>.</w:t>
      </w:r>
    </w:p>
    <w:p w14:paraId="35943C1C" w14:textId="77777777" w:rsidR="00E57EC9" w:rsidRDefault="00E57EC9" w:rsidP="00E57EC9">
      <w:r>
        <w:t>— </w:t>
      </w:r>
      <w:r w:rsidR="00AC441D" w:rsidRPr="00034910">
        <w:t>Et je veux rester à San-Francisco</w:t>
      </w:r>
      <w:r>
        <w:t>.</w:t>
      </w:r>
    </w:p>
    <w:p w14:paraId="22BFA3F9" w14:textId="77777777" w:rsidR="00E57EC9" w:rsidRDefault="00776CEA" w:rsidP="00E57EC9">
      <w:r w:rsidRPr="00034910">
        <w:t>Ici</w:t>
      </w:r>
      <w:r w:rsidR="00E57EC9">
        <w:t xml:space="preserve">, </w:t>
      </w:r>
      <w:proofErr w:type="spellStart"/>
      <w:r w:rsidRPr="00034910">
        <w:t>Fleuriane</w:t>
      </w:r>
      <w:proofErr w:type="spellEnd"/>
      <w:r w:rsidRPr="00034910">
        <w:t xml:space="preserve"> fronça ses sourcils gracieusement arqués</w:t>
      </w:r>
      <w:r w:rsidR="00E57EC9">
        <w:t xml:space="preserve">, </w:t>
      </w:r>
      <w:r w:rsidRPr="00034910">
        <w:t>et avec une gravité parfaitement jouée</w:t>
      </w:r>
      <w:r w:rsidR="00E57EC9">
        <w:t> :</w:t>
      </w:r>
    </w:p>
    <w:p w14:paraId="4E9ADAF2" w14:textId="77777777" w:rsidR="00E57EC9" w:rsidRDefault="00E57EC9" w:rsidP="00E57EC9">
      <w:r>
        <w:t>— </w:t>
      </w:r>
      <w:r w:rsidR="00776CEA" w:rsidRPr="00034910">
        <w:t>Moi</w:t>
      </w:r>
      <w:r>
        <w:t xml:space="preserve">, </w:t>
      </w:r>
      <w:r w:rsidR="00776CEA" w:rsidRPr="00034910">
        <w:t>je veux partir pour l</w:t>
      </w:r>
      <w:r>
        <w:t>’</w:t>
      </w:r>
      <w:r w:rsidR="00776CEA" w:rsidRPr="00034910">
        <w:t>Alaska</w:t>
      </w:r>
      <w:r>
        <w:t>.</w:t>
      </w:r>
    </w:p>
    <w:p w14:paraId="77E7847F" w14:textId="77777777" w:rsidR="00E57EC9" w:rsidRDefault="00E57EC9" w:rsidP="00E57EC9">
      <w:r>
        <w:t>— </w:t>
      </w:r>
      <w:r w:rsidR="00776CEA" w:rsidRPr="00034910">
        <w:t>Hein</w:t>
      </w:r>
      <w:r>
        <w:t xml:space="preserve"> ? </w:t>
      </w:r>
      <w:r w:rsidR="00776CEA" w:rsidRPr="00034910">
        <w:t>quoi</w:t>
      </w:r>
      <w:r>
        <w:t xml:space="preserve"> ? </w:t>
      </w:r>
      <w:r w:rsidR="00776CEA" w:rsidRPr="00034910">
        <w:t>vous</w:t>
      </w:r>
      <w:r>
        <w:t xml:space="preserve">… ? </w:t>
      </w:r>
      <w:r w:rsidR="00776CEA" w:rsidRPr="00034910">
        <w:t>comme cela</w:t>
      </w:r>
      <w:r>
        <w:t xml:space="preserve">… ? </w:t>
      </w:r>
      <w:r w:rsidR="00776CEA" w:rsidRPr="00034910">
        <w:t>Mais ça ne se fait pas</w:t>
      </w:r>
      <w:r>
        <w:t>.</w:t>
      </w:r>
    </w:p>
    <w:p w14:paraId="42E855A2" w14:textId="77777777" w:rsidR="00E57EC9" w:rsidRDefault="00776CEA" w:rsidP="00E57EC9">
      <w:proofErr w:type="spellStart"/>
      <w:r w:rsidRPr="00034910">
        <w:t>Patorne</w:t>
      </w:r>
      <w:proofErr w:type="spellEnd"/>
      <w:r w:rsidRPr="00034910">
        <w:t xml:space="preserve"> bégayait</w:t>
      </w:r>
      <w:r w:rsidR="00E57EC9">
        <w:t xml:space="preserve">, </w:t>
      </w:r>
      <w:r w:rsidRPr="00034910">
        <w:t>ahurie</w:t>
      </w:r>
      <w:r w:rsidR="00E57EC9">
        <w:t xml:space="preserve">. </w:t>
      </w:r>
      <w:r w:rsidRPr="00034910">
        <w:t>Elle se dressa toute droite</w:t>
      </w:r>
      <w:r w:rsidR="00E57EC9">
        <w:t xml:space="preserve">, </w:t>
      </w:r>
      <w:r w:rsidRPr="00034910">
        <w:t>prête à s</w:t>
      </w:r>
      <w:r w:rsidR="00E57EC9">
        <w:t>’</w:t>
      </w:r>
      <w:r w:rsidRPr="00034910">
        <w:t>ouvrir un passage par la force</w:t>
      </w:r>
      <w:r w:rsidR="00E57EC9">
        <w:t>.</w:t>
      </w:r>
    </w:p>
    <w:p w14:paraId="740E5ACA" w14:textId="77777777" w:rsidR="00E57EC9" w:rsidRDefault="00776CEA" w:rsidP="00E57EC9">
      <w:r w:rsidRPr="00034910">
        <w:t>Mais</w:t>
      </w:r>
      <w:r w:rsidR="00E57EC9">
        <w:t xml:space="preserve">, </w:t>
      </w:r>
      <w:r w:rsidRPr="00034910">
        <w:t>souriante</w:t>
      </w:r>
      <w:r w:rsidR="00E57EC9">
        <w:t xml:space="preserve">, </w:t>
      </w:r>
      <w:proofErr w:type="spellStart"/>
      <w:r w:rsidRPr="00034910">
        <w:t>Fleuriane</w:t>
      </w:r>
      <w:proofErr w:type="spellEnd"/>
      <w:r w:rsidRPr="00034910">
        <w:t xml:space="preserve"> étendit le bras</w:t>
      </w:r>
      <w:r w:rsidR="00E57EC9">
        <w:t xml:space="preserve">. </w:t>
      </w:r>
      <w:r w:rsidRPr="00034910">
        <w:t>Le canon d</w:t>
      </w:r>
      <w:r w:rsidR="00E57EC9">
        <w:t>’</w:t>
      </w:r>
      <w:r w:rsidRPr="00034910">
        <w:t>argent se braqua sur le corsage de la dame de compagnie</w:t>
      </w:r>
      <w:r w:rsidR="00E57EC9">
        <w:t>.</w:t>
      </w:r>
    </w:p>
    <w:p w14:paraId="42CA72EF" w14:textId="77777777" w:rsidR="00E57EC9" w:rsidRDefault="00776CEA" w:rsidP="00E57EC9">
      <w:r w:rsidRPr="00034910">
        <w:t>Celle-ci se laissa retomber sur la couchette avec un glou</w:t>
      </w:r>
      <w:r w:rsidRPr="00034910">
        <w:t>s</w:t>
      </w:r>
      <w:r w:rsidRPr="00034910">
        <w:t>sement de frayeur</w:t>
      </w:r>
      <w:r w:rsidR="00E57EC9">
        <w:t>.</w:t>
      </w:r>
    </w:p>
    <w:p w14:paraId="28D1BF14" w14:textId="77777777" w:rsidR="00E57EC9" w:rsidRDefault="00E57EC9" w:rsidP="00E57EC9">
      <w:r>
        <w:t>— </w:t>
      </w:r>
      <w:r w:rsidR="00776CEA" w:rsidRPr="00034910">
        <w:t>Vous tireriez sur votre fidèle amie</w:t>
      </w:r>
      <w:r>
        <w:t> !</w:t>
      </w:r>
    </w:p>
    <w:p w14:paraId="31A96A42" w14:textId="77777777" w:rsidR="00E57EC9" w:rsidRDefault="00776CEA" w:rsidP="00E57EC9">
      <w:r w:rsidRPr="00034910">
        <w:t>Un appel mugissant de la sirène arriva jusqu</w:t>
      </w:r>
      <w:r w:rsidR="00E57EC9">
        <w:t>’</w:t>
      </w:r>
      <w:r w:rsidRPr="00034910">
        <w:t>aux deux femmes</w:t>
      </w:r>
      <w:r w:rsidR="00E57EC9">
        <w:t>.</w:t>
      </w:r>
    </w:p>
    <w:p w14:paraId="77A69EE8" w14:textId="4F5C7C19" w:rsidR="00E57EC9" w:rsidRDefault="00776CEA" w:rsidP="00E57EC9">
      <w:r w:rsidRPr="00034910">
        <w:t xml:space="preserve">Ce bruit sembla galvaniser </w:t>
      </w:r>
      <w:r w:rsidR="00E57EC9">
        <w:t>M</w:t>
      </w:r>
      <w:r w:rsidR="00E57EC9" w:rsidRPr="00E57EC9">
        <w:rPr>
          <w:vertAlign w:val="superscript"/>
        </w:rPr>
        <w:t>me</w:t>
      </w:r>
      <w:r w:rsidR="00E57EC9">
        <w:t> </w:t>
      </w:r>
      <w:proofErr w:type="spellStart"/>
      <w:r w:rsidRPr="00034910">
        <w:t>Patorne</w:t>
      </w:r>
      <w:proofErr w:type="spellEnd"/>
      <w:r w:rsidR="00E57EC9">
        <w:t xml:space="preserve">. </w:t>
      </w:r>
      <w:r w:rsidRPr="00034910">
        <w:t>Elle se leva d</w:t>
      </w:r>
      <w:r w:rsidR="00E57EC9">
        <w:t>’</w:t>
      </w:r>
      <w:r w:rsidRPr="00034910">
        <w:t>un bond</w:t>
      </w:r>
      <w:r w:rsidR="00E57EC9">
        <w:t>.</w:t>
      </w:r>
    </w:p>
    <w:p w14:paraId="6A17DCA3" w14:textId="77777777" w:rsidR="00E57EC9" w:rsidRDefault="00776CEA" w:rsidP="00E57EC9">
      <w:r w:rsidRPr="00034910">
        <w:t>Mais un léger cliquettement l</w:t>
      </w:r>
      <w:r w:rsidR="00E57EC9">
        <w:t>’</w:t>
      </w:r>
      <w:r w:rsidRPr="00034910">
        <w:t>avertit que son</w:t>
      </w:r>
      <w:r w:rsidR="00E57EC9">
        <w:t xml:space="preserve">… </w:t>
      </w:r>
      <w:r w:rsidRPr="00034910">
        <w:t>interloc</w:t>
      </w:r>
      <w:r w:rsidRPr="00034910">
        <w:t>u</w:t>
      </w:r>
      <w:r w:rsidRPr="00034910">
        <w:t>trice armait le revolver</w:t>
      </w:r>
      <w:r w:rsidR="00E57EC9">
        <w:t xml:space="preserve">. </w:t>
      </w:r>
      <w:r w:rsidRPr="00034910">
        <w:t>De nouveau</w:t>
      </w:r>
      <w:r w:rsidR="00E57EC9">
        <w:t xml:space="preserve">, </w:t>
      </w:r>
      <w:r w:rsidRPr="00034910">
        <w:t>elle retomba assise</w:t>
      </w:r>
      <w:r w:rsidR="00E57EC9">
        <w:t xml:space="preserve">, </w:t>
      </w:r>
      <w:r w:rsidRPr="00034910">
        <w:t>gémi</w:t>
      </w:r>
      <w:r w:rsidRPr="00034910">
        <w:t>s</w:t>
      </w:r>
      <w:r w:rsidRPr="00034910">
        <w:t>sante et épouvantée</w:t>
      </w:r>
      <w:r w:rsidR="00E57EC9">
        <w:t>.</w:t>
      </w:r>
    </w:p>
    <w:p w14:paraId="0EB5CCFA" w14:textId="77777777" w:rsidR="00E57EC9" w:rsidRDefault="00776CEA" w:rsidP="00E57EC9">
      <w:r w:rsidRPr="00034910">
        <w:lastRenderedPageBreak/>
        <w:t>Deux fois encore</w:t>
      </w:r>
      <w:r w:rsidR="00E57EC9">
        <w:t xml:space="preserve">, </w:t>
      </w:r>
      <w:r w:rsidRPr="00034910">
        <w:t>les hululements de la sirène amenèrent la reproduction de cette pantomime burlesque</w:t>
      </w:r>
      <w:r w:rsidR="00E57EC9">
        <w:t xml:space="preserve">. </w:t>
      </w:r>
      <w:r w:rsidRPr="00034910">
        <w:t>Et puis des sons significatifs se firent entendre</w:t>
      </w:r>
      <w:r w:rsidR="00E57EC9">
        <w:t xml:space="preserve"> : </w:t>
      </w:r>
      <w:r w:rsidRPr="00034910">
        <w:t>grincement de la passerelle r</w:t>
      </w:r>
      <w:r w:rsidRPr="00034910">
        <w:t>e</w:t>
      </w:r>
      <w:r w:rsidRPr="00034910">
        <w:t>poussée sur le quai</w:t>
      </w:r>
      <w:r w:rsidR="00E57EC9">
        <w:t xml:space="preserve">, </w:t>
      </w:r>
      <w:r w:rsidRPr="00034910">
        <w:t>frottement des amarres et enfin un léger balancement du navire</w:t>
      </w:r>
      <w:r w:rsidR="00E57EC9">
        <w:t>.</w:t>
      </w:r>
    </w:p>
    <w:p w14:paraId="66FAC260" w14:textId="77777777" w:rsidR="00E57EC9" w:rsidRDefault="00E57EC9" w:rsidP="00E57EC9">
      <w:r>
        <w:t>— </w:t>
      </w:r>
      <w:r w:rsidR="00776CEA" w:rsidRPr="00034910">
        <w:t>Nous partons</w:t>
      </w:r>
      <w:r>
        <w:t xml:space="preserve"> ! </w:t>
      </w:r>
      <w:r w:rsidR="00776CEA" w:rsidRPr="00034910">
        <w:t xml:space="preserve">prononça </w:t>
      </w:r>
      <w:smartTag w:uri="urn:schemas-microsoft-com:office:smarttags" w:element="PersonName">
        <w:smartTagPr>
          <w:attr w:name="ProductID" w:val="la Canadienne"/>
        </w:smartTagPr>
        <w:r w:rsidR="00776CEA" w:rsidRPr="00034910">
          <w:t>la Canadienne</w:t>
        </w:r>
      </w:smartTag>
      <w:r w:rsidR="00776CEA" w:rsidRPr="00034910">
        <w:t xml:space="preserve"> comme malgré elle</w:t>
      </w:r>
      <w:r>
        <w:t>.</w:t>
      </w:r>
    </w:p>
    <w:p w14:paraId="3A700C60" w14:textId="6A89A39F" w:rsidR="00E57EC9" w:rsidRDefault="00776CEA" w:rsidP="00E57EC9">
      <w:r w:rsidRPr="00034910">
        <w:t>Mots malheureux</w:t>
      </w:r>
      <w:r w:rsidR="00E57EC9">
        <w:t> ! M</w:t>
      </w:r>
      <w:r w:rsidR="00E57EC9" w:rsidRPr="00E57EC9">
        <w:rPr>
          <w:vertAlign w:val="superscript"/>
        </w:rPr>
        <w:t>me</w:t>
      </w:r>
      <w:r w:rsidR="00E57EC9">
        <w:t> </w:t>
      </w:r>
      <w:proofErr w:type="spellStart"/>
      <w:r w:rsidRPr="00034910">
        <w:t>Patorne</w:t>
      </w:r>
      <w:proofErr w:type="spellEnd"/>
      <w:r w:rsidRPr="00034910">
        <w:t xml:space="preserve"> oublia le danger</w:t>
      </w:r>
      <w:r w:rsidR="00E57EC9">
        <w:t xml:space="preserve">, </w:t>
      </w:r>
      <w:r w:rsidRPr="00034910">
        <w:t>le revo</w:t>
      </w:r>
      <w:r w:rsidRPr="00034910">
        <w:t>l</w:t>
      </w:r>
      <w:r w:rsidRPr="00034910">
        <w:t>ver</w:t>
      </w:r>
      <w:r w:rsidR="00E57EC9">
        <w:t xml:space="preserve">. </w:t>
      </w:r>
      <w:r w:rsidRPr="00034910">
        <w:t>En son âme de quinquagénaire affolée se produisit un d</w:t>
      </w:r>
      <w:r w:rsidRPr="00034910">
        <w:t>é</w:t>
      </w:r>
      <w:r w:rsidRPr="00034910">
        <w:t>chirement</w:t>
      </w:r>
      <w:r w:rsidR="00E57EC9">
        <w:t>.</w:t>
      </w:r>
    </w:p>
    <w:p w14:paraId="0D1DFDEA" w14:textId="77777777" w:rsidR="00E57EC9" w:rsidRDefault="00776CEA" w:rsidP="00E57EC9">
      <w:r w:rsidRPr="00034910">
        <w:t>Ce navire maudit allait l</w:t>
      </w:r>
      <w:r w:rsidR="00E57EC9">
        <w:t>’</w:t>
      </w:r>
      <w:r w:rsidRPr="00034910">
        <w:t>entraîner loin de cette chance de mariage inespérée</w:t>
      </w:r>
      <w:r w:rsidR="00E57EC9">
        <w:t xml:space="preserve">, </w:t>
      </w:r>
      <w:r w:rsidRPr="00034910">
        <w:t>rencontrée au hasard du raid automobile</w:t>
      </w:r>
      <w:r w:rsidR="00E57EC9">
        <w:t xml:space="preserve">. </w:t>
      </w:r>
      <w:r w:rsidRPr="00034910">
        <w:t>Non</w:t>
      </w:r>
      <w:r w:rsidR="00E57EC9">
        <w:t xml:space="preserve">, </w:t>
      </w:r>
      <w:r w:rsidRPr="00034910">
        <w:t>cela ne pouvait être</w:t>
      </w:r>
      <w:r w:rsidR="00E57EC9">
        <w:t xml:space="preserve"> ! </w:t>
      </w:r>
      <w:r w:rsidRPr="00034910">
        <w:t>Cela ne serait pas</w:t>
      </w:r>
      <w:r w:rsidR="00E57EC9">
        <w:t xml:space="preserve">. </w:t>
      </w:r>
      <w:r w:rsidRPr="00034910">
        <w:t>Elle resterait à San-Francisco</w:t>
      </w:r>
      <w:r w:rsidR="00E57EC9">
        <w:t xml:space="preserve">. </w:t>
      </w:r>
      <w:r w:rsidRPr="00034910">
        <w:t>Il le fallait</w:t>
      </w:r>
      <w:r w:rsidR="00E57EC9">
        <w:t xml:space="preserve">. </w:t>
      </w:r>
      <w:r w:rsidRPr="00034910">
        <w:t>Elle le voulait</w:t>
      </w:r>
      <w:r w:rsidR="00E57EC9">
        <w:t>.</w:t>
      </w:r>
    </w:p>
    <w:p w14:paraId="486A22C0" w14:textId="77777777" w:rsidR="00E57EC9" w:rsidRDefault="00776CEA" w:rsidP="00E57EC9">
      <w:r w:rsidRPr="00034910">
        <w:t>Et brusquement</w:t>
      </w:r>
      <w:r w:rsidR="00E57EC9">
        <w:t xml:space="preserve">, </w:t>
      </w:r>
      <w:r w:rsidRPr="00034910">
        <w:t>elle se rua vers la porte</w:t>
      </w:r>
      <w:r w:rsidR="00E57EC9">
        <w:t xml:space="preserve">. </w:t>
      </w:r>
      <w:r w:rsidRPr="00034910">
        <w:t>Si imprévu fut son mouvement</w:t>
      </w:r>
      <w:r w:rsidR="00E57EC9">
        <w:t xml:space="preserve">, </w:t>
      </w:r>
      <w:r w:rsidRPr="00034910">
        <w:t xml:space="preserve">que </w:t>
      </w:r>
      <w:proofErr w:type="spellStart"/>
      <w:r w:rsidRPr="00034910">
        <w:t>Fleuriane</w:t>
      </w:r>
      <w:proofErr w:type="spellEnd"/>
      <w:r w:rsidRPr="00034910">
        <w:t xml:space="preserve"> ne le perçut qu</w:t>
      </w:r>
      <w:r w:rsidR="00E57EC9">
        <w:t>’</w:t>
      </w:r>
      <w:r w:rsidRPr="00034910">
        <w:t>en se sentant rejetée de côté</w:t>
      </w:r>
      <w:r w:rsidR="00E57EC9">
        <w:t xml:space="preserve">, </w:t>
      </w:r>
      <w:r w:rsidRPr="00034910">
        <w:t>en voyant la dame de compagnie disparaître par la porte ouverte vivement</w:t>
      </w:r>
      <w:r w:rsidR="00E57EC9">
        <w:t>.</w:t>
      </w:r>
    </w:p>
    <w:p w14:paraId="3ADDAC71" w14:textId="77777777" w:rsidR="00E57EC9" w:rsidRDefault="00776CEA" w:rsidP="00E57EC9">
      <w:r w:rsidRPr="00034910">
        <w:t>Elle eut un cri</w:t>
      </w:r>
      <w:r w:rsidR="00E57EC9">
        <w:t xml:space="preserve">. </w:t>
      </w:r>
      <w:proofErr w:type="spellStart"/>
      <w:r w:rsidRPr="00034910">
        <w:t>Patorne</w:t>
      </w:r>
      <w:proofErr w:type="spellEnd"/>
      <w:r w:rsidRPr="00034910">
        <w:t xml:space="preserve"> allait gagner le pont</w:t>
      </w:r>
      <w:r w:rsidR="00E57EC9">
        <w:t xml:space="preserve">, </w:t>
      </w:r>
      <w:r w:rsidRPr="00034910">
        <w:t>obtenir par ses clameurs d</w:t>
      </w:r>
      <w:r w:rsidR="00E57EC9">
        <w:t>’</w:t>
      </w:r>
      <w:r w:rsidRPr="00034910">
        <w:t>être remise à terre</w:t>
      </w:r>
      <w:r w:rsidR="00E57EC9">
        <w:t>.</w:t>
      </w:r>
    </w:p>
    <w:p w14:paraId="15202BD9" w14:textId="77777777" w:rsidR="00E57EC9" w:rsidRDefault="00776CEA" w:rsidP="00E57EC9">
      <w:r w:rsidRPr="00034910">
        <w:t>Tout allait être compromis</w:t>
      </w:r>
      <w:r w:rsidR="00E57EC9">
        <w:t>.</w:t>
      </w:r>
    </w:p>
    <w:p w14:paraId="1C88FB5B" w14:textId="77777777" w:rsidR="00E57EC9" w:rsidRDefault="00776CEA" w:rsidP="00E57EC9">
      <w:r w:rsidRPr="00034910">
        <w:t>Non</w:t>
      </w:r>
      <w:r w:rsidR="00E57EC9">
        <w:t xml:space="preserve">. </w:t>
      </w:r>
      <w:r w:rsidRPr="00034910">
        <w:t>Une exclamation brève</w:t>
      </w:r>
      <w:r w:rsidR="00E57EC9">
        <w:t xml:space="preserve">, </w:t>
      </w:r>
      <w:r w:rsidRPr="00034910">
        <w:t>le fracas sourd d</w:t>
      </w:r>
      <w:r w:rsidR="00E57EC9">
        <w:t>’</w:t>
      </w:r>
      <w:r w:rsidRPr="00034910">
        <w:t>une chute dans le couloir</w:t>
      </w:r>
      <w:r w:rsidR="00E57EC9">
        <w:t>.</w:t>
      </w:r>
    </w:p>
    <w:p w14:paraId="2C3594B7" w14:textId="77777777" w:rsidR="00E57EC9" w:rsidRDefault="00776CEA" w:rsidP="00E57EC9">
      <w:r w:rsidRPr="00034910">
        <w:t>La jeune fille y court</w:t>
      </w:r>
      <w:r w:rsidR="00E57EC9">
        <w:t xml:space="preserve">. </w:t>
      </w:r>
      <w:r w:rsidRPr="00034910">
        <w:t xml:space="preserve">Que </w:t>
      </w:r>
      <w:proofErr w:type="spellStart"/>
      <w:r w:rsidRPr="00034910">
        <w:t>voit-elle</w:t>
      </w:r>
      <w:proofErr w:type="spellEnd"/>
      <w:r w:rsidR="00E57EC9">
        <w:t xml:space="preserve"> ? </w:t>
      </w:r>
      <w:r w:rsidRPr="00034910">
        <w:t>La dame de comp</w:t>
      </w:r>
      <w:r w:rsidRPr="00034910">
        <w:t>a</w:t>
      </w:r>
      <w:r w:rsidRPr="00034910">
        <w:t>gnie étendue sur le dos</w:t>
      </w:r>
      <w:r w:rsidR="00E57EC9">
        <w:t xml:space="preserve">, </w:t>
      </w:r>
      <w:r w:rsidRPr="00034910">
        <w:t>et debout en face d</w:t>
      </w:r>
      <w:r w:rsidR="00E57EC9">
        <w:t>’</w:t>
      </w:r>
      <w:r w:rsidRPr="00034910">
        <w:t>elle</w:t>
      </w:r>
      <w:r w:rsidR="00E57EC9">
        <w:t xml:space="preserve">, </w:t>
      </w:r>
      <w:r w:rsidRPr="00034910">
        <w:t xml:space="preserve">Jean </w:t>
      </w:r>
      <w:proofErr w:type="spellStart"/>
      <w:r w:rsidRPr="00034910">
        <w:t>Brot</w:t>
      </w:r>
      <w:proofErr w:type="spellEnd"/>
      <w:r w:rsidR="00E57EC9">
        <w:t xml:space="preserve">, </w:t>
      </w:r>
      <w:r w:rsidRPr="00034910">
        <w:t>le revolver à la main</w:t>
      </w:r>
      <w:r w:rsidR="00E57EC9">
        <w:t>.</w:t>
      </w:r>
    </w:p>
    <w:p w14:paraId="231D8158" w14:textId="12A1F0F8" w:rsidR="00E57EC9" w:rsidRDefault="00776CEA" w:rsidP="00E57EC9">
      <w:r w:rsidRPr="00034910">
        <w:t>Le Parisien guettait</w:t>
      </w:r>
      <w:r w:rsidR="00E57EC9">
        <w:t xml:space="preserve">. </w:t>
      </w:r>
      <w:r w:rsidRPr="00034910">
        <w:t xml:space="preserve">En apercevant </w:t>
      </w:r>
      <w:r w:rsidR="00E57EC9">
        <w:t>M</w:t>
      </w:r>
      <w:r w:rsidR="00E57EC9" w:rsidRPr="00E57EC9">
        <w:rPr>
          <w:vertAlign w:val="superscript"/>
        </w:rPr>
        <w:t>me</w:t>
      </w:r>
      <w:r w:rsidR="00E57EC9">
        <w:t> </w:t>
      </w:r>
      <w:proofErr w:type="spellStart"/>
      <w:r w:rsidRPr="00034910">
        <w:t>Patorne</w:t>
      </w:r>
      <w:proofErr w:type="spellEnd"/>
      <w:r w:rsidR="00E57EC9">
        <w:t xml:space="preserve">, </w:t>
      </w:r>
      <w:r w:rsidRPr="00034910">
        <w:t>il avait deviné</w:t>
      </w:r>
      <w:r w:rsidR="00E57EC9">
        <w:t xml:space="preserve">. </w:t>
      </w:r>
      <w:r w:rsidRPr="00034910">
        <w:t>Un croc-en-jambe</w:t>
      </w:r>
      <w:r w:rsidR="00E57EC9">
        <w:t xml:space="preserve">, </w:t>
      </w:r>
      <w:r w:rsidRPr="00034910">
        <w:t>peu galant c</w:t>
      </w:r>
      <w:r w:rsidR="00E57EC9">
        <w:t>’</w:t>
      </w:r>
      <w:r w:rsidRPr="00034910">
        <w:t>est vrai</w:t>
      </w:r>
      <w:r w:rsidR="00E57EC9">
        <w:t xml:space="preserve">, </w:t>
      </w:r>
      <w:r w:rsidRPr="00034910">
        <w:t xml:space="preserve">mais </w:t>
      </w:r>
      <w:r w:rsidRPr="00034910">
        <w:lastRenderedPageBreak/>
        <w:t>indispe</w:t>
      </w:r>
      <w:r w:rsidRPr="00034910">
        <w:t>n</w:t>
      </w:r>
      <w:r w:rsidRPr="00034910">
        <w:t>sable dans la circonstance</w:t>
      </w:r>
      <w:r w:rsidR="00E57EC9">
        <w:t xml:space="preserve">, </w:t>
      </w:r>
      <w:r w:rsidRPr="00034910">
        <w:t xml:space="preserve">avait amené </w:t>
      </w:r>
      <w:r w:rsidR="00E57EC9">
        <w:t>M</w:t>
      </w:r>
      <w:r w:rsidR="00E57EC9" w:rsidRPr="00E57EC9">
        <w:rPr>
          <w:vertAlign w:val="superscript"/>
        </w:rPr>
        <w:t>me</w:t>
      </w:r>
      <w:r w:rsidR="00E57EC9">
        <w:t> </w:t>
      </w:r>
      <w:proofErr w:type="spellStart"/>
      <w:r w:rsidRPr="00034910">
        <w:t>Patorne</w:t>
      </w:r>
      <w:proofErr w:type="spellEnd"/>
      <w:r w:rsidRPr="00034910">
        <w:t xml:space="preserve"> à mesurer le sol</w:t>
      </w:r>
      <w:r w:rsidR="00E57EC9">
        <w:t xml:space="preserve">, </w:t>
      </w:r>
      <w:r w:rsidRPr="00034910">
        <w:t>et maintenant Jean</w:t>
      </w:r>
      <w:r w:rsidR="00E57EC9">
        <w:t xml:space="preserve">, </w:t>
      </w:r>
      <w:r w:rsidRPr="00034910">
        <w:t>avec cet inimitable accent des ind</w:t>
      </w:r>
      <w:r w:rsidRPr="00034910">
        <w:t>i</w:t>
      </w:r>
      <w:r w:rsidRPr="00034910">
        <w:t>gènes de la Ville-Lumière</w:t>
      </w:r>
      <w:r w:rsidR="00E57EC9">
        <w:t xml:space="preserve">, </w:t>
      </w:r>
      <w:r w:rsidRPr="00034910">
        <w:t>disait</w:t>
      </w:r>
      <w:r w:rsidR="00E57EC9">
        <w:t> :</w:t>
      </w:r>
    </w:p>
    <w:p w14:paraId="65D5191E" w14:textId="77777777" w:rsidR="00E57EC9" w:rsidRDefault="00E57EC9" w:rsidP="00E57EC9">
      <w:r>
        <w:t>— </w:t>
      </w:r>
      <w:r w:rsidR="00776CEA" w:rsidRPr="00034910">
        <w:t>Mille pardons</w:t>
      </w:r>
      <w:r>
        <w:t xml:space="preserve">, </w:t>
      </w:r>
      <w:r w:rsidR="00776CEA" w:rsidRPr="00034910">
        <w:t>ma petite dame</w:t>
      </w:r>
      <w:r>
        <w:t xml:space="preserve">, </w:t>
      </w:r>
      <w:r w:rsidR="00776CEA" w:rsidRPr="00034910">
        <w:t>il y a un pas</w:t>
      </w:r>
      <w:r>
        <w:t xml:space="preserve">. </w:t>
      </w:r>
      <w:r w:rsidR="00776CEA" w:rsidRPr="00034910">
        <w:t>Seulement</w:t>
      </w:r>
      <w:r>
        <w:t xml:space="preserve">, </w:t>
      </w:r>
      <w:r w:rsidR="00776CEA" w:rsidRPr="00034910">
        <w:t>vous savez</w:t>
      </w:r>
      <w:r>
        <w:t xml:space="preserve">, </w:t>
      </w:r>
      <w:r w:rsidR="00776CEA" w:rsidRPr="00034910">
        <w:t>je suis modeste comme une petite violette</w:t>
      </w:r>
      <w:r>
        <w:t xml:space="preserve"> ; </w:t>
      </w:r>
      <w:r w:rsidR="00776CEA" w:rsidRPr="00034910">
        <w:t>donc faut pas vous croire obligée de rester à mes pieds</w:t>
      </w:r>
      <w:r>
        <w:t xml:space="preserve">. </w:t>
      </w:r>
      <w:r w:rsidR="00776CEA" w:rsidRPr="00034910">
        <w:t>Ça me gêne</w:t>
      </w:r>
      <w:r>
        <w:t xml:space="preserve">. </w:t>
      </w:r>
      <w:r w:rsidR="00776CEA" w:rsidRPr="00034910">
        <w:t>Relevez-vous</w:t>
      </w:r>
      <w:r>
        <w:t xml:space="preserve">, </w:t>
      </w:r>
      <w:r w:rsidR="00776CEA" w:rsidRPr="00034910">
        <w:t>je vous en prie</w:t>
      </w:r>
      <w:r>
        <w:t xml:space="preserve">… </w:t>
      </w:r>
      <w:r w:rsidR="00776CEA" w:rsidRPr="00034910">
        <w:t>Tenez</w:t>
      </w:r>
      <w:r>
        <w:t xml:space="preserve">, </w:t>
      </w:r>
      <w:r w:rsidR="00776CEA" w:rsidRPr="00034910">
        <w:t>je vous tends un revolver pour vous donner de l</w:t>
      </w:r>
      <w:r>
        <w:t>’</w:t>
      </w:r>
      <w:r w:rsidR="00776CEA" w:rsidRPr="00034910">
        <w:t>élasticité</w:t>
      </w:r>
      <w:r>
        <w:t>.</w:t>
      </w:r>
    </w:p>
    <w:p w14:paraId="7484E3B9" w14:textId="77777777" w:rsidR="00E57EC9" w:rsidRDefault="00776CEA" w:rsidP="00E57EC9">
      <w:r w:rsidRPr="00034910">
        <w:t>Son bras se tendait vers la bonne dame</w:t>
      </w:r>
      <w:r w:rsidR="00E57EC9">
        <w:t xml:space="preserve">. </w:t>
      </w:r>
      <w:r w:rsidRPr="00034910">
        <w:t>Celle-ci terrifiée par l</w:t>
      </w:r>
      <w:r w:rsidR="00E57EC9">
        <w:t>’</w:t>
      </w:r>
      <w:r w:rsidRPr="00034910">
        <w:t>apparition de ce nouvel ennemi</w:t>
      </w:r>
      <w:r w:rsidR="00E57EC9">
        <w:t xml:space="preserve">, </w:t>
      </w:r>
      <w:r w:rsidRPr="00034910">
        <w:t>se releva péniblement</w:t>
      </w:r>
      <w:r w:rsidR="00E57EC9">
        <w:t xml:space="preserve">, </w:t>
      </w:r>
      <w:r w:rsidRPr="00034910">
        <w:t>puis</w:t>
      </w:r>
      <w:r w:rsidR="00E57EC9">
        <w:t xml:space="preserve">, </w:t>
      </w:r>
      <w:r w:rsidRPr="00034910">
        <w:t>guidée par l</w:t>
      </w:r>
      <w:r w:rsidR="00E57EC9">
        <w:t>’</w:t>
      </w:r>
      <w:r w:rsidRPr="00034910">
        <w:t>arme dangereuse</w:t>
      </w:r>
      <w:r w:rsidR="00E57EC9">
        <w:t xml:space="preserve">, </w:t>
      </w:r>
      <w:r w:rsidRPr="00034910">
        <w:t>rentra dans la cabine</w:t>
      </w:r>
      <w:r w:rsidR="00E57EC9">
        <w:t xml:space="preserve">, </w:t>
      </w:r>
      <w:r w:rsidRPr="00034910">
        <w:t>dont Jean referma soigneusement la porte sur elle</w:t>
      </w:r>
      <w:r w:rsidR="00E57EC9">
        <w:t xml:space="preserve">, </w:t>
      </w:r>
      <w:r w:rsidRPr="00034910">
        <w:t>non sans lancer cette dernière ironie</w:t>
      </w:r>
      <w:r w:rsidR="00E57EC9">
        <w:t> :</w:t>
      </w:r>
    </w:p>
    <w:p w14:paraId="77AD1083" w14:textId="77777777" w:rsidR="00E57EC9" w:rsidRDefault="00E57EC9" w:rsidP="00E57EC9">
      <w:r>
        <w:t>— </w:t>
      </w:r>
      <w:r w:rsidR="00776CEA" w:rsidRPr="00034910">
        <w:t>Le temps de rajuster votre coiffure et je vous offre mon bras pour monter sur le pont</w:t>
      </w:r>
      <w:r>
        <w:t>.</w:t>
      </w:r>
    </w:p>
    <w:p w14:paraId="7789827D" w14:textId="7578EAE2" w:rsidR="00E57EC9" w:rsidRDefault="00776CEA" w:rsidP="00E57EC9">
      <w:r w:rsidRPr="00034910">
        <w:t>Sa gravité</w:t>
      </w:r>
      <w:r w:rsidR="00E57EC9">
        <w:t xml:space="preserve">, </w:t>
      </w:r>
      <w:r w:rsidRPr="00034910">
        <w:t>son flegme</w:t>
      </w:r>
      <w:r w:rsidR="00E57EC9">
        <w:t xml:space="preserve">, </w:t>
      </w:r>
      <w:r w:rsidRPr="00034910">
        <w:t xml:space="preserve">déridèrent </w:t>
      </w:r>
      <w:proofErr w:type="spellStart"/>
      <w:r w:rsidRPr="00034910">
        <w:t>Fleuriane</w:t>
      </w:r>
      <w:proofErr w:type="spellEnd"/>
      <w:r w:rsidR="00E57EC9">
        <w:t xml:space="preserve">. </w:t>
      </w:r>
      <w:r w:rsidRPr="00034910">
        <w:t>Au surplus</w:t>
      </w:r>
      <w:r w:rsidR="00E57EC9">
        <w:t xml:space="preserve">, </w:t>
      </w:r>
      <w:r w:rsidRPr="00034910">
        <w:t>l</w:t>
      </w:r>
      <w:r w:rsidR="00E57EC9">
        <w:t>’</w:t>
      </w:r>
      <w:r w:rsidRPr="00034910">
        <w:t>intervention du petit avait empêché un irréparable malheur</w:t>
      </w:r>
      <w:r w:rsidR="00E57EC9">
        <w:t xml:space="preserve">. </w:t>
      </w:r>
      <w:r w:rsidRPr="00034910">
        <w:t xml:space="preserve">Une conversation de </w:t>
      </w:r>
      <w:proofErr w:type="spellStart"/>
      <w:r w:rsidRPr="00034910">
        <w:t>Patorne</w:t>
      </w:r>
      <w:proofErr w:type="spellEnd"/>
      <w:r w:rsidRPr="00034910">
        <w:t xml:space="preserve"> avec les officiers du bord</w:t>
      </w:r>
      <w:r w:rsidR="00E57EC9">
        <w:t xml:space="preserve">, </w:t>
      </w:r>
      <w:r w:rsidRPr="00034910">
        <w:t xml:space="preserve">avant que le </w:t>
      </w:r>
      <w:r w:rsidRPr="00034910">
        <w:rPr>
          <w:i/>
          <w:iCs/>
        </w:rPr>
        <w:t xml:space="preserve">White-Bird </w:t>
      </w:r>
      <w:r w:rsidRPr="00034910">
        <w:t>eût gagné la haute mer</w:t>
      </w:r>
      <w:r w:rsidR="00E57EC9">
        <w:t xml:space="preserve">, </w:t>
      </w:r>
      <w:r w:rsidRPr="00034910">
        <w:t>aurait en effet pu r</w:t>
      </w:r>
      <w:r w:rsidRPr="00034910">
        <w:t>é</w:t>
      </w:r>
      <w:r w:rsidRPr="00034910">
        <w:t xml:space="preserve">duire à néant les dispositions prises par </w:t>
      </w:r>
      <w:r w:rsidR="00E57EC9">
        <w:t>M. </w:t>
      </w:r>
      <w:r w:rsidRPr="00034910">
        <w:t>Defrance pour arr</w:t>
      </w:r>
      <w:r w:rsidRPr="00034910">
        <w:t>a</w:t>
      </w:r>
      <w:r w:rsidRPr="00034910">
        <w:t>cher enfin sa fille à la poursuite de Larmette</w:t>
      </w:r>
      <w:r w:rsidR="00E57EC9">
        <w:t>.</w:t>
      </w:r>
    </w:p>
    <w:p w14:paraId="0AA8EAFD" w14:textId="73438265" w:rsidR="00E57EC9" w:rsidRDefault="00776CEA" w:rsidP="00E57EC9">
      <w:r w:rsidRPr="00034910">
        <w:t>Un quart d</w:t>
      </w:r>
      <w:r w:rsidR="00E57EC9">
        <w:t>’</w:t>
      </w:r>
      <w:r w:rsidRPr="00034910">
        <w:t>heure</w:t>
      </w:r>
      <w:r w:rsidR="00E57EC9">
        <w:t xml:space="preserve">, </w:t>
      </w:r>
      <w:r w:rsidRPr="00034910">
        <w:t>vingt minutes s</w:t>
      </w:r>
      <w:r w:rsidR="00E57EC9">
        <w:t>’</w:t>
      </w:r>
      <w:r w:rsidRPr="00034910">
        <w:t>écoulèrent</w:t>
      </w:r>
      <w:r w:rsidR="00E57EC9">
        <w:t xml:space="preserve">. </w:t>
      </w:r>
      <w:r w:rsidRPr="00034910">
        <w:t>À présent</w:t>
      </w:r>
      <w:r w:rsidR="00E57EC9">
        <w:t xml:space="preserve">, </w:t>
      </w:r>
      <w:r w:rsidRPr="00034910">
        <w:t xml:space="preserve">le steamer éprouvait le balancement </w:t>
      </w:r>
      <w:r w:rsidR="00E57EC9">
        <w:t>moel</w:t>
      </w:r>
      <w:r w:rsidRPr="00034910">
        <w:t>leux des longues houles du Pacifique</w:t>
      </w:r>
      <w:r w:rsidR="00E57EC9">
        <w:t>.</w:t>
      </w:r>
    </w:p>
    <w:p w14:paraId="292E6AA3" w14:textId="77777777" w:rsidR="00E57EC9" w:rsidRDefault="00776CEA" w:rsidP="00E57EC9">
      <w:r w:rsidRPr="00034910">
        <w:t xml:space="preserve">Jean </w:t>
      </w:r>
      <w:proofErr w:type="spellStart"/>
      <w:r w:rsidRPr="00034910">
        <w:t>Brot</w:t>
      </w:r>
      <w:proofErr w:type="spellEnd"/>
      <w:r w:rsidRPr="00034910">
        <w:t xml:space="preserve"> courut à un hublot</w:t>
      </w:r>
      <w:r w:rsidR="00E57EC9">
        <w:t xml:space="preserve">. </w:t>
      </w:r>
      <w:r w:rsidRPr="00034910">
        <w:t>Il eut un cri joyeux</w:t>
      </w:r>
      <w:r w:rsidR="00E57EC9">
        <w:t> :</w:t>
      </w:r>
    </w:p>
    <w:p w14:paraId="2FC5B089" w14:textId="77777777" w:rsidR="00E57EC9" w:rsidRDefault="00E57EC9" w:rsidP="00E57EC9">
      <w:r>
        <w:t>— </w:t>
      </w:r>
      <w:r w:rsidR="00776CEA" w:rsidRPr="00034910">
        <w:t>Ça y est</w:t>
      </w:r>
      <w:r>
        <w:t xml:space="preserve">, </w:t>
      </w:r>
      <w:r w:rsidR="00776CEA" w:rsidRPr="00034910">
        <w:t xml:space="preserve">mamzelle </w:t>
      </w:r>
      <w:proofErr w:type="spellStart"/>
      <w:r w:rsidR="00776CEA" w:rsidRPr="00034910">
        <w:t>Fleuriane</w:t>
      </w:r>
      <w:proofErr w:type="spellEnd"/>
      <w:r>
        <w:t xml:space="preserve">. </w:t>
      </w:r>
      <w:r w:rsidR="00776CEA" w:rsidRPr="00034910">
        <w:t>La côte est loin déjà</w:t>
      </w:r>
      <w:r>
        <w:t>.</w:t>
      </w:r>
    </w:p>
    <w:p w14:paraId="2DB537A9" w14:textId="77777777" w:rsidR="00E57EC9" w:rsidRDefault="00E57EC9" w:rsidP="00E57EC9">
      <w:r>
        <w:t>— </w:t>
      </w:r>
      <w:proofErr w:type="spellStart"/>
      <w:r w:rsidR="00776CEA" w:rsidRPr="00034910">
        <w:t>Patorne</w:t>
      </w:r>
      <w:proofErr w:type="spellEnd"/>
      <w:r w:rsidR="00776CEA" w:rsidRPr="00034910">
        <w:t xml:space="preserve"> sera furieuse</w:t>
      </w:r>
      <w:r>
        <w:t xml:space="preserve"> ; </w:t>
      </w:r>
      <w:r w:rsidR="00776CEA" w:rsidRPr="00034910">
        <w:t>je me retire dans ma cabine</w:t>
      </w:r>
      <w:r>
        <w:t xml:space="preserve">. </w:t>
      </w:r>
      <w:r w:rsidR="00776CEA" w:rsidRPr="00034910">
        <w:t>O</w:t>
      </w:r>
      <w:r w:rsidR="00776CEA" w:rsidRPr="00034910">
        <w:t>u</w:t>
      </w:r>
      <w:r w:rsidR="00776CEA" w:rsidRPr="00034910">
        <w:t>vrez-lui aussitôt que je me serai éloignée</w:t>
      </w:r>
      <w:r>
        <w:t>.</w:t>
      </w:r>
    </w:p>
    <w:p w14:paraId="53D3CD87" w14:textId="77777777" w:rsidR="00E57EC9" w:rsidRDefault="00E57EC9" w:rsidP="00E57EC9">
      <w:r>
        <w:lastRenderedPageBreak/>
        <w:t>— </w:t>
      </w:r>
      <w:r w:rsidR="00776CEA" w:rsidRPr="00034910">
        <w:t>Je lui ouvrirai et je ferai la conversation avec elle</w:t>
      </w:r>
      <w:r>
        <w:t xml:space="preserve">, </w:t>
      </w:r>
      <w:r w:rsidR="00776CEA" w:rsidRPr="00034910">
        <w:t>Mam</w:t>
      </w:r>
      <w:r>
        <w:t>’</w:t>
      </w:r>
      <w:r w:rsidR="00776CEA" w:rsidRPr="00034910">
        <w:t>zelle</w:t>
      </w:r>
      <w:r>
        <w:t>.</w:t>
      </w:r>
    </w:p>
    <w:p w14:paraId="012EF005" w14:textId="77777777" w:rsidR="00E57EC9" w:rsidRDefault="00776CEA" w:rsidP="00E57EC9">
      <w:r w:rsidRPr="00034910">
        <w:t>Sur ce</w:t>
      </w:r>
      <w:r w:rsidR="00E57EC9">
        <w:t xml:space="preserve">, </w:t>
      </w:r>
      <w:r w:rsidRPr="00034910">
        <w:t>la gentille Canadienne courut à sa cabine</w:t>
      </w:r>
      <w:r w:rsidR="00E57EC9">
        <w:t xml:space="preserve">, </w:t>
      </w:r>
      <w:r w:rsidRPr="00034910">
        <w:t>s</w:t>
      </w:r>
      <w:r w:rsidR="00E57EC9">
        <w:t>’</w:t>
      </w:r>
      <w:r w:rsidRPr="00034910">
        <w:t>y e</w:t>
      </w:r>
      <w:r w:rsidRPr="00034910">
        <w:t>n</w:t>
      </w:r>
      <w:r w:rsidRPr="00034910">
        <w:t>ferma</w:t>
      </w:r>
      <w:r w:rsidR="00E57EC9">
        <w:t xml:space="preserve">, </w:t>
      </w:r>
      <w:r w:rsidRPr="00034910">
        <w:t>puis s</w:t>
      </w:r>
      <w:r w:rsidR="00E57EC9">
        <w:t>’</w:t>
      </w:r>
      <w:r w:rsidRPr="00034910">
        <w:t>approcha du hublot</w:t>
      </w:r>
      <w:r w:rsidR="00E57EC9">
        <w:t xml:space="preserve">, </w:t>
      </w:r>
      <w:r w:rsidRPr="00034910">
        <w:t>afin d</w:t>
      </w:r>
      <w:r w:rsidR="00E57EC9">
        <w:t>’</w:t>
      </w:r>
      <w:r w:rsidRPr="00034910">
        <w:t>ouvrir à la brise de mer l</w:t>
      </w:r>
      <w:r w:rsidR="00E57EC9">
        <w:t>’</w:t>
      </w:r>
      <w:r w:rsidRPr="00034910">
        <w:t>ouverture lenticulaire</w:t>
      </w:r>
      <w:r w:rsidR="00E57EC9">
        <w:t>.</w:t>
      </w:r>
    </w:p>
    <w:p w14:paraId="1322C568" w14:textId="77777777" w:rsidR="00E57EC9" w:rsidRDefault="00776CEA" w:rsidP="00E57EC9">
      <w:r w:rsidRPr="00034910">
        <w:t>Dans ce mouvement</w:t>
      </w:r>
      <w:r w:rsidR="00E57EC9">
        <w:t xml:space="preserve">, </w:t>
      </w:r>
      <w:r w:rsidRPr="00034910">
        <w:t xml:space="preserve">elle passa près de la tablette mobile sur laquelle étaient posés quelques prospectus des localités et régions desservies par </w:t>
      </w:r>
      <w:smartTag w:uri="urn:schemas-microsoft-com:office:smarttags" w:element="PersonName">
        <w:smartTagPr>
          <w:attr w:name="ProductID" w:val="la Compagnie"/>
        </w:smartTagPr>
        <w:r w:rsidRPr="00034910">
          <w:t>la Compagnie</w:t>
        </w:r>
      </w:smartTag>
      <w:r w:rsidRPr="00034910">
        <w:t xml:space="preserve"> de navigation</w:t>
      </w:r>
      <w:r w:rsidR="00E57EC9">
        <w:t xml:space="preserve">. </w:t>
      </w:r>
      <w:r w:rsidRPr="00034910">
        <w:t>Elle s</w:t>
      </w:r>
      <w:r w:rsidR="00E57EC9">
        <w:t>’</w:t>
      </w:r>
      <w:r w:rsidRPr="00034910">
        <w:t>arrêta net</w:t>
      </w:r>
      <w:r w:rsidR="00E57EC9">
        <w:t>.</w:t>
      </w:r>
    </w:p>
    <w:p w14:paraId="53206A05" w14:textId="77777777" w:rsidR="00E57EC9" w:rsidRDefault="00776CEA" w:rsidP="00E57EC9">
      <w:r w:rsidRPr="00034910">
        <w:t>Sur les programmes à l</w:t>
      </w:r>
      <w:r w:rsidR="00E57EC9">
        <w:t>’</w:t>
      </w:r>
      <w:r w:rsidRPr="00034910">
        <w:t xml:space="preserve">usage des </w:t>
      </w:r>
      <w:proofErr w:type="spellStart"/>
      <w:r w:rsidRPr="00034910">
        <w:rPr>
          <w:i/>
          <w:iCs/>
        </w:rPr>
        <w:t>travellers</w:t>
      </w:r>
      <w:proofErr w:type="spellEnd"/>
      <w:r w:rsidR="00E57EC9">
        <w:rPr>
          <w:i/>
          <w:iCs/>
        </w:rPr>
        <w:t xml:space="preserve"> </w:t>
      </w:r>
      <w:r w:rsidR="00E57EC9">
        <w:t>(</w:t>
      </w:r>
      <w:r w:rsidRPr="00034910">
        <w:t>voyageurs</w:t>
      </w:r>
      <w:r w:rsidR="00E57EC9">
        <w:t xml:space="preserve">), </w:t>
      </w:r>
      <w:r w:rsidRPr="00034910">
        <w:t>une large enveloppe venait de lui apparaître avec cette suscri</w:t>
      </w:r>
      <w:r w:rsidRPr="00034910">
        <w:t>p</w:t>
      </w:r>
      <w:r w:rsidRPr="00034910">
        <w:t>tion</w:t>
      </w:r>
      <w:r w:rsidR="00E57EC9">
        <w:t> :</w:t>
      </w:r>
    </w:p>
    <w:p w14:paraId="3F75CBB1" w14:textId="362D082C" w:rsidR="00E57EC9" w:rsidRDefault="00E57EC9" w:rsidP="00E57EC9">
      <w:r>
        <w:t>« </w:t>
      </w:r>
      <w:r w:rsidR="00776CEA" w:rsidRPr="00034910">
        <w:t xml:space="preserve">À </w:t>
      </w:r>
      <w:r>
        <w:t>M</w:t>
      </w:r>
      <w:r w:rsidRPr="00E57EC9">
        <w:rPr>
          <w:vertAlign w:val="superscript"/>
        </w:rPr>
        <w:t>lle</w:t>
      </w:r>
      <w:r>
        <w:t> </w:t>
      </w:r>
      <w:proofErr w:type="spellStart"/>
      <w:r w:rsidR="00776CEA" w:rsidRPr="00034910">
        <w:t>Fleuriane</w:t>
      </w:r>
      <w:proofErr w:type="spellEnd"/>
      <w:r w:rsidR="00776CEA" w:rsidRPr="00034910">
        <w:t xml:space="preserve"> Defrance</w:t>
      </w:r>
      <w:r>
        <w:t>.</w:t>
      </w:r>
    </w:p>
    <w:p w14:paraId="6F0FABF9" w14:textId="1D902F5D" w:rsidR="00E57EC9" w:rsidRDefault="00E57EC9" w:rsidP="00E57EC9">
      <w:r>
        <w:t>« </w:t>
      </w:r>
      <w:r w:rsidR="00776CEA" w:rsidRPr="00034910">
        <w:t>Pour la remercier d</w:t>
      </w:r>
      <w:r>
        <w:t>’</w:t>
      </w:r>
      <w:r w:rsidR="00776CEA" w:rsidRPr="00034910">
        <w:t>avoir obéi</w:t>
      </w:r>
      <w:r>
        <w:t>. »</w:t>
      </w:r>
    </w:p>
    <w:p w14:paraId="0E776B36" w14:textId="096443F3" w:rsidR="00E57EC9" w:rsidRDefault="00776CEA" w:rsidP="00E57EC9">
      <w:r w:rsidRPr="00034910">
        <w:t>D</w:t>
      </w:r>
      <w:r w:rsidR="00E57EC9">
        <w:t>’</w:t>
      </w:r>
      <w:r w:rsidRPr="00034910">
        <w:t>où venait ce message</w:t>
      </w:r>
      <w:r w:rsidR="00E57EC9">
        <w:t xml:space="preserve"> ? </w:t>
      </w:r>
      <w:r w:rsidRPr="00034910">
        <w:t>Qui l</w:t>
      </w:r>
      <w:r w:rsidR="00E57EC9">
        <w:t>’</w:t>
      </w:r>
      <w:r w:rsidRPr="00034910">
        <w:t>avait déposé là</w:t>
      </w:r>
      <w:r w:rsidR="00E57EC9">
        <w:t xml:space="preserve"> ? </w:t>
      </w:r>
      <w:r w:rsidRPr="00034910">
        <w:t>Tout à l</w:t>
      </w:r>
      <w:r w:rsidR="00E57EC9">
        <w:t>’</w:t>
      </w:r>
      <w:r w:rsidRPr="00034910">
        <w:t>heure</w:t>
      </w:r>
      <w:r w:rsidR="00E57EC9">
        <w:t xml:space="preserve">, </w:t>
      </w:r>
      <w:r w:rsidRPr="00034910">
        <w:t>en arrivant sur le navire</w:t>
      </w:r>
      <w:r w:rsidR="00E57EC9">
        <w:t xml:space="preserve">, </w:t>
      </w:r>
      <w:r w:rsidRPr="00034910">
        <w:t>la voyageuse n</w:t>
      </w:r>
      <w:r w:rsidR="00E57EC9">
        <w:t>’</w:t>
      </w:r>
      <w:r w:rsidRPr="00034910">
        <w:t>avait rien vu d</w:t>
      </w:r>
      <w:r w:rsidR="00E57EC9">
        <w:t>’</w:t>
      </w:r>
      <w:r w:rsidRPr="00034910">
        <w:t>anormal dans cette cabine</w:t>
      </w:r>
      <w:r w:rsidR="00E57EC9">
        <w:t xml:space="preserve">. </w:t>
      </w:r>
      <w:r w:rsidRPr="00034910">
        <w:t>La lettre ne s</w:t>
      </w:r>
      <w:r w:rsidR="00E57EC9">
        <w:t>’</w:t>
      </w:r>
      <w:r w:rsidRPr="00034910">
        <w:t>y trouvait certain</w:t>
      </w:r>
      <w:r w:rsidRPr="00034910">
        <w:t>e</w:t>
      </w:r>
      <w:r w:rsidRPr="00034910">
        <w:t>ment pas</w:t>
      </w:r>
      <w:r w:rsidR="00E57EC9">
        <w:t xml:space="preserve">. </w:t>
      </w:r>
      <w:r w:rsidRPr="00034910">
        <w:t>Il y avait donc à bord un messager qui</w:t>
      </w:r>
      <w:r w:rsidR="00E57EC9">
        <w:t xml:space="preserve">, </w:t>
      </w:r>
      <w:r w:rsidRPr="00034910">
        <w:t>tandis qu</w:t>
      </w:r>
      <w:r w:rsidR="00E57EC9">
        <w:t>’</w:t>
      </w:r>
      <w:r w:rsidRPr="00034910">
        <w:t xml:space="preserve">elle retenait </w:t>
      </w:r>
      <w:r w:rsidR="00E57EC9">
        <w:t>M</w:t>
      </w:r>
      <w:r w:rsidR="00E57EC9" w:rsidRPr="00E57EC9">
        <w:rPr>
          <w:vertAlign w:val="superscript"/>
        </w:rPr>
        <w:t>me</w:t>
      </w:r>
      <w:r w:rsidR="00E57EC9">
        <w:t> </w:t>
      </w:r>
      <w:proofErr w:type="spellStart"/>
      <w:r w:rsidRPr="00034910">
        <w:t>Patorne</w:t>
      </w:r>
      <w:proofErr w:type="spellEnd"/>
      <w:r w:rsidR="00E57EC9">
        <w:t xml:space="preserve">, </w:t>
      </w:r>
      <w:r w:rsidRPr="00034910">
        <w:t>avait apporté cette correspondance</w:t>
      </w:r>
      <w:r w:rsidR="00E57EC9">
        <w:t>.</w:t>
      </w:r>
    </w:p>
    <w:p w14:paraId="6553ABEE" w14:textId="77777777" w:rsidR="00E57EC9" w:rsidRDefault="00776CEA" w:rsidP="00E57EC9">
      <w:r w:rsidRPr="00034910">
        <w:t>Mais l</w:t>
      </w:r>
      <w:r w:rsidR="00E57EC9">
        <w:t>’</w:t>
      </w:r>
      <w:r w:rsidRPr="00034910">
        <w:t>éducation américaine avait fait de la jeune fille une personne pratique</w:t>
      </w:r>
      <w:r w:rsidR="00E57EC9">
        <w:t xml:space="preserve">. </w:t>
      </w:r>
      <w:r w:rsidRPr="00034910">
        <w:t>Au lieu de se perdre en suppositions ince</w:t>
      </w:r>
      <w:r w:rsidRPr="00034910">
        <w:t>r</w:t>
      </w:r>
      <w:r w:rsidRPr="00034910">
        <w:t>taines</w:t>
      </w:r>
      <w:r w:rsidR="00E57EC9">
        <w:t xml:space="preserve">, </w:t>
      </w:r>
      <w:r w:rsidRPr="00034910">
        <w:t>elle se déclara que le mieux serait de savoir le but de la lettre et</w:t>
      </w:r>
      <w:r w:rsidR="00E57EC9">
        <w:t xml:space="preserve">, </w:t>
      </w:r>
      <w:r w:rsidRPr="00034910">
        <w:t>pour ce</w:t>
      </w:r>
      <w:r w:rsidR="00E57EC9">
        <w:t xml:space="preserve">, </w:t>
      </w:r>
      <w:r w:rsidRPr="00034910">
        <w:t>commencer par en prendre connaissance</w:t>
      </w:r>
      <w:r w:rsidR="00E57EC9">
        <w:t>.</w:t>
      </w:r>
    </w:p>
    <w:p w14:paraId="1865F0F7" w14:textId="77777777" w:rsidR="00E57EC9" w:rsidRDefault="00776CEA" w:rsidP="00E57EC9">
      <w:r w:rsidRPr="00034910">
        <w:t>Elle l</w:t>
      </w:r>
      <w:r w:rsidR="00E57EC9">
        <w:t>’</w:t>
      </w:r>
      <w:r w:rsidRPr="00034910">
        <w:t>ouvrit donc</w:t>
      </w:r>
      <w:r w:rsidR="00E57EC9">
        <w:t xml:space="preserve">, </w:t>
      </w:r>
      <w:r w:rsidRPr="00034910">
        <w:t>chercha la signature et</w:t>
      </w:r>
      <w:r w:rsidR="00E57EC9">
        <w:t xml:space="preserve">, </w:t>
      </w:r>
      <w:r w:rsidRPr="00034910">
        <w:t>l</w:t>
      </w:r>
      <w:r w:rsidR="00E57EC9">
        <w:t>’</w:t>
      </w:r>
      <w:r w:rsidRPr="00034910">
        <w:t>ayant trouvée</w:t>
      </w:r>
      <w:r w:rsidR="00E57EC9">
        <w:t xml:space="preserve">, </w:t>
      </w:r>
      <w:r w:rsidRPr="00034910">
        <w:t>elle resta saisie</w:t>
      </w:r>
      <w:r w:rsidR="00E57EC9">
        <w:t xml:space="preserve">, </w:t>
      </w:r>
      <w:r w:rsidRPr="00034910">
        <w:t>le regard effaré</w:t>
      </w:r>
      <w:r w:rsidR="00E57EC9">
        <w:t xml:space="preserve">, </w:t>
      </w:r>
      <w:r w:rsidRPr="00034910">
        <w:t>les mains tremblantes</w:t>
      </w:r>
      <w:r w:rsidR="00E57EC9">
        <w:t xml:space="preserve">, </w:t>
      </w:r>
      <w:r w:rsidRPr="00034910">
        <w:t>en proie à une extraordinaire émotion</w:t>
      </w:r>
      <w:r w:rsidR="00E57EC9">
        <w:t xml:space="preserve">. </w:t>
      </w:r>
      <w:r w:rsidRPr="00034910">
        <w:t>Cette signature ferme</w:t>
      </w:r>
      <w:r w:rsidR="00E57EC9">
        <w:t xml:space="preserve">, </w:t>
      </w:r>
      <w:r w:rsidRPr="00034910">
        <w:lastRenderedPageBreak/>
        <w:t>décidée</w:t>
      </w:r>
      <w:r w:rsidR="00E57EC9">
        <w:t xml:space="preserve">, </w:t>
      </w:r>
      <w:r w:rsidRPr="00034910">
        <w:t>indiquant un être en possession de toute sa vigueur</w:t>
      </w:r>
      <w:r w:rsidR="00E57EC9">
        <w:t xml:space="preserve">, </w:t>
      </w:r>
      <w:r w:rsidRPr="00034910">
        <w:t>de toute sa lucidité</w:t>
      </w:r>
      <w:r w:rsidR="00E57EC9">
        <w:t xml:space="preserve">, </w:t>
      </w:r>
      <w:r w:rsidRPr="00034910">
        <w:t>était</w:t>
      </w:r>
      <w:r w:rsidR="00E57EC9">
        <w:t> :</w:t>
      </w:r>
    </w:p>
    <w:p w14:paraId="2E8CB11D" w14:textId="55F7A446" w:rsidR="00E57EC9" w:rsidRDefault="00E57EC9" w:rsidP="00E57EC9">
      <w:r>
        <w:t>« </w:t>
      </w:r>
      <w:r w:rsidR="00776CEA" w:rsidRPr="00034910">
        <w:t xml:space="preserve">Dick </w:t>
      </w:r>
      <w:proofErr w:type="spellStart"/>
      <w:r w:rsidR="00776CEA" w:rsidRPr="00034910">
        <w:t>Fann</w:t>
      </w:r>
      <w:proofErr w:type="spellEnd"/>
      <w:r>
        <w:t>. »</w:t>
      </w:r>
    </w:p>
    <w:p w14:paraId="5AEEA6BD" w14:textId="77777777" w:rsidR="00E57EC9" w:rsidRDefault="00776CEA" w:rsidP="00E57EC9">
      <w:r w:rsidRPr="00034910">
        <w:t>Qu</w:t>
      </w:r>
      <w:r w:rsidR="00E57EC9">
        <w:t>’</w:t>
      </w:r>
      <w:r w:rsidRPr="00034910">
        <w:t>est-ce que cela signifiait</w:t>
      </w:r>
      <w:r w:rsidR="00E57EC9">
        <w:t xml:space="preserve"> ? </w:t>
      </w:r>
      <w:r w:rsidRPr="00034910">
        <w:t>Par quel miracle pouvait-il lui écrire ce matin</w:t>
      </w:r>
      <w:r w:rsidR="00E57EC9">
        <w:t xml:space="preserve"> ? </w:t>
      </w:r>
      <w:r w:rsidRPr="00034910">
        <w:t>Derechef</w:t>
      </w:r>
      <w:r w:rsidR="00E57EC9">
        <w:t xml:space="preserve">, </w:t>
      </w:r>
      <w:r w:rsidRPr="00034910">
        <w:t>son esprit s</w:t>
      </w:r>
      <w:r w:rsidR="00E57EC9">
        <w:t>’</w:t>
      </w:r>
      <w:r w:rsidRPr="00034910">
        <w:t>abandonnait aux hyp</w:t>
      </w:r>
      <w:r w:rsidRPr="00034910">
        <w:t>o</w:t>
      </w:r>
      <w:r w:rsidRPr="00034910">
        <w:t>thèses</w:t>
      </w:r>
      <w:r w:rsidR="00E57EC9">
        <w:t xml:space="preserve">. </w:t>
      </w:r>
      <w:r w:rsidRPr="00034910">
        <w:t>Cette fois encore</w:t>
      </w:r>
      <w:r w:rsidR="00E57EC9">
        <w:t xml:space="preserve">, </w:t>
      </w:r>
      <w:r w:rsidRPr="00034910">
        <w:t>elle se contraignit à écarter ses imag</w:t>
      </w:r>
      <w:r w:rsidRPr="00034910">
        <w:t>i</w:t>
      </w:r>
      <w:r w:rsidRPr="00034910">
        <w:t>nations</w:t>
      </w:r>
      <w:r w:rsidR="00E57EC9">
        <w:t xml:space="preserve">, </w:t>
      </w:r>
      <w:r w:rsidRPr="00034910">
        <w:t>et</w:t>
      </w:r>
      <w:r w:rsidR="00E57EC9">
        <w:t xml:space="preserve">, </w:t>
      </w:r>
      <w:r w:rsidRPr="00034910">
        <w:t>redevenue maîtresse d</w:t>
      </w:r>
      <w:r w:rsidR="00E57EC9">
        <w:t>’</w:t>
      </w:r>
      <w:r w:rsidRPr="00034910">
        <w:t>elle-même</w:t>
      </w:r>
      <w:r w:rsidR="00E57EC9">
        <w:t xml:space="preserve">, </w:t>
      </w:r>
      <w:r w:rsidRPr="00034910">
        <w:t>elle se prit à lire lentement ces lignes</w:t>
      </w:r>
      <w:r w:rsidR="00E57EC9">
        <w:t> :</w:t>
      </w:r>
    </w:p>
    <w:p w14:paraId="08121514" w14:textId="77777777" w:rsidR="00E57EC9" w:rsidRDefault="00E57EC9" w:rsidP="00E57EC9">
      <w:r>
        <w:t>« </w:t>
      </w:r>
      <w:r w:rsidR="00776CEA" w:rsidRPr="00034910">
        <w:t>Mademoiselle</w:t>
      </w:r>
      <w:r>
        <w:t>,</w:t>
      </w:r>
    </w:p>
    <w:p w14:paraId="1DF11DBA" w14:textId="77777777" w:rsidR="00E57EC9" w:rsidRDefault="00E57EC9" w:rsidP="00E57EC9">
      <w:r>
        <w:t>« </w:t>
      </w:r>
      <w:r w:rsidR="00776CEA" w:rsidRPr="00034910">
        <w:t>Votre courageuse obéissance nous a amenés au succès</w:t>
      </w:r>
      <w:r>
        <w:t>.</w:t>
      </w:r>
    </w:p>
    <w:p w14:paraId="26372B75" w14:textId="77777777" w:rsidR="00E57EC9" w:rsidRDefault="00E57EC9" w:rsidP="00E57EC9">
      <w:r>
        <w:t>« </w:t>
      </w:r>
      <w:r w:rsidR="00776CEA" w:rsidRPr="00034910">
        <w:t>Je vous réitérerai mes remerciements à Valdez</w:t>
      </w:r>
      <w:r>
        <w:t xml:space="preserve">, </w:t>
      </w:r>
      <w:r w:rsidR="00776CEA" w:rsidRPr="00034910">
        <w:t>où je r</w:t>
      </w:r>
      <w:r w:rsidR="00776CEA" w:rsidRPr="00034910">
        <w:t>e</w:t>
      </w:r>
      <w:r w:rsidR="00776CEA" w:rsidRPr="00034910">
        <w:t>prendrai sur votre de Dion mon poste de mécanicien</w:t>
      </w:r>
      <w:r>
        <w:t>.</w:t>
      </w:r>
    </w:p>
    <w:p w14:paraId="43F9B59B" w14:textId="77777777" w:rsidR="00E57EC9" w:rsidRDefault="00E57EC9" w:rsidP="00E57EC9">
      <w:r>
        <w:t>« </w:t>
      </w:r>
      <w:r w:rsidR="00776CEA" w:rsidRPr="00034910">
        <w:t>Je vous entends</w:t>
      </w:r>
      <w:r>
        <w:t xml:space="preserve">. </w:t>
      </w:r>
      <w:r w:rsidR="00776CEA" w:rsidRPr="00034910">
        <w:t>Comment cela se fait-il</w:t>
      </w:r>
      <w:r>
        <w:t xml:space="preserve"> ? </w:t>
      </w:r>
      <w:r w:rsidR="00776CEA" w:rsidRPr="00034910">
        <w:t>Comment le moribond vous écrit-il</w:t>
      </w:r>
      <w:r>
        <w:t xml:space="preserve"> ? </w:t>
      </w:r>
      <w:r w:rsidR="00776CEA" w:rsidRPr="00034910">
        <w:t>Un mot vous expliquera tout</w:t>
      </w:r>
      <w:r>
        <w:t>.</w:t>
      </w:r>
    </w:p>
    <w:p w14:paraId="14C7DC25" w14:textId="06CD81C6" w:rsidR="00E57EC9" w:rsidRDefault="00E57EC9" w:rsidP="00E57EC9">
      <w:r>
        <w:t>« </w:t>
      </w:r>
      <w:r w:rsidR="00776CEA" w:rsidRPr="00034910">
        <w:t>Le moribond se porte admirablement bien</w:t>
      </w:r>
      <w:r>
        <w:t xml:space="preserve">. </w:t>
      </w:r>
      <w:r w:rsidR="00776CEA" w:rsidRPr="00034910">
        <w:t xml:space="preserve">Il a profité de ce que Larmette avait décidé de le tuer pour vous mettre hors de portée du sinistre personnage et pour faire quitter à </w:t>
      </w:r>
      <w:r>
        <w:t>M. </w:t>
      </w:r>
      <w:r w:rsidR="00776CEA" w:rsidRPr="00034910">
        <w:t>Defrance le territoire américain</w:t>
      </w:r>
      <w:r>
        <w:t>.</w:t>
      </w:r>
    </w:p>
    <w:p w14:paraId="7D22D437" w14:textId="5DB8C76F" w:rsidR="00E57EC9" w:rsidRDefault="00E57EC9" w:rsidP="00E57EC9">
      <w:r>
        <w:t>« </w:t>
      </w:r>
      <w:r w:rsidR="00776CEA" w:rsidRPr="00034910">
        <w:t>Pardonnez de ne pas vous avoir admise dans la conf</w:t>
      </w:r>
      <w:r w:rsidR="00776CEA" w:rsidRPr="00034910">
        <w:t>i</w:t>
      </w:r>
      <w:r w:rsidR="00776CEA" w:rsidRPr="00034910">
        <w:t>dence</w:t>
      </w:r>
      <w:r>
        <w:t xml:space="preserve">. </w:t>
      </w:r>
      <w:r w:rsidR="00776CEA" w:rsidRPr="00034910">
        <w:t>Votre tristesse même</w:t>
      </w:r>
      <w:r>
        <w:t xml:space="preserve">, </w:t>
      </w:r>
      <w:r w:rsidR="00776CEA" w:rsidRPr="00034910">
        <w:t>qui me navrait</w:t>
      </w:r>
      <w:r>
        <w:t xml:space="preserve">, </w:t>
      </w:r>
      <w:r w:rsidR="00776CEA" w:rsidRPr="00034910">
        <w:t>était nécessaire pour tromper l</w:t>
      </w:r>
      <w:r>
        <w:t>’</w:t>
      </w:r>
      <w:r w:rsidR="00776CEA" w:rsidRPr="00034910">
        <w:t>individu redoutable et défiant qui s</w:t>
      </w:r>
      <w:r>
        <w:t>’</w:t>
      </w:r>
      <w:r w:rsidR="00776CEA" w:rsidRPr="00034910">
        <w:t>attachait à vos pas</w:t>
      </w:r>
      <w:r>
        <w:t xml:space="preserve">. </w:t>
      </w:r>
      <w:r w:rsidR="00776CEA" w:rsidRPr="00034910">
        <w:t>Aussitôt que je le puis sans danger pour vous</w:t>
      </w:r>
      <w:r>
        <w:t xml:space="preserve">, </w:t>
      </w:r>
      <w:r w:rsidR="00776CEA" w:rsidRPr="00034910">
        <w:t>je vous raconte toute l</w:t>
      </w:r>
      <w:r>
        <w:t>’</w:t>
      </w:r>
      <w:r w:rsidR="00776CEA" w:rsidRPr="00034910">
        <w:t>aventure</w:t>
      </w:r>
      <w:r>
        <w:t xml:space="preserve">. </w:t>
      </w:r>
      <w:r w:rsidR="00776CEA" w:rsidRPr="00034910">
        <w:t>La voici</w:t>
      </w:r>
      <w:r>
        <w:t>. »</w:t>
      </w:r>
    </w:p>
    <w:p w14:paraId="2C13C03D" w14:textId="77777777" w:rsidR="00E57EC9" w:rsidRDefault="00776CEA" w:rsidP="00E57EC9">
      <w:r w:rsidRPr="00034910">
        <w:t xml:space="preserve">Un instant </w:t>
      </w:r>
      <w:proofErr w:type="spellStart"/>
      <w:r w:rsidRPr="00034910">
        <w:t>Fleuriane</w:t>
      </w:r>
      <w:proofErr w:type="spellEnd"/>
      <w:r w:rsidRPr="00034910">
        <w:t xml:space="preserve"> interrompit sa lecture</w:t>
      </w:r>
      <w:r w:rsidR="00E57EC9">
        <w:t xml:space="preserve">. </w:t>
      </w:r>
      <w:r w:rsidRPr="00034910">
        <w:t>Une buée rose s</w:t>
      </w:r>
      <w:r w:rsidR="00E57EC9">
        <w:t>’</w:t>
      </w:r>
      <w:r w:rsidRPr="00034910">
        <w:t>était répandue sur son visage</w:t>
      </w:r>
      <w:r w:rsidR="00E57EC9">
        <w:t xml:space="preserve">. </w:t>
      </w:r>
      <w:r w:rsidRPr="00034910">
        <w:t xml:space="preserve">Son corsage se soulevait avec </w:t>
      </w:r>
      <w:r w:rsidRPr="00C002E9">
        <w:t>violence</w:t>
      </w:r>
      <w:r w:rsidR="00E57EC9">
        <w:t xml:space="preserve">, </w:t>
      </w:r>
      <w:r w:rsidRPr="00034910">
        <w:t>sous la poussée de son cœur battant à grands coups</w:t>
      </w:r>
      <w:r w:rsidR="00E57EC9">
        <w:t>.</w:t>
      </w:r>
    </w:p>
    <w:p w14:paraId="22BB5D4F" w14:textId="77777777" w:rsidR="00E57EC9" w:rsidRDefault="00776CEA" w:rsidP="00E57EC9">
      <w:r w:rsidRPr="00034910">
        <w:lastRenderedPageBreak/>
        <w:t xml:space="preserve">Dick </w:t>
      </w:r>
      <w:proofErr w:type="spellStart"/>
      <w:r w:rsidRPr="00034910">
        <w:t>Fann</w:t>
      </w:r>
      <w:proofErr w:type="spellEnd"/>
      <w:r w:rsidRPr="00034910">
        <w:t xml:space="preserve"> bien portant</w:t>
      </w:r>
      <w:r w:rsidR="00E57EC9">
        <w:t xml:space="preserve"> ! </w:t>
      </w:r>
      <w:r w:rsidRPr="00034910">
        <w:t>Sa maladie</w:t>
      </w:r>
      <w:r w:rsidR="00E57EC9">
        <w:t xml:space="preserve">, </w:t>
      </w:r>
      <w:r w:rsidRPr="00034910">
        <w:t>sa blessure simulées</w:t>
      </w:r>
      <w:r w:rsidR="00E57EC9">
        <w:t xml:space="preserve">. </w:t>
      </w:r>
      <w:r w:rsidRPr="00034910">
        <w:t>Elle ne comprenait pas</w:t>
      </w:r>
      <w:r w:rsidR="00E57EC9">
        <w:t xml:space="preserve">, </w:t>
      </w:r>
      <w:r w:rsidRPr="00034910">
        <w:t>mais une joie folle chantait en elle</w:t>
      </w:r>
      <w:r w:rsidR="00E57EC9">
        <w:t xml:space="preserve">, </w:t>
      </w:r>
      <w:r w:rsidRPr="00034910">
        <w:t>la secouait tout entière</w:t>
      </w:r>
      <w:r w:rsidR="00E57EC9">
        <w:t xml:space="preserve">. </w:t>
      </w:r>
      <w:r w:rsidRPr="00034910">
        <w:t>Elle reprit le papier</w:t>
      </w:r>
      <w:r w:rsidR="00E57EC9">
        <w:t xml:space="preserve">, </w:t>
      </w:r>
      <w:r w:rsidRPr="00034910">
        <w:t>contraignit sa pensée à se fixer sur les caractères tracés par Dick</w:t>
      </w:r>
      <w:r w:rsidR="00E57EC9">
        <w:t>.</w:t>
      </w:r>
    </w:p>
    <w:p w14:paraId="14ABC699" w14:textId="125D5184" w:rsidR="00E57EC9" w:rsidRDefault="00E57EC9" w:rsidP="00E57EC9">
      <w:r>
        <w:t>« </w:t>
      </w:r>
      <w:r w:rsidR="00776CEA" w:rsidRPr="00034910">
        <w:t>Je commence donc</w:t>
      </w:r>
      <w:r>
        <w:t xml:space="preserve">, </w:t>
      </w:r>
      <w:r w:rsidR="00776CEA" w:rsidRPr="00034910">
        <w:t>disait la missive</w:t>
      </w:r>
      <w:r>
        <w:t xml:space="preserve">. </w:t>
      </w:r>
      <w:r w:rsidR="00776CEA" w:rsidRPr="00034910">
        <w:t>Vous vous souvenez que</w:t>
      </w:r>
      <w:r>
        <w:t xml:space="preserve">, </w:t>
      </w:r>
      <w:r w:rsidR="00776CEA" w:rsidRPr="00034910">
        <w:t>près d</w:t>
      </w:r>
      <w:r>
        <w:t>’</w:t>
      </w:r>
      <w:r w:rsidR="00776CEA" w:rsidRPr="00034910">
        <w:t>Ogden</w:t>
      </w:r>
      <w:r>
        <w:t>, M. </w:t>
      </w:r>
      <w:r w:rsidR="00776CEA" w:rsidRPr="00034910">
        <w:t>Defrance et moi dûmes intervenir pour sauver petit Jean</w:t>
      </w:r>
      <w:r>
        <w:t xml:space="preserve">, </w:t>
      </w:r>
      <w:r w:rsidR="00776CEA" w:rsidRPr="00034910">
        <w:t xml:space="preserve">jeté aux loups par le wattman </w:t>
      </w:r>
      <w:proofErr w:type="spellStart"/>
      <w:r w:rsidR="00776CEA" w:rsidRPr="00034910">
        <w:t>Natson</w:t>
      </w:r>
      <w:proofErr w:type="spellEnd"/>
      <w:r>
        <w:t xml:space="preserve">. </w:t>
      </w:r>
      <w:r w:rsidR="00776CEA" w:rsidRPr="00034910">
        <w:t xml:space="preserve">Nous dûmes même supprimer ce </w:t>
      </w:r>
      <w:proofErr w:type="spellStart"/>
      <w:r w:rsidR="00776CEA" w:rsidRPr="00034910">
        <w:t>Natson</w:t>
      </w:r>
      <w:proofErr w:type="spellEnd"/>
      <w:r w:rsidR="00776CEA" w:rsidRPr="00034910">
        <w:t xml:space="preserve"> qui n</w:t>
      </w:r>
      <w:r>
        <w:t>’</w:t>
      </w:r>
      <w:r w:rsidR="00776CEA" w:rsidRPr="00034910">
        <w:t>eût pas manqué de donner à ses complices des renseignements circonstanciés sur nous</w:t>
      </w:r>
      <w:r>
        <w:t>.</w:t>
      </w:r>
    </w:p>
    <w:p w14:paraId="08EFCD3C" w14:textId="77777777" w:rsidR="00E57EC9" w:rsidRDefault="00E57EC9" w:rsidP="00E57EC9">
      <w:r>
        <w:t>« </w:t>
      </w:r>
      <w:r w:rsidR="00776CEA" w:rsidRPr="00034910">
        <w:t>Le soir</w:t>
      </w:r>
      <w:r>
        <w:t xml:space="preserve">, </w:t>
      </w:r>
      <w:r w:rsidR="00776CEA" w:rsidRPr="00034910">
        <w:t>à l</w:t>
      </w:r>
      <w:r>
        <w:t>’</w:t>
      </w:r>
      <w:r w:rsidR="00776CEA" w:rsidRPr="00034910">
        <w:t>étape</w:t>
      </w:r>
      <w:r>
        <w:t xml:space="preserve">, </w:t>
      </w:r>
      <w:r w:rsidR="00776CEA" w:rsidRPr="00034910">
        <w:t>Larmette écouta avec défiance votre r</w:t>
      </w:r>
      <w:r w:rsidR="00776CEA" w:rsidRPr="00034910">
        <w:t>é</w:t>
      </w:r>
      <w:r w:rsidR="00776CEA" w:rsidRPr="00034910">
        <w:t>cit</w:t>
      </w:r>
      <w:r>
        <w:t xml:space="preserve">, </w:t>
      </w:r>
      <w:r w:rsidR="00776CEA" w:rsidRPr="00034910">
        <w:t>d</w:t>
      </w:r>
      <w:r>
        <w:t>’</w:t>
      </w:r>
      <w:r w:rsidR="00776CEA" w:rsidRPr="00034910">
        <w:t xml:space="preserve">après lequel </w:t>
      </w:r>
      <w:proofErr w:type="spellStart"/>
      <w:r w:rsidR="00776CEA" w:rsidRPr="00034910">
        <w:t>Natson</w:t>
      </w:r>
      <w:proofErr w:type="spellEnd"/>
      <w:r w:rsidR="00776CEA" w:rsidRPr="00034910">
        <w:t xml:space="preserve"> avait été victime des loups</w:t>
      </w:r>
      <w:r>
        <w:t xml:space="preserve">. </w:t>
      </w:r>
      <w:r w:rsidR="00776CEA" w:rsidRPr="00034910">
        <w:t>Vous vous aperçûtes du peu de créance qu</w:t>
      </w:r>
      <w:r>
        <w:t>’</w:t>
      </w:r>
      <w:r w:rsidR="00776CEA" w:rsidRPr="00034910">
        <w:t>il donnait à l</w:t>
      </w:r>
      <w:r>
        <w:t>’</w:t>
      </w:r>
      <w:r w:rsidR="00776CEA" w:rsidRPr="00034910">
        <w:t>histoire</w:t>
      </w:r>
      <w:r>
        <w:t xml:space="preserve">. </w:t>
      </w:r>
      <w:r w:rsidR="00776CEA" w:rsidRPr="00034910">
        <w:t>Mais ce que vous n</w:t>
      </w:r>
      <w:r>
        <w:t>’</w:t>
      </w:r>
      <w:r w:rsidR="00776CEA" w:rsidRPr="00034910">
        <w:t>avez pas su</w:t>
      </w:r>
      <w:r>
        <w:t xml:space="preserve">, </w:t>
      </w:r>
      <w:r w:rsidR="00776CEA" w:rsidRPr="00034910">
        <w:t>c</w:t>
      </w:r>
      <w:r>
        <w:t>’</w:t>
      </w:r>
      <w:r w:rsidR="00776CEA" w:rsidRPr="00034910">
        <w:t>est ce que fit le coquin tandis que vous dormiez</w:t>
      </w:r>
      <w:r>
        <w:t>.</w:t>
      </w:r>
    </w:p>
    <w:p w14:paraId="2BBA32C9" w14:textId="77777777" w:rsidR="00E57EC9" w:rsidRDefault="00E57EC9" w:rsidP="00E57EC9">
      <w:r>
        <w:t>« </w:t>
      </w:r>
      <w:r w:rsidR="00776CEA" w:rsidRPr="00034910">
        <w:t xml:space="preserve">Avec son complice </w:t>
      </w:r>
      <w:proofErr w:type="spellStart"/>
      <w:r w:rsidR="00776CEA" w:rsidRPr="00034910">
        <w:t>Botera</w:t>
      </w:r>
      <w:proofErr w:type="spellEnd"/>
      <w:r>
        <w:t xml:space="preserve">, </w:t>
      </w:r>
      <w:r w:rsidR="00776CEA" w:rsidRPr="00034910">
        <w:t>il sortit sa machine et retourna vers l</w:t>
      </w:r>
      <w:r>
        <w:t>’</w:t>
      </w:r>
      <w:r w:rsidR="00776CEA" w:rsidRPr="00034910">
        <w:t>endroit où avait eu lieu l</w:t>
      </w:r>
      <w:r>
        <w:t>’</w:t>
      </w:r>
      <w:r w:rsidR="00776CEA" w:rsidRPr="00034910">
        <w:t xml:space="preserve">attaque des </w:t>
      </w:r>
      <w:r w:rsidR="00776CEA" w:rsidRPr="00C002E9">
        <w:t>carnassiers</w:t>
      </w:r>
      <w:r>
        <w:t xml:space="preserve">. </w:t>
      </w:r>
      <w:r w:rsidR="00776CEA" w:rsidRPr="00C002E9">
        <w:t xml:space="preserve">Il </w:t>
      </w:r>
      <w:r w:rsidR="00776CEA" w:rsidRPr="00034910">
        <w:t>y r</w:t>
      </w:r>
      <w:r w:rsidR="00776CEA" w:rsidRPr="00034910">
        <w:t>e</w:t>
      </w:r>
      <w:r w:rsidR="00776CEA" w:rsidRPr="00034910">
        <w:t xml:space="preserve">trouva le squelette de </w:t>
      </w:r>
      <w:proofErr w:type="spellStart"/>
      <w:r w:rsidR="00776CEA" w:rsidRPr="00034910">
        <w:t>Natson</w:t>
      </w:r>
      <w:proofErr w:type="spellEnd"/>
      <w:r w:rsidR="00776CEA" w:rsidRPr="00034910">
        <w:t xml:space="preserve"> nettoyé comme une pièce anat</w:t>
      </w:r>
      <w:r w:rsidR="00776CEA" w:rsidRPr="00034910">
        <w:t>o</w:t>
      </w:r>
      <w:r w:rsidR="00776CEA" w:rsidRPr="00034910">
        <w:t>mique par les fauves</w:t>
      </w:r>
      <w:r>
        <w:t xml:space="preserve">. </w:t>
      </w:r>
      <w:r w:rsidR="00776CEA" w:rsidRPr="00034910">
        <w:t>Mais</w:t>
      </w:r>
      <w:r>
        <w:t xml:space="preserve">, </w:t>
      </w:r>
      <w:r w:rsidR="00776CEA" w:rsidRPr="00034910">
        <w:t>malheureusement</w:t>
      </w:r>
      <w:r>
        <w:t xml:space="preserve">, </w:t>
      </w:r>
      <w:r w:rsidR="00776CEA" w:rsidRPr="00034910">
        <w:t>il découvrit aussi que le crâne du drôle avait été troué par une balle de revolver</w:t>
      </w:r>
      <w:r>
        <w:t>.</w:t>
      </w:r>
    </w:p>
    <w:p w14:paraId="712E8C33" w14:textId="77777777" w:rsidR="00E57EC9" w:rsidRDefault="00E57EC9" w:rsidP="00E57EC9">
      <w:r>
        <w:t>« </w:t>
      </w:r>
      <w:r w:rsidR="00776CEA" w:rsidRPr="00034910">
        <w:t>Il était évident</w:t>
      </w:r>
      <w:r>
        <w:t xml:space="preserve">, </w:t>
      </w:r>
      <w:r w:rsidR="00776CEA" w:rsidRPr="00034910">
        <w:t>n</w:t>
      </w:r>
      <w:r>
        <w:t>’</w:t>
      </w:r>
      <w:r w:rsidR="00776CEA" w:rsidRPr="00034910">
        <w:t>est-ce pas</w:t>
      </w:r>
      <w:r>
        <w:t xml:space="preserve">, </w:t>
      </w:r>
      <w:r w:rsidR="00776CEA" w:rsidRPr="00034910">
        <w:t>que les loups n</w:t>
      </w:r>
      <w:r>
        <w:t>’</w:t>
      </w:r>
      <w:r w:rsidR="00776CEA" w:rsidRPr="00034910">
        <w:t xml:space="preserve">avaient pu </w:t>
      </w:r>
      <w:r w:rsidR="00776CEA" w:rsidRPr="00034910">
        <w:rPr>
          <w:i/>
          <w:iCs/>
        </w:rPr>
        <w:t xml:space="preserve">revolvériser </w:t>
      </w:r>
      <w:proofErr w:type="spellStart"/>
      <w:r w:rsidR="00776CEA" w:rsidRPr="00034910">
        <w:t>Natson</w:t>
      </w:r>
      <w:proofErr w:type="spellEnd"/>
      <w:r>
        <w:t xml:space="preserve">. </w:t>
      </w:r>
      <w:r w:rsidR="00776CEA" w:rsidRPr="00034910">
        <w:t>La neige complice du criminel en la ci</w:t>
      </w:r>
      <w:r w:rsidR="00776CEA" w:rsidRPr="00034910">
        <w:t>r</w:t>
      </w:r>
      <w:r w:rsidR="00776CEA" w:rsidRPr="00034910">
        <w:t>constance</w:t>
      </w:r>
      <w:r>
        <w:t xml:space="preserve">, </w:t>
      </w:r>
      <w:r w:rsidR="00776CEA" w:rsidRPr="00034910">
        <w:t>avait conservé la trace de nos chevaux</w:t>
      </w:r>
      <w:r>
        <w:t>.</w:t>
      </w:r>
    </w:p>
    <w:p w14:paraId="2F4A6A4E" w14:textId="77777777" w:rsidR="00E57EC9" w:rsidRDefault="00E57EC9" w:rsidP="00E57EC9">
      <w:r>
        <w:t>« </w:t>
      </w:r>
      <w:r w:rsidR="00776CEA" w:rsidRPr="00034910">
        <w:t>La pleine lune rendait les investigations des plus faciles</w:t>
      </w:r>
      <w:r>
        <w:t xml:space="preserve">. </w:t>
      </w:r>
      <w:r w:rsidR="00776CEA" w:rsidRPr="00034910">
        <w:t>Bref</w:t>
      </w:r>
      <w:r>
        <w:t xml:space="preserve">, </w:t>
      </w:r>
      <w:r w:rsidR="00776CEA" w:rsidRPr="00034910">
        <w:t>Larmette suivit notre piste jusqu</w:t>
      </w:r>
      <w:r>
        <w:t>’</w:t>
      </w:r>
      <w:r w:rsidR="00776CEA" w:rsidRPr="00034910">
        <w:t>au poste du chemin de fer où nous nous étions séparés de vous</w:t>
      </w:r>
      <w:r>
        <w:t>.</w:t>
      </w:r>
    </w:p>
    <w:p w14:paraId="3D1523F2" w14:textId="09685CAD" w:rsidR="00E57EC9" w:rsidRDefault="00E57EC9" w:rsidP="00E57EC9">
      <w:r>
        <w:t>« </w:t>
      </w:r>
      <w:r w:rsidR="00776CEA" w:rsidRPr="00C002E9">
        <w:t xml:space="preserve">Il </w:t>
      </w:r>
      <w:r w:rsidR="00776CEA" w:rsidRPr="00034910">
        <w:t>interrogea les agents</w:t>
      </w:r>
      <w:r>
        <w:t xml:space="preserve">. </w:t>
      </w:r>
      <w:r w:rsidR="00776CEA" w:rsidRPr="00034910">
        <w:t>Avec du papier-dollar</w:t>
      </w:r>
      <w:r>
        <w:t xml:space="preserve">, </w:t>
      </w:r>
      <w:r w:rsidR="00776CEA" w:rsidRPr="00034910">
        <w:t>on ferait parler un muet</w:t>
      </w:r>
      <w:r>
        <w:t xml:space="preserve">. </w:t>
      </w:r>
      <w:r w:rsidR="00776CEA" w:rsidRPr="00034910">
        <w:t>Il obtint notre signalement</w:t>
      </w:r>
      <w:r>
        <w:t xml:space="preserve">. </w:t>
      </w:r>
      <w:r w:rsidR="00776CEA" w:rsidRPr="00034910">
        <w:t>Un autre n</w:t>
      </w:r>
      <w:r>
        <w:t>’</w:t>
      </w:r>
      <w:r w:rsidR="00776CEA" w:rsidRPr="00034910">
        <w:t xml:space="preserve">y </w:t>
      </w:r>
      <w:r w:rsidR="00776CEA" w:rsidRPr="00034910">
        <w:lastRenderedPageBreak/>
        <w:t>aurait rien compris</w:t>
      </w:r>
      <w:r>
        <w:t xml:space="preserve">, </w:t>
      </w:r>
      <w:r w:rsidR="00776CEA" w:rsidRPr="00034910">
        <w:t xml:space="preserve">car nous nous étions métamorphosés de façon à ne rappeler en rien Dick </w:t>
      </w:r>
      <w:proofErr w:type="spellStart"/>
      <w:r w:rsidR="00776CEA" w:rsidRPr="00034910">
        <w:t>Fann</w:t>
      </w:r>
      <w:proofErr w:type="spellEnd"/>
      <w:r>
        <w:t xml:space="preserve">, </w:t>
      </w:r>
      <w:r w:rsidR="00776CEA" w:rsidRPr="00034910">
        <w:t xml:space="preserve">non plus que </w:t>
      </w:r>
      <w:r>
        <w:t>M. </w:t>
      </w:r>
      <w:r w:rsidR="00776CEA" w:rsidRPr="00034910">
        <w:t>Defrance</w:t>
      </w:r>
      <w:r>
        <w:t xml:space="preserve">. </w:t>
      </w:r>
      <w:r w:rsidR="00776CEA" w:rsidRPr="00034910">
        <w:t>Lui</w:t>
      </w:r>
      <w:r>
        <w:t xml:space="preserve">, </w:t>
      </w:r>
      <w:r w:rsidR="00776CEA" w:rsidRPr="00034910">
        <w:t>n</w:t>
      </w:r>
      <w:r>
        <w:t>’</w:t>
      </w:r>
      <w:r w:rsidR="00776CEA" w:rsidRPr="00034910">
        <w:t>hésita pas</w:t>
      </w:r>
      <w:r>
        <w:t xml:space="preserve">. </w:t>
      </w:r>
      <w:r w:rsidR="00776CEA" w:rsidRPr="00034910">
        <w:t>Il est très fort</w:t>
      </w:r>
      <w:r>
        <w:t xml:space="preserve">. </w:t>
      </w:r>
      <w:proofErr w:type="gramStart"/>
      <w:r w:rsidR="00776CEA" w:rsidRPr="00034910">
        <w:t>De suite</w:t>
      </w:r>
      <w:proofErr w:type="gramEnd"/>
      <w:r>
        <w:t xml:space="preserve">, </w:t>
      </w:r>
      <w:r w:rsidR="00776CEA" w:rsidRPr="00034910">
        <w:t>il eut la certitude que j</w:t>
      </w:r>
      <w:r>
        <w:t>’</w:t>
      </w:r>
      <w:r w:rsidR="00776CEA" w:rsidRPr="00034910">
        <w:t>étais l</w:t>
      </w:r>
      <w:r>
        <w:t>’</w:t>
      </w:r>
      <w:r w:rsidR="00776CEA" w:rsidRPr="00034910">
        <w:t xml:space="preserve">un de ceux qui avaient mis à mal son affidé </w:t>
      </w:r>
      <w:proofErr w:type="spellStart"/>
      <w:r w:rsidR="00776CEA" w:rsidRPr="00034910">
        <w:t>Natson</w:t>
      </w:r>
      <w:proofErr w:type="spellEnd"/>
      <w:r>
        <w:t xml:space="preserve">. </w:t>
      </w:r>
      <w:r w:rsidR="00776CEA" w:rsidRPr="00034910">
        <w:t>Par grand bonheur</w:t>
      </w:r>
      <w:r>
        <w:t xml:space="preserve">, </w:t>
      </w:r>
      <w:r w:rsidR="00776CEA" w:rsidRPr="00034910">
        <w:t>il ne s</w:t>
      </w:r>
      <w:r>
        <w:t>’</w:t>
      </w:r>
      <w:r w:rsidR="00776CEA" w:rsidRPr="00034910">
        <w:t>inquiéta que médiocrement de mon co</w:t>
      </w:r>
      <w:r w:rsidR="00776CEA" w:rsidRPr="00034910">
        <w:t>m</w:t>
      </w:r>
      <w:r w:rsidR="00776CEA" w:rsidRPr="00034910">
        <w:t>pagnon</w:t>
      </w:r>
      <w:r>
        <w:t xml:space="preserve">, </w:t>
      </w:r>
      <w:r w:rsidR="00776CEA" w:rsidRPr="00034910">
        <w:t>un comparse d</w:t>
      </w:r>
      <w:r>
        <w:t>’</w:t>
      </w:r>
      <w:r w:rsidR="00776CEA" w:rsidRPr="00034910">
        <w:t>après son raisonnement</w:t>
      </w:r>
      <w:r>
        <w:t>.</w:t>
      </w:r>
    </w:p>
    <w:p w14:paraId="55B96D82" w14:textId="77777777" w:rsidR="00056A31" w:rsidRDefault="00056A31" w:rsidP="00056A31">
      <w:pPr>
        <w:pStyle w:val="Centrsolidaire"/>
      </w:pPr>
      <w:r w:rsidRPr="00E57EC9">
        <w:rPr>
          <w:noProof/>
        </w:rPr>
        <w:drawing>
          <wp:inline distT="0" distB="0" distL="0" distR="0" wp14:anchorId="4CDFECCA" wp14:editId="7B88F305">
            <wp:extent cx="5764530" cy="5064760"/>
            <wp:effectExtent l="0" t="0" r="0" b="0"/>
            <wp:docPr id="59" name="Image 44" descr="Une image contenant Véhicule terrestre, texte, croquis, véhicu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 44" descr="Une image contenant Véhicule terrestre, texte, croquis, véhicule&#10;&#10;Le contenu généré par l’IA peut être incorrect."/>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4530" cy="5064760"/>
                    </a:xfrm>
                    <a:prstGeom prst="rect">
                      <a:avLst/>
                    </a:prstGeom>
                    <a:noFill/>
                    <a:ln>
                      <a:noFill/>
                    </a:ln>
                  </pic:spPr>
                </pic:pic>
              </a:graphicData>
            </a:graphic>
          </wp:inline>
        </w:drawing>
      </w:r>
    </w:p>
    <w:p w14:paraId="45AB04B2" w14:textId="77777777" w:rsidR="00056A31" w:rsidRDefault="00056A31" w:rsidP="00056A31">
      <w:pPr>
        <w:pStyle w:val="Centr14pt"/>
      </w:pPr>
      <w:r w:rsidRPr="00E57EC9">
        <w:t>Le crâne avait été troué par une balle de revolver</w:t>
      </w:r>
      <w:r>
        <w:t>.</w:t>
      </w:r>
    </w:p>
    <w:p w14:paraId="72F2AAF7" w14:textId="77777777" w:rsidR="00E57EC9" w:rsidRDefault="00E57EC9" w:rsidP="00E57EC9">
      <w:r>
        <w:t>« </w:t>
      </w:r>
      <w:r w:rsidR="00776CEA" w:rsidRPr="00034910">
        <w:t>Or</w:t>
      </w:r>
      <w:r>
        <w:t xml:space="preserve">, </w:t>
      </w:r>
      <w:r w:rsidR="00776CEA" w:rsidRPr="00034910">
        <w:t>le résultat de ses réflexions fut</w:t>
      </w:r>
      <w:r>
        <w:t xml:space="preserve">, </w:t>
      </w:r>
      <w:r w:rsidR="00776CEA" w:rsidRPr="00034910">
        <w:t>je le devinai sans peine</w:t>
      </w:r>
      <w:r>
        <w:t xml:space="preserve">, </w:t>
      </w:r>
      <w:r w:rsidR="00776CEA" w:rsidRPr="00034910">
        <w:t>qu</w:t>
      </w:r>
      <w:r>
        <w:t>’</w:t>
      </w:r>
      <w:r w:rsidR="00776CEA" w:rsidRPr="00034910">
        <w:t>assuré maintenant que je veillais sur vous</w:t>
      </w:r>
      <w:r>
        <w:t xml:space="preserve">, </w:t>
      </w:r>
      <w:r w:rsidR="00776CEA" w:rsidRPr="00034910">
        <w:t>il conclut raisonnablement qu</w:t>
      </w:r>
      <w:r>
        <w:t>’</w:t>
      </w:r>
      <w:r w:rsidR="00776CEA" w:rsidRPr="00034910">
        <w:t>à l</w:t>
      </w:r>
      <w:r>
        <w:t>’</w:t>
      </w:r>
      <w:r w:rsidR="00776CEA" w:rsidRPr="00034910">
        <w:t>arrivée à San-Francisco je rôderais a</w:t>
      </w:r>
      <w:r w:rsidR="00776CEA" w:rsidRPr="00034910">
        <w:t>u</w:t>
      </w:r>
      <w:r w:rsidR="00776CEA" w:rsidRPr="00034910">
        <w:t>tour de votre demeure</w:t>
      </w:r>
      <w:r>
        <w:t>.</w:t>
      </w:r>
    </w:p>
    <w:p w14:paraId="24A3CCEC" w14:textId="77777777" w:rsidR="00E57EC9" w:rsidRDefault="00E57EC9" w:rsidP="00E57EC9">
      <w:r>
        <w:lastRenderedPageBreak/>
        <w:t>« </w:t>
      </w:r>
      <w:r w:rsidR="007E6DB9" w:rsidRPr="00034910">
        <w:t>Or</w:t>
      </w:r>
      <w:r>
        <w:t xml:space="preserve">, </w:t>
      </w:r>
      <w:r w:rsidR="007E6DB9" w:rsidRPr="00034910">
        <w:t>douce et gentille demoiselle</w:t>
      </w:r>
      <w:r>
        <w:t xml:space="preserve">, </w:t>
      </w:r>
      <w:r w:rsidR="007E6DB9" w:rsidRPr="00034910">
        <w:t>vous ne savez pas</w:t>
      </w:r>
      <w:r>
        <w:t xml:space="preserve">, </w:t>
      </w:r>
      <w:r w:rsidR="007E6DB9" w:rsidRPr="00034910">
        <w:t>vous</w:t>
      </w:r>
      <w:r>
        <w:t xml:space="preserve"> ; </w:t>
      </w:r>
      <w:r w:rsidR="007E6DB9" w:rsidRPr="00034910">
        <w:t>mais nous</w:t>
      </w:r>
      <w:r>
        <w:t xml:space="preserve">, </w:t>
      </w:r>
      <w:r w:rsidR="007E6DB9" w:rsidRPr="00034910">
        <w:t>détectives</w:t>
      </w:r>
      <w:r>
        <w:t xml:space="preserve">, </w:t>
      </w:r>
      <w:r w:rsidR="007E6DB9" w:rsidRPr="00034910">
        <w:t>savons qu</w:t>
      </w:r>
      <w:r>
        <w:t>’</w:t>
      </w:r>
      <w:r w:rsidR="007E6DB9" w:rsidRPr="00034910">
        <w:t>il est bien plus aisé d</w:t>
      </w:r>
      <w:r>
        <w:t>’</w:t>
      </w:r>
      <w:r w:rsidR="007E6DB9" w:rsidRPr="00034910">
        <w:t>éventer un surveillant dans une cité que durant un voyage</w:t>
      </w:r>
      <w:r>
        <w:t xml:space="preserve">. </w:t>
      </w:r>
      <w:r w:rsidR="007E6DB9" w:rsidRPr="00034910">
        <w:t xml:space="preserve">Et vous allez comprendre </w:t>
      </w:r>
      <w:proofErr w:type="gramStart"/>
      <w:r w:rsidR="007E6DB9" w:rsidRPr="00034910">
        <w:t>de suite</w:t>
      </w:r>
      <w:proofErr w:type="gramEnd"/>
      <w:r w:rsidR="007E6DB9" w:rsidRPr="00034910">
        <w:t xml:space="preserve"> pourquoi</w:t>
      </w:r>
      <w:r>
        <w:t>.</w:t>
      </w:r>
    </w:p>
    <w:p w14:paraId="0592D36C" w14:textId="77777777" w:rsidR="00E57EC9" w:rsidRDefault="00E57EC9" w:rsidP="00E57EC9">
      <w:pPr>
        <w:rPr>
          <w:i/>
          <w:iCs/>
        </w:rPr>
      </w:pPr>
      <w:r>
        <w:t>« </w:t>
      </w:r>
      <w:r w:rsidR="007E6DB9" w:rsidRPr="00034910">
        <w:rPr>
          <w:i/>
          <w:iCs/>
        </w:rPr>
        <w:t>Autour d</w:t>
      </w:r>
      <w:r>
        <w:rPr>
          <w:i/>
          <w:iCs/>
        </w:rPr>
        <w:t>’</w:t>
      </w:r>
      <w:r w:rsidR="007E6DB9" w:rsidRPr="00034910">
        <w:rPr>
          <w:i/>
          <w:iCs/>
        </w:rPr>
        <w:t>un sédentaire le champ d</w:t>
      </w:r>
      <w:r>
        <w:rPr>
          <w:i/>
          <w:iCs/>
        </w:rPr>
        <w:t>’</w:t>
      </w:r>
      <w:r w:rsidR="007E6DB9" w:rsidRPr="00034910">
        <w:rPr>
          <w:i/>
          <w:iCs/>
        </w:rPr>
        <w:t>exploration est fo</w:t>
      </w:r>
      <w:r w:rsidR="007E6DB9" w:rsidRPr="00034910">
        <w:rPr>
          <w:i/>
          <w:iCs/>
        </w:rPr>
        <w:t>r</w:t>
      </w:r>
      <w:r w:rsidR="007E6DB9" w:rsidRPr="00034910">
        <w:rPr>
          <w:i/>
          <w:iCs/>
        </w:rPr>
        <w:t>cément restreint</w:t>
      </w:r>
      <w:r>
        <w:rPr>
          <w:i/>
          <w:iCs/>
        </w:rPr>
        <w:t>.</w:t>
      </w:r>
    </w:p>
    <w:p w14:paraId="69E5662E" w14:textId="77777777" w:rsidR="00E57EC9" w:rsidRDefault="00E57EC9" w:rsidP="00E57EC9">
      <w:r>
        <w:t>« </w:t>
      </w:r>
      <w:r w:rsidR="00776CEA" w:rsidRPr="00034910">
        <w:t>Du reste</w:t>
      </w:r>
      <w:r>
        <w:t xml:space="preserve">, </w:t>
      </w:r>
      <w:r w:rsidR="00776CEA" w:rsidRPr="00034910">
        <w:t>la façon dont il accéléra la marche</w:t>
      </w:r>
      <w:r>
        <w:t xml:space="preserve">, </w:t>
      </w:r>
      <w:r w:rsidR="00776CEA" w:rsidRPr="00034910">
        <w:t>la hâte qu</w:t>
      </w:r>
      <w:r>
        <w:t>’</w:t>
      </w:r>
      <w:r w:rsidR="00776CEA" w:rsidRPr="00034910">
        <w:t>il manifesta inconsciemment d</w:t>
      </w:r>
      <w:r>
        <w:t>’</w:t>
      </w:r>
      <w:r w:rsidR="00776CEA" w:rsidRPr="00034910">
        <w:t xml:space="preserve">atteindre </w:t>
      </w:r>
      <w:proofErr w:type="spellStart"/>
      <w:r w:rsidR="00776CEA" w:rsidRPr="00034910">
        <w:t>Frisco</w:t>
      </w:r>
      <w:proofErr w:type="spellEnd"/>
      <w:r>
        <w:t xml:space="preserve">, </w:t>
      </w:r>
      <w:r w:rsidR="00776CEA" w:rsidRPr="00034910">
        <w:t>ne me laissèrent pas le moindre doute</w:t>
      </w:r>
      <w:r>
        <w:t>.</w:t>
      </w:r>
    </w:p>
    <w:p w14:paraId="7FF1F515" w14:textId="77777777" w:rsidR="00E57EC9" w:rsidRDefault="00E57EC9" w:rsidP="00E57EC9">
      <w:r>
        <w:t>« </w:t>
      </w:r>
      <w:r w:rsidR="00776CEA" w:rsidRPr="00034910">
        <w:t>C</w:t>
      </w:r>
      <w:r>
        <w:t>’</w:t>
      </w:r>
      <w:r w:rsidR="00776CEA" w:rsidRPr="00034910">
        <w:t xml:space="preserve">était à </w:t>
      </w:r>
      <w:proofErr w:type="spellStart"/>
      <w:r w:rsidR="00776CEA" w:rsidRPr="00034910">
        <w:t>Frisco</w:t>
      </w:r>
      <w:proofErr w:type="spellEnd"/>
      <w:r w:rsidR="00776CEA" w:rsidRPr="00034910">
        <w:t xml:space="preserve"> qu</w:t>
      </w:r>
      <w:r>
        <w:t>’</w:t>
      </w:r>
      <w:r w:rsidR="00776CEA" w:rsidRPr="00034910">
        <w:t>il comptait agir contre moi</w:t>
      </w:r>
      <w:r>
        <w:t xml:space="preserve">. </w:t>
      </w:r>
      <w:r w:rsidR="00776CEA" w:rsidRPr="00034910">
        <w:t>Comment agirait-il</w:t>
      </w:r>
      <w:r>
        <w:t xml:space="preserve"> ? </w:t>
      </w:r>
      <w:r w:rsidR="00776CEA" w:rsidRPr="00034910">
        <w:t>Ici encore le raisonnement me guidait avec certitude</w:t>
      </w:r>
      <w:r>
        <w:t>.</w:t>
      </w:r>
    </w:p>
    <w:p w14:paraId="37376CFE" w14:textId="48362CE2" w:rsidR="00E57EC9" w:rsidRDefault="00E57EC9" w:rsidP="00E57EC9">
      <w:r>
        <w:t>« </w:t>
      </w:r>
      <w:r w:rsidR="00776CEA" w:rsidRPr="00034910">
        <w:t>Il s</w:t>
      </w:r>
      <w:r>
        <w:t>’</w:t>
      </w:r>
      <w:r w:rsidR="00776CEA" w:rsidRPr="00034910">
        <w:t>était mis en tête que</w:t>
      </w:r>
      <w:r>
        <w:t xml:space="preserve">, </w:t>
      </w:r>
      <w:r w:rsidR="00776CEA" w:rsidRPr="00034910">
        <w:t>fatalement</w:t>
      </w:r>
      <w:r>
        <w:t xml:space="preserve">, </w:t>
      </w:r>
      <w:r w:rsidR="00776CEA" w:rsidRPr="00034910">
        <w:t>votre père tenterait de vous voir</w:t>
      </w:r>
      <w:r>
        <w:t xml:space="preserve">, </w:t>
      </w:r>
      <w:r w:rsidR="00776CEA" w:rsidRPr="00034910">
        <w:t>de vous parler sur le continent américain</w:t>
      </w:r>
      <w:r>
        <w:t xml:space="preserve">, </w:t>
      </w:r>
      <w:r w:rsidR="00776CEA" w:rsidRPr="00034910">
        <w:t>ce qui</w:t>
      </w:r>
      <w:r>
        <w:t xml:space="preserve">, </w:t>
      </w:r>
      <w:r w:rsidR="00776CEA" w:rsidRPr="00034910">
        <w:t>du reste</w:t>
      </w:r>
      <w:r>
        <w:t xml:space="preserve">, </w:t>
      </w:r>
      <w:r w:rsidR="00776CEA" w:rsidRPr="00034910">
        <w:t>serait advenu si notre bonne étoile ne m</w:t>
      </w:r>
      <w:r>
        <w:t>’</w:t>
      </w:r>
      <w:r w:rsidR="00776CEA" w:rsidRPr="00034910">
        <w:t>avait mis en présence</w:t>
      </w:r>
      <w:r>
        <w:t xml:space="preserve">, </w:t>
      </w:r>
      <w:r w:rsidR="00776CEA" w:rsidRPr="00034910">
        <w:t>à New-York</w:t>
      </w:r>
      <w:r>
        <w:t xml:space="preserve">, </w:t>
      </w:r>
      <w:r w:rsidR="00776CEA" w:rsidRPr="00034910">
        <w:t xml:space="preserve">de </w:t>
      </w:r>
      <w:r>
        <w:t>M. </w:t>
      </w:r>
      <w:r w:rsidR="00776CEA" w:rsidRPr="00034910">
        <w:t>Defrance</w:t>
      </w:r>
      <w:r>
        <w:t xml:space="preserve">, </w:t>
      </w:r>
      <w:r w:rsidR="00776CEA" w:rsidRPr="00034910">
        <w:t>à qui j</w:t>
      </w:r>
      <w:r>
        <w:t>’</w:t>
      </w:r>
      <w:r w:rsidR="00776CEA" w:rsidRPr="00034910">
        <w:t>ai pu apprendre ainsi tout ce qu</w:t>
      </w:r>
      <w:r>
        <w:t>’</w:t>
      </w:r>
      <w:r w:rsidR="00776CEA" w:rsidRPr="00034910">
        <w:t>il ignorait de ses ennemis inconnus</w:t>
      </w:r>
      <w:r>
        <w:t>.</w:t>
      </w:r>
    </w:p>
    <w:p w14:paraId="623EC11A" w14:textId="77777777" w:rsidR="00E57EC9" w:rsidRDefault="00E57EC9" w:rsidP="00E57EC9">
      <w:r>
        <w:t>« </w:t>
      </w:r>
      <w:r w:rsidR="00776CEA" w:rsidRPr="00034910">
        <w:t>Mais Larmette</w:t>
      </w:r>
      <w:r>
        <w:t xml:space="preserve">, </w:t>
      </w:r>
      <w:r w:rsidR="00776CEA" w:rsidRPr="00034910">
        <w:t>ne sachant pas ces choses et n</w:t>
      </w:r>
      <w:r>
        <w:t>’</w:t>
      </w:r>
      <w:r w:rsidR="00776CEA" w:rsidRPr="00034910">
        <w:t>ayant pas</w:t>
      </w:r>
      <w:r>
        <w:t xml:space="preserve">, </w:t>
      </w:r>
      <w:r w:rsidR="00776CEA" w:rsidRPr="00034910">
        <w:t>en sa qualité de bandit haineux</w:t>
      </w:r>
      <w:r>
        <w:t xml:space="preserve">, </w:t>
      </w:r>
      <w:r w:rsidR="00776CEA" w:rsidRPr="00034910">
        <w:t>l</w:t>
      </w:r>
      <w:r>
        <w:t>’</w:t>
      </w:r>
      <w:r w:rsidR="00776CEA" w:rsidRPr="00034910">
        <w:t xml:space="preserve">habitude </w:t>
      </w:r>
      <w:r w:rsidR="00776CEA" w:rsidRPr="00034910">
        <w:rPr>
          <w:i/>
          <w:iCs/>
        </w:rPr>
        <w:t>d</w:t>
      </w:r>
      <w:r>
        <w:rPr>
          <w:i/>
          <w:iCs/>
        </w:rPr>
        <w:t>’</w:t>
      </w:r>
      <w:r w:rsidR="00776CEA" w:rsidRPr="00034910">
        <w:rPr>
          <w:i/>
          <w:iCs/>
        </w:rPr>
        <w:t>hypothétiser au pire</w:t>
      </w:r>
      <w:r>
        <w:rPr>
          <w:i/>
          <w:iCs/>
        </w:rPr>
        <w:t xml:space="preserve">, </w:t>
      </w:r>
      <w:r w:rsidR="00776CEA" w:rsidRPr="00034910">
        <w:t>n</w:t>
      </w:r>
      <w:r>
        <w:t>’</w:t>
      </w:r>
      <w:r w:rsidR="00776CEA" w:rsidRPr="00034910">
        <w:t>a pas admis une minute que le dieu Hasard avait pu me favoriser</w:t>
      </w:r>
      <w:r>
        <w:t>.</w:t>
      </w:r>
    </w:p>
    <w:p w14:paraId="685FD39B" w14:textId="6EDC5BC8" w:rsidR="00E57EC9" w:rsidRDefault="00E57EC9" w:rsidP="00E57EC9">
      <w:r>
        <w:t>« </w:t>
      </w:r>
      <w:r w:rsidR="00776CEA" w:rsidRPr="00034910">
        <w:t>À son avis</w:t>
      </w:r>
      <w:r>
        <w:t xml:space="preserve">, </w:t>
      </w:r>
      <w:r w:rsidR="00776CEA" w:rsidRPr="00034910">
        <w:t xml:space="preserve">votre entrevue avec </w:t>
      </w:r>
      <w:r>
        <w:t>M. </w:t>
      </w:r>
      <w:r w:rsidR="00776CEA" w:rsidRPr="00034910">
        <w:t xml:space="preserve">Defrance devait avoir lieu à </w:t>
      </w:r>
      <w:proofErr w:type="spellStart"/>
      <w:r w:rsidR="00776CEA" w:rsidRPr="00034910">
        <w:t>Frisco</w:t>
      </w:r>
      <w:proofErr w:type="spellEnd"/>
      <w:r>
        <w:t xml:space="preserve"> ! </w:t>
      </w:r>
      <w:r w:rsidR="00776CEA" w:rsidRPr="00034910">
        <w:t>Il s</w:t>
      </w:r>
      <w:r>
        <w:t>’</w:t>
      </w:r>
      <w:r w:rsidR="00776CEA" w:rsidRPr="00034910">
        <w:t xml:space="preserve">agissait </w:t>
      </w:r>
      <w:r w:rsidR="00776CEA" w:rsidRPr="00034910">
        <w:rPr>
          <w:i/>
          <w:iCs/>
        </w:rPr>
        <w:t xml:space="preserve">donc de vous y retenir </w:t>
      </w:r>
      <w:r w:rsidR="00776CEA" w:rsidRPr="00034910">
        <w:t>assez lon</w:t>
      </w:r>
      <w:r w:rsidR="00776CEA" w:rsidRPr="00034910">
        <w:t>g</w:t>
      </w:r>
      <w:r w:rsidR="00776CEA" w:rsidRPr="00034910">
        <w:t>temps pour que votre père s</w:t>
      </w:r>
      <w:r>
        <w:t>’</w:t>
      </w:r>
      <w:r w:rsidR="00776CEA" w:rsidRPr="00034910">
        <w:t>impatientât et fît la démarche a</w:t>
      </w:r>
      <w:r w:rsidR="00776CEA" w:rsidRPr="00034910">
        <w:t>t</w:t>
      </w:r>
      <w:r w:rsidR="00776CEA" w:rsidRPr="00034910">
        <w:t>tendue</w:t>
      </w:r>
      <w:r>
        <w:t>.</w:t>
      </w:r>
    </w:p>
    <w:p w14:paraId="73097CE0" w14:textId="77777777" w:rsidR="00E57EC9" w:rsidRDefault="00E57EC9" w:rsidP="00E57EC9">
      <w:r>
        <w:t>« </w:t>
      </w:r>
      <w:r w:rsidR="00776CEA" w:rsidRPr="00034910">
        <w:t>Eh bien</w:t>
      </w:r>
      <w:r>
        <w:t xml:space="preserve"> ! </w:t>
      </w:r>
      <w:r w:rsidR="00776CEA" w:rsidRPr="00034910">
        <w:t>mais on vous retenait en m</w:t>
      </w:r>
      <w:r>
        <w:t>’</w:t>
      </w:r>
      <w:r w:rsidR="00776CEA" w:rsidRPr="00034910">
        <w:t>immobilisant</w:t>
      </w:r>
      <w:r>
        <w:t xml:space="preserve">, </w:t>
      </w:r>
      <w:r w:rsidR="00776CEA" w:rsidRPr="00034910">
        <w:t>moi</w:t>
      </w:r>
      <w:r>
        <w:t>.</w:t>
      </w:r>
    </w:p>
    <w:p w14:paraId="3BD9E534" w14:textId="77777777" w:rsidR="00E57EC9" w:rsidRDefault="00E57EC9" w:rsidP="00E57EC9">
      <w:r>
        <w:lastRenderedPageBreak/>
        <w:t>« </w:t>
      </w:r>
      <w:r w:rsidR="00776CEA" w:rsidRPr="00034910">
        <w:t>De toute évidence</w:t>
      </w:r>
      <w:r>
        <w:t xml:space="preserve">, </w:t>
      </w:r>
      <w:r w:rsidR="00776CEA" w:rsidRPr="00034910">
        <w:t>votre bon cœur</w:t>
      </w:r>
      <w:r>
        <w:t xml:space="preserve">, </w:t>
      </w:r>
      <w:r w:rsidR="00776CEA" w:rsidRPr="00034910">
        <w:t>votre générosité vous interdisaient de quitter une ville</w:t>
      </w:r>
      <w:r>
        <w:t xml:space="preserve">, </w:t>
      </w:r>
      <w:r w:rsidR="00776CEA" w:rsidRPr="00034910">
        <w:t>où vous me laisseriez moi</w:t>
      </w:r>
      <w:r>
        <w:t xml:space="preserve">, </w:t>
      </w:r>
      <w:r w:rsidR="00776CEA" w:rsidRPr="00034910">
        <w:t>v</w:t>
      </w:r>
      <w:r w:rsidR="00776CEA" w:rsidRPr="00034910">
        <w:t>o</w:t>
      </w:r>
      <w:r w:rsidR="00776CEA" w:rsidRPr="00034910">
        <w:t>tre dévoué</w:t>
      </w:r>
      <w:r>
        <w:t xml:space="preserve">, </w:t>
      </w:r>
      <w:r w:rsidR="00776CEA" w:rsidRPr="00034910">
        <w:t>aux prises avec de terribles difficultés</w:t>
      </w:r>
      <w:r>
        <w:t>.</w:t>
      </w:r>
    </w:p>
    <w:p w14:paraId="3AE3C490" w14:textId="77777777" w:rsidR="00E57EC9" w:rsidRDefault="00E57EC9" w:rsidP="00E57EC9">
      <w:r>
        <w:t>« </w:t>
      </w:r>
      <w:r w:rsidR="00776CEA" w:rsidRPr="00034910">
        <w:t>Et quelle difficulté est plus puissante qu</w:t>
      </w:r>
      <w:r>
        <w:t>’</w:t>
      </w:r>
      <w:r w:rsidR="00776CEA" w:rsidRPr="00034910">
        <w:t>une blessure grave ou la mort</w:t>
      </w:r>
      <w:r>
        <w:t> ?</w:t>
      </w:r>
    </w:p>
    <w:p w14:paraId="2FA30FAF" w14:textId="77777777" w:rsidR="00E57EC9" w:rsidRDefault="00E57EC9" w:rsidP="00E57EC9">
      <w:r>
        <w:t>« </w:t>
      </w:r>
      <w:r w:rsidR="00776CEA" w:rsidRPr="00034910">
        <w:t>Conclusion</w:t>
      </w:r>
      <w:r>
        <w:t xml:space="preserve"> : </w:t>
      </w:r>
      <w:r w:rsidR="00776CEA" w:rsidRPr="00034910">
        <w:t>Larmette devait prendre ses dispositions pour me régaler d</w:t>
      </w:r>
      <w:r>
        <w:t>’</w:t>
      </w:r>
      <w:r w:rsidR="00776CEA" w:rsidRPr="00034910">
        <w:t>un coup de couteau dans l</w:t>
      </w:r>
      <w:r>
        <w:t>’</w:t>
      </w:r>
      <w:r w:rsidR="00776CEA" w:rsidRPr="00034910">
        <w:t>enceinte de San-Francisco</w:t>
      </w:r>
      <w:r>
        <w:t>.</w:t>
      </w:r>
    </w:p>
    <w:p w14:paraId="7E9FEEBF" w14:textId="4EF888C0" w:rsidR="00E57EC9" w:rsidRDefault="00E57EC9" w:rsidP="00E57EC9">
      <w:r>
        <w:t>« </w:t>
      </w:r>
      <w:r w:rsidR="00776CEA" w:rsidRPr="00034910">
        <w:t>Mon jeu à moi était naturellement de lui donner satisfa</w:t>
      </w:r>
      <w:r w:rsidR="00776CEA" w:rsidRPr="00034910">
        <w:t>c</w:t>
      </w:r>
      <w:r w:rsidR="00776CEA" w:rsidRPr="00034910">
        <w:t>tion</w:t>
      </w:r>
      <w:r>
        <w:t xml:space="preserve">. </w:t>
      </w:r>
      <w:r w:rsidR="00776CEA" w:rsidRPr="00034910">
        <w:t>C</w:t>
      </w:r>
      <w:r>
        <w:t>’</w:t>
      </w:r>
      <w:r w:rsidR="00776CEA" w:rsidRPr="00034910">
        <w:t>est encore le meilleur moyen de tromper les criminels</w:t>
      </w:r>
      <w:r>
        <w:t xml:space="preserve">. </w:t>
      </w:r>
      <w:r w:rsidR="00776CEA" w:rsidRPr="00034910">
        <w:t>Dans l</w:t>
      </w:r>
      <w:r>
        <w:t>’</w:t>
      </w:r>
      <w:r w:rsidR="00776CEA" w:rsidRPr="00034910">
        <w:t>espèce</w:t>
      </w:r>
      <w:r>
        <w:t xml:space="preserve">, </w:t>
      </w:r>
      <w:r w:rsidR="00776CEA" w:rsidRPr="00034910">
        <w:t>j</w:t>
      </w:r>
      <w:r>
        <w:t>’</w:t>
      </w:r>
      <w:r w:rsidR="00776CEA" w:rsidRPr="00034910">
        <w:t>entrevis la possibilité d</w:t>
      </w:r>
      <w:r>
        <w:t>’</w:t>
      </w:r>
      <w:r w:rsidR="00776CEA" w:rsidRPr="00034910">
        <w:t>écarter Larmette de v</w:t>
      </w:r>
      <w:r w:rsidR="00776CEA" w:rsidRPr="00034910">
        <w:t>o</w:t>
      </w:r>
      <w:r w:rsidR="00776CEA" w:rsidRPr="00034910">
        <w:t>tre route</w:t>
      </w:r>
      <w:r>
        <w:t xml:space="preserve">, </w:t>
      </w:r>
      <w:r w:rsidR="00776CEA" w:rsidRPr="00034910">
        <w:t>de ne plus trembler à chaque instant pour vous</w:t>
      </w:r>
      <w:r>
        <w:t xml:space="preserve">. </w:t>
      </w:r>
      <w:r w:rsidR="00776CEA" w:rsidRPr="00034910">
        <w:t>Et je me préparai à recevoir le coup de couteau annoncé</w:t>
      </w:r>
      <w:r>
        <w:t>. »</w:t>
      </w:r>
    </w:p>
    <w:p w14:paraId="3BCDA9A0" w14:textId="77777777" w:rsidR="00E57EC9" w:rsidRDefault="00776CEA" w:rsidP="00E57EC9">
      <w:proofErr w:type="spellStart"/>
      <w:r w:rsidRPr="00034910">
        <w:t>Fleuriane</w:t>
      </w:r>
      <w:proofErr w:type="spellEnd"/>
      <w:r w:rsidRPr="00034910">
        <w:t xml:space="preserve"> avait eu un mouvement de surprise à cette de</w:t>
      </w:r>
      <w:r w:rsidRPr="00034910">
        <w:t>r</w:t>
      </w:r>
      <w:r w:rsidRPr="00034910">
        <w:t>nière phrase</w:t>
      </w:r>
      <w:r w:rsidR="00E57EC9">
        <w:t xml:space="preserve"> ; </w:t>
      </w:r>
      <w:r w:rsidRPr="00034910">
        <w:t>mais elle secoua la tête et reprit sa lecture</w:t>
      </w:r>
      <w:r w:rsidR="00E57EC9">
        <w:t>.</w:t>
      </w:r>
    </w:p>
    <w:p w14:paraId="4EB61DD3" w14:textId="77777777" w:rsidR="00E57EC9" w:rsidRDefault="00E57EC9" w:rsidP="00E57EC9">
      <w:r>
        <w:t>« </w:t>
      </w:r>
      <w:r w:rsidR="00776CEA" w:rsidRPr="00034910">
        <w:t>Les hôtels rivaux</w:t>
      </w:r>
      <w:r>
        <w:t xml:space="preserve">, </w:t>
      </w:r>
      <w:proofErr w:type="spellStart"/>
      <w:r w:rsidR="00776CEA" w:rsidRPr="00034910">
        <w:t>Jippy</w:t>
      </w:r>
      <w:proofErr w:type="spellEnd"/>
      <w:r w:rsidR="00776CEA" w:rsidRPr="00034910">
        <w:t xml:space="preserve"> et </w:t>
      </w:r>
      <w:proofErr w:type="spellStart"/>
      <w:r w:rsidR="00776CEA" w:rsidRPr="00034910">
        <w:t>Fellow</w:t>
      </w:r>
      <w:proofErr w:type="spellEnd"/>
      <w:r w:rsidR="00776CEA" w:rsidRPr="00034910">
        <w:t>-Green</w:t>
      </w:r>
      <w:r>
        <w:t xml:space="preserve">, </w:t>
      </w:r>
      <w:r w:rsidR="00776CEA" w:rsidRPr="00034910">
        <w:t>situés en face l</w:t>
      </w:r>
      <w:r>
        <w:t>’</w:t>
      </w:r>
      <w:r w:rsidR="00776CEA" w:rsidRPr="00034910">
        <w:t>un de l</w:t>
      </w:r>
      <w:r>
        <w:t>’</w:t>
      </w:r>
      <w:r w:rsidR="00776CEA" w:rsidRPr="00034910">
        <w:t>autre</w:t>
      </w:r>
      <w:r>
        <w:t xml:space="preserve">, </w:t>
      </w:r>
      <w:r w:rsidR="00776CEA" w:rsidRPr="00034910">
        <w:t>séparés par une rue à peu près déserte à partir de neuf heures du soir</w:t>
      </w:r>
      <w:r>
        <w:t xml:space="preserve">, </w:t>
      </w:r>
      <w:r w:rsidR="00776CEA" w:rsidRPr="00034910">
        <w:t>me parurent tout à fait convenir à cette p</w:t>
      </w:r>
      <w:r w:rsidR="00776CEA" w:rsidRPr="00034910">
        <w:t>e</w:t>
      </w:r>
      <w:r w:rsidR="00776CEA" w:rsidRPr="00034910">
        <w:t>tite récréation</w:t>
      </w:r>
      <w:r>
        <w:t>.</w:t>
      </w:r>
    </w:p>
    <w:p w14:paraId="7B1D86AB" w14:textId="77777777" w:rsidR="00E57EC9" w:rsidRDefault="00E57EC9" w:rsidP="00E57EC9">
      <w:r>
        <w:t>« </w:t>
      </w:r>
      <w:r w:rsidR="00776CEA" w:rsidRPr="00034910">
        <w:t>Le tout était d</w:t>
      </w:r>
      <w:r>
        <w:t>’</w:t>
      </w:r>
      <w:r w:rsidR="00776CEA" w:rsidRPr="00034910">
        <w:t>y amener Larmette</w:t>
      </w:r>
      <w:r>
        <w:t xml:space="preserve">. </w:t>
      </w:r>
      <w:r w:rsidR="00776CEA" w:rsidRPr="00034910">
        <w:t>Ce ne fut pas très diff</w:t>
      </w:r>
      <w:r w:rsidR="00776CEA" w:rsidRPr="00034910">
        <w:t>i</w:t>
      </w:r>
      <w:r w:rsidR="00776CEA" w:rsidRPr="00034910">
        <w:t>cile</w:t>
      </w:r>
      <w:r>
        <w:t xml:space="preserve">. </w:t>
      </w:r>
      <w:r w:rsidR="00776CEA" w:rsidRPr="00034910">
        <w:t xml:space="preserve">Le </w:t>
      </w:r>
      <w:proofErr w:type="spellStart"/>
      <w:r w:rsidR="00776CEA" w:rsidRPr="00034910">
        <w:t>Jippy</w:t>
      </w:r>
      <w:proofErr w:type="spellEnd"/>
      <w:r>
        <w:t xml:space="preserve">, </w:t>
      </w:r>
      <w:r w:rsidR="00776CEA" w:rsidRPr="00034910">
        <w:t xml:space="preserve">avisé que des concurrents de la grande course </w:t>
      </w:r>
      <w:proofErr w:type="spellStart"/>
      <w:r w:rsidR="00776CEA" w:rsidRPr="00034910">
        <w:t>tourdumondiale</w:t>
      </w:r>
      <w:proofErr w:type="spellEnd"/>
      <w:r w:rsidR="00776CEA" w:rsidRPr="00034910">
        <w:t xml:space="preserve"> approchaient de </w:t>
      </w:r>
      <w:proofErr w:type="spellStart"/>
      <w:r w:rsidR="00776CEA" w:rsidRPr="00034910">
        <w:t>Frisco</w:t>
      </w:r>
      <w:proofErr w:type="spellEnd"/>
      <w:r>
        <w:t xml:space="preserve">, </w:t>
      </w:r>
      <w:r w:rsidR="00776CEA" w:rsidRPr="00034910">
        <w:t xml:space="preserve">adressa une dépêche au joaillier pour lui offrir des </w:t>
      </w:r>
      <w:r>
        <w:t>« </w:t>
      </w:r>
      <w:r w:rsidR="00776CEA" w:rsidRPr="00034910">
        <w:t>remises</w:t>
      </w:r>
      <w:r>
        <w:t> »</w:t>
      </w:r>
      <w:r w:rsidR="00776CEA" w:rsidRPr="00034910">
        <w:t xml:space="preserve"> importantes</w:t>
      </w:r>
      <w:r>
        <w:t xml:space="preserve">, </w:t>
      </w:r>
      <w:r w:rsidR="00776CEA" w:rsidRPr="00034910">
        <w:t>afin d</w:t>
      </w:r>
      <w:r>
        <w:t>’</w:t>
      </w:r>
      <w:r w:rsidR="00776CEA" w:rsidRPr="00034910">
        <w:t>avoir l</w:t>
      </w:r>
      <w:r>
        <w:t>’</w:t>
      </w:r>
      <w:r w:rsidR="00776CEA" w:rsidRPr="00034910">
        <w:t>honneur de l</w:t>
      </w:r>
      <w:r>
        <w:t>’</w:t>
      </w:r>
      <w:r w:rsidR="00776CEA" w:rsidRPr="00034910">
        <w:t>héberger</w:t>
      </w:r>
      <w:r>
        <w:t>.</w:t>
      </w:r>
    </w:p>
    <w:p w14:paraId="25A9E48E" w14:textId="77777777" w:rsidR="00E57EC9" w:rsidRDefault="00E57EC9" w:rsidP="00E57EC9">
      <w:r>
        <w:t>« </w:t>
      </w:r>
      <w:r w:rsidR="00776CEA" w:rsidRPr="00034910">
        <w:t>Sans doute</w:t>
      </w:r>
      <w:r>
        <w:t xml:space="preserve">, </w:t>
      </w:r>
      <w:r w:rsidR="00776CEA" w:rsidRPr="00034910">
        <w:t>le coquin</w:t>
      </w:r>
      <w:r>
        <w:t xml:space="preserve">, </w:t>
      </w:r>
      <w:r w:rsidR="00776CEA" w:rsidRPr="00034910">
        <w:t xml:space="preserve">son attention une fois appelée sur le </w:t>
      </w:r>
      <w:proofErr w:type="spellStart"/>
      <w:r w:rsidR="00776CEA" w:rsidRPr="00034910">
        <w:t>Jippy</w:t>
      </w:r>
      <w:proofErr w:type="spellEnd"/>
      <w:r>
        <w:t xml:space="preserve">, </w:t>
      </w:r>
      <w:r w:rsidR="00776CEA" w:rsidRPr="00034910">
        <w:t>se rendit compte que le quartier</w:t>
      </w:r>
      <w:r>
        <w:t xml:space="preserve">, </w:t>
      </w:r>
      <w:r w:rsidR="00776CEA" w:rsidRPr="00034910">
        <w:t>peu mouvementé</w:t>
      </w:r>
      <w:r>
        <w:t xml:space="preserve">, </w:t>
      </w:r>
      <w:r w:rsidR="00776CEA" w:rsidRPr="00034910">
        <w:t>se prêterait merveilleusement à ses desseins</w:t>
      </w:r>
      <w:r>
        <w:t xml:space="preserve">, </w:t>
      </w:r>
      <w:r w:rsidR="00776CEA" w:rsidRPr="00034910">
        <w:t>car</w:t>
      </w:r>
      <w:r>
        <w:t xml:space="preserve">, </w:t>
      </w:r>
      <w:r w:rsidR="00776CEA" w:rsidRPr="00034910">
        <w:t>par retour</w:t>
      </w:r>
      <w:r>
        <w:t xml:space="preserve">, </w:t>
      </w:r>
      <w:r w:rsidR="00776CEA" w:rsidRPr="00034910">
        <w:lastRenderedPageBreak/>
        <w:t>il r</w:t>
      </w:r>
      <w:r w:rsidR="00776CEA" w:rsidRPr="00034910">
        <w:t>e</w:t>
      </w:r>
      <w:r w:rsidR="00776CEA" w:rsidRPr="00034910">
        <w:t>tint des logements pour lui et pour ses compagnons de route volontaires ou involontaires</w:t>
      </w:r>
      <w:r>
        <w:t>.</w:t>
      </w:r>
    </w:p>
    <w:p w14:paraId="2307496F" w14:textId="77777777" w:rsidR="00E57EC9" w:rsidRDefault="00E57EC9" w:rsidP="00E57EC9">
      <w:r>
        <w:t>« </w:t>
      </w:r>
      <w:r w:rsidR="00776CEA" w:rsidRPr="00034910">
        <w:t>Ce point acquis</w:t>
      </w:r>
      <w:r>
        <w:t xml:space="preserve">, – </w:t>
      </w:r>
      <w:r w:rsidR="00776CEA" w:rsidRPr="00034910">
        <w:t>je m</w:t>
      </w:r>
      <w:r>
        <w:t>’</w:t>
      </w:r>
      <w:r w:rsidR="00776CEA" w:rsidRPr="00034910">
        <w:t>en assurai dès mon arrivée dans la grande ville californienne</w:t>
      </w:r>
      <w:r>
        <w:t xml:space="preserve">, </w:t>
      </w:r>
      <w:r w:rsidR="00776CEA" w:rsidRPr="00034910">
        <w:t>arrivée qui précéda la vôtre</w:t>
      </w:r>
      <w:r>
        <w:t xml:space="preserve"> ; </w:t>
      </w:r>
      <w:r w:rsidR="00776CEA" w:rsidRPr="00034910">
        <w:t>j</w:t>
      </w:r>
      <w:r>
        <w:t>’</w:t>
      </w:r>
      <w:r w:rsidR="00776CEA" w:rsidRPr="00034910">
        <w:t>avais le chemin de fer à ma disposition</w:t>
      </w:r>
      <w:r>
        <w:t xml:space="preserve">, </w:t>
      </w:r>
      <w:r w:rsidR="00776CEA" w:rsidRPr="00034910">
        <w:t>vous concevez</w:t>
      </w:r>
      <w:r>
        <w:t xml:space="preserve">, </w:t>
      </w:r>
      <w:r w:rsidR="00776CEA" w:rsidRPr="00034910">
        <w:t>je voyageais plus vite</w:t>
      </w:r>
      <w:r>
        <w:t xml:space="preserve">, – </w:t>
      </w:r>
      <w:r w:rsidR="00776CEA" w:rsidRPr="00034910">
        <w:t>ce point acquis</w:t>
      </w:r>
      <w:r>
        <w:t xml:space="preserve">, </w:t>
      </w:r>
      <w:r w:rsidR="00776CEA" w:rsidRPr="00034910">
        <w:t>je me logeai en face des locaux loués par ce brave Larmette</w:t>
      </w:r>
      <w:r>
        <w:t>.</w:t>
      </w:r>
    </w:p>
    <w:p w14:paraId="2D8C73E9" w14:textId="77777777" w:rsidR="00E57EC9" w:rsidRDefault="00E57EC9" w:rsidP="00E57EC9">
      <w:r>
        <w:t>« </w:t>
      </w:r>
      <w:r w:rsidR="00776CEA" w:rsidRPr="00034910">
        <w:t>Votre père</w:t>
      </w:r>
      <w:r>
        <w:t xml:space="preserve">, </w:t>
      </w:r>
      <w:r w:rsidR="00776CEA" w:rsidRPr="00034910">
        <w:t xml:space="preserve">en mulâtre Francesco </w:t>
      </w:r>
      <w:proofErr w:type="spellStart"/>
      <w:r w:rsidR="00776CEA" w:rsidRPr="00034910">
        <w:t>Noscoso</w:t>
      </w:r>
      <w:proofErr w:type="spellEnd"/>
      <w:r>
        <w:t xml:space="preserve">, </w:t>
      </w:r>
      <w:r w:rsidR="00776CEA" w:rsidRPr="00034910">
        <w:t>occupa l</w:t>
      </w:r>
      <w:r>
        <w:t>’</w:t>
      </w:r>
      <w:r w:rsidR="00776CEA" w:rsidRPr="00034910">
        <w:t>une des pièces du rez-de-chaussée</w:t>
      </w:r>
      <w:r>
        <w:t xml:space="preserve"> ; </w:t>
      </w:r>
      <w:r w:rsidR="00776CEA" w:rsidRPr="00034910">
        <w:t>moi</w:t>
      </w:r>
      <w:r>
        <w:t xml:space="preserve">, </w:t>
      </w:r>
      <w:r w:rsidR="00776CEA" w:rsidRPr="00034910">
        <w:t>sous mon véritable aspect et mon véritable nom</w:t>
      </w:r>
      <w:r>
        <w:t xml:space="preserve">, </w:t>
      </w:r>
      <w:r w:rsidR="00776CEA" w:rsidRPr="00034910">
        <w:t>je pris la chambre voisine</w:t>
      </w:r>
      <w:r>
        <w:t>.</w:t>
      </w:r>
    </w:p>
    <w:p w14:paraId="4F46D931" w14:textId="77777777" w:rsidR="00E57EC9" w:rsidRDefault="00E57EC9" w:rsidP="00E57EC9">
      <w:r>
        <w:t>« </w:t>
      </w:r>
      <w:r w:rsidR="00776CEA" w:rsidRPr="00034910">
        <w:t>À votre arrivée</w:t>
      </w:r>
      <w:r>
        <w:t xml:space="preserve">, </w:t>
      </w:r>
      <w:r w:rsidR="00776CEA" w:rsidRPr="00034910">
        <w:t>j</w:t>
      </w:r>
      <w:r>
        <w:t>’</w:t>
      </w:r>
      <w:r w:rsidR="00776CEA" w:rsidRPr="00034910">
        <w:t>eus soin de vous observer derrière ma fenêtre</w:t>
      </w:r>
      <w:r>
        <w:t xml:space="preserve">, </w:t>
      </w:r>
      <w:r w:rsidR="00776CEA" w:rsidRPr="00034910">
        <w:t>assez maladroitement pour que le joaillier me vît</w:t>
      </w:r>
      <w:r>
        <w:t xml:space="preserve">. </w:t>
      </w:r>
      <w:r w:rsidR="00776CEA" w:rsidRPr="00034910">
        <w:t>Je reconnus</w:t>
      </w:r>
      <w:r>
        <w:t xml:space="preserve">, </w:t>
      </w:r>
      <w:r w:rsidR="00776CEA" w:rsidRPr="00034910">
        <w:t>à un geste joyeux dont il ne fut pas maître</w:t>
      </w:r>
      <w:r>
        <w:t xml:space="preserve">, </w:t>
      </w:r>
      <w:r w:rsidR="00776CEA" w:rsidRPr="00034910">
        <w:t>que j</w:t>
      </w:r>
      <w:r>
        <w:t>’</w:t>
      </w:r>
      <w:r w:rsidR="00776CEA" w:rsidRPr="00034910">
        <w:t>avais réussi</w:t>
      </w:r>
      <w:r>
        <w:t>.</w:t>
      </w:r>
    </w:p>
    <w:p w14:paraId="631B32B5" w14:textId="77777777" w:rsidR="00E57EC9" w:rsidRDefault="00E57EC9" w:rsidP="00E57EC9">
      <w:r>
        <w:t>« </w:t>
      </w:r>
      <w:r w:rsidR="00776CEA" w:rsidRPr="00034910">
        <w:t>Parfait</w:t>
      </w:r>
      <w:r>
        <w:t xml:space="preserve"> ! </w:t>
      </w:r>
      <w:r w:rsidR="00776CEA" w:rsidRPr="00034910">
        <w:t>Le coup de couteau s</w:t>
      </w:r>
      <w:r>
        <w:t>’</w:t>
      </w:r>
      <w:r w:rsidR="00776CEA" w:rsidRPr="00034910">
        <w:t>avançait</w:t>
      </w:r>
      <w:r>
        <w:t>.</w:t>
      </w:r>
    </w:p>
    <w:p w14:paraId="1A284CCA" w14:textId="77777777" w:rsidR="00E57EC9" w:rsidRDefault="00E57EC9" w:rsidP="00E57EC9">
      <w:r>
        <w:t>« </w:t>
      </w:r>
      <w:r w:rsidR="00776CEA" w:rsidRPr="00034910">
        <w:t>Ce San-Francisco est décidément une ville bénie</w:t>
      </w:r>
      <w:r>
        <w:t xml:space="preserve">. </w:t>
      </w:r>
      <w:r w:rsidR="00776CEA" w:rsidRPr="00034910">
        <w:t>Alors que</w:t>
      </w:r>
      <w:r>
        <w:t xml:space="preserve">, </w:t>
      </w:r>
      <w:r w:rsidR="00776CEA" w:rsidRPr="00034910">
        <w:t>durant toute la traversée des États-Unis</w:t>
      </w:r>
      <w:r>
        <w:t xml:space="preserve">, </w:t>
      </w:r>
      <w:r w:rsidR="00776CEA" w:rsidRPr="00034910">
        <w:t>nous avions été en butte aux frimas</w:t>
      </w:r>
      <w:r>
        <w:t xml:space="preserve">, </w:t>
      </w:r>
      <w:r w:rsidR="00776CEA" w:rsidRPr="00034910">
        <w:t>à la neige</w:t>
      </w:r>
      <w:r>
        <w:t xml:space="preserve">, </w:t>
      </w:r>
      <w:r w:rsidR="00776CEA" w:rsidRPr="00034910">
        <w:t>à la boue d</w:t>
      </w:r>
      <w:r>
        <w:t>’</w:t>
      </w:r>
      <w:r w:rsidR="00776CEA" w:rsidRPr="00034910">
        <w:t>un hiver rigoureux</w:t>
      </w:r>
      <w:r>
        <w:t xml:space="preserve">, </w:t>
      </w:r>
      <w:r w:rsidR="00776CEA" w:rsidRPr="00034910">
        <w:t>ici nous trouvions une température printanière</w:t>
      </w:r>
      <w:r>
        <w:t xml:space="preserve">, </w:t>
      </w:r>
      <w:r w:rsidR="00776CEA" w:rsidRPr="00034910">
        <w:t>des soirées dél</w:t>
      </w:r>
      <w:r w:rsidR="00776CEA" w:rsidRPr="00034910">
        <w:t>i</w:t>
      </w:r>
      <w:r w:rsidR="00776CEA" w:rsidRPr="00034910">
        <w:t>cieuses</w:t>
      </w:r>
      <w:r>
        <w:t>.</w:t>
      </w:r>
    </w:p>
    <w:p w14:paraId="5AB5326F" w14:textId="77777777" w:rsidR="00E57EC9" w:rsidRDefault="00E57EC9" w:rsidP="00E57EC9">
      <w:r>
        <w:t>« </w:t>
      </w:r>
      <w:r w:rsidR="00776CEA" w:rsidRPr="00034910">
        <w:t>Aussi</w:t>
      </w:r>
      <w:r>
        <w:t xml:space="preserve">, </w:t>
      </w:r>
      <w:r w:rsidR="00776CEA" w:rsidRPr="00034910">
        <w:t>le soir même</w:t>
      </w:r>
      <w:r>
        <w:t xml:space="preserve">, </w:t>
      </w:r>
      <w:r w:rsidR="00776CEA" w:rsidRPr="00034910">
        <w:t>fus-je durant plus de deux heures</w:t>
      </w:r>
      <w:r>
        <w:t xml:space="preserve">, </w:t>
      </w:r>
      <w:r w:rsidR="00776CEA" w:rsidRPr="00034910">
        <w:t>ma croisée ouverte</w:t>
      </w:r>
      <w:r>
        <w:t xml:space="preserve">, </w:t>
      </w:r>
      <w:r w:rsidR="00776CEA" w:rsidRPr="00034910">
        <w:t>le dos tourné à la rue</w:t>
      </w:r>
      <w:r>
        <w:t xml:space="preserve">, </w:t>
      </w:r>
      <w:r w:rsidR="00776CEA" w:rsidRPr="00034910">
        <w:t>appuyé contre les barreaux</w:t>
      </w:r>
      <w:r>
        <w:t>.</w:t>
      </w:r>
    </w:p>
    <w:p w14:paraId="23D7CE7B" w14:textId="77777777" w:rsidR="00E57EC9" w:rsidRDefault="00E57EC9" w:rsidP="00E57EC9">
      <w:r>
        <w:t>« </w:t>
      </w:r>
      <w:r w:rsidR="00776CEA" w:rsidRPr="00034910">
        <w:t>Je montrais ainsi à mon adversaire comme il serait facile de me poignarder en passant</w:t>
      </w:r>
      <w:r>
        <w:t>.</w:t>
      </w:r>
    </w:p>
    <w:p w14:paraId="4005F6C5" w14:textId="77777777" w:rsidR="00E57EC9" w:rsidRDefault="00E57EC9" w:rsidP="00E57EC9">
      <w:r>
        <w:t>« </w:t>
      </w:r>
      <w:r w:rsidR="00776CEA" w:rsidRPr="00034910">
        <w:t>Rien n</w:t>
      </w:r>
      <w:r>
        <w:t>’</w:t>
      </w:r>
      <w:r w:rsidR="00776CEA" w:rsidRPr="00034910">
        <w:t>incite au crime comme la facilité apparente de le commettre</w:t>
      </w:r>
      <w:r>
        <w:t>.</w:t>
      </w:r>
    </w:p>
    <w:p w14:paraId="7A2EC1B5" w14:textId="77777777" w:rsidR="00E57EC9" w:rsidRDefault="00E57EC9" w:rsidP="00E57EC9">
      <w:r>
        <w:lastRenderedPageBreak/>
        <w:t>« </w:t>
      </w:r>
      <w:r w:rsidR="00776CEA" w:rsidRPr="00034910">
        <w:t>J</w:t>
      </w:r>
      <w:r>
        <w:t>’</w:t>
      </w:r>
      <w:r w:rsidR="00776CEA" w:rsidRPr="00034910">
        <w:t xml:space="preserve">eus la satisfaction de constater que mon </w:t>
      </w:r>
      <w:r>
        <w:t>« </w:t>
      </w:r>
      <w:r w:rsidR="00776CEA" w:rsidRPr="00034910">
        <w:t>assassin f</w:t>
      </w:r>
      <w:r w:rsidR="00776CEA" w:rsidRPr="00034910">
        <w:t>u</w:t>
      </w:r>
      <w:r w:rsidR="00776CEA" w:rsidRPr="00034910">
        <w:t>tur</w:t>
      </w:r>
      <w:r>
        <w:t> »</w:t>
      </w:r>
      <w:r w:rsidR="00776CEA" w:rsidRPr="00034910">
        <w:t xml:space="preserve"> suivait mon manège avec un intérêt réel</w:t>
      </w:r>
      <w:r>
        <w:t>.</w:t>
      </w:r>
    </w:p>
    <w:p w14:paraId="5E15E5D2" w14:textId="77777777" w:rsidR="00E57EC9" w:rsidRDefault="00E57EC9" w:rsidP="00E57EC9">
      <w:r>
        <w:t>« </w:t>
      </w:r>
      <w:r w:rsidR="00776CEA" w:rsidRPr="00034910">
        <w:t>Donc il comprenait les avantages que je lui offrais gr</w:t>
      </w:r>
      <w:r w:rsidR="00776CEA" w:rsidRPr="00034910">
        <w:t>a</w:t>
      </w:r>
      <w:r w:rsidR="00776CEA" w:rsidRPr="00034910">
        <w:t>cieusement</w:t>
      </w:r>
      <w:r>
        <w:t>.</w:t>
      </w:r>
    </w:p>
    <w:p w14:paraId="749EC361" w14:textId="77777777" w:rsidR="00E57EC9" w:rsidRDefault="00E57EC9" w:rsidP="00E57EC9">
      <w:r>
        <w:t>« </w:t>
      </w:r>
      <w:r w:rsidR="00776CEA" w:rsidRPr="00034910">
        <w:t>Comment je le voyais</w:t>
      </w:r>
      <w:r>
        <w:t xml:space="preserve"> ? </w:t>
      </w:r>
      <w:r w:rsidR="00776CEA" w:rsidRPr="00034910">
        <w:t>Oh</w:t>
      </w:r>
      <w:r>
        <w:t xml:space="preserve"> ! </w:t>
      </w:r>
      <w:r w:rsidR="00776CEA" w:rsidRPr="00034910">
        <w:t>bien simple</w:t>
      </w:r>
      <w:r>
        <w:t xml:space="preserve">. </w:t>
      </w:r>
      <w:r w:rsidR="00776CEA" w:rsidRPr="00034910">
        <w:t>Un prisme à r</w:t>
      </w:r>
      <w:r w:rsidR="00776CEA" w:rsidRPr="00034910">
        <w:t>é</w:t>
      </w:r>
      <w:r w:rsidR="00776CEA" w:rsidRPr="00034910">
        <w:t>flexion totale</w:t>
      </w:r>
      <w:r>
        <w:t xml:space="preserve">, </w:t>
      </w:r>
      <w:r w:rsidR="00776CEA" w:rsidRPr="00034910">
        <w:t>posé sur un guéridon en face de moi</w:t>
      </w:r>
      <w:r>
        <w:t xml:space="preserve">, </w:t>
      </w:r>
      <w:r w:rsidR="00776CEA" w:rsidRPr="00034910">
        <w:t>comme un presse-papiers vulgaire</w:t>
      </w:r>
      <w:r>
        <w:t xml:space="preserve">, </w:t>
      </w:r>
      <w:r w:rsidR="00776CEA" w:rsidRPr="00034910">
        <w:t>renvoyait les images du dehors à ma gauche</w:t>
      </w:r>
      <w:r>
        <w:t xml:space="preserve">, </w:t>
      </w:r>
      <w:r w:rsidR="00776CEA" w:rsidRPr="00034910">
        <w:t>dans la glace de l</w:t>
      </w:r>
      <w:r>
        <w:t>’</w:t>
      </w:r>
      <w:r w:rsidR="00776CEA" w:rsidRPr="00034910">
        <w:t>armoire placée en cet endroit</w:t>
      </w:r>
      <w:r>
        <w:t xml:space="preserve">. </w:t>
      </w:r>
      <w:r w:rsidR="00776CEA" w:rsidRPr="00034910">
        <w:t>De la sorte</w:t>
      </w:r>
      <w:r>
        <w:t xml:space="preserve">, </w:t>
      </w:r>
      <w:r w:rsidR="00776CEA" w:rsidRPr="00034910">
        <w:t>en regardant à gauche</w:t>
      </w:r>
      <w:r>
        <w:t xml:space="preserve">, </w:t>
      </w:r>
      <w:r w:rsidR="00776CEA" w:rsidRPr="00034910">
        <w:t>dans l</w:t>
      </w:r>
      <w:r>
        <w:t>’</w:t>
      </w:r>
      <w:r w:rsidR="00776CEA" w:rsidRPr="00034910">
        <w:t>intérieur de ma chambre</w:t>
      </w:r>
      <w:r>
        <w:t xml:space="preserve">, </w:t>
      </w:r>
      <w:r w:rsidR="00776CEA" w:rsidRPr="00034910">
        <w:t>je distinguais nettement ce qui se passait en arrière de moi</w:t>
      </w:r>
      <w:r>
        <w:t xml:space="preserve">, </w:t>
      </w:r>
      <w:r w:rsidR="00776CEA" w:rsidRPr="00034910">
        <w:t>et cela sans que nul pût s</w:t>
      </w:r>
      <w:r>
        <w:t>’</w:t>
      </w:r>
      <w:r w:rsidR="00776CEA" w:rsidRPr="00034910">
        <w:t>en douter</w:t>
      </w:r>
      <w:r>
        <w:t xml:space="preserve">. </w:t>
      </w:r>
      <w:r w:rsidR="00776CEA" w:rsidRPr="00034910">
        <w:t>C</w:t>
      </w:r>
      <w:r>
        <w:t>’</w:t>
      </w:r>
      <w:r w:rsidR="00776CEA" w:rsidRPr="00034910">
        <w:t>est</w:t>
      </w:r>
      <w:r>
        <w:t xml:space="preserve">, </w:t>
      </w:r>
      <w:r w:rsidR="00776CEA" w:rsidRPr="00034910">
        <w:t>comme vous le voyez</w:t>
      </w:r>
      <w:r>
        <w:t xml:space="preserve">, </w:t>
      </w:r>
      <w:r w:rsidR="00776CEA" w:rsidRPr="00034910">
        <w:t>une autre application des lunettes qui m</w:t>
      </w:r>
      <w:r>
        <w:t>’</w:t>
      </w:r>
      <w:r w:rsidR="00776CEA" w:rsidRPr="00034910">
        <w:t>ont servi à Paris</w:t>
      </w:r>
      <w:r>
        <w:t>.</w:t>
      </w:r>
    </w:p>
    <w:p w14:paraId="4C12F7D1" w14:textId="77777777" w:rsidR="00E57EC9" w:rsidRDefault="00E57EC9" w:rsidP="00E57EC9">
      <w:r>
        <w:t>« </w:t>
      </w:r>
      <w:r w:rsidR="00776CEA" w:rsidRPr="00034910">
        <w:t>Vers onze heures</w:t>
      </w:r>
      <w:r>
        <w:t xml:space="preserve">, </w:t>
      </w:r>
      <w:r w:rsidR="00776CEA" w:rsidRPr="00034910">
        <w:t>je fermai contrevents et fenêtre</w:t>
      </w:r>
      <w:r>
        <w:t xml:space="preserve">, </w:t>
      </w:r>
      <w:r w:rsidR="00776CEA" w:rsidRPr="00034910">
        <w:t>comme un bon bourgeois qui se décide au repos</w:t>
      </w:r>
      <w:r>
        <w:t xml:space="preserve">. </w:t>
      </w:r>
      <w:r w:rsidR="00776CEA" w:rsidRPr="00034910">
        <w:t>Seulement</w:t>
      </w:r>
      <w:r>
        <w:t xml:space="preserve">, </w:t>
      </w:r>
      <w:r w:rsidR="00776CEA" w:rsidRPr="00034910">
        <w:t>avant de m</w:t>
      </w:r>
      <w:r>
        <w:t>’</w:t>
      </w:r>
      <w:r w:rsidR="00776CEA" w:rsidRPr="00034910">
        <w:t>endormir</w:t>
      </w:r>
      <w:r>
        <w:t xml:space="preserve">, </w:t>
      </w:r>
      <w:r w:rsidR="00776CEA" w:rsidRPr="00034910">
        <w:t>j</w:t>
      </w:r>
      <w:r>
        <w:t>’</w:t>
      </w:r>
      <w:r w:rsidR="00776CEA" w:rsidRPr="00034910">
        <w:t>eus avec votre père</w:t>
      </w:r>
      <w:r>
        <w:t xml:space="preserve">, </w:t>
      </w:r>
      <w:r w:rsidR="00776CEA" w:rsidRPr="00034910">
        <w:t xml:space="preserve">ce cher mulâtre </w:t>
      </w:r>
      <w:proofErr w:type="spellStart"/>
      <w:r w:rsidR="00776CEA" w:rsidRPr="00034910">
        <w:t>Noscoso</w:t>
      </w:r>
      <w:proofErr w:type="spellEnd"/>
      <w:r>
        <w:t xml:space="preserve">, </w:t>
      </w:r>
      <w:r w:rsidR="00776CEA" w:rsidRPr="00034910">
        <w:t>une conversation où fut convenu tout ce qui se produ</w:t>
      </w:r>
      <w:r w:rsidR="00776CEA" w:rsidRPr="00034910">
        <w:t>i</w:t>
      </w:r>
      <w:r w:rsidR="00776CEA" w:rsidRPr="00034910">
        <w:t>sit par la suite</w:t>
      </w:r>
      <w:r>
        <w:t>.</w:t>
      </w:r>
    </w:p>
    <w:p w14:paraId="0E830B9C" w14:textId="77777777" w:rsidR="00E57EC9" w:rsidRDefault="00E57EC9" w:rsidP="00E57EC9">
      <w:r>
        <w:t>« </w:t>
      </w:r>
      <w:r w:rsidR="00776CEA" w:rsidRPr="00034910">
        <w:t>Après cela</w:t>
      </w:r>
      <w:r>
        <w:t xml:space="preserve">, </w:t>
      </w:r>
      <w:r w:rsidR="00776CEA" w:rsidRPr="00034910">
        <w:t>je travaillai une heure environ dans la chem</w:t>
      </w:r>
      <w:r w:rsidR="00776CEA" w:rsidRPr="00034910">
        <w:t>i</w:t>
      </w:r>
      <w:r w:rsidR="00776CEA" w:rsidRPr="00034910">
        <w:t>née de ma chambre</w:t>
      </w:r>
      <w:r>
        <w:t xml:space="preserve">. </w:t>
      </w:r>
      <w:r w:rsidR="00776CEA" w:rsidRPr="00034910">
        <w:t>Je vous dirai pourquoi dans un instant</w:t>
      </w:r>
      <w:r>
        <w:t>.</w:t>
      </w:r>
    </w:p>
    <w:p w14:paraId="2B0E8BA4" w14:textId="77777777" w:rsidR="00E57EC9" w:rsidRDefault="00E57EC9" w:rsidP="00E57EC9">
      <w:r>
        <w:t>« </w:t>
      </w:r>
      <w:r w:rsidR="00776CEA" w:rsidRPr="00034910">
        <w:t>Je dormis admirablement</w:t>
      </w:r>
      <w:r>
        <w:t xml:space="preserve">. </w:t>
      </w:r>
      <w:r w:rsidR="00776CEA" w:rsidRPr="00034910">
        <w:t>Au jour</w:t>
      </w:r>
      <w:r>
        <w:t xml:space="preserve">, </w:t>
      </w:r>
      <w:r w:rsidR="00776CEA" w:rsidRPr="00034910">
        <w:t>j</w:t>
      </w:r>
      <w:r>
        <w:t>’</w:t>
      </w:r>
      <w:r w:rsidR="00776CEA" w:rsidRPr="00034910">
        <w:t>étais frais</w:t>
      </w:r>
      <w:r>
        <w:t xml:space="preserve">, </w:t>
      </w:r>
      <w:r w:rsidR="00776CEA" w:rsidRPr="00034910">
        <w:t>dispos</w:t>
      </w:r>
      <w:r>
        <w:t xml:space="preserve"> ; </w:t>
      </w:r>
      <w:r w:rsidR="00776CEA" w:rsidRPr="00034910">
        <w:t>j</w:t>
      </w:r>
      <w:r>
        <w:t>’</w:t>
      </w:r>
      <w:r w:rsidR="00776CEA" w:rsidRPr="00034910">
        <w:t>étais en vérité admirablement préparé à me faire poignarder</w:t>
      </w:r>
      <w:r>
        <w:t>.</w:t>
      </w:r>
    </w:p>
    <w:p w14:paraId="45AB7984" w14:textId="77777777" w:rsidR="00E57EC9" w:rsidRDefault="00E57EC9" w:rsidP="00E57EC9">
      <w:r>
        <w:t>« </w:t>
      </w:r>
      <w:r w:rsidR="00776CEA" w:rsidRPr="00034910">
        <w:t>Je sortis</w:t>
      </w:r>
      <w:r>
        <w:t xml:space="preserve">, </w:t>
      </w:r>
      <w:r w:rsidR="00776CEA" w:rsidRPr="00034910">
        <w:t>me promenai à travers la ville</w:t>
      </w:r>
      <w:r>
        <w:t xml:space="preserve">, </w:t>
      </w:r>
      <w:r w:rsidR="00776CEA" w:rsidRPr="00034910">
        <w:t>me donnant l</w:t>
      </w:r>
      <w:r>
        <w:t>’</w:t>
      </w:r>
      <w:r w:rsidR="00776CEA" w:rsidRPr="00034910">
        <w:t xml:space="preserve">apparence de </w:t>
      </w:r>
      <w:r>
        <w:t>« </w:t>
      </w:r>
      <w:r w:rsidR="00776CEA" w:rsidRPr="00034910">
        <w:t>filer Larmette</w:t>
      </w:r>
      <w:r>
        <w:t xml:space="preserve"> ». </w:t>
      </w:r>
      <w:r w:rsidR="00776CEA" w:rsidRPr="00034910">
        <w:t>Il est bon marcheur</w:t>
      </w:r>
      <w:r>
        <w:t xml:space="preserve">, </w:t>
      </w:r>
      <w:r w:rsidR="00776CEA" w:rsidRPr="00034910">
        <w:t>me fit faire pas mal de chemin</w:t>
      </w:r>
      <w:r>
        <w:t xml:space="preserve">. </w:t>
      </w:r>
      <w:r w:rsidR="00776CEA" w:rsidRPr="00034910">
        <w:t>Enfin</w:t>
      </w:r>
      <w:r>
        <w:t xml:space="preserve">, </w:t>
      </w:r>
      <w:r w:rsidR="00776CEA" w:rsidRPr="00034910">
        <w:t>je le perdis</w:t>
      </w:r>
      <w:r>
        <w:t xml:space="preserve">, </w:t>
      </w:r>
      <w:r w:rsidR="00776CEA" w:rsidRPr="00034910">
        <w:t>car ce jeu inutile ne devait pas être continué</w:t>
      </w:r>
      <w:r>
        <w:t>.</w:t>
      </w:r>
    </w:p>
    <w:p w14:paraId="63863D06" w14:textId="77777777" w:rsidR="00E57EC9" w:rsidRDefault="00E57EC9" w:rsidP="00E57EC9">
      <w:r>
        <w:lastRenderedPageBreak/>
        <w:t>« </w:t>
      </w:r>
      <w:r w:rsidR="00776CEA" w:rsidRPr="00034910">
        <w:t>Sans en avoir l</w:t>
      </w:r>
      <w:r>
        <w:t>’</w:t>
      </w:r>
      <w:r w:rsidR="00776CEA" w:rsidRPr="00034910">
        <w:t>air</w:t>
      </w:r>
      <w:r>
        <w:t xml:space="preserve">, </w:t>
      </w:r>
      <w:r w:rsidR="00776CEA" w:rsidRPr="00034910">
        <w:t>votre père</w:t>
      </w:r>
      <w:r>
        <w:t xml:space="preserve">, </w:t>
      </w:r>
      <w:r w:rsidR="00776CEA" w:rsidRPr="00034910">
        <w:t>lui</w:t>
      </w:r>
      <w:r>
        <w:t xml:space="preserve">, </w:t>
      </w:r>
      <w:r w:rsidR="00776CEA" w:rsidRPr="00034910">
        <w:t>grâce à un petit app</w:t>
      </w:r>
      <w:r w:rsidR="00776CEA" w:rsidRPr="00034910">
        <w:t>a</w:t>
      </w:r>
      <w:r w:rsidR="00776CEA" w:rsidRPr="00034910">
        <w:t>reil assez ingénieux</w:t>
      </w:r>
      <w:r>
        <w:t xml:space="preserve">, </w:t>
      </w:r>
      <w:r w:rsidR="00776CEA" w:rsidRPr="00034910">
        <w:t>introduit dans une fente de volet et abs</w:t>
      </w:r>
      <w:r w:rsidR="00776CEA" w:rsidRPr="00034910">
        <w:t>o</w:t>
      </w:r>
      <w:r w:rsidR="00776CEA" w:rsidRPr="00034910">
        <w:t>lument invisible du dehors</w:t>
      </w:r>
      <w:r>
        <w:t xml:space="preserve">, </w:t>
      </w:r>
      <w:r w:rsidR="00776CEA" w:rsidRPr="00034910">
        <w:t xml:space="preserve">guettait le chilien </w:t>
      </w:r>
      <w:proofErr w:type="spellStart"/>
      <w:r w:rsidR="00776CEA" w:rsidRPr="00034910">
        <w:t>Botera</w:t>
      </w:r>
      <w:proofErr w:type="spellEnd"/>
      <w:r>
        <w:t>.</w:t>
      </w:r>
    </w:p>
    <w:p w14:paraId="40426537" w14:textId="77777777" w:rsidR="00E57EC9" w:rsidRDefault="00E57EC9" w:rsidP="00E57EC9">
      <w:pPr>
        <w:rPr>
          <w:i/>
          <w:iCs/>
        </w:rPr>
      </w:pPr>
      <w:r>
        <w:t>« </w:t>
      </w:r>
      <w:r w:rsidR="00776CEA" w:rsidRPr="00034910">
        <w:t>Quand je rentrai</w:t>
      </w:r>
      <w:r>
        <w:t xml:space="preserve">, </w:t>
      </w:r>
      <w:r w:rsidR="00776CEA" w:rsidRPr="00034910">
        <w:t>il m</w:t>
      </w:r>
      <w:r>
        <w:t>’</w:t>
      </w:r>
      <w:r w:rsidR="00776CEA" w:rsidRPr="00034910">
        <w:t>annonça que ce dernier avait tr</w:t>
      </w:r>
      <w:r w:rsidR="00776CEA" w:rsidRPr="00034910">
        <w:t>a</w:t>
      </w:r>
      <w:r w:rsidR="00776CEA" w:rsidRPr="00034910">
        <w:t xml:space="preserve">vaillé toute la journée à </w:t>
      </w:r>
      <w:r w:rsidR="00776CEA" w:rsidRPr="00034910">
        <w:rPr>
          <w:i/>
          <w:iCs/>
        </w:rPr>
        <w:t>transformer des chaussures japonaises</w:t>
      </w:r>
      <w:r>
        <w:rPr>
          <w:i/>
          <w:iCs/>
        </w:rPr>
        <w:t>.</w:t>
      </w:r>
    </w:p>
    <w:p w14:paraId="674B0DF3" w14:textId="77777777" w:rsidR="00E57EC9" w:rsidRDefault="00E57EC9" w:rsidP="00E57EC9">
      <w:r>
        <w:t>« </w:t>
      </w:r>
      <w:r w:rsidR="00776CEA" w:rsidRPr="00034910">
        <w:t>Vous savez que ces chaussures</w:t>
      </w:r>
      <w:r>
        <w:t xml:space="preserve">, </w:t>
      </w:r>
      <w:r w:rsidR="00776CEA" w:rsidRPr="00034910">
        <w:t>dites de pagode</w:t>
      </w:r>
      <w:r>
        <w:t xml:space="preserve">, </w:t>
      </w:r>
      <w:r w:rsidR="00776CEA" w:rsidRPr="00034910">
        <w:t>ou de grande cérémonie</w:t>
      </w:r>
      <w:r>
        <w:t xml:space="preserve">, </w:t>
      </w:r>
      <w:r w:rsidR="00776CEA" w:rsidRPr="00034910">
        <w:t>portent sous la semelle</w:t>
      </w:r>
      <w:r>
        <w:t xml:space="preserve">, </w:t>
      </w:r>
      <w:r w:rsidR="00776CEA" w:rsidRPr="00034910">
        <w:t>non pas un</w:t>
      </w:r>
      <w:r>
        <w:t xml:space="preserve">, </w:t>
      </w:r>
      <w:r w:rsidR="00776CEA" w:rsidRPr="00034910">
        <w:t>mais deux talons hauts</w:t>
      </w:r>
      <w:r>
        <w:t xml:space="preserve">, </w:t>
      </w:r>
      <w:r w:rsidR="00776CEA" w:rsidRPr="00034910">
        <w:t>soutenant</w:t>
      </w:r>
      <w:r>
        <w:t xml:space="preserve">, </w:t>
      </w:r>
      <w:r w:rsidR="00776CEA" w:rsidRPr="00034910">
        <w:t>l</w:t>
      </w:r>
      <w:r>
        <w:t>’</w:t>
      </w:r>
      <w:r w:rsidR="00776CEA" w:rsidRPr="00034910">
        <w:t>un</w:t>
      </w:r>
      <w:r>
        <w:t xml:space="preserve">, </w:t>
      </w:r>
      <w:r w:rsidR="00776CEA" w:rsidRPr="00034910">
        <w:t>le bout du pied</w:t>
      </w:r>
      <w:r>
        <w:t xml:space="preserve">, </w:t>
      </w:r>
      <w:r w:rsidR="00776CEA" w:rsidRPr="00034910">
        <w:t>l</w:t>
      </w:r>
      <w:r>
        <w:t>’</w:t>
      </w:r>
      <w:r w:rsidR="00776CEA" w:rsidRPr="00034910">
        <w:t>autre</w:t>
      </w:r>
      <w:r>
        <w:t xml:space="preserve">, </w:t>
      </w:r>
      <w:r w:rsidR="00776CEA" w:rsidRPr="00034910">
        <w:t>le talon</w:t>
      </w:r>
      <w:r>
        <w:t xml:space="preserve">, </w:t>
      </w:r>
      <w:r w:rsidR="00776CEA" w:rsidRPr="00034910">
        <w:t>si bien que la trace laissée sur le sable par un soulier de ce genre est un double talon</w:t>
      </w:r>
      <w:r>
        <w:t xml:space="preserve">, </w:t>
      </w:r>
      <w:r w:rsidR="00776CEA" w:rsidRPr="00034910">
        <w:t>ne rappelant en rien la forme d</w:t>
      </w:r>
      <w:r>
        <w:t>’</w:t>
      </w:r>
      <w:r w:rsidR="00776CEA" w:rsidRPr="00034910">
        <w:t>un pied européen</w:t>
      </w:r>
      <w:r>
        <w:t>.</w:t>
      </w:r>
    </w:p>
    <w:p w14:paraId="055DEDFE" w14:textId="2DE91E13" w:rsidR="00E57EC9" w:rsidRDefault="00E57EC9" w:rsidP="00E57EC9">
      <w:r>
        <w:t>« </w:t>
      </w:r>
      <w:r w:rsidR="00776CEA" w:rsidRPr="00034910">
        <w:t xml:space="preserve">Autant que </w:t>
      </w:r>
      <w:r>
        <w:t>M. </w:t>
      </w:r>
      <w:r w:rsidR="00776CEA" w:rsidRPr="00034910">
        <w:t>Defrance avait pu en juger</w:t>
      </w:r>
      <w:r>
        <w:t xml:space="preserve">, </w:t>
      </w:r>
      <w:r w:rsidR="00776CEA" w:rsidRPr="00034910">
        <w:t>l</w:t>
      </w:r>
      <w:r>
        <w:t>’</w:t>
      </w:r>
      <w:r w:rsidR="00776CEA" w:rsidRPr="00034910">
        <w:t>ingénieur avait supprimé l</w:t>
      </w:r>
      <w:r>
        <w:t>’</w:t>
      </w:r>
      <w:r w:rsidR="00776CEA" w:rsidRPr="00034910">
        <w:t>un des supports</w:t>
      </w:r>
      <w:r>
        <w:t xml:space="preserve">, </w:t>
      </w:r>
      <w:r w:rsidR="00776CEA" w:rsidRPr="00034910">
        <w:t>maintenant il ne reliait plus que le talon de la partie antérieure de la semelle</w:t>
      </w:r>
      <w:r>
        <w:t xml:space="preserve">, </w:t>
      </w:r>
      <w:r w:rsidR="00776CEA" w:rsidRPr="00034910">
        <w:t>et ce talon</w:t>
      </w:r>
      <w:r>
        <w:t xml:space="preserve">, </w:t>
      </w:r>
      <w:proofErr w:type="spellStart"/>
      <w:r w:rsidR="00776CEA" w:rsidRPr="00034910">
        <w:t>Botera</w:t>
      </w:r>
      <w:proofErr w:type="spellEnd"/>
      <w:r w:rsidR="00776CEA" w:rsidRPr="00034910">
        <w:t xml:space="preserve"> l</w:t>
      </w:r>
      <w:r>
        <w:t>’</w:t>
      </w:r>
      <w:r w:rsidR="00776CEA" w:rsidRPr="00034910">
        <w:t>avait évidemment déformé</w:t>
      </w:r>
      <w:r>
        <w:t xml:space="preserve">, </w:t>
      </w:r>
      <w:r w:rsidR="00776CEA" w:rsidRPr="00034910">
        <w:t>car il s</w:t>
      </w:r>
      <w:r>
        <w:t>’</w:t>
      </w:r>
      <w:r w:rsidR="00776CEA" w:rsidRPr="00034910">
        <w:t>était escrimé dessus avec un couteau ou un ciseau</w:t>
      </w:r>
      <w:r>
        <w:t>, M. </w:t>
      </w:r>
      <w:r w:rsidR="00776CEA" w:rsidRPr="00034910">
        <w:t>Defrance ne pouvait se pr</w:t>
      </w:r>
      <w:r w:rsidR="00776CEA" w:rsidRPr="00034910">
        <w:t>o</w:t>
      </w:r>
      <w:r w:rsidR="00776CEA" w:rsidRPr="00034910">
        <w:t>noncer exactement sur la nature de l</w:t>
      </w:r>
      <w:r>
        <w:t>’</w:t>
      </w:r>
      <w:r w:rsidR="00776CEA" w:rsidRPr="00034910">
        <w:t>instrument</w:t>
      </w:r>
      <w:r>
        <w:t>.</w:t>
      </w:r>
    </w:p>
    <w:p w14:paraId="660B3184" w14:textId="77777777" w:rsidR="00E57EC9" w:rsidRDefault="00E57EC9" w:rsidP="00E57EC9">
      <w:r>
        <w:t>« </w:t>
      </w:r>
      <w:r w:rsidR="00776CEA" w:rsidRPr="00034910">
        <w:t>Huit heures</w:t>
      </w:r>
      <w:r>
        <w:t xml:space="preserve">, </w:t>
      </w:r>
      <w:r w:rsidR="00776CEA" w:rsidRPr="00034910">
        <w:t>neuf heures sonnèrent</w:t>
      </w:r>
      <w:r>
        <w:t xml:space="preserve">. </w:t>
      </w:r>
      <w:r w:rsidR="00776CEA" w:rsidRPr="00034910">
        <w:t>Comme à l</w:t>
      </w:r>
      <w:r>
        <w:t>’</w:t>
      </w:r>
      <w:r w:rsidR="00776CEA" w:rsidRPr="00034910">
        <w:t>ordinaire</w:t>
      </w:r>
      <w:r>
        <w:t xml:space="preserve">, </w:t>
      </w:r>
      <w:r w:rsidR="00776CEA" w:rsidRPr="00034910">
        <w:t>la rue se fit silencieuse</w:t>
      </w:r>
      <w:r>
        <w:t xml:space="preserve">. </w:t>
      </w:r>
      <w:r w:rsidR="00776CEA" w:rsidRPr="00034910">
        <w:t>Allons</w:t>
      </w:r>
      <w:r>
        <w:t xml:space="preserve">, </w:t>
      </w:r>
      <w:r w:rsidR="00776CEA" w:rsidRPr="00034910">
        <w:t>l</w:t>
      </w:r>
      <w:r>
        <w:t>’</w:t>
      </w:r>
      <w:r w:rsidR="00776CEA" w:rsidRPr="00034910">
        <w:t>instant était venu de m</w:t>
      </w:r>
      <w:r>
        <w:t>’</w:t>
      </w:r>
      <w:r w:rsidR="00776CEA" w:rsidRPr="00034910">
        <w:t>offrir au poignard de Larmette</w:t>
      </w:r>
      <w:r>
        <w:t>.</w:t>
      </w:r>
    </w:p>
    <w:p w14:paraId="42E7451F" w14:textId="77777777" w:rsidR="00E57EC9" w:rsidRDefault="00E57EC9" w:rsidP="00E57EC9">
      <w:r>
        <w:t>« </w:t>
      </w:r>
      <w:r w:rsidR="00776CEA" w:rsidRPr="00034910">
        <w:t>J</w:t>
      </w:r>
      <w:r>
        <w:t>’</w:t>
      </w:r>
      <w:r w:rsidR="00776CEA" w:rsidRPr="00034910">
        <w:t>ouvris mes volets et m</w:t>
      </w:r>
      <w:r>
        <w:t>’</w:t>
      </w:r>
      <w:r w:rsidR="00776CEA" w:rsidRPr="00034910">
        <w:t>assis comme la veille</w:t>
      </w:r>
      <w:r>
        <w:t xml:space="preserve">, </w:t>
      </w:r>
      <w:r w:rsidR="00776CEA" w:rsidRPr="00034910">
        <w:t>le dos a</w:t>
      </w:r>
      <w:r w:rsidR="00776CEA" w:rsidRPr="00034910">
        <w:t>p</w:t>
      </w:r>
      <w:r w:rsidR="00776CEA" w:rsidRPr="00034910">
        <w:t>puyé aux barreaux de fer scellés au-devant de la croisée</w:t>
      </w:r>
      <w:r>
        <w:t xml:space="preserve">. </w:t>
      </w:r>
      <w:r w:rsidR="00776CEA" w:rsidRPr="00034910">
        <w:t>Dans cette position</w:t>
      </w:r>
      <w:r>
        <w:t xml:space="preserve">, </w:t>
      </w:r>
      <w:r w:rsidR="00776CEA" w:rsidRPr="00034910">
        <w:t>je parus me plonger dans la lecture d</w:t>
      </w:r>
      <w:r>
        <w:t>’</w:t>
      </w:r>
      <w:r w:rsidR="00776CEA" w:rsidRPr="00034910">
        <w:t>un roman dont je m</w:t>
      </w:r>
      <w:r>
        <w:t>’</w:t>
      </w:r>
      <w:r w:rsidR="00776CEA" w:rsidRPr="00034910">
        <w:t>étais muni</w:t>
      </w:r>
      <w:r>
        <w:t>.</w:t>
      </w:r>
    </w:p>
    <w:p w14:paraId="471A2628" w14:textId="77777777" w:rsidR="00E57EC9" w:rsidRDefault="00E57EC9" w:rsidP="00E57EC9">
      <w:r>
        <w:t>« </w:t>
      </w:r>
      <w:r w:rsidR="00776CEA" w:rsidRPr="00034910">
        <w:t>Sur ma table</w:t>
      </w:r>
      <w:r>
        <w:t xml:space="preserve">, </w:t>
      </w:r>
      <w:r w:rsidR="00776CEA" w:rsidRPr="00034910">
        <w:t>le prisme à réflexion totale projetait dans le miroir de l</w:t>
      </w:r>
      <w:r>
        <w:t>’</w:t>
      </w:r>
      <w:r w:rsidR="00776CEA" w:rsidRPr="00034910">
        <w:t>armoire le décor de la rue</w:t>
      </w:r>
      <w:r>
        <w:t xml:space="preserve">, </w:t>
      </w:r>
      <w:r w:rsidR="00776CEA" w:rsidRPr="00034910">
        <w:t>la silhouette des rares passants</w:t>
      </w:r>
      <w:r>
        <w:t>.</w:t>
      </w:r>
    </w:p>
    <w:p w14:paraId="37462B72" w14:textId="77777777" w:rsidR="00E57EC9" w:rsidRDefault="00E57EC9" w:rsidP="00E57EC9">
      <w:r>
        <w:lastRenderedPageBreak/>
        <w:t>« </w:t>
      </w:r>
      <w:r w:rsidR="00776CEA" w:rsidRPr="00034910">
        <w:t>Une heure s</w:t>
      </w:r>
      <w:r>
        <w:t>’</w:t>
      </w:r>
      <w:r w:rsidR="00776CEA" w:rsidRPr="00034910">
        <w:t>écoula ainsi</w:t>
      </w:r>
      <w:r>
        <w:t xml:space="preserve">. </w:t>
      </w:r>
      <w:r w:rsidR="00776CEA" w:rsidRPr="00034910">
        <w:t>Je commençais à me demander si</w:t>
      </w:r>
      <w:r>
        <w:t xml:space="preserve">, </w:t>
      </w:r>
      <w:r w:rsidR="00776CEA" w:rsidRPr="00034910">
        <w:t>au dernier moment</w:t>
      </w:r>
      <w:r>
        <w:t xml:space="preserve">, </w:t>
      </w:r>
      <w:r w:rsidR="00776CEA" w:rsidRPr="00034910">
        <w:t>le joaillier allait reculer</w:t>
      </w:r>
      <w:r>
        <w:t xml:space="preserve"> ; </w:t>
      </w:r>
      <w:r w:rsidR="00776CEA" w:rsidRPr="00034910">
        <w:t>ce qui m</w:t>
      </w:r>
      <w:r>
        <w:t>’</w:t>
      </w:r>
      <w:r w:rsidR="00776CEA" w:rsidRPr="00034910">
        <w:t>eût profondément ennuyé</w:t>
      </w:r>
      <w:r>
        <w:t xml:space="preserve">, </w:t>
      </w:r>
      <w:r w:rsidR="00776CEA" w:rsidRPr="00034910">
        <w:t>car toute mon affaire était basée sur le crime dont je devais être victime</w:t>
      </w:r>
      <w:r>
        <w:t>.</w:t>
      </w:r>
    </w:p>
    <w:p w14:paraId="2D58BB88" w14:textId="77777777" w:rsidR="00E57EC9" w:rsidRDefault="00E57EC9" w:rsidP="00E57EC9">
      <w:r>
        <w:t>« </w:t>
      </w:r>
      <w:r w:rsidR="00776CEA" w:rsidRPr="00034910">
        <w:t>Soudain</w:t>
      </w:r>
      <w:r>
        <w:t xml:space="preserve">, </w:t>
      </w:r>
      <w:r w:rsidR="00776CEA" w:rsidRPr="00034910">
        <w:t>je faillis pousser un cri de joie</w:t>
      </w:r>
      <w:r>
        <w:t xml:space="preserve">. </w:t>
      </w:r>
      <w:r w:rsidR="00776CEA" w:rsidRPr="00034910">
        <w:t>Une ombre v</w:t>
      </w:r>
      <w:r w:rsidR="00776CEA" w:rsidRPr="00034910">
        <w:t>e</w:t>
      </w:r>
      <w:r w:rsidR="00776CEA" w:rsidRPr="00034910">
        <w:t xml:space="preserve">nait de sortir par une petite porte de service du </w:t>
      </w:r>
      <w:proofErr w:type="spellStart"/>
      <w:r w:rsidR="00776CEA" w:rsidRPr="00034910">
        <w:t>Jippy-Pavilion</w:t>
      </w:r>
      <w:proofErr w:type="spellEnd"/>
      <w:r>
        <w:t xml:space="preserve">, </w:t>
      </w:r>
      <w:r w:rsidR="00776CEA" w:rsidRPr="00034910">
        <w:t>et cette ombre</w:t>
      </w:r>
      <w:r>
        <w:t xml:space="preserve">, </w:t>
      </w:r>
      <w:r w:rsidR="00776CEA" w:rsidRPr="00034910">
        <w:t>dans ma glace je la reconnaissais bien</w:t>
      </w:r>
      <w:r>
        <w:t xml:space="preserve">, </w:t>
      </w:r>
      <w:r w:rsidR="00776CEA" w:rsidRPr="00034910">
        <w:t>était celle de Larmette</w:t>
      </w:r>
      <w:r>
        <w:t>.</w:t>
      </w:r>
    </w:p>
    <w:p w14:paraId="0390E7FF" w14:textId="77777777" w:rsidR="00E57EC9" w:rsidRDefault="00E57EC9" w:rsidP="00E57EC9">
      <w:r>
        <w:t>« </w:t>
      </w:r>
      <w:r w:rsidR="00776CEA" w:rsidRPr="00034910">
        <w:t>Et pourtant j</w:t>
      </w:r>
      <w:r>
        <w:t>’</w:t>
      </w:r>
      <w:r w:rsidR="00776CEA" w:rsidRPr="00034910">
        <w:t>hésitais à reconnaître mon bonhomme</w:t>
      </w:r>
      <w:r>
        <w:t xml:space="preserve">. </w:t>
      </w:r>
      <w:r w:rsidR="00776CEA" w:rsidRPr="00C002E9">
        <w:t xml:space="preserve">Il </w:t>
      </w:r>
      <w:r w:rsidR="00776CEA" w:rsidRPr="00034910">
        <w:t>me paraissait plus grand qu</w:t>
      </w:r>
      <w:r>
        <w:t>’</w:t>
      </w:r>
      <w:r w:rsidR="00776CEA" w:rsidRPr="00034910">
        <w:t>à l</w:t>
      </w:r>
      <w:r>
        <w:t>’</w:t>
      </w:r>
      <w:r w:rsidR="00776CEA" w:rsidRPr="00034910">
        <w:t>ordinaire</w:t>
      </w:r>
      <w:r>
        <w:t>.</w:t>
      </w:r>
    </w:p>
    <w:p w14:paraId="2E096F46" w14:textId="77777777" w:rsidR="00E57EC9" w:rsidRDefault="00E57EC9" w:rsidP="00E57EC9">
      <w:r>
        <w:t>« </w:t>
      </w:r>
      <w:r w:rsidR="00776CEA" w:rsidRPr="00034910">
        <w:t>Soudain</w:t>
      </w:r>
      <w:r>
        <w:t xml:space="preserve">, </w:t>
      </w:r>
      <w:r w:rsidR="00776CEA" w:rsidRPr="00034910">
        <w:t>il descendit du trottoir pour traverser la rue et venir de mon côté</w:t>
      </w:r>
      <w:r>
        <w:t xml:space="preserve">. </w:t>
      </w:r>
      <w:r w:rsidR="00776CEA" w:rsidRPr="00034910">
        <w:t>Le bruit caractéristique de son pied posant sur le sol</w:t>
      </w:r>
      <w:r>
        <w:t xml:space="preserve">, </w:t>
      </w:r>
      <w:r w:rsidR="00776CEA" w:rsidRPr="00034910">
        <w:t>un je ne sais quoi de dégingandé dans son allure</w:t>
      </w:r>
      <w:r>
        <w:t xml:space="preserve">, </w:t>
      </w:r>
      <w:r w:rsidR="00776CEA" w:rsidRPr="00034910">
        <w:t>f</w:t>
      </w:r>
      <w:r w:rsidR="00776CEA" w:rsidRPr="00034910">
        <w:t>u</w:t>
      </w:r>
      <w:r w:rsidR="00776CEA" w:rsidRPr="00034910">
        <w:t>rent des traits de lumière</w:t>
      </w:r>
      <w:r>
        <w:t>.</w:t>
      </w:r>
    </w:p>
    <w:p w14:paraId="559AB8F7" w14:textId="77777777" w:rsidR="00E57EC9" w:rsidRDefault="00E57EC9" w:rsidP="00E57EC9">
      <w:r>
        <w:t>« </w:t>
      </w:r>
      <w:r w:rsidR="00776CEA" w:rsidRPr="00034910">
        <w:t>Intérieurement</w:t>
      </w:r>
      <w:r>
        <w:t xml:space="preserve">, </w:t>
      </w:r>
      <w:r w:rsidR="00776CEA" w:rsidRPr="00034910">
        <w:t>je me confiai à moi-même que décid</w:t>
      </w:r>
      <w:r w:rsidR="00776CEA" w:rsidRPr="00034910">
        <w:t>é</w:t>
      </w:r>
      <w:r w:rsidR="00776CEA" w:rsidRPr="00034910">
        <w:t>ment le coquin était très fort</w:t>
      </w:r>
      <w:r>
        <w:t xml:space="preserve">. </w:t>
      </w:r>
      <w:r w:rsidR="00776CEA" w:rsidRPr="00034910">
        <w:t>Il avait remarqué que</w:t>
      </w:r>
      <w:r>
        <w:t xml:space="preserve">, </w:t>
      </w:r>
      <w:r w:rsidR="00776CEA" w:rsidRPr="00034910">
        <w:t>par suite de réparations</w:t>
      </w:r>
      <w:r>
        <w:t xml:space="preserve">, </w:t>
      </w:r>
      <w:r w:rsidR="00776CEA" w:rsidRPr="00034910">
        <w:t>le trottoir longeant le Bon-Garçon-Vert était formé de terre meuble</w:t>
      </w:r>
      <w:r>
        <w:t xml:space="preserve">. </w:t>
      </w:r>
      <w:r w:rsidR="00776CEA" w:rsidRPr="00034910">
        <w:t>Des empreintes eussent décelé le criminel</w:t>
      </w:r>
      <w:r>
        <w:t xml:space="preserve">. </w:t>
      </w:r>
      <w:r w:rsidR="00776CEA" w:rsidRPr="00034910">
        <w:t>Vo</w:t>
      </w:r>
      <w:r w:rsidR="00776CEA" w:rsidRPr="00034910">
        <w:t>i</w:t>
      </w:r>
      <w:r w:rsidR="00776CEA" w:rsidRPr="00034910">
        <w:t xml:space="preserve">là pourquoi </w:t>
      </w:r>
      <w:proofErr w:type="spellStart"/>
      <w:r w:rsidR="00776CEA" w:rsidRPr="00034910">
        <w:t>Botera</w:t>
      </w:r>
      <w:proofErr w:type="spellEnd"/>
      <w:r w:rsidR="00776CEA" w:rsidRPr="00034910">
        <w:t xml:space="preserve"> avait peiné sur des souliers japonais</w:t>
      </w:r>
      <w:r>
        <w:t xml:space="preserve">. </w:t>
      </w:r>
      <w:r w:rsidR="00776CEA" w:rsidRPr="00034910">
        <w:t>La</w:t>
      </w:r>
      <w:r w:rsidR="00776CEA" w:rsidRPr="00034910">
        <w:t>r</w:t>
      </w:r>
      <w:r w:rsidR="00776CEA" w:rsidRPr="00034910">
        <w:t>mette avait chaussé ces pantoufles bizarres et il se souciait peu dès lors de la bande de terre à parcourir</w:t>
      </w:r>
      <w:r>
        <w:t xml:space="preserve">. </w:t>
      </w:r>
      <w:r w:rsidR="00776CEA" w:rsidRPr="00034910">
        <w:t>Il marchait sur l</w:t>
      </w:r>
      <w:r>
        <w:t>’</w:t>
      </w:r>
      <w:r w:rsidR="00776CEA" w:rsidRPr="00034910">
        <w:t>unique talon conservé en avant de la semelle</w:t>
      </w:r>
      <w:r>
        <w:t xml:space="preserve">, </w:t>
      </w:r>
      <w:r w:rsidR="00776CEA" w:rsidRPr="00034910">
        <w:t>comme sur des échasses de faible hauteur</w:t>
      </w:r>
      <w:r>
        <w:t xml:space="preserve">, </w:t>
      </w:r>
      <w:r w:rsidR="00776CEA" w:rsidRPr="00034910">
        <w:t>et il laisserait une piste semblable à celle d</w:t>
      </w:r>
      <w:r>
        <w:t>’</w:t>
      </w:r>
      <w:r w:rsidR="00776CEA" w:rsidRPr="00034910">
        <w:t>un invalide agrémenté de deux jambes de bois</w:t>
      </w:r>
      <w:r>
        <w:t>.</w:t>
      </w:r>
    </w:p>
    <w:p w14:paraId="1A4100A5" w14:textId="77777777" w:rsidR="00E57EC9" w:rsidRDefault="00E57EC9" w:rsidP="00E57EC9">
      <w:r>
        <w:t>« </w:t>
      </w:r>
      <w:r w:rsidR="00776CEA" w:rsidRPr="00034910">
        <w:t xml:space="preserve">Je le félicitais encore </w:t>
      </w:r>
      <w:r w:rsidR="00776CEA" w:rsidRPr="00034910">
        <w:rPr>
          <w:i/>
          <w:iCs/>
        </w:rPr>
        <w:t xml:space="preserve">in petto </w:t>
      </w:r>
      <w:r w:rsidR="00776CEA" w:rsidRPr="00034910">
        <w:t>de cette trouvaille</w:t>
      </w:r>
      <w:r>
        <w:t xml:space="preserve">, </w:t>
      </w:r>
      <w:r w:rsidR="00776CEA" w:rsidRPr="00034910">
        <w:t>artist</w:t>
      </w:r>
      <w:r w:rsidR="00776CEA" w:rsidRPr="00034910">
        <w:t>i</w:t>
      </w:r>
      <w:r w:rsidR="00776CEA" w:rsidRPr="00034910">
        <w:t>que en vérité</w:t>
      </w:r>
      <w:r>
        <w:t xml:space="preserve">, </w:t>
      </w:r>
      <w:r w:rsidR="00776CEA" w:rsidRPr="00034910">
        <w:t>qu</w:t>
      </w:r>
      <w:r>
        <w:t>’</w:t>
      </w:r>
      <w:r w:rsidR="00776CEA" w:rsidRPr="00034910">
        <w:t>il avait déjà traversé la rue</w:t>
      </w:r>
      <w:r>
        <w:t xml:space="preserve">. </w:t>
      </w:r>
      <w:r w:rsidR="00776CEA" w:rsidRPr="00034910">
        <w:t>Je ne l</w:t>
      </w:r>
      <w:r>
        <w:t>’</w:t>
      </w:r>
      <w:r w:rsidR="00776CEA" w:rsidRPr="00034910">
        <w:t>apercevais plus dans ma glace</w:t>
      </w:r>
      <w:r>
        <w:t xml:space="preserve">. </w:t>
      </w:r>
      <w:r w:rsidR="00776CEA" w:rsidRPr="00034910">
        <w:t xml:space="preserve">Il avait </w:t>
      </w:r>
      <w:proofErr w:type="spellStart"/>
      <w:r w:rsidR="00776CEA" w:rsidRPr="00034910">
        <w:t>du</w:t>
      </w:r>
      <w:proofErr w:type="spellEnd"/>
      <w:r w:rsidR="00776CEA" w:rsidRPr="00034910">
        <w:t xml:space="preserve"> s</w:t>
      </w:r>
      <w:r>
        <w:t>’</w:t>
      </w:r>
      <w:r w:rsidR="00776CEA" w:rsidRPr="00034910">
        <w:t>appliquer contre la muraille de l</w:t>
      </w:r>
      <w:r>
        <w:t>’</w:t>
      </w:r>
      <w:r w:rsidR="00776CEA" w:rsidRPr="00034910">
        <w:t>hôtel</w:t>
      </w:r>
      <w:r>
        <w:t xml:space="preserve">, </w:t>
      </w:r>
      <w:r w:rsidR="00776CEA" w:rsidRPr="00034910">
        <w:t>afin de gagner insensiblement ma fenêtre</w:t>
      </w:r>
      <w:r>
        <w:t xml:space="preserve">, </w:t>
      </w:r>
      <w:r w:rsidR="00776CEA" w:rsidRPr="00034910">
        <w:t>et là</w:t>
      </w:r>
      <w:r>
        <w:t>…</w:t>
      </w:r>
    </w:p>
    <w:p w14:paraId="07E04EFC" w14:textId="2BB6AE14" w:rsidR="00E57EC9" w:rsidRDefault="00E57EC9" w:rsidP="00E57EC9">
      <w:r>
        <w:lastRenderedPageBreak/>
        <w:t>« </w:t>
      </w:r>
      <w:r w:rsidR="00776CEA" w:rsidRPr="00034910">
        <w:t>Le coup de couteau était tout proche</w:t>
      </w:r>
      <w:r>
        <w:t xml:space="preserve">. </w:t>
      </w:r>
      <w:r w:rsidR="00776CEA" w:rsidRPr="00034910">
        <w:t>All right</w:t>
      </w:r>
      <w:r>
        <w:t xml:space="preserve"> ! </w:t>
      </w:r>
      <w:r w:rsidR="00776CEA" w:rsidRPr="00034910">
        <w:t>mon e</w:t>
      </w:r>
      <w:r w:rsidR="00776CEA" w:rsidRPr="00034910">
        <w:t>m</w:t>
      </w:r>
      <w:r w:rsidR="00776CEA" w:rsidRPr="00034910">
        <w:t>bûche marchait au succès</w:t>
      </w:r>
      <w:r>
        <w:t>. »</w:t>
      </w:r>
    </w:p>
    <w:p w14:paraId="241F832D" w14:textId="77777777" w:rsidR="00E57EC9" w:rsidRDefault="00E57EC9" w:rsidP="00E57EC9">
      <w:r>
        <w:t>— </w:t>
      </w:r>
      <w:r w:rsidR="00776CEA" w:rsidRPr="00034910">
        <w:t>Joli succès</w:t>
      </w:r>
      <w:r>
        <w:t xml:space="preserve"> ! </w:t>
      </w:r>
      <w:r w:rsidR="00776CEA" w:rsidRPr="00034910">
        <w:t>murmura la jeune fille</w:t>
      </w:r>
      <w:r>
        <w:t xml:space="preserve">, </w:t>
      </w:r>
      <w:r w:rsidR="00776CEA" w:rsidRPr="00034910">
        <w:t>qui pâlissait et ro</w:t>
      </w:r>
      <w:r w:rsidR="00776CEA" w:rsidRPr="00034910">
        <w:t>u</w:t>
      </w:r>
      <w:r w:rsidR="00776CEA" w:rsidRPr="00034910">
        <w:t>gissait tour à tour en déchiffrant la longue lettre de Dick</w:t>
      </w:r>
      <w:r>
        <w:t xml:space="preserve">. </w:t>
      </w:r>
      <w:r w:rsidR="00776CEA" w:rsidRPr="00034910">
        <w:t>Év</w:t>
      </w:r>
      <w:r w:rsidR="00776CEA" w:rsidRPr="00034910">
        <w:t>i</w:t>
      </w:r>
      <w:r w:rsidR="00776CEA" w:rsidRPr="00034910">
        <w:t>demment il espérait éviter un coup mortel</w:t>
      </w:r>
      <w:r>
        <w:t xml:space="preserve">, </w:t>
      </w:r>
      <w:r w:rsidR="00776CEA" w:rsidRPr="00034910">
        <w:t>et cependant on l</w:t>
      </w:r>
      <w:r>
        <w:t>’</w:t>
      </w:r>
      <w:r w:rsidR="00776CEA" w:rsidRPr="00034910">
        <w:t>a trouvé sans connaissance sur le sol baigné de son sang</w:t>
      </w:r>
      <w:r>
        <w:t>.</w:t>
      </w:r>
    </w:p>
    <w:p w14:paraId="36232287" w14:textId="77777777" w:rsidR="00E57EC9" w:rsidRDefault="00776CEA" w:rsidP="00E57EC9">
      <w:r w:rsidRPr="00034910">
        <w:t>Elle tira son mouchoir à la fine dentelle et le passa sur ses yeux</w:t>
      </w:r>
      <w:r w:rsidR="00E57EC9">
        <w:t>.</w:t>
      </w:r>
    </w:p>
    <w:p w14:paraId="2AD59413" w14:textId="77777777" w:rsidR="00E57EC9" w:rsidRDefault="00776CEA" w:rsidP="00E57EC9">
      <w:r w:rsidRPr="00034910">
        <w:t>Puis</w:t>
      </w:r>
      <w:r w:rsidR="00E57EC9">
        <w:t xml:space="preserve">, </w:t>
      </w:r>
      <w:r w:rsidRPr="00034910">
        <w:t>avec un geste de résolution</w:t>
      </w:r>
      <w:r w:rsidR="00E57EC9">
        <w:t xml:space="preserve">, </w:t>
      </w:r>
      <w:r w:rsidRPr="00034910">
        <w:t>elle continua la lecture commencée</w:t>
      </w:r>
      <w:r w:rsidR="00E57EC9">
        <w:t>.</w:t>
      </w:r>
    </w:p>
    <w:p w14:paraId="7D0DCD6C" w14:textId="77777777" w:rsidR="00E57EC9" w:rsidRDefault="00E57EC9" w:rsidP="00E57EC9">
      <w:r>
        <w:t>« </w:t>
      </w:r>
      <w:r w:rsidR="00776CEA" w:rsidRPr="00034910">
        <w:t>Soudain</w:t>
      </w:r>
      <w:r>
        <w:t xml:space="preserve">, </w:t>
      </w:r>
      <w:r w:rsidR="00776CEA" w:rsidRPr="00034910">
        <w:t>expliquait la missive</w:t>
      </w:r>
      <w:r>
        <w:t xml:space="preserve">, </w:t>
      </w:r>
      <w:r w:rsidR="00776CEA" w:rsidRPr="00034910">
        <w:t>une silhouette humaine s</w:t>
      </w:r>
      <w:r>
        <w:t>’</w:t>
      </w:r>
      <w:r w:rsidR="00776CEA" w:rsidRPr="00034910">
        <w:t>encadra dans ma fenêtre</w:t>
      </w:r>
      <w:r>
        <w:t xml:space="preserve">, </w:t>
      </w:r>
      <w:r w:rsidR="00776CEA" w:rsidRPr="00034910">
        <w:t>je vis le bras se détendre dans ma direction et je sentis un coup violent vers la mi-hauteur du poumon</w:t>
      </w:r>
      <w:r>
        <w:t xml:space="preserve">. </w:t>
      </w:r>
      <w:r w:rsidR="00776CEA" w:rsidRPr="00034910">
        <w:t>Cela me causa une douleur si vive que je fus sur le point de perdre connaissance et que j</w:t>
      </w:r>
      <w:r>
        <w:t>’</w:t>
      </w:r>
      <w:r w:rsidR="00776CEA" w:rsidRPr="00034910">
        <w:t>eus le temps juste de m</w:t>
      </w:r>
      <w:r>
        <w:t>’</w:t>
      </w:r>
      <w:r w:rsidR="00776CEA" w:rsidRPr="00034910">
        <w:t>écrouler</w:t>
      </w:r>
      <w:r>
        <w:t xml:space="preserve">, </w:t>
      </w:r>
      <w:r w:rsidR="00776CEA" w:rsidRPr="00034910">
        <w:t>la face en avant sur le plancher</w:t>
      </w:r>
      <w:r>
        <w:t xml:space="preserve">, </w:t>
      </w:r>
      <w:r w:rsidR="00776CEA" w:rsidRPr="00034910">
        <w:t>ce qui me mettait hors de la portée du bras de mon meurtrier et l</w:t>
      </w:r>
      <w:r>
        <w:t>’</w:t>
      </w:r>
      <w:r w:rsidR="00776CEA" w:rsidRPr="00034910">
        <w:t>empêchait de redoubler</w:t>
      </w:r>
      <w:r>
        <w:t>.</w:t>
      </w:r>
    </w:p>
    <w:p w14:paraId="19FB03CE" w14:textId="77777777" w:rsidR="00E57EC9" w:rsidRDefault="00E57EC9" w:rsidP="00E57EC9">
      <w:r>
        <w:t>« </w:t>
      </w:r>
      <w:r w:rsidR="007E6DB9" w:rsidRPr="00034910">
        <w:t>Larmette avait frappé certainement de tout son cœur</w:t>
      </w:r>
      <w:r>
        <w:t xml:space="preserve">, </w:t>
      </w:r>
      <w:r w:rsidR="007E6DB9" w:rsidRPr="00034910">
        <w:t>et il me jugeait sensiblement mort</w:t>
      </w:r>
      <w:r>
        <w:t xml:space="preserve">, </w:t>
      </w:r>
      <w:r w:rsidR="007E6DB9" w:rsidRPr="00034910">
        <w:t>car il ne s</w:t>
      </w:r>
      <w:r>
        <w:t>’</w:t>
      </w:r>
      <w:r w:rsidR="007E6DB9" w:rsidRPr="00034910">
        <w:t>attarda pas à des constatations oiseuses</w:t>
      </w:r>
      <w:r>
        <w:t xml:space="preserve">. </w:t>
      </w:r>
      <w:r w:rsidR="007E6DB9" w:rsidRPr="00034910">
        <w:t>Je l</w:t>
      </w:r>
      <w:r>
        <w:t>’</w:t>
      </w:r>
      <w:r w:rsidR="007E6DB9" w:rsidRPr="00034910">
        <w:t>entendis courir sur le trottoir ju</w:t>
      </w:r>
      <w:r w:rsidR="007E6DB9" w:rsidRPr="00034910">
        <w:t>s</w:t>
      </w:r>
      <w:r w:rsidR="007E6DB9" w:rsidRPr="00034910">
        <w:t>qu</w:t>
      </w:r>
      <w:r>
        <w:t>’</w:t>
      </w:r>
      <w:r w:rsidR="007E6DB9" w:rsidRPr="00034910">
        <w:t>à l</w:t>
      </w:r>
      <w:r>
        <w:t>’</w:t>
      </w:r>
      <w:r w:rsidR="007E6DB9" w:rsidRPr="00034910">
        <w:t>angle de la rue voisine</w:t>
      </w:r>
      <w:r>
        <w:t xml:space="preserve">. </w:t>
      </w:r>
      <w:r w:rsidR="007E6DB9" w:rsidRPr="00034910">
        <w:t>Puis il y eut un silence</w:t>
      </w:r>
      <w:r>
        <w:t xml:space="preserve">. </w:t>
      </w:r>
      <w:r w:rsidR="007E6DB9" w:rsidRPr="00034910">
        <w:t>Des pas normaux résonnèrent ensuite sur la chaussée</w:t>
      </w:r>
      <w:r>
        <w:t xml:space="preserve">, </w:t>
      </w:r>
      <w:r w:rsidR="007E6DB9" w:rsidRPr="00034910">
        <w:t>sur le trottoir d</w:t>
      </w:r>
      <w:r>
        <w:t>’</w:t>
      </w:r>
      <w:r w:rsidR="007E6DB9" w:rsidRPr="00034910">
        <w:t>en face</w:t>
      </w:r>
      <w:r>
        <w:t xml:space="preserve">, </w:t>
      </w:r>
      <w:r w:rsidR="007E6DB9" w:rsidRPr="00034910">
        <w:t>s</w:t>
      </w:r>
      <w:r>
        <w:t>’</w:t>
      </w:r>
      <w:r w:rsidR="007E6DB9" w:rsidRPr="00034910">
        <w:t>arrêtèrent</w:t>
      </w:r>
      <w:r>
        <w:t xml:space="preserve">, </w:t>
      </w:r>
      <w:r w:rsidR="007E6DB9" w:rsidRPr="00034910">
        <w:t>autant que j</w:t>
      </w:r>
      <w:r>
        <w:t>’</w:t>
      </w:r>
      <w:r w:rsidR="007E6DB9" w:rsidRPr="00034910">
        <w:t>en pus juger</w:t>
      </w:r>
      <w:r>
        <w:t xml:space="preserve">, </w:t>
      </w:r>
      <w:r w:rsidR="007E6DB9" w:rsidRPr="00034910">
        <w:t xml:space="preserve">à la porte de service du </w:t>
      </w:r>
      <w:proofErr w:type="spellStart"/>
      <w:r w:rsidR="007E6DB9" w:rsidRPr="00034910">
        <w:t>Jippy</w:t>
      </w:r>
      <w:proofErr w:type="spellEnd"/>
      <w:r>
        <w:t xml:space="preserve">. </w:t>
      </w:r>
      <w:r w:rsidR="007E6DB9" w:rsidRPr="00034910">
        <w:t>Celle-ci s</w:t>
      </w:r>
      <w:r>
        <w:t>’</w:t>
      </w:r>
      <w:r w:rsidR="007E6DB9" w:rsidRPr="00034910">
        <w:t>ouvrit avec un léger grincement</w:t>
      </w:r>
      <w:r>
        <w:t xml:space="preserve">, </w:t>
      </w:r>
      <w:r w:rsidR="007E6DB9" w:rsidRPr="00034910">
        <w:t>r</w:t>
      </w:r>
      <w:r w:rsidR="007E6DB9" w:rsidRPr="00034910">
        <w:t>e</w:t>
      </w:r>
      <w:r w:rsidR="007E6DB9" w:rsidRPr="00034910">
        <w:t>tomba</w:t>
      </w:r>
      <w:r>
        <w:t xml:space="preserve">, </w:t>
      </w:r>
      <w:r w:rsidR="007E6DB9" w:rsidRPr="00034910">
        <w:t>et le silence régna de nouveau dans la rue redevenue déserte</w:t>
      </w:r>
      <w:r>
        <w:t>.</w:t>
      </w:r>
    </w:p>
    <w:p w14:paraId="11D18E34" w14:textId="77777777" w:rsidR="00E57EC9" w:rsidRDefault="00E57EC9" w:rsidP="00E57EC9">
      <w:r>
        <w:t>« </w:t>
      </w:r>
      <w:r w:rsidR="00776CEA" w:rsidRPr="00034910">
        <w:t>Alors</w:t>
      </w:r>
      <w:r>
        <w:t xml:space="preserve">, </w:t>
      </w:r>
      <w:r w:rsidR="00776CEA" w:rsidRPr="00034910">
        <w:t xml:space="preserve">le docteur Francesco </w:t>
      </w:r>
      <w:proofErr w:type="spellStart"/>
      <w:r w:rsidR="00776CEA" w:rsidRPr="00034910">
        <w:t>Noscoso</w:t>
      </w:r>
      <w:proofErr w:type="spellEnd"/>
      <w:r w:rsidR="00776CEA" w:rsidRPr="00034910">
        <w:t xml:space="preserve"> entra en scène</w:t>
      </w:r>
      <w:r>
        <w:t xml:space="preserve">. </w:t>
      </w:r>
      <w:r w:rsidR="00776CEA" w:rsidRPr="00034910">
        <w:t>Il vint dans le couloir</w:t>
      </w:r>
      <w:r>
        <w:t xml:space="preserve">. </w:t>
      </w:r>
      <w:r w:rsidR="00776CEA" w:rsidRPr="00034910">
        <w:t>Il frappa</w:t>
      </w:r>
      <w:r>
        <w:t xml:space="preserve">, </w:t>
      </w:r>
      <w:r w:rsidR="00776CEA" w:rsidRPr="00034910">
        <w:t>refrappa à ma porte</w:t>
      </w:r>
      <w:r>
        <w:t xml:space="preserve">, </w:t>
      </w:r>
      <w:r w:rsidR="00776CEA" w:rsidRPr="00034910">
        <w:t>ameuta le personnel et les voyageurs de l</w:t>
      </w:r>
      <w:r>
        <w:t>’</w:t>
      </w:r>
      <w:r w:rsidR="00776CEA" w:rsidRPr="00034910">
        <w:t>hôtel</w:t>
      </w:r>
      <w:r>
        <w:t xml:space="preserve">, </w:t>
      </w:r>
      <w:r w:rsidR="00776CEA" w:rsidRPr="00034910">
        <w:t>fit venir un serrurier</w:t>
      </w:r>
      <w:r>
        <w:t xml:space="preserve">, </w:t>
      </w:r>
      <w:r w:rsidR="00776CEA" w:rsidRPr="00034910">
        <w:lastRenderedPageBreak/>
        <w:t>puis quand tous eurent pu m</w:t>
      </w:r>
      <w:r>
        <w:t>’</w:t>
      </w:r>
      <w:r w:rsidR="00776CEA" w:rsidRPr="00034910">
        <w:t>apercevoir au milieu d</w:t>
      </w:r>
      <w:r>
        <w:t>’</w:t>
      </w:r>
      <w:r w:rsidR="00776CEA" w:rsidRPr="00034910">
        <w:t>une flaque de sang</w:t>
      </w:r>
      <w:r>
        <w:t xml:space="preserve">, </w:t>
      </w:r>
      <w:r w:rsidR="00776CEA" w:rsidRPr="00034910">
        <w:t>il interdit l</w:t>
      </w:r>
      <w:r>
        <w:t>’</w:t>
      </w:r>
      <w:r w:rsidR="00776CEA" w:rsidRPr="00034910">
        <w:t>entrée de la chambre</w:t>
      </w:r>
      <w:r>
        <w:t xml:space="preserve">, </w:t>
      </w:r>
      <w:r w:rsidR="00776CEA" w:rsidRPr="00034910">
        <w:t>sous couleur de ne point entraver les investigations de la justice</w:t>
      </w:r>
      <w:r>
        <w:t>.</w:t>
      </w:r>
    </w:p>
    <w:p w14:paraId="26B928A2" w14:textId="77777777" w:rsidR="00CB4014" w:rsidRDefault="00CB4014" w:rsidP="00CB4014">
      <w:pPr>
        <w:pStyle w:val="Centrsolidaire"/>
      </w:pPr>
      <w:r w:rsidRPr="00E57EC9">
        <w:rPr>
          <w:noProof/>
        </w:rPr>
        <w:drawing>
          <wp:inline distT="0" distB="0" distL="0" distR="0" wp14:anchorId="671F3B97" wp14:editId="7475C12E">
            <wp:extent cx="5764530" cy="5064760"/>
            <wp:effectExtent l="0" t="0" r="0" b="0"/>
            <wp:docPr id="60" name="Image 43" descr="Une image contenant habits, chaussures, homme, dessi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 43" descr="Une image contenant habits, chaussures, homme, dessin&#10;&#10;Le contenu généré par l’IA peut être incorrect."/>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64530" cy="5064760"/>
                    </a:xfrm>
                    <a:prstGeom prst="rect">
                      <a:avLst/>
                    </a:prstGeom>
                    <a:noFill/>
                    <a:ln>
                      <a:noFill/>
                    </a:ln>
                  </pic:spPr>
                </pic:pic>
              </a:graphicData>
            </a:graphic>
          </wp:inline>
        </w:drawing>
      </w:r>
    </w:p>
    <w:p w14:paraId="28588627" w14:textId="77777777" w:rsidR="00CB4014" w:rsidRDefault="00CB4014" w:rsidP="00CB4014">
      <w:pPr>
        <w:pStyle w:val="Centr14pt"/>
      </w:pPr>
      <w:r w:rsidRPr="00E57EC9">
        <w:t>Je m</w:t>
      </w:r>
      <w:r>
        <w:t>’</w:t>
      </w:r>
      <w:r w:rsidRPr="00E57EC9">
        <w:t>écroulai la face en avant</w:t>
      </w:r>
      <w:r>
        <w:t>.</w:t>
      </w:r>
    </w:p>
    <w:p w14:paraId="21E70897" w14:textId="77777777" w:rsidR="00E57EC9" w:rsidRDefault="00E57EC9" w:rsidP="00E57EC9">
      <w:r>
        <w:t>« </w:t>
      </w:r>
      <w:r w:rsidR="00776CEA" w:rsidRPr="00034910">
        <w:t>Nul ne songea que le pansement était une bouffonne c</w:t>
      </w:r>
      <w:r w:rsidR="00776CEA" w:rsidRPr="00034910">
        <w:t>o</w:t>
      </w:r>
      <w:r w:rsidR="00776CEA" w:rsidRPr="00034910">
        <w:t>médie et que des curieux</w:t>
      </w:r>
      <w:r>
        <w:t xml:space="preserve">, </w:t>
      </w:r>
      <w:r w:rsidR="00776CEA" w:rsidRPr="00034910">
        <w:t>une fois les persiennes et la fenêtre closes</w:t>
      </w:r>
      <w:r>
        <w:t xml:space="preserve">, </w:t>
      </w:r>
      <w:r w:rsidR="00776CEA" w:rsidRPr="00034910">
        <w:t>nous eussent horriblement gênés pour enlever et la cotte de mailles que j</w:t>
      </w:r>
      <w:r>
        <w:t>’</w:t>
      </w:r>
      <w:r w:rsidR="00776CEA" w:rsidRPr="00034910">
        <w:t>avais revêtue</w:t>
      </w:r>
      <w:r>
        <w:t xml:space="preserve">, </w:t>
      </w:r>
      <w:r w:rsidR="00776CEA" w:rsidRPr="00034910">
        <w:t>et la vessie étalée sur mon dos</w:t>
      </w:r>
      <w:r>
        <w:t xml:space="preserve">, </w:t>
      </w:r>
      <w:r w:rsidR="00776CEA" w:rsidRPr="00034910">
        <w:t>vessie d</w:t>
      </w:r>
      <w:r>
        <w:t>’</w:t>
      </w:r>
      <w:r w:rsidR="00776CEA" w:rsidRPr="00034910">
        <w:t>où avait coulé sans m</w:t>
      </w:r>
      <w:r>
        <w:t>’</w:t>
      </w:r>
      <w:r w:rsidR="00776CEA" w:rsidRPr="00034910">
        <w:t>affaiblir le sang d</w:t>
      </w:r>
      <w:r>
        <w:t>’</w:t>
      </w:r>
      <w:r w:rsidR="00776CEA" w:rsidRPr="00034910">
        <w:t>un mouton qui y était enfermé</w:t>
      </w:r>
      <w:r>
        <w:t>.</w:t>
      </w:r>
    </w:p>
    <w:p w14:paraId="0AD2A6B6" w14:textId="2F49163E" w:rsidR="00E57EC9" w:rsidRDefault="00E57EC9" w:rsidP="00E57EC9">
      <w:r>
        <w:t>« </w:t>
      </w:r>
      <w:r w:rsidR="00776CEA" w:rsidRPr="00034910">
        <w:t>Quand détectives et magistrats arrivèrent enfin</w:t>
      </w:r>
      <w:r>
        <w:t xml:space="preserve">, </w:t>
      </w:r>
      <w:r w:rsidR="00776CEA" w:rsidRPr="00034910">
        <w:t>j</w:t>
      </w:r>
      <w:r>
        <w:t>’</w:t>
      </w:r>
      <w:r w:rsidR="00776CEA" w:rsidRPr="00034910">
        <w:t>étais entouré de bandelettes comme une momie égyptienne</w:t>
      </w:r>
      <w:r>
        <w:t xml:space="preserve">, </w:t>
      </w:r>
      <w:r w:rsidR="00776CEA" w:rsidRPr="00034910">
        <w:t xml:space="preserve">et un </w:t>
      </w:r>
      <w:r w:rsidR="00776CEA" w:rsidRPr="00034910">
        <w:lastRenderedPageBreak/>
        <w:t>maquillage soigné m</w:t>
      </w:r>
      <w:r>
        <w:t>’</w:t>
      </w:r>
      <w:r w:rsidR="00776CEA" w:rsidRPr="00034910">
        <w:t>avait assuré un teint verdâtre du plus m</w:t>
      </w:r>
      <w:r w:rsidR="00776CEA" w:rsidRPr="00034910">
        <w:t>a</w:t>
      </w:r>
      <w:r w:rsidR="00776CEA" w:rsidRPr="00034910">
        <w:t>ladif effet</w:t>
      </w:r>
      <w:r>
        <w:t>. »</w:t>
      </w:r>
    </w:p>
    <w:p w14:paraId="5E71E681" w14:textId="77777777" w:rsidR="00E57EC9" w:rsidRDefault="00776CEA" w:rsidP="00E57EC9">
      <w:r w:rsidRPr="00034910">
        <w:t>À présent</w:t>
      </w:r>
      <w:r w:rsidR="00E57EC9">
        <w:t xml:space="preserve">, </w:t>
      </w:r>
      <w:proofErr w:type="spellStart"/>
      <w:r w:rsidRPr="00034910">
        <w:t>Fleuriane</w:t>
      </w:r>
      <w:proofErr w:type="spellEnd"/>
      <w:r w:rsidRPr="00034910">
        <w:t xml:space="preserve"> souriait</w:t>
      </w:r>
      <w:r w:rsidR="00E57EC9">
        <w:t xml:space="preserve">. </w:t>
      </w:r>
      <w:r w:rsidRPr="00034910">
        <w:t>Elle oubliait qu</w:t>
      </w:r>
      <w:r w:rsidR="00E57EC9">
        <w:t>’</w:t>
      </w:r>
      <w:r w:rsidRPr="00034910">
        <w:t>elle avait souffert</w:t>
      </w:r>
      <w:r w:rsidR="00E57EC9">
        <w:t xml:space="preserve">, </w:t>
      </w:r>
      <w:r w:rsidRPr="00034910">
        <w:t>que l</w:t>
      </w:r>
      <w:r w:rsidR="00E57EC9">
        <w:t>’</w:t>
      </w:r>
      <w:r w:rsidRPr="00034910">
        <w:t>angoisse avait torturé son âme</w:t>
      </w:r>
      <w:r w:rsidR="00E57EC9">
        <w:t xml:space="preserve">. </w:t>
      </w:r>
      <w:r w:rsidRPr="00034910">
        <w:t>Ou</w:t>
      </w:r>
      <w:r w:rsidR="00E57EC9">
        <w:t xml:space="preserve">, </w:t>
      </w:r>
      <w:r w:rsidRPr="00034910">
        <w:t>si elle se so</w:t>
      </w:r>
      <w:r w:rsidRPr="00034910">
        <w:t>u</w:t>
      </w:r>
      <w:r w:rsidRPr="00034910">
        <w:t>venait</w:t>
      </w:r>
      <w:r w:rsidR="00E57EC9">
        <w:t xml:space="preserve">, </w:t>
      </w:r>
      <w:r w:rsidRPr="00034910">
        <w:t>c</w:t>
      </w:r>
      <w:r w:rsidR="00E57EC9">
        <w:t>’</w:t>
      </w:r>
      <w:r w:rsidRPr="00034910">
        <w:t>était pour approuver Dick de ne pas l</w:t>
      </w:r>
      <w:r w:rsidR="00E57EC9">
        <w:t>’</w:t>
      </w:r>
      <w:r w:rsidRPr="00034910">
        <w:t>avoir mise dans la confidence</w:t>
      </w:r>
      <w:r w:rsidR="00E57EC9">
        <w:t xml:space="preserve">. </w:t>
      </w:r>
      <w:r w:rsidRPr="00034910">
        <w:t>Si elle avait su</w:t>
      </w:r>
      <w:r w:rsidR="00E57EC9">
        <w:t xml:space="preserve">, </w:t>
      </w:r>
      <w:r w:rsidRPr="00034910">
        <w:t>elle n</w:t>
      </w:r>
      <w:r w:rsidR="00E57EC9">
        <w:t>’</w:t>
      </w:r>
      <w:r w:rsidRPr="00034910">
        <w:t>eût pu empêcher ses yeux</w:t>
      </w:r>
      <w:r w:rsidR="00E57EC9">
        <w:t xml:space="preserve">, </w:t>
      </w:r>
      <w:r w:rsidRPr="00034910">
        <w:t>ses lèvres</w:t>
      </w:r>
      <w:r w:rsidR="00E57EC9">
        <w:t xml:space="preserve">, </w:t>
      </w:r>
      <w:r w:rsidRPr="00034910">
        <w:t>son visage d</w:t>
      </w:r>
      <w:r w:rsidR="00E57EC9">
        <w:t>’</w:t>
      </w:r>
      <w:r w:rsidRPr="00034910">
        <w:t>exprimer sa joie</w:t>
      </w:r>
      <w:r w:rsidR="00E57EC9">
        <w:t>.</w:t>
      </w:r>
    </w:p>
    <w:p w14:paraId="16D960B1" w14:textId="77777777" w:rsidR="00E57EC9" w:rsidRDefault="00776CEA" w:rsidP="00E57EC9">
      <w:r w:rsidRPr="00034910">
        <w:t>Elle reprit la lettre qui continuait ainsi</w:t>
      </w:r>
      <w:r w:rsidR="00E57EC9">
        <w:t> :</w:t>
      </w:r>
    </w:p>
    <w:p w14:paraId="59BFBE31" w14:textId="77777777" w:rsidR="00E57EC9" w:rsidRDefault="00E57EC9" w:rsidP="00E57EC9">
      <w:r>
        <w:t>« </w:t>
      </w:r>
      <w:r w:rsidR="00776CEA" w:rsidRPr="00034910">
        <w:t>Il est temps de vous dire pourquoi j</w:t>
      </w:r>
      <w:r>
        <w:t>’</w:t>
      </w:r>
      <w:r w:rsidR="00776CEA" w:rsidRPr="00034910">
        <w:t xml:space="preserve">avais tenu à loger au </w:t>
      </w:r>
      <w:proofErr w:type="spellStart"/>
      <w:r w:rsidR="00776CEA" w:rsidRPr="00034910">
        <w:t>Fellow</w:t>
      </w:r>
      <w:proofErr w:type="spellEnd"/>
      <w:r w:rsidR="00776CEA" w:rsidRPr="00034910">
        <w:t>-Green</w:t>
      </w:r>
      <w:r>
        <w:t xml:space="preserve"> ; </w:t>
      </w:r>
      <w:r w:rsidR="00776CEA" w:rsidRPr="00034910">
        <w:t>pourquoi</w:t>
      </w:r>
      <w:r>
        <w:t xml:space="preserve">, </w:t>
      </w:r>
      <w:r w:rsidR="00776CEA" w:rsidRPr="00034910">
        <w:t>par conséquent</w:t>
      </w:r>
      <w:r>
        <w:t xml:space="preserve">, </w:t>
      </w:r>
      <w:r w:rsidR="00776CEA" w:rsidRPr="00034910">
        <w:t>j</w:t>
      </w:r>
      <w:r>
        <w:t>’</w:t>
      </w:r>
      <w:r w:rsidR="00776CEA" w:rsidRPr="00034910">
        <w:t xml:space="preserve">avais attiré Larmette au </w:t>
      </w:r>
      <w:proofErr w:type="spellStart"/>
      <w:r w:rsidR="00776CEA" w:rsidRPr="00034910">
        <w:t>Jippy-Pavilion</w:t>
      </w:r>
      <w:proofErr w:type="spellEnd"/>
      <w:r>
        <w:t>.</w:t>
      </w:r>
    </w:p>
    <w:p w14:paraId="3DE60E76" w14:textId="77777777" w:rsidR="00E57EC9" w:rsidRDefault="00E57EC9" w:rsidP="00E57EC9">
      <w:r>
        <w:t>« </w:t>
      </w:r>
      <w:r w:rsidR="00776CEA" w:rsidRPr="00034910">
        <w:t>Le Bon-Garçon est une ancienne manutention militaire transformée en hôtel</w:t>
      </w:r>
      <w:r>
        <w:t xml:space="preserve">. </w:t>
      </w:r>
      <w:r w:rsidR="00776CEA" w:rsidRPr="00034910">
        <w:t>Les cheminées immenses de la boulang</w:t>
      </w:r>
      <w:r w:rsidR="00776CEA" w:rsidRPr="00034910">
        <w:t>e</w:t>
      </w:r>
      <w:r w:rsidR="00776CEA" w:rsidRPr="00034910">
        <w:t>rie de l</w:t>
      </w:r>
      <w:r>
        <w:t>’</w:t>
      </w:r>
      <w:r w:rsidR="00776CEA" w:rsidRPr="00034910">
        <w:t>armée n</w:t>
      </w:r>
      <w:r>
        <w:t>’</w:t>
      </w:r>
      <w:r w:rsidR="00776CEA" w:rsidRPr="00034910">
        <w:t>ont pas été détruites</w:t>
      </w:r>
      <w:r>
        <w:t xml:space="preserve">, </w:t>
      </w:r>
      <w:r w:rsidR="00776CEA" w:rsidRPr="00034910">
        <w:t>ce qui aurait nécessité l</w:t>
      </w:r>
      <w:r>
        <w:t>’</w:t>
      </w:r>
      <w:r w:rsidR="00776CEA" w:rsidRPr="00034910">
        <w:t>abattage d</w:t>
      </w:r>
      <w:r>
        <w:t>’</w:t>
      </w:r>
      <w:r w:rsidR="00776CEA" w:rsidRPr="00034910">
        <w:t>une partie des bâtiments</w:t>
      </w:r>
      <w:r>
        <w:t>.</w:t>
      </w:r>
    </w:p>
    <w:p w14:paraId="5F470FDE" w14:textId="77777777" w:rsidR="00E57EC9" w:rsidRDefault="00776CEA" w:rsidP="00E57EC9">
      <w:r w:rsidRPr="00034910">
        <w:t xml:space="preserve">Elles ont été simplement masquées du côté des chambres par des foyers en fonte du système Wiper and </w:t>
      </w:r>
      <w:proofErr w:type="spellStart"/>
      <w:r w:rsidRPr="00034910">
        <w:t>brothers</w:t>
      </w:r>
      <w:proofErr w:type="spellEnd"/>
      <w:r w:rsidRPr="00034910">
        <w:t xml:space="preserve"> </w:t>
      </w:r>
      <w:proofErr w:type="spellStart"/>
      <w:r w:rsidRPr="00034910">
        <w:t>Stay</w:t>
      </w:r>
      <w:proofErr w:type="spellEnd"/>
      <w:r w:rsidR="00E57EC9">
        <w:t xml:space="preserve">, </w:t>
      </w:r>
      <w:r w:rsidRPr="00034910">
        <w:t>système qui s</w:t>
      </w:r>
      <w:r w:rsidR="00E57EC9">
        <w:t>’</w:t>
      </w:r>
      <w:r w:rsidRPr="00034910">
        <w:t>adapte à tout tuyau de tirage et ne laisse pas sou</w:t>
      </w:r>
      <w:r w:rsidRPr="00034910">
        <w:t>p</w:t>
      </w:r>
      <w:r w:rsidRPr="00034910">
        <w:t>çonner aux voyageurs</w:t>
      </w:r>
      <w:r w:rsidR="00E57EC9">
        <w:t xml:space="preserve">, </w:t>
      </w:r>
      <w:r w:rsidRPr="00034910">
        <w:t>peu observateurs en général</w:t>
      </w:r>
      <w:r w:rsidR="00E57EC9">
        <w:t xml:space="preserve">, </w:t>
      </w:r>
      <w:r w:rsidRPr="00034910">
        <w:t>qu</w:t>
      </w:r>
      <w:r w:rsidR="00E57EC9">
        <w:t>’</w:t>
      </w:r>
      <w:r w:rsidRPr="00034910">
        <w:t>en a</w:t>
      </w:r>
      <w:r w:rsidRPr="00034910">
        <w:t>r</w:t>
      </w:r>
      <w:r w:rsidRPr="00034910">
        <w:t>rière de la plaque de métal s</w:t>
      </w:r>
      <w:r w:rsidR="00E57EC9">
        <w:t>’</w:t>
      </w:r>
      <w:r w:rsidRPr="00034910">
        <w:t>élève à travers les murs le cylindre énorme d</w:t>
      </w:r>
      <w:r w:rsidR="00E57EC9">
        <w:t>’</w:t>
      </w:r>
      <w:r w:rsidRPr="00034910">
        <w:t>une cheminée d</w:t>
      </w:r>
      <w:r w:rsidR="00E57EC9">
        <w:t>’</w:t>
      </w:r>
      <w:r w:rsidRPr="00034910">
        <w:t>usine</w:t>
      </w:r>
      <w:r w:rsidR="00E57EC9">
        <w:t>.</w:t>
      </w:r>
    </w:p>
    <w:p w14:paraId="4ADE86D0" w14:textId="77777777" w:rsidR="00E57EC9" w:rsidRDefault="00E57EC9" w:rsidP="00E57EC9">
      <w:r>
        <w:t>« </w:t>
      </w:r>
      <w:r w:rsidR="00776CEA" w:rsidRPr="00034910">
        <w:t>Cette cheminée serait ma ligne de retraite</w:t>
      </w:r>
      <w:r>
        <w:t xml:space="preserve">. </w:t>
      </w:r>
      <w:r w:rsidR="00776CEA" w:rsidRPr="00034910">
        <w:t>L</w:t>
      </w:r>
      <w:r>
        <w:t>’</w:t>
      </w:r>
      <w:r w:rsidR="00776CEA" w:rsidRPr="00034910">
        <w:t>hôtel étant surveillé de toutes parts</w:t>
      </w:r>
      <w:r>
        <w:t xml:space="preserve">, </w:t>
      </w:r>
      <w:r w:rsidR="00776CEA" w:rsidRPr="00034910">
        <w:t>après le crime dont j</w:t>
      </w:r>
      <w:r>
        <w:t>’</w:t>
      </w:r>
      <w:r w:rsidR="00776CEA" w:rsidRPr="00034910">
        <w:t>avais voulu être la victime</w:t>
      </w:r>
      <w:r>
        <w:t xml:space="preserve">, </w:t>
      </w:r>
      <w:r w:rsidR="00776CEA" w:rsidRPr="00034910">
        <w:t>ma disparition tiendrait du prodige</w:t>
      </w:r>
      <w:r>
        <w:t xml:space="preserve">. </w:t>
      </w:r>
      <w:r w:rsidR="00776CEA" w:rsidRPr="00034910">
        <w:t>Elle ébranlerait le beau calme de Larmette</w:t>
      </w:r>
      <w:r>
        <w:t xml:space="preserve">, </w:t>
      </w:r>
      <w:r w:rsidR="00776CEA" w:rsidRPr="00034910">
        <w:t>à ce point que</w:t>
      </w:r>
      <w:r>
        <w:t xml:space="preserve">, </w:t>
      </w:r>
      <w:r w:rsidR="00776CEA" w:rsidRPr="00034910">
        <w:t>durant un laps plus ou moins long</w:t>
      </w:r>
      <w:r>
        <w:t xml:space="preserve">, </w:t>
      </w:r>
      <w:r w:rsidR="00776CEA" w:rsidRPr="00034910">
        <w:t>il n</w:t>
      </w:r>
      <w:r>
        <w:t>’</w:t>
      </w:r>
      <w:r w:rsidR="00776CEA" w:rsidRPr="00034910">
        <w:t>aurait qu</w:t>
      </w:r>
      <w:r>
        <w:t>’</w:t>
      </w:r>
      <w:r w:rsidR="00776CEA" w:rsidRPr="00034910">
        <w:t>une idée en tête</w:t>
      </w:r>
      <w:r>
        <w:t xml:space="preserve"> : </w:t>
      </w:r>
      <w:r w:rsidR="00776CEA" w:rsidRPr="00034910">
        <w:t>deviner comment j</w:t>
      </w:r>
      <w:r>
        <w:t>’</w:t>
      </w:r>
      <w:r w:rsidR="00776CEA" w:rsidRPr="00034910">
        <w:t>avais pu m</w:t>
      </w:r>
      <w:r>
        <w:t>’</w:t>
      </w:r>
      <w:r w:rsidR="00776CEA" w:rsidRPr="00034910">
        <w:t>en aller</w:t>
      </w:r>
      <w:r>
        <w:t>.</w:t>
      </w:r>
    </w:p>
    <w:p w14:paraId="0E636942" w14:textId="77777777" w:rsidR="00E57EC9" w:rsidRDefault="00E57EC9" w:rsidP="00E57EC9">
      <w:r>
        <w:t>« </w:t>
      </w:r>
      <w:r w:rsidR="00776CEA" w:rsidRPr="00034910">
        <w:t>Le premier soir de mon séjour</w:t>
      </w:r>
      <w:r>
        <w:t xml:space="preserve">, </w:t>
      </w:r>
      <w:r w:rsidR="00776CEA" w:rsidRPr="00034910">
        <w:t>mon travail dans la ch</w:t>
      </w:r>
      <w:r w:rsidR="00776CEA" w:rsidRPr="00034910">
        <w:t>e</w:t>
      </w:r>
      <w:r w:rsidR="00776CEA" w:rsidRPr="00034910">
        <w:t>minée avait eu pour but d</w:t>
      </w:r>
      <w:r>
        <w:t>’</w:t>
      </w:r>
      <w:r w:rsidR="00776CEA" w:rsidRPr="00034910">
        <w:t xml:space="preserve">enlever les boulons-écrous </w:t>
      </w:r>
      <w:r w:rsidR="00776CEA" w:rsidRPr="00034910">
        <w:lastRenderedPageBreak/>
        <w:t>fixant le foyer de fonte aux plaques scellées dans le revêtement intérieur</w:t>
      </w:r>
      <w:r>
        <w:t>.</w:t>
      </w:r>
    </w:p>
    <w:p w14:paraId="540D62C9" w14:textId="4A66C600" w:rsidR="00E57EC9" w:rsidRDefault="00E57EC9" w:rsidP="00E57EC9">
      <w:r>
        <w:t>« </w:t>
      </w:r>
      <w:r w:rsidR="00776CEA" w:rsidRPr="00034910">
        <w:t>Le second soir</w:t>
      </w:r>
      <w:r>
        <w:t xml:space="preserve">, </w:t>
      </w:r>
      <w:r w:rsidR="00776CEA" w:rsidRPr="00034910">
        <w:t>une fois seuls</w:t>
      </w:r>
      <w:r>
        <w:t xml:space="preserve">, </w:t>
      </w:r>
      <w:r w:rsidR="00776CEA" w:rsidRPr="00034910">
        <w:t>nos fenêtres et portes fe</w:t>
      </w:r>
      <w:r w:rsidR="00776CEA" w:rsidRPr="00034910">
        <w:t>r</w:t>
      </w:r>
      <w:r w:rsidR="00776CEA" w:rsidRPr="00034910">
        <w:t>mées avec soin</w:t>
      </w:r>
      <w:r>
        <w:t xml:space="preserve">, </w:t>
      </w:r>
      <w:r w:rsidR="00776CEA" w:rsidRPr="00034910">
        <w:t>nous n</w:t>
      </w:r>
      <w:r>
        <w:t>’</w:t>
      </w:r>
      <w:r w:rsidR="00776CEA" w:rsidRPr="00034910">
        <w:t>eûmes</w:t>
      </w:r>
      <w:r>
        <w:t>, M. </w:t>
      </w:r>
      <w:r w:rsidR="00776CEA" w:rsidRPr="00034910">
        <w:t>Defrance et moi</w:t>
      </w:r>
      <w:r>
        <w:t xml:space="preserve">, </w:t>
      </w:r>
      <w:r w:rsidR="00776CEA" w:rsidRPr="00034910">
        <w:t>qu</w:t>
      </w:r>
      <w:r>
        <w:t>’</w:t>
      </w:r>
      <w:r w:rsidR="00776CEA" w:rsidRPr="00034910">
        <w:t>à tirer à nous le foyer Wiper</w:t>
      </w:r>
      <w:r>
        <w:t xml:space="preserve">, </w:t>
      </w:r>
      <w:r w:rsidR="00776CEA" w:rsidRPr="00034910">
        <w:t>et à glisser dans l</w:t>
      </w:r>
      <w:r>
        <w:t>’</w:t>
      </w:r>
      <w:r w:rsidR="00776CEA" w:rsidRPr="00034910">
        <w:t>ancienne cheminée de la manutention</w:t>
      </w:r>
      <w:r>
        <w:t>.</w:t>
      </w:r>
    </w:p>
    <w:p w14:paraId="5B195533" w14:textId="77777777" w:rsidR="00E57EC9" w:rsidRDefault="00E57EC9" w:rsidP="00E57EC9">
      <w:r>
        <w:t>« </w:t>
      </w:r>
      <w:r w:rsidR="00776CEA" w:rsidRPr="00034910">
        <w:t>Le foyer fut remis en place</w:t>
      </w:r>
      <w:r>
        <w:t xml:space="preserve">, </w:t>
      </w:r>
      <w:r w:rsidR="00776CEA" w:rsidRPr="00034910">
        <w:t>les boulons-écrous rentrèrent dans leurs alvéoles</w:t>
      </w:r>
      <w:r>
        <w:t xml:space="preserve">. </w:t>
      </w:r>
      <w:r w:rsidR="00776CEA" w:rsidRPr="00034910">
        <w:t>Le tour de passe-passe était accompli</w:t>
      </w:r>
      <w:r>
        <w:t xml:space="preserve">, </w:t>
      </w:r>
      <w:r w:rsidR="00776CEA" w:rsidRPr="00034910">
        <w:t>et pour tous il demeurerait évident</w:t>
      </w:r>
      <w:r>
        <w:t xml:space="preserve">, </w:t>
      </w:r>
      <w:r w:rsidR="00776CEA" w:rsidRPr="00034910">
        <w:t>ce qui prouve bien que l</w:t>
      </w:r>
      <w:r>
        <w:t>’</w:t>
      </w:r>
      <w:r w:rsidR="00776CEA" w:rsidRPr="00034910">
        <w:t>évidence peut n</w:t>
      </w:r>
      <w:r>
        <w:t>’</w:t>
      </w:r>
      <w:r w:rsidR="00776CEA" w:rsidRPr="00034910">
        <w:t>être pas la vérité</w:t>
      </w:r>
      <w:r>
        <w:t xml:space="preserve">, </w:t>
      </w:r>
      <w:r w:rsidR="00776CEA" w:rsidRPr="00034910">
        <w:t>que nous n</w:t>
      </w:r>
      <w:r>
        <w:t>’</w:t>
      </w:r>
      <w:r w:rsidR="00776CEA" w:rsidRPr="00034910">
        <w:t>aurions pu qui</w:t>
      </w:r>
      <w:r w:rsidR="00776CEA" w:rsidRPr="00034910">
        <w:t>t</w:t>
      </w:r>
      <w:r w:rsidR="00776CEA" w:rsidRPr="00034910">
        <w:t>ter nos chambres</w:t>
      </w:r>
      <w:r>
        <w:t xml:space="preserve">, </w:t>
      </w:r>
      <w:r w:rsidR="00776CEA" w:rsidRPr="00034910">
        <w:t>ni par portes</w:t>
      </w:r>
      <w:r>
        <w:t xml:space="preserve">, </w:t>
      </w:r>
      <w:r w:rsidR="00776CEA" w:rsidRPr="00034910">
        <w:t>ni par cheminées</w:t>
      </w:r>
      <w:r>
        <w:t xml:space="preserve">, </w:t>
      </w:r>
      <w:r w:rsidR="00776CEA" w:rsidRPr="00034910">
        <w:t>ni par fen</w:t>
      </w:r>
      <w:r w:rsidR="00776CEA" w:rsidRPr="00034910">
        <w:t>ê</w:t>
      </w:r>
      <w:r w:rsidR="00776CEA" w:rsidRPr="00034910">
        <w:t>tres</w:t>
      </w:r>
      <w:r>
        <w:t>.</w:t>
      </w:r>
    </w:p>
    <w:p w14:paraId="262C998D" w14:textId="77777777" w:rsidR="00E57EC9" w:rsidRDefault="00E57EC9" w:rsidP="00E57EC9">
      <w:r>
        <w:t>« </w:t>
      </w:r>
      <w:r w:rsidR="00776CEA" w:rsidRPr="00034910">
        <w:t>La voilà bien l</w:t>
      </w:r>
      <w:r>
        <w:t>’</w:t>
      </w:r>
      <w:r w:rsidR="00776CEA" w:rsidRPr="00034910">
        <w:t>évasion sensationnelle dont l</w:t>
      </w:r>
      <w:r>
        <w:t>’</w:t>
      </w:r>
      <w:r w:rsidR="00776CEA" w:rsidRPr="00034910">
        <w:t>explication affole le policier</w:t>
      </w:r>
      <w:r>
        <w:t xml:space="preserve">… </w:t>
      </w:r>
      <w:r w:rsidR="00776CEA" w:rsidRPr="00034910">
        <w:t>et aussi le criminel</w:t>
      </w:r>
      <w:r>
        <w:t>.</w:t>
      </w:r>
    </w:p>
    <w:p w14:paraId="093EC590" w14:textId="77777777" w:rsidR="00E57EC9" w:rsidRDefault="00E57EC9" w:rsidP="00E57EC9">
      <w:r>
        <w:t>« </w:t>
      </w:r>
      <w:r w:rsidR="00776CEA" w:rsidRPr="00034910">
        <w:t>Pour le surplus</w:t>
      </w:r>
      <w:r>
        <w:t xml:space="preserve">, </w:t>
      </w:r>
      <w:r w:rsidR="00776CEA" w:rsidRPr="00034910">
        <w:t>rien que de très simple</w:t>
      </w:r>
      <w:r>
        <w:t xml:space="preserve">. </w:t>
      </w:r>
      <w:r w:rsidR="00776CEA" w:rsidRPr="00034910">
        <w:t>À l</w:t>
      </w:r>
      <w:r>
        <w:t>’</w:t>
      </w:r>
      <w:r w:rsidR="00776CEA" w:rsidRPr="00034910">
        <w:t>intérieur des cheminées usinières sont scellés une série de montants en fer qui permettent aux ouvriers</w:t>
      </w:r>
      <w:r>
        <w:t xml:space="preserve">, </w:t>
      </w:r>
      <w:r w:rsidR="00776CEA" w:rsidRPr="00034910">
        <w:t>chargés des réparations</w:t>
      </w:r>
      <w:r>
        <w:t xml:space="preserve">, </w:t>
      </w:r>
      <w:r w:rsidR="00776CEA" w:rsidRPr="00034910">
        <w:t>de s</w:t>
      </w:r>
      <w:r>
        <w:t>’</w:t>
      </w:r>
      <w:r w:rsidR="00776CEA" w:rsidRPr="00034910">
        <w:t>élever jusqu</w:t>
      </w:r>
      <w:r>
        <w:t>’</w:t>
      </w:r>
      <w:r w:rsidR="00776CEA" w:rsidRPr="00034910">
        <w:t>à l</w:t>
      </w:r>
      <w:r>
        <w:t>’</w:t>
      </w:r>
      <w:r w:rsidR="00776CEA" w:rsidRPr="00034910">
        <w:t>orifice supérieur</w:t>
      </w:r>
      <w:r>
        <w:t>.</w:t>
      </w:r>
    </w:p>
    <w:p w14:paraId="250D2A96" w14:textId="77777777" w:rsidR="00E57EC9" w:rsidRDefault="00E57EC9" w:rsidP="00E57EC9">
      <w:r>
        <w:t>« </w:t>
      </w:r>
      <w:r w:rsidR="00776CEA" w:rsidRPr="00034910">
        <w:t>Une fois sur les toits</w:t>
      </w:r>
      <w:r>
        <w:t xml:space="preserve">, </w:t>
      </w:r>
      <w:r w:rsidR="00776CEA" w:rsidRPr="00034910">
        <w:t>nous gagnâmes facilement les ma</w:t>
      </w:r>
      <w:r w:rsidR="00776CEA" w:rsidRPr="00034910">
        <w:t>i</w:t>
      </w:r>
      <w:r w:rsidR="00776CEA" w:rsidRPr="00034910">
        <w:t>sons voisines</w:t>
      </w:r>
      <w:r>
        <w:t xml:space="preserve">. </w:t>
      </w:r>
      <w:r w:rsidR="00776CEA" w:rsidRPr="00034910">
        <w:t>Une mansarde inoccupée nous servit de cabinet de toilette</w:t>
      </w:r>
      <w:r>
        <w:t xml:space="preserve">, </w:t>
      </w:r>
      <w:r w:rsidR="00776CEA" w:rsidRPr="00034910">
        <w:t>nous nous transformâmes l</w:t>
      </w:r>
      <w:r>
        <w:t>’</w:t>
      </w:r>
      <w:r w:rsidR="00776CEA" w:rsidRPr="00034910">
        <w:t>un et l</w:t>
      </w:r>
      <w:r>
        <w:t>’</w:t>
      </w:r>
      <w:r w:rsidR="00776CEA" w:rsidRPr="00034910">
        <w:t>autre</w:t>
      </w:r>
      <w:r>
        <w:t xml:space="preserve">. </w:t>
      </w:r>
      <w:r w:rsidR="00776CEA" w:rsidRPr="00034910">
        <w:t>Je ne vous fais pas connaître notre déguisement</w:t>
      </w:r>
      <w:r>
        <w:t xml:space="preserve">, </w:t>
      </w:r>
      <w:r w:rsidR="00776CEA" w:rsidRPr="00034910">
        <w:t>pardonnez-moi cette un</w:t>
      </w:r>
      <w:r w:rsidR="00776CEA" w:rsidRPr="00034910">
        <w:t>i</w:t>
      </w:r>
      <w:r w:rsidR="00776CEA" w:rsidRPr="00034910">
        <w:t>que restriction</w:t>
      </w:r>
      <w:r>
        <w:t xml:space="preserve">, </w:t>
      </w:r>
      <w:r w:rsidR="00776CEA" w:rsidRPr="00034910">
        <w:t>mais il faut tout prévoir</w:t>
      </w:r>
      <w:r>
        <w:t xml:space="preserve">. </w:t>
      </w:r>
      <w:r w:rsidR="00776CEA" w:rsidRPr="00034910">
        <w:t>Au cas où ces lignes tomberaient par malheur sous les yeux de l</w:t>
      </w:r>
      <w:r>
        <w:t>’</w:t>
      </w:r>
      <w:r w:rsidR="00776CEA" w:rsidRPr="00034910">
        <w:t>excellent Larmette ou de ses complices</w:t>
      </w:r>
      <w:r>
        <w:t xml:space="preserve">, </w:t>
      </w:r>
      <w:r w:rsidR="00776CEA" w:rsidRPr="00034910">
        <w:t>nous tenons au moins à demeurer libres</w:t>
      </w:r>
      <w:r>
        <w:t xml:space="preserve">, </w:t>
      </w:r>
      <w:r w:rsidR="00776CEA" w:rsidRPr="00034910">
        <w:t>méconnaissables justiciers</w:t>
      </w:r>
      <w:r>
        <w:t xml:space="preserve">… </w:t>
      </w:r>
      <w:r w:rsidR="00776CEA" w:rsidRPr="00034910">
        <w:t>de Damoclès suspendus au-dessus de sa tête coupable</w:t>
      </w:r>
      <w:r>
        <w:t>.</w:t>
      </w:r>
    </w:p>
    <w:p w14:paraId="58FEA0B9" w14:textId="77777777" w:rsidR="00E57EC9" w:rsidRDefault="00E57EC9" w:rsidP="00E57EC9">
      <w:r>
        <w:t>« </w:t>
      </w:r>
      <w:r w:rsidR="00776CEA" w:rsidRPr="00034910">
        <w:t>Ce matin</w:t>
      </w:r>
      <w:r>
        <w:t xml:space="preserve">, </w:t>
      </w:r>
      <w:r w:rsidR="00776CEA" w:rsidRPr="00034910">
        <w:t>nous sommes sortis tranquillement d</w:t>
      </w:r>
      <w:r>
        <w:t>’</w:t>
      </w:r>
      <w:r w:rsidR="00776CEA" w:rsidRPr="00034910">
        <w:t>une ma</w:t>
      </w:r>
      <w:r w:rsidR="00776CEA" w:rsidRPr="00034910">
        <w:t>i</w:t>
      </w:r>
      <w:r w:rsidR="00776CEA" w:rsidRPr="00034910">
        <w:t xml:space="preserve">son sise à cinq cents mètres de </w:t>
      </w:r>
      <w:proofErr w:type="spellStart"/>
      <w:r w:rsidR="00776CEA" w:rsidRPr="00034910">
        <w:t>Fellow</w:t>
      </w:r>
      <w:proofErr w:type="spellEnd"/>
      <w:r w:rsidR="00776CEA" w:rsidRPr="00034910">
        <w:t>-Green</w:t>
      </w:r>
      <w:r>
        <w:t>.</w:t>
      </w:r>
    </w:p>
    <w:p w14:paraId="14F5C896" w14:textId="05278AA5" w:rsidR="00E57EC9" w:rsidRDefault="00E57EC9" w:rsidP="00E57EC9">
      <w:r>
        <w:lastRenderedPageBreak/>
        <w:t>« </w:t>
      </w:r>
      <w:r w:rsidR="00776CEA" w:rsidRPr="00034910">
        <w:t>Immédiatement</w:t>
      </w:r>
      <w:r>
        <w:t xml:space="preserve">, </w:t>
      </w:r>
      <w:r w:rsidR="00776CEA" w:rsidRPr="00034910">
        <w:t>nous nous sommes mis en route pour Valdez</w:t>
      </w:r>
      <w:r>
        <w:t xml:space="preserve"> (</w:t>
      </w:r>
      <w:r w:rsidR="00776CEA" w:rsidRPr="00034910">
        <w:t>Alaska</w:t>
      </w:r>
      <w:r>
        <w:t xml:space="preserve">), </w:t>
      </w:r>
      <w:r w:rsidR="00776CEA" w:rsidRPr="00034910">
        <w:t>où vous nous retrouverez au débarcadère</w:t>
      </w:r>
      <w:r>
        <w:t xml:space="preserve">, </w:t>
      </w:r>
      <w:r w:rsidR="00776CEA" w:rsidRPr="00034910">
        <w:t>et où j</w:t>
      </w:r>
      <w:r>
        <w:t>’</w:t>
      </w:r>
      <w:r w:rsidR="00776CEA" w:rsidRPr="00034910">
        <w:t>aurai le grand plaisir de vous répéter de vive voix</w:t>
      </w:r>
      <w:r>
        <w:t xml:space="preserve">, </w:t>
      </w:r>
      <w:r w:rsidR="00776CEA" w:rsidRPr="00034910">
        <w:t>Mademo</w:t>
      </w:r>
      <w:r w:rsidR="00776CEA" w:rsidRPr="00034910">
        <w:t>i</w:t>
      </w:r>
      <w:r w:rsidR="00776CEA" w:rsidRPr="00034910">
        <w:t>selle</w:t>
      </w:r>
      <w:r>
        <w:t xml:space="preserve">, </w:t>
      </w:r>
      <w:r w:rsidR="00776CEA" w:rsidRPr="00034910">
        <w:t>combien il me sera doux de redevenir</w:t>
      </w:r>
    </w:p>
    <w:p w14:paraId="3EF3B3A1" w14:textId="77777777" w:rsidR="00E57EC9" w:rsidRDefault="00E57EC9" w:rsidP="007D17F9">
      <w:pPr>
        <w:pStyle w:val="Centrsolidaire"/>
      </w:pPr>
      <w:r>
        <w:t>« </w:t>
      </w:r>
      <w:r w:rsidR="00776CEA" w:rsidRPr="00E57EC9">
        <w:t>De votre automobile le wattman dévoué</w:t>
      </w:r>
      <w:r>
        <w:t>,</w:t>
      </w:r>
    </w:p>
    <w:p w14:paraId="2B363E7F" w14:textId="3B68CFAB" w:rsidR="00E57EC9" w:rsidRDefault="00E57EC9" w:rsidP="00E57EC9">
      <w:pPr>
        <w:jc w:val="right"/>
      </w:pPr>
      <w:r>
        <w:t>« </w:t>
      </w:r>
      <w:r w:rsidR="00776CEA" w:rsidRPr="00E57EC9">
        <w:rPr>
          <w:szCs w:val="32"/>
        </w:rPr>
        <w:t xml:space="preserve">DICK </w:t>
      </w:r>
      <w:proofErr w:type="spellStart"/>
      <w:r w:rsidR="00776CEA" w:rsidRPr="00E57EC9">
        <w:rPr>
          <w:szCs w:val="32"/>
        </w:rPr>
        <w:t>FANN</w:t>
      </w:r>
      <w:proofErr w:type="spellEnd"/>
      <w:r>
        <w:rPr>
          <w:szCs w:val="32"/>
        </w:rPr>
        <w:t>. »</w:t>
      </w:r>
    </w:p>
    <w:p w14:paraId="59DDC84A" w14:textId="77777777" w:rsidR="00E57EC9" w:rsidRDefault="00776CEA" w:rsidP="00E57EC9">
      <w:r w:rsidRPr="00034910">
        <w:t>Longtemps</w:t>
      </w:r>
      <w:r w:rsidR="00E57EC9">
        <w:t xml:space="preserve">, </w:t>
      </w:r>
      <w:proofErr w:type="spellStart"/>
      <w:r w:rsidRPr="00034910">
        <w:t>Fleuriane</w:t>
      </w:r>
      <w:proofErr w:type="spellEnd"/>
      <w:r w:rsidRPr="00034910">
        <w:t xml:space="preserve"> demeura pensive</w:t>
      </w:r>
      <w:r w:rsidR="00E57EC9">
        <w:t xml:space="preserve">, </w:t>
      </w:r>
      <w:r w:rsidRPr="00034910">
        <w:t>étonnée par ce qu</w:t>
      </w:r>
      <w:r w:rsidR="00E57EC9">
        <w:t>’</w:t>
      </w:r>
      <w:r w:rsidRPr="00034910">
        <w:t>elle venait d</w:t>
      </w:r>
      <w:r w:rsidR="00E57EC9">
        <w:t>’</w:t>
      </w:r>
      <w:r w:rsidRPr="00034910">
        <w:t>apprendre</w:t>
      </w:r>
      <w:r w:rsidR="00E57EC9">
        <w:t xml:space="preserve">. </w:t>
      </w:r>
      <w:r w:rsidRPr="00034910">
        <w:t>Enfin</w:t>
      </w:r>
      <w:r w:rsidR="00E57EC9">
        <w:t xml:space="preserve">, </w:t>
      </w:r>
      <w:r w:rsidRPr="00034910">
        <w:t>elle se leva</w:t>
      </w:r>
      <w:r w:rsidR="00E57EC9">
        <w:t xml:space="preserve">, </w:t>
      </w:r>
      <w:r w:rsidRPr="00034910">
        <w:t>essuya une larme perlant au bout de ses longs cils</w:t>
      </w:r>
      <w:r w:rsidR="00E57EC9">
        <w:t xml:space="preserve">, </w:t>
      </w:r>
      <w:r w:rsidRPr="00034910">
        <w:t>puis</w:t>
      </w:r>
      <w:r w:rsidR="00E57EC9">
        <w:t xml:space="preserve">, </w:t>
      </w:r>
      <w:r w:rsidRPr="00034910">
        <w:t>faisant craquer une all</w:t>
      </w:r>
      <w:r w:rsidRPr="00034910">
        <w:t>u</w:t>
      </w:r>
      <w:r w:rsidRPr="00034910">
        <w:t>mette</w:t>
      </w:r>
      <w:r w:rsidR="00E57EC9">
        <w:t xml:space="preserve">, </w:t>
      </w:r>
      <w:r w:rsidRPr="00034910">
        <w:t>elle l</w:t>
      </w:r>
      <w:r w:rsidR="00E57EC9">
        <w:t>’</w:t>
      </w:r>
      <w:r w:rsidRPr="00034910">
        <w:t>approcha de la confidence écrite de son défenseur</w:t>
      </w:r>
      <w:r w:rsidR="00E57EC9">
        <w:t>.</w:t>
      </w:r>
    </w:p>
    <w:p w14:paraId="07865D61" w14:textId="77777777" w:rsidR="00E57EC9" w:rsidRDefault="00776CEA" w:rsidP="00E57EC9">
      <w:r w:rsidRPr="00034910">
        <w:t>La flamme mordit le papier</w:t>
      </w:r>
      <w:r w:rsidR="00E57EC9">
        <w:t xml:space="preserve">, </w:t>
      </w:r>
      <w:r w:rsidRPr="00034910">
        <w:t>grandit</w:t>
      </w:r>
      <w:r w:rsidR="00E57EC9">
        <w:t xml:space="preserve">, </w:t>
      </w:r>
      <w:r w:rsidRPr="00034910">
        <w:t>s</w:t>
      </w:r>
      <w:r w:rsidR="00E57EC9">
        <w:t>’</w:t>
      </w:r>
      <w:r w:rsidRPr="00034910">
        <w:t>avançant</w:t>
      </w:r>
      <w:r w:rsidR="00E57EC9">
        <w:t xml:space="preserve">, </w:t>
      </w:r>
      <w:r w:rsidRPr="00034910">
        <w:t>ligne noire bordée de rouge</w:t>
      </w:r>
      <w:r w:rsidR="00E57EC9">
        <w:t xml:space="preserve">, </w:t>
      </w:r>
      <w:r w:rsidRPr="00034910">
        <w:t>qui dévorait peu à peu les caractères tracés par le détective amateur</w:t>
      </w:r>
      <w:r w:rsidR="00E57EC9">
        <w:t>.</w:t>
      </w:r>
    </w:p>
    <w:p w14:paraId="7C2B9A03" w14:textId="77777777" w:rsidR="00E57EC9" w:rsidRDefault="00776CEA" w:rsidP="00E57EC9">
      <w:r w:rsidRPr="00034910">
        <w:t>Bientôt il ne resta plus qu</w:t>
      </w:r>
      <w:r w:rsidR="00E57EC9">
        <w:t>’</w:t>
      </w:r>
      <w:r w:rsidRPr="00034910">
        <w:t>un petit triangle blanc intact</w:t>
      </w:r>
      <w:r w:rsidR="00E57EC9">
        <w:t xml:space="preserve">, </w:t>
      </w:r>
      <w:r w:rsidRPr="00034910">
        <w:t>dont l</w:t>
      </w:r>
      <w:r w:rsidR="00E57EC9">
        <w:t>’</w:t>
      </w:r>
      <w:r w:rsidRPr="00034910">
        <w:t>extrémité était soutenue par les doigts de la jolie Can</w:t>
      </w:r>
      <w:r w:rsidRPr="00034910">
        <w:t>a</w:t>
      </w:r>
      <w:r w:rsidRPr="00034910">
        <w:t>dienne</w:t>
      </w:r>
      <w:r w:rsidR="00E57EC9">
        <w:t xml:space="preserve">. </w:t>
      </w:r>
      <w:r w:rsidRPr="00034910">
        <w:t>Alors celle-ci agita ce fragment de lettre</w:t>
      </w:r>
      <w:r w:rsidR="00E57EC9">
        <w:t xml:space="preserve">. </w:t>
      </w:r>
      <w:r w:rsidRPr="00034910">
        <w:t>La flamme s</w:t>
      </w:r>
      <w:r w:rsidR="00E57EC9">
        <w:t>’</w:t>
      </w:r>
      <w:r w:rsidRPr="00034910">
        <w:t>activa</w:t>
      </w:r>
      <w:r w:rsidR="00E57EC9">
        <w:t xml:space="preserve">, </w:t>
      </w:r>
      <w:r w:rsidRPr="00034910">
        <w:t>vint lécher les ongles roses</w:t>
      </w:r>
      <w:r w:rsidR="00E57EC9">
        <w:t xml:space="preserve">. </w:t>
      </w:r>
      <w:proofErr w:type="spellStart"/>
      <w:r w:rsidRPr="00034910">
        <w:t>Fleuriane</w:t>
      </w:r>
      <w:proofErr w:type="spellEnd"/>
      <w:r w:rsidRPr="00034910">
        <w:t xml:space="preserve"> lâcha</w:t>
      </w:r>
      <w:r w:rsidR="00E57EC9">
        <w:t xml:space="preserve">, </w:t>
      </w:r>
      <w:r w:rsidRPr="00034910">
        <w:t>et le mo</w:t>
      </w:r>
      <w:r w:rsidRPr="00034910">
        <w:t>r</w:t>
      </w:r>
      <w:r w:rsidRPr="00034910">
        <w:t>ceau minuscule tomba en tournoyant sur le sol</w:t>
      </w:r>
      <w:r w:rsidR="00E57EC9">
        <w:t xml:space="preserve">, </w:t>
      </w:r>
      <w:r w:rsidRPr="00034910">
        <w:t>où il s</w:t>
      </w:r>
      <w:r w:rsidR="00E57EC9">
        <w:t>’</w:t>
      </w:r>
      <w:r w:rsidRPr="00034910">
        <w:t>éteignit</w:t>
      </w:r>
      <w:r w:rsidR="00E57EC9">
        <w:t xml:space="preserve">, </w:t>
      </w:r>
      <w:r w:rsidRPr="00034910">
        <w:t>totalement consumé</w:t>
      </w:r>
      <w:r w:rsidR="00E57EC9">
        <w:t>.</w:t>
      </w:r>
    </w:p>
    <w:p w14:paraId="030BFF39" w14:textId="77777777" w:rsidR="00E57EC9" w:rsidRDefault="00776CEA" w:rsidP="00E57EC9">
      <w:r w:rsidRPr="00034910">
        <w:t>Mais le récit était gravé dans l</w:t>
      </w:r>
      <w:r w:rsidR="00E57EC9">
        <w:t>’</w:t>
      </w:r>
      <w:r w:rsidRPr="00034910">
        <w:t>esprit de la jeune fille</w:t>
      </w:r>
      <w:r w:rsidR="00E57EC9">
        <w:t>.</w:t>
      </w:r>
    </w:p>
    <w:p w14:paraId="16F3192D" w14:textId="77777777" w:rsidR="00E57EC9" w:rsidRDefault="00776CEA" w:rsidP="00E57EC9">
      <w:r w:rsidRPr="00034910">
        <w:t>Durant les huit jours de traversée</w:t>
      </w:r>
      <w:r w:rsidR="00E57EC9">
        <w:t xml:space="preserve">, </w:t>
      </w:r>
      <w:r w:rsidRPr="00034910">
        <w:t>elle se le redisait sans cesse</w:t>
      </w:r>
      <w:r w:rsidR="00E57EC9">
        <w:t xml:space="preserve">, </w:t>
      </w:r>
      <w:r w:rsidRPr="00034910">
        <w:t>trouvant dans cette sempiternelle redite une douceur i</w:t>
      </w:r>
      <w:r w:rsidRPr="00034910">
        <w:t>n</w:t>
      </w:r>
      <w:r w:rsidRPr="00034910">
        <w:t>finie</w:t>
      </w:r>
      <w:r w:rsidR="00E57EC9">
        <w:t>.</w:t>
      </w:r>
    </w:p>
    <w:p w14:paraId="7D4FB08A" w14:textId="77777777" w:rsidR="00E57EC9" w:rsidRDefault="00776CEA" w:rsidP="00E57EC9">
      <w:r w:rsidRPr="00034910">
        <w:t>On remontait vers le Nord</w:t>
      </w:r>
      <w:r w:rsidR="00E57EC9">
        <w:t>.</w:t>
      </w:r>
    </w:p>
    <w:p w14:paraId="7E719D92" w14:textId="77777777" w:rsidR="00E57EC9" w:rsidRDefault="00776CEA" w:rsidP="00E57EC9">
      <w:r w:rsidRPr="00034910">
        <w:t>Au climat délicieux de San-Francisco succédaient les fro</w:t>
      </w:r>
      <w:r w:rsidRPr="00034910">
        <w:t>i</w:t>
      </w:r>
      <w:r w:rsidRPr="00034910">
        <w:t>dures hyperboréennes</w:t>
      </w:r>
      <w:r w:rsidR="00E57EC9">
        <w:t xml:space="preserve">. </w:t>
      </w:r>
      <w:r w:rsidRPr="00034910">
        <w:t>Après Seattle</w:t>
      </w:r>
      <w:r w:rsidR="00E57EC9">
        <w:t xml:space="preserve">, </w:t>
      </w:r>
      <w:r w:rsidRPr="00034910">
        <w:t>des brumes glacées co</w:t>
      </w:r>
      <w:r w:rsidRPr="00034910">
        <w:t>u</w:t>
      </w:r>
      <w:r w:rsidRPr="00034910">
        <w:t>vrirent la mer</w:t>
      </w:r>
      <w:r w:rsidR="00E57EC9">
        <w:t>.</w:t>
      </w:r>
    </w:p>
    <w:p w14:paraId="711C890F" w14:textId="77777777" w:rsidR="00E57EC9" w:rsidRDefault="00776CEA" w:rsidP="00E57EC9">
      <w:r w:rsidRPr="00034910">
        <w:lastRenderedPageBreak/>
        <w:t xml:space="preserve">Le </w:t>
      </w:r>
      <w:r w:rsidRPr="00034910">
        <w:rPr>
          <w:i/>
          <w:iCs/>
        </w:rPr>
        <w:t xml:space="preserve">White-Bird </w:t>
      </w:r>
      <w:r w:rsidRPr="00034910">
        <w:t>dut ralentir sa marche</w:t>
      </w:r>
      <w:r w:rsidR="00E57EC9">
        <w:t>.</w:t>
      </w:r>
    </w:p>
    <w:p w14:paraId="48040A1B" w14:textId="77777777" w:rsidR="00E57EC9" w:rsidRDefault="00776CEA" w:rsidP="00E57EC9">
      <w:r w:rsidRPr="00034910">
        <w:t>Si le manteau de vapeur s</w:t>
      </w:r>
      <w:r w:rsidR="00E57EC9">
        <w:t>’</w:t>
      </w:r>
      <w:r w:rsidRPr="00034910">
        <w:t>entrouvrait un instant</w:t>
      </w:r>
      <w:r w:rsidR="00E57EC9">
        <w:t xml:space="preserve">, </w:t>
      </w:r>
      <w:r w:rsidRPr="00034910">
        <w:t>on ape</w:t>
      </w:r>
      <w:r w:rsidRPr="00034910">
        <w:t>r</w:t>
      </w:r>
      <w:r w:rsidRPr="00034910">
        <w:t>cevait par tribord une côte désolée</w:t>
      </w:r>
      <w:r w:rsidR="00E57EC9">
        <w:t xml:space="preserve">, </w:t>
      </w:r>
      <w:r w:rsidRPr="00034910">
        <w:t>inhospitalière</w:t>
      </w:r>
      <w:r w:rsidR="00E57EC9">
        <w:t>.</w:t>
      </w:r>
    </w:p>
    <w:p w14:paraId="6E8FC014" w14:textId="77777777" w:rsidR="00E57EC9" w:rsidRDefault="00776CEA" w:rsidP="00E57EC9">
      <w:r w:rsidRPr="00034910">
        <w:t>Des falaises déchiquetées</w:t>
      </w:r>
      <w:r w:rsidR="00E57EC9">
        <w:t xml:space="preserve">, </w:t>
      </w:r>
      <w:r w:rsidRPr="00034910">
        <w:t>sinistres</w:t>
      </w:r>
      <w:r w:rsidR="00E57EC9">
        <w:t xml:space="preserve">, </w:t>
      </w:r>
      <w:r w:rsidRPr="00034910">
        <w:t>au pied desquelles les vagues se brisaient avec fracas</w:t>
      </w:r>
      <w:r w:rsidR="00E57EC9">
        <w:t xml:space="preserve">, </w:t>
      </w:r>
      <w:r w:rsidRPr="00034910">
        <w:t>et</w:t>
      </w:r>
      <w:r w:rsidR="00E57EC9">
        <w:t xml:space="preserve">, </w:t>
      </w:r>
      <w:r w:rsidRPr="00034910">
        <w:t>dont les sommets déchirés permettaient d</w:t>
      </w:r>
      <w:r w:rsidR="00E57EC9">
        <w:t>’</w:t>
      </w:r>
      <w:r w:rsidRPr="00034910">
        <w:t>apercevoir en arrière de hautes cimes recouve</w:t>
      </w:r>
      <w:r w:rsidRPr="00034910">
        <w:t>r</w:t>
      </w:r>
      <w:r w:rsidRPr="00034910">
        <w:t>tes d</w:t>
      </w:r>
      <w:r w:rsidR="00E57EC9">
        <w:t>’</w:t>
      </w:r>
      <w:r w:rsidRPr="00034910">
        <w:t>un linceul de neige</w:t>
      </w:r>
      <w:r w:rsidR="00E57EC9">
        <w:t>.</w:t>
      </w:r>
    </w:p>
    <w:p w14:paraId="7CE80D0C" w14:textId="77777777" w:rsidR="00E57EC9" w:rsidRDefault="00776CEA" w:rsidP="00E57EC9">
      <w:r w:rsidRPr="00034910">
        <w:t>Plus loin</w:t>
      </w:r>
      <w:r w:rsidR="00E57EC9">
        <w:t xml:space="preserve">, </w:t>
      </w:r>
      <w:r w:rsidRPr="00034910">
        <w:t>ce fut une effroyable tornade de grésil</w:t>
      </w:r>
      <w:r w:rsidR="00E57EC9">
        <w:t xml:space="preserve">. </w:t>
      </w:r>
      <w:r w:rsidRPr="00034910">
        <w:t>Le navire dut mettre en panne</w:t>
      </w:r>
      <w:r w:rsidR="00E57EC9">
        <w:t xml:space="preserve">, </w:t>
      </w:r>
      <w:r w:rsidRPr="00034910">
        <w:t>car il était impossible de s</w:t>
      </w:r>
      <w:r w:rsidR="00E57EC9">
        <w:t>’</w:t>
      </w:r>
      <w:r w:rsidRPr="00034910">
        <w:t>assurer de la direction de marche et l</w:t>
      </w:r>
      <w:r w:rsidR="00E57EC9">
        <w:t>’</w:t>
      </w:r>
      <w:r w:rsidRPr="00034910">
        <w:t>on eût risqué de se jeter sur l</w:t>
      </w:r>
      <w:r w:rsidR="00E57EC9">
        <w:t>’</w:t>
      </w:r>
      <w:r w:rsidRPr="00034910">
        <w:t>un des innombrables récifs qui bordent la côte dans ces parages</w:t>
      </w:r>
      <w:r w:rsidR="00E57EC9">
        <w:t>.</w:t>
      </w:r>
    </w:p>
    <w:p w14:paraId="38AF95D2" w14:textId="77777777" w:rsidR="00E57EC9" w:rsidRDefault="00776CEA" w:rsidP="00E57EC9">
      <w:r w:rsidRPr="00034910">
        <w:t>Aussi les passagers apprirent-ils avec joie que commençait le dernier jour de mer</w:t>
      </w:r>
      <w:r w:rsidR="00E57EC9">
        <w:t>.</w:t>
      </w:r>
    </w:p>
    <w:p w14:paraId="5C57091B" w14:textId="77777777" w:rsidR="00E57EC9" w:rsidRDefault="00776CEA" w:rsidP="00E57EC9">
      <w:r w:rsidRPr="00034910">
        <w:t xml:space="preserve">Tandis que le </w:t>
      </w:r>
      <w:r w:rsidRPr="00034910">
        <w:rPr>
          <w:i/>
          <w:iCs/>
        </w:rPr>
        <w:t xml:space="preserve">White-Bird </w:t>
      </w:r>
      <w:r w:rsidRPr="00034910">
        <w:t>s</w:t>
      </w:r>
      <w:r w:rsidR="00E57EC9">
        <w:t>’</w:t>
      </w:r>
      <w:r w:rsidRPr="00034910">
        <w:t>avançait sous petite vapeur dans la vaste baie triangulaire dont le port de Valdez occupe le sommet</w:t>
      </w:r>
      <w:r w:rsidR="00E57EC9">
        <w:t xml:space="preserve">, </w:t>
      </w:r>
      <w:proofErr w:type="spellStart"/>
      <w:r w:rsidRPr="00034910">
        <w:t>Fleuriane</w:t>
      </w:r>
      <w:proofErr w:type="spellEnd"/>
      <w:r w:rsidRPr="00034910">
        <w:t xml:space="preserve"> murmurait doucement</w:t>
      </w:r>
      <w:r w:rsidR="00E57EC9">
        <w:t> :</w:t>
      </w:r>
    </w:p>
    <w:p w14:paraId="6F4705AD" w14:textId="77777777" w:rsidR="00E57EC9" w:rsidRDefault="00E57EC9" w:rsidP="00E57EC9">
      <w:r>
        <w:t>— </w:t>
      </w:r>
      <w:r w:rsidR="00776CEA" w:rsidRPr="00034910">
        <w:t>Vous retrouverez au débarcadère de Valdez votre wat</w:t>
      </w:r>
      <w:r w:rsidR="00776CEA" w:rsidRPr="00034910">
        <w:t>t</w:t>
      </w:r>
      <w:r w:rsidR="00776CEA" w:rsidRPr="00034910">
        <w:t>man dévoué</w:t>
      </w:r>
      <w:r>
        <w:t>.</w:t>
      </w:r>
    </w:p>
    <w:p w14:paraId="4522E982" w14:textId="77777777" w:rsidR="00E57EC9" w:rsidRDefault="00776CEA" w:rsidP="00E57EC9">
      <w:r w:rsidRPr="00034910">
        <w:t>Et penchée à l</w:t>
      </w:r>
      <w:r w:rsidR="00E57EC9">
        <w:t>’</w:t>
      </w:r>
      <w:r w:rsidRPr="00034910">
        <w:t>avant du steamer</w:t>
      </w:r>
      <w:r w:rsidR="00E57EC9">
        <w:t xml:space="preserve">, </w:t>
      </w:r>
      <w:r w:rsidRPr="00034910">
        <w:t>les yeux obstinément fixés dans la direction où elle supposait Valdez</w:t>
      </w:r>
      <w:r w:rsidR="00E57EC9">
        <w:t xml:space="preserve">, </w:t>
      </w:r>
      <w:r w:rsidRPr="00034910">
        <w:t>elle s</w:t>
      </w:r>
      <w:r w:rsidR="00E57EC9">
        <w:t>’</w:t>
      </w:r>
      <w:r w:rsidRPr="00034910">
        <w:t>efforçait de d</w:t>
      </w:r>
      <w:r w:rsidRPr="00034910">
        <w:t>é</w:t>
      </w:r>
      <w:r w:rsidRPr="00034910">
        <w:t>couvrir ce débarcadère</w:t>
      </w:r>
      <w:r w:rsidR="00E57EC9">
        <w:t xml:space="preserve">, </w:t>
      </w:r>
      <w:r w:rsidRPr="00034910">
        <w:t>sur lequel</w:t>
      </w:r>
      <w:r w:rsidR="00E57EC9">
        <w:t xml:space="preserve">, </w:t>
      </w:r>
      <w:r w:rsidRPr="00034910">
        <w:t>pensait-elle</w:t>
      </w:r>
      <w:r w:rsidR="00E57EC9">
        <w:t xml:space="preserve">, </w:t>
      </w:r>
      <w:r w:rsidRPr="00034910">
        <w:t>se tenait un homme</w:t>
      </w:r>
      <w:r w:rsidR="00E57EC9">
        <w:t xml:space="preserve">, </w:t>
      </w:r>
      <w:r w:rsidRPr="00034910">
        <w:t>un tout petit point noir à peine visible entre le rivage énorme et la mer infinie</w:t>
      </w:r>
      <w:r w:rsidR="00E57EC9">
        <w:t xml:space="preserve">, </w:t>
      </w:r>
      <w:r w:rsidRPr="00034910">
        <w:t>un tout petit point noir en qui</w:t>
      </w:r>
      <w:r w:rsidR="00E57EC9">
        <w:t xml:space="preserve">, </w:t>
      </w:r>
      <w:r w:rsidRPr="00034910">
        <w:t>pour son âme</w:t>
      </w:r>
      <w:r w:rsidR="00E57EC9">
        <w:t xml:space="preserve">, </w:t>
      </w:r>
      <w:r w:rsidRPr="00034910">
        <w:t>résidait maintenant l</w:t>
      </w:r>
      <w:r w:rsidR="00E57EC9">
        <w:t>’</w:t>
      </w:r>
      <w:r w:rsidRPr="00034910">
        <w:t>univers</w:t>
      </w:r>
      <w:r w:rsidR="00E57EC9">
        <w:t>.</w:t>
      </w:r>
    </w:p>
    <w:p w14:paraId="0594E9B2" w14:textId="12B1AC12" w:rsidR="00776CEA" w:rsidRPr="007F1C96" w:rsidRDefault="00776CEA" w:rsidP="007F1C96">
      <w:pPr>
        <w:pStyle w:val="Titre1"/>
      </w:pPr>
      <w:bookmarkStart w:id="20" w:name="_Toc195633751"/>
      <w:r w:rsidRPr="007F1C96">
        <w:lastRenderedPageBreak/>
        <w:t>SIXIÈME ÉPISODE</w:t>
      </w:r>
      <w:r w:rsidRPr="007F1C96">
        <w:br/>
      </w:r>
      <w:r w:rsidRPr="007F1C96">
        <w:br/>
        <w:t>LE RADIUM QUI TUE</w:t>
      </w:r>
      <w:bookmarkEnd w:id="20"/>
      <w:r w:rsidRPr="007F1C96">
        <w:br/>
      </w:r>
    </w:p>
    <w:p w14:paraId="5A2BA3FB" w14:textId="1D97DC57" w:rsidR="00E57EC9" w:rsidRDefault="007C5BD3" w:rsidP="007D17F9">
      <w:pPr>
        <w:pStyle w:val="Centrsolidaire"/>
      </w:pPr>
      <w:r w:rsidRPr="00E57EC9">
        <w:rPr>
          <w:noProof/>
        </w:rPr>
        <w:drawing>
          <wp:inline distT="0" distB="0" distL="0" distR="0" wp14:anchorId="4B32EA97" wp14:editId="5F42B7F3">
            <wp:extent cx="5756910" cy="4158615"/>
            <wp:effectExtent l="0" t="0" r="0" b="0"/>
            <wp:docPr id="61"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56910" cy="4158615"/>
                    </a:xfrm>
                    <a:prstGeom prst="rect">
                      <a:avLst/>
                    </a:prstGeom>
                    <a:noFill/>
                    <a:ln>
                      <a:noFill/>
                    </a:ln>
                  </pic:spPr>
                </pic:pic>
              </a:graphicData>
            </a:graphic>
          </wp:inline>
        </w:drawing>
      </w:r>
    </w:p>
    <w:p w14:paraId="13EBB124" w14:textId="1FA00D51" w:rsidR="00776CEA" w:rsidRPr="007F1C96" w:rsidRDefault="00776CEA" w:rsidP="007F1C96">
      <w:pPr>
        <w:pStyle w:val="Titre2"/>
      </w:pPr>
      <w:bookmarkStart w:id="21" w:name="_Toc195633752"/>
      <w:r w:rsidRPr="007F1C96">
        <w:t>CHAPITRE I</w:t>
      </w:r>
      <w:r w:rsidRPr="007F1C96">
        <w:br/>
      </w:r>
      <w:r w:rsidRPr="007F1C96">
        <w:br/>
        <w:t>LES OURS</w:t>
      </w:r>
      <w:bookmarkEnd w:id="21"/>
      <w:r w:rsidRPr="007F1C96">
        <w:br/>
      </w:r>
    </w:p>
    <w:p w14:paraId="1D20D330" w14:textId="5DBC1FF4" w:rsidR="00E57EC9" w:rsidRDefault="00776CEA" w:rsidP="00E57EC9">
      <w:r w:rsidRPr="00034910">
        <w:t>À Valdez</w:t>
      </w:r>
      <w:r w:rsidR="00E57EC9">
        <w:t xml:space="preserve">, </w:t>
      </w:r>
      <w:proofErr w:type="spellStart"/>
      <w:r w:rsidRPr="00034910">
        <w:t>Fleuriane</w:t>
      </w:r>
      <w:proofErr w:type="spellEnd"/>
      <w:r w:rsidRPr="00034910">
        <w:t xml:space="preserve"> avait rencontré</w:t>
      </w:r>
      <w:r w:rsidR="00E57EC9">
        <w:t xml:space="preserve">, </w:t>
      </w:r>
      <w:r w:rsidRPr="00034910">
        <w:t xml:space="preserve">au débarcadère même du </w:t>
      </w:r>
      <w:r w:rsidRPr="00034910">
        <w:rPr>
          <w:i/>
          <w:iCs/>
        </w:rPr>
        <w:t>White-Bird</w:t>
      </w:r>
      <w:r w:rsidR="00E57EC9">
        <w:rPr>
          <w:i/>
          <w:iCs/>
        </w:rPr>
        <w:t xml:space="preserve">, </w:t>
      </w:r>
      <w:r w:rsidRPr="00034910">
        <w:t xml:space="preserve">Dick </w:t>
      </w:r>
      <w:proofErr w:type="spellStart"/>
      <w:r w:rsidRPr="00034910">
        <w:t>Fann</w:t>
      </w:r>
      <w:proofErr w:type="spellEnd"/>
      <w:r w:rsidRPr="00034910">
        <w:t xml:space="preserve"> et </w:t>
      </w:r>
      <w:r w:rsidR="00E57EC9">
        <w:t>M. </w:t>
      </w:r>
      <w:r w:rsidRPr="00034910">
        <w:t>Defrance</w:t>
      </w:r>
      <w:r w:rsidR="00E57EC9">
        <w:t xml:space="preserve">. </w:t>
      </w:r>
      <w:r w:rsidRPr="00034910">
        <w:t xml:space="preserve">Les deux </w:t>
      </w:r>
      <w:r w:rsidRPr="00034910">
        <w:lastRenderedPageBreak/>
        <w:t>hommes lui expliquèrent qu</w:t>
      </w:r>
      <w:r w:rsidR="00E57EC9">
        <w:t>’</w:t>
      </w:r>
      <w:r w:rsidRPr="00034910">
        <w:t>ils n</w:t>
      </w:r>
      <w:r w:rsidR="00E57EC9">
        <w:t>’</w:t>
      </w:r>
      <w:r w:rsidRPr="00034910">
        <w:t>avaient aucun mérite à se montrer exacts</w:t>
      </w:r>
      <w:r w:rsidR="00E57EC9">
        <w:t xml:space="preserve">, </w:t>
      </w:r>
      <w:r w:rsidRPr="00034910">
        <w:t>car ils avaient voyagé sur le même navire qu</w:t>
      </w:r>
      <w:r w:rsidR="00E57EC9">
        <w:t>’</w:t>
      </w:r>
      <w:r w:rsidRPr="00034910">
        <w:t>elle-même</w:t>
      </w:r>
      <w:r w:rsidR="00E57EC9">
        <w:t xml:space="preserve">, </w:t>
      </w:r>
      <w:r w:rsidRPr="00034910">
        <w:t>sous les habits de négociants du Klondike</w:t>
      </w:r>
      <w:r w:rsidR="00E57EC9">
        <w:t xml:space="preserve">. </w:t>
      </w:r>
      <w:r w:rsidRPr="00034910">
        <w:t>S</w:t>
      </w:r>
      <w:r w:rsidR="00E57EC9">
        <w:t>’</w:t>
      </w:r>
      <w:r w:rsidRPr="00034910">
        <w:t>ils ne s</w:t>
      </w:r>
      <w:r w:rsidR="00E57EC9">
        <w:t>’</w:t>
      </w:r>
      <w:r w:rsidRPr="00034910">
        <w:t>étaient pas montrés plus tôt</w:t>
      </w:r>
      <w:r w:rsidR="00E57EC9">
        <w:t xml:space="preserve">, </w:t>
      </w:r>
      <w:r w:rsidRPr="00034910">
        <w:t>c</w:t>
      </w:r>
      <w:r w:rsidR="00E57EC9">
        <w:t>’</w:t>
      </w:r>
      <w:r w:rsidRPr="00034910">
        <w:t>est qu</w:t>
      </w:r>
      <w:r w:rsidR="00E57EC9">
        <w:t>’</w:t>
      </w:r>
      <w:r w:rsidRPr="00034910">
        <w:t>ils avaient voulu s</w:t>
      </w:r>
      <w:r w:rsidR="00E57EC9">
        <w:t>’</w:t>
      </w:r>
      <w:r w:rsidRPr="00034910">
        <w:t>assurer qu</w:t>
      </w:r>
      <w:r w:rsidR="00E57EC9">
        <w:t>’</w:t>
      </w:r>
      <w:r w:rsidRPr="00034910">
        <w:t>aucun espion de Larmette n</w:t>
      </w:r>
      <w:r w:rsidR="00E57EC9">
        <w:t>’</w:t>
      </w:r>
      <w:r w:rsidRPr="00034910">
        <w:t>était à bord</w:t>
      </w:r>
      <w:r w:rsidR="00E57EC9">
        <w:t>.</w:t>
      </w:r>
    </w:p>
    <w:p w14:paraId="70BF5449" w14:textId="77777777" w:rsidR="00E57EC9" w:rsidRDefault="00776CEA" w:rsidP="00E57EC9">
      <w:r w:rsidRPr="00034910">
        <w:t>Et en effet</w:t>
      </w:r>
      <w:r w:rsidR="00E57EC9">
        <w:t xml:space="preserve">, </w:t>
      </w:r>
      <w:r w:rsidRPr="00034910">
        <w:t>durant le voyage à travers l</w:t>
      </w:r>
      <w:r w:rsidR="00E57EC9">
        <w:t>’</w:t>
      </w:r>
      <w:r w:rsidRPr="00034910">
        <w:t>Alaska</w:t>
      </w:r>
      <w:r w:rsidR="00E57EC9">
        <w:t xml:space="preserve">, </w:t>
      </w:r>
      <w:r w:rsidRPr="00034910">
        <w:t>on n</w:t>
      </w:r>
      <w:r w:rsidR="00E57EC9">
        <w:t>’</w:t>
      </w:r>
      <w:r w:rsidRPr="00034910">
        <w:t>eut à lutter que contre les obstacles naturels</w:t>
      </w:r>
      <w:r w:rsidR="00E57EC9">
        <w:t xml:space="preserve">. </w:t>
      </w:r>
      <w:r w:rsidRPr="00034910">
        <w:t>Mais quels obstacles</w:t>
      </w:r>
      <w:r w:rsidR="00E57EC9">
        <w:t> !</w:t>
      </w:r>
    </w:p>
    <w:p w14:paraId="6F98BE57" w14:textId="77777777" w:rsidR="00E57EC9" w:rsidRDefault="00776CEA" w:rsidP="00E57EC9">
      <w:r w:rsidRPr="00034910">
        <w:t>Plus de routes</w:t>
      </w:r>
      <w:r w:rsidR="00E57EC9">
        <w:t xml:space="preserve">, </w:t>
      </w:r>
      <w:r w:rsidRPr="00034910">
        <w:t>un entassement chaotique de montagnes recouvertes d</w:t>
      </w:r>
      <w:r w:rsidR="00E57EC9">
        <w:t>’</w:t>
      </w:r>
      <w:r w:rsidRPr="00034910">
        <w:t>une épaisse carapace de neige</w:t>
      </w:r>
      <w:r w:rsidR="00E57EC9">
        <w:t xml:space="preserve">. </w:t>
      </w:r>
      <w:r w:rsidRPr="00034910">
        <w:t>Tantôt il fallait hi</w:t>
      </w:r>
      <w:r w:rsidRPr="00034910">
        <w:t>s</w:t>
      </w:r>
      <w:r w:rsidRPr="00034910">
        <w:t>ser l</w:t>
      </w:r>
      <w:r w:rsidR="00E57EC9">
        <w:t>’</w:t>
      </w:r>
      <w:r w:rsidRPr="00034910">
        <w:t>automobile sur des plateaux rocheux</w:t>
      </w:r>
      <w:r w:rsidR="00E57EC9">
        <w:t xml:space="preserve">, </w:t>
      </w:r>
      <w:r w:rsidRPr="00034910">
        <w:t>tantôt la retenir sur des pentes vertigineuses</w:t>
      </w:r>
      <w:r w:rsidR="00E57EC9">
        <w:t>.</w:t>
      </w:r>
    </w:p>
    <w:p w14:paraId="72CBF0BE" w14:textId="77777777" w:rsidR="00E57EC9" w:rsidRDefault="00776CEA" w:rsidP="00E57EC9">
      <w:r w:rsidRPr="00034910">
        <w:t>Et tout cela par des températures variant de 18 à 34</w:t>
      </w:r>
      <w:r w:rsidR="00E57EC9">
        <w:t>°</w:t>
      </w:r>
      <w:r w:rsidRPr="00034910">
        <w:t>au-dessous de zéro</w:t>
      </w:r>
      <w:r w:rsidR="00E57EC9">
        <w:t>.</w:t>
      </w:r>
    </w:p>
    <w:p w14:paraId="5FF3AFDA" w14:textId="77777777" w:rsidR="00E57EC9" w:rsidRDefault="00776CEA" w:rsidP="00E57EC9">
      <w:r w:rsidRPr="00034910">
        <w:t>Comme escales</w:t>
      </w:r>
      <w:r w:rsidR="00E57EC9">
        <w:t xml:space="preserve">, </w:t>
      </w:r>
      <w:r w:rsidRPr="00034910">
        <w:t>des bourgades misérables</w:t>
      </w:r>
      <w:r w:rsidR="00E57EC9">
        <w:t xml:space="preserve">, </w:t>
      </w:r>
      <w:r w:rsidRPr="00034910">
        <w:t>formées de c</w:t>
      </w:r>
      <w:r w:rsidRPr="00034910">
        <w:t>a</w:t>
      </w:r>
      <w:r w:rsidRPr="00034910">
        <w:t>banes basses enfoncées sous la neige et dont on ne devinait l</w:t>
      </w:r>
      <w:r w:rsidR="00E57EC9">
        <w:t>’</w:t>
      </w:r>
      <w:r w:rsidRPr="00034910">
        <w:t>existence qu</w:t>
      </w:r>
      <w:r w:rsidR="00E57EC9">
        <w:t>’</w:t>
      </w:r>
      <w:r w:rsidRPr="00034910">
        <w:t>en y pénétrant</w:t>
      </w:r>
      <w:r w:rsidR="00E57EC9">
        <w:t xml:space="preserve">. </w:t>
      </w:r>
      <w:r w:rsidRPr="00034910">
        <w:t>Les provisions</w:t>
      </w:r>
      <w:r w:rsidR="00E57EC9">
        <w:t xml:space="preserve">, </w:t>
      </w:r>
      <w:r w:rsidRPr="00034910">
        <w:t>emportées sur l</w:t>
      </w:r>
      <w:r w:rsidR="00E57EC9">
        <w:t>’</w:t>
      </w:r>
      <w:r w:rsidRPr="00034910">
        <w:t>automobile</w:t>
      </w:r>
      <w:r w:rsidR="00E57EC9">
        <w:t xml:space="preserve">, </w:t>
      </w:r>
      <w:r w:rsidRPr="00034910">
        <w:t>avaient heureusement permis aux voyageurs de compenser la grossièreté des mets</w:t>
      </w:r>
      <w:r w:rsidR="00E57EC9">
        <w:t xml:space="preserve">, </w:t>
      </w:r>
      <w:r w:rsidRPr="00034910">
        <w:t>dont s</w:t>
      </w:r>
      <w:r w:rsidR="00E57EC9">
        <w:t>’</w:t>
      </w:r>
      <w:r w:rsidRPr="00034910">
        <w:t>accommodent ces populations</w:t>
      </w:r>
      <w:r w:rsidR="00E57EC9">
        <w:t xml:space="preserve">, </w:t>
      </w:r>
      <w:r w:rsidRPr="00034910">
        <w:t>isolées du reste du monde pendant neuf mois sur douze</w:t>
      </w:r>
      <w:r w:rsidR="00E57EC9">
        <w:t>.</w:t>
      </w:r>
    </w:p>
    <w:p w14:paraId="0EFEDEDD" w14:textId="77777777" w:rsidR="00E57EC9" w:rsidRDefault="00776CEA" w:rsidP="00E57EC9">
      <w:r w:rsidRPr="00034910">
        <w:t>La chair d</w:t>
      </w:r>
      <w:r w:rsidR="00E57EC9">
        <w:t>’</w:t>
      </w:r>
      <w:r w:rsidRPr="00034910">
        <w:t>ours séchée</w:t>
      </w:r>
      <w:r w:rsidR="00E57EC9">
        <w:t xml:space="preserve">, </w:t>
      </w:r>
      <w:r w:rsidRPr="00034910">
        <w:t>les languettes de phoque conservées à l</w:t>
      </w:r>
      <w:r w:rsidR="00E57EC9">
        <w:t>’</w:t>
      </w:r>
      <w:r w:rsidRPr="00034910">
        <w:t>huile rance</w:t>
      </w:r>
      <w:r w:rsidR="00E57EC9">
        <w:t xml:space="preserve">, </w:t>
      </w:r>
      <w:r w:rsidRPr="00034910">
        <w:t>les conserves inférieures dont les négociants peu scrupuleux trouvent l</w:t>
      </w:r>
      <w:r w:rsidR="00E57EC9">
        <w:t>’</w:t>
      </w:r>
      <w:r w:rsidRPr="00034910">
        <w:t>écoulement facile en ces pays déshérités</w:t>
      </w:r>
      <w:r w:rsidR="00E57EC9">
        <w:t xml:space="preserve">, </w:t>
      </w:r>
      <w:r w:rsidRPr="00034910">
        <w:t>décourageaient le palais des voyageurs</w:t>
      </w:r>
      <w:r w:rsidR="00E57EC9">
        <w:t xml:space="preserve">. </w:t>
      </w:r>
      <w:r w:rsidRPr="00034910">
        <w:t>Et la friture à la graisse de cétacé</w:t>
      </w:r>
      <w:r w:rsidR="00E57EC9">
        <w:t xml:space="preserve">, </w:t>
      </w:r>
      <w:r w:rsidRPr="00034910">
        <w:t>ou</w:t>
      </w:r>
      <w:r w:rsidR="00E57EC9">
        <w:t xml:space="preserve">, </w:t>
      </w:r>
      <w:r w:rsidRPr="00034910">
        <w:t>à son défaut</w:t>
      </w:r>
      <w:r w:rsidR="00E57EC9">
        <w:t xml:space="preserve">, </w:t>
      </w:r>
      <w:r w:rsidRPr="00034910">
        <w:t>à la chandelle fondue</w:t>
      </w:r>
      <w:r w:rsidR="00E57EC9">
        <w:t xml:space="preserve"> (</w:t>
      </w:r>
      <w:r w:rsidRPr="00034910">
        <w:t>que l</w:t>
      </w:r>
      <w:r w:rsidR="00E57EC9">
        <w:t>’</w:t>
      </w:r>
      <w:r w:rsidRPr="00034910">
        <w:t>on considère en Alaska comme une gourmandise</w:t>
      </w:r>
      <w:r w:rsidR="00E57EC9">
        <w:t xml:space="preserve">), </w:t>
      </w:r>
      <w:r w:rsidRPr="00034910">
        <w:t>eussent amené promptement pour tous la mort par inanition</w:t>
      </w:r>
      <w:r w:rsidR="00E57EC9">
        <w:t>.</w:t>
      </w:r>
    </w:p>
    <w:p w14:paraId="59F12459" w14:textId="77777777" w:rsidR="00E57EC9" w:rsidRDefault="00776CEA" w:rsidP="00E57EC9">
      <w:r w:rsidRPr="00034910">
        <w:t>Une seule chose leur faisait plaisir</w:t>
      </w:r>
      <w:r w:rsidR="00E57EC9">
        <w:t>.</w:t>
      </w:r>
    </w:p>
    <w:p w14:paraId="58BFBC3C" w14:textId="77777777" w:rsidR="00E57EC9" w:rsidRDefault="00776CEA" w:rsidP="00E57EC9">
      <w:r w:rsidRPr="00034910">
        <w:lastRenderedPageBreak/>
        <w:t>Le thé</w:t>
      </w:r>
      <w:r w:rsidR="00E57EC9">
        <w:t xml:space="preserve">, </w:t>
      </w:r>
      <w:r w:rsidRPr="00034910">
        <w:t xml:space="preserve">importé directement de Chine pendant les trois mois de </w:t>
      </w:r>
      <w:r w:rsidR="00E57EC9">
        <w:t>« </w:t>
      </w:r>
      <w:r w:rsidRPr="00034910">
        <w:t>mer libre</w:t>
      </w:r>
      <w:r w:rsidR="00E57EC9">
        <w:t xml:space="preserve"> », </w:t>
      </w:r>
      <w:r w:rsidRPr="00034910">
        <w:t>les remettait du froid</w:t>
      </w:r>
      <w:r w:rsidR="00E57EC9">
        <w:t xml:space="preserve">, </w:t>
      </w:r>
      <w:r w:rsidRPr="00034910">
        <w:t>des fatigues</w:t>
      </w:r>
      <w:r w:rsidR="00E57EC9">
        <w:t xml:space="preserve">. </w:t>
      </w:r>
      <w:r w:rsidRPr="00034910">
        <w:t>Ceci au moins était exquis</w:t>
      </w:r>
      <w:r w:rsidR="00E57EC9">
        <w:t>.</w:t>
      </w:r>
    </w:p>
    <w:p w14:paraId="2F3862B1" w14:textId="77777777" w:rsidR="00E57EC9" w:rsidRDefault="00776CEA" w:rsidP="00E57EC9">
      <w:r w:rsidRPr="00034910">
        <w:t>Ils avaient déjà parcouru une bonne part de la route</w:t>
      </w:r>
      <w:r w:rsidR="00E57EC9">
        <w:t xml:space="preserve">, </w:t>
      </w:r>
      <w:r w:rsidRPr="00034910">
        <w:t>lor</w:t>
      </w:r>
      <w:r w:rsidRPr="00034910">
        <w:t>s</w:t>
      </w:r>
      <w:r w:rsidRPr="00034910">
        <w:t>qu</w:t>
      </w:r>
      <w:r w:rsidR="00E57EC9">
        <w:t>’</w:t>
      </w:r>
      <w:r w:rsidRPr="00034910">
        <w:t>à quelques kilomètres d</w:t>
      </w:r>
      <w:r w:rsidR="00E57EC9">
        <w:t>’</w:t>
      </w:r>
      <w:r w:rsidRPr="00034910">
        <w:t>une bourgade du nom d</w:t>
      </w:r>
      <w:r w:rsidR="00E57EC9">
        <w:t>’</w:t>
      </w:r>
      <w:r w:rsidRPr="00034910">
        <w:t>Ill-Tower</w:t>
      </w:r>
      <w:r w:rsidR="00E57EC9">
        <w:t xml:space="preserve">, </w:t>
      </w:r>
      <w:r w:rsidRPr="00034910">
        <w:t>une panne du moteur les jeta dans une tragique aventure</w:t>
      </w:r>
      <w:r w:rsidR="00E57EC9">
        <w:t>.</w:t>
      </w:r>
    </w:p>
    <w:p w14:paraId="201441B6" w14:textId="77777777" w:rsidR="00E57EC9" w:rsidRDefault="00776CEA" w:rsidP="00E57EC9">
      <w:r w:rsidRPr="00034910">
        <w:t>Le bidon d</w:t>
      </w:r>
      <w:r w:rsidR="00E57EC9">
        <w:t>’</w:t>
      </w:r>
      <w:r w:rsidRPr="00034910">
        <w:t>essence se brisa</w:t>
      </w:r>
      <w:r w:rsidR="00E57EC9">
        <w:t xml:space="preserve">, </w:t>
      </w:r>
      <w:r w:rsidRPr="00034910">
        <w:t>à la suite d</w:t>
      </w:r>
      <w:r w:rsidR="00E57EC9">
        <w:t>’</w:t>
      </w:r>
      <w:r w:rsidRPr="00034910">
        <w:t>un choc</w:t>
      </w:r>
      <w:r w:rsidR="00E57EC9">
        <w:t xml:space="preserve">. </w:t>
      </w:r>
      <w:r w:rsidRPr="00034910">
        <w:t>Il était sans doute mal attaché</w:t>
      </w:r>
      <w:r w:rsidR="00E57EC9">
        <w:t xml:space="preserve">. </w:t>
      </w:r>
      <w:r w:rsidRPr="00034910">
        <w:t>Toujours est-il qu</w:t>
      </w:r>
      <w:r w:rsidR="00E57EC9">
        <w:t>’</w:t>
      </w:r>
      <w:r w:rsidRPr="00034910">
        <w:t>il laissa échapper le liquide qu</w:t>
      </w:r>
      <w:r w:rsidR="00E57EC9">
        <w:t>’</w:t>
      </w:r>
      <w:r w:rsidRPr="00034910">
        <w:t>il contenait et que le carburateur devait transformer en mouvement</w:t>
      </w:r>
      <w:r w:rsidR="00E57EC9">
        <w:t>.</w:t>
      </w:r>
    </w:p>
    <w:p w14:paraId="0EA7C72C" w14:textId="77777777" w:rsidR="00E57EC9" w:rsidRDefault="00776CEA" w:rsidP="00E57EC9">
      <w:r w:rsidRPr="00034910">
        <w:t>Plus d</w:t>
      </w:r>
      <w:r w:rsidR="00E57EC9">
        <w:t>’</w:t>
      </w:r>
      <w:r w:rsidRPr="00034910">
        <w:t>essence</w:t>
      </w:r>
      <w:r w:rsidR="00E57EC9">
        <w:t xml:space="preserve">. </w:t>
      </w:r>
      <w:r w:rsidRPr="00034910">
        <w:t>Impossible d</w:t>
      </w:r>
      <w:r w:rsidR="00E57EC9">
        <w:t>’</w:t>
      </w:r>
      <w:r w:rsidRPr="00034910">
        <w:t>aller plus loin</w:t>
      </w:r>
      <w:r w:rsidR="00E57EC9">
        <w:t xml:space="preserve">. </w:t>
      </w:r>
      <w:r w:rsidRPr="00034910">
        <w:t>À l</w:t>
      </w:r>
      <w:r w:rsidR="00E57EC9">
        <w:t>’</w:t>
      </w:r>
      <w:r w:rsidRPr="00034910">
        <w:t>estime</w:t>
      </w:r>
      <w:r w:rsidR="00E57EC9">
        <w:t xml:space="preserve">, </w:t>
      </w:r>
      <w:r w:rsidRPr="00034910">
        <w:t>la bourgade d</w:t>
      </w:r>
      <w:r w:rsidR="00E57EC9">
        <w:t>’</w:t>
      </w:r>
      <w:r w:rsidRPr="00034910">
        <w:t>Ill-Tower devait encore être distante de trois à qu</w:t>
      </w:r>
      <w:r w:rsidRPr="00034910">
        <w:t>a</w:t>
      </w:r>
      <w:r w:rsidRPr="00034910">
        <w:t>tre milles</w:t>
      </w:r>
      <w:r w:rsidR="00E57EC9">
        <w:t>.</w:t>
      </w:r>
    </w:p>
    <w:p w14:paraId="28EB8764" w14:textId="77777777" w:rsidR="00E57EC9" w:rsidRDefault="00776CEA" w:rsidP="00E57EC9">
      <w:r w:rsidRPr="00034910">
        <w:t>Et pour comble d</w:t>
      </w:r>
      <w:r w:rsidR="00E57EC9">
        <w:t>’</w:t>
      </w:r>
      <w:r w:rsidRPr="00034910">
        <w:t>ennui</w:t>
      </w:r>
      <w:r w:rsidR="00E57EC9">
        <w:t xml:space="preserve">, </w:t>
      </w:r>
      <w:r w:rsidRPr="00034910">
        <w:t>les ténèbres nocturnes comme</w:t>
      </w:r>
      <w:r w:rsidRPr="00034910">
        <w:t>n</w:t>
      </w:r>
      <w:r w:rsidRPr="00034910">
        <w:t>çaient à envahir le ciel</w:t>
      </w:r>
      <w:r w:rsidR="00E57EC9">
        <w:t xml:space="preserve">. </w:t>
      </w:r>
      <w:r w:rsidRPr="00034910">
        <w:t>Les champs de neige</w:t>
      </w:r>
      <w:r w:rsidR="00E57EC9">
        <w:t xml:space="preserve">, </w:t>
      </w:r>
      <w:r w:rsidRPr="00034910">
        <w:t>si éclatants durant le jour</w:t>
      </w:r>
      <w:r w:rsidR="00E57EC9">
        <w:t xml:space="preserve">, </w:t>
      </w:r>
      <w:r w:rsidRPr="00034910">
        <w:t>semblaient se ternir</w:t>
      </w:r>
      <w:r w:rsidR="00E57EC9">
        <w:t xml:space="preserve">, </w:t>
      </w:r>
      <w:r w:rsidRPr="00034910">
        <w:t>s</w:t>
      </w:r>
      <w:r w:rsidR="00E57EC9">
        <w:t>’</w:t>
      </w:r>
      <w:r w:rsidRPr="00034910">
        <w:t>assombrir de minute en minute</w:t>
      </w:r>
      <w:r w:rsidR="00E57EC9">
        <w:t xml:space="preserve">. </w:t>
      </w:r>
      <w:r w:rsidRPr="00034910">
        <w:t xml:space="preserve">Dick </w:t>
      </w:r>
      <w:proofErr w:type="spellStart"/>
      <w:r w:rsidRPr="00034910">
        <w:t>Fann</w:t>
      </w:r>
      <w:proofErr w:type="spellEnd"/>
      <w:r w:rsidRPr="00034910">
        <w:t xml:space="preserve"> grommelait à mi-voix</w:t>
      </w:r>
      <w:r w:rsidR="00E57EC9">
        <w:t> :</w:t>
      </w:r>
    </w:p>
    <w:p w14:paraId="512A7033" w14:textId="77777777" w:rsidR="00E57EC9" w:rsidRDefault="00E57EC9" w:rsidP="00E57EC9">
      <w:r>
        <w:t>— </w:t>
      </w:r>
      <w:r w:rsidR="00776CEA" w:rsidRPr="00034910">
        <w:t>Camper</w:t>
      </w:r>
      <w:r>
        <w:t xml:space="preserve"> !… </w:t>
      </w:r>
      <w:r w:rsidR="00776CEA" w:rsidRPr="00034910">
        <w:t>Eh sans doute</w:t>
      </w:r>
      <w:r>
        <w:t xml:space="preserve">, </w:t>
      </w:r>
      <w:r w:rsidR="00776CEA" w:rsidRPr="00034910">
        <w:t>avec l</w:t>
      </w:r>
      <w:r>
        <w:t>’</w:t>
      </w:r>
      <w:r w:rsidR="00776CEA" w:rsidRPr="00034910">
        <w:t>automobile</w:t>
      </w:r>
      <w:r>
        <w:t xml:space="preserve">, </w:t>
      </w:r>
      <w:r w:rsidR="00776CEA" w:rsidRPr="00034910">
        <w:t>ce ne serait rien pour nous</w:t>
      </w:r>
      <w:r>
        <w:t xml:space="preserve">, </w:t>
      </w:r>
      <w:r w:rsidR="00776CEA" w:rsidRPr="00034910">
        <w:t>mais elle</w:t>
      </w:r>
      <w:r>
        <w:t> ?…</w:t>
      </w:r>
    </w:p>
    <w:p w14:paraId="1C6D905F" w14:textId="77777777" w:rsidR="00E57EC9" w:rsidRDefault="00776CEA" w:rsidP="00E57EC9">
      <w:r w:rsidRPr="00034910">
        <w:t>Elle</w:t>
      </w:r>
      <w:r w:rsidR="00E57EC9">
        <w:t xml:space="preserve">, </w:t>
      </w:r>
      <w:r w:rsidRPr="00034910">
        <w:t>c</w:t>
      </w:r>
      <w:r w:rsidR="00E57EC9">
        <w:t>’</w:t>
      </w:r>
      <w:r w:rsidRPr="00034910">
        <w:t xml:space="preserve">était </w:t>
      </w:r>
      <w:proofErr w:type="spellStart"/>
      <w:r w:rsidRPr="00034910">
        <w:t>Fleuriane</w:t>
      </w:r>
      <w:proofErr w:type="spellEnd"/>
      <w:r w:rsidRPr="00034910">
        <w:t xml:space="preserve"> qui assistait très calme aux discu</w:t>
      </w:r>
      <w:r w:rsidRPr="00034910">
        <w:t>s</w:t>
      </w:r>
      <w:r w:rsidRPr="00034910">
        <w:t>sions de ses amis</w:t>
      </w:r>
      <w:r w:rsidR="00E57EC9">
        <w:t xml:space="preserve">. </w:t>
      </w:r>
      <w:r w:rsidRPr="00034910">
        <w:t xml:space="preserve">Jean </w:t>
      </w:r>
      <w:proofErr w:type="spellStart"/>
      <w:r w:rsidRPr="00034910">
        <w:t>Brot</w:t>
      </w:r>
      <w:proofErr w:type="spellEnd"/>
      <w:r w:rsidRPr="00034910">
        <w:t xml:space="preserve"> qui s</w:t>
      </w:r>
      <w:r w:rsidR="00E57EC9">
        <w:t>’</w:t>
      </w:r>
      <w:r w:rsidRPr="00034910">
        <w:t>était éloigné sans être rema</w:t>
      </w:r>
      <w:r w:rsidRPr="00034910">
        <w:t>r</w:t>
      </w:r>
      <w:r w:rsidRPr="00034910">
        <w:t>qué</w:t>
      </w:r>
      <w:r w:rsidR="00E57EC9">
        <w:t xml:space="preserve">, </w:t>
      </w:r>
      <w:r w:rsidRPr="00034910">
        <w:t>reparut soudain</w:t>
      </w:r>
      <w:r w:rsidR="00E57EC9">
        <w:t>.</w:t>
      </w:r>
    </w:p>
    <w:p w14:paraId="1D7D2887" w14:textId="77777777" w:rsidR="00E57EC9" w:rsidRDefault="00E57EC9" w:rsidP="00E57EC9">
      <w:r>
        <w:t>— </w:t>
      </w:r>
      <w:r w:rsidR="00776CEA" w:rsidRPr="00034910">
        <w:t>Patron</w:t>
      </w:r>
      <w:r>
        <w:t xml:space="preserve">, </w:t>
      </w:r>
      <w:r w:rsidR="00776CEA" w:rsidRPr="00034910">
        <w:t>fit-il joyeusement</w:t>
      </w:r>
      <w:r>
        <w:t xml:space="preserve">, </w:t>
      </w:r>
      <w:r w:rsidR="00776CEA" w:rsidRPr="00034910">
        <w:t>j</w:t>
      </w:r>
      <w:r>
        <w:t>’</w:t>
      </w:r>
      <w:r w:rsidR="00776CEA" w:rsidRPr="00034910">
        <w:t>ai trouvé un abri</w:t>
      </w:r>
      <w:r>
        <w:t xml:space="preserve">, </w:t>
      </w:r>
      <w:r w:rsidR="00776CEA" w:rsidRPr="00034910">
        <w:t>là</w:t>
      </w:r>
      <w:r>
        <w:t xml:space="preserve">, </w:t>
      </w:r>
      <w:r w:rsidR="00776CEA" w:rsidRPr="00034910">
        <w:t>à droite</w:t>
      </w:r>
      <w:r>
        <w:t xml:space="preserve">, </w:t>
      </w:r>
      <w:r w:rsidR="00776CEA" w:rsidRPr="00034910">
        <w:t>en contournant les blocs de rochers</w:t>
      </w:r>
      <w:r>
        <w:t xml:space="preserve">… </w:t>
      </w:r>
      <w:r w:rsidR="00776CEA" w:rsidRPr="00034910">
        <w:t>Une sorte de cuvette d</w:t>
      </w:r>
      <w:r w:rsidR="00776CEA" w:rsidRPr="00034910">
        <w:t>o</w:t>
      </w:r>
      <w:r w:rsidR="00776CEA" w:rsidRPr="00034910">
        <w:t>minée par des escarpements à pic</w:t>
      </w:r>
      <w:r>
        <w:t xml:space="preserve">, </w:t>
      </w:r>
      <w:r w:rsidR="00776CEA" w:rsidRPr="00034910">
        <w:t>et</w:t>
      </w:r>
      <w:r>
        <w:t xml:space="preserve">, </w:t>
      </w:r>
      <w:r w:rsidR="00776CEA" w:rsidRPr="00034910">
        <w:t>dans le fond</w:t>
      </w:r>
      <w:r>
        <w:t xml:space="preserve">, </w:t>
      </w:r>
      <w:r w:rsidR="00776CEA" w:rsidRPr="00034910">
        <w:t>une caverne</w:t>
      </w:r>
      <w:r>
        <w:t xml:space="preserve">, </w:t>
      </w:r>
      <w:r w:rsidR="00776CEA" w:rsidRPr="00034910">
        <w:t>ou plutôt un renfoncement que des rocs surplombent</w:t>
      </w:r>
      <w:r>
        <w:t xml:space="preserve">. </w:t>
      </w:r>
      <w:r w:rsidR="00776CEA" w:rsidRPr="00034910">
        <w:t>On peut barrer l</w:t>
      </w:r>
      <w:r>
        <w:t>’</w:t>
      </w:r>
      <w:r w:rsidR="00776CEA" w:rsidRPr="00034910">
        <w:t>entrée</w:t>
      </w:r>
      <w:r>
        <w:t xml:space="preserve">, </w:t>
      </w:r>
      <w:r w:rsidR="00776CEA" w:rsidRPr="00034910">
        <w:t>et en somme</w:t>
      </w:r>
      <w:r>
        <w:t xml:space="preserve">, </w:t>
      </w:r>
      <w:r w:rsidR="00776CEA" w:rsidRPr="00034910">
        <w:t>s</w:t>
      </w:r>
      <w:r>
        <w:t>’</w:t>
      </w:r>
      <w:r w:rsidR="00776CEA" w:rsidRPr="00034910">
        <w:t xml:space="preserve">y </w:t>
      </w:r>
      <w:r w:rsidR="00776CEA" w:rsidRPr="00034910">
        <w:lastRenderedPageBreak/>
        <w:t>trouver presque aussi confort</w:t>
      </w:r>
      <w:r w:rsidR="00776CEA" w:rsidRPr="00034910">
        <w:t>a</w:t>
      </w:r>
      <w:r w:rsidR="00776CEA" w:rsidRPr="00034910">
        <w:t>blement que dans les baraques de ce pays</w:t>
      </w:r>
      <w:r>
        <w:t>.</w:t>
      </w:r>
    </w:p>
    <w:p w14:paraId="3FB6184C" w14:textId="77777777" w:rsidR="00E57EC9" w:rsidRDefault="00776CEA" w:rsidP="00E57EC9">
      <w:r w:rsidRPr="00034910">
        <w:t>Tous respiraient</w:t>
      </w:r>
      <w:r w:rsidR="00E57EC9">
        <w:t xml:space="preserve">. </w:t>
      </w:r>
      <w:r w:rsidRPr="00034910">
        <w:t>Le gamin apportait une solution pratique</w:t>
      </w:r>
      <w:r w:rsidR="00E57EC9">
        <w:t>.</w:t>
      </w:r>
    </w:p>
    <w:p w14:paraId="6B2C3D1E" w14:textId="77777777" w:rsidR="00E57EC9" w:rsidRDefault="00776CEA" w:rsidP="00E57EC9">
      <w:r w:rsidRPr="00034910">
        <w:t>Au jour</w:t>
      </w:r>
      <w:r w:rsidR="00E57EC9">
        <w:t xml:space="preserve">, </w:t>
      </w:r>
      <w:r w:rsidRPr="00034910">
        <w:t>l</w:t>
      </w:r>
      <w:r w:rsidR="00E57EC9">
        <w:t>’</w:t>
      </w:r>
      <w:r w:rsidRPr="00034910">
        <w:t>un ou l</w:t>
      </w:r>
      <w:r w:rsidR="00E57EC9">
        <w:t>’</w:t>
      </w:r>
      <w:r w:rsidRPr="00034910">
        <w:t>autre des voyageurs</w:t>
      </w:r>
      <w:r w:rsidR="00E57EC9">
        <w:t xml:space="preserve">, </w:t>
      </w:r>
      <w:r w:rsidRPr="00034910">
        <w:t xml:space="preserve">chaussant les </w:t>
      </w:r>
      <w:r w:rsidRPr="00034910">
        <w:rPr>
          <w:i/>
          <w:iCs/>
        </w:rPr>
        <w:t>sky</w:t>
      </w:r>
      <w:r w:rsidRPr="00796ACF">
        <w:rPr>
          <w:i/>
          <w:iCs/>
        </w:rPr>
        <w:t>s</w:t>
      </w:r>
      <w:r w:rsidR="00E57EC9">
        <w:t xml:space="preserve">, </w:t>
      </w:r>
      <w:r w:rsidRPr="00034910">
        <w:t>dont on s</w:t>
      </w:r>
      <w:r w:rsidR="00E57EC9">
        <w:t>’</w:t>
      </w:r>
      <w:r w:rsidRPr="00034910">
        <w:t>était heureusement muni à Valdez</w:t>
      </w:r>
      <w:r w:rsidR="00E57EC9">
        <w:t xml:space="preserve">, </w:t>
      </w:r>
      <w:r w:rsidRPr="00034910">
        <w:t>gagnerait Ill-Tower</w:t>
      </w:r>
      <w:r w:rsidR="00E57EC9">
        <w:t xml:space="preserve">, </w:t>
      </w:r>
      <w:r w:rsidRPr="00034910">
        <w:t>et ramènerait du monde</w:t>
      </w:r>
      <w:r w:rsidR="00E57EC9">
        <w:t xml:space="preserve">, </w:t>
      </w:r>
      <w:r w:rsidRPr="00034910">
        <w:t>afin de ravitailler la machine</w:t>
      </w:r>
      <w:r w:rsidR="00E57EC9">
        <w:t xml:space="preserve">. </w:t>
      </w:r>
      <w:r w:rsidRPr="00034910">
        <w:t>Une nuit serait bientôt passée</w:t>
      </w:r>
      <w:r w:rsidR="00E57EC9">
        <w:t>.</w:t>
      </w:r>
    </w:p>
    <w:p w14:paraId="58B4DA17" w14:textId="77777777" w:rsidR="00E57EC9" w:rsidRDefault="00776CEA" w:rsidP="00E57EC9">
      <w:r w:rsidRPr="00034910">
        <w:t>Donc</w:t>
      </w:r>
      <w:r w:rsidR="00E57EC9">
        <w:t xml:space="preserve">, </w:t>
      </w:r>
      <w:r w:rsidRPr="00034910">
        <w:t>tous s</w:t>
      </w:r>
      <w:r w:rsidR="00E57EC9">
        <w:t>’</w:t>
      </w:r>
      <w:r w:rsidRPr="00034910">
        <w:t>attelèrent à l</w:t>
      </w:r>
      <w:r w:rsidR="00E57EC9">
        <w:t>’</w:t>
      </w:r>
      <w:r w:rsidRPr="00034910">
        <w:t>automobile</w:t>
      </w:r>
      <w:r w:rsidR="00E57EC9">
        <w:t xml:space="preserve">, </w:t>
      </w:r>
      <w:r w:rsidRPr="00034910">
        <w:t>la tirèrent dans le petit cirque rocheux découvert par Jean</w:t>
      </w:r>
      <w:r w:rsidR="00E57EC9">
        <w:t xml:space="preserve">. </w:t>
      </w:r>
      <w:r w:rsidRPr="00034910">
        <w:t xml:space="preserve">La </w:t>
      </w:r>
      <w:r w:rsidR="00E57EC9">
        <w:t>« </w:t>
      </w:r>
      <w:r w:rsidRPr="00034910">
        <w:t>caverne</w:t>
      </w:r>
      <w:r w:rsidR="00E57EC9">
        <w:t> »</w:t>
      </w:r>
      <w:r w:rsidRPr="00034910">
        <w:t xml:space="preserve"> ou</w:t>
      </w:r>
      <w:r w:rsidR="00E57EC9">
        <w:t xml:space="preserve">, </w:t>
      </w:r>
      <w:r w:rsidRPr="00034910">
        <w:t>plus exactement</w:t>
      </w:r>
      <w:r w:rsidR="00E57EC9">
        <w:t xml:space="preserve">, </w:t>
      </w:r>
      <w:r w:rsidRPr="00034910">
        <w:t>l</w:t>
      </w:r>
      <w:r w:rsidR="00E57EC9">
        <w:t>’</w:t>
      </w:r>
      <w:r w:rsidRPr="00034910">
        <w:t>anfractuosité ménagée entre des blocs superposés</w:t>
      </w:r>
      <w:r w:rsidR="00E57EC9">
        <w:t xml:space="preserve">, </w:t>
      </w:r>
      <w:r w:rsidRPr="00034910">
        <w:t>était assez spacieuse pour abriter voyageurs et véhicule</w:t>
      </w:r>
      <w:r w:rsidR="00E57EC9">
        <w:t>.</w:t>
      </w:r>
    </w:p>
    <w:p w14:paraId="2F2D13D3" w14:textId="77777777" w:rsidR="00E57EC9" w:rsidRDefault="00776CEA" w:rsidP="00E57EC9">
      <w:r w:rsidRPr="00034910">
        <w:t>Quelques pierres amoncelées à l</w:t>
      </w:r>
      <w:r w:rsidR="00E57EC9">
        <w:t>’</w:t>
      </w:r>
      <w:r w:rsidRPr="00034910">
        <w:t>entrée</w:t>
      </w:r>
      <w:r w:rsidR="00E57EC9">
        <w:t xml:space="preserve">, </w:t>
      </w:r>
      <w:r w:rsidRPr="00034910">
        <w:t>un feu allumé</w:t>
      </w:r>
      <w:r w:rsidR="00E57EC9">
        <w:t xml:space="preserve">, </w:t>
      </w:r>
      <w:r w:rsidRPr="00034910">
        <w:t>l</w:t>
      </w:r>
      <w:r w:rsidR="00E57EC9">
        <w:t>’</w:t>
      </w:r>
      <w:r w:rsidRPr="00034910">
        <w:t>on se trouva comme chez soi</w:t>
      </w:r>
      <w:r w:rsidR="00E57EC9">
        <w:t xml:space="preserve">. </w:t>
      </w:r>
      <w:r w:rsidRPr="00034910">
        <w:t>Puis un repas substantiel</w:t>
      </w:r>
      <w:r w:rsidR="00E57EC9">
        <w:t xml:space="preserve">, </w:t>
      </w:r>
      <w:r w:rsidRPr="00034910">
        <w:t>arrosé de quelques tasses de thé bouillant</w:t>
      </w:r>
      <w:r w:rsidR="00E57EC9">
        <w:t xml:space="preserve">, </w:t>
      </w:r>
      <w:r w:rsidRPr="00034910">
        <w:t>le tout emprunté aux prov</w:t>
      </w:r>
      <w:r w:rsidRPr="00034910">
        <w:t>i</w:t>
      </w:r>
      <w:r w:rsidRPr="00034910">
        <w:t xml:space="preserve">sions de </w:t>
      </w:r>
      <w:r w:rsidR="00E57EC9">
        <w:t>« </w:t>
      </w:r>
      <w:r w:rsidRPr="00034910">
        <w:t>réserve</w:t>
      </w:r>
      <w:r w:rsidR="00E57EC9">
        <w:t> »</w:t>
      </w:r>
      <w:r w:rsidRPr="00034910">
        <w:t xml:space="preserve"> occupant un compartiment de la voiture</w:t>
      </w:r>
      <w:r w:rsidR="00E57EC9">
        <w:t xml:space="preserve">, </w:t>
      </w:r>
      <w:r w:rsidRPr="00034910">
        <w:t>acheva de mettre la petite troupe en heureuse disposition</w:t>
      </w:r>
      <w:r w:rsidR="00E57EC9">
        <w:t>.</w:t>
      </w:r>
    </w:p>
    <w:p w14:paraId="10FE27E8" w14:textId="33C52B01" w:rsidR="00E57EC9" w:rsidRDefault="00776CEA" w:rsidP="00E57EC9">
      <w:proofErr w:type="spellStart"/>
      <w:r w:rsidRPr="00034910">
        <w:t>Fleuriane</w:t>
      </w:r>
      <w:proofErr w:type="spellEnd"/>
      <w:r w:rsidRPr="00034910">
        <w:t xml:space="preserve"> et </w:t>
      </w:r>
      <w:r w:rsidR="00E57EC9">
        <w:t>M</w:t>
      </w:r>
      <w:r w:rsidR="00E57EC9" w:rsidRPr="00E57EC9">
        <w:rPr>
          <w:vertAlign w:val="superscript"/>
        </w:rPr>
        <w:t>me</w:t>
      </w:r>
      <w:r w:rsidR="00E57EC9">
        <w:t> </w:t>
      </w:r>
      <w:proofErr w:type="spellStart"/>
      <w:r w:rsidRPr="00034910">
        <w:t>Patorne</w:t>
      </w:r>
      <w:proofErr w:type="spellEnd"/>
      <w:r w:rsidR="00E57EC9">
        <w:t xml:space="preserve">, </w:t>
      </w:r>
      <w:r w:rsidRPr="00034910">
        <w:t>toujours assombrie par ses r</w:t>
      </w:r>
      <w:r w:rsidRPr="00034910">
        <w:t>e</w:t>
      </w:r>
      <w:r w:rsidRPr="00034910">
        <w:t>grets</w:t>
      </w:r>
      <w:r w:rsidR="00E57EC9">
        <w:t xml:space="preserve">, </w:t>
      </w:r>
      <w:r w:rsidRPr="00034910">
        <w:t>prirent place à l</w:t>
      </w:r>
      <w:r w:rsidR="00E57EC9">
        <w:t>’</w:t>
      </w:r>
      <w:r w:rsidRPr="00034910">
        <w:t>intérieur de l</w:t>
      </w:r>
      <w:r w:rsidR="00E57EC9">
        <w:t>’</w:t>
      </w:r>
      <w:r w:rsidRPr="00034910">
        <w:t>automobile qui pouvait pa</w:t>
      </w:r>
      <w:r w:rsidRPr="00034910">
        <w:t>s</w:t>
      </w:r>
      <w:r w:rsidRPr="00034910">
        <w:t>ser pour une chambre à coucher assez agréable</w:t>
      </w:r>
      <w:r w:rsidR="00E57EC9">
        <w:t>.</w:t>
      </w:r>
    </w:p>
    <w:p w14:paraId="1D3E1D90" w14:textId="72628B71" w:rsidR="00E57EC9" w:rsidRDefault="00E57EC9" w:rsidP="00E57EC9">
      <w:r>
        <w:t>M. </w:t>
      </w:r>
      <w:r w:rsidR="00776CEA" w:rsidRPr="00034910">
        <w:t>Defrance</w:t>
      </w:r>
      <w:r>
        <w:t xml:space="preserve">, </w:t>
      </w:r>
      <w:r w:rsidR="00776CEA" w:rsidRPr="00034910">
        <w:t xml:space="preserve">Dick </w:t>
      </w:r>
      <w:proofErr w:type="spellStart"/>
      <w:r w:rsidR="00776CEA" w:rsidRPr="00034910">
        <w:t>Fann</w:t>
      </w:r>
      <w:proofErr w:type="spellEnd"/>
      <w:r w:rsidR="00776CEA" w:rsidRPr="00034910">
        <w:t xml:space="preserve"> et Jean </w:t>
      </w:r>
      <w:proofErr w:type="spellStart"/>
      <w:r w:rsidR="00776CEA" w:rsidRPr="00034910">
        <w:t>Brot</w:t>
      </w:r>
      <w:proofErr w:type="spellEnd"/>
      <w:r w:rsidR="00776CEA" w:rsidRPr="00034910">
        <w:t xml:space="preserve"> s</w:t>
      </w:r>
      <w:r>
        <w:t>’</w:t>
      </w:r>
      <w:r w:rsidR="00776CEA" w:rsidRPr="00034910">
        <w:t>enveloppèrent de fourrures et s</w:t>
      </w:r>
      <w:r>
        <w:t>’</w:t>
      </w:r>
      <w:r w:rsidR="00776CEA" w:rsidRPr="00034910">
        <w:t>étendirent tout simplement sur le sol</w:t>
      </w:r>
      <w:r>
        <w:t>.</w:t>
      </w:r>
    </w:p>
    <w:p w14:paraId="00DDF7FE" w14:textId="77777777" w:rsidR="00E57EC9" w:rsidRDefault="00776CEA" w:rsidP="00E57EC9">
      <w:r w:rsidRPr="00034910">
        <w:t>Un fracas d</w:t>
      </w:r>
      <w:r w:rsidR="00E57EC9">
        <w:t>’</w:t>
      </w:r>
      <w:r w:rsidRPr="00034910">
        <w:t>éboulement les tira de leur sommeil</w:t>
      </w:r>
      <w:r w:rsidR="00E57EC9">
        <w:t xml:space="preserve">. </w:t>
      </w:r>
      <w:r w:rsidRPr="00034910">
        <w:t>L</w:t>
      </w:r>
      <w:r w:rsidR="00E57EC9">
        <w:t>’</w:t>
      </w:r>
      <w:r w:rsidRPr="00034910">
        <w:t>une des pierres obturant l</w:t>
      </w:r>
      <w:r w:rsidR="00E57EC9">
        <w:t>’</w:t>
      </w:r>
      <w:r w:rsidRPr="00034910">
        <w:t>entrée venait de rouler au bas de la barricade improvisée</w:t>
      </w:r>
      <w:r w:rsidR="00E57EC9">
        <w:t>.</w:t>
      </w:r>
    </w:p>
    <w:p w14:paraId="5B81E52E" w14:textId="77777777" w:rsidR="00E57EC9" w:rsidRDefault="00E57EC9" w:rsidP="00E57EC9">
      <w:r>
        <w:t>— </w:t>
      </w:r>
      <w:r w:rsidR="00776CEA" w:rsidRPr="00034910">
        <w:t>Qu</w:t>
      </w:r>
      <w:r>
        <w:t>’</w:t>
      </w:r>
      <w:r w:rsidR="00776CEA" w:rsidRPr="00034910">
        <w:t>est-ce</w:t>
      </w:r>
      <w:r>
        <w:t> ?</w:t>
      </w:r>
    </w:p>
    <w:p w14:paraId="7DC5B565" w14:textId="77777777" w:rsidR="00E57EC9" w:rsidRDefault="00776CEA" w:rsidP="00E57EC9">
      <w:r w:rsidRPr="00034910">
        <w:lastRenderedPageBreak/>
        <w:t>C</w:t>
      </w:r>
      <w:r w:rsidR="00E57EC9">
        <w:t>’</w:t>
      </w:r>
      <w:r w:rsidRPr="00034910">
        <w:t>est Dick qui a prononcé ces mots</w:t>
      </w:r>
      <w:r w:rsidR="00E57EC9">
        <w:t>.</w:t>
      </w:r>
    </w:p>
    <w:p w14:paraId="619D8D64" w14:textId="77777777" w:rsidR="00E57EC9" w:rsidRDefault="00E57EC9" w:rsidP="00E57EC9">
      <w:r>
        <w:t>— </w:t>
      </w:r>
      <w:r w:rsidR="00776CEA" w:rsidRPr="00034910">
        <w:t>Bon</w:t>
      </w:r>
      <w:r>
        <w:t xml:space="preserve"> ! </w:t>
      </w:r>
      <w:r w:rsidR="00776CEA" w:rsidRPr="00034910">
        <w:t>patron</w:t>
      </w:r>
      <w:r>
        <w:t xml:space="preserve">, </w:t>
      </w:r>
      <w:r w:rsidR="00776CEA" w:rsidRPr="00034910">
        <w:t>c</w:t>
      </w:r>
      <w:r>
        <w:t>’</w:t>
      </w:r>
      <w:r w:rsidR="00776CEA" w:rsidRPr="00034910">
        <w:t>est le réveille-matin</w:t>
      </w:r>
      <w:r>
        <w:t xml:space="preserve">. </w:t>
      </w:r>
      <w:r w:rsidR="00776CEA" w:rsidRPr="00034910">
        <w:t>Il fait jour</w:t>
      </w:r>
      <w:r>
        <w:t xml:space="preserve">, </w:t>
      </w:r>
      <w:r w:rsidR="00776CEA" w:rsidRPr="00034910">
        <w:t>riposte Jean</w:t>
      </w:r>
      <w:r>
        <w:t>.</w:t>
      </w:r>
    </w:p>
    <w:p w14:paraId="3FF44875" w14:textId="77777777" w:rsidR="00E57EC9" w:rsidRDefault="00776CEA" w:rsidP="00E57EC9">
      <w:r w:rsidRPr="00034910">
        <w:t>En effet</w:t>
      </w:r>
      <w:r w:rsidR="00E57EC9">
        <w:t xml:space="preserve">, </w:t>
      </w:r>
      <w:r w:rsidRPr="00034910">
        <w:t>la lumière filtre entre les blocs de fermeture</w:t>
      </w:r>
      <w:r w:rsidR="00E57EC9">
        <w:t>.</w:t>
      </w:r>
    </w:p>
    <w:p w14:paraId="3CBE8502" w14:textId="77777777" w:rsidR="00E57EC9" w:rsidRDefault="00E57EC9" w:rsidP="00E57EC9">
      <w:r>
        <w:t>— </w:t>
      </w:r>
      <w:r w:rsidR="00776CEA" w:rsidRPr="00034910">
        <w:t>Mais voyez donc cette pierre</w:t>
      </w:r>
      <w:r>
        <w:t xml:space="preserve">, </w:t>
      </w:r>
      <w:r w:rsidR="00776CEA" w:rsidRPr="00034910">
        <w:t>elle remue toute seule</w:t>
      </w:r>
      <w:r>
        <w:t>.</w:t>
      </w:r>
    </w:p>
    <w:p w14:paraId="759FDB01" w14:textId="77777777" w:rsidR="00E57EC9" w:rsidRDefault="00E57EC9" w:rsidP="00E57EC9">
      <w:r>
        <w:t>— </w:t>
      </w:r>
      <w:r w:rsidR="00776CEA" w:rsidRPr="00034910">
        <w:t>Que signifie cela</w:t>
      </w:r>
      <w:r>
        <w:t> ?</w:t>
      </w:r>
    </w:p>
    <w:p w14:paraId="22D6FA6E" w14:textId="77777777" w:rsidR="00E57EC9" w:rsidRDefault="00776CEA" w:rsidP="00E57EC9">
      <w:r w:rsidRPr="00034910">
        <w:t>Un vacarme coupe la phrase</w:t>
      </w:r>
      <w:r w:rsidR="00E57EC9">
        <w:t xml:space="preserve">. </w:t>
      </w:r>
      <w:r w:rsidRPr="00034910">
        <w:t>Le bloc</w:t>
      </w:r>
      <w:r w:rsidR="00E57EC9">
        <w:t xml:space="preserve">, </w:t>
      </w:r>
      <w:r w:rsidRPr="00034910">
        <w:t>dont l</w:t>
      </w:r>
      <w:r w:rsidR="00E57EC9">
        <w:t>’</w:t>
      </w:r>
      <w:r w:rsidRPr="00034910">
        <w:t>équilibre a été rompu</w:t>
      </w:r>
      <w:r w:rsidR="00E57EC9">
        <w:t xml:space="preserve">, </w:t>
      </w:r>
      <w:r w:rsidRPr="00034910">
        <w:t>tombe</w:t>
      </w:r>
      <w:r w:rsidR="00E57EC9">
        <w:t xml:space="preserve">, </w:t>
      </w:r>
      <w:r w:rsidRPr="00034910">
        <w:t>découpant une lucarne irrégulière dans la barr</w:t>
      </w:r>
      <w:r w:rsidRPr="00034910">
        <w:t>i</w:t>
      </w:r>
      <w:r w:rsidRPr="00034910">
        <w:t>cade</w:t>
      </w:r>
      <w:r w:rsidR="00E57EC9">
        <w:t xml:space="preserve">, </w:t>
      </w:r>
      <w:r w:rsidRPr="00034910">
        <w:t>et à l</w:t>
      </w:r>
      <w:r w:rsidR="00E57EC9">
        <w:t>’</w:t>
      </w:r>
      <w:r w:rsidRPr="00034910">
        <w:t>ouverture ainsi produite</w:t>
      </w:r>
      <w:r w:rsidR="00E57EC9">
        <w:t xml:space="preserve">, </w:t>
      </w:r>
      <w:r w:rsidRPr="00034910">
        <w:t>paraît une tête énorme</w:t>
      </w:r>
      <w:r w:rsidR="00E57EC9">
        <w:t xml:space="preserve">, </w:t>
      </w:r>
      <w:r w:rsidRPr="00034910">
        <w:t>velue</w:t>
      </w:r>
      <w:r w:rsidR="00E57EC9">
        <w:t xml:space="preserve">, </w:t>
      </w:r>
      <w:r w:rsidRPr="00034910">
        <w:t>où brillent des yeux féroces</w:t>
      </w:r>
      <w:r w:rsidR="00E57EC9">
        <w:t>.</w:t>
      </w:r>
    </w:p>
    <w:p w14:paraId="643B72C2" w14:textId="2A96EEFC" w:rsidR="00E57EC9" w:rsidRDefault="00E57EC9" w:rsidP="00E57EC9">
      <w:r>
        <w:t>— </w:t>
      </w:r>
      <w:r w:rsidR="00776CEA" w:rsidRPr="00034910">
        <w:t>Un ours blanc</w:t>
      </w:r>
      <w:r>
        <w:t xml:space="preserve"> ! </w:t>
      </w:r>
      <w:r w:rsidR="00776CEA" w:rsidRPr="00034910">
        <w:t xml:space="preserve">clame </w:t>
      </w:r>
      <w:r>
        <w:t>M. </w:t>
      </w:r>
      <w:r w:rsidR="00776CEA" w:rsidRPr="00034910">
        <w:t>Defrance</w:t>
      </w:r>
      <w:r>
        <w:t>.</w:t>
      </w:r>
    </w:p>
    <w:p w14:paraId="59936C2B" w14:textId="77777777" w:rsidR="00E57EC9" w:rsidRDefault="00776CEA" w:rsidP="00E57EC9">
      <w:r w:rsidRPr="00034910">
        <w:t>Dans l</w:t>
      </w:r>
      <w:r w:rsidR="00E57EC9">
        <w:t>’</w:t>
      </w:r>
      <w:r w:rsidRPr="00034910">
        <w:t>automobile deux voix répètent</w:t>
      </w:r>
      <w:r w:rsidR="00E57EC9">
        <w:t> :</w:t>
      </w:r>
    </w:p>
    <w:p w14:paraId="11818038" w14:textId="77777777" w:rsidR="00E57EC9" w:rsidRDefault="00E57EC9" w:rsidP="00E57EC9">
      <w:r>
        <w:t>— </w:t>
      </w:r>
      <w:r w:rsidR="00776CEA" w:rsidRPr="00034910">
        <w:t>Un ours blanc</w:t>
      </w:r>
      <w:r>
        <w:t> !</w:t>
      </w:r>
    </w:p>
    <w:p w14:paraId="6D7004D4" w14:textId="77777777" w:rsidR="00E57EC9" w:rsidRDefault="00776CEA" w:rsidP="00E57EC9">
      <w:proofErr w:type="spellStart"/>
      <w:r w:rsidRPr="00034910">
        <w:t>Fleuriane</w:t>
      </w:r>
      <w:proofErr w:type="spellEnd"/>
      <w:r w:rsidRPr="00034910">
        <w:t xml:space="preserve"> et sa compagne se sont aussi éveillées</w:t>
      </w:r>
      <w:r w:rsidR="00E57EC9">
        <w:t xml:space="preserve">. </w:t>
      </w:r>
      <w:r w:rsidRPr="00034910">
        <w:t>Comme leurs amis</w:t>
      </w:r>
      <w:r w:rsidR="00E57EC9">
        <w:t xml:space="preserve">, </w:t>
      </w:r>
      <w:r w:rsidRPr="00034910">
        <w:t>elles voient le redoutable visiteur</w:t>
      </w:r>
      <w:r w:rsidR="00E57EC9">
        <w:t xml:space="preserve">. </w:t>
      </w:r>
      <w:r w:rsidRPr="00034910">
        <w:t>Mais déjà</w:t>
      </w:r>
      <w:r w:rsidR="00E57EC9">
        <w:t xml:space="preserve">, </w:t>
      </w:r>
      <w:r w:rsidRPr="00034910">
        <w:t>le d</w:t>
      </w:r>
      <w:r w:rsidRPr="00034910">
        <w:t>é</w:t>
      </w:r>
      <w:r w:rsidRPr="00034910">
        <w:t>tective s</w:t>
      </w:r>
      <w:r w:rsidR="00E57EC9">
        <w:t>’</w:t>
      </w:r>
      <w:r w:rsidRPr="00034910">
        <w:t>est précipité en avant</w:t>
      </w:r>
      <w:r w:rsidR="00E57EC9">
        <w:t>.</w:t>
      </w:r>
    </w:p>
    <w:p w14:paraId="3ACE930E" w14:textId="77777777" w:rsidR="00E57EC9" w:rsidRDefault="00776CEA" w:rsidP="00E57EC9">
      <w:r w:rsidRPr="00034910">
        <w:t>Sa main brandit son revolver</w:t>
      </w:r>
      <w:r w:rsidR="00E57EC9">
        <w:t xml:space="preserve">. </w:t>
      </w:r>
      <w:r w:rsidRPr="00034910">
        <w:t>À bout portant</w:t>
      </w:r>
      <w:r w:rsidR="00E57EC9">
        <w:t xml:space="preserve">, </w:t>
      </w:r>
      <w:r w:rsidRPr="00034910">
        <w:t>il fait feu par deux fois sur la féroce apparition</w:t>
      </w:r>
      <w:r w:rsidR="00E57EC9">
        <w:t xml:space="preserve">. </w:t>
      </w:r>
      <w:r w:rsidRPr="00034910">
        <w:t>Un grognement d</w:t>
      </w:r>
      <w:r w:rsidR="00E57EC9">
        <w:t>’</w:t>
      </w:r>
      <w:r w:rsidRPr="00034910">
        <w:t>agonie r</w:t>
      </w:r>
      <w:r w:rsidRPr="00034910">
        <w:t>é</w:t>
      </w:r>
      <w:r w:rsidRPr="00034910">
        <w:t>pond aux détonations</w:t>
      </w:r>
      <w:r w:rsidR="00E57EC9">
        <w:t xml:space="preserve">. </w:t>
      </w:r>
      <w:r w:rsidRPr="00034910">
        <w:t>La tête velue disparaît</w:t>
      </w:r>
      <w:r w:rsidR="00E57EC9">
        <w:t>.</w:t>
      </w:r>
    </w:p>
    <w:p w14:paraId="02B8B0FB" w14:textId="77777777" w:rsidR="00E57EC9" w:rsidRDefault="00776CEA" w:rsidP="00E57EC9">
      <w:r w:rsidRPr="00034910">
        <w:t xml:space="preserve">Jean </w:t>
      </w:r>
      <w:proofErr w:type="spellStart"/>
      <w:r w:rsidRPr="00034910">
        <w:t>Brot</w:t>
      </w:r>
      <w:proofErr w:type="spellEnd"/>
      <w:r w:rsidR="00E57EC9">
        <w:t xml:space="preserve">, </w:t>
      </w:r>
      <w:r w:rsidRPr="00034910">
        <w:t>qui s</w:t>
      </w:r>
      <w:r w:rsidR="00E57EC9">
        <w:t>’</w:t>
      </w:r>
      <w:r w:rsidRPr="00034910">
        <w:t>est rué vers l</w:t>
      </w:r>
      <w:r w:rsidR="00E57EC9">
        <w:t>’</w:t>
      </w:r>
      <w:r w:rsidRPr="00034910">
        <w:t>ouverture et regarde au d</w:t>
      </w:r>
      <w:r w:rsidRPr="00034910">
        <w:t>e</w:t>
      </w:r>
      <w:r w:rsidRPr="00034910">
        <w:t>hors</w:t>
      </w:r>
      <w:r w:rsidR="00E57EC9">
        <w:t xml:space="preserve">, </w:t>
      </w:r>
      <w:r w:rsidRPr="00034910">
        <w:t>clame d</w:t>
      </w:r>
      <w:r w:rsidR="00E57EC9">
        <w:t>’</w:t>
      </w:r>
      <w:r w:rsidRPr="00034910">
        <w:t>une voix triomphante</w:t>
      </w:r>
      <w:r w:rsidR="00E57EC9">
        <w:t> :</w:t>
      </w:r>
    </w:p>
    <w:p w14:paraId="42141B80" w14:textId="77777777" w:rsidR="00E57EC9" w:rsidRDefault="00E57EC9" w:rsidP="00E57EC9">
      <w:r>
        <w:t>— </w:t>
      </w:r>
      <w:r w:rsidR="00776CEA" w:rsidRPr="00034910">
        <w:t>Il a son compte</w:t>
      </w:r>
      <w:r>
        <w:t xml:space="preserve">… </w:t>
      </w:r>
      <w:r w:rsidR="00776CEA" w:rsidRPr="00034910">
        <w:t>La tête fracassée</w:t>
      </w:r>
      <w:r>
        <w:t xml:space="preserve">… </w:t>
      </w:r>
      <w:r w:rsidR="00776CEA" w:rsidRPr="00034910">
        <w:t>Voilà</w:t>
      </w:r>
      <w:r>
        <w:t xml:space="preserve">, </w:t>
      </w:r>
      <w:r w:rsidR="00776CEA" w:rsidRPr="00034910">
        <w:t>gentleman ours</w:t>
      </w:r>
      <w:r>
        <w:t xml:space="preserve">, </w:t>
      </w:r>
      <w:r w:rsidR="00776CEA" w:rsidRPr="00034910">
        <w:t>ce que mérite une visite indiscrète</w:t>
      </w:r>
      <w:r>
        <w:t>.</w:t>
      </w:r>
    </w:p>
    <w:p w14:paraId="13910033" w14:textId="77777777" w:rsidR="00E57EC9" w:rsidRDefault="00776CEA" w:rsidP="00E57EC9">
      <w:r w:rsidRPr="00034910">
        <w:t>Mais il s</w:t>
      </w:r>
      <w:r w:rsidR="00E57EC9">
        <w:t>’</w:t>
      </w:r>
      <w:r w:rsidRPr="00034910">
        <w:t>interrompt brusquement</w:t>
      </w:r>
      <w:r w:rsidR="00E57EC9">
        <w:t>.</w:t>
      </w:r>
    </w:p>
    <w:p w14:paraId="2E7287A7" w14:textId="77777777" w:rsidR="00CB4014" w:rsidRDefault="00CB4014" w:rsidP="00CB4014">
      <w:pPr>
        <w:pStyle w:val="Centrsolidaire"/>
      </w:pPr>
      <w:r w:rsidRPr="00E57EC9">
        <w:rPr>
          <w:noProof/>
        </w:rPr>
        <w:lastRenderedPageBreak/>
        <w:drawing>
          <wp:inline distT="0" distB="0" distL="0" distR="0" wp14:anchorId="56634444" wp14:editId="1A55CABE">
            <wp:extent cx="5756910" cy="6344920"/>
            <wp:effectExtent l="0" t="0" r="0" b="0"/>
            <wp:docPr id="62" name="Image 41" descr="Une image contenant croquis, peinture, art, noir et blanc&#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 41" descr="Une image contenant croquis, peinture, art, noir et blanc&#10;&#10;Le contenu généré par l’IA peut être incorrec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56910" cy="6344920"/>
                    </a:xfrm>
                    <a:prstGeom prst="rect">
                      <a:avLst/>
                    </a:prstGeom>
                    <a:noFill/>
                    <a:ln>
                      <a:noFill/>
                    </a:ln>
                  </pic:spPr>
                </pic:pic>
              </a:graphicData>
            </a:graphic>
          </wp:inline>
        </w:drawing>
      </w:r>
    </w:p>
    <w:p w14:paraId="7ACAEFED" w14:textId="77777777" w:rsidR="00CB4014" w:rsidRDefault="00CB4014" w:rsidP="00CB4014">
      <w:pPr>
        <w:pStyle w:val="Centr14pt"/>
      </w:pPr>
      <w:r w:rsidRPr="00E57EC9">
        <w:t>À bout portant</w:t>
      </w:r>
      <w:r>
        <w:t xml:space="preserve">, </w:t>
      </w:r>
      <w:r w:rsidRPr="00E57EC9">
        <w:t>il fait feu par deux fois</w:t>
      </w:r>
      <w:r>
        <w:t>.</w:t>
      </w:r>
    </w:p>
    <w:p w14:paraId="624579EB" w14:textId="77777777" w:rsidR="00E57EC9" w:rsidRDefault="00776CEA" w:rsidP="00E57EC9">
      <w:r w:rsidRPr="00034910">
        <w:t>Ses traits expriment la stupéfaction</w:t>
      </w:r>
      <w:r w:rsidR="00E57EC9">
        <w:t xml:space="preserve">, </w:t>
      </w:r>
      <w:r w:rsidRPr="00034910">
        <w:t>et d</w:t>
      </w:r>
      <w:r w:rsidR="00E57EC9">
        <w:t>’</w:t>
      </w:r>
      <w:r w:rsidRPr="00034910">
        <w:t>une voix étra</w:t>
      </w:r>
      <w:r w:rsidRPr="00034910">
        <w:t>n</w:t>
      </w:r>
      <w:r w:rsidRPr="00034910">
        <w:t>glée</w:t>
      </w:r>
      <w:r w:rsidR="00E57EC9">
        <w:t xml:space="preserve">, </w:t>
      </w:r>
      <w:r w:rsidRPr="00034910">
        <w:t>il murmure</w:t>
      </w:r>
      <w:r w:rsidR="00E57EC9">
        <w:t> :</w:t>
      </w:r>
    </w:p>
    <w:p w14:paraId="5B814E4B" w14:textId="77777777" w:rsidR="00E57EC9" w:rsidRDefault="00E57EC9" w:rsidP="00E57EC9">
      <w:r>
        <w:t>— </w:t>
      </w:r>
      <w:r w:rsidR="00776CEA" w:rsidRPr="00034910">
        <w:t>Ah bien</w:t>
      </w:r>
      <w:r>
        <w:t xml:space="preserve"> ! </w:t>
      </w:r>
      <w:r w:rsidR="00776CEA" w:rsidRPr="00034910">
        <w:t>Ah bien</w:t>
      </w:r>
      <w:r>
        <w:t xml:space="preserve"> ! </w:t>
      </w:r>
      <w:r w:rsidR="00776CEA" w:rsidRPr="00034910">
        <w:t>Alors c</w:t>
      </w:r>
      <w:r>
        <w:t>’</w:t>
      </w:r>
      <w:r w:rsidR="00776CEA" w:rsidRPr="00034910">
        <w:t>est l</w:t>
      </w:r>
      <w:r>
        <w:t>’</w:t>
      </w:r>
      <w:r w:rsidR="00776CEA" w:rsidRPr="00034910">
        <w:t>averse</w:t>
      </w:r>
      <w:r>
        <w:t>.</w:t>
      </w:r>
    </w:p>
    <w:p w14:paraId="06F7DAF0" w14:textId="77777777" w:rsidR="00E57EC9" w:rsidRDefault="00E57EC9" w:rsidP="00E57EC9">
      <w:r>
        <w:t>— </w:t>
      </w:r>
      <w:r w:rsidR="00776CEA" w:rsidRPr="00034910">
        <w:t>Que veux-tu dire</w:t>
      </w:r>
      <w:r>
        <w:t xml:space="preserve"> ? </w:t>
      </w:r>
      <w:r w:rsidR="00776CEA" w:rsidRPr="00C002E9">
        <w:t xml:space="preserve">Il </w:t>
      </w:r>
      <w:r w:rsidR="00776CEA" w:rsidRPr="00034910">
        <w:t>hausse les épaules</w:t>
      </w:r>
      <w:r>
        <w:t>.</w:t>
      </w:r>
    </w:p>
    <w:p w14:paraId="1A665A55" w14:textId="77777777" w:rsidR="00E57EC9" w:rsidRDefault="00E57EC9" w:rsidP="00E57EC9">
      <w:r>
        <w:t>— </w:t>
      </w:r>
      <w:r w:rsidR="00776CEA" w:rsidRPr="00034910">
        <w:t>Regardez</w:t>
      </w:r>
      <w:r>
        <w:t>.</w:t>
      </w:r>
    </w:p>
    <w:p w14:paraId="2D72EFF4" w14:textId="77777777" w:rsidR="00E57EC9" w:rsidRDefault="00776CEA" w:rsidP="00E57EC9">
      <w:r w:rsidRPr="00034910">
        <w:lastRenderedPageBreak/>
        <w:t>Il y a dans l</w:t>
      </w:r>
      <w:r w:rsidR="00E57EC9">
        <w:t>’</w:t>
      </w:r>
      <w:r w:rsidRPr="00034910">
        <w:t>accent du gamin</w:t>
      </w:r>
      <w:r w:rsidR="00E57EC9">
        <w:t xml:space="preserve">, </w:t>
      </w:r>
      <w:r w:rsidRPr="00034910">
        <w:t>une telle expression d</w:t>
      </w:r>
      <w:r w:rsidR="00E57EC9">
        <w:t>’</w:t>
      </w:r>
      <w:r w:rsidRPr="00034910">
        <w:t xml:space="preserve">anxiété que </w:t>
      </w:r>
      <w:proofErr w:type="spellStart"/>
      <w:r w:rsidRPr="00034910">
        <w:t>Fleuriane</w:t>
      </w:r>
      <w:proofErr w:type="spellEnd"/>
      <w:r w:rsidRPr="00034910">
        <w:t xml:space="preserve"> elle-même quitte l</w:t>
      </w:r>
      <w:r w:rsidR="00E57EC9">
        <w:t>’</w:t>
      </w:r>
      <w:r w:rsidRPr="00034910">
        <w:t>abri de l</w:t>
      </w:r>
      <w:r w:rsidR="00E57EC9">
        <w:t>’</w:t>
      </w:r>
      <w:r w:rsidRPr="00034910">
        <w:t>automobile</w:t>
      </w:r>
      <w:r w:rsidR="00E57EC9">
        <w:t xml:space="preserve">, </w:t>
      </w:r>
      <w:r w:rsidRPr="00034910">
        <w:t>pour se porter vers la brèche</w:t>
      </w:r>
      <w:r w:rsidR="00E57EC9">
        <w:t xml:space="preserve">, </w:t>
      </w:r>
      <w:r w:rsidRPr="00034910">
        <w:t>où déjà ses compagnons sont penchés</w:t>
      </w:r>
      <w:r w:rsidR="00E57EC9">
        <w:t>.</w:t>
      </w:r>
    </w:p>
    <w:p w14:paraId="292C8FA3" w14:textId="77777777" w:rsidR="00E57EC9" w:rsidRDefault="00776CEA" w:rsidP="00E57EC9">
      <w:r w:rsidRPr="00034910">
        <w:t>Ah</w:t>
      </w:r>
      <w:r w:rsidR="00E57EC9">
        <w:t xml:space="preserve"> ! </w:t>
      </w:r>
      <w:r w:rsidRPr="00034910">
        <w:t>un coup d</w:t>
      </w:r>
      <w:r w:rsidR="00E57EC9">
        <w:t>’</w:t>
      </w:r>
      <w:r w:rsidRPr="00034910">
        <w:t>œil suffit à leur faire partager le malaise du jeune garçon</w:t>
      </w:r>
      <w:r w:rsidR="00E57EC9">
        <w:t>.</w:t>
      </w:r>
    </w:p>
    <w:p w14:paraId="6976CAFB" w14:textId="77777777" w:rsidR="00E57EC9" w:rsidRDefault="00776CEA" w:rsidP="00E57EC9">
      <w:r w:rsidRPr="00034910">
        <w:t>À quelques pas</w:t>
      </w:r>
      <w:r w:rsidR="00E57EC9">
        <w:t xml:space="preserve">, </w:t>
      </w:r>
      <w:r w:rsidRPr="00034910">
        <w:t>l</w:t>
      </w:r>
      <w:r w:rsidR="00E57EC9">
        <w:t>’</w:t>
      </w:r>
      <w:r w:rsidRPr="00034910">
        <w:t>ours</w:t>
      </w:r>
      <w:r w:rsidR="00E57EC9">
        <w:t xml:space="preserve">, </w:t>
      </w:r>
      <w:r w:rsidRPr="00034910">
        <w:t>blessé par Dick</w:t>
      </w:r>
      <w:r w:rsidR="00E57EC9">
        <w:t xml:space="preserve">, </w:t>
      </w:r>
      <w:r w:rsidRPr="00034910">
        <w:t>se roule convuls</w:t>
      </w:r>
      <w:r w:rsidRPr="00034910">
        <w:t>i</w:t>
      </w:r>
      <w:r w:rsidRPr="00034910">
        <w:t>vement sur la neige</w:t>
      </w:r>
      <w:r w:rsidR="00E57EC9">
        <w:t xml:space="preserve">, </w:t>
      </w:r>
      <w:r w:rsidRPr="00034910">
        <w:t>qui autour de lui se transforme en boue sanglante</w:t>
      </w:r>
      <w:r w:rsidR="00E57EC9">
        <w:t>.</w:t>
      </w:r>
    </w:p>
    <w:p w14:paraId="3613D792" w14:textId="77777777" w:rsidR="00E57EC9" w:rsidRDefault="00776CEA" w:rsidP="00E57EC9">
      <w:r w:rsidRPr="00034910">
        <w:t>Mais le terrible plantigrade n</w:t>
      </w:r>
      <w:r w:rsidR="00E57EC9">
        <w:t>’</w:t>
      </w:r>
      <w:r w:rsidRPr="00034910">
        <w:t>est pas seul</w:t>
      </w:r>
      <w:r w:rsidR="00E57EC9">
        <w:t xml:space="preserve">. </w:t>
      </w:r>
      <w:r w:rsidRPr="00034910">
        <w:t>Dans la plaine exiguë</w:t>
      </w:r>
      <w:r w:rsidR="00E57EC9">
        <w:t xml:space="preserve">, </w:t>
      </w:r>
      <w:r w:rsidRPr="00034910">
        <w:t>encadrée par des falaises de faible hauteur</w:t>
      </w:r>
      <w:r w:rsidR="00E57EC9">
        <w:t xml:space="preserve">, </w:t>
      </w:r>
      <w:r w:rsidRPr="00034910">
        <w:t>et dont le rayon visuel peut embrasser les deux tiers</w:t>
      </w:r>
      <w:r w:rsidR="00E57EC9">
        <w:t xml:space="preserve">, </w:t>
      </w:r>
      <w:r w:rsidRPr="00034910">
        <w:t>une douzaine d</w:t>
      </w:r>
      <w:r w:rsidR="00E57EC9">
        <w:t>’</w:t>
      </w:r>
      <w:r w:rsidRPr="00034910">
        <w:t>ours blancs sont éparpillés</w:t>
      </w:r>
      <w:r w:rsidR="00E57EC9">
        <w:t>.</w:t>
      </w:r>
    </w:p>
    <w:p w14:paraId="212A3C42" w14:textId="77777777" w:rsidR="00E57EC9" w:rsidRDefault="00776CEA" w:rsidP="00E57EC9">
      <w:r w:rsidRPr="00034910">
        <w:t>À distance</w:t>
      </w:r>
      <w:r w:rsidR="00E57EC9">
        <w:t xml:space="preserve">, </w:t>
      </w:r>
      <w:r w:rsidRPr="00034910">
        <w:t>on ne peut raisonnablement espérer tuer ces animaux robustes</w:t>
      </w:r>
      <w:r w:rsidR="00E57EC9">
        <w:t xml:space="preserve">. </w:t>
      </w:r>
      <w:r w:rsidRPr="00034910">
        <w:t>La première victoire est due uniquement à ce que l</w:t>
      </w:r>
      <w:r w:rsidR="00E57EC9">
        <w:t>’</w:t>
      </w:r>
      <w:r w:rsidRPr="00034910">
        <w:t>ennemi se trouvait à longueur de bras du tireur</w:t>
      </w:r>
      <w:r w:rsidR="00E57EC9">
        <w:t>.</w:t>
      </w:r>
    </w:p>
    <w:p w14:paraId="4DDDF503" w14:textId="77777777" w:rsidR="00E57EC9" w:rsidRDefault="00776CEA" w:rsidP="00E57EC9">
      <w:r w:rsidRPr="00034910">
        <w:t>Et une conclusion s</w:t>
      </w:r>
      <w:r w:rsidR="00E57EC9">
        <w:t>’</w:t>
      </w:r>
      <w:r w:rsidRPr="00034910">
        <w:t>impose</w:t>
      </w:r>
      <w:r w:rsidR="00E57EC9">
        <w:t xml:space="preserve">. </w:t>
      </w:r>
      <w:r w:rsidRPr="00034910">
        <w:t>Les voyageurs sont bloqués</w:t>
      </w:r>
      <w:r w:rsidR="00E57EC9">
        <w:t>.</w:t>
      </w:r>
    </w:p>
    <w:p w14:paraId="3633E0F5" w14:textId="77777777" w:rsidR="00E57EC9" w:rsidRDefault="00776CEA" w:rsidP="00E57EC9">
      <w:r w:rsidRPr="00034910">
        <w:t>Ils ne sauraient se méprendre à la tactique des carnassiers</w:t>
      </w:r>
      <w:r w:rsidR="00E57EC9">
        <w:t xml:space="preserve">. </w:t>
      </w:r>
      <w:r w:rsidRPr="00034910">
        <w:t>Ceux-ci placés entre l</w:t>
      </w:r>
      <w:r w:rsidR="00E57EC9">
        <w:t>’</w:t>
      </w:r>
      <w:r w:rsidRPr="00034910">
        <w:t>anfractuosité protectrice et la fissure r</w:t>
      </w:r>
      <w:r w:rsidRPr="00034910">
        <w:t>o</w:t>
      </w:r>
      <w:r w:rsidRPr="00034910">
        <w:t>cheuse</w:t>
      </w:r>
      <w:r w:rsidR="00E57EC9">
        <w:t xml:space="preserve">, </w:t>
      </w:r>
      <w:r w:rsidRPr="00034910">
        <w:t>accès du cirque</w:t>
      </w:r>
      <w:r w:rsidR="00E57EC9">
        <w:t xml:space="preserve">, </w:t>
      </w:r>
      <w:r w:rsidRPr="00034910">
        <w:t>s</w:t>
      </w:r>
      <w:r w:rsidR="00E57EC9">
        <w:t>’</w:t>
      </w:r>
      <w:r w:rsidRPr="00034910">
        <w:t>opposent à toute évasion</w:t>
      </w:r>
      <w:r w:rsidR="00E57EC9">
        <w:t>.</w:t>
      </w:r>
    </w:p>
    <w:p w14:paraId="53FC90E1" w14:textId="77777777" w:rsidR="00E57EC9" w:rsidRDefault="00776CEA" w:rsidP="00E57EC9">
      <w:r w:rsidRPr="00034910">
        <w:t>Ah</w:t>
      </w:r>
      <w:r w:rsidR="00E57EC9">
        <w:t xml:space="preserve"> ! </w:t>
      </w:r>
      <w:r w:rsidRPr="00034910">
        <w:t>Si l</w:t>
      </w:r>
      <w:r w:rsidR="00E57EC9">
        <w:t>’</w:t>
      </w:r>
      <w:r w:rsidRPr="00034910">
        <w:t>on pouvait aller quérir du secours</w:t>
      </w:r>
      <w:r w:rsidR="00E57EC9">
        <w:t> !</w:t>
      </w:r>
    </w:p>
    <w:p w14:paraId="3DFCA7BF" w14:textId="77777777" w:rsidR="00E57EC9" w:rsidRDefault="00776CEA" w:rsidP="00E57EC9">
      <w:r w:rsidRPr="00034910">
        <w:t>Mais</w:t>
      </w:r>
      <w:r w:rsidR="00E57EC9">
        <w:t xml:space="preserve">, </w:t>
      </w:r>
      <w:r w:rsidRPr="00034910">
        <w:t>pour ce faire</w:t>
      </w:r>
      <w:r w:rsidR="00E57EC9">
        <w:t xml:space="preserve">, </w:t>
      </w:r>
      <w:r w:rsidRPr="00034910">
        <w:t>il serait indispensable de passer sur le corps des terribles animaux</w:t>
      </w:r>
      <w:r w:rsidR="00E57EC9">
        <w:t xml:space="preserve">. </w:t>
      </w:r>
      <w:r w:rsidRPr="00034910">
        <w:t>Sans être grand clerc</w:t>
      </w:r>
      <w:r w:rsidR="00E57EC9">
        <w:t xml:space="preserve">, </w:t>
      </w:r>
      <w:r w:rsidRPr="00034910">
        <w:t>il est permis d</w:t>
      </w:r>
      <w:r w:rsidR="00E57EC9">
        <w:t>’</w:t>
      </w:r>
      <w:r w:rsidRPr="00034910">
        <w:t>affirmer que le résultat de pareille rencontre ne serait pas à l</w:t>
      </w:r>
      <w:r w:rsidR="00E57EC9">
        <w:t>’</w:t>
      </w:r>
      <w:r w:rsidRPr="00034910">
        <w:t>avantage de l</w:t>
      </w:r>
      <w:r w:rsidR="00E57EC9">
        <w:t>’</w:t>
      </w:r>
      <w:r w:rsidRPr="00034910">
        <w:t>homme</w:t>
      </w:r>
      <w:r w:rsidR="00E57EC9">
        <w:t>.</w:t>
      </w:r>
    </w:p>
    <w:p w14:paraId="6BA163EE" w14:textId="77777777" w:rsidR="00E57EC9" w:rsidRDefault="00776CEA" w:rsidP="00E57EC9">
      <w:r w:rsidRPr="00034910">
        <w:t>De constater cela</w:t>
      </w:r>
      <w:r w:rsidR="00E57EC9">
        <w:t xml:space="preserve">, </w:t>
      </w:r>
      <w:r w:rsidRPr="00034910">
        <w:t>tous sont devenus graves</w:t>
      </w:r>
      <w:r w:rsidR="00E57EC9">
        <w:t>.</w:t>
      </w:r>
    </w:p>
    <w:p w14:paraId="398D4C20" w14:textId="7045ABA9" w:rsidR="00E57EC9" w:rsidRDefault="00776CEA" w:rsidP="00E57EC9">
      <w:r w:rsidRPr="00034910">
        <w:lastRenderedPageBreak/>
        <w:t xml:space="preserve">Dick </w:t>
      </w:r>
      <w:proofErr w:type="spellStart"/>
      <w:r w:rsidRPr="00034910">
        <w:t>Fann</w:t>
      </w:r>
      <w:proofErr w:type="spellEnd"/>
      <w:r w:rsidR="00E57EC9">
        <w:t>, M. </w:t>
      </w:r>
      <w:r w:rsidRPr="00034910">
        <w:t xml:space="preserve">Defrance fixent sur </w:t>
      </w:r>
      <w:proofErr w:type="spellStart"/>
      <w:r w:rsidRPr="00034910">
        <w:t>Fleuriane</w:t>
      </w:r>
      <w:proofErr w:type="spellEnd"/>
      <w:r w:rsidRPr="00034910">
        <w:t xml:space="preserve"> des regards a</w:t>
      </w:r>
      <w:r w:rsidRPr="00034910">
        <w:t>t</w:t>
      </w:r>
      <w:r w:rsidRPr="00034910">
        <w:t>tendris</w:t>
      </w:r>
      <w:r w:rsidR="00E57EC9">
        <w:t>.</w:t>
      </w:r>
    </w:p>
    <w:p w14:paraId="4517D822" w14:textId="0FC9B03F" w:rsidR="00E57EC9" w:rsidRDefault="00E57EC9" w:rsidP="00E57EC9">
      <w:r>
        <w:t>M</w:t>
      </w:r>
      <w:r w:rsidRPr="00E57EC9">
        <w:rPr>
          <w:vertAlign w:val="superscript"/>
        </w:rPr>
        <w:t>me</w:t>
      </w:r>
      <w:r>
        <w:t> </w:t>
      </w:r>
      <w:proofErr w:type="spellStart"/>
      <w:r w:rsidR="00776CEA" w:rsidRPr="00034910">
        <w:t>Patorne</w:t>
      </w:r>
      <w:proofErr w:type="spellEnd"/>
      <w:r>
        <w:t xml:space="preserve">, </w:t>
      </w:r>
      <w:r w:rsidR="00776CEA" w:rsidRPr="00034910">
        <w:t>elle</w:t>
      </w:r>
      <w:r>
        <w:t xml:space="preserve">, </w:t>
      </w:r>
      <w:r w:rsidR="00776CEA" w:rsidRPr="00034910">
        <w:t>glousse éperdument des phrases h</w:t>
      </w:r>
      <w:r w:rsidR="00776CEA" w:rsidRPr="00034910">
        <w:t>a</w:t>
      </w:r>
      <w:r w:rsidR="00776CEA" w:rsidRPr="00034910">
        <w:t>chées</w:t>
      </w:r>
      <w:r>
        <w:t xml:space="preserve">, </w:t>
      </w:r>
      <w:r w:rsidR="00776CEA" w:rsidRPr="00034910">
        <w:t>où elle déplore que sa beauté</w:t>
      </w:r>
      <w:r>
        <w:t xml:space="preserve">, </w:t>
      </w:r>
      <w:r w:rsidR="00776CEA" w:rsidRPr="00034910">
        <w:t>ses charmes</w:t>
      </w:r>
      <w:r>
        <w:t xml:space="preserve"> (</w:t>
      </w:r>
      <w:r w:rsidR="00776CEA" w:rsidRPr="00034910">
        <w:t>elle a toutes les illusions</w:t>
      </w:r>
      <w:r>
        <w:t xml:space="preserve">, </w:t>
      </w:r>
      <w:r w:rsidR="00776CEA" w:rsidRPr="00034910">
        <w:t>la pauvre dame de compagnie</w:t>
      </w:r>
      <w:r>
        <w:t xml:space="preserve"> !) </w:t>
      </w:r>
      <w:r w:rsidR="00776CEA" w:rsidRPr="00034910">
        <w:t>soient menacés de disparaître dans l</w:t>
      </w:r>
      <w:r>
        <w:t>’</w:t>
      </w:r>
      <w:r w:rsidR="00776CEA" w:rsidRPr="00034910">
        <w:t>estomac d</w:t>
      </w:r>
      <w:r>
        <w:t>’</w:t>
      </w:r>
      <w:r w:rsidR="00776CEA" w:rsidRPr="00034910">
        <w:t>un ours blanc</w:t>
      </w:r>
      <w:r>
        <w:t>.</w:t>
      </w:r>
    </w:p>
    <w:p w14:paraId="1DF1DD40" w14:textId="77777777" w:rsidR="00E57EC9" w:rsidRDefault="00776CEA" w:rsidP="00E57EC9">
      <w:r w:rsidRPr="00034910">
        <w:t>Les autres considèrent les carnassiers</w:t>
      </w:r>
      <w:r w:rsidR="00E57EC9">
        <w:t xml:space="preserve">… </w:t>
      </w:r>
      <w:r w:rsidRPr="00034910">
        <w:t>Plus le temps passe</w:t>
      </w:r>
      <w:r w:rsidR="00E57EC9">
        <w:t xml:space="preserve">, </w:t>
      </w:r>
      <w:r w:rsidRPr="00034910">
        <w:t>plus il devient évident que les animaux avertis par l</w:t>
      </w:r>
      <w:r w:rsidR="00E57EC9">
        <w:t>’</w:t>
      </w:r>
      <w:r w:rsidRPr="00034910">
        <w:t>accueil brutal auquel leur congénère a succombé</w:t>
      </w:r>
      <w:r w:rsidR="00E57EC9">
        <w:t xml:space="preserve">, </w:t>
      </w:r>
      <w:r w:rsidRPr="00034910">
        <w:t>ont résolu de temporiser</w:t>
      </w:r>
      <w:r w:rsidR="00E57EC9">
        <w:t>.</w:t>
      </w:r>
    </w:p>
    <w:p w14:paraId="384A0CDD" w14:textId="77777777" w:rsidR="00E57EC9" w:rsidRDefault="00776CEA" w:rsidP="00E57EC9">
      <w:r w:rsidRPr="00034910">
        <w:t>Sans doute</w:t>
      </w:r>
      <w:r w:rsidR="00E57EC9">
        <w:t xml:space="preserve">, </w:t>
      </w:r>
      <w:r w:rsidRPr="00034910">
        <w:t>la faim les mord aux entrailles</w:t>
      </w:r>
      <w:r w:rsidR="00E57EC9">
        <w:t xml:space="preserve"> ; </w:t>
      </w:r>
      <w:r w:rsidRPr="00034910">
        <w:t>mais qu</w:t>
      </w:r>
      <w:r w:rsidR="00E57EC9">
        <w:t>’</w:t>
      </w:r>
      <w:r w:rsidRPr="00034910">
        <w:t>importe</w:t>
      </w:r>
      <w:r w:rsidR="00E57EC9">
        <w:t xml:space="preserve"> ! </w:t>
      </w:r>
      <w:r w:rsidRPr="00034910">
        <w:t>La faim devient presque un plaisir lorsqu</w:t>
      </w:r>
      <w:r w:rsidR="00E57EC9">
        <w:t>’</w:t>
      </w:r>
      <w:r w:rsidRPr="00034910">
        <w:t>elle s</w:t>
      </w:r>
      <w:r w:rsidR="00E57EC9">
        <w:t>’</w:t>
      </w:r>
      <w:r w:rsidRPr="00034910">
        <w:t>accompagne de la certitude qu</w:t>
      </w:r>
      <w:r w:rsidR="00E57EC9">
        <w:t>’</w:t>
      </w:r>
      <w:r w:rsidRPr="00034910">
        <w:t>elle sera satisfaite dans un délai donné</w:t>
      </w:r>
      <w:r w:rsidR="00E57EC9">
        <w:t>.</w:t>
      </w:r>
    </w:p>
    <w:p w14:paraId="1BE80014" w14:textId="77777777" w:rsidR="00E57EC9" w:rsidRDefault="00776CEA" w:rsidP="00E57EC9">
      <w:r w:rsidRPr="00034910">
        <w:t>Une heure</w:t>
      </w:r>
      <w:r w:rsidR="00E57EC9">
        <w:t xml:space="preserve">, </w:t>
      </w:r>
      <w:r w:rsidRPr="00034910">
        <w:t>deux heures se passent sans apporter le moi</w:t>
      </w:r>
      <w:r w:rsidRPr="00034910">
        <w:t>n</w:t>
      </w:r>
      <w:r w:rsidRPr="00034910">
        <w:t>dre changement à la situation</w:t>
      </w:r>
      <w:r w:rsidR="00E57EC9">
        <w:t xml:space="preserve">. </w:t>
      </w:r>
      <w:r w:rsidRPr="00034910">
        <w:t>De temps à autre</w:t>
      </w:r>
      <w:r w:rsidR="00E57EC9">
        <w:t xml:space="preserve">, </w:t>
      </w:r>
      <w:r w:rsidRPr="00034910">
        <w:t>un ours se dressait sur ses pattes</w:t>
      </w:r>
      <w:r w:rsidR="00E57EC9">
        <w:t xml:space="preserve">, </w:t>
      </w:r>
      <w:r w:rsidRPr="00034910">
        <w:t>tendait la tête vers la caverne</w:t>
      </w:r>
      <w:r w:rsidR="00E57EC9">
        <w:t xml:space="preserve">, </w:t>
      </w:r>
      <w:r w:rsidRPr="00034910">
        <w:t>comme s</w:t>
      </w:r>
      <w:r w:rsidR="00E57EC9">
        <w:t>’</w:t>
      </w:r>
      <w:r w:rsidRPr="00034910">
        <w:t>il aspirait les émanations des victimes convoitées</w:t>
      </w:r>
      <w:r w:rsidR="00E57EC9">
        <w:t xml:space="preserve">, </w:t>
      </w:r>
      <w:r w:rsidRPr="00034910">
        <w:t>puis exprimant son impatience par un long grognement</w:t>
      </w:r>
      <w:r w:rsidR="00E57EC9">
        <w:t xml:space="preserve">, </w:t>
      </w:r>
      <w:r w:rsidRPr="00034910">
        <w:t>il se recouchait dans la neige</w:t>
      </w:r>
      <w:r w:rsidR="00E57EC9">
        <w:t>.</w:t>
      </w:r>
    </w:p>
    <w:p w14:paraId="78A14FF7" w14:textId="2BCB83BE" w:rsidR="00E57EC9" w:rsidRDefault="00776CEA" w:rsidP="00E57EC9">
      <w:r w:rsidRPr="00034910">
        <w:t>Et chaque fois</w:t>
      </w:r>
      <w:r w:rsidR="00E57EC9">
        <w:t>, M</w:t>
      </w:r>
      <w:r w:rsidR="00E57EC9" w:rsidRPr="00E57EC9">
        <w:rPr>
          <w:vertAlign w:val="superscript"/>
        </w:rPr>
        <w:t>me</w:t>
      </w:r>
      <w:r w:rsidR="00E57EC9">
        <w:t> </w:t>
      </w:r>
      <w:proofErr w:type="spellStart"/>
      <w:r w:rsidRPr="00034910">
        <w:t>Patorne</w:t>
      </w:r>
      <w:proofErr w:type="spellEnd"/>
      <w:r w:rsidRPr="00034910">
        <w:t xml:space="preserve"> se répandait en interjections apeurées</w:t>
      </w:r>
      <w:r w:rsidR="00E57EC9">
        <w:t xml:space="preserve">, </w:t>
      </w:r>
      <w:r w:rsidRPr="00034910">
        <w:t xml:space="preserve">tandis que </w:t>
      </w:r>
      <w:proofErr w:type="spellStart"/>
      <w:r w:rsidRPr="00034910">
        <w:t>Fleuriane</w:t>
      </w:r>
      <w:proofErr w:type="spellEnd"/>
      <w:r w:rsidRPr="00034910">
        <w:t xml:space="preserve"> interrogeait Dick </w:t>
      </w:r>
      <w:proofErr w:type="spellStart"/>
      <w:r w:rsidRPr="00034910">
        <w:t>Fann</w:t>
      </w:r>
      <w:proofErr w:type="spellEnd"/>
      <w:r w:rsidRPr="00034910">
        <w:t xml:space="preserve"> du r</w:t>
      </w:r>
      <w:r w:rsidRPr="00034910">
        <w:t>e</w:t>
      </w:r>
      <w:r w:rsidRPr="00034910">
        <w:t>gard</w:t>
      </w:r>
      <w:r w:rsidR="00E57EC9">
        <w:t xml:space="preserve">. </w:t>
      </w:r>
      <w:r w:rsidRPr="00034910">
        <w:t>Elle semblait dire</w:t>
      </w:r>
      <w:r w:rsidR="00E57EC9">
        <w:t> :</w:t>
      </w:r>
    </w:p>
    <w:p w14:paraId="24CB22F9" w14:textId="77777777" w:rsidR="00E57EC9" w:rsidRDefault="00E57EC9" w:rsidP="00E57EC9">
      <w:r>
        <w:t>— </w:t>
      </w:r>
      <w:r w:rsidR="00776CEA" w:rsidRPr="00034910">
        <w:t>Je ne suis pas inquiète</w:t>
      </w:r>
      <w:r>
        <w:t xml:space="preserve">, </w:t>
      </w:r>
      <w:r w:rsidR="00776CEA" w:rsidRPr="00034910">
        <w:t>parce que vous êtes là</w:t>
      </w:r>
      <w:r>
        <w:t xml:space="preserve">, </w:t>
      </w:r>
      <w:r w:rsidR="00776CEA" w:rsidRPr="00034910">
        <w:t>parce que je suis sûre que vous nous tirerez de ce mauvais pas</w:t>
      </w:r>
      <w:r>
        <w:t>.</w:t>
      </w:r>
    </w:p>
    <w:p w14:paraId="26AC9A3A" w14:textId="77777777" w:rsidR="00E57EC9" w:rsidRDefault="00776CEA" w:rsidP="00E57EC9">
      <w:r w:rsidRPr="00034910">
        <w:t>Il détournait la tête</w:t>
      </w:r>
      <w:r w:rsidR="00E57EC9">
        <w:t xml:space="preserve">, </w:t>
      </w:r>
      <w:r w:rsidRPr="00034910">
        <w:t>gêné par cette confiance absolue</w:t>
      </w:r>
      <w:r w:rsidR="00E57EC9">
        <w:t>.</w:t>
      </w:r>
    </w:p>
    <w:p w14:paraId="504F2685" w14:textId="50910924" w:rsidR="00E57EC9" w:rsidRDefault="00776CEA" w:rsidP="00E57EC9">
      <w:r w:rsidRPr="00034910">
        <w:t>Vers midi</w:t>
      </w:r>
      <w:r w:rsidR="00E57EC9">
        <w:t xml:space="preserve">, </w:t>
      </w:r>
      <w:r w:rsidRPr="00034910">
        <w:t>chacun mangea un peu de viande conservée et de biscuit</w:t>
      </w:r>
      <w:r w:rsidR="00E57EC9">
        <w:t xml:space="preserve">. </w:t>
      </w:r>
      <w:r w:rsidRPr="00034910">
        <w:t>À l</w:t>
      </w:r>
      <w:r w:rsidR="00E57EC9">
        <w:t>’</w:t>
      </w:r>
      <w:r w:rsidRPr="00034910">
        <w:t>issue de ce repas sommaire</w:t>
      </w:r>
      <w:r w:rsidR="00E57EC9">
        <w:t>, M. </w:t>
      </w:r>
      <w:r w:rsidRPr="00034910">
        <w:t>Defrance murm</w:t>
      </w:r>
      <w:r w:rsidRPr="00034910">
        <w:t>u</w:t>
      </w:r>
      <w:r w:rsidRPr="00034910">
        <w:t>ra</w:t>
      </w:r>
      <w:r w:rsidR="00E57EC9">
        <w:t xml:space="preserve">, </w:t>
      </w:r>
      <w:r w:rsidRPr="00034910">
        <w:t>traduisant l</w:t>
      </w:r>
      <w:r w:rsidR="00E57EC9">
        <w:t>’</w:t>
      </w:r>
      <w:r w:rsidRPr="00034910">
        <w:t>impression générale</w:t>
      </w:r>
      <w:r w:rsidR="00E57EC9">
        <w:t> :</w:t>
      </w:r>
    </w:p>
    <w:p w14:paraId="2EA7029F" w14:textId="77777777" w:rsidR="00E57EC9" w:rsidRDefault="00E57EC9" w:rsidP="00E57EC9">
      <w:r>
        <w:lastRenderedPageBreak/>
        <w:t>— </w:t>
      </w:r>
      <w:r w:rsidR="00776CEA" w:rsidRPr="00034910">
        <w:t>Nous ne pouvons cependant rester prisonniers de ces v</w:t>
      </w:r>
      <w:r w:rsidR="00776CEA" w:rsidRPr="00034910">
        <w:t>i</w:t>
      </w:r>
      <w:r w:rsidR="00776CEA" w:rsidRPr="00034910">
        <w:t>lains animaux</w:t>
      </w:r>
      <w:r>
        <w:t> !</w:t>
      </w:r>
    </w:p>
    <w:p w14:paraId="5385FEB6" w14:textId="77777777" w:rsidR="00E57EC9" w:rsidRDefault="00776CEA" w:rsidP="00E57EC9">
      <w:r w:rsidRPr="00034910">
        <w:t xml:space="preserve">Mais Dick </w:t>
      </w:r>
      <w:proofErr w:type="spellStart"/>
      <w:r w:rsidRPr="00034910">
        <w:t>Fann</w:t>
      </w:r>
      <w:proofErr w:type="spellEnd"/>
      <w:r w:rsidRPr="00034910">
        <w:t xml:space="preserve"> avait tressailli</w:t>
      </w:r>
      <w:r w:rsidR="00E57EC9">
        <w:t xml:space="preserve">. </w:t>
      </w:r>
      <w:r w:rsidRPr="00034910">
        <w:t>Ses yeux s</w:t>
      </w:r>
      <w:r w:rsidR="00E57EC9">
        <w:t>’</w:t>
      </w:r>
      <w:r w:rsidRPr="00034910">
        <w:t xml:space="preserve">étaient portés longuement sur Miss </w:t>
      </w:r>
      <w:proofErr w:type="spellStart"/>
      <w:r w:rsidRPr="00034910">
        <w:t>Fleuriane</w:t>
      </w:r>
      <w:proofErr w:type="spellEnd"/>
      <w:r w:rsidR="00E57EC9">
        <w:t xml:space="preserve">. </w:t>
      </w:r>
      <w:r w:rsidRPr="00034910">
        <w:t>Il s</w:t>
      </w:r>
      <w:r w:rsidR="00E57EC9">
        <w:t>’</w:t>
      </w:r>
      <w:r w:rsidRPr="00034910">
        <w:t>était retiré un peu à l</w:t>
      </w:r>
      <w:r w:rsidR="00E57EC9">
        <w:t>’</w:t>
      </w:r>
      <w:r w:rsidRPr="00034910">
        <w:t>écart de ses compagnons</w:t>
      </w:r>
      <w:r w:rsidR="00E57EC9">
        <w:t xml:space="preserve">. </w:t>
      </w:r>
      <w:r w:rsidRPr="00034910">
        <w:t>Il s</w:t>
      </w:r>
      <w:r w:rsidR="00E57EC9">
        <w:t>’</w:t>
      </w:r>
      <w:r w:rsidRPr="00034910">
        <w:t>appuyait à l</w:t>
      </w:r>
      <w:r w:rsidR="00E57EC9">
        <w:t>’</w:t>
      </w:r>
      <w:r w:rsidRPr="00034910">
        <w:t>automobile</w:t>
      </w:r>
      <w:r w:rsidR="00E57EC9">
        <w:t xml:space="preserve">, </w:t>
      </w:r>
      <w:r w:rsidRPr="00034910">
        <w:t>s</w:t>
      </w:r>
      <w:r w:rsidR="00E57EC9">
        <w:t>’</w:t>
      </w:r>
      <w:r w:rsidRPr="00034910">
        <w:t>absorbant dans une réflexion ardue</w:t>
      </w:r>
      <w:r w:rsidR="00E57EC9">
        <w:t>.</w:t>
      </w:r>
    </w:p>
    <w:p w14:paraId="741B6B81" w14:textId="77777777" w:rsidR="00E57EC9" w:rsidRDefault="00776CEA" w:rsidP="00E57EC9">
      <w:r w:rsidRPr="00034910">
        <w:t>Une sensation de piqûre à la jambe le fit se retourner</w:t>
      </w:r>
      <w:r w:rsidR="00E57EC9">
        <w:t xml:space="preserve">, </w:t>
      </w:r>
      <w:r w:rsidRPr="00034910">
        <w:t>che</w:t>
      </w:r>
      <w:r w:rsidRPr="00034910">
        <w:t>r</w:t>
      </w:r>
      <w:r w:rsidRPr="00034910">
        <w:t>cher machinalement la cause de cette impression</w:t>
      </w:r>
      <w:r w:rsidR="00E57EC9">
        <w:t xml:space="preserve">. </w:t>
      </w:r>
      <w:r w:rsidRPr="00034910">
        <w:t>Il sourit en haussant les épaules</w:t>
      </w:r>
      <w:r w:rsidR="00E57EC9">
        <w:t>.</w:t>
      </w:r>
    </w:p>
    <w:p w14:paraId="7CDE79EB" w14:textId="77777777" w:rsidR="00E57EC9" w:rsidRDefault="00776CEA" w:rsidP="00E57EC9">
      <w:r w:rsidRPr="00034910">
        <w:t>C</w:t>
      </w:r>
      <w:r w:rsidR="00E57EC9">
        <w:t>’</w:t>
      </w:r>
      <w:r w:rsidRPr="00034910">
        <w:t>était la pointe d</w:t>
      </w:r>
      <w:r w:rsidR="00E57EC9">
        <w:t>’</w:t>
      </w:r>
      <w:r w:rsidRPr="00034910">
        <w:t>un sky</w:t>
      </w:r>
      <w:r w:rsidR="00E57EC9">
        <w:t xml:space="preserve">, </w:t>
      </w:r>
      <w:r w:rsidRPr="00034910">
        <w:t>dépassant le panneau du véh</w:t>
      </w:r>
      <w:r w:rsidRPr="00034910">
        <w:t>i</w:t>
      </w:r>
      <w:r w:rsidRPr="00034910">
        <w:t>cule</w:t>
      </w:r>
      <w:r w:rsidR="00E57EC9">
        <w:t xml:space="preserve">, </w:t>
      </w:r>
      <w:r w:rsidRPr="00034910">
        <w:t>et dont le frottement contre son mollet avait amené sa di</w:t>
      </w:r>
      <w:r w:rsidRPr="00034910">
        <w:t>s</w:t>
      </w:r>
      <w:r w:rsidRPr="00034910">
        <w:t>traction</w:t>
      </w:r>
      <w:r w:rsidR="00E57EC9">
        <w:t>.</w:t>
      </w:r>
    </w:p>
    <w:p w14:paraId="361D665A" w14:textId="77777777" w:rsidR="00E57EC9" w:rsidRDefault="00776CEA" w:rsidP="00E57EC9">
      <w:r w:rsidRPr="00034910">
        <w:t>Mais brusquement son visage se figea en une expression grave</w:t>
      </w:r>
      <w:r w:rsidR="00E57EC9">
        <w:t>.</w:t>
      </w:r>
    </w:p>
    <w:p w14:paraId="27D9AD71" w14:textId="77777777" w:rsidR="00E57EC9" w:rsidRDefault="00E57EC9" w:rsidP="00E57EC9">
      <w:r>
        <w:t>— </w:t>
      </w:r>
      <w:r w:rsidR="00776CEA" w:rsidRPr="00034910">
        <w:t>Pourquoi pas</w:t>
      </w:r>
      <w:r>
        <w:t> ?</w:t>
      </w:r>
    </w:p>
    <w:p w14:paraId="72413A46" w14:textId="77777777" w:rsidR="00E57EC9" w:rsidRDefault="00776CEA" w:rsidP="00E57EC9">
      <w:r w:rsidRPr="00034910">
        <w:t>Tout à sa pensée</w:t>
      </w:r>
      <w:r w:rsidR="00E57EC9">
        <w:t xml:space="preserve">, </w:t>
      </w:r>
      <w:r w:rsidRPr="00034910">
        <w:t>il avait parlé à haute voix</w:t>
      </w:r>
      <w:r w:rsidR="00E57EC9">
        <w:t xml:space="preserve">. </w:t>
      </w:r>
      <w:r w:rsidRPr="00034910">
        <w:t xml:space="preserve">Et </w:t>
      </w:r>
      <w:proofErr w:type="spellStart"/>
      <w:r w:rsidRPr="00034910">
        <w:t>Fleuriane</w:t>
      </w:r>
      <w:proofErr w:type="spellEnd"/>
      <w:r w:rsidRPr="00034910">
        <w:t xml:space="preserve"> s</w:t>
      </w:r>
      <w:r w:rsidR="00E57EC9">
        <w:t>’</w:t>
      </w:r>
      <w:r w:rsidRPr="00034910">
        <w:t>écriant</w:t>
      </w:r>
      <w:r w:rsidR="00E57EC9">
        <w:t> :</w:t>
      </w:r>
    </w:p>
    <w:p w14:paraId="1027A3EA" w14:textId="35F65899" w:rsidR="00E57EC9" w:rsidRDefault="00E57EC9" w:rsidP="00E57EC9">
      <w:r>
        <w:t>— </w:t>
      </w:r>
      <w:r w:rsidR="00776CEA" w:rsidRPr="00034910">
        <w:t>Vous avez trouvé le moyen d</w:t>
      </w:r>
      <w:r>
        <w:t>’</w:t>
      </w:r>
      <w:r w:rsidR="00776CEA" w:rsidRPr="00034910">
        <w:t>échapper à ces vilains ours</w:t>
      </w:r>
      <w:r>
        <w:t xml:space="preserve">, </w:t>
      </w:r>
      <w:r w:rsidR="00776CEA" w:rsidRPr="00034910">
        <w:t>n</w:t>
      </w:r>
      <w:r>
        <w:t>’</w:t>
      </w:r>
      <w:r w:rsidR="00776CEA" w:rsidRPr="00034910">
        <w:t>est-ce pas</w:t>
      </w:r>
      <w:r>
        <w:t>, M. </w:t>
      </w:r>
      <w:r w:rsidR="00776CEA" w:rsidRPr="00034910">
        <w:t>Dick</w:t>
      </w:r>
      <w:r>
        <w:t> ?</w:t>
      </w:r>
    </w:p>
    <w:p w14:paraId="24211D89" w14:textId="77777777" w:rsidR="00E57EC9" w:rsidRDefault="00776CEA" w:rsidP="00E57EC9">
      <w:r w:rsidRPr="00034910">
        <w:t>Il inclina la tête</w:t>
      </w:r>
      <w:r w:rsidR="00E57EC9">
        <w:t xml:space="preserve">, </w:t>
      </w:r>
      <w:r w:rsidRPr="00034910">
        <w:t>ému par la confiance absolue vibrant dans la voix de la jeune fille</w:t>
      </w:r>
      <w:r w:rsidR="00E57EC9">
        <w:t xml:space="preserve">. </w:t>
      </w:r>
      <w:r w:rsidRPr="00034910">
        <w:t>Des questions se croisèrent</w:t>
      </w:r>
      <w:r w:rsidR="00E57EC9">
        <w:t xml:space="preserve">, </w:t>
      </w:r>
      <w:r w:rsidRPr="00034910">
        <w:t>soulignant son geste</w:t>
      </w:r>
      <w:r w:rsidR="00E57EC9">
        <w:t>.</w:t>
      </w:r>
    </w:p>
    <w:p w14:paraId="5D809AF0" w14:textId="77777777" w:rsidR="00E57EC9" w:rsidRDefault="00E57EC9" w:rsidP="00E57EC9">
      <w:r>
        <w:t>— </w:t>
      </w:r>
      <w:r w:rsidR="00776CEA" w:rsidRPr="00034910">
        <w:t>Et ce moyen</w:t>
      </w:r>
      <w:r>
        <w:t> ?</w:t>
      </w:r>
    </w:p>
    <w:p w14:paraId="7F29B64D" w14:textId="77777777" w:rsidR="00E57EC9" w:rsidRDefault="00E57EC9" w:rsidP="00E57EC9">
      <w:r>
        <w:t>— </w:t>
      </w:r>
      <w:r w:rsidR="00776CEA" w:rsidRPr="00034910">
        <w:t>Oh</w:t>
      </w:r>
      <w:r>
        <w:t xml:space="preserve"> ! </w:t>
      </w:r>
      <w:r w:rsidR="00776CEA" w:rsidRPr="00034910">
        <w:t>le moyen est extrêmement simple</w:t>
      </w:r>
      <w:r>
        <w:t xml:space="preserve">, </w:t>
      </w:r>
      <w:r w:rsidR="00776CEA" w:rsidRPr="00034910">
        <w:t xml:space="preserve">répliqua </w:t>
      </w:r>
      <w:proofErr w:type="spellStart"/>
      <w:r w:rsidR="00776CEA" w:rsidRPr="00034910">
        <w:t>Fann</w:t>
      </w:r>
      <w:proofErr w:type="spellEnd"/>
      <w:r>
        <w:t xml:space="preserve">. </w:t>
      </w:r>
      <w:r w:rsidR="00776CEA" w:rsidRPr="00034910">
        <w:t>Il s</w:t>
      </w:r>
      <w:r>
        <w:t>’</w:t>
      </w:r>
      <w:r w:rsidR="00776CEA" w:rsidRPr="00034910">
        <w:t>agit pour l</w:t>
      </w:r>
      <w:r>
        <w:t>’</w:t>
      </w:r>
      <w:r w:rsidR="00776CEA" w:rsidRPr="00034910">
        <w:t>un de nous de chausser des skys</w:t>
      </w:r>
      <w:r>
        <w:t xml:space="preserve">, </w:t>
      </w:r>
      <w:r w:rsidR="00776CEA" w:rsidRPr="00034910">
        <w:t>de sortir d</w:t>
      </w:r>
      <w:r>
        <w:t>’</w:t>
      </w:r>
      <w:r w:rsidR="00776CEA" w:rsidRPr="00034910">
        <w:t>ici et de filer en vitesse jusqu</w:t>
      </w:r>
      <w:r>
        <w:t>’</w:t>
      </w:r>
      <w:r w:rsidR="00776CEA" w:rsidRPr="00034910">
        <w:t>à Ill-Tower</w:t>
      </w:r>
      <w:r>
        <w:t>.</w:t>
      </w:r>
    </w:p>
    <w:p w14:paraId="06666334" w14:textId="77777777" w:rsidR="00E57EC9" w:rsidRDefault="00E57EC9" w:rsidP="00E57EC9">
      <w:r>
        <w:t>— </w:t>
      </w:r>
      <w:r w:rsidR="00776CEA" w:rsidRPr="00034910">
        <w:t>Mais les ours arrêteront le messager au passage</w:t>
      </w:r>
      <w:r>
        <w:t>.</w:t>
      </w:r>
    </w:p>
    <w:p w14:paraId="74FAFCFE" w14:textId="77777777" w:rsidR="00E57EC9" w:rsidRDefault="00776CEA" w:rsidP="00E57EC9">
      <w:proofErr w:type="spellStart"/>
      <w:r w:rsidRPr="00034910">
        <w:lastRenderedPageBreak/>
        <w:t>Fleuriane</w:t>
      </w:r>
      <w:proofErr w:type="spellEnd"/>
      <w:r w:rsidRPr="00034910">
        <w:t xml:space="preserve"> soudainement pâlie avait murmuré cela</w:t>
      </w:r>
      <w:r w:rsidR="00E57EC9">
        <w:t xml:space="preserve">, </w:t>
      </w:r>
      <w:r w:rsidRPr="00034910">
        <w:t>appro</w:t>
      </w:r>
      <w:r w:rsidRPr="00034910">
        <w:t>u</w:t>
      </w:r>
      <w:r w:rsidRPr="00034910">
        <w:t>vée par tous</w:t>
      </w:r>
      <w:r w:rsidR="00E57EC9">
        <w:t>.</w:t>
      </w:r>
    </w:p>
    <w:p w14:paraId="38B216E1" w14:textId="77777777" w:rsidR="00E57EC9" w:rsidRDefault="00E57EC9" w:rsidP="00E57EC9">
      <w:r>
        <w:t>— </w:t>
      </w:r>
      <w:r w:rsidR="00776CEA" w:rsidRPr="00034910">
        <w:t>Nous allons parler des ours</w:t>
      </w:r>
      <w:r>
        <w:t xml:space="preserve">. </w:t>
      </w:r>
      <w:r w:rsidR="00776CEA" w:rsidRPr="00034910">
        <w:t>Auparavant</w:t>
      </w:r>
      <w:r>
        <w:t xml:space="preserve">, </w:t>
      </w:r>
      <w:r w:rsidR="00776CEA" w:rsidRPr="00034910">
        <w:t>permettez-moi une observation</w:t>
      </w:r>
      <w:r>
        <w:t xml:space="preserve">. </w:t>
      </w:r>
      <w:r w:rsidR="00776CEA" w:rsidRPr="00034910">
        <w:t>Un homme</w:t>
      </w:r>
      <w:r>
        <w:t xml:space="preserve">, </w:t>
      </w:r>
      <w:r w:rsidR="00776CEA" w:rsidRPr="00034910">
        <w:t>accoutumé au sky</w:t>
      </w:r>
      <w:r>
        <w:t xml:space="preserve">, </w:t>
      </w:r>
      <w:r w:rsidR="00776CEA" w:rsidRPr="00034910">
        <w:t>par un temps froid comme celui dont nous jouissons</w:t>
      </w:r>
      <w:r>
        <w:t xml:space="preserve">, </w:t>
      </w:r>
      <w:r w:rsidR="00776CEA" w:rsidRPr="00034910">
        <w:t>franchit sur la neige durcie de soixante à soixante-dix kilomètres à l</w:t>
      </w:r>
      <w:r>
        <w:t>’</w:t>
      </w:r>
      <w:r w:rsidR="00776CEA" w:rsidRPr="00034910">
        <w:t>heure</w:t>
      </w:r>
      <w:r>
        <w:t xml:space="preserve">, </w:t>
      </w:r>
      <w:r w:rsidR="00776CEA" w:rsidRPr="00034910">
        <w:t>c</w:t>
      </w:r>
      <w:r>
        <w:t>’</w:t>
      </w:r>
      <w:r w:rsidR="00776CEA" w:rsidRPr="00034910">
        <w:t>est-à-dire qu</w:t>
      </w:r>
      <w:r>
        <w:t>’</w:t>
      </w:r>
      <w:r w:rsidR="00776CEA" w:rsidRPr="00034910">
        <w:t>il dépasserait un bon cheval au galop</w:t>
      </w:r>
      <w:r>
        <w:t xml:space="preserve">, </w:t>
      </w:r>
      <w:r w:rsidR="00776CEA" w:rsidRPr="00034910">
        <w:t>et distancerait</w:t>
      </w:r>
      <w:r>
        <w:t xml:space="preserve">, </w:t>
      </w:r>
      <w:r w:rsidR="00776CEA" w:rsidRPr="00034910">
        <w:t>à plus forte raison</w:t>
      </w:r>
      <w:r>
        <w:t xml:space="preserve">, </w:t>
      </w:r>
      <w:r w:rsidR="00776CEA" w:rsidRPr="00034910">
        <w:t>un animal comme l</w:t>
      </w:r>
      <w:r>
        <w:t>’</w:t>
      </w:r>
      <w:r w:rsidR="00776CEA" w:rsidRPr="00034910">
        <w:t>ours</w:t>
      </w:r>
      <w:r>
        <w:t xml:space="preserve">, </w:t>
      </w:r>
      <w:r w:rsidR="00776CEA" w:rsidRPr="00034910">
        <w:t>lequel peut courir longtemps</w:t>
      </w:r>
      <w:r>
        <w:t xml:space="preserve">, </w:t>
      </w:r>
      <w:r w:rsidR="00776CEA" w:rsidRPr="00034910">
        <w:t>mais n</w:t>
      </w:r>
      <w:r>
        <w:t>’</w:t>
      </w:r>
      <w:r w:rsidR="00776CEA" w:rsidRPr="00034910">
        <w:t>est point un coureur de vitesse</w:t>
      </w:r>
      <w:r>
        <w:t>.</w:t>
      </w:r>
    </w:p>
    <w:p w14:paraId="4D6B4983" w14:textId="77777777" w:rsidR="00E57EC9" w:rsidRDefault="00E57EC9" w:rsidP="00E57EC9">
      <w:r>
        <w:t>— </w:t>
      </w:r>
      <w:r w:rsidR="00776CEA" w:rsidRPr="00034910">
        <w:t>On peut rencontrer un obstacle</w:t>
      </w:r>
      <w:r>
        <w:t xml:space="preserve">, </w:t>
      </w:r>
      <w:r w:rsidR="00776CEA" w:rsidRPr="00034910">
        <w:t>tomber</w:t>
      </w:r>
      <w:r>
        <w:t xml:space="preserve">… </w:t>
      </w:r>
      <w:r w:rsidR="00776CEA" w:rsidRPr="00034910">
        <w:t>fit la jeune fille</w:t>
      </w:r>
      <w:r>
        <w:t xml:space="preserve">, </w:t>
      </w:r>
      <w:r w:rsidR="00776CEA" w:rsidRPr="00034910">
        <w:t>d</w:t>
      </w:r>
      <w:r>
        <w:t>’</w:t>
      </w:r>
      <w:r w:rsidR="00776CEA" w:rsidRPr="00034910">
        <w:t>un accent tremblé</w:t>
      </w:r>
      <w:r>
        <w:t>.</w:t>
      </w:r>
    </w:p>
    <w:p w14:paraId="409D477B" w14:textId="77777777" w:rsidR="00E57EC9" w:rsidRDefault="00E57EC9" w:rsidP="00E57EC9">
      <w:r>
        <w:t>— </w:t>
      </w:r>
      <w:r w:rsidR="00776CEA" w:rsidRPr="00034910">
        <w:t>Oh</w:t>
      </w:r>
      <w:r>
        <w:t xml:space="preserve"> ! </w:t>
      </w:r>
      <w:r w:rsidR="00776CEA" w:rsidRPr="00034910">
        <w:t>riposta gaiement Dick</w:t>
      </w:r>
      <w:r>
        <w:t xml:space="preserve">, </w:t>
      </w:r>
      <w:r w:rsidR="00776CEA" w:rsidRPr="00034910">
        <w:t>qui se livre aux suppositions se condamne à l</w:t>
      </w:r>
      <w:r>
        <w:t>’</w:t>
      </w:r>
      <w:r w:rsidR="00776CEA" w:rsidRPr="00034910">
        <w:t>inaction</w:t>
      </w:r>
      <w:r>
        <w:t xml:space="preserve">. </w:t>
      </w:r>
      <w:r w:rsidR="00776CEA" w:rsidRPr="00034910">
        <w:t>Les rochers qui nous abritent</w:t>
      </w:r>
      <w:r>
        <w:t xml:space="preserve">, </w:t>
      </w:r>
      <w:r w:rsidR="00776CEA" w:rsidRPr="00034910">
        <w:t>peuvent se déplacer</w:t>
      </w:r>
      <w:r>
        <w:t xml:space="preserve">, </w:t>
      </w:r>
      <w:r w:rsidR="00776CEA" w:rsidRPr="00034910">
        <w:t>tomber sur nous</w:t>
      </w:r>
      <w:r>
        <w:t xml:space="preserve">, </w:t>
      </w:r>
      <w:r w:rsidR="00776CEA" w:rsidRPr="00034910">
        <w:t>nous écraser</w:t>
      </w:r>
      <w:r>
        <w:t>.</w:t>
      </w:r>
    </w:p>
    <w:p w14:paraId="6DCD9990" w14:textId="77777777" w:rsidR="00E57EC9" w:rsidRDefault="00776CEA" w:rsidP="00E57EC9">
      <w:r w:rsidRPr="00034910">
        <w:t>Arrêtant les paroles de protestation prêtes à jaillir des l</w:t>
      </w:r>
      <w:r w:rsidRPr="00034910">
        <w:t>è</w:t>
      </w:r>
      <w:r w:rsidRPr="00034910">
        <w:t>vres de son interlocutrice</w:t>
      </w:r>
      <w:r w:rsidR="00E57EC9">
        <w:t> :</w:t>
      </w:r>
    </w:p>
    <w:p w14:paraId="3D7B1C30" w14:textId="77777777" w:rsidR="00E57EC9" w:rsidRDefault="00E57EC9" w:rsidP="00E57EC9">
      <w:r>
        <w:t>— </w:t>
      </w:r>
      <w:r w:rsidR="00776CEA" w:rsidRPr="00034910">
        <w:t>Raisonnons froidement</w:t>
      </w:r>
      <w:r>
        <w:t xml:space="preserve">, </w:t>
      </w:r>
      <w:r w:rsidR="00776CEA" w:rsidRPr="00034910">
        <w:t>voulez-vous</w:t>
      </w:r>
      <w:r>
        <w:t xml:space="preserve">. </w:t>
      </w:r>
      <w:r w:rsidR="00776CEA" w:rsidRPr="00034910">
        <w:t>Nous sommes à sept kilomètres d</w:t>
      </w:r>
      <w:r>
        <w:t>’</w:t>
      </w:r>
      <w:r w:rsidR="00776CEA" w:rsidRPr="00034910">
        <w:t>Ill-Tower</w:t>
      </w:r>
      <w:r>
        <w:t xml:space="preserve">, </w:t>
      </w:r>
      <w:r w:rsidR="00776CEA" w:rsidRPr="00034910">
        <w:t>c</w:t>
      </w:r>
      <w:r>
        <w:t>’</w:t>
      </w:r>
      <w:r w:rsidR="00776CEA" w:rsidRPr="00034910">
        <w:t>est-à-dire à dix ou douze minutes sur skys</w:t>
      </w:r>
      <w:r>
        <w:t xml:space="preserve"> ; </w:t>
      </w:r>
      <w:r w:rsidR="00776CEA" w:rsidRPr="00034910">
        <w:t>une simple plaisanterie</w:t>
      </w:r>
      <w:r>
        <w:t xml:space="preserve">… </w:t>
      </w:r>
      <w:r w:rsidR="00776CEA" w:rsidRPr="00034910">
        <w:t>Aux abords des agglomér</w:t>
      </w:r>
      <w:r w:rsidR="00776CEA" w:rsidRPr="00034910">
        <w:t>a</w:t>
      </w:r>
      <w:r w:rsidR="00776CEA" w:rsidRPr="00034910">
        <w:t>tions</w:t>
      </w:r>
      <w:r>
        <w:t xml:space="preserve">, </w:t>
      </w:r>
      <w:r w:rsidR="00776CEA" w:rsidRPr="00034910">
        <w:t>vous l</w:t>
      </w:r>
      <w:r>
        <w:t>’</w:t>
      </w:r>
      <w:r w:rsidR="00776CEA" w:rsidRPr="00034910">
        <w:t>avez remarqué dès hier</w:t>
      </w:r>
      <w:r>
        <w:t xml:space="preserve">, </w:t>
      </w:r>
      <w:r w:rsidR="00776CEA" w:rsidRPr="00034910">
        <w:t>la piste est aisée</w:t>
      </w:r>
      <w:r>
        <w:t xml:space="preserve">. </w:t>
      </w:r>
      <w:r w:rsidR="00776CEA" w:rsidRPr="00034910">
        <w:t>Donc</w:t>
      </w:r>
      <w:r>
        <w:t xml:space="preserve">, </w:t>
      </w:r>
      <w:r w:rsidR="00776CEA" w:rsidRPr="00034910">
        <w:t>on peut affirmer que si l</w:t>
      </w:r>
      <w:r>
        <w:t>’</w:t>
      </w:r>
      <w:r w:rsidR="00776CEA" w:rsidRPr="00034910">
        <w:t>un de nous réussit à gagner l</w:t>
      </w:r>
      <w:r>
        <w:t>’</w:t>
      </w:r>
      <w:r w:rsidR="00776CEA" w:rsidRPr="00034910">
        <w:t>étranglement rocheux qui accède à ce cirque où nous sommes</w:t>
      </w:r>
      <w:r>
        <w:t xml:space="preserve">, </w:t>
      </w:r>
      <w:r w:rsidR="00776CEA" w:rsidRPr="00034910">
        <w:t>celui-là aura quatre-vingt-dix-neuf chances sur cent pour atteindre la bou</w:t>
      </w:r>
      <w:r w:rsidR="00776CEA" w:rsidRPr="00034910">
        <w:t>r</w:t>
      </w:r>
      <w:r w:rsidR="00776CEA" w:rsidRPr="00034910">
        <w:t>gade et ramener du secours</w:t>
      </w:r>
      <w:r>
        <w:t xml:space="preserve">… </w:t>
      </w:r>
      <w:r w:rsidR="00776CEA" w:rsidRPr="00034910">
        <w:t>Les habitants sont toujours disp</w:t>
      </w:r>
      <w:r w:rsidR="00776CEA" w:rsidRPr="00034910">
        <w:t>o</w:t>
      </w:r>
      <w:r w:rsidR="00776CEA" w:rsidRPr="00034910">
        <w:t>sés à la chasse à l</w:t>
      </w:r>
      <w:r>
        <w:t>’</w:t>
      </w:r>
      <w:r w:rsidR="00776CEA" w:rsidRPr="00034910">
        <w:t>ours dans ces régions où messer Martin est l</w:t>
      </w:r>
      <w:r>
        <w:t>’</w:t>
      </w:r>
      <w:r w:rsidR="00776CEA" w:rsidRPr="00034910">
        <w:t>ennemi invétéré</w:t>
      </w:r>
      <w:r>
        <w:t>.</w:t>
      </w:r>
    </w:p>
    <w:p w14:paraId="766526D6" w14:textId="77777777" w:rsidR="00E57EC9" w:rsidRDefault="00E57EC9" w:rsidP="00E57EC9">
      <w:r>
        <w:t>— </w:t>
      </w:r>
      <w:r w:rsidR="00776CEA" w:rsidRPr="00034910">
        <w:t>Oui</w:t>
      </w:r>
      <w:r>
        <w:t xml:space="preserve">, </w:t>
      </w:r>
      <w:r w:rsidR="00776CEA" w:rsidRPr="00034910">
        <w:t xml:space="preserve">soupira </w:t>
      </w:r>
      <w:proofErr w:type="spellStart"/>
      <w:r w:rsidR="00776CEA" w:rsidRPr="00034910">
        <w:t>Fleuriane</w:t>
      </w:r>
      <w:proofErr w:type="spellEnd"/>
      <w:r>
        <w:t xml:space="preserve">, </w:t>
      </w:r>
      <w:r w:rsidR="00776CEA" w:rsidRPr="00034910">
        <w:t>mais il faut arriver à l</w:t>
      </w:r>
      <w:r>
        <w:t>’</w:t>
      </w:r>
      <w:r w:rsidR="00776CEA" w:rsidRPr="00034910">
        <w:t>étranglement rocheux en question</w:t>
      </w:r>
      <w:r>
        <w:t xml:space="preserve">, </w:t>
      </w:r>
      <w:r w:rsidR="00776CEA" w:rsidRPr="00034910">
        <w:t>et nos assiégeants à quatre pattes gardent le passage</w:t>
      </w:r>
      <w:r>
        <w:t>.</w:t>
      </w:r>
    </w:p>
    <w:p w14:paraId="251994E9" w14:textId="77777777" w:rsidR="00E57EC9" w:rsidRDefault="00E57EC9" w:rsidP="00E57EC9">
      <w:r>
        <w:lastRenderedPageBreak/>
        <w:t>— </w:t>
      </w:r>
      <w:r w:rsidR="00776CEA" w:rsidRPr="00034910">
        <w:t>Très juste</w:t>
      </w:r>
      <w:r>
        <w:t xml:space="preserve"> ! </w:t>
      </w:r>
      <w:r w:rsidR="00776CEA" w:rsidRPr="00034910">
        <w:t xml:space="preserve">fit joyeusement Dick </w:t>
      </w:r>
      <w:proofErr w:type="spellStart"/>
      <w:r w:rsidR="00776CEA" w:rsidRPr="00034910">
        <w:t>Fann</w:t>
      </w:r>
      <w:proofErr w:type="spellEnd"/>
      <w:r>
        <w:t xml:space="preserve">. </w:t>
      </w:r>
      <w:r w:rsidR="00776CEA" w:rsidRPr="00034910">
        <w:t>Aussi allons-nous travailler d</w:t>
      </w:r>
      <w:r>
        <w:t>’</w:t>
      </w:r>
      <w:r w:rsidR="00776CEA" w:rsidRPr="00034910">
        <w:t>abord à les contraindre à nous laisser le passage l</w:t>
      </w:r>
      <w:r w:rsidR="00776CEA" w:rsidRPr="00034910">
        <w:t>i</w:t>
      </w:r>
      <w:r w:rsidR="00776CEA" w:rsidRPr="00034910">
        <w:t>bre</w:t>
      </w:r>
      <w:r>
        <w:t>.</w:t>
      </w:r>
    </w:p>
    <w:p w14:paraId="7F1F0EEB" w14:textId="77777777" w:rsidR="00E57EC9" w:rsidRDefault="00E57EC9" w:rsidP="00E57EC9">
      <w:r>
        <w:t>— </w:t>
      </w:r>
      <w:r w:rsidR="00776CEA" w:rsidRPr="00034910">
        <w:t>Hein</w:t>
      </w:r>
      <w:r>
        <w:t> ?</w:t>
      </w:r>
    </w:p>
    <w:p w14:paraId="5104C388" w14:textId="77777777" w:rsidR="00E57EC9" w:rsidRDefault="00E57EC9" w:rsidP="00E57EC9">
      <w:r>
        <w:t>— </w:t>
      </w:r>
      <w:r w:rsidR="00776CEA" w:rsidRPr="00034910">
        <w:t>Là</w:t>
      </w:r>
      <w:r>
        <w:t xml:space="preserve"> ! </w:t>
      </w:r>
      <w:r w:rsidR="00776CEA" w:rsidRPr="00034910">
        <w:t>Là</w:t>
      </w:r>
      <w:r>
        <w:t xml:space="preserve"> ! </w:t>
      </w:r>
      <w:r w:rsidR="00776CEA" w:rsidRPr="00034910">
        <w:t>Je m</w:t>
      </w:r>
      <w:r>
        <w:t>’</w:t>
      </w:r>
      <w:r w:rsidR="00776CEA" w:rsidRPr="00034910">
        <w:t>explique et vous serez de mon avis</w:t>
      </w:r>
      <w:r>
        <w:t xml:space="preserve">. </w:t>
      </w:r>
      <w:r w:rsidR="00776CEA" w:rsidRPr="00034910">
        <w:t>Voulez-vous être assez aimables pour répondre seulement</w:t>
      </w:r>
      <w:r>
        <w:t xml:space="preserve">, </w:t>
      </w:r>
      <w:r w:rsidR="00776CEA" w:rsidRPr="00034910">
        <w:t>par oui ou par non</w:t>
      </w:r>
      <w:r>
        <w:t xml:space="preserve">, </w:t>
      </w:r>
      <w:r w:rsidR="00776CEA" w:rsidRPr="00034910">
        <w:t>aux questions que je vais avoir l</w:t>
      </w:r>
      <w:r>
        <w:t>’</w:t>
      </w:r>
      <w:r w:rsidR="00776CEA" w:rsidRPr="00034910">
        <w:t>honneur de vous adresser</w:t>
      </w:r>
      <w:r>
        <w:t> ?</w:t>
      </w:r>
    </w:p>
    <w:p w14:paraId="05704C1A" w14:textId="77777777" w:rsidR="00E57EC9" w:rsidRDefault="00776CEA" w:rsidP="00E57EC9">
      <w:r w:rsidRPr="00034910">
        <w:t>Vraiment</w:t>
      </w:r>
      <w:r w:rsidR="00E57EC9">
        <w:t xml:space="preserve">, </w:t>
      </w:r>
      <w:r w:rsidRPr="00034910">
        <w:t>le détective</w:t>
      </w:r>
      <w:r w:rsidR="00E57EC9">
        <w:t xml:space="preserve">, </w:t>
      </w:r>
      <w:r w:rsidRPr="00034910">
        <w:t>voulant persuader à ses amis de l</w:t>
      </w:r>
      <w:r w:rsidR="00E57EC9">
        <w:t>’</w:t>
      </w:r>
      <w:r w:rsidRPr="00034910">
        <w:t>autoriser à risquer sa vie pour eux</w:t>
      </w:r>
      <w:r w:rsidR="00E57EC9">
        <w:t xml:space="preserve">, </w:t>
      </w:r>
      <w:r w:rsidRPr="00034910">
        <w:t>parlait avec une liberté d</w:t>
      </w:r>
      <w:r w:rsidR="00E57EC9">
        <w:t>’</w:t>
      </w:r>
      <w:r w:rsidRPr="00034910">
        <w:t>esprit</w:t>
      </w:r>
      <w:r w:rsidR="00E57EC9">
        <w:t xml:space="preserve">, </w:t>
      </w:r>
      <w:r w:rsidRPr="00034910">
        <w:t>une bonne humeur telles que le péril terrible qu</w:t>
      </w:r>
      <w:r w:rsidR="00E57EC9">
        <w:t>’</w:t>
      </w:r>
      <w:r w:rsidRPr="00034910">
        <w:t>il so</w:t>
      </w:r>
      <w:r w:rsidRPr="00034910">
        <w:t>u</w:t>
      </w:r>
      <w:r w:rsidRPr="00034910">
        <w:t>haitait affronter se rapetissait</w:t>
      </w:r>
      <w:r w:rsidR="00E57EC9">
        <w:t xml:space="preserve">, </w:t>
      </w:r>
      <w:r w:rsidRPr="00034910">
        <w:t>par une illusion d</w:t>
      </w:r>
      <w:r w:rsidR="00E57EC9">
        <w:t>’</w:t>
      </w:r>
      <w:r w:rsidRPr="00034910">
        <w:t>optique inte</w:t>
      </w:r>
      <w:r w:rsidRPr="00034910">
        <w:t>l</w:t>
      </w:r>
      <w:r w:rsidRPr="00034910">
        <w:t>lectuelle</w:t>
      </w:r>
      <w:r w:rsidR="00E57EC9">
        <w:t xml:space="preserve">, </w:t>
      </w:r>
      <w:r w:rsidRPr="00034910">
        <w:t>aux proportions d</w:t>
      </w:r>
      <w:r w:rsidR="00E57EC9">
        <w:t>’</w:t>
      </w:r>
      <w:r w:rsidRPr="00034910">
        <w:t>un simple jeu</w:t>
      </w:r>
      <w:r w:rsidR="00E57EC9">
        <w:t>.</w:t>
      </w:r>
    </w:p>
    <w:p w14:paraId="483471BA" w14:textId="77777777" w:rsidR="00E57EC9" w:rsidRDefault="00E57EC9" w:rsidP="00E57EC9">
      <w:r>
        <w:t>— </w:t>
      </w:r>
      <w:r w:rsidR="00776CEA" w:rsidRPr="00034910">
        <w:t>Donc</w:t>
      </w:r>
      <w:r>
        <w:t xml:space="preserve">, </w:t>
      </w:r>
      <w:r w:rsidR="00776CEA" w:rsidRPr="00034910">
        <w:t>reprit-il</w:t>
      </w:r>
      <w:r>
        <w:t xml:space="preserve">, </w:t>
      </w:r>
      <w:r w:rsidR="00776CEA" w:rsidRPr="00034910">
        <w:t xml:space="preserve">par la </w:t>
      </w:r>
      <w:r>
        <w:t>« </w:t>
      </w:r>
      <w:r w:rsidR="00776CEA" w:rsidRPr="00034910">
        <w:t>meurtrière</w:t>
      </w:r>
      <w:r>
        <w:t> »</w:t>
      </w:r>
      <w:r w:rsidR="00776CEA" w:rsidRPr="00034910">
        <w:t xml:space="preserve"> trouant notre barr</w:t>
      </w:r>
      <w:r w:rsidR="00776CEA" w:rsidRPr="00034910">
        <w:t>i</w:t>
      </w:r>
      <w:r w:rsidR="00776CEA" w:rsidRPr="00034910">
        <w:t>cade</w:t>
      </w:r>
      <w:r>
        <w:t xml:space="preserve">, </w:t>
      </w:r>
      <w:r w:rsidR="00776CEA" w:rsidRPr="00034910">
        <w:t>nous distinguons environ les deux tiers du cirque où nous sommes prisonniers</w:t>
      </w:r>
      <w:r>
        <w:t xml:space="preserve">. </w:t>
      </w:r>
      <w:r w:rsidR="00776CEA" w:rsidRPr="00034910">
        <w:t>L</w:t>
      </w:r>
      <w:r>
        <w:t>’</w:t>
      </w:r>
      <w:r w:rsidR="00776CEA" w:rsidRPr="00034910">
        <w:t>autre tiers échappe à nos vues</w:t>
      </w:r>
      <w:r>
        <w:t xml:space="preserve">, </w:t>
      </w:r>
      <w:r w:rsidR="00776CEA" w:rsidRPr="00034910">
        <w:t xml:space="preserve">et par </w:t>
      </w:r>
      <w:proofErr w:type="gramStart"/>
      <w:r w:rsidR="00776CEA" w:rsidRPr="00034910">
        <w:t>suite à</w:t>
      </w:r>
      <w:proofErr w:type="gramEnd"/>
      <w:r w:rsidR="00776CEA" w:rsidRPr="00034910">
        <w:t xml:space="preserve"> nos coups de revolver</w:t>
      </w:r>
      <w:r>
        <w:t xml:space="preserve">. </w:t>
      </w:r>
      <w:r w:rsidR="00776CEA" w:rsidRPr="00034910">
        <w:t>Nous pouvons</w:t>
      </w:r>
      <w:r>
        <w:t xml:space="preserve">, </w:t>
      </w:r>
      <w:r w:rsidR="00776CEA" w:rsidRPr="00034910">
        <w:t>en effet</w:t>
      </w:r>
      <w:r>
        <w:t xml:space="preserve">, </w:t>
      </w:r>
      <w:r w:rsidR="00776CEA" w:rsidRPr="00034910">
        <w:t>tirer sur tout ennemi se montrant dans la zone qu</w:t>
      </w:r>
      <w:r>
        <w:t>’</w:t>
      </w:r>
      <w:r w:rsidR="00776CEA" w:rsidRPr="00034910">
        <w:t>embrassent nos r</w:t>
      </w:r>
      <w:r w:rsidR="00776CEA" w:rsidRPr="00034910">
        <w:t>e</w:t>
      </w:r>
      <w:r w:rsidR="00776CEA" w:rsidRPr="00034910">
        <w:t>gards</w:t>
      </w:r>
      <w:r>
        <w:t xml:space="preserve">. </w:t>
      </w:r>
      <w:r w:rsidR="00776CEA" w:rsidRPr="00034910">
        <w:t>Ceci nous devient impossible dans la partie qui nous est cachée</w:t>
      </w:r>
      <w:r>
        <w:t>.</w:t>
      </w:r>
    </w:p>
    <w:p w14:paraId="399EB6D9" w14:textId="2D53F509" w:rsidR="00E57EC9" w:rsidRDefault="00E57EC9" w:rsidP="00E57EC9">
      <w:r>
        <w:t>— </w:t>
      </w:r>
      <w:r w:rsidR="00776CEA" w:rsidRPr="00034910">
        <w:t>Oui</w:t>
      </w:r>
      <w:r>
        <w:t xml:space="preserve">, </w:t>
      </w:r>
      <w:r w:rsidR="00776CEA" w:rsidRPr="00034910">
        <w:t>mais tirer</w:t>
      </w:r>
      <w:r>
        <w:t xml:space="preserve">…, </w:t>
      </w:r>
      <w:r w:rsidR="00776CEA" w:rsidRPr="00034910">
        <w:t xml:space="preserve">grommela </w:t>
      </w:r>
      <w:r>
        <w:t>M. </w:t>
      </w:r>
      <w:r w:rsidR="00776CEA" w:rsidRPr="00034910">
        <w:t>Defrance</w:t>
      </w:r>
      <w:r>
        <w:t xml:space="preserve">. </w:t>
      </w:r>
      <w:r w:rsidR="00776CEA" w:rsidRPr="00034910">
        <w:t>Nous avons constaté qu</w:t>
      </w:r>
      <w:r>
        <w:t>’</w:t>
      </w:r>
      <w:r w:rsidR="00776CEA" w:rsidRPr="00034910">
        <w:t>à distance nos revolvers sont insuffisants contre des ours à la fourrure épaisse et résistante</w:t>
      </w:r>
      <w:r>
        <w:t xml:space="preserve">. </w:t>
      </w:r>
      <w:r w:rsidR="00776CEA" w:rsidRPr="00034910">
        <w:t>Dès lors</w:t>
      </w:r>
      <w:r>
        <w:t xml:space="preserve">, </w:t>
      </w:r>
      <w:r w:rsidR="00776CEA" w:rsidRPr="00034910">
        <w:t>à quoi bon</w:t>
      </w:r>
      <w:r>
        <w:t> ?</w:t>
      </w:r>
    </w:p>
    <w:p w14:paraId="6757A945" w14:textId="77777777" w:rsidR="00E57EC9" w:rsidRDefault="00E57EC9" w:rsidP="00E57EC9">
      <w:r>
        <w:t>— </w:t>
      </w:r>
      <w:r w:rsidR="00776CEA" w:rsidRPr="00034910">
        <w:t>Je vais vous le dire</w:t>
      </w:r>
      <w:r>
        <w:t xml:space="preserve">, </w:t>
      </w:r>
      <w:r w:rsidR="00776CEA" w:rsidRPr="00034910">
        <w:t>cher gentleman</w:t>
      </w:r>
      <w:r>
        <w:t>.</w:t>
      </w:r>
    </w:p>
    <w:p w14:paraId="5B0920C4" w14:textId="77777777" w:rsidR="00E57EC9" w:rsidRDefault="00776CEA" w:rsidP="00E57EC9">
      <w:r w:rsidRPr="00034910">
        <w:t>Puis gravement</w:t>
      </w:r>
      <w:r w:rsidR="00E57EC9">
        <w:t> :</w:t>
      </w:r>
    </w:p>
    <w:p w14:paraId="5485AE17" w14:textId="77777777" w:rsidR="00E57EC9" w:rsidRDefault="00E57EC9" w:rsidP="00E57EC9">
      <w:r>
        <w:t>— </w:t>
      </w:r>
      <w:r w:rsidR="00776CEA" w:rsidRPr="00034910">
        <w:t>Croyez-vous que l</w:t>
      </w:r>
      <w:r>
        <w:t>’</w:t>
      </w:r>
      <w:r w:rsidR="00776CEA" w:rsidRPr="00034910">
        <w:t>ours est un animal intelligent</w:t>
      </w:r>
      <w:r>
        <w:t> ?</w:t>
      </w:r>
    </w:p>
    <w:p w14:paraId="3CAD9E96" w14:textId="77777777" w:rsidR="00E57EC9" w:rsidRDefault="00E57EC9" w:rsidP="00E57EC9">
      <w:r>
        <w:lastRenderedPageBreak/>
        <w:t>— </w:t>
      </w:r>
      <w:r w:rsidR="00776CEA" w:rsidRPr="00034910">
        <w:t>Ma foi</w:t>
      </w:r>
      <w:r>
        <w:t xml:space="preserve">, </w:t>
      </w:r>
      <w:r w:rsidR="00776CEA" w:rsidRPr="00034910">
        <w:t>balbutia le Canadien</w:t>
      </w:r>
      <w:r>
        <w:t xml:space="preserve">, </w:t>
      </w:r>
      <w:r w:rsidR="00776CEA" w:rsidRPr="00034910">
        <w:t>interloqué par la demande inattendue</w:t>
      </w:r>
      <w:r>
        <w:t xml:space="preserve">,… </w:t>
      </w:r>
      <w:r w:rsidR="00776CEA" w:rsidRPr="00034910">
        <w:t>j</w:t>
      </w:r>
      <w:r>
        <w:t>’</w:t>
      </w:r>
      <w:r w:rsidR="00776CEA" w:rsidRPr="00034910">
        <w:t>avoue que</w:t>
      </w:r>
      <w:r>
        <w:t xml:space="preserve">, </w:t>
      </w:r>
      <w:r w:rsidR="00776CEA" w:rsidRPr="00034910">
        <w:t>en tant que chasseur</w:t>
      </w:r>
      <w:r>
        <w:t xml:space="preserve">, </w:t>
      </w:r>
      <w:r w:rsidR="00776CEA" w:rsidRPr="00034910">
        <w:t>cet animal m</w:t>
      </w:r>
      <w:r>
        <w:t>’</w:t>
      </w:r>
      <w:r w:rsidR="00776CEA" w:rsidRPr="00034910">
        <w:t>a toujours paru fort rusé</w:t>
      </w:r>
      <w:r>
        <w:t xml:space="preserve">… </w:t>
      </w:r>
      <w:r w:rsidR="00776CEA" w:rsidRPr="00034910">
        <w:t>Qu</w:t>
      </w:r>
      <w:r>
        <w:t>’</w:t>
      </w:r>
      <w:r w:rsidR="00776CEA" w:rsidRPr="00034910">
        <w:t>il s</w:t>
      </w:r>
      <w:r>
        <w:t>’</w:t>
      </w:r>
      <w:r w:rsidR="00776CEA" w:rsidRPr="00034910">
        <w:t>agisse pour lui de surprendre le phoque des mers glacées</w:t>
      </w:r>
      <w:r>
        <w:t xml:space="preserve">, </w:t>
      </w:r>
      <w:r w:rsidR="00776CEA" w:rsidRPr="00034910">
        <w:t>ou bien</w:t>
      </w:r>
      <w:r w:rsidR="00776CEA" w:rsidRPr="00E041B9">
        <w:t xml:space="preserve"> l</w:t>
      </w:r>
      <w:r>
        <w:t>’</w:t>
      </w:r>
      <w:r w:rsidR="00776CEA" w:rsidRPr="00034910">
        <w:rPr>
          <w:i/>
          <w:iCs/>
        </w:rPr>
        <w:t>orignal</w:t>
      </w:r>
      <w:r>
        <w:rPr>
          <w:i/>
          <w:iCs/>
        </w:rPr>
        <w:t xml:space="preserve"> </w:t>
      </w:r>
      <w:r>
        <w:t>(</w:t>
      </w:r>
      <w:r w:rsidR="00776CEA" w:rsidRPr="00034910">
        <w:t>sorte de cerf</w:t>
      </w:r>
      <w:r>
        <w:t xml:space="preserve">) </w:t>
      </w:r>
      <w:r w:rsidR="00776CEA" w:rsidRPr="00034910">
        <w:t xml:space="preserve">des steppes neigeux du </w:t>
      </w:r>
      <w:proofErr w:type="spellStart"/>
      <w:r w:rsidR="00776CEA" w:rsidRPr="00034910">
        <w:t>Nord américain</w:t>
      </w:r>
      <w:proofErr w:type="spellEnd"/>
      <w:r>
        <w:t xml:space="preserve">, </w:t>
      </w:r>
      <w:r w:rsidR="00776CEA" w:rsidRPr="00034910">
        <w:t>il opère des affûts subtils</w:t>
      </w:r>
      <w:r>
        <w:t xml:space="preserve">, </w:t>
      </w:r>
      <w:r w:rsidR="00776CEA" w:rsidRPr="00034910">
        <w:t>dont l</w:t>
      </w:r>
      <w:r>
        <w:t>’</w:t>
      </w:r>
      <w:r w:rsidR="00776CEA" w:rsidRPr="00034910">
        <w:t>établissement semble presque exiger un raisonnement humain</w:t>
      </w:r>
      <w:r>
        <w:t>.</w:t>
      </w:r>
    </w:p>
    <w:p w14:paraId="67501837" w14:textId="77777777" w:rsidR="00E57EC9" w:rsidRDefault="00776CEA" w:rsidP="00E57EC9">
      <w:r w:rsidRPr="00034910">
        <w:t xml:space="preserve">Dick </w:t>
      </w:r>
      <w:proofErr w:type="spellStart"/>
      <w:r w:rsidRPr="00034910">
        <w:t>Fann</w:t>
      </w:r>
      <w:proofErr w:type="spellEnd"/>
      <w:r w:rsidRPr="00034910">
        <w:t xml:space="preserve"> approuva du geste</w:t>
      </w:r>
      <w:r w:rsidR="00E57EC9">
        <w:t>.</w:t>
      </w:r>
    </w:p>
    <w:p w14:paraId="3E94D206" w14:textId="77777777" w:rsidR="00E57EC9" w:rsidRDefault="00E57EC9" w:rsidP="00E57EC9">
      <w:r>
        <w:t>— </w:t>
      </w:r>
      <w:r w:rsidR="00776CEA" w:rsidRPr="00034910">
        <w:t>Parfait</w:t>
      </w:r>
      <w:r>
        <w:t xml:space="preserve"> ! </w:t>
      </w:r>
      <w:r w:rsidR="00776CEA" w:rsidRPr="00034910">
        <w:t>Donc vous pensez comme moi qu</w:t>
      </w:r>
      <w:r>
        <w:t>’</w:t>
      </w:r>
      <w:r w:rsidR="00776CEA" w:rsidRPr="00034910">
        <w:t>un ours</w:t>
      </w:r>
      <w:r>
        <w:t xml:space="preserve">, </w:t>
      </w:r>
      <w:r w:rsidR="00776CEA" w:rsidRPr="00034910">
        <w:t>allo</w:t>
      </w:r>
      <w:r w:rsidR="00776CEA" w:rsidRPr="00034910">
        <w:t>n</w:t>
      </w:r>
      <w:r w:rsidR="00776CEA" w:rsidRPr="00034910">
        <w:t>gé en un endroit où il pleut des pierres ou des projectiles que</w:t>
      </w:r>
      <w:r w:rsidR="00776CEA" w:rsidRPr="00034910">
        <w:t>l</w:t>
      </w:r>
      <w:r w:rsidR="00776CEA" w:rsidRPr="00034910">
        <w:t>conques</w:t>
      </w:r>
      <w:r>
        <w:t xml:space="preserve">, </w:t>
      </w:r>
      <w:r w:rsidR="00776CEA" w:rsidRPr="00034910">
        <w:t>le quittera pour se réfugier en un autre</w:t>
      </w:r>
      <w:r>
        <w:t xml:space="preserve">, </w:t>
      </w:r>
      <w:r w:rsidR="00776CEA" w:rsidRPr="00034910">
        <w:t>où cette averse désagréable ne se produit pas</w:t>
      </w:r>
      <w:r>
        <w:t> ?</w:t>
      </w:r>
    </w:p>
    <w:p w14:paraId="2B4C5E06" w14:textId="77777777" w:rsidR="00E57EC9" w:rsidRDefault="00E57EC9" w:rsidP="00E57EC9">
      <w:r>
        <w:t>— </w:t>
      </w:r>
      <w:r w:rsidR="00776CEA" w:rsidRPr="00034910">
        <w:t>C</w:t>
      </w:r>
      <w:r>
        <w:t>’</w:t>
      </w:r>
      <w:r w:rsidR="00776CEA" w:rsidRPr="00034910">
        <w:t>est l</w:t>
      </w:r>
      <w:r>
        <w:t>’</w:t>
      </w:r>
      <w:r w:rsidR="00776CEA" w:rsidRPr="00034910">
        <w:t>évidence même</w:t>
      </w:r>
      <w:r>
        <w:t>.</w:t>
      </w:r>
    </w:p>
    <w:p w14:paraId="770E575B" w14:textId="667E6007" w:rsidR="00E57EC9" w:rsidRDefault="00E57EC9" w:rsidP="00E57EC9">
      <w:r>
        <w:t>— </w:t>
      </w:r>
      <w:r w:rsidR="00776CEA" w:rsidRPr="00034910">
        <w:t>Eh bien</w:t>
      </w:r>
      <w:r>
        <w:t xml:space="preserve">, </w:t>
      </w:r>
      <w:r w:rsidR="00776CEA" w:rsidRPr="00034910">
        <w:t xml:space="preserve">cher </w:t>
      </w:r>
      <w:r>
        <w:t>M. </w:t>
      </w:r>
      <w:r w:rsidR="00776CEA" w:rsidRPr="00034910">
        <w:t>Defrance</w:t>
      </w:r>
      <w:r>
        <w:t xml:space="preserve">, </w:t>
      </w:r>
      <w:r w:rsidR="00776CEA" w:rsidRPr="00034910">
        <w:t>cette conviction est la base même de mon raisonnement</w:t>
      </w:r>
      <w:r>
        <w:t xml:space="preserve">. </w:t>
      </w:r>
      <w:r w:rsidR="00776CEA" w:rsidRPr="00034910">
        <w:t>Nous allons tous tirer à la cible sur nos ennemis au pelage blanc</w:t>
      </w:r>
      <w:r>
        <w:t xml:space="preserve">. </w:t>
      </w:r>
      <w:r w:rsidR="00776CEA" w:rsidRPr="00034910">
        <w:t>Dans un quart d</w:t>
      </w:r>
      <w:r>
        <w:t>’</w:t>
      </w:r>
      <w:r w:rsidR="00776CEA" w:rsidRPr="00034910">
        <w:t>heure</w:t>
      </w:r>
      <w:r>
        <w:t xml:space="preserve">, </w:t>
      </w:r>
      <w:r w:rsidR="00776CEA" w:rsidRPr="00034910">
        <w:t>tous se seront réfugiés sur la bande de terrain</w:t>
      </w:r>
      <w:r>
        <w:t xml:space="preserve">, </w:t>
      </w:r>
      <w:r w:rsidR="00776CEA" w:rsidRPr="00034910">
        <w:t>où nos balles ne les sa</w:t>
      </w:r>
      <w:r w:rsidR="00776CEA" w:rsidRPr="00034910">
        <w:t>u</w:t>
      </w:r>
      <w:r w:rsidR="00776CEA" w:rsidRPr="00034910">
        <w:t>raient atteindre</w:t>
      </w:r>
      <w:r>
        <w:t xml:space="preserve">, </w:t>
      </w:r>
      <w:r w:rsidR="00776CEA" w:rsidRPr="00034910">
        <w:t>et ainsi</w:t>
      </w:r>
      <w:r>
        <w:t xml:space="preserve">, </w:t>
      </w:r>
      <w:r w:rsidR="00776CEA" w:rsidRPr="00034910">
        <w:t>ils laisseront libre la route entre notre caverne et l</w:t>
      </w:r>
      <w:r>
        <w:t>’</w:t>
      </w:r>
      <w:r w:rsidR="00776CEA" w:rsidRPr="00034910">
        <w:t>entrée du cirque</w:t>
      </w:r>
      <w:r>
        <w:t xml:space="preserve">. </w:t>
      </w:r>
      <w:r w:rsidR="00776CEA" w:rsidRPr="00034910">
        <w:t>À ce moment</w:t>
      </w:r>
      <w:r>
        <w:t xml:space="preserve">, </w:t>
      </w:r>
      <w:r w:rsidR="00776CEA" w:rsidRPr="00034910">
        <w:t>nous abattons un coin de notre barricade</w:t>
      </w:r>
      <w:r>
        <w:t xml:space="preserve"> ; </w:t>
      </w:r>
      <w:r w:rsidR="00776CEA" w:rsidRPr="00034910">
        <w:t>je m</w:t>
      </w:r>
      <w:r>
        <w:t>’</w:t>
      </w:r>
      <w:r w:rsidR="00776CEA" w:rsidRPr="00034910">
        <w:t>élance à toute allure sur mes skys</w:t>
      </w:r>
      <w:r>
        <w:t>…</w:t>
      </w:r>
    </w:p>
    <w:p w14:paraId="5DF84A2D" w14:textId="77777777" w:rsidR="00E57EC9" w:rsidRDefault="00776CEA" w:rsidP="00E57EC9">
      <w:r w:rsidRPr="00034910">
        <w:t>Dick eut un geste plaisant d</w:t>
      </w:r>
      <w:r w:rsidR="00E57EC9">
        <w:t>’</w:t>
      </w:r>
      <w:r w:rsidRPr="00034910">
        <w:t>artiste en représentation</w:t>
      </w:r>
      <w:r w:rsidR="00E57EC9">
        <w:t>.</w:t>
      </w:r>
    </w:p>
    <w:p w14:paraId="290DF5D0" w14:textId="77777777" w:rsidR="00E57EC9" w:rsidRDefault="00E57EC9" w:rsidP="00E57EC9">
      <w:r>
        <w:t>— </w:t>
      </w:r>
      <w:r w:rsidR="00776CEA" w:rsidRPr="00034910">
        <w:t>Et</w:t>
      </w:r>
      <w:r>
        <w:t xml:space="preserve">, </w:t>
      </w:r>
      <w:r w:rsidR="00776CEA" w:rsidRPr="00034910">
        <w:t>acheva-t-il</w:t>
      </w:r>
      <w:r>
        <w:t xml:space="preserve">, </w:t>
      </w:r>
      <w:r w:rsidR="00776CEA" w:rsidRPr="00034910">
        <w:t>le tour est joué</w:t>
      </w:r>
      <w:r>
        <w:t xml:space="preserve">, </w:t>
      </w:r>
      <w:r w:rsidR="00776CEA" w:rsidRPr="00034910">
        <w:t>sans effort</w:t>
      </w:r>
      <w:r>
        <w:t xml:space="preserve">, </w:t>
      </w:r>
      <w:r w:rsidR="00776CEA" w:rsidRPr="00034910">
        <w:t>le sourire sur les lèvres</w:t>
      </w:r>
      <w:r>
        <w:t>.</w:t>
      </w:r>
    </w:p>
    <w:p w14:paraId="57A2EF9B" w14:textId="77777777" w:rsidR="00E57EC9" w:rsidRDefault="00776CEA" w:rsidP="00E57EC9">
      <w:r w:rsidRPr="00034910">
        <w:t xml:space="preserve">Seule peut-être </w:t>
      </w:r>
      <w:proofErr w:type="spellStart"/>
      <w:r w:rsidRPr="00034910">
        <w:t>Fleuriane</w:t>
      </w:r>
      <w:proofErr w:type="spellEnd"/>
      <w:r w:rsidRPr="00034910">
        <w:t xml:space="preserve"> n</w:t>
      </w:r>
      <w:r w:rsidR="00E57EC9">
        <w:t>’</w:t>
      </w:r>
      <w:r w:rsidRPr="00034910">
        <w:t>avait pas été dupe du ton dég</w:t>
      </w:r>
      <w:r w:rsidRPr="00034910">
        <w:t>a</w:t>
      </w:r>
      <w:r w:rsidRPr="00034910">
        <w:t>gé de l</w:t>
      </w:r>
      <w:r w:rsidR="00E57EC9">
        <w:t>’</w:t>
      </w:r>
      <w:r w:rsidRPr="00034910">
        <w:t>orateur</w:t>
      </w:r>
      <w:r w:rsidR="00E57EC9">
        <w:t xml:space="preserve">. </w:t>
      </w:r>
      <w:r w:rsidRPr="00034910">
        <w:t>Sa tendresse lui donnait une clairvoyance part</w:t>
      </w:r>
      <w:r w:rsidRPr="00034910">
        <w:t>i</w:t>
      </w:r>
      <w:r w:rsidRPr="00034910">
        <w:t>culière</w:t>
      </w:r>
      <w:r w:rsidR="00E57EC9">
        <w:t>.</w:t>
      </w:r>
    </w:p>
    <w:p w14:paraId="3EED92CD" w14:textId="77777777" w:rsidR="00E57EC9" w:rsidRDefault="00E57EC9" w:rsidP="00E57EC9">
      <w:r>
        <w:lastRenderedPageBreak/>
        <w:t>— </w:t>
      </w:r>
      <w:r w:rsidR="00776CEA" w:rsidRPr="00034910">
        <w:t>Ils seront furieux</w:t>
      </w:r>
      <w:r>
        <w:t xml:space="preserve">, </w:t>
      </w:r>
      <w:r w:rsidR="00776CEA" w:rsidRPr="00034910">
        <w:t>nos balles ne pourront les tuer</w:t>
      </w:r>
      <w:r>
        <w:t xml:space="preserve">, </w:t>
      </w:r>
      <w:r w:rsidR="00776CEA" w:rsidRPr="00034910">
        <w:t>c</w:t>
      </w:r>
      <w:r>
        <w:t>’</w:t>
      </w:r>
      <w:r w:rsidR="00776CEA" w:rsidRPr="00034910">
        <w:t>est vrai</w:t>
      </w:r>
      <w:r>
        <w:t xml:space="preserve">, </w:t>
      </w:r>
      <w:r w:rsidR="00776CEA" w:rsidRPr="00034910">
        <w:t>mais elles les blesseront et</w:t>
      </w:r>
      <w:r>
        <w:t xml:space="preserve">, </w:t>
      </w:r>
      <w:r w:rsidR="00776CEA" w:rsidRPr="00034910">
        <w:t>blessés</w:t>
      </w:r>
      <w:r>
        <w:t xml:space="preserve">, </w:t>
      </w:r>
      <w:r w:rsidR="00776CEA" w:rsidRPr="00034910">
        <w:t>ces animaux sont terr</w:t>
      </w:r>
      <w:r w:rsidR="00776CEA" w:rsidRPr="00034910">
        <w:t>i</w:t>
      </w:r>
      <w:r w:rsidR="00776CEA" w:rsidRPr="00034910">
        <w:t>bles</w:t>
      </w:r>
      <w:r>
        <w:t>.</w:t>
      </w:r>
    </w:p>
    <w:p w14:paraId="2CEA7ABC" w14:textId="77777777" w:rsidR="00E57EC9" w:rsidRDefault="00E57EC9" w:rsidP="00E57EC9">
      <w:r>
        <w:t>— </w:t>
      </w:r>
      <w:r w:rsidR="00776CEA" w:rsidRPr="00034910">
        <w:t>Bah</w:t>
      </w:r>
      <w:r>
        <w:t xml:space="preserve"> ! </w:t>
      </w:r>
      <w:r w:rsidR="00776CEA" w:rsidRPr="00034910">
        <w:t>la colère que l</w:t>
      </w:r>
      <w:r>
        <w:t>’</w:t>
      </w:r>
      <w:r w:rsidR="00776CEA" w:rsidRPr="00034910">
        <w:t>on tient à distance n</w:t>
      </w:r>
      <w:r>
        <w:t>’</w:t>
      </w:r>
      <w:r w:rsidR="00776CEA" w:rsidRPr="00034910">
        <w:t>est pas à redo</w:t>
      </w:r>
      <w:r w:rsidR="00776CEA" w:rsidRPr="00034910">
        <w:t>u</w:t>
      </w:r>
      <w:r w:rsidR="00776CEA" w:rsidRPr="00034910">
        <w:t>ter</w:t>
      </w:r>
      <w:r>
        <w:t>.</w:t>
      </w:r>
    </w:p>
    <w:p w14:paraId="75F7C929" w14:textId="77777777" w:rsidR="00E57EC9" w:rsidRDefault="00776CEA" w:rsidP="00E57EC9">
      <w:proofErr w:type="spellStart"/>
      <w:r w:rsidRPr="00034910">
        <w:t>Fleuriane</w:t>
      </w:r>
      <w:proofErr w:type="spellEnd"/>
      <w:r w:rsidRPr="00034910">
        <w:t xml:space="preserve"> allait parler encore</w:t>
      </w:r>
      <w:r w:rsidR="00E57EC9">
        <w:t xml:space="preserve">. </w:t>
      </w:r>
      <w:r w:rsidRPr="00034910">
        <w:t xml:space="preserve">La voix de Jean </w:t>
      </w:r>
      <w:proofErr w:type="spellStart"/>
      <w:r w:rsidRPr="00034910">
        <w:t>Brot</w:t>
      </w:r>
      <w:proofErr w:type="spellEnd"/>
      <w:r w:rsidRPr="00034910">
        <w:t xml:space="preserve"> s</w:t>
      </w:r>
      <w:r w:rsidR="00E57EC9">
        <w:t>’</w:t>
      </w:r>
      <w:r w:rsidRPr="00034910">
        <w:t>éleva</w:t>
      </w:r>
      <w:r w:rsidR="00E57EC9">
        <w:t xml:space="preserve">, </w:t>
      </w:r>
      <w:r w:rsidRPr="00034910">
        <w:t>arrêtant les phrases suppliantes qu</w:t>
      </w:r>
      <w:r w:rsidR="00E57EC9">
        <w:t>’</w:t>
      </w:r>
      <w:r w:rsidRPr="00034910">
        <w:t>elle était sur le point de pr</w:t>
      </w:r>
      <w:r w:rsidRPr="00034910">
        <w:t>o</w:t>
      </w:r>
      <w:r w:rsidRPr="00034910">
        <w:t>noncer</w:t>
      </w:r>
      <w:r w:rsidR="00E57EC9">
        <w:t>.</w:t>
      </w:r>
    </w:p>
    <w:p w14:paraId="4C586B24" w14:textId="65D58A3A" w:rsidR="00E57EC9" w:rsidRDefault="00E57EC9" w:rsidP="00E57EC9">
      <w:r>
        <w:t>— </w:t>
      </w:r>
      <w:r w:rsidR="00776CEA" w:rsidRPr="00034910">
        <w:t>Bon</w:t>
      </w:r>
      <w:r>
        <w:t xml:space="preserve"> ! </w:t>
      </w:r>
      <w:r w:rsidR="00776CEA" w:rsidRPr="00034910">
        <w:t>Il y aurait une combinaison qui rallierait tous les suffrages</w:t>
      </w:r>
      <w:r>
        <w:t>. M. </w:t>
      </w:r>
      <w:r w:rsidR="00776CEA" w:rsidRPr="00034910">
        <w:t xml:space="preserve">Dick </w:t>
      </w:r>
      <w:proofErr w:type="spellStart"/>
      <w:r w:rsidR="00776CEA" w:rsidRPr="00034910">
        <w:t>Fann</w:t>
      </w:r>
      <w:proofErr w:type="spellEnd"/>
      <w:r w:rsidR="00776CEA" w:rsidRPr="00034910">
        <w:t xml:space="preserve"> est la tête de notre troupe</w:t>
      </w:r>
      <w:r>
        <w:t xml:space="preserve">. </w:t>
      </w:r>
      <w:r w:rsidR="00776CEA" w:rsidRPr="00034910">
        <w:t>S</w:t>
      </w:r>
      <w:r>
        <w:t>’</w:t>
      </w:r>
      <w:r w:rsidR="00776CEA" w:rsidRPr="00034910">
        <w:t>il servait de nourriture aux ours</w:t>
      </w:r>
      <w:r>
        <w:t xml:space="preserve">, </w:t>
      </w:r>
      <w:r w:rsidR="00776CEA" w:rsidRPr="00034910">
        <w:t>cela entraînerait probablement la perte de tout le monde</w:t>
      </w:r>
      <w:r>
        <w:t xml:space="preserve">. </w:t>
      </w:r>
      <w:r w:rsidR="00776CEA" w:rsidRPr="00034910">
        <w:t>Tandis que moi</w:t>
      </w:r>
      <w:r>
        <w:t xml:space="preserve">, </w:t>
      </w:r>
      <w:r w:rsidR="00776CEA" w:rsidRPr="00034910">
        <w:t>cela n</w:t>
      </w:r>
      <w:r>
        <w:t>’</w:t>
      </w:r>
      <w:r w:rsidR="00776CEA" w:rsidRPr="00034910">
        <w:t>aurait aucune impo</w:t>
      </w:r>
      <w:r w:rsidR="00776CEA" w:rsidRPr="00034910">
        <w:t>r</w:t>
      </w:r>
      <w:r w:rsidR="00776CEA" w:rsidRPr="00034910">
        <w:t>tance</w:t>
      </w:r>
      <w:r>
        <w:t xml:space="preserve">. </w:t>
      </w:r>
      <w:r w:rsidR="00776CEA" w:rsidRPr="00034910">
        <w:t>C</w:t>
      </w:r>
      <w:r>
        <w:t>’</w:t>
      </w:r>
      <w:r w:rsidR="00776CEA" w:rsidRPr="00034910">
        <w:t>est donc moi qui irai à Ill-Tower</w:t>
      </w:r>
      <w:r>
        <w:t>.</w:t>
      </w:r>
    </w:p>
    <w:p w14:paraId="358919DC" w14:textId="77777777" w:rsidR="00E57EC9" w:rsidRDefault="00776CEA" w:rsidP="00E57EC9">
      <w:r w:rsidRPr="00034910">
        <w:t>Un silence suivit</w:t>
      </w:r>
      <w:r w:rsidR="00E57EC9">
        <w:t>.</w:t>
      </w:r>
    </w:p>
    <w:p w14:paraId="2E5EDEFB" w14:textId="77777777" w:rsidR="00E57EC9" w:rsidRDefault="00776CEA" w:rsidP="00E57EC9">
      <w:r w:rsidRPr="00034910">
        <w:t>Ce silence exprimait l</w:t>
      </w:r>
      <w:r w:rsidR="00E57EC9">
        <w:t>’</w:t>
      </w:r>
      <w:r w:rsidRPr="00034910">
        <w:t>admiration des voyageurs pour ce p</w:t>
      </w:r>
      <w:r w:rsidRPr="00034910">
        <w:t>e</w:t>
      </w:r>
      <w:r w:rsidRPr="00034910">
        <w:t>tit Parisien</w:t>
      </w:r>
      <w:r w:rsidR="00E57EC9">
        <w:t xml:space="preserve">, </w:t>
      </w:r>
      <w:r w:rsidRPr="00034910">
        <w:t>qui offrait sa vie avec une tranquillité héroïque</w:t>
      </w:r>
      <w:r w:rsidR="00E57EC9">
        <w:t xml:space="preserve">. </w:t>
      </w:r>
      <w:r w:rsidRPr="00034910">
        <w:t>A</w:t>
      </w:r>
      <w:r w:rsidRPr="00034910">
        <w:t>u</w:t>
      </w:r>
      <w:r w:rsidRPr="00034910">
        <w:t>cune pose</w:t>
      </w:r>
      <w:r w:rsidR="00E57EC9">
        <w:t xml:space="preserve">, </w:t>
      </w:r>
      <w:r w:rsidRPr="00034910">
        <w:t>aucune faconde</w:t>
      </w:r>
      <w:r w:rsidR="00E57EC9">
        <w:t>.</w:t>
      </w:r>
    </w:p>
    <w:p w14:paraId="0AC06B46" w14:textId="77777777" w:rsidR="00E57EC9" w:rsidRDefault="00776CEA" w:rsidP="00E57EC9">
      <w:r w:rsidRPr="00034910">
        <w:t>L</w:t>
      </w:r>
      <w:r w:rsidR="00E57EC9">
        <w:t>’</w:t>
      </w:r>
      <w:r w:rsidRPr="00034910">
        <w:t>ex-vélocipédiste se dévouait avec une généreuse incon</w:t>
      </w:r>
      <w:r w:rsidRPr="00034910">
        <w:t>s</w:t>
      </w:r>
      <w:r w:rsidRPr="00034910">
        <w:t>cience</w:t>
      </w:r>
      <w:r w:rsidR="00E57EC9">
        <w:t xml:space="preserve">, </w:t>
      </w:r>
      <w:r w:rsidRPr="00034910">
        <w:t>sans paraître même se rendre compte du courage e</w:t>
      </w:r>
      <w:r w:rsidRPr="00034910">
        <w:t>n</w:t>
      </w:r>
      <w:r w:rsidRPr="00034910">
        <w:t>fermé en pareille proposition</w:t>
      </w:r>
      <w:r w:rsidR="00E57EC9">
        <w:t xml:space="preserve">. </w:t>
      </w:r>
      <w:r w:rsidRPr="00034910">
        <w:t>La vraie vaillance semble toujours s</w:t>
      </w:r>
      <w:r w:rsidR="00E57EC9">
        <w:t>’</w:t>
      </w:r>
      <w:r w:rsidRPr="00034910">
        <w:t>ignorer</w:t>
      </w:r>
      <w:r w:rsidR="00E57EC9">
        <w:t xml:space="preserve">. </w:t>
      </w:r>
      <w:r w:rsidRPr="00034910">
        <w:t>D</w:t>
      </w:r>
      <w:r w:rsidR="00E57EC9">
        <w:t>’</w:t>
      </w:r>
      <w:r w:rsidRPr="00034910">
        <w:t>un mouvement instinctif</w:t>
      </w:r>
      <w:r w:rsidR="00E57EC9">
        <w:t xml:space="preserve">, </w:t>
      </w:r>
      <w:r w:rsidRPr="00034910">
        <w:t>Dick avait saisi la main de l</w:t>
      </w:r>
      <w:r w:rsidR="00E57EC9">
        <w:t>’</w:t>
      </w:r>
      <w:r w:rsidRPr="00034910">
        <w:t>enfant</w:t>
      </w:r>
      <w:r w:rsidR="00E57EC9">
        <w:t>.</w:t>
      </w:r>
    </w:p>
    <w:p w14:paraId="3A16BA36" w14:textId="77777777" w:rsidR="00E57EC9" w:rsidRDefault="00E57EC9" w:rsidP="00E57EC9">
      <w:r>
        <w:t>— </w:t>
      </w:r>
      <w:r w:rsidR="00776CEA" w:rsidRPr="00034910">
        <w:t>Tu as une mère qui t</w:t>
      </w:r>
      <w:r>
        <w:t>’</w:t>
      </w:r>
      <w:r w:rsidR="00776CEA" w:rsidRPr="00034910">
        <w:t>attend à Paris</w:t>
      </w:r>
      <w:r>
        <w:t xml:space="preserve">, </w:t>
      </w:r>
      <w:r w:rsidR="00776CEA" w:rsidRPr="00034910">
        <w:t>dit-il d</w:t>
      </w:r>
      <w:r>
        <w:t>’</w:t>
      </w:r>
      <w:r w:rsidR="00776CEA" w:rsidRPr="00034910">
        <w:t>une voix lég</w:t>
      </w:r>
      <w:r w:rsidR="00776CEA" w:rsidRPr="00034910">
        <w:t>è</w:t>
      </w:r>
      <w:r w:rsidR="00776CEA" w:rsidRPr="00034910">
        <w:t>rement tremblante</w:t>
      </w:r>
      <w:r>
        <w:t>.</w:t>
      </w:r>
    </w:p>
    <w:p w14:paraId="352E823F" w14:textId="77777777" w:rsidR="00E57EC9" w:rsidRDefault="00776CEA" w:rsidP="00E57EC9">
      <w:r w:rsidRPr="00034910">
        <w:t>Et le gamin interdit</w:t>
      </w:r>
      <w:r w:rsidR="00E57EC9">
        <w:t xml:space="preserve">, </w:t>
      </w:r>
      <w:r w:rsidRPr="00034910">
        <w:t>silencieux devant cette évocation de la pauvre maman</w:t>
      </w:r>
      <w:r w:rsidR="00E57EC9">
        <w:t xml:space="preserve">, </w:t>
      </w:r>
      <w:r w:rsidRPr="00034910">
        <w:t>qui songeait à l</w:t>
      </w:r>
      <w:r w:rsidR="00E57EC9">
        <w:t>’</w:t>
      </w:r>
      <w:r w:rsidRPr="00034910">
        <w:t>enfant emporté dans une course autour du monde</w:t>
      </w:r>
      <w:r w:rsidR="00E57EC9">
        <w:t xml:space="preserve">, </w:t>
      </w:r>
      <w:r w:rsidRPr="00034910">
        <w:t>le détective reprit</w:t>
      </w:r>
      <w:r w:rsidR="00E57EC9">
        <w:t> :</w:t>
      </w:r>
    </w:p>
    <w:p w14:paraId="57B2DA1E" w14:textId="77777777" w:rsidR="00E57EC9" w:rsidRDefault="00E57EC9" w:rsidP="00E57EC9">
      <w:r>
        <w:lastRenderedPageBreak/>
        <w:t>— </w:t>
      </w:r>
      <w:r w:rsidR="00776CEA" w:rsidRPr="00034910">
        <w:t>C</w:t>
      </w:r>
      <w:r>
        <w:t>’</w:t>
      </w:r>
      <w:r w:rsidR="00776CEA" w:rsidRPr="00034910">
        <w:t>est l</w:t>
      </w:r>
      <w:r>
        <w:t>’</w:t>
      </w:r>
      <w:r w:rsidR="00776CEA" w:rsidRPr="00034910">
        <w:t>obéissance à mes ordres qui nous a tous amenés ici</w:t>
      </w:r>
      <w:r>
        <w:t xml:space="preserve">. </w:t>
      </w:r>
      <w:r w:rsidR="00776CEA" w:rsidRPr="00034910">
        <w:t>Je suis responsable vis-à-vis de vous et vis-à-vis de moi-même</w:t>
      </w:r>
      <w:r>
        <w:t xml:space="preserve">. </w:t>
      </w:r>
      <w:r w:rsidR="00776CEA" w:rsidRPr="00034910">
        <w:t>L</w:t>
      </w:r>
      <w:r>
        <w:t>’</w:t>
      </w:r>
      <w:r w:rsidR="00776CEA" w:rsidRPr="00034910">
        <w:t>action m</w:t>
      </w:r>
      <w:r>
        <w:t>’</w:t>
      </w:r>
      <w:r w:rsidR="00776CEA" w:rsidRPr="00034910">
        <w:t>appartient</w:t>
      </w:r>
      <w:r>
        <w:t xml:space="preserve">. </w:t>
      </w:r>
      <w:r w:rsidR="00776CEA" w:rsidRPr="00034910">
        <w:t>D</w:t>
      </w:r>
      <w:r>
        <w:t>’</w:t>
      </w:r>
      <w:r w:rsidR="00776CEA" w:rsidRPr="00034910">
        <w:t>ailleurs</w:t>
      </w:r>
      <w:r>
        <w:t xml:space="preserve">, </w:t>
      </w:r>
      <w:r w:rsidR="00776CEA" w:rsidRPr="00034910">
        <w:t>je suis un fervent du sky</w:t>
      </w:r>
      <w:r>
        <w:t xml:space="preserve">. </w:t>
      </w:r>
      <w:r w:rsidR="00776CEA" w:rsidRPr="00034910">
        <w:t>Ce qui serait pour vous terriblement dangereux est un jeu pour moi</w:t>
      </w:r>
      <w:r>
        <w:t xml:space="preserve">. </w:t>
      </w:r>
      <w:r w:rsidR="00776CEA" w:rsidRPr="00034910">
        <w:t>Ne discutons plus</w:t>
      </w:r>
      <w:r>
        <w:t xml:space="preserve">. </w:t>
      </w:r>
      <w:r w:rsidR="00776CEA" w:rsidRPr="00034910">
        <w:t>Aux revolvers</w:t>
      </w:r>
      <w:r>
        <w:t xml:space="preserve"> ! </w:t>
      </w:r>
      <w:r w:rsidR="00776CEA" w:rsidRPr="00034910">
        <w:t>Une fois le chemin libre d</w:t>
      </w:r>
      <w:r>
        <w:t>’</w:t>
      </w:r>
      <w:r w:rsidR="00776CEA" w:rsidRPr="00034910">
        <w:t>ennemis</w:t>
      </w:r>
      <w:r>
        <w:t xml:space="preserve">, </w:t>
      </w:r>
      <w:r w:rsidR="00776CEA" w:rsidRPr="00034910">
        <w:t>nous renversons un coin de notre barricade de rochers</w:t>
      </w:r>
      <w:r>
        <w:t xml:space="preserve">, </w:t>
      </w:r>
      <w:r w:rsidR="00776CEA" w:rsidRPr="00034910">
        <w:t>que vous rétablirez</w:t>
      </w:r>
      <w:r>
        <w:t xml:space="preserve">, </w:t>
      </w:r>
      <w:r w:rsidR="00776CEA" w:rsidRPr="00034910">
        <w:t>tandis que les ours</w:t>
      </w:r>
      <w:r>
        <w:t xml:space="preserve">, </w:t>
      </w:r>
      <w:r w:rsidR="00776CEA" w:rsidRPr="00034910">
        <w:t>tout occupés de ma personne</w:t>
      </w:r>
      <w:r>
        <w:t xml:space="preserve">, </w:t>
      </w:r>
      <w:r w:rsidR="00776CEA" w:rsidRPr="00034910">
        <w:t>se précipiteront à ma suite</w:t>
      </w:r>
      <w:r>
        <w:t>.</w:t>
      </w:r>
    </w:p>
    <w:p w14:paraId="143514AD" w14:textId="77777777" w:rsidR="00E57EC9" w:rsidRDefault="00776CEA" w:rsidP="00E57EC9">
      <w:r w:rsidRPr="00034910">
        <w:t>En deux minutes</w:t>
      </w:r>
      <w:r w:rsidR="00E57EC9">
        <w:t xml:space="preserve">, </w:t>
      </w:r>
      <w:r w:rsidRPr="00034910">
        <w:t>Dick eut fixé les skys à ses brodequins</w:t>
      </w:r>
      <w:r w:rsidR="00E57EC9">
        <w:t>.</w:t>
      </w:r>
    </w:p>
    <w:p w14:paraId="2BD0E728" w14:textId="101AA244" w:rsidR="00E57EC9" w:rsidRDefault="00776CEA" w:rsidP="00E57EC9">
      <w:r w:rsidRPr="00034910">
        <w:t>Après quoi</w:t>
      </w:r>
      <w:r w:rsidR="00E57EC9">
        <w:t xml:space="preserve">, </w:t>
      </w:r>
      <w:r w:rsidRPr="00034910">
        <w:t>il se posta à l</w:t>
      </w:r>
      <w:r w:rsidR="00E57EC9">
        <w:t>’</w:t>
      </w:r>
      <w:r w:rsidRPr="00034910">
        <w:t>angle de la barricade</w:t>
      </w:r>
      <w:r w:rsidR="00E57EC9">
        <w:t xml:space="preserve">, </w:t>
      </w:r>
      <w:r w:rsidRPr="00034910">
        <w:t xml:space="preserve">appelant auprès de lui </w:t>
      </w:r>
      <w:r w:rsidR="00E57EC9">
        <w:t>M</w:t>
      </w:r>
      <w:r w:rsidR="00E57EC9" w:rsidRPr="00E57EC9">
        <w:rPr>
          <w:vertAlign w:val="superscript"/>
        </w:rPr>
        <w:t>me</w:t>
      </w:r>
      <w:r w:rsidR="00E57EC9">
        <w:t> </w:t>
      </w:r>
      <w:proofErr w:type="spellStart"/>
      <w:r w:rsidRPr="00034910">
        <w:t>Patorne</w:t>
      </w:r>
      <w:proofErr w:type="spellEnd"/>
      <w:r w:rsidRPr="00034910">
        <w:t xml:space="preserve"> et le petit Jean</w:t>
      </w:r>
      <w:r w:rsidR="00E57EC9">
        <w:t xml:space="preserve"> ; </w:t>
      </w:r>
      <w:r w:rsidRPr="00034910">
        <w:t>ceux-ci devant l</w:t>
      </w:r>
      <w:r w:rsidR="00E57EC9">
        <w:t>’</w:t>
      </w:r>
      <w:r w:rsidRPr="00034910">
        <w:t>aider à ménager l</w:t>
      </w:r>
      <w:r w:rsidR="00E57EC9">
        <w:t>’</w:t>
      </w:r>
      <w:r w:rsidRPr="00034910">
        <w:t>issue par laquelle il s</w:t>
      </w:r>
      <w:r w:rsidR="00E57EC9">
        <w:t>’</w:t>
      </w:r>
      <w:r w:rsidRPr="00034910">
        <w:t>élancerait vers le trépas ou vers le salut</w:t>
      </w:r>
      <w:r w:rsidR="00E57EC9">
        <w:t>.</w:t>
      </w:r>
    </w:p>
    <w:p w14:paraId="34078E0D" w14:textId="3AA1E36C" w:rsidR="00E57EC9" w:rsidRDefault="00E57EC9" w:rsidP="00E57EC9">
      <w:r>
        <w:t>M. </w:t>
      </w:r>
      <w:r w:rsidR="00776CEA" w:rsidRPr="00034910">
        <w:t xml:space="preserve">Defrance et </w:t>
      </w:r>
      <w:proofErr w:type="spellStart"/>
      <w:r w:rsidR="00776CEA" w:rsidRPr="00034910">
        <w:t>Fleuriane</w:t>
      </w:r>
      <w:proofErr w:type="spellEnd"/>
      <w:r>
        <w:t xml:space="preserve">, </w:t>
      </w:r>
      <w:r w:rsidR="00776CEA" w:rsidRPr="00034910">
        <w:t>ayant armé leurs revolvers</w:t>
      </w:r>
      <w:r>
        <w:t xml:space="preserve">, </w:t>
      </w:r>
      <w:r w:rsidR="00776CEA" w:rsidRPr="00034910">
        <w:t>s</w:t>
      </w:r>
      <w:r>
        <w:t>’</w:t>
      </w:r>
      <w:r w:rsidR="00776CEA" w:rsidRPr="00034910">
        <w:t>établirent à la meurtrière</w:t>
      </w:r>
      <w:r>
        <w:t xml:space="preserve">. </w:t>
      </w:r>
      <w:r w:rsidR="00776CEA" w:rsidRPr="00034910">
        <w:t>Et le feu commença</w:t>
      </w:r>
      <w:r>
        <w:t>.</w:t>
      </w:r>
    </w:p>
    <w:p w14:paraId="012D4463" w14:textId="77777777" w:rsidR="00E57EC9" w:rsidRDefault="00776CEA" w:rsidP="00E57EC9">
      <w:r w:rsidRPr="00034910">
        <w:t>D</w:t>
      </w:r>
      <w:r w:rsidR="00E57EC9">
        <w:t>’</w:t>
      </w:r>
      <w:r w:rsidRPr="00034910">
        <w:t>abord</w:t>
      </w:r>
      <w:r w:rsidR="00E57EC9">
        <w:t xml:space="preserve">, </w:t>
      </w:r>
      <w:r w:rsidRPr="00034910">
        <w:t>les plantigrades se dressèrent</w:t>
      </w:r>
      <w:r w:rsidR="00E57EC9">
        <w:t xml:space="preserve">, </w:t>
      </w:r>
      <w:r w:rsidRPr="00034910">
        <w:t>surpris par les pr</w:t>
      </w:r>
      <w:r w:rsidRPr="00034910">
        <w:t>o</w:t>
      </w:r>
      <w:r w:rsidRPr="00034910">
        <w:t>jectiles s</w:t>
      </w:r>
      <w:r w:rsidR="00E57EC9">
        <w:t>’</w:t>
      </w:r>
      <w:r w:rsidRPr="00034910">
        <w:t>abattant sur eux</w:t>
      </w:r>
      <w:r w:rsidR="00E57EC9">
        <w:t xml:space="preserve">. </w:t>
      </w:r>
      <w:r w:rsidRPr="00034910">
        <w:t>Oh</w:t>
      </w:r>
      <w:r w:rsidR="00E57EC9">
        <w:t xml:space="preserve"> ! </w:t>
      </w:r>
      <w:r w:rsidRPr="00034910">
        <w:t>ils ne leur faisaient pas grand mal</w:t>
      </w:r>
      <w:r w:rsidR="00E57EC9">
        <w:t xml:space="preserve">, </w:t>
      </w:r>
      <w:r w:rsidRPr="00034910">
        <w:t>la distance était trop grande</w:t>
      </w:r>
      <w:r w:rsidR="00E57EC9">
        <w:t xml:space="preserve">. </w:t>
      </w:r>
      <w:r w:rsidRPr="00034910">
        <w:t>Mais les contusions</w:t>
      </w:r>
      <w:r w:rsidR="00E57EC9">
        <w:t xml:space="preserve">, </w:t>
      </w:r>
      <w:r w:rsidRPr="00034910">
        <w:t>pour n</w:t>
      </w:r>
      <w:r w:rsidR="00E57EC9">
        <w:t>’</w:t>
      </w:r>
      <w:r w:rsidRPr="00034910">
        <w:t>être pas dangereuses</w:t>
      </w:r>
      <w:r w:rsidR="00E57EC9">
        <w:t xml:space="preserve">, </w:t>
      </w:r>
      <w:r w:rsidRPr="00034910">
        <w:t>n</w:t>
      </w:r>
      <w:r w:rsidR="00E57EC9">
        <w:t>’</w:t>
      </w:r>
      <w:r w:rsidRPr="00034910">
        <w:t>en sont pas moins désagréables</w:t>
      </w:r>
      <w:r w:rsidR="00E57EC9">
        <w:t xml:space="preserve">. </w:t>
      </w:r>
      <w:r w:rsidRPr="00034910">
        <w:t>Tel dut être l</w:t>
      </w:r>
      <w:r w:rsidR="00E57EC9">
        <w:t>’</w:t>
      </w:r>
      <w:r w:rsidRPr="00034910">
        <w:t>avis des animaux</w:t>
      </w:r>
      <w:r w:rsidR="00E57EC9">
        <w:t xml:space="preserve">, </w:t>
      </w:r>
      <w:r w:rsidRPr="00034910">
        <w:t>car</w:t>
      </w:r>
      <w:r w:rsidR="00E57EC9">
        <w:t xml:space="preserve">, </w:t>
      </w:r>
      <w:r w:rsidRPr="00034910">
        <w:t>après avoir couru d</w:t>
      </w:r>
      <w:r w:rsidR="00E57EC9">
        <w:t>’</w:t>
      </w:r>
      <w:r w:rsidRPr="00034910">
        <w:t>un air affolé dans tous les sens</w:t>
      </w:r>
      <w:r w:rsidR="00E57EC9">
        <w:t xml:space="preserve">, </w:t>
      </w:r>
      <w:r w:rsidRPr="00034910">
        <w:t>ils disparurent l</w:t>
      </w:r>
      <w:r w:rsidR="00E57EC9">
        <w:t>’</w:t>
      </w:r>
      <w:r w:rsidRPr="00034910">
        <w:t>un après l</w:t>
      </w:r>
      <w:r w:rsidR="00E57EC9">
        <w:t>’</w:t>
      </w:r>
      <w:r w:rsidRPr="00034910">
        <w:t>autre</w:t>
      </w:r>
      <w:r w:rsidR="00E57EC9">
        <w:t>.</w:t>
      </w:r>
    </w:p>
    <w:p w14:paraId="1C220186" w14:textId="77777777" w:rsidR="00E57EC9" w:rsidRDefault="00776CEA" w:rsidP="00E57EC9">
      <w:r w:rsidRPr="00034910">
        <w:t>Le premier qui avait découvert la zone exempte de project</w:t>
      </w:r>
      <w:r w:rsidRPr="00034910">
        <w:t>i</w:t>
      </w:r>
      <w:r w:rsidRPr="00034910">
        <w:t>les</w:t>
      </w:r>
      <w:r w:rsidR="00E57EC9">
        <w:t xml:space="preserve">, </w:t>
      </w:r>
      <w:r w:rsidRPr="00034910">
        <w:t>avait sans doute averti les autres</w:t>
      </w:r>
      <w:r w:rsidR="00E57EC9">
        <w:t xml:space="preserve">, </w:t>
      </w:r>
      <w:r w:rsidRPr="00034910">
        <w:t>par un de ces grogn</w:t>
      </w:r>
      <w:r w:rsidRPr="00034910">
        <w:t>e</w:t>
      </w:r>
      <w:r w:rsidRPr="00034910">
        <w:t>ments harmonieux dont les ours ont le secret</w:t>
      </w:r>
      <w:r w:rsidR="00E57EC9">
        <w:t xml:space="preserve">, </w:t>
      </w:r>
      <w:r w:rsidRPr="00034910">
        <w:t>et tous s</w:t>
      </w:r>
      <w:r w:rsidR="00E57EC9">
        <w:t>’</w:t>
      </w:r>
      <w:r w:rsidRPr="00034910">
        <w:t>étaient empressés de gagner cette région privilégiée</w:t>
      </w:r>
      <w:r w:rsidR="00E57EC9">
        <w:t xml:space="preserve">. </w:t>
      </w:r>
      <w:r w:rsidRPr="00034910">
        <w:t>L</w:t>
      </w:r>
      <w:r w:rsidR="00E57EC9">
        <w:t>’</w:t>
      </w:r>
      <w:r w:rsidRPr="00034910">
        <w:t>instant fixé pour la séparation était venu</w:t>
      </w:r>
      <w:r w:rsidR="00E57EC9">
        <w:t>.</w:t>
      </w:r>
    </w:p>
    <w:p w14:paraId="4468DDB6" w14:textId="2EF1C715" w:rsidR="00E57EC9" w:rsidRDefault="00E57EC9" w:rsidP="00E57EC9">
      <w:r>
        <w:t>— M. </w:t>
      </w:r>
      <w:r w:rsidR="00776CEA" w:rsidRPr="00034910">
        <w:t xml:space="preserve">Dick </w:t>
      </w:r>
      <w:proofErr w:type="spellStart"/>
      <w:r w:rsidR="00776CEA" w:rsidRPr="00034910">
        <w:t>Fann</w:t>
      </w:r>
      <w:proofErr w:type="spellEnd"/>
      <w:r>
        <w:t xml:space="preserve">, </w:t>
      </w:r>
      <w:r w:rsidR="00776CEA" w:rsidRPr="00034910">
        <w:t xml:space="preserve">supplia </w:t>
      </w:r>
      <w:proofErr w:type="spellStart"/>
      <w:r w:rsidR="00776CEA" w:rsidRPr="00034910">
        <w:t>Fleuriane</w:t>
      </w:r>
      <w:proofErr w:type="spellEnd"/>
      <w:r>
        <w:t>…</w:t>
      </w:r>
    </w:p>
    <w:p w14:paraId="725EAADA" w14:textId="77777777" w:rsidR="00E57EC9" w:rsidRDefault="00776CEA" w:rsidP="00E57EC9">
      <w:r w:rsidRPr="00034910">
        <w:lastRenderedPageBreak/>
        <w:t>Un fracas d</w:t>
      </w:r>
      <w:r w:rsidR="00E57EC9">
        <w:t>’</w:t>
      </w:r>
      <w:r w:rsidRPr="00034910">
        <w:t>éboulement coupa la phrase implorante</w:t>
      </w:r>
      <w:r w:rsidR="00E57EC9">
        <w:t>.</w:t>
      </w:r>
    </w:p>
    <w:p w14:paraId="48CDC9A9" w14:textId="5A90CE47" w:rsidR="00E57EC9" w:rsidRDefault="00776CEA" w:rsidP="00E57EC9">
      <w:r w:rsidRPr="00034910">
        <w:t>Tandis que la jeune fille et son père tiraillaient contre les bêtes fauves</w:t>
      </w:r>
      <w:r w:rsidR="00E57EC9">
        <w:t xml:space="preserve">, </w:t>
      </w:r>
      <w:r w:rsidRPr="00034910">
        <w:t xml:space="preserve">Dick </w:t>
      </w:r>
      <w:proofErr w:type="spellStart"/>
      <w:r w:rsidRPr="00034910">
        <w:t>Fann</w:t>
      </w:r>
      <w:proofErr w:type="spellEnd"/>
      <w:r w:rsidRPr="00034910">
        <w:t xml:space="preserve"> et </w:t>
      </w:r>
      <w:r w:rsidR="00E57EC9">
        <w:t>M</w:t>
      </w:r>
      <w:r w:rsidR="00E57EC9" w:rsidRPr="00E57EC9">
        <w:rPr>
          <w:vertAlign w:val="superscript"/>
        </w:rPr>
        <w:t>me</w:t>
      </w:r>
      <w:r w:rsidR="00E57EC9">
        <w:t> </w:t>
      </w:r>
      <w:proofErr w:type="spellStart"/>
      <w:r w:rsidRPr="00034910">
        <w:t>Patorne</w:t>
      </w:r>
      <w:proofErr w:type="spellEnd"/>
      <w:r w:rsidR="00E57EC9">
        <w:t xml:space="preserve">, </w:t>
      </w:r>
      <w:r w:rsidRPr="00034910">
        <w:t>qui</w:t>
      </w:r>
      <w:r w:rsidR="00E57EC9">
        <w:t xml:space="preserve">, </w:t>
      </w:r>
      <w:r w:rsidRPr="00034910">
        <w:t>il faut lui rendre cette justice</w:t>
      </w:r>
      <w:r w:rsidR="00E57EC9">
        <w:t xml:space="preserve">, </w:t>
      </w:r>
      <w:r w:rsidRPr="00034910">
        <w:t>travailla consciencieusement en cette circonstance</w:t>
      </w:r>
      <w:r w:rsidR="00E57EC9">
        <w:t xml:space="preserve">, </w:t>
      </w:r>
      <w:r w:rsidRPr="00034910">
        <w:t>avaient retiré les pierrailles calant les blocs plus volumineux</w:t>
      </w:r>
      <w:r w:rsidR="00E57EC9">
        <w:t xml:space="preserve">, </w:t>
      </w:r>
      <w:r w:rsidRPr="00034910">
        <w:t>si actionnés à leur besogne qu</w:t>
      </w:r>
      <w:r w:rsidR="00E57EC9">
        <w:t>’</w:t>
      </w:r>
      <w:r w:rsidRPr="00034910">
        <w:t xml:space="preserve">ils ne remarquèrent pas la conduite de Jean </w:t>
      </w:r>
      <w:proofErr w:type="spellStart"/>
      <w:r w:rsidRPr="00034910">
        <w:t>Brot</w:t>
      </w:r>
      <w:proofErr w:type="spellEnd"/>
      <w:r w:rsidR="00E57EC9">
        <w:t xml:space="preserve">. </w:t>
      </w:r>
      <w:r w:rsidRPr="00034910">
        <w:t>Le gamin</w:t>
      </w:r>
      <w:r w:rsidR="00E57EC9">
        <w:t xml:space="preserve">, </w:t>
      </w:r>
      <w:r w:rsidRPr="00034910">
        <w:t>profitant de la préoccupation de tous</w:t>
      </w:r>
      <w:r w:rsidR="00E57EC9">
        <w:t xml:space="preserve">, </w:t>
      </w:r>
      <w:r w:rsidRPr="00034910">
        <w:t>avait disparu derrière l</w:t>
      </w:r>
      <w:r w:rsidR="00E57EC9">
        <w:t>’</w:t>
      </w:r>
      <w:r w:rsidRPr="00034910">
        <w:t>automobile</w:t>
      </w:r>
      <w:r w:rsidR="00E57EC9">
        <w:t>.</w:t>
      </w:r>
    </w:p>
    <w:p w14:paraId="2FD3A265" w14:textId="77777777" w:rsidR="00E57EC9" w:rsidRDefault="00776CEA" w:rsidP="00E57EC9">
      <w:r w:rsidRPr="00034910">
        <w:t>Mais la voie étant débarrassée d</w:t>
      </w:r>
      <w:r w:rsidR="00E57EC9">
        <w:t>’</w:t>
      </w:r>
      <w:r w:rsidRPr="00034910">
        <w:t>ennemis</w:t>
      </w:r>
      <w:r w:rsidR="00E57EC9">
        <w:t xml:space="preserve">, </w:t>
      </w:r>
      <w:proofErr w:type="spellStart"/>
      <w:r w:rsidRPr="00034910">
        <w:t>Fleuriane</w:t>
      </w:r>
      <w:proofErr w:type="spellEnd"/>
      <w:r w:rsidRPr="00034910">
        <w:t xml:space="preserve"> avait parlé</w:t>
      </w:r>
      <w:r w:rsidR="00E57EC9">
        <w:t xml:space="preserve">. </w:t>
      </w:r>
      <w:r w:rsidRPr="00034910">
        <w:t>Dick</w:t>
      </w:r>
      <w:r w:rsidR="00E57EC9">
        <w:t xml:space="preserve">, </w:t>
      </w:r>
      <w:r w:rsidRPr="00034910">
        <w:t>comprenant qu</w:t>
      </w:r>
      <w:r w:rsidR="00E57EC9">
        <w:t>’</w:t>
      </w:r>
      <w:r w:rsidRPr="00034910">
        <w:t>à tout prix il fallait éviter une scène d</w:t>
      </w:r>
      <w:r w:rsidR="00E57EC9">
        <w:t>’</w:t>
      </w:r>
      <w:r w:rsidRPr="00034910">
        <w:t>attendrissement</w:t>
      </w:r>
      <w:r w:rsidR="00E57EC9">
        <w:t xml:space="preserve">, </w:t>
      </w:r>
      <w:r w:rsidRPr="00034910">
        <w:t>précipita le mouvement</w:t>
      </w:r>
      <w:r w:rsidR="00E57EC9">
        <w:t>.</w:t>
      </w:r>
    </w:p>
    <w:p w14:paraId="420578C8" w14:textId="77777777" w:rsidR="00E57EC9" w:rsidRDefault="00776CEA" w:rsidP="00E57EC9">
      <w:r w:rsidRPr="00034910">
        <w:t>D</w:t>
      </w:r>
      <w:r w:rsidR="00E57EC9">
        <w:t>’</w:t>
      </w:r>
      <w:r w:rsidRPr="00034910">
        <w:t>un coup d</w:t>
      </w:r>
      <w:r w:rsidR="00E57EC9">
        <w:t>’</w:t>
      </w:r>
      <w:r w:rsidRPr="00034910">
        <w:t>épaule</w:t>
      </w:r>
      <w:r w:rsidR="00E57EC9">
        <w:t xml:space="preserve">, </w:t>
      </w:r>
      <w:r w:rsidRPr="00034910">
        <w:t>il avait renversé le pan de la barricade préparé par lui et par la dame de compagnie</w:t>
      </w:r>
      <w:r w:rsidR="00E57EC9">
        <w:t xml:space="preserve">… </w:t>
      </w:r>
      <w:r w:rsidRPr="00034910">
        <w:t>il avait bondi au dehors et filait comme une flèche dans la direction de l</w:t>
      </w:r>
      <w:r w:rsidR="00E57EC9">
        <w:t>’</w:t>
      </w:r>
      <w:r w:rsidRPr="00034910">
        <w:t>étroit couloir accédant au cirque</w:t>
      </w:r>
      <w:r w:rsidR="00E57EC9">
        <w:t>.</w:t>
      </w:r>
    </w:p>
    <w:p w14:paraId="3C8C7E02" w14:textId="77777777" w:rsidR="00E57EC9" w:rsidRDefault="00776CEA" w:rsidP="00E57EC9">
      <w:r w:rsidRPr="00034910">
        <w:t>Un cri déchirant de la jeune fille salue ce départ</w:t>
      </w:r>
      <w:r w:rsidR="00E57EC9">
        <w:t xml:space="preserve"> ; </w:t>
      </w:r>
      <w:r w:rsidRPr="00034910">
        <w:t>à ce cri répondent des rugissements épouvantables</w:t>
      </w:r>
      <w:r w:rsidR="00E57EC9">
        <w:t>.</w:t>
      </w:r>
    </w:p>
    <w:p w14:paraId="26D134A3" w14:textId="77777777" w:rsidR="00E57EC9" w:rsidRDefault="00776CEA" w:rsidP="00E57EC9">
      <w:r w:rsidRPr="00034910">
        <w:t>Les ours ont aperçu l</w:t>
      </w:r>
      <w:r w:rsidR="00E57EC9">
        <w:t>’</w:t>
      </w:r>
      <w:r w:rsidRPr="00034910">
        <w:t>homme</w:t>
      </w:r>
      <w:r w:rsidR="00E57EC9">
        <w:t xml:space="preserve">. </w:t>
      </w:r>
      <w:r w:rsidRPr="00034910">
        <w:t>Ils se ruent sur la piste de la proie convoitée</w:t>
      </w:r>
      <w:r w:rsidR="00E57EC9">
        <w:t xml:space="preserve">. </w:t>
      </w:r>
      <w:r w:rsidRPr="00034910">
        <w:t>Mais un silence de stupeur succède au vacarme</w:t>
      </w:r>
      <w:r w:rsidR="00E57EC9">
        <w:t xml:space="preserve">. </w:t>
      </w:r>
      <w:r w:rsidRPr="00034910">
        <w:t xml:space="preserve">Une seconde silhouette humaine a jailli de la brèche ouverte par Dick </w:t>
      </w:r>
      <w:proofErr w:type="spellStart"/>
      <w:r w:rsidRPr="00034910">
        <w:t>Fann</w:t>
      </w:r>
      <w:proofErr w:type="spellEnd"/>
      <w:r w:rsidR="00E57EC9">
        <w:t>.</w:t>
      </w:r>
    </w:p>
    <w:p w14:paraId="35293F0B" w14:textId="77777777" w:rsidR="00E57EC9" w:rsidRDefault="00776CEA" w:rsidP="00E57EC9">
      <w:r w:rsidRPr="00034910">
        <w:t>C</w:t>
      </w:r>
      <w:r w:rsidR="00E57EC9">
        <w:t>’</w:t>
      </w:r>
      <w:r w:rsidRPr="00034910">
        <w:t xml:space="preserve">est Jean </w:t>
      </w:r>
      <w:proofErr w:type="spellStart"/>
      <w:r w:rsidRPr="00034910">
        <w:t>Brot</w:t>
      </w:r>
      <w:proofErr w:type="spellEnd"/>
      <w:r w:rsidRPr="00034910">
        <w:t xml:space="preserve"> qui</w:t>
      </w:r>
      <w:r w:rsidR="00E57EC9">
        <w:t xml:space="preserve">, </w:t>
      </w:r>
      <w:r w:rsidRPr="00034910">
        <w:t>derrière l</w:t>
      </w:r>
      <w:r w:rsidR="00E57EC9">
        <w:t>’</w:t>
      </w:r>
      <w:r w:rsidRPr="00034910">
        <w:t>automobile</w:t>
      </w:r>
      <w:r w:rsidR="00E57EC9">
        <w:t xml:space="preserve">, </w:t>
      </w:r>
      <w:r w:rsidRPr="00034910">
        <w:t>a chaussé les skys et qui</w:t>
      </w:r>
      <w:r w:rsidR="00E57EC9">
        <w:t xml:space="preserve">, </w:t>
      </w:r>
      <w:r w:rsidRPr="00034910">
        <w:t>maintenant</w:t>
      </w:r>
      <w:r w:rsidR="00E57EC9">
        <w:t xml:space="preserve">, </w:t>
      </w:r>
      <w:r w:rsidRPr="00034910">
        <w:t>obstiné dans son idée de dévouement</w:t>
      </w:r>
      <w:r w:rsidR="00E57EC9">
        <w:t xml:space="preserve">, </w:t>
      </w:r>
      <w:r w:rsidRPr="00034910">
        <w:t>est dehors</w:t>
      </w:r>
      <w:r w:rsidR="00E57EC9">
        <w:t xml:space="preserve">, </w:t>
      </w:r>
      <w:r w:rsidRPr="00034910">
        <w:t>en face des ours affamés</w:t>
      </w:r>
      <w:r w:rsidR="00E57EC9">
        <w:t>.</w:t>
      </w:r>
    </w:p>
    <w:p w14:paraId="43DAEF55" w14:textId="77777777" w:rsidR="00E57EC9" w:rsidRDefault="00776CEA" w:rsidP="00E57EC9">
      <w:r w:rsidRPr="00034910">
        <w:t>Mais que fait-il donc</w:t>
      </w:r>
      <w:r w:rsidR="00E57EC9">
        <w:t xml:space="preserve"> ? </w:t>
      </w:r>
      <w:r w:rsidRPr="00034910">
        <w:t>Il ne se dirige pas vers l</w:t>
      </w:r>
      <w:r w:rsidR="00E57EC9">
        <w:t>’</w:t>
      </w:r>
      <w:r w:rsidRPr="00034910">
        <w:t>entrée que le détective est près d</w:t>
      </w:r>
      <w:r w:rsidR="00E57EC9">
        <w:t>’</w:t>
      </w:r>
      <w:r w:rsidRPr="00034910">
        <w:t>atteindre</w:t>
      </w:r>
      <w:r w:rsidR="00E57EC9">
        <w:t xml:space="preserve">. </w:t>
      </w:r>
      <w:r w:rsidRPr="00034910">
        <w:t>Il file rapidement devant la l</w:t>
      </w:r>
      <w:r w:rsidRPr="00034910">
        <w:t>i</w:t>
      </w:r>
      <w:r w:rsidRPr="00034910">
        <w:t>gne des plantigrades</w:t>
      </w:r>
      <w:r w:rsidR="00E57EC9">
        <w:t xml:space="preserve">. </w:t>
      </w:r>
      <w:r w:rsidRPr="00034910">
        <w:t>On croirait qu</w:t>
      </w:r>
      <w:r w:rsidR="00E57EC9">
        <w:t>’</w:t>
      </w:r>
      <w:r w:rsidRPr="00034910">
        <w:t>il les passe en revue</w:t>
      </w:r>
      <w:r w:rsidR="00E57EC9">
        <w:t>.</w:t>
      </w:r>
    </w:p>
    <w:p w14:paraId="7CAB6B82" w14:textId="77777777" w:rsidR="00E57EC9" w:rsidRDefault="0000743A" w:rsidP="00E57EC9">
      <w:r w:rsidRPr="00034910">
        <w:t>Ainsi il arrive contre la falaise faisant face à la caverne</w:t>
      </w:r>
      <w:r w:rsidR="00E57EC9">
        <w:t>.</w:t>
      </w:r>
    </w:p>
    <w:p w14:paraId="0E1D16A2" w14:textId="77777777" w:rsidR="00D50444" w:rsidRDefault="00D50444" w:rsidP="00D50444">
      <w:pPr>
        <w:pStyle w:val="Centrsolidaire"/>
      </w:pPr>
      <w:r w:rsidRPr="00E57EC9">
        <w:rPr>
          <w:noProof/>
        </w:rPr>
        <w:lastRenderedPageBreak/>
        <w:drawing>
          <wp:inline distT="0" distB="0" distL="0" distR="0" wp14:anchorId="6E05F12F" wp14:editId="55433CB1">
            <wp:extent cx="4269740" cy="5741035"/>
            <wp:effectExtent l="0" t="0" r="0" b="0"/>
            <wp:docPr id="63" name="Image 40" descr="Une image contenant croquis, dessin, illustration, Dessin au trai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 40" descr="Une image contenant croquis, dessin, illustration, Dessin au trait&#10;&#10;Le contenu généré par l’IA peut être incorrec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269740" cy="5741035"/>
                    </a:xfrm>
                    <a:prstGeom prst="rect">
                      <a:avLst/>
                    </a:prstGeom>
                    <a:noFill/>
                    <a:ln>
                      <a:noFill/>
                    </a:ln>
                  </pic:spPr>
                </pic:pic>
              </a:graphicData>
            </a:graphic>
          </wp:inline>
        </w:drawing>
      </w:r>
    </w:p>
    <w:p w14:paraId="0CFA0106" w14:textId="77777777" w:rsidR="00D50444" w:rsidRDefault="00D50444" w:rsidP="00D50444">
      <w:pPr>
        <w:pStyle w:val="Centr14pt"/>
      </w:pPr>
      <w:r w:rsidRPr="00E57EC9">
        <w:t>Il file rapidement devant la ligne des plantigrades</w:t>
      </w:r>
      <w:r>
        <w:t>.</w:t>
      </w:r>
    </w:p>
    <w:p w14:paraId="0E23BB50" w14:textId="77777777" w:rsidR="00E57EC9" w:rsidRDefault="0000743A" w:rsidP="00E57EC9">
      <w:r w:rsidRPr="00034910">
        <w:t>Là un coude brusque le porte vers la partie où les carna</w:t>
      </w:r>
      <w:r w:rsidRPr="00034910">
        <w:t>s</w:t>
      </w:r>
      <w:r w:rsidRPr="00034910">
        <w:t>siers tout à l</w:t>
      </w:r>
      <w:r w:rsidR="00E57EC9">
        <w:t>’</w:t>
      </w:r>
      <w:r w:rsidRPr="00034910">
        <w:t>heure s</w:t>
      </w:r>
      <w:r w:rsidR="00E57EC9">
        <w:t>’</w:t>
      </w:r>
      <w:r w:rsidRPr="00034910">
        <w:t>étaient réfugiés</w:t>
      </w:r>
      <w:r w:rsidR="00E57EC9">
        <w:t>.</w:t>
      </w:r>
    </w:p>
    <w:p w14:paraId="56BA2F07" w14:textId="77777777" w:rsidR="00E57EC9" w:rsidRDefault="00776CEA" w:rsidP="00E57EC9">
      <w:r w:rsidRPr="00034910">
        <w:t>Les féroces animaux sont restés un instant stupéfaits</w:t>
      </w:r>
      <w:r w:rsidR="00E57EC9">
        <w:t xml:space="preserve">, </w:t>
      </w:r>
      <w:r w:rsidRPr="00034910">
        <w:t>leur élan brisé par l</w:t>
      </w:r>
      <w:r w:rsidR="00E57EC9">
        <w:t>’</w:t>
      </w:r>
      <w:r w:rsidRPr="00034910">
        <w:t>apparition de cette proie nouvelle</w:t>
      </w:r>
      <w:r w:rsidR="00E57EC9">
        <w:t xml:space="preserve">, </w:t>
      </w:r>
      <w:r w:rsidRPr="00034910">
        <w:t>qui semble s</w:t>
      </w:r>
      <w:r w:rsidR="00E57EC9">
        <w:t>’</w:t>
      </w:r>
      <w:r w:rsidRPr="00034910">
        <w:t>offrir à leur voracité</w:t>
      </w:r>
      <w:r w:rsidR="00E57EC9">
        <w:t> !</w:t>
      </w:r>
    </w:p>
    <w:p w14:paraId="1EF141F9" w14:textId="77777777" w:rsidR="00E57EC9" w:rsidRDefault="00776CEA" w:rsidP="00E57EC9">
      <w:r w:rsidRPr="00034910">
        <w:t>Puis</w:t>
      </w:r>
      <w:r w:rsidR="00E57EC9">
        <w:t xml:space="preserve">, </w:t>
      </w:r>
      <w:r w:rsidRPr="00034910">
        <w:t>avec un ensemble parfait</w:t>
      </w:r>
      <w:r w:rsidR="00E57EC9">
        <w:t xml:space="preserve">, </w:t>
      </w:r>
      <w:r w:rsidRPr="00034910">
        <w:t>tous se précipitent vers le Parisien</w:t>
      </w:r>
      <w:r w:rsidR="00E57EC9">
        <w:t>.</w:t>
      </w:r>
    </w:p>
    <w:p w14:paraId="50EBDA59" w14:textId="77777777" w:rsidR="00E57EC9" w:rsidRDefault="00776CEA" w:rsidP="00E57EC9">
      <w:r w:rsidRPr="00034910">
        <w:lastRenderedPageBreak/>
        <w:t>Au surplus</w:t>
      </w:r>
      <w:r w:rsidR="00E57EC9">
        <w:t xml:space="preserve">. </w:t>
      </w:r>
      <w:r w:rsidRPr="00034910">
        <w:t>Dick a disparu dans le petit couloir rocheux d</w:t>
      </w:r>
      <w:r w:rsidR="00E57EC9">
        <w:t>’</w:t>
      </w:r>
      <w:r w:rsidRPr="00034910">
        <w:t>entrée</w:t>
      </w:r>
      <w:r w:rsidR="00E57EC9">
        <w:t xml:space="preserve">. </w:t>
      </w:r>
      <w:r w:rsidRPr="00034910">
        <w:t>Les fauves ne le voient plus</w:t>
      </w:r>
      <w:r w:rsidR="00E57EC9">
        <w:t xml:space="preserve">, </w:t>
      </w:r>
      <w:r w:rsidRPr="00034910">
        <w:t>leur appétit les pousse vers la victime qu</w:t>
      </w:r>
      <w:r w:rsidR="00E57EC9">
        <w:t>’</w:t>
      </w:r>
      <w:r w:rsidRPr="00034910">
        <w:t>ils discernent à quelques pas d</w:t>
      </w:r>
      <w:r w:rsidR="00E57EC9">
        <w:t>’</w:t>
      </w:r>
      <w:r w:rsidRPr="00034910">
        <w:t>eux</w:t>
      </w:r>
      <w:r w:rsidR="00E57EC9">
        <w:t xml:space="preserve">. </w:t>
      </w:r>
      <w:r w:rsidRPr="00034910">
        <w:t>Et alors</w:t>
      </w:r>
      <w:r w:rsidR="00E57EC9">
        <w:t xml:space="preserve">, </w:t>
      </w:r>
      <w:r w:rsidRPr="00034910">
        <w:t>médusés</w:t>
      </w:r>
      <w:r w:rsidR="00E57EC9">
        <w:t xml:space="preserve">, </w:t>
      </w:r>
      <w:proofErr w:type="spellStart"/>
      <w:r w:rsidRPr="00034910">
        <w:t>Fleuriane</w:t>
      </w:r>
      <w:proofErr w:type="spellEnd"/>
      <w:r w:rsidRPr="00034910">
        <w:t xml:space="preserve"> et ses compagnons assistent à une chasse diabolique</w:t>
      </w:r>
      <w:r w:rsidR="00E57EC9">
        <w:t>.</w:t>
      </w:r>
    </w:p>
    <w:p w14:paraId="271BD50B" w14:textId="77777777" w:rsidR="00E57EC9" w:rsidRDefault="00776CEA" w:rsidP="00E57EC9">
      <w:r w:rsidRPr="00034910">
        <w:t>Il a fait du sky le petit Jean</w:t>
      </w:r>
      <w:r w:rsidR="00E57EC9">
        <w:t xml:space="preserve">. </w:t>
      </w:r>
      <w:r w:rsidRPr="00034910">
        <w:t>Il évolue</w:t>
      </w:r>
      <w:r w:rsidR="00E57EC9">
        <w:t xml:space="preserve">, </w:t>
      </w:r>
      <w:r w:rsidRPr="00034910">
        <w:t>vite</w:t>
      </w:r>
      <w:r w:rsidR="00E57EC9">
        <w:t xml:space="preserve">, </w:t>
      </w:r>
      <w:r w:rsidRPr="00034910">
        <w:t>tournoie</w:t>
      </w:r>
      <w:r w:rsidR="00E57EC9">
        <w:t xml:space="preserve">, </w:t>
      </w:r>
      <w:r w:rsidRPr="00034910">
        <w:t>circ</w:t>
      </w:r>
      <w:r w:rsidRPr="00034910">
        <w:t>u</w:t>
      </w:r>
      <w:r w:rsidRPr="00034910">
        <w:t xml:space="preserve">lant au milieu de la troupe carnivore </w:t>
      </w:r>
      <w:r w:rsidRPr="00FE4ED5">
        <w:t xml:space="preserve">avec </w:t>
      </w:r>
      <w:r w:rsidRPr="00034910">
        <w:t>une précision</w:t>
      </w:r>
      <w:r w:rsidR="00E57EC9">
        <w:t xml:space="preserve">, </w:t>
      </w:r>
      <w:r w:rsidRPr="00034910">
        <w:t>un sang-froid admirables</w:t>
      </w:r>
      <w:r w:rsidR="00E57EC9">
        <w:t xml:space="preserve">. </w:t>
      </w:r>
      <w:r w:rsidRPr="00034910">
        <w:t>Il donne l</w:t>
      </w:r>
      <w:r w:rsidR="00E57EC9">
        <w:t>’</w:t>
      </w:r>
      <w:r w:rsidRPr="00034910">
        <w:t>impression d</w:t>
      </w:r>
      <w:r w:rsidR="00E57EC9">
        <w:t>’</w:t>
      </w:r>
      <w:r w:rsidRPr="00034910">
        <w:t>un numéro de domptage inédit</w:t>
      </w:r>
      <w:r w:rsidR="00E57EC9">
        <w:t>.</w:t>
      </w:r>
    </w:p>
    <w:p w14:paraId="41890460" w14:textId="77777777" w:rsidR="00E57EC9" w:rsidRDefault="00776CEA" w:rsidP="00E57EC9">
      <w:r w:rsidRPr="00034910">
        <w:t>L</w:t>
      </w:r>
      <w:r w:rsidR="00E57EC9">
        <w:t>’</w:t>
      </w:r>
      <w:r w:rsidRPr="00034910">
        <w:t>idée du danger disparaît presque devant son assurance</w:t>
      </w:r>
      <w:r w:rsidR="00E57EC9">
        <w:t>.</w:t>
      </w:r>
    </w:p>
    <w:p w14:paraId="179FAC9A" w14:textId="77777777" w:rsidR="00E57EC9" w:rsidRDefault="00776CEA" w:rsidP="00E57EC9">
      <w:r w:rsidRPr="00034910">
        <w:t>Soudain</w:t>
      </w:r>
      <w:r w:rsidR="00E57EC9">
        <w:t xml:space="preserve">, </w:t>
      </w:r>
      <w:r w:rsidRPr="00034910">
        <w:t>dans un rush</w:t>
      </w:r>
      <w:r w:rsidR="00E57EC9">
        <w:t xml:space="preserve">, </w:t>
      </w:r>
      <w:r w:rsidRPr="00034910">
        <w:t>il distance ses assaillants</w:t>
      </w:r>
      <w:r w:rsidR="00E57EC9">
        <w:t xml:space="preserve"> ; </w:t>
      </w:r>
      <w:r w:rsidRPr="00034910">
        <w:t>il arrive jusqu</w:t>
      </w:r>
      <w:r w:rsidR="00E57EC9">
        <w:t>’</w:t>
      </w:r>
      <w:r w:rsidRPr="00034910">
        <w:t>à la meurtrière</w:t>
      </w:r>
      <w:r w:rsidR="00E57EC9">
        <w:t xml:space="preserve">, </w:t>
      </w:r>
      <w:r w:rsidRPr="00034910">
        <w:t>et jette en passant cette phrase</w:t>
      </w:r>
      <w:r w:rsidR="00E57EC9">
        <w:t> :</w:t>
      </w:r>
    </w:p>
    <w:p w14:paraId="0D05699C" w14:textId="77777777" w:rsidR="00E57EC9" w:rsidRDefault="00E57EC9" w:rsidP="00E57EC9">
      <w:r>
        <w:t>— </w:t>
      </w:r>
      <w:r w:rsidR="00776CEA" w:rsidRPr="00034910">
        <w:t>Préparez vos revolvers</w:t>
      </w:r>
      <w:r>
        <w:t xml:space="preserve">… </w:t>
      </w:r>
      <w:r w:rsidR="00776CEA" w:rsidRPr="00034910">
        <w:t>Au prochain tour</w:t>
      </w:r>
      <w:r>
        <w:t xml:space="preserve">, </w:t>
      </w:r>
      <w:r w:rsidR="00776CEA" w:rsidRPr="00034910">
        <w:t>je rentre</w:t>
      </w:r>
      <w:r>
        <w:t xml:space="preserve">… </w:t>
      </w:r>
      <w:r w:rsidR="00776CEA" w:rsidRPr="00034910">
        <w:t xml:space="preserve">Il faudra </w:t>
      </w:r>
      <w:r w:rsidR="00776CEA" w:rsidRPr="00034910">
        <w:rPr>
          <w:i/>
          <w:iCs/>
        </w:rPr>
        <w:t xml:space="preserve">canarder </w:t>
      </w:r>
      <w:r w:rsidR="00776CEA" w:rsidRPr="00034910">
        <w:t>ferme</w:t>
      </w:r>
      <w:r>
        <w:t>.</w:t>
      </w:r>
    </w:p>
    <w:p w14:paraId="63F8154C" w14:textId="2F0E9208" w:rsidR="00E57EC9" w:rsidRDefault="00776CEA" w:rsidP="00E57EC9">
      <w:r w:rsidRPr="00034910">
        <w:t>Il est déjà loin</w:t>
      </w:r>
      <w:r w:rsidR="00E57EC9">
        <w:t xml:space="preserve">. </w:t>
      </w:r>
      <w:r w:rsidRPr="00034910">
        <w:t>Mais ceux qui sont dans la caverne ont compris</w:t>
      </w:r>
      <w:r w:rsidR="00E57EC9">
        <w:t xml:space="preserve">. </w:t>
      </w:r>
      <w:r w:rsidRPr="00034910">
        <w:t>Les revolvers sont rechargés</w:t>
      </w:r>
      <w:r w:rsidR="00E57EC9">
        <w:t>. M</w:t>
      </w:r>
      <w:r w:rsidR="00E57EC9" w:rsidRPr="00E57EC9">
        <w:rPr>
          <w:vertAlign w:val="superscript"/>
        </w:rPr>
        <w:t>me</w:t>
      </w:r>
      <w:r w:rsidR="00E57EC9">
        <w:t> </w:t>
      </w:r>
      <w:proofErr w:type="spellStart"/>
      <w:r w:rsidRPr="00034910">
        <w:t>Patorne</w:t>
      </w:r>
      <w:proofErr w:type="spellEnd"/>
      <w:r w:rsidR="00E57EC9">
        <w:t xml:space="preserve">, </w:t>
      </w:r>
      <w:r w:rsidRPr="00034910">
        <w:t>elle-même</w:t>
      </w:r>
      <w:r w:rsidR="00E57EC9">
        <w:t xml:space="preserve">, </w:t>
      </w:r>
      <w:r w:rsidRPr="00034910">
        <w:t>brandit une arme</w:t>
      </w:r>
      <w:r w:rsidR="00E57EC9">
        <w:t xml:space="preserve">. </w:t>
      </w:r>
      <w:r w:rsidRPr="00034910">
        <w:t>De l</w:t>
      </w:r>
      <w:r w:rsidR="00E57EC9">
        <w:t>’</w:t>
      </w:r>
      <w:r w:rsidRPr="00034910">
        <w:t>excès de la terreur naît en elle le courage du désespoir</w:t>
      </w:r>
      <w:r w:rsidR="00E57EC9">
        <w:t>.</w:t>
      </w:r>
    </w:p>
    <w:p w14:paraId="60B0407E" w14:textId="77777777" w:rsidR="00E57EC9" w:rsidRDefault="00776CEA" w:rsidP="00E57EC9">
      <w:r w:rsidRPr="00034910">
        <w:t>Toujours poursuivi par la meute hurlante des ours</w:t>
      </w:r>
      <w:r w:rsidR="00E57EC9">
        <w:t xml:space="preserve">, </w:t>
      </w:r>
      <w:r w:rsidRPr="00034910">
        <w:t>s</w:t>
      </w:r>
      <w:r w:rsidR="00E57EC9">
        <w:t>’</w:t>
      </w:r>
      <w:r w:rsidRPr="00034910">
        <w:t>exaspérant à la chasse de l</w:t>
      </w:r>
      <w:r w:rsidR="00E57EC9">
        <w:t>’</w:t>
      </w:r>
      <w:r w:rsidRPr="00034910">
        <w:t>insaisissable proie</w:t>
      </w:r>
      <w:r w:rsidR="00E57EC9">
        <w:t xml:space="preserve">, </w:t>
      </w:r>
      <w:r w:rsidRPr="00034910">
        <w:t>le petit est pa</w:t>
      </w:r>
      <w:r w:rsidRPr="00034910">
        <w:t>r</w:t>
      </w:r>
      <w:r w:rsidRPr="00034910">
        <w:t>venu de nouveau à la falaise opposée à celle ou s</w:t>
      </w:r>
      <w:r w:rsidR="00E57EC9">
        <w:t>’</w:t>
      </w:r>
      <w:r w:rsidRPr="00034910">
        <w:t>ouvre la c</w:t>
      </w:r>
      <w:r w:rsidRPr="00034910">
        <w:t>a</w:t>
      </w:r>
      <w:r w:rsidRPr="00034910">
        <w:t>verne</w:t>
      </w:r>
      <w:r w:rsidR="00E57EC9">
        <w:t>.</w:t>
      </w:r>
    </w:p>
    <w:p w14:paraId="78E0DBBC" w14:textId="77777777" w:rsidR="00E57EC9" w:rsidRDefault="00776CEA" w:rsidP="00E57EC9">
      <w:r w:rsidRPr="00034910">
        <w:t>Ses amis suivent ses mouvements avec angoisse</w:t>
      </w:r>
      <w:r w:rsidR="00E57EC9">
        <w:t>.</w:t>
      </w:r>
    </w:p>
    <w:p w14:paraId="61C452AE" w14:textId="77777777" w:rsidR="00E57EC9" w:rsidRDefault="00776CEA" w:rsidP="00E57EC9">
      <w:r w:rsidRPr="00034910">
        <w:t>Ils comprennent qu</w:t>
      </w:r>
      <w:r w:rsidR="00E57EC9">
        <w:t>’</w:t>
      </w:r>
      <w:r w:rsidRPr="00034910">
        <w:t>il va prendre l</w:t>
      </w:r>
      <w:r w:rsidR="00E57EC9">
        <w:t>’</w:t>
      </w:r>
      <w:r w:rsidRPr="00034910">
        <w:t>élan qui le ramènera vers eux</w:t>
      </w:r>
      <w:r w:rsidR="00E57EC9">
        <w:t>.</w:t>
      </w:r>
    </w:p>
    <w:p w14:paraId="2487776F" w14:textId="77777777" w:rsidR="00E57EC9" w:rsidRDefault="00776CEA" w:rsidP="00E57EC9">
      <w:r w:rsidRPr="00034910">
        <w:t>Et de fait</w:t>
      </w:r>
      <w:r w:rsidR="00E57EC9">
        <w:t xml:space="preserve">, </w:t>
      </w:r>
      <w:r w:rsidRPr="00034910">
        <w:t>évitant un plantigrade adulte qui le serre de près</w:t>
      </w:r>
      <w:r w:rsidR="00E57EC9">
        <w:t xml:space="preserve">, </w:t>
      </w:r>
      <w:r w:rsidRPr="00034910">
        <w:t>il se rapproche comme une flèche</w:t>
      </w:r>
      <w:r w:rsidR="00E57EC9">
        <w:t>.</w:t>
      </w:r>
    </w:p>
    <w:p w14:paraId="4E3AC582" w14:textId="77777777" w:rsidR="00E57EC9" w:rsidRDefault="00776CEA" w:rsidP="00E57EC9">
      <w:r w:rsidRPr="00034910">
        <w:lastRenderedPageBreak/>
        <w:t>Des cris étranglés déchirent la gorge des spectateurs</w:t>
      </w:r>
      <w:r w:rsidR="00E57EC9">
        <w:t>.</w:t>
      </w:r>
    </w:p>
    <w:p w14:paraId="0E8E9A01" w14:textId="77777777" w:rsidR="00E57EC9" w:rsidRDefault="00776CEA" w:rsidP="00E57EC9">
      <w:r w:rsidRPr="00034910">
        <w:t>Une pierre a dû se rencontrer sur le chemin du courageux gamin</w:t>
      </w:r>
      <w:r w:rsidR="00E57EC9">
        <w:t xml:space="preserve"> ; </w:t>
      </w:r>
      <w:r w:rsidRPr="00034910">
        <w:t>il a chancelé</w:t>
      </w:r>
      <w:r w:rsidR="00E57EC9">
        <w:t xml:space="preserve">, </w:t>
      </w:r>
      <w:r w:rsidRPr="00034910">
        <w:t>il est tombé</w:t>
      </w:r>
      <w:r w:rsidR="00E57EC9">
        <w:t xml:space="preserve">, </w:t>
      </w:r>
      <w:r w:rsidRPr="00034910">
        <w:t>et un ours énorme</w:t>
      </w:r>
      <w:r w:rsidR="00E57EC9">
        <w:t xml:space="preserve">, </w:t>
      </w:r>
      <w:r w:rsidRPr="00034910">
        <w:t>les yeux rouges</w:t>
      </w:r>
      <w:r w:rsidR="00E57EC9">
        <w:t xml:space="preserve">, </w:t>
      </w:r>
      <w:r w:rsidRPr="00034910">
        <w:t>la gueule formidablement ouverte</w:t>
      </w:r>
      <w:r w:rsidR="00E57EC9">
        <w:t xml:space="preserve">, </w:t>
      </w:r>
      <w:r w:rsidRPr="00034910">
        <w:t>se jette sur lui</w:t>
      </w:r>
      <w:r w:rsidR="00E57EC9">
        <w:t>.</w:t>
      </w:r>
    </w:p>
    <w:p w14:paraId="73A83DE9" w14:textId="77777777" w:rsidR="00E57EC9" w:rsidRDefault="00776CEA" w:rsidP="00E57EC9">
      <w:r w:rsidRPr="00034910">
        <w:t>Il y a une seconde d</w:t>
      </w:r>
      <w:r w:rsidR="00E57EC9">
        <w:t>’</w:t>
      </w:r>
      <w:r w:rsidRPr="00034910">
        <w:t>inexprimable horreur</w:t>
      </w:r>
      <w:r w:rsidR="00E57EC9">
        <w:t xml:space="preserve">, </w:t>
      </w:r>
      <w:r w:rsidRPr="00034910">
        <w:t>d</w:t>
      </w:r>
      <w:r w:rsidR="00E57EC9">
        <w:t>’</w:t>
      </w:r>
      <w:r w:rsidRPr="00034910">
        <w:t>épouvante s</w:t>
      </w:r>
      <w:r w:rsidRPr="00034910">
        <w:t>u</w:t>
      </w:r>
      <w:r w:rsidRPr="00034910">
        <w:t>raiguë</w:t>
      </w:r>
      <w:r w:rsidR="00E57EC9">
        <w:t>.</w:t>
      </w:r>
    </w:p>
    <w:p w14:paraId="1F3E7FE9" w14:textId="77777777" w:rsidR="00E57EC9" w:rsidRDefault="00776CEA" w:rsidP="00E57EC9">
      <w:r w:rsidRPr="00034910">
        <w:t>Et puis une clameur stupéfaite</w:t>
      </w:r>
      <w:r w:rsidR="00E57EC9">
        <w:t>.</w:t>
      </w:r>
    </w:p>
    <w:p w14:paraId="7A3EED13" w14:textId="77777777" w:rsidR="00E57EC9" w:rsidRDefault="00776CEA" w:rsidP="00E57EC9">
      <w:r w:rsidRPr="00034910">
        <w:t>Le petit s</w:t>
      </w:r>
      <w:r w:rsidR="00E57EC9">
        <w:t>’</w:t>
      </w:r>
      <w:r w:rsidRPr="00034910">
        <w:t>est relevé</w:t>
      </w:r>
      <w:r w:rsidR="00E57EC9">
        <w:t xml:space="preserve">, </w:t>
      </w:r>
      <w:r w:rsidRPr="00034910">
        <w:t>ayant arrêté net son adversaire d</w:t>
      </w:r>
      <w:r w:rsidR="00E57EC9">
        <w:t>’</w:t>
      </w:r>
      <w:r w:rsidRPr="00034910">
        <w:t>un coup de pied terrible sur le museau</w:t>
      </w:r>
      <w:r w:rsidR="00E57EC9">
        <w:t xml:space="preserve">, </w:t>
      </w:r>
      <w:r w:rsidRPr="00034910">
        <w:t>et de nouveau</w:t>
      </w:r>
      <w:r w:rsidR="00E57EC9">
        <w:t xml:space="preserve">, </w:t>
      </w:r>
      <w:r w:rsidRPr="00034910">
        <w:t>il détale en tête des ours dont la poursuite semble mollir</w:t>
      </w:r>
      <w:r w:rsidR="00E57EC9">
        <w:t xml:space="preserve">. </w:t>
      </w:r>
      <w:r w:rsidRPr="00034910">
        <w:t>Peut-être les fér</w:t>
      </w:r>
      <w:r w:rsidRPr="00034910">
        <w:t>o</w:t>
      </w:r>
      <w:r w:rsidRPr="00034910">
        <w:t>ces bêtes s</w:t>
      </w:r>
      <w:r w:rsidR="00E57EC9">
        <w:t>’</w:t>
      </w:r>
      <w:r w:rsidRPr="00034910">
        <w:t>inquiètent-elles de la voltige de cet adolescent qui tombe</w:t>
      </w:r>
      <w:r w:rsidR="00E57EC9">
        <w:t xml:space="preserve">, </w:t>
      </w:r>
      <w:r w:rsidRPr="00034910">
        <w:t>se redresse</w:t>
      </w:r>
      <w:r w:rsidR="00E57EC9">
        <w:t xml:space="preserve">, </w:t>
      </w:r>
      <w:r w:rsidRPr="00034910">
        <w:t>restant toujours hors de portée de leurs gri</w:t>
      </w:r>
      <w:r w:rsidRPr="00034910">
        <w:t>f</w:t>
      </w:r>
      <w:r w:rsidRPr="00034910">
        <w:t>fes</w:t>
      </w:r>
      <w:r w:rsidR="00E57EC9">
        <w:t>.</w:t>
      </w:r>
    </w:p>
    <w:p w14:paraId="0F1BD41B" w14:textId="77777777" w:rsidR="00E57EC9" w:rsidRDefault="00776CEA" w:rsidP="00E57EC9">
      <w:r w:rsidRPr="00034910">
        <w:t>Enfin</w:t>
      </w:r>
      <w:r w:rsidR="00E57EC9">
        <w:t xml:space="preserve">, </w:t>
      </w:r>
      <w:proofErr w:type="spellStart"/>
      <w:r w:rsidRPr="00034910">
        <w:t>pjffuitt</w:t>
      </w:r>
      <w:proofErr w:type="spellEnd"/>
      <w:r w:rsidR="00E57EC9">
        <w:t xml:space="preserve"> ! </w:t>
      </w:r>
      <w:r w:rsidRPr="00034910">
        <w:t>À une vitesse vertigineuse</w:t>
      </w:r>
      <w:r w:rsidR="00E57EC9">
        <w:t xml:space="preserve">, </w:t>
      </w:r>
      <w:r w:rsidRPr="00034910">
        <w:t>Jean revient vers la caverne</w:t>
      </w:r>
      <w:r w:rsidR="00E57EC9">
        <w:t xml:space="preserve">, </w:t>
      </w:r>
      <w:r w:rsidRPr="00034910">
        <w:t>il bondit par la brèche</w:t>
      </w:r>
      <w:r w:rsidR="00E57EC9">
        <w:t xml:space="preserve">, </w:t>
      </w:r>
      <w:r w:rsidRPr="00034910">
        <w:t>clamant</w:t>
      </w:r>
      <w:r w:rsidR="00E57EC9">
        <w:t> :</w:t>
      </w:r>
    </w:p>
    <w:p w14:paraId="01A53088" w14:textId="77777777" w:rsidR="00E57EC9" w:rsidRDefault="00E57EC9" w:rsidP="00E57EC9">
      <w:r>
        <w:t>— </w:t>
      </w:r>
      <w:r w:rsidR="00776CEA" w:rsidRPr="00034910">
        <w:t>Feu</w:t>
      </w:r>
      <w:r>
        <w:t xml:space="preserve"> ! </w:t>
      </w:r>
      <w:r w:rsidR="00776CEA" w:rsidRPr="00034910">
        <w:t>Feu partout</w:t>
      </w:r>
      <w:r>
        <w:t> !</w:t>
      </w:r>
    </w:p>
    <w:p w14:paraId="6D1A119C" w14:textId="77777777" w:rsidR="00E57EC9" w:rsidRDefault="00776CEA" w:rsidP="00E57EC9">
      <w:r w:rsidRPr="00034910">
        <w:t>Les revolvers claquent</w:t>
      </w:r>
      <w:r w:rsidR="00E57EC9">
        <w:t xml:space="preserve">, </w:t>
      </w:r>
      <w:r w:rsidRPr="00034910">
        <w:t>crachent à la face des assaillants leurs balles qui</w:t>
      </w:r>
      <w:r w:rsidR="00E57EC9">
        <w:t xml:space="preserve">, </w:t>
      </w:r>
      <w:r w:rsidRPr="00034910">
        <w:t>de près</w:t>
      </w:r>
      <w:r w:rsidR="00E57EC9">
        <w:t xml:space="preserve">, </w:t>
      </w:r>
      <w:r w:rsidRPr="00034910">
        <w:t>trouent cruellement les chairs des ca</w:t>
      </w:r>
      <w:r w:rsidRPr="00034910">
        <w:t>r</w:t>
      </w:r>
      <w:r w:rsidRPr="00034910">
        <w:t>nassiers</w:t>
      </w:r>
      <w:r w:rsidR="00E57EC9">
        <w:t>.</w:t>
      </w:r>
    </w:p>
    <w:p w14:paraId="7367AA9A" w14:textId="77777777" w:rsidR="00E57EC9" w:rsidRDefault="00776CEA" w:rsidP="00E57EC9">
      <w:r w:rsidRPr="00034910">
        <w:t>Ceux-ci</w:t>
      </w:r>
      <w:r w:rsidR="00E57EC9">
        <w:t xml:space="preserve">, </w:t>
      </w:r>
      <w:r w:rsidRPr="00034910">
        <w:t>sous cette pluie de projectiles</w:t>
      </w:r>
      <w:r w:rsidR="00E57EC9">
        <w:t xml:space="preserve">, </w:t>
      </w:r>
      <w:r w:rsidRPr="00034910">
        <w:t>font volte-face</w:t>
      </w:r>
      <w:r w:rsidR="00E57EC9">
        <w:t xml:space="preserve">, </w:t>
      </w:r>
      <w:r w:rsidRPr="00034910">
        <w:t>r</w:t>
      </w:r>
      <w:r w:rsidRPr="00034910">
        <w:t>e</w:t>
      </w:r>
      <w:r w:rsidRPr="00034910">
        <w:t>gagnent l</w:t>
      </w:r>
      <w:r w:rsidR="00E57EC9">
        <w:t>’</w:t>
      </w:r>
      <w:r w:rsidRPr="00034910">
        <w:t>endroit où leur expérience leur a appris qu</w:t>
      </w:r>
      <w:r w:rsidR="00E57EC9">
        <w:t>’</w:t>
      </w:r>
      <w:r w:rsidRPr="00034910">
        <w:t>ils sont hors d</w:t>
      </w:r>
      <w:r w:rsidR="00E57EC9">
        <w:t>’</w:t>
      </w:r>
      <w:r w:rsidRPr="00034910">
        <w:t>atteinte</w:t>
      </w:r>
      <w:r w:rsidR="00E57EC9">
        <w:t xml:space="preserve">. </w:t>
      </w:r>
      <w:r w:rsidRPr="00034910">
        <w:t>Et Jean</w:t>
      </w:r>
      <w:r w:rsidR="00E57EC9">
        <w:t xml:space="preserve">, </w:t>
      </w:r>
      <w:r w:rsidRPr="00034910">
        <w:t>qui s</w:t>
      </w:r>
      <w:r w:rsidR="00E57EC9">
        <w:t>’</w:t>
      </w:r>
      <w:r w:rsidRPr="00034910">
        <w:t>est débarrassé des skys</w:t>
      </w:r>
      <w:r w:rsidR="00E57EC9">
        <w:t xml:space="preserve">, </w:t>
      </w:r>
      <w:r w:rsidRPr="00034910">
        <w:t>ordonne</w:t>
      </w:r>
      <w:r w:rsidR="00E57EC9">
        <w:t xml:space="preserve">, </w:t>
      </w:r>
      <w:r w:rsidRPr="00034910">
        <w:t>un peu essoufflé</w:t>
      </w:r>
      <w:r w:rsidR="00E57EC9">
        <w:t xml:space="preserve">, </w:t>
      </w:r>
      <w:r w:rsidRPr="00034910">
        <w:t>mais riant de bon cœur</w:t>
      </w:r>
      <w:r w:rsidR="00E57EC9">
        <w:t> :</w:t>
      </w:r>
    </w:p>
    <w:p w14:paraId="4E34544E" w14:textId="77777777" w:rsidR="00E57EC9" w:rsidRDefault="00E57EC9" w:rsidP="00E57EC9">
      <w:r>
        <w:t>— </w:t>
      </w:r>
      <w:r w:rsidR="00776CEA" w:rsidRPr="00034910">
        <w:t>Aveuglons la brèche</w:t>
      </w:r>
      <w:r>
        <w:t xml:space="preserve"> ; </w:t>
      </w:r>
      <w:r w:rsidR="00776CEA" w:rsidRPr="00034910">
        <w:t>après on se reposera</w:t>
      </w:r>
      <w:r>
        <w:t xml:space="preserve">. </w:t>
      </w:r>
      <w:r w:rsidR="00776CEA" w:rsidRPr="00034910">
        <w:t>La farce est jouée</w:t>
      </w:r>
      <w:r>
        <w:t>.</w:t>
      </w:r>
    </w:p>
    <w:p w14:paraId="4E3D12E1" w14:textId="77777777" w:rsidR="00E57EC9" w:rsidRDefault="00776CEA" w:rsidP="00E57EC9">
      <w:r w:rsidRPr="00034910">
        <w:lastRenderedPageBreak/>
        <w:t>Tout le monde se met à l</w:t>
      </w:r>
      <w:r w:rsidR="00E57EC9">
        <w:t>’</w:t>
      </w:r>
      <w:r w:rsidRPr="00034910">
        <w:t>ouvrage</w:t>
      </w:r>
      <w:r w:rsidR="00E57EC9">
        <w:t xml:space="preserve">. </w:t>
      </w:r>
      <w:r w:rsidRPr="00034910">
        <w:t>Les pierres sont remises en place</w:t>
      </w:r>
      <w:r w:rsidR="00E57EC9">
        <w:t xml:space="preserve">, </w:t>
      </w:r>
      <w:r w:rsidRPr="00034910">
        <w:t>solidement encastrées les unes dans les autres</w:t>
      </w:r>
      <w:r w:rsidR="00E57EC9">
        <w:t>.</w:t>
      </w:r>
    </w:p>
    <w:p w14:paraId="5755087D" w14:textId="77777777" w:rsidR="00E57EC9" w:rsidRDefault="00776CEA" w:rsidP="00E57EC9">
      <w:r w:rsidRPr="00034910">
        <w:t xml:space="preserve">Comme </w:t>
      </w:r>
      <w:proofErr w:type="spellStart"/>
      <w:r w:rsidRPr="00034910">
        <w:t>Fleuriane</w:t>
      </w:r>
      <w:proofErr w:type="spellEnd"/>
      <w:r w:rsidRPr="00034910">
        <w:t xml:space="preserve"> regarde Jean </w:t>
      </w:r>
      <w:proofErr w:type="spellStart"/>
      <w:r w:rsidRPr="00034910">
        <w:t>Brot</w:t>
      </w:r>
      <w:proofErr w:type="spellEnd"/>
      <w:r w:rsidR="00E57EC9">
        <w:t xml:space="preserve">, </w:t>
      </w:r>
      <w:r w:rsidRPr="00034910">
        <w:t>ses yeux exprimant le sens des paroles qu</w:t>
      </w:r>
      <w:r w:rsidR="00E57EC9">
        <w:t>’</w:t>
      </w:r>
      <w:r w:rsidRPr="00034910">
        <w:t>elle va prononcer</w:t>
      </w:r>
      <w:r w:rsidR="00E57EC9">
        <w:t xml:space="preserve">, </w:t>
      </w:r>
      <w:r w:rsidRPr="00034910">
        <w:t>le gamin la prévient</w:t>
      </w:r>
      <w:r w:rsidR="00E57EC9">
        <w:t>.</w:t>
      </w:r>
    </w:p>
    <w:p w14:paraId="769DCED1" w14:textId="77777777" w:rsidR="00E57EC9" w:rsidRDefault="00E57EC9" w:rsidP="00E57EC9">
      <w:r>
        <w:t>— </w:t>
      </w:r>
      <w:r w:rsidR="00776CEA" w:rsidRPr="00034910">
        <w:t>Ne parlez pas</w:t>
      </w:r>
      <w:r>
        <w:t xml:space="preserve">, </w:t>
      </w:r>
      <w:r w:rsidR="00776CEA" w:rsidRPr="00034910">
        <w:t>la demoiselle</w:t>
      </w:r>
      <w:r>
        <w:t xml:space="preserve">. </w:t>
      </w:r>
      <w:r w:rsidR="00776CEA" w:rsidRPr="00034910">
        <w:t>Je me suis dit</w:t>
      </w:r>
      <w:r>
        <w:t xml:space="preserve"> : </w:t>
      </w:r>
      <w:r w:rsidR="00776CEA" w:rsidRPr="00034910">
        <w:t>Si les ours m</w:t>
      </w:r>
      <w:r>
        <w:t>’</w:t>
      </w:r>
      <w:r w:rsidR="00776CEA" w:rsidRPr="00034910">
        <w:t>attrapent</w:t>
      </w:r>
      <w:r>
        <w:t xml:space="preserve">, </w:t>
      </w:r>
      <w:r w:rsidR="00776CEA" w:rsidRPr="00034910">
        <w:t>pendant qu</w:t>
      </w:r>
      <w:r>
        <w:t>’</w:t>
      </w:r>
      <w:r w:rsidR="00776CEA" w:rsidRPr="00034910">
        <w:t>ils me croqueront</w:t>
      </w:r>
      <w:r>
        <w:t xml:space="preserve">, </w:t>
      </w:r>
      <w:r w:rsidR="00776CEA" w:rsidRPr="00034910">
        <w:t xml:space="preserve">le </w:t>
      </w:r>
      <w:r>
        <w:t>« </w:t>
      </w:r>
      <w:r w:rsidR="00776CEA" w:rsidRPr="00034910">
        <w:t>patron</w:t>
      </w:r>
      <w:r>
        <w:t> »</w:t>
      </w:r>
      <w:r w:rsidR="00776CEA" w:rsidRPr="00034910">
        <w:t xml:space="preserve"> pre</w:t>
      </w:r>
      <w:r w:rsidR="00776CEA" w:rsidRPr="00034910">
        <w:t>n</w:t>
      </w:r>
      <w:r w:rsidR="00776CEA" w:rsidRPr="00034910">
        <w:t>dra de l</w:t>
      </w:r>
      <w:r>
        <w:t>’</w:t>
      </w:r>
      <w:r w:rsidR="00776CEA" w:rsidRPr="00034910">
        <w:t>avance</w:t>
      </w:r>
      <w:r>
        <w:t xml:space="preserve">… </w:t>
      </w:r>
      <w:r w:rsidR="00776CEA" w:rsidRPr="00034910">
        <w:t>Je sais bien</w:t>
      </w:r>
      <w:r>
        <w:t xml:space="preserve">, </w:t>
      </w:r>
      <w:r w:rsidR="00776CEA" w:rsidRPr="00034910">
        <w:t>vous m</w:t>
      </w:r>
      <w:r>
        <w:t>’</w:t>
      </w:r>
      <w:r w:rsidR="00776CEA" w:rsidRPr="00034910">
        <w:t>auriez regretté parce que vous êtes tout plein gentille</w:t>
      </w:r>
      <w:r>
        <w:t xml:space="preserve"> ; </w:t>
      </w:r>
      <w:r w:rsidR="00776CEA" w:rsidRPr="00034910">
        <w:t>mais lui</w:t>
      </w:r>
      <w:r>
        <w:t xml:space="preserve">, </w:t>
      </w:r>
      <w:r w:rsidR="00776CEA" w:rsidRPr="00034910">
        <w:t>cela vous aurait fait bea</w:t>
      </w:r>
      <w:r w:rsidR="00776CEA" w:rsidRPr="00034910">
        <w:t>u</w:t>
      </w:r>
      <w:r w:rsidR="00776CEA" w:rsidRPr="00034910">
        <w:t>coup plus de peine</w:t>
      </w:r>
      <w:r>
        <w:t xml:space="preserve">… </w:t>
      </w:r>
      <w:r w:rsidR="00776CEA" w:rsidRPr="00034910">
        <w:t>Alors</w:t>
      </w:r>
      <w:r>
        <w:t xml:space="preserve">, </w:t>
      </w:r>
      <w:r w:rsidR="00776CEA" w:rsidRPr="00034910">
        <w:t>ça a réussi</w:t>
      </w:r>
      <w:r>
        <w:t xml:space="preserve">, </w:t>
      </w:r>
      <w:r w:rsidR="00776CEA" w:rsidRPr="00034910">
        <w:t>n</w:t>
      </w:r>
      <w:r>
        <w:t>’</w:t>
      </w:r>
      <w:r w:rsidR="00776CEA" w:rsidRPr="00034910">
        <w:t>est-ce pas</w:t>
      </w:r>
      <w:r>
        <w:t xml:space="preserve">, </w:t>
      </w:r>
      <w:r w:rsidR="00776CEA" w:rsidRPr="00034910">
        <w:t>n</w:t>
      </w:r>
      <w:r>
        <w:t>’</w:t>
      </w:r>
      <w:r w:rsidR="00776CEA" w:rsidRPr="00034910">
        <w:t>en parlons plus</w:t>
      </w:r>
      <w:r>
        <w:t xml:space="preserve">. </w:t>
      </w:r>
      <w:r w:rsidR="00776CEA" w:rsidRPr="00034910">
        <w:t>Je ne voulais pas que vous pleuriez</w:t>
      </w:r>
      <w:r>
        <w:t xml:space="preserve">, </w:t>
      </w:r>
      <w:r w:rsidR="00776CEA" w:rsidRPr="00034910">
        <w:t>c</w:t>
      </w:r>
      <w:r>
        <w:t>’</w:t>
      </w:r>
      <w:r w:rsidR="00776CEA" w:rsidRPr="00034910">
        <w:t>était mon droit</w:t>
      </w:r>
      <w:r>
        <w:t xml:space="preserve">, </w:t>
      </w:r>
      <w:r w:rsidR="00776CEA" w:rsidRPr="00034910">
        <w:t>je pense</w:t>
      </w:r>
      <w:r>
        <w:t xml:space="preserve">, </w:t>
      </w:r>
      <w:r w:rsidR="00776CEA" w:rsidRPr="00034910">
        <w:t>et personne n</w:t>
      </w:r>
      <w:r>
        <w:t>’</w:t>
      </w:r>
      <w:r w:rsidR="00776CEA" w:rsidRPr="00034910">
        <w:t>a rien à voir là-dedans</w:t>
      </w:r>
      <w:r>
        <w:t>.</w:t>
      </w:r>
    </w:p>
    <w:p w14:paraId="5FF5F288" w14:textId="250CE952" w:rsidR="00E57EC9" w:rsidRDefault="00776CEA" w:rsidP="00E57EC9">
      <w:r w:rsidRPr="00034910">
        <w:t>Mais en dépit de son éloquence</w:t>
      </w:r>
      <w:r w:rsidR="00E57EC9">
        <w:t>, M. </w:t>
      </w:r>
      <w:r w:rsidRPr="00034910">
        <w:t xml:space="preserve">Defrance et </w:t>
      </w:r>
      <w:proofErr w:type="spellStart"/>
      <w:r w:rsidRPr="00034910">
        <w:t>Fleuriane</w:t>
      </w:r>
      <w:proofErr w:type="spellEnd"/>
      <w:r w:rsidRPr="00034910">
        <w:t xml:space="preserve"> le pressèrent dans leurs bras</w:t>
      </w:r>
      <w:r w:rsidR="00E57EC9">
        <w:t xml:space="preserve">. </w:t>
      </w:r>
      <w:r w:rsidRPr="00034910">
        <w:t>Le petit serviteur était devenu un ami</w:t>
      </w:r>
      <w:r w:rsidR="00E57EC9">
        <w:t>.</w:t>
      </w:r>
    </w:p>
    <w:p w14:paraId="60F7394E" w14:textId="4FEC2550" w:rsidR="00E57EC9" w:rsidRDefault="00E57EC9" w:rsidP="00E57EC9">
      <w:r>
        <w:t>M</w:t>
      </w:r>
      <w:r w:rsidRPr="00E57EC9">
        <w:rPr>
          <w:vertAlign w:val="superscript"/>
        </w:rPr>
        <w:t>me</w:t>
      </w:r>
      <w:r>
        <w:t> </w:t>
      </w:r>
      <w:proofErr w:type="spellStart"/>
      <w:r w:rsidR="00776CEA" w:rsidRPr="00034910">
        <w:t>Patorne</w:t>
      </w:r>
      <w:proofErr w:type="spellEnd"/>
      <w:r w:rsidR="00776CEA" w:rsidRPr="00034910">
        <w:t xml:space="preserve"> elle-même</w:t>
      </w:r>
      <w:r>
        <w:t xml:space="preserve">, </w:t>
      </w:r>
      <w:r w:rsidR="00776CEA" w:rsidRPr="00034910">
        <w:t>emportée par la situation</w:t>
      </w:r>
      <w:r>
        <w:t xml:space="preserve">, </w:t>
      </w:r>
      <w:r w:rsidR="00776CEA" w:rsidRPr="00034910">
        <w:t>frotta ses joues contre celles du Parisien</w:t>
      </w:r>
      <w:r>
        <w:t xml:space="preserve">, </w:t>
      </w:r>
      <w:r w:rsidR="00776CEA" w:rsidRPr="00034910">
        <w:t>lequel traduisit son entho</w:t>
      </w:r>
      <w:r w:rsidR="00776CEA" w:rsidRPr="00034910">
        <w:t>u</w:t>
      </w:r>
      <w:r w:rsidR="00776CEA" w:rsidRPr="00034910">
        <w:t>siasme de cette faveur</w:t>
      </w:r>
      <w:r>
        <w:t xml:space="preserve">, </w:t>
      </w:r>
      <w:r w:rsidR="00776CEA" w:rsidRPr="00034910">
        <w:t>par ces mots grommelés pour lui-même</w:t>
      </w:r>
      <w:r>
        <w:t> :</w:t>
      </w:r>
    </w:p>
    <w:p w14:paraId="46B8A6DD" w14:textId="77777777" w:rsidR="00E57EC9" w:rsidRDefault="00E57EC9" w:rsidP="00E57EC9">
      <w:r>
        <w:t>— </w:t>
      </w:r>
      <w:r w:rsidR="00776CEA" w:rsidRPr="00034910">
        <w:t>Elle pique</w:t>
      </w:r>
      <w:r>
        <w:t xml:space="preserve">, </w:t>
      </w:r>
      <w:r w:rsidR="00776CEA" w:rsidRPr="00034910">
        <w:t>la dame</w:t>
      </w:r>
      <w:r>
        <w:t xml:space="preserve"> ; </w:t>
      </w:r>
      <w:r w:rsidR="00776CEA" w:rsidRPr="00034910">
        <w:t>faudra que je la fasse se raser à Ill-Tower</w:t>
      </w:r>
      <w:r>
        <w:t> !</w:t>
      </w:r>
    </w:p>
    <w:p w14:paraId="57F880A5" w14:textId="007C662D" w:rsidR="00E57EC9" w:rsidRDefault="00C76A29" w:rsidP="000D5DEC">
      <w:pPr>
        <w:pStyle w:val="Etoile"/>
      </w:pPr>
      <w:r w:rsidRPr="00E57EC9">
        <w:t>*</w:t>
      </w:r>
      <w:r w:rsidR="000D5DEC">
        <w:t xml:space="preserve"> </w:t>
      </w:r>
      <w:r w:rsidRPr="00E57EC9">
        <w:t>* *</w:t>
      </w:r>
    </w:p>
    <w:p w14:paraId="007C128B" w14:textId="77777777" w:rsidR="00E57EC9" w:rsidRDefault="00776CEA" w:rsidP="00E57EC9">
      <w:r w:rsidRPr="00034910">
        <w:t>Le soir vint</w:t>
      </w:r>
      <w:r w:rsidR="00E57EC9">
        <w:t xml:space="preserve">. </w:t>
      </w:r>
      <w:r w:rsidRPr="00034910">
        <w:t>Comme la veille</w:t>
      </w:r>
      <w:r w:rsidR="00E57EC9">
        <w:t xml:space="preserve">, </w:t>
      </w:r>
      <w:r w:rsidRPr="00034910">
        <w:t>on dîna de la petite réserve de provisions contenues dans l</w:t>
      </w:r>
      <w:r w:rsidR="00E57EC9">
        <w:t>’</w:t>
      </w:r>
      <w:r w:rsidRPr="00034910">
        <w:t>automobile</w:t>
      </w:r>
      <w:r w:rsidR="00E57EC9">
        <w:t>.</w:t>
      </w:r>
    </w:p>
    <w:p w14:paraId="59240EDF" w14:textId="77777777" w:rsidR="00E57EC9" w:rsidRDefault="00776CEA" w:rsidP="00E57EC9">
      <w:r w:rsidRPr="00034910">
        <w:t>Ce repas permit de constater l</w:t>
      </w:r>
      <w:r w:rsidR="00E57EC9">
        <w:t>’</w:t>
      </w:r>
      <w:r w:rsidRPr="00034910">
        <w:t xml:space="preserve">opportunité du départ de Dick </w:t>
      </w:r>
      <w:proofErr w:type="spellStart"/>
      <w:r w:rsidRPr="00034910">
        <w:t>Fann</w:t>
      </w:r>
      <w:proofErr w:type="spellEnd"/>
      <w:r w:rsidR="00E57EC9">
        <w:t xml:space="preserve">, </w:t>
      </w:r>
      <w:r w:rsidRPr="00034910">
        <w:t>car il épuisa les dernières ressources alimentaires des voyageurs</w:t>
      </w:r>
      <w:r w:rsidR="00E57EC9">
        <w:t>.</w:t>
      </w:r>
    </w:p>
    <w:p w14:paraId="6724FA0E" w14:textId="77777777" w:rsidR="00E57EC9" w:rsidRDefault="00776CEA" w:rsidP="00E57EC9">
      <w:r w:rsidRPr="00034910">
        <w:lastRenderedPageBreak/>
        <w:t>Après quoi</w:t>
      </w:r>
      <w:r w:rsidR="00E57EC9">
        <w:t xml:space="preserve">, </w:t>
      </w:r>
      <w:r w:rsidRPr="00034910">
        <w:t>on s</w:t>
      </w:r>
      <w:r w:rsidR="00E57EC9">
        <w:t>’</w:t>
      </w:r>
      <w:r w:rsidRPr="00034910">
        <w:t>installa comme la veille</w:t>
      </w:r>
      <w:r w:rsidR="00E57EC9">
        <w:t xml:space="preserve">, </w:t>
      </w:r>
      <w:r w:rsidRPr="00034910">
        <w:t>avec la pensée de dormir</w:t>
      </w:r>
      <w:r w:rsidR="00E57EC9">
        <w:t>.</w:t>
      </w:r>
    </w:p>
    <w:p w14:paraId="766F4667" w14:textId="77777777" w:rsidR="00E57EC9" w:rsidRDefault="00776CEA" w:rsidP="00E57EC9">
      <w:r w:rsidRPr="00034910">
        <w:t>Mais le sommeil se refuse souvent à ceux qui l</w:t>
      </w:r>
      <w:r w:rsidR="00E57EC9">
        <w:t>’</w:t>
      </w:r>
      <w:r w:rsidRPr="00034910">
        <w:t>appellent</w:t>
      </w:r>
      <w:r w:rsidR="00E57EC9">
        <w:t>.</w:t>
      </w:r>
    </w:p>
    <w:p w14:paraId="0C1E6194" w14:textId="77777777" w:rsidR="00E57EC9" w:rsidRDefault="00776CEA" w:rsidP="00E57EC9">
      <w:r w:rsidRPr="00034910">
        <w:t>Une sourde inquiétude tint les voyageurs éveillés</w:t>
      </w:r>
      <w:r w:rsidR="00E57EC9">
        <w:t>.</w:t>
      </w:r>
    </w:p>
    <w:p w14:paraId="771485DF" w14:textId="77777777" w:rsidR="00E57EC9" w:rsidRDefault="00776CEA" w:rsidP="00E57EC9">
      <w:r w:rsidRPr="00034910">
        <w:t>Dick avait quitté ses amis vers midi</w:t>
      </w:r>
      <w:r w:rsidR="00E57EC9">
        <w:t>.</w:t>
      </w:r>
    </w:p>
    <w:p w14:paraId="3C0ADF38" w14:textId="77777777" w:rsidR="00E57EC9" w:rsidRDefault="00776CEA" w:rsidP="00E57EC9">
      <w:r w:rsidRPr="00034910">
        <w:t>À neuf heures du soir</w:t>
      </w:r>
      <w:r w:rsidR="00E57EC9">
        <w:t xml:space="preserve">, </w:t>
      </w:r>
      <w:r w:rsidRPr="00034910">
        <w:t>rien n</w:t>
      </w:r>
      <w:r w:rsidR="00E57EC9">
        <w:t>’</w:t>
      </w:r>
      <w:r w:rsidRPr="00034910">
        <w:t>annonçait son retour</w:t>
      </w:r>
      <w:r w:rsidR="00E57EC9">
        <w:t xml:space="preserve">. </w:t>
      </w:r>
      <w:r w:rsidRPr="00034910">
        <w:t>Or</w:t>
      </w:r>
      <w:r w:rsidR="00E57EC9">
        <w:t xml:space="preserve">, </w:t>
      </w:r>
      <w:r w:rsidRPr="00034910">
        <w:t>la distance à parcourir ne justifiait pas pareille durée</w:t>
      </w:r>
      <w:r w:rsidR="00E57EC9">
        <w:t>.</w:t>
      </w:r>
    </w:p>
    <w:p w14:paraId="2276B8EA" w14:textId="77777777" w:rsidR="00E57EC9" w:rsidRDefault="00776CEA" w:rsidP="00E57EC9">
      <w:r w:rsidRPr="00034910">
        <w:t>De temps en temps</w:t>
      </w:r>
      <w:r w:rsidR="00E57EC9">
        <w:t xml:space="preserve">, </w:t>
      </w:r>
      <w:r w:rsidRPr="00034910">
        <w:t>un ours</w:t>
      </w:r>
      <w:r w:rsidR="00E57EC9">
        <w:t xml:space="preserve">, </w:t>
      </w:r>
      <w:r w:rsidRPr="00034910">
        <w:t>tourmenté par la faim sans doute</w:t>
      </w:r>
      <w:r w:rsidR="00E57EC9">
        <w:t xml:space="preserve">, </w:t>
      </w:r>
      <w:r w:rsidRPr="00034910">
        <w:t>venait rôder aux abords de la barricade</w:t>
      </w:r>
      <w:r w:rsidR="00E57EC9">
        <w:t>.</w:t>
      </w:r>
    </w:p>
    <w:p w14:paraId="14AAB8A8" w14:textId="77777777" w:rsidR="00E57EC9" w:rsidRDefault="00776CEA" w:rsidP="00E57EC9">
      <w:r w:rsidRPr="00034910">
        <w:t>À deux reprises</w:t>
      </w:r>
      <w:r w:rsidR="00E57EC9">
        <w:t xml:space="preserve">, </w:t>
      </w:r>
      <w:r w:rsidRPr="00034910">
        <w:t>des carnassiers</w:t>
      </w:r>
      <w:r w:rsidR="00E57EC9">
        <w:t xml:space="preserve">, </w:t>
      </w:r>
      <w:r w:rsidRPr="00034910">
        <w:t>plus irrités que leurs compagnons</w:t>
      </w:r>
      <w:r w:rsidR="00E57EC9">
        <w:t xml:space="preserve">, </w:t>
      </w:r>
      <w:r w:rsidRPr="00034910">
        <w:t>s</w:t>
      </w:r>
      <w:r w:rsidR="00E57EC9">
        <w:t>’</w:t>
      </w:r>
      <w:r w:rsidRPr="00034910">
        <w:t>efforcèrent d</w:t>
      </w:r>
      <w:r w:rsidR="00E57EC9">
        <w:t>’</w:t>
      </w:r>
      <w:r w:rsidRPr="00034910">
        <w:t>ébranler la barrière</w:t>
      </w:r>
      <w:r w:rsidR="00E57EC9">
        <w:t xml:space="preserve">, </w:t>
      </w:r>
      <w:r w:rsidRPr="00034910">
        <w:rPr>
          <w:i/>
          <w:iCs/>
        </w:rPr>
        <w:t>qui les sép</w:t>
      </w:r>
      <w:r w:rsidRPr="00034910">
        <w:rPr>
          <w:i/>
          <w:iCs/>
        </w:rPr>
        <w:t>a</w:t>
      </w:r>
      <w:r w:rsidRPr="00034910">
        <w:rPr>
          <w:i/>
          <w:iCs/>
        </w:rPr>
        <w:t>rait du buffet</w:t>
      </w:r>
      <w:r w:rsidR="00E57EC9">
        <w:rPr>
          <w:i/>
          <w:iCs/>
        </w:rPr>
        <w:t xml:space="preserve">, </w:t>
      </w:r>
      <w:r w:rsidRPr="00034910">
        <w:t xml:space="preserve">dit plaisamment Jean </w:t>
      </w:r>
      <w:proofErr w:type="spellStart"/>
      <w:r w:rsidRPr="00034910">
        <w:t>Brot</w:t>
      </w:r>
      <w:proofErr w:type="spellEnd"/>
      <w:r w:rsidR="00E57EC9">
        <w:t xml:space="preserve">, </w:t>
      </w:r>
      <w:r w:rsidRPr="00034910">
        <w:t>dont rien ne pouvait altérer la bonne humeur</w:t>
      </w:r>
      <w:r w:rsidR="00E57EC9">
        <w:t>.</w:t>
      </w:r>
    </w:p>
    <w:p w14:paraId="219DD511" w14:textId="77777777" w:rsidR="00E57EC9" w:rsidRDefault="00776CEA" w:rsidP="00E57EC9">
      <w:r w:rsidRPr="00034910">
        <w:t>Quelques coups de revolvers découragèrent ces assaillants</w:t>
      </w:r>
      <w:r w:rsidR="00E57EC9">
        <w:t>.</w:t>
      </w:r>
    </w:p>
    <w:p w14:paraId="0B9E1CAB" w14:textId="77777777" w:rsidR="00E57EC9" w:rsidRDefault="00776CEA" w:rsidP="00E57EC9">
      <w:r w:rsidRPr="00034910">
        <w:t>Onze heures</w:t>
      </w:r>
      <w:r w:rsidR="00E57EC9">
        <w:t xml:space="preserve">, </w:t>
      </w:r>
      <w:r w:rsidRPr="00034910">
        <w:t>minuit</w:t>
      </w:r>
      <w:r w:rsidR="00E57EC9">
        <w:t xml:space="preserve">. </w:t>
      </w:r>
      <w:r w:rsidRPr="00034910">
        <w:t>Toujours rien</w:t>
      </w:r>
      <w:r w:rsidR="00E57EC9">
        <w:t>.</w:t>
      </w:r>
    </w:p>
    <w:p w14:paraId="6631E240" w14:textId="77777777" w:rsidR="00E57EC9" w:rsidRDefault="00776CEA" w:rsidP="00E57EC9">
      <w:r w:rsidRPr="00034910">
        <w:t>Un silence de mort pesait sur la nature</w:t>
      </w:r>
      <w:r w:rsidR="00E57EC9">
        <w:t xml:space="preserve">. </w:t>
      </w:r>
      <w:r w:rsidRPr="00034910">
        <w:t>Les carnassiers eux-mêmes semblaient s</w:t>
      </w:r>
      <w:r w:rsidR="00E57EC9">
        <w:t>’</w:t>
      </w:r>
      <w:r w:rsidRPr="00034910">
        <w:t>être endormis</w:t>
      </w:r>
      <w:r w:rsidR="00E57EC9">
        <w:t>.</w:t>
      </w:r>
    </w:p>
    <w:p w14:paraId="7BB04196" w14:textId="77777777" w:rsidR="00E57EC9" w:rsidRDefault="00776CEA" w:rsidP="00E57EC9">
      <w:r w:rsidRPr="00034910">
        <w:t>Depuis douze heures</w:t>
      </w:r>
      <w:r w:rsidR="00E57EC9">
        <w:t xml:space="preserve">, </w:t>
      </w:r>
      <w:r w:rsidRPr="00034910">
        <w:t xml:space="preserve">Dick </w:t>
      </w:r>
      <w:proofErr w:type="spellStart"/>
      <w:r w:rsidRPr="00034910">
        <w:t>Fann</w:t>
      </w:r>
      <w:proofErr w:type="spellEnd"/>
      <w:r w:rsidRPr="00034910">
        <w:t xml:space="preserve"> avait quitté la grotte</w:t>
      </w:r>
      <w:r w:rsidR="00E57EC9">
        <w:t>.</w:t>
      </w:r>
    </w:p>
    <w:p w14:paraId="756A71B9" w14:textId="1F25D946" w:rsidR="00E57EC9" w:rsidRDefault="00776CEA" w:rsidP="00E57EC9">
      <w:r w:rsidRPr="00034910">
        <w:t>Quand l</w:t>
      </w:r>
      <w:r w:rsidR="00E57EC9">
        <w:t>’</w:t>
      </w:r>
      <w:r w:rsidRPr="00034910">
        <w:t>esprit s</w:t>
      </w:r>
      <w:r w:rsidR="00E57EC9">
        <w:t>’</w:t>
      </w:r>
      <w:r w:rsidRPr="00034910">
        <w:t>abandonne à l</w:t>
      </w:r>
      <w:r w:rsidR="00E57EC9">
        <w:t>’</w:t>
      </w:r>
      <w:r w:rsidRPr="00034910">
        <w:t>imagination</w:t>
      </w:r>
      <w:r w:rsidR="00E57EC9">
        <w:t xml:space="preserve">, </w:t>
      </w:r>
      <w:r w:rsidRPr="00034910">
        <w:t>il connaît les plus effroyables tortures</w:t>
      </w:r>
      <w:r w:rsidR="00E57EC9">
        <w:t xml:space="preserve">. </w:t>
      </w:r>
      <w:r w:rsidRPr="00034910">
        <w:t>À un moment même</w:t>
      </w:r>
      <w:r w:rsidR="00E57EC9">
        <w:t xml:space="preserve">, </w:t>
      </w:r>
      <w:proofErr w:type="spellStart"/>
      <w:r w:rsidRPr="00034910">
        <w:t>Fleuriane</w:t>
      </w:r>
      <w:proofErr w:type="spellEnd"/>
      <w:r w:rsidR="00E57EC9">
        <w:t xml:space="preserve">, </w:t>
      </w:r>
      <w:r w:rsidRPr="00034910">
        <w:t>si courageuse à l</w:t>
      </w:r>
      <w:r w:rsidR="00E57EC9">
        <w:t>’</w:t>
      </w:r>
      <w:r w:rsidRPr="00034910">
        <w:t>ordinaire</w:t>
      </w:r>
      <w:r w:rsidR="00E57EC9">
        <w:t xml:space="preserve">, </w:t>
      </w:r>
      <w:proofErr w:type="gramStart"/>
      <w:r w:rsidRPr="00034910">
        <w:t>eut peur de</w:t>
      </w:r>
      <w:proofErr w:type="gramEnd"/>
      <w:r w:rsidRPr="00034910">
        <w:t xml:space="preserve"> la nuit</w:t>
      </w:r>
      <w:r w:rsidR="00E57EC9">
        <w:t xml:space="preserve">, </w:t>
      </w:r>
      <w:r w:rsidRPr="00034910">
        <w:t>de la solitude</w:t>
      </w:r>
      <w:r w:rsidR="00E57EC9">
        <w:t xml:space="preserve">. </w:t>
      </w:r>
      <w:r w:rsidRPr="00034910">
        <w:t>Elle se dressa</w:t>
      </w:r>
      <w:r w:rsidR="00E57EC9">
        <w:t xml:space="preserve">, </w:t>
      </w:r>
      <w:r w:rsidRPr="00034910">
        <w:t>sortit avec précaution du coupé de l</w:t>
      </w:r>
      <w:r w:rsidR="00E57EC9">
        <w:t>’</w:t>
      </w:r>
      <w:r w:rsidRPr="00034910">
        <w:t>automobile et se glissa jusqu</w:t>
      </w:r>
      <w:r w:rsidR="00E57EC9">
        <w:t>’</w:t>
      </w:r>
      <w:r w:rsidRPr="00034910">
        <w:t>à l</w:t>
      </w:r>
      <w:r w:rsidR="00E57EC9">
        <w:t>’</w:t>
      </w:r>
      <w:r w:rsidRPr="00034910">
        <w:t xml:space="preserve">endroit où dormait </w:t>
      </w:r>
      <w:r w:rsidR="00E57EC9">
        <w:t>M. </w:t>
      </w:r>
      <w:r w:rsidRPr="00034910">
        <w:t>Defrance</w:t>
      </w:r>
      <w:r w:rsidR="00E57EC9">
        <w:t>.</w:t>
      </w:r>
    </w:p>
    <w:p w14:paraId="15B74600" w14:textId="77777777" w:rsidR="00E57EC9" w:rsidRDefault="00E57EC9" w:rsidP="00E57EC9">
      <w:r>
        <w:t>— </w:t>
      </w:r>
      <w:r w:rsidR="00776CEA" w:rsidRPr="00034910">
        <w:t>Père</w:t>
      </w:r>
      <w:r>
        <w:t xml:space="preserve">, </w:t>
      </w:r>
      <w:r w:rsidR="00776CEA" w:rsidRPr="00034910">
        <w:t>appela-t-elle doucement d</w:t>
      </w:r>
      <w:r>
        <w:t>’</w:t>
      </w:r>
      <w:r w:rsidR="00776CEA" w:rsidRPr="00034910">
        <w:t>une voix frissonnante</w:t>
      </w:r>
      <w:r>
        <w:t>.</w:t>
      </w:r>
    </w:p>
    <w:p w14:paraId="68662588" w14:textId="77777777" w:rsidR="00E57EC9" w:rsidRDefault="00776CEA" w:rsidP="00E57EC9">
      <w:r w:rsidRPr="00034910">
        <w:lastRenderedPageBreak/>
        <w:t>Il se dressa aussitôt sur son séant</w:t>
      </w:r>
      <w:r w:rsidR="00E57EC9">
        <w:t xml:space="preserve">, </w:t>
      </w:r>
      <w:r w:rsidRPr="00034910">
        <w:t>avouant ainsi que lui non plus n</w:t>
      </w:r>
      <w:r w:rsidR="00E57EC9">
        <w:t>’</w:t>
      </w:r>
      <w:r w:rsidRPr="00034910">
        <w:t>avait pu fixer le sommeil</w:t>
      </w:r>
      <w:r w:rsidR="00E57EC9">
        <w:t xml:space="preserve">. </w:t>
      </w:r>
      <w:r w:rsidRPr="00034910">
        <w:t>Et de la constatation</w:t>
      </w:r>
      <w:r w:rsidR="00E57EC9">
        <w:t xml:space="preserve">, </w:t>
      </w:r>
      <w:r w:rsidRPr="00034910">
        <w:t>la jeune fille éprouva une commotion nouvelle</w:t>
      </w:r>
      <w:r w:rsidR="00E57EC9">
        <w:t>.</w:t>
      </w:r>
    </w:p>
    <w:p w14:paraId="643A7E5B" w14:textId="77777777" w:rsidR="00E57EC9" w:rsidRDefault="00E57EC9" w:rsidP="00E57EC9">
      <w:r>
        <w:t>— </w:t>
      </w:r>
      <w:r w:rsidR="00776CEA" w:rsidRPr="00034910">
        <w:t>Quoi</w:t>
      </w:r>
      <w:r>
        <w:t xml:space="preserve">, </w:t>
      </w:r>
      <w:r w:rsidR="00776CEA" w:rsidRPr="00034910">
        <w:t>vous non plus</w:t>
      </w:r>
      <w:r>
        <w:t> ?</w:t>
      </w:r>
    </w:p>
    <w:p w14:paraId="468AD352" w14:textId="77777777" w:rsidR="00E57EC9" w:rsidRDefault="00776CEA" w:rsidP="00E57EC9">
      <w:r w:rsidRPr="00034910">
        <w:t>Il demeura muet</w:t>
      </w:r>
      <w:r w:rsidR="00E57EC9">
        <w:t xml:space="preserve">, </w:t>
      </w:r>
      <w:r w:rsidRPr="00034910">
        <w:t>comprenant ce que ces simples paroles contenaient de souffrance inexprimée</w:t>
      </w:r>
      <w:r w:rsidR="00E57EC9">
        <w:t xml:space="preserve">, </w:t>
      </w:r>
      <w:r w:rsidRPr="00034910">
        <w:t xml:space="preserve">et se sentant incapable de la réponse rassurante mendiée par </w:t>
      </w:r>
      <w:proofErr w:type="spellStart"/>
      <w:r w:rsidRPr="00034910">
        <w:t>Fleuriane</w:t>
      </w:r>
      <w:proofErr w:type="spellEnd"/>
      <w:r w:rsidR="00E57EC9">
        <w:t>.</w:t>
      </w:r>
    </w:p>
    <w:p w14:paraId="7AF4C308" w14:textId="77777777" w:rsidR="00E57EC9" w:rsidRDefault="00776CEA" w:rsidP="00E57EC9">
      <w:r w:rsidRPr="00034910">
        <w:t>Soudain</w:t>
      </w:r>
      <w:r w:rsidR="00E57EC9">
        <w:t xml:space="preserve">, </w:t>
      </w:r>
      <w:r w:rsidRPr="00034910">
        <w:t>tous deux tressautèrent</w:t>
      </w:r>
      <w:r w:rsidR="00E57EC9">
        <w:t>.</w:t>
      </w:r>
    </w:p>
    <w:p w14:paraId="4226F194" w14:textId="77777777" w:rsidR="00E57EC9" w:rsidRDefault="00776CEA" w:rsidP="00E57EC9">
      <w:r w:rsidRPr="00034910">
        <w:t>Une voix légère comme un souffle venait de murmurer tout près d</w:t>
      </w:r>
      <w:r w:rsidR="00E57EC9">
        <w:t>’</w:t>
      </w:r>
      <w:r w:rsidRPr="00034910">
        <w:t>eux</w:t>
      </w:r>
      <w:r w:rsidR="00E57EC9">
        <w:t> :</w:t>
      </w:r>
    </w:p>
    <w:p w14:paraId="26D58D99" w14:textId="77777777" w:rsidR="00E57EC9" w:rsidRDefault="00E57EC9" w:rsidP="00E57EC9">
      <w:r>
        <w:t>— </w:t>
      </w:r>
      <w:r w:rsidR="00776CEA" w:rsidRPr="00034910">
        <w:t>Écoutez</w:t>
      </w:r>
      <w:r>
        <w:t xml:space="preserve">, </w:t>
      </w:r>
      <w:r w:rsidR="00776CEA" w:rsidRPr="00034910">
        <w:t>on vient</w:t>
      </w:r>
      <w:r>
        <w:t>.</w:t>
      </w:r>
    </w:p>
    <w:p w14:paraId="1E0F5C11" w14:textId="3309CB8A" w:rsidR="00E57EC9" w:rsidRDefault="00776CEA" w:rsidP="00E57EC9">
      <w:r w:rsidRPr="00034910">
        <w:t>C</w:t>
      </w:r>
      <w:r w:rsidR="00E57EC9">
        <w:t>’</w:t>
      </w:r>
      <w:r w:rsidRPr="00034910">
        <w:t xml:space="preserve">était Jean </w:t>
      </w:r>
      <w:proofErr w:type="spellStart"/>
      <w:r w:rsidRPr="00034910">
        <w:t>Brot</w:t>
      </w:r>
      <w:proofErr w:type="spellEnd"/>
      <w:r w:rsidRPr="00034910">
        <w:t xml:space="preserve"> qui avait quitté ses fourrures et se rappr</w:t>
      </w:r>
      <w:r w:rsidRPr="00034910">
        <w:t>o</w:t>
      </w:r>
      <w:r w:rsidRPr="00034910">
        <w:t>chait de la meurtrière permettant de voir au dehors</w:t>
      </w:r>
      <w:r w:rsidR="00E57EC9">
        <w:t xml:space="preserve">. </w:t>
      </w:r>
      <w:r w:rsidRPr="00034910">
        <w:t>D</w:t>
      </w:r>
      <w:r w:rsidR="00E57EC9">
        <w:t>’</w:t>
      </w:r>
      <w:r w:rsidRPr="00034910">
        <w:t>un seul mouvement</w:t>
      </w:r>
      <w:r w:rsidR="00E57EC9">
        <w:t>, M. </w:t>
      </w:r>
      <w:r w:rsidRPr="00034910">
        <w:t>Defrance et sa fille furent sur leurs pieds</w:t>
      </w:r>
      <w:r w:rsidR="00E57EC9">
        <w:t xml:space="preserve">. </w:t>
      </w:r>
      <w:r w:rsidRPr="00034910">
        <w:t>Ils joignirent le gamin</w:t>
      </w:r>
      <w:r w:rsidR="00E57EC9">
        <w:t>.</w:t>
      </w:r>
    </w:p>
    <w:p w14:paraId="4B29D321" w14:textId="77777777" w:rsidR="00E57EC9" w:rsidRDefault="00776CEA" w:rsidP="00E57EC9">
      <w:r w:rsidRPr="00034910">
        <w:t>Et comme ils prêtaient l</w:t>
      </w:r>
      <w:r w:rsidR="00E57EC9">
        <w:t>’</w:t>
      </w:r>
      <w:r w:rsidRPr="00034910">
        <w:t>oreille</w:t>
      </w:r>
      <w:r w:rsidR="00E57EC9">
        <w:t xml:space="preserve">, </w:t>
      </w:r>
      <w:r w:rsidRPr="00034910">
        <w:t>ils perçurent un bruit de pas assourdis</w:t>
      </w:r>
      <w:r w:rsidR="00E57EC9">
        <w:t xml:space="preserve"> ; </w:t>
      </w:r>
      <w:r w:rsidRPr="00034910">
        <w:t>seulement cela ne résonnait point dans le cirque rocheux</w:t>
      </w:r>
      <w:r w:rsidR="00E57EC9">
        <w:t xml:space="preserve">. </w:t>
      </w:r>
      <w:r w:rsidRPr="00034910">
        <w:t>On eût cru que le son se produisait en haut des r</w:t>
      </w:r>
      <w:r w:rsidRPr="00034910">
        <w:t>o</w:t>
      </w:r>
      <w:r w:rsidRPr="00034910">
        <w:t>chers</w:t>
      </w:r>
      <w:r w:rsidR="00E57EC9">
        <w:t xml:space="preserve">, </w:t>
      </w:r>
      <w:r w:rsidRPr="00034910">
        <w:t>dans le voisinage des crêtes dentelées se découpant capr</w:t>
      </w:r>
      <w:r w:rsidRPr="00034910">
        <w:t>i</w:t>
      </w:r>
      <w:r w:rsidRPr="00034910">
        <w:t>cieusement sur le ciel</w:t>
      </w:r>
      <w:r w:rsidR="00E57EC9">
        <w:t>.</w:t>
      </w:r>
    </w:p>
    <w:p w14:paraId="65DEC6A2" w14:textId="77777777" w:rsidR="00E57EC9" w:rsidRDefault="00E57EC9" w:rsidP="00E57EC9">
      <w:r>
        <w:t>— </w:t>
      </w:r>
      <w:r w:rsidR="00776CEA" w:rsidRPr="00034910">
        <w:t>Oui</w:t>
      </w:r>
      <w:r>
        <w:t xml:space="preserve">, </w:t>
      </w:r>
      <w:r w:rsidR="00776CEA" w:rsidRPr="00034910">
        <w:t>oui</w:t>
      </w:r>
      <w:r>
        <w:t xml:space="preserve">, </w:t>
      </w:r>
      <w:r w:rsidR="00776CEA" w:rsidRPr="00034910">
        <w:t>on vient</w:t>
      </w:r>
      <w:r>
        <w:t xml:space="preserve">, </w:t>
      </w:r>
      <w:r w:rsidR="00776CEA" w:rsidRPr="00034910">
        <w:t>s</w:t>
      </w:r>
      <w:r>
        <w:t>’</w:t>
      </w:r>
      <w:r w:rsidR="00776CEA" w:rsidRPr="00034910">
        <w:t xml:space="preserve">exclama </w:t>
      </w:r>
      <w:proofErr w:type="spellStart"/>
      <w:r w:rsidR="00776CEA" w:rsidRPr="00034910">
        <w:t>Fleuriane</w:t>
      </w:r>
      <w:proofErr w:type="spellEnd"/>
      <w:r>
        <w:t xml:space="preserve">, </w:t>
      </w:r>
      <w:r w:rsidR="00776CEA" w:rsidRPr="00034910">
        <w:t>passant du d</w:t>
      </w:r>
      <w:r w:rsidR="00776CEA" w:rsidRPr="00034910">
        <w:t>é</w:t>
      </w:r>
      <w:r w:rsidR="00776CEA" w:rsidRPr="00034910">
        <w:t>sespoir à l</w:t>
      </w:r>
      <w:r>
        <w:t>’</w:t>
      </w:r>
      <w:r w:rsidR="00776CEA" w:rsidRPr="00034910">
        <w:t>espérance</w:t>
      </w:r>
      <w:r>
        <w:t xml:space="preserve">, </w:t>
      </w:r>
      <w:r w:rsidR="00776CEA" w:rsidRPr="00034910">
        <w:t>c</w:t>
      </w:r>
      <w:r>
        <w:t>’</w:t>
      </w:r>
      <w:r w:rsidR="00776CEA" w:rsidRPr="00034910">
        <w:t>est lui</w:t>
      </w:r>
      <w:r>
        <w:t> !</w:t>
      </w:r>
    </w:p>
    <w:p w14:paraId="2DD3B06A" w14:textId="77777777" w:rsidR="00E57EC9" w:rsidRDefault="00776CEA" w:rsidP="00E57EC9">
      <w:r w:rsidRPr="00034910">
        <w:t>Des grondements irrités s</w:t>
      </w:r>
      <w:r w:rsidR="00E57EC9">
        <w:t>’</w:t>
      </w:r>
      <w:r w:rsidRPr="00034910">
        <w:t>élèvent tout près de la caverne</w:t>
      </w:r>
      <w:r w:rsidR="00E57EC9">
        <w:t>.</w:t>
      </w:r>
    </w:p>
    <w:p w14:paraId="4BC2ED93" w14:textId="77777777" w:rsidR="00E57EC9" w:rsidRDefault="00776CEA" w:rsidP="00E57EC9">
      <w:r w:rsidRPr="00034910">
        <w:t>Ce sont les ours réfugiés dans la portion de terrain invisible de la meurtrière</w:t>
      </w:r>
      <w:r w:rsidR="00E57EC9">
        <w:t xml:space="preserve">, </w:t>
      </w:r>
      <w:r w:rsidRPr="00034910">
        <w:t>qui révèlent leur présence</w:t>
      </w:r>
      <w:r w:rsidR="00E57EC9">
        <w:t>.</w:t>
      </w:r>
    </w:p>
    <w:p w14:paraId="5BD0F255" w14:textId="77777777" w:rsidR="00E57EC9" w:rsidRDefault="00776CEA" w:rsidP="00E57EC9">
      <w:r w:rsidRPr="00034910">
        <w:t>Tout à coup</w:t>
      </w:r>
      <w:r w:rsidR="00E57EC9">
        <w:t xml:space="preserve">, </w:t>
      </w:r>
      <w:r w:rsidRPr="00034910">
        <w:t>une lueur rougeâtre emplit le cirque</w:t>
      </w:r>
      <w:r w:rsidR="00E57EC9">
        <w:t>.</w:t>
      </w:r>
    </w:p>
    <w:p w14:paraId="29E28853" w14:textId="77777777" w:rsidR="00E57EC9" w:rsidRDefault="00776CEA" w:rsidP="00E57EC9">
      <w:r w:rsidRPr="00034910">
        <w:lastRenderedPageBreak/>
        <w:t>Des broussailles enflammées</w:t>
      </w:r>
      <w:r w:rsidR="00E57EC9">
        <w:t xml:space="preserve">, </w:t>
      </w:r>
      <w:r w:rsidRPr="00034910">
        <w:t>précipitées du faite</w:t>
      </w:r>
      <w:r w:rsidR="00E57EC9">
        <w:t xml:space="preserve">, </w:t>
      </w:r>
      <w:r w:rsidRPr="00034910">
        <w:t>étendent un rideau de sang devant l</w:t>
      </w:r>
      <w:r w:rsidR="00E57EC9">
        <w:t>’</w:t>
      </w:r>
      <w:r w:rsidRPr="00034910">
        <w:t>issue reliant la petite plaine encaissée avec l</w:t>
      </w:r>
      <w:r w:rsidR="00E57EC9">
        <w:t>’</w:t>
      </w:r>
      <w:r w:rsidRPr="00034910">
        <w:t>extérieur</w:t>
      </w:r>
      <w:r w:rsidR="00E57EC9">
        <w:t>.</w:t>
      </w:r>
    </w:p>
    <w:p w14:paraId="4B04CB66" w14:textId="77777777" w:rsidR="00E57EC9" w:rsidRDefault="00776CEA" w:rsidP="00E57EC9">
      <w:r w:rsidRPr="00034910">
        <w:t>Les ours sont enfermés comme en un piège géant</w:t>
      </w:r>
      <w:r w:rsidR="00E57EC9">
        <w:t>.</w:t>
      </w:r>
    </w:p>
    <w:p w14:paraId="04EDF8B3" w14:textId="77777777" w:rsidR="00E57EC9" w:rsidRDefault="00776CEA" w:rsidP="00E57EC9">
      <w:r w:rsidRPr="00034910">
        <w:t>Et puis des détonations</w:t>
      </w:r>
      <w:r w:rsidR="00E57EC9">
        <w:t xml:space="preserve">, </w:t>
      </w:r>
      <w:r w:rsidRPr="00034910">
        <w:t>crépitent sur les hauteurs qui se couronnent de jets de feu</w:t>
      </w:r>
      <w:r w:rsidR="00E57EC9">
        <w:t xml:space="preserve">. </w:t>
      </w:r>
      <w:r w:rsidRPr="00034910">
        <w:t>Il y a des cris</w:t>
      </w:r>
      <w:r w:rsidR="00E57EC9">
        <w:t xml:space="preserve">, </w:t>
      </w:r>
      <w:r w:rsidRPr="00034910">
        <w:t>des hurlements de mort</w:t>
      </w:r>
      <w:r w:rsidR="00E57EC9">
        <w:t xml:space="preserve">, </w:t>
      </w:r>
      <w:r w:rsidRPr="00034910">
        <w:t>des grondements de rage</w:t>
      </w:r>
      <w:r w:rsidR="00E57EC9">
        <w:t xml:space="preserve">. </w:t>
      </w:r>
      <w:r w:rsidRPr="00034910">
        <w:t>Les fauves galopent éperdus faisant résonner sous leurs larges pattes le sol qui se parsème de plaques rouges</w:t>
      </w:r>
      <w:r w:rsidR="00E57EC9">
        <w:t>.</w:t>
      </w:r>
    </w:p>
    <w:p w14:paraId="6B166624" w14:textId="77777777" w:rsidR="00E57EC9" w:rsidRDefault="00776CEA" w:rsidP="00E57EC9">
      <w:r w:rsidRPr="00034910">
        <w:t>Et la fusillade redouble</w:t>
      </w:r>
      <w:r w:rsidR="00E57EC9">
        <w:t xml:space="preserve">. </w:t>
      </w:r>
      <w:r w:rsidRPr="00034910">
        <w:t>De leur observatoire</w:t>
      </w:r>
      <w:r w:rsidR="00E57EC9">
        <w:t xml:space="preserve">, </w:t>
      </w:r>
      <w:r w:rsidRPr="00034910">
        <w:t>les priso</w:t>
      </w:r>
      <w:r w:rsidRPr="00034910">
        <w:t>n</w:t>
      </w:r>
      <w:r w:rsidRPr="00034910">
        <w:t>niers assistent à une scène que l</w:t>
      </w:r>
      <w:r w:rsidR="00E57EC9">
        <w:t>’</w:t>
      </w:r>
      <w:r w:rsidRPr="00034910">
        <w:t>on croirait issue d</w:t>
      </w:r>
      <w:r w:rsidR="00E57EC9">
        <w:t>’</w:t>
      </w:r>
      <w:r w:rsidRPr="00034910">
        <w:t>un cauch</w:t>
      </w:r>
      <w:r w:rsidRPr="00034910">
        <w:t>e</w:t>
      </w:r>
      <w:r w:rsidRPr="00034910">
        <w:t>mar</w:t>
      </w:r>
      <w:r w:rsidR="00E57EC9">
        <w:t>.</w:t>
      </w:r>
    </w:p>
    <w:p w14:paraId="5F64140C" w14:textId="77777777" w:rsidR="00E57EC9" w:rsidRDefault="00776CEA" w:rsidP="00E57EC9">
      <w:r w:rsidRPr="00034910">
        <w:t>Des ours dressés en des attitudes de fureur</w:t>
      </w:r>
      <w:r w:rsidR="00E57EC9">
        <w:t xml:space="preserve">, </w:t>
      </w:r>
      <w:r w:rsidRPr="00034910">
        <w:t>battant l</w:t>
      </w:r>
      <w:r w:rsidR="00E57EC9">
        <w:t>’</w:t>
      </w:r>
      <w:r w:rsidRPr="00034910">
        <w:t>air de leurs pattes</w:t>
      </w:r>
      <w:r w:rsidR="00E57EC9">
        <w:t xml:space="preserve">, </w:t>
      </w:r>
      <w:r w:rsidRPr="00034910">
        <w:t>cherchant à masquer de leurs griffes les trous béants que les balles creusent dans leurs chairs</w:t>
      </w:r>
      <w:r w:rsidR="00E57EC9">
        <w:t xml:space="preserve">. </w:t>
      </w:r>
      <w:r w:rsidRPr="00034910">
        <w:t>Et leur sang gicle</w:t>
      </w:r>
      <w:r w:rsidR="00E57EC9">
        <w:t xml:space="preserve">, </w:t>
      </w:r>
      <w:r w:rsidRPr="00034910">
        <w:t>jetant des notes écarlates sur la neige</w:t>
      </w:r>
      <w:r w:rsidR="00E57EC9">
        <w:t xml:space="preserve">, </w:t>
      </w:r>
      <w:r w:rsidRPr="00034910">
        <w:t>qui rougeoie déjà sous les clartés du brasier barrant l</w:t>
      </w:r>
      <w:r w:rsidR="00E57EC9">
        <w:t>’</w:t>
      </w:r>
      <w:r w:rsidRPr="00034910">
        <w:t>entrée du cirque</w:t>
      </w:r>
      <w:r w:rsidR="00E57EC9">
        <w:t>.</w:t>
      </w:r>
    </w:p>
    <w:p w14:paraId="505418D8" w14:textId="77777777" w:rsidR="00E57EC9" w:rsidRDefault="00776CEA" w:rsidP="00E57EC9">
      <w:r w:rsidRPr="00034910">
        <w:t>Enfin</w:t>
      </w:r>
      <w:r w:rsidR="00E57EC9">
        <w:t xml:space="preserve">, </w:t>
      </w:r>
      <w:r w:rsidRPr="00034910">
        <w:t>tout se tait</w:t>
      </w:r>
      <w:r w:rsidR="00E57EC9">
        <w:t xml:space="preserve">. </w:t>
      </w:r>
      <w:r w:rsidRPr="00034910">
        <w:t>Les fusils cessent de tonner</w:t>
      </w:r>
      <w:r w:rsidR="00E57EC9">
        <w:t xml:space="preserve">. </w:t>
      </w:r>
      <w:r w:rsidRPr="00034910">
        <w:t>Les ours sont morts</w:t>
      </w:r>
      <w:r w:rsidR="00E57EC9">
        <w:t>…</w:t>
      </w:r>
    </w:p>
    <w:p w14:paraId="30A9EBB0" w14:textId="77777777" w:rsidR="00E57EC9" w:rsidRDefault="005167E0" w:rsidP="00E57EC9">
      <w:r w:rsidRPr="00034910">
        <w:t>Le brasier est dispersé par des mains invisibles</w:t>
      </w:r>
      <w:r w:rsidR="00E57EC9">
        <w:t xml:space="preserve">. </w:t>
      </w:r>
      <w:r w:rsidRPr="00034910">
        <w:t>Des si</w:t>
      </w:r>
      <w:r w:rsidRPr="00034910">
        <w:t>l</w:t>
      </w:r>
      <w:r w:rsidRPr="00034910">
        <w:t>houettes humaines accourent</w:t>
      </w:r>
      <w:r w:rsidR="00E57EC9">
        <w:t xml:space="preserve">, </w:t>
      </w:r>
      <w:r w:rsidRPr="00034910">
        <w:t>renversent la barricade</w:t>
      </w:r>
      <w:r w:rsidR="00E57EC9">
        <w:t xml:space="preserve">. </w:t>
      </w:r>
      <w:r w:rsidRPr="00034910">
        <w:t>Il y a un grand cri d</w:t>
      </w:r>
      <w:r w:rsidR="00E57EC9">
        <w:t>’</w:t>
      </w:r>
      <w:r w:rsidRPr="00034910">
        <w:t>allégresse</w:t>
      </w:r>
      <w:r w:rsidR="00E57EC9">
        <w:t xml:space="preserve">, </w:t>
      </w:r>
      <w:r w:rsidRPr="00034910">
        <w:t>un de ces cris où une âme se donne toute</w:t>
      </w:r>
      <w:r w:rsidR="00E57EC9">
        <w:t>.</w:t>
      </w:r>
    </w:p>
    <w:p w14:paraId="476FBFF9" w14:textId="77777777" w:rsidR="00E57EC9" w:rsidRDefault="00776CEA" w:rsidP="00E57EC9">
      <w:proofErr w:type="spellStart"/>
      <w:r w:rsidRPr="00034910">
        <w:t>Fleuriane</w:t>
      </w:r>
      <w:proofErr w:type="spellEnd"/>
      <w:r w:rsidRPr="00034910">
        <w:t xml:space="preserve"> est dans les bras de Dick </w:t>
      </w:r>
      <w:proofErr w:type="spellStart"/>
      <w:r w:rsidRPr="00034910">
        <w:t>Fann</w:t>
      </w:r>
      <w:proofErr w:type="spellEnd"/>
      <w:r w:rsidR="00E57EC9">
        <w:t xml:space="preserve">, </w:t>
      </w:r>
      <w:r w:rsidRPr="00034910">
        <w:t>qui l</w:t>
      </w:r>
      <w:r w:rsidR="00E57EC9">
        <w:t>’</w:t>
      </w:r>
      <w:r w:rsidRPr="00034910">
        <w:t>a délivrée</w:t>
      </w:r>
      <w:r w:rsidR="00E57EC9">
        <w:t>.</w:t>
      </w:r>
    </w:p>
    <w:p w14:paraId="08221035" w14:textId="77777777" w:rsidR="00E57EC9" w:rsidRDefault="00776CEA" w:rsidP="00E57EC9">
      <w:r w:rsidRPr="00034910">
        <w:t>Une heure après</w:t>
      </w:r>
      <w:r w:rsidR="00E57EC9">
        <w:t xml:space="preserve">, </w:t>
      </w:r>
      <w:r w:rsidRPr="00034910">
        <w:t>tous dormaient profondément dans d</w:t>
      </w:r>
      <w:r w:rsidR="00E57EC9">
        <w:t>’</w:t>
      </w:r>
      <w:r w:rsidRPr="00034910">
        <w:t>excellents lits</w:t>
      </w:r>
      <w:r w:rsidR="00E57EC9">
        <w:t xml:space="preserve">, </w:t>
      </w:r>
      <w:r w:rsidRPr="00034910">
        <w:t>mis à leur disposition par la population d</w:t>
      </w:r>
      <w:r w:rsidR="00E57EC9">
        <w:t>’</w:t>
      </w:r>
      <w:r w:rsidRPr="00034910">
        <w:t>Ill-Tower ravie</w:t>
      </w:r>
      <w:r w:rsidR="00E57EC9">
        <w:t xml:space="preserve">, </w:t>
      </w:r>
      <w:r w:rsidRPr="00034910">
        <w:t>transportée</w:t>
      </w:r>
      <w:r w:rsidR="00E57EC9">
        <w:t xml:space="preserve">, </w:t>
      </w:r>
      <w:r w:rsidRPr="00034910">
        <w:t>d</w:t>
      </w:r>
      <w:r w:rsidR="00E57EC9">
        <w:t>’</w:t>
      </w:r>
      <w:r w:rsidRPr="00034910">
        <w:t>avoir tué douze ours</w:t>
      </w:r>
      <w:r w:rsidR="00E57EC9">
        <w:t>.</w:t>
      </w:r>
    </w:p>
    <w:p w14:paraId="0C670084" w14:textId="77777777" w:rsidR="000969AF" w:rsidRDefault="000969AF" w:rsidP="000969AF">
      <w:pPr>
        <w:pStyle w:val="Centrsolidaire"/>
      </w:pPr>
      <w:r w:rsidRPr="00E57EC9">
        <w:rPr>
          <w:noProof/>
        </w:rPr>
        <w:lastRenderedPageBreak/>
        <w:drawing>
          <wp:inline distT="0" distB="0" distL="0" distR="0" wp14:anchorId="1335982A" wp14:editId="0A1B5169">
            <wp:extent cx="5446395" cy="7887970"/>
            <wp:effectExtent l="0" t="0" r="0" b="0"/>
            <wp:docPr id="64"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46395" cy="7887970"/>
                    </a:xfrm>
                    <a:prstGeom prst="rect">
                      <a:avLst/>
                    </a:prstGeom>
                    <a:noFill/>
                    <a:ln>
                      <a:noFill/>
                    </a:ln>
                  </pic:spPr>
                </pic:pic>
              </a:graphicData>
            </a:graphic>
          </wp:inline>
        </w:drawing>
      </w:r>
    </w:p>
    <w:p w14:paraId="668B908E" w14:textId="77777777" w:rsidR="000969AF" w:rsidRDefault="000969AF" w:rsidP="000969AF">
      <w:pPr>
        <w:pStyle w:val="Centr14pt"/>
      </w:pPr>
      <w:r>
        <w:t>D</w:t>
      </w:r>
      <w:r w:rsidRPr="00E57EC9">
        <w:t>es ours dressés en des attitudes de fureur</w:t>
      </w:r>
      <w:r>
        <w:t xml:space="preserve">, </w:t>
      </w:r>
      <w:r w:rsidRPr="00E57EC9">
        <w:t>battant l</w:t>
      </w:r>
      <w:r>
        <w:t>’</w:t>
      </w:r>
      <w:r w:rsidRPr="00E57EC9">
        <w:t>air de leurs pattes</w:t>
      </w:r>
      <w:r>
        <w:t>.</w:t>
      </w:r>
    </w:p>
    <w:p w14:paraId="7BF36B91" w14:textId="77777777" w:rsidR="00E57EC9" w:rsidRDefault="00776CEA" w:rsidP="00E57EC9">
      <w:r w:rsidRPr="00034910">
        <w:t xml:space="preserve">À </w:t>
      </w:r>
      <w:proofErr w:type="spellStart"/>
      <w:r w:rsidRPr="00034910">
        <w:t>Milato</w:t>
      </w:r>
      <w:proofErr w:type="spellEnd"/>
      <w:r w:rsidR="00E57EC9">
        <w:t xml:space="preserve">, </w:t>
      </w:r>
      <w:r w:rsidRPr="00034910">
        <w:t>ils avaient oublié l</w:t>
      </w:r>
      <w:r w:rsidR="00E57EC9">
        <w:t>’</w:t>
      </w:r>
      <w:r w:rsidRPr="00034910">
        <w:t>horrible aventure</w:t>
      </w:r>
      <w:r w:rsidR="00E57EC9">
        <w:t xml:space="preserve">, </w:t>
      </w:r>
      <w:r w:rsidRPr="00034910">
        <w:t>car</w:t>
      </w:r>
      <w:r w:rsidR="00E57EC9">
        <w:t xml:space="preserve">, </w:t>
      </w:r>
      <w:r w:rsidRPr="00034910">
        <w:t>en cet endroit</w:t>
      </w:r>
      <w:r w:rsidR="00E57EC9">
        <w:t xml:space="preserve">, </w:t>
      </w:r>
      <w:r w:rsidRPr="00034910">
        <w:t xml:space="preserve">comme si le destin avait voulu se faire pardonner les </w:t>
      </w:r>
      <w:r w:rsidRPr="00034910">
        <w:lastRenderedPageBreak/>
        <w:t>heures troublées du cirque des ours</w:t>
      </w:r>
      <w:r w:rsidR="00E57EC9">
        <w:t xml:space="preserve">, </w:t>
      </w:r>
      <w:r w:rsidRPr="00034910">
        <w:t xml:space="preserve">ils </w:t>
      </w:r>
      <w:proofErr w:type="gramStart"/>
      <w:r w:rsidRPr="00034910">
        <w:t>avaient</w:t>
      </w:r>
      <w:proofErr w:type="gramEnd"/>
      <w:r w:rsidRPr="00034910">
        <w:t xml:space="preserve"> appris par le télégraphe</w:t>
      </w:r>
      <w:r w:rsidR="00E57EC9">
        <w:t xml:space="preserve">, </w:t>
      </w:r>
      <w:r w:rsidRPr="00034910">
        <w:t>fil tenu reliant l</w:t>
      </w:r>
      <w:r w:rsidR="00E57EC9">
        <w:t>’</w:t>
      </w:r>
      <w:r w:rsidRPr="00034910">
        <w:t>Alaska à l</w:t>
      </w:r>
      <w:r w:rsidR="00E57EC9">
        <w:t>’</w:t>
      </w:r>
      <w:r w:rsidRPr="00034910">
        <w:t>univers</w:t>
      </w:r>
      <w:r w:rsidR="00E57EC9">
        <w:t xml:space="preserve">, </w:t>
      </w:r>
      <w:r w:rsidRPr="00034910">
        <w:t>que</w:t>
      </w:r>
      <w:r w:rsidR="00E57EC9">
        <w:t xml:space="preserve">, </w:t>
      </w:r>
      <w:r w:rsidRPr="00034910">
        <w:t>en présence des difficultés à vaincre pour parcourir la presqu</w:t>
      </w:r>
      <w:r w:rsidR="00E57EC9">
        <w:t>’</w:t>
      </w:r>
      <w:r w:rsidRPr="00034910">
        <w:t>île</w:t>
      </w:r>
      <w:r w:rsidR="00E57EC9">
        <w:t xml:space="preserve">, </w:t>
      </w:r>
      <w:r w:rsidRPr="00034910">
        <w:t>les concu</w:t>
      </w:r>
      <w:r w:rsidRPr="00034910">
        <w:t>r</w:t>
      </w:r>
      <w:r w:rsidRPr="00034910">
        <w:t xml:space="preserve">rents de la course </w:t>
      </w:r>
      <w:proofErr w:type="spellStart"/>
      <w:r w:rsidRPr="00034910">
        <w:t>tourdumondiste</w:t>
      </w:r>
      <w:proofErr w:type="spellEnd"/>
      <w:r w:rsidRPr="00034910">
        <w:t xml:space="preserve"> avaient décidé de modifier l</w:t>
      </w:r>
      <w:r w:rsidR="00E57EC9">
        <w:t>’</w:t>
      </w:r>
      <w:r w:rsidRPr="00034910">
        <w:t>itinéraire primitivement adopté</w:t>
      </w:r>
      <w:r w:rsidR="00E57EC9">
        <w:t xml:space="preserve">. </w:t>
      </w:r>
      <w:r w:rsidRPr="00034910">
        <w:t>Tous s</w:t>
      </w:r>
      <w:r w:rsidR="00E57EC9">
        <w:t>’</w:t>
      </w:r>
      <w:r w:rsidRPr="00034910">
        <w:t>étaient embarqués à San-Francisco</w:t>
      </w:r>
      <w:r w:rsidR="00E57EC9">
        <w:t xml:space="preserve">, </w:t>
      </w:r>
      <w:r w:rsidRPr="00034910">
        <w:t>pour gagner</w:t>
      </w:r>
      <w:r w:rsidR="00E57EC9">
        <w:t xml:space="preserve">, </w:t>
      </w:r>
      <w:r w:rsidRPr="00034910">
        <w:t>par mer le port russe de Vladivo</w:t>
      </w:r>
      <w:r w:rsidRPr="00034910">
        <w:t>s</w:t>
      </w:r>
      <w:r w:rsidRPr="00034910">
        <w:t>tok</w:t>
      </w:r>
      <w:r w:rsidR="00E57EC9">
        <w:t xml:space="preserve">, </w:t>
      </w:r>
      <w:r w:rsidRPr="00034910">
        <w:t>puis l</w:t>
      </w:r>
      <w:r w:rsidR="00E57EC9">
        <w:t>’</w:t>
      </w:r>
      <w:r w:rsidRPr="00034910">
        <w:t>Europe</w:t>
      </w:r>
      <w:r w:rsidR="00E57EC9">
        <w:t xml:space="preserve">, </w:t>
      </w:r>
      <w:r w:rsidRPr="00034910">
        <w:t xml:space="preserve">par le </w:t>
      </w:r>
      <w:r w:rsidRPr="00034910">
        <w:rPr>
          <w:i/>
          <w:iCs/>
        </w:rPr>
        <w:t xml:space="preserve">tract </w:t>
      </w:r>
      <w:r w:rsidRPr="00034910">
        <w:t>qui longe</w:t>
      </w:r>
      <w:r w:rsidR="00E57EC9">
        <w:t xml:space="preserve">, </w:t>
      </w:r>
      <w:r w:rsidRPr="00034910">
        <w:t>à des distances vari</w:t>
      </w:r>
      <w:r w:rsidRPr="00034910">
        <w:t>a</w:t>
      </w:r>
      <w:r w:rsidRPr="00034910">
        <w:t>bles</w:t>
      </w:r>
      <w:r w:rsidR="00E57EC9">
        <w:t xml:space="preserve">, </w:t>
      </w:r>
      <w:r w:rsidRPr="00034910">
        <w:t>le tracé du chemin de fer transsibérien</w:t>
      </w:r>
      <w:r w:rsidR="00E57EC9">
        <w:t>.</w:t>
      </w:r>
    </w:p>
    <w:p w14:paraId="799D7478" w14:textId="2E76041F" w:rsidR="00E57EC9" w:rsidRDefault="00776CEA" w:rsidP="00E57EC9">
      <w:r w:rsidRPr="00034910">
        <w:t>Le jour où cette nouvelle leur était parvenue</w:t>
      </w:r>
      <w:r w:rsidR="00E57EC9">
        <w:t>, M. </w:t>
      </w:r>
      <w:r w:rsidRPr="00034910">
        <w:t>Defrance</w:t>
      </w:r>
      <w:r w:rsidR="00E57EC9">
        <w:t xml:space="preserve">, </w:t>
      </w:r>
      <w:proofErr w:type="spellStart"/>
      <w:r w:rsidRPr="00034910">
        <w:t>Fleuriane</w:t>
      </w:r>
      <w:proofErr w:type="spellEnd"/>
      <w:r w:rsidRPr="00034910">
        <w:t xml:space="preserve"> Dick et Jean </w:t>
      </w:r>
      <w:proofErr w:type="spellStart"/>
      <w:r w:rsidRPr="00034910">
        <w:t>Brot</w:t>
      </w:r>
      <w:proofErr w:type="spellEnd"/>
      <w:r w:rsidRPr="00034910">
        <w:t xml:space="preserve"> s</w:t>
      </w:r>
      <w:r w:rsidR="00E57EC9">
        <w:t>’</w:t>
      </w:r>
      <w:r w:rsidRPr="00034910">
        <w:t>étaient regardés joyeusement</w:t>
      </w:r>
      <w:r w:rsidR="00E57EC9">
        <w:t xml:space="preserve">, </w:t>
      </w:r>
      <w:r w:rsidRPr="00034910">
        <w:t>car</w:t>
      </w:r>
      <w:r w:rsidR="00E57EC9">
        <w:t xml:space="preserve">, </w:t>
      </w:r>
      <w:r w:rsidRPr="00034910">
        <w:t>parmi les concurrents</w:t>
      </w:r>
      <w:r w:rsidR="00E57EC9">
        <w:t xml:space="preserve">. </w:t>
      </w:r>
      <w:r w:rsidRPr="00034910">
        <w:t>Larmette se trouvait cité</w:t>
      </w:r>
      <w:r w:rsidR="00E57EC9">
        <w:t>.</w:t>
      </w:r>
    </w:p>
    <w:p w14:paraId="52AE2C6A" w14:textId="77777777" w:rsidR="00E57EC9" w:rsidRDefault="00776CEA" w:rsidP="00E57EC9">
      <w:r w:rsidRPr="00034910">
        <w:t>Allons</w:t>
      </w:r>
      <w:r w:rsidR="00E57EC9">
        <w:t xml:space="preserve"> ! </w:t>
      </w:r>
      <w:r w:rsidRPr="00034910">
        <w:t>ils achevaient cette partie du voyage sans avoir à redouter de complications de la part de leur adversaire</w:t>
      </w:r>
      <w:r w:rsidR="00E57EC9">
        <w:t>.</w:t>
      </w:r>
    </w:p>
    <w:p w14:paraId="0F1C0F95" w14:textId="77777777" w:rsidR="00E57EC9" w:rsidRDefault="00776CEA" w:rsidP="00E57EC9">
      <w:r w:rsidRPr="00034910">
        <w:t>Mais</w:t>
      </w:r>
      <w:r w:rsidR="00E57EC9">
        <w:t xml:space="preserve">, </w:t>
      </w:r>
      <w:r w:rsidRPr="00034910">
        <w:t>hélas</w:t>
      </w:r>
      <w:r w:rsidR="00E57EC9">
        <w:t xml:space="preserve"> ! </w:t>
      </w:r>
      <w:r w:rsidRPr="00034910">
        <w:t>à Port-Clarence</w:t>
      </w:r>
      <w:r w:rsidR="00E57EC9">
        <w:t xml:space="preserve">, </w:t>
      </w:r>
      <w:r w:rsidRPr="00034910">
        <w:t>l</w:t>
      </w:r>
      <w:r w:rsidR="00E57EC9">
        <w:t>’</w:t>
      </w:r>
      <w:r w:rsidRPr="00034910">
        <w:t>adversité allait de nouveau fondre sur eux</w:t>
      </w:r>
      <w:r w:rsidR="00E57EC9">
        <w:t>.</w:t>
      </w:r>
    </w:p>
    <w:p w14:paraId="710206F5" w14:textId="77777777" w:rsidR="00E57EC9" w:rsidRDefault="00776CEA" w:rsidP="00E57EC9">
      <w:r w:rsidRPr="00034910">
        <w:t>Port-Clarence</w:t>
      </w:r>
      <w:r w:rsidR="00E57EC9">
        <w:t xml:space="preserve">, </w:t>
      </w:r>
      <w:r w:rsidRPr="00034910">
        <w:t>situé au bord de la mer</w:t>
      </w:r>
      <w:r w:rsidR="00E57EC9">
        <w:t xml:space="preserve">, </w:t>
      </w:r>
      <w:r w:rsidRPr="00034910">
        <w:t>se tient en relation avec les autres contrées pendant le trimestre où les eaux sont libres</w:t>
      </w:r>
      <w:r w:rsidR="00E57EC9">
        <w:t>.</w:t>
      </w:r>
    </w:p>
    <w:p w14:paraId="0F8F7CCC" w14:textId="77777777" w:rsidR="00E57EC9" w:rsidRDefault="00776CEA" w:rsidP="00E57EC9">
      <w:r w:rsidRPr="00034910">
        <w:t>Conséquence</w:t>
      </w:r>
      <w:r w:rsidR="00E57EC9">
        <w:t xml:space="preserve"> : </w:t>
      </w:r>
      <w:r w:rsidRPr="00034910">
        <w:t>une auberge médiocre</w:t>
      </w:r>
      <w:r w:rsidR="00E57EC9">
        <w:t xml:space="preserve">, </w:t>
      </w:r>
      <w:r w:rsidRPr="00034910">
        <w:t>mais excellente par comparaison avec les bouges où les voyageurs avaient été contraints de se reposer dans l</w:t>
      </w:r>
      <w:r w:rsidR="00E57EC9">
        <w:t>’</w:t>
      </w:r>
      <w:r w:rsidRPr="00034910">
        <w:t>intérieur des terres</w:t>
      </w:r>
      <w:r w:rsidR="00E57EC9">
        <w:t xml:space="preserve">. </w:t>
      </w:r>
      <w:r w:rsidRPr="00034910">
        <w:t>L</w:t>
      </w:r>
      <w:r w:rsidR="00E57EC9">
        <w:t>’</w:t>
      </w:r>
      <w:r w:rsidRPr="00034910">
        <w:t>hôtelier</w:t>
      </w:r>
      <w:r w:rsidR="00E57EC9">
        <w:t xml:space="preserve">, </w:t>
      </w:r>
      <w:proofErr w:type="spellStart"/>
      <w:r w:rsidRPr="00034910">
        <w:t>Firino</w:t>
      </w:r>
      <w:proofErr w:type="spellEnd"/>
      <w:r w:rsidRPr="00034910">
        <w:t xml:space="preserve"> </w:t>
      </w:r>
      <w:proofErr w:type="spellStart"/>
      <w:r w:rsidRPr="00034910">
        <w:t>Borini</w:t>
      </w:r>
      <w:proofErr w:type="spellEnd"/>
      <w:r w:rsidR="00E57EC9">
        <w:t xml:space="preserve">, </w:t>
      </w:r>
      <w:r w:rsidRPr="00034910">
        <w:t>un Italien maigre</w:t>
      </w:r>
      <w:r w:rsidR="00E57EC9">
        <w:t xml:space="preserve">, </w:t>
      </w:r>
      <w:r w:rsidRPr="00034910">
        <w:t>brun de peau</w:t>
      </w:r>
      <w:r w:rsidR="00E57EC9">
        <w:t xml:space="preserve">, </w:t>
      </w:r>
      <w:r w:rsidRPr="00034910">
        <w:t>noir de cheveux</w:t>
      </w:r>
      <w:r w:rsidR="00E57EC9">
        <w:t xml:space="preserve">, </w:t>
      </w:r>
      <w:r w:rsidRPr="00034910">
        <w:t>le menton orné d</w:t>
      </w:r>
      <w:r w:rsidR="00E57EC9">
        <w:t>’</w:t>
      </w:r>
      <w:r w:rsidRPr="00034910">
        <w:t>une barbe embroussaillée</w:t>
      </w:r>
      <w:r w:rsidR="00E57EC9">
        <w:t xml:space="preserve">, </w:t>
      </w:r>
      <w:r w:rsidRPr="00034910">
        <w:t>s</w:t>
      </w:r>
      <w:r w:rsidR="00E57EC9">
        <w:t>’</w:t>
      </w:r>
      <w:r w:rsidRPr="00034910">
        <w:t>était pris d</w:t>
      </w:r>
      <w:r w:rsidR="00E57EC9">
        <w:t>’</w:t>
      </w:r>
      <w:r w:rsidRPr="00034910">
        <w:t>un véritable engouement pour ses clients</w:t>
      </w:r>
      <w:r w:rsidR="00E57EC9">
        <w:t>.</w:t>
      </w:r>
    </w:p>
    <w:p w14:paraId="130B199D" w14:textId="77777777" w:rsidR="00E57EC9" w:rsidRDefault="00776CEA" w:rsidP="00E57EC9">
      <w:r w:rsidRPr="00034910">
        <w:t>Et tous</w:t>
      </w:r>
      <w:r w:rsidR="00E57EC9">
        <w:t xml:space="preserve">, </w:t>
      </w:r>
      <w:r w:rsidRPr="00034910">
        <w:t>rompus</w:t>
      </w:r>
      <w:r w:rsidR="00E57EC9">
        <w:t xml:space="preserve">, </w:t>
      </w:r>
      <w:r w:rsidRPr="00034910">
        <w:t>brisés</w:t>
      </w:r>
      <w:r w:rsidR="00E57EC9">
        <w:t xml:space="preserve">, </w:t>
      </w:r>
      <w:r w:rsidRPr="00034910">
        <w:t xml:space="preserve">avaient décidé de séjourner trois jours à </w:t>
      </w:r>
      <w:r w:rsidR="00E57EC9">
        <w:t>« </w:t>
      </w:r>
      <w:r w:rsidRPr="00034910">
        <w:t>l</w:t>
      </w:r>
      <w:r w:rsidR="00E57EC9">
        <w:t>’</w:t>
      </w:r>
      <w:r w:rsidRPr="00034910">
        <w:t>Étoile du Gourmet</w:t>
      </w:r>
      <w:r w:rsidR="00E57EC9">
        <w:t xml:space="preserve"> » – </w:t>
      </w:r>
      <w:r w:rsidRPr="00034910">
        <w:t>c</w:t>
      </w:r>
      <w:r w:rsidR="00E57EC9">
        <w:t>’</w:t>
      </w:r>
      <w:r w:rsidRPr="00034910">
        <w:t>était l</w:t>
      </w:r>
      <w:r w:rsidR="00E57EC9">
        <w:t>’</w:t>
      </w:r>
      <w:r w:rsidRPr="00034910">
        <w:t>enseigne affriolante de la maison</w:t>
      </w:r>
      <w:r w:rsidR="00E57EC9">
        <w:t xml:space="preserve"> – </w:t>
      </w:r>
      <w:r w:rsidRPr="00034910">
        <w:t>avant de poursuivre leur route</w:t>
      </w:r>
      <w:r w:rsidR="00E57EC9">
        <w:t>.</w:t>
      </w:r>
    </w:p>
    <w:p w14:paraId="22C97502" w14:textId="77777777" w:rsidR="00E57EC9" w:rsidRDefault="00776CEA" w:rsidP="00E57EC9">
      <w:proofErr w:type="spellStart"/>
      <w:r w:rsidRPr="00034910">
        <w:lastRenderedPageBreak/>
        <w:t>Firino</w:t>
      </w:r>
      <w:proofErr w:type="spellEnd"/>
      <w:r w:rsidRPr="00034910">
        <w:t xml:space="preserve"> </w:t>
      </w:r>
      <w:proofErr w:type="spellStart"/>
      <w:r w:rsidRPr="00034910">
        <w:t>Borini</w:t>
      </w:r>
      <w:proofErr w:type="spellEnd"/>
      <w:r w:rsidRPr="00034910">
        <w:t xml:space="preserve"> avait accueilli avec une joie débordante la d</w:t>
      </w:r>
      <w:r w:rsidRPr="00034910">
        <w:t>é</w:t>
      </w:r>
      <w:r w:rsidRPr="00034910">
        <w:t>cision de ses clients</w:t>
      </w:r>
      <w:r w:rsidR="00E57EC9">
        <w:t xml:space="preserve">. </w:t>
      </w:r>
      <w:r w:rsidRPr="00034910">
        <w:t>Sa satisfaction ne s</w:t>
      </w:r>
      <w:r w:rsidR="00E57EC9">
        <w:t>’</w:t>
      </w:r>
      <w:r w:rsidRPr="00034910">
        <w:t>était pas bornée à de vaines paroles</w:t>
      </w:r>
      <w:r w:rsidR="00E57EC9">
        <w:t xml:space="preserve"> ; </w:t>
      </w:r>
      <w:r w:rsidRPr="00034910">
        <w:t>il avait réussi à leur composer des menus à peu près présentables</w:t>
      </w:r>
      <w:r w:rsidR="00E57EC9">
        <w:t>.</w:t>
      </w:r>
    </w:p>
    <w:p w14:paraId="34B46A0B" w14:textId="77777777" w:rsidR="00E57EC9" w:rsidRDefault="00776CEA" w:rsidP="00E57EC9">
      <w:r w:rsidRPr="00034910">
        <w:t>Le soir de la seconde journée</w:t>
      </w:r>
      <w:r w:rsidR="00E57EC9">
        <w:t xml:space="preserve">, </w:t>
      </w:r>
      <w:r w:rsidRPr="00034910">
        <w:t>effet sans doute de la bonne chère</w:t>
      </w:r>
      <w:r w:rsidR="00E57EC9">
        <w:t xml:space="preserve">, </w:t>
      </w:r>
      <w:r w:rsidRPr="00034910">
        <w:t>les cinq voyageurs furent pris d</w:t>
      </w:r>
      <w:r w:rsidR="00E57EC9">
        <w:t>’</w:t>
      </w:r>
      <w:r w:rsidRPr="00034910">
        <w:t>une soif ardente</w:t>
      </w:r>
      <w:r w:rsidR="00E57EC9">
        <w:t>.</w:t>
      </w:r>
    </w:p>
    <w:p w14:paraId="40C3F9F3" w14:textId="77777777" w:rsidR="00E57EC9" w:rsidRDefault="00776CEA" w:rsidP="00E57EC9">
      <w:proofErr w:type="spellStart"/>
      <w:r w:rsidRPr="00034910">
        <w:t>Firino</w:t>
      </w:r>
      <w:proofErr w:type="spellEnd"/>
      <w:r w:rsidRPr="00034910">
        <w:t xml:space="preserve"> leur conseilla une limonade de sa composition</w:t>
      </w:r>
      <w:r w:rsidR="00E57EC9">
        <w:t xml:space="preserve"> : </w:t>
      </w:r>
      <w:r w:rsidRPr="00034910">
        <w:t>i</w:t>
      </w:r>
      <w:r w:rsidRPr="00034910">
        <w:t>n</w:t>
      </w:r>
      <w:r w:rsidRPr="00034910">
        <w:t>fusion de lichen aromatisée de sirop de citron</w:t>
      </w:r>
      <w:r w:rsidR="00E57EC9">
        <w:t xml:space="preserve">, </w:t>
      </w:r>
      <w:r w:rsidRPr="00034910">
        <w:t>qui</w:t>
      </w:r>
      <w:r w:rsidR="00E57EC9">
        <w:t xml:space="preserve">, </w:t>
      </w:r>
      <w:proofErr w:type="spellStart"/>
      <w:r w:rsidRPr="00034910">
        <w:t>affirmait-il</w:t>
      </w:r>
      <w:proofErr w:type="spellEnd"/>
      <w:r w:rsidR="00E57EC9">
        <w:t xml:space="preserve">, </w:t>
      </w:r>
      <w:r w:rsidRPr="00034910">
        <w:t xml:space="preserve">rafraîchirait admirablement </w:t>
      </w:r>
      <w:proofErr w:type="spellStart"/>
      <w:r w:rsidRPr="00034910">
        <w:t>signori</w:t>
      </w:r>
      <w:proofErr w:type="spellEnd"/>
      <w:r w:rsidRPr="00034910">
        <w:t xml:space="preserve"> et </w:t>
      </w:r>
      <w:proofErr w:type="spellStart"/>
      <w:r w:rsidRPr="00034910">
        <w:t>signore</w:t>
      </w:r>
      <w:proofErr w:type="spellEnd"/>
      <w:r w:rsidR="00E57EC9">
        <w:t>.</w:t>
      </w:r>
    </w:p>
    <w:p w14:paraId="198F1EEC" w14:textId="77777777" w:rsidR="00E57EC9" w:rsidRDefault="00776CEA" w:rsidP="00E57EC9">
      <w:r w:rsidRPr="00034910">
        <w:t>Seulement</w:t>
      </w:r>
      <w:r w:rsidR="00E57EC9">
        <w:t xml:space="preserve">, </w:t>
      </w:r>
      <w:r w:rsidRPr="00034910">
        <w:t>alors que le liquide annoncé figurait déjà dans les verres</w:t>
      </w:r>
      <w:r w:rsidR="00E57EC9">
        <w:t xml:space="preserve">, </w:t>
      </w:r>
      <w:r w:rsidRPr="00034910">
        <w:t>un vacarme soudain éclata dans la rue</w:t>
      </w:r>
      <w:r w:rsidR="00E57EC9">
        <w:t xml:space="preserve">. </w:t>
      </w:r>
      <w:r w:rsidRPr="00034910">
        <w:t>Des ouvriers du port se battaient</w:t>
      </w:r>
      <w:r w:rsidR="00E57EC9">
        <w:t>.</w:t>
      </w:r>
    </w:p>
    <w:p w14:paraId="3AD4E172" w14:textId="5A099F26" w:rsidR="00E57EC9" w:rsidRDefault="00776CEA" w:rsidP="00E57EC9">
      <w:r w:rsidRPr="00034910">
        <w:t>Dick et ses amis oublièrent leur soif</w:t>
      </w:r>
      <w:r w:rsidR="00E57EC9">
        <w:t xml:space="preserve">. </w:t>
      </w:r>
      <w:r w:rsidRPr="00034910">
        <w:t>Ils se précipitèrent au dehors avec la pensée de séparer les combattants</w:t>
      </w:r>
      <w:r w:rsidR="00E57EC9">
        <w:t xml:space="preserve">. </w:t>
      </w:r>
      <w:r w:rsidRPr="00034910">
        <w:t>Seule</w:t>
      </w:r>
      <w:r w:rsidR="00E57EC9">
        <w:t>, M</w:t>
      </w:r>
      <w:r w:rsidR="00E57EC9" w:rsidRPr="00E57EC9">
        <w:rPr>
          <w:vertAlign w:val="superscript"/>
        </w:rPr>
        <w:t>me</w:t>
      </w:r>
      <w:r w:rsidR="00E57EC9">
        <w:t> </w:t>
      </w:r>
      <w:proofErr w:type="spellStart"/>
      <w:r w:rsidRPr="00034910">
        <w:t>Patorne</w:t>
      </w:r>
      <w:proofErr w:type="spellEnd"/>
      <w:r w:rsidR="00E57EC9">
        <w:t xml:space="preserve">, </w:t>
      </w:r>
      <w:r w:rsidRPr="00034910">
        <w:t>plus altérée ou plus indifférente</w:t>
      </w:r>
      <w:r w:rsidR="00E57EC9">
        <w:t xml:space="preserve">, </w:t>
      </w:r>
      <w:r w:rsidRPr="00034910">
        <w:t>resta à table et ingurgita coup sur coup deux verres de limonade</w:t>
      </w:r>
      <w:r w:rsidR="00E57EC9">
        <w:t>.</w:t>
      </w:r>
    </w:p>
    <w:p w14:paraId="1E8A241E" w14:textId="77777777" w:rsidR="00E57EC9" w:rsidRDefault="00776CEA" w:rsidP="00E57EC9">
      <w:r w:rsidRPr="00034910">
        <w:t>Ayant très soif</w:t>
      </w:r>
      <w:r w:rsidR="00E57EC9">
        <w:t xml:space="preserve">, </w:t>
      </w:r>
      <w:r w:rsidRPr="00034910">
        <w:t>elle but goulûment</w:t>
      </w:r>
      <w:r w:rsidR="00E57EC9">
        <w:t xml:space="preserve">. </w:t>
      </w:r>
      <w:r w:rsidRPr="00034910">
        <w:t>Ce fut seulement en r</w:t>
      </w:r>
      <w:r w:rsidRPr="00034910">
        <w:t>e</w:t>
      </w:r>
      <w:r w:rsidRPr="00034910">
        <w:t>posant son gobelet sur la table qu</w:t>
      </w:r>
      <w:r w:rsidR="00E57EC9">
        <w:t>’</w:t>
      </w:r>
      <w:r w:rsidRPr="00034910">
        <w:t>elle esquissa une grimace</w:t>
      </w:r>
      <w:r w:rsidR="00E57EC9">
        <w:t>.</w:t>
      </w:r>
    </w:p>
    <w:p w14:paraId="545739F0" w14:textId="77777777" w:rsidR="00E57EC9" w:rsidRDefault="00E57EC9" w:rsidP="00E57EC9">
      <w:r>
        <w:t>— </w:t>
      </w:r>
      <w:r w:rsidR="00776CEA" w:rsidRPr="00034910">
        <w:t>Pouah</w:t>
      </w:r>
      <w:r>
        <w:t xml:space="preserve"> ! </w:t>
      </w:r>
      <w:r w:rsidR="00776CEA" w:rsidRPr="00034910">
        <w:t>grommela-t-elle</w:t>
      </w:r>
      <w:r>
        <w:t xml:space="preserve">, </w:t>
      </w:r>
      <w:r w:rsidR="00776CEA" w:rsidRPr="00034910">
        <w:t>c</w:t>
      </w:r>
      <w:r>
        <w:t>’</w:t>
      </w:r>
      <w:r w:rsidR="00776CEA" w:rsidRPr="00034910">
        <w:t>est sans doute le lichen</w:t>
      </w:r>
      <w:r>
        <w:t xml:space="preserve">, </w:t>
      </w:r>
      <w:r w:rsidR="00776CEA" w:rsidRPr="00034910">
        <w:t>mais on dirait que l</w:t>
      </w:r>
      <w:r>
        <w:t>’</w:t>
      </w:r>
      <w:r w:rsidR="00776CEA" w:rsidRPr="00034910">
        <w:t>on avale des particules de terre</w:t>
      </w:r>
      <w:r>
        <w:t>.</w:t>
      </w:r>
    </w:p>
    <w:p w14:paraId="60DBFB24" w14:textId="77777777" w:rsidR="00E57EC9" w:rsidRDefault="00776CEA" w:rsidP="00E57EC9">
      <w:r w:rsidRPr="00034910">
        <w:t>Et la dispute apaisée</w:t>
      </w:r>
      <w:r w:rsidR="00E57EC9">
        <w:t xml:space="preserve">, </w:t>
      </w:r>
      <w:r w:rsidRPr="00034910">
        <w:t>elle conseilla à ses amis de renoncer à la boisson vantée par l</w:t>
      </w:r>
      <w:r w:rsidR="00E57EC9">
        <w:t>’</w:t>
      </w:r>
      <w:r w:rsidRPr="00034910">
        <w:t xml:space="preserve">honorable </w:t>
      </w:r>
      <w:proofErr w:type="spellStart"/>
      <w:r w:rsidRPr="00034910">
        <w:t>Firino</w:t>
      </w:r>
      <w:proofErr w:type="spellEnd"/>
      <w:r w:rsidRPr="00034910">
        <w:t xml:space="preserve"> </w:t>
      </w:r>
      <w:proofErr w:type="spellStart"/>
      <w:r w:rsidRPr="00034910">
        <w:t>Borini</w:t>
      </w:r>
      <w:proofErr w:type="spellEnd"/>
      <w:r w:rsidR="00E57EC9">
        <w:t>.</w:t>
      </w:r>
    </w:p>
    <w:p w14:paraId="64B1AC80" w14:textId="77777777" w:rsidR="00E57EC9" w:rsidRDefault="00776CEA" w:rsidP="00E57EC9">
      <w:r w:rsidRPr="00034910">
        <w:t>Ceux-ci</w:t>
      </w:r>
      <w:r w:rsidR="00E57EC9">
        <w:t xml:space="preserve">, </w:t>
      </w:r>
      <w:r w:rsidRPr="00034910">
        <w:t>désireux de ne point blesser leur aimable aube</w:t>
      </w:r>
      <w:r w:rsidRPr="00034910">
        <w:t>r</w:t>
      </w:r>
      <w:r w:rsidRPr="00034910">
        <w:t>giste</w:t>
      </w:r>
      <w:r w:rsidR="00E57EC9">
        <w:t xml:space="preserve">, </w:t>
      </w:r>
      <w:r w:rsidRPr="00034910">
        <w:t>ne lui soufflèrent mot de la recommandation</w:t>
      </w:r>
      <w:r w:rsidR="00E57EC9">
        <w:t xml:space="preserve">, </w:t>
      </w:r>
      <w:r w:rsidRPr="00034910">
        <w:t>mais subst</w:t>
      </w:r>
      <w:r w:rsidRPr="00034910">
        <w:t>i</w:t>
      </w:r>
      <w:r w:rsidRPr="00034910">
        <w:t>tuèrent à la limonade des grogs de whisky additionné d</w:t>
      </w:r>
      <w:r w:rsidR="00E57EC9">
        <w:t>’</w:t>
      </w:r>
      <w:r w:rsidRPr="00034910">
        <w:t>eau fra</w:t>
      </w:r>
      <w:r w:rsidRPr="00034910">
        <w:t>î</w:t>
      </w:r>
      <w:r w:rsidRPr="00034910">
        <w:t>che</w:t>
      </w:r>
      <w:r w:rsidR="00E57EC9">
        <w:t>.</w:t>
      </w:r>
    </w:p>
    <w:p w14:paraId="495FAD23" w14:textId="4635D218" w:rsidR="00E57EC9" w:rsidRDefault="00776CEA" w:rsidP="00E57EC9">
      <w:r w:rsidRPr="00034910">
        <w:t>On bavarda encore quelque peu</w:t>
      </w:r>
      <w:r w:rsidR="00E57EC9">
        <w:t xml:space="preserve">, </w:t>
      </w:r>
      <w:r w:rsidRPr="00034910">
        <w:t>puis chacun s</w:t>
      </w:r>
      <w:r w:rsidR="00E57EC9">
        <w:t>’</w:t>
      </w:r>
      <w:r w:rsidRPr="00034910">
        <w:t>en fut co</w:t>
      </w:r>
      <w:r w:rsidRPr="00034910">
        <w:t>u</w:t>
      </w:r>
      <w:r w:rsidRPr="00034910">
        <w:t>cher</w:t>
      </w:r>
      <w:r w:rsidR="00E57EC9">
        <w:t xml:space="preserve">, </w:t>
      </w:r>
      <w:r w:rsidRPr="00034910">
        <w:t xml:space="preserve">non sans avoir répandu dans la rue ce qui restait de </w:t>
      </w:r>
      <w:r w:rsidRPr="00034910">
        <w:lastRenderedPageBreak/>
        <w:t>lim</w:t>
      </w:r>
      <w:r w:rsidRPr="00034910">
        <w:t>o</w:t>
      </w:r>
      <w:r w:rsidRPr="00034910">
        <w:t>nade au lichen</w:t>
      </w:r>
      <w:r w:rsidR="00E57EC9">
        <w:t xml:space="preserve">, </w:t>
      </w:r>
      <w:r w:rsidRPr="00034910">
        <w:t>ou</w:t>
      </w:r>
      <w:r w:rsidR="00E57EC9">
        <w:t xml:space="preserve">, </w:t>
      </w:r>
      <w:r w:rsidRPr="00034910">
        <w:t>comme l</w:t>
      </w:r>
      <w:r w:rsidR="00E57EC9">
        <w:t>’</w:t>
      </w:r>
      <w:r w:rsidRPr="00034910">
        <w:t xml:space="preserve">appelait plaisamment </w:t>
      </w:r>
      <w:r w:rsidR="00E57EC9">
        <w:t>M</w:t>
      </w:r>
      <w:r w:rsidR="00E57EC9" w:rsidRPr="00E57EC9">
        <w:rPr>
          <w:vertAlign w:val="superscript"/>
        </w:rPr>
        <w:t>me</w:t>
      </w:r>
      <w:r w:rsidR="00E57EC9">
        <w:t> </w:t>
      </w:r>
      <w:proofErr w:type="spellStart"/>
      <w:r w:rsidRPr="00034910">
        <w:t>Patorne</w:t>
      </w:r>
      <w:proofErr w:type="spellEnd"/>
      <w:r w:rsidR="00E57EC9">
        <w:t xml:space="preserve">, </w:t>
      </w:r>
      <w:r w:rsidRPr="00034910">
        <w:t>l</w:t>
      </w:r>
      <w:r w:rsidR="00E57EC9">
        <w:t>’</w:t>
      </w:r>
      <w:r w:rsidRPr="00034910">
        <w:t>infusion de terre glaise</w:t>
      </w:r>
      <w:r w:rsidR="00E57EC9">
        <w:t>.</w:t>
      </w:r>
    </w:p>
    <w:p w14:paraId="0AEE2B09" w14:textId="5E233FF5" w:rsidR="00E57EC9" w:rsidRDefault="007C5BD3" w:rsidP="007D17F9">
      <w:pPr>
        <w:pStyle w:val="Centrsolidaire"/>
      </w:pPr>
      <w:r w:rsidRPr="00E57EC9">
        <w:rPr>
          <w:noProof/>
        </w:rPr>
        <w:drawing>
          <wp:inline distT="0" distB="0" distL="0" distR="0" wp14:anchorId="3F7BF360" wp14:editId="2C01DA5F">
            <wp:extent cx="5756910" cy="4031615"/>
            <wp:effectExtent l="0" t="0" r="0" b="0"/>
            <wp:docPr id="65"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56910" cy="4031615"/>
                    </a:xfrm>
                    <a:prstGeom prst="rect">
                      <a:avLst/>
                    </a:prstGeom>
                    <a:noFill/>
                    <a:ln>
                      <a:noFill/>
                    </a:ln>
                  </pic:spPr>
                </pic:pic>
              </a:graphicData>
            </a:graphic>
          </wp:inline>
        </w:drawing>
      </w:r>
    </w:p>
    <w:p w14:paraId="793BA534" w14:textId="58C4A4AB" w:rsidR="00776CEA" w:rsidRPr="007F1C96" w:rsidRDefault="00776CEA" w:rsidP="007F1C96">
      <w:pPr>
        <w:pStyle w:val="Titre2"/>
      </w:pPr>
      <w:bookmarkStart w:id="22" w:name="_Toc195633753"/>
      <w:r w:rsidRPr="007F1C96">
        <w:t>CHAPITRE II</w:t>
      </w:r>
      <w:r w:rsidRPr="007F1C96">
        <w:br/>
      </w:r>
      <w:r w:rsidRPr="007F1C96">
        <w:br/>
        <w:t>LE POISON MYSTÉRIEUX</w:t>
      </w:r>
      <w:bookmarkEnd w:id="22"/>
      <w:r w:rsidRPr="007F1C96">
        <w:br/>
      </w:r>
    </w:p>
    <w:p w14:paraId="6FFA7ED4" w14:textId="77777777" w:rsidR="00E57EC9" w:rsidRDefault="00776CEA" w:rsidP="00E57EC9">
      <w:r w:rsidRPr="00034910">
        <w:t>À la pointe extrême du cap Prince of Wales</w:t>
      </w:r>
      <w:r w:rsidR="00E57EC9">
        <w:t xml:space="preserve">, </w:t>
      </w:r>
      <w:r w:rsidRPr="00034910">
        <w:t>sur les rochers</w:t>
      </w:r>
      <w:r w:rsidR="00E57EC9">
        <w:t xml:space="preserve">, </w:t>
      </w:r>
      <w:r w:rsidRPr="00034910">
        <w:t>que la neige et les glaçons tapissent de larges plaques scintilla</w:t>
      </w:r>
      <w:r w:rsidRPr="00034910">
        <w:t>n</w:t>
      </w:r>
      <w:r w:rsidRPr="00034910">
        <w:t>tes sous le soleil pâle</w:t>
      </w:r>
      <w:r w:rsidR="00E57EC9">
        <w:t xml:space="preserve">, </w:t>
      </w:r>
      <w:r w:rsidRPr="00034910">
        <w:t>deux êtres regardent au loin</w:t>
      </w:r>
      <w:r w:rsidR="00E57EC9">
        <w:t>.</w:t>
      </w:r>
    </w:p>
    <w:p w14:paraId="78D45CEB" w14:textId="77777777" w:rsidR="00E57EC9" w:rsidRDefault="00776CEA" w:rsidP="00E57EC9">
      <w:r w:rsidRPr="00034910">
        <w:t>Devant eux</w:t>
      </w:r>
      <w:r w:rsidR="00E57EC9">
        <w:t xml:space="preserve">, </w:t>
      </w:r>
      <w:r w:rsidRPr="00034910">
        <w:t>à cent pieds plus bas</w:t>
      </w:r>
      <w:r w:rsidR="00E57EC9">
        <w:t xml:space="preserve">, </w:t>
      </w:r>
      <w:r w:rsidRPr="00034910">
        <w:t>s</w:t>
      </w:r>
      <w:r w:rsidR="00E57EC9">
        <w:t>’</w:t>
      </w:r>
      <w:r w:rsidRPr="00034910">
        <w:t>étend une nappe d</w:t>
      </w:r>
      <w:r w:rsidR="00E57EC9">
        <w:t>’</w:t>
      </w:r>
      <w:r w:rsidRPr="00034910">
        <w:t>eau congelée</w:t>
      </w:r>
      <w:r w:rsidR="00E57EC9">
        <w:t xml:space="preserve">, </w:t>
      </w:r>
      <w:r w:rsidRPr="00034910">
        <w:t>non point plane</w:t>
      </w:r>
      <w:r w:rsidR="00E57EC9">
        <w:t xml:space="preserve">, </w:t>
      </w:r>
      <w:r w:rsidRPr="00034910">
        <w:t>mais bossuée</w:t>
      </w:r>
      <w:r w:rsidR="00E57EC9">
        <w:t xml:space="preserve">, </w:t>
      </w:r>
      <w:r w:rsidRPr="00034910">
        <w:t>mamelonnée</w:t>
      </w:r>
      <w:r w:rsidR="00E57EC9">
        <w:t xml:space="preserve">. </w:t>
      </w:r>
      <w:r w:rsidRPr="00034910">
        <w:lastRenderedPageBreak/>
        <w:t>On d</w:t>
      </w:r>
      <w:r w:rsidRPr="00034910">
        <w:t>i</w:t>
      </w:r>
      <w:r w:rsidRPr="00034910">
        <w:t>rait que la couche épaisse de glace s</w:t>
      </w:r>
      <w:r w:rsidR="00E57EC9">
        <w:t>’</w:t>
      </w:r>
      <w:r w:rsidRPr="00034910">
        <w:t xml:space="preserve">est </w:t>
      </w:r>
      <w:r w:rsidR="00E57EC9">
        <w:t>« </w:t>
      </w:r>
      <w:r w:rsidRPr="00034910">
        <w:t>gondolée</w:t>
      </w:r>
      <w:r w:rsidR="00E57EC9">
        <w:t> »</w:t>
      </w:r>
      <w:r w:rsidRPr="00034910">
        <w:t xml:space="preserve"> sous l</w:t>
      </w:r>
      <w:r w:rsidR="00E57EC9">
        <w:t>’</w:t>
      </w:r>
      <w:r w:rsidRPr="00034910">
        <w:t>effort de formidables pressions</w:t>
      </w:r>
      <w:r w:rsidR="00E57EC9">
        <w:t>.</w:t>
      </w:r>
    </w:p>
    <w:p w14:paraId="6FF47F13" w14:textId="77777777" w:rsidR="00E57EC9" w:rsidRDefault="00776CEA" w:rsidP="00E57EC9">
      <w:r w:rsidRPr="00034910">
        <w:t>Il en est ainsi</w:t>
      </w:r>
      <w:r w:rsidR="00E57EC9">
        <w:t xml:space="preserve">… </w:t>
      </w:r>
      <w:r w:rsidRPr="00034910">
        <w:t>C</w:t>
      </w:r>
      <w:r w:rsidR="00E57EC9">
        <w:t>’</w:t>
      </w:r>
      <w:r w:rsidRPr="00034910">
        <w:t>est en ce point que le détroit de Behring</w:t>
      </w:r>
      <w:r w:rsidR="00E57EC9">
        <w:t xml:space="preserve">, </w:t>
      </w:r>
      <w:r w:rsidRPr="00034910">
        <w:t>qui sépare l</w:t>
      </w:r>
      <w:r w:rsidR="00E57EC9">
        <w:t>’</w:t>
      </w:r>
      <w:r w:rsidRPr="00034910">
        <w:t xml:space="preserve">Alaska américain de </w:t>
      </w:r>
      <w:smartTag w:uri="urn:schemas-microsoft-com:office:smarttags" w:element="PersonName">
        <w:smartTagPr>
          <w:attr w:name="ProductID" w:val="la Sib￩rie"/>
        </w:smartTagPr>
        <w:r w:rsidRPr="00034910">
          <w:t>la Sibérie</w:t>
        </w:r>
      </w:smartTag>
      <w:r w:rsidRPr="00034910">
        <w:t xml:space="preserve"> asiatique</w:t>
      </w:r>
      <w:r w:rsidR="00E57EC9">
        <w:t xml:space="preserve">, </w:t>
      </w:r>
      <w:r w:rsidRPr="00034910">
        <w:t>atteint son minimum de largeur entre le promontoire du Prince of Wales et l</w:t>
      </w:r>
      <w:r w:rsidR="00E57EC9">
        <w:t>’</w:t>
      </w:r>
      <w:r w:rsidRPr="00034910">
        <w:t>East Cape</w:t>
      </w:r>
      <w:r w:rsidR="00E57EC9">
        <w:t>.</w:t>
      </w:r>
    </w:p>
    <w:p w14:paraId="73B50A46" w14:textId="77777777" w:rsidR="00E57EC9" w:rsidRDefault="00776CEA" w:rsidP="00E57EC9">
      <w:r w:rsidRPr="00034910">
        <w:t>Au loin</w:t>
      </w:r>
      <w:r w:rsidR="00E57EC9">
        <w:t xml:space="preserve">, </w:t>
      </w:r>
      <w:r w:rsidRPr="00034910">
        <w:t>se dessinent des groupes d</w:t>
      </w:r>
      <w:r w:rsidR="00E57EC9">
        <w:t>’</w:t>
      </w:r>
      <w:r w:rsidRPr="00034910">
        <w:t>icebergs</w:t>
      </w:r>
      <w:r w:rsidR="00E57EC9">
        <w:t xml:space="preserve">, </w:t>
      </w:r>
      <w:r w:rsidRPr="00034910">
        <w:t>hautes mo</w:t>
      </w:r>
      <w:r w:rsidRPr="00034910">
        <w:t>n</w:t>
      </w:r>
      <w:r w:rsidRPr="00034910">
        <w:t>tagnes de glace</w:t>
      </w:r>
      <w:r w:rsidR="00E57EC9">
        <w:t xml:space="preserve">, </w:t>
      </w:r>
      <w:r w:rsidRPr="00034910">
        <w:t>indiquant l</w:t>
      </w:r>
      <w:r w:rsidR="00E57EC9">
        <w:t>’</w:t>
      </w:r>
      <w:r w:rsidRPr="00034910">
        <w:t xml:space="preserve">emplacement des îles </w:t>
      </w:r>
      <w:proofErr w:type="spellStart"/>
      <w:r w:rsidRPr="00034910">
        <w:t>Diomèdes</w:t>
      </w:r>
      <w:proofErr w:type="spellEnd"/>
      <w:r w:rsidRPr="00034910">
        <w:t xml:space="preserve"> situées au milieu du détroit</w:t>
      </w:r>
      <w:r w:rsidR="00E57EC9">
        <w:t>.</w:t>
      </w:r>
    </w:p>
    <w:p w14:paraId="661E830B" w14:textId="77777777" w:rsidR="00E57EC9" w:rsidRDefault="00776CEA" w:rsidP="00E57EC9">
      <w:r w:rsidRPr="00034910">
        <w:t>Plus loin encore</w:t>
      </w:r>
      <w:r w:rsidR="00E57EC9">
        <w:t xml:space="preserve">, </w:t>
      </w:r>
      <w:r w:rsidRPr="00034910">
        <w:t>la côte sibérienne se devine sous l</w:t>
      </w:r>
      <w:r w:rsidR="00E57EC9">
        <w:t>’</w:t>
      </w:r>
      <w:r w:rsidRPr="00034910">
        <w:t>aspect du brouillard grisâtre</w:t>
      </w:r>
      <w:r w:rsidR="00E57EC9">
        <w:t>.</w:t>
      </w:r>
    </w:p>
    <w:p w14:paraId="0AB161FE" w14:textId="77777777" w:rsidR="00E57EC9" w:rsidRDefault="00776CEA" w:rsidP="00E57EC9">
      <w:r w:rsidRPr="00034910">
        <w:t>Les deux curieux regardent toujours</w:t>
      </w:r>
      <w:r w:rsidR="00E57EC9">
        <w:t xml:space="preserve">, </w:t>
      </w:r>
      <w:r w:rsidRPr="00034910">
        <w:t>engoncés dans des fourrures</w:t>
      </w:r>
      <w:r w:rsidR="00E57EC9">
        <w:t xml:space="preserve">, </w:t>
      </w:r>
      <w:r w:rsidRPr="00034910">
        <w:t>cachant même leurs visages</w:t>
      </w:r>
      <w:r w:rsidR="00E57EC9">
        <w:t>.</w:t>
      </w:r>
    </w:p>
    <w:p w14:paraId="3DC4FF0D" w14:textId="2909346E" w:rsidR="00E57EC9" w:rsidRDefault="00776CEA" w:rsidP="00E57EC9">
      <w:r w:rsidRPr="00034910">
        <w:t>La rigueur de la température justifie leur accoutrement</w:t>
      </w:r>
      <w:r w:rsidR="00E57EC9">
        <w:t xml:space="preserve">, </w:t>
      </w:r>
      <w:r w:rsidRPr="00034910">
        <w:t>car</w:t>
      </w:r>
      <w:r w:rsidR="00E57EC9">
        <w:t xml:space="preserve">, </w:t>
      </w:r>
      <w:r w:rsidRPr="00034910">
        <w:t xml:space="preserve">en dépit du soleil de cette journée du </w:t>
      </w:r>
      <w:r w:rsidR="00E57EC9" w:rsidRPr="00034910">
        <w:t>5</w:t>
      </w:r>
      <w:r w:rsidR="00E57EC9">
        <w:t> </w:t>
      </w:r>
      <w:r w:rsidR="00E57EC9" w:rsidRPr="00034910">
        <w:t>mai</w:t>
      </w:r>
      <w:r w:rsidR="00E57EC9">
        <w:t xml:space="preserve">, </w:t>
      </w:r>
      <w:r w:rsidRPr="00034910">
        <w:t>le thermomètre marque 11</w:t>
      </w:r>
      <w:r w:rsidR="00E57EC9">
        <w:t>°</w:t>
      </w:r>
      <w:r w:rsidRPr="00034910">
        <w:t>au-dessous de zéro</w:t>
      </w:r>
      <w:r w:rsidR="00E57EC9">
        <w:t>.</w:t>
      </w:r>
    </w:p>
    <w:p w14:paraId="5499C363" w14:textId="77777777" w:rsidR="00E57EC9" w:rsidRDefault="00E57EC9" w:rsidP="00E57EC9">
      <w:r>
        <w:t>— </w:t>
      </w:r>
      <w:r w:rsidR="00776CEA" w:rsidRPr="00034910">
        <w:t>Incessamment</w:t>
      </w:r>
      <w:r>
        <w:t xml:space="preserve">, </w:t>
      </w:r>
      <w:r w:rsidR="00776CEA" w:rsidRPr="00034910">
        <w:t>la débâcle des glaces va commencer</w:t>
      </w:r>
      <w:r>
        <w:t xml:space="preserve">, </w:t>
      </w:r>
      <w:r w:rsidR="00776CEA" w:rsidRPr="00034910">
        <w:t>pr</w:t>
      </w:r>
      <w:r w:rsidR="00776CEA" w:rsidRPr="00034910">
        <w:t>o</w:t>
      </w:r>
      <w:r w:rsidR="00776CEA" w:rsidRPr="00034910">
        <w:t>nonça l</w:t>
      </w:r>
      <w:r>
        <w:t>’</w:t>
      </w:r>
      <w:r w:rsidR="00776CEA" w:rsidRPr="00034910">
        <w:t>un des deux observateurs</w:t>
      </w:r>
      <w:r>
        <w:t xml:space="preserve">. </w:t>
      </w:r>
      <w:r w:rsidR="00776CEA" w:rsidRPr="00034910">
        <w:t>Il faudrait avoir traversé le détroit auparavant</w:t>
      </w:r>
      <w:r>
        <w:t xml:space="preserve">. </w:t>
      </w:r>
      <w:r w:rsidR="00776CEA" w:rsidRPr="00034910">
        <w:t>Et nous sommes immobilisés ici</w:t>
      </w:r>
      <w:r>
        <w:t>…</w:t>
      </w:r>
    </w:p>
    <w:p w14:paraId="7F2D3B45" w14:textId="77777777" w:rsidR="00E57EC9" w:rsidRDefault="00E57EC9" w:rsidP="00E57EC9">
      <w:r>
        <w:t>— </w:t>
      </w:r>
      <w:r w:rsidR="00776CEA" w:rsidRPr="00034910">
        <w:t>Certes</w:t>
      </w:r>
      <w:r>
        <w:t xml:space="preserve">. </w:t>
      </w:r>
      <w:r w:rsidR="00776CEA" w:rsidRPr="00034910">
        <w:t>Quels qu</w:t>
      </w:r>
      <w:r>
        <w:t>’</w:t>
      </w:r>
      <w:r w:rsidR="00776CEA" w:rsidRPr="00034910">
        <w:t xml:space="preserve">aient été les torts inconscients de cette pauvre </w:t>
      </w:r>
      <w:proofErr w:type="spellStart"/>
      <w:r w:rsidR="00776CEA" w:rsidRPr="00034910">
        <w:t>Patorne</w:t>
      </w:r>
      <w:proofErr w:type="spellEnd"/>
      <w:r>
        <w:t xml:space="preserve">, </w:t>
      </w:r>
      <w:r w:rsidR="00776CEA" w:rsidRPr="00034910">
        <w:t>on ne peut songer à l</w:t>
      </w:r>
      <w:r>
        <w:t>’</w:t>
      </w:r>
      <w:r w:rsidR="00776CEA" w:rsidRPr="00034910">
        <w:t>abandonner dans cette solitude</w:t>
      </w:r>
      <w:r>
        <w:t>.</w:t>
      </w:r>
    </w:p>
    <w:p w14:paraId="2F4BA2D8" w14:textId="77777777" w:rsidR="00E57EC9" w:rsidRDefault="00776CEA" w:rsidP="00E57EC9">
      <w:r w:rsidRPr="00034910">
        <w:t>C</w:t>
      </w:r>
      <w:r w:rsidR="00E57EC9">
        <w:t>’</w:t>
      </w:r>
      <w:r w:rsidRPr="00034910">
        <w:t>était une voix de femme qui avait prononcé ces derniers mots</w:t>
      </w:r>
      <w:r w:rsidR="00E57EC9">
        <w:t xml:space="preserve">, </w:t>
      </w:r>
      <w:r w:rsidRPr="00034910">
        <w:t>une jolie voix française</w:t>
      </w:r>
      <w:r w:rsidR="00E57EC9">
        <w:t xml:space="preserve">, </w:t>
      </w:r>
      <w:r w:rsidRPr="00034910">
        <w:t>avec ce je ne sais quoi de partic</w:t>
      </w:r>
      <w:r w:rsidRPr="00034910">
        <w:t>u</w:t>
      </w:r>
      <w:r w:rsidRPr="00034910">
        <w:t>lier qui décèle les Canadiens</w:t>
      </w:r>
      <w:r w:rsidR="00E57EC9">
        <w:t>.</w:t>
      </w:r>
    </w:p>
    <w:p w14:paraId="061A6629" w14:textId="77777777" w:rsidR="00E57EC9" w:rsidRDefault="00E57EC9" w:rsidP="00E57EC9">
      <w:r>
        <w:t>— </w:t>
      </w:r>
      <w:r w:rsidR="00776CEA" w:rsidRPr="00034910">
        <w:t>En effet</w:t>
      </w:r>
      <w:r>
        <w:t xml:space="preserve">. </w:t>
      </w:r>
      <w:r w:rsidR="00776CEA" w:rsidRPr="00034910">
        <w:t>Voyez-vous</w:t>
      </w:r>
      <w:r>
        <w:t xml:space="preserve">, </w:t>
      </w:r>
      <w:proofErr w:type="spellStart"/>
      <w:r w:rsidR="00776CEA" w:rsidRPr="00034910">
        <w:t>Fleuriane</w:t>
      </w:r>
      <w:proofErr w:type="spellEnd"/>
      <w:r>
        <w:t xml:space="preserve">, </w:t>
      </w:r>
      <w:r w:rsidR="00776CEA" w:rsidRPr="00034910">
        <w:t>ce qui dicte mes paroles</w:t>
      </w:r>
      <w:r>
        <w:t xml:space="preserve">, </w:t>
      </w:r>
      <w:r w:rsidR="00776CEA" w:rsidRPr="00034910">
        <w:t>c</w:t>
      </w:r>
      <w:r>
        <w:t>’</w:t>
      </w:r>
      <w:r w:rsidR="00776CEA" w:rsidRPr="00034910">
        <w:t>est que je crains pour vous</w:t>
      </w:r>
      <w:r>
        <w:t xml:space="preserve">, </w:t>
      </w:r>
      <w:r w:rsidR="00776CEA" w:rsidRPr="00034910">
        <w:t>pour votre père</w:t>
      </w:r>
      <w:r>
        <w:t>.</w:t>
      </w:r>
    </w:p>
    <w:p w14:paraId="217B601F" w14:textId="77777777" w:rsidR="00E57EC9" w:rsidRDefault="00E57EC9" w:rsidP="00E57EC9">
      <w:r>
        <w:lastRenderedPageBreak/>
        <w:t>— </w:t>
      </w:r>
      <w:r w:rsidR="00776CEA" w:rsidRPr="00034910">
        <w:t>Comment</w:t>
      </w:r>
      <w:r>
        <w:t xml:space="preserve">, </w:t>
      </w:r>
      <w:r w:rsidR="00776CEA" w:rsidRPr="00034910">
        <w:t>Dick</w:t>
      </w:r>
      <w:r>
        <w:t xml:space="preserve">, </w:t>
      </w:r>
      <w:r w:rsidR="00776CEA" w:rsidRPr="00034910">
        <w:t>que voulez-vous exprimer</w:t>
      </w:r>
      <w:r>
        <w:t> ?</w:t>
      </w:r>
    </w:p>
    <w:p w14:paraId="0729EF76" w14:textId="77777777" w:rsidR="00E57EC9" w:rsidRDefault="00776CEA" w:rsidP="00E57EC9">
      <w:r w:rsidRPr="00034910">
        <w:t>Ils ont supprimé le monsieur</w:t>
      </w:r>
      <w:r w:rsidR="00E57EC9">
        <w:t xml:space="preserve">, </w:t>
      </w:r>
      <w:r w:rsidRPr="00034910">
        <w:t>le mademoiselle cérém</w:t>
      </w:r>
      <w:r w:rsidRPr="00034910">
        <w:t>o</w:t>
      </w:r>
      <w:r w:rsidRPr="00034910">
        <w:t>nieux</w:t>
      </w:r>
      <w:r w:rsidR="00E57EC9">
        <w:t xml:space="preserve">. </w:t>
      </w:r>
      <w:r w:rsidRPr="00034910">
        <w:t>Ils s</w:t>
      </w:r>
      <w:r w:rsidR="00E57EC9">
        <w:t>’</w:t>
      </w:r>
      <w:r w:rsidRPr="00034910">
        <w:t>appellent à présent par leurs prénoms comme des amis anciens</w:t>
      </w:r>
      <w:r w:rsidR="00E57EC9">
        <w:t>.</w:t>
      </w:r>
    </w:p>
    <w:p w14:paraId="5C68B5A6" w14:textId="77777777" w:rsidR="00E57EC9" w:rsidRDefault="00776CEA" w:rsidP="00E57EC9">
      <w:r w:rsidRPr="00034910">
        <w:t>Et</w:t>
      </w:r>
      <w:r w:rsidR="00E57EC9">
        <w:t xml:space="preserve">, </w:t>
      </w:r>
      <w:r w:rsidRPr="00034910">
        <w:t>de fait</w:t>
      </w:r>
      <w:r w:rsidR="00E57EC9">
        <w:t xml:space="preserve">, </w:t>
      </w:r>
      <w:r w:rsidRPr="00034910">
        <w:t>le mois employé à traverser l</w:t>
      </w:r>
      <w:r w:rsidR="00E57EC9">
        <w:t>’</w:t>
      </w:r>
      <w:r w:rsidRPr="00034910">
        <w:t>Alaska</w:t>
      </w:r>
      <w:r w:rsidR="00E57EC9">
        <w:t xml:space="preserve">, </w:t>
      </w:r>
      <w:r w:rsidRPr="00034910">
        <w:t>par Valdez</w:t>
      </w:r>
      <w:r w:rsidR="00E57EC9">
        <w:t xml:space="preserve">, </w:t>
      </w:r>
      <w:r w:rsidRPr="00034910">
        <w:t>Fairbanks</w:t>
      </w:r>
      <w:r w:rsidR="00E57EC9">
        <w:t xml:space="preserve">, </w:t>
      </w:r>
      <w:r w:rsidRPr="00034910">
        <w:t>Tanana</w:t>
      </w:r>
      <w:r w:rsidR="00E57EC9">
        <w:t xml:space="preserve">, </w:t>
      </w:r>
      <w:proofErr w:type="spellStart"/>
      <w:r w:rsidRPr="00034910">
        <w:t>Milato</w:t>
      </w:r>
      <w:proofErr w:type="spellEnd"/>
      <w:r w:rsidR="00E57EC9">
        <w:t xml:space="preserve">, </w:t>
      </w:r>
      <w:proofErr w:type="spellStart"/>
      <w:r w:rsidRPr="00034910">
        <w:t>Unalakluk</w:t>
      </w:r>
      <w:proofErr w:type="spellEnd"/>
      <w:r w:rsidR="00E57EC9">
        <w:t xml:space="preserve">, </w:t>
      </w:r>
      <w:r w:rsidRPr="00034910">
        <w:t>Nome-City et Port-Clarence</w:t>
      </w:r>
      <w:r w:rsidR="00E57EC9">
        <w:t xml:space="preserve">, </w:t>
      </w:r>
      <w:r w:rsidRPr="00034910">
        <w:t>a achevé d</w:t>
      </w:r>
      <w:r w:rsidR="00E57EC9">
        <w:t>’</w:t>
      </w:r>
      <w:r w:rsidRPr="00034910">
        <w:t>unir ces deux jeunes gens humblement a</w:t>
      </w:r>
      <w:r w:rsidRPr="00034910">
        <w:t>t</w:t>
      </w:r>
      <w:r w:rsidRPr="00034910">
        <w:t>tirés l</w:t>
      </w:r>
      <w:r w:rsidR="00E57EC9">
        <w:t>’</w:t>
      </w:r>
      <w:r w:rsidRPr="00034910">
        <w:t>un vers l</w:t>
      </w:r>
      <w:r w:rsidR="00E57EC9">
        <w:t>’</w:t>
      </w:r>
      <w:r w:rsidRPr="00034910">
        <w:t>autre</w:t>
      </w:r>
      <w:r w:rsidR="00E57EC9">
        <w:t>.</w:t>
      </w:r>
    </w:p>
    <w:p w14:paraId="7CB7D861" w14:textId="77777777" w:rsidR="00E57EC9" w:rsidRDefault="00776CEA" w:rsidP="00E57EC9">
      <w:r w:rsidRPr="00034910">
        <w:t>À la question de la jeune fille</w:t>
      </w:r>
      <w:r w:rsidR="00E57EC9">
        <w:t xml:space="preserve">, </w:t>
      </w:r>
      <w:r w:rsidRPr="00034910">
        <w:t>Dick répondit tristement</w:t>
      </w:r>
      <w:r w:rsidR="00E57EC9">
        <w:t> :</w:t>
      </w:r>
    </w:p>
    <w:p w14:paraId="5961DC81" w14:textId="77777777" w:rsidR="00E57EC9" w:rsidRDefault="00E57EC9" w:rsidP="00E57EC9">
      <w:r>
        <w:t>— </w:t>
      </w:r>
      <w:r w:rsidR="00776CEA" w:rsidRPr="00034910">
        <w:t>Le poison pouvait vous frapper</w:t>
      </w:r>
      <w:r>
        <w:t xml:space="preserve">, </w:t>
      </w:r>
      <w:r w:rsidR="00776CEA" w:rsidRPr="00034910">
        <w:t>vous</w:t>
      </w:r>
      <w:r>
        <w:t>.</w:t>
      </w:r>
    </w:p>
    <w:p w14:paraId="4E7B16BA" w14:textId="77777777" w:rsidR="00E57EC9" w:rsidRDefault="00776CEA" w:rsidP="00E57EC9">
      <w:r w:rsidRPr="00034910">
        <w:t>Le poison</w:t>
      </w:r>
      <w:r w:rsidR="00E57EC9">
        <w:t xml:space="preserve"> ? </w:t>
      </w:r>
      <w:r w:rsidRPr="00034910">
        <w:t>Quel mot prononçait-il là</w:t>
      </w:r>
      <w:r w:rsidR="00E57EC9">
        <w:t xml:space="preserve"> ? </w:t>
      </w:r>
      <w:r w:rsidRPr="00034910">
        <w:t>Ah</w:t>
      </w:r>
      <w:r w:rsidR="00E57EC9">
        <w:t xml:space="preserve"> ! </w:t>
      </w:r>
      <w:r w:rsidRPr="00034910">
        <w:t>le matin de la troisième journée de séjour à Port-Clarence le malheur s</w:t>
      </w:r>
      <w:r w:rsidR="00E57EC9">
        <w:t>’</w:t>
      </w:r>
      <w:r w:rsidRPr="00034910">
        <w:t>était abattu en coup de foudre</w:t>
      </w:r>
      <w:r w:rsidR="00E57EC9">
        <w:t>.</w:t>
      </w:r>
    </w:p>
    <w:p w14:paraId="6AAABB0D" w14:textId="77777777" w:rsidR="00E57EC9" w:rsidRDefault="00776CEA" w:rsidP="00E57EC9">
      <w:r w:rsidRPr="00034910">
        <w:t>Quand on s</w:t>
      </w:r>
      <w:r w:rsidR="00E57EC9">
        <w:t>’</w:t>
      </w:r>
      <w:r w:rsidRPr="00034910">
        <w:t>était réuni dans la salle à manger pour le pr</w:t>
      </w:r>
      <w:r w:rsidRPr="00034910">
        <w:t>e</w:t>
      </w:r>
      <w:r w:rsidRPr="00034910">
        <w:t>mier déjeuner</w:t>
      </w:r>
      <w:r w:rsidR="00E57EC9">
        <w:t xml:space="preserve">, </w:t>
      </w:r>
      <w:r w:rsidRPr="00034910">
        <w:t>la dame de compagnie avait manqué à l</w:t>
      </w:r>
      <w:r w:rsidR="00E57EC9">
        <w:t>’</w:t>
      </w:r>
      <w:r w:rsidRPr="00034910">
        <w:t>appel</w:t>
      </w:r>
      <w:r w:rsidR="00E57EC9">
        <w:t>.</w:t>
      </w:r>
    </w:p>
    <w:p w14:paraId="73ACAC0F" w14:textId="2FDA1C05" w:rsidR="00E57EC9" w:rsidRDefault="00776CEA" w:rsidP="00E57EC9">
      <w:r w:rsidRPr="00034910">
        <w:t>Évidemment</w:t>
      </w:r>
      <w:r w:rsidR="00E57EC9">
        <w:t xml:space="preserve">, </w:t>
      </w:r>
      <w:r w:rsidRPr="00034910">
        <w:t xml:space="preserve">son absence surprit le </w:t>
      </w:r>
      <w:proofErr w:type="spellStart"/>
      <w:r w:rsidRPr="00034910">
        <w:t>signor</w:t>
      </w:r>
      <w:proofErr w:type="spellEnd"/>
      <w:r w:rsidRPr="00034910">
        <w:t xml:space="preserve"> </w:t>
      </w:r>
      <w:proofErr w:type="spellStart"/>
      <w:r w:rsidRPr="00034910">
        <w:t>Firino</w:t>
      </w:r>
      <w:proofErr w:type="spellEnd"/>
      <w:r w:rsidR="00E57EC9">
        <w:t xml:space="preserve">, </w:t>
      </w:r>
      <w:r w:rsidRPr="00034910">
        <w:t>car il s</w:t>
      </w:r>
      <w:r w:rsidR="00E57EC9">
        <w:t>’</w:t>
      </w:r>
      <w:r w:rsidRPr="00034910">
        <w:t>enquit avec intérêt de la vieille dame</w:t>
      </w:r>
      <w:r w:rsidR="00E57EC9">
        <w:t xml:space="preserve">. </w:t>
      </w:r>
      <w:r w:rsidRPr="00034910">
        <w:t>Il demanda à plusieurs reprises des nouvelles de la santé de chacun des assistants</w:t>
      </w:r>
      <w:r w:rsidR="00E57EC9">
        <w:t xml:space="preserve">. </w:t>
      </w:r>
      <w:r w:rsidRPr="00034910">
        <w:t>Et enfin</w:t>
      </w:r>
      <w:r w:rsidR="00E57EC9">
        <w:t xml:space="preserve">, </w:t>
      </w:r>
      <w:r w:rsidRPr="00034910">
        <w:t>son agitation croissant de minute en minute</w:t>
      </w:r>
      <w:r w:rsidR="00E57EC9">
        <w:t xml:space="preserve">, </w:t>
      </w:r>
      <w:r w:rsidRPr="00034910">
        <w:t xml:space="preserve">il finit par se rendre à la chambre occupée par </w:t>
      </w:r>
      <w:r w:rsidR="00E57EC9">
        <w:t>M</w:t>
      </w:r>
      <w:r w:rsidR="00E57EC9" w:rsidRPr="00E57EC9">
        <w:rPr>
          <w:vertAlign w:val="superscript"/>
        </w:rPr>
        <w:t>me</w:t>
      </w:r>
      <w:r w:rsidR="00E57EC9">
        <w:t> </w:t>
      </w:r>
      <w:proofErr w:type="spellStart"/>
      <w:r w:rsidRPr="00034910">
        <w:t>Patorne</w:t>
      </w:r>
      <w:proofErr w:type="spellEnd"/>
      <w:r w:rsidR="00E57EC9">
        <w:t>.</w:t>
      </w:r>
    </w:p>
    <w:p w14:paraId="5229038D" w14:textId="77777777" w:rsidR="00E57EC9" w:rsidRDefault="00776CEA" w:rsidP="00E57EC9">
      <w:r w:rsidRPr="00034910">
        <w:t>Quand il en descendit</w:t>
      </w:r>
      <w:r w:rsidR="00E57EC9">
        <w:t xml:space="preserve">, </w:t>
      </w:r>
      <w:r w:rsidRPr="00034910">
        <w:t>il était fort pâle</w:t>
      </w:r>
      <w:r w:rsidR="00E57EC9">
        <w:t xml:space="preserve">, </w:t>
      </w:r>
      <w:r w:rsidRPr="00034910">
        <w:t>et ce fut d</w:t>
      </w:r>
      <w:r w:rsidR="00E57EC9">
        <w:t>’</w:t>
      </w:r>
      <w:r w:rsidRPr="00034910">
        <w:t>une voix mal assurée qu</w:t>
      </w:r>
      <w:r w:rsidR="00E57EC9">
        <w:t>’</w:t>
      </w:r>
      <w:r w:rsidRPr="00034910">
        <w:t>il annonça</w:t>
      </w:r>
      <w:r w:rsidR="00E57EC9">
        <w:t> :</w:t>
      </w:r>
    </w:p>
    <w:p w14:paraId="0BE235A5" w14:textId="77777777" w:rsidR="00E57EC9" w:rsidRDefault="00E57EC9" w:rsidP="00E57EC9">
      <w:r>
        <w:t>— </w:t>
      </w:r>
      <w:r w:rsidR="00776CEA" w:rsidRPr="00034910">
        <w:t xml:space="preserve">La signora demande à voir la signorina </w:t>
      </w:r>
      <w:proofErr w:type="spellStart"/>
      <w:r w:rsidR="00776CEA" w:rsidRPr="00034910">
        <w:t>Fleuriane</w:t>
      </w:r>
      <w:proofErr w:type="spellEnd"/>
      <w:r>
        <w:t xml:space="preserve">. </w:t>
      </w:r>
      <w:r w:rsidR="00776CEA" w:rsidRPr="00034910">
        <w:t>La jeune fille se leva vivement</w:t>
      </w:r>
      <w:r>
        <w:t>.</w:t>
      </w:r>
    </w:p>
    <w:p w14:paraId="69EA4AA6" w14:textId="77777777" w:rsidR="00E57EC9" w:rsidRDefault="00E57EC9" w:rsidP="00E57EC9">
      <w:r>
        <w:t>— </w:t>
      </w:r>
      <w:r w:rsidR="00776CEA" w:rsidRPr="00034910">
        <w:t>Je vais près d</w:t>
      </w:r>
      <w:r>
        <w:t>’</w:t>
      </w:r>
      <w:r w:rsidR="00776CEA" w:rsidRPr="00034910">
        <w:t>elle</w:t>
      </w:r>
      <w:r>
        <w:t>.</w:t>
      </w:r>
    </w:p>
    <w:p w14:paraId="6BED157C" w14:textId="77777777" w:rsidR="00E57EC9" w:rsidRDefault="00776CEA" w:rsidP="00E57EC9">
      <w:r w:rsidRPr="00034910">
        <w:lastRenderedPageBreak/>
        <w:t>Sur cette parole</w:t>
      </w:r>
      <w:r w:rsidR="00E57EC9">
        <w:t xml:space="preserve">, </w:t>
      </w:r>
      <w:r w:rsidRPr="00034910">
        <w:t>la Canadienne gagna la chambre de sa dame de compagnie</w:t>
      </w:r>
      <w:r w:rsidR="00E57EC9">
        <w:t xml:space="preserve">. </w:t>
      </w:r>
      <w:r w:rsidRPr="00034910">
        <w:t>Elle fut épouvantée en l</w:t>
      </w:r>
      <w:r w:rsidR="00E57EC9">
        <w:t>’</w:t>
      </w:r>
      <w:r w:rsidRPr="00034910">
        <w:t>apercevant assise dans son lit</w:t>
      </w:r>
      <w:r w:rsidR="00E57EC9">
        <w:t xml:space="preserve">, </w:t>
      </w:r>
      <w:r w:rsidRPr="00034910">
        <w:t>les mains crispées sur sa poitrine</w:t>
      </w:r>
      <w:r w:rsidR="00E57EC9">
        <w:t xml:space="preserve">. </w:t>
      </w:r>
      <w:r w:rsidRPr="00034910">
        <w:t>L</w:t>
      </w:r>
      <w:r w:rsidR="00E57EC9">
        <w:t>’</w:t>
      </w:r>
      <w:r w:rsidRPr="00034910">
        <w:t>anguleuse femme apparaissait très rouge</w:t>
      </w:r>
      <w:r w:rsidR="00E57EC9">
        <w:t xml:space="preserve">, </w:t>
      </w:r>
      <w:r w:rsidRPr="00034910">
        <w:t>une sueur abondante ruisselait sur son front</w:t>
      </w:r>
      <w:r w:rsidR="00E57EC9">
        <w:t>.</w:t>
      </w:r>
    </w:p>
    <w:p w14:paraId="141800A9" w14:textId="77777777" w:rsidR="00E57EC9" w:rsidRDefault="00E57EC9" w:rsidP="00E57EC9">
      <w:r>
        <w:t>— </w:t>
      </w:r>
      <w:r w:rsidR="00776CEA" w:rsidRPr="00034910">
        <w:t>Vous souffrez</w:t>
      </w:r>
      <w:r>
        <w:t> ?…</w:t>
      </w:r>
    </w:p>
    <w:p w14:paraId="1DD3FE01" w14:textId="77777777" w:rsidR="00E57EC9" w:rsidRDefault="00776CEA" w:rsidP="00E57EC9">
      <w:r w:rsidRPr="00034910">
        <w:t xml:space="preserve">À cette interrogation instinctive de </w:t>
      </w:r>
      <w:proofErr w:type="spellStart"/>
      <w:r w:rsidRPr="00034910">
        <w:t>Fleuriane</w:t>
      </w:r>
      <w:proofErr w:type="spellEnd"/>
      <w:r w:rsidR="00E57EC9">
        <w:t xml:space="preserve">, </w:t>
      </w:r>
      <w:r w:rsidRPr="00034910">
        <w:t>la malade répondit</w:t>
      </w:r>
      <w:r w:rsidR="00E57EC9">
        <w:t> :</w:t>
      </w:r>
    </w:p>
    <w:p w14:paraId="48A9F9E5" w14:textId="77777777" w:rsidR="00E57EC9" w:rsidRDefault="00E57EC9" w:rsidP="00E57EC9">
      <w:r>
        <w:t>— </w:t>
      </w:r>
      <w:r w:rsidR="00776CEA" w:rsidRPr="00034910">
        <w:t>Atrocement</w:t>
      </w:r>
      <w:r>
        <w:t xml:space="preserve">. </w:t>
      </w:r>
      <w:r w:rsidR="00776CEA" w:rsidRPr="00034910">
        <w:t>Il y a quelque chose qui me brûle l</w:t>
      </w:r>
      <w:r>
        <w:t>’</w:t>
      </w:r>
      <w:r w:rsidR="00776CEA" w:rsidRPr="00034910">
        <w:t>estomac</w:t>
      </w:r>
      <w:r>
        <w:t>.</w:t>
      </w:r>
    </w:p>
    <w:p w14:paraId="4E9C9067" w14:textId="77777777" w:rsidR="00E57EC9" w:rsidRDefault="00E57EC9" w:rsidP="00E57EC9">
      <w:r>
        <w:t>— </w:t>
      </w:r>
      <w:r w:rsidR="00776CEA" w:rsidRPr="00034910">
        <w:t>Un peu de dyspepsie probablement</w:t>
      </w:r>
      <w:r>
        <w:t>.</w:t>
      </w:r>
    </w:p>
    <w:p w14:paraId="67C37B63" w14:textId="77777777" w:rsidR="00E57EC9" w:rsidRDefault="00776CEA" w:rsidP="00E57EC9">
      <w:r w:rsidRPr="00034910">
        <w:t>Mais son interlocutrice secoua désespérément la tête</w:t>
      </w:r>
      <w:r w:rsidR="00E57EC9">
        <w:t>.</w:t>
      </w:r>
    </w:p>
    <w:p w14:paraId="214AC1D1" w14:textId="77777777" w:rsidR="00E57EC9" w:rsidRDefault="00E57EC9" w:rsidP="00E57EC9">
      <w:r>
        <w:t>— </w:t>
      </w:r>
      <w:r w:rsidR="00776CEA" w:rsidRPr="00034910">
        <w:t>Non</w:t>
      </w:r>
      <w:r>
        <w:t xml:space="preserve">, </w:t>
      </w:r>
      <w:r w:rsidR="00776CEA" w:rsidRPr="00034910">
        <w:t>non</w:t>
      </w:r>
      <w:r>
        <w:t xml:space="preserve">, </w:t>
      </w:r>
      <w:r w:rsidR="00776CEA" w:rsidRPr="00034910">
        <w:t>ce n</w:t>
      </w:r>
      <w:r>
        <w:t>’</w:t>
      </w:r>
      <w:r w:rsidR="00776CEA" w:rsidRPr="00034910">
        <w:t>est pas cela</w:t>
      </w:r>
      <w:r>
        <w:t xml:space="preserve">. </w:t>
      </w:r>
      <w:r w:rsidR="00776CEA" w:rsidRPr="00034910">
        <w:t>Comme tout le monde</w:t>
      </w:r>
      <w:r>
        <w:t xml:space="preserve">, </w:t>
      </w:r>
      <w:r w:rsidR="00776CEA" w:rsidRPr="00034910">
        <w:t>j</w:t>
      </w:r>
      <w:r>
        <w:t>’</w:t>
      </w:r>
      <w:r w:rsidR="00776CEA" w:rsidRPr="00034910">
        <w:t>ai eu des crises de dyspepsie</w:t>
      </w:r>
      <w:r>
        <w:t xml:space="preserve">… </w:t>
      </w:r>
      <w:r w:rsidR="00776CEA" w:rsidRPr="00034910">
        <w:t>Ce n</w:t>
      </w:r>
      <w:r>
        <w:t>’</w:t>
      </w:r>
      <w:r w:rsidR="00776CEA" w:rsidRPr="00034910">
        <w:t>est pas cela</w:t>
      </w:r>
      <w:r>
        <w:t xml:space="preserve"> ; </w:t>
      </w:r>
      <w:r w:rsidR="00776CEA" w:rsidRPr="00034910">
        <w:t>non</w:t>
      </w:r>
      <w:r>
        <w:t xml:space="preserve">, </w:t>
      </w:r>
      <w:r w:rsidR="00776CEA" w:rsidRPr="00034910">
        <w:t>non</w:t>
      </w:r>
      <w:r>
        <w:t xml:space="preserve">… </w:t>
      </w:r>
      <w:r w:rsidR="00776CEA" w:rsidRPr="00034910">
        <w:t>je souffre le martyre</w:t>
      </w:r>
      <w:r>
        <w:t xml:space="preserve">, </w:t>
      </w:r>
      <w:r w:rsidR="00776CEA" w:rsidRPr="00034910">
        <w:t>des gouttes de plomb fondu s</w:t>
      </w:r>
      <w:r>
        <w:t>’</w:t>
      </w:r>
      <w:r w:rsidR="00776CEA" w:rsidRPr="00034910">
        <w:t>enfoncent dans les p</w:t>
      </w:r>
      <w:r w:rsidR="00776CEA" w:rsidRPr="00034910">
        <w:t>a</w:t>
      </w:r>
      <w:r w:rsidR="00776CEA" w:rsidRPr="00034910">
        <w:t>rois de mon estomac</w:t>
      </w:r>
      <w:r>
        <w:t xml:space="preserve">… </w:t>
      </w:r>
      <w:r w:rsidR="00776CEA" w:rsidRPr="00034910">
        <w:t>C</w:t>
      </w:r>
      <w:r>
        <w:t>’</w:t>
      </w:r>
      <w:r w:rsidR="00776CEA" w:rsidRPr="00034910">
        <w:t>est horrible</w:t>
      </w:r>
      <w:r>
        <w:t xml:space="preserve">, </w:t>
      </w:r>
      <w:r w:rsidR="00776CEA" w:rsidRPr="00034910">
        <w:t>épouvantable</w:t>
      </w:r>
      <w:r>
        <w:t xml:space="preserve">. </w:t>
      </w:r>
      <w:r w:rsidR="00776CEA" w:rsidRPr="00034910">
        <w:t>Si cela doit continuer</w:t>
      </w:r>
      <w:r>
        <w:t xml:space="preserve">, </w:t>
      </w:r>
      <w:r w:rsidR="00776CEA" w:rsidRPr="00034910">
        <w:t>tuez-moi</w:t>
      </w:r>
      <w:r>
        <w:t xml:space="preserve">… </w:t>
      </w:r>
      <w:r w:rsidR="00776CEA" w:rsidRPr="00034910">
        <w:t>je préfère mourir</w:t>
      </w:r>
      <w:r>
        <w:t>.</w:t>
      </w:r>
    </w:p>
    <w:p w14:paraId="5AA12611" w14:textId="79B143C8" w:rsidR="00E57EC9" w:rsidRDefault="00776CEA" w:rsidP="00E57EC9">
      <w:r w:rsidRPr="00034910">
        <w:t xml:space="preserve">Les traits contractés de </w:t>
      </w:r>
      <w:r w:rsidR="00E57EC9">
        <w:t>M</w:t>
      </w:r>
      <w:r w:rsidR="00E57EC9" w:rsidRPr="00E57EC9">
        <w:rPr>
          <w:vertAlign w:val="superscript"/>
        </w:rPr>
        <w:t>me</w:t>
      </w:r>
      <w:r w:rsidR="00E57EC9">
        <w:t> </w:t>
      </w:r>
      <w:proofErr w:type="spellStart"/>
      <w:r w:rsidRPr="00034910">
        <w:t>Patorne</w:t>
      </w:r>
      <w:proofErr w:type="spellEnd"/>
      <w:r w:rsidR="00E57EC9">
        <w:t xml:space="preserve">, </w:t>
      </w:r>
      <w:r w:rsidRPr="00034910">
        <w:t>ses regards halluc</w:t>
      </w:r>
      <w:r w:rsidRPr="00034910">
        <w:t>i</w:t>
      </w:r>
      <w:r w:rsidRPr="00034910">
        <w:t>nés</w:t>
      </w:r>
      <w:r w:rsidR="00E57EC9">
        <w:t xml:space="preserve">, </w:t>
      </w:r>
      <w:r w:rsidRPr="00034910">
        <w:t>disaient qu</w:t>
      </w:r>
      <w:r w:rsidR="00E57EC9">
        <w:t>’</w:t>
      </w:r>
      <w:r w:rsidRPr="00034910">
        <w:t>elle n</w:t>
      </w:r>
      <w:r w:rsidR="00E57EC9">
        <w:t>’</w:t>
      </w:r>
      <w:r w:rsidRPr="00034910">
        <w:t>exagérait pas sa souffrance</w:t>
      </w:r>
      <w:r w:rsidR="00E57EC9">
        <w:t xml:space="preserve">. </w:t>
      </w:r>
      <w:r w:rsidRPr="00034910">
        <w:t xml:space="preserve">À tout hasard </w:t>
      </w:r>
      <w:r w:rsidR="00E57EC9">
        <w:t>M</w:t>
      </w:r>
      <w:r w:rsidR="00E57EC9" w:rsidRPr="00E57EC9">
        <w:rPr>
          <w:vertAlign w:val="superscript"/>
        </w:rPr>
        <w:t>lle</w:t>
      </w:r>
      <w:r w:rsidR="00E57EC9">
        <w:t> </w:t>
      </w:r>
      <w:r w:rsidRPr="00034910">
        <w:t>Defrance reprit</w:t>
      </w:r>
      <w:r w:rsidR="00E57EC9">
        <w:t> :</w:t>
      </w:r>
    </w:p>
    <w:p w14:paraId="340DD2BF" w14:textId="77777777" w:rsidR="00E57EC9" w:rsidRDefault="00E57EC9" w:rsidP="00E57EC9">
      <w:r>
        <w:t>— </w:t>
      </w:r>
      <w:r w:rsidR="00776CEA" w:rsidRPr="00034910">
        <w:t>Du lait peut-être</w:t>
      </w:r>
      <w:r>
        <w:t> ?</w:t>
      </w:r>
    </w:p>
    <w:p w14:paraId="620059BE" w14:textId="77777777" w:rsidR="00E57EC9" w:rsidRDefault="00E57EC9" w:rsidP="00E57EC9">
      <w:r>
        <w:t>— </w:t>
      </w:r>
      <w:r w:rsidR="00776CEA" w:rsidRPr="00034910">
        <w:t>Inutile</w:t>
      </w:r>
      <w:r>
        <w:t xml:space="preserve">, </w:t>
      </w:r>
      <w:r w:rsidR="00776CEA" w:rsidRPr="00034910">
        <w:t>j</w:t>
      </w:r>
      <w:r>
        <w:t>’</w:t>
      </w:r>
      <w:r w:rsidR="00776CEA" w:rsidRPr="00034910">
        <w:t>ai essayé déjà</w:t>
      </w:r>
      <w:r>
        <w:t>.</w:t>
      </w:r>
    </w:p>
    <w:p w14:paraId="36465BBC" w14:textId="77777777" w:rsidR="00E57EC9" w:rsidRDefault="00776CEA" w:rsidP="00E57EC9">
      <w:r w:rsidRPr="00034910">
        <w:t>Puis</w:t>
      </w:r>
      <w:r w:rsidR="00E57EC9">
        <w:t xml:space="preserve">, </w:t>
      </w:r>
      <w:r w:rsidRPr="00034910">
        <w:t>brusquement</w:t>
      </w:r>
      <w:r w:rsidR="00E57EC9">
        <w:t xml:space="preserve">, </w:t>
      </w:r>
      <w:r w:rsidRPr="00034910">
        <w:t>comme prenant son parti</w:t>
      </w:r>
      <w:r w:rsidR="00E57EC9">
        <w:t xml:space="preserve">, </w:t>
      </w:r>
      <w:r w:rsidRPr="00034910">
        <w:t>la dame de compagnie murmura après un gémissement lamentable</w:t>
      </w:r>
      <w:r w:rsidR="00E57EC9">
        <w:t> :</w:t>
      </w:r>
    </w:p>
    <w:p w14:paraId="012D49B4" w14:textId="77777777" w:rsidR="00E57EC9" w:rsidRDefault="00E57EC9" w:rsidP="00E57EC9">
      <w:r>
        <w:t>— </w:t>
      </w:r>
      <w:r w:rsidR="00776CEA" w:rsidRPr="00034910">
        <w:t>Approchez-vous</w:t>
      </w:r>
      <w:r>
        <w:t xml:space="preserve">, </w:t>
      </w:r>
      <w:r w:rsidR="00776CEA" w:rsidRPr="00034910">
        <w:t>chère demoiselle</w:t>
      </w:r>
      <w:r>
        <w:t xml:space="preserve">, </w:t>
      </w:r>
      <w:r w:rsidR="00776CEA" w:rsidRPr="00034910">
        <w:t>approchez</w:t>
      </w:r>
      <w:r>
        <w:t xml:space="preserve">… </w:t>
      </w:r>
      <w:r w:rsidR="00776CEA" w:rsidRPr="00034910">
        <w:t>Plus près</w:t>
      </w:r>
      <w:r>
        <w:t xml:space="preserve">, </w:t>
      </w:r>
      <w:r w:rsidR="00776CEA" w:rsidRPr="00034910">
        <w:t>plus près encore</w:t>
      </w:r>
      <w:r>
        <w:t>.</w:t>
      </w:r>
    </w:p>
    <w:p w14:paraId="2FA1172B" w14:textId="77777777" w:rsidR="00E57EC9" w:rsidRDefault="00776CEA" w:rsidP="00E57EC9">
      <w:r w:rsidRPr="00034910">
        <w:lastRenderedPageBreak/>
        <w:t>Elle avait empoigné la main de la jeune fille et la serrait nerveusement</w:t>
      </w:r>
      <w:r w:rsidR="00E57EC9">
        <w:t xml:space="preserve">, </w:t>
      </w:r>
      <w:r w:rsidRPr="00034910">
        <w:t>ses doigts s</w:t>
      </w:r>
      <w:r w:rsidR="00E57EC9">
        <w:t>’</w:t>
      </w:r>
      <w:r w:rsidRPr="00034910">
        <w:t>incrustant dans la chair de son inte</w:t>
      </w:r>
      <w:r w:rsidRPr="00034910">
        <w:t>r</w:t>
      </w:r>
      <w:r w:rsidRPr="00034910">
        <w:t>locutrice</w:t>
      </w:r>
      <w:r w:rsidR="00E57EC9">
        <w:t xml:space="preserve">, </w:t>
      </w:r>
      <w:r w:rsidRPr="00034910">
        <w:t>effrayée de la voir dans cet état</w:t>
      </w:r>
      <w:r w:rsidR="00E57EC9">
        <w:t xml:space="preserve">. </w:t>
      </w:r>
      <w:r w:rsidRPr="00034910">
        <w:t>Ainsi elle amena l</w:t>
      </w:r>
      <w:r w:rsidR="00E57EC9">
        <w:t>’</w:t>
      </w:r>
      <w:r w:rsidRPr="00034910">
        <w:t xml:space="preserve">oreille de </w:t>
      </w:r>
      <w:proofErr w:type="spellStart"/>
      <w:r w:rsidRPr="00034910">
        <w:t>Fleuriane</w:t>
      </w:r>
      <w:proofErr w:type="spellEnd"/>
      <w:r w:rsidRPr="00034910">
        <w:t xml:space="preserve"> tout près de ses lèvres et</w:t>
      </w:r>
      <w:r w:rsidR="00E57EC9">
        <w:t xml:space="preserve">, </w:t>
      </w:r>
      <w:r w:rsidRPr="00034910">
        <w:t>d</w:t>
      </w:r>
      <w:r w:rsidR="00E57EC9">
        <w:t>’</w:t>
      </w:r>
      <w:r w:rsidRPr="00034910">
        <w:t>une voix hal</w:t>
      </w:r>
      <w:r w:rsidRPr="00034910">
        <w:t>e</w:t>
      </w:r>
      <w:r w:rsidRPr="00034910">
        <w:t>tante</w:t>
      </w:r>
      <w:r w:rsidR="00E57EC9">
        <w:t> :</w:t>
      </w:r>
    </w:p>
    <w:p w14:paraId="460FE436" w14:textId="77777777" w:rsidR="00E57EC9" w:rsidRDefault="00E57EC9" w:rsidP="00E57EC9">
      <w:r>
        <w:t>— </w:t>
      </w:r>
      <w:r w:rsidR="00776CEA" w:rsidRPr="00034910">
        <w:t>Je veux vous confier</w:t>
      </w:r>
      <w:r>
        <w:t xml:space="preserve">… </w:t>
      </w:r>
      <w:r w:rsidR="00776CEA" w:rsidRPr="00034910">
        <w:t>vous confier</w:t>
      </w:r>
      <w:r>
        <w:t xml:space="preserve">… </w:t>
      </w:r>
      <w:r w:rsidR="00776CEA" w:rsidRPr="00034910">
        <w:t>ce que je crois</w:t>
      </w:r>
      <w:r>
        <w:t>.</w:t>
      </w:r>
    </w:p>
    <w:p w14:paraId="64D2A7C1" w14:textId="77777777" w:rsidR="00E57EC9" w:rsidRDefault="00E57EC9" w:rsidP="00E57EC9">
      <w:r>
        <w:t>— </w:t>
      </w:r>
      <w:r w:rsidR="00776CEA" w:rsidRPr="00034910">
        <w:t>Je reviendrai tout à l</w:t>
      </w:r>
      <w:r>
        <w:t>’</w:t>
      </w:r>
      <w:r w:rsidR="00776CEA" w:rsidRPr="00034910">
        <w:t>heure</w:t>
      </w:r>
      <w:r>
        <w:t xml:space="preserve">, </w:t>
      </w:r>
      <w:r w:rsidR="00776CEA" w:rsidRPr="00034910">
        <w:t>ma chère amie</w:t>
      </w:r>
      <w:r>
        <w:t xml:space="preserve">, </w:t>
      </w:r>
      <w:r w:rsidR="00776CEA" w:rsidRPr="00034910">
        <w:t>je vais e</w:t>
      </w:r>
      <w:r w:rsidR="00776CEA" w:rsidRPr="00034910">
        <w:t>n</w:t>
      </w:r>
      <w:r w:rsidR="00776CEA" w:rsidRPr="00034910">
        <w:t>voyer chercher un médecin qui vous soulagera certainement</w:t>
      </w:r>
      <w:r>
        <w:t>.</w:t>
      </w:r>
    </w:p>
    <w:p w14:paraId="787C4212" w14:textId="77777777" w:rsidR="00E57EC9" w:rsidRDefault="00776CEA" w:rsidP="00E57EC9">
      <w:r w:rsidRPr="00034910">
        <w:t>Mais la malade se cramponna plus étroitement à elle</w:t>
      </w:r>
      <w:r w:rsidR="00E57EC9">
        <w:t>.</w:t>
      </w:r>
    </w:p>
    <w:p w14:paraId="581CF789" w14:textId="77777777" w:rsidR="00E57EC9" w:rsidRDefault="00E57EC9" w:rsidP="00E57EC9">
      <w:r>
        <w:t>— </w:t>
      </w:r>
      <w:r w:rsidR="00776CEA" w:rsidRPr="00034910">
        <w:t>Non</w:t>
      </w:r>
      <w:r>
        <w:t xml:space="preserve">, </w:t>
      </w:r>
      <w:r w:rsidR="00776CEA" w:rsidRPr="00034910">
        <w:t>je veux vous dire</w:t>
      </w:r>
      <w:r>
        <w:t xml:space="preserve">. </w:t>
      </w:r>
      <w:r w:rsidR="00776CEA" w:rsidRPr="00034910">
        <w:t>Je crois</w:t>
      </w:r>
      <w:r>
        <w:t xml:space="preserve">… </w:t>
      </w:r>
      <w:r w:rsidR="00776CEA" w:rsidRPr="00034910">
        <w:t>je crois que je suis e</w:t>
      </w:r>
      <w:r w:rsidR="00776CEA" w:rsidRPr="00034910">
        <w:t>m</w:t>
      </w:r>
      <w:r w:rsidR="00776CEA" w:rsidRPr="00034910">
        <w:t>poisonnée</w:t>
      </w:r>
      <w:r>
        <w:t xml:space="preserve">. </w:t>
      </w:r>
      <w:r w:rsidR="00776CEA" w:rsidRPr="00034910">
        <w:t>Rien de sinistre comme l</w:t>
      </w:r>
      <w:r>
        <w:t>’</w:t>
      </w:r>
      <w:r w:rsidR="00776CEA" w:rsidRPr="00034910">
        <w:t>idée du poison</w:t>
      </w:r>
      <w:r>
        <w:t xml:space="preserve">. </w:t>
      </w:r>
      <w:r w:rsidR="00776CEA" w:rsidRPr="00034910">
        <w:t>Le poison</w:t>
      </w:r>
      <w:r>
        <w:t xml:space="preserve">, </w:t>
      </w:r>
      <w:r w:rsidR="00776CEA" w:rsidRPr="00034910">
        <w:t>cette arme anonyme du lâche criminel</w:t>
      </w:r>
      <w:r>
        <w:t xml:space="preserve">, </w:t>
      </w:r>
      <w:r w:rsidR="00776CEA" w:rsidRPr="00034910">
        <w:t>qui atteint la victime en pleine santé</w:t>
      </w:r>
      <w:r>
        <w:t xml:space="preserve">, </w:t>
      </w:r>
      <w:r w:rsidR="00776CEA" w:rsidRPr="00034910">
        <w:t>sans qu</w:t>
      </w:r>
      <w:r>
        <w:t>’</w:t>
      </w:r>
      <w:r w:rsidR="00776CEA" w:rsidRPr="00034910">
        <w:t>elle puisse se défendre</w:t>
      </w:r>
      <w:r>
        <w:t>.</w:t>
      </w:r>
    </w:p>
    <w:p w14:paraId="46DCE629" w14:textId="77777777" w:rsidR="00E57EC9" w:rsidRDefault="00776CEA" w:rsidP="00E57EC9">
      <w:r w:rsidRPr="00034910">
        <w:t>La Canadienne frissonna au mot prononcé par la dame de compagnie</w:t>
      </w:r>
      <w:r w:rsidR="00E57EC9">
        <w:t xml:space="preserve">. </w:t>
      </w:r>
      <w:r w:rsidRPr="00034910">
        <w:t>Mais aussitôt elle se rebella contre pareille idée</w:t>
      </w:r>
      <w:r w:rsidR="00E57EC9">
        <w:t xml:space="preserve">. </w:t>
      </w:r>
      <w:r w:rsidRPr="00034910">
        <w:t>Empoisonnée</w:t>
      </w:r>
      <w:r w:rsidR="00E57EC9">
        <w:t xml:space="preserve">, </w:t>
      </w:r>
      <w:r w:rsidRPr="00034910">
        <w:t>par qui</w:t>
      </w:r>
      <w:r w:rsidR="00E57EC9">
        <w:t xml:space="preserve">, </w:t>
      </w:r>
      <w:r w:rsidRPr="00034910">
        <w:t>pourquoi</w:t>
      </w:r>
      <w:r w:rsidR="00E57EC9">
        <w:t xml:space="preserve"> ? </w:t>
      </w:r>
      <w:r w:rsidRPr="00034910">
        <w:t>Il y avait là une de ces idées fixes nées de la souffrance</w:t>
      </w:r>
      <w:r w:rsidR="00E57EC9">
        <w:t xml:space="preserve">. </w:t>
      </w:r>
      <w:r w:rsidRPr="00034910">
        <w:t>Elle tenta de raisonner son interl</w:t>
      </w:r>
      <w:r w:rsidRPr="00034910">
        <w:t>o</w:t>
      </w:r>
      <w:r w:rsidRPr="00034910">
        <w:t>cutrice</w:t>
      </w:r>
      <w:r w:rsidR="00E57EC9">
        <w:t xml:space="preserve">, </w:t>
      </w:r>
      <w:r w:rsidRPr="00034910">
        <w:t>de lui démontrer l</w:t>
      </w:r>
      <w:r w:rsidR="00E57EC9">
        <w:t>’</w:t>
      </w:r>
      <w:r w:rsidRPr="00034910">
        <w:t>inanité d</w:t>
      </w:r>
      <w:r w:rsidR="00E57EC9">
        <w:t>’</w:t>
      </w:r>
      <w:r w:rsidRPr="00034910">
        <w:t>une telle supposition</w:t>
      </w:r>
      <w:r w:rsidR="00E57EC9">
        <w:t>.</w:t>
      </w:r>
    </w:p>
    <w:p w14:paraId="156F4091" w14:textId="2570BBD1" w:rsidR="00E57EC9" w:rsidRDefault="00776CEA" w:rsidP="00E57EC9">
      <w:r w:rsidRPr="00034910">
        <w:t xml:space="preserve">Mais </w:t>
      </w:r>
      <w:r w:rsidR="00E57EC9">
        <w:t>M</w:t>
      </w:r>
      <w:r w:rsidR="00E57EC9" w:rsidRPr="00E57EC9">
        <w:rPr>
          <w:vertAlign w:val="superscript"/>
        </w:rPr>
        <w:t>me</w:t>
      </w:r>
      <w:r w:rsidR="00E57EC9">
        <w:t> </w:t>
      </w:r>
      <w:proofErr w:type="spellStart"/>
      <w:r w:rsidRPr="00034910">
        <w:t>Patorne</w:t>
      </w:r>
      <w:proofErr w:type="spellEnd"/>
      <w:r w:rsidRPr="00034910">
        <w:t xml:space="preserve"> insista</w:t>
      </w:r>
      <w:r w:rsidR="00E57EC9">
        <w:t xml:space="preserve">. </w:t>
      </w:r>
      <w:r w:rsidRPr="00034910">
        <w:t>Elle tenait à son idée</w:t>
      </w:r>
      <w:r w:rsidR="00E57EC9">
        <w:t>.</w:t>
      </w:r>
    </w:p>
    <w:p w14:paraId="4C30E0EE" w14:textId="77777777" w:rsidR="00E57EC9" w:rsidRDefault="00E57EC9" w:rsidP="00E57EC9">
      <w:r>
        <w:t>— </w:t>
      </w:r>
      <w:r w:rsidR="00776CEA" w:rsidRPr="00034910">
        <w:t>Si</w:t>
      </w:r>
      <w:r>
        <w:t xml:space="preserve">, </w:t>
      </w:r>
      <w:r w:rsidR="00776CEA" w:rsidRPr="00034910">
        <w:t>empoisonnée</w:t>
      </w:r>
      <w:r>
        <w:t xml:space="preserve">. </w:t>
      </w:r>
      <w:r w:rsidR="00776CEA" w:rsidRPr="00034910">
        <w:t>Je vous affirme que le poison seul peut expliquer mes tortures</w:t>
      </w:r>
      <w:r>
        <w:t>.</w:t>
      </w:r>
    </w:p>
    <w:p w14:paraId="38DEFAD3" w14:textId="445AE754" w:rsidR="00E57EC9" w:rsidRDefault="00E57EC9" w:rsidP="00E57EC9">
      <w:r>
        <w:t>— </w:t>
      </w:r>
      <w:r w:rsidR="00776CEA" w:rsidRPr="00034910">
        <w:t>Mais qui aurait pu vous donner du poison</w:t>
      </w:r>
      <w:r>
        <w:t xml:space="preserve"> ? </w:t>
      </w:r>
      <w:r w:rsidR="00776CEA" w:rsidRPr="00034910">
        <w:t>s</w:t>
      </w:r>
      <w:r>
        <w:t>’</w:t>
      </w:r>
      <w:r w:rsidR="00776CEA" w:rsidRPr="00034910">
        <w:t xml:space="preserve">écria </w:t>
      </w:r>
      <w:r>
        <w:t>M</w:t>
      </w:r>
      <w:r w:rsidRPr="00E57EC9">
        <w:rPr>
          <w:vertAlign w:val="superscript"/>
        </w:rPr>
        <w:t>lle</w:t>
      </w:r>
      <w:r>
        <w:t> </w:t>
      </w:r>
      <w:r w:rsidR="00776CEA" w:rsidRPr="00034910">
        <w:t>Defrance énervée par l</w:t>
      </w:r>
      <w:r>
        <w:t>’</w:t>
      </w:r>
      <w:r w:rsidR="00776CEA" w:rsidRPr="00034910">
        <w:t>entêtement de sa dame de comp</w:t>
      </w:r>
      <w:r w:rsidR="00776CEA" w:rsidRPr="00034910">
        <w:t>a</w:t>
      </w:r>
      <w:r w:rsidR="00776CEA" w:rsidRPr="00034910">
        <w:t>gnie</w:t>
      </w:r>
      <w:r>
        <w:t>.</w:t>
      </w:r>
    </w:p>
    <w:p w14:paraId="5DF849BF" w14:textId="77777777" w:rsidR="00E57EC9" w:rsidRDefault="00776CEA" w:rsidP="00E57EC9">
      <w:r w:rsidRPr="00034910">
        <w:lastRenderedPageBreak/>
        <w:t>Elle regretta aussitôt la question montée à ses lèvres</w:t>
      </w:r>
      <w:r w:rsidR="00E57EC9">
        <w:t xml:space="preserve">. </w:t>
      </w:r>
      <w:r w:rsidRPr="00034910">
        <w:t>La vieille dame avait répliqué sans manifester la moindre hésit</w:t>
      </w:r>
      <w:r w:rsidRPr="00034910">
        <w:t>a</w:t>
      </w:r>
      <w:r w:rsidRPr="00034910">
        <w:t>tion</w:t>
      </w:r>
      <w:r w:rsidR="00E57EC9">
        <w:t> :</w:t>
      </w:r>
    </w:p>
    <w:p w14:paraId="32DAF03A" w14:textId="77777777" w:rsidR="00E57EC9" w:rsidRDefault="00E57EC9" w:rsidP="00E57EC9">
      <w:r>
        <w:t>— </w:t>
      </w:r>
      <w:r w:rsidR="00776CEA" w:rsidRPr="00034910">
        <w:t>C</w:t>
      </w:r>
      <w:r>
        <w:t>’</w:t>
      </w:r>
      <w:r w:rsidR="00776CEA" w:rsidRPr="00034910">
        <w:t>est l</w:t>
      </w:r>
      <w:r>
        <w:t>’</w:t>
      </w:r>
      <w:r w:rsidR="00776CEA" w:rsidRPr="00034910">
        <w:t xml:space="preserve">aubergiste </w:t>
      </w:r>
      <w:proofErr w:type="spellStart"/>
      <w:r w:rsidR="00776CEA" w:rsidRPr="00034910">
        <w:t>Firino</w:t>
      </w:r>
      <w:proofErr w:type="spellEnd"/>
      <w:r>
        <w:t>.</w:t>
      </w:r>
    </w:p>
    <w:p w14:paraId="45D76B58" w14:textId="77777777" w:rsidR="00E57EC9" w:rsidRDefault="00776CEA" w:rsidP="00E57EC9">
      <w:proofErr w:type="spellStart"/>
      <w:r w:rsidRPr="00034910">
        <w:t>Fleuriane</w:t>
      </w:r>
      <w:proofErr w:type="spellEnd"/>
      <w:r w:rsidRPr="00034910">
        <w:t xml:space="preserve"> voulut pousser l</w:t>
      </w:r>
      <w:r w:rsidR="00E57EC9">
        <w:t>’</w:t>
      </w:r>
      <w:r w:rsidRPr="00034910">
        <w:t>accusatrice dans ses derniers r</w:t>
      </w:r>
      <w:r w:rsidRPr="00034910">
        <w:t>e</w:t>
      </w:r>
      <w:r w:rsidRPr="00034910">
        <w:t>tranchements</w:t>
      </w:r>
      <w:r w:rsidR="00E57EC9">
        <w:t xml:space="preserve">. </w:t>
      </w:r>
      <w:r w:rsidRPr="00034910">
        <w:t>Aussi y eut-il une nuance d</w:t>
      </w:r>
      <w:r w:rsidR="00E57EC9">
        <w:t>’</w:t>
      </w:r>
      <w:r w:rsidRPr="00034910">
        <w:t>ironie dans son a</w:t>
      </w:r>
      <w:r w:rsidRPr="00034910">
        <w:t>c</w:t>
      </w:r>
      <w:r w:rsidRPr="00034910">
        <w:t>cent lorsqu</w:t>
      </w:r>
      <w:r w:rsidR="00E57EC9">
        <w:t>’</w:t>
      </w:r>
      <w:r w:rsidRPr="00034910">
        <w:t>elle prononça</w:t>
      </w:r>
      <w:r w:rsidR="00E57EC9">
        <w:t> :</w:t>
      </w:r>
    </w:p>
    <w:p w14:paraId="03531ED2" w14:textId="77777777" w:rsidR="00E57EC9" w:rsidRDefault="00E57EC9" w:rsidP="00E57EC9">
      <w:r>
        <w:t>— </w:t>
      </w:r>
      <w:r w:rsidR="00776CEA" w:rsidRPr="00034910">
        <w:t>Et vous savez sans doute quand ce pauvre diable vous administra le poison</w:t>
      </w:r>
      <w:r>
        <w:t xml:space="preserve">, </w:t>
      </w:r>
      <w:r w:rsidR="00776CEA" w:rsidRPr="00034910">
        <w:t>puisque vous tenez pour le poison</w:t>
      </w:r>
      <w:r>
        <w:t> ?</w:t>
      </w:r>
    </w:p>
    <w:p w14:paraId="6142FD6E" w14:textId="77777777" w:rsidR="00E57EC9" w:rsidRDefault="00776CEA" w:rsidP="00E57EC9">
      <w:r w:rsidRPr="00034910">
        <w:t>À sa profonde surprise</w:t>
      </w:r>
      <w:r w:rsidR="00E57EC9">
        <w:t xml:space="preserve">, </w:t>
      </w:r>
      <w:r w:rsidRPr="00034910">
        <w:t>l</w:t>
      </w:r>
      <w:r w:rsidR="00E57EC9">
        <w:t>’</w:t>
      </w:r>
      <w:r w:rsidRPr="00034910">
        <w:t>interpellée lança nettement cette double affirmation</w:t>
      </w:r>
      <w:r w:rsidR="00E57EC9">
        <w:t> :</w:t>
      </w:r>
    </w:p>
    <w:p w14:paraId="696ABB3F" w14:textId="77777777" w:rsidR="00E57EC9" w:rsidRDefault="00E57EC9" w:rsidP="00E57EC9">
      <w:r>
        <w:t>— </w:t>
      </w:r>
      <w:r w:rsidR="00776CEA" w:rsidRPr="00034910">
        <w:t>Hier soir</w:t>
      </w:r>
      <w:r>
        <w:t xml:space="preserve">… </w:t>
      </w:r>
      <w:r w:rsidR="00776CEA" w:rsidRPr="00034910">
        <w:t>La limonade de lichen</w:t>
      </w:r>
      <w:r>
        <w:t>.</w:t>
      </w:r>
    </w:p>
    <w:p w14:paraId="5D26C089" w14:textId="77777777" w:rsidR="00E57EC9" w:rsidRDefault="00776CEA" w:rsidP="00E57EC9">
      <w:r w:rsidRPr="00034910">
        <w:t>Et comme la jeune fille sursautait</w:t>
      </w:r>
      <w:r w:rsidR="00E57EC9">
        <w:t xml:space="preserve">, </w:t>
      </w:r>
      <w:r w:rsidRPr="00034910">
        <w:t>brusquement étreinte au cœur par un pressentiment sinistre</w:t>
      </w:r>
      <w:r w:rsidR="00E57EC9">
        <w:t> :</w:t>
      </w:r>
    </w:p>
    <w:p w14:paraId="6A588986" w14:textId="77777777" w:rsidR="00E57EC9" w:rsidRDefault="00E57EC9" w:rsidP="00E57EC9">
      <w:r>
        <w:t>— </w:t>
      </w:r>
      <w:r w:rsidR="00776CEA" w:rsidRPr="00034910">
        <w:t>Je vous ai signalé son goût désagréable</w:t>
      </w:r>
      <w:r>
        <w:t xml:space="preserve">… </w:t>
      </w:r>
      <w:r w:rsidR="00776CEA" w:rsidRPr="00034910">
        <w:t>j</w:t>
      </w:r>
      <w:r>
        <w:t>’</w:t>
      </w:r>
      <w:r w:rsidR="00776CEA" w:rsidRPr="00034910">
        <w:t>en ai bu toute seule</w:t>
      </w:r>
      <w:r>
        <w:t xml:space="preserve">… </w:t>
      </w:r>
      <w:r w:rsidR="00776CEA" w:rsidRPr="00034910">
        <w:t>Et voyez</w:t>
      </w:r>
      <w:r>
        <w:t xml:space="preserve">, </w:t>
      </w:r>
      <w:r w:rsidR="00776CEA" w:rsidRPr="00034910">
        <w:t>vous ne ressentez aucun malaise ni les uns ni les autres</w:t>
      </w:r>
      <w:r>
        <w:t xml:space="preserve"> ; </w:t>
      </w:r>
      <w:r w:rsidR="00776CEA" w:rsidRPr="00034910">
        <w:t>moi</w:t>
      </w:r>
      <w:r>
        <w:t xml:space="preserve">, </w:t>
      </w:r>
      <w:r w:rsidR="00776CEA" w:rsidRPr="00034910">
        <w:t>je vais mourir</w:t>
      </w:r>
      <w:r>
        <w:t>.</w:t>
      </w:r>
    </w:p>
    <w:p w14:paraId="6DF6DCC5" w14:textId="77777777" w:rsidR="00E57EC9" w:rsidRDefault="00776CEA" w:rsidP="00E57EC9">
      <w:r w:rsidRPr="00034910">
        <w:t>Elle agita désespérément les bras</w:t>
      </w:r>
      <w:r w:rsidR="00E57EC9">
        <w:t xml:space="preserve">, </w:t>
      </w:r>
      <w:r w:rsidRPr="00034910">
        <w:t>poussa un cri déchirant et se renversa en arrière</w:t>
      </w:r>
      <w:r w:rsidR="00E57EC9">
        <w:t>.</w:t>
      </w:r>
    </w:p>
    <w:p w14:paraId="01BC6538" w14:textId="77777777" w:rsidR="00E57EC9" w:rsidRDefault="00776CEA" w:rsidP="00E57EC9">
      <w:r w:rsidRPr="00034910">
        <w:t>Épouvantée par ce brusque dénouement</w:t>
      </w:r>
      <w:r w:rsidR="00E57EC9">
        <w:t xml:space="preserve">, </w:t>
      </w:r>
      <w:proofErr w:type="spellStart"/>
      <w:r w:rsidRPr="00034910">
        <w:t>Fleuriane</w:t>
      </w:r>
      <w:proofErr w:type="spellEnd"/>
      <w:r w:rsidRPr="00034910">
        <w:t xml:space="preserve"> bondit vers la porte pour appeler du secours</w:t>
      </w:r>
      <w:r w:rsidR="00E57EC9">
        <w:t xml:space="preserve">. </w:t>
      </w:r>
      <w:r w:rsidRPr="00034910">
        <w:t>Elle ouvrit et s</w:t>
      </w:r>
      <w:r w:rsidR="00E57EC9">
        <w:t>’</w:t>
      </w:r>
      <w:r w:rsidRPr="00034910">
        <w:t>arrêta su</w:t>
      </w:r>
      <w:r w:rsidRPr="00034910">
        <w:t>r</w:t>
      </w:r>
      <w:r w:rsidRPr="00034910">
        <w:t>prise</w:t>
      </w:r>
      <w:r w:rsidR="00E57EC9">
        <w:t xml:space="preserve"> ; </w:t>
      </w:r>
      <w:r w:rsidRPr="00034910">
        <w:t>l</w:t>
      </w:r>
      <w:r w:rsidR="00E57EC9">
        <w:t>’</w:t>
      </w:r>
      <w:r w:rsidRPr="00034910">
        <w:t>aubergiste se tenait en face d</w:t>
      </w:r>
      <w:r w:rsidR="00E57EC9">
        <w:t>’</w:t>
      </w:r>
      <w:r w:rsidRPr="00034910">
        <w:t>elle</w:t>
      </w:r>
      <w:r w:rsidR="00E57EC9">
        <w:t xml:space="preserve">, </w:t>
      </w:r>
      <w:r w:rsidRPr="00034910">
        <w:t>tout décontenancé</w:t>
      </w:r>
      <w:r w:rsidR="00E57EC9">
        <w:t xml:space="preserve">. </w:t>
      </w:r>
      <w:r w:rsidRPr="00034910">
        <w:t>L</w:t>
      </w:r>
      <w:r w:rsidR="00E57EC9">
        <w:t>’</w:t>
      </w:r>
      <w:r w:rsidRPr="00034910">
        <w:t>homme écoutait certainement à la porte un instant plus tôt</w:t>
      </w:r>
      <w:r w:rsidR="00E57EC9">
        <w:t>.</w:t>
      </w:r>
    </w:p>
    <w:p w14:paraId="63EC78BE" w14:textId="77777777" w:rsidR="00E57EC9" w:rsidRDefault="00E57EC9" w:rsidP="00E57EC9">
      <w:r>
        <w:t>— </w:t>
      </w:r>
      <w:proofErr w:type="spellStart"/>
      <w:r w:rsidR="00776CEA" w:rsidRPr="00034910">
        <w:t>Ze</w:t>
      </w:r>
      <w:proofErr w:type="spellEnd"/>
      <w:r w:rsidR="00776CEA" w:rsidRPr="00034910">
        <w:t xml:space="preserve"> venais </w:t>
      </w:r>
      <w:proofErr w:type="spellStart"/>
      <w:r w:rsidR="00776CEA" w:rsidRPr="00034910">
        <w:t>por</w:t>
      </w:r>
      <w:proofErr w:type="spellEnd"/>
      <w:r w:rsidR="00776CEA" w:rsidRPr="00034910">
        <w:t xml:space="preserve"> le cas où la signorina aurait besoin di son serviteur</w:t>
      </w:r>
      <w:r>
        <w:t>.</w:t>
      </w:r>
    </w:p>
    <w:p w14:paraId="304DC78A" w14:textId="77777777" w:rsidR="00E57EC9" w:rsidRDefault="00776CEA" w:rsidP="00E57EC9">
      <w:r w:rsidRPr="00034910">
        <w:lastRenderedPageBreak/>
        <w:t>Le moment n</w:t>
      </w:r>
      <w:r w:rsidR="00E57EC9">
        <w:t>’</w:t>
      </w:r>
      <w:r w:rsidRPr="00034910">
        <w:t>était pas aux reproches</w:t>
      </w:r>
      <w:r w:rsidR="00E57EC9">
        <w:t xml:space="preserve">. </w:t>
      </w:r>
      <w:r w:rsidRPr="00034910">
        <w:t>Il importait avant tout de porter secours à la malheureuse dame de compagnie privée de sentiment</w:t>
      </w:r>
      <w:r w:rsidR="00E57EC9">
        <w:t>.</w:t>
      </w:r>
    </w:p>
    <w:p w14:paraId="40FC536D" w14:textId="77777777" w:rsidR="00E57EC9" w:rsidRDefault="00E57EC9" w:rsidP="00E57EC9">
      <w:r>
        <w:t>— </w:t>
      </w:r>
      <w:r w:rsidR="00776CEA" w:rsidRPr="00034910">
        <w:t>Veuillez prier mes amis de monter sans retard et courez prévenir un médecin</w:t>
      </w:r>
      <w:r>
        <w:t xml:space="preserve">. </w:t>
      </w:r>
      <w:r w:rsidR="00776CEA" w:rsidRPr="00034910">
        <w:t>Il y a un médecin</w:t>
      </w:r>
      <w:r>
        <w:t xml:space="preserve">, </w:t>
      </w:r>
      <w:r w:rsidR="00776CEA" w:rsidRPr="00034910">
        <w:t>je pense</w:t>
      </w:r>
      <w:r>
        <w:t xml:space="preserve">, </w:t>
      </w:r>
      <w:r w:rsidR="00776CEA" w:rsidRPr="00034910">
        <w:t>à Port-Clarence</w:t>
      </w:r>
      <w:r>
        <w:t> ?</w:t>
      </w:r>
    </w:p>
    <w:p w14:paraId="07BC655A" w14:textId="77777777" w:rsidR="00E57EC9" w:rsidRDefault="00E57EC9" w:rsidP="00E57EC9">
      <w:r>
        <w:t>— </w:t>
      </w:r>
      <w:r w:rsidR="00776CEA" w:rsidRPr="00034910">
        <w:t>Si</w:t>
      </w:r>
      <w:r>
        <w:t xml:space="preserve">, </w:t>
      </w:r>
      <w:r w:rsidR="00776CEA" w:rsidRPr="00034910">
        <w:t>si</w:t>
      </w:r>
      <w:r>
        <w:t xml:space="preserve">, </w:t>
      </w:r>
      <w:r w:rsidR="00776CEA" w:rsidRPr="00034910">
        <w:t>signora</w:t>
      </w:r>
      <w:r>
        <w:t xml:space="preserve">. </w:t>
      </w:r>
      <w:r w:rsidR="00776CEA" w:rsidRPr="00034910">
        <w:t xml:space="preserve">Lou </w:t>
      </w:r>
      <w:proofErr w:type="spellStart"/>
      <w:r w:rsidR="00776CEA" w:rsidRPr="00034910">
        <w:t>dottore</w:t>
      </w:r>
      <w:proofErr w:type="spellEnd"/>
      <w:r w:rsidR="00776CEA" w:rsidRPr="00034910">
        <w:t xml:space="preserve"> habile dans </w:t>
      </w:r>
      <w:proofErr w:type="spellStart"/>
      <w:r w:rsidR="00776CEA" w:rsidRPr="00034910">
        <w:t>oune</w:t>
      </w:r>
      <w:proofErr w:type="spellEnd"/>
      <w:r w:rsidR="00776CEA" w:rsidRPr="00034910">
        <w:t xml:space="preserve"> rue toute </w:t>
      </w:r>
      <w:proofErr w:type="spellStart"/>
      <w:r w:rsidR="00776CEA" w:rsidRPr="00034910">
        <w:t>prossime</w:t>
      </w:r>
      <w:proofErr w:type="spellEnd"/>
      <w:r>
        <w:t xml:space="preserve">. </w:t>
      </w:r>
      <w:proofErr w:type="spellStart"/>
      <w:r w:rsidR="00776CEA" w:rsidRPr="00034910">
        <w:t>Oun</w:t>
      </w:r>
      <w:proofErr w:type="spellEnd"/>
      <w:r w:rsidR="00776CEA" w:rsidRPr="00034910">
        <w:t xml:space="preserve"> </w:t>
      </w:r>
      <w:proofErr w:type="spellStart"/>
      <w:r w:rsidR="00776CEA" w:rsidRPr="00034910">
        <w:t>bono</w:t>
      </w:r>
      <w:proofErr w:type="spellEnd"/>
      <w:r w:rsidR="00776CEA" w:rsidRPr="00034910">
        <w:t xml:space="preserve"> </w:t>
      </w:r>
      <w:proofErr w:type="spellStart"/>
      <w:r w:rsidR="00776CEA" w:rsidRPr="00034910">
        <w:t>dottore</w:t>
      </w:r>
      <w:proofErr w:type="spellEnd"/>
      <w:r>
        <w:t xml:space="preserve">. </w:t>
      </w:r>
      <w:r w:rsidR="00776CEA" w:rsidRPr="00034910">
        <w:t>Il donne le bras à la guérison</w:t>
      </w:r>
      <w:r>
        <w:t xml:space="preserve">. </w:t>
      </w:r>
      <w:r w:rsidR="00776CEA" w:rsidRPr="00034910">
        <w:t>Zé vais</w:t>
      </w:r>
      <w:r>
        <w:t xml:space="preserve">, </w:t>
      </w:r>
      <w:proofErr w:type="spellStart"/>
      <w:r w:rsidR="00776CEA" w:rsidRPr="00034910">
        <w:t>zé</w:t>
      </w:r>
      <w:proofErr w:type="spellEnd"/>
      <w:r w:rsidR="00776CEA" w:rsidRPr="00034910">
        <w:t xml:space="preserve"> </w:t>
      </w:r>
      <w:proofErr w:type="spellStart"/>
      <w:r w:rsidR="00776CEA" w:rsidRPr="00034910">
        <w:t>lé</w:t>
      </w:r>
      <w:proofErr w:type="spellEnd"/>
      <w:r w:rsidR="00776CEA" w:rsidRPr="00034910">
        <w:t xml:space="preserve"> ramène</w:t>
      </w:r>
      <w:r>
        <w:t xml:space="preserve">… </w:t>
      </w:r>
      <w:r w:rsidR="00776CEA" w:rsidRPr="00034910">
        <w:t>l</w:t>
      </w:r>
      <w:r>
        <w:t>’</w:t>
      </w:r>
      <w:proofErr w:type="spellStart"/>
      <w:r w:rsidR="00776CEA" w:rsidRPr="00034910">
        <w:t>excellentissimo</w:t>
      </w:r>
      <w:proofErr w:type="spellEnd"/>
      <w:r>
        <w:t xml:space="preserve">, </w:t>
      </w:r>
      <w:r w:rsidR="00776CEA" w:rsidRPr="00034910">
        <w:t xml:space="preserve">et </w:t>
      </w:r>
      <w:proofErr w:type="spellStart"/>
      <w:r w:rsidR="00776CEA" w:rsidRPr="00034910">
        <w:t>loui</w:t>
      </w:r>
      <w:proofErr w:type="spellEnd"/>
      <w:r>
        <w:t xml:space="preserve">, </w:t>
      </w:r>
      <w:r w:rsidR="00776CEA" w:rsidRPr="00034910">
        <w:t>il étend la main</w:t>
      </w:r>
      <w:r>
        <w:t xml:space="preserve">, </w:t>
      </w:r>
      <w:r w:rsidR="00776CEA" w:rsidRPr="00034910">
        <w:t>pas plous</w:t>
      </w:r>
      <w:r>
        <w:t xml:space="preserve"> ; </w:t>
      </w:r>
      <w:r w:rsidR="00776CEA" w:rsidRPr="00034910">
        <w:t>non pas plous</w:t>
      </w:r>
      <w:r>
        <w:t xml:space="preserve">, </w:t>
      </w:r>
      <w:r w:rsidR="00776CEA" w:rsidRPr="00034910">
        <w:t xml:space="preserve">et </w:t>
      </w:r>
      <w:proofErr w:type="spellStart"/>
      <w:r w:rsidR="00776CEA" w:rsidRPr="00034910">
        <w:t>lou</w:t>
      </w:r>
      <w:proofErr w:type="spellEnd"/>
      <w:r w:rsidR="00776CEA" w:rsidRPr="00034910">
        <w:t xml:space="preserve"> malade</w:t>
      </w:r>
      <w:r>
        <w:t xml:space="preserve">, </w:t>
      </w:r>
      <w:r w:rsidR="00776CEA" w:rsidRPr="00034910">
        <w:t>il rit</w:t>
      </w:r>
      <w:r>
        <w:t xml:space="preserve">, </w:t>
      </w:r>
      <w:r w:rsidR="00776CEA" w:rsidRPr="00034910">
        <w:t>il danse</w:t>
      </w:r>
      <w:r>
        <w:t xml:space="preserve">, </w:t>
      </w:r>
      <w:r w:rsidR="00776CEA" w:rsidRPr="00034910">
        <w:t xml:space="preserve">il est </w:t>
      </w:r>
      <w:proofErr w:type="spellStart"/>
      <w:r w:rsidR="00776CEA" w:rsidRPr="00034910">
        <w:t>salvato</w:t>
      </w:r>
      <w:proofErr w:type="spellEnd"/>
      <w:r>
        <w:t>.</w:t>
      </w:r>
    </w:p>
    <w:p w14:paraId="5C557998" w14:textId="3F784B4F" w:rsidR="00E57EC9" w:rsidRDefault="00776CEA" w:rsidP="00E57EC9">
      <w:r w:rsidRPr="00034910">
        <w:t>Tout en baragouinant</w:t>
      </w:r>
      <w:r w:rsidR="00E57EC9">
        <w:t xml:space="preserve">, </w:t>
      </w:r>
      <w:r w:rsidRPr="00034910">
        <w:t>il courait à l</w:t>
      </w:r>
      <w:r w:rsidR="00E57EC9">
        <w:t>’</w:t>
      </w:r>
      <w:r w:rsidRPr="00034910">
        <w:t xml:space="preserve">escalier accédant à la salle du rez-de-chaussée où </w:t>
      </w:r>
      <w:proofErr w:type="spellStart"/>
      <w:r w:rsidRPr="00034910">
        <w:t>Fleuriane</w:t>
      </w:r>
      <w:proofErr w:type="spellEnd"/>
      <w:r w:rsidRPr="00034910">
        <w:t xml:space="preserve"> avait laissé ses amis</w:t>
      </w:r>
      <w:r w:rsidR="00E57EC9">
        <w:t xml:space="preserve">. </w:t>
      </w:r>
      <w:r w:rsidRPr="00034910">
        <w:t>Ceux-ci</w:t>
      </w:r>
      <w:r w:rsidR="00E57EC9">
        <w:t xml:space="preserve">, </w:t>
      </w:r>
      <w:r w:rsidRPr="00034910">
        <w:t>d</w:t>
      </w:r>
      <w:r w:rsidR="00E57EC9">
        <w:t>’</w:t>
      </w:r>
      <w:r w:rsidRPr="00034910">
        <w:t>ailleurs</w:t>
      </w:r>
      <w:r w:rsidR="00E57EC9">
        <w:t xml:space="preserve">, </w:t>
      </w:r>
      <w:r w:rsidRPr="00034910">
        <w:t xml:space="preserve">attirés par le cri douloureux de </w:t>
      </w:r>
      <w:r w:rsidR="00E57EC9">
        <w:t>M</w:t>
      </w:r>
      <w:r w:rsidR="00E57EC9" w:rsidRPr="00E57EC9">
        <w:rPr>
          <w:vertAlign w:val="superscript"/>
        </w:rPr>
        <w:t>me</w:t>
      </w:r>
      <w:r w:rsidR="00E57EC9">
        <w:t> </w:t>
      </w:r>
      <w:proofErr w:type="spellStart"/>
      <w:r w:rsidRPr="00034910">
        <w:t>Patorne</w:t>
      </w:r>
      <w:proofErr w:type="spellEnd"/>
      <w:r w:rsidR="00E57EC9">
        <w:t xml:space="preserve">, </w:t>
      </w:r>
      <w:r w:rsidRPr="00034910">
        <w:t>montaient déjà</w:t>
      </w:r>
      <w:r w:rsidR="00E57EC9">
        <w:t>.</w:t>
      </w:r>
    </w:p>
    <w:p w14:paraId="2223A5F1" w14:textId="77777777" w:rsidR="00E57EC9" w:rsidRDefault="00776CEA" w:rsidP="00E57EC9">
      <w:r w:rsidRPr="00034910">
        <w:t>Aux questions étonnées des nouveaux venus</w:t>
      </w:r>
      <w:r w:rsidR="00E57EC9">
        <w:t xml:space="preserve">, </w:t>
      </w:r>
      <w:r w:rsidRPr="00034910">
        <w:t>elle répondit brièvement par un récit résumé de son entretien avec la dame de compagnie</w:t>
      </w:r>
      <w:r w:rsidR="00E57EC9">
        <w:t>.</w:t>
      </w:r>
    </w:p>
    <w:p w14:paraId="76B12049" w14:textId="77777777" w:rsidR="00E57EC9" w:rsidRDefault="00776CEA" w:rsidP="00E57EC9">
      <w:r w:rsidRPr="00034910">
        <w:t xml:space="preserve">Dick </w:t>
      </w:r>
      <w:proofErr w:type="spellStart"/>
      <w:r w:rsidRPr="00034910">
        <w:t>Fann</w:t>
      </w:r>
      <w:proofErr w:type="spellEnd"/>
      <w:r w:rsidRPr="00034910">
        <w:t xml:space="preserve"> secoua la tête d</w:t>
      </w:r>
      <w:r w:rsidR="00E57EC9">
        <w:t>’</w:t>
      </w:r>
      <w:r w:rsidRPr="00034910">
        <w:t>un air de doute</w:t>
      </w:r>
      <w:r w:rsidR="00E57EC9">
        <w:t>.</w:t>
      </w:r>
    </w:p>
    <w:p w14:paraId="56D67366" w14:textId="77777777" w:rsidR="00E57EC9" w:rsidRDefault="00E57EC9" w:rsidP="00E57EC9">
      <w:r>
        <w:t>— </w:t>
      </w:r>
      <w:r w:rsidR="00776CEA" w:rsidRPr="00034910">
        <w:t>Cela n</w:t>
      </w:r>
      <w:r>
        <w:t>’</w:t>
      </w:r>
      <w:r w:rsidR="00776CEA" w:rsidRPr="00034910">
        <w:t>est pas possible</w:t>
      </w:r>
      <w:r>
        <w:t xml:space="preserve">. </w:t>
      </w:r>
      <w:r w:rsidR="00776CEA" w:rsidRPr="00034910">
        <w:t xml:space="preserve">Pourquoi </w:t>
      </w:r>
      <w:proofErr w:type="spellStart"/>
      <w:r w:rsidR="00776CEA" w:rsidRPr="00034910">
        <w:t>eût-on</w:t>
      </w:r>
      <w:proofErr w:type="spellEnd"/>
      <w:r w:rsidR="00776CEA" w:rsidRPr="00034910">
        <w:t xml:space="preserve"> tenté de nous faire périr tous</w:t>
      </w:r>
      <w:r>
        <w:t> ?</w:t>
      </w:r>
    </w:p>
    <w:p w14:paraId="6FCEE6F5" w14:textId="77777777" w:rsidR="00E57EC9" w:rsidRDefault="00E57EC9" w:rsidP="00E57EC9">
      <w:r>
        <w:t>— </w:t>
      </w:r>
      <w:r w:rsidR="00776CEA" w:rsidRPr="00034910">
        <w:t>Pour nous voler</w:t>
      </w:r>
      <w:r>
        <w:t xml:space="preserve">, </w:t>
      </w:r>
      <w:r w:rsidR="00776CEA" w:rsidRPr="00034910">
        <w:t>souffla le petit Jean</w:t>
      </w:r>
      <w:r>
        <w:t xml:space="preserve">, </w:t>
      </w:r>
      <w:r w:rsidR="00776CEA" w:rsidRPr="00034910">
        <w:t>disposé</w:t>
      </w:r>
      <w:r>
        <w:t xml:space="preserve">, </w:t>
      </w:r>
      <w:r w:rsidR="00776CEA" w:rsidRPr="00034910">
        <w:t>en vérit</w:t>
      </w:r>
      <w:r w:rsidR="00776CEA" w:rsidRPr="00034910">
        <w:t>a</w:t>
      </w:r>
      <w:r w:rsidR="00776CEA" w:rsidRPr="00034910">
        <w:t>ble enfant de Paris</w:t>
      </w:r>
      <w:r>
        <w:t xml:space="preserve">, </w:t>
      </w:r>
      <w:r w:rsidR="00776CEA" w:rsidRPr="00034910">
        <w:t>à admettre un drame que ses souvenirs de l</w:t>
      </w:r>
      <w:r>
        <w:t>’</w:t>
      </w:r>
      <w:r w:rsidR="00776CEA" w:rsidRPr="00034910">
        <w:t>Ambigu-Comique lui faisaient apparaître parfaitement vra</w:t>
      </w:r>
      <w:r w:rsidR="00776CEA" w:rsidRPr="00034910">
        <w:t>i</w:t>
      </w:r>
      <w:r w:rsidR="00776CEA" w:rsidRPr="00034910">
        <w:t>semblable</w:t>
      </w:r>
      <w:r>
        <w:t>.</w:t>
      </w:r>
    </w:p>
    <w:p w14:paraId="7C2DC66F" w14:textId="77777777" w:rsidR="00E57EC9" w:rsidRDefault="00E57EC9" w:rsidP="00E57EC9">
      <w:r>
        <w:t>— </w:t>
      </w:r>
      <w:r w:rsidR="00776CEA" w:rsidRPr="00034910">
        <w:t>Eh</w:t>
      </w:r>
      <w:r>
        <w:t xml:space="preserve"> ! </w:t>
      </w:r>
      <w:r w:rsidR="00776CEA" w:rsidRPr="00034910">
        <w:t>oh</w:t>
      </w:r>
      <w:r>
        <w:t xml:space="preserve"> ! </w:t>
      </w:r>
      <w:r w:rsidR="00776CEA" w:rsidRPr="00034910">
        <w:t>mon petit collègue</w:t>
      </w:r>
      <w:r>
        <w:t xml:space="preserve">, </w:t>
      </w:r>
      <w:r w:rsidR="00776CEA" w:rsidRPr="00034910">
        <w:t>plaisanta le détective</w:t>
      </w:r>
      <w:r>
        <w:t xml:space="preserve">, </w:t>
      </w:r>
      <w:r w:rsidR="00776CEA" w:rsidRPr="00034910">
        <w:t>tu ne songes pas qu</w:t>
      </w:r>
      <w:r>
        <w:t>’</w:t>
      </w:r>
      <w:r w:rsidR="00776CEA" w:rsidRPr="00034910">
        <w:t>après avoir tué</w:t>
      </w:r>
      <w:r>
        <w:t xml:space="preserve">, </w:t>
      </w:r>
      <w:r w:rsidR="00776CEA" w:rsidRPr="00034910">
        <w:t>il faut faire disparaître les vict</w:t>
      </w:r>
      <w:r w:rsidR="00776CEA" w:rsidRPr="00034910">
        <w:t>i</w:t>
      </w:r>
      <w:r w:rsidR="00776CEA" w:rsidRPr="00034910">
        <w:t>mes</w:t>
      </w:r>
      <w:r>
        <w:t xml:space="preserve">, </w:t>
      </w:r>
      <w:r w:rsidR="00776CEA" w:rsidRPr="00034910">
        <w:t>sinon l</w:t>
      </w:r>
      <w:r>
        <w:t>’</w:t>
      </w:r>
      <w:r w:rsidR="00776CEA" w:rsidRPr="00034910">
        <w:t>on est arrêté</w:t>
      </w:r>
      <w:r>
        <w:t>.</w:t>
      </w:r>
    </w:p>
    <w:p w14:paraId="60711864" w14:textId="77777777" w:rsidR="00E57EC9" w:rsidRDefault="00E57EC9" w:rsidP="00E57EC9">
      <w:r>
        <w:lastRenderedPageBreak/>
        <w:t>— </w:t>
      </w:r>
      <w:r w:rsidR="00776CEA" w:rsidRPr="00034910">
        <w:t>Mais m</w:t>
      </w:r>
      <w:r>
        <w:t>’</w:t>
      </w:r>
      <w:r w:rsidR="00776CEA" w:rsidRPr="00034910">
        <w:t>sieur Larmette</w:t>
      </w:r>
      <w:r>
        <w:t xml:space="preserve"> ? </w:t>
      </w:r>
      <w:r w:rsidR="00776CEA" w:rsidRPr="00034910">
        <w:t>insinua le gamin défendant son idée</w:t>
      </w:r>
      <w:r>
        <w:t>.</w:t>
      </w:r>
    </w:p>
    <w:p w14:paraId="3871AE06" w14:textId="6C732137" w:rsidR="00E57EC9" w:rsidRDefault="00E57EC9" w:rsidP="00E57EC9">
      <w:r>
        <w:t>— </w:t>
      </w:r>
      <w:r w:rsidR="00776CEA" w:rsidRPr="00034910">
        <w:t>Larmette</w:t>
      </w:r>
      <w:r>
        <w:t xml:space="preserve"> ! </w:t>
      </w:r>
      <w:r w:rsidR="00776CEA" w:rsidRPr="00034910">
        <w:t>mais il nous sauverait s</w:t>
      </w:r>
      <w:r>
        <w:t>’</w:t>
      </w:r>
      <w:r w:rsidR="00776CEA" w:rsidRPr="00034910">
        <w:t>il nous savait men</w:t>
      </w:r>
      <w:r w:rsidR="00776CEA" w:rsidRPr="00034910">
        <w:t>a</w:t>
      </w:r>
      <w:r w:rsidR="00776CEA" w:rsidRPr="00034910">
        <w:t>cés</w:t>
      </w:r>
      <w:r>
        <w:t xml:space="preserve">… </w:t>
      </w:r>
      <w:r w:rsidR="00776CEA" w:rsidRPr="00034910">
        <w:t xml:space="preserve">Je dis </w:t>
      </w:r>
      <w:r>
        <w:t>« </w:t>
      </w:r>
      <w:r w:rsidR="00776CEA" w:rsidRPr="00034910">
        <w:t>nous</w:t>
      </w:r>
      <w:r>
        <w:t xml:space="preserve"> », </w:t>
      </w:r>
      <w:r w:rsidR="00776CEA" w:rsidRPr="00034910">
        <w:t>c</w:t>
      </w:r>
      <w:r>
        <w:t>’</w:t>
      </w:r>
      <w:r w:rsidR="00776CEA" w:rsidRPr="00034910">
        <w:t>est excessif</w:t>
      </w:r>
      <w:r>
        <w:t xml:space="preserve">. </w:t>
      </w:r>
      <w:r w:rsidR="00776CEA" w:rsidRPr="00034910">
        <w:t>Seulement</w:t>
      </w:r>
      <w:r>
        <w:t xml:space="preserve">, </w:t>
      </w:r>
      <w:r w:rsidR="00776CEA" w:rsidRPr="00034910">
        <w:t>de toute év</w:t>
      </w:r>
      <w:r w:rsidR="00776CEA" w:rsidRPr="00034910">
        <w:t>i</w:t>
      </w:r>
      <w:r w:rsidR="00776CEA" w:rsidRPr="00034910">
        <w:t>dence</w:t>
      </w:r>
      <w:r>
        <w:t xml:space="preserve">, </w:t>
      </w:r>
      <w:r w:rsidR="00776CEA" w:rsidRPr="00034910">
        <w:t xml:space="preserve">il tient à la vie de </w:t>
      </w:r>
      <w:r>
        <w:t>M</w:t>
      </w:r>
      <w:r w:rsidRPr="00E57EC9">
        <w:rPr>
          <w:vertAlign w:val="superscript"/>
        </w:rPr>
        <w:t>lle</w:t>
      </w:r>
      <w:r>
        <w:t> </w:t>
      </w:r>
      <w:proofErr w:type="spellStart"/>
      <w:r w:rsidR="00776CEA" w:rsidRPr="00034910">
        <w:t>Fleuriane</w:t>
      </w:r>
      <w:proofErr w:type="spellEnd"/>
      <w:r>
        <w:t xml:space="preserve">, </w:t>
      </w:r>
      <w:r w:rsidR="00776CEA" w:rsidRPr="00034910">
        <w:t>puisqu</w:t>
      </w:r>
      <w:r>
        <w:t>’</w:t>
      </w:r>
      <w:r w:rsidR="00776CEA" w:rsidRPr="00034910">
        <w:t xml:space="preserve">il compte sur elle pour retrouver </w:t>
      </w:r>
      <w:r>
        <w:t>M. </w:t>
      </w:r>
      <w:r w:rsidR="00776CEA" w:rsidRPr="00034910">
        <w:t>Defrance</w:t>
      </w:r>
      <w:r>
        <w:t xml:space="preserve"> ; </w:t>
      </w:r>
      <w:r w:rsidR="00776CEA" w:rsidRPr="00034910">
        <w:t xml:space="preserve">il tient également à celle de </w:t>
      </w:r>
      <w:r>
        <w:t>M. </w:t>
      </w:r>
      <w:r w:rsidR="00776CEA" w:rsidRPr="00034910">
        <w:t>Defrance pour découvrir la cachette des corindons du trust</w:t>
      </w:r>
      <w:r>
        <w:t xml:space="preserve">. </w:t>
      </w:r>
      <w:r w:rsidR="00776CEA" w:rsidRPr="00034910">
        <w:t>Enfin</w:t>
      </w:r>
      <w:r>
        <w:t xml:space="preserve">, </w:t>
      </w:r>
      <w:r w:rsidR="00776CEA" w:rsidRPr="00034910">
        <w:t>il n</w:t>
      </w:r>
      <w:r>
        <w:t>’</w:t>
      </w:r>
      <w:r w:rsidR="00776CEA" w:rsidRPr="00034910">
        <w:t xml:space="preserve">avait aucune raison de frapper </w:t>
      </w:r>
      <w:r>
        <w:t>M</w:t>
      </w:r>
      <w:r w:rsidRPr="00E57EC9">
        <w:rPr>
          <w:vertAlign w:val="superscript"/>
        </w:rPr>
        <w:t>me</w:t>
      </w:r>
      <w:r>
        <w:t> </w:t>
      </w:r>
      <w:proofErr w:type="spellStart"/>
      <w:r w:rsidR="00776CEA" w:rsidRPr="00034910">
        <w:t>Patorne</w:t>
      </w:r>
      <w:proofErr w:type="spellEnd"/>
      <w:r>
        <w:t xml:space="preserve">, </w:t>
      </w:r>
      <w:r w:rsidR="00776CEA" w:rsidRPr="00034910">
        <w:t>qui fut et serait encore</w:t>
      </w:r>
      <w:r>
        <w:t xml:space="preserve">, </w:t>
      </w:r>
      <w:r w:rsidR="00776CEA" w:rsidRPr="00034910">
        <w:t>à l</w:t>
      </w:r>
      <w:r>
        <w:t>’</w:t>
      </w:r>
      <w:r w:rsidR="00776CEA" w:rsidRPr="00034910">
        <w:t>occasion</w:t>
      </w:r>
      <w:r>
        <w:t xml:space="preserve">, </w:t>
      </w:r>
      <w:r w:rsidR="00776CEA" w:rsidRPr="00034910">
        <w:t>son espion inconscient</w:t>
      </w:r>
      <w:r>
        <w:t>.</w:t>
      </w:r>
    </w:p>
    <w:p w14:paraId="0BED5C5A" w14:textId="77777777" w:rsidR="00E57EC9" w:rsidRDefault="00776CEA" w:rsidP="00E57EC9">
      <w:r w:rsidRPr="00034910">
        <w:t>Ce que disait le détective semblait l</w:t>
      </w:r>
      <w:r w:rsidR="00E57EC9">
        <w:t>’</w:t>
      </w:r>
      <w:r w:rsidRPr="00034910">
        <w:t>évidence même</w:t>
      </w:r>
      <w:r w:rsidR="00E57EC9">
        <w:t>.</w:t>
      </w:r>
    </w:p>
    <w:p w14:paraId="158A0F74" w14:textId="77777777" w:rsidR="00E57EC9" w:rsidRDefault="00776CEA" w:rsidP="00E57EC9">
      <w:r w:rsidRPr="00034910">
        <w:t>Brusquement</w:t>
      </w:r>
      <w:r w:rsidR="00E57EC9">
        <w:t xml:space="preserve">, </w:t>
      </w:r>
      <w:r w:rsidRPr="00034910">
        <w:t>tous sursautèrent</w:t>
      </w:r>
      <w:r w:rsidR="00E57EC9">
        <w:t xml:space="preserve"> ; </w:t>
      </w:r>
      <w:r w:rsidRPr="00034910">
        <w:t>une voix joviale venait de retentir à la porte</w:t>
      </w:r>
      <w:r w:rsidR="00E57EC9">
        <w:t xml:space="preserve">. </w:t>
      </w:r>
      <w:r w:rsidRPr="00034910">
        <w:t>Un gros homme blond</w:t>
      </w:r>
      <w:r w:rsidR="00E57EC9">
        <w:t xml:space="preserve">, </w:t>
      </w:r>
      <w:r w:rsidRPr="00034910">
        <w:t>à la barbe de fleuve</w:t>
      </w:r>
      <w:r w:rsidR="00E57EC9">
        <w:t xml:space="preserve">, </w:t>
      </w:r>
      <w:r w:rsidRPr="00034910">
        <w:t>au teint coloré</w:t>
      </w:r>
      <w:r w:rsidR="00E57EC9">
        <w:t xml:space="preserve">, </w:t>
      </w:r>
      <w:r w:rsidRPr="00034910">
        <w:t>se tenait là</w:t>
      </w:r>
      <w:r w:rsidR="00E57EC9">
        <w:t xml:space="preserve">, </w:t>
      </w:r>
      <w:r w:rsidRPr="00034910">
        <w:t>sur le seuil</w:t>
      </w:r>
      <w:r w:rsidR="00E57EC9">
        <w:t xml:space="preserve">. </w:t>
      </w:r>
      <w:r w:rsidRPr="00034910">
        <w:t>Dans leur préoccup</w:t>
      </w:r>
      <w:r w:rsidRPr="00034910">
        <w:t>a</w:t>
      </w:r>
      <w:r w:rsidRPr="00034910">
        <w:t>tion</w:t>
      </w:r>
      <w:r w:rsidR="00E57EC9">
        <w:t xml:space="preserve">, </w:t>
      </w:r>
      <w:r w:rsidRPr="00034910">
        <w:t>les voyageurs ne l</w:t>
      </w:r>
      <w:r w:rsidR="00E57EC9">
        <w:t>’</w:t>
      </w:r>
      <w:r w:rsidRPr="00034910">
        <w:t>avaient pas entendu venir</w:t>
      </w:r>
      <w:r w:rsidR="00E57EC9">
        <w:t xml:space="preserve">. </w:t>
      </w:r>
      <w:r w:rsidRPr="00034910">
        <w:t>Et cet inco</w:t>
      </w:r>
      <w:r w:rsidRPr="00034910">
        <w:t>n</w:t>
      </w:r>
      <w:r w:rsidRPr="00034910">
        <w:t>nu</w:t>
      </w:r>
      <w:r w:rsidR="00E57EC9">
        <w:t xml:space="preserve">, </w:t>
      </w:r>
      <w:r w:rsidRPr="00034910">
        <w:t>d</w:t>
      </w:r>
      <w:r w:rsidR="00E57EC9">
        <w:t>’</w:t>
      </w:r>
      <w:r w:rsidRPr="00034910">
        <w:t>apparence fort gaie</w:t>
      </w:r>
      <w:r w:rsidR="00E57EC9">
        <w:t xml:space="preserve">, </w:t>
      </w:r>
      <w:r w:rsidRPr="00034910">
        <w:t>disait</w:t>
      </w:r>
      <w:r w:rsidR="00E57EC9">
        <w:t> :</w:t>
      </w:r>
    </w:p>
    <w:p w14:paraId="72B1B231" w14:textId="77777777" w:rsidR="00E57EC9" w:rsidRDefault="00E57EC9" w:rsidP="00E57EC9">
      <w:r>
        <w:t>— </w:t>
      </w:r>
      <w:r w:rsidR="00776CEA" w:rsidRPr="00034910">
        <w:t>Allons</w:t>
      </w:r>
      <w:r>
        <w:t xml:space="preserve">, </w:t>
      </w:r>
      <w:r w:rsidR="00776CEA" w:rsidRPr="00034910">
        <w:t>je vois que mon absence n</w:t>
      </w:r>
      <w:r>
        <w:t>’</w:t>
      </w:r>
      <w:r w:rsidR="00776CEA" w:rsidRPr="00034910">
        <w:t>a pas nui à l</w:t>
      </w:r>
      <w:r>
        <w:t>’</w:t>
      </w:r>
      <w:r w:rsidR="00776CEA" w:rsidRPr="00034910">
        <w:t>achalandage de ma maison</w:t>
      </w:r>
      <w:r>
        <w:t xml:space="preserve">. </w:t>
      </w:r>
      <w:r w:rsidR="00776CEA" w:rsidRPr="00034910">
        <w:t>Bonjour</w:t>
      </w:r>
      <w:r>
        <w:t xml:space="preserve">, </w:t>
      </w:r>
      <w:r w:rsidR="00776CEA" w:rsidRPr="00034910">
        <w:t>gentlemen</w:t>
      </w:r>
      <w:r>
        <w:t xml:space="preserve"> ! </w:t>
      </w:r>
      <w:r w:rsidR="00776CEA" w:rsidRPr="00034910">
        <w:t>bonjour</w:t>
      </w:r>
      <w:r>
        <w:t xml:space="preserve">, </w:t>
      </w:r>
      <w:r w:rsidR="00776CEA" w:rsidRPr="00034910">
        <w:t>l</w:t>
      </w:r>
      <w:r w:rsidR="00776CEA" w:rsidRPr="00034910">
        <w:t>a</w:t>
      </w:r>
      <w:r w:rsidR="00776CEA" w:rsidRPr="00034910">
        <w:t>dies</w:t>
      </w:r>
      <w:r>
        <w:t xml:space="preserve"> ! </w:t>
      </w:r>
      <w:proofErr w:type="spellStart"/>
      <w:r w:rsidR="00776CEA" w:rsidRPr="00034910">
        <w:t>Floosfleet</w:t>
      </w:r>
      <w:proofErr w:type="spellEnd"/>
      <w:r w:rsidR="00776CEA" w:rsidRPr="00034910">
        <w:t xml:space="preserve"> vous salue</w:t>
      </w:r>
      <w:r>
        <w:t>.</w:t>
      </w:r>
    </w:p>
    <w:p w14:paraId="7DFD6552" w14:textId="77777777" w:rsidR="00E57EC9" w:rsidRDefault="00E57EC9" w:rsidP="00E57EC9">
      <w:r>
        <w:t>— </w:t>
      </w:r>
      <w:r w:rsidR="00776CEA" w:rsidRPr="00034910">
        <w:t>Qui êtes-vous</w:t>
      </w:r>
      <w:r>
        <w:t xml:space="preserve"> ? </w:t>
      </w:r>
      <w:r w:rsidR="00776CEA" w:rsidRPr="00034910">
        <w:t>Que demandez-vous</w:t>
      </w:r>
      <w:r>
        <w:t xml:space="preserve"> ? </w:t>
      </w:r>
      <w:r w:rsidR="00776CEA" w:rsidRPr="00034910">
        <w:t>furent les seuls mots qui montèrent aux lèvres des assistants</w:t>
      </w:r>
      <w:r>
        <w:t xml:space="preserve">, </w:t>
      </w:r>
      <w:r w:rsidR="00776CEA" w:rsidRPr="00034910">
        <w:t>et ils provoqu</w:t>
      </w:r>
      <w:r w:rsidR="00776CEA" w:rsidRPr="00034910">
        <w:t>è</w:t>
      </w:r>
      <w:r w:rsidR="00776CEA" w:rsidRPr="00034910">
        <w:t>rent</w:t>
      </w:r>
      <w:r>
        <w:t xml:space="preserve">, </w:t>
      </w:r>
      <w:r w:rsidR="00776CEA" w:rsidRPr="00034910">
        <w:t>chez le nouveau venu</w:t>
      </w:r>
      <w:r>
        <w:t xml:space="preserve">, </w:t>
      </w:r>
      <w:r w:rsidR="00776CEA" w:rsidRPr="00034910">
        <w:t>une explosion bruyante d</w:t>
      </w:r>
      <w:r>
        <w:t>’</w:t>
      </w:r>
      <w:r w:rsidR="00776CEA" w:rsidRPr="00034910">
        <w:t>hilarité</w:t>
      </w:r>
      <w:r>
        <w:t>.</w:t>
      </w:r>
    </w:p>
    <w:p w14:paraId="0D11675E" w14:textId="77777777" w:rsidR="00E57EC9" w:rsidRDefault="00E57EC9" w:rsidP="00E57EC9">
      <w:r>
        <w:t>— </w:t>
      </w:r>
      <w:r w:rsidR="00776CEA" w:rsidRPr="00034910">
        <w:t>Qui je suis</w:t>
      </w:r>
      <w:r>
        <w:t xml:space="preserve"> ? </w:t>
      </w:r>
      <w:r w:rsidR="00776CEA" w:rsidRPr="00034910">
        <w:t>Je vous le dis</w:t>
      </w:r>
      <w:r>
        <w:t xml:space="preserve"> : </w:t>
      </w:r>
      <w:proofErr w:type="spellStart"/>
      <w:r w:rsidR="00776CEA" w:rsidRPr="00034910">
        <w:t>Floosfleet</w:t>
      </w:r>
      <w:proofErr w:type="spellEnd"/>
      <w:r>
        <w:t xml:space="preserve">, </w:t>
      </w:r>
      <w:r w:rsidR="00776CEA" w:rsidRPr="00034910">
        <w:t>propriétaire de l</w:t>
      </w:r>
      <w:r>
        <w:t>’</w:t>
      </w:r>
      <w:r w:rsidR="00776CEA" w:rsidRPr="00034910">
        <w:t>Étoile du Gourmet</w:t>
      </w:r>
      <w:r>
        <w:t xml:space="preserve">, </w:t>
      </w:r>
      <w:r w:rsidR="00776CEA" w:rsidRPr="00034910">
        <w:t>enchanté de présenter ses devoirs à ses clients dès son retour de voyage</w:t>
      </w:r>
      <w:r>
        <w:t>.</w:t>
      </w:r>
    </w:p>
    <w:p w14:paraId="647B9800" w14:textId="77777777" w:rsidR="00E57EC9" w:rsidRDefault="00776CEA" w:rsidP="00E57EC9">
      <w:r w:rsidRPr="00034910">
        <w:t xml:space="preserve">Dick </w:t>
      </w:r>
      <w:proofErr w:type="spellStart"/>
      <w:r w:rsidRPr="00034910">
        <w:t>Fann</w:t>
      </w:r>
      <w:proofErr w:type="spellEnd"/>
      <w:r w:rsidRPr="00034910">
        <w:t xml:space="preserve"> retrouva le premier son sang-froid</w:t>
      </w:r>
      <w:r w:rsidR="00E57EC9">
        <w:t xml:space="preserve">, </w:t>
      </w:r>
      <w:r w:rsidRPr="00034910">
        <w:t>et lent</w:t>
      </w:r>
      <w:r w:rsidRPr="00034910">
        <w:t>e</w:t>
      </w:r>
      <w:r w:rsidRPr="00034910">
        <w:t>ment</w:t>
      </w:r>
      <w:r w:rsidR="00E57EC9">
        <w:t> :</w:t>
      </w:r>
    </w:p>
    <w:p w14:paraId="649DA7C6" w14:textId="77777777" w:rsidR="00E57EC9" w:rsidRDefault="00E57EC9" w:rsidP="00E57EC9">
      <w:r>
        <w:t>— </w:t>
      </w:r>
      <w:r w:rsidR="00776CEA" w:rsidRPr="00034910">
        <w:t>Alors</w:t>
      </w:r>
      <w:r>
        <w:t xml:space="preserve">, </w:t>
      </w:r>
      <w:r w:rsidR="00776CEA" w:rsidRPr="00034910">
        <w:t>vous êtes le maître de cette auberge</w:t>
      </w:r>
      <w:r>
        <w:t xml:space="preserve">, </w:t>
      </w:r>
      <w:r w:rsidR="00776CEA" w:rsidRPr="00034910">
        <w:t>dites-vous</w:t>
      </w:r>
      <w:r>
        <w:t> ?</w:t>
      </w:r>
    </w:p>
    <w:p w14:paraId="497BA410" w14:textId="77777777" w:rsidR="00E57EC9" w:rsidRDefault="00E57EC9" w:rsidP="00E57EC9">
      <w:r>
        <w:lastRenderedPageBreak/>
        <w:t>— </w:t>
      </w:r>
      <w:r w:rsidR="00776CEA" w:rsidRPr="00034910">
        <w:t>Parfaitement</w:t>
      </w:r>
      <w:r>
        <w:t xml:space="preserve">, </w:t>
      </w:r>
      <w:r w:rsidR="00776CEA" w:rsidRPr="00034910">
        <w:t>je le dis</w:t>
      </w:r>
      <w:r>
        <w:t xml:space="preserve">, </w:t>
      </w:r>
      <w:r w:rsidR="00776CEA" w:rsidRPr="00034910">
        <w:t>parce que cela est conforme à la vérité</w:t>
      </w:r>
      <w:r>
        <w:t xml:space="preserve">. </w:t>
      </w:r>
      <w:r w:rsidR="00776CEA" w:rsidRPr="00034910">
        <w:t>Je l</w:t>
      </w:r>
      <w:r>
        <w:t>’</w:t>
      </w:r>
      <w:r w:rsidR="00776CEA" w:rsidRPr="00034910">
        <w:t>ai achetée en bons dollars</w:t>
      </w:r>
      <w:r>
        <w:t xml:space="preserve">, </w:t>
      </w:r>
      <w:r w:rsidR="00776CEA" w:rsidRPr="00034910">
        <w:t>et ce n</w:t>
      </w:r>
      <w:r>
        <w:t>’</w:t>
      </w:r>
      <w:r w:rsidR="00776CEA" w:rsidRPr="00034910">
        <w:t>est pas une raison suffisante de m</w:t>
      </w:r>
      <w:r>
        <w:t>’</w:t>
      </w:r>
      <w:r w:rsidR="00776CEA" w:rsidRPr="00034910">
        <w:t>avoir fait une plaisanterie</w:t>
      </w:r>
      <w:r>
        <w:t xml:space="preserve">, </w:t>
      </w:r>
      <w:r w:rsidR="00776CEA" w:rsidRPr="00034910">
        <w:t>que je ne trouve pas très riante</w:t>
      </w:r>
      <w:r>
        <w:t xml:space="preserve">, </w:t>
      </w:r>
      <w:r w:rsidR="00776CEA" w:rsidRPr="00034910">
        <w:t>pour que l</w:t>
      </w:r>
      <w:r>
        <w:t>’</w:t>
      </w:r>
      <w:r w:rsidR="00776CEA" w:rsidRPr="00034910">
        <w:t>on doute</w:t>
      </w:r>
      <w:r>
        <w:t>…</w:t>
      </w:r>
    </w:p>
    <w:p w14:paraId="07DE4E9B" w14:textId="77777777" w:rsidR="00E57EC9" w:rsidRDefault="00E57EC9" w:rsidP="00E57EC9">
      <w:r>
        <w:t>— </w:t>
      </w:r>
      <w:r w:rsidR="00776CEA" w:rsidRPr="00034910">
        <w:t>Ah</w:t>
      </w:r>
      <w:r>
        <w:t xml:space="preserve"> ! </w:t>
      </w:r>
      <w:r w:rsidR="00776CEA" w:rsidRPr="00034910">
        <w:t>vous avez été victime d</w:t>
      </w:r>
      <w:r>
        <w:t>’</w:t>
      </w:r>
      <w:r w:rsidR="00776CEA" w:rsidRPr="00034910">
        <w:t>une plaisanterie</w:t>
      </w:r>
      <w:r>
        <w:t> ?</w:t>
      </w:r>
    </w:p>
    <w:p w14:paraId="4998DDEF" w14:textId="77777777" w:rsidR="00E57EC9" w:rsidRDefault="00776CEA" w:rsidP="00E57EC9">
      <w:r w:rsidRPr="00034910">
        <w:t>L</w:t>
      </w:r>
      <w:r w:rsidR="00E57EC9">
        <w:t>’</w:t>
      </w:r>
      <w:r w:rsidRPr="00034910">
        <w:t>homme affirma d</w:t>
      </w:r>
      <w:r w:rsidR="00E57EC9">
        <w:t>’</w:t>
      </w:r>
      <w:r w:rsidRPr="00034910">
        <w:t>un geste mécontent</w:t>
      </w:r>
      <w:r w:rsidR="00E57EC9">
        <w:t> :</w:t>
      </w:r>
    </w:p>
    <w:p w14:paraId="3EF07364" w14:textId="77777777" w:rsidR="00E57EC9" w:rsidRDefault="00E57EC9" w:rsidP="00E57EC9">
      <w:r>
        <w:t>— </w:t>
      </w:r>
      <w:r w:rsidR="00776CEA" w:rsidRPr="00034910">
        <w:t>Tiens donc</w:t>
      </w:r>
      <w:r>
        <w:t xml:space="preserve">, </w:t>
      </w:r>
      <w:r w:rsidR="00776CEA" w:rsidRPr="00034910">
        <w:t>comment appelez-vous cela</w:t>
      </w:r>
      <w:r>
        <w:t xml:space="preserve"> ? </w:t>
      </w:r>
      <w:r w:rsidR="00776CEA" w:rsidRPr="00034910">
        <w:t xml:space="preserve">On me mande à </w:t>
      </w:r>
      <w:proofErr w:type="spellStart"/>
      <w:r w:rsidR="00776CEA" w:rsidRPr="00034910">
        <w:t>Mulato</w:t>
      </w:r>
      <w:proofErr w:type="spellEnd"/>
      <w:r>
        <w:t xml:space="preserve">, </w:t>
      </w:r>
      <w:r w:rsidR="00776CEA" w:rsidRPr="00034910">
        <w:t xml:space="preserve">auprès de mon compère </w:t>
      </w:r>
      <w:proofErr w:type="spellStart"/>
      <w:r w:rsidR="00776CEA" w:rsidRPr="00034910">
        <w:t>Doyce</w:t>
      </w:r>
      <w:proofErr w:type="spellEnd"/>
      <w:r>
        <w:t xml:space="preserve">, </w:t>
      </w:r>
      <w:r w:rsidR="00776CEA" w:rsidRPr="00034910">
        <w:t>très malade</w:t>
      </w:r>
      <w:r>
        <w:t xml:space="preserve">, </w:t>
      </w:r>
      <w:r w:rsidR="00776CEA" w:rsidRPr="00034910">
        <w:t>expl</w:t>
      </w:r>
      <w:r w:rsidR="00776CEA" w:rsidRPr="00034910">
        <w:t>i</w:t>
      </w:r>
      <w:r w:rsidR="00776CEA" w:rsidRPr="00034910">
        <w:t>quait la dépêche</w:t>
      </w:r>
      <w:r>
        <w:t xml:space="preserve">, </w:t>
      </w:r>
      <w:r w:rsidR="00776CEA" w:rsidRPr="00034910">
        <w:t>et comptant sur ma vieille amitié pour arra</w:t>
      </w:r>
      <w:r w:rsidR="00776CEA" w:rsidRPr="00034910">
        <w:t>n</w:t>
      </w:r>
      <w:r w:rsidR="00776CEA" w:rsidRPr="00034910">
        <w:t>ger ses affaires</w:t>
      </w:r>
      <w:r>
        <w:t xml:space="preserve">. </w:t>
      </w:r>
      <w:r w:rsidR="00776CEA" w:rsidRPr="00034910">
        <w:t>Entre compatriotes</w:t>
      </w:r>
      <w:r>
        <w:t xml:space="preserve"> – </w:t>
      </w:r>
      <w:r w:rsidR="00776CEA" w:rsidRPr="00034910">
        <w:t>nous sommes tous les deux de la Nevada</w:t>
      </w:r>
      <w:r>
        <w:t xml:space="preserve"> – </w:t>
      </w:r>
      <w:r w:rsidR="00776CEA" w:rsidRPr="00034910">
        <w:t>ça ne se refuse pas</w:t>
      </w:r>
      <w:r>
        <w:t xml:space="preserve">. </w:t>
      </w:r>
      <w:r w:rsidR="00776CEA" w:rsidRPr="00034910">
        <w:t>Je pars</w:t>
      </w:r>
      <w:r>
        <w:t xml:space="preserve">. </w:t>
      </w:r>
      <w:r w:rsidR="00776CEA" w:rsidRPr="00034910">
        <w:t>Quinze jours à l</w:t>
      </w:r>
      <w:r>
        <w:t>’</w:t>
      </w:r>
      <w:r w:rsidR="00776CEA" w:rsidRPr="00034910">
        <w:t>aller</w:t>
      </w:r>
      <w:r>
        <w:t xml:space="preserve">, </w:t>
      </w:r>
      <w:r w:rsidR="00776CEA" w:rsidRPr="00034910">
        <w:t>autant au retour</w:t>
      </w:r>
      <w:r>
        <w:t xml:space="preserve">, </w:t>
      </w:r>
      <w:r w:rsidR="00776CEA" w:rsidRPr="00034910">
        <w:t>cela est un dérangement</w:t>
      </w:r>
      <w:r>
        <w:t xml:space="preserve">, </w:t>
      </w:r>
      <w:r w:rsidR="00776CEA" w:rsidRPr="00034910">
        <w:t xml:space="preserve">et je trouve </w:t>
      </w:r>
      <w:proofErr w:type="spellStart"/>
      <w:r w:rsidR="00776CEA" w:rsidRPr="00034910">
        <w:t>Doyce</w:t>
      </w:r>
      <w:proofErr w:type="spellEnd"/>
      <w:r w:rsidR="00776CEA" w:rsidRPr="00034910">
        <w:t xml:space="preserve"> en excellente santé</w:t>
      </w:r>
      <w:r>
        <w:t xml:space="preserve">… </w:t>
      </w:r>
      <w:r w:rsidR="00776CEA" w:rsidRPr="00034910">
        <w:t>ne sachant pas ce que je lui raconte</w:t>
      </w:r>
      <w:r>
        <w:t xml:space="preserve">. </w:t>
      </w:r>
      <w:r w:rsidR="00776CEA" w:rsidRPr="00034910">
        <w:t>Certainement</w:t>
      </w:r>
      <w:r>
        <w:t xml:space="preserve">, </w:t>
      </w:r>
      <w:r w:rsidR="00776CEA" w:rsidRPr="00034910">
        <w:t>sa santé m</w:t>
      </w:r>
      <w:r>
        <w:t>’</w:t>
      </w:r>
      <w:r w:rsidR="00776CEA" w:rsidRPr="00034910">
        <w:t>a fait plaisir</w:t>
      </w:r>
      <w:r>
        <w:t xml:space="preserve">, </w:t>
      </w:r>
      <w:r w:rsidR="00776CEA" w:rsidRPr="00034910">
        <w:t>mais j</w:t>
      </w:r>
      <w:r>
        <w:t>’</w:t>
      </w:r>
      <w:r w:rsidR="00776CEA" w:rsidRPr="00034910">
        <w:t>ai enragé tout de même de m</w:t>
      </w:r>
      <w:r>
        <w:t>’</w:t>
      </w:r>
      <w:r w:rsidR="00776CEA" w:rsidRPr="00034910">
        <w:t>être promené pour rien</w:t>
      </w:r>
      <w:r>
        <w:t>.</w:t>
      </w:r>
    </w:p>
    <w:p w14:paraId="53D5FE95" w14:textId="77777777" w:rsidR="00E57EC9" w:rsidRDefault="00776CEA" w:rsidP="00E57EC9">
      <w:r w:rsidRPr="00034910">
        <w:t>Tous écoutaient</w:t>
      </w:r>
      <w:r w:rsidR="00E57EC9">
        <w:t xml:space="preserve">, </w:t>
      </w:r>
      <w:r w:rsidRPr="00034910">
        <w:t>repris par leurs doutes</w:t>
      </w:r>
      <w:r w:rsidR="00E57EC9">
        <w:t xml:space="preserve">. </w:t>
      </w:r>
      <w:r w:rsidRPr="00034910">
        <w:t>Qu</w:t>
      </w:r>
      <w:r w:rsidR="00E57EC9">
        <w:t>’</w:t>
      </w:r>
      <w:r w:rsidRPr="00034910">
        <w:t>était donc cet Italien qui les avait reçus à l</w:t>
      </w:r>
      <w:r w:rsidR="00E57EC9">
        <w:t>’</w:t>
      </w:r>
      <w:r w:rsidRPr="00034910">
        <w:t>Étoile du Gourmet</w:t>
      </w:r>
      <w:r w:rsidR="00E57EC9">
        <w:t xml:space="preserve"> ? </w:t>
      </w:r>
      <w:r w:rsidRPr="00034910">
        <w:t>Le détective exprima la défiance générale par cette interrogation</w:t>
      </w:r>
      <w:r w:rsidR="00E57EC9">
        <w:t> :</w:t>
      </w:r>
    </w:p>
    <w:p w14:paraId="04A71AF0" w14:textId="77777777" w:rsidR="00E57EC9" w:rsidRDefault="00E57EC9" w:rsidP="00E57EC9">
      <w:r>
        <w:t>— </w:t>
      </w:r>
      <w:r w:rsidR="00776CEA" w:rsidRPr="00034910">
        <w:t xml:space="preserve">Mais le sieur </w:t>
      </w:r>
      <w:proofErr w:type="spellStart"/>
      <w:r w:rsidR="00776CEA" w:rsidRPr="00034910">
        <w:t>Firino</w:t>
      </w:r>
      <w:proofErr w:type="spellEnd"/>
      <w:r w:rsidR="00776CEA" w:rsidRPr="00034910">
        <w:t xml:space="preserve"> </w:t>
      </w:r>
      <w:proofErr w:type="spellStart"/>
      <w:r w:rsidR="00776CEA" w:rsidRPr="00034910">
        <w:t>Borini</w:t>
      </w:r>
      <w:proofErr w:type="spellEnd"/>
      <w:r w:rsidR="00776CEA" w:rsidRPr="00034910">
        <w:t xml:space="preserve"> que nous croyions l</w:t>
      </w:r>
      <w:r>
        <w:t>’</w:t>
      </w:r>
      <w:r w:rsidR="00776CEA" w:rsidRPr="00034910">
        <w:t>hôtelier</w:t>
      </w:r>
      <w:r>
        <w:t> ?…</w:t>
      </w:r>
    </w:p>
    <w:p w14:paraId="1FE5BDE6" w14:textId="77777777" w:rsidR="00E57EC9" w:rsidRDefault="00E57EC9" w:rsidP="00E57EC9">
      <w:r>
        <w:t>— </w:t>
      </w:r>
      <w:r w:rsidR="00776CEA" w:rsidRPr="00034910">
        <w:t>Oh</w:t>
      </w:r>
      <w:r>
        <w:t xml:space="preserve"> ! </w:t>
      </w:r>
      <w:r w:rsidR="00776CEA" w:rsidRPr="00034910">
        <w:t>un mineur qui avait besoin de se refaire</w:t>
      </w:r>
      <w:r>
        <w:t xml:space="preserve">… </w:t>
      </w:r>
      <w:r w:rsidR="00776CEA" w:rsidRPr="00034910">
        <w:t>Il m</w:t>
      </w:r>
      <w:r>
        <w:t>’</w:t>
      </w:r>
      <w:r w:rsidR="00776CEA" w:rsidRPr="00034910">
        <w:t>a proposé de tenir la maison en mon absence</w:t>
      </w:r>
      <w:r>
        <w:t xml:space="preserve">. </w:t>
      </w:r>
      <w:r w:rsidR="00776CEA" w:rsidRPr="00034910">
        <w:t>Il avait d</w:t>
      </w:r>
      <w:r>
        <w:t>’</w:t>
      </w:r>
      <w:r w:rsidR="00776CEA" w:rsidRPr="00034910">
        <w:t>excellentes références</w:t>
      </w:r>
      <w:r>
        <w:t xml:space="preserve"> ; </w:t>
      </w:r>
      <w:r w:rsidR="00776CEA" w:rsidRPr="00034910">
        <w:t>la saison n</w:t>
      </w:r>
      <w:r>
        <w:t>’</w:t>
      </w:r>
      <w:r w:rsidR="00776CEA" w:rsidRPr="00034910">
        <w:t>est pas à la foule</w:t>
      </w:r>
      <w:r>
        <w:t xml:space="preserve">, </w:t>
      </w:r>
      <w:r w:rsidR="00776CEA" w:rsidRPr="00034910">
        <w:t>j</w:t>
      </w:r>
      <w:r>
        <w:t>’</w:t>
      </w:r>
      <w:r w:rsidR="00776CEA" w:rsidRPr="00034910">
        <w:t>ai acce</w:t>
      </w:r>
      <w:r w:rsidR="00776CEA" w:rsidRPr="00034910">
        <w:t>p</w:t>
      </w:r>
      <w:r w:rsidR="00776CEA" w:rsidRPr="00034910">
        <w:t>té</w:t>
      </w:r>
      <w:r>
        <w:t xml:space="preserve">. </w:t>
      </w:r>
      <w:r w:rsidR="00776CEA" w:rsidRPr="00034910">
        <w:t>Et maintenant je me demande si ce n</w:t>
      </w:r>
      <w:r>
        <w:t>’</w:t>
      </w:r>
      <w:r w:rsidR="00776CEA" w:rsidRPr="00034910">
        <w:t>est pas lui qui m</w:t>
      </w:r>
      <w:r>
        <w:t>’</w:t>
      </w:r>
      <w:r w:rsidR="00776CEA" w:rsidRPr="00034910">
        <w:t>a infl</w:t>
      </w:r>
      <w:r w:rsidR="00776CEA" w:rsidRPr="00034910">
        <w:t>i</w:t>
      </w:r>
      <w:r w:rsidR="00776CEA" w:rsidRPr="00034910">
        <w:t xml:space="preserve">gé le voyage de </w:t>
      </w:r>
      <w:proofErr w:type="spellStart"/>
      <w:r w:rsidR="00776CEA" w:rsidRPr="00034910">
        <w:t>Mulato</w:t>
      </w:r>
      <w:proofErr w:type="spellEnd"/>
      <w:r>
        <w:t xml:space="preserve">, </w:t>
      </w:r>
      <w:r w:rsidR="00776CEA" w:rsidRPr="00034910">
        <w:t>uniquement pour se nourrir à mes d</w:t>
      </w:r>
      <w:r w:rsidR="00776CEA" w:rsidRPr="00034910">
        <w:t>é</w:t>
      </w:r>
      <w:r w:rsidR="00776CEA" w:rsidRPr="00034910">
        <w:t>pens</w:t>
      </w:r>
      <w:r>
        <w:t>.</w:t>
      </w:r>
    </w:p>
    <w:p w14:paraId="288DF0C9" w14:textId="77777777" w:rsidR="00E57EC9" w:rsidRDefault="00E57EC9" w:rsidP="00E57EC9">
      <w:r>
        <w:t>— </w:t>
      </w:r>
      <w:r w:rsidR="00776CEA" w:rsidRPr="00034910">
        <w:t>Et peut-être pour commettre un crime</w:t>
      </w:r>
      <w:r>
        <w:t xml:space="preserve">, </w:t>
      </w:r>
      <w:r w:rsidR="00776CEA" w:rsidRPr="00034910">
        <w:t>acheva Dick d</w:t>
      </w:r>
      <w:r>
        <w:t>’</w:t>
      </w:r>
      <w:r w:rsidR="00776CEA" w:rsidRPr="00034910">
        <w:t>une voix</w:t>
      </w:r>
      <w:r w:rsidR="00776CEA" w:rsidRPr="00034910">
        <w:rPr>
          <w:szCs w:val="32"/>
        </w:rPr>
        <w:t xml:space="preserve"> </w:t>
      </w:r>
      <w:r w:rsidR="00776CEA" w:rsidRPr="00034910">
        <w:t>grave</w:t>
      </w:r>
      <w:r>
        <w:t>.</w:t>
      </w:r>
    </w:p>
    <w:p w14:paraId="07C34512" w14:textId="77777777" w:rsidR="00E57EC9" w:rsidRDefault="00E57EC9" w:rsidP="00E57EC9">
      <w:r>
        <w:lastRenderedPageBreak/>
        <w:t>— </w:t>
      </w:r>
      <w:r w:rsidR="00776CEA" w:rsidRPr="00034910">
        <w:t>Un crime</w:t>
      </w:r>
      <w:r>
        <w:t> ?</w:t>
      </w:r>
    </w:p>
    <w:p w14:paraId="74903731" w14:textId="6EBD6528" w:rsidR="00E57EC9" w:rsidRDefault="00776CEA" w:rsidP="00E57EC9">
      <w:r w:rsidRPr="00034910">
        <w:t xml:space="preserve">Le détective désigna du doigt le lit sur lequel </w:t>
      </w:r>
      <w:r w:rsidR="00E57EC9">
        <w:t>M</w:t>
      </w:r>
      <w:r w:rsidR="00E57EC9" w:rsidRPr="00E57EC9">
        <w:rPr>
          <w:vertAlign w:val="superscript"/>
        </w:rPr>
        <w:t>me</w:t>
      </w:r>
      <w:r w:rsidR="00E57EC9">
        <w:t> </w:t>
      </w:r>
      <w:proofErr w:type="spellStart"/>
      <w:r w:rsidRPr="00034910">
        <w:t>Patorne</w:t>
      </w:r>
      <w:proofErr w:type="spellEnd"/>
      <w:r w:rsidRPr="00034910">
        <w:t xml:space="preserve"> gisait sans connaissance</w:t>
      </w:r>
      <w:r w:rsidR="00E57EC9">
        <w:t>.</w:t>
      </w:r>
    </w:p>
    <w:p w14:paraId="0B21360C" w14:textId="77777777" w:rsidR="003A5546" w:rsidRDefault="003A5546" w:rsidP="003A5546">
      <w:pPr>
        <w:pStyle w:val="Centrsolidaire"/>
      </w:pPr>
      <w:r w:rsidRPr="00E57EC9">
        <w:rPr>
          <w:noProof/>
        </w:rPr>
        <w:drawing>
          <wp:inline distT="0" distB="0" distL="0" distR="0" wp14:anchorId="240B3798" wp14:editId="43645DFA">
            <wp:extent cx="5764530" cy="5033010"/>
            <wp:effectExtent l="0" t="0" r="0" b="0"/>
            <wp:docPr id="66" name="Image 37" descr="Une image contenant habits, chaussures, croquis, person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 37" descr="Une image contenant habits, chaussures, croquis, personne&#10;&#10;Le contenu généré par l’IA peut être incorrect."/>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64530" cy="5033010"/>
                    </a:xfrm>
                    <a:prstGeom prst="rect">
                      <a:avLst/>
                    </a:prstGeom>
                    <a:noFill/>
                    <a:ln>
                      <a:noFill/>
                    </a:ln>
                  </pic:spPr>
                </pic:pic>
              </a:graphicData>
            </a:graphic>
          </wp:inline>
        </w:drawing>
      </w:r>
    </w:p>
    <w:p w14:paraId="142329E7" w14:textId="77777777" w:rsidR="003A5546" w:rsidRDefault="003A5546" w:rsidP="003A5546">
      <w:pPr>
        <w:pStyle w:val="Centr14pt"/>
      </w:pPr>
      <w:r w:rsidRPr="00E57EC9">
        <w:t>Le détective désigna du doigt le lit</w:t>
      </w:r>
      <w:r>
        <w:t>.</w:t>
      </w:r>
    </w:p>
    <w:p w14:paraId="70EDFDF2" w14:textId="77777777" w:rsidR="00E57EC9" w:rsidRDefault="00E57EC9" w:rsidP="00E57EC9">
      <w:r>
        <w:t>— </w:t>
      </w:r>
      <w:r w:rsidR="00776CEA" w:rsidRPr="00034910">
        <w:t>Cette personne qui nous accompagne a été prise d</w:t>
      </w:r>
      <w:r>
        <w:t>’</w:t>
      </w:r>
      <w:r w:rsidR="00776CEA" w:rsidRPr="00034910">
        <w:t>intolérables douleurs d</w:t>
      </w:r>
      <w:r>
        <w:t>’</w:t>
      </w:r>
      <w:r w:rsidR="00776CEA" w:rsidRPr="00034910">
        <w:t>estomac</w:t>
      </w:r>
      <w:r>
        <w:t xml:space="preserve">, </w:t>
      </w:r>
      <w:r w:rsidR="00776CEA" w:rsidRPr="00034910">
        <w:t>après avoir absorbé une l</w:t>
      </w:r>
      <w:r w:rsidR="00776CEA" w:rsidRPr="00034910">
        <w:t>i</w:t>
      </w:r>
      <w:r w:rsidR="00776CEA" w:rsidRPr="00034910">
        <w:t xml:space="preserve">monade confectionnée par </w:t>
      </w:r>
      <w:proofErr w:type="spellStart"/>
      <w:r w:rsidR="00776CEA" w:rsidRPr="00034910">
        <w:t>Firino</w:t>
      </w:r>
      <w:proofErr w:type="spellEnd"/>
      <w:r w:rsidR="00776CEA" w:rsidRPr="00034910">
        <w:t xml:space="preserve"> </w:t>
      </w:r>
      <w:proofErr w:type="spellStart"/>
      <w:r w:rsidR="00776CEA" w:rsidRPr="00034910">
        <w:t>Borini</w:t>
      </w:r>
      <w:proofErr w:type="spellEnd"/>
      <w:r>
        <w:t xml:space="preserve">. </w:t>
      </w:r>
      <w:r w:rsidR="00776CEA" w:rsidRPr="00034910">
        <w:t>Elle a l</w:t>
      </w:r>
      <w:r>
        <w:t>’</w:t>
      </w:r>
      <w:r w:rsidR="00776CEA" w:rsidRPr="00034910">
        <w:t>impression d</w:t>
      </w:r>
      <w:r>
        <w:t>’</w:t>
      </w:r>
      <w:r w:rsidR="00776CEA" w:rsidRPr="00034910">
        <w:t>être empoisonnée</w:t>
      </w:r>
      <w:r>
        <w:t>.</w:t>
      </w:r>
    </w:p>
    <w:p w14:paraId="6C40DA67" w14:textId="77777777" w:rsidR="00E57EC9" w:rsidRDefault="00E57EC9" w:rsidP="00E57EC9">
      <w:r>
        <w:t>— </w:t>
      </w:r>
      <w:r w:rsidR="00776CEA" w:rsidRPr="00034910">
        <w:t>Empoisonnée</w:t>
      </w:r>
      <w:r>
        <w:t xml:space="preserve"> ! </w:t>
      </w:r>
      <w:r w:rsidR="00776CEA" w:rsidRPr="00034910">
        <w:t>chez moi</w:t>
      </w:r>
      <w:r>
        <w:t xml:space="preserve"> ! </w:t>
      </w:r>
      <w:r w:rsidR="00776CEA" w:rsidRPr="00034910">
        <w:t>clama l</w:t>
      </w:r>
      <w:r>
        <w:t>’</w:t>
      </w:r>
      <w:r w:rsidR="00776CEA" w:rsidRPr="00034910">
        <w:t>aubergiste avec un d</w:t>
      </w:r>
      <w:r w:rsidR="00776CEA" w:rsidRPr="00034910">
        <w:t>é</w:t>
      </w:r>
      <w:r w:rsidR="00776CEA" w:rsidRPr="00034910">
        <w:t>sespoir qui en d</w:t>
      </w:r>
      <w:r>
        <w:t>’</w:t>
      </w:r>
      <w:r w:rsidR="00776CEA" w:rsidRPr="00034910">
        <w:t>autres circonstances eût paru comique</w:t>
      </w:r>
      <w:r>
        <w:t>.</w:t>
      </w:r>
    </w:p>
    <w:p w14:paraId="2E46D6C2" w14:textId="77777777" w:rsidR="00E57EC9" w:rsidRDefault="00E57EC9" w:rsidP="00E57EC9">
      <w:r>
        <w:lastRenderedPageBreak/>
        <w:t>— </w:t>
      </w:r>
      <w:r w:rsidR="00776CEA" w:rsidRPr="00034910">
        <w:t>Et il ne revient pas avec le médecin qu</w:t>
      </w:r>
      <w:r>
        <w:t>’</w:t>
      </w:r>
      <w:r w:rsidR="00776CEA" w:rsidRPr="00034910">
        <w:t>on l</w:t>
      </w:r>
      <w:r>
        <w:t>’</w:t>
      </w:r>
      <w:r w:rsidR="00776CEA" w:rsidRPr="00034910">
        <w:t>a envoyé chercher</w:t>
      </w:r>
      <w:r>
        <w:t>.</w:t>
      </w:r>
    </w:p>
    <w:p w14:paraId="7B7C73AD" w14:textId="77777777" w:rsidR="00E57EC9" w:rsidRDefault="00E57EC9" w:rsidP="00E57EC9">
      <w:r>
        <w:t>— </w:t>
      </w:r>
      <w:r w:rsidR="00776CEA" w:rsidRPr="00034910">
        <w:t>Le médecin</w:t>
      </w:r>
      <w:r>
        <w:t xml:space="preserve"> ! </w:t>
      </w:r>
      <w:r w:rsidR="00776CEA" w:rsidRPr="00034910">
        <w:t>Il n</w:t>
      </w:r>
      <w:r>
        <w:t>’</w:t>
      </w:r>
      <w:r w:rsidR="00776CEA" w:rsidRPr="00034910">
        <w:t>avait pas un long chemin à faire</w:t>
      </w:r>
      <w:r>
        <w:t>.</w:t>
      </w:r>
    </w:p>
    <w:p w14:paraId="60717A51" w14:textId="77777777" w:rsidR="00E57EC9" w:rsidRDefault="00E57EC9" w:rsidP="00E57EC9">
      <w:r>
        <w:t>— </w:t>
      </w:r>
      <w:r w:rsidR="00776CEA" w:rsidRPr="00034910">
        <w:t>Parce que</w:t>
      </w:r>
      <w:r>
        <w:t> ?</w:t>
      </w:r>
    </w:p>
    <w:p w14:paraId="2EDDF5A3" w14:textId="77777777" w:rsidR="00E57EC9" w:rsidRDefault="00E57EC9" w:rsidP="00E57EC9">
      <w:r>
        <w:t>— </w:t>
      </w:r>
      <w:r w:rsidR="00776CEA" w:rsidRPr="00034910">
        <w:t>Le docteur habite la maison voisine</w:t>
      </w:r>
      <w:r>
        <w:t xml:space="preserve">, </w:t>
      </w:r>
      <w:r w:rsidR="00776CEA" w:rsidRPr="00034910">
        <w:t>ce qui</w:t>
      </w:r>
      <w:r>
        <w:t xml:space="preserve">, </w:t>
      </w:r>
      <w:r w:rsidR="00776CEA" w:rsidRPr="00034910">
        <w:t>remarquez-le en passant</w:t>
      </w:r>
      <w:r>
        <w:t xml:space="preserve">, </w:t>
      </w:r>
      <w:r w:rsidR="00776CEA" w:rsidRPr="00034910">
        <w:t>est très commode pour la clientèle de mon établi</w:t>
      </w:r>
      <w:r w:rsidR="00776CEA" w:rsidRPr="00034910">
        <w:t>s</w:t>
      </w:r>
      <w:r w:rsidR="00776CEA" w:rsidRPr="00034910">
        <w:t>sement</w:t>
      </w:r>
      <w:r>
        <w:t xml:space="preserve">, </w:t>
      </w:r>
      <w:r w:rsidR="00776CEA" w:rsidRPr="00034910">
        <w:t>le plus prospère</w:t>
      </w:r>
      <w:r>
        <w:t xml:space="preserve">, </w:t>
      </w:r>
      <w:r w:rsidR="00776CEA" w:rsidRPr="00034910">
        <w:t>le plus apprécié</w:t>
      </w:r>
      <w:r>
        <w:t xml:space="preserve">, </w:t>
      </w:r>
      <w:r w:rsidR="00776CEA" w:rsidRPr="00034910">
        <w:t>j</w:t>
      </w:r>
      <w:r>
        <w:t>’</w:t>
      </w:r>
      <w:r w:rsidR="00776CEA" w:rsidRPr="00034910">
        <w:t>ose le dire</w:t>
      </w:r>
      <w:r>
        <w:t xml:space="preserve">, </w:t>
      </w:r>
      <w:r w:rsidR="00776CEA" w:rsidRPr="00034910">
        <w:t>de la r</w:t>
      </w:r>
      <w:r w:rsidR="00776CEA" w:rsidRPr="00034910">
        <w:t>é</w:t>
      </w:r>
      <w:r w:rsidR="00776CEA" w:rsidRPr="00034910">
        <w:t>gion</w:t>
      </w:r>
      <w:r>
        <w:t>…</w:t>
      </w:r>
    </w:p>
    <w:p w14:paraId="70B54785" w14:textId="77777777" w:rsidR="00E57EC9" w:rsidRDefault="00776CEA" w:rsidP="00E57EC9">
      <w:r w:rsidRPr="00034910">
        <w:t>Un industriel qui fait l</w:t>
      </w:r>
      <w:r w:rsidR="00E57EC9">
        <w:t>’</w:t>
      </w:r>
      <w:r w:rsidRPr="00034910">
        <w:t>éloge de son industrie ne s</w:t>
      </w:r>
      <w:r w:rsidR="00E57EC9">
        <w:t>’</w:t>
      </w:r>
      <w:r w:rsidRPr="00034910">
        <w:t>arrêterait jamais s</w:t>
      </w:r>
      <w:r w:rsidR="00E57EC9">
        <w:t>’</w:t>
      </w:r>
      <w:r w:rsidRPr="00034910">
        <w:t>il n</w:t>
      </w:r>
      <w:r w:rsidR="00E57EC9">
        <w:t>’</w:t>
      </w:r>
      <w:r w:rsidRPr="00034910">
        <w:t>était interrompu</w:t>
      </w:r>
      <w:r w:rsidR="00E57EC9">
        <w:t xml:space="preserve">. </w:t>
      </w:r>
      <w:r w:rsidRPr="00034910">
        <w:t xml:space="preserve">Ainsi pensa sans doute Dick </w:t>
      </w:r>
      <w:proofErr w:type="spellStart"/>
      <w:r w:rsidRPr="00034910">
        <w:t>Fann</w:t>
      </w:r>
      <w:proofErr w:type="spellEnd"/>
      <w:r w:rsidR="00E57EC9">
        <w:t xml:space="preserve">, </w:t>
      </w:r>
      <w:r w:rsidRPr="00034910">
        <w:t>car il coupa court au dithyrambe par cet ordre</w:t>
      </w:r>
      <w:r w:rsidR="00E57EC9">
        <w:t> :</w:t>
      </w:r>
    </w:p>
    <w:p w14:paraId="251CC139" w14:textId="77777777" w:rsidR="00E57EC9" w:rsidRDefault="00E57EC9" w:rsidP="00E57EC9">
      <w:r>
        <w:t>— </w:t>
      </w:r>
      <w:r w:rsidR="00776CEA" w:rsidRPr="00034910">
        <w:t>Veuillez donc aviser le docteur</w:t>
      </w:r>
      <w:r>
        <w:t xml:space="preserve">. </w:t>
      </w:r>
      <w:r w:rsidR="00776CEA" w:rsidRPr="00034910">
        <w:t>Le cas est urgent</w:t>
      </w:r>
      <w:r>
        <w:t xml:space="preserve">. </w:t>
      </w:r>
      <w:r w:rsidR="00776CEA" w:rsidRPr="00034910">
        <w:t xml:space="preserve">Ce que vous venez de nous apprendre touchant </w:t>
      </w:r>
      <w:proofErr w:type="spellStart"/>
      <w:r w:rsidR="00776CEA" w:rsidRPr="00034910">
        <w:t>Firino</w:t>
      </w:r>
      <w:proofErr w:type="spellEnd"/>
      <w:r w:rsidR="00776CEA" w:rsidRPr="00034910">
        <w:t xml:space="preserve"> </w:t>
      </w:r>
      <w:proofErr w:type="spellStart"/>
      <w:r w:rsidR="00776CEA" w:rsidRPr="00034910">
        <w:t>Borini</w:t>
      </w:r>
      <w:proofErr w:type="spellEnd"/>
      <w:r w:rsidR="00776CEA" w:rsidRPr="00034910">
        <w:t xml:space="preserve"> augmente mon inquiétude</w:t>
      </w:r>
      <w:r>
        <w:t>.</w:t>
      </w:r>
    </w:p>
    <w:p w14:paraId="779C99E5" w14:textId="77777777" w:rsidR="00E57EC9" w:rsidRDefault="00E57EC9" w:rsidP="00E57EC9">
      <w:r>
        <w:t>— </w:t>
      </w:r>
      <w:r w:rsidR="00776CEA" w:rsidRPr="00034910">
        <w:t>N</w:t>
      </w:r>
      <w:r>
        <w:t>’</w:t>
      </w:r>
      <w:r w:rsidR="00776CEA" w:rsidRPr="00034910">
        <w:t>ayez crainte</w:t>
      </w:r>
      <w:r>
        <w:t xml:space="preserve">, </w:t>
      </w:r>
      <w:r w:rsidR="00776CEA" w:rsidRPr="00034910">
        <w:t>gentleman</w:t>
      </w:r>
      <w:r>
        <w:t xml:space="preserve">, </w:t>
      </w:r>
      <w:r w:rsidR="00776CEA" w:rsidRPr="00034910">
        <w:t xml:space="preserve">je vous ramène le docteur </w:t>
      </w:r>
      <w:proofErr w:type="spellStart"/>
      <w:r w:rsidR="00776CEA" w:rsidRPr="00034910">
        <w:t>D</w:t>
      </w:r>
      <w:r w:rsidR="00776CEA" w:rsidRPr="00034910">
        <w:t>o</w:t>
      </w:r>
      <w:r w:rsidR="00776CEA" w:rsidRPr="00034910">
        <w:t>dy</w:t>
      </w:r>
      <w:proofErr w:type="spellEnd"/>
      <w:r>
        <w:t xml:space="preserve">, </w:t>
      </w:r>
      <w:r w:rsidR="00776CEA" w:rsidRPr="00034910">
        <w:t>un rude homme</w:t>
      </w:r>
      <w:r>
        <w:t xml:space="preserve">. </w:t>
      </w:r>
      <w:r w:rsidR="00776CEA" w:rsidRPr="00034910">
        <w:t>Il remonterait un mort</w:t>
      </w:r>
      <w:r>
        <w:t xml:space="preserve">. </w:t>
      </w:r>
      <w:r w:rsidR="00776CEA" w:rsidRPr="00034910">
        <w:t>Dans cinq minutes</w:t>
      </w:r>
      <w:r>
        <w:t xml:space="preserve">, </w:t>
      </w:r>
      <w:r w:rsidR="00776CEA" w:rsidRPr="00034910">
        <w:t>il sera ici</w:t>
      </w:r>
      <w:r>
        <w:t>.</w:t>
      </w:r>
    </w:p>
    <w:p w14:paraId="302CF793" w14:textId="77777777" w:rsidR="00E57EC9" w:rsidRDefault="00776CEA" w:rsidP="00E57EC9">
      <w:r w:rsidRPr="00034910">
        <w:t>Et</w:t>
      </w:r>
      <w:r w:rsidR="00E57EC9">
        <w:t xml:space="preserve">, </w:t>
      </w:r>
      <w:r w:rsidRPr="00034910">
        <w:t>tout en effectuant sa sortie</w:t>
      </w:r>
      <w:r w:rsidR="00E57EC9">
        <w:t xml:space="preserve">, </w:t>
      </w:r>
      <w:r w:rsidRPr="00034910">
        <w:t>il continua</w:t>
      </w:r>
      <w:r w:rsidR="00E57EC9">
        <w:t xml:space="preserve">, </w:t>
      </w:r>
      <w:r w:rsidRPr="00034910">
        <w:t>son tempér</w:t>
      </w:r>
      <w:r w:rsidRPr="00034910">
        <w:t>a</w:t>
      </w:r>
      <w:r w:rsidRPr="00034910">
        <w:t>ment mercantile reprenant le dessus</w:t>
      </w:r>
      <w:r w:rsidR="00E57EC9">
        <w:t> :</w:t>
      </w:r>
    </w:p>
    <w:p w14:paraId="73A85E7E" w14:textId="77777777" w:rsidR="00E57EC9" w:rsidRDefault="00E57EC9" w:rsidP="00E57EC9">
      <w:r>
        <w:t>— </w:t>
      </w:r>
      <w:r w:rsidR="00776CEA" w:rsidRPr="00034910">
        <w:t>Il n</w:t>
      </w:r>
      <w:r>
        <w:t>’</w:t>
      </w:r>
      <w:r w:rsidR="00776CEA" w:rsidRPr="00034910">
        <w:t>a rien à me refuser</w:t>
      </w:r>
      <w:r>
        <w:t xml:space="preserve">, </w:t>
      </w:r>
      <w:r w:rsidR="00776CEA" w:rsidRPr="00034910">
        <w:t>je pense</w:t>
      </w:r>
      <w:r>
        <w:t xml:space="preserve">. </w:t>
      </w:r>
      <w:r w:rsidR="00776CEA" w:rsidRPr="00034910">
        <w:t>Je suis son client</w:t>
      </w:r>
      <w:r>
        <w:t xml:space="preserve">, </w:t>
      </w:r>
      <w:r w:rsidR="00776CEA" w:rsidRPr="00034910">
        <w:t>et je ne suis jamais avare pour lui de bonne ale brassée à miracle</w:t>
      </w:r>
      <w:r>
        <w:t xml:space="preserve">, </w:t>
      </w:r>
      <w:r w:rsidR="00776CEA" w:rsidRPr="00034910">
        <w:t>ou de vin rosé de mes vignobles de Californie</w:t>
      </w:r>
      <w:r>
        <w:t>.</w:t>
      </w:r>
    </w:p>
    <w:p w14:paraId="6F603804" w14:textId="77777777" w:rsidR="00E57EC9" w:rsidRDefault="00776CEA" w:rsidP="00E57EC9">
      <w:r w:rsidRPr="00034910">
        <w:t>Personne ne parlait</w:t>
      </w:r>
      <w:r w:rsidR="00E57EC9">
        <w:t xml:space="preserve">. </w:t>
      </w:r>
      <w:r w:rsidRPr="00034910">
        <w:t>Tous regardaient le corps inerte de la dame de compagnie</w:t>
      </w:r>
      <w:r w:rsidR="00E57EC9">
        <w:t xml:space="preserve">. </w:t>
      </w:r>
      <w:r w:rsidRPr="00034910">
        <w:t>Une pensée obstinée se traduisait par les sourcils froncés</w:t>
      </w:r>
      <w:r w:rsidR="00E57EC9">
        <w:t xml:space="preserve">, </w:t>
      </w:r>
      <w:r w:rsidRPr="00034910">
        <w:t>les fronts striés de rides profondes</w:t>
      </w:r>
      <w:r w:rsidR="00E57EC9">
        <w:t>.</w:t>
      </w:r>
    </w:p>
    <w:p w14:paraId="363DBC89" w14:textId="77777777" w:rsidR="00E57EC9" w:rsidRDefault="00776CEA" w:rsidP="00E57EC9">
      <w:r w:rsidRPr="00034910">
        <w:lastRenderedPageBreak/>
        <w:t>Ils avaient beau résister</w:t>
      </w:r>
      <w:r w:rsidR="00E57EC9">
        <w:t xml:space="preserve">, </w:t>
      </w:r>
      <w:r w:rsidRPr="00034910">
        <w:t>appeler le raisonnement à leur s</w:t>
      </w:r>
      <w:r w:rsidRPr="00034910">
        <w:t>e</w:t>
      </w:r>
      <w:r w:rsidRPr="00034910">
        <w:t>cours</w:t>
      </w:r>
      <w:r w:rsidR="00E57EC9">
        <w:t xml:space="preserve">, </w:t>
      </w:r>
      <w:r w:rsidRPr="00034910">
        <w:t>se répéter que le meurtre inutile ne s</w:t>
      </w:r>
      <w:r w:rsidR="00E57EC9">
        <w:t>’</w:t>
      </w:r>
      <w:r w:rsidRPr="00034910">
        <w:t>expliquait par a</w:t>
      </w:r>
      <w:r w:rsidRPr="00034910">
        <w:t>u</w:t>
      </w:r>
      <w:r w:rsidRPr="00034910">
        <w:t>cun motif plausible</w:t>
      </w:r>
      <w:r w:rsidR="00E57EC9">
        <w:t>.</w:t>
      </w:r>
    </w:p>
    <w:p w14:paraId="5A229D81" w14:textId="77777777" w:rsidR="00E57EC9" w:rsidRDefault="00776CEA" w:rsidP="00E57EC9">
      <w:r w:rsidRPr="00034910">
        <w:t>Quel avantage le meurtrier en pouvait-il espérer</w:t>
      </w:r>
      <w:r w:rsidR="00E57EC9">
        <w:t> ?</w:t>
      </w:r>
    </w:p>
    <w:p w14:paraId="359CE537" w14:textId="77777777" w:rsidR="00E57EC9" w:rsidRDefault="00776CEA" w:rsidP="00E57EC9">
      <w:r w:rsidRPr="00034910">
        <w:t>On ne voyait pas le profit</w:t>
      </w:r>
      <w:r w:rsidR="00E57EC9">
        <w:t xml:space="preserve">. </w:t>
      </w:r>
      <w:r w:rsidRPr="00034910">
        <w:t>Bien plus</w:t>
      </w:r>
      <w:r w:rsidR="00E57EC9">
        <w:t xml:space="preserve">, </w:t>
      </w:r>
      <w:r w:rsidRPr="00034910">
        <w:t>l</w:t>
      </w:r>
      <w:r w:rsidR="00E57EC9">
        <w:t>’</w:t>
      </w:r>
      <w:r w:rsidRPr="00034910">
        <w:t>assassinat semblait nuisible à celui qui l</w:t>
      </w:r>
      <w:r w:rsidR="00E57EC9">
        <w:t>’</w:t>
      </w:r>
      <w:r w:rsidRPr="00034910">
        <w:t>avait perpétré ou conseillé</w:t>
      </w:r>
      <w:r w:rsidR="00E57EC9">
        <w:t>.</w:t>
      </w:r>
    </w:p>
    <w:p w14:paraId="59CB859E" w14:textId="77777777" w:rsidR="00E57EC9" w:rsidRDefault="00776CEA" w:rsidP="00E57EC9">
      <w:proofErr w:type="spellStart"/>
      <w:r w:rsidRPr="00034910">
        <w:t>Firino</w:t>
      </w:r>
      <w:proofErr w:type="spellEnd"/>
      <w:r w:rsidRPr="00034910">
        <w:t xml:space="preserve"> avait d</w:t>
      </w:r>
      <w:r w:rsidR="00E57EC9">
        <w:t>’</w:t>
      </w:r>
      <w:r w:rsidRPr="00034910">
        <w:t>excellentes références</w:t>
      </w:r>
      <w:r w:rsidR="00E57EC9">
        <w:t xml:space="preserve">. </w:t>
      </w:r>
      <w:r w:rsidRPr="00034910">
        <w:t>C</w:t>
      </w:r>
      <w:r w:rsidR="00E57EC9">
        <w:t>’</w:t>
      </w:r>
      <w:r w:rsidRPr="00034910">
        <w:t>était un mineur e</w:t>
      </w:r>
      <w:r w:rsidRPr="00034910">
        <w:t>s</w:t>
      </w:r>
      <w:r w:rsidRPr="00034910">
        <w:t>timé</w:t>
      </w:r>
      <w:r w:rsidR="00E57EC9">
        <w:t xml:space="preserve">. </w:t>
      </w:r>
      <w:r w:rsidRPr="00034910">
        <w:t xml:space="preserve">Le patron </w:t>
      </w:r>
      <w:proofErr w:type="spellStart"/>
      <w:r w:rsidRPr="00034910">
        <w:t>Floosfleet</w:t>
      </w:r>
      <w:proofErr w:type="spellEnd"/>
      <w:r w:rsidRPr="00034910">
        <w:t xml:space="preserve"> l</w:t>
      </w:r>
      <w:r w:rsidR="00E57EC9">
        <w:t>’</w:t>
      </w:r>
      <w:r w:rsidRPr="00034910">
        <w:t>avait dit</w:t>
      </w:r>
      <w:r w:rsidR="00E57EC9">
        <w:t>.</w:t>
      </w:r>
    </w:p>
    <w:p w14:paraId="623318E1" w14:textId="77777777" w:rsidR="00E57EC9" w:rsidRDefault="00776CEA" w:rsidP="00E57EC9">
      <w:r w:rsidRPr="00034910">
        <w:t>S</w:t>
      </w:r>
      <w:r w:rsidR="00E57EC9">
        <w:t>’</w:t>
      </w:r>
      <w:r w:rsidRPr="00034910">
        <w:t>il était coupable</w:t>
      </w:r>
      <w:r w:rsidR="00E57EC9">
        <w:t xml:space="preserve">, </w:t>
      </w:r>
      <w:r w:rsidRPr="00034910">
        <w:t>il perdait d</w:t>
      </w:r>
      <w:r w:rsidR="00E57EC9">
        <w:t>’</w:t>
      </w:r>
      <w:r w:rsidRPr="00034910">
        <w:t>un coup le bénéfice d</w:t>
      </w:r>
      <w:r w:rsidR="00E57EC9">
        <w:t>’</w:t>
      </w:r>
      <w:r w:rsidRPr="00034910">
        <w:t>une existence honorable et cela pour un vol de peu d</w:t>
      </w:r>
      <w:r w:rsidR="00E57EC9">
        <w:t>’</w:t>
      </w:r>
      <w:r w:rsidRPr="00034910">
        <w:t>importance</w:t>
      </w:r>
      <w:r w:rsidR="00E57EC9">
        <w:t>.</w:t>
      </w:r>
    </w:p>
    <w:p w14:paraId="22C7DDA4" w14:textId="77777777" w:rsidR="00E57EC9" w:rsidRDefault="00776CEA" w:rsidP="00E57EC9">
      <w:r w:rsidRPr="00034910">
        <w:t>Si</w:t>
      </w:r>
      <w:r w:rsidR="00E57EC9">
        <w:t xml:space="preserve">, </w:t>
      </w:r>
      <w:r w:rsidRPr="00034910">
        <w:t>au contraire</w:t>
      </w:r>
      <w:r w:rsidR="00E57EC9">
        <w:t xml:space="preserve">, </w:t>
      </w:r>
      <w:r w:rsidRPr="00034910">
        <w:t>il était seulement l</w:t>
      </w:r>
      <w:r w:rsidR="00E57EC9">
        <w:t>’</w:t>
      </w:r>
      <w:r w:rsidRPr="00034910">
        <w:t>agent d</w:t>
      </w:r>
      <w:r w:rsidR="00E57EC9">
        <w:t>’</w:t>
      </w:r>
      <w:r w:rsidRPr="00034910">
        <w:t>un autre</w:t>
      </w:r>
      <w:r w:rsidR="00E57EC9">
        <w:t xml:space="preserve">… </w:t>
      </w:r>
      <w:r w:rsidRPr="00034910">
        <w:t>et de quel autre</w:t>
      </w:r>
      <w:r w:rsidR="00E57EC9">
        <w:t> ? (</w:t>
      </w:r>
      <w:r w:rsidRPr="00034910">
        <w:t>le nom de Larmette se présentait aussitôt à la pe</w:t>
      </w:r>
      <w:r w:rsidRPr="00034910">
        <w:t>n</w:t>
      </w:r>
      <w:r w:rsidRPr="00034910">
        <w:t>sée</w:t>
      </w:r>
      <w:r w:rsidR="00E57EC9">
        <w:t xml:space="preserve"> !) </w:t>
      </w:r>
      <w:r w:rsidRPr="00034910">
        <w:t>le problème s</w:t>
      </w:r>
      <w:r w:rsidR="00E57EC9">
        <w:t>’</w:t>
      </w:r>
      <w:r w:rsidRPr="00034910">
        <w:t>obscurcissait encore</w:t>
      </w:r>
      <w:r w:rsidR="00E57EC9">
        <w:t>.</w:t>
      </w:r>
    </w:p>
    <w:p w14:paraId="449A4852" w14:textId="526204D0" w:rsidR="00E57EC9" w:rsidRDefault="00E57EC9" w:rsidP="00E57EC9">
      <w:r>
        <w:t>M</w:t>
      </w:r>
      <w:r w:rsidRPr="00E57EC9">
        <w:rPr>
          <w:vertAlign w:val="superscript"/>
        </w:rPr>
        <w:t>me</w:t>
      </w:r>
      <w:r>
        <w:t> </w:t>
      </w:r>
      <w:proofErr w:type="spellStart"/>
      <w:r w:rsidR="00776CEA" w:rsidRPr="00034910">
        <w:t>Patorne</w:t>
      </w:r>
      <w:proofErr w:type="spellEnd"/>
      <w:r>
        <w:t xml:space="preserve">, </w:t>
      </w:r>
      <w:r w:rsidR="00776CEA" w:rsidRPr="00034910">
        <w:t>comparse sans importance</w:t>
      </w:r>
      <w:r>
        <w:t xml:space="preserve">, </w:t>
      </w:r>
      <w:r w:rsidR="00776CEA" w:rsidRPr="00034910">
        <w:t>n</w:t>
      </w:r>
      <w:r>
        <w:t>’</w:t>
      </w:r>
      <w:r w:rsidR="00776CEA" w:rsidRPr="00034910">
        <w:t>aurait pas été visée spécialement</w:t>
      </w:r>
      <w:r>
        <w:t xml:space="preserve">. </w:t>
      </w:r>
      <w:r w:rsidR="00776CEA" w:rsidRPr="00034910">
        <w:t xml:space="preserve">On se serait attaqué à Dick </w:t>
      </w:r>
      <w:proofErr w:type="spellStart"/>
      <w:r w:rsidR="00776CEA" w:rsidRPr="00034910">
        <w:t>Fann</w:t>
      </w:r>
      <w:proofErr w:type="spellEnd"/>
      <w:r w:rsidR="00776CEA" w:rsidRPr="00034910">
        <w:t xml:space="preserve"> peut-être</w:t>
      </w:r>
      <w:r>
        <w:t xml:space="preserve">. </w:t>
      </w:r>
      <w:r w:rsidR="00776CEA" w:rsidRPr="00034910">
        <w:t>Or</w:t>
      </w:r>
      <w:r>
        <w:t xml:space="preserve">, </w:t>
      </w:r>
      <w:r w:rsidR="00776CEA" w:rsidRPr="00034910">
        <w:t>la limonade incriminée devait être absorbée par tous indi</w:t>
      </w:r>
      <w:r w:rsidR="00776CEA" w:rsidRPr="00034910">
        <w:t>s</w:t>
      </w:r>
      <w:r w:rsidR="00776CEA" w:rsidRPr="00034910">
        <w:t>tinctement</w:t>
      </w:r>
      <w:r>
        <w:t xml:space="preserve">, </w:t>
      </w:r>
      <w:r w:rsidR="00776CEA" w:rsidRPr="00034910">
        <w:t>ce qui renversait l</w:t>
      </w:r>
      <w:r>
        <w:t>’</w:t>
      </w:r>
      <w:r w:rsidR="00776CEA" w:rsidRPr="00034910">
        <w:t>hypothèse du crime</w:t>
      </w:r>
      <w:r>
        <w:t xml:space="preserve">. </w:t>
      </w:r>
      <w:r w:rsidR="00776CEA" w:rsidRPr="00034910">
        <w:t>Pour l</w:t>
      </w:r>
      <w:r>
        <w:t>’</w:t>
      </w:r>
      <w:r w:rsidR="00776CEA" w:rsidRPr="00034910">
        <w:t>intérêt bien entendu du joaillier</w:t>
      </w:r>
      <w:r>
        <w:t xml:space="preserve">, </w:t>
      </w:r>
      <w:r w:rsidR="00776CEA" w:rsidRPr="00034910">
        <w:t xml:space="preserve">il fallait que </w:t>
      </w:r>
      <w:proofErr w:type="spellStart"/>
      <w:r w:rsidR="00776CEA" w:rsidRPr="00034910">
        <w:t>Fleuriane</w:t>
      </w:r>
      <w:proofErr w:type="spellEnd"/>
      <w:r w:rsidR="00776CEA" w:rsidRPr="00034910">
        <w:t xml:space="preserve"> vécût</w:t>
      </w:r>
      <w:r>
        <w:t>.</w:t>
      </w:r>
    </w:p>
    <w:p w14:paraId="2B4D2AF4" w14:textId="77777777" w:rsidR="00E57EC9" w:rsidRDefault="00776CEA" w:rsidP="00E57EC9">
      <w:r w:rsidRPr="00034910">
        <w:t>Et quelque haine que les voyageurs éprouvassent à l</w:t>
      </w:r>
      <w:r w:rsidR="00E57EC9">
        <w:t>’</w:t>
      </w:r>
      <w:r w:rsidRPr="00034910">
        <w:t>endroit de leur cynique adversaire</w:t>
      </w:r>
      <w:r w:rsidR="00E57EC9">
        <w:t xml:space="preserve">, </w:t>
      </w:r>
      <w:r w:rsidRPr="00034910">
        <w:t>ils devaient le reconnaître trop intelligent pour ne pas avoir la perception précise de ce qui concourait ou non à la réussite de ses projets</w:t>
      </w:r>
      <w:r w:rsidR="00E57EC9">
        <w:t>.</w:t>
      </w:r>
    </w:p>
    <w:p w14:paraId="1E754739" w14:textId="77777777" w:rsidR="00E57EC9" w:rsidRDefault="00776CEA" w:rsidP="00E57EC9">
      <w:r w:rsidRPr="00034910">
        <w:t>Un bruit de voix arracha les clients de l</w:t>
      </w:r>
      <w:r w:rsidR="00E57EC9">
        <w:t>’</w:t>
      </w:r>
      <w:r w:rsidRPr="00034910">
        <w:t>Étoile du Gourmet à ces réflexions pénibles</w:t>
      </w:r>
      <w:r w:rsidR="00E57EC9">
        <w:t xml:space="preserve">. </w:t>
      </w:r>
      <w:r w:rsidRPr="00034910">
        <w:t>Deux personnes montaient l</w:t>
      </w:r>
      <w:r w:rsidR="00E57EC9">
        <w:t>’</w:t>
      </w:r>
      <w:r w:rsidRPr="00034910">
        <w:t>escalier</w:t>
      </w:r>
      <w:r w:rsidR="00E57EC9">
        <w:t>.</w:t>
      </w:r>
    </w:p>
    <w:p w14:paraId="119060F9" w14:textId="77777777" w:rsidR="00E57EC9" w:rsidRDefault="00776CEA" w:rsidP="00E57EC9">
      <w:r w:rsidRPr="00034910">
        <w:t>On reconnaissait l</w:t>
      </w:r>
      <w:r w:rsidR="00E57EC9">
        <w:t>’</w:t>
      </w:r>
      <w:r w:rsidRPr="00034910">
        <w:t>organe sonore de l</w:t>
      </w:r>
      <w:r w:rsidR="00E57EC9">
        <w:t>’</w:t>
      </w:r>
      <w:r w:rsidRPr="00034910">
        <w:t>hôtelier</w:t>
      </w:r>
      <w:r w:rsidR="00E57EC9">
        <w:t>.</w:t>
      </w:r>
    </w:p>
    <w:p w14:paraId="6C0302BB" w14:textId="77777777" w:rsidR="00E57EC9" w:rsidRDefault="00776CEA" w:rsidP="00E57EC9">
      <w:r w:rsidRPr="00034910">
        <w:lastRenderedPageBreak/>
        <w:t>Son compagnon devait être le médecin impatiemment a</w:t>
      </w:r>
      <w:r w:rsidRPr="00034910">
        <w:t>t</w:t>
      </w:r>
      <w:r w:rsidRPr="00034910">
        <w:t>tendu</w:t>
      </w:r>
      <w:r w:rsidR="00E57EC9">
        <w:t>.</w:t>
      </w:r>
    </w:p>
    <w:p w14:paraId="15324AC6" w14:textId="77777777" w:rsidR="00E57EC9" w:rsidRDefault="00776CEA" w:rsidP="00E57EC9">
      <w:r w:rsidRPr="00034910">
        <w:t>En effet</w:t>
      </w:r>
      <w:r w:rsidR="00E57EC9">
        <w:t xml:space="preserve">, </w:t>
      </w:r>
      <w:proofErr w:type="spellStart"/>
      <w:r w:rsidRPr="00034910">
        <w:t>Floosfleet</w:t>
      </w:r>
      <w:proofErr w:type="spellEnd"/>
      <w:r w:rsidRPr="00034910">
        <w:t xml:space="preserve"> s</w:t>
      </w:r>
      <w:r w:rsidR="00E57EC9">
        <w:t>’</w:t>
      </w:r>
      <w:r w:rsidRPr="00034910">
        <w:t>effaça sur le seuil pour laisser passer un homme de trente à trente-cinq ans</w:t>
      </w:r>
      <w:r w:rsidR="00E57EC9">
        <w:t xml:space="preserve">, </w:t>
      </w:r>
      <w:r w:rsidRPr="00034910">
        <w:t>grand</w:t>
      </w:r>
      <w:r w:rsidR="00E57EC9">
        <w:t xml:space="preserve">, </w:t>
      </w:r>
      <w:r w:rsidRPr="00034910">
        <w:t>distingué</w:t>
      </w:r>
      <w:r w:rsidR="00E57EC9">
        <w:t xml:space="preserve">, </w:t>
      </w:r>
      <w:r w:rsidRPr="00034910">
        <w:t>le v</w:t>
      </w:r>
      <w:r w:rsidRPr="00034910">
        <w:t>i</w:t>
      </w:r>
      <w:r w:rsidRPr="00034910">
        <w:t>sage rasé</w:t>
      </w:r>
      <w:r w:rsidR="00E57EC9">
        <w:t xml:space="preserve">, </w:t>
      </w:r>
      <w:r w:rsidRPr="00034910">
        <w:t>très doux sous une couronne de cheveux blonds</w:t>
      </w:r>
      <w:r w:rsidR="00E57EC9">
        <w:t>.</w:t>
      </w:r>
    </w:p>
    <w:p w14:paraId="41458719" w14:textId="77777777" w:rsidR="00E57EC9" w:rsidRDefault="00E57EC9" w:rsidP="00E57EC9">
      <w:r>
        <w:t>— </w:t>
      </w:r>
      <w:r w:rsidR="00776CEA" w:rsidRPr="00034910">
        <w:t xml:space="preserve">Le docteur </w:t>
      </w:r>
      <w:proofErr w:type="spellStart"/>
      <w:r w:rsidR="00776CEA" w:rsidRPr="00034910">
        <w:t>Dody</w:t>
      </w:r>
      <w:proofErr w:type="spellEnd"/>
      <w:r w:rsidR="00776CEA" w:rsidRPr="00034910">
        <w:t xml:space="preserve"> qui va raccommoder votre éclopée</w:t>
      </w:r>
      <w:r>
        <w:t xml:space="preserve">, </w:t>
      </w:r>
      <w:r w:rsidR="00776CEA" w:rsidRPr="00034910">
        <w:t>ge</w:t>
      </w:r>
      <w:r w:rsidR="00776CEA" w:rsidRPr="00034910">
        <w:t>n</w:t>
      </w:r>
      <w:r w:rsidR="00776CEA" w:rsidRPr="00034910">
        <w:t>tlemen et ladies</w:t>
      </w:r>
      <w:r>
        <w:t>.</w:t>
      </w:r>
    </w:p>
    <w:p w14:paraId="31C1E0A9" w14:textId="2A53D85D" w:rsidR="00E57EC9" w:rsidRDefault="00776CEA" w:rsidP="00E57EC9">
      <w:r w:rsidRPr="00034910">
        <w:t>Le praticien salua</w:t>
      </w:r>
      <w:r w:rsidR="00E57EC9">
        <w:t xml:space="preserve">, </w:t>
      </w:r>
      <w:r w:rsidRPr="00034910">
        <w:t>puis</w:t>
      </w:r>
      <w:r w:rsidR="00E57EC9">
        <w:t xml:space="preserve">, </w:t>
      </w:r>
      <w:r w:rsidRPr="00034910">
        <w:t>sans une parole</w:t>
      </w:r>
      <w:r w:rsidR="00E57EC9">
        <w:t xml:space="preserve">, </w:t>
      </w:r>
      <w:r w:rsidRPr="00034910">
        <w:t xml:space="preserve">il marcha vers le lit et commença à examiner </w:t>
      </w:r>
      <w:r w:rsidR="00E57EC9">
        <w:t>M</w:t>
      </w:r>
      <w:r w:rsidR="00E57EC9" w:rsidRPr="00E57EC9">
        <w:rPr>
          <w:vertAlign w:val="superscript"/>
        </w:rPr>
        <w:t>me</w:t>
      </w:r>
      <w:r w:rsidR="00E57EC9">
        <w:t> </w:t>
      </w:r>
      <w:proofErr w:type="spellStart"/>
      <w:r w:rsidRPr="00034910">
        <w:t>Patorne</w:t>
      </w:r>
      <w:proofErr w:type="spellEnd"/>
      <w:r w:rsidR="00E57EC9">
        <w:t>.</w:t>
      </w:r>
    </w:p>
    <w:p w14:paraId="750D360C" w14:textId="77777777" w:rsidR="00E57EC9" w:rsidRDefault="00776CEA" w:rsidP="00E57EC9">
      <w:r w:rsidRPr="00034910">
        <w:t>Personne ne songea à l</w:t>
      </w:r>
      <w:r w:rsidR="00E57EC9">
        <w:t>’</w:t>
      </w:r>
      <w:r w:rsidRPr="00034910">
        <w:t>arrêter</w:t>
      </w:r>
      <w:r w:rsidR="00E57EC9">
        <w:t xml:space="preserve">. </w:t>
      </w:r>
      <w:r w:rsidRPr="00034910">
        <w:t>Tous comprenaient que l</w:t>
      </w:r>
      <w:r w:rsidR="00E57EC9">
        <w:t>’</w:t>
      </w:r>
      <w:r w:rsidRPr="00034910">
        <w:t>hôtelier l</w:t>
      </w:r>
      <w:r w:rsidR="00E57EC9">
        <w:t>’</w:t>
      </w:r>
      <w:r w:rsidRPr="00034910">
        <w:t>avait mis au courant</w:t>
      </w:r>
      <w:r w:rsidR="00E57EC9">
        <w:t xml:space="preserve">, </w:t>
      </w:r>
      <w:r w:rsidRPr="00034910">
        <w:t>tout en le ramenant à l</w:t>
      </w:r>
      <w:r w:rsidR="00E57EC9">
        <w:t>’</w:t>
      </w:r>
      <w:r w:rsidRPr="00034910">
        <w:t>auberge</w:t>
      </w:r>
      <w:r w:rsidR="00E57EC9">
        <w:t>.</w:t>
      </w:r>
    </w:p>
    <w:p w14:paraId="0FD4D86E" w14:textId="77777777" w:rsidR="00E57EC9" w:rsidRDefault="00776CEA" w:rsidP="00E57EC9">
      <w:r w:rsidRPr="00034910">
        <w:t>Un lourd silence indiquait l</w:t>
      </w:r>
      <w:r w:rsidR="00E57EC9">
        <w:t>’</w:t>
      </w:r>
      <w:r w:rsidRPr="00034910">
        <w:t>attente anxieuse des assistants</w:t>
      </w:r>
      <w:r w:rsidR="00E57EC9">
        <w:t>.</w:t>
      </w:r>
    </w:p>
    <w:p w14:paraId="05440E79" w14:textId="7A31CA12" w:rsidR="00E57EC9" w:rsidRDefault="00776CEA" w:rsidP="00E57EC9">
      <w:r w:rsidRPr="00034910">
        <w:t>Cela dura quelques minutes</w:t>
      </w:r>
      <w:r w:rsidR="00E57EC9">
        <w:t xml:space="preserve">. </w:t>
      </w:r>
      <w:r w:rsidRPr="00034910">
        <w:t>Enfin</w:t>
      </w:r>
      <w:r w:rsidR="00E57EC9">
        <w:t>, M. </w:t>
      </w:r>
      <w:proofErr w:type="spellStart"/>
      <w:r w:rsidRPr="00034910">
        <w:t>Dody</w:t>
      </w:r>
      <w:proofErr w:type="spellEnd"/>
      <w:r w:rsidRPr="00034910">
        <w:t xml:space="preserve"> se tourna vers les amis de la malade</w:t>
      </w:r>
      <w:r w:rsidR="00E57EC9">
        <w:t>.</w:t>
      </w:r>
    </w:p>
    <w:p w14:paraId="5B91548C" w14:textId="77777777" w:rsidR="00E57EC9" w:rsidRDefault="00E57EC9" w:rsidP="00E57EC9">
      <w:r>
        <w:t>— </w:t>
      </w:r>
      <w:r w:rsidR="00776CEA" w:rsidRPr="00034910">
        <w:t>Cette dame subit l</w:t>
      </w:r>
      <w:r>
        <w:t>’</w:t>
      </w:r>
      <w:r w:rsidR="00776CEA" w:rsidRPr="00034910">
        <w:t>effet d</w:t>
      </w:r>
      <w:r>
        <w:t>’</w:t>
      </w:r>
      <w:r w:rsidR="00776CEA" w:rsidRPr="00034910">
        <w:t>une syncope purement ne</w:t>
      </w:r>
      <w:r w:rsidR="00776CEA" w:rsidRPr="00034910">
        <w:t>r</w:t>
      </w:r>
      <w:r w:rsidR="00776CEA" w:rsidRPr="00034910">
        <w:t>veuse</w:t>
      </w:r>
      <w:r>
        <w:t xml:space="preserve">, </w:t>
      </w:r>
      <w:r w:rsidR="00776CEA" w:rsidRPr="00034910">
        <w:t>causée par une douleur violente probablement</w:t>
      </w:r>
      <w:r>
        <w:t xml:space="preserve"> ; </w:t>
      </w:r>
      <w:r w:rsidR="00776CEA" w:rsidRPr="00034910">
        <w:t>mais je ne discerne aucun symptôme de paralysie</w:t>
      </w:r>
      <w:r>
        <w:t xml:space="preserve">. </w:t>
      </w:r>
      <w:r w:rsidR="00776CEA" w:rsidRPr="00034910">
        <w:t>Or</w:t>
      </w:r>
      <w:r>
        <w:t xml:space="preserve">, </w:t>
      </w:r>
      <w:r w:rsidR="00776CEA" w:rsidRPr="00034910">
        <w:t>la syncope par empoisonnement a toujours le caractère que j</w:t>
      </w:r>
      <w:r>
        <w:t>’</w:t>
      </w:r>
      <w:r w:rsidR="00776CEA" w:rsidRPr="00034910">
        <w:t>indique</w:t>
      </w:r>
      <w:r>
        <w:t xml:space="preserve">. </w:t>
      </w:r>
      <w:r w:rsidR="00776CEA" w:rsidRPr="00034910">
        <w:t>À pr</w:t>
      </w:r>
      <w:r w:rsidR="00776CEA" w:rsidRPr="00034910">
        <w:t>e</w:t>
      </w:r>
      <w:r w:rsidR="00776CEA" w:rsidRPr="00034910">
        <w:t>mière vue</w:t>
      </w:r>
      <w:r>
        <w:t xml:space="preserve">, </w:t>
      </w:r>
      <w:r w:rsidR="00776CEA" w:rsidRPr="00034910">
        <w:t>je me prononce contre le poison</w:t>
      </w:r>
      <w:r>
        <w:t>.</w:t>
      </w:r>
    </w:p>
    <w:p w14:paraId="59A0CA55" w14:textId="77777777" w:rsidR="00E57EC9" w:rsidRDefault="00776CEA" w:rsidP="00E57EC9">
      <w:r w:rsidRPr="00034910">
        <w:t>Et comme ses auditeurs respiraient avec force</w:t>
      </w:r>
      <w:r w:rsidR="00E57EC9">
        <w:t xml:space="preserve">, </w:t>
      </w:r>
      <w:r w:rsidRPr="00034910">
        <w:t>se sentant délivrés d</w:t>
      </w:r>
      <w:r w:rsidR="00E57EC9">
        <w:t>’</w:t>
      </w:r>
      <w:r w:rsidRPr="00034910">
        <w:t>un cauchemar</w:t>
      </w:r>
      <w:r w:rsidR="00E57EC9">
        <w:t xml:space="preserve">, </w:t>
      </w:r>
      <w:r w:rsidRPr="00034910">
        <w:t>il ajouta</w:t>
      </w:r>
      <w:r w:rsidR="00E57EC9">
        <w:t> :</w:t>
      </w:r>
    </w:p>
    <w:p w14:paraId="0E514BE4" w14:textId="77777777" w:rsidR="00E57EC9" w:rsidRDefault="00E57EC9" w:rsidP="00E57EC9">
      <w:r>
        <w:t>— </w:t>
      </w:r>
      <w:r w:rsidR="00776CEA" w:rsidRPr="00034910">
        <w:t>Néanmoins</w:t>
      </w:r>
      <w:r>
        <w:t xml:space="preserve">, </w:t>
      </w:r>
      <w:r w:rsidR="00776CEA" w:rsidRPr="00034910">
        <w:t>son état est très grave</w:t>
      </w:r>
      <w:r>
        <w:t>.</w:t>
      </w:r>
    </w:p>
    <w:p w14:paraId="2AB5A370" w14:textId="77777777" w:rsidR="00E57EC9" w:rsidRDefault="00E57EC9" w:rsidP="00E57EC9">
      <w:r>
        <w:t>— </w:t>
      </w:r>
      <w:r w:rsidR="00776CEA" w:rsidRPr="00034910">
        <w:t>Mais encore que diagnostiquez-vous</w:t>
      </w:r>
      <w:r>
        <w:t xml:space="preserve">, </w:t>
      </w:r>
      <w:r w:rsidR="00776CEA" w:rsidRPr="00034910">
        <w:t>docteur</w:t>
      </w:r>
      <w:r>
        <w:t> ?</w:t>
      </w:r>
    </w:p>
    <w:p w14:paraId="14D19C2C" w14:textId="77777777" w:rsidR="00E57EC9" w:rsidRDefault="00776CEA" w:rsidP="00E57EC9">
      <w:r w:rsidRPr="00034910">
        <w:t>C</w:t>
      </w:r>
      <w:r w:rsidR="00E57EC9">
        <w:t>’</w:t>
      </w:r>
      <w:r w:rsidRPr="00034910">
        <w:t xml:space="preserve">était </w:t>
      </w:r>
      <w:proofErr w:type="spellStart"/>
      <w:r w:rsidRPr="00034910">
        <w:t>Fleuriane</w:t>
      </w:r>
      <w:proofErr w:type="spellEnd"/>
      <w:r w:rsidRPr="00034910">
        <w:t xml:space="preserve"> qui</w:t>
      </w:r>
      <w:r w:rsidR="00E57EC9">
        <w:t xml:space="preserve">, </w:t>
      </w:r>
      <w:r w:rsidRPr="00034910">
        <w:t>très émue</w:t>
      </w:r>
      <w:r w:rsidR="00E57EC9">
        <w:t xml:space="preserve">, </w:t>
      </w:r>
      <w:r w:rsidRPr="00034910">
        <w:t>n</w:t>
      </w:r>
      <w:r w:rsidR="00E57EC9">
        <w:t>’</w:t>
      </w:r>
      <w:r w:rsidRPr="00034910">
        <w:t>avait pu retenir cette question</w:t>
      </w:r>
      <w:r w:rsidR="00E57EC9">
        <w:t>.</w:t>
      </w:r>
    </w:p>
    <w:p w14:paraId="4E215796" w14:textId="2C157F1F" w:rsidR="00E57EC9" w:rsidRDefault="00776CEA" w:rsidP="00E57EC9">
      <w:r w:rsidRPr="00034910">
        <w:lastRenderedPageBreak/>
        <w:t>Certes</w:t>
      </w:r>
      <w:r w:rsidR="00E57EC9">
        <w:t xml:space="preserve">, </w:t>
      </w:r>
      <w:r w:rsidRPr="00034910">
        <w:t>elle avait eu à se plaindre de la sottise de sa dame de compagnie</w:t>
      </w:r>
      <w:r w:rsidR="00E57EC9">
        <w:t xml:space="preserve">, </w:t>
      </w:r>
      <w:r w:rsidRPr="00034910">
        <w:t>mais les fautes de celle-ci étaient oubliées par la jeune fille</w:t>
      </w:r>
      <w:r w:rsidR="00E57EC9">
        <w:t xml:space="preserve">, </w:t>
      </w:r>
      <w:r w:rsidRPr="00034910">
        <w:t>du moment qu</w:t>
      </w:r>
      <w:r w:rsidR="00E57EC9">
        <w:t>’</w:t>
      </w:r>
      <w:r w:rsidRPr="00034910">
        <w:t>elle la croyait en danger</w:t>
      </w:r>
      <w:r w:rsidR="00E57EC9">
        <w:t>. M. </w:t>
      </w:r>
      <w:proofErr w:type="spellStart"/>
      <w:r w:rsidRPr="00034910">
        <w:t>Dody</w:t>
      </w:r>
      <w:proofErr w:type="spellEnd"/>
      <w:r w:rsidRPr="00034910">
        <w:t xml:space="preserve"> murmura</w:t>
      </w:r>
      <w:r w:rsidR="00E57EC9">
        <w:t> :</w:t>
      </w:r>
    </w:p>
    <w:p w14:paraId="14875947" w14:textId="77777777" w:rsidR="00E57EC9" w:rsidRDefault="00E57EC9" w:rsidP="00E57EC9">
      <w:r>
        <w:t>— </w:t>
      </w:r>
      <w:r w:rsidR="00776CEA" w:rsidRPr="00034910">
        <w:t>C</w:t>
      </w:r>
      <w:r>
        <w:t>’</w:t>
      </w:r>
      <w:r w:rsidR="00776CEA" w:rsidRPr="00034910">
        <w:t>est tout à fait extraordinaire</w:t>
      </w:r>
      <w:r>
        <w:t xml:space="preserve">, </w:t>
      </w:r>
      <w:r w:rsidR="00776CEA" w:rsidRPr="00034910">
        <w:t>je n</w:t>
      </w:r>
      <w:r>
        <w:t>’</w:t>
      </w:r>
      <w:r w:rsidR="00776CEA" w:rsidRPr="00034910">
        <w:t>ai jamais vu cela</w:t>
      </w:r>
      <w:r>
        <w:t xml:space="preserve">. </w:t>
      </w:r>
      <w:r w:rsidR="00776CEA" w:rsidRPr="00034910">
        <w:t>Je n</w:t>
      </w:r>
      <w:r>
        <w:t>’</w:t>
      </w:r>
      <w:r w:rsidR="00776CEA" w:rsidRPr="00034910">
        <w:t>ose vraiment affirmer</w:t>
      </w:r>
      <w:r>
        <w:t>…</w:t>
      </w:r>
    </w:p>
    <w:p w14:paraId="5C221CFA" w14:textId="77777777" w:rsidR="00E57EC9" w:rsidRDefault="00E57EC9" w:rsidP="00E57EC9">
      <w:r>
        <w:t>— </w:t>
      </w:r>
      <w:r w:rsidR="00776CEA" w:rsidRPr="00034910">
        <w:t>Mais</w:t>
      </w:r>
      <w:r>
        <w:t xml:space="preserve">, </w:t>
      </w:r>
      <w:r w:rsidR="00776CEA" w:rsidRPr="00034910">
        <w:t>encore</w:t>
      </w:r>
      <w:r>
        <w:t xml:space="preserve">, </w:t>
      </w:r>
      <w:r w:rsidR="00776CEA" w:rsidRPr="00034910">
        <w:t>je vous en prie</w:t>
      </w:r>
      <w:r>
        <w:t>.</w:t>
      </w:r>
    </w:p>
    <w:p w14:paraId="60E04D1D" w14:textId="77777777" w:rsidR="00E57EC9" w:rsidRDefault="00E57EC9" w:rsidP="00E57EC9">
      <w:r>
        <w:t>— </w:t>
      </w:r>
      <w:r w:rsidR="00776CEA" w:rsidRPr="00034910">
        <w:t>Eh bien</w:t>
      </w:r>
      <w:r>
        <w:t xml:space="preserve">, </w:t>
      </w:r>
      <w:r w:rsidR="00776CEA" w:rsidRPr="00034910">
        <w:t>Mademoiselle</w:t>
      </w:r>
      <w:r>
        <w:t xml:space="preserve">, </w:t>
      </w:r>
      <w:r w:rsidR="00776CEA" w:rsidRPr="00034910">
        <w:t>il me semble</w:t>
      </w:r>
      <w:r>
        <w:t xml:space="preserve">… ; </w:t>
      </w:r>
      <w:r w:rsidR="00776CEA" w:rsidRPr="00034910">
        <w:t>remarquez que je n</w:t>
      </w:r>
      <w:r>
        <w:t>’</w:t>
      </w:r>
      <w:r w:rsidR="00776CEA" w:rsidRPr="00034910">
        <w:t>ai pas la certitude</w:t>
      </w:r>
      <w:r>
        <w:t xml:space="preserve">, </w:t>
      </w:r>
      <w:r w:rsidR="00776CEA" w:rsidRPr="00034910">
        <w:t>mais je crois</w:t>
      </w:r>
      <w:r>
        <w:t xml:space="preserve">… ; </w:t>
      </w:r>
      <w:r w:rsidR="00776CEA" w:rsidRPr="00034910">
        <w:t>oui</w:t>
      </w:r>
      <w:r>
        <w:t xml:space="preserve">, </w:t>
      </w:r>
      <w:r w:rsidR="00776CEA" w:rsidRPr="00034910">
        <w:t>vraiment</w:t>
      </w:r>
      <w:r>
        <w:t xml:space="preserve">, </w:t>
      </w:r>
      <w:r w:rsidR="00776CEA" w:rsidRPr="00034910">
        <w:t>je crois qu</w:t>
      </w:r>
      <w:r>
        <w:t>’</w:t>
      </w:r>
      <w:r w:rsidR="00776CEA" w:rsidRPr="00034910">
        <w:t>une cause qui m</w:t>
      </w:r>
      <w:r>
        <w:t>’</w:t>
      </w:r>
      <w:r w:rsidR="00776CEA" w:rsidRPr="00034910">
        <w:t>échappe détermine à cette heure une perf</w:t>
      </w:r>
      <w:r w:rsidR="00776CEA" w:rsidRPr="00034910">
        <w:t>o</w:t>
      </w:r>
      <w:r w:rsidR="00776CEA" w:rsidRPr="00034910">
        <w:t>ration multiple de l</w:t>
      </w:r>
      <w:r>
        <w:t>’</w:t>
      </w:r>
      <w:r w:rsidR="00776CEA" w:rsidRPr="00034910">
        <w:t>estomac</w:t>
      </w:r>
      <w:r>
        <w:t>.</w:t>
      </w:r>
    </w:p>
    <w:p w14:paraId="1A73CB46" w14:textId="77777777" w:rsidR="00E57EC9" w:rsidRDefault="00E57EC9" w:rsidP="00E57EC9">
      <w:r>
        <w:t>— </w:t>
      </w:r>
      <w:r w:rsidR="00776CEA" w:rsidRPr="00034910">
        <w:t>Une perforation multiple</w:t>
      </w:r>
      <w:r>
        <w:t xml:space="preserve"> ! </w:t>
      </w:r>
      <w:r w:rsidR="00776CEA" w:rsidRPr="00034910">
        <w:t>s</w:t>
      </w:r>
      <w:r>
        <w:t>’</w:t>
      </w:r>
      <w:r w:rsidR="00776CEA" w:rsidRPr="00034910">
        <w:t xml:space="preserve">exclama Dick </w:t>
      </w:r>
      <w:proofErr w:type="spellStart"/>
      <w:r w:rsidR="00776CEA" w:rsidRPr="00034910">
        <w:t>Fann</w:t>
      </w:r>
      <w:proofErr w:type="spellEnd"/>
      <w:r>
        <w:t xml:space="preserve">. </w:t>
      </w:r>
      <w:r w:rsidR="00776CEA" w:rsidRPr="00034910">
        <w:t>Je n</w:t>
      </w:r>
      <w:r>
        <w:t>’</w:t>
      </w:r>
      <w:r w:rsidR="00776CEA" w:rsidRPr="00034910">
        <w:t>ai jamais entendu parler d</w:t>
      </w:r>
      <w:r>
        <w:t>’</w:t>
      </w:r>
      <w:r w:rsidR="00776CEA" w:rsidRPr="00034910">
        <w:t>une affection semblable</w:t>
      </w:r>
      <w:r>
        <w:t>.</w:t>
      </w:r>
    </w:p>
    <w:p w14:paraId="1B2C2174" w14:textId="77777777" w:rsidR="00E57EC9" w:rsidRDefault="00E57EC9" w:rsidP="00E57EC9">
      <w:r>
        <w:t>— </w:t>
      </w:r>
      <w:r w:rsidR="00776CEA" w:rsidRPr="00034910">
        <w:t>Moi non plus</w:t>
      </w:r>
      <w:r>
        <w:t xml:space="preserve">, </w:t>
      </w:r>
      <w:r w:rsidR="00776CEA" w:rsidRPr="00034910">
        <w:t>Monsieur</w:t>
      </w:r>
      <w:r>
        <w:t xml:space="preserve">. </w:t>
      </w:r>
      <w:r w:rsidR="00776CEA" w:rsidRPr="00034910">
        <w:t>De là mon indécision</w:t>
      </w:r>
      <w:r>
        <w:t xml:space="preserve">. </w:t>
      </w:r>
      <w:r w:rsidR="00776CEA" w:rsidRPr="00034910">
        <w:t>Cepe</w:t>
      </w:r>
      <w:r w:rsidR="00776CEA" w:rsidRPr="00034910">
        <w:t>n</w:t>
      </w:r>
      <w:r w:rsidR="00776CEA" w:rsidRPr="00034910">
        <w:t>dant</w:t>
      </w:r>
      <w:r>
        <w:t xml:space="preserve">, </w:t>
      </w:r>
      <w:r w:rsidR="00776CEA" w:rsidRPr="00034910">
        <w:t>à l</w:t>
      </w:r>
      <w:r>
        <w:t>’</w:t>
      </w:r>
      <w:r w:rsidR="00776CEA" w:rsidRPr="00034910">
        <w:t>auscultation</w:t>
      </w:r>
      <w:r>
        <w:t xml:space="preserve">, </w:t>
      </w:r>
      <w:r w:rsidR="00776CEA" w:rsidRPr="00034910">
        <w:t>j</w:t>
      </w:r>
      <w:r>
        <w:t>’</w:t>
      </w:r>
      <w:r w:rsidR="00776CEA" w:rsidRPr="00034910">
        <w:t>ai la perception très nette que l</w:t>
      </w:r>
      <w:r>
        <w:t>’</w:t>
      </w:r>
      <w:r w:rsidR="00776CEA" w:rsidRPr="00034910">
        <w:t>estomac de cette malheureuse personne se désagrège</w:t>
      </w:r>
      <w:r>
        <w:t xml:space="preserve">, </w:t>
      </w:r>
      <w:r w:rsidR="00776CEA" w:rsidRPr="00034910">
        <w:t>tend à devenir une écumoire</w:t>
      </w:r>
      <w:r>
        <w:t xml:space="preserve">, </w:t>
      </w:r>
      <w:r w:rsidR="00776CEA" w:rsidRPr="00034910">
        <w:t>pour me faire comprendre par une comparaison un peu triviale</w:t>
      </w:r>
      <w:r>
        <w:t>.</w:t>
      </w:r>
    </w:p>
    <w:p w14:paraId="798E56E3" w14:textId="77777777" w:rsidR="00E57EC9" w:rsidRDefault="00776CEA" w:rsidP="00E57EC9">
      <w:r w:rsidRPr="00034910">
        <w:t>Tous se regardaient</w:t>
      </w:r>
      <w:r w:rsidR="00E57EC9">
        <w:t xml:space="preserve">, </w:t>
      </w:r>
      <w:r w:rsidRPr="00034910">
        <w:t>stupéfaits</w:t>
      </w:r>
      <w:r w:rsidR="00E57EC9">
        <w:t>.</w:t>
      </w:r>
    </w:p>
    <w:p w14:paraId="27D89770" w14:textId="77777777" w:rsidR="00E57EC9" w:rsidRDefault="00E57EC9" w:rsidP="00E57EC9">
      <w:r>
        <w:t>— </w:t>
      </w:r>
      <w:r w:rsidR="00776CEA" w:rsidRPr="00034910">
        <w:t>Et</w:t>
      </w:r>
      <w:r>
        <w:t xml:space="preserve">, </w:t>
      </w:r>
      <w:r w:rsidR="00776CEA" w:rsidRPr="00034910">
        <w:t>phénomène très curieux</w:t>
      </w:r>
      <w:r>
        <w:t xml:space="preserve">, </w:t>
      </w:r>
      <w:r w:rsidR="00776CEA" w:rsidRPr="00034910">
        <w:t>conclut le médecin</w:t>
      </w:r>
      <w:r>
        <w:t xml:space="preserve">, </w:t>
      </w:r>
      <w:r w:rsidR="00776CEA" w:rsidRPr="00034910">
        <w:t>les points où l</w:t>
      </w:r>
      <w:r>
        <w:t>’</w:t>
      </w:r>
      <w:r w:rsidR="00776CEA" w:rsidRPr="00034910">
        <w:t>estomac se</w:t>
      </w:r>
      <w:r>
        <w:t xml:space="preserve">… </w:t>
      </w:r>
      <w:r w:rsidR="00776CEA" w:rsidRPr="00034910">
        <w:t>ronge</w:t>
      </w:r>
      <w:r>
        <w:t xml:space="preserve">, </w:t>
      </w:r>
      <w:r w:rsidR="00776CEA" w:rsidRPr="00034910">
        <w:t>c</w:t>
      </w:r>
      <w:r>
        <w:t>’</w:t>
      </w:r>
      <w:r w:rsidR="00776CEA" w:rsidRPr="00034910">
        <w:t>est le mot juste</w:t>
      </w:r>
      <w:r>
        <w:t xml:space="preserve">, </w:t>
      </w:r>
      <w:r w:rsidR="00776CEA" w:rsidRPr="00034910">
        <w:t>semblent coï</w:t>
      </w:r>
      <w:r w:rsidR="00776CEA" w:rsidRPr="00034910">
        <w:t>n</w:t>
      </w:r>
      <w:r w:rsidR="00776CEA" w:rsidRPr="00034910">
        <w:t>cider avec des rougeurs disséminées sur la peau</w:t>
      </w:r>
      <w:r>
        <w:t xml:space="preserve">, </w:t>
      </w:r>
      <w:r w:rsidR="00776CEA" w:rsidRPr="00034910">
        <w:t>à hauteur pr</w:t>
      </w:r>
      <w:r w:rsidR="00776CEA" w:rsidRPr="00034910">
        <w:t>é</w:t>
      </w:r>
      <w:r w:rsidR="00776CEA" w:rsidRPr="00034910">
        <w:t>cisément de la poche stomacale</w:t>
      </w:r>
      <w:r>
        <w:t>.</w:t>
      </w:r>
    </w:p>
    <w:p w14:paraId="2FDD0ADE" w14:textId="77777777" w:rsidR="00E57EC9" w:rsidRDefault="00E57EC9" w:rsidP="00E57EC9">
      <w:r>
        <w:t>— </w:t>
      </w:r>
      <w:r w:rsidR="00776CEA" w:rsidRPr="00034910">
        <w:t>Mais la cause</w:t>
      </w:r>
      <w:r>
        <w:t xml:space="preserve">, </w:t>
      </w:r>
      <w:r w:rsidR="00776CEA" w:rsidRPr="00034910">
        <w:t>la cause</w:t>
      </w:r>
      <w:r>
        <w:t> ?</w:t>
      </w:r>
    </w:p>
    <w:p w14:paraId="0F0F63E7" w14:textId="77777777" w:rsidR="00E57EC9" w:rsidRDefault="00E57EC9" w:rsidP="00E57EC9">
      <w:r>
        <w:t>— </w:t>
      </w:r>
      <w:r w:rsidR="00776CEA" w:rsidRPr="00034910">
        <w:t>Je l</w:t>
      </w:r>
      <w:r>
        <w:t>’</w:t>
      </w:r>
      <w:r w:rsidR="00776CEA" w:rsidRPr="00034910">
        <w:t>ignore</w:t>
      </w:r>
      <w:r>
        <w:t>.</w:t>
      </w:r>
    </w:p>
    <w:p w14:paraId="0F91E471" w14:textId="77777777" w:rsidR="00E57EC9" w:rsidRDefault="00E57EC9" w:rsidP="00E57EC9">
      <w:r>
        <w:t>— </w:t>
      </w:r>
      <w:r w:rsidR="00776CEA" w:rsidRPr="00034910">
        <w:t>N</w:t>
      </w:r>
      <w:r>
        <w:t>’</w:t>
      </w:r>
      <w:r w:rsidR="00776CEA" w:rsidRPr="00034910">
        <w:t>aurait-elle pas ingéré une substance toxique</w:t>
      </w:r>
      <w:r>
        <w:t> ?</w:t>
      </w:r>
    </w:p>
    <w:p w14:paraId="667A8315" w14:textId="77777777" w:rsidR="00E57EC9" w:rsidRDefault="00E57EC9" w:rsidP="00E57EC9">
      <w:r>
        <w:lastRenderedPageBreak/>
        <w:t>— </w:t>
      </w:r>
      <w:r w:rsidR="00776CEA" w:rsidRPr="00034910">
        <w:t>Je ne crois pas</w:t>
      </w:r>
      <w:r>
        <w:t xml:space="preserve">. </w:t>
      </w:r>
      <w:r w:rsidR="00776CEA" w:rsidRPr="00034910">
        <w:t>Du moins</w:t>
      </w:r>
      <w:r>
        <w:t xml:space="preserve">, </w:t>
      </w:r>
      <w:r w:rsidR="00776CEA" w:rsidRPr="00034910">
        <w:t>je ne connais pas de substance toxique déterminant des symptômes semblables</w:t>
      </w:r>
      <w:r>
        <w:t>.</w:t>
      </w:r>
    </w:p>
    <w:p w14:paraId="79706011" w14:textId="77777777" w:rsidR="00E57EC9" w:rsidRDefault="00E57EC9" w:rsidP="00E57EC9">
      <w:r>
        <w:t>— </w:t>
      </w:r>
      <w:r w:rsidR="00776CEA" w:rsidRPr="00034910">
        <w:t>Alors</w:t>
      </w:r>
      <w:r>
        <w:t> ?</w:t>
      </w:r>
    </w:p>
    <w:p w14:paraId="2F458FBF" w14:textId="77777777" w:rsidR="00E57EC9" w:rsidRDefault="00E57EC9" w:rsidP="00E57EC9">
      <w:r>
        <w:t>— </w:t>
      </w:r>
      <w:r w:rsidR="00776CEA" w:rsidRPr="00034910">
        <w:t>Alors</w:t>
      </w:r>
      <w:r>
        <w:t>…</w:t>
      </w:r>
    </w:p>
    <w:p w14:paraId="457016BE" w14:textId="43CA498F" w:rsidR="00E57EC9" w:rsidRDefault="00E57EC9" w:rsidP="00E57EC9">
      <w:r>
        <w:t>M. </w:t>
      </w:r>
      <w:proofErr w:type="spellStart"/>
      <w:r w:rsidR="00776CEA" w:rsidRPr="00034910">
        <w:t>Dody</w:t>
      </w:r>
      <w:proofErr w:type="spellEnd"/>
      <w:r w:rsidR="00776CEA" w:rsidRPr="00034910">
        <w:t xml:space="preserve"> parut hésiter un instant</w:t>
      </w:r>
      <w:r>
        <w:t xml:space="preserve">, </w:t>
      </w:r>
      <w:r w:rsidR="00776CEA" w:rsidRPr="00034910">
        <w:t>puis avec une tristesse dans la voix</w:t>
      </w:r>
      <w:r>
        <w:t> :</w:t>
      </w:r>
    </w:p>
    <w:p w14:paraId="47BF00EF" w14:textId="77777777" w:rsidR="00E57EC9" w:rsidRDefault="00E57EC9" w:rsidP="00E57EC9">
      <w:r>
        <w:t>— </w:t>
      </w:r>
      <w:r w:rsidR="00776CEA" w:rsidRPr="00034910">
        <w:t>Je ne puis que faire des piqûres de morphine</w:t>
      </w:r>
      <w:r>
        <w:t xml:space="preserve"> ; </w:t>
      </w:r>
      <w:r w:rsidR="00776CEA" w:rsidRPr="00034910">
        <w:t>au moins la malheureuse n</w:t>
      </w:r>
      <w:r>
        <w:t>’</w:t>
      </w:r>
      <w:r w:rsidR="00776CEA" w:rsidRPr="00034910">
        <w:t>aura plus conscience de souffrir</w:t>
      </w:r>
      <w:r>
        <w:t>.</w:t>
      </w:r>
    </w:p>
    <w:p w14:paraId="0F3A7416" w14:textId="77777777" w:rsidR="00E57EC9" w:rsidRDefault="00E57EC9" w:rsidP="00E57EC9">
      <w:r>
        <w:t>— </w:t>
      </w:r>
      <w:r w:rsidR="00776CEA" w:rsidRPr="00034910">
        <w:t>Mais</w:t>
      </w:r>
      <w:r>
        <w:t xml:space="preserve">, </w:t>
      </w:r>
      <w:r w:rsidR="00776CEA" w:rsidRPr="00034910">
        <w:t>c</w:t>
      </w:r>
      <w:r>
        <w:t>’</w:t>
      </w:r>
      <w:r w:rsidR="00776CEA" w:rsidRPr="00034910">
        <w:t>est un arrêt de mort que vous rendez là</w:t>
      </w:r>
      <w:r>
        <w:t xml:space="preserve"> ! </w:t>
      </w:r>
      <w:r w:rsidR="00776CEA" w:rsidRPr="00034910">
        <w:t xml:space="preserve">exprima douloureusement </w:t>
      </w:r>
      <w:proofErr w:type="spellStart"/>
      <w:r w:rsidR="00776CEA" w:rsidRPr="00034910">
        <w:t>Fleuriane</w:t>
      </w:r>
      <w:proofErr w:type="spellEnd"/>
      <w:r>
        <w:t>.</w:t>
      </w:r>
    </w:p>
    <w:p w14:paraId="77EFC8A9" w14:textId="77777777" w:rsidR="00E57EC9" w:rsidRDefault="00776CEA" w:rsidP="00E57EC9">
      <w:r w:rsidRPr="00034910">
        <w:t>Le docteur inclina la tête</w:t>
      </w:r>
      <w:r w:rsidR="00E57EC9">
        <w:t>.</w:t>
      </w:r>
    </w:p>
    <w:p w14:paraId="103D0621" w14:textId="77777777" w:rsidR="00E57EC9" w:rsidRDefault="00E57EC9" w:rsidP="00E57EC9">
      <w:r>
        <w:t>— </w:t>
      </w:r>
      <w:r w:rsidR="00776CEA" w:rsidRPr="00034910">
        <w:t>Je profiterais volontiers de l</w:t>
      </w:r>
      <w:r>
        <w:t>’</w:t>
      </w:r>
      <w:r w:rsidR="00776CEA" w:rsidRPr="00034910">
        <w:t>état d</w:t>
      </w:r>
      <w:r>
        <w:t>’</w:t>
      </w:r>
      <w:r w:rsidR="00776CEA" w:rsidRPr="00034910">
        <w:t>insensibilité actuel de la malade pour faire une première piqûre</w:t>
      </w:r>
      <w:r>
        <w:t xml:space="preserve">. </w:t>
      </w:r>
      <w:r w:rsidR="00776CEA" w:rsidRPr="00034910">
        <w:t>En revenant à elle</w:t>
      </w:r>
      <w:r>
        <w:t xml:space="preserve">, </w:t>
      </w:r>
      <w:r w:rsidR="00776CEA" w:rsidRPr="00034910">
        <w:t>elle se sentira soulagée et l</w:t>
      </w:r>
      <w:r>
        <w:t>’</w:t>
      </w:r>
      <w:r w:rsidR="00776CEA" w:rsidRPr="00034910">
        <w:t>on pourra ainsi l</w:t>
      </w:r>
      <w:r>
        <w:t>’</w:t>
      </w:r>
      <w:r w:rsidR="00776CEA" w:rsidRPr="00034910">
        <w:t>amener jusqu</w:t>
      </w:r>
      <w:r>
        <w:t>’</w:t>
      </w:r>
      <w:r w:rsidR="00776CEA" w:rsidRPr="00034910">
        <w:t>au bout en la trompant</w:t>
      </w:r>
      <w:r>
        <w:t xml:space="preserve">. </w:t>
      </w:r>
      <w:r w:rsidR="00776CEA" w:rsidRPr="00034910">
        <w:t>C</w:t>
      </w:r>
      <w:r>
        <w:t>’</w:t>
      </w:r>
      <w:r w:rsidR="00776CEA" w:rsidRPr="00034910">
        <w:t>est encore de la bonne médecine que celle qui adoucit le départ</w:t>
      </w:r>
      <w:r>
        <w:t xml:space="preserve">, </w:t>
      </w:r>
      <w:r w:rsidR="00776CEA" w:rsidRPr="00034910">
        <w:t>qui jette un voile sur l</w:t>
      </w:r>
      <w:r>
        <w:t>’</w:t>
      </w:r>
      <w:r w:rsidR="00776CEA" w:rsidRPr="00034910">
        <w:t>intelligence</w:t>
      </w:r>
      <w:r>
        <w:t xml:space="preserve">, </w:t>
      </w:r>
      <w:r w:rsidR="00776CEA" w:rsidRPr="00034910">
        <w:t>qui lui épargne le vertige de l</w:t>
      </w:r>
      <w:r>
        <w:t>’</w:t>
      </w:r>
      <w:r w:rsidR="00776CEA" w:rsidRPr="00034910">
        <w:t>abîme</w:t>
      </w:r>
      <w:r>
        <w:t xml:space="preserve">, </w:t>
      </w:r>
      <w:r w:rsidR="00776CEA" w:rsidRPr="00034910">
        <w:t>de l</w:t>
      </w:r>
      <w:r>
        <w:t>’</w:t>
      </w:r>
      <w:r w:rsidR="00776CEA" w:rsidRPr="00034910">
        <w:t>au-delà où le pauvre être va rouler</w:t>
      </w:r>
      <w:r>
        <w:t>.</w:t>
      </w:r>
    </w:p>
    <w:p w14:paraId="55FE722B" w14:textId="178D7FCA" w:rsidR="00E57EC9" w:rsidRDefault="00776CEA" w:rsidP="00E57EC9">
      <w:r w:rsidRPr="00034910">
        <w:t>Son accent vibrait attendri</w:t>
      </w:r>
      <w:r w:rsidR="00E57EC9">
        <w:t xml:space="preserve">. </w:t>
      </w:r>
      <w:r w:rsidRPr="00034910">
        <w:t>Ah</w:t>
      </w:r>
      <w:r w:rsidR="00E57EC9">
        <w:t xml:space="preserve"> ! </w:t>
      </w:r>
      <w:r w:rsidRPr="00034910">
        <w:t>l</w:t>
      </w:r>
      <w:r w:rsidR="00E57EC9">
        <w:t>’</w:t>
      </w:r>
      <w:r w:rsidRPr="00034910">
        <w:t>hôtelier</w:t>
      </w:r>
      <w:r w:rsidR="00E57EC9">
        <w:t xml:space="preserve">, </w:t>
      </w:r>
      <w:r w:rsidRPr="00034910">
        <w:t>dans sa lourde façon de dire les choses</w:t>
      </w:r>
      <w:r w:rsidR="00E57EC9">
        <w:t xml:space="preserve">, </w:t>
      </w:r>
      <w:r w:rsidRPr="00034910">
        <w:t xml:space="preserve">avait </w:t>
      </w:r>
      <w:proofErr w:type="spellStart"/>
      <w:r w:rsidRPr="00034910">
        <w:t>exprime</w:t>
      </w:r>
      <w:proofErr w:type="spellEnd"/>
      <w:r w:rsidRPr="00034910">
        <w:t xml:space="preserve"> la vérité</w:t>
      </w:r>
      <w:r w:rsidR="00E57EC9">
        <w:t>. M. </w:t>
      </w:r>
      <w:proofErr w:type="spellStart"/>
      <w:r w:rsidRPr="00034910">
        <w:t>Dody</w:t>
      </w:r>
      <w:proofErr w:type="spellEnd"/>
      <w:r w:rsidRPr="00034910">
        <w:t xml:space="preserve"> était un médecin conscient de ses devoirs</w:t>
      </w:r>
      <w:r w:rsidR="00E57EC9">
        <w:t>.</w:t>
      </w:r>
    </w:p>
    <w:p w14:paraId="3E44FE3C" w14:textId="77777777" w:rsidR="00E57EC9" w:rsidRDefault="00776CEA" w:rsidP="00E57EC9">
      <w:r w:rsidRPr="00034910">
        <w:t>Il ne pouvait</w:t>
      </w:r>
      <w:r w:rsidR="00E57EC9">
        <w:t xml:space="preserve">, </w:t>
      </w:r>
      <w:r w:rsidRPr="00034910">
        <w:t xml:space="preserve">selon la formule pleine de faconde de </w:t>
      </w:r>
      <w:proofErr w:type="spellStart"/>
      <w:r w:rsidRPr="00034910">
        <w:t>Floo</w:t>
      </w:r>
      <w:r w:rsidRPr="00034910">
        <w:t>s</w:t>
      </w:r>
      <w:r w:rsidRPr="00034910">
        <w:t>fleet</w:t>
      </w:r>
      <w:proofErr w:type="spellEnd"/>
      <w:r w:rsidR="00E57EC9">
        <w:t xml:space="preserve">, </w:t>
      </w:r>
      <w:r w:rsidRPr="00034910">
        <w:t>ressusciter les morts</w:t>
      </w:r>
      <w:r w:rsidR="00E57EC9">
        <w:t xml:space="preserve">, </w:t>
      </w:r>
      <w:r w:rsidRPr="00034910">
        <w:t>mais il cherchait</w:t>
      </w:r>
      <w:r w:rsidR="00E57EC9">
        <w:t xml:space="preserve">, </w:t>
      </w:r>
      <w:r w:rsidRPr="00034910">
        <w:t>acte tout aussi a</w:t>
      </w:r>
      <w:r w:rsidRPr="00034910">
        <w:t>d</w:t>
      </w:r>
      <w:r w:rsidRPr="00034910">
        <w:t>mirable</w:t>
      </w:r>
      <w:r w:rsidR="00E57EC9">
        <w:t xml:space="preserve">, </w:t>
      </w:r>
      <w:r w:rsidRPr="00034910">
        <w:t>à dissimuler la tombe aux mourants</w:t>
      </w:r>
      <w:r w:rsidR="00E57EC9">
        <w:t>.</w:t>
      </w:r>
    </w:p>
    <w:p w14:paraId="03BE7E44" w14:textId="105BB9C3" w:rsidR="00E57EC9" w:rsidRDefault="00776CEA" w:rsidP="00E57EC9">
      <w:r w:rsidRPr="00034910">
        <w:t xml:space="preserve">Et </w:t>
      </w:r>
      <w:r w:rsidR="00E57EC9">
        <w:t>M. </w:t>
      </w:r>
      <w:r w:rsidRPr="00034910">
        <w:t>Defrance</w:t>
      </w:r>
      <w:r w:rsidR="00E57EC9">
        <w:t xml:space="preserve">, </w:t>
      </w:r>
      <w:proofErr w:type="spellStart"/>
      <w:r w:rsidRPr="00034910">
        <w:t>Fleuriane</w:t>
      </w:r>
      <w:proofErr w:type="spellEnd"/>
      <w:r w:rsidR="00E57EC9">
        <w:t xml:space="preserve">, </w:t>
      </w:r>
      <w:r w:rsidRPr="00034910">
        <w:t>leurs amis</w:t>
      </w:r>
      <w:r w:rsidR="00E57EC9">
        <w:t xml:space="preserve">, </w:t>
      </w:r>
      <w:r w:rsidRPr="00034910">
        <w:t>gémirent d</w:t>
      </w:r>
      <w:r w:rsidR="00E57EC9">
        <w:t>’</w:t>
      </w:r>
      <w:r w:rsidRPr="00034910">
        <w:t>une même voix</w:t>
      </w:r>
      <w:r w:rsidR="00E57EC9">
        <w:t> :</w:t>
      </w:r>
    </w:p>
    <w:p w14:paraId="6B60D493" w14:textId="77777777" w:rsidR="00E57EC9" w:rsidRDefault="00E57EC9" w:rsidP="00E57EC9">
      <w:r>
        <w:lastRenderedPageBreak/>
        <w:t>— </w:t>
      </w:r>
      <w:r w:rsidR="00776CEA" w:rsidRPr="00034910">
        <w:t>Vous avez raison</w:t>
      </w:r>
      <w:r>
        <w:t xml:space="preserve">, </w:t>
      </w:r>
      <w:r w:rsidR="00776CEA" w:rsidRPr="00034910">
        <w:t>docteur</w:t>
      </w:r>
      <w:r>
        <w:t xml:space="preserve"> ; </w:t>
      </w:r>
      <w:r w:rsidR="00776CEA" w:rsidRPr="00034910">
        <w:t>qu</w:t>
      </w:r>
      <w:r>
        <w:t>’</w:t>
      </w:r>
      <w:r w:rsidR="00776CEA" w:rsidRPr="00034910">
        <w:t>au moins elle ne sache pas</w:t>
      </w:r>
      <w:r>
        <w:t>.</w:t>
      </w:r>
    </w:p>
    <w:p w14:paraId="1E08325F" w14:textId="77777777" w:rsidR="00E57EC9" w:rsidRDefault="00776CEA" w:rsidP="00E57EC9">
      <w:r w:rsidRPr="00034910">
        <w:t>Le praticien eut un mélancolique sourire</w:t>
      </w:r>
      <w:r w:rsidR="00E57EC9">
        <w:t xml:space="preserve"> ; </w:t>
      </w:r>
      <w:r w:rsidRPr="00034910">
        <w:t>tirant de sa p</w:t>
      </w:r>
      <w:r w:rsidRPr="00034910">
        <w:t>o</w:t>
      </w:r>
      <w:r w:rsidRPr="00034910">
        <w:t>che une trousse</w:t>
      </w:r>
      <w:r w:rsidR="00E57EC9">
        <w:t xml:space="preserve">, </w:t>
      </w:r>
      <w:r w:rsidRPr="00034910">
        <w:t>il mit à jour une seringue de Pravaz et un fl</w:t>
      </w:r>
      <w:r w:rsidRPr="00034910">
        <w:t>a</w:t>
      </w:r>
      <w:r w:rsidRPr="00034910">
        <w:t>con contenant la solution morphinée</w:t>
      </w:r>
      <w:r w:rsidR="00E57EC9">
        <w:t>.</w:t>
      </w:r>
    </w:p>
    <w:p w14:paraId="7D77DBD8" w14:textId="77777777" w:rsidR="00C427DA" w:rsidRDefault="00C427DA" w:rsidP="00C427DA">
      <w:pPr>
        <w:pStyle w:val="Centrsolidaire"/>
      </w:pPr>
      <w:r w:rsidRPr="00E57EC9">
        <w:rPr>
          <w:noProof/>
        </w:rPr>
        <w:drawing>
          <wp:inline distT="0" distB="0" distL="0" distR="0" wp14:anchorId="186BB32C" wp14:editId="51720AD2">
            <wp:extent cx="4492625" cy="3490595"/>
            <wp:effectExtent l="0" t="0" r="0" b="0"/>
            <wp:docPr id="67" name="Image 36" descr="Une image contenant croquis, homme, dessin, habit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 36" descr="Une image contenant croquis, homme, dessin, habits&#10;&#10;Le contenu généré par l’IA peut être incorrect."/>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492625" cy="3490595"/>
                    </a:xfrm>
                    <a:prstGeom prst="rect">
                      <a:avLst/>
                    </a:prstGeom>
                    <a:noFill/>
                    <a:ln>
                      <a:noFill/>
                    </a:ln>
                  </pic:spPr>
                </pic:pic>
              </a:graphicData>
            </a:graphic>
          </wp:inline>
        </w:drawing>
      </w:r>
    </w:p>
    <w:p w14:paraId="7A39D9F6" w14:textId="77777777" w:rsidR="00C427DA" w:rsidRDefault="00C427DA" w:rsidP="00C427DA">
      <w:pPr>
        <w:pStyle w:val="Centr14pt"/>
      </w:pPr>
      <w:r w:rsidRPr="00E57EC9">
        <w:t>Tirant de sa poche une trousse</w:t>
      </w:r>
      <w:r>
        <w:t>.</w:t>
      </w:r>
    </w:p>
    <w:p w14:paraId="679199BF" w14:textId="20D20925" w:rsidR="00E57EC9" w:rsidRDefault="00776CEA" w:rsidP="00E57EC9">
      <w:r w:rsidRPr="00034910">
        <w:t>Une minute</w:t>
      </w:r>
      <w:r w:rsidR="00E57EC9">
        <w:t xml:space="preserve">, </w:t>
      </w:r>
      <w:r w:rsidRPr="00034910">
        <w:t>silencieuse et tragique</w:t>
      </w:r>
      <w:r w:rsidR="00E57EC9">
        <w:t xml:space="preserve">, </w:t>
      </w:r>
      <w:r w:rsidRPr="00034910">
        <w:t xml:space="preserve">il demeura penché sur </w:t>
      </w:r>
      <w:r w:rsidR="00E57EC9">
        <w:t>M</w:t>
      </w:r>
      <w:r w:rsidR="00E57EC9" w:rsidRPr="00E57EC9">
        <w:rPr>
          <w:vertAlign w:val="superscript"/>
        </w:rPr>
        <w:t>me</w:t>
      </w:r>
      <w:r w:rsidR="00E57EC9">
        <w:t> </w:t>
      </w:r>
      <w:proofErr w:type="spellStart"/>
      <w:r w:rsidRPr="00034910">
        <w:t>Patorne</w:t>
      </w:r>
      <w:proofErr w:type="spellEnd"/>
      <w:r w:rsidR="00E57EC9">
        <w:t>.</w:t>
      </w:r>
    </w:p>
    <w:p w14:paraId="134BA090" w14:textId="77777777" w:rsidR="00E57EC9" w:rsidRDefault="00776CEA" w:rsidP="00E57EC9">
      <w:r w:rsidRPr="00034910">
        <w:t>Puis il se redressa</w:t>
      </w:r>
      <w:r w:rsidR="00E57EC9">
        <w:t xml:space="preserve">, </w:t>
      </w:r>
      <w:r w:rsidRPr="00034910">
        <w:t>plaça l</w:t>
      </w:r>
      <w:r w:rsidR="00E57EC9">
        <w:t>’</w:t>
      </w:r>
      <w:r w:rsidRPr="00034910">
        <w:t>instrument et le flacon sur la cheminée</w:t>
      </w:r>
      <w:r w:rsidR="00E57EC9">
        <w:t xml:space="preserve"> ; </w:t>
      </w:r>
      <w:r w:rsidRPr="00034910">
        <w:t>et doucement</w:t>
      </w:r>
      <w:r w:rsidR="00E57EC9">
        <w:t> :</w:t>
      </w:r>
    </w:p>
    <w:p w14:paraId="6802C98E" w14:textId="77777777" w:rsidR="00E57EC9" w:rsidRDefault="00E57EC9" w:rsidP="00E57EC9">
      <w:r>
        <w:t>— </w:t>
      </w:r>
      <w:r w:rsidR="00776CEA" w:rsidRPr="00034910">
        <w:t>Il faudra recommencer dans cinq heures</w:t>
      </w:r>
      <w:r>
        <w:t xml:space="preserve">. </w:t>
      </w:r>
      <w:r w:rsidR="00776CEA" w:rsidRPr="00034910">
        <w:t>Ce soir</w:t>
      </w:r>
      <w:r>
        <w:t xml:space="preserve">, </w:t>
      </w:r>
      <w:r w:rsidR="00776CEA" w:rsidRPr="00034910">
        <w:t>je ra</w:t>
      </w:r>
      <w:r w:rsidR="00776CEA" w:rsidRPr="00034910">
        <w:t>p</w:t>
      </w:r>
      <w:r w:rsidR="00776CEA" w:rsidRPr="00034910">
        <w:t>porterai une solution plus concentrée</w:t>
      </w:r>
      <w:r>
        <w:t>.</w:t>
      </w:r>
    </w:p>
    <w:p w14:paraId="383FE6C9" w14:textId="77777777" w:rsidR="00E57EC9" w:rsidRDefault="00E57EC9" w:rsidP="00E57EC9">
      <w:r>
        <w:t>— </w:t>
      </w:r>
      <w:r w:rsidR="00776CEA" w:rsidRPr="00034910">
        <w:t>Plus concentrée</w:t>
      </w:r>
      <w:r>
        <w:t> ?</w:t>
      </w:r>
    </w:p>
    <w:p w14:paraId="4B543A70" w14:textId="77777777" w:rsidR="00E57EC9" w:rsidRDefault="00776CEA" w:rsidP="00E57EC9">
      <w:r w:rsidRPr="00034910">
        <w:t>Il hocha lentement la tête</w:t>
      </w:r>
      <w:r w:rsidR="00E57EC9">
        <w:t xml:space="preserve">, </w:t>
      </w:r>
      <w:r w:rsidRPr="00034910">
        <w:t>ses traits empreints de bonté prirent un caractère d</w:t>
      </w:r>
      <w:r w:rsidR="00E57EC9">
        <w:t>’</w:t>
      </w:r>
      <w:r w:rsidRPr="00034910">
        <w:t>autorité persuasive</w:t>
      </w:r>
      <w:r w:rsidR="00E57EC9">
        <w:t>.</w:t>
      </w:r>
    </w:p>
    <w:p w14:paraId="76E9D96F" w14:textId="77777777" w:rsidR="00E57EC9" w:rsidRDefault="00E57EC9" w:rsidP="00E57EC9">
      <w:r>
        <w:lastRenderedPageBreak/>
        <w:t>— </w:t>
      </w:r>
      <w:r w:rsidR="00776CEA" w:rsidRPr="00034910">
        <w:t>Ne pouvant soigner</w:t>
      </w:r>
      <w:r>
        <w:t xml:space="preserve">, </w:t>
      </w:r>
      <w:r w:rsidR="00776CEA" w:rsidRPr="00034910">
        <w:t>il faut</w:t>
      </w:r>
      <w:r>
        <w:t xml:space="preserve">… </w:t>
      </w:r>
      <w:r w:rsidR="00776CEA" w:rsidRPr="00034910">
        <w:rPr>
          <w:i/>
          <w:iCs/>
        </w:rPr>
        <w:t>abrutir</w:t>
      </w:r>
      <w:r>
        <w:rPr>
          <w:i/>
          <w:iCs/>
        </w:rPr>
        <w:t xml:space="preserve">… </w:t>
      </w:r>
      <w:r w:rsidR="00776CEA" w:rsidRPr="00034910">
        <w:t>Abrutir est la s</w:t>
      </w:r>
      <w:r w:rsidR="00776CEA" w:rsidRPr="00034910">
        <w:t>u</w:t>
      </w:r>
      <w:r w:rsidR="00776CEA" w:rsidRPr="00034910">
        <w:t>prême charité</w:t>
      </w:r>
      <w:r>
        <w:t xml:space="preserve">. </w:t>
      </w:r>
      <w:r w:rsidR="00776CEA" w:rsidRPr="00034910">
        <w:t>Faute de cela</w:t>
      </w:r>
      <w:r>
        <w:t xml:space="preserve">, </w:t>
      </w:r>
      <w:r w:rsidR="00776CEA" w:rsidRPr="00034910">
        <w:t>ses souffrances seraient intolér</w:t>
      </w:r>
      <w:r w:rsidR="00776CEA" w:rsidRPr="00034910">
        <w:t>a</w:t>
      </w:r>
      <w:r w:rsidR="00776CEA" w:rsidRPr="00034910">
        <w:t>bles</w:t>
      </w:r>
      <w:r>
        <w:t>.</w:t>
      </w:r>
    </w:p>
    <w:p w14:paraId="42C75E8D" w14:textId="77777777" w:rsidR="00E57EC9" w:rsidRDefault="00E57EC9" w:rsidP="00E57EC9">
      <w:r>
        <w:t>— </w:t>
      </w:r>
      <w:r w:rsidR="00776CEA" w:rsidRPr="00034910">
        <w:t>Mais</w:t>
      </w:r>
      <w:r>
        <w:t xml:space="preserve">, </w:t>
      </w:r>
      <w:r w:rsidR="00776CEA" w:rsidRPr="00034910">
        <w:t>s</w:t>
      </w:r>
      <w:r>
        <w:t>’</w:t>
      </w:r>
      <w:r w:rsidR="00776CEA" w:rsidRPr="00034910">
        <w:t xml:space="preserve">exclama Dick </w:t>
      </w:r>
      <w:proofErr w:type="spellStart"/>
      <w:r w:rsidR="00776CEA" w:rsidRPr="00034910">
        <w:t>Fann</w:t>
      </w:r>
      <w:proofErr w:type="spellEnd"/>
      <w:r>
        <w:t xml:space="preserve">, </w:t>
      </w:r>
      <w:r w:rsidR="00776CEA" w:rsidRPr="00034910">
        <w:t>le mal n</w:t>
      </w:r>
      <w:r>
        <w:t>’</w:t>
      </w:r>
      <w:r w:rsidR="00776CEA" w:rsidRPr="00034910">
        <w:t>est-il pas de nature cancéreuse</w:t>
      </w:r>
      <w:r>
        <w:t> ?</w:t>
      </w:r>
    </w:p>
    <w:p w14:paraId="43084F71" w14:textId="77777777" w:rsidR="00E57EC9" w:rsidRDefault="00E57EC9" w:rsidP="00E57EC9">
      <w:r>
        <w:t>— </w:t>
      </w:r>
      <w:r w:rsidR="00776CEA" w:rsidRPr="00034910">
        <w:t>Non</w:t>
      </w:r>
      <w:r>
        <w:t>.</w:t>
      </w:r>
    </w:p>
    <w:p w14:paraId="146478B2" w14:textId="48B2D512" w:rsidR="00E57EC9" w:rsidRDefault="00776CEA" w:rsidP="00E57EC9">
      <w:r w:rsidRPr="00034910">
        <w:t>La réponse fut précise</w:t>
      </w:r>
      <w:r w:rsidR="00E57EC9">
        <w:t>. M. </w:t>
      </w:r>
      <w:proofErr w:type="spellStart"/>
      <w:r w:rsidRPr="00034910">
        <w:t>Dody</w:t>
      </w:r>
      <w:proofErr w:type="spellEnd"/>
      <w:r w:rsidRPr="00034910">
        <w:t xml:space="preserve"> était sûr de son fait</w:t>
      </w:r>
      <w:r w:rsidR="00E57EC9">
        <w:t>.</w:t>
      </w:r>
    </w:p>
    <w:p w14:paraId="07C9D260" w14:textId="77777777" w:rsidR="00E57EC9" w:rsidRDefault="00776CEA" w:rsidP="00E57EC9">
      <w:r w:rsidRPr="00034910">
        <w:t>Et alors commença une veillée d</w:t>
      </w:r>
      <w:r w:rsidR="00E57EC9">
        <w:t>’</w:t>
      </w:r>
      <w:r w:rsidRPr="00034910">
        <w:t>agonie</w:t>
      </w:r>
      <w:r w:rsidR="00E57EC9">
        <w:t>.</w:t>
      </w:r>
    </w:p>
    <w:p w14:paraId="44B52E5E" w14:textId="02D95F32" w:rsidR="00E57EC9" w:rsidRDefault="00E57EC9" w:rsidP="00E57EC9">
      <w:r>
        <w:t>M</w:t>
      </w:r>
      <w:r w:rsidRPr="00E57EC9">
        <w:rPr>
          <w:vertAlign w:val="superscript"/>
        </w:rPr>
        <w:t>me</w:t>
      </w:r>
      <w:r>
        <w:t> </w:t>
      </w:r>
      <w:proofErr w:type="spellStart"/>
      <w:r w:rsidR="00776CEA" w:rsidRPr="00034910">
        <w:t>Patorne</w:t>
      </w:r>
      <w:proofErr w:type="spellEnd"/>
      <w:r w:rsidR="00776CEA" w:rsidRPr="00034910">
        <w:t xml:space="preserve"> reprenait-elle conscience de vivre</w:t>
      </w:r>
      <w:r>
        <w:t xml:space="preserve">, </w:t>
      </w:r>
      <w:r w:rsidR="00776CEA" w:rsidRPr="00034910">
        <w:t>vite on lui administrait une piqûre et elle retombait dans une sorte de to</w:t>
      </w:r>
      <w:r w:rsidR="00776CEA" w:rsidRPr="00034910">
        <w:t>r</w:t>
      </w:r>
      <w:r w:rsidR="00776CEA" w:rsidRPr="00034910">
        <w:t>peur</w:t>
      </w:r>
      <w:r>
        <w:t xml:space="preserve">, </w:t>
      </w:r>
      <w:r w:rsidR="00776CEA" w:rsidRPr="00034910">
        <w:t>un engourdissement qui n</w:t>
      </w:r>
      <w:r>
        <w:t>’</w:t>
      </w:r>
      <w:r w:rsidR="00776CEA" w:rsidRPr="00034910">
        <w:t>était point le sommeil</w:t>
      </w:r>
      <w:r>
        <w:t xml:space="preserve">, </w:t>
      </w:r>
      <w:r w:rsidR="00776CEA" w:rsidRPr="00034910">
        <w:t>et qui cependant n</w:t>
      </w:r>
      <w:r>
        <w:t>’</w:t>
      </w:r>
      <w:r w:rsidR="00776CEA" w:rsidRPr="00034910">
        <w:t>était point la veille</w:t>
      </w:r>
      <w:r>
        <w:t xml:space="preserve">, </w:t>
      </w:r>
      <w:r w:rsidR="00776CEA" w:rsidRPr="00034910">
        <w:t>au moins consciente</w:t>
      </w:r>
      <w:r>
        <w:t>.</w:t>
      </w:r>
    </w:p>
    <w:p w14:paraId="7A9B6D5B" w14:textId="77777777" w:rsidR="00E57EC9" w:rsidRDefault="00776CEA" w:rsidP="00E57EC9">
      <w:r w:rsidRPr="00034910">
        <w:t>Du fond de son esprit obscurci par la morphine</w:t>
      </w:r>
      <w:r w:rsidR="00E57EC9">
        <w:t xml:space="preserve">, </w:t>
      </w:r>
      <w:r w:rsidRPr="00034910">
        <w:t>des idées imprécises montaient</w:t>
      </w:r>
      <w:r w:rsidR="00E57EC9">
        <w:t xml:space="preserve">, </w:t>
      </w:r>
      <w:r w:rsidRPr="00034910">
        <w:t>telles des bulles à la surface d</w:t>
      </w:r>
      <w:r w:rsidR="00E57EC9">
        <w:t>’</w:t>
      </w:r>
      <w:r w:rsidRPr="00034910">
        <w:t>un étang</w:t>
      </w:r>
      <w:r w:rsidR="00E57EC9">
        <w:t xml:space="preserve">. </w:t>
      </w:r>
      <w:r w:rsidRPr="00034910">
        <w:t>Elles éclataient en phrases singulières</w:t>
      </w:r>
      <w:r w:rsidR="00E57EC9">
        <w:t xml:space="preserve">, </w:t>
      </w:r>
      <w:r w:rsidRPr="00034910">
        <w:t>n</w:t>
      </w:r>
      <w:r w:rsidR="00E57EC9">
        <w:t>’</w:t>
      </w:r>
      <w:r w:rsidRPr="00034910">
        <w:t>appelant pas de r</w:t>
      </w:r>
      <w:r w:rsidRPr="00034910">
        <w:t>é</w:t>
      </w:r>
      <w:r w:rsidRPr="00034910">
        <w:t>ponse</w:t>
      </w:r>
      <w:r w:rsidR="00E57EC9">
        <w:t xml:space="preserve">. </w:t>
      </w:r>
      <w:r w:rsidRPr="00034910">
        <w:t>On eût cru que le mécanisme de la parole fonctionnait au hasard</w:t>
      </w:r>
      <w:r w:rsidR="00E57EC9">
        <w:t xml:space="preserve">, </w:t>
      </w:r>
      <w:r w:rsidRPr="00034910">
        <w:t>comme une machine mise en mouvement en l</w:t>
      </w:r>
      <w:r w:rsidR="00E57EC9">
        <w:t>’</w:t>
      </w:r>
      <w:r w:rsidRPr="00034910">
        <w:t>absence de son conducteur</w:t>
      </w:r>
      <w:r w:rsidR="00E57EC9">
        <w:t>.</w:t>
      </w:r>
    </w:p>
    <w:p w14:paraId="3C5B4067" w14:textId="47D6F585" w:rsidR="00E57EC9" w:rsidRDefault="00776CEA" w:rsidP="00E57EC9">
      <w:r w:rsidRPr="00034910">
        <w:t>Avec une inlassable patience</w:t>
      </w:r>
      <w:r w:rsidR="00E57EC9">
        <w:t>, M. </w:t>
      </w:r>
      <w:proofErr w:type="spellStart"/>
      <w:r w:rsidRPr="00034910">
        <w:t>Dody</w:t>
      </w:r>
      <w:proofErr w:type="spellEnd"/>
      <w:r w:rsidRPr="00034910">
        <w:t xml:space="preserve"> revenait plusieurs fois par jour</w:t>
      </w:r>
      <w:r w:rsidR="00E57EC9">
        <w:t xml:space="preserve">, </w:t>
      </w:r>
      <w:r w:rsidRPr="00034910">
        <w:t>demeurant auprès de la moribonde</w:t>
      </w:r>
      <w:r w:rsidR="00E57EC9">
        <w:t xml:space="preserve">, </w:t>
      </w:r>
      <w:r w:rsidRPr="00034910">
        <w:t>cherchant à surprendre le secret du mal qui la torturait</w:t>
      </w:r>
      <w:r w:rsidR="00E57EC9">
        <w:t>.</w:t>
      </w:r>
    </w:p>
    <w:p w14:paraId="257244AE" w14:textId="0D0F259C" w:rsidR="00E57EC9" w:rsidRDefault="00E57EC9" w:rsidP="00E57EC9">
      <w:r>
        <w:t>M</w:t>
      </w:r>
      <w:r w:rsidRPr="00E57EC9">
        <w:rPr>
          <w:vertAlign w:val="superscript"/>
        </w:rPr>
        <w:t>me</w:t>
      </w:r>
      <w:r>
        <w:t> </w:t>
      </w:r>
      <w:proofErr w:type="spellStart"/>
      <w:r w:rsidR="00776CEA" w:rsidRPr="00034910">
        <w:t>Patorne</w:t>
      </w:r>
      <w:proofErr w:type="spellEnd"/>
      <w:r w:rsidR="00776CEA" w:rsidRPr="00034910">
        <w:t xml:space="preserve"> s</w:t>
      </w:r>
      <w:r>
        <w:t>’</w:t>
      </w:r>
      <w:r w:rsidR="00776CEA" w:rsidRPr="00034910">
        <w:t>affaiblissait rapidement</w:t>
      </w:r>
      <w:r>
        <w:t xml:space="preserve">, </w:t>
      </w:r>
      <w:r w:rsidR="00776CEA" w:rsidRPr="00034910">
        <w:t>voilà ce qui app</w:t>
      </w:r>
      <w:r w:rsidR="00776CEA" w:rsidRPr="00034910">
        <w:t>a</w:t>
      </w:r>
      <w:r w:rsidR="00776CEA" w:rsidRPr="00034910">
        <w:t>raissait évident pour tous</w:t>
      </w:r>
      <w:r>
        <w:t>.</w:t>
      </w:r>
    </w:p>
    <w:p w14:paraId="3DB9A7FE" w14:textId="77777777" w:rsidR="00E57EC9" w:rsidRDefault="00776CEA" w:rsidP="00E57EC9">
      <w:r w:rsidRPr="00034910">
        <w:t>Puis les rougeurs signalées par le praticien dans la région du diaphragme s</w:t>
      </w:r>
      <w:r w:rsidR="00E57EC9">
        <w:t>’</w:t>
      </w:r>
      <w:r w:rsidRPr="00034910">
        <w:t>étaient accentuées</w:t>
      </w:r>
      <w:r w:rsidR="00E57EC9">
        <w:t xml:space="preserve">. </w:t>
      </w:r>
      <w:r w:rsidRPr="00034910">
        <w:t>Roses d</w:t>
      </w:r>
      <w:r w:rsidR="00E57EC9">
        <w:t>’</w:t>
      </w:r>
      <w:r w:rsidRPr="00034910">
        <w:t>abord</w:t>
      </w:r>
      <w:r w:rsidR="00E57EC9">
        <w:t xml:space="preserve">, </w:t>
      </w:r>
      <w:r w:rsidRPr="00034910">
        <w:t>elles avaient viré au violet</w:t>
      </w:r>
      <w:r w:rsidR="00E57EC9">
        <w:t>.</w:t>
      </w:r>
    </w:p>
    <w:p w14:paraId="284A8E84" w14:textId="37DA4625" w:rsidR="00E57EC9" w:rsidRDefault="00776CEA" w:rsidP="00E57EC9">
      <w:r w:rsidRPr="00034910">
        <w:lastRenderedPageBreak/>
        <w:t>Et à chacune de ses visites</w:t>
      </w:r>
      <w:r w:rsidR="00E57EC9">
        <w:t>, M. </w:t>
      </w:r>
      <w:proofErr w:type="spellStart"/>
      <w:r w:rsidRPr="00034910">
        <w:t>Dody</w:t>
      </w:r>
      <w:proofErr w:type="spellEnd"/>
      <w:r w:rsidRPr="00034910">
        <w:t xml:space="preserve"> répétait avec une sourde colère</w:t>
      </w:r>
      <w:r w:rsidR="00E57EC9">
        <w:t> :</w:t>
      </w:r>
    </w:p>
    <w:p w14:paraId="695A45CF" w14:textId="77777777" w:rsidR="00E57EC9" w:rsidRDefault="00E57EC9" w:rsidP="00E57EC9">
      <w:r>
        <w:t>— </w:t>
      </w:r>
      <w:r w:rsidR="00776CEA" w:rsidRPr="00034910">
        <w:t>Qu</w:t>
      </w:r>
      <w:r>
        <w:t>’</w:t>
      </w:r>
      <w:r w:rsidR="00776CEA" w:rsidRPr="00034910">
        <w:t>est-ce que c</w:t>
      </w:r>
      <w:r>
        <w:t>’</w:t>
      </w:r>
      <w:r w:rsidR="00776CEA" w:rsidRPr="00034910">
        <w:t>est que cela</w:t>
      </w:r>
      <w:r>
        <w:t xml:space="preserve"> ? </w:t>
      </w:r>
      <w:r w:rsidR="00776CEA" w:rsidRPr="00034910">
        <w:t>Ces rougeurs indiquent un caractère nettement inflammatoire</w:t>
      </w:r>
      <w:r>
        <w:t xml:space="preserve">, </w:t>
      </w:r>
      <w:r w:rsidR="00776CEA" w:rsidRPr="00034910">
        <w:t>et cependant elles se diff</w:t>
      </w:r>
      <w:r w:rsidR="00776CEA" w:rsidRPr="00034910">
        <w:t>é</w:t>
      </w:r>
      <w:r w:rsidR="00776CEA" w:rsidRPr="00034910">
        <w:t>rencient de toutes les maladies éruptives connues</w:t>
      </w:r>
      <w:r>
        <w:t xml:space="preserve">. </w:t>
      </w:r>
      <w:r w:rsidR="00776CEA" w:rsidRPr="00034910">
        <w:t>Qu</w:t>
      </w:r>
      <w:r>
        <w:t>’</w:t>
      </w:r>
      <w:r w:rsidR="00776CEA" w:rsidRPr="00034910">
        <w:t>est-ce que c</w:t>
      </w:r>
      <w:r>
        <w:t>’</w:t>
      </w:r>
      <w:r w:rsidR="00776CEA" w:rsidRPr="00034910">
        <w:t>est que cela</w:t>
      </w:r>
      <w:r>
        <w:t> ?</w:t>
      </w:r>
    </w:p>
    <w:p w14:paraId="58E5F365" w14:textId="77777777" w:rsidR="00E57EC9" w:rsidRDefault="00776CEA" w:rsidP="00E57EC9">
      <w:r w:rsidRPr="00034910">
        <w:t>Mais répondre à une question est presque toujours plus malaisé qu</w:t>
      </w:r>
      <w:r w:rsidR="00E57EC9">
        <w:t>’</w:t>
      </w:r>
      <w:r w:rsidRPr="00034910">
        <w:t>interroger</w:t>
      </w:r>
      <w:r w:rsidR="00E57EC9">
        <w:t>.</w:t>
      </w:r>
    </w:p>
    <w:p w14:paraId="78CEF3C6" w14:textId="77777777" w:rsidR="00E57EC9" w:rsidRDefault="00776CEA" w:rsidP="00E57EC9">
      <w:r w:rsidRPr="00034910">
        <w:t>Et le médecin s</w:t>
      </w:r>
      <w:r w:rsidR="00E57EC9">
        <w:t>’</w:t>
      </w:r>
      <w:r w:rsidRPr="00034910">
        <w:t>en rendait compte une fois de plus</w:t>
      </w:r>
      <w:r w:rsidR="00E57EC9">
        <w:t>.</w:t>
      </w:r>
    </w:p>
    <w:p w14:paraId="40404E33" w14:textId="77777777" w:rsidR="00E57EC9" w:rsidRDefault="00776CEA" w:rsidP="00E57EC9">
      <w:r w:rsidRPr="00034910">
        <w:t>C</w:t>
      </w:r>
      <w:r w:rsidR="00E57EC9">
        <w:t>’</w:t>
      </w:r>
      <w:r w:rsidRPr="00034910">
        <w:t>est pendant qu</w:t>
      </w:r>
      <w:r w:rsidR="00E57EC9">
        <w:t>’</w:t>
      </w:r>
      <w:r w:rsidRPr="00034910">
        <w:t>ils étaient ainsi immobilisés à Port-Clarence</w:t>
      </w:r>
      <w:r w:rsidR="00E57EC9">
        <w:t xml:space="preserve">, </w:t>
      </w:r>
      <w:r w:rsidRPr="00034910">
        <w:t xml:space="preserve">que Dick </w:t>
      </w:r>
      <w:proofErr w:type="spellStart"/>
      <w:r w:rsidRPr="00034910">
        <w:t>Fann</w:t>
      </w:r>
      <w:proofErr w:type="spellEnd"/>
      <w:r w:rsidRPr="00034910">
        <w:t xml:space="preserve"> et </w:t>
      </w:r>
      <w:proofErr w:type="spellStart"/>
      <w:r w:rsidRPr="00034910">
        <w:t>Fleuriane</w:t>
      </w:r>
      <w:proofErr w:type="spellEnd"/>
      <w:r w:rsidRPr="00034910">
        <w:t xml:space="preserve"> avait poussé jusqu</w:t>
      </w:r>
      <w:r w:rsidR="00E57EC9">
        <w:t>’</w:t>
      </w:r>
      <w:r w:rsidRPr="00034910">
        <w:t>à la pointe du Prince of Wales</w:t>
      </w:r>
      <w:r w:rsidR="00E57EC9">
        <w:t>.</w:t>
      </w:r>
    </w:p>
    <w:p w14:paraId="19A493B6" w14:textId="77777777" w:rsidR="00E57EC9" w:rsidRDefault="00776CEA" w:rsidP="00E57EC9">
      <w:r w:rsidRPr="00034910">
        <w:t>Et</w:t>
      </w:r>
      <w:r w:rsidR="00E57EC9">
        <w:t xml:space="preserve">, </w:t>
      </w:r>
      <w:r w:rsidRPr="00034910">
        <w:t>pensifs</w:t>
      </w:r>
      <w:r w:rsidR="00E57EC9">
        <w:t xml:space="preserve">, </w:t>
      </w:r>
      <w:r w:rsidRPr="00034910">
        <w:t>ils considéraient ce détroit de Behring qu</w:t>
      </w:r>
      <w:r w:rsidR="00E57EC9">
        <w:t>’</w:t>
      </w:r>
      <w:r w:rsidRPr="00034910">
        <w:t>ils eussent déjà franchi sur les glaces</w:t>
      </w:r>
      <w:r w:rsidR="00E57EC9">
        <w:t xml:space="preserve">, </w:t>
      </w:r>
      <w:r w:rsidRPr="00034910">
        <w:t>si la dame de compagnie n</w:t>
      </w:r>
      <w:r w:rsidR="00E57EC9">
        <w:t>’</w:t>
      </w:r>
      <w:r w:rsidRPr="00034910">
        <w:t>avait été atteinte par cette inexplicable maladie</w:t>
      </w:r>
      <w:r w:rsidR="00E57EC9">
        <w:t>.</w:t>
      </w:r>
    </w:p>
    <w:p w14:paraId="3A7C94F0" w14:textId="77777777" w:rsidR="00E57EC9" w:rsidRDefault="00E57EC9" w:rsidP="00E57EC9">
      <w:r>
        <w:t>— </w:t>
      </w:r>
      <w:r w:rsidR="00776CEA" w:rsidRPr="00034910">
        <w:t>Allons</w:t>
      </w:r>
      <w:r>
        <w:t xml:space="preserve">, </w:t>
      </w:r>
      <w:r w:rsidR="00776CEA" w:rsidRPr="00034910">
        <w:t>fit la jeune fille au bout d</w:t>
      </w:r>
      <w:r>
        <w:t>’</w:t>
      </w:r>
      <w:r w:rsidR="00776CEA" w:rsidRPr="00034910">
        <w:t>un instant</w:t>
      </w:r>
      <w:r>
        <w:t xml:space="preserve">, </w:t>
      </w:r>
      <w:r w:rsidR="00776CEA" w:rsidRPr="00034910">
        <w:t>malgré mes fourrures je me sens glacée</w:t>
      </w:r>
      <w:r>
        <w:t>.</w:t>
      </w:r>
    </w:p>
    <w:p w14:paraId="0C9BF6F1" w14:textId="77777777" w:rsidR="00E57EC9" w:rsidRDefault="00E57EC9" w:rsidP="00E57EC9">
      <w:r>
        <w:t>— </w:t>
      </w:r>
      <w:r w:rsidR="00776CEA" w:rsidRPr="00034910">
        <w:t>Rentrons en ce cas</w:t>
      </w:r>
      <w:r>
        <w:t>.</w:t>
      </w:r>
    </w:p>
    <w:p w14:paraId="5088A9B7" w14:textId="77777777" w:rsidR="00E57EC9" w:rsidRDefault="00E57EC9" w:rsidP="00E57EC9">
      <w:r>
        <w:t>— </w:t>
      </w:r>
      <w:r w:rsidR="00776CEA" w:rsidRPr="00034910">
        <w:t>Ou du moins marchons</w:t>
      </w:r>
      <w:r>
        <w:t xml:space="preserve">. </w:t>
      </w:r>
      <w:r w:rsidR="00776CEA" w:rsidRPr="00034910">
        <w:t>Je n</w:t>
      </w:r>
      <w:r>
        <w:t>’</w:t>
      </w:r>
      <w:r w:rsidR="00776CEA" w:rsidRPr="00034910">
        <w:t>ai point hâte de me retro</w:t>
      </w:r>
      <w:r w:rsidR="00776CEA" w:rsidRPr="00034910">
        <w:t>u</w:t>
      </w:r>
      <w:r w:rsidR="00776CEA" w:rsidRPr="00034910">
        <w:t>ver dans l</w:t>
      </w:r>
      <w:r>
        <w:t>’</w:t>
      </w:r>
      <w:r w:rsidR="00776CEA" w:rsidRPr="00034910">
        <w:t>hôtel où s</w:t>
      </w:r>
      <w:r>
        <w:t>’</w:t>
      </w:r>
      <w:r w:rsidR="00776CEA" w:rsidRPr="00034910">
        <w:t>éteint cette pauvre femme</w:t>
      </w:r>
      <w:r>
        <w:t>.</w:t>
      </w:r>
    </w:p>
    <w:p w14:paraId="28CBCA80" w14:textId="77777777" w:rsidR="00E57EC9" w:rsidRDefault="00776CEA" w:rsidP="00E57EC9">
      <w:r w:rsidRPr="00034910">
        <w:t>Dick ne répondant pas</w:t>
      </w:r>
      <w:r w:rsidR="00E57EC9">
        <w:t xml:space="preserve">, </w:t>
      </w:r>
      <w:r w:rsidRPr="00034910">
        <w:t>elle le regarda</w:t>
      </w:r>
      <w:r w:rsidR="00E57EC9">
        <w:t xml:space="preserve">. </w:t>
      </w:r>
      <w:r w:rsidRPr="00034910">
        <w:t>Il semblait avoir oublié sa présence</w:t>
      </w:r>
      <w:r w:rsidR="00E57EC9">
        <w:t>.</w:t>
      </w:r>
    </w:p>
    <w:p w14:paraId="6516CB0F" w14:textId="77777777" w:rsidR="00E57EC9" w:rsidRDefault="00E57EC9" w:rsidP="00E57EC9">
      <w:r>
        <w:t>— </w:t>
      </w:r>
      <w:r w:rsidR="00776CEA" w:rsidRPr="00034910">
        <w:t>À quoi songez-vous ainsi</w:t>
      </w:r>
      <w:r>
        <w:t xml:space="preserve"> ? </w:t>
      </w:r>
      <w:r w:rsidR="00776CEA" w:rsidRPr="00034910">
        <w:t>reprit-elle</w:t>
      </w:r>
      <w:r>
        <w:t xml:space="preserve">, </w:t>
      </w:r>
      <w:r w:rsidR="00776CEA" w:rsidRPr="00034910">
        <w:t>en appuyant la main sur son bras</w:t>
      </w:r>
      <w:r>
        <w:t>.</w:t>
      </w:r>
    </w:p>
    <w:p w14:paraId="55255F85" w14:textId="77777777" w:rsidR="00E57EC9" w:rsidRDefault="00776CEA" w:rsidP="00E57EC9">
      <w:r w:rsidRPr="00034910">
        <w:t>Il tourna vers elle un regard étonné</w:t>
      </w:r>
      <w:r w:rsidR="00E57EC9">
        <w:t xml:space="preserve">, </w:t>
      </w:r>
      <w:r w:rsidRPr="00034910">
        <w:t>comme si son esprit revenait de bien loin</w:t>
      </w:r>
      <w:r w:rsidR="00E57EC9">
        <w:t xml:space="preserve"> ; </w:t>
      </w:r>
      <w:r w:rsidRPr="00034910">
        <w:t>mais</w:t>
      </w:r>
      <w:r w:rsidR="00E57EC9">
        <w:t xml:space="preserve">, </w:t>
      </w:r>
      <w:r w:rsidRPr="00034910">
        <w:t>sans hésiter</w:t>
      </w:r>
      <w:r w:rsidR="00E57EC9">
        <w:t> :</w:t>
      </w:r>
    </w:p>
    <w:p w14:paraId="26E3C6AB" w14:textId="77777777" w:rsidR="00E57EC9" w:rsidRDefault="00E57EC9" w:rsidP="00E57EC9">
      <w:r>
        <w:lastRenderedPageBreak/>
        <w:t>— </w:t>
      </w:r>
      <w:r w:rsidR="00776CEA" w:rsidRPr="00034910">
        <w:t>Je songe à cette maladie inconnue</w:t>
      </w:r>
      <w:r>
        <w:t xml:space="preserve">. </w:t>
      </w:r>
      <w:r w:rsidR="00776CEA" w:rsidRPr="00034910">
        <w:t xml:space="preserve">Le docteur </w:t>
      </w:r>
      <w:proofErr w:type="spellStart"/>
      <w:r w:rsidR="00776CEA" w:rsidRPr="00034910">
        <w:t>Dody</w:t>
      </w:r>
      <w:proofErr w:type="spellEnd"/>
      <w:r w:rsidR="00776CEA" w:rsidRPr="00034910">
        <w:t xml:space="preserve"> est un véritable savant</w:t>
      </w:r>
      <w:r>
        <w:t xml:space="preserve">. </w:t>
      </w:r>
      <w:r w:rsidR="00776CEA" w:rsidRPr="0093271F">
        <w:rPr>
          <w:lang w:val="fr-029"/>
        </w:rPr>
        <w:t xml:space="preserve">Il </w:t>
      </w:r>
      <w:r w:rsidR="00776CEA" w:rsidRPr="00034910">
        <w:t>avoue loyalement ne pas comprendre</w:t>
      </w:r>
      <w:r>
        <w:t>.</w:t>
      </w:r>
    </w:p>
    <w:p w14:paraId="1990A0C4" w14:textId="77777777" w:rsidR="00E57EC9" w:rsidRDefault="00E57EC9" w:rsidP="00E57EC9">
      <w:r>
        <w:t>— </w:t>
      </w:r>
      <w:r w:rsidR="00776CEA" w:rsidRPr="00034910">
        <w:t>Espérez-vous réussir là où il échoue</w:t>
      </w:r>
      <w:r>
        <w:t> ?</w:t>
      </w:r>
    </w:p>
    <w:p w14:paraId="741628DC" w14:textId="77777777" w:rsidR="00E57EC9" w:rsidRDefault="00E57EC9" w:rsidP="00E57EC9">
      <w:r>
        <w:t>— </w:t>
      </w:r>
      <w:r w:rsidR="00776CEA" w:rsidRPr="00034910">
        <w:t>Non</w:t>
      </w:r>
      <w:r>
        <w:t xml:space="preserve">, </w:t>
      </w:r>
      <w:r w:rsidR="00776CEA" w:rsidRPr="00034910">
        <w:t>non</w:t>
      </w:r>
      <w:r>
        <w:t xml:space="preserve">. </w:t>
      </w:r>
      <w:r w:rsidR="00776CEA" w:rsidRPr="00034910">
        <w:t>Je n</w:t>
      </w:r>
      <w:r>
        <w:t>’</w:t>
      </w:r>
      <w:r w:rsidR="00776CEA" w:rsidRPr="00034910">
        <w:t>ai point d</w:t>
      </w:r>
      <w:r>
        <w:t>’</w:t>
      </w:r>
      <w:r w:rsidR="00776CEA" w:rsidRPr="00034910">
        <w:t>idée aussi fantasque</w:t>
      </w:r>
      <w:r>
        <w:t xml:space="preserve">. </w:t>
      </w:r>
      <w:r w:rsidR="00776CEA" w:rsidRPr="00034910">
        <w:t>Je voulais seulement exprimer le malaise que me cause cette chose inco</w:t>
      </w:r>
      <w:r w:rsidR="00776CEA" w:rsidRPr="00034910">
        <w:t>n</w:t>
      </w:r>
      <w:r w:rsidR="00776CEA" w:rsidRPr="00034910">
        <w:t>nue</w:t>
      </w:r>
      <w:r>
        <w:t>.</w:t>
      </w:r>
    </w:p>
    <w:p w14:paraId="231844B0" w14:textId="77777777" w:rsidR="00E57EC9" w:rsidRDefault="00E57EC9" w:rsidP="00E57EC9">
      <w:r>
        <w:t>— </w:t>
      </w:r>
      <w:r w:rsidR="00776CEA" w:rsidRPr="00034910">
        <w:t>Un malaise</w:t>
      </w:r>
      <w:r>
        <w:t xml:space="preserve">, </w:t>
      </w:r>
      <w:r w:rsidR="00776CEA" w:rsidRPr="00034910">
        <w:t>à vous</w:t>
      </w:r>
      <w:r>
        <w:t> ?</w:t>
      </w:r>
    </w:p>
    <w:p w14:paraId="7E21E879" w14:textId="77777777" w:rsidR="00E57EC9" w:rsidRDefault="00E57EC9" w:rsidP="00E57EC9">
      <w:r>
        <w:t>— </w:t>
      </w:r>
      <w:r w:rsidR="00776CEA" w:rsidRPr="00034910">
        <w:t>Oui</w:t>
      </w:r>
      <w:r>
        <w:t xml:space="preserve">, </w:t>
      </w:r>
      <w:r w:rsidR="00776CEA" w:rsidRPr="00034910">
        <w:t>à moi-même</w:t>
      </w:r>
      <w:r>
        <w:t xml:space="preserve">…, </w:t>
      </w:r>
      <w:r w:rsidR="00776CEA" w:rsidRPr="00034910">
        <w:t>et à cause de vous</w:t>
      </w:r>
      <w:r>
        <w:t xml:space="preserve">, </w:t>
      </w:r>
      <w:proofErr w:type="spellStart"/>
      <w:r w:rsidR="00776CEA" w:rsidRPr="00034910">
        <w:t>Fleuriane</w:t>
      </w:r>
      <w:proofErr w:type="spellEnd"/>
      <w:r>
        <w:t xml:space="preserve">. </w:t>
      </w:r>
      <w:r w:rsidR="00776CEA" w:rsidRPr="00034910">
        <w:t>To</w:t>
      </w:r>
      <w:r w:rsidR="00776CEA" w:rsidRPr="00034910">
        <w:t>u</w:t>
      </w:r>
      <w:r w:rsidR="00776CEA" w:rsidRPr="00034910">
        <w:t>chée de son accent</w:t>
      </w:r>
      <w:r>
        <w:t xml:space="preserve">, </w:t>
      </w:r>
      <w:r w:rsidR="00776CEA" w:rsidRPr="00034910">
        <w:t>elle murmura</w:t>
      </w:r>
      <w:r>
        <w:t> :</w:t>
      </w:r>
    </w:p>
    <w:p w14:paraId="3AC05663" w14:textId="77777777" w:rsidR="00E57EC9" w:rsidRDefault="00E57EC9" w:rsidP="00E57EC9">
      <w:r>
        <w:t>— </w:t>
      </w:r>
      <w:r w:rsidR="00776CEA" w:rsidRPr="00034910">
        <w:t>Craignez-vous donc</w:t>
      </w:r>
      <w:r>
        <w:t>… ?</w:t>
      </w:r>
    </w:p>
    <w:p w14:paraId="5A039186" w14:textId="77777777" w:rsidR="00E57EC9" w:rsidRDefault="00776CEA" w:rsidP="00E57EC9">
      <w:r w:rsidRPr="00034910">
        <w:t>Il l</w:t>
      </w:r>
      <w:r w:rsidR="00E57EC9">
        <w:t>’</w:t>
      </w:r>
      <w:r w:rsidRPr="00034910">
        <w:t>interrompit avec un grand geste de colère</w:t>
      </w:r>
      <w:r w:rsidR="00E57EC9">
        <w:t> :</w:t>
      </w:r>
    </w:p>
    <w:p w14:paraId="5AFF640D" w14:textId="77777777" w:rsidR="00E57EC9" w:rsidRDefault="00E57EC9" w:rsidP="00E57EC9">
      <w:r>
        <w:t>— </w:t>
      </w:r>
      <w:r w:rsidR="00776CEA" w:rsidRPr="00034910">
        <w:t>Oui</w:t>
      </w:r>
      <w:r>
        <w:t xml:space="preserve">, </w:t>
      </w:r>
      <w:r w:rsidR="00776CEA" w:rsidRPr="00034910">
        <w:t>je crains</w:t>
      </w:r>
      <w:r>
        <w:t xml:space="preserve">… </w:t>
      </w:r>
      <w:r w:rsidR="00776CEA" w:rsidRPr="00034910">
        <w:t>Quoi</w:t>
      </w:r>
      <w:r>
        <w:t xml:space="preserve"> ? </w:t>
      </w:r>
      <w:r w:rsidR="00776CEA" w:rsidRPr="00034910">
        <w:t>Impossible de le dire</w:t>
      </w:r>
      <w:r>
        <w:t xml:space="preserve">. </w:t>
      </w:r>
      <w:r w:rsidR="00776CEA" w:rsidRPr="00034910">
        <w:t>Mais co</w:t>
      </w:r>
      <w:r w:rsidR="00776CEA" w:rsidRPr="00034910">
        <w:t>m</w:t>
      </w:r>
      <w:r w:rsidR="00776CEA" w:rsidRPr="00034910">
        <w:t>prenez-moi</w:t>
      </w:r>
      <w:r>
        <w:t xml:space="preserve">, </w:t>
      </w:r>
      <w:r w:rsidR="00776CEA" w:rsidRPr="00034910">
        <w:t>comprenez-moi bien</w:t>
      </w:r>
      <w:r>
        <w:t xml:space="preserve">. </w:t>
      </w:r>
      <w:r w:rsidR="00776CEA" w:rsidRPr="00034910">
        <w:t>C</w:t>
      </w:r>
      <w:r>
        <w:t>’</w:t>
      </w:r>
      <w:r w:rsidR="00776CEA" w:rsidRPr="00034910">
        <w:t>est sans doute une résu</w:t>
      </w:r>
      <w:r w:rsidR="00776CEA" w:rsidRPr="00034910">
        <w:t>l</w:t>
      </w:r>
      <w:r w:rsidR="00776CEA" w:rsidRPr="00034910">
        <w:t>tante de ma vie de détective</w:t>
      </w:r>
      <w:r>
        <w:t xml:space="preserve"> ; </w:t>
      </w:r>
      <w:r w:rsidR="00776CEA" w:rsidRPr="00034910">
        <w:t>l</w:t>
      </w:r>
      <w:r>
        <w:t>’</w:t>
      </w:r>
      <w:r w:rsidR="00776CEA" w:rsidRPr="00034910">
        <w:t>inconnu m</w:t>
      </w:r>
      <w:r>
        <w:t>’</w:t>
      </w:r>
      <w:r w:rsidR="00776CEA" w:rsidRPr="00034910">
        <w:t>apparaît toujours e</w:t>
      </w:r>
      <w:r w:rsidR="00776CEA" w:rsidRPr="00034910">
        <w:t>n</w:t>
      </w:r>
      <w:r w:rsidR="00776CEA" w:rsidRPr="00034910">
        <w:t>nemi</w:t>
      </w:r>
      <w:r>
        <w:t>.</w:t>
      </w:r>
    </w:p>
    <w:p w14:paraId="3F013084" w14:textId="77777777" w:rsidR="00E57EC9" w:rsidRDefault="00E57EC9" w:rsidP="00E57EC9">
      <w:r>
        <w:t>— </w:t>
      </w:r>
      <w:r w:rsidR="00776CEA" w:rsidRPr="00034910">
        <w:t>Alors</w:t>
      </w:r>
      <w:r>
        <w:t xml:space="preserve">, </w:t>
      </w:r>
      <w:r w:rsidR="00776CEA" w:rsidRPr="00034910">
        <w:t xml:space="preserve">la maladie de cette pauvre </w:t>
      </w:r>
      <w:proofErr w:type="spellStart"/>
      <w:r w:rsidR="00776CEA" w:rsidRPr="00034910">
        <w:t>Patorne</w:t>
      </w:r>
      <w:proofErr w:type="spellEnd"/>
      <w:r>
        <w:t xml:space="preserve">… </w:t>
      </w:r>
      <w:r w:rsidR="00776CEA" w:rsidRPr="00034910">
        <w:t>commença-t-elle</w:t>
      </w:r>
      <w:r>
        <w:t>.</w:t>
      </w:r>
    </w:p>
    <w:p w14:paraId="77306012" w14:textId="77777777" w:rsidR="00E57EC9" w:rsidRDefault="00776CEA" w:rsidP="00E57EC9">
      <w:r w:rsidRPr="00034910">
        <w:t>Il l</w:t>
      </w:r>
      <w:r w:rsidR="00E57EC9">
        <w:t>’</w:t>
      </w:r>
      <w:r w:rsidRPr="00034910">
        <w:t>arrêta encore</w:t>
      </w:r>
      <w:r w:rsidR="00E57EC9">
        <w:t> :</w:t>
      </w:r>
    </w:p>
    <w:p w14:paraId="2CA93CDD" w14:textId="662C5ED1" w:rsidR="00E57EC9" w:rsidRDefault="00E57EC9" w:rsidP="00E57EC9">
      <w:r>
        <w:t>— </w:t>
      </w:r>
      <w:r w:rsidR="00776CEA" w:rsidRPr="00034910">
        <w:t>Non pas la maladie elle-même</w:t>
      </w:r>
      <w:r>
        <w:t xml:space="preserve">, </w:t>
      </w:r>
      <w:r w:rsidR="00776CEA" w:rsidRPr="00034910">
        <w:t>mais la cause qui échappe à notre intellect</w:t>
      </w:r>
      <w:r>
        <w:t xml:space="preserve">, </w:t>
      </w:r>
      <w:r w:rsidR="00776CEA" w:rsidRPr="00034910">
        <w:t xml:space="preserve">la cause que </w:t>
      </w:r>
      <w:r>
        <w:t>M. </w:t>
      </w:r>
      <w:proofErr w:type="spellStart"/>
      <w:r w:rsidR="00776CEA" w:rsidRPr="00034910">
        <w:t>Dody</w:t>
      </w:r>
      <w:proofErr w:type="spellEnd"/>
      <w:r w:rsidR="00776CEA" w:rsidRPr="00034910">
        <w:t xml:space="preserve"> cherche vainement</w:t>
      </w:r>
      <w:r>
        <w:t xml:space="preserve"> ; </w:t>
      </w:r>
      <w:r w:rsidR="00776CEA" w:rsidRPr="00034910">
        <w:t>car il cherche</w:t>
      </w:r>
      <w:r>
        <w:t xml:space="preserve">. </w:t>
      </w:r>
      <w:r w:rsidR="00776CEA" w:rsidRPr="00034910">
        <w:t>Vous ne le saviez pas</w:t>
      </w:r>
      <w:r>
        <w:t xml:space="preserve"> ? </w:t>
      </w:r>
      <w:r w:rsidR="00776CEA" w:rsidRPr="00034910">
        <w:t>Il me l</w:t>
      </w:r>
      <w:r>
        <w:t>’</w:t>
      </w:r>
      <w:r w:rsidR="00776CEA" w:rsidRPr="00034910">
        <w:t>a avoué</w:t>
      </w:r>
      <w:r>
        <w:t xml:space="preserve">. </w:t>
      </w:r>
      <w:r w:rsidR="00776CEA" w:rsidRPr="00034910">
        <w:t>Depuis qu</w:t>
      </w:r>
      <w:r>
        <w:t>’</w:t>
      </w:r>
      <w:r w:rsidR="00776CEA" w:rsidRPr="00034910">
        <w:t>il a été appelé auprès de votre dame de compagnie</w:t>
      </w:r>
      <w:r>
        <w:t xml:space="preserve">, </w:t>
      </w:r>
      <w:r w:rsidR="00776CEA" w:rsidRPr="00034910">
        <w:t>il n</w:t>
      </w:r>
      <w:r>
        <w:t>’</w:t>
      </w:r>
      <w:r w:rsidR="00776CEA" w:rsidRPr="00034910">
        <w:t>a point dormi</w:t>
      </w:r>
      <w:r>
        <w:t xml:space="preserve">. </w:t>
      </w:r>
      <w:r w:rsidR="00776CEA" w:rsidRPr="00034910">
        <w:t>Il passe ses nuits à interroger ses livres</w:t>
      </w:r>
      <w:r>
        <w:t xml:space="preserve">, </w:t>
      </w:r>
      <w:r w:rsidR="00776CEA" w:rsidRPr="00034910">
        <w:t>cherchant que</w:t>
      </w:r>
      <w:r w:rsidR="00776CEA" w:rsidRPr="00034910">
        <w:t>l</w:t>
      </w:r>
      <w:r w:rsidR="00776CEA" w:rsidRPr="00034910">
        <w:t>que chose qui le puisse mettre sur la voie</w:t>
      </w:r>
      <w:r>
        <w:t xml:space="preserve">. </w:t>
      </w:r>
      <w:r w:rsidR="00776CEA" w:rsidRPr="00034910">
        <w:t>Il ne trouve rien</w:t>
      </w:r>
      <w:r>
        <w:t xml:space="preserve">, </w:t>
      </w:r>
      <w:r w:rsidR="00776CEA" w:rsidRPr="00034910">
        <w:t>rien</w:t>
      </w:r>
      <w:r>
        <w:t xml:space="preserve">, </w:t>
      </w:r>
      <w:r w:rsidR="00776CEA" w:rsidRPr="00034910">
        <w:t>entendez-vous</w:t>
      </w:r>
      <w:r>
        <w:t xml:space="preserve"> ? </w:t>
      </w:r>
      <w:r w:rsidR="00776CEA" w:rsidRPr="00034910">
        <w:t>Et si c</w:t>
      </w:r>
      <w:r>
        <w:t>’</w:t>
      </w:r>
      <w:r w:rsidR="00776CEA" w:rsidRPr="00034910">
        <w:t>est une arme nouvelle forgée par le crime</w:t>
      </w:r>
      <w:r>
        <w:t xml:space="preserve"> ! </w:t>
      </w:r>
      <w:r w:rsidR="00776CEA" w:rsidRPr="00034910">
        <w:t xml:space="preserve">Ne la croyez-vous pas </w:t>
      </w:r>
      <w:r w:rsidR="00776CEA" w:rsidRPr="00034910">
        <w:lastRenderedPageBreak/>
        <w:t>horriblement redoutable</w:t>
      </w:r>
      <w:r>
        <w:t xml:space="preserve">, </w:t>
      </w:r>
      <w:r w:rsidR="00776CEA" w:rsidRPr="00034910">
        <w:t>cette arme qui frappe</w:t>
      </w:r>
      <w:r>
        <w:t xml:space="preserve">, </w:t>
      </w:r>
      <w:r w:rsidR="00776CEA" w:rsidRPr="00034910">
        <w:t>sans que rien mette sur sa trace</w:t>
      </w:r>
      <w:r>
        <w:t xml:space="preserve">, </w:t>
      </w:r>
      <w:r w:rsidR="00776CEA" w:rsidRPr="00034910">
        <w:t>sans que le praticien le plus versé dans son art soit en mesure de la reco</w:t>
      </w:r>
      <w:r w:rsidR="00776CEA" w:rsidRPr="00034910">
        <w:t>n</w:t>
      </w:r>
      <w:r w:rsidR="00776CEA" w:rsidRPr="00034910">
        <w:t>naître</w:t>
      </w:r>
      <w:r>
        <w:t xml:space="preserve">, </w:t>
      </w:r>
      <w:r w:rsidR="00776CEA" w:rsidRPr="00034910">
        <w:t>de la désigner aux magistrats chargés de punir les ma</w:t>
      </w:r>
      <w:r w:rsidR="00776CEA" w:rsidRPr="00034910">
        <w:t>u</w:t>
      </w:r>
      <w:r w:rsidR="00776CEA" w:rsidRPr="00034910">
        <w:t>vais</w:t>
      </w:r>
      <w:r>
        <w:t xml:space="preserve">, </w:t>
      </w:r>
      <w:r w:rsidR="00776CEA" w:rsidRPr="00034910">
        <w:t>de protéger les bons</w:t>
      </w:r>
      <w:r>
        <w:t> ?</w:t>
      </w:r>
    </w:p>
    <w:p w14:paraId="10B5D459" w14:textId="77777777" w:rsidR="00E57EC9" w:rsidRDefault="00E57EC9" w:rsidP="00E57EC9">
      <w:r>
        <w:t>— </w:t>
      </w:r>
      <w:r w:rsidR="00776CEA" w:rsidRPr="00034910">
        <w:t>Comment</w:t>
      </w:r>
      <w:r>
        <w:t xml:space="preserve"> ! </w:t>
      </w:r>
      <w:r w:rsidR="00776CEA" w:rsidRPr="00034910">
        <w:t>fit la jeune fille d</w:t>
      </w:r>
      <w:r>
        <w:t>’</w:t>
      </w:r>
      <w:r w:rsidR="00776CEA" w:rsidRPr="00034910">
        <w:t>une voix légère comme un souffle</w:t>
      </w:r>
      <w:r>
        <w:t xml:space="preserve">, </w:t>
      </w:r>
      <w:r w:rsidR="00776CEA" w:rsidRPr="00034910">
        <w:t>vous qui vous êtes élevé contre l</w:t>
      </w:r>
      <w:r>
        <w:t>’</w:t>
      </w:r>
      <w:r w:rsidR="00776CEA" w:rsidRPr="00034910">
        <w:t>idée d</w:t>
      </w:r>
      <w:r>
        <w:t>’</w:t>
      </w:r>
      <w:r w:rsidR="00776CEA" w:rsidRPr="00034910">
        <w:t>un empoisonn</w:t>
      </w:r>
      <w:r w:rsidR="00776CEA" w:rsidRPr="00034910">
        <w:t>e</w:t>
      </w:r>
      <w:r w:rsidR="00776CEA" w:rsidRPr="00034910">
        <w:t>ment</w:t>
      </w:r>
      <w:r>
        <w:t xml:space="preserve">, </w:t>
      </w:r>
      <w:r w:rsidR="00776CEA" w:rsidRPr="00034910">
        <w:t>vous admettez maintenant</w:t>
      </w:r>
      <w:r>
        <w:t>…</w:t>
      </w:r>
    </w:p>
    <w:p w14:paraId="59D40925" w14:textId="77777777" w:rsidR="00E57EC9" w:rsidRDefault="00E57EC9" w:rsidP="00E57EC9">
      <w:r>
        <w:t>— </w:t>
      </w:r>
      <w:r w:rsidR="00776CEA" w:rsidRPr="00034910">
        <w:t>Un crime</w:t>
      </w:r>
      <w:r>
        <w:t xml:space="preserve">, </w:t>
      </w:r>
      <w:r w:rsidR="00776CEA" w:rsidRPr="00034910">
        <w:t>oui</w:t>
      </w:r>
      <w:r>
        <w:t xml:space="preserve">, </w:t>
      </w:r>
      <w:r w:rsidR="00776CEA" w:rsidRPr="00034910">
        <w:t>un crime inédit</w:t>
      </w:r>
      <w:r>
        <w:t xml:space="preserve">, </w:t>
      </w:r>
      <w:r w:rsidR="00776CEA" w:rsidRPr="00034910">
        <w:t>inexplicable</w:t>
      </w:r>
      <w:r>
        <w:t>.</w:t>
      </w:r>
    </w:p>
    <w:p w14:paraId="7734832F" w14:textId="77777777" w:rsidR="00E57EC9" w:rsidRDefault="00E57EC9" w:rsidP="00E57EC9">
      <w:r>
        <w:t>— </w:t>
      </w:r>
      <w:r w:rsidR="00776CEA" w:rsidRPr="00034910">
        <w:t>Mais dans quel but</w:t>
      </w:r>
      <w:r>
        <w:t xml:space="preserve">, </w:t>
      </w:r>
      <w:r w:rsidR="00776CEA" w:rsidRPr="00034910">
        <w:t>voyons</w:t>
      </w:r>
      <w:r>
        <w:t xml:space="preserve"> ? </w:t>
      </w:r>
      <w:r w:rsidR="00776CEA" w:rsidRPr="00034910">
        <w:t>Vous déclariez naguère que l</w:t>
      </w:r>
      <w:r>
        <w:t>’</w:t>
      </w:r>
      <w:r w:rsidR="00776CEA" w:rsidRPr="00034910">
        <w:t>intérêt de nos ennemis était de nous laisser vivre</w:t>
      </w:r>
      <w:r>
        <w:t xml:space="preserve">. </w:t>
      </w:r>
      <w:r w:rsidR="00776CEA" w:rsidRPr="00034910">
        <w:t>Auriez-vous découvert quelque raison de changer d</w:t>
      </w:r>
      <w:r>
        <w:t>’</w:t>
      </w:r>
      <w:r w:rsidR="00776CEA" w:rsidRPr="00034910">
        <w:t>avis</w:t>
      </w:r>
      <w:r>
        <w:t> ?</w:t>
      </w:r>
    </w:p>
    <w:p w14:paraId="042458DB" w14:textId="77777777" w:rsidR="00E57EC9" w:rsidRDefault="00776CEA" w:rsidP="00E57EC9">
      <w:r w:rsidRPr="00034910">
        <w:t>Dick secoua la tête avec une colère sauvage</w:t>
      </w:r>
      <w:r w:rsidR="00E57EC9">
        <w:t xml:space="preserve">. </w:t>
      </w:r>
      <w:r w:rsidRPr="00034910">
        <w:t>Il y avait sur ses traits</w:t>
      </w:r>
      <w:r w:rsidR="00E57EC9">
        <w:t xml:space="preserve">, </w:t>
      </w:r>
      <w:r w:rsidRPr="00034910">
        <w:t>dans ses yeux</w:t>
      </w:r>
      <w:r w:rsidR="00E57EC9">
        <w:t xml:space="preserve">, </w:t>
      </w:r>
      <w:r w:rsidRPr="00034910">
        <w:t>l</w:t>
      </w:r>
      <w:r w:rsidR="00E57EC9">
        <w:t>’</w:t>
      </w:r>
      <w:r w:rsidRPr="00034910">
        <w:t>étonnement et la rage du lion pris au piège</w:t>
      </w:r>
      <w:r w:rsidR="00E57EC9">
        <w:t>.</w:t>
      </w:r>
    </w:p>
    <w:p w14:paraId="7949BA46" w14:textId="77777777" w:rsidR="00E57EC9" w:rsidRDefault="00E57EC9" w:rsidP="00E57EC9">
      <w:r>
        <w:t>— </w:t>
      </w:r>
      <w:r w:rsidR="00776CEA" w:rsidRPr="00034910">
        <w:t>Non</w:t>
      </w:r>
      <w:r>
        <w:t xml:space="preserve">, </w:t>
      </w:r>
      <w:r w:rsidR="00776CEA" w:rsidRPr="00034910">
        <w:t>non</w:t>
      </w:r>
      <w:r>
        <w:t xml:space="preserve">, </w:t>
      </w:r>
      <w:r w:rsidR="00776CEA" w:rsidRPr="00034910">
        <w:t>je n</w:t>
      </w:r>
      <w:r>
        <w:t>’</w:t>
      </w:r>
      <w:r w:rsidR="00776CEA" w:rsidRPr="00034910">
        <w:t>ai rien trouvé</w:t>
      </w:r>
      <w:r>
        <w:t xml:space="preserve">, </w:t>
      </w:r>
      <w:r w:rsidR="00776CEA" w:rsidRPr="00034910">
        <w:t>je ne trouve rien</w:t>
      </w:r>
      <w:r>
        <w:t xml:space="preserve">… </w:t>
      </w:r>
      <w:r w:rsidR="00776CEA" w:rsidRPr="00034910">
        <w:t>et c</w:t>
      </w:r>
      <w:r w:rsidR="00776CEA" w:rsidRPr="00034910">
        <w:t>e</w:t>
      </w:r>
      <w:r w:rsidR="00776CEA" w:rsidRPr="00034910">
        <w:t>pendant la raison existe</w:t>
      </w:r>
      <w:r>
        <w:t>.</w:t>
      </w:r>
    </w:p>
    <w:p w14:paraId="5FE36661" w14:textId="77777777" w:rsidR="00E57EC9" w:rsidRDefault="00E57EC9" w:rsidP="00E57EC9">
      <w:r>
        <w:t>— </w:t>
      </w:r>
      <w:r w:rsidR="00776CEA" w:rsidRPr="00034910">
        <w:t>Pourquoi dire aujourd</w:t>
      </w:r>
      <w:r>
        <w:t>’</w:t>
      </w:r>
      <w:r w:rsidR="00776CEA" w:rsidRPr="00034910">
        <w:t>hui ce que vous combattiez hier</w:t>
      </w:r>
      <w:r>
        <w:t> ?</w:t>
      </w:r>
    </w:p>
    <w:p w14:paraId="4B263715" w14:textId="5BEB3D49" w:rsidR="00E57EC9" w:rsidRDefault="00E57EC9" w:rsidP="00E57EC9">
      <w:pPr>
        <w:rPr>
          <w:i/>
          <w:iCs/>
        </w:rPr>
      </w:pPr>
      <w:r>
        <w:t>— </w:t>
      </w:r>
      <w:r w:rsidR="00776CEA" w:rsidRPr="00034910">
        <w:t>Eh</w:t>
      </w:r>
      <w:r>
        <w:t xml:space="preserve"> ! </w:t>
      </w:r>
      <w:r w:rsidR="00776CEA" w:rsidRPr="00034910">
        <w:t>l</w:t>
      </w:r>
      <w:r>
        <w:t>’</w:t>
      </w:r>
      <w:r w:rsidR="00776CEA" w:rsidRPr="00034910">
        <w:t>ensemble des circonstances</w:t>
      </w:r>
      <w:r>
        <w:t>. M</w:t>
      </w:r>
      <w:r w:rsidRPr="00E57EC9">
        <w:rPr>
          <w:vertAlign w:val="superscript"/>
        </w:rPr>
        <w:t>me</w:t>
      </w:r>
      <w:r>
        <w:t> </w:t>
      </w:r>
      <w:proofErr w:type="spellStart"/>
      <w:r w:rsidR="00776CEA" w:rsidRPr="00034910">
        <w:t>Patorne</w:t>
      </w:r>
      <w:proofErr w:type="spellEnd"/>
      <w:r w:rsidR="00776CEA" w:rsidRPr="00034910">
        <w:t xml:space="preserve"> se meurt d</w:t>
      </w:r>
      <w:r>
        <w:t>’</w:t>
      </w:r>
      <w:r w:rsidR="00776CEA" w:rsidRPr="00034910">
        <w:t>un mal non catalogué</w:t>
      </w:r>
      <w:r>
        <w:t xml:space="preserve">. </w:t>
      </w:r>
      <w:proofErr w:type="spellStart"/>
      <w:r w:rsidR="00776CEA" w:rsidRPr="00034910">
        <w:t>Firino</w:t>
      </w:r>
      <w:proofErr w:type="spellEnd"/>
      <w:r w:rsidR="00776CEA" w:rsidRPr="00034910">
        <w:t xml:space="preserve"> nous quitte pour aller chercher le médecin</w:t>
      </w:r>
      <w:r>
        <w:t xml:space="preserve">. </w:t>
      </w:r>
      <w:r w:rsidR="00776CEA" w:rsidRPr="00034910">
        <w:t>Il ne reparaît plus</w:t>
      </w:r>
      <w:r>
        <w:t xml:space="preserve">. </w:t>
      </w:r>
      <w:r w:rsidR="00776CEA" w:rsidRPr="00034910">
        <w:t>Or</w:t>
      </w:r>
      <w:r>
        <w:t xml:space="preserve">, </w:t>
      </w:r>
      <w:r w:rsidR="00776CEA" w:rsidRPr="00034910">
        <w:rPr>
          <w:i/>
          <w:iCs/>
        </w:rPr>
        <w:t>il ne nous a rien volé</w:t>
      </w:r>
      <w:r>
        <w:rPr>
          <w:i/>
          <w:iCs/>
        </w:rPr>
        <w:t xml:space="preserve">, </w:t>
      </w:r>
      <w:r w:rsidR="00776CEA" w:rsidRPr="00034910">
        <w:rPr>
          <w:i/>
          <w:iCs/>
        </w:rPr>
        <w:t>donc il était payé par d</w:t>
      </w:r>
      <w:r>
        <w:rPr>
          <w:i/>
          <w:iCs/>
        </w:rPr>
        <w:t>’</w:t>
      </w:r>
      <w:r w:rsidR="00776CEA" w:rsidRPr="00034910">
        <w:rPr>
          <w:i/>
          <w:iCs/>
        </w:rPr>
        <w:t>autres</w:t>
      </w:r>
      <w:r>
        <w:rPr>
          <w:i/>
          <w:iCs/>
        </w:rPr>
        <w:t>.</w:t>
      </w:r>
    </w:p>
    <w:p w14:paraId="1216ABBE" w14:textId="00383595" w:rsidR="00E57EC9" w:rsidRDefault="00E57EC9" w:rsidP="00E57EC9">
      <w:r>
        <w:t>M</w:t>
      </w:r>
      <w:r w:rsidRPr="00E57EC9">
        <w:rPr>
          <w:vertAlign w:val="superscript"/>
        </w:rPr>
        <w:t>lle</w:t>
      </w:r>
      <w:r>
        <w:t> </w:t>
      </w:r>
      <w:r w:rsidR="00776CEA" w:rsidRPr="00034910">
        <w:t>Defrance frissonna</w:t>
      </w:r>
      <w:r>
        <w:t xml:space="preserve">. </w:t>
      </w:r>
      <w:r w:rsidR="00776CEA" w:rsidRPr="00034910">
        <w:t>L</w:t>
      </w:r>
      <w:r>
        <w:t>’</w:t>
      </w:r>
      <w:r w:rsidR="00776CEA" w:rsidRPr="00034910">
        <w:t>argument avait pénétré dans son cerveau comme une pointe d</w:t>
      </w:r>
      <w:r>
        <w:t>’</w:t>
      </w:r>
      <w:r w:rsidR="00776CEA" w:rsidRPr="00034910">
        <w:t>acier</w:t>
      </w:r>
      <w:r>
        <w:t>.</w:t>
      </w:r>
    </w:p>
    <w:p w14:paraId="19522E90" w14:textId="77777777" w:rsidR="00E57EC9" w:rsidRDefault="00E57EC9" w:rsidP="00E57EC9">
      <w:r>
        <w:t>— </w:t>
      </w:r>
      <w:r w:rsidR="00776CEA" w:rsidRPr="00034910">
        <w:t>En effet</w:t>
      </w:r>
      <w:r>
        <w:t xml:space="preserve">, </w:t>
      </w:r>
      <w:r w:rsidR="00776CEA" w:rsidRPr="00034910">
        <w:t>murmura-t-elle</w:t>
      </w:r>
      <w:r>
        <w:t xml:space="preserve">, </w:t>
      </w:r>
      <w:r w:rsidR="00776CEA" w:rsidRPr="00034910">
        <w:t>l</w:t>
      </w:r>
      <w:r>
        <w:t>’</w:t>
      </w:r>
      <w:r w:rsidR="00776CEA" w:rsidRPr="00034910">
        <w:t>argument semble sans répl</w:t>
      </w:r>
      <w:r w:rsidR="00776CEA" w:rsidRPr="00034910">
        <w:t>i</w:t>
      </w:r>
      <w:r w:rsidR="00776CEA" w:rsidRPr="00034910">
        <w:t>que</w:t>
      </w:r>
      <w:r>
        <w:t>.</w:t>
      </w:r>
    </w:p>
    <w:p w14:paraId="71146CF8" w14:textId="052B8F6E" w:rsidR="00E57EC9" w:rsidRDefault="00E57EC9" w:rsidP="00E57EC9">
      <w:r>
        <w:lastRenderedPageBreak/>
        <w:t>— </w:t>
      </w:r>
      <w:r w:rsidR="00776CEA" w:rsidRPr="00034910">
        <w:t xml:space="preserve">Quels sont ces </w:t>
      </w:r>
      <w:r w:rsidR="00776CEA" w:rsidRPr="00034910">
        <w:rPr>
          <w:i/>
          <w:iCs/>
        </w:rPr>
        <w:t>autres</w:t>
      </w:r>
      <w:r>
        <w:rPr>
          <w:i/>
          <w:iCs/>
        </w:rPr>
        <w:t xml:space="preserve"> ? </w:t>
      </w:r>
      <w:r w:rsidR="00776CEA" w:rsidRPr="00034910">
        <w:t>reprit son interlocuteur avec plus de force</w:t>
      </w:r>
      <w:r>
        <w:t xml:space="preserve">. </w:t>
      </w:r>
      <w:r w:rsidR="00776CEA" w:rsidRPr="00034910">
        <w:t>C</w:t>
      </w:r>
      <w:r>
        <w:t>’</w:t>
      </w:r>
      <w:r w:rsidR="00776CEA" w:rsidRPr="00034910">
        <w:t>est là que j</w:t>
      </w:r>
      <w:r>
        <w:t>’</w:t>
      </w:r>
      <w:r w:rsidR="00776CEA" w:rsidRPr="00034910">
        <w:t>avoue mon impuissance</w:t>
      </w:r>
      <w:r>
        <w:t xml:space="preserve">, </w:t>
      </w:r>
      <w:r w:rsidR="00776CEA" w:rsidRPr="00034910">
        <w:t>je ne vois pas</w:t>
      </w:r>
      <w:r>
        <w:t xml:space="preserve">, </w:t>
      </w:r>
      <w:r w:rsidR="00776CEA" w:rsidRPr="00034910">
        <w:t>je ne comprends pas</w:t>
      </w:r>
      <w:r>
        <w:t xml:space="preserve">. </w:t>
      </w:r>
      <w:r w:rsidR="00776CEA" w:rsidRPr="00034910">
        <w:t>Pour la première fois de ma vie</w:t>
      </w:r>
      <w:r>
        <w:t xml:space="preserve">, </w:t>
      </w:r>
      <w:r w:rsidR="00776CEA" w:rsidRPr="00034910">
        <w:t>je rencontre en face de moi un mur de ténèbres</w:t>
      </w:r>
      <w:r>
        <w:t xml:space="preserve">. </w:t>
      </w:r>
      <w:r w:rsidR="00776CEA" w:rsidRPr="00034910">
        <w:t>Et je souffre dans tout mon être</w:t>
      </w:r>
      <w:r>
        <w:t xml:space="preserve">, </w:t>
      </w:r>
      <w:r w:rsidR="00776CEA" w:rsidRPr="00034910">
        <w:t>dans toute ma pensée</w:t>
      </w:r>
      <w:r>
        <w:t xml:space="preserve">. </w:t>
      </w:r>
      <w:r w:rsidR="00776CEA" w:rsidRPr="00034910">
        <w:t>Je suis moralement sûr que le crime est là</w:t>
      </w:r>
      <w:r>
        <w:t xml:space="preserve">… </w:t>
      </w:r>
      <w:r w:rsidR="00776CEA" w:rsidRPr="00034910">
        <w:t>et rien ne me conduit vers celui qui a porté le coup</w:t>
      </w:r>
      <w:r>
        <w:t xml:space="preserve">. </w:t>
      </w:r>
      <w:r w:rsidR="00776CEA" w:rsidRPr="00034910">
        <w:t>Ah</w:t>
      </w:r>
      <w:r>
        <w:t xml:space="preserve"> ! </w:t>
      </w:r>
      <w:r w:rsidR="00776CEA" w:rsidRPr="00034910">
        <w:t>si j</w:t>
      </w:r>
      <w:r>
        <w:t>’</w:t>
      </w:r>
      <w:r w:rsidR="00776CEA" w:rsidRPr="00034910">
        <w:t xml:space="preserve">avais été </w:t>
      </w:r>
      <w:r w:rsidR="00776CEA" w:rsidRPr="00034910">
        <w:rPr>
          <w:i/>
          <w:iCs/>
        </w:rPr>
        <w:t xml:space="preserve">seul </w:t>
      </w:r>
      <w:r w:rsidR="00776CEA" w:rsidRPr="00034910">
        <w:t>en cause</w:t>
      </w:r>
      <w:r>
        <w:t xml:space="preserve">, </w:t>
      </w:r>
      <w:r w:rsidR="00776CEA" w:rsidRPr="00034910">
        <w:t>j</w:t>
      </w:r>
      <w:r>
        <w:t>’</w:t>
      </w:r>
      <w:r w:rsidR="00776CEA" w:rsidRPr="00034910">
        <w:t>aurais sans difficulté accusé La</w:t>
      </w:r>
      <w:r w:rsidR="00776CEA" w:rsidRPr="00034910">
        <w:t>r</w:t>
      </w:r>
      <w:r w:rsidR="00776CEA" w:rsidRPr="00034910">
        <w:t>mette</w:t>
      </w:r>
      <w:r>
        <w:t xml:space="preserve">, </w:t>
      </w:r>
      <w:r w:rsidR="00776CEA" w:rsidRPr="00034910">
        <w:t xml:space="preserve">mais nous devions </w:t>
      </w:r>
      <w:r w:rsidR="00776CEA" w:rsidRPr="00034910">
        <w:rPr>
          <w:i/>
          <w:iCs/>
        </w:rPr>
        <w:t xml:space="preserve">tous </w:t>
      </w:r>
      <w:r w:rsidR="00776CEA" w:rsidRPr="00034910">
        <w:t>être atteints</w:t>
      </w:r>
      <w:r>
        <w:t xml:space="preserve">. </w:t>
      </w:r>
      <w:r w:rsidR="00776CEA" w:rsidRPr="00034910">
        <w:t>Un hasard prov</w:t>
      </w:r>
      <w:r w:rsidR="00776CEA" w:rsidRPr="00034910">
        <w:t>i</w:t>
      </w:r>
      <w:r w:rsidR="00776CEA" w:rsidRPr="00034910">
        <w:t xml:space="preserve">dentiel a sorti du groupe cette infortunée </w:t>
      </w:r>
      <w:r>
        <w:t>M</w:t>
      </w:r>
      <w:r w:rsidRPr="00E57EC9">
        <w:rPr>
          <w:vertAlign w:val="superscript"/>
        </w:rPr>
        <w:t>me</w:t>
      </w:r>
      <w:r>
        <w:t> </w:t>
      </w:r>
      <w:proofErr w:type="spellStart"/>
      <w:r w:rsidR="00776CEA" w:rsidRPr="00034910">
        <w:t>Patorne</w:t>
      </w:r>
      <w:proofErr w:type="spellEnd"/>
      <w:r>
        <w:t xml:space="preserve">. </w:t>
      </w:r>
      <w:r w:rsidR="00776CEA" w:rsidRPr="00034910">
        <w:t>Me d</w:t>
      </w:r>
      <w:r w:rsidR="00776CEA" w:rsidRPr="00034910">
        <w:t>é</w:t>
      </w:r>
      <w:r w:rsidR="00776CEA" w:rsidRPr="00034910">
        <w:t>truire</w:t>
      </w:r>
      <w:r>
        <w:t xml:space="preserve">, </w:t>
      </w:r>
      <w:r w:rsidR="00776CEA" w:rsidRPr="00034910">
        <w:t>moi</w:t>
      </w:r>
      <w:r>
        <w:t xml:space="preserve">, </w:t>
      </w:r>
      <w:r w:rsidR="00776CEA" w:rsidRPr="00034910">
        <w:t>soit</w:t>
      </w:r>
      <w:r>
        <w:t xml:space="preserve"> ! </w:t>
      </w:r>
      <w:r w:rsidR="00776CEA" w:rsidRPr="00034910">
        <w:t>C</w:t>
      </w:r>
      <w:r>
        <w:t>’</w:t>
      </w:r>
      <w:r w:rsidR="00776CEA" w:rsidRPr="00034910">
        <w:t>était un ennemi de moins tout simplement</w:t>
      </w:r>
      <w:r>
        <w:t xml:space="preserve"> ; </w:t>
      </w:r>
      <w:r w:rsidR="00776CEA" w:rsidRPr="00034910">
        <w:t>mais risquer de vous frapper</w:t>
      </w:r>
      <w:r>
        <w:t xml:space="preserve">, </w:t>
      </w:r>
      <w:r w:rsidR="00776CEA" w:rsidRPr="00034910">
        <w:t>vous</w:t>
      </w:r>
      <w:r>
        <w:t xml:space="preserve">, </w:t>
      </w:r>
      <w:r w:rsidR="00776CEA" w:rsidRPr="00034910">
        <w:t>c</w:t>
      </w:r>
      <w:r>
        <w:t>’</w:t>
      </w:r>
      <w:r w:rsidR="00776CEA" w:rsidRPr="00034910">
        <w:t>est-à-dire risquer de su</w:t>
      </w:r>
      <w:r w:rsidR="00776CEA" w:rsidRPr="00034910">
        <w:t>p</w:t>
      </w:r>
      <w:r w:rsidR="00776CEA" w:rsidRPr="00034910">
        <w:t>primer la seule voie pouvant conduire aux corindons trustés</w:t>
      </w:r>
      <w:r>
        <w:t> !</w:t>
      </w:r>
    </w:p>
    <w:p w14:paraId="5CC5CC2D" w14:textId="77777777" w:rsidR="00E57EC9" w:rsidRDefault="00E57EC9" w:rsidP="00E57EC9">
      <w:r>
        <w:t>— </w:t>
      </w:r>
      <w:r w:rsidR="00776CEA" w:rsidRPr="00034910">
        <w:t>N</w:t>
      </w:r>
      <w:r>
        <w:t>’</w:t>
      </w:r>
      <w:r w:rsidR="00776CEA" w:rsidRPr="00034910">
        <w:t>aurait-on pas relevé les traces de mon père</w:t>
      </w:r>
      <w:r>
        <w:t xml:space="preserve"> ? </w:t>
      </w:r>
      <w:r w:rsidR="00776CEA" w:rsidRPr="00034910">
        <w:t>glissa la jeune fille d</w:t>
      </w:r>
      <w:r>
        <w:t>’</w:t>
      </w:r>
      <w:r w:rsidR="00776CEA" w:rsidRPr="00034910">
        <w:t>une voix tremblante</w:t>
      </w:r>
      <w:r>
        <w:t>.</w:t>
      </w:r>
    </w:p>
    <w:p w14:paraId="6EA83037" w14:textId="77777777" w:rsidR="00E57EC9" w:rsidRDefault="00E57EC9" w:rsidP="00E57EC9">
      <w:r>
        <w:t>— </w:t>
      </w:r>
      <w:r w:rsidR="00776CEA" w:rsidRPr="00034910">
        <w:t>Eh non</w:t>
      </w:r>
      <w:r>
        <w:t xml:space="preserve"> ! </w:t>
      </w:r>
      <w:r w:rsidR="00776CEA" w:rsidRPr="00034910">
        <w:t>Et puis quand même</w:t>
      </w:r>
      <w:r>
        <w:t xml:space="preserve">, </w:t>
      </w:r>
      <w:r w:rsidR="00776CEA" w:rsidRPr="00034910">
        <w:t>on ne tue pas l</w:t>
      </w:r>
      <w:r>
        <w:t>’</w:t>
      </w:r>
      <w:r w:rsidR="00776CEA" w:rsidRPr="00034910">
        <w:t>homme qui est le seul à connaître le gîte des gemmes convoitées</w:t>
      </w:r>
      <w:r>
        <w:t>.</w:t>
      </w:r>
    </w:p>
    <w:p w14:paraId="7657B493" w14:textId="77777777" w:rsidR="00E57EC9" w:rsidRDefault="00E57EC9" w:rsidP="00E57EC9">
      <w:r>
        <w:t>— </w:t>
      </w:r>
      <w:r w:rsidR="00776CEA" w:rsidRPr="00034910">
        <w:t>Ce gîte lui-même</w:t>
      </w:r>
      <w:r>
        <w:t xml:space="preserve">… </w:t>
      </w:r>
      <w:r w:rsidR="00776CEA" w:rsidRPr="00034910">
        <w:t>un mot malheureux</w:t>
      </w:r>
      <w:r>
        <w:t xml:space="preserve">, </w:t>
      </w:r>
      <w:r w:rsidR="00776CEA" w:rsidRPr="00034910">
        <w:t>une trahison a</w:t>
      </w:r>
      <w:r w:rsidR="00776CEA" w:rsidRPr="00034910">
        <w:t>u</w:t>
      </w:r>
      <w:r w:rsidR="00776CEA" w:rsidRPr="00034910">
        <w:t>raient pu le révéler</w:t>
      </w:r>
      <w:r>
        <w:t>.</w:t>
      </w:r>
    </w:p>
    <w:p w14:paraId="1F351BD1" w14:textId="289C524B" w:rsidR="00E57EC9" w:rsidRDefault="00E57EC9" w:rsidP="00E57EC9">
      <w:r>
        <w:t>— </w:t>
      </w:r>
      <w:r w:rsidR="00776CEA" w:rsidRPr="00034910">
        <w:t>Non</w:t>
      </w:r>
      <w:r>
        <w:t xml:space="preserve">, </w:t>
      </w:r>
      <w:r w:rsidR="00776CEA" w:rsidRPr="00034910">
        <w:t>pas cela non plus</w:t>
      </w:r>
      <w:r>
        <w:t>. M. </w:t>
      </w:r>
      <w:r w:rsidR="00776CEA" w:rsidRPr="00034910">
        <w:t>Defrance n</w:t>
      </w:r>
      <w:r>
        <w:t>’</w:t>
      </w:r>
      <w:r w:rsidR="00776CEA" w:rsidRPr="00034910">
        <w:t>a confié à pe</w:t>
      </w:r>
      <w:r w:rsidR="00776CEA" w:rsidRPr="00034910">
        <w:t>r</w:t>
      </w:r>
      <w:r w:rsidR="00776CEA" w:rsidRPr="00034910">
        <w:t>sonne</w:t>
      </w:r>
      <w:r>
        <w:t xml:space="preserve">, </w:t>
      </w:r>
      <w:r w:rsidR="00776CEA" w:rsidRPr="00034910">
        <w:t>à personne absolument</w:t>
      </w:r>
      <w:r>
        <w:t xml:space="preserve">, </w:t>
      </w:r>
      <w:r w:rsidR="00776CEA" w:rsidRPr="00034910">
        <w:t>la cachette choisie par lui</w:t>
      </w:r>
      <w:r>
        <w:t xml:space="preserve">. </w:t>
      </w:r>
      <w:r w:rsidR="00776CEA" w:rsidRPr="00034910">
        <w:t>Sur son carnet</w:t>
      </w:r>
      <w:r>
        <w:t xml:space="preserve">, </w:t>
      </w:r>
      <w:r w:rsidR="00776CEA" w:rsidRPr="00034910">
        <w:t>cinq ou six chiffres</w:t>
      </w:r>
      <w:r>
        <w:t xml:space="preserve">, </w:t>
      </w:r>
      <w:r w:rsidR="00776CEA" w:rsidRPr="00034910">
        <w:t>dépourvus de sens pour tout autre que lui-même</w:t>
      </w:r>
      <w:r>
        <w:t xml:space="preserve">, </w:t>
      </w:r>
      <w:r w:rsidR="00776CEA" w:rsidRPr="00034910">
        <w:t>le mettent à l</w:t>
      </w:r>
      <w:r>
        <w:t>’</w:t>
      </w:r>
      <w:r w:rsidR="00776CEA" w:rsidRPr="00034910">
        <w:t>abri d</w:t>
      </w:r>
      <w:r>
        <w:t>’</w:t>
      </w:r>
      <w:r w:rsidR="00776CEA" w:rsidRPr="00034910">
        <w:t>un oubli</w:t>
      </w:r>
      <w:r>
        <w:t xml:space="preserve">, </w:t>
      </w:r>
      <w:r w:rsidR="00776CEA" w:rsidRPr="00034910">
        <w:t>d</w:t>
      </w:r>
      <w:r>
        <w:t>’</w:t>
      </w:r>
      <w:r w:rsidR="00776CEA" w:rsidRPr="00034910">
        <w:t>une erreur de mémoire</w:t>
      </w:r>
      <w:r>
        <w:t xml:space="preserve">. </w:t>
      </w:r>
      <w:r w:rsidR="00776CEA" w:rsidRPr="00034910">
        <w:t>Larmette</w:t>
      </w:r>
      <w:r>
        <w:t xml:space="preserve">, </w:t>
      </w:r>
      <w:r w:rsidR="00776CEA" w:rsidRPr="00034910">
        <w:t>pas plus que n</w:t>
      </w:r>
      <w:r>
        <w:t>’</w:t>
      </w:r>
      <w:r w:rsidR="00776CEA" w:rsidRPr="00034910">
        <w:t>importe qui</w:t>
      </w:r>
      <w:r>
        <w:t xml:space="preserve">, </w:t>
      </w:r>
      <w:r w:rsidR="00776CEA" w:rsidRPr="00034910">
        <w:t>ne découvr</w:t>
      </w:r>
      <w:r w:rsidR="00776CEA" w:rsidRPr="00034910">
        <w:t>i</w:t>
      </w:r>
      <w:r w:rsidR="00776CEA" w:rsidRPr="00034910">
        <w:t>ra les pierres</w:t>
      </w:r>
      <w:r>
        <w:t xml:space="preserve">, </w:t>
      </w:r>
      <w:r w:rsidR="00776CEA" w:rsidRPr="00034910">
        <w:t>si votre père ne lui indique l</w:t>
      </w:r>
      <w:r>
        <w:t>’</w:t>
      </w:r>
      <w:r w:rsidR="00776CEA" w:rsidRPr="00034910">
        <w:t>endroit où elles gîtent à l</w:t>
      </w:r>
      <w:r>
        <w:t>’</w:t>
      </w:r>
      <w:r w:rsidR="00776CEA" w:rsidRPr="00034910">
        <w:t>abri de tout regard indiscret</w:t>
      </w:r>
      <w:r>
        <w:t>.</w:t>
      </w:r>
    </w:p>
    <w:p w14:paraId="5EACD740" w14:textId="77777777" w:rsidR="00E57EC9" w:rsidRDefault="00E57EC9" w:rsidP="00E57EC9">
      <w:r>
        <w:t>— </w:t>
      </w:r>
      <w:r w:rsidR="00776CEA" w:rsidRPr="00034910">
        <w:t>Alors</w:t>
      </w:r>
      <w:r>
        <w:t xml:space="preserve">, </w:t>
      </w:r>
      <w:r w:rsidR="00776CEA" w:rsidRPr="00034910">
        <w:t>quoi</w:t>
      </w:r>
      <w:r>
        <w:t> ?</w:t>
      </w:r>
    </w:p>
    <w:p w14:paraId="23445F4F" w14:textId="77777777" w:rsidR="00E57EC9" w:rsidRDefault="00E57EC9" w:rsidP="00E57EC9">
      <w:r>
        <w:t>— </w:t>
      </w:r>
      <w:r w:rsidR="00776CEA" w:rsidRPr="00034910">
        <w:t>C</w:t>
      </w:r>
      <w:r>
        <w:t>’</w:t>
      </w:r>
      <w:r w:rsidR="00776CEA" w:rsidRPr="00034910">
        <w:t>est la question que je m</w:t>
      </w:r>
      <w:r>
        <w:t>’</w:t>
      </w:r>
      <w:r w:rsidR="00776CEA" w:rsidRPr="00034910">
        <w:t>adresse sans cesse</w:t>
      </w:r>
      <w:r>
        <w:t xml:space="preserve">, </w:t>
      </w:r>
      <w:r w:rsidR="00776CEA" w:rsidRPr="00034910">
        <w:t>hélas</w:t>
      </w:r>
      <w:r>
        <w:t xml:space="preserve"> ! </w:t>
      </w:r>
      <w:r w:rsidR="00776CEA" w:rsidRPr="00034910">
        <w:t>sans y trouver de réponse acceptable</w:t>
      </w:r>
      <w:r>
        <w:t>.</w:t>
      </w:r>
    </w:p>
    <w:p w14:paraId="27F4335A" w14:textId="77777777" w:rsidR="00E57EC9" w:rsidRDefault="00776CEA" w:rsidP="00E57EC9">
      <w:r w:rsidRPr="00034910">
        <w:lastRenderedPageBreak/>
        <w:t>Puis</w:t>
      </w:r>
      <w:r w:rsidR="00E57EC9">
        <w:t xml:space="preserve">, </w:t>
      </w:r>
      <w:r w:rsidRPr="00034910">
        <w:t>serrant les poings</w:t>
      </w:r>
      <w:r w:rsidR="00E57EC9">
        <w:t xml:space="preserve">, </w:t>
      </w:r>
      <w:r w:rsidRPr="00034910">
        <w:t>en proie à une exaltation</w:t>
      </w:r>
      <w:r w:rsidR="00E57EC9">
        <w:t xml:space="preserve">, </w:t>
      </w:r>
      <w:r w:rsidRPr="00034910">
        <w:t>étrange chez cet homme si maître de lui à l</w:t>
      </w:r>
      <w:r w:rsidR="00E57EC9">
        <w:t>’</w:t>
      </w:r>
      <w:r w:rsidRPr="00034910">
        <w:t>ordinaire</w:t>
      </w:r>
      <w:r w:rsidR="00E57EC9">
        <w:t xml:space="preserve">, </w:t>
      </w:r>
      <w:r w:rsidRPr="00034910">
        <w:t>qui impressionna douloureusement sa compagne</w:t>
      </w:r>
      <w:r w:rsidR="00E57EC9">
        <w:t> :</w:t>
      </w:r>
    </w:p>
    <w:p w14:paraId="0E72A9A1" w14:textId="77777777" w:rsidR="00E57EC9" w:rsidRDefault="00E57EC9" w:rsidP="00E57EC9">
      <w:r>
        <w:t>— </w:t>
      </w:r>
      <w:r w:rsidR="00776CEA" w:rsidRPr="00034910">
        <w:t>J</w:t>
      </w:r>
      <w:r>
        <w:t>’</w:t>
      </w:r>
      <w:r w:rsidR="00776CEA" w:rsidRPr="00034910">
        <w:t>ai peur</w:t>
      </w:r>
      <w:r>
        <w:t xml:space="preserve">, </w:t>
      </w:r>
      <w:r w:rsidR="00776CEA" w:rsidRPr="00034910">
        <w:t>je vous dis</w:t>
      </w:r>
      <w:r>
        <w:t xml:space="preserve">, </w:t>
      </w:r>
      <w:proofErr w:type="gramStart"/>
      <w:r w:rsidR="00776CEA" w:rsidRPr="00034910">
        <w:t>j</w:t>
      </w:r>
      <w:r>
        <w:t>’</w:t>
      </w:r>
      <w:r w:rsidR="00776CEA" w:rsidRPr="00034910">
        <w:t>ai peur</w:t>
      </w:r>
      <w:proofErr w:type="gramEnd"/>
      <w:r w:rsidR="00776CEA" w:rsidRPr="00034910">
        <w:t xml:space="preserve"> pour vous</w:t>
      </w:r>
      <w:r>
        <w:t xml:space="preserve">. </w:t>
      </w:r>
      <w:r w:rsidR="00776CEA" w:rsidRPr="00034910">
        <w:t>Moi qui suis si fier de mon raisonnement</w:t>
      </w:r>
      <w:r>
        <w:t xml:space="preserve">, </w:t>
      </w:r>
      <w:r w:rsidR="00776CEA" w:rsidRPr="00034910">
        <w:t>moi qui disais</w:t>
      </w:r>
      <w:r>
        <w:t> : « </w:t>
      </w:r>
      <w:r w:rsidR="00776CEA" w:rsidRPr="00034910">
        <w:t>Il ne faut jamais se laisser aller à l</w:t>
      </w:r>
      <w:r>
        <w:t>’</w:t>
      </w:r>
      <w:r w:rsidR="00776CEA" w:rsidRPr="00034910">
        <w:t>imagination</w:t>
      </w:r>
      <w:r>
        <w:t>, »</w:t>
      </w:r>
      <w:r w:rsidR="00776CEA" w:rsidRPr="00034910">
        <w:t xml:space="preserve"> je divague à présent</w:t>
      </w:r>
      <w:r>
        <w:t xml:space="preserve">, </w:t>
      </w:r>
      <w:r w:rsidR="00776CEA" w:rsidRPr="00034910">
        <w:t>je m</w:t>
      </w:r>
      <w:r>
        <w:t>’</w:t>
      </w:r>
      <w:r w:rsidR="00776CEA" w:rsidRPr="00034910">
        <w:t>abandonne à des pressentiments</w:t>
      </w:r>
      <w:r>
        <w:t>.</w:t>
      </w:r>
    </w:p>
    <w:p w14:paraId="07C6A9D7" w14:textId="77777777" w:rsidR="00E57EC9" w:rsidRDefault="00776CEA" w:rsidP="00E57EC9">
      <w:r w:rsidRPr="00034910">
        <w:t>Il se prit à rire nerveusement</w:t>
      </w:r>
      <w:r w:rsidR="00E57EC9">
        <w:t>.</w:t>
      </w:r>
    </w:p>
    <w:p w14:paraId="04A87830" w14:textId="77777777" w:rsidR="00E57EC9" w:rsidRDefault="00E57EC9" w:rsidP="00E57EC9">
      <w:r>
        <w:t>— </w:t>
      </w:r>
      <w:r w:rsidR="00776CEA" w:rsidRPr="00034910">
        <w:t>Des pressentiments</w:t>
      </w:r>
      <w:r>
        <w:t xml:space="preserve">, </w:t>
      </w:r>
      <w:r w:rsidR="00776CEA" w:rsidRPr="00034910">
        <w:t>c</w:t>
      </w:r>
      <w:r>
        <w:t>’</w:t>
      </w:r>
      <w:r w:rsidR="00776CEA" w:rsidRPr="00034910">
        <w:t>est-à-dire des rêves de l</w:t>
      </w:r>
      <w:r>
        <w:t>’</w:t>
      </w:r>
      <w:r w:rsidR="00776CEA" w:rsidRPr="00034910">
        <w:t>esprit n</w:t>
      </w:r>
      <w:r w:rsidR="00776CEA" w:rsidRPr="00034910">
        <w:t>é</w:t>
      </w:r>
      <w:r w:rsidR="00776CEA" w:rsidRPr="00034910">
        <w:t>vrosé</w:t>
      </w:r>
      <w:r>
        <w:t xml:space="preserve">. </w:t>
      </w:r>
      <w:r w:rsidR="00776CEA" w:rsidRPr="00034910">
        <w:t>Cette terre d</w:t>
      </w:r>
      <w:r>
        <w:t>’</w:t>
      </w:r>
      <w:r w:rsidR="00776CEA" w:rsidRPr="00034910">
        <w:t>Alaska me brûle les pieds</w:t>
      </w:r>
      <w:r>
        <w:t xml:space="preserve">. </w:t>
      </w:r>
      <w:r w:rsidR="00776CEA" w:rsidRPr="00034910">
        <w:t>Je voudrais la fuir</w:t>
      </w:r>
      <w:r>
        <w:t xml:space="preserve">, </w:t>
      </w:r>
      <w:r w:rsidR="00776CEA" w:rsidRPr="00034910">
        <w:t>vous emmener bien loin</w:t>
      </w:r>
      <w:r>
        <w:t xml:space="preserve">, </w:t>
      </w:r>
      <w:r w:rsidR="00776CEA" w:rsidRPr="00034910">
        <w:t xml:space="preserve">parce que je </w:t>
      </w:r>
      <w:r w:rsidR="00776CEA" w:rsidRPr="00034910">
        <w:rPr>
          <w:i/>
          <w:iCs/>
        </w:rPr>
        <w:t xml:space="preserve">rêve </w:t>
      </w:r>
      <w:r w:rsidR="00776CEA" w:rsidRPr="00034910">
        <w:t>que chaque jour de retard rapproche un danger que je ne saurais ni définir</w:t>
      </w:r>
      <w:r>
        <w:t xml:space="preserve">, </w:t>
      </w:r>
      <w:r w:rsidR="00776CEA" w:rsidRPr="00034910">
        <w:t>ni prévoir</w:t>
      </w:r>
      <w:r>
        <w:t xml:space="preserve">. </w:t>
      </w:r>
      <w:r w:rsidR="00776CEA" w:rsidRPr="00034910">
        <w:t>C</w:t>
      </w:r>
      <w:r>
        <w:t>’</w:t>
      </w:r>
      <w:r w:rsidR="00776CEA" w:rsidRPr="00034910">
        <w:t>est la faillite de la raison</w:t>
      </w:r>
      <w:r>
        <w:t>.</w:t>
      </w:r>
    </w:p>
    <w:p w14:paraId="785ED4D0" w14:textId="77777777" w:rsidR="00E57EC9" w:rsidRDefault="00776CEA" w:rsidP="00E57EC9">
      <w:r w:rsidRPr="00034910">
        <w:t>En vain</w:t>
      </w:r>
      <w:r w:rsidR="00E57EC9">
        <w:t xml:space="preserve">, </w:t>
      </w:r>
      <w:proofErr w:type="spellStart"/>
      <w:r w:rsidRPr="00034910">
        <w:t>Fleuriane</w:t>
      </w:r>
      <w:proofErr w:type="spellEnd"/>
      <w:r w:rsidR="00E57EC9">
        <w:t xml:space="preserve">, </w:t>
      </w:r>
      <w:r w:rsidRPr="00034910">
        <w:t>bouleversée par la surexcitation du jeune homme</w:t>
      </w:r>
      <w:r w:rsidR="00E57EC9">
        <w:t xml:space="preserve">, </w:t>
      </w:r>
      <w:r w:rsidRPr="00034910">
        <w:t>tenta de le calmer</w:t>
      </w:r>
      <w:r w:rsidR="00E57EC9">
        <w:t xml:space="preserve">. </w:t>
      </w:r>
      <w:r w:rsidRPr="00034910">
        <w:t>Elle le berça de douces par</w:t>
      </w:r>
      <w:r w:rsidRPr="00034910">
        <w:t>o</w:t>
      </w:r>
      <w:r w:rsidRPr="00034910">
        <w:t>les</w:t>
      </w:r>
      <w:r w:rsidR="00E57EC9">
        <w:t xml:space="preserve">, </w:t>
      </w:r>
      <w:r w:rsidRPr="00034910">
        <w:t>s</w:t>
      </w:r>
      <w:r w:rsidR="00E57EC9">
        <w:t>’</w:t>
      </w:r>
      <w:r w:rsidRPr="00034910">
        <w:t>efforçant d</w:t>
      </w:r>
      <w:r w:rsidR="00E57EC9">
        <w:t>’</w:t>
      </w:r>
      <w:r w:rsidRPr="00034910">
        <w:t>apaiser ce qu</w:t>
      </w:r>
      <w:r w:rsidR="00E57EC9">
        <w:t>’</w:t>
      </w:r>
      <w:r w:rsidRPr="00034910">
        <w:t>elle appelait des chimères</w:t>
      </w:r>
      <w:r w:rsidR="00E57EC9">
        <w:t>.</w:t>
      </w:r>
    </w:p>
    <w:p w14:paraId="36B624CD" w14:textId="77777777" w:rsidR="00E57EC9" w:rsidRDefault="00776CEA" w:rsidP="00E57EC9">
      <w:r w:rsidRPr="00034910">
        <w:t>Rien n</w:t>
      </w:r>
      <w:r w:rsidR="00E57EC9">
        <w:t>’</w:t>
      </w:r>
      <w:r w:rsidRPr="00034910">
        <w:t>y fit</w:t>
      </w:r>
      <w:r w:rsidR="00E57EC9">
        <w:t xml:space="preserve">. </w:t>
      </w:r>
      <w:r w:rsidRPr="00034910">
        <w:t xml:space="preserve">Dick </w:t>
      </w:r>
      <w:proofErr w:type="spellStart"/>
      <w:r w:rsidRPr="00034910">
        <w:t>Fann</w:t>
      </w:r>
      <w:proofErr w:type="spellEnd"/>
      <w:r w:rsidR="00E57EC9">
        <w:t xml:space="preserve">, </w:t>
      </w:r>
      <w:r w:rsidRPr="00034910">
        <w:t>cette fois</w:t>
      </w:r>
      <w:r w:rsidR="00E57EC9">
        <w:t xml:space="preserve">, </w:t>
      </w:r>
      <w:r w:rsidRPr="00034910">
        <w:t>était complètement dés</w:t>
      </w:r>
      <w:r w:rsidRPr="00034910">
        <w:t>o</w:t>
      </w:r>
      <w:r w:rsidRPr="00034910">
        <w:t>rienté</w:t>
      </w:r>
      <w:r w:rsidR="00E57EC9">
        <w:t>.</w:t>
      </w:r>
    </w:p>
    <w:p w14:paraId="380D20D1" w14:textId="77777777" w:rsidR="00E57EC9" w:rsidRDefault="00776CEA" w:rsidP="00E57EC9">
      <w:r w:rsidRPr="00034910">
        <w:t>Il ne paraissait même pas comprendre de quel courage sa compagne faisait preuve en discutant avec lui</w:t>
      </w:r>
      <w:r w:rsidR="00E57EC9">
        <w:t xml:space="preserve">. </w:t>
      </w:r>
      <w:r w:rsidRPr="00034910">
        <w:t>Cependant</w:t>
      </w:r>
      <w:r w:rsidR="00E57EC9">
        <w:t xml:space="preserve">, </w:t>
      </w:r>
      <w:r w:rsidRPr="00034910">
        <w:t>en temps ordinaire</w:t>
      </w:r>
      <w:r w:rsidR="00E57EC9">
        <w:t xml:space="preserve">, </w:t>
      </w:r>
      <w:r w:rsidRPr="00034910">
        <w:t>il lui aurait marqué une reconnaissance infinie</w:t>
      </w:r>
      <w:r w:rsidR="00E57EC9">
        <w:t xml:space="preserve">, </w:t>
      </w:r>
      <w:r w:rsidRPr="00034910">
        <w:t>car elle domptait la terreur née en elle des affirmations du d</w:t>
      </w:r>
      <w:r w:rsidRPr="00034910">
        <w:t>é</w:t>
      </w:r>
      <w:r w:rsidRPr="00034910">
        <w:t>tective amateur</w:t>
      </w:r>
      <w:r w:rsidR="00E57EC9">
        <w:t xml:space="preserve">, </w:t>
      </w:r>
      <w:r w:rsidRPr="00034910">
        <w:t>pour tâcher de le rassurer</w:t>
      </w:r>
      <w:r w:rsidR="00E57EC9">
        <w:t>.</w:t>
      </w:r>
    </w:p>
    <w:p w14:paraId="1B499298" w14:textId="77777777" w:rsidR="00E57EC9" w:rsidRDefault="00776CEA" w:rsidP="00E57EC9">
      <w:r w:rsidRPr="00034910">
        <w:t>Tout en causant ainsi</w:t>
      </w:r>
      <w:r w:rsidR="00E57EC9">
        <w:t xml:space="preserve">, </w:t>
      </w:r>
      <w:r w:rsidRPr="00034910">
        <w:t>ils avaient regagné l</w:t>
      </w:r>
      <w:r w:rsidR="00E57EC9">
        <w:t>’</w:t>
      </w:r>
      <w:r w:rsidRPr="00034910">
        <w:t>agglomération de Port-Clarence</w:t>
      </w:r>
      <w:r w:rsidR="00E57EC9">
        <w:t xml:space="preserve">. </w:t>
      </w:r>
      <w:r w:rsidRPr="00034910">
        <w:t>Ils apercevaient devant eux</w:t>
      </w:r>
      <w:r w:rsidR="00E57EC9">
        <w:t xml:space="preserve">, </w:t>
      </w:r>
      <w:r w:rsidRPr="00034910">
        <w:t>en bordure du port</w:t>
      </w:r>
      <w:r w:rsidR="00E57EC9">
        <w:t xml:space="preserve">, </w:t>
      </w:r>
      <w:r w:rsidRPr="00034910">
        <w:t>sur les eaux glacées duquel des galopins se livraient à des glissades effrénées</w:t>
      </w:r>
      <w:r w:rsidR="00E57EC9">
        <w:t xml:space="preserve">, </w:t>
      </w:r>
      <w:r w:rsidRPr="00034910">
        <w:t>la façade de l</w:t>
      </w:r>
      <w:r w:rsidR="00E57EC9">
        <w:t>’</w:t>
      </w:r>
      <w:r w:rsidRPr="00034910">
        <w:t>Étoile du Gourmet</w:t>
      </w:r>
      <w:r w:rsidR="00E57EC9">
        <w:t>.</w:t>
      </w:r>
    </w:p>
    <w:p w14:paraId="4B83EC4B" w14:textId="77777777" w:rsidR="00E57EC9" w:rsidRDefault="00776CEA" w:rsidP="00E57EC9">
      <w:r w:rsidRPr="00034910">
        <w:lastRenderedPageBreak/>
        <w:t>Ils se taisaient maintenant</w:t>
      </w:r>
      <w:r w:rsidR="00E57EC9">
        <w:t xml:space="preserve">, </w:t>
      </w:r>
      <w:r w:rsidRPr="00034910">
        <w:t>attristés par la conversation terminée et aussi par l</w:t>
      </w:r>
      <w:r w:rsidR="00E57EC9">
        <w:t>’</w:t>
      </w:r>
      <w:r w:rsidRPr="00034910">
        <w:t>anxiété de la souffrance qu</w:t>
      </w:r>
      <w:r w:rsidR="00E57EC9">
        <w:t>’</w:t>
      </w:r>
      <w:r w:rsidRPr="00034910">
        <w:t>ils allaient retrouver là</w:t>
      </w:r>
      <w:r w:rsidR="00E57EC9">
        <w:t>.</w:t>
      </w:r>
    </w:p>
    <w:p w14:paraId="4A55814D" w14:textId="77777777" w:rsidR="00E57EC9" w:rsidRDefault="00776CEA" w:rsidP="00E57EC9">
      <w:r w:rsidRPr="00034910">
        <w:t>Tous deux s</w:t>
      </w:r>
      <w:r w:rsidR="00E57EC9">
        <w:t>’</w:t>
      </w:r>
      <w:r w:rsidRPr="00034910">
        <w:t>arrêtèrent du même coup avec une exclam</w:t>
      </w:r>
      <w:r w:rsidRPr="00034910">
        <w:t>a</w:t>
      </w:r>
      <w:r w:rsidRPr="00034910">
        <w:t>tion</w:t>
      </w:r>
      <w:r w:rsidR="00E57EC9">
        <w:t> :</w:t>
      </w:r>
    </w:p>
    <w:p w14:paraId="4F38B04D" w14:textId="77777777" w:rsidR="00E57EC9" w:rsidRDefault="00E57EC9" w:rsidP="00E57EC9">
      <w:r>
        <w:t>— </w:t>
      </w:r>
      <w:r w:rsidR="00776CEA" w:rsidRPr="00034910">
        <w:t>C</w:t>
      </w:r>
      <w:r>
        <w:t>’</w:t>
      </w:r>
      <w:r w:rsidR="00776CEA" w:rsidRPr="00034910">
        <w:t>est Jean</w:t>
      </w:r>
      <w:r>
        <w:t> !</w:t>
      </w:r>
    </w:p>
    <w:p w14:paraId="709653F0" w14:textId="77777777" w:rsidR="00E57EC9" w:rsidRDefault="00776CEA" w:rsidP="00E57EC9">
      <w:r w:rsidRPr="00034910">
        <w:t>En effet</w:t>
      </w:r>
      <w:r w:rsidR="00E57EC9">
        <w:t xml:space="preserve">, </w:t>
      </w:r>
      <w:r w:rsidRPr="00034910">
        <w:t>le gamin venait de sortir de l</w:t>
      </w:r>
      <w:r w:rsidR="00E57EC9">
        <w:t>’</w:t>
      </w:r>
      <w:r w:rsidRPr="00034910">
        <w:t>auberge en courant</w:t>
      </w:r>
      <w:r w:rsidR="00E57EC9">
        <w:t xml:space="preserve">. </w:t>
      </w:r>
      <w:r w:rsidRPr="00034910">
        <w:t>Il leva les bras en l</w:t>
      </w:r>
      <w:r w:rsidR="00E57EC9">
        <w:t>’</w:t>
      </w:r>
      <w:r w:rsidRPr="00034910">
        <w:t>air en reconnaissant les promeneurs</w:t>
      </w:r>
      <w:r w:rsidR="00E57EC9">
        <w:t xml:space="preserve">, </w:t>
      </w:r>
      <w:r w:rsidRPr="00034910">
        <w:t>puis se précipita à leur rencontre</w:t>
      </w:r>
      <w:r w:rsidR="00E57EC9">
        <w:t>.</w:t>
      </w:r>
    </w:p>
    <w:p w14:paraId="0BB8D84A" w14:textId="77777777" w:rsidR="00E57EC9" w:rsidRDefault="00776CEA" w:rsidP="00E57EC9">
      <w:r w:rsidRPr="00034910">
        <w:t>Il les joignit et</w:t>
      </w:r>
      <w:r w:rsidR="00E57EC9">
        <w:t xml:space="preserve">, </w:t>
      </w:r>
      <w:r w:rsidRPr="00034910">
        <w:t>la voix frémissante</w:t>
      </w:r>
      <w:r w:rsidR="00E57EC9">
        <w:t xml:space="preserve">, </w:t>
      </w:r>
      <w:r w:rsidRPr="00034910">
        <w:t>quelque chose de bo</w:t>
      </w:r>
      <w:r w:rsidRPr="00034910">
        <w:t>u</w:t>
      </w:r>
      <w:r w:rsidRPr="00034910">
        <w:t>leversé dans toute sa mince silhouette</w:t>
      </w:r>
      <w:r w:rsidR="00E57EC9">
        <w:t xml:space="preserve">, </w:t>
      </w:r>
      <w:r w:rsidRPr="00034910">
        <w:t>il dit</w:t>
      </w:r>
      <w:r w:rsidR="00E57EC9">
        <w:t> :</w:t>
      </w:r>
    </w:p>
    <w:p w14:paraId="4FC1A4AB" w14:textId="63ED3C06" w:rsidR="00E57EC9" w:rsidRDefault="00E57EC9" w:rsidP="00E57EC9">
      <w:r>
        <w:t>— M</w:t>
      </w:r>
      <w:r w:rsidRPr="00E57EC9">
        <w:rPr>
          <w:vertAlign w:val="superscript"/>
        </w:rPr>
        <w:t>me</w:t>
      </w:r>
      <w:r>
        <w:t> </w:t>
      </w:r>
      <w:proofErr w:type="spellStart"/>
      <w:r w:rsidR="00776CEA" w:rsidRPr="00034910">
        <w:t>Patorne</w:t>
      </w:r>
      <w:proofErr w:type="spellEnd"/>
      <w:r w:rsidR="00776CEA" w:rsidRPr="00034910">
        <w:t xml:space="preserve"> vient de </w:t>
      </w:r>
      <w:r>
        <w:t>« </w:t>
      </w:r>
      <w:r w:rsidR="00776CEA" w:rsidRPr="00034910">
        <w:t>passer</w:t>
      </w:r>
      <w:r>
        <w:t> ».</w:t>
      </w:r>
    </w:p>
    <w:p w14:paraId="14F2DB29" w14:textId="77777777" w:rsidR="00C427DA" w:rsidRDefault="00C427DA" w:rsidP="00C427DA">
      <w:pPr>
        <w:pStyle w:val="Centrsolidaire"/>
      </w:pPr>
      <w:r w:rsidRPr="00E57EC9">
        <w:rPr>
          <w:noProof/>
        </w:rPr>
        <w:lastRenderedPageBreak/>
        <w:drawing>
          <wp:inline distT="0" distB="0" distL="0" distR="0" wp14:anchorId="607A5805" wp14:editId="2682998B">
            <wp:extent cx="5358438" cy="4684644"/>
            <wp:effectExtent l="0" t="0" r="0" b="1905"/>
            <wp:docPr id="68" name="Image 35" descr="Une image contenant habits, croquis, chaussures, neig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 35" descr="Une image contenant habits, croquis, chaussures, neige&#10;&#10;Le contenu généré par l’IA peut être incorrect."/>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61808" cy="4687590"/>
                    </a:xfrm>
                    <a:prstGeom prst="rect">
                      <a:avLst/>
                    </a:prstGeom>
                    <a:noFill/>
                    <a:ln>
                      <a:noFill/>
                    </a:ln>
                  </pic:spPr>
                </pic:pic>
              </a:graphicData>
            </a:graphic>
          </wp:inline>
        </w:drawing>
      </w:r>
    </w:p>
    <w:p w14:paraId="130D0A8D" w14:textId="725BC9D2" w:rsidR="00E57EC9" w:rsidRDefault="007C5BD3" w:rsidP="007D17F9">
      <w:pPr>
        <w:pStyle w:val="Centrsolidaire"/>
      </w:pPr>
      <w:r w:rsidRPr="00E57EC9">
        <w:rPr>
          <w:noProof/>
        </w:rPr>
        <w:lastRenderedPageBreak/>
        <w:drawing>
          <wp:inline distT="0" distB="0" distL="0" distR="0" wp14:anchorId="2461DBFB" wp14:editId="5B29EC51">
            <wp:extent cx="5764530" cy="5064760"/>
            <wp:effectExtent l="0" t="0" r="0" b="0"/>
            <wp:docPr id="69"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4530" cy="5064760"/>
                    </a:xfrm>
                    <a:prstGeom prst="rect">
                      <a:avLst/>
                    </a:prstGeom>
                    <a:noFill/>
                    <a:ln>
                      <a:noFill/>
                    </a:ln>
                  </pic:spPr>
                </pic:pic>
              </a:graphicData>
            </a:graphic>
          </wp:inline>
        </w:drawing>
      </w:r>
    </w:p>
    <w:p w14:paraId="185E39B5" w14:textId="0F5034FA" w:rsidR="00776CEA" w:rsidRPr="007F1C96" w:rsidRDefault="00776CEA" w:rsidP="007F1C96">
      <w:pPr>
        <w:pStyle w:val="Titre2"/>
      </w:pPr>
      <w:bookmarkStart w:id="23" w:name="_Toc195633754"/>
      <w:r w:rsidRPr="007F1C96">
        <w:t>CHAPITRE III</w:t>
      </w:r>
      <w:r w:rsidRPr="007F1C96">
        <w:br/>
      </w:r>
      <w:r w:rsidRPr="007F1C96">
        <w:br/>
      </w:r>
      <w:smartTag w:uri="urn:schemas-microsoft-com:office:smarttags" w:element="PersonName">
        <w:smartTagPr>
          <w:attr w:name="ProductID" w:val="LA ROUTE DE"/>
        </w:smartTagPr>
        <w:r w:rsidRPr="007F1C96">
          <w:t>LA ROUTE DE</w:t>
        </w:r>
      </w:smartTag>
      <w:r w:rsidRPr="007F1C96">
        <w:t xml:space="preserve"> GLACE</w:t>
      </w:r>
      <w:bookmarkEnd w:id="23"/>
      <w:r w:rsidRPr="007F1C96">
        <w:br/>
      </w:r>
    </w:p>
    <w:p w14:paraId="213C3127" w14:textId="77777777" w:rsidR="00E57EC9" w:rsidRDefault="00776CEA" w:rsidP="00E57EC9">
      <w:r w:rsidRPr="00034910">
        <w:t>Trois jours plus tard</w:t>
      </w:r>
      <w:r w:rsidR="00E57EC9">
        <w:t xml:space="preserve">, </w:t>
      </w:r>
      <w:proofErr w:type="spellStart"/>
      <w:r w:rsidRPr="00034910">
        <w:t>Fleuriane</w:t>
      </w:r>
      <w:proofErr w:type="spellEnd"/>
      <w:r w:rsidRPr="00034910">
        <w:t xml:space="preserve"> et ses amis quittaient Port-Clarence</w:t>
      </w:r>
      <w:r w:rsidR="00E57EC9">
        <w:t xml:space="preserve">, </w:t>
      </w:r>
      <w:r w:rsidRPr="00034910">
        <w:t>laissant</w:t>
      </w:r>
      <w:r w:rsidR="00E57EC9">
        <w:t xml:space="preserve">, </w:t>
      </w:r>
      <w:r w:rsidRPr="00034910">
        <w:t>dans le petit cimetière de la triste cité</w:t>
      </w:r>
      <w:r w:rsidR="00E57EC9">
        <w:t xml:space="preserve">, </w:t>
      </w:r>
      <w:r w:rsidRPr="00034910">
        <w:t>la d</w:t>
      </w:r>
      <w:r w:rsidRPr="00034910">
        <w:t>é</w:t>
      </w:r>
      <w:r w:rsidRPr="00034910">
        <w:t>pouille de la malheureuse créature qui avait été victime d</w:t>
      </w:r>
      <w:r w:rsidR="00E57EC9">
        <w:t>’</w:t>
      </w:r>
      <w:r w:rsidRPr="00034910">
        <w:t>une inexorable fatalité</w:t>
      </w:r>
      <w:r w:rsidR="00E57EC9">
        <w:t>.</w:t>
      </w:r>
    </w:p>
    <w:p w14:paraId="48CE254B" w14:textId="77777777" w:rsidR="00E57EC9" w:rsidRDefault="00776CEA" w:rsidP="00E57EC9">
      <w:r w:rsidRPr="00034910">
        <w:lastRenderedPageBreak/>
        <w:t>Mû par une curiosité scientifique des plus respectables</w:t>
      </w:r>
      <w:r w:rsidR="00E57EC9">
        <w:t xml:space="preserve">, </w:t>
      </w:r>
      <w:r w:rsidRPr="00034910">
        <w:t xml:space="preserve">le docteur </w:t>
      </w:r>
      <w:proofErr w:type="spellStart"/>
      <w:r w:rsidRPr="00034910">
        <w:t>Dody</w:t>
      </w:r>
      <w:proofErr w:type="spellEnd"/>
      <w:r w:rsidRPr="00034910">
        <w:t xml:space="preserve"> avait obtenu de pratiquer l</w:t>
      </w:r>
      <w:r w:rsidR="00E57EC9">
        <w:t>’</w:t>
      </w:r>
      <w:r w:rsidRPr="00034910">
        <w:t>autopsie de la défunte avant la cérémonie funèbre</w:t>
      </w:r>
      <w:r w:rsidR="00E57EC9">
        <w:t xml:space="preserve">. </w:t>
      </w:r>
      <w:r w:rsidRPr="00034910">
        <w:t>Hélas</w:t>
      </w:r>
      <w:r w:rsidR="00E57EC9">
        <w:t xml:space="preserve"> ! </w:t>
      </w:r>
      <w:r w:rsidRPr="00034910">
        <w:t>la terrible exploration du corps n</w:t>
      </w:r>
      <w:r w:rsidR="00E57EC9">
        <w:t>’</w:t>
      </w:r>
      <w:r w:rsidRPr="00034910">
        <w:t>avait point révélé le mot de l</w:t>
      </w:r>
      <w:r w:rsidR="00E57EC9">
        <w:t>’</w:t>
      </w:r>
      <w:r w:rsidRPr="00034910">
        <w:t>énigme</w:t>
      </w:r>
      <w:r w:rsidR="00E57EC9">
        <w:t xml:space="preserve">. </w:t>
      </w:r>
      <w:r w:rsidRPr="00034910">
        <w:t>L</w:t>
      </w:r>
      <w:r w:rsidR="00E57EC9">
        <w:t>’</w:t>
      </w:r>
      <w:r w:rsidRPr="00034910">
        <w:t>estomac</w:t>
      </w:r>
      <w:r w:rsidR="00E57EC9">
        <w:t xml:space="preserve">, </w:t>
      </w:r>
      <w:r w:rsidRPr="00034910">
        <w:t>les vi</w:t>
      </w:r>
      <w:r w:rsidRPr="00034910">
        <w:t>s</w:t>
      </w:r>
      <w:r w:rsidRPr="00034910">
        <w:t>cères étaient criblés de petits trous</w:t>
      </w:r>
      <w:r w:rsidR="00E57EC9">
        <w:t xml:space="preserve">, </w:t>
      </w:r>
      <w:r w:rsidRPr="00034910">
        <w:t>dont les lèvres semblaient avoir subi l</w:t>
      </w:r>
      <w:r w:rsidR="00E57EC9">
        <w:t>’</w:t>
      </w:r>
      <w:r w:rsidRPr="00034910">
        <w:t>action du feu</w:t>
      </w:r>
      <w:r w:rsidR="00E57EC9">
        <w:t>.</w:t>
      </w:r>
    </w:p>
    <w:p w14:paraId="7E9CCC2F" w14:textId="77777777" w:rsidR="00E57EC9" w:rsidRDefault="00776CEA" w:rsidP="00E57EC9">
      <w:r w:rsidRPr="00034910">
        <w:t>On eût cru voir une série de brûlures perforantes</w:t>
      </w:r>
      <w:r w:rsidR="00E57EC9">
        <w:t xml:space="preserve">, </w:t>
      </w:r>
      <w:r w:rsidRPr="00034910">
        <w:t>à tel point que le praticien avait ainsi résumé ses observations</w:t>
      </w:r>
      <w:r w:rsidR="00E57EC9">
        <w:t> :</w:t>
      </w:r>
    </w:p>
    <w:p w14:paraId="49B9CC20" w14:textId="77777777" w:rsidR="00E57EC9" w:rsidRDefault="00E57EC9" w:rsidP="00E57EC9">
      <w:r>
        <w:t>— </w:t>
      </w:r>
      <w:r w:rsidR="00776CEA" w:rsidRPr="00034910">
        <w:t>On dirait que la pauvre dame a absorbé des poussières enflammées</w:t>
      </w:r>
      <w:r>
        <w:t> !</w:t>
      </w:r>
    </w:p>
    <w:p w14:paraId="510169B9" w14:textId="77777777" w:rsidR="00E57EC9" w:rsidRDefault="00776CEA" w:rsidP="00E57EC9">
      <w:r w:rsidRPr="00034910">
        <w:t xml:space="preserve">Dick </w:t>
      </w:r>
      <w:proofErr w:type="spellStart"/>
      <w:r w:rsidRPr="00034910">
        <w:t>Fann</w:t>
      </w:r>
      <w:proofErr w:type="spellEnd"/>
      <w:r w:rsidR="00E57EC9">
        <w:t xml:space="preserve">, </w:t>
      </w:r>
      <w:r w:rsidRPr="00034910">
        <w:t>qui attendait impatiemment le verdict du m</w:t>
      </w:r>
      <w:r w:rsidRPr="00034910">
        <w:t>é</w:t>
      </w:r>
      <w:r w:rsidRPr="00034910">
        <w:t>decin</w:t>
      </w:r>
      <w:r w:rsidR="00E57EC9">
        <w:t xml:space="preserve">, </w:t>
      </w:r>
      <w:r w:rsidRPr="00034910">
        <w:t>s</w:t>
      </w:r>
      <w:r w:rsidR="00E57EC9">
        <w:t>’</w:t>
      </w:r>
      <w:r w:rsidRPr="00034910">
        <w:t>était rembruni devant cet aveu d</w:t>
      </w:r>
      <w:r w:rsidR="00E57EC9">
        <w:t>’</w:t>
      </w:r>
      <w:r w:rsidRPr="00034910">
        <w:t>impuissance</w:t>
      </w:r>
      <w:r w:rsidR="00E57EC9">
        <w:t>.</w:t>
      </w:r>
    </w:p>
    <w:p w14:paraId="793BC1AB" w14:textId="7E4788C2" w:rsidR="00E57EC9" w:rsidRDefault="00776CEA" w:rsidP="00E57EC9">
      <w:r w:rsidRPr="00034910">
        <w:t>Depuis</w:t>
      </w:r>
      <w:r w:rsidR="00E57EC9">
        <w:t xml:space="preserve">, </w:t>
      </w:r>
      <w:r w:rsidRPr="00034910">
        <w:t>il demeurait de longues heures sans parler</w:t>
      </w:r>
      <w:r w:rsidR="00E57EC9">
        <w:t xml:space="preserve">, </w:t>
      </w:r>
      <w:r w:rsidRPr="00034910">
        <w:t>sa face contractée disant l</w:t>
      </w:r>
      <w:r w:rsidR="00E57EC9">
        <w:t>’</w:t>
      </w:r>
      <w:r w:rsidRPr="00034910">
        <w:t>effort de la pensée</w:t>
      </w:r>
      <w:r w:rsidR="00E57EC9">
        <w:t xml:space="preserve">, </w:t>
      </w:r>
      <w:r w:rsidRPr="00034910">
        <w:t xml:space="preserve">des regards rapides se posant sur </w:t>
      </w:r>
      <w:proofErr w:type="spellStart"/>
      <w:r w:rsidRPr="00034910">
        <w:t>Fleuriane</w:t>
      </w:r>
      <w:proofErr w:type="spellEnd"/>
      <w:r w:rsidR="00E57EC9">
        <w:t xml:space="preserve">, </w:t>
      </w:r>
      <w:r w:rsidRPr="00034910">
        <w:t xml:space="preserve">sur </w:t>
      </w:r>
      <w:r w:rsidR="00E57EC9">
        <w:t>M. </w:t>
      </w:r>
      <w:r w:rsidRPr="00034910">
        <w:t>Defrance</w:t>
      </w:r>
      <w:r w:rsidR="00E57EC9">
        <w:t xml:space="preserve">, </w:t>
      </w:r>
      <w:r w:rsidRPr="00034910">
        <w:t>trahissant une angoisse inexprimée</w:t>
      </w:r>
      <w:r w:rsidR="00E57EC9">
        <w:t>.</w:t>
      </w:r>
    </w:p>
    <w:p w14:paraId="7E4F01A8" w14:textId="77777777" w:rsidR="00E57EC9" w:rsidRDefault="00776CEA" w:rsidP="00E57EC9">
      <w:r w:rsidRPr="00034910">
        <w:t>Il avait hâté de tout son pouvoir les préparatifs du départ</w:t>
      </w:r>
      <w:r w:rsidR="00E57EC9">
        <w:t>.</w:t>
      </w:r>
    </w:p>
    <w:p w14:paraId="61D70C93" w14:textId="77777777" w:rsidR="00E57EC9" w:rsidRDefault="00776CEA" w:rsidP="00E57EC9">
      <w:r w:rsidRPr="00034910">
        <w:t>Et</w:t>
      </w:r>
      <w:r w:rsidR="00E57EC9">
        <w:t xml:space="preserve">, </w:t>
      </w:r>
      <w:r w:rsidRPr="00034910">
        <w:t>ce jour-là</w:t>
      </w:r>
      <w:r w:rsidR="00E57EC9">
        <w:t xml:space="preserve">, </w:t>
      </w:r>
      <w:r w:rsidRPr="00034910">
        <w:t>il semblait plus gai</w:t>
      </w:r>
      <w:r w:rsidR="00E57EC9">
        <w:t>.</w:t>
      </w:r>
    </w:p>
    <w:p w14:paraId="2ECADA76" w14:textId="77777777" w:rsidR="00E57EC9" w:rsidRDefault="00E57EC9" w:rsidP="00E57EC9">
      <w:r>
        <w:t>— </w:t>
      </w:r>
      <w:r w:rsidR="00776CEA" w:rsidRPr="00034910">
        <w:t>Le patron a l</w:t>
      </w:r>
      <w:r>
        <w:t>’</w:t>
      </w:r>
      <w:r w:rsidR="00776CEA" w:rsidRPr="00034910">
        <w:t>air enchanté de sortir d</w:t>
      </w:r>
      <w:r>
        <w:t>’</w:t>
      </w:r>
      <w:r w:rsidR="00776CEA" w:rsidRPr="00034910">
        <w:t>ici</w:t>
      </w:r>
      <w:r>
        <w:t xml:space="preserve">, </w:t>
      </w:r>
      <w:r w:rsidR="00776CEA" w:rsidRPr="00034910">
        <w:t xml:space="preserve">avait remarqué Jean </w:t>
      </w:r>
      <w:proofErr w:type="spellStart"/>
      <w:r w:rsidR="00776CEA" w:rsidRPr="00034910">
        <w:t>Brot</w:t>
      </w:r>
      <w:proofErr w:type="spellEnd"/>
      <w:r>
        <w:t xml:space="preserve">, </w:t>
      </w:r>
      <w:r w:rsidR="00776CEA" w:rsidRPr="00034910">
        <w:t>qui avait ajouté aussitôt</w:t>
      </w:r>
      <w:r>
        <w:t xml:space="preserve"> : </w:t>
      </w:r>
      <w:r w:rsidR="00776CEA" w:rsidRPr="00034910">
        <w:t>Sûr qu</w:t>
      </w:r>
      <w:r>
        <w:t>’</w:t>
      </w:r>
      <w:r w:rsidR="00776CEA" w:rsidRPr="00034910">
        <w:t>il n</w:t>
      </w:r>
      <w:r>
        <w:t>’</w:t>
      </w:r>
      <w:r w:rsidR="00776CEA" w:rsidRPr="00034910">
        <w:t>est pas le seul</w:t>
      </w:r>
      <w:r>
        <w:t xml:space="preserve">. </w:t>
      </w:r>
      <w:r w:rsidR="00776CEA" w:rsidRPr="00034910">
        <w:t>J</w:t>
      </w:r>
      <w:r>
        <w:t>’</w:t>
      </w:r>
      <w:r w:rsidR="00776CEA" w:rsidRPr="00034910">
        <w:t>en avais mal aux pieds de prendre racine dans ce sale pays</w:t>
      </w:r>
      <w:r>
        <w:t>.</w:t>
      </w:r>
    </w:p>
    <w:p w14:paraId="2410DEA5" w14:textId="77777777" w:rsidR="00E57EC9" w:rsidRDefault="00776CEA" w:rsidP="00E57EC9">
      <w:r w:rsidRPr="00034910">
        <w:t>L</w:t>
      </w:r>
      <w:r w:rsidR="00E57EC9">
        <w:t>’</w:t>
      </w:r>
      <w:r w:rsidRPr="00034910">
        <w:t>automobile avait suivi le sommet des falaises jusqu</w:t>
      </w:r>
      <w:r w:rsidR="00E57EC9">
        <w:t>’</w:t>
      </w:r>
      <w:r w:rsidRPr="00034910">
        <w:t>à la pointe du Prince-of-Wales</w:t>
      </w:r>
      <w:r w:rsidR="00E57EC9">
        <w:t>.</w:t>
      </w:r>
    </w:p>
    <w:p w14:paraId="6D1BE0A3" w14:textId="77777777" w:rsidR="00E57EC9" w:rsidRDefault="00776CEA" w:rsidP="00E57EC9">
      <w:r w:rsidRPr="00034910">
        <w:t>Une sente rocailleuse</w:t>
      </w:r>
      <w:r w:rsidR="00E57EC9">
        <w:t xml:space="preserve">, </w:t>
      </w:r>
      <w:r w:rsidRPr="00034910">
        <w:t>invraisemblable</w:t>
      </w:r>
      <w:r w:rsidR="00E57EC9">
        <w:t xml:space="preserve">, </w:t>
      </w:r>
      <w:r w:rsidRPr="00034910">
        <w:t>permit de desce</w:t>
      </w:r>
      <w:r w:rsidRPr="00034910">
        <w:t>n</w:t>
      </w:r>
      <w:r w:rsidRPr="00034910">
        <w:t>dre jusqu</w:t>
      </w:r>
      <w:r w:rsidR="00E57EC9">
        <w:t>’</w:t>
      </w:r>
      <w:r w:rsidRPr="00034910">
        <w:t>au niveau de la mer</w:t>
      </w:r>
      <w:r w:rsidR="00E57EC9">
        <w:t xml:space="preserve">. </w:t>
      </w:r>
      <w:r w:rsidRPr="00034910">
        <w:t>Puis</w:t>
      </w:r>
      <w:r w:rsidR="00E57EC9">
        <w:t xml:space="preserve">, </w:t>
      </w:r>
      <w:r w:rsidRPr="00034910">
        <w:t>tous ayant pris place</w:t>
      </w:r>
      <w:r w:rsidR="00E57EC9">
        <w:t xml:space="preserve">, </w:t>
      </w:r>
      <w:r w:rsidRPr="00034910">
        <w:t>la machine commença à rouler sur la surface raboteuse des glaces</w:t>
      </w:r>
      <w:r w:rsidR="00E57EC9">
        <w:t>.</w:t>
      </w:r>
    </w:p>
    <w:p w14:paraId="60C2661C" w14:textId="77777777" w:rsidR="00E57EC9" w:rsidRDefault="00776CEA" w:rsidP="00E57EC9">
      <w:r w:rsidRPr="00034910">
        <w:lastRenderedPageBreak/>
        <w:t>En se séparant de ses hôtes</w:t>
      </w:r>
      <w:r w:rsidR="00E57EC9">
        <w:t xml:space="preserve">, </w:t>
      </w:r>
      <w:r w:rsidRPr="00034910">
        <w:t>l</w:t>
      </w:r>
      <w:r w:rsidR="00E57EC9">
        <w:t>’</w:t>
      </w:r>
      <w:r w:rsidRPr="00034910">
        <w:t xml:space="preserve">aubergiste </w:t>
      </w:r>
      <w:proofErr w:type="spellStart"/>
      <w:r w:rsidRPr="00034910">
        <w:t>Floosfleet</w:t>
      </w:r>
      <w:proofErr w:type="spellEnd"/>
      <w:r w:rsidRPr="00034910">
        <w:t xml:space="preserve"> leur avait adressé cette recommandation</w:t>
      </w:r>
      <w:r w:rsidR="00E57EC9">
        <w:t> :</w:t>
      </w:r>
    </w:p>
    <w:p w14:paraId="0FE85769" w14:textId="77777777" w:rsidR="00E57EC9" w:rsidRDefault="00E57EC9" w:rsidP="00E57EC9">
      <w:r>
        <w:t>— </w:t>
      </w:r>
      <w:r w:rsidR="00776CEA" w:rsidRPr="00034910">
        <w:t>Surtout ne vous amusez pas sur le détroit</w:t>
      </w:r>
      <w:r>
        <w:t xml:space="preserve">. </w:t>
      </w:r>
      <w:r w:rsidR="00776CEA" w:rsidRPr="00034910">
        <w:t>La débâcle des glaces est en retard cette année</w:t>
      </w:r>
      <w:r>
        <w:t xml:space="preserve"> ; </w:t>
      </w:r>
      <w:r w:rsidR="00776CEA" w:rsidRPr="00034910">
        <w:t>seulement elle peut se produire d</w:t>
      </w:r>
      <w:r>
        <w:t>’</w:t>
      </w:r>
      <w:r w:rsidR="00776CEA" w:rsidRPr="00034910">
        <w:t>un instant à l</w:t>
      </w:r>
      <w:r>
        <w:t>’</w:t>
      </w:r>
      <w:r w:rsidR="00776CEA" w:rsidRPr="00034910">
        <w:t>autre</w:t>
      </w:r>
      <w:r>
        <w:t xml:space="preserve">. </w:t>
      </w:r>
      <w:r w:rsidR="00776CEA" w:rsidRPr="00034910">
        <w:t>Et vous savez</w:t>
      </w:r>
      <w:r>
        <w:t xml:space="preserve">, </w:t>
      </w:r>
      <w:r w:rsidR="00776CEA" w:rsidRPr="00034910">
        <w:t>si vous étiez pris</w:t>
      </w:r>
      <w:r>
        <w:t xml:space="preserve">, </w:t>
      </w:r>
      <w:r w:rsidR="00776CEA" w:rsidRPr="00034910">
        <w:t>vous s</w:t>
      </w:r>
      <w:r w:rsidR="00776CEA" w:rsidRPr="00034910">
        <w:t>e</w:t>
      </w:r>
      <w:r w:rsidR="00776CEA" w:rsidRPr="00034910">
        <w:t>riez perdus</w:t>
      </w:r>
      <w:r>
        <w:t xml:space="preserve">. </w:t>
      </w:r>
      <w:r w:rsidR="00776CEA" w:rsidRPr="00034910">
        <w:t>En une demi-heure</w:t>
      </w:r>
      <w:r>
        <w:t xml:space="preserve">, </w:t>
      </w:r>
      <w:r w:rsidR="00776CEA" w:rsidRPr="00034910">
        <w:t>les glaces sont libres</w:t>
      </w:r>
      <w:r>
        <w:t xml:space="preserve">… </w:t>
      </w:r>
      <w:r w:rsidR="00776CEA" w:rsidRPr="00034910">
        <w:t>On e</w:t>
      </w:r>
      <w:r w:rsidR="00776CEA" w:rsidRPr="00034910">
        <w:t>n</w:t>
      </w:r>
      <w:r w:rsidR="00776CEA" w:rsidRPr="00034910">
        <w:t>tend un craquement tout d</w:t>
      </w:r>
      <w:r>
        <w:t>’</w:t>
      </w:r>
      <w:r w:rsidR="00776CEA" w:rsidRPr="00034910">
        <w:t>un coup</w:t>
      </w:r>
      <w:r>
        <w:t xml:space="preserve">. </w:t>
      </w:r>
      <w:r w:rsidR="00776CEA" w:rsidRPr="00034910">
        <w:t>Comme par enchantement</w:t>
      </w:r>
      <w:r>
        <w:t xml:space="preserve">, </w:t>
      </w:r>
      <w:r w:rsidR="00776CEA" w:rsidRPr="00034910">
        <w:t>toute la surface s</w:t>
      </w:r>
      <w:r>
        <w:t>’</w:t>
      </w:r>
      <w:r w:rsidR="00776CEA" w:rsidRPr="00034910">
        <w:t>étoile</w:t>
      </w:r>
      <w:r>
        <w:t xml:space="preserve">, </w:t>
      </w:r>
      <w:r w:rsidR="00776CEA" w:rsidRPr="00034910">
        <w:t>s</w:t>
      </w:r>
      <w:r>
        <w:t>’</w:t>
      </w:r>
      <w:r w:rsidR="00776CEA" w:rsidRPr="00034910">
        <w:t>écaille</w:t>
      </w:r>
      <w:r>
        <w:t xml:space="preserve">, </w:t>
      </w:r>
      <w:r w:rsidR="00776CEA" w:rsidRPr="00034910">
        <w:t>et sous la poussée du courant qui descend du pôle</w:t>
      </w:r>
      <w:r>
        <w:t xml:space="preserve">, </w:t>
      </w:r>
      <w:r w:rsidR="00776CEA" w:rsidRPr="00034910">
        <w:t>les blocs se mettent en marche</w:t>
      </w:r>
      <w:r>
        <w:t xml:space="preserve">, </w:t>
      </w:r>
      <w:r w:rsidR="00776CEA" w:rsidRPr="00034910">
        <w:t>grimpant les uns sur les autres</w:t>
      </w:r>
      <w:r>
        <w:t xml:space="preserve">. </w:t>
      </w:r>
      <w:r w:rsidR="00776CEA" w:rsidRPr="00034910">
        <w:t>C</w:t>
      </w:r>
      <w:r>
        <w:t>’</w:t>
      </w:r>
      <w:r w:rsidR="00776CEA" w:rsidRPr="00034910">
        <w:t>est très beau du rivage</w:t>
      </w:r>
      <w:r>
        <w:t xml:space="preserve">, </w:t>
      </w:r>
      <w:r w:rsidR="00776CEA" w:rsidRPr="00034910">
        <w:t>mais si l</w:t>
      </w:r>
      <w:r>
        <w:t>’</w:t>
      </w:r>
      <w:r w:rsidR="00776CEA" w:rsidRPr="00034910">
        <w:t>on était au milieu du détroit</w:t>
      </w:r>
      <w:r>
        <w:t xml:space="preserve">, </w:t>
      </w:r>
      <w:r w:rsidR="00776CEA" w:rsidRPr="00034910">
        <w:t xml:space="preserve">on pourrait recommander son âme au vieux diable des </w:t>
      </w:r>
      <w:r w:rsidR="00776CEA" w:rsidRPr="00034910">
        <w:rPr>
          <w:i/>
          <w:iCs/>
        </w:rPr>
        <w:t>icefields</w:t>
      </w:r>
      <w:r>
        <w:rPr>
          <w:i/>
          <w:iCs/>
        </w:rPr>
        <w:t xml:space="preserve"> </w:t>
      </w:r>
      <w:r>
        <w:t>(</w:t>
      </w:r>
      <w:r w:rsidR="00776CEA" w:rsidRPr="00034910">
        <w:t>champs de glace</w:t>
      </w:r>
      <w:r>
        <w:t>).</w:t>
      </w:r>
    </w:p>
    <w:p w14:paraId="1E9F84A6" w14:textId="77777777" w:rsidR="00E57EC9" w:rsidRDefault="00776CEA" w:rsidP="00E57EC9">
      <w:r w:rsidRPr="00034910">
        <w:t>Aussi</w:t>
      </w:r>
      <w:r w:rsidR="00E57EC9">
        <w:t xml:space="preserve">, </w:t>
      </w:r>
      <w:r w:rsidRPr="00034910">
        <w:t>Dick</w:t>
      </w:r>
      <w:r w:rsidR="00E57EC9">
        <w:t xml:space="preserve">, </w:t>
      </w:r>
      <w:r w:rsidRPr="00034910">
        <w:t>installé au volant</w:t>
      </w:r>
      <w:r w:rsidR="00E57EC9">
        <w:t xml:space="preserve">, </w:t>
      </w:r>
      <w:r w:rsidRPr="00034910">
        <w:t>donnait-il toute la vitesse compatible avec le terrain</w:t>
      </w:r>
      <w:r w:rsidR="00E57EC9">
        <w:t xml:space="preserve">. </w:t>
      </w:r>
      <w:r w:rsidRPr="00034910">
        <w:t>Mais</w:t>
      </w:r>
      <w:r w:rsidR="00E57EC9">
        <w:t xml:space="preserve">, </w:t>
      </w:r>
      <w:r w:rsidRPr="00034910">
        <w:t>si pressé qu</w:t>
      </w:r>
      <w:r w:rsidR="00E57EC9">
        <w:t>’</w:t>
      </w:r>
      <w:r w:rsidRPr="00034910">
        <w:t>il fût</w:t>
      </w:r>
      <w:r w:rsidR="00E57EC9">
        <w:t xml:space="preserve">, </w:t>
      </w:r>
      <w:r w:rsidRPr="00034910">
        <w:t>il devait t</w:t>
      </w:r>
      <w:r w:rsidRPr="00034910">
        <w:t>e</w:t>
      </w:r>
      <w:r w:rsidRPr="00034910">
        <w:t>nir compte de la configuration du champ de glace</w:t>
      </w:r>
      <w:r w:rsidR="00E57EC9">
        <w:t>.</w:t>
      </w:r>
    </w:p>
    <w:p w14:paraId="57DCEF40" w14:textId="77777777" w:rsidR="00E57EC9" w:rsidRDefault="00776CEA" w:rsidP="00E57EC9">
      <w:r w:rsidRPr="00034910">
        <w:t>La surface qui</w:t>
      </w:r>
      <w:r w:rsidR="00E57EC9">
        <w:t xml:space="preserve">, </w:t>
      </w:r>
      <w:r w:rsidRPr="00034910">
        <w:t>du haut de la falaise</w:t>
      </w:r>
      <w:r w:rsidR="00E57EC9">
        <w:t xml:space="preserve">, </w:t>
      </w:r>
      <w:r w:rsidRPr="00034910">
        <w:t>apparaissait presque plane</w:t>
      </w:r>
      <w:r w:rsidR="00E57EC9">
        <w:t xml:space="preserve">, </w:t>
      </w:r>
      <w:r w:rsidRPr="00034910">
        <w:t>se présentait en réalité sous la forme de longues lames figées</w:t>
      </w:r>
      <w:r w:rsidR="00E57EC9">
        <w:t xml:space="preserve">. </w:t>
      </w:r>
      <w:r w:rsidRPr="00034910">
        <w:t>Évidemment</w:t>
      </w:r>
      <w:r w:rsidR="00E57EC9">
        <w:t xml:space="preserve">, </w:t>
      </w:r>
      <w:r w:rsidRPr="00034910">
        <w:t>par suite de la pression entre les rivages resserrés</w:t>
      </w:r>
      <w:r w:rsidR="00E57EC9">
        <w:t xml:space="preserve">, </w:t>
      </w:r>
      <w:r w:rsidRPr="00034910">
        <w:t>ce champ s</w:t>
      </w:r>
      <w:r w:rsidR="00E57EC9">
        <w:t>’</w:t>
      </w:r>
      <w:r w:rsidRPr="00034910">
        <w:t>était ridé en quelque sorte</w:t>
      </w:r>
      <w:r w:rsidR="00E57EC9">
        <w:t xml:space="preserve">. </w:t>
      </w:r>
      <w:r w:rsidRPr="00034910">
        <w:t>La marche se trouvait ralentie par une incessante succession de montées et de descentes</w:t>
      </w:r>
      <w:r w:rsidR="00E57EC9">
        <w:t>.</w:t>
      </w:r>
    </w:p>
    <w:p w14:paraId="308EDC0A" w14:textId="77777777" w:rsidR="00E57EC9" w:rsidRDefault="00776CEA" w:rsidP="00E57EC9">
      <w:r w:rsidRPr="00034910">
        <w:t>Tous comprenaient à présent les paroles de l</w:t>
      </w:r>
      <w:r w:rsidR="00E57EC9">
        <w:t>’</w:t>
      </w:r>
      <w:r w:rsidRPr="00034910">
        <w:t>hôtelier</w:t>
      </w:r>
      <w:r w:rsidR="00E57EC9">
        <w:t>.</w:t>
      </w:r>
    </w:p>
    <w:p w14:paraId="4936D1C3" w14:textId="23EFAAEE" w:rsidR="00E57EC9" w:rsidRDefault="00776CEA" w:rsidP="00E57EC9">
      <w:r w:rsidRPr="00034910">
        <w:t xml:space="preserve">Et </w:t>
      </w:r>
      <w:r w:rsidR="00E57EC9">
        <w:t>M. </w:t>
      </w:r>
      <w:r w:rsidRPr="00034910">
        <w:t>Defrance traduisit le sentiment d</w:t>
      </w:r>
      <w:r w:rsidR="00E57EC9">
        <w:t>’</w:t>
      </w:r>
      <w:r w:rsidRPr="00034910">
        <w:t>inquiétude né chez tous par ces mots</w:t>
      </w:r>
      <w:r w:rsidR="00E57EC9">
        <w:t> :</w:t>
      </w:r>
    </w:p>
    <w:p w14:paraId="1E35A812" w14:textId="77777777" w:rsidR="00E57EC9" w:rsidRDefault="00E57EC9" w:rsidP="00E57EC9">
      <w:r>
        <w:t>— </w:t>
      </w:r>
      <w:r w:rsidR="00776CEA" w:rsidRPr="00034910">
        <w:t>Plus vite</w:t>
      </w:r>
      <w:r>
        <w:t xml:space="preserve">, </w:t>
      </w:r>
      <w:r w:rsidR="00776CEA" w:rsidRPr="00034910">
        <w:t>plus vite</w:t>
      </w:r>
      <w:r>
        <w:t xml:space="preserve">, </w:t>
      </w:r>
      <w:r w:rsidR="00776CEA" w:rsidRPr="00034910">
        <w:t>si c</w:t>
      </w:r>
      <w:r>
        <w:t>’</w:t>
      </w:r>
      <w:r w:rsidR="00776CEA" w:rsidRPr="00034910">
        <w:t>est possible</w:t>
      </w:r>
      <w:r>
        <w:t xml:space="preserve">, </w:t>
      </w:r>
      <w:r w:rsidR="00776CEA" w:rsidRPr="00034910">
        <w:t>je vous en prie</w:t>
      </w:r>
      <w:r>
        <w:t>.</w:t>
      </w:r>
    </w:p>
    <w:p w14:paraId="692E3BE0" w14:textId="77777777" w:rsidR="00E57EC9" w:rsidRDefault="00E57EC9" w:rsidP="00E57EC9">
      <w:r>
        <w:t>— </w:t>
      </w:r>
      <w:r w:rsidR="00776CEA" w:rsidRPr="00034910">
        <w:t>Nous marchons avec toute la célérité que permet l</w:t>
      </w:r>
      <w:r>
        <w:t>’</w:t>
      </w:r>
      <w:r w:rsidR="00776CEA" w:rsidRPr="00034910">
        <w:t>icefield</w:t>
      </w:r>
      <w:r>
        <w:t xml:space="preserve">, </w:t>
      </w:r>
      <w:r w:rsidR="00776CEA" w:rsidRPr="00034910">
        <w:t>répliqua le détective</w:t>
      </w:r>
      <w:r>
        <w:t xml:space="preserve">. </w:t>
      </w:r>
      <w:r w:rsidR="00776CEA" w:rsidRPr="00034910">
        <w:t>Et puis</w:t>
      </w:r>
      <w:r>
        <w:t xml:space="preserve">, </w:t>
      </w:r>
      <w:r w:rsidR="00776CEA" w:rsidRPr="00034910">
        <w:t xml:space="preserve">une cause infime peut </w:t>
      </w:r>
      <w:r w:rsidR="00776CEA" w:rsidRPr="00034910">
        <w:lastRenderedPageBreak/>
        <w:t>déterminer la débâcle</w:t>
      </w:r>
      <w:r>
        <w:t xml:space="preserve">. </w:t>
      </w:r>
      <w:r w:rsidR="00776CEA" w:rsidRPr="00034910">
        <w:t>Le passage même de l</w:t>
      </w:r>
      <w:r>
        <w:t>’</w:t>
      </w:r>
      <w:r w:rsidR="00776CEA" w:rsidRPr="00034910">
        <w:t>automobile par exemple</w:t>
      </w:r>
      <w:r>
        <w:t>.</w:t>
      </w:r>
    </w:p>
    <w:p w14:paraId="20B9BC14" w14:textId="77777777" w:rsidR="00E57EC9" w:rsidRDefault="00776CEA" w:rsidP="00E57EC9">
      <w:r w:rsidRPr="00034910">
        <w:t>Un silence suivit</w:t>
      </w:r>
      <w:r w:rsidR="00E57EC9">
        <w:t xml:space="preserve">. </w:t>
      </w:r>
      <w:r w:rsidRPr="00034910">
        <w:t>Dans les paroles de leur guide</w:t>
      </w:r>
      <w:r w:rsidR="00E57EC9">
        <w:t xml:space="preserve">, </w:t>
      </w:r>
      <w:r w:rsidRPr="00034910">
        <w:t>tous avaient discerné une terrible menace</w:t>
      </w:r>
      <w:r w:rsidR="00E57EC9">
        <w:t xml:space="preserve">. </w:t>
      </w:r>
      <w:r w:rsidRPr="00034910">
        <w:t>Oui</w:t>
      </w:r>
      <w:r w:rsidR="00E57EC9">
        <w:t xml:space="preserve">, </w:t>
      </w:r>
      <w:r w:rsidRPr="00034910">
        <w:t>à l</w:t>
      </w:r>
      <w:r w:rsidR="00E57EC9">
        <w:t>’</w:t>
      </w:r>
      <w:r w:rsidRPr="00034910">
        <w:t>heure de la disl</w:t>
      </w:r>
      <w:r w:rsidRPr="00034910">
        <w:t>o</w:t>
      </w:r>
      <w:r w:rsidRPr="00034910">
        <w:t>cation</w:t>
      </w:r>
      <w:r w:rsidR="00E57EC9">
        <w:t xml:space="preserve">, </w:t>
      </w:r>
      <w:r w:rsidRPr="00034910">
        <w:t>un choc léger</w:t>
      </w:r>
      <w:r w:rsidR="00E57EC9">
        <w:t xml:space="preserve">, </w:t>
      </w:r>
      <w:r w:rsidRPr="00034910">
        <w:t>un rien peut déchaîner le cataclysme</w:t>
      </w:r>
      <w:r w:rsidR="00E57EC9">
        <w:t>.</w:t>
      </w:r>
    </w:p>
    <w:p w14:paraId="5B0903C3" w14:textId="77777777" w:rsidR="00E57EC9" w:rsidRDefault="00E57EC9" w:rsidP="00E57EC9">
      <w:r>
        <w:t>— </w:t>
      </w:r>
      <w:r w:rsidR="00776CEA" w:rsidRPr="00034910">
        <w:t>Ah</w:t>
      </w:r>
      <w:r>
        <w:t xml:space="preserve"> ! </w:t>
      </w:r>
      <w:r w:rsidR="00776CEA" w:rsidRPr="00034910">
        <w:t xml:space="preserve">murmura le jeune homme assez bas pour que le père de </w:t>
      </w:r>
      <w:proofErr w:type="spellStart"/>
      <w:r w:rsidR="00776CEA" w:rsidRPr="00034910">
        <w:t>Fleuriane</w:t>
      </w:r>
      <w:proofErr w:type="spellEnd"/>
      <w:r w:rsidR="00776CEA" w:rsidRPr="00034910">
        <w:t xml:space="preserve"> l</w:t>
      </w:r>
      <w:r>
        <w:t>’</w:t>
      </w:r>
      <w:r w:rsidR="00776CEA" w:rsidRPr="00034910">
        <w:t>entendît seul</w:t>
      </w:r>
      <w:r>
        <w:t xml:space="preserve">, </w:t>
      </w:r>
      <w:r w:rsidR="00776CEA" w:rsidRPr="00034910">
        <w:t>je regrette maintenant de n</w:t>
      </w:r>
      <w:r>
        <w:t>’</w:t>
      </w:r>
      <w:r w:rsidR="00776CEA" w:rsidRPr="00034910">
        <w:t>avoir pas attendu à Port-Clarence</w:t>
      </w:r>
      <w:r>
        <w:t>.</w:t>
      </w:r>
    </w:p>
    <w:p w14:paraId="17CFF997" w14:textId="77777777" w:rsidR="00E57EC9" w:rsidRDefault="00E57EC9" w:rsidP="00E57EC9">
      <w:r>
        <w:t>— </w:t>
      </w:r>
      <w:r w:rsidR="00776CEA" w:rsidRPr="00034910">
        <w:t>Craignez-vous donc quelque chose</w:t>
      </w:r>
      <w:r>
        <w:t xml:space="preserve"> ? </w:t>
      </w:r>
      <w:r w:rsidR="00776CEA" w:rsidRPr="00034910">
        <w:t>Remarquez-vous quelques indices alarmants</w:t>
      </w:r>
      <w:r>
        <w:t> ?</w:t>
      </w:r>
    </w:p>
    <w:p w14:paraId="3C21758C" w14:textId="77777777" w:rsidR="00E57EC9" w:rsidRDefault="00E57EC9" w:rsidP="00E57EC9">
      <w:r>
        <w:t>— </w:t>
      </w:r>
      <w:r w:rsidR="00776CEA" w:rsidRPr="00034910">
        <w:t>Oui et non</w:t>
      </w:r>
      <w:r>
        <w:t xml:space="preserve">. </w:t>
      </w:r>
      <w:r w:rsidR="00776CEA" w:rsidRPr="00034910">
        <w:t>Tenez</w:t>
      </w:r>
      <w:r>
        <w:t xml:space="preserve">, </w:t>
      </w:r>
      <w:r w:rsidR="00776CEA" w:rsidRPr="00034910">
        <w:t>voici ce qui me fait peur</w:t>
      </w:r>
      <w:r>
        <w:t xml:space="preserve"> : </w:t>
      </w:r>
      <w:r w:rsidR="00776CEA" w:rsidRPr="00034910">
        <w:t>constatez que les rides striant la surface glacée affectent de plus en plus à la crête la forme d</w:t>
      </w:r>
      <w:r>
        <w:t>’</w:t>
      </w:r>
      <w:r w:rsidR="00776CEA" w:rsidRPr="00034910">
        <w:t>angles aigus</w:t>
      </w:r>
      <w:r>
        <w:t>.</w:t>
      </w:r>
    </w:p>
    <w:p w14:paraId="30F1414E" w14:textId="77777777" w:rsidR="00E57EC9" w:rsidRDefault="00E57EC9" w:rsidP="00E57EC9">
      <w:r>
        <w:t>— </w:t>
      </w:r>
      <w:r w:rsidR="00776CEA" w:rsidRPr="00034910">
        <w:t>Eh bien</w:t>
      </w:r>
      <w:r>
        <w:t xml:space="preserve"> ? </w:t>
      </w:r>
      <w:r w:rsidR="00776CEA" w:rsidRPr="00034910">
        <w:t>Que concluez-vous de cela</w:t>
      </w:r>
      <w:r>
        <w:t> ?</w:t>
      </w:r>
    </w:p>
    <w:p w14:paraId="1D1166FE" w14:textId="77777777" w:rsidR="00E57EC9" w:rsidRDefault="00E57EC9" w:rsidP="00E57EC9">
      <w:r>
        <w:t>— </w:t>
      </w:r>
      <w:r w:rsidR="00776CEA" w:rsidRPr="00034910">
        <w:t>Je conclus que</w:t>
      </w:r>
      <w:r>
        <w:t xml:space="preserve">, </w:t>
      </w:r>
      <w:r w:rsidR="00776CEA" w:rsidRPr="00034910">
        <w:t>pour arriver à cette forme</w:t>
      </w:r>
      <w:r>
        <w:t xml:space="preserve">, </w:t>
      </w:r>
      <w:r w:rsidR="00776CEA" w:rsidRPr="00034910">
        <w:t>le champ de glace subit à peu de chose près le maximum de pression qu</w:t>
      </w:r>
      <w:r>
        <w:t>’</w:t>
      </w:r>
      <w:r w:rsidR="00776CEA" w:rsidRPr="00034910">
        <w:t>il est capable de supporter</w:t>
      </w:r>
      <w:r>
        <w:t xml:space="preserve">. </w:t>
      </w:r>
      <w:r w:rsidR="00776CEA" w:rsidRPr="00034910">
        <w:t>En d</w:t>
      </w:r>
      <w:r>
        <w:t>’</w:t>
      </w:r>
      <w:r w:rsidR="00776CEA" w:rsidRPr="00034910">
        <w:t>autres termes</w:t>
      </w:r>
      <w:r>
        <w:t xml:space="preserve">, </w:t>
      </w:r>
      <w:r w:rsidR="00776CEA" w:rsidRPr="00034910">
        <w:t>il est à la limite de son pouvoir de résistance</w:t>
      </w:r>
      <w:r>
        <w:t>.</w:t>
      </w:r>
    </w:p>
    <w:p w14:paraId="4D74A28A" w14:textId="77777777" w:rsidR="00E57EC9" w:rsidRDefault="00E57EC9" w:rsidP="00E57EC9">
      <w:r>
        <w:t>— </w:t>
      </w:r>
      <w:r w:rsidR="00776CEA" w:rsidRPr="00034910">
        <w:t>Mais alors retournons en arrière</w:t>
      </w:r>
      <w:r>
        <w:t xml:space="preserve">. </w:t>
      </w:r>
      <w:r w:rsidR="00776CEA" w:rsidRPr="00034910">
        <w:t>Qu</w:t>
      </w:r>
      <w:r>
        <w:t>’</w:t>
      </w:r>
      <w:r w:rsidR="00776CEA" w:rsidRPr="00034910">
        <w:t>importent quelques jours perdus</w:t>
      </w:r>
      <w:r>
        <w:t> !</w:t>
      </w:r>
    </w:p>
    <w:p w14:paraId="39B1697A" w14:textId="77777777" w:rsidR="00E57EC9" w:rsidRDefault="00776CEA" w:rsidP="00E57EC9">
      <w:r w:rsidRPr="00034910">
        <w:t>Du geste</w:t>
      </w:r>
      <w:r w:rsidR="00E57EC9">
        <w:t xml:space="preserve">, </w:t>
      </w:r>
      <w:r w:rsidRPr="00034910">
        <w:t xml:space="preserve">Dick </w:t>
      </w:r>
      <w:proofErr w:type="spellStart"/>
      <w:r w:rsidRPr="00034910">
        <w:t>Fann</w:t>
      </w:r>
      <w:proofErr w:type="spellEnd"/>
      <w:r w:rsidRPr="00034910">
        <w:t xml:space="preserve"> désigna</w:t>
      </w:r>
      <w:r w:rsidR="00E57EC9">
        <w:t xml:space="preserve">, </w:t>
      </w:r>
      <w:r w:rsidRPr="00034910">
        <w:t>en avant</w:t>
      </w:r>
      <w:r w:rsidR="00E57EC9">
        <w:t xml:space="preserve">, </w:t>
      </w:r>
      <w:r w:rsidRPr="00034910">
        <w:t>une série de falaises glacées qui se dressaient à deux cents pieds au-dessus de la su</w:t>
      </w:r>
      <w:r w:rsidRPr="00034910">
        <w:t>r</w:t>
      </w:r>
      <w:r w:rsidRPr="00034910">
        <w:t>face de l</w:t>
      </w:r>
      <w:r w:rsidR="00E57EC9">
        <w:t>’</w:t>
      </w:r>
      <w:r w:rsidRPr="00034910">
        <w:t>icefield</w:t>
      </w:r>
      <w:r w:rsidR="00E57EC9">
        <w:t>.</w:t>
      </w:r>
    </w:p>
    <w:p w14:paraId="2FD79D3E" w14:textId="77777777" w:rsidR="00E57EC9" w:rsidRDefault="00E57EC9" w:rsidP="00E57EC9">
      <w:r>
        <w:t>— </w:t>
      </w:r>
      <w:r w:rsidR="00776CEA" w:rsidRPr="00034910">
        <w:t xml:space="preserve">La première des îles </w:t>
      </w:r>
      <w:proofErr w:type="spellStart"/>
      <w:r w:rsidR="00776CEA" w:rsidRPr="00034910">
        <w:t>Diomèdes</w:t>
      </w:r>
      <w:proofErr w:type="spellEnd"/>
      <w:r>
        <w:t xml:space="preserve">, </w:t>
      </w:r>
      <w:r w:rsidR="00776CEA" w:rsidRPr="00034910">
        <w:t>fit-il</w:t>
      </w:r>
      <w:r>
        <w:t xml:space="preserve">. </w:t>
      </w:r>
      <w:r w:rsidR="00776CEA" w:rsidRPr="00034910">
        <w:t>Nous en sommes bien plus près que de la terre ferme</w:t>
      </w:r>
      <w:r>
        <w:t xml:space="preserve">. </w:t>
      </w:r>
      <w:r w:rsidR="00776CEA" w:rsidRPr="00034910">
        <w:t>Au besoin</w:t>
      </w:r>
      <w:r>
        <w:t xml:space="preserve">, </w:t>
      </w:r>
      <w:r w:rsidR="00776CEA" w:rsidRPr="00034910">
        <w:t>nous y camp</w:t>
      </w:r>
      <w:r w:rsidR="00776CEA" w:rsidRPr="00034910">
        <w:t>e</w:t>
      </w:r>
      <w:r w:rsidR="00776CEA" w:rsidRPr="00034910">
        <w:t>rons</w:t>
      </w:r>
      <w:r>
        <w:t xml:space="preserve">. </w:t>
      </w:r>
      <w:r w:rsidR="00776CEA" w:rsidRPr="00034910">
        <w:t>Nos bagages contiennent des tentes de feutre</w:t>
      </w:r>
      <w:r>
        <w:t xml:space="preserve">, </w:t>
      </w:r>
      <w:r w:rsidR="00776CEA" w:rsidRPr="00034910">
        <w:t>des prov</w:t>
      </w:r>
      <w:r w:rsidR="00776CEA" w:rsidRPr="00034910">
        <w:t>i</w:t>
      </w:r>
      <w:r w:rsidR="00776CEA" w:rsidRPr="00034910">
        <w:t>sions abondantes</w:t>
      </w:r>
      <w:r>
        <w:t xml:space="preserve"> ; </w:t>
      </w:r>
      <w:r w:rsidR="00776CEA" w:rsidRPr="00034910">
        <w:t>donc</w:t>
      </w:r>
      <w:r>
        <w:t>…</w:t>
      </w:r>
    </w:p>
    <w:p w14:paraId="1D8E9C03" w14:textId="2AEB0192" w:rsidR="00E57EC9" w:rsidRDefault="00E57EC9" w:rsidP="00E57EC9">
      <w:r>
        <w:lastRenderedPageBreak/>
        <w:t>— </w:t>
      </w:r>
      <w:r w:rsidR="00776CEA" w:rsidRPr="00034910">
        <w:t>Arrivons-y le plus rapidement possible</w:t>
      </w:r>
      <w:r>
        <w:t xml:space="preserve">, </w:t>
      </w:r>
      <w:r w:rsidR="00776CEA" w:rsidRPr="00034910">
        <w:t xml:space="preserve">conclut </w:t>
      </w:r>
      <w:r>
        <w:t>M. </w:t>
      </w:r>
      <w:r w:rsidR="00776CEA" w:rsidRPr="00034910">
        <w:t>Defrance</w:t>
      </w:r>
      <w:r>
        <w:t xml:space="preserve">, </w:t>
      </w:r>
      <w:r w:rsidR="00776CEA" w:rsidRPr="00034910">
        <w:t>car je vous le déclare</w:t>
      </w:r>
      <w:r>
        <w:t xml:space="preserve">, </w:t>
      </w:r>
      <w:r w:rsidR="00776CEA" w:rsidRPr="00034910">
        <w:t>après ce que vous venez de me dire</w:t>
      </w:r>
      <w:r>
        <w:t xml:space="preserve">, </w:t>
      </w:r>
      <w:r w:rsidR="00776CEA" w:rsidRPr="00034910">
        <w:t>je ne vivrai pas jusqu</w:t>
      </w:r>
      <w:r>
        <w:t>’</w:t>
      </w:r>
      <w:r w:rsidR="00776CEA" w:rsidRPr="00034910">
        <w:t>à ce que je foule un sol ferme</w:t>
      </w:r>
      <w:r>
        <w:t xml:space="preserve">, </w:t>
      </w:r>
      <w:r w:rsidR="00776CEA" w:rsidRPr="00034910">
        <w:t>avec la certitude qu</w:t>
      </w:r>
      <w:r>
        <w:t>’</w:t>
      </w:r>
      <w:r w:rsidR="00776CEA" w:rsidRPr="00034910">
        <w:t>il ne se disloquera pas sous mes pieds</w:t>
      </w:r>
      <w:r>
        <w:t>.</w:t>
      </w:r>
    </w:p>
    <w:p w14:paraId="464FC3BA" w14:textId="77777777" w:rsidR="00E57EC9" w:rsidRDefault="00776CEA" w:rsidP="00E57EC9">
      <w:r w:rsidRPr="00034910">
        <w:t>Les deux hommes eurent un regard à l</w:t>
      </w:r>
      <w:r w:rsidR="00E57EC9">
        <w:t>’</w:t>
      </w:r>
      <w:r w:rsidRPr="00034910">
        <w:t xml:space="preserve">adresse de </w:t>
      </w:r>
      <w:proofErr w:type="spellStart"/>
      <w:r w:rsidRPr="00034910">
        <w:t>Fleuriane</w:t>
      </w:r>
      <w:proofErr w:type="spellEnd"/>
      <w:r w:rsidRPr="00034910">
        <w:t xml:space="preserve"> qui</w:t>
      </w:r>
      <w:r w:rsidR="00E57EC9">
        <w:t xml:space="preserve">, </w:t>
      </w:r>
      <w:r w:rsidRPr="00034910">
        <w:t>inconsciente du danger signalé par le détective</w:t>
      </w:r>
      <w:r w:rsidR="00E57EC9">
        <w:t xml:space="preserve">, </w:t>
      </w:r>
      <w:r w:rsidRPr="00034910">
        <w:t xml:space="preserve">causait avec le petit Jean </w:t>
      </w:r>
      <w:proofErr w:type="spellStart"/>
      <w:r w:rsidRPr="00034910">
        <w:t>Brot</w:t>
      </w:r>
      <w:proofErr w:type="spellEnd"/>
      <w:r w:rsidR="00E57EC9">
        <w:t xml:space="preserve">, </w:t>
      </w:r>
      <w:r w:rsidRPr="00034910">
        <w:t>assis à côté d</w:t>
      </w:r>
      <w:r w:rsidR="00E57EC9">
        <w:t>’</w:t>
      </w:r>
      <w:r w:rsidRPr="00034910">
        <w:t>elle</w:t>
      </w:r>
      <w:r w:rsidR="00E57EC9">
        <w:t>.</w:t>
      </w:r>
    </w:p>
    <w:p w14:paraId="1631D4A3" w14:textId="77777777" w:rsidR="00E57EC9" w:rsidRDefault="00776CEA" w:rsidP="00E57EC9">
      <w:r w:rsidRPr="00034910">
        <w:t>Et ils échangèrent un sourire très doux</w:t>
      </w:r>
      <w:r w:rsidR="00E57EC9">
        <w:t xml:space="preserve">, </w:t>
      </w:r>
      <w:r w:rsidRPr="00034910">
        <w:t>chacun devinant chez l</w:t>
      </w:r>
      <w:r w:rsidR="00E57EC9">
        <w:t>’</w:t>
      </w:r>
      <w:r w:rsidRPr="00034910">
        <w:t>autre la même tendresse dévouée pour la jeune fille</w:t>
      </w:r>
      <w:r w:rsidR="00E57EC9">
        <w:t xml:space="preserve">. </w:t>
      </w:r>
      <w:r w:rsidRPr="00034910">
        <w:t>Le père</w:t>
      </w:r>
      <w:r w:rsidR="00E57EC9">
        <w:t xml:space="preserve">, </w:t>
      </w:r>
      <w:r w:rsidRPr="00034910">
        <w:t>le fiancé avaient mêlé leurs âmes dans une unique affe</w:t>
      </w:r>
      <w:r w:rsidRPr="00034910">
        <w:t>c</w:t>
      </w:r>
      <w:r w:rsidRPr="00034910">
        <w:t>tion</w:t>
      </w:r>
      <w:r w:rsidR="00E57EC9">
        <w:t>.</w:t>
      </w:r>
    </w:p>
    <w:p w14:paraId="5E0FE013" w14:textId="77777777" w:rsidR="00E57EC9" w:rsidRDefault="00776CEA" w:rsidP="00E57EC9">
      <w:r w:rsidRPr="00034910">
        <w:t>Cependant l</w:t>
      </w:r>
      <w:r w:rsidR="00E57EC9">
        <w:t>’</w:t>
      </w:r>
      <w:r w:rsidRPr="00034910">
        <w:t>île grandissait à vue d</w:t>
      </w:r>
      <w:r w:rsidR="00E57EC9">
        <w:t>’</w:t>
      </w:r>
      <w:r w:rsidRPr="00034910">
        <w:t>œil</w:t>
      </w:r>
      <w:r w:rsidR="00E57EC9">
        <w:t>.</w:t>
      </w:r>
    </w:p>
    <w:p w14:paraId="77BB0DB5" w14:textId="77777777" w:rsidR="00E57EC9" w:rsidRDefault="00776CEA" w:rsidP="00E57EC9">
      <w:r w:rsidRPr="00034910">
        <w:t>En approchant</w:t>
      </w:r>
      <w:r w:rsidR="00E57EC9">
        <w:t xml:space="preserve">, </w:t>
      </w:r>
      <w:r w:rsidRPr="00034910">
        <w:t>son aspect se faisait plus sauvage</w:t>
      </w:r>
      <w:r w:rsidR="00E57EC9">
        <w:t xml:space="preserve">, </w:t>
      </w:r>
      <w:r w:rsidRPr="00034910">
        <w:t>plus abrupt</w:t>
      </w:r>
      <w:r w:rsidR="00E57EC9">
        <w:t>.</w:t>
      </w:r>
    </w:p>
    <w:p w14:paraId="3BE8F456" w14:textId="77777777" w:rsidR="00E57EC9" w:rsidRDefault="00776CEA" w:rsidP="00E57EC9">
      <w:r w:rsidRPr="00034910">
        <w:t>Ce rocher désert</w:t>
      </w:r>
      <w:r w:rsidR="00E57EC9">
        <w:t xml:space="preserve">, </w:t>
      </w:r>
      <w:r w:rsidRPr="00034910">
        <w:t>sans végétation</w:t>
      </w:r>
      <w:r w:rsidR="00E57EC9">
        <w:t xml:space="preserve">, </w:t>
      </w:r>
      <w:r w:rsidRPr="00034910">
        <w:t>sans eau</w:t>
      </w:r>
      <w:r w:rsidR="00E57EC9">
        <w:t xml:space="preserve">, </w:t>
      </w:r>
      <w:r w:rsidRPr="00034910">
        <w:t>se montrait comme recouvert d</w:t>
      </w:r>
      <w:r w:rsidR="00E57EC9">
        <w:t>’</w:t>
      </w:r>
      <w:r w:rsidRPr="00034910">
        <w:t>une carapace de glace</w:t>
      </w:r>
      <w:r w:rsidR="00E57EC9">
        <w:t>.</w:t>
      </w:r>
    </w:p>
    <w:p w14:paraId="56B15DBE" w14:textId="77777777" w:rsidR="00E57EC9" w:rsidRDefault="00776CEA" w:rsidP="00E57EC9">
      <w:r w:rsidRPr="00034910">
        <w:t>Sous la poussée intense subie par la surface solidifiée en cette partie resserrée du détroit de Behring</w:t>
      </w:r>
      <w:r w:rsidR="00E57EC9">
        <w:t xml:space="preserve">, </w:t>
      </w:r>
      <w:r w:rsidRPr="00034910">
        <w:t>les glaces s</w:t>
      </w:r>
      <w:r w:rsidR="00E57EC9">
        <w:t>’</w:t>
      </w:r>
      <w:r w:rsidRPr="00034910">
        <w:t>étaient élevées le long des falaises granitiques</w:t>
      </w:r>
      <w:r w:rsidR="00E57EC9">
        <w:t xml:space="preserve">. </w:t>
      </w:r>
      <w:r w:rsidRPr="00034910">
        <w:t>La neige</w:t>
      </w:r>
      <w:r w:rsidR="00E57EC9">
        <w:t xml:space="preserve">, </w:t>
      </w:r>
      <w:r w:rsidRPr="00034910">
        <w:t>les vents froids soufflant du pôle</w:t>
      </w:r>
      <w:r w:rsidR="00E57EC9">
        <w:t xml:space="preserve">, </w:t>
      </w:r>
      <w:r w:rsidRPr="00034910">
        <w:t>les avaient cimentées en un iceberg géant</w:t>
      </w:r>
      <w:r w:rsidR="00E57EC9">
        <w:t xml:space="preserve">, </w:t>
      </w:r>
      <w:r w:rsidRPr="00034910">
        <w:t>au centre duquel se cachait l</w:t>
      </w:r>
      <w:r w:rsidR="00E57EC9">
        <w:t>’</w:t>
      </w:r>
      <w:r w:rsidRPr="00034910">
        <w:t>ossature de l</w:t>
      </w:r>
      <w:r w:rsidR="00E57EC9">
        <w:t>’</w:t>
      </w:r>
      <w:r w:rsidRPr="00034910">
        <w:t>île désolée</w:t>
      </w:r>
      <w:r w:rsidR="00E57EC9">
        <w:t xml:space="preserve">, </w:t>
      </w:r>
      <w:r w:rsidRPr="00034910">
        <w:t>émergeant au milieu de la passe</w:t>
      </w:r>
      <w:r w:rsidR="00E57EC9">
        <w:t>.</w:t>
      </w:r>
    </w:p>
    <w:p w14:paraId="00508A15" w14:textId="0EDCCD98" w:rsidR="00E57EC9" w:rsidRDefault="00E57EC9" w:rsidP="00E57EC9">
      <w:r>
        <w:t>— </w:t>
      </w:r>
      <w:r w:rsidR="00776CEA" w:rsidRPr="00034910">
        <w:t>Jamais nous ne pourrons hisser l</w:t>
      </w:r>
      <w:r>
        <w:t>’</w:t>
      </w:r>
      <w:r w:rsidR="00776CEA" w:rsidRPr="00034910">
        <w:t>automobile sur ces f</w:t>
      </w:r>
      <w:r w:rsidR="00776CEA" w:rsidRPr="00034910">
        <w:t>a</w:t>
      </w:r>
      <w:r w:rsidR="00776CEA" w:rsidRPr="00034910">
        <w:t>laises</w:t>
      </w:r>
      <w:r>
        <w:t xml:space="preserve">, </w:t>
      </w:r>
      <w:r w:rsidR="00776CEA" w:rsidRPr="00034910">
        <w:t xml:space="preserve">murmura </w:t>
      </w:r>
      <w:r>
        <w:t>M. </w:t>
      </w:r>
      <w:r w:rsidR="00776CEA" w:rsidRPr="00034910">
        <w:t>Defrance d</w:t>
      </w:r>
      <w:r>
        <w:t>’</w:t>
      </w:r>
      <w:r w:rsidR="00776CEA" w:rsidRPr="00034910">
        <w:t>une voix hésitante</w:t>
      </w:r>
      <w:r>
        <w:t>.</w:t>
      </w:r>
    </w:p>
    <w:p w14:paraId="76747D7A" w14:textId="77777777" w:rsidR="00E57EC9" w:rsidRDefault="00776CEA" w:rsidP="00E57EC9">
      <w:r w:rsidRPr="00034910">
        <w:t xml:space="preserve">Mais Dick </w:t>
      </w:r>
      <w:proofErr w:type="spellStart"/>
      <w:r w:rsidRPr="00034910">
        <w:t>Fann</w:t>
      </w:r>
      <w:proofErr w:type="spellEnd"/>
      <w:r w:rsidRPr="00034910">
        <w:t xml:space="preserve"> le rassura aussitôt</w:t>
      </w:r>
      <w:r w:rsidR="00E57EC9">
        <w:t> :</w:t>
      </w:r>
    </w:p>
    <w:p w14:paraId="5E5D79E4" w14:textId="77777777" w:rsidR="00E57EC9" w:rsidRDefault="00E57EC9" w:rsidP="00E57EC9">
      <w:r>
        <w:t>— </w:t>
      </w:r>
      <w:r w:rsidR="00776CEA" w:rsidRPr="00034910">
        <w:t>De ce côté</w:t>
      </w:r>
      <w:r>
        <w:t xml:space="preserve">, </w:t>
      </w:r>
      <w:r w:rsidR="00776CEA" w:rsidRPr="00034910">
        <w:t>en effet</w:t>
      </w:r>
      <w:r>
        <w:t xml:space="preserve">, </w:t>
      </w:r>
      <w:r w:rsidR="00776CEA" w:rsidRPr="00034910">
        <w:t>la côte est impraticable</w:t>
      </w:r>
      <w:r>
        <w:t xml:space="preserve"> ; </w:t>
      </w:r>
      <w:r w:rsidR="00776CEA" w:rsidRPr="00034910">
        <w:t>mais</w:t>
      </w:r>
      <w:r>
        <w:t xml:space="preserve">, </w:t>
      </w:r>
      <w:r w:rsidR="00776CEA" w:rsidRPr="00034910">
        <w:t>sur la partie exposée au nord</w:t>
      </w:r>
      <w:r>
        <w:t xml:space="preserve">, </w:t>
      </w:r>
      <w:r w:rsidR="00776CEA" w:rsidRPr="00034910">
        <w:t>le terrain s</w:t>
      </w:r>
      <w:r>
        <w:t>’</w:t>
      </w:r>
      <w:r w:rsidR="00776CEA" w:rsidRPr="00034910">
        <w:t xml:space="preserve">abaisse en pente douce </w:t>
      </w:r>
      <w:r w:rsidR="00776CEA" w:rsidRPr="00034910">
        <w:lastRenderedPageBreak/>
        <w:t>vers la mer</w:t>
      </w:r>
      <w:r>
        <w:t xml:space="preserve">. </w:t>
      </w:r>
      <w:r w:rsidR="00776CEA" w:rsidRPr="00034910">
        <w:t>J</w:t>
      </w:r>
      <w:r>
        <w:t>’</w:t>
      </w:r>
      <w:r w:rsidR="00776CEA" w:rsidRPr="00034910">
        <w:t>ai étudié la route avant de partir</w:t>
      </w:r>
      <w:r>
        <w:t xml:space="preserve">, </w:t>
      </w:r>
      <w:r w:rsidR="00776CEA" w:rsidRPr="00034910">
        <w:t>et si j</w:t>
      </w:r>
      <w:r>
        <w:t>’</w:t>
      </w:r>
      <w:r w:rsidR="00776CEA" w:rsidRPr="00034910">
        <w:t xml:space="preserve">ai continué sur les </w:t>
      </w:r>
      <w:proofErr w:type="spellStart"/>
      <w:r w:rsidR="00776CEA" w:rsidRPr="00034910">
        <w:t>Diomèdes</w:t>
      </w:r>
      <w:proofErr w:type="spellEnd"/>
      <w:r>
        <w:t xml:space="preserve">, </w:t>
      </w:r>
      <w:r w:rsidR="00776CEA" w:rsidRPr="00034910">
        <w:t>c</w:t>
      </w:r>
      <w:r>
        <w:t>’</w:t>
      </w:r>
      <w:r w:rsidR="00776CEA" w:rsidRPr="00034910">
        <w:t>est que j</w:t>
      </w:r>
      <w:r>
        <w:t>’</w:t>
      </w:r>
      <w:r w:rsidR="00776CEA" w:rsidRPr="00034910">
        <w:t>étais assuré d</w:t>
      </w:r>
      <w:r>
        <w:t>’</w:t>
      </w:r>
      <w:r w:rsidR="00776CEA" w:rsidRPr="00034910">
        <w:t>y trouver un refuge</w:t>
      </w:r>
      <w:r>
        <w:t>.</w:t>
      </w:r>
    </w:p>
    <w:p w14:paraId="59AB02D7" w14:textId="77777777" w:rsidR="00E57EC9" w:rsidRDefault="00776CEA" w:rsidP="00E57EC9">
      <w:r w:rsidRPr="00034910">
        <w:t>Et abaissant le levier de marche</w:t>
      </w:r>
      <w:r w:rsidR="00E57EC9">
        <w:t xml:space="preserve">, </w:t>
      </w:r>
      <w:r w:rsidRPr="00034910">
        <w:t>il accéléra la vitesse de l</w:t>
      </w:r>
      <w:r w:rsidR="00E57EC9">
        <w:t>’</w:t>
      </w:r>
      <w:r w:rsidRPr="00034910">
        <w:t>appareil</w:t>
      </w:r>
      <w:r w:rsidR="00E57EC9">
        <w:t xml:space="preserve">. </w:t>
      </w:r>
      <w:r w:rsidRPr="00034910">
        <w:t>Maintenant</w:t>
      </w:r>
      <w:r w:rsidR="00E57EC9">
        <w:t xml:space="preserve">, </w:t>
      </w:r>
      <w:r w:rsidRPr="00034910">
        <w:t>la machine rasait les falaises contou</w:t>
      </w:r>
      <w:r w:rsidRPr="00034910">
        <w:t>r</w:t>
      </w:r>
      <w:r w:rsidRPr="00034910">
        <w:t>nant la côte inhospitalière</w:t>
      </w:r>
      <w:r w:rsidR="00E57EC9">
        <w:t xml:space="preserve">. </w:t>
      </w:r>
      <w:r w:rsidRPr="00034910">
        <w:t>En avant</w:t>
      </w:r>
      <w:r w:rsidR="00E57EC9">
        <w:t xml:space="preserve">, </w:t>
      </w:r>
      <w:r w:rsidRPr="00034910">
        <w:t>une pointe se profilait</w:t>
      </w:r>
      <w:r w:rsidR="00E57EC9">
        <w:t xml:space="preserve">, </w:t>
      </w:r>
      <w:r w:rsidRPr="00034910">
        <w:t>donnant l</w:t>
      </w:r>
      <w:r w:rsidR="00E57EC9">
        <w:t>’</w:t>
      </w:r>
      <w:r w:rsidRPr="00034910">
        <w:t>illusion d</w:t>
      </w:r>
      <w:r w:rsidR="00E57EC9">
        <w:t>’</w:t>
      </w:r>
      <w:r w:rsidRPr="00034910">
        <w:t>une jetée gigantesque protégeant un port invisible</w:t>
      </w:r>
      <w:r w:rsidR="00E57EC9">
        <w:t xml:space="preserve">. </w:t>
      </w:r>
      <w:r w:rsidRPr="00034910">
        <w:t xml:space="preserve">Dick </w:t>
      </w:r>
      <w:proofErr w:type="spellStart"/>
      <w:r w:rsidRPr="00034910">
        <w:t>Fann</w:t>
      </w:r>
      <w:proofErr w:type="spellEnd"/>
      <w:r w:rsidRPr="00034910">
        <w:t xml:space="preserve"> la montra à son compagnon</w:t>
      </w:r>
      <w:r w:rsidR="00E57EC9">
        <w:t>.</w:t>
      </w:r>
    </w:p>
    <w:p w14:paraId="518CCC4F" w14:textId="77777777" w:rsidR="00E57EC9" w:rsidRDefault="00E57EC9" w:rsidP="00E57EC9">
      <w:r>
        <w:t>— </w:t>
      </w:r>
      <w:r w:rsidR="00776CEA" w:rsidRPr="00034910">
        <w:t>Quand nous aurons doublé cette pointe</w:t>
      </w:r>
      <w:r>
        <w:t xml:space="preserve">, </w:t>
      </w:r>
      <w:r w:rsidR="00776CEA" w:rsidRPr="00034910">
        <w:t>l</w:t>
      </w:r>
      <w:r>
        <w:t>’</w:t>
      </w:r>
      <w:r w:rsidR="00776CEA" w:rsidRPr="00034910">
        <w:t>aspect du r</w:t>
      </w:r>
      <w:r w:rsidR="00776CEA" w:rsidRPr="00034910">
        <w:t>i</w:t>
      </w:r>
      <w:r w:rsidR="00776CEA" w:rsidRPr="00034910">
        <w:t>vage changera brusquement et nous pourrons atterrir</w:t>
      </w:r>
      <w:r>
        <w:t>.</w:t>
      </w:r>
    </w:p>
    <w:p w14:paraId="4C08544E" w14:textId="77777777" w:rsidR="00E57EC9" w:rsidRDefault="00776CEA" w:rsidP="00E57EC9">
      <w:r w:rsidRPr="00034910">
        <w:t>On filait avec rapidité</w:t>
      </w:r>
      <w:r w:rsidR="00E57EC9">
        <w:t xml:space="preserve">. </w:t>
      </w:r>
      <w:r w:rsidRPr="00034910">
        <w:t>Le cap semblait s</w:t>
      </w:r>
      <w:r w:rsidR="00E57EC9">
        <w:t>’</w:t>
      </w:r>
      <w:r w:rsidRPr="00034910">
        <w:t>avancer sur les voyageurs à l</w:t>
      </w:r>
      <w:r w:rsidR="00E57EC9">
        <w:t>’</w:t>
      </w:r>
      <w:r w:rsidRPr="00034910">
        <w:t>allure d</w:t>
      </w:r>
      <w:r w:rsidR="00E57EC9">
        <w:t>’</w:t>
      </w:r>
      <w:r w:rsidRPr="00034910">
        <w:t>un tram express</w:t>
      </w:r>
      <w:r w:rsidR="00E57EC9">
        <w:t xml:space="preserve">. </w:t>
      </w:r>
      <w:r w:rsidRPr="00034910">
        <w:t>Encore cinq cents</w:t>
      </w:r>
      <w:r w:rsidR="00E57EC9">
        <w:t xml:space="preserve">, </w:t>
      </w:r>
      <w:r w:rsidRPr="00034910">
        <w:t>deux cents</w:t>
      </w:r>
      <w:r w:rsidR="00E57EC9">
        <w:t xml:space="preserve">, </w:t>
      </w:r>
      <w:r w:rsidRPr="00034910">
        <w:t>cent mètres</w:t>
      </w:r>
      <w:r w:rsidR="00E57EC9">
        <w:t xml:space="preserve">… </w:t>
      </w:r>
      <w:r w:rsidRPr="00034910">
        <w:t>et le rocher serait doublé</w:t>
      </w:r>
      <w:r w:rsidR="00E57EC9">
        <w:t xml:space="preserve">. </w:t>
      </w:r>
      <w:r w:rsidRPr="00034910">
        <w:t>Le danger que les deux hommes fuyaient</w:t>
      </w:r>
      <w:r w:rsidR="00E57EC9">
        <w:t xml:space="preserve">, </w:t>
      </w:r>
      <w:r w:rsidRPr="00034910">
        <w:t>danger qui n</w:t>
      </w:r>
      <w:r w:rsidR="00E57EC9">
        <w:t>’</w:t>
      </w:r>
      <w:r w:rsidRPr="00034910">
        <w:t>existait peut-être que dans leur imagination</w:t>
      </w:r>
      <w:r w:rsidR="00E57EC9">
        <w:t xml:space="preserve">, </w:t>
      </w:r>
      <w:r w:rsidRPr="00034910">
        <w:t>n</w:t>
      </w:r>
      <w:r w:rsidR="00E57EC9">
        <w:t>’</w:t>
      </w:r>
      <w:r w:rsidRPr="00034910">
        <w:t>obscurcissait plus leur esprit</w:t>
      </w:r>
      <w:r w:rsidR="00E57EC9">
        <w:t>.</w:t>
      </w:r>
    </w:p>
    <w:p w14:paraId="1AA3360F" w14:textId="77777777" w:rsidR="00E57EC9" w:rsidRDefault="00776CEA" w:rsidP="00E57EC9">
      <w:r w:rsidRPr="00034910">
        <w:t>La pointe</w:t>
      </w:r>
      <w:r w:rsidR="00E57EC9">
        <w:t xml:space="preserve">, </w:t>
      </w:r>
      <w:r w:rsidRPr="00034910">
        <w:t>voici la pointe</w:t>
      </w:r>
      <w:r w:rsidR="00E57EC9">
        <w:t xml:space="preserve"> ! </w:t>
      </w:r>
      <w:r w:rsidRPr="00034910">
        <w:t>Déjà ils la dépassent</w:t>
      </w:r>
      <w:r w:rsidR="00E57EC9">
        <w:t xml:space="preserve">. </w:t>
      </w:r>
      <w:proofErr w:type="spellStart"/>
      <w:r w:rsidRPr="00034910">
        <w:t>Au delà</w:t>
      </w:r>
      <w:proofErr w:type="spellEnd"/>
      <w:r w:rsidR="00E57EC9">
        <w:t xml:space="preserve">, </w:t>
      </w:r>
      <w:r w:rsidRPr="00034910">
        <w:t>ils aperçoivent une côte basse</w:t>
      </w:r>
      <w:r w:rsidR="00E57EC9">
        <w:t xml:space="preserve">, </w:t>
      </w:r>
      <w:r w:rsidRPr="00034910">
        <w:t>montant par une pente douce ju</w:t>
      </w:r>
      <w:r w:rsidRPr="00034910">
        <w:t>s</w:t>
      </w:r>
      <w:r w:rsidRPr="00034910">
        <w:t>qu</w:t>
      </w:r>
      <w:r w:rsidR="00E57EC9">
        <w:t>’</w:t>
      </w:r>
      <w:r w:rsidRPr="00034910">
        <w:t>au plateau couronnant l</w:t>
      </w:r>
      <w:r w:rsidR="00E57EC9">
        <w:t>’</w:t>
      </w:r>
      <w:r w:rsidRPr="00034910">
        <w:t>île</w:t>
      </w:r>
      <w:r w:rsidR="00E57EC9">
        <w:t xml:space="preserve">. </w:t>
      </w:r>
      <w:r w:rsidRPr="00034910">
        <w:t xml:space="preserve">Bien loin </w:t>
      </w:r>
      <w:proofErr w:type="spellStart"/>
      <w:r w:rsidRPr="00034910">
        <w:t>au delà</w:t>
      </w:r>
      <w:proofErr w:type="spellEnd"/>
      <w:r w:rsidR="00E57EC9">
        <w:t xml:space="preserve">, </w:t>
      </w:r>
      <w:r w:rsidRPr="00034910">
        <w:t xml:space="preserve">la seconde île </w:t>
      </w:r>
      <w:proofErr w:type="spellStart"/>
      <w:r w:rsidRPr="00034910">
        <w:t>Diomèdes</w:t>
      </w:r>
      <w:proofErr w:type="spellEnd"/>
      <w:r w:rsidRPr="00034910">
        <w:t xml:space="preserve"> se profile en gris pâle sur l</w:t>
      </w:r>
      <w:r w:rsidR="00E57EC9">
        <w:t>’</w:t>
      </w:r>
      <w:r w:rsidRPr="00034910">
        <w:t>horizon</w:t>
      </w:r>
      <w:r w:rsidR="00E57EC9">
        <w:t>.</w:t>
      </w:r>
    </w:p>
    <w:p w14:paraId="5C599113" w14:textId="77777777" w:rsidR="00E57EC9" w:rsidRDefault="00776CEA" w:rsidP="00E57EC9">
      <w:r w:rsidRPr="00034910">
        <w:t>Mais</w:t>
      </w:r>
      <w:r w:rsidR="00E57EC9">
        <w:t xml:space="preserve">, </w:t>
      </w:r>
      <w:r w:rsidRPr="00034910">
        <w:t>à ce moment</w:t>
      </w:r>
      <w:r w:rsidR="00E57EC9">
        <w:t xml:space="preserve">, </w:t>
      </w:r>
      <w:r w:rsidRPr="00034910">
        <w:t>il se produit une chose inattendue</w:t>
      </w:r>
      <w:r w:rsidR="00E57EC9">
        <w:t xml:space="preserve">, </w:t>
      </w:r>
      <w:r w:rsidRPr="00034910">
        <w:t>st</w:t>
      </w:r>
      <w:r w:rsidRPr="00034910">
        <w:t>u</w:t>
      </w:r>
      <w:r w:rsidRPr="00034910">
        <w:t>péfiante</w:t>
      </w:r>
      <w:r w:rsidR="00E57EC9">
        <w:t xml:space="preserve">, </w:t>
      </w:r>
      <w:r w:rsidRPr="00034910">
        <w:t>dont personne n</w:t>
      </w:r>
      <w:r w:rsidR="00E57EC9">
        <w:t>’</w:t>
      </w:r>
      <w:r w:rsidRPr="00034910">
        <w:t>a le loisir de s</w:t>
      </w:r>
      <w:r w:rsidR="00E57EC9">
        <w:t>’</w:t>
      </w:r>
      <w:r w:rsidRPr="00034910">
        <w:t>expliquer la cause</w:t>
      </w:r>
      <w:r w:rsidR="00E57EC9">
        <w:t xml:space="preserve">. </w:t>
      </w:r>
      <w:r w:rsidRPr="00034910">
        <w:t>Une sorte de bolide</w:t>
      </w:r>
      <w:r w:rsidR="00E57EC9">
        <w:t xml:space="preserve">, </w:t>
      </w:r>
      <w:r w:rsidRPr="00034910">
        <w:t>de projectile noir</w:t>
      </w:r>
      <w:r w:rsidR="00E57EC9">
        <w:t xml:space="preserve">, </w:t>
      </w:r>
      <w:r w:rsidRPr="00034910">
        <w:t>jaillit d</w:t>
      </w:r>
      <w:r w:rsidR="00E57EC9">
        <w:t>’</w:t>
      </w:r>
      <w:r w:rsidRPr="00034910">
        <w:t>une crique de la côte</w:t>
      </w:r>
      <w:r w:rsidR="00E57EC9">
        <w:t xml:space="preserve">, </w:t>
      </w:r>
      <w:r w:rsidRPr="00034910">
        <w:t>fonce sur la de Dion avec une vitesse vertigineuse</w:t>
      </w:r>
      <w:r w:rsidR="00E57EC9">
        <w:t>.</w:t>
      </w:r>
    </w:p>
    <w:p w14:paraId="1A436FAD" w14:textId="60663C99" w:rsidR="00E57EC9" w:rsidRDefault="00776CEA" w:rsidP="00E57EC9">
      <w:r w:rsidRPr="00034910">
        <w:t>Un choc terrible se produit</w:t>
      </w:r>
      <w:r w:rsidR="00E57EC9">
        <w:t xml:space="preserve">. </w:t>
      </w:r>
      <w:r w:rsidRPr="00034910">
        <w:t>Tous les passagers sont proj</w:t>
      </w:r>
      <w:r w:rsidRPr="00034910">
        <w:t>e</w:t>
      </w:r>
      <w:r w:rsidRPr="00034910">
        <w:t>tés pêle-mêle sur la glace</w:t>
      </w:r>
      <w:r w:rsidR="00E57EC9">
        <w:t xml:space="preserve">. </w:t>
      </w:r>
      <w:r w:rsidRPr="00034910">
        <w:t>Et quand</w:t>
      </w:r>
      <w:r w:rsidR="00E57EC9">
        <w:t xml:space="preserve">, </w:t>
      </w:r>
      <w:r w:rsidRPr="00034910">
        <w:t>étourdis</w:t>
      </w:r>
      <w:r w:rsidR="00E57EC9">
        <w:t xml:space="preserve">, </w:t>
      </w:r>
      <w:r w:rsidRPr="00034910">
        <w:t>ahuris</w:t>
      </w:r>
      <w:r w:rsidR="00E57EC9">
        <w:t xml:space="preserve">, </w:t>
      </w:r>
      <w:r w:rsidRPr="00034910">
        <w:t>Dick</w:t>
      </w:r>
      <w:r w:rsidR="00E57EC9">
        <w:t>, M. </w:t>
      </w:r>
      <w:r w:rsidRPr="00034910">
        <w:t>Defrance</w:t>
      </w:r>
      <w:r w:rsidR="00E57EC9">
        <w:t xml:space="preserve">, </w:t>
      </w:r>
      <w:r w:rsidRPr="00034910">
        <w:t>Jean se relèvent</w:t>
      </w:r>
      <w:r w:rsidR="00E57EC9">
        <w:t xml:space="preserve">, </w:t>
      </w:r>
      <w:r w:rsidRPr="00034910">
        <w:t xml:space="preserve">ils cherchent vainement </w:t>
      </w:r>
      <w:proofErr w:type="spellStart"/>
      <w:r w:rsidRPr="00034910">
        <w:t>Fle</w:t>
      </w:r>
      <w:r w:rsidRPr="00034910">
        <w:t>u</w:t>
      </w:r>
      <w:r w:rsidRPr="00034910">
        <w:t>riane</w:t>
      </w:r>
      <w:proofErr w:type="spellEnd"/>
      <w:r w:rsidR="00E57EC9">
        <w:t xml:space="preserve"> : </w:t>
      </w:r>
      <w:r w:rsidRPr="00034910">
        <w:t>la jeune fille a disparu</w:t>
      </w:r>
      <w:r w:rsidR="00E57EC9">
        <w:t xml:space="preserve">. </w:t>
      </w:r>
      <w:r w:rsidRPr="00034910">
        <w:t>Mais</w:t>
      </w:r>
      <w:r w:rsidR="00E57EC9">
        <w:t xml:space="preserve">, </w:t>
      </w:r>
      <w:r w:rsidRPr="00034910">
        <w:t>à sa place</w:t>
      </w:r>
      <w:r w:rsidR="00E57EC9">
        <w:t xml:space="preserve">, </w:t>
      </w:r>
      <w:r w:rsidRPr="00034910">
        <w:t>un homme év</w:t>
      </w:r>
      <w:r w:rsidRPr="00034910">
        <w:t>a</w:t>
      </w:r>
      <w:r w:rsidRPr="00034910">
        <w:t xml:space="preserve">noui gît parmi les débris de la </w:t>
      </w:r>
      <w:r w:rsidR="00BC2D44">
        <w:t>30</w:t>
      </w:r>
      <w:r w:rsidR="00E57EC9">
        <w:t xml:space="preserve"> </w:t>
      </w:r>
      <w:r w:rsidR="00BC2D44">
        <w:t>H</w:t>
      </w:r>
      <w:r w:rsidR="00E57EC9">
        <w:t xml:space="preserve"> </w:t>
      </w:r>
      <w:r w:rsidR="00BC2D44">
        <w:t>P</w:t>
      </w:r>
      <w:r w:rsidR="00E57EC9">
        <w:t>.</w:t>
      </w:r>
    </w:p>
    <w:p w14:paraId="6C188CBD" w14:textId="6469CA9F" w:rsidR="00E57EC9" w:rsidRDefault="007C5BD3" w:rsidP="007D17F9">
      <w:pPr>
        <w:pStyle w:val="Centrsolidaire"/>
      </w:pPr>
      <w:r w:rsidRPr="00E57EC9">
        <w:rPr>
          <w:noProof/>
        </w:rPr>
        <w:lastRenderedPageBreak/>
        <w:drawing>
          <wp:inline distT="0" distB="0" distL="0" distR="0" wp14:anchorId="59410532" wp14:editId="13595049">
            <wp:extent cx="5224145" cy="7545705"/>
            <wp:effectExtent l="0" t="0" r="0" b="0"/>
            <wp:docPr id="70"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24145" cy="7545705"/>
                    </a:xfrm>
                    <a:prstGeom prst="rect">
                      <a:avLst/>
                    </a:prstGeom>
                    <a:noFill/>
                    <a:ln>
                      <a:noFill/>
                    </a:ln>
                  </pic:spPr>
                </pic:pic>
              </a:graphicData>
            </a:graphic>
          </wp:inline>
        </w:drawing>
      </w:r>
    </w:p>
    <w:p w14:paraId="70DCD9BF" w14:textId="62DA9675" w:rsidR="00E57EC9" w:rsidRDefault="007D6D3F" w:rsidP="007D17F9">
      <w:pPr>
        <w:pStyle w:val="Centr14pt"/>
      </w:pPr>
      <w:r>
        <w:t>U</w:t>
      </w:r>
      <w:r w:rsidRPr="00E57EC9">
        <w:t>n choc terrible se produit</w:t>
      </w:r>
      <w:r>
        <w:t>.</w:t>
      </w:r>
    </w:p>
    <w:p w14:paraId="36D0DE1B" w14:textId="77777777" w:rsidR="00E57EC9" w:rsidRDefault="00776CEA" w:rsidP="00E57EC9">
      <w:r w:rsidRPr="00034910">
        <w:t>Qu</w:t>
      </w:r>
      <w:r w:rsidR="00E57EC9">
        <w:t>’</w:t>
      </w:r>
      <w:r w:rsidRPr="00034910">
        <w:t>est-ce que cela veut dire</w:t>
      </w:r>
      <w:r w:rsidR="00E57EC9">
        <w:t xml:space="preserve"> ? </w:t>
      </w:r>
      <w:r w:rsidRPr="00034910">
        <w:t>Tous se précipitent vers l</w:t>
      </w:r>
      <w:r w:rsidR="00E57EC9">
        <w:t>’</w:t>
      </w:r>
      <w:r w:rsidRPr="00034910">
        <w:t>inconnu</w:t>
      </w:r>
      <w:r w:rsidR="00E57EC9">
        <w:t>.</w:t>
      </w:r>
    </w:p>
    <w:p w14:paraId="4EB8B8AE" w14:textId="77777777" w:rsidR="00E57EC9" w:rsidRDefault="00776CEA" w:rsidP="00E57EC9">
      <w:r w:rsidRPr="00034910">
        <w:lastRenderedPageBreak/>
        <w:t>Ils le regardent et</w:t>
      </w:r>
      <w:r w:rsidR="00E57EC9">
        <w:t xml:space="preserve">, </w:t>
      </w:r>
      <w:r w:rsidRPr="00034910">
        <w:t>dans un hoquet d</w:t>
      </w:r>
      <w:r w:rsidR="00E57EC9">
        <w:t>’</w:t>
      </w:r>
      <w:r w:rsidRPr="00034910">
        <w:t>épouvante</w:t>
      </w:r>
      <w:r w:rsidR="00E57EC9">
        <w:t xml:space="preserve">, </w:t>
      </w:r>
      <w:r w:rsidRPr="00034910">
        <w:t>ils cl</w:t>
      </w:r>
      <w:r w:rsidRPr="00034910">
        <w:t>a</w:t>
      </w:r>
      <w:r w:rsidRPr="00034910">
        <w:t>ment</w:t>
      </w:r>
      <w:r w:rsidR="00E57EC9">
        <w:t> :</w:t>
      </w:r>
    </w:p>
    <w:p w14:paraId="36107798" w14:textId="77777777" w:rsidR="00E57EC9" w:rsidRDefault="00E57EC9" w:rsidP="00E57EC9">
      <w:r>
        <w:t>— </w:t>
      </w:r>
      <w:r w:rsidR="00776CEA" w:rsidRPr="00034910">
        <w:t>L</w:t>
      </w:r>
      <w:r>
        <w:t>’</w:t>
      </w:r>
      <w:r w:rsidR="00776CEA" w:rsidRPr="00034910">
        <w:t xml:space="preserve">ingénieur </w:t>
      </w:r>
      <w:proofErr w:type="spellStart"/>
      <w:r w:rsidR="00776CEA" w:rsidRPr="00034910">
        <w:t>Botera</w:t>
      </w:r>
      <w:proofErr w:type="spellEnd"/>
      <w:r>
        <w:t> !</w:t>
      </w:r>
    </w:p>
    <w:p w14:paraId="239DE969" w14:textId="77777777" w:rsidR="00E57EC9" w:rsidRDefault="00776CEA" w:rsidP="00E57EC9">
      <w:r w:rsidRPr="00034910">
        <w:t>Comment est-il là</w:t>
      </w:r>
      <w:r w:rsidR="00E57EC9">
        <w:t xml:space="preserve"> ? </w:t>
      </w:r>
      <w:r w:rsidRPr="00034910">
        <w:t>Pourquoi l</w:t>
      </w:r>
      <w:r w:rsidR="00E57EC9">
        <w:t>’</w:t>
      </w:r>
      <w:r w:rsidRPr="00034910">
        <w:t>a-t-on abandonné</w:t>
      </w:r>
      <w:r w:rsidR="00E57EC9">
        <w:t xml:space="preserve"> ? </w:t>
      </w:r>
      <w:r w:rsidRPr="00034910">
        <w:t>Ceci n</w:t>
      </w:r>
      <w:r w:rsidR="00E57EC9">
        <w:t>’</w:t>
      </w:r>
      <w:r w:rsidRPr="00034910">
        <w:t>a pas d</w:t>
      </w:r>
      <w:r w:rsidR="00E57EC9">
        <w:t>’</w:t>
      </w:r>
      <w:r w:rsidRPr="00034910">
        <w:t>importance</w:t>
      </w:r>
      <w:r w:rsidR="00E57EC9">
        <w:t xml:space="preserve">. </w:t>
      </w:r>
      <w:r w:rsidRPr="00034910">
        <w:t>Sa présence dit quel fut l</w:t>
      </w:r>
      <w:r w:rsidR="00E57EC9">
        <w:t>’</w:t>
      </w:r>
      <w:r w:rsidRPr="00034910">
        <w:t>assaillant</w:t>
      </w:r>
      <w:r w:rsidR="00E57EC9">
        <w:t xml:space="preserve">. </w:t>
      </w:r>
      <w:proofErr w:type="spellStart"/>
      <w:r w:rsidRPr="00034910">
        <w:t>Botera</w:t>
      </w:r>
      <w:proofErr w:type="spellEnd"/>
      <w:r w:rsidRPr="00034910">
        <w:t xml:space="preserve"> dénonce Larmette</w:t>
      </w:r>
      <w:r w:rsidR="00E57EC9">
        <w:t xml:space="preserve">. </w:t>
      </w:r>
      <w:r w:rsidRPr="00034910">
        <w:t>C</w:t>
      </w:r>
      <w:r w:rsidR="00E57EC9">
        <w:t>’</w:t>
      </w:r>
      <w:r w:rsidRPr="00034910">
        <w:t>est le sinistre joaillier qui</w:t>
      </w:r>
      <w:r w:rsidR="00E57EC9">
        <w:t xml:space="preserve">, </w:t>
      </w:r>
      <w:r w:rsidRPr="00034910">
        <w:t>avec sa machine de cent chevaux</w:t>
      </w:r>
      <w:r w:rsidR="00E57EC9">
        <w:t xml:space="preserve">, </w:t>
      </w:r>
      <w:r w:rsidRPr="00034910">
        <w:t>a pulvérisé l</w:t>
      </w:r>
      <w:r w:rsidR="00E57EC9">
        <w:t>’</w:t>
      </w:r>
      <w:r w:rsidRPr="00034910">
        <w:t>automobile de Dion</w:t>
      </w:r>
      <w:r w:rsidR="00E57EC9">
        <w:t xml:space="preserve"> ! </w:t>
      </w:r>
      <w:r w:rsidRPr="00034910">
        <w:t>C</w:t>
      </w:r>
      <w:r w:rsidR="00E57EC9">
        <w:t>’</w:t>
      </w:r>
      <w:r w:rsidRPr="00034910">
        <w:t xml:space="preserve">est lui qui a enlevé </w:t>
      </w:r>
      <w:proofErr w:type="spellStart"/>
      <w:r w:rsidRPr="00034910">
        <w:t>Fleuriane</w:t>
      </w:r>
      <w:proofErr w:type="spellEnd"/>
      <w:r w:rsidR="00E57EC9">
        <w:t>.</w:t>
      </w:r>
    </w:p>
    <w:p w14:paraId="11107CA2" w14:textId="77777777" w:rsidR="00E57EC9" w:rsidRDefault="00776CEA" w:rsidP="00E57EC9">
      <w:r w:rsidRPr="00034910">
        <w:t>Pourquoi cet enlèvement</w:t>
      </w:r>
      <w:r w:rsidR="00E57EC9">
        <w:t xml:space="preserve">, </w:t>
      </w:r>
      <w:r w:rsidRPr="00034910">
        <w:t>cette attaque brutale</w:t>
      </w:r>
      <w:r w:rsidR="00E57EC9">
        <w:t xml:space="preserve"> ? </w:t>
      </w:r>
      <w:r w:rsidRPr="00034910">
        <w:t>Par quels moyens d</w:t>
      </w:r>
      <w:r w:rsidR="00E57EC9">
        <w:t>’</w:t>
      </w:r>
      <w:r w:rsidRPr="00034910">
        <w:t>information a-t-il connu le jour exact du départ de ses adversaires</w:t>
      </w:r>
      <w:r w:rsidR="00E57EC9">
        <w:t xml:space="preserve"> ? </w:t>
      </w:r>
      <w:r w:rsidRPr="00034910">
        <w:t>Qui le sait</w:t>
      </w:r>
      <w:r w:rsidR="00E57EC9">
        <w:t xml:space="preserve"> ? </w:t>
      </w:r>
      <w:r w:rsidRPr="00034910">
        <w:t>Mais il était assurément renseigné</w:t>
      </w:r>
      <w:r w:rsidR="00E57EC9">
        <w:t xml:space="preserve">. </w:t>
      </w:r>
      <w:r w:rsidRPr="00034910">
        <w:t>Il attendait là ses victimes</w:t>
      </w:r>
      <w:r w:rsidR="00E57EC9">
        <w:t xml:space="preserve">. </w:t>
      </w:r>
      <w:r w:rsidRPr="00034910">
        <w:t>Il a frappé le coup qu</w:t>
      </w:r>
      <w:r w:rsidR="00E57EC9">
        <w:t>’</w:t>
      </w:r>
      <w:r w:rsidRPr="00034910">
        <w:t>il méditait</w:t>
      </w:r>
      <w:r w:rsidR="00E57EC9">
        <w:t>.</w:t>
      </w:r>
    </w:p>
    <w:p w14:paraId="0C2CBEA7" w14:textId="77777777" w:rsidR="00E57EC9" w:rsidRDefault="00776CEA" w:rsidP="00E57EC9">
      <w:r w:rsidRPr="00034910">
        <w:t>Parbleu</w:t>
      </w:r>
      <w:r w:rsidR="00E57EC9">
        <w:t xml:space="preserve"> ! </w:t>
      </w:r>
      <w:r w:rsidRPr="00034910">
        <w:t xml:space="preserve">Il a abandonné </w:t>
      </w:r>
      <w:proofErr w:type="spellStart"/>
      <w:r w:rsidRPr="00034910">
        <w:t>Botera</w:t>
      </w:r>
      <w:proofErr w:type="spellEnd"/>
      <w:r w:rsidR="00E57EC9">
        <w:t xml:space="preserve">, </w:t>
      </w:r>
      <w:r w:rsidRPr="00034910">
        <w:t>probablement projeté hors de la machine au moment du choc</w:t>
      </w:r>
      <w:r w:rsidR="00E57EC9">
        <w:t xml:space="preserve">, </w:t>
      </w:r>
      <w:r w:rsidRPr="00034910">
        <w:t>parce que</w:t>
      </w:r>
      <w:r w:rsidR="00E57EC9">
        <w:t xml:space="preserve">, </w:t>
      </w:r>
      <w:r w:rsidRPr="00034910">
        <w:t>seul contre les trois voyageurs</w:t>
      </w:r>
      <w:r w:rsidR="00E57EC9">
        <w:t xml:space="preserve">, </w:t>
      </w:r>
      <w:r w:rsidRPr="00034910">
        <w:t>il n</w:t>
      </w:r>
      <w:r w:rsidR="00E57EC9">
        <w:t>’</w:t>
      </w:r>
      <w:r w:rsidRPr="00034910">
        <w:t>a pas jugé prudent d</w:t>
      </w:r>
      <w:r w:rsidR="00E57EC9">
        <w:t>’</w:t>
      </w:r>
      <w:r w:rsidRPr="00034910">
        <w:t>engager un combat</w:t>
      </w:r>
      <w:r w:rsidR="00E57EC9">
        <w:t>.</w:t>
      </w:r>
    </w:p>
    <w:p w14:paraId="6D4E0024" w14:textId="3614BDF3" w:rsidR="00E57EC9" w:rsidRDefault="00776CEA" w:rsidP="00E57EC9">
      <w:r w:rsidRPr="00034910">
        <w:t xml:space="preserve">Tant pis pour </w:t>
      </w:r>
      <w:proofErr w:type="spellStart"/>
      <w:r w:rsidRPr="00034910">
        <w:t>Botera</w:t>
      </w:r>
      <w:proofErr w:type="spellEnd"/>
      <w:r w:rsidR="00E57EC9">
        <w:t xml:space="preserve">, </w:t>
      </w:r>
      <w:r w:rsidRPr="00034910">
        <w:t>qu</w:t>
      </w:r>
      <w:r w:rsidR="00E57EC9">
        <w:t>’</w:t>
      </w:r>
      <w:r w:rsidRPr="00034910">
        <w:t>il se débrouille</w:t>
      </w:r>
      <w:r w:rsidR="00E57EC9">
        <w:t xml:space="preserve"> ! </w:t>
      </w:r>
      <w:r w:rsidRPr="00034910">
        <w:t>Larmette</w:t>
      </w:r>
      <w:r w:rsidR="00E57EC9">
        <w:t xml:space="preserve">, </w:t>
      </w:r>
      <w:r w:rsidRPr="00034910">
        <w:t>lui</w:t>
      </w:r>
      <w:r w:rsidR="00E57EC9">
        <w:t xml:space="preserve">, </w:t>
      </w:r>
      <w:r w:rsidRPr="00034910">
        <w:t>s</w:t>
      </w:r>
      <w:r w:rsidR="00E57EC9">
        <w:t>’</w:t>
      </w:r>
      <w:r w:rsidRPr="00034910">
        <w:t>éloigne à toute vitesse avec sa proie</w:t>
      </w:r>
      <w:r w:rsidR="00E57EC9">
        <w:t xml:space="preserve">. </w:t>
      </w:r>
      <w:r w:rsidRPr="00034910">
        <w:t>Son automobile n</w:t>
      </w:r>
      <w:r w:rsidR="00E57EC9">
        <w:t>’</w:t>
      </w:r>
      <w:r w:rsidRPr="00034910">
        <w:t>est déjà plus qu</w:t>
      </w:r>
      <w:r w:rsidR="00E57EC9">
        <w:t>’</w:t>
      </w:r>
      <w:r w:rsidRPr="00034910">
        <w:t>un point à l</w:t>
      </w:r>
      <w:r w:rsidR="00E57EC9">
        <w:t>’</w:t>
      </w:r>
      <w:r w:rsidRPr="00034910">
        <w:t>horizon</w:t>
      </w:r>
      <w:r w:rsidR="00E57EC9">
        <w:t xml:space="preserve">. </w:t>
      </w:r>
      <w:r w:rsidRPr="00034910">
        <w:t xml:space="preserve">Elle disparaît derrière la seconde île </w:t>
      </w:r>
      <w:proofErr w:type="spellStart"/>
      <w:r w:rsidRPr="00034910">
        <w:t>Diomèdes</w:t>
      </w:r>
      <w:proofErr w:type="spellEnd"/>
      <w:r w:rsidR="00E57EC9">
        <w:t xml:space="preserve">. </w:t>
      </w:r>
      <w:r w:rsidRPr="00034910">
        <w:t>Dick</w:t>
      </w:r>
      <w:r w:rsidR="00E57EC9">
        <w:t>, M. </w:t>
      </w:r>
      <w:r w:rsidRPr="00034910">
        <w:t>Defrance sont anéantis par ce coup s</w:t>
      </w:r>
      <w:r w:rsidRPr="00034910">
        <w:t>u</w:t>
      </w:r>
      <w:r w:rsidRPr="00034910">
        <w:t>bit</w:t>
      </w:r>
      <w:r w:rsidR="00E57EC9">
        <w:t>.</w:t>
      </w:r>
    </w:p>
    <w:p w14:paraId="139511D2" w14:textId="77777777" w:rsidR="00E57EC9" w:rsidRDefault="00776CEA" w:rsidP="00E57EC9">
      <w:r w:rsidRPr="00034910">
        <w:t>Ils craignaient tout de l</w:t>
      </w:r>
      <w:r w:rsidR="00E57EC9">
        <w:t>’</w:t>
      </w:r>
      <w:r w:rsidRPr="00034910">
        <w:t>instabilité du champ de glace</w:t>
      </w:r>
      <w:r w:rsidR="00E57EC9">
        <w:t xml:space="preserve">, </w:t>
      </w:r>
      <w:r w:rsidRPr="00034910">
        <w:t>et le danger est venu d</w:t>
      </w:r>
      <w:r w:rsidR="00E57EC9">
        <w:t>’</w:t>
      </w:r>
      <w:r w:rsidRPr="00034910">
        <w:t>un autre côté</w:t>
      </w:r>
      <w:r w:rsidR="00E57EC9">
        <w:t xml:space="preserve">. </w:t>
      </w:r>
      <w:r w:rsidRPr="00034910">
        <w:t>Un danger qui leur fait regre</w:t>
      </w:r>
      <w:r w:rsidRPr="00034910">
        <w:t>t</w:t>
      </w:r>
      <w:r w:rsidRPr="00034910">
        <w:t>ter celui qu</w:t>
      </w:r>
      <w:r w:rsidR="00E57EC9">
        <w:t>’</w:t>
      </w:r>
      <w:r w:rsidRPr="00034910">
        <w:t>ils redoutaient tout à l</w:t>
      </w:r>
      <w:r w:rsidR="00E57EC9">
        <w:t>’</w:t>
      </w:r>
      <w:r w:rsidRPr="00034910">
        <w:t>heure</w:t>
      </w:r>
      <w:r w:rsidR="00E57EC9">
        <w:t xml:space="preserve">. </w:t>
      </w:r>
      <w:r w:rsidRPr="00034910">
        <w:t>La débâcle</w:t>
      </w:r>
      <w:r w:rsidR="00E57EC9">
        <w:t xml:space="preserve">, </w:t>
      </w:r>
      <w:r w:rsidRPr="00034910">
        <w:t>certes</w:t>
      </w:r>
      <w:r w:rsidR="00E57EC9">
        <w:t xml:space="preserve">, </w:t>
      </w:r>
      <w:r w:rsidRPr="00034910">
        <w:t>c</w:t>
      </w:r>
      <w:r w:rsidR="00E57EC9">
        <w:t>’</w:t>
      </w:r>
      <w:r w:rsidRPr="00034910">
        <w:t>était la mort</w:t>
      </w:r>
      <w:r w:rsidR="00E57EC9">
        <w:t xml:space="preserve">, </w:t>
      </w:r>
      <w:r w:rsidRPr="00034910">
        <w:t>mais la mort prompte</w:t>
      </w:r>
      <w:r w:rsidR="00E57EC9">
        <w:t xml:space="preserve">, </w:t>
      </w:r>
      <w:r w:rsidRPr="00034910">
        <w:t>foudroyante</w:t>
      </w:r>
      <w:r w:rsidR="00E57EC9">
        <w:t xml:space="preserve">, </w:t>
      </w:r>
      <w:r w:rsidRPr="00034910">
        <w:t>laissant à peine place à la souffrance</w:t>
      </w:r>
      <w:r w:rsidR="00E57EC9">
        <w:t>.</w:t>
      </w:r>
    </w:p>
    <w:p w14:paraId="26A1F832" w14:textId="77777777" w:rsidR="00E57EC9" w:rsidRDefault="00776CEA" w:rsidP="00E57EC9">
      <w:r w:rsidRPr="00034910">
        <w:lastRenderedPageBreak/>
        <w:t xml:space="preserve">Tandis que </w:t>
      </w:r>
      <w:proofErr w:type="spellStart"/>
      <w:r w:rsidRPr="00034910">
        <w:t>Fleuriane</w:t>
      </w:r>
      <w:proofErr w:type="spellEnd"/>
      <w:r w:rsidRPr="00034910">
        <w:t xml:space="preserve"> au pouvoir de Larmette</w:t>
      </w:r>
      <w:r w:rsidR="00E57EC9">
        <w:t xml:space="preserve">, </w:t>
      </w:r>
      <w:r w:rsidRPr="00034910">
        <w:t>c</w:t>
      </w:r>
      <w:r w:rsidR="00E57EC9">
        <w:t>’</w:t>
      </w:r>
      <w:r w:rsidRPr="00034910">
        <w:t>est la to</w:t>
      </w:r>
      <w:r w:rsidRPr="00034910">
        <w:t>r</w:t>
      </w:r>
      <w:r w:rsidRPr="00034910">
        <w:t>ture sans nom</w:t>
      </w:r>
      <w:r w:rsidR="00E57EC9">
        <w:t xml:space="preserve">, </w:t>
      </w:r>
      <w:r w:rsidRPr="00034910">
        <w:t>l</w:t>
      </w:r>
      <w:r w:rsidR="00E57EC9">
        <w:t>’</w:t>
      </w:r>
      <w:r w:rsidRPr="00034910">
        <w:t>épouvante du crime</w:t>
      </w:r>
      <w:r w:rsidR="00E57EC9">
        <w:t xml:space="preserve">, </w:t>
      </w:r>
      <w:r w:rsidRPr="00034910">
        <w:t>la honte pesant sur la jeune fille et sur ceux qui l</w:t>
      </w:r>
      <w:r w:rsidR="00E57EC9">
        <w:t>’</w:t>
      </w:r>
      <w:r w:rsidRPr="00034910">
        <w:t>aiment</w:t>
      </w:r>
      <w:r w:rsidR="00E57EC9">
        <w:t>.</w:t>
      </w:r>
    </w:p>
    <w:p w14:paraId="62C58195" w14:textId="77777777" w:rsidR="00E57EC9" w:rsidRDefault="00776CEA" w:rsidP="00E57EC9">
      <w:r w:rsidRPr="00034910">
        <w:t>Un appel jeté par une voix sourde les rappelle à eux-mêmes</w:t>
      </w:r>
      <w:r w:rsidR="00E57EC9">
        <w:t>.</w:t>
      </w:r>
    </w:p>
    <w:p w14:paraId="5082C963" w14:textId="77777777" w:rsidR="00E57EC9" w:rsidRDefault="00776CEA" w:rsidP="00E57EC9">
      <w:r w:rsidRPr="00034910">
        <w:t>L</w:t>
      </w:r>
      <w:r w:rsidR="00E57EC9">
        <w:t>’</w:t>
      </w:r>
      <w:r w:rsidRPr="00034910">
        <w:t>ingénieur a repris connaissance</w:t>
      </w:r>
      <w:r w:rsidR="00E57EC9">
        <w:t xml:space="preserve">. </w:t>
      </w:r>
      <w:r w:rsidRPr="00034910">
        <w:t>Il s</w:t>
      </w:r>
      <w:r w:rsidR="00E57EC9">
        <w:t>’</w:t>
      </w:r>
      <w:r w:rsidRPr="00034910">
        <w:t>agite sur la glace</w:t>
      </w:r>
      <w:r w:rsidR="00E57EC9">
        <w:t xml:space="preserve">. </w:t>
      </w:r>
      <w:r w:rsidRPr="00034910">
        <w:t>Évidemment il ne se rend pas encore un compte exact de la s</w:t>
      </w:r>
      <w:r w:rsidRPr="00034910">
        <w:t>i</w:t>
      </w:r>
      <w:r w:rsidRPr="00034910">
        <w:t>tuation</w:t>
      </w:r>
      <w:r w:rsidR="00E57EC9">
        <w:t xml:space="preserve">. </w:t>
      </w:r>
      <w:r w:rsidRPr="00034910">
        <w:t>C</w:t>
      </w:r>
      <w:r w:rsidR="00E57EC9">
        <w:t>’</w:t>
      </w:r>
      <w:r w:rsidRPr="00034910">
        <w:t>est pour cela qu</w:t>
      </w:r>
      <w:r w:rsidR="00E57EC9">
        <w:t>’</w:t>
      </w:r>
      <w:r w:rsidRPr="00034910">
        <w:t>il a appelé</w:t>
      </w:r>
      <w:r w:rsidR="00E57EC9">
        <w:t>.</w:t>
      </w:r>
    </w:p>
    <w:p w14:paraId="4F0F1490" w14:textId="77777777" w:rsidR="00E57EC9" w:rsidRDefault="00776CEA" w:rsidP="00E57EC9">
      <w:r w:rsidRPr="00034910">
        <w:t>Mais cette voix détermine l</w:t>
      </w:r>
      <w:r w:rsidR="00E57EC9">
        <w:t>’</w:t>
      </w:r>
      <w:r w:rsidRPr="00034910">
        <w:t>explosion des colères étouffées par le chagrin</w:t>
      </w:r>
      <w:r w:rsidR="00E57EC9">
        <w:t>.</w:t>
      </w:r>
    </w:p>
    <w:p w14:paraId="362115B5" w14:textId="77777777" w:rsidR="00E57EC9" w:rsidRDefault="00776CEA" w:rsidP="00E57EC9">
      <w:r w:rsidRPr="00034910">
        <w:t>Dick et ses compagnons bondissent vers le Péruvien</w:t>
      </w:r>
      <w:r w:rsidR="00E57EC9">
        <w:t xml:space="preserve">. </w:t>
      </w:r>
      <w:r w:rsidRPr="00034910">
        <w:t>Ils l</w:t>
      </w:r>
      <w:r w:rsidR="00E57EC9">
        <w:t>’</w:t>
      </w:r>
      <w:r w:rsidRPr="00034910">
        <w:t>entourent</w:t>
      </w:r>
      <w:r w:rsidR="00E57EC9">
        <w:t xml:space="preserve">, </w:t>
      </w:r>
      <w:r w:rsidRPr="00034910">
        <w:t>le saisissent</w:t>
      </w:r>
      <w:r w:rsidR="00E57EC9">
        <w:t xml:space="preserve">. </w:t>
      </w:r>
      <w:r w:rsidRPr="00034910">
        <w:t>Des cordelettes sont là</w:t>
      </w:r>
      <w:r w:rsidR="00E57EC9">
        <w:t xml:space="preserve">, </w:t>
      </w:r>
      <w:r w:rsidRPr="00034910">
        <w:t>parmi les d</w:t>
      </w:r>
      <w:r w:rsidRPr="00034910">
        <w:t>é</w:t>
      </w:r>
      <w:r w:rsidRPr="00034910">
        <w:t>bris de la de Dion</w:t>
      </w:r>
      <w:r w:rsidR="00E57EC9">
        <w:t xml:space="preserve">, </w:t>
      </w:r>
      <w:r w:rsidRPr="00034910">
        <w:t>ils s</w:t>
      </w:r>
      <w:r w:rsidR="00E57EC9">
        <w:t>’</w:t>
      </w:r>
      <w:r w:rsidRPr="00034910">
        <w:t xml:space="preserve">en servent pour ligoter </w:t>
      </w:r>
      <w:proofErr w:type="spellStart"/>
      <w:r w:rsidRPr="00034910">
        <w:t>Botera</w:t>
      </w:r>
      <w:proofErr w:type="spellEnd"/>
      <w:r w:rsidRPr="00034910">
        <w:t xml:space="preserve"> ahuri de l</w:t>
      </w:r>
      <w:r w:rsidR="00E57EC9">
        <w:t>’</w:t>
      </w:r>
      <w:r w:rsidRPr="00034910">
        <w:t>aventure</w:t>
      </w:r>
      <w:r w:rsidR="00E57EC9">
        <w:t xml:space="preserve">. </w:t>
      </w:r>
      <w:r w:rsidRPr="00034910">
        <w:t>Puis</w:t>
      </w:r>
      <w:r w:rsidR="00E57EC9">
        <w:t xml:space="preserve">, </w:t>
      </w:r>
      <w:r w:rsidRPr="00034910">
        <w:t>obéissant à un désir de vengeance qui</w:t>
      </w:r>
      <w:r w:rsidR="00E57EC9">
        <w:t xml:space="preserve">, </w:t>
      </w:r>
      <w:r w:rsidRPr="00034910">
        <w:t>à cette heure</w:t>
      </w:r>
      <w:r w:rsidR="00E57EC9">
        <w:t xml:space="preserve">, </w:t>
      </w:r>
      <w:r w:rsidRPr="00034910">
        <w:t>prime tout chez lui</w:t>
      </w:r>
      <w:r w:rsidR="00E57EC9">
        <w:t xml:space="preserve">, </w:t>
      </w:r>
      <w:r w:rsidRPr="00034910">
        <w:t>le détective gronde</w:t>
      </w:r>
      <w:r w:rsidR="00E57EC9">
        <w:t> :</w:t>
      </w:r>
    </w:p>
    <w:p w14:paraId="7EDD2D9A" w14:textId="77777777" w:rsidR="00E57EC9" w:rsidRDefault="00E57EC9" w:rsidP="00E57EC9">
      <w:r>
        <w:t>— </w:t>
      </w:r>
      <w:r w:rsidR="00776CEA" w:rsidRPr="00034910">
        <w:t>Il faut juger et punir cet homme</w:t>
      </w:r>
      <w:r>
        <w:t xml:space="preserve">, </w:t>
      </w:r>
      <w:r w:rsidR="00776CEA" w:rsidRPr="00034910">
        <w:t>ce complice du misér</w:t>
      </w:r>
      <w:r w:rsidR="00776CEA" w:rsidRPr="00034910">
        <w:t>a</w:t>
      </w:r>
      <w:r w:rsidR="00776CEA" w:rsidRPr="00034910">
        <w:t>ble</w:t>
      </w:r>
      <w:r>
        <w:t>…</w:t>
      </w:r>
    </w:p>
    <w:p w14:paraId="4C6E6C4F" w14:textId="77777777" w:rsidR="00E57EC9" w:rsidRDefault="00E57EC9" w:rsidP="00E57EC9">
      <w:r>
        <w:t>— </w:t>
      </w:r>
      <w:r w:rsidR="00776CEA" w:rsidRPr="00034910">
        <w:t>Me juger</w:t>
      </w:r>
      <w:r>
        <w:t xml:space="preserve"> ? </w:t>
      </w:r>
      <w:r w:rsidR="00776CEA" w:rsidRPr="00034910">
        <w:t>balbutie l</w:t>
      </w:r>
      <w:r>
        <w:t>’</w:t>
      </w:r>
      <w:r w:rsidR="00776CEA" w:rsidRPr="00034910">
        <w:t>ingénieur</w:t>
      </w:r>
      <w:r>
        <w:t xml:space="preserve">, </w:t>
      </w:r>
      <w:r w:rsidR="00776CEA" w:rsidRPr="00034910">
        <w:t>que ces seuls mots ra</w:t>
      </w:r>
      <w:r w:rsidR="00776CEA" w:rsidRPr="00034910">
        <w:t>p</w:t>
      </w:r>
      <w:r w:rsidR="00776CEA" w:rsidRPr="00034910">
        <w:t>pellent à la réalité</w:t>
      </w:r>
      <w:r>
        <w:t>.</w:t>
      </w:r>
    </w:p>
    <w:p w14:paraId="3CE136B0" w14:textId="764650BF" w:rsidR="00E57EC9" w:rsidRDefault="00776CEA" w:rsidP="00E57EC9">
      <w:r w:rsidRPr="00034910">
        <w:t>Il voit ses gardiens sombres</w:t>
      </w:r>
      <w:r w:rsidR="00E57EC9">
        <w:t xml:space="preserve">, </w:t>
      </w:r>
      <w:r w:rsidRPr="00034910">
        <w:t>l</w:t>
      </w:r>
      <w:r w:rsidR="00E57EC9">
        <w:t>’</w:t>
      </w:r>
      <w:r w:rsidRPr="00034910">
        <w:t>air résolu</w:t>
      </w:r>
      <w:r w:rsidR="00E57EC9">
        <w:t xml:space="preserve">, </w:t>
      </w:r>
      <w:r w:rsidRPr="00034910">
        <w:t>avec quelque chose de farouche dans les yeux</w:t>
      </w:r>
      <w:r w:rsidR="00E57EC9">
        <w:t xml:space="preserve">. </w:t>
      </w:r>
      <w:r w:rsidRPr="00034910">
        <w:t xml:space="preserve">Il sent la peur le mordre aux </w:t>
      </w:r>
      <w:r w:rsidR="00E57EC9">
        <w:t>moel</w:t>
      </w:r>
      <w:r w:rsidRPr="00034910">
        <w:t>les et</w:t>
      </w:r>
      <w:r w:rsidR="00E57EC9">
        <w:t xml:space="preserve">, </w:t>
      </w:r>
      <w:r w:rsidRPr="00034910">
        <w:t>d</w:t>
      </w:r>
      <w:r w:rsidR="00E57EC9">
        <w:t>’</w:t>
      </w:r>
      <w:r w:rsidRPr="00034910">
        <w:t>un ton pleurard</w:t>
      </w:r>
      <w:r w:rsidR="00E57EC9">
        <w:t xml:space="preserve">, </w:t>
      </w:r>
      <w:r w:rsidRPr="00034910">
        <w:t>les phrases frissonnant comme sa personne</w:t>
      </w:r>
      <w:r w:rsidR="00E57EC9">
        <w:t xml:space="preserve">, </w:t>
      </w:r>
      <w:r w:rsidRPr="00034910">
        <w:t>prêt à toutes les lâchetés pour racheter son existence</w:t>
      </w:r>
      <w:r w:rsidR="00E57EC9">
        <w:t xml:space="preserve">, </w:t>
      </w:r>
      <w:r w:rsidRPr="00034910">
        <w:t>il supplie</w:t>
      </w:r>
      <w:r w:rsidR="00E57EC9">
        <w:t> :</w:t>
      </w:r>
    </w:p>
    <w:p w14:paraId="277A947E" w14:textId="133F9C53" w:rsidR="00E57EC9" w:rsidRDefault="00E57EC9" w:rsidP="00E57EC9">
      <w:r>
        <w:t>— </w:t>
      </w:r>
      <w:r w:rsidR="00776CEA" w:rsidRPr="00034910">
        <w:t xml:space="preserve">Je devais obéir à </w:t>
      </w:r>
      <w:r>
        <w:t>M. </w:t>
      </w:r>
      <w:r w:rsidR="00776CEA" w:rsidRPr="00034910">
        <w:t>Larmette</w:t>
      </w:r>
      <w:r>
        <w:t xml:space="preserve">. </w:t>
      </w:r>
      <w:r w:rsidR="00776CEA" w:rsidRPr="00034910">
        <w:t>Ce n</w:t>
      </w:r>
      <w:r>
        <w:t>’</w:t>
      </w:r>
      <w:r w:rsidR="00776CEA" w:rsidRPr="00034910">
        <w:t>est pas ma faute</w:t>
      </w:r>
      <w:r>
        <w:t xml:space="preserve">. </w:t>
      </w:r>
      <w:r w:rsidR="00776CEA" w:rsidRPr="00034910">
        <w:t>Il commandait</w:t>
      </w:r>
      <w:r>
        <w:t xml:space="preserve">… </w:t>
      </w:r>
      <w:r w:rsidR="00776CEA" w:rsidRPr="00034910">
        <w:t>Mais au fond</w:t>
      </w:r>
      <w:r>
        <w:t xml:space="preserve">, </w:t>
      </w:r>
      <w:r w:rsidR="00776CEA" w:rsidRPr="00034910">
        <w:t>je n</w:t>
      </w:r>
      <w:r>
        <w:t>’</w:t>
      </w:r>
      <w:r w:rsidR="00776CEA" w:rsidRPr="00034910">
        <w:t>approuvais pas</w:t>
      </w:r>
      <w:r>
        <w:t xml:space="preserve">. </w:t>
      </w:r>
      <w:r w:rsidR="00776CEA" w:rsidRPr="00034910">
        <w:t>Seulement</w:t>
      </w:r>
      <w:r>
        <w:t xml:space="preserve">, </w:t>
      </w:r>
      <w:r w:rsidR="00776CEA" w:rsidRPr="00034910">
        <w:t>c</w:t>
      </w:r>
      <w:r>
        <w:t>’</w:t>
      </w:r>
      <w:r w:rsidR="00776CEA" w:rsidRPr="00034910">
        <w:t>est un terrible homme</w:t>
      </w:r>
      <w:r>
        <w:t xml:space="preserve">. </w:t>
      </w:r>
      <w:r w:rsidR="00776CEA" w:rsidRPr="00034910">
        <w:t>Il broie qui lui résiste</w:t>
      </w:r>
      <w:r>
        <w:t xml:space="preserve">… </w:t>
      </w:r>
      <w:r w:rsidR="00776CEA" w:rsidRPr="00034910">
        <w:t>Je vous dirai ce que vous voulez savoir</w:t>
      </w:r>
      <w:r>
        <w:t xml:space="preserve">. </w:t>
      </w:r>
      <w:r w:rsidR="00776CEA" w:rsidRPr="00034910">
        <w:t>Vrai de vrai</w:t>
      </w:r>
      <w:r>
        <w:t xml:space="preserve">, </w:t>
      </w:r>
      <w:r w:rsidR="00776CEA" w:rsidRPr="00034910">
        <w:t>quand j</w:t>
      </w:r>
      <w:r>
        <w:t>’</w:t>
      </w:r>
      <w:r w:rsidR="00776CEA" w:rsidRPr="00034910">
        <w:t>ai inventé mon a</w:t>
      </w:r>
      <w:r w:rsidR="00776CEA" w:rsidRPr="00034910">
        <w:t>u</w:t>
      </w:r>
      <w:r w:rsidR="00776CEA" w:rsidRPr="00034910">
        <w:t>tomobile-traîneau</w:t>
      </w:r>
      <w:r>
        <w:t xml:space="preserve">, </w:t>
      </w:r>
      <w:r w:rsidR="00776CEA" w:rsidRPr="00034910">
        <w:t>et qu</w:t>
      </w:r>
      <w:r>
        <w:t>’</w:t>
      </w:r>
      <w:r w:rsidR="00776CEA" w:rsidRPr="00034910">
        <w:t xml:space="preserve">il a fait les fonds </w:t>
      </w:r>
      <w:r w:rsidR="00776CEA" w:rsidRPr="00034910">
        <w:lastRenderedPageBreak/>
        <w:t>de la fabrication</w:t>
      </w:r>
      <w:r>
        <w:t xml:space="preserve">, </w:t>
      </w:r>
      <w:r w:rsidR="00776CEA" w:rsidRPr="00034910">
        <w:t>je ne savais pas quel maître tyrannique je me donnais</w:t>
      </w:r>
      <w:r>
        <w:t xml:space="preserve"> ; </w:t>
      </w:r>
      <w:r w:rsidR="00776CEA" w:rsidRPr="00034910">
        <w:t>sans cela</w:t>
      </w:r>
      <w:r>
        <w:t xml:space="preserve">, </w:t>
      </w:r>
      <w:r w:rsidR="00776CEA" w:rsidRPr="00034910">
        <w:t>oh</w:t>
      </w:r>
      <w:r>
        <w:t xml:space="preserve"> ! </w:t>
      </w:r>
      <w:r w:rsidR="00776CEA" w:rsidRPr="00034910">
        <w:t>croyez-moi</w:t>
      </w:r>
      <w:r>
        <w:t xml:space="preserve">, </w:t>
      </w:r>
      <w:r w:rsidR="00776CEA" w:rsidRPr="00034910">
        <w:t>j</w:t>
      </w:r>
      <w:r>
        <w:t>’</w:t>
      </w:r>
      <w:r w:rsidR="00776CEA" w:rsidRPr="00034910">
        <w:t>aurais renoncé à mon œuvre</w:t>
      </w:r>
      <w:r>
        <w:t xml:space="preserve">. </w:t>
      </w:r>
      <w:r w:rsidR="00776CEA" w:rsidRPr="00034910">
        <w:t>Oui</w:t>
      </w:r>
      <w:r>
        <w:t xml:space="preserve">, </w:t>
      </w:r>
      <w:r w:rsidR="00776CEA" w:rsidRPr="00034910">
        <w:t>certes</w:t>
      </w:r>
      <w:r>
        <w:t xml:space="preserve">, </w:t>
      </w:r>
      <w:r w:rsidR="00776CEA" w:rsidRPr="00034910">
        <w:t>j</w:t>
      </w:r>
      <w:r>
        <w:t>’</w:t>
      </w:r>
      <w:r w:rsidR="00776CEA" w:rsidRPr="00034910">
        <w:t>aurais renoncé</w:t>
      </w:r>
      <w:r>
        <w:t>.</w:t>
      </w:r>
    </w:p>
    <w:p w14:paraId="11D64AEA" w14:textId="28D4DFC9" w:rsidR="00E57EC9" w:rsidRDefault="00E57EC9" w:rsidP="00E57EC9">
      <w:r>
        <w:t>— </w:t>
      </w:r>
      <w:r w:rsidR="00776CEA" w:rsidRPr="00034910">
        <w:t>Il fallait renoncer avant de livrer mon enfant à ce misér</w:t>
      </w:r>
      <w:r w:rsidR="00776CEA" w:rsidRPr="00034910">
        <w:t>a</w:t>
      </w:r>
      <w:r w:rsidR="00776CEA" w:rsidRPr="00034910">
        <w:t>ble</w:t>
      </w:r>
      <w:r>
        <w:t xml:space="preserve">. </w:t>
      </w:r>
      <w:r w:rsidR="00776CEA" w:rsidRPr="00034910">
        <w:t>C</w:t>
      </w:r>
      <w:r>
        <w:t>’</w:t>
      </w:r>
      <w:r w:rsidR="00776CEA" w:rsidRPr="00034910">
        <w:t xml:space="preserve">est </w:t>
      </w:r>
      <w:r>
        <w:t>M. </w:t>
      </w:r>
      <w:r w:rsidR="00776CEA" w:rsidRPr="00034910">
        <w:t>Defrance qui lance cette menaçante apostrophe</w:t>
      </w:r>
      <w:r>
        <w:t>.</w:t>
      </w:r>
    </w:p>
    <w:p w14:paraId="7F9607A7" w14:textId="77777777" w:rsidR="00E57EC9" w:rsidRDefault="00776CEA" w:rsidP="00E57EC9">
      <w:r w:rsidRPr="00034910">
        <w:t>Et se raccrochant à l</w:t>
      </w:r>
      <w:r w:rsidR="00E57EC9">
        <w:t>’</w:t>
      </w:r>
      <w:r w:rsidRPr="00034910">
        <w:t>espoir d</w:t>
      </w:r>
      <w:r w:rsidR="00E57EC9">
        <w:t>’</w:t>
      </w:r>
      <w:r w:rsidRPr="00034910">
        <w:t>éveiller la pitié de ceux dont il endort l</w:t>
      </w:r>
      <w:r w:rsidR="00E57EC9">
        <w:t>’</w:t>
      </w:r>
      <w:r w:rsidRPr="00034910">
        <w:t>inquiétude</w:t>
      </w:r>
      <w:r w:rsidR="00E57EC9">
        <w:t xml:space="preserve">, </w:t>
      </w:r>
      <w:r w:rsidRPr="00034910">
        <w:t>le Péruvien s</w:t>
      </w:r>
      <w:r w:rsidR="00E57EC9">
        <w:t>’</w:t>
      </w:r>
      <w:r w:rsidRPr="00034910">
        <w:t>écrie</w:t>
      </w:r>
      <w:r w:rsidR="00E57EC9">
        <w:t> :</w:t>
      </w:r>
    </w:p>
    <w:p w14:paraId="46A500A7" w14:textId="77777777" w:rsidR="00E57EC9" w:rsidRDefault="00E57EC9" w:rsidP="00E57EC9">
      <w:r>
        <w:t>— </w:t>
      </w:r>
      <w:r w:rsidR="00776CEA" w:rsidRPr="00034910">
        <w:t>Oh</w:t>
      </w:r>
      <w:r>
        <w:t xml:space="preserve"> ! </w:t>
      </w:r>
      <w:r w:rsidR="00776CEA" w:rsidRPr="00034910">
        <w:t>elle n</w:t>
      </w:r>
      <w:r>
        <w:t>’</w:t>
      </w:r>
      <w:r w:rsidR="00776CEA" w:rsidRPr="00034910">
        <w:t>est pas en danger de mort</w:t>
      </w:r>
      <w:r>
        <w:t>.</w:t>
      </w:r>
    </w:p>
    <w:p w14:paraId="5E1A5F22" w14:textId="77777777" w:rsidR="00E57EC9" w:rsidRDefault="00776CEA" w:rsidP="00E57EC9">
      <w:r w:rsidRPr="00034910">
        <w:t>Le lâche a bien calculé</w:t>
      </w:r>
      <w:r w:rsidR="00E57EC9">
        <w:t xml:space="preserve">. </w:t>
      </w:r>
      <w:r w:rsidRPr="00034910">
        <w:t>Les traits de ses ennemis s</w:t>
      </w:r>
      <w:r w:rsidR="00E57EC9">
        <w:t>’</w:t>
      </w:r>
      <w:r w:rsidRPr="00034910">
        <w:t>éclairent</w:t>
      </w:r>
      <w:r w:rsidR="00E57EC9">
        <w:t>.</w:t>
      </w:r>
    </w:p>
    <w:p w14:paraId="5723018C" w14:textId="77777777" w:rsidR="00E57EC9" w:rsidRDefault="00E57EC9" w:rsidP="00E57EC9">
      <w:r>
        <w:t>— </w:t>
      </w:r>
      <w:r w:rsidR="00776CEA" w:rsidRPr="00034910">
        <w:t>Pas en danger</w:t>
      </w:r>
      <w:r>
        <w:t xml:space="preserve">, </w:t>
      </w:r>
      <w:r w:rsidR="00776CEA" w:rsidRPr="00034910">
        <w:t>dites-vous</w:t>
      </w:r>
      <w:r>
        <w:t xml:space="preserve"> ? </w:t>
      </w:r>
      <w:r w:rsidR="00776CEA" w:rsidRPr="00034910">
        <w:t>Vous savez donc les projets de votre complice</w:t>
      </w:r>
      <w:r>
        <w:t> ?</w:t>
      </w:r>
    </w:p>
    <w:p w14:paraId="00726B8D" w14:textId="77777777" w:rsidR="00E57EC9" w:rsidRDefault="00E57EC9" w:rsidP="00E57EC9">
      <w:r>
        <w:t>— </w:t>
      </w:r>
      <w:r w:rsidR="00776CEA" w:rsidRPr="00034910">
        <w:t>Oui</w:t>
      </w:r>
      <w:r>
        <w:t xml:space="preserve">, </w:t>
      </w:r>
      <w:r w:rsidR="00776CEA" w:rsidRPr="00034910">
        <w:t>et je vous les dévoilerai</w:t>
      </w:r>
      <w:r>
        <w:t xml:space="preserve">, </w:t>
      </w:r>
      <w:r w:rsidR="00776CEA" w:rsidRPr="00034910">
        <w:t>si vous me faites grâce de la vie</w:t>
      </w:r>
      <w:r>
        <w:t xml:space="preserve">. </w:t>
      </w:r>
      <w:r w:rsidR="00776CEA" w:rsidRPr="00034910">
        <w:t>Je vous aiderai à lutter contre lui</w:t>
      </w:r>
      <w:r>
        <w:t>…</w:t>
      </w:r>
    </w:p>
    <w:p w14:paraId="257957C9" w14:textId="77777777" w:rsidR="00E57EC9" w:rsidRDefault="00776CEA" w:rsidP="00E57EC9">
      <w:r w:rsidRPr="00034910">
        <w:t>Et ses auditeurs ne se donnant pas la peine de réprimer un mouvement de dégoût</w:t>
      </w:r>
      <w:r w:rsidR="00E57EC9">
        <w:t xml:space="preserve">, </w:t>
      </w:r>
      <w:r w:rsidRPr="00034910">
        <w:t>il ajouta cyniquement</w:t>
      </w:r>
      <w:r w:rsidR="00E57EC9">
        <w:t> :</w:t>
      </w:r>
    </w:p>
    <w:p w14:paraId="43A1A189" w14:textId="77777777" w:rsidR="00E57EC9" w:rsidRDefault="00E57EC9" w:rsidP="00E57EC9">
      <w:r>
        <w:t>— </w:t>
      </w:r>
      <w:r w:rsidR="00776CEA" w:rsidRPr="00034910">
        <w:t>Tiens</w:t>
      </w:r>
      <w:r>
        <w:t xml:space="preserve">, </w:t>
      </w:r>
      <w:r w:rsidR="00776CEA" w:rsidRPr="00034910">
        <w:t>pourquoi me laisse-t-il comme un chien sur la banquise</w:t>
      </w:r>
      <w:r>
        <w:t xml:space="preserve"> ? </w:t>
      </w:r>
      <w:r w:rsidR="00776CEA" w:rsidRPr="00034910">
        <w:t>Après tout</w:t>
      </w:r>
      <w:r>
        <w:t xml:space="preserve">, </w:t>
      </w:r>
      <w:r w:rsidR="00776CEA" w:rsidRPr="00034910">
        <w:t>mon automobile lui a rendu assez de se</w:t>
      </w:r>
      <w:r w:rsidR="00776CEA" w:rsidRPr="00034910">
        <w:t>r</w:t>
      </w:r>
      <w:r w:rsidR="00776CEA" w:rsidRPr="00034910">
        <w:t>vices</w:t>
      </w:r>
      <w:r>
        <w:t xml:space="preserve">. </w:t>
      </w:r>
      <w:r w:rsidR="00776CEA" w:rsidRPr="00034910">
        <w:t>Il m</w:t>
      </w:r>
      <w:r>
        <w:t>’</w:t>
      </w:r>
      <w:r w:rsidR="00776CEA" w:rsidRPr="00034910">
        <w:t>a trahi</w:t>
      </w:r>
      <w:r>
        <w:t xml:space="preserve">, </w:t>
      </w:r>
      <w:r w:rsidR="00776CEA" w:rsidRPr="00034910">
        <w:t>je le trahirai</w:t>
      </w:r>
      <w:r>
        <w:t xml:space="preserve">, </w:t>
      </w:r>
      <w:r w:rsidR="00776CEA" w:rsidRPr="00034910">
        <w:t>ce ne sera que justice</w:t>
      </w:r>
      <w:r>
        <w:t>.</w:t>
      </w:r>
    </w:p>
    <w:p w14:paraId="77C7F455" w14:textId="77777777" w:rsidR="00E57EC9" w:rsidRDefault="00776CEA" w:rsidP="00E57EC9">
      <w:r w:rsidRPr="00034910">
        <w:t>Il débitait cela très vite</w:t>
      </w:r>
      <w:r w:rsidR="00E57EC9">
        <w:t xml:space="preserve">, </w:t>
      </w:r>
      <w:r w:rsidRPr="00034910">
        <w:t>comme s</w:t>
      </w:r>
      <w:r w:rsidR="00E57EC9">
        <w:t>’</w:t>
      </w:r>
      <w:r w:rsidRPr="00034910">
        <w:t>il avait craint d</w:t>
      </w:r>
      <w:r w:rsidR="00E57EC9">
        <w:t>’</w:t>
      </w:r>
      <w:r w:rsidRPr="00034910">
        <w:t>être inte</w:t>
      </w:r>
      <w:r w:rsidRPr="00034910">
        <w:t>r</w:t>
      </w:r>
      <w:r w:rsidRPr="00034910">
        <w:t>rompu</w:t>
      </w:r>
      <w:r w:rsidR="00E57EC9">
        <w:t xml:space="preserve">. </w:t>
      </w:r>
      <w:r w:rsidRPr="00034910">
        <w:t>Ses auditeurs le considéraient avec mépris</w:t>
      </w:r>
      <w:r w:rsidR="00E57EC9">
        <w:t xml:space="preserve">. </w:t>
      </w:r>
      <w:r w:rsidRPr="00034910">
        <w:t>Il n</w:t>
      </w:r>
      <w:r w:rsidR="00E57EC9">
        <w:t>’</w:t>
      </w:r>
      <w:r w:rsidRPr="00034910">
        <w:t>y prenait pas garde</w:t>
      </w:r>
      <w:r w:rsidR="00E57EC9">
        <w:t xml:space="preserve">, </w:t>
      </w:r>
      <w:r w:rsidRPr="00034910">
        <w:t>tout à son désir de les persuader</w:t>
      </w:r>
      <w:r w:rsidR="00E57EC9">
        <w:t>.</w:t>
      </w:r>
    </w:p>
    <w:p w14:paraId="7AA32AEE" w14:textId="77777777" w:rsidR="00E57EC9" w:rsidRDefault="00776CEA" w:rsidP="00E57EC9">
      <w:r w:rsidRPr="00034910">
        <w:t>Enfin</w:t>
      </w:r>
      <w:r w:rsidR="00E57EC9">
        <w:t xml:space="preserve">, </w:t>
      </w:r>
      <w:r w:rsidRPr="00034910">
        <w:t xml:space="preserve">Dick </w:t>
      </w:r>
      <w:proofErr w:type="spellStart"/>
      <w:r w:rsidRPr="00034910">
        <w:t>Fann</w:t>
      </w:r>
      <w:proofErr w:type="spellEnd"/>
      <w:r w:rsidRPr="00034910">
        <w:t xml:space="preserve"> laissa tomber ces mots</w:t>
      </w:r>
      <w:r w:rsidR="00E57EC9">
        <w:t> :</w:t>
      </w:r>
    </w:p>
    <w:p w14:paraId="49F4B5AD" w14:textId="77777777" w:rsidR="00E57EC9" w:rsidRDefault="00E57EC9" w:rsidP="00E57EC9">
      <w:r>
        <w:t>— </w:t>
      </w:r>
      <w:r w:rsidR="00776CEA" w:rsidRPr="00034910">
        <w:t>Tu vas répondre sans ambages</w:t>
      </w:r>
      <w:r>
        <w:t xml:space="preserve">, </w:t>
      </w:r>
      <w:r w:rsidR="00776CEA" w:rsidRPr="00034910">
        <w:t>sans hésitation</w:t>
      </w:r>
      <w:r>
        <w:t xml:space="preserve">. </w:t>
      </w:r>
      <w:r w:rsidR="00776CEA" w:rsidRPr="00034910">
        <w:t>Au moindre soupçon de mensonge</w:t>
      </w:r>
      <w:r>
        <w:t xml:space="preserve">, </w:t>
      </w:r>
      <w:r w:rsidR="00776CEA" w:rsidRPr="00034910">
        <w:t>je te brûle la cervelle</w:t>
      </w:r>
      <w:r>
        <w:t>.</w:t>
      </w:r>
    </w:p>
    <w:p w14:paraId="7FBD5899" w14:textId="77777777" w:rsidR="00E57EC9" w:rsidRDefault="00E57EC9" w:rsidP="00E57EC9">
      <w:r>
        <w:lastRenderedPageBreak/>
        <w:t>— </w:t>
      </w:r>
      <w:r w:rsidR="00776CEA" w:rsidRPr="00034910">
        <w:t>Mais si je dis vrai</w:t>
      </w:r>
      <w:r>
        <w:t xml:space="preserve">, </w:t>
      </w:r>
      <w:r w:rsidR="00776CEA" w:rsidRPr="00034910">
        <w:t>vous me ferez grâce</w:t>
      </w:r>
      <w:r>
        <w:t xml:space="preserve">… </w:t>
      </w:r>
      <w:r w:rsidR="00776CEA" w:rsidRPr="00034910">
        <w:t>Oh</w:t>
      </w:r>
      <w:r>
        <w:t xml:space="preserve"> ! </w:t>
      </w:r>
      <w:r w:rsidR="00776CEA" w:rsidRPr="00034910">
        <w:t>je puis vous aider</w:t>
      </w:r>
      <w:r>
        <w:t xml:space="preserve">, </w:t>
      </w:r>
      <w:r w:rsidR="00776CEA" w:rsidRPr="00034910">
        <w:t>allez-y car je sais des choses</w:t>
      </w:r>
      <w:r>
        <w:t>…</w:t>
      </w:r>
    </w:p>
    <w:p w14:paraId="08111854" w14:textId="77777777" w:rsidR="00E57EC9" w:rsidRDefault="00E57EC9" w:rsidP="00E57EC9">
      <w:r>
        <w:t>— </w:t>
      </w:r>
      <w:r w:rsidR="00776CEA" w:rsidRPr="00034910">
        <w:t>Sais-tu qui a ordonné de nous empoisonner à Port-Clarence</w:t>
      </w:r>
      <w:r>
        <w:t xml:space="preserve"> ? </w:t>
      </w:r>
      <w:r w:rsidR="00776CEA" w:rsidRPr="00034910">
        <w:t>La phrase jaillit nette</w:t>
      </w:r>
      <w:r>
        <w:t xml:space="preserve">, </w:t>
      </w:r>
      <w:r w:rsidR="00776CEA" w:rsidRPr="00034910">
        <w:t>cinglante</w:t>
      </w:r>
      <w:r>
        <w:t xml:space="preserve">, </w:t>
      </w:r>
      <w:r w:rsidR="00776CEA" w:rsidRPr="00034910">
        <w:t>des lèvres du déte</w:t>
      </w:r>
      <w:r w:rsidR="00776CEA" w:rsidRPr="00034910">
        <w:t>c</w:t>
      </w:r>
      <w:r w:rsidR="00776CEA" w:rsidRPr="00034910">
        <w:t>tive amateur</w:t>
      </w:r>
      <w:r>
        <w:t>.</w:t>
      </w:r>
    </w:p>
    <w:p w14:paraId="0F22ED0C" w14:textId="77777777" w:rsidR="00E57EC9" w:rsidRDefault="00776CEA" w:rsidP="00E57EC9">
      <w:r w:rsidRPr="00034910">
        <w:t>Le Brésilien riposta par un sourire satisfait</w:t>
      </w:r>
      <w:r w:rsidR="00E57EC9">
        <w:t xml:space="preserve">. </w:t>
      </w:r>
      <w:r w:rsidRPr="00034910">
        <w:t>Et il répliqua du tac au tac</w:t>
      </w:r>
      <w:r w:rsidR="00E57EC9">
        <w:t> :</w:t>
      </w:r>
    </w:p>
    <w:p w14:paraId="12F28F76" w14:textId="7378630D" w:rsidR="00E57EC9" w:rsidRDefault="00E57EC9" w:rsidP="00E57EC9">
      <w:r>
        <w:t>— </w:t>
      </w:r>
      <w:proofErr w:type="spellStart"/>
      <w:r w:rsidR="00776CEA" w:rsidRPr="00034910">
        <w:t>Firino</w:t>
      </w:r>
      <w:proofErr w:type="spellEnd"/>
      <w:r>
        <w:t xml:space="preserve">, </w:t>
      </w:r>
      <w:r w:rsidR="00776CEA" w:rsidRPr="00034910">
        <w:t>bien sûr</w:t>
      </w:r>
      <w:r>
        <w:t>. M. </w:t>
      </w:r>
      <w:r w:rsidR="00776CEA" w:rsidRPr="00034910">
        <w:t>Larmette</w:t>
      </w:r>
      <w:r>
        <w:t xml:space="preserve">, </w:t>
      </w:r>
      <w:r w:rsidR="00776CEA" w:rsidRPr="00034910">
        <w:t>après votre disparition de San-Francisco</w:t>
      </w:r>
      <w:r>
        <w:t xml:space="preserve">, </w:t>
      </w:r>
      <w:r w:rsidR="00776CEA" w:rsidRPr="00034910">
        <w:t>était fou de rage</w:t>
      </w:r>
      <w:r>
        <w:t xml:space="preserve">. </w:t>
      </w:r>
      <w:r w:rsidR="00776CEA" w:rsidRPr="00034910">
        <w:t>Peut-être bien aussi qu</w:t>
      </w:r>
      <w:r>
        <w:t>’</w:t>
      </w:r>
      <w:r w:rsidR="00776CEA" w:rsidRPr="00034910">
        <w:t>il avait peur</w:t>
      </w:r>
      <w:r>
        <w:t xml:space="preserve">… </w:t>
      </w:r>
      <w:r w:rsidR="00776CEA" w:rsidRPr="00034910">
        <w:t>Enfin</w:t>
      </w:r>
      <w:r>
        <w:t xml:space="preserve">, </w:t>
      </w:r>
      <w:r w:rsidR="00776CEA" w:rsidRPr="00034910">
        <w:t>à Valdez</w:t>
      </w:r>
      <w:r>
        <w:t xml:space="preserve">, </w:t>
      </w:r>
      <w:r w:rsidR="00776CEA" w:rsidRPr="00034910">
        <w:t>où nous sommes allés</w:t>
      </w:r>
      <w:r>
        <w:t xml:space="preserve">, </w:t>
      </w:r>
      <w:r w:rsidR="00776CEA" w:rsidRPr="00034910">
        <w:t>avant de changer notre itinéraire autour du monde</w:t>
      </w:r>
      <w:r>
        <w:t xml:space="preserve">, </w:t>
      </w:r>
      <w:r w:rsidR="00776CEA" w:rsidRPr="00034910">
        <w:t>il a su que vous conduisiez l</w:t>
      </w:r>
      <w:r>
        <w:t>’</w:t>
      </w:r>
      <w:r w:rsidR="00776CEA" w:rsidRPr="00034910">
        <w:t xml:space="preserve">automobile de </w:t>
      </w:r>
      <w:r>
        <w:t>M</w:t>
      </w:r>
      <w:r w:rsidRPr="00E57EC9">
        <w:rPr>
          <w:vertAlign w:val="superscript"/>
        </w:rPr>
        <w:t>lle</w:t>
      </w:r>
      <w:r>
        <w:t> </w:t>
      </w:r>
      <w:r w:rsidR="00776CEA" w:rsidRPr="00034910">
        <w:t>Defrance</w:t>
      </w:r>
      <w:r>
        <w:t xml:space="preserve">. </w:t>
      </w:r>
      <w:r w:rsidR="00776CEA" w:rsidRPr="00034910">
        <w:t>Alors il a télégraphié à Port-Clarence</w:t>
      </w:r>
      <w:r>
        <w:t>.</w:t>
      </w:r>
    </w:p>
    <w:p w14:paraId="2060D85A" w14:textId="77777777" w:rsidR="00E57EC9" w:rsidRDefault="00E57EC9" w:rsidP="00E57EC9">
      <w:r>
        <w:t>— </w:t>
      </w:r>
      <w:r w:rsidR="00776CEA" w:rsidRPr="00034910">
        <w:t>Il a télégraphié quoi</w:t>
      </w:r>
      <w:r>
        <w:t> ?</w:t>
      </w:r>
    </w:p>
    <w:p w14:paraId="3299F451" w14:textId="7E766DD7" w:rsidR="00E57EC9" w:rsidRDefault="00E57EC9" w:rsidP="00E57EC9">
      <w:r>
        <w:t>— </w:t>
      </w:r>
      <w:r w:rsidR="00776CEA" w:rsidRPr="00034910">
        <w:t>Ceci</w:t>
      </w:r>
      <w:r>
        <w:t> : « </w:t>
      </w:r>
      <w:r w:rsidR="00776CEA" w:rsidRPr="00034910">
        <w:t>Faire ainsi qu</w:t>
      </w:r>
      <w:r>
        <w:t>’</w:t>
      </w:r>
      <w:r w:rsidR="00776CEA" w:rsidRPr="00034910">
        <w:t>il a été convenu</w:t>
      </w:r>
      <w:r>
        <w:t xml:space="preserve">. </w:t>
      </w:r>
      <w:r w:rsidR="00776CEA" w:rsidRPr="00034910">
        <w:t>Employer les o</w:t>
      </w:r>
      <w:r w:rsidR="00776CEA" w:rsidRPr="00034910">
        <w:t>b</w:t>
      </w:r>
      <w:r w:rsidR="00776CEA" w:rsidRPr="00034910">
        <w:t>jets confiés</w:t>
      </w:r>
      <w:r>
        <w:t>. »</w:t>
      </w:r>
    </w:p>
    <w:p w14:paraId="6F2EF87E" w14:textId="77777777" w:rsidR="00E57EC9" w:rsidRDefault="00776CEA" w:rsidP="00E57EC9">
      <w:r w:rsidRPr="00034910">
        <w:t xml:space="preserve">Les interlocuteurs de </w:t>
      </w:r>
      <w:proofErr w:type="spellStart"/>
      <w:r w:rsidRPr="00034910">
        <w:t>Botera</w:t>
      </w:r>
      <w:proofErr w:type="spellEnd"/>
      <w:r w:rsidRPr="00034910">
        <w:t xml:space="preserve"> s</w:t>
      </w:r>
      <w:r w:rsidR="00E57EC9">
        <w:t>’</w:t>
      </w:r>
      <w:r w:rsidRPr="00034910">
        <w:t>entre-regardèrent avec i</w:t>
      </w:r>
      <w:r w:rsidRPr="00034910">
        <w:t>n</w:t>
      </w:r>
      <w:r w:rsidRPr="00034910">
        <w:t>crédulité</w:t>
      </w:r>
      <w:r w:rsidR="00E57EC9">
        <w:t>.</w:t>
      </w:r>
    </w:p>
    <w:p w14:paraId="2F515E29" w14:textId="77777777" w:rsidR="00E57EC9" w:rsidRDefault="00E57EC9" w:rsidP="00E57EC9">
      <w:r>
        <w:t>— </w:t>
      </w:r>
      <w:r w:rsidR="00776CEA" w:rsidRPr="00034910">
        <w:t>Mais pareille dépêche semble supposer que</w:t>
      </w:r>
      <w:r>
        <w:t xml:space="preserve">, </w:t>
      </w:r>
      <w:r w:rsidR="00776CEA" w:rsidRPr="00034910">
        <w:t>antérieur</w:t>
      </w:r>
      <w:r w:rsidR="00776CEA" w:rsidRPr="00034910">
        <w:t>e</w:t>
      </w:r>
      <w:r w:rsidR="00776CEA" w:rsidRPr="00034910">
        <w:t>ment déjà</w:t>
      </w:r>
      <w:r>
        <w:t xml:space="preserve">, </w:t>
      </w:r>
      <w:r w:rsidR="00776CEA" w:rsidRPr="00034910">
        <w:t>le drôle nous avait condamnés</w:t>
      </w:r>
      <w:r>
        <w:t>.</w:t>
      </w:r>
    </w:p>
    <w:p w14:paraId="19B0C426" w14:textId="77777777" w:rsidR="00E57EC9" w:rsidRDefault="00E57EC9" w:rsidP="00E57EC9">
      <w:r>
        <w:t>— </w:t>
      </w:r>
      <w:r w:rsidR="00776CEA" w:rsidRPr="00034910">
        <w:t>Oui</w:t>
      </w:r>
      <w:r>
        <w:t>.</w:t>
      </w:r>
    </w:p>
    <w:p w14:paraId="1819449A" w14:textId="77777777" w:rsidR="00E57EC9" w:rsidRDefault="00E57EC9" w:rsidP="00E57EC9">
      <w:r>
        <w:t>— </w:t>
      </w:r>
      <w:r w:rsidR="00776CEA" w:rsidRPr="00034910">
        <w:t>Mais ce n</w:t>
      </w:r>
      <w:r>
        <w:t>’</w:t>
      </w:r>
      <w:r w:rsidR="00776CEA" w:rsidRPr="00034910">
        <w:t>est pas possible</w:t>
      </w:r>
      <w:r>
        <w:t xml:space="preserve">, </w:t>
      </w:r>
      <w:r w:rsidR="00776CEA" w:rsidRPr="00034910">
        <w:t>c</w:t>
      </w:r>
      <w:r>
        <w:t>’</w:t>
      </w:r>
      <w:r w:rsidR="00776CEA" w:rsidRPr="00034910">
        <w:t xml:space="preserve">était aller à </w:t>
      </w:r>
      <w:r w:rsidR="00776CEA">
        <w:t>l</w:t>
      </w:r>
      <w:r>
        <w:t>’</w:t>
      </w:r>
      <w:r w:rsidR="00776CEA" w:rsidRPr="00034910">
        <w:t>encontre de son intérêt</w:t>
      </w:r>
      <w:r>
        <w:t>.</w:t>
      </w:r>
    </w:p>
    <w:p w14:paraId="17209F5B" w14:textId="59A1F104" w:rsidR="00E57EC9" w:rsidRDefault="00E57EC9" w:rsidP="00E57EC9">
      <w:r>
        <w:t>— </w:t>
      </w:r>
      <w:r w:rsidR="00776CEA" w:rsidRPr="00034910">
        <w:t>Du tout</w:t>
      </w:r>
      <w:r>
        <w:t xml:space="preserve">. </w:t>
      </w:r>
      <w:r w:rsidR="00776CEA" w:rsidRPr="00034910">
        <w:t>Que voulait-il</w:t>
      </w:r>
      <w:r>
        <w:t xml:space="preserve"> ? </w:t>
      </w:r>
      <w:r w:rsidR="00776CEA" w:rsidRPr="00034910">
        <w:t xml:space="preserve">Tenir </w:t>
      </w:r>
      <w:r>
        <w:t>M. </w:t>
      </w:r>
      <w:r w:rsidR="00776CEA" w:rsidRPr="00034910">
        <w:t>Defrance à portée de sa main</w:t>
      </w:r>
      <w:r>
        <w:t>.</w:t>
      </w:r>
    </w:p>
    <w:p w14:paraId="3CD51EAA" w14:textId="77777777" w:rsidR="00E57EC9" w:rsidRDefault="00E57EC9" w:rsidP="00E57EC9">
      <w:r>
        <w:t>— </w:t>
      </w:r>
      <w:r w:rsidR="00776CEA" w:rsidRPr="00034910">
        <w:t>Sans doute</w:t>
      </w:r>
      <w:r>
        <w:t xml:space="preserve">, </w:t>
      </w:r>
      <w:r w:rsidR="00776CEA" w:rsidRPr="00034910">
        <w:t>mais</w:t>
      </w:r>
      <w:r>
        <w:t>…</w:t>
      </w:r>
    </w:p>
    <w:p w14:paraId="242FFC04" w14:textId="2DD21B64" w:rsidR="00E57EC9" w:rsidRDefault="00E57EC9" w:rsidP="00E57EC9">
      <w:r>
        <w:lastRenderedPageBreak/>
        <w:t>— </w:t>
      </w:r>
      <w:r w:rsidR="00776CEA" w:rsidRPr="00034910">
        <w:t>Mais n</w:t>
      </w:r>
      <w:r>
        <w:t>’</w:t>
      </w:r>
      <w:r w:rsidR="00776CEA" w:rsidRPr="00034910">
        <w:t>était-il pas évident qu</w:t>
      </w:r>
      <w:r>
        <w:t>’</w:t>
      </w:r>
      <w:r w:rsidR="00776CEA" w:rsidRPr="00034910">
        <w:t>à la nouvelle du trépas de sa fille</w:t>
      </w:r>
      <w:r>
        <w:t>, M. </w:t>
      </w:r>
      <w:r w:rsidR="00776CEA" w:rsidRPr="00034910">
        <w:t>Defrance sortirait de la cachette introuvable où il se terre et que</w:t>
      </w:r>
      <w:r>
        <w:t>…</w:t>
      </w:r>
    </w:p>
    <w:p w14:paraId="4584176C" w14:textId="77777777" w:rsidR="00E57EC9" w:rsidRDefault="00776CEA" w:rsidP="00E57EC9">
      <w:r w:rsidRPr="00034910">
        <w:t>Une triple exclamation fusa entre les lèvres des trois inte</w:t>
      </w:r>
      <w:r w:rsidRPr="00034910">
        <w:t>r</w:t>
      </w:r>
      <w:r w:rsidRPr="00034910">
        <w:t>locuteurs du misérable ingénieur</w:t>
      </w:r>
      <w:r w:rsidR="00E57EC9">
        <w:t xml:space="preserve">. </w:t>
      </w:r>
      <w:r w:rsidRPr="00034910">
        <w:t xml:space="preserve">Dick </w:t>
      </w:r>
      <w:proofErr w:type="spellStart"/>
      <w:r w:rsidRPr="00034910">
        <w:t>Fann</w:t>
      </w:r>
      <w:proofErr w:type="spellEnd"/>
      <w:r w:rsidR="00E57EC9">
        <w:t xml:space="preserve">, </w:t>
      </w:r>
      <w:r w:rsidRPr="00034910">
        <w:t xml:space="preserve">le père de </w:t>
      </w:r>
      <w:proofErr w:type="spellStart"/>
      <w:r w:rsidRPr="00034910">
        <w:t>Fle</w:t>
      </w:r>
      <w:r w:rsidRPr="00034910">
        <w:t>u</w:t>
      </w:r>
      <w:r w:rsidRPr="00034910">
        <w:t>riane</w:t>
      </w:r>
      <w:proofErr w:type="spellEnd"/>
      <w:r w:rsidR="00E57EC9">
        <w:t xml:space="preserve">, </w:t>
      </w:r>
      <w:r w:rsidRPr="00034910">
        <w:t>le petit Jean lui-même</w:t>
      </w:r>
      <w:r w:rsidR="00E57EC9">
        <w:t xml:space="preserve">, </w:t>
      </w:r>
      <w:r w:rsidRPr="00034910">
        <w:t>avaient mesuré l</w:t>
      </w:r>
      <w:r w:rsidR="00E57EC9">
        <w:t>’</w:t>
      </w:r>
      <w:r w:rsidRPr="00034910">
        <w:t>abîme de la combinaison criminelle</w:t>
      </w:r>
      <w:r w:rsidR="00E57EC9">
        <w:t>.</w:t>
      </w:r>
    </w:p>
    <w:p w14:paraId="0771F544" w14:textId="77777777" w:rsidR="00E57EC9" w:rsidRDefault="00776CEA" w:rsidP="00E57EC9">
      <w:r w:rsidRPr="00034910">
        <w:t>C</w:t>
      </w:r>
      <w:r w:rsidR="00E57EC9">
        <w:t>’</w:t>
      </w:r>
      <w:r w:rsidRPr="00034910">
        <w:t>était la jeune fille qui avait été visée</w:t>
      </w:r>
      <w:r w:rsidR="00E57EC9">
        <w:t xml:space="preserve">. </w:t>
      </w:r>
      <w:r w:rsidRPr="00034910">
        <w:t>Eux</w:t>
      </w:r>
      <w:r w:rsidR="00E57EC9">
        <w:t xml:space="preserve">, </w:t>
      </w:r>
      <w:r w:rsidRPr="00034910">
        <w:t>on les aurait tués par-dessus le marché</w:t>
      </w:r>
      <w:r w:rsidR="00E57EC9">
        <w:t xml:space="preserve">, </w:t>
      </w:r>
      <w:r w:rsidRPr="00034910">
        <w:t>ainsi que des quantités négligeables</w:t>
      </w:r>
      <w:r w:rsidR="00E57EC9">
        <w:t xml:space="preserve">, </w:t>
      </w:r>
      <w:r w:rsidRPr="00034910">
        <w:t>avec l</w:t>
      </w:r>
      <w:r w:rsidR="00E57EC9">
        <w:t>’</w:t>
      </w:r>
      <w:r w:rsidRPr="00034910">
        <w:t>indifférence du prospecteur de terres vierges</w:t>
      </w:r>
      <w:r w:rsidR="00E57EC9">
        <w:t xml:space="preserve">, </w:t>
      </w:r>
      <w:r w:rsidRPr="00034910">
        <w:t>abattant des buissons pour se frayer un chemin</w:t>
      </w:r>
      <w:r w:rsidR="00E57EC9">
        <w:t xml:space="preserve">. </w:t>
      </w:r>
      <w:r w:rsidRPr="00034910">
        <w:t>Et désireux de tout savoir maintenant</w:t>
      </w:r>
      <w:r w:rsidR="00E57EC9">
        <w:t xml:space="preserve">, </w:t>
      </w:r>
      <w:r w:rsidRPr="00034910">
        <w:t>le détective questionna</w:t>
      </w:r>
      <w:r w:rsidR="00E57EC9">
        <w:t> :</w:t>
      </w:r>
    </w:p>
    <w:p w14:paraId="1F125650" w14:textId="77777777" w:rsidR="00E57EC9" w:rsidRDefault="00E57EC9" w:rsidP="00E57EC9">
      <w:r>
        <w:t>— </w:t>
      </w:r>
      <w:r w:rsidR="00776CEA" w:rsidRPr="00034910">
        <w:t xml:space="preserve">Quel poison avait été remis à </w:t>
      </w:r>
      <w:proofErr w:type="spellStart"/>
      <w:r w:rsidR="00776CEA" w:rsidRPr="00034910">
        <w:t>Firino</w:t>
      </w:r>
      <w:proofErr w:type="spellEnd"/>
      <w:r w:rsidR="00776CEA" w:rsidRPr="00034910">
        <w:t xml:space="preserve"> </w:t>
      </w:r>
      <w:proofErr w:type="spellStart"/>
      <w:r w:rsidR="00776CEA" w:rsidRPr="00034910">
        <w:t>Borini</w:t>
      </w:r>
      <w:proofErr w:type="spellEnd"/>
      <w:r>
        <w:t> ?</w:t>
      </w:r>
    </w:p>
    <w:p w14:paraId="3AC30044" w14:textId="77777777" w:rsidR="00E57EC9" w:rsidRDefault="00E57EC9" w:rsidP="00E57EC9">
      <w:r>
        <w:t>— </w:t>
      </w:r>
      <w:proofErr w:type="spellStart"/>
      <w:r w:rsidR="00776CEA" w:rsidRPr="00034910">
        <w:t>Firino</w:t>
      </w:r>
      <w:proofErr w:type="spellEnd"/>
      <w:r w:rsidR="00776CEA" w:rsidRPr="00034910">
        <w:t xml:space="preserve"> avait quitté San-Francisco bien avant vous</w:t>
      </w:r>
      <w:r>
        <w:t xml:space="preserve">. </w:t>
      </w:r>
      <w:r w:rsidR="00776CEA" w:rsidRPr="00034910">
        <w:t>La</w:t>
      </w:r>
      <w:r w:rsidR="00776CEA" w:rsidRPr="00034910">
        <w:t>r</w:t>
      </w:r>
      <w:r w:rsidR="00776CEA" w:rsidRPr="00034910">
        <w:t>mette est un homme de tête</w:t>
      </w:r>
      <w:r>
        <w:t xml:space="preserve">. </w:t>
      </w:r>
      <w:r w:rsidR="00776CEA" w:rsidRPr="00034910">
        <w:t>Il songe à tout</w:t>
      </w:r>
      <w:r>
        <w:t xml:space="preserve">. </w:t>
      </w:r>
      <w:r w:rsidR="00776CEA" w:rsidRPr="00034910">
        <w:t>Or</w:t>
      </w:r>
      <w:r>
        <w:t xml:space="preserve">, </w:t>
      </w:r>
      <w:r w:rsidR="00776CEA" w:rsidRPr="00034910">
        <w:t>il avait pensé que</w:t>
      </w:r>
      <w:r>
        <w:t xml:space="preserve">, </w:t>
      </w:r>
      <w:r w:rsidR="00776CEA" w:rsidRPr="00034910">
        <w:t>peut-être</w:t>
      </w:r>
      <w:r>
        <w:t xml:space="preserve">, </w:t>
      </w:r>
      <w:r w:rsidR="00776CEA" w:rsidRPr="00034910">
        <w:t>il ne réussirait pas à vous vaincre sur le territoire des États-Unis</w:t>
      </w:r>
      <w:r>
        <w:t xml:space="preserve">. </w:t>
      </w:r>
      <w:r w:rsidR="00776CEA" w:rsidRPr="00034910">
        <w:t>Il n</w:t>
      </w:r>
      <w:r>
        <w:t>’</w:t>
      </w:r>
      <w:r w:rsidR="00776CEA" w:rsidRPr="00034910">
        <w:t>avait certes pas cru l</w:t>
      </w:r>
      <w:r>
        <w:t>’</w:t>
      </w:r>
      <w:r w:rsidR="00776CEA" w:rsidRPr="00034910">
        <w:t>Alaska impraticable aux automobiles</w:t>
      </w:r>
      <w:r>
        <w:t xml:space="preserve">, </w:t>
      </w:r>
      <w:r w:rsidR="00776CEA" w:rsidRPr="00034910">
        <w:t>ni que seuls vous traverseriez ce pays du froid</w:t>
      </w:r>
      <w:r>
        <w:t xml:space="preserve">… </w:t>
      </w:r>
      <w:r w:rsidR="00776CEA" w:rsidRPr="00034910">
        <w:t>Mais cela n</w:t>
      </w:r>
      <w:r>
        <w:t>’</w:t>
      </w:r>
      <w:r w:rsidR="00776CEA" w:rsidRPr="00034910">
        <w:t>avait aucune importance</w:t>
      </w:r>
      <w:r>
        <w:t xml:space="preserve">, </w:t>
      </w:r>
      <w:r w:rsidR="00776CEA" w:rsidRPr="00034910">
        <w:t>dès l</w:t>
      </w:r>
      <w:r>
        <w:t>’</w:t>
      </w:r>
      <w:r w:rsidR="00776CEA" w:rsidRPr="00034910">
        <w:t xml:space="preserve">instant où vous passiez par Port-Clarence où </w:t>
      </w:r>
      <w:proofErr w:type="spellStart"/>
      <w:r w:rsidR="00776CEA" w:rsidRPr="00034910">
        <w:t>Firino</w:t>
      </w:r>
      <w:proofErr w:type="spellEnd"/>
      <w:r w:rsidR="00776CEA" w:rsidRPr="00034910">
        <w:t xml:space="preserve"> vous attendait</w:t>
      </w:r>
      <w:r>
        <w:t>.</w:t>
      </w:r>
    </w:p>
    <w:p w14:paraId="754E683D" w14:textId="77777777" w:rsidR="00E57EC9" w:rsidRDefault="00E57EC9" w:rsidP="00E57EC9">
      <w:r>
        <w:t>— </w:t>
      </w:r>
      <w:r w:rsidR="00776CEA" w:rsidRPr="00034910">
        <w:t>Quelle était l</w:t>
      </w:r>
      <w:r>
        <w:t>’</w:t>
      </w:r>
      <w:r w:rsidR="00776CEA" w:rsidRPr="00034910">
        <w:t>arme remise à cet agent du crime</w:t>
      </w:r>
      <w:r>
        <w:t xml:space="preserve"> ? </w:t>
      </w:r>
      <w:r w:rsidR="00776CEA" w:rsidRPr="00034910">
        <w:t>répéta le détective avec énergie</w:t>
      </w:r>
      <w:r>
        <w:t>.</w:t>
      </w:r>
    </w:p>
    <w:p w14:paraId="4EB3561A" w14:textId="77777777" w:rsidR="00E57EC9" w:rsidRDefault="00E57EC9" w:rsidP="00E57EC9">
      <w:r>
        <w:t>— </w:t>
      </w:r>
      <w:r w:rsidR="00776CEA" w:rsidRPr="00034910">
        <w:t>Là</w:t>
      </w:r>
      <w:r>
        <w:t xml:space="preserve">, </w:t>
      </w:r>
      <w:r w:rsidR="00776CEA" w:rsidRPr="00034910">
        <w:t>là</w:t>
      </w:r>
      <w:r>
        <w:t xml:space="preserve">, </w:t>
      </w:r>
      <w:r w:rsidR="00776CEA" w:rsidRPr="00034910">
        <w:t>ne vous irritez pas</w:t>
      </w:r>
      <w:r>
        <w:t xml:space="preserve">. </w:t>
      </w:r>
      <w:r w:rsidR="00776CEA" w:rsidRPr="00034910">
        <w:t>Vous êtes bien sûr de ma sinc</w:t>
      </w:r>
      <w:r w:rsidR="00776CEA" w:rsidRPr="00034910">
        <w:t>é</w:t>
      </w:r>
      <w:r w:rsidR="00776CEA" w:rsidRPr="00034910">
        <w:t>rité</w:t>
      </w:r>
      <w:r>
        <w:t xml:space="preserve">. </w:t>
      </w:r>
      <w:r w:rsidR="00776CEA" w:rsidRPr="00034910">
        <w:t>Larmette est au diable</w:t>
      </w:r>
      <w:r>
        <w:t xml:space="preserve">. </w:t>
      </w:r>
      <w:r w:rsidR="00776CEA" w:rsidRPr="00034910">
        <w:t>Il m</w:t>
      </w:r>
      <w:r>
        <w:t>’</w:t>
      </w:r>
      <w:r w:rsidR="00776CEA" w:rsidRPr="00034910">
        <w:t>a abandonné</w:t>
      </w:r>
      <w:r>
        <w:t xml:space="preserve">. </w:t>
      </w:r>
      <w:r w:rsidR="00776CEA" w:rsidRPr="00034910">
        <w:t>Et vous êtes là devant moi</w:t>
      </w:r>
      <w:r>
        <w:t xml:space="preserve">. </w:t>
      </w:r>
      <w:r w:rsidR="00776CEA" w:rsidRPr="00034910">
        <w:t>Vous pouvez me tuer ou m</w:t>
      </w:r>
      <w:r>
        <w:t>’</w:t>
      </w:r>
      <w:r w:rsidR="00776CEA" w:rsidRPr="00034910">
        <w:t>aider à sortir de ces pays maudits</w:t>
      </w:r>
      <w:r>
        <w:t xml:space="preserve">. </w:t>
      </w:r>
      <w:r w:rsidR="00776CEA" w:rsidRPr="00034910">
        <w:t>Je serais idiot de chercher à vous tromper</w:t>
      </w:r>
      <w:r>
        <w:t>.</w:t>
      </w:r>
    </w:p>
    <w:p w14:paraId="4B2964C8" w14:textId="77777777" w:rsidR="00E57EC9" w:rsidRDefault="00E57EC9" w:rsidP="00E57EC9">
      <w:r>
        <w:t>— </w:t>
      </w:r>
      <w:r w:rsidR="00776CEA" w:rsidRPr="00034910">
        <w:t>Mais parle donc</w:t>
      </w:r>
      <w:r>
        <w:t xml:space="preserve">, </w:t>
      </w:r>
      <w:r w:rsidR="00776CEA" w:rsidRPr="00034910">
        <w:t>enfin</w:t>
      </w:r>
      <w:r>
        <w:t>.</w:t>
      </w:r>
    </w:p>
    <w:p w14:paraId="03A94240" w14:textId="77777777" w:rsidR="00E57EC9" w:rsidRDefault="00E57EC9" w:rsidP="00E57EC9">
      <w:r>
        <w:lastRenderedPageBreak/>
        <w:t>— </w:t>
      </w:r>
      <w:r w:rsidR="00776CEA" w:rsidRPr="00034910">
        <w:t>Eh bien</w:t>
      </w:r>
      <w:r>
        <w:t xml:space="preserve">, </w:t>
      </w:r>
      <w:proofErr w:type="spellStart"/>
      <w:r w:rsidR="00776CEA" w:rsidRPr="00034910">
        <w:t>Firino</w:t>
      </w:r>
      <w:proofErr w:type="spellEnd"/>
      <w:r w:rsidR="00776CEA" w:rsidRPr="00034910">
        <w:t xml:space="preserve"> avait emporté un petit tube contenant deux milligrammes de poussière de radium</w:t>
      </w:r>
      <w:r>
        <w:t>.</w:t>
      </w:r>
    </w:p>
    <w:p w14:paraId="56FBACCC" w14:textId="77777777" w:rsidR="00E57EC9" w:rsidRDefault="00E57EC9" w:rsidP="00E57EC9">
      <w:r>
        <w:t>— </w:t>
      </w:r>
      <w:r w:rsidR="00776CEA" w:rsidRPr="00034910">
        <w:t>Du radium</w:t>
      </w:r>
      <w:r>
        <w:t> !</w:t>
      </w:r>
    </w:p>
    <w:p w14:paraId="5D60198E" w14:textId="77777777" w:rsidR="00E57EC9" w:rsidRDefault="00776CEA" w:rsidP="00E57EC9">
      <w:r w:rsidRPr="00034910">
        <w:t>Les assistants demeurèrent bouche bée</w:t>
      </w:r>
      <w:r w:rsidR="00E57EC9">
        <w:t xml:space="preserve">. </w:t>
      </w:r>
      <w:r w:rsidRPr="00034910">
        <w:t>Le radium en po</w:t>
      </w:r>
      <w:r w:rsidRPr="00034910">
        <w:t>u</w:t>
      </w:r>
      <w:r w:rsidRPr="00034910">
        <w:t>dre</w:t>
      </w:r>
      <w:r w:rsidR="00E57EC9">
        <w:t xml:space="preserve"> ! </w:t>
      </w:r>
      <w:r w:rsidRPr="00034910">
        <w:t>Tout devenait clair</w:t>
      </w:r>
      <w:r w:rsidR="00E57EC9">
        <w:t xml:space="preserve">. </w:t>
      </w:r>
      <w:r w:rsidRPr="00034910">
        <w:t>Chaque parcelle s</w:t>
      </w:r>
      <w:r w:rsidR="00E57EC9">
        <w:t>’</w:t>
      </w:r>
      <w:r w:rsidRPr="00034910">
        <w:t xml:space="preserve">était incrustée dans les muqueuses stomacales de la malheureuse </w:t>
      </w:r>
      <w:proofErr w:type="spellStart"/>
      <w:r w:rsidRPr="00034910">
        <w:t>Patorne</w:t>
      </w:r>
      <w:proofErr w:type="spellEnd"/>
      <w:r w:rsidR="00E57EC9">
        <w:t xml:space="preserve">, </w:t>
      </w:r>
      <w:r w:rsidRPr="00034910">
        <w:t>et</w:t>
      </w:r>
      <w:r w:rsidR="00E57EC9">
        <w:t xml:space="preserve">, </w:t>
      </w:r>
      <w:r w:rsidRPr="00034910">
        <w:t>sous la radiation des corpuscules</w:t>
      </w:r>
      <w:r w:rsidR="00E57EC9">
        <w:t xml:space="preserve">, </w:t>
      </w:r>
      <w:r w:rsidRPr="00034910">
        <w:t>les tissus s</w:t>
      </w:r>
      <w:r w:rsidR="00E57EC9">
        <w:t>’</w:t>
      </w:r>
      <w:r w:rsidRPr="00034910">
        <w:t>étaient désagrégés</w:t>
      </w:r>
      <w:r w:rsidR="00E57EC9">
        <w:t xml:space="preserve">, </w:t>
      </w:r>
      <w:r w:rsidRPr="00034910">
        <w:t>consumés</w:t>
      </w:r>
      <w:r w:rsidR="00E57EC9">
        <w:t xml:space="preserve">. </w:t>
      </w:r>
      <w:r w:rsidRPr="00034910">
        <w:t>Des perforations s</w:t>
      </w:r>
      <w:r w:rsidR="00E57EC9">
        <w:t>’</w:t>
      </w:r>
      <w:r w:rsidRPr="00034910">
        <w:t>étaient produites</w:t>
      </w:r>
      <w:r w:rsidR="00E57EC9">
        <w:t xml:space="preserve">, </w:t>
      </w:r>
      <w:r w:rsidRPr="00034910">
        <w:t>amenant la mort après d</w:t>
      </w:r>
      <w:r w:rsidR="00E57EC9">
        <w:t>’</w:t>
      </w:r>
      <w:r w:rsidRPr="00034910">
        <w:t>épouvantables souffrances</w:t>
      </w:r>
      <w:r w:rsidR="00E57EC9">
        <w:t>.</w:t>
      </w:r>
    </w:p>
    <w:p w14:paraId="72F29284" w14:textId="18EF7AE7" w:rsidR="00E57EC9" w:rsidRDefault="00776CEA" w:rsidP="00E57EC9">
      <w:r w:rsidRPr="00034910">
        <w:t>Rien ne pouvait sauver la victime</w:t>
      </w:r>
      <w:r w:rsidR="00E57EC9">
        <w:t xml:space="preserve">. </w:t>
      </w:r>
      <w:r w:rsidRPr="00034910">
        <w:t xml:space="preserve">Le </w:t>
      </w:r>
      <w:r w:rsidR="00E57EC9">
        <w:t>D</w:t>
      </w:r>
      <w:r w:rsidR="00E57EC9" w:rsidRPr="00E57EC9">
        <w:rPr>
          <w:vertAlign w:val="superscript"/>
        </w:rPr>
        <w:t>r</w:t>
      </w:r>
      <w:r w:rsidR="00E57EC9">
        <w:t> </w:t>
      </w:r>
      <w:proofErr w:type="spellStart"/>
      <w:r w:rsidR="00E57EC9" w:rsidRPr="00034910">
        <w:t>D</w:t>
      </w:r>
      <w:r w:rsidRPr="00034910">
        <w:t>ody</w:t>
      </w:r>
      <w:proofErr w:type="spellEnd"/>
      <w:r w:rsidRPr="00034910">
        <w:t xml:space="preserve"> avait été bien inspiré en demandant à la morphine d</w:t>
      </w:r>
      <w:r w:rsidR="00E57EC9">
        <w:t>’</w:t>
      </w:r>
      <w:r w:rsidRPr="00034910">
        <w:t>éteindre les atroces douleurs de la martyre</w:t>
      </w:r>
      <w:r w:rsidR="00E57EC9">
        <w:t xml:space="preserve">, </w:t>
      </w:r>
      <w:r w:rsidRPr="00034910">
        <w:t>brûlée vivante par le radium</w:t>
      </w:r>
      <w:r w:rsidR="00E57EC9">
        <w:t>.</w:t>
      </w:r>
    </w:p>
    <w:p w14:paraId="1488E148" w14:textId="77777777" w:rsidR="00E57EC9" w:rsidRDefault="00776CEA" w:rsidP="00E57EC9">
      <w:r w:rsidRPr="00034910">
        <w:t>Et une épouvante réflexe les prenait</w:t>
      </w:r>
      <w:r w:rsidR="00E57EC9">
        <w:t>.</w:t>
      </w:r>
    </w:p>
    <w:p w14:paraId="7FC21D20" w14:textId="77777777" w:rsidR="00E57EC9" w:rsidRDefault="00776CEA" w:rsidP="00E57EC9">
      <w:r w:rsidRPr="00034910">
        <w:t>Tous eussent dû subir ce supplice raffiné</w:t>
      </w:r>
      <w:r w:rsidR="00E57EC9">
        <w:t xml:space="preserve">, </w:t>
      </w:r>
      <w:r w:rsidRPr="00034910">
        <w:t>scientifique pourrait-on dire</w:t>
      </w:r>
      <w:r w:rsidR="00E57EC9">
        <w:t xml:space="preserve">. </w:t>
      </w:r>
      <w:r w:rsidRPr="00034910">
        <w:t>Ainsi se trouvait vérifiée une fois de plus l</w:t>
      </w:r>
      <w:r w:rsidR="00E57EC9">
        <w:t>’</w:t>
      </w:r>
      <w:r w:rsidRPr="00034910">
        <w:t>affirmation des philosophes</w:t>
      </w:r>
      <w:r w:rsidR="00E57EC9">
        <w:t> :</w:t>
      </w:r>
    </w:p>
    <w:p w14:paraId="0482BDC3" w14:textId="623754EE" w:rsidR="00E57EC9" w:rsidRDefault="00E57EC9" w:rsidP="00E57EC9">
      <w:r>
        <w:t>« </w:t>
      </w:r>
      <w:r w:rsidR="00776CEA" w:rsidRPr="00034910">
        <w:t>Tout mal naît du bien</w:t>
      </w:r>
      <w:r>
        <w:t xml:space="preserve"> ! </w:t>
      </w:r>
      <w:r w:rsidR="00776CEA" w:rsidRPr="00034910">
        <w:t>tout bien jaillit du mal</w:t>
      </w:r>
      <w:r>
        <w:t xml:space="preserve"> ! </w:t>
      </w:r>
      <w:r w:rsidR="00776CEA" w:rsidRPr="00034910">
        <w:t>Le mal et le bien semblent</w:t>
      </w:r>
      <w:r>
        <w:t xml:space="preserve">, </w:t>
      </w:r>
      <w:proofErr w:type="gramStart"/>
      <w:r w:rsidR="00776CEA" w:rsidRPr="00034910">
        <w:t>de par</w:t>
      </w:r>
      <w:proofErr w:type="gramEnd"/>
      <w:r w:rsidR="00776CEA" w:rsidRPr="00034910">
        <w:t xml:space="preserve"> une ironie féroce de la nature</w:t>
      </w:r>
      <w:r>
        <w:t xml:space="preserve">, </w:t>
      </w:r>
      <w:r w:rsidR="00776CEA" w:rsidRPr="00034910">
        <w:t>être les auto-générateurs de leurs contraires</w:t>
      </w:r>
      <w:r>
        <w:t>. »</w:t>
      </w:r>
    </w:p>
    <w:p w14:paraId="5837E7EF" w14:textId="4A744798" w:rsidR="00E57EC9" w:rsidRDefault="00776CEA" w:rsidP="00E57EC9">
      <w:r w:rsidRPr="00034910">
        <w:t>Des êtres d</w:t>
      </w:r>
      <w:r w:rsidR="00E57EC9">
        <w:t>’</w:t>
      </w:r>
      <w:r w:rsidRPr="00034910">
        <w:t>élite</w:t>
      </w:r>
      <w:r w:rsidR="00E57EC9">
        <w:t xml:space="preserve">, </w:t>
      </w:r>
      <w:r w:rsidRPr="00034910">
        <w:t xml:space="preserve">comme </w:t>
      </w:r>
      <w:r w:rsidR="00E57EC9">
        <w:t>M. </w:t>
      </w:r>
      <w:r w:rsidRPr="00034910">
        <w:t xml:space="preserve">et </w:t>
      </w:r>
      <w:r w:rsidR="00E57EC9">
        <w:t>M</w:t>
      </w:r>
      <w:r w:rsidR="00E57EC9" w:rsidRPr="00E57EC9">
        <w:rPr>
          <w:vertAlign w:val="superscript"/>
        </w:rPr>
        <w:t>me</w:t>
      </w:r>
      <w:r w:rsidR="00E57EC9">
        <w:t> </w:t>
      </w:r>
      <w:r w:rsidRPr="00034910">
        <w:t>Curie</w:t>
      </w:r>
      <w:r w:rsidR="00E57EC9">
        <w:t xml:space="preserve">, </w:t>
      </w:r>
      <w:r w:rsidRPr="00034910">
        <w:t>avaient enseigné au monde les propriétés de ce minéral étrange</w:t>
      </w:r>
      <w:r w:rsidR="00E57EC9">
        <w:t xml:space="preserve">, </w:t>
      </w:r>
      <w:r w:rsidRPr="00034910">
        <w:t>le radium</w:t>
      </w:r>
      <w:r w:rsidR="00E57EC9">
        <w:t xml:space="preserve">. </w:t>
      </w:r>
      <w:r w:rsidRPr="00034910">
        <w:t>Au</w:t>
      </w:r>
      <w:r w:rsidRPr="00034910">
        <w:t>s</w:t>
      </w:r>
      <w:r w:rsidRPr="00034910">
        <w:t>sitôt</w:t>
      </w:r>
      <w:r w:rsidR="00E57EC9">
        <w:t xml:space="preserve">, </w:t>
      </w:r>
      <w:r w:rsidRPr="00034910">
        <w:t>un coquin avait songé à les appliquer au crime</w:t>
      </w:r>
      <w:r w:rsidR="00E57EC9">
        <w:t>.</w:t>
      </w:r>
    </w:p>
    <w:p w14:paraId="19DDF125" w14:textId="6F69A52E" w:rsidR="00E57EC9" w:rsidRDefault="00776CEA" w:rsidP="00E57EC9">
      <w:r w:rsidRPr="00034910">
        <w:t>Ces réflexions furent interrompues</w:t>
      </w:r>
      <w:r w:rsidR="00E57EC9">
        <w:t>. M. </w:t>
      </w:r>
      <w:r w:rsidRPr="00034910">
        <w:t>Defrance avait pr</w:t>
      </w:r>
      <w:r w:rsidRPr="00034910">
        <w:t>o</w:t>
      </w:r>
      <w:r w:rsidRPr="00034910">
        <w:t>noncé</w:t>
      </w:r>
      <w:r w:rsidR="00E57EC9">
        <w:t> :</w:t>
      </w:r>
    </w:p>
    <w:p w14:paraId="2110F294" w14:textId="77777777" w:rsidR="00E57EC9" w:rsidRDefault="00E57EC9" w:rsidP="00E57EC9">
      <w:r>
        <w:t>— </w:t>
      </w:r>
      <w:r w:rsidR="00776CEA" w:rsidRPr="00034910">
        <w:t>Mais maintenant</w:t>
      </w:r>
      <w:r>
        <w:t xml:space="preserve">, </w:t>
      </w:r>
      <w:r w:rsidR="00776CEA" w:rsidRPr="00034910">
        <w:t>Larmette s</w:t>
      </w:r>
      <w:r>
        <w:t>’</w:t>
      </w:r>
      <w:r w:rsidR="00776CEA" w:rsidRPr="00034910">
        <w:t xml:space="preserve">est emparé de </w:t>
      </w:r>
      <w:proofErr w:type="spellStart"/>
      <w:r w:rsidR="00776CEA" w:rsidRPr="00034910">
        <w:t>Fleuriane</w:t>
      </w:r>
      <w:proofErr w:type="spellEnd"/>
      <w:r>
        <w:t xml:space="preserve">, </w:t>
      </w:r>
      <w:r w:rsidR="00776CEA" w:rsidRPr="00034910">
        <w:t>pour me forcer à payer rançon</w:t>
      </w:r>
      <w:r>
        <w:t xml:space="preserve">, </w:t>
      </w:r>
      <w:r w:rsidR="00776CEA" w:rsidRPr="00034910">
        <w:t>à me livrer</w:t>
      </w:r>
      <w:r>
        <w:t>…</w:t>
      </w:r>
    </w:p>
    <w:p w14:paraId="2C05D0DA" w14:textId="75DAA839" w:rsidR="00E57EC9" w:rsidRDefault="00E57EC9" w:rsidP="00E57EC9">
      <w:r>
        <w:lastRenderedPageBreak/>
        <w:t>— </w:t>
      </w:r>
      <w:r w:rsidR="00776CEA" w:rsidRPr="00034910">
        <w:t>Vous</w:t>
      </w:r>
      <w:r>
        <w:t xml:space="preserve"> ! </w:t>
      </w:r>
      <w:r w:rsidR="00776CEA" w:rsidRPr="00034910">
        <w:t>s</w:t>
      </w:r>
      <w:r>
        <w:t>’</w:t>
      </w:r>
      <w:r w:rsidR="00776CEA" w:rsidRPr="00034910">
        <w:t>exclama l</w:t>
      </w:r>
      <w:r>
        <w:t>’</w:t>
      </w:r>
      <w:r w:rsidR="00776CEA" w:rsidRPr="00034910">
        <w:t>ingénieur</w:t>
      </w:r>
      <w:r>
        <w:t xml:space="preserve">, </w:t>
      </w:r>
      <w:r w:rsidR="00776CEA" w:rsidRPr="00034910">
        <w:t xml:space="preserve">vous êtes </w:t>
      </w:r>
      <w:r>
        <w:t>M. </w:t>
      </w:r>
      <w:r w:rsidR="00776CEA" w:rsidRPr="00034910">
        <w:t>Defrance</w:t>
      </w:r>
      <w:r>
        <w:t> ?</w:t>
      </w:r>
    </w:p>
    <w:p w14:paraId="43FAB408" w14:textId="77777777" w:rsidR="00E57EC9" w:rsidRDefault="00E57EC9" w:rsidP="00E57EC9">
      <w:r>
        <w:t>— </w:t>
      </w:r>
      <w:r w:rsidR="00776CEA" w:rsidRPr="00034910">
        <w:t>Oui</w:t>
      </w:r>
      <w:r>
        <w:t xml:space="preserve">, </w:t>
      </w:r>
      <w:r w:rsidR="00776CEA" w:rsidRPr="00034910">
        <w:t>pourquoi le cacher</w:t>
      </w:r>
      <w:r>
        <w:t> ?</w:t>
      </w:r>
    </w:p>
    <w:p w14:paraId="49708DEB" w14:textId="77777777" w:rsidR="00E57EC9" w:rsidRDefault="00E57EC9" w:rsidP="00E57EC9">
      <w:r>
        <w:t>— </w:t>
      </w:r>
      <w:r w:rsidR="00776CEA" w:rsidRPr="00034910">
        <w:t>Oh</w:t>
      </w:r>
      <w:r>
        <w:t xml:space="preserve"> ! </w:t>
      </w:r>
      <w:r w:rsidR="00776CEA" w:rsidRPr="00034910">
        <w:t>mais alors</w:t>
      </w:r>
      <w:r>
        <w:t xml:space="preserve">, </w:t>
      </w:r>
      <w:r w:rsidR="00776CEA" w:rsidRPr="00034910">
        <w:t>tout s</w:t>
      </w:r>
      <w:r>
        <w:t>’</w:t>
      </w:r>
      <w:r w:rsidR="00776CEA" w:rsidRPr="00034910">
        <w:t>arrangera</w:t>
      </w:r>
      <w:r>
        <w:t xml:space="preserve">. </w:t>
      </w:r>
      <w:r w:rsidR="00776CEA" w:rsidRPr="00034910">
        <w:t>Il suffit d</w:t>
      </w:r>
      <w:r>
        <w:t>’</w:t>
      </w:r>
      <w:r w:rsidR="00776CEA" w:rsidRPr="00034910">
        <w:t>atteindre la côte</w:t>
      </w:r>
      <w:r>
        <w:t xml:space="preserve">, </w:t>
      </w:r>
      <w:r w:rsidR="00776CEA" w:rsidRPr="00034910">
        <w:t>de gagner le chemin de fer transsibérien</w:t>
      </w:r>
      <w:r>
        <w:t xml:space="preserve">, </w:t>
      </w:r>
      <w:r w:rsidR="00776CEA" w:rsidRPr="00034910">
        <w:t>Vladivostok</w:t>
      </w:r>
      <w:r>
        <w:t xml:space="preserve">. </w:t>
      </w:r>
      <w:r w:rsidR="00776CEA" w:rsidRPr="00034910">
        <w:t>C</w:t>
      </w:r>
      <w:r>
        <w:t>’</w:t>
      </w:r>
      <w:r w:rsidR="00776CEA" w:rsidRPr="00034910">
        <w:t>est vers la Russie</w:t>
      </w:r>
      <w:r>
        <w:t xml:space="preserve">, </w:t>
      </w:r>
      <w:r w:rsidR="00776CEA" w:rsidRPr="00034910">
        <w:t>Moscou</w:t>
      </w:r>
      <w:r>
        <w:t xml:space="preserve">, </w:t>
      </w:r>
      <w:r w:rsidR="00776CEA" w:rsidRPr="00034910">
        <w:t>je crois</w:t>
      </w:r>
      <w:r>
        <w:t xml:space="preserve">, </w:t>
      </w:r>
      <w:r w:rsidR="00776CEA" w:rsidRPr="00034910">
        <w:t>que se dirigera mon ex-patron</w:t>
      </w:r>
      <w:r>
        <w:t>.</w:t>
      </w:r>
    </w:p>
    <w:p w14:paraId="130D0558" w14:textId="77777777" w:rsidR="00E57EC9" w:rsidRDefault="00776CEA" w:rsidP="00E57EC9">
      <w:r w:rsidRPr="00034910">
        <w:t>Et avec expansion</w:t>
      </w:r>
      <w:r w:rsidR="00E57EC9">
        <w:t> :</w:t>
      </w:r>
    </w:p>
    <w:p w14:paraId="186647FC" w14:textId="7210849C" w:rsidR="00E57EC9" w:rsidRDefault="00E57EC9" w:rsidP="00E57EC9">
      <w:r>
        <w:t>— </w:t>
      </w:r>
      <w:r w:rsidR="00776CEA" w:rsidRPr="00034910">
        <w:t>Vous voyez que la clémence a du bon</w:t>
      </w:r>
      <w:r>
        <w:t xml:space="preserve">. </w:t>
      </w:r>
      <w:r w:rsidR="00776CEA" w:rsidRPr="00034910">
        <w:t>Si vous m</w:t>
      </w:r>
      <w:r>
        <w:t>’</w:t>
      </w:r>
      <w:r w:rsidR="00776CEA" w:rsidRPr="00034910">
        <w:t>aviez o</w:t>
      </w:r>
      <w:r w:rsidR="00776CEA" w:rsidRPr="00034910">
        <w:t>c</w:t>
      </w:r>
      <w:r w:rsidR="00776CEA" w:rsidRPr="00034910">
        <w:t>cis tout à l</w:t>
      </w:r>
      <w:r>
        <w:t>’</w:t>
      </w:r>
      <w:r w:rsidR="00776CEA" w:rsidRPr="00034910">
        <w:t>heure</w:t>
      </w:r>
      <w:r>
        <w:t xml:space="preserve">, </w:t>
      </w:r>
      <w:r w:rsidR="00776CEA" w:rsidRPr="00034910">
        <w:t xml:space="preserve">vous ne sauriez pas à présent que </w:t>
      </w:r>
      <w:r>
        <w:t>M</w:t>
      </w:r>
      <w:r w:rsidRPr="00E57EC9">
        <w:rPr>
          <w:vertAlign w:val="superscript"/>
        </w:rPr>
        <w:t>lle</w:t>
      </w:r>
      <w:r>
        <w:t> </w:t>
      </w:r>
      <w:proofErr w:type="spellStart"/>
      <w:r w:rsidR="00776CEA" w:rsidRPr="00034910">
        <w:t>Fleuriane</w:t>
      </w:r>
      <w:proofErr w:type="spellEnd"/>
      <w:r w:rsidR="00776CEA" w:rsidRPr="00034910">
        <w:t xml:space="preserve"> ne court aucun danger</w:t>
      </w:r>
      <w:r>
        <w:t>.</w:t>
      </w:r>
    </w:p>
    <w:p w14:paraId="20271670" w14:textId="77777777" w:rsidR="00E57EC9" w:rsidRDefault="00776CEA" w:rsidP="00E57EC9">
      <w:r w:rsidRPr="00034910">
        <w:t>Le visage du négociant canadien s</w:t>
      </w:r>
      <w:r w:rsidR="00E57EC9">
        <w:t>’</w:t>
      </w:r>
      <w:r w:rsidRPr="00034910">
        <w:t>était épanoui</w:t>
      </w:r>
      <w:r w:rsidR="00E57EC9">
        <w:t xml:space="preserve">. </w:t>
      </w:r>
      <w:r w:rsidRPr="00034910">
        <w:t>Oui</w:t>
      </w:r>
      <w:r w:rsidR="00E57EC9">
        <w:t xml:space="preserve">, </w:t>
      </w:r>
      <w:r w:rsidRPr="00034910">
        <w:t>oui</w:t>
      </w:r>
      <w:r w:rsidR="00E57EC9">
        <w:t xml:space="preserve">, </w:t>
      </w:r>
      <w:r w:rsidRPr="00034910">
        <w:t>il se livrerait</w:t>
      </w:r>
      <w:r w:rsidR="00E57EC9">
        <w:t xml:space="preserve">, </w:t>
      </w:r>
      <w:r w:rsidRPr="00034910">
        <w:t>il livrerait les corindons du trust des joailliers</w:t>
      </w:r>
      <w:r w:rsidR="00E57EC9">
        <w:t xml:space="preserve"> ; </w:t>
      </w:r>
      <w:r w:rsidRPr="00034910">
        <w:t xml:space="preserve">sa fortune serait employée à rembourser ses </w:t>
      </w:r>
      <w:proofErr w:type="spellStart"/>
      <w:r w:rsidRPr="00034910">
        <w:t>cotrusteurs</w:t>
      </w:r>
      <w:proofErr w:type="spellEnd"/>
      <w:r w:rsidR="00E57EC9">
        <w:t xml:space="preserve">. </w:t>
      </w:r>
      <w:r w:rsidRPr="00034910">
        <w:t>Il serait ruiné peut-être</w:t>
      </w:r>
      <w:r w:rsidR="00E57EC9">
        <w:t xml:space="preserve">, </w:t>
      </w:r>
      <w:r w:rsidRPr="00034910">
        <w:t>mais bah</w:t>
      </w:r>
      <w:r w:rsidR="00E57EC9">
        <w:t xml:space="preserve"> ! </w:t>
      </w:r>
      <w:proofErr w:type="spellStart"/>
      <w:r w:rsidRPr="00034910">
        <w:t>Fleuriane</w:t>
      </w:r>
      <w:proofErr w:type="spellEnd"/>
      <w:r w:rsidRPr="00034910">
        <w:t xml:space="preserve"> lui apporterait le réconfort de son sourire</w:t>
      </w:r>
      <w:r w:rsidR="00E57EC9">
        <w:t xml:space="preserve">. </w:t>
      </w:r>
      <w:r w:rsidRPr="00034910">
        <w:t>Il se remettrait au travail avec ardeur et</w:t>
      </w:r>
      <w:r w:rsidR="00E57EC9">
        <w:t xml:space="preserve">… </w:t>
      </w:r>
      <w:r w:rsidRPr="00034910">
        <w:t>et ce brave</w:t>
      </w:r>
      <w:r w:rsidR="00E57EC9">
        <w:t xml:space="preserve">, </w:t>
      </w:r>
      <w:r w:rsidRPr="00034910">
        <w:t>ce loyal ami</w:t>
      </w:r>
      <w:r w:rsidR="00E57EC9">
        <w:t xml:space="preserve">, </w:t>
      </w:r>
      <w:r w:rsidRPr="00034910">
        <w:t xml:space="preserve">Dick </w:t>
      </w:r>
      <w:proofErr w:type="spellStart"/>
      <w:r w:rsidRPr="00034910">
        <w:t>Fann</w:t>
      </w:r>
      <w:proofErr w:type="spellEnd"/>
      <w:r w:rsidR="00E57EC9">
        <w:t xml:space="preserve">, </w:t>
      </w:r>
      <w:r w:rsidRPr="00034910">
        <w:t>debout à côté de lui</w:t>
      </w:r>
      <w:r w:rsidR="00E57EC9">
        <w:t xml:space="preserve">, </w:t>
      </w:r>
      <w:r w:rsidRPr="00034910">
        <w:t>partagerait son labeur</w:t>
      </w:r>
      <w:r w:rsidR="00E57EC9">
        <w:t>.</w:t>
      </w:r>
    </w:p>
    <w:p w14:paraId="5A5BA0B4" w14:textId="77777777" w:rsidR="00E57EC9" w:rsidRDefault="00776CEA" w:rsidP="00E57EC9">
      <w:r w:rsidRPr="00034910">
        <w:t xml:space="preserve">Ils seraient deux à peiner pour le bonheur de sa bien-aimée </w:t>
      </w:r>
      <w:proofErr w:type="spellStart"/>
      <w:r w:rsidRPr="00034910">
        <w:t>Fleuriane</w:t>
      </w:r>
      <w:proofErr w:type="spellEnd"/>
      <w:r w:rsidR="00E57EC9">
        <w:t>.</w:t>
      </w:r>
    </w:p>
    <w:p w14:paraId="59ECE4B9" w14:textId="77777777" w:rsidR="00E57EC9" w:rsidRDefault="00776CEA" w:rsidP="00E57EC9">
      <w:r w:rsidRPr="00034910">
        <w:t>Mais une phrase du détective amateur glaça sa joie renai</w:t>
      </w:r>
      <w:r w:rsidRPr="00034910">
        <w:t>s</w:t>
      </w:r>
      <w:r w:rsidRPr="00034910">
        <w:t>sante</w:t>
      </w:r>
      <w:r w:rsidR="00E57EC9">
        <w:t> :</w:t>
      </w:r>
    </w:p>
    <w:p w14:paraId="1D04A599" w14:textId="77777777" w:rsidR="00E57EC9" w:rsidRDefault="00E57EC9" w:rsidP="00E57EC9">
      <w:r>
        <w:t>— </w:t>
      </w:r>
      <w:r w:rsidR="00776CEA" w:rsidRPr="00034910">
        <w:t>Seulement</w:t>
      </w:r>
      <w:r>
        <w:t xml:space="preserve">, </w:t>
      </w:r>
      <w:r w:rsidR="00776CEA" w:rsidRPr="00034910">
        <w:t>disait ce dernier</w:t>
      </w:r>
      <w:r>
        <w:t xml:space="preserve">, </w:t>
      </w:r>
      <w:r w:rsidR="00776CEA" w:rsidRPr="00034910">
        <w:t>il faut gagner la côte</w:t>
      </w:r>
      <w:r>
        <w:t xml:space="preserve">. </w:t>
      </w:r>
      <w:r w:rsidR="00776CEA" w:rsidRPr="00034910">
        <w:t>En a</w:t>
      </w:r>
      <w:r w:rsidR="00776CEA" w:rsidRPr="00034910">
        <w:t>u</w:t>
      </w:r>
      <w:r w:rsidR="00776CEA" w:rsidRPr="00034910">
        <w:t>rons-nous le temps</w:t>
      </w:r>
      <w:r>
        <w:t> ?</w:t>
      </w:r>
    </w:p>
    <w:p w14:paraId="158D7665" w14:textId="77777777" w:rsidR="00E57EC9" w:rsidRDefault="00776CEA" w:rsidP="00E57EC9">
      <w:r w:rsidRPr="00034910">
        <w:t>Comme pour répondre à la question</w:t>
      </w:r>
      <w:r w:rsidR="00E57EC9">
        <w:t xml:space="preserve">, </w:t>
      </w:r>
      <w:r w:rsidRPr="00034910">
        <w:t>un craquement sini</w:t>
      </w:r>
      <w:r w:rsidRPr="00034910">
        <w:t>s</w:t>
      </w:r>
      <w:r w:rsidRPr="00034910">
        <w:t>tre passa dans l</w:t>
      </w:r>
      <w:r w:rsidR="00E57EC9">
        <w:t>’</w:t>
      </w:r>
      <w:r w:rsidRPr="00034910">
        <w:t>air</w:t>
      </w:r>
      <w:r w:rsidR="00E57EC9">
        <w:t xml:space="preserve">. </w:t>
      </w:r>
      <w:r w:rsidRPr="00034910">
        <w:t>Tous se dressèrent</w:t>
      </w:r>
      <w:r w:rsidR="00E57EC9">
        <w:t xml:space="preserve">, </w:t>
      </w:r>
      <w:r w:rsidRPr="00034910">
        <w:t>même le Péruvien que Jean venait de débarrasser de ses liens</w:t>
      </w:r>
      <w:r w:rsidR="00E57EC9">
        <w:t xml:space="preserve">. </w:t>
      </w:r>
      <w:r w:rsidRPr="00034910">
        <w:t>Puis des détonations crépitèrent dans toutes les directions</w:t>
      </w:r>
      <w:r w:rsidR="00E57EC9">
        <w:t xml:space="preserve">. </w:t>
      </w:r>
      <w:r w:rsidRPr="00034910">
        <w:t xml:space="preserve">On eût cru </w:t>
      </w:r>
      <w:r w:rsidRPr="00034910">
        <w:lastRenderedPageBreak/>
        <w:t>que se livrait un acharné combat d</w:t>
      </w:r>
      <w:r w:rsidR="00E57EC9">
        <w:t>’</w:t>
      </w:r>
      <w:r w:rsidRPr="00034910">
        <w:t>artillerie</w:t>
      </w:r>
      <w:r w:rsidR="00E57EC9">
        <w:t xml:space="preserve">. </w:t>
      </w:r>
      <w:r w:rsidRPr="00034910">
        <w:t>La croûte glacée qui portait les voyageurs vibrait sous leurs pieds</w:t>
      </w:r>
      <w:r w:rsidR="00E57EC9">
        <w:t>.</w:t>
      </w:r>
    </w:p>
    <w:p w14:paraId="7EE6C77A" w14:textId="77777777" w:rsidR="00E57EC9" w:rsidRDefault="00E57EC9" w:rsidP="00E57EC9">
      <w:r>
        <w:t>— </w:t>
      </w:r>
      <w:r w:rsidR="00776CEA" w:rsidRPr="00034910">
        <w:t>C</w:t>
      </w:r>
      <w:r>
        <w:t>’</w:t>
      </w:r>
      <w:r w:rsidR="00776CEA" w:rsidRPr="00034910">
        <w:t>est la débâcle</w:t>
      </w:r>
      <w:r>
        <w:t xml:space="preserve">, </w:t>
      </w:r>
      <w:r w:rsidR="00776CEA" w:rsidRPr="00034910">
        <w:t xml:space="preserve">murmura Dick </w:t>
      </w:r>
      <w:proofErr w:type="spellStart"/>
      <w:r w:rsidR="00776CEA" w:rsidRPr="00034910">
        <w:t>Fann</w:t>
      </w:r>
      <w:proofErr w:type="spellEnd"/>
      <w:r w:rsidR="00776CEA" w:rsidRPr="00034910">
        <w:t xml:space="preserve"> d</w:t>
      </w:r>
      <w:r>
        <w:t>’</w:t>
      </w:r>
      <w:r w:rsidR="00776CEA" w:rsidRPr="00034910">
        <w:t>une voix étra</w:t>
      </w:r>
      <w:r w:rsidR="00776CEA" w:rsidRPr="00034910">
        <w:t>n</w:t>
      </w:r>
      <w:r w:rsidR="00776CEA" w:rsidRPr="00034910">
        <w:t>glée</w:t>
      </w:r>
      <w:r>
        <w:t xml:space="preserve">. </w:t>
      </w:r>
      <w:r w:rsidR="00776CEA" w:rsidRPr="00034910">
        <w:t>Pressons-nous de gravir les pentes de l</w:t>
      </w:r>
      <w:r>
        <w:t>’</w:t>
      </w:r>
      <w:r w:rsidR="00776CEA" w:rsidRPr="00034910">
        <w:t xml:space="preserve">île </w:t>
      </w:r>
      <w:proofErr w:type="spellStart"/>
      <w:r w:rsidR="00776CEA" w:rsidRPr="00034910">
        <w:t>Diomèdes</w:t>
      </w:r>
      <w:proofErr w:type="spellEnd"/>
      <w:r>
        <w:t xml:space="preserve">, </w:t>
      </w:r>
      <w:r w:rsidR="00776CEA" w:rsidRPr="00034910">
        <w:t>ou nous sommes perdus</w:t>
      </w:r>
      <w:r>
        <w:t>.</w:t>
      </w:r>
    </w:p>
    <w:p w14:paraId="14C76A66" w14:textId="77777777" w:rsidR="00E57EC9" w:rsidRDefault="00776CEA" w:rsidP="00E57EC9">
      <w:r w:rsidRPr="00034910">
        <w:t>Et tandis que le vacarme redoublait d</w:t>
      </w:r>
      <w:r w:rsidR="00E57EC9">
        <w:t>’</w:t>
      </w:r>
      <w:r w:rsidRPr="00034910">
        <w:t>intensité</w:t>
      </w:r>
      <w:r w:rsidR="00E57EC9">
        <w:t xml:space="preserve">, </w:t>
      </w:r>
      <w:r w:rsidRPr="00034910">
        <w:t>que des d</w:t>
      </w:r>
      <w:r w:rsidRPr="00034910">
        <w:t>é</w:t>
      </w:r>
      <w:r w:rsidRPr="00034910">
        <w:t>chirures</w:t>
      </w:r>
      <w:r w:rsidR="00E57EC9">
        <w:t xml:space="preserve">, </w:t>
      </w:r>
      <w:r w:rsidRPr="00034910">
        <w:t>incessamment agrandies</w:t>
      </w:r>
      <w:r w:rsidR="00E57EC9">
        <w:t xml:space="preserve">, </w:t>
      </w:r>
      <w:r w:rsidRPr="00034910">
        <w:t>se produisaient à la surface de l</w:t>
      </w:r>
      <w:r w:rsidR="00E57EC9">
        <w:t>’</w:t>
      </w:r>
      <w:r w:rsidRPr="00034910">
        <w:t>icefield</w:t>
      </w:r>
      <w:r w:rsidR="00E57EC9">
        <w:t xml:space="preserve">, </w:t>
      </w:r>
      <w:r w:rsidRPr="00034910">
        <w:t>les quatre personnages</w:t>
      </w:r>
      <w:r w:rsidR="00E57EC9">
        <w:t xml:space="preserve">, </w:t>
      </w:r>
      <w:r w:rsidRPr="00034910">
        <w:t>égarés au milieu de ce d</w:t>
      </w:r>
      <w:r w:rsidRPr="00034910">
        <w:t>é</w:t>
      </w:r>
      <w:r w:rsidRPr="00034910">
        <w:t>lire des choses glacées</w:t>
      </w:r>
      <w:r w:rsidR="00E57EC9">
        <w:t xml:space="preserve">, </w:t>
      </w:r>
      <w:r w:rsidRPr="00034910">
        <w:t>s</w:t>
      </w:r>
      <w:r w:rsidR="00E57EC9">
        <w:t>’</w:t>
      </w:r>
      <w:r w:rsidRPr="00034910">
        <w:t>élancèrent à toutes jambes vers l</w:t>
      </w:r>
      <w:r w:rsidR="00E57EC9">
        <w:t>’</w:t>
      </w:r>
      <w:r w:rsidRPr="00034910">
        <w:t>îlot</w:t>
      </w:r>
      <w:r w:rsidR="00E57EC9">
        <w:t xml:space="preserve">, </w:t>
      </w:r>
      <w:r w:rsidRPr="00034910">
        <w:t>abandonnant les débris du traîneau</w:t>
      </w:r>
      <w:r w:rsidR="00E57EC9">
        <w:t xml:space="preserve">, </w:t>
      </w:r>
      <w:r w:rsidRPr="00034910">
        <w:t>les armes</w:t>
      </w:r>
      <w:r w:rsidR="00E57EC9">
        <w:t xml:space="preserve">, </w:t>
      </w:r>
      <w:r w:rsidRPr="00034910">
        <w:t>provisions</w:t>
      </w:r>
      <w:r w:rsidR="00E57EC9">
        <w:t xml:space="preserve">, </w:t>
      </w:r>
      <w:r w:rsidRPr="00034910">
        <w:t>v</w:t>
      </w:r>
      <w:r w:rsidRPr="00034910">
        <w:t>ê</w:t>
      </w:r>
      <w:r w:rsidRPr="00034910">
        <w:t>tements</w:t>
      </w:r>
      <w:r w:rsidR="00E57EC9">
        <w:t xml:space="preserve">, </w:t>
      </w:r>
      <w:r w:rsidRPr="00034910">
        <w:t>répandus sur la glace qui allait se disloquer</w:t>
      </w:r>
      <w:r w:rsidR="00E57EC9">
        <w:t>.</w:t>
      </w:r>
    </w:p>
    <w:p w14:paraId="3CE0E98F" w14:textId="77777777" w:rsidR="00E57EC9" w:rsidRDefault="00E57EC9" w:rsidP="00E57EC9">
      <w:r>
        <w:t>…</w:t>
      </w:r>
    </w:p>
    <w:p w14:paraId="3D548C97" w14:textId="77777777" w:rsidR="00E57EC9" w:rsidRDefault="00776CEA" w:rsidP="00E57EC9">
      <w:r w:rsidRPr="00034910">
        <w:t>Ainsi qu</w:t>
      </w:r>
      <w:r w:rsidR="00E57EC9">
        <w:t>’</w:t>
      </w:r>
      <w:r w:rsidRPr="00034910">
        <w:t>on l</w:t>
      </w:r>
      <w:r w:rsidR="00E57EC9">
        <w:t>’</w:t>
      </w:r>
      <w:r w:rsidRPr="00034910">
        <w:t>a vu</w:t>
      </w:r>
      <w:r w:rsidR="00E57EC9">
        <w:t xml:space="preserve">, </w:t>
      </w:r>
      <w:r w:rsidRPr="00034910">
        <w:t>les pentes orientées vers le Nord prése</w:t>
      </w:r>
      <w:r w:rsidRPr="00034910">
        <w:t>n</w:t>
      </w:r>
      <w:r w:rsidRPr="00034910">
        <w:t>taient une inclinaison modérée</w:t>
      </w:r>
      <w:r w:rsidR="00E57EC9">
        <w:t xml:space="preserve">. </w:t>
      </w:r>
      <w:r w:rsidRPr="00034910">
        <w:t>Elles montaient jusqu</w:t>
      </w:r>
      <w:r w:rsidR="00E57EC9">
        <w:t>’</w:t>
      </w:r>
      <w:r w:rsidRPr="00034910">
        <w:t>au so</w:t>
      </w:r>
      <w:r w:rsidRPr="00034910">
        <w:t>m</w:t>
      </w:r>
      <w:r w:rsidRPr="00034910">
        <w:t>met des falaises sans raideur</w:t>
      </w:r>
      <w:r w:rsidR="00E57EC9">
        <w:t xml:space="preserve">, </w:t>
      </w:r>
      <w:r w:rsidRPr="00034910">
        <w:t>sans ressauts brusques</w:t>
      </w:r>
      <w:r w:rsidR="00E57EC9">
        <w:t>.</w:t>
      </w:r>
    </w:p>
    <w:p w14:paraId="3FB155AF" w14:textId="77777777" w:rsidR="00E57EC9" w:rsidRDefault="00776CEA" w:rsidP="00E57EC9">
      <w:r w:rsidRPr="00034910">
        <w:t>Bientôt les fugitifs se trouvèrent perchés au sommet de la hauteur</w:t>
      </w:r>
      <w:r w:rsidR="00E57EC9">
        <w:t>.</w:t>
      </w:r>
    </w:p>
    <w:p w14:paraId="1E625514" w14:textId="77777777" w:rsidR="00E57EC9" w:rsidRDefault="00776CEA" w:rsidP="00E57EC9">
      <w:r w:rsidRPr="00034910">
        <w:t>Nulle part</w:t>
      </w:r>
      <w:r w:rsidR="00E57EC9">
        <w:t xml:space="preserve">, </w:t>
      </w:r>
      <w:r w:rsidRPr="00034910">
        <w:t>le roc ne se montrait à nu</w:t>
      </w:r>
      <w:r w:rsidR="00E57EC9">
        <w:t xml:space="preserve">. </w:t>
      </w:r>
      <w:r w:rsidRPr="00034910">
        <w:t>Partout la glace</w:t>
      </w:r>
      <w:r w:rsidR="00E57EC9">
        <w:t xml:space="preserve">, </w:t>
      </w:r>
      <w:r w:rsidRPr="00034910">
        <w:t>sur une épaisseur impossible à évaluer</w:t>
      </w:r>
      <w:r w:rsidR="00E57EC9">
        <w:t xml:space="preserve">, </w:t>
      </w:r>
      <w:r w:rsidRPr="00034910">
        <w:t>recouvrait le sol</w:t>
      </w:r>
      <w:r w:rsidR="00E57EC9">
        <w:t xml:space="preserve"> ; </w:t>
      </w:r>
      <w:r w:rsidRPr="00034910">
        <w:t>mais ils savaient que</w:t>
      </w:r>
      <w:r w:rsidR="00E57EC9">
        <w:t xml:space="preserve">, </w:t>
      </w:r>
      <w:r w:rsidRPr="00034910">
        <w:t>sous cette enveloppe</w:t>
      </w:r>
      <w:r w:rsidR="00E57EC9">
        <w:t xml:space="preserve">, </w:t>
      </w:r>
      <w:r w:rsidRPr="00034910">
        <w:t>le granit assurait à leur abri des assises solides qui</w:t>
      </w:r>
      <w:r w:rsidR="00E57EC9">
        <w:t xml:space="preserve">, </w:t>
      </w:r>
      <w:r w:rsidRPr="00034910">
        <w:t>depuis les origines du monde</w:t>
      </w:r>
      <w:r w:rsidR="00E57EC9">
        <w:t xml:space="preserve">, </w:t>
      </w:r>
      <w:r w:rsidRPr="00034910">
        <w:t>avaient résisté aux dégels annuels</w:t>
      </w:r>
      <w:r w:rsidR="00E57EC9">
        <w:t>.</w:t>
      </w:r>
    </w:p>
    <w:p w14:paraId="0ECE58E5" w14:textId="77777777" w:rsidR="00E57EC9" w:rsidRDefault="00776CEA" w:rsidP="00E57EC9">
      <w:r w:rsidRPr="00034910">
        <w:t>Et rassurés pour la minute présente</w:t>
      </w:r>
      <w:r w:rsidR="00E57EC9">
        <w:t xml:space="preserve">, </w:t>
      </w:r>
      <w:r w:rsidRPr="00034910">
        <w:t>ils regardaient le cat</w:t>
      </w:r>
      <w:r w:rsidRPr="00034910">
        <w:t>a</w:t>
      </w:r>
      <w:r w:rsidRPr="00034910">
        <w:t>clysme grandiose qui s</w:t>
      </w:r>
      <w:r w:rsidR="00E57EC9">
        <w:t>’</w:t>
      </w:r>
      <w:r w:rsidRPr="00034910">
        <w:t>accomplissait sous leurs yeux</w:t>
      </w:r>
      <w:r w:rsidR="00E57EC9">
        <w:t>.</w:t>
      </w:r>
    </w:p>
    <w:p w14:paraId="16D92642" w14:textId="77777777" w:rsidR="00E57EC9" w:rsidRDefault="00776CEA" w:rsidP="00E57EC9">
      <w:r w:rsidRPr="00034910">
        <w:t>Toute la surface des eaux semblait bouillonner</w:t>
      </w:r>
      <w:r w:rsidR="00E57EC9">
        <w:t>.</w:t>
      </w:r>
    </w:p>
    <w:p w14:paraId="5C16D247" w14:textId="77777777" w:rsidR="007D6D3F" w:rsidRDefault="007D6D3F" w:rsidP="007D6D3F">
      <w:pPr>
        <w:pStyle w:val="Centrsolidaire"/>
      </w:pPr>
      <w:r w:rsidRPr="00E57EC9">
        <w:rPr>
          <w:noProof/>
        </w:rPr>
        <w:lastRenderedPageBreak/>
        <w:drawing>
          <wp:inline distT="0" distB="0" distL="0" distR="0" wp14:anchorId="47639EAA" wp14:editId="1C9C73B6">
            <wp:extent cx="5764530" cy="7068820"/>
            <wp:effectExtent l="0" t="0" r="0" b="0"/>
            <wp:docPr id="71" name="Image 32" descr="Une image contenant croquis, dessin, art, illustra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 32" descr="Une image contenant croquis, dessin, art, illustration&#10;&#10;Le contenu généré par l’IA peut être incorrect."/>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4530" cy="7068820"/>
                    </a:xfrm>
                    <a:prstGeom prst="rect">
                      <a:avLst/>
                    </a:prstGeom>
                    <a:noFill/>
                    <a:ln>
                      <a:noFill/>
                    </a:ln>
                  </pic:spPr>
                </pic:pic>
              </a:graphicData>
            </a:graphic>
          </wp:inline>
        </w:drawing>
      </w:r>
    </w:p>
    <w:p w14:paraId="728DDCFC" w14:textId="77777777" w:rsidR="007D6D3F" w:rsidRDefault="007D6D3F" w:rsidP="007D6D3F">
      <w:pPr>
        <w:pStyle w:val="Centr14pt"/>
      </w:pPr>
      <w:r w:rsidRPr="00E57EC9">
        <w:t>Ils s</w:t>
      </w:r>
      <w:r>
        <w:t>’</w:t>
      </w:r>
      <w:r w:rsidRPr="00E57EC9">
        <w:t>élancèrent à toutes jambes</w:t>
      </w:r>
      <w:r>
        <w:t>…</w:t>
      </w:r>
    </w:p>
    <w:p w14:paraId="6ACDC7D7" w14:textId="77777777" w:rsidR="00E57EC9" w:rsidRDefault="00776CEA" w:rsidP="00E57EC9">
      <w:r w:rsidRPr="00034910">
        <w:t>Les glaçons brisés jaillissaient parfois à plusieurs mètres de hauteur</w:t>
      </w:r>
      <w:r w:rsidR="00E57EC9">
        <w:t xml:space="preserve"> : </w:t>
      </w:r>
      <w:r w:rsidRPr="00034910">
        <w:t>l</w:t>
      </w:r>
      <w:r w:rsidR="00E57EC9">
        <w:t>’</w:t>
      </w:r>
      <w:r w:rsidRPr="00034910">
        <w:t>action du courant du pôle se précisait</w:t>
      </w:r>
      <w:r w:rsidR="00E57EC9">
        <w:t xml:space="preserve">. </w:t>
      </w:r>
      <w:r w:rsidRPr="00034910">
        <w:t>La banquise morcelée subissait un entraînement vers le Sud</w:t>
      </w:r>
      <w:r w:rsidR="00E57EC9">
        <w:t xml:space="preserve">. </w:t>
      </w:r>
      <w:r w:rsidRPr="00034910">
        <w:t>Les plaques de glace se heurtaient</w:t>
      </w:r>
      <w:r w:rsidR="00E57EC9">
        <w:t xml:space="preserve">, </w:t>
      </w:r>
      <w:r w:rsidRPr="00034910">
        <w:t>s</w:t>
      </w:r>
      <w:r w:rsidR="00E57EC9">
        <w:t>’</w:t>
      </w:r>
      <w:r w:rsidRPr="00034910">
        <w:t>entrechoquaient</w:t>
      </w:r>
      <w:r w:rsidR="00E57EC9">
        <w:t xml:space="preserve">, </w:t>
      </w:r>
      <w:r w:rsidRPr="00034910">
        <w:t>se dressaient brusqu</w:t>
      </w:r>
      <w:r w:rsidRPr="00034910">
        <w:t>e</w:t>
      </w:r>
      <w:r w:rsidRPr="00034910">
        <w:t>ment</w:t>
      </w:r>
      <w:r w:rsidR="00E57EC9">
        <w:t xml:space="preserve">, </w:t>
      </w:r>
      <w:r w:rsidRPr="00034910">
        <w:t>chevauchant les unes sur les autres</w:t>
      </w:r>
      <w:r w:rsidR="00E57EC9">
        <w:t xml:space="preserve">. </w:t>
      </w:r>
      <w:r w:rsidRPr="00034910">
        <w:lastRenderedPageBreak/>
        <w:t>Un vacarme assou</w:t>
      </w:r>
      <w:r w:rsidRPr="00034910">
        <w:t>r</w:t>
      </w:r>
      <w:r w:rsidRPr="00034910">
        <w:t>dissant</w:t>
      </w:r>
      <w:r w:rsidR="00E57EC9">
        <w:t xml:space="preserve">, </w:t>
      </w:r>
      <w:r w:rsidRPr="00034910">
        <w:t>fait d</w:t>
      </w:r>
      <w:r w:rsidR="00E57EC9">
        <w:t>’</w:t>
      </w:r>
      <w:r w:rsidRPr="00034910">
        <w:t>innombrables éclatements</w:t>
      </w:r>
      <w:r w:rsidR="00E57EC9">
        <w:t xml:space="preserve">, </w:t>
      </w:r>
      <w:r w:rsidRPr="00034910">
        <w:t>de crépitements secs</w:t>
      </w:r>
      <w:r w:rsidR="00E57EC9">
        <w:t xml:space="preserve">, </w:t>
      </w:r>
      <w:r w:rsidRPr="00034910">
        <w:t>emplissait les oreilles de bourdonnements</w:t>
      </w:r>
      <w:r w:rsidR="00E57EC9">
        <w:t>.</w:t>
      </w:r>
    </w:p>
    <w:p w14:paraId="70E5045C" w14:textId="77777777" w:rsidR="00E57EC9" w:rsidRDefault="00776CEA" w:rsidP="00E57EC9">
      <w:r w:rsidRPr="00034910">
        <w:t>Spectateurs éblouis du phénomène</w:t>
      </w:r>
      <w:r w:rsidR="00E57EC9">
        <w:t xml:space="preserve">, </w:t>
      </w:r>
      <w:r w:rsidRPr="00034910">
        <w:t>déprimés devant la te</w:t>
      </w:r>
      <w:r w:rsidRPr="00034910">
        <w:t>r</w:t>
      </w:r>
      <w:r w:rsidRPr="00034910">
        <w:t>rible magnificence du bouleversement des éléments</w:t>
      </w:r>
      <w:r w:rsidR="00E57EC9">
        <w:t xml:space="preserve">, </w:t>
      </w:r>
      <w:r w:rsidRPr="00034910">
        <w:t>ils deme</w:t>
      </w:r>
      <w:r w:rsidRPr="00034910">
        <w:t>u</w:t>
      </w:r>
      <w:r w:rsidRPr="00034910">
        <w:t>raient immobiles sur la falaise de glace</w:t>
      </w:r>
      <w:r w:rsidR="00E57EC9">
        <w:t xml:space="preserve">, </w:t>
      </w:r>
      <w:r w:rsidRPr="00034910">
        <w:t>sans voix</w:t>
      </w:r>
      <w:r w:rsidR="00E57EC9">
        <w:t xml:space="preserve">, </w:t>
      </w:r>
      <w:r w:rsidRPr="00034910">
        <w:t>peut-être sans pensée</w:t>
      </w:r>
      <w:r w:rsidR="00E57EC9">
        <w:t>.</w:t>
      </w:r>
    </w:p>
    <w:p w14:paraId="1D2FE647" w14:textId="77777777" w:rsidR="00E57EC9" w:rsidRDefault="00776CEA" w:rsidP="00E57EC9">
      <w:r w:rsidRPr="00034910">
        <w:t>Le sentiment de leur petitesse devant cet énorme déploi</w:t>
      </w:r>
      <w:r w:rsidRPr="00034910">
        <w:t>e</w:t>
      </w:r>
      <w:r w:rsidRPr="00034910">
        <w:t>ment des choses les annihilait</w:t>
      </w:r>
      <w:r w:rsidR="00E57EC9">
        <w:t xml:space="preserve">, </w:t>
      </w:r>
      <w:r w:rsidRPr="00034910">
        <w:t xml:space="preserve">les plongeait en une prostration </w:t>
      </w:r>
      <w:proofErr w:type="spellStart"/>
      <w:r w:rsidRPr="00034910">
        <w:t>admirante</w:t>
      </w:r>
      <w:proofErr w:type="spellEnd"/>
      <w:r w:rsidRPr="00034910">
        <w:t xml:space="preserve"> jusqu</w:t>
      </w:r>
      <w:r w:rsidR="00E57EC9">
        <w:t>’</w:t>
      </w:r>
      <w:r w:rsidRPr="00034910">
        <w:t>à la douleur aiguë</w:t>
      </w:r>
      <w:r w:rsidR="00E57EC9">
        <w:t xml:space="preserve">. </w:t>
      </w:r>
      <w:r w:rsidRPr="00034910">
        <w:t>Tout à coup</w:t>
      </w:r>
      <w:r w:rsidR="00E57EC9">
        <w:t xml:space="preserve">, </w:t>
      </w:r>
      <w:r w:rsidRPr="00034910">
        <w:t>les quatre pe</w:t>
      </w:r>
      <w:r w:rsidRPr="00034910">
        <w:t>r</w:t>
      </w:r>
      <w:r w:rsidRPr="00034910">
        <w:t>sonnages chancelèrent</w:t>
      </w:r>
      <w:r w:rsidR="00E57EC9">
        <w:t>.</w:t>
      </w:r>
    </w:p>
    <w:p w14:paraId="4C132C29" w14:textId="77777777" w:rsidR="00E57EC9" w:rsidRDefault="00776CEA" w:rsidP="00E57EC9">
      <w:r w:rsidRPr="00034910">
        <w:t>Des cris se croisèrent</w:t>
      </w:r>
      <w:r w:rsidR="00E57EC9">
        <w:t> :</w:t>
      </w:r>
    </w:p>
    <w:p w14:paraId="77A0833C" w14:textId="77777777" w:rsidR="00E57EC9" w:rsidRDefault="00E57EC9" w:rsidP="00E57EC9">
      <w:r>
        <w:t>— </w:t>
      </w:r>
      <w:r w:rsidR="00776CEA" w:rsidRPr="00034910">
        <w:t>Un tremblement de terre</w:t>
      </w:r>
      <w:r>
        <w:t> !</w:t>
      </w:r>
    </w:p>
    <w:p w14:paraId="6073530F" w14:textId="77777777" w:rsidR="00E57EC9" w:rsidRDefault="00E57EC9" w:rsidP="00E57EC9">
      <w:r>
        <w:t>— </w:t>
      </w:r>
      <w:r w:rsidR="00776CEA" w:rsidRPr="00034910">
        <w:t>Mais l</w:t>
      </w:r>
      <w:r>
        <w:t>’</w:t>
      </w:r>
      <w:r w:rsidR="00776CEA" w:rsidRPr="00034910">
        <w:t>île cède</w:t>
      </w:r>
      <w:r>
        <w:t xml:space="preserve">. </w:t>
      </w:r>
      <w:r w:rsidR="00776CEA" w:rsidRPr="00034910">
        <w:t>Elle vacille</w:t>
      </w:r>
      <w:r>
        <w:t xml:space="preserve">, </w:t>
      </w:r>
      <w:r w:rsidR="00776CEA" w:rsidRPr="00034910">
        <w:t>va-t-elle être entraînée par les glaces</w:t>
      </w:r>
      <w:r>
        <w:t xml:space="preserve"> ? </w:t>
      </w:r>
      <w:r w:rsidR="00776CEA" w:rsidRPr="00034910">
        <w:t>Une secousse plus violente les précipita à terre</w:t>
      </w:r>
      <w:r>
        <w:t xml:space="preserve">. </w:t>
      </w:r>
      <w:r w:rsidR="00776CEA" w:rsidRPr="00034910">
        <w:t>Avant qu</w:t>
      </w:r>
      <w:r>
        <w:t>’</w:t>
      </w:r>
      <w:r w:rsidR="00776CEA" w:rsidRPr="00034910">
        <w:t>ils eussent pu se relever</w:t>
      </w:r>
      <w:r>
        <w:t xml:space="preserve">, </w:t>
      </w:r>
      <w:r w:rsidR="00776CEA" w:rsidRPr="00034910">
        <w:t>la falaise eut une brusque emba</w:t>
      </w:r>
      <w:r w:rsidR="00776CEA" w:rsidRPr="00034910">
        <w:t>r</w:t>
      </w:r>
      <w:r w:rsidR="00776CEA" w:rsidRPr="00034910">
        <w:t>dée</w:t>
      </w:r>
      <w:r>
        <w:t xml:space="preserve">, </w:t>
      </w:r>
      <w:r w:rsidR="00776CEA" w:rsidRPr="00034910">
        <w:t>suivie d</w:t>
      </w:r>
      <w:r>
        <w:t>’</w:t>
      </w:r>
      <w:r w:rsidR="00776CEA" w:rsidRPr="00034910">
        <w:t>un roulis qui s</w:t>
      </w:r>
      <w:r>
        <w:t>’</w:t>
      </w:r>
      <w:r w:rsidR="00776CEA" w:rsidRPr="00034910">
        <w:t>atténuait peu à peu</w:t>
      </w:r>
      <w:r>
        <w:t xml:space="preserve">. </w:t>
      </w:r>
      <w:r w:rsidR="00776CEA" w:rsidRPr="00034910">
        <w:t>Et comme tous s</w:t>
      </w:r>
      <w:r>
        <w:t>’</w:t>
      </w:r>
      <w:r w:rsidR="00776CEA" w:rsidRPr="00034910">
        <w:t>interrogeaient du regard</w:t>
      </w:r>
      <w:r>
        <w:t xml:space="preserve">, </w:t>
      </w:r>
      <w:r w:rsidR="00776CEA" w:rsidRPr="00034910">
        <w:t>stupéfiés de la mobilité de l</w:t>
      </w:r>
      <w:r>
        <w:t>’</w:t>
      </w:r>
      <w:r w:rsidR="00776CEA" w:rsidRPr="00034910">
        <w:t>île</w:t>
      </w:r>
      <w:r>
        <w:t xml:space="preserve">, </w:t>
      </w:r>
      <w:r w:rsidR="00776CEA" w:rsidRPr="00034910">
        <w:t xml:space="preserve">Dick </w:t>
      </w:r>
      <w:proofErr w:type="spellStart"/>
      <w:r w:rsidR="00776CEA" w:rsidRPr="00034910">
        <w:t>Fann</w:t>
      </w:r>
      <w:proofErr w:type="spellEnd"/>
      <w:r w:rsidR="00776CEA" w:rsidRPr="00034910">
        <w:t xml:space="preserve"> leur donna le mot de l</w:t>
      </w:r>
      <w:r>
        <w:t>’</w:t>
      </w:r>
      <w:r w:rsidR="00776CEA" w:rsidRPr="00034910">
        <w:t>énigme par une exclamation dése</w:t>
      </w:r>
      <w:r w:rsidR="00776CEA" w:rsidRPr="00034910">
        <w:t>s</w:t>
      </w:r>
      <w:r w:rsidR="00776CEA" w:rsidRPr="00034910">
        <w:t>pérée</w:t>
      </w:r>
      <w:r>
        <w:t>.</w:t>
      </w:r>
    </w:p>
    <w:p w14:paraId="7AE633FD" w14:textId="77777777" w:rsidR="00E57EC9" w:rsidRDefault="00E57EC9" w:rsidP="00E57EC9">
      <w:r>
        <w:t>— </w:t>
      </w:r>
      <w:r w:rsidR="00776CEA" w:rsidRPr="00034910">
        <w:t>Nous n</w:t>
      </w:r>
      <w:r>
        <w:t>’</w:t>
      </w:r>
      <w:r w:rsidR="00776CEA" w:rsidRPr="00034910">
        <w:t>étions pas sur l</w:t>
      </w:r>
      <w:r>
        <w:t>’</w:t>
      </w:r>
      <w:r w:rsidR="00776CEA" w:rsidRPr="00034910">
        <w:t>île même</w:t>
      </w:r>
      <w:r>
        <w:t xml:space="preserve">, </w:t>
      </w:r>
      <w:r w:rsidR="00776CEA" w:rsidRPr="00034910">
        <w:t>mais sur un iceberg rivé à la côte</w:t>
      </w:r>
      <w:r>
        <w:t> !</w:t>
      </w:r>
    </w:p>
    <w:p w14:paraId="0A2A1D4A" w14:textId="77777777" w:rsidR="00E57EC9" w:rsidRDefault="00E57EC9" w:rsidP="00E57EC9">
      <w:r>
        <w:t>— </w:t>
      </w:r>
      <w:r w:rsidR="00776CEA" w:rsidRPr="00034910">
        <w:t>Alors</w:t>
      </w:r>
      <w:r>
        <w:t xml:space="preserve"> ? </w:t>
      </w:r>
      <w:r w:rsidR="00776CEA" w:rsidRPr="00034910">
        <w:t>firent-ils tous d</w:t>
      </w:r>
      <w:r>
        <w:t>’</w:t>
      </w:r>
      <w:r w:rsidR="00776CEA" w:rsidRPr="00034910">
        <w:t>une voix étranglée</w:t>
      </w:r>
      <w:r>
        <w:t xml:space="preserve">, </w:t>
      </w:r>
      <w:r w:rsidR="00776CEA" w:rsidRPr="00034910">
        <w:t>extra-humaine</w:t>
      </w:r>
      <w:r>
        <w:t>.</w:t>
      </w:r>
    </w:p>
    <w:p w14:paraId="306E3F82" w14:textId="77777777" w:rsidR="00E57EC9" w:rsidRDefault="00E57EC9" w:rsidP="00E57EC9">
      <w:r>
        <w:t>— </w:t>
      </w:r>
      <w:r w:rsidR="00776CEA" w:rsidRPr="00034910">
        <w:t>Alors il s</w:t>
      </w:r>
      <w:r>
        <w:t>’</w:t>
      </w:r>
      <w:r w:rsidR="00776CEA" w:rsidRPr="00034910">
        <w:t>est détaché</w:t>
      </w:r>
      <w:r>
        <w:t xml:space="preserve">. </w:t>
      </w:r>
      <w:r w:rsidR="00776CEA" w:rsidRPr="00034910">
        <w:t>Il flotte</w:t>
      </w:r>
      <w:r>
        <w:t xml:space="preserve">, </w:t>
      </w:r>
      <w:r w:rsidR="00776CEA" w:rsidRPr="00034910">
        <w:t>il nous emporte vers le Sud</w:t>
      </w:r>
      <w:r>
        <w:t>.</w:t>
      </w:r>
    </w:p>
    <w:p w14:paraId="2D930074" w14:textId="77777777" w:rsidR="00E57EC9" w:rsidRDefault="00E57EC9" w:rsidP="00E57EC9">
      <w:r>
        <w:t>— </w:t>
      </w:r>
      <w:r w:rsidR="00776CEA" w:rsidRPr="00034910">
        <w:t>Gagnons l</w:t>
      </w:r>
      <w:r>
        <w:t>’</w:t>
      </w:r>
      <w:r w:rsidR="00776CEA" w:rsidRPr="00034910">
        <w:t>île</w:t>
      </w:r>
      <w:r>
        <w:t xml:space="preserve"> ! </w:t>
      </w:r>
      <w:r w:rsidR="00776CEA" w:rsidRPr="00034910">
        <w:t>s</w:t>
      </w:r>
      <w:r>
        <w:t>’</w:t>
      </w:r>
      <w:r w:rsidR="00776CEA" w:rsidRPr="00034910">
        <w:t>écria le petit Jean</w:t>
      </w:r>
      <w:r>
        <w:t xml:space="preserve">, </w:t>
      </w:r>
      <w:r w:rsidR="00776CEA" w:rsidRPr="00034910">
        <w:t>en Parisien qui co</w:t>
      </w:r>
      <w:r w:rsidR="00776CEA" w:rsidRPr="00034910">
        <w:t>m</w:t>
      </w:r>
      <w:r w:rsidR="00776CEA" w:rsidRPr="00034910">
        <w:t>prend mal les manifestations polaires</w:t>
      </w:r>
      <w:r>
        <w:t>.</w:t>
      </w:r>
    </w:p>
    <w:p w14:paraId="402FEB4E" w14:textId="77777777" w:rsidR="00E57EC9" w:rsidRDefault="00E57EC9" w:rsidP="00E57EC9">
      <w:r>
        <w:lastRenderedPageBreak/>
        <w:t>— </w:t>
      </w:r>
      <w:r w:rsidR="00776CEA" w:rsidRPr="00034910">
        <w:t>Et comment</w:t>
      </w:r>
      <w:r>
        <w:t xml:space="preserve">, </w:t>
      </w:r>
      <w:r w:rsidR="00776CEA" w:rsidRPr="00034910">
        <w:t>mon pauvre enfant</w:t>
      </w:r>
      <w:r>
        <w:t xml:space="preserve"> ?… </w:t>
      </w:r>
      <w:r w:rsidR="00776CEA" w:rsidRPr="00034910">
        <w:t>Un mille au moins nous en sépare déjà</w:t>
      </w:r>
      <w:r>
        <w:t>.</w:t>
      </w:r>
    </w:p>
    <w:p w14:paraId="3389AA28" w14:textId="77777777" w:rsidR="00E57EC9" w:rsidRDefault="00776CEA" w:rsidP="00E57EC9">
      <w:r w:rsidRPr="00034910">
        <w:t>C</w:t>
      </w:r>
      <w:r w:rsidR="00E57EC9">
        <w:t>’</w:t>
      </w:r>
      <w:r w:rsidRPr="00034910">
        <w:t>était vrai</w:t>
      </w:r>
      <w:r w:rsidR="00E57EC9">
        <w:t xml:space="preserve">. </w:t>
      </w:r>
      <w:r w:rsidRPr="00034910">
        <w:t>Entre l</w:t>
      </w:r>
      <w:r w:rsidR="00E57EC9">
        <w:t>’</w:t>
      </w:r>
      <w:r w:rsidRPr="00034910">
        <w:t>iceberg et l</w:t>
      </w:r>
      <w:r w:rsidR="00E57EC9">
        <w:t>’</w:t>
      </w:r>
      <w:r w:rsidRPr="00034910">
        <w:t xml:space="preserve">îlot </w:t>
      </w:r>
      <w:proofErr w:type="spellStart"/>
      <w:r w:rsidRPr="00034910">
        <w:t>Diomèdes</w:t>
      </w:r>
      <w:proofErr w:type="spellEnd"/>
      <w:r w:rsidR="00E57EC9">
        <w:t xml:space="preserve">, </w:t>
      </w:r>
      <w:r w:rsidRPr="00034910">
        <w:t>dont les schistes étaient visibles à l</w:t>
      </w:r>
      <w:r w:rsidR="00E57EC9">
        <w:t>’</w:t>
      </w:r>
      <w:r w:rsidRPr="00034910">
        <w:t>endroit où s</w:t>
      </w:r>
      <w:r w:rsidR="00E57EC9">
        <w:t>’</w:t>
      </w:r>
      <w:r w:rsidRPr="00034910">
        <w:t>était produite la cassure de la montagne de glace qui les portait</w:t>
      </w:r>
      <w:r w:rsidR="00E57EC9">
        <w:t xml:space="preserve">, </w:t>
      </w:r>
      <w:r w:rsidRPr="00034910">
        <w:t>les naufragés disce</w:t>
      </w:r>
      <w:r w:rsidRPr="00034910">
        <w:t>r</w:t>
      </w:r>
      <w:r w:rsidRPr="00034910">
        <w:t>naient une sorte de canal où</w:t>
      </w:r>
      <w:r w:rsidR="00E57EC9">
        <w:t xml:space="preserve">, </w:t>
      </w:r>
      <w:r w:rsidRPr="00034910">
        <w:t>sur les eaux d</w:t>
      </w:r>
      <w:r w:rsidR="00E57EC9">
        <w:t>’</w:t>
      </w:r>
      <w:r w:rsidRPr="00034910">
        <w:t>un vert sombre</w:t>
      </w:r>
      <w:r w:rsidR="00E57EC9">
        <w:t xml:space="preserve">, </w:t>
      </w:r>
      <w:r w:rsidRPr="00034910">
        <w:t>la multitude des glaçons bondissants semblaient se livrer à une course folle à l</w:t>
      </w:r>
      <w:r w:rsidR="00E57EC9">
        <w:t>’</w:t>
      </w:r>
      <w:r w:rsidRPr="00034910">
        <w:t>abîme</w:t>
      </w:r>
      <w:r w:rsidR="00E57EC9">
        <w:t>.</w:t>
      </w:r>
    </w:p>
    <w:p w14:paraId="2C684283" w14:textId="77777777" w:rsidR="00E57EC9" w:rsidRDefault="00776CEA" w:rsidP="00E57EC9">
      <w:r w:rsidRPr="00034910">
        <w:t>Tenter le passage eût été folie</w:t>
      </w:r>
      <w:r w:rsidR="00E57EC9">
        <w:t xml:space="preserve">, </w:t>
      </w:r>
      <w:r w:rsidRPr="00034910">
        <w:t>chacun s</w:t>
      </w:r>
      <w:r w:rsidR="00E57EC9">
        <w:t>’</w:t>
      </w:r>
      <w:r w:rsidRPr="00034910">
        <w:t>en rendit compte</w:t>
      </w:r>
      <w:r w:rsidR="00E57EC9">
        <w:t>.</w:t>
      </w:r>
    </w:p>
    <w:p w14:paraId="5C4ED3CE" w14:textId="77777777" w:rsidR="00E57EC9" w:rsidRDefault="00776CEA" w:rsidP="00E57EC9">
      <w:r w:rsidRPr="00034910">
        <w:t>Et le passage eût-il été praticable qu</w:t>
      </w:r>
      <w:r w:rsidR="00E57EC9">
        <w:t>’</w:t>
      </w:r>
      <w:r w:rsidRPr="00034910">
        <w:t>il eût été impossible de descendre à la surface de l</w:t>
      </w:r>
      <w:r w:rsidR="00E57EC9">
        <w:t>’</w:t>
      </w:r>
      <w:r w:rsidRPr="00034910">
        <w:t>eau</w:t>
      </w:r>
      <w:r w:rsidR="00E57EC9">
        <w:t>.</w:t>
      </w:r>
    </w:p>
    <w:p w14:paraId="11A6EEA4" w14:textId="77777777" w:rsidR="00E57EC9" w:rsidRDefault="00776CEA" w:rsidP="00E57EC9">
      <w:r w:rsidRPr="00034910">
        <w:t>Les quatre voyageurs étaient à présent prisonniers sur une plate-forme d</w:t>
      </w:r>
      <w:r w:rsidR="00E57EC9">
        <w:t>’</w:t>
      </w:r>
      <w:r w:rsidRPr="00034910">
        <w:t>environ cinquante mètres de long sur vingt de large</w:t>
      </w:r>
      <w:r w:rsidR="00E57EC9">
        <w:t xml:space="preserve">, </w:t>
      </w:r>
      <w:r w:rsidRPr="00034910">
        <w:t>cernée par des pentes presque verticales dominant la mer de quarante mètres</w:t>
      </w:r>
      <w:r w:rsidR="00E57EC9">
        <w:t>.</w:t>
      </w:r>
    </w:p>
    <w:p w14:paraId="2DAAFF96" w14:textId="77777777" w:rsidR="00E57EC9" w:rsidRDefault="00776CEA" w:rsidP="00E57EC9">
      <w:r w:rsidRPr="00034910">
        <w:t>Et toujours le courant les entraînait</w:t>
      </w:r>
      <w:r w:rsidR="00E57EC9">
        <w:t xml:space="preserve">. </w:t>
      </w:r>
      <w:r w:rsidRPr="00034910">
        <w:t>Déjà l</w:t>
      </w:r>
      <w:r w:rsidR="00E57EC9">
        <w:t>’</w:t>
      </w:r>
      <w:r w:rsidRPr="00034910">
        <w:t xml:space="preserve">île </w:t>
      </w:r>
      <w:proofErr w:type="spellStart"/>
      <w:r w:rsidRPr="00034910">
        <w:t>Diomèdes</w:t>
      </w:r>
      <w:proofErr w:type="spellEnd"/>
      <w:r w:rsidRPr="00034910">
        <w:t xml:space="preserve"> ne se devinait plus que comme une brume grise à l</w:t>
      </w:r>
      <w:r w:rsidR="00E57EC9">
        <w:t>’</w:t>
      </w:r>
      <w:r w:rsidRPr="00034910">
        <w:t>horizon</w:t>
      </w:r>
      <w:r w:rsidR="00E57EC9">
        <w:t>.</w:t>
      </w:r>
    </w:p>
    <w:p w14:paraId="0B7FBC82" w14:textId="77777777" w:rsidR="00E57EC9" w:rsidRDefault="00776CEA" w:rsidP="00E57EC9">
      <w:r w:rsidRPr="00034910">
        <w:t>On descendait vers le Sud</w:t>
      </w:r>
      <w:r w:rsidR="00E57EC9">
        <w:t xml:space="preserve">, </w:t>
      </w:r>
      <w:r w:rsidRPr="00034910">
        <w:t>vers les régions plus chaudes</w:t>
      </w:r>
      <w:r w:rsidR="00E57EC9">
        <w:t xml:space="preserve">. </w:t>
      </w:r>
      <w:r w:rsidRPr="00034910">
        <w:t>Peu à peu l</w:t>
      </w:r>
      <w:r w:rsidR="00E57EC9">
        <w:t>’</w:t>
      </w:r>
      <w:r w:rsidRPr="00034910">
        <w:t>iceberg allait fondre sous les pas de ceux qu</w:t>
      </w:r>
      <w:r w:rsidR="00E57EC9">
        <w:t>’</w:t>
      </w:r>
      <w:r w:rsidRPr="00034910">
        <w:t>il mai</w:t>
      </w:r>
      <w:r w:rsidRPr="00034910">
        <w:t>n</w:t>
      </w:r>
      <w:r w:rsidRPr="00034910">
        <w:t>tenait suspendus au-dessus de l</w:t>
      </w:r>
      <w:r w:rsidR="00E57EC9">
        <w:t>’</w:t>
      </w:r>
      <w:r w:rsidRPr="00034910">
        <w:t>abîme</w:t>
      </w:r>
      <w:r w:rsidR="00E57EC9">
        <w:t xml:space="preserve">. </w:t>
      </w:r>
      <w:r w:rsidRPr="00034910">
        <w:t>Chaque jour serait une agonie les rapprochant du terme fatal</w:t>
      </w:r>
      <w:r w:rsidR="00E57EC9">
        <w:t xml:space="preserve">. </w:t>
      </w:r>
      <w:r w:rsidRPr="00034910">
        <w:t>Ils mourraient à petit feu</w:t>
      </w:r>
      <w:r w:rsidR="00E57EC9">
        <w:t>.</w:t>
      </w:r>
    </w:p>
    <w:p w14:paraId="578F085F" w14:textId="77777777" w:rsidR="00E57EC9" w:rsidRDefault="00776CEA" w:rsidP="00E57EC9">
      <w:r w:rsidRPr="00034910">
        <w:t>Le mot</w:t>
      </w:r>
      <w:r w:rsidR="00E57EC9">
        <w:t xml:space="preserve">, </w:t>
      </w:r>
      <w:r w:rsidRPr="00034910">
        <w:t>prononcé par Jean</w:t>
      </w:r>
      <w:r w:rsidR="00E57EC9">
        <w:t xml:space="preserve">, </w:t>
      </w:r>
      <w:r w:rsidRPr="00034910">
        <w:t>les fit rire d</w:t>
      </w:r>
      <w:r w:rsidR="00E57EC9">
        <w:t>’</w:t>
      </w:r>
      <w:r w:rsidRPr="00034910">
        <w:t>un rire affolé</w:t>
      </w:r>
      <w:r w:rsidR="00E57EC9">
        <w:t xml:space="preserve">, </w:t>
      </w:r>
      <w:r w:rsidRPr="00034910">
        <w:t>gr</w:t>
      </w:r>
      <w:r w:rsidRPr="00034910">
        <w:t>e</w:t>
      </w:r>
      <w:r w:rsidRPr="00034910">
        <w:t>lottant</w:t>
      </w:r>
      <w:r w:rsidR="00E57EC9">
        <w:t>.</w:t>
      </w:r>
    </w:p>
    <w:p w14:paraId="4845618F" w14:textId="77777777" w:rsidR="00E57EC9" w:rsidRDefault="00776CEA" w:rsidP="00E57EC9">
      <w:r w:rsidRPr="00034910">
        <w:t>À petit feu</w:t>
      </w:r>
      <w:r w:rsidR="00E57EC9">
        <w:t xml:space="preserve">, </w:t>
      </w:r>
      <w:r w:rsidRPr="00034910">
        <w:t>sur un morceau de glace</w:t>
      </w:r>
      <w:r w:rsidR="00E57EC9">
        <w:t xml:space="preserve"> ! </w:t>
      </w:r>
      <w:r w:rsidRPr="00034910">
        <w:t>Oui</w:t>
      </w:r>
      <w:r w:rsidR="00E57EC9">
        <w:t xml:space="preserve">, </w:t>
      </w:r>
      <w:r w:rsidRPr="00034910">
        <w:t>cela avait l</w:t>
      </w:r>
      <w:r w:rsidR="00E57EC9">
        <w:t>’</w:t>
      </w:r>
      <w:r w:rsidRPr="00034910">
        <w:t>apparence d</w:t>
      </w:r>
      <w:r w:rsidR="00E57EC9">
        <w:t>’</w:t>
      </w:r>
      <w:r w:rsidRPr="00034910">
        <w:t>une plaisanterie sinistrement macabre</w:t>
      </w:r>
      <w:r w:rsidR="00E57EC9">
        <w:t xml:space="preserve"> ! </w:t>
      </w:r>
      <w:r w:rsidRPr="00034910">
        <w:t>Et dans cette voie</w:t>
      </w:r>
      <w:r w:rsidR="00E57EC9">
        <w:t xml:space="preserve">, </w:t>
      </w:r>
      <w:r w:rsidRPr="00034910">
        <w:t>ils persévérèrent</w:t>
      </w:r>
      <w:r w:rsidR="00E57EC9">
        <w:t xml:space="preserve">, </w:t>
      </w:r>
      <w:r w:rsidRPr="00034910">
        <w:t>avec la joie maladive qu</w:t>
      </w:r>
      <w:r w:rsidR="00E57EC9">
        <w:t>’</w:t>
      </w:r>
      <w:r w:rsidRPr="00034910">
        <w:t xml:space="preserve">éprouve </w:t>
      </w:r>
      <w:r w:rsidRPr="00034910">
        <w:lastRenderedPageBreak/>
        <w:t>à tourmenter sa douleur l</w:t>
      </w:r>
      <w:r w:rsidR="00E57EC9">
        <w:t>’</w:t>
      </w:r>
      <w:r w:rsidRPr="00034910">
        <w:t>homme que l</w:t>
      </w:r>
      <w:r w:rsidR="00E57EC9">
        <w:t>’</w:t>
      </w:r>
      <w:r w:rsidRPr="00034910">
        <w:t>espérance a abandonné</w:t>
      </w:r>
      <w:r w:rsidR="00E57EC9">
        <w:t>.</w:t>
      </w:r>
    </w:p>
    <w:p w14:paraId="62EE8EAD" w14:textId="77777777" w:rsidR="00E57EC9" w:rsidRDefault="00776CEA" w:rsidP="00E57EC9">
      <w:r w:rsidRPr="00034910">
        <w:t>Qu</w:t>
      </w:r>
      <w:r w:rsidR="00E57EC9">
        <w:t>’</w:t>
      </w:r>
      <w:r w:rsidRPr="00034910">
        <w:t>importait la fonte de l</w:t>
      </w:r>
      <w:r w:rsidR="00E57EC9">
        <w:t>’</w:t>
      </w:r>
      <w:r w:rsidRPr="00034910">
        <w:t>iceberg</w:t>
      </w:r>
      <w:r w:rsidR="00E57EC9">
        <w:t xml:space="preserve"> ? </w:t>
      </w:r>
      <w:r w:rsidRPr="00034910">
        <w:t>Ne seraient-ils pas morts avant ce bloc glacé</w:t>
      </w:r>
      <w:r w:rsidR="00E57EC9">
        <w:t xml:space="preserve"> ? </w:t>
      </w:r>
      <w:r w:rsidRPr="00034910">
        <w:t>Est-ce que la faim</w:t>
      </w:r>
      <w:r w:rsidR="00E57EC9">
        <w:t xml:space="preserve">, </w:t>
      </w:r>
      <w:r w:rsidRPr="00034910">
        <w:t>la soif n</w:t>
      </w:r>
      <w:r w:rsidR="00E57EC9">
        <w:t>’</w:t>
      </w:r>
      <w:r w:rsidRPr="00034910">
        <w:t>auraient pas accompli leur œuvre</w:t>
      </w:r>
      <w:r w:rsidR="00E57EC9">
        <w:t> ?</w:t>
      </w:r>
    </w:p>
    <w:p w14:paraId="77BEDDDD" w14:textId="701E49E1" w:rsidR="00E57EC9" w:rsidRDefault="00776CEA" w:rsidP="00E57EC9">
      <w:r w:rsidRPr="00034910">
        <w:t>Car</w:t>
      </w:r>
      <w:r w:rsidR="00E57EC9">
        <w:t xml:space="preserve">, </w:t>
      </w:r>
      <w:r w:rsidRPr="00034910">
        <w:t xml:space="preserve">sauf trois biscuits conservés dans son bissac par </w:t>
      </w:r>
      <w:r w:rsidR="00E57EC9">
        <w:t>M. </w:t>
      </w:r>
      <w:r w:rsidRPr="00034910">
        <w:t>Defrance</w:t>
      </w:r>
      <w:r w:rsidR="00E57EC9">
        <w:t xml:space="preserve">, </w:t>
      </w:r>
      <w:r w:rsidRPr="00034910">
        <w:t>ils ne possédaient ni vivres ni boisson</w:t>
      </w:r>
      <w:r w:rsidR="00E57EC9">
        <w:t>.</w:t>
      </w:r>
    </w:p>
    <w:p w14:paraId="2583EAB5" w14:textId="77777777" w:rsidR="00E57EC9" w:rsidRDefault="00776CEA" w:rsidP="00E57EC9">
      <w:r w:rsidRPr="00034910">
        <w:t>Trois biscuits pour quatre naufragés</w:t>
      </w:r>
      <w:r w:rsidR="00E57EC9">
        <w:t xml:space="preserve">, </w:t>
      </w:r>
      <w:r w:rsidRPr="00034910">
        <w:t>emportés sans rési</w:t>
      </w:r>
      <w:r w:rsidRPr="00034910">
        <w:t>s</w:t>
      </w:r>
      <w:r w:rsidRPr="00034910">
        <w:t>tance possible dans les solitudes de la débâcle de la mer de B</w:t>
      </w:r>
      <w:r w:rsidRPr="00034910">
        <w:t>e</w:t>
      </w:r>
      <w:r w:rsidRPr="00034910">
        <w:t>hring</w:t>
      </w:r>
      <w:r w:rsidR="00E57EC9">
        <w:t> !</w:t>
      </w:r>
    </w:p>
    <w:p w14:paraId="6C61608E" w14:textId="6386597F" w:rsidR="00E57EC9" w:rsidRDefault="00C76A29" w:rsidP="000D5DEC">
      <w:pPr>
        <w:pStyle w:val="Etoile"/>
      </w:pPr>
      <w:r w:rsidRPr="00E57EC9">
        <w:t>*</w:t>
      </w:r>
      <w:r w:rsidR="000D5DEC">
        <w:t xml:space="preserve"> </w:t>
      </w:r>
      <w:r w:rsidRPr="00E57EC9">
        <w:t>* *</w:t>
      </w:r>
    </w:p>
    <w:p w14:paraId="55F3C7E4" w14:textId="77777777" w:rsidR="00E57EC9" w:rsidRDefault="00776CEA" w:rsidP="00E57EC9">
      <w:r w:rsidRPr="00034910">
        <w:t>À cette heure même</w:t>
      </w:r>
      <w:r w:rsidR="00E57EC9">
        <w:t xml:space="preserve">, </w:t>
      </w:r>
      <w:r w:rsidRPr="00034910">
        <w:t>sur la côte asiatique sibérienne</w:t>
      </w:r>
      <w:r w:rsidR="00E57EC9">
        <w:t xml:space="preserve">, </w:t>
      </w:r>
      <w:r w:rsidRPr="00034910">
        <w:t>parmi les rocs bas d</w:t>
      </w:r>
      <w:r w:rsidR="00E57EC9">
        <w:t>’</w:t>
      </w:r>
      <w:r w:rsidRPr="00034910">
        <w:t>East-Cape</w:t>
      </w:r>
      <w:r w:rsidR="00E57EC9">
        <w:t xml:space="preserve">, </w:t>
      </w:r>
      <w:proofErr w:type="spellStart"/>
      <w:r w:rsidRPr="00034910">
        <w:t>Fleuriane</w:t>
      </w:r>
      <w:proofErr w:type="spellEnd"/>
      <w:r w:rsidRPr="00034910">
        <w:t xml:space="preserve"> à genoux</w:t>
      </w:r>
      <w:r w:rsidR="00E57EC9">
        <w:t xml:space="preserve">, </w:t>
      </w:r>
      <w:r w:rsidRPr="00034910">
        <w:t xml:space="preserve">les bras tendus vers les îles </w:t>
      </w:r>
      <w:proofErr w:type="spellStart"/>
      <w:r w:rsidRPr="00034910">
        <w:t>Diomèdes</w:t>
      </w:r>
      <w:proofErr w:type="spellEnd"/>
      <w:r w:rsidR="00E57EC9">
        <w:t xml:space="preserve">, </w:t>
      </w:r>
      <w:r w:rsidRPr="00034910">
        <w:t xml:space="preserve">appelait au milieu de sanglots son père et Dick </w:t>
      </w:r>
      <w:proofErr w:type="spellStart"/>
      <w:r w:rsidRPr="00034910">
        <w:t>Fann</w:t>
      </w:r>
      <w:proofErr w:type="spellEnd"/>
      <w:r w:rsidR="00E57EC9">
        <w:t>.</w:t>
      </w:r>
    </w:p>
    <w:p w14:paraId="6513E591" w14:textId="77777777" w:rsidR="00E57EC9" w:rsidRDefault="00776CEA" w:rsidP="00E57EC9">
      <w:r w:rsidRPr="00034910">
        <w:t>En arrière d</w:t>
      </w:r>
      <w:r w:rsidR="00E57EC9">
        <w:t>’</w:t>
      </w:r>
      <w:r w:rsidRPr="00034910">
        <w:t>elle</w:t>
      </w:r>
      <w:r w:rsidR="00E57EC9">
        <w:t xml:space="preserve">, </w:t>
      </w:r>
      <w:r w:rsidRPr="00034910">
        <w:t>auprès de l</w:t>
      </w:r>
      <w:r w:rsidR="00E57EC9">
        <w:t>’</w:t>
      </w:r>
      <w:r w:rsidRPr="00034910">
        <w:t xml:space="preserve">automobile </w:t>
      </w:r>
      <w:proofErr w:type="spellStart"/>
      <w:r w:rsidRPr="00034910">
        <w:t>Botera</w:t>
      </w:r>
      <w:proofErr w:type="spellEnd"/>
      <w:r w:rsidRPr="00034910">
        <w:t xml:space="preserve"> qui avait pu atteindre la rive un peu avant la dislocation des champs de glace</w:t>
      </w:r>
      <w:r w:rsidR="00E57EC9">
        <w:t xml:space="preserve">, </w:t>
      </w:r>
      <w:r w:rsidRPr="00034910">
        <w:t>Larmette se tenait</w:t>
      </w:r>
      <w:r w:rsidR="00E57EC9">
        <w:t xml:space="preserve">, </w:t>
      </w:r>
      <w:r w:rsidRPr="00034910">
        <w:t>sombre</w:t>
      </w:r>
      <w:r w:rsidR="00E57EC9">
        <w:t xml:space="preserve">, </w:t>
      </w:r>
      <w:r w:rsidRPr="00034910">
        <w:t>les sourcils froncés</w:t>
      </w:r>
      <w:r w:rsidR="00E57EC9">
        <w:t>.</w:t>
      </w:r>
    </w:p>
    <w:p w14:paraId="03FB80BA" w14:textId="77777777" w:rsidR="00E57EC9" w:rsidRDefault="00776CEA" w:rsidP="00E57EC9">
      <w:r w:rsidRPr="00034910">
        <w:t>Une fois en sûreté</w:t>
      </w:r>
      <w:r w:rsidR="00E57EC9">
        <w:t xml:space="preserve">, </w:t>
      </w:r>
      <w:r w:rsidRPr="00034910">
        <w:t>il avait voulu rassurer sa prisonnière</w:t>
      </w:r>
      <w:r w:rsidR="00E57EC9">
        <w:t>.</w:t>
      </w:r>
    </w:p>
    <w:p w14:paraId="4DA3B8E0" w14:textId="77777777" w:rsidR="00E57EC9" w:rsidRDefault="00E57EC9" w:rsidP="00E57EC9">
      <w:r>
        <w:t>— </w:t>
      </w:r>
      <w:r w:rsidR="00776CEA" w:rsidRPr="00034910">
        <w:t>Mademoiselle</w:t>
      </w:r>
      <w:r>
        <w:t xml:space="preserve">, </w:t>
      </w:r>
      <w:r w:rsidR="00776CEA" w:rsidRPr="00034910">
        <w:t>lui dit-il</w:t>
      </w:r>
      <w:r>
        <w:t xml:space="preserve">, </w:t>
      </w:r>
      <w:r w:rsidR="00776CEA" w:rsidRPr="00034910">
        <w:t>parvenu à Vladivostok où</w:t>
      </w:r>
      <w:r>
        <w:t xml:space="preserve">, </w:t>
      </w:r>
      <w:r w:rsidR="00776CEA" w:rsidRPr="00034910">
        <w:t>comme les autres concurrents de la course Paris-New-York-Paris</w:t>
      </w:r>
      <w:r>
        <w:t xml:space="preserve">, </w:t>
      </w:r>
      <w:r w:rsidR="00776CEA" w:rsidRPr="00034910">
        <w:t>j</w:t>
      </w:r>
      <w:r>
        <w:t>’</w:t>
      </w:r>
      <w:r w:rsidR="00776CEA" w:rsidRPr="00034910">
        <w:t>étais censé devoir emprunter la route</w:t>
      </w:r>
      <w:r>
        <w:t xml:space="preserve">, </w:t>
      </w:r>
      <w:r w:rsidR="00776CEA" w:rsidRPr="00034910">
        <w:t xml:space="preserve">le </w:t>
      </w:r>
      <w:r w:rsidR="00776CEA" w:rsidRPr="00034910">
        <w:rPr>
          <w:i/>
          <w:iCs/>
        </w:rPr>
        <w:t xml:space="preserve">tract </w:t>
      </w:r>
      <w:r w:rsidR="00776CEA" w:rsidRPr="00034910">
        <w:t>qui suit le chemin de fer transsibérien</w:t>
      </w:r>
      <w:r>
        <w:t xml:space="preserve">, </w:t>
      </w:r>
      <w:r w:rsidR="00776CEA" w:rsidRPr="00034910">
        <w:t>j</w:t>
      </w:r>
      <w:r>
        <w:t>’</w:t>
      </w:r>
      <w:r w:rsidR="00776CEA" w:rsidRPr="00034910">
        <w:t>ai remonté vers le Nord</w:t>
      </w:r>
      <w:r>
        <w:t xml:space="preserve">. </w:t>
      </w:r>
      <w:r w:rsidR="00776CEA" w:rsidRPr="00034910">
        <w:t>Je vo</w:t>
      </w:r>
      <w:r w:rsidR="00776CEA" w:rsidRPr="00034910">
        <w:t>u</w:t>
      </w:r>
      <w:r w:rsidR="00776CEA" w:rsidRPr="00034910">
        <w:t>lais vous tenir en mon pouvoir</w:t>
      </w:r>
      <w:r>
        <w:t xml:space="preserve">. </w:t>
      </w:r>
      <w:r w:rsidR="00776CEA" w:rsidRPr="00034910">
        <w:t>Vous êtes l</w:t>
      </w:r>
      <w:r>
        <w:t>’</w:t>
      </w:r>
      <w:r w:rsidR="00776CEA" w:rsidRPr="00034910">
        <w:t>otage</w:t>
      </w:r>
      <w:r>
        <w:t xml:space="preserve"> ; </w:t>
      </w:r>
      <w:r w:rsidR="00776CEA" w:rsidRPr="00034910">
        <w:t>pour être l</w:t>
      </w:r>
      <w:r w:rsidR="00776CEA" w:rsidRPr="00034910">
        <w:t>i</w:t>
      </w:r>
      <w:r w:rsidR="00776CEA" w:rsidRPr="00034910">
        <w:t>bre</w:t>
      </w:r>
      <w:r>
        <w:t xml:space="preserve">, </w:t>
      </w:r>
      <w:r w:rsidR="00776CEA" w:rsidRPr="00034910">
        <w:t>indiquez-moi en quel endroit réside votre père</w:t>
      </w:r>
      <w:r>
        <w:t xml:space="preserve">. </w:t>
      </w:r>
      <w:r w:rsidR="00776CEA" w:rsidRPr="000D3E58">
        <w:rPr>
          <w:lang w:val="fr-029"/>
        </w:rPr>
        <w:t xml:space="preserve">Il </w:t>
      </w:r>
      <w:r w:rsidR="00776CEA" w:rsidRPr="00034910">
        <w:t>n</w:t>
      </w:r>
      <w:r>
        <w:t>’</w:t>
      </w:r>
      <w:r w:rsidR="00776CEA" w:rsidRPr="00034910">
        <w:t>hésitera pas à payer la rançon que je lui indiquerai</w:t>
      </w:r>
      <w:r>
        <w:t xml:space="preserve">. </w:t>
      </w:r>
      <w:r w:rsidR="00776CEA" w:rsidRPr="00034910">
        <w:t>Il vous adore</w:t>
      </w:r>
      <w:r>
        <w:t xml:space="preserve">, </w:t>
      </w:r>
      <w:r w:rsidR="00776CEA" w:rsidRPr="00034910">
        <w:t>je le sais</w:t>
      </w:r>
      <w:r>
        <w:t xml:space="preserve">, </w:t>
      </w:r>
      <w:r w:rsidR="00776CEA" w:rsidRPr="00034910">
        <w:t>et je l</w:t>
      </w:r>
      <w:r>
        <w:t>’</w:t>
      </w:r>
      <w:r w:rsidR="00776CEA" w:rsidRPr="00034910">
        <w:t>approuve</w:t>
      </w:r>
      <w:r>
        <w:t xml:space="preserve"> : </w:t>
      </w:r>
      <w:r w:rsidR="00776CEA" w:rsidRPr="00034910">
        <w:t>d</w:t>
      </w:r>
      <w:r>
        <w:t>’</w:t>
      </w:r>
      <w:r w:rsidR="00776CEA" w:rsidRPr="00034910">
        <w:t xml:space="preserve">abord parce que vous êtes </w:t>
      </w:r>
      <w:r w:rsidR="00776CEA" w:rsidRPr="00034910">
        <w:lastRenderedPageBreak/>
        <w:t>adorable</w:t>
      </w:r>
      <w:r>
        <w:t xml:space="preserve">, </w:t>
      </w:r>
      <w:r w:rsidR="00776CEA" w:rsidRPr="00034910">
        <w:t>et ensuite parce que ce joli sentiment paternel assure le succès de ma combinaison</w:t>
      </w:r>
      <w:r>
        <w:t>.</w:t>
      </w:r>
    </w:p>
    <w:p w14:paraId="7A966DE4" w14:textId="77777777" w:rsidR="00E57EC9" w:rsidRDefault="00776CEA" w:rsidP="00E57EC9">
      <w:r w:rsidRPr="00034910">
        <w:t>Elle n</w:t>
      </w:r>
      <w:r w:rsidR="00E57EC9">
        <w:t>’</w:t>
      </w:r>
      <w:r w:rsidRPr="00034910">
        <w:t>avait pas répondu au misérable</w:t>
      </w:r>
      <w:r w:rsidR="00E57EC9">
        <w:t>.</w:t>
      </w:r>
    </w:p>
    <w:p w14:paraId="1D2CF866" w14:textId="77777777" w:rsidR="00E57EC9" w:rsidRDefault="00776CEA" w:rsidP="00E57EC9">
      <w:r w:rsidRPr="00034910">
        <w:t>Trahir la cause de son père</w:t>
      </w:r>
      <w:r w:rsidR="00E57EC9">
        <w:t xml:space="preserve"> ! </w:t>
      </w:r>
      <w:r w:rsidRPr="00034910">
        <w:t>Non elle ne consentirait j</w:t>
      </w:r>
      <w:r w:rsidRPr="00034910">
        <w:t>a</w:t>
      </w:r>
      <w:r w:rsidRPr="00034910">
        <w:t>mais à cela</w:t>
      </w:r>
      <w:r w:rsidR="00E57EC9">
        <w:t>.</w:t>
      </w:r>
    </w:p>
    <w:p w14:paraId="3EDB39EC" w14:textId="77777777" w:rsidR="00E57EC9" w:rsidRDefault="00776CEA" w:rsidP="00E57EC9">
      <w:r w:rsidRPr="00034910">
        <w:t>Larmette la pourrait tuer</w:t>
      </w:r>
      <w:r w:rsidR="00E57EC9">
        <w:t xml:space="preserve">. </w:t>
      </w:r>
      <w:r w:rsidRPr="00034910">
        <w:t>Soit</w:t>
      </w:r>
      <w:r w:rsidR="00E57EC9">
        <w:t xml:space="preserve"> ! </w:t>
      </w:r>
      <w:r w:rsidRPr="00034910">
        <w:t>Elle mourrait digne de ce nom de Defrance</w:t>
      </w:r>
      <w:r w:rsidR="00E57EC9">
        <w:t xml:space="preserve">, </w:t>
      </w:r>
      <w:r w:rsidRPr="00034910">
        <w:t>signifiant courage et loyauté</w:t>
      </w:r>
      <w:r w:rsidR="00E57EC9">
        <w:t xml:space="preserve">. </w:t>
      </w:r>
      <w:r w:rsidRPr="00034910">
        <w:t>Elle s</w:t>
      </w:r>
      <w:r w:rsidR="00E57EC9">
        <w:t>’</w:t>
      </w:r>
      <w:r w:rsidRPr="00034910">
        <w:t>en irait vers un monde meilleur</w:t>
      </w:r>
      <w:r w:rsidR="00E57EC9">
        <w:t xml:space="preserve">, </w:t>
      </w:r>
      <w:r w:rsidRPr="00034910">
        <w:t>tout étant perdu</w:t>
      </w:r>
      <w:r w:rsidR="00E57EC9">
        <w:t xml:space="preserve">, </w:t>
      </w:r>
      <w:r w:rsidRPr="00034910">
        <w:t>hors l</w:t>
      </w:r>
      <w:r w:rsidR="00E57EC9">
        <w:t>’</w:t>
      </w:r>
      <w:r w:rsidRPr="00034910">
        <w:t>honneur</w:t>
      </w:r>
      <w:r w:rsidR="00E57EC9">
        <w:t>.</w:t>
      </w:r>
    </w:p>
    <w:p w14:paraId="600AFDCB" w14:textId="77777777" w:rsidR="00E57EC9" w:rsidRDefault="00776CEA" w:rsidP="00E57EC9">
      <w:r w:rsidRPr="00034910">
        <w:t>L</w:t>
      </w:r>
      <w:r w:rsidR="00E57EC9">
        <w:t>’</w:t>
      </w:r>
      <w:r w:rsidRPr="00034910">
        <w:t xml:space="preserve">image de Dick </w:t>
      </w:r>
      <w:proofErr w:type="spellStart"/>
      <w:r w:rsidRPr="00034910">
        <w:t>Fann</w:t>
      </w:r>
      <w:proofErr w:type="spellEnd"/>
      <w:r w:rsidRPr="00034910">
        <w:t xml:space="preserve"> avait passé alors devant ses yeux</w:t>
      </w:r>
      <w:r w:rsidR="00E57EC9">
        <w:t xml:space="preserve">. </w:t>
      </w:r>
      <w:r w:rsidRPr="00034910">
        <w:t>Une immense détresse l</w:t>
      </w:r>
      <w:r w:rsidR="00E57EC9">
        <w:t>’</w:t>
      </w:r>
      <w:r w:rsidRPr="00034910">
        <w:t>avait envahie</w:t>
      </w:r>
      <w:r w:rsidR="00E57EC9">
        <w:t xml:space="preserve">. </w:t>
      </w:r>
      <w:r w:rsidRPr="00034910">
        <w:t>Mourir</w:t>
      </w:r>
      <w:r w:rsidR="00E57EC9">
        <w:t xml:space="preserve">, </w:t>
      </w:r>
      <w:r w:rsidRPr="00034910">
        <w:t>c</w:t>
      </w:r>
      <w:r w:rsidR="00E57EC9">
        <w:t>’</w:t>
      </w:r>
      <w:r w:rsidRPr="00034910">
        <w:t>était ne plus le voir</w:t>
      </w:r>
      <w:r w:rsidR="00E57EC9">
        <w:t xml:space="preserve">, </w:t>
      </w:r>
      <w:r w:rsidRPr="00034910">
        <w:t>lui qui avait pris tout son cœur</w:t>
      </w:r>
      <w:r w:rsidR="00E57EC9">
        <w:t xml:space="preserve">. </w:t>
      </w:r>
      <w:r w:rsidRPr="00034910">
        <w:t>C</w:t>
      </w:r>
      <w:r w:rsidR="00E57EC9">
        <w:t>’</w:t>
      </w:r>
      <w:r w:rsidRPr="00034910">
        <w:t>était l</w:t>
      </w:r>
      <w:r w:rsidR="00E57EC9">
        <w:t>’</w:t>
      </w:r>
      <w:r w:rsidRPr="00034910">
        <w:t>adieu à la jeunesse</w:t>
      </w:r>
      <w:r w:rsidR="00E57EC9">
        <w:t xml:space="preserve">, </w:t>
      </w:r>
      <w:r w:rsidRPr="00034910">
        <w:t>au bonheur</w:t>
      </w:r>
      <w:r w:rsidR="00E57EC9">
        <w:t xml:space="preserve">, </w:t>
      </w:r>
      <w:r w:rsidRPr="00034910">
        <w:t>à l</w:t>
      </w:r>
      <w:r w:rsidR="00E57EC9">
        <w:t>’</w:t>
      </w:r>
      <w:r w:rsidRPr="00034910">
        <w:t>affection</w:t>
      </w:r>
      <w:r w:rsidR="00E57EC9">
        <w:t>.</w:t>
      </w:r>
    </w:p>
    <w:p w14:paraId="3248D6B6" w14:textId="77777777" w:rsidR="00E57EC9" w:rsidRDefault="00776CEA" w:rsidP="00E57EC9">
      <w:r w:rsidRPr="00034910">
        <w:t>Mais elle se raidit contre l</w:t>
      </w:r>
      <w:r w:rsidR="00E57EC9">
        <w:t>’</w:t>
      </w:r>
      <w:r w:rsidRPr="00034910">
        <w:t>amollissement de ses pensées</w:t>
      </w:r>
      <w:r w:rsidR="00E57EC9">
        <w:t>.</w:t>
      </w:r>
    </w:p>
    <w:p w14:paraId="57F198A9" w14:textId="77777777" w:rsidR="00E57EC9" w:rsidRDefault="00776CEA" w:rsidP="00E57EC9">
      <w:r w:rsidRPr="00034910">
        <w:t>Les lèvres serrées</w:t>
      </w:r>
      <w:r w:rsidR="00E57EC9">
        <w:t xml:space="preserve">, </w:t>
      </w:r>
      <w:r w:rsidRPr="00034910">
        <w:t>le regard volontaire perdu dans l</w:t>
      </w:r>
      <w:r w:rsidR="00E57EC9">
        <w:t>’</w:t>
      </w:r>
      <w:r w:rsidRPr="00034910">
        <w:t>espace</w:t>
      </w:r>
      <w:r w:rsidR="00E57EC9">
        <w:t xml:space="preserve">, </w:t>
      </w:r>
      <w:r w:rsidRPr="00034910">
        <w:t>elle murmura</w:t>
      </w:r>
      <w:r w:rsidR="00E57EC9">
        <w:t> :</w:t>
      </w:r>
    </w:p>
    <w:p w14:paraId="73540E6F" w14:textId="77777777" w:rsidR="00E57EC9" w:rsidRDefault="00E57EC9" w:rsidP="00E57EC9">
      <w:r>
        <w:t>— </w:t>
      </w:r>
      <w:r w:rsidR="00776CEA" w:rsidRPr="00034910">
        <w:t>Il n</w:t>
      </w:r>
      <w:r>
        <w:t>’</w:t>
      </w:r>
      <w:r w:rsidR="00776CEA" w:rsidRPr="00034910">
        <w:t>hésiterait pas</w:t>
      </w:r>
      <w:r>
        <w:t xml:space="preserve">, </w:t>
      </w:r>
      <w:r w:rsidR="00776CEA" w:rsidRPr="00034910">
        <w:t>lui</w:t>
      </w:r>
      <w:r>
        <w:t xml:space="preserve">. </w:t>
      </w:r>
      <w:r w:rsidR="00776CEA" w:rsidRPr="00034910">
        <w:t>Il m</w:t>
      </w:r>
      <w:r>
        <w:t>’</w:t>
      </w:r>
      <w:r w:rsidR="00776CEA" w:rsidRPr="00034910">
        <w:t>a choisie entre toutes</w:t>
      </w:r>
      <w:r>
        <w:t xml:space="preserve">. </w:t>
      </w:r>
      <w:r w:rsidR="00776CEA" w:rsidRPr="00034910">
        <w:t>Qu</w:t>
      </w:r>
      <w:r>
        <w:t>’</w:t>
      </w:r>
      <w:r w:rsidR="00776CEA" w:rsidRPr="00034910">
        <w:t>il pleure sur moi en songeant que j</w:t>
      </w:r>
      <w:r>
        <w:t>’</w:t>
      </w:r>
      <w:r w:rsidR="00776CEA" w:rsidRPr="00034910">
        <w:t>étais digne de sa tendresse</w:t>
      </w:r>
      <w:r>
        <w:t xml:space="preserve">. </w:t>
      </w:r>
      <w:r w:rsidR="00776CEA" w:rsidRPr="00034910">
        <w:t>Qu</w:t>
      </w:r>
      <w:r>
        <w:t>’</w:t>
      </w:r>
      <w:r w:rsidR="00776CEA" w:rsidRPr="00034910">
        <w:t xml:space="preserve">il </w:t>
      </w:r>
      <w:proofErr w:type="spellStart"/>
      <w:r w:rsidR="00776CEA" w:rsidRPr="00034910">
        <w:t>sourie</w:t>
      </w:r>
      <w:proofErr w:type="spellEnd"/>
      <w:r w:rsidR="00776CEA" w:rsidRPr="00034910">
        <w:t xml:space="preserve"> à la tombe où je dormirai après avoir accompli tout le devoir</w:t>
      </w:r>
      <w:r>
        <w:t> !</w:t>
      </w:r>
    </w:p>
    <w:p w14:paraId="65EA3FF2" w14:textId="77777777" w:rsidR="00E57EC9" w:rsidRDefault="00776CEA" w:rsidP="00E57EC9">
      <w:r w:rsidRPr="00034910">
        <w:t>Hélas</w:t>
      </w:r>
      <w:r w:rsidR="00E57EC9">
        <w:t xml:space="preserve"> ! </w:t>
      </w:r>
      <w:r w:rsidRPr="00034910">
        <w:t>la nature se rit des serments humains</w:t>
      </w:r>
      <w:r w:rsidR="00E57EC9">
        <w:t xml:space="preserve">. </w:t>
      </w:r>
      <w:r w:rsidRPr="00034910">
        <w:t>Qu</w:t>
      </w:r>
      <w:r w:rsidR="00E57EC9">
        <w:t>’</w:t>
      </w:r>
      <w:r w:rsidRPr="00034910">
        <w:t>est pour elle la volonté d</w:t>
      </w:r>
      <w:r w:rsidR="00E57EC9">
        <w:t>’</w:t>
      </w:r>
      <w:r w:rsidRPr="00034910">
        <w:t>une jeune fille</w:t>
      </w:r>
      <w:r w:rsidR="00E57EC9">
        <w:t> ?</w:t>
      </w:r>
    </w:p>
    <w:p w14:paraId="40F0CD6B" w14:textId="77777777" w:rsidR="00E57EC9" w:rsidRDefault="00776CEA" w:rsidP="00E57EC9">
      <w:r w:rsidRPr="00034910">
        <w:t>La débâcle avait commencé</w:t>
      </w:r>
      <w:r w:rsidR="00E57EC9">
        <w:t xml:space="preserve">. </w:t>
      </w:r>
      <w:r w:rsidRPr="00034910">
        <w:t xml:space="preserve">Alors </w:t>
      </w:r>
      <w:proofErr w:type="spellStart"/>
      <w:r w:rsidRPr="00034910">
        <w:t>Fleuriane</w:t>
      </w:r>
      <w:proofErr w:type="spellEnd"/>
      <w:r w:rsidRPr="00034910">
        <w:t xml:space="preserve"> avait tremblé</w:t>
      </w:r>
      <w:r w:rsidR="00E57EC9">
        <w:t xml:space="preserve">. </w:t>
      </w:r>
      <w:r w:rsidRPr="00034910">
        <w:t>Une phrase ironique de Larmette l</w:t>
      </w:r>
      <w:r w:rsidR="00E57EC9">
        <w:t>’</w:t>
      </w:r>
      <w:r w:rsidRPr="00034910">
        <w:t>avait cinglée en plein cœur ainsi qu</w:t>
      </w:r>
      <w:r w:rsidR="00E57EC9">
        <w:t>’</w:t>
      </w:r>
      <w:r w:rsidRPr="00034910">
        <w:t>un coup de cravache</w:t>
      </w:r>
      <w:r w:rsidR="00E57EC9">
        <w:t xml:space="preserve">. </w:t>
      </w:r>
      <w:r w:rsidRPr="00034910">
        <w:t>Le joaillier s</w:t>
      </w:r>
      <w:r w:rsidR="00E57EC9">
        <w:t>’</w:t>
      </w:r>
      <w:r w:rsidRPr="00034910">
        <w:t>était écrié</w:t>
      </w:r>
      <w:r w:rsidR="00E57EC9">
        <w:t> :</w:t>
      </w:r>
    </w:p>
    <w:p w14:paraId="74883334" w14:textId="77777777" w:rsidR="00E57EC9" w:rsidRDefault="00E57EC9" w:rsidP="00E57EC9">
      <w:r>
        <w:lastRenderedPageBreak/>
        <w:t>— </w:t>
      </w:r>
      <w:r w:rsidR="00776CEA" w:rsidRPr="00034910">
        <w:t>Bravo</w:t>
      </w:r>
      <w:r>
        <w:t xml:space="preserve">, </w:t>
      </w:r>
      <w:r w:rsidR="00776CEA" w:rsidRPr="00034910">
        <w:t>dégel</w:t>
      </w:r>
      <w:r>
        <w:t xml:space="preserve"> ! </w:t>
      </w:r>
      <w:r w:rsidR="00776CEA" w:rsidRPr="00034910">
        <w:t>Tu travailles pour moi</w:t>
      </w:r>
      <w:r>
        <w:t xml:space="preserve">. </w:t>
      </w:r>
      <w:r w:rsidR="00776CEA" w:rsidRPr="00034910">
        <w:t xml:space="preserve">Dick </w:t>
      </w:r>
      <w:proofErr w:type="spellStart"/>
      <w:r w:rsidR="00776CEA" w:rsidRPr="00034910">
        <w:t>Fann</w:t>
      </w:r>
      <w:proofErr w:type="spellEnd"/>
      <w:r w:rsidR="00776CEA" w:rsidRPr="00034910">
        <w:t xml:space="preserve"> et le stupide </w:t>
      </w:r>
      <w:proofErr w:type="spellStart"/>
      <w:r w:rsidR="00776CEA" w:rsidRPr="00034910">
        <w:t>Botera</w:t>
      </w:r>
      <w:proofErr w:type="spellEnd"/>
      <w:r>
        <w:t xml:space="preserve">, </w:t>
      </w:r>
      <w:r w:rsidR="00776CEA" w:rsidRPr="00034910">
        <w:t>qui s</w:t>
      </w:r>
      <w:r>
        <w:t>’</w:t>
      </w:r>
      <w:r w:rsidR="00776CEA" w:rsidRPr="00034910">
        <w:t>est laissé choir de la voiture</w:t>
      </w:r>
      <w:r>
        <w:t xml:space="preserve">, </w:t>
      </w:r>
      <w:r w:rsidR="00776CEA" w:rsidRPr="00034910">
        <w:t>vont être e</w:t>
      </w:r>
      <w:r w:rsidR="00776CEA" w:rsidRPr="00034910">
        <w:t>n</w:t>
      </w:r>
      <w:r w:rsidR="00776CEA" w:rsidRPr="00034910">
        <w:t>gloutis grâce à toi</w:t>
      </w:r>
      <w:r>
        <w:t xml:space="preserve">. </w:t>
      </w:r>
      <w:r w:rsidR="00776CEA" w:rsidRPr="00034910">
        <w:t>Plus d</w:t>
      </w:r>
      <w:r>
        <w:t>’</w:t>
      </w:r>
      <w:r w:rsidR="00776CEA" w:rsidRPr="00034910">
        <w:t>adversaire</w:t>
      </w:r>
      <w:r>
        <w:t xml:space="preserve"> ! </w:t>
      </w:r>
      <w:r w:rsidR="00776CEA" w:rsidRPr="00034910">
        <w:t>plus de complice</w:t>
      </w:r>
      <w:r>
        <w:t> !</w:t>
      </w:r>
    </w:p>
    <w:p w14:paraId="1D57E282" w14:textId="77777777" w:rsidR="00E57EC9" w:rsidRDefault="00776CEA" w:rsidP="00E57EC9">
      <w:r w:rsidRPr="00034910">
        <w:t xml:space="preserve">Un cri déchirant de </w:t>
      </w:r>
      <w:proofErr w:type="spellStart"/>
      <w:r w:rsidRPr="00034910">
        <w:t>Fleuriane</w:t>
      </w:r>
      <w:proofErr w:type="spellEnd"/>
      <w:r w:rsidRPr="00034910">
        <w:t xml:space="preserve"> avait coupé court à son inv</w:t>
      </w:r>
      <w:r w:rsidRPr="00034910">
        <w:t>o</w:t>
      </w:r>
      <w:r w:rsidRPr="00034910">
        <w:t>cation au cataclysme</w:t>
      </w:r>
      <w:r w:rsidR="00E57EC9">
        <w:t>.</w:t>
      </w:r>
    </w:p>
    <w:p w14:paraId="48E577C6" w14:textId="77777777" w:rsidR="00E57EC9" w:rsidRDefault="00E57EC9" w:rsidP="00E57EC9">
      <w:r>
        <w:t>— </w:t>
      </w:r>
      <w:r w:rsidR="00776CEA" w:rsidRPr="00034910">
        <w:t>Perdus</w:t>
      </w:r>
      <w:r>
        <w:t xml:space="preserve"> ? </w:t>
      </w:r>
      <w:r w:rsidR="00776CEA" w:rsidRPr="00034910">
        <w:t>ils sont perdus</w:t>
      </w:r>
      <w:r>
        <w:t xml:space="preserve"> ? </w:t>
      </w:r>
      <w:r w:rsidR="00776CEA" w:rsidRPr="00034910">
        <w:t>demandait-elle</w:t>
      </w:r>
      <w:r>
        <w:t xml:space="preserve">, </w:t>
      </w:r>
      <w:r w:rsidR="00776CEA" w:rsidRPr="00034910">
        <w:t>l</w:t>
      </w:r>
      <w:r>
        <w:t>’</w:t>
      </w:r>
      <w:r w:rsidR="00776CEA" w:rsidRPr="00034910">
        <w:t>air égaré</w:t>
      </w:r>
      <w:r>
        <w:t>.</w:t>
      </w:r>
    </w:p>
    <w:p w14:paraId="393A61E6" w14:textId="77777777" w:rsidR="00E57EC9" w:rsidRDefault="00E57EC9" w:rsidP="00E57EC9">
      <w:r>
        <w:t>— </w:t>
      </w:r>
      <w:r w:rsidR="00776CEA" w:rsidRPr="00034910">
        <w:t>Ah</w:t>
      </w:r>
      <w:r>
        <w:t xml:space="preserve"> ! </w:t>
      </w:r>
      <w:r w:rsidR="00776CEA" w:rsidRPr="00034910">
        <w:t>absolument</w:t>
      </w:r>
      <w:r>
        <w:t xml:space="preserve">, </w:t>
      </w:r>
      <w:r w:rsidR="00776CEA" w:rsidRPr="00034910">
        <w:t>Mademoiselle</w:t>
      </w:r>
      <w:r>
        <w:t>.</w:t>
      </w:r>
    </w:p>
    <w:p w14:paraId="6A4998E7" w14:textId="77777777" w:rsidR="00E57EC9" w:rsidRDefault="00776CEA" w:rsidP="00E57EC9">
      <w:r w:rsidRPr="00034910">
        <w:t>Il s</w:t>
      </w:r>
      <w:r w:rsidR="00E57EC9">
        <w:t>’</w:t>
      </w:r>
      <w:r w:rsidRPr="00034910">
        <w:t>était tu</w:t>
      </w:r>
      <w:r w:rsidR="00E57EC9">
        <w:t xml:space="preserve">, </w:t>
      </w:r>
      <w:r w:rsidRPr="00034910">
        <w:t>saisi par la pensée que sa prisonnière devenait folle</w:t>
      </w:r>
      <w:r w:rsidR="00E57EC9">
        <w:t xml:space="preserve">. </w:t>
      </w:r>
      <w:r w:rsidRPr="00034910">
        <w:t>En effet</w:t>
      </w:r>
      <w:r w:rsidR="00E57EC9">
        <w:t xml:space="preserve">, </w:t>
      </w:r>
      <w:r w:rsidRPr="00034910">
        <w:t>elle se livrait à un rire déchirant</w:t>
      </w:r>
      <w:r w:rsidR="00E57EC9">
        <w:t xml:space="preserve">, </w:t>
      </w:r>
      <w:r w:rsidRPr="00034910">
        <w:t>plus douloureux qu</w:t>
      </w:r>
      <w:r w:rsidR="00E57EC9">
        <w:t>’</w:t>
      </w:r>
      <w:r w:rsidRPr="00034910">
        <w:t>une plainte</w:t>
      </w:r>
      <w:r w:rsidR="00E57EC9">
        <w:t>.</w:t>
      </w:r>
    </w:p>
    <w:p w14:paraId="3ADE36F2" w14:textId="77777777" w:rsidR="00E57EC9" w:rsidRDefault="00E57EC9" w:rsidP="00E57EC9">
      <w:r>
        <w:t>— </w:t>
      </w:r>
      <w:r w:rsidR="00776CEA" w:rsidRPr="00034910">
        <w:t>Alors</w:t>
      </w:r>
      <w:r>
        <w:t xml:space="preserve">, </w:t>
      </w:r>
      <w:r w:rsidR="00776CEA" w:rsidRPr="00034910">
        <w:t>misérable</w:t>
      </w:r>
      <w:r>
        <w:t xml:space="preserve">, </w:t>
      </w:r>
      <w:r w:rsidR="00776CEA" w:rsidRPr="00034910">
        <w:t>vous-même avez brisé votre rêve de honteuse fortune</w:t>
      </w:r>
      <w:r>
        <w:t> !</w:t>
      </w:r>
    </w:p>
    <w:p w14:paraId="58073CE0" w14:textId="77777777" w:rsidR="00E57EC9" w:rsidRDefault="00E57EC9" w:rsidP="00E57EC9">
      <w:r>
        <w:t>— </w:t>
      </w:r>
      <w:r w:rsidR="00776CEA" w:rsidRPr="00034910">
        <w:t>Que voulez-vous dire</w:t>
      </w:r>
      <w:r>
        <w:t> ?</w:t>
      </w:r>
    </w:p>
    <w:p w14:paraId="1C46172F" w14:textId="77777777" w:rsidR="00E57EC9" w:rsidRDefault="00E57EC9" w:rsidP="00E57EC9">
      <w:r>
        <w:t>— </w:t>
      </w:r>
      <w:r w:rsidR="00776CEA" w:rsidRPr="00034910">
        <w:t>Que vous avez tué mon père</w:t>
      </w:r>
      <w:r>
        <w:t xml:space="preserve">… </w:t>
      </w:r>
      <w:r w:rsidR="00776CEA" w:rsidRPr="00034910">
        <w:t>Que vous ignorerez to</w:t>
      </w:r>
      <w:r w:rsidR="00776CEA" w:rsidRPr="00034910">
        <w:t>u</w:t>
      </w:r>
      <w:r w:rsidR="00776CEA" w:rsidRPr="00034910">
        <w:t>jours l</w:t>
      </w:r>
      <w:r>
        <w:t>’</w:t>
      </w:r>
      <w:r w:rsidR="00776CEA" w:rsidRPr="00034910">
        <w:t>endroit qui recèle les corindons dont vous convoitez la possession</w:t>
      </w:r>
      <w:r>
        <w:t xml:space="preserve">. </w:t>
      </w:r>
      <w:r w:rsidR="00776CEA" w:rsidRPr="00034910">
        <w:t>Vous vous êtes ruiné</w:t>
      </w:r>
      <w:r>
        <w:t> !</w:t>
      </w:r>
    </w:p>
    <w:p w14:paraId="7BDDF85F" w14:textId="77777777" w:rsidR="00E57EC9" w:rsidRDefault="00776CEA" w:rsidP="00E57EC9">
      <w:r w:rsidRPr="00034910">
        <w:t>Il avait blêmi à cette déclaration inattendue</w:t>
      </w:r>
      <w:r w:rsidR="00E57EC9">
        <w:t xml:space="preserve">. </w:t>
      </w:r>
      <w:r w:rsidRPr="00034910">
        <w:t>Il avait saisi les poignets de sa captive</w:t>
      </w:r>
      <w:r w:rsidR="00E57EC9">
        <w:t xml:space="preserve">, </w:t>
      </w:r>
      <w:r w:rsidRPr="00034910">
        <w:t>et la secouant rudement</w:t>
      </w:r>
      <w:r w:rsidR="00E57EC9">
        <w:t xml:space="preserve">, </w:t>
      </w:r>
      <w:r w:rsidRPr="00034910">
        <w:t>une flamme rouge dans les yeux</w:t>
      </w:r>
      <w:r w:rsidR="00E57EC9">
        <w:t xml:space="preserve">, </w:t>
      </w:r>
      <w:r w:rsidRPr="00034910">
        <w:t>l</w:t>
      </w:r>
      <w:r w:rsidR="00E57EC9">
        <w:t>’</w:t>
      </w:r>
      <w:r w:rsidRPr="00034910">
        <w:t>écume aux lèvres</w:t>
      </w:r>
      <w:r w:rsidR="00E57EC9">
        <w:t> :</w:t>
      </w:r>
    </w:p>
    <w:p w14:paraId="28E47BC3" w14:textId="424AFA8A" w:rsidR="00E57EC9" w:rsidRDefault="00E57EC9" w:rsidP="00E57EC9">
      <w:r>
        <w:t>— </w:t>
      </w:r>
      <w:r w:rsidR="00776CEA" w:rsidRPr="00034910">
        <w:t xml:space="preserve">Voulez-vous dire que </w:t>
      </w:r>
      <w:r>
        <w:t>M. </w:t>
      </w:r>
      <w:r w:rsidR="00776CEA" w:rsidRPr="00034910">
        <w:t>Defrance était là-bas</w:t>
      </w:r>
      <w:r>
        <w:t> ?</w:t>
      </w:r>
    </w:p>
    <w:p w14:paraId="4626EF34" w14:textId="77777777" w:rsidR="00E57EC9" w:rsidRDefault="00E57EC9" w:rsidP="00E57EC9">
      <w:r>
        <w:t>— </w:t>
      </w:r>
      <w:r w:rsidR="00776CEA" w:rsidRPr="00034910">
        <w:t>Oui</w:t>
      </w:r>
      <w:r>
        <w:t> !</w:t>
      </w:r>
    </w:p>
    <w:p w14:paraId="2652AF1E" w14:textId="77777777" w:rsidR="00E57EC9" w:rsidRDefault="00E57EC9" w:rsidP="00E57EC9">
      <w:r>
        <w:t>— </w:t>
      </w:r>
      <w:r w:rsidR="00776CEA" w:rsidRPr="00034910">
        <w:t>Impossible</w:t>
      </w:r>
      <w:r>
        <w:t xml:space="preserve">. </w:t>
      </w:r>
      <w:r w:rsidR="00776CEA" w:rsidRPr="00034910">
        <w:t>Je les ai vus</w:t>
      </w:r>
      <w:r>
        <w:t xml:space="preserve">. </w:t>
      </w:r>
      <w:r w:rsidR="00776CEA" w:rsidRPr="00034910">
        <w:t>Trois</w:t>
      </w:r>
      <w:r>
        <w:t xml:space="preserve">, </w:t>
      </w:r>
      <w:r w:rsidR="00776CEA" w:rsidRPr="00034910">
        <w:t>trois seulement</w:t>
      </w:r>
      <w:r>
        <w:t xml:space="preserve"> : </w:t>
      </w:r>
      <w:r w:rsidR="00776CEA" w:rsidRPr="00034910">
        <w:t xml:space="preserve">ce Dick </w:t>
      </w:r>
      <w:proofErr w:type="spellStart"/>
      <w:r w:rsidR="00776CEA" w:rsidRPr="00034910">
        <w:t>Fann</w:t>
      </w:r>
      <w:proofErr w:type="spellEnd"/>
      <w:r w:rsidR="00776CEA" w:rsidRPr="00034910">
        <w:t xml:space="preserve"> que l</w:t>
      </w:r>
      <w:r>
        <w:t>’</w:t>
      </w:r>
      <w:r w:rsidR="00776CEA" w:rsidRPr="00034910">
        <w:t>enfer reçoive</w:t>
      </w:r>
      <w:r>
        <w:t xml:space="preserve">, </w:t>
      </w:r>
      <w:r w:rsidR="00776CEA" w:rsidRPr="00034910">
        <w:t>ce stupide boy Jean</w:t>
      </w:r>
      <w:r>
        <w:t xml:space="preserve">, </w:t>
      </w:r>
      <w:r w:rsidR="00776CEA" w:rsidRPr="00034910">
        <w:t xml:space="preserve">et enfin le fameux docteur </w:t>
      </w:r>
      <w:proofErr w:type="spellStart"/>
      <w:r w:rsidR="00776CEA" w:rsidRPr="00034910">
        <w:t>Noscoso</w:t>
      </w:r>
      <w:proofErr w:type="spellEnd"/>
      <w:r>
        <w:t>…</w:t>
      </w:r>
    </w:p>
    <w:p w14:paraId="31661FBA" w14:textId="77777777" w:rsidR="00E57EC9" w:rsidRDefault="00E57EC9" w:rsidP="00E57EC9">
      <w:r>
        <w:t>— </w:t>
      </w:r>
      <w:r w:rsidR="00776CEA" w:rsidRPr="00034910">
        <w:t>Mon père</w:t>
      </w:r>
      <w:r>
        <w:t xml:space="preserve"> ! </w:t>
      </w:r>
      <w:r w:rsidR="00776CEA" w:rsidRPr="00034910">
        <w:t>fit-elle avec un geste large qui sembla repou</w:t>
      </w:r>
      <w:r w:rsidR="00776CEA" w:rsidRPr="00034910">
        <w:t>s</w:t>
      </w:r>
      <w:r w:rsidR="00776CEA" w:rsidRPr="00034910">
        <w:t>ser le criminel loin d</w:t>
      </w:r>
      <w:r>
        <w:t>’</w:t>
      </w:r>
      <w:r w:rsidR="00776CEA" w:rsidRPr="00034910">
        <w:t>elle</w:t>
      </w:r>
      <w:r>
        <w:t>.</w:t>
      </w:r>
    </w:p>
    <w:p w14:paraId="54522F99" w14:textId="77777777" w:rsidR="00E57EC9" w:rsidRDefault="00776CEA" w:rsidP="00E57EC9">
      <w:r w:rsidRPr="00034910">
        <w:lastRenderedPageBreak/>
        <w:t>Et comme il se rapprochait</w:t>
      </w:r>
      <w:r w:rsidR="00E57EC9">
        <w:t xml:space="preserve">, </w:t>
      </w:r>
      <w:r w:rsidRPr="00034910">
        <w:t>suppliant maintenant</w:t>
      </w:r>
      <w:r w:rsidR="00E57EC9">
        <w:t xml:space="preserve">, </w:t>
      </w:r>
      <w:r w:rsidRPr="00034910">
        <w:t>che</w:t>
      </w:r>
      <w:r w:rsidRPr="00034910">
        <w:t>r</w:t>
      </w:r>
      <w:r w:rsidRPr="00034910">
        <w:t>chant à lui faire donner des précisions plus grandes</w:t>
      </w:r>
      <w:r w:rsidR="00E57EC9">
        <w:t xml:space="preserve">, </w:t>
      </w:r>
      <w:r w:rsidRPr="00034910">
        <w:t>elle lui tourna le dos et s</w:t>
      </w:r>
      <w:r w:rsidR="00E57EC9">
        <w:t>’</w:t>
      </w:r>
      <w:r w:rsidRPr="00034910">
        <w:t>agenouillant sur le roc</w:t>
      </w:r>
      <w:r w:rsidR="00E57EC9">
        <w:t> :</w:t>
      </w:r>
    </w:p>
    <w:p w14:paraId="3BC2F1AC" w14:textId="77777777" w:rsidR="00E57EC9" w:rsidRDefault="00E57EC9" w:rsidP="00E57EC9">
      <w:r>
        <w:t>— </w:t>
      </w:r>
      <w:r w:rsidR="00776CEA" w:rsidRPr="00034910">
        <w:t>Assez</w:t>
      </w:r>
      <w:r>
        <w:t xml:space="preserve"> ! </w:t>
      </w:r>
      <w:r w:rsidR="00776CEA" w:rsidRPr="00034910">
        <w:t>fit-elle sèchement</w:t>
      </w:r>
      <w:r>
        <w:t xml:space="preserve">. </w:t>
      </w:r>
      <w:r w:rsidR="00776CEA" w:rsidRPr="00034910">
        <w:t>Laissez une enfant prier pour son père qui va mourir</w:t>
      </w:r>
      <w:r>
        <w:t> !</w:t>
      </w:r>
    </w:p>
    <w:p w14:paraId="575143B1" w14:textId="77777777" w:rsidR="00E57EC9" w:rsidRDefault="00776CEA" w:rsidP="00E57EC9">
      <w:r w:rsidRPr="00034910">
        <w:t>Elle éclata en sanglots en face des glaces qui</w:t>
      </w:r>
      <w:r w:rsidR="00E57EC9">
        <w:t xml:space="preserve">, </w:t>
      </w:r>
      <w:r w:rsidRPr="00034910">
        <w:t>tumultueuses et effrayantes</w:t>
      </w:r>
      <w:r w:rsidR="00E57EC9">
        <w:t xml:space="preserve">, </w:t>
      </w:r>
      <w:r w:rsidRPr="00034910">
        <w:t>se brisaient avec le fracas de mille tonnerres écl</w:t>
      </w:r>
      <w:r w:rsidRPr="00034910">
        <w:t>a</w:t>
      </w:r>
      <w:r w:rsidRPr="00034910">
        <w:t>tant à la fois</w:t>
      </w:r>
      <w:r w:rsidR="00E57EC9">
        <w:t>.</w:t>
      </w:r>
    </w:p>
    <w:p w14:paraId="14DEB1B8" w14:textId="29F793B4" w:rsidR="00E57EC9" w:rsidRPr="00BA46D5" w:rsidRDefault="007C5BD3" w:rsidP="00BA46D5">
      <w:pPr>
        <w:pStyle w:val="Centrsolidaire"/>
      </w:pPr>
      <w:r w:rsidRPr="00E57EC9">
        <w:rPr>
          <w:noProof/>
        </w:rPr>
        <w:lastRenderedPageBreak/>
        <w:drawing>
          <wp:inline distT="0" distB="0" distL="0" distR="0" wp14:anchorId="4AC828CA" wp14:editId="3A6E0661">
            <wp:extent cx="5756910" cy="5033010"/>
            <wp:effectExtent l="0" t="0" r="0" b="0"/>
            <wp:docPr id="72"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6910" cy="5033010"/>
                    </a:xfrm>
                    <a:prstGeom prst="rect">
                      <a:avLst/>
                    </a:prstGeom>
                    <a:noFill/>
                    <a:ln>
                      <a:noFill/>
                    </a:ln>
                  </pic:spPr>
                </pic:pic>
              </a:graphicData>
            </a:graphic>
          </wp:inline>
        </w:drawing>
      </w:r>
    </w:p>
    <w:p w14:paraId="531DCAD2" w14:textId="59B1CBA7" w:rsidR="00776CEA" w:rsidRPr="007F1C96" w:rsidRDefault="00776CEA" w:rsidP="007F1C96">
      <w:pPr>
        <w:pStyle w:val="Titre2"/>
      </w:pPr>
      <w:bookmarkStart w:id="24" w:name="_Toc195633755"/>
      <w:r w:rsidRPr="007F1C96">
        <w:t>CHAPITRE IV</w:t>
      </w:r>
      <w:r w:rsidRPr="007F1C96">
        <w:br/>
      </w:r>
      <w:r w:rsidRPr="007F1C96">
        <w:br/>
      </w:r>
      <w:smartTag w:uri="urn:schemas-microsoft-com:office:smarttags" w:element="PersonName">
        <w:smartTagPr>
          <w:attr w:name="ProductID" w:val="LA CHASSE AU"/>
        </w:smartTagPr>
        <w:r w:rsidRPr="007F1C96">
          <w:t>LA CHASSE AU</w:t>
        </w:r>
      </w:smartTag>
      <w:r w:rsidRPr="007F1C96">
        <w:t xml:space="preserve"> GLAÇON</w:t>
      </w:r>
      <w:bookmarkEnd w:id="24"/>
      <w:r w:rsidRPr="007F1C96">
        <w:br/>
      </w:r>
    </w:p>
    <w:p w14:paraId="5A82F625" w14:textId="77777777" w:rsidR="00E57EC9" w:rsidRDefault="00776CEA" w:rsidP="00E57EC9">
      <w:r w:rsidRPr="00034910">
        <w:t>La ligne du Transsibérien</w:t>
      </w:r>
      <w:r w:rsidR="00E57EC9">
        <w:t xml:space="preserve">, </w:t>
      </w:r>
      <w:r w:rsidRPr="00034910">
        <w:t>on le sait</w:t>
      </w:r>
      <w:r w:rsidR="00E57EC9">
        <w:t xml:space="preserve">, </w:t>
      </w:r>
      <w:r w:rsidRPr="00034910">
        <w:t>a pour point terminus Vladivostok</w:t>
      </w:r>
      <w:r w:rsidR="00E57EC9">
        <w:t xml:space="preserve">, </w:t>
      </w:r>
      <w:r w:rsidRPr="00034910">
        <w:t>port de guerre sur le Pacifique</w:t>
      </w:r>
      <w:r w:rsidR="00E57EC9">
        <w:t xml:space="preserve">. </w:t>
      </w:r>
      <w:r w:rsidRPr="00034910">
        <w:t>C</w:t>
      </w:r>
      <w:r w:rsidR="00E57EC9">
        <w:t>’</w:t>
      </w:r>
      <w:r w:rsidRPr="00034910">
        <w:t>est le terminus officiel</w:t>
      </w:r>
      <w:r w:rsidR="00E57EC9">
        <w:t xml:space="preserve">. </w:t>
      </w:r>
      <w:r w:rsidRPr="00034910">
        <w:t>Toutefois</w:t>
      </w:r>
      <w:r w:rsidR="00E57EC9">
        <w:t xml:space="preserve">, </w:t>
      </w:r>
      <w:r w:rsidRPr="00034910">
        <w:t>à quelques verstes en avant de ce point</w:t>
      </w:r>
      <w:r w:rsidR="00E57EC9">
        <w:t xml:space="preserve">, </w:t>
      </w:r>
      <w:r w:rsidRPr="00034910">
        <w:t>se détache vers le Nord un embranchement qui se termine</w:t>
      </w:r>
      <w:r w:rsidR="00E57EC9">
        <w:t xml:space="preserve">, </w:t>
      </w:r>
      <w:r w:rsidRPr="00034910">
        <w:t>lui</w:t>
      </w:r>
      <w:r w:rsidR="00E57EC9">
        <w:t xml:space="preserve">, </w:t>
      </w:r>
      <w:r w:rsidRPr="00034910">
        <w:t>à Khabarovsk</w:t>
      </w:r>
      <w:r w:rsidR="00E57EC9">
        <w:t>.</w:t>
      </w:r>
    </w:p>
    <w:p w14:paraId="79E44868" w14:textId="77777777" w:rsidR="00E57EC9" w:rsidRDefault="00776CEA" w:rsidP="00E57EC9">
      <w:r w:rsidRPr="00034910">
        <w:lastRenderedPageBreak/>
        <w:t>Or</w:t>
      </w:r>
      <w:r w:rsidR="00E57EC9">
        <w:t xml:space="preserve">, </w:t>
      </w:r>
      <w:r w:rsidRPr="00034910">
        <w:t xml:space="preserve">quelques jours après les événements terribles dont la région des îles </w:t>
      </w:r>
      <w:proofErr w:type="spellStart"/>
      <w:r w:rsidRPr="00034910">
        <w:t>Diomèdes</w:t>
      </w:r>
      <w:proofErr w:type="spellEnd"/>
      <w:r w:rsidRPr="00034910">
        <w:t xml:space="preserve"> fut le théâtre</w:t>
      </w:r>
      <w:r w:rsidR="00E57EC9">
        <w:t xml:space="preserve">, </w:t>
      </w:r>
      <w:r w:rsidRPr="00034910">
        <w:t>un groupe d</w:t>
      </w:r>
      <w:r w:rsidR="00E57EC9">
        <w:t>’</w:t>
      </w:r>
      <w:r w:rsidRPr="00034910">
        <w:t>hommes avaient pénétré</w:t>
      </w:r>
      <w:r w:rsidR="00E57EC9">
        <w:t xml:space="preserve">, </w:t>
      </w:r>
      <w:r w:rsidRPr="00034910">
        <w:t>chargés de deux civières grossières dans une maison de bois</w:t>
      </w:r>
      <w:r w:rsidR="00E57EC9">
        <w:t xml:space="preserve">, </w:t>
      </w:r>
      <w:r w:rsidRPr="00034910">
        <w:t>moitié yourte</w:t>
      </w:r>
      <w:r w:rsidR="00E57EC9">
        <w:t xml:space="preserve">, </w:t>
      </w:r>
      <w:r w:rsidRPr="00034910">
        <w:t>moitié isba</w:t>
      </w:r>
      <w:r w:rsidR="00E57EC9">
        <w:t xml:space="preserve">, </w:t>
      </w:r>
      <w:r w:rsidRPr="00034910">
        <w:t>sise au bord de la mer à une douzaine de verstes nord-est de Khabarovsk</w:t>
      </w:r>
      <w:r w:rsidR="00E57EC9">
        <w:t>.</w:t>
      </w:r>
    </w:p>
    <w:p w14:paraId="26B2CE55" w14:textId="77777777" w:rsidR="00E57EC9" w:rsidRDefault="00776CEA" w:rsidP="00E57EC9">
      <w:r w:rsidRPr="00034910">
        <w:t>Sur des fourrures</w:t>
      </w:r>
      <w:r w:rsidR="00E57EC9">
        <w:t xml:space="preserve">, </w:t>
      </w:r>
      <w:r w:rsidRPr="00034910">
        <w:t>ils avaient déposé deux corps</w:t>
      </w:r>
      <w:r w:rsidR="00E57EC9">
        <w:t xml:space="preserve">, </w:t>
      </w:r>
      <w:r w:rsidRPr="00034910">
        <w:t>deux c</w:t>
      </w:r>
      <w:r w:rsidRPr="00034910">
        <w:t>a</w:t>
      </w:r>
      <w:r w:rsidRPr="00034910">
        <w:t>davres d</w:t>
      </w:r>
      <w:r w:rsidR="00E57EC9">
        <w:t>’</w:t>
      </w:r>
      <w:r w:rsidRPr="00034910">
        <w:t>apparence</w:t>
      </w:r>
      <w:r w:rsidR="00E57EC9">
        <w:t xml:space="preserve">, </w:t>
      </w:r>
      <w:r w:rsidRPr="00034910">
        <w:t>car ils ne faisaient aucun mouvement</w:t>
      </w:r>
      <w:r w:rsidR="00E57EC9">
        <w:t xml:space="preserve">. </w:t>
      </w:r>
      <w:r w:rsidRPr="00034910">
        <w:t>Puis ils s</w:t>
      </w:r>
      <w:r w:rsidR="00E57EC9">
        <w:t>’</w:t>
      </w:r>
      <w:r w:rsidRPr="00034910">
        <w:t>étaient retirés après avoir reçu quelques pièces de monnaie d</w:t>
      </w:r>
      <w:r w:rsidR="00E57EC9">
        <w:t>’</w:t>
      </w:r>
      <w:r w:rsidRPr="00034910">
        <w:t>un personnage qui les accompagnait</w:t>
      </w:r>
      <w:r w:rsidR="00E57EC9">
        <w:t>.</w:t>
      </w:r>
    </w:p>
    <w:p w14:paraId="53436245" w14:textId="77777777" w:rsidR="00E57EC9" w:rsidRDefault="00776CEA" w:rsidP="00E57EC9">
      <w:r w:rsidRPr="00034910">
        <w:t>Celui-ci demeura seul auprès des deux corps</w:t>
      </w:r>
      <w:r w:rsidR="00E57EC9">
        <w:t>.</w:t>
      </w:r>
    </w:p>
    <w:p w14:paraId="21235646" w14:textId="77777777" w:rsidR="00E57EC9" w:rsidRDefault="00776CEA" w:rsidP="00E57EC9">
      <w:r w:rsidRPr="00034910">
        <w:t>Il les considéra avec attention</w:t>
      </w:r>
      <w:r w:rsidR="00E57EC9">
        <w:t xml:space="preserve">. </w:t>
      </w:r>
      <w:r w:rsidRPr="00034910">
        <w:t>Enfin</w:t>
      </w:r>
      <w:r w:rsidR="00E57EC9">
        <w:t xml:space="preserve">, </w:t>
      </w:r>
      <w:r w:rsidRPr="00034910">
        <w:t>il grommela d</w:t>
      </w:r>
      <w:r w:rsidR="00E57EC9">
        <w:t>’</w:t>
      </w:r>
      <w:r w:rsidRPr="00034910">
        <w:t>une voix sourde</w:t>
      </w:r>
      <w:r w:rsidR="00E57EC9">
        <w:t> :</w:t>
      </w:r>
    </w:p>
    <w:p w14:paraId="2C5F84C5" w14:textId="77777777" w:rsidR="00E57EC9" w:rsidRDefault="00E57EC9" w:rsidP="00E57EC9">
      <w:r>
        <w:t>— </w:t>
      </w:r>
      <w:proofErr w:type="spellStart"/>
      <w:r w:rsidR="00776CEA" w:rsidRPr="00034910">
        <w:t>Botera</w:t>
      </w:r>
      <w:proofErr w:type="spellEnd"/>
      <w:r w:rsidR="00776CEA" w:rsidRPr="00034910">
        <w:t xml:space="preserve"> est bien mort</w:t>
      </w:r>
      <w:r>
        <w:t xml:space="preserve">. </w:t>
      </w:r>
      <w:r w:rsidR="00776CEA" w:rsidRPr="00034910">
        <w:t>Cet homme du Pérou n</w:t>
      </w:r>
      <w:r>
        <w:t>’</w:t>
      </w:r>
      <w:r w:rsidR="00776CEA" w:rsidRPr="00034910">
        <w:t>a pu su</w:t>
      </w:r>
      <w:r w:rsidR="00776CEA" w:rsidRPr="00034910">
        <w:t>p</w:t>
      </w:r>
      <w:r w:rsidR="00776CEA" w:rsidRPr="00034910">
        <w:t>porter la température de ces régions</w:t>
      </w:r>
      <w:r>
        <w:t xml:space="preserve">, </w:t>
      </w:r>
      <w:r w:rsidR="00776CEA" w:rsidRPr="00034910">
        <w:t>où le printemps est plus rigoureux que l</w:t>
      </w:r>
      <w:r>
        <w:t>’</w:t>
      </w:r>
      <w:r w:rsidR="00776CEA" w:rsidRPr="00034910">
        <w:t>hiver de son pays américain</w:t>
      </w:r>
      <w:r>
        <w:t xml:space="preserve">. </w:t>
      </w:r>
      <w:r w:rsidR="00776CEA" w:rsidRPr="00034910">
        <w:t>Mais le sieur D</w:t>
      </w:r>
      <w:r w:rsidR="00776CEA" w:rsidRPr="00034910">
        <w:t>e</w:t>
      </w:r>
      <w:r w:rsidR="00776CEA" w:rsidRPr="00034910">
        <w:t>france vit encore</w:t>
      </w:r>
      <w:r>
        <w:t xml:space="preserve">. </w:t>
      </w:r>
      <w:r w:rsidR="00776CEA" w:rsidRPr="00034910">
        <w:t>Il s</w:t>
      </w:r>
      <w:r>
        <w:t>’</w:t>
      </w:r>
      <w:r w:rsidR="00776CEA" w:rsidRPr="00034910">
        <w:t>agit de le sauver</w:t>
      </w:r>
      <w:r>
        <w:t xml:space="preserve">, </w:t>
      </w:r>
      <w:r w:rsidR="00776CEA" w:rsidRPr="00034910">
        <w:t>lui</w:t>
      </w:r>
      <w:r>
        <w:t xml:space="preserve">. </w:t>
      </w:r>
      <w:r w:rsidR="00776CEA" w:rsidRPr="00034910">
        <w:t>Pour moi-même</w:t>
      </w:r>
      <w:r>
        <w:t xml:space="preserve">, </w:t>
      </w:r>
      <w:r w:rsidR="00776CEA" w:rsidRPr="00034910">
        <w:t>il doit vivre</w:t>
      </w:r>
      <w:r>
        <w:t>.</w:t>
      </w:r>
    </w:p>
    <w:p w14:paraId="17D49393" w14:textId="77777777" w:rsidR="00E57EC9" w:rsidRDefault="00776CEA" w:rsidP="00E57EC9">
      <w:r w:rsidRPr="00034910">
        <w:t>Il sortit de sa poche un flacon de cristal</w:t>
      </w:r>
      <w:r w:rsidR="00E57EC9">
        <w:t xml:space="preserve">, </w:t>
      </w:r>
      <w:r w:rsidRPr="00034910">
        <w:t>à fermeture d</w:t>
      </w:r>
      <w:r w:rsidR="00E57EC9">
        <w:t>’</w:t>
      </w:r>
      <w:r w:rsidRPr="00034910">
        <w:t>or</w:t>
      </w:r>
      <w:r w:rsidR="00E57EC9">
        <w:t xml:space="preserve">, </w:t>
      </w:r>
      <w:r w:rsidRPr="00034910">
        <w:t>dans lequel tremblotait une liqueur rosée</w:t>
      </w:r>
      <w:r w:rsidR="00E57EC9">
        <w:t xml:space="preserve">, </w:t>
      </w:r>
      <w:r w:rsidRPr="00034910">
        <w:t>et fit couler quelques gouttes de l</w:t>
      </w:r>
      <w:r w:rsidR="00E57EC9">
        <w:t>’</w:t>
      </w:r>
      <w:r w:rsidRPr="00034910">
        <w:t>élixir entre les dents serrées de celui qu</w:t>
      </w:r>
      <w:r w:rsidR="00E57EC9">
        <w:t>’</w:t>
      </w:r>
      <w:r w:rsidRPr="00034910">
        <w:t>il avait a</w:t>
      </w:r>
      <w:r w:rsidRPr="00034910">
        <w:t>p</w:t>
      </w:r>
      <w:r w:rsidRPr="00034910">
        <w:t>pelé Defrance</w:t>
      </w:r>
      <w:r w:rsidR="00E57EC9">
        <w:t>.</w:t>
      </w:r>
    </w:p>
    <w:p w14:paraId="70CB326F" w14:textId="77777777" w:rsidR="00E57EC9" w:rsidRDefault="00776CEA" w:rsidP="00E57EC9">
      <w:r w:rsidRPr="00034910">
        <w:t>L</w:t>
      </w:r>
      <w:r w:rsidR="00E57EC9">
        <w:t>’</w:t>
      </w:r>
      <w:r w:rsidRPr="00034910">
        <w:t>effet en fut instantané</w:t>
      </w:r>
      <w:r w:rsidR="00E57EC9">
        <w:t xml:space="preserve">. </w:t>
      </w:r>
      <w:r w:rsidRPr="00034910">
        <w:t>Les tons verdâtres marbrant le v</w:t>
      </w:r>
      <w:r w:rsidRPr="00034910">
        <w:t>i</w:t>
      </w:r>
      <w:r w:rsidRPr="00034910">
        <w:t xml:space="preserve">sage du père de </w:t>
      </w:r>
      <w:proofErr w:type="spellStart"/>
      <w:r w:rsidRPr="00034910">
        <w:t>Fleuriane</w:t>
      </w:r>
      <w:proofErr w:type="spellEnd"/>
      <w:r w:rsidRPr="00034910">
        <w:t xml:space="preserve"> disparurent</w:t>
      </w:r>
      <w:r w:rsidR="00E57EC9">
        <w:t xml:space="preserve">, </w:t>
      </w:r>
      <w:r w:rsidRPr="00034910">
        <w:t>remplacés par une teinte vivante</w:t>
      </w:r>
      <w:r w:rsidR="00E57EC9">
        <w:t xml:space="preserve">. </w:t>
      </w:r>
      <w:r w:rsidRPr="00034910">
        <w:t>Les narines pincées se dilatèrent</w:t>
      </w:r>
      <w:r w:rsidR="00E57EC9">
        <w:t xml:space="preserve">, </w:t>
      </w:r>
      <w:r w:rsidRPr="00034910">
        <w:t>les paupières eurent une légère palpitation</w:t>
      </w:r>
      <w:r w:rsidR="00E57EC9">
        <w:t>.</w:t>
      </w:r>
    </w:p>
    <w:p w14:paraId="3C458A23" w14:textId="77777777" w:rsidR="00E57EC9" w:rsidRDefault="00E57EC9" w:rsidP="00E57EC9">
      <w:r>
        <w:t>— </w:t>
      </w:r>
      <w:r w:rsidR="00776CEA" w:rsidRPr="00034910">
        <w:t>Bon</w:t>
      </w:r>
      <w:r>
        <w:t xml:space="preserve"> ! </w:t>
      </w:r>
      <w:r w:rsidR="00776CEA" w:rsidRPr="00034910">
        <w:t>poursuivit l</w:t>
      </w:r>
      <w:r>
        <w:t>’</w:t>
      </w:r>
      <w:r w:rsidR="00776CEA" w:rsidRPr="00034910">
        <w:t>homme</w:t>
      </w:r>
      <w:r>
        <w:t xml:space="preserve">, </w:t>
      </w:r>
      <w:r w:rsidR="00776CEA" w:rsidRPr="00034910">
        <w:t>un bol de bouillon</w:t>
      </w:r>
      <w:r>
        <w:t xml:space="preserve">, </w:t>
      </w:r>
      <w:r w:rsidR="00776CEA" w:rsidRPr="00034910">
        <w:t>et il sera en état de m</w:t>
      </w:r>
      <w:r>
        <w:t>’</w:t>
      </w:r>
      <w:r w:rsidR="00776CEA" w:rsidRPr="00034910">
        <w:t>entendre</w:t>
      </w:r>
      <w:r>
        <w:t xml:space="preserve">. </w:t>
      </w:r>
      <w:r w:rsidR="00776CEA" w:rsidRPr="00034910">
        <w:t>Mais auparavant</w:t>
      </w:r>
      <w:r>
        <w:t xml:space="preserve">, </w:t>
      </w:r>
      <w:r w:rsidR="00776CEA" w:rsidRPr="00034910">
        <w:t>il faut le mettre dans l</w:t>
      </w:r>
      <w:r>
        <w:t>’</w:t>
      </w:r>
      <w:r w:rsidR="00776CEA" w:rsidRPr="00034910">
        <w:t>impossibilité de résister</w:t>
      </w:r>
      <w:r>
        <w:t>.</w:t>
      </w:r>
    </w:p>
    <w:p w14:paraId="40BA4002" w14:textId="77777777" w:rsidR="00E57EC9" w:rsidRDefault="00776CEA" w:rsidP="00E57EC9">
      <w:r w:rsidRPr="00034910">
        <w:lastRenderedPageBreak/>
        <w:t>Dans un angle de la pièce</w:t>
      </w:r>
      <w:r w:rsidR="00E57EC9">
        <w:t xml:space="preserve">, </w:t>
      </w:r>
      <w:r w:rsidRPr="00034910">
        <w:t>il ramassa un rouleau de cord</w:t>
      </w:r>
      <w:r w:rsidRPr="00034910">
        <w:t>e</w:t>
      </w:r>
      <w:r w:rsidRPr="00034910">
        <w:t>lette</w:t>
      </w:r>
      <w:r w:rsidR="00E57EC9">
        <w:t xml:space="preserve">, </w:t>
      </w:r>
      <w:r w:rsidRPr="00034910">
        <w:t>et méthodiquement en ligota le patient auquel il ne laissa libre que la main droite</w:t>
      </w:r>
      <w:r w:rsidR="00E57EC9">
        <w:t>.</w:t>
      </w:r>
    </w:p>
    <w:p w14:paraId="73FB9203" w14:textId="77777777" w:rsidR="00E57EC9" w:rsidRDefault="00E57EC9" w:rsidP="00E57EC9">
      <w:r>
        <w:t>— </w:t>
      </w:r>
      <w:r w:rsidR="00776CEA" w:rsidRPr="00034910">
        <w:t>Là</w:t>
      </w:r>
      <w:r>
        <w:t xml:space="preserve">, </w:t>
      </w:r>
      <w:r w:rsidR="00776CEA" w:rsidRPr="00034910">
        <w:t>fit-il encore avec satisfaction</w:t>
      </w:r>
      <w:r>
        <w:t xml:space="preserve">. </w:t>
      </w:r>
      <w:r w:rsidR="00776CEA" w:rsidRPr="00034910">
        <w:t>Le voilà prêt pour la conversation</w:t>
      </w:r>
      <w:r>
        <w:t xml:space="preserve">. </w:t>
      </w:r>
      <w:r w:rsidR="00776CEA" w:rsidRPr="00034910">
        <w:t>Au bouillon maintenant</w:t>
      </w:r>
      <w:r>
        <w:t>.</w:t>
      </w:r>
    </w:p>
    <w:p w14:paraId="25542F7A" w14:textId="77777777" w:rsidR="00E57EC9" w:rsidRDefault="00776CEA" w:rsidP="00E57EC9">
      <w:r w:rsidRPr="00034910">
        <w:t>Au-dessous d</w:t>
      </w:r>
      <w:r w:rsidR="00E57EC9">
        <w:t>’</w:t>
      </w:r>
      <w:r w:rsidRPr="00034910">
        <w:t>un trou circulaire percé dans le toit pour l</w:t>
      </w:r>
      <w:r w:rsidR="00E57EC9">
        <w:t>’</w:t>
      </w:r>
      <w:r w:rsidRPr="00034910">
        <w:t>échappement de la fumée</w:t>
      </w:r>
      <w:r w:rsidR="00E57EC9">
        <w:t xml:space="preserve">, </w:t>
      </w:r>
      <w:r w:rsidRPr="00034910">
        <w:t>un foyer rudimentaire</w:t>
      </w:r>
      <w:r w:rsidR="00E57EC9">
        <w:t xml:space="preserve">, </w:t>
      </w:r>
      <w:r w:rsidRPr="00034910">
        <w:t>formé de pierres accolées</w:t>
      </w:r>
      <w:r w:rsidR="00E57EC9">
        <w:t xml:space="preserve">, </w:t>
      </w:r>
      <w:r w:rsidRPr="00034910">
        <w:t>supportait une marmite de campement</w:t>
      </w:r>
      <w:r w:rsidR="00E57EC9">
        <w:t xml:space="preserve">, </w:t>
      </w:r>
      <w:r w:rsidRPr="00034910">
        <w:t>dont les flancs étaient léchés par les flammes d</w:t>
      </w:r>
      <w:r w:rsidR="00E57EC9">
        <w:t>’</w:t>
      </w:r>
      <w:r w:rsidRPr="00034910">
        <w:t>un combustible étrange</w:t>
      </w:r>
      <w:r w:rsidR="00E57EC9">
        <w:t xml:space="preserve">, </w:t>
      </w:r>
      <w:r w:rsidRPr="00034910">
        <w:t>donnant l</w:t>
      </w:r>
      <w:r w:rsidR="00E57EC9">
        <w:t>’</w:t>
      </w:r>
      <w:r w:rsidRPr="00034910">
        <w:t>illusion de mottes de gazon desséchées</w:t>
      </w:r>
      <w:r w:rsidR="00E57EC9">
        <w:t>.</w:t>
      </w:r>
    </w:p>
    <w:p w14:paraId="1A0C6526" w14:textId="77777777" w:rsidR="00E57EC9" w:rsidRDefault="00776CEA" w:rsidP="00E57EC9">
      <w:r w:rsidRPr="00034910">
        <w:t>C</w:t>
      </w:r>
      <w:r w:rsidR="00E57EC9">
        <w:t>’</w:t>
      </w:r>
      <w:r w:rsidRPr="00034910">
        <w:t>était la tourbe particulière à l</w:t>
      </w:r>
      <w:r w:rsidR="00E57EC9">
        <w:t>’</w:t>
      </w:r>
      <w:r w:rsidRPr="00034910">
        <w:t>Est sibérien</w:t>
      </w:r>
      <w:r w:rsidR="00E57EC9">
        <w:t xml:space="preserve">, </w:t>
      </w:r>
      <w:r w:rsidRPr="00034910">
        <w:t xml:space="preserve">cette tourbe arrachée à la surface des </w:t>
      </w:r>
      <w:r w:rsidRPr="00034910">
        <w:rPr>
          <w:i/>
          <w:iCs/>
        </w:rPr>
        <w:t>toundras</w:t>
      </w:r>
      <w:r w:rsidR="00E57EC9">
        <w:rPr>
          <w:i/>
          <w:iCs/>
        </w:rPr>
        <w:t xml:space="preserve">, </w:t>
      </w:r>
      <w:r w:rsidRPr="00034910">
        <w:t>immenses solitudes</w:t>
      </w:r>
      <w:r w:rsidR="00E57EC9">
        <w:t xml:space="preserve">, </w:t>
      </w:r>
      <w:r w:rsidRPr="00034910">
        <w:t>glacées durant l</w:t>
      </w:r>
      <w:r w:rsidR="00E57EC9">
        <w:t>’</w:t>
      </w:r>
      <w:r w:rsidRPr="00034910">
        <w:t>hiver et se transformant en marécages pendant la brève saison d</w:t>
      </w:r>
      <w:r w:rsidR="00E57EC9">
        <w:t>’</w:t>
      </w:r>
      <w:r w:rsidRPr="00034910">
        <w:t>été</w:t>
      </w:r>
      <w:r w:rsidR="00E57EC9">
        <w:t>.</w:t>
      </w:r>
    </w:p>
    <w:p w14:paraId="229A681D" w14:textId="77777777" w:rsidR="00E57EC9" w:rsidRDefault="00776CEA" w:rsidP="00E57EC9">
      <w:r w:rsidRPr="00034910">
        <w:t>L</w:t>
      </w:r>
      <w:r w:rsidR="00E57EC9">
        <w:t>’</w:t>
      </w:r>
      <w:r w:rsidRPr="00034910">
        <w:t>homme souleva le couvercle</w:t>
      </w:r>
      <w:r w:rsidR="00E57EC9">
        <w:t xml:space="preserve">, </w:t>
      </w:r>
      <w:r w:rsidRPr="00034910">
        <w:t>une vapeur odorante se r</w:t>
      </w:r>
      <w:r w:rsidRPr="00034910">
        <w:t>é</w:t>
      </w:r>
      <w:r w:rsidRPr="00034910">
        <w:t>pandit dans la salle</w:t>
      </w:r>
      <w:r w:rsidR="00E57EC9">
        <w:t>.</w:t>
      </w:r>
    </w:p>
    <w:p w14:paraId="3B99D6C9" w14:textId="77777777" w:rsidR="00E57EC9" w:rsidRDefault="00E57EC9" w:rsidP="00E57EC9">
      <w:r>
        <w:t>— </w:t>
      </w:r>
      <w:r w:rsidR="00776CEA" w:rsidRPr="00034910">
        <w:t>Eh</w:t>
      </w:r>
      <w:r>
        <w:t xml:space="preserve"> ! </w:t>
      </w:r>
      <w:r w:rsidR="00776CEA" w:rsidRPr="00034910">
        <w:t>eh</w:t>
      </w:r>
      <w:r>
        <w:t xml:space="preserve"> ! </w:t>
      </w:r>
      <w:r w:rsidR="00776CEA" w:rsidRPr="00034910">
        <w:t>le brave homme va goûter un consommé de roi</w:t>
      </w:r>
      <w:r>
        <w:t xml:space="preserve">. </w:t>
      </w:r>
      <w:r w:rsidR="00776CEA" w:rsidRPr="00034910">
        <w:t xml:space="preserve">Si </w:t>
      </w:r>
      <w:proofErr w:type="spellStart"/>
      <w:r w:rsidR="00776CEA" w:rsidRPr="00034910">
        <w:t>Botera</w:t>
      </w:r>
      <w:proofErr w:type="spellEnd"/>
      <w:r w:rsidR="00776CEA" w:rsidRPr="00034910">
        <w:t xml:space="preserve"> n</w:t>
      </w:r>
      <w:r>
        <w:t>’</w:t>
      </w:r>
      <w:r w:rsidR="00776CEA" w:rsidRPr="00034910">
        <w:t>était pas aussi complètement mort</w:t>
      </w:r>
      <w:r>
        <w:t xml:space="preserve">, </w:t>
      </w:r>
      <w:r w:rsidR="00776CEA" w:rsidRPr="00034910">
        <w:t>il se réveillerait pour tâter d</w:t>
      </w:r>
      <w:r>
        <w:t>’</w:t>
      </w:r>
      <w:r w:rsidR="00776CEA" w:rsidRPr="00034910">
        <w:t>un semblable bouillon</w:t>
      </w:r>
      <w:r>
        <w:t>.</w:t>
      </w:r>
    </w:p>
    <w:p w14:paraId="63B443D7" w14:textId="77777777" w:rsidR="00E57EC9" w:rsidRDefault="00776CEA" w:rsidP="00E57EC9">
      <w:r w:rsidRPr="00034910">
        <w:t>Comment le joaillier se trouvait-il là</w:t>
      </w:r>
      <w:r w:rsidR="00E57EC9">
        <w:t> ?</w:t>
      </w:r>
    </w:p>
    <w:p w14:paraId="0B1AC3C8" w14:textId="77777777" w:rsidR="00E57EC9" w:rsidRDefault="00776CEA" w:rsidP="00E57EC9">
      <w:r w:rsidRPr="00034910">
        <w:t>Oh</w:t>
      </w:r>
      <w:r w:rsidR="00E57EC9">
        <w:t xml:space="preserve"> ! </w:t>
      </w:r>
      <w:r w:rsidRPr="00034910">
        <w:t>d</w:t>
      </w:r>
      <w:r w:rsidR="00E57EC9">
        <w:t>’</w:t>
      </w:r>
      <w:r w:rsidRPr="00034910">
        <w:t>une façon bien simple</w:t>
      </w:r>
      <w:r w:rsidR="00E57EC9">
        <w:t xml:space="preserve">. </w:t>
      </w:r>
      <w:r w:rsidRPr="00034910">
        <w:t xml:space="preserve">Après la conversation cruelle que Larmette avait eue avec </w:t>
      </w:r>
      <w:proofErr w:type="spellStart"/>
      <w:r w:rsidRPr="00034910">
        <w:t>Fleuriane</w:t>
      </w:r>
      <w:proofErr w:type="spellEnd"/>
      <w:r w:rsidRPr="00034910">
        <w:t xml:space="preserve"> sur les rochers d</w:t>
      </w:r>
      <w:r w:rsidR="00E57EC9">
        <w:t>’</w:t>
      </w:r>
      <w:r w:rsidRPr="00034910">
        <w:t>East-Cape</w:t>
      </w:r>
      <w:r w:rsidR="00E57EC9">
        <w:t xml:space="preserve">, </w:t>
      </w:r>
      <w:r w:rsidRPr="00034910">
        <w:t xml:space="preserve">en face des îles </w:t>
      </w:r>
      <w:proofErr w:type="spellStart"/>
      <w:r w:rsidRPr="00034910">
        <w:t>Diomèdes</w:t>
      </w:r>
      <w:proofErr w:type="spellEnd"/>
      <w:r w:rsidR="00E57EC9">
        <w:t xml:space="preserve">, </w:t>
      </w:r>
      <w:r w:rsidRPr="00034910">
        <w:t>le sinistre aventurier avait aperçu l</w:t>
      </w:r>
      <w:r w:rsidR="00E57EC9">
        <w:t>’</w:t>
      </w:r>
      <w:r w:rsidRPr="00034910">
        <w:t>iceberg flottant</w:t>
      </w:r>
      <w:r w:rsidR="00E57EC9">
        <w:t xml:space="preserve">, </w:t>
      </w:r>
      <w:r w:rsidRPr="00034910">
        <w:t xml:space="preserve">sur lequel Dick </w:t>
      </w:r>
      <w:proofErr w:type="spellStart"/>
      <w:r w:rsidRPr="00034910">
        <w:t>Fann</w:t>
      </w:r>
      <w:proofErr w:type="spellEnd"/>
      <w:r w:rsidRPr="00034910">
        <w:t xml:space="preserve"> et ses amis s</w:t>
      </w:r>
      <w:r w:rsidR="00E57EC9">
        <w:t>’</w:t>
      </w:r>
      <w:r w:rsidRPr="00034910">
        <w:t>agitaient désespérément</w:t>
      </w:r>
      <w:r w:rsidR="00E57EC9">
        <w:t>.</w:t>
      </w:r>
    </w:p>
    <w:p w14:paraId="45E962F7" w14:textId="77777777" w:rsidR="00E57EC9" w:rsidRDefault="00776CEA" w:rsidP="00E57EC9">
      <w:r w:rsidRPr="00034910">
        <w:t>Une lueur avait éclairé son esprit</w:t>
      </w:r>
      <w:r w:rsidR="00E57EC9">
        <w:t>.</w:t>
      </w:r>
    </w:p>
    <w:p w14:paraId="3058A839" w14:textId="77777777" w:rsidR="00E57EC9" w:rsidRDefault="00776CEA" w:rsidP="00E57EC9">
      <w:r w:rsidRPr="00034910">
        <w:t>Le courant froid du pôle descend vers le Sud en prolo</w:t>
      </w:r>
      <w:r w:rsidRPr="00034910">
        <w:t>n</w:t>
      </w:r>
      <w:r w:rsidRPr="00034910">
        <w:t>geant de très près la côte asiatique</w:t>
      </w:r>
      <w:r w:rsidR="00E57EC9">
        <w:t xml:space="preserve">. </w:t>
      </w:r>
      <w:r w:rsidRPr="00034910">
        <w:t xml:space="preserve">Il fallait </w:t>
      </w:r>
      <w:r w:rsidRPr="00034910">
        <w:lastRenderedPageBreak/>
        <w:t>l</w:t>
      </w:r>
      <w:r w:rsidR="00E57EC9">
        <w:t>’</w:t>
      </w:r>
      <w:r w:rsidRPr="00034910">
        <w:t>accompagner et observer du rivage la montagne de glace</w:t>
      </w:r>
      <w:r w:rsidR="00E57EC9">
        <w:t xml:space="preserve">, </w:t>
      </w:r>
      <w:r w:rsidRPr="00034910">
        <w:t>sur laquelle ses adve</w:t>
      </w:r>
      <w:r w:rsidRPr="00034910">
        <w:t>r</w:t>
      </w:r>
      <w:r w:rsidRPr="00034910">
        <w:t>saires étaient prisonniers</w:t>
      </w:r>
      <w:r w:rsidR="00E57EC9">
        <w:t>.</w:t>
      </w:r>
    </w:p>
    <w:p w14:paraId="607167E2" w14:textId="77777777" w:rsidR="00E57EC9" w:rsidRDefault="00776CEA" w:rsidP="00E57EC9">
      <w:r w:rsidRPr="00034910">
        <w:t>Avec son automobile de cent chevaux</w:t>
      </w:r>
      <w:r w:rsidR="00E57EC9">
        <w:t xml:space="preserve">, </w:t>
      </w:r>
      <w:r w:rsidRPr="00034910">
        <w:t>rien de plus facile</w:t>
      </w:r>
      <w:r w:rsidR="00E57EC9">
        <w:t>.</w:t>
      </w:r>
    </w:p>
    <w:p w14:paraId="38004B59" w14:textId="77777777" w:rsidR="00E57EC9" w:rsidRDefault="00776CEA" w:rsidP="00E57EC9">
      <w:r w:rsidRPr="00034910">
        <w:t>Ainsi il aurait la certitude de l</w:t>
      </w:r>
      <w:r w:rsidR="00E57EC9">
        <w:t>’</w:t>
      </w:r>
      <w:r w:rsidRPr="00034910">
        <w:t>engloutissement de ses e</w:t>
      </w:r>
      <w:r w:rsidRPr="00034910">
        <w:t>n</w:t>
      </w:r>
      <w:r w:rsidRPr="00034910">
        <w:t>nemis</w:t>
      </w:r>
      <w:r w:rsidR="00E57EC9">
        <w:t xml:space="preserve">, </w:t>
      </w:r>
      <w:r w:rsidRPr="00034910">
        <w:t>ou bien</w:t>
      </w:r>
      <w:r w:rsidR="00E57EC9">
        <w:t xml:space="preserve">, </w:t>
      </w:r>
      <w:r w:rsidRPr="00034910">
        <w:t>peut-être</w:t>
      </w:r>
      <w:r w:rsidR="00E57EC9">
        <w:t xml:space="preserve">, </w:t>
      </w:r>
      <w:r w:rsidRPr="00034910">
        <w:t>le hasard les lui livrerait</w:t>
      </w:r>
      <w:r w:rsidR="00E57EC9">
        <w:t xml:space="preserve">. </w:t>
      </w:r>
      <w:r w:rsidRPr="00034910">
        <w:t>Dans les deux cas</w:t>
      </w:r>
      <w:r w:rsidR="00E57EC9">
        <w:t xml:space="preserve">, </w:t>
      </w:r>
      <w:r w:rsidRPr="00034910">
        <w:t>il cesserait de craindre la pensée pénétrante de Dick</w:t>
      </w:r>
      <w:r w:rsidR="00E57EC9">
        <w:t xml:space="preserve">, </w:t>
      </w:r>
      <w:r w:rsidRPr="00034910">
        <w:t>de ce détective amateur qui</w:t>
      </w:r>
      <w:r w:rsidR="00E57EC9">
        <w:t xml:space="preserve">, </w:t>
      </w:r>
      <w:r w:rsidRPr="00034910">
        <w:t>il en était assuré</w:t>
      </w:r>
      <w:r w:rsidR="00E57EC9">
        <w:t xml:space="preserve">, </w:t>
      </w:r>
      <w:r w:rsidRPr="00034910">
        <w:t>avait percé à jour tous ses desseins</w:t>
      </w:r>
      <w:r w:rsidR="00E57EC9">
        <w:t xml:space="preserve">, </w:t>
      </w:r>
      <w:r w:rsidRPr="00034910">
        <w:t>débrouillé l</w:t>
      </w:r>
      <w:r w:rsidR="00E57EC9">
        <w:t>’</w:t>
      </w:r>
      <w:r w:rsidRPr="00034910">
        <w:t>écheveau compliqué de ses m</w:t>
      </w:r>
      <w:r w:rsidRPr="00034910">
        <w:t>é</w:t>
      </w:r>
      <w:r w:rsidRPr="00034910">
        <w:t>faits</w:t>
      </w:r>
      <w:r w:rsidR="00E57EC9">
        <w:t xml:space="preserve">. </w:t>
      </w:r>
      <w:proofErr w:type="spellStart"/>
      <w:r w:rsidRPr="00034910">
        <w:t>Fleuriane</w:t>
      </w:r>
      <w:proofErr w:type="spellEnd"/>
      <w:r w:rsidRPr="00034910">
        <w:t xml:space="preserve"> désarmée</w:t>
      </w:r>
      <w:r w:rsidR="00E57EC9">
        <w:t xml:space="preserve">, </w:t>
      </w:r>
      <w:r w:rsidRPr="00034910">
        <w:t>garrottée comme une coupable</w:t>
      </w:r>
      <w:r w:rsidR="00E57EC9">
        <w:t xml:space="preserve">, </w:t>
      </w:r>
      <w:r w:rsidRPr="00034910">
        <w:t>fut jetée par lui dans l</w:t>
      </w:r>
      <w:r w:rsidR="00E57EC9">
        <w:t>’</w:t>
      </w:r>
      <w:r w:rsidRPr="00034910">
        <w:t>automobile</w:t>
      </w:r>
      <w:r w:rsidR="00E57EC9">
        <w:t>.</w:t>
      </w:r>
    </w:p>
    <w:p w14:paraId="7C537103" w14:textId="77777777" w:rsidR="00E57EC9" w:rsidRDefault="00776CEA" w:rsidP="00E57EC9">
      <w:r w:rsidRPr="00034910">
        <w:t>Lui</w:t>
      </w:r>
      <w:r w:rsidR="00E57EC9">
        <w:t xml:space="preserve">, </w:t>
      </w:r>
      <w:r w:rsidRPr="00034910">
        <w:t>au volant</w:t>
      </w:r>
      <w:r w:rsidR="00E57EC9">
        <w:t xml:space="preserve">, </w:t>
      </w:r>
      <w:r w:rsidRPr="00034910">
        <w:t>dirigea la marche de l</w:t>
      </w:r>
      <w:r w:rsidR="00E57EC9">
        <w:t>’</w:t>
      </w:r>
      <w:r w:rsidRPr="00034910">
        <w:t>appareil vers le Sud</w:t>
      </w:r>
      <w:r w:rsidR="00E57EC9">
        <w:t>.</w:t>
      </w:r>
    </w:p>
    <w:p w14:paraId="7C0A8D45" w14:textId="3583A331" w:rsidR="00E57EC9" w:rsidRDefault="007C5BD3" w:rsidP="007D17F9">
      <w:pPr>
        <w:pStyle w:val="Centrsolidaire"/>
      </w:pPr>
      <w:r w:rsidRPr="00E57EC9">
        <w:rPr>
          <w:noProof/>
        </w:rPr>
        <w:drawing>
          <wp:inline distT="0" distB="0" distL="0" distR="0" wp14:anchorId="7BD1977C" wp14:editId="5E31BF45">
            <wp:extent cx="5756910" cy="3562350"/>
            <wp:effectExtent l="0" t="0" r="0" b="0"/>
            <wp:docPr id="73"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6910" cy="3562350"/>
                    </a:xfrm>
                    <a:prstGeom prst="rect">
                      <a:avLst/>
                    </a:prstGeom>
                    <a:noFill/>
                    <a:ln>
                      <a:noFill/>
                    </a:ln>
                  </pic:spPr>
                </pic:pic>
              </a:graphicData>
            </a:graphic>
          </wp:inline>
        </w:drawing>
      </w:r>
    </w:p>
    <w:p w14:paraId="76D4F9C8" w14:textId="77777777" w:rsidR="00E57EC9" w:rsidRDefault="00776CEA" w:rsidP="007D17F9">
      <w:pPr>
        <w:pStyle w:val="Centr14pt"/>
      </w:pPr>
      <w:r w:rsidRPr="00E57EC9">
        <w:t xml:space="preserve">Ils reconnaissaient la </w:t>
      </w:r>
      <w:proofErr w:type="spellStart"/>
      <w:r w:rsidRPr="00E57EC9">
        <w:t>Botera</w:t>
      </w:r>
      <w:proofErr w:type="spellEnd"/>
      <w:r w:rsidR="00E57EC9">
        <w:t>.</w:t>
      </w:r>
    </w:p>
    <w:p w14:paraId="2814205C" w14:textId="77777777" w:rsidR="00E57EC9" w:rsidRDefault="00776CEA" w:rsidP="00E57EC9">
      <w:r w:rsidRPr="00034910">
        <w:t>Huit jours</w:t>
      </w:r>
      <w:r w:rsidR="00E57EC9">
        <w:t xml:space="preserve">, </w:t>
      </w:r>
      <w:r w:rsidRPr="00034910">
        <w:t>dix jours s</w:t>
      </w:r>
      <w:r w:rsidR="00E57EC9">
        <w:t>’</w:t>
      </w:r>
      <w:r w:rsidRPr="00034910">
        <w:t>écoulèrent ainsi</w:t>
      </w:r>
      <w:r w:rsidR="00E57EC9">
        <w:t xml:space="preserve">. </w:t>
      </w:r>
      <w:r w:rsidRPr="00034910">
        <w:t>Tantôt l</w:t>
      </w:r>
      <w:r w:rsidR="00E57EC9">
        <w:t>’</w:t>
      </w:r>
      <w:r w:rsidRPr="00034910">
        <w:t>iceberg et la voiture demeuraient de longues heures en vue l</w:t>
      </w:r>
      <w:r w:rsidR="00E57EC9">
        <w:t>’</w:t>
      </w:r>
      <w:r w:rsidRPr="00034910">
        <w:t>un de l</w:t>
      </w:r>
      <w:r w:rsidR="00E57EC9">
        <w:t>’</w:t>
      </w:r>
      <w:r w:rsidRPr="00034910">
        <w:t>autre</w:t>
      </w:r>
      <w:r w:rsidR="00E57EC9">
        <w:t xml:space="preserve"> ; </w:t>
      </w:r>
      <w:r w:rsidRPr="00034910">
        <w:t>puis un caprice du courant écartait le bloc flottant du rivage</w:t>
      </w:r>
      <w:r w:rsidR="00E57EC9">
        <w:t xml:space="preserve">, </w:t>
      </w:r>
      <w:r w:rsidRPr="00034910">
        <w:t>ou bien des baies</w:t>
      </w:r>
      <w:r w:rsidR="00E57EC9">
        <w:t xml:space="preserve">, </w:t>
      </w:r>
      <w:r w:rsidRPr="00034910">
        <w:t>déchirant la côte</w:t>
      </w:r>
      <w:r w:rsidR="00E57EC9">
        <w:t xml:space="preserve">, </w:t>
      </w:r>
      <w:r w:rsidRPr="00034910">
        <w:t>obligeaient Larmette à s</w:t>
      </w:r>
      <w:r w:rsidR="00E57EC9">
        <w:t>’</w:t>
      </w:r>
      <w:r w:rsidRPr="00034910">
        <w:t>enfoncer dans les terres</w:t>
      </w:r>
      <w:r w:rsidR="00E57EC9">
        <w:t>.</w:t>
      </w:r>
    </w:p>
    <w:p w14:paraId="1B1B563F" w14:textId="77777777" w:rsidR="00E57EC9" w:rsidRDefault="00776CEA" w:rsidP="00E57EC9">
      <w:r w:rsidRPr="00034910">
        <w:lastRenderedPageBreak/>
        <w:t>Mais le misérable calculait avec une précision mathémat</w:t>
      </w:r>
      <w:r w:rsidRPr="00034910">
        <w:t>i</w:t>
      </w:r>
      <w:r w:rsidRPr="00034910">
        <w:t>que la vitesse moyenne du courant qui entraînait inexorabl</w:t>
      </w:r>
      <w:r w:rsidRPr="00034910">
        <w:t>e</w:t>
      </w:r>
      <w:r w:rsidRPr="00034910">
        <w:t>ment ses victimes</w:t>
      </w:r>
      <w:r w:rsidR="00E57EC9">
        <w:t xml:space="preserve">. </w:t>
      </w:r>
      <w:r w:rsidRPr="00034910">
        <w:t>Aussi</w:t>
      </w:r>
      <w:r w:rsidR="00E57EC9">
        <w:t xml:space="preserve">, </w:t>
      </w:r>
      <w:r w:rsidRPr="00034910">
        <w:t>après une éclipse plus ou moins lo</w:t>
      </w:r>
      <w:r w:rsidRPr="00034910">
        <w:t>n</w:t>
      </w:r>
      <w:r w:rsidRPr="00034910">
        <w:t>gue</w:t>
      </w:r>
      <w:r w:rsidR="00E57EC9">
        <w:t xml:space="preserve">, </w:t>
      </w:r>
      <w:r w:rsidRPr="00034910">
        <w:t>reparaissait-il aux yeux de ceux dont il accompagnait l</w:t>
      </w:r>
      <w:r w:rsidR="00E57EC9">
        <w:t>’</w:t>
      </w:r>
      <w:r w:rsidRPr="00034910">
        <w:t>agonie</w:t>
      </w:r>
      <w:r w:rsidR="00E57EC9">
        <w:t>.</w:t>
      </w:r>
    </w:p>
    <w:p w14:paraId="60520ED7" w14:textId="77777777" w:rsidR="00E57EC9" w:rsidRDefault="00776CEA" w:rsidP="00E57EC9">
      <w:r w:rsidRPr="00034910">
        <w:t>Ceux-ci</w:t>
      </w:r>
      <w:r w:rsidR="00E57EC9">
        <w:t xml:space="preserve">, </w:t>
      </w:r>
      <w:r w:rsidRPr="00034910">
        <w:t>en effet</w:t>
      </w:r>
      <w:r w:rsidR="00E57EC9">
        <w:t xml:space="preserve">, </w:t>
      </w:r>
      <w:r w:rsidRPr="00034910">
        <w:t>n</w:t>
      </w:r>
      <w:r w:rsidR="00E57EC9">
        <w:t>’</w:t>
      </w:r>
      <w:r w:rsidRPr="00034910">
        <w:t>avaient pas tardé à remarquer cette m</w:t>
      </w:r>
      <w:r w:rsidRPr="00034910">
        <w:t>a</w:t>
      </w:r>
      <w:r w:rsidRPr="00034910">
        <w:t>chine qui semblait les escorter</w:t>
      </w:r>
      <w:r w:rsidR="00E57EC9">
        <w:t xml:space="preserve">. </w:t>
      </w:r>
      <w:r w:rsidRPr="00034910">
        <w:t>Leur attention une fois attirée</w:t>
      </w:r>
      <w:r w:rsidR="00E57EC9">
        <w:t xml:space="preserve">, </w:t>
      </w:r>
      <w:r w:rsidRPr="00034910">
        <w:t xml:space="preserve">ils avaient reconnu sans grande peine la </w:t>
      </w:r>
      <w:proofErr w:type="spellStart"/>
      <w:r w:rsidRPr="00034910">
        <w:t>Botera</w:t>
      </w:r>
      <w:proofErr w:type="spellEnd"/>
      <w:r w:rsidR="00E57EC9">
        <w:t xml:space="preserve">. </w:t>
      </w:r>
      <w:r w:rsidRPr="00034910">
        <w:t>L</w:t>
      </w:r>
      <w:r w:rsidR="00E57EC9">
        <w:t>’</w:t>
      </w:r>
      <w:r w:rsidRPr="00034910">
        <w:t>ingénieur ne pouvait se méprendre sur la nature de ce véhicule imaginé et construit par lui-même</w:t>
      </w:r>
      <w:r w:rsidR="00E57EC9">
        <w:t xml:space="preserve">. </w:t>
      </w:r>
      <w:r w:rsidRPr="00034910">
        <w:t>C</w:t>
      </w:r>
      <w:r w:rsidR="00E57EC9">
        <w:t>’</w:t>
      </w:r>
      <w:r w:rsidRPr="00034910">
        <w:t>était une escorte à la mort que leur accordait le joaillier de la rue de la Paix</w:t>
      </w:r>
      <w:r w:rsidR="00E57EC9">
        <w:t>.</w:t>
      </w:r>
    </w:p>
    <w:p w14:paraId="516EFC60" w14:textId="5F3C0738" w:rsidR="00E57EC9" w:rsidRDefault="00776CEA" w:rsidP="00E57EC9">
      <w:r w:rsidRPr="00034910">
        <w:t xml:space="preserve">Et tandis que Dick </w:t>
      </w:r>
      <w:proofErr w:type="spellStart"/>
      <w:r w:rsidRPr="00034910">
        <w:t>Fann</w:t>
      </w:r>
      <w:proofErr w:type="spellEnd"/>
      <w:r w:rsidR="00E57EC9">
        <w:t xml:space="preserve">, </w:t>
      </w:r>
      <w:r w:rsidRPr="00034910">
        <w:t>Jean</w:t>
      </w:r>
      <w:r w:rsidR="00E57EC9">
        <w:t>, M. </w:t>
      </w:r>
      <w:r w:rsidRPr="00034910">
        <w:t>Defrance s</w:t>
      </w:r>
      <w:r w:rsidR="00E57EC9">
        <w:t>’</w:t>
      </w:r>
      <w:r w:rsidRPr="00034910">
        <w:t>irritaient</w:t>
      </w:r>
      <w:r w:rsidR="00E57EC9">
        <w:t xml:space="preserve">, </w:t>
      </w:r>
      <w:r w:rsidRPr="00034910">
        <w:t>usant dans des transports de rage impuissante les dernières fo</w:t>
      </w:r>
      <w:r w:rsidRPr="00034910">
        <w:t>r</w:t>
      </w:r>
      <w:r w:rsidRPr="00034910">
        <w:t>ces que leur laissait la faim</w:t>
      </w:r>
      <w:r w:rsidR="00E57EC9">
        <w:t xml:space="preserve">, </w:t>
      </w:r>
      <w:proofErr w:type="spellStart"/>
      <w:r w:rsidRPr="00034910">
        <w:t>Botera</w:t>
      </w:r>
      <w:proofErr w:type="spellEnd"/>
      <w:r w:rsidR="00E57EC9">
        <w:t xml:space="preserve">, </w:t>
      </w:r>
      <w:r w:rsidRPr="00034910">
        <w:t>lui</w:t>
      </w:r>
      <w:r w:rsidR="00E57EC9">
        <w:t xml:space="preserve">, </w:t>
      </w:r>
      <w:r w:rsidRPr="00034910">
        <w:t>tremblait de fièvre et d</w:t>
      </w:r>
      <w:r w:rsidR="00E57EC9">
        <w:t>’</w:t>
      </w:r>
      <w:r w:rsidRPr="00034910">
        <w:t>épouvante</w:t>
      </w:r>
      <w:r w:rsidR="00E57EC9">
        <w:t xml:space="preserve">. </w:t>
      </w:r>
      <w:r w:rsidRPr="00034910">
        <w:t>Il se montrait terrifié à la pensée de retomber e</w:t>
      </w:r>
      <w:r w:rsidRPr="00034910">
        <w:t>n</w:t>
      </w:r>
      <w:r w:rsidRPr="00034910">
        <w:t>tre les mains de son ex-complice</w:t>
      </w:r>
      <w:r w:rsidR="00E57EC9">
        <w:t xml:space="preserve"> ; </w:t>
      </w:r>
      <w:r w:rsidRPr="00034910">
        <w:t>à tout instant il gémissait</w:t>
      </w:r>
      <w:r w:rsidR="00E57EC9">
        <w:t> :</w:t>
      </w:r>
    </w:p>
    <w:p w14:paraId="61927842" w14:textId="77777777" w:rsidR="00E57EC9" w:rsidRDefault="00E57EC9" w:rsidP="00E57EC9">
      <w:r>
        <w:t>— </w:t>
      </w:r>
      <w:r w:rsidR="00776CEA" w:rsidRPr="00034910">
        <w:t>Perdu</w:t>
      </w:r>
      <w:r>
        <w:t xml:space="preserve"> ! </w:t>
      </w:r>
      <w:r w:rsidR="00776CEA" w:rsidRPr="00034910">
        <w:t>Perdu</w:t>
      </w:r>
      <w:r>
        <w:t xml:space="preserve"> ! </w:t>
      </w:r>
      <w:r w:rsidR="00776CEA" w:rsidRPr="00034910">
        <w:t>Il ne me fera pas grâce</w:t>
      </w:r>
      <w:r>
        <w:t> !</w:t>
      </w:r>
    </w:p>
    <w:p w14:paraId="193D42CA" w14:textId="77777777" w:rsidR="00E57EC9" w:rsidRDefault="00776CEA" w:rsidP="00E57EC9">
      <w:r w:rsidRPr="00034910">
        <w:t>Jean</w:t>
      </w:r>
      <w:r w:rsidR="00E57EC9">
        <w:t xml:space="preserve">, </w:t>
      </w:r>
      <w:r w:rsidRPr="00034910">
        <w:t>obéissant à sa nature de Parisien</w:t>
      </w:r>
      <w:r w:rsidR="00E57EC9">
        <w:t xml:space="preserve">, </w:t>
      </w:r>
      <w:r w:rsidRPr="00034910">
        <w:t>pris du besoin d</w:t>
      </w:r>
      <w:r w:rsidR="00E57EC9">
        <w:t>’</w:t>
      </w:r>
      <w:r w:rsidRPr="00034910">
        <w:t>agir</w:t>
      </w:r>
      <w:r w:rsidR="00E57EC9">
        <w:t xml:space="preserve">, </w:t>
      </w:r>
      <w:r w:rsidRPr="00034910">
        <w:t>si désespérée que parût la situation</w:t>
      </w:r>
      <w:r w:rsidR="00E57EC9">
        <w:t xml:space="preserve">, </w:t>
      </w:r>
      <w:r w:rsidRPr="00034910">
        <w:t>avait taillé des ma</w:t>
      </w:r>
      <w:r w:rsidRPr="00034910">
        <w:t>r</w:t>
      </w:r>
      <w:r w:rsidRPr="00034910">
        <w:t>ches dans le flanc abrupt de l</w:t>
      </w:r>
      <w:r w:rsidR="00E57EC9">
        <w:t>’</w:t>
      </w:r>
      <w:r w:rsidRPr="00034910">
        <w:t>iceberg</w:t>
      </w:r>
      <w:r w:rsidR="00E57EC9">
        <w:t xml:space="preserve">, </w:t>
      </w:r>
      <w:r w:rsidRPr="00034910">
        <w:t>dont la hauteur</w:t>
      </w:r>
      <w:r w:rsidR="00E57EC9">
        <w:t xml:space="preserve">, </w:t>
      </w:r>
      <w:r w:rsidRPr="00034910">
        <w:t>du reste</w:t>
      </w:r>
      <w:r w:rsidR="00E57EC9">
        <w:t xml:space="preserve">, </w:t>
      </w:r>
      <w:r w:rsidRPr="00034910">
        <w:t>avait sensiblement diminué sous la morsure ardente du soleil de la saison chaude</w:t>
      </w:r>
      <w:r w:rsidR="00E57EC9">
        <w:t>.</w:t>
      </w:r>
    </w:p>
    <w:p w14:paraId="26359386" w14:textId="77777777" w:rsidR="00E57EC9" w:rsidRDefault="00776CEA" w:rsidP="00E57EC9">
      <w:r w:rsidRPr="00034910">
        <w:t>Car c</w:t>
      </w:r>
      <w:r w:rsidR="00E57EC9">
        <w:t>’</w:t>
      </w:r>
      <w:r w:rsidRPr="00034910">
        <w:t>est là une caractéristique de ces régions d</w:t>
      </w:r>
      <w:r w:rsidR="00E57EC9">
        <w:t>’</w:t>
      </w:r>
      <w:r w:rsidRPr="00034910">
        <w:t>extrême Septentrion</w:t>
      </w:r>
      <w:r w:rsidR="00E57EC9">
        <w:t xml:space="preserve"> : </w:t>
      </w:r>
      <w:r w:rsidRPr="00034910">
        <w:t>après l</w:t>
      </w:r>
      <w:r w:rsidR="00E57EC9">
        <w:t>’</w:t>
      </w:r>
      <w:r w:rsidRPr="00034910">
        <w:t>hiver et ses excessives rigueurs</w:t>
      </w:r>
      <w:r w:rsidR="00E57EC9">
        <w:t xml:space="preserve">, </w:t>
      </w:r>
      <w:r w:rsidRPr="00034910">
        <w:t>vient une période de chaleur intense</w:t>
      </w:r>
      <w:r w:rsidR="00E57EC9">
        <w:t xml:space="preserve">, </w:t>
      </w:r>
      <w:r w:rsidRPr="00034910">
        <w:t>presque insoutenable</w:t>
      </w:r>
      <w:r w:rsidR="00E57EC9">
        <w:t xml:space="preserve">, </w:t>
      </w:r>
      <w:r w:rsidRPr="00034910">
        <w:t>qui</w:t>
      </w:r>
      <w:r w:rsidR="00E57EC9">
        <w:t xml:space="preserve">, </w:t>
      </w:r>
      <w:r w:rsidRPr="00034910">
        <w:t>en peu de jours</w:t>
      </w:r>
      <w:r w:rsidR="00E57EC9">
        <w:t xml:space="preserve">, </w:t>
      </w:r>
      <w:r w:rsidRPr="00034910">
        <w:t>dégèle le sol jusqu</w:t>
      </w:r>
      <w:r w:rsidR="00E57EC9">
        <w:t>’</w:t>
      </w:r>
      <w:r w:rsidRPr="00034910">
        <w:t>à plus d</w:t>
      </w:r>
      <w:r w:rsidR="00E57EC9">
        <w:t>’</w:t>
      </w:r>
      <w:r w:rsidRPr="00034910">
        <w:t>un mètre de profondeur</w:t>
      </w:r>
      <w:r w:rsidR="00E57EC9">
        <w:t>.</w:t>
      </w:r>
    </w:p>
    <w:p w14:paraId="10428C30" w14:textId="77777777" w:rsidR="00E57EC9" w:rsidRDefault="00776CEA" w:rsidP="00E57EC9">
      <w:r w:rsidRPr="00034910">
        <w:lastRenderedPageBreak/>
        <w:t>L</w:t>
      </w:r>
      <w:r w:rsidR="00E57EC9">
        <w:t>’</w:t>
      </w:r>
      <w:r w:rsidRPr="00034910">
        <w:t>iceberg fondait à vue d</w:t>
      </w:r>
      <w:r w:rsidR="00E57EC9">
        <w:t>’</w:t>
      </w:r>
      <w:r w:rsidRPr="00034910">
        <w:t>œil</w:t>
      </w:r>
      <w:r w:rsidR="00E57EC9">
        <w:t xml:space="preserve">. </w:t>
      </w:r>
      <w:r w:rsidRPr="00034910">
        <w:t>Néanmoins</w:t>
      </w:r>
      <w:r w:rsidR="00E57EC9">
        <w:t xml:space="preserve">, </w:t>
      </w:r>
      <w:r w:rsidRPr="00034910">
        <w:t>Jean</w:t>
      </w:r>
      <w:r w:rsidR="00E57EC9">
        <w:t xml:space="preserve">, </w:t>
      </w:r>
      <w:r w:rsidRPr="00034910">
        <w:t>utilisant l</w:t>
      </w:r>
      <w:r w:rsidR="00E57EC9">
        <w:t>’</w:t>
      </w:r>
      <w:r w:rsidRPr="00034910">
        <w:t>escalier vertigineux creusé par lui</w:t>
      </w:r>
      <w:r w:rsidR="00E57EC9">
        <w:t xml:space="preserve">, </w:t>
      </w:r>
      <w:r w:rsidRPr="00034910">
        <w:t>descendait jusqu</w:t>
      </w:r>
      <w:r w:rsidR="00E57EC9">
        <w:t>’</w:t>
      </w:r>
      <w:r w:rsidRPr="00034910">
        <w:t>au niveau de l</w:t>
      </w:r>
      <w:r w:rsidR="00E57EC9">
        <w:t>’</w:t>
      </w:r>
      <w:r w:rsidRPr="00034910">
        <w:t>eau</w:t>
      </w:r>
      <w:r w:rsidR="00E57EC9">
        <w:t xml:space="preserve">. </w:t>
      </w:r>
      <w:r w:rsidRPr="00034910">
        <w:t>Armé d</w:t>
      </w:r>
      <w:r w:rsidR="00E57EC9">
        <w:t>’</w:t>
      </w:r>
      <w:r w:rsidRPr="00034910">
        <w:t>une ficelle</w:t>
      </w:r>
      <w:r w:rsidR="00E57EC9">
        <w:t xml:space="preserve">, </w:t>
      </w:r>
      <w:r w:rsidRPr="00034910">
        <w:t>au bout de laquelle il avait fixé les pointes d</w:t>
      </w:r>
      <w:r w:rsidR="00E57EC9">
        <w:t>’</w:t>
      </w:r>
      <w:r w:rsidRPr="00034910">
        <w:t>une boucle de pantalon</w:t>
      </w:r>
      <w:r w:rsidR="00E57EC9">
        <w:t xml:space="preserve">, </w:t>
      </w:r>
      <w:r w:rsidRPr="00034910">
        <w:t>il profitait de ce que les gl</w:t>
      </w:r>
      <w:r w:rsidRPr="00034910">
        <w:t>a</w:t>
      </w:r>
      <w:r w:rsidRPr="00034910">
        <w:t>çons largement espacés laissaient entre eux des portions d</w:t>
      </w:r>
      <w:r w:rsidR="00E57EC9">
        <w:t>’</w:t>
      </w:r>
      <w:r w:rsidRPr="00034910">
        <w:t>eau libre</w:t>
      </w:r>
      <w:r w:rsidR="00E57EC9">
        <w:t xml:space="preserve">, </w:t>
      </w:r>
      <w:r w:rsidRPr="00034910">
        <w:t>pour essayer de pêcher</w:t>
      </w:r>
      <w:r w:rsidR="00E57EC9">
        <w:t>.</w:t>
      </w:r>
    </w:p>
    <w:p w14:paraId="3E1A2B79" w14:textId="77777777" w:rsidR="00E57EC9" w:rsidRDefault="00776CEA" w:rsidP="00E57EC9">
      <w:r w:rsidRPr="00034910">
        <w:t>Et sans doute les poissons</w:t>
      </w:r>
      <w:r w:rsidR="00E57EC9">
        <w:t xml:space="preserve">, </w:t>
      </w:r>
      <w:r w:rsidRPr="00034910">
        <w:t>après leur long internement sous les glaces</w:t>
      </w:r>
      <w:r w:rsidR="00E57EC9">
        <w:t xml:space="preserve">, </w:t>
      </w:r>
      <w:r w:rsidRPr="00034910">
        <w:t>avaient quelque peu désappris les embûches des hommes</w:t>
      </w:r>
      <w:r w:rsidR="00E57EC9">
        <w:t xml:space="preserve">, </w:t>
      </w:r>
      <w:r w:rsidRPr="00034910">
        <w:t>car il réussit à prendre ainsi plusieurs de ces hôtes de l</w:t>
      </w:r>
      <w:r w:rsidR="00E57EC9">
        <w:t>’</w:t>
      </w:r>
      <w:r w:rsidRPr="00034910">
        <w:t>Océan</w:t>
      </w:r>
      <w:r w:rsidR="00E57EC9">
        <w:t>.</w:t>
      </w:r>
    </w:p>
    <w:p w14:paraId="39A88262" w14:textId="77777777" w:rsidR="00E57EC9" w:rsidRDefault="00776CEA" w:rsidP="00E57EC9">
      <w:r w:rsidRPr="00034910">
        <w:t>Oh</w:t>
      </w:r>
      <w:r w:rsidR="00E57EC9">
        <w:t xml:space="preserve"> ! </w:t>
      </w:r>
      <w:r w:rsidRPr="00034910">
        <w:t>pas gros</w:t>
      </w:r>
      <w:r w:rsidR="00E57EC9">
        <w:t xml:space="preserve">, </w:t>
      </w:r>
      <w:r w:rsidRPr="00034910">
        <w:t>atteignant à peine la taille d</w:t>
      </w:r>
      <w:r w:rsidR="00E57EC9">
        <w:t>’</w:t>
      </w:r>
      <w:r w:rsidRPr="00034910">
        <w:t>un hareng</w:t>
      </w:r>
      <w:r w:rsidR="00E57EC9">
        <w:t xml:space="preserve">. </w:t>
      </w:r>
      <w:r w:rsidRPr="00034910">
        <w:t>Une bestiole de ce genre en moyenne par jour</w:t>
      </w:r>
      <w:r w:rsidR="00E57EC9">
        <w:t xml:space="preserve">, </w:t>
      </w:r>
      <w:r w:rsidRPr="00034910">
        <w:t>c</w:t>
      </w:r>
      <w:r w:rsidR="00E57EC9">
        <w:t>’</w:t>
      </w:r>
      <w:r w:rsidRPr="00034910">
        <w:t>était peu pour la nourriture de quatre hommes</w:t>
      </w:r>
      <w:r w:rsidR="00E57EC9">
        <w:t xml:space="preserve">. </w:t>
      </w:r>
      <w:r w:rsidRPr="00034910">
        <w:t>Mais enfin ce peu éloignait la mort</w:t>
      </w:r>
      <w:r w:rsidR="00E57EC9">
        <w:t xml:space="preserve">, </w:t>
      </w:r>
      <w:r w:rsidRPr="00034910">
        <w:t>et comme le répétait le petit avec son inaltérable confiance</w:t>
      </w:r>
      <w:r w:rsidR="00E57EC9">
        <w:t> :</w:t>
      </w:r>
    </w:p>
    <w:p w14:paraId="3504A000" w14:textId="77777777" w:rsidR="00E57EC9" w:rsidRDefault="00E57EC9" w:rsidP="00E57EC9">
      <w:r>
        <w:t>— </w:t>
      </w:r>
      <w:r w:rsidR="00776CEA" w:rsidRPr="00034910">
        <w:t>Tant qu</w:t>
      </w:r>
      <w:r>
        <w:t>’</w:t>
      </w:r>
      <w:r w:rsidR="00776CEA" w:rsidRPr="00034910">
        <w:t>il y a de la vie il y a de l</w:t>
      </w:r>
      <w:r>
        <w:t>’</w:t>
      </w:r>
      <w:r w:rsidR="00776CEA" w:rsidRPr="00034910">
        <w:t>espoir</w:t>
      </w:r>
      <w:r>
        <w:t>.</w:t>
      </w:r>
    </w:p>
    <w:p w14:paraId="410647D5" w14:textId="77777777" w:rsidR="00E57EC9" w:rsidRDefault="00776CEA" w:rsidP="00E57EC9">
      <w:r w:rsidRPr="00034910">
        <w:t>Quel espoir</w:t>
      </w:r>
      <w:r w:rsidR="00E57EC9">
        <w:t xml:space="preserve"> ? </w:t>
      </w:r>
      <w:r w:rsidRPr="00034910">
        <w:t>Quand il exprimait cet aphorisme</w:t>
      </w:r>
      <w:r w:rsidR="00E57EC9">
        <w:t xml:space="preserve">, </w:t>
      </w:r>
      <w:r w:rsidRPr="00034910">
        <w:t xml:space="preserve">Defrance et </w:t>
      </w:r>
      <w:proofErr w:type="spellStart"/>
      <w:r w:rsidRPr="00034910">
        <w:t>Botera</w:t>
      </w:r>
      <w:proofErr w:type="spellEnd"/>
      <w:r w:rsidRPr="00034910">
        <w:t xml:space="preserve"> haussaient les épaules</w:t>
      </w:r>
      <w:r w:rsidR="00E57EC9">
        <w:t xml:space="preserve">. </w:t>
      </w:r>
      <w:r w:rsidRPr="00034910">
        <w:t>Plus affaiblis que leurs comp</w:t>
      </w:r>
      <w:r w:rsidRPr="00034910">
        <w:t>a</w:t>
      </w:r>
      <w:r w:rsidRPr="00034910">
        <w:t>gnons</w:t>
      </w:r>
      <w:r w:rsidR="00E57EC9">
        <w:t xml:space="preserve">, </w:t>
      </w:r>
      <w:r w:rsidRPr="00034910">
        <w:t>le Canadien à raison de son âge</w:t>
      </w:r>
      <w:r w:rsidR="00E57EC9">
        <w:t xml:space="preserve">, </w:t>
      </w:r>
      <w:r w:rsidRPr="00034910">
        <w:t>le Péruvien à cause sans doute de son organisation atavique</w:t>
      </w:r>
      <w:r w:rsidR="00E57EC9">
        <w:t xml:space="preserve">, </w:t>
      </w:r>
      <w:r w:rsidRPr="00034910">
        <w:t>ils n</w:t>
      </w:r>
      <w:r w:rsidR="00E57EC9">
        <w:t>’</w:t>
      </w:r>
      <w:r w:rsidRPr="00034910">
        <w:t>espéraient plus rien que la mort</w:t>
      </w:r>
      <w:r w:rsidR="00E57EC9">
        <w:t>.</w:t>
      </w:r>
    </w:p>
    <w:p w14:paraId="461B269B" w14:textId="77777777" w:rsidR="00E57EC9" w:rsidRDefault="00776CEA" w:rsidP="00E57EC9">
      <w:r w:rsidRPr="00034910">
        <w:t xml:space="preserve">Dick </w:t>
      </w:r>
      <w:proofErr w:type="spellStart"/>
      <w:r w:rsidRPr="00034910">
        <w:t>Fann</w:t>
      </w:r>
      <w:proofErr w:type="spellEnd"/>
      <w:r w:rsidR="00E57EC9">
        <w:t xml:space="preserve">, </w:t>
      </w:r>
      <w:r w:rsidRPr="00034910">
        <w:t>lui</w:t>
      </w:r>
      <w:r w:rsidR="00E57EC9">
        <w:t xml:space="preserve">, </w:t>
      </w:r>
      <w:r w:rsidRPr="00034910">
        <w:t>observait la côte avec une persistance ine</w:t>
      </w:r>
      <w:r w:rsidRPr="00034910">
        <w:t>x</w:t>
      </w:r>
      <w:r w:rsidRPr="00034910">
        <w:t>plicable</w:t>
      </w:r>
      <w:r w:rsidR="00E57EC9">
        <w:t>.</w:t>
      </w:r>
    </w:p>
    <w:p w14:paraId="42DAD999" w14:textId="77777777" w:rsidR="00E57EC9" w:rsidRDefault="00776CEA" w:rsidP="00E57EC9">
      <w:r w:rsidRPr="00034910">
        <w:t>Le onzième jour</w:t>
      </w:r>
      <w:r w:rsidR="00E57EC9">
        <w:t xml:space="preserve">, </w:t>
      </w:r>
      <w:r w:rsidRPr="00034910">
        <w:t>l</w:t>
      </w:r>
      <w:r w:rsidR="00E57EC9">
        <w:t>’</w:t>
      </w:r>
      <w:r w:rsidRPr="00034910">
        <w:t>iceberg s</w:t>
      </w:r>
      <w:r w:rsidR="00E57EC9">
        <w:t>’</w:t>
      </w:r>
      <w:r w:rsidRPr="00034910">
        <w:t>en était rapproché d</w:t>
      </w:r>
      <w:r w:rsidR="00E57EC9">
        <w:t>’</w:t>
      </w:r>
      <w:r w:rsidRPr="00034910">
        <w:t>une façon inquiétante</w:t>
      </w:r>
      <w:r w:rsidR="00E57EC9">
        <w:t xml:space="preserve">. </w:t>
      </w:r>
      <w:r w:rsidRPr="00034910">
        <w:t>Son sommet ne dominait plus les eaux que de cinq à six mètres</w:t>
      </w:r>
      <w:r w:rsidR="00E57EC9">
        <w:t xml:space="preserve">. </w:t>
      </w:r>
      <w:r w:rsidRPr="00034910">
        <w:t>Il s</w:t>
      </w:r>
      <w:r w:rsidR="00E57EC9">
        <w:t>’</w:t>
      </w:r>
      <w:r w:rsidRPr="00034910">
        <w:t>était réduit</w:t>
      </w:r>
      <w:r w:rsidR="00E57EC9">
        <w:t xml:space="preserve">, </w:t>
      </w:r>
      <w:r w:rsidRPr="00034910">
        <w:t>réduit dans tous les sens</w:t>
      </w:r>
      <w:r w:rsidR="00E57EC9">
        <w:t xml:space="preserve">. </w:t>
      </w:r>
      <w:r w:rsidRPr="00034910">
        <w:t>Sa su</w:t>
      </w:r>
      <w:r w:rsidRPr="00034910">
        <w:t>r</w:t>
      </w:r>
      <w:r w:rsidRPr="00034910">
        <w:t>face mesurait à peine cinquante mètres carrés</w:t>
      </w:r>
      <w:r w:rsidR="00E57EC9">
        <w:t>.</w:t>
      </w:r>
    </w:p>
    <w:p w14:paraId="3C56BC6D" w14:textId="77777777" w:rsidR="00E57EC9" w:rsidRDefault="00776CEA" w:rsidP="00E57EC9">
      <w:r w:rsidRPr="00034910">
        <w:t>Mais s</w:t>
      </w:r>
      <w:r w:rsidR="00E57EC9">
        <w:t>’</w:t>
      </w:r>
      <w:r w:rsidRPr="00034910">
        <w:t>il avait fondu à ce point</w:t>
      </w:r>
      <w:r w:rsidR="00E57EC9">
        <w:t xml:space="preserve">, </w:t>
      </w:r>
      <w:r w:rsidRPr="00034910">
        <w:t>les débris du champ de glace</w:t>
      </w:r>
      <w:r w:rsidR="00E57EC9">
        <w:t xml:space="preserve">, </w:t>
      </w:r>
      <w:r w:rsidRPr="00034910">
        <w:t>moins compacts</w:t>
      </w:r>
      <w:r w:rsidR="00E57EC9">
        <w:t xml:space="preserve">, </w:t>
      </w:r>
      <w:r w:rsidRPr="00034910">
        <w:t>étaient retournés à l</w:t>
      </w:r>
      <w:r w:rsidR="00E57EC9">
        <w:t>’</w:t>
      </w:r>
      <w:r w:rsidRPr="00034910">
        <w:t>état liquide</w:t>
      </w:r>
      <w:r w:rsidR="00E57EC9">
        <w:t xml:space="preserve">. </w:t>
      </w:r>
      <w:r w:rsidRPr="00034910">
        <w:t xml:space="preserve">La </w:t>
      </w:r>
      <w:r w:rsidRPr="00034910">
        <w:lastRenderedPageBreak/>
        <w:t>mer s</w:t>
      </w:r>
      <w:r w:rsidR="00E57EC9">
        <w:t>’</w:t>
      </w:r>
      <w:r w:rsidRPr="00034910">
        <w:t>étendait verte</w:t>
      </w:r>
      <w:r w:rsidR="00E57EC9">
        <w:t xml:space="preserve">, </w:t>
      </w:r>
      <w:r w:rsidRPr="00034910">
        <w:t>charriant à peine de loin en loin quelques gl</w:t>
      </w:r>
      <w:r w:rsidRPr="00034910">
        <w:t>a</w:t>
      </w:r>
      <w:r w:rsidRPr="00034910">
        <w:t>çons</w:t>
      </w:r>
      <w:r w:rsidR="00E57EC9">
        <w:t>.</w:t>
      </w:r>
    </w:p>
    <w:p w14:paraId="75E51160" w14:textId="77777777" w:rsidR="00E57EC9" w:rsidRDefault="00776CEA" w:rsidP="00E57EC9">
      <w:r w:rsidRPr="00034910">
        <w:t>Si les involontaires passagers du bloc flottant avaient eu les forces des premiers jours</w:t>
      </w:r>
      <w:r w:rsidR="00E57EC9">
        <w:t xml:space="preserve">, </w:t>
      </w:r>
      <w:r w:rsidRPr="00034910">
        <w:t>ils eussent pu aisément atteindre la côte à la nage</w:t>
      </w:r>
      <w:r w:rsidR="00E57EC9">
        <w:t>.</w:t>
      </w:r>
    </w:p>
    <w:p w14:paraId="6016B84A" w14:textId="77777777" w:rsidR="00E57EC9" w:rsidRDefault="00776CEA" w:rsidP="00E57EC9">
      <w:r w:rsidRPr="00034910">
        <w:t>Évidemment</w:t>
      </w:r>
      <w:r w:rsidR="00E57EC9">
        <w:t xml:space="preserve">, </w:t>
      </w:r>
      <w:r w:rsidRPr="00034910">
        <w:t>Larmette</w:t>
      </w:r>
      <w:r w:rsidR="00E57EC9">
        <w:t xml:space="preserve">, </w:t>
      </w:r>
      <w:r w:rsidRPr="00034910">
        <w:t>attaché à sa poursuite</w:t>
      </w:r>
      <w:r w:rsidR="00E57EC9">
        <w:t xml:space="preserve">, </w:t>
      </w:r>
      <w:r w:rsidRPr="00034910">
        <w:t>remarqua cela</w:t>
      </w:r>
      <w:r w:rsidR="00E57EC9">
        <w:t xml:space="preserve"> ; </w:t>
      </w:r>
      <w:r w:rsidRPr="00034910">
        <w:t>vers midi</w:t>
      </w:r>
      <w:r w:rsidR="00E57EC9">
        <w:t xml:space="preserve">, </w:t>
      </w:r>
      <w:r w:rsidRPr="00034910">
        <w:t>un flocon de fumée jaillit du flanc de son aut</w:t>
      </w:r>
      <w:r w:rsidRPr="00034910">
        <w:t>o</w:t>
      </w:r>
      <w:r w:rsidRPr="00034910">
        <w:t>mobile</w:t>
      </w:r>
      <w:r w:rsidR="00E57EC9">
        <w:t xml:space="preserve">, </w:t>
      </w:r>
      <w:r w:rsidRPr="00034910">
        <w:t>puis un projectile frappa l</w:t>
      </w:r>
      <w:r w:rsidR="00E57EC9">
        <w:t>’</w:t>
      </w:r>
      <w:r w:rsidRPr="00034910">
        <w:t>iceberg</w:t>
      </w:r>
      <w:r w:rsidR="00E57EC9">
        <w:t xml:space="preserve">, </w:t>
      </w:r>
      <w:r w:rsidRPr="00034910">
        <w:t>projetant en tous sens des fragments de glace concassée</w:t>
      </w:r>
      <w:r w:rsidR="00E57EC9">
        <w:t>.</w:t>
      </w:r>
    </w:p>
    <w:p w14:paraId="03149142" w14:textId="77777777" w:rsidR="00E57EC9" w:rsidRDefault="00776CEA" w:rsidP="00E57EC9">
      <w:r w:rsidRPr="00034910">
        <w:t>Le misérable tirait à balles explosives</w:t>
      </w:r>
      <w:r w:rsidR="00E57EC9">
        <w:t xml:space="preserve">, </w:t>
      </w:r>
      <w:r w:rsidRPr="00034910">
        <w:t>cherchant à hâter la désagrégation du support des infortunés voyageurs</w:t>
      </w:r>
      <w:r w:rsidR="00E57EC9">
        <w:t>.</w:t>
      </w:r>
    </w:p>
    <w:p w14:paraId="164623F0" w14:textId="77777777" w:rsidR="00E57EC9" w:rsidRDefault="00E57EC9" w:rsidP="00E57EC9">
      <w:r>
        <w:t>— </w:t>
      </w:r>
      <w:r w:rsidR="00776CEA" w:rsidRPr="00034910">
        <w:t>Tout le monde sur la pente qui regarde la haute mer</w:t>
      </w:r>
      <w:r>
        <w:t xml:space="preserve"> ! </w:t>
      </w:r>
      <w:r w:rsidR="00776CEA" w:rsidRPr="00034910">
        <w:t>o</w:t>
      </w:r>
      <w:r w:rsidR="00776CEA" w:rsidRPr="00034910">
        <w:t>r</w:t>
      </w:r>
      <w:r w:rsidR="00776CEA" w:rsidRPr="00034910">
        <w:t>donna le détective</w:t>
      </w:r>
      <w:r>
        <w:t>.</w:t>
      </w:r>
    </w:p>
    <w:p w14:paraId="19121040" w14:textId="77777777" w:rsidR="00E57EC9" w:rsidRDefault="00776CEA" w:rsidP="00E57EC9">
      <w:r w:rsidRPr="00034910">
        <w:t>Il voulait ainsi mettre l</w:t>
      </w:r>
      <w:r w:rsidR="00E57EC9">
        <w:t>’</w:t>
      </w:r>
      <w:r w:rsidRPr="00034910">
        <w:t>épaisseur du bloc entre ses comp</w:t>
      </w:r>
      <w:r w:rsidRPr="00034910">
        <w:t>a</w:t>
      </w:r>
      <w:r w:rsidRPr="00034910">
        <w:t>gnons et le tireur</w:t>
      </w:r>
      <w:r w:rsidR="00E57EC9">
        <w:t xml:space="preserve">. </w:t>
      </w:r>
      <w:r w:rsidRPr="00034910">
        <w:t>Mais sa voix ne réussit pas à décider le Can</w:t>
      </w:r>
      <w:r w:rsidRPr="00034910">
        <w:t>a</w:t>
      </w:r>
      <w:r w:rsidRPr="00034910">
        <w:t>dien</w:t>
      </w:r>
      <w:r w:rsidR="00E57EC9">
        <w:t xml:space="preserve">, </w:t>
      </w:r>
      <w:r w:rsidRPr="00034910">
        <w:t xml:space="preserve">non plus que </w:t>
      </w:r>
      <w:proofErr w:type="spellStart"/>
      <w:r w:rsidRPr="00034910">
        <w:t>Botera</w:t>
      </w:r>
      <w:proofErr w:type="spellEnd"/>
      <w:r w:rsidR="00E57EC9">
        <w:t>.</w:t>
      </w:r>
    </w:p>
    <w:p w14:paraId="35A989D7" w14:textId="77777777" w:rsidR="00E57EC9" w:rsidRDefault="00776CEA" w:rsidP="00E57EC9">
      <w:r w:rsidRPr="00034910">
        <w:t>Tous deux demeurèrent allongés sur le plateau</w:t>
      </w:r>
      <w:r w:rsidR="00E57EC9">
        <w:t xml:space="preserve">. </w:t>
      </w:r>
      <w:r w:rsidRPr="00034910">
        <w:t>À ses o</w:t>
      </w:r>
      <w:r w:rsidRPr="00034910">
        <w:t>b</w:t>
      </w:r>
      <w:r w:rsidRPr="00034910">
        <w:t>jurgations</w:t>
      </w:r>
      <w:r w:rsidR="00E57EC9">
        <w:t xml:space="preserve">, </w:t>
      </w:r>
      <w:r w:rsidRPr="00034910">
        <w:t>ils se bornèrent à répondre d</w:t>
      </w:r>
      <w:r w:rsidR="00E57EC9">
        <w:t>’</w:t>
      </w:r>
      <w:r w:rsidRPr="00034910">
        <w:t>un organe affaibli</w:t>
      </w:r>
      <w:r w:rsidR="00E57EC9">
        <w:t> :</w:t>
      </w:r>
    </w:p>
    <w:p w14:paraId="2B4716E5" w14:textId="77777777" w:rsidR="00E57EC9" w:rsidRDefault="00E57EC9" w:rsidP="00E57EC9">
      <w:r>
        <w:t>— </w:t>
      </w:r>
      <w:r w:rsidR="00776CEA" w:rsidRPr="00034910">
        <w:t>Qu</w:t>
      </w:r>
      <w:r>
        <w:t>’</w:t>
      </w:r>
      <w:r w:rsidR="00776CEA" w:rsidRPr="00034910">
        <w:t>importe</w:t>
      </w:r>
      <w:r>
        <w:t xml:space="preserve"> ! </w:t>
      </w:r>
      <w:r w:rsidR="00776CEA" w:rsidRPr="00034910">
        <w:t>Mourir comme cela ou autrement</w:t>
      </w:r>
      <w:r>
        <w:t xml:space="preserve"> ! </w:t>
      </w:r>
      <w:r w:rsidR="00776CEA" w:rsidRPr="00034910">
        <w:t>Autant en finir</w:t>
      </w:r>
      <w:r>
        <w:t xml:space="preserve"> ! </w:t>
      </w:r>
      <w:r w:rsidR="00776CEA" w:rsidRPr="00034910">
        <w:t>Était-ce le voisinage de la côte sibérienne qui amenait à leurs lèvres cette formule décourageante et découragée</w:t>
      </w:r>
      <w:r>
        <w:t xml:space="preserve"> ? </w:t>
      </w:r>
      <w:r w:rsidR="00776CEA" w:rsidRPr="00034910">
        <w:t xml:space="preserve">Le </w:t>
      </w:r>
      <w:proofErr w:type="spellStart"/>
      <w:r w:rsidR="00776CEA" w:rsidRPr="00034910">
        <w:rPr>
          <w:i/>
          <w:iCs/>
        </w:rPr>
        <w:t>nitchevo</w:t>
      </w:r>
      <w:proofErr w:type="spellEnd"/>
      <w:r>
        <w:rPr>
          <w:i/>
          <w:iCs/>
        </w:rPr>
        <w:t xml:space="preserve">, </w:t>
      </w:r>
      <w:r w:rsidR="00776CEA" w:rsidRPr="00034910">
        <w:t>ce mot de désespérance</w:t>
      </w:r>
      <w:r>
        <w:t xml:space="preserve">, </w:t>
      </w:r>
      <w:r w:rsidR="00776CEA" w:rsidRPr="00034910">
        <w:t>de fatalisme résigné</w:t>
      </w:r>
      <w:r>
        <w:t xml:space="preserve">, </w:t>
      </w:r>
      <w:r w:rsidR="00776CEA" w:rsidRPr="00034910">
        <w:t>les étreignait-il comme il étreint l</w:t>
      </w:r>
      <w:r>
        <w:t>’</w:t>
      </w:r>
      <w:r w:rsidR="00776CEA" w:rsidRPr="00034910">
        <w:t>âme russe</w:t>
      </w:r>
      <w:r>
        <w:t xml:space="preserve">, </w:t>
      </w:r>
      <w:r w:rsidR="00776CEA" w:rsidRPr="00034910">
        <w:t>engourdie dans le s</w:t>
      </w:r>
      <w:r w:rsidR="00776CEA" w:rsidRPr="00034910">
        <w:t>é</w:t>
      </w:r>
      <w:r w:rsidR="00776CEA" w:rsidRPr="00034910">
        <w:t>culaire abandon de la lutte</w:t>
      </w:r>
      <w:r>
        <w:t> ?</w:t>
      </w:r>
    </w:p>
    <w:p w14:paraId="57AFF6F8" w14:textId="77777777" w:rsidR="00E57EC9" w:rsidRDefault="00776CEA" w:rsidP="00E57EC9">
      <w:r w:rsidRPr="00034910">
        <w:t>Ou plutôt étaient-ils arrivés à cette limite des forces h</w:t>
      </w:r>
      <w:r w:rsidRPr="00034910">
        <w:t>u</w:t>
      </w:r>
      <w:r w:rsidRPr="00034910">
        <w:t>maines</w:t>
      </w:r>
      <w:r w:rsidR="00E57EC9">
        <w:t xml:space="preserve">, </w:t>
      </w:r>
      <w:r w:rsidRPr="00034910">
        <w:t>où la seule aspiration précise de l</w:t>
      </w:r>
      <w:r w:rsidR="00E57EC9">
        <w:t>’</w:t>
      </w:r>
      <w:r w:rsidRPr="00034910">
        <w:t>être va vers le lit où l</w:t>
      </w:r>
      <w:r w:rsidR="00E57EC9">
        <w:t>’</w:t>
      </w:r>
      <w:r w:rsidRPr="00034910">
        <w:t>on dort</w:t>
      </w:r>
      <w:r w:rsidR="00E57EC9">
        <w:t xml:space="preserve">, </w:t>
      </w:r>
      <w:r w:rsidRPr="00034910">
        <w:t>vers la tombe où l</w:t>
      </w:r>
      <w:r w:rsidR="00E57EC9">
        <w:t>’</w:t>
      </w:r>
      <w:r w:rsidRPr="00034910">
        <w:t>on ne souffre plus</w:t>
      </w:r>
      <w:r w:rsidR="00E57EC9">
        <w:t> ?</w:t>
      </w:r>
    </w:p>
    <w:p w14:paraId="38905196" w14:textId="77777777" w:rsidR="00E57EC9" w:rsidRDefault="00776CEA" w:rsidP="00E57EC9">
      <w:r w:rsidRPr="00034910">
        <w:lastRenderedPageBreak/>
        <w:t>Dick et Jean</w:t>
      </w:r>
      <w:r w:rsidR="00E57EC9">
        <w:t xml:space="preserve">, </w:t>
      </w:r>
      <w:r w:rsidRPr="00034910">
        <w:t>très affaiblis eux-mêmes</w:t>
      </w:r>
      <w:r w:rsidR="00E57EC9">
        <w:t xml:space="preserve">, </w:t>
      </w:r>
      <w:r w:rsidRPr="00034910">
        <w:t>essayèrent vain</w:t>
      </w:r>
      <w:r w:rsidRPr="00034910">
        <w:t>e</w:t>
      </w:r>
      <w:r w:rsidRPr="00034910">
        <w:t>ment de porter leurs compagnons</w:t>
      </w:r>
      <w:r w:rsidR="00E57EC9">
        <w:t xml:space="preserve">. </w:t>
      </w:r>
      <w:r w:rsidRPr="00034910">
        <w:t>Ils durent renoncer à cette opération</w:t>
      </w:r>
      <w:r w:rsidR="00E57EC9">
        <w:t xml:space="preserve">, </w:t>
      </w:r>
      <w:r w:rsidRPr="00034910">
        <w:t>véritablement au-dessus de leurs forces</w:t>
      </w:r>
      <w:r w:rsidR="00E57EC9">
        <w:t xml:space="preserve">. </w:t>
      </w:r>
      <w:r w:rsidRPr="00034910">
        <w:t>Et</w:t>
      </w:r>
      <w:r w:rsidR="00E57EC9">
        <w:t xml:space="preserve">, </w:t>
      </w:r>
      <w:r w:rsidRPr="00034910">
        <w:t>comme la fusillade de Larmette continuait</w:t>
      </w:r>
      <w:r w:rsidR="00E57EC9">
        <w:t xml:space="preserve">, </w:t>
      </w:r>
      <w:r w:rsidRPr="00034910">
        <w:t>ils se décidèrent à se laisser glisser sur la pente abritée où ils ne pouvaient amener les deux hommes</w:t>
      </w:r>
      <w:r w:rsidR="00E57EC9">
        <w:t>.</w:t>
      </w:r>
    </w:p>
    <w:p w14:paraId="18AC1541" w14:textId="77777777" w:rsidR="00E57EC9" w:rsidRDefault="00776CEA" w:rsidP="00E57EC9">
      <w:r w:rsidRPr="00034910">
        <w:t xml:space="preserve">Jean </w:t>
      </w:r>
      <w:proofErr w:type="spellStart"/>
      <w:r w:rsidRPr="00034910">
        <w:t>Brot</w:t>
      </w:r>
      <w:proofErr w:type="spellEnd"/>
      <w:r w:rsidR="00E57EC9">
        <w:t xml:space="preserve">, </w:t>
      </w:r>
      <w:r w:rsidRPr="00034910">
        <w:t>désireux de passer sa colère sur quelque chose</w:t>
      </w:r>
      <w:r w:rsidR="00E57EC9">
        <w:t xml:space="preserve">, </w:t>
      </w:r>
      <w:r w:rsidRPr="00034910">
        <w:t>se remit à pêcher</w:t>
      </w:r>
      <w:r w:rsidR="00E57EC9">
        <w:t xml:space="preserve">. </w:t>
      </w:r>
      <w:r w:rsidRPr="00034910">
        <w:t>Soudain il eut un cri</w:t>
      </w:r>
      <w:r w:rsidR="00E57EC9">
        <w:t> :</w:t>
      </w:r>
    </w:p>
    <w:p w14:paraId="5CDCEB0D" w14:textId="77777777" w:rsidR="00E57EC9" w:rsidRDefault="00E57EC9" w:rsidP="00E57EC9">
      <w:r>
        <w:t>— </w:t>
      </w:r>
      <w:r w:rsidR="00776CEA" w:rsidRPr="00034910">
        <w:t>Vite</w:t>
      </w:r>
      <w:r>
        <w:t xml:space="preserve">, </w:t>
      </w:r>
      <w:r w:rsidR="00776CEA" w:rsidRPr="00034910">
        <w:t xml:space="preserve">Monsieur Dick </w:t>
      </w:r>
      <w:proofErr w:type="spellStart"/>
      <w:r w:rsidR="00776CEA" w:rsidRPr="00034910">
        <w:t>Fann</w:t>
      </w:r>
      <w:proofErr w:type="spellEnd"/>
      <w:r>
        <w:t xml:space="preserve">, </w:t>
      </w:r>
      <w:r w:rsidR="00776CEA" w:rsidRPr="00034910">
        <w:t>aidez-moi</w:t>
      </w:r>
      <w:r>
        <w:t xml:space="preserve">, </w:t>
      </w:r>
      <w:r w:rsidR="00776CEA" w:rsidRPr="00034910">
        <w:t>j</w:t>
      </w:r>
      <w:r>
        <w:t>’</w:t>
      </w:r>
      <w:r w:rsidR="00776CEA" w:rsidRPr="00034910">
        <w:t>en tiens un gros</w:t>
      </w:r>
      <w:r>
        <w:t> !</w:t>
      </w:r>
    </w:p>
    <w:p w14:paraId="7CB7C2B6" w14:textId="77777777" w:rsidR="00E57EC9" w:rsidRDefault="00776CEA" w:rsidP="00E57EC9">
      <w:r w:rsidRPr="00034910">
        <w:t>C</w:t>
      </w:r>
      <w:r w:rsidR="00E57EC9">
        <w:t>’</w:t>
      </w:r>
      <w:r w:rsidRPr="00034910">
        <w:t>était vrai</w:t>
      </w:r>
      <w:r w:rsidR="00E57EC9">
        <w:t xml:space="preserve">, </w:t>
      </w:r>
      <w:r w:rsidRPr="00034910">
        <w:t>la ficelle se tendait avec force</w:t>
      </w:r>
      <w:r w:rsidR="00E57EC9">
        <w:t xml:space="preserve">. </w:t>
      </w:r>
      <w:r w:rsidRPr="00034910">
        <w:t>Un instant plus tard</w:t>
      </w:r>
      <w:r w:rsidR="00E57EC9">
        <w:t xml:space="preserve">, </w:t>
      </w:r>
      <w:r w:rsidRPr="00034910">
        <w:t>le gamin eût été obligé de lâcher</w:t>
      </w:r>
      <w:r w:rsidR="00E57EC9">
        <w:t xml:space="preserve">. </w:t>
      </w:r>
      <w:r w:rsidRPr="00034910">
        <w:t>Mais le détective acco</w:t>
      </w:r>
      <w:r w:rsidRPr="00034910">
        <w:t>u</w:t>
      </w:r>
      <w:r w:rsidRPr="00034910">
        <w:t>rut à son appel</w:t>
      </w:r>
      <w:r w:rsidR="00E57EC9">
        <w:t xml:space="preserve">, </w:t>
      </w:r>
      <w:r w:rsidRPr="00034910">
        <w:t>joignit ses efforts à ceux de l</w:t>
      </w:r>
      <w:r w:rsidR="00E57EC9">
        <w:t>’</w:t>
      </w:r>
      <w:r w:rsidRPr="00034910">
        <w:t>enfant</w:t>
      </w:r>
      <w:r w:rsidR="00E57EC9">
        <w:t xml:space="preserve">, </w:t>
      </w:r>
      <w:r w:rsidRPr="00034910">
        <w:t>et après une demi-heure de lutte</w:t>
      </w:r>
      <w:r w:rsidR="00E57EC9">
        <w:t xml:space="preserve">, </w:t>
      </w:r>
      <w:r w:rsidRPr="00034910">
        <w:t>ils amenèrent sur la glace un gros poisson</w:t>
      </w:r>
      <w:r w:rsidR="00E57EC9">
        <w:t xml:space="preserve">, </w:t>
      </w:r>
      <w:r w:rsidRPr="00034910">
        <w:t>d</w:t>
      </w:r>
      <w:r w:rsidR="00E57EC9">
        <w:t>’</w:t>
      </w:r>
      <w:r w:rsidRPr="00034910">
        <w:t>environ soixante centimètres de long</w:t>
      </w:r>
      <w:r w:rsidR="00E57EC9">
        <w:t xml:space="preserve">, </w:t>
      </w:r>
      <w:r w:rsidRPr="00034910">
        <w:t>d</w:t>
      </w:r>
      <w:r w:rsidR="00E57EC9">
        <w:t>’</w:t>
      </w:r>
      <w:r w:rsidRPr="00034910">
        <w:t>une qui</w:t>
      </w:r>
      <w:r w:rsidRPr="00034910">
        <w:t>n</w:t>
      </w:r>
      <w:r w:rsidRPr="00034910">
        <w:t>zaine de centimètres de diamètre</w:t>
      </w:r>
      <w:r w:rsidR="00E57EC9">
        <w:t xml:space="preserve">, </w:t>
      </w:r>
      <w:r w:rsidRPr="00034910">
        <w:t>ressemblant au thon</w:t>
      </w:r>
      <w:r w:rsidR="00E57EC9">
        <w:t>.</w:t>
      </w:r>
    </w:p>
    <w:p w14:paraId="44DF9B4C" w14:textId="77777777" w:rsidR="00E57EC9" w:rsidRDefault="00E57EC9" w:rsidP="00E57EC9">
      <w:r>
        <w:t>— </w:t>
      </w:r>
      <w:r w:rsidR="00776CEA" w:rsidRPr="00034910">
        <w:t>Oh</w:t>
      </w:r>
      <w:r>
        <w:t xml:space="preserve"> ! </w:t>
      </w:r>
      <w:r w:rsidR="00776CEA" w:rsidRPr="00034910">
        <w:t>oh</w:t>
      </w:r>
      <w:r>
        <w:t xml:space="preserve"> ! </w:t>
      </w:r>
      <w:r w:rsidR="00776CEA" w:rsidRPr="00034910">
        <w:t>cette fois-ci</w:t>
      </w:r>
      <w:r>
        <w:t xml:space="preserve">, </w:t>
      </w:r>
      <w:r w:rsidR="00776CEA" w:rsidRPr="00034910">
        <w:t>il y a un vrai déjeuner</w:t>
      </w:r>
      <w:r>
        <w:t xml:space="preserve"> ! </w:t>
      </w:r>
      <w:r w:rsidR="00776CEA" w:rsidRPr="00034910">
        <w:t>s</w:t>
      </w:r>
      <w:r>
        <w:t>’</w:t>
      </w:r>
      <w:r w:rsidR="00776CEA" w:rsidRPr="00034910">
        <w:t>exclama Jean</w:t>
      </w:r>
      <w:r>
        <w:t xml:space="preserve">, </w:t>
      </w:r>
      <w:r w:rsidR="00776CEA" w:rsidRPr="00034910">
        <w:t>claquant des dents d</w:t>
      </w:r>
      <w:r>
        <w:t>’</w:t>
      </w:r>
      <w:r w:rsidR="00776CEA" w:rsidRPr="00034910">
        <w:t>un air affamé</w:t>
      </w:r>
      <w:r>
        <w:t>.</w:t>
      </w:r>
    </w:p>
    <w:p w14:paraId="58141F4E" w14:textId="77777777" w:rsidR="00E57EC9" w:rsidRDefault="00776CEA" w:rsidP="00E57EC9">
      <w:r w:rsidRPr="00034910">
        <w:t>De fait</w:t>
      </w:r>
      <w:r w:rsidR="00E57EC9">
        <w:t xml:space="preserve">, </w:t>
      </w:r>
      <w:r w:rsidRPr="00034910">
        <w:t>sa capture pesait certainement de cinq à six kil</w:t>
      </w:r>
      <w:r w:rsidRPr="00034910">
        <w:t>o</w:t>
      </w:r>
      <w:r w:rsidRPr="00034910">
        <w:t>grammes</w:t>
      </w:r>
      <w:r w:rsidR="00E57EC9">
        <w:t xml:space="preserve">. </w:t>
      </w:r>
      <w:r w:rsidRPr="00034910">
        <w:t>Mais soudain</w:t>
      </w:r>
      <w:r w:rsidR="00E57EC9">
        <w:t xml:space="preserve">, </w:t>
      </w:r>
      <w:r w:rsidRPr="00034910">
        <w:t>comme si l</w:t>
      </w:r>
      <w:r w:rsidR="00E57EC9">
        <w:t>’</w:t>
      </w:r>
      <w:r w:rsidRPr="00034910">
        <w:t>espoir de manger à sa faim avait rendu au petit toutes ses facultés</w:t>
      </w:r>
      <w:r w:rsidR="00E57EC9">
        <w:t> :</w:t>
      </w:r>
    </w:p>
    <w:p w14:paraId="3BFADF94" w14:textId="77777777" w:rsidR="00E57EC9" w:rsidRDefault="00E57EC9" w:rsidP="00E57EC9">
      <w:r>
        <w:t>— </w:t>
      </w:r>
      <w:r w:rsidR="00776CEA" w:rsidRPr="00034910">
        <w:t>Écoutez donc</w:t>
      </w:r>
      <w:r>
        <w:t xml:space="preserve">, </w:t>
      </w:r>
      <w:r w:rsidR="00776CEA" w:rsidRPr="00034910">
        <w:t>monsieur Dick</w:t>
      </w:r>
      <w:r>
        <w:t xml:space="preserve">. </w:t>
      </w:r>
      <w:r w:rsidR="00776CEA" w:rsidRPr="00034910">
        <w:t>On dirait que la canaille a cessé de nous fusiller</w:t>
      </w:r>
      <w:r>
        <w:t>.</w:t>
      </w:r>
    </w:p>
    <w:p w14:paraId="5A5B4448" w14:textId="77777777" w:rsidR="00E57EC9" w:rsidRDefault="00776CEA" w:rsidP="00E57EC9">
      <w:r w:rsidRPr="00034910">
        <w:t>Les détonations n</w:t>
      </w:r>
      <w:r w:rsidR="00E57EC9">
        <w:t>’</w:t>
      </w:r>
      <w:r w:rsidRPr="00034910">
        <w:t>ébranlaient plus l</w:t>
      </w:r>
      <w:r w:rsidR="00E57EC9">
        <w:t>’</w:t>
      </w:r>
      <w:r w:rsidRPr="00034910">
        <w:t>air</w:t>
      </w:r>
      <w:r w:rsidR="00E57EC9">
        <w:t xml:space="preserve">. </w:t>
      </w:r>
      <w:r w:rsidRPr="00034910">
        <w:t>C</w:t>
      </w:r>
      <w:r w:rsidR="00E57EC9">
        <w:t>’</w:t>
      </w:r>
      <w:r w:rsidRPr="00034910">
        <w:t>était vrai</w:t>
      </w:r>
      <w:r w:rsidR="00E57EC9">
        <w:t>.</w:t>
      </w:r>
    </w:p>
    <w:p w14:paraId="037307D7" w14:textId="77777777" w:rsidR="00E57EC9" w:rsidRDefault="00E57EC9" w:rsidP="00E57EC9">
      <w:r>
        <w:t>— </w:t>
      </w:r>
      <w:r w:rsidR="00776CEA" w:rsidRPr="00034910">
        <w:t>Que se passe-t-il</w:t>
      </w:r>
      <w:r>
        <w:t xml:space="preserve"> ? </w:t>
      </w:r>
      <w:r w:rsidR="00776CEA" w:rsidRPr="00034910">
        <w:t>Il faut voir</w:t>
      </w:r>
      <w:r>
        <w:t>.</w:t>
      </w:r>
    </w:p>
    <w:p w14:paraId="7E62145A" w14:textId="77777777" w:rsidR="00E57EC9" w:rsidRDefault="00776CEA" w:rsidP="00E57EC9">
      <w:r w:rsidRPr="00034910">
        <w:t>Sur ces mots</w:t>
      </w:r>
      <w:r w:rsidR="00E57EC9">
        <w:t xml:space="preserve">, </w:t>
      </w:r>
      <w:r w:rsidRPr="00034910">
        <w:t>Jean se glissa le long de la pente et arriva bientôt à l</w:t>
      </w:r>
      <w:r w:rsidR="00E57EC9">
        <w:t>’</w:t>
      </w:r>
      <w:r w:rsidRPr="00034910">
        <w:t>extrémité du bloc flottant</w:t>
      </w:r>
      <w:r w:rsidR="00E57EC9">
        <w:t xml:space="preserve">. </w:t>
      </w:r>
      <w:r w:rsidRPr="00034910">
        <w:t>Il avança prudemment la tête</w:t>
      </w:r>
      <w:r w:rsidR="00E57EC9">
        <w:t xml:space="preserve">, </w:t>
      </w:r>
      <w:r w:rsidRPr="00034910">
        <w:t>puis clama</w:t>
      </w:r>
      <w:r w:rsidR="00E57EC9">
        <w:t> :</w:t>
      </w:r>
    </w:p>
    <w:p w14:paraId="70809A5F" w14:textId="77777777" w:rsidR="00E57EC9" w:rsidRDefault="00E57EC9" w:rsidP="00E57EC9">
      <w:r>
        <w:lastRenderedPageBreak/>
        <w:t>— </w:t>
      </w:r>
      <w:r w:rsidR="00776CEA" w:rsidRPr="00034910">
        <w:t>Patron</w:t>
      </w:r>
      <w:r>
        <w:t xml:space="preserve"> ! </w:t>
      </w:r>
      <w:r w:rsidR="00776CEA" w:rsidRPr="00034910">
        <w:t>patron</w:t>
      </w:r>
      <w:r>
        <w:t xml:space="preserve"> ! </w:t>
      </w:r>
      <w:r w:rsidR="00776CEA" w:rsidRPr="00034910">
        <w:t>nous allons frôler une pointe qui s</w:t>
      </w:r>
      <w:r>
        <w:t>’</w:t>
      </w:r>
      <w:r w:rsidR="00776CEA" w:rsidRPr="00034910">
        <w:t>avance dans la mer</w:t>
      </w:r>
      <w:r>
        <w:t xml:space="preserve"> ; </w:t>
      </w:r>
      <w:r w:rsidR="00776CEA" w:rsidRPr="00034910">
        <w:t>si l</w:t>
      </w:r>
      <w:r>
        <w:t>’</w:t>
      </w:r>
      <w:r w:rsidR="00776CEA" w:rsidRPr="00034910">
        <w:t>on avait un peu d</w:t>
      </w:r>
      <w:r>
        <w:t>’</w:t>
      </w:r>
      <w:r w:rsidR="00776CEA" w:rsidRPr="00034910">
        <w:t>aplomb</w:t>
      </w:r>
      <w:r>
        <w:t xml:space="preserve">, </w:t>
      </w:r>
      <w:r w:rsidR="00776CEA" w:rsidRPr="00034910">
        <w:t>on pourrait débarquer</w:t>
      </w:r>
      <w:r>
        <w:t>.</w:t>
      </w:r>
    </w:p>
    <w:p w14:paraId="27E2BF5F" w14:textId="77777777" w:rsidR="00E57EC9" w:rsidRDefault="00776CEA" w:rsidP="00E57EC9">
      <w:r w:rsidRPr="00034910">
        <w:t>Tout courant</w:t>
      </w:r>
      <w:r w:rsidR="00E57EC9">
        <w:t xml:space="preserve">, </w:t>
      </w:r>
      <w:r w:rsidRPr="00034910">
        <w:t>il revenait auprès de son ami</w:t>
      </w:r>
      <w:r w:rsidR="00E57EC9">
        <w:t xml:space="preserve">. </w:t>
      </w:r>
      <w:r w:rsidRPr="00034910">
        <w:t>À coups de t</w:t>
      </w:r>
      <w:r w:rsidRPr="00034910">
        <w:t>a</w:t>
      </w:r>
      <w:r w:rsidRPr="00034910">
        <w:t>lon</w:t>
      </w:r>
      <w:r w:rsidR="00E57EC9">
        <w:t xml:space="preserve">, </w:t>
      </w:r>
      <w:r w:rsidRPr="00034910">
        <w:t>il broya la tête du poisson pêché tout à l</w:t>
      </w:r>
      <w:r w:rsidR="00E57EC9">
        <w:t>’</w:t>
      </w:r>
      <w:r w:rsidRPr="00034910">
        <w:t>heure</w:t>
      </w:r>
      <w:r w:rsidR="00E57EC9">
        <w:t>.</w:t>
      </w:r>
    </w:p>
    <w:p w14:paraId="2D359D70" w14:textId="77777777" w:rsidR="00E57EC9" w:rsidRDefault="00E57EC9" w:rsidP="00E57EC9">
      <w:r>
        <w:t>— </w:t>
      </w:r>
      <w:r w:rsidR="00776CEA" w:rsidRPr="00034910">
        <w:t>Que fais-tu</w:t>
      </w:r>
      <w:r>
        <w:t xml:space="preserve"> ? </w:t>
      </w:r>
      <w:r w:rsidR="00776CEA" w:rsidRPr="00034910">
        <w:t>questionna Dick</w:t>
      </w:r>
      <w:r>
        <w:t>.</w:t>
      </w:r>
    </w:p>
    <w:p w14:paraId="0D773F52" w14:textId="77777777" w:rsidR="00E57EC9" w:rsidRDefault="00E57EC9" w:rsidP="00E57EC9">
      <w:r>
        <w:t>— </w:t>
      </w:r>
      <w:r w:rsidR="00776CEA" w:rsidRPr="00034910">
        <w:t>Vous le voyez</w:t>
      </w:r>
      <w:r>
        <w:t xml:space="preserve">, </w:t>
      </w:r>
      <w:r w:rsidR="00776CEA" w:rsidRPr="00034910">
        <w:t>je me prépare à l</w:t>
      </w:r>
      <w:r>
        <w:t>’</w:t>
      </w:r>
      <w:r w:rsidR="00776CEA" w:rsidRPr="00034910">
        <w:t>emporter</w:t>
      </w:r>
      <w:r>
        <w:t xml:space="preserve">. </w:t>
      </w:r>
      <w:r w:rsidR="00776CEA" w:rsidRPr="00034910">
        <w:t>Avec la tête en bouillie</w:t>
      </w:r>
      <w:r>
        <w:t xml:space="preserve">, </w:t>
      </w:r>
      <w:r w:rsidR="00776CEA" w:rsidRPr="00034910">
        <w:t>il ne pensera pas à se défiler pendant que nous me</w:t>
      </w:r>
      <w:r w:rsidR="00776CEA" w:rsidRPr="00034910">
        <w:t>t</w:t>
      </w:r>
      <w:r w:rsidR="00776CEA" w:rsidRPr="00034910">
        <w:t>trons pied à terre</w:t>
      </w:r>
      <w:r>
        <w:t>.</w:t>
      </w:r>
    </w:p>
    <w:p w14:paraId="4501EC34" w14:textId="77777777" w:rsidR="00E57EC9" w:rsidRDefault="00776CEA" w:rsidP="00E57EC9">
      <w:r w:rsidRPr="00034910">
        <w:t>Le détective passa affectueusement la main sur la tête du gamin</w:t>
      </w:r>
      <w:r w:rsidR="00E57EC9">
        <w:t>.</w:t>
      </w:r>
    </w:p>
    <w:p w14:paraId="309EED85" w14:textId="77777777" w:rsidR="00E57EC9" w:rsidRDefault="00E57EC9" w:rsidP="00E57EC9">
      <w:r>
        <w:t>— </w:t>
      </w:r>
      <w:r w:rsidR="00776CEA" w:rsidRPr="00034910">
        <w:t>Tu as raison</w:t>
      </w:r>
      <w:r>
        <w:t xml:space="preserve">, </w:t>
      </w:r>
      <w:r w:rsidR="00776CEA" w:rsidRPr="00034910">
        <w:t>petit</w:t>
      </w:r>
      <w:r>
        <w:t xml:space="preserve">. </w:t>
      </w:r>
      <w:r w:rsidR="00776CEA" w:rsidRPr="00034910">
        <w:t>À présent</w:t>
      </w:r>
      <w:r>
        <w:t xml:space="preserve">, </w:t>
      </w:r>
      <w:r w:rsidR="00776CEA" w:rsidRPr="00034910">
        <w:t>allons secouer nos comp</w:t>
      </w:r>
      <w:r w:rsidR="00776CEA" w:rsidRPr="00034910">
        <w:t>a</w:t>
      </w:r>
      <w:r w:rsidR="00776CEA" w:rsidRPr="00034910">
        <w:t>gnons</w:t>
      </w:r>
      <w:r>
        <w:t xml:space="preserve">. </w:t>
      </w:r>
      <w:r w:rsidR="00776CEA" w:rsidRPr="00034910">
        <w:t>Pas un instant à perdre</w:t>
      </w:r>
      <w:r>
        <w:t>.</w:t>
      </w:r>
    </w:p>
    <w:p w14:paraId="262DA712" w14:textId="77777777" w:rsidR="00E57EC9" w:rsidRDefault="00776CEA" w:rsidP="00E57EC9">
      <w:r w:rsidRPr="00034910">
        <w:t>Il ne put continuer</w:t>
      </w:r>
      <w:r w:rsidR="00E57EC9">
        <w:t xml:space="preserve">. </w:t>
      </w:r>
      <w:r w:rsidRPr="00034910">
        <w:t>Un choc violent se produisit</w:t>
      </w:r>
      <w:r w:rsidR="00E57EC9">
        <w:t xml:space="preserve">, </w:t>
      </w:r>
      <w:r w:rsidRPr="00034910">
        <w:t>les re</w:t>
      </w:r>
      <w:r w:rsidRPr="00034910">
        <w:t>n</w:t>
      </w:r>
      <w:r w:rsidRPr="00034910">
        <w:t>versant sur la glace</w:t>
      </w:r>
      <w:r w:rsidR="00E57EC9">
        <w:t xml:space="preserve">. </w:t>
      </w:r>
      <w:r w:rsidRPr="00034910">
        <w:t>Puis il y eut un craquement sec et l</w:t>
      </w:r>
      <w:r w:rsidR="00E57EC9">
        <w:t>’</w:t>
      </w:r>
      <w:r w:rsidRPr="00034910">
        <w:t>iceberg demeura immobile</w:t>
      </w:r>
      <w:r w:rsidR="00E57EC9">
        <w:t>.</w:t>
      </w:r>
    </w:p>
    <w:p w14:paraId="02A438D5" w14:textId="77777777" w:rsidR="00E57EC9" w:rsidRDefault="00776CEA" w:rsidP="00E57EC9">
      <w:r w:rsidRPr="00034910">
        <w:t>Dick</w:t>
      </w:r>
      <w:r w:rsidR="00E57EC9">
        <w:t xml:space="preserve">, </w:t>
      </w:r>
      <w:r w:rsidRPr="00034910">
        <w:t>Jean se relèvent</w:t>
      </w:r>
      <w:r w:rsidR="00E57EC9">
        <w:t xml:space="preserve">. </w:t>
      </w:r>
      <w:r w:rsidRPr="00034910">
        <w:t>Ils regardent autour d</w:t>
      </w:r>
      <w:r w:rsidR="00E57EC9">
        <w:t>’</w:t>
      </w:r>
      <w:r w:rsidRPr="00034910">
        <w:t>eux</w:t>
      </w:r>
      <w:r w:rsidR="00E57EC9">
        <w:t>.</w:t>
      </w:r>
    </w:p>
    <w:p w14:paraId="321381C0" w14:textId="77777777" w:rsidR="00E57EC9" w:rsidRDefault="00776CEA" w:rsidP="00E57EC9">
      <w:r w:rsidRPr="00034910">
        <w:t>Le bloc flottant qui les porte a brusquement diminué des deux tiers</w:t>
      </w:r>
      <w:r w:rsidR="00E57EC9">
        <w:t>.</w:t>
      </w:r>
    </w:p>
    <w:p w14:paraId="1D863D3D" w14:textId="77777777" w:rsidR="00E57EC9" w:rsidRDefault="00776CEA" w:rsidP="00E57EC9">
      <w:r w:rsidRPr="00034910">
        <w:t>La partie où ils se trouvent s</w:t>
      </w:r>
      <w:r w:rsidR="00E57EC9">
        <w:t>’</w:t>
      </w:r>
      <w:r w:rsidRPr="00034910">
        <w:t>est appliquée contre des r</w:t>
      </w:r>
      <w:r w:rsidRPr="00034910">
        <w:t>o</w:t>
      </w:r>
      <w:r w:rsidRPr="00034910">
        <w:t>chers bas</w:t>
      </w:r>
      <w:r w:rsidR="00E57EC9">
        <w:t xml:space="preserve">, </w:t>
      </w:r>
      <w:r w:rsidRPr="00034910">
        <w:t>tapissés de goémons</w:t>
      </w:r>
      <w:r w:rsidR="00E57EC9">
        <w:t xml:space="preserve">, </w:t>
      </w:r>
      <w:r w:rsidRPr="00034910">
        <w:t>qui forment une chaussée prat</w:t>
      </w:r>
      <w:r w:rsidRPr="00034910">
        <w:t>i</w:t>
      </w:r>
      <w:r w:rsidRPr="00034910">
        <w:t>cable jusqu</w:t>
      </w:r>
      <w:r w:rsidR="00E57EC9">
        <w:t>’</w:t>
      </w:r>
      <w:r w:rsidRPr="00034910">
        <w:t>à la terre ferme</w:t>
      </w:r>
      <w:r w:rsidR="00E57EC9">
        <w:t xml:space="preserve">, </w:t>
      </w:r>
      <w:r w:rsidRPr="00034910">
        <w:t>et à plusieurs centaines de mètres déjà</w:t>
      </w:r>
      <w:r w:rsidR="00E57EC9">
        <w:t xml:space="preserve">, </w:t>
      </w:r>
      <w:r w:rsidRPr="00034910">
        <w:t>ils aperçoivent l</w:t>
      </w:r>
      <w:r w:rsidR="00E57EC9">
        <w:t>’</w:t>
      </w:r>
      <w:r w:rsidRPr="00034910">
        <w:t>autre part dérivant toujours et entraînant loin d</w:t>
      </w:r>
      <w:r w:rsidR="00E57EC9">
        <w:t>’</w:t>
      </w:r>
      <w:r w:rsidRPr="00034910">
        <w:t>eux leurs compagnons</w:t>
      </w:r>
      <w:r w:rsidR="00E57EC9">
        <w:t>.</w:t>
      </w:r>
    </w:p>
    <w:p w14:paraId="7BEEC493" w14:textId="77777777" w:rsidR="00E57EC9" w:rsidRDefault="00776CEA" w:rsidP="00E57EC9">
      <w:r w:rsidRPr="00034910">
        <w:t>La vérité se fait jour en leur esprit</w:t>
      </w:r>
      <w:r w:rsidR="00E57EC9">
        <w:t xml:space="preserve">. </w:t>
      </w:r>
      <w:r w:rsidRPr="00034910">
        <w:t>L</w:t>
      </w:r>
      <w:r w:rsidR="00E57EC9">
        <w:t>’</w:t>
      </w:r>
      <w:r w:rsidRPr="00034910">
        <w:t>iceberg est venu heu</w:t>
      </w:r>
      <w:r w:rsidRPr="00034910">
        <w:t>r</w:t>
      </w:r>
      <w:r w:rsidRPr="00034910">
        <w:t>ter les récifs laissés à découvert par la basse mer</w:t>
      </w:r>
      <w:r w:rsidR="00E57EC9">
        <w:t xml:space="preserve">. </w:t>
      </w:r>
      <w:r w:rsidRPr="00034910">
        <w:t xml:space="preserve">Sans doute désagrégé déjà par les balles explosives dont Larmette </w:t>
      </w:r>
      <w:r w:rsidRPr="00034910">
        <w:lastRenderedPageBreak/>
        <w:t>l</w:t>
      </w:r>
      <w:r w:rsidR="00E57EC9">
        <w:t>’</w:t>
      </w:r>
      <w:r w:rsidRPr="00034910">
        <w:t>a criblé</w:t>
      </w:r>
      <w:r w:rsidR="00E57EC9">
        <w:t xml:space="preserve">, </w:t>
      </w:r>
      <w:r w:rsidRPr="00034910">
        <w:t>il s</w:t>
      </w:r>
      <w:r w:rsidR="00E57EC9">
        <w:t>’</w:t>
      </w:r>
      <w:r w:rsidRPr="00034910">
        <w:t>est brisé au choc en deux parties</w:t>
      </w:r>
      <w:r w:rsidR="00E57EC9">
        <w:t xml:space="preserve">, </w:t>
      </w:r>
      <w:r w:rsidRPr="00034910">
        <w:t>dont l</w:t>
      </w:r>
      <w:r w:rsidR="00E57EC9">
        <w:t>’</w:t>
      </w:r>
      <w:r w:rsidRPr="00034910">
        <w:t>une s</w:t>
      </w:r>
      <w:r w:rsidR="00E57EC9">
        <w:t>’</w:t>
      </w:r>
      <w:r w:rsidRPr="00034910">
        <w:t>est incrustée dans le roc</w:t>
      </w:r>
      <w:r w:rsidR="00E57EC9">
        <w:t xml:space="preserve">, </w:t>
      </w:r>
      <w:r w:rsidRPr="00034910">
        <w:t>dont l</w:t>
      </w:r>
      <w:r w:rsidR="00E57EC9">
        <w:t>’</w:t>
      </w:r>
      <w:r w:rsidRPr="00034910">
        <w:t>autre poursuit sa périlleuse navigation</w:t>
      </w:r>
      <w:r w:rsidR="00E57EC9">
        <w:t>.</w:t>
      </w:r>
    </w:p>
    <w:p w14:paraId="796FCDEF" w14:textId="77777777" w:rsidR="00E57EC9" w:rsidRDefault="00776CEA" w:rsidP="00E57EC9">
      <w:r w:rsidRPr="00034910">
        <w:t>Rejoindre ceux qui dérivent</w:t>
      </w:r>
      <w:r w:rsidR="00E57EC9">
        <w:t xml:space="preserve">, </w:t>
      </w:r>
      <w:r w:rsidRPr="00034910">
        <w:t>il n</w:t>
      </w:r>
      <w:r w:rsidR="00E57EC9">
        <w:t>’</w:t>
      </w:r>
      <w:r w:rsidRPr="00034910">
        <w:t>y faut pas songer</w:t>
      </w:r>
      <w:r w:rsidR="00E57EC9">
        <w:t xml:space="preserve">. </w:t>
      </w:r>
      <w:r w:rsidRPr="00034910">
        <w:t>Aux heures tragiques</w:t>
      </w:r>
      <w:r w:rsidR="00E57EC9">
        <w:t xml:space="preserve">, </w:t>
      </w:r>
      <w:r w:rsidRPr="00034910">
        <w:t>le cerveau se refuse aux longues recherches</w:t>
      </w:r>
      <w:r w:rsidR="00E57EC9">
        <w:t xml:space="preserve">. </w:t>
      </w:r>
      <w:r w:rsidRPr="00034910">
        <w:t>L</w:t>
      </w:r>
      <w:r w:rsidR="00E57EC9">
        <w:t>’</w:t>
      </w:r>
      <w:r w:rsidRPr="00034910">
        <w:t>action seule l</w:t>
      </w:r>
      <w:r w:rsidR="00E57EC9">
        <w:t>’</w:t>
      </w:r>
      <w:r w:rsidRPr="00034910">
        <w:t>attire</w:t>
      </w:r>
      <w:r w:rsidR="00E57EC9">
        <w:t xml:space="preserve">. </w:t>
      </w:r>
      <w:r w:rsidRPr="00034910">
        <w:t>En ce moment</w:t>
      </w:r>
      <w:r w:rsidR="00E57EC9">
        <w:t xml:space="preserve">, </w:t>
      </w:r>
      <w:r w:rsidRPr="00034910">
        <w:t>l</w:t>
      </w:r>
      <w:r w:rsidR="00E57EC9">
        <w:t>’</w:t>
      </w:r>
      <w:r w:rsidRPr="00034910">
        <w:t>action pratique</w:t>
      </w:r>
      <w:r w:rsidR="00E57EC9">
        <w:t xml:space="preserve">, </w:t>
      </w:r>
      <w:r w:rsidRPr="00034910">
        <w:t>néce</w:t>
      </w:r>
      <w:r w:rsidRPr="00034910">
        <w:t>s</w:t>
      </w:r>
      <w:r w:rsidRPr="00034910">
        <w:t>saire</w:t>
      </w:r>
      <w:r w:rsidR="00E57EC9">
        <w:t xml:space="preserve">, </w:t>
      </w:r>
      <w:r w:rsidRPr="00034910">
        <w:t>inéluctable</w:t>
      </w:r>
      <w:r w:rsidR="00E57EC9">
        <w:t xml:space="preserve">, </w:t>
      </w:r>
      <w:r w:rsidRPr="00034910">
        <w:t>est de gagner la côte</w:t>
      </w:r>
      <w:r w:rsidR="00E57EC9">
        <w:t>.</w:t>
      </w:r>
    </w:p>
    <w:p w14:paraId="101929EB" w14:textId="77777777" w:rsidR="00E57EC9" w:rsidRDefault="00776CEA" w:rsidP="00E57EC9">
      <w:r w:rsidRPr="00034910">
        <w:t>Aussi</w:t>
      </w:r>
      <w:r w:rsidR="00E57EC9">
        <w:t xml:space="preserve">, </w:t>
      </w:r>
      <w:r w:rsidRPr="00034910">
        <w:t>se chargeant du poisson qui sera leur premier repas à terre</w:t>
      </w:r>
      <w:r w:rsidR="00E57EC9">
        <w:t xml:space="preserve">, </w:t>
      </w:r>
      <w:r w:rsidRPr="00034910">
        <w:t>le détective et le gamin sautent sur les rochers</w:t>
      </w:r>
      <w:r w:rsidR="00E57EC9">
        <w:t xml:space="preserve"> ; </w:t>
      </w:r>
      <w:r w:rsidRPr="00034910">
        <w:t>glissant sur les goémons</w:t>
      </w:r>
      <w:r w:rsidR="00E57EC9">
        <w:t xml:space="preserve">, </w:t>
      </w:r>
      <w:r w:rsidRPr="00034910">
        <w:t>chancelant</w:t>
      </w:r>
      <w:r w:rsidR="00E57EC9">
        <w:t xml:space="preserve">, </w:t>
      </w:r>
      <w:r w:rsidRPr="00034910">
        <w:t>tombant parfois</w:t>
      </w:r>
      <w:r w:rsidR="00E57EC9">
        <w:t xml:space="preserve">, </w:t>
      </w:r>
      <w:r w:rsidRPr="00034910">
        <w:t>ils se dirigent vers le sol ferme</w:t>
      </w:r>
      <w:r w:rsidR="00E57EC9">
        <w:t>.</w:t>
      </w:r>
    </w:p>
    <w:p w14:paraId="6699A687" w14:textId="77777777" w:rsidR="00E57EC9" w:rsidRDefault="00776CEA" w:rsidP="00E57EC9">
      <w:r w:rsidRPr="00034910">
        <w:t>Sont-ils sauvés</w:t>
      </w:r>
      <w:r w:rsidR="00E57EC9">
        <w:t xml:space="preserve"> ? </w:t>
      </w:r>
      <w:r w:rsidRPr="00034910">
        <w:t>Vont-ils chercher sur cette rive inhospit</w:t>
      </w:r>
      <w:r w:rsidRPr="00034910">
        <w:t>a</w:t>
      </w:r>
      <w:r w:rsidRPr="00034910">
        <w:t>lière</w:t>
      </w:r>
      <w:r w:rsidR="00E57EC9">
        <w:t xml:space="preserve">, </w:t>
      </w:r>
      <w:r w:rsidRPr="00034910">
        <w:t>désertique</w:t>
      </w:r>
      <w:r w:rsidR="00E57EC9">
        <w:t xml:space="preserve">, </w:t>
      </w:r>
      <w:r w:rsidRPr="00034910">
        <w:t xml:space="preserve">de </w:t>
      </w:r>
      <w:smartTag w:uri="urn:schemas-microsoft-com:office:smarttags" w:element="PersonName">
        <w:smartTagPr>
          <w:attr w:name="ProductID" w:val="la Sib￩rie"/>
        </w:smartTagPr>
        <w:r w:rsidRPr="00034910">
          <w:t>la Sibérie</w:t>
        </w:r>
      </w:smartTag>
      <w:r w:rsidRPr="00034910">
        <w:t xml:space="preserve"> orientale une agonie plus longue</w:t>
      </w:r>
      <w:r w:rsidR="00E57EC9">
        <w:t xml:space="preserve"> ? </w:t>
      </w:r>
      <w:r w:rsidRPr="00034910">
        <w:t>Mystère</w:t>
      </w:r>
      <w:r w:rsidR="00E57EC9">
        <w:t xml:space="preserve"> ! </w:t>
      </w:r>
      <w:r w:rsidRPr="00034910">
        <w:t>Ils marchent parce que</w:t>
      </w:r>
      <w:r w:rsidR="00E57EC9">
        <w:t xml:space="preserve">, </w:t>
      </w:r>
      <w:r w:rsidRPr="00034910">
        <w:t>en cette minute</w:t>
      </w:r>
      <w:r w:rsidR="00E57EC9">
        <w:t xml:space="preserve">, </w:t>
      </w:r>
      <w:r w:rsidRPr="00034910">
        <w:t>il n</w:t>
      </w:r>
      <w:r w:rsidR="00E57EC9">
        <w:t>’</w:t>
      </w:r>
      <w:r w:rsidRPr="00034910">
        <w:t>est év</w:t>
      </w:r>
      <w:r w:rsidRPr="00034910">
        <w:t>i</w:t>
      </w:r>
      <w:r w:rsidRPr="00034910">
        <w:t>demment rien de mieux à faire</w:t>
      </w:r>
      <w:r w:rsidR="00E57EC9">
        <w:t>.</w:t>
      </w:r>
    </w:p>
    <w:p w14:paraId="3A560781" w14:textId="77777777" w:rsidR="00E57EC9" w:rsidRDefault="00776CEA" w:rsidP="00E57EC9">
      <w:r w:rsidRPr="00034910">
        <w:t>Enfin</w:t>
      </w:r>
      <w:r w:rsidR="00E57EC9">
        <w:t xml:space="preserve">, </w:t>
      </w:r>
      <w:r w:rsidRPr="00034910">
        <w:t>ils abordent</w:t>
      </w:r>
      <w:r w:rsidR="00E57EC9">
        <w:t xml:space="preserve">. </w:t>
      </w:r>
      <w:r w:rsidRPr="00034910">
        <w:t>Les voici au-dessus des relais des plus hautes marées</w:t>
      </w:r>
      <w:r w:rsidR="00E57EC9">
        <w:t>.</w:t>
      </w:r>
    </w:p>
    <w:p w14:paraId="43A2BFBF" w14:textId="77777777" w:rsidR="00E57EC9" w:rsidRDefault="00776CEA" w:rsidP="00E57EC9">
      <w:r w:rsidRPr="00034910">
        <w:t>Avidement</w:t>
      </w:r>
      <w:r w:rsidR="00E57EC9">
        <w:t xml:space="preserve">, </w:t>
      </w:r>
      <w:r w:rsidRPr="00034910">
        <w:t>ils dévorent quelques tranches du poisson p</w:t>
      </w:r>
      <w:r w:rsidRPr="00034910">
        <w:t>é</w:t>
      </w:r>
      <w:r w:rsidRPr="00034910">
        <w:t>ché une heure plus tôt</w:t>
      </w:r>
      <w:r w:rsidR="00E57EC9">
        <w:t xml:space="preserve">. </w:t>
      </w:r>
      <w:r w:rsidRPr="00034910">
        <w:t>Cela est d</w:t>
      </w:r>
      <w:r w:rsidR="00E57EC9">
        <w:t>’</w:t>
      </w:r>
      <w:r w:rsidRPr="00034910">
        <w:t>un goût détestable</w:t>
      </w:r>
      <w:r w:rsidR="00E57EC9">
        <w:t xml:space="preserve">, </w:t>
      </w:r>
      <w:r w:rsidRPr="00034910">
        <w:t>mais ils ont faim</w:t>
      </w:r>
      <w:r w:rsidR="00E57EC9">
        <w:t xml:space="preserve"> ; </w:t>
      </w:r>
      <w:r w:rsidRPr="00034910">
        <w:t>ce sont des forces nouvelles qu</w:t>
      </w:r>
      <w:r w:rsidR="00E57EC9">
        <w:t>’</w:t>
      </w:r>
      <w:r w:rsidRPr="00034910">
        <w:t>ils emmagasinent</w:t>
      </w:r>
      <w:r w:rsidR="00E57EC9">
        <w:t>.</w:t>
      </w:r>
    </w:p>
    <w:p w14:paraId="65AABA70" w14:textId="77777777" w:rsidR="00E57EC9" w:rsidRDefault="00776CEA" w:rsidP="00E57EC9">
      <w:r w:rsidRPr="00034910">
        <w:t>Et le repas terminé</w:t>
      </w:r>
      <w:r w:rsidR="00E57EC9">
        <w:t xml:space="preserve">, </w:t>
      </w:r>
      <w:r w:rsidRPr="00034910">
        <w:t>ils s</w:t>
      </w:r>
      <w:r w:rsidR="00E57EC9">
        <w:t>’</w:t>
      </w:r>
      <w:r w:rsidRPr="00034910">
        <w:t>allongent sur des mousses rudes</w:t>
      </w:r>
      <w:r w:rsidR="00E57EC9">
        <w:t xml:space="preserve">, </w:t>
      </w:r>
      <w:r w:rsidRPr="00034910">
        <w:t>qui craquent sous leur poids</w:t>
      </w:r>
      <w:r w:rsidR="00E57EC9">
        <w:t xml:space="preserve">, </w:t>
      </w:r>
      <w:r w:rsidRPr="00034910">
        <w:t>à l</w:t>
      </w:r>
      <w:r w:rsidR="00E57EC9">
        <w:t>’</w:t>
      </w:r>
      <w:r w:rsidRPr="00034910">
        <w:t>abri de quelques roches amo</w:t>
      </w:r>
      <w:r w:rsidRPr="00034910">
        <w:t>n</w:t>
      </w:r>
      <w:r w:rsidRPr="00034910">
        <w:t>celées</w:t>
      </w:r>
      <w:r w:rsidR="00E57EC9">
        <w:t xml:space="preserve">, </w:t>
      </w:r>
      <w:r w:rsidRPr="00034910">
        <w:t>et ils s</w:t>
      </w:r>
      <w:r w:rsidR="00E57EC9">
        <w:t>’</w:t>
      </w:r>
      <w:r w:rsidRPr="00034910">
        <w:t>enfoncent dans un lourd sommeil</w:t>
      </w:r>
      <w:r w:rsidR="00E57EC9">
        <w:t>.</w:t>
      </w:r>
    </w:p>
    <w:p w14:paraId="00040892" w14:textId="77777777" w:rsidR="00E57EC9" w:rsidRDefault="00776CEA" w:rsidP="00E57EC9">
      <w:r w:rsidRPr="00034910">
        <w:t>S</w:t>
      </w:r>
      <w:r w:rsidR="00E57EC9">
        <w:t>’</w:t>
      </w:r>
      <w:r w:rsidRPr="00034910">
        <w:t>ils avaient eu la pensée de gravir les blocs granitiques qui les abritent</w:t>
      </w:r>
      <w:r w:rsidR="00E57EC9">
        <w:t xml:space="preserve">, </w:t>
      </w:r>
      <w:r w:rsidRPr="00034910">
        <w:t>ils auraient assisté de loin à un spectacle qui les eût épouvantés pour leurs compagnons</w:t>
      </w:r>
      <w:r w:rsidR="00E57EC9">
        <w:t>.</w:t>
      </w:r>
    </w:p>
    <w:p w14:paraId="0EFF7704" w14:textId="77777777" w:rsidR="00E57EC9" w:rsidRDefault="00776CEA" w:rsidP="00E57EC9">
      <w:r w:rsidRPr="00034910">
        <w:t>Une pirogue s</w:t>
      </w:r>
      <w:r w:rsidR="00E57EC9">
        <w:t>’</w:t>
      </w:r>
      <w:r w:rsidRPr="00034910">
        <w:t>était détachée du rivage</w:t>
      </w:r>
      <w:r w:rsidR="00E57EC9">
        <w:t xml:space="preserve">, </w:t>
      </w:r>
      <w:r w:rsidRPr="00034910">
        <w:t>avait poursuivi l</w:t>
      </w:r>
      <w:r w:rsidR="00E57EC9">
        <w:t>’</w:t>
      </w:r>
      <w:r w:rsidRPr="00034910">
        <w:t>iceberg flottant</w:t>
      </w:r>
      <w:r w:rsidR="00E57EC9">
        <w:t xml:space="preserve">, </w:t>
      </w:r>
      <w:r w:rsidRPr="00034910">
        <w:t>l</w:t>
      </w:r>
      <w:r w:rsidR="00E57EC9">
        <w:t>’</w:t>
      </w:r>
      <w:r w:rsidRPr="00034910">
        <w:t>avait atteint</w:t>
      </w:r>
      <w:r w:rsidR="00E57EC9">
        <w:t xml:space="preserve">, </w:t>
      </w:r>
      <w:r w:rsidRPr="00034910">
        <w:t>et ses passagers inertes</w:t>
      </w:r>
      <w:r w:rsidR="00E57EC9">
        <w:t xml:space="preserve">, </w:t>
      </w:r>
      <w:r w:rsidRPr="00034910">
        <w:lastRenderedPageBreak/>
        <w:t>anéa</w:t>
      </w:r>
      <w:r w:rsidRPr="00034910">
        <w:t>n</w:t>
      </w:r>
      <w:r w:rsidRPr="00034910">
        <w:t>tis par l</w:t>
      </w:r>
      <w:r w:rsidR="00E57EC9">
        <w:t>’</w:t>
      </w:r>
      <w:r w:rsidRPr="00034910">
        <w:t>inanition</w:t>
      </w:r>
      <w:r w:rsidR="00E57EC9">
        <w:t xml:space="preserve">, </w:t>
      </w:r>
      <w:r w:rsidRPr="00034910">
        <w:t>déposés dans l</w:t>
      </w:r>
      <w:r w:rsidR="00E57EC9">
        <w:t>’</w:t>
      </w:r>
      <w:r w:rsidRPr="00034910">
        <w:t>embarcation</w:t>
      </w:r>
      <w:r w:rsidR="00E57EC9">
        <w:t xml:space="preserve">, </w:t>
      </w:r>
      <w:r w:rsidRPr="00034910">
        <w:t>celle-ci avait r</w:t>
      </w:r>
      <w:r w:rsidRPr="00034910">
        <w:t>e</w:t>
      </w:r>
      <w:r w:rsidRPr="00034910">
        <w:t>pris le chemin de la côte</w:t>
      </w:r>
      <w:r w:rsidR="00E57EC9">
        <w:t>.</w:t>
      </w:r>
    </w:p>
    <w:p w14:paraId="13F2F92B" w14:textId="77777777" w:rsidR="00E57EC9" w:rsidRDefault="00776CEA" w:rsidP="00E57EC9">
      <w:r w:rsidRPr="00034910">
        <w:t>Ils eussent discerné Larmette</w:t>
      </w:r>
      <w:r w:rsidR="00E57EC9">
        <w:t xml:space="preserve">, </w:t>
      </w:r>
      <w:r w:rsidRPr="00034910">
        <w:t>commandant un équipage improvisé de pêcheurs sibériens</w:t>
      </w:r>
      <w:r w:rsidR="00E57EC9">
        <w:t>.</w:t>
      </w:r>
    </w:p>
    <w:p w14:paraId="1D5C68E4" w14:textId="77777777" w:rsidR="00E57EC9" w:rsidRDefault="00776CEA" w:rsidP="00E57EC9">
      <w:r w:rsidRPr="00034910">
        <w:t>Defrance</w:t>
      </w:r>
      <w:r w:rsidR="00E57EC9">
        <w:t xml:space="preserve">, </w:t>
      </w:r>
      <w:proofErr w:type="spellStart"/>
      <w:r w:rsidRPr="00034910">
        <w:t>Fleuriane</w:t>
      </w:r>
      <w:proofErr w:type="spellEnd"/>
      <w:r w:rsidRPr="00034910">
        <w:t xml:space="preserve"> sont maintenant captifs de leur impl</w:t>
      </w:r>
      <w:r w:rsidRPr="00034910">
        <w:t>a</w:t>
      </w:r>
      <w:r w:rsidRPr="00034910">
        <w:t>cable ennemi</w:t>
      </w:r>
      <w:r w:rsidR="00E57EC9">
        <w:t xml:space="preserve">, </w:t>
      </w:r>
      <w:r w:rsidRPr="00034910">
        <w:t>qui</w:t>
      </w:r>
      <w:r w:rsidR="00E57EC9">
        <w:t xml:space="preserve">, </w:t>
      </w:r>
      <w:r w:rsidRPr="00034910">
        <w:t>ayant perdu de vue la montagne flottante au moment de la rupture</w:t>
      </w:r>
      <w:r w:rsidR="00E57EC9">
        <w:t xml:space="preserve">, </w:t>
      </w:r>
      <w:r w:rsidRPr="00034910">
        <w:t>est maître de la vie de ceux qu</w:t>
      </w:r>
      <w:r w:rsidR="00E57EC9">
        <w:t>’</w:t>
      </w:r>
      <w:r w:rsidRPr="00034910">
        <w:t>il poursu</w:t>
      </w:r>
      <w:r w:rsidRPr="00034910">
        <w:t>i</w:t>
      </w:r>
      <w:r w:rsidRPr="00034910">
        <w:t>vait depuis East-Cape</w:t>
      </w:r>
      <w:r w:rsidR="00E57EC9">
        <w:t>.</w:t>
      </w:r>
    </w:p>
    <w:p w14:paraId="51542E62" w14:textId="77777777" w:rsidR="00E57EC9" w:rsidRDefault="00776CEA" w:rsidP="00E57EC9">
      <w:r w:rsidRPr="00034910">
        <w:t>Mais le sommeil s</w:t>
      </w:r>
      <w:r w:rsidR="00E57EC9">
        <w:t>’</w:t>
      </w:r>
      <w:r w:rsidRPr="00034910">
        <w:t>est appesanti sur les deux hommes</w:t>
      </w:r>
      <w:r w:rsidR="00E57EC9">
        <w:t xml:space="preserve">, </w:t>
      </w:r>
      <w:r w:rsidRPr="00034910">
        <w:t>leur épargnant l</w:t>
      </w:r>
      <w:r w:rsidR="00E57EC9">
        <w:t>’</w:t>
      </w:r>
      <w:r w:rsidRPr="00034910">
        <w:t>angoisse de cette nouvelle et terrible péripétie</w:t>
      </w:r>
      <w:r w:rsidR="00E57EC9">
        <w:t>.</w:t>
      </w:r>
    </w:p>
    <w:p w14:paraId="0F2956BF" w14:textId="46923021" w:rsidR="00E57EC9" w:rsidRDefault="003A0148" w:rsidP="000D5DEC">
      <w:pPr>
        <w:pStyle w:val="Etoile"/>
      </w:pPr>
      <w:r w:rsidRPr="00E57EC9">
        <w:t>*</w:t>
      </w:r>
      <w:r w:rsidR="000D5DEC">
        <w:t xml:space="preserve"> </w:t>
      </w:r>
      <w:r w:rsidRPr="00E57EC9">
        <w:t>* *</w:t>
      </w:r>
    </w:p>
    <w:p w14:paraId="5DDE9F95" w14:textId="6DC10E67" w:rsidR="00E57EC9" w:rsidRDefault="00776CEA" w:rsidP="00E57EC9">
      <w:r w:rsidRPr="00034910">
        <w:t xml:space="preserve">Et dans la cabane ou </w:t>
      </w:r>
      <w:r w:rsidR="00E57EC9">
        <w:t>M. </w:t>
      </w:r>
      <w:r w:rsidRPr="00034910">
        <w:t>Defrance inanimé avait été tran</w:t>
      </w:r>
      <w:r w:rsidRPr="00034910">
        <w:t>s</w:t>
      </w:r>
      <w:r w:rsidRPr="00034910">
        <w:t>porté</w:t>
      </w:r>
      <w:r w:rsidR="00E57EC9">
        <w:t xml:space="preserve">, </w:t>
      </w:r>
      <w:r w:rsidRPr="00034910">
        <w:t>le Canadien reprend ses sens</w:t>
      </w:r>
      <w:r w:rsidR="00E57EC9">
        <w:t xml:space="preserve">. </w:t>
      </w:r>
      <w:r w:rsidRPr="00034910">
        <w:t>Il s</w:t>
      </w:r>
      <w:r w:rsidR="00E57EC9">
        <w:t>’</w:t>
      </w:r>
      <w:r w:rsidRPr="00034910">
        <w:t>étonne d</w:t>
      </w:r>
      <w:r w:rsidR="00E57EC9">
        <w:t>’</w:t>
      </w:r>
      <w:r w:rsidRPr="00034910">
        <w:t>être garrotté sur un amas de fourrures</w:t>
      </w:r>
      <w:r w:rsidR="00E57EC9">
        <w:t xml:space="preserve">, </w:t>
      </w:r>
      <w:r w:rsidRPr="00034910">
        <w:t>lui</w:t>
      </w:r>
      <w:r w:rsidR="00E57EC9">
        <w:t xml:space="preserve">, </w:t>
      </w:r>
      <w:r w:rsidRPr="00034910">
        <w:t>qui</w:t>
      </w:r>
      <w:r w:rsidR="00E57EC9">
        <w:t xml:space="preserve">, </w:t>
      </w:r>
      <w:r w:rsidRPr="00034910">
        <w:t>sur l</w:t>
      </w:r>
      <w:r w:rsidR="00E57EC9">
        <w:t>’</w:t>
      </w:r>
      <w:r w:rsidRPr="00034910">
        <w:t>iceberg</w:t>
      </w:r>
      <w:r w:rsidR="00E57EC9">
        <w:t xml:space="preserve">, </w:t>
      </w:r>
      <w:r w:rsidRPr="00034910">
        <w:t>avait cessé de penser</w:t>
      </w:r>
      <w:r w:rsidR="00E57EC9">
        <w:t xml:space="preserve">. </w:t>
      </w:r>
      <w:r w:rsidRPr="00034910">
        <w:t>Il regarde autour de lui</w:t>
      </w:r>
      <w:r w:rsidR="00E57EC9">
        <w:t xml:space="preserve">. </w:t>
      </w:r>
      <w:r w:rsidRPr="00034910">
        <w:t>Un cri faible comme un appel d</w:t>
      </w:r>
      <w:r w:rsidR="00E57EC9">
        <w:t>’</w:t>
      </w:r>
      <w:r w:rsidRPr="00034910">
        <w:t>enfant</w:t>
      </w:r>
      <w:r w:rsidR="00E57EC9">
        <w:t xml:space="preserve">, </w:t>
      </w:r>
      <w:r w:rsidRPr="00034910">
        <w:t>jaillit de ses lèvres pâlies</w:t>
      </w:r>
      <w:r w:rsidR="00E57EC9">
        <w:t> :</w:t>
      </w:r>
    </w:p>
    <w:p w14:paraId="62FFC74B" w14:textId="77777777" w:rsidR="00E57EC9" w:rsidRDefault="00E57EC9" w:rsidP="00E57EC9">
      <w:r>
        <w:t>— </w:t>
      </w:r>
      <w:proofErr w:type="spellStart"/>
      <w:r w:rsidR="00776CEA" w:rsidRPr="00034910">
        <w:t>Fleuriane</w:t>
      </w:r>
      <w:proofErr w:type="spellEnd"/>
      <w:r>
        <w:t> !</w:t>
      </w:r>
    </w:p>
    <w:p w14:paraId="13F809A1" w14:textId="77777777" w:rsidR="00E57EC9" w:rsidRDefault="00776CEA" w:rsidP="00E57EC9">
      <w:r w:rsidRPr="00034910">
        <w:t>Oui</w:t>
      </w:r>
      <w:r w:rsidR="00E57EC9">
        <w:t xml:space="preserve">, </w:t>
      </w:r>
      <w:proofErr w:type="spellStart"/>
      <w:r w:rsidRPr="00034910">
        <w:t>Fleuriane</w:t>
      </w:r>
      <w:proofErr w:type="spellEnd"/>
      <w:r w:rsidRPr="00034910">
        <w:t xml:space="preserve"> est là</w:t>
      </w:r>
      <w:r w:rsidR="00E57EC9">
        <w:t xml:space="preserve">, </w:t>
      </w:r>
      <w:r w:rsidRPr="00034910">
        <w:t>en face de lui</w:t>
      </w:r>
      <w:r w:rsidR="00E57EC9">
        <w:t xml:space="preserve">. </w:t>
      </w:r>
      <w:r w:rsidRPr="00034910">
        <w:t>Mais elle ne répond pas à son appel</w:t>
      </w:r>
      <w:r w:rsidR="00E57EC9">
        <w:t xml:space="preserve">, </w:t>
      </w:r>
      <w:r w:rsidRPr="00034910">
        <w:t>elle n</w:t>
      </w:r>
      <w:r w:rsidR="00E57EC9">
        <w:t>’</w:t>
      </w:r>
      <w:r w:rsidRPr="00034910">
        <w:t>accourt pas à sa voix</w:t>
      </w:r>
      <w:r w:rsidR="00E57EC9">
        <w:t xml:space="preserve">. </w:t>
      </w:r>
      <w:r w:rsidRPr="00034910">
        <w:t>Elle se tient raide</w:t>
      </w:r>
      <w:r w:rsidR="00E57EC9">
        <w:t xml:space="preserve">, </w:t>
      </w:r>
      <w:r w:rsidRPr="00034910">
        <w:t>i</w:t>
      </w:r>
      <w:r w:rsidRPr="00034910">
        <w:t>m</w:t>
      </w:r>
      <w:r w:rsidRPr="00034910">
        <w:t>mobile devant un des poteaux soutenant la toiture</w:t>
      </w:r>
      <w:r w:rsidR="00E57EC9">
        <w:t xml:space="preserve">. </w:t>
      </w:r>
      <w:r w:rsidRPr="00034910">
        <w:t>Elle tourne le dos à la couche où son père se reprend à vivre</w:t>
      </w:r>
      <w:r w:rsidR="00E57EC9">
        <w:t>.</w:t>
      </w:r>
    </w:p>
    <w:p w14:paraId="70D2DE36" w14:textId="77777777" w:rsidR="00E57EC9" w:rsidRDefault="00E57EC9" w:rsidP="00E57EC9">
      <w:r>
        <w:t>— </w:t>
      </w:r>
      <w:proofErr w:type="spellStart"/>
      <w:r w:rsidR="00776CEA" w:rsidRPr="00034910">
        <w:t>Fleuriane</w:t>
      </w:r>
      <w:proofErr w:type="spellEnd"/>
      <w:r>
        <w:t xml:space="preserve"> ! </w:t>
      </w:r>
      <w:r w:rsidR="00776CEA" w:rsidRPr="00034910">
        <w:t>appela-t-il encore</w:t>
      </w:r>
      <w:r>
        <w:t>.</w:t>
      </w:r>
    </w:p>
    <w:p w14:paraId="7870F623" w14:textId="77777777" w:rsidR="00E57EC9" w:rsidRDefault="00776CEA" w:rsidP="00E57EC9">
      <w:r w:rsidRPr="00034910">
        <w:t>Alors</w:t>
      </w:r>
      <w:r w:rsidR="00E57EC9">
        <w:t xml:space="preserve">, </w:t>
      </w:r>
      <w:r w:rsidRPr="00034910">
        <w:t>sans se retourner</w:t>
      </w:r>
      <w:r w:rsidR="00E57EC9">
        <w:t xml:space="preserve">, </w:t>
      </w:r>
      <w:r w:rsidRPr="00034910">
        <w:t>la jeune fille murmura</w:t>
      </w:r>
      <w:r w:rsidR="00E57EC9">
        <w:t> :</w:t>
      </w:r>
    </w:p>
    <w:p w14:paraId="24E0E5E1" w14:textId="77777777" w:rsidR="00E57EC9" w:rsidRDefault="00E57EC9" w:rsidP="00E57EC9">
      <w:r>
        <w:t>— </w:t>
      </w:r>
      <w:r w:rsidR="00776CEA" w:rsidRPr="00034910">
        <w:t>Père</w:t>
      </w:r>
      <w:r>
        <w:t xml:space="preserve">, </w:t>
      </w:r>
      <w:r w:rsidR="00776CEA" w:rsidRPr="00034910">
        <w:t>je ne suis pas libre</w:t>
      </w:r>
      <w:r>
        <w:t xml:space="preserve">. </w:t>
      </w:r>
      <w:r w:rsidR="00776CEA" w:rsidRPr="00034910">
        <w:t>Je suis liée à cette poutre</w:t>
      </w:r>
      <w:r>
        <w:t xml:space="preserve">. </w:t>
      </w:r>
      <w:r w:rsidR="00776CEA" w:rsidRPr="00034910">
        <w:t>Nous sommes captifs du voleur de radium</w:t>
      </w:r>
      <w:r>
        <w:t xml:space="preserve">, </w:t>
      </w:r>
      <w:r w:rsidR="00776CEA" w:rsidRPr="00034910">
        <w:t>du voleur de corindons</w:t>
      </w:r>
      <w:r>
        <w:t>.</w:t>
      </w:r>
    </w:p>
    <w:p w14:paraId="38AC4DD1" w14:textId="4F14422A" w:rsidR="00E57EC9" w:rsidRDefault="00776CEA" w:rsidP="00E57EC9">
      <w:r w:rsidRPr="00034910">
        <w:lastRenderedPageBreak/>
        <w:t>Un éclat de rire ponctua la phrase douloureuse</w:t>
      </w:r>
      <w:r w:rsidR="00E57EC9">
        <w:t xml:space="preserve">, </w:t>
      </w:r>
      <w:r w:rsidRPr="00034910">
        <w:t xml:space="preserve">attirant les yeux de </w:t>
      </w:r>
      <w:r w:rsidR="00E57EC9">
        <w:t>M. </w:t>
      </w:r>
      <w:r w:rsidRPr="00034910">
        <w:t>Defrance dans la direction du son</w:t>
      </w:r>
      <w:r w:rsidR="00E57EC9">
        <w:t>.</w:t>
      </w:r>
    </w:p>
    <w:p w14:paraId="2CD0C65F" w14:textId="77777777" w:rsidR="00E57EC9" w:rsidRDefault="00776CEA" w:rsidP="00E57EC9">
      <w:r w:rsidRPr="00034910">
        <w:t>Larmette était à deux pas de la jeune fille immobilisée par ses liens</w:t>
      </w:r>
      <w:r w:rsidR="00E57EC9">
        <w:t>.</w:t>
      </w:r>
    </w:p>
    <w:p w14:paraId="0437EEEA" w14:textId="15524F28" w:rsidR="00E57EC9" w:rsidRDefault="00776CEA" w:rsidP="00E57EC9">
      <w:r w:rsidRPr="00034910">
        <w:t>Il brandissait une chose étrange</w:t>
      </w:r>
      <w:r w:rsidR="00E57EC9">
        <w:t xml:space="preserve">. </w:t>
      </w:r>
      <w:r w:rsidRPr="00034910">
        <w:t>On eût cru une chevelure de serpents sifflant dans l</w:t>
      </w:r>
      <w:r w:rsidR="00E57EC9">
        <w:t>’</w:t>
      </w:r>
      <w:r w:rsidRPr="00034910">
        <w:t>air</w:t>
      </w:r>
      <w:r w:rsidR="00E57EC9">
        <w:t>. M. </w:t>
      </w:r>
      <w:r w:rsidRPr="00034910">
        <w:t>Defrance regarda mieux</w:t>
      </w:r>
      <w:r w:rsidR="00E57EC9">
        <w:t xml:space="preserve">. </w:t>
      </w:r>
      <w:r w:rsidRPr="00034910">
        <w:t>Il reconnut l</w:t>
      </w:r>
      <w:r w:rsidR="00E57EC9">
        <w:t>’</w:t>
      </w:r>
      <w:r w:rsidRPr="00034910">
        <w:t>instrument de supplice</w:t>
      </w:r>
      <w:r w:rsidR="00E57EC9">
        <w:t xml:space="preserve">, </w:t>
      </w:r>
      <w:r w:rsidRPr="00034910">
        <w:t>le terrible knout des Cos</w:t>
      </w:r>
      <w:r w:rsidRPr="00034910">
        <w:t>a</w:t>
      </w:r>
      <w:r w:rsidRPr="00034910">
        <w:t>ques</w:t>
      </w:r>
      <w:r w:rsidR="00E57EC9">
        <w:t xml:space="preserve">. </w:t>
      </w:r>
      <w:r w:rsidRPr="00034910">
        <w:t>Oui</w:t>
      </w:r>
      <w:r w:rsidR="00E57EC9">
        <w:t xml:space="preserve">, </w:t>
      </w:r>
      <w:r w:rsidRPr="00034910">
        <w:t>c</w:t>
      </w:r>
      <w:r w:rsidR="00E57EC9">
        <w:t>’</w:t>
      </w:r>
      <w:r w:rsidRPr="00034910">
        <w:t>était ce martinet aux longues et flexibles lanières</w:t>
      </w:r>
      <w:r w:rsidR="00E57EC9">
        <w:t xml:space="preserve">, </w:t>
      </w:r>
      <w:r w:rsidRPr="00034910">
        <w:t>terminées par des grains de plomb</w:t>
      </w:r>
      <w:r w:rsidR="00E57EC9">
        <w:t>.</w:t>
      </w:r>
    </w:p>
    <w:p w14:paraId="418A3DB1" w14:textId="77777777" w:rsidR="00E57EC9" w:rsidRDefault="00776CEA" w:rsidP="00E57EC9">
      <w:r w:rsidRPr="00034910">
        <w:t>Qu</w:t>
      </w:r>
      <w:r w:rsidR="00E57EC9">
        <w:t>’</w:t>
      </w:r>
      <w:r w:rsidRPr="00034910">
        <w:t>est-ce que cela voulait dire</w:t>
      </w:r>
      <w:r w:rsidR="00E57EC9">
        <w:t xml:space="preserve"> ? </w:t>
      </w:r>
      <w:r w:rsidRPr="00034910">
        <w:t>Pourquoi sa fille garro</w:t>
      </w:r>
      <w:r w:rsidRPr="00034910">
        <w:t>t</w:t>
      </w:r>
      <w:r w:rsidRPr="00034910">
        <w:t>tée</w:t>
      </w:r>
      <w:r w:rsidR="00E57EC9">
        <w:t xml:space="preserve"> ? </w:t>
      </w:r>
      <w:r w:rsidRPr="00034910">
        <w:t>Pourquoi le knout</w:t>
      </w:r>
      <w:r w:rsidR="00E57EC9">
        <w:t xml:space="preserve"> ? </w:t>
      </w:r>
      <w:r w:rsidRPr="00034910">
        <w:t>La réponse à ces questions ne se fit pas attendre</w:t>
      </w:r>
      <w:r w:rsidR="00E57EC9">
        <w:t xml:space="preserve">. </w:t>
      </w:r>
      <w:r w:rsidRPr="00034910">
        <w:t>Larmette ricana</w:t>
      </w:r>
      <w:r w:rsidR="00E57EC9">
        <w:t> :</w:t>
      </w:r>
    </w:p>
    <w:p w14:paraId="558C9A45" w14:textId="77777777" w:rsidR="00E57EC9" w:rsidRDefault="00E57EC9" w:rsidP="00E57EC9">
      <w:r>
        <w:t>— </w:t>
      </w:r>
      <w:r w:rsidR="00776CEA" w:rsidRPr="00034910">
        <w:t>Père</w:t>
      </w:r>
      <w:r>
        <w:t xml:space="preserve">, </w:t>
      </w:r>
      <w:r w:rsidR="00776CEA" w:rsidRPr="00034910">
        <w:t>tu vas décider de la vie de ton enfant</w:t>
      </w:r>
      <w:r>
        <w:t xml:space="preserve">. </w:t>
      </w:r>
      <w:r w:rsidR="00776CEA" w:rsidRPr="00034910">
        <w:t>Tu la lui as donnée</w:t>
      </w:r>
      <w:r>
        <w:t xml:space="preserve">, </w:t>
      </w:r>
      <w:r w:rsidR="00776CEA" w:rsidRPr="00034910">
        <w:t>peut-être te croiras-tu autorisé à la lui reprendre</w:t>
      </w:r>
      <w:r>
        <w:t xml:space="preserve">. </w:t>
      </w:r>
      <w:r w:rsidR="00776CEA" w:rsidRPr="00034910">
        <w:t>Mais avant de t</w:t>
      </w:r>
      <w:r>
        <w:t>’</w:t>
      </w:r>
      <w:r w:rsidR="00776CEA" w:rsidRPr="00034910">
        <w:t>inviter à choisir</w:t>
      </w:r>
      <w:r>
        <w:t xml:space="preserve">, </w:t>
      </w:r>
      <w:r w:rsidR="00776CEA" w:rsidRPr="00034910">
        <w:t>je dois t</w:t>
      </w:r>
      <w:r>
        <w:t>’</w:t>
      </w:r>
      <w:r w:rsidR="00776CEA" w:rsidRPr="00034910">
        <w:t>informer que</w:t>
      </w:r>
      <w:r>
        <w:t xml:space="preserve">, </w:t>
      </w:r>
      <w:r w:rsidR="00776CEA" w:rsidRPr="00034910">
        <w:t>si tu la condamnes</w:t>
      </w:r>
      <w:r>
        <w:t xml:space="preserve">, </w:t>
      </w:r>
      <w:r w:rsidR="00776CEA" w:rsidRPr="00034910">
        <w:t>tu lui assureras une torture affreuse</w:t>
      </w:r>
      <w:r>
        <w:t xml:space="preserve">. </w:t>
      </w:r>
      <w:r w:rsidR="00776CEA" w:rsidRPr="00034910">
        <w:t>Elle mourra sous le knout</w:t>
      </w:r>
      <w:r>
        <w:t>.</w:t>
      </w:r>
    </w:p>
    <w:p w14:paraId="44CCD931" w14:textId="77777777" w:rsidR="00E57EC9" w:rsidRDefault="00E57EC9" w:rsidP="00E57EC9">
      <w:r>
        <w:t>— </w:t>
      </w:r>
      <w:r w:rsidR="00776CEA" w:rsidRPr="00034910">
        <w:t>Elle</w:t>
      </w:r>
      <w:r>
        <w:t xml:space="preserve">, </w:t>
      </w:r>
      <w:r w:rsidR="00776CEA" w:rsidRPr="00034910">
        <w:t>pourquoi</w:t>
      </w:r>
      <w:r>
        <w:t xml:space="preserve"> ? </w:t>
      </w:r>
      <w:r w:rsidR="00776CEA" w:rsidRPr="00034910">
        <w:t>Comment</w:t>
      </w:r>
      <w:r>
        <w:t xml:space="preserve"> ? </w:t>
      </w:r>
      <w:r w:rsidR="00776CEA" w:rsidRPr="00034910">
        <w:t>Je ne comprends pas</w:t>
      </w:r>
      <w:r>
        <w:t>.</w:t>
      </w:r>
    </w:p>
    <w:p w14:paraId="19454DD2" w14:textId="77777777" w:rsidR="00E57EC9" w:rsidRDefault="00E57EC9" w:rsidP="00E57EC9">
      <w:r>
        <w:t>— </w:t>
      </w:r>
      <w:r w:rsidR="00776CEA" w:rsidRPr="00034910">
        <w:t>Naturellement</w:t>
      </w:r>
      <w:r>
        <w:t xml:space="preserve">, </w:t>
      </w:r>
      <w:r w:rsidR="00776CEA" w:rsidRPr="00034910">
        <w:t>celui qui fait le mal ne comprend jamais</w:t>
      </w:r>
      <w:r>
        <w:t>.</w:t>
      </w:r>
    </w:p>
    <w:p w14:paraId="7F97BC52" w14:textId="77777777" w:rsidR="00E57EC9" w:rsidRDefault="00E57EC9" w:rsidP="00E57EC9">
      <w:r>
        <w:t>— </w:t>
      </w:r>
      <w:r w:rsidR="00776CEA" w:rsidRPr="00034910">
        <w:t>Le mal</w:t>
      </w:r>
      <w:r>
        <w:t xml:space="preserve">… </w:t>
      </w:r>
      <w:r w:rsidR="00776CEA" w:rsidRPr="00034910">
        <w:t>quel mal ai-je fait</w:t>
      </w:r>
      <w:r>
        <w:t> ?</w:t>
      </w:r>
    </w:p>
    <w:p w14:paraId="29838157" w14:textId="77777777" w:rsidR="00E57EC9" w:rsidRDefault="00776CEA" w:rsidP="00E57EC9">
      <w:r w:rsidRPr="00034910">
        <w:t>Larmette s</w:t>
      </w:r>
      <w:r w:rsidR="00E57EC9">
        <w:t>’</w:t>
      </w:r>
      <w:r w:rsidRPr="00034910">
        <w:t>abandonna aux éclats d</w:t>
      </w:r>
      <w:r w:rsidR="00E57EC9">
        <w:t>’</w:t>
      </w:r>
      <w:r w:rsidRPr="00034910">
        <w:t>une gaieté formidable</w:t>
      </w:r>
      <w:r w:rsidR="00E57EC9">
        <w:t> :</w:t>
      </w:r>
    </w:p>
    <w:p w14:paraId="344DD9C8" w14:textId="77777777" w:rsidR="00E57EC9" w:rsidRDefault="00E57EC9" w:rsidP="00E57EC9">
      <w:r>
        <w:t>— </w:t>
      </w:r>
      <w:r w:rsidR="00776CEA" w:rsidRPr="00034910">
        <w:t>Ce que tu as fait</w:t>
      </w:r>
      <w:r>
        <w:t xml:space="preserve">, </w:t>
      </w:r>
      <w:r w:rsidR="00776CEA" w:rsidRPr="00034910">
        <w:t>je vais te le dire</w:t>
      </w:r>
      <w:r>
        <w:t xml:space="preserve">. </w:t>
      </w:r>
      <w:r w:rsidR="00776CEA" w:rsidRPr="00034910">
        <w:t>Obéissant aux sugge</w:t>
      </w:r>
      <w:r w:rsidR="00776CEA" w:rsidRPr="00034910">
        <w:t>s</w:t>
      </w:r>
      <w:r w:rsidR="00776CEA" w:rsidRPr="00034910">
        <w:t>tions d</w:t>
      </w:r>
      <w:r>
        <w:t>’</w:t>
      </w:r>
      <w:r w:rsidR="00776CEA" w:rsidRPr="00034910">
        <w:t>un ambitieux détective</w:t>
      </w:r>
      <w:r>
        <w:t xml:space="preserve">, </w:t>
      </w:r>
      <w:r w:rsidR="00776CEA" w:rsidRPr="00034910">
        <w:t>un amateur</w:t>
      </w:r>
      <w:r>
        <w:t xml:space="preserve">, </w:t>
      </w:r>
      <w:r w:rsidR="00776CEA" w:rsidRPr="00034910">
        <w:t xml:space="preserve">Dick </w:t>
      </w:r>
      <w:proofErr w:type="spellStart"/>
      <w:r w:rsidR="00776CEA" w:rsidRPr="00034910">
        <w:t>Fann</w:t>
      </w:r>
      <w:proofErr w:type="spellEnd"/>
      <w:r>
        <w:t>…</w:t>
      </w:r>
    </w:p>
    <w:p w14:paraId="46BE3E58" w14:textId="77777777" w:rsidR="00E57EC9" w:rsidRDefault="00E57EC9" w:rsidP="00E57EC9">
      <w:r>
        <w:t>— </w:t>
      </w:r>
      <w:r w:rsidR="00776CEA" w:rsidRPr="00034910">
        <w:t>Un noble cœur</w:t>
      </w:r>
      <w:r>
        <w:t xml:space="preserve"> ! </w:t>
      </w:r>
      <w:r w:rsidR="00776CEA" w:rsidRPr="00034910">
        <w:t xml:space="preserve">lança </w:t>
      </w:r>
      <w:proofErr w:type="spellStart"/>
      <w:r w:rsidR="00776CEA" w:rsidRPr="00034910">
        <w:t>Fleuriane</w:t>
      </w:r>
      <w:proofErr w:type="spellEnd"/>
      <w:r w:rsidR="00776CEA" w:rsidRPr="00034910">
        <w:t xml:space="preserve"> d</w:t>
      </w:r>
      <w:r>
        <w:t>’</w:t>
      </w:r>
      <w:r w:rsidR="00776CEA" w:rsidRPr="00034910">
        <w:t>une voix vibrante</w:t>
      </w:r>
      <w:r>
        <w:t>.</w:t>
      </w:r>
    </w:p>
    <w:p w14:paraId="0FE86339" w14:textId="77777777" w:rsidR="00E57EC9" w:rsidRDefault="00E57EC9" w:rsidP="00E57EC9">
      <w:r>
        <w:lastRenderedPageBreak/>
        <w:t>— </w:t>
      </w:r>
      <w:r w:rsidR="00776CEA" w:rsidRPr="00034910">
        <w:t>Noble cœur si vous voulez</w:t>
      </w:r>
      <w:r>
        <w:t xml:space="preserve">, </w:t>
      </w:r>
      <w:r w:rsidR="00776CEA" w:rsidRPr="00034910">
        <w:t>riposta le bandit</w:t>
      </w:r>
      <w:r>
        <w:t xml:space="preserve">, </w:t>
      </w:r>
      <w:r w:rsidR="00776CEA" w:rsidRPr="00034910">
        <w:t>noble cœur</w:t>
      </w:r>
      <w:r>
        <w:t xml:space="preserve">, </w:t>
      </w:r>
      <w:r w:rsidR="00776CEA" w:rsidRPr="00034910">
        <w:t>mais fou</w:t>
      </w:r>
      <w:r>
        <w:t xml:space="preserve">. </w:t>
      </w:r>
      <w:r w:rsidR="00776CEA" w:rsidRPr="00034910">
        <w:t>Car il vous a entraînés dans une aventure dont vous ne pouvez sortir que par la mort ou la soumission à ma volonté</w:t>
      </w:r>
      <w:r>
        <w:t>.</w:t>
      </w:r>
    </w:p>
    <w:p w14:paraId="04CB5AE8" w14:textId="77777777" w:rsidR="00E57EC9" w:rsidRDefault="00776CEA" w:rsidP="00E57EC9">
      <w:r w:rsidRPr="00034910">
        <w:t>Puis</w:t>
      </w:r>
      <w:r w:rsidR="00E57EC9">
        <w:t xml:space="preserve">, </w:t>
      </w:r>
      <w:r w:rsidRPr="00034910">
        <w:t>scandant les mots</w:t>
      </w:r>
      <w:r w:rsidR="00E57EC9">
        <w:t xml:space="preserve">, </w:t>
      </w:r>
      <w:r w:rsidRPr="00034910">
        <w:t>comme pour leur donner plus de force</w:t>
      </w:r>
      <w:r w:rsidR="00E57EC9">
        <w:t> :</w:t>
      </w:r>
    </w:p>
    <w:p w14:paraId="1005E1FB" w14:textId="77777777" w:rsidR="00E57EC9" w:rsidRDefault="00E57EC9" w:rsidP="00E57EC9">
      <w:r>
        <w:t>— </w:t>
      </w:r>
      <w:r w:rsidR="00776CEA" w:rsidRPr="00034910">
        <w:t>Vous vous êtes jetés à la traverse de mes projets</w:t>
      </w:r>
      <w:r>
        <w:t xml:space="preserve">. </w:t>
      </w:r>
      <w:r w:rsidR="00776CEA" w:rsidRPr="00034910">
        <w:t>Sans raison vous avez ébranlé l</w:t>
      </w:r>
      <w:r>
        <w:t>’</w:t>
      </w:r>
      <w:r w:rsidR="00776CEA" w:rsidRPr="00034910">
        <w:t>édifice que je dressais à la fortune</w:t>
      </w:r>
      <w:r>
        <w:t xml:space="preserve">, </w:t>
      </w:r>
      <w:r w:rsidR="00776CEA" w:rsidRPr="00034910">
        <w:t>à la puissance</w:t>
      </w:r>
      <w:r>
        <w:t xml:space="preserve">. </w:t>
      </w:r>
      <w:r w:rsidR="00776CEA" w:rsidRPr="00034910">
        <w:t>Vous m</w:t>
      </w:r>
      <w:r>
        <w:t>’</w:t>
      </w:r>
      <w:r w:rsidR="00776CEA" w:rsidRPr="00034910">
        <w:t>avez attaqué</w:t>
      </w:r>
      <w:r>
        <w:t xml:space="preserve">. </w:t>
      </w:r>
      <w:r w:rsidR="00776CEA" w:rsidRPr="00034910">
        <w:t>Je vous veux impuissants contre moi</w:t>
      </w:r>
      <w:r>
        <w:t xml:space="preserve">, </w:t>
      </w:r>
      <w:r w:rsidR="00776CEA" w:rsidRPr="00034910">
        <w:t>je vous veux indissolublement rivés à ma vie</w:t>
      </w:r>
      <w:r>
        <w:t>.</w:t>
      </w:r>
    </w:p>
    <w:p w14:paraId="428E7575" w14:textId="2D980879" w:rsidR="00E57EC9" w:rsidRDefault="00776CEA" w:rsidP="00E57EC9">
      <w:r w:rsidRPr="00034910">
        <w:t>Lentement</w:t>
      </w:r>
      <w:r w:rsidR="00E57EC9">
        <w:t xml:space="preserve">, </w:t>
      </w:r>
      <w:r w:rsidRPr="00034910">
        <w:t>il s</w:t>
      </w:r>
      <w:r w:rsidR="00E57EC9">
        <w:t>’</w:t>
      </w:r>
      <w:r w:rsidRPr="00034910">
        <w:t xml:space="preserve">avança vers </w:t>
      </w:r>
      <w:r w:rsidR="00E57EC9">
        <w:t>M. </w:t>
      </w:r>
      <w:r w:rsidRPr="00034910">
        <w:t>Defrance</w:t>
      </w:r>
      <w:r w:rsidR="00E57EC9">
        <w:t xml:space="preserve">, </w:t>
      </w:r>
      <w:r w:rsidRPr="00034910">
        <w:t>stupéfié par ce qu</w:t>
      </w:r>
      <w:r w:rsidR="00E57EC9">
        <w:t>’</w:t>
      </w:r>
      <w:r w:rsidRPr="00034910">
        <w:t>il entendait</w:t>
      </w:r>
      <w:r w:rsidR="00E57EC9">
        <w:t xml:space="preserve">. </w:t>
      </w:r>
      <w:r w:rsidRPr="00034910">
        <w:t>Il lui plaça sous les yeux un papier</w:t>
      </w:r>
      <w:r w:rsidR="00E57EC9">
        <w:t xml:space="preserve">, </w:t>
      </w:r>
      <w:r w:rsidRPr="00034910">
        <w:t>et d</w:t>
      </w:r>
      <w:r w:rsidR="00E57EC9">
        <w:t>’</w:t>
      </w:r>
      <w:r w:rsidRPr="00034910">
        <w:t>un a</w:t>
      </w:r>
      <w:r w:rsidRPr="00034910">
        <w:t>c</w:t>
      </w:r>
      <w:r w:rsidRPr="00034910">
        <w:t>cent autoritaire</w:t>
      </w:r>
      <w:r w:rsidR="00E57EC9">
        <w:t> :</w:t>
      </w:r>
    </w:p>
    <w:p w14:paraId="3265E792" w14:textId="77777777" w:rsidR="00E57EC9" w:rsidRDefault="00E57EC9" w:rsidP="00E57EC9">
      <w:r>
        <w:t>— </w:t>
      </w:r>
      <w:r w:rsidR="00776CEA" w:rsidRPr="00034910">
        <w:t>Ta main droite est libre</w:t>
      </w:r>
      <w:r>
        <w:t xml:space="preserve">, </w:t>
      </w:r>
      <w:r w:rsidR="00776CEA" w:rsidRPr="00034910">
        <w:t>brave homme</w:t>
      </w:r>
      <w:r>
        <w:t xml:space="preserve">. </w:t>
      </w:r>
      <w:r w:rsidR="00776CEA" w:rsidRPr="00034910">
        <w:t>Pas assez pour que tu puisses t</w:t>
      </w:r>
      <w:r>
        <w:t>’</w:t>
      </w:r>
      <w:r w:rsidR="00776CEA" w:rsidRPr="00034910">
        <w:t>en servir contre moi</w:t>
      </w:r>
      <w:r>
        <w:t xml:space="preserve">, </w:t>
      </w:r>
      <w:r w:rsidR="00776CEA" w:rsidRPr="00034910">
        <w:t>mais assez pour obéir à mes ordres</w:t>
      </w:r>
      <w:r>
        <w:t xml:space="preserve">. </w:t>
      </w:r>
      <w:r w:rsidR="00776CEA" w:rsidRPr="00034910">
        <w:t>Tu vas signer cette feuille</w:t>
      </w:r>
      <w:r>
        <w:t xml:space="preserve">. </w:t>
      </w:r>
      <w:r w:rsidR="00776CEA" w:rsidRPr="00034910">
        <w:t>Ensuite je ne te craindrai pas</w:t>
      </w:r>
      <w:r>
        <w:t xml:space="preserve">, </w:t>
      </w:r>
      <w:r w:rsidR="00776CEA" w:rsidRPr="00034910">
        <w:t>car ni toi</w:t>
      </w:r>
      <w:r>
        <w:t xml:space="preserve">, </w:t>
      </w:r>
      <w:r w:rsidR="00776CEA" w:rsidRPr="00034910">
        <w:t>ni ta charmante fille ne serez capables d</w:t>
      </w:r>
      <w:r>
        <w:t>’</w:t>
      </w:r>
      <w:r w:rsidR="00776CEA" w:rsidRPr="00034910">
        <w:t>agir à mon préjudice</w:t>
      </w:r>
      <w:r>
        <w:t xml:space="preserve">, </w:t>
      </w:r>
      <w:r w:rsidR="00776CEA" w:rsidRPr="00034910">
        <w:t>sans vous frapper vous-mêmes</w:t>
      </w:r>
      <w:r>
        <w:t>.</w:t>
      </w:r>
    </w:p>
    <w:p w14:paraId="43E186D3" w14:textId="77777777" w:rsidR="00E57EC9" w:rsidRDefault="00776CEA" w:rsidP="00E57EC9">
      <w:r w:rsidRPr="00034910">
        <w:t>Et</w:t>
      </w:r>
      <w:r w:rsidR="00E57EC9">
        <w:t xml:space="preserve">, </w:t>
      </w:r>
      <w:r w:rsidRPr="00034910">
        <w:t>souriant méchamment</w:t>
      </w:r>
      <w:r w:rsidR="00E57EC9">
        <w:t xml:space="preserve">, </w:t>
      </w:r>
      <w:r w:rsidRPr="00034910">
        <w:t>il se prit à lire ce qui suit</w:t>
      </w:r>
      <w:r w:rsidR="00E57EC9">
        <w:t> :</w:t>
      </w:r>
    </w:p>
    <w:p w14:paraId="5BD22D87" w14:textId="0EF811AD" w:rsidR="00E57EC9" w:rsidRDefault="00E57EC9" w:rsidP="00E57EC9">
      <w:r>
        <w:t>« </w:t>
      </w:r>
      <w:r w:rsidR="00776CEA" w:rsidRPr="00034910">
        <w:t>Je</w:t>
      </w:r>
      <w:r>
        <w:t xml:space="preserve">, </w:t>
      </w:r>
      <w:r w:rsidR="00776CEA" w:rsidRPr="00034910">
        <w:t>soussigné</w:t>
      </w:r>
      <w:r>
        <w:t xml:space="preserve">, </w:t>
      </w:r>
      <w:r w:rsidR="00776CEA" w:rsidRPr="00034910">
        <w:t>reconnais avoir organisé et exécuté le ca</w:t>
      </w:r>
      <w:r w:rsidR="00776CEA" w:rsidRPr="00034910">
        <w:t>m</w:t>
      </w:r>
      <w:r w:rsidR="00776CEA" w:rsidRPr="00034910">
        <w:t>briolage mondial des laboratoires de radium</w:t>
      </w:r>
      <w:r>
        <w:t xml:space="preserve">. </w:t>
      </w:r>
      <w:r w:rsidR="00776CEA" w:rsidRPr="00034910">
        <w:t>Mon but était la fortune incalculable</w:t>
      </w:r>
      <w:r>
        <w:t xml:space="preserve">, </w:t>
      </w:r>
      <w:r w:rsidR="00776CEA" w:rsidRPr="00034910">
        <w:t>féerique</w:t>
      </w:r>
      <w:r>
        <w:t xml:space="preserve">, </w:t>
      </w:r>
      <w:r w:rsidR="00776CEA" w:rsidRPr="00034910">
        <w:t>au moyen de la transformation des corindons vulgaires en gemmes précieuses</w:t>
      </w:r>
      <w:r>
        <w:t>. M. </w:t>
      </w:r>
      <w:r w:rsidR="00776CEA" w:rsidRPr="00034910">
        <w:t>Larmette a percé à jour mes desseins</w:t>
      </w:r>
      <w:r>
        <w:t xml:space="preserve">. </w:t>
      </w:r>
      <w:r w:rsidR="00776CEA" w:rsidRPr="00034910">
        <w:t>Il pouvait me perdre</w:t>
      </w:r>
      <w:r>
        <w:t xml:space="preserve">, </w:t>
      </w:r>
      <w:r w:rsidR="00776CEA" w:rsidRPr="00034910">
        <w:t>mais il aimait ma fille</w:t>
      </w:r>
      <w:r>
        <w:t xml:space="preserve">. </w:t>
      </w:r>
      <w:r w:rsidR="00776CEA" w:rsidRPr="00034910">
        <w:t>J</w:t>
      </w:r>
      <w:r>
        <w:t>’</w:t>
      </w:r>
      <w:r w:rsidR="00776CEA" w:rsidRPr="00034910">
        <w:t>ai opposé son cœur à sa conscience</w:t>
      </w:r>
      <w:r>
        <w:t xml:space="preserve">. </w:t>
      </w:r>
      <w:proofErr w:type="spellStart"/>
      <w:r w:rsidR="00776CEA" w:rsidRPr="00034910">
        <w:t>Fleuriane</w:t>
      </w:r>
      <w:proofErr w:type="spellEnd"/>
      <w:r w:rsidR="00776CEA" w:rsidRPr="00034910">
        <w:t xml:space="preserve"> l</w:t>
      </w:r>
      <w:r>
        <w:t>’</w:t>
      </w:r>
      <w:r w:rsidR="00776CEA" w:rsidRPr="00034910">
        <w:t>épousera à son retour à Paris</w:t>
      </w:r>
      <w:r>
        <w:t xml:space="preserve">. </w:t>
      </w:r>
      <w:r w:rsidR="00776CEA" w:rsidRPr="00034910">
        <w:t>Pour elle</w:t>
      </w:r>
      <w:r>
        <w:t xml:space="preserve">, </w:t>
      </w:r>
      <w:r w:rsidR="00776CEA" w:rsidRPr="00034910">
        <w:t>il me fera grâce</w:t>
      </w:r>
      <w:r>
        <w:t xml:space="preserve">. </w:t>
      </w:r>
      <w:r w:rsidR="00776CEA" w:rsidRPr="00034910">
        <w:t>Si</w:t>
      </w:r>
      <w:r>
        <w:t xml:space="preserve">, </w:t>
      </w:r>
      <w:r w:rsidR="00776CEA" w:rsidRPr="00034910">
        <w:t>soit par ma volonté</w:t>
      </w:r>
      <w:r>
        <w:t xml:space="preserve">, </w:t>
      </w:r>
      <w:r w:rsidR="00776CEA" w:rsidRPr="00034910">
        <w:t>soit par toute autre</w:t>
      </w:r>
      <w:r>
        <w:t xml:space="preserve">, </w:t>
      </w:r>
      <w:r w:rsidR="00776CEA" w:rsidRPr="00034910">
        <w:t>l</w:t>
      </w:r>
      <w:r>
        <w:t>’</w:t>
      </w:r>
      <w:r w:rsidR="00776CEA" w:rsidRPr="00034910">
        <w:t>engagement présent n</w:t>
      </w:r>
      <w:r>
        <w:t>’</w:t>
      </w:r>
      <w:r w:rsidR="00776CEA" w:rsidRPr="00034910">
        <w:t>était pas tenu</w:t>
      </w:r>
      <w:r>
        <w:t xml:space="preserve">, </w:t>
      </w:r>
      <w:r w:rsidR="00776CEA" w:rsidRPr="00034910">
        <w:t xml:space="preserve">je reconnais que Larmette agirait justement en remettant à la </w:t>
      </w:r>
      <w:r w:rsidR="00776CEA" w:rsidRPr="00034910">
        <w:lastRenderedPageBreak/>
        <w:t>justice l</w:t>
      </w:r>
      <w:r>
        <w:t>’</w:t>
      </w:r>
      <w:r w:rsidR="00776CEA" w:rsidRPr="00034910">
        <w:t>aveu que je lui confie en gage de mon repentir et de mon désir de réparer</w:t>
      </w:r>
      <w:r>
        <w:t>.</w:t>
      </w:r>
    </w:p>
    <w:p w14:paraId="42D9375F" w14:textId="4A466FBC" w:rsidR="00E57EC9" w:rsidRDefault="00E57EC9" w:rsidP="00E57EC9">
      <w:pPr>
        <w:jc w:val="right"/>
      </w:pPr>
      <w:r>
        <w:t>« </w:t>
      </w:r>
      <w:r w:rsidR="00776CEA" w:rsidRPr="00E57EC9">
        <w:rPr>
          <w:i/>
          <w:iCs/>
        </w:rPr>
        <w:t>Près Khabarovsk</w:t>
      </w:r>
      <w:r>
        <w:rPr>
          <w:i/>
          <w:iCs/>
        </w:rPr>
        <w:t xml:space="preserve">, </w:t>
      </w:r>
      <w:r w:rsidR="00776CEA" w:rsidRPr="00E57EC9">
        <w:rPr>
          <w:i/>
          <w:iCs/>
        </w:rPr>
        <w:t>ce 2</w:t>
      </w:r>
      <w:r w:rsidRPr="00E57EC9">
        <w:rPr>
          <w:i/>
          <w:iCs/>
        </w:rPr>
        <w:t>5</w:t>
      </w:r>
      <w:r>
        <w:rPr>
          <w:i/>
          <w:iCs/>
        </w:rPr>
        <w:t> </w:t>
      </w:r>
      <w:r w:rsidRPr="00E57EC9">
        <w:rPr>
          <w:i/>
          <w:iCs/>
        </w:rPr>
        <w:t>mai</w:t>
      </w:r>
      <w:r>
        <w:rPr>
          <w:i/>
          <w:iCs/>
        </w:rPr>
        <w:t>. »</w:t>
      </w:r>
    </w:p>
    <w:p w14:paraId="37F8AB4A" w14:textId="77777777" w:rsidR="00E57EC9" w:rsidRDefault="00776CEA" w:rsidP="00E57EC9">
      <w:r w:rsidRPr="00034910">
        <w:t>Les prisonniers du sinistre personnage étaient médusés par l</w:t>
      </w:r>
      <w:r w:rsidR="00E57EC9">
        <w:t>’</w:t>
      </w:r>
      <w:r w:rsidRPr="00034910">
        <w:t>audace de leur ennemi</w:t>
      </w:r>
      <w:r w:rsidR="00E57EC9">
        <w:t>.</w:t>
      </w:r>
    </w:p>
    <w:p w14:paraId="1B125F3F" w14:textId="77777777" w:rsidR="00E57EC9" w:rsidRDefault="00E57EC9" w:rsidP="00E57EC9">
      <w:r>
        <w:t>— </w:t>
      </w:r>
      <w:r w:rsidR="00776CEA" w:rsidRPr="00034910">
        <w:t>Mon père ne signera jamais cela</w:t>
      </w:r>
      <w:r>
        <w:t xml:space="preserve">, </w:t>
      </w:r>
      <w:r w:rsidR="00776CEA" w:rsidRPr="00034910">
        <w:t>s</w:t>
      </w:r>
      <w:r>
        <w:t>’</w:t>
      </w:r>
      <w:r w:rsidR="00776CEA" w:rsidRPr="00034910">
        <w:t xml:space="preserve">écria </w:t>
      </w:r>
      <w:proofErr w:type="spellStart"/>
      <w:r w:rsidR="00776CEA" w:rsidRPr="00034910">
        <w:t>Fleuriane</w:t>
      </w:r>
      <w:proofErr w:type="spellEnd"/>
      <w:r w:rsidR="00776CEA" w:rsidRPr="00034910">
        <w:t xml:space="preserve"> avec hauteur</w:t>
      </w:r>
      <w:r>
        <w:t>.</w:t>
      </w:r>
    </w:p>
    <w:p w14:paraId="72183DE6" w14:textId="48369AB2" w:rsidR="00E57EC9" w:rsidRDefault="00E57EC9" w:rsidP="00E57EC9">
      <w:r>
        <w:t>— </w:t>
      </w:r>
      <w:r w:rsidR="00776CEA" w:rsidRPr="00034910">
        <w:t>Oh</w:t>
      </w:r>
      <w:r>
        <w:t xml:space="preserve"> ! </w:t>
      </w:r>
      <w:r w:rsidR="00776CEA" w:rsidRPr="00034910">
        <w:t>jamais</w:t>
      </w:r>
      <w:r>
        <w:t xml:space="preserve">, </w:t>
      </w:r>
      <w:r w:rsidR="00776CEA" w:rsidRPr="00034910">
        <w:t xml:space="preserve">appuya </w:t>
      </w:r>
      <w:r>
        <w:t>M. </w:t>
      </w:r>
      <w:r w:rsidR="00776CEA" w:rsidRPr="00034910">
        <w:t>Defrance</w:t>
      </w:r>
      <w:r>
        <w:t xml:space="preserve">, </w:t>
      </w:r>
      <w:r w:rsidR="00776CEA" w:rsidRPr="00034910">
        <w:t>m</w:t>
      </w:r>
      <w:r>
        <w:t>’</w:t>
      </w:r>
      <w:r w:rsidR="00776CEA" w:rsidRPr="00034910">
        <w:t>accuser d</w:t>
      </w:r>
      <w:r>
        <w:t>’</w:t>
      </w:r>
      <w:r w:rsidR="00776CEA" w:rsidRPr="00034910">
        <w:t>un vol</w:t>
      </w:r>
      <w:r>
        <w:t xml:space="preserve">, </w:t>
      </w:r>
      <w:r w:rsidR="00776CEA" w:rsidRPr="00034910">
        <w:t>déshonorer mon nom</w:t>
      </w:r>
      <w:r>
        <w:t xml:space="preserve">, </w:t>
      </w:r>
      <w:r w:rsidR="00776CEA" w:rsidRPr="00034910">
        <w:t>mon enfant</w:t>
      </w:r>
      <w:r>
        <w:t>… !</w:t>
      </w:r>
    </w:p>
    <w:p w14:paraId="0034F17E" w14:textId="77777777" w:rsidR="00E57EC9" w:rsidRDefault="00776CEA" w:rsidP="00E57EC9">
      <w:r w:rsidRPr="00034910">
        <w:t>Mais les protestations n</w:t>
      </w:r>
      <w:r w:rsidR="00E57EC9">
        <w:t>’</w:t>
      </w:r>
      <w:r w:rsidRPr="00034910">
        <w:t>émurent point leur interlocuteur</w:t>
      </w:r>
      <w:r w:rsidR="00E57EC9">
        <w:t>.</w:t>
      </w:r>
    </w:p>
    <w:p w14:paraId="32D5B250" w14:textId="77777777" w:rsidR="00E57EC9" w:rsidRDefault="00E57EC9" w:rsidP="00E57EC9">
      <w:r>
        <w:t>— </w:t>
      </w:r>
      <w:r w:rsidR="00776CEA" w:rsidRPr="00034910">
        <w:t>Le seigneur knout est un avocat bien persuasif</w:t>
      </w:r>
      <w:r>
        <w:t xml:space="preserve">, </w:t>
      </w:r>
      <w:r w:rsidR="00776CEA" w:rsidRPr="00034910">
        <w:t>plaisanta-t-il</w:t>
      </w:r>
      <w:r>
        <w:t xml:space="preserve">. </w:t>
      </w:r>
      <w:r w:rsidR="00776CEA" w:rsidRPr="00034910">
        <w:t>Tu es décidé à résister</w:t>
      </w:r>
      <w:r>
        <w:t xml:space="preserve">, </w:t>
      </w:r>
      <w:r w:rsidR="00776CEA" w:rsidRPr="00034910">
        <w:t>estimable Defrance</w:t>
      </w:r>
      <w:r>
        <w:t> ?</w:t>
      </w:r>
    </w:p>
    <w:p w14:paraId="200329EB" w14:textId="77777777" w:rsidR="00E57EC9" w:rsidRDefault="00E57EC9" w:rsidP="00E57EC9">
      <w:r>
        <w:t>— </w:t>
      </w:r>
      <w:r w:rsidR="00776CEA" w:rsidRPr="00034910">
        <w:t>Tout</w:t>
      </w:r>
      <w:r>
        <w:t xml:space="preserve">, </w:t>
      </w:r>
      <w:r w:rsidR="00776CEA" w:rsidRPr="00034910">
        <w:t>plutôt que pareille honte</w:t>
      </w:r>
      <w:r>
        <w:t> !</w:t>
      </w:r>
    </w:p>
    <w:p w14:paraId="29C08A99" w14:textId="77777777" w:rsidR="00E57EC9" w:rsidRDefault="00E57EC9" w:rsidP="00E57EC9">
      <w:r>
        <w:t>— </w:t>
      </w:r>
      <w:r w:rsidR="00776CEA" w:rsidRPr="00034910">
        <w:t>Tout</w:t>
      </w:r>
      <w:r>
        <w:t xml:space="preserve">, </w:t>
      </w:r>
      <w:r w:rsidR="00776CEA" w:rsidRPr="00034910">
        <w:t>dis-tu</w:t>
      </w:r>
      <w:r>
        <w:t xml:space="preserve"> ? </w:t>
      </w:r>
      <w:r w:rsidR="00776CEA" w:rsidRPr="00034910">
        <w:t>Parole vaine</w:t>
      </w:r>
      <w:r>
        <w:t xml:space="preserve">. </w:t>
      </w:r>
      <w:r w:rsidR="00776CEA" w:rsidRPr="00034910">
        <w:t>Nous allons bien voir</w:t>
      </w:r>
      <w:r>
        <w:t>.</w:t>
      </w:r>
    </w:p>
    <w:p w14:paraId="26C3B34D" w14:textId="77777777" w:rsidR="00E57EC9" w:rsidRDefault="00776CEA" w:rsidP="00E57EC9">
      <w:r w:rsidRPr="00034910">
        <w:t>Son bras se leva</w:t>
      </w:r>
      <w:r w:rsidR="00E57EC9">
        <w:t xml:space="preserve">, </w:t>
      </w:r>
      <w:r w:rsidRPr="00034910">
        <w:t>le knout siffla dans l</w:t>
      </w:r>
      <w:r w:rsidR="00E57EC9">
        <w:t>’</w:t>
      </w:r>
      <w:r w:rsidRPr="00034910">
        <w:t>air</w:t>
      </w:r>
      <w:r w:rsidR="00E57EC9">
        <w:t xml:space="preserve">, </w:t>
      </w:r>
      <w:r w:rsidRPr="00034910">
        <w:t>et ses lanières coupantes s</w:t>
      </w:r>
      <w:r w:rsidR="00E57EC9">
        <w:t>’</w:t>
      </w:r>
      <w:r w:rsidRPr="00034910">
        <w:t xml:space="preserve">abattirent sur </w:t>
      </w:r>
      <w:proofErr w:type="spellStart"/>
      <w:r w:rsidRPr="00034910">
        <w:t>Fleuriane</w:t>
      </w:r>
      <w:proofErr w:type="spellEnd"/>
      <w:r w:rsidR="00E57EC9">
        <w:t xml:space="preserve">. </w:t>
      </w:r>
      <w:r w:rsidRPr="00034910">
        <w:t>Elle eut un cri de douleur</w:t>
      </w:r>
      <w:r w:rsidR="00E57EC9">
        <w:t xml:space="preserve">. </w:t>
      </w:r>
      <w:r w:rsidRPr="00034910">
        <w:t>Defrance s</w:t>
      </w:r>
      <w:r w:rsidR="00E57EC9">
        <w:t>’</w:t>
      </w:r>
      <w:r w:rsidRPr="00034910">
        <w:t>agita sur ses fourrures</w:t>
      </w:r>
      <w:r w:rsidR="00E57EC9">
        <w:t xml:space="preserve">, </w:t>
      </w:r>
      <w:r w:rsidRPr="00034910">
        <w:t>tentant vainement de se d</w:t>
      </w:r>
      <w:r w:rsidRPr="00034910">
        <w:t>é</w:t>
      </w:r>
      <w:r w:rsidRPr="00034910">
        <w:t>barrasser de ses liens</w:t>
      </w:r>
      <w:r w:rsidR="00E57EC9">
        <w:t>.</w:t>
      </w:r>
    </w:p>
    <w:p w14:paraId="07C5338B" w14:textId="77777777" w:rsidR="00E57EC9" w:rsidRDefault="00E57EC9" w:rsidP="00E57EC9">
      <w:r>
        <w:t>— </w:t>
      </w:r>
      <w:r w:rsidR="00776CEA" w:rsidRPr="00034910">
        <w:t>Ah</w:t>
      </w:r>
      <w:r>
        <w:t xml:space="preserve"> ! </w:t>
      </w:r>
      <w:r w:rsidR="00776CEA" w:rsidRPr="00034910">
        <w:t>misérable</w:t>
      </w:r>
      <w:r>
        <w:t xml:space="preserve"> ! </w:t>
      </w:r>
      <w:r w:rsidR="00776CEA" w:rsidRPr="00034910">
        <w:t>misérable</w:t>
      </w:r>
      <w:r>
        <w:t xml:space="preserve"> ! </w:t>
      </w:r>
      <w:r w:rsidR="00776CEA" w:rsidRPr="00034910">
        <w:t>rugit-il</w:t>
      </w:r>
      <w:r>
        <w:t xml:space="preserve">, </w:t>
      </w:r>
      <w:r w:rsidR="00776CEA" w:rsidRPr="00034910">
        <w:t>désespéré de son impuissance</w:t>
      </w:r>
      <w:r>
        <w:t>.</w:t>
      </w:r>
    </w:p>
    <w:p w14:paraId="2D0EA1D4" w14:textId="77777777" w:rsidR="00E57EC9" w:rsidRDefault="00776CEA" w:rsidP="00E57EC9">
      <w:r w:rsidRPr="00034910">
        <w:t>Mais</w:t>
      </w:r>
      <w:r w:rsidR="00E57EC9">
        <w:t xml:space="preserve">, </w:t>
      </w:r>
      <w:r w:rsidRPr="00034910">
        <w:t>indifférent à l</w:t>
      </w:r>
      <w:r w:rsidR="00E57EC9">
        <w:t>’</w:t>
      </w:r>
      <w:r w:rsidRPr="00034910">
        <w:t>injure</w:t>
      </w:r>
      <w:r w:rsidR="00E57EC9">
        <w:t xml:space="preserve">, </w:t>
      </w:r>
      <w:r w:rsidRPr="00034910">
        <w:t>Larmette grommela</w:t>
      </w:r>
      <w:r w:rsidR="00E57EC9">
        <w:t> :</w:t>
      </w:r>
    </w:p>
    <w:p w14:paraId="043C138C" w14:textId="77777777" w:rsidR="00E57EC9" w:rsidRDefault="00E57EC9" w:rsidP="00E57EC9">
      <w:r>
        <w:t>— </w:t>
      </w:r>
      <w:r w:rsidR="0000743A" w:rsidRPr="00034910">
        <w:t>Es-tu prêt à signer</w:t>
      </w:r>
      <w:r>
        <w:t> ?</w:t>
      </w:r>
    </w:p>
    <w:p w14:paraId="4D9B9599" w14:textId="77777777" w:rsidR="00E57EC9" w:rsidRDefault="00E57EC9" w:rsidP="00E57EC9">
      <w:r>
        <w:t>— </w:t>
      </w:r>
      <w:r w:rsidR="00776CEA" w:rsidRPr="00034910">
        <w:t>Non</w:t>
      </w:r>
      <w:r>
        <w:t xml:space="preserve">, </w:t>
      </w:r>
      <w:r w:rsidR="00776CEA" w:rsidRPr="00034910">
        <w:t>père</w:t>
      </w:r>
      <w:r>
        <w:t xml:space="preserve">, </w:t>
      </w:r>
      <w:r w:rsidR="00776CEA" w:rsidRPr="00034910">
        <w:t>non</w:t>
      </w:r>
      <w:r>
        <w:t xml:space="preserve">… </w:t>
      </w:r>
      <w:r w:rsidR="00776CEA" w:rsidRPr="00034910">
        <w:t>Laissez-moi périr</w:t>
      </w:r>
      <w:r>
        <w:t xml:space="preserve">, </w:t>
      </w:r>
      <w:r w:rsidR="00776CEA" w:rsidRPr="00034910">
        <w:t>mais conservez l</w:t>
      </w:r>
      <w:r>
        <w:t>’</w:t>
      </w:r>
      <w:r w:rsidR="00776CEA" w:rsidRPr="00034910">
        <w:t>honneur</w:t>
      </w:r>
      <w:r>
        <w:t>.</w:t>
      </w:r>
    </w:p>
    <w:p w14:paraId="396D8967" w14:textId="77777777" w:rsidR="00BE0DA9" w:rsidRDefault="00BE0DA9" w:rsidP="00BE0DA9">
      <w:pPr>
        <w:pStyle w:val="Centrsolidaire"/>
      </w:pPr>
      <w:r w:rsidRPr="00E57EC9">
        <w:rPr>
          <w:noProof/>
        </w:rPr>
        <w:lastRenderedPageBreak/>
        <w:drawing>
          <wp:inline distT="0" distB="0" distL="0" distR="0" wp14:anchorId="53F124CB" wp14:editId="2A76FEF6">
            <wp:extent cx="5208270" cy="7656830"/>
            <wp:effectExtent l="0" t="0" r="0" b="0"/>
            <wp:docPr id="74" name="Image 29" descr="Une image contenant habits, bâtiment, art, noir et blanc&#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 29" descr="Une image contenant habits, bâtiment, art, noir et blanc&#10;&#10;Le contenu généré par l’IA peut être incorrec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08270" cy="7656830"/>
                    </a:xfrm>
                    <a:prstGeom prst="rect">
                      <a:avLst/>
                    </a:prstGeom>
                    <a:noFill/>
                    <a:ln>
                      <a:noFill/>
                    </a:ln>
                  </pic:spPr>
                </pic:pic>
              </a:graphicData>
            </a:graphic>
          </wp:inline>
        </w:drawing>
      </w:r>
    </w:p>
    <w:p w14:paraId="3A3D123B" w14:textId="77777777" w:rsidR="00BE0DA9" w:rsidRDefault="00BE0DA9" w:rsidP="00BE0DA9">
      <w:pPr>
        <w:pStyle w:val="Centr14pt"/>
      </w:pPr>
      <w:r>
        <w:t>L</w:t>
      </w:r>
      <w:r w:rsidRPr="00E57EC9">
        <w:t>e knout siffla dans l</w:t>
      </w:r>
      <w:r>
        <w:t>’</w:t>
      </w:r>
      <w:r w:rsidRPr="00E57EC9">
        <w:t>air</w:t>
      </w:r>
      <w:r>
        <w:t>…</w:t>
      </w:r>
    </w:p>
    <w:p w14:paraId="3F92949A" w14:textId="77777777" w:rsidR="00E57EC9" w:rsidRDefault="00776CEA" w:rsidP="00E57EC9">
      <w:r w:rsidRPr="00034910">
        <w:t>La phrase courageuse de la jeune fille s</w:t>
      </w:r>
      <w:r w:rsidR="00E57EC9">
        <w:t>’</w:t>
      </w:r>
      <w:r w:rsidRPr="00034910">
        <w:t>acheva dans un gémissement aigu</w:t>
      </w:r>
      <w:r w:rsidR="00E57EC9">
        <w:t xml:space="preserve">. </w:t>
      </w:r>
      <w:r w:rsidRPr="00034910">
        <w:t>Douze fois encore le knout s</w:t>
      </w:r>
      <w:r w:rsidR="00E57EC9">
        <w:t>’</w:t>
      </w:r>
      <w:r w:rsidRPr="00034910">
        <w:t>abattit sur les épaules de la pauvre enfant</w:t>
      </w:r>
      <w:r w:rsidR="00E57EC9">
        <w:t xml:space="preserve">, </w:t>
      </w:r>
      <w:r w:rsidRPr="00034910">
        <w:t xml:space="preserve">mettant ses vêtements en </w:t>
      </w:r>
      <w:r w:rsidRPr="00034910">
        <w:lastRenderedPageBreak/>
        <w:t>la</w:t>
      </w:r>
      <w:r w:rsidRPr="00034910">
        <w:t>m</w:t>
      </w:r>
      <w:r w:rsidRPr="00034910">
        <w:t>beaux</w:t>
      </w:r>
      <w:r w:rsidR="00E57EC9">
        <w:t xml:space="preserve">, </w:t>
      </w:r>
      <w:r w:rsidRPr="00034910">
        <w:t>découvrant sa chair délicate</w:t>
      </w:r>
      <w:r w:rsidR="00E57EC9">
        <w:t xml:space="preserve">, </w:t>
      </w:r>
      <w:r w:rsidRPr="00034910">
        <w:t>la couturant de sillons sa</w:t>
      </w:r>
      <w:r w:rsidRPr="00034910">
        <w:t>n</w:t>
      </w:r>
      <w:r w:rsidRPr="00034910">
        <w:t>glants</w:t>
      </w:r>
      <w:r w:rsidR="00E57EC9">
        <w:t>.</w:t>
      </w:r>
    </w:p>
    <w:p w14:paraId="5A75558B" w14:textId="77777777" w:rsidR="00E57EC9" w:rsidRDefault="00776CEA" w:rsidP="00E57EC9">
      <w:r w:rsidRPr="00034910">
        <w:t>Elle était évanouie</w:t>
      </w:r>
      <w:r w:rsidR="00E57EC9">
        <w:t xml:space="preserve">. </w:t>
      </w:r>
      <w:r w:rsidRPr="00034910">
        <w:t>Quelques coups encore</w:t>
      </w:r>
      <w:r w:rsidR="00E57EC9">
        <w:t xml:space="preserve">, </w:t>
      </w:r>
      <w:r w:rsidRPr="00034910">
        <w:t>c</w:t>
      </w:r>
      <w:r w:rsidR="00E57EC9">
        <w:t>’</w:t>
      </w:r>
      <w:r w:rsidRPr="00034910">
        <w:t>était la mort</w:t>
      </w:r>
      <w:r w:rsidR="00E57EC9">
        <w:t>.</w:t>
      </w:r>
    </w:p>
    <w:p w14:paraId="0852592D" w14:textId="77777777" w:rsidR="00E57EC9" w:rsidRDefault="00776CEA" w:rsidP="00E57EC9">
      <w:r w:rsidRPr="00034910">
        <w:t>Alors</w:t>
      </w:r>
      <w:r w:rsidR="00E57EC9">
        <w:t xml:space="preserve">, </w:t>
      </w:r>
      <w:r w:rsidRPr="00034910">
        <w:t>affolé</w:t>
      </w:r>
      <w:r w:rsidR="00E57EC9">
        <w:t xml:space="preserve">, </w:t>
      </w:r>
      <w:r w:rsidRPr="00034910">
        <w:t>ne voyant plus nettement qu</w:t>
      </w:r>
      <w:r w:rsidR="00E57EC9">
        <w:t>’</w:t>
      </w:r>
      <w:r w:rsidRPr="00034910">
        <w:t>une chose</w:t>
      </w:r>
      <w:r w:rsidR="00E57EC9">
        <w:t xml:space="preserve"> : </w:t>
      </w:r>
      <w:r w:rsidRPr="00034910">
        <w:t>sa volonté de sauver sa fille à tout prix</w:t>
      </w:r>
      <w:r w:rsidR="00E57EC9">
        <w:t xml:space="preserve">, </w:t>
      </w:r>
      <w:r w:rsidRPr="00034910">
        <w:t>le trusteur balbutia d</w:t>
      </w:r>
      <w:r w:rsidR="00E57EC9">
        <w:t>’</w:t>
      </w:r>
      <w:r w:rsidRPr="00034910">
        <w:t>une voix étranglée</w:t>
      </w:r>
      <w:r w:rsidR="00E57EC9">
        <w:t> :</w:t>
      </w:r>
    </w:p>
    <w:p w14:paraId="0DE3EF66" w14:textId="77777777" w:rsidR="00E57EC9" w:rsidRDefault="00E57EC9" w:rsidP="00E57EC9">
      <w:r>
        <w:t>— </w:t>
      </w:r>
      <w:r w:rsidR="00776CEA" w:rsidRPr="00034910">
        <w:t>Donnez le papier</w:t>
      </w:r>
      <w:r>
        <w:t xml:space="preserve">, </w:t>
      </w:r>
      <w:r w:rsidR="00776CEA" w:rsidRPr="00034910">
        <w:t>je signerai</w:t>
      </w:r>
      <w:r>
        <w:t xml:space="preserve">,… </w:t>
      </w:r>
      <w:r w:rsidR="00776CEA" w:rsidRPr="00034910">
        <w:t xml:space="preserve">mais que </w:t>
      </w:r>
      <w:proofErr w:type="spellStart"/>
      <w:r w:rsidR="00776CEA" w:rsidRPr="00034910">
        <w:t>Fleuriane</w:t>
      </w:r>
      <w:proofErr w:type="spellEnd"/>
      <w:r w:rsidR="00776CEA" w:rsidRPr="00034910">
        <w:t xml:space="preserve"> vive</w:t>
      </w:r>
      <w:r>
        <w:t> !</w:t>
      </w:r>
    </w:p>
    <w:p w14:paraId="1D149AF5" w14:textId="77777777" w:rsidR="00E57EC9" w:rsidRDefault="00776CEA" w:rsidP="00E57EC9">
      <w:r w:rsidRPr="00034910">
        <w:t>Le criminel lui tendit un stylographe</w:t>
      </w:r>
      <w:r w:rsidR="00E57EC9">
        <w:t xml:space="preserve">, </w:t>
      </w:r>
      <w:r w:rsidRPr="00034910">
        <w:t>plaça le papier d</w:t>
      </w:r>
      <w:r w:rsidRPr="00034910">
        <w:t>e</w:t>
      </w:r>
      <w:r w:rsidRPr="00034910">
        <w:t>vant lui</w:t>
      </w:r>
      <w:r w:rsidR="00E57EC9">
        <w:t xml:space="preserve">, </w:t>
      </w:r>
      <w:r w:rsidRPr="00034910">
        <w:t>le soutint afin de lui permettre d</w:t>
      </w:r>
      <w:r w:rsidR="00E57EC9">
        <w:t>’</w:t>
      </w:r>
      <w:r w:rsidRPr="00034910">
        <w:t>écrire plus facilement</w:t>
      </w:r>
      <w:r w:rsidR="00E57EC9">
        <w:t xml:space="preserve">. </w:t>
      </w:r>
      <w:r w:rsidRPr="00034910">
        <w:t>Puis</w:t>
      </w:r>
      <w:r w:rsidR="00E57EC9">
        <w:t xml:space="preserve">, </w:t>
      </w:r>
      <w:r w:rsidRPr="00034910">
        <w:t>après s</w:t>
      </w:r>
      <w:r w:rsidR="00E57EC9">
        <w:t>’</w:t>
      </w:r>
      <w:r w:rsidRPr="00034910">
        <w:t>être assuré que son prisonnier avait tracé lisibl</w:t>
      </w:r>
      <w:r w:rsidRPr="00034910">
        <w:t>e</w:t>
      </w:r>
      <w:r w:rsidRPr="00034910">
        <w:t>ment son paraphe connu</w:t>
      </w:r>
      <w:r w:rsidR="00E57EC9">
        <w:t xml:space="preserve">, </w:t>
      </w:r>
      <w:r w:rsidRPr="00034910">
        <w:t>il le laissa retomber sur sa couche et se dirigea vers la porte</w:t>
      </w:r>
      <w:r w:rsidR="00E57EC9">
        <w:t>.</w:t>
      </w:r>
    </w:p>
    <w:p w14:paraId="46FD7AB2" w14:textId="77777777" w:rsidR="00E57EC9" w:rsidRDefault="00E57EC9" w:rsidP="00E57EC9">
      <w:r>
        <w:t>— </w:t>
      </w:r>
      <w:r w:rsidR="00776CEA" w:rsidRPr="00034910">
        <w:t>Je vais mettre ce joli contrat en sûreté</w:t>
      </w:r>
      <w:r>
        <w:t xml:space="preserve">. </w:t>
      </w:r>
      <w:r w:rsidR="00776CEA" w:rsidRPr="00034910">
        <w:t>Ayez patience</w:t>
      </w:r>
      <w:r>
        <w:t xml:space="preserve">, </w:t>
      </w:r>
      <w:r w:rsidR="00776CEA" w:rsidRPr="00034910">
        <w:t>je reviendrai dans une heure</w:t>
      </w:r>
      <w:r>
        <w:t>.</w:t>
      </w:r>
    </w:p>
    <w:p w14:paraId="3AF56FDE" w14:textId="77777777" w:rsidR="00E57EC9" w:rsidRDefault="00776CEA" w:rsidP="00E57EC9">
      <w:r w:rsidRPr="00034910">
        <w:t>D</w:t>
      </w:r>
      <w:r w:rsidR="00E57EC9">
        <w:t>’</w:t>
      </w:r>
      <w:r w:rsidRPr="00034910">
        <w:t>un ton d</w:t>
      </w:r>
      <w:r w:rsidR="00E57EC9">
        <w:t>’</w:t>
      </w:r>
      <w:r w:rsidRPr="00034910">
        <w:t>indicible ironie</w:t>
      </w:r>
      <w:r w:rsidR="00E57EC9">
        <w:t xml:space="preserve">, </w:t>
      </w:r>
      <w:r w:rsidRPr="00034910">
        <w:t>il conclut</w:t>
      </w:r>
      <w:r w:rsidR="00E57EC9">
        <w:t> :</w:t>
      </w:r>
    </w:p>
    <w:p w14:paraId="1E6F42F4" w14:textId="77777777" w:rsidR="00E57EC9" w:rsidRDefault="00E57EC9" w:rsidP="00E57EC9">
      <w:r>
        <w:t>— </w:t>
      </w:r>
      <w:r w:rsidR="00776CEA" w:rsidRPr="00034910">
        <w:t>Et maintenant que nous sommes alliés</w:t>
      </w:r>
      <w:r>
        <w:t xml:space="preserve">, </w:t>
      </w:r>
      <w:r w:rsidR="00776CEA" w:rsidRPr="00034910">
        <w:t>vous verrez que je sais soigner mes amis aussi tendrement que je sais cruell</w:t>
      </w:r>
      <w:r w:rsidR="00776CEA" w:rsidRPr="00034910">
        <w:t>e</w:t>
      </w:r>
      <w:r w:rsidR="00776CEA" w:rsidRPr="00034910">
        <w:t>ment punir mes ennemis</w:t>
      </w:r>
      <w:r>
        <w:t>.</w:t>
      </w:r>
    </w:p>
    <w:p w14:paraId="12C7DAB6" w14:textId="77777777" w:rsidR="00E57EC9" w:rsidRDefault="00776CEA" w:rsidP="00E57EC9">
      <w:r w:rsidRPr="00034910">
        <w:t>Il sortit</w:t>
      </w:r>
      <w:r w:rsidR="00E57EC9">
        <w:t xml:space="preserve">. </w:t>
      </w:r>
      <w:r w:rsidRPr="00034910">
        <w:t>La porte se referma sur lui</w:t>
      </w:r>
      <w:r w:rsidR="00E57EC9">
        <w:t xml:space="preserve">. </w:t>
      </w:r>
      <w:r w:rsidRPr="00034910">
        <w:t>Dans la cabane régna le silence</w:t>
      </w:r>
      <w:r w:rsidR="00E57EC9">
        <w:t xml:space="preserve"> ; </w:t>
      </w:r>
      <w:proofErr w:type="spellStart"/>
      <w:r w:rsidRPr="00034910">
        <w:t>Fleuriane</w:t>
      </w:r>
      <w:proofErr w:type="spellEnd"/>
      <w:r w:rsidRPr="00034910">
        <w:t xml:space="preserve"> demeurait inanimée</w:t>
      </w:r>
      <w:r w:rsidR="00E57EC9">
        <w:t xml:space="preserve">, </w:t>
      </w:r>
      <w:r w:rsidRPr="00034910">
        <w:t>le corps soutenu par les cordes qui l</w:t>
      </w:r>
      <w:r w:rsidR="00E57EC9">
        <w:t>’</w:t>
      </w:r>
      <w:r w:rsidRPr="00034910">
        <w:t>attachaient au poteau</w:t>
      </w:r>
      <w:r w:rsidR="00E57EC9">
        <w:t xml:space="preserve">, </w:t>
      </w:r>
      <w:r w:rsidRPr="00034910">
        <w:t>et son père la regardait</w:t>
      </w:r>
      <w:r w:rsidR="00E57EC9">
        <w:t xml:space="preserve">, </w:t>
      </w:r>
      <w:r w:rsidRPr="00034910">
        <w:t>blême</w:t>
      </w:r>
      <w:r w:rsidR="00E57EC9">
        <w:t xml:space="preserve">, </w:t>
      </w:r>
      <w:r w:rsidRPr="00034910">
        <w:t>les cheveux mouillés d</w:t>
      </w:r>
      <w:r w:rsidR="00E57EC9">
        <w:t>’</w:t>
      </w:r>
      <w:r w:rsidRPr="00034910">
        <w:t>une sueur d</w:t>
      </w:r>
      <w:r w:rsidR="00E57EC9">
        <w:t>’</w:t>
      </w:r>
      <w:r w:rsidRPr="00034910">
        <w:t>angoisse</w:t>
      </w:r>
      <w:r w:rsidR="00E57EC9">
        <w:t xml:space="preserve">, </w:t>
      </w:r>
      <w:r w:rsidRPr="00034910">
        <w:t>les yeux agrandis par une inexprimable épouvante</w:t>
      </w:r>
      <w:r w:rsidR="00E57EC9">
        <w:t>.</w:t>
      </w:r>
    </w:p>
    <w:p w14:paraId="144118A9" w14:textId="2D683BB8" w:rsidR="00776CEA" w:rsidRPr="007F1C96" w:rsidRDefault="00776CEA" w:rsidP="007F1C96">
      <w:pPr>
        <w:pStyle w:val="Titre1"/>
      </w:pPr>
      <w:bookmarkStart w:id="25" w:name="_Toc195633756"/>
      <w:r w:rsidRPr="007F1C96">
        <w:lastRenderedPageBreak/>
        <w:t>SEPTIÈME ÉPISODE</w:t>
      </w:r>
      <w:r w:rsidRPr="007F1C96">
        <w:br/>
      </w:r>
      <w:r w:rsidRPr="007F1C96">
        <w:br/>
      </w:r>
      <w:smartTag w:uri="urn:schemas-microsoft-com:office:smarttags" w:element="PersonName">
        <w:smartTagPr>
          <w:attr w:name="ProductID" w:val="LA FAUSSE MONNAIE"/>
        </w:smartTagPr>
        <w:r w:rsidRPr="007F1C96">
          <w:t>LA FAUSSE MONNAIE</w:t>
        </w:r>
      </w:smartTag>
      <w:r w:rsidRPr="007F1C96">
        <w:t xml:space="preserve"> D</w:t>
      </w:r>
      <w:r w:rsidR="00E57EC9" w:rsidRPr="007F1C96">
        <w:t>’</w:t>
      </w:r>
      <w:proofErr w:type="spellStart"/>
      <w:r w:rsidRPr="007F1C96">
        <w:t>ARGENTAURUM</w:t>
      </w:r>
      <w:bookmarkEnd w:id="25"/>
      <w:proofErr w:type="spellEnd"/>
      <w:r w:rsidRPr="007F1C96">
        <w:br/>
      </w:r>
    </w:p>
    <w:p w14:paraId="57584B40" w14:textId="62C6D212" w:rsidR="00E57EC9" w:rsidRDefault="007C5BD3" w:rsidP="007D17F9">
      <w:pPr>
        <w:pStyle w:val="Centrsolidaire"/>
      </w:pPr>
      <w:r w:rsidRPr="00E57EC9">
        <w:rPr>
          <w:noProof/>
        </w:rPr>
        <w:drawing>
          <wp:inline distT="0" distB="0" distL="0" distR="0" wp14:anchorId="40AA1097" wp14:editId="0D7BD5D4">
            <wp:extent cx="5756910" cy="4047490"/>
            <wp:effectExtent l="0" t="0" r="0" b="0"/>
            <wp:docPr id="75"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56910" cy="4047490"/>
                    </a:xfrm>
                    <a:prstGeom prst="rect">
                      <a:avLst/>
                    </a:prstGeom>
                    <a:noFill/>
                    <a:ln>
                      <a:noFill/>
                    </a:ln>
                  </pic:spPr>
                </pic:pic>
              </a:graphicData>
            </a:graphic>
          </wp:inline>
        </w:drawing>
      </w:r>
    </w:p>
    <w:p w14:paraId="4F7CE47D" w14:textId="77777777" w:rsidR="00E57EC9" w:rsidRPr="007F1C96" w:rsidRDefault="00776CEA" w:rsidP="007F1C96">
      <w:pPr>
        <w:pStyle w:val="Titre2"/>
      </w:pPr>
      <w:bookmarkStart w:id="26" w:name="_Toc195633757"/>
      <w:r w:rsidRPr="007F1C96">
        <w:t>CHAPITRE PREMIER</w:t>
      </w:r>
      <w:r w:rsidRPr="007F1C96">
        <w:br/>
      </w:r>
      <w:r w:rsidRPr="007F1C96">
        <w:br/>
        <w:t xml:space="preserve">DICK </w:t>
      </w:r>
      <w:proofErr w:type="spellStart"/>
      <w:r w:rsidRPr="007F1C96">
        <w:t>FANN</w:t>
      </w:r>
      <w:proofErr w:type="spellEnd"/>
      <w:r w:rsidRPr="007F1C96">
        <w:t xml:space="preserve"> VICTIME DE LA POLITIQUE</w:t>
      </w:r>
      <w:bookmarkEnd w:id="26"/>
      <w:r w:rsidRPr="007F1C96">
        <w:br/>
      </w:r>
    </w:p>
    <w:p w14:paraId="5EE71E95" w14:textId="77777777" w:rsidR="00E57EC9" w:rsidRDefault="00E57EC9" w:rsidP="00E57EC9">
      <w:r w:rsidRPr="007F1C96">
        <w:rPr>
          <w:szCs w:val="36"/>
        </w:rPr>
        <w:t>— </w:t>
      </w:r>
      <w:r w:rsidR="00776CEA" w:rsidRPr="00034910">
        <w:t>Mais enfin</w:t>
      </w:r>
      <w:r>
        <w:t xml:space="preserve">, </w:t>
      </w:r>
      <w:r w:rsidR="00776CEA" w:rsidRPr="00034910">
        <w:t>patron</w:t>
      </w:r>
      <w:r>
        <w:t xml:space="preserve">, </w:t>
      </w:r>
      <w:r w:rsidR="00776CEA" w:rsidRPr="00034910">
        <w:t>qu</w:t>
      </w:r>
      <w:r>
        <w:t>’</w:t>
      </w:r>
      <w:r w:rsidR="00776CEA" w:rsidRPr="00034910">
        <w:t>est au juste ce parti nihiliste</w:t>
      </w:r>
      <w:r>
        <w:t> ?</w:t>
      </w:r>
    </w:p>
    <w:p w14:paraId="38F5C3BA" w14:textId="77777777" w:rsidR="00E57EC9" w:rsidRDefault="00E57EC9" w:rsidP="00E57EC9">
      <w:r>
        <w:lastRenderedPageBreak/>
        <w:t>— </w:t>
      </w:r>
      <w:r w:rsidR="00776CEA" w:rsidRPr="00034910">
        <w:t>Le nom l</w:t>
      </w:r>
      <w:r>
        <w:t>’</w:t>
      </w:r>
      <w:r w:rsidR="00776CEA" w:rsidRPr="00034910">
        <w:t>indique</w:t>
      </w:r>
      <w:r>
        <w:t xml:space="preserve">. </w:t>
      </w:r>
      <w:r w:rsidR="00776CEA" w:rsidRPr="00034910">
        <w:t>Il vient du latin Nihil</w:t>
      </w:r>
      <w:r>
        <w:t xml:space="preserve">, </w:t>
      </w:r>
      <w:r w:rsidR="00776CEA" w:rsidRPr="00034910">
        <w:t>Rien</w:t>
      </w:r>
      <w:r>
        <w:t xml:space="preserve">, </w:t>
      </w:r>
      <w:r w:rsidR="00776CEA" w:rsidRPr="00034910">
        <w:t xml:space="preserve">et tend à exprimer que ses adhérents ne trouvent </w:t>
      </w:r>
      <w:r w:rsidR="00776CEA" w:rsidRPr="00034910">
        <w:rPr>
          <w:i/>
          <w:iCs/>
        </w:rPr>
        <w:t xml:space="preserve">rien </w:t>
      </w:r>
      <w:r w:rsidR="00776CEA" w:rsidRPr="00034910">
        <w:t>de bien dans la société actuelle</w:t>
      </w:r>
      <w:r>
        <w:t xml:space="preserve">. </w:t>
      </w:r>
      <w:r w:rsidR="00776CEA" w:rsidRPr="00034910">
        <w:t>Conclusion</w:t>
      </w:r>
      <w:r>
        <w:t xml:space="preserve"> : </w:t>
      </w:r>
      <w:r w:rsidR="00776CEA" w:rsidRPr="00034910">
        <w:t>Ils détruisent par le fer</w:t>
      </w:r>
      <w:r>
        <w:t xml:space="preserve">, </w:t>
      </w:r>
      <w:r w:rsidR="00776CEA" w:rsidRPr="00034910">
        <w:t>par les bombes</w:t>
      </w:r>
      <w:r>
        <w:t xml:space="preserve">, </w:t>
      </w:r>
      <w:r w:rsidR="00776CEA" w:rsidRPr="00034910">
        <w:t>par la trahison</w:t>
      </w:r>
      <w:r>
        <w:t xml:space="preserve">. </w:t>
      </w:r>
      <w:r w:rsidR="00776CEA" w:rsidRPr="00034910">
        <w:t>Au demeurant</w:t>
      </w:r>
      <w:r>
        <w:t xml:space="preserve">, </w:t>
      </w:r>
      <w:r w:rsidR="00776CEA" w:rsidRPr="00034910">
        <w:t xml:space="preserve">pour les gens de </w:t>
      </w:r>
      <w:proofErr w:type="spellStart"/>
      <w:r w:rsidR="00776CEA" w:rsidRPr="00034910">
        <w:t>sang froid</w:t>
      </w:r>
      <w:proofErr w:type="spellEnd"/>
      <w:r w:rsidR="00776CEA" w:rsidRPr="00034910">
        <w:t xml:space="preserve"> et de bon sens</w:t>
      </w:r>
      <w:r>
        <w:t xml:space="preserve">, </w:t>
      </w:r>
      <w:r w:rsidR="00776CEA" w:rsidRPr="00034910">
        <w:t>ce sont des malheureux d</w:t>
      </w:r>
      <w:r>
        <w:t>’</w:t>
      </w:r>
      <w:r w:rsidR="00776CEA" w:rsidRPr="00034910">
        <w:t>une intelligence médiocre qui</w:t>
      </w:r>
      <w:r>
        <w:t xml:space="preserve">, </w:t>
      </w:r>
      <w:r w:rsidR="00776CEA" w:rsidRPr="00034910">
        <w:t>affolés par des meneurs cupides et exempts de préjugés</w:t>
      </w:r>
      <w:r>
        <w:t xml:space="preserve">, </w:t>
      </w:r>
      <w:r w:rsidR="00776CEA" w:rsidRPr="00034910">
        <w:t>deviennent de simples voleurs</w:t>
      </w:r>
      <w:r>
        <w:t xml:space="preserve">, </w:t>
      </w:r>
      <w:r w:rsidR="00776CEA" w:rsidRPr="00034910">
        <w:t>de simples assassins</w:t>
      </w:r>
      <w:r>
        <w:t xml:space="preserve">. </w:t>
      </w:r>
      <w:r w:rsidR="00776CEA" w:rsidRPr="00034910">
        <w:t>Si notre génération actuelle n</w:t>
      </w:r>
      <w:r>
        <w:t>’</w:t>
      </w:r>
      <w:r w:rsidR="00776CEA" w:rsidRPr="00034910">
        <w:t>était pas si naïve</w:t>
      </w:r>
      <w:r>
        <w:t xml:space="preserve">, </w:t>
      </w:r>
      <w:r w:rsidR="00776CEA" w:rsidRPr="00034910">
        <w:t xml:space="preserve">le mot </w:t>
      </w:r>
      <w:r w:rsidR="00776CEA" w:rsidRPr="00034910">
        <w:rPr>
          <w:i/>
          <w:iCs/>
        </w:rPr>
        <w:t xml:space="preserve">politique </w:t>
      </w:r>
      <w:r w:rsidR="00776CEA" w:rsidRPr="00034910">
        <w:t>ne lui paraîtrait pas modifier du tout au tout l</w:t>
      </w:r>
      <w:r>
        <w:t>’</w:t>
      </w:r>
      <w:r w:rsidR="00776CEA" w:rsidRPr="00034910">
        <w:t>angle sous lequel il convient de juger ces actions</w:t>
      </w:r>
      <w:r>
        <w:t xml:space="preserve"> ; </w:t>
      </w:r>
      <w:r w:rsidR="00776CEA" w:rsidRPr="00034910">
        <w:t>on jugerait</w:t>
      </w:r>
      <w:r>
        <w:t xml:space="preserve">, </w:t>
      </w:r>
      <w:r w:rsidR="00776CEA" w:rsidRPr="00034910">
        <w:t>et cela seul serait raisonnable</w:t>
      </w:r>
      <w:r>
        <w:t xml:space="preserve">, </w:t>
      </w:r>
      <w:r w:rsidR="00776CEA" w:rsidRPr="00034910">
        <w:t>qu</w:t>
      </w:r>
      <w:r>
        <w:t>’</w:t>
      </w:r>
      <w:r w:rsidR="00776CEA" w:rsidRPr="00034910">
        <w:t>un gouvernement</w:t>
      </w:r>
      <w:r>
        <w:t xml:space="preserve">, </w:t>
      </w:r>
      <w:r w:rsidR="00776CEA" w:rsidRPr="00034910">
        <w:t>quelle que soit sa forme</w:t>
      </w:r>
      <w:r>
        <w:t xml:space="preserve">, </w:t>
      </w:r>
      <w:r w:rsidR="00776CEA" w:rsidRPr="00034910">
        <w:t>a</w:t>
      </w:r>
      <w:r w:rsidR="00776CEA" w:rsidRPr="00034910">
        <w:t>u</w:t>
      </w:r>
      <w:r w:rsidR="00776CEA" w:rsidRPr="00034910">
        <w:t>tocratique ou démocratique</w:t>
      </w:r>
      <w:r>
        <w:t xml:space="preserve">, </w:t>
      </w:r>
      <w:r w:rsidR="00776CEA" w:rsidRPr="00034910">
        <w:t>a pour devoir strict de salubrité et de sécurité publiques de défendre la société contre les voleurs et les meurtriers</w:t>
      </w:r>
      <w:r>
        <w:t>.</w:t>
      </w:r>
    </w:p>
    <w:p w14:paraId="2C7B901C" w14:textId="77777777" w:rsidR="00E57EC9" w:rsidRDefault="00776CEA" w:rsidP="00E57EC9">
      <w:r w:rsidRPr="00034910">
        <w:t>Mais hélas</w:t>
      </w:r>
      <w:r w:rsidR="00E57EC9">
        <w:t xml:space="preserve"> ! </w:t>
      </w:r>
      <w:r w:rsidRPr="00034910">
        <w:t>la fièvre politique a dévié le sens des mots les plus clairs</w:t>
      </w:r>
      <w:r w:rsidR="00E57EC9">
        <w:t xml:space="preserve">. </w:t>
      </w:r>
      <w:r w:rsidRPr="00034910">
        <w:t>L</w:t>
      </w:r>
      <w:r w:rsidR="00E57EC9">
        <w:t>’</w:t>
      </w:r>
      <w:r w:rsidRPr="00034910">
        <w:t>Humanité est devenue Pitié pour les criminels</w:t>
      </w:r>
      <w:r w:rsidR="00E57EC9">
        <w:t xml:space="preserve">. </w:t>
      </w:r>
      <w:r w:rsidRPr="00034910">
        <w:t>Que les honnêtes gens soient occis</w:t>
      </w:r>
      <w:r w:rsidR="00E57EC9">
        <w:t xml:space="preserve">, </w:t>
      </w:r>
      <w:r w:rsidRPr="00034910">
        <w:t>l</w:t>
      </w:r>
      <w:r w:rsidR="00E57EC9">
        <w:t>’</w:t>
      </w:r>
      <w:r w:rsidRPr="00034910">
        <w:t>humanitaire n</w:t>
      </w:r>
      <w:r w:rsidR="00E57EC9">
        <w:t>’</w:t>
      </w:r>
      <w:r w:rsidRPr="00034910">
        <w:t>en a cure</w:t>
      </w:r>
      <w:r w:rsidR="00E57EC9">
        <w:t xml:space="preserve">. </w:t>
      </w:r>
      <w:r w:rsidRPr="00034910">
        <w:t>Tout son être pitoyable va aux assassins</w:t>
      </w:r>
      <w:r w:rsidR="00E57EC9">
        <w:t>.</w:t>
      </w:r>
    </w:p>
    <w:p w14:paraId="0C104B26" w14:textId="77777777" w:rsidR="00E57EC9" w:rsidRDefault="00776CEA" w:rsidP="00E57EC9">
      <w:r w:rsidRPr="00034910">
        <w:t>Ils ne sont pas responsables</w:t>
      </w:r>
      <w:r w:rsidR="00E57EC9">
        <w:t xml:space="preserve">, </w:t>
      </w:r>
      <w:r w:rsidRPr="00034910">
        <w:t>dit-on gravement</w:t>
      </w:r>
      <w:r w:rsidR="00E57EC9">
        <w:t xml:space="preserve">. </w:t>
      </w:r>
      <w:r w:rsidRPr="00034910">
        <w:t>Solennelle imbécillité qui doit aboutir logiquement à la protection de to</w:t>
      </w:r>
      <w:r w:rsidRPr="00034910">
        <w:t>u</w:t>
      </w:r>
      <w:r w:rsidRPr="00034910">
        <w:t>tes les bêtes féroces</w:t>
      </w:r>
      <w:r w:rsidR="00E57EC9">
        <w:t xml:space="preserve"> : </w:t>
      </w:r>
      <w:r w:rsidRPr="00034910">
        <w:t>tigres</w:t>
      </w:r>
      <w:r w:rsidR="00E57EC9">
        <w:t xml:space="preserve">, </w:t>
      </w:r>
      <w:r w:rsidRPr="00034910">
        <w:t>loups</w:t>
      </w:r>
      <w:r w:rsidR="00E57EC9">
        <w:t xml:space="preserve">, </w:t>
      </w:r>
      <w:r w:rsidRPr="00034910">
        <w:t>hyènes</w:t>
      </w:r>
      <w:r w:rsidR="00E57EC9">
        <w:t xml:space="preserve">, </w:t>
      </w:r>
      <w:r w:rsidRPr="00034910">
        <w:t>chacals ou serpents à sonnettes</w:t>
      </w:r>
      <w:r w:rsidR="00E57EC9">
        <w:t xml:space="preserve">. </w:t>
      </w:r>
      <w:r w:rsidRPr="00034910">
        <w:t>Car enfin</w:t>
      </w:r>
      <w:r w:rsidR="00E57EC9">
        <w:t xml:space="preserve">, </w:t>
      </w:r>
      <w:r w:rsidRPr="00034910">
        <w:t>ces animaux</w:t>
      </w:r>
      <w:r w:rsidR="00E57EC9">
        <w:t xml:space="preserve">, </w:t>
      </w:r>
      <w:r w:rsidRPr="00034910">
        <w:t>évidemment nuisibles</w:t>
      </w:r>
      <w:r w:rsidR="00E57EC9">
        <w:t xml:space="preserve">, </w:t>
      </w:r>
      <w:r w:rsidRPr="00034910">
        <w:t>ne sont pas plus responsables que les criminels</w:t>
      </w:r>
      <w:r w:rsidR="00E57EC9">
        <w:t>.</w:t>
      </w:r>
    </w:p>
    <w:p w14:paraId="205E764C" w14:textId="77777777" w:rsidR="00E57EC9" w:rsidRDefault="00776CEA" w:rsidP="00E57EC9">
      <w:r w:rsidRPr="00034910">
        <w:t>On oublie la raison même de la constitution de la Société</w:t>
      </w:r>
      <w:r w:rsidR="00E57EC9">
        <w:t>.</w:t>
      </w:r>
    </w:p>
    <w:p w14:paraId="399406DE" w14:textId="77777777" w:rsidR="00E57EC9" w:rsidRDefault="00776CEA" w:rsidP="00E57EC9">
      <w:r w:rsidRPr="00034910">
        <w:t>On s</w:t>
      </w:r>
      <w:r w:rsidR="00E57EC9">
        <w:t>’</w:t>
      </w:r>
      <w:r w:rsidRPr="00034910">
        <w:t>est groupé pour se défendre</w:t>
      </w:r>
      <w:r w:rsidR="00E57EC9">
        <w:t xml:space="preserve">, </w:t>
      </w:r>
      <w:r w:rsidRPr="00034910">
        <w:t>pour supprimer les fa</w:t>
      </w:r>
      <w:r w:rsidRPr="00034910">
        <w:t>u</w:t>
      </w:r>
      <w:r w:rsidRPr="00034910">
        <w:t>ves humains ou autres</w:t>
      </w:r>
      <w:r w:rsidR="00E57EC9">
        <w:t xml:space="preserve">, </w:t>
      </w:r>
      <w:r w:rsidRPr="00034910">
        <w:t>de même que les chasseurs se groupent pour la battue et l</w:t>
      </w:r>
      <w:r w:rsidR="00E57EC9">
        <w:t>’</w:t>
      </w:r>
      <w:r w:rsidRPr="00034910">
        <w:t>abattage des espèces nuisibles</w:t>
      </w:r>
      <w:r w:rsidR="00E57EC9">
        <w:t xml:space="preserve">. </w:t>
      </w:r>
      <w:r w:rsidRPr="00034910">
        <w:t>Pas respons</w:t>
      </w:r>
      <w:r w:rsidRPr="00034910">
        <w:t>a</w:t>
      </w:r>
      <w:r w:rsidRPr="00034910">
        <w:t>bles</w:t>
      </w:r>
      <w:r w:rsidR="00E57EC9">
        <w:t xml:space="preserve">, </w:t>
      </w:r>
      <w:r w:rsidRPr="00034910">
        <w:t>certes</w:t>
      </w:r>
      <w:r w:rsidR="00E57EC9">
        <w:t xml:space="preserve">, </w:t>
      </w:r>
      <w:r w:rsidRPr="00034910">
        <w:t>ces espèces nuisibles</w:t>
      </w:r>
      <w:r w:rsidR="00E57EC9">
        <w:t xml:space="preserve">, </w:t>
      </w:r>
      <w:r w:rsidRPr="00034910">
        <w:t>mais ceux qui en souffrent</w:t>
      </w:r>
      <w:r w:rsidR="00E57EC9">
        <w:t xml:space="preserve">, </w:t>
      </w:r>
      <w:r w:rsidRPr="00034910">
        <w:t>n</w:t>
      </w:r>
      <w:r w:rsidR="00E57EC9">
        <w:t>’</w:t>
      </w:r>
      <w:r w:rsidRPr="00034910">
        <w:t>ont point à en supporter la nuisance</w:t>
      </w:r>
      <w:r w:rsidR="00E57EC9">
        <w:t>.</w:t>
      </w:r>
    </w:p>
    <w:p w14:paraId="4C42DA57" w14:textId="77777777" w:rsidR="00E57EC9" w:rsidRDefault="00776CEA" w:rsidP="00E57EC9">
      <w:r w:rsidRPr="00034910">
        <w:lastRenderedPageBreak/>
        <w:t>Le progrès</w:t>
      </w:r>
      <w:r w:rsidR="00E57EC9">
        <w:t xml:space="preserve">, </w:t>
      </w:r>
      <w:r w:rsidRPr="00034910">
        <w:t>l</w:t>
      </w:r>
      <w:r w:rsidR="00E57EC9">
        <w:t>’</w:t>
      </w:r>
      <w:r w:rsidRPr="00034910">
        <w:t>humanité ont consisté à enlever à l</w:t>
      </w:r>
      <w:r w:rsidR="00E57EC9">
        <w:t>’</w:t>
      </w:r>
      <w:r w:rsidRPr="00034910">
        <w:t>individu la faculté d</w:t>
      </w:r>
      <w:r w:rsidR="00E57EC9">
        <w:t>’</w:t>
      </w:r>
      <w:r w:rsidRPr="00034910">
        <w:t>être juge et partie</w:t>
      </w:r>
      <w:r w:rsidR="00E57EC9">
        <w:t xml:space="preserve">, </w:t>
      </w:r>
      <w:r w:rsidRPr="00034910">
        <w:t>pour la confier à un être imperso</w:t>
      </w:r>
      <w:r w:rsidRPr="00034910">
        <w:t>n</w:t>
      </w:r>
      <w:r w:rsidRPr="00034910">
        <w:t>nel et impartial</w:t>
      </w:r>
      <w:r w:rsidR="00E57EC9">
        <w:t xml:space="preserve">, </w:t>
      </w:r>
      <w:r w:rsidRPr="00034910">
        <w:t>qui a nom le corps judiciaire</w:t>
      </w:r>
      <w:r w:rsidR="00E57EC9">
        <w:t xml:space="preserve">. </w:t>
      </w:r>
      <w:proofErr w:type="spellStart"/>
      <w:r w:rsidRPr="00034910">
        <w:t>Au delà</w:t>
      </w:r>
      <w:proofErr w:type="spellEnd"/>
      <w:r w:rsidRPr="00034910">
        <w:t xml:space="preserve"> de ce point</w:t>
      </w:r>
      <w:r w:rsidR="00E57EC9">
        <w:t xml:space="preserve">, </w:t>
      </w:r>
      <w:r w:rsidRPr="00034910">
        <w:t>l</w:t>
      </w:r>
      <w:r w:rsidR="00E57EC9">
        <w:t>’</w:t>
      </w:r>
      <w:r w:rsidRPr="00034910">
        <w:t>humanité devient une sorte de complicité morale avec le crime ou</w:t>
      </w:r>
      <w:r w:rsidR="00E57EC9">
        <w:t xml:space="preserve">, </w:t>
      </w:r>
      <w:r w:rsidRPr="00034910">
        <w:t>tout au moins</w:t>
      </w:r>
      <w:r w:rsidR="00E57EC9">
        <w:t xml:space="preserve">, </w:t>
      </w:r>
      <w:r w:rsidRPr="00034910">
        <w:t>une niaiserie criminelle</w:t>
      </w:r>
      <w:r w:rsidR="00E57EC9">
        <w:t>.</w:t>
      </w:r>
    </w:p>
    <w:p w14:paraId="2B2B1929" w14:textId="77777777" w:rsidR="00E57EC9" w:rsidRDefault="00776CEA" w:rsidP="00E57EC9">
      <w:r w:rsidRPr="00034910">
        <w:t xml:space="preserve">Dick </w:t>
      </w:r>
      <w:proofErr w:type="spellStart"/>
      <w:r w:rsidRPr="00034910">
        <w:t>Fann</w:t>
      </w:r>
      <w:proofErr w:type="spellEnd"/>
      <w:r w:rsidRPr="00034910">
        <w:t xml:space="preserve"> s</w:t>
      </w:r>
      <w:r w:rsidR="00E57EC9">
        <w:t>’</w:t>
      </w:r>
      <w:r w:rsidRPr="00034910">
        <w:t>interrompit</w:t>
      </w:r>
      <w:r w:rsidR="00E57EC9">
        <w:t>.</w:t>
      </w:r>
    </w:p>
    <w:p w14:paraId="1B465C10" w14:textId="77777777" w:rsidR="00E57EC9" w:rsidRDefault="00E57EC9" w:rsidP="00E57EC9">
      <w:r>
        <w:t>— </w:t>
      </w:r>
      <w:r w:rsidR="00776CEA" w:rsidRPr="00034910">
        <w:t xml:space="preserve">Mais je </w:t>
      </w:r>
      <w:proofErr w:type="spellStart"/>
      <w:r w:rsidR="00776CEA" w:rsidRPr="00034910">
        <w:t>conférencie</w:t>
      </w:r>
      <w:proofErr w:type="spellEnd"/>
      <w:r w:rsidR="00776CEA" w:rsidRPr="00034910">
        <w:t xml:space="preserve"> véritablement</w:t>
      </w:r>
      <w:r>
        <w:t xml:space="preserve">, </w:t>
      </w:r>
      <w:r w:rsidR="00776CEA" w:rsidRPr="00034910">
        <w:t>je t</w:t>
      </w:r>
      <w:r>
        <w:t>’</w:t>
      </w:r>
      <w:r w:rsidR="00776CEA" w:rsidRPr="00034910">
        <w:t>en demande pa</w:t>
      </w:r>
      <w:r w:rsidR="00776CEA" w:rsidRPr="00034910">
        <w:t>r</w:t>
      </w:r>
      <w:r w:rsidR="00776CEA" w:rsidRPr="00034910">
        <w:t>don</w:t>
      </w:r>
      <w:r>
        <w:t xml:space="preserve">. </w:t>
      </w:r>
      <w:r w:rsidR="00776CEA" w:rsidRPr="00034910">
        <w:t>Ta question</w:t>
      </w:r>
      <w:r>
        <w:t xml:space="preserve">, </w:t>
      </w:r>
      <w:r w:rsidR="00776CEA" w:rsidRPr="00034910">
        <w:t>mon pauvre petit Jean</w:t>
      </w:r>
      <w:r>
        <w:t xml:space="preserve">, </w:t>
      </w:r>
      <w:r w:rsidR="00776CEA" w:rsidRPr="00034910">
        <w:t>m</w:t>
      </w:r>
      <w:r>
        <w:t>’</w:t>
      </w:r>
      <w:r w:rsidR="00776CEA" w:rsidRPr="00034910">
        <w:t>a lancé sur un sujet qui est pour moi un véritable dada</w:t>
      </w:r>
      <w:r>
        <w:t>.</w:t>
      </w:r>
    </w:p>
    <w:p w14:paraId="31C407E5" w14:textId="77777777" w:rsidR="00E57EC9" w:rsidRDefault="00776CEA" w:rsidP="00E57EC9">
      <w:r w:rsidRPr="00034910">
        <w:t>Les deux voyageurs étaient assis auprès du grand poêle briques et faïence occupant le milieu de la salle commune de la Restauration Michel</w:t>
      </w:r>
      <w:r w:rsidR="00E57EC9">
        <w:t xml:space="preserve">, </w:t>
      </w:r>
      <w:r w:rsidRPr="00034910">
        <w:t>établissement qui tient à la fois de l</w:t>
      </w:r>
      <w:r w:rsidR="00E57EC9">
        <w:t>’</w:t>
      </w:r>
      <w:r w:rsidRPr="00034910">
        <w:t>auberge</w:t>
      </w:r>
      <w:r w:rsidR="00E57EC9">
        <w:t xml:space="preserve">, </w:t>
      </w:r>
      <w:r w:rsidRPr="00034910">
        <w:t>de l</w:t>
      </w:r>
      <w:r w:rsidR="00E57EC9">
        <w:t>’</w:t>
      </w:r>
      <w:r w:rsidRPr="00034910">
        <w:t>hôtel et du caravansérail</w:t>
      </w:r>
      <w:r w:rsidR="00E57EC9">
        <w:t>.</w:t>
      </w:r>
    </w:p>
    <w:p w14:paraId="7F2BB3A5" w14:textId="77777777" w:rsidR="00E57EC9" w:rsidRDefault="00776CEA" w:rsidP="00E57EC9">
      <w:r w:rsidRPr="00034910">
        <w:t>Parvenus à Vladivostok</w:t>
      </w:r>
      <w:r w:rsidR="00E57EC9">
        <w:t xml:space="preserve">, </w:t>
      </w:r>
      <w:r w:rsidRPr="00034910">
        <w:t>tous deux avaient dû y faire e</w:t>
      </w:r>
      <w:r w:rsidRPr="00034910">
        <w:t>s</w:t>
      </w:r>
      <w:r w:rsidRPr="00034910">
        <w:t>cale</w:t>
      </w:r>
      <w:r w:rsidR="00E57EC9">
        <w:t xml:space="preserve"> ; </w:t>
      </w:r>
      <w:r w:rsidRPr="00034910">
        <w:t>car ils se trouvaient sans argent</w:t>
      </w:r>
      <w:r w:rsidR="00E57EC9">
        <w:t xml:space="preserve">, </w:t>
      </w:r>
      <w:r w:rsidRPr="00034910">
        <w:t>et pour se lancer à la poursuite de Larmette</w:t>
      </w:r>
      <w:r w:rsidR="00E57EC9">
        <w:t xml:space="preserve">, </w:t>
      </w:r>
      <w:r w:rsidRPr="00034910">
        <w:t>par la voie du chemin de fer Transsib</w:t>
      </w:r>
      <w:r w:rsidRPr="00034910">
        <w:t>é</w:t>
      </w:r>
      <w:r w:rsidRPr="00034910">
        <w:t>rien</w:t>
      </w:r>
      <w:r w:rsidR="00E57EC9">
        <w:t xml:space="preserve">, </w:t>
      </w:r>
      <w:r w:rsidRPr="00034910">
        <w:t>il fallait de toute nécessité des roubles en quantité notable</w:t>
      </w:r>
      <w:r w:rsidR="00E57EC9">
        <w:t>.</w:t>
      </w:r>
    </w:p>
    <w:p w14:paraId="3BD0AF11" w14:textId="77777777" w:rsidR="00E57EC9" w:rsidRDefault="00776CEA" w:rsidP="00E57EC9">
      <w:r w:rsidRPr="00034910">
        <w:t>Donc ils étaient descendus à la Restauration Michel</w:t>
      </w:r>
      <w:r w:rsidR="00E57EC9">
        <w:t xml:space="preserve">, </w:t>
      </w:r>
      <w:r w:rsidRPr="00034910">
        <w:t>afin d</w:t>
      </w:r>
      <w:r w:rsidR="00E57EC9">
        <w:t>’</w:t>
      </w:r>
      <w:r w:rsidRPr="00034910">
        <w:t>attendre la réponse à un câblogramme expédié à Londres et priant le banquier du détective de lui câbler par retour un ma</w:t>
      </w:r>
      <w:r w:rsidRPr="00034910">
        <w:t>n</w:t>
      </w:r>
      <w:r w:rsidRPr="00034910">
        <w:t>dat important sur une banque de la ville</w:t>
      </w:r>
      <w:r w:rsidR="00E57EC9">
        <w:t>.</w:t>
      </w:r>
    </w:p>
    <w:p w14:paraId="517144A7" w14:textId="3E41666D" w:rsidR="00E57EC9" w:rsidRDefault="00776CEA" w:rsidP="00E57EC9">
      <w:r w:rsidRPr="00034910">
        <w:t>Ils causaient</w:t>
      </w:r>
      <w:r w:rsidR="00E57EC9">
        <w:t xml:space="preserve">, </w:t>
      </w:r>
      <w:r w:rsidRPr="00034910">
        <w:t>moins par désir d</w:t>
      </w:r>
      <w:r w:rsidR="00E57EC9">
        <w:t>’</w:t>
      </w:r>
      <w:r w:rsidRPr="00034910">
        <w:t>échanger des idées</w:t>
      </w:r>
      <w:r w:rsidR="00E57EC9">
        <w:t xml:space="preserve">, </w:t>
      </w:r>
      <w:r w:rsidRPr="00034910">
        <w:t>que pour échapper à l</w:t>
      </w:r>
      <w:r w:rsidR="00E57EC9">
        <w:t>’</w:t>
      </w:r>
      <w:r w:rsidRPr="00034910">
        <w:t>étreinte de la pensée qui les torturait</w:t>
      </w:r>
      <w:r w:rsidR="00E57EC9">
        <w:t xml:space="preserve"> : </w:t>
      </w:r>
      <w:r w:rsidRPr="00034910">
        <w:t>La</w:t>
      </w:r>
      <w:r w:rsidRPr="00034910">
        <w:t>r</w:t>
      </w:r>
      <w:r w:rsidRPr="00034910">
        <w:t xml:space="preserve">mette emportant </w:t>
      </w:r>
      <w:proofErr w:type="spellStart"/>
      <w:r w:rsidRPr="00034910">
        <w:t>Fleuriane</w:t>
      </w:r>
      <w:proofErr w:type="spellEnd"/>
      <w:r w:rsidRPr="00034910">
        <w:t xml:space="preserve"> et </w:t>
      </w:r>
      <w:r w:rsidR="00E57EC9">
        <w:t>M. </w:t>
      </w:r>
      <w:r w:rsidRPr="00034910">
        <w:t xml:space="preserve">Defrance à travers le steppe sibérien dans son automobile </w:t>
      </w:r>
      <w:proofErr w:type="spellStart"/>
      <w:r w:rsidRPr="00034910">
        <w:t>Botera</w:t>
      </w:r>
      <w:proofErr w:type="spellEnd"/>
      <w:r w:rsidR="00E57EC9">
        <w:t>.</w:t>
      </w:r>
    </w:p>
    <w:p w14:paraId="62D24194" w14:textId="77777777" w:rsidR="00E57EC9" w:rsidRDefault="00776CEA" w:rsidP="00E57EC9">
      <w:r w:rsidRPr="00034910">
        <w:t>Ils avaient déjeuné mal</w:t>
      </w:r>
      <w:r w:rsidR="00E57EC9">
        <w:t xml:space="preserve">, </w:t>
      </w:r>
      <w:r w:rsidRPr="00034910">
        <w:t>tant à cause de l</w:t>
      </w:r>
      <w:r w:rsidR="00E57EC9">
        <w:t>’</w:t>
      </w:r>
      <w:r w:rsidRPr="00034910">
        <w:t>insuffisance cul</w:t>
      </w:r>
      <w:r w:rsidRPr="00034910">
        <w:t>i</w:t>
      </w:r>
      <w:r w:rsidRPr="00034910">
        <w:t>naire du lieu que de leur appétit rebelle</w:t>
      </w:r>
      <w:r w:rsidR="00E57EC9">
        <w:t>.</w:t>
      </w:r>
    </w:p>
    <w:p w14:paraId="7ED65371" w14:textId="77777777" w:rsidR="00E57EC9" w:rsidRDefault="00776CEA" w:rsidP="00E57EC9">
      <w:r w:rsidRPr="00034910">
        <w:lastRenderedPageBreak/>
        <w:t>La dépêche lancée le matin</w:t>
      </w:r>
      <w:r w:rsidR="00E57EC9">
        <w:t xml:space="preserve">, </w:t>
      </w:r>
      <w:r w:rsidRPr="00034910">
        <w:t>il pouvait y être répondu d</w:t>
      </w:r>
      <w:r w:rsidR="00E57EC9">
        <w:t>’</w:t>
      </w:r>
      <w:r w:rsidRPr="00034910">
        <w:t>un instant à l</w:t>
      </w:r>
      <w:r w:rsidR="00E57EC9">
        <w:t>’</w:t>
      </w:r>
      <w:r w:rsidRPr="00034910">
        <w:t>autre</w:t>
      </w:r>
      <w:r w:rsidR="00E57EC9">
        <w:t xml:space="preserve">. </w:t>
      </w:r>
      <w:r w:rsidRPr="00034910">
        <w:t>Chaque fois que la porte s</w:t>
      </w:r>
      <w:r w:rsidR="00E57EC9">
        <w:t>’</w:t>
      </w:r>
      <w:r w:rsidRPr="00034910">
        <w:t>ouvrait</w:t>
      </w:r>
      <w:r w:rsidR="00E57EC9">
        <w:t xml:space="preserve">, </w:t>
      </w:r>
      <w:r w:rsidRPr="00034910">
        <w:t>ils rega</w:t>
      </w:r>
      <w:r w:rsidRPr="00034910">
        <w:t>r</w:t>
      </w:r>
      <w:r w:rsidRPr="00034910">
        <w:t>daient</w:t>
      </w:r>
      <w:r w:rsidR="00E57EC9">
        <w:t xml:space="preserve">, </w:t>
      </w:r>
      <w:r w:rsidRPr="00034910">
        <w:t>espérant apercevoir la silhouette du fonctionnaire de la poste russe</w:t>
      </w:r>
      <w:r w:rsidR="00E57EC9">
        <w:t>.</w:t>
      </w:r>
    </w:p>
    <w:p w14:paraId="26857BC6" w14:textId="77777777" w:rsidR="00E57EC9" w:rsidRDefault="00776CEA" w:rsidP="00E57EC9">
      <w:r w:rsidRPr="00034910">
        <w:t>Mais tout leur ennui s</w:t>
      </w:r>
      <w:r w:rsidR="00E57EC9">
        <w:t>’</w:t>
      </w:r>
      <w:r w:rsidRPr="00034910">
        <w:t>envole</w:t>
      </w:r>
      <w:r w:rsidR="00E57EC9">
        <w:t xml:space="preserve">. </w:t>
      </w:r>
      <w:r w:rsidRPr="00034910">
        <w:t>Un employé du télégraphe vient de faire irruption dans la salle</w:t>
      </w:r>
      <w:r w:rsidR="00E57EC9">
        <w:t xml:space="preserve">. </w:t>
      </w:r>
      <w:r w:rsidRPr="00034910">
        <w:t>Il secoue son manteau ruisselant</w:t>
      </w:r>
      <w:r w:rsidR="00E57EC9">
        <w:t xml:space="preserve">, </w:t>
      </w:r>
      <w:r w:rsidRPr="00034910">
        <w:t>car il pleut à verse au dehors</w:t>
      </w:r>
      <w:r w:rsidR="00E57EC9">
        <w:t xml:space="preserve">, </w:t>
      </w:r>
      <w:r w:rsidRPr="00034910">
        <w:t>et d</w:t>
      </w:r>
      <w:r w:rsidR="00E57EC9">
        <w:t>’</w:t>
      </w:r>
      <w:r w:rsidRPr="00034910">
        <w:t>une voix sonore</w:t>
      </w:r>
      <w:r w:rsidR="00E57EC9">
        <w:t> :</w:t>
      </w:r>
    </w:p>
    <w:p w14:paraId="56735835" w14:textId="77777777" w:rsidR="00E57EC9" w:rsidRDefault="00E57EC9" w:rsidP="00E57EC9">
      <w:r>
        <w:t>— </w:t>
      </w:r>
      <w:r w:rsidR="00776CEA" w:rsidRPr="00034910">
        <w:t xml:space="preserve">Le seigneur Dick </w:t>
      </w:r>
      <w:proofErr w:type="spellStart"/>
      <w:r w:rsidR="00776CEA" w:rsidRPr="00034910">
        <w:t>Fann</w:t>
      </w:r>
      <w:proofErr w:type="spellEnd"/>
      <w:r>
        <w:t xml:space="preserve"> ? </w:t>
      </w:r>
      <w:r w:rsidR="00776CEA" w:rsidRPr="00034910">
        <w:t>dit-il</w:t>
      </w:r>
      <w:r>
        <w:t>.</w:t>
      </w:r>
    </w:p>
    <w:p w14:paraId="3892FE07" w14:textId="77777777" w:rsidR="00E57EC9" w:rsidRDefault="00E57EC9" w:rsidP="00E57EC9">
      <w:r>
        <w:t>— </w:t>
      </w:r>
      <w:r w:rsidR="00776CEA" w:rsidRPr="00034910">
        <w:t>C</w:t>
      </w:r>
      <w:r>
        <w:t>’</w:t>
      </w:r>
      <w:r w:rsidR="00776CEA" w:rsidRPr="00034910">
        <w:t>est moi</w:t>
      </w:r>
      <w:r>
        <w:t>.</w:t>
      </w:r>
    </w:p>
    <w:p w14:paraId="735AF057" w14:textId="77777777" w:rsidR="00E57EC9" w:rsidRDefault="00E57EC9" w:rsidP="00E57EC9">
      <w:r>
        <w:t>— </w:t>
      </w:r>
      <w:r w:rsidR="00776CEA" w:rsidRPr="00034910">
        <w:t>Télégramme d</w:t>
      </w:r>
      <w:r>
        <w:t>’</w:t>
      </w:r>
      <w:r w:rsidR="00776CEA" w:rsidRPr="00034910">
        <w:t>Angleterre</w:t>
      </w:r>
      <w:r>
        <w:t xml:space="preserve">… </w:t>
      </w:r>
      <w:r w:rsidR="00776CEA" w:rsidRPr="00034910">
        <w:t>cinq kopeks</w:t>
      </w:r>
      <w:r>
        <w:t xml:space="preserve"> (</w:t>
      </w:r>
      <w:r w:rsidR="00776CEA" w:rsidRPr="00034910">
        <w:t>environ 13 ce</w:t>
      </w:r>
      <w:r w:rsidR="00776CEA" w:rsidRPr="00034910">
        <w:t>n</w:t>
      </w:r>
      <w:r w:rsidR="00776CEA" w:rsidRPr="00034910">
        <w:t>times</w:t>
      </w:r>
      <w:r>
        <w:t xml:space="preserve">) </w:t>
      </w:r>
      <w:r w:rsidR="00776CEA" w:rsidRPr="00034910">
        <w:t>pour le piéton</w:t>
      </w:r>
      <w:r>
        <w:t>.</w:t>
      </w:r>
    </w:p>
    <w:p w14:paraId="123DBD9C" w14:textId="77777777" w:rsidR="00E57EC9" w:rsidRDefault="00776CEA" w:rsidP="00E57EC9">
      <w:r w:rsidRPr="00034910">
        <w:t>Heureusement</w:t>
      </w:r>
      <w:r w:rsidR="00E57EC9">
        <w:t xml:space="preserve">, </w:t>
      </w:r>
      <w:r w:rsidRPr="00034910">
        <w:t>il reste aux voyageurs quelque menue monnaie</w:t>
      </w:r>
      <w:r w:rsidR="00E57EC9">
        <w:t xml:space="preserve">. </w:t>
      </w:r>
      <w:r w:rsidRPr="00034910">
        <w:t>Le jeune homme remet au porteur dix kopeks</w:t>
      </w:r>
      <w:r w:rsidR="00E57EC9">
        <w:t xml:space="preserve">, </w:t>
      </w:r>
      <w:r w:rsidRPr="00034910">
        <w:t>et le télégraphiste se retire en saluant jusqu</w:t>
      </w:r>
      <w:r w:rsidR="00E57EC9">
        <w:t>’</w:t>
      </w:r>
      <w:r w:rsidRPr="00034910">
        <w:t>à terre</w:t>
      </w:r>
      <w:r w:rsidR="00E57EC9">
        <w:t>.</w:t>
      </w:r>
    </w:p>
    <w:p w14:paraId="3E9247AD" w14:textId="77777777" w:rsidR="00E57EC9" w:rsidRDefault="00776CEA" w:rsidP="00E57EC9">
      <w:r w:rsidRPr="00034910">
        <w:t>Le câblogramme est ainsi conçu</w:t>
      </w:r>
      <w:r w:rsidR="00E57EC9">
        <w:t> :</w:t>
      </w:r>
    </w:p>
    <w:p w14:paraId="4FEBF55F" w14:textId="77777777" w:rsidR="00E57EC9" w:rsidRDefault="00E57EC9" w:rsidP="00E57EC9">
      <w:r>
        <w:t>« </w:t>
      </w:r>
      <w:r w:rsidR="00776CEA" w:rsidRPr="00034910">
        <w:t>Banque Impériale russe avisée</w:t>
      </w:r>
      <w:r>
        <w:t xml:space="preserve">. </w:t>
      </w:r>
      <w:r w:rsidR="00776CEA" w:rsidRPr="00034910">
        <w:t>Paiera à vue cinquante mille roubles</w:t>
      </w:r>
      <w:r>
        <w:t xml:space="preserve"> (</w:t>
      </w:r>
      <w:r w:rsidR="00776CEA" w:rsidRPr="00034910">
        <w:t>à peu près 13</w:t>
      </w:r>
      <w:r w:rsidRPr="00034910">
        <w:t>5</w:t>
      </w:r>
      <w:r>
        <w:t>.</w:t>
      </w:r>
      <w:r w:rsidRPr="00034910">
        <w:t>0</w:t>
      </w:r>
      <w:r w:rsidR="00776CEA" w:rsidRPr="00034910">
        <w:t>00 francs</w:t>
      </w:r>
      <w:r>
        <w:t xml:space="preserve">). </w:t>
      </w:r>
      <w:r w:rsidR="00776CEA" w:rsidRPr="00034910">
        <w:t>Salutations</w:t>
      </w:r>
      <w:r>
        <w:t> ».</w:t>
      </w:r>
    </w:p>
    <w:p w14:paraId="37BE705A" w14:textId="77777777" w:rsidR="00E57EC9" w:rsidRDefault="00E57EC9" w:rsidP="00E57EC9">
      <w:r>
        <w:t>— </w:t>
      </w:r>
      <w:r w:rsidR="00776CEA" w:rsidRPr="00034910">
        <w:t>Allons toucher</w:t>
      </w:r>
      <w:r>
        <w:t>.</w:t>
      </w:r>
    </w:p>
    <w:p w14:paraId="48761569" w14:textId="77777777" w:rsidR="00E57EC9" w:rsidRDefault="00776CEA" w:rsidP="00E57EC9">
      <w:r w:rsidRPr="00034910">
        <w:t>Les deux voyageurs prononcent la phrase en même temps</w:t>
      </w:r>
      <w:r w:rsidR="00E57EC9">
        <w:t xml:space="preserve">. </w:t>
      </w:r>
      <w:r w:rsidRPr="00034910">
        <w:t>Leurs visages se sont déridés</w:t>
      </w:r>
      <w:r w:rsidR="00E57EC9">
        <w:t xml:space="preserve">. </w:t>
      </w:r>
      <w:r w:rsidRPr="00034910">
        <w:t>Munis de numéraire</w:t>
      </w:r>
      <w:r w:rsidR="00E57EC9">
        <w:t xml:space="preserve">, </w:t>
      </w:r>
      <w:r w:rsidRPr="00034910">
        <w:t>ils vont pouvoir se lancer à la poursuite de Larmette</w:t>
      </w:r>
      <w:r w:rsidR="00E57EC9">
        <w:t xml:space="preserve">. </w:t>
      </w:r>
      <w:r w:rsidRPr="00034910">
        <w:t>Le chemin de fer</w:t>
      </w:r>
      <w:r w:rsidR="00E57EC9">
        <w:t xml:space="preserve">, </w:t>
      </w:r>
      <w:r w:rsidRPr="00034910">
        <w:t>encore qu</w:t>
      </w:r>
      <w:r w:rsidR="00E57EC9">
        <w:t>’</w:t>
      </w:r>
      <w:r w:rsidRPr="00034910">
        <w:t>il ne soit pas ultra-rapide sur le Transsibérien</w:t>
      </w:r>
      <w:r w:rsidR="00E57EC9">
        <w:t xml:space="preserve">, </w:t>
      </w:r>
      <w:r w:rsidRPr="00034910">
        <w:t>va c</w:t>
      </w:r>
      <w:r w:rsidRPr="00034910">
        <w:t>e</w:t>
      </w:r>
      <w:r w:rsidRPr="00034910">
        <w:t>pendant sensiblement plus vite qu</w:t>
      </w:r>
      <w:r w:rsidR="00E57EC9">
        <w:t>’</w:t>
      </w:r>
      <w:r w:rsidRPr="00034910">
        <w:t xml:space="preserve">une automobile engagée sur le difficile </w:t>
      </w:r>
      <w:r w:rsidRPr="00034910">
        <w:rPr>
          <w:i/>
          <w:iCs/>
        </w:rPr>
        <w:t>tract</w:t>
      </w:r>
      <w:r w:rsidR="00E57EC9">
        <w:rPr>
          <w:i/>
          <w:iCs/>
        </w:rPr>
        <w:t xml:space="preserve">, </w:t>
      </w:r>
      <w:r w:rsidRPr="00034910">
        <w:t>route embryonnaire tracée à travers steppes</w:t>
      </w:r>
      <w:r w:rsidR="00E57EC9">
        <w:t xml:space="preserve">, </w:t>
      </w:r>
      <w:r w:rsidRPr="00034910">
        <w:t>collines et forêts</w:t>
      </w:r>
      <w:r w:rsidR="00E57EC9">
        <w:t>.</w:t>
      </w:r>
    </w:p>
    <w:p w14:paraId="6D8E8E60" w14:textId="77777777" w:rsidR="00E57EC9" w:rsidRDefault="00776CEA" w:rsidP="00E57EC9">
      <w:r w:rsidRPr="00034910">
        <w:t xml:space="preserve">On délivrera </w:t>
      </w:r>
      <w:proofErr w:type="spellStart"/>
      <w:r w:rsidRPr="00034910">
        <w:t>Fleuriane</w:t>
      </w:r>
      <w:proofErr w:type="spellEnd"/>
      <w:r w:rsidR="00E57EC9">
        <w:t xml:space="preserve">, </w:t>
      </w:r>
      <w:r w:rsidRPr="00034910">
        <w:t>son père</w:t>
      </w:r>
      <w:r w:rsidR="00E57EC9">
        <w:t xml:space="preserve">… ; </w:t>
      </w:r>
      <w:r w:rsidRPr="00034910">
        <w:t>on punira le misérable ravisseur</w:t>
      </w:r>
      <w:r w:rsidR="00E57EC9">
        <w:t>.</w:t>
      </w:r>
    </w:p>
    <w:p w14:paraId="37DD6404" w14:textId="77777777" w:rsidR="00E57EC9" w:rsidRDefault="00776CEA" w:rsidP="00E57EC9">
      <w:r w:rsidRPr="00034910">
        <w:lastRenderedPageBreak/>
        <w:t>Il sera facile à suivre à la piste</w:t>
      </w:r>
      <w:r w:rsidR="00E57EC9">
        <w:t xml:space="preserve">. </w:t>
      </w:r>
      <w:r w:rsidRPr="00034910">
        <w:t>Au surplus</w:t>
      </w:r>
      <w:r w:rsidR="00E57EC9">
        <w:t xml:space="preserve">, </w:t>
      </w:r>
      <w:r w:rsidRPr="00034910">
        <w:t>on peut encore l</w:t>
      </w:r>
      <w:r w:rsidR="00E57EC9">
        <w:t>’</w:t>
      </w:r>
      <w:r w:rsidRPr="00034910">
        <w:t>arrêter en route</w:t>
      </w:r>
      <w:r w:rsidR="00E57EC9">
        <w:t xml:space="preserve">. </w:t>
      </w:r>
      <w:r w:rsidRPr="00034910">
        <w:t>Que faut-il pour cela</w:t>
      </w:r>
      <w:r w:rsidR="00E57EC9">
        <w:t xml:space="preserve"> ? </w:t>
      </w:r>
      <w:r w:rsidRPr="00034910">
        <w:t>Une simple dépêche filant sur les fils bordant la voie du Transsibérien</w:t>
      </w:r>
      <w:r w:rsidR="00E57EC9">
        <w:t xml:space="preserve">, </w:t>
      </w:r>
      <w:r w:rsidRPr="00034910">
        <w:t>et allant po</w:t>
      </w:r>
      <w:r w:rsidRPr="00034910">
        <w:t>r</w:t>
      </w:r>
      <w:r w:rsidRPr="00034910">
        <w:t>ter dans les villes desservies</w:t>
      </w:r>
      <w:r w:rsidR="00E57EC9">
        <w:t xml:space="preserve">, </w:t>
      </w:r>
      <w:r w:rsidRPr="00034910">
        <w:t>Irkoutsk et autres</w:t>
      </w:r>
      <w:r w:rsidR="00E57EC9">
        <w:t xml:space="preserve">, </w:t>
      </w:r>
      <w:r w:rsidRPr="00034910">
        <w:t>l</w:t>
      </w:r>
      <w:r w:rsidR="00E57EC9">
        <w:t>’</w:t>
      </w:r>
      <w:r w:rsidRPr="00034910">
        <w:t>annonce de l</w:t>
      </w:r>
      <w:r w:rsidR="00E57EC9">
        <w:t>’</w:t>
      </w:r>
      <w:r w:rsidRPr="00034910">
        <w:t>arrivée prochaine de l</w:t>
      </w:r>
      <w:r w:rsidR="00E57EC9">
        <w:t>’</w:t>
      </w:r>
      <w:r w:rsidRPr="00034910">
        <w:t xml:space="preserve">automobile </w:t>
      </w:r>
      <w:proofErr w:type="spellStart"/>
      <w:r w:rsidRPr="00034910">
        <w:t>Botera</w:t>
      </w:r>
      <w:proofErr w:type="spellEnd"/>
      <w:r w:rsidR="00E57EC9">
        <w:t xml:space="preserve">, </w:t>
      </w:r>
      <w:r w:rsidRPr="00034910">
        <w:t>qui</w:t>
      </w:r>
      <w:r w:rsidR="00E57EC9">
        <w:t xml:space="preserve">, </w:t>
      </w:r>
      <w:r w:rsidRPr="00034910">
        <w:t>se conformant au règlement du raid Paris-Amérique-Paris</w:t>
      </w:r>
      <w:r w:rsidR="00E57EC9">
        <w:t xml:space="preserve">, </w:t>
      </w:r>
      <w:r w:rsidRPr="00034910">
        <w:t>a parcouru les États-Unis</w:t>
      </w:r>
      <w:r w:rsidR="00E57EC9">
        <w:t xml:space="preserve">, </w:t>
      </w:r>
      <w:r w:rsidRPr="00034910">
        <w:t>l</w:t>
      </w:r>
      <w:r w:rsidR="00E57EC9">
        <w:t>’</w:t>
      </w:r>
      <w:r w:rsidRPr="00034910">
        <w:t>Alaska</w:t>
      </w:r>
      <w:r w:rsidR="00E57EC9">
        <w:t xml:space="preserve">, </w:t>
      </w:r>
      <w:r w:rsidRPr="00034910">
        <w:t>franchi le détroit de Behring</w:t>
      </w:r>
      <w:r w:rsidR="00E57EC9">
        <w:t xml:space="preserve">, </w:t>
      </w:r>
      <w:r w:rsidRPr="00034910">
        <w:t>longé les toundras marécageuses du Nord-Sibérie</w:t>
      </w:r>
      <w:r w:rsidR="00E57EC9">
        <w:t xml:space="preserve">, </w:t>
      </w:r>
      <w:r w:rsidRPr="00034910">
        <w:t>pour rejoindre le tract</w:t>
      </w:r>
      <w:r w:rsidR="00E57EC9">
        <w:t xml:space="preserve">, </w:t>
      </w:r>
      <w:r w:rsidRPr="00034910">
        <w:t>dont le lacet infini traverse la contrée de part en part</w:t>
      </w:r>
      <w:r w:rsidR="00E57EC9">
        <w:t xml:space="preserve">, </w:t>
      </w:r>
      <w:r w:rsidRPr="00034910">
        <w:t>de l</w:t>
      </w:r>
      <w:r w:rsidR="00E57EC9">
        <w:t>’</w:t>
      </w:r>
      <w:r w:rsidRPr="00034910">
        <w:t>Est à l</w:t>
      </w:r>
      <w:r w:rsidR="00E57EC9">
        <w:t>’</w:t>
      </w:r>
      <w:r w:rsidRPr="00034910">
        <w:t>Ouest</w:t>
      </w:r>
      <w:r w:rsidR="00E57EC9">
        <w:t xml:space="preserve">, </w:t>
      </w:r>
      <w:r w:rsidRPr="00034910">
        <w:t>de l</w:t>
      </w:r>
      <w:r w:rsidR="00E57EC9">
        <w:t>’</w:t>
      </w:r>
      <w:r w:rsidRPr="00034910">
        <w:t>Océan Pacifique à l</w:t>
      </w:r>
      <w:r w:rsidR="00E57EC9">
        <w:t>’</w:t>
      </w:r>
      <w:r w:rsidRPr="00034910">
        <w:t>Oural</w:t>
      </w:r>
      <w:r w:rsidR="00E57EC9">
        <w:t>.</w:t>
      </w:r>
    </w:p>
    <w:p w14:paraId="5A3B73D7" w14:textId="77777777" w:rsidR="00E57EC9" w:rsidRDefault="00776CEA" w:rsidP="00E57EC9">
      <w:r w:rsidRPr="00034910">
        <w:t>Cela suffira</w:t>
      </w:r>
      <w:r w:rsidR="00E57EC9">
        <w:t xml:space="preserve">. </w:t>
      </w:r>
      <w:r w:rsidRPr="00034910">
        <w:t>L</w:t>
      </w:r>
      <w:r w:rsidR="00E57EC9">
        <w:t>’</w:t>
      </w:r>
      <w:r w:rsidRPr="00034910">
        <w:t>enthousiasme des foules</w:t>
      </w:r>
      <w:r w:rsidR="00E57EC9">
        <w:t xml:space="preserve">, </w:t>
      </w:r>
      <w:r w:rsidRPr="00034910">
        <w:t>les réceptions</w:t>
      </w:r>
      <w:r w:rsidR="00E57EC9">
        <w:t xml:space="preserve">, </w:t>
      </w:r>
      <w:r w:rsidRPr="00034910">
        <w:t>les toasts au champagne</w:t>
      </w:r>
      <w:r w:rsidR="00E57EC9">
        <w:t xml:space="preserve">, </w:t>
      </w:r>
      <w:r w:rsidRPr="00034910">
        <w:t>pour lesquels tout sujet russe marque une prédilection</w:t>
      </w:r>
      <w:r w:rsidR="00E57EC9">
        <w:t xml:space="preserve">, </w:t>
      </w:r>
      <w:r w:rsidRPr="00034910">
        <w:t>seront autant de causes de retard pour le misér</w:t>
      </w:r>
      <w:r w:rsidRPr="00034910">
        <w:t>a</w:t>
      </w:r>
      <w:r w:rsidRPr="00034910">
        <w:t>ble qui entraîne ses prisonniers</w:t>
      </w:r>
      <w:r w:rsidR="00E57EC9">
        <w:t>.</w:t>
      </w:r>
    </w:p>
    <w:p w14:paraId="34517199" w14:textId="77777777" w:rsidR="00E57EC9" w:rsidRDefault="00776CEA" w:rsidP="00E57EC9">
      <w:r w:rsidRPr="00034910">
        <w:t>Ces réflexions</w:t>
      </w:r>
      <w:r w:rsidR="00E57EC9">
        <w:t xml:space="preserve">, </w:t>
      </w:r>
      <w:r w:rsidRPr="00034910">
        <w:t>les voyageurs se les font dans les rues tran</w:t>
      </w:r>
      <w:r w:rsidRPr="00034910">
        <w:t>s</w:t>
      </w:r>
      <w:r w:rsidRPr="00034910">
        <w:t>formées en canaux</w:t>
      </w:r>
      <w:r w:rsidR="00E57EC9">
        <w:t xml:space="preserve">, </w:t>
      </w:r>
      <w:r w:rsidRPr="00034910">
        <w:t>sous la pluie qui les fouette avec rage</w:t>
      </w:r>
      <w:r w:rsidR="00E57EC9">
        <w:t>.</w:t>
      </w:r>
    </w:p>
    <w:p w14:paraId="4619D20A" w14:textId="77777777" w:rsidR="00E57EC9" w:rsidRDefault="00776CEA" w:rsidP="00E57EC9">
      <w:r w:rsidRPr="00034910">
        <w:t>La Banque Impériale dresse devant eux son architecture massive lourdement riche dont la finance cosmopolite a le très laid secret</w:t>
      </w:r>
      <w:r w:rsidR="00E57EC9">
        <w:t>.</w:t>
      </w:r>
    </w:p>
    <w:p w14:paraId="5B9B6AF1" w14:textId="0AB821A0" w:rsidR="00E57EC9" w:rsidRDefault="00776CEA" w:rsidP="00E57EC9">
      <w:r w:rsidRPr="00034910">
        <w:t xml:space="preserve">Un sous-directeur reçoit </w:t>
      </w:r>
      <w:r w:rsidR="00E57EC9">
        <w:t>M. </w:t>
      </w:r>
      <w:r w:rsidRPr="00034910">
        <w:t xml:space="preserve">Dick </w:t>
      </w:r>
      <w:proofErr w:type="spellStart"/>
      <w:r w:rsidRPr="00034910">
        <w:t>Fann</w:t>
      </w:r>
      <w:proofErr w:type="spellEnd"/>
      <w:r w:rsidRPr="00034910">
        <w:t xml:space="preserve"> avec les égards dus à un </w:t>
      </w:r>
      <w:r w:rsidR="00E57EC9">
        <w:t>« </w:t>
      </w:r>
      <w:r w:rsidRPr="00034910">
        <w:t>illustre détective</w:t>
      </w:r>
      <w:r w:rsidR="00E57EC9">
        <w:t xml:space="preserve"> ». </w:t>
      </w:r>
      <w:r w:rsidRPr="00034910">
        <w:t>C</w:t>
      </w:r>
      <w:r w:rsidR="00E57EC9">
        <w:t>’</w:t>
      </w:r>
      <w:r w:rsidRPr="00034910">
        <w:t>est à peine s</w:t>
      </w:r>
      <w:r w:rsidR="00E57EC9">
        <w:t>’</w:t>
      </w:r>
      <w:r w:rsidRPr="00034910">
        <w:t>il consent à regarder les pièces d</w:t>
      </w:r>
      <w:r w:rsidR="00E57EC9">
        <w:t>’</w:t>
      </w:r>
      <w:r w:rsidRPr="00034910">
        <w:t>identité</w:t>
      </w:r>
      <w:r w:rsidR="00E57EC9">
        <w:t xml:space="preserve">, </w:t>
      </w:r>
      <w:r w:rsidRPr="00034910">
        <w:t>que le jeune homme</w:t>
      </w:r>
      <w:r w:rsidR="00E57EC9">
        <w:t xml:space="preserve">, </w:t>
      </w:r>
      <w:r w:rsidRPr="00034910">
        <w:t>formaliste en affaires</w:t>
      </w:r>
      <w:r w:rsidR="00E57EC9">
        <w:t xml:space="preserve">, </w:t>
      </w:r>
      <w:r w:rsidRPr="00034910">
        <w:t>s</w:t>
      </w:r>
      <w:r w:rsidR="00E57EC9">
        <w:t>’</w:t>
      </w:r>
      <w:r w:rsidRPr="00034910">
        <w:t>obstine à lui présenter</w:t>
      </w:r>
      <w:r w:rsidR="00E57EC9">
        <w:t>.</w:t>
      </w:r>
    </w:p>
    <w:p w14:paraId="04B1B6A5" w14:textId="77777777" w:rsidR="00E57EC9" w:rsidRDefault="00776CEA" w:rsidP="00E57EC9">
      <w:r w:rsidRPr="00034910">
        <w:t>Il signe une fiche</w:t>
      </w:r>
      <w:r w:rsidR="00E57EC9">
        <w:t xml:space="preserve">, </w:t>
      </w:r>
      <w:r w:rsidRPr="00034910">
        <w:t>la remet à un groom appelé par une so</w:t>
      </w:r>
      <w:r w:rsidRPr="00034910">
        <w:t>n</w:t>
      </w:r>
      <w:r w:rsidRPr="00034910">
        <w:t>nerie</w:t>
      </w:r>
      <w:r w:rsidR="00E57EC9">
        <w:t>.</w:t>
      </w:r>
    </w:p>
    <w:p w14:paraId="339E0FF9" w14:textId="77777777" w:rsidR="00E57EC9" w:rsidRDefault="00E57EC9" w:rsidP="00E57EC9">
      <w:r>
        <w:t>— </w:t>
      </w:r>
      <w:r w:rsidR="00776CEA" w:rsidRPr="00034910">
        <w:t>Le petit va apporter la somme</w:t>
      </w:r>
      <w:r>
        <w:t xml:space="preserve">. </w:t>
      </w:r>
      <w:r w:rsidR="00776CEA" w:rsidRPr="00034910">
        <w:t>Inutile de stationner au guichet de caisse</w:t>
      </w:r>
      <w:r>
        <w:t xml:space="preserve">. </w:t>
      </w:r>
      <w:r w:rsidR="00776CEA" w:rsidRPr="00034910">
        <w:t>La banque paiera en billets-roubles</w:t>
      </w:r>
      <w:r>
        <w:t xml:space="preserve">. </w:t>
      </w:r>
      <w:r w:rsidR="00776CEA" w:rsidRPr="00034910">
        <w:t xml:space="preserve">En ce </w:t>
      </w:r>
      <w:r w:rsidR="00776CEA" w:rsidRPr="00034910">
        <w:lastRenderedPageBreak/>
        <w:t>moment elle n</w:t>
      </w:r>
      <w:r>
        <w:t>’</w:t>
      </w:r>
      <w:r w:rsidR="00776CEA" w:rsidRPr="00034910">
        <w:t>a aucune encaisse métallique</w:t>
      </w:r>
      <w:r>
        <w:t xml:space="preserve">, </w:t>
      </w:r>
      <w:r w:rsidR="00776CEA" w:rsidRPr="00034910">
        <w:t>car elle refuse l</w:t>
      </w:r>
      <w:r>
        <w:t>’</w:t>
      </w:r>
      <w:r w:rsidR="00776CEA" w:rsidRPr="00034910">
        <w:t>or</w:t>
      </w:r>
      <w:r>
        <w:t>.</w:t>
      </w:r>
    </w:p>
    <w:p w14:paraId="57F3BBB2" w14:textId="77777777" w:rsidR="00E57EC9" w:rsidRDefault="00E57EC9" w:rsidP="00E57EC9">
      <w:r>
        <w:t>— </w:t>
      </w:r>
      <w:r w:rsidR="00776CEA" w:rsidRPr="00034910">
        <w:t>Pourquoi</w:t>
      </w:r>
      <w:r>
        <w:t xml:space="preserve"> ? </w:t>
      </w:r>
      <w:r w:rsidR="00776CEA" w:rsidRPr="00034910">
        <w:t>demande Dick avec étonnement</w:t>
      </w:r>
      <w:r>
        <w:t xml:space="preserve">, </w:t>
      </w:r>
      <w:r w:rsidR="00776CEA" w:rsidRPr="00034910">
        <w:t>car tel n</w:t>
      </w:r>
      <w:r>
        <w:t>’</w:t>
      </w:r>
      <w:r w:rsidR="00776CEA" w:rsidRPr="00034910">
        <w:t>est point l</w:t>
      </w:r>
      <w:r>
        <w:t>’</w:t>
      </w:r>
      <w:r w:rsidR="00776CEA" w:rsidRPr="00034910">
        <w:t>usage des banquiers</w:t>
      </w:r>
      <w:r>
        <w:t>.</w:t>
      </w:r>
    </w:p>
    <w:p w14:paraId="59E0F223" w14:textId="77777777" w:rsidR="00E57EC9" w:rsidRDefault="00776CEA" w:rsidP="00E57EC9">
      <w:r w:rsidRPr="00034910">
        <w:t>Et le sous-directeur explique</w:t>
      </w:r>
      <w:r w:rsidR="00E57EC9">
        <w:t> :</w:t>
      </w:r>
    </w:p>
    <w:p w14:paraId="57219E7E" w14:textId="77777777" w:rsidR="00E57EC9" w:rsidRDefault="00E57EC9" w:rsidP="00E57EC9">
      <w:r>
        <w:t>— </w:t>
      </w:r>
      <w:r w:rsidR="00776CEA" w:rsidRPr="00034910">
        <w:t>La région est mise en coupe réglée par une bande de faux monnayeurs</w:t>
      </w:r>
      <w:r>
        <w:t xml:space="preserve">. </w:t>
      </w:r>
      <w:r w:rsidR="00776CEA" w:rsidRPr="00034910">
        <w:t>Une plaie</w:t>
      </w:r>
      <w:r>
        <w:t xml:space="preserve">, </w:t>
      </w:r>
      <w:r w:rsidR="00776CEA" w:rsidRPr="00034910">
        <w:t>Messieurs</w:t>
      </w:r>
      <w:r>
        <w:t xml:space="preserve">, </w:t>
      </w:r>
      <w:r w:rsidR="00776CEA" w:rsidRPr="00034910">
        <w:t>une plaie</w:t>
      </w:r>
      <w:r>
        <w:t xml:space="preserve">… </w:t>
      </w:r>
      <w:r w:rsidR="00776CEA" w:rsidRPr="00034910">
        <w:t>Ils émettent des pièces qui</w:t>
      </w:r>
      <w:r>
        <w:t xml:space="preserve">, </w:t>
      </w:r>
      <w:r w:rsidR="00776CEA" w:rsidRPr="00034910">
        <w:t>au poids</w:t>
      </w:r>
      <w:r>
        <w:t xml:space="preserve">, </w:t>
      </w:r>
      <w:r w:rsidR="00776CEA" w:rsidRPr="00034910">
        <w:t>au son</w:t>
      </w:r>
      <w:r>
        <w:t xml:space="preserve">, </w:t>
      </w:r>
      <w:r w:rsidR="00776CEA" w:rsidRPr="00034910">
        <w:t>à la couleur</w:t>
      </w:r>
      <w:r>
        <w:t xml:space="preserve">, </w:t>
      </w:r>
      <w:r w:rsidR="00776CEA" w:rsidRPr="00034910">
        <w:t>semblent être de l</w:t>
      </w:r>
      <w:r>
        <w:t>’</w:t>
      </w:r>
      <w:r w:rsidR="00776CEA" w:rsidRPr="00034910">
        <w:t>or</w:t>
      </w:r>
      <w:r>
        <w:t>.</w:t>
      </w:r>
    </w:p>
    <w:p w14:paraId="49640B1A" w14:textId="77777777" w:rsidR="00E57EC9" w:rsidRDefault="00E57EC9" w:rsidP="00E57EC9">
      <w:r>
        <w:t>— </w:t>
      </w:r>
      <w:r w:rsidR="00776CEA" w:rsidRPr="00034910">
        <w:t>Mais si elles ont ces caractères</w:t>
      </w:r>
      <w:r>
        <w:t xml:space="preserve">, </w:t>
      </w:r>
      <w:r w:rsidR="00776CEA" w:rsidRPr="00034910">
        <w:t>à quoi reconnaît-on qu</w:t>
      </w:r>
      <w:r>
        <w:t>’</w:t>
      </w:r>
      <w:r w:rsidR="00776CEA" w:rsidRPr="00034910">
        <w:t>elles sont fausses</w:t>
      </w:r>
      <w:r>
        <w:t> ?</w:t>
      </w:r>
    </w:p>
    <w:p w14:paraId="1E3B3C4C" w14:textId="77777777" w:rsidR="00E57EC9" w:rsidRDefault="00E57EC9" w:rsidP="00E57EC9">
      <w:pPr>
        <w:rPr>
          <w:i/>
          <w:iCs/>
        </w:rPr>
      </w:pPr>
      <w:r>
        <w:t>— </w:t>
      </w:r>
      <w:r w:rsidR="00776CEA" w:rsidRPr="00034910">
        <w:t>À la pierre de touche</w:t>
      </w:r>
      <w:r>
        <w:t xml:space="preserve">, </w:t>
      </w:r>
      <w:r w:rsidR="00776CEA" w:rsidRPr="00034910">
        <w:t>Messieurs</w:t>
      </w:r>
      <w:r>
        <w:t xml:space="preserve">… </w:t>
      </w:r>
      <w:r w:rsidR="00776CEA" w:rsidRPr="00034910">
        <w:t>Ainsi on a découvert qu</w:t>
      </w:r>
      <w:r>
        <w:t>’</w:t>
      </w:r>
      <w:r w:rsidR="00776CEA" w:rsidRPr="00034910">
        <w:t>elles sont de ce métal nouveau que l</w:t>
      </w:r>
      <w:r>
        <w:t>’</w:t>
      </w:r>
      <w:r w:rsidR="00776CEA" w:rsidRPr="00034910">
        <w:t xml:space="preserve">on appelle </w:t>
      </w:r>
      <w:r w:rsidR="00776CEA" w:rsidRPr="00034910">
        <w:rPr>
          <w:i/>
          <w:iCs/>
        </w:rPr>
        <w:t>l</w:t>
      </w:r>
      <w:r>
        <w:rPr>
          <w:i/>
          <w:iCs/>
        </w:rPr>
        <w:t>’</w:t>
      </w:r>
      <w:proofErr w:type="spellStart"/>
      <w:r w:rsidR="00776CEA" w:rsidRPr="00034910">
        <w:rPr>
          <w:i/>
          <w:iCs/>
        </w:rPr>
        <w:t>argentaurum</w:t>
      </w:r>
      <w:proofErr w:type="spellEnd"/>
      <w:r>
        <w:rPr>
          <w:i/>
          <w:iCs/>
        </w:rPr>
        <w:t>.</w:t>
      </w:r>
    </w:p>
    <w:p w14:paraId="42A3CDAE" w14:textId="77777777" w:rsidR="00E57EC9" w:rsidRDefault="00776CEA" w:rsidP="00E57EC9">
      <w:r w:rsidRPr="00034910">
        <w:t>Du coup</w:t>
      </w:r>
      <w:r w:rsidR="00E57EC9">
        <w:t xml:space="preserve">, </w:t>
      </w:r>
      <w:r w:rsidRPr="00034910">
        <w:t xml:space="preserve">Dick </w:t>
      </w:r>
      <w:proofErr w:type="spellStart"/>
      <w:r w:rsidRPr="00034910">
        <w:t>Fann</w:t>
      </w:r>
      <w:proofErr w:type="spellEnd"/>
      <w:r w:rsidRPr="00034910">
        <w:t xml:space="preserve"> sursauta</w:t>
      </w:r>
      <w:r w:rsidR="00E57EC9">
        <w:t>.</w:t>
      </w:r>
    </w:p>
    <w:p w14:paraId="7469C5FA" w14:textId="77777777" w:rsidR="00E57EC9" w:rsidRDefault="00E57EC9" w:rsidP="00E57EC9">
      <w:r>
        <w:t>— </w:t>
      </w:r>
      <w:r w:rsidR="00776CEA" w:rsidRPr="00034910">
        <w:t>L</w:t>
      </w:r>
      <w:r>
        <w:t>’</w:t>
      </w:r>
      <w:proofErr w:type="spellStart"/>
      <w:r w:rsidR="00776CEA" w:rsidRPr="00034910">
        <w:t>argentaurum</w:t>
      </w:r>
      <w:proofErr w:type="spellEnd"/>
      <w:r>
        <w:t xml:space="preserve">… </w:t>
      </w:r>
      <w:r w:rsidR="00776CEA" w:rsidRPr="00034910">
        <w:t>Mais n</w:t>
      </w:r>
      <w:r>
        <w:t>’</w:t>
      </w:r>
      <w:r w:rsidR="00776CEA" w:rsidRPr="00034910">
        <w:t>est-ce pas de l</w:t>
      </w:r>
      <w:r>
        <w:t>’</w:t>
      </w:r>
      <w:r w:rsidR="00776CEA" w:rsidRPr="00034910">
        <w:t>argent transformé moléculairement</w:t>
      </w:r>
      <w:r>
        <w:t>…</w:t>
      </w:r>
    </w:p>
    <w:p w14:paraId="70AC7564" w14:textId="77777777" w:rsidR="00E57EC9" w:rsidRDefault="00E57EC9" w:rsidP="00E57EC9">
      <w:r>
        <w:t xml:space="preserve">— … </w:t>
      </w:r>
      <w:r w:rsidR="00776CEA" w:rsidRPr="00034910">
        <w:t>par l</w:t>
      </w:r>
      <w:r>
        <w:t>’</w:t>
      </w:r>
      <w:r w:rsidR="00776CEA" w:rsidRPr="00034910">
        <w:t>exposition à l</w:t>
      </w:r>
      <w:r>
        <w:t>’</w:t>
      </w:r>
      <w:r w:rsidR="00776CEA" w:rsidRPr="00034910">
        <w:t>action du radium</w:t>
      </w:r>
      <w:r>
        <w:t xml:space="preserve">… </w:t>
      </w:r>
      <w:r w:rsidR="00776CEA" w:rsidRPr="00034910">
        <w:t>Oui</w:t>
      </w:r>
      <w:r>
        <w:t xml:space="preserve">, </w:t>
      </w:r>
      <w:r w:rsidR="00776CEA" w:rsidRPr="00034910">
        <w:t>Monsieur c</w:t>
      </w:r>
      <w:r>
        <w:t>’</w:t>
      </w:r>
      <w:r w:rsidR="00776CEA" w:rsidRPr="00034910">
        <w:t>est bien cela</w:t>
      </w:r>
      <w:r>
        <w:t xml:space="preserve">, </w:t>
      </w:r>
      <w:r w:rsidR="00776CEA" w:rsidRPr="00034910">
        <w:t>et vous comprenez</w:t>
      </w:r>
      <w:r>
        <w:t xml:space="preserve">, </w:t>
      </w:r>
      <w:r w:rsidR="00776CEA" w:rsidRPr="00034910">
        <w:t>ce métal n</w:t>
      </w:r>
      <w:r>
        <w:t>’</w:t>
      </w:r>
      <w:r w:rsidR="00776CEA" w:rsidRPr="00034910">
        <w:t>a pas de cours</w:t>
      </w:r>
      <w:r>
        <w:t xml:space="preserve">. </w:t>
      </w:r>
      <w:r w:rsidR="00776CEA" w:rsidRPr="00034910">
        <w:t>Au point de vue monétaire</w:t>
      </w:r>
      <w:r>
        <w:t xml:space="preserve">, </w:t>
      </w:r>
      <w:r w:rsidR="00776CEA" w:rsidRPr="00034910">
        <w:t>il est sans valeur</w:t>
      </w:r>
      <w:r>
        <w:t xml:space="preserve">. </w:t>
      </w:r>
      <w:r w:rsidR="00776CEA" w:rsidRPr="00034910">
        <w:t>Voilà pourquoi tous nos encaissements et versements sont assurés en papier-monnaie</w:t>
      </w:r>
      <w:r>
        <w:t>.</w:t>
      </w:r>
    </w:p>
    <w:p w14:paraId="307F7BF3" w14:textId="77777777" w:rsidR="00E57EC9" w:rsidRDefault="00776CEA" w:rsidP="00E57EC9">
      <w:r w:rsidRPr="00034910">
        <w:t>Dick n</w:t>
      </w:r>
      <w:r w:rsidR="00E57EC9">
        <w:t>’</w:t>
      </w:r>
      <w:r w:rsidRPr="00034910">
        <w:t>écoutait plus</w:t>
      </w:r>
      <w:r w:rsidR="00E57EC9">
        <w:t>.</w:t>
      </w:r>
    </w:p>
    <w:p w14:paraId="42463F76" w14:textId="77777777" w:rsidR="00E57EC9" w:rsidRDefault="00776CEA" w:rsidP="00E57EC9">
      <w:r w:rsidRPr="00034910">
        <w:t>Le radium</w:t>
      </w:r>
      <w:r w:rsidR="00E57EC9">
        <w:t xml:space="preserve">… </w:t>
      </w:r>
      <w:r w:rsidRPr="00034910">
        <w:t>partout</w:t>
      </w:r>
      <w:r w:rsidR="00E57EC9">
        <w:t xml:space="preserve">, </w:t>
      </w:r>
      <w:r w:rsidRPr="00034910">
        <w:t>après le passage de Larmette</w:t>
      </w:r>
      <w:r w:rsidR="00E57EC9">
        <w:t xml:space="preserve">, </w:t>
      </w:r>
      <w:r w:rsidRPr="00034910">
        <w:t>il le rencontrait</w:t>
      </w:r>
      <w:r w:rsidR="00E57EC9">
        <w:t xml:space="preserve">. </w:t>
      </w:r>
      <w:r w:rsidRPr="00034910">
        <w:t>Et cependant il restait en échec en face du joaillier</w:t>
      </w:r>
      <w:r w:rsidR="00E57EC9">
        <w:t xml:space="preserve">, </w:t>
      </w:r>
      <w:r w:rsidRPr="00034910">
        <w:t>qui</w:t>
      </w:r>
      <w:r w:rsidR="00E57EC9">
        <w:t xml:space="preserve">, </w:t>
      </w:r>
      <w:r w:rsidRPr="00034910">
        <w:t>effrontément</w:t>
      </w:r>
      <w:r w:rsidR="00E57EC9">
        <w:t xml:space="preserve">, </w:t>
      </w:r>
      <w:r w:rsidRPr="00034910">
        <w:t>jalonnait ainsi sa route</w:t>
      </w:r>
      <w:r w:rsidR="00E57EC9">
        <w:t xml:space="preserve">. </w:t>
      </w:r>
      <w:r w:rsidRPr="00034910">
        <w:t xml:space="preserve">Car il ne </w:t>
      </w:r>
      <w:r w:rsidRPr="00034910">
        <w:lastRenderedPageBreak/>
        <w:t>doutait pas</w:t>
      </w:r>
      <w:r w:rsidR="00E57EC9">
        <w:t xml:space="preserve">. </w:t>
      </w:r>
      <w:r w:rsidRPr="00034910">
        <w:t>La main de Larmette était dans cette émission de fausse mo</w:t>
      </w:r>
      <w:r w:rsidRPr="00034910">
        <w:t>n</w:t>
      </w:r>
      <w:r w:rsidRPr="00034910">
        <w:t>naie</w:t>
      </w:r>
      <w:r w:rsidR="00E57EC9">
        <w:t>.</w:t>
      </w:r>
    </w:p>
    <w:p w14:paraId="61764ED1" w14:textId="77777777" w:rsidR="00E57EC9" w:rsidRDefault="00776CEA" w:rsidP="00E57EC9">
      <w:r w:rsidRPr="00034910">
        <w:t>Peut-être le misérable utilisait-il l</w:t>
      </w:r>
      <w:r w:rsidR="00E57EC9">
        <w:t>’</w:t>
      </w:r>
      <w:r w:rsidRPr="00034910">
        <w:t>attente</w:t>
      </w:r>
      <w:r w:rsidR="00E57EC9">
        <w:t xml:space="preserve">, </w:t>
      </w:r>
      <w:r w:rsidRPr="00034910">
        <w:t>née de la lutte pour la possession des corindons</w:t>
      </w:r>
      <w:r w:rsidR="00E57EC9">
        <w:t xml:space="preserve">, </w:t>
      </w:r>
      <w:r w:rsidRPr="00034910">
        <w:t>à chercher une autre source de fortune criminelle</w:t>
      </w:r>
      <w:r w:rsidR="00E57EC9">
        <w:t>.</w:t>
      </w:r>
    </w:p>
    <w:p w14:paraId="19671E7D" w14:textId="77777777" w:rsidR="00E57EC9" w:rsidRDefault="00776CEA" w:rsidP="00E57EC9">
      <w:r w:rsidRPr="00034910">
        <w:t>Allait-il inonder le monde d</w:t>
      </w:r>
      <w:r w:rsidR="00E57EC9">
        <w:t>’</w:t>
      </w:r>
      <w:proofErr w:type="spellStart"/>
      <w:r w:rsidRPr="00034910">
        <w:t>argentaurum</w:t>
      </w:r>
      <w:proofErr w:type="spellEnd"/>
      <w:r w:rsidR="00E57EC9">
        <w:t> ?</w:t>
      </w:r>
    </w:p>
    <w:p w14:paraId="16382C8F" w14:textId="77777777" w:rsidR="00E57EC9" w:rsidRDefault="00776CEA" w:rsidP="00E57EC9">
      <w:r w:rsidRPr="00034910">
        <w:t>Le terrible jouteur arriverait-il à la fortune exceptionnelle qu</w:t>
      </w:r>
      <w:r w:rsidR="00E57EC9">
        <w:t>’</w:t>
      </w:r>
      <w:r w:rsidRPr="00034910">
        <w:t>il avait rêvée en transmuant des monnaies d</w:t>
      </w:r>
      <w:r w:rsidR="00E57EC9">
        <w:t>’</w:t>
      </w:r>
      <w:r w:rsidRPr="00034910">
        <w:t>argent en app</w:t>
      </w:r>
      <w:r w:rsidRPr="00034910">
        <w:t>a</w:t>
      </w:r>
      <w:r w:rsidRPr="00034910">
        <w:t>rence d</w:t>
      </w:r>
      <w:r w:rsidR="00E57EC9">
        <w:t>’</w:t>
      </w:r>
      <w:r w:rsidRPr="00034910">
        <w:t>or</w:t>
      </w:r>
      <w:r w:rsidR="00E57EC9">
        <w:t xml:space="preserve"> : </w:t>
      </w:r>
      <w:r w:rsidRPr="00034910">
        <w:t>Cinquante centimes devenant dix francs</w:t>
      </w:r>
      <w:r w:rsidR="00E57EC9">
        <w:t xml:space="preserve">, </w:t>
      </w:r>
      <w:r w:rsidRPr="00034910">
        <w:t>un franc se changeant en louis</w:t>
      </w:r>
      <w:r w:rsidR="00E57EC9">
        <w:t> ?</w:t>
      </w:r>
    </w:p>
    <w:p w14:paraId="4A132153" w14:textId="77777777" w:rsidR="00E57EC9" w:rsidRDefault="00776CEA" w:rsidP="00E57EC9">
      <w:r w:rsidRPr="00034910">
        <w:t>Et une angoisse étreignait le détective amateur</w:t>
      </w:r>
      <w:r w:rsidR="00E57EC9">
        <w:t>.</w:t>
      </w:r>
    </w:p>
    <w:p w14:paraId="1B91B056" w14:textId="77777777" w:rsidR="00E57EC9" w:rsidRDefault="00776CEA" w:rsidP="00E57EC9">
      <w:r w:rsidRPr="00034910">
        <w:t>De quelle organisation gigantesque son adversaire était-il donc le chef</w:t>
      </w:r>
      <w:r w:rsidR="00E57EC9">
        <w:t xml:space="preserve">, </w:t>
      </w:r>
      <w:r w:rsidRPr="00034910">
        <w:t>pour que partout on constatât le travail de ses agents</w:t>
      </w:r>
      <w:r w:rsidR="00E57EC9">
        <w:t> ?</w:t>
      </w:r>
    </w:p>
    <w:p w14:paraId="45D41DF4" w14:textId="77777777" w:rsidR="00E57EC9" w:rsidRDefault="00776CEA" w:rsidP="00E57EC9">
      <w:r w:rsidRPr="00034910">
        <w:t>Oh</w:t>
      </w:r>
      <w:r w:rsidR="00E57EC9">
        <w:t xml:space="preserve"> ! </w:t>
      </w:r>
      <w:r w:rsidRPr="00034910">
        <w:t>certes</w:t>
      </w:r>
      <w:r w:rsidR="00E57EC9">
        <w:t xml:space="preserve">, </w:t>
      </w:r>
      <w:r w:rsidRPr="00034910">
        <w:t>l</w:t>
      </w:r>
      <w:r w:rsidR="00E57EC9">
        <w:t>’</w:t>
      </w:r>
      <w:r w:rsidRPr="00034910">
        <w:t>armée du crime est toujours facile à recruter</w:t>
      </w:r>
      <w:r w:rsidR="00E57EC9">
        <w:t xml:space="preserve">. </w:t>
      </w:r>
      <w:r w:rsidRPr="00034910">
        <w:t>Le chef abattu</w:t>
      </w:r>
      <w:r w:rsidR="00E57EC9">
        <w:t xml:space="preserve">, </w:t>
      </w:r>
      <w:r w:rsidRPr="00034910">
        <w:t>l</w:t>
      </w:r>
      <w:r w:rsidR="00E57EC9">
        <w:t>’</w:t>
      </w:r>
      <w:r w:rsidRPr="00034910">
        <w:t>armée se disloque</w:t>
      </w:r>
      <w:r w:rsidR="00E57EC9">
        <w:t xml:space="preserve">, </w:t>
      </w:r>
      <w:r w:rsidRPr="00034910">
        <w:t>s</w:t>
      </w:r>
      <w:r w:rsidR="00E57EC9">
        <w:t>’</w:t>
      </w:r>
      <w:r w:rsidRPr="00034910">
        <w:t>effondre</w:t>
      </w:r>
      <w:r w:rsidR="00E57EC9">
        <w:t xml:space="preserve">, </w:t>
      </w:r>
      <w:r w:rsidRPr="00034910">
        <w:t>disparaît</w:t>
      </w:r>
      <w:r w:rsidR="00E57EC9">
        <w:t xml:space="preserve">. </w:t>
      </w:r>
      <w:r w:rsidRPr="00034910">
        <w:t>Mais pour atteindre ce chef</w:t>
      </w:r>
      <w:r w:rsidR="00E57EC9">
        <w:t xml:space="preserve">, </w:t>
      </w:r>
      <w:r w:rsidRPr="00034910">
        <w:t>il fallait briser les mailles du filet qui le protégeaient contre les curiosités adverses</w:t>
      </w:r>
      <w:r w:rsidR="00E57EC9">
        <w:t>.</w:t>
      </w:r>
    </w:p>
    <w:p w14:paraId="613B6D6F" w14:textId="77777777" w:rsidR="00E57EC9" w:rsidRDefault="00776CEA" w:rsidP="00E57EC9">
      <w:r w:rsidRPr="00034910">
        <w:t>Le retour du groom mit fin à ces réflexions pénibles</w:t>
      </w:r>
      <w:r w:rsidR="00E57EC9">
        <w:t>.</w:t>
      </w:r>
    </w:p>
    <w:p w14:paraId="5F8C3B57" w14:textId="77777777" w:rsidR="00E57EC9" w:rsidRDefault="00776CEA" w:rsidP="00E57EC9">
      <w:proofErr w:type="spellStart"/>
      <w:r w:rsidRPr="00034910">
        <w:t>Fann</w:t>
      </w:r>
      <w:proofErr w:type="spellEnd"/>
      <w:r w:rsidRPr="00034910">
        <w:t xml:space="preserve"> empocha la liasse de papier-banque représentant les cent </w:t>
      </w:r>
      <w:proofErr w:type="spellStart"/>
      <w:r w:rsidRPr="00034910">
        <w:t>trente cinq</w:t>
      </w:r>
      <w:proofErr w:type="spellEnd"/>
      <w:r w:rsidRPr="00034910">
        <w:t xml:space="preserve"> mille francs</w:t>
      </w:r>
      <w:r w:rsidR="00E57EC9">
        <w:t xml:space="preserve">, </w:t>
      </w:r>
      <w:r w:rsidRPr="00034910">
        <w:t>et l</w:t>
      </w:r>
      <w:r w:rsidR="00E57EC9">
        <w:t>’</w:t>
      </w:r>
      <w:r w:rsidRPr="00034910">
        <w:t>on prit congé de l</w:t>
      </w:r>
      <w:r w:rsidR="00E57EC9">
        <w:t>’</w:t>
      </w:r>
      <w:r w:rsidRPr="00034910">
        <w:t>aimable sous-directeur</w:t>
      </w:r>
      <w:r w:rsidR="00E57EC9">
        <w:t>.</w:t>
      </w:r>
    </w:p>
    <w:p w14:paraId="61B4B979" w14:textId="77777777" w:rsidR="00E57EC9" w:rsidRDefault="00776CEA" w:rsidP="00E57EC9">
      <w:r w:rsidRPr="00034910">
        <w:t>Après tout</w:t>
      </w:r>
      <w:r w:rsidR="00E57EC9">
        <w:t xml:space="preserve">, </w:t>
      </w:r>
      <w:r w:rsidRPr="00034910">
        <w:t>on allait agir</w:t>
      </w:r>
      <w:r w:rsidR="00E57EC9">
        <w:t xml:space="preserve">, </w:t>
      </w:r>
      <w:r w:rsidRPr="00034910">
        <w:t xml:space="preserve">se lancer sur la trace de </w:t>
      </w:r>
      <w:proofErr w:type="spellStart"/>
      <w:r w:rsidRPr="00034910">
        <w:t>Fle</w:t>
      </w:r>
      <w:r w:rsidRPr="00034910">
        <w:t>u</w:t>
      </w:r>
      <w:r w:rsidRPr="00034910">
        <w:t>riane</w:t>
      </w:r>
      <w:proofErr w:type="spellEnd"/>
      <w:r w:rsidR="00E57EC9">
        <w:t xml:space="preserve">. </w:t>
      </w:r>
      <w:r w:rsidRPr="00034910">
        <w:t>Et ma foi</w:t>
      </w:r>
      <w:r w:rsidR="00E57EC9">
        <w:t xml:space="preserve">, </w:t>
      </w:r>
      <w:r w:rsidRPr="00034910">
        <w:t>en la rejoignant</w:t>
      </w:r>
      <w:r w:rsidR="00E57EC9">
        <w:t xml:space="preserve">, </w:t>
      </w:r>
      <w:r w:rsidRPr="00034910">
        <w:t>on réglerait le compte du sieur Larmette</w:t>
      </w:r>
      <w:r w:rsidR="00E57EC9">
        <w:t>.</w:t>
      </w:r>
    </w:p>
    <w:p w14:paraId="3DBD9F04" w14:textId="77777777" w:rsidR="00E57EC9" w:rsidRDefault="00776CEA" w:rsidP="00E57EC9">
      <w:r w:rsidRPr="00034910">
        <w:lastRenderedPageBreak/>
        <w:t>En hâte</w:t>
      </w:r>
      <w:r w:rsidR="00E57EC9">
        <w:t xml:space="preserve">, </w:t>
      </w:r>
      <w:r w:rsidRPr="00034910">
        <w:t>les voyageurs regagnèrent la Restauration Michel</w:t>
      </w:r>
      <w:r w:rsidR="00E57EC9">
        <w:t>.</w:t>
      </w:r>
    </w:p>
    <w:p w14:paraId="0843220F" w14:textId="77777777" w:rsidR="00E57EC9" w:rsidRDefault="00776CEA" w:rsidP="00E57EC9">
      <w:r w:rsidRPr="00034910">
        <w:t>Là</w:t>
      </w:r>
      <w:r w:rsidR="00E57EC9">
        <w:t xml:space="preserve">, </w:t>
      </w:r>
      <w:r w:rsidRPr="00034910">
        <w:t>l</w:t>
      </w:r>
      <w:r w:rsidR="00E57EC9">
        <w:t>’</w:t>
      </w:r>
      <w:r w:rsidRPr="00034910">
        <w:t>indicateur consulté</w:t>
      </w:r>
      <w:r w:rsidR="00E57EC9">
        <w:t xml:space="preserve">, </w:t>
      </w:r>
      <w:r w:rsidRPr="00034910">
        <w:t>leur donna la certitude mort</w:t>
      </w:r>
      <w:r w:rsidRPr="00034910">
        <w:t>i</w:t>
      </w:r>
      <w:r w:rsidRPr="00034910">
        <w:t>fiante que</w:t>
      </w:r>
      <w:r w:rsidR="00E57EC9">
        <w:t xml:space="preserve">, </w:t>
      </w:r>
      <w:r w:rsidRPr="00034910">
        <w:t>l</w:t>
      </w:r>
      <w:r w:rsidR="00E57EC9">
        <w:t>’</w:t>
      </w:r>
      <w:r w:rsidRPr="00034910">
        <w:t>unique train journalier quittant Vladivostok à sept heures du matin</w:t>
      </w:r>
      <w:r w:rsidR="00E57EC9">
        <w:t xml:space="preserve">, </w:t>
      </w:r>
      <w:r w:rsidRPr="00034910">
        <w:t>il leur faudrait passer encore seize heures à l</w:t>
      </w:r>
      <w:r w:rsidR="00E57EC9">
        <w:t>’</w:t>
      </w:r>
      <w:r w:rsidRPr="00034910">
        <w:t>hôtel</w:t>
      </w:r>
      <w:r w:rsidR="00E57EC9">
        <w:t xml:space="preserve"> ; </w:t>
      </w:r>
      <w:r w:rsidRPr="00034910">
        <w:t>car l</w:t>
      </w:r>
      <w:r w:rsidR="00E57EC9">
        <w:t>’</w:t>
      </w:r>
      <w:r w:rsidRPr="00034910">
        <w:t>horloge</w:t>
      </w:r>
      <w:r w:rsidR="00E57EC9">
        <w:t xml:space="preserve">, </w:t>
      </w:r>
      <w:r w:rsidRPr="00034910">
        <w:t>au cadran enluminé d</w:t>
      </w:r>
      <w:r w:rsidR="00E57EC9">
        <w:t>’</w:t>
      </w:r>
      <w:r w:rsidRPr="00034910">
        <w:t>une scène sainte</w:t>
      </w:r>
      <w:r w:rsidR="00E57EC9">
        <w:t xml:space="preserve">, </w:t>
      </w:r>
      <w:r w:rsidRPr="00034910">
        <w:t>marquait seulement trois heures après midi</w:t>
      </w:r>
      <w:r w:rsidR="00E57EC9">
        <w:t>.</w:t>
      </w:r>
    </w:p>
    <w:p w14:paraId="1226341A" w14:textId="77777777" w:rsidR="00E57EC9" w:rsidRDefault="00776CEA" w:rsidP="00E57EC9">
      <w:r w:rsidRPr="00034910">
        <w:t xml:space="preserve">Dick </w:t>
      </w:r>
      <w:proofErr w:type="spellStart"/>
      <w:r w:rsidRPr="00034910">
        <w:t>Fann</w:t>
      </w:r>
      <w:proofErr w:type="spellEnd"/>
      <w:r w:rsidRPr="00034910">
        <w:t xml:space="preserve"> voulut agir quand même</w:t>
      </w:r>
      <w:r w:rsidR="00E57EC9">
        <w:t>.</w:t>
      </w:r>
    </w:p>
    <w:p w14:paraId="26B74095" w14:textId="77777777" w:rsidR="00E57EC9" w:rsidRDefault="00E57EC9" w:rsidP="00E57EC9">
      <w:r>
        <w:t>— </w:t>
      </w:r>
      <w:r w:rsidR="00776CEA" w:rsidRPr="00034910">
        <w:t>Allons au télégraphe</w:t>
      </w:r>
      <w:r>
        <w:t xml:space="preserve">, </w:t>
      </w:r>
      <w:r w:rsidR="00776CEA" w:rsidRPr="00034910">
        <w:t>proposa-t-il</w:t>
      </w:r>
      <w:r>
        <w:t xml:space="preserve">, </w:t>
      </w:r>
      <w:r w:rsidR="00776CEA" w:rsidRPr="00034910">
        <w:t>et télégraphions la v</w:t>
      </w:r>
      <w:r w:rsidR="00776CEA" w:rsidRPr="00034910">
        <w:t>e</w:t>
      </w:r>
      <w:r w:rsidR="00776CEA" w:rsidRPr="00034910">
        <w:t>nue de l</w:t>
      </w:r>
      <w:r>
        <w:t>’</w:t>
      </w:r>
      <w:r w:rsidR="00776CEA" w:rsidRPr="00034910">
        <w:t xml:space="preserve">automobile </w:t>
      </w:r>
      <w:proofErr w:type="spellStart"/>
      <w:r w:rsidR="00776CEA" w:rsidRPr="00034910">
        <w:t>Botera</w:t>
      </w:r>
      <w:proofErr w:type="spellEnd"/>
      <w:r>
        <w:t xml:space="preserve">, </w:t>
      </w:r>
      <w:r w:rsidR="00776CEA" w:rsidRPr="00034910">
        <w:t>victorieuse jusqu</w:t>
      </w:r>
      <w:r>
        <w:t>’</w:t>
      </w:r>
      <w:r w:rsidR="00776CEA" w:rsidRPr="00034910">
        <w:t>à présent dans la course autour du globe</w:t>
      </w:r>
      <w:r>
        <w:t>.</w:t>
      </w:r>
    </w:p>
    <w:p w14:paraId="1BAC841A" w14:textId="77777777" w:rsidR="00E57EC9" w:rsidRDefault="00E57EC9" w:rsidP="00E57EC9">
      <w:r>
        <w:t>— </w:t>
      </w:r>
      <w:r w:rsidR="00776CEA" w:rsidRPr="00034910">
        <w:t>Allons-y</w:t>
      </w:r>
      <w:r>
        <w:t xml:space="preserve">, </w:t>
      </w:r>
      <w:r w:rsidR="00776CEA" w:rsidRPr="00034910">
        <w:t>vous avez raison</w:t>
      </w:r>
      <w:r>
        <w:t xml:space="preserve">. </w:t>
      </w:r>
      <w:r w:rsidR="00776CEA" w:rsidRPr="00034910">
        <w:t>Créons un obstacle au coquin</w:t>
      </w:r>
      <w:r>
        <w:t xml:space="preserve">, </w:t>
      </w:r>
      <w:r w:rsidR="00776CEA" w:rsidRPr="00034910">
        <w:t>cela nous occupera</w:t>
      </w:r>
      <w:r>
        <w:t xml:space="preserve">, </w:t>
      </w:r>
      <w:r w:rsidR="00776CEA" w:rsidRPr="00034910">
        <w:t>s</w:t>
      </w:r>
      <w:r>
        <w:t>’</w:t>
      </w:r>
      <w:r w:rsidR="00776CEA" w:rsidRPr="00034910">
        <w:t xml:space="preserve">écria Jean </w:t>
      </w:r>
      <w:proofErr w:type="spellStart"/>
      <w:r w:rsidR="00776CEA" w:rsidRPr="00034910">
        <w:t>Brot</w:t>
      </w:r>
      <w:proofErr w:type="spellEnd"/>
      <w:r>
        <w:t>.</w:t>
      </w:r>
    </w:p>
    <w:p w14:paraId="7C6F773A" w14:textId="77777777" w:rsidR="00E57EC9" w:rsidRDefault="00776CEA" w:rsidP="00E57EC9">
      <w:r w:rsidRPr="00034910">
        <w:t>En revenant de la banque</w:t>
      </w:r>
      <w:r w:rsidR="00E57EC9">
        <w:t xml:space="preserve">, </w:t>
      </w:r>
      <w:r w:rsidRPr="00034910">
        <w:t>le détective</w:t>
      </w:r>
      <w:r w:rsidR="00E57EC9">
        <w:t xml:space="preserve">, </w:t>
      </w:r>
      <w:r w:rsidRPr="00034910">
        <w:t>qui espérait alors pouvoir quitter Vladivostok le jour même</w:t>
      </w:r>
      <w:r w:rsidR="00E57EC9">
        <w:t xml:space="preserve">, </w:t>
      </w:r>
      <w:r w:rsidRPr="00034910">
        <w:t>avait soldé la dépense à la Restauration Michel</w:t>
      </w:r>
      <w:r w:rsidR="00E57EC9">
        <w:t xml:space="preserve">, </w:t>
      </w:r>
      <w:r w:rsidRPr="00034910">
        <w:t>et</w:t>
      </w:r>
      <w:r w:rsidR="00E57EC9">
        <w:t xml:space="preserve">, </w:t>
      </w:r>
      <w:r w:rsidRPr="00034910">
        <w:t>tout absorbé par la pensée de se rapprocher de celle qu</w:t>
      </w:r>
      <w:r w:rsidR="00E57EC9">
        <w:t>’</w:t>
      </w:r>
      <w:r w:rsidRPr="00034910">
        <w:t>il aimait</w:t>
      </w:r>
      <w:r w:rsidR="00E57EC9">
        <w:t xml:space="preserve">, </w:t>
      </w:r>
      <w:r w:rsidRPr="00034910">
        <w:t>il avait accepté en or une part de la monnaie lui revenant sur un billet de cent roubles</w:t>
      </w:r>
      <w:r w:rsidR="00E57EC9">
        <w:t>.</w:t>
      </w:r>
    </w:p>
    <w:p w14:paraId="72F13BEA" w14:textId="77777777" w:rsidR="00E57EC9" w:rsidRDefault="00776CEA" w:rsidP="00E57EC9">
      <w:r w:rsidRPr="00034910">
        <w:t>On ne sait jamais où peut conduire une distraction</w:t>
      </w:r>
      <w:r w:rsidR="00E57EC9">
        <w:t>.</w:t>
      </w:r>
    </w:p>
    <w:p w14:paraId="781EEAC8" w14:textId="77777777" w:rsidR="00E57EC9" w:rsidRDefault="00776CEA" w:rsidP="00E57EC9">
      <w:r w:rsidRPr="00034910">
        <w:t>Le brave Anglais allait en faire l</w:t>
      </w:r>
      <w:r w:rsidR="00E57EC9">
        <w:t>’</w:t>
      </w:r>
      <w:r w:rsidRPr="00034910">
        <w:t>épreuve</w:t>
      </w:r>
      <w:r w:rsidR="00E57EC9">
        <w:t xml:space="preserve">. </w:t>
      </w:r>
      <w:r w:rsidRPr="00034910">
        <w:t>Sa dépêche écrite</w:t>
      </w:r>
      <w:r w:rsidR="00E57EC9">
        <w:t xml:space="preserve">, </w:t>
      </w:r>
      <w:r w:rsidRPr="00034910">
        <w:t>signée d</w:t>
      </w:r>
      <w:r w:rsidR="00E57EC9">
        <w:t>’</w:t>
      </w:r>
      <w:r w:rsidRPr="00034910">
        <w:t>un nom illisible</w:t>
      </w:r>
      <w:r w:rsidR="00E57EC9">
        <w:t xml:space="preserve">, </w:t>
      </w:r>
      <w:r w:rsidRPr="00034910">
        <w:t>fut remise à l</w:t>
      </w:r>
      <w:r w:rsidR="00E57EC9">
        <w:t>’</w:t>
      </w:r>
      <w:r w:rsidRPr="00034910">
        <w:t>employé tapi derrière son guichet</w:t>
      </w:r>
      <w:r w:rsidR="00E57EC9">
        <w:t>.</w:t>
      </w:r>
    </w:p>
    <w:p w14:paraId="128AC84B" w14:textId="77777777" w:rsidR="00E57EC9" w:rsidRDefault="00E57EC9" w:rsidP="00E57EC9">
      <w:r>
        <w:t>— </w:t>
      </w:r>
      <w:r w:rsidR="00776CEA" w:rsidRPr="00034910">
        <w:t>Trois roubles cinq kopeks</w:t>
      </w:r>
      <w:r>
        <w:t xml:space="preserve">, </w:t>
      </w:r>
      <w:r w:rsidR="00776CEA" w:rsidRPr="00034910">
        <w:t>murmura celui-ci</w:t>
      </w:r>
      <w:r>
        <w:t xml:space="preserve">, </w:t>
      </w:r>
      <w:r w:rsidR="00776CEA" w:rsidRPr="00034910">
        <w:t>avec la d</w:t>
      </w:r>
      <w:r w:rsidR="00776CEA" w:rsidRPr="00034910">
        <w:t>i</w:t>
      </w:r>
      <w:r w:rsidR="00776CEA" w:rsidRPr="00034910">
        <w:t>gnité protectrice qui caractérise les commis russes tout autant que leurs collègues de France</w:t>
      </w:r>
      <w:r>
        <w:t>.</w:t>
      </w:r>
    </w:p>
    <w:p w14:paraId="3BC97203" w14:textId="77777777" w:rsidR="00E57EC9" w:rsidRDefault="00776CEA" w:rsidP="00E57EC9">
      <w:r w:rsidRPr="00034910">
        <w:t>Et l</w:t>
      </w:r>
      <w:r w:rsidR="00E57EC9">
        <w:t>’</w:t>
      </w:r>
      <w:r w:rsidRPr="00034910">
        <w:t>expéditeur ayant poussé une pièce d</w:t>
      </w:r>
      <w:r w:rsidR="00E57EC9">
        <w:t>’</w:t>
      </w:r>
      <w:r w:rsidRPr="00034910">
        <w:t>or sur la tablette</w:t>
      </w:r>
      <w:r w:rsidR="00E57EC9">
        <w:t xml:space="preserve">, </w:t>
      </w:r>
      <w:r w:rsidRPr="00034910">
        <w:t>l</w:t>
      </w:r>
      <w:r w:rsidR="00E57EC9">
        <w:t>’</w:t>
      </w:r>
      <w:r w:rsidRPr="00034910">
        <w:t>agent le toisa</w:t>
      </w:r>
      <w:r w:rsidR="00E57EC9">
        <w:t xml:space="preserve">, </w:t>
      </w:r>
      <w:r w:rsidRPr="00034910">
        <w:t>dirigea un coup d</w:t>
      </w:r>
      <w:r w:rsidR="00E57EC9">
        <w:t>’</w:t>
      </w:r>
      <w:r w:rsidRPr="00034910">
        <w:t>œil oblique sur la pièce</w:t>
      </w:r>
      <w:r w:rsidR="00E57EC9">
        <w:t xml:space="preserve">, </w:t>
      </w:r>
      <w:r w:rsidRPr="00034910">
        <w:lastRenderedPageBreak/>
        <w:t>puis</w:t>
      </w:r>
      <w:r w:rsidR="00E57EC9">
        <w:t xml:space="preserve">, </w:t>
      </w:r>
      <w:r w:rsidRPr="00034910">
        <w:t>méthodiquement</w:t>
      </w:r>
      <w:r w:rsidR="00E57EC9">
        <w:t xml:space="preserve">, </w:t>
      </w:r>
      <w:r w:rsidRPr="00034910">
        <w:t>il prit dans son tiroir une petite fiole</w:t>
      </w:r>
      <w:r w:rsidR="00E57EC9">
        <w:t xml:space="preserve">, </w:t>
      </w:r>
      <w:r w:rsidRPr="00034910">
        <w:t>y tre</w:t>
      </w:r>
      <w:r w:rsidRPr="00034910">
        <w:t>m</w:t>
      </w:r>
      <w:r w:rsidRPr="00034910">
        <w:t>pa une baguette de couleur sombre et appuya cette dernière sur le disque métallique</w:t>
      </w:r>
      <w:r w:rsidR="00E57EC9">
        <w:t>.</w:t>
      </w:r>
    </w:p>
    <w:p w14:paraId="1E17F75D" w14:textId="77777777" w:rsidR="00E57EC9" w:rsidRDefault="00776CEA" w:rsidP="00E57EC9">
      <w:r w:rsidRPr="00034910">
        <w:t>Aucun des voyageurs ne prêtait attention à cette manœ</w:t>
      </w:r>
      <w:r w:rsidRPr="00034910">
        <w:t>u</w:t>
      </w:r>
      <w:r w:rsidRPr="00034910">
        <w:t>vre</w:t>
      </w:r>
      <w:r w:rsidR="00E57EC9">
        <w:t>.</w:t>
      </w:r>
    </w:p>
    <w:p w14:paraId="04A8F06D" w14:textId="77777777" w:rsidR="00E57EC9" w:rsidRDefault="00776CEA" w:rsidP="00E57EC9">
      <w:r w:rsidRPr="00034910">
        <w:t>Ils discutaient les résultats que pourrait produire la dép</w:t>
      </w:r>
      <w:r w:rsidRPr="00034910">
        <w:t>ê</w:t>
      </w:r>
      <w:r w:rsidRPr="00034910">
        <w:t>che rédigée</w:t>
      </w:r>
      <w:r w:rsidR="00E57EC9">
        <w:t>.</w:t>
      </w:r>
    </w:p>
    <w:p w14:paraId="37F4067C" w14:textId="77777777" w:rsidR="00E57EC9" w:rsidRDefault="00776CEA" w:rsidP="00E57EC9">
      <w:r w:rsidRPr="00034910">
        <w:t>Un sifflement aigu les rappela à la situation</w:t>
      </w:r>
      <w:r w:rsidR="00E57EC9">
        <w:t>.</w:t>
      </w:r>
    </w:p>
    <w:p w14:paraId="31CEF84F" w14:textId="77777777" w:rsidR="00E57EC9" w:rsidRDefault="00776CEA" w:rsidP="00E57EC9">
      <w:r w:rsidRPr="00034910">
        <w:t>Du regard</w:t>
      </w:r>
      <w:r w:rsidR="00E57EC9">
        <w:t xml:space="preserve">, </w:t>
      </w:r>
      <w:r w:rsidRPr="00034910">
        <w:t>ils interrogèrent l</w:t>
      </w:r>
      <w:r w:rsidR="00E57EC9">
        <w:t>’</w:t>
      </w:r>
      <w:r w:rsidRPr="00034910">
        <w:t>employé qui appuyait encore à ses lèvres un sifflet d</w:t>
      </w:r>
      <w:r w:rsidR="00E57EC9">
        <w:t>’</w:t>
      </w:r>
      <w:r w:rsidRPr="00034910">
        <w:t>argent</w:t>
      </w:r>
      <w:r w:rsidR="00E57EC9">
        <w:t xml:space="preserve">. </w:t>
      </w:r>
      <w:r w:rsidRPr="00034910">
        <w:t>L</w:t>
      </w:r>
      <w:r w:rsidR="00E57EC9">
        <w:t>’</w:t>
      </w:r>
      <w:r w:rsidRPr="00034910">
        <w:t>homme leur rit au nez</w:t>
      </w:r>
      <w:r w:rsidR="00E57EC9">
        <w:t>.</w:t>
      </w:r>
    </w:p>
    <w:p w14:paraId="0CCF7373" w14:textId="77777777" w:rsidR="00E57EC9" w:rsidRDefault="00776CEA" w:rsidP="00E57EC9">
      <w:r w:rsidRPr="00034910">
        <w:t>Et</w:t>
      </w:r>
      <w:r w:rsidR="00E57EC9">
        <w:t xml:space="preserve">, </w:t>
      </w:r>
      <w:r w:rsidRPr="00034910">
        <w:t>avant qu</w:t>
      </w:r>
      <w:r w:rsidR="00E57EC9">
        <w:t>’</w:t>
      </w:r>
      <w:r w:rsidRPr="00034910">
        <w:t>ils eussent pu s</w:t>
      </w:r>
      <w:r w:rsidR="00E57EC9">
        <w:t>’</w:t>
      </w:r>
      <w:r w:rsidRPr="00034910">
        <w:t>enquérir de la cause de cette inconvenante attitude</w:t>
      </w:r>
      <w:r w:rsidR="00E57EC9">
        <w:t xml:space="preserve">, </w:t>
      </w:r>
      <w:r w:rsidRPr="00034910">
        <w:t>des mains brutales les saisissaient</w:t>
      </w:r>
      <w:r w:rsidR="00E57EC9">
        <w:t xml:space="preserve">, </w:t>
      </w:r>
      <w:r w:rsidRPr="00034910">
        <w:t>e</w:t>
      </w:r>
      <w:r w:rsidRPr="00034910">
        <w:t>m</w:t>
      </w:r>
      <w:r w:rsidRPr="00034910">
        <w:t>prisonnaient leurs poignets dans des menottes</w:t>
      </w:r>
      <w:r w:rsidR="00E57EC9">
        <w:t xml:space="preserve">, </w:t>
      </w:r>
      <w:r w:rsidRPr="00034910">
        <w:t>tandis que le commis glapissait</w:t>
      </w:r>
      <w:r w:rsidR="00E57EC9">
        <w:t> :</w:t>
      </w:r>
    </w:p>
    <w:p w14:paraId="683EC40B" w14:textId="77777777" w:rsidR="00E57EC9" w:rsidRDefault="00E57EC9" w:rsidP="00E57EC9">
      <w:r>
        <w:t>— </w:t>
      </w:r>
      <w:r w:rsidR="00776CEA" w:rsidRPr="00034910">
        <w:t>Des voleurs</w:t>
      </w:r>
      <w:r>
        <w:t xml:space="preserve"> !… </w:t>
      </w:r>
      <w:r w:rsidR="00776CEA" w:rsidRPr="00034910">
        <w:t>Ils paient avec de l</w:t>
      </w:r>
      <w:r>
        <w:t>’</w:t>
      </w:r>
      <w:proofErr w:type="spellStart"/>
      <w:r w:rsidR="00776CEA" w:rsidRPr="00034910">
        <w:t>argentaurum</w:t>
      </w:r>
      <w:proofErr w:type="spellEnd"/>
      <w:r>
        <w:t>.</w:t>
      </w:r>
    </w:p>
    <w:p w14:paraId="076B6F30" w14:textId="77777777" w:rsidR="00E57EC9" w:rsidRDefault="00776CEA" w:rsidP="00E57EC9">
      <w:r w:rsidRPr="00034910">
        <w:t>Des gendarmes entouraient les deux Européens</w:t>
      </w:r>
      <w:r w:rsidR="00E57EC9">
        <w:t xml:space="preserve">. </w:t>
      </w:r>
      <w:r w:rsidRPr="00034910">
        <w:t>Déjà</w:t>
      </w:r>
      <w:r w:rsidR="00E57EC9">
        <w:t xml:space="preserve">, </w:t>
      </w:r>
      <w:r w:rsidRPr="00034910">
        <w:t>avec la persuasion brutale qui leur est particulière</w:t>
      </w:r>
      <w:r w:rsidR="00E57EC9">
        <w:t xml:space="preserve">, </w:t>
      </w:r>
      <w:r w:rsidRPr="00034910">
        <w:t>ils entraînaient les prisonniers vers la porte</w:t>
      </w:r>
      <w:r w:rsidR="00E57EC9">
        <w:t xml:space="preserve">. </w:t>
      </w:r>
      <w:r w:rsidRPr="00034910">
        <w:t>Mais Dick</w:t>
      </w:r>
      <w:r w:rsidR="00E57EC9">
        <w:t xml:space="preserve">, </w:t>
      </w:r>
      <w:r w:rsidRPr="00034910">
        <w:t>s</w:t>
      </w:r>
      <w:r w:rsidR="00E57EC9">
        <w:t>’</w:t>
      </w:r>
      <w:r w:rsidRPr="00034910">
        <w:t>étant ressaisi de suite</w:t>
      </w:r>
      <w:r w:rsidR="00E57EC9">
        <w:t xml:space="preserve">, </w:t>
      </w:r>
      <w:r w:rsidRPr="00034910">
        <w:t>dit</w:t>
      </w:r>
      <w:r w:rsidR="00E57EC9">
        <w:t> :</w:t>
      </w:r>
    </w:p>
    <w:p w14:paraId="59586BA5" w14:textId="77777777" w:rsidR="00E57EC9" w:rsidRDefault="00E57EC9" w:rsidP="00E57EC9">
      <w:r>
        <w:t>— </w:t>
      </w:r>
      <w:r w:rsidR="00776CEA" w:rsidRPr="00034910">
        <w:t>Un instant</w:t>
      </w:r>
      <w:r>
        <w:t xml:space="preserve">. </w:t>
      </w:r>
      <w:r w:rsidR="00776CEA" w:rsidRPr="00034910">
        <w:t>Nous tenons à ce que notre dépêche soit e</w:t>
      </w:r>
      <w:r w:rsidR="00776CEA" w:rsidRPr="00034910">
        <w:t>x</w:t>
      </w:r>
      <w:r w:rsidR="00776CEA" w:rsidRPr="00034910">
        <w:t>pédiée</w:t>
      </w:r>
      <w:r>
        <w:t xml:space="preserve">. </w:t>
      </w:r>
      <w:r w:rsidR="00776CEA" w:rsidRPr="00034910">
        <w:t>L</w:t>
      </w:r>
      <w:r>
        <w:t>’</w:t>
      </w:r>
      <w:r w:rsidR="00776CEA" w:rsidRPr="00034910">
        <w:t>employé riposta</w:t>
      </w:r>
      <w:r>
        <w:t> :</w:t>
      </w:r>
    </w:p>
    <w:p w14:paraId="51724D45" w14:textId="77777777" w:rsidR="00E57EC9" w:rsidRDefault="00E57EC9" w:rsidP="00E57EC9">
      <w:r>
        <w:t>— </w:t>
      </w:r>
      <w:r w:rsidR="00776CEA" w:rsidRPr="00034910">
        <w:t>Pour de l</w:t>
      </w:r>
      <w:r>
        <w:t>’</w:t>
      </w:r>
      <w:proofErr w:type="spellStart"/>
      <w:r w:rsidR="00776CEA" w:rsidRPr="00034910">
        <w:t>argentaurum</w:t>
      </w:r>
      <w:proofErr w:type="spellEnd"/>
      <w:r>
        <w:t xml:space="preserve">, </w:t>
      </w:r>
      <w:r w:rsidR="00776CEA" w:rsidRPr="00034910">
        <w:t>l</w:t>
      </w:r>
      <w:r>
        <w:t>’</w:t>
      </w:r>
      <w:r w:rsidR="00776CEA" w:rsidRPr="00034910">
        <w:t>administration n</w:t>
      </w:r>
      <w:r>
        <w:t>’</w:t>
      </w:r>
      <w:r w:rsidR="00776CEA" w:rsidRPr="00034910">
        <w:t>y retrouverait pas ses frais</w:t>
      </w:r>
      <w:r>
        <w:t>.</w:t>
      </w:r>
    </w:p>
    <w:p w14:paraId="2F7856BE" w14:textId="77777777" w:rsidR="00E57EC9" w:rsidRDefault="00E57EC9" w:rsidP="00E57EC9">
      <w:r>
        <w:t>— </w:t>
      </w:r>
      <w:r w:rsidR="00776CEA" w:rsidRPr="00034910">
        <w:t>Non</w:t>
      </w:r>
      <w:r>
        <w:t xml:space="preserve">, </w:t>
      </w:r>
      <w:r w:rsidR="00776CEA" w:rsidRPr="00034910">
        <w:t>on va vous payer en papier rouble de la Banque I</w:t>
      </w:r>
      <w:r w:rsidR="00776CEA" w:rsidRPr="00034910">
        <w:t>m</w:t>
      </w:r>
      <w:r w:rsidR="00776CEA" w:rsidRPr="00034910">
        <w:t>périale</w:t>
      </w:r>
      <w:r>
        <w:t xml:space="preserve">. </w:t>
      </w:r>
      <w:r w:rsidR="00776CEA" w:rsidRPr="00034910">
        <w:t>Et s</w:t>
      </w:r>
      <w:r>
        <w:t>’</w:t>
      </w:r>
      <w:r w:rsidR="00776CEA" w:rsidRPr="00034910">
        <w:t>adressant aux gendarmes</w:t>
      </w:r>
      <w:r>
        <w:t> :</w:t>
      </w:r>
    </w:p>
    <w:p w14:paraId="61D205E7" w14:textId="77777777" w:rsidR="00E57EC9" w:rsidRDefault="00E57EC9" w:rsidP="00E57EC9">
      <w:r>
        <w:lastRenderedPageBreak/>
        <w:t>— </w:t>
      </w:r>
      <w:r w:rsidR="00776CEA" w:rsidRPr="00034910">
        <w:t>Permettez-moi de fouiller dans ma poche et de payer</w:t>
      </w:r>
      <w:r>
        <w:t xml:space="preserve">. </w:t>
      </w:r>
      <w:r w:rsidR="00776CEA" w:rsidRPr="00034910">
        <w:t>Ensuite</w:t>
      </w:r>
      <w:r>
        <w:t xml:space="preserve">, </w:t>
      </w:r>
      <w:r w:rsidR="00776CEA" w:rsidRPr="00034910">
        <w:t>nous nous expliquerons</w:t>
      </w:r>
      <w:r>
        <w:t>.</w:t>
      </w:r>
    </w:p>
    <w:p w14:paraId="23014E97" w14:textId="77777777" w:rsidR="00E57EC9" w:rsidRDefault="00776CEA" w:rsidP="00E57EC9">
      <w:r w:rsidRPr="00034910">
        <w:t>Son accent en imposa sans doute aux Pandores sibériens</w:t>
      </w:r>
      <w:r w:rsidR="00E57EC9">
        <w:t xml:space="preserve">, </w:t>
      </w:r>
      <w:r w:rsidRPr="00034910">
        <w:t>car ils obtempérèrent à la requête</w:t>
      </w:r>
      <w:r w:rsidR="00E57EC9">
        <w:t xml:space="preserve">. </w:t>
      </w:r>
      <w:r w:rsidRPr="00034910">
        <w:t>Il paya la dépêche que le commis commença aussitôt à transmettre</w:t>
      </w:r>
      <w:r w:rsidR="00E57EC9">
        <w:t xml:space="preserve">, </w:t>
      </w:r>
      <w:r w:rsidRPr="00034910">
        <w:t>très heureux en somme d</w:t>
      </w:r>
      <w:r w:rsidR="00E57EC9">
        <w:t>’</w:t>
      </w:r>
      <w:r w:rsidRPr="00034910">
        <w:t>être en mesure de conter</w:t>
      </w:r>
      <w:r w:rsidR="00E57EC9">
        <w:t xml:space="preserve">, </w:t>
      </w:r>
      <w:r w:rsidRPr="00034910">
        <w:t>le soir</w:t>
      </w:r>
      <w:r w:rsidR="00E57EC9">
        <w:t xml:space="preserve">, </w:t>
      </w:r>
      <w:r w:rsidRPr="00034910">
        <w:t>à ses amis</w:t>
      </w:r>
      <w:r w:rsidR="00E57EC9">
        <w:t xml:space="preserve">, </w:t>
      </w:r>
      <w:r w:rsidRPr="00034910">
        <w:t>l</w:t>
      </w:r>
      <w:r w:rsidR="00E57EC9">
        <w:t>’</w:t>
      </w:r>
      <w:r w:rsidRPr="00034910">
        <w:t>arrestation de ces étranges voleurs</w:t>
      </w:r>
      <w:r w:rsidR="00E57EC9">
        <w:t>.</w:t>
      </w:r>
    </w:p>
    <w:p w14:paraId="5EEE57E8" w14:textId="77777777" w:rsidR="00E57EC9" w:rsidRDefault="00776CEA" w:rsidP="00E57EC9">
      <w:r w:rsidRPr="00034910">
        <w:t>Cependant le détective disait aux gendarmes</w:t>
      </w:r>
      <w:r w:rsidR="00E57EC9">
        <w:t> :</w:t>
      </w:r>
    </w:p>
    <w:p w14:paraId="74D33012" w14:textId="77777777" w:rsidR="00E57EC9" w:rsidRDefault="00E57EC9" w:rsidP="00E57EC9">
      <w:pPr>
        <w:rPr>
          <w:i/>
          <w:iCs/>
        </w:rPr>
      </w:pPr>
      <w:r>
        <w:t>— </w:t>
      </w:r>
      <w:r w:rsidR="006725E0" w:rsidRPr="00034910">
        <w:t>Messieurs</w:t>
      </w:r>
      <w:r>
        <w:t xml:space="preserve">, </w:t>
      </w:r>
      <w:r w:rsidR="006725E0" w:rsidRPr="00034910">
        <w:t>vous faites erreur</w:t>
      </w:r>
      <w:r>
        <w:t xml:space="preserve">. </w:t>
      </w:r>
      <w:r w:rsidR="006725E0" w:rsidRPr="00034910">
        <w:t xml:space="preserve">Nous sommes des </w:t>
      </w:r>
      <w:r w:rsidR="006725E0" w:rsidRPr="00034910">
        <w:rPr>
          <w:i/>
          <w:iCs/>
        </w:rPr>
        <w:t xml:space="preserve">volés </w:t>
      </w:r>
      <w:r w:rsidR="006725E0" w:rsidRPr="00034910">
        <w:t xml:space="preserve">et non pas des </w:t>
      </w:r>
      <w:r w:rsidR="006725E0" w:rsidRPr="00034910">
        <w:rPr>
          <w:i/>
          <w:iCs/>
        </w:rPr>
        <w:t>voleurs</w:t>
      </w:r>
      <w:r>
        <w:rPr>
          <w:i/>
          <w:iCs/>
        </w:rPr>
        <w:t>.</w:t>
      </w:r>
    </w:p>
    <w:p w14:paraId="35424A89" w14:textId="77777777" w:rsidR="00E57EC9" w:rsidRDefault="00E57EC9" w:rsidP="00E57EC9">
      <w:r>
        <w:t>— </w:t>
      </w:r>
      <w:r w:rsidR="006725E0" w:rsidRPr="00034910">
        <w:t>Peuh</w:t>
      </w:r>
      <w:r>
        <w:t xml:space="preserve"> ! </w:t>
      </w:r>
      <w:r w:rsidR="006725E0" w:rsidRPr="00034910">
        <w:t>tous les coupables commencent par déclarer cela</w:t>
      </w:r>
      <w:r>
        <w:t>.</w:t>
      </w:r>
    </w:p>
    <w:p w14:paraId="654F4C33" w14:textId="0EDD8BC4" w:rsidR="00E57EC9" w:rsidRDefault="007C5BD3" w:rsidP="007D17F9">
      <w:pPr>
        <w:pStyle w:val="Centrsolidaire"/>
      </w:pPr>
      <w:r w:rsidRPr="00E57EC9">
        <w:rPr>
          <w:noProof/>
        </w:rPr>
        <w:drawing>
          <wp:inline distT="0" distB="0" distL="0" distR="0" wp14:anchorId="574B3D22" wp14:editId="1A141104">
            <wp:extent cx="4364990" cy="4166235"/>
            <wp:effectExtent l="0" t="0" r="0" b="0"/>
            <wp:docPr id="76"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364990" cy="4166235"/>
                    </a:xfrm>
                    <a:prstGeom prst="rect">
                      <a:avLst/>
                    </a:prstGeom>
                    <a:noFill/>
                    <a:ln>
                      <a:noFill/>
                    </a:ln>
                  </pic:spPr>
                </pic:pic>
              </a:graphicData>
            </a:graphic>
          </wp:inline>
        </w:drawing>
      </w:r>
    </w:p>
    <w:p w14:paraId="5FAF47FE" w14:textId="77777777" w:rsidR="00E57EC9" w:rsidRDefault="00776CEA" w:rsidP="007D17F9">
      <w:pPr>
        <w:pStyle w:val="Centr14pt"/>
      </w:pPr>
      <w:r w:rsidRPr="00E57EC9">
        <w:t>Avec la persuasion brutale qui leur est particulière</w:t>
      </w:r>
      <w:r w:rsidR="00E57EC9">
        <w:t xml:space="preserve">, </w:t>
      </w:r>
      <w:r w:rsidRPr="00E57EC9">
        <w:t>ils entraînaient les prisonniers</w:t>
      </w:r>
      <w:r w:rsidR="00E57EC9">
        <w:t>.</w:t>
      </w:r>
    </w:p>
    <w:p w14:paraId="0EE82D98" w14:textId="77777777" w:rsidR="00E57EC9" w:rsidRDefault="00E57EC9" w:rsidP="00E57EC9">
      <w:r>
        <w:lastRenderedPageBreak/>
        <w:t>— </w:t>
      </w:r>
      <w:r w:rsidR="00776CEA" w:rsidRPr="00034910">
        <w:t>C</w:t>
      </w:r>
      <w:r>
        <w:t>’</w:t>
      </w:r>
      <w:r w:rsidR="00776CEA" w:rsidRPr="00034910">
        <w:t>est possible</w:t>
      </w:r>
      <w:r>
        <w:t xml:space="preserve">, </w:t>
      </w:r>
      <w:r w:rsidR="00776CEA" w:rsidRPr="00034910">
        <w:t>mais nous</w:t>
      </w:r>
      <w:r>
        <w:t xml:space="preserve">, </w:t>
      </w:r>
      <w:r w:rsidR="00776CEA" w:rsidRPr="00034910">
        <w:t>nous continuerons</w:t>
      </w:r>
      <w:r>
        <w:t xml:space="preserve">, </w:t>
      </w:r>
      <w:r w:rsidR="00776CEA" w:rsidRPr="00034910">
        <w:t>pour la ra</w:t>
      </w:r>
      <w:r w:rsidR="00776CEA" w:rsidRPr="00034910">
        <w:t>i</w:t>
      </w:r>
      <w:r w:rsidR="00776CEA" w:rsidRPr="00034910">
        <w:t>son toute simple que mon compagnon est un jeune garçon à mon service</w:t>
      </w:r>
      <w:r>
        <w:t xml:space="preserve">, </w:t>
      </w:r>
      <w:r w:rsidR="00776CEA" w:rsidRPr="00034910">
        <w:t xml:space="preserve">et que moi-même je suis Dick </w:t>
      </w:r>
      <w:proofErr w:type="spellStart"/>
      <w:r w:rsidR="00776CEA" w:rsidRPr="00034910">
        <w:t>Fann</w:t>
      </w:r>
      <w:proofErr w:type="spellEnd"/>
      <w:r>
        <w:t xml:space="preserve">, </w:t>
      </w:r>
      <w:r w:rsidR="00776CEA" w:rsidRPr="00034910">
        <w:t>détective a</w:t>
      </w:r>
      <w:r w:rsidR="00776CEA" w:rsidRPr="00034910">
        <w:t>n</w:t>
      </w:r>
      <w:r w:rsidR="00776CEA" w:rsidRPr="00034910">
        <w:t>glais</w:t>
      </w:r>
      <w:r>
        <w:t>.</w:t>
      </w:r>
    </w:p>
    <w:p w14:paraId="6DE72B99" w14:textId="77777777" w:rsidR="00E57EC9" w:rsidRDefault="00E57EC9" w:rsidP="00E57EC9">
      <w:r>
        <w:t>— </w:t>
      </w:r>
      <w:r w:rsidR="00776CEA" w:rsidRPr="00034910">
        <w:t>Ah</w:t>
      </w:r>
      <w:r>
        <w:t> !</w:t>
      </w:r>
    </w:p>
    <w:p w14:paraId="546CA65F" w14:textId="77777777" w:rsidR="00E57EC9" w:rsidRDefault="00776CEA" w:rsidP="00E57EC9">
      <w:r w:rsidRPr="00034910">
        <w:t>Les braves militaires se grattèrent la tête</w:t>
      </w:r>
      <w:r w:rsidR="00E57EC9">
        <w:t xml:space="preserve">, </w:t>
      </w:r>
      <w:r w:rsidRPr="00034910">
        <w:t>signe d</w:t>
      </w:r>
      <w:r w:rsidR="00E57EC9">
        <w:t>’</w:t>
      </w:r>
      <w:r w:rsidRPr="00034910">
        <w:t>embarras sous toutes les latitudes</w:t>
      </w:r>
      <w:r w:rsidR="00E57EC9">
        <w:t>.</w:t>
      </w:r>
    </w:p>
    <w:p w14:paraId="55986545" w14:textId="77777777" w:rsidR="00E57EC9" w:rsidRDefault="00E57EC9" w:rsidP="00E57EC9">
      <w:r>
        <w:t>— </w:t>
      </w:r>
      <w:r w:rsidR="00776CEA" w:rsidRPr="00034910">
        <w:t>Nos papiers vous démontreront la véracité de nos dires</w:t>
      </w:r>
      <w:r>
        <w:t xml:space="preserve">, </w:t>
      </w:r>
      <w:r w:rsidR="00776CEA" w:rsidRPr="00034910">
        <w:t>continua Dick paisiblement</w:t>
      </w:r>
      <w:r>
        <w:t xml:space="preserve">. </w:t>
      </w:r>
      <w:r w:rsidR="00776CEA" w:rsidRPr="00034910">
        <w:t xml:space="preserve">Le sous-directeur de </w:t>
      </w:r>
      <w:smartTag w:uri="urn:schemas-microsoft-com:office:smarttags" w:element="PersonName">
        <w:smartTagPr>
          <w:attr w:name="ProductID" w:val="La Banque Imp￩riale"/>
        </w:smartTagPr>
        <w:r w:rsidR="00776CEA" w:rsidRPr="00034910">
          <w:t>la Banque Impériale</w:t>
        </w:r>
      </w:smartTag>
      <w:r w:rsidR="00776CEA" w:rsidRPr="00034910">
        <w:t xml:space="preserve"> est témoin qu</w:t>
      </w:r>
      <w:r>
        <w:t>’</w:t>
      </w:r>
      <w:r w:rsidR="00776CEA" w:rsidRPr="00034910">
        <w:t xml:space="preserve">il vient de me verser cent </w:t>
      </w:r>
      <w:proofErr w:type="spellStart"/>
      <w:r w:rsidR="00776CEA" w:rsidRPr="00034910">
        <w:t>trente cinq</w:t>
      </w:r>
      <w:proofErr w:type="spellEnd"/>
      <w:r w:rsidR="00776CEA" w:rsidRPr="00034910">
        <w:t xml:space="preserve"> mille francs</w:t>
      </w:r>
      <w:r>
        <w:t xml:space="preserve">, </w:t>
      </w:r>
      <w:r w:rsidR="00776CEA" w:rsidRPr="00034910">
        <w:t xml:space="preserve">et la caissière de </w:t>
      </w:r>
      <w:smartTag w:uri="urn:schemas-microsoft-com:office:smarttags" w:element="PersonName">
        <w:smartTagPr>
          <w:attr w:name="ProductID" w:val="la Restauration Michel"/>
        </w:smartTagPr>
        <w:r w:rsidR="00776CEA" w:rsidRPr="00034910">
          <w:t>la Restauration Michel</w:t>
        </w:r>
      </w:smartTag>
      <w:r w:rsidR="00776CEA" w:rsidRPr="00034910">
        <w:t xml:space="preserve"> se so</w:t>
      </w:r>
      <w:r w:rsidR="00776CEA" w:rsidRPr="00034910">
        <w:t>u</w:t>
      </w:r>
      <w:r w:rsidR="00776CEA" w:rsidRPr="00034910">
        <w:t>viendra évidemment d</w:t>
      </w:r>
      <w:r>
        <w:t>’</w:t>
      </w:r>
      <w:r w:rsidR="00776CEA" w:rsidRPr="00034910">
        <w:t xml:space="preserve">avoir rendu cet </w:t>
      </w:r>
      <w:proofErr w:type="spellStart"/>
      <w:r w:rsidR="00776CEA" w:rsidRPr="00034910">
        <w:t>argentaurum</w:t>
      </w:r>
      <w:proofErr w:type="spellEnd"/>
      <w:r w:rsidR="00776CEA" w:rsidRPr="00034910">
        <w:t xml:space="preserve"> sur un bi</w:t>
      </w:r>
      <w:r w:rsidR="00776CEA" w:rsidRPr="00034910">
        <w:t>l</w:t>
      </w:r>
      <w:r w:rsidR="00776CEA" w:rsidRPr="00034910">
        <w:t>let de cent roubles que je lui ai remis</w:t>
      </w:r>
      <w:r>
        <w:t>.</w:t>
      </w:r>
    </w:p>
    <w:p w14:paraId="74E8FEFA" w14:textId="77777777" w:rsidR="00E57EC9" w:rsidRDefault="00776CEA" w:rsidP="00E57EC9">
      <w:r w:rsidRPr="00034910">
        <w:t>Plusieurs personnes étaient entrées dans le bureau</w:t>
      </w:r>
      <w:r w:rsidR="00E57EC9">
        <w:t xml:space="preserve">. </w:t>
      </w:r>
      <w:r w:rsidRPr="00034910">
        <w:t>Elles regardaient</w:t>
      </w:r>
      <w:r w:rsidR="00E57EC9">
        <w:t xml:space="preserve">, </w:t>
      </w:r>
      <w:r w:rsidRPr="00034910">
        <w:t>écoutant le détective qui parlait à voix haute</w:t>
      </w:r>
      <w:r w:rsidR="00E57EC9">
        <w:t xml:space="preserve">, </w:t>
      </w:r>
      <w:r w:rsidRPr="00034910">
        <w:t>en homme désireux d</w:t>
      </w:r>
      <w:r w:rsidR="00E57EC9">
        <w:t>’</w:t>
      </w:r>
      <w:r w:rsidRPr="00034910">
        <w:t>être entendu</w:t>
      </w:r>
      <w:r w:rsidR="00E57EC9">
        <w:t>.</w:t>
      </w:r>
    </w:p>
    <w:p w14:paraId="4A62C246" w14:textId="77777777" w:rsidR="00E57EC9" w:rsidRDefault="00E57EC9" w:rsidP="00E57EC9">
      <w:r>
        <w:t>— </w:t>
      </w:r>
      <w:r w:rsidR="00776CEA" w:rsidRPr="00034910">
        <w:t>Bon</w:t>
      </w:r>
      <w:r>
        <w:t xml:space="preserve"> ! </w:t>
      </w:r>
      <w:r w:rsidR="00776CEA" w:rsidRPr="00034910">
        <w:t>grommela un des assistants</w:t>
      </w:r>
      <w:r>
        <w:t xml:space="preserve">, </w:t>
      </w:r>
      <w:r w:rsidR="00776CEA" w:rsidRPr="00034910">
        <w:t>on arrêtera toute la ville</w:t>
      </w:r>
      <w:r>
        <w:t xml:space="preserve">, </w:t>
      </w:r>
      <w:r w:rsidR="00776CEA" w:rsidRPr="00034910">
        <w:t>car tous nous sommes exposés à avoir de l</w:t>
      </w:r>
      <w:r>
        <w:t>’</w:t>
      </w:r>
      <w:proofErr w:type="spellStart"/>
      <w:r w:rsidR="00776CEA" w:rsidRPr="00034910">
        <w:t>argentaurum</w:t>
      </w:r>
      <w:proofErr w:type="spellEnd"/>
      <w:r w:rsidR="00776CEA" w:rsidRPr="00034910">
        <w:t xml:space="preserve"> sur nous</w:t>
      </w:r>
      <w:r>
        <w:t xml:space="preserve">… </w:t>
      </w:r>
      <w:r w:rsidR="00776CEA" w:rsidRPr="00034910">
        <w:t>Seulement on ferait peut-être mieux de trouver les faux monnayeurs</w:t>
      </w:r>
      <w:r>
        <w:t>.</w:t>
      </w:r>
    </w:p>
    <w:p w14:paraId="793A2A7C" w14:textId="77777777" w:rsidR="00E57EC9" w:rsidRDefault="00776CEA" w:rsidP="00E57EC9">
      <w:r w:rsidRPr="00034910">
        <w:t>En Sibérie</w:t>
      </w:r>
      <w:r w:rsidR="00E57EC9">
        <w:t xml:space="preserve">, </w:t>
      </w:r>
      <w:r w:rsidRPr="00034910">
        <w:t>comme en Europe</w:t>
      </w:r>
      <w:r w:rsidR="00E57EC9">
        <w:t xml:space="preserve">, </w:t>
      </w:r>
      <w:r w:rsidRPr="00034910">
        <w:t>le public prend volontiers parti contre la police</w:t>
      </w:r>
      <w:r w:rsidR="00E57EC9">
        <w:t xml:space="preserve">. </w:t>
      </w:r>
      <w:r w:rsidRPr="00034910">
        <w:t>Le sous-officier commandant les genda</w:t>
      </w:r>
      <w:r w:rsidRPr="00034910">
        <w:t>r</w:t>
      </w:r>
      <w:r w:rsidRPr="00034910">
        <w:t>mes voulut mettre fin à une manifestation hostile</w:t>
      </w:r>
      <w:r w:rsidR="00E57EC9">
        <w:t>.</w:t>
      </w:r>
    </w:p>
    <w:p w14:paraId="194C7B97" w14:textId="63CB9F57" w:rsidR="00E57EC9" w:rsidRDefault="00E57EC9" w:rsidP="00E57EC9">
      <w:r>
        <w:t>— </w:t>
      </w:r>
      <w:r w:rsidR="00776CEA" w:rsidRPr="00034910">
        <w:t>Messieurs</w:t>
      </w:r>
      <w:r>
        <w:t xml:space="preserve">, </w:t>
      </w:r>
      <w:r w:rsidR="00776CEA" w:rsidRPr="00034910">
        <w:t>dit-il</w:t>
      </w:r>
      <w:r>
        <w:t xml:space="preserve">, </w:t>
      </w:r>
      <w:r w:rsidR="00776CEA" w:rsidRPr="00034910">
        <w:t>vos allégations sont faciles à contrôler et</w:t>
      </w:r>
      <w:r>
        <w:t xml:space="preserve">, </w:t>
      </w:r>
      <w:r w:rsidR="00776CEA" w:rsidRPr="00034910">
        <w:t>s</w:t>
      </w:r>
      <w:r>
        <w:t>’</w:t>
      </w:r>
      <w:r w:rsidR="00776CEA" w:rsidRPr="00034910">
        <w:t>il ne dépendait que de moi</w:t>
      </w:r>
      <w:r>
        <w:t xml:space="preserve">, </w:t>
      </w:r>
      <w:r w:rsidR="00776CEA" w:rsidRPr="00034910">
        <w:t>je m</w:t>
      </w:r>
      <w:r>
        <w:t>’</w:t>
      </w:r>
      <w:r w:rsidR="00776CEA" w:rsidRPr="00034910">
        <w:t>empresserais de vous re</w:t>
      </w:r>
      <w:r w:rsidR="00776CEA" w:rsidRPr="00034910">
        <w:t>n</w:t>
      </w:r>
      <w:r w:rsidR="00776CEA" w:rsidRPr="00034910">
        <w:t>dre la liberté</w:t>
      </w:r>
      <w:r>
        <w:t xml:space="preserve">. </w:t>
      </w:r>
      <w:r w:rsidR="00776CEA" w:rsidRPr="00034910">
        <w:t>Mais j</w:t>
      </w:r>
      <w:r>
        <w:t>’</w:t>
      </w:r>
      <w:r w:rsidR="00776CEA" w:rsidRPr="00034910">
        <w:t>ai reçu des ordres formels</w:t>
      </w:r>
      <w:r>
        <w:t xml:space="preserve">… ; </w:t>
      </w:r>
      <w:r w:rsidR="00776CEA" w:rsidRPr="00034910">
        <w:t>la fausse monnaie abonde</w:t>
      </w:r>
      <w:r>
        <w:t xml:space="preserve"> ; </w:t>
      </w:r>
      <w:r w:rsidR="00776CEA" w:rsidRPr="00034910">
        <w:t>c</w:t>
      </w:r>
      <w:r>
        <w:t>’</w:t>
      </w:r>
      <w:r w:rsidR="00776CEA" w:rsidRPr="00034910">
        <w:t xml:space="preserve">est la ruine imminente pour le pays et </w:t>
      </w:r>
      <w:proofErr w:type="gramStart"/>
      <w:r w:rsidR="00776CEA" w:rsidRPr="00034910">
        <w:t>c</w:t>
      </w:r>
      <w:r>
        <w:t>’</w:t>
      </w:r>
      <w:r w:rsidR="00776CEA" w:rsidRPr="00034910">
        <w:t>est</w:t>
      </w:r>
      <w:proofErr w:type="gramEnd"/>
      <w:r w:rsidR="00776CEA" w:rsidRPr="00034910">
        <w:t xml:space="preserve"> aussi un crime de lèse-patrie</w:t>
      </w:r>
      <w:r>
        <w:t xml:space="preserve">, </w:t>
      </w:r>
      <w:r w:rsidR="00776CEA" w:rsidRPr="00034910">
        <w:t>car il frappe directement les f</w:t>
      </w:r>
      <w:r w:rsidR="00776CEA" w:rsidRPr="00034910">
        <w:t>i</w:t>
      </w:r>
      <w:r w:rsidR="00776CEA" w:rsidRPr="00034910">
        <w:t>nances de l</w:t>
      </w:r>
      <w:r>
        <w:t>’</w:t>
      </w:r>
      <w:r w:rsidR="00776CEA" w:rsidRPr="00034910">
        <w:t>État</w:t>
      </w:r>
      <w:r>
        <w:t xml:space="preserve">. </w:t>
      </w:r>
      <w:r w:rsidR="00776CEA" w:rsidRPr="00034910">
        <w:t>Aussi</w:t>
      </w:r>
      <w:r>
        <w:t xml:space="preserve">, </w:t>
      </w:r>
      <w:r w:rsidR="00776CEA" w:rsidRPr="00034910">
        <w:t xml:space="preserve">dois-je conduire en </w:t>
      </w:r>
      <w:r w:rsidR="00776CEA" w:rsidRPr="00034910">
        <w:lastRenderedPageBreak/>
        <w:t xml:space="preserve">présence de </w:t>
      </w:r>
      <w:r>
        <w:t>M. </w:t>
      </w:r>
      <w:r w:rsidR="00776CEA" w:rsidRPr="00034910">
        <w:t xml:space="preserve">le Directeur de </w:t>
      </w:r>
      <w:smartTag w:uri="urn:schemas-microsoft-com:office:smarttags" w:element="PersonName">
        <w:smartTagPr>
          <w:attr w:name="ProductID" w:val="la Police"/>
        </w:smartTagPr>
        <w:r w:rsidR="00776CEA" w:rsidRPr="00034910">
          <w:t>la Police</w:t>
        </w:r>
      </w:smartTag>
      <w:r w:rsidR="00776CEA" w:rsidRPr="00034910">
        <w:t xml:space="preserve"> quiconque met en circulation</w:t>
      </w:r>
      <w:r>
        <w:t xml:space="preserve">, </w:t>
      </w:r>
      <w:r w:rsidR="00776CEA" w:rsidRPr="00034910">
        <w:t>sciemment ou non</w:t>
      </w:r>
      <w:r>
        <w:t xml:space="preserve">, </w:t>
      </w:r>
      <w:r w:rsidR="00776CEA" w:rsidRPr="00034910">
        <w:t>des monnaies suspectes</w:t>
      </w:r>
      <w:r>
        <w:t>.</w:t>
      </w:r>
    </w:p>
    <w:p w14:paraId="51FA1ABE" w14:textId="77777777" w:rsidR="00E57EC9" w:rsidRDefault="00776CEA" w:rsidP="00E57EC9">
      <w:r w:rsidRPr="00034910">
        <w:t>D</w:t>
      </w:r>
      <w:r w:rsidR="00E57EC9">
        <w:t>’</w:t>
      </w:r>
      <w:r w:rsidRPr="00034910">
        <w:t>un mot</w:t>
      </w:r>
      <w:r w:rsidR="00E57EC9">
        <w:t xml:space="preserve">, </w:t>
      </w:r>
      <w:r w:rsidRPr="00034910">
        <w:t>le détective apaisa les inquiétudes du brave ge</w:t>
      </w:r>
      <w:r w:rsidRPr="00034910">
        <w:t>n</w:t>
      </w:r>
      <w:r w:rsidRPr="00034910">
        <w:t>darme</w:t>
      </w:r>
      <w:r w:rsidR="00E57EC9">
        <w:t>.</w:t>
      </w:r>
    </w:p>
    <w:p w14:paraId="06686761" w14:textId="77777777" w:rsidR="00E57EC9" w:rsidRDefault="00E57EC9" w:rsidP="00E57EC9">
      <w:r>
        <w:t>— </w:t>
      </w:r>
      <w:r w:rsidR="00776CEA" w:rsidRPr="00034910">
        <w:t>Conduisez-nous donc</w:t>
      </w:r>
      <w:r>
        <w:t xml:space="preserve">, </w:t>
      </w:r>
      <w:r w:rsidR="00776CEA" w:rsidRPr="00034910">
        <w:t>mon ami</w:t>
      </w:r>
      <w:r>
        <w:t xml:space="preserve">. </w:t>
      </w:r>
      <w:r w:rsidR="00776CEA" w:rsidRPr="00034910">
        <w:t>Loin de nous la pensée de résister</w:t>
      </w:r>
      <w:r>
        <w:t>.</w:t>
      </w:r>
    </w:p>
    <w:p w14:paraId="75660FB8" w14:textId="77777777" w:rsidR="00E57EC9" w:rsidRDefault="00776CEA" w:rsidP="00E57EC9">
      <w:r w:rsidRPr="00034910">
        <w:t>La consigne donnée à un soldat doit être respectée par tous</w:t>
      </w:r>
      <w:r w:rsidR="00E57EC9">
        <w:t xml:space="preserve">. </w:t>
      </w:r>
      <w:r w:rsidRPr="00034910">
        <w:t>Quiconque veut lutter contre une consigne est un mauvais citoyen</w:t>
      </w:r>
      <w:r w:rsidR="00E57EC9">
        <w:t xml:space="preserve">, </w:t>
      </w:r>
      <w:r w:rsidRPr="00034910">
        <w:t>et de plus un mauvais camarade humain</w:t>
      </w:r>
      <w:r w:rsidR="00E57EC9">
        <w:t xml:space="preserve">, </w:t>
      </w:r>
      <w:r w:rsidRPr="00034910">
        <w:t>car le fon</w:t>
      </w:r>
      <w:r w:rsidRPr="00034910">
        <w:t>c</w:t>
      </w:r>
      <w:r w:rsidRPr="00034910">
        <w:t>tionnaire qui l</w:t>
      </w:r>
      <w:r w:rsidR="00E57EC9">
        <w:t>’</w:t>
      </w:r>
      <w:r w:rsidRPr="00034910">
        <w:t>applique n</w:t>
      </w:r>
      <w:r w:rsidR="00E57EC9">
        <w:t>’</w:t>
      </w:r>
      <w:r w:rsidRPr="00034910">
        <w:t>est point libre de la discuter</w:t>
      </w:r>
      <w:r w:rsidR="00E57EC9">
        <w:t>.</w:t>
      </w:r>
    </w:p>
    <w:p w14:paraId="342F1EFD" w14:textId="77777777" w:rsidR="00E57EC9" w:rsidRDefault="00776CEA" w:rsidP="00E57EC9">
      <w:r w:rsidRPr="00034910">
        <w:t>Les curieux approuvèrent d</w:t>
      </w:r>
      <w:r w:rsidR="00E57EC9">
        <w:t>’</w:t>
      </w:r>
      <w:r w:rsidRPr="00034910">
        <w:t>un hourra discret</w:t>
      </w:r>
      <w:r w:rsidR="00E57EC9">
        <w:t xml:space="preserve">, </w:t>
      </w:r>
      <w:r w:rsidRPr="00034910">
        <w:t>avec tout a</w:t>
      </w:r>
      <w:r w:rsidRPr="00034910">
        <w:t>u</w:t>
      </w:r>
      <w:r w:rsidRPr="00034910">
        <w:t>tant de conviction qu</w:t>
      </w:r>
      <w:r w:rsidR="00E57EC9">
        <w:t>’</w:t>
      </w:r>
      <w:r w:rsidRPr="00034910">
        <w:t>ils daubaient sur la police un instant plus tôt</w:t>
      </w:r>
      <w:r w:rsidR="00E57EC9">
        <w:t>.</w:t>
      </w:r>
    </w:p>
    <w:p w14:paraId="28D9661F" w14:textId="77777777" w:rsidR="00E57EC9" w:rsidRDefault="00776CEA" w:rsidP="00E57EC9">
      <w:r w:rsidRPr="00034910">
        <w:t>Et le sous-officier</w:t>
      </w:r>
      <w:r w:rsidR="00E57EC9">
        <w:t xml:space="preserve">, </w:t>
      </w:r>
      <w:r w:rsidRPr="00034910">
        <w:t>reconnaissant du bon vouloir de ses pr</w:t>
      </w:r>
      <w:r w:rsidRPr="00034910">
        <w:t>i</w:t>
      </w:r>
      <w:r w:rsidRPr="00034910">
        <w:t>sonniers</w:t>
      </w:r>
      <w:r w:rsidR="00E57EC9">
        <w:t xml:space="preserve">, </w:t>
      </w:r>
      <w:r w:rsidRPr="00034910">
        <w:t>les entraîna avec des égards tout à fait touchants</w:t>
      </w:r>
      <w:r w:rsidR="00E57EC9">
        <w:t>.</w:t>
      </w:r>
    </w:p>
    <w:p w14:paraId="36870D25" w14:textId="77777777" w:rsidR="00E57EC9" w:rsidRDefault="00776CEA" w:rsidP="00E57EC9">
      <w:r w:rsidRPr="00034910">
        <w:t>En route</w:t>
      </w:r>
      <w:r w:rsidR="00E57EC9">
        <w:t xml:space="preserve">, </w:t>
      </w:r>
      <w:r w:rsidRPr="00034910">
        <w:t>il crut devoir s</w:t>
      </w:r>
      <w:r w:rsidR="00E57EC9">
        <w:t>’</w:t>
      </w:r>
      <w:r w:rsidRPr="00034910">
        <w:t>excuser de nouveau d</w:t>
      </w:r>
      <w:r w:rsidR="00E57EC9">
        <w:t>’</w:t>
      </w:r>
      <w:r w:rsidRPr="00034910">
        <w:t>une cons</w:t>
      </w:r>
      <w:r w:rsidRPr="00034910">
        <w:t>i</w:t>
      </w:r>
      <w:r w:rsidRPr="00034910">
        <w:t>gne absolue</w:t>
      </w:r>
      <w:r w:rsidR="00E57EC9">
        <w:t xml:space="preserve"> ; </w:t>
      </w:r>
      <w:r w:rsidRPr="00034910">
        <w:t>il profita de l</w:t>
      </w:r>
      <w:r w:rsidR="00E57EC9">
        <w:t>’</w:t>
      </w:r>
      <w:r w:rsidRPr="00034910">
        <w:t>occasion pour excuser aussi le ciel qui continuait à se répandre en cataractes sur la terre</w:t>
      </w:r>
      <w:r w:rsidR="00E57EC9">
        <w:t xml:space="preserve">, </w:t>
      </w:r>
      <w:r w:rsidRPr="00034910">
        <w:t>et cette terre également</w:t>
      </w:r>
      <w:r w:rsidR="00E57EC9">
        <w:t xml:space="preserve">, </w:t>
      </w:r>
      <w:r w:rsidRPr="00034910">
        <w:t>transformée en marécage</w:t>
      </w:r>
      <w:r w:rsidR="00E57EC9">
        <w:t>.</w:t>
      </w:r>
    </w:p>
    <w:p w14:paraId="60A081C5" w14:textId="77777777" w:rsidR="00E57EC9" w:rsidRDefault="00776CEA" w:rsidP="00E57EC9">
      <w:r w:rsidRPr="00034910">
        <w:t>Bref</w:t>
      </w:r>
      <w:r w:rsidR="00E57EC9">
        <w:t xml:space="preserve">, </w:t>
      </w:r>
      <w:r w:rsidRPr="00034910">
        <w:t xml:space="preserve">tous parvinrent à </w:t>
      </w:r>
      <w:smartTag w:uri="urn:schemas-microsoft-com:office:smarttags" w:element="PersonName">
        <w:smartTagPr>
          <w:attr w:name="ProductID" w:val="la Direction"/>
        </w:smartTagPr>
        <w:r w:rsidRPr="00034910">
          <w:t>la Direction</w:t>
        </w:r>
      </w:smartTag>
      <w:r w:rsidRPr="00034910">
        <w:t xml:space="preserve"> de </w:t>
      </w:r>
      <w:smartTag w:uri="urn:schemas-microsoft-com:office:smarttags" w:element="PersonName">
        <w:smartTagPr>
          <w:attr w:name="ProductID" w:val="la Police"/>
        </w:smartTagPr>
        <w:r w:rsidRPr="00034910">
          <w:t>la Police</w:t>
        </w:r>
      </w:smartTag>
      <w:r w:rsidRPr="00034910">
        <w:t xml:space="preserve"> dans les meilleures dispositions réciproques</w:t>
      </w:r>
      <w:r w:rsidR="00E57EC9">
        <w:t>.</w:t>
      </w:r>
    </w:p>
    <w:p w14:paraId="62DF90CB" w14:textId="77777777" w:rsidR="00E57EC9" w:rsidRDefault="00776CEA" w:rsidP="00E57EC9">
      <w:r w:rsidRPr="00034910">
        <w:t>Là</w:t>
      </w:r>
      <w:r w:rsidR="00E57EC9">
        <w:t xml:space="preserve">, </w:t>
      </w:r>
      <w:r w:rsidRPr="00034910">
        <w:t>le sergent s</w:t>
      </w:r>
      <w:r w:rsidR="00E57EC9">
        <w:t>’</w:t>
      </w:r>
      <w:r w:rsidRPr="00034910">
        <w:t>excusa une dernière fois</w:t>
      </w:r>
      <w:r w:rsidR="00E57EC9">
        <w:t>.</w:t>
      </w:r>
    </w:p>
    <w:p w14:paraId="06169FFA" w14:textId="1C20ED96" w:rsidR="00E57EC9" w:rsidRDefault="00776CEA" w:rsidP="00E57EC9">
      <w:r w:rsidRPr="00034910">
        <w:t xml:space="preserve">Il allait aviser </w:t>
      </w:r>
      <w:r w:rsidR="00E57EC9">
        <w:t>M. </w:t>
      </w:r>
      <w:r w:rsidRPr="00034910">
        <w:t>le Directeur de sa capture et solliciter ses ordres</w:t>
      </w:r>
      <w:r w:rsidR="00E57EC9">
        <w:t xml:space="preserve">. </w:t>
      </w:r>
      <w:r w:rsidRPr="00034910">
        <w:t>Sur ce</w:t>
      </w:r>
      <w:r w:rsidR="00E57EC9">
        <w:t xml:space="preserve">, </w:t>
      </w:r>
      <w:r w:rsidRPr="00034910">
        <w:t>il disparut</w:t>
      </w:r>
      <w:r w:rsidR="00E57EC9">
        <w:t xml:space="preserve">, </w:t>
      </w:r>
      <w:r w:rsidRPr="00034910">
        <w:t>laissant les prisonniers sous la garde de ses subordonnés</w:t>
      </w:r>
      <w:r w:rsidR="00E57EC9">
        <w:t xml:space="preserve">, </w:t>
      </w:r>
      <w:r w:rsidRPr="00034910">
        <w:t>dans une petite salle d</w:t>
      </w:r>
      <w:r w:rsidR="00E57EC9">
        <w:t>’</w:t>
      </w:r>
      <w:r w:rsidRPr="00034910">
        <w:t>attente</w:t>
      </w:r>
      <w:r w:rsidR="00E57EC9">
        <w:t xml:space="preserve">, </w:t>
      </w:r>
      <w:r w:rsidRPr="00034910">
        <w:t>meublée seulement de deux escabeaux</w:t>
      </w:r>
      <w:r w:rsidR="00E57EC9">
        <w:t>.</w:t>
      </w:r>
    </w:p>
    <w:p w14:paraId="0AE14C37" w14:textId="77777777" w:rsidR="00E57EC9" w:rsidRDefault="00776CEA" w:rsidP="00E57EC9">
      <w:r w:rsidRPr="00034910">
        <w:lastRenderedPageBreak/>
        <w:t>Les gendarmes d</w:t>
      </w:r>
      <w:r w:rsidR="00E57EC9">
        <w:t>’</w:t>
      </w:r>
      <w:r w:rsidRPr="00034910">
        <w:t>ailleurs</w:t>
      </w:r>
      <w:r w:rsidR="00E57EC9">
        <w:t xml:space="preserve">, </w:t>
      </w:r>
      <w:r w:rsidRPr="00034910">
        <w:t>se modelant sur leur chef</w:t>
      </w:r>
      <w:r w:rsidR="00E57EC9">
        <w:t xml:space="preserve">, </w:t>
      </w:r>
      <w:r w:rsidRPr="00034910">
        <w:t>ind</w:t>
      </w:r>
      <w:r w:rsidRPr="00034910">
        <w:t>i</w:t>
      </w:r>
      <w:r w:rsidRPr="00034910">
        <w:t>quèrent les dits escabeaux aux captifs en disant avec des mines aimables</w:t>
      </w:r>
      <w:r w:rsidR="00E57EC9">
        <w:t> :</w:t>
      </w:r>
    </w:p>
    <w:p w14:paraId="230D4155" w14:textId="77777777" w:rsidR="00E57EC9" w:rsidRDefault="00E57EC9" w:rsidP="00E57EC9">
      <w:r>
        <w:t>— </w:t>
      </w:r>
      <w:r w:rsidR="00776CEA" w:rsidRPr="00034910">
        <w:t>Asseyez-vous donc</w:t>
      </w:r>
      <w:r>
        <w:t xml:space="preserve">, </w:t>
      </w:r>
      <w:r w:rsidR="00776CEA" w:rsidRPr="00034910">
        <w:t>vous nous ferez honneur et plaisir</w:t>
      </w:r>
      <w:r>
        <w:t>.</w:t>
      </w:r>
    </w:p>
    <w:p w14:paraId="084EB142" w14:textId="77777777" w:rsidR="00E57EC9" w:rsidRDefault="00E57EC9" w:rsidP="00E57EC9">
      <w:r>
        <w:t>— </w:t>
      </w:r>
      <w:r w:rsidR="00776CEA" w:rsidRPr="00034910">
        <w:t>Ah</w:t>
      </w:r>
      <w:r>
        <w:t xml:space="preserve"> ! </w:t>
      </w:r>
      <w:r w:rsidR="00776CEA" w:rsidRPr="00034910">
        <w:t>merci</w:t>
      </w:r>
      <w:r>
        <w:t xml:space="preserve">, </w:t>
      </w:r>
      <w:r w:rsidR="00776CEA" w:rsidRPr="00034910">
        <w:t xml:space="preserve">remarqua Jean </w:t>
      </w:r>
      <w:proofErr w:type="spellStart"/>
      <w:r w:rsidR="00776CEA" w:rsidRPr="00034910">
        <w:t>Brot</w:t>
      </w:r>
      <w:proofErr w:type="spellEnd"/>
      <w:r>
        <w:t xml:space="preserve">, </w:t>
      </w:r>
      <w:r w:rsidR="00776CEA" w:rsidRPr="00034910">
        <w:t>ils sont plus aimables que les gendarmes de chez nous</w:t>
      </w:r>
      <w:r>
        <w:t xml:space="preserve">. </w:t>
      </w:r>
      <w:r w:rsidR="00776CEA" w:rsidRPr="00034910">
        <w:t>Qui donc disait que la police russe est brutale</w:t>
      </w:r>
      <w:r>
        <w:t> ?</w:t>
      </w:r>
    </w:p>
    <w:p w14:paraId="7947526A" w14:textId="77777777" w:rsidR="00E57EC9" w:rsidRDefault="00776CEA" w:rsidP="00E57EC9">
      <w:r w:rsidRPr="00034910">
        <w:t>Brève fut l</w:t>
      </w:r>
      <w:r w:rsidR="00E57EC9">
        <w:t>’</w:t>
      </w:r>
      <w:r w:rsidRPr="00034910">
        <w:t>attente</w:t>
      </w:r>
      <w:r w:rsidR="00E57EC9">
        <w:t xml:space="preserve">. </w:t>
      </w:r>
      <w:r w:rsidRPr="00034910">
        <w:t>Le sous-officier reparut et d</w:t>
      </w:r>
      <w:r w:rsidR="00E57EC9">
        <w:t>’</w:t>
      </w:r>
      <w:r w:rsidRPr="00034910">
        <w:t>une voix respectueuse</w:t>
      </w:r>
      <w:r w:rsidR="00E57EC9">
        <w:t> :</w:t>
      </w:r>
    </w:p>
    <w:p w14:paraId="4B90A150" w14:textId="6BD5B796" w:rsidR="00E57EC9" w:rsidRDefault="00E57EC9" w:rsidP="00E57EC9">
      <w:r>
        <w:t>— </w:t>
      </w:r>
      <w:r w:rsidR="00776CEA" w:rsidRPr="00034910">
        <w:t xml:space="preserve">Son Excellence </w:t>
      </w:r>
      <w:r>
        <w:t>M. </w:t>
      </w:r>
      <w:r w:rsidR="00776CEA" w:rsidRPr="00034910">
        <w:t>le Général Directeur attend ces me</w:t>
      </w:r>
      <w:r w:rsidR="00776CEA" w:rsidRPr="00034910">
        <w:t>s</w:t>
      </w:r>
      <w:r w:rsidR="00776CEA" w:rsidRPr="00034910">
        <w:t>sieurs</w:t>
      </w:r>
      <w:r>
        <w:t>.</w:t>
      </w:r>
    </w:p>
    <w:p w14:paraId="5F5B9FF5" w14:textId="77777777" w:rsidR="00E57EC9" w:rsidRDefault="00776CEA" w:rsidP="00E57EC9">
      <w:r w:rsidRPr="00034910">
        <w:t>Il s</w:t>
      </w:r>
      <w:r w:rsidR="00E57EC9">
        <w:t>’</w:t>
      </w:r>
      <w:r w:rsidRPr="00034910">
        <w:t>effaçait</w:t>
      </w:r>
      <w:r w:rsidR="00E57EC9">
        <w:t xml:space="preserve">, </w:t>
      </w:r>
      <w:r w:rsidRPr="00034910">
        <w:t>indiquant le chemin</w:t>
      </w:r>
      <w:r w:rsidR="00E57EC9">
        <w:t xml:space="preserve">. </w:t>
      </w:r>
      <w:r w:rsidRPr="00034910">
        <w:t>Les voyageurs passèrent devant lui</w:t>
      </w:r>
      <w:r w:rsidR="00E57EC9">
        <w:t xml:space="preserve">, </w:t>
      </w:r>
      <w:r w:rsidRPr="00034910">
        <w:t>parcoururent un petit couloir</w:t>
      </w:r>
      <w:r w:rsidR="00E57EC9">
        <w:t xml:space="preserve">, </w:t>
      </w:r>
      <w:r w:rsidRPr="00034910">
        <w:t>au bout duquel une seconde porte ouverte invitait à entrer</w:t>
      </w:r>
      <w:r w:rsidR="00E57EC9">
        <w:t>.</w:t>
      </w:r>
    </w:p>
    <w:p w14:paraId="7CF82A98" w14:textId="3314ED31" w:rsidR="00E57EC9" w:rsidRDefault="00776CEA" w:rsidP="00E57EC9">
      <w:r w:rsidRPr="00034910">
        <w:t>Et cette seconde baie franchie</w:t>
      </w:r>
      <w:r w:rsidR="00E57EC9">
        <w:t xml:space="preserve">, </w:t>
      </w:r>
      <w:r w:rsidRPr="00034910">
        <w:t>ils se trouvèrent dans un bureau spacieux où trônait un homme d</w:t>
      </w:r>
      <w:r w:rsidR="00E57EC9">
        <w:t>’</w:t>
      </w:r>
      <w:r w:rsidRPr="00034910">
        <w:t>une cinquantaine d</w:t>
      </w:r>
      <w:r w:rsidR="00E57EC9">
        <w:t>’</w:t>
      </w:r>
      <w:r w:rsidRPr="00034910">
        <w:t>années</w:t>
      </w:r>
      <w:r w:rsidR="00E57EC9">
        <w:t xml:space="preserve">, </w:t>
      </w:r>
      <w:r w:rsidRPr="00034910">
        <w:t>haut en couleur</w:t>
      </w:r>
      <w:r w:rsidR="00E57EC9">
        <w:t xml:space="preserve">, </w:t>
      </w:r>
      <w:r w:rsidRPr="00034910">
        <w:t xml:space="preserve">la face élargie par les favoris à la </w:t>
      </w:r>
      <w:proofErr w:type="spellStart"/>
      <w:r w:rsidRPr="00034910">
        <w:t>Souwaroff</w:t>
      </w:r>
      <w:proofErr w:type="spellEnd"/>
      <w:r w:rsidR="00E57EC9">
        <w:t xml:space="preserve">. </w:t>
      </w:r>
      <w:r w:rsidRPr="00034910">
        <w:t>C</w:t>
      </w:r>
      <w:r w:rsidR="00E57EC9">
        <w:t>’</w:t>
      </w:r>
      <w:r w:rsidRPr="00034910">
        <w:t xml:space="preserve">était </w:t>
      </w:r>
      <w:r w:rsidR="00E57EC9">
        <w:t>M. </w:t>
      </w:r>
      <w:r w:rsidRPr="00034910">
        <w:t>le Directeur de la police</w:t>
      </w:r>
      <w:r w:rsidR="00E57EC9">
        <w:t>.</w:t>
      </w:r>
    </w:p>
    <w:p w14:paraId="700602A2" w14:textId="77777777" w:rsidR="00E57EC9" w:rsidRDefault="00776CEA" w:rsidP="00E57EC9">
      <w:r w:rsidRPr="00034910">
        <w:t>Son accueil fut des plus gracieux</w:t>
      </w:r>
      <w:r w:rsidR="00E57EC9">
        <w:t xml:space="preserve">. </w:t>
      </w:r>
      <w:r w:rsidRPr="00034910">
        <w:t>On y sentait une admir</w:t>
      </w:r>
      <w:r w:rsidRPr="00034910">
        <w:t>a</w:t>
      </w:r>
      <w:r w:rsidRPr="00034910">
        <w:t>tion évidente pour le détective anglais</w:t>
      </w:r>
      <w:r w:rsidR="00E57EC9">
        <w:t xml:space="preserve">. </w:t>
      </w:r>
      <w:r w:rsidRPr="00034910">
        <w:t>Les premières paroles ne laissèrent aucun doute sur ses sentiments</w:t>
      </w:r>
      <w:r w:rsidR="00E57EC9">
        <w:t>.</w:t>
      </w:r>
    </w:p>
    <w:p w14:paraId="62DC61D4" w14:textId="77777777" w:rsidR="00E57EC9" w:rsidRDefault="00E57EC9" w:rsidP="00E57EC9">
      <w:r>
        <w:t>— </w:t>
      </w:r>
      <w:r w:rsidR="00776CEA" w:rsidRPr="00034910">
        <w:t>Asseyez-vous</w:t>
      </w:r>
      <w:r>
        <w:t xml:space="preserve">, </w:t>
      </w:r>
      <w:r w:rsidR="00776CEA" w:rsidRPr="00034910">
        <w:t>Messieurs</w:t>
      </w:r>
      <w:r>
        <w:t xml:space="preserve">… </w:t>
      </w:r>
      <w:r w:rsidR="00776CEA" w:rsidRPr="00034910">
        <w:t>C</w:t>
      </w:r>
      <w:r>
        <w:t>’</w:t>
      </w:r>
      <w:r w:rsidR="00776CEA" w:rsidRPr="00034910">
        <w:t>est en face de Son Exce</w:t>
      </w:r>
      <w:r w:rsidR="00776CEA" w:rsidRPr="00034910">
        <w:t>l</w:t>
      </w:r>
      <w:r w:rsidR="00776CEA" w:rsidRPr="00034910">
        <w:t xml:space="preserve">lence Dick </w:t>
      </w:r>
      <w:proofErr w:type="spellStart"/>
      <w:r w:rsidR="00776CEA" w:rsidRPr="00034910">
        <w:t>Fann</w:t>
      </w:r>
      <w:proofErr w:type="spellEnd"/>
      <w:r w:rsidR="00776CEA" w:rsidRPr="00034910">
        <w:t xml:space="preserve"> que j</w:t>
      </w:r>
      <w:r>
        <w:t>’</w:t>
      </w:r>
      <w:r w:rsidR="00776CEA" w:rsidRPr="00034910">
        <w:t>ai le plaisir de me trouver</w:t>
      </w:r>
      <w:r>
        <w:t> ?</w:t>
      </w:r>
    </w:p>
    <w:p w14:paraId="4D39BE2F" w14:textId="77777777" w:rsidR="00E57EC9" w:rsidRDefault="00776CEA" w:rsidP="00E57EC9">
      <w:r w:rsidRPr="00034910">
        <w:t>Son Excellence</w:t>
      </w:r>
      <w:r w:rsidR="00E57EC9">
        <w:t xml:space="preserve"> ! </w:t>
      </w:r>
      <w:r w:rsidRPr="00034910">
        <w:t>Le jeune homme ne put que s</w:t>
      </w:r>
      <w:r w:rsidR="00E57EC9">
        <w:t>’</w:t>
      </w:r>
      <w:r w:rsidRPr="00034910">
        <w:t>incliner modestement</w:t>
      </w:r>
      <w:r w:rsidR="00E57EC9">
        <w:t>.</w:t>
      </w:r>
    </w:p>
    <w:p w14:paraId="6CCF2E4E" w14:textId="77777777" w:rsidR="00E57EC9" w:rsidRDefault="00E57EC9" w:rsidP="00E57EC9">
      <w:r>
        <w:t>— </w:t>
      </w:r>
      <w:r w:rsidR="00776CEA" w:rsidRPr="00034910">
        <w:t>Je suis tenu par ma situation</w:t>
      </w:r>
      <w:r>
        <w:t xml:space="preserve">, </w:t>
      </w:r>
      <w:r w:rsidR="00776CEA" w:rsidRPr="00034910">
        <w:t>continua le fonctionnaire</w:t>
      </w:r>
      <w:r>
        <w:t xml:space="preserve">, </w:t>
      </w:r>
      <w:r w:rsidR="00776CEA" w:rsidRPr="00034910">
        <w:t>de contrôler vos dires</w:t>
      </w:r>
      <w:r>
        <w:t xml:space="preserve">. </w:t>
      </w:r>
      <w:r w:rsidR="00776CEA" w:rsidRPr="00034910">
        <w:t>Le sous-officier</w:t>
      </w:r>
      <w:r>
        <w:t xml:space="preserve">, </w:t>
      </w:r>
      <w:r w:rsidR="00776CEA" w:rsidRPr="00034910">
        <w:t xml:space="preserve">qui </w:t>
      </w:r>
      <w:r w:rsidR="00776CEA" w:rsidRPr="00034910">
        <w:lastRenderedPageBreak/>
        <w:t>vous a amenés ici</w:t>
      </w:r>
      <w:r>
        <w:t xml:space="preserve">, </w:t>
      </w:r>
      <w:r w:rsidR="00776CEA" w:rsidRPr="00034910">
        <w:t xml:space="preserve">se rend à cette heure à </w:t>
      </w:r>
      <w:smartTag w:uri="urn:schemas-microsoft-com:office:smarttags" w:element="PersonName">
        <w:smartTagPr>
          <w:attr w:name="ProductID" w:val="La Banque Imp￩riale"/>
        </w:smartTagPr>
        <w:r w:rsidR="00776CEA" w:rsidRPr="00034910">
          <w:t>la Banque Impériale</w:t>
        </w:r>
      </w:smartTag>
      <w:r w:rsidR="00776CEA" w:rsidRPr="00034910">
        <w:t xml:space="preserve"> et à la Restauration Michel</w:t>
      </w:r>
      <w:r>
        <w:t xml:space="preserve">… </w:t>
      </w:r>
      <w:r w:rsidR="00776CEA" w:rsidRPr="00034910">
        <w:t>Je ne doute pas de vos affirmations</w:t>
      </w:r>
      <w:r>
        <w:t xml:space="preserve">, </w:t>
      </w:r>
      <w:r w:rsidR="00776CEA" w:rsidRPr="00034910">
        <w:t>mais mon devoir commande</w:t>
      </w:r>
      <w:r>
        <w:t>.</w:t>
      </w:r>
    </w:p>
    <w:p w14:paraId="4F6DD566" w14:textId="77777777" w:rsidR="00E57EC9" w:rsidRDefault="00776CEA" w:rsidP="00E57EC9">
      <w:r w:rsidRPr="00034910">
        <w:t>Les prisonniers s</w:t>
      </w:r>
      <w:r w:rsidR="00E57EC9">
        <w:t>’</w:t>
      </w:r>
      <w:r w:rsidRPr="00034910">
        <w:t>inclinèrent derechef</w:t>
      </w:r>
      <w:r w:rsidR="00E57EC9">
        <w:t>.</w:t>
      </w:r>
    </w:p>
    <w:p w14:paraId="009A523D" w14:textId="77777777" w:rsidR="00E57EC9" w:rsidRDefault="00E57EC9" w:rsidP="00E57EC9">
      <w:r>
        <w:t>— </w:t>
      </w:r>
      <w:r w:rsidR="00776CEA" w:rsidRPr="00034910">
        <w:t>Dès son retour</w:t>
      </w:r>
      <w:r>
        <w:t xml:space="preserve">, </w:t>
      </w:r>
      <w:r w:rsidR="00776CEA" w:rsidRPr="00034910">
        <w:t>vous serez libres</w:t>
      </w:r>
      <w:r>
        <w:t xml:space="preserve">, </w:t>
      </w:r>
      <w:r w:rsidR="00776CEA" w:rsidRPr="00034910">
        <w:t>Messieurs</w:t>
      </w:r>
      <w:r>
        <w:t xml:space="preserve">. </w:t>
      </w:r>
      <w:r w:rsidR="00776CEA" w:rsidRPr="00034910">
        <w:t>C</w:t>
      </w:r>
      <w:r>
        <w:t>’</w:t>
      </w:r>
      <w:r w:rsidR="00776CEA" w:rsidRPr="00034910">
        <w:t>est une demi-heure à passer en ma compagnie</w:t>
      </w:r>
      <w:r>
        <w:t xml:space="preserve">. </w:t>
      </w:r>
      <w:r w:rsidR="00776CEA" w:rsidRPr="00034910">
        <w:t>Pour la rendre aussi brève que possible</w:t>
      </w:r>
      <w:r>
        <w:t xml:space="preserve">, </w:t>
      </w:r>
      <w:r w:rsidR="00776CEA" w:rsidRPr="00034910">
        <w:t>je vous prierai d</w:t>
      </w:r>
      <w:r>
        <w:t>’</w:t>
      </w:r>
      <w:r w:rsidR="00776CEA" w:rsidRPr="00034910">
        <w:t>accepter une tasse de thé</w:t>
      </w:r>
      <w:r>
        <w:t xml:space="preserve">… </w:t>
      </w:r>
      <w:r w:rsidR="00776CEA" w:rsidRPr="00034910">
        <w:t>Par ce temps de loup</w:t>
      </w:r>
      <w:r>
        <w:t xml:space="preserve">, </w:t>
      </w:r>
      <w:r w:rsidR="00776CEA" w:rsidRPr="00034910">
        <w:t>rien ne vaut la boisson chaude</w:t>
      </w:r>
      <w:r>
        <w:t xml:space="preserve">… </w:t>
      </w:r>
      <w:r w:rsidR="00776CEA" w:rsidRPr="00034910">
        <w:t>J</w:t>
      </w:r>
      <w:r>
        <w:t>’</w:t>
      </w:r>
      <w:r w:rsidR="00776CEA" w:rsidRPr="00034910">
        <w:t>use d</w:t>
      </w:r>
      <w:r>
        <w:t>’</w:t>
      </w:r>
      <w:r w:rsidR="00776CEA" w:rsidRPr="00034910">
        <w:t>ailleurs d</w:t>
      </w:r>
      <w:r>
        <w:t>’</w:t>
      </w:r>
      <w:r w:rsidR="00776CEA" w:rsidRPr="00034910">
        <w:t>un thé spécial</w:t>
      </w:r>
      <w:r>
        <w:t xml:space="preserve">, </w:t>
      </w:r>
      <w:r w:rsidR="00776CEA" w:rsidRPr="00034910">
        <w:t>qui me vient en droite ligne du Kouang-Si</w:t>
      </w:r>
      <w:r>
        <w:t xml:space="preserve">… </w:t>
      </w:r>
      <w:r w:rsidR="00776CEA" w:rsidRPr="00034910">
        <w:t>Vous l</w:t>
      </w:r>
      <w:r>
        <w:t>’</w:t>
      </w:r>
      <w:r w:rsidR="00776CEA" w:rsidRPr="00034910">
        <w:t>apprécierez sûrement</w:t>
      </w:r>
      <w:r>
        <w:t xml:space="preserve">, </w:t>
      </w:r>
      <w:r w:rsidR="00776CEA" w:rsidRPr="00034910">
        <w:t>car je sais les Anglais amateurs éclairés de l</w:t>
      </w:r>
      <w:r>
        <w:t>’</w:t>
      </w:r>
      <w:r w:rsidR="00776CEA" w:rsidRPr="00034910">
        <w:t>exquis breuvage</w:t>
      </w:r>
      <w:r>
        <w:t>.</w:t>
      </w:r>
    </w:p>
    <w:p w14:paraId="43B0330A" w14:textId="77777777" w:rsidR="00E57EC9" w:rsidRDefault="00776CEA" w:rsidP="00E57EC9">
      <w:r w:rsidRPr="00034910">
        <w:t>Commencée sur ce ton</w:t>
      </w:r>
      <w:r w:rsidR="00E57EC9">
        <w:t xml:space="preserve">, </w:t>
      </w:r>
      <w:r w:rsidRPr="00034910">
        <w:t>la conversation devint tout à fait amicale</w:t>
      </w:r>
      <w:r w:rsidR="00E57EC9">
        <w:t xml:space="preserve">. </w:t>
      </w:r>
      <w:r w:rsidRPr="00034910">
        <w:t>Le samovar</w:t>
      </w:r>
      <w:r w:rsidR="00E57EC9">
        <w:t xml:space="preserve">, </w:t>
      </w:r>
      <w:r w:rsidRPr="00034910">
        <w:t>ustensile obligé de tout intérieur russe</w:t>
      </w:r>
      <w:r w:rsidR="00E57EC9">
        <w:t xml:space="preserve">, </w:t>
      </w:r>
      <w:r w:rsidRPr="00034910">
        <w:t>chantonnait sur son réchaud</w:t>
      </w:r>
      <w:r w:rsidR="00E57EC9">
        <w:t xml:space="preserve">. </w:t>
      </w:r>
      <w:r w:rsidRPr="00034910">
        <w:t xml:space="preserve">Jean </w:t>
      </w:r>
      <w:proofErr w:type="spellStart"/>
      <w:r w:rsidRPr="00034910">
        <w:t>Brot</w:t>
      </w:r>
      <w:proofErr w:type="spellEnd"/>
      <w:r w:rsidRPr="00034910">
        <w:t xml:space="preserve"> se chargea du service</w:t>
      </w:r>
      <w:r w:rsidR="00E57EC9">
        <w:t xml:space="preserve">, </w:t>
      </w:r>
      <w:r w:rsidRPr="00034910">
        <w:t>et bientôt tous se délectèrent de l</w:t>
      </w:r>
      <w:r w:rsidR="00E57EC9">
        <w:t>’</w:t>
      </w:r>
      <w:r w:rsidRPr="00034910">
        <w:t>infusion parfumée dont la ch</w:t>
      </w:r>
      <w:r w:rsidRPr="00034910">
        <w:t>a</w:t>
      </w:r>
      <w:r w:rsidRPr="00034910">
        <w:t>leur dissipait le malaise de l</w:t>
      </w:r>
      <w:r w:rsidR="00E57EC9">
        <w:t>’</w:t>
      </w:r>
      <w:r w:rsidRPr="00034910">
        <w:t>averse effroyable subie tout à l</w:t>
      </w:r>
      <w:r w:rsidR="00E57EC9">
        <w:t>’</w:t>
      </w:r>
      <w:r w:rsidRPr="00034910">
        <w:t>heure</w:t>
      </w:r>
      <w:r w:rsidR="00E57EC9">
        <w:t xml:space="preserve">. </w:t>
      </w:r>
      <w:r w:rsidRPr="00034910">
        <w:t>Soudain on frappa à la porte</w:t>
      </w:r>
      <w:r w:rsidR="00E57EC9">
        <w:t xml:space="preserve">. </w:t>
      </w:r>
      <w:r w:rsidRPr="00034910">
        <w:t>Un gendarme parut</w:t>
      </w:r>
      <w:r w:rsidR="00E57EC9">
        <w:t> :</w:t>
      </w:r>
    </w:p>
    <w:p w14:paraId="55C173B3" w14:textId="77777777" w:rsidR="00E57EC9" w:rsidRDefault="00E57EC9" w:rsidP="00E57EC9">
      <w:r>
        <w:t>— </w:t>
      </w:r>
      <w:r w:rsidR="00776CEA" w:rsidRPr="00034910">
        <w:t>Qu</w:t>
      </w:r>
      <w:r>
        <w:t>’</w:t>
      </w:r>
      <w:r w:rsidR="00776CEA" w:rsidRPr="00034910">
        <w:t>est-ce</w:t>
      </w:r>
      <w:r>
        <w:t xml:space="preserve"> ? </w:t>
      </w:r>
      <w:r w:rsidR="00776CEA" w:rsidRPr="00034910">
        <w:t>demanda le directeur</w:t>
      </w:r>
      <w:r>
        <w:t xml:space="preserve">. </w:t>
      </w:r>
      <w:r w:rsidR="00776CEA" w:rsidRPr="00034910">
        <w:t>Le sergent Boris n</w:t>
      </w:r>
      <w:r>
        <w:t>’</w:t>
      </w:r>
      <w:r w:rsidR="00776CEA" w:rsidRPr="00034910">
        <w:t>est pas encore de retour</w:t>
      </w:r>
      <w:r>
        <w:t xml:space="preserve">, </w:t>
      </w:r>
      <w:r w:rsidR="00776CEA" w:rsidRPr="00034910">
        <w:t>je suppose</w:t>
      </w:r>
      <w:r>
        <w:t>.</w:t>
      </w:r>
    </w:p>
    <w:p w14:paraId="538773AD" w14:textId="77777777" w:rsidR="00E57EC9" w:rsidRDefault="00E57EC9" w:rsidP="00E57EC9">
      <w:r>
        <w:t>— </w:t>
      </w:r>
      <w:r w:rsidR="00776CEA" w:rsidRPr="00034910">
        <w:t>Non</w:t>
      </w:r>
      <w:r>
        <w:t xml:space="preserve">, </w:t>
      </w:r>
      <w:r w:rsidR="00776CEA" w:rsidRPr="00034910">
        <w:t>Excellence</w:t>
      </w:r>
      <w:r>
        <w:t>.</w:t>
      </w:r>
    </w:p>
    <w:p w14:paraId="1E2BD03B" w14:textId="77777777" w:rsidR="00E57EC9" w:rsidRDefault="00E57EC9" w:rsidP="00E57EC9">
      <w:r>
        <w:t>— </w:t>
      </w:r>
      <w:r w:rsidR="00776CEA" w:rsidRPr="00034910">
        <w:t>Alors que veux-tu</w:t>
      </w:r>
      <w:r>
        <w:t> ?</w:t>
      </w:r>
    </w:p>
    <w:p w14:paraId="5DE26967" w14:textId="77777777" w:rsidR="00E57EC9" w:rsidRDefault="00E57EC9" w:rsidP="00E57EC9">
      <w:r>
        <w:t>— </w:t>
      </w:r>
      <w:r w:rsidR="00776CEA" w:rsidRPr="00034910">
        <w:t>Vous remettre cette lettre que l</w:t>
      </w:r>
      <w:r>
        <w:t>’</w:t>
      </w:r>
      <w:r w:rsidR="00776CEA" w:rsidRPr="00034910">
        <w:t>on vient d</w:t>
      </w:r>
      <w:r>
        <w:t>’</w:t>
      </w:r>
      <w:r w:rsidR="00776CEA" w:rsidRPr="00034910">
        <w:t>apporter pour vous</w:t>
      </w:r>
      <w:r>
        <w:t>.</w:t>
      </w:r>
    </w:p>
    <w:p w14:paraId="5BF2B1DB" w14:textId="77777777" w:rsidR="00E57EC9" w:rsidRDefault="00776CEA" w:rsidP="00E57EC9">
      <w:r w:rsidRPr="00034910">
        <w:t>Le militaire tendait à son interlocuteur une large enveloppe jaune</w:t>
      </w:r>
      <w:r w:rsidR="00E57EC9">
        <w:t xml:space="preserve">, </w:t>
      </w:r>
      <w:r w:rsidRPr="00034910">
        <w:t>sur laquelle s</w:t>
      </w:r>
      <w:r w:rsidR="00E57EC9">
        <w:t>’</w:t>
      </w:r>
      <w:r w:rsidRPr="00034910">
        <w:t>étalaient en gros caractères les lignes su</w:t>
      </w:r>
      <w:r w:rsidRPr="00034910">
        <w:t>i</w:t>
      </w:r>
      <w:r w:rsidRPr="00034910">
        <w:t>vantes</w:t>
      </w:r>
      <w:r w:rsidR="00E57EC9">
        <w:t> :</w:t>
      </w:r>
    </w:p>
    <w:p w14:paraId="3023E928" w14:textId="77777777" w:rsidR="00E57EC9" w:rsidRDefault="00E57EC9" w:rsidP="007D17F9">
      <w:pPr>
        <w:pStyle w:val="Centrsolidaire"/>
      </w:pPr>
      <w:r>
        <w:lastRenderedPageBreak/>
        <w:t>« </w:t>
      </w:r>
      <w:r w:rsidR="00776CEA" w:rsidRPr="00E57EC9">
        <w:t>Urgent</w:t>
      </w:r>
      <w:r>
        <w:t>.</w:t>
      </w:r>
    </w:p>
    <w:p w14:paraId="6373F498" w14:textId="77777777" w:rsidR="00E57EC9" w:rsidRDefault="00E57EC9" w:rsidP="00E57EC9">
      <w:r>
        <w:t>« </w:t>
      </w:r>
      <w:r w:rsidR="00776CEA" w:rsidRPr="00034910">
        <w:t xml:space="preserve">À son Excellence </w:t>
      </w:r>
      <w:proofErr w:type="spellStart"/>
      <w:r w:rsidR="00776CEA" w:rsidRPr="00034910">
        <w:t>Milkanowitch</w:t>
      </w:r>
      <w:proofErr w:type="spellEnd"/>
      <w:r>
        <w:t xml:space="preserve">, </w:t>
      </w:r>
      <w:r w:rsidR="00776CEA" w:rsidRPr="00034910">
        <w:t>Directeur de la Police</w:t>
      </w:r>
      <w:r>
        <w:t>.</w:t>
      </w:r>
    </w:p>
    <w:p w14:paraId="63DE70F0" w14:textId="6CB47EDE" w:rsidR="00E57EC9" w:rsidRDefault="00E57EC9" w:rsidP="007D17F9">
      <w:pPr>
        <w:pStyle w:val="Centrsolidaire"/>
      </w:pPr>
      <w:r>
        <w:t>« </w:t>
      </w:r>
      <w:r w:rsidR="00776CEA" w:rsidRPr="00E57EC9">
        <w:t>À lire sans retard</w:t>
      </w:r>
      <w:r>
        <w:t>. »</w:t>
      </w:r>
    </w:p>
    <w:p w14:paraId="02EEEA42" w14:textId="77777777" w:rsidR="00E57EC9" w:rsidRDefault="00E57EC9" w:rsidP="00E57EC9">
      <w:r>
        <w:t>— </w:t>
      </w:r>
      <w:r w:rsidR="00776CEA" w:rsidRPr="00034910">
        <w:t>Qu</w:t>
      </w:r>
      <w:r>
        <w:t>’</w:t>
      </w:r>
      <w:r w:rsidR="00776CEA" w:rsidRPr="00034910">
        <w:t>est-ce que cela</w:t>
      </w:r>
      <w:r>
        <w:t xml:space="preserve"> ? </w:t>
      </w:r>
      <w:r w:rsidR="00776CEA" w:rsidRPr="00034910">
        <w:t>fit entre haut et bas le destinataire</w:t>
      </w:r>
      <w:r>
        <w:t>.</w:t>
      </w:r>
    </w:p>
    <w:p w14:paraId="10B3643C" w14:textId="77777777" w:rsidR="00E57EC9" w:rsidRDefault="00776CEA" w:rsidP="00E57EC9">
      <w:r w:rsidRPr="00034910">
        <w:t>Personne ne répondant</w:t>
      </w:r>
      <w:r w:rsidR="00E57EC9">
        <w:t xml:space="preserve">, </w:t>
      </w:r>
      <w:r w:rsidRPr="00034910">
        <w:t>il déchira l</w:t>
      </w:r>
      <w:r w:rsidR="00E57EC9">
        <w:t>’</w:t>
      </w:r>
      <w:r w:rsidRPr="00034910">
        <w:t>enveloppe</w:t>
      </w:r>
      <w:r w:rsidR="00E57EC9">
        <w:t xml:space="preserve">, </w:t>
      </w:r>
      <w:r w:rsidRPr="00034910">
        <w:t>en tira une feuille de vélin pliée en deux et y jeta les yeux</w:t>
      </w:r>
      <w:r w:rsidR="00E57EC9">
        <w:t xml:space="preserve">. </w:t>
      </w:r>
      <w:r w:rsidRPr="00034910">
        <w:t>Mais à peine l</w:t>
      </w:r>
      <w:r w:rsidR="00E57EC9">
        <w:t>’</w:t>
      </w:r>
      <w:r w:rsidRPr="00034910">
        <w:t>eut-il parcourue qu</w:t>
      </w:r>
      <w:r w:rsidR="00E57EC9">
        <w:t>’</w:t>
      </w:r>
      <w:r w:rsidRPr="00034910">
        <w:t>il se leva d</w:t>
      </w:r>
      <w:r w:rsidR="00E57EC9">
        <w:t>’</w:t>
      </w:r>
      <w:r w:rsidRPr="00034910">
        <w:t>un bond</w:t>
      </w:r>
      <w:r w:rsidR="00E57EC9">
        <w:t xml:space="preserve">, </w:t>
      </w:r>
      <w:r w:rsidRPr="00034910">
        <w:t>les yeux hors de la tête</w:t>
      </w:r>
      <w:r w:rsidR="00E57EC9">
        <w:t>.</w:t>
      </w:r>
    </w:p>
    <w:p w14:paraId="55FFE82D" w14:textId="77777777" w:rsidR="00E57EC9" w:rsidRDefault="00E57EC9" w:rsidP="00E57EC9">
      <w:r>
        <w:t>— </w:t>
      </w:r>
      <w:r w:rsidR="00776CEA" w:rsidRPr="00034910">
        <w:t>Où est le messager</w:t>
      </w:r>
      <w:r>
        <w:t xml:space="preserve"> ? </w:t>
      </w:r>
      <w:r w:rsidR="00776CEA" w:rsidRPr="00034910">
        <w:t>dit-il d</w:t>
      </w:r>
      <w:r>
        <w:t>’</w:t>
      </w:r>
      <w:r w:rsidR="00776CEA" w:rsidRPr="00034910">
        <w:t>une voix étranglée</w:t>
      </w:r>
      <w:r>
        <w:t>.</w:t>
      </w:r>
    </w:p>
    <w:p w14:paraId="66A0FB7A" w14:textId="77777777" w:rsidR="00E57EC9" w:rsidRDefault="00E57EC9" w:rsidP="00E57EC9">
      <w:r>
        <w:t>— </w:t>
      </w:r>
      <w:r w:rsidR="00776CEA" w:rsidRPr="00034910">
        <w:t>La messagère</w:t>
      </w:r>
      <w:r>
        <w:t xml:space="preserve">, </w:t>
      </w:r>
      <w:r w:rsidR="00776CEA" w:rsidRPr="00034910">
        <w:t>Excellence</w:t>
      </w:r>
      <w:r>
        <w:t xml:space="preserve">, </w:t>
      </w:r>
      <w:r w:rsidR="00776CEA" w:rsidRPr="00034910">
        <w:t>rectifia le soldat</w:t>
      </w:r>
      <w:r>
        <w:t xml:space="preserve">, </w:t>
      </w:r>
      <w:r w:rsidR="00776CEA" w:rsidRPr="00034910">
        <w:t>car c</w:t>
      </w:r>
      <w:r>
        <w:t>’</w:t>
      </w:r>
      <w:r w:rsidR="00776CEA" w:rsidRPr="00034910">
        <w:t>est une fillette d</w:t>
      </w:r>
      <w:r>
        <w:t>’</w:t>
      </w:r>
      <w:r w:rsidR="00776CEA" w:rsidRPr="00034910">
        <w:t>une douzaine d</w:t>
      </w:r>
      <w:r>
        <w:t>’</w:t>
      </w:r>
      <w:r w:rsidR="00776CEA" w:rsidRPr="00034910">
        <w:t>années</w:t>
      </w:r>
      <w:r>
        <w:t>.</w:t>
      </w:r>
    </w:p>
    <w:p w14:paraId="4ADF9880" w14:textId="77777777" w:rsidR="00E57EC9" w:rsidRDefault="00E57EC9" w:rsidP="00E57EC9">
      <w:r>
        <w:t>— </w:t>
      </w:r>
      <w:r w:rsidR="00776CEA" w:rsidRPr="00034910">
        <w:t>Eh</w:t>
      </w:r>
      <w:r>
        <w:t xml:space="preserve"> ! </w:t>
      </w:r>
      <w:r w:rsidR="00776CEA" w:rsidRPr="00034910">
        <w:t>Fillette ou diable</w:t>
      </w:r>
      <w:r>
        <w:t xml:space="preserve">, </w:t>
      </w:r>
      <w:r w:rsidR="00776CEA" w:rsidRPr="00034910">
        <w:t>où est-elle</w:t>
      </w:r>
      <w:r>
        <w:t> ?</w:t>
      </w:r>
    </w:p>
    <w:p w14:paraId="7CF22CEB" w14:textId="77777777" w:rsidR="00E57EC9" w:rsidRDefault="00E57EC9" w:rsidP="00E57EC9">
      <w:r>
        <w:t>— </w:t>
      </w:r>
      <w:r w:rsidR="00776CEA" w:rsidRPr="00034910">
        <w:t>Partie</w:t>
      </w:r>
      <w:r>
        <w:t> !</w:t>
      </w:r>
    </w:p>
    <w:p w14:paraId="5CD31BC0" w14:textId="77777777" w:rsidR="00E57EC9" w:rsidRDefault="00E57EC9" w:rsidP="00E57EC9">
      <w:r>
        <w:t>— </w:t>
      </w:r>
      <w:r w:rsidR="00776CEA" w:rsidRPr="00034910">
        <w:t>Vous l</w:t>
      </w:r>
      <w:r>
        <w:t>’</w:t>
      </w:r>
      <w:r w:rsidR="00776CEA" w:rsidRPr="00034910">
        <w:t>avez laissée partir</w:t>
      </w:r>
      <w:r>
        <w:t> !</w:t>
      </w:r>
    </w:p>
    <w:p w14:paraId="0B880621" w14:textId="77777777" w:rsidR="00E57EC9" w:rsidRDefault="00776CEA" w:rsidP="00E57EC9">
      <w:r w:rsidRPr="00034910">
        <w:t>L</w:t>
      </w:r>
      <w:r w:rsidR="00E57EC9">
        <w:t>’</w:t>
      </w:r>
      <w:r w:rsidRPr="00034910">
        <w:t>intensité de son émotion força le directeur à s</w:t>
      </w:r>
      <w:r w:rsidR="00E57EC9">
        <w:t>’</w:t>
      </w:r>
      <w:r w:rsidRPr="00034910">
        <w:t>arrêter un instant</w:t>
      </w:r>
      <w:r w:rsidR="00E57EC9">
        <w:t xml:space="preserve">, </w:t>
      </w:r>
      <w:r w:rsidRPr="00034910">
        <w:t>ce dont le gendarme profita pour s</w:t>
      </w:r>
      <w:r w:rsidR="00E57EC9">
        <w:t>’</w:t>
      </w:r>
      <w:r w:rsidRPr="00034910">
        <w:t>expliquer</w:t>
      </w:r>
      <w:r w:rsidR="00E57EC9">
        <w:t> :</w:t>
      </w:r>
    </w:p>
    <w:p w14:paraId="05A1B27D" w14:textId="77777777" w:rsidR="00E57EC9" w:rsidRDefault="00E57EC9" w:rsidP="00E57EC9">
      <w:r>
        <w:t>— </w:t>
      </w:r>
      <w:r w:rsidR="00776CEA" w:rsidRPr="00034910">
        <w:t>On ne savait pas</w:t>
      </w:r>
      <w:r>
        <w:t xml:space="preserve">. </w:t>
      </w:r>
      <w:r w:rsidR="00776CEA" w:rsidRPr="00034910">
        <w:t>On avait ouvert la fenêtre pour voir passer un lot de forçats que l</w:t>
      </w:r>
      <w:r>
        <w:t>’</w:t>
      </w:r>
      <w:r w:rsidR="00776CEA" w:rsidRPr="00034910">
        <w:t>on va embarquer pour l</w:t>
      </w:r>
      <w:r>
        <w:t>’</w:t>
      </w:r>
      <w:r w:rsidR="00776CEA" w:rsidRPr="00034910">
        <w:t>île Sakh</w:t>
      </w:r>
      <w:r w:rsidR="00776CEA" w:rsidRPr="00034910">
        <w:t>a</w:t>
      </w:r>
      <w:r w:rsidR="00776CEA" w:rsidRPr="00034910">
        <w:t>line</w:t>
      </w:r>
      <w:r>
        <w:t xml:space="preserve">… </w:t>
      </w:r>
      <w:r w:rsidR="00776CEA" w:rsidRPr="00034910">
        <w:t>Cette fillette nous a vus</w:t>
      </w:r>
      <w:r>
        <w:t>. « </w:t>
      </w:r>
      <w:r w:rsidR="00776CEA" w:rsidRPr="00034910">
        <w:t>Ah</w:t>
      </w:r>
      <w:r>
        <w:t xml:space="preserve"> ! </w:t>
      </w:r>
      <w:r w:rsidR="00776CEA" w:rsidRPr="00034910">
        <w:t>bon</w:t>
      </w:r>
      <w:r>
        <w:t xml:space="preserve">, </w:t>
      </w:r>
      <w:r w:rsidR="00776CEA" w:rsidRPr="00034910">
        <w:t>s</w:t>
      </w:r>
      <w:r>
        <w:t>’</w:t>
      </w:r>
      <w:r w:rsidR="00776CEA" w:rsidRPr="00034910">
        <w:t>est-elle écriée</w:t>
      </w:r>
      <w:r>
        <w:t xml:space="preserve">, </w:t>
      </w:r>
      <w:r w:rsidR="00776CEA" w:rsidRPr="00034910">
        <w:t>vous êtes là</w:t>
      </w:r>
      <w:r>
        <w:t xml:space="preserve">, </w:t>
      </w:r>
      <w:r w:rsidR="00776CEA" w:rsidRPr="00034910">
        <w:t>je n</w:t>
      </w:r>
      <w:r>
        <w:t>’</w:t>
      </w:r>
      <w:r w:rsidR="00776CEA" w:rsidRPr="00034910">
        <w:t>aurai pas la peine d</w:t>
      </w:r>
      <w:r>
        <w:t>’</w:t>
      </w:r>
      <w:r w:rsidR="00776CEA" w:rsidRPr="00034910">
        <w:t>entrer</w:t>
      </w:r>
      <w:r>
        <w:t xml:space="preserve">. </w:t>
      </w:r>
      <w:r w:rsidR="00776CEA" w:rsidRPr="00034910">
        <w:t>Voilà une lettre pour le chef</w:t>
      </w:r>
      <w:r>
        <w:t>. »</w:t>
      </w:r>
      <w:r w:rsidR="00776CEA" w:rsidRPr="00034910">
        <w:t xml:space="preserve"> Elle nous a donné cette enveloppe et elle s</w:t>
      </w:r>
      <w:r>
        <w:t>’</w:t>
      </w:r>
      <w:r w:rsidR="00776CEA" w:rsidRPr="00034910">
        <w:t>est éloignée en courant</w:t>
      </w:r>
      <w:r>
        <w:t xml:space="preserve">… </w:t>
      </w:r>
      <w:r w:rsidR="00776CEA" w:rsidRPr="00034910">
        <w:t>Dame</w:t>
      </w:r>
      <w:r>
        <w:t xml:space="preserve"> ! </w:t>
      </w:r>
      <w:r w:rsidR="00776CEA" w:rsidRPr="00034910">
        <w:t>quand il pleut</w:t>
      </w:r>
      <w:r>
        <w:t xml:space="preserve">, </w:t>
      </w:r>
      <w:r w:rsidR="00776CEA" w:rsidRPr="00034910">
        <w:t>il est naturel de courir</w:t>
      </w:r>
      <w:r>
        <w:t>.</w:t>
      </w:r>
    </w:p>
    <w:p w14:paraId="3B8E7FA7" w14:textId="77777777" w:rsidR="00E57EC9" w:rsidRDefault="00E57EC9" w:rsidP="00E57EC9">
      <w:r>
        <w:t>— </w:t>
      </w:r>
      <w:r w:rsidR="00776CEA" w:rsidRPr="00034910">
        <w:t>Triple buse</w:t>
      </w:r>
      <w:r>
        <w:t> !</w:t>
      </w:r>
    </w:p>
    <w:p w14:paraId="4E8826BE" w14:textId="77777777" w:rsidR="00E57EC9" w:rsidRDefault="00776CEA" w:rsidP="00E57EC9">
      <w:r w:rsidRPr="00034910">
        <w:lastRenderedPageBreak/>
        <w:t>L</w:t>
      </w:r>
      <w:r w:rsidR="00E57EC9">
        <w:t>’</w:t>
      </w:r>
      <w:r w:rsidRPr="00034910">
        <w:t>injure éclata entre les lèvres du directeur</w:t>
      </w:r>
      <w:r w:rsidR="00E57EC9">
        <w:t xml:space="preserve">. </w:t>
      </w:r>
      <w:r w:rsidRPr="00034910">
        <w:t>D</w:t>
      </w:r>
      <w:r w:rsidR="00E57EC9">
        <w:t>’</w:t>
      </w:r>
      <w:r w:rsidRPr="00034910">
        <w:t>un geste coupant</w:t>
      </w:r>
      <w:r w:rsidR="00E57EC9">
        <w:t xml:space="preserve">, </w:t>
      </w:r>
      <w:r w:rsidRPr="00034910">
        <w:t>il congédia le gendarme tout interloqué</w:t>
      </w:r>
      <w:r w:rsidR="00E57EC9">
        <w:t xml:space="preserve">, </w:t>
      </w:r>
      <w:r w:rsidRPr="00034910">
        <w:t>et</w:t>
      </w:r>
      <w:r w:rsidR="00E57EC9">
        <w:t xml:space="preserve">, </w:t>
      </w:r>
      <w:r w:rsidRPr="00034910">
        <w:t>demeuré seul avec les pseudo prisonniers</w:t>
      </w:r>
      <w:r w:rsidR="00E57EC9">
        <w:t xml:space="preserve">, </w:t>
      </w:r>
      <w:r w:rsidRPr="00034910">
        <w:t>il clama désespérément</w:t>
      </w:r>
      <w:r w:rsidR="00E57EC9">
        <w:t> :</w:t>
      </w:r>
    </w:p>
    <w:p w14:paraId="2455F8AE" w14:textId="77777777" w:rsidR="00E57EC9" w:rsidRDefault="00E57EC9" w:rsidP="00E57EC9">
      <w:r>
        <w:t>— </w:t>
      </w:r>
      <w:r w:rsidR="00776CEA" w:rsidRPr="00034910">
        <w:t>Savez-vous qui m</w:t>
      </w:r>
      <w:r>
        <w:t>’</w:t>
      </w:r>
      <w:r w:rsidR="00776CEA" w:rsidRPr="00034910">
        <w:t>écrit</w:t>
      </w:r>
      <w:r>
        <w:t> ?</w:t>
      </w:r>
    </w:p>
    <w:p w14:paraId="44F8EC6A" w14:textId="77777777" w:rsidR="00E57EC9" w:rsidRDefault="00E57EC9" w:rsidP="00E57EC9">
      <w:r>
        <w:t>— </w:t>
      </w:r>
      <w:r w:rsidR="00776CEA" w:rsidRPr="00034910">
        <w:t>Ma foi non</w:t>
      </w:r>
      <w:r>
        <w:t xml:space="preserve">, </w:t>
      </w:r>
      <w:r w:rsidR="00776CEA" w:rsidRPr="00034910">
        <w:t>vous vous en doutez bien</w:t>
      </w:r>
      <w:r>
        <w:t xml:space="preserve">, </w:t>
      </w:r>
      <w:r w:rsidR="00776CEA" w:rsidRPr="00034910">
        <w:t>déclara paisibl</w:t>
      </w:r>
      <w:r w:rsidR="00776CEA" w:rsidRPr="00034910">
        <w:t>e</w:t>
      </w:r>
      <w:r w:rsidR="00776CEA" w:rsidRPr="00034910">
        <w:t xml:space="preserve">ment Dick </w:t>
      </w:r>
      <w:proofErr w:type="spellStart"/>
      <w:r w:rsidR="00776CEA" w:rsidRPr="00034910">
        <w:t>Fann</w:t>
      </w:r>
      <w:proofErr w:type="spellEnd"/>
      <w:r>
        <w:t xml:space="preserve">, </w:t>
      </w:r>
      <w:r w:rsidR="00776CEA" w:rsidRPr="00034910">
        <w:t>qui avait suivi toute la scène précédente avec attention</w:t>
      </w:r>
      <w:r>
        <w:t>.</w:t>
      </w:r>
    </w:p>
    <w:p w14:paraId="3AC0B8C3" w14:textId="77777777" w:rsidR="00E57EC9" w:rsidRDefault="00776CEA" w:rsidP="00E57EC9">
      <w:r w:rsidRPr="00034910">
        <w:t>Le fonctionnaire gonfla tragiquement ses joues et d</w:t>
      </w:r>
      <w:r w:rsidR="00E57EC9">
        <w:t>’</w:t>
      </w:r>
      <w:r w:rsidRPr="00034910">
        <w:t>un a</w:t>
      </w:r>
      <w:r w:rsidRPr="00034910">
        <w:t>c</w:t>
      </w:r>
      <w:r w:rsidRPr="00034910">
        <w:t>cent où frissonnait l</w:t>
      </w:r>
      <w:r w:rsidR="00E57EC9">
        <w:t>’</w:t>
      </w:r>
      <w:r w:rsidRPr="00034910">
        <w:t>inquiétude</w:t>
      </w:r>
      <w:r w:rsidR="00E57EC9">
        <w:t> :</w:t>
      </w:r>
    </w:p>
    <w:p w14:paraId="691BA8B1" w14:textId="77777777" w:rsidR="00E57EC9" w:rsidRDefault="00E57EC9" w:rsidP="00E57EC9">
      <w:r>
        <w:t>— </w:t>
      </w:r>
      <w:r w:rsidR="00776CEA" w:rsidRPr="00034910">
        <w:t xml:space="preserve">Le Comité nihiliste </w:t>
      </w:r>
      <w:r w:rsidR="00407715">
        <w:t>K</w:t>
      </w:r>
      <w:r>
        <w:t xml:space="preserve">. </w:t>
      </w:r>
      <w:r w:rsidR="00407715">
        <w:t>57</w:t>
      </w:r>
      <w:r>
        <w:t> !</w:t>
      </w:r>
    </w:p>
    <w:p w14:paraId="1D335E2A" w14:textId="77777777" w:rsidR="00E57EC9" w:rsidRDefault="00E57EC9" w:rsidP="00E57EC9">
      <w:r>
        <w:t>— </w:t>
      </w:r>
      <w:r w:rsidR="00776CEA" w:rsidRPr="00034910">
        <w:t>Ah bah</w:t>
      </w:r>
      <w:r>
        <w:t> !</w:t>
      </w:r>
    </w:p>
    <w:p w14:paraId="3E055767" w14:textId="77777777" w:rsidR="00E57EC9" w:rsidRDefault="00776CEA" w:rsidP="00E57EC9">
      <w:r w:rsidRPr="00034910">
        <w:t>L</w:t>
      </w:r>
      <w:r w:rsidR="00E57EC9">
        <w:t>’</w:t>
      </w:r>
      <w:r w:rsidRPr="00034910">
        <w:t>exclamation placide de l</w:t>
      </w:r>
      <w:r w:rsidR="00E57EC9">
        <w:t>’</w:t>
      </w:r>
      <w:r w:rsidRPr="00034910">
        <w:t>Anglais fit bouillonner la colère du policier</w:t>
      </w:r>
      <w:r w:rsidR="00E57EC9">
        <w:t>.</w:t>
      </w:r>
    </w:p>
    <w:p w14:paraId="30BFAAC2" w14:textId="77777777" w:rsidR="00E57EC9" w:rsidRDefault="00E57EC9" w:rsidP="00E57EC9">
      <w:r>
        <w:t>— </w:t>
      </w:r>
      <w:r w:rsidR="00776CEA" w:rsidRPr="00034910">
        <w:t>Ah bah</w:t>
      </w:r>
      <w:r>
        <w:t xml:space="preserve"> ! </w:t>
      </w:r>
      <w:r w:rsidR="00776CEA" w:rsidRPr="00034910">
        <w:t>Vous vous dites</w:t>
      </w:r>
      <w:r>
        <w:t xml:space="preserve"> : </w:t>
      </w:r>
      <w:r w:rsidR="00776CEA" w:rsidRPr="00034910">
        <w:t>cela m</w:t>
      </w:r>
      <w:r>
        <w:t>’</w:t>
      </w:r>
      <w:r w:rsidR="00776CEA" w:rsidRPr="00034910">
        <w:t>est bien égal</w:t>
      </w:r>
      <w:r>
        <w:t xml:space="preserve">, </w:t>
      </w:r>
      <w:r w:rsidR="00776CEA" w:rsidRPr="00034910">
        <w:t>je suis Anglais</w:t>
      </w:r>
      <w:r>
        <w:t xml:space="preserve">, </w:t>
      </w:r>
      <w:r w:rsidR="00776CEA" w:rsidRPr="00034910">
        <w:t>je n</w:t>
      </w:r>
      <w:r>
        <w:t>’</w:t>
      </w:r>
      <w:r w:rsidR="00776CEA" w:rsidRPr="00034910">
        <w:t>ai rien à démêler avec les nihilistes</w:t>
      </w:r>
      <w:r>
        <w:t>…</w:t>
      </w:r>
    </w:p>
    <w:p w14:paraId="4C6ECCB9" w14:textId="77777777" w:rsidR="00E57EC9" w:rsidRDefault="00E57EC9" w:rsidP="00E57EC9">
      <w:r>
        <w:t>— </w:t>
      </w:r>
      <w:r w:rsidR="00776CEA" w:rsidRPr="00034910">
        <w:t>Je ne crois pas avoir</w:t>
      </w:r>
      <w:r>
        <w:t xml:space="preserve">, </w:t>
      </w:r>
      <w:r w:rsidR="00776CEA" w:rsidRPr="00034910">
        <w:t>en effet</w:t>
      </w:r>
      <w:r>
        <w:t xml:space="preserve">, </w:t>
      </w:r>
      <w:r w:rsidR="00776CEA" w:rsidRPr="00034910">
        <w:t>approuva Dick toujours calme</w:t>
      </w:r>
      <w:r>
        <w:t>…</w:t>
      </w:r>
    </w:p>
    <w:p w14:paraId="01BF7678" w14:textId="77777777" w:rsidR="00E57EC9" w:rsidRDefault="00E57EC9" w:rsidP="00E57EC9">
      <w:r>
        <w:t>— </w:t>
      </w:r>
      <w:r w:rsidR="00776CEA" w:rsidRPr="00034910">
        <w:t>Eh bien vous vous trompez</w:t>
      </w:r>
      <w:r>
        <w:t xml:space="preserve">… </w:t>
      </w:r>
      <w:r w:rsidR="00776CEA" w:rsidRPr="00034910">
        <w:t>Cette communication vous vise spécialement</w:t>
      </w:r>
      <w:r>
        <w:t>.</w:t>
      </w:r>
    </w:p>
    <w:p w14:paraId="43C0DE52" w14:textId="77777777" w:rsidR="00E57EC9" w:rsidRDefault="00776CEA" w:rsidP="00E57EC9">
      <w:r w:rsidRPr="00034910">
        <w:t>Et la voix brisée par l</w:t>
      </w:r>
      <w:r w:rsidR="00E57EC9">
        <w:t>’</w:t>
      </w:r>
      <w:r w:rsidRPr="00034910">
        <w:t>émoi</w:t>
      </w:r>
      <w:r w:rsidR="00E57EC9">
        <w:t xml:space="preserve">, </w:t>
      </w:r>
      <w:r w:rsidRPr="00034910">
        <w:t>bégayant dans son désir de prononcer plus vite</w:t>
      </w:r>
      <w:r w:rsidR="00E57EC9">
        <w:t xml:space="preserve">, </w:t>
      </w:r>
      <w:r w:rsidRPr="00034910">
        <w:t>le directeur lut ce qui suit</w:t>
      </w:r>
      <w:r w:rsidR="00E57EC9">
        <w:t> :</w:t>
      </w:r>
    </w:p>
    <w:p w14:paraId="674E5157" w14:textId="77777777" w:rsidR="00E57EC9" w:rsidRDefault="00E57EC9" w:rsidP="00E57EC9">
      <w:r>
        <w:t>« </w:t>
      </w:r>
      <w:r w:rsidR="00776CEA" w:rsidRPr="00034910">
        <w:t>Excellence Directeur</w:t>
      </w:r>
      <w:r>
        <w:t>,</w:t>
      </w:r>
    </w:p>
    <w:p w14:paraId="5AB5CC79" w14:textId="591DCD00" w:rsidR="00E57EC9" w:rsidRDefault="00E57EC9" w:rsidP="00E57EC9">
      <w:r>
        <w:t>« </w:t>
      </w:r>
      <w:r w:rsidR="00776CEA" w:rsidRPr="00034910">
        <w:t xml:space="preserve">Le Comité </w:t>
      </w:r>
      <w:r w:rsidR="00407715">
        <w:t>K</w:t>
      </w:r>
      <w:r>
        <w:t xml:space="preserve">. </w:t>
      </w:r>
      <w:r w:rsidR="00407715">
        <w:t>57</w:t>
      </w:r>
      <w:r w:rsidR="00776CEA" w:rsidRPr="00034910">
        <w:t xml:space="preserve"> vous enjoint de garder sous les verrous les nommés Dick </w:t>
      </w:r>
      <w:proofErr w:type="spellStart"/>
      <w:r w:rsidR="00776CEA" w:rsidRPr="00034910">
        <w:t>Fann</w:t>
      </w:r>
      <w:proofErr w:type="spellEnd"/>
      <w:r w:rsidR="00776CEA" w:rsidRPr="00034910">
        <w:t xml:space="preserve"> et Jean </w:t>
      </w:r>
      <w:proofErr w:type="spellStart"/>
      <w:r w:rsidR="00776CEA" w:rsidRPr="00034910">
        <w:t>Brot</w:t>
      </w:r>
      <w:proofErr w:type="spellEnd"/>
      <w:r>
        <w:t>. »</w:t>
      </w:r>
    </w:p>
    <w:p w14:paraId="29650CDF" w14:textId="77777777" w:rsidR="00E57EC9" w:rsidRDefault="00E57EC9" w:rsidP="00E57EC9">
      <w:r>
        <w:t>— </w:t>
      </w:r>
      <w:r w:rsidR="00776CEA" w:rsidRPr="00034910">
        <w:t>Hein</w:t>
      </w:r>
      <w:r>
        <w:t xml:space="preserve"> ! </w:t>
      </w:r>
      <w:r w:rsidR="00776CEA" w:rsidRPr="00034910">
        <w:t>clamèrent les intéressés</w:t>
      </w:r>
      <w:r>
        <w:t>.</w:t>
      </w:r>
    </w:p>
    <w:p w14:paraId="0B168D18" w14:textId="77777777" w:rsidR="00BE0DA9" w:rsidRDefault="00BE0DA9" w:rsidP="00BE0DA9">
      <w:pPr>
        <w:pStyle w:val="Centrsolidaire"/>
      </w:pPr>
      <w:r w:rsidRPr="00E57EC9">
        <w:rPr>
          <w:noProof/>
        </w:rPr>
        <w:lastRenderedPageBreak/>
        <w:drawing>
          <wp:inline distT="0" distB="0" distL="0" distR="0" wp14:anchorId="6B6B85EF" wp14:editId="16FE148B">
            <wp:extent cx="5486400" cy="8006715"/>
            <wp:effectExtent l="0" t="0" r="0" b="0"/>
            <wp:docPr id="77"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486400" cy="8006715"/>
                    </a:xfrm>
                    <a:prstGeom prst="rect">
                      <a:avLst/>
                    </a:prstGeom>
                    <a:noFill/>
                    <a:ln>
                      <a:noFill/>
                    </a:ln>
                  </pic:spPr>
                </pic:pic>
              </a:graphicData>
            </a:graphic>
          </wp:inline>
        </w:drawing>
      </w:r>
    </w:p>
    <w:p w14:paraId="7B2F94C7" w14:textId="77777777" w:rsidR="00BE0DA9" w:rsidRDefault="00BE0DA9" w:rsidP="00BE0DA9">
      <w:pPr>
        <w:pStyle w:val="Centr14pt"/>
      </w:pPr>
      <w:r>
        <w:t>— A</w:t>
      </w:r>
      <w:r w:rsidRPr="00E57EC9">
        <w:t>ttendez</w:t>
      </w:r>
      <w:r>
        <w:t xml:space="preserve">, </w:t>
      </w:r>
      <w:r w:rsidRPr="00E57EC9">
        <w:t>je n</w:t>
      </w:r>
      <w:r>
        <w:t>’</w:t>
      </w:r>
      <w:r w:rsidRPr="00E57EC9">
        <w:t>ai pas fini</w:t>
      </w:r>
      <w:r>
        <w:t> !</w:t>
      </w:r>
    </w:p>
    <w:p w14:paraId="64699DD8" w14:textId="77777777" w:rsidR="00E57EC9" w:rsidRDefault="00776CEA" w:rsidP="00E57EC9">
      <w:r w:rsidRPr="00034910">
        <w:lastRenderedPageBreak/>
        <w:t>Le général directeur leva la main pour leur recommander le silence</w:t>
      </w:r>
      <w:r w:rsidR="00E57EC9">
        <w:t>.</w:t>
      </w:r>
    </w:p>
    <w:p w14:paraId="6AAF51AE" w14:textId="77777777" w:rsidR="00E57EC9" w:rsidRDefault="00E57EC9" w:rsidP="00E57EC9">
      <w:r>
        <w:t>— </w:t>
      </w:r>
      <w:r w:rsidR="00776CEA" w:rsidRPr="00034910">
        <w:t>Attendez</w:t>
      </w:r>
      <w:r>
        <w:t xml:space="preserve">, </w:t>
      </w:r>
      <w:r w:rsidR="00776CEA" w:rsidRPr="00034910">
        <w:t>je n</w:t>
      </w:r>
      <w:r>
        <w:t>’</w:t>
      </w:r>
      <w:r w:rsidR="00776CEA" w:rsidRPr="00034910">
        <w:t>ai pas fini</w:t>
      </w:r>
      <w:r>
        <w:t>.</w:t>
      </w:r>
    </w:p>
    <w:p w14:paraId="650D45C4" w14:textId="77777777" w:rsidR="00E57EC9" w:rsidRDefault="00776CEA" w:rsidP="00E57EC9">
      <w:r w:rsidRPr="00034910">
        <w:t>Et sa voix s</w:t>
      </w:r>
      <w:r w:rsidR="00E57EC9">
        <w:t>’</w:t>
      </w:r>
      <w:r w:rsidRPr="00034910">
        <w:t>abaissant par degrés</w:t>
      </w:r>
      <w:r w:rsidR="00E57EC9">
        <w:t> :</w:t>
      </w:r>
    </w:p>
    <w:p w14:paraId="6821AFC7" w14:textId="62DD7639" w:rsidR="00E57EC9" w:rsidRDefault="00E57EC9" w:rsidP="00E57EC9">
      <w:r>
        <w:t>« </w:t>
      </w:r>
      <w:r w:rsidR="00776CEA" w:rsidRPr="00034910">
        <w:t>Si vous les relâchez</w:t>
      </w:r>
      <w:r>
        <w:t xml:space="preserve">, </w:t>
      </w:r>
      <w:r w:rsidR="00776CEA" w:rsidRPr="00034910">
        <w:t>ce soir</w:t>
      </w:r>
      <w:r>
        <w:t xml:space="preserve">, </w:t>
      </w:r>
      <w:r w:rsidR="00776CEA" w:rsidRPr="00034910">
        <w:t>une bombe punira votre d</w:t>
      </w:r>
      <w:r w:rsidR="00776CEA" w:rsidRPr="00034910">
        <w:t>é</w:t>
      </w:r>
      <w:r w:rsidR="00776CEA" w:rsidRPr="00034910">
        <w:t>sobéissance</w:t>
      </w:r>
      <w:r>
        <w:t>. »</w:t>
      </w:r>
    </w:p>
    <w:p w14:paraId="5FA6F218" w14:textId="77777777" w:rsidR="00E57EC9" w:rsidRDefault="00E57EC9" w:rsidP="00E57EC9">
      <w:r>
        <w:t>— </w:t>
      </w:r>
      <w:r w:rsidR="00776CEA" w:rsidRPr="00034910">
        <w:t>C</w:t>
      </w:r>
      <w:r>
        <w:t>’</w:t>
      </w:r>
      <w:r w:rsidR="00776CEA" w:rsidRPr="00034910">
        <w:t>est tout</w:t>
      </w:r>
      <w:r>
        <w:t xml:space="preserve">, </w:t>
      </w:r>
      <w:r w:rsidR="00776CEA" w:rsidRPr="00034910">
        <w:t>gémit-il</w:t>
      </w:r>
      <w:r>
        <w:t xml:space="preserve">. </w:t>
      </w:r>
      <w:r w:rsidR="00776CEA" w:rsidRPr="00034910">
        <w:t>Et ce soir</w:t>
      </w:r>
      <w:r>
        <w:t xml:space="preserve">, </w:t>
      </w:r>
      <w:r w:rsidR="00776CEA" w:rsidRPr="00034910">
        <w:t>je suis commandé de se</w:t>
      </w:r>
      <w:r w:rsidR="00776CEA" w:rsidRPr="00034910">
        <w:t>r</w:t>
      </w:r>
      <w:r w:rsidR="00776CEA" w:rsidRPr="00034910">
        <w:t>vice au théâtre</w:t>
      </w:r>
      <w:r>
        <w:t xml:space="preserve">. </w:t>
      </w:r>
      <w:r w:rsidR="00776CEA" w:rsidRPr="00034910">
        <w:t>Nous avons un grand-duc</w:t>
      </w:r>
      <w:r>
        <w:t xml:space="preserve">, </w:t>
      </w:r>
      <w:r w:rsidR="00776CEA" w:rsidRPr="00034910">
        <w:t>ma fonction m</w:t>
      </w:r>
      <w:r>
        <w:t>’</w:t>
      </w:r>
      <w:r w:rsidR="00776CEA" w:rsidRPr="00034910">
        <w:t>astreint à être là en personne</w:t>
      </w:r>
      <w:r>
        <w:t xml:space="preserve">. </w:t>
      </w:r>
      <w:r w:rsidR="00776CEA" w:rsidRPr="00034910">
        <w:t>Je ne puis donc me dispenser de sortir</w:t>
      </w:r>
      <w:r>
        <w:t xml:space="preserve">… </w:t>
      </w:r>
      <w:r w:rsidR="00776CEA" w:rsidRPr="00034910">
        <w:t>Et une bombe</w:t>
      </w:r>
      <w:r>
        <w:t xml:space="preserve">, </w:t>
      </w:r>
      <w:r w:rsidR="00776CEA" w:rsidRPr="00034910">
        <w:t>vous comprenez</w:t>
      </w:r>
      <w:r>
        <w:t xml:space="preserve">, </w:t>
      </w:r>
      <w:r w:rsidR="00776CEA" w:rsidRPr="00FE4ED5">
        <w:t xml:space="preserve">une </w:t>
      </w:r>
      <w:r w:rsidR="00776CEA" w:rsidRPr="00034910">
        <w:t>bombe</w:t>
      </w:r>
      <w:r>
        <w:t>.</w:t>
      </w:r>
    </w:p>
    <w:p w14:paraId="4A7223DC" w14:textId="77777777" w:rsidR="00E57EC9" w:rsidRDefault="00776CEA" w:rsidP="00E57EC9">
      <w:r w:rsidRPr="00034910">
        <w:t>Puis</w:t>
      </w:r>
      <w:r w:rsidR="00E57EC9">
        <w:t xml:space="preserve">, </w:t>
      </w:r>
      <w:r w:rsidRPr="00034910">
        <w:t>persuasif</w:t>
      </w:r>
      <w:r w:rsidR="00E57EC9">
        <w:t> :</w:t>
      </w:r>
    </w:p>
    <w:p w14:paraId="1F688E90" w14:textId="77777777" w:rsidR="00E57EC9" w:rsidRDefault="00E57EC9" w:rsidP="00E57EC9">
      <w:r>
        <w:t>— </w:t>
      </w:r>
      <w:r w:rsidR="00776CEA" w:rsidRPr="00034910">
        <w:t>Alors</w:t>
      </w:r>
      <w:r>
        <w:t xml:space="preserve">, </w:t>
      </w:r>
      <w:r w:rsidR="00776CEA" w:rsidRPr="00034910">
        <w:t>je serai obligé de vous emprisonner</w:t>
      </w:r>
      <w:r>
        <w:t>.</w:t>
      </w:r>
    </w:p>
    <w:p w14:paraId="59CE57C7" w14:textId="77777777" w:rsidR="00E57EC9" w:rsidRDefault="00E57EC9" w:rsidP="00E57EC9">
      <w:r>
        <w:t>— </w:t>
      </w:r>
      <w:r w:rsidR="00776CEA" w:rsidRPr="00034910">
        <w:t>Par exemple</w:t>
      </w:r>
      <w:r>
        <w:t xml:space="preserve">, </w:t>
      </w:r>
      <w:r w:rsidR="00776CEA" w:rsidRPr="00034910">
        <w:t>s</w:t>
      </w:r>
      <w:r>
        <w:t>’</w:t>
      </w:r>
      <w:r w:rsidR="00776CEA" w:rsidRPr="00034910">
        <w:t xml:space="preserve">exclama Jean </w:t>
      </w:r>
      <w:proofErr w:type="spellStart"/>
      <w:r w:rsidR="00776CEA" w:rsidRPr="00034910">
        <w:t>Brot</w:t>
      </w:r>
      <w:proofErr w:type="spellEnd"/>
      <w:r w:rsidR="00776CEA" w:rsidRPr="00034910">
        <w:t xml:space="preserve"> incapable de garder le silence plus longtemps</w:t>
      </w:r>
      <w:r>
        <w:t xml:space="preserve">. </w:t>
      </w:r>
      <w:r w:rsidR="00776CEA" w:rsidRPr="00034910">
        <w:t xml:space="preserve">Parce que Monsieur a la </w:t>
      </w:r>
      <w:r w:rsidR="00776CEA" w:rsidRPr="00034910">
        <w:rPr>
          <w:i/>
          <w:iCs/>
        </w:rPr>
        <w:t>frousse</w:t>
      </w:r>
      <w:r>
        <w:rPr>
          <w:i/>
          <w:iCs/>
        </w:rPr>
        <w:t xml:space="preserve">, </w:t>
      </w:r>
      <w:r w:rsidR="00776CEA" w:rsidRPr="00034910">
        <w:t>nous devrons passer la nuit en prison</w:t>
      </w:r>
      <w:r>
        <w:t>.</w:t>
      </w:r>
    </w:p>
    <w:p w14:paraId="11FE6D87" w14:textId="77777777" w:rsidR="00E57EC9" w:rsidRDefault="00E57EC9" w:rsidP="00E57EC9">
      <w:r>
        <w:t>— </w:t>
      </w:r>
      <w:r w:rsidR="00776CEA" w:rsidRPr="00034910">
        <w:t>Nous nous adresserons à notre Ambassadeur</w:t>
      </w:r>
      <w:r>
        <w:t xml:space="preserve">, </w:t>
      </w:r>
      <w:r w:rsidR="00776CEA" w:rsidRPr="00034910">
        <w:t>interro</w:t>
      </w:r>
      <w:r w:rsidR="00776CEA" w:rsidRPr="00034910">
        <w:t>m</w:t>
      </w:r>
      <w:r w:rsidR="00776CEA" w:rsidRPr="00034910">
        <w:t>pit Dick</w:t>
      </w:r>
      <w:r>
        <w:t xml:space="preserve">, </w:t>
      </w:r>
      <w:r w:rsidR="00776CEA" w:rsidRPr="00034910">
        <w:t>et je doute que cet abus d</w:t>
      </w:r>
      <w:r>
        <w:t>’</w:t>
      </w:r>
      <w:r w:rsidR="00776CEA" w:rsidRPr="00034910">
        <w:t>autorité</w:t>
      </w:r>
      <w:r>
        <w:t xml:space="preserve">, </w:t>
      </w:r>
      <w:r w:rsidR="00776CEA" w:rsidRPr="00034910">
        <w:t>provoqué par une crainte personnelle</w:t>
      </w:r>
      <w:r>
        <w:t xml:space="preserve">, </w:t>
      </w:r>
      <w:r w:rsidR="00776CEA" w:rsidRPr="00034910">
        <w:t>vous vaille l</w:t>
      </w:r>
      <w:r>
        <w:t>’</w:t>
      </w:r>
      <w:r w:rsidR="00776CEA" w:rsidRPr="00034910">
        <w:t>approbation de l</w:t>
      </w:r>
      <w:r>
        <w:t>’</w:t>
      </w:r>
      <w:r w:rsidR="00776CEA" w:rsidRPr="00034910">
        <w:t>Administration supérieure</w:t>
      </w:r>
      <w:r>
        <w:t>.</w:t>
      </w:r>
    </w:p>
    <w:p w14:paraId="22435B07" w14:textId="77777777" w:rsidR="00E57EC9" w:rsidRDefault="00E57EC9" w:rsidP="00E57EC9">
      <w:r>
        <w:t>— </w:t>
      </w:r>
      <w:r w:rsidR="00776CEA" w:rsidRPr="00034910">
        <w:t>Oh</w:t>
      </w:r>
      <w:r>
        <w:t xml:space="preserve"> ! </w:t>
      </w:r>
      <w:r w:rsidR="00776CEA" w:rsidRPr="00034910">
        <w:t>avoua naïvement le policier</w:t>
      </w:r>
      <w:r>
        <w:t xml:space="preserve">, </w:t>
      </w:r>
      <w:r w:rsidR="00776CEA" w:rsidRPr="00034910">
        <w:t>je puis faire durer l</w:t>
      </w:r>
      <w:r>
        <w:t>’</w:t>
      </w:r>
      <w:r w:rsidR="00776CEA" w:rsidRPr="00034910">
        <w:t>enquête</w:t>
      </w:r>
      <w:r>
        <w:t xml:space="preserve">… </w:t>
      </w:r>
      <w:r w:rsidR="00776CEA" w:rsidRPr="00034910">
        <w:t>Et alors personne n</w:t>
      </w:r>
      <w:r>
        <w:t>’</w:t>
      </w:r>
      <w:r w:rsidR="00776CEA" w:rsidRPr="00034910">
        <w:t>a rien à réclamer</w:t>
      </w:r>
      <w:r>
        <w:t>.</w:t>
      </w:r>
    </w:p>
    <w:p w14:paraId="0163F00F" w14:textId="77777777" w:rsidR="00E57EC9" w:rsidRDefault="00776CEA" w:rsidP="00E57EC9">
      <w:r w:rsidRPr="00034910">
        <w:t>Jean allait protester encore contre cette façon hypocrite de les priver de leur liberté</w:t>
      </w:r>
      <w:r w:rsidR="00E57EC9">
        <w:t xml:space="preserve">. </w:t>
      </w:r>
      <w:r w:rsidRPr="00034910">
        <w:t xml:space="preserve">Dick </w:t>
      </w:r>
      <w:proofErr w:type="spellStart"/>
      <w:r w:rsidRPr="00034910">
        <w:t>Fann</w:t>
      </w:r>
      <w:proofErr w:type="spellEnd"/>
      <w:r w:rsidRPr="00034910">
        <w:t xml:space="preserve"> ne lui en laissa pas le temps</w:t>
      </w:r>
      <w:r w:rsidR="00E57EC9">
        <w:t>.</w:t>
      </w:r>
    </w:p>
    <w:p w14:paraId="1748AEBD" w14:textId="534AA5B0" w:rsidR="00E57EC9" w:rsidRDefault="00E57EC9" w:rsidP="00E57EC9">
      <w:r>
        <w:t>— M. </w:t>
      </w:r>
      <w:proofErr w:type="spellStart"/>
      <w:r w:rsidR="00776CEA" w:rsidRPr="00034910">
        <w:t>Milkanowitch</w:t>
      </w:r>
      <w:proofErr w:type="spellEnd"/>
      <w:r w:rsidR="00776CEA" w:rsidRPr="00034910">
        <w:t xml:space="preserve"> nous fera remettre en liberté tout à l</w:t>
      </w:r>
      <w:r>
        <w:t>’</w:t>
      </w:r>
      <w:r w:rsidR="00776CEA" w:rsidRPr="00034910">
        <w:t>heure</w:t>
      </w:r>
      <w:r>
        <w:t>.</w:t>
      </w:r>
    </w:p>
    <w:p w14:paraId="54DC3FEF" w14:textId="77777777" w:rsidR="00E57EC9" w:rsidRDefault="00E57EC9" w:rsidP="00E57EC9">
      <w:r>
        <w:lastRenderedPageBreak/>
        <w:t>— </w:t>
      </w:r>
      <w:r w:rsidR="00776CEA" w:rsidRPr="00034910">
        <w:t>Moi</w:t>
      </w:r>
      <w:r>
        <w:t xml:space="preserve"> ! </w:t>
      </w:r>
      <w:r w:rsidR="00776CEA" w:rsidRPr="00034910">
        <w:t>balbutia le directeur</w:t>
      </w:r>
      <w:r>
        <w:t xml:space="preserve">… </w:t>
      </w:r>
      <w:r w:rsidR="00776CEA" w:rsidRPr="00034910">
        <w:t>Vous ne comprenez pas</w:t>
      </w:r>
      <w:r>
        <w:t>…</w:t>
      </w:r>
    </w:p>
    <w:p w14:paraId="738BACE4" w14:textId="77777777" w:rsidR="00E57EC9" w:rsidRDefault="00E57EC9" w:rsidP="00E57EC9">
      <w:r>
        <w:t>— </w:t>
      </w:r>
      <w:r w:rsidR="00776CEA" w:rsidRPr="00034910">
        <w:t>Que vous croyez de votre intérêt de nous retenir</w:t>
      </w:r>
      <w:r>
        <w:t xml:space="preserve"> ? </w:t>
      </w:r>
      <w:r w:rsidR="00776CEA" w:rsidRPr="00034910">
        <w:t>Si</w:t>
      </w:r>
      <w:r>
        <w:t xml:space="preserve">, </w:t>
      </w:r>
      <w:r w:rsidR="00776CEA" w:rsidRPr="00034910">
        <w:t>si</w:t>
      </w:r>
      <w:r>
        <w:t xml:space="preserve">, </w:t>
      </w:r>
      <w:r w:rsidR="00776CEA" w:rsidRPr="00034910">
        <w:t>j</w:t>
      </w:r>
      <w:r>
        <w:t>’</w:t>
      </w:r>
      <w:r w:rsidR="00776CEA" w:rsidRPr="00034910">
        <w:t>ai fort bien compris</w:t>
      </w:r>
      <w:r>
        <w:t xml:space="preserve">. </w:t>
      </w:r>
      <w:r w:rsidR="00776CEA" w:rsidRPr="00034910">
        <w:t>Mais je persiste dans mon dire</w:t>
      </w:r>
      <w:r>
        <w:t xml:space="preserve">, </w:t>
      </w:r>
      <w:r w:rsidR="00776CEA" w:rsidRPr="00034910">
        <w:t>car je vais vous démontrer que votre intérêt réel est tout à fait opposé</w:t>
      </w:r>
      <w:r>
        <w:t>…</w:t>
      </w:r>
    </w:p>
    <w:p w14:paraId="22FCD4E7" w14:textId="77777777" w:rsidR="00E57EC9" w:rsidRDefault="00E57EC9" w:rsidP="00E57EC9">
      <w:r>
        <w:t>— </w:t>
      </w:r>
      <w:r w:rsidR="00776CEA" w:rsidRPr="00034910">
        <w:t>Ah</w:t>
      </w:r>
      <w:r>
        <w:t xml:space="preserve"> ! </w:t>
      </w:r>
      <w:r w:rsidR="00776CEA" w:rsidRPr="00034910">
        <w:t>par exemple</w:t>
      </w:r>
      <w:r>
        <w:t xml:space="preserve">, </w:t>
      </w:r>
      <w:r w:rsidR="00776CEA" w:rsidRPr="00034910">
        <w:t>si vous y parvenez</w:t>
      </w:r>
      <w:r>
        <w:t>…</w:t>
      </w:r>
    </w:p>
    <w:p w14:paraId="4EF6EE40" w14:textId="77777777" w:rsidR="00E57EC9" w:rsidRDefault="00E57EC9" w:rsidP="00E57EC9">
      <w:r>
        <w:t>— </w:t>
      </w:r>
      <w:r w:rsidR="00776CEA" w:rsidRPr="00034910">
        <w:t>Vous m</w:t>
      </w:r>
      <w:r>
        <w:t>’</w:t>
      </w:r>
      <w:r w:rsidR="00776CEA" w:rsidRPr="00034910">
        <w:t>obéirez pendant quelques heures</w:t>
      </w:r>
      <w:r>
        <w:t xml:space="preserve"> ; </w:t>
      </w:r>
      <w:r w:rsidR="00776CEA" w:rsidRPr="00034910">
        <w:t>c</w:t>
      </w:r>
      <w:r>
        <w:t>’</w:t>
      </w:r>
      <w:r w:rsidR="00776CEA" w:rsidRPr="00034910">
        <w:t>est tout ce que j</w:t>
      </w:r>
      <w:r>
        <w:t>’</w:t>
      </w:r>
      <w:r w:rsidR="00776CEA" w:rsidRPr="00034910">
        <w:t>exigerai de vous</w:t>
      </w:r>
      <w:r>
        <w:t>.</w:t>
      </w:r>
    </w:p>
    <w:p w14:paraId="270A09BA" w14:textId="77777777" w:rsidR="00E57EC9" w:rsidRDefault="00776CEA" w:rsidP="00E57EC9">
      <w:r w:rsidRPr="00034910">
        <w:t>Le compagnon du détective l</w:t>
      </w:r>
      <w:r w:rsidR="00E57EC9">
        <w:t>’</w:t>
      </w:r>
      <w:r w:rsidRPr="00034910">
        <w:t>écoutait avec étonnement</w:t>
      </w:r>
      <w:r w:rsidR="00E57EC9">
        <w:t xml:space="preserve">. </w:t>
      </w:r>
      <w:r w:rsidRPr="00034910">
        <w:t>Mais sa surprise n</w:t>
      </w:r>
      <w:r w:rsidR="00E57EC9">
        <w:t>’</w:t>
      </w:r>
      <w:r w:rsidRPr="00034910">
        <w:t>était rien auprès de la stupéfaction qui o</w:t>
      </w:r>
      <w:r w:rsidRPr="00034910">
        <w:t>u</w:t>
      </w:r>
      <w:r w:rsidRPr="00034910">
        <w:t>vrait la bouche du policier en O</w:t>
      </w:r>
      <w:r w:rsidR="00E57EC9">
        <w:t xml:space="preserve">, </w:t>
      </w:r>
      <w:r w:rsidRPr="00034910">
        <w:t>qui recourbait ses sourcils en arcs</w:t>
      </w:r>
      <w:r w:rsidR="00E57EC9">
        <w:t xml:space="preserve">, </w:t>
      </w:r>
      <w:r w:rsidRPr="00034910">
        <w:t>qui effarait son regard</w:t>
      </w:r>
      <w:r w:rsidR="00E57EC9">
        <w:t>.</w:t>
      </w:r>
    </w:p>
    <w:p w14:paraId="48826F3C" w14:textId="77777777" w:rsidR="00E57EC9" w:rsidRDefault="00E57EC9" w:rsidP="00E57EC9">
      <w:r>
        <w:t>— </w:t>
      </w:r>
      <w:r w:rsidR="00776CEA" w:rsidRPr="00034910">
        <w:t>Enfin</w:t>
      </w:r>
      <w:r>
        <w:t xml:space="preserve">, </w:t>
      </w:r>
      <w:r w:rsidR="00776CEA" w:rsidRPr="00034910">
        <w:t>réussit-il à dire</w:t>
      </w:r>
      <w:r>
        <w:t xml:space="preserve">, </w:t>
      </w:r>
      <w:r w:rsidR="00776CEA" w:rsidRPr="00034910">
        <w:t>allez toujours</w:t>
      </w:r>
      <w:r>
        <w:t xml:space="preserve">. </w:t>
      </w:r>
      <w:r w:rsidR="00776CEA" w:rsidRPr="00034910">
        <w:t>Vous avez la rép</w:t>
      </w:r>
      <w:r w:rsidR="00776CEA" w:rsidRPr="00034910">
        <w:t>u</w:t>
      </w:r>
      <w:r w:rsidR="00776CEA" w:rsidRPr="00034910">
        <w:t>tation d</w:t>
      </w:r>
      <w:r>
        <w:t>’</w:t>
      </w:r>
      <w:r w:rsidR="00776CEA" w:rsidRPr="00034910">
        <w:t>un homme capable d</w:t>
      </w:r>
      <w:r>
        <w:t>’</w:t>
      </w:r>
      <w:r w:rsidR="00776CEA" w:rsidRPr="00034910">
        <w:t>accomplir l</w:t>
      </w:r>
      <w:r>
        <w:t>’</w:t>
      </w:r>
      <w:r w:rsidR="00776CEA" w:rsidRPr="00034910">
        <w:t>impossible</w:t>
      </w:r>
      <w:r>
        <w:t xml:space="preserve">… </w:t>
      </w:r>
      <w:r w:rsidR="00776CEA" w:rsidRPr="00034910">
        <w:t>Les jou</w:t>
      </w:r>
      <w:r w:rsidR="00776CEA" w:rsidRPr="00034910">
        <w:t>r</w:t>
      </w:r>
      <w:r w:rsidR="00776CEA" w:rsidRPr="00034910">
        <w:t>naux ont chanté vos louanges même en ce coin reculé du monde</w:t>
      </w:r>
      <w:r>
        <w:t xml:space="preserve">… </w:t>
      </w:r>
      <w:r w:rsidR="00776CEA" w:rsidRPr="00034910">
        <w:t>Je n</w:t>
      </w:r>
      <w:r>
        <w:t>’</w:t>
      </w:r>
      <w:r w:rsidR="00776CEA" w:rsidRPr="00034910">
        <w:t>aurai pas la sottise de refuser de vous écouter</w:t>
      </w:r>
      <w:r>
        <w:t>.</w:t>
      </w:r>
    </w:p>
    <w:p w14:paraId="39FBD0AA" w14:textId="77777777" w:rsidR="00E57EC9" w:rsidRDefault="00776CEA" w:rsidP="00E57EC9">
      <w:r w:rsidRPr="00034910">
        <w:t>Ce à quoi Dick répondit par un petit hochement de tête s</w:t>
      </w:r>
      <w:r w:rsidRPr="00034910">
        <w:t>a</w:t>
      </w:r>
      <w:r w:rsidRPr="00034910">
        <w:t>tisfait</w:t>
      </w:r>
      <w:r w:rsidR="00E57EC9">
        <w:t xml:space="preserve">. </w:t>
      </w:r>
      <w:r w:rsidRPr="00034910">
        <w:t>Évidemment</w:t>
      </w:r>
      <w:r w:rsidR="00E57EC9">
        <w:t xml:space="preserve">, </w:t>
      </w:r>
      <w:r w:rsidRPr="00034910">
        <w:t>il ne lui déplaisait pas que sa renommée f</w:t>
      </w:r>
      <w:r>
        <w:t>û</w:t>
      </w:r>
      <w:r w:rsidRPr="00034910">
        <w:t>t parvenue à Vladivostok</w:t>
      </w:r>
      <w:r w:rsidR="00E57EC9">
        <w:t>.</w:t>
      </w:r>
    </w:p>
    <w:p w14:paraId="4832300C" w14:textId="77777777" w:rsidR="00E57EC9" w:rsidRDefault="00E57EC9" w:rsidP="00E57EC9">
      <w:r>
        <w:t>— </w:t>
      </w:r>
      <w:r w:rsidR="00776CEA" w:rsidRPr="00034910">
        <w:t>Voudrez-vous me permettre quelques questions</w:t>
      </w:r>
      <w:r>
        <w:t xml:space="preserve"> ? </w:t>
      </w:r>
      <w:r w:rsidR="00776CEA" w:rsidRPr="00034910">
        <w:t>reprit-il paisiblement</w:t>
      </w:r>
      <w:r>
        <w:t>.</w:t>
      </w:r>
    </w:p>
    <w:p w14:paraId="27EB3F53" w14:textId="77777777" w:rsidR="00E57EC9" w:rsidRDefault="00E57EC9" w:rsidP="00E57EC9">
      <w:r>
        <w:t>— </w:t>
      </w:r>
      <w:r w:rsidR="00776CEA" w:rsidRPr="00034910">
        <w:t>Autant qu</w:t>
      </w:r>
      <w:r>
        <w:t>’</w:t>
      </w:r>
      <w:r w:rsidR="00776CEA" w:rsidRPr="00034910">
        <w:t>il vous plaira</w:t>
      </w:r>
      <w:r>
        <w:t xml:space="preserve">… </w:t>
      </w:r>
      <w:r w:rsidR="00776CEA" w:rsidRPr="00034910">
        <w:t>Ma bonne volonté à votre égard n</w:t>
      </w:r>
      <w:r>
        <w:t>’</w:t>
      </w:r>
      <w:r w:rsidR="00776CEA" w:rsidRPr="00034910">
        <w:t>est pas en cause</w:t>
      </w:r>
      <w:r>
        <w:t xml:space="preserve">…, </w:t>
      </w:r>
      <w:r w:rsidR="00776CEA" w:rsidRPr="00034910">
        <w:t>et sans ces menaces que les gueux ne sont que trop enclins à mettre à exécution</w:t>
      </w:r>
      <w:r>
        <w:t>…</w:t>
      </w:r>
    </w:p>
    <w:p w14:paraId="35FD9129" w14:textId="77777777" w:rsidR="00E57EC9" w:rsidRDefault="00E57EC9" w:rsidP="00E57EC9">
      <w:r>
        <w:t>— </w:t>
      </w:r>
      <w:r w:rsidR="00776CEA" w:rsidRPr="00034910">
        <w:t>Bon</w:t>
      </w:r>
      <w:r>
        <w:t xml:space="preserve">, </w:t>
      </w:r>
      <w:r w:rsidR="00776CEA" w:rsidRPr="00034910">
        <w:t>procédons par ordre</w:t>
      </w:r>
      <w:r>
        <w:t xml:space="preserve"> ! </w:t>
      </w:r>
      <w:r w:rsidR="00776CEA" w:rsidRPr="00034910">
        <w:t>Vous avez peur d</w:t>
      </w:r>
      <w:r>
        <w:t>’</w:t>
      </w:r>
      <w:r w:rsidR="00776CEA" w:rsidRPr="00034910">
        <w:t>un attentat nihiliste contre votre personne</w:t>
      </w:r>
      <w:r>
        <w:t> ?</w:t>
      </w:r>
    </w:p>
    <w:p w14:paraId="072F7C45" w14:textId="77777777" w:rsidR="00E57EC9" w:rsidRDefault="00E57EC9" w:rsidP="00E57EC9">
      <w:r>
        <w:lastRenderedPageBreak/>
        <w:t>— </w:t>
      </w:r>
      <w:r w:rsidR="00776CEA" w:rsidRPr="00034910">
        <w:t>Peur</w:t>
      </w:r>
      <w:r>
        <w:t xml:space="preserve"> !… </w:t>
      </w:r>
      <w:r w:rsidR="00776CEA" w:rsidRPr="00034910">
        <w:t>Peur</w:t>
      </w:r>
      <w:r>
        <w:t xml:space="preserve"> !… </w:t>
      </w:r>
      <w:r w:rsidR="00776CEA" w:rsidRPr="00034910">
        <w:t>bredouilla le fonctionnaire</w:t>
      </w:r>
      <w:r>
        <w:t xml:space="preserve">… </w:t>
      </w:r>
      <w:r w:rsidR="00776CEA" w:rsidRPr="00034910">
        <w:t>Ce n</w:t>
      </w:r>
      <w:r>
        <w:t>’</w:t>
      </w:r>
      <w:r w:rsidR="00776CEA" w:rsidRPr="00034910">
        <w:t>est pas de la peur</w:t>
      </w:r>
      <w:r>
        <w:t>…</w:t>
      </w:r>
    </w:p>
    <w:p w14:paraId="14B9A535" w14:textId="77777777" w:rsidR="00E57EC9" w:rsidRDefault="00E57EC9" w:rsidP="00E57EC9">
      <w:r>
        <w:t>— </w:t>
      </w:r>
      <w:r w:rsidR="00776CEA" w:rsidRPr="00034910">
        <w:t>Oui</w:t>
      </w:r>
      <w:r>
        <w:t xml:space="preserve">, </w:t>
      </w:r>
      <w:r w:rsidR="00776CEA" w:rsidRPr="00034910">
        <w:t>enfin</w:t>
      </w:r>
      <w:r>
        <w:t xml:space="preserve">, </w:t>
      </w:r>
      <w:r w:rsidR="00776CEA" w:rsidRPr="00034910">
        <w:t>c</w:t>
      </w:r>
      <w:r>
        <w:t>’</w:t>
      </w:r>
      <w:r w:rsidR="00776CEA" w:rsidRPr="00034910">
        <w:t>est de la crainte</w:t>
      </w:r>
      <w:r>
        <w:t xml:space="preserve">, </w:t>
      </w:r>
      <w:r w:rsidR="00776CEA" w:rsidRPr="00034910">
        <w:t>interrompit l</w:t>
      </w:r>
      <w:r>
        <w:t>’</w:t>
      </w:r>
      <w:r w:rsidR="00776CEA" w:rsidRPr="00034910">
        <w:t>Anglais</w:t>
      </w:r>
      <w:r>
        <w:t xml:space="preserve">. </w:t>
      </w:r>
      <w:r w:rsidR="00776CEA" w:rsidRPr="00034910">
        <w:t>Or</w:t>
      </w:r>
      <w:r>
        <w:t xml:space="preserve">, </w:t>
      </w:r>
      <w:r w:rsidR="00776CEA" w:rsidRPr="00034910">
        <w:t>cette crainte</w:t>
      </w:r>
      <w:r>
        <w:t xml:space="preserve">, </w:t>
      </w:r>
      <w:r w:rsidR="00776CEA" w:rsidRPr="00034910">
        <w:t>vous l</w:t>
      </w:r>
      <w:r>
        <w:t>’</w:t>
      </w:r>
      <w:r w:rsidR="00776CEA" w:rsidRPr="00034910">
        <w:t>aurez demain comme aujourd</w:t>
      </w:r>
      <w:r>
        <w:t>’</w:t>
      </w:r>
      <w:r w:rsidR="00776CEA" w:rsidRPr="00034910">
        <w:t>hui</w:t>
      </w:r>
      <w:r>
        <w:t>…</w:t>
      </w:r>
    </w:p>
    <w:p w14:paraId="70B3C2B1" w14:textId="77777777" w:rsidR="00E57EC9" w:rsidRDefault="00E57EC9" w:rsidP="00E57EC9">
      <w:r>
        <w:t>— </w:t>
      </w:r>
      <w:r w:rsidR="00776CEA" w:rsidRPr="00034910">
        <w:t>Naturellement</w:t>
      </w:r>
      <w:r>
        <w:t xml:space="preserve">, </w:t>
      </w:r>
      <w:r w:rsidR="00776CEA" w:rsidRPr="00034910">
        <w:t>ces bandits sont terribles</w:t>
      </w:r>
      <w:r>
        <w:t>.</w:t>
      </w:r>
    </w:p>
    <w:p w14:paraId="4419D083" w14:textId="77777777" w:rsidR="00E57EC9" w:rsidRDefault="00E57EC9" w:rsidP="00E57EC9">
      <w:r>
        <w:t>— </w:t>
      </w:r>
      <w:r w:rsidR="00776CEA" w:rsidRPr="00034910">
        <w:t>Sauf quand ils sont aux mines du Baïkal ou au pénite</w:t>
      </w:r>
      <w:r w:rsidR="00776CEA" w:rsidRPr="00034910">
        <w:t>n</w:t>
      </w:r>
      <w:r w:rsidR="00776CEA" w:rsidRPr="00034910">
        <w:t>cier de Sakhaline</w:t>
      </w:r>
      <w:r>
        <w:t>.</w:t>
      </w:r>
    </w:p>
    <w:p w14:paraId="7EDAEE4F" w14:textId="6A4C636F" w:rsidR="00E57EC9" w:rsidRDefault="00E57EC9" w:rsidP="00E57EC9">
      <w:r>
        <w:t>— </w:t>
      </w:r>
      <w:r w:rsidR="00776CEA" w:rsidRPr="00034910">
        <w:t>Ça</w:t>
      </w:r>
      <w:r>
        <w:t xml:space="preserve">, </w:t>
      </w:r>
      <w:r w:rsidR="00776CEA" w:rsidRPr="00034910">
        <w:t>évidemment</w:t>
      </w:r>
      <w:r>
        <w:t xml:space="preserve">, </w:t>
      </w:r>
      <w:r w:rsidR="00776CEA" w:rsidRPr="00034910">
        <w:t xml:space="preserve">consentit </w:t>
      </w:r>
      <w:r>
        <w:t>M. </w:t>
      </w:r>
      <w:proofErr w:type="spellStart"/>
      <w:r w:rsidR="00776CEA" w:rsidRPr="00034910">
        <w:t>Milkanowitch</w:t>
      </w:r>
      <w:proofErr w:type="spellEnd"/>
      <w:r w:rsidR="00776CEA" w:rsidRPr="00034910">
        <w:t xml:space="preserve"> dont la face s</w:t>
      </w:r>
      <w:r>
        <w:t>’</w:t>
      </w:r>
      <w:r w:rsidR="00776CEA" w:rsidRPr="00034910">
        <w:t>éclaira</w:t>
      </w:r>
      <w:r>
        <w:t>.</w:t>
      </w:r>
    </w:p>
    <w:p w14:paraId="72CA521C" w14:textId="77777777" w:rsidR="00E57EC9" w:rsidRDefault="00E57EC9" w:rsidP="00E57EC9">
      <w:r>
        <w:t>— </w:t>
      </w:r>
      <w:r w:rsidR="00776CEA" w:rsidRPr="00034910">
        <w:t>Alors</w:t>
      </w:r>
      <w:r>
        <w:t xml:space="preserve">, </w:t>
      </w:r>
      <w:r w:rsidR="00776CEA" w:rsidRPr="00034910">
        <w:t>cher Monsieur</w:t>
      </w:r>
      <w:r>
        <w:t xml:space="preserve">, </w:t>
      </w:r>
      <w:r w:rsidR="00776CEA" w:rsidRPr="00034910">
        <w:t>conclut Dick</w:t>
      </w:r>
      <w:r>
        <w:t xml:space="preserve">, </w:t>
      </w:r>
      <w:r w:rsidR="00776CEA" w:rsidRPr="00034910">
        <w:t>ne vaudrait-il pas mieux risquer quelque chose et les prendre</w:t>
      </w:r>
      <w:r>
        <w:t xml:space="preserve">, </w:t>
      </w:r>
      <w:r w:rsidR="00776CEA" w:rsidRPr="00034910">
        <w:t>que ne rien risquer et les laisser libres de poursuivre leurs sinistres exploits</w:t>
      </w:r>
      <w:r>
        <w:t> ?</w:t>
      </w:r>
    </w:p>
    <w:p w14:paraId="2A2AEC35" w14:textId="77777777" w:rsidR="00E57EC9" w:rsidRDefault="00776CEA" w:rsidP="00E57EC9">
      <w:r w:rsidRPr="00034910">
        <w:t>Sa demande amena sur les traits du policier un effarement comique</w:t>
      </w:r>
      <w:r w:rsidR="00E57EC9">
        <w:t>.</w:t>
      </w:r>
    </w:p>
    <w:p w14:paraId="672E1B35" w14:textId="77777777" w:rsidR="00E57EC9" w:rsidRDefault="00E57EC9" w:rsidP="00E57EC9">
      <w:r>
        <w:t>— </w:t>
      </w:r>
      <w:r w:rsidR="00776CEA" w:rsidRPr="00034910">
        <w:t xml:space="preserve">Par saint Stanislas </w:t>
      </w:r>
      <w:proofErr w:type="spellStart"/>
      <w:r w:rsidR="00776CEA" w:rsidRPr="00034910">
        <w:t>Newski</w:t>
      </w:r>
      <w:proofErr w:type="spellEnd"/>
      <w:r>
        <w:t xml:space="preserve">, </w:t>
      </w:r>
      <w:r w:rsidR="00776CEA" w:rsidRPr="00034910">
        <w:t>poser le problème</w:t>
      </w:r>
      <w:r>
        <w:t xml:space="preserve">, </w:t>
      </w:r>
      <w:r w:rsidR="00776CEA" w:rsidRPr="00034910">
        <w:t>c</w:t>
      </w:r>
      <w:r>
        <w:t>’</w:t>
      </w:r>
      <w:r w:rsidR="00776CEA" w:rsidRPr="00034910">
        <w:t>est le r</w:t>
      </w:r>
      <w:r w:rsidR="00776CEA" w:rsidRPr="00034910">
        <w:t>é</w:t>
      </w:r>
      <w:r w:rsidR="00776CEA" w:rsidRPr="00034910">
        <w:t>soudre</w:t>
      </w:r>
      <w:r>
        <w:t xml:space="preserve">… </w:t>
      </w:r>
      <w:r w:rsidR="00776CEA" w:rsidRPr="00034910">
        <w:t>Les prendre</w:t>
      </w:r>
      <w:r>
        <w:t xml:space="preserve">, </w:t>
      </w:r>
      <w:r w:rsidR="00776CEA" w:rsidRPr="00034910">
        <w:t>c</w:t>
      </w:r>
      <w:r>
        <w:t>’</w:t>
      </w:r>
      <w:r w:rsidR="00776CEA" w:rsidRPr="00034910">
        <w:t>est le rêve de tout policier</w:t>
      </w:r>
      <w:r>
        <w:t xml:space="preserve">, </w:t>
      </w:r>
      <w:r w:rsidR="00776CEA" w:rsidRPr="00034910">
        <w:t>seulement</w:t>
      </w:r>
      <w:r>
        <w:t>…</w:t>
      </w:r>
    </w:p>
    <w:p w14:paraId="3E9C85F2" w14:textId="77777777" w:rsidR="00E57EC9" w:rsidRDefault="00E57EC9" w:rsidP="00E57EC9">
      <w:r>
        <w:t>— </w:t>
      </w:r>
      <w:r w:rsidR="00776CEA" w:rsidRPr="00034910">
        <w:t>Seulement</w:t>
      </w:r>
      <w:r>
        <w:t xml:space="preserve">, </w:t>
      </w:r>
      <w:r w:rsidR="00776CEA" w:rsidRPr="00034910">
        <w:t xml:space="preserve">plaisanta Dick </w:t>
      </w:r>
      <w:proofErr w:type="spellStart"/>
      <w:r w:rsidR="00776CEA" w:rsidRPr="00034910">
        <w:t>Fann</w:t>
      </w:r>
      <w:proofErr w:type="spellEnd"/>
      <w:r>
        <w:t xml:space="preserve">, </w:t>
      </w:r>
      <w:r w:rsidR="00776CEA" w:rsidRPr="00034910">
        <w:t>il faut mettre la main dessus</w:t>
      </w:r>
      <w:r>
        <w:t xml:space="preserve">… </w:t>
      </w:r>
      <w:r w:rsidR="00776CEA" w:rsidRPr="00034910">
        <w:t>Eh bien</w:t>
      </w:r>
      <w:r>
        <w:t xml:space="preserve">, </w:t>
      </w:r>
      <w:r w:rsidR="00776CEA" w:rsidRPr="00034910">
        <w:t>cher Monsieur</w:t>
      </w:r>
      <w:r>
        <w:t xml:space="preserve">, </w:t>
      </w:r>
      <w:r w:rsidR="00776CEA" w:rsidRPr="00034910">
        <w:t>je pense que ce n</w:t>
      </w:r>
      <w:r>
        <w:t>’</w:t>
      </w:r>
      <w:r w:rsidR="00776CEA" w:rsidRPr="00034910">
        <w:t>est pas si difficile que vous semblez le supposer</w:t>
      </w:r>
      <w:r>
        <w:t>.</w:t>
      </w:r>
    </w:p>
    <w:p w14:paraId="370BC34E" w14:textId="77777777" w:rsidR="00E57EC9" w:rsidRDefault="00776CEA" w:rsidP="00E57EC9">
      <w:r w:rsidRPr="00034910">
        <w:t>Une double exclamation ponctua la déclaration du déte</w:t>
      </w:r>
      <w:r w:rsidRPr="00034910">
        <w:t>c</w:t>
      </w:r>
      <w:r w:rsidRPr="00034910">
        <w:t>tive</w:t>
      </w:r>
      <w:r w:rsidR="00E57EC9">
        <w:t xml:space="preserve">. </w:t>
      </w:r>
      <w:r w:rsidRPr="00034910">
        <w:t>Celui-ci eut un sourire amusé</w:t>
      </w:r>
      <w:r w:rsidR="00E57EC9">
        <w:t>.</w:t>
      </w:r>
    </w:p>
    <w:p w14:paraId="7AFA9509" w14:textId="77777777" w:rsidR="00E57EC9" w:rsidRDefault="00E57EC9" w:rsidP="00E57EC9">
      <w:r>
        <w:t>— </w:t>
      </w:r>
      <w:r w:rsidR="00776CEA" w:rsidRPr="00034910">
        <w:t>Cela vous étonne</w:t>
      </w:r>
      <w:r>
        <w:t xml:space="preserve">, </w:t>
      </w:r>
      <w:r w:rsidR="00776CEA" w:rsidRPr="00034910">
        <w:t>parce que vous n</w:t>
      </w:r>
      <w:r>
        <w:t>’</w:t>
      </w:r>
      <w:r w:rsidR="00776CEA" w:rsidRPr="00034910">
        <w:t>avez pas réfléchi à la question</w:t>
      </w:r>
      <w:r>
        <w:t>.</w:t>
      </w:r>
    </w:p>
    <w:p w14:paraId="4845DCFB" w14:textId="77777777" w:rsidR="00E57EC9" w:rsidRDefault="00E57EC9" w:rsidP="00E57EC9">
      <w:r>
        <w:t>— </w:t>
      </w:r>
      <w:r w:rsidR="00776CEA" w:rsidRPr="00034910">
        <w:t>Pas réfléchi</w:t>
      </w:r>
      <w:r>
        <w:t> !</w:t>
      </w:r>
    </w:p>
    <w:p w14:paraId="733E0D39" w14:textId="77777777" w:rsidR="00E57EC9" w:rsidRDefault="00776CEA" w:rsidP="00E57EC9">
      <w:r w:rsidRPr="00034910">
        <w:lastRenderedPageBreak/>
        <w:t>Le policier russe répéta ces deux mots d</w:t>
      </w:r>
      <w:r w:rsidR="00E57EC9">
        <w:t>’</w:t>
      </w:r>
      <w:r w:rsidRPr="00034910">
        <w:t>un air scandalisé</w:t>
      </w:r>
      <w:r w:rsidR="00E57EC9">
        <w:t>.</w:t>
      </w:r>
    </w:p>
    <w:p w14:paraId="23264F83" w14:textId="77777777" w:rsidR="00E57EC9" w:rsidRDefault="00E57EC9" w:rsidP="00E57EC9">
      <w:r>
        <w:t>— </w:t>
      </w:r>
      <w:r w:rsidR="00776CEA" w:rsidRPr="00034910">
        <w:t>Pas réfléchi à l</w:t>
      </w:r>
      <w:r>
        <w:t>’</w:t>
      </w:r>
      <w:r w:rsidR="00776CEA" w:rsidRPr="00034910">
        <w:t>arrestation des nihilistes</w:t>
      </w:r>
      <w:r>
        <w:t xml:space="preserve"> !… </w:t>
      </w:r>
      <w:r w:rsidR="00776CEA" w:rsidRPr="00034910">
        <w:t>Mais je ne pense qu</w:t>
      </w:r>
      <w:r>
        <w:t>’</w:t>
      </w:r>
      <w:r w:rsidR="00776CEA" w:rsidRPr="00034910">
        <w:t>à cela depuis la découverte de cette damnée émission de fausse monnaie</w:t>
      </w:r>
      <w:r>
        <w:t xml:space="preserve">… </w:t>
      </w:r>
      <w:r w:rsidR="00776CEA" w:rsidRPr="00034910">
        <w:t>à cela seulement</w:t>
      </w:r>
      <w:r>
        <w:t xml:space="preserve">, </w:t>
      </w:r>
      <w:r w:rsidR="00776CEA" w:rsidRPr="00034910">
        <w:t>vous pouvez le croire</w:t>
      </w:r>
      <w:r>
        <w:t>.</w:t>
      </w:r>
    </w:p>
    <w:p w14:paraId="1A456721" w14:textId="77777777" w:rsidR="00E57EC9" w:rsidRDefault="00776CEA" w:rsidP="00E57EC9">
      <w:r w:rsidRPr="00034910">
        <w:t>Et brusquement</w:t>
      </w:r>
      <w:r w:rsidR="00E57EC9">
        <w:t xml:space="preserve">, </w:t>
      </w:r>
      <w:r w:rsidRPr="00034910">
        <w:t>braquant son regard sur l</w:t>
      </w:r>
      <w:r w:rsidR="00E57EC9">
        <w:t>’</w:t>
      </w:r>
      <w:r w:rsidRPr="00034910">
        <w:t>Anglais</w:t>
      </w:r>
      <w:r w:rsidR="00E57EC9">
        <w:t> :</w:t>
      </w:r>
    </w:p>
    <w:p w14:paraId="44EA9E46" w14:textId="77777777" w:rsidR="00E57EC9" w:rsidRDefault="00E57EC9" w:rsidP="00E57EC9">
      <w:r>
        <w:t>— </w:t>
      </w:r>
      <w:r w:rsidR="00776CEA" w:rsidRPr="00034910">
        <w:t>Ah</w:t>
      </w:r>
      <w:r>
        <w:t xml:space="preserve"> ! </w:t>
      </w:r>
      <w:r w:rsidR="00776CEA" w:rsidRPr="00034910">
        <w:t>vous croyez que c</w:t>
      </w:r>
      <w:r>
        <w:t>’</w:t>
      </w:r>
      <w:r w:rsidR="00776CEA" w:rsidRPr="00034910">
        <w:t>est facile</w:t>
      </w:r>
      <w:r>
        <w:t xml:space="preserve">, </w:t>
      </w:r>
      <w:r w:rsidR="00776CEA" w:rsidRPr="00034910">
        <w:t>vous</w:t>
      </w:r>
      <w:r>
        <w:t xml:space="preserve">. </w:t>
      </w:r>
      <w:r w:rsidR="00776CEA" w:rsidRPr="00034910">
        <w:t>Eh bien</w:t>
      </w:r>
      <w:r>
        <w:t xml:space="preserve">, </w:t>
      </w:r>
      <w:r w:rsidR="00776CEA" w:rsidRPr="00034910">
        <w:t>dites-moi simplement pourquoi ces nihilistes veulent vous retenir priso</w:t>
      </w:r>
      <w:r w:rsidR="00776CEA" w:rsidRPr="00034910">
        <w:t>n</w:t>
      </w:r>
      <w:r w:rsidR="00776CEA" w:rsidRPr="00034910">
        <w:t>niers</w:t>
      </w:r>
      <w:r>
        <w:t>.</w:t>
      </w:r>
    </w:p>
    <w:p w14:paraId="1EFE8A3D" w14:textId="77777777" w:rsidR="00E57EC9" w:rsidRDefault="00776CEA" w:rsidP="00E57EC9">
      <w:r w:rsidRPr="00034910">
        <w:t>Dick et son compagnon de voyage échangèrent un coup d</w:t>
      </w:r>
      <w:r w:rsidR="00E57EC9">
        <w:t>’</w:t>
      </w:r>
      <w:r w:rsidRPr="00034910">
        <w:t>œil</w:t>
      </w:r>
      <w:r w:rsidR="00E57EC9">
        <w:t>.</w:t>
      </w:r>
    </w:p>
    <w:p w14:paraId="6C1601B5" w14:textId="77777777" w:rsidR="00E57EC9" w:rsidRDefault="00776CEA" w:rsidP="00E57EC9">
      <w:r w:rsidRPr="00034910">
        <w:t>Il ne convenait pas de parler de Larmette</w:t>
      </w:r>
      <w:r w:rsidR="00E57EC9">
        <w:t xml:space="preserve">, </w:t>
      </w:r>
      <w:r w:rsidRPr="00034910">
        <w:t>du radium</w:t>
      </w:r>
      <w:r w:rsidR="00E57EC9">
        <w:t xml:space="preserve">… </w:t>
      </w:r>
      <w:r w:rsidRPr="00034910">
        <w:t>Ceci eût compliqué l</w:t>
      </w:r>
      <w:r w:rsidR="00E57EC9">
        <w:t>’</w:t>
      </w:r>
      <w:r w:rsidRPr="00034910">
        <w:t>affaire inutilement</w:t>
      </w:r>
      <w:r w:rsidR="00E57EC9">
        <w:t xml:space="preserve">, </w:t>
      </w:r>
      <w:r w:rsidRPr="00034910">
        <w:t>puisque l</w:t>
      </w:r>
      <w:r w:rsidR="00E57EC9">
        <w:t>’</w:t>
      </w:r>
      <w:r w:rsidRPr="00034910">
        <w:t>on n</w:t>
      </w:r>
      <w:r w:rsidR="00E57EC9">
        <w:t>’</w:t>
      </w:r>
      <w:r w:rsidRPr="00034910">
        <w:t>était pas en mesure de prouver quoi que ce fût contre le joaillier</w:t>
      </w:r>
      <w:r w:rsidR="00E57EC9">
        <w:t xml:space="preserve">. </w:t>
      </w:r>
      <w:r w:rsidRPr="00034910">
        <w:t>Certes</w:t>
      </w:r>
      <w:r w:rsidR="00E57EC9">
        <w:t xml:space="preserve">, </w:t>
      </w:r>
      <w:r w:rsidRPr="00034910">
        <w:t>les deux personnages avaient la conviction que ce terrible jouteur s</w:t>
      </w:r>
      <w:r w:rsidR="00E57EC9">
        <w:t>’</w:t>
      </w:r>
      <w:r w:rsidRPr="00034910">
        <w:t>était entendu avec les fabricants d</w:t>
      </w:r>
      <w:r w:rsidR="00E57EC9">
        <w:t>’</w:t>
      </w:r>
      <w:proofErr w:type="spellStart"/>
      <w:r w:rsidRPr="00034910">
        <w:t>argentaurum</w:t>
      </w:r>
      <w:proofErr w:type="spellEnd"/>
      <w:r w:rsidR="00E57EC9">
        <w:t xml:space="preserve"> ; </w:t>
      </w:r>
      <w:r w:rsidRPr="00034910">
        <w:t>le radium</w:t>
      </w:r>
      <w:r w:rsidR="00E57EC9">
        <w:t xml:space="preserve">, </w:t>
      </w:r>
      <w:r w:rsidRPr="00034910">
        <w:t>agent nécessaire</w:t>
      </w:r>
      <w:r w:rsidR="00E57EC9">
        <w:t xml:space="preserve">, </w:t>
      </w:r>
      <w:r w:rsidRPr="00034910">
        <w:t>révélait sa main</w:t>
      </w:r>
      <w:r w:rsidR="00E57EC9">
        <w:t xml:space="preserve">… </w:t>
      </w:r>
      <w:r w:rsidRPr="00034910">
        <w:t>Mais encore une fois les preuves matérielles manquaient</w:t>
      </w:r>
      <w:r w:rsidR="00E57EC9">
        <w:t>.</w:t>
      </w:r>
    </w:p>
    <w:p w14:paraId="44690288" w14:textId="77777777" w:rsidR="00E57EC9" w:rsidRDefault="00776CEA" w:rsidP="00E57EC9">
      <w:r w:rsidRPr="00034910">
        <w:t>Aussi Dick reprit-il d</w:t>
      </w:r>
      <w:r w:rsidR="00E57EC9">
        <w:t>’</w:t>
      </w:r>
      <w:r w:rsidRPr="00034910">
        <w:t>un ton dégagé</w:t>
      </w:r>
      <w:r w:rsidR="00E57EC9">
        <w:t> :</w:t>
      </w:r>
    </w:p>
    <w:p w14:paraId="20F99680" w14:textId="77777777" w:rsidR="00E57EC9" w:rsidRDefault="00E57EC9" w:rsidP="00E57EC9">
      <w:r>
        <w:t>— </w:t>
      </w:r>
      <w:r w:rsidR="00776CEA" w:rsidRPr="00034910">
        <w:t>Pourquoi l</w:t>
      </w:r>
      <w:r>
        <w:t>’</w:t>
      </w:r>
      <w:r w:rsidR="00776CEA" w:rsidRPr="00034910">
        <w:t>on nous veut prisonniers</w:t>
      </w:r>
      <w:r>
        <w:t xml:space="preserve">… </w:t>
      </w:r>
      <w:r w:rsidR="00776CEA" w:rsidRPr="00034910">
        <w:t>Il y a dix explic</w:t>
      </w:r>
      <w:r w:rsidR="00776CEA" w:rsidRPr="00034910">
        <w:t>a</w:t>
      </w:r>
      <w:r w:rsidR="00776CEA" w:rsidRPr="00034910">
        <w:t>tions plausibles</w:t>
      </w:r>
      <w:r>
        <w:t>.</w:t>
      </w:r>
    </w:p>
    <w:p w14:paraId="43ADE24F" w14:textId="77777777" w:rsidR="00E57EC9" w:rsidRDefault="00E57EC9" w:rsidP="00E57EC9">
      <w:r>
        <w:t>— </w:t>
      </w:r>
      <w:proofErr w:type="spellStart"/>
      <w:r w:rsidR="00776CEA" w:rsidRPr="00034910">
        <w:t>Donnez-m</w:t>
      </w:r>
      <w:r>
        <w:t>’</w:t>
      </w:r>
      <w:r w:rsidR="00776CEA" w:rsidRPr="00034910">
        <w:t>en</w:t>
      </w:r>
      <w:proofErr w:type="spellEnd"/>
      <w:r w:rsidR="00776CEA" w:rsidRPr="00034910">
        <w:t xml:space="preserve"> une et je vous tiens quitte</w:t>
      </w:r>
      <w:r>
        <w:t>.</w:t>
      </w:r>
    </w:p>
    <w:p w14:paraId="40ADA9E1" w14:textId="77777777" w:rsidR="00E57EC9" w:rsidRDefault="00E57EC9" w:rsidP="00E57EC9">
      <w:r>
        <w:t>— </w:t>
      </w:r>
      <w:r w:rsidR="00776CEA" w:rsidRPr="00034910">
        <w:t>Volontiers</w:t>
      </w:r>
      <w:r>
        <w:t xml:space="preserve">. </w:t>
      </w:r>
      <w:r w:rsidR="00776CEA" w:rsidRPr="00034910">
        <w:t>Nous sommes</w:t>
      </w:r>
      <w:r>
        <w:t xml:space="preserve">, </w:t>
      </w:r>
      <w:r w:rsidR="00776CEA" w:rsidRPr="00034910">
        <w:t>moi Anglais</w:t>
      </w:r>
      <w:r>
        <w:t xml:space="preserve">, </w:t>
      </w:r>
      <w:r w:rsidR="00776CEA" w:rsidRPr="00034910">
        <w:t>mon jeune ami</w:t>
      </w:r>
      <w:r>
        <w:t xml:space="preserve">… </w:t>
      </w:r>
      <w:r w:rsidR="00776CEA" w:rsidRPr="00034910">
        <w:t>Canadien</w:t>
      </w:r>
      <w:r>
        <w:t xml:space="preserve">, </w:t>
      </w:r>
      <w:r w:rsidR="00776CEA" w:rsidRPr="00034910">
        <w:t>c</w:t>
      </w:r>
      <w:r>
        <w:t>’</w:t>
      </w:r>
      <w:r w:rsidR="00776CEA" w:rsidRPr="00034910">
        <w:t>est-à-dire tous deux protégés de l</w:t>
      </w:r>
      <w:r>
        <w:t>’</w:t>
      </w:r>
      <w:r w:rsidR="00776CEA" w:rsidRPr="00034910">
        <w:t>Angleterre qui n</w:t>
      </w:r>
      <w:r>
        <w:t>’</w:t>
      </w:r>
      <w:r w:rsidR="00776CEA" w:rsidRPr="00034910">
        <w:t>abandonne jamais ses nationaux</w:t>
      </w:r>
      <w:r>
        <w:t>.</w:t>
      </w:r>
    </w:p>
    <w:p w14:paraId="7A5C0145" w14:textId="77777777" w:rsidR="00E57EC9" w:rsidRDefault="00E57EC9" w:rsidP="00E57EC9">
      <w:r>
        <w:lastRenderedPageBreak/>
        <w:t>— </w:t>
      </w:r>
      <w:r w:rsidR="00776CEA" w:rsidRPr="00034910">
        <w:t>Après</w:t>
      </w:r>
      <w:r>
        <w:t> ?</w:t>
      </w:r>
    </w:p>
    <w:p w14:paraId="243F71CD" w14:textId="77777777" w:rsidR="00E57EC9" w:rsidRDefault="00E57EC9" w:rsidP="00E57EC9">
      <w:r>
        <w:t>— </w:t>
      </w:r>
      <w:r w:rsidR="00776CEA" w:rsidRPr="00034910">
        <w:t>Après</w:t>
      </w:r>
      <w:r>
        <w:t xml:space="preserve"> ;… </w:t>
      </w:r>
      <w:r w:rsidR="00776CEA" w:rsidRPr="00034910">
        <w:t>mais victimes d</w:t>
      </w:r>
      <w:r>
        <w:t>’</w:t>
      </w:r>
      <w:r w:rsidR="00776CEA" w:rsidRPr="00034910">
        <w:t>une arrestation arbitraire</w:t>
      </w:r>
      <w:r>
        <w:t xml:space="preserve">, </w:t>
      </w:r>
      <w:r w:rsidR="00776CEA" w:rsidRPr="00034910">
        <w:t>nous en appelons à notre ambassadeur</w:t>
      </w:r>
      <w:r>
        <w:t xml:space="preserve">. </w:t>
      </w:r>
      <w:r w:rsidR="00776CEA" w:rsidRPr="00034910">
        <w:t>Vous êtes mandé à Saint-Pétersbourg pour fournir vos explications</w:t>
      </w:r>
      <w:r>
        <w:t xml:space="preserve">… </w:t>
      </w:r>
      <w:r w:rsidR="00776CEA" w:rsidRPr="00034910">
        <w:t>Un sous-ordre sans valeur remplit l</w:t>
      </w:r>
      <w:r>
        <w:t>’</w:t>
      </w:r>
      <w:r w:rsidR="00776CEA" w:rsidRPr="00034910">
        <w:t>intérim à Vladivostok</w:t>
      </w:r>
      <w:r>
        <w:t xml:space="preserve">. </w:t>
      </w:r>
      <w:r w:rsidR="00776CEA" w:rsidRPr="00034910">
        <w:t>C</w:t>
      </w:r>
      <w:r>
        <w:t>’</w:t>
      </w:r>
      <w:r w:rsidR="00776CEA" w:rsidRPr="00034910">
        <w:t>est un mois</w:t>
      </w:r>
      <w:r>
        <w:t xml:space="preserve">, </w:t>
      </w:r>
      <w:r w:rsidR="00776CEA" w:rsidRPr="00034910">
        <w:t>six sema</w:t>
      </w:r>
      <w:r w:rsidR="00776CEA" w:rsidRPr="00034910">
        <w:t>i</w:t>
      </w:r>
      <w:r w:rsidR="00776CEA" w:rsidRPr="00034910">
        <w:t>nes</w:t>
      </w:r>
      <w:r>
        <w:t xml:space="preserve">, </w:t>
      </w:r>
      <w:r w:rsidR="00776CEA" w:rsidRPr="00034910">
        <w:t>deux mois peut-être</w:t>
      </w:r>
      <w:r>
        <w:t xml:space="preserve">, </w:t>
      </w:r>
      <w:r w:rsidR="00776CEA" w:rsidRPr="00034910">
        <w:t>où les bandits ont les plus grandes facilités pour répandre leur monnaie trompeuse</w:t>
      </w:r>
      <w:r>
        <w:t>.</w:t>
      </w:r>
    </w:p>
    <w:p w14:paraId="0C3778DA" w14:textId="77777777" w:rsidR="00E57EC9" w:rsidRDefault="00776CEA" w:rsidP="00E57EC9">
      <w:r w:rsidRPr="00034910">
        <w:t>Le directeur frappa son bureau d</w:t>
      </w:r>
      <w:r w:rsidR="00E57EC9">
        <w:t>’</w:t>
      </w:r>
      <w:r w:rsidRPr="00034910">
        <w:t>un coup de poing</w:t>
      </w:r>
      <w:r w:rsidR="00E57EC9">
        <w:t>.</w:t>
      </w:r>
    </w:p>
    <w:p w14:paraId="49229D03" w14:textId="77777777" w:rsidR="00E57EC9" w:rsidRDefault="00E57EC9" w:rsidP="00E57EC9">
      <w:r>
        <w:t>— </w:t>
      </w:r>
      <w:r w:rsidR="00776CEA" w:rsidRPr="00034910">
        <w:t>C</w:t>
      </w:r>
      <w:r>
        <w:t>’</w:t>
      </w:r>
      <w:r w:rsidR="00776CEA" w:rsidRPr="00034910">
        <w:t>est ma foi vrai</w:t>
      </w:r>
      <w:r>
        <w:t xml:space="preserve">, </w:t>
      </w:r>
      <w:r w:rsidR="00776CEA" w:rsidRPr="00034910">
        <w:t>s</w:t>
      </w:r>
      <w:r>
        <w:t>’</w:t>
      </w:r>
      <w:r w:rsidR="00776CEA" w:rsidRPr="00034910">
        <w:t>exclama-t-il</w:t>
      </w:r>
      <w:r>
        <w:t xml:space="preserve"> ; </w:t>
      </w:r>
      <w:r w:rsidR="00776CEA" w:rsidRPr="00034910">
        <w:t>moi parti</w:t>
      </w:r>
      <w:r>
        <w:t xml:space="preserve">, </w:t>
      </w:r>
      <w:r w:rsidR="00776CEA" w:rsidRPr="00034910">
        <w:t>je ne vois pas ce qu</w:t>
      </w:r>
      <w:r>
        <w:t>’</w:t>
      </w:r>
      <w:r w:rsidR="00776CEA" w:rsidRPr="00034910">
        <w:t>ils auraient à craindre</w:t>
      </w:r>
      <w:r>
        <w:t>.</w:t>
      </w:r>
    </w:p>
    <w:p w14:paraId="038ED238" w14:textId="77777777" w:rsidR="00E57EC9" w:rsidRDefault="00E57EC9" w:rsidP="00E57EC9">
      <w:r>
        <w:t>— </w:t>
      </w:r>
      <w:r w:rsidR="00776CEA" w:rsidRPr="00034910">
        <w:t>Justement</w:t>
      </w:r>
      <w:r>
        <w:t xml:space="preserve"> ! </w:t>
      </w:r>
      <w:r w:rsidR="00776CEA" w:rsidRPr="00034910">
        <w:t>appuyèrent les voyageurs avec une légère pointe d</w:t>
      </w:r>
      <w:r>
        <w:t>’</w:t>
      </w:r>
      <w:r w:rsidR="00776CEA" w:rsidRPr="00034910">
        <w:t>ironie</w:t>
      </w:r>
      <w:r>
        <w:t>.</w:t>
      </w:r>
    </w:p>
    <w:p w14:paraId="7A89C832" w14:textId="77777777" w:rsidR="00E57EC9" w:rsidRDefault="00776CEA" w:rsidP="00E57EC9">
      <w:r w:rsidRPr="00034910">
        <w:t>Le fonctionnaire</w:t>
      </w:r>
      <w:r w:rsidR="00E57EC9">
        <w:t xml:space="preserve">, </w:t>
      </w:r>
      <w:r w:rsidRPr="00034910">
        <w:t>flatté en sa vanité professionnelle</w:t>
      </w:r>
      <w:r w:rsidR="00E57EC9">
        <w:t xml:space="preserve">, </w:t>
      </w:r>
      <w:r w:rsidRPr="00034910">
        <w:t>acce</w:t>
      </w:r>
      <w:r w:rsidRPr="00034910">
        <w:t>p</w:t>
      </w:r>
      <w:r w:rsidRPr="00034910">
        <w:t>tait d</w:t>
      </w:r>
      <w:r w:rsidR="00E57EC9">
        <w:t>’</w:t>
      </w:r>
      <w:r w:rsidRPr="00034910">
        <w:t>emblée la supposition à tout le moins contestable de son interlocuteur</w:t>
      </w:r>
      <w:r w:rsidR="00E57EC9">
        <w:t>.</w:t>
      </w:r>
    </w:p>
    <w:p w14:paraId="20C3B098" w14:textId="77777777" w:rsidR="00E57EC9" w:rsidRDefault="00E57EC9" w:rsidP="00E57EC9">
      <w:r>
        <w:t>— </w:t>
      </w:r>
      <w:r w:rsidR="00776CEA" w:rsidRPr="00034910">
        <w:t>Enfin</w:t>
      </w:r>
      <w:r>
        <w:t xml:space="preserve">, </w:t>
      </w:r>
      <w:r w:rsidR="00776CEA" w:rsidRPr="00034910">
        <w:t>que proposez-vous</w:t>
      </w:r>
      <w:r>
        <w:t xml:space="preserve"> ? </w:t>
      </w:r>
      <w:r w:rsidR="00776CEA" w:rsidRPr="00034910">
        <w:t>murmura le policier</w:t>
      </w:r>
      <w:r>
        <w:t>.</w:t>
      </w:r>
    </w:p>
    <w:p w14:paraId="3F069177" w14:textId="77777777" w:rsidR="00E57EC9" w:rsidRDefault="00E57EC9" w:rsidP="00E57EC9">
      <w:r>
        <w:t>— </w:t>
      </w:r>
      <w:r w:rsidR="00776CEA" w:rsidRPr="00034910">
        <w:t>De nous remettre en liberté d</w:t>
      </w:r>
      <w:r>
        <w:t>’</w:t>
      </w:r>
      <w:r w:rsidR="00776CEA" w:rsidRPr="00034910">
        <w:t>abord</w:t>
      </w:r>
      <w:r>
        <w:t>.</w:t>
      </w:r>
    </w:p>
    <w:p w14:paraId="054A6866" w14:textId="77777777" w:rsidR="00E57EC9" w:rsidRDefault="00E57EC9" w:rsidP="00E57EC9">
      <w:r>
        <w:t>— </w:t>
      </w:r>
      <w:r w:rsidR="00776CEA" w:rsidRPr="00034910">
        <w:t>Vous remettre</w:t>
      </w:r>
      <w:r>
        <w:t xml:space="preserve"> !… </w:t>
      </w:r>
      <w:r w:rsidR="00776CEA" w:rsidRPr="00034910">
        <w:t>Mais vous n</w:t>
      </w:r>
      <w:r>
        <w:t>’</w:t>
      </w:r>
      <w:r w:rsidR="00776CEA" w:rsidRPr="00034910">
        <w:t>y songez pas</w:t>
      </w:r>
      <w:r>
        <w:t xml:space="preserve">… </w:t>
      </w:r>
      <w:r w:rsidR="00776CEA" w:rsidRPr="00034910">
        <w:t>les menaces que cette lettre maudite m</w:t>
      </w:r>
      <w:r>
        <w:t>’</w:t>
      </w:r>
      <w:r w:rsidR="00776CEA" w:rsidRPr="00034910">
        <w:t>a apportées</w:t>
      </w:r>
      <w:r>
        <w:t>.</w:t>
      </w:r>
    </w:p>
    <w:p w14:paraId="4A5A61E8" w14:textId="77777777" w:rsidR="00E57EC9" w:rsidRDefault="00E57EC9" w:rsidP="00E57EC9">
      <w:r>
        <w:t>— </w:t>
      </w:r>
      <w:r w:rsidR="00776CEA" w:rsidRPr="00034910">
        <w:t>Écoutez mes paroles</w:t>
      </w:r>
      <w:r>
        <w:t xml:space="preserve">, </w:t>
      </w:r>
      <w:r w:rsidR="00776CEA" w:rsidRPr="00034910">
        <w:t>cher Monsieur</w:t>
      </w:r>
      <w:r>
        <w:t xml:space="preserve">. </w:t>
      </w:r>
      <w:r w:rsidR="00776CEA" w:rsidRPr="00034910">
        <w:t>Nous libres</w:t>
      </w:r>
      <w:r>
        <w:t xml:space="preserve">, </w:t>
      </w:r>
      <w:r w:rsidR="00776CEA" w:rsidRPr="00034910">
        <w:t>le C</w:t>
      </w:r>
      <w:r w:rsidR="00776CEA" w:rsidRPr="00034910">
        <w:t>o</w:t>
      </w:r>
      <w:r w:rsidR="00776CEA" w:rsidRPr="00034910">
        <w:t xml:space="preserve">mité </w:t>
      </w:r>
      <w:r w:rsidR="00407715">
        <w:t>K</w:t>
      </w:r>
      <w:r>
        <w:t xml:space="preserve">. </w:t>
      </w:r>
      <w:r w:rsidR="00407715">
        <w:t>57</w:t>
      </w:r>
      <w:r w:rsidR="00776CEA" w:rsidRPr="00034910">
        <w:t xml:space="preserve"> se considère comme défié par vous</w:t>
      </w:r>
      <w:r>
        <w:t xml:space="preserve">… </w:t>
      </w:r>
      <w:r w:rsidR="00776CEA" w:rsidRPr="00034910">
        <w:t>Il prépare sa bombe pour ce soir</w:t>
      </w:r>
      <w:r>
        <w:t>.</w:t>
      </w:r>
    </w:p>
    <w:p w14:paraId="049EDA5F" w14:textId="77777777" w:rsidR="00E57EC9" w:rsidRDefault="00E57EC9" w:rsidP="00E57EC9">
      <w:r>
        <w:t>— </w:t>
      </w:r>
      <w:r w:rsidR="00776CEA" w:rsidRPr="00034910">
        <w:t>Sa bombe</w:t>
      </w:r>
      <w:r>
        <w:t xml:space="preserve">… </w:t>
      </w:r>
      <w:r w:rsidR="00776CEA" w:rsidRPr="00034910">
        <w:t>gronda le Russe</w:t>
      </w:r>
      <w:r>
        <w:t xml:space="preserve">. </w:t>
      </w:r>
      <w:r w:rsidR="00776CEA" w:rsidRPr="00034910">
        <w:t>Vous en parlez à votre aise</w:t>
      </w:r>
      <w:r>
        <w:t xml:space="preserve">, </w:t>
      </w:r>
      <w:r w:rsidR="00776CEA" w:rsidRPr="00034910">
        <w:t>on voit bien que vous n</w:t>
      </w:r>
      <w:r>
        <w:t>’</w:t>
      </w:r>
      <w:r w:rsidR="00776CEA" w:rsidRPr="00034910">
        <w:t>êtes pas chargé de la recevoir</w:t>
      </w:r>
      <w:r>
        <w:t>.</w:t>
      </w:r>
    </w:p>
    <w:p w14:paraId="00E73B2C" w14:textId="77777777" w:rsidR="00E57EC9" w:rsidRDefault="00E57EC9" w:rsidP="00E57EC9">
      <w:r>
        <w:t>— </w:t>
      </w:r>
      <w:r w:rsidR="00776CEA" w:rsidRPr="00034910">
        <w:t>Non</w:t>
      </w:r>
      <w:r>
        <w:t xml:space="preserve">, </w:t>
      </w:r>
      <w:r w:rsidR="00776CEA" w:rsidRPr="00034910">
        <w:t>mais je me chargerai de l</w:t>
      </w:r>
      <w:r>
        <w:t>’</w:t>
      </w:r>
      <w:r w:rsidR="00776CEA" w:rsidRPr="00034910">
        <w:t>arrêter</w:t>
      </w:r>
      <w:r>
        <w:t xml:space="preserve">, </w:t>
      </w:r>
      <w:r w:rsidR="00776CEA" w:rsidRPr="00034910">
        <w:t>ainsi que l</w:t>
      </w:r>
      <w:r>
        <w:t>’</w:t>
      </w:r>
      <w:r w:rsidR="00776CEA" w:rsidRPr="00034910">
        <w:t>individu qui en sera porteur</w:t>
      </w:r>
      <w:r>
        <w:t>.</w:t>
      </w:r>
    </w:p>
    <w:p w14:paraId="4028497D" w14:textId="77777777" w:rsidR="00E57EC9" w:rsidRDefault="00E57EC9" w:rsidP="00E57EC9">
      <w:r>
        <w:lastRenderedPageBreak/>
        <w:t>— </w:t>
      </w:r>
      <w:r w:rsidR="00776CEA" w:rsidRPr="00034910">
        <w:t>Vous</w:t>
      </w:r>
      <w:r>
        <w:t> ?</w:t>
      </w:r>
    </w:p>
    <w:p w14:paraId="38DDCA50" w14:textId="77777777" w:rsidR="00E57EC9" w:rsidRDefault="00E57EC9" w:rsidP="00E57EC9">
      <w:r>
        <w:t>— </w:t>
      </w:r>
      <w:r w:rsidR="00776CEA" w:rsidRPr="00034910">
        <w:t>Moi</w:t>
      </w:r>
      <w:r>
        <w:t>.</w:t>
      </w:r>
    </w:p>
    <w:p w14:paraId="3BEE76B9" w14:textId="77777777" w:rsidR="00E57EC9" w:rsidRDefault="00776CEA" w:rsidP="00E57EC9">
      <w:r w:rsidRPr="00034910">
        <w:t>Du coup</w:t>
      </w:r>
      <w:r w:rsidR="00E57EC9">
        <w:t xml:space="preserve">, </w:t>
      </w:r>
      <w:r w:rsidRPr="00034910">
        <w:t xml:space="preserve">Son Excellence </w:t>
      </w:r>
      <w:proofErr w:type="spellStart"/>
      <w:r w:rsidRPr="00034910">
        <w:t>Milkanowitch</w:t>
      </w:r>
      <w:proofErr w:type="spellEnd"/>
      <w:r w:rsidRPr="00034910">
        <w:t xml:space="preserve"> considéra le jeune homme avec une stupeur admirative non déguisée</w:t>
      </w:r>
      <w:r w:rsidR="00E57EC9">
        <w:t>.</w:t>
      </w:r>
    </w:p>
    <w:p w14:paraId="216A2864" w14:textId="77777777" w:rsidR="00E57EC9" w:rsidRDefault="00E57EC9" w:rsidP="00E57EC9">
      <w:r>
        <w:t>— </w:t>
      </w:r>
      <w:r w:rsidR="00776CEA" w:rsidRPr="00034910">
        <w:t>Par saint Stanislas</w:t>
      </w:r>
      <w:r>
        <w:t xml:space="preserve">, </w:t>
      </w:r>
      <w:r w:rsidR="00776CEA" w:rsidRPr="00034910">
        <w:t>fit-il enfin</w:t>
      </w:r>
      <w:r>
        <w:t xml:space="preserve">, </w:t>
      </w:r>
      <w:r w:rsidR="00776CEA" w:rsidRPr="00034910">
        <w:t>vous ne doutez de rien</w:t>
      </w:r>
      <w:r>
        <w:t>…</w:t>
      </w:r>
    </w:p>
    <w:p w14:paraId="063AB2CF" w14:textId="77777777" w:rsidR="00E57EC9" w:rsidRDefault="00E57EC9" w:rsidP="00E57EC9">
      <w:r>
        <w:t>— </w:t>
      </w:r>
      <w:r w:rsidR="00776CEA" w:rsidRPr="00034910">
        <w:t>De rien de possible</w:t>
      </w:r>
      <w:r>
        <w:t xml:space="preserve">, </w:t>
      </w:r>
      <w:r w:rsidR="00776CEA" w:rsidRPr="00034910">
        <w:t>rectifia le détective amateur</w:t>
      </w:r>
      <w:r>
        <w:t xml:space="preserve">. </w:t>
      </w:r>
      <w:r w:rsidR="00776CEA" w:rsidRPr="00034910">
        <w:t>Or</w:t>
      </w:r>
      <w:r>
        <w:t xml:space="preserve">, </w:t>
      </w:r>
      <w:r w:rsidR="00776CEA" w:rsidRPr="00034910">
        <w:t>un porteur de bombe étant un être en chair et en os comme nous</w:t>
      </w:r>
      <w:r>
        <w:t xml:space="preserve">, </w:t>
      </w:r>
      <w:r w:rsidR="00776CEA" w:rsidRPr="00034910">
        <w:t>cet être devant</w:t>
      </w:r>
      <w:r>
        <w:t xml:space="preserve">, </w:t>
      </w:r>
      <w:r w:rsidR="00776CEA" w:rsidRPr="00034910">
        <w:t>pour lancer son engin</w:t>
      </w:r>
      <w:r>
        <w:t xml:space="preserve">, </w:t>
      </w:r>
      <w:r w:rsidR="00776CEA" w:rsidRPr="00034910">
        <w:t>se trouver sur le chemin de votre logis au théâtre</w:t>
      </w:r>
      <w:r>
        <w:t xml:space="preserve">, </w:t>
      </w:r>
      <w:r w:rsidR="00776CEA" w:rsidRPr="00034910">
        <w:t>il est permis d</w:t>
      </w:r>
      <w:r>
        <w:t>’</w:t>
      </w:r>
      <w:r w:rsidR="00776CEA" w:rsidRPr="00034910">
        <w:t>affirmer que son arre</w:t>
      </w:r>
      <w:r w:rsidR="00776CEA" w:rsidRPr="00034910">
        <w:t>s</w:t>
      </w:r>
      <w:r w:rsidR="00776CEA" w:rsidRPr="00034910">
        <w:t>tation est une simple question d</w:t>
      </w:r>
      <w:r>
        <w:t>’</w:t>
      </w:r>
      <w:r w:rsidR="00776CEA" w:rsidRPr="00034910">
        <w:t>adresse</w:t>
      </w:r>
      <w:r>
        <w:t>.</w:t>
      </w:r>
    </w:p>
    <w:p w14:paraId="018D24DA" w14:textId="77777777" w:rsidR="00E57EC9" w:rsidRDefault="00E57EC9" w:rsidP="00E57EC9">
      <w:r>
        <w:t>— </w:t>
      </w:r>
      <w:r w:rsidR="00776CEA" w:rsidRPr="00034910">
        <w:t>Et de courage</w:t>
      </w:r>
      <w:r>
        <w:t xml:space="preserve">, </w:t>
      </w:r>
      <w:r w:rsidR="00776CEA" w:rsidRPr="00034910">
        <w:t xml:space="preserve">fit </w:t>
      </w:r>
      <w:proofErr w:type="spellStart"/>
      <w:r w:rsidR="00776CEA" w:rsidRPr="00034910">
        <w:t>Milkanowitch</w:t>
      </w:r>
      <w:proofErr w:type="spellEnd"/>
      <w:r w:rsidR="00776CEA" w:rsidRPr="00034910">
        <w:t xml:space="preserve"> d</w:t>
      </w:r>
      <w:r>
        <w:t>’</w:t>
      </w:r>
      <w:r w:rsidR="00776CEA" w:rsidRPr="00034910">
        <w:t>un accent convaincu</w:t>
      </w:r>
      <w:r>
        <w:t xml:space="preserve">, </w:t>
      </w:r>
      <w:r w:rsidR="00776CEA" w:rsidRPr="00034910">
        <w:t>car ces fanatiques</w:t>
      </w:r>
      <w:r>
        <w:t xml:space="preserve">, </w:t>
      </w:r>
      <w:r w:rsidR="00776CEA" w:rsidRPr="00034910">
        <w:t>quand ils se voient pris</w:t>
      </w:r>
      <w:r>
        <w:t xml:space="preserve">, </w:t>
      </w:r>
      <w:r w:rsidR="00776CEA" w:rsidRPr="00034910">
        <w:t>n</w:t>
      </w:r>
      <w:r>
        <w:t>’</w:t>
      </w:r>
      <w:r w:rsidR="00776CEA" w:rsidRPr="00034910">
        <w:t>hésitent pas à pr</w:t>
      </w:r>
      <w:r w:rsidR="00776CEA" w:rsidRPr="00034910">
        <w:t>o</w:t>
      </w:r>
      <w:r w:rsidR="00776CEA" w:rsidRPr="00034910">
        <w:t>voquer l</w:t>
      </w:r>
      <w:r>
        <w:t>’</w:t>
      </w:r>
      <w:r w:rsidR="00776CEA" w:rsidRPr="00034910">
        <w:t>éclatement de leur odieuse machine</w:t>
      </w:r>
      <w:r>
        <w:t xml:space="preserve">, </w:t>
      </w:r>
      <w:r w:rsidR="00776CEA" w:rsidRPr="00034910">
        <w:t>donnant leur exi</w:t>
      </w:r>
      <w:r w:rsidR="00776CEA" w:rsidRPr="00034910">
        <w:t>s</w:t>
      </w:r>
      <w:r w:rsidR="00776CEA" w:rsidRPr="00034910">
        <w:t>tence pour prendre celle de qui leur met la main au collet</w:t>
      </w:r>
      <w:r>
        <w:t>.</w:t>
      </w:r>
    </w:p>
    <w:p w14:paraId="7F9B176F" w14:textId="77777777" w:rsidR="00E57EC9" w:rsidRDefault="00776CEA" w:rsidP="00E57EC9">
      <w:r w:rsidRPr="00034910">
        <w:t>S</w:t>
      </w:r>
      <w:r w:rsidR="00E57EC9">
        <w:t>’</w:t>
      </w:r>
      <w:r w:rsidRPr="00034910">
        <w:t>il avait voulu effrayer son interlocuteur</w:t>
      </w:r>
      <w:r w:rsidR="00E57EC9">
        <w:t xml:space="preserve">, </w:t>
      </w:r>
      <w:r w:rsidRPr="00034910">
        <w:t>le fonctionnaire dut éprouver une déception</w:t>
      </w:r>
      <w:r w:rsidR="00E57EC9">
        <w:t xml:space="preserve">, </w:t>
      </w:r>
      <w:r w:rsidRPr="00034910">
        <w:t>car Dick riposta par un éclat de rire</w:t>
      </w:r>
      <w:r w:rsidR="00E57EC9">
        <w:t xml:space="preserve">, </w:t>
      </w:r>
      <w:r w:rsidRPr="00034910">
        <w:t>accompagné par ces mots</w:t>
      </w:r>
      <w:r w:rsidR="00E57EC9">
        <w:t> :</w:t>
      </w:r>
    </w:p>
    <w:p w14:paraId="349FB691" w14:textId="77777777" w:rsidR="00E57EC9" w:rsidRDefault="00E57EC9" w:rsidP="00E57EC9">
      <w:r>
        <w:t>— </w:t>
      </w:r>
      <w:r w:rsidR="00776CEA" w:rsidRPr="00034910">
        <w:t>Vous reconnaissez vous-même que mon jeu sera aussi dangereux que le vôtre</w:t>
      </w:r>
      <w:r>
        <w:t>.</w:t>
      </w:r>
    </w:p>
    <w:p w14:paraId="1C5E0FC9" w14:textId="77777777" w:rsidR="00E57EC9" w:rsidRDefault="00E57EC9" w:rsidP="00E57EC9">
      <w:r>
        <w:t>— </w:t>
      </w:r>
      <w:r w:rsidR="00776CEA" w:rsidRPr="00034910">
        <w:t>Alors vous persistez</w:t>
      </w:r>
      <w:r>
        <w:t> ?</w:t>
      </w:r>
    </w:p>
    <w:p w14:paraId="3D45651E" w14:textId="77777777" w:rsidR="00E57EC9" w:rsidRDefault="00E57EC9" w:rsidP="00E57EC9">
      <w:r>
        <w:t>— </w:t>
      </w:r>
      <w:r w:rsidR="00776CEA" w:rsidRPr="00034910">
        <w:t>J</w:t>
      </w:r>
      <w:r>
        <w:t>’</w:t>
      </w:r>
      <w:r w:rsidR="00776CEA" w:rsidRPr="00034910">
        <w:t>ajoute même que je vous</w:t>
      </w:r>
      <w:r w:rsidR="00776CEA" w:rsidRPr="00034910">
        <w:rPr>
          <w:szCs w:val="32"/>
        </w:rPr>
        <w:t xml:space="preserve"> </w:t>
      </w:r>
      <w:r w:rsidR="00776CEA" w:rsidRPr="00034910">
        <w:t>prie de faire droit à ma r</w:t>
      </w:r>
      <w:r w:rsidR="00776CEA" w:rsidRPr="00034910">
        <w:t>e</w:t>
      </w:r>
      <w:r w:rsidR="00776CEA" w:rsidRPr="00034910">
        <w:t>quête</w:t>
      </w:r>
      <w:r>
        <w:t xml:space="preserve">, </w:t>
      </w:r>
      <w:r w:rsidR="00776CEA" w:rsidRPr="00034910">
        <w:t xml:space="preserve">si toutefois vous </w:t>
      </w:r>
      <w:proofErr w:type="gramStart"/>
      <w:r w:rsidR="00776CEA" w:rsidRPr="00034910">
        <w:t>n</w:t>
      </w:r>
      <w:r>
        <w:t>’</w:t>
      </w:r>
      <w:r w:rsidR="00776CEA" w:rsidRPr="00034910">
        <w:t>avez pas peur</w:t>
      </w:r>
      <w:proofErr w:type="gramEnd"/>
      <w:r w:rsidR="00776CEA" w:rsidRPr="00034910">
        <w:t xml:space="preserve"> de courir le risque en ma compagnie</w:t>
      </w:r>
      <w:r>
        <w:t>.</w:t>
      </w:r>
    </w:p>
    <w:p w14:paraId="37149801" w14:textId="77777777" w:rsidR="00E57EC9" w:rsidRDefault="00776CEA" w:rsidP="00E57EC9">
      <w:r w:rsidRPr="00034910">
        <w:lastRenderedPageBreak/>
        <w:t>Demander à un fonctionnaire s</w:t>
      </w:r>
      <w:r w:rsidR="00E57EC9">
        <w:t>’</w:t>
      </w:r>
      <w:r w:rsidRPr="00034910">
        <w:t>il tremble est un sûr moyen de l</w:t>
      </w:r>
      <w:r w:rsidR="00E57EC9">
        <w:t>’</w:t>
      </w:r>
      <w:r w:rsidRPr="00034910">
        <w:t>entraîner à toutes les témérités</w:t>
      </w:r>
      <w:r w:rsidR="00E57EC9">
        <w:t xml:space="preserve">. </w:t>
      </w:r>
      <w:proofErr w:type="spellStart"/>
      <w:r w:rsidRPr="00034910">
        <w:t>Milkanowitch</w:t>
      </w:r>
      <w:proofErr w:type="spellEnd"/>
      <w:r w:rsidRPr="00034910">
        <w:t xml:space="preserve"> se redressa</w:t>
      </w:r>
      <w:r w:rsidR="00E57EC9">
        <w:t>.</w:t>
      </w:r>
    </w:p>
    <w:p w14:paraId="35DB0F77" w14:textId="0F080F80" w:rsidR="00E57EC9" w:rsidRDefault="00E57EC9" w:rsidP="00E57EC9">
      <w:r>
        <w:t>— </w:t>
      </w:r>
      <w:r w:rsidR="00776CEA" w:rsidRPr="00034910">
        <w:t>Je courrai le risque</w:t>
      </w:r>
      <w:r>
        <w:t>, M. </w:t>
      </w:r>
      <w:r w:rsidR="00776CEA" w:rsidRPr="00034910">
        <w:t xml:space="preserve">Dick </w:t>
      </w:r>
      <w:proofErr w:type="spellStart"/>
      <w:r w:rsidR="00776CEA" w:rsidRPr="00034910">
        <w:t>Fann</w:t>
      </w:r>
      <w:proofErr w:type="spellEnd"/>
      <w:r>
        <w:t>.</w:t>
      </w:r>
    </w:p>
    <w:p w14:paraId="3369CA71" w14:textId="77777777" w:rsidR="00E57EC9" w:rsidRDefault="00E57EC9" w:rsidP="00E57EC9">
      <w:r>
        <w:t>— </w:t>
      </w:r>
      <w:r w:rsidR="00776CEA" w:rsidRPr="00034910">
        <w:t>J</w:t>
      </w:r>
      <w:r>
        <w:t>’</w:t>
      </w:r>
      <w:r w:rsidR="00776CEA" w:rsidRPr="00034910">
        <w:t>en étais assuré</w:t>
      </w:r>
      <w:r>
        <w:t xml:space="preserve">, </w:t>
      </w:r>
      <w:r w:rsidR="00776CEA" w:rsidRPr="00034910">
        <w:t>reprit l</w:t>
      </w:r>
      <w:r>
        <w:t>’</w:t>
      </w:r>
      <w:r w:rsidR="00776CEA" w:rsidRPr="00034910">
        <w:t>interpellé avec une ironie si l</w:t>
      </w:r>
      <w:r w:rsidR="00776CEA" w:rsidRPr="00034910">
        <w:t>é</w:t>
      </w:r>
      <w:r w:rsidR="00776CEA" w:rsidRPr="00034910">
        <w:t>gère qu</w:t>
      </w:r>
      <w:r>
        <w:t>’</w:t>
      </w:r>
      <w:r w:rsidR="00776CEA" w:rsidRPr="00034910">
        <w:t>elle passa inaperçue du Russe</w:t>
      </w:r>
      <w:r>
        <w:t xml:space="preserve">. </w:t>
      </w:r>
      <w:r w:rsidR="00776CEA" w:rsidRPr="00034910">
        <w:t>Puis-je vous demander encore de</w:t>
      </w:r>
      <w:r>
        <w:t xml:space="preserve">… </w:t>
      </w:r>
      <w:r w:rsidR="00776CEA" w:rsidRPr="00034910">
        <w:t>diriger la partie</w:t>
      </w:r>
      <w:r>
        <w:t xml:space="preserve"> ? </w:t>
      </w:r>
      <w:r w:rsidR="00776CEA" w:rsidRPr="00034910">
        <w:t>Je crois que presque tous mes succès viennent de ce que j</w:t>
      </w:r>
      <w:r>
        <w:t>’</w:t>
      </w:r>
      <w:r w:rsidR="00776CEA" w:rsidRPr="00034910">
        <w:t>étais absolument libre de mes mo</w:t>
      </w:r>
      <w:r w:rsidR="00776CEA" w:rsidRPr="00034910">
        <w:t>u</w:t>
      </w:r>
      <w:r w:rsidR="00776CEA" w:rsidRPr="00034910">
        <w:t>vements</w:t>
      </w:r>
      <w:r>
        <w:t xml:space="preserve">, </w:t>
      </w:r>
      <w:r w:rsidR="00776CEA" w:rsidRPr="00034910">
        <w:t>et de plus seul à savoir vers quel but tendaient mes actions</w:t>
      </w:r>
      <w:r>
        <w:t>.</w:t>
      </w:r>
    </w:p>
    <w:p w14:paraId="0D4FD09C" w14:textId="77777777" w:rsidR="00E57EC9" w:rsidRDefault="00776CEA" w:rsidP="00E57EC9">
      <w:r w:rsidRPr="00034910">
        <w:t xml:space="preserve">Et </w:t>
      </w:r>
      <w:proofErr w:type="spellStart"/>
      <w:r w:rsidRPr="00034910">
        <w:t>Milkanowitch</w:t>
      </w:r>
      <w:proofErr w:type="spellEnd"/>
      <w:r w:rsidRPr="00034910">
        <w:t xml:space="preserve"> fronçant ses épais sourcils grisonnants</w:t>
      </w:r>
      <w:r w:rsidR="00E57EC9">
        <w:t> :</w:t>
      </w:r>
    </w:p>
    <w:p w14:paraId="628E1568" w14:textId="77777777" w:rsidR="00E57EC9" w:rsidRDefault="00E57EC9" w:rsidP="00E57EC9">
      <w:r>
        <w:t>— </w:t>
      </w:r>
      <w:r w:rsidR="00776CEA" w:rsidRPr="00034910">
        <w:t>Oh</w:t>
      </w:r>
      <w:r>
        <w:t xml:space="preserve"> ! </w:t>
      </w:r>
      <w:r w:rsidR="00776CEA" w:rsidRPr="00034910">
        <w:t>si vous manquez de confiance en moi</w:t>
      </w:r>
      <w:r>
        <w:t xml:space="preserve">, </w:t>
      </w:r>
      <w:r w:rsidR="00776CEA" w:rsidRPr="00034910">
        <w:t>mettons que je n</w:t>
      </w:r>
      <w:r>
        <w:t>’</w:t>
      </w:r>
      <w:r w:rsidR="00776CEA" w:rsidRPr="00034910">
        <w:t>aie rien dit</w:t>
      </w:r>
      <w:r>
        <w:t>.</w:t>
      </w:r>
    </w:p>
    <w:p w14:paraId="208F2397" w14:textId="77777777" w:rsidR="00E57EC9" w:rsidRDefault="00776CEA" w:rsidP="00E57EC9">
      <w:r w:rsidRPr="00034910">
        <w:t>Mais un policier</w:t>
      </w:r>
      <w:r w:rsidR="00E57EC9">
        <w:t xml:space="preserve">, </w:t>
      </w:r>
      <w:r w:rsidRPr="00034910">
        <w:t>dominé par l</w:t>
      </w:r>
      <w:r w:rsidR="00E57EC9">
        <w:t>’</w:t>
      </w:r>
      <w:r w:rsidRPr="00034910">
        <w:t>espoir d</w:t>
      </w:r>
      <w:r w:rsidR="00E57EC9">
        <w:t>’</w:t>
      </w:r>
      <w:r w:rsidRPr="00034910">
        <w:t>une capture impo</w:t>
      </w:r>
      <w:r w:rsidRPr="00034910">
        <w:t>r</w:t>
      </w:r>
      <w:r w:rsidRPr="00034910">
        <w:t>tante</w:t>
      </w:r>
      <w:r w:rsidR="00E57EC9">
        <w:t xml:space="preserve">, </w:t>
      </w:r>
      <w:r w:rsidRPr="00034910">
        <w:t>ne résiste pas</w:t>
      </w:r>
      <w:r w:rsidR="00E57EC9">
        <w:t>.</w:t>
      </w:r>
    </w:p>
    <w:p w14:paraId="109202B1" w14:textId="22AACB76" w:rsidR="00E57EC9" w:rsidRDefault="00E57EC9" w:rsidP="00E57EC9">
      <w:r>
        <w:t>— </w:t>
      </w:r>
      <w:r w:rsidR="00776CEA" w:rsidRPr="00034910">
        <w:t>Eh bien</w:t>
      </w:r>
      <w:r>
        <w:t> !… M. </w:t>
      </w:r>
      <w:r w:rsidR="00776CEA" w:rsidRPr="00034910">
        <w:t xml:space="preserve">Dick </w:t>
      </w:r>
      <w:proofErr w:type="spellStart"/>
      <w:r w:rsidR="00776CEA" w:rsidRPr="00034910">
        <w:t>Fann</w:t>
      </w:r>
      <w:proofErr w:type="spellEnd"/>
      <w:r>
        <w:t xml:space="preserve">, </w:t>
      </w:r>
      <w:r w:rsidR="00776CEA" w:rsidRPr="00034910">
        <w:t>vous répondez du succès</w:t>
      </w:r>
      <w:r>
        <w:t>… ?</w:t>
      </w:r>
    </w:p>
    <w:p w14:paraId="16CA2D4C" w14:textId="77777777" w:rsidR="00E57EC9" w:rsidRDefault="00E57EC9" w:rsidP="00E57EC9">
      <w:r>
        <w:t>— </w:t>
      </w:r>
      <w:r w:rsidR="00776CEA" w:rsidRPr="00034910">
        <w:t>Ou je serai mort</w:t>
      </w:r>
      <w:r>
        <w:t xml:space="preserve">, </w:t>
      </w:r>
      <w:r w:rsidR="00776CEA" w:rsidRPr="00034910">
        <w:t>rectifia rapidement le jeune homme</w:t>
      </w:r>
      <w:r>
        <w:t>.</w:t>
      </w:r>
    </w:p>
    <w:p w14:paraId="40BDD2D6" w14:textId="77777777" w:rsidR="00E57EC9" w:rsidRDefault="00E57EC9" w:rsidP="00E57EC9">
      <w:r>
        <w:t>— </w:t>
      </w:r>
      <w:r w:rsidR="00776CEA" w:rsidRPr="00034910">
        <w:t>C</w:t>
      </w:r>
      <w:r>
        <w:t>’</w:t>
      </w:r>
      <w:r w:rsidR="00776CEA" w:rsidRPr="00034910">
        <w:t>est ce que je voulais exprimer</w:t>
      </w:r>
      <w:r>
        <w:t xml:space="preserve">… </w:t>
      </w:r>
      <w:r w:rsidR="00776CEA" w:rsidRPr="00034910">
        <w:t>À partir de cet instant</w:t>
      </w:r>
      <w:r>
        <w:t xml:space="preserve">, </w:t>
      </w:r>
      <w:r w:rsidR="00776CEA" w:rsidRPr="00034910">
        <w:t>vous commandez</w:t>
      </w:r>
      <w:r>
        <w:t>.</w:t>
      </w:r>
    </w:p>
    <w:p w14:paraId="4E0E13EB" w14:textId="77777777" w:rsidR="00E57EC9" w:rsidRDefault="00776CEA" w:rsidP="00E57EC9">
      <w:r w:rsidRPr="00034910">
        <w:t>Dick s</w:t>
      </w:r>
      <w:r w:rsidR="00E57EC9">
        <w:t>’</w:t>
      </w:r>
      <w:r w:rsidRPr="00034910">
        <w:t>inclina</w:t>
      </w:r>
      <w:r w:rsidR="00E57EC9">
        <w:t xml:space="preserve">, </w:t>
      </w:r>
      <w:r w:rsidRPr="00034910">
        <w:t>baissant modestement les paupières pour voiler l</w:t>
      </w:r>
      <w:r w:rsidR="00E57EC9">
        <w:t>’</w:t>
      </w:r>
      <w:r w:rsidRPr="00034910">
        <w:t>éclat soudain de son regard</w:t>
      </w:r>
      <w:r w:rsidR="00E57EC9">
        <w:t xml:space="preserve">, </w:t>
      </w:r>
      <w:r w:rsidRPr="00034910">
        <w:t>puis</w:t>
      </w:r>
      <w:r w:rsidR="00E57EC9">
        <w:t xml:space="preserve">, </w:t>
      </w:r>
      <w:r w:rsidRPr="00034910">
        <w:t>tout son flegme rev</w:t>
      </w:r>
      <w:r w:rsidRPr="00034910">
        <w:t>e</w:t>
      </w:r>
      <w:r w:rsidRPr="00034910">
        <w:t>nu</w:t>
      </w:r>
      <w:r w:rsidR="00E57EC9">
        <w:t> :</w:t>
      </w:r>
    </w:p>
    <w:p w14:paraId="79E56D1C" w14:textId="77777777" w:rsidR="00E57EC9" w:rsidRDefault="00E57EC9" w:rsidP="00E57EC9">
      <w:r>
        <w:t>— </w:t>
      </w:r>
      <w:r w:rsidR="00776CEA" w:rsidRPr="00034910">
        <w:t>Voulez-vous tout d</w:t>
      </w:r>
      <w:r>
        <w:t>’</w:t>
      </w:r>
      <w:r w:rsidR="00776CEA" w:rsidRPr="00034910">
        <w:t>abord me dire quel itinéraire votre voiture suivra pour vous amener au théâtre et vous ramener chez vous</w:t>
      </w:r>
      <w:r>
        <w:t> ?</w:t>
      </w:r>
    </w:p>
    <w:p w14:paraId="68B5245C" w14:textId="77777777" w:rsidR="00E57EC9" w:rsidRDefault="00776CEA" w:rsidP="00E57EC9">
      <w:r w:rsidRPr="00034910">
        <w:lastRenderedPageBreak/>
        <w:t>Le Russe regarda autour de lui avec inquiétude</w:t>
      </w:r>
      <w:r w:rsidR="00E57EC9">
        <w:t xml:space="preserve">. </w:t>
      </w:r>
      <w:r w:rsidRPr="00034910">
        <w:t>Dick se pencha vers lui</w:t>
      </w:r>
      <w:r w:rsidR="00E57EC9">
        <w:t xml:space="preserve">, </w:t>
      </w:r>
      <w:r w:rsidRPr="00034910">
        <w:t>et à voix basse</w:t>
      </w:r>
      <w:r w:rsidR="00E57EC9">
        <w:t> :</w:t>
      </w:r>
    </w:p>
    <w:p w14:paraId="389D762A" w14:textId="77777777" w:rsidR="00E57EC9" w:rsidRDefault="00E57EC9" w:rsidP="00E57EC9">
      <w:r>
        <w:t>— </w:t>
      </w:r>
      <w:r w:rsidR="00776CEA" w:rsidRPr="00034910">
        <w:t>Il faut qu</w:t>
      </w:r>
      <w:r>
        <w:t>’</w:t>
      </w:r>
      <w:r w:rsidR="00776CEA" w:rsidRPr="00034910">
        <w:t>il soit connu des nihilistes</w:t>
      </w:r>
      <w:r>
        <w:t xml:space="preserve">, </w:t>
      </w:r>
      <w:r w:rsidR="00776CEA" w:rsidRPr="00034910">
        <w:t>donc ne vous gênez pas pour parler haut</w:t>
      </w:r>
      <w:r>
        <w:t>.</w:t>
      </w:r>
    </w:p>
    <w:p w14:paraId="048DBB6A" w14:textId="77777777" w:rsidR="00E57EC9" w:rsidRDefault="00776CEA" w:rsidP="00E57EC9">
      <w:r w:rsidRPr="00034910">
        <w:t>Et sous un geste dominateur</w:t>
      </w:r>
      <w:r w:rsidR="00E57EC9">
        <w:t xml:space="preserve">, </w:t>
      </w:r>
      <w:r w:rsidRPr="00034910">
        <w:t>le policier galvanisé prono</w:t>
      </w:r>
      <w:r w:rsidRPr="00034910">
        <w:t>n</w:t>
      </w:r>
      <w:r w:rsidRPr="00034910">
        <w:t>ça</w:t>
      </w:r>
      <w:r w:rsidR="00E57EC9">
        <w:t> :</w:t>
      </w:r>
    </w:p>
    <w:p w14:paraId="6FDB3444" w14:textId="77777777" w:rsidR="00E57EC9" w:rsidRDefault="00E57EC9" w:rsidP="00E57EC9">
      <w:r>
        <w:t>— </w:t>
      </w:r>
      <w:r w:rsidR="00776CEA" w:rsidRPr="00034910">
        <w:t>À l</w:t>
      </w:r>
      <w:r>
        <w:t>’</w:t>
      </w:r>
      <w:r w:rsidR="00776CEA" w:rsidRPr="00034910">
        <w:t>aller et au retour</w:t>
      </w:r>
      <w:r>
        <w:t xml:space="preserve">, </w:t>
      </w:r>
      <w:r w:rsidR="00776CEA" w:rsidRPr="00034910">
        <w:t xml:space="preserve">nous suivrons </w:t>
      </w:r>
      <w:proofErr w:type="spellStart"/>
      <w:r w:rsidR="00776CEA" w:rsidRPr="00034910">
        <w:t>Penskaya</w:t>
      </w:r>
      <w:proofErr w:type="spellEnd"/>
      <w:r>
        <w:t xml:space="preserve">, </w:t>
      </w:r>
      <w:r w:rsidR="00776CEA" w:rsidRPr="00034910">
        <w:t>la perspe</w:t>
      </w:r>
      <w:r w:rsidR="00776CEA" w:rsidRPr="00034910">
        <w:t>c</w:t>
      </w:r>
      <w:r w:rsidR="00776CEA" w:rsidRPr="00034910">
        <w:t xml:space="preserve">tive </w:t>
      </w:r>
      <w:proofErr w:type="spellStart"/>
      <w:r w:rsidR="00776CEA" w:rsidRPr="00034910">
        <w:t>Sakhalinsk</w:t>
      </w:r>
      <w:proofErr w:type="spellEnd"/>
      <w:r w:rsidR="00776CEA" w:rsidRPr="00034910">
        <w:t xml:space="preserve"> et la place du Théâtre</w:t>
      </w:r>
      <w:r>
        <w:t>.</w:t>
      </w:r>
    </w:p>
    <w:p w14:paraId="55DA7572" w14:textId="77777777" w:rsidR="00E57EC9" w:rsidRDefault="00E57EC9" w:rsidP="00E57EC9">
      <w:r>
        <w:t>— </w:t>
      </w:r>
      <w:r w:rsidR="00776CEA" w:rsidRPr="00034910">
        <w:t>Bien</w:t>
      </w:r>
      <w:r>
        <w:t xml:space="preserve">. </w:t>
      </w:r>
      <w:r w:rsidR="00776CEA" w:rsidRPr="00034910">
        <w:t>Vous donnerez des ordres pour que votre cocher ne s</w:t>
      </w:r>
      <w:r>
        <w:t>’</w:t>
      </w:r>
      <w:r w:rsidR="00776CEA" w:rsidRPr="00034910">
        <w:t>écarte pas de cet itinéraire</w:t>
      </w:r>
      <w:r>
        <w:t>.</w:t>
      </w:r>
    </w:p>
    <w:p w14:paraId="6203E309" w14:textId="77777777" w:rsidR="00E57EC9" w:rsidRDefault="00E57EC9" w:rsidP="00E57EC9">
      <w:r>
        <w:t>— </w:t>
      </w:r>
      <w:r w:rsidR="00776CEA" w:rsidRPr="00034910">
        <w:t>Je les donnerai</w:t>
      </w:r>
      <w:r>
        <w:t>.</w:t>
      </w:r>
    </w:p>
    <w:p w14:paraId="3C081EFD" w14:textId="77777777" w:rsidR="00E57EC9" w:rsidRDefault="00E57EC9" w:rsidP="00E57EC9">
      <w:r>
        <w:t>— </w:t>
      </w:r>
      <w:r w:rsidR="00776CEA" w:rsidRPr="00034910">
        <w:t>Parfait</w:t>
      </w:r>
      <w:r>
        <w:t xml:space="preserve">. </w:t>
      </w:r>
      <w:r w:rsidR="00776CEA" w:rsidRPr="00034910">
        <w:t>À présent</w:t>
      </w:r>
      <w:r>
        <w:t xml:space="preserve">, </w:t>
      </w:r>
      <w:r w:rsidR="00776CEA" w:rsidRPr="00034910">
        <w:t>veuillez rappeler ce brave gendarme Boris</w:t>
      </w:r>
      <w:r>
        <w:t xml:space="preserve">, </w:t>
      </w:r>
      <w:r w:rsidR="00776CEA" w:rsidRPr="00034910">
        <w:t>que vous avez un peu malmené tout à l</w:t>
      </w:r>
      <w:r>
        <w:t>’</w:t>
      </w:r>
      <w:r w:rsidR="00776CEA" w:rsidRPr="00034910">
        <w:t>heure</w:t>
      </w:r>
      <w:r>
        <w:t xml:space="preserve">, </w:t>
      </w:r>
      <w:r w:rsidR="00776CEA" w:rsidRPr="00034910">
        <w:t xml:space="preserve">et obtenez de lui un signalement aussi complet que possible de la fillette qui a porté la lettre du Comité </w:t>
      </w:r>
      <w:r w:rsidR="00407715">
        <w:t>K</w:t>
      </w:r>
      <w:r>
        <w:t xml:space="preserve">. </w:t>
      </w:r>
      <w:r w:rsidR="00407715">
        <w:t>57</w:t>
      </w:r>
      <w:r>
        <w:t>.</w:t>
      </w:r>
    </w:p>
    <w:p w14:paraId="09C408E6" w14:textId="3D65B61B" w:rsidR="00E57EC9" w:rsidRDefault="00E57EC9" w:rsidP="00E57EC9">
      <w:r>
        <w:t>M. </w:t>
      </w:r>
      <w:proofErr w:type="spellStart"/>
      <w:r w:rsidR="00776CEA" w:rsidRPr="00034910">
        <w:t>Milkanowitch</w:t>
      </w:r>
      <w:proofErr w:type="spellEnd"/>
      <w:r>
        <w:t xml:space="preserve">, </w:t>
      </w:r>
      <w:r w:rsidR="00776CEA" w:rsidRPr="00034910">
        <w:t>gagné par l</w:t>
      </w:r>
      <w:r>
        <w:t>’</w:t>
      </w:r>
      <w:r w:rsidR="00776CEA" w:rsidRPr="00034910">
        <w:t>imperturbable assurance de son interlocuteur</w:t>
      </w:r>
      <w:r>
        <w:t xml:space="preserve">, </w:t>
      </w:r>
      <w:r w:rsidR="00776CEA" w:rsidRPr="00034910">
        <w:t>ne résistait plus</w:t>
      </w:r>
      <w:r>
        <w:t xml:space="preserve">. </w:t>
      </w:r>
      <w:r w:rsidR="00776CEA" w:rsidRPr="00034910">
        <w:t>Il sonna</w:t>
      </w:r>
      <w:r>
        <w:t xml:space="preserve">, </w:t>
      </w:r>
      <w:r w:rsidR="00776CEA" w:rsidRPr="00034910">
        <w:t>fit venir Boris</w:t>
      </w:r>
      <w:r>
        <w:t>.</w:t>
      </w:r>
    </w:p>
    <w:p w14:paraId="570EDAF7" w14:textId="77777777" w:rsidR="00E57EC9" w:rsidRDefault="00776CEA" w:rsidP="00E57EC9">
      <w:r w:rsidRPr="00034910">
        <w:t>Une minute plus tard</w:t>
      </w:r>
      <w:r w:rsidR="00E57EC9">
        <w:t xml:space="preserve">, </w:t>
      </w:r>
      <w:r w:rsidRPr="00034910">
        <w:t>l</w:t>
      </w:r>
      <w:r w:rsidR="00E57EC9">
        <w:t>’</w:t>
      </w:r>
      <w:r w:rsidRPr="00034910">
        <w:t>Anglais savait que la fillette</w:t>
      </w:r>
      <w:r w:rsidR="00E57EC9">
        <w:t xml:space="preserve">, </w:t>
      </w:r>
      <w:r w:rsidRPr="00034910">
        <w:t>douze ou treize ans</w:t>
      </w:r>
      <w:r w:rsidR="00E57EC9">
        <w:t xml:space="preserve">, </w:t>
      </w:r>
      <w:r w:rsidRPr="00034910">
        <w:t>était vêtue d</w:t>
      </w:r>
      <w:r w:rsidR="00E57EC9">
        <w:t>’</w:t>
      </w:r>
      <w:r w:rsidRPr="00034910">
        <w:t>un long caban à capuchon</w:t>
      </w:r>
      <w:r w:rsidR="00E57EC9">
        <w:t xml:space="preserve">, </w:t>
      </w:r>
      <w:r w:rsidRPr="00034910">
        <w:t>sous l</w:t>
      </w:r>
      <w:r w:rsidRPr="00034910">
        <w:t>e</w:t>
      </w:r>
      <w:r w:rsidRPr="00034910">
        <w:t>quel les gendarmes avaient distingué une vieille robe brune et un tablier de cotonnade à carreaux roses et blancs</w:t>
      </w:r>
      <w:r w:rsidR="00E57EC9">
        <w:t xml:space="preserve">. </w:t>
      </w:r>
      <w:r w:rsidRPr="00034910">
        <w:t>Ce qui avait également frappé les militaires</w:t>
      </w:r>
      <w:r w:rsidR="00E57EC9">
        <w:t xml:space="preserve">, </w:t>
      </w:r>
      <w:r w:rsidRPr="00034910">
        <w:t>c</w:t>
      </w:r>
      <w:r w:rsidR="00E57EC9">
        <w:t>’</w:t>
      </w:r>
      <w:r w:rsidRPr="00034910">
        <w:t>étaient les cheveux blond pâle de l</w:t>
      </w:r>
      <w:r w:rsidR="00E57EC9">
        <w:t>’</w:t>
      </w:r>
      <w:r w:rsidRPr="00034910">
        <w:t>enfant</w:t>
      </w:r>
      <w:r w:rsidR="00E57EC9">
        <w:t xml:space="preserve">, </w:t>
      </w:r>
      <w:r w:rsidRPr="00034910">
        <w:t>la maigreur de son visage</w:t>
      </w:r>
      <w:r w:rsidR="00E57EC9">
        <w:t xml:space="preserve">, </w:t>
      </w:r>
      <w:r w:rsidRPr="00034910">
        <w:t>momentanément animé par la course</w:t>
      </w:r>
      <w:r w:rsidR="00E57EC9">
        <w:t xml:space="preserve">, </w:t>
      </w:r>
      <w:r w:rsidRPr="00034910">
        <w:t>et ses yeux bleus</w:t>
      </w:r>
      <w:r w:rsidR="00E57EC9">
        <w:t xml:space="preserve">, </w:t>
      </w:r>
      <w:r w:rsidRPr="00034910">
        <w:t xml:space="preserve">qui lui </w:t>
      </w:r>
      <w:r w:rsidRPr="00034910">
        <w:rPr>
          <w:i/>
          <w:iCs/>
        </w:rPr>
        <w:t>mangeaient la figure</w:t>
      </w:r>
      <w:r w:rsidR="00E57EC9">
        <w:rPr>
          <w:i/>
          <w:iCs/>
        </w:rPr>
        <w:t xml:space="preserve">, </w:t>
      </w:r>
      <w:r w:rsidRPr="00034910">
        <w:t>expliqua le soldat en son langage imagé</w:t>
      </w:r>
      <w:r w:rsidR="00E57EC9">
        <w:t>.</w:t>
      </w:r>
    </w:p>
    <w:p w14:paraId="5F1892A0" w14:textId="77777777" w:rsidR="00E57EC9" w:rsidRDefault="00E57EC9" w:rsidP="00E57EC9">
      <w:r>
        <w:t>— </w:t>
      </w:r>
      <w:r w:rsidR="00776CEA" w:rsidRPr="00034910">
        <w:t>Avec un regard luisant</w:t>
      </w:r>
      <w:r>
        <w:t xml:space="preserve">, </w:t>
      </w:r>
      <w:r w:rsidR="00776CEA" w:rsidRPr="00034910">
        <w:t>un peu égaré</w:t>
      </w:r>
      <w:r>
        <w:t xml:space="preserve"> ? </w:t>
      </w:r>
      <w:r w:rsidR="00776CEA" w:rsidRPr="00034910">
        <w:t>questionna Dick</w:t>
      </w:r>
      <w:r>
        <w:t>.</w:t>
      </w:r>
    </w:p>
    <w:p w14:paraId="2E2F396B" w14:textId="77777777" w:rsidR="00E57EC9" w:rsidRDefault="00776CEA" w:rsidP="00E57EC9">
      <w:r w:rsidRPr="00034910">
        <w:lastRenderedPageBreak/>
        <w:t>Boris le considéra avec stupéfaction</w:t>
      </w:r>
      <w:r w:rsidR="00E57EC9">
        <w:t>.</w:t>
      </w:r>
    </w:p>
    <w:p w14:paraId="6122236A" w14:textId="77777777" w:rsidR="00E57EC9" w:rsidRDefault="00E57EC9" w:rsidP="00E57EC9">
      <w:r>
        <w:t>— </w:t>
      </w:r>
      <w:r w:rsidR="00776CEA" w:rsidRPr="00034910">
        <w:t>Vous l</w:t>
      </w:r>
      <w:r>
        <w:t>’</w:t>
      </w:r>
      <w:r w:rsidR="00776CEA" w:rsidRPr="00034910">
        <w:t>avez donc vue</w:t>
      </w:r>
      <w:r>
        <w:t> ?</w:t>
      </w:r>
    </w:p>
    <w:p w14:paraId="4F4495EA" w14:textId="77777777" w:rsidR="00E57EC9" w:rsidRDefault="00E57EC9" w:rsidP="00E57EC9">
      <w:r>
        <w:t>— </w:t>
      </w:r>
      <w:r w:rsidR="00776CEA" w:rsidRPr="00034910">
        <w:t>Peut-être</w:t>
      </w:r>
      <w:r>
        <w:t>.</w:t>
      </w:r>
    </w:p>
    <w:p w14:paraId="2305CBAD" w14:textId="07EB4FB5" w:rsidR="00E57EC9" w:rsidRDefault="00776CEA" w:rsidP="00E57EC9">
      <w:r w:rsidRPr="00034910">
        <w:t>Sur un signe discret du détective</w:t>
      </w:r>
      <w:r w:rsidR="00E57EC9">
        <w:t>, M. </w:t>
      </w:r>
      <w:proofErr w:type="spellStart"/>
      <w:r w:rsidRPr="00034910">
        <w:t>Milkanowitch</w:t>
      </w:r>
      <w:proofErr w:type="spellEnd"/>
      <w:r w:rsidRPr="00034910">
        <w:t xml:space="preserve"> cong</w:t>
      </w:r>
      <w:r w:rsidRPr="00034910">
        <w:t>é</w:t>
      </w:r>
      <w:r w:rsidRPr="00034910">
        <w:t>dia le gendarme</w:t>
      </w:r>
      <w:r w:rsidR="00E57EC9">
        <w:t xml:space="preserve">. </w:t>
      </w:r>
      <w:r w:rsidRPr="00034910">
        <w:t>La porte retombée sur le brave homme</w:t>
      </w:r>
      <w:r w:rsidR="00E57EC9">
        <w:t xml:space="preserve">, </w:t>
      </w:r>
      <w:r w:rsidRPr="00034910">
        <w:t>il d</w:t>
      </w:r>
      <w:r w:rsidRPr="00034910">
        <w:t>e</w:t>
      </w:r>
      <w:r w:rsidRPr="00034910">
        <w:t>manda comme son inférieur</w:t>
      </w:r>
      <w:r w:rsidR="00E57EC9">
        <w:t> :</w:t>
      </w:r>
    </w:p>
    <w:p w14:paraId="409CCBCE" w14:textId="6DFB42C3" w:rsidR="00E57EC9" w:rsidRDefault="007C5BD3" w:rsidP="007D17F9">
      <w:pPr>
        <w:pStyle w:val="Centrsolidaire"/>
      </w:pPr>
      <w:r w:rsidRPr="00E57EC9">
        <w:rPr>
          <w:noProof/>
        </w:rPr>
        <w:drawing>
          <wp:inline distT="0" distB="0" distL="0" distR="0" wp14:anchorId="331CBE6C" wp14:editId="1B28240A">
            <wp:extent cx="2289810" cy="4404995"/>
            <wp:effectExtent l="0" t="0" r="0" b="0"/>
            <wp:docPr id="78"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289810" cy="4404995"/>
                    </a:xfrm>
                    <a:prstGeom prst="rect">
                      <a:avLst/>
                    </a:prstGeom>
                    <a:noFill/>
                    <a:ln>
                      <a:noFill/>
                    </a:ln>
                  </pic:spPr>
                </pic:pic>
              </a:graphicData>
            </a:graphic>
          </wp:inline>
        </w:drawing>
      </w:r>
    </w:p>
    <w:p w14:paraId="7409CE3F" w14:textId="77777777" w:rsidR="00E57EC9" w:rsidRDefault="00776CEA" w:rsidP="007D17F9">
      <w:pPr>
        <w:pStyle w:val="Centr14pt"/>
      </w:pPr>
      <w:r w:rsidRPr="00E57EC9">
        <w:t>La fillette était vêtue d</w:t>
      </w:r>
      <w:r w:rsidR="00E57EC9">
        <w:t>’</w:t>
      </w:r>
      <w:r w:rsidRPr="00E57EC9">
        <w:t>un long caban à capuchon</w:t>
      </w:r>
      <w:r w:rsidR="00E57EC9">
        <w:t>.</w:t>
      </w:r>
    </w:p>
    <w:p w14:paraId="4FCC25DD" w14:textId="77777777" w:rsidR="00E57EC9" w:rsidRDefault="00E57EC9" w:rsidP="00E57EC9">
      <w:r>
        <w:t>— </w:t>
      </w:r>
      <w:r w:rsidR="00776CEA" w:rsidRPr="00034910">
        <w:t>Vous l</w:t>
      </w:r>
      <w:r>
        <w:t>’</w:t>
      </w:r>
      <w:r w:rsidR="00776CEA" w:rsidRPr="00034910">
        <w:t>avez donc vue</w:t>
      </w:r>
      <w:r>
        <w:t> ?</w:t>
      </w:r>
    </w:p>
    <w:p w14:paraId="479EDD41" w14:textId="77777777" w:rsidR="00E57EC9" w:rsidRDefault="00E57EC9" w:rsidP="00E57EC9">
      <w:r>
        <w:t>— </w:t>
      </w:r>
      <w:r w:rsidR="00776CEA" w:rsidRPr="00034910">
        <w:t>Par déduction</w:t>
      </w:r>
      <w:r>
        <w:t xml:space="preserve">, </w:t>
      </w:r>
      <w:r w:rsidR="00776CEA" w:rsidRPr="00034910">
        <w:t xml:space="preserve">répliqua </w:t>
      </w:r>
      <w:proofErr w:type="spellStart"/>
      <w:r w:rsidR="00776CEA" w:rsidRPr="00034910">
        <w:t>Fann</w:t>
      </w:r>
      <w:proofErr w:type="spellEnd"/>
      <w:r>
        <w:t>.</w:t>
      </w:r>
    </w:p>
    <w:p w14:paraId="33798122" w14:textId="77777777" w:rsidR="00E57EC9" w:rsidRDefault="00776CEA" w:rsidP="00E57EC9">
      <w:r w:rsidRPr="00034910">
        <w:t>Et son interlocuteur le couvrant d</w:t>
      </w:r>
      <w:r w:rsidR="00E57EC9">
        <w:t>’</w:t>
      </w:r>
      <w:r w:rsidRPr="00034910">
        <w:t>un regard ahuri</w:t>
      </w:r>
      <w:r w:rsidR="00E57EC9">
        <w:t xml:space="preserve">, </w:t>
      </w:r>
      <w:r w:rsidRPr="00034910">
        <w:t>la r</w:t>
      </w:r>
      <w:r w:rsidRPr="00034910">
        <w:t>é</w:t>
      </w:r>
      <w:r w:rsidRPr="00034910">
        <w:t>ponse lui semblant de toute évidence inintelligible</w:t>
      </w:r>
      <w:r w:rsidR="00E57EC9">
        <w:t xml:space="preserve">, </w:t>
      </w:r>
      <w:r w:rsidRPr="00034910">
        <w:t>le jeune homme consentit à s</w:t>
      </w:r>
      <w:r w:rsidR="00E57EC9">
        <w:t>’</w:t>
      </w:r>
      <w:r w:rsidRPr="00034910">
        <w:t>expliquer</w:t>
      </w:r>
      <w:r w:rsidR="00E57EC9">
        <w:t> :</w:t>
      </w:r>
    </w:p>
    <w:p w14:paraId="7875F8FA" w14:textId="77777777" w:rsidR="00E57EC9" w:rsidRDefault="00E57EC9" w:rsidP="00E57EC9">
      <w:r>
        <w:lastRenderedPageBreak/>
        <w:t>— </w:t>
      </w:r>
      <w:r w:rsidR="00776CEA" w:rsidRPr="00034910">
        <w:t>Chargée de la remise dangereuse d</w:t>
      </w:r>
      <w:r>
        <w:t>’</w:t>
      </w:r>
      <w:r w:rsidR="00776CEA" w:rsidRPr="00034910">
        <w:t>une lettre menaçante</w:t>
      </w:r>
      <w:r>
        <w:t xml:space="preserve">, </w:t>
      </w:r>
      <w:r w:rsidR="00776CEA" w:rsidRPr="00034910">
        <w:t>l</w:t>
      </w:r>
      <w:r>
        <w:t>’</w:t>
      </w:r>
      <w:r w:rsidR="00776CEA" w:rsidRPr="00034910">
        <w:t>enfant est certainement une pupille des nihilistes</w:t>
      </w:r>
      <w:r>
        <w:t xml:space="preserve">… </w:t>
      </w:r>
      <w:r w:rsidR="00776CEA" w:rsidRPr="00034910">
        <w:t>Fille de forçat</w:t>
      </w:r>
      <w:r>
        <w:t xml:space="preserve">, </w:t>
      </w:r>
      <w:r w:rsidR="00776CEA" w:rsidRPr="00034910">
        <w:t>de déporté</w:t>
      </w:r>
      <w:r>
        <w:t xml:space="preserve">, </w:t>
      </w:r>
      <w:r w:rsidR="00776CEA" w:rsidRPr="00034910">
        <w:t>recueillie par l</w:t>
      </w:r>
      <w:r>
        <w:t>’</w:t>
      </w:r>
      <w:r w:rsidR="00776CEA" w:rsidRPr="00034910">
        <w:t>affiliation et dressée en vue de l</w:t>
      </w:r>
      <w:r>
        <w:t>’</w:t>
      </w:r>
      <w:r w:rsidR="00776CEA" w:rsidRPr="00034910">
        <w:t>accomplissement d</w:t>
      </w:r>
      <w:r>
        <w:t>’</w:t>
      </w:r>
      <w:r w:rsidR="00776CEA" w:rsidRPr="00034910">
        <w:t>un crime futur</w:t>
      </w:r>
      <w:r>
        <w:t xml:space="preserve">. </w:t>
      </w:r>
      <w:r w:rsidR="00776CEA" w:rsidRPr="00034910">
        <w:t>Vous savez à quel régime de privations</w:t>
      </w:r>
      <w:r>
        <w:t xml:space="preserve">, </w:t>
      </w:r>
      <w:r w:rsidR="00776CEA" w:rsidRPr="00034910">
        <w:t>de détraquement nerveux sont soumis ces pa</w:t>
      </w:r>
      <w:r w:rsidR="00776CEA" w:rsidRPr="00034910">
        <w:t>u</w:t>
      </w:r>
      <w:r w:rsidR="00776CEA" w:rsidRPr="00034910">
        <w:t>vres êtres</w:t>
      </w:r>
      <w:r>
        <w:t xml:space="preserve">, </w:t>
      </w:r>
      <w:r w:rsidR="00776CEA" w:rsidRPr="00034910">
        <w:t>qui plus tard seront des illuminés</w:t>
      </w:r>
      <w:r>
        <w:t xml:space="preserve">, </w:t>
      </w:r>
      <w:r w:rsidR="00776CEA" w:rsidRPr="00034910">
        <w:t>des criminels i</w:t>
      </w:r>
      <w:r w:rsidR="00776CEA" w:rsidRPr="00034910">
        <w:t>n</w:t>
      </w:r>
      <w:r w:rsidR="00776CEA" w:rsidRPr="00034910">
        <w:t>conscients de l</w:t>
      </w:r>
      <w:r>
        <w:t>’</w:t>
      </w:r>
      <w:r w:rsidR="00776CEA" w:rsidRPr="00034910">
        <w:t>horreur de leur attentat</w:t>
      </w:r>
      <w:r>
        <w:t xml:space="preserve">. </w:t>
      </w:r>
      <w:r w:rsidR="00776CEA" w:rsidRPr="00034910">
        <w:t>Tous l</w:t>
      </w:r>
      <w:r>
        <w:t>’</w:t>
      </w:r>
      <w:r w:rsidR="00776CEA" w:rsidRPr="00034910">
        <w:t>écoutaient</w:t>
      </w:r>
      <w:r>
        <w:t xml:space="preserve">, </w:t>
      </w:r>
      <w:r w:rsidR="00776CEA" w:rsidRPr="00034910">
        <w:t>su</w:t>
      </w:r>
      <w:r w:rsidR="00776CEA" w:rsidRPr="00034910">
        <w:t>r</w:t>
      </w:r>
      <w:r w:rsidR="00776CEA" w:rsidRPr="00034910">
        <w:t>pris</w:t>
      </w:r>
      <w:r>
        <w:t>.</w:t>
      </w:r>
    </w:p>
    <w:p w14:paraId="2F460509" w14:textId="77777777" w:rsidR="00E57EC9" w:rsidRDefault="00E57EC9" w:rsidP="00E57EC9">
      <w:r>
        <w:t>— </w:t>
      </w:r>
      <w:r w:rsidR="00776CEA" w:rsidRPr="00034910">
        <w:t>Ah çà</w:t>
      </w:r>
      <w:r>
        <w:t xml:space="preserve"> ! </w:t>
      </w:r>
      <w:r w:rsidR="00776CEA" w:rsidRPr="00034910">
        <w:t>Vous avez donc eu affaire à nos nihilistes</w:t>
      </w:r>
      <w:r>
        <w:t xml:space="preserve"> ? </w:t>
      </w:r>
      <w:r w:rsidR="00776CEA" w:rsidRPr="00034910">
        <w:t>balb</w:t>
      </w:r>
      <w:r w:rsidR="00776CEA" w:rsidRPr="00034910">
        <w:t>u</w:t>
      </w:r>
      <w:r w:rsidR="00776CEA" w:rsidRPr="00034910">
        <w:t>tia le directeur</w:t>
      </w:r>
      <w:r>
        <w:t>.</w:t>
      </w:r>
    </w:p>
    <w:p w14:paraId="1099CFD8" w14:textId="77777777" w:rsidR="00E57EC9" w:rsidRDefault="00E57EC9" w:rsidP="00E57EC9">
      <w:r>
        <w:t>— </w:t>
      </w:r>
      <w:r w:rsidR="00776CEA" w:rsidRPr="00034910">
        <w:t>Non</w:t>
      </w:r>
      <w:r>
        <w:t xml:space="preserve"> ; </w:t>
      </w:r>
      <w:r w:rsidR="00776CEA" w:rsidRPr="00034910">
        <w:t>mais les associations de malfaiteurs agissent pa</w:t>
      </w:r>
      <w:r w:rsidR="00776CEA" w:rsidRPr="00034910">
        <w:t>r</w:t>
      </w:r>
      <w:r w:rsidR="00776CEA" w:rsidRPr="00034910">
        <w:t>tout de même</w:t>
      </w:r>
      <w:r>
        <w:t xml:space="preserve">. </w:t>
      </w:r>
      <w:r w:rsidR="00776CEA" w:rsidRPr="00034910">
        <w:t>Ils savent</w:t>
      </w:r>
      <w:r>
        <w:t xml:space="preserve">, </w:t>
      </w:r>
      <w:r w:rsidR="00776CEA" w:rsidRPr="00034910">
        <w:t>ces psychologues du mal</w:t>
      </w:r>
      <w:r>
        <w:t xml:space="preserve">, </w:t>
      </w:r>
      <w:r w:rsidR="00776CEA" w:rsidRPr="00034910">
        <w:t>que pour obtenir le criminel incapable d</w:t>
      </w:r>
      <w:r>
        <w:t>’</w:t>
      </w:r>
      <w:r w:rsidR="00776CEA" w:rsidRPr="00034910">
        <w:t>hésitation</w:t>
      </w:r>
      <w:r>
        <w:t xml:space="preserve">, </w:t>
      </w:r>
      <w:r w:rsidR="00776CEA" w:rsidRPr="00034910">
        <w:t>de remords</w:t>
      </w:r>
      <w:r>
        <w:t xml:space="preserve">, </w:t>
      </w:r>
      <w:r w:rsidR="00776CEA" w:rsidRPr="00034910">
        <w:t>de con</w:t>
      </w:r>
      <w:r w:rsidR="00776CEA" w:rsidRPr="00034910">
        <w:t>s</w:t>
      </w:r>
      <w:r w:rsidR="00776CEA" w:rsidRPr="00034910">
        <w:t>cience</w:t>
      </w:r>
      <w:r>
        <w:t xml:space="preserve">, </w:t>
      </w:r>
      <w:r w:rsidR="00776CEA" w:rsidRPr="00034910">
        <w:t>il faut le prendre jeune</w:t>
      </w:r>
      <w:r>
        <w:t xml:space="preserve">, </w:t>
      </w:r>
      <w:r w:rsidR="00776CEA" w:rsidRPr="00034910">
        <w:t>détruire son équilibre physiol</w:t>
      </w:r>
      <w:r w:rsidR="00776CEA" w:rsidRPr="00034910">
        <w:t>o</w:t>
      </w:r>
      <w:r w:rsidR="00776CEA" w:rsidRPr="00034910">
        <w:t>gique</w:t>
      </w:r>
      <w:r>
        <w:t xml:space="preserve">, </w:t>
      </w:r>
      <w:r w:rsidR="00776CEA" w:rsidRPr="00034910">
        <w:t>et l</w:t>
      </w:r>
      <w:r>
        <w:t>’</w:t>
      </w:r>
      <w:r w:rsidR="00776CEA" w:rsidRPr="00034910">
        <w:t>amener ainsi à être un anormal moral</w:t>
      </w:r>
      <w:r>
        <w:t xml:space="preserve">, </w:t>
      </w:r>
      <w:r w:rsidR="00776CEA" w:rsidRPr="00034910">
        <w:t>en même temps qu</w:t>
      </w:r>
      <w:r>
        <w:t>’</w:t>
      </w:r>
      <w:r w:rsidR="00776CEA" w:rsidRPr="00034910">
        <w:t>un névrosé</w:t>
      </w:r>
      <w:r>
        <w:t xml:space="preserve">. </w:t>
      </w:r>
      <w:r w:rsidR="00776CEA" w:rsidRPr="00034910">
        <w:t>Il s</w:t>
      </w:r>
      <w:r>
        <w:t>’</w:t>
      </w:r>
      <w:r w:rsidR="00776CEA" w:rsidRPr="00034910">
        <w:t>interrompit</w:t>
      </w:r>
      <w:r>
        <w:t>.</w:t>
      </w:r>
    </w:p>
    <w:p w14:paraId="358F885A" w14:textId="77777777" w:rsidR="00E57EC9" w:rsidRDefault="00E57EC9" w:rsidP="00E57EC9">
      <w:r>
        <w:t>— </w:t>
      </w:r>
      <w:r w:rsidR="00776CEA" w:rsidRPr="00034910">
        <w:t>Douze ou treize ans</w:t>
      </w:r>
      <w:r>
        <w:t xml:space="preserve">, </w:t>
      </w:r>
      <w:r w:rsidR="00776CEA" w:rsidRPr="00034910">
        <w:t>il y a encore de l</w:t>
      </w:r>
      <w:r>
        <w:t>’</w:t>
      </w:r>
      <w:r w:rsidR="00776CEA" w:rsidRPr="00034910">
        <w:t>espoir</w:t>
      </w:r>
      <w:r>
        <w:t xml:space="preserve">… </w:t>
      </w:r>
      <w:r w:rsidR="00776CEA" w:rsidRPr="00034910">
        <w:t>Je vous adresse une requête</w:t>
      </w:r>
      <w:r>
        <w:t xml:space="preserve">, </w:t>
      </w:r>
      <w:r w:rsidR="00776CEA" w:rsidRPr="00034910">
        <w:t>Excellence</w:t>
      </w:r>
      <w:r>
        <w:t>.</w:t>
      </w:r>
    </w:p>
    <w:p w14:paraId="5604084F" w14:textId="77777777" w:rsidR="00E57EC9" w:rsidRDefault="00E57EC9" w:rsidP="00E57EC9">
      <w:r>
        <w:t>— </w:t>
      </w:r>
      <w:r w:rsidR="00776CEA" w:rsidRPr="00034910">
        <w:t>Elle est accordée</w:t>
      </w:r>
      <w:r>
        <w:t>…</w:t>
      </w:r>
    </w:p>
    <w:p w14:paraId="17E9FC34" w14:textId="77777777" w:rsidR="00E57EC9" w:rsidRDefault="00E57EC9" w:rsidP="00E57EC9">
      <w:r>
        <w:t>— </w:t>
      </w:r>
      <w:r w:rsidR="00776CEA" w:rsidRPr="00034910">
        <w:t>Attendez</w:t>
      </w:r>
      <w:r>
        <w:t xml:space="preserve"> ! </w:t>
      </w:r>
      <w:r w:rsidR="00776CEA" w:rsidRPr="00034910">
        <w:t>Si cette enfant</w:t>
      </w:r>
      <w:r>
        <w:t xml:space="preserve">, </w:t>
      </w:r>
      <w:r w:rsidR="00776CEA" w:rsidRPr="00034910">
        <w:t>comme je le soupçonne</w:t>
      </w:r>
      <w:r>
        <w:t xml:space="preserve">, </w:t>
      </w:r>
      <w:r w:rsidR="00776CEA" w:rsidRPr="00034910">
        <w:t xml:space="preserve">fait partie de la bande que nous allons </w:t>
      </w:r>
      <w:r w:rsidR="005063A0">
        <w:t>t</w:t>
      </w:r>
      <w:r w:rsidR="00776CEA" w:rsidRPr="00034910">
        <w:t>âcher de surprendre</w:t>
      </w:r>
      <w:r>
        <w:t xml:space="preserve">, </w:t>
      </w:r>
      <w:r w:rsidR="00776CEA" w:rsidRPr="00034910">
        <w:t>je so</w:t>
      </w:r>
      <w:r w:rsidR="00776CEA" w:rsidRPr="00034910">
        <w:t>u</w:t>
      </w:r>
      <w:r w:rsidR="00776CEA" w:rsidRPr="00034910">
        <w:t>haite que cette innocente ne soit pas jetée à l</w:t>
      </w:r>
      <w:r>
        <w:t>’</w:t>
      </w:r>
      <w:r w:rsidR="00776CEA" w:rsidRPr="00034910">
        <w:t>enfer du bagne</w:t>
      </w:r>
      <w:r>
        <w:t>.</w:t>
      </w:r>
    </w:p>
    <w:p w14:paraId="09B25F68" w14:textId="77777777" w:rsidR="00E57EC9" w:rsidRDefault="00E57EC9" w:rsidP="00E57EC9">
      <w:r>
        <w:t>— </w:t>
      </w:r>
      <w:r w:rsidR="00776CEA" w:rsidRPr="00034910">
        <w:t>Eh</w:t>
      </w:r>
      <w:r>
        <w:t xml:space="preserve"> ! </w:t>
      </w:r>
      <w:r w:rsidR="00776CEA" w:rsidRPr="00034910">
        <w:t>qu</w:t>
      </w:r>
      <w:r>
        <w:t>’</w:t>
      </w:r>
      <w:r w:rsidR="00776CEA" w:rsidRPr="00034910">
        <w:t>en pourrais-je faire</w:t>
      </w:r>
      <w:r>
        <w:t> ?</w:t>
      </w:r>
    </w:p>
    <w:p w14:paraId="53F8A1F1" w14:textId="494D9567" w:rsidR="00E57EC9" w:rsidRDefault="00E57EC9" w:rsidP="00E57EC9">
      <w:r>
        <w:t>— </w:t>
      </w:r>
      <w:r w:rsidR="00776CEA" w:rsidRPr="00034910">
        <w:t>Vous l</w:t>
      </w:r>
      <w:r>
        <w:t>’</w:t>
      </w:r>
      <w:r w:rsidR="00776CEA" w:rsidRPr="00034910">
        <w:t>embarquerez dans le port de Vladivostok sur le premier bâtiment à destination de l</w:t>
      </w:r>
      <w:r>
        <w:t>’</w:t>
      </w:r>
      <w:r w:rsidR="00776CEA" w:rsidRPr="00034910">
        <w:t>Europe</w:t>
      </w:r>
      <w:r>
        <w:t xml:space="preserve">. </w:t>
      </w:r>
      <w:r w:rsidR="00776CEA" w:rsidRPr="00034910">
        <w:t>Vous l</w:t>
      </w:r>
      <w:r>
        <w:t>’</w:t>
      </w:r>
      <w:r w:rsidR="00776CEA" w:rsidRPr="00034910">
        <w:t>expédierez à Londres</w:t>
      </w:r>
      <w:r>
        <w:t xml:space="preserve">, </w:t>
      </w:r>
      <w:proofErr w:type="spellStart"/>
      <w:r w:rsidR="00776CEA" w:rsidRPr="00034910">
        <w:t>Totenham</w:t>
      </w:r>
      <w:proofErr w:type="spellEnd"/>
      <w:r w:rsidR="00776CEA" w:rsidRPr="00034910">
        <w:t>-Road</w:t>
      </w:r>
      <w:r>
        <w:t xml:space="preserve">, </w:t>
      </w:r>
      <w:r w:rsidR="00776CEA" w:rsidRPr="00034910">
        <w:t xml:space="preserve">chez </w:t>
      </w:r>
      <w:r>
        <w:t>M</w:t>
      </w:r>
      <w:r w:rsidRPr="00E57EC9">
        <w:rPr>
          <w:vertAlign w:val="superscript"/>
        </w:rPr>
        <w:t>rs</w:t>
      </w:r>
      <w:r>
        <w:t> </w:t>
      </w:r>
      <w:r w:rsidR="00776CEA" w:rsidRPr="00034910">
        <w:t>Philips</w:t>
      </w:r>
      <w:r>
        <w:t xml:space="preserve">, </w:t>
      </w:r>
      <w:r w:rsidR="00776CEA" w:rsidRPr="00034910">
        <w:t>une cousine à moi</w:t>
      </w:r>
      <w:r>
        <w:t xml:space="preserve">, </w:t>
      </w:r>
      <w:r w:rsidR="00776CEA" w:rsidRPr="00034910">
        <w:t>à qui j</w:t>
      </w:r>
      <w:r>
        <w:t>’</w:t>
      </w:r>
      <w:r w:rsidR="00776CEA" w:rsidRPr="00034910">
        <w:t>annoncerai sa venue</w:t>
      </w:r>
      <w:r>
        <w:t xml:space="preserve"> ! </w:t>
      </w:r>
      <w:r w:rsidR="00776CEA" w:rsidRPr="00034910">
        <w:t>Une bonne nourriture</w:t>
      </w:r>
      <w:r>
        <w:t xml:space="preserve">, </w:t>
      </w:r>
      <w:r w:rsidR="00776CEA" w:rsidRPr="00034910">
        <w:t>une exi</w:t>
      </w:r>
      <w:r w:rsidR="00776CEA" w:rsidRPr="00034910">
        <w:t>s</w:t>
      </w:r>
      <w:r w:rsidR="00776CEA" w:rsidRPr="00034910">
        <w:t>tence paisible rétabliront la santé de la pauvrette</w:t>
      </w:r>
      <w:r>
        <w:t>.</w:t>
      </w:r>
    </w:p>
    <w:p w14:paraId="5FA54F57" w14:textId="41B63812" w:rsidR="00E57EC9" w:rsidRDefault="00E57EC9" w:rsidP="00E57EC9">
      <w:r>
        <w:lastRenderedPageBreak/>
        <w:t>— </w:t>
      </w:r>
      <w:r w:rsidR="00776CEA" w:rsidRPr="00034910">
        <w:t>Et qu</w:t>
      </w:r>
      <w:r>
        <w:t>’</w:t>
      </w:r>
      <w:r w:rsidR="00776CEA" w:rsidRPr="00034910">
        <w:t xml:space="preserve">en fera </w:t>
      </w:r>
      <w:r>
        <w:t>M</w:t>
      </w:r>
      <w:r w:rsidRPr="00E57EC9">
        <w:rPr>
          <w:vertAlign w:val="superscript"/>
        </w:rPr>
        <w:t>rs</w:t>
      </w:r>
      <w:r>
        <w:t> </w:t>
      </w:r>
      <w:r w:rsidR="00776CEA" w:rsidRPr="00034910">
        <w:t>Philips</w:t>
      </w:r>
      <w:r>
        <w:t xml:space="preserve"> ? </w:t>
      </w:r>
      <w:r w:rsidR="00776CEA" w:rsidRPr="00034910">
        <w:t>clama le Russe</w:t>
      </w:r>
      <w:r>
        <w:t xml:space="preserve">, </w:t>
      </w:r>
      <w:r w:rsidR="00776CEA" w:rsidRPr="00034910">
        <w:t>sans chercher à cacher sa stupéfaction</w:t>
      </w:r>
      <w:r>
        <w:t xml:space="preserve">… </w:t>
      </w:r>
      <w:r w:rsidR="00776CEA" w:rsidRPr="00034910">
        <w:t>Que pourrait-elle faire de cette fleur de bagne</w:t>
      </w:r>
      <w:r>
        <w:t> ?</w:t>
      </w:r>
    </w:p>
    <w:p w14:paraId="617A97E5" w14:textId="77777777" w:rsidR="00E57EC9" w:rsidRDefault="00E57EC9" w:rsidP="00E57EC9">
      <w:r>
        <w:t>— </w:t>
      </w:r>
      <w:r w:rsidR="00776CEA" w:rsidRPr="00034910">
        <w:t>Une honnête femme</w:t>
      </w:r>
      <w:r>
        <w:t xml:space="preserve">, </w:t>
      </w:r>
      <w:r w:rsidR="00776CEA" w:rsidRPr="00034910">
        <w:t>répondit le détective d</w:t>
      </w:r>
      <w:r>
        <w:t>’</w:t>
      </w:r>
      <w:r w:rsidR="00776CEA" w:rsidRPr="00034910">
        <w:t>un ton si doux</w:t>
      </w:r>
      <w:r>
        <w:t xml:space="preserve">, </w:t>
      </w:r>
      <w:r w:rsidR="00776CEA" w:rsidRPr="00034910">
        <w:t>si pitoyable</w:t>
      </w:r>
      <w:r>
        <w:t xml:space="preserve">, </w:t>
      </w:r>
      <w:r w:rsidR="00776CEA" w:rsidRPr="00034910">
        <w:t xml:space="preserve">que Jean </w:t>
      </w:r>
      <w:proofErr w:type="spellStart"/>
      <w:r w:rsidR="00776CEA" w:rsidRPr="00034910">
        <w:t>Brot</w:t>
      </w:r>
      <w:proofErr w:type="spellEnd"/>
      <w:r w:rsidR="00776CEA" w:rsidRPr="00034910">
        <w:t xml:space="preserve"> en eut la larme à l</w:t>
      </w:r>
      <w:r>
        <w:t>’</w:t>
      </w:r>
      <w:r w:rsidR="00776CEA" w:rsidRPr="00034910">
        <w:t>œil</w:t>
      </w:r>
      <w:r>
        <w:t xml:space="preserve">, </w:t>
      </w:r>
      <w:r w:rsidR="00776CEA" w:rsidRPr="00034910">
        <w:t>et que ses lèvres remuèrent précipitamment</w:t>
      </w:r>
      <w:r>
        <w:t>.</w:t>
      </w:r>
    </w:p>
    <w:p w14:paraId="2F7C3083" w14:textId="77777777" w:rsidR="00E57EC9" w:rsidRDefault="00776CEA" w:rsidP="00E57EC9">
      <w:r w:rsidRPr="00034910">
        <w:t xml:space="preserve">Le gamin se confirmait </w:t>
      </w:r>
      <w:r w:rsidRPr="00034910">
        <w:rPr>
          <w:i/>
          <w:iCs/>
        </w:rPr>
        <w:t xml:space="preserve">in petto </w:t>
      </w:r>
      <w:r w:rsidRPr="00034910">
        <w:t>que décidément le patron était un brave homme</w:t>
      </w:r>
      <w:r w:rsidR="00E57EC9">
        <w:t xml:space="preserve">. </w:t>
      </w:r>
      <w:r w:rsidRPr="00034910">
        <w:t>Dick</w:t>
      </w:r>
      <w:r w:rsidR="00E57EC9">
        <w:t xml:space="preserve">, </w:t>
      </w:r>
      <w:r w:rsidRPr="00034910">
        <w:t>du reste</w:t>
      </w:r>
      <w:r w:rsidR="00E57EC9">
        <w:t xml:space="preserve">, </w:t>
      </w:r>
      <w:r w:rsidRPr="00034910">
        <w:t>reprenait</w:t>
      </w:r>
      <w:r w:rsidR="00E57EC9">
        <w:t> :</w:t>
      </w:r>
    </w:p>
    <w:p w14:paraId="0BEA9D01" w14:textId="77777777" w:rsidR="00E57EC9" w:rsidRDefault="00E57EC9" w:rsidP="00E57EC9">
      <w:r>
        <w:t>— </w:t>
      </w:r>
      <w:r w:rsidR="00776CEA" w:rsidRPr="00034910">
        <w:t>Vous aurez des forces policières suffisantes</w:t>
      </w:r>
      <w:r>
        <w:t xml:space="preserve">, </w:t>
      </w:r>
      <w:r w:rsidR="00776CEA" w:rsidRPr="00034910">
        <w:t xml:space="preserve">disséminées dans </w:t>
      </w:r>
      <w:proofErr w:type="spellStart"/>
      <w:r w:rsidR="00776CEA" w:rsidRPr="00034910">
        <w:t>Penskaya</w:t>
      </w:r>
      <w:proofErr w:type="spellEnd"/>
      <w:r w:rsidR="00776CEA" w:rsidRPr="00034910">
        <w:t xml:space="preserve"> et l</w:t>
      </w:r>
      <w:r>
        <w:t>’</w:t>
      </w:r>
      <w:r w:rsidR="00776CEA" w:rsidRPr="00034910">
        <w:t xml:space="preserve">avenue </w:t>
      </w:r>
      <w:proofErr w:type="spellStart"/>
      <w:r w:rsidR="00776CEA" w:rsidRPr="00034910">
        <w:t>Sakhalinsk</w:t>
      </w:r>
      <w:proofErr w:type="spellEnd"/>
      <w:r>
        <w:t>.</w:t>
      </w:r>
    </w:p>
    <w:p w14:paraId="0C1D98EB" w14:textId="77777777" w:rsidR="00E57EC9" w:rsidRDefault="00E57EC9" w:rsidP="00E57EC9">
      <w:r>
        <w:t>— </w:t>
      </w:r>
      <w:r w:rsidR="00776CEA" w:rsidRPr="00034910">
        <w:t>Cela est facile</w:t>
      </w:r>
      <w:r>
        <w:t>.</w:t>
      </w:r>
    </w:p>
    <w:p w14:paraId="5C91F2D5" w14:textId="77777777" w:rsidR="00E57EC9" w:rsidRDefault="00E57EC9" w:rsidP="00E57EC9">
      <w:r>
        <w:t>— </w:t>
      </w:r>
      <w:r w:rsidR="00776CEA" w:rsidRPr="00034910">
        <w:t>Et aussi dans les rues parallèles</w:t>
      </w:r>
      <w:r>
        <w:t xml:space="preserve">, </w:t>
      </w:r>
      <w:r w:rsidR="00776CEA" w:rsidRPr="00034910">
        <w:t>afin qu</w:t>
      </w:r>
      <w:r>
        <w:t>’</w:t>
      </w:r>
      <w:r w:rsidR="00776CEA" w:rsidRPr="00034910">
        <w:t>à mon signal toute maison suspecte puisse être cernée et attaquée de divers côtés à la fois</w:t>
      </w:r>
      <w:r>
        <w:t>.</w:t>
      </w:r>
    </w:p>
    <w:p w14:paraId="1B64CE31" w14:textId="77777777" w:rsidR="00E57EC9" w:rsidRDefault="00776CEA" w:rsidP="00E57EC9">
      <w:r w:rsidRPr="00034910">
        <w:t>Le Russe approuva les mesures d</w:t>
      </w:r>
      <w:r w:rsidR="00E57EC9">
        <w:t>’</w:t>
      </w:r>
      <w:r w:rsidRPr="00034910">
        <w:t>un geste satisfait</w:t>
      </w:r>
      <w:r w:rsidR="00E57EC9">
        <w:t>.</w:t>
      </w:r>
    </w:p>
    <w:p w14:paraId="0CE0DF96" w14:textId="77777777" w:rsidR="00E57EC9" w:rsidRDefault="00E57EC9" w:rsidP="00E57EC9">
      <w:r>
        <w:t>— </w:t>
      </w:r>
      <w:r w:rsidR="00776CEA" w:rsidRPr="00034910">
        <w:t>Et votre signal</w:t>
      </w:r>
      <w:r>
        <w:t> ?</w:t>
      </w:r>
    </w:p>
    <w:p w14:paraId="3399D798" w14:textId="77777777" w:rsidR="00E57EC9" w:rsidRDefault="00E57EC9" w:rsidP="00E57EC9">
      <w:r>
        <w:t>— </w:t>
      </w:r>
      <w:r w:rsidR="00776CEA" w:rsidRPr="00034910">
        <w:t>Indiquer le numéro de la maison à attaquer</w:t>
      </w:r>
      <w:r>
        <w:t xml:space="preserve">. </w:t>
      </w:r>
      <w:r w:rsidR="00776CEA" w:rsidRPr="00034910">
        <w:t>Supposez que ce soit le trente-trois</w:t>
      </w:r>
      <w:r>
        <w:t xml:space="preserve">. </w:t>
      </w:r>
      <w:r w:rsidR="00776CEA" w:rsidRPr="00034910">
        <w:t>Ce nombre s</w:t>
      </w:r>
      <w:r>
        <w:t>’</w:t>
      </w:r>
      <w:r w:rsidR="00776CEA" w:rsidRPr="00034910">
        <w:t>écrit par deux trois</w:t>
      </w:r>
      <w:r>
        <w:t xml:space="preserve">, </w:t>
      </w:r>
      <w:r w:rsidR="00776CEA" w:rsidRPr="00034910">
        <w:t>trois et trois</w:t>
      </w:r>
      <w:r>
        <w:t>.</w:t>
      </w:r>
    </w:p>
    <w:p w14:paraId="3CFED013" w14:textId="77777777" w:rsidR="00E57EC9" w:rsidRDefault="00E57EC9" w:rsidP="00E57EC9">
      <w:r>
        <w:t>— </w:t>
      </w:r>
      <w:r w:rsidR="00776CEA" w:rsidRPr="00034910">
        <w:t>Naturellement</w:t>
      </w:r>
      <w:r>
        <w:t> !</w:t>
      </w:r>
    </w:p>
    <w:p w14:paraId="79B63000" w14:textId="77777777" w:rsidR="00E57EC9" w:rsidRDefault="00E57EC9" w:rsidP="00E57EC9">
      <w:r>
        <w:t>— </w:t>
      </w:r>
      <w:r w:rsidR="00776CEA" w:rsidRPr="00034910">
        <w:t>Alors</w:t>
      </w:r>
      <w:r>
        <w:t xml:space="preserve">, </w:t>
      </w:r>
      <w:r w:rsidR="00776CEA" w:rsidRPr="00034910">
        <w:t>trois coups de sifflets rapprochés</w:t>
      </w:r>
      <w:r>
        <w:t xml:space="preserve">, </w:t>
      </w:r>
      <w:r w:rsidR="00776CEA" w:rsidRPr="00034910">
        <w:t>une pause</w:t>
      </w:r>
      <w:r>
        <w:t xml:space="preserve">, </w:t>
      </w:r>
      <w:r w:rsidR="00776CEA" w:rsidRPr="00034910">
        <w:t>et de nouveau</w:t>
      </w:r>
      <w:r>
        <w:t xml:space="preserve">, </w:t>
      </w:r>
      <w:r w:rsidR="00776CEA" w:rsidRPr="00034910">
        <w:t>trois sifflements</w:t>
      </w:r>
      <w:r>
        <w:t>.</w:t>
      </w:r>
    </w:p>
    <w:p w14:paraId="3D2419D4" w14:textId="77777777" w:rsidR="00E57EC9" w:rsidRDefault="00E57EC9" w:rsidP="00E57EC9">
      <w:r>
        <w:t>— </w:t>
      </w:r>
      <w:r w:rsidR="00776CEA" w:rsidRPr="00034910">
        <w:t>Bien</w:t>
      </w:r>
      <w:r>
        <w:t xml:space="preserve">… </w:t>
      </w:r>
      <w:r w:rsidR="00776CEA" w:rsidRPr="00034910">
        <w:t>Je donnerai les ordres en conséquence à mes chefs de détachement</w:t>
      </w:r>
      <w:r>
        <w:t>.</w:t>
      </w:r>
    </w:p>
    <w:p w14:paraId="695E81D2" w14:textId="77777777" w:rsidR="00E57EC9" w:rsidRDefault="00E57EC9" w:rsidP="00E57EC9">
      <w:r>
        <w:t>— </w:t>
      </w:r>
      <w:r w:rsidR="00776CEA" w:rsidRPr="00034910">
        <w:t>Alors il ne vous reste plus qu</w:t>
      </w:r>
      <w:r>
        <w:t>’</w:t>
      </w:r>
      <w:r w:rsidR="00776CEA" w:rsidRPr="00034910">
        <w:t>à nous mettre en liberté</w:t>
      </w:r>
      <w:r>
        <w:t>.</w:t>
      </w:r>
    </w:p>
    <w:p w14:paraId="5390340E" w14:textId="77777777" w:rsidR="00E57EC9" w:rsidRDefault="00776CEA" w:rsidP="00E57EC9">
      <w:r w:rsidRPr="00034910">
        <w:lastRenderedPageBreak/>
        <w:t>Comme Dick prononçait ces dernières paroles</w:t>
      </w:r>
      <w:r w:rsidR="00E57EC9">
        <w:t xml:space="preserve">, </w:t>
      </w:r>
      <w:r w:rsidRPr="00034910">
        <w:t>le sous-officier</w:t>
      </w:r>
      <w:r w:rsidR="00E57EC9">
        <w:t xml:space="preserve">, </w:t>
      </w:r>
      <w:r w:rsidRPr="00034910">
        <w:t>envoyé pour contrôler les allégations des voyageurs</w:t>
      </w:r>
      <w:r w:rsidR="00E57EC9">
        <w:t xml:space="preserve">, </w:t>
      </w:r>
      <w:r w:rsidRPr="00034910">
        <w:t>parut sur le seuil</w:t>
      </w:r>
      <w:r w:rsidR="00E57EC9">
        <w:t> :</w:t>
      </w:r>
    </w:p>
    <w:p w14:paraId="09FB47AC" w14:textId="77777777" w:rsidR="00E57EC9" w:rsidRDefault="00E57EC9" w:rsidP="00E57EC9">
      <w:r>
        <w:t>— </w:t>
      </w:r>
      <w:r w:rsidR="00776CEA" w:rsidRPr="00034910">
        <w:t>Eh bien</w:t>
      </w:r>
      <w:r>
        <w:t xml:space="preserve"> ? </w:t>
      </w:r>
      <w:r w:rsidR="00776CEA" w:rsidRPr="00034910">
        <w:t xml:space="preserve">interrogea </w:t>
      </w:r>
      <w:proofErr w:type="spellStart"/>
      <w:r w:rsidR="00776CEA" w:rsidRPr="00034910">
        <w:t>Milkanowitch</w:t>
      </w:r>
      <w:proofErr w:type="spellEnd"/>
      <w:r>
        <w:t>.</w:t>
      </w:r>
    </w:p>
    <w:p w14:paraId="02E56B60" w14:textId="77777777" w:rsidR="00E57EC9" w:rsidRDefault="00E57EC9" w:rsidP="00E57EC9">
      <w:r>
        <w:t>— </w:t>
      </w:r>
      <w:r w:rsidR="00776CEA" w:rsidRPr="00034910">
        <w:t>Tout est exact</w:t>
      </w:r>
      <w:r>
        <w:t xml:space="preserve">, </w:t>
      </w:r>
      <w:r w:rsidR="00776CEA" w:rsidRPr="00034910">
        <w:t>Excellence</w:t>
      </w:r>
      <w:r>
        <w:t xml:space="preserve">, </w:t>
      </w:r>
      <w:r w:rsidR="00776CEA" w:rsidRPr="00034910">
        <w:t>répondit le militaire en s</w:t>
      </w:r>
      <w:r w:rsidR="00776CEA" w:rsidRPr="00034910">
        <w:t>a</w:t>
      </w:r>
      <w:r w:rsidR="00776CEA" w:rsidRPr="00034910">
        <w:t>luant</w:t>
      </w:r>
      <w:r>
        <w:t>.</w:t>
      </w:r>
    </w:p>
    <w:p w14:paraId="763B1983" w14:textId="77777777" w:rsidR="00E57EC9" w:rsidRDefault="00776CEA" w:rsidP="00E57EC9">
      <w:r w:rsidRPr="00034910">
        <w:t>Le fonctionnaire appela aussitôt sur ses traits le plus aim</w:t>
      </w:r>
      <w:r w:rsidRPr="00034910">
        <w:t>a</w:t>
      </w:r>
      <w:r w:rsidRPr="00034910">
        <w:t>ble sourire</w:t>
      </w:r>
      <w:r w:rsidR="00E57EC9">
        <w:t>.</w:t>
      </w:r>
    </w:p>
    <w:p w14:paraId="6785C0FF" w14:textId="77777777" w:rsidR="00E57EC9" w:rsidRDefault="00E57EC9" w:rsidP="00E57EC9">
      <w:r>
        <w:t>— </w:t>
      </w:r>
      <w:r w:rsidR="00776CEA" w:rsidRPr="00034910">
        <w:t>En ce cas</w:t>
      </w:r>
      <w:r>
        <w:t xml:space="preserve">, </w:t>
      </w:r>
      <w:r w:rsidR="00776CEA" w:rsidRPr="00034910">
        <w:t>Messieurs</w:t>
      </w:r>
      <w:r>
        <w:t xml:space="preserve">, </w:t>
      </w:r>
      <w:r w:rsidR="00776CEA" w:rsidRPr="00034910">
        <w:t>je m</w:t>
      </w:r>
      <w:r>
        <w:t>’</w:t>
      </w:r>
      <w:r w:rsidR="00776CEA" w:rsidRPr="00034910">
        <w:t>en voudrais de vous retenir plus longtemps</w:t>
      </w:r>
      <w:r>
        <w:t xml:space="preserve">. </w:t>
      </w:r>
      <w:r w:rsidR="00776CEA" w:rsidRPr="00034910">
        <w:t>Et serrant énergiquement la main du détective</w:t>
      </w:r>
      <w:r>
        <w:t xml:space="preserve">, </w:t>
      </w:r>
      <w:r w:rsidR="00776CEA" w:rsidRPr="00034910">
        <w:t>il ajouta à voix basse</w:t>
      </w:r>
      <w:r>
        <w:t> :</w:t>
      </w:r>
    </w:p>
    <w:p w14:paraId="59A9F4A7" w14:textId="4180CA4B" w:rsidR="00E57EC9" w:rsidRDefault="00E57EC9" w:rsidP="00E57EC9">
      <w:r>
        <w:t>— </w:t>
      </w:r>
      <w:r w:rsidR="00776CEA" w:rsidRPr="00034910">
        <w:t>Je vous confie ma vie</w:t>
      </w:r>
      <w:r>
        <w:t>, M. </w:t>
      </w:r>
      <w:r w:rsidR="00776CEA" w:rsidRPr="00034910">
        <w:t xml:space="preserve">Dick </w:t>
      </w:r>
      <w:proofErr w:type="spellStart"/>
      <w:r w:rsidR="00776CEA" w:rsidRPr="00034910">
        <w:t>Fann</w:t>
      </w:r>
      <w:proofErr w:type="spellEnd"/>
      <w:r>
        <w:t xml:space="preserve"> ; </w:t>
      </w:r>
      <w:r w:rsidR="00776CEA" w:rsidRPr="00034910">
        <w:t>j</w:t>
      </w:r>
      <w:r>
        <w:t>’</w:t>
      </w:r>
      <w:r w:rsidR="00776CEA" w:rsidRPr="00034910">
        <w:t>ai une femme et quatre enfants</w:t>
      </w:r>
      <w:r>
        <w:t>.</w:t>
      </w:r>
    </w:p>
    <w:p w14:paraId="043B4F72" w14:textId="77777777" w:rsidR="00E57EC9" w:rsidRDefault="00776CEA" w:rsidP="00E57EC9">
      <w:r w:rsidRPr="00034910">
        <w:t>D</w:t>
      </w:r>
      <w:r w:rsidR="00E57EC9">
        <w:t>’</w:t>
      </w:r>
      <w:r w:rsidRPr="00034910">
        <w:t>un clignement des paupières</w:t>
      </w:r>
      <w:r w:rsidR="00E57EC9">
        <w:t xml:space="preserve">, </w:t>
      </w:r>
      <w:r w:rsidRPr="00034910">
        <w:t>le jeune homme indiqua qu</w:t>
      </w:r>
      <w:r w:rsidR="00E57EC9">
        <w:t>’</w:t>
      </w:r>
      <w:r w:rsidRPr="00034910">
        <w:t>il avait compris et</w:t>
      </w:r>
      <w:r w:rsidR="00E57EC9">
        <w:t xml:space="preserve">, </w:t>
      </w:r>
      <w:r w:rsidRPr="00034910">
        <w:t xml:space="preserve">suivi de Jean </w:t>
      </w:r>
      <w:proofErr w:type="spellStart"/>
      <w:r w:rsidRPr="00034910">
        <w:t>Brot</w:t>
      </w:r>
      <w:proofErr w:type="spellEnd"/>
      <w:r w:rsidRPr="00034910">
        <w:t xml:space="preserve"> pensif</w:t>
      </w:r>
      <w:r w:rsidR="00E57EC9">
        <w:t xml:space="preserve">, </w:t>
      </w:r>
      <w:r w:rsidRPr="00034910">
        <w:t>il sortit</w:t>
      </w:r>
      <w:r w:rsidR="00E57EC9">
        <w:t xml:space="preserve">. </w:t>
      </w:r>
      <w:r w:rsidRPr="00034910">
        <w:t>Un quart d</w:t>
      </w:r>
      <w:r w:rsidR="00E57EC9">
        <w:t>’</w:t>
      </w:r>
      <w:r w:rsidRPr="00034910">
        <w:t>heure plus tard</w:t>
      </w:r>
      <w:r w:rsidR="00E57EC9">
        <w:t xml:space="preserve">, </w:t>
      </w:r>
      <w:r w:rsidRPr="00034910">
        <w:t>tous deux rentraient à la Restauration Michel</w:t>
      </w:r>
      <w:r w:rsidR="00E57EC9">
        <w:t>.</w:t>
      </w:r>
    </w:p>
    <w:p w14:paraId="6AA0AD83" w14:textId="77777777" w:rsidR="00E57EC9" w:rsidRDefault="00776CEA" w:rsidP="00E57EC9">
      <w:r w:rsidRPr="00034910">
        <w:t>L</w:t>
      </w:r>
      <w:r w:rsidR="00E57EC9">
        <w:t>’</w:t>
      </w:r>
      <w:r w:rsidRPr="00034910">
        <w:t>hôtelier</w:t>
      </w:r>
      <w:r w:rsidR="00E57EC9">
        <w:t xml:space="preserve">, </w:t>
      </w:r>
      <w:r w:rsidRPr="00034910">
        <w:t>déjà mis au courant de l</w:t>
      </w:r>
      <w:r w:rsidR="00E57EC9">
        <w:t>’</w:t>
      </w:r>
      <w:r w:rsidRPr="00034910">
        <w:t>aventure par la visite du sous-officier de gendarmerie</w:t>
      </w:r>
      <w:r w:rsidR="00E57EC9">
        <w:t xml:space="preserve">, </w:t>
      </w:r>
      <w:r w:rsidRPr="00034910">
        <w:t>s</w:t>
      </w:r>
      <w:r w:rsidR="00E57EC9">
        <w:t>’</w:t>
      </w:r>
      <w:r w:rsidRPr="00034910">
        <w:t>excusa d</w:t>
      </w:r>
      <w:r w:rsidR="00E57EC9">
        <w:t>’</w:t>
      </w:r>
      <w:r w:rsidRPr="00034910">
        <w:t>avoir remis de la fausse monnaie aux Excellences</w:t>
      </w:r>
      <w:r w:rsidR="00E57EC9">
        <w:t xml:space="preserve">, </w:t>
      </w:r>
      <w:r w:rsidRPr="00034910">
        <w:t>il voua aux puissances infernales les coquins qui répandaient dans le public du métal pareil</w:t>
      </w:r>
      <w:r w:rsidR="00E57EC9">
        <w:t xml:space="preserve">, </w:t>
      </w:r>
      <w:r w:rsidRPr="00034910">
        <w:t>et fa</w:t>
      </w:r>
      <w:r w:rsidRPr="00034910">
        <w:t>i</w:t>
      </w:r>
      <w:r w:rsidRPr="00034910">
        <w:t>saient ainsi que la liberté des honnêtes gens se trouvait à la merci du premier venu</w:t>
      </w:r>
      <w:r w:rsidR="00E57EC9">
        <w:t xml:space="preserve">. </w:t>
      </w:r>
      <w:r w:rsidRPr="00034910">
        <w:t>Mais son éloquence fut perdue</w:t>
      </w:r>
      <w:r w:rsidR="00E57EC9">
        <w:t>.</w:t>
      </w:r>
    </w:p>
    <w:p w14:paraId="34714199" w14:textId="0CA4BF23" w:rsidR="00E57EC9" w:rsidRDefault="00776CEA" w:rsidP="00E57EC9">
      <w:r w:rsidRPr="00034910">
        <w:t xml:space="preserve">Dick </w:t>
      </w:r>
      <w:proofErr w:type="spellStart"/>
      <w:r w:rsidRPr="00034910">
        <w:t>Fann</w:t>
      </w:r>
      <w:proofErr w:type="spellEnd"/>
      <w:r w:rsidRPr="00034910">
        <w:t xml:space="preserve"> s</w:t>
      </w:r>
      <w:r w:rsidR="00E57EC9">
        <w:t>’</w:t>
      </w:r>
      <w:r w:rsidRPr="00034910">
        <w:t>était assis</w:t>
      </w:r>
      <w:r w:rsidR="00E57EC9">
        <w:t xml:space="preserve"> ; </w:t>
      </w:r>
      <w:r w:rsidRPr="00034910">
        <w:t xml:space="preserve">il écrivait à </w:t>
      </w:r>
      <w:r w:rsidR="00E57EC9">
        <w:t>M</w:t>
      </w:r>
      <w:r w:rsidR="00E57EC9" w:rsidRPr="00E57EC9">
        <w:rPr>
          <w:vertAlign w:val="superscript"/>
        </w:rPr>
        <w:t>rs</w:t>
      </w:r>
      <w:r w:rsidR="00E57EC9">
        <w:t> </w:t>
      </w:r>
      <w:r w:rsidRPr="00034910">
        <w:t>veuve Philipps</w:t>
      </w:r>
      <w:r w:rsidR="00E57EC9">
        <w:t xml:space="preserve">, </w:t>
      </w:r>
      <w:r w:rsidRPr="00034910">
        <w:t xml:space="preserve">de </w:t>
      </w:r>
      <w:proofErr w:type="spellStart"/>
      <w:r w:rsidRPr="00034910">
        <w:t>Totenham</w:t>
      </w:r>
      <w:proofErr w:type="spellEnd"/>
      <w:r w:rsidRPr="00034910">
        <w:t>-Road</w:t>
      </w:r>
      <w:r w:rsidR="00E57EC9">
        <w:t xml:space="preserve">, </w:t>
      </w:r>
      <w:r w:rsidRPr="00034910">
        <w:t>une lettre où l</w:t>
      </w:r>
      <w:r w:rsidR="00E57EC9">
        <w:t>’</w:t>
      </w:r>
      <w:r w:rsidRPr="00034910">
        <w:t>on eût pu lire les phrases su</w:t>
      </w:r>
      <w:r w:rsidRPr="00034910">
        <w:t>i</w:t>
      </w:r>
      <w:r w:rsidRPr="00034910">
        <w:t>vantes</w:t>
      </w:r>
      <w:r w:rsidR="00E57EC9">
        <w:t> :</w:t>
      </w:r>
    </w:p>
    <w:p w14:paraId="0DA6AAE5" w14:textId="77777777" w:rsidR="00E57EC9" w:rsidRDefault="00E57EC9" w:rsidP="00E57EC9">
      <w:r>
        <w:lastRenderedPageBreak/>
        <w:t>« </w:t>
      </w:r>
      <w:r w:rsidR="00776CEA" w:rsidRPr="00034910">
        <w:t>Vous regrettez</w:t>
      </w:r>
      <w:r>
        <w:t xml:space="preserve">, </w:t>
      </w:r>
      <w:r w:rsidR="00776CEA" w:rsidRPr="00034910">
        <w:t>chère Cousine</w:t>
      </w:r>
      <w:r>
        <w:t xml:space="preserve">, </w:t>
      </w:r>
      <w:r w:rsidR="00776CEA" w:rsidRPr="00034910">
        <w:t>de n</w:t>
      </w:r>
      <w:r>
        <w:t>’</w:t>
      </w:r>
      <w:r w:rsidR="00776CEA" w:rsidRPr="00034910">
        <w:t>avoir pas un petit e</w:t>
      </w:r>
      <w:r w:rsidR="00776CEA" w:rsidRPr="00034910">
        <w:t>n</w:t>
      </w:r>
      <w:r w:rsidR="00776CEA" w:rsidRPr="00034910">
        <w:t>fant à aimer</w:t>
      </w:r>
      <w:r>
        <w:t xml:space="preserve">… </w:t>
      </w:r>
      <w:r w:rsidR="00776CEA" w:rsidRPr="00034910">
        <w:t>C</w:t>
      </w:r>
      <w:r>
        <w:t>’</w:t>
      </w:r>
      <w:r w:rsidR="00776CEA" w:rsidRPr="00034910">
        <w:t>est davantage que je vous assure</w:t>
      </w:r>
      <w:r>
        <w:t xml:space="preserve">… </w:t>
      </w:r>
      <w:r w:rsidR="00776CEA" w:rsidRPr="00034910">
        <w:t>Une âme à sauver</w:t>
      </w:r>
      <w:r>
        <w:t xml:space="preserve">, </w:t>
      </w:r>
      <w:r w:rsidR="00776CEA" w:rsidRPr="00034910">
        <w:t>un corps auquel il convient de rendre sa vigueur</w:t>
      </w:r>
      <w:r>
        <w:t xml:space="preserve">. </w:t>
      </w:r>
      <w:r w:rsidR="00776CEA" w:rsidRPr="00034910">
        <w:t>Le nom</w:t>
      </w:r>
      <w:r>
        <w:t xml:space="preserve">, </w:t>
      </w:r>
      <w:r w:rsidR="00776CEA" w:rsidRPr="00034910">
        <w:t>je ne le sais pas encore</w:t>
      </w:r>
      <w:r>
        <w:t xml:space="preserve">. </w:t>
      </w:r>
      <w:r w:rsidR="00776CEA" w:rsidRPr="00034910">
        <w:t>Une dépêche vous l</w:t>
      </w:r>
      <w:r>
        <w:t>’</w:t>
      </w:r>
      <w:r w:rsidR="00776CEA" w:rsidRPr="00034910">
        <w:t>apprendra</w:t>
      </w:r>
      <w:r>
        <w:t xml:space="preserve">, </w:t>
      </w:r>
      <w:r w:rsidR="00776CEA" w:rsidRPr="00034910">
        <w:t>ainsi que le steamer qui la mènera vers vous</w:t>
      </w:r>
      <w:r>
        <w:t xml:space="preserve">, </w:t>
      </w:r>
      <w:r w:rsidR="00776CEA" w:rsidRPr="00034910">
        <w:t>et la date a</w:t>
      </w:r>
      <w:r w:rsidR="00776CEA" w:rsidRPr="00034910">
        <w:t>p</w:t>
      </w:r>
      <w:r w:rsidR="00776CEA" w:rsidRPr="00034910">
        <w:t>proximative d</w:t>
      </w:r>
      <w:r>
        <w:t>’</w:t>
      </w:r>
      <w:r w:rsidR="00776CEA" w:rsidRPr="00034910">
        <w:t>arrivée</w:t>
      </w:r>
      <w:r>
        <w:t>.</w:t>
      </w:r>
    </w:p>
    <w:p w14:paraId="10A04F3E" w14:textId="77777777" w:rsidR="00E57EC9" w:rsidRDefault="00E57EC9" w:rsidP="00E57EC9">
      <w:r>
        <w:t>« </w:t>
      </w:r>
      <w:r w:rsidR="00776CEA" w:rsidRPr="00034910">
        <w:t>Je crois que vous me remercierez de vous avoir associée à une œuvre de rédemption</w:t>
      </w:r>
      <w:r>
        <w:t>.</w:t>
      </w:r>
    </w:p>
    <w:p w14:paraId="1CDBCE91" w14:textId="4DF6D042" w:rsidR="00E57EC9" w:rsidRDefault="00E57EC9" w:rsidP="00E57EC9">
      <w:r>
        <w:t>« </w:t>
      </w:r>
      <w:r w:rsidR="00776CEA" w:rsidRPr="00034910">
        <w:t>Votre dévoué et respectueux cousin</w:t>
      </w:r>
      <w:r>
        <w:t>, « </w:t>
      </w:r>
      <w:r w:rsidR="00776CEA" w:rsidRPr="00034910">
        <w:t xml:space="preserve">Dick </w:t>
      </w:r>
      <w:proofErr w:type="spellStart"/>
      <w:r w:rsidR="00776CEA" w:rsidRPr="00034910">
        <w:rPr>
          <w:szCs w:val="32"/>
        </w:rPr>
        <w:t>FANN</w:t>
      </w:r>
      <w:proofErr w:type="spellEnd"/>
      <w:r>
        <w:rPr>
          <w:szCs w:val="32"/>
        </w:rPr>
        <w:t>. »</w:t>
      </w:r>
    </w:p>
    <w:p w14:paraId="104DCEE6" w14:textId="77777777" w:rsidR="00E57EC9" w:rsidRDefault="00776CEA" w:rsidP="00E57EC9">
      <w:r w:rsidRPr="00034910">
        <w:t>La lettre terminée</w:t>
      </w:r>
      <w:r w:rsidR="00E57EC9">
        <w:t xml:space="preserve">, </w:t>
      </w:r>
      <w:r w:rsidRPr="00034910">
        <w:t>il la cacheta</w:t>
      </w:r>
      <w:r w:rsidR="00E57EC9">
        <w:t xml:space="preserve">, </w:t>
      </w:r>
      <w:r w:rsidRPr="00034910">
        <w:t>l</w:t>
      </w:r>
      <w:r w:rsidR="00E57EC9">
        <w:t>’</w:t>
      </w:r>
      <w:r w:rsidRPr="00034910">
        <w:t>affranchit</w:t>
      </w:r>
      <w:r w:rsidR="00E57EC9">
        <w:t xml:space="preserve">, </w:t>
      </w:r>
      <w:r w:rsidRPr="00034910">
        <w:t>et la glissa dans la boîte-correspondance de l</w:t>
      </w:r>
      <w:r w:rsidR="00E57EC9">
        <w:t>’</w:t>
      </w:r>
      <w:r w:rsidRPr="00034910">
        <w:t>hôtel que</w:t>
      </w:r>
      <w:r w:rsidR="00E57EC9">
        <w:t xml:space="preserve">, </w:t>
      </w:r>
      <w:r w:rsidRPr="00034910">
        <w:t>trois fois par jour</w:t>
      </w:r>
      <w:r w:rsidR="00E57EC9">
        <w:t xml:space="preserve">, </w:t>
      </w:r>
      <w:r w:rsidRPr="00034910">
        <w:t>un employé de la poste débarrassait des missives confiées au récipient</w:t>
      </w:r>
      <w:r w:rsidR="00E57EC9">
        <w:t>.</w:t>
      </w:r>
    </w:p>
    <w:p w14:paraId="6B12E956" w14:textId="77777777" w:rsidR="00E57EC9" w:rsidRDefault="00776CEA" w:rsidP="00E57EC9">
      <w:r w:rsidRPr="00034910">
        <w:t>Après quoi</w:t>
      </w:r>
      <w:r w:rsidR="00E57EC9">
        <w:t xml:space="preserve">, </w:t>
      </w:r>
      <w:r w:rsidRPr="00034910">
        <w:t>appelant Jean</w:t>
      </w:r>
      <w:r w:rsidR="00E57EC9">
        <w:t xml:space="preserve">, </w:t>
      </w:r>
      <w:r w:rsidRPr="00034910">
        <w:t>de la main</w:t>
      </w:r>
      <w:r w:rsidR="00E57EC9">
        <w:t> :</w:t>
      </w:r>
    </w:p>
    <w:p w14:paraId="26D3B4AB" w14:textId="77777777" w:rsidR="00E57EC9" w:rsidRDefault="00E57EC9" w:rsidP="00E57EC9">
      <w:r>
        <w:t>— </w:t>
      </w:r>
      <w:r w:rsidR="00776CEA" w:rsidRPr="00034910">
        <w:t>Nous souperons dans nos chambres</w:t>
      </w:r>
      <w:r>
        <w:t xml:space="preserve">, </w:t>
      </w:r>
      <w:r w:rsidR="00776CEA" w:rsidRPr="00034910">
        <w:t>déclara-t-il à l</w:t>
      </w:r>
      <w:r>
        <w:t>’</w:t>
      </w:r>
      <w:r w:rsidR="00776CEA" w:rsidRPr="00034910">
        <w:t>hôtelier</w:t>
      </w:r>
      <w:r>
        <w:t xml:space="preserve">. </w:t>
      </w:r>
      <w:r w:rsidR="00776CEA" w:rsidRPr="00034910">
        <w:t>Après toutes les émotions de la journée</w:t>
      </w:r>
      <w:r>
        <w:t xml:space="preserve">, </w:t>
      </w:r>
      <w:r w:rsidR="00776CEA" w:rsidRPr="00034910">
        <w:t>il nous sera agréable de nous mettre à l</w:t>
      </w:r>
      <w:r>
        <w:t>’</w:t>
      </w:r>
      <w:r w:rsidR="00776CEA" w:rsidRPr="00034910">
        <w:t>aise et de ne plus reparaître dans la salle publique</w:t>
      </w:r>
      <w:r>
        <w:t>.</w:t>
      </w:r>
    </w:p>
    <w:p w14:paraId="3E5884EA" w14:textId="77777777" w:rsidR="00E57EC9" w:rsidRDefault="00776CEA" w:rsidP="00E57EC9">
      <w:r w:rsidRPr="00034910">
        <w:t>Ce que l</w:t>
      </w:r>
      <w:r w:rsidR="00E57EC9">
        <w:t>’</w:t>
      </w:r>
      <w:r w:rsidRPr="00034910">
        <w:t>interpellé reconnut être extrêmement judicieux</w:t>
      </w:r>
      <w:r w:rsidR="00E57EC9">
        <w:t xml:space="preserve">. </w:t>
      </w:r>
      <w:r w:rsidRPr="00034910">
        <w:t>Lui-même</w:t>
      </w:r>
      <w:r w:rsidR="00E57EC9">
        <w:t xml:space="preserve">, </w:t>
      </w:r>
      <w:r w:rsidRPr="00034910">
        <w:t>si les nécessités de son service le lui permettaient</w:t>
      </w:r>
      <w:r w:rsidR="00E57EC9">
        <w:t xml:space="preserve">, </w:t>
      </w:r>
      <w:r w:rsidRPr="00034910">
        <w:t>serait enchanté de les imiter</w:t>
      </w:r>
      <w:r w:rsidR="00E57EC9">
        <w:t xml:space="preserve">. </w:t>
      </w:r>
      <w:r w:rsidRPr="00034910">
        <w:t>La fin de son approbation se perdit dans le vide</w:t>
      </w:r>
      <w:r w:rsidR="00E57EC9">
        <w:t xml:space="preserve">. </w:t>
      </w:r>
      <w:r w:rsidRPr="00034910">
        <w:t>Les voyageurs s</w:t>
      </w:r>
      <w:r w:rsidR="00E57EC9">
        <w:t>’</w:t>
      </w:r>
      <w:r w:rsidRPr="00034910">
        <w:t>étaient engagés déjà dans l</w:t>
      </w:r>
      <w:r w:rsidR="00E57EC9">
        <w:t>’</w:t>
      </w:r>
      <w:r w:rsidRPr="00034910">
        <w:t>escalier accédant à leurs chambres</w:t>
      </w:r>
      <w:r w:rsidR="00E57EC9">
        <w:t>.</w:t>
      </w:r>
    </w:p>
    <w:p w14:paraId="1015F4CD" w14:textId="7FF9FA92" w:rsidR="00E57EC9" w:rsidRDefault="007C5BD3" w:rsidP="007D17F9">
      <w:pPr>
        <w:pStyle w:val="Centrsolidaire"/>
      </w:pPr>
      <w:r w:rsidRPr="00E57EC9">
        <w:rPr>
          <w:noProof/>
        </w:rPr>
        <w:lastRenderedPageBreak/>
        <w:drawing>
          <wp:inline distT="0" distB="0" distL="0" distR="0" wp14:anchorId="70C20C60" wp14:editId="29F39077">
            <wp:extent cx="5756910" cy="4293870"/>
            <wp:effectExtent l="0" t="0" r="0" b="0"/>
            <wp:docPr id="79"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56910" cy="4293870"/>
                    </a:xfrm>
                    <a:prstGeom prst="rect">
                      <a:avLst/>
                    </a:prstGeom>
                    <a:noFill/>
                    <a:ln>
                      <a:noFill/>
                    </a:ln>
                  </pic:spPr>
                </pic:pic>
              </a:graphicData>
            </a:graphic>
          </wp:inline>
        </w:drawing>
      </w:r>
    </w:p>
    <w:p w14:paraId="185E4A20" w14:textId="46178A00" w:rsidR="00776CEA" w:rsidRPr="007F1C96" w:rsidRDefault="00776CEA" w:rsidP="007F1C96">
      <w:pPr>
        <w:pStyle w:val="Titre2"/>
      </w:pPr>
      <w:bookmarkStart w:id="27" w:name="_Toc195633758"/>
      <w:r w:rsidRPr="007F1C96">
        <w:t>CHAPITRE II</w:t>
      </w:r>
      <w:r w:rsidRPr="007F1C96">
        <w:br/>
      </w:r>
      <w:r w:rsidRPr="007F1C96">
        <w:br/>
      </w:r>
      <w:smartTag w:uri="urn:schemas-microsoft-com:office:smarttags" w:element="PersonName">
        <w:smartTagPr>
          <w:attr w:name="ProductID" w:val="LA COURSE"/>
        </w:smartTagPr>
        <w:r w:rsidRPr="007F1C96">
          <w:t>LA COURSE</w:t>
        </w:r>
      </w:smartTag>
      <w:r w:rsidRPr="007F1C96">
        <w:t xml:space="preserve"> À LA BOMBE</w:t>
      </w:r>
      <w:bookmarkEnd w:id="27"/>
      <w:r w:rsidRPr="007F1C96">
        <w:br/>
      </w:r>
    </w:p>
    <w:p w14:paraId="62C90B0B" w14:textId="77777777" w:rsidR="00E57EC9" w:rsidRDefault="00776CEA" w:rsidP="00E57EC9">
      <w:r w:rsidRPr="00034910">
        <w:t>La nuit est venue</w:t>
      </w:r>
      <w:r w:rsidR="00E57EC9">
        <w:t xml:space="preserve">. </w:t>
      </w:r>
      <w:r w:rsidRPr="00034910">
        <w:t>Les voyageurs ont soupé ensemble dans l</w:t>
      </w:r>
      <w:r w:rsidR="00E57EC9">
        <w:t>’</w:t>
      </w:r>
      <w:r w:rsidRPr="00034910">
        <w:t>une de leurs chambres</w:t>
      </w:r>
      <w:r w:rsidR="00E57EC9">
        <w:t xml:space="preserve">. </w:t>
      </w:r>
      <w:r w:rsidRPr="00034910">
        <w:t>Après le repas</w:t>
      </w:r>
      <w:r w:rsidR="00E57EC9">
        <w:t xml:space="preserve">, </w:t>
      </w:r>
      <w:r w:rsidRPr="00034910">
        <w:t>Dick s</w:t>
      </w:r>
      <w:r w:rsidR="00E57EC9">
        <w:t>’</w:t>
      </w:r>
      <w:r w:rsidRPr="00034910">
        <w:t>est retiré oste</w:t>
      </w:r>
      <w:r w:rsidRPr="00034910">
        <w:t>n</w:t>
      </w:r>
      <w:r w:rsidRPr="00034910">
        <w:t>siblement dans la sienne</w:t>
      </w:r>
      <w:r w:rsidR="00E57EC9">
        <w:t>.</w:t>
      </w:r>
    </w:p>
    <w:p w14:paraId="4B0F6936" w14:textId="77777777" w:rsidR="00E57EC9" w:rsidRDefault="00776CEA" w:rsidP="00E57EC9">
      <w:r w:rsidRPr="00034910">
        <w:t>Jean n</w:t>
      </w:r>
      <w:r w:rsidR="00E57EC9">
        <w:t>’</w:t>
      </w:r>
      <w:r w:rsidRPr="00034910">
        <w:t>avait pas osé l</w:t>
      </w:r>
      <w:r w:rsidR="00E57EC9">
        <w:t>’</w:t>
      </w:r>
      <w:r w:rsidRPr="00034910">
        <w:t>interroger durant le repas</w:t>
      </w:r>
      <w:r w:rsidR="00E57EC9">
        <w:t xml:space="preserve">. </w:t>
      </w:r>
      <w:r w:rsidRPr="00034910">
        <w:t>Demeuré seul</w:t>
      </w:r>
      <w:r w:rsidR="00E57EC9">
        <w:t xml:space="preserve">, </w:t>
      </w:r>
      <w:r w:rsidRPr="00034910">
        <w:t>il murmura</w:t>
      </w:r>
      <w:r w:rsidR="00E57EC9">
        <w:t>.</w:t>
      </w:r>
    </w:p>
    <w:p w14:paraId="357FE845" w14:textId="77777777" w:rsidR="00E57EC9" w:rsidRDefault="00E57EC9" w:rsidP="00E57EC9">
      <w:r>
        <w:t>— </w:t>
      </w:r>
      <w:r w:rsidR="00776CEA" w:rsidRPr="00034910">
        <w:t>Que projette-t-il</w:t>
      </w:r>
      <w:r>
        <w:t> ?</w:t>
      </w:r>
    </w:p>
    <w:p w14:paraId="6A269CD3" w14:textId="77777777" w:rsidR="00E57EC9" w:rsidRDefault="00776CEA" w:rsidP="00E57EC9">
      <w:r w:rsidRPr="00034910">
        <w:lastRenderedPageBreak/>
        <w:t>Puis il haussa les épaules d</w:t>
      </w:r>
      <w:r w:rsidR="00E57EC9">
        <w:t>’</w:t>
      </w:r>
      <w:r w:rsidRPr="00034910">
        <w:t>un mouvement dépité</w:t>
      </w:r>
      <w:r w:rsidR="00E57EC9">
        <w:t>.</w:t>
      </w:r>
    </w:p>
    <w:p w14:paraId="538AD0D0" w14:textId="77777777" w:rsidR="00E57EC9" w:rsidRDefault="00E57EC9" w:rsidP="00E57EC9">
      <w:r>
        <w:t>— </w:t>
      </w:r>
      <w:r w:rsidR="00776CEA" w:rsidRPr="00034910">
        <w:t>Est-ce que l</w:t>
      </w:r>
      <w:r>
        <w:t>’</w:t>
      </w:r>
      <w:r w:rsidR="00776CEA" w:rsidRPr="00034910">
        <w:t>on sait</w:t>
      </w:r>
      <w:r>
        <w:t xml:space="preserve"> ! </w:t>
      </w:r>
      <w:r w:rsidR="00776CEA" w:rsidRPr="00034910">
        <w:t>Par exemple</w:t>
      </w:r>
      <w:r>
        <w:t xml:space="preserve">, </w:t>
      </w:r>
      <w:r w:rsidR="00776CEA" w:rsidRPr="00034910">
        <w:t>ce qui est certain</w:t>
      </w:r>
      <w:r>
        <w:t xml:space="preserve">, </w:t>
      </w:r>
      <w:r w:rsidR="00776CEA" w:rsidRPr="00034910">
        <w:t>c</w:t>
      </w:r>
      <w:r>
        <w:t>’</w:t>
      </w:r>
      <w:r w:rsidR="00776CEA" w:rsidRPr="00034910">
        <w:t>est qu</w:t>
      </w:r>
      <w:r>
        <w:t>’</w:t>
      </w:r>
      <w:r w:rsidR="00776CEA" w:rsidRPr="00034910">
        <w:t>il se mettra en danger</w:t>
      </w:r>
      <w:r>
        <w:t xml:space="preserve">… </w:t>
      </w:r>
      <w:r w:rsidR="00776CEA" w:rsidRPr="00034910">
        <w:t>Attaquer les nihilistes</w:t>
      </w:r>
      <w:r>
        <w:t xml:space="preserve"> !… </w:t>
      </w:r>
      <w:r w:rsidR="00776CEA" w:rsidRPr="00034910">
        <w:t>Je ne les connais que par les journaux</w:t>
      </w:r>
      <w:r>
        <w:t xml:space="preserve">, </w:t>
      </w:r>
      <w:r w:rsidR="00776CEA" w:rsidRPr="00034910">
        <w:t>mais cela me donne le frisson</w:t>
      </w:r>
      <w:r>
        <w:t>.</w:t>
      </w:r>
    </w:p>
    <w:p w14:paraId="477C358C" w14:textId="77777777" w:rsidR="00E57EC9" w:rsidRDefault="00776CEA" w:rsidP="00E57EC9">
      <w:r w:rsidRPr="00034910">
        <w:t>De son inimitable accent parisien</w:t>
      </w:r>
      <w:r w:rsidR="00E57EC9">
        <w:t xml:space="preserve">, </w:t>
      </w:r>
      <w:r w:rsidRPr="00034910">
        <w:t>il poursuivit son dial</w:t>
      </w:r>
      <w:r w:rsidRPr="00034910">
        <w:t>o</w:t>
      </w:r>
      <w:r w:rsidRPr="00034910">
        <w:t>gue avec lui-même</w:t>
      </w:r>
      <w:r w:rsidR="00E57EC9">
        <w:t> :</w:t>
      </w:r>
    </w:p>
    <w:p w14:paraId="58150247" w14:textId="3E2AC1CC" w:rsidR="00E57EC9" w:rsidRDefault="00E57EC9" w:rsidP="00E57EC9">
      <w:r>
        <w:t>— </w:t>
      </w:r>
      <w:r w:rsidR="00776CEA" w:rsidRPr="00034910">
        <w:t>Vois-tu</w:t>
      </w:r>
      <w:r>
        <w:t xml:space="preserve">, </w:t>
      </w:r>
      <w:r w:rsidR="00776CEA" w:rsidRPr="00034910">
        <w:t>mon pauvre Jean</w:t>
      </w:r>
      <w:r>
        <w:t xml:space="preserve">, </w:t>
      </w:r>
      <w:r w:rsidR="00776CEA" w:rsidRPr="00034910">
        <w:t>le patron est plus malin que toi</w:t>
      </w:r>
      <w:r>
        <w:t xml:space="preserve">. </w:t>
      </w:r>
      <w:r w:rsidR="00776CEA" w:rsidRPr="00034910">
        <w:t>S</w:t>
      </w:r>
      <w:r>
        <w:t>’</w:t>
      </w:r>
      <w:r w:rsidR="00776CEA" w:rsidRPr="00034910">
        <w:t>il te croit utile</w:t>
      </w:r>
      <w:r>
        <w:t xml:space="preserve">, </w:t>
      </w:r>
      <w:r w:rsidR="00776CEA" w:rsidRPr="00034910">
        <w:t>il te le dira</w:t>
      </w:r>
      <w:r>
        <w:t xml:space="preserve">. </w:t>
      </w:r>
      <w:r w:rsidR="00776CEA" w:rsidRPr="00034910">
        <w:t>S</w:t>
      </w:r>
      <w:r>
        <w:t>’</w:t>
      </w:r>
      <w:r w:rsidR="00776CEA" w:rsidRPr="00034910">
        <w:t>il ne dit rien</w:t>
      </w:r>
      <w:r>
        <w:t xml:space="preserve">, </w:t>
      </w:r>
      <w:r w:rsidR="00776CEA" w:rsidRPr="00034910">
        <w:t>c</w:t>
      </w:r>
      <w:r>
        <w:t>’</w:t>
      </w:r>
      <w:r w:rsidR="00776CEA" w:rsidRPr="00034910">
        <w:t>est que tu l</w:t>
      </w:r>
      <w:r>
        <w:t>’</w:t>
      </w:r>
      <w:r w:rsidR="00776CEA" w:rsidRPr="00034910">
        <w:t>embarrasserais</w:t>
      </w:r>
      <w:r>
        <w:t xml:space="preserve">… </w:t>
      </w:r>
      <w:r w:rsidR="00776CEA" w:rsidRPr="00034910">
        <w:t>Je sais bien</w:t>
      </w:r>
      <w:r>
        <w:t xml:space="preserve">… ; </w:t>
      </w:r>
      <w:r w:rsidR="00776CEA" w:rsidRPr="00034910">
        <w:t>c</w:t>
      </w:r>
      <w:r>
        <w:t>’</w:t>
      </w:r>
      <w:r w:rsidR="00776CEA" w:rsidRPr="00034910">
        <w:t xml:space="preserve">est vexant de songer que </w:t>
      </w:r>
      <w:r>
        <w:t>M. </w:t>
      </w:r>
      <w:r w:rsidR="00776CEA" w:rsidRPr="00034910">
        <w:t xml:space="preserve">Dick </w:t>
      </w:r>
      <w:proofErr w:type="spellStart"/>
      <w:r w:rsidR="00776CEA" w:rsidRPr="00034910">
        <w:t>Fann</w:t>
      </w:r>
      <w:proofErr w:type="spellEnd"/>
      <w:r w:rsidR="00776CEA" w:rsidRPr="00034910">
        <w:t xml:space="preserve"> me considère comme une cinquième roue à un carrosse</w:t>
      </w:r>
      <w:r>
        <w:t xml:space="preserve"> ; </w:t>
      </w:r>
      <w:r w:rsidR="00776CEA" w:rsidRPr="00034910">
        <w:t>mais tu sais</w:t>
      </w:r>
      <w:r>
        <w:t xml:space="preserve">, </w:t>
      </w:r>
      <w:r w:rsidR="00776CEA" w:rsidRPr="00034910">
        <w:t xml:space="preserve">quand on a </w:t>
      </w:r>
      <w:proofErr w:type="spellStart"/>
      <w:r w:rsidR="00776CEA" w:rsidRPr="00034910">
        <w:t>accepte</w:t>
      </w:r>
      <w:proofErr w:type="spellEnd"/>
      <w:r w:rsidR="00776CEA" w:rsidRPr="00034910">
        <w:t xml:space="preserve"> un chef</w:t>
      </w:r>
      <w:r>
        <w:t xml:space="preserve">, </w:t>
      </w:r>
      <w:r w:rsidR="00776CEA" w:rsidRPr="00034910">
        <w:t>un chef comme lui surtout</w:t>
      </w:r>
      <w:r>
        <w:t xml:space="preserve">, </w:t>
      </w:r>
      <w:r w:rsidR="00776CEA" w:rsidRPr="00034910">
        <w:t>il faut lui obéir et d</w:t>
      </w:r>
      <w:r>
        <w:t>’</w:t>
      </w:r>
      <w:r w:rsidR="00776CEA" w:rsidRPr="00034910">
        <w:t>autant plus que l</w:t>
      </w:r>
      <w:r>
        <w:t>’</w:t>
      </w:r>
      <w:r w:rsidR="00776CEA" w:rsidRPr="00034910">
        <w:t>on comprend moins</w:t>
      </w:r>
      <w:r>
        <w:t>.</w:t>
      </w:r>
    </w:p>
    <w:p w14:paraId="1C645A4A" w14:textId="77777777" w:rsidR="00E57EC9" w:rsidRDefault="00776CEA" w:rsidP="00E57EC9">
      <w:r w:rsidRPr="00034910">
        <w:t>Puis</w:t>
      </w:r>
      <w:r w:rsidR="00E57EC9">
        <w:t xml:space="preserve">, </w:t>
      </w:r>
      <w:r w:rsidRPr="00034910">
        <w:t>faisant mine d</w:t>
      </w:r>
      <w:r w:rsidR="00E57EC9">
        <w:t>’</w:t>
      </w:r>
      <w:r w:rsidRPr="00034910">
        <w:t>arrêter une protestation prête à jaillir de ses lèvres</w:t>
      </w:r>
      <w:r w:rsidR="00E57EC9">
        <w:t> :</w:t>
      </w:r>
    </w:p>
    <w:p w14:paraId="05E5B9D5" w14:textId="77777777" w:rsidR="00E57EC9" w:rsidRDefault="00E57EC9" w:rsidP="00E57EC9">
      <w:r>
        <w:t>— </w:t>
      </w:r>
      <w:r w:rsidR="00776CEA" w:rsidRPr="00034910">
        <w:t>C</w:t>
      </w:r>
      <w:r>
        <w:t>’</w:t>
      </w:r>
      <w:r w:rsidR="00776CEA" w:rsidRPr="00034910">
        <w:t>est mon opinion</w:t>
      </w:r>
      <w:r>
        <w:t xml:space="preserve">, </w:t>
      </w:r>
      <w:r w:rsidR="00776CEA" w:rsidRPr="00034910">
        <w:t>M</w:t>
      </w:r>
      <w:r>
        <w:t>’</w:t>
      </w:r>
      <w:proofErr w:type="spellStart"/>
      <w:r w:rsidR="00776CEA" w:rsidRPr="00034910">
        <w:t>sieu</w:t>
      </w:r>
      <w:proofErr w:type="spellEnd"/>
      <w:r>
        <w:t xml:space="preserve">… </w:t>
      </w:r>
      <w:r w:rsidR="00776CEA" w:rsidRPr="00034910">
        <w:t>Et mets-toi bien dans l</w:t>
      </w:r>
      <w:r>
        <w:t>’</w:t>
      </w:r>
      <w:r w:rsidR="00776CEA" w:rsidRPr="00034910">
        <w:t>esprit que je lui suis aussi dévoué que tu peux l</w:t>
      </w:r>
      <w:r>
        <w:t>’</w:t>
      </w:r>
      <w:r w:rsidR="00776CEA" w:rsidRPr="00034910">
        <w:t>être toi-même</w:t>
      </w:r>
      <w:r>
        <w:t>.</w:t>
      </w:r>
    </w:p>
    <w:p w14:paraId="5E09305D" w14:textId="77777777" w:rsidR="00E57EC9" w:rsidRDefault="00776CEA" w:rsidP="00E57EC9">
      <w:r w:rsidRPr="00034910">
        <w:t>Au surplus</w:t>
      </w:r>
      <w:r w:rsidR="00E57EC9">
        <w:t xml:space="preserve">, </w:t>
      </w:r>
      <w:r w:rsidRPr="00034910">
        <w:t>les résolutions du jeune voyageur</w:t>
      </w:r>
      <w:r w:rsidR="00E57EC9">
        <w:t xml:space="preserve">, </w:t>
      </w:r>
      <w:r w:rsidRPr="00034910">
        <w:t>devaient re</w:t>
      </w:r>
      <w:r w:rsidRPr="00034910">
        <w:t>s</w:t>
      </w:r>
      <w:r w:rsidRPr="00034910">
        <w:t>ter purement platoniques</w:t>
      </w:r>
      <w:r w:rsidR="00E57EC9">
        <w:t xml:space="preserve">, </w:t>
      </w:r>
      <w:r w:rsidRPr="00034910">
        <w:t>car</w:t>
      </w:r>
      <w:r w:rsidR="00E57EC9">
        <w:t xml:space="preserve">, </w:t>
      </w:r>
      <w:r w:rsidRPr="00034910">
        <w:t>vers neuf heures</w:t>
      </w:r>
      <w:r w:rsidR="00E57EC9">
        <w:t xml:space="preserve">, </w:t>
      </w:r>
      <w:r w:rsidRPr="00034910">
        <w:t>surpris de n</w:t>
      </w:r>
      <w:r w:rsidR="00E57EC9">
        <w:t>’</w:t>
      </w:r>
      <w:r w:rsidRPr="00034910">
        <w:t>avoir pas vu reparaître l</w:t>
      </w:r>
      <w:r w:rsidR="00E57EC9">
        <w:t>’</w:t>
      </w:r>
      <w:r w:rsidRPr="00034910">
        <w:t>Anglais</w:t>
      </w:r>
      <w:r w:rsidR="00E57EC9">
        <w:t xml:space="preserve">, </w:t>
      </w:r>
      <w:r w:rsidRPr="00034910">
        <w:t>il pénétra dans sa chambre</w:t>
      </w:r>
      <w:r w:rsidR="00E57EC9">
        <w:t xml:space="preserve">. </w:t>
      </w:r>
      <w:r w:rsidRPr="00034910">
        <w:t>Là une surprise l</w:t>
      </w:r>
      <w:r w:rsidR="00E57EC9">
        <w:t>’</w:t>
      </w:r>
      <w:r w:rsidRPr="00034910">
        <w:t>attendait</w:t>
      </w:r>
      <w:r w:rsidR="00E57EC9">
        <w:t>.</w:t>
      </w:r>
    </w:p>
    <w:p w14:paraId="5E421F6E" w14:textId="77777777" w:rsidR="00E57EC9" w:rsidRDefault="00776CEA" w:rsidP="00E57EC9">
      <w:r w:rsidRPr="00034910">
        <w:t xml:space="preserve">Dick </w:t>
      </w:r>
      <w:proofErr w:type="spellStart"/>
      <w:r w:rsidRPr="00034910">
        <w:t>Fann</w:t>
      </w:r>
      <w:proofErr w:type="spellEnd"/>
      <w:r w:rsidRPr="00034910">
        <w:t xml:space="preserve"> était accoudé sur la table semblant rêver</w:t>
      </w:r>
      <w:r w:rsidR="00E57EC9">
        <w:t>.</w:t>
      </w:r>
    </w:p>
    <w:p w14:paraId="44D1300A" w14:textId="77777777" w:rsidR="00E57EC9" w:rsidRDefault="00776CEA" w:rsidP="00E57EC9">
      <w:r w:rsidRPr="00034910">
        <w:t>Mais presque aussitôt</w:t>
      </w:r>
      <w:r w:rsidR="00E57EC9">
        <w:t xml:space="preserve">, </w:t>
      </w:r>
      <w:r w:rsidRPr="00034910">
        <w:t>Jean poussa une exclamation</w:t>
      </w:r>
      <w:r w:rsidR="00E57EC9">
        <w:t> :</w:t>
      </w:r>
    </w:p>
    <w:p w14:paraId="58EF3BFD" w14:textId="77777777" w:rsidR="00E57EC9" w:rsidRDefault="00E57EC9" w:rsidP="00E57EC9">
      <w:r>
        <w:t>— </w:t>
      </w:r>
      <w:r w:rsidR="00776CEA" w:rsidRPr="00034910">
        <w:t>C</w:t>
      </w:r>
      <w:r>
        <w:t>’</w:t>
      </w:r>
      <w:r w:rsidR="00776CEA" w:rsidRPr="00034910">
        <w:t>est un mannequin</w:t>
      </w:r>
      <w:r>
        <w:t> !</w:t>
      </w:r>
    </w:p>
    <w:p w14:paraId="016E8DB2" w14:textId="77777777" w:rsidR="00E57EC9" w:rsidRDefault="00776CEA" w:rsidP="00E57EC9">
      <w:r w:rsidRPr="00034910">
        <w:lastRenderedPageBreak/>
        <w:t>Eh oui</w:t>
      </w:r>
      <w:r w:rsidR="00E57EC9">
        <w:t xml:space="preserve"> ! </w:t>
      </w:r>
      <w:r w:rsidRPr="00034910">
        <w:t>Les vêtements de Dick</w:t>
      </w:r>
      <w:r w:rsidR="00E57EC9">
        <w:t xml:space="preserve">, </w:t>
      </w:r>
      <w:r w:rsidRPr="00034910">
        <w:t>remplis à l</w:t>
      </w:r>
      <w:r w:rsidR="00E57EC9">
        <w:t>’</w:t>
      </w:r>
      <w:r w:rsidRPr="00034910">
        <w:t>aide du trave</w:t>
      </w:r>
      <w:r w:rsidRPr="00034910">
        <w:t>r</w:t>
      </w:r>
      <w:r w:rsidRPr="00034910">
        <w:t>sin</w:t>
      </w:r>
      <w:r w:rsidR="00E57EC9">
        <w:t xml:space="preserve">, </w:t>
      </w:r>
      <w:r w:rsidRPr="00034910">
        <w:t>de l</w:t>
      </w:r>
      <w:r w:rsidR="00E57EC9">
        <w:t>’</w:t>
      </w:r>
      <w:r w:rsidRPr="00034910">
        <w:t>édredon</w:t>
      </w:r>
      <w:r w:rsidR="00E57EC9">
        <w:t xml:space="preserve">, </w:t>
      </w:r>
      <w:r w:rsidRPr="00034910">
        <w:t>surmontés d</w:t>
      </w:r>
      <w:r w:rsidR="00E57EC9">
        <w:t>’</w:t>
      </w:r>
      <w:r w:rsidRPr="00034910">
        <w:t>une boule obtenue avec des se</w:t>
      </w:r>
      <w:r w:rsidRPr="00034910">
        <w:t>r</w:t>
      </w:r>
      <w:r w:rsidRPr="00034910">
        <w:t>viettes et figurant la tête</w:t>
      </w:r>
      <w:r w:rsidR="00E57EC9">
        <w:t xml:space="preserve">, </w:t>
      </w:r>
      <w:r w:rsidRPr="00034910">
        <w:t>étaient confortablement assis en face de lui</w:t>
      </w:r>
      <w:r w:rsidR="00E57EC9">
        <w:t xml:space="preserve">, </w:t>
      </w:r>
      <w:r w:rsidRPr="00034910">
        <w:t>dessinant sur le grand rideau tiré devant la fenêtre une silhouette d</w:t>
      </w:r>
      <w:r w:rsidR="00E57EC9">
        <w:t>’</w:t>
      </w:r>
      <w:r w:rsidRPr="00034910">
        <w:t>ombre</w:t>
      </w:r>
      <w:r w:rsidR="00E57EC9">
        <w:t xml:space="preserve">, </w:t>
      </w:r>
      <w:r w:rsidRPr="00034910">
        <w:t>donnant l</w:t>
      </w:r>
      <w:r w:rsidR="00E57EC9">
        <w:t>’</w:t>
      </w:r>
      <w:r w:rsidRPr="00034910">
        <w:t>illusion d</w:t>
      </w:r>
      <w:r w:rsidR="00E57EC9">
        <w:t>’</w:t>
      </w:r>
      <w:r w:rsidRPr="00034910">
        <w:t>une ombre humaine</w:t>
      </w:r>
      <w:r w:rsidR="00E57EC9">
        <w:t>.</w:t>
      </w:r>
    </w:p>
    <w:p w14:paraId="41A84A33" w14:textId="77777777" w:rsidR="00E57EC9" w:rsidRDefault="00E57EC9" w:rsidP="00E57EC9">
      <w:r>
        <w:t>— </w:t>
      </w:r>
      <w:r w:rsidR="00776CEA" w:rsidRPr="00034910">
        <w:t>Qu</w:t>
      </w:r>
      <w:r>
        <w:t>’</w:t>
      </w:r>
      <w:r w:rsidR="00776CEA" w:rsidRPr="00034910">
        <w:t>est-ce que cela</w:t>
      </w:r>
      <w:r>
        <w:t xml:space="preserve"> ? </w:t>
      </w:r>
      <w:r w:rsidR="00776CEA" w:rsidRPr="00034910">
        <w:t>Mais lui</w:t>
      </w:r>
      <w:r>
        <w:t xml:space="preserve">, </w:t>
      </w:r>
      <w:r w:rsidR="00776CEA" w:rsidRPr="00034910">
        <w:t>où est-il</w:t>
      </w:r>
      <w:r>
        <w:t> ?</w:t>
      </w:r>
    </w:p>
    <w:p w14:paraId="7E0357EB" w14:textId="77777777" w:rsidR="00E57EC9" w:rsidRDefault="00776CEA" w:rsidP="00E57EC9">
      <w:r w:rsidRPr="00034910">
        <w:t>Cette réplique sonna</w:t>
      </w:r>
      <w:r w:rsidR="00E57EC9">
        <w:t xml:space="preserve">, </w:t>
      </w:r>
      <w:r w:rsidRPr="00034910">
        <w:t>suivie immédiatement d</w:t>
      </w:r>
      <w:r w:rsidR="00E57EC9">
        <w:t>’</w:t>
      </w:r>
      <w:r w:rsidRPr="00034910">
        <w:t>une nouvelle exclamation du gamin</w:t>
      </w:r>
      <w:r w:rsidR="00E57EC9">
        <w:t>.</w:t>
      </w:r>
    </w:p>
    <w:p w14:paraId="756E9A5A" w14:textId="77777777" w:rsidR="00E57EC9" w:rsidRDefault="00E57EC9" w:rsidP="00E57EC9">
      <w:r>
        <w:t>— </w:t>
      </w:r>
      <w:r w:rsidR="00776CEA" w:rsidRPr="00034910">
        <w:t>Voici sans doute qui me l</w:t>
      </w:r>
      <w:r>
        <w:t>’</w:t>
      </w:r>
      <w:r w:rsidR="00776CEA" w:rsidRPr="00034910">
        <w:t>apprendra</w:t>
      </w:r>
      <w:r>
        <w:t>.</w:t>
      </w:r>
    </w:p>
    <w:p w14:paraId="22F8E84D" w14:textId="77777777" w:rsidR="00E57EC9" w:rsidRDefault="00776CEA" w:rsidP="00E57EC9">
      <w:r w:rsidRPr="00034910">
        <w:t>Le petit désignait une lettre placée en vue sous la lampe</w:t>
      </w:r>
      <w:r w:rsidR="00E57EC9">
        <w:t xml:space="preserve">, </w:t>
      </w:r>
      <w:r w:rsidRPr="00034910">
        <w:t>et dont la suscription</w:t>
      </w:r>
      <w:r w:rsidR="00E57EC9">
        <w:t xml:space="preserve">, </w:t>
      </w:r>
      <w:r w:rsidRPr="00034910">
        <w:t>tracée en gros caractères</w:t>
      </w:r>
      <w:r w:rsidR="00E57EC9">
        <w:t xml:space="preserve">, </w:t>
      </w:r>
      <w:r w:rsidRPr="00034910">
        <w:t>venait d</w:t>
      </w:r>
      <w:r w:rsidR="00E57EC9">
        <w:t>’</w:t>
      </w:r>
      <w:r w:rsidRPr="00034910">
        <w:t>attirer ses regards</w:t>
      </w:r>
      <w:r w:rsidR="00E57EC9">
        <w:t xml:space="preserve">. </w:t>
      </w:r>
      <w:r w:rsidRPr="00034910">
        <w:t>Il avait lu</w:t>
      </w:r>
      <w:r w:rsidR="00E57EC9">
        <w:t> :</w:t>
      </w:r>
    </w:p>
    <w:p w14:paraId="27AB829B" w14:textId="2F2469BB" w:rsidR="00E57EC9" w:rsidRDefault="00E57EC9" w:rsidP="00E57EC9">
      <w:r>
        <w:t>« </w:t>
      </w:r>
      <w:r w:rsidR="00776CEA" w:rsidRPr="00034910">
        <w:t xml:space="preserve">À mon brave petit ami Jean </w:t>
      </w:r>
      <w:proofErr w:type="spellStart"/>
      <w:r w:rsidR="00776CEA" w:rsidRPr="00034910">
        <w:t>Brot</w:t>
      </w:r>
      <w:proofErr w:type="spellEnd"/>
      <w:r>
        <w:t>. »</w:t>
      </w:r>
    </w:p>
    <w:p w14:paraId="61144BE2" w14:textId="77777777" w:rsidR="00E57EC9" w:rsidRDefault="00776CEA" w:rsidP="00E57EC9">
      <w:r w:rsidRPr="00034910">
        <w:t>Avidement il se saisit du papier</w:t>
      </w:r>
      <w:r w:rsidR="00E57EC9">
        <w:t xml:space="preserve">, </w:t>
      </w:r>
      <w:r w:rsidRPr="00034910">
        <w:t>le déplia</w:t>
      </w:r>
      <w:r w:rsidR="00E57EC9">
        <w:t xml:space="preserve">, </w:t>
      </w:r>
      <w:r w:rsidRPr="00034910">
        <w:t>et lut à mi-voix</w:t>
      </w:r>
      <w:r w:rsidR="00E57EC9">
        <w:t> :</w:t>
      </w:r>
    </w:p>
    <w:p w14:paraId="138D2E22" w14:textId="77777777" w:rsidR="00E57EC9" w:rsidRDefault="00E57EC9" w:rsidP="00E57EC9">
      <w:r>
        <w:t>« </w:t>
      </w:r>
      <w:r w:rsidR="00776CEA" w:rsidRPr="00034910">
        <w:t>Pour ceux que je veux surprendre</w:t>
      </w:r>
      <w:r>
        <w:t xml:space="preserve">, </w:t>
      </w:r>
      <w:r w:rsidR="00776CEA" w:rsidRPr="00034910">
        <w:t>je ne dois pas être so</w:t>
      </w:r>
      <w:r w:rsidR="00776CEA" w:rsidRPr="00034910">
        <w:t>r</w:t>
      </w:r>
      <w:r w:rsidR="00776CEA" w:rsidRPr="00034910">
        <w:t>ti</w:t>
      </w:r>
      <w:r>
        <w:t xml:space="preserve">. </w:t>
      </w:r>
      <w:r w:rsidR="00776CEA" w:rsidRPr="00034910">
        <w:t>J</w:t>
      </w:r>
      <w:r>
        <w:t>’</w:t>
      </w:r>
      <w:r w:rsidR="00776CEA" w:rsidRPr="00034910">
        <w:t>ai fermé à clef ma porte sur le corridor</w:t>
      </w:r>
      <w:r>
        <w:t xml:space="preserve"> ; </w:t>
      </w:r>
      <w:r w:rsidR="00776CEA" w:rsidRPr="00034910">
        <w:t>on ne peut donc pénétrer dans ma chambre que par la porte de communication avec la tienne</w:t>
      </w:r>
      <w:r>
        <w:t>.</w:t>
      </w:r>
    </w:p>
    <w:p w14:paraId="7A1624E2" w14:textId="77777777" w:rsidR="00E57EC9" w:rsidRDefault="00E57EC9" w:rsidP="00E57EC9">
      <w:r>
        <w:t>« </w:t>
      </w:r>
      <w:r w:rsidR="00776CEA" w:rsidRPr="00034910">
        <w:t>Tu empêcheras que quiconque la franchisse</w:t>
      </w:r>
      <w:r>
        <w:t>.</w:t>
      </w:r>
    </w:p>
    <w:p w14:paraId="019EB9C7" w14:textId="77777777" w:rsidR="00E57EC9" w:rsidRDefault="00E57EC9" w:rsidP="00E57EC9">
      <w:r>
        <w:t>« </w:t>
      </w:r>
      <w:r w:rsidR="00776CEA" w:rsidRPr="00034910">
        <w:t>Grâce à cela</w:t>
      </w:r>
      <w:r>
        <w:t xml:space="preserve">, </w:t>
      </w:r>
      <w:r w:rsidR="00776CEA" w:rsidRPr="00034910">
        <w:t>et à ce que je vais te dire</w:t>
      </w:r>
      <w:r>
        <w:t xml:space="preserve">, </w:t>
      </w:r>
      <w:r w:rsidR="00776CEA" w:rsidRPr="00034910">
        <w:t>l</w:t>
      </w:r>
      <w:r>
        <w:t>’</w:t>
      </w:r>
      <w:r w:rsidR="00776CEA" w:rsidRPr="00034910">
        <w:t>illusion sera su</w:t>
      </w:r>
      <w:r w:rsidR="00776CEA" w:rsidRPr="00034910">
        <w:t>f</w:t>
      </w:r>
      <w:r w:rsidR="00776CEA" w:rsidRPr="00034910">
        <w:t>fisante</w:t>
      </w:r>
      <w:r>
        <w:t>.</w:t>
      </w:r>
    </w:p>
    <w:p w14:paraId="43A613B7" w14:textId="77777777" w:rsidR="00E57EC9" w:rsidRDefault="00E57EC9" w:rsidP="00E57EC9">
      <w:r>
        <w:t>« </w:t>
      </w:r>
      <w:r w:rsidR="00776CEA" w:rsidRPr="00034910">
        <w:t>Commande thé et gâteaux secs salés</w:t>
      </w:r>
      <w:r>
        <w:t xml:space="preserve"> (</w:t>
      </w:r>
      <w:r w:rsidR="00776CEA" w:rsidRPr="00034910">
        <w:t>pâtisserie sib</w:t>
      </w:r>
      <w:r w:rsidR="00776CEA" w:rsidRPr="00034910">
        <w:t>é</w:t>
      </w:r>
      <w:r w:rsidR="00776CEA" w:rsidRPr="00034910">
        <w:t>rienne</w:t>
      </w:r>
      <w:r>
        <w:t xml:space="preserve">) </w:t>
      </w:r>
      <w:r w:rsidR="00776CEA" w:rsidRPr="00034910">
        <w:t>pour deux</w:t>
      </w:r>
      <w:r>
        <w:t xml:space="preserve">… </w:t>
      </w:r>
      <w:r w:rsidR="00776CEA" w:rsidRPr="00034910">
        <w:t>Laisse de la lumière dans nos pièces</w:t>
      </w:r>
      <w:r>
        <w:t xml:space="preserve">… </w:t>
      </w:r>
      <w:r w:rsidR="00776CEA" w:rsidRPr="00034910">
        <w:t>E</w:t>
      </w:r>
      <w:r w:rsidR="00776CEA" w:rsidRPr="00034910">
        <w:t>f</w:t>
      </w:r>
      <w:r w:rsidR="00776CEA" w:rsidRPr="00034910">
        <w:t xml:space="preserve">force-toi de projeter de temps à autre ton ombre </w:t>
      </w:r>
      <w:r w:rsidR="00776CEA" w:rsidRPr="00034910">
        <w:lastRenderedPageBreak/>
        <w:t>sur le rideau</w:t>
      </w:r>
      <w:r>
        <w:t xml:space="preserve">, </w:t>
      </w:r>
      <w:r w:rsidR="00776CEA" w:rsidRPr="00034910">
        <w:t>en masquant celle de mon effigie</w:t>
      </w:r>
      <w:r>
        <w:t xml:space="preserve">. </w:t>
      </w:r>
      <w:r w:rsidR="00776CEA" w:rsidRPr="00034910">
        <w:t>De la sorte</w:t>
      </w:r>
      <w:r>
        <w:t xml:space="preserve">, </w:t>
      </w:r>
      <w:r w:rsidR="00776CEA" w:rsidRPr="00034910">
        <w:t>on ne pourra se rendre compte qu</w:t>
      </w:r>
      <w:r>
        <w:t>’</w:t>
      </w:r>
      <w:r w:rsidR="00776CEA" w:rsidRPr="00034910">
        <w:t>elle demeure immobile</w:t>
      </w:r>
      <w:r>
        <w:t>.</w:t>
      </w:r>
    </w:p>
    <w:p w14:paraId="5979353C" w14:textId="77777777" w:rsidR="00E57EC9" w:rsidRDefault="00E57EC9" w:rsidP="00E57EC9">
      <w:r>
        <w:t>« </w:t>
      </w:r>
      <w:r w:rsidR="00776CEA" w:rsidRPr="00034910">
        <w:t>Attends-moi ainsi</w:t>
      </w:r>
      <w:r>
        <w:t xml:space="preserve">, </w:t>
      </w:r>
      <w:r w:rsidR="00776CEA" w:rsidRPr="00034910">
        <w:t>sans sortir</w:t>
      </w:r>
      <w:r>
        <w:t xml:space="preserve">, </w:t>
      </w:r>
      <w:r w:rsidR="00776CEA" w:rsidRPr="00034910">
        <w:t>sans te montrer</w:t>
      </w:r>
      <w:r>
        <w:t>.</w:t>
      </w:r>
    </w:p>
    <w:p w14:paraId="1CA6B0B7" w14:textId="554F2CDE" w:rsidR="00E57EC9" w:rsidRDefault="00E57EC9" w:rsidP="00E57EC9">
      <w:r>
        <w:t>« </w:t>
      </w:r>
      <w:r w:rsidR="00776CEA" w:rsidRPr="00034910">
        <w:t>Si tu exécutes fidèlement mes instructions</w:t>
      </w:r>
      <w:r>
        <w:t xml:space="preserve">, </w:t>
      </w:r>
      <w:r w:rsidR="00776CEA" w:rsidRPr="00034910">
        <w:t>je t</w:t>
      </w:r>
      <w:r>
        <w:t>’</w:t>
      </w:r>
      <w:r w:rsidR="00776CEA" w:rsidRPr="00034910">
        <w:t>affirme que le danger de mon expédition sera réduit au minimum</w:t>
      </w:r>
      <w:r>
        <w:t>. »</w:t>
      </w:r>
    </w:p>
    <w:p w14:paraId="7AED4CFB" w14:textId="77777777" w:rsidR="00E57EC9" w:rsidRDefault="00776CEA" w:rsidP="00E57EC9">
      <w:r w:rsidRPr="00034910">
        <w:t>La note finissait là</w:t>
      </w:r>
      <w:r w:rsidR="00E57EC9">
        <w:t>.</w:t>
      </w:r>
    </w:p>
    <w:p w14:paraId="6A47908D" w14:textId="77777777" w:rsidR="00E57EC9" w:rsidRDefault="00E57EC9" w:rsidP="00E57EC9">
      <w:r>
        <w:t>— </w:t>
      </w:r>
      <w:r w:rsidR="00776CEA" w:rsidRPr="00034910">
        <w:t>Mais lui</w:t>
      </w:r>
      <w:r>
        <w:t xml:space="preserve">, </w:t>
      </w:r>
      <w:r w:rsidR="00776CEA" w:rsidRPr="00034910">
        <w:t>lui</w:t>
      </w:r>
      <w:r>
        <w:t xml:space="preserve">, </w:t>
      </w:r>
      <w:r w:rsidR="00776CEA" w:rsidRPr="00034910">
        <w:t>qu</w:t>
      </w:r>
      <w:r>
        <w:t>’</w:t>
      </w:r>
      <w:r w:rsidR="00776CEA" w:rsidRPr="00034910">
        <w:t>est-il devenu</w:t>
      </w:r>
      <w:r>
        <w:t xml:space="preserve"> ? </w:t>
      </w:r>
      <w:r w:rsidR="00776CEA" w:rsidRPr="00034910">
        <w:t>s</w:t>
      </w:r>
      <w:r>
        <w:t>’</w:t>
      </w:r>
      <w:r w:rsidR="00776CEA" w:rsidRPr="00034910">
        <w:t>écria le gamin</w:t>
      </w:r>
      <w:r>
        <w:t xml:space="preserve">, </w:t>
      </w:r>
      <w:r w:rsidR="00776CEA" w:rsidRPr="00034910">
        <w:t>d</w:t>
      </w:r>
      <w:r w:rsidR="00776CEA" w:rsidRPr="00034910">
        <w:t>é</w:t>
      </w:r>
      <w:r w:rsidR="00776CEA" w:rsidRPr="00034910">
        <w:t>concerté par cette péripétie inattendue</w:t>
      </w:r>
      <w:r>
        <w:t xml:space="preserve">. </w:t>
      </w:r>
      <w:r w:rsidR="00776CEA" w:rsidRPr="00034910">
        <w:t>Il nous le racontera au retour</w:t>
      </w:r>
      <w:r>
        <w:t xml:space="preserve">, </w:t>
      </w:r>
      <w:r w:rsidR="00776CEA" w:rsidRPr="00034910">
        <w:t>se répondit-il</w:t>
      </w:r>
      <w:r>
        <w:t xml:space="preserve">…, </w:t>
      </w:r>
      <w:r w:rsidR="00776CEA" w:rsidRPr="00034910">
        <w:t>s</w:t>
      </w:r>
      <w:r>
        <w:t>’</w:t>
      </w:r>
      <w:r w:rsidR="00776CEA" w:rsidRPr="00034910">
        <w:t>il revient</w:t>
      </w:r>
      <w:r>
        <w:t>.</w:t>
      </w:r>
    </w:p>
    <w:p w14:paraId="3F566F5B" w14:textId="77777777" w:rsidR="00E57EC9" w:rsidRDefault="00776CEA" w:rsidP="00E57EC9">
      <w:r w:rsidRPr="00034910">
        <w:t>La voix du Parisien indiqua un léger tremblement</w:t>
      </w:r>
      <w:r w:rsidR="00E57EC9">
        <w:t xml:space="preserve"> ; </w:t>
      </w:r>
      <w:r w:rsidRPr="00034910">
        <w:t>mais elle se raffermit pour prononcer</w:t>
      </w:r>
      <w:r w:rsidR="00E57EC9">
        <w:t> :</w:t>
      </w:r>
    </w:p>
    <w:p w14:paraId="3D7C826F" w14:textId="77777777" w:rsidR="00E57EC9" w:rsidRDefault="00E57EC9" w:rsidP="00E57EC9">
      <w:r>
        <w:t>— </w:t>
      </w:r>
      <w:r w:rsidR="00776CEA" w:rsidRPr="00034910">
        <w:t>Certainement</w:t>
      </w:r>
      <w:r>
        <w:t xml:space="preserve">, </w:t>
      </w:r>
      <w:r w:rsidR="00776CEA" w:rsidRPr="00034910">
        <w:t>puisqu</w:t>
      </w:r>
      <w:r>
        <w:t>’</w:t>
      </w:r>
      <w:r w:rsidR="00776CEA" w:rsidRPr="00034910">
        <w:t>il m</w:t>
      </w:r>
      <w:r>
        <w:t>’</w:t>
      </w:r>
      <w:r w:rsidR="00776CEA" w:rsidRPr="00034910">
        <w:t>enjoint de l</w:t>
      </w:r>
      <w:r>
        <w:t>’</w:t>
      </w:r>
      <w:r w:rsidR="00776CEA" w:rsidRPr="00034910">
        <w:t>attendre</w:t>
      </w:r>
      <w:r>
        <w:t>.</w:t>
      </w:r>
    </w:p>
    <w:p w14:paraId="06C7B11B" w14:textId="77777777" w:rsidR="00E57EC9" w:rsidRDefault="00776CEA" w:rsidP="00E57EC9">
      <w:r w:rsidRPr="00034910">
        <w:t>La confiance illimitée du gamin se montrait tout entière dans celle dernière phrase</w:t>
      </w:r>
      <w:r w:rsidR="00E57EC9">
        <w:t xml:space="preserve">. </w:t>
      </w:r>
      <w:r w:rsidRPr="00034910">
        <w:t>Il oubliait la puissance des comités nihilistes</w:t>
      </w:r>
      <w:r w:rsidR="00E57EC9">
        <w:t xml:space="preserve">, </w:t>
      </w:r>
      <w:r w:rsidRPr="00034910">
        <w:t>la maladresse de la police russe</w:t>
      </w:r>
      <w:r w:rsidR="00E57EC9">
        <w:t xml:space="preserve">, </w:t>
      </w:r>
      <w:r w:rsidRPr="00034910">
        <w:t>pour ne voir qu</w:t>
      </w:r>
      <w:r w:rsidR="00E57EC9">
        <w:t>’</w:t>
      </w:r>
      <w:r w:rsidRPr="00034910">
        <w:t>une chose</w:t>
      </w:r>
      <w:r w:rsidR="00E57EC9">
        <w:t> :</w:t>
      </w:r>
    </w:p>
    <w:p w14:paraId="3B012993" w14:textId="77777777" w:rsidR="00E57EC9" w:rsidRDefault="00776CEA" w:rsidP="00E57EC9">
      <w:r w:rsidRPr="00034910">
        <w:t xml:space="preserve">Dick </w:t>
      </w:r>
      <w:proofErr w:type="spellStart"/>
      <w:r w:rsidRPr="00034910">
        <w:t>Fann</w:t>
      </w:r>
      <w:proofErr w:type="spellEnd"/>
      <w:r w:rsidRPr="00034910">
        <w:t xml:space="preserve"> promettait de revenir</w:t>
      </w:r>
      <w:r w:rsidR="00E57EC9">
        <w:t xml:space="preserve">, </w:t>
      </w:r>
      <w:r w:rsidRPr="00034910">
        <w:t>donc il reviendrait</w:t>
      </w:r>
      <w:r w:rsidR="00E57EC9">
        <w:t>.</w:t>
      </w:r>
    </w:p>
    <w:p w14:paraId="21888982" w14:textId="7A58C728" w:rsidR="00E57EC9" w:rsidRDefault="003A0148" w:rsidP="000D5DEC">
      <w:pPr>
        <w:pStyle w:val="Etoile"/>
      </w:pPr>
      <w:r w:rsidRPr="00E57EC9">
        <w:t>*</w:t>
      </w:r>
      <w:r w:rsidR="000D5DEC">
        <w:t xml:space="preserve"> </w:t>
      </w:r>
      <w:r w:rsidRPr="00E57EC9">
        <w:t>* *</w:t>
      </w:r>
    </w:p>
    <w:p w14:paraId="671FEF2E" w14:textId="77777777" w:rsidR="00E57EC9" w:rsidRDefault="00776CEA" w:rsidP="00E57EC9">
      <w:r w:rsidRPr="00034910">
        <w:t>Où était Dick à cette heure</w:t>
      </w:r>
      <w:r w:rsidR="00E57EC9">
        <w:t> ?</w:t>
      </w:r>
    </w:p>
    <w:p w14:paraId="401DF0D2" w14:textId="77777777" w:rsidR="00E57EC9" w:rsidRDefault="00776CEA" w:rsidP="00E57EC9">
      <w:r w:rsidRPr="00034910">
        <w:t>Bien loin de la Restauration Michel</w:t>
      </w:r>
      <w:r w:rsidR="00E57EC9">
        <w:t xml:space="preserve">. </w:t>
      </w:r>
      <w:r w:rsidRPr="00034910">
        <w:t>Son compagnon</w:t>
      </w:r>
      <w:r w:rsidR="00E57EC9">
        <w:t xml:space="preserve">, </w:t>
      </w:r>
      <w:r w:rsidRPr="00034910">
        <w:t>l</w:t>
      </w:r>
      <w:r w:rsidR="00E57EC9">
        <w:t>’</w:t>
      </w:r>
      <w:r w:rsidRPr="00034910">
        <w:t>eût-il voulu</w:t>
      </w:r>
      <w:r w:rsidR="00E57EC9">
        <w:t xml:space="preserve">, </w:t>
      </w:r>
      <w:r w:rsidRPr="00034910">
        <w:t>n</w:t>
      </w:r>
      <w:r w:rsidR="00E57EC9">
        <w:t>’</w:t>
      </w:r>
      <w:r w:rsidRPr="00034910">
        <w:t>aurait pu le rejoindre</w:t>
      </w:r>
      <w:r w:rsidR="00E57EC9">
        <w:t xml:space="preserve">. </w:t>
      </w:r>
      <w:r w:rsidRPr="00034910">
        <w:t>Quand il s</w:t>
      </w:r>
      <w:r w:rsidR="00E57EC9">
        <w:t>’</w:t>
      </w:r>
      <w:r w:rsidRPr="00034910">
        <w:t>était retiré dans sa chambre</w:t>
      </w:r>
      <w:r w:rsidR="00E57EC9">
        <w:t xml:space="preserve">, </w:t>
      </w:r>
      <w:r w:rsidRPr="00034910">
        <w:t>il s</w:t>
      </w:r>
      <w:r w:rsidR="00E57EC9">
        <w:t>’</w:t>
      </w:r>
      <w:r w:rsidRPr="00034910">
        <w:t>était dévêtu complètement</w:t>
      </w:r>
      <w:r w:rsidR="00E57EC9">
        <w:t xml:space="preserve">, </w:t>
      </w:r>
      <w:r w:rsidRPr="00034910">
        <w:t>et avait endossé sur la peau une sorte de maillot-combinaison</w:t>
      </w:r>
      <w:r w:rsidR="00E57EC9">
        <w:t xml:space="preserve">, </w:t>
      </w:r>
      <w:r w:rsidRPr="00034910">
        <w:t>entièrement noir</w:t>
      </w:r>
      <w:r w:rsidR="00E57EC9">
        <w:t xml:space="preserve">, </w:t>
      </w:r>
      <w:r w:rsidRPr="00034910">
        <w:t>le couvrant depuis le sommet du crâne jusqu</w:t>
      </w:r>
      <w:r w:rsidR="00E57EC9">
        <w:t>’</w:t>
      </w:r>
      <w:r w:rsidRPr="00034910">
        <w:t>à l</w:t>
      </w:r>
      <w:r w:rsidR="00E57EC9">
        <w:t>’</w:t>
      </w:r>
      <w:r w:rsidRPr="00034910">
        <w:t>extrémité des o</w:t>
      </w:r>
      <w:r w:rsidRPr="00034910">
        <w:t>r</w:t>
      </w:r>
      <w:r w:rsidRPr="00034910">
        <w:t>teils</w:t>
      </w:r>
      <w:r w:rsidR="00E57EC9">
        <w:t xml:space="preserve">, </w:t>
      </w:r>
      <w:r w:rsidRPr="00034910">
        <w:t>ne laissant exposée à l</w:t>
      </w:r>
      <w:r w:rsidR="00E57EC9">
        <w:t>’</w:t>
      </w:r>
      <w:r w:rsidRPr="00034910">
        <w:t>air que sa figure</w:t>
      </w:r>
      <w:r w:rsidR="00E57EC9">
        <w:t>.</w:t>
      </w:r>
    </w:p>
    <w:p w14:paraId="0F62452A" w14:textId="77777777" w:rsidR="00E57EC9" w:rsidRDefault="00776CEA" w:rsidP="00E57EC9">
      <w:r w:rsidRPr="00034910">
        <w:lastRenderedPageBreak/>
        <w:t>Ce costume étrange</w:t>
      </w:r>
      <w:r w:rsidR="00E57EC9">
        <w:t xml:space="preserve">, </w:t>
      </w:r>
      <w:r w:rsidRPr="00034910">
        <w:t>Dick l</w:t>
      </w:r>
      <w:r w:rsidR="00E57EC9">
        <w:t>’</w:t>
      </w:r>
      <w:r w:rsidRPr="00034910">
        <w:t>avait toujours avec lui</w:t>
      </w:r>
      <w:r w:rsidR="00E57EC9">
        <w:t xml:space="preserve">. </w:t>
      </w:r>
      <w:r w:rsidRPr="00034910">
        <w:t>Ses b</w:t>
      </w:r>
      <w:r w:rsidRPr="00034910">
        <w:t>a</w:t>
      </w:r>
      <w:r w:rsidRPr="00034910">
        <w:t>gages disparaissaient-ils</w:t>
      </w:r>
      <w:r w:rsidR="00E57EC9">
        <w:t xml:space="preserve">, </w:t>
      </w:r>
      <w:r w:rsidRPr="00034910">
        <w:t>étaient-ils égarés</w:t>
      </w:r>
      <w:r w:rsidR="00E57EC9">
        <w:t xml:space="preserve"> ? </w:t>
      </w:r>
      <w:r w:rsidRPr="00034910">
        <w:t>le premier soin du détective était de reconstituer</w:t>
      </w:r>
      <w:r w:rsidR="00E57EC9">
        <w:t xml:space="preserve">, </w:t>
      </w:r>
      <w:r w:rsidRPr="00034910">
        <w:t>au moyen de passe-montagnes</w:t>
      </w:r>
      <w:r w:rsidR="00E57EC9">
        <w:t xml:space="preserve">, </w:t>
      </w:r>
      <w:r w:rsidRPr="00034910">
        <w:t>maillots</w:t>
      </w:r>
      <w:r w:rsidR="00E57EC9">
        <w:t xml:space="preserve">, </w:t>
      </w:r>
      <w:r w:rsidRPr="00034910">
        <w:t>caleçons</w:t>
      </w:r>
      <w:r w:rsidR="00E57EC9">
        <w:t xml:space="preserve">, </w:t>
      </w:r>
      <w:r w:rsidRPr="00034910">
        <w:t>cet uniforme qu</w:t>
      </w:r>
      <w:r w:rsidR="00E57EC9">
        <w:t>’</w:t>
      </w:r>
      <w:r w:rsidRPr="00034910">
        <w:t>il nommait lui-même</w:t>
      </w:r>
      <w:r w:rsidR="00E57EC9">
        <w:t xml:space="preserve"> : </w:t>
      </w:r>
      <w:r w:rsidRPr="00034910">
        <w:t>tenue d</w:t>
      </w:r>
      <w:r w:rsidR="00E57EC9">
        <w:t>’</w:t>
      </w:r>
      <w:r w:rsidRPr="00034910">
        <w:t>expédition de nuit</w:t>
      </w:r>
      <w:r w:rsidR="00E57EC9">
        <w:t>.</w:t>
      </w:r>
    </w:p>
    <w:p w14:paraId="601E627C" w14:textId="77777777" w:rsidR="00E57EC9" w:rsidRDefault="00776CEA" w:rsidP="00E57EC9">
      <w:r w:rsidRPr="00034910">
        <w:t>En effet</w:t>
      </w:r>
      <w:r w:rsidR="00E57EC9">
        <w:t xml:space="preserve">, </w:t>
      </w:r>
      <w:r w:rsidRPr="00034910">
        <w:t>un homme habillé</w:t>
      </w:r>
      <w:r w:rsidR="00E57EC9">
        <w:t xml:space="preserve"> (</w:t>
      </w:r>
      <w:r w:rsidRPr="00034910">
        <w:t>si l</w:t>
      </w:r>
      <w:r w:rsidR="00E57EC9">
        <w:t>’</w:t>
      </w:r>
      <w:r w:rsidRPr="00034910">
        <w:t>on peut dire habillé en p</w:t>
      </w:r>
      <w:r w:rsidRPr="00034910">
        <w:t>a</w:t>
      </w:r>
      <w:r w:rsidRPr="00034910">
        <w:t>reil cas</w:t>
      </w:r>
      <w:r w:rsidR="00E57EC9">
        <w:t xml:space="preserve">) </w:t>
      </w:r>
      <w:r w:rsidRPr="00034910">
        <w:t>de la sorte</w:t>
      </w:r>
      <w:r w:rsidR="00E57EC9">
        <w:t xml:space="preserve">, </w:t>
      </w:r>
      <w:r w:rsidRPr="00034910">
        <w:t>devient à peu près invisible dans la nuit</w:t>
      </w:r>
      <w:r w:rsidR="00E57EC9">
        <w:t xml:space="preserve">, </w:t>
      </w:r>
      <w:r w:rsidRPr="00034910">
        <w:t>ce qui</w:t>
      </w:r>
      <w:r w:rsidR="00E57EC9">
        <w:t xml:space="preserve">, </w:t>
      </w:r>
      <w:r w:rsidRPr="00034910">
        <w:t>pour surprendre un adversaire</w:t>
      </w:r>
      <w:r w:rsidR="00E57EC9">
        <w:t xml:space="preserve">, </w:t>
      </w:r>
      <w:r w:rsidRPr="00034910">
        <w:t>constitue un avantage i</w:t>
      </w:r>
      <w:r w:rsidRPr="00034910">
        <w:t>n</w:t>
      </w:r>
      <w:r w:rsidRPr="00034910">
        <w:t>contestable</w:t>
      </w:r>
      <w:r w:rsidR="00E57EC9">
        <w:t>.</w:t>
      </w:r>
    </w:p>
    <w:p w14:paraId="23E380FC" w14:textId="77777777" w:rsidR="00E57EC9" w:rsidRDefault="00776CEA" w:rsidP="00E57EC9">
      <w:pPr>
        <w:rPr>
          <w:i/>
          <w:iCs/>
        </w:rPr>
      </w:pPr>
      <w:r w:rsidRPr="00034910">
        <w:t>Au surplus</w:t>
      </w:r>
      <w:r w:rsidR="00E57EC9">
        <w:t xml:space="preserve">, </w:t>
      </w:r>
      <w:r w:rsidRPr="00034910">
        <w:t>comme il le reconnaissait sans faux amour-propre</w:t>
      </w:r>
      <w:r w:rsidR="00E57EC9">
        <w:t xml:space="preserve">, </w:t>
      </w:r>
      <w:r w:rsidRPr="00034910">
        <w:t>il n</w:t>
      </w:r>
      <w:r w:rsidR="00E57EC9">
        <w:t>’</w:t>
      </w:r>
      <w:r w:rsidRPr="00034910">
        <w:t>avait point inventé cet uniforme discret</w:t>
      </w:r>
      <w:r w:rsidR="00E57EC9">
        <w:t xml:space="preserve">. </w:t>
      </w:r>
      <w:r w:rsidRPr="00034910">
        <w:t>L</w:t>
      </w:r>
      <w:r w:rsidR="00E57EC9">
        <w:t>’</w:t>
      </w:r>
      <w:r w:rsidRPr="00034910">
        <w:t>honneur en revenait à une bande de coquins dont Londres fut terrorisée naguère</w:t>
      </w:r>
      <w:r w:rsidR="00E57EC9">
        <w:t xml:space="preserve">, </w:t>
      </w:r>
      <w:r w:rsidRPr="00034910">
        <w:t xml:space="preserve">et qui donnèrent lieu au procès retentissant de </w:t>
      </w:r>
      <w:smartTag w:uri="urn:schemas-microsoft-com:office:smarttags" w:element="PersonName">
        <w:smartTagPr>
          <w:attr w:name="ProductID" w:val="la Bande"/>
        </w:smartTagPr>
        <w:r w:rsidRPr="00034910">
          <w:t xml:space="preserve">la </w:t>
        </w:r>
        <w:r w:rsidRPr="00034910">
          <w:rPr>
            <w:i/>
            <w:iCs/>
          </w:rPr>
          <w:t>Bande</w:t>
        </w:r>
      </w:smartTag>
      <w:r w:rsidRPr="00034910">
        <w:rPr>
          <w:i/>
          <w:iCs/>
        </w:rPr>
        <w:t xml:space="preserve"> des silhouettes</w:t>
      </w:r>
      <w:r w:rsidR="00E57EC9">
        <w:rPr>
          <w:i/>
          <w:iCs/>
        </w:rPr>
        <w:t>.</w:t>
      </w:r>
    </w:p>
    <w:p w14:paraId="1F31DB93" w14:textId="77777777" w:rsidR="00E57EC9" w:rsidRDefault="00776CEA" w:rsidP="00E57EC9">
      <w:r w:rsidRPr="00034910">
        <w:t>Ces misérables assassins</w:t>
      </w:r>
      <w:r w:rsidR="00E57EC9">
        <w:t xml:space="preserve">, </w:t>
      </w:r>
      <w:r w:rsidRPr="00034910">
        <w:t>cambrioleurs</w:t>
      </w:r>
      <w:r w:rsidR="00E57EC9">
        <w:t xml:space="preserve">, </w:t>
      </w:r>
      <w:r w:rsidRPr="00034910">
        <w:t>tout noirs dans la nuit</w:t>
      </w:r>
      <w:r w:rsidR="00E57EC9">
        <w:t xml:space="preserve">, </w:t>
      </w:r>
      <w:r w:rsidRPr="00034910">
        <w:t>échappèrent longtemps</w:t>
      </w:r>
      <w:r w:rsidR="00E57EC9">
        <w:t xml:space="preserve">, </w:t>
      </w:r>
      <w:r w:rsidRPr="00034910">
        <w:t>grâce à leur invisibilité</w:t>
      </w:r>
      <w:r w:rsidR="00E57EC9">
        <w:t xml:space="preserve">, </w:t>
      </w:r>
      <w:r w:rsidRPr="00034910">
        <w:t>aux déte</w:t>
      </w:r>
      <w:r w:rsidRPr="00034910">
        <w:t>c</w:t>
      </w:r>
      <w:r w:rsidRPr="00034910">
        <w:t>tives les plus habiles</w:t>
      </w:r>
      <w:r w:rsidR="00E57EC9">
        <w:t xml:space="preserve">… </w:t>
      </w:r>
      <w:r w:rsidRPr="00034910">
        <w:t>Ils les voyaient nettement</w:t>
      </w:r>
      <w:r w:rsidR="00E57EC9">
        <w:t xml:space="preserve">, </w:t>
      </w:r>
      <w:r w:rsidRPr="00034910">
        <w:t>grâce aux t</w:t>
      </w:r>
      <w:r w:rsidRPr="00034910">
        <w:t>a</w:t>
      </w:r>
      <w:r w:rsidRPr="00034910">
        <w:t>ches claires des cols</w:t>
      </w:r>
      <w:r w:rsidR="00E57EC9">
        <w:t xml:space="preserve">, </w:t>
      </w:r>
      <w:r w:rsidRPr="00034910">
        <w:t>manchettes</w:t>
      </w:r>
      <w:r w:rsidR="00E57EC9">
        <w:t xml:space="preserve">, </w:t>
      </w:r>
      <w:r w:rsidRPr="00034910">
        <w:t>ou autres</w:t>
      </w:r>
      <w:r w:rsidR="00E57EC9">
        <w:t xml:space="preserve"> ; </w:t>
      </w:r>
      <w:r w:rsidRPr="00034910">
        <w:t>tandis que leurs adversaires s</w:t>
      </w:r>
      <w:r w:rsidR="00E57EC9">
        <w:t>’</w:t>
      </w:r>
      <w:r w:rsidRPr="00034910">
        <w:t>effaraient devant une forme complètement noire</w:t>
      </w:r>
      <w:r w:rsidR="00E57EC9">
        <w:t>.</w:t>
      </w:r>
    </w:p>
    <w:p w14:paraId="53FC2337" w14:textId="77777777" w:rsidR="00E57EC9" w:rsidRDefault="00776CEA" w:rsidP="00E57EC9">
      <w:r w:rsidRPr="00034910">
        <w:t>Un fil d</w:t>
      </w:r>
      <w:r w:rsidR="00E57EC9">
        <w:t>’</w:t>
      </w:r>
      <w:r w:rsidRPr="00034910">
        <w:t>étoffe demeuré dans l</w:t>
      </w:r>
      <w:r w:rsidR="00E57EC9">
        <w:t>’</w:t>
      </w:r>
      <w:r w:rsidRPr="00034910">
        <w:t>ongle fendu d</w:t>
      </w:r>
      <w:r w:rsidR="00E57EC9">
        <w:t>’</w:t>
      </w:r>
      <w:r w:rsidRPr="00034910">
        <w:t xml:space="preserve">un agent avait révélé à Dick </w:t>
      </w:r>
      <w:proofErr w:type="spellStart"/>
      <w:r w:rsidRPr="00034910">
        <w:t>Fann</w:t>
      </w:r>
      <w:proofErr w:type="spellEnd"/>
      <w:r w:rsidRPr="00034910">
        <w:t xml:space="preserve"> le procédé des voleurs</w:t>
      </w:r>
      <w:r w:rsidR="00E57EC9">
        <w:t xml:space="preserve">. </w:t>
      </w:r>
      <w:r w:rsidRPr="00034910">
        <w:t>Dès lors</w:t>
      </w:r>
      <w:r w:rsidR="00E57EC9">
        <w:t xml:space="preserve">, </w:t>
      </w:r>
      <w:r w:rsidRPr="00034910">
        <w:t>il avait con</w:t>
      </w:r>
      <w:r w:rsidRPr="00034910">
        <w:t>s</w:t>
      </w:r>
      <w:r w:rsidRPr="00034910">
        <w:t>titué une escouade</w:t>
      </w:r>
      <w:r w:rsidR="00E57EC9">
        <w:t xml:space="preserve">, </w:t>
      </w:r>
      <w:r w:rsidRPr="00034910">
        <w:t>vêtue comme les coquins eux-mêmes</w:t>
      </w:r>
      <w:r w:rsidR="00E57EC9">
        <w:t xml:space="preserve">, </w:t>
      </w:r>
      <w:r w:rsidRPr="00034910">
        <w:t>dont il avait triomphé en leur empruntant ainsi leurs armes</w:t>
      </w:r>
      <w:r w:rsidR="00E57EC9">
        <w:t>.</w:t>
      </w:r>
    </w:p>
    <w:p w14:paraId="47AF18B8" w14:textId="77777777" w:rsidR="00E57EC9" w:rsidRDefault="00776CEA" w:rsidP="00E57EC9">
      <w:r w:rsidRPr="00034910">
        <w:t>Cette toilette d</w:t>
      </w:r>
      <w:r w:rsidR="00E57EC9">
        <w:t>’</w:t>
      </w:r>
      <w:r w:rsidRPr="00034910">
        <w:t>expédition complétée par un masque de soie appliqué sur le visage</w:t>
      </w:r>
      <w:r w:rsidR="00E57EC9">
        <w:t xml:space="preserve">, </w:t>
      </w:r>
      <w:r w:rsidRPr="00034910">
        <w:t>Dick avait confectionné le mann</w:t>
      </w:r>
      <w:r w:rsidRPr="00034910">
        <w:t>e</w:t>
      </w:r>
      <w:r w:rsidRPr="00034910">
        <w:t>quin</w:t>
      </w:r>
      <w:r w:rsidR="00E57EC9">
        <w:t xml:space="preserve">, </w:t>
      </w:r>
      <w:r w:rsidRPr="00034910">
        <w:t xml:space="preserve">que son fidèle </w:t>
      </w:r>
      <w:proofErr w:type="spellStart"/>
      <w:r w:rsidRPr="00034910">
        <w:t>Brot</w:t>
      </w:r>
      <w:proofErr w:type="spellEnd"/>
      <w:r w:rsidRPr="00034910">
        <w:t xml:space="preserve"> devait trouver installé devant sa table</w:t>
      </w:r>
      <w:r w:rsidR="00E57EC9">
        <w:t xml:space="preserve">. </w:t>
      </w:r>
      <w:r w:rsidRPr="00034910">
        <w:t>Puis</w:t>
      </w:r>
      <w:r w:rsidR="00E57EC9">
        <w:t xml:space="preserve">, </w:t>
      </w:r>
      <w:r w:rsidRPr="00034910">
        <w:t>sa mise en scène terminée</w:t>
      </w:r>
      <w:r w:rsidR="00E57EC9">
        <w:t xml:space="preserve">, </w:t>
      </w:r>
      <w:r w:rsidRPr="00034910">
        <w:t>il s</w:t>
      </w:r>
      <w:r w:rsidR="00E57EC9">
        <w:t>’</w:t>
      </w:r>
      <w:r w:rsidRPr="00034910">
        <w:t>était glissé dehors</w:t>
      </w:r>
      <w:r w:rsidR="00E57EC9">
        <w:t xml:space="preserve">, </w:t>
      </w:r>
      <w:r w:rsidRPr="00034910">
        <w:t>avait gagné les étages supérieurs</w:t>
      </w:r>
      <w:r w:rsidR="00E57EC9">
        <w:t xml:space="preserve">, </w:t>
      </w:r>
      <w:r w:rsidRPr="00034910">
        <w:t xml:space="preserve">pénétré dans la </w:t>
      </w:r>
      <w:r w:rsidRPr="00034910">
        <w:lastRenderedPageBreak/>
        <w:t>chambre du patron même de l</w:t>
      </w:r>
      <w:r w:rsidR="00E57EC9">
        <w:t>’</w:t>
      </w:r>
      <w:r w:rsidRPr="00034910">
        <w:t>hôtel</w:t>
      </w:r>
      <w:r w:rsidR="00E57EC9">
        <w:t xml:space="preserve">, </w:t>
      </w:r>
      <w:r w:rsidRPr="00034910">
        <w:t>à la garde-robe duquel il avait emprunté des habits qu</w:t>
      </w:r>
      <w:r w:rsidR="00E57EC9">
        <w:t>’</w:t>
      </w:r>
      <w:r w:rsidRPr="00034910">
        <w:t>il avait endossés par-dessus sa combinaison noire</w:t>
      </w:r>
      <w:r w:rsidR="00E57EC9">
        <w:t>.</w:t>
      </w:r>
    </w:p>
    <w:p w14:paraId="6DE7E10E" w14:textId="77777777" w:rsidR="00E57EC9" w:rsidRDefault="00776CEA" w:rsidP="00E57EC9">
      <w:r w:rsidRPr="00034910">
        <w:t>À présent</w:t>
      </w:r>
      <w:r w:rsidR="00E57EC9">
        <w:t xml:space="preserve">, </w:t>
      </w:r>
      <w:r w:rsidRPr="00034910">
        <w:t>il avait l</w:t>
      </w:r>
      <w:r w:rsidR="00E57EC9">
        <w:t>’</w:t>
      </w:r>
      <w:r w:rsidRPr="00034910">
        <w:t>apparence d</w:t>
      </w:r>
      <w:r w:rsidR="00E57EC9">
        <w:t>’</w:t>
      </w:r>
      <w:r w:rsidRPr="00034910">
        <w:t>un bourgeois sibérien avec sa toque de fourrures</w:t>
      </w:r>
      <w:r w:rsidR="00E57EC9">
        <w:t xml:space="preserve">, </w:t>
      </w:r>
      <w:r w:rsidRPr="00034910">
        <w:t>sa houppelande fourrée également</w:t>
      </w:r>
      <w:r w:rsidR="00E57EC9">
        <w:t xml:space="preserve">, </w:t>
      </w:r>
      <w:r w:rsidRPr="00034910">
        <w:t>ses fortes bottes</w:t>
      </w:r>
      <w:r w:rsidR="00E57EC9">
        <w:t>.</w:t>
      </w:r>
    </w:p>
    <w:p w14:paraId="058B4842" w14:textId="77777777" w:rsidR="00E57EC9" w:rsidRDefault="00776CEA" w:rsidP="00E57EC9">
      <w:r w:rsidRPr="00034910">
        <w:t>Ainsi accoutré</w:t>
      </w:r>
      <w:r w:rsidR="00E57EC9">
        <w:t xml:space="preserve">, </w:t>
      </w:r>
      <w:r w:rsidRPr="00034910">
        <w:t>il s</w:t>
      </w:r>
      <w:r w:rsidR="00E57EC9">
        <w:t>’</w:t>
      </w:r>
      <w:r w:rsidRPr="00034910">
        <w:t>était hissé sur le toit par une lucarne</w:t>
      </w:r>
      <w:r w:rsidR="00E57EC9">
        <w:t xml:space="preserve">, </w:t>
      </w:r>
      <w:r w:rsidRPr="00034910">
        <w:t>soigneusement refermée après son passage</w:t>
      </w:r>
      <w:r w:rsidR="00E57EC9">
        <w:t xml:space="preserve">, </w:t>
      </w:r>
      <w:r w:rsidRPr="00034910">
        <w:t>et</w:t>
      </w:r>
      <w:r w:rsidR="00E57EC9">
        <w:t xml:space="preserve">, </w:t>
      </w:r>
      <w:r w:rsidRPr="00034910">
        <w:t>par ce chemin aérien</w:t>
      </w:r>
      <w:r w:rsidR="00E57EC9">
        <w:t xml:space="preserve">, </w:t>
      </w:r>
      <w:r w:rsidRPr="00034910">
        <w:t>avait atteint une maison voisine</w:t>
      </w:r>
      <w:r w:rsidR="00E57EC9">
        <w:t xml:space="preserve">, </w:t>
      </w:r>
      <w:r w:rsidRPr="00034910">
        <w:t>dont il était sorti tra</w:t>
      </w:r>
      <w:r w:rsidRPr="00034910">
        <w:t>n</w:t>
      </w:r>
      <w:r w:rsidRPr="00034910">
        <w:t>quillement en empruntant l</w:t>
      </w:r>
      <w:r w:rsidR="00E57EC9">
        <w:t>’</w:t>
      </w:r>
      <w:r w:rsidRPr="00034910">
        <w:t>escalier et la porte cochère</w:t>
      </w:r>
      <w:r w:rsidR="00E57EC9">
        <w:t>.</w:t>
      </w:r>
    </w:p>
    <w:p w14:paraId="33D61017" w14:textId="77777777" w:rsidR="00E57EC9" w:rsidRDefault="00776CEA" w:rsidP="00E57EC9">
      <w:r w:rsidRPr="00034910">
        <w:t>Il était dans la rue</w:t>
      </w:r>
      <w:r w:rsidR="00E57EC9">
        <w:t xml:space="preserve">, </w:t>
      </w:r>
      <w:r w:rsidRPr="00034910">
        <w:t>libre de ses mouvements</w:t>
      </w:r>
      <w:r w:rsidR="00E57EC9">
        <w:t xml:space="preserve">, </w:t>
      </w:r>
      <w:r w:rsidRPr="00034910">
        <w:t>et</w:t>
      </w:r>
      <w:r w:rsidR="00E57EC9">
        <w:t xml:space="preserve">, </w:t>
      </w:r>
      <w:r w:rsidRPr="00034910">
        <w:t>cependant</w:t>
      </w:r>
      <w:r w:rsidR="00E57EC9">
        <w:t xml:space="preserve">, </w:t>
      </w:r>
      <w:r w:rsidRPr="00034910">
        <w:t>le personnel de la Restauration Michel</w:t>
      </w:r>
      <w:r w:rsidR="00E57EC9">
        <w:t xml:space="preserve">, </w:t>
      </w:r>
      <w:r w:rsidRPr="00034910">
        <w:t>si on l</w:t>
      </w:r>
      <w:r w:rsidR="00E57EC9">
        <w:t>’</w:t>
      </w:r>
      <w:r w:rsidRPr="00034910">
        <w:t>interrogeait par hasard</w:t>
      </w:r>
      <w:r w:rsidR="00E57EC9">
        <w:t xml:space="preserve">, </w:t>
      </w:r>
      <w:r w:rsidRPr="00034910">
        <w:t>jurerait ses grands dieux que le seigneur Anglais n</w:t>
      </w:r>
      <w:r w:rsidR="00E57EC9">
        <w:t>’</w:t>
      </w:r>
      <w:r w:rsidRPr="00034910">
        <w:t>était point sorti</w:t>
      </w:r>
      <w:r w:rsidR="00E57EC9">
        <w:t>.</w:t>
      </w:r>
    </w:p>
    <w:p w14:paraId="04BAE36A" w14:textId="485B214E" w:rsidR="00E57EC9" w:rsidRDefault="00E57EC9" w:rsidP="00E57EC9">
      <w:r>
        <w:t>— </w:t>
      </w:r>
      <w:r w:rsidR="00776CEA" w:rsidRPr="00034910">
        <w:t>Voyons</w:t>
      </w:r>
      <w:r>
        <w:t xml:space="preserve">, </w:t>
      </w:r>
      <w:r w:rsidR="00776CEA" w:rsidRPr="00034910">
        <w:t>murmura-t-il</w:t>
      </w:r>
      <w:r>
        <w:t xml:space="preserve">, </w:t>
      </w:r>
      <w:r w:rsidR="00776CEA" w:rsidRPr="00034910">
        <w:t>première inspection</w:t>
      </w:r>
      <w:r>
        <w:t xml:space="preserve">… </w:t>
      </w:r>
      <w:r w:rsidR="00776CEA" w:rsidRPr="00034910">
        <w:t>L</w:t>
      </w:r>
      <w:r>
        <w:t>’</w:t>
      </w:r>
      <w:r w:rsidR="00776CEA" w:rsidRPr="00034910">
        <w:t xml:space="preserve">itinéraire de ce bon </w:t>
      </w:r>
      <w:r>
        <w:t>M. </w:t>
      </w:r>
      <w:proofErr w:type="spellStart"/>
      <w:r w:rsidR="00776CEA" w:rsidRPr="00034910">
        <w:t>Milkanowitch</w:t>
      </w:r>
      <w:proofErr w:type="spellEnd"/>
      <w:r>
        <w:t xml:space="preserve">… </w:t>
      </w:r>
      <w:proofErr w:type="spellStart"/>
      <w:r w:rsidR="00776CEA" w:rsidRPr="00034910">
        <w:t>Penskaya</w:t>
      </w:r>
      <w:proofErr w:type="spellEnd"/>
      <w:r w:rsidR="00776CEA" w:rsidRPr="00034910">
        <w:t xml:space="preserve"> et la Perspective </w:t>
      </w:r>
      <w:proofErr w:type="spellStart"/>
      <w:r w:rsidR="00776CEA" w:rsidRPr="00034910">
        <w:t>Sakh</w:t>
      </w:r>
      <w:r w:rsidR="00776CEA" w:rsidRPr="00034910">
        <w:t>a</w:t>
      </w:r>
      <w:r w:rsidR="00776CEA" w:rsidRPr="00034910">
        <w:t>linsk</w:t>
      </w:r>
      <w:proofErr w:type="spellEnd"/>
      <w:r>
        <w:t>.</w:t>
      </w:r>
    </w:p>
    <w:p w14:paraId="3F36FA88" w14:textId="77777777" w:rsidR="00E57EC9" w:rsidRDefault="00776CEA" w:rsidP="00E57EC9">
      <w:r w:rsidRPr="00034910">
        <w:t>Une horloge du port sonna à ce moment</w:t>
      </w:r>
      <w:r w:rsidR="00E57EC9">
        <w:t>.</w:t>
      </w:r>
    </w:p>
    <w:p w14:paraId="220ECDED" w14:textId="77777777" w:rsidR="00E57EC9" w:rsidRDefault="00E57EC9" w:rsidP="00E57EC9">
      <w:r>
        <w:t>— </w:t>
      </w:r>
      <w:r w:rsidR="00776CEA" w:rsidRPr="00034910">
        <w:t>Huit heures</w:t>
      </w:r>
      <w:r>
        <w:t xml:space="preserve">, </w:t>
      </w:r>
      <w:r w:rsidR="00776CEA" w:rsidRPr="00034910">
        <w:t>reprit le jeune homme</w:t>
      </w:r>
      <w:r>
        <w:t xml:space="preserve">. </w:t>
      </w:r>
      <w:proofErr w:type="spellStart"/>
      <w:r w:rsidR="00776CEA" w:rsidRPr="00034910">
        <w:t>Milkanowitch</w:t>
      </w:r>
      <w:proofErr w:type="spellEnd"/>
      <w:r w:rsidR="00776CEA" w:rsidRPr="00034910">
        <w:t xml:space="preserve"> est d</w:t>
      </w:r>
      <w:r w:rsidR="00776CEA" w:rsidRPr="00034910">
        <w:t>é</w:t>
      </w:r>
      <w:r w:rsidR="00776CEA" w:rsidRPr="00034910">
        <w:t>jà au théâtre</w:t>
      </w:r>
      <w:r>
        <w:t xml:space="preserve">, </w:t>
      </w:r>
      <w:r w:rsidR="00776CEA" w:rsidRPr="00034910">
        <w:t>assurant le service pour rendre les honneurs au Grand-Duc</w:t>
      </w:r>
      <w:r>
        <w:t xml:space="preserve">. </w:t>
      </w:r>
      <w:r w:rsidR="00776CEA" w:rsidRPr="00034910">
        <w:t>Il était évident que l</w:t>
      </w:r>
      <w:r>
        <w:t>’</w:t>
      </w:r>
      <w:r w:rsidR="00776CEA" w:rsidRPr="00034910">
        <w:t>attentat n</w:t>
      </w:r>
      <w:r>
        <w:t>’</w:t>
      </w:r>
      <w:r w:rsidR="00776CEA" w:rsidRPr="00034910">
        <w:t>aurait pas lieu à l</w:t>
      </w:r>
      <w:r>
        <w:t>’</w:t>
      </w:r>
      <w:r w:rsidR="00776CEA" w:rsidRPr="00034910">
        <w:t>aller</w:t>
      </w:r>
      <w:r>
        <w:t xml:space="preserve">. </w:t>
      </w:r>
      <w:r w:rsidR="00776CEA" w:rsidRPr="00034910">
        <w:t>Trop de monde dans les rues principales</w:t>
      </w:r>
      <w:r>
        <w:t xml:space="preserve">… </w:t>
      </w:r>
      <w:r w:rsidR="00776CEA" w:rsidRPr="00034910">
        <w:t>Les magasins encore ouverts</w:t>
      </w:r>
      <w:r>
        <w:t xml:space="preserve">… </w:t>
      </w:r>
      <w:r w:rsidR="00776CEA" w:rsidRPr="00034910">
        <w:t>Un individu embusqué avec une bombe attir</w:t>
      </w:r>
      <w:r w:rsidR="00776CEA" w:rsidRPr="00034910">
        <w:t>e</w:t>
      </w:r>
      <w:r w:rsidR="00776CEA" w:rsidRPr="00034910">
        <w:t>rait l</w:t>
      </w:r>
      <w:r>
        <w:t>’</w:t>
      </w:r>
      <w:r w:rsidR="00776CEA" w:rsidRPr="00034910">
        <w:t>attention</w:t>
      </w:r>
      <w:r>
        <w:t xml:space="preserve">. </w:t>
      </w:r>
      <w:r w:rsidR="00776CEA" w:rsidRPr="00034910">
        <w:t>C</w:t>
      </w:r>
      <w:r>
        <w:t>’</w:t>
      </w:r>
      <w:r w:rsidR="00776CEA" w:rsidRPr="00034910">
        <w:t>est donc pour le retour</w:t>
      </w:r>
      <w:r>
        <w:t xml:space="preserve">, </w:t>
      </w:r>
      <w:r w:rsidR="00776CEA" w:rsidRPr="00034910">
        <w:t>vers minuit</w:t>
      </w:r>
      <w:r>
        <w:t xml:space="preserve">. </w:t>
      </w:r>
      <w:r w:rsidR="00776CEA" w:rsidRPr="00034910">
        <w:t>J</w:t>
      </w:r>
      <w:r>
        <w:t>’</w:t>
      </w:r>
      <w:r w:rsidR="00776CEA" w:rsidRPr="00034910">
        <w:t>ai le temps</w:t>
      </w:r>
      <w:r>
        <w:t>.</w:t>
      </w:r>
    </w:p>
    <w:p w14:paraId="432D390A" w14:textId="77777777" w:rsidR="00E57EC9" w:rsidRDefault="00776CEA" w:rsidP="00E57EC9">
      <w:r w:rsidRPr="00034910">
        <w:t>Sur ce</w:t>
      </w:r>
      <w:r w:rsidR="00E57EC9">
        <w:t xml:space="preserve">, </w:t>
      </w:r>
      <w:r w:rsidRPr="00034910">
        <w:t>il allongea le pas</w:t>
      </w:r>
      <w:r w:rsidR="00E57EC9">
        <w:t xml:space="preserve">, </w:t>
      </w:r>
      <w:r w:rsidRPr="00034910">
        <w:t>parcourant les voies</w:t>
      </w:r>
      <w:r w:rsidR="00E57EC9">
        <w:t xml:space="preserve">, </w:t>
      </w:r>
      <w:r w:rsidRPr="00034910">
        <w:t>à l</w:t>
      </w:r>
      <w:r w:rsidR="00E57EC9">
        <w:t>’</w:t>
      </w:r>
      <w:r w:rsidRPr="00034910">
        <w:t>allure d</w:t>
      </w:r>
      <w:r w:rsidR="00E57EC9">
        <w:t>’</w:t>
      </w:r>
      <w:r w:rsidRPr="00034910">
        <w:t>un promeneur attardé qui se hâte vers son logis</w:t>
      </w:r>
      <w:r w:rsidR="00E57EC9">
        <w:t xml:space="preserve">. </w:t>
      </w:r>
      <w:r w:rsidRPr="00034910">
        <w:t>Seulement</w:t>
      </w:r>
      <w:r w:rsidR="00E57EC9">
        <w:t xml:space="preserve">, </w:t>
      </w:r>
      <w:r w:rsidRPr="00034910">
        <w:t>en arrivant sur la place du Théâtre</w:t>
      </w:r>
      <w:r w:rsidR="00E57EC9">
        <w:t xml:space="preserve">, </w:t>
      </w:r>
      <w:r w:rsidRPr="00034910">
        <w:t xml:space="preserve">il possédait </w:t>
      </w:r>
      <w:r w:rsidRPr="00034910">
        <w:lastRenderedPageBreak/>
        <w:t>admirablement la topographie des lieux qu</w:t>
      </w:r>
      <w:r w:rsidR="00E57EC9">
        <w:t>’</w:t>
      </w:r>
      <w:r w:rsidRPr="00034910">
        <w:t xml:space="preserve">il se résumait en </w:t>
      </w:r>
      <w:r w:rsidRPr="00034910">
        <w:rPr>
          <w:i/>
          <w:iCs/>
        </w:rPr>
        <w:t xml:space="preserve">aparté </w:t>
      </w:r>
      <w:r w:rsidRPr="00034910">
        <w:t>dans ces termes</w:t>
      </w:r>
      <w:r w:rsidR="00E57EC9">
        <w:t> :</w:t>
      </w:r>
    </w:p>
    <w:p w14:paraId="37395F9D" w14:textId="77777777" w:rsidR="00E57EC9" w:rsidRDefault="00E57EC9" w:rsidP="00E57EC9">
      <w:r>
        <w:t>— </w:t>
      </w:r>
      <w:proofErr w:type="spellStart"/>
      <w:r w:rsidR="00776CEA" w:rsidRPr="00034910">
        <w:t>Penskaya</w:t>
      </w:r>
      <w:proofErr w:type="spellEnd"/>
      <w:r>
        <w:t xml:space="preserve">, </w:t>
      </w:r>
      <w:r w:rsidR="00776CEA" w:rsidRPr="00034910">
        <w:t>rue commerçante</w:t>
      </w:r>
      <w:r>
        <w:t xml:space="preserve">… ; </w:t>
      </w:r>
      <w:r w:rsidR="00776CEA" w:rsidRPr="00034910">
        <w:t>boutiques au rez-de-chaussée</w:t>
      </w:r>
      <w:r>
        <w:t xml:space="preserve">. </w:t>
      </w:r>
      <w:r w:rsidR="00776CEA" w:rsidRPr="00034910">
        <w:t>Au-dessus</w:t>
      </w:r>
      <w:r>
        <w:t xml:space="preserve">, </w:t>
      </w:r>
      <w:r w:rsidR="00776CEA" w:rsidRPr="00034910">
        <w:t>appartements des négociants</w:t>
      </w:r>
      <w:r>
        <w:t xml:space="preserve">. </w:t>
      </w:r>
      <w:r w:rsidR="00776CEA" w:rsidRPr="00034910">
        <w:t>Tous ces négociants ont une crainte salutaire des voleurs</w:t>
      </w:r>
      <w:r>
        <w:t xml:space="preserve"> ; </w:t>
      </w:r>
      <w:r w:rsidR="00776CEA" w:rsidRPr="00034910">
        <w:t>aussi entr</w:t>
      </w:r>
      <w:r w:rsidR="00776CEA" w:rsidRPr="00034910">
        <w:t>e</w:t>
      </w:r>
      <w:r w:rsidR="00776CEA" w:rsidRPr="00034910">
        <w:t>tiennent-ils</w:t>
      </w:r>
      <w:r>
        <w:t xml:space="preserve">, </w:t>
      </w:r>
      <w:r w:rsidR="00776CEA" w:rsidRPr="00034910">
        <w:t>selon l</w:t>
      </w:r>
      <w:r>
        <w:t>’</w:t>
      </w:r>
      <w:r w:rsidR="00776CEA" w:rsidRPr="00034910">
        <w:t>usage russe</w:t>
      </w:r>
      <w:r>
        <w:t xml:space="preserve">, </w:t>
      </w:r>
      <w:r w:rsidR="00776CEA" w:rsidRPr="00034910">
        <w:t>de nombreux veilleurs de nuit</w:t>
      </w:r>
      <w:r>
        <w:t xml:space="preserve">. </w:t>
      </w:r>
      <w:r w:rsidR="00776CEA" w:rsidRPr="00034910">
        <w:t>Partant cette voie est défavorable à un attentat nihiliste</w:t>
      </w:r>
      <w:r>
        <w:t xml:space="preserve">. </w:t>
      </w:r>
      <w:r w:rsidR="00776CEA" w:rsidRPr="00034910">
        <w:t>Un promeneur suspect serait de suite signalé</w:t>
      </w:r>
      <w:r>
        <w:t xml:space="preserve">. </w:t>
      </w:r>
      <w:r w:rsidR="00776CEA" w:rsidRPr="00034910">
        <w:t xml:space="preserve">Reste la Perspective </w:t>
      </w:r>
      <w:proofErr w:type="spellStart"/>
      <w:r w:rsidR="00776CEA" w:rsidRPr="00034910">
        <w:t>Sakhalinsk</w:t>
      </w:r>
      <w:proofErr w:type="spellEnd"/>
      <w:r>
        <w:t xml:space="preserve">. </w:t>
      </w:r>
      <w:r w:rsidR="00776CEA" w:rsidRPr="00034910">
        <w:t>Ah</w:t>
      </w:r>
      <w:r>
        <w:t xml:space="preserve"> ! </w:t>
      </w:r>
      <w:r w:rsidR="00776CEA" w:rsidRPr="00034910">
        <w:t>celle-ci</w:t>
      </w:r>
      <w:r>
        <w:t xml:space="preserve">, </w:t>
      </w:r>
      <w:r w:rsidR="00776CEA" w:rsidRPr="00034910">
        <w:t>c</w:t>
      </w:r>
      <w:r>
        <w:t>’</w:t>
      </w:r>
      <w:r w:rsidR="00776CEA" w:rsidRPr="00034910">
        <w:t>est autre chose</w:t>
      </w:r>
      <w:r>
        <w:t xml:space="preserve">. </w:t>
      </w:r>
      <w:r w:rsidR="00776CEA" w:rsidRPr="00034910">
        <w:t>Une avenue arist</w:t>
      </w:r>
      <w:r w:rsidR="00776CEA" w:rsidRPr="00034910">
        <w:t>o</w:t>
      </w:r>
      <w:r w:rsidR="00776CEA" w:rsidRPr="00034910">
        <w:t>cratique</w:t>
      </w:r>
      <w:r>
        <w:t xml:space="preserve">. </w:t>
      </w:r>
      <w:r w:rsidR="00776CEA" w:rsidRPr="00034910">
        <w:t>Des hôtels particuliers</w:t>
      </w:r>
      <w:r>
        <w:t xml:space="preserve">, </w:t>
      </w:r>
      <w:r w:rsidR="00776CEA" w:rsidRPr="00034910">
        <w:t>habités par des gens riches</w:t>
      </w:r>
      <w:r>
        <w:t xml:space="preserve">, </w:t>
      </w:r>
      <w:r w:rsidR="00776CEA" w:rsidRPr="00034910">
        <w:t>entourés d</w:t>
      </w:r>
      <w:r>
        <w:t>’</w:t>
      </w:r>
      <w:r w:rsidR="00776CEA" w:rsidRPr="00034910">
        <w:t>une domesticité nombreuse</w:t>
      </w:r>
      <w:r>
        <w:t xml:space="preserve">, </w:t>
      </w:r>
      <w:r w:rsidR="00776CEA" w:rsidRPr="00034910">
        <w:t>dont la présence dans les immeubles rassure les propriétaires contre les attaques des cambrioleurs</w:t>
      </w:r>
      <w:r>
        <w:t xml:space="preserve">. </w:t>
      </w:r>
      <w:r w:rsidR="00776CEA" w:rsidRPr="00034910">
        <w:t>Partant</w:t>
      </w:r>
      <w:r>
        <w:t xml:space="preserve">, </w:t>
      </w:r>
      <w:r w:rsidR="00776CEA" w:rsidRPr="00034910">
        <w:t>pas de gardes de nuit</w:t>
      </w:r>
      <w:r>
        <w:t xml:space="preserve">. </w:t>
      </w:r>
      <w:r w:rsidR="00776CEA" w:rsidRPr="00034910">
        <w:t>D</w:t>
      </w:r>
      <w:r>
        <w:t>’</w:t>
      </w:r>
      <w:r w:rsidR="00776CEA" w:rsidRPr="00034910">
        <w:t>autre part</w:t>
      </w:r>
      <w:r>
        <w:t xml:space="preserve">, </w:t>
      </w:r>
      <w:r w:rsidR="00776CEA" w:rsidRPr="00034910">
        <w:t>sur un espace d</w:t>
      </w:r>
      <w:r>
        <w:t>’</w:t>
      </w:r>
      <w:r w:rsidR="00776CEA" w:rsidRPr="00034910">
        <w:t>environ six cents mètres</w:t>
      </w:r>
      <w:r>
        <w:t xml:space="preserve">, </w:t>
      </w:r>
      <w:r w:rsidR="00776CEA" w:rsidRPr="00034910">
        <w:t>la perspective n</w:t>
      </w:r>
      <w:r>
        <w:t>’</w:t>
      </w:r>
      <w:r w:rsidR="00776CEA" w:rsidRPr="00034910">
        <w:t>est bordée d</w:t>
      </w:r>
      <w:r>
        <w:t>’</w:t>
      </w:r>
      <w:r w:rsidR="00776CEA" w:rsidRPr="00034910">
        <w:t>hôtels que d</w:t>
      </w:r>
      <w:r>
        <w:t>’</w:t>
      </w:r>
      <w:r w:rsidR="00776CEA" w:rsidRPr="00034910">
        <w:t>un seul côté</w:t>
      </w:r>
      <w:r>
        <w:t xml:space="preserve">. </w:t>
      </w:r>
      <w:r w:rsidR="00776CEA" w:rsidRPr="00034910">
        <w:t>En face s</w:t>
      </w:r>
      <w:r>
        <w:t>’</w:t>
      </w:r>
      <w:r w:rsidR="00776CEA" w:rsidRPr="00034910">
        <w:t>étendent les jardins d</w:t>
      </w:r>
      <w:r>
        <w:t>’</w:t>
      </w:r>
      <w:proofErr w:type="spellStart"/>
      <w:r w:rsidR="00776CEA" w:rsidRPr="00034910">
        <w:t>Alexandreieff</w:t>
      </w:r>
      <w:proofErr w:type="spellEnd"/>
      <w:r>
        <w:t xml:space="preserve">, </w:t>
      </w:r>
      <w:r w:rsidR="00776CEA" w:rsidRPr="00034910">
        <w:t>noyés d</w:t>
      </w:r>
      <w:r>
        <w:t>’</w:t>
      </w:r>
      <w:r w:rsidR="00776CEA" w:rsidRPr="00034910">
        <w:t>ombre</w:t>
      </w:r>
      <w:r>
        <w:t xml:space="preserve">. </w:t>
      </w:r>
      <w:r w:rsidR="00776CEA" w:rsidRPr="00034910">
        <w:t>Voilà un refuge admirable pour un criminel</w:t>
      </w:r>
      <w:r>
        <w:t xml:space="preserve">. </w:t>
      </w:r>
      <w:r w:rsidR="00776CEA" w:rsidRPr="00034910">
        <w:t>Là</w:t>
      </w:r>
      <w:r>
        <w:t xml:space="preserve">, </w:t>
      </w:r>
      <w:r w:rsidR="00776CEA" w:rsidRPr="00034910">
        <w:t>derrière les grilles clôturant le parc</w:t>
      </w:r>
      <w:r>
        <w:t xml:space="preserve">, </w:t>
      </w:r>
      <w:r w:rsidR="00776CEA" w:rsidRPr="00034910">
        <w:t xml:space="preserve">on peut attendre le passage du fonctionnaire condamné par le Comité </w:t>
      </w:r>
      <w:r w:rsidR="00407715">
        <w:t>K</w:t>
      </w:r>
      <w:r>
        <w:t xml:space="preserve">. </w:t>
      </w:r>
      <w:r w:rsidR="00407715">
        <w:t>57</w:t>
      </w:r>
      <w:r>
        <w:t xml:space="preserve">, </w:t>
      </w:r>
      <w:r w:rsidR="00776CEA" w:rsidRPr="00034910">
        <w:t>sans que personne soupçonne la présence du fanatique</w:t>
      </w:r>
      <w:r>
        <w:t xml:space="preserve">. </w:t>
      </w:r>
      <w:r w:rsidR="00776CEA" w:rsidRPr="00034910">
        <w:t>A</w:t>
      </w:r>
      <w:r w:rsidR="00776CEA" w:rsidRPr="00034910">
        <w:t>i</w:t>
      </w:r>
      <w:r w:rsidR="00776CEA" w:rsidRPr="00034910">
        <w:t>sément</w:t>
      </w:r>
      <w:r>
        <w:t xml:space="preserve">, </w:t>
      </w:r>
      <w:r w:rsidR="00776CEA" w:rsidRPr="00034910">
        <w:t>on peut jeter la bombe dans la rue par l</w:t>
      </w:r>
      <w:r>
        <w:t>’</w:t>
      </w:r>
      <w:r w:rsidR="00776CEA" w:rsidRPr="00034910">
        <w:t>écartement des barreaux de la grille</w:t>
      </w:r>
      <w:r>
        <w:t xml:space="preserve">. </w:t>
      </w:r>
      <w:r w:rsidR="00776CEA" w:rsidRPr="00034910">
        <w:t>Certes</w:t>
      </w:r>
      <w:r>
        <w:t xml:space="preserve">, </w:t>
      </w:r>
      <w:r w:rsidR="00776CEA" w:rsidRPr="00034910">
        <w:t>si j</w:t>
      </w:r>
      <w:r>
        <w:t>’</w:t>
      </w:r>
      <w:r w:rsidR="00776CEA" w:rsidRPr="00034910">
        <w:t>étais nihiliste</w:t>
      </w:r>
      <w:r>
        <w:t xml:space="preserve">, </w:t>
      </w:r>
      <w:r w:rsidR="00776CEA" w:rsidRPr="00034910">
        <w:t>voilà l</w:t>
      </w:r>
      <w:r>
        <w:t>’</w:t>
      </w:r>
      <w:r w:rsidR="00776CEA" w:rsidRPr="00034910">
        <w:t>endroit que je choisirais sans hésiter</w:t>
      </w:r>
      <w:r>
        <w:t>.</w:t>
      </w:r>
    </w:p>
    <w:p w14:paraId="7743C97D" w14:textId="77777777" w:rsidR="00E57EC9" w:rsidRDefault="00776CEA" w:rsidP="00E57EC9">
      <w:r w:rsidRPr="00034910">
        <w:t>Sur la place du Théâtre</w:t>
      </w:r>
      <w:r w:rsidR="00E57EC9">
        <w:t xml:space="preserve">, </w:t>
      </w:r>
      <w:r w:rsidRPr="00034910">
        <w:t>Dick passa le plus loin possible du péristyle brillamment éclairé</w:t>
      </w:r>
      <w:r w:rsidR="00E57EC9">
        <w:t xml:space="preserve">. </w:t>
      </w:r>
      <w:r w:rsidRPr="00034910">
        <w:t>Des équipages amenaient que</w:t>
      </w:r>
      <w:r w:rsidRPr="00034910">
        <w:t>l</w:t>
      </w:r>
      <w:r w:rsidRPr="00034910">
        <w:t>ques spectateurs en retard</w:t>
      </w:r>
      <w:r w:rsidR="00E57EC9">
        <w:t>.</w:t>
      </w:r>
    </w:p>
    <w:p w14:paraId="5369C901" w14:textId="77777777" w:rsidR="00E57EC9" w:rsidRDefault="00776CEA" w:rsidP="00E57EC9">
      <w:r w:rsidRPr="00034910">
        <w:t xml:space="preserve">Des </w:t>
      </w:r>
      <w:proofErr w:type="spellStart"/>
      <w:r w:rsidRPr="00034910">
        <w:t>moujicks</w:t>
      </w:r>
      <w:proofErr w:type="spellEnd"/>
      <w:r w:rsidR="00E57EC9">
        <w:t xml:space="preserve">, </w:t>
      </w:r>
      <w:r w:rsidRPr="00034910">
        <w:t>pauvrement vêtus</w:t>
      </w:r>
      <w:r w:rsidR="00E57EC9">
        <w:t xml:space="preserve">, </w:t>
      </w:r>
      <w:r w:rsidRPr="00034910">
        <w:t>se précipitaient</w:t>
      </w:r>
      <w:r w:rsidR="00E57EC9">
        <w:t xml:space="preserve">, </w:t>
      </w:r>
      <w:r w:rsidRPr="00034910">
        <w:t>o</w:t>
      </w:r>
      <w:r w:rsidRPr="00034910">
        <w:t>u</w:t>
      </w:r>
      <w:r w:rsidRPr="00034910">
        <w:t>vraient les portières</w:t>
      </w:r>
      <w:r w:rsidR="00E57EC9">
        <w:t xml:space="preserve">, </w:t>
      </w:r>
      <w:r w:rsidRPr="00034910">
        <w:t>quémandant quelques kopecks d</w:t>
      </w:r>
      <w:r w:rsidR="00FE4ED5">
        <w:t>es invités à la soirée de gala</w:t>
      </w:r>
      <w:r w:rsidR="00E57EC9">
        <w:t>.</w:t>
      </w:r>
    </w:p>
    <w:p w14:paraId="6BA3292A" w14:textId="77777777" w:rsidR="00E57EC9" w:rsidRDefault="00776CEA" w:rsidP="00E57EC9">
      <w:r w:rsidRPr="00034910">
        <w:t>Ils n</w:t>
      </w:r>
      <w:r w:rsidR="00E57EC9">
        <w:t>’</w:t>
      </w:r>
      <w:r w:rsidRPr="00034910">
        <w:t>obtenaient</w:t>
      </w:r>
      <w:r w:rsidR="00E57EC9">
        <w:t xml:space="preserve">, </w:t>
      </w:r>
      <w:r w:rsidRPr="00034910">
        <w:t>en général</w:t>
      </w:r>
      <w:r w:rsidR="00E57EC9">
        <w:t xml:space="preserve">, </w:t>
      </w:r>
      <w:r w:rsidRPr="00034910">
        <w:t>que des rebuff</w:t>
      </w:r>
      <w:r w:rsidRPr="00034910">
        <w:t>a</w:t>
      </w:r>
      <w:r w:rsidR="00FE4ED5">
        <w:t>des</w:t>
      </w:r>
      <w:r w:rsidR="00E57EC9">
        <w:t>.</w:t>
      </w:r>
    </w:p>
    <w:p w14:paraId="59D19C95" w14:textId="77777777" w:rsidR="00E57EC9" w:rsidRDefault="00776CEA" w:rsidP="00E57EC9">
      <w:r w:rsidRPr="00034910">
        <w:lastRenderedPageBreak/>
        <w:t>À présent</w:t>
      </w:r>
      <w:r w:rsidR="00E57EC9">
        <w:t xml:space="preserve">, </w:t>
      </w:r>
      <w:r w:rsidRPr="00034910">
        <w:t xml:space="preserve">Dick </w:t>
      </w:r>
      <w:proofErr w:type="spellStart"/>
      <w:r w:rsidRPr="00034910">
        <w:t>Fann</w:t>
      </w:r>
      <w:proofErr w:type="spellEnd"/>
      <w:r w:rsidRPr="00034910">
        <w:t xml:space="preserve"> s</w:t>
      </w:r>
      <w:r w:rsidR="00E57EC9">
        <w:t>’</w:t>
      </w:r>
      <w:r w:rsidRPr="00034910">
        <w:t>enfonçait da</w:t>
      </w:r>
      <w:r w:rsidR="00FE4ED5">
        <w:t>ns les rues avoisinant le port</w:t>
      </w:r>
      <w:r w:rsidR="00E57EC9">
        <w:t>.</w:t>
      </w:r>
    </w:p>
    <w:p w14:paraId="5D6622B9" w14:textId="77777777" w:rsidR="00E57EC9" w:rsidRDefault="00776CEA" w:rsidP="00E57EC9">
      <w:pPr>
        <w:rPr>
          <w:i/>
          <w:iCs/>
        </w:rPr>
      </w:pPr>
      <w:r w:rsidRPr="000D3E58">
        <w:rPr>
          <w:lang w:val="fr-029"/>
        </w:rPr>
        <w:t xml:space="preserve">Il </w:t>
      </w:r>
      <w:r w:rsidRPr="00034910">
        <w:t>gagna le quai du Commerce et se glissa adroitement sous des caisses amoncelées en vue de leur chargement à bord d</w:t>
      </w:r>
      <w:r w:rsidR="00E57EC9">
        <w:t>’</w:t>
      </w:r>
      <w:r w:rsidRPr="00034910">
        <w:t xml:space="preserve">un grand steamer amarré le long du </w:t>
      </w:r>
      <w:proofErr w:type="spellStart"/>
      <w:r w:rsidRPr="00034910">
        <w:rPr>
          <w:i/>
          <w:iCs/>
        </w:rPr>
        <w:t>pier</w:t>
      </w:r>
      <w:proofErr w:type="spellEnd"/>
      <w:r w:rsidR="00E57EC9">
        <w:rPr>
          <w:i/>
          <w:iCs/>
        </w:rPr>
        <w:t>.</w:t>
      </w:r>
    </w:p>
    <w:p w14:paraId="1D32C5A2" w14:textId="77777777" w:rsidR="00E57EC9" w:rsidRDefault="00776CEA" w:rsidP="00E57EC9">
      <w:r w:rsidRPr="00034910">
        <w:t>La pluie</w:t>
      </w:r>
      <w:r w:rsidR="00E57EC9">
        <w:t xml:space="preserve">, </w:t>
      </w:r>
      <w:r w:rsidRPr="00034910">
        <w:t>qui tout le jour avait inondé la terre</w:t>
      </w:r>
      <w:r w:rsidR="00E57EC9">
        <w:t xml:space="preserve">, </w:t>
      </w:r>
      <w:r w:rsidRPr="00034910">
        <w:t>ne tombait plus</w:t>
      </w:r>
      <w:r w:rsidR="00E57EC9">
        <w:t xml:space="preserve">. </w:t>
      </w:r>
      <w:r w:rsidRPr="00034910">
        <w:t>Mais une bise glaciale s</w:t>
      </w:r>
      <w:r w:rsidR="00E57EC9">
        <w:t>’</w:t>
      </w:r>
      <w:r w:rsidRPr="00034910">
        <w:t>était levée</w:t>
      </w:r>
      <w:r w:rsidR="00E57EC9">
        <w:t xml:space="preserve">, </w:t>
      </w:r>
      <w:r w:rsidRPr="00034910">
        <w:t>et le jeune homme se déclara qu</w:t>
      </w:r>
      <w:r w:rsidR="00E57EC9">
        <w:t>’</w:t>
      </w:r>
      <w:r w:rsidRPr="00034910">
        <w:t>il lui paraissait bon d</w:t>
      </w:r>
      <w:r w:rsidR="00E57EC9">
        <w:t>’</w:t>
      </w:r>
      <w:r w:rsidRPr="00034910">
        <w:t>avoir un abri</w:t>
      </w:r>
      <w:r w:rsidR="00E57EC9">
        <w:t>.</w:t>
      </w:r>
    </w:p>
    <w:p w14:paraId="57ACEA4A" w14:textId="77777777" w:rsidR="00E57EC9" w:rsidRDefault="00776CEA" w:rsidP="00E57EC9">
      <w:r w:rsidRPr="00034910">
        <w:t>Abri insuffisant</w:t>
      </w:r>
      <w:r w:rsidR="00E57EC9">
        <w:t xml:space="preserve">, </w:t>
      </w:r>
      <w:r w:rsidRPr="00034910">
        <w:t>par les fissures duquel le vent froid se gli</w:t>
      </w:r>
      <w:r w:rsidRPr="00034910">
        <w:t>s</w:t>
      </w:r>
      <w:r w:rsidRPr="00034910">
        <w:t>sait sournoisement</w:t>
      </w:r>
      <w:r w:rsidR="00E57EC9">
        <w:t xml:space="preserve">, </w:t>
      </w:r>
      <w:r w:rsidRPr="00034910">
        <w:t>mais enfin abri</w:t>
      </w:r>
      <w:r w:rsidR="00E57EC9">
        <w:t xml:space="preserve">, </w:t>
      </w:r>
      <w:r w:rsidRPr="00034910">
        <w:t>par comparaison avec le plein air</w:t>
      </w:r>
      <w:r w:rsidR="00E57EC9">
        <w:t>.</w:t>
      </w:r>
    </w:p>
    <w:p w14:paraId="19420F61" w14:textId="77777777" w:rsidR="00E57EC9" w:rsidRDefault="00776CEA" w:rsidP="00E57EC9">
      <w:r w:rsidRPr="00034910">
        <w:t>Heureusement</w:t>
      </w:r>
      <w:r w:rsidR="00E57EC9">
        <w:t xml:space="preserve">, </w:t>
      </w:r>
      <w:r w:rsidRPr="00034910">
        <w:t>le mauvais temps avait fait le désert sur le port</w:t>
      </w:r>
      <w:r w:rsidR="00E57EC9">
        <w:t xml:space="preserve">. </w:t>
      </w:r>
      <w:r w:rsidRPr="00034910">
        <w:t>Dick</w:t>
      </w:r>
      <w:r w:rsidR="00E57EC9">
        <w:t xml:space="preserve">, </w:t>
      </w:r>
      <w:r w:rsidRPr="00034910">
        <w:t>complètement gelé au bout d</w:t>
      </w:r>
      <w:r w:rsidR="00E57EC9">
        <w:t>’</w:t>
      </w:r>
      <w:r w:rsidRPr="00034910">
        <w:t>une heure de faction</w:t>
      </w:r>
      <w:r w:rsidR="00E57EC9">
        <w:t xml:space="preserve">, </w:t>
      </w:r>
      <w:r w:rsidRPr="00034910">
        <w:t>put se promener pour rappeler un peu de chaleur à ses me</w:t>
      </w:r>
      <w:r w:rsidRPr="00034910">
        <w:t>m</w:t>
      </w:r>
      <w:r w:rsidRPr="00034910">
        <w:t>bres</w:t>
      </w:r>
      <w:r w:rsidR="00E57EC9">
        <w:t xml:space="preserve">. </w:t>
      </w:r>
      <w:r w:rsidRPr="00034910">
        <w:t>Un homme</w:t>
      </w:r>
      <w:r w:rsidR="00E57EC9">
        <w:t xml:space="preserve">, </w:t>
      </w:r>
      <w:r w:rsidRPr="00034910">
        <w:t>de garde à bord du steamer remarqué à son arrivée</w:t>
      </w:r>
      <w:r w:rsidR="00E57EC9">
        <w:t xml:space="preserve">, </w:t>
      </w:r>
      <w:r w:rsidRPr="00034910">
        <w:t>l</w:t>
      </w:r>
      <w:r w:rsidR="00E57EC9">
        <w:t>’</w:t>
      </w:r>
      <w:r w:rsidRPr="00034910">
        <w:t>aperçut et l</w:t>
      </w:r>
      <w:r w:rsidR="00E57EC9">
        <w:t>’</w:t>
      </w:r>
      <w:r w:rsidRPr="00034910">
        <w:t>interpella</w:t>
      </w:r>
      <w:r w:rsidR="00E57EC9">
        <w:t xml:space="preserve">. </w:t>
      </w:r>
      <w:r w:rsidRPr="00034910">
        <w:t>Ma foi</w:t>
      </w:r>
      <w:r w:rsidR="00E57EC9">
        <w:t xml:space="preserve">, </w:t>
      </w:r>
      <w:r w:rsidRPr="00034910">
        <w:t>l</w:t>
      </w:r>
      <w:r w:rsidR="00E57EC9">
        <w:t>’</w:t>
      </w:r>
      <w:r w:rsidRPr="00034910">
        <w:t>Anglais entra en conversation</w:t>
      </w:r>
      <w:r w:rsidR="00E57EC9">
        <w:t>.</w:t>
      </w:r>
    </w:p>
    <w:p w14:paraId="48F45C04" w14:textId="77777777" w:rsidR="00E57EC9" w:rsidRDefault="00776CEA" w:rsidP="00E57EC9">
      <w:r w:rsidRPr="00034910">
        <w:t>Il se donna pour le représentant</w:t>
      </w:r>
      <w:r w:rsidR="00E57EC9">
        <w:t xml:space="preserve">, </w:t>
      </w:r>
      <w:r w:rsidRPr="00034910">
        <w:t>le gérant d</w:t>
      </w:r>
      <w:r w:rsidR="00E57EC9">
        <w:t>’</w:t>
      </w:r>
      <w:r w:rsidRPr="00034910">
        <w:t>un négociant d</w:t>
      </w:r>
      <w:r w:rsidR="00E57EC9">
        <w:t>’</w:t>
      </w:r>
      <w:proofErr w:type="spellStart"/>
      <w:r w:rsidRPr="00034910">
        <w:t>Irkoustk</w:t>
      </w:r>
      <w:proofErr w:type="spellEnd"/>
      <w:r w:rsidR="00E57EC9">
        <w:t xml:space="preserve">, </w:t>
      </w:r>
      <w:r w:rsidRPr="00034910">
        <w:t>venu à Vladivostok à la suite du Grand-Duc</w:t>
      </w:r>
      <w:r w:rsidR="00E57EC9">
        <w:t xml:space="preserve">, </w:t>
      </w:r>
      <w:r w:rsidRPr="00034910">
        <w:t>qu</w:t>
      </w:r>
      <w:r w:rsidR="00E57EC9">
        <w:t>’</w:t>
      </w:r>
      <w:r w:rsidRPr="00034910">
        <w:t>il devait voir à la sortie du théâtre</w:t>
      </w:r>
      <w:r w:rsidR="00E57EC9">
        <w:t xml:space="preserve">. </w:t>
      </w:r>
      <w:proofErr w:type="gramStart"/>
      <w:r w:rsidRPr="00034910">
        <w:t>Histoire</w:t>
      </w:r>
      <w:proofErr w:type="gramEnd"/>
      <w:r w:rsidRPr="00034910">
        <w:t xml:space="preserve"> de tuer le temps</w:t>
      </w:r>
      <w:r w:rsidR="00E57EC9">
        <w:t xml:space="preserve">, </w:t>
      </w:r>
      <w:r w:rsidRPr="00034910">
        <w:t>il était venu jusqu</w:t>
      </w:r>
      <w:r w:rsidR="00E57EC9">
        <w:t>’</w:t>
      </w:r>
      <w:r w:rsidRPr="00034910">
        <w:t>au port</w:t>
      </w:r>
      <w:r w:rsidR="00E57EC9">
        <w:t xml:space="preserve">, </w:t>
      </w:r>
      <w:r w:rsidRPr="00034910">
        <w:t>avec l</w:t>
      </w:r>
      <w:r w:rsidR="00E57EC9">
        <w:t>’</w:t>
      </w:r>
      <w:r w:rsidRPr="00034910">
        <w:t>espoir de découvrir un sien ami</w:t>
      </w:r>
      <w:r w:rsidR="00E57EC9">
        <w:t xml:space="preserve">, </w:t>
      </w:r>
      <w:r w:rsidRPr="00034910">
        <w:t>employé chez l</w:t>
      </w:r>
      <w:r w:rsidR="00E57EC9">
        <w:t>’</w:t>
      </w:r>
      <w:r w:rsidRPr="00034910">
        <w:t>officier marinier</w:t>
      </w:r>
      <w:r w:rsidR="00E57EC9">
        <w:t xml:space="preserve">, </w:t>
      </w:r>
      <w:r w:rsidRPr="00034910">
        <w:t>lequel se trouvait en ville</w:t>
      </w:r>
      <w:r w:rsidR="00E57EC9">
        <w:t xml:space="preserve">, </w:t>
      </w:r>
      <w:r w:rsidRPr="00034910">
        <w:t>ce soir-là</w:t>
      </w:r>
      <w:r w:rsidR="00E57EC9">
        <w:t xml:space="preserve">. </w:t>
      </w:r>
      <w:r w:rsidRPr="00034910">
        <w:t>Jamais un marin ne résiste à l</w:t>
      </w:r>
      <w:r w:rsidR="00E57EC9">
        <w:t>’</w:t>
      </w:r>
      <w:r w:rsidRPr="00034910">
        <w:t>offre d</w:t>
      </w:r>
      <w:r w:rsidR="00E57EC9">
        <w:t>’</w:t>
      </w:r>
      <w:r w:rsidRPr="00034910">
        <w:t>un punch</w:t>
      </w:r>
      <w:r w:rsidR="00E57EC9">
        <w:t>.</w:t>
      </w:r>
    </w:p>
    <w:p w14:paraId="41E65124" w14:textId="77777777" w:rsidR="00E57EC9" w:rsidRDefault="00776CEA" w:rsidP="00E57EC9">
      <w:r w:rsidRPr="00034910">
        <w:t xml:space="preserve">Dick </w:t>
      </w:r>
      <w:proofErr w:type="spellStart"/>
      <w:r w:rsidRPr="00034910">
        <w:t>Fann</w:t>
      </w:r>
      <w:proofErr w:type="spellEnd"/>
      <w:r w:rsidR="00E57EC9">
        <w:t xml:space="preserve">, </w:t>
      </w:r>
      <w:r w:rsidRPr="00034910">
        <w:t>ayant froid</w:t>
      </w:r>
      <w:r w:rsidR="00E57EC9">
        <w:t xml:space="preserve">, </w:t>
      </w:r>
      <w:r w:rsidRPr="00034910">
        <w:t>le proposa tout naturellement</w:t>
      </w:r>
      <w:r w:rsidR="00E57EC9">
        <w:t xml:space="preserve">. </w:t>
      </w:r>
      <w:r w:rsidRPr="00034910">
        <w:t>Si bien que</w:t>
      </w:r>
      <w:r w:rsidR="00E57EC9">
        <w:t xml:space="preserve">, </w:t>
      </w:r>
      <w:r w:rsidRPr="00034910">
        <w:t>de neuf heures et demie à onze heures vingt-cinq</w:t>
      </w:r>
      <w:r w:rsidR="00E57EC9">
        <w:t xml:space="preserve">, </w:t>
      </w:r>
      <w:r w:rsidRPr="00034910">
        <w:t>il s</w:t>
      </w:r>
      <w:r w:rsidR="00E57EC9">
        <w:t>’</w:t>
      </w:r>
      <w:r w:rsidRPr="00034910">
        <w:t>abrita dans le poste de l</w:t>
      </w:r>
      <w:r w:rsidR="00E57EC9">
        <w:t>’</w:t>
      </w:r>
      <w:r w:rsidRPr="00034910">
        <w:t>équipage et fit brûler du rhum sucré dont le brave gardien du bord absorba les quatre cinquièmes</w:t>
      </w:r>
      <w:r w:rsidR="00E57EC9">
        <w:t>, « </w:t>
      </w:r>
      <w:r w:rsidRPr="00034910">
        <w:t>à la santé du digne terrien</w:t>
      </w:r>
      <w:r w:rsidR="00E57EC9">
        <w:t> »</w:t>
      </w:r>
      <w:r w:rsidRPr="00034910">
        <w:t xml:space="preserve"> qui le lui offrait</w:t>
      </w:r>
      <w:r w:rsidR="00E57EC9">
        <w:t>.</w:t>
      </w:r>
    </w:p>
    <w:p w14:paraId="5EA11148" w14:textId="77777777" w:rsidR="00E57EC9" w:rsidRDefault="00776CEA" w:rsidP="00E57EC9">
      <w:r w:rsidRPr="00034910">
        <w:lastRenderedPageBreak/>
        <w:t>Il eut même du mal à se séparer de son nouvel ami</w:t>
      </w:r>
      <w:r w:rsidR="00E57EC9">
        <w:t xml:space="preserve">. </w:t>
      </w:r>
      <w:r w:rsidRPr="00034910">
        <w:t>S</w:t>
      </w:r>
      <w:r w:rsidR="00E57EC9">
        <w:t>’</w:t>
      </w:r>
      <w:r w:rsidRPr="00034910">
        <w:t>il n</w:t>
      </w:r>
      <w:r w:rsidR="00E57EC9">
        <w:t>’</w:t>
      </w:r>
      <w:r w:rsidRPr="00034910">
        <w:t>avait été retenu par son service</w:t>
      </w:r>
      <w:r w:rsidR="00E57EC9">
        <w:t xml:space="preserve">, </w:t>
      </w:r>
      <w:r w:rsidRPr="00034910">
        <w:t>le matelot se fût attaché au détective comme son ombre</w:t>
      </w:r>
      <w:r w:rsidR="00E57EC9">
        <w:t>.</w:t>
      </w:r>
    </w:p>
    <w:p w14:paraId="5A7752E0" w14:textId="77777777" w:rsidR="00E57EC9" w:rsidRDefault="00776CEA" w:rsidP="00E57EC9">
      <w:r w:rsidRPr="00034910">
        <w:t>Songez donc</w:t>
      </w:r>
      <w:r w:rsidR="00E57EC9">
        <w:t xml:space="preserve"> ! </w:t>
      </w:r>
      <w:r w:rsidRPr="00034910">
        <w:t>Un homme qui fait couler le rhum à pleins verres</w:t>
      </w:r>
      <w:r w:rsidR="00E57EC9">
        <w:t>.</w:t>
      </w:r>
    </w:p>
    <w:p w14:paraId="2ECAB119" w14:textId="77777777" w:rsidR="00E57EC9" w:rsidRDefault="00776CEA" w:rsidP="00E57EC9">
      <w:r w:rsidRPr="00034910">
        <w:t>Mais le service</w:t>
      </w:r>
      <w:r w:rsidR="00E57EC9">
        <w:t xml:space="preserve">, </w:t>
      </w:r>
      <w:r w:rsidRPr="00034910">
        <w:t>par bonheur</w:t>
      </w:r>
      <w:r w:rsidR="00E57EC9">
        <w:t xml:space="preserve">, </w:t>
      </w:r>
      <w:r w:rsidRPr="00034910">
        <w:t>attachait le trop reconnai</w:t>
      </w:r>
      <w:r w:rsidRPr="00034910">
        <w:t>s</w:t>
      </w:r>
      <w:r w:rsidRPr="00034910">
        <w:t>sant loup de mer à son navire</w:t>
      </w:r>
      <w:r w:rsidR="00E57EC9">
        <w:t xml:space="preserve">. </w:t>
      </w:r>
      <w:r w:rsidRPr="00034910">
        <w:t>Il laissa partir le jeune homme</w:t>
      </w:r>
      <w:r w:rsidR="00E57EC9">
        <w:t xml:space="preserve">, </w:t>
      </w:r>
      <w:r w:rsidRPr="00034910">
        <w:t>non sans les serments les plus énergiques de le revoir</w:t>
      </w:r>
      <w:r w:rsidR="00E57EC9">
        <w:t xml:space="preserve">, </w:t>
      </w:r>
      <w:r w:rsidRPr="00034910">
        <w:t>et Dick s</w:t>
      </w:r>
      <w:r w:rsidR="00E57EC9">
        <w:t>’</w:t>
      </w:r>
      <w:r w:rsidRPr="00034910">
        <w:t>éloigna</w:t>
      </w:r>
      <w:r w:rsidR="00E57EC9">
        <w:t xml:space="preserve">. </w:t>
      </w:r>
      <w:r w:rsidRPr="00034910">
        <w:t>Un instant encore</w:t>
      </w:r>
      <w:r w:rsidR="00E57EC9">
        <w:t xml:space="preserve">, </w:t>
      </w:r>
      <w:r w:rsidRPr="00034910">
        <w:t>le sourire</w:t>
      </w:r>
      <w:r w:rsidR="00E57EC9">
        <w:t xml:space="preserve">, </w:t>
      </w:r>
      <w:r w:rsidRPr="00034910">
        <w:t>né des protestations de son compagnon de rencontre</w:t>
      </w:r>
      <w:r w:rsidR="00E57EC9">
        <w:t xml:space="preserve">, </w:t>
      </w:r>
      <w:r w:rsidRPr="00034910">
        <w:t>flotta sur ses lèvres</w:t>
      </w:r>
      <w:r w:rsidR="00E57EC9">
        <w:t xml:space="preserve">, </w:t>
      </w:r>
      <w:r w:rsidRPr="00034910">
        <w:t>puis son v</w:t>
      </w:r>
      <w:r w:rsidRPr="00034910">
        <w:t>i</w:t>
      </w:r>
      <w:r w:rsidRPr="00034910">
        <w:t>sage revêtit une expression grave</w:t>
      </w:r>
      <w:r w:rsidR="00E57EC9">
        <w:t>.</w:t>
      </w:r>
    </w:p>
    <w:p w14:paraId="5651AF26" w14:textId="77777777" w:rsidR="00E57EC9" w:rsidRDefault="00776CEA" w:rsidP="00E57EC9">
      <w:r w:rsidRPr="00034910">
        <w:t>L</w:t>
      </w:r>
      <w:r w:rsidR="00E57EC9">
        <w:t>’</w:t>
      </w:r>
      <w:r w:rsidRPr="00034910">
        <w:t>heure de l</w:t>
      </w:r>
      <w:r w:rsidR="00E57EC9">
        <w:t>’</w:t>
      </w:r>
      <w:r w:rsidRPr="00034910">
        <w:t>action approchait</w:t>
      </w:r>
      <w:r w:rsidR="00E57EC9">
        <w:t xml:space="preserve">. </w:t>
      </w:r>
      <w:r w:rsidRPr="00034910">
        <w:t>Il avait promis au directeur de la police qu</w:t>
      </w:r>
      <w:r w:rsidR="00E57EC9">
        <w:t>’</w:t>
      </w:r>
      <w:r w:rsidRPr="00034910">
        <w:t>il écarterait de lui le danger</w:t>
      </w:r>
      <w:r w:rsidR="00E57EC9">
        <w:t xml:space="preserve">, </w:t>
      </w:r>
      <w:r w:rsidRPr="00034910">
        <w:t>et une émotion lui venait à la pensée que le débonnaire directeur pourrait être vi</w:t>
      </w:r>
      <w:r w:rsidRPr="00034910">
        <w:t>c</w:t>
      </w:r>
      <w:r w:rsidRPr="00034910">
        <w:t>time de sa confiance</w:t>
      </w:r>
      <w:r w:rsidR="00E57EC9">
        <w:t>.</w:t>
      </w:r>
    </w:p>
    <w:p w14:paraId="58326218" w14:textId="77777777" w:rsidR="00E57EC9" w:rsidRDefault="00776CEA" w:rsidP="00E57EC9">
      <w:r w:rsidRPr="00034910">
        <w:t xml:space="preserve">Le détective était parvenu sur la Perspective </w:t>
      </w:r>
      <w:proofErr w:type="spellStart"/>
      <w:r w:rsidRPr="00034910">
        <w:t>Sakhalinsk</w:t>
      </w:r>
      <w:proofErr w:type="spellEnd"/>
      <w:r w:rsidR="00E57EC9">
        <w:t>.</w:t>
      </w:r>
    </w:p>
    <w:p w14:paraId="71805527" w14:textId="77777777" w:rsidR="00E57EC9" w:rsidRDefault="00776CEA" w:rsidP="00E57EC9">
      <w:r w:rsidRPr="00034910">
        <w:t>La représentation au théâtre ne se terminerait pas avant vingt-cinq minutes</w:t>
      </w:r>
      <w:r w:rsidR="00E57EC9">
        <w:t xml:space="preserve">. </w:t>
      </w:r>
      <w:r w:rsidRPr="00034910">
        <w:t>L</w:t>
      </w:r>
      <w:r w:rsidR="00E57EC9">
        <w:t>’</w:t>
      </w:r>
      <w:r w:rsidRPr="00034910">
        <w:t>avenue s</w:t>
      </w:r>
      <w:r w:rsidR="00E57EC9">
        <w:t>’</w:t>
      </w:r>
      <w:r w:rsidRPr="00034910">
        <w:t>allongeait déserte</w:t>
      </w:r>
      <w:r w:rsidR="00E57EC9">
        <w:t>.</w:t>
      </w:r>
    </w:p>
    <w:p w14:paraId="0253DC9C" w14:textId="77777777" w:rsidR="00E57EC9" w:rsidRDefault="00776CEA" w:rsidP="00E57EC9">
      <w:r w:rsidRPr="00034910">
        <w:t>Les hôtels en bordure apparaissaient endormis</w:t>
      </w:r>
      <w:r w:rsidR="00E57EC9">
        <w:t xml:space="preserve">. </w:t>
      </w:r>
      <w:r w:rsidRPr="00034910">
        <w:t>Aucune f</w:t>
      </w:r>
      <w:r w:rsidRPr="00034910">
        <w:t>e</w:t>
      </w:r>
      <w:r w:rsidRPr="00034910">
        <w:t>nêtre éclairée</w:t>
      </w:r>
      <w:r w:rsidR="00E57EC9">
        <w:t xml:space="preserve">. </w:t>
      </w:r>
      <w:r w:rsidRPr="00034910">
        <w:t>Aucune</w:t>
      </w:r>
      <w:r w:rsidR="00E57EC9">
        <w:t xml:space="preserve">, </w:t>
      </w:r>
      <w:r w:rsidRPr="00034910">
        <w:t>c</w:t>
      </w:r>
      <w:r w:rsidR="00E57EC9">
        <w:t>’</w:t>
      </w:r>
      <w:r w:rsidRPr="00034910">
        <w:t>est trop dire</w:t>
      </w:r>
      <w:r w:rsidR="00E57EC9">
        <w:t xml:space="preserve">. </w:t>
      </w:r>
      <w:r w:rsidRPr="00034910">
        <w:t>Au premier étage de l</w:t>
      </w:r>
      <w:r w:rsidR="00E57EC9">
        <w:t>’</w:t>
      </w:r>
      <w:r w:rsidRPr="00034910">
        <w:t>une des constructions</w:t>
      </w:r>
      <w:r w:rsidR="00E57EC9">
        <w:t xml:space="preserve">, </w:t>
      </w:r>
      <w:r w:rsidRPr="00034910">
        <w:t>une croisée</w:t>
      </w:r>
      <w:r w:rsidR="00E57EC9">
        <w:t xml:space="preserve">, </w:t>
      </w:r>
      <w:r w:rsidRPr="00034910">
        <w:t>bien que masquée à l</w:t>
      </w:r>
      <w:r w:rsidR="00E57EC9">
        <w:t>’</w:t>
      </w:r>
      <w:r w:rsidRPr="00034910">
        <w:t>intérieur par un store épais</w:t>
      </w:r>
      <w:r w:rsidR="00E57EC9">
        <w:t xml:space="preserve">, </w:t>
      </w:r>
      <w:r w:rsidRPr="00034910">
        <w:t>se montrait lumineuse</w:t>
      </w:r>
      <w:r w:rsidR="00E57EC9">
        <w:t xml:space="preserve">. </w:t>
      </w:r>
      <w:r w:rsidRPr="00034910">
        <w:t>Derrière le store</w:t>
      </w:r>
      <w:r w:rsidR="00E57EC9">
        <w:t xml:space="preserve">, </w:t>
      </w:r>
      <w:r w:rsidRPr="00034910">
        <w:t>par transparence</w:t>
      </w:r>
      <w:r w:rsidR="00E57EC9">
        <w:t xml:space="preserve">, </w:t>
      </w:r>
      <w:r w:rsidRPr="00034910">
        <w:t>on devinait un foyer de clarté intense</w:t>
      </w:r>
      <w:r w:rsidR="00E57EC9">
        <w:t>.</w:t>
      </w:r>
    </w:p>
    <w:p w14:paraId="34B4149B" w14:textId="77777777" w:rsidR="00E57EC9" w:rsidRDefault="00776CEA" w:rsidP="00E57EC9">
      <w:r w:rsidRPr="00034910">
        <w:t>Et comme le jeune homme considérait machinalement la baie éclairée</w:t>
      </w:r>
      <w:r w:rsidR="00E57EC9">
        <w:t xml:space="preserve">, </w:t>
      </w:r>
      <w:r w:rsidRPr="00034910">
        <w:t>l</w:t>
      </w:r>
      <w:r w:rsidR="00E57EC9">
        <w:t>’</w:t>
      </w:r>
      <w:r w:rsidRPr="00034910">
        <w:t>ombre d</w:t>
      </w:r>
      <w:r w:rsidR="00E57EC9">
        <w:t>’</w:t>
      </w:r>
      <w:r w:rsidRPr="00034910">
        <w:t>une main se dessina sur le rideau</w:t>
      </w:r>
      <w:r w:rsidR="00E57EC9">
        <w:t xml:space="preserve">, </w:t>
      </w:r>
      <w:r w:rsidRPr="00034910">
        <w:t>l</w:t>
      </w:r>
      <w:r w:rsidR="00E57EC9">
        <w:t>’</w:t>
      </w:r>
      <w:r w:rsidRPr="00034910">
        <w:t>ombre d</w:t>
      </w:r>
      <w:r w:rsidR="00E57EC9">
        <w:t>’</w:t>
      </w:r>
      <w:r w:rsidRPr="00034910">
        <w:t>une main tenant l</w:t>
      </w:r>
      <w:r w:rsidR="00E57EC9">
        <w:t>’</w:t>
      </w:r>
      <w:r w:rsidRPr="00034910">
        <w:t>ombre d</w:t>
      </w:r>
      <w:r w:rsidR="00E57EC9">
        <w:t>’</w:t>
      </w:r>
      <w:r w:rsidRPr="00034910">
        <w:t>un flambeau</w:t>
      </w:r>
      <w:r w:rsidR="00E57EC9">
        <w:t xml:space="preserve">, </w:t>
      </w:r>
      <w:r w:rsidRPr="00034910">
        <w:t>qu</w:t>
      </w:r>
      <w:r w:rsidR="00E57EC9">
        <w:t>’</w:t>
      </w:r>
      <w:r w:rsidRPr="00034910">
        <w:t>elle éleva d</w:t>
      </w:r>
      <w:r w:rsidR="00E57EC9">
        <w:t>’</w:t>
      </w:r>
      <w:r w:rsidRPr="00034910">
        <w:t>un mètre environ</w:t>
      </w:r>
      <w:r w:rsidR="00E57EC9">
        <w:t xml:space="preserve">, </w:t>
      </w:r>
      <w:r w:rsidRPr="00034910">
        <w:t>puis qu</w:t>
      </w:r>
      <w:r w:rsidR="00E57EC9">
        <w:t>’</w:t>
      </w:r>
      <w:r w:rsidRPr="00034910">
        <w:t>elle replaça dans sa position pr</w:t>
      </w:r>
      <w:r w:rsidRPr="00034910">
        <w:t>e</w:t>
      </w:r>
      <w:r w:rsidRPr="00034910">
        <w:t>mière</w:t>
      </w:r>
      <w:r w:rsidR="00E57EC9">
        <w:t>.</w:t>
      </w:r>
    </w:p>
    <w:p w14:paraId="13A66BF6" w14:textId="77777777" w:rsidR="00E57EC9" w:rsidRDefault="00776CEA" w:rsidP="00E57EC9">
      <w:r w:rsidRPr="00034910">
        <w:lastRenderedPageBreak/>
        <w:t xml:space="preserve">Presque aussitôt dans le parc </w:t>
      </w:r>
      <w:proofErr w:type="spellStart"/>
      <w:r w:rsidRPr="00034910">
        <w:t>Alexandreieff</w:t>
      </w:r>
      <w:proofErr w:type="spellEnd"/>
      <w:r w:rsidR="00E57EC9">
        <w:t xml:space="preserve">, </w:t>
      </w:r>
      <w:r w:rsidRPr="00034910">
        <w:t>faisant face à la fenêtre éclairée</w:t>
      </w:r>
      <w:r w:rsidR="00E57EC9">
        <w:t xml:space="preserve">, </w:t>
      </w:r>
      <w:r w:rsidRPr="00034910">
        <w:t>retentit l</w:t>
      </w:r>
      <w:r w:rsidR="00E57EC9">
        <w:t>’</w:t>
      </w:r>
      <w:r w:rsidRPr="00034910">
        <w:t>appel bref de la corneille cendrée</w:t>
      </w:r>
      <w:r w:rsidR="00E57EC9">
        <w:t xml:space="preserve">, </w:t>
      </w:r>
      <w:r w:rsidRPr="00034910">
        <w:t>cet oiseau étrange</w:t>
      </w:r>
      <w:r w:rsidR="00E57EC9">
        <w:t xml:space="preserve">, </w:t>
      </w:r>
      <w:r w:rsidRPr="00034910">
        <w:t>de la taille des choucas</w:t>
      </w:r>
      <w:r w:rsidR="00E57EC9">
        <w:t xml:space="preserve">, </w:t>
      </w:r>
      <w:r w:rsidRPr="00034910">
        <w:t>qui supporte les e</w:t>
      </w:r>
      <w:r w:rsidRPr="00034910">
        <w:t>f</w:t>
      </w:r>
      <w:r w:rsidRPr="00034910">
        <w:t>froyables températures de l</w:t>
      </w:r>
      <w:r w:rsidR="00E57EC9">
        <w:t>’</w:t>
      </w:r>
      <w:r w:rsidRPr="00034910">
        <w:t>hiver Sibérien</w:t>
      </w:r>
      <w:r w:rsidR="00E57EC9">
        <w:t>.</w:t>
      </w:r>
    </w:p>
    <w:p w14:paraId="77CCFC6A" w14:textId="77777777" w:rsidR="00E57EC9" w:rsidRDefault="00776CEA" w:rsidP="00E57EC9">
      <w:pPr>
        <w:rPr>
          <w:i/>
          <w:iCs/>
        </w:rPr>
      </w:pPr>
      <w:r w:rsidRPr="00034910">
        <w:t xml:space="preserve">Le cri était </w:t>
      </w:r>
      <w:r w:rsidRPr="00034910">
        <w:rPr>
          <w:i/>
          <w:iCs/>
        </w:rPr>
        <w:t>nature</w:t>
      </w:r>
      <w:r w:rsidR="00E57EC9">
        <w:rPr>
          <w:i/>
          <w:iCs/>
        </w:rPr>
        <w:t xml:space="preserve">, </w:t>
      </w:r>
      <w:r w:rsidRPr="00034910">
        <w:t>suivi du claquement caractéristique dont l</w:t>
      </w:r>
      <w:r w:rsidR="00E57EC9">
        <w:t>’</w:t>
      </w:r>
      <w:r w:rsidRPr="00034910">
        <w:t>oiseau ponctue son appel en choquant ses mandibules</w:t>
      </w:r>
      <w:r w:rsidR="00E57EC9">
        <w:t xml:space="preserve">, </w:t>
      </w:r>
      <w:r w:rsidRPr="00034910">
        <w:t xml:space="preserve">et cependant Dick </w:t>
      </w:r>
      <w:proofErr w:type="spellStart"/>
      <w:r w:rsidRPr="00034910">
        <w:t>Fann</w:t>
      </w:r>
      <w:proofErr w:type="spellEnd"/>
      <w:r w:rsidRPr="00034910">
        <w:t xml:space="preserve"> se confia qu</w:t>
      </w:r>
      <w:r w:rsidR="00E57EC9">
        <w:t>’</w:t>
      </w:r>
      <w:r w:rsidRPr="00034910">
        <w:t xml:space="preserve">il </w:t>
      </w:r>
      <w:r w:rsidRPr="00034910">
        <w:rPr>
          <w:i/>
          <w:iCs/>
        </w:rPr>
        <w:t>était imité</w:t>
      </w:r>
      <w:r w:rsidR="00E57EC9">
        <w:rPr>
          <w:i/>
          <w:iCs/>
        </w:rPr>
        <w:t>.</w:t>
      </w:r>
    </w:p>
    <w:p w14:paraId="24C6352E" w14:textId="77777777" w:rsidR="00E57EC9" w:rsidRDefault="00776CEA" w:rsidP="00E57EC9">
      <w:r w:rsidRPr="00034910">
        <w:t>L</w:t>
      </w:r>
      <w:r w:rsidR="00E57EC9">
        <w:t>’</w:t>
      </w:r>
      <w:r w:rsidRPr="00034910">
        <w:t>hôtel</w:t>
      </w:r>
      <w:r w:rsidR="00E57EC9">
        <w:t xml:space="preserve">, </w:t>
      </w:r>
      <w:r w:rsidRPr="00034910">
        <w:t>où les lumières se déplaçaient si singulièrement</w:t>
      </w:r>
      <w:r w:rsidR="00E57EC9">
        <w:t xml:space="preserve">, </w:t>
      </w:r>
      <w:r w:rsidRPr="00034910">
        <w:t>portait le numéro 33</w:t>
      </w:r>
      <w:r w:rsidR="00E57EC9">
        <w:t xml:space="preserve">… </w:t>
      </w:r>
      <w:r w:rsidRPr="00034910">
        <w:t>L</w:t>
      </w:r>
      <w:r w:rsidR="00E57EC9">
        <w:t>’</w:t>
      </w:r>
      <w:r w:rsidRPr="00034910">
        <w:t>hôtel et le parc ténébreux échangeaient des explications</w:t>
      </w:r>
      <w:r w:rsidR="00E57EC9">
        <w:t xml:space="preserve">. </w:t>
      </w:r>
      <w:r w:rsidRPr="00034910">
        <w:t>Le candélabre et le hululement de la corneille étaient des signaux se répondant</w:t>
      </w:r>
      <w:r w:rsidR="00E57EC9">
        <w:t>.</w:t>
      </w:r>
    </w:p>
    <w:p w14:paraId="1E42C168" w14:textId="77777777" w:rsidR="00E57EC9" w:rsidRDefault="00776CEA" w:rsidP="00E57EC9">
      <w:r w:rsidRPr="00034910">
        <w:t>C</w:t>
      </w:r>
      <w:r w:rsidR="00E57EC9">
        <w:t>’</w:t>
      </w:r>
      <w:r w:rsidRPr="00034910">
        <w:t>est en ce point que l</w:t>
      </w:r>
      <w:r w:rsidR="00E57EC9">
        <w:t>’</w:t>
      </w:r>
      <w:r w:rsidRPr="00034910">
        <w:t>attentat contre le directeur de la p</w:t>
      </w:r>
      <w:r w:rsidRPr="00034910">
        <w:t>o</w:t>
      </w:r>
      <w:r w:rsidRPr="00034910">
        <w:t>lice devait avoir lieu</w:t>
      </w:r>
      <w:r w:rsidR="00E57EC9">
        <w:t xml:space="preserve">. </w:t>
      </w:r>
      <w:r w:rsidRPr="00034910">
        <w:t>Dans la riche demeure portant le numéro 33 se tenait le chef nihiliste qui commandait le meurtre</w:t>
      </w:r>
      <w:r w:rsidR="00E57EC9">
        <w:t xml:space="preserve"> ; </w:t>
      </w:r>
      <w:r w:rsidRPr="00034910">
        <w:t>dans le parc</w:t>
      </w:r>
      <w:r w:rsidR="00E57EC9">
        <w:t xml:space="preserve">, </w:t>
      </w:r>
      <w:r w:rsidRPr="00034910">
        <w:t>se cachait le pauvre fou qui exécuterait l</w:t>
      </w:r>
      <w:r w:rsidR="00E57EC9">
        <w:t>’</w:t>
      </w:r>
      <w:r w:rsidRPr="00034910">
        <w:t>ordre sangu</w:t>
      </w:r>
      <w:r w:rsidRPr="00034910">
        <w:t>i</w:t>
      </w:r>
      <w:r w:rsidRPr="00034910">
        <w:t>naire</w:t>
      </w:r>
      <w:r w:rsidR="00E57EC9">
        <w:t>.</w:t>
      </w:r>
    </w:p>
    <w:p w14:paraId="34417F4F" w14:textId="77777777" w:rsidR="00E57EC9" w:rsidRDefault="00776CEA" w:rsidP="00E57EC9">
      <w:r w:rsidRPr="00034910">
        <w:t>Le premier comptait demeurer insoupçonné</w:t>
      </w:r>
      <w:r w:rsidR="00E57EC9">
        <w:t xml:space="preserve">, </w:t>
      </w:r>
      <w:r w:rsidRPr="00034910">
        <w:t>libre de pr</w:t>
      </w:r>
      <w:r w:rsidRPr="00034910">
        <w:t>é</w:t>
      </w:r>
      <w:r w:rsidRPr="00034910">
        <w:t>parer de nouveaux crimes</w:t>
      </w:r>
      <w:r w:rsidR="00E57EC9">
        <w:t xml:space="preserve">. </w:t>
      </w:r>
      <w:r w:rsidRPr="00034910">
        <w:t>Le second</w:t>
      </w:r>
      <w:r w:rsidR="00E57EC9">
        <w:t xml:space="preserve">, </w:t>
      </w:r>
      <w:r w:rsidRPr="00034910">
        <w:t>par son signal</w:t>
      </w:r>
      <w:r w:rsidR="00E57EC9">
        <w:t xml:space="preserve">, </w:t>
      </w:r>
      <w:r w:rsidRPr="00034910">
        <w:t>disait</w:t>
      </w:r>
      <w:r w:rsidR="00E57EC9">
        <w:t> :</w:t>
      </w:r>
    </w:p>
    <w:p w14:paraId="3F46EADF" w14:textId="77777777" w:rsidR="00E57EC9" w:rsidRDefault="00E57EC9" w:rsidP="00E57EC9">
      <w:r>
        <w:t>— </w:t>
      </w:r>
      <w:r w:rsidR="00776CEA" w:rsidRPr="00034910">
        <w:t>Je suis là</w:t>
      </w:r>
      <w:r>
        <w:t xml:space="preserve">, </w:t>
      </w:r>
      <w:r w:rsidR="00776CEA" w:rsidRPr="00034910">
        <w:t>j</w:t>
      </w:r>
      <w:r>
        <w:t>’</w:t>
      </w:r>
      <w:r w:rsidR="00776CEA" w:rsidRPr="00034910">
        <w:t>ai la bombe</w:t>
      </w:r>
      <w:r>
        <w:t xml:space="preserve">. </w:t>
      </w:r>
      <w:r w:rsidR="00776CEA" w:rsidRPr="00034910">
        <w:t>Je donne ma vie à l</w:t>
      </w:r>
      <w:r>
        <w:t>’</w:t>
      </w:r>
      <w:r w:rsidR="00776CEA" w:rsidRPr="00034910">
        <w:t>Œuvre</w:t>
      </w:r>
      <w:r>
        <w:t> !</w:t>
      </w:r>
    </w:p>
    <w:p w14:paraId="7639853F" w14:textId="77777777" w:rsidR="00E57EC9" w:rsidRDefault="00776CEA" w:rsidP="00E57EC9">
      <w:r w:rsidRPr="00034910">
        <w:t>Et Dick eut un sourire d</w:t>
      </w:r>
      <w:r w:rsidR="00E57EC9">
        <w:t>’</w:t>
      </w:r>
      <w:r w:rsidRPr="00034910">
        <w:t>ironique mélancolie</w:t>
      </w:r>
      <w:r w:rsidR="00E57EC9">
        <w:t xml:space="preserve">, </w:t>
      </w:r>
      <w:r w:rsidRPr="00034910">
        <w:t>constatant une fois de plus cette aberration des peuples qui</w:t>
      </w:r>
      <w:r w:rsidR="00E57EC9">
        <w:t xml:space="preserve">, </w:t>
      </w:r>
      <w:r w:rsidRPr="00034910">
        <w:t>pour marcher à une liberté illusoire</w:t>
      </w:r>
      <w:r w:rsidR="00E57EC9">
        <w:t xml:space="preserve">, </w:t>
      </w:r>
      <w:r w:rsidRPr="00034910">
        <w:t>éprouvent le besoin de se donner des t</w:t>
      </w:r>
      <w:r w:rsidRPr="00034910">
        <w:t>y</w:t>
      </w:r>
      <w:r w:rsidRPr="00034910">
        <w:t>rans</w:t>
      </w:r>
      <w:r w:rsidR="00E57EC9">
        <w:t xml:space="preserve">, </w:t>
      </w:r>
      <w:r w:rsidRPr="00034910">
        <w:t>mille fois plus cruels</w:t>
      </w:r>
      <w:r w:rsidR="00E57EC9">
        <w:t xml:space="preserve">, </w:t>
      </w:r>
      <w:r w:rsidRPr="00034910">
        <w:t>plus exigeants</w:t>
      </w:r>
      <w:r w:rsidR="00E57EC9">
        <w:t xml:space="preserve">, </w:t>
      </w:r>
      <w:r w:rsidRPr="00034910">
        <w:t>plus insupportables que les gouvernements que l</w:t>
      </w:r>
      <w:r w:rsidR="00E57EC9">
        <w:t>’</w:t>
      </w:r>
      <w:r w:rsidRPr="00034910">
        <w:t>on souhaite abattre</w:t>
      </w:r>
      <w:r w:rsidR="00E57EC9">
        <w:t xml:space="preserve">. </w:t>
      </w:r>
      <w:r w:rsidRPr="00034910">
        <w:t>Il conclut tout bas</w:t>
      </w:r>
      <w:r w:rsidR="00E57EC9">
        <w:t> :</w:t>
      </w:r>
    </w:p>
    <w:p w14:paraId="4BC80491" w14:textId="77777777" w:rsidR="00E57EC9" w:rsidRDefault="00E57EC9" w:rsidP="00E57EC9">
      <w:r>
        <w:t>— </w:t>
      </w:r>
      <w:r w:rsidR="00776CEA" w:rsidRPr="00034910">
        <w:t>Il est vrai que si les peuples avaient du bon sens</w:t>
      </w:r>
      <w:r>
        <w:t xml:space="preserve">, </w:t>
      </w:r>
      <w:r w:rsidR="00776CEA" w:rsidRPr="00034910">
        <w:t>la pol</w:t>
      </w:r>
      <w:r w:rsidR="00776CEA" w:rsidRPr="00034910">
        <w:t>i</w:t>
      </w:r>
      <w:r w:rsidR="00776CEA" w:rsidRPr="00034910">
        <w:t>tique deviendrait bien difficile</w:t>
      </w:r>
      <w:r>
        <w:t>.</w:t>
      </w:r>
    </w:p>
    <w:p w14:paraId="42C3BDCD" w14:textId="77777777" w:rsidR="00E57EC9" w:rsidRDefault="00776CEA" w:rsidP="00E57EC9">
      <w:r w:rsidRPr="00034910">
        <w:lastRenderedPageBreak/>
        <w:t>Il ne s</w:t>
      </w:r>
      <w:r w:rsidR="00E57EC9">
        <w:t>’</w:t>
      </w:r>
      <w:r w:rsidRPr="00034910">
        <w:t>était point arrêté</w:t>
      </w:r>
      <w:r w:rsidR="00E57EC9">
        <w:t xml:space="preserve">, </w:t>
      </w:r>
      <w:r w:rsidRPr="00034910">
        <w:t>n</w:t>
      </w:r>
      <w:r w:rsidR="00E57EC9">
        <w:t>’</w:t>
      </w:r>
      <w:r w:rsidRPr="00034910">
        <w:t>avait marqué par aucun mouv</w:t>
      </w:r>
      <w:r w:rsidRPr="00034910">
        <w:t>e</w:t>
      </w:r>
      <w:r w:rsidRPr="00034910">
        <w:t>ment ses réflexions</w:t>
      </w:r>
      <w:r w:rsidR="00E57EC9">
        <w:t xml:space="preserve">… </w:t>
      </w:r>
      <w:r w:rsidRPr="00034910">
        <w:t>Son pas avait continué à sonner son rythme paisible de promeneur</w:t>
      </w:r>
      <w:r w:rsidR="00E57EC9">
        <w:t xml:space="preserve"> ; </w:t>
      </w:r>
      <w:r w:rsidRPr="00034910">
        <w:t>seulement</w:t>
      </w:r>
      <w:r w:rsidR="00E57EC9">
        <w:t xml:space="preserve">, </w:t>
      </w:r>
      <w:r w:rsidRPr="00034910">
        <w:t>il eût maintenant retrouvé</w:t>
      </w:r>
      <w:r w:rsidR="00E57EC9">
        <w:t xml:space="preserve">, </w:t>
      </w:r>
      <w:r w:rsidRPr="00034910">
        <w:t>les yeux fermés</w:t>
      </w:r>
      <w:r w:rsidR="00E57EC9">
        <w:t xml:space="preserve">, </w:t>
      </w:r>
      <w:r w:rsidRPr="00034910">
        <w:t>le point précis d</w:t>
      </w:r>
      <w:r w:rsidR="00E57EC9">
        <w:t>’</w:t>
      </w:r>
      <w:r w:rsidRPr="00034910">
        <w:t>où avait jailli le cri de la corneille</w:t>
      </w:r>
      <w:r w:rsidR="00E57EC9">
        <w:t>.</w:t>
      </w:r>
    </w:p>
    <w:p w14:paraId="64274E58" w14:textId="77777777" w:rsidR="00E57EC9" w:rsidRDefault="00776CEA" w:rsidP="00E57EC9">
      <w:r w:rsidRPr="00034910">
        <w:t>Or</w:t>
      </w:r>
      <w:r w:rsidR="00E57EC9">
        <w:t xml:space="preserve">, </w:t>
      </w:r>
      <w:r w:rsidRPr="00034910">
        <w:t>aussitôt qu</w:t>
      </w:r>
      <w:r w:rsidR="00E57EC9">
        <w:t>’</w:t>
      </w:r>
      <w:r w:rsidRPr="00034910">
        <w:t>il eut dépassé les grilles</w:t>
      </w:r>
      <w:r w:rsidR="00E57EC9">
        <w:t xml:space="preserve">, </w:t>
      </w:r>
      <w:r w:rsidRPr="00034910">
        <w:t>il se jeta dans la première rue latérale</w:t>
      </w:r>
      <w:r w:rsidR="00E57EC9">
        <w:t xml:space="preserve">. </w:t>
      </w:r>
      <w:r w:rsidRPr="00034910">
        <w:t xml:space="preserve">À cinquante mètres de la Perspective </w:t>
      </w:r>
      <w:proofErr w:type="spellStart"/>
      <w:r w:rsidRPr="00034910">
        <w:t>Sakhalinsk</w:t>
      </w:r>
      <w:proofErr w:type="spellEnd"/>
      <w:r w:rsidR="00E57EC9">
        <w:t xml:space="preserve">, </w:t>
      </w:r>
      <w:r w:rsidRPr="00034910">
        <w:t>au milieu d</w:t>
      </w:r>
      <w:r w:rsidR="00E57EC9">
        <w:t>’</w:t>
      </w:r>
      <w:r w:rsidRPr="00034910">
        <w:t>un mur élevé</w:t>
      </w:r>
      <w:r w:rsidR="00E57EC9">
        <w:t xml:space="preserve">, </w:t>
      </w:r>
      <w:r w:rsidRPr="00034910">
        <w:t>se découpait une petite porte de fer</w:t>
      </w:r>
      <w:r w:rsidR="00E57EC9">
        <w:t>.</w:t>
      </w:r>
    </w:p>
    <w:p w14:paraId="2B972C4B" w14:textId="77777777" w:rsidR="00E57EC9" w:rsidRDefault="00776CEA" w:rsidP="00E57EC9">
      <w:r w:rsidRPr="00034910">
        <w:t>C</w:t>
      </w:r>
      <w:r w:rsidR="00E57EC9">
        <w:t>’</w:t>
      </w:r>
      <w:r w:rsidRPr="00034910">
        <w:t>était l</w:t>
      </w:r>
      <w:r w:rsidR="00E57EC9">
        <w:t>’</w:t>
      </w:r>
      <w:r w:rsidRPr="00034910">
        <w:t>entrée de service réservée aux jardiniers du parc</w:t>
      </w:r>
      <w:r w:rsidR="00E57EC9">
        <w:t>.</w:t>
      </w:r>
    </w:p>
    <w:p w14:paraId="2DBBB7EF" w14:textId="77777777" w:rsidR="00E57EC9" w:rsidRDefault="00776CEA" w:rsidP="00E57EC9">
      <w:r w:rsidRPr="00034910">
        <w:t>Tout auprès s</w:t>
      </w:r>
      <w:r w:rsidR="00E57EC9">
        <w:t>’</w:t>
      </w:r>
      <w:r w:rsidRPr="00034910">
        <w:t>élevait un pavillon de garde</w:t>
      </w:r>
      <w:r w:rsidR="00E57EC9">
        <w:t xml:space="preserve">. </w:t>
      </w:r>
      <w:r w:rsidRPr="00034910">
        <w:t xml:space="preserve">Dick </w:t>
      </w:r>
      <w:proofErr w:type="spellStart"/>
      <w:r w:rsidRPr="00034910">
        <w:t>Fann</w:t>
      </w:r>
      <w:proofErr w:type="spellEnd"/>
      <w:r w:rsidRPr="00034910">
        <w:t xml:space="preserve"> fra</w:t>
      </w:r>
      <w:r w:rsidRPr="00034910">
        <w:t>p</w:t>
      </w:r>
      <w:r w:rsidRPr="00034910">
        <w:t>pa</w:t>
      </w:r>
      <w:r w:rsidR="00E57EC9">
        <w:t>.</w:t>
      </w:r>
    </w:p>
    <w:p w14:paraId="3C851CD1" w14:textId="77777777" w:rsidR="00E57EC9" w:rsidRDefault="00E57EC9" w:rsidP="00E57EC9">
      <w:r>
        <w:t>— </w:t>
      </w:r>
      <w:r w:rsidR="00776CEA" w:rsidRPr="00034910">
        <w:t>Qu</w:t>
      </w:r>
      <w:r>
        <w:t>’</w:t>
      </w:r>
      <w:r w:rsidR="00776CEA" w:rsidRPr="00034910">
        <w:t>est-ce que vous voulez</w:t>
      </w:r>
      <w:r>
        <w:t xml:space="preserve"> ? </w:t>
      </w:r>
      <w:r w:rsidR="00776CEA" w:rsidRPr="00034910">
        <w:t>demanda une voix rude</w:t>
      </w:r>
      <w:r>
        <w:t>.</w:t>
      </w:r>
    </w:p>
    <w:p w14:paraId="388FD750" w14:textId="77777777" w:rsidR="00E57EC9" w:rsidRDefault="00E57EC9" w:rsidP="00E57EC9">
      <w:r>
        <w:t>— </w:t>
      </w:r>
      <w:r w:rsidR="00776CEA" w:rsidRPr="00034910">
        <w:t>Vous montrer un papier qui</w:t>
      </w:r>
      <w:r>
        <w:t xml:space="preserve">, </w:t>
      </w:r>
      <w:r w:rsidR="00776CEA" w:rsidRPr="00034910">
        <w:t>je crois</w:t>
      </w:r>
      <w:r>
        <w:t xml:space="preserve">, </w:t>
      </w:r>
      <w:r w:rsidR="00776CEA" w:rsidRPr="00034910">
        <w:t>est à votre adresse</w:t>
      </w:r>
      <w:r>
        <w:t>.</w:t>
      </w:r>
    </w:p>
    <w:p w14:paraId="261CE2AC" w14:textId="77777777" w:rsidR="00E57EC9" w:rsidRDefault="00E57EC9" w:rsidP="00E57EC9">
      <w:r>
        <w:t>— </w:t>
      </w:r>
      <w:r w:rsidR="00776CEA" w:rsidRPr="00034910">
        <w:t>Vous repasserez demain</w:t>
      </w:r>
      <w:r>
        <w:t>.</w:t>
      </w:r>
    </w:p>
    <w:p w14:paraId="0BDFBF16" w14:textId="77777777" w:rsidR="00E57EC9" w:rsidRDefault="00E57EC9" w:rsidP="00E57EC9">
      <w:r>
        <w:t>— </w:t>
      </w:r>
      <w:r w:rsidR="00776CEA" w:rsidRPr="00034910">
        <w:t>Impossible</w:t>
      </w:r>
      <w:r>
        <w:t xml:space="preserve">. </w:t>
      </w:r>
      <w:r w:rsidR="00776CEA" w:rsidRPr="00034910">
        <w:t>Vous devez lire avant minuit</w:t>
      </w:r>
      <w:r>
        <w:t>.</w:t>
      </w:r>
    </w:p>
    <w:p w14:paraId="555E3169" w14:textId="77777777" w:rsidR="00E57EC9" w:rsidRDefault="00E57EC9" w:rsidP="00E57EC9">
      <w:r>
        <w:t>— </w:t>
      </w:r>
      <w:r w:rsidR="00776CEA" w:rsidRPr="00034910">
        <w:t>Ah</w:t>
      </w:r>
      <w:r>
        <w:t> !</w:t>
      </w:r>
    </w:p>
    <w:p w14:paraId="51DFDA36" w14:textId="77777777" w:rsidR="00E57EC9" w:rsidRDefault="00776CEA" w:rsidP="00E57EC9">
      <w:r w:rsidRPr="00034910">
        <w:t>Un bruit de clef tournant dans la serrure suivit l</w:t>
      </w:r>
      <w:r w:rsidR="00E57EC9">
        <w:t>’</w:t>
      </w:r>
      <w:r w:rsidRPr="00034910">
        <w:t>exclamation</w:t>
      </w:r>
      <w:r w:rsidR="00E57EC9">
        <w:t xml:space="preserve">… </w:t>
      </w:r>
      <w:r w:rsidRPr="00034910">
        <w:t>La porte tourna sur ses gonds</w:t>
      </w:r>
      <w:r w:rsidR="00E57EC9">
        <w:t xml:space="preserve">, </w:t>
      </w:r>
      <w:r w:rsidRPr="00034910">
        <w:t>démasquant la silhouette d</w:t>
      </w:r>
      <w:r w:rsidR="00E57EC9">
        <w:t>’</w:t>
      </w:r>
      <w:r w:rsidRPr="00034910">
        <w:t>un géant hirsute</w:t>
      </w:r>
      <w:r w:rsidR="00E57EC9">
        <w:t xml:space="preserve">, </w:t>
      </w:r>
      <w:r w:rsidRPr="00034910">
        <w:t>vêtu de l</w:t>
      </w:r>
      <w:r w:rsidR="00E57EC9">
        <w:t>’</w:t>
      </w:r>
      <w:r w:rsidRPr="00034910">
        <w:t>uniforme des gardiens du parc</w:t>
      </w:r>
      <w:r w:rsidR="00E57EC9">
        <w:t xml:space="preserve">. </w:t>
      </w:r>
      <w:r w:rsidRPr="00034910">
        <w:t xml:space="preserve">Dick </w:t>
      </w:r>
      <w:proofErr w:type="spellStart"/>
      <w:r w:rsidRPr="00034910">
        <w:t>Fann</w:t>
      </w:r>
      <w:proofErr w:type="spellEnd"/>
      <w:r w:rsidRPr="00034910">
        <w:t xml:space="preserve"> s</w:t>
      </w:r>
      <w:r w:rsidR="00E57EC9">
        <w:t>’</w:t>
      </w:r>
      <w:r w:rsidRPr="00034910">
        <w:t>attendait à cette apparition</w:t>
      </w:r>
      <w:r w:rsidR="00E57EC9">
        <w:t xml:space="preserve">, </w:t>
      </w:r>
      <w:r w:rsidRPr="00034910">
        <w:t>car il ne manife</w:t>
      </w:r>
      <w:r w:rsidRPr="00034910">
        <w:t>s</w:t>
      </w:r>
      <w:r w:rsidRPr="00034910">
        <w:t>ta aucune surprise</w:t>
      </w:r>
      <w:r w:rsidR="00E57EC9">
        <w:t>.</w:t>
      </w:r>
    </w:p>
    <w:p w14:paraId="40E3694A" w14:textId="77777777" w:rsidR="00E57EC9" w:rsidRDefault="00E57EC9" w:rsidP="00E57EC9">
      <w:r>
        <w:t>— </w:t>
      </w:r>
      <w:proofErr w:type="spellStart"/>
      <w:r w:rsidR="00776CEA" w:rsidRPr="00034910">
        <w:t>Milkanowitch</w:t>
      </w:r>
      <w:proofErr w:type="spellEnd"/>
      <w:r>
        <w:t xml:space="preserve"> ! </w:t>
      </w:r>
      <w:r w:rsidR="00776CEA" w:rsidRPr="00034910">
        <w:t>murmura-t-il</w:t>
      </w:r>
      <w:r>
        <w:t xml:space="preserve">. </w:t>
      </w:r>
      <w:r w:rsidR="00776CEA" w:rsidRPr="00034910">
        <w:t>L</w:t>
      </w:r>
      <w:r>
        <w:t>’</w:t>
      </w:r>
      <w:r w:rsidR="00776CEA" w:rsidRPr="00034910">
        <w:t>homme s</w:t>
      </w:r>
      <w:r>
        <w:t>’</w:t>
      </w:r>
      <w:r w:rsidR="00776CEA" w:rsidRPr="00034910">
        <w:t>inclina</w:t>
      </w:r>
      <w:r>
        <w:t>.</w:t>
      </w:r>
    </w:p>
    <w:p w14:paraId="2B4E7141" w14:textId="77777777" w:rsidR="00E57EC9" w:rsidRDefault="00E57EC9" w:rsidP="00E57EC9">
      <w:r>
        <w:t>— </w:t>
      </w:r>
      <w:r w:rsidR="00776CEA" w:rsidRPr="00034910">
        <w:t>J</w:t>
      </w:r>
      <w:r>
        <w:t>’</w:t>
      </w:r>
      <w:r w:rsidR="00776CEA" w:rsidRPr="00034910">
        <w:t>ai là</w:t>
      </w:r>
      <w:r>
        <w:t xml:space="preserve">, </w:t>
      </w:r>
      <w:r w:rsidR="00776CEA" w:rsidRPr="00034910">
        <w:t>dans ma bicoque</w:t>
      </w:r>
      <w:r>
        <w:t xml:space="preserve">, </w:t>
      </w:r>
      <w:r w:rsidR="00776CEA" w:rsidRPr="00034910">
        <w:t>une douzaine de ses fils</w:t>
      </w:r>
      <w:r>
        <w:t>.</w:t>
      </w:r>
    </w:p>
    <w:p w14:paraId="05F4857D" w14:textId="77777777" w:rsidR="00E57EC9" w:rsidRDefault="00E57EC9" w:rsidP="00E57EC9">
      <w:r>
        <w:lastRenderedPageBreak/>
        <w:t>— </w:t>
      </w:r>
      <w:r w:rsidR="00776CEA" w:rsidRPr="00034910">
        <w:t>Bon</w:t>
      </w:r>
      <w:r>
        <w:t xml:space="preserve">, </w:t>
      </w:r>
      <w:r w:rsidR="00776CEA" w:rsidRPr="00034910">
        <w:t>le directeur a posté des gendarmes ici</w:t>
      </w:r>
      <w:r>
        <w:t xml:space="preserve">, </w:t>
      </w:r>
      <w:r w:rsidR="00776CEA" w:rsidRPr="00034910">
        <w:t>j</w:t>
      </w:r>
      <w:r>
        <w:t>’</w:t>
      </w:r>
      <w:r w:rsidR="00776CEA" w:rsidRPr="00034910">
        <w:t>en étais sûr</w:t>
      </w:r>
      <w:r>
        <w:t>.</w:t>
      </w:r>
    </w:p>
    <w:p w14:paraId="0E6BB585" w14:textId="77777777" w:rsidR="00E57EC9" w:rsidRDefault="00E57EC9" w:rsidP="00E57EC9">
      <w:r>
        <w:t>— </w:t>
      </w:r>
      <w:r w:rsidR="00776CEA" w:rsidRPr="00034910">
        <w:t>Et parmi eux un sous-officier</w:t>
      </w:r>
      <w:r>
        <w:t xml:space="preserve">, </w:t>
      </w:r>
      <w:r w:rsidR="00776CEA" w:rsidRPr="00034910">
        <w:t>qui a vu celui que vous d</w:t>
      </w:r>
      <w:r w:rsidR="00776CEA" w:rsidRPr="00034910">
        <w:t>e</w:t>
      </w:r>
      <w:r w:rsidR="00776CEA" w:rsidRPr="00034910">
        <w:t>vez être</w:t>
      </w:r>
      <w:r>
        <w:t xml:space="preserve">, </w:t>
      </w:r>
      <w:r w:rsidR="00776CEA" w:rsidRPr="00034910">
        <w:t>si vous n</w:t>
      </w:r>
      <w:r>
        <w:t>’</w:t>
      </w:r>
      <w:r w:rsidR="00776CEA" w:rsidRPr="00034910">
        <w:t>êtes pas un imposteur</w:t>
      </w:r>
      <w:r>
        <w:t>.</w:t>
      </w:r>
    </w:p>
    <w:p w14:paraId="300118B6" w14:textId="77777777" w:rsidR="00E57EC9" w:rsidRDefault="00E57EC9" w:rsidP="00E57EC9">
      <w:r>
        <w:t>— </w:t>
      </w:r>
      <w:r w:rsidR="00776CEA" w:rsidRPr="00034910">
        <w:t>Parfait</w:t>
      </w:r>
      <w:r>
        <w:t xml:space="preserve"> ! </w:t>
      </w:r>
      <w:r w:rsidR="00776CEA" w:rsidRPr="00034910">
        <w:t>Conduis-moi vers le sous-officier dont tu parles</w:t>
      </w:r>
      <w:r>
        <w:t>.</w:t>
      </w:r>
    </w:p>
    <w:p w14:paraId="554E9F89" w14:textId="77777777" w:rsidR="00E57EC9" w:rsidRDefault="00776CEA" w:rsidP="00E57EC9">
      <w:r w:rsidRPr="00034910">
        <w:t>L</w:t>
      </w:r>
      <w:r w:rsidR="00E57EC9">
        <w:t>’</w:t>
      </w:r>
      <w:r w:rsidRPr="00034910">
        <w:t>interlocuteur du jeune homme posa sur son bras une main</w:t>
      </w:r>
      <w:r w:rsidR="00E57EC9">
        <w:t xml:space="preserve">, </w:t>
      </w:r>
      <w:r w:rsidRPr="00034910">
        <w:t>large à cacher une assiette</w:t>
      </w:r>
      <w:r w:rsidR="00E57EC9">
        <w:t xml:space="preserve">, </w:t>
      </w:r>
      <w:r w:rsidRPr="00034910">
        <w:t>et le portant presque</w:t>
      </w:r>
      <w:r w:rsidR="00E57EC9">
        <w:t xml:space="preserve">, </w:t>
      </w:r>
      <w:r w:rsidRPr="00034910">
        <w:t>il l</w:t>
      </w:r>
      <w:r w:rsidR="00E57EC9">
        <w:t>’</w:t>
      </w:r>
      <w:r w:rsidRPr="00034910">
        <w:t>entraîna vers le pavillon</w:t>
      </w:r>
      <w:r w:rsidR="00E57EC9">
        <w:t>.</w:t>
      </w:r>
    </w:p>
    <w:p w14:paraId="14F2E1E0" w14:textId="77777777" w:rsidR="00E57EC9" w:rsidRDefault="00776CEA" w:rsidP="00E57EC9">
      <w:r w:rsidRPr="00034910">
        <w:t>Dans la première salle</w:t>
      </w:r>
      <w:r w:rsidR="00E57EC9">
        <w:t xml:space="preserve">, </w:t>
      </w:r>
      <w:r w:rsidRPr="00034910">
        <w:t>plusieurs gendarmes</w:t>
      </w:r>
      <w:r w:rsidR="00E57EC9">
        <w:t xml:space="preserve">, </w:t>
      </w:r>
      <w:r w:rsidRPr="00034910">
        <w:t>éclairés par une lanterne</w:t>
      </w:r>
      <w:r w:rsidR="00E57EC9">
        <w:t xml:space="preserve">, </w:t>
      </w:r>
      <w:r w:rsidRPr="00034910">
        <w:t>se tenaient immobiles</w:t>
      </w:r>
      <w:r w:rsidR="00E57EC9">
        <w:t xml:space="preserve">. </w:t>
      </w:r>
      <w:r w:rsidRPr="00034910">
        <w:t>Dick regarda la fenêtre</w:t>
      </w:r>
      <w:r w:rsidR="00E57EC9">
        <w:t xml:space="preserve">, </w:t>
      </w:r>
      <w:r w:rsidRPr="00034910">
        <w:t>la porte vitrée</w:t>
      </w:r>
      <w:r w:rsidR="00E57EC9">
        <w:t xml:space="preserve">… </w:t>
      </w:r>
      <w:r w:rsidRPr="00034910">
        <w:t>Des volets pleins les obturaient</w:t>
      </w:r>
      <w:r w:rsidR="00E57EC9">
        <w:t xml:space="preserve">. </w:t>
      </w:r>
      <w:r w:rsidRPr="00034910">
        <w:t>La clarté ne po</w:t>
      </w:r>
      <w:r w:rsidRPr="00034910">
        <w:t>u</w:t>
      </w:r>
      <w:r w:rsidRPr="00034910">
        <w:t>vait être aperçue du dehors</w:t>
      </w:r>
      <w:r w:rsidR="00E57EC9">
        <w:t>.</w:t>
      </w:r>
    </w:p>
    <w:p w14:paraId="7EE32BD3" w14:textId="77777777" w:rsidR="00E57EC9" w:rsidRDefault="00776CEA" w:rsidP="00E57EC9">
      <w:r w:rsidRPr="00034910">
        <w:t>Puis il reporta ses regards sur ceux qui l</w:t>
      </w:r>
      <w:r w:rsidR="00E57EC9">
        <w:t>’</w:t>
      </w:r>
      <w:r w:rsidRPr="00034910">
        <w:t>entouraient</w:t>
      </w:r>
      <w:r w:rsidR="00E57EC9">
        <w:t>.</w:t>
      </w:r>
    </w:p>
    <w:p w14:paraId="047D1D1F" w14:textId="77777777" w:rsidR="00E57EC9" w:rsidRDefault="00776CEA" w:rsidP="00E57EC9">
      <w:r w:rsidRPr="00034910">
        <w:t>Du premier coup d</w:t>
      </w:r>
      <w:r w:rsidR="00E57EC9">
        <w:t>’</w:t>
      </w:r>
      <w:r w:rsidRPr="00034910">
        <w:t>œil</w:t>
      </w:r>
      <w:r w:rsidR="00E57EC9">
        <w:t xml:space="preserve">, </w:t>
      </w:r>
      <w:r w:rsidRPr="00034910">
        <w:t xml:space="preserve">il reconnut le sous-officier envoyé aux renseignements par le directeur </w:t>
      </w:r>
      <w:proofErr w:type="spellStart"/>
      <w:r w:rsidRPr="00034910">
        <w:t>Milkanowitch</w:t>
      </w:r>
      <w:proofErr w:type="spellEnd"/>
      <w:r w:rsidRPr="00034910">
        <w:t xml:space="preserve"> dans l</w:t>
      </w:r>
      <w:r w:rsidR="00E57EC9">
        <w:t>’</w:t>
      </w:r>
      <w:r w:rsidRPr="00034910">
        <w:t>après-midi</w:t>
      </w:r>
      <w:r w:rsidR="00E57EC9">
        <w:t xml:space="preserve">, </w:t>
      </w:r>
      <w:r w:rsidRPr="00034910">
        <w:t>et s</w:t>
      </w:r>
      <w:r w:rsidR="00E57EC9">
        <w:t>’</w:t>
      </w:r>
      <w:r w:rsidRPr="00034910">
        <w:t>adressant à lui</w:t>
      </w:r>
      <w:r w:rsidR="00E57EC9">
        <w:t> :</w:t>
      </w:r>
    </w:p>
    <w:p w14:paraId="0BF41848" w14:textId="77777777" w:rsidR="00E57EC9" w:rsidRDefault="00E57EC9" w:rsidP="00E57EC9">
      <w:r>
        <w:t>— </w:t>
      </w:r>
      <w:r w:rsidR="00776CEA" w:rsidRPr="00034910">
        <w:t>Me reconnais-tu</w:t>
      </w:r>
      <w:r>
        <w:t> ?</w:t>
      </w:r>
    </w:p>
    <w:p w14:paraId="724C3A7C" w14:textId="77777777" w:rsidR="00E57EC9" w:rsidRDefault="00E57EC9" w:rsidP="00E57EC9">
      <w:r>
        <w:t>— </w:t>
      </w:r>
      <w:r w:rsidR="00776CEA" w:rsidRPr="00034910">
        <w:t>Oui</w:t>
      </w:r>
      <w:r>
        <w:t xml:space="preserve">, </w:t>
      </w:r>
      <w:r w:rsidR="00776CEA" w:rsidRPr="00034910">
        <w:t>Excellence</w:t>
      </w:r>
      <w:r>
        <w:t xml:space="preserve">, </w:t>
      </w:r>
      <w:r w:rsidR="00776CEA" w:rsidRPr="00034910">
        <w:t>répondit le gradé sans hésiter</w:t>
      </w:r>
      <w:r>
        <w:t>.</w:t>
      </w:r>
    </w:p>
    <w:p w14:paraId="6BCA0880" w14:textId="77777777" w:rsidR="00E57EC9" w:rsidRDefault="00776CEA" w:rsidP="00E57EC9">
      <w:r w:rsidRPr="00034910">
        <w:t>Le gardien lâcha aussitôt le bras de l</w:t>
      </w:r>
      <w:r w:rsidR="00E57EC9">
        <w:t>’</w:t>
      </w:r>
      <w:r w:rsidRPr="00034910">
        <w:t>Anglais et</w:t>
      </w:r>
      <w:r w:rsidR="00E57EC9">
        <w:t xml:space="preserve">, </w:t>
      </w:r>
      <w:r w:rsidRPr="00034910">
        <w:t>réunissant les talons</w:t>
      </w:r>
      <w:r w:rsidR="00E57EC9">
        <w:t xml:space="preserve">, </w:t>
      </w:r>
      <w:r w:rsidRPr="00034910">
        <w:t>porta la main à son bonnet</w:t>
      </w:r>
      <w:r w:rsidR="00E57EC9">
        <w:t>.</w:t>
      </w:r>
    </w:p>
    <w:p w14:paraId="7CF8975C" w14:textId="77777777" w:rsidR="00E57EC9" w:rsidRDefault="00E57EC9" w:rsidP="00E57EC9">
      <w:r>
        <w:t>— </w:t>
      </w:r>
      <w:r w:rsidR="00776CEA" w:rsidRPr="00034910">
        <w:t>Écoute</w:t>
      </w:r>
      <w:r>
        <w:t xml:space="preserve">, </w:t>
      </w:r>
      <w:r w:rsidR="00776CEA" w:rsidRPr="00034910">
        <w:t>sous-officier</w:t>
      </w:r>
      <w:r>
        <w:t xml:space="preserve">. </w:t>
      </w:r>
      <w:r w:rsidR="00776CEA" w:rsidRPr="00034910">
        <w:t>Envoie deux hommes prévenir tous les postes voisins</w:t>
      </w:r>
      <w:r>
        <w:t xml:space="preserve">. </w:t>
      </w:r>
      <w:r w:rsidR="00776CEA" w:rsidRPr="00034910">
        <w:t>Il faut cerner l</w:t>
      </w:r>
      <w:r>
        <w:t>’</w:t>
      </w:r>
      <w:r w:rsidR="00776CEA" w:rsidRPr="00034910">
        <w:t>hôtel n</w:t>
      </w:r>
      <w:r>
        <w:t>° </w:t>
      </w:r>
      <w:r w:rsidRPr="00034910">
        <w:t>3</w:t>
      </w:r>
      <w:r w:rsidR="00776CEA" w:rsidRPr="00034910">
        <w:t>3 de la Perspective</w:t>
      </w:r>
      <w:r>
        <w:t>.</w:t>
      </w:r>
    </w:p>
    <w:p w14:paraId="3D4B40B4" w14:textId="77777777" w:rsidR="00E57EC9" w:rsidRDefault="00E57EC9" w:rsidP="00E57EC9">
      <w:r>
        <w:t>— </w:t>
      </w:r>
      <w:r w:rsidR="00776CEA" w:rsidRPr="00034910">
        <w:t>N</w:t>
      </w:r>
      <w:r>
        <w:t>° </w:t>
      </w:r>
      <w:r w:rsidRPr="00034910">
        <w:t>3</w:t>
      </w:r>
      <w:r w:rsidR="00776CEA" w:rsidRPr="00034910">
        <w:t>3</w:t>
      </w:r>
      <w:r>
        <w:t xml:space="preserve">, </w:t>
      </w:r>
      <w:r w:rsidR="00776CEA" w:rsidRPr="00034910">
        <w:t>Excellence</w:t>
      </w:r>
      <w:r>
        <w:t> ?</w:t>
      </w:r>
    </w:p>
    <w:p w14:paraId="4EB6414E" w14:textId="77777777" w:rsidR="00E57EC9" w:rsidRDefault="00E57EC9" w:rsidP="00E57EC9">
      <w:r>
        <w:t>— </w:t>
      </w:r>
      <w:r w:rsidR="00776CEA" w:rsidRPr="00034910">
        <w:t>Oui</w:t>
      </w:r>
      <w:r>
        <w:t xml:space="preserve">. </w:t>
      </w:r>
      <w:r w:rsidR="00776CEA" w:rsidRPr="00034910">
        <w:t>C</w:t>
      </w:r>
      <w:r>
        <w:t>’</w:t>
      </w:r>
      <w:r w:rsidR="00776CEA" w:rsidRPr="00034910">
        <w:t>est là qu</w:t>
      </w:r>
      <w:r>
        <w:t>’</w:t>
      </w:r>
      <w:r w:rsidR="00776CEA" w:rsidRPr="00034910">
        <w:t>est le chef nihiliste</w:t>
      </w:r>
      <w:r>
        <w:t>.</w:t>
      </w:r>
    </w:p>
    <w:p w14:paraId="732508C8" w14:textId="77777777" w:rsidR="00E57EC9" w:rsidRDefault="00776CEA" w:rsidP="00E57EC9">
      <w:r w:rsidRPr="00034910">
        <w:lastRenderedPageBreak/>
        <w:t>Les gendarmes firent entendre un grondement sourd</w:t>
      </w:r>
      <w:r w:rsidR="00E57EC9">
        <w:t xml:space="preserve">. </w:t>
      </w:r>
      <w:r w:rsidRPr="00034910">
        <w:t>La haine existe entre ces représentants de l</w:t>
      </w:r>
      <w:r w:rsidR="00E57EC9">
        <w:t>’</w:t>
      </w:r>
      <w:r w:rsidRPr="00034910">
        <w:t>ordre et les farouches criminels qui s</w:t>
      </w:r>
      <w:r w:rsidR="00E57EC9">
        <w:t>’</w:t>
      </w:r>
      <w:r w:rsidRPr="00034910">
        <w:t xml:space="preserve">intitulent </w:t>
      </w:r>
      <w:r w:rsidR="00E57EC9">
        <w:t>« </w:t>
      </w:r>
      <w:r w:rsidRPr="00FE4ED5">
        <w:t>p</w:t>
      </w:r>
      <w:r w:rsidRPr="00034910">
        <w:t>artisans de la liberté</w:t>
      </w:r>
      <w:r w:rsidR="00E57EC9">
        <w:t> ».</w:t>
      </w:r>
    </w:p>
    <w:p w14:paraId="10AC5439" w14:textId="77777777" w:rsidR="00E57EC9" w:rsidRDefault="00776CEA" w:rsidP="00E57EC9">
      <w:r w:rsidRPr="00034910">
        <w:t>Mais sur un geste du jeune homme</w:t>
      </w:r>
      <w:r w:rsidR="00E57EC9">
        <w:t xml:space="preserve">, </w:t>
      </w:r>
      <w:r w:rsidRPr="00034910">
        <w:t>le silence se rétablit</w:t>
      </w:r>
      <w:r w:rsidR="00E57EC9">
        <w:t xml:space="preserve">. </w:t>
      </w:r>
      <w:r w:rsidRPr="00034910">
        <w:t>Il continua</w:t>
      </w:r>
      <w:r w:rsidR="00E57EC9">
        <w:t> :</w:t>
      </w:r>
    </w:p>
    <w:p w14:paraId="16A1D321" w14:textId="77777777" w:rsidR="00E57EC9" w:rsidRDefault="00E57EC9" w:rsidP="00E57EC9">
      <w:r>
        <w:t>— </w:t>
      </w:r>
      <w:r w:rsidR="00776CEA" w:rsidRPr="00034910">
        <w:t>Pour attaquer</w:t>
      </w:r>
      <w:r>
        <w:t xml:space="preserve">, </w:t>
      </w:r>
      <w:r w:rsidR="00776CEA" w:rsidRPr="00034910">
        <w:t>on attendra mon signal</w:t>
      </w:r>
      <w:r>
        <w:t xml:space="preserve">… </w:t>
      </w:r>
      <w:r w:rsidR="00776CEA" w:rsidRPr="00034910">
        <w:t>Trois coups de sifflet</w:t>
      </w:r>
      <w:r>
        <w:t xml:space="preserve">. </w:t>
      </w:r>
      <w:r w:rsidR="00776CEA" w:rsidRPr="00034910">
        <w:t>Ce disant</w:t>
      </w:r>
      <w:r>
        <w:t xml:space="preserve">, </w:t>
      </w:r>
      <w:r w:rsidR="00776CEA" w:rsidRPr="00034910">
        <w:t>l</w:t>
      </w:r>
      <w:r>
        <w:t>’</w:t>
      </w:r>
      <w:r w:rsidR="00776CEA" w:rsidRPr="00034910">
        <w:t>Anglais commençait à se dépouiller de ses vêtements</w:t>
      </w:r>
      <w:r>
        <w:t xml:space="preserve">. </w:t>
      </w:r>
      <w:r w:rsidR="00776CEA" w:rsidRPr="00034910">
        <w:t>Mais telle est la force de la discipline dans la ge</w:t>
      </w:r>
      <w:r w:rsidR="00776CEA" w:rsidRPr="00034910">
        <w:t>n</w:t>
      </w:r>
      <w:r w:rsidR="00776CEA" w:rsidRPr="00034910">
        <w:t>darmerie russe</w:t>
      </w:r>
      <w:r>
        <w:t xml:space="preserve">, </w:t>
      </w:r>
      <w:r w:rsidR="00776CEA" w:rsidRPr="00034910">
        <w:t>que personne ne parut prêter attention à cette étrange action</w:t>
      </w:r>
      <w:r>
        <w:t>.</w:t>
      </w:r>
    </w:p>
    <w:p w14:paraId="39BE8432" w14:textId="77777777" w:rsidR="00E57EC9" w:rsidRDefault="00776CEA" w:rsidP="00E57EC9">
      <w:r w:rsidRPr="00034910">
        <w:t>Le sous-officier donnait ses ordres</w:t>
      </w:r>
      <w:r w:rsidR="00E57EC9">
        <w:t>.</w:t>
      </w:r>
    </w:p>
    <w:p w14:paraId="70E68FE5" w14:textId="77777777" w:rsidR="00E57EC9" w:rsidRDefault="00776CEA" w:rsidP="00E57EC9">
      <w:r w:rsidRPr="00034910">
        <w:t>Deux de ses subordonnés se glissaient dehors</w:t>
      </w:r>
      <w:r w:rsidR="00E57EC9">
        <w:t xml:space="preserve">, </w:t>
      </w:r>
      <w:r w:rsidRPr="00034910">
        <w:t>accomp</w:t>
      </w:r>
      <w:r w:rsidRPr="00034910">
        <w:t>a</w:t>
      </w:r>
      <w:r w:rsidRPr="00034910">
        <w:t>gnés par le gardien</w:t>
      </w:r>
      <w:r w:rsidR="00E57EC9">
        <w:t xml:space="preserve">. </w:t>
      </w:r>
      <w:r w:rsidRPr="00034910">
        <w:t xml:space="preserve">Ils allaient porter aux alentours la consigne donnée par Dick </w:t>
      </w:r>
      <w:proofErr w:type="spellStart"/>
      <w:r w:rsidRPr="00034910">
        <w:t>Fann</w:t>
      </w:r>
      <w:proofErr w:type="spellEnd"/>
      <w:r w:rsidR="00E57EC9">
        <w:t>.</w:t>
      </w:r>
    </w:p>
    <w:p w14:paraId="0C568630" w14:textId="77777777" w:rsidR="00E57EC9" w:rsidRDefault="00776CEA" w:rsidP="00E57EC9">
      <w:r w:rsidRPr="00034910">
        <w:t>Celui-ci maintenant n</w:t>
      </w:r>
      <w:r w:rsidR="00E57EC9">
        <w:t>’</w:t>
      </w:r>
      <w:r w:rsidRPr="00034910">
        <w:t>était plus revêtu que de sa combina</w:t>
      </w:r>
      <w:r w:rsidRPr="00034910">
        <w:t>i</w:t>
      </w:r>
      <w:r w:rsidRPr="00034910">
        <w:t>son noire</w:t>
      </w:r>
      <w:r w:rsidR="00E57EC9">
        <w:t xml:space="preserve">. </w:t>
      </w:r>
      <w:r w:rsidRPr="00034910">
        <w:t>Sur son visage il appliquait le masque de soie</w:t>
      </w:r>
      <w:r w:rsidR="00E57EC9">
        <w:t xml:space="preserve">, </w:t>
      </w:r>
      <w:r w:rsidRPr="00034910">
        <w:t>égal</w:t>
      </w:r>
      <w:r w:rsidRPr="00034910">
        <w:t>e</w:t>
      </w:r>
      <w:r w:rsidRPr="00034910">
        <w:t>ment noir</w:t>
      </w:r>
      <w:r w:rsidR="00E57EC9">
        <w:t xml:space="preserve">, </w:t>
      </w:r>
      <w:r w:rsidRPr="00034910">
        <w:t>dont il s</w:t>
      </w:r>
      <w:r w:rsidR="00E57EC9">
        <w:t>’</w:t>
      </w:r>
      <w:r w:rsidRPr="00034910">
        <w:t>était muni</w:t>
      </w:r>
      <w:r w:rsidR="00E57EC9">
        <w:t xml:space="preserve">. </w:t>
      </w:r>
      <w:r w:rsidRPr="00034910">
        <w:t>Puis</w:t>
      </w:r>
      <w:r w:rsidR="00E57EC9">
        <w:t xml:space="preserve">, </w:t>
      </w:r>
      <w:r w:rsidRPr="00034910">
        <w:t>se tournant vers le sergent</w:t>
      </w:r>
      <w:r w:rsidR="00E57EC9">
        <w:t> :</w:t>
      </w:r>
    </w:p>
    <w:p w14:paraId="6F69D4D3" w14:textId="77777777" w:rsidR="00E57EC9" w:rsidRDefault="00E57EC9" w:rsidP="00E57EC9">
      <w:r>
        <w:t>— </w:t>
      </w:r>
      <w:r w:rsidR="00776CEA" w:rsidRPr="00034910">
        <w:t>À mon signal</w:t>
      </w:r>
      <w:r>
        <w:t xml:space="preserve">, </w:t>
      </w:r>
      <w:r w:rsidR="00776CEA" w:rsidRPr="00034910">
        <w:t>vous laisserez deux hommes ici</w:t>
      </w:r>
      <w:r>
        <w:t xml:space="preserve">… ; </w:t>
      </w:r>
      <w:r w:rsidR="00776CEA" w:rsidRPr="00034910">
        <w:t>j</w:t>
      </w:r>
      <w:r>
        <w:t>’</w:t>
      </w:r>
      <w:r w:rsidR="00776CEA" w:rsidRPr="00034910">
        <w:t>aurai un prisonnier à leur confier</w:t>
      </w:r>
      <w:r>
        <w:t xml:space="preserve">. </w:t>
      </w:r>
      <w:r w:rsidR="00776CEA" w:rsidRPr="00034910">
        <w:t>Avec les autres</w:t>
      </w:r>
      <w:r>
        <w:t xml:space="preserve">, </w:t>
      </w:r>
      <w:r w:rsidR="00776CEA" w:rsidRPr="00034910">
        <w:t>vous vous porterez à l</w:t>
      </w:r>
      <w:r>
        <w:t>’</w:t>
      </w:r>
      <w:r w:rsidR="00776CEA" w:rsidRPr="00034910">
        <w:t>hôtel n</w:t>
      </w:r>
      <w:r>
        <w:t>° </w:t>
      </w:r>
      <w:r w:rsidRPr="00034910">
        <w:t>3</w:t>
      </w:r>
      <w:r w:rsidR="00776CEA" w:rsidRPr="00034910">
        <w:t>3</w:t>
      </w:r>
      <w:r>
        <w:t>.</w:t>
      </w:r>
    </w:p>
    <w:p w14:paraId="600E0D57" w14:textId="77777777" w:rsidR="00E57EC9" w:rsidRDefault="00776CEA" w:rsidP="00E57EC9">
      <w:r w:rsidRPr="00034910">
        <w:t>L</w:t>
      </w:r>
      <w:r w:rsidR="00E57EC9">
        <w:t>’</w:t>
      </w:r>
      <w:r w:rsidRPr="00034910">
        <w:t>interpellé salua</w:t>
      </w:r>
      <w:r w:rsidR="00E57EC9">
        <w:t xml:space="preserve">. </w:t>
      </w:r>
      <w:r w:rsidRPr="00034910">
        <w:t>Et Dick</w:t>
      </w:r>
      <w:r w:rsidR="00E57EC9">
        <w:t xml:space="preserve">, </w:t>
      </w:r>
      <w:r w:rsidRPr="00034910">
        <w:t>assuré d</w:t>
      </w:r>
      <w:r w:rsidR="00E57EC9">
        <w:t>’</w:t>
      </w:r>
      <w:r w:rsidRPr="00034910">
        <w:t>être obéi</w:t>
      </w:r>
      <w:r w:rsidR="00E57EC9">
        <w:t xml:space="preserve">, </w:t>
      </w:r>
      <w:r w:rsidRPr="00034910">
        <w:t>se coula d</w:t>
      </w:r>
      <w:r w:rsidRPr="00034910">
        <w:t>e</w:t>
      </w:r>
      <w:r w:rsidRPr="00034910">
        <w:t>hors</w:t>
      </w:r>
      <w:r w:rsidR="00E57EC9">
        <w:t xml:space="preserve">, </w:t>
      </w:r>
      <w:r w:rsidRPr="00034910">
        <w:t>s</w:t>
      </w:r>
      <w:r w:rsidR="00E57EC9">
        <w:t>’</w:t>
      </w:r>
      <w:r w:rsidRPr="00034910">
        <w:t>enfonçant dans le parc</w:t>
      </w:r>
      <w:r w:rsidR="00E57EC9">
        <w:t xml:space="preserve">. </w:t>
      </w:r>
      <w:r w:rsidRPr="00034910">
        <w:t>La nuit était profonde</w:t>
      </w:r>
      <w:r w:rsidR="00E57EC9">
        <w:t xml:space="preserve">. </w:t>
      </w:r>
      <w:r w:rsidRPr="00034910">
        <w:t>Au loin cependant</w:t>
      </w:r>
      <w:r w:rsidR="00E57EC9">
        <w:t xml:space="preserve">, </w:t>
      </w:r>
      <w:r w:rsidRPr="00034910">
        <w:t>à travers le lacis des branches dépouillées</w:t>
      </w:r>
      <w:r w:rsidR="00E57EC9">
        <w:t xml:space="preserve">, </w:t>
      </w:r>
      <w:r w:rsidRPr="00034910">
        <w:t>il disti</w:t>
      </w:r>
      <w:r w:rsidRPr="00034910">
        <w:t>n</w:t>
      </w:r>
      <w:r w:rsidRPr="00034910">
        <w:t>guait de vagues lueurs</w:t>
      </w:r>
      <w:r w:rsidR="00E57EC9">
        <w:t xml:space="preserve">. </w:t>
      </w:r>
      <w:r w:rsidRPr="00034910">
        <w:t>Il devina les réverbères éclairant la per</w:t>
      </w:r>
      <w:r w:rsidRPr="00034910">
        <w:t>s</w:t>
      </w:r>
      <w:r w:rsidRPr="00034910">
        <w:t xml:space="preserve">pective </w:t>
      </w:r>
      <w:proofErr w:type="spellStart"/>
      <w:r w:rsidRPr="00034910">
        <w:t>Sakhalinsk</w:t>
      </w:r>
      <w:proofErr w:type="spellEnd"/>
      <w:r w:rsidR="00E57EC9">
        <w:t>.</w:t>
      </w:r>
    </w:p>
    <w:p w14:paraId="3337C462" w14:textId="3F55E9D6" w:rsidR="00E57EC9" w:rsidRDefault="007C5BD3" w:rsidP="007D17F9">
      <w:pPr>
        <w:pStyle w:val="Centrsolidaire"/>
      </w:pPr>
      <w:r w:rsidRPr="00E57EC9">
        <w:rPr>
          <w:noProof/>
        </w:rPr>
        <w:lastRenderedPageBreak/>
        <w:drawing>
          <wp:inline distT="0" distB="0" distL="0" distR="0" wp14:anchorId="5F61A23A" wp14:editId="16AE7F4A">
            <wp:extent cx="5184140" cy="7545705"/>
            <wp:effectExtent l="0" t="0" r="0" b="0"/>
            <wp:docPr id="8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184140" cy="7545705"/>
                    </a:xfrm>
                    <a:prstGeom prst="rect">
                      <a:avLst/>
                    </a:prstGeom>
                    <a:noFill/>
                    <a:ln>
                      <a:noFill/>
                    </a:ln>
                  </pic:spPr>
                </pic:pic>
              </a:graphicData>
            </a:graphic>
          </wp:inline>
        </w:drawing>
      </w:r>
    </w:p>
    <w:p w14:paraId="4BAA12A0" w14:textId="6A17EC12" w:rsidR="00E57EC9" w:rsidRDefault="00BE0DA9" w:rsidP="007D17F9">
      <w:pPr>
        <w:pStyle w:val="Centr14pt"/>
      </w:pPr>
      <w:r w:rsidRPr="00E57EC9">
        <w:t>À mon signal</w:t>
      </w:r>
      <w:r>
        <w:t xml:space="preserve">, </w:t>
      </w:r>
      <w:r w:rsidRPr="00E57EC9">
        <w:t>vous laisserez deux hommes ici</w:t>
      </w:r>
      <w:r>
        <w:t>.</w:t>
      </w:r>
    </w:p>
    <w:p w14:paraId="54DBFCB8" w14:textId="77777777" w:rsidR="00E57EC9" w:rsidRDefault="00E57EC9" w:rsidP="00E57EC9">
      <w:r>
        <w:t>— </w:t>
      </w:r>
      <w:r w:rsidR="005167E0" w:rsidRPr="00034910">
        <w:t>J</w:t>
      </w:r>
      <w:r>
        <w:t>’</w:t>
      </w:r>
      <w:r w:rsidR="005167E0" w:rsidRPr="00034910">
        <w:t>ai compté cent vingt-cinq pas</w:t>
      </w:r>
      <w:r>
        <w:t xml:space="preserve">, </w:t>
      </w:r>
      <w:r w:rsidR="005167E0" w:rsidRPr="00034910">
        <w:t>murmura-t-il</w:t>
      </w:r>
      <w:r>
        <w:t xml:space="preserve">, </w:t>
      </w:r>
      <w:r w:rsidR="005167E0" w:rsidRPr="00034910">
        <w:t>depuis l</w:t>
      </w:r>
      <w:r>
        <w:t>’</w:t>
      </w:r>
      <w:r w:rsidR="005167E0" w:rsidRPr="00034910">
        <w:t>instant où j</w:t>
      </w:r>
      <w:r>
        <w:t>’</w:t>
      </w:r>
      <w:r w:rsidR="005167E0" w:rsidRPr="00034910">
        <w:t>ai perçu le signal</w:t>
      </w:r>
      <w:r>
        <w:t xml:space="preserve">, </w:t>
      </w:r>
      <w:r w:rsidR="005167E0" w:rsidRPr="00034910">
        <w:t>jusqu</w:t>
      </w:r>
      <w:r>
        <w:t>’</w:t>
      </w:r>
      <w:r w:rsidR="005167E0" w:rsidRPr="00034910">
        <w:t>à celui où j</w:t>
      </w:r>
      <w:r>
        <w:t>’</w:t>
      </w:r>
      <w:r w:rsidR="005167E0" w:rsidRPr="00034910">
        <w:t>ai atteint l</w:t>
      </w:r>
      <w:r>
        <w:t>’</w:t>
      </w:r>
      <w:r w:rsidR="005167E0" w:rsidRPr="00034910">
        <w:t>angle de la rue latérale qui m</w:t>
      </w:r>
      <w:r>
        <w:t>’</w:t>
      </w:r>
      <w:r w:rsidR="005167E0" w:rsidRPr="00034910">
        <w:t>a conduit ici</w:t>
      </w:r>
      <w:r>
        <w:t xml:space="preserve">… </w:t>
      </w:r>
      <w:r w:rsidR="005167E0" w:rsidRPr="00034910">
        <w:t xml:space="preserve">Cent vingt-cinq </w:t>
      </w:r>
      <w:r w:rsidR="005167E0" w:rsidRPr="00034910">
        <w:lastRenderedPageBreak/>
        <w:t>pas</w:t>
      </w:r>
      <w:r>
        <w:t xml:space="preserve">, </w:t>
      </w:r>
      <w:r w:rsidR="005167E0" w:rsidRPr="00034910">
        <w:t>pe</w:t>
      </w:r>
      <w:r w:rsidR="005167E0" w:rsidRPr="00034910">
        <w:t>r</w:t>
      </w:r>
      <w:r w:rsidR="005167E0" w:rsidRPr="00034910">
        <w:t>pendiculaires en direction au mur du parc</w:t>
      </w:r>
      <w:r>
        <w:t xml:space="preserve">, </w:t>
      </w:r>
      <w:r w:rsidR="005167E0" w:rsidRPr="00034910">
        <w:t>m</w:t>
      </w:r>
      <w:r>
        <w:t>’</w:t>
      </w:r>
      <w:r w:rsidR="005167E0" w:rsidRPr="00034910">
        <w:t xml:space="preserve">amèneront donc sensiblement en arrière du point où se cache le </w:t>
      </w:r>
      <w:r>
        <w:t>« </w:t>
      </w:r>
      <w:r w:rsidR="005167E0" w:rsidRPr="00034910">
        <w:t>lanceur de bombe</w:t>
      </w:r>
      <w:r>
        <w:t> ».</w:t>
      </w:r>
    </w:p>
    <w:p w14:paraId="0A0A1C10" w14:textId="77777777" w:rsidR="00E57EC9" w:rsidRDefault="005167E0" w:rsidP="00E57EC9">
      <w:r w:rsidRPr="00034910">
        <w:t>Et avec un sourire narquois</w:t>
      </w:r>
      <w:r w:rsidR="00E57EC9">
        <w:t>.</w:t>
      </w:r>
    </w:p>
    <w:p w14:paraId="6C6CBC74" w14:textId="77777777" w:rsidR="00E57EC9" w:rsidRDefault="00E57EC9" w:rsidP="00E57EC9">
      <w:r>
        <w:t>— </w:t>
      </w:r>
      <w:r w:rsidR="005167E0" w:rsidRPr="00034910">
        <w:t>Par bonheur</w:t>
      </w:r>
      <w:r>
        <w:t xml:space="preserve">, </w:t>
      </w:r>
      <w:r w:rsidR="005167E0" w:rsidRPr="00034910">
        <w:t>les nihilistes agissent seuls</w:t>
      </w:r>
      <w:r>
        <w:t xml:space="preserve">… </w:t>
      </w:r>
      <w:r w:rsidR="005167E0" w:rsidRPr="00034910">
        <w:t>Seuls</w:t>
      </w:r>
      <w:r>
        <w:t xml:space="preserve">… ! </w:t>
      </w:r>
      <w:r w:rsidR="005167E0" w:rsidRPr="00034910">
        <w:t>Il y a le criminel et la bombe</w:t>
      </w:r>
      <w:r>
        <w:t xml:space="preserve">… </w:t>
      </w:r>
      <w:r w:rsidR="005167E0" w:rsidRPr="00034910">
        <w:t>C</w:t>
      </w:r>
      <w:r>
        <w:t>’</w:t>
      </w:r>
      <w:r w:rsidR="005167E0" w:rsidRPr="00034910">
        <w:t>est suffisamment compliqué comme cela</w:t>
      </w:r>
      <w:r>
        <w:t>.</w:t>
      </w:r>
    </w:p>
    <w:p w14:paraId="22CFE3D2" w14:textId="77777777" w:rsidR="00E57EC9" w:rsidRDefault="00776CEA" w:rsidP="00E57EC9">
      <w:r w:rsidRPr="00034910">
        <w:t>La distance indiquée par lui étant franchie</w:t>
      </w:r>
      <w:r w:rsidR="00E57EC9">
        <w:t xml:space="preserve">, </w:t>
      </w:r>
      <w:r w:rsidRPr="00034910">
        <w:t>il fit un crochet brusque vers les lumières lointaines</w:t>
      </w:r>
      <w:r w:rsidR="00E57EC9">
        <w:t>.</w:t>
      </w:r>
    </w:p>
    <w:p w14:paraId="375F143E" w14:textId="77777777" w:rsidR="00E57EC9" w:rsidRDefault="00E57EC9" w:rsidP="00E57EC9">
      <w:r>
        <w:t>— </w:t>
      </w:r>
      <w:r w:rsidR="00776CEA" w:rsidRPr="00034910">
        <w:t>Maintenant</w:t>
      </w:r>
      <w:r>
        <w:t xml:space="preserve">, </w:t>
      </w:r>
      <w:r w:rsidR="00776CEA" w:rsidRPr="00034910">
        <w:t>attention</w:t>
      </w:r>
      <w:r>
        <w:t xml:space="preserve">, </w:t>
      </w:r>
      <w:r w:rsidR="00776CEA" w:rsidRPr="00034910">
        <w:t>il faut arriver sur mon adversaire sans qu</w:t>
      </w:r>
      <w:r>
        <w:t>’</w:t>
      </w:r>
      <w:r w:rsidR="00776CEA" w:rsidRPr="00034910">
        <w:t>il soupçonne ma venue</w:t>
      </w:r>
      <w:r>
        <w:t>.</w:t>
      </w:r>
    </w:p>
    <w:p w14:paraId="53FF5CE9" w14:textId="77777777" w:rsidR="00E57EC9" w:rsidRDefault="00776CEA" w:rsidP="00E57EC9">
      <w:r w:rsidRPr="00034910">
        <w:t>Et brusquement Dick disparut</w:t>
      </w:r>
      <w:r w:rsidR="00E57EC9">
        <w:t xml:space="preserve">. </w:t>
      </w:r>
      <w:r w:rsidRPr="00034910">
        <w:t>Il s</w:t>
      </w:r>
      <w:r w:rsidR="00E57EC9">
        <w:t>’</w:t>
      </w:r>
      <w:r w:rsidRPr="00034910">
        <w:t>était couché sur la terre et</w:t>
      </w:r>
      <w:r w:rsidR="00E57EC9">
        <w:t xml:space="preserve">, </w:t>
      </w:r>
      <w:r w:rsidRPr="00034910">
        <w:t>forme noire perdue dans le noir</w:t>
      </w:r>
      <w:r w:rsidR="00E57EC9">
        <w:t xml:space="preserve">, </w:t>
      </w:r>
      <w:r w:rsidRPr="00034910">
        <w:t>il rampait sans bruit</w:t>
      </w:r>
      <w:r w:rsidR="00E57EC9">
        <w:t>.</w:t>
      </w:r>
    </w:p>
    <w:p w14:paraId="34415116" w14:textId="77777777" w:rsidR="00E57EC9" w:rsidRDefault="00776CEA" w:rsidP="00E57EC9">
      <w:r w:rsidRPr="00034910">
        <w:t>Quiconque eût pu le voir eût évoqué la pensée de ces larves diaboliques dont se peuplent les légendes terrifiantes du moyen âge</w:t>
      </w:r>
      <w:r w:rsidR="00E57EC9">
        <w:t>.</w:t>
      </w:r>
    </w:p>
    <w:p w14:paraId="030E3908" w14:textId="77777777" w:rsidR="00E57EC9" w:rsidRDefault="00776CEA" w:rsidP="00E57EC9">
      <w:r w:rsidRPr="00034910">
        <w:t>Il progressait lentement</w:t>
      </w:r>
      <w:r w:rsidR="00E57EC9">
        <w:t xml:space="preserve">, </w:t>
      </w:r>
      <w:r w:rsidRPr="00034910">
        <w:t>sans que le plus léger bruit trahît ses mouvements</w:t>
      </w:r>
      <w:r w:rsidR="00E57EC9">
        <w:t xml:space="preserve">. </w:t>
      </w:r>
      <w:r w:rsidRPr="00034910">
        <w:t>La bise</w:t>
      </w:r>
      <w:r w:rsidR="00E57EC9">
        <w:t xml:space="preserve">, </w:t>
      </w:r>
      <w:r w:rsidRPr="00034910">
        <w:t>complaisante alliée de l</w:t>
      </w:r>
      <w:r w:rsidR="00E57EC9">
        <w:t>’</w:t>
      </w:r>
      <w:r w:rsidRPr="00034910">
        <w:t>audacieux Anglais</w:t>
      </w:r>
      <w:r w:rsidR="00E57EC9">
        <w:t xml:space="preserve">, </w:t>
      </w:r>
      <w:r w:rsidRPr="00034910">
        <w:t>soufflait par rafales</w:t>
      </w:r>
      <w:r w:rsidR="00E57EC9">
        <w:t xml:space="preserve">, </w:t>
      </w:r>
      <w:r w:rsidRPr="00034910">
        <w:t>faisant claquer les branches ainsi que des ossements entrechoqués</w:t>
      </w:r>
      <w:r w:rsidR="00E57EC9">
        <w:t xml:space="preserve">, </w:t>
      </w:r>
      <w:r w:rsidRPr="00034910">
        <w:t>couvrant tous les autres sons</w:t>
      </w:r>
      <w:r w:rsidR="00E57EC9">
        <w:t>.</w:t>
      </w:r>
    </w:p>
    <w:p w14:paraId="6C15F593" w14:textId="77777777" w:rsidR="00E57EC9" w:rsidRDefault="00776CEA" w:rsidP="00E57EC9">
      <w:r w:rsidRPr="00034910">
        <w:t>Bientôt</w:t>
      </w:r>
      <w:r w:rsidR="00E57EC9">
        <w:t xml:space="preserve">, </w:t>
      </w:r>
      <w:r w:rsidRPr="00034910">
        <w:t>il parvint à la lisière d</w:t>
      </w:r>
      <w:r w:rsidR="00E57EC9">
        <w:t>’</w:t>
      </w:r>
      <w:r w:rsidRPr="00034910">
        <w:t>un massif</w:t>
      </w:r>
      <w:r w:rsidR="00E57EC9">
        <w:t xml:space="preserve">. </w:t>
      </w:r>
      <w:r w:rsidRPr="00034910">
        <w:t>À quelques m</w:t>
      </w:r>
      <w:r w:rsidRPr="00034910">
        <w:t>è</w:t>
      </w:r>
      <w:r w:rsidRPr="00034910">
        <w:t>tres</w:t>
      </w:r>
      <w:r w:rsidR="00E57EC9">
        <w:t xml:space="preserve">, </w:t>
      </w:r>
      <w:r w:rsidRPr="00034910">
        <w:t>il discernait le mur bas sur lequel se dressait la grille de clôture du parc</w:t>
      </w:r>
      <w:r w:rsidR="00E57EC9">
        <w:t>.</w:t>
      </w:r>
    </w:p>
    <w:p w14:paraId="07FA7494" w14:textId="77777777" w:rsidR="00E57EC9" w:rsidRDefault="00776CEA" w:rsidP="00E57EC9">
      <w:proofErr w:type="spellStart"/>
      <w:r w:rsidRPr="00034910">
        <w:t>Au delà</w:t>
      </w:r>
      <w:proofErr w:type="spellEnd"/>
      <w:r w:rsidR="00E57EC9">
        <w:t xml:space="preserve">, </w:t>
      </w:r>
      <w:r w:rsidRPr="00034910">
        <w:t>il apercevait l</w:t>
      </w:r>
      <w:r w:rsidR="00E57EC9">
        <w:t>’</w:t>
      </w:r>
      <w:r w:rsidRPr="00034910">
        <w:t>hôtel portant le n</w:t>
      </w:r>
      <w:r w:rsidR="00E57EC9">
        <w:t>° </w:t>
      </w:r>
      <w:r w:rsidR="00E57EC9" w:rsidRPr="00034910">
        <w:t>3</w:t>
      </w:r>
      <w:r w:rsidRPr="00034910">
        <w:t>3 et sa fenêtre toujours éclairée</w:t>
      </w:r>
      <w:r w:rsidR="00E57EC9">
        <w:t xml:space="preserve">, </w:t>
      </w:r>
      <w:r w:rsidRPr="00034910">
        <w:t>la rue déserte inondée par la clarté blanche et froide tombant des réverbères</w:t>
      </w:r>
      <w:r w:rsidR="00E57EC9">
        <w:t xml:space="preserve">. </w:t>
      </w:r>
      <w:r w:rsidRPr="00034910">
        <w:t>Mais</w:t>
      </w:r>
      <w:r w:rsidR="00E57EC9">
        <w:t xml:space="preserve">, </w:t>
      </w:r>
      <w:r w:rsidRPr="00034910">
        <w:t>dans ce décor lugubre</w:t>
      </w:r>
      <w:r w:rsidR="00E57EC9">
        <w:t xml:space="preserve">, </w:t>
      </w:r>
      <w:r w:rsidRPr="00034910">
        <w:t>a</w:t>
      </w:r>
      <w:r w:rsidRPr="00034910">
        <w:t>u</w:t>
      </w:r>
      <w:r w:rsidRPr="00034910">
        <w:t>cune forme humaine</w:t>
      </w:r>
      <w:r w:rsidR="00E57EC9">
        <w:t>.</w:t>
      </w:r>
    </w:p>
    <w:p w14:paraId="5923A7B5" w14:textId="77777777" w:rsidR="00E57EC9" w:rsidRDefault="00E57EC9" w:rsidP="00E57EC9">
      <w:r>
        <w:lastRenderedPageBreak/>
        <w:t>— </w:t>
      </w:r>
      <w:r w:rsidR="00776CEA" w:rsidRPr="00034910">
        <w:t>Ah çà</w:t>
      </w:r>
      <w:r>
        <w:t xml:space="preserve">, </w:t>
      </w:r>
      <w:r w:rsidR="00776CEA" w:rsidRPr="00034910">
        <w:t xml:space="preserve">où est donc mon </w:t>
      </w:r>
      <w:r>
        <w:t>« </w:t>
      </w:r>
      <w:r w:rsidR="00776CEA" w:rsidRPr="00034910">
        <w:t>bombardier</w:t>
      </w:r>
      <w:r>
        <w:t> » ?</w:t>
      </w:r>
    </w:p>
    <w:p w14:paraId="4FF68C3E" w14:textId="77777777" w:rsidR="00E57EC9" w:rsidRDefault="00776CEA" w:rsidP="00E57EC9">
      <w:r w:rsidRPr="00034910">
        <w:t>La question</w:t>
      </w:r>
      <w:r w:rsidR="00E57EC9">
        <w:t xml:space="preserve">, </w:t>
      </w:r>
      <w:r w:rsidRPr="00034910">
        <w:t>posée à lui-même par le détective</w:t>
      </w:r>
      <w:r w:rsidR="00E57EC9">
        <w:t xml:space="preserve">, </w:t>
      </w:r>
      <w:r w:rsidRPr="00034910">
        <w:t>démontre que les périls de son expédition n</w:t>
      </w:r>
      <w:r w:rsidR="00E57EC9">
        <w:t>’</w:t>
      </w:r>
      <w:r w:rsidRPr="00034910">
        <w:t>altéraient en rien sa belle h</w:t>
      </w:r>
      <w:r w:rsidRPr="00034910">
        <w:t>u</w:t>
      </w:r>
      <w:r w:rsidRPr="00034910">
        <w:t>meur</w:t>
      </w:r>
      <w:r w:rsidR="00E57EC9">
        <w:t>.</w:t>
      </w:r>
    </w:p>
    <w:p w14:paraId="0005C396" w14:textId="77777777" w:rsidR="00E57EC9" w:rsidRDefault="00776CEA" w:rsidP="00E57EC9">
      <w:r w:rsidRPr="00034910">
        <w:t>Soudain</w:t>
      </w:r>
      <w:r w:rsidR="00E57EC9">
        <w:t xml:space="preserve">, </w:t>
      </w:r>
      <w:r w:rsidRPr="00034910">
        <w:t>il eut un léger frisson</w:t>
      </w:r>
      <w:r w:rsidR="00E57EC9">
        <w:t>.</w:t>
      </w:r>
    </w:p>
    <w:p w14:paraId="73244441" w14:textId="77777777" w:rsidR="00E57EC9" w:rsidRDefault="00776CEA" w:rsidP="00E57EC9">
      <w:r w:rsidRPr="00034910">
        <w:t>Au pied du mur de support de la grille</w:t>
      </w:r>
      <w:r w:rsidR="00E57EC9">
        <w:t xml:space="preserve">, </w:t>
      </w:r>
      <w:r w:rsidRPr="00034910">
        <w:t>un mouvement s</w:t>
      </w:r>
      <w:r w:rsidR="00E57EC9">
        <w:t>’</w:t>
      </w:r>
      <w:r w:rsidRPr="00034910">
        <w:t>était produit dans les ténèbres plus profondes en cet endroit</w:t>
      </w:r>
      <w:r w:rsidR="00E57EC9">
        <w:t>.</w:t>
      </w:r>
    </w:p>
    <w:p w14:paraId="3AF3BEA4" w14:textId="77777777" w:rsidR="00E57EC9" w:rsidRDefault="00776CEA" w:rsidP="00E57EC9">
      <w:r w:rsidRPr="00034910">
        <w:t>En regardant avec attention</w:t>
      </w:r>
      <w:r w:rsidR="00E57EC9">
        <w:t xml:space="preserve">, </w:t>
      </w:r>
      <w:r w:rsidRPr="00034910">
        <w:t>il discerna vaguement un p</w:t>
      </w:r>
      <w:r w:rsidRPr="00034910">
        <w:t>a</w:t>
      </w:r>
      <w:r w:rsidRPr="00034910">
        <w:t>quet d</w:t>
      </w:r>
      <w:r w:rsidR="00E57EC9">
        <w:t>’</w:t>
      </w:r>
      <w:r w:rsidRPr="00034910">
        <w:t>étoffes</w:t>
      </w:r>
      <w:r w:rsidR="00E57EC9">
        <w:t xml:space="preserve">, </w:t>
      </w:r>
      <w:r w:rsidRPr="00034910">
        <w:t>une forme imprécise allongée sur le sol</w:t>
      </w:r>
      <w:r w:rsidR="00E57EC9">
        <w:t>.</w:t>
      </w:r>
    </w:p>
    <w:p w14:paraId="033950AE" w14:textId="77777777" w:rsidR="00E57EC9" w:rsidRDefault="00E57EC9" w:rsidP="00E57EC9">
      <w:r>
        <w:t>— </w:t>
      </w:r>
      <w:r w:rsidR="00776CEA" w:rsidRPr="00034910">
        <w:t>C</w:t>
      </w:r>
      <w:r>
        <w:t>’</w:t>
      </w:r>
      <w:r w:rsidR="00776CEA" w:rsidRPr="00034910">
        <w:t>est lui</w:t>
      </w:r>
      <w:r>
        <w:t xml:space="preserve"> ! </w:t>
      </w:r>
      <w:r w:rsidR="00776CEA" w:rsidRPr="00034910">
        <w:t>se dit-il</w:t>
      </w:r>
      <w:r>
        <w:t xml:space="preserve">… </w:t>
      </w:r>
      <w:r w:rsidR="00776CEA" w:rsidRPr="00034910">
        <w:t>Celui que je cherche</w:t>
      </w:r>
      <w:r>
        <w:t>.</w:t>
      </w:r>
    </w:p>
    <w:p w14:paraId="3F246CF8" w14:textId="77777777" w:rsidR="00E57EC9" w:rsidRDefault="00776CEA" w:rsidP="00E57EC9">
      <w:r w:rsidRPr="00034910">
        <w:t>Eh</w:t>
      </w:r>
      <w:r w:rsidR="00E57EC9">
        <w:t xml:space="preserve"> ! </w:t>
      </w:r>
      <w:r w:rsidRPr="00034910">
        <w:t>Comment n</w:t>
      </w:r>
      <w:r w:rsidR="00E57EC9">
        <w:t>’</w:t>
      </w:r>
      <w:r w:rsidRPr="00034910">
        <w:t>avait-il pas songé qu</w:t>
      </w:r>
      <w:r w:rsidR="00E57EC9">
        <w:t>’</w:t>
      </w:r>
      <w:r w:rsidRPr="00034910">
        <w:t>au moment tout pr</w:t>
      </w:r>
      <w:r w:rsidRPr="00034910">
        <w:t>o</w:t>
      </w:r>
      <w:r w:rsidRPr="00034910">
        <w:t>che de l</w:t>
      </w:r>
      <w:r w:rsidR="00E57EC9">
        <w:t>’</w:t>
      </w:r>
      <w:r w:rsidRPr="00034910">
        <w:t>attentat</w:t>
      </w:r>
      <w:r w:rsidR="00E57EC9">
        <w:t xml:space="preserve">, </w:t>
      </w:r>
      <w:r w:rsidRPr="00034910">
        <w:t>l</w:t>
      </w:r>
      <w:r w:rsidR="00E57EC9">
        <w:t>’</w:t>
      </w:r>
      <w:r w:rsidRPr="00034910">
        <w:t>individu serait là</w:t>
      </w:r>
      <w:r w:rsidR="00E57EC9">
        <w:t xml:space="preserve"> ? </w:t>
      </w:r>
      <w:r w:rsidRPr="00034910">
        <w:t>Le mur offrait une c</w:t>
      </w:r>
      <w:r w:rsidRPr="00034910">
        <w:t>a</w:t>
      </w:r>
      <w:r w:rsidRPr="00034910">
        <w:t>chette admirable</w:t>
      </w:r>
      <w:r w:rsidR="00E57EC9">
        <w:t>.</w:t>
      </w:r>
    </w:p>
    <w:p w14:paraId="73FA474E" w14:textId="77777777" w:rsidR="00E57EC9" w:rsidRDefault="00776CEA" w:rsidP="00E57EC9">
      <w:r w:rsidRPr="00034910">
        <w:t>Au passage de la voiture du directeur de la police</w:t>
      </w:r>
      <w:r w:rsidR="00E57EC9">
        <w:t xml:space="preserve">, </w:t>
      </w:r>
      <w:r w:rsidRPr="00034910">
        <w:t>l</w:t>
      </w:r>
      <w:r w:rsidR="00E57EC9">
        <w:t>’</w:t>
      </w:r>
      <w:r w:rsidRPr="00034910">
        <w:t>assassin se redresserait soudainement</w:t>
      </w:r>
      <w:r w:rsidR="00E57EC9">
        <w:t xml:space="preserve">. </w:t>
      </w:r>
      <w:r w:rsidRPr="00034910">
        <w:t>Il aurait projeté son terrible e</w:t>
      </w:r>
      <w:r w:rsidRPr="00034910">
        <w:t>n</w:t>
      </w:r>
      <w:r w:rsidRPr="00034910">
        <w:t>gin</w:t>
      </w:r>
      <w:r w:rsidR="00E57EC9">
        <w:t xml:space="preserve">, </w:t>
      </w:r>
      <w:r w:rsidRPr="00034910">
        <w:t>le crime serait perpétré</w:t>
      </w:r>
      <w:r w:rsidR="00E57EC9">
        <w:t xml:space="preserve">, </w:t>
      </w:r>
      <w:r w:rsidRPr="00034910">
        <w:t>avant que personne eût seulement remarqué la figure brusquement apparue en arrière de la grille</w:t>
      </w:r>
      <w:r w:rsidR="00E57EC9">
        <w:t>.</w:t>
      </w:r>
    </w:p>
    <w:p w14:paraId="693AD081" w14:textId="77777777" w:rsidR="00E57EC9" w:rsidRDefault="00776CEA" w:rsidP="00E57EC9">
      <w:r w:rsidRPr="00034910">
        <w:t>Peut-être même</w:t>
      </w:r>
      <w:r w:rsidR="00E57EC9">
        <w:t xml:space="preserve">, </w:t>
      </w:r>
      <w:r w:rsidRPr="00034910">
        <w:t>à la faveur de l</w:t>
      </w:r>
      <w:r w:rsidR="00E57EC9">
        <w:t>’</w:t>
      </w:r>
      <w:r w:rsidRPr="00034910">
        <w:t>affolement qui accomp</w:t>
      </w:r>
      <w:r w:rsidRPr="00034910">
        <w:t>a</w:t>
      </w:r>
      <w:r w:rsidRPr="00034910">
        <w:t>gne toujours ces attentats horribles</w:t>
      </w:r>
      <w:r w:rsidR="00E57EC9">
        <w:t xml:space="preserve">, </w:t>
      </w:r>
      <w:r w:rsidRPr="00034910">
        <w:t>il s</w:t>
      </w:r>
      <w:r w:rsidR="00E57EC9">
        <w:t>’</w:t>
      </w:r>
      <w:r w:rsidRPr="00034910">
        <w:t>échapperait</w:t>
      </w:r>
      <w:r w:rsidR="00E57EC9">
        <w:t xml:space="preserve">, </w:t>
      </w:r>
      <w:r w:rsidRPr="00034910">
        <w:t>ayant jeté sur l</w:t>
      </w:r>
      <w:r w:rsidR="00E57EC9">
        <w:t>’</w:t>
      </w:r>
      <w:r w:rsidRPr="00034910">
        <w:t>histoire contemporaine russe une tache de sang de plus</w:t>
      </w:r>
      <w:r w:rsidR="00E57EC9">
        <w:t>.</w:t>
      </w:r>
    </w:p>
    <w:p w14:paraId="77FC6A77" w14:textId="77777777" w:rsidR="00E57EC9" w:rsidRDefault="00776CEA" w:rsidP="00E57EC9">
      <w:r w:rsidRPr="00034910">
        <w:t>Certes</w:t>
      </w:r>
      <w:r w:rsidR="00E57EC9">
        <w:t xml:space="preserve">, </w:t>
      </w:r>
      <w:r w:rsidRPr="00034910">
        <w:t>l</w:t>
      </w:r>
      <w:r w:rsidR="00E57EC9">
        <w:t>’</w:t>
      </w:r>
      <w:r w:rsidRPr="00034910">
        <w:t>endroit était bien choisi pour une opération de ce genre</w:t>
      </w:r>
      <w:r w:rsidR="00E57EC9">
        <w:t xml:space="preserve">, </w:t>
      </w:r>
      <w:r w:rsidRPr="00034910">
        <w:t>et Dick</w:t>
      </w:r>
      <w:r w:rsidR="00E57EC9">
        <w:t xml:space="preserve">, </w:t>
      </w:r>
      <w:r w:rsidRPr="00034910">
        <w:t>impartial envers ses adversaires</w:t>
      </w:r>
      <w:r w:rsidR="00E57EC9">
        <w:t xml:space="preserve">, </w:t>
      </w:r>
      <w:r w:rsidRPr="00034910">
        <w:t xml:space="preserve">se confia que les </w:t>
      </w:r>
      <w:r w:rsidRPr="00034910">
        <w:rPr>
          <w:i/>
          <w:iCs/>
        </w:rPr>
        <w:t xml:space="preserve">dirigeants </w:t>
      </w:r>
      <w:r w:rsidRPr="00034910">
        <w:t>du comité n</w:t>
      </w:r>
      <w:r w:rsidR="00E57EC9">
        <w:t>° </w:t>
      </w:r>
      <w:r w:rsidR="00E57EC9" w:rsidRPr="00034910">
        <w:t>5</w:t>
      </w:r>
      <w:r w:rsidRPr="00034910">
        <w:t>7 avaient fait preuve d</w:t>
      </w:r>
      <w:r w:rsidR="00E57EC9">
        <w:t>’</w:t>
      </w:r>
      <w:r w:rsidRPr="00034910">
        <w:t>habileté</w:t>
      </w:r>
      <w:r w:rsidR="00E57EC9">
        <w:t>.</w:t>
      </w:r>
    </w:p>
    <w:p w14:paraId="2B8E8F75" w14:textId="77777777" w:rsidR="00E57EC9" w:rsidRDefault="00776CEA" w:rsidP="00E57EC9">
      <w:r w:rsidRPr="00034910">
        <w:t>Mais l</w:t>
      </w:r>
      <w:r w:rsidR="00E57EC9">
        <w:t>’</w:t>
      </w:r>
      <w:r w:rsidRPr="00034910">
        <w:t>instant n</w:t>
      </w:r>
      <w:r w:rsidR="00E57EC9">
        <w:t>’</w:t>
      </w:r>
      <w:r w:rsidRPr="00034910">
        <w:t>était point aux raisonnements</w:t>
      </w:r>
      <w:r w:rsidR="00E57EC9">
        <w:t>.</w:t>
      </w:r>
    </w:p>
    <w:p w14:paraId="1AE905E0" w14:textId="4F88A251" w:rsidR="00E57EC9" w:rsidRDefault="00776CEA" w:rsidP="00E57EC9">
      <w:r w:rsidRPr="00034910">
        <w:lastRenderedPageBreak/>
        <w:t>Dans quelques minutes</w:t>
      </w:r>
      <w:r w:rsidR="00E57EC9">
        <w:t xml:space="preserve">, </w:t>
      </w:r>
      <w:r w:rsidRPr="00034910">
        <w:t xml:space="preserve">le carrosse de </w:t>
      </w:r>
      <w:r w:rsidR="00E57EC9">
        <w:t>M. </w:t>
      </w:r>
      <w:proofErr w:type="spellStart"/>
      <w:r w:rsidRPr="00034910">
        <w:t>Milkanowitch</w:t>
      </w:r>
      <w:proofErr w:type="spellEnd"/>
      <w:r w:rsidRPr="00034910">
        <w:t xml:space="preserve"> a</w:t>
      </w:r>
      <w:r w:rsidRPr="00034910">
        <w:t>l</w:t>
      </w:r>
      <w:r w:rsidRPr="00034910">
        <w:t>lait passer</w:t>
      </w:r>
      <w:r w:rsidR="00E57EC9">
        <w:t xml:space="preserve">. </w:t>
      </w:r>
      <w:r w:rsidRPr="00034910">
        <w:t>Il fallait surprendre le meurtrier intentionnel</w:t>
      </w:r>
      <w:r w:rsidR="00E57EC9">
        <w:t>.</w:t>
      </w:r>
    </w:p>
    <w:p w14:paraId="4199D140" w14:textId="77777777" w:rsidR="00E57EC9" w:rsidRDefault="00776CEA" w:rsidP="00E57EC9">
      <w:r w:rsidRPr="00034910">
        <w:t>Comment procéder</w:t>
      </w:r>
      <w:r w:rsidR="00E57EC9">
        <w:t> ?</w:t>
      </w:r>
    </w:p>
    <w:p w14:paraId="46A7EEAF" w14:textId="77777777" w:rsidR="00E57EC9" w:rsidRDefault="00776CEA" w:rsidP="00E57EC9">
      <w:r w:rsidRPr="00034910">
        <w:t>S</w:t>
      </w:r>
      <w:r w:rsidR="00E57EC9">
        <w:t>’</w:t>
      </w:r>
      <w:r w:rsidRPr="00034910">
        <w:t>il ne s</w:t>
      </w:r>
      <w:r w:rsidR="00E57EC9">
        <w:t>’</w:t>
      </w:r>
      <w:r w:rsidRPr="00034910">
        <w:t>était agi que de risquer un coup de couteau</w:t>
      </w:r>
      <w:r w:rsidR="00E57EC9">
        <w:t xml:space="preserve">, </w:t>
      </w:r>
      <w:r w:rsidRPr="00034910">
        <w:t>le jeune homme eût bondi sur son adversaire</w:t>
      </w:r>
      <w:r w:rsidR="00E57EC9">
        <w:t xml:space="preserve">. </w:t>
      </w:r>
      <w:r w:rsidRPr="00034910">
        <w:t>Mais ici</w:t>
      </w:r>
      <w:r w:rsidR="00E57EC9">
        <w:t xml:space="preserve">, </w:t>
      </w:r>
      <w:r w:rsidRPr="00034910">
        <w:t>il y avait la bombe</w:t>
      </w:r>
      <w:r w:rsidR="00E57EC9">
        <w:t xml:space="preserve">, </w:t>
      </w:r>
      <w:r w:rsidRPr="00034910">
        <w:t>la bombe que l</w:t>
      </w:r>
      <w:r w:rsidR="00E57EC9">
        <w:t>’</w:t>
      </w:r>
      <w:r w:rsidRPr="00034910">
        <w:t>être falot</w:t>
      </w:r>
      <w:r w:rsidR="00E57EC9">
        <w:t xml:space="preserve">, </w:t>
      </w:r>
      <w:r w:rsidRPr="00034910">
        <w:t>deviné dans l</w:t>
      </w:r>
      <w:r w:rsidR="00E57EC9">
        <w:t>’</w:t>
      </w:r>
      <w:r w:rsidRPr="00034910">
        <w:t>ombre</w:t>
      </w:r>
      <w:r w:rsidR="00E57EC9">
        <w:t xml:space="preserve">, </w:t>
      </w:r>
      <w:r w:rsidRPr="00034910">
        <w:t>tenait certainement en main</w:t>
      </w:r>
      <w:r w:rsidR="00E57EC9">
        <w:t>.</w:t>
      </w:r>
    </w:p>
    <w:p w14:paraId="4ADBC2C0" w14:textId="77777777" w:rsidR="00E57EC9" w:rsidRDefault="00776CEA" w:rsidP="00E57EC9">
      <w:r w:rsidRPr="00034910">
        <w:t>Une de ces bombes à renversement que les Nihilistes fabr</w:t>
      </w:r>
      <w:r w:rsidRPr="00034910">
        <w:t>i</w:t>
      </w:r>
      <w:r w:rsidRPr="00034910">
        <w:t>quent si bien</w:t>
      </w:r>
      <w:r w:rsidR="00E57EC9">
        <w:t xml:space="preserve">, </w:t>
      </w:r>
      <w:r w:rsidRPr="00034910">
        <w:t>après avoir perfectionné leurs études de chimie dans les universités françaises</w:t>
      </w:r>
      <w:r w:rsidR="00E57EC9">
        <w:t xml:space="preserve">, </w:t>
      </w:r>
      <w:r w:rsidRPr="00034910">
        <w:t>anglaises</w:t>
      </w:r>
      <w:r w:rsidR="00E57EC9">
        <w:t xml:space="preserve">, </w:t>
      </w:r>
      <w:r w:rsidRPr="00034910">
        <w:t>allemandes ou suisses</w:t>
      </w:r>
      <w:r w:rsidR="00E57EC9">
        <w:t>.</w:t>
      </w:r>
    </w:p>
    <w:p w14:paraId="69458BAA" w14:textId="77777777" w:rsidR="00E57EC9" w:rsidRDefault="00776CEA" w:rsidP="00E57EC9">
      <w:r w:rsidRPr="00034910">
        <w:t>Un choc</w:t>
      </w:r>
      <w:r w:rsidR="00E57EC9">
        <w:t xml:space="preserve">, </w:t>
      </w:r>
      <w:r w:rsidRPr="00034910">
        <w:t>un faux mouvement</w:t>
      </w:r>
      <w:r w:rsidR="00E57EC9">
        <w:t xml:space="preserve">, </w:t>
      </w:r>
      <w:r w:rsidRPr="00034910">
        <w:t>pouvaient déterminer l</w:t>
      </w:r>
      <w:r w:rsidR="00E57EC9">
        <w:t>’</w:t>
      </w:r>
      <w:r w:rsidRPr="00034910">
        <w:t>explosion</w:t>
      </w:r>
      <w:r w:rsidR="00E57EC9">
        <w:t xml:space="preserve">, </w:t>
      </w:r>
      <w:r w:rsidRPr="00034910">
        <w:t>projeter au loin les membres disloqués des comba</w:t>
      </w:r>
      <w:r w:rsidRPr="00034910">
        <w:t>t</w:t>
      </w:r>
      <w:r w:rsidRPr="00034910">
        <w:t>tants</w:t>
      </w:r>
      <w:r w:rsidR="00E57EC9">
        <w:t>.</w:t>
      </w:r>
    </w:p>
    <w:p w14:paraId="5F136CCD" w14:textId="77777777" w:rsidR="00E57EC9" w:rsidRDefault="00776CEA" w:rsidP="00E57EC9">
      <w:r w:rsidRPr="00034910">
        <w:t>Et à présent</w:t>
      </w:r>
      <w:r w:rsidR="00E57EC9">
        <w:t xml:space="preserve">, </w:t>
      </w:r>
      <w:r w:rsidRPr="00034910">
        <w:t xml:space="preserve">Dick </w:t>
      </w:r>
      <w:proofErr w:type="spellStart"/>
      <w:r w:rsidRPr="00034910">
        <w:t>Fann</w:t>
      </w:r>
      <w:proofErr w:type="spellEnd"/>
      <w:r w:rsidRPr="00034910">
        <w:t xml:space="preserve"> ne voulait pas mourir</w:t>
      </w:r>
      <w:r w:rsidR="00E57EC9">
        <w:t xml:space="preserve">. </w:t>
      </w:r>
      <w:proofErr w:type="spellStart"/>
      <w:r w:rsidRPr="00034910">
        <w:t>Fleuriane</w:t>
      </w:r>
      <w:proofErr w:type="spellEnd"/>
      <w:r w:rsidRPr="00034910">
        <w:t xml:space="preserve"> avait besoin de lui</w:t>
      </w:r>
      <w:r w:rsidR="00E57EC9">
        <w:t xml:space="preserve">, </w:t>
      </w:r>
      <w:r w:rsidRPr="00034910">
        <w:t>la pauvre chère aimée</w:t>
      </w:r>
      <w:r w:rsidR="00E57EC9">
        <w:t xml:space="preserve">, </w:t>
      </w:r>
      <w:r w:rsidRPr="00034910">
        <w:t>pour être délivrée du misérable Larmette</w:t>
      </w:r>
      <w:r w:rsidR="00E57EC9">
        <w:t xml:space="preserve">. </w:t>
      </w:r>
      <w:r w:rsidRPr="00034910">
        <w:t>Il fallait vivre pour elle</w:t>
      </w:r>
      <w:r w:rsidR="00E57EC9">
        <w:t xml:space="preserve">, </w:t>
      </w:r>
      <w:r w:rsidRPr="00034910">
        <w:t>pour rapporter de l</w:t>
      </w:r>
      <w:r w:rsidR="00E57EC9">
        <w:t>’</w:t>
      </w:r>
      <w:r w:rsidRPr="00034910">
        <w:t>aventure au moins une nouvelle présomption morale contre le bijoutier de la rue de la Paix</w:t>
      </w:r>
      <w:r w:rsidR="00E57EC9">
        <w:t>.</w:t>
      </w:r>
    </w:p>
    <w:p w14:paraId="049FCD33" w14:textId="77777777" w:rsidR="00E57EC9" w:rsidRDefault="00776CEA" w:rsidP="00E57EC9">
      <w:r w:rsidRPr="00034910">
        <w:t>Quelle situation embarrassante</w:t>
      </w:r>
      <w:r w:rsidR="00E57EC9">
        <w:t> ?</w:t>
      </w:r>
    </w:p>
    <w:p w14:paraId="07D5C812" w14:textId="77777777" w:rsidR="00E57EC9" w:rsidRDefault="00776CEA" w:rsidP="00E57EC9">
      <w:r w:rsidRPr="00034910">
        <w:t>Les yeux du détective amateur allaient de la fenêtre lum</w:t>
      </w:r>
      <w:r w:rsidRPr="00034910">
        <w:t>i</w:t>
      </w:r>
      <w:r w:rsidRPr="00034910">
        <w:t>neuse du n</w:t>
      </w:r>
      <w:r w:rsidR="00E57EC9">
        <w:t>° </w:t>
      </w:r>
      <w:r w:rsidR="00E57EC9" w:rsidRPr="00034910">
        <w:t>3</w:t>
      </w:r>
      <w:r w:rsidRPr="00034910">
        <w:t>3 à l</w:t>
      </w:r>
      <w:r w:rsidR="00E57EC9">
        <w:t>’</w:t>
      </w:r>
      <w:r w:rsidRPr="00034910">
        <w:t>individu allongé au pied du mur</w:t>
      </w:r>
      <w:r w:rsidR="00E57EC9">
        <w:t>.</w:t>
      </w:r>
    </w:p>
    <w:p w14:paraId="6BDE518A" w14:textId="77777777" w:rsidR="00E57EC9" w:rsidRDefault="00776CEA" w:rsidP="00E57EC9">
      <w:r w:rsidRPr="00034910">
        <w:t>Soudain</w:t>
      </w:r>
      <w:r w:rsidR="00E57EC9">
        <w:t xml:space="preserve">, </w:t>
      </w:r>
      <w:r w:rsidRPr="00034910">
        <w:t>les douze coups de minuit tintèrent dans les tén</w:t>
      </w:r>
      <w:r w:rsidRPr="00034910">
        <w:t>è</w:t>
      </w:r>
      <w:r w:rsidRPr="00034910">
        <w:t>bres</w:t>
      </w:r>
      <w:r w:rsidR="00E57EC9">
        <w:t>.</w:t>
      </w:r>
    </w:p>
    <w:p w14:paraId="355E384E" w14:textId="5B51BE14" w:rsidR="00E57EC9" w:rsidRDefault="00776CEA" w:rsidP="00E57EC9">
      <w:r w:rsidRPr="00034910">
        <w:t>Minuit</w:t>
      </w:r>
      <w:r w:rsidR="00E57EC9">
        <w:t xml:space="preserve"> ! </w:t>
      </w:r>
      <w:r w:rsidRPr="00034910">
        <w:t>Le spectacle finissait</w:t>
      </w:r>
      <w:r w:rsidR="00E57EC9">
        <w:t xml:space="preserve">. </w:t>
      </w:r>
      <w:r w:rsidRPr="00034910">
        <w:t>Dans cinq minutes</w:t>
      </w:r>
      <w:r w:rsidR="00E57EC9">
        <w:t xml:space="preserve">, </w:t>
      </w:r>
      <w:r w:rsidRPr="00034910">
        <w:t>moins peut-être</w:t>
      </w:r>
      <w:r w:rsidR="00E57EC9">
        <w:t xml:space="preserve">, </w:t>
      </w:r>
      <w:r w:rsidRPr="00034910">
        <w:t xml:space="preserve">le roulement de la voiture de </w:t>
      </w:r>
      <w:r w:rsidR="00E57EC9">
        <w:t>M. </w:t>
      </w:r>
      <w:proofErr w:type="spellStart"/>
      <w:r w:rsidRPr="00034910">
        <w:t>Milkanowitch</w:t>
      </w:r>
      <w:proofErr w:type="spellEnd"/>
      <w:r w:rsidRPr="00034910">
        <w:t xml:space="preserve"> bou</w:t>
      </w:r>
      <w:r w:rsidRPr="00034910">
        <w:t>r</w:t>
      </w:r>
      <w:r w:rsidRPr="00034910">
        <w:t>donnerait sur la chaussée délavée par la pluie torrentielle de la journée</w:t>
      </w:r>
      <w:r w:rsidR="00E57EC9">
        <w:t xml:space="preserve">. </w:t>
      </w:r>
      <w:r w:rsidRPr="00034910">
        <w:t>Il fallait se décider</w:t>
      </w:r>
      <w:r w:rsidR="00E57EC9">
        <w:t>.</w:t>
      </w:r>
    </w:p>
    <w:p w14:paraId="524DB23D" w14:textId="77777777" w:rsidR="00E57EC9" w:rsidRDefault="00776CEA" w:rsidP="00E57EC9">
      <w:r w:rsidRPr="00034910">
        <w:lastRenderedPageBreak/>
        <w:t>Brusquement la fenêtre du n</w:t>
      </w:r>
      <w:r w:rsidR="00E57EC9">
        <w:t>° </w:t>
      </w:r>
      <w:r w:rsidR="00E57EC9" w:rsidRPr="00034910">
        <w:t>3</w:t>
      </w:r>
      <w:r w:rsidRPr="00034910">
        <w:t>3 s</w:t>
      </w:r>
      <w:r w:rsidR="00E57EC9">
        <w:t>’</w:t>
      </w:r>
      <w:r w:rsidRPr="00034910">
        <w:t>éteignit</w:t>
      </w:r>
      <w:r w:rsidR="00E57EC9">
        <w:t xml:space="preserve">…, </w:t>
      </w:r>
      <w:r w:rsidRPr="00034910">
        <w:t>et comme si le complice avait attendu ce signal</w:t>
      </w:r>
      <w:r w:rsidR="00E57EC9">
        <w:t xml:space="preserve"> (</w:t>
      </w:r>
      <w:r w:rsidRPr="00034910">
        <w:t>sans doute une fissure du mur lui permettait de voir dans la rue</w:t>
      </w:r>
      <w:r w:rsidR="00E57EC9">
        <w:t xml:space="preserve">), </w:t>
      </w:r>
      <w:r w:rsidRPr="00034910">
        <w:t>Dick constata que l</w:t>
      </w:r>
      <w:r w:rsidR="00E57EC9">
        <w:t>’</w:t>
      </w:r>
      <w:r w:rsidRPr="00034910">
        <w:t>être étendu sur le sol se souleva</w:t>
      </w:r>
      <w:r w:rsidR="00E57EC9">
        <w:t xml:space="preserve">, </w:t>
      </w:r>
      <w:r w:rsidRPr="00034910">
        <w:t>s</w:t>
      </w:r>
      <w:r w:rsidR="00E57EC9">
        <w:t>’</w:t>
      </w:r>
      <w:r w:rsidRPr="00034910">
        <w:t>assura d</w:t>
      </w:r>
      <w:r w:rsidR="00E57EC9">
        <w:t>’</w:t>
      </w:r>
      <w:r w:rsidRPr="00034910">
        <w:t>un regard rapide que personne ne se montrait sur la perspective</w:t>
      </w:r>
      <w:r w:rsidR="00E57EC9">
        <w:t xml:space="preserve">, </w:t>
      </w:r>
      <w:r w:rsidRPr="00034910">
        <w:t>et lança par deux fois le cri de la corneille cendrée</w:t>
      </w:r>
      <w:r w:rsidR="00E57EC9">
        <w:t>.</w:t>
      </w:r>
    </w:p>
    <w:p w14:paraId="01733F4B" w14:textId="77777777" w:rsidR="00E57EC9" w:rsidRDefault="00776CEA" w:rsidP="00E57EC9">
      <w:r w:rsidRPr="00034910">
        <w:t>Mais ce mouvement avait permis au détective d</w:t>
      </w:r>
      <w:r w:rsidR="00E57EC9">
        <w:t>’</w:t>
      </w:r>
      <w:r w:rsidRPr="00034910">
        <w:t>apercevoir un objet rectangulaire posé à terre auprès de l</w:t>
      </w:r>
      <w:r w:rsidR="00E57EC9">
        <w:t>’</w:t>
      </w:r>
      <w:r w:rsidRPr="00034910">
        <w:t>individu</w:t>
      </w:r>
      <w:r w:rsidR="00E57EC9">
        <w:t>.</w:t>
      </w:r>
    </w:p>
    <w:p w14:paraId="3AE76CF7" w14:textId="77777777" w:rsidR="00E57EC9" w:rsidRDefault="00E57EC9" w:rsidP="00E57EC9">
      <w:r>
        <w:t>— </w:t>
      </w:r>
      <w:r w:rsidR="00776CEA" w:rsidRPr="00034910">
        <w:t>La bombe</w:t>
      </w:r>
      <w:r>
        <w:t xml:space="preserve"> ! </w:t>
      </w:r>
      <w:r w:rsidR="00776CEA" w:rsidRPr="00034910">
        <w:t>murmura-t-il</w:t>
      </w:r>
      <w:r>
        <w:t>.</w:t>
      </w:r>
    </w:p>
    <w:p w14:paraId="12AB9A23" w14:textId="77777777" w:rsidR="00E57EC9" w:rsidRDefault="00776CEA" w:rsidP="00E57EC9">
      <w:r w:rsidRPr="00034910">
        <w:t>Et ses jarrets se détendant comme des ressorts</w:t>
      </w:r>
      <w:r w:rsidR="00E57EC9">
        <w:t xml:space="preserve">, </w:t>
      </w:r>
      <w:r w:rsidRPr="00034910">
        <w:t>il bondit</w:t>
      </w:r>
      <w:r w:rsidR="00E57EC9">
        <w:t xml:space="preserve">, </w:t>
      </w:r>
      <w:r w:rsidRPr="00034910">
        <w:t>tomba sur le nihiliste qui reprenait sa position primitive</w:t>
      </w:r>
      <w:r w:rsidR="00E57EC9">
        <w:t xml:space="preserve">, </w:t>
      </w:r>
      <w:r w:rsidRPr="00034910">
        <w:t>l</w:t>
      </w:r>
      <w:r w:rsidR="00E57EC9">
        <w:t>’</w:t>
      </w:r>
      <w:r w:rsidRPr="00034910">
        <w:t>empoigna</w:t>
      </w:r>
      <w:r w:rsidR="00E57EC9">
        <w:t xml:space="preserve">, </w:t>
      </w:r>
      <w:r w:rsidRPr="00034910">
        <w:t>l</w:t>
      </w:r>
      <w:r w:rsidR="00E57EC9">
        <w:t>’</w:t>
      </w:r>
      <w:r w:rsidRPr="00034910">
        <w:t>enleva</w:t>
      </w:r>
      <w:r w:rsidR="00E57EC9">
        <w:t xml:space="preserve">, </w:t>
      </w:r>
      <w:r w:rsidRPr="00034910">
        <w:t>l</w:t>
      </w:r>
      <w:r w:rsidR="00E57EC9">
        <w:t>’</w:t>
      </w:r>
      <w:r w:rsidRPr="00034910">
        <w:t>entraîna comme une plume légère dans les taillis où</w:t>
      </w:r>
      <w:r w:rsidR="00E57EC9">
        <w:t xml:space="preserve">, </w:t>
      </w:r>
      <w:r w:rsidRPr="00034910">
        <w:t>lui-même</w:t>
      </w:r>
      <w:r w:rsidR="00E57EC9">
        <w:t xml:space="preserve">, </w:t>
      </w:r>
      <w:r w:rsidRPr="00034910">
        <w:t>se blottissait tout à l</w:t>
      </w:r>
      <w:r w:rsidR="00E57EC9">
        <w:t>’</w:t>
      </w:r>
      <w:r w:rsidRPr="00034910">
        <w:t>heure</w:t>
      </w:r>
      <w:r w:rsidR="00E57EC9">
        <w:t>.</w:t>
      </w:r>
    </w:p>
    <w:p w14:paraId="5846B0BE" w14:textId="77777777" w:rsidR="00E57EC9" w:rsidRDefault="00776CEA" w:rsidP="00E57EC9">
      <w:r w:rsidRPr="00034910">
        <w:t>Cela avait été si rapide</w:t>
      </w:r>
      <w:r w:rsidR="00E57EC9">
        <w:t xml:space="preserve">, </w:t>
      </w:r>
      <w:r w:rsidRPr="00034910">
        <w:t>si imprévu</w:t>
      </w:r>
      <w:r w:rsidR="00E57EC9">
        <w:t xml:space="preserve">, </w:t>
      </w:r>
      <w:r w:rsidRPr="00034910">
        <w:t>que l</w:t>
      </w:r>
      <w:r w:rsidR="00E57EC9">
        <w:t>’</w:t>
      </w:r>
      <w:r w:rsidRPr="00034910">
        <w:t>assailli ne poussa pas un cri</w:t>
      </w:r>
      <w:r w:rsidR="00E57EC9">
        <w:t xml:space="preserve">. </w:t>
      </w:r>
      <w:r w:rsidRPr="00034910">
        <w:t>D</w:t>
      </w:r>
      <w:r w:rsidR="00E57EC9">
        <w:t>’</w:t>
      </w:r>
      <w:r w:rsidRPr="00034910">
        <w:t>un geste rapide</w:t>
      </w:r>
      <w:r w:rsidR="00E57EC9">
        <w:t xml:space="preserve">, </w:t>
      </w:r>
      <w:r w:rsidRPr="00034910">
        <w:t>Dick fit sauter son masque et s</w:t>
      </w:r>
      <w:r w:rsidR="00E57EC9">
        <w:t>’</w:t>
      </w:r>
      <w:r w:rsidRPr="00034910">
        <w:t>en servit pour bâillonner son prisonnier qu</w:t>
      </w:r>
      <w:r w:rsidR="00E57EC9">
        <w:t>’</w:t>
      </w:r>
      <w:r w:rsidRPr="00034910">
        <w:t>il chargea sur son épaule</w:t>
      </w:r>
      <w:r w:rsidR="00E57EC9">
        <w:t>.</w:t>
      </w:r>
    </w:p>
    <w:p w14:paraId="6AC44A58" w14:textId="77777777" w:rsidR="00E57EC9" w:rsidRDefault="00776CEA" w:rsidP="00E57EC9">
      <w:r w:rsidRPr="00034910">
        <w:t>Comme il était léger</w:t>
      </w:r>
      <w:r w:rsidR="00E57EC9">
        <w:t xml:space="preserve"> ! </w:t>
      </w:r>
      <w:r w:rsidRPr="00034910">
        <w:t>Ah çà</w:t>
      </w:r>
      <w:r w:rsidR="00E57EC9">
        <w:t xml:space="preserve">, </w:t>
      </w:r>
      <w:r w:rsidRPr="00034910">
        <w:t>ce criminel serait-il un e</w:t>
      </w:r>
      <w:r w:rsidRPr="00034910">
        <w:t>n</w:t>
      </w:r>
      <w:r w:rsidRPr="00034910">
        <w:t>fant</w:t>
      </w:r>
      <w:r w:rsidR="00E57EC9">
        <w:t> ?</w:t>
      </w:r>
    </w:p>
    <w:p w14:paraId="4780414F" w14:textId="77777777" w:rsidR="00E57EC9" w:rsidRDefault="00776CEA" w:rsidP="00E57EC9">
      <w:r w:rsidRPr="00034910">
        <w:t>Voilà ce que se demandait le jeune homme</w:t>
      </w:r>
      <w:r w:rsidR="00E57EC9">
        <w:t xml:space="preserve">, </w:t>
      </w:r>
      <w:r w:rsidRPr="00034910">
        <w:t>tout en courant dans la direction du pavillon du garde</w:t>
      </w:r>
      <w:r w:rsidR="00E57EC9">
        <w:t>.</w:t>
      </w:r>
    </w:p>
    <w:p w14:paraId="6F625EE1" w14:textId="77777777" w:rsidR="00E57EC9" w:rsidRDefault="00776CEA" w:rsidP="00E57EC9">
      <w:r w:rsidRPr="00034910">
        <w:t>Un instant cependant il s</w:t>
      </w:r>
      <w:r w:rsidR="00E57EC9">
        <w:t>’</w:t>
      </w:r>
      <w:r w:rsidRPr="00034910">
        <w:t>arrêta</w:t>
      </w:r>
      <w:r w:rsidR="00E57EC9">
        <w:t xml:space="preserve">, </w:t>
      </w:r>
      <w:r w:rsidRPr="00034910">
        <w:t>et fit retentir par trois fois un sifflement aigu</w:t>
      </w:r>
      <w:r w:rsidR="00E57EC9">
        <w:t xml:space="preserve">. </w:t>
      </w:r>
      <w:r w:rsidRPr="00034910">
        <w:t>Il donnait le signal de l</w:t>
      </w:r>
      <w:r w:rsidR="00E57EC9">
        <w:t>’</w:t>
      </w:r>
      <w:r w:rsidRPr="00034910">
        <w:t>attaque de l</w:t>
      </w:r>
      <w:r w:rsidR="00E57EC9">
        <w:t>’</w:t>
      </w:r>
      <w:r w:rsidRPr="00034910">
        <w:t>hôtel</w:t>
      </w:r>
      <w:r w:rsidR="00E57EC9">
        <w:t xml:space="preserve">, </w:t>
      </w:r>
      <w:r w:rsidRPr="00034910">
        <w:t>que la lumière mystérieuse lui avait révélé être le quartier gén</w:t>
      </w:r>
      <w:r w:rsidRPr="00034910">
        <w:t>é</w:t>
      </w:r>
      <w:r w:rsidRPr="00034910">
        <w:t xml:space="preserve">ral du Comité </w:t>
      </w:r>
      <w:r w:rsidR="00407715">
        <w:t>K</w:t>
      </w:r>
      <w:r w:rsidR="00E57EC9">
        <w:t xml:space="preserve">. </w:t>
      </w:r>
      <w:r w:rsidR="00407715">
        <w:t>57</w:t>
      </w:r>
      <w:r w:rsidR="00E57EC9">
        <w:t>.</w:t>
      </w:r>
    </w:p>
    <w:p w14:paraId="202BD5EB" w14:textId="77777777" w:rsidR="00E57EC9" w:rsidRDefault="00776CEA" w:rsidP="00E57EC9">
      <w:r w:rsidRPr="00034910">
        <w:t>Après quoi</w:t>
      </w:r>
      <w:r w:rsidR="00E57EC9">
        <w:t xml:space="preserve">, </w:t>
      </w:r>
      <w:r w:rsidRPr="00034910">
        <w:t>il reprit sa course et gagna le pavillon de garde</w:t>
      </w:r>
      <w:r w:rsidR="00E57EC9">
        <w:t>.</w:t>
      </w:r>
    </w:p>
    <w:p w14:paraId="23C5A0F1" w14:textId="77777777" w:rsidR="00E57EC9" w:rsidRDefault="00776CEA" w:rsidP="00E57EC9">
      <w:r w:rsidRPr="00034910">
        <w:lastRenderedPageBreak/>
        <w:t>Deux gendarmes seulement s</w:t>
      </w:r>
      <w:r w:rsidR="00E57EC9">
        <w:t>’</w:t>
      </w:r>
      <w:r w:rsidRPr="00034910">
        <w:t>y trouvaient</w:t>
      </w:r>
      <w:r w:rsidR="00E57EC9">
        <w:t xml:space="preserve">. </w:t>
      </w:r>
      <w:r w:rsidRPr="00034910">
        <w:t>Les autres</w:t>
      </w:r>
      <w:r w:rsidR="00E57EC9">
        <w:t xml:space="preserve">, </w:t>
      </w:r>
      <w:r w:rsidRPr="00034910">
        <w:t>ponctuels observateurs des ordres de Dick</w:t>
      </w:r>
      <w:r w:rsidR="00E57EC9">
        <w:t xml:space="preserve">, </w:t>
      </w:r>
      <w:r w:rsidRPr="00034910">
        <w:t>devaient en ce m</w:t>
      </w:r>
      <w:r w:rsidRPr="00034910">
        <w:t>o</w:t>
      </w:r>
      <w:r w:rsidRPr="00034910">
        <w:t>ment cerner l</w:t>
      </w:r>
      <w:r w:rsidR="00E57EC9">
        <w:t>’</w:t>
      </w:r>
      <w:r w:rsidRPr="00034910">
        <w:t>hôtel n</w:t>
      </w:r>
      <w:r w:rsidR="00E57EC9">
        <w:t>° </w:t>
      </w:r>
      <w:r w:rsidR="00E57EC9" w:rsidRPr="00034910">
        <w:t>3</w:t>
      </w:r>
      <w:r w:rsidRPr="00034910">
        <w:t>3</w:t>
      </w:r>
      <w:r w:rsidR="00E57EC9">
        <w:t>.</w:t>
      </w:r>
    </w:p>
    <w:p w14:paraId="1D530F15" w14:textId="77777777" w:rsidR="00E57EC9" w:rsidRDefault="00776CEA" w:rsidP="00E57EC9">
      <w:r w:rsidRPr="00034910">
        <w:t>Mais</w:t>
      </w:r>
      <w:r w:rsidR="00E57EC9">
        <w:t xml:space="preserve">, </w:t>
      </w:r>
      <w:r w:rsidRPr="00034910">
        <w:t>sous la clarté de la lanterne</w:t>
      </w:r>
      <w:r w:rsidR="00E57EC9">
        <w:t xml:space="preserve">, </w:t>
      </w:r>
      <w:r w:rsidRPr="00034910">
        <w:t>l</w:t>
      </w:r>
      <w:r w:rsidR="00E57EC9">
        <w:t>’</w:t>
      </w:r>
      <w:r w:rsidRPr="00034910">
        <w:t>Anglais distingua enfin son prisonnier</w:t>
      </w:r>
      <w:r w:rsidR="00E57EC9">
        <w:t xml:space="preserve">, </w:t>
      </w:r>
      <w:r w:rsidRPr="00034910">
        <w:t>et il eut une exclamation attristée</w:t>
      </w:r>
      <w:r w:rsidR="00E57EC9">
        <w:t> :</w:t>
      </w:r>
    </w:p>
    <w:p w14:paraId="538BF6E5" w14:textId="77777777" w:rsidR="00E57EC9" w:rsidRDefault="00E57EC9" w:rsidP="00E57EC9">
      <w:r>
        <w:t>— </w:t>
      </w:r>
      <w:r w:rsidR="00776CEA" w:rsidRPr="00034910">
        <w:t>Une enfant</w:t>
      </w:r>
      <w:r>
        <w:t> !</w:t>
      </w:r>
    </w:p>
    <w:p w14:paraId="7229142E" w14:textId="77777777" w:rsidR="00E57EC9" w:rsidRDefault="00776CEA" w:rsidP="00E57EC9">
      <w:r w:rsidRPr="00034910">
        <w:t>Oui</w:t>
      </w:r>
      <w:r w:rsidR="00E57EC9">
        <w:t xml:space="preserve">, </w:t>
      </w:r>
      <w:r w:rsidRPr="00034910">
        <w:t>une enfant</w:t>
      </w:r>
      <w:r w:rsidR="00E57EC9">
        <w:t xml:space="preserve">, </w:t>
      </w:r>
      <w:r w:rsidRPr="00034910">
        <w:t>une fillette</w:t>
      </w:r>
      <w:r w:rsidR="00E57EC9">
        <w:t xml:space="preserve">, </w:t>
      </w:r>
      <w:r w:rsidRPr="00034910">
        <w:t>avec des cheveux blond pâle</w:t>
      </w:r>
      <w:r w:rsidR="00E57EC9">
        <w:t xml:space="preserve">, </w:t>
      </w:r>
      <w:r w:rsidRPr="00034910">
        <w:t>de grands yeux bleus</w:t>
      </w:r>
      <w:r w:rsidR="00E57EC9">
        <w:t xml:space="preserve">, </w:t>
      </w:r>
      <w:r w:rsidRPr="00034910">
        <w:t>trouant d</w:t>
      </w:r>
      <w:r w:rsidR="00E57EC9">
        <w:t>’</w:t>
      </w:r>
      <w:r w:rsidRPr="00034910">
        <w:t>un rayonnement égaré son v</w:t>
      </w:r>
      <w:r w:rsidRPr="00034910">
        <w:t>i</w:t>
      </w:r>
      <w:r w:rsidRPr="00034910">
        <w:t>sage blême</w:t>
      </w:r>
      <w:r w:rsidR="00E57EC9">
        <w:t xml:space="preserve">, </w:t>
      </w:r>
      <w:r w:rsidRPr="00034910">
        <w:t>maigre</w:t>
      </w:r>
      <w:r w:rsidR="00E57EC9">
        <w:t xml:space="preserve">, </w:t>
      </w:r>
      <w:r w:rsidRPr="00034910">
        <w:t>disant les privations sans nombre</w:t>
      </w:r>
      <w:r w:rsidR="00E57EC9">
        <w:t xml:space="preserve">. </w:t>
      </w:r>
      <w:r w:rsidRPr="00034910">
        <w:t>Et bru</w:t>
      </w:r>
      <w:r w:rsidRPr="00034910">
        <w:t>s</w:t>
      </w:r>
      <w:r w:rsidRPr="00034910">
        <w:t xml:space="preserve">quement Dick </w:t>
      </w:r>
      <w:proofErr w:type="spellStart"/>
      <w:r w:rsidRPr="00034910">
        <w:t>Fann</w:t>
      </w:r>
      <w:proofErr w:type="spellEnd"/>
      <w:r w:rsidRPr="00034910">
        <w:t xml:space="preserve"> comprit</w:t>
      </w:r>
      <w:r w:rsidR="00E57EC9">
        <w:t>.</w:t>
      </w:r>
    </w:p>
    <w:p w14:paraId="461B7834" w14:textId="77777777" w:rsidR="00E57EC9" w:rsidRDefault="00E57EC9" w:rsidP="00E57EC9">
      <w:r>
        <w:t>— </w:t>
      </w:r>
      <w:r w:rsidR="00776CEA" w:rsidRPr="00034910">
        <w:t>C</w:t>
      </w:r>
      <w:r>
        <w:t>’</w:t>
      </w:r>
      <w:r w:rsidR="00776CEA" w:rsidRPr="00034910">
        <w:t>est toi qui as apporté tantôt la lettre de menaces à la d</w:t>
      </w:r>
      <w:r w:rsidR="00776CEA" w:rsidRPr="00034910">
        <w:t>i</w:t>
      </w:r>
      <w:r w:rsidR="00776CEA" w:rsidRPr="00034910">
        <w:t>rection de la police</w:t>
      </w:r>
      <w:r>
        <w:t> ?</w:t>
      </w:r>
    </w:p>
    <w:p w14:paraId="5F20ACF9" w14:textId="77777777" w:rsidR="00E57EC9" w:rsidRDefault="00776CEA" w:rsidP="00E57EC9">
      <w:r w:rsidRPr="00034910">
        <w:t>En parlant</w:t>
      </w:r>
      <w:r w:rsidR="00E57EC9">
        <w:t xml:space="preserve">, </w:t>
      </w:r>
      <w:r w:rsidRPr="00034910">
        <w:t>il enlevait le bâillon qui comprimait les lèvres de la petite</w:t>
      </w:r>
      <w:r w:rsidR="00E57EC9">
        <w:t xml:space="preserve">. </w:t>
      </w:r>
      <w:r w:rsidRPr="00034910">
        <w:t>Elle répliqua d</w:t>
      </w:r>
      <w:r w:rsidR="00E57EC9">
        <w:t>’</w:t>
      </w:r>
      <w:r w:rsidRPr="00034910">
        <w:t>une voix dure</w:t>
      </w:r>
      <w:r w:rsidR="00E57EC9">
        <w:t> :</w:t>
      </w:r>
    </w:p>
    <w:p w14:paraId="134756BD" w14:textId="77777777" w:rsidR="00E57EC9" w:rsidRDefault="00E57EC9" w:rsidP="00E57EC9">
      <w:r>
        <w:t>— </w:t>
      </w:r>
      <w:r w:rsidR="00776CEA" w:rsidRPr="00034910">
        <w:t>Oui</w:t>
      </w:r>
      <w:r>
        <w:t xml:space="preserve">, </w:t>
      </w:r>
      <w:r w:rsidR="00776CEA" w:rsidRPr="00034910">
        <w:t>c</w:t>
      </w:r>
      <w:r>
        <w:t>’</w:t>
      </w:r>
      <w:r w:rsidR="00776CEA" w:rsidRPr="00034910">
        <w:t>est moi</w:t>
      </w:r>
      <w:r>
        <w:t>.</w:t>
      </w:r>
    </w:p>
    <w:p w14:paraId="0AA23EC2" w14:textId="77777777" w:rsidR="00E57EC9" w:rsidRDefault="00E57EC9" w:rsidP="00E57EC9">
      <w:r>
        <w:t>— </w:t>
      </w:r>
      <w:r w:rsidR="00776CEA" w:rsidRPr="00034910">
        <w:t>Et tu allais commettre un crime horrible</w:t>
      </w:r>
      <w:r>
        <w:t> !</w:t>
      </w:r>
    </w:p>
    <w:p w14:paraId="0E35134B" w14:textId="77777777" w:rsidR="00E57EC9" w:rsidRDefault="00776CEA" w:rsidP="00E57EC9">
      <w:r w:rsidRPr="00034910">
        <w:t>Elle haussa les épaules</w:t>
      </w:r>
      <w:r w:rsidR="00E57EC9">
        <w:t>.</w:t>
      </w:r>
    </w:p>
    <w:p w14:paraId="03B7CB2F" w14:textId="77777777" w:rsidR="00E57EC9" w:rsidRDefault="00E57EC9" w:rsidP="00E57EC9">
      <w:r>
        <w:t>— </w:t>
      </w:r>
      <w:r w:rsidR="00776CEA" w:rsidRPr="00034910">
        <w:t>Il n</w:t>
      </w:r>
      <w:r>
        <w:t>’</w:t>
      </w:r>
      <w:r w:rsidR="00776CEA" w:rsidRPr="00034910">
        <w:t>y a point crime quand la liberté est le but</w:t>
      </w:r>
      <w:r>
        <w:t xml:space="preserve">. </w:t>
      </w:r>
      <w:r w:rsidR="00776CEA" w:rsidRPr="00034910">
        <w:t>Il faut du sang</w:t>
      </w:r>
      <w:r>
        <w:t xml:space="preserve">, </w:t>
      </w:r>
      <w:r w:rsidR="00776CEA" w:rsidRPr="00034910">
        <w:t>des pleurs</w:t>
      </w:r>
      <w:r>
        <w:t xml:space="preserve">, </w:t>
      </w:r>
      <w:r w:rsidR="00776CEA" w:rsidRPr="00034910">
        <w:t>des larmes</w:t>
      </w:r>
      <w:r>
        <w:t xml:space="preserve">, </w:t>
      </w:r>
      <w:r w:rsidR="00776CEA" w:rsidRPr="00034910">
        <w:t>pour amener les aurores futures</w:t>
      </w:r>
      <w:r>
        <w:t xml:space="preserve">, </w:t>
      </w:r>
      <w:r w:rsidR="00776CEA" w:rsidRPr="00034910">
        <w:t>où tous seront frères</w:t>
      </w:r>
      <w:r>
        <w:t xml:space="preserve">, </w:t>
      </w:r>
      <w:r w:rsidR="00776CEA" w:rsidRPr="00034910">
        <w:t>où tous s</w:t>
      </w:r>
      <w:r>
        <w:t>’</w:t>
      </w:r>
      <w:r w:rsidR="00776CEA" w:rsidRPr="00034910">
        <w:t>aimeront</w:t>
      </w:r>
      <w:r>
        <w:t xml:space="preserve">, </w:t>
      </w:r>
      <w:r w:rsidR="00776CEA" w:rsidRPr="00034910">
        <w:t>où nul ne connaîtra plus la misère</w:t>
      </w:r>
      <w:r>
        <w:t>…</w:t>
      </w:r>
    </w:p>
    <w:p w14:paraId="72F121E6" w14:textId="77777777" w:rsidR="00E57EC9" w:rsidRDefault="00776CEA" w:rsidP="00E57EC9">
      <w:r w:rsidRPr="00034910">
        <w:t>Pauvre enfant</w:t>
      </w:r>
      <w:r w:rsidR="00E57EC9">
        <w:t xml:space="preserve"> ! </w:t>
      </w:r>
      <w:r w:rsidRPr="00034910">
        <w:t>Son cerveau était empli des ridicules ch</w:t>
      </w:r>
      <w:r w:rsidRPr="00034910">
        <w:t>i</w:t>
      </w:r>
      <w:r w:rsidRPr="00034910">
        <w:t>mères dont les chefs des révolutions sanglantes</w:t>
      </w:r>
      <w:r w:rsidR="00E57EC9">
        <w:t xml:space="preserve"> (</w:t>
      </w:r>
      <w:r w:rsidRPr="00034910">
        <w:t>ces vrais co</w:t>
      </w:r>
      <w:r w:rsidRPr="00034910">
        <w:t>u</w:t>
      </w:r>
      <w:r w:rsidRPr="00034910">
        <w:t>pables</w:t>
      </w:r>
      <w:r w:rsidR="00E57EC9">
        <w:t xml:space="preserve">, </w:t>
      </w:r>
      <w:r w:rsidRPr="00034910">
        <w:t>ces hommes auxquels devrait aller</w:t>
      </w:r>
      <w:r w:rsidR="00E57EC9">
        <w:t xml:space="preserve">, </w:t>
      </w:r>
      <w:r w:rsidRPr="00034910">
        <w:t>non pas une respo</w:t>
      </w:r>
      <w:r w:rsidRPr="00034910">
        <w:t>n</w:t>
      </w:r>
      <w:r w:rsidRPr="00034910">
        <w:t>sabilité limitée de politiciens</w:t>
      </w:r>
      <w:r w:rsidR="00E57EC9">
        <w:t xml:space="preserve">, </w:t>
      </w:r>
      <w:r w:rsidRPr="00034910">
        <w:t>mais la responsabilité absolue de bandits</w:t>
      </w:r>
      <w:r w:rsidR="00E57EC9">
        <w:t xml:space="preserve">), </w:t>
      </w:r>
      <w:r w:rsidRPr="00034910">
        <w:t>dont ces chefs farcissent les cerveaux faibles des ign</w:t>
      </w:r>
      <w:r w:rsidRPr="00034910">
        <w:t>o</w:t>
      </w:r>
      <w:r w:rsidRPr="00034910">
        <w:t>rants</w:t>
      </w:r>
      <w:r w:rsidR="00E57EC9">
        <w:t xml:space="preserve">, </w:t>
      </w:r>
      <w:r w:rsidRPr="00034910">
        <w:t>des simples</w:t>
      </w:r>
      <w:r w:rsidR="00E57EC9">
        <w:t xml:space="preserve">, </w:t>
      </w:r>
      <w:r w:rsidRPr="00034910">
        <w:t>qui</w:t>
      </w:r>
      <w:r w:rsidR="00E57EC9">
        <w:t xml:space="preserve">, </w:t>
      </w:r>
      <w:r w:rsidRPr="00034910">
        <w:t>dans n</w:t>
      </w:r>
      <w:r w:rsidR="00E57EC9">
        <w:t>’</w:t>
      </w:r>
      <w:r w:rsidRPr="00034910">
        <w:t xml:space="preserve">importe quelle </w:t>
      </w:r>
      <w:r w:rsidRPr="00034910">
        <w:lastRenderedPageBreak/>
        <w:t>société</w:t>
      </w:r>
      <w:r w:rsidR="00E57EC9">
        <w:t xml:space="preserve">, </w:t>
      </w:r>
      <w:r w:rsidRPr="00034910">
        <w:t>seront toujours les inférieurs</w:t>
      </w:r>
      <w:r w:rsidR="00E57EC9">
        <w:t xml:space="preserve">, </w:t>
      </w:r>
      <w:r w:rsidRPr="00034910">
        <w:t xml:space="preserve">parce que </w:t>
      </w:r>
      <w:r w:rsidRPr="00034910">
        <w:rPr>
          <w:i/>
          <w:iCs/>
        </w:rPr>
        <w:t>la nature</w:t>
      </w:r>
      <w:r w:rsidR="00E57EC9">
        <w:rPr>
          <w:i/>
          <w:iCs/>
        </w:rPr>
        <w:t xml:space="preserve">, </w:t>
      </w:r>
      <w:r w:rsidRPr="00034910">
        <w:t>plus puissante que l</w:t>
      </w:r>
      <w:r w:rsidR="00E57EC9">
        <w:t>’</w:t>
      </w:r>
      <w:r w:rsidRPr="00034910">
        <w:t>homme</w:t>
      </w:r>
      <w:r w:rsidR="00E57EC9">
        <w:t xml:space="preserve">, </w:t>
      </w:r>
      <w:r w:rsidRPr="00034910">
        <w:t>veut qu</w:t>
      </w:r>
      <w:r w:rsidR="00E57EC9">
        <w:t>’</w:t>
      </w:r>
      <w:r w:rsidRPr="00034910">
        <w:t>il en soit ainsi</w:t>
      </w:r>
      <w:r w:rsidR="00E57EC9">
        <w:t>.</w:t>
      </w:r>
    </w:p>
    <w:p w14:paraId="6749D042" w14:textId="77777777" w:rsidR="00E57EC9" w:rsidRDefault="00776CEA" w:rsidP="00E57EC9">
      <w:r w:rsidRPr="00034910">
        <w:t>Tous frères</w:t>
      </w:r>
      <w:r w:rsidR="00E57EC9">
        <w:t xml:space="preserve"> ! </w:t>
      </w:r>
      <w:r w:rsidRPr="00034910">
        <w:t>Quelle sinistre plaisanterie</w:t>
      </w:r>
      <w:r w:rsidR="00E57EC9">
        <w:t xml:space="preserve"> ! </w:t>
      </w:r>
      <w:r w:rsidRPr="00034910">
        <w:t>Les agneaux</w:t>
      </w:r>
      <w:r w:rsidR="00E57EC9">
        <w:t xml:space="preserve">, </w:t>
      </w:r>
      <w:r w:rsidRPr="00034910">
        <w:t>fr</w:t>
      </w:r>
      <w:r w:rsidRPr="00034910">
        <w:t>è</w:t>
      </w:r>
      <w:r w:rsidRPr="00034910">
        <w:t>res des lions</w:t>
      </w:r>
      <w:r w:rsidR="00E57EC9">
        <w:t xml:space="preserve">… ! </w:t>
      </w:r>
      <w:r w:rsidRPr="00034910">
        <w:t>Les lions se nourriront donc de salade</w:t>
      </w:r>
      <w:r w:rsidR="00E57EC9">
        <w:t xml:space="preserve"> ? </w:t>
      </w:r>
      <w:r w:rsidRPr="00034910">
        <w:t>Et pourtant</w:t>
      </w:r>
      <w:r w:rsidR="00E57EC9">
        <w:t xml:space="preserve">, </w:t>
      </w:r>
      <w:r w:rsidRPr="00034910">
        <w:t>il n</w:t>
      </w:r>
      <w:r w:rsidR="00E57EC9">
        <w:t>’</w:t>
      </w:r>
      <w:r w:rsidRPr="00034910">
        <w:t>est pas au pouvoir des lions de faire qu</w:t>
      </w:r>
      <w:r w:rsidR="00E57EC9">
        <w:t>’</w:t>
      </w:r>
      <w:r w:rsidRPr="00034910">
        <w:t>ils ne soient plus carnivores</w:t>
      </w:r>
      <w:r w:rsidR="00E57EC9">
        <w:t>.</w:t>
      </w:r>
    </w:p>
    <w:p w14:paraId="1D231885" w14:textId="77777777" w:rsidR="00E57EC9" w:rsidRDefault="00776CEA" w:rsidP="00E57EC9">
      <w:r w:rsidRPr="00034910">
        <w:t>Les gendarmes grondaient menaçants</w:t>
      </w:r>
      <w:r w:rsidR="00E57EC9">
        <w:t xml:space="preserve">. </w:t>
      </w:r>
      <w:r w:rsidRPr="00034910">
        <w:t>Dick les apaisa au</w:t>
      </w:r>
      <w:r w:rsidRPr="00034910">
        <w:t>s</w:t>
      </w:r>
      <w:r w:rsidRPr="00034910">
        <w:t>sitôt</w:t>
      </w:r>
      <w:r w:rsidR="00E57EC9">
        <w:t>.</w:t>
      </w:r>
    </w:p>
    <w:p w14:paraId="7F4B7140" w14:textId="18716100" w:rsidR="00E57EC9" w:rsidRDefault="00E57EC9" w:rsidP="00E57EC9">
      <w:r>
        <w:t>— </w:t>
      </w:r>
      <w:r w:rsidR="00776CEA" w:rsidRPr="00034910">
        <w:t>Vous conduirez cette enfant à la direction de la police où vous la garderez jusqu</w:t>
      </w:r>
      <w:r>
        <w:t>’</w:t>
      </w:r>
      <w:r w:rsidR="00776CEA" w:rsidRPr="00034910">
        <w:t>à mon arrivée</w:t>
      </w:r>
      <w:r>
        <w:t xml:space="preserve">. </w:t>
      </w:r>
      <w:r w:rsidR="00776CEA" w:rsidRPr="00034910">
        <w:t>Et surtout soyez-lui doux et patients</w:t>
      </w:r>
      <w:r>
        <w:t xml:space="preserve">. </w:t>
      </w:r>
      <w:r w:rsidR="00776CEA" w:rsidRPr="00034910">
        <w:t>C</w:t>
      </w:r>
      <w:r>
        <w:t>’</w:t>
      </w:r>
      <w:r w:rsidR="00776CEA" w:rsidRPr="00034910">
        <w:t xml:space="preserve">est le désir de </w:t>
      </w:r>
      <w:r>
        <w:t>M. </w:t>
      </w:r>
      <w:proofErr w:type="spellStart"/>
      <w:r w:rsidR="00776CEA" w:rsidRPr="00034910">
        <w:t>Milkanowitch</w:t>
      </w:r>
      <w:proofErr w:type="spellEnd"/>
      <w:r>
        <w:t>.</w:t>
      </w:r>
    </w:p>
    <w:p w14:paraId="4085668A" w14:textId="77777777" w:rsidR="00E57EC9" w:rsidRDefault="00776CEA" w:rsidP="00E57EC9">
      <w:r w:rsidRPr="00034910">
        <w:t>Les interpellés clignèrent des yeux d</w:t>
      </w:r>
      <w:r w:rsidR="00E57EC9">
        <w:t>’</w:t>
      </w:r>
      <w:r w:rsidRPr="00034910">
        <w:t>un air entendu</w:t>
      </w:r>
      <w:r w:rsidR="00E57EC9">
        <w:t>.</w:t>
      </w:r>
    </w:p>
    <w:p w14:paraId="306F57E1" w14:textId="77777777" w:rsidR="00E57EC9" w:rsidRDefault="00776CEA" w:rsidP="00E57EC9">
      <w:r w:rsidRPr="00034910">
        <w:t>Pour eux</w:t>
      </w:r>
      <w:r w:rsidR="00E57EC9">
        <w:t xml:space="preserve">, </w:t>
      </w:r>
      <w:r w:rsidRPr="00034910">
        <w:t>la recommandation signifiait</w:t>
      </w:r>
      <w:r w:rsidR="00E57EC9">
        <w:t> :</w:t>
      </w:r>
    </w:p>
    <w:p w14:paraId="062BF31C" w14:textId="77777777" w:rsidR="00E57EC9" w:rsidRDefault="00E57EC9" w:rsidP="00E57EC9">
      <w:r>
        <w:t>— </w:t>
      </w:r>
      <w:r w:rsidR="00776CEA" w:rsidRPr="00034910">
        <w:t>On va prendre la fillette par la douceur</w:t>
      </w:r>
      <w:r>
        <w:t xml:space="preserve">. </w:t>
      </w:r>
      <w:r w:rsidR="00776CEA" w:rsidRPr="00034910">
        <w:t>On en tirera des aveux qui permettront de capturer toute la bande</w:t>
      </w:r>
      <w:r>
        <w:t xml:space="preserve">, </w:t>
      </w:r>
      <w:r w:rsidR="00776CEA" w:rsidRPr="00034910">
        <w:t>et le pays s</w:t>
      </w:r>
      <w:r w:rsidR="00776CEA" w:rsidRPr="00034910">
        <w:t>e</w:t>
      </w:r>
      <w:r w:rsidR="00776CEA" w:rsidRPr="00034910">
        <w:t>ra enfin tranquille</w:t>
      </w:r>
      <w:r>
        <w:t xml:space="preserve">. </w:t>
      </w:r>
      <w:r w:rsidR="00776CEA" w:rsidRPr="00034910">
        <w:t>Compris</w:t>
      </w:r>
      <w:r>
        <w:t> !</w:t>
      </w:r>
    </w:p>
    <w:p w14:paraId="08276563" w14:textId="77777777" w:rsidR="00E57EC9" w:rsidRDefault="00776CEA" w:rsidP="00E57EC9">
      <w:r w:rsidRPr="00034910">
        <w:t>Dick reprit ses vêtements abandonnés tout à l</w:t>
      </w:r>
      <w:r w:rsidR="00E57EC9">
        <w:t>’</w:t>
      </w:r>
      <w:r w:rsidRPr="00034910">
        <w:t>heure et s</w:t>
      </w:r>
      <w:r w:rsidR="00E57EC9">
        <w:t>’</w:t>
      </w:r>
      <w:r w:rsidRPr="00034910">
        <w:t>élança dehors</w:t>
      </w:r>
      <w:r w:rsidR="00E57EC9">
        <w:t xml:space="preserve">, </w:t>
      </w:r>
      <w:r w:rsidRPr="00034910">
        <w:t>non sans avoir adressé aux soldats un dernier renseignement</w:t>
      </w:r>
      <w:r w:rsidR="00E57EC9">
        <w:t> :</w:t>
      </w:r>
    </w:p>
    <w:p w14:paraId="646F1624" w14:textId="77777777" w:rsidR="00E57EC9" w:rsidRDefault="00E57EC9" w:rsidP="00E57EC9">
      <w:r>
        <w:t>— </w:t>
      </w:r>
      <w:r w:rsidR="00776CEA" w:rsidRPr="00034910">
        <w:t>Prévenez qu</w:t>
      </w:r>
      <w:r>
        <w:t>’</w:t>
      </w:r>
      <w:r w:rsidR="00776CEA" w:rsidRPr="00034910">
        <w:t>à l</w:t>
      </w:r>
      <w:r>
        <w:t>’</w:t>
      </w:r>
      <w:r w:rsidR="00776CEA" w:rsidRPr="00034910">
        <w:t>intérieur du parc</w:t>
      </w:r>
      <w:r>
        <w:t xml:space="preserve">, </w:t>
      </w:r>
      <w:r w:rsidR="00776CEA" w:rsidRPr="00034910">
        <w:t>le long de la grille sur l</w:t>
      </w:r>
      <w:r>
        <w:t>’</w:t>
      </w:r>
      <w:r w:rsidR="00776CEA" w:rsidRPr="00034910">
        <w:t xml:space="preserve">avenue </w:t>
      </w:r>
      <w:proofErr w:type="spellStart"/>
      <w:r w:rsidR="00776CEA" w:rsidRPr="00034910">
        <w:t>Sakhalinsk</w:t>
      </w:r>
      <w:proofErr w:type="spellEnd"/>
      <w:r>
        <w:t xml:space="preserve">, </w:t>
      </w:r>
      <w:r w:rsidR="00776CEA" w:rsidRPr="00034910">
        <w:t>une bombe gît à terre</w:t>
      </w:r>
      <w:r>
        <w:t>.</w:t>
      </w:r>
    </w:p>
    <w:p w14:paraId="6FE7E49E" w14:textId="77777777" w:rsidR="00E57EC9" w:rsidRDefault="00776CEA" w:rsidP="00E57EC9">
      <w:r w:rsidRPr="00034910">
        <w:t>Et</w:t>
      </w:r>
      <w:r w:rsidR="00E57EC9">
        <w:t xml:space="preserve">, </w:t>
      </w:r>
      <w:r w:rsidRPr="00034910">
        <w:t>toutes les dispositions utiles prises ainsi</w:t>
      </w:r>
      <w:r w:rsidR="00E57EC9">
        <w:t xml:space="preserve">, </w:t>
      </w:r>
      <w:r w:rsidRPr="00034910">
        <w:t>il regagna la perspective</w:t>
      </w:r>
      <w:r w:rsidR="00E57EC9">
        <w:t>.</w:t>
      </w:r>
    </w:p>
    <w:p w14:paraId="11C7CDF2" w14:textId="18576E52" w:rsidR="00E57EC9" w:rsidRDefault="00776CEA" w:rsidP="00E57EC9">
      <w:r w:rsidRPr="00034910">
        <w:t>Là encore</w:t>
      </w:r>
      <w:r w:rsidR="00E57EC9">
        <w:t xml:space="preserve">, </w:t>
      </w:r>
      <w:r w:rsidRPr="00034910">
        <w:t>ses ordres avaient été exécutés</w:t>
      </w:r>
      <w:r w:rsidR="00E57EC9">
        <w:t xml:space="preserve"> : </w:t>
      </w:r>
      <w:r w:rsidRPr="00034910">
        <w:t>sous la porte cochère du n</w:t>
      </w:r>
      <w:r w:rsidR="00E57EC9">
        <w:t>° </w:t>
      </w:r>
      <w:r w:rsidR="00E57EC9" w:rsidRPr="00034910">
        <w:t>3</w:t>
      </w:r>
      <w:r w:rsidRPr="00034910">
        <w:t>3</w:t>
      </w:r>
      <w:r w:rsidR="00E57EC9">
        <w:t xml:space="preserve">, </w:t>
      </w:r>
      <w:r w:rsidRPr="00034910">
        <w:t>ouverte au large</w:t>
      </w:r>
      <w:r w:rsidR="00E57EC9">
        <w:t>, M. </w:t>
      </w:r>
      <w:proofErr w:type="spellStart"/>
      <w:r w:rsidRPr="00034910">
        <w:t>Milkanowitch</w:t>
      </w:r>
      <w:proofErr w:type="spellEnd"/>
      <w:r w:rsidR="00E57EC9">
        <w:t xml:space="preserve">, </w:t>
      </w:r>
      <w:r w:rsidRPr="00034910">
        <w:t>ayant o</w:t>
      </w:r>
      <w:r w:rsidRPr="00034910">
        <w:t>b</w:t>
      </w:r>
      <w:r w:rsidRPr="00034910">
        <w:t xml:space="preserve">tenu du Grand-Duc la faveur de quitter son service de </w:t>
      </w:r>
      <w:r w:rsidRPr="00034910">
        <w:lastRenderedPageBreak/>
        <w:t>théâtre pour procéder à l</w:t>
      </w:r>
      <w:r w:rsidR="00E57EC9">
        <w:t>’</w:t>
      </w:r>
      <w:r w:rsidRPr="00034910">
        <w:t>arrestation de nihilistes</w:t>
      </w:r>
      <w:r w:rsidR="00E57EC9">
        <w:t xml:space="preserve">, </w:t>
      </w:r>
      <w:r w:rsidRPr="00034910">
        <w:t>dressait sa silhouette puissante</w:t>
      </w:r>
      <w:r w:rsidR="00E57EC9">
        <w:t>.</w:t>
      </w:r>
    </w:p>
    <w:p w14:paraId="2BA31FAF" w14:textId="77777777" w:rsidR="00E57EC9" w:rsidRDefault="00776CEA" w:rsidP="00E57EC9">
      <w:r w:rsidRPr="00034910">
        <w:t>À la vue de Dick</w:t>
      </w:r>
      <w:r w:rsidR="00E57EC9">
        <w:t xml:space="preserve">, </w:t>
      </w:r>
      <w:r w:rsidRPr="00034910">
        <w:t>il courut à lui</w:t>
      </w:r>
      <w:r w:rsidR="00E57EC9">
        <w:t xml:space="preserve">, </w:t>
      </w:r>
      <w:r w:rsidRPr="00034910">
        <w:t>lui serra les mains</w:t>
      </w:r>
      <w:r w:rsidR="00E57EC9">
        <w:t xml:space="preserve">, </w:t>
      </w:r>
      <w:r w:rsidRPr="00034910">
        <w:t>le r</w:t>
      </w:r>
      <w:r w:rsidRPr="00034910">
        <w:t>e</w:t>
      </w:r>
      <w:r w:rsidRPr="00034910">
        <w:t>merciant avec une incohérence qui disait sa gratitude autant que ses affres passées</w:t>
      </w:r>
      <w:r w:rsidR="00E57EC9">
        <w:t>.</w:t>
      </w:r>
    </w:p>
    <w:p w14:paraId="138D7AEC" w14:textId="77777777" w:rsidR="00E57EC9" w:rsidRDefault="00E57EC9" w:rsidP="00E57EC9">
      <w:r>
        <w:t>— </w:t>
      </w:r>
      <w:r w:rsidR="00776CEA" w:rsidRPr="00034910">
        <w:t>Ah</w:t>
      </w:r>
      <w:r>
        <w:t xml:space="preserve"> ! </w:t>
      </w:r>
      <w:r w:rsidR="00776CEA" w:rsidRPr="00034910">
        <w:t xml:space="preserve">Cher monsieur Dick </w:t>
      </w:r>
      <w:proofErr w:type="spellStart"/>
      <w:r w:rsidR="00776CEA" w:rsidRPr="00034910">
        <w:t>Fann</w:t>
      </w:r>
      <w:proofErr w:type="spellEnd"/>
      <w:r>
        <w:t xml:space="preserve"> ! </w:t>
      </w:r>
      <w:r w:rsidR="00776CEA" w:rsidRPr="00034910">
        <w:t>Quel service vous nous avez rendu</w:t>
      </w:r>
      <w:r>
        <w:t xml:space="preserve">… ! </w:t>
      </w:r>
      <w:r w:rsidR="00776CEA" w:rsidRPr="00034910">
        <w:t xml:space="preserve">Le chef du Comité </w:t>
      </w:r>
      <w:r w:rsidR="00407715">
        <w:t>K</w:t>
      </w:r>
      <w:r>
        <w:t xml:space="preserve">. </w:t>
      </w:r>
      <w:r w:rsidR="00407715">
        <w:t>57</w:t>
      </w:r>
      <w:r>
        <w:t xml:space="preserve">… </w:t>
      </w:r>
      <w:r w:rsidR="00776CEA" w:rsidRPr="00034910">
        <w:t>Il a avoué avant de se faire sauter la cervelle</w:t>
      </w:r>
      <w:r>
        <w:t>.</w:t>
      </w:r>
    </w:p>
    <w:p w14:paraId="70380BCC" w14:textId="77777777" w:rsidR="00E57EC9" w:rsidRDefault="00E57EC9" w:rsidP="00E57EC9">
      <w:r>
        <w:t>— </w:t>
      </w:r>
      <w:r w:rsidR="00776CEA" w:rsidRPr="00034910">
        <w:t>Il s</w:t>
      </w:r>
      <w:r>
        <w:t>’</w:t>
      </w:r>
      <w:r w:rsidR="00776CEA" w:rsidRPr="00034910">
        <w:t>est tué</w:t>
      </w:r>
      <w:r>
        <w:t> !</w:t>
      </w:r>
    </w:p>
    <w:p w14:paraId="2020799C" w14:textId="77777777" w:rsidR="00E57EC9" w:rsidRDefault="00E57EC9" w:rsidP="00E57EC9">
      <w:r>
        <w:t>— </w:t>
      </w:r>
      <w:r w:rsidR="00776CEA" w:rsidRPr="00034910">
        <w:t>Oui</w:t>
      </w:r>
      <w:r>
        <w:t xml:space="preserve">, </w:t>
      </w:r>
      <w:r w:rsidR="00776CEA" w:rsidRPr="00034910">
        <w:t>mais ses papiers sont saisis</w:t>
      </w:r>
      <w:r>
        <w:t xml:space="preserve">. </w:t>
      </w:r>
      <w:r w:rsidR="00776CEA" w:rsidRPr="00034910">
        <w:t>Qui l</w:t>
      </w:r>
      <w:r>
        <w:t>’</w:t>
      </w:r>
      <w:r w:rsidR="00776CEA" w:rsidRPr="00034910">
        <w:t>aurait soupço</w:t>
      </w:r>
      <w:r w:rsidR="00776CEA" w:rsidRPr="00034910">
        <w:t>n</w:t>
      </w:r>
      <w:r w:rsidR="00776CEA" w:rsidRPr="00034910">
        <w:t>né</w:t>
      </w:r>
      <w:r>
        <w:t xml:space="preserve"> ? </w:t>
      </w:r>
      <w:r w:rsidR="00776CEA" w:rsidRPr="00034910">
        <w:t>Un prince</w:t>
      </w:r>
      <w:r>
        <w:t xml:space="preserve">, </w:t>
      </w:r>
      <w:r w:rsidR="00776CEA" w:rsidRPr="00034910">
        <w:t>Monsieur</w:t>
      </w:r>
      <w:r>
        <w:t xml:space="preserve">, </w:t>
      </w:r>
      <w:r w:rsidR="00776CEA" w:rsidRPr="00034910">
        <w:t>un prince pactisant avec les ennemis du gouvernement</w:t>
      </w:r>
      <w:r>
        <w:t xml:space="preserve"> ! </w:t>
      </w:r>
      <w:r w:rsidR="00776CEA" w:rsidRPr="00034910">
        <w:t>Vraiment les gens sont fous</w:t>
      </w:r>
      <w:r>
        <w:t xml:space="preserve">… </w:t>
      </w:r>
      <w:r w:rsidR="00776CEA" w:rsidRPr="00034910">
        <w:t>Prince et r</w:t>
      </w:r>
      <w:r w:rsidR="00776CEA" w:rsidRPr="00034910">
        <w:t>i</w:t>
      </w:r>
      <w:r w:rsidR="00776CEA" w:rsidRPr="00034910">
        <w:t>che</w:t>
      </w:r>
      <w:r>
        <w:t xml:space="preserve">, </w:t>
      </w:r>
      <w:r w:rsidR="00776CEA" w:rsidRPr="00034910">
        <w:t>ah</w:t>
      </w:r>
      <w:r>
        <w:t xml:space="preserve"> ! </w:t>
      </w:r>
      <w:r w:rsidR="00776CEA" w:rsidRPr="00034910">
        <w:t>je dis riche</w:t>
      </w:r>
      <w:r>
        <w:t xml:space="preserve">, </w:t>
      </w:r>
      <w:r w:rsidR="00776CEA" w:rsidRPr="00034910">
        <w:t>cela n</w:t>
      </w:r>
      <w:r>
        <w:t>’</w:t>
      </w:r>
      <w:r w:rsidR="00776CEA" w:rsidRPr="00034910">
        <w:t>est pas certain</w:t>
      </w:r>
      <w:r>
        <w:t xml:space="preserve">… </w:t>
      </w:r>
      <w:r w:rsidR="00776CEA" w:rsidRPr="00034910">
        <w:t xml:space="preserve">Serge </w:t>
      </w:r>
      <w:proofErr w:type="spellStart"/>
      <w:r w:rsidR="00776CEA" w:rsidRPr="00034910">
        <w:t>Polodoff</w:t>
      </w:r>
      <w:proofErr w:type="spellEnd"/>
      <w:r w:rsidR="00776CEA" w:rsidRPr="00034910">
        <w:t xml:space="preserve"> était un infernal joueur</w:t>
      </w:r>
      <w:r>
        <w:t xml:space="preserve">… </w:t>
      </w:r>
      <w:r w:rsidR="00776CEA" w:rsidRPr="00407715">
        <w:rPr>
          <w:lang w:val="en-US"/>
        </w:rPr>
        <w:t xml:space="preserve">Il </w:t>
      </w:r>
      <w:r w:rsidR="00776CEA" w:rsidRPr="00034910">
        <w:t>a perdu des millions</w:t>
      </w:r>
      <w:r>
        <w:t>…</w:t>
      </w:r>
    </w:p>
    <w:p w14:paraId="50973353" w14:textId="77777777" w:rsidR="00E57EC9" w:rsidRDefault="00E57EC9" w:rsidP="00E57EC9">
      <w:r>
        <w:t>— </w:t>
      </w:r>
      <w:r w:rsidR="00776CEA" w:rsidRPr="00034910">
        <w:t>Et il s</w:t>
      </w:r>
      <w:r>
        <w:t>’</w:t>
      </w:r>
      <w:r w:rsidR="00776CEA" w:rsidRPr="00034910">
        <w:t>est vendu pour le secret de la fabrication de l</w:t>
      </w:r>
      <w:r>
        <w:t>’</w:t>
      </w:r>
      <w:proofErr w:type="spellStart"/>
      <w:r w:rsidR="00776CEA" w:rsidRPr="00034910">
        <w:t>argentaurum</w:t>
      </w:r>
      <w:proofErr w:type="spellEnd"/>
      <w:r>
        <w:t xml:space="preserve">, </w:t>
      </w:r>
      <w:r w:rsidR="00776CEA" w:rsidRPr="00034910">
        <w:t>acheva le détective</w:t>
      </w:r>
      <w:r>
        <w:t>.</w:t>
      </w:r>
    </w:p>
    <w:p w14:paraId="27A7DCAE" w14:textId="77777777" w:rsidR="00E57EC9" w:rsidRDefault="00E57EC9" w:rsidP="00E57EC9">
      <w:r>
        <w:t>— </w:t>
      </w:r>
      <w:r w:rsidR="00776CEA" w:rsidRPr="00034910">
        <w:t>De l</w:t>
      </w:r>
      <w:r>
        <w:t>’</w:t>
      </w:r>
      <w:proofErr w:type="spellStart"/>
      <w:r w:rsidR="00776CEA" w:rsidRPr="00034910">
        <w:t>argentaurum</w:t>
      </w:r>
      <w:proofErr w:type="spellEnd"/>
      <w:r>
        <w:t xml:space="preserve"> ? </w:t>
      </w:r>
      <w:r w:rsidR="00776CEA" w:rsidRPr="00034910">
        <w:t>répéta le directeur interloqué</w:t>
      </w:r>
      <w:r>
        <w:t xml:space="preserve">. </w:t>
      </w:r>
      <w:r w:rsidR="00776CEA" w:rsidRPr="00034910">
        <w:t>Vous croyez</w:t>
      </w:r>
      <w:r>
        <w:t>.</w:t>
      </w:r>
    </w:p>
    <w:p w14:paraId="730BBFBB" w14:textId="77777777" w:rsidR="00E57EC9" w:rsidRDefault="00E57EC9" w:rsidP="00E57EC9">
      <w:r>
        <w:t>— </w:t>
      </w:r>
      <w:r w:rsidR="00776CEA" w:rsidRPr="00034910">
        <w:t>Cela doit être</w:t>
      </w:r>
      <w:r>
        <w:t xml:space="preserve">. </w:t>
      </w:r>
      <w:r w:rsidR="00776CEA" w:rsidRPr="00034910">
        <w:t>Sans cela</w:t>
      </w:r>
      <w:r>
        <w:t xml:space="preserve">, </w:t>
      </w:r>
      <w:r w:rsidR="00776CEA" w:rsidRPr="00034910">
        <w:t>comment expliquez-vous son i</w:t>
      </w:r>
      <w:r w:rsidR="00776CEA" w:rsidRPr="00034910">
        <w:t>n</w:t>
      </w:r>
      <w:r w:rsidR="00776CEA" w:rsidRPr="00034910">
        <w:t>tervention dans l</w:t>
      </w:r>
      <w:r>
        <w:t>’</w:t>
      </w:r>
      <w:r w:rsidR="00776CEA" w:rsidRPr="00034910">
        <w:t>affaire d</w:t>
      </w:r>
      <w:r>
        <w:t>’</w:t>
      </w:r>
      <w:proofErr w:type="spellStart"/>
      <w:r w:rsidR="00776CEA" w:rsidRPr="00034910">
        <w:t>argentaurum</w:t>
      </w:r>
      <w:proofErr w:type="spellEnd"/>
      <w:r w:rsidR="00776CEA" w:rsidRPr="00034910">
        <w:t xml:space="preserve"> qui nous a valu le plaisir de faire votre connaissance</w:t>
      </w:r>
      <w:r>
        <w:t> ?</w:t>
      </w:r>
    </w:p>
    <w:p w14:paraId="0CCF26DE" w14:textId="77777777" w:rsidR="00E57EC9" w:rsidRDefault="00E57EC9" w:rsidP="00E57EC9">
      <w:r>
        <w:t>— </w:t>
      </w:r>
      <w:r w:rsidR="00776CEA" w:rsidRPr="00034910">
        <w:t>C</w:t>
      </w:r>
      <w:r>
        <w:t>’</w:t>
      </w:r>
      <w:r w:rsidR="00776CEA" w:rsidRPr="00034910">
        <w:t>est ma foi vrai</w:t>
      </w:r>
      <w:r>
        <w:t xml:space="preserve">… </w:t>
      </w:r>
      <w:r w:rsidR="00776CEA" w:rsidRPr="00034910">
        <w:t>Pourtant la perquisition</w:t>
      </w:r>
      <w:r>
        <w:t>…</w:t>
      </w:r>
    </w:p>
    <w:p w14:paraId="26755DB8" w14:textId="77777777" w:rsidR="00E57EC9" w:rsidRDefault="00E57EC9" w:rsidP="00E57EC9">
      <w:r>
        <w:t>— </w:t>
      </w:r>
      <w:r w:rsidR="00776CEA" w:rsidRPr="00034910">
        <w:t>Les caves</w:t>
      </w:r>
      <w:r>
        <w:t xml:space="preserve">, </w:t>
      </w:r>
      <w:r w:rsidR="00776CEA" w:rsidRPr="00034910">
        <w:t>souffla Dick</w:t>
      </w:r>
      <w:r>
        <w:t xml:space="preserve">. </w:t>
      </w:r>
      <w:r w:rsidR="00776CEA" w:rsidRPr="00034910">
        <w:t>Les faux monnayeurs affectio</w:t>
      </w:r>
      <w:r w:rsidR="00776CEA" w:rsidRPr="00034910">
        <w:t>n</w:t>
      </w:r>
      <w:r w:rsidR="00776CEA" w:rsidRPr="00034910">
        <w:t>nent cette partie des édifices</w:t>
      </w:r>
      <w:r>
        <w:t>.</w:t>
      </w:r>
    </w:p>
    <w:p w14:paraId="32011685" w14:textId="77777777" w:rsidR="00E57EC9" w:rsidRDefault="00776CEA" w:rsidP="00E57EC9">
      <w:r w:rsidRPr="00034910">
        <w:t>De nouveau</w:t>
      </w:r>
      <w:r w:rsidR="00E57EC9">
        <w:t xml:space="preserve">, </w:t>
      </w:r>
      <w:r w:rsidRPr="00034910">
        <w:t>le directeur lui serra les mains avec entho</w:t>
      </w:r>
      <w:r w:rsidRPr="00034910">
        <w:t>u</w:t>
      </w:r>
      <w:r w:rsidRPr="00034910">
        <w:t>siasme</w:t>
      </w:r>
      <w:r w:rsidR="00E57EC9">
        <w:t xml:space="preserve"> ; </w:t>
      </w:r>
      <w:r w:rsidRPr="00034910">
        <w:t>il donnait déjà des ordres pour que l</w:t>
      </w:r>
      <w:r w:rsidR="00E57EC9">
        <w:t>’</w:t>
      </w:r>
      <w:r w:rsidRPr="00034910">
        <w:t>on explorât le sous-sol</w:t>
      </w:r>
      <w:r w:rsidR="00E57EC9">
        <w:t xml:space="preserve">, </w:t>
      </w:r>
      <w:r w:rsidRPr="00034910">
        <w:t>quand une sourde détonation retentit</w:t>
      </w:r>
      <w:r w:rsidR="00E57EC9">
        <w:t xml:space="preserve">. </w:t>
      </w:r>
      <w:r w:rsidRPr="00034910">
        <w:lastRenderedPageBreak/>
        <w:t>L</w:t>
      </w:r>
      <w:r w:rsidR="00E57EC9">
        <w:t>’</w:t>
      </w:r>
      <w:r w:rsidRPr="00034910">
        <w:t>hôtel sembla frissonner sur sa base</w:t>
      </w:r>
      <w:r w:rsidR="00E57EC9">
        <w:t xml:space="preserve">… </w:t>
      </w:r>
      <w:r w:rsidRPr="00034910">
        <w:t>Puis tout rentra dans le silence</w:t>
      </w:r>
      <w:r w:rsidR="00E57EC9">
        <w:t xml:space="preserve">. </w:t>
      </w:r>
      <w:r w:rsidRPr="00034910">
        <w:t xml:space="preserve">Et comme </w:t>
      </w:r>
      <w:proofErr w:type="spellStart"/>
      <w:r w:rsidRPr="00034910">
        <w:t>Milkanowitch</w:t>
      </w:r>
      <w:proofErr w:type="spellEnd"/>
      <w:r w:rsidRPr="00034910">
        <w:t xml:space="preserve"> interrogeait son interlocuteur d</w:t>
      </w:r>
      <w:r w:rsidR="00E57EC9">
        <w:t>’</w:t>
      </w:r>
      <w:r w:rsidRPr="00034910">
        <w:t>un regard anxieux</w:t>
      </w:r>
      <w:r w:rsidR="00E57EC9">
        <w:t xml:space="preserve">, </w:t>
      </w:r>
      <w:r w:rsidRPr="00034910">
        <w:t>le jeune homme murmura avec une tristesse dont le policier ému ne comprit pas la nature</w:t>
      </w:r>
      <w:r w:rsidR="00E57EC9">
        <w:t> :</w:t>
      </w:r>
    </w:p>
    <w:p w14:paraId="4C5F4E3D" w14:textId="77777777" w:rsidR="00E57EC9" w:rsidRDefault="00E57EC9" w:rsidP="00E57EC9">
      <w:r>
        <w:t>— </w:t>
      </w:r>
      <w:r w:rsidR="00776CEA" w:rsidRPr="00034910">
        <w:t>Les caves</w:t>
      </w:r>
      <w:r>
        <w:t xml:space="preserve">… </w:t>
      </w:r>
      <w:r w:rsidR="00776CEA" w:rsidRPr="00034910">
        <w:t>Ils ont détruit les preuves</w:t>
      </w:r>
      <w:r>
        <w:t> !</w:t>
      </w:r>
    </w:p>
    <w:p w14:paraId="3CF440FB" w14:textId="77777777" w:rsidR="00E57EC9" w:rsidRDefault="00776CEA" w:rsidP="00E57EC9">
      <w:r w:rsidRPr="00034910">
        <w:t>Les preuves</w:t>
      </w:r>
      <w:r w:rsidR="00E57EC9">
        <w:t xml:space="preserve"> ! </w:t>
      </w:r>
      <w:r w:rsidRPr="00034910">
        <w:t>Il pensait à celles qu</w:t>
      </w:r>
      <w:r w:rsidR="00E57EC9">
        <w:t>’</w:t>
      </w:r>
      <w:r w:rsidRPr="00034910">
        <w:t>il eût voulu recueillir contre Larmette</w:t>
      </w:r>
      <w:r w:rsidR="00E57EC9">
        <w:t>.</w:t>
      </w:r>
    </w:p>
    <w:p w14:paraId="73AC9138" w14:textId="55AAA798" w:rsidR="00E57EC9" w:rsidRDefault="007C5BD3" w:rsidP="007D17F9">
      <w:pPr>
        <w:pStyle w:val="Centrsolidaire"/>
      </w:pPr>
      <w:r w:rsidRPr="00E57EC9">
        <w:rPr>
          <w:noProof/>
        </w:rPr>
        <w:drawing>
          <wp:inline distT="0" distB="0" distL="0" distR="0" wp14:anchorId="3F9985E1" wp14:editId="4CA449A9">
            <wp:extent cx="2886075" cy="3951605"/>
            <wp:effectExtent l="0" t="0" r="0" b="0"/>
            <wp:docPr id="81"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886075" cy="3951605"/>
                    </a:xfrm>
                    <a:prstGeom prst="rect">
                      <a:avLst/>
                    </a:prstGeom>
                    <a:noFill/>
                    <a:ln>
                      <a:noFill/>
                    </a:ln>
                  </pic:spPr>
                </pic:pic>
              </a:graphicData>
            </a:graphic>
          </wp:inline>
        </w:drawing>
      </w:r>
    </w:p>
    <w:p w14:paraId="67F3BFC8" w14:textId="77777777" w:rsidR="00E57EC9" w:rsidRDefault="00776CEA" w:rsidP="007D17F9">
      <w:pPr>
        <w:pStyle w:val="Centr14pt"/>
      </w:pPr>
      <w:r w:rsidRPr="00E57EC9">
        <w:t>Un monceau de décombres</w:t>
      </w:r>
      <w:r w:rsidR="00E57EC9">
        <w:t xml:space="preserve">, </w:t>
      </w:r>
      <w:r w:rsidRPr="00E57EC9">
        <w:t>résultat de la déflagration d</w:t>
      </w:r>
      <w:r w:rsidR="00E57EC9">
        <w:t>’</w:t>
      </w:r>
      <w:r w:rsidRPr="00E57EC9">
        <w:t>un explosif</w:t>
      </w:r>
      <w:r w:rsidR="00E57EC9">
        <w:t>.</w:t>
      </w:r>
    </w:p>
    <w:p w14:paraId="6C7135E7" w14:textId="77777777" w:rsidR="00E57EC9" w:rsidRDefault="00776CEA" w:rsidP="00E57EC9">
      <w:pPr>
        <w:rPr>
          <w:szCs w:val="32"/>
        </w:rPr>
      </w:pPr>
      <w:r w:rsidRPr="00034910">
        <w:t>Au surplus</w:t>
      </w:r>
      <w:r w:rsidR="00E57EC9">
        <w:t xml:space="preserve">, </w:t>
      </w:r>
      <w:r w:rsidRPr="00034910">
        <w:t>l</w:t>
      </w:r>
      <w:r w:rsidR="00E57EC9">
        <w:t>’</w:t>
      </w:r>
      <w:r w:rsidRPr="00034910">
        <w:t>enquête démontra que</w:t>
      </w:r>
      <w:r w:rsidR="00E57EC9">
        <w:t xml:space="preserve">, </w:t>
      </w:r>
      <w:r w:rsidRPr="00034910">
        <w:t>comme toujours</w:t>
      </w:r>
      <w:r w:rsidR="00E57EC9">
        <w:t xml:space="preserve">, </w:t>
      </w:r>
      <w:r w:rsidRPr="00034910">
        <w:t xml:space="preserve">Dick </w:t>
      </w:r>
      <w:proofErr w:type="spellStart"/>
      <w:r w:rsidRPr="00034910">
        <w:t>Fann</w:t>
      </w:r>
      <w:proofErr w:type="spellEnd"/>
      <w:r w:rsidRPr="00034910">
        <w:t xml:space="preserve"> avait découvert la vérité</w:t>
      </w:r>
      <w:r w:rsidR="00E57EC9">
        <w:t xml:space="preserve">. </w:t>
      </w:r>
      <w:r w:rsidRPr="00034910">
        <w:t>Dans les caves</w:t>
      </w:r>
      <w:r w:rsidR="00E57EC9">
        <w:t xml:space="preserve">, </w:t>
      </w:r>
      <w:r w:rsidRPr="00034910">
        <w:t xml:space="preserve">sous un monceau </w:t>
      </w:r>
      <w:r w:rsidRPr="00034910">
        <w:rPr>
          <w:szCs w:val="32"/>
        </w:rPr>
        <w:t>de décombres</w:t>
      </w:r>
      <w:r w:rsidR="00E57EC9">
        <w:rPr>
          <w:szCs w:val="32"/>
        </w:rPr>
        <w:t xml:space="preserve">, </w:t>
      </w:r>
      <w:r w:rsidRPr="00034910">
        <w:rPr>
          <w:szCs w:val="32"/>
        </w:rPr>
        <w:t>résultat de la déflagration d</w:t>
      </w:r>
      <w:r w:rsidR="00E57EC9">
        <w:rPr>
          <w:szCs w:val="32"/>
        </w:rPr>
        <w:t>’</w:t>
      </w:r>
      <w:r w:rsidRPr="00034910">
        <w:rPr>
          <w:szCs w:val="32"/>
        </w:rPr>
        <w:t>un explosif qu</w:t>
      </w:r>
      <w:r w:rsidR="00E57EC9">
        <w:rPr>
          <w:szCs w:val="32"/>
        </w:rPr>
        <w:t>’</w:t>
      </w:r>
      <w:r w:rsidRPr="00034910">
        <w:rPr>
          <w:szCs w:val="32"/>
        </w:rPr>
        <w:t>un complice avait fait détonner</w:t>
      </w:r>
      <w:r w:rsidR="00E57EC9">
        <w:rPr>
          <w:szCs w:val="32"/>
        </w:rPr>
        <w:t xml:space="preserve">, </w:t>
      </w:r>
      <w:r w:rsidRPr="00034910">
        <w:rPr>
          <w:szCs w:val="32"/>
        </w:rPr>
        <w:t>sacrifiant ainsi sa vie à la Cause</w:t>
      </w:r>
      <w:r w:rsidR="00E57EC9">
        <w:rPr>
          <w:szCs w:val="32"/>
        </w:rPr>
        <w:t xml:space="preserve">, </w:t>
      </w:r>
      <w:r w:rsidRPr="00034910">
        <w:rPr>
          <w:szCs w:val="32"/>
        </w:rPr>
        <w:t>comme disent ces malheureux</w:t>
      </w:r>
      <w:r w:rsidR="00E57EC9">
        <w:rPr>
          <w:szCs w:val="32"/>
        </w:rPr>
        <w:t xml:space="preserve">, </w:t>
      </w:r>
      <w:r w:rsidRPr="00034910">
        <w:rPr>
          <w:szCs w:val="32"/>
        </w:rPr>
        <w:t>on trouva</w:t>
      </w:r>
      <w:r w:rsidR="00E57EC9">
        <w:rPr>
          <w:szCs w:val="32"/>
        </w:rPr>
        <w:t xml:space="preserve">, </w:t>
      </w:r>
      <w:r w:rsidRPr="00034910">
        <w:rPr>
          <w:szCs w:val="32"/>
        </w:rPr>
        <w:t>auprès de lambeaux humains</w:t>
      </w:r>
      <w:r w:rsidR="00E57EC9">
        <w:rPr>
          <w:szCs w:val="32"/>
        </w:rPr>
        <w:t xml:space="preserve">, </w:t>
      </w:r>
      <w:r w:rsidRPr="00034910">
        <w:rPr>
          <w:szCs w:val="32"/>
        </w:rPr>
        <w:t>des barres d</w:t>
      </w:r>
      <w:r w:rsidR="00E57EC9">
        <w:rPr>
          <w:szCs w:val="32"/>
        </w:rPr>
        <w:t>’</w:t>
      </w:r>
      <w:r w:rsidRPr="00034910">
        <w:rPr>
          <w:szCs w:val="32"/>
        </w:rPr>
        <w:t>argent à demi transformées</w:t>
      </w:r>
      <w:r w:rsidR="00E57EC9">
        <w:rPr>
          <w:szCs w:val="32"/>
        </w:rPr>
        <w:t xml:space="preserve">, </w:t>
      </w:r>
      <w:r w:rsidRPr="00034910">
        <w:rPr>
          <w:szCs w:val="32"/>
        </w:rPr>
        <w:t>et des pou</w:t>
      </w:r>
      <w:r w:rsidRPr="00034910">
        <w:rPr>
          <w:szCs w:val="32"/>
        </w:rPr>
        <w:t>s</w:t>
      </w:r>
      <w:r w:rsidRPr="00034910">
        <w:rPr>
          <w:szCs w:val="32"/>
        </w:rPr>
        <w:t>sières de verre</w:t>
      </w:r>
      <w:r w:rsidR="00E57EC9">
        <w:rPr>
          <w:szCs w:val="32"/>
        </w:rPr>
        <w:t xml:space="preserve">… </w:t>
      </w:r>
      <w:r w:rsidRPr="00034910">
        <w:rPr>
          <w:szCs w:val="32"/>
        </w:rPr>
        <w:t>tout ce qu</w:t>
      </w:r>
      <w:r w:rsidR="00E57EC9">
        <w:rPr>
          <w:szCs w:val="32"/>
        </w:rPr>
        <w:t>’</w:t>
      </w:r>
      <w:r w:rsidRPr="00034910">
        <w:rPr>
          <w:szCs w:val="32"/>
        </w:rPr>
        <w:t xml:space="preserve">il restait </w:t>
      </w:r>
      <w:r w:rsidRPr="00034910">
        <w:rPr>
          <w:szCs w:val="32"/>
        </w:rPr>
        <w:lastRenderedPageBreak/>
        <w:t>sans doute des tubes de r</w:t>
      </w:r>
      <w:r w:rsidRPr="00034910">
        <w:rPr>
          <w:szCs w:val="32"/>
        </w:rPr>
        <w:t>a</w:t>
      </w:r>
      <w:r w:rsidRPr="00034910">
        <w:rPr>
          <w:szCs w:val="32"/>
        </w:rPr>
        <w:t>dium</w:t>
      </w:r>
      <w:r w:rsidR="00E57EC9">
        <w:rPr>
          <w:szCs w:val="32"/>
        </w:rPr>
        <w:t xml:space="preserve">, </w:t>
      </w:r>
      <w:r w:rsidRPr="00034910">
        <w:rPr>
          <w:szCs w:val="32"/>
        </w:rPr>
        <w:t>de ce radium féerique chargé de la transmutation du m</w:t>
      </w:r>
      <w:r w:rsidRPr="00034910">
        <w:rPr>
          <w:szCs w:val="32"/>
        </w:rPr>
        <w:t>é</w:t>
      </w:r>
      <w:r w:rsidRPr="00034910">
        <w:rPr>
          <w:szCs w:val="32"/>
        </w:rPr>
        <w:t>tal</w:t>
      </w:r>
      <w:r w:rsidR="00E57EC9">
        <w:rPr>
          <w:szCs w:val="32"/>
        </w:rPr>
        <w:t>.</w:t>
      </w:r>
    </w:p>
    <w:p w14:paraId="4E8DF430" w14:textId="63944960" w:rsidR="00E57EC9" w:rsidRDefault="00776CEA" w:rsidP="00E57EC9">
      <w:r w:rsidRPr="00034910">
        <w:rPr>
          <w:szCs w:val="32"/>
        </w:rPr>
        <w:t>Mais</w:t>
      </w:r>
      <w:r w:rsidR="00E57EC9">
        <w:rPr>
          <w:szCs w:val="32"/>
        </w:rPr>
        <w:t xml:space="preserve">, </w:t>
      </w:r>
      <w:r w:rsidRPr="00034910">
        <w:rPr>
          <w:szCs w:val="32"/>
        </w:rPr>
        <w:t>si Dick était peu satisfait du résultat obtenu</w:t>
      </w:r>
      <w:r w:rsidR="00E57EC9">
        <w:rPr>
          <w:szCs w:val="32"/>
        </w:rPr>
        <w:t>, M. </w:t>
      </w:r>
      <w:proofErr w:type="spellStart"/>
      <w:r w:rsidRPr="00034910">
        <w:rPr>
          <w:szCs w:val="32"/>
        </w:rPr>
        <w:t>Milkanowitch</w:t>
      </w:r>
      <w:proofErr w:type="spellEnd"/>
      <w:r w:rsidRPr="00034910">
        <w:rPr>
          <w:szCs w:val="32"/>
        </w:rPr>
        <w:t xml:space="preserve"> exultait</w:t>
      </w:r>
      <w:r w:rsidR="00E57EC9">
        <w:rPr>
          <w:szCs w:val="32"/>
        </w:rPr>
        <w:t xml:space="preserve">. </w:t>
      </w:r>
      <w:r w:rsidRPr="00034910">
        <w:rPr>
          <w:szCs w:val="32"/>
        </w:rPr>
        <w:t xml:space="preserve">Il tint à traîner </w:t>
      </w:r>
      <w:r w:rsidRPr="00034910">
        <w:t>le jeune homme au logis du Grand-Duc</w:t>
      </w:r>
      <w:r w:rsidR="00E57EC9">
        <w:t xml:space="preserve">, </w:t>
      </w:r>
      <w:r w:rsidRPr="00034910">
        <w:t>à le présenter</w:t>
      </w:r>
      <w:r w:rsidR="00E57EC9">
        <w:t>.</w:t>
      </w:r>
    </w:p>
    <w:p w14:paraId="706C360B" w14:textId="77777777" w:rsidR="00E57EC9" w:rsidRDefault="00776CEA" w:rsidP="00E57EC9">
      <w:r w:rsidRPr="00034910">
        <w:t>Et c</w:t>
      </w:r>
      <w:r w:rsidR="00E57EC9">
        <w:t>’</w:t>
      </w:r>
      <w:r w:rsidRPr="00034910">
        <w:t xml:space="preserve">est seulement après ce </w:t>
      </w:r>
      <w:r w:rsidRPr="00034910">
        <w:rPr>
          <w:i/>
          <w:iCs/>
        </w:rPr>
        <w:t>devoir rempli</w:t>
      </w:r>
      <w:r w:rsidR="00E57EC9">
        <w:rPr>
          <w:i/>
          <w:iCs/>
        </w:rPr>
        <w:t xml:space="preserve"> </w:t>
      </w:r>
      <w:r w:rsidR="00E57EC9">
        <w:t>(</w:t>
      </w:r>
      <w:r w:rsidRPr="00034910">
        <w:t>ainsi désignait-il cette corvée</w:t>
      </w:r>
      <w:r w:rsidR="00E57EC9">
        <w:t xml:space="preserve">), </w:t>
      </w:r>
      <w:r w:rsidRPr="00034910">
        <w:t>qu</w:t>
      </w:r>
      <w:r w:rsidR="00E57EC9">
        <w:t>’</w:t>
      </w:r>
      <w:r w:rsidRPr="00034910">
        <w:t xml:space="preserve">il consentit à regagner la maison occupée par </w:t>
      </w:r>
      <w:smartTag w:uri="urn:schemas-microsoft-com:office:smarttags" w:element="PersonName">
        <w:smartTagPr>
          <w:attr w:name="ProductID" w:val="la Direction"/>
        </w:smartTagPr>
        <w:r w:rsidRPr="00034910">
          <w:t>la Direction</w:t>
        </w:r>
      </w:smartTag>
      <w:r w:rsidRPr="00034910">
        <w:t xml:space="preserve"> de la police</w:t>
      </w:r>
      <w:r w:rsidR="00E57EC9">
        <w:t>.</w:t>
      </w:r>
    </w:p>
    <w:p w14:paraId="0AA93AB3" w14:textId="77777777" w:rsidR="00E57EC9" w:rsidRDefault="00776CEA" w:rsidP="00E57EC9">
      <w:r w:rsidRPr="00034910">
        <w:t>Dans le cabinet de travail</w:t>
      </w:r>
      <w:r w:rsidR="00E57EC9">
        <w:t xml:space="preserve">, </w:t>
      </w:r>
      <w:r w:rsidRPr="00034910">
        <w:t>où le détective amateur et le p</w:t>
      </w:r>
      <w:r w:rsidRPr="00034910">
        <w:t>o</w:t>
      </w:r>
      <w:r w:rsidRPr="00034910">
        <w:t>licier sibérien s</w:t>
      </w:r>
      <w:r w:rsidR="00E57EC9">
        <w:t>’</w:t>
      </w:r>
      <w:r w:rsidRPr="00034910">
        <w:t>étaient rencontrés pour la première fois durant l</w:t>
      </w:r>
      <w:r w:rsidR="00E57EC9">
        <w:t>’</w:t>
      </w:r>
      <w:r w:rsidRPr="00034910">
        <w:t>après-midi</w:t>
      </w:r>
      <w:r w:rsidR="00E57EC9">
        <w:t xml:space="preserve">, </w:t>
      </w:r>
      <w:r w:rsidRPr="00034910">
        <w:t xml:space="preserve">les deux gendarmes affectés à la garde de la jeune prisonnière du parc </w:t>
      </w:r>
      <w:proofErr w:type="spellStart"/>
      <w:r w:rsidRPr="00034910">
        <w:t>Alexandreieff</w:t>
      </w:r>
      <w:proofErr w:type="spellEnd"/>
      <w:r w:rsidRPr="00034910">
        <w:t xml:space="preserve"> se tenaient</w:t>
      </w:r>
      <w:r w:rsidR="00E57EC9">
        <w:t xml:space="preserve">, </w:t>
      </w:r>
      <w:r w:rsidRPr="00034910">
        <w:t>surveillant d</w:t>
      </w:r>
      <w:r w:rsidR="00E57EC9">
        <w:t>’</w:t>
      </w:r>
      <w:r w:rsidRPr="00034910">
        <w:t>un œil vigilant leur captive accroupie sur le plancher</w:t>
      </w:r>
      <w:r w:rsidR="00E57EC9">
        <w:t xml:space="preserve">. </w:t>
      </w:r>
      <w:r w:rsidRPr="00034910">
        <w:t xml:space="preserve">Dick </w:t>
      </w:r>
      <w:proofErr w:type="spellStart"/>
      <w:r w:rsidRPr="00034910">
        <w:t>Fann</w:t>
      </w:r>
      <w:proofErr w:type="spellEnd"/>
      <w:r w:rsidRPr="00034910">
        <w:t xml:space="preserve"> la désigna du geste</w:t>
      </w:r>
      <w:r w:rsidR="00E57EC9">
        <w:t>.</w:t>
      </w:r>
    </w:p>
    <w:p w14:paraId="6CA0038D" w14:textId="77777777" w:rsidR="00E57EC9" w:rsidRDefault="00E57EC9" w:rsidP="00E57EC9">
      <w:r>
        <w:t>— </w:t>
      </w:r>
      <w:r w:rsidR="00776CEA" w:rsidRPr="00034910">
        <w:t xml:space="preserve">Que </w:t>
      </w:r>
      <w:proofErr w:type="spellStart"/>
      <w:r w:rsidR="00776CEA" w:rsidRPr="00034910">
        <w:t>fait-elle</w:t>
      </w:r>
      <w:proofErr w:type="spellEnd"/>
      <w:r w:rsidR="00776CEA" w:rsidRPr="00034910">
        <w:t xml:space="preserve"> là</w:t>
      </w:r>
      <w:r>
        <w:t> ?</w:t>
      </w:r>
    </w:p>
    <w:p w14:paraId="2CF11586" w14:textId="77777777" w:rsidR="00E57EC9" w:rsidRDefault="00E57EC9" w:rsidP="00E57EC9">
      <w:r>
        <w:t>— </w:t>
      </w:r>
      <w:r w:rsidR="00776CEA" w:rsidRPr="00034910">
        <w:t>Elle se repose vraisemblablement</w:t>
      </w:r>
      <w:r>
        <w:t xml:space="preserve">, </w:t>
      </w:r>
      <w:r w:rsidR="00776CEA" w:rsidRPr="00034910">
        <w:t>répliqua l</w:t>
      </w:r>
      <w:r>
        <w:t>’</w:t>
      </w:r>
      <w:r w:rsidR="00776CEA" w:rsidRPr="00034910">
        <w:t>un des ge</w:t>
      </w:r>
      <w:r w:rsidR="00776CEA" w:rsidRPr="00034910">
        <w:t>n</w:t>
      </w:r>
      <w:r w:rsidR="00776CEA" w:rsidRPr="00034910">
        <w:t>darmes</w:t>
      </w:r>
      <w:r>
        <w:t xml:space="preserve">. </w:t>
      </w:r>
      <w:r w:rsidR="00776CEA" w:rsidRPr="00034910">
        <w:t>La gueuse voulait s</w:t>
      </w:r>
      <w:r>
        <w:t>’</w:t>
      </w:r>
      <w:r w:rsidR="00776CEA" w:rsidRPr="00034910">
        <w:t>asseoir dans un fauteuil</w:t>
      </w:r>
      <w:r>
        <w:t xml:space="preserve">, </w:t>
      </w:r>
      <w:r w:rsidR="00776CEA" w:rsidRPr="00034910">
        <w:t xml:space="preserve">comme une </w:t>
      </w:r>
      <w:r w:rsidR="00776CEA" w:rsidRPr="00034910">
        <w:rPr>
          <w:i/>
          <w:iCs/>
        </w:rPr>
        <w:t>barine</w:t>
      </w:r>
      <w:r>
        <w:rPr>
          <w:i/>
          <w:iCs/>
        </w:rPr>
        <w:t xml:space="preserve"> </w:t>
      </w:r>
      <w:r>
        <w:t>(</w:t>
      </w:r>
      <w:r w:rsidR="00776CEA" w:rsidRPr="00034910">
        <w:t>dame</w:t>
      </w:r>
      <w:r>
        <w:t xml:space="preserve">), </w:t>
      </w:r>
      <w:r w:rsidR="00776CEA" w:rsidRPr="00034910">
        <w:t>par saint Vladimir</w:t>
      </w:r>
      <w:r>
        <w:t xml:space="preserve"> ! </w:t>
      </w:r>
      <w:r w:rsidR="00776CEA" w:rsidRPr="00034910">
        <w:t>Mais je lui ai dit</w:t>
      </w:r>
      <w:r>
        <w:t xml:space="preserve"> : </w:t>
      </w:r>
      <w:r w:rsidR="00776CEA" w:rsidRPr="00034910">
        <w:t>Les sièges pour les barines</w:t>
      </w:r>
      <w:r>
        <w:t xml:space="preserve">, </w:t>
      </w:r>
      <w:r w:rsidR="00776CEA" w:rsidRPr="00034910">
        <w:t xml:space="preserve">la terre pour les </w:t>
      </w:r>
      <w:proofErr w:type="spellStart"/>
      <w:r w:rsidR="00776CEA" w:rsidRPr="00034910">
        <w:t>moujicks</w:t>
      </w:r>
      <w:proofErr w:type="spellEnd"/>
      <w:r w:rsidR="00776CEA" w:rsidRPr="00034910">
        <w:t xml:space="preserve"> rebelles</w:t>
      </w:r>
      <w:r>
        <w:t>.</w:t>
      </w:r>
    </w:p>
    <w:p w14:paraId="49301EC2" w14:textId="77777777" w:rsidR="00E57EC9" w:rsidRDefault="00776CEA" w:rsidP="00E57EC9">
      <w:r w:rsidRPr="00034910">
        <w:t>Le jeune homme haussa les épaules sans répondre</w:t>
      </w:r>
      <w:r w:rsidR="00E57EC9">
        <w:t xml:space="preserve">. </w:t>
      </w:r>
      <w:r w:rsidRPr="00034910">
        <w:t>Qu</w:t>
      </w:r>
      <w:r w:rsidR="00E57EC9">
        <w:t>’</w:t>
      </w:r>
      <w:r w:rsidRPr="00034910">
        <w:t>eût-il pu dire</w:t>
      </w:r>
      <w:r w:rsidR="00E57EC9">
        <w:t> ?</w:t>
      </w:r>
    </w:p>
    <w:p w14:paraId="0FED6EC0" w14:textId="77777777" w:rsidR="00E57EC9" w:rsidRDefault="00776CEA" w:rsidP="00E57EC9">
      <w:r w:rsidRPr="00034910">
        <w:t>Eût-il blâmé la rudesse du soldat</w:t>
      </w:r>
      <w:r w:rsidR="00E57EC9">
        <w:t xml:space="preserve">. </w:t>
      </w:r>
      <w:r w:rsidRPr="00034910">
        <w:t>Hélas</w:t>
      </w:r>
      <w:r w:rsidR="00E57EC9">
        <w:t xml:space="preserve"> ! </w:t>
      </w:r>
      <w:r w:rsidRPr="00034910">
        <w:t>La haine des gendarmes pour tout ce qui porte l</w:t>
      </w:r>
      <w:r w:rsidR="00E57EC9">
        <w:t>’</w:t>
      </w:r>
      <w:r w:rsidRPr="00034910">
        <w:t>étiquette nihiliste n</w:t>
      </w:r>
      <w:r w:rsidR="00E57EC9">
        <w:t>’</w:t>
      </w:r>
      <w:r w:rsidRPr="00034910">
        <w:t>est que trop explicable</w:t>
      </w:r>
      <w:r w:rsidR="00E57EC9">
        <w:t xml:space="preserve">. </w:t>
      </w:r>
      <w:r w:rsidRPr="00034910">
        <w:t>Combien de ces pauvres militaires sont tombés sous les coups d</w:t>
      </w:r>
      <w:r w:rsidR="00E57EC9">
        <w:t>’</w:t>
      </w:r>
      <w:r w:rsidRPr="00034910">
        <w:t>énergumènes</w:t>
      </w:r>
      <w:r w:rsidR="00E57EC9">
        <w:t xml:space="preserve">, </w:t>
      </w:r>
      <w:r w:rsidRPr="00034910">
        <w:t>se figurant rénover la société par l</w:t>
      </w:r>
      <w:r w:rsidR="00E57EC9">
        <w:t>’</w:t>
      </w:r>
      <w:r w:rsidRPr="00034910">
        <w:t>assassinat de ceux qui</w:t>
      </w:r>
      <w:r w:rsidR="00E57EC9">
        <w:t xml:space="preserve">, </w:t>
      </w:r>
      <w:r w:rsidRPr="00034910">
        <w:t>moyennant un salaire dérisoire</w:t>
      </w:r>
      <w:r w:rsidR="00E57EC9">
        <w:t xml:space="preserve">, </w:t>
      </w:r>
      <w:r w:rsidRPr="00034910">
        <w:t>cons</w:t>
      </w:r>
      <w:r w:rsidRPr="00034910">
        <w:t>a</w:t>
      </w:r>
      <w:r w:rsidRPr="00034910">
        <w:t>crent leur existence à protéger le labeur des bons citoyens</w:t>
      </w:r>
      <w:r w:rsidR="00E57EC9">
        <w:t> ?</w:t>
      </w:r>
    </w:p>
    <w:p w14:paraId="7EA9B6A5" w14:textId="77777777" w:rsidR="00E57EC9" w:rsidRDefault="00776CEA" w:rsidP="00E57EC9">
      <w:r w:rsidRPr="00034910">
        <w:lastRenderedPageBreak/>
        <w:t>Mais il s</w:t>
      </w:r>
      <w:r w:rsidR="00E57EC9">
        <w:t>’</w:t>
      </w:r>
      <w:r w:rsidRPr="00034910">
        <w:t>adressa au directeur</w:t>
      </w:r>
      <w:r w:rsidR="00E57EC9">
        <w:t>.</w:t>
      </w:r>
    </w:p>
    <w:p w14:paraId="18828677" w14:textId="77777777" w:rsidR="00E57EC9" w:rsidRDefault="00E57EC9" w:rsidP="00E57EC9">
      <w:r>
        <w:t>— </w:t>
      </w:r>
      <w:r w:rsidR="00776CEA" w:rsidRPr="00034910">
        <w:t>Comme convenu</w:t>
      </w:r>
      <w:r>
        <w:t xml:space="preserve">, </w:t>
      </w:r>
      <w:r w:rsidR="00776CEA" w:rsidRPr="00034910">
        <w:t>n</w:t>
      </w:r>
      <w:r>
        <w:t>’</w:t>
      </w:r>
      <w:r w:rsidR="00776CEA" w:rsidRPr="00034910">
        <w:t>est-ce pas</w:t>
      </w:r>
      <w:r>
        <w:t xml:space="preserve">, </w:t>
      </w:r>
      <w:r w:rsidR="00776CEA" w:rsidRPr="00034910">
        <w:t>cette enfant m</w:t>
      </w:r>
      <w:r>
        <w:t>’</w:t>
      </w:r>
      <w:r w:rsidR="00776CEA" w:rsidRPr="00034910">
        <w:t>appartient</w:t>
      </w:r>
      <w:r>
        <w:t> ?</w:t>
      </w:r>
    </w:p>
    <w:p w14:paraId="16848524" w14:textId="77777777" w:rsidR="00E57EC9" w:rsidRDefault="00E57EC9" w:rsidP="00E57EC9">
      <w:pPr>
        <w:rPr>
          <w:i/>
          <w:iCs/>
        </w:rPr>
      </w:pPr>
      <w:r>
        <w:t>— </w:t>
      </w:r>
      <w:r w:rsidR="00776CEA" w:rsidRPr="00034910">
        <w:t>Certainement</w:t>
      </w:r>
      <w:r>
        <w:t xml:space="preserve">. </w:t>
      </w:r>
      <w:r w:rsidR="00776CEA" w:rsidRPr="00034910">
        <w:t>Chose promise</w:t>
      </w:r>
      <w:r>
        <w:t xml:space="preserve">, </w:t>
      </w:r>
      <w:r w:rsidR="00776CEA" w:rsidRPr="00034910">
        <w:t>chose due</w:t>
      </w:r>
      <w:r>
        <w:t xml:space="preserve">. </w:t>
      </w:r>
      <w:r w:rsidR="00776CEA" w:rsidRPr="00034910">
        <w:t>Allez</w:t>
      </w:r>
      <w:r>
        <w:t xml:space="preserve">, </w:t>
      </w:r>
      <w:r w:rsidR="00776CEA" w:rsidRPr="00034910">
        <w:t>nous voudrions rencontrer beaucoup de voyageurs comme vous</w:t>
      </w:r>
      <w:r>
        <w:t xml:space="preserve">, </w:t>
      </w:r>
      <w:r w:rsidR="00776CEA" w:rsidRPr="00034910">
        <w:t xml:space="preserve">pour débarrasser notre malheureux pays de la </w:t>
      </w:r>
      <w:r w:rsidR="00776CEA" w:rsidRPr="00034910">
        <w:rPr>
          <w:i/>
          <w:iCs/>
        </w:rPr>
        <w:t>mauvaise graine</w:t>
      </w:r>
      <w:r>
        <w:rPr>
          <w:i/>
          <w:iCs/>
        </w:rPr>
        <w:t>.</w:t>
      </w:r>
    </w:p>
    <w:p w14:paraId="5EB62770" w14:textId="77777777" w:rsidR="00E57EC9" w:rsidRDefault="00E57EC9" w:rsidP="00E57EC9">
      <w:r>
        <w:t>— </w:t>
      </w:r>
      <w:r w:rsidR="00776CEA" w:rsidRPr="00034910">
        <w:t>Alors</w:t>
      </w:r>
      <w:r>
        <w:t xml:space="preserve">, </w:t>
      </w:r>
      <w:r w:rsidR="00776CEA" w:rsidRPr="00034910">
        <w:t>ces soldats peuvent reprendre leur liberté</w:t>
      </w:r>
      <w:r>
        <w:t>.</w:t>
      </w:r>
    </w:p>
    <w:p w14:paraId="4F4CDCD9" w14:textId="77777777" w:rsidR="00E57EC9" w:rsidRDefault="00E57EC9" w:rsidP="00E57EC9">
      <w:r>
        <w:t>— </w:t>
      </w:r>
      <w:r w:rsidR="00776CEA" w:rsidRPr="00034910">
        <w:t>Sans doute</w:t>
      </w:r>
      <w:r>
        <w:t>.</w:t>
      </w:r>
    </w:p>
    <w:p w14:paraId="5C99B74F" w14:textId="77777777" w:rsidR="00E57EC9" w:rsidRDefault="00776CEA" w:rsidP="00E57EC9">
      <w:r w:rsidRPr="00034910">
        <w:t>Un rouble à chacun des gendarmes</w:t>
      </w:r>
      <w:r w:rsidR="00E57EC9">
        <w:t xml:space="preserve">, </w:t>
      </w:r>
      <w:r w:rsidRPr="00034910">
        <w:t>lesquels saluèrent avec respect</w:t>
      </w:r>
      <w:r w:rsidR="00E57EC9">
        <w:t xml:space="preserve">, </w:t>
      </w:r>
      <w:r w:rsidRPr="00034910">
        <w:t>et Dick les congédia</w:t>
      </w:r>
      <w:r w:rsidR="00E57EC9">
        <w:t xml:space="preserve">. </w:t>
      </w:r>
      <w:r w:rsidRPr="00034910">
        <w:t>Après quoi</w:t>
      </w:r>
      <w:r w:rsidR="00E57EC9">
        <w:t xml:space="preserve">, </w:t>
      </w:r>
      <w:r w:rsidRPr="00034910">
        <w:t>il revint à la fillette</w:t>
      </w:r>
      <w:r w:rsidR="00E57EC9">
        <w:t>.</w:t>
      </w:r>
    </w:p>
    <w:p w14:paraId="5A9CF56B" w14:textId="77777777" w:rsidR="00E57EC9" w:rsidRDefault="00776CEA" w:rsidP="00E57EC9">
      <w:r w:rsidRPr="00034910">
        <w:t>La petite avait levé la tête</w:t>
      </w:r>
      <w:r w:rsidR="00E57EC9">
        <w:t xml:space="preserve">, </w:t>
      </w:r>
      <w:r w:rsidRPr="00034910">
        <w:t>examinant de ses yeux hagards cet inconnu qui avait prononcé des paroles inintelligibles pour elle</w:t>
      </w:r>
      <w:r w:rsidR="00E57EC9">
        <w:t> :</w:t>
      </w:r>
    </w:p>
    <w:p w14:paraId="12D6262F" w14:textId="77777777" w:rsidR="00E57EC9" w:rsidRDefault="00E57EC9" w:rsidP="00E57EC9">
      <w:r>
        <w:t>— </w:t>
      </w:r>
      <w:r w:rsidR="00776CEA" w:rsidRPr="00034910">
        <w:t>Cette enfant m</w:t>
      </w:r>
      <w:r>
        <w:t>’</w:t>
      </w:r>
      <w:r w:rsidR="00776CEA" w:rsidRPr="00034910">
        <w:t>appartient</w:t>
      </w:r>
      <w:r>
        <w:t>.</w:t>
      </w:r>
    </w:p>
    <w:p w14:paraId="1F2F3DD3" w14:textId="77777777" w:rsidR="00E57EC9" w:rsidRDefault="00776CEA" w:rsidP="00E57EC9">
      <w:r w:rsidRPr="00034910">
        <w:t>Dans ses regards luisants</w:t>
      </w:r>
      <w:r w:rsidR="00E57EC9">
        <w:t xml:space="preserve">, </w:t>
      </w:r>
      <w:r w:rsidRPr="00034910">
        <w:t>il y avait de la colère et de la crainte</w:t>
      </w:r>
      <w:r w:rsidR="00E57EC9">
        <w:t xml:space="preserve">. </w:t>
      </w:r>
      <w:r w:rsidRPr="00034910">
        <w:t>Il lui demanda doucement</w:t>
      </w:r>
      <w:r w:rsidR="00E57EC9">
        <w:t> :</w:t>
      </w:r>
    </w:p>
    <w:p w14:paraId="721D7D1E" w14:textId="77777777" w:rsidR="00E57EC9" w:rsidRDefault="00E57EC9" w:rsidP="00E57EC9">
      <w:r>
        <w:t>— </w:t>
      </w:r>
      <w:r w:rsidR="00776CEA" w:rsidRPr="00034910">
        <w:t>Quel est ton nom</w:t>
      </w:r>
      <w:r>
        <w:t xml:space="preserve">, </w:t>
      </w:r>
      <w:r w:rsidR="00776CEA" w:rsidRPr="00034910">
        <w:t>petite</w:t>
      </w:r>
      <w:r>
        <w:t> ?</w:t>
      </w:r>
    </w:p>
    <w:p w14:paraId="27ED1F44" w14:textId="77777777" w:rsidR="00E57EC9" w:rsidRDefault="00776CEA" w:rsidP="00E57EC9">
      <w:r w:rsidRPr="00034910">
        <w:t>Rudement ironique</w:t>
      </w:r>
      <w:r w:rsidR="00E57EC9">
        <w:t xml:space="preserve">, </w:t>
      </w:r>
      <w:r w:rsidRPr="00034910">
        <w:t>elle grommela</w:t>
      </w:r>
      <w:r w:rsidR="00E57EC9">
        <w:t> :</w:t>
      </w:r>
    </w:p>
    <w:p w14:paraId="66F8AB95" w14:textId="77777777" w:rsidR="00E57EC9" w:rsidRDefault="00E57EC9" w:rsidP="00E57EC9">
      <w:r>
        <w:t>— </w:t>
      </w:r>
      <w:r w:rsidR="00776CEA" w:rsidRPr="00034910">
        <w:t>Qu</w:t>
      </w:r>
      <w:r>
        <w:t>’</w:t>
      </w:r>
      <w:r w:rsidR="00776CEA" w:rsidRPr="00034910">
        <w:t>est-ce que cela vous fait</w:t>
      </w:r>
      <w:r>
        <w:t xml:space="preserve"> ? </w:t>
      </w:r>
      <w:r w:rsidR="00776CEA" w:rsidRPr="00034910">
        <w:t>J</w:t>
      </w:r>
      <w:r>
        <w:t>’</w:t>
      </w:r>
      <w:r w:rsidR="00776CEA" w:rsidRPr="00034910">
        <w:t>avais la bombe</w:t>
      </w:r>
      <w:r>
        <w:t xml:space="preserve">, </w:t>
      </w:r>
      <w:r w:rsidR="00776CEA" w:rsidRPr="00034910">
        <w:t>mon a</w:t>
      </w:r>
      <w:r w:rsidR="00776CEA" w:rsidRPr="00034910">
        <w:t>f</w:t>
      </w:r>
      <w:r w:rsidR="00776CEA" w:rsidRPr="00034910">
        <w:t>faire est claire</w:t>
      </w:r>
      <w:r>
        <w:t xml:space="preserve"> ! </w:t>
      </w:r>
      <w:r w:rsidR="00776CEA" w:rsidRPr="00034910">
        <w:t>La potence</w:t>
      </w:r>
      <w:r>
        <w:t xml:space="preserve">, </w:t>
      </w:r>
      <w:r w:rsidR="00776CEA" w:rsidRPr="00034910">
        <w:t>la corde</w:t>
      </w:r>
      <w:r>
        <w:t xml:space="preserve">. </w:t>
      </w:r>
      <w:r w:rsidR="00776CEA" w:rsidRPr="00034910">
        <w:t>Vous m</w:t>
      </w:r>
      <w:r>
        <w:t>’</w:t>
      </w:r>
      <w:r w:rsidR="00776CEA" w:rsidRPr="00034910">
        <w:t>appellerez</w:t>
      </w:r>
      <w:r>
        <w:t xml:space="preserve"> : </w:t>
      </w:r>
      <w:r w:rsidR="00776CEA" w:rsidRPr="00034910">
        <w:t>la Pendue</w:t>
      </w:r>
      <w:r>
        <w:t xml:space="preserve">… ; </w:t>
      </w:r>
      <w:r w:rsidR="00776CEA" w:rsidRPr="00034910">
        <w:t>cela suffira à vous faire rire</w:t>
      </w:r>
      <w:r>
        <w:t>.</w:t>
      </w:r>
    </w:p>
    <w:p w14:paraId="35DF43DA" w14:textId="77777777" w:rsidR="00E57EC9" w:rsidRDefault="00776CEA" w:rsidP="00E57EC9">
      <w:r w:rsidRPr="00034910">
        <w:t>Toute l</w:t>
      </w:r>
      <w:r w:rsidR="00E57EC9">
        <w:t>’</w:t>
      </w:r>
      <w:r w:rsidRPr="00034910">
        <w:t>énergie maladive de ces pauvres êtres à l</w:t>
      </w:r>
      <w:r w:rsidR="00E57EC9">
        <w:t>’</w:t>
      </w:r>
      <w:r w:rsidRPr="00034910">
        <w:t>imagination surexcitée</w:t>
      </w:r>
      <w:r w:rsidR="00E57EC9">
        <w:t xml:space="preserve">, </w:t>
      </w:r>
      <w:r w:rsidRPr="00034910">
        <w:t>parmi lesquels les terroristes recrutent leurs soldats-victimes</w:t>
      </w:r>
      <w:r w:rsidR="00E57EC9">
        <w:t xml:space="preserve">, </w:t>
      </w:r>
      <w:r w:rsidRPr="00034910">
        <w:t xml:space="preserve">vibrait dans la voix de la </w:t>
      </w:r>
      <w:r w:rsidRPr="00034910">
        <w:lastRenderedPageBreak/>
        <w:t>malheureuse</w:t>
      </w:r>
      <w:r w:rsidR="00E57EC9">
        <w:t xml:space="preserve">. </w:t>
      </w:r>
      <w:r w:rsidRPr="00034910">
        <w:t>Et cependant cette voix avait un timbre doux</w:t>
      </w:r>
      <w:r w:rsidR="00E57EC9">
        <w:t xml:space="preserve">, </w:t>
      </w:r>
      <w:r w:rsidRPr="00034910">
        <w:t>légèrement voilé</w:t>
      </w:r>
      <w:r w:rsidR="00E57EC9">
        <w:t>.</w:t>
      </w:r>
    </w:p>
    <w:p w14:paraId="56E7BBAB" w14:textId="77777777" w:rsidR="00E57EC9" w:rsidRDefault="00E57EC9" w:rsidP="00E57EC9">
      <w:r>
        <w:t>— </w:t>
      </w:r>
      <w:r w:rsidR="00776CEA" w:rsidRPr="00034910">
        <w:t>Tu te trompes</w:t>
      </w:r>
      <w:r>
        <w:t xml:space="preserve">, </w:t>
      </w:r>
      <w:r w:rsidR="00776CEA" w:rsidRPr="00034910">
        <w:t>tu ne seras pas pendue</w:t>
      </w:r>
      <w:r>
        <w:t xml:space="preserve">, </w:t>
      </w:r>
      <w:r w:rsidR="00776CEA" w:rsidRPr="00034910">
        <w:t>reprit Dick sans se laisser décourager par l</w:t>
      </w:r>
      <w:r>
        <w:t>’</w:t>
      </w:r>
      <w:r w:rsidR="00776CEA" w:rsidRPr="00034910">
        <w:t>accueil de sa jeune interlocutrice</w:t>
      </w:r>
      <w:r>
        <w:t xml:space="preserve">… </w:t>
      </w:r>
      <w:r w:rsidR="00776CEA" w:rsidRPr="00034910">
        <w:t>Tu ne seras pas pendue</w:t>
      </w:r>
      <w:r>
        <w:t xml:space="preserve">, </w:t>
      </w:r>
      <w:r w:rsidR="00776CEA" w:rsidRPr="00034910">
        <w:t>car moi</w:t>
      </w:r>
      <w:r>
        <w:t xml:space="preserve">, </w:t>
      </w:r>
      <w:r w:rsidR="00776CEA" w:rsidRPr="00034910">
        <w:t>étranger</w:t>
      </w:r>
      <w:r>
        <w:t xml:space="preserve">, </w:t>
      </w:r>
      <w:r w:rsidR="00776CEA" w:rsidRPr="00034910">
        <w:t xml:space="preserve">attaqué sans raison par le comité </w:t>
      </w:r>
      <w:r w:rsidR="00407715">
        <w:t>K</w:t>
      </w:r>
      <w:r>
        <w:t xml:space="preserve">. </w:t>
      </w:r>
      <w:r w:rsidR="00407715">
        <w:t>57</w:t>
      </w:r>
      <w:r>
        <w:t xml:space="preserve">, </w:t>
      </w:r>
      <w:r w:rsidR="00776CEA" w:rsidRPr="00034910">
        <w:t>et qui me suis défendu comme il convenait</w:t>
      </w:r>
      <w:r>
        <w:t xml:space="preserve">, </w:t>
      </w:r>
      <w:r w:rsidR="00776CEA" w:rsidRPr="00034910">
        <w:t>j</w:t>
      </w:r>
      <w:r>
        <w:t>’</w:t>
      </w:r>
      <w:r w:rsidR="00776CEA" w:rsidRPr="00034910">
        <w:t>ai obtenu ta grâce</w:t>
      </w:r>
      <w:r>
        <w:t>.</w:t>
      </w:r>
    </w:p>
    <w:p w14:paraId="501C0BE8" w14:textId="77777777" w:rsidR="00E57EC9" w:rsidRDefault="00776CEA" w:rsidP="00E57EC9">
      <w:r w:rsidRPr="00034910">
        <w:t>Sur les traits amaigris de l</w:t>
      </w:r>
      <w:r w:rsidR="00E57EC9">
        <w:t>’</w:t>
      </w:r>
      <w:r w:rsidRPr="00034910">
        <w:t>enfant se peignit la surprise</w:t>
      </w:r>
      <w:r w:rsidR="00E57EC9">
        <w:t xml:space="preserve">, </w:t>
      </w:r>
      <w:r w:rsidRPr="00034910">
        <w:t>mais nulle trace de joie ne s</w:t>
      </w:r>
      <w:r w:rsidR="00E57EC9">
        <w:t>’</w:t>
      </w:r>
      <w:r w:rsidRPr="00034910">
        <w:t>y mêlait</w:t>
      </w:r>
      <w:r w:rsidR="00E57EC9">
        <w:t>.</w:t>
      </w:r>
    </w:p>
    <w:p w14:paraId="5DC72AFB" w14:textId="77777777" w:rsidR="00E57EC9" w:rsidRDefault="00E57EC9" w:rsidP="00E57EC9">
      <w:r>
        <w:t>— </w:t>
      </w:r>
      <w:r w:rsidR="00776CEA" w:rsidRPr="00034910">
        <w:t>Ma grâce</w:t>
      </w:r>
      <w:r>
        <w:t xml:space="preserve">, </w:t>
      </w:r>
      <w:r w:rsidR="00776CEA" w:rsidRPr="00034910">
        <w:t>fit-elle</w:t>
      </w:r>
      <w:r>
        <w:t xml:space="preserve">, </w:t>
      </w:r>
      <w:r w:rsidR="00776CEA" w:rsidRPr="00034910">
        <w:t>on n</w:t>
      </w:r>
      <w:r>
        <w:t>’</w:t>
      </w:r>
      <w:r w:rsidR="00776CEA" w:rsidRPr="00034910">
        <w:t>a pas l</w:t>
      </w:r>
      <w:r>
        <w:t>’</w:t>
      </w:r>
      <w:r w:rsidR="00776CEA" w:rsidRPr="00034910">
        <w:t>habitude de nous faire grâce</w:t>
      </w:r>
      <w:r>
        <w:t xml:space="preserve">… </w:t>
      </w:r>
      <w:r w:rsidR="00776CEA" w:rsidRPr="00034910">
        <w:t>Seulement</w:t>
      </w:r>
      <w:r>
        <w:t xml:space="preserve">, </w:t>
      </w:r>
      <w:r w:rsidR="00776CEA" w:rsidRPr="00034910">
        <w:t>à quoi bon</w:t>
      </w:r>
      <w:r>
        <w:t> ?</w:t>
      </w:r>
    </w:p>
    <w:p w14:paraId="7ECD460D" w14:textId="77777777" w:rsidR="00E57EC9" w:rsidRDefault="00776CEA" w:rsidP="00E57EC9">
      <w:r w:rsidRPr="00034910">
        <w:t>Et avec une mélancolie farouche</w:t>
      </w:r>
      <w:r w:rsidR="00E57EC9">
        <w:t> :</w:t>
      </w:r>
    </w:p>
    <w:p w14:paraId="7C05859E" w14:textId="77777777" w:rsidR="00E57EC9" w:rsidRDefault="00E57EC9" w:rsidP="00E57EC9">
      <w:r>
        <w:t>— </w:t>
      </w:r>
      <w:r w:rsidR="00776CEA" w:rsidRPr="00034910">
        <w:t>Est-ce que l</w:t>
      </w:r>
      <w:r>
        <w:t>’</w:t>
      </w:r>
      <w:r w:rsidR="00776CEA" w:rsidRPr="00034910">
        <w:t>on aime vivre quand on est orpheline</w:t>
      </w:r>
      <w:r>
        <w:t xml:space="preserve">, </w:t>
      </w:r>
      <w:r w:rsidR="00776CEA" w:rsidRPr="00034910">
        <w:t>quand chaque jour s</w:t>
      </w:r>
      <w:r>
        <w:t>’</w:t>
      </w:r>
      <w:r w:rsidR="00776CEA" w:rsidRPr="00034910">
        <w:t>appelle le froid</w:t>
      </w:r>
      <w:r>
        <w:t xml:space="preserve">, </w:t>
      </w:r>
      <w:r w:rsidR="00776CEA" w:rsidRPr="00034910">
        <w:t>la faim</w:t>
      </w:r>
      <w:r>
        <w:t xml:space="preserve">, </w:t>
      </w:r>
      <w:r w:rsidR="00776CEA" w:rsidRPr="00034910">
        <w:t>la haine</w:t>
      </w:r>
      <w:r>
        <w:t> ?</w:t>
      </w:r>
    </w:p>
    <w:p w14:paraId="19407963" w14:textId="77777777" w:rsidR="00E57EC9" w:rsidRDefault="00E57EC9" w:rsidP="00E57EC9">
      <w:r>
        <w:t>— </w:t>
      </w:r>
      <w:r w:rsidR="00776CEA" w:rsidRPr="00034910">
        <w:t>Tu es orpheline</w:t>
      </w:r>
      <w:r>
        <w:t> ?</w:t>
      </w:r>
    </w:p>
    <w:p w14:paraId="3D829112" w14:textId="77777777" w:rsidR="00E57EC9" w:rsidRDefault="00E57EC9" w:rsidP="00E57EC9">
      <w:r>
        <w:t>— </w:t>
      </w:r>
      <w:r w:rsidR="00776CEA" w:rsidRPr="00034910">
        <w:t>Oui</w:t>
      </w:r>
      <w:r>
        <w:t>.</w:t>
      </w:r>
    </w:p>
    <w:p w14:paraId="1BB2EB97" w14:textId="77777777" w:rsidR="00E57EC9" w:rsidRDefault="00E57EC9" w:rsidP="00E57EC9">
      <w:r>
        <w:t>— </w:t>
      </w:r>
      <w:r w:rsidR="00776CEA" w:rsidRPr="00034910">
        <w:t>Tes parents</w:t>
      </w:r>
      <w:r>
        <w:t> ?…</w:t>
      </w:r>
    </w:p>
    <w:p w14:paraId="613E171A" w14:textId="77777777" w:rsidR="00E57EC9" w:rsidRDefault="00776CEA" w:rsidP="00E57EC9">
      <w:r w:rsidRPr="00034910">
        <w:t>Elle eut un geste d</w:t>
      </w:r>
      <w:r w:rsidR="00E57EC9">
        <w:t>’</w:t>
      </w:r>
      <w:r w:rsidRPr="00034910">
        <w:t>ignorance</w:t>
      </w:r>
      <w:r w:rsidR="00E57EC9">
        <w:t>…</w:t>
      </w:r>
    </w:p>
    <w:p w14:paraId="47DA61D4" w14:textId="77777777" w:rsidR="00E57EC9" w:rsidRDefault="00E57EC9" w:rsidP="00E57EC9">
      <w:r>
        <w:t>— </w:t>
      </w:r>
      <w:r w:rsidR="00776CEA" w:rsidRPr="00034910">
        <w:t>Arrêtés</w:t>
      </w:r>
      <w:r>
        <w:t xml:space="preserve">, </w:t>
      </w:r>
      <w:r w:rsidR="00776CEA" w:rsidRPr="00034910">
        <w:t>disparus</w:t>
      </w:r>
      <w:r>
        <w:t xml:space="preserve">, </w:t>
      </w:r>
      <w:r w:rsidR="00776CEA" w:rsidRPr="00034910">
        <w:t>morts</w:t>
      </w:r>
      <w:r>
        <w:t xml:space="preserve">… </w:t>
      </w:r>
      <w:r w:rsidR="00776CEA" w:rsidRPr="00034910">
        <w:t>J</w:t>
      </w:r>
      <w:r>
        <w:t>’</w:t>
      </w:r>
      <w:r w:rsidR="00776CEA" w:rsidRPr="00034910">
        <w:t>étais toute petite quand cela est arrivé</w:t>
      </w:r>
      <w:r>
        <w:t xml:space="preserve">… </w:t>
      </w:r>
      <w:r w:rsidR="00776CEA" w:rsidRPr="00034910">
        <w:t>Alors on m</w:t>
      </w:r>
      <w:r>
        <w:t>’</w:t>
      </w:r>
      <w:r w:rsidR="00776CEA" w:rsidRPr="00034910">
        <w:t>a recueillie</w:t>
      </w:r>
      <w:r>
        <w:t xml:space="preserve">… ; </w:t>
      </w:r>
      <w:r w:rsidR="00776CEA" w:rsidRPr="00034910">
        <w:t>on m</w:t>
      </w:r>
      <w:r>
        <w:t>’</w:t>
      </w:r>
      <w:r w:rsidR="00776CEA" w:rsidRPr="00034910">
        <w:t>a appris à détester ceux qui ont supprimé mon père</w:t>
      </w:r>
      <w:r>
        <w:t xml:space="preserve">, </w:t>
      </w:r>
      <w:r w:rsidR="00776CEA" w:rsidRPr="00034910">
        <w:t>ma mère</w:t>
      </w:r>
      <w:r>
        <w:t xml:space="preserve">, </w:t>
      </w:r>
      <w:r w:rsidR="00776CEA" w:rsidRPr="00034910">
        <w:t>un frère aîné</w:t>
      </w:r>
      <w:r>
        <w:t xml:space="preserve">… </w:t>
      </w:r>
      <w:r w:rsidR="00776CEA" w:rsidRPr="00034910">
        <w:t>Cela</w:t>
      </w:r>
      <w:r>
        <w:t xml:space="preserve">, </w:t>
      </w:r>
      <w:r w:rsidR="00776CEA" w:rsidRPr="00034910">
        <w:t>avec un peu de pain</w:t>
      </w:r>
      <w:r>
        <w:t xml:space="preserve">, </w:t>
      </w:r>
      <w:r w:rsidR="00776CEA" w:rsidRPr="00034910">
        <w:t>de l</w:t>
      </w:r>
      <w:r>
        <w:t>’</w:t>
      </w:r>
      <w:r w:rsidR="00776CEA" w:rsidRPr="00034910">
        <w:t>eau</w:t>
      </w:r>
      <w:r>
        <w:t xml:space="preserve">, </w:t>
      </w:r>
      <w:r w:rsidR="00776CEA" w:rsidRPr="00034910">
        <w:t>quelquefois une soupe</w:t>
      </w:r>
      <w:r>
        <w:t xml:space="preserve">, </w:t>
      </w:r>
      <w:r w:rsidR="00776CEA" w:rsidRPr="00034910">
        <w:t>on grandit et l</w:t>
      </w:r>
      <w:r>
        <w:t>’</w:t>
      </w:r>
      <w:r w:rsidR="00776CEA" w:rsidRPr="00034910">
        <w:t>on se venge</w:t>
      </w:r>
      <w:r>
        <w:t>…</w:t>
      </w:r>
    </w:p>
    <w:p w14:paraId="1B6343D2" w14:textId="77777777" w:rsidR="00E57EC9" w:rsidRDefault="00776CEA" w:rsidP="00E57EC9">
      <w:r w:rsidRPr="00034910">
        <w:t>D</w:t>
      </w:r>
      <w:r w:rsidR="00E57EC9">
        <w:t>’</w:t>
      </w:r>
      <w:r w:rsidRPr="00034910">
        <w:t>un regard plein de tristesse</w:t>
      </w:r>
      <w:r w:rsidR="00E57EC9">
        <w:t xml:space="preserve">, </w:t>
      </w:r>
      <w:r w:rsidRPr="00034910">
        <w:t>le détective enveloppait la petite</w:t>
      </w:r>
      <w:r w:rsidR="00E57EC9">
        <w:t xml:space="preserve">. </w:t>
      </w:r>
      <w:r w:rsidRPr="00034910">
        <w:t>Il s</w:t>
      </w:r>
      <w:r w:rsidR="00E57EC9">
        <w:t>’</w:t>
      </w:r>
      <w:r w:rsidRPr="00034910">
        <w:t>épouvantait de la détresse inconsciente de cette âme d</w:t>
      </w:r>
      <w:r w:rsidR="00E57EC9">
        <w:t>’</w:t>
      </w:r>
      <w:r w:rsidRPr="00034910">
        <w:t>enfant</w:t>
      </w:r>
      <w:r w:rsidR="00E57EC9">
        <w:t xml:space="preserve">. </w:t>
      </w:r>
      <w:r w:rsidRPr="00034910">
        <w:t xml:space="preserve">Il se demandait comment il parviendrait à </w:t>
      </w:r>
      <w:r w:rsidRPr="00034910">
        <w:lastRenderedPageBreak/>
        <w:t>toucher ce cœur pétrifié</w:t>
      </w:r>
      <w:r w:rsidR="00E57EC9">
        <w:t xml:space="preserve">, </w:t>
      </w:r>
      <w:r w:rsidRPr="00034910">
        <w:t>à faire jaillir l</w:t>
      </w:r>
      <w:r w:rsidR="00E57EC9">
        <w:t>’</w:t>
      </w:r>
      <w:r w:rsidRPr="00034910">
        <w:t>étincelle affective qui ramènerait sa captive à la vérité de la vie</w:t>
      </w:r>
      <w:r w:rsidR="00E57EC9">
        <w:t>.</w:t>
      </w:r>
    </w:p>
    <w:p w14:paraId="526E034D" w14:textId="77777777" w:rsidR="00E57EC9" w:rsidRDefault="00E57EC9" w:rsidP="00E57EC9">
      <w:r>
        <w:t>— </w:t>
      </w:r>
      <w:r w:rsidR="00776CEA" w:rsidRPr="00034910">
        <w:t>Je ne suis pour rien dans tout ce que tu as souffert</w:t>
      </w:r>
      <w:r>
        <w:t xml:space="preserve">… </w:t>
      </w:r>
      <w:r w:rsidR="00776CEA" w:rsidRPr="00034910">
        <w:t>Je ne suis pas Russe</w:t>
      </w:r>
      <w:r>
        <w:t xml:space="preserve">, </w:t>
      </w:r>
      <w:r w:rsidR="00776CEA" w:rsidRPr="00034910">
        <w:t>moi</w:t>
      </w:r>
      <w:r>
        <w:t xml:space="preserve"> ; </w:t>
      </w:r>
      <w:r w:rsidR="00776CEA" w:rsidRPr="00034910">
        <w:t>mon pays est bien loin</w:t>
      </w:r>
      <w:r>
        <w:t xml:space="preserve">. </w:t>
      </w:r>
      <w:r w:rsidR="00776CEA" w:rsidRPr="00034910">
        <w:t>Tu ne saurais me haïr avec justice</w:t>
      </w:r>
      <w:r>
        <w:t>.</w:t>
      </w:r>
    </w:p>
    <w:p w14:paraId="3FFDC77A" w14:textId="77777777" w:rsidR="00E57EC9" w:rsidRDefault="00776CEA" w:rsidP="00E57EC9">
      <w:r w:rsidRPr="00034910">
        <w:t>Elle secoua sa tête blonde</w:t>
      </w:r>
      <w:r w:rsidR="00E57EC9">
        <w:t>.</w:t>
      </w:r>
    </w:p>
    <w:p w14:paraId="24F9EDD5" w14:textId="77777777" w:rsidR="00E57EC9" w:rsidRDefault="00E57EC9" w:rsidP="00E57EC9">
      <w:r>
        <w:t>— </w:t>
      </w:r>
      <w:r w:rsidR="00776CEA" w:rsidRPr="00034910">
        <w:t>Je vois bien que vous n</w:t>
      </w:r>
      <w:r>
        <w:t>’</w:t>
      </w:r>
      <w:r w:rsidR="00776CEA" w:rsidRPr="00034910">
        <w:t>êtes pas Russe</w:t>
      </w:r>
      <w:r>
        <w:t xml:space="preserve">, </w:t>
      </w:r>
      <w:r w:rsidR="00776CEA" w:rsidRPr="00034910">
        <w:t>puisque vous ne m</w:t>
      </w:r>
      <w:r>
        <w:t>’</w:t>
      </w:r>
      <w:r w:rsidR="00776CEA" w:rsidRPr="00034910">
        <w:t>avez pas encore menacée ni insultée</w:t>
      </w:r>
      <w:r>
        <w:t xml:space="preserve">… </w:t>
      </w:r>
      <w:r w:rsidR="00776CEA" w:rsidRPr="00034910">
        <w:t>Oh</w:t>
      </w:r>
      <w:r>
        <w:t xml:space="preserve"> ! </w:t>
      </w:r>
      <w:r w:rsidR="00776CEA" w:rsidRPr="00034910">
        <w:t>les Russes n</w:t>
      </w:r>
      <w:r>
        <w:t>’</w:t>
      </w:r>
      <w:r w:rsidR="00776CEA" w:rsidRPr="00034910">
        <w:t>auraient pas attendu si longtemps</w:t>
      </w:r>
      <w:r>
        <w:t xml:space="preserve">… </w:t>
      </w:r>
      <w:r w:rsidR="00776CEA" w:rsidRPr="00034910">
        <w:t>Mais je ne comprends pas pourquoi vous êtes ainsi</w:t>
      </w:r>
      <w:r>
        <w:t>.</w:t>
      </w:r>
    </w:p>
    <w:p w14:paraId="79C315F3" w14:textId="77777777" w:rsidR="00E57EC9" w:rsidRDefault="00E57EC9" w:rsidP="00E57EC9">
      <w:r>
        <w:t>— </w:t>
      </w:r>
      <w:r w:rsidR="00776CEA" w:rsidRPr="00034910">
        <w:t>Et cela te serait agréable de le savoir</w:t>
      </w:r>
      <w:r>
        <w:t> ?</w:t>
      </w:r>
    </w:p>
    <w:p w14:paraId="1E21F7EF" w14:textId="77777777" w:rsidR="00E57EC9" w:rsidRDefault="00E57EC9" w:rsidP="00E57EC9">
      <w:r>
        <w:t>— </w:t>
      </w:r>
      <w:r w:rsidR="00776CEA" w:rsidRPr="00034910">
        <w:t>Oui</w:t>
      </w:r>
      <w:r>
        <w:t xml:space="preserve">… </w:t>
      </w:r>
      <w:r w:rsidR="00776CEA" w:rsidRPr="00034910">
        <w:t xml:space="preserve">Je serais </w:t>
      </w:r>
      <w:r w:rsidR="00776CEA" w:rsidRPr="00034910">
        <w:rPr>
          <w:i/>
        </w:rPr>
        <w:t>aise de sortir de la nuit</w:t>
      </w:r>
      <w:r>
        <w:t xml:space="preserve"> (</w:t>
      </w:r>
      <w:r w:rsidR="00776CEA" w:rsidRPr="00034910">
        <w:t>forme sibérienne dont le sens est à peu près</w:t>
      </w:r>
      <w:r>
        <w:t xml:space="preserve"> : </w:t>
      </w:r>
      <w:r w:rsidR="00776CEA" w:rsidRPr="00034910">
        <w:t>être renseignée</w:t>
      </w:r>
      <w:r>
        <w:t>).</w:t>
      </w:r>
    </w:p>
    <w:p w14:paraId="33FD22A8" w14:textId="77777777" w:rsidR="00E57EC9" w:rsidRDefault="00E57EC9" w:rsidP="00E57EC9">
      <w:r>
        <w:t>— </w:t>
      </w:r>
      <w:r w:rsidR="00776CEA" w:rsidRPr="00034910">
        <w:t>Eh bien</w:t>
      </w:r>
      <w:r>
        <w:t xml:space="preserve">, </w:t>
      </w:r>
      <w:r w:rsidR="00776CEA" w:rsidRPr="00034910">
        <w:t>dis-moi ton nom</w:t>
      </w:r>
      <w:r>
        <w:t xml:space="preserve">, </w:t>
      </w:r>
      <w:r w:rsidR="00776CEA" w:rsidRPr="00034910">
        <w:t>et je t</w:t>
      </w:r>
      <w:r>
        <w:t>’</w:t>
      </w:r>
      <w:r w:rsidR="00776CEA" w:rsidRPr="00034910">
        <w:t>expliquerai</w:t>
      </w:r>
      <w:r>
        <w:t>.</w:t>
      </w:r>
    </w:p>
    <w:p w14:paraId="2AD0E9D2" w14:textId="77777777" w:rsidR="00E57EC9" w:rsidRDefault="00776CEA" w:rsidP="00E57EC9">
      <w:r w:rsidRPr="00034910">
        <w:t>La prisonnière couvrit Dick d</w:t>
      </w:r>
      <w:r w:rsidR="00E57EC9">
        <w:t>’</w:t>
      </w:r>
      <w:r w:rsidRPr="00034910">
        <w:t>un regard soupçonneux</w:t>
      </w:r>
      <w:r w:rsidR="00E57EC9">
        <w:t>.</w:t>
      </w:r>
    </w:p>
    <w:p w14:paraId="3C640131" w14:textId="77777777" w:rsidR="00E57EC9" w:rsidRDefault="00E57EC9" w:rsidP="00E57EC9">
      <w:r>
        <w:t>— </w:t>
      </w:r>
      <w:r w:rsidR="00776CEA" w:rsidRPr="00034910">
        <w:t>Mon nom</w:t>
      </w:r>
      <w:r>
        <w:t xml:space="preserve"> ? </w:t>
      </w:r>
      <w:r w:rsidR="00776CEA" w:rsidRPr="00034910">
        <w:t>fit-elle en hésitant</w:t>
      </w:r>
      <w:r>
        <w:t>…</w:t>
      </w:r>
    </w:p>
    <w:p w14:paraId="6D1D311B" w14:textId="77777777" w:rsidR="00E57EC9" w:rsidRDefault="00E57EC9" w:rsidP="00E57EC9">
      <w:r>
        <w:t>— </w:t>
      </w:r>
      <w:r w:rsidR="00776CEA" w:rsidRPr="00034910">
        <w:t>Ton prénom seulement</w:t>
      </w:r>
      <w:r>
        <w:t xml:space="preserve">.… </w:t>
      </w:r>
      <w:r w:rsidR="00776CEA" w:rsidRPr="00034910">
        <w:t>Un prénom</w:t>
      </w:r>
      <w:r>
        <w:t xml:space="preserve">, </w:t>
      </w:r>
      <w:r w:rsidR="00776CEA" w:rsidRPr="00034910">
        <w:t>cela n</w:t>
      </w:r>
      <w:r>
        <w:t>’</w:t>
      </w:r>
      <w:r w:rsidR="00776CEA" w:rsidRPr="00034910">
        <w:t>indique rien</w:t>
      </w:r>
      <w:r>
        <w:t xml:space="preserve">. </w:t>
      </w:r>
      <w:r w:rsidR="00776CEA" w:rsidRPr="00034910">
        <w:t>Des milliers d</w:t>
      </w:r>
      <w:r>
        <w:t>’</w:t>
      </w:r>
      <w:r w:rsidR="00776CEA" w:rsidRPr="00034910">
        <w:t>êtres portent un même prénom</w:t>
      </w:r>
      <w:r>
        <w:t>.</w:t>
      </w:r>
    </w:p>
    <w:p w14:paraId="3B313289" w14:textId="77777777" w:rsidR="00E57EC9" w:rsidRDefault="00E57EC9" w:rsidP="00E57EC9">
      <w:r>
        <w:t>— </w:t>
      </w:r>
      <w:r w:rsidR="00776CEA" w:rsidRPr="00034910">
        <w:t>C</w:t>
      </w:r>
      <w:r>
        <w:t>’</w:t>
      </w:r>
      <w:r w:rsidR="00776CEA" w:rsidRPr="00034910">
        <w:t>est vrai</w:t>
      </w:r>
      <w:r>
        <w:t xml:space="preserve">. </w:t>
      </w:r>
      <w:r w:rsidR="00776CEA" w:rsidRPr="00034910">
        <w:t>Mais ce n</w:t>
      </w:r>
      <w:r>
        <w:t>’</w:t>
      </w:r>
      <w:r w:rsidR="00776CEA" w:rsidRPr="00034910">
        <w:t>est pas pour cela que je vous le dirai</w:t>
      </w:r>
      <w:r>
        <w:t xml:space="preserve">. </w:t>
      </w:r>
      <w:r w:rsidR="00776CEA" w:rsidRPr="00034910">
        <w:t>C</w:t>
      </w:r>
      <w:r>
        <w:t>’</w:t>
      </w:r>
      <w:r w:rsidR="00776CEA" w:rsidRPr="00034910">
        <w:t>est parce que</w:t>
      </w:r>
      <w:r>
        <w:t xml:space="preserve"> – </w:t>
      </w:r>
      <w:r w:rsidR="00776CEA" w:rsidRPr="00034910">
        <w:t>je ne sais pas m</w:t>
      </w:r>
      <w:r>
        <w:t>’</w:t>
      </w:r>
      <w:r w:rsidR="00776CEA" w:rsidRPr="00034910">
        <w:t>expliquer comme je le vo</w:t>
      </w:r>
      <w:r w:rsidR="00776CEA" w:rsidRPr="00034910">
        <w:t>u</w:t>
      </w:r>
      <w:r w:rsidR="00776CEA" w:rsidRPr="00034910">
        <w:t>drais</w:t>
      </w:r>
      <w:r>
        <w:t xml:space="preserve">, </w:t>
      </w:r>
      <w:r w:rsidR="00776CEA" w:rsidRPr="00034910">
        <w:t>enfin vous comprendrez peut-être</w:t>
      </w:r>
      <w:r>
        <w:t xml:space="preserve">, – </w:t>
      </w:r>
      <w:r w:rsidR="00776CEA" w:rsidRPr="00034910">
        <w:t>c</w:t>
      </w:r>
      <w:r>
        <w:t>’</w:t>
      </w:r>
      <w:r w:rsidR="00776CEA" w:rsidRPr="00034910">
        <w:t>est parce que je pense que vous ne me voulez pas de mal</w:t>
      </w:r>
      <w:r>
        <w:t>.</w:t>
      </w:r>
    </w:p>
    <w:p w14:paraId="050C47A6" w14:textId="77777777" w:rsidR="00E57EC9" w:rsidRDefault="00776CEA" w:rsidP="00E57EC9">
      <w:r w:rsidRPr="00034910">
        <w:t>Le jeune homme poussa un soupir de soulagement</w:t>
      </w:r>
      <w:r w:rsidR="00E57EC9">
        <w:t xml:space="preserve">. </w:t>
      </w:r>
      <w:r w:rsidRPr="00034910">
        <w:t>La p</w:t>
      </w:r>
      <w:r w:rsidRPr="00034910">
        <w:t>e</w:t>
      </w:r>
      <w:r w:rsidRPr="00034910">
        <w:t>tite Sibérienne venait d</w:t>
      </w:r>
      <w:r w:rsidR="00E57EC9">
        <w:t>’</w:t>
      </w:r>
      <w:r w:rsidRPr="00034910">
        <w:t>exprimer une phrase de confiance</w:t>
      </w:r>
      <w:r w:rsidR="00E57EC9">
        <w:t>.</w:t>
      </w:r>
    </w:p>
    <w:p w14:paraId="0B4D54DC" w14:textId="77777777" w:rsidR="00E57EC9" w:rsidRDefault="00E57EC9" w:rsidP="00E57EC9">
      <w:r>
        <w:t>— </w:t>
      </w:r>
      <w:r w:rsidR="00776CEA" w:rsidRPr="00034910">
        <w:t>Alors</w:t>
      </w:r>
      <w:r>
        <w:t xml:space="preserve">, </w:t>
      </w:r>
      <w:r w:rsidR="00776CEA" w:rsidRPr="00034910">
        <w:t>parle</w:t>
      </w:r>
      <w:r>
        <w:t xml:space="preserve">, </w:t>
      </w:r>
      <w:r w:rsidR="00776CEA" w:rsidRPr="00034910">
        <w:t>mon enfant</w:t>
      </w:r>
      <w:r>
        <w:t>.</w:t>
      </w:r>
    </w:p>
    <w:p w14:paraId="07F7EB79" w14:textId="77777777" w:rsidR="00AA1EC6" w:rsidRDefault="00AA1EC6" w:rsidP="00AA1EC6">
      <w:pPr>
        <w:pStyle w:val="Centrsolidaire"/>
      </w:pPr>
      <w:r w:rsidRPr="00E57EC9">
        <w:rPr>
          <w:noProof/>
        </w:rPr>
        <w:lastRenderedPageBreak/>
        <w:drawing>
          <wp:inline distT="0" distB="0" distL="0" distR="0" wp14:anchorId="2834F693" wp14:editId="06E6CB10">
            <wp:extent cx="5756910" cy="4818380"/>
            <wp:effectExtent l="0" t="0" r="0" b="0"/>
            <wp:docPr id="82" name="Image 21" descr="Une image contenant croquis, dessin, art, illustra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 21" descr="Une image contenant croquis, dessin, art, illustration&#10;&#10;Le contenu généré par l’IA peut être incorrect."/>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56910" cy="4818380"/>
                    </a:xfrm>
                    <a:prstGeom prst="rect">
                      <a:avLst/>
                    </a:prstGeom>
                    <a:noFill/>
                    <a:ln>
                      <a:noFill/>
                    </a:ln>
                  </pic:spPr>
                </pic:pic>
              </a:graphicData>
            </a:graphic>
          </wp:inline>
        </w:drawing>
      </w:r>
    </w:p>
    <w:p w14:paraId="4D113542" w14:textId="77777777" w:rsidR="00AA1EC6" w:rsidRDefault="00AA1EC6" w:rsidP="00AA1EC6">
      <w:pPr>
        <w:pStyle w:val="Centr14pt"/>
      </w:pPr>
      <w:r>
        <w:t>— </w:t>
      </w:r>
      <w:r w:rsidRPr="00E57EC9">
        <w:t>Mon nom</w:t>
      </w:r>
      <w:r>
        <w:t xml:space="preserve"> ! </w:t>
      </w:r>
      <w:r w:rsidRPr="00E57EC9">
        <w:t>fit-elle en hésitant</w:t>
      </w:r>
      <w:r>
        <w:t>.</w:t>
      </w:r>
    </w:p>
    <w:p w14:paraId="635D5E68" w14:textId="77777777" w:rsidR="00E57EC9" w:rsidRDefault="00776CEA" w:rsidP="00E57EC9">
      <w:r w:rsidRPr="00034910">
        <w:t>Elle ferma les yeux</w:t>
      </w:r>
      <w:r w:rsidR="00E57EC9">
        <w:t xml:space="preserve">, </w:t>
      </w:r>
      <w:r w:rsidRPr="00034910">
        <w:t>comme bouleversée par la douce i</w:t>
      </w:r>
      <w:r w:rsidRPr="00034910">
        <w:t>n</w:t>
      </w:r>
      <w:r w:rsidRPr="00034910">
        <w:t>flexion de l</w:t>
      </w:r>
      <w:r w:rsidR="00E57EC9">
        <w:t>’</w:t>
      </w:r>
      <w:r w:rsidRPr="00034910">
        <w:t>organe du détective</w:t>
      </w:r>
      <w:r w:rsidR="00E57EC9">
        <w:t xml:space="preserve">, </w:t>
      </w:r>
      <w:r w:rsidRPr="00034910">
        <w:t>et</w:t>
      </w:r>
      <w:r w:rsidR="00E57EC9">
        <w:t xml:space="preserve">, </w:t>
      </w:r>
      <w:r w:rsidRPr="00034910">
        <w:t>la voix abaissée</w:t>
      </w:r>
      <w:r w:rsidR="00E57EC9">
        <w:t> :</w:t>
      </w:r>
    </w:p>
    <w:p w14:paraId="46846E6F" w14:textId="77777777" w:rsidR="00E57EC9" w:rsidRDefault="00E57EC9" w:rsidP="00E57EC9">
      <w:r>
        <w:t>— </w:t>
      </w:r>
      <w:r w:rsidR="00776CEA" w:rsidRPr="00034910">
        <w:t>On m</w:t>
      </w:r>
      <w:r>
        <w:t>’</w:t>
      </w:r>
      <w:r w:rsidR="00776CEA" w:rsidRPr="00034910">
        <w:t xml:space="preserve">appelle </w:t>
      </w:r>
      <w:proofErr w:type="spellStart"/>
      <w:r w:rsidR="00776CEA" w:rsidRPr="00034910">
        <w:t>Nadèje</w:t>
      </w:r>
      <w:proofErr w:type="spellEnd"/>
      <w:r>
        <w:t>.</w:t>
      </w:r>
    </w:p>
    <w:p w14:paraId="0D1C0782" w14:textId="77777777" w:rsidR="00E57EC9" w:rsidRDefault="00E57EC9" w:rsidP="00E57EC9">
      <w:r>
        <w:t>— </w:t>
      </w:r>
      <w:r w:rsidR="00776CEA" w:rsidRPr="00034910">
        <w:t>Alors</w:t>
      </w:r>
      <w:r>
        <w:t xml:space="preserve">, </w:t>
      </w:r>
      <w:r w:rsidR="00776CEA" w:rsidRPr="00034910">
        <w:t xml:space="preserve">petite </w:t>
      </w:r>
      <w:proofErr w:type="spellStart"/>
      <w:r w:rsidR="00776CEA" w:rsidRPr="00034910">
        <w:t>Nadèje</w:t>
      </w:r>
      <w:proofErr w:type="spellEnd"/>
      <w:r>
        <w:t xml:space="preserve">, </w:t>
      </w:r>
      <w:r w:rsidR="00776CEA" w:rsidRPr="00034910">
        <w:t>lève-toi veux-tu</w:t>
      </w:r>
      <w:r>
        <w:t xml:space="preserve">, </w:t>
      </w:r>
      <w:r w:rsidR="00776CEA" w:rsidRPr="00034910">
        <w:t>et prends place sur cette chaise</w:t>
      </w:r>
      <w:r>
        <w:t xml:space="preserve">. </w:t>
      </w:r>
      <w:r w:rsidR="00776CEA" w:rsidRPr="00034910">
        <w:t>Nous serons mieux pour causer</w:t>
      </w:r>
      <w:r>
        <w:t>.</w:t>
      </w:r>
    </w:p>
    <w:p w14:paraId="712F67B1" w14:textId="77777777" w:rsidR="00E57EC9" w:rsidRDefault="00776CEA" w:rsidP="00E57EC9">
      <w:r w:rsidRPr="00034910">
        <w:t>Il relevait la pauvrette</w:t>
      </w:r>
      <w:r w:rsidR="00E57EC9">
        <w:t xml:space="preserve">, </w:t>
      </w:r>
      <w:r w:rsidRPr="00034910">
        <w:t>la forçait à s</w:t>
      </w:r>
      <w:r w:rsidR="00E57EC9">
        <w:t>’</w:t>
      </w:r>
      <w:r w:rsidRPr="00034910">
        <w:t>asseoir</w:t>
      </w:r>
      <w:r w:rsidR="00E57EC9">
        <w:t>.</w:t>
      </w:r>
    </w:p>
    <w:p w14:paraId="08C3004E" w14:textId="77777777" w:rsidR="00E57EC9" w:rsidRDefault="00E57EC9" w:rsidP="00E57EC9">
      <w:r>
        <w:t>— </w:t>
      </w:r>
      <w:r w:rsidR="00776CEA" w:rsidRPr="00034910">
        <w:t>Vous ne pensez donc pas que les sièges soient pour les seules barines</w:t>
      </w:r>
      <w:r>
        <w:t xml:space="preserve"> ? </w:t>
      </w:r>
      <w:r w:rsidR="00776CEA" w:rsidRPr="00034910">
        <w:t>murmura-t-elle avec un effarement dans l</w:t>
      </w:r>
      <w:r>
        <w:t>’</w:t>
      </w:r>
      <w:r w:rsidR="00776CEA" w:rsidRPr="00034910">
        <w:t>accent</w:t>
      </w:r>
      <w:r>
        <w:t>.</w:t>
      </w:r>
    </w:p>
    <w:p w14:paraId="6C3378F2" w14:textId="77777777" w:rsidR="00E57EC9" w:rsidRDefault="00E57EC9" w:rsidP="00E57EC9">
      <w:r>
        <w:lastRenderedPageBreak/>
        <w:t>— </w:t>
      </w:r>
      <w:r w:rsidR="00776CEA" w:rsidRPr="00034910">
        <w:t>Non</w:t>
      </w:r>
      <w:r>
        <w:t xml:space="preserve">, </w:t>
      </w:r>
      <w:r w:rsidR="00776CEA" w:rsidRPr="00034910">
        <w:t>je pense que tu seras l</w:t>
      </w:r>
      <w:r>
        <w:t>’</w:t>
      </w:r>
      <w:r w:rsidR="00776CEA" w:rsidRPr="00034910">
        <w:t xml:space="preserve">amie de Dick </w:t>
      </w:r>
      <w:proofErr w:type="spellStart"/>
      <w:r w:rsidR="00776CEA" w:rsidRPr="00034910">
        <w:t>Fann</w:t>
      </w:r>
      <w:proofErr w:type="spellEnd"/>
      <w:r>
        <w:t xml:space="preserve">. </w:t>
      </w:r>
      <w:r w:rsidR="00776CEA" w:rsidRPr="00034910">
        <w:t xml:space="preserve">Dick </w:t>
      </w:r>
      <w:proofErr w:type="spellStart"/>
      <w:r w:rsidR="00776CEA" w:rsidRPr="00034910">
        <w:t>Fann</w:t>
      </w:r>
      <w:proofErr w:type="spellEnd"/>
      <w:r w:rsidR="00776CEA" w:rsidRPr="00034910">
        <w:t xml:space="preserve"> est mon nom</w:t>
      </w:r>
      <w:r>
        <w:t xml:space="preserve">… </w:t>
      </w:r>
      <w:r w:rsidR="00776CEA" w:rsidRPr="00034910">
        <w:t>Je te le dis</w:t>
      </w:r>
      <w:r>
        <w:t xml:space="preserve">, </w:t>
      </w:r>
      <w:r w:rsidR="00776CEA" w:rsidRPr="00034910">
        <w:t>ajouta le jeune homme en so</w:t>
      </w:r>
      <w:r w:rsidR="00776CEA" w:rsidRPr="00034910">
        <w:t>u</w:t>
      </w:r>
      <w:r w:rsidR="00776CEA" w:rsidRPr="00034910">
        <w:t>riant</w:t>
      </w:r>
      <w:r>
        <w:t xml:space="preserve">, </w:t>
      </w:r>
      <w:r w:rsidR="00776CEA" w:rsidRPr="00034910">
        <w:t>je te le dis</w:t>
      </w:r>
      <w:r>
        <w:t xml:space="preserve">, </w:t>
      </w:r>
      <w:r w:rsidR="00776CEA" w:rsidRPr="00034910">
        <w:t>bien que tu ne me le demandes pas</w:t>
      </w:r>
      <w:r>
        <w:t xml:space="preserve">. </w:t>
      </w:r>
      <w:r w:rsidR="00776CEA" w:rsidRPr="00034910">
        <w:t>Tu m</w:t>
      </w:r>
      <w:r>
        <w:t>’</w:t>
      </w:r>
      <w:r w:rsidR="00776CEA" w:rsidRPr="00034910">
        <w:t>as appris le tien</w:t>
      </w:r>
      <w:r>
        <w:t xml:space="preserve"> ; </w:t>
      </w:r>
      <w:r w:rsidR="00776CEA" w:rsidRPr="00034910">
        <w:t>il est juste que tu connaisses le mien</w:t>
      </w:r>
      <w:r>
        <w:t>.</w:t>
      </w:r>
    </w:p>
    <w:p w14:paraId="442AC972" w14:textId="77777777" w:rsidR="00E57EC9" w:rsidRDefault="00776CEA" w:rsidP="00E57EC9">
      <w:r w:rsidRPr="00034910">
        <w:t>Aveu d</w:t>
      </w:r>
      <w:r w:rsidR="00E57EC9">
        <w:t>’</w:t>
      </w:r>
      <w:r w:rsidRPr="00034910">
        <w:t>un être accoutumé à être rudoyé</w:t>
      </w:r>
      <w:r w:rsidR="00E57EC9">
        <w:t xml:space="preserve">, </w:t>
      </w:r>
      <w:r w:rsidRPr="00034910">
        <w:t>les grands yeux de la fillette s</w:t>
      </w:r>
      <w:r w:rsidR="00E57EC9">
        <w:t>’</w:t>
      </w:r>
      <w:r w:rsidRPr="00034910">
        <w:t>embuèrent de larmes</w:t>
      </w:r>
      <w:r w:rsidR="00E57EC9">
        <w:t xml:space="preserve">. </w:t>
      </w:r>
      <w:r w:rsidRPr="00034910">
        <w:t>Pour que le chien toujours ba</w:t>
      </w:r>
      <w:r w:rsidRPr="00034910">
        <w:t>t</w:t>
      </w:r>
      <w:r w:rsidRPr="00034910">
        <w:t>tu manifeste une joie désordonnée</w:t>
      </w:r>
      <w:r w:rsidR="00E57EC9">
        <w:t xml:space="preserve">, </w:t>
      </w:r>
      <w:r w:rsidRPr="00034910">
        <w:t>il n</w:t>
      </w:r>
      <w:r w:rsidR="00E57EC9">
        <w:t>’</w:t>
      </w:r>
      <w:r w:rsidRPr="00034910">
        <w:t>est point besoin de le caresser</w:t>
      </w:r>
      <w:r w:rsidR="00E57EC9">
        <w:t xml:space="preserve">. </w:t>
      </w:r>
      <w:r w:rsidRPr="00034910">
        <w:t>Il suffit de cesser de le frapper</w:t>
      </w:r>
      <w:r w:rsidR="00E57EC9">
        <w:t xml:space="preserve">. </w:t>
      </w:r>
      <w:r w:rsidRPr="00034910">
        <w:t>Pour la petite priso</w:t>
      </w:r>
      <w:r w:rsidRPr="00034910">
        <w:t>n</w:t>
      </w:r>
      <w:r w:rsidRPr="00034910">
        <w:t>nière</w:t>
      </w:r>
      <w:r w:rsidR="00E57EC9">
        <w:t xml:space="preserve">, </w:t>
      </w:r>
      <w:r w:rsidRPr="00034910">
        <w:t>les paroles si simples de Dick prenaient les proportions de phrases exquisement affectueuses</w:t>
      </w:r>
      <w:r w:rsidR="00E57EC9">
        <w:t>.</w:t>
      </w:r>
    </w:p>
    <w:p w14:paraId="7AF141D3" w14:textId="77777777" w:rsidR="00E57EC9" w:rsidRDefault="00776CEA" w:rsidP="00E57EC9">
      <w:r w:rsidRPr="00034910">
        <w:t>Le détective fut profondément touché en le constatant</w:t>
      </w:r>
      <w:r w:rsidR="00E57EC9">
        <w:t xml:space="preserve">. </w:t>
      </w:r>
      <w:r w:rsidRPr="00034910">
        <w:t>Quelles souffrances passées amenaient cet instant d</w:t>
      </w:r>
      <w:r w:rsidR="00E57EC9">
        <w:t>’</w:t>
      </w:r>
      <w:r w:rsidRPr="00034910">
        <w:t>émotion</w:t>
      </w:r>
      <w:r w:rsidR="00E57EC9">
        <w:t xml:space="preserve"> ? </w:t>
      </w:r>
      <w:r w:rsidRPr="00034910">
        <w:t>La glace qui enfermait en sa gangue le cœur de la pauvrette</w:t>
      </w:r>
      <w:r w:rsidR="00E57EC9">
        <w:t xml:space="preserve">, </w:t>
      </w:r>
      <w:r w:rsidRPr="00034910">
        <w:t>se fondait</w:t>
      </w:r>
      <w:r w:rsidR="00E57EC9">
        <w:t xml:space="preserve">… </w:t>
      </w:r>
      <w:r w:rsidRPr="00034910">
        <w:t>Les larmes contenues disaient l</w:t>
      </w:r>
      <w:r w:rsidR="00E57EC9">
        <w:t>’</w:t>
      </w:r>
      <w:r w:rsidRPr="00034910">
        <w:t>émoi de la petite âme</w:t>
      </w:r>
      <w:r w:rsidR="00E57EC9">
        <w:t xml:space="preserve">. </w:t>
      </w:r>
      <w:r w:rsidRPr="00034910">
        <w:t>Il fallait achever la victoire</w:t>
      </w:r>
      <w:r w:rsidR="00E57EC9">
        <w:t>.</w:t>
      </w:r>
    </w:p>
    <w:p w14:paraId="3A4C143E" w14:textId="77777777" w:rsidR="00E57EC9" w:rsidRDefault="00E57EC9" w:rsidP="00E57EC9">
      <w:r>
        <w:t>— </w:t>
      </w:r>
      <w:r w:rsidR="00776CEA" w:rsidRPr="00034910">
        <w:t>Écoute</w:t>
      </w:r>
      <w:r>
        <w:t xml:space="preserve">, </w:t>
      </w:r>
      <w:r w:rsidR="00776CEA" w:rsidRPr="00034910">
        <w:t>enfant</w:t>
      </w:r>
      <w:r>
        <w:t xml:space="preserve">… </w:t>
      </w:r>
      <w:r w:rsidR="00776CEA" w:rsidRPr="00034910">
        <w:t>j</w:t>
      </w:r>
      <w:r>
        <w:t>’</w:t>
      </w:r>
      <w:r w:rsidR="00776CEA" w:rsidRPr="00034910">
        <w:t>ai su tantôt que tu avais apporté une lettre du Comité ici</w:t>
      </w:r>
      <w:r>
        <w:t>…</w:t>
      </w:r>
    </w:p>
    <w:p w14:paraId="195F198D" w14:textId="77777777" w:rsidR="00E57EC9" w:rsidRDefault="00E57EC9" w:rsidP="00E57EC9">
      <w:r>
        <w:t>— </w:t>
      </w:r>
      <w:r w:rsidR="00776CEA" w:rsidRPr="00034910">
        <w:t>Vous avez su</w:t>
      </w:r>
      <w:r>
        <w:t>… ?</w:t>
      </w:r>
    </w:p>
    <w:p w14:paraId="487E765B" w14:textId="77777777" w:rsidR="00E57EC9" w:rsidRDefault="00E57EC9" w:rsidP="00E57EC9">
      <w:r>
        <w:t>— </w:t>
      </w:r>
      <w:r w:rsidR="00776CEA" w:rsidRPr="00034910">
        <w:t>On a affirmé que la porteuse était une enfant d</w:t>
      </w:r>
      <w:r>
        <w:t>’</w:t>
      </w:r>
      <w:r w:rsidR="00776CEA" w:rsidRPr="00034910">
        <w:t>une do</w:t>
      </w:r>
      <w:r w:rsidR="00776CEA" w:rsidRPr="00034910">
        <w:t>u</w:t>
      </w:r>
      <w:r w:rsidR="00776CEA" w:rsidRPr="00034910">
        <w:t>zaine d</w:t>
      </w:r>
      <w:r>
        <w:t>’</w:t>
      </w:r>
      <w:r w:rsidR="00776CEA" w:rsidRPr="00034910">
        <w:t>années</w:t>
      </w:r>
      <w:r>
        <w:t xml:space="preserve">, </w:t>
      </w:r>
      <w:r w:rsidR="00776CEA" w:rsidRPr="00034910">
        <w:t>aux cheveux pâles</w:t>
      </w:r>
      <w:r>
        <w:t xml:space="preserve">, </w:t>
      </w:r>
      <w:r w:rsidR="00776CEA" w:rsidRPr="00034910">
        <w:t>aux yeux bleus</w:t>
      </w:r>
      <w:r>
        <w:t>…</w:t>
      </w:r>
    </w:p>
    <w:p w14:paraId="3698E477" w14:textId="77777777" w:rsidR="00E57EC9" w:rsidRDefault="00E57EC9" w:rsidP="00E57EC9">
      <w:r>
        <w:t>— </w:t>
      </w:r>
      <w:r w:rsidR="00776CEA" w:rsidRPr="00034910">
        <w:t>Je comprends</w:t>
      </w:r>
      <w:r>
        <w:t xml:space="preserve">, </w:t>
      </w:r>
      <w:r w:rsidR="00776CEA" w:rsidRPr="00034910">
        <w:t>je comprends</w:t>
      </w:r>
      <w:r>
        <w:t> !</w:t>
      </w:r>
    </w:p>
    <w:p w14:paraId="5E06D5C7" w14:textId="77777777" w:rsidR="00E57EC9" w:rsidRDefault="00E57EC9" w:rsidP="00E57EC9">
      <w:r>
        <w:t>— </w:t>
      </w:r>
      <w:r w:rsidR="00776CEA" w:rsidRPr="00034910">
        <w:t>Et moi</w:t>
      </w:r>
      <w:r>
        <w:t xml:space="preserve">, </w:t>
      </w:r>
      <w:r w:rsidR="00776CEA" w:rsidRPr="00034910">
        <w:t>continua le jeune homme</w:t>
      </w:r>
      <w:r>
        <w:t xml:space="preserve">, </w:t>
      </w:r>
      <w:r w:rsidR="00776CEA" w:rsidRPr="00034910">
        <w:t>j</w:t>
      </w:r>
      <w:r>
        <w:t>’</w:t>
      </w:r>
      <w:r w:rsidR="00776CEA" w:rsidRPr="00034910">
        <w:t>ai dit</w:t>
      </w:r>
      <w:r>
        <w:t xml:space="preserve"> : </w:t>
      </w:r>
      <w:r w:rsidR="00776CEA" w:rsidRPr="00034910">
        <w:t>Les nihilistes m</w:t>
      </w:r>
      <w:r>
        <w:t>’</w:t>
      </w:r>
      <w:r w:rsidR="00776CEA" w:rsidRPr="00034910">
        <w:t>attaquent</w:t>
      </w:r>
      <w:r>
        <w:t xml:space="preserve">, </w:t>
      </w:r>
      <w:r w:rsidR="00776CEA" w:rsidRPr="00034910">
        <w:t>je les vaincrai</w:t>
      </w:r>
      <w:r>
        <w:t>.</w:t>
      </w:r>
    </w:p>
    <w:p w14:paraId="1B760378" w14:textId="77777777" w:rsidR="00E57EC9" w:rsidRDefault="00E57EC9" w:rsidP="00E57EC9">
      <w:r>
        <w:t>— </w:t>
      </w:r>
      <w:r w:rsidR="00776CEA" w:rsidRPr="00034910">
        <w:t>Oh</w:t>
      </w:r>
      <w:r>
        <w:t xml:space="preserve"> ! </w:t>
      </w:r>
      <w:r w:rsidR="00776CEA" w:rsidRPr="00034910">
        <w:t>fit-elle avec surprise</w:t>
      </w:r>
      <w:r>
        <w:t xml:space="preserve">, </w:t>
      </w:r>
      <w:r w:rsidR="00776CEA" w:rsidRPr="00034910">
        <w:t>vous êtes donc bien fort</w:t>
      </w:r>
      <w:r>
        <w:t> ?</w:t>
      </w:r>
    </w:p>
    <w:p w14:paraId="74867EBC" w14:textId="77777777" w:rsidR="00E57EC9" w:rsidRDefault="00776CEA" w:rsidP="00E57EC9">
      <w:r w:rsidRPr="00034910">
        <w:t>Il sourit doucement</w:t>
      </w:r>
      <w:r w:rsidR="00E57EC9">
        <w:t> :</w:t>
      </w:r>
    </w:p>
    <w:p w14:paraId="6194DABA" w14:textId="77777777" w:rsidR="00E57EC9" w:rsidRDefault="00E57EC9" w:rsidP="00E57EC9">
      <w:r>
        <w:t>— </w:t>
      </w:r>
      <w:r w:rsidR="00776CEA" w:rsidRPr="00034910">
        <w:t>Quand on combat pour une cause juste</w:t>
      </w:r>
      <w:r>
        <w:t xml:space="preserve">, </w:t>
      </w:r>
      <w:r w:rsidR="00776CEA" w:rsidRPr="00034910">
        <w:t>on est toujours fort</w:t>
      </w:r>
      <w:r>
        <w:t xml:space="preserve">, </w:t>
      </w:r>
      <w:r w:rsidR="00776CEA" w:rsidRPr="00034910">
        <w:t>ma chère enfant</w:t>
      </w:r>
      <w:r>
        <w:t>…</w:t>
      </w:r>
    </w:p>
    <w:p w14:paraId="2EC9FA53" w14:textId="77777777" w:rsidR="00E57EC9" w:rsidRDefault="00776CEA" w:rsidP="00E57EC9">
      <w:r w:rsidRPr="00034910">
        <w:lastRenderedPageBreak/>
        <w:t>Elle regarda tout autour d</w:t>
      </w:r>
      <w:r w:rsidR="00E57EC9">
        <w:t>’</w:t>
      </w:r>
      <w:r w:rsidRPr="00034910">
        <w:t>elle</w:t>
      </w:r>
      <w:r w:rsidR="00E57EC9">
        <w:t xml:space="preserve">, </w:t>
      </w:r>
      <w:r w:rsidRPr="00034910">
        <w:t>semblant chercher quelque chose</w:t>
      </w:r>
      <w:r w:rsidR="00E57EC9">
        <w:t xml:space="preserve">, </w:t>
      </w:r>
      <w:r w:rsidRPr="00034910">
        <w:t>puis ses yeux se reportèrent sur Dick</w:t>
      </w:r>
      <w:r w:rsidR="00E57EC9">
        <w:t xml:space="preserve">, </w:t>
      </w:r>
      <w:r w:rsidRPr="00034910">
        <w:t>et</w:t>
      </w:r>
      <w:r w:rsidR="00E57EC9">
        <w:t xml:space="preserve">, </w:t>
      </w:r>
      <w:r w:rsidRPr="00034910">
        <w:t>avec une anxiété troublante</w:t>
      </w:r>
      <w:r w:rsidR="00E57EC9">
        <w:t> :</w:t>
      </w:r>
    </w:p>
    <w:p w14:paraId="123AA9A6" w14:textId="77777777" w:rsidR="00E57EC9" w:rsidRDefault="00E57EC9" w:rsidP="00E57EC9">
      <w:r>
        <w:t>— </w:t>
      </w:r>
      <w:r w:rsidR="00776CEA" w:rsidRPr="00034910">
        <w:t>Ma chère enfant</w:t>
      </w:r>
      <w:r>
        <w:t xml:space="preserve"> !… </w:t>
      </w:r>
      <w:r w:rsidR="00776CEA" w:rsidRPr="00034910">
        <w:t>Est-ce à moi que vous dites cela</w:t>
      </w:r>
      <w:r>
        <w:t> ?</w:t>
      </w:r>
    </w:p>
    <w:p w14:paraId="445F60D5" w14:textId="77777777" w:rsidR="00E57EC9" w:rsidRDefault="00776CEA" w:rsidP="00E57EC9">
      <w:r w:rsidRPr="00034910">
        <w:t>Pauvre petite épave de la société</w:t>
      </w:r>
      <w:r w:rsidR="00E57EC9">
        <w:t xml:space="preserve"> ! </w:t>
      </w:r>
      <w:r w:rsidRPr="00034910">
        <w:t>Pour la première fois de son existence</w:t>
      </w:r>
      <w:r w:rsidR="00E57EC9">
        <w:t xml:space="preserve">, </w:t>
      </w:r>
      <w:r w:rsidRPr="00034910">
        <w:t>si courte d</w:t>
      </w:r>
      <w:r w:rsidR="00E57EC9">
        <w:t>’</w:t>
      </w:r>
      <w:r w:rsidRPr="00034910">
        <w:t>années</w:t>
      </w:r>
      <w:r w:rsidR="00E57EC9">
        <w:t xml:space="preserve">, </w:t>
      </w:r>
      <w:r w:rsidRPr="00034910">
        <w:t>si longue de misère</w:t>
      </w:r>
      <w:r w:rsidR="00E57EC9">
        <w:t xml:space="preserve">, </w:t>
      </w:r>
      <w:r w:rsidRPr="00034910">
        <w:t>on lui parlait la langue dont les enfants heureux ont la douce habitude</w:t>
      </w:r>
      <w:r w:rsidR="00E57EC9">
        <w:t xml:space="preserve">. </w:t>
      </w:r>
      <w:r w:rsidRPr="00034910">
        <w:t>Elle n</w:t>
      </w:r>
      <w:r w:rsidR="00E57EC9">
        <w:t>’</w:t>
      </w:r>
      <w:r w:rsidRPr="00034910">
        <w:t>y pouvait croire</w:t>
      </w:r>
      <w:r w:rsidR="00E57EC9">
        <w:t xml:space="preserve">, </w:t>
      </w:r>
      <w:r w:rsidRPr="00034910">
        <w:t>la déshéritée</w:t>
      </w:r>
      <w:r w:rsidR="00E57EC9">
        <w:t xml:space="preserve">… </w:t>
      </w:r>
      <w:r w:rsidRPr="00034910">
        <w:t>Elle interrogeait</w:t>
      </w:r>
      <w:r w:rsidR="00E57EC9">
        <w:t xml:space="preserve">. </w:t>
      </w:r>
      <w:r w:rsidRPr="00034910">
        <w:t>Et Dick</w:t>
      </w:r>
      <w:r w:rsidR="00E57EC9">
        <w:t xml:space="preserve">, </w:t>
      </w:r>
      <w:r w:rsidRPr="00034910">
        <w:t>touché au plus profond du cœur</w:t>
      </w:r>
      <w:r w:rsidR="00E57EC9">
        <w:t xml:space="preserve">, </w:t>
      </w:r>
      <w:r w:rsidRPr="00034910">
        <w:t>caressa les cheveux de cette enfant qu</w:t>
      </w:r>
      <w:r w:rsidR="00E57EC9">
        <w:t>’</w:t>
      </w:r>
      <w:r w:rsidRPr="00034910">
        <w:t>il voulait sauver</w:t>
      </w:r>
      <w:r w:rsidR="00E57EC9">
        <w:t xml:space="preserve">, </w:t>
      </w:r>
      <w:r w:rsidRPr="00034910">
        <w:t>et lentement</w:t>
      </w:r>
      <w:r w:rsidR="00E57EC9">
        <w:t> :</w:t>
      </w:r>
    </w:p>
    <w:p w14:paraId="59505BE4" w14:textId="77777777" w:rsidR="00E57EC9" w:rsidRDefault="00E57EC9" w:rsidP="00E57EC9">
      <w:r>
        <w:t>— </w:t>
      </w:r>
      <w:r w:rsidR="00776CEA" w:rsidRPr="00034910">
        <w:t>C</w:t>
      </w:r>
      <w:r>
        <w:t>’</w:t>
      </w:r>
      <w:r w:rsidR="00776CEA" w:rsidRPr="00034910">
        <w:t>est à toi</w:t>
      </w:r>
      <w:r>
        <w:t xml:space="preserve">, </w:t>
      </w:r>
      <w:r w:rsidR="00776CEA" w:rsidRPr="00034910">
        <w:t>et toujours maintenant on te parlera ainsi</w:t>
      </w:r>
      <w:r>
        <w:t xml:space="preserve">, </w:t>
      </w:r>
      <w:r w:rsidR="00776CEA" w:rsidRPr="00034910">
        <w:t>et toi tu apprendras l</w:t>
      </w:r>
      <w:r>
        <w:t>’</w:t>
      </w:r>
      <w:r w:rsidR="00776CEA" w:rsidRPr="00034910">
        <w:t>affection</w:t>
      </w:r>
      <w:r>
        <w:t>.</w:t>
      </w:r>
    </w:p>
    <w:p w14:paraId="52692722" w14:textId="77777777" w:rsidR="00E57EC9" w:rsidRDefault="00776CEA" w:rsidP="00E57EC9">
      <w:r w:rsidRPr="00034910">
        <w:t>Puis vite</w:t>
      </w:r>
      <w:r w:rsidR="00E57EC9">
        <w:t xml:space="preserve">, </w:t>
      </w:r>
      <w:r w:rsidRPr="00034910">
        <w:t>comme pour dominer l</w:t>
      </w:r>
      <w:r w:rsidR="00E57EC9">
        <w:t>’</w:t>
      </w:r>
      <w:r w:rsidRPr="00034910">
        <w:t>émoi qui altérait sa voix</w:t>
      </w:r>
      <w:r w:rsidR="00E57EC9">
        <w:t> :</w:t>
      </w:r>
    </w:p>
    <w:p w14:paraId="0864438C" w14:textId="77777777" w:rsidR="00E57EC9" w:rsidRDefault="00E57EC9" w:rsidP="00E57EC9">
      <w:r>
        <w:t>— </w:t>
      </w:r>
      <w:r w:rsidR="00776CEA" w:rsidRPr="00034910">
        <w:t>Donc</w:t>
      </w:r>
      <w:r>
        <w:t xml:space="preserve">, </w:t>
      </w:r>
      <w:r w:rsidR="00776CEA" w:rsidRPr="00034910">
        <w:t>j</w:t>
      </w:r>
      <w:r>
        <w:t>’</w:t>
      </w:r>
      <w:r w:rsidR="00776CEA" w:rsidRPr="00034910">
        <w:t>ai obtenu que tu échapperais aux tribunaux</w:t>
      </w:r>
      <w:r>
        <w:t xml:space="preserve">, </w:t>
      </w:r>
      <w:r w:rsidR="00776CEA" w:rsidRPr="00034910">
        <w:t>que tu me serais remise</w:t>
      </w:r>
      <w:r>
        <w:t xml:space="preserve">… </w:t>
      </w:r>
      <w:r w:rsidR="00776CEA" w:rsidRPr="00034910">
        <w:t>On va te conduire à bord d</w:t>
      </w:r>
      <w:r>
        <w:t>’</w:t>
      </w:r>
      <w:r w:rsidR="00776CEA" w:rsidRPr="00034910">
        <w:t>un navire qui te mènera dans mon pays</w:t>
      </w:r>
      <w:r>
        <w:t xml:space="preserve">… </w:t>
      </w:r>
      <w:r w:rsidR="00776CEA" w:rsidRPr="00034910">
        <w:t>Là-bas</w:t>
      </w:r>
      <w:r>
        <w:t xml:space="preserve">, </w:t>
      </w:r>
      <w:r w:rsidR="00776CEA" w:rsidRPr="00034910">
        <w:t>en m</w:t>
      </w:r>
      <w:r>
        <w:t>’</w:t>
      </w:r>
      <w:r w:rsidR="00776CEA" w:rsidRPr="00034910">
        <w:t>attendant</w:t>
      </w:r>
      <w:r>
        <w:t xml:space="preserve">, </w:t>
      </w:r>
      <w:r w:rsidR="00776CEA" w:rsidRPr="00034910">
        <w:t>moi qu</w:t>
      </w:r>
      <w:r>
        <w:t>’</w:t>
      </w:r>
      <w:r w:rsidR="00776CEA" w:rsidRPr="00034910">
        <w:t>un grand devoir retiendra encore quelque temps</w:t>
      </w:r>
      <w:r>
        <w:t>…</w:t>
      </w:r>
    </w:p>
    <w:p w14:paraId="1050BACC" w14:textId="77777777" w:rsidR="00E57EC9" w:rsidRDefault="00E57EC9" w:rsidP="00E57EC9">
      <w:r>
        <w:t>— </w:t>
      </w:r>
      <w:r w:rsidR="00776CEA" w:rsidRPr="00034910">
        <w:t>D</w:t>
      </w:r>
      <w:r>
        <w:t>’</w:t>
      </w:r>
      <w:r w:rsidR="00776CEA" w:rsidRPr="00034910">
        <w:t>autres à sauver</w:t>
      </w:r>
      <w:r>
        <w:t xml:space="preserve">, </w:t>
      </w:r>
      <w:r w:rsidR="00776CEA" w:rsidRPr="00034910">
        <w:t>peut-être</w:t>
      </w:r>
      <w:r>
        <w:t xml:space="preserve"> ? </w:t>
      </w:r>
      <w:r w:rsidR="00776CEA" w:rsidRPr="00034910">
        <w:t xml:space="preserve">fit-elle à </w:t>
      </w:r>
      <w:proofErr w:type="spellStart"/>
      <w:r w:rsidR="00776CEA" w:rsidRPr="00034910">
        <w:t>demi-voix</w:t>
      </w:r>
      <w:proofErr w:type="spellEnd"/>
      <w:r>
        <w:t>.</w:t>
      </w:r>
    </w:p>
    <w:p w14:paraId="135D77B9" w14:textId="77777777" w:rsidR="00E57EC9" w:rsidRDefault="00776CEA" w:rsidP="00E57EC9">
      <w:r w:rsidRPr="00034910">
        <w:t>Étrange clairvoyance d</w:t>
      </w:r>
      <w:r w:rsidR="00E57EC9">
        <w:t>’</w:t>
      </w:r>
      <w:r w:rsidRPr="00034910">
        <w:t>un esprit s</w:t>
      </w:r>
      <w:r w:rsidR="00E57EC9">
        <w:t>’</w:t>
      </w:r>
      <w:r w:rsidRPr="00034910">
        <w:t>ouvrant à la confiance</w:t>
      </w:r>
      <w:r w:rsidR="00E57EC9">
        <w:t xml:space="preserve">. </w:t>
      </w:r>
      <w:r w:rsidRPr="00034910">
        <w:t>Elle devinait qu</w:t>
      </w:r>
      <w:r w:rsidR="00E57EC9">
        <w:t>’</w:t>
      </w:r>
      <w:r w:rsidRPr="00034910">
        <w:t xml:space="preserve">une chose noble pouvait seule retenir Dick </w:t>
      </w:r>
      <w:proofErr w:type="spellStart"/>
      <w:r w:rsidRPr="00034910">
        <w:t>Fann</w:t>
      </w:r>
      <w:proofErr w:type="spellEnd"/>
      <w:r w:rsidR="00E57EC9">
        <w:t>.</w:t>
      </w:r>
    </w:p>
    <w:p w14:paraId="759A8793" w14:textId="77777777" w:rsidR="00E57EC9" w:rsidRDefault="00776CEA" w:rsidP="00E57EC9">
      <w:r w:rsidRPr="00034910">
        <w:t>La fillette</w:t>
      </w:r>
      <w:r w:rsidR="00E57EC9">
        <w:t xml:space="preserve">, </w:t>
      </w:r>
      <w:r w:rsidRPr="00034910">
        <w:t>grandie dans la douleur</w:t>
      </w:r>
      <w:r w:rsidR="00E57EC9">
        <w:t xml:space="preserve">, </w:t>
      </w:r>
      <w:r w:rsidRPr="00034910">
        <w:t>nourrie de haine contre tous</w:t>
      </w:r>
      <w:r w:rsidR="00E57EC9">
        <w:t xml:space="preserve">, </w:t>
      </w:r>
      <w:r w:rsidRPr="00034910">
        <w:t>pressentait la bonté</w:t>
      </w:r>
      <w:r w:rsidR="00E57EC9">
        <w:t xml:space="preserve">, </w:t>
      </w:r>
      <w:r w:rsidRPr="00034910">
        <w:t>l</w:t>
      </w:r>
      <w:r w:rsidR="00E57EC9">
        <w:t>’</w:t>
      </w:r>
      <w:r w:rsidRPr="00034910">
        <w:t>abnégation</w:t>
      </w:r>
      <w:r w:rsidR="00E57EC9">
        <w:t xml:space="preserve">, </w:t>
      </w:r>
      <w:r w:rsidRPr="00034910">
        <w:t>le dévouement</w:t>
      </w:r>
      <w:r w:rsidR="00E57EC9">
        <w:t xml:space="preserve">, </w:t>
      </w:r>
      <w:r w:rsidRPr="00034910">
        <w:t>démo</w:t>
      </w:r>
      <w:r w:rsidRPr="00034910">
        <w:t>n</w:t>
      </w:r>
      <w:r w:rsidRPr="00034910">
        <w:t>trant ainsi</w:t>
      </w:r>
      <w:r w:rsidR="00E57EC9">
        <w:t xml:space="preserve">, </w:t>
      </w:r>
      <w:r w:rsidRPr="00034910">
        <w:t>à la confusion des philosophes pessimistes</w:t>
      </w:r>
      <w:r w:rsidR="00E57EC9">
        <w:t xml:space="preserve">, </w:t>
      </w:r>
      <w:r w:rsidRPr="00034910">
        <w:t>l</w:t>
      </w:r>
      <w:r w:rsidR="00E57EC9">
        <w:t>’</w:t>
      </w:r>
      <w:r w:rsidRPr="00034910">
        <w:t>irréductible tendance de l</w:t>
      </w:r>
      <w:r w:rsidR="00E57EC9">
        <w:t>’</w:t>
      </w:r>
      <w:r w:rsidRPr="00034910">
        <w:t>humanité vers le bien</w:t>
      </w:r>
      <w:r w:rsidR="00E57EC9">
        <w:t xml:space="preserve">. </w:t>
      </w:r>
      <w:r w:rsidRPr="00034910">
        <w:t>Il poursu</w:t>
      </w:r>
      <w:r w:rsidRPr="00034910">
        <w:t>i</w:t>
      </w:r>
      <w:r w:rsidRPr="00034910">
        <w:t>vait</w:t>
      </w:r>
      <w:r w:rsidR="00E57EC9">
        <w:t> :</w:t>
      </w:r>
    </w:p>
    <w:p w14:paraId="4B5A3EEC" w14:textId="77777777" w:rsidR="00E57EC9" w:rsidRDefault="00E57EC9" w:rsidP="00E57EC9">
      <w:r>
        <w:lastRenderedPageBreak/>
        <w:t>— </w:t>
      </w:r>
      <w:r w:rsidR="00776CEA" w:rsidRPr="00034910">
        <w:t>Tu as dit vrai</w:t>
      </w:r>
      <w:r>
        <w:t xml:space="preserve">, </w:t>
      </w:r>
      <w:r w:rsidR="00776CEA" w:rsidRPr="00034910">
        <w:t>mignonne</w:t>
      </w:r>
      <w:r>
        <w:t xml:space="preserve">… </w:t>
      </w:r>
      <w:r w:rsidR="00776CEA" w:rsidRPr="00034910">
        <w:t>Oui</w:t>
      </w:r>
      <w:r>
        <w:t xml:space="preserve">, </w:t>
      </w:r>
      <w:r w:rsidR="00776CEA" w:rsidRPr="00034910">
        <w:t>d</w:t>
      </w:r>
      <w:r>
        <w:t>’</w:t>
      </w:r>
      <w:r w:rsidR="00776CEA" w:rsidRPr="00034910">
        <w:t>autres ont encore b</w:t>
      </w:r>
      <w:r w:rsidR="00776CEA" w:rsidRPr="00034910">
        <w:t>e</w:t>
      </w:r>
      <w:r w:rsidR="00776CEA" w:rsidRPr="00034910">
        <w:t>soin de moi</w:t>
      </w:r>
      <w:r>
        <w:t xml:space="preserve">… </w:t>
      </w:r>
      <w:r w:rsidR="00776CEA" w:rsidRPr="00034910">
        <w:t>Mais là-bas</w:t>
      </w:r>
      <w:r>
        <w:t xml:space="preserve">, </w:t>
      </w:r>
      <w:r w:rsidR="00776CEA" w:rsidRPr="00034910">
        <w:t>à Londres</w:t>
      </w:r>
      <w:r>
        <w:t xml:space="preserve">, </w:t>
      </w:r>
      <w:r w:rsidR="00776CEA" w:rsidRPr="00034910">
        <w:t>c</w:t>
      </w:r>
      <w:r>
        <w:t>’</w:t>
      </w:r>
      <w:r w:rsidR="00776CEA" w:rsidRPr="00034910">
        <w:t>est le nom de ma patrie</w:t>
      </w:r>
      <w:r>
        <w:t xml:space="preserve">, </w:t>
      </w:r>
      <w:r w:rsidR="00776CEA" w:rsidRPr="00034910">
        <w:t>une parente t</w:t>
      </w:r>
      <w:r>
        <w:t>’</w:t>
      </w:r>
      <w:r w:rsidR="00776CEA" w:rsidRPr="00034910">
        <w:t>attendra</w:t>
      </w:r>
      <w:r>
        <w:t xml:space="preserve">… </w:t>
      </w:r>
      <w:r w:rsidR="00776CEA" w:rsidRPr="00034910">
        <w:t>Elle est veuve</w:t>
      </w:r>
      <w:r>
        <w:t xml:space="preserve">, </w:t>
      </w:r>
      <w:r w:rsidR="00776CEA" w:rsidRPr="00034910">
        <w:t>seule au monde</w:t>
      </w:r>
      <w:r>
        <w:t xml:space="preserve">, </w:t>
      </w:r>
      <w:r w:rsidR="00776CEA" w:rsidRPr="00034910">
        <w:t>avec le regret de n</w:t>
      </w:r>
      <w:r>
        <w:t>’</w:t>
      </w:r>
      <w:r w:rsidR="00776CEA" w:rsidRPr="00034910">
        <w:t>avoir pas un enfant à aimer</w:t>
      </w:r>
      <w:r>
        <w:t xml:space="preserve">… </w:t>
      </w:r>
      <w:r w:rsidR="00776CEA" w:rsidRPr="00034910">
        <w:t>Tu seras l</w:t>
      </w:r>
      <w:r>
        <w:t>’</w:t>
      </w:r>
      <w:r w:rsidR="00776CEA" w:rsidRPr="00034910">
        <w:t>enfant</w:t>
      </w:r>
      <w:r>
        <w:t xml:space="preserve">… </w:t>
      </w:r>
      <w:r w:rsidR="00776CEA" w:rsidRPr="00034910">
        <w:t>Aime-la</w:t>
      </w:r>
      <w:r>
        <w:t xml:space="preserve"> ; </w:t>
      </w:r>
      <w:r w:rsidR="00776CEA" w:rsidRPr="00034910">
        <w:t>elle t</w:t>
      </w:r>
      <w:r>
        <w:t>’</w:t>
      </w:r>
      <w:r w:rsidR="00776CEA" w:rsidRPr="00034910">
        <w:t>aimera</w:t>
      </w:r>
      <w:r>
        <w:t xml:space="preserve">… </w:t>
      </w:r>
      <w:r w:rsidR="00776CEA" w:rsidRPr="00034910">
        <w:t>Et puis tu ne connaîtras plus le froid</w:t>
      </w:r>
      <w:r>
        <w:t xml:space="preserve">, </w:t>
      </w:r>
      <w:r w:rsidR="00776CEA" w:rsidRPr="00034910">
        <w:t>la faim des abandonnés</w:t>
      </w:r>
      <w:r>
        <w:t>.</w:t>
      </w:r>
    </w:p>
    <w:p w14:paraId="301B1A72" w14:textId="77777777" w:rsidR="00E57EC9" w:rsidRDefault="00776CEA" w:rsidP="00E57EC9">
      <w:r w:rsidRPr="00034910">
        <w:t>Elle l</w:t>
      </w:r>
      <w:r w:rsidR="00E57EC9">
        <w:t>’</w:t>
      </w:r>
      <w:r w:rsidRPr="00034910">
        <w:t>écoutait</w:t>
      </w:r>
      <w:r w:rsidR="00E57EC9">
        <w:t xml:space="preserve">, </w:t>
      </w:r>
      <w:r w:rsidRPr="00034910">
        <w:t>respirant avec force</w:t>
      </w:r>
      <w:r w:rsidR="00E57EC9">
        <w:t xml:space="preserve">. </w:t>
      </w:r>
      <w:r w:rsidRPr="00034910">
        <w:t>Son cœur devait épe</w:t>
      </w:r>
      <w:r w:rsidRPr="00034910">
        <w:t>r</w:t>
      </w:r>
      <w:r w:rsidRPr="00034910">
        <w:t>dument sauter dans les parois de sa frêle poitrine</w:t>
      </w:r>
      <w:r w:rsidR="00E57EC9">
        <w:t xml:space="preserve">. </w:t>
      </w:r>
      <w:r w:rsidRPr="00034910">
        <w:t>D</w:t>
      </w:r>
      <w:r w:rsidR="00E57EC9">
        <w:t>’</w:t>
      </w:r>
      <w:r w:rsidRPr="00034910">
        <w:t>un geste brusque</w:t>
      </w:r>
      <w:r w:rsidR="00E57EC9">
        <w:t xml:space="preserve">, </w:t>
      </w:r>
      <w:r w:rsidRPr="00034910">
        <w:t>elle agrippa la main de son interlocuteur</w:t>
      </w:r>
      <w:r w:rsidR="00E57EC9">
        <w:t xml:space="preserve">, </w:t>
      </w:r>
      <w:r w:rsidRPr="00034910">
        <w:t>la porta fr</w:t>
      </w:r>
      <w:r w:rsidRPr="00034910">
        <w:t>é</w:t>
      </w:r>
      <w:r w:rsidRPr="00034910">
        <w:t>nétiquement à ses lèvres</w:t>
      </w:r>
      <w:r w:rsidR="00E57EC9">
        <w:t xml:space="preserve">, </w:t>
      </w:r>
      <w:r w:rsidRPr="00034910">
        <w:t>puis l</w:t>
      </w:r>
      <w:r w:rsidR="00E57EC9">
        <w:t>’</w:t>
      </w:r>
      <w:r w:rsidRPr="00034910">
        <w:t>abandonnant</w:t>
      </w:r>
      <w:r w:rsidR="00E57EC9">
        <w:t xml:space="preserve">, </w:t>
      </w:r>
      <w:r w:rsidRPr="00034910">
        <w:t>ainsi qu</w:t>
      </w:r>
      <w:r w:rsidR="00E57EC9">
        <w:t>’</w:t>
      </w:r>
      <w:r w:rsidRPr="00034910">
        <w:t>une e</w:t>
      </w:r>
      <w:r w:rsidRPr="00034910">
        <w:t>n</w:t>
      </w:r>
      <w:r w:rsidRPr="00034910">
        <w:t>fant prise en faute</w:t>
      </w:r>
      <w:r w:rsidR="00E57EC9">
        <w:t xml:space="preserve">, </w:t>
      </w:r>
      <w:r w:rsidRPr="00034910">
        <w:t>elle baissa la tête</w:t>
      </w:r>
      <w:r w:rsidR="00E57EC9">
        <w:t xml:space="preserve">, </w:t>
      </w:r>
      <w:r w:rsidRPr="00034910">
        <w:t>murmurant</w:t>
      </w:r>
      <w:r w:rsidR="00E57EC9">
        <w:t> :</w:t>
      </w:r>
    </w:p>
    <w:p w14:paraId="11E74370" w14:textId="77777777" w:rsidR="00E57EC9" w:rsidRDefault="00E57EC9" w:rsidP="00E57EC9">
      <w:r>
        <w:t>— </w:t>
      </w:r>
      <w:r w:rsidR="00776CEA" w:rsidRPr="00034910">
        <w:t>Pardon</w:t>
      </w:r>
      <w:r>
        <w:t> !</w:t>
      </w:r>
    </w:p>
    <w:p w14:paraId="1E7AD594" w14:textId="77777777" w:rsidR="00E57EC9" w:rsidRDefault="00776CEA" w:rsidP="00E57EC9">
      <w:r w:rsidRPr="00034910">
        <w:t>Du coup</w:t>
      </w:r>
      <w:r w:rsidR="00E57EC9">
        <w:t xml:space="preserve">, </w:t>
      </w:r>
      <w:r w:rsidRPr="00034910">
        <w:t>Dick n</w:t>
      </w:r>
      <w:r w:rsidR="00E57EC9">
        <w:t>’</w:t>
      </w:r>
      <w:r w:rsidRPr="00034910">
        <w:t>y tint plus</w:t>
      </w:r>
      <w:r w:rsidR="00E57EC9">
        <w:t xml:space="preserve">. </w:t>
      </w:r>
      <w:r w:rsidRPr="00034910">
        <w:t>Des larmes jaillirent de ses yeux</w:t>
      </w:r>
      <w:r w:rsidR="00E57EC9">
        <w:t xml:space="preserve">. </w:t>
      </w:r>
      <w:r w:rsidRPr="00034910">
        <w:t>Il enleva la fillette dans ses bras</w:t>
      </w:r>
      <w:r w:rsidR="00E57EC9">
        <w:t xml:space="preserve">, </w:t>
      </w:r>
      <w:r w:rsidRPr="00034910">
        <w:t>l</w:t>
      </w:r>
      <w:r w:rsidR="00E57EC9">
        <w:t>’</w:t>
      </w:r>
      <w:r w:rsidRPr="00034910">
        <w:t xml:space="preserve">embrassa sur les deux </w:t>
      </w:r>
      <w:proofErr w:type="spellStart"/>
      <w:r w:rsidRPr="00034910">
        <w:t>joues</w:t>
      </w:r>
      <w:proofErr w:type="spellEnd"/>
      <w:r w:rsidR="00E57EC9">
        <w:t xml:space="preserve">, </w:t>
      </w:r>
      <w:r w:rsidRPr="00034910">
        <w:t>et la replaçant sur sa chaise</w:t>
      </w:r>
      <w:r w:rsidR="00E57EC9">
        <w:t> :</w:t>
      </w:r>
    </w:p>
    <w:p w14:paraId="2D3BD1CD" w14:textId="77777777" w:rsidR="00E57EC9" w:rsidRDefault="00E57EC9" w:rsidP="00E57EC9">
      <w:r>
        <w:t>— </w:t>
      </w:r>
      <w:r w:rsidR="00776CEA" w:rsidRPr="00034910">
        <w:t>Tu vois</w:t>
      </w:r>
      <w:r>
        <w:t xml:space="preserve">, </w:t>
      </w:r>
      <w:r w:rsidR="00776CEA" w:rsidRPr="00034910">
        <w:t>petite</w:t>
      </w:r>
      <w:r>
        <w:t xml:space="preserve">, </w:t>
      </w:r>
      <w:r w:rsidR="00776CEA" w:rsidRPr="00034910">
        <w:t>que nous serons amis</w:t>
      </w:r>
      <w:r>
        <w:t>.</w:t>
      </w:r>
    </w:p>
    <w:p w14:paraId="0A0B9DB5" w14:textId="77777777" w:rsidR="00E57EC9" w:rsidRDefault="00E57EC9" w:rsidP="00E57EC9">
      <w:r>
        <w:t>— </w:t>
      </w:r>
      <w:r w:rsidR="00776CEA" w:rsidRPr="00034910">
        <w:t>Oh oui</w:t>
      </w:r>
      <w:r>
        <w:t xml:space="preserve"> ! </w:t>
      </w:r>
      <w:r w:rsidR="00776CEA" w:rsidRPr="00034910">
        <w:t>fit-elle d</w:t>
      </w:r>
      <w:r>
        <w:t>’</w:t>
      </w:r>
      <w:r w:rsidR="00776CEA" w:rsidRPr="00034910">
        <w:t>un ton pénétré</w:t>
      </w:r>
      <w:r>
        <w:t>.</w:t>
      </w:r>
    </w:p>
    <w:p w14:paraId="7DDD72F6" w14:textId="77777777" w:rsidR="00E57EC9" w:rsidRDefault="00776CEA" w:rsidP="00E57EC9">
      <w:r w:rsidRPr="00034910">
        <w:t>Et brusquement</w:t>
      </w:r>
      <w:r w:rsidR="00E57EC9">
        <w:t xml:space="preserve">, </w:t>
      </w:r>
      <w:r w:rsidRPr="00034910">
        <w:t>une pensée confuse se faisant jour en elle</w:t>
      </w:r>
      <w:r w:rsidR="00E57EC9">
        <w:t> :</w:t>
      </w:r>
    </w:p>
    <w:p w14:paraId="3EFA1619" w14:textId="77777777" w:rsidR="00E57EC9" w:rsidRDefault="00E57EC9" w:rsidP="00E57EC9">
      <w:r>
        <w:t>— </w:t>
      </w:r>
      <w:r w:rsidR="00776CEA" w:rsidRPr="00034910">
        <w:t>Vous n</w:t>
      </w:r>
      <w:r>
        <w:t>’</w:t>
      </w:r>
      <w:r w:rsidR="00776CEA" w:rsidRPr="00034910">
        <w:t>avez pas besoin de quelqu</w:t>
      </w:r>
      <w:r>
        <w:t>’</w:t>
      </w:r>
      <w:r w:rsidR="00776CEA" w:rsidRPr="00034910">
        <w:t>un prêt à mourir pour vous</w:t>
      </w:r>
      <w:r>
        <w:t xml:space="preserve"> ? </w:t>
      </w:r>
      <w:r w:rsidR="00776CEA" w:rsidRPr="00034910">
        <w:t>Oh</w:t>
      </w:r>
      <w:r>
        <w:t xml:space="preserve"> ! </w:t>
      </w:r>
      <w:r w:rsidR="00776CEA" w:rsidRPr="00034910">
        <w:t>je ne suis pas robuste</w:t>
      </w:r>
      <w:r>
        <w:t xml:space="preserve">, </w:t>
      </w:r>
      <w:r w:rsidR="00776CEA" w:rsidRPr="00034910">
        <w:t>mais vous l</w:t>
      </w:r>
      <w:r>
        <w:t>’</w:t>
      </w:r>
      <w:r w:rsidR="00776CEA" w:rsidRPr="00034910">
        <w:t>avez vu cette nuit</w:t>
      </w:r>
      <w:r>
        <w:t xml:space="preserve">, </w:t>
      </w:r>
      <w:r w:rsidR="00776CEA" w:rsidRPr="00034910">
        <w:t>je puis jouer ma vie</w:t>
      </w:r>
      <w:r>
        <w:t>.</w:t>
      </w:r>
    </w:p>
    <w:p w14:paraId="677A3538" w14:textId="77777777" w:rsidR="00E57EC9" w:rsidRDefault="00776CEA" w:rsidP="00E57EC9">
      <w:r w:rsidRPr="00034910">
        <w:t>Vivement elle ajouta</w:t>
      </w:r>
      <w:r w:rsidR="00E57EC9">
        <w:t> :</w:t>
      </w:r>
    </w:p>
    <w:p w14:paraId="21412421" w14:textId="77777777" w:rsidR="00E57EC9" w:rsidRDefault="00E57EC9" w:rsidP="00E57EC9">
      <w:r>
        <w:t>— </w:t>
      </w:r>
      <w:r w:rsidR="00776CEA" w:rsidRPr="00034910">
        <w:t>Plus comme cela</w:t>
      </w:r>
      <w:r>
        <w:t xml:space="preserve"> ; </w:t>
      </w:r>
      <w:r w:rsidR="00776CEA" w:rsidRPr="00034910">
        <w:t>non</w:t>
      </w:r>
      <w:r>
        <w:t xml:space="preserve">, </w:t>
      </w:r>
      <w:r w:rsidR="00776CEA" w:rsidRPr="00034910">
        <w:t>plus comme cela</w:t>
      </w:r>
      <w:r>
        <w:t xml:space="preserve">… </w:t>
      </w:r>
      <w:r w:rsidR="00776CEA" w:rsidRPr="00034910">
        <w:t>Vous</w:t>
      </w:r>
      <w:r>
        <w:t xml:space="preserve">, </w:t>
      </w:r>
      <w:r w:rsidR="00776CEA" w:rsidRPr="00034910">
        <w:t>je le sens</w:t>
      </w:r>
      <w:r>
        <w:t xml:space="preserve">, </w:t>
      </w:r>
      <w:r w:rsidR="00776CEA" w:rsidRPr="00034910">
        <w:t>vous ne demanderiez pas pareille chose</w:t>
      </w:r>
      <w:r>
        <w:t xml:space="preserve">… – </w:t>
      </w:r>
      <w:r w:rsidR="00776CEA" w:rsidRPr="00034910">
        <w:t>et sa voix se faisant suppliante</w:t>
      </w:r>
      <w:r>
        <w:t xml:space="preserve"> : – </w:t>
      </w:r>
      <w:r w:rsidR="00776CEA" w:rsidRPr="00034910">
        <w:t>mais autrement</w:t>
      </w:r>
      <w:r>
        <w:t xml:space="preserve">, </w:t>
      </w:r>
      <w:r w:rsidR="00776CEA" w:rsidRPr="00034910">
        <w:t>peut-être</w:t>
      </w:r>
      <w:r>
        <w:t xml:space="preserve">, </w:t>
      </w:r>
      <w:r w:rsidR="00776CEA" w:rsidRPr="00034910">
        <w:t>ma vie serait utile</w:t>
      </w:r>
      <w:r>
        <w:t xml:space="preserve">… </w:t>
      </w:r>
      <w:r w:rsidR="00776CEA" w:rsidRPr="00034910">
        <w:t>C</w:t>
      </w:r>
      <w:r>
        <w:t>’</w:t>
      </w:r>
      <w:r w:rsidR="00776CEA" w:rsidRPr="00034910">
        <w:t>est bien peu</w:t>
      </w:r>
      <w:r>
        <w:t xml:space="preserve">, </w:t>
      </w:r>
      <w:r w:rsidR="00776CEA" w:rsidRPr="00034910">
        <w:t>la vie d</w:t>
      </w:r>
      <w:r>
        <w:t>’</w:t>
      </w:r>
      <w:r w:rsidR="00776CEA" w:rsidRPr="00034910">
        <w:t>une gamine</w:t>
      </w:r>
      <w:r>
        <w:t xml:space="preserve">… ; </w:t>
      </w:r>
      <w:r w:rsidR="00776CEA" w:rsidRPr="00034910">
        <w:t>seulement</w:t>
      </w:r>
      <w:r>
        <w:t xml:space="preserve">, </w:t>
      </w:r>
      <w:r w:rsidR="00776CEA" w:rsidRPr="00034910">
        <w:t>je n</w:t>
      </w:r>
      <w:r>
        <w:t>’</w:t>
      </w:r>
      <w:r w:rsidR="00776CEA" w:rsidRPr="00034910">
        <w:t>ai que cela</w:t>
      </w:r>
      <w:r>
        <w:t>.</w:t>
      </w:r>
    </w:p>
    <w:p w14:paraId="216DDCFF" w14:textId="77777777" w:rsidR="00E57EC9" w:rsidRDefault="00776CEA" w:rsidP="00E57EC9">
      <w:r w:rsidRPr="00034910">
        <w:lastRenderedPageBreak/>
        <w:t>À présent</w:t>
      </w:r>
      <w:r w:rsidR="00E57EC9">
        <w:t xml:space="preserve">, </w:t>
      </w:r>
      <w:r w:rsidRPr="00034910">
        <w:t>elle était dans les bras de son sauveur</w:t>
      </w:r>
      <w:r w:rsidR="00E57EC9">
        <w:t xml:space="preserve">. </w:t>
      </w:r>
      <w:r w:rsidRPr="00034910">
        <w:t>Il la be</w:t>
      </w:r>
      <w:r w:rsidRPr="00034910">
        <w:t>r</w:t>
      </w:r>
      <w:r w:rsidRPr="00034910">
        <w:t>çait doucement</w:t>
      </w:r>
      <w:r w:rsidR="00E57EC9">
        <w:t>.</w:t>
      </w:r>
    </w:p>
    <w:p w14:paraId="0BC8B364" w14:textId="77777777" w:rsidR="00E57EC9" w:rsidRDefault="00E57EC9" w:rsidP="00E57EC9">
      <w:r>
        <w:t>— </w:t>
      </w:r>
      <w:r w:rsidR="00776CEA" w:rsidRPr="00034910">
        <w:t>Non</w:t>
      </w:r>
      <w:r>
        <w:t xml:space="preserve">, </w:t>
      </w:r>
      <w:r w:rsidR="00776CEA" w:rsidRPr="00034910">
        <w:t>non</w:t>
      </w:r>
      <w:r>
        <w:t xml:space="preserve">, </w:t>
      </w:r>
      <w:r w:rsidR="00776CEA" w:rsidRPr="00034910">
        <w:t>pauvre petit cœur reconnaissant</w:t>
      </w:r>
      <w:r>
        <w:t xml:space="preserve">… </w:t>
      </w:r>
      <w:r w:rsidR="00776CEA" w:rsidRPr="00034910">
        <w:t>À peine so</w:t>
      </w:r>
      <w:r w:rsidR="00776CEA" w:rsidRPr="00034910">
        <w:t>r</w:t>
      </w:r>
      <w:r w:rsidR="00776CEA" w:rsidRPr="00034910">
        <w:t>tie du danger</w:t>
      </w:r>
      <w:r>
        <w:t xml:space="preserve">, </w:t>
      </w:r>
      <w:r w:rsidR="00776CEA" w:rsidRPr="00034910">
        <w:t>je ne t</w:t>
      </w:r>
      <w:r>
        <w:t>’</w:t>
      </w:r>
      <w:r w:rsidR="00776CEA" w:rsidRPr="00034910">
        <w:t>y replongerai pas</w:t>
      </w:r>
      <w:r>
        <w:t xml:space="preserve">. </w:t>
      </w:r>
      <w:r w:rsidR="00776CEA" w:rsidRPr="00034910">
        <w:t>Tu veux me marquer ta confiance</w:t>
      </w:r>
      <w:r>
        <w:t xml:space="preserve">, </w:t>
      </w:r>
      <w:r w:rsidR="00776CEA" w:rsidRPr="00034910">
        <w:t>ton affection naissante</w:t>
      </w:r>
      <w:r>
        <w:t xml:space="preserve">… </w:t>
      </w:r>
      <w:r w:rsidR="00776CEA" w:rsidRPr="00034910">
        <w:t>Eh bien</w:t>
      </w:r>
      <w:r>
        <w:t xml:space="preserve"> ! </w:t>
      </w:r>
      <w:r w:rsidR="00776CEA" w:rsidRPr="00034910">
        <w:t>tu le peux en obéissant</w:t>
      </w:r>
      <w:r>
        <w:t>.</w:t>
      </w:r>
    </w:p>
    <w:p w14:paraId="082C82D1" w14:textId="77777777" w:rsidR="00E57EC9" w:rsidRDefault="00E57EC9" w:rsidP="00E57EC9">
      <w:r>
        <w:t>— </w:t>
      </w:r>
      <w:r w:rsidR="00776CEA" w:rsidRPr="00034910">
        <w:t>J</w:t>
      </w:r>
      <w:r>
        <w:t>’</w:t>
      </w:r>
      <w:r w:rsidR="00776CEA" w:rsidRPr="00034910">
        <w:t>obéirai</w:t>
      </w:r>
      <w:r>
        <w:t xml:space="preserve">, </w:t>
      </w:r>
      <w:r w:rsidR="00776CEA" w:rsidRPr="00034910">
        <w:t>déclara-t-elle sans hésitation</w:t>
      </w:r>
      <w:r>
        <w:t>.</w:t>
      </w:r>
    </w:p>
    <w:p w14:paraId="46EC8DCA" w14:textId="77777777" w:rsidR="00E57EC9" w:rsidRDefault="00E57EC9" w:rsidP="00E57EC9">
      <w:r>
        <w:t>— </w:t>
      </w:r>
      <w:r w:rsidR="00776CEA" w:rsidRPr="00034910">
        <w:t xml:space="preserve">Je vais te conduire au vapeur </w:t>
      </w:r>
      <w:r w:rsidR="00776CEA" w:rsidRPr="00034910">
        <w:rPr>
          <w:i/>
          <w:iCs/>
        </w:rPr>
        <w:t>Blue-Star</w:t>
      </w:r>
      <w:r>
        <w:rPr>
          <w:i/>
          <w:iCs/>
        </w:rPr>
        <w:t xml:space="preserve"> ; </w:t>
      </w:r>
      <w:r w:rsidR="00776CEA" w:rsidRPr="00034910">
        <w:t>demain</w:t>
      </w:r>
      <w:r>
        <w:t xml:space="preserve">, </w:t>
      </w:r>
      <w:r w:rsidR="00776CEA" w:rsidRPr="00034910">
        <w:t>il se met en route pour l</w:t>
      </w:r>
      <w:r>
        <w:t>’</w:t>
      </w:r>
      <w:r w:rsidR="00776CEA" w:rsidRPr="00034910">
        <w:t>Angleterre</w:t>
      </w:r>
      <w:r>
        <w:t xml:space="preserve">. </w:t>
      </w:r>
      <w:r w:rsidR="00776CEA" w:rsidRPr="00034910">
        <w:t>Tu seras au milieu de citoyens Anglais</w:t>
      </w:r>
      <w:r>
        <w:t xml:space="preserve">, </w:t>
      </w:r>
      <w:r w:rsidR="00776CEA" w:rsidRPr="00034910">
        <w:t>qui jamais n</w:t>
      </w:r>
      <w:r>
        <w:t>’</w:t>
      </w:r>
      <w:r w:rsidR="00776CEA" w:rsidRPr="00034910">
        <w:t>exigeraient d</w:t>
      </w:r>
      <w:r>
        <w:t>’</w:t>
      </w:r>
      <w:r w:rsidR="00776CEA" w:rsidRPr="00034910">
        <w:t>une enfant de ton âge le crime auquel les nihilistes condamnaient ta jeunesse</w:t>
      </w:r>
      <w:r>
        <w:t xml:space="preserve">… </w:t>
      </w:r>
      <w:r w:rsidR="00776CEA" w:rsidRPr="00034910">
        <w:t>Déso</w:t>
      </w:r>
      <w:r w:rsidR="00776CEA" w:rsidRPr="00034910">
        <w:t>r</w:t>
      </w:r>
      <w:r w:rsidR="00776CEA" w:rsidRPr="00034910">
        <w:t>mais</w:t>
      </w:r>
      <w:r>
        <w:t xml:space="preserve">, </w:t>
      </w:r>
      <w:r w:rsidR="00776CEA" w:rsidRPr="00034910">
        <w:t>tu n</w:t>
      </w:r>
      <w:r>
        <w:t>’</w:t>
      </w:r>
      <w:r w:rsidR="00776CEA" w:rsidRPr="00034910">
        <w:t>as plus qu</w:t>
      </w:r>
      <w:r>
        <w:t>’</w:t>
      </w:r>
      <w:r w:rsidR="00776CEA" w:rsidRPr="00034910">
        <w:t>à vivre heureuse et à désapprendre la haine</w:t>
      </w:r>
      <w:r>
        <w:t>.</w:t>
      </w:r>
    </w:p>
    <w:p w14:paraId="676F7167" w14:textId="77777777" w:rsidR="00E57EC9" w:rsidRDefault="00E57EC9" w:rsidP="00E57EC9">
      <w:r>
        <w:t>— </w:t>
      </w:r>
      <w:r w:rsidR="00776CEA" w:rsidRPr="00034910">
        <w:t>Je ne la sais plus</w:t>
      </w:r>
      <w:r>
        <w:t xml:space="preserve">, </w:t>
      </w:r>
      <w:r w:rsidR="00776CEA" w:rsidRPr="00034910">
        <w:t>fit-elle lentement</w:t>
      </w:r>
      <w:r>
        <w:t xml:space="preserve">. </w:t>
      </w:r>
      <w:r w:rsidR="00776CEA" w:rsidRPr="00034910">
        <w:t>Je croyais aupar</w:t>
      </w:r>
      <w:r w:rsidR="00776CEA" w:rsidRPr="00034910">
        <w:t>a</w:t>
      </w:r>
      <w:r w:rsidR="00776CEA" w:rsidRPr="00034910">
        <w:t xml:space="preserve">vant que </w:t>
      </w:r>
      <w:smartTag w:uri="urn:schemas-microsoft-com:office:smarttags" w:element="PersonName">
        <w:smartTagPr>
          <w:attr w:name="ProductID" w:val="la Bont￩"/>
        </w:smartTagPr>
        <w:r w:rsidR="00776CEA" w:rsidRPr="00034910">
          <w:t>la Bonté</w:t>
        </w:r>
      </w:smartTag>
      <w:r w:rsidR="00776CEA" w:rsidRPr="00034910">
        <w:t xml:space="preserve"> n</w:t>
      </w:r>
      <w:r>
        <w:t>’</w:t>
      </w:r>
      <w:r w:rsidR="00776CEA" w:rsidRPr="00034910">
        <w:t>existait qu</w:t>
      </w:r>
      <w:r>
        <w:t>’</w:t>
      </w:r>
      <w:r w:rsidR="00776CEA" w:rsidRPr="00034910">
        <w:t>au Ciel</w:t>
      </w:r>
      <w:r>
        <w:t xml:space="preserve">, </w:t>
      </w:r>
      <w:r w:rsidR="00776CEA" w:rsidRPr="00034910">
        <w:t>parmi les archanges que l</w:t>
      </w:r>
      <w:r>
        <w:t>’</w:t>
      </w:r>
      <w:r w:rsidR="00776CEA" w:rsidRPr="00034910">
        <w:t>on voit sur les saintes images</w:t>
      </w:r>
      <w:r>
        <w:t xml:space="preserve">… </w:t>
      </w:r>
      <w:r w:rsidR="00776CEA" w:rsidRPr="00034910">
        <w:t>Je sais maintenant qu</w:t>
      </w:r>
      <w:r>
        <w:t>’</w:t>
      </w:r>
      <w:r w:rsidR="00776CEA" w:rsidRPr="00034910">
        <w:t>elle existe sur la terre</w:t>
      </w:r>
      <w:r>
        <w:t xml:space="preserve">… ; </w:t>
      </w:r>
      <w:r w:rsidR="00776CEA" w:rsidRPr="00034910">
        <w:t>et je suis heureuse</w:t>
      </w:r>
      <w:r>
        <w:t>…</w:t>
      </w:r>
    </w:p>
    <w:p w14:paraId="761C913F" w14:textId="77777777" w:rsidR="00E57EC9" w:rsidRDefault="00776CEA" w:rsidP="00E57EC9">
      <w:r w:rsidRPr="00034910">
        <w:t>Une heure plus tard</w:t>
      </w:r>
      <w:r w:rsidR="00E57EC9">
        <w:t xml:space="preserve">, </w:t>
      </w:r>
      <w:r w:rsidRPr="00034910">
        <w:t xml:space="preserve">Dick </w:t>
      </w:r>
      <w:proofErr w:type="spellStart"/>
      <w:r w:rsidRPr="00034910">
        <w:t>Fann</w:t>
      </w:r>
      <w:proofErr w:type="spellEnd"/>
      <w:r w:rsidR="00E57EC9">
        <w:t xml:space="preserve">, </w:t>
      </w:r>
      <w:r w:rsidRPr="00034910">
        <w:t>à qui le directeur de la p</w:t>
      </w:r>
      <w:r w:rsidRPr="00034910">
        <w:t>o</w:t>
      </w:r>
      <w:r w:rsidRPr="00034910">
        <w:t>lice</w:t>
      </w:r>
      <w:r w:rsidR="00E57EC9">
        <w:t xml:space="preserve">, </w:t>
      </w:r>
      <w:r w:rsidRPr="00034910">
        <w:t>beaucoup plus ému par cette scène qu</w:t>
      </w:r>
      <w:r w:rsidR="00E57EC9">
        <w:t>’</w:t>
      </w:r>
      <w:r w:rsidRPr="00034910">
        <w:t>il ne consentait à l</w:t>
      </w:r>
      <w:r w:rsidR="00E57EC9">
        <w:t>’</w:t>
      </w:r>
      <w:r w:rsidRPr="00034910">
        <w:t>avouer</w:t>
      </w:r>
      <w:r w:rsidR="00E57EC9">
        <w:t xml:space="preserve">, </w:t>
      </w:r>
      <w:r w:rsidRPr="00034910">
        <w:t>avait offert sa voiture</w:t>
      </w:r>
      <w:r w:rsidR="00E57EC9">
        <w:t xml:space="preserve">, </w:t>
      </w:r>
      <w:r w:rsidRPr="00034910">
        <w:t xml:space="preserve">remettait </w:t>
      </w:r>
      <w:proofErr w:type="spellStart"/>
      <w:r w:rsidRPr="00034910">
        <w:t>Nadèje</w:t>
      </w:r>
      <w:proofErr w:type="spellEnd"/>
      <w:r w:rsidRPr="00034910">
        <w:t xml:space="preserve"> sous la prote</w:t>
      </w:r>
      <w:r w:rsidRPr="00034910">
        <w:t>c</w:t>
      </w:r>
      <w:r w:rsidRPr="00034910">
        <w:t xml:space="preserve">tion du capitaine du </w:t>
      </w:r>
      <w:r w:rsidRPr="00034910">
        <w:rPr>
          <w:i/>
          <w:iCs/>
        </w:rPr>
        <w:t>Blue</w:t>
      </w:r>
      <w:r w:rsidR="00F75C40">
        <w:rPr>
          <w:i/>
          <w:iCs/>
        </w:rPr>
        <w:t>-</w:t>
      </w:r>
      <w:r w:rsidRPr="00034910">
        <w:rPr>
          <w:i/>
          <w:iCs/>
        </w:rPr>
        <w:t>Star</w:t>
      </w:r>
      <w:r w:rsidR="00E57EC9">
        <w:rPr>
          <w:i/>
          <w:iCs/>
        </w:rPr>
        <w:t xml:space="preserve">, </w:t>
      </w:r>
      <w:r w:rsidRPr="00034910">
        <w:t>un brave et loyal marin anglais qui promettait de veiller sur l</w:t>
      </w:r>
      <w:r w:rsidR="00E57EC9">
        <w:t>’</w:t>
      </w:r>
      <w:r w:rsidRPr="00034910">
        <w:t>enfant</w:t>
      </w:r>
      <w:r w:rsidR="00E57EC9">
        <w:t xml:space="preserve">, </w:t>
      </w:r>
      <w:r w:rsidRPr="00034910">
        <w:t>comme sur une des cinq jolies misses qui faisaient l</w:t>
      </w:r>
      <w:r w:rsidR="00E57EC9">
        <w:t>’</w:t>
      </w:r>
      <w:r w:rsidRPr="00034910">
        <w:t xml:space="preserve">ornement de son </w:t>
      </w:r>
      <w:r w:rsidR="00E57EC9">
        <w:t>« </w:t>
      </w:r>
      <w:r w:rsidRPr="00034910">
        <w:t>home</w:t>
      </w:r>
      <w:r w:rsidR="00E57EC9">
        <w:t> »</w:t>
      </w:r>
      <w:r w:rsidRPr="00034910">
        <w:t xml:space="preserve"> à Folke</w:t>
      </w:r>
      <w:r w:rsidRPr="00034910">
        <w:t>s</w:t>
      </w:r>
      <w:r w:rsidRPr="00034910">
        <w:t>tone</w:t>
      </w:r>
      <w:r w:rsidR="00E57EC9">
        <w:t xml:space="preserve"> (</w:t>
      </w:r>
      <w:r w:rsidRPr="00034910">
        <w:t>Angleterre</w:t>
      </w:r>
      <w:r w:rsidR="00E57EC9">
        <w:t xml:space="preserve">). </w:t>
      </w:r>
      <w:r w:rsidRPr="00034910">
        <w:t>Et au moment de quitter l</w:t>
      </w:r>
      <w:r w:rsidR="00E57EC9">
        <w:t>’</w:t>
      </w:r>
      <w:r w:rsidRPr="00034910">
        <w:t>enfant</w:t>
      </w:r>
      <w:r w:rsidR="00E57EC9">
        <w:t xml:space="preserve">, </w:t>
      </w:r>
      <w:r w:rsidRPr="00034910">
        <w:t>dont il avait surveillé l</w:t>
      </w:r>
      <w:r w:rsidR="00E57EC9">
        <w:t>’</w:t>
      </w:r>
      <w:r w:rsidRPr="00034910">
        <w:t>installation dans une cabine du pont</w:t>
      </w:r>
      <w:r w:rsidR="00E57EC9">
        <w:t xml:space="preserve">, </w:t>
      </w:r>
      <w:r w:rsidRPr="00034910">
        <w:t>Dick ayant murmuré comme dernière recommandation</w:t>
      </w:r>
      <w:r w:rsidR="00E57EC9">
        <w:t> :</w:t>
      </w:r>
    </w:p>
    <w:p w14:paraId="4619D0E6" w14:textId="77777777" w:rsidR="00E57EC9" w:rsidRDefault="00E57EC9" w:rsidP="00E57EC9">
      <w:r>
        <w:t>— </w:t>
      </w:r>
      <w:r w:rsidR="00776CEA" w:rsidRPr="00034910">
        <w:t>Ne sois pas triste</w:t>
      </w:r>
      <w:r>
        <w:t xml:space="preserve">, </w:t>
      </w:r>
      <w:proofErr w:type="spellStart"/>
      <w:r w:rsidR="00776CEA" w:rsidRPr="00034910">
        <w:t>Nadèje</w:t>
      </w:r>
      <w:proofErr w:type="spellEnd"/>
      <w:r>
        <w:t xml:space="preserve">… </w:t>
      </w:r>
      <w:r w:rsidR="00776CEA" w:rsidRPr="00034910">
        <w:t>Le capitaine a une certaine somme qu</w:t>
      </w:r>
      <w:r>
        <w:t>’</w:t>
      </w:r>
      <w:r w:rsidR="00776CEA" w:rsidRPr="00034910">
        <w:t>il mettra à ta disposition si tu désires quelque chose</w:t>
      </w:r>
      <w:r>
        <w:t>.</w:t>
      </w:r>
    </w:p>
    <w:p w14:paraId="4C6E371C" w14:textId="77777777" w:rsidR="00E57EC9" w:rsidRDefault="00776CEA" w:rsidP="00E57EC9">
      <w:r w:rsidRPr="00034910">
        <w:lastRenderedPageBreak/>
        <w:t>Elle lui répondit gravement</w:t>
      </w:r>
      <w:r w:rsidR="00E57EC9">
        <w:t> :</w:t>
      </w:r>
    </w:p>
    <w:p w14:paraId="633623BC" w14:textId="77777777" w:rsidR="00E57EC9" w:rsidRDefault="00E57EC9" w:rsidP="00E57EC9">
      <w:r>
        <w:t>— </w:t>
      </w:r>
      <w:r w:rsidR="00776CEA" w:rsidRPr="00034910">
        <w:t>Je serai triste de n</w:t>
      </w:r>
      <w:r>
        <w:t>’</w:t>
      </w:r>
      <w:r w:rsidR="00776CEA" w:rsidRPr="00034910">
        <w:t>être pas auprès de vous</w:t>
      </w:r>
      <w:r>
        <w:t xml:space="preserve"> ; </w:t>
      </w:r>
      <w:r w:rsidR="00776CEA" w:rsidRPr="00034910">
        <w:t>mais je me consolerai en pensant que vous l</w:t>
      </w:r>
      <w:r>
        <w:t>’</w:t>
      </w:r>
      <w:r w:rsidR="00776CEA" w:rsidRPr="00034910">
        <w:t>avez voulu ainsi et que je vous obéis</w:t>
      </w:r>
      <w:r>
        <w:t>.</w:t>
      </w:r>
    </w:p>
    <w:p w14:paraId="0A32D985" w14:textId="77777777" w:rsidR="00E57EC9" w:rsidRDefault="00776CEA" w:rsidP="00E57EC9">
      <w:r w:rsidRPr="00034910">
        <w:t>Il était trois heures du matin</w:t>
      </w:r>
      <w:r w:rsidR="00E57EC9">
        <w:t xml:space="preserve">, </w:t>
      </w:r>
      <w:r w:rsidRPr="00034910">
        <w:t>quand le jeune homme reg</w:t>
      </w:r>
      <w:r w:rsidRPr="00034910">
        <w:t>a</w:t>
      </w:r>
      <w:r w:rsidRPr="00034910">
        <w:t>gna l</w:t>
      </w:r>
      <w:r w:rsidR="00E57EC9">
        <w:t>’</w:t>
      </w:r>
      <w:r w:rsidRPr="00034910">
        <w:t>Hôtel Michel</w:t>
      </w:r>
      <w:r w:rsidR="00E57EC9">
        <w:t xml:space="preserve">. </w:t>
      </w:r>
      <w:r w:rsidRPr="00034910">
        <w:t>Quatre heures plus tard</w:t>
      </w:r>
      <w:r w:rsidR="00E57EC9">
        <w:t xml:space="preserve">, </w:t>
      </w:r>
      <w:r w:rsidRPr="00034910">
        <w:t>il devait</w:t>
      </w:r>
      <w:r w:rsidR="00E57EC9">
        <w:t xml:space="preserve">, </w:t>
      </w:r>
      <w:r w:rsidRPr="00034910">
        <w:t>avec ses compagnons de route</w:t>
      </w:r>
      <w:r w:rsidR="00E57EC9">
        <w:t xml:space="preserve">, </w:t>
      </w:r>
      <w:r w:rsidRPr="00034910">
        <w:t>prendre le train pour le Baïkal</w:t>
      </w:r>
      <w:r w:rsidR="00E57EC9">
        <w:t xml:space="preserve">, </w:t>
      </w:r>
      <w:r w:rsidRPr="00034910">
        <w:t>Irkoutsk</w:t>
      </w:r>
      <w:r w:rsidR="00E57EC9">
        <w:t xml:space="preserve">, </w:t>
      </w:r>
      <w:r w:rsidRPr="00034910">
        <w:t>l</w:t>
      </w:r>
      <w:r w:rsidR="00E57EC9">
        <w:t>’</w:t>
      </w:r>
      <w:r w:rsidRPr="00034910">
        <w:t>Oural et l</w:t>
      </w:r>
      <w:r w:rsidR="00E57EC9">
        <w:t>’</w:t>
      </w:r>
      <w:r w:rsidRPr="00034910">
        <w:t>Europe</w:t>
      </w:r>
      <w:r w:rsidR="00E57EC9">
        <w:t>.</w:t>
      </w:r>
    </w:p>
    <w:p w14:paraId="4199F515" w14:textId="77777777" w:rsidR="00E57EC9" w:rsidRDefault="00776CEA" w:rsidP="00E57EC9">
      <w:r w:rsidRPr="00034910">
        <w:t>Et cependant</w:t>
      </w:r>
      <w:r w:rsidR="00E57EC9">
        <w:t xml:space="preserve">, </w:t>
      </w:r>
      <w:r w:rsidRPr="00034910">
        <w:t>avant de rentrer</w:t>
      </w:r>
      <w:r w:rsidR="00E57EC9">
        <w:t xml:space="preserve">, </w:t>
      </w:r>
      <w:r w:rsidRPr="00034910">
        <w:t>il avait encore passé au t</w:t>
      </w:r>
      <w:r w:rsidRPr="00034910">
        <w:t>é</w:t>
      </w:r>
      <w:r w:rsidRPr="00034910">
        <w:t>légraphe de nuit</w:t>
      </w:r>
      <w:r w:rsidR="00E57EC9">
        <w:t xml:space="preserve">, </w:t>
      </w:r>
      <w:r w:rsidRPr="00034910">
        <w:t>et avait expédié à sa cousine le télégramme suivant</w:t>
      </w:r>
      <w:r w:rsidR="00E57EC9">
        <w:t> :</w:t>
      </w:r>
    </w:p>
    <w:p w14:paraId="23ABB00C" w14:textId="5BCF7A76" w:rsidR="00E57EC9" w:rsidRDefault="00E57EC9" w:rsidP="00E57EC9">
      <w:r>
        <w:t>« </w:t>
      </w:r>
      <w:r w:rsidR="00776CEA" w:rsidRPr="00034910">
        <w:t xml:space="preserve">Enfant répond au nom de </w:t>
      </w:r>
      <w:proofErr w:type="spellStart"/>
      <w:r w:rsidR="00776CEA" w:rsidRPr="00034910">
        <w:t>Nadèje</w:t>
      </w:r>
      <w:proofErr w:type="spellEnd"/>
      <w:r>
        <w:t xml:space="preserve">. </w:t>
      </w:r>
      <w:r w:rsidR="00776CEA" w:rsidRPr="00034910">
        <w:t xml:space="preserve">Embarquée sur </w:t>
      </w:r>
      <w:r w:rsidR="00776CEA" w:rsidRPr="00034910">
        <w:rPr>
          <w:i/>
          <w:iCs/>
        </w:rPr>
        <w:t>Blue-Star</w:t>
      </w:r>
      <w:r>
        <w:rPr>
          <w:i/>
          <w:iCs/>
        </w:rPr>
        <w:t xml:space="preserve">, </w:t>
      </w:r>
      <w:r w:rsidR="00776CEA" w:rsidRPr="00034910">
        <w:t xml:space="preserve">Compagnie </w:t>
      </w:r>
      <w:proofErr w:type="spellStart"/>
      <w:r w:rsidR="00776CEA" w:rsidRPr="00034910">
        <w:t>Cunard</w:t>
      </w:r>
      <w:proofErr w:type="spellEnd"/>
      <w:r>
        <w:t xml:space="preserve">. </w:t>
      </w:r>
      <w:r w:rsidR="00776CEA" w:rsidRPr="00034910">
        <w:t>Veiller à l</w:t>
      </w:r>
      <w:r>
        <w:t>’</w:t>
      </w:r>
      <w:r w:rsidR="00776CEA" w:rsidRPr="00034910">
        <w:t>arrivée</w:t>
      </w:r>
      <w:r>
        <w:t xml:space="preserve">. </w:t>
      </w:r>
      <w:r w:rsidR="00776CEA" w:rsidRPr="00034910">
        <w:t>Capitaine a instru</w:t>
      </w:r>
      <w:r w:rsidR="00776CEA" w:rsidRPr="00034910">
        <w:t>c</w:t>
      </w:r>
      <w:r w:rsidR="00776CEA" w:rsidRPr="00034910">
        <w:t>tions</w:t>
      </w:r>
      <w:r>
        <w:t xml:space="preserve">. </w:t>
      </w:r>
      <w:r w:rsidR="00776CEA" w:rsidRPr="00034910">
        <w:t>Amitiés</w:t>
      </w:r>
      <w:r>
        <w:t>. »</w:t>
      </w:r>
    </w:p>
    <w:p w14:paraId="620BE836" w14:textId="6C30B564" w:rsidR="00776CEA" w:rsidRPr="007F1C96" w:rsidRDefault="00776CEA" w:rsidP="007F1C96">
      <w:pPr>
        <w:pStyle w:val="Titre1"/>
      </w:pPr>
      <w:bookmarkStart w:id="28" w:name="_Toc195633759"/>
      <w:r w:rsidRPr="007F1C96">
        <w:lastRenderedPageBreak/>
        <w:t>HUITIÈME ÉPISODE</w:t>
      </w:r>
      <w:r w:rsidRPr="007F1C96">
        <w:br/>
      </w:r>
      <w:r w:rsidRPr="007F1C96">
        <w:br/>
        <w:t>LE CHEVAL VOLANT</w:t>
      </w:r>
      <w:bookmarkEnd w:id="28"/>
      <w:r w:rsidRPr="007F1C96">
        <w:br/>
      </w:r>
    </w:p>
    <w:p w14:paraId="7BB4181E" w14:textId="709F5780" w:rsidR="00E57EC9" w:rsidRDefault="007C5BD3" w:rsidP="007D17F9">
      <w:pPr>
        <w:pStyle w:val="Centrsolidaire"/>
      </w:pPr>
      <w:r w:rsidRPr="00E57EC9">
        <w:rPr>
          <w:noProof/>
        </w:rPr>
        <w:drawing>
          <wp:inline distT="0" distB="0" distL="0" distR="0" wp14:anchorId="64A1CCB5" wp14:editId="06C28CC7">
            <wp:extent cx="5756910" cy="4126865"/>
            <wp:effectExtent l="0" t="0" r="0" b="0"/>
            <wp:docPr id="8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56910" cy="4126865"/>
                    </a:xfrm>
                    <a:prstGeom prst="rect">
                      <a:avLst/>
                    </a:prstGeom>
                    <a:noFill/>
                    <a:ln>
                      <a:noFill/>
                    </a:ln>
                  </pic:spPr>
                </pic:pic>
              </a:graphicData>
            </a:graphic>
          </wp:inline>
        </w:drawing>
      </w:r>
    </w:p>
    <w:p w14:paraId="32F227DE" w14:textId="6800A483" w:rsidR="00776CEA" w:rsidRPr="007F1C96" w:rsidRDefault="00776CEA" w:rsidP="007F1C96">
      <w:pPr>
        <w:pStyle w:val="Titre2"/>
      </w:pPr>
      <w:bookmarkStart w:id="29" w:name="_Toc195633760"/>
      <w:r w:rsidRPr="007F1C96">
        <w:t>CHAPITRE PREMIER</w:t>
      </w:r>
      <w:r w:rsidRPr="007F1C96">
        <w:br/>
      </w:r>
      <w:r w:rsidRPr="007F1C96">
        <w:br/>
      </w:r>
      <w:smartTag w:uri="urn:schemas-microsoft-com:office:smarttags" w:element="PersonName">
        <w:smartTagPr>
          <w:attr w:name="ProductID" w:val="LA VOIE FERR￉E"/>
        </w:smartTagPr>
        <w:r w:rsidRPr="007F1C96">
          <w:t>LA VOIE FERRÉE</w:t>
        </w:r>
      </w:smartTag>
      <w:r w:rsidRPr="007F1C96">
        <w:t xml:space="preserve"> INTERROMPUE</w:t>
      </w:r>
      <w:bookmarkEnd w:id="29"/>
      <w:r w:rsidRPr="007F1C96">
        <w:br/>
      </w:r>
    </w:p>
    <w:p w14:paraId="44F57F80" w14:textId="77777777" w:rsidR="00E57EC9" w:rsidRDefault="00776CEA" w:rsidP="00E57EC9">
      <w:proofErr w:type="spellStart"/>
      <w:r w:rsidRPr="00034910">
        <w:t>Podolskii</w:t>
      </w:r>
      <w:proofErr w:type="spellEnd"/>
      <w:r w:rsidR="00E57EC9">
        <w:t xml:space="preserve"> ! </w:t>
      </w:r>
      <w:r w:rsidRPr="00034910">
        <w:t>Tout le monde descend</w:t>
      </w:r>
      <w:r w:rsidR="00E57EC9">
        <w:t>.</w:t>
      </w:r>
    </w:p>
    <w:p w14:paraId="5C36D15A" w14:textId="77777777" w:rsidR="00E57EC9" w:rsidRDefault="00776CEA" w:rsidP="00E57EC9">
      <w:r w:rsidRPr="00034910">
        <w:lastRenderedPageBreak/>
        <w:t>Pourquoi</w:t>
      </w:r>
      <w:r w:rsidR="00E57EC9">
        <w:t> ?</w:t>
      </w:r>
    </w:p>
    <w:p w14:paraId="2E1DAA4B" w14:textId="77777777" w:rsidR="00E57EC9" w:rsidRDefault="00776CEA" w:rsidP="00E57EC9">
      <w:r w:rsidRPr="00034910">
        <w:t>Attentat nihiliste</w:t>
      </w:r>
      <w:r w:rsidR="00E57EC9">
        <w:t xml:space="preserve">. </w:t>
      </w:r>
      <w:r w:rsidRPr="00034910">
        <w:t>La voie qui contourne le lac Baïkal a été détruite de place en place</w:t>
      </w:r>
      <w:r w:rsidR="00E57EC9">
        <w:t xml:space="preserve">, </w:t>
      </w:r>
      <w:r w:rsidRPr="00034910">
        <w:t>sur cinquante verstes</w:t>
      </w:r>
      <w:r w:rsidR="00E57EC9">
        <w:t>.</w:t>
      </w:r>
    </w:p>
    <w:p w14:paraId="73FF0117" w14:textId="77777777" w:rsidR="00E57EC9" w:rsidRDefault="00E57EC9" w:rsidP="00E57EC9">
      <w:r>
        <w:t>— </w:t>
      </w:r>
      <w:r w:rsidR="00776CEA" w:rsidRPr="00034910">
        <w:t>Alors</w:t>
      </w:r>
      <w:r>
        <w:t xml:space="preserve">, </w:t>
      </w:r>
      <w:r w:rsidR="00776CEA" w:rsidRPr="00034910">
        <w:t>il faudra traverser le lac en traîneau</w:t>
      </w:r>
      <w:r>
        <w:t> ?</w:t>
      </w:r>
    </w:p>
    <w:p w14:paraId="746A3062" w14:textId="77777777" w:rsidR="00E57EC9" w:rsidRDefault="00E57EC9" w:rsidP="00E57EC9">
      <w:r>
        <w:t>— </w:t>
      </w:r>
      <w:r w:rsidR="00776CEA" w:rsidRPr="00034910">
        <w:t>Impossible</w:t>
      </w:r>
      <w:r>
        <w:t xml:space="preserve">. </w:t>
      </w:r>
      <w:r w:rsidR="00776CEA" w:rsidRPr="00034910">
        <w:t>La débâcle des glaces a commencé</w:t>
      </w:r>
      <w:r>
        <w:t xml:space="preserve">. </w:t>
      </w:r>
      <w:r w:rsidR="00776CEA" w:rsidRPr="00034910">
        <w:t>Ni tra</w:t>
      </w:r>
      <w:r w:rsidR="00776CEA" w:rsidRPr="00034910">
        <w:t>î</w:t>
      </w:r>
      <w:r w:rsidR="00776CEA" w:rsidRPr="00034910">
        <w:t>neaux</w:t>
      </w:r>
      <w:r>
        <w:t xml:space="preserve">, </w:t>
      </w:r>
      <w:r w:rsidR="00776CEA" w:rsidRPr="00034910">
        <w:t>ni embarcations ne peuvent circuler</w:t>
      </w:r>
      <w:r>
        <w:t>.</w:t>
      </w:r>
    </w:p>
    <w:p w14:paraId="2CBC16E4" w14:textId="77777777" w:rsidR="00E57EC9" w:rsidRDefault="00E57EC9" w:rsidP="00E57EC9">
      <w:r>
        <w:t>— </w:t>
      </w:r>
      <w:r w:rsidR="00776CEA" w:rsidRPr="00034910">
        <w:t>Alors que faire</w:t>
      </w:r>
      <w:r>
        <w:t> ?</w:t>
      </w:r>
    </w:p>
    <w:p w14:paraId="5BF4C956" w14:textId="77777777" w:rsidR="00E57EC9" w:rsidRDefault="00E57EC9" w:rsidP="00E57EC9">
      <w:r>
        <w:t>— </w:t>
      </w:r>
      <w:r w:rsidR="00776CEA" w:rsidRPr="00034910">
        <w:t>Attendre</w:t>
      </w:r>
      <w:r>
        <w:t xml:space="preserve">. </w:t>
      </w:r>
      <w:r w:rsidR="00776CEA" w:rsidRPr="00034910">
        <w:t>D</w:t>
      </w:r>
      <w:r>
        <w:t>’</w:t>
      </w:r>
      <w:r w:rsidR="00776CEA" w:rsidRPr="00034910">
        <w:t>ici à trois ou quatre jours</w:t>
      </w:r>
      <w:r>
        <w:t xml:space="preserve">, </w:t>
      </w:r>
      <w:r w:rsidR="00776CEA" w:rsidRPr="00034910">
        <w:t>la voie sera rét</w:t>
      </w:r>
      <w:r w:rsidR="00776CEA" w:rsidRPr="00034910">
        <w:t>a</w:t>
      </w:r>
      <w:r w:rsidR="00776CEA" w:rsidRPr="00034910">
        <w:t>blie</w:t>
      </w:r>
      <w:r>
        <w:t>.</w:t>
      </w:r>
    </w:p>
    <w:p w14:paraId="27C0D4CB" w14:textId="77777777" w:rsidR="00E57EC9" w:rsidRDefault="00776CEA" w:rsidP="00E57EC9">
      <w:r w:rsidRPr="00034910">
        <w:t>Tel est le dialogue qui accueillit l</w:t>
      </w:r>
      <w:r w:rsidR="00E57EC9">
        <w:t>’</w:t>
      </w:r>
      <w:r w:rsidRPr="00034910">
        <w:t xml:space="preserve">entrée en gare de </w:t>
      </w:r>
      <w:proofErr w:type="spellStart"/>
      <w:r w:rsidRPr="00034910">
        <w:t>Podol</w:t>
      </w:r>
      <w:r w:rsidRPr="00034910">
        <w:t>s</w:t>
      </w:r>
      <w:r w:rsidRPr="00034910">
        <w:t>kii</w:t>
      </w:r>
      <w:proofErr w:type="spellEnd"/>
      <w:r w:rsidRPr="00034910">
        <w:t xml:space="preserve"> du train qui</w:t>
      </w:r>
      <w:r w:rsidR="00E57EC9">
        <w:t xml:space="preserve">, </w:t>
      </w:r>
      <w:r w:rsidRPr="00034910">
        <w:t>depuis Vladivostok</w:t>
      </w:r>
      <w:r w:rsidR="00E57EC9">
        <w:t xml:space="preserve">, </w:t>
      </w:r>
      <w:r w:rsidRPr="00034910">
        <w:t xml:space="preserve">transportait Dick </w:t>
      </w:r>
      <w:proofErr w:type="spellStart"/>
      <w:r w:rsidRPr="00034910">
        <w:t>Fann</w:t>
      </w:r>
      <w:proofErr w:type="spellEnd"/>
      <w:r w:rsidRPr="00034910">
        <w:t xml:space="preserve"> et son fidèle Jean </w:t>
      </w:r>
      <w:proofErr w:type="spellStart"/>
      <w:r w:rsidRPr="00034910">
        <w:t>Brot</w:t>
      </w:r>
      <w:proofErr w:type="spellEnd"/>
      <w:r w:rsidR="00E57EC9">
        <w:t>.</w:t>
      </w:r>
    </w:p>
    <w:p w14:paraId="245FF88A" w14:textId="77777777" w:rsidR="00E57EC9" w:rsidRDefault="00776CEA" w:rsidP="00E57EC9">
      <w:proofErr w:type="spellStart"/>
      <w:r w:rsidRPr="00034910">
        <w:t>Podolskii</w:t>
      </w:r>
      <w:proofErr w:type="spellEnd"/>
      <w:r w:rsidRPr="00034910">
        <w:t xml:space="preserve"> est une bourgade d</w:t>
      </w:r>
      <w:r w:rsidR="00E57EC9">
        <w:t>’</w:t>
      </w:r>
      <w:r w:rsidRPr="00034910">
        <w:t>environ quinze cents hab</w:t>
      </w:r>
      <w:r w:rsidRPr="00034910">
        <w:t>i</w:t>
      </w:r>
      <w:r w:rsidRPr="00034910">
        <w:t>tants</w:t>
      </w:r>
      <w:r w:rsidR="00E57EC9">
        <w:t xml:space="preserve">, </w:t>
      </w:r>
      <w:r w:rsidRPr="00034910">
        <w:t>ex-forçats des mines dont la peine a été commuée en celle de l</w:t>
      </w:r>
      <w:r w:rsidR="00E57EC9">
        <w:t>’</w:t>
      </w:r>
      <w:r w:rsidRPr="00034910">
        <w:t>exil sibérien que l</w:t>
      </w:r>
      <w:r w:rsidR="00E57EC9">
        <w:t>’</w:t>
      </w:r>
      <w:r w:rsidRPr="00034910">
        <w:t>Administration russe désigne par cet e</w:t>
      </w:r>
      <w:r w:rsidRPr="00034910">
        <w:t>u</w:t>
      </w:r>
      <w:r w:rsidRPr="00034910">
        <w:t>phémisme</w:t>
      </w:r>
      <w:r w:rsidR="00E57EC9">
        <w:t xml:space="preserve"> : </w:t>
      </w:r>
      <w:r w:rsidRPr="00034910">
        <w:t>Colonisation</w:t>
      </w:r>
      <w:r w:rsidR="00E57EC9">
        <w:t>.</w:t>
      </w:r>
    </w:p>
    <w:p w14:paraId="5CBFFFF9" w14:textId="77777777" w:rsidR="00E57EC9" w:rsidRDefault="00776CEA" w:rsidP="00E57EC9">
      <w:r w:rsidRPr="00034910">
        <w:t>Les colons sont soumis à l</w:t>
      </w:r>
      <w:r w:rsidR="00E57EC9">
        <w:t>’</w:t>
      </w:r>
      <w:r w:rsidRPr="00034910">
        <w:t>obligation de résidence</w:t>
      </w:r>
      <w:r w:rsidR="00E57EC9">
        <w:t xml:space="preserve">. </w:t>
      </w:r>
      <w:r w:rsidRPr="00034910">
        <w:t>Il leur est interdit de rentrer dans la mère patrie</w:t>
      </w:r>
      <w:r w:rsidR="00E57EC9">
        <w:t xml:space="preserve">. </w:t>
      </w:r>
      <w:r w:rsidRPr="00034910">
        <w:t xml:space="preserve">Et trois </w:t>
      </w:r>
      <w:proofErr w:type="spellStart"/>
      <w:r w:rsidRPr="00034910">
        <w:t>sotnias</w:t>
      </w:r>
      <w:proofErr w:type="spellEnd"/>
      <w:r w:rsidRPr="00034910">
        <w:t xml:space="preserve"> de cosaques sont chargées de faire respecter ces conditions par tous</w:t>
      </w:r>
      <w:r w:rsidR="00E57EC9">
        <w:t>.</w:t>
      </w:r>
    </w:p>
    <w:p w14:paraId="40C95734" w14:textId="77777777" w:rsidR="00E57EC9" w:rsidRDefault="00776CEA" w:rsidP="00E57EC9">
      <w:r w:rsidRPr="00034910">
        <w:t>D</w:t>
      </w:r>
      <w:r w:rsidR="00E57EC9">
        <w:t>’</w:t>
      </w:r>
      <w:r w:rsidRPr="00034910">
        <w:t>autre part</w:t>
      </w:r>
      <w:r w:rsidR="00E57EC9">
        <w:t xml:space="preserve">, </w:t>
      </w:r>
      <w:proofErr w:type="spellStart"/>
      <w:r w:rsidRPr="00034910">
        <w:t>Podolskii</w:t>
      </w:r>
      <w:proofErr w:type="spellEnd"/>
      <w:r w:rsidRPr="00034910">
        <w:t xml:space="preserve"> étant une bourgade où les voy</w:t>
      </w:r>
      <w:r w:rsidRPr="00034910">
        <w:t>a</w:t>
      </w:r>
      <w:r w:rsidRPr="00034910">
        <w:t>geurs du Transsibérien ne marquent point d</w:t>
      </w:r>
      <w:r w:rsidR="00E57EC9">
        <w:t>’</w:t>
      </w:r>
      <w:r w:rsidRPr="00034910">
        <w:t>escale</w:t>
      </w:r>
      <w:r w:rsidR="00E57EC9">
        <w:t xml:space="preserve">, </w:t>
      </w:r>
      <w:r w:rsidRPr="00034910">
        <w:t>car ils pr</w:t>
      </w:r>
      <w:r w:rsidRPr="00034910">
        <w:t>é</w:t>
      </w:r>
      <w:r w:rsidRPr="00034910">
        <w:t>fèrent avec raison séjourner dans la ville importante d</w:t>
      </w:r>
      <w:r w:rsidR="00E57EC9">
        <w:t>’</w:t>
      </w:r>
      <w:r w:rsidRPr="00034910">
        <w:t>Irkoutsk</w:t>
      </w:r>
      <w:r w:rsidR="00E57EC9">
        <w:t xml:space="preserve">, </w:t>
      </w:r>
      <w:r w:rsidRPr="00034910">
        <w:t>de l</w:t>
      </w:r>
      <w:r w:rsidR="00E57EC9">
        <w:t>’</w:t>
      </w:r>
      <w:r w:rsidRPr="00034910">
        <w:t>autre côté du lac Baïkal</w:t>
      </w:r>
      <w:r w:rsidR="00E57EC9">
        <w:t xml:space="preserve">, </w:t>
      </w:r>
      <w:r w:rsidRPr="00034910">
        <w:t>aucun hôtelier n</w:t>
      </w:r>
      <w:r w:rsidR="00E57EC9">
        <w:t>’</w:t>
      </w:r>
      <w:r w:rsidRPr="00034910">
        <w:t>a eu l</w:t>
      </w:r>
      <w:r w:rsidR="00E57EC9">
        <w:t>’</w:t>
      </w:r>
      <w:r w:rsidRPr="00034910">
        <w:t>idée d</w:t>
      </w:r>
      <w:r w:rsidR="00E57EC9">
        <w:t>’</w:t>
      </w:r>
      <w:r w:rsidRPr="00034910">
        <w:t>ouvrir un caravansérail</w:t>
      </w:r>
      <w:r w:rsidR="00E57EC9">
        <w:t>.</w:t>
      </w:r>
    </w:p>
    <w:p w14:paraId="709E0017" w14:textId="77777777" w:rsidR="00E57EC9" w:rsidRDefault="00776CEA" w:rsidP="00E57EC9">
      <w:r w:rsidRPr="00034910">
        <w:t>Si bien que les cinquante passagers du train</w:t>
      </w:r>
      <w:r w:rsidR="00E57EC9">
        <w:t xml:space="preserve">, </w:t>
      </w:r>
      <w:r w:rsidRPr="00034910">
        <w:t>condamnés à résider quelques jours en cette localité</w:t>
      </w:r>
      <w:r w:rsidR="00E57EC9">
        <w:t xml:space="preserve">, </w:t>
      </w:r>
      <w:r w:rsidRPr="00034910">
        <w:t xml:space="preserve">durent solliciter </w:t>
      </w:r>
      <w:r w:rsidRPr="00034910">
        <w:lastRenderedPageBreak/>
        <w:t>l</w:t>
      </w:r>
      <w:r w:rsidR="00E57EC9">
        <w:t>’</w:t>
      </w:r>
      <w:r w:rsidRPr="00034910">
        <w:t>hospitalité des habitants</w:t>
      </w:r>
      <w:r w:rsidR="00E57EC9">
        <w:t xml:space="preserve">, </w:t>
      </w:r>
      <w:r w:rsidRPr="00034910">
        <w:t>lesquels du reste s</w:t>
      </w:r>
      <w:r w:rsidR="00E57EC9">
        <w:t>’</w:t>
      </w:r>
      <w:r w:rsidRPr="00034910">
        <w:t>empressèrent de l</w:t>
      </w:r>
      <w:r w:rsidR="00E57EC9">
        <w:t>’</w:t>
      </w:r>
      <w:r w:rsidRPr="00034910">
        <w:t>offrir</w:t>
      </w:r>
      <w:r w:rsidR="00E57EC9">
        <w:t>.</w:t>
      </w:r>
    </w:p>
    <w:p w14:paraId="72E4CBF7" w14:textId="77777777" w:rsidR="00E57EC9" w:rsidRDefault="00776CEA" w:rsidP="00E57EC9">
      <w:r w:rsidRPr="00034910">
        <w:t>Avoir un étranger apparaissait à ces pauvres gens comme une faveur</w:t>
      </w:r>
      <w:r w:rsidR="00E57EC9">
        <w:t xml:space="preserve">. </w:t>
      </w:r>
      <w:r w:rsidRPr="00034910">
        <w:t>Quelle distraction pour ces pionniers vivant en marge de la société</w:t>
      </w:r>
      <w:r w:rsidR="00E57EC9">
        <w:t> !</w:t>
      </w:r>
    </w:p>
    <w:p w14:paraId="7E5890AB" w14:textId="77777777" w:rsidR="00E57EC9" w:rsidRDefault="00776CEA" w:rsidP="00E57EC9">
      <w:r w:rsidRPr="00034910">
        <w:t xml:space="preserve">Dick </w:t>
      </w:r>
      <w:proofErr w:type="spellStart"/>
      <w:r w:rsidRPr="00034910">
        <w:t>Fann</w:t>
      </w:r>
      <w:proofErr w:type="spellEnd"/>
      <w:r w:rsidR="00E57EC9">
        <w:t xml:space="preserve">, </w:t>
      </w:r>
      <w:r w:rsidRPr="00034910">
        <w:t>lui</w:t>
      </w:r>
      <w:r w:rsidR="00E57EC9">
        <w:t xml:space="preserve">, </w:t>
      </w:r>
      <w:r w:rsidRPr="00034910">
        <w:t>ne connut pas les anxiétés des autres voy</w:t>
      </w:r>
      <w:r w:rsidRPr="00034910">
        <w:t>a</w:t>
      </w:r>
      <w:r w:rsidRPr="00034910">
        <w:t>geurs</w:t>
      </w:r>
      <w:r w:rsidR="00E57EC9">
        <w:t>.</w:t>
      </w:r>
    </w:p>
    <w:p w14:paraId="3B60FEF7" w14:textId="1F3BDBAC" w:rsidR="00E57EC9" w:rsidRDefault="00776CEA" w:rsidP="00E57EC9">
      <w:r w:rsidRPr="00034910">
        <w:t>Une lettre-circulaire</w:t>
      </w:r>
      <w:r w:rsidR="00E57EC9">
        <w:t xml:space="preserve">, </w:t>
      </w:r>
      <w:r w:rsidRPr="00034910">
        <w:t xml:space="preserve">que </w:t>
      </w:r>
      <w:r w:rsidR="00E57EC9">
        <w:t>M. </w:t>
      </w:r>
      <w:proofErr w:type="spellStart"/>
      <w:r w:rsidRPr="00034910">
        <w:t>Milkanowitch</w:t>
      </w:r>
      <w:proofErr w:type="spellEnd"/>
      <w:r w:rsidRPr="00034910">
        <w:t xml:space="preserve"> lui avait fait remettre avant son départ</w:t>
      </w:r>
      <w:r w:rsidR="00E57EC9">
        <w:t xml:space="preserve">, </w:t>
      </w:r>
      <w:r w:rsidRPr="00034910">
        <w:t>présentait le détective-amateur sous la forme la plus élogieuse</w:t>
      </w:r>
      <w:r w:rsidR="00E57EC9">
        <w:t xml:space="preserve">, </w:t>
      </w:r>
      <w:r w:rsidRPr="00034910">
        <w:t>priant notamment tous les comma</w:t>
      </w:r>
      <w:r w:rsidRPr="00034910">
        <w:t>n</w:t>
      </w:r>
      <w:r w:rsidRPr="00034910">
        <w:t>dants de forces militaires ou policières de faciliter la marche de l</w:t>
      </w:r>
      <w:r w:rsidR="00E57EC9">
        <w:t>’</w:t>
      </w:r>
      <w:r w:rsidRPr="00034910">
        <w:t>homme qui venait de délivrer Vladivostok d</w:t>
      </w:r>
      <w:r w:rsidR="00E57EC9">
        <w:t>’</w:t>
      </w:r>
      <w:r w:rsidRPr="00034910">
        <w:t>une terrible ass</w:t>
      </w:r>
      <w:r w:rsidRPr="00034910">
        <w:t>o</w:t>
      </w:r>
      <w:r w:rsidRPr="00034910">
        <w:t>ciation de malfaiteurs</w:t>
      </w:r>
      <w:r w:rsidR="00E57EC9">
        <w:t xml:space="preserve"> ; </w:t>
      </w:r>
      <w:r w:rsidRPr="00034910">
        <w:t>cette lettre lui ouvrit d</w:t>
      </w:r>
      <w:r w:rsidR="00E57EC9">
        <w:t>’</w:t>
      </w:r>
      <w:r w:rsidRPr="00034910">
        <w:t>emblée le logis de l</w:t>
      </w:r>
      <w:r w:rsidR="00E57EC9">
        <w:t>’</w:t>
      </w:r>
      <w:r w:rsidRPr="00034910">
        <w:t>hetman ou capitaine des cosaques casernés dans la cité</w:t>
      </w:r>
      <w:r w:rsidR="00E57EC9">
        <w:t>.</w:t>
      </w:r>
    </w:p>
    <w:p w14:paraId="1D34A6D0" w14:textId="77777777" w:rsidR="00E57EC9" w:rsidRDefault="00776CEA" w:rsidP="00E57EC9">
      <w:r w:rsidRPr="00034910">
        <w:t>Un type cet hetman</w:t>
      </w:r>
      <w:r w:rsidR="00E57EC9">
        <w:t xml:space="preserve"> ! </w:t>
      </w:r>
      <w:r w:rsidRPr="00034910">
        <w:t>Quarante ans</w:t>
      </w:r>
      <w:r w:rsidR="00E57EC9">
        <w:t xml:space="preserve">, </w:t>
      </w:r>
      <w:r w:rsidRPr="00034910">
        <w:t>court</w:t>
      </w:r>
      <w:r w:rsidR="00E57EC9">
        <w:t xml:space="preserve">, </w:t>
      </w:r>
      <w:r w:rsidRPr="00034910">
        <w:t>carré</w:t>
      </w:r>
      <w:r w:rsidR="00E57EC9">
        <w:t xml:space="preserve">, </w:t>
      </w:r>
      <w:r w:rsidRPr="00034910">
        <w:t>légèr</w:t>
      </w:r>
      <w:r w:rsidRPr="00034910">
        <w:t>e</w:t>
      </w:r>
      <w:r w:rsidRPr="00034910">
        <w:t>ment bedonnant</w:t>
      </w:r>
      <w:r w:rsidR="00E57EC9">
        <w:t xml:space="preserve">, </w:t>
      </w:r>
      <w:r w:rsidRPr="00034910">
        <w:t>la face large d</w:t>
      </w:r>
      <w:r w:rsidR="00E57EC9">
        <w:t>’</w:t>
      </w:r>
      <w:r w:rsidRPr="00034910">
        <w:t>un Kalmouk encore élargie par d</w:t>
      </w:r>
      <w:r w:rsidR="00E57EC9">
        <w:t>’</w:t>
      </w:r>
      <w:r w:rsidRPr="00034910">
        <w:t>épais favoris à la russe</w:t>
      </w:r>
      <w:r w:rsidR="00E57EC9">
        <w:t xml:space="preserve"> ; </w:t>
      </w:r>
      <w:r w:rsidRPr="00034910">
        <w:t>flanqué d</w:t>
      </w:r>
      <w:r w:rsidR="00E57EC9">
        <w:t>’</w:t>
      </w:r>
      <w:r w:rsidRPr="00034910">
        <w:t>une épouse qui</w:t>
      </w:r>
      <w:r w:rsidR="00E57EC9">
        <w:t xml:space="preserve">, </w:t>
      </w:r>
      <w:r w:rsidRPr="00034910">
        <w:t>sauf les f</w:t>
      </w:r>
      <w:r w:rsidRPr="00034910">
        <w:t>a</w:t>
      </w:r>
      <w:r w:rsidRPr="00034910">
        <w:t>voris</w:t>
      </w:r>
      <w:r w:rsidR="00E57EC9">
        <w:t xml:space="preserve">, </w:t>
      </w:r>
      <w:r w:rsidRPr="00034910">
        <w:t>présentait une laideur identique à la sienne</w:t>
      </w:r>
      <w:r w:rsidR="00E57EC9">
        <w:t xml:space="preserve">, </w:t>
      </w:r>
      <w:r w:rsidRPr="00034910">
        <w:t>et père d</w:t>
      </w:r>
      <w:r w:rsidR="00E57EC9">
        <w:t>’</w:t>
      </w:r>
      <w:r w:rsidRPr="00034910">
        <w:t>une douzaine d</w:t>
      </w:r>
      <w:r w:rsidR="00E57EC9">
        <w:t>’</w:t>
      </w:r>
      <w:r w:rsidRPr="00034910">
        <w:t>enfants</w:t>
      </w:r>
      <w:r w:rsidR="00E57EC9">
        <w:t xml:space="preserve">, </w:t>
      </w:r>
      <w:r w:rsidRPr="00034910">
        <w:t>garçons et filles</w:t>
      </w:r>
      <w:r w:rsidR="00E57EC9">
        <w:t xml:space="preserve">, </w:t>
      </w:r>
      <w:r w:rsidRPr="00034910">
        <w:t>aussi parfaitement laids que les auteurs de leurs jours</w:t>
      </w:r>
      <w:r w:rsidR="00E57EC9">
        <w:t>.</w:t>
      </w:r>
    </w:p>
    <w:p w14:paraId="24E57FD5" w14:textId="77777777" w:rsidR="00E57EC9" w:rsidRDefault="00776CEA" w:rsidP="00E57EC9">
      <w:r w:rsidRPr="00034910">
        <w:t>Cet homme s</w:t>
      </w:r>
      <w:r w:rsidR="00E57EC9">
        <w:t>’</w:t>
      </w:r>
      <w:r w:rsidRPr="00034910">
        <w:t>inclinait et saluait profondément quand il lui arrivait de parler du Tzar de toutes les Russies</w:t>
      </w:r>
      <w:r w:rsidR="00E57EC9">
        <w:t xml:space="preserve">. </w:t>
      </w:r>
      <w:r w:rsidRPr="00034910">
        <w:t>Le reste du temps</w:t>
      </w:r>
      <w:r w:rsidR="00E57EC9">
        <w:t xml:space="preserve">, </w:t>
      </w:r>
      <w:r w:rsidRPr="00034910">
        <w:t>il émaillait sa conversation des jurons les plus étranges que</w:t>
      </w:r>
      <w:r w:rsidR="00E57EC9">
        <w:t xml:space="preserve">, </w:t>
      </w:r>
      <w:r w:rsidRPr="00034910">
        <w:t>régulièrement</w:t>
      </w:r>
      <w:r w:rsidR="00E57EC9">
        <w:t xml:space="preserve">, </w:t>
      </w:r>
      <w:r w:rsidRPr="00034910">
        <w:t>il faisait suivre de ce correctif incompréhe</w:t>
      </w:r>
      <w:r w:rsidRPr="00034910">
        <w:t>n</w:t>
      </w:r>
      <w:r w:rsidRPr="00034910">
        <w:t>sible</w:t>
      </w:r>
      <w:r w:rsidR="00E57EC9">
        <w:t> :</w:t>
      </w:r>
    </w:p>
    <w:p w14:paraId="43714D38" w14:textId="77777777" w:rsidR="00E57EC9" w:rsidRDefault="00E57EC9" w:rsidP="00E57EC9">
      <w:r>
        <w:t>— </w:t>
      </w:r>
      <w:r w:rsidR="00776CEA" w:rsidRPr="00034910">
        <w:t xml:space="preserve">Sauf le respect que je dois à saint </w:t>
      </w:r>
      <w:proofErr w:type="spellStart"/>
      <w:r w:rsidR="00776CEA" w:rsidRPr="00034910">
        <w:t>Ourounalmèje</w:t>
      </w:r>
      <w:proofErr w:type="spellEnd"/>
      <w:r>
        <w:t> !</w:t>
      </w:r>
    </w:p>
    <w:p w14:paraId="26F02AB0" w14:textId="77777777" w:rsidR="00E57EC9" w:rsidRDefault="00776CEA" w:rsidP="00E57EC9">
      <w:r w:rsidRPr="00034910">
        <w:t>Qu</w:t>
      </w:r>
      <w:r w:rsidR="00E57EC9">
        <w:t>’</w:t>
      </w:r>
      <w:r w:rsidRPr="00034910">
        <w:t>était ce saint</w:t>
      </w:r>
      <w:r w:rsidR="00E57EC9">
        <w:t xml:space="preserve">, </w:t>
      </w:r>
      <w:r w:rsidRPr="00034910">
        <w:t>dont aucun calendrier n</w:t>
      </w:r>
      <w:r w:rsidR="00E57EC9">
        <w:t>’</w:t>
      </w:r>
      <w:r w:rsidRPr="00034910">
        <w:t>a soupçonné l</w:t>
      </w:r>
      <w:r w:rsidR="00E57EC9">
        <w:t>’</w:t>
      </w:r>
      <w:r w:rsidRPr="00034910">
        <w:t>existence</w:t>
      </w:r>
      <w:r w:rsidR="00E57EC9">
        <w:t xml:space="preserve"> ? </w:t>
      </w:r>
      <w:r w:rsidRPr="00034910">
        <w:t xml:space="preserve">Quel pacte secret unissait le cosaque et ce </w:t>
      </w:r>
      <w:r w:rsidRPr="00034910">
        <w:lastRenderedPageBreak/>
        <w:t>perso</w:t>
      </w:r>
      <w:r w:rsidRPr="00034910">
        <w:t>n</w:t>
      </w:r>
      <w:r w:rsidRPr="00034910">
        <w:t>nage sanctifié par lui</w:t>
      </w:r>
      <w:r w:rsidR="00E57EC9">
        <w:t xml:space="preserve"> ? </w:t>
      </w:r>
      <w:r w:rsidRPr="00034910">
        <w:t>Personne</w:t>
      </w:r>
      <w:r w:rsidR="00E57EC9">
        <w:t xml:space="preserve">, </w:t>
      </w:r>
      <w:r w:rsidRPr="00034910">
        <w:t xml:space="preserve">pas même les officiers placés sous les ordres de </w:t>
      </w:r>
      <w:proofErr w:type="spellStart"/>
      <w:r w:rsidRPr="00034910">
        <w:t>Petrokhan</w:t>
      </w:r>
      <w:proofErr w:type="spellEnd"/>
      <w:r w:rsidR="00E57EC9">
        <w:t xml:space="preserve">, </w:t>
      </w:r>
      <w:r w:rsidRPr="00034910">
        <w:t>tel était le nom du bonhomme</w:t>
      </w:r>
      <w:r w:rsidR="00E57EC9">
        <w:t xml:space="preserve">, </w:t>
      </w:r>
      <w:r w:rsidRPr="00034910">
        <w:t>n</w:t>
      </w:r>
      <w:r w:rsidR="00E57EC9">
        <w:t>’</w:t>
      </w:r>
      <w:r w:rsidRPr="00034910">
        <w:t>avait jamais pu le savoir</w:t>
      </w:r>
      <w:r w:rsidR="00E57EC9">
        <w:t>.</w:t>
      </w:r>
    </w:p>
    <w:p w14:paraId="7D828BDD" w14:textId="77777777" w:rsidR="00E57EC9" w:rsidRDefault="00776CEA" w:rsidP="00E57EC9">
      <w:r w:rsidRPr="00034910">
        <w:t>Aux questions qui lui avaient été posées à ce sujet</w:t>
      </w:r>
      <w:r w:rsidR="00E57EC9">
        <w:t xml:space="preserve">, </w:t>
      </w:r>
      <w:r w:rsidRPr="00034910">
        <w:t>il avait toujours répondu</w:t>
      </w:r>
      <w:r w:rsidR="00E57EC9">
        <w:t> :</w:t>
      </w:r>
    </w:p>
    <w:p w14:paraId="75E84557" w14:textId="77777777" w:rsidR="00E57EC9" w:rsidRDefault="00E57EC9" w:rsidP="00E57EC9">
      <w:r>
        <w:t>— </w:t>
      </w:r>
      <w:r w:rsidR="00776CEA" w:rsidRPr="00034910">
        <w:t>Les saints n</w:t>
      </w:r>
      <w:r>
        <w:t>’</w:t>
      </w:r>
      <w:r w:rsidR="00776CEA" w:rsidRPr="00034910">
        <w:t>aiment pas qu</w:t>
      </w:r>
      <w:r>
        <w:t>’</w:t>
      </w:r>
      <w:r w:rsidR="00776CEA" w:rsidRPr="00034910">
        <w:t>un homme ordinaire les r</w:t>
      </w:r>
      <w:r w:rsidR="00776CEA" w:rsidRPr="00034910">
        <w:t>a</w:t>
      </w:r>
      <w:r w:rsidR="00776CEA" w:rsidRPr="00034910">
        <w:t>conte</w:t>
      </w:r>
      <w:r>
        <w:t xml:space="preserve">. </w:t>
      </w:r>
      <w:r w:rsidR="00776CEA" w:rsidRPr="00034910">
        <w:t>Ils s</w:t>
      </w:r>
      <w:r>
        <w:t>’</w:t>
      </w:r>
      <w:r w:rsidR="00776CEA" w:rsidRPr="00034910">
        <w:t>expliquent bien mieux tout seuls</w:t>
      </w:r>
      <w:r>
        <w:t xml:space="preserve">, </w:t>
      </w:r>
      <w:r w:rsidR="00776CEA" w:rsidRPr="00034910">
        <w:t>quand ils souha</w:t>
      </w:r>
      <w:r w:rsidR="00776CEA" w:rsidRPr="00034910">
        <w:t>i</w:t>
      </w:r>
      <w:r w:rsidR="00776CEA" w:rsidRPr="00034910">
        <w:t>tent se faire connaître</w:t>
      </w:r>
      <w:r>
        <w:t>.</w:t>
      </w:r>
    </w:p>
    <w:p w14:paraId="5B741B4A" w14:textId="77777777" w:rsidR="00E57EC9" w:rsidRDefault="00776CEA" w:rsidP="00E57EC9">
      <w:r w:rsidRPr="00034910">
        <w:t>Ou bien encore</w:t>
      </w:r>
      <w:r w:rsidR="00E57EC9">
        <w:t xml:space="preserve">, </w:t>
      </w:r>
      <w:r w:rsidRPr="00034910">
        <w:t>si le questionneur appartenait au monde civil</w:t>
      </w:r>
      <w:r w:rsidR="00E57EC9">
        <w:t> :</w:t>
      </w:r>
    </w:p>
    <w:p w14:paraId="2FA65EEF" w14:textId="77777777" w:rsidR="00E57EC9" w:rsidRDefault="00E57EC9" w:rsidP="00E57EC9">
      <w:r>
        <w:t>— </w:t>
      </w:r>
      <w:r w:rsidR="00776CEA" w:rsidRPr="00034910">
        <w:t>Parler d</w:t>
      </w:r>
      <w:r>
        <w:t>’</w:t>
      </w:r>
      <w:proofErr w:type="spellStart"/>
      <w:r w:rsidR="00776CEA" w:rsidRPr="00034910">
        <w:t>Ourounalmèje</w:t>
      </w:r>
      <w:proofErr w:type="spellEnd"/>
      <w:r w:rsidR="00776CEA" w:rsidRPr="00034910">
        <w:t xml:space="preserve"> à des indifférents porte malheur</w:t>
      </w:r>
      <w:r>
        <w:t xml:space="preserve">. </w:t>
      </w:r>
      <w:r w:rsidR="00776CEA" w:rsidRPr="00034910">
        <w:t>Moi et ma femme savons ce que cela veut dire</w:t>
      </w:r>
      <w:r>
        <w:t xml:space="preserve">. </w:t>
      </w:r>
      <w:r w:rsidR="00776CEA" w:rsidRPr="00034910">
        <w:t>Cela nous suffit</w:t>
      </w:r>
      <w:r>
        <w:t>.</w:t>
      </w:r>
    </w:p>
    <w:p w14:paraId="140D3BD2" w14:textId="77777777" w:rsidR="00E57EC9" w:rsidRDefault="00776CEA" w:rsidP="00E57EC9">
      <w:pPr>
        <w:rPr>
          <w:i/>
          <w:iCs/>
        </w:rPr>
      </w:pPr>
      <w:r w:rsidRPr="00034910">
        <w:t>Ainsi</w:t>
      </w:r>
      <w:r w:rsidR="00E57EC9">
        <w:t xml:space="preserve">, </w:t>
      </w:r>
      <w:r w:rsidRPr="00034910">
        <w:t>il marquait une de ses idées les plus chères</w:t>
      </w:r>
      <w:r w:rsidR="00E57EC9">
        <w:t xml:space="preserve"> : </w:t>
      </w:r>
      <w:r w:rsidRPr="00034910">
        <w:t>la s</w:t>
      </w:r>
      <w:r w:rsidRPr="00034910">
        <w:t>u</w:t>
      </w:r>
      <w:r w:rsidRPr="00034910">
        <w:t>prématie du monde militaire sur l</w:t>
      </w:r>
      <w:r w:rsidR="00E57EC9">
        <w:t>’</w:t>
      </w:r>
      <w:r w:rsidRPr="00034910">
        <w:t>élément civil</w:t>
      </w:r>
      <w:r w:rsidR="00E57EC9">
        <w:t xml:space="preserve"> ; </w:t>
      </w:r>
      <w:r w:rsidRPr="00034910">
        <w:t>car</w:t>
      </w:r>
      <w:r w:rsidR="00E57EC9">
        <w:t xml:space="preserve">, </w:t>
      </w:r>
      <w:r w:rsidRPr="00034910">
        <w:t>il faut bien l</w:t>
      </w:r>
      <w:r w:rsidR="00E57EC9">
        <w:t>’</w:t>
      </w:r>
      <w:r w:rsidRPr="00034910">
        <w:t>avouer</w:t>
      </w:r>
      <w:r w:rsidR="00E57EC9">
        <w:t xml:space="preserve">, </w:t>
      </w:r>
      <w:r w:rsidRPr="00034910">
        <w:t>l</w:t>
      </w:r>
      <w:r w:rsidR="00E57EC9">
        <w:t>’</w:t>
      </w:r>
      <w:r w:rsidRPr="00034910">
        <w:t>hetman eût étranglé de ses propres mains l</w:t>
      </w:r>
      <w:r w:rsidR="00E57EC9">
        <w:t>’</w:t>
      </w:r>
      <w:r w:rsidRPr="00034910">
        <w:t>homme assez imprudent pour lui traduire l</w:t>
      </w:r>
      <w:r w:rsidR="00E57EC9">
        <w:t>’</w:t>
      </w:r>
      <w:r w:rsidRPr="00034910">
        <w:t>axiome latin</w:t>
      </w:r>
      <w:r w:rsidR="00E57EC9">
        <w:t xml:space="preserve"> : </w:t>
      </w:r>
      <w:proofErr w:type="spellStart"/>
      <w:r w:rsidRPr="00034910">
        <w:rPr>
          <w:i/>
          <w:iCs/>
        </w:rPr>
        <w:t>Cedant</w:t>
      </w:r>
      <w:proofErr w:type="spellEnd"/>
      <w:r w:rsidRPr="00034910">
        <w:rPr>
          <w:i/>
          <w:iCs/>
        </w:rPr>
        <w:t xml:space="preserve"> arma </w:t>
      </w:r>
      <w:proofErr w:type="spellStart"/>
      <w:r w:rsidRPr="00034910">
        <w:rPr>
          <w:i/>
          <w:iCs/>
        </w:rPr>
        <w:t>togae</w:t>
      </w:r>
      <w:proofErr w:type="spellEnd"/>
      <w:r w:rsidR="00E57EC9">
        <w:rPr>
          <w:i/>
          <w:iCs/>
        </w:rPr>
        <w:t>.</w:t>
      </w:r>
    </w:p>
    <w:p w14:paraId="12532E51" w14:textId="77777777" w:rsidR="00E57EC9" w:rsidRDefault="00776CEA" w:rsidP="00E57EC9">
      <w:r w:rsidRPr="00034910">
        <w:t>Les armes admettant la préséance de la toge</w:t>
      </w:r>
      <w:r w:rsidR="00E57EC9">
        <w:t xml:space="preserve"> !… </w:t>
      </w:r>
      <w:r w:rsidRPr="00034910">
        <w:t>Ah</w:t>
      </w:r>
      <w:r w:rsidR="00E57EC9">
        <w:t xml:space="preserve"> ! </w:t>
      </w:r>
      <w:r w:rsidRPr="00034910">
        <w:t>bien</w:t>
      </w:r>
      <w:r w:rsidR="00E57EC9">
        <w:t xml:space="preserve"> ! </w:t>
      </w:r>
      <w:r w:rsidRPr="00034910">
        <w:t>Il l</w:t>
      </w:r>
      <w:r w:rsidR="00E57EC9">
        <w:t>’</w:t>
      </w:r>
      <w:r w:rsidRPr="00034910">
        <w:t>aurait fait voir au fâcheux</w:t>
      </w:r>
      <w:r w:rsidR="00E57EC9">
        <w:t>.</w:t>
      </w:r>
    </w:p>
    <w:p w14:paraId="40B731AB" w14:textId="77777777" w:rsidR="00E57EC9" w:rsidRDefault="00776CEA" w:rsidP="00E57EC9">
      <w:r w:rsidRPr="00034910">
        <w:t>Par bonheur</w:t>
      </w:r>
      <w:r w:rsidR="00E57EC9">
        <w:t xml:space="preserve">, </w:t>
      </w:r>
      <w:r w:rsidRPr="00034910">
        <w:t>les études classiques sont peu en honneur parmi les cadres cosaques</w:t>
      </w:r>
      <w:r w:rsidR="00E57EC9">
        <w:t xml:space="preserve">, </w:t>
      </w:r>
      <w:r w:rsidRPr="00034910">
        <w:t>et l</w:t>
      </w:r>
      <w:r w:rsidR="00E57EC9">
        <w:t>’</w:t>
      </w:r>
      <w:r w:rsidRPr="00034910">
        <w:t>hetman ne songeait pas à invect</w:t>
      </w:r>
      <w:r w:rsidRPr="00034910">
        <w:t>i</w:t>
      </w:r>
      <w:r w:rsidRPr="00034910">
        <w:t>ver les latins</w:t>
      </w:r>
      <w:r w:rsidR="00E57EC9">
        <w:t xml:space="preserve">, </w:t>
      </w:r>
      <w:r w:rsidRPr="00034910">
        <w:t>dont il ignorait complètement l</w:t>
      </w:r>
      <w:r w:rsidR="00E57EC9">
        <w:t>’</w:t>
      </w:r>
      <w:r w:rsidRPr="00034910">
        <w:t>existence</w:t>
      </w:r>
      <w:r w:rsidR="00E57EC9">
        <w:t>.</w:t>
      </w:r>
    </w:p>
    <w:p w14:paraId="4C5ABA95" w14:textId="77777777" w:rsidR="00E57EC9" w:rsidRDefault="00776CEA" w:rsidP="00E57EC9">
      <w:r w:rsidRPr="00034910">
        <w:t>On concevra qu</w:t>
      </w:r>
      <w:r w:rsidR="00E57EC9">
        <w:t>’</w:t>
      </w:r>
      <w:r w:rsidRPr="00034910">
        <w:t>après une demi-journée passée en la soci</w:t>
      </w:r>
      <w:r w:rsidRPr="00034910">
        <w:t>é</w:t>
      </w:r>
      <w:r w:rsidRPr="00034910">
        <w:t>té de pareil individu</w:t>
      </w:r>
      <w:r w:rsidR="00E57EC9">
        <w:t xml:space="preserve">, </w:t>
      </w:r>
      <w:r w:rsidRPr="00034910">
        <w:t>de sa femme et de douze marmots</w:t>
      </w:r>
      <w:r w:rsidR="00E57EC9">
        <w:t xml:space="preserve">, </w:t>
      </w:r>
      <w:r w:rsidRPr="00034910">
        <w:t>dont les vingt-quatre index semblaient n</w:t>
      </w:r>
      <w:r w:rsidR="00E57EC9">
        <w:t>’</w:t>
      </w:r>
      <w:r w:rsidRPr="00034910">
        <w:t>avoir d</w:t>
      </w:r>
      <w:r w:rsidR="00E57EC9">
        <w:t>’</w:t>
      </w:r>
      <w:r w:rsidRPr="00034910">
        <w:t>autre fonction que de s</w:t>
      </w:r>
      <w:r w:rsidR="00E57EC9">
        <w:t>’</w:t>
      </w:r>
      <w:r w:rsidRPr="00034910">
        <w:t>introduire avec passion dans les vingt-quatre narines de douze nez épatés à la mongole</w:t>
      </w:r>
      <w:r w:rsidR="00E57EC9">
        <w:t xml:space="preserve">, </w:t>
      </w:r>
      <w:r w:rsidRPr="00034910">
        <w:t xml:space="preserve">Dick </w:t>
      </w:r>
      <w:proofErr w:type="spellStart"/>
      <w:r w:rsidRPr="00034910">
        <w:t>Fann</w:t>
      </w:r>
      <w:proofErr w:type="spellEnd"/>
      <w:r w:rsidRPr="00034910">
        <w:t xml:space="preserve"> </w:t>
      </w:r>
      <w:r w:rsidRPr="00034910">
        <w:lastRenderedPageBreak/>
        <w:t xml:space="preserve">et son jeune ami considérèrent comme une délivrance la proposition que leur fit un lieutenant de la </w:t>
      </w:r>
      <w:proofErr w:type="spellStart"/>
      <w:r w:rsidRPr="00034910">
        <w:t>sotnia</w:t>
      </w:r>
      <w:proofErr w:type="spellEnd"/>
      <w:r w:rsidRPr="00034910">
        <w:t xml:space="preserve"> venu au rapport chez l</w:t>
      </w:r>
      <w:r w:rsidR="00E57EC9">
        <w:t>’</w:t>
      </w:r>
      <w:r w:rsidRPr="00034910">
        <w:t xml:space="preserve">hetman </w:t>
      </w:r>
      <w:proofErr w:type="spellStart"/>
      <w:r w:rsidRPr="00034910">
        <w:t>P</w:t>
      </w:r>
      <w:r w:rsidRPr="00034910">
        <w:t>e</w:t>
      </w:r>
      <w:r w:rsidRPr="00034910">
        <w:t>trokhan</w:t>
      </w:r>
      <w:proofErr w:type="spellEnd"/>
      <w:r w:rsidR="00E57EC9">
        <w:t>.</w:t>
      </w:r>
    </w:p>
    <w:p w14:paraId="63E7C241" w14:textId="77777777" w:rsidR="00E57EC9" w:rsidRDefault="00E57EC9" w:rsidP="00E57EC9">
      <w:r>
        <w:t>— </w:t>
      </w:r>
      <w:r w:rsidR="00776CEA" w:rsidRPr="00034910">
        <w:t>Excellence</w:t>
      </w:r>
      <w:r>
        <w:t xml:space="preserve">, </w:t>
      </w:r>
      <w:r w:rsidR="00776CEA" w:rsidRPr="00034910">
        <w:t>dit-il en s</w:t>
      </w:r>
      <w:r>
        <w:t>’</w:t>
      </w:r>
      <w:r w:rsidR="00776CEA" w:rsidRPr="00034910">
        <w:t xml:space="preserve">adressant à Dick </w:t>
      </w:r>
      <w:proofErr w:type="spellStart"/>
      <w:r w:rsidR="00776CEA" w:rsidRPr="00034910">
        <w:t>Fann</w:t>
      </w:r>
      <w:proofErr w:type="spellEnd"/>
      <w:r>
        <w:t xml:space="preserve">, </w:t>
      </w:r>
      <w:r w:rsidR="00776CEA" w:rsidRPr="00034910">
        <w:t>à toute a</w:t>
      </w:r>
      <w:r w:rsidR="00776CEA" w:rsidRPr="00034910">
        <w:t>u</w:t>
      </w:r>
      <w:r w:rsidR="00776CEA" w:rsidRPr="00034910">
        <w:t>tre personne je ne parlerais point du service dont je suis chargé</w:t>
      </w:r>
      <w:r>
        <w:t xml:space="preserve"> ; </w:t>
      </w:r>
      <w:r w:rsidR="00776CEA" w:rsidRPr="00034910">
        <w:t>mais à vous</w:t>
      </w:r>
      <w:r>
        <w:t xml:space="preserve">, </w:t>
      </w:r>
      <w:r w:rsidR="00776CEA" w:rsidRPr="00034910">
        <w:t>détective illustre</w:t>
      </w:r>
      <w:r>
        <w:t xml:space="preserve">, </w:t>
      </w:r>
      <w:r w:rsidR="00776CEA" w:rsidRPr="00034910">
        <w:t xml:space="preserve">recommandé par le directeur </w:t>
      </w:r>
      <w:proofErr w:type="spellStart"/>
      <w:r w:rsidR="00776CEA" w:rsidRPr="00034910">
        <w:t>Milkanowitch</w:t>
      </w:r>
      <w:proofErr w:type="spellEnd"/>
      <w:r w:rsidR="00776CEA" w:rsidRPr="00034910">
        <w:t xml:space="preserve"> auquel vous avez démontré votre bon vouloir à l</w:t>
      </w:r>
      <w:r>
        <w:t>’</w:t>
      </w:r>
      <w:r w:rsidR="00776CEA" w:rsidRPr="00034910">
        <w:t>égard du gouvernement russe</w:t>
      </w:r>
      <w:r>
        <w:t xml:space="preserve">, </w:t>
      </w:r>
      <w:r w:rsidR="00776CEA" w:rsidRPr="00034910">
        <w:t>je crois pouvoir sans indiscr</w:t>
      </w:r>
      <w:r w:rsidR="00776CEA" w:rsidRPr="00034910">
        <w:t>é</w:t>
      </w:r>
      <w:r w:rsidR="00776CEA" w:rsidRPr="00034910">
        <w:t xml:space="preserve">tion vous offrir de venir avec moi à la mine </w:t>
      </w:r>
      <w:proofErr w:type="spellStart"/>
      <w:r w:rsidR="00776CEA" w:rsidRPr="00034910">
        <w:t>Borenev</w:t>
      </w:r>
      <w:proofErr w:type="spellEnd"/>
      <w:r w:rsidR="00776CEA" w:rsidRPr="00034910">
        <w:t xml:space="preserve"> que nous surveillons particulièrement</w:t>
      </w:r>
      <w:r>
        <w:t xml:space="preserve">, </w:t>
      </w:r>
      <w:r w:rsidR="00776CEA" w:rsidRPr="00034910">
        <w:t>car elle est affectée aux conda</w:t>
      </w:r>
      <w:r w:rsidR="00776CEA" w:rsidRPr="00034910">
        <w:t>m</w:t>
      </w:r>
      <w:r w:rsidR="00776CEA" w:rsidRPr="00034910">
        <w:t>nés politiques à l</w:t>
      </w:r>
      <w:r>
        <w:t>’</w:t>
      </w:r>
      <w:r w:rsidR="00776CEA" w:rsidRPr="00034910">
        <w:t>exclusion de tous autres</w:t>
      </w:r>
      <w:r>
        <w:t>.</w:t>
      </w:r>
    </w:p>
    <w:p w14:paraId="1B0A45F9" w14:textId="77777777" w:rsidR="00E57EC9" w:rsidRDefault="00E57EC9" w:rsidP="00E57EC9">
      <w:r>
        <w:t>— </w:t>
      </w:r>
      <w:r w:rsidR="00776CEA" w:rsidRPr="00034910">
        <w:t>Ma foi</w:t>
      </w:r>
      <w:r>
        <w:t xml:space="preserve">, </w:t>
      </w:r>
      <w:r w:rsidR="00776CEA" w:rsidRPr="00034910">
        <w:t>lieutenant</w:t>
      </w:r>
      <w:r>
        <w:t xml:space="preserve">, </w:t>
      </w:r>
      <w:r w:rsidR="00776CEA" w:rsidRPr="00034910">
        <w:t>bien que je n</w:t>
      </w:r>
      <w:r>
        <w:t>’</w:t>
      </w:r>
      <w:r w:rsidR="00776CEA" w:rsidRPr="00034910">
        <w:t>aime pas à rencontrer la souffrance</w:t>
      </w:r>
      <w:r>
        <w:t xml:space="preserve">, </w:t>
      </w:r>
      <w:r w:rsidR="00776CEA" w:rsidRPr="00034910">
        <w:t>j</w:t>
      </w:r>
      <w:r>
        <w:t>’</w:t>
      </w:r>
      <w:r w:rsidR="00776CEA" w:rsidRPr="00034910">
        <w:t>accepterai ce moyen de passer quelques heures</w:t>
      </w:r>
      <w:r>
        <w:t>.</w:t>
      </w:r>
    </w:p>
    <w:p w14:paraId="3472BF20" w14:textId="77777777" w:rsidR="00E57EC9" w:rsidRDefault="00E57EC9" w:rsidP="00E57EC9">
      <w:r>
        <w:t>— </w:t>
      </w:r>
      <w:r w:rsidR="00776CEA" w:rsidRPr="00034910">
        <w:t>Et vous ne le regretterez pas</w:t>
      </w:r>
      <w:r>
        <w:t xml:space="preserve">, </w:t>
      </w:r>
      <w:r w:rsidR="00776CEA" w:rsidRPr="00034910">
        <w:t>car nous autres Russes</w:t>
      </w:r>
      <w:r>
        <w:t xml:space="preserve">, </w:t>
      </w:r>
      <w:r w:rsidR="00776CEA" w:rsidRPr="00034910">
        <w:t>que l</w:t>
      </w:r>
      <w:r>
        <w:t>’</w:t>
      </w:r>
      <w:r w:rsidR="00776CEA" w:rsidRPr="00034910">
        <w:t>on dit si arriérés</w:t>
      </w:r>
      <w:r>
        <w:t xml:space="preserve">, </w:t>
      </w:r>
      <w:r w:rsidR="00776CEA" w:rsidRPr="00034910">
        <w:t>avons imaginé une chose qu</w:t>
      </w:r>
      <w:r>
        <w:t>’</w:t>
      </w:r>
      <w:r w:rsidR="00776CEA" w:rsidRPr="00034910">
        <w:t>aucun peuple d</w:t>
      </w:r>
      <w:r>
        <w:t>’</w:t>
      </w:r>
      <w:r w:rsidR="00776CEA" w:rsidRPr="00034910">
        <w:t>Europe n</w:t>
      </w:r>
      <w:r>
        <w:t>’</w:t>
      </w:r>
      <w:r w:rsidR="00776CEA" w:rsidRPr="00034910">
        <w:t>a encore songé à appliquer</w:t>
      </w:r>
      <w:r>
        <w:t xml:space="preserve">, </w:t>
      </w:r>
      <w:r w:rsidR="00776CEA" w:rsidRPr="00034910">
        <w:t>l</w:t>
      </w:r>
      <w:r>
        <w:t>’</w:t>
      </w:r>
      <w:r w:rsidR="00776CEA" w:rsidRPr="00034910">
        <w:t>aéroplane de police</w:t>
      </w:r>
      <w:r>
        <w:t>.</w:t>
      </w:r>
    </w:p>
    <w:p w14:paraId="745D17B2" w14:textId="77777777" w:rsidR="00E57EC9" w:rsidRDefault="00E57EC9" w:rsidP="00E57EC9">
      <w:r>
        <w:t>— </w:t>
      </w:r>
      <w:r w:rsidR="00776CEA" w:rsidRPr="00034910">
        <w:t>Vous dites</w:t>
      </w:r>
      <w:r>
        <w:t> ?</w:t>
      </w:r>
    </w:p>
    <w:p w14:paraId="18211037" w14:textId="77777777" w:rsidR="00E57EC9" w:rsidRDefault="00776CEA" w:rsidP="00E57EC9">
      <w:r w:rsidRPr="00034910">
        <w:t>L</w:t>
      </w:r>
      <w:r w:rsidR="00E57EC9">
        <w:t>’</w:t>
      </w:r>
      <w:r w:rsidRPr="00034910">
        <w:t>exclamation échappa au jeune homme</w:t>
      </w:r>
      <w:r w:rsidR="00E57EC9">
        <w:t xml:space="preserve">, </w:t>
      </w:r>
      <w:r w:rsidRPr="00034910">
        <w:t>à la satisfaction évidente du lieutenant</w:t>
      </w:r>
      <w:r w:rsidR="00E57EC9">
        <w:t xml:space="preserve">, </w:t>
      </w:r>
      <w:r w:rsidRPr="00034910">
        <w:t>ravi d</w:t>
      </w:r>
      <w:r w:rsidR="00E57EC9">
        <w:t>’</w:t>
      </w:r>
      <w:r w:rsidRPr="00034910">
        <w:t>avoir étonné un personnage tel que son interlocuteur</w:t>
      </w:r>
      <w:r w:rsidR="00E57EC9">
        <w:t>.</w:t>
      </w:r>
    </w:p>
    <w:p w14:paraId="5898D36D" w14:textId="77777777" w:rsidR="00E57EC9" w:rsidRDefault="00E57EC9" w:rsidP="00E57EC9">
      <w:r>
        <w:t>— </w:t>
      </w:r>
      <w:r w:rsidR="00776CEA" w:rsidRPr="00034910">
        <w:t>Cela vous surprend</w:t>
      </w:r>
      <w:r>
        <w:t xml:space="preserve">, </w:t>
      </w:r>
      <w:r w:rsidR="00776CEA" w:rsidRPr="00034910">
        <w:t>hein</w:t>
      </w:r>
      <w:r>
        <w:t xml:space="preserve"> ? </w:t>
      </w:r>
      <w:r w:rsidR="00776CEA" w:rsidRPr="00034910">
        <w:t>s</w:t>
      </w:r>
      <w:r>
        <w:t>’</w:t>
      </w:r>
      <w:r w:rsidR="00776CEA" w:rsidRPr="00034910">
        <w:t>écria-t-il</w:t>
      </w:r>
      <w:r>
        <w:t>.</w:t>
      </w:r>
    </w:p>
    <w:p w14:paraId="19BB80C5" w14:textId="77777777" w:rsidR="00E57EC9" w:rsidRDefault="00E57EC9" w:rsidP="00E57EC9">
      <w:r>
        <w:t>— </w:t>
      </w:r>
      <w:r w:rsidR="00776CEA" w:rsidRPr="00034910">
        <w:t>Ma foi</w:t>
      </w:r>
      <w:r>
        <w:t xml:space="preserve">, </w:t>
      </w:r>
      <w:r w:rsidR="00776CEA" w:rsidRPr="00034910">
        <w:t>je l</w:t>
      </w:r>
      <w:r>
        <w:t>’</w:t>
      </w:r>
      <w:r w:rsidR="00776CEA" w:rsidRPr="00034910">
        <w:t>avoue</w:t>
      </w:r>
      <w:r>
        <w:t xml:space="preserve">. </w:t>
      </w:r>
      <w:r w:rsidR="00776CEA" w:rsidRPr="00034910">
        <w:t>Qu</w:t>
      </w:r>
      <w:r>
        <w:t>’</w:t>
      </w:r>
      <w:r w:rsidR="00776CEA" w:rsidRPr="00034910">
        <w:t>appelez-vous un aéroplane de p</w:t>
      </w:r>
      <w:r w:rsidR="00776CEA" w:rsidRPr="00034910">
        <w:t>o</w:t>
      </w:r>
      <w:r w:rsidR="00FE4ED5">
        <w:t>lice</w:t>
      </w:r>
      <w:r>
        <w:t> ?</w:t>
      </w:r>
    </w:p>
    <w:p w14:paraId="5F6A6E7A" w14:textId="77777777" w:rsidR="00E57EC9" w:rsidRDefault="00E57EC9" w:rsidP="00E57EC9">
      <w:r>
        <w:t>— </w:t>
      </w:r>
      <w:r w:rsidR="00776CEA" w:rsidRPr="00034910">
        <w:t>Un moyen rapide et sûr de rejoindre les évadés</w:t>
      </w:r>
      <w:r>
        <w:t xml:space="preserve">. </w:t>
      </w:r>
      <w:r w:rsidR="00776CEA" w:rsidRPr="00034910">
        <w:t>Bien qu</w:t>
      </w:r>
      <w:r>
        <w:t>’</w:t>
      </w:r>
      <w:r w:rsidR="00776CEA" w:rsidRPr="00034910">
        <w:t>ils soient généralement à pied et nous à cheval</w:t>
      </w:r>
      <w:r>
        <w:t xml:space="preserve">, </w:t>
      </w:r>
      <w:r w:rsidR="00776CEA" w:rsidRPr="00034910">
        <w:t>certains condamnés réussissaient à nous échapper</w:t>
      </w:r>
      <w:r>
        <w:t xml:space="preserve">. </w:t>
      </w:r>
      <w:r w:rsidR="00776CEA" w:rsidRPr="00034910">
        <w:t>Profitant du vois</w:t>
      </w:r>
      <w:r w:rsidR="00776CEA" w:rsidRPr="00034910">
        <w:t>i</w:t>
      </w:r>
      <w:r w:rsidR="00776CEA" w:rsidRPr="00034910">
        <w:t>nage de la frontière chinoise de Mongolie</w:t>
      </w:r>
      <w:r>
        <w:t xml:space="preserve">, </w:t>
      </w:r>
      <w:r w:rsidR="00776CEA" w:rsidRPr="00034910">
        <w:t xml:space="preserve">de la difficulté </w:t>
      </w:r>
      <w:r w:rsidR="00776CEA" w:rsidRPr="00034910">
        <w:lastRenderedPageBreak/>
        <w:t>que présente pour la poursuite le territoire accidenté qui s</w:t>
      </w:r>
      <w:r>
        <w:t>’</w:t>
      </w:r>
      <w:r w:rsidR="00776CEA" w:rsidRPr="00034910">
        <w:t>étend au sud du Baïkal</w:t>
      </w:r>
      <w:r>
        <w:t xml:space="preserve">, </w:t>
      </w:r>
      <w:r w:rsidR="00776CEA" w:rsidRPr="00034910">
        <w:t>ils déroutaient nos recherches</w:t>
      </w:r>
      <w:r>
        <w:t xml:space="preserve">… </w:t>
      </w:r>
      <w:r w:rsidR="00776CEA" w:rsidRPr="00034910">
        <w:t>Alors</w:t>
      </w:r>
      <w:r>
        <w:t xml:space="preserve">, </w:t>
      </w:r>
      <w:r w:rsidR="00776CEA" w:rsidRPr="00034910">
        <w:t>d</w:t>
      </w:r>
      <w:r>
        <w:t>’</w:t>
      </w:r>
      <w:r w:rsidR="00776CEA" w:rsidRPr="00034910">
        <w:t>accord avec le gouverneur d</w:t>
      </w:r>
      <w:r>
        <w:t>’</w:t>
      </w:r>
      <w:r w:rsidR="00776CEA" w:rsidRPr="00034910">
        <w:t>Irkoutsk</w:t>
      </w:r>
      <w:r>
        <w:t xml:space="preserve">, </w:t>
      </w:r>
      <w:r w:rsidR="00776CEA" w:rsidRPr="00034910">
        <w:t>nous avons sollicité l</w:t>
      </w:r>
      <w:r>
        <w:t>’</w:t>
      </w:r>
      <w:r w:rsidR="00776CEA" w:rsidRPr="00034910">
        <w:t>ouverture d</w:t>
      </w:r>
      <w:r>
        <w:t>’</w:t>
      </w:r>
      <w:r w:rsidR="00776CEA" w:rsidRPr="00034910">
        <w:t>un crédit spécial</w:t>
      </w:r>
      <w:r>
        <w:t xml:space="preserve">. </w:t>
      </w:r>
      <w:r w:rsidR="00776CEA" w:rsidRPr="00034910">
        <w:t>Nous adressant à une maison d</w:t>
      </w:r>
      <w:r>
        <w:t>’</w:t>
      </w:r>
      <w:r w:rsidR="00776CEA" w:rsidRPr="00034910">
        <w:t>aviation</w:t>
      </w:r>
      <w:r>
        <w:t xml:space="preserve">, </w:t>
      </w:r>
      <w:r w:rsidR="00776CEA" w:rsidRPr="00034910">
        <w:t>nous nous sommes fait construire un aéroplane pouvant enlever dix hommes</w:t>
      </w:r>
      <w:r>
        <w:t xml:space="preserve">. </w:t>
      </w:r>
      <w:r w:rsidR="00776CEA" w:rsidRPr="00034910">
        <w:t>Et alors</w:t>
      </w:r>
      <w:r>
        <w:t xml:space="preserve">, </w:t>
      </w:r>
      <w:r w:rsidR="00776CEA" w:rsidRPr="00034910">
        <w:t>vous comprenez</w:t>
      </w:r>
      <w:r>
        <w:t xml:space="preserve">, </w:t>
      </w:r>
      <w:r w:rsidR="00776CEA" w:rsidRPr="00034910">
        <w:t>volant à soixante ou quatre-vingts kilomètres à l</w:t>
      </w:r>
      <w:r>
        <w:t>’</w:t>
      </w:r>
      <w:r w:rsidR="00776CEA" w:rsidRPr="00034910">
        <w:t>heure</w:t>
      </w:r>
      <w:r>
        <w:t xml:space="preserve">, </w:t>
      </w:r>
      <w:r w:rsidR="00776CEA" w:rsidRPr="00034910">
        <w:t>sans souci des accidents de la route terrestre</w:t>
      </w:r>
      <w:r>
        <w:t xml:space="preserve">, </w:t>
      </w:r>
      <w:r w:rsidR="00776CEA" w:rsidRPr="00034910">
        <w:t>quel fugitif désormais pourra espérer nous di</w:t>
      </w:r>
      <w:r w:rsidR="00776CEA" w:rsidRPr="00034910">
        <w:t>s</w:t>
      </w:r>
      <w:r w:rsidR="00776CEA" w:rsidRPr="00034910">
        <w:t>tancer</w:t>
      </w:r>
      <w:r>
        <w:t> ?</w:t>
      </w:r>
    </w:p>
    <w:p w14:paraId="27090DFA" w14:textId="77777777" w:rsidR="00E57EC9" w:rsidRDefault="00E57EC9" w:rsidP="00E57EC9">
      <w:r>
        <w:t>— </w:t>
      </w:r>
      <w:r w:rsidR="00776CEA" w:rsidRPr="00034910">
        <w:t>Mais la mine est assez éloignée</w:t>
      </w:r>
      <w:r>
        <w:t>.</w:t>
      </w:r>
    </w:p>
    <w:p w14:paraId="7B88AF7F" w14:textId="77777777" w:rsidR="00E57EC9" w:rsidRDefault="00E57EC9" w:rsidP="00E57EC9">
      <w:r>
        <w:t>— </w:t>
      </w:r>
      <w:proofErr w:type="spellStart"/>
      <w:r w:rsidR="00776CEA" w:rsidRPr="00034910">
        <w:t>Borenev</w:t>
      </w:r>
      <w:proofErr w:type="spellEnd"/>
      <w:r>
        <w:t xml:space="preserve">… </w:t>
      </w:r>
      <w:r w:rsidR="00776CEA" w:rsidRPr="00034910">
        <w:t>vingt-cinq verstes</w:t>
      </w:r>
      <w:r>
        <w:t xml:space="preserve">. </w:t>
      </w:r>
      <w:r w:rsidR="00776CEA" w:rsidRPr="00034910">
        <w:t>Mais ne vous effrayez pas</w:t>
      </w:r>
      <w:r>
        <w:t xml:space="preserve">, </w:t>
      </w:r>
      <w:r w:rsidR="00776CEA" w:rsidRPr="00034910">
        <w:t xml:space="preserve">le lieutenant </w:t>
      </w:r>
      <w:proofErr w:type="spellStart"/>
      <w:r w:rsidR="00776CEA" w:rsidRPr="00034910">
        <w:t>Bariatine</w:t>
      </w:r>
      <w:proofErr w:type="spellEnd"/>
      <w:r>
        <w:t xml:space="preserve">, </w:t>
      </w:r>
      <w:r w:rsidR="00776CEA" w:rsidRPr="00034910">
        <w:t>ainsi se dénomme votre serviteur</w:t>
      </w:r>
      <w:r>
        <w:t xml:space="preserve">, </w:t>
      </w:r>
      <w:r w:rsidR="00776CEA" w:rsidRPr="00034910">
        <w:t>n</w:t>
      </w:r>
      <w:r>
        <w:t>’</w:t>
      </w:r>
      <w:r w:rsidR="00776CEA" w:rsidRPr="00034910">
        <w:t>est point fou</w:t>
      </w:r>
      <w:r>
        <w:t xml:space="preserve">. </w:t>
      </w:r>
      <w:r w:rsidR="00776CEA" w:rsidRPr="00034910">
        <w:t>Il ne vous propose point de parcourir cette distance à pied</w:t>
      </w:r>
      <w:r>
        <w:t>.</w:t>
      </w:r>
    </w:p>
    <w:p w14:paraId="2C914B76" w14:textId="77777777" w:rsidR="00E57EC9" w:rsidRDefault="00E57EC9" w:rsidP="00E57EC9">
      <w:r>
        <w:t>— </w:t>
      </w:r>
      <w:r w:rsidR="00776CEA" w:rsidRPr="00034910">
        <w:t>Mais des chevaux</w:t>
      </w:r>
      <w:r>
        <w:t> ?</w:t>
      </w:r>
    </w:p>
    <w:p w14:paraId="32FC7248" w14:textId="77777777" w:rsidR="00E57EC9" w:rsidRDefault="00E57EC9" w:rsidP="00E57EC9">
      <w:r>
        <w:t>— </w:t>
      </w:r>
      <w:r w:rsidR="00776CEA" w:rsidRPr="00034910">
        <w:t>J</w:t>
      </w:r>
      <w:r>
        <w:t>’</w:t>
      </w:r>
      <w:r w:rsidR="00776CEA" w:rsidRPr="00034910">
        <w:t>en ai quatre</w:t>
      </w:r>
      <w:r>
        <w:t xml:space="preserve"> : </w:t>
      </w:r>
      <w:r w:rsidR="00776CEA" w:rsidRPr="00034910">
        <w:t>le mien et trois autres</w:t>
      </w:r>
      <w:r>
        <w:t xml:space="preserve">. </w:t>
      </w:r>
      <w:r w:rsidR="00776CEA" w:rsidRPr="00034910">
        <w:t>Il est vrai que ces derniers portent mes cosaques d</w:t>
      </w:r>
      <w:r>
        <w:t>’</w:t>
      </w:r>
      <w:r w:rsidR="00776CEA" w:rsidRPr="00034910">
        <w:t>escorte</w:t>
      </w:r>
      <w:r>
        <w:t xml:space="preserve">. </w:t>
      </w:r>
      <w:r w:rsidR="00776CEA" w:rsidRPr="00034910">
        <w:t>Mais je préfère</w:t>
      </w:r>
      <w:r>
        <w:t xml:space="preserve">, </w:t>
      </w:r>
      <w:r w:rsidR="00776CEA" w:rsidRPr="00034910">
        <w:t>à la leur</w:t>
      </w:r>
      <w:r>
        <w:t xml:space="preserve">, </w:t>
      </w:r>
      <w:r w:rsidR="00776CEA" w:rsidRPr="00034910">
        <w:t>votre compagnie et celle de votre ami</w:t>
      </w:r>
      <w:r>
        <w:t xml:space="preserve">. </w:t>
      </w:r>
      <w:r w:rsidR="00776CEA" w:rsidRPr="00034910">
        <w:t>Je ne garderai avec nous qu</w:t>
      </w:r>
      <w:r>
        <w:t>’</w:t>
      </w:r>
      <w:r w:rsidR="00776CEA" w:rsidRPr="00034910">
        <w:t>un seul de ces hommes</w:t>
      </w:r>
      <w:r>
        <w:t xml:space="preserve">. </w:t>
      </w:r>
      <w:r w:rsidR="00776CEA" w:rsidRPr="00034910">
        <w:t>Ses deux camarades vous pr</w:t>
      </w:r>
      <w:r w:rsidR="00776CEA" w:rsidRPr="00034910">
        <w:t>ê</w:t>
      </w:r>
      <w:r w:rsidR="00776CEA" w:rsidRPr="00034910">
        <w:t>teront leurs montures et nous rejoindront</w:t>
      </w:r>
      <w:r>
        <w:t>.</w:t>
      </w:r>
    </w:p>
    <w:p w14:paraId="6C2C97DE" w14:textId="77777777" w:rsidR="00E57EC9" w:rsidRDefault="00776CEA" w:rsidP="00E57EC9">
      <w:r w:rsidRPr="00034910">
        <w:t>Le lieutenant s</w:t>
      </w:r>
      <w:r w:rsidR="00E57EC9">
        <w:t>’</w:t>
      </w:r>
      <w:r w:rsidRPr="00034910">
        <w:t>interrompit pour appeler d</w:t>
      </w:r>
      <w:r w:rsidR="00E57EC9">
        <w:t>’</w:t>
      </w:r>
      <w:r w:rsidRPr="00034910">
        <w:t>une voix de stentor</w:t>
      </w:r>
      <w:r w:rsidR="00E57EC9">
        <w:t> :</w:t>
      </w:r>
    </w:p>
    <w:p w14:paraId="57A99888" w14:textId="77777777" w:rsidR="00E57EC9" w:rsidRDefault="00E57EC9" w:rsidP="00E57EC9">
      <w:r>
        <w:t>— </w:t>
      </w:r>
      <w:r w:rsidR="00776CEA" w:rsidRPr="00034910">
        <w:t>Holà</w:t>
      </w:r>
      <w:r>
        <w:t xml:space="preserve">, </w:t>
      </w:r>
      <w:r w:rsidR="00776CEA" w:rsidRPr="00034910">
        <w:t>Ivan</w:t>
      </w:r>
      <w:r>
        <w:t> !</w:t>
      </w:r>
    </w:p>
    <w:p w14:paraId="57FD1607" w14:textId="77777777" w:rsidR="00E57EC9" w:rsidRDefault="00776CEA" w:rsidP="00E57EC9">
      <w:r w:rsidRPr="00034910">
        <w:t>Ce qui fit apparaître aussitôt un cosaque cuivré</w:t>
      </w:r>
      <w:r w:rsidR="00E57EC9">
        <w:t xml:space="preserve">, </w:t>
      </w:r>
      <w:r w:rsidRPr="00034910">
        <w:t>chevelu</w:t>
      </w:r>
      <w:r w:rsidR="00E57EC9">
        <w:t xml:space="preserve">, </w:t>
      </w:r>
      <w:r w:rsidRPr="00034910">
        <w:t>barbu</w:t>
      </w:r>
      <w:r w:rsidR="00E57EC9">
        <w:t xml:space="preserve">, </w:t>
      </w:r>
      <w:r w:rsidRPr="00034910">
        <w:t>à l</w:t>
      </w:r>
      <w:r w:rsidR="00E57EC9">
        <w:t>’</w:t>
      </w:r>
      <w:r w:rsidRPr="00034910">
        <w:t>instar d</w:t>
      </w:r>
      <w:r w:rsidR="00E57EC9">
        <w:t>’</w:t>
      </w:r>
      <w:r w:rsidRPr="00034910">
        <w:t>un de ces diables montés sur ressort à boudin qui sortent d</w:t>
      </w:r>
      <w:r w:rsidR="00E57EC9">
        <w:t>’</w:t>
      </w:r>
      <w:r w:rsidRPr="00034910">
        <w:t>une boîte à surprise</w:t>
      </w:r>
      <w:r w:rsidR="00E57EC9">
        <w:t xml:space="preserve">. </w:t>
      </w:r>
      <w:r w:rsidRPr="00034910">
        <w:t>L</w:t>
      </w:r>
      <w:r w:rsidR="00E57EC9">
        <w:t>’</w:t>
      </w:r>
      <w:r w:rsidRPr="00034910">
        <w:t>officier griffonnait quelques mots au crayon sur une feuille arrachée de son carnet</w:t>
      </w:r>
      <w:r w:rsidR="00E57EC9">
        <w:t xml:space="preserve">. </w:t>
      </w:r>
      <w:r w:rsidRPr="00034910">
        <w:t>Il tendit le papier au soldat</w:t>
      </w:r>
      <w:r w:rsidR="00E57EC9">
        <w:t>.</w:t>
      </w:r>
    </w:p>
    <w:p w14:paraId="5CAA0272" w14:textId="77777777" w:rsidR="00E57EC9" w:rsidRDefault="00E57EC9" w:rsidP="00E57EC9">
      <w:r>
        <w:lastRenderedPageBreak/>
        <w:t>— </w:t>
      </w:r>
      <w:r w:rsidR="00776CEA" w:rsidRPr="00034910">
        <w:t>Voilà un bon de réquisition pour une charrette qui te r</w:t>
      </w:r>
      <w:r w:rsidR="00776CEA" w:rsidRPr="00034910">
        <w:t>a</w:t>
      </w:r>
      <w:r w:rsidR="00776CEA" w:rsidRPr="00034910">
        <w:t xml:space="preserve">mènera ainsi que </w:t>
      </w:r>
      <w:proofErr w:type="spellStart"/>
      <w:r w:rsidR="00776CEA" w:rsidRPr="00034910">
        <w:t>Pepoff</w:t>
      </w:r>
      <w:proofErr w:type="spellEnd"/>
      <w:r w:rsidR="00776CEA" w:rsidRPr="00034910">
        <w:t xml:space="preserve"> à notre résidence de </w:t>
      </w:r>
      <w:proofErr w:type="spellStart"/>
      <w:r w:rsidR="00776CEA" w:rsidRPr="00034910">
        <w:t>Borenev</w:t>
      </w:r>
      <w:proofErr w:type="spellEnd"/>
      <w:r>
        <w:t>.</w:t>
      </w:r>
    </w:p>
    <w:p w14:paraId="2DD56134" w14:textId="77777777" w:rsidR="00E57EC9" w:rsidRDefault="00E57EC9" w:rsidP="00E57EC9">
      <w:r>
        <w:t>— </w:t>
      </w:r>
      <w:r w:rsidR="00776CEA" w:rsidRPr="00034910">
        <w:t>Bien</w:t>
      </w:r>
      <w:r>
        <w:t xml:space="preserve">, </w:t>
      </w:r>
      <w:r w:rsidR="00776CEA" w:rsidRPr="00034910">
        <w:t>lieutenant</w:t>
      </w:r>
      <w:r>
        <w:t>.</w:t>
      </w:r>
    </w:p>
    <w:p w14:paraId="639A1D76" w14:textId="77777777" w:rsidR="00E57EC9" w:rsidRDefault="00E57EC9" w:rsidP="00E57EC9">
      <w:r>
        <w:t>— </w:t>
      </w:r>
      <w:r w:rsidR="00776CEA" w:rsidRPr="00034910">
        <w:t>Vos chevaux</w:t>
      </w:r>
      <w:r>
        <w:t xml:space="preserve">, </w:t>
      </w:r>
      <w:r w:rsidR="00776CEA" w:rsidRPr="00034910">
        <w:t>je les prête à ces messieurs</w:t>
      </w:r>
      <w:r>
        <w:t>.</w:t>
      </w:r>
    </w:p>
    <w:p w14:paraId="20346C40" w14:textId="77777777" w:rsidR="00E57EC9" w:rsidRDefault="00776CEA" w:rsidP="00E57EC9">
      <w:r w:rsidRPr="00034910">
        <w:t>Ivan s</w:t>
      </w:r>
      <w:r w:rsidR="00E57EC9">
        <w:t>’</w:t>
      </w:r>
      <w:r w:rsidRPr="00034910">
        <w:t>inclina profondément</w:t>
      </w:r>
      <w:r w:rsidR="00E57EC9">
        <w:t xml:space="preserve">. </w:t>
      </w:r>
      <w:r w:rsidRPr="00034910">
        <w:t>Pour lui</w:t>
      </w:r>
      <w:r w:rsidR="00E57EC9">
        <w:t xml:space="preserve">, </w:t>
      </w:r>
      <w:r w:rsidRPr="00034910">
        <w:t>les voyageurs au</w:t>
      </w:r>
      <w:r w:rsidRPr="00034910">
        <w:t>x</w:t>
      </w:r>
      <w:r w:rsidRPr="00034910">
        <w:t>quels son lieutenant accordait pareille politesse</w:t>
      </w:r>
      <w:r w:rsidR="00E57EC9">
        <w:t xml:space="preserve">, </w:t>
      </w:r>
      <w:r w:rsidRPr="00034910">
        <w:t>devaient être des personnages considérables</w:t>
      </w:r>
      <w:r w:rsidR="00E57EC9">
        <w:t>.</w:t>
      </w:r>
    </w:p>
    <w:p w14:paraId="53E88ACF" w14:textId="77777777" w:rsidR="00E57EC9" w:rsidRDefault="00E57EC9" w:rsidP="00E57EC9">
      <w:r>
        <w:t>— </w:t>
      </w:r>
      <w:r w:rsidR="00776CEA" w:rsidRPr="00034910">
        <w:t>Allons</w:t>
      </w:r>
      <w:r>
        <w:t xml:space="preserve">, </w:t>
      </w:r>
      <w:proofErr w:type="spellStart"/>
      <w:r w:rsidR="00776CEA" w:rsidRPr="00034910">
        <w:t>prends</w:t>
      </w:r>
      <w:proofErr w:type="spellEnd"/>
      <w:r w:rsidR="00776CEA" w:rsidRPr="00034910">
        <w:t xml:space="preserve"> le large</w:t>
      </w:r>
      <w:r>
        <w:t xml:space="preserve">. </w:t>
      </w:r>
      <w:r w:rsidR="00776CEA" w:rsidRPr="00034910">
        <w:t>Et l</w:t>
      </w:r>
      <w:r>
        <w:t>’</w:t>
      </w:r>
      <w:r w:rsidR="00776CEA" w:rsidRPr="00034910">
        <w:t>homme disparut</w:t>
      </w:r>
      <w:r>
        <w:t>.</w:t>
      </w:r>
    </w:p>
    <w:p w14:paraId="02A5AD46" w14:textId="77777777" w:rsidR="00E57EC9" w:rsidRDefault="00E57EC9" w:rsidP="00E57EC9">
      <w:r>
        <w:t>— </w:t>
      </w:r>
      <w:r w:rsidR="00776CEA" w:rsidRPr="00034910">
        <w:t xml:space="preserve">Le brave Ivan est </w:t>
      </w:r>
      <w:r>
        <w:t>« </w:t>
      </w:r>
      <w:r w:rsidR="00776CEA" w:rsidRPr="00034910">
        <w:t>cocasse</w:t>
      </w:r>
      <w:r>
        <w:t xml:space="preserve"> », </w:t>
      </w:r>
      <w:r w:rsidR="00776CEA" w:rsidRPr="00034910">
        <w:t xml:space="preserve">fit légèrement </w:t>
      </w:r>
      <w:proofErr w:type="spellStart"/>
      <w:r w:rsidR="00776CEA" w:rsidRPr="00034910">
        <w:t>Bariatine</w:t>
      </w:r>
      <w:proofErr w:type="spellEnd"/>
      <w:r w:rsidR="00776CEA" w:rsidRPr="00034910">
        <w:t xml:space="preserve"> qui</w:t>
      </w:r>
      <w:r>
        <w:t xml:space="preserve">, </w:t>
      </w:r>
      <w:r w:rsidR="00776CEA" w:rsidRPr="00034910">
        <w:t>ainsi que la plupart des jeunes officiers russes</w:t>
      </w:r>
      <w:r>
        <w:t xml:space="preserve">, </w:t>
      </w:r>
      <w:r w:rsidR="00776CEA" w:rsidRPr="00034910">
        <w:t>affectait v</w:t>
      </w:r>
      <w:r w:rsidR="00776CEA" w:rsidRPr="00034910">
        <w:t>o</w:t>
      </w:r>
      <w:r w:rsidR="00776CEA" w:rsidRPr="00034910">
        <w:t>lontiers d</w:t>
      </w:r>
      <w:r>
        <w:t>’</w:t>
      </w:r>
      <w:r w:rsidR="00776CEA" w:rsidRPr="00034910">
        <w:t xml:space="preserve">émailler son dialogue de </w:t>
      </w:r>
      <w:r>
        <w:t>« </w:t>
      </w:r>
      <w:r w:rsidR="00776CEA" w:rsidRPr="00034910">
        <w:t>parisianismes</w:t>
      </w:r>
      <w:r>
        <w:t xml:space="preserve"> ». </w:t>
      </w:r>
      <w:r w:rsidR="00776CEA" w:rsidRPr="00034910">
        <w:t>Mais c</w:t>
      </w:r>
      <w:r>
        <w:t>’</w:t>
      </w:r>
      <w:r w:rsidR="00776CEA" w:rsidRPr="00034910">
        <w:t>est un dévoué et courageux compagnon</w:t>
      </w:r>
      <w:r>
        <w:t xml:space="preserve">. </w:t>
      </w:r>
      <w:r w:rsidR="00776CEA" w:rsidRPr="00034910">
        <w:t>Je ne voudrais pas être à la place du propriétaire de carriole</w:t>
      </w:r>
      <w:r>
        <w:t xml:space="preserve">, </w:t>
      </w:r>
      <w:r w:rsidR="00776CEA" w:rsidRPr="00034910">
        <w:t>à qui il va présenter son bon de réquisition</w:t>
      </w:r>
      <w:r>
        <w:t>.</w:t>
      </w:r>
    </w:p>
    <w:p w14:paraId="5C47926B" w14:textId="77777777" w:rsidR="00E57EC9" w:rsidRDefault="00E57EC9" w:rsidP="00E57EC9">
      <w:r>
        <w:t>— </w:t>
      </w:r>
      <w:r w:rsidR="00776CEA" w:rsidRPr="00034910">
        <w:t>Ce bon</w:t>
      </w:r>
      <w:r>
        <w:t xml:space="preserve">, </w:t>
      </w:r>
      <w:r w:rsidR="00776CEA" w:rsidRPr="00034910">
        <w:t>n</w:t>
      </w:r>
      <w:r>
        <w:t>’</w:t>
      </w:r>
      <w:r w:rsidR="00776CEA" w:rsidRPr="00034910">
        <w:t>est-il pas un peu</w:t>
      </w:r>
      <w:r>
        <w:t xml:space="preserve">… </w:t>
      </w:r>
      <w:r w:rsidR="00776CEA" w:rsidRPr="00034910">
        <w:t>risqué</w:t>
      </w:r>
      <w:r>
        <w:t xml:space="preserve"> ? </w:t>
      </w:r>
      <w:r w:rsidR="00776CEA" w:rsidRPr="00034910">
        <w:t xml:space="preserve">hasarda Dick </w:t>
      </w:r>
      <w:proofErr w:type="spellStart"/>
      <w:r w:rsidR="00776CEA" w:rsidRPr="00034910">
        <w:t>Fann</w:t>
      </w:r>
      <w:proofErr w:type="spellEnd"/>
      <w:r>
        <w:t xml:space="preserve">, </w:t>
      </w:r>
      <w:r w:rsidR="00776CEA" w:rsidRPr="00034910">
        <w:t>dont la correction britannique s</w:t>
      </w:r>
      <w:r>
        <w:t>’</w:t>
      </w:r>
      <w:r w:rsidR="00776CEA" w:rsidRPr="00034910">
        <w:t>étonnait du sans-gêne marqué à l</w:t>
      </w:r>
      <w:r>
        <w:t>’</w:t>
      </w:r>
      <w:r w:rsidR="00776CEA" w:rsidRPr="00034910">
        <w:t>égard de l</w:t>
      </w:r>
      <w:r>
        <w:t>’</w:t>
      </w:r>
      <w:r w:rsidR="00776CEA" w:rsidRPr="00034910">
        <w:t>habitant</w:t>
      </w:r>
      <w:r>
        <w:t>.</w:t>
      </w:r>
    </w:p>
    <w:p w14:paraId="7A0AD2CF" w14:textId="77777777" w:rsidR="00E57EC9" w:rsidRDefault="00776CEA" w:rsidP="00E57EC9">
      <w:proofErr w:type="spellStart"/>
      <w:r w:rsidRPr="00034910">
        <w:t>Bariatine</w:t>
      </w:r>
      <w:proofErr w:type="spellEnd"/>
      <w:r w:rsidRPr="00034910">
        <w:t xml:space="preserve"> haussa les épaules</w:t>
      </w:r>
      <w:r w:rsidR="00E57EC9">
        <w:t> :</w:t>
      </w:r>
    </w:p>
    <w:p w14:paraId="7E0DEEDB" w14:textId="77777777" w:rsidR="00E57EC9" w:rsidRDefault="00E57EC9" w:rsidP="00E57EC9">
      <w:r>
        <w:t>— </w:t>
      </w:r>
      <w:r w:rsidR="00776CEA" w:rsidRPr="00034910">
        <w:t>Risqué</w:t>
      </w:r>
      <w:r>
        <w:t xml:space="preserve"> ?… </w:t>
      </w:r>
      <w:r w:rsidR="00776CEA" w:rsidRPr="00034910">
        <w:t>ma foi non</w:t>
      </w:r>
      <w:r>
        <w:t xml:space="preserve">… </w:t>
      </w:r>
      <w:r w:rsidR="00776CEA" w:rsidRPr="00034910">
        <w:t>C</w:t>
      </w:r>
      <w:r>
        <w:t>’</w:t>
      </w:r>
      <w:r w:rsidR="00776CEA" w:rsidRPr="00034910">
        <w:t>est un bon pour nécessité du service</w:t>
      </w:r>
      <w:r>
        <w:t>.</w:t>
      </w:r>
    </w:p>
    <w:p w14:paraId="1CC566CB" w14:textId="77777777" w:rsidR="00E57EC9" w:rsidRDefault="00E57EC9" w:rsidP="00E57EC9">
      <w:r>
        <w:t>— </w:t>
      </w:r>
      <w:r w:rsidR="00776CEA" w:rsidRPr="00034910">
        <w:t>Vous croyez</w:t>
      </w:r>
      <w:r>
        <w:t> ?</w:t>
      </w:r>
    </w:p>
    <w:p w14:paraId="4DA4B561" w14:textId="77777777" w:rsidR="00E57EC9" w:rsidRDefault="00E57EC9" w:rsidP="00E57EC9">
      <w:r>
        <w:t>— </w:t>
      </w:r>
      <w:r w:rsidR="00776CEA" w:rsidRPr="00034910">
        <w:t>Je suis sûr</w:t>
      </w:r>
      <w:r>
        <w:t xml:space="preserve">. </w:t>
      </w:r>
      <w:r w:rsidR="00776CEA" w:rsidRPr="00034910">
        <w:t>Quel service est plus commandé à un officier que de procurer du plaisir à des étrangers de marque</w:t>
      </w:r>
      <w:r>
        <w:t> ?</w:t>
      </w:r>
    </w:p>
    <w:p w14:paraId="1F96A5B7" w14:textId="77777777" w:rsidR="00E57EC9" w:rsidRDefault="00776CEA" w:rsidP="00E57EC9">
      <w:r w:rsidRPr="00034910">
        <w:t>On ne pouvait être plus aimable</w:t>
      </w:r>
      <w:r w:rsidR="00E57EC9">
        <w:t>.</w:t>
      </w:r>
    </w:p>
    <w:p w14:paraId="111AAEC7" w14:textId="77777777" w:rsidR="00E57EC9" w:rsidRDefault="00776CEA" w:rsidP="00E57EC9">
      <w:r w:rsidRPr="00034910">
        <w:t>Quelques instants plus tard</w:t>
      </w:r>
      <w:r w:rsidR="00E57EC9">
        <w:t xml:space="preserve">, </w:t>
      </w:r>
      <w:r w:rsidRPr="00034910">
        <w:t xml:space="preserve">Dick et Jean </w:t>
      </w:r>
      <w:proofErr w:type="spellStart"/>
      <w:r w:rsidRPr="00034910">
        <w:t>Brot</w:t>
      </w:r>
      <w:proofErr w:type="spellEnd"/>
      <w:r w:rsidRPr="00034910">
        <w:t xml:space="preserve"> enfou</w:t>
      </w:r>
      <w:r w:rsidRPr="00034910">
        <w:t>r</w:t>
      </w:r>
      <w:r w:rsidRPr="00034910">
        <w:t>chaient les petits chevaux des cosaques démontés</w:t>
      </w:r>
      <w:r w:rsidR="00E57EC9">
        <w:t xml:space="preserve">, </w:t>
      </w:r>
      <w:r w:rsidRPr="00034910">
        <w:t>et</w:t>
      </w:r>
      <w:r w:rsidR="00E57EC9">
        <w:t xml:space="preserve">, </w:t>
      </w:r>
      <w:r w:rsidRPr="00034910">
        <w:lastRenderedPageBreak/>
        <w:t>suivis à distance par l</w:t>
      </w:r>
      <w:r w:rsidR="00E57EC9">
        <w:t>’</w:t>
      </w:r>
      <w:r w:rsidRPr="00034910">
        <w:t>unique soldat non dépossédé de sa monture</w:t>
      </w:r>
      <w:r w:rsidR="00E57EC9">
        <w:t xml:space="preserve">, </w:t>
      </w:r>
      <w:r w:rsidRPr="00034910">
        <w:t>s</w:t>
      </w:r>
      <w:r w:rsidR="00E57EC9">
        <w:t>’</w:t>
      </w:r>
      <w:r w:rsidRPr="00034910">
        <w:t>éloignaient en compagnie du lieutenant</w:t>
      </w:r>
      <w:r w:rsidR="00E57EC9">
        <w:t xml:space="preserve">. </w:t>
      </w:r>
      <w:r w:rsidRPr="00034910">
        <w:t>Celui-ci avait pris soin de dire à l</w:t>
      </w:r>
      <w:r w:rsidR="00E57EC9">
        <w:t>’</w:t>
      </w:r>
      <w:proofErr w:type="spellStart"/>
      <w:r w:rsidRPr="00034910">
        <w:t>hôte</w:t>
      </w:r>
      <w:proofErr w:type="spellEnd"/>
      <w:r w:rsidRPr="00034910">
        <w:t xml:space="preserve"> des voyageurs</w:t>
      </w:r>
      <w:r w:rsidR="00E57EC9">
        <w:t> :</w:t>
      </w:r>
    </w:p>
    <w:p w14:paraId="13FAEEF9" w14:textId="77777777" w:rsidR="00AA1EC6" w:rsidRDefault="00AA1EC6" w:rsidP="00AA1EC6">
      <w:pPr>
        <w:pStyle w:val="Centrsolidaire"/>
      </w:pPr>
      <w:r w:rsidRPr="00E57EC9">
        <w:rPr>
          <w:noProof/>
        </w:rPr>
        <w:drawing>
          <wp:inline distT="0" distB="0" distL="0" distR="0" wp14:anchorId="6DF2C733" wp14:editId="4CAFACFC">
            <wp:extent cx="5756910" cy="6734810"/>
            <wp:effectExtent l="0" t="0" r="0" b="0"/>
            <wp:docPr id="84" name="Image 19" descr="Une image contenant croquis, cheval, dessin, Rê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 19" descr="Une image contenant croquis, cheval, dessin, Rêne&#10;&#10;Le contenu généré par l’IA peut être incorrec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6734810"/>
                    </a:xfrm>
                    <a:prstGeom prst="rect">
                      <a:avLst/>
                    </a:prstGeom>
                    <a:noFill/>
                    <a:ln>
                      <a:noFill/>
                    </a:ln>
                  </pic:spPr>
                </pic:pic>
              </a:graphicData>
            </a:graphic>
          </wp:inline>
        </w:drawing>
      </w:r>
    </w:p>
    <w:p w14:paraId="1CAE8360" w14:textId="77777777" w:rsidR="00AA1EC6" w:rsidRDefault="00AA1EC6" w:rsidP="00AA1EC6">
      <w:pPr>
        <w:pStyle w:val="Centr14pt"/>
      </w:pPr>
      <w:r w:rsidRPr="00E57EC9">
        <w:t>Sur les chevaux des cosaques démontés</w:t>
      </w:r>
      <w:r>
        <w:t xml:space="preserve">, </w:t>
      </w:r>
      <w:r w:rsidRPr="00E57EC9">
        <w:t>ils s</w:t>
      </w:r>
      <w:r>
        <w:t>’</w:t>
      </w:r>
      <w:r w:rsidRPr="00E57EC9">
        <w:t>éloignaient en compagnie du lieutenant</w:t>
      </w:r>
      <w:r>
        <w:t>.</w:t>
      </w:r>
    </w:p>
    <w:p w14:paraId="3CD739D3" w14:textId="77777777" w:rsidR="00E57EC9" w:rsidRDefault="00E57EC9" w:rsidP="00E57EC9">
      <w:r>
        <w:lastRenderedPageBreak/>
        <w:t>— </w:t>
      </w:r>
      <w:r w:rsidR="00776CEA" w:rsidRPr="00034910">
        <w:t>Hetman</w:t>
      </w:r>
      <w:r>
        <w:t xml:space="preserve">, </w:t>
      </w:r>
      <w:r w:rsidR="00776CEA" w:rsidRPr="00034910">
        <w:t>ces messieurs seront peut-être las ce soir</w:t>
      </w:r>
      <w:r>
        <w:t xml:space="preserve">. </w:t>
      </w:r>
      <w:r w:rsidR="00776CEA" w:rsidRPr="00034910">
        <w:t>En ce cas</w:t>
      </w:r>
      <w:r>
        <w:t xml:space="preserve">, </w:t>
      </w:r>
      <w:r w:rsidR="00776CEA" w:rsidRPr="00034910">
        <w:t>je leur offrirais l</w:t>
      </w:r>
      <w:r>
        <w:t>’</w:t>
      </w:r>
      <w:r w:rsidR="00776CEA" w:rsidRPr="00034910">
        <w:t>hospitalité à notre casernement et vous les ramènerais demain</w:t>
      </w:r>
      <w:r>
        <w:t>.</w:t>
      </w:r>
    </w:p>
    <w:p w14:paraId="14308D68" w14:textId="77777777" w:rsidR="00E57EC9" w:rsidRDefault="00776CEA" w:rsidP="00E57EC9">
      <w:r w:rsidRPr="00034910">
        <w:t>Puis à peu de distance</w:t>
      </w:r>
      <w:r w:rsidR="00E57EC9">
        <w:t xml:space="preserve">, </w:t>
      </w:r>
      <w:r w:rsidRPr="00034910">
        <w:t>certain de n</w:t>
      </w:r>
      <w:r w:rsidR="00E57EC9">
        <w:t>’</w:t>
      </w:r>
      <w:r w:rsidRPr="00034910">
        <w:t>être plus entendu par son supérieur hiérarchique</w:t>
      </w:r>
      <w:r w:rsidR="00E57EC9">
        <w:t xml:space="preserve">, </w:t>
      </w:r>
      <w:r w:rsidRPr="00034910">
        <w:t>il avait ajouté courtoisement</w:t>
      </w:r>
      <w:r w:rsidR="00E57EC9">
        <w:t> :</w:t>
      </w:r>
    </w:p>
    <w:p w14:paraId="0BAD3830" w14:textId="77777777" w:rsidR="00E57EC9" w:rsidRDefault="00E57EC9" w:rsidP="00E57EC9">
      <w:r>
        <w:t>— </w:t>
      </w:r>
      <w:r w:rsidR="00776CEA" w:rsidRPr="00034910">
        <w:t>Ainsi je vous délivrerai un peu plus longtemps de l</w:t>
      </w:r>
      <w:r>
        <w:t>’</w:t>
      </w:r>
      <w:r w:rsidR="00776CEA" w:rsidRPr="00034910">
        <w:t>ennui d</w:t>
      </w:r>
      <w:r>
        <w:t>’</w:t>
      </w:r>
      <w:r w:rsidR="00776CEA" w:rsidRPr="00034910">
        <w:t>une escale dans une petite ville sans ressources</w:t>
      </w:r>
      <w:r>
        <w:t>.</w:t>
      </w:r>
    </w:p>
    <w:p w14:paraId="3B0DA982" w14:textId="77777777" w:rsidR="00E57EC9" w:rsidRDefault="00776CEA" w:rsidP="00E57EC9">
      <w:r w:rsidRPr="00034910">
        <w:t>Il était bavard</w:t>
      </w:r>
      <w:r w:rsidR="00E57EC9">
        <w:t xml:space="preserve">, </w:t>
      </w:r>
      <w:r w:rsidRPr="00034910">
        <w:t xml:space="preserve">le lieutenant </w:t>
      </w:r>
      <w:proofErr w:type="spellStart"/>
      <w:r w:rsidRPr="00034910">
        <w:t>Bariatine</w:t>
      </w:r>
      <w:proofErr w:type="spellEnd"/>
      <w:r w:rsidR="00E57EC9">
        <w:t>.</w:t>
      </w:r>
    </w:p>
    <w:p w14:paraId="4B24C448" w14:textId="77777777" w:rsidR="00E57EC9" w:rsidRDefault="00776CEA" w:rsidP="00E57EC9">
      <w:r w:rsidRPr="00034910">
        <w:t>La mine</w:t>
      </w:r>
      <w:r w:rsidR="00E57EC9">
        <w:t xml:space="preserve">, </w:t>
      </w:r>
      <w:r w:rsidRPr="00034910">
        <w:t>zinc et argent</w:t>
      </w:r>
      <w:r w:rsidR="00E57EC9">
        <w:t xml:space="preserve">, </w:t>
      </w:r>
      <w:r w:rsidRPr="00034910">
        <w:t>trois étages de galeries à cent ci</w:t>
      </w:r>
      <w:r w:rsidRPr="00034910">
        <w:t>n</w:t>
      </w:r>
      <w:r w:rsidRPr="00034910">
        <w:t>quante</w:t>
      </w:r>
      <w:r w:rsidR="00E57EC9">
        <w:t xml:space="preserve">, </w:t>
      </w:r>
      <w:r w:rsidRPr="00034910">
        <w:t>trois cents et sept cents mètres de profondeur</w:t>
      </w:r>
      <w:r w:rsidR="00E57EC9">
        <w:t xml:space="preserve">, </w:t>
      </w:r>
      <w:r w:rsidRPr="00034910">
        <w:t>deux mille condamnés politiques extrayant le minerai</w:t>
      </w:r>
      <w:r w:rsidR="00E57EC9">
        <w:t xml:space="preserve">, </w:t>
      </w:r>
      <w:r w:rsidRPr="00034910">
        <w:t>les anecdotes sur ces malheureux</w:t>
      </w:r>
      <w:r w:rsidR="00E57EC9">
        <w:t xml:space="preserve">, </w:t>
      </w:r>
      <w:r w:rsidRPr="00034910">
        <w:t>tout cela se mêlait sans ordre dans sa conversation</w:t>
      </w:r>
      <w:r w:rsidR="00E57EC9">
        <w:t>.</w:t>
      </w:r>
    </w:p>
    <w:p w14:paraId="5553A5E5" w14:textId="77777777" w:rsidR="00E57EC9" w:rsidRDefault="00E57EC9" w:rsidP="00E57EC9">
      <w:r>
        <w:t>— </w:t>
      </w:r>
      <w:r w:rsidR="00776CEA" w:rsidRPr="00034910">
        <w:t>Ah</w:t>
      </w:r>
      <w:r>
        <w:t xml:space="preserve"> ! </w:t>
      </w:r>
      <w:r w:rsidR="00776CEA" w:rsidRPr="00034910">
        <w:t>les nihilistes</w:t>
      </w:r>
      <w:r>
        <w:t xml:space="preserve">, </w:t>
      </w:r>
      <w:r w:rsidR="00776CEA" w:rsidRPr="00034910">
        <w:t>plaisantait-il</w:t>
      </w:r>
      <w:r>
        <w:t xml:space="preserve">, </w:t>
      </w:r>
      <w:r w:rsidR="00776CEA" w:rsidRPr="00034910">
        <w:t>sans eux</w:t>
      </w:r>
      <w:r>
        <w:t xml:space="preserve">, </w:t>
      </w:r>
      <w:r w:rsidR="00776CEA" w:rsidRPr="00034910">
        <w:t>il serait impo</w:t>
      </w:r>
      <w:r w:rsidR="00776CEA" w:rsidRPr="00034910">
        <w:t>s</w:t>
      </w:r>
      <w:r w:rsidR="00776CEA" w:rsidRPr="00034910">
        <w:t>sible d</w:t>
      </w:r>
      <w:r>
        <w:t>’</w:t>
      </w:r>
      <w:r w:rsidR="00776CEA" w:rsidRPr="00034910">
        <w:t>exploiter les riches gisements du Baïkal</w:t>
      </w:r>
      <w:r>
        <w:t xml:space="preserve"> ! </w:t>
      </w:r>
      <w:r w:rsidR="00776CEA" w:rsidRPr="00034910">
        <w:t>Où trouver des mineurs</w:t>
      </w:r>
      <w:r>
        <w:t xml:space="preserve">, </w:t>
      </w:r>
      <w:r w:rsidR="00776CEA" w:rsidRPr="00034910">
        <w:t>en dehors d</w:t>
      </w:r>
      <w:r>
        <w:t>’</w:t>
      </w:r>
      <w:r w:rsidR="00776CEA" w:rsidRPr="00034910">
        <w:t>eux</w:t>
      </w:r>
      <w:r>
        <w:t xml:space="preserve"> ? </w:t>
      </w:r>
      <w:r w:rsidR="00776CEA" w:rsidRPr="00034910">
        <w:t>Par saint Pierre et saint Paul</w:t>
      </w:r>
      <w:r>
        <w:t xml:space="preserve">, </w:t>
      </w:r>
      <w:r w:rsidR="00776CEA" w:rsidRPr="00034910">
        <w:t>si les nihilistes n</w:t>
      </w:r>
      <w:r>
        <w:t>’</w:t>
      </w:r>
      <w:r w:rsidR="00776CEA" w:rsidRPr="00034910">
        <w:t>existaient pas</w:t>
      </w:r>
      <w:r>
        <w:t xml:space="preserve">, </w:t>
      </w:r>
      <w:r w:rsidR="00776CEA" w:rsidRPr="00034910">
        <w:t>il faudrait les inventer</w:t>
      </w:r>
      <w:r>
        <w:t>.</w:t>
      </w:r>
    </w:p>
    <w:p w14:paraId="56D96786" w14:textId="77777777" w:rsidR="00E57EC9" w:rsidRDefault="00776CEA" w:rsidP="00E57EC9">
      <w:r w:rsidRPr="00034910">
        <w:t>Et</w:t>
      </w:r>
      <w:r w:rsidR="00E57EC9">
        <w:t xml:space="preserve">, </w:t>
      </w:r>
      <w:r w:rsidRPr="00034910">
        <w:t>arrêtant net une réflexion dubitative sur les lèvres de ses interlocuteurs</w:t>
      </w:r>
      <w:r w:rsidR="00E57EC9">
        <w:t xml:space="preserve">, </w:t>
      </w:r>
      <w:r w:rsidRPr="00034910">
        <w:t>il continuait</w:t>
      </w:r>
      <w:r w:rsidR="00E57EC9">
        <w:t> :</w:t>
      </w:r>
    </w:p>
    <w:p w14:paraId="66D9F5F3" w14:textId="77777777" w:rsidR="00E57EC9" w:rsidRDefault="00E57EC9" w:rsidP="00E57EC9">
      <w:r>
        <w:t>— </w:t>
      </w:r>
      <w:r w:rsidR="00776CEA" w:rsidRPr="00034910">
        <w:t>Je sais ce que vous allez dire</w:t>
      </w:r>
      <w:r>
        <w:t xml:space="preserve"> : </w:t>
      </w:r>
      <w:r w:rsidR="00776CEA" w:rsidRPr="00034910">
        <w:t>les bombes</w:t>
      </w:r>
      <w:r>
        <w:t xml:space="preserve">, </w:t>
      </w:r>
      <w:r w:rsidR="00776CEA" w:rsidRPr="00034910">
        <w:t>la fausse mo</w:t>
      </w:r>
      <w:r w:rsidR="00776CEA" w:rsidRPr="00034910">
        <w:t>n</w:t>
      </w:r>
      <w:r w:rsidR="00776CEA" w:rsidRPr="00034910">
        <w:t>naie et le reste</w:t>
      </w:r>
      <w:r>
        <w:t xml:space="preserve">… </w:t>
      </w:r>
      <w:r w:rsidR="00776CEA" w:rsidRPr="00034910">
        <w:t>Qu</w:t>
      </w:r>
      <w:r>
        <w:t>’</w:t>
      </w:r>
      <w:r w:rsidR="00776CEA" w:rsidRPr="00034910">
        <w:t>est cela</w:t>
      </w:r>
      <w:r>
        <w:t xml:space="preserve"> ? </w:t>
      </w:r>
      <w:r w:rsidR="00776CEA" w:rsidRPr="00034910">
        <w:t>Une bombe ne doit pas plus e</w:t>
      </w:r>
      <w:r w:rsidR="00776CEA" w:rsidRPr="00034910">
        <w:t>f</w:t>
      </w:r>
      <w:r w:rsidR="00776CEA" w:rsidRPr="00034910">
        <w:t>frayer un soldat qu</w:t>
      </w:r>
      <w:r>
        <w:t>’</w:t>
      </w:r>
      <w:r w:rsidR="00776CEA" w:rsidRPr="00034910">
        <w:t>un brave obus de notre artillerie</w:t>
      </w:r>
      <w:r>
        <w:t xml:space="preserve">… </w:t>
      </w:r>
      <w:r w:rsidR="00776CEA" w:rsidRPr="00034910">
        <w:t>Pour la fausse monnaie</w:t>
      </w:r>
      <w:r>
        <w:t xml:space="preserve">, </w:t>
      </w:r>
      <w:r w:rsidR="00776CEA" w:rsidRPr="00034910">
        <w:t>quand on n</w:t>
      </w:r>
      <w:r>
        <w:t>’</w:t>
      </w:r>
      <w:r w:rsidR="00776CEA" w:rsidRPr="00034910">
        <w:t>est pas prévenu</w:t>
      </w:r>
      <w:r>
        <w:t xml:space="preserve">, </w:t>
      </w:r>
      <w:r w:rsidR="00776CEA" w:rsidRPr="00034910">
        <w:t>elle passe aussi bien que la vraie</w:t>
      </w:r>
      <w:r>
        <w:t xml:space="preserve">… </w:t>
      </w:r>
      <w:r w:rsidR="00776CEA" w:rsidRPr="00034910">
        <w:t>Au fond</w:t>
      </w:r>
      <w:r>
        <w:t xml:space="preserve">, </w:t>
      </w:r>
      <w:r w:rsidR="00776CEA" w:rsidRPr="00034910">
        <w:t>les nihilistes eux-mêmes</w:t>
      </w:r>
      <w:r>
        <w:t xml:space="preserve">… </w:t>
      </w:r>
      <w:r w:rsidR="00776CEA" w:rsidRPr="00034910">
        <w:t>moi qui les vois de près</w:t>
      </w:r>
      <w:r>
        <w:t xml:space="preserve">, </w:t>
      </w:r>
      <w:r w:rsidR="00776CEA" w:rsidRPr="00034910">
        <w:t>je vous assure qu</w:t>
      </w:r>
      <w:r>
        <w:t>’</w:t>
      </w:r>
      <w:r w:rsidR="00776CEA" w:rsidRPr="00034910">
        <w:t>ils ne sont pas si noirs qu</w:t>
      </w:r>
      <w:r>
        <w:t>’</w:t>
      </w:r>
      <w:r w:rsidR="00776CEA" w:rsidRPr="00034910">
        <w:t>on le prétend</w:t>
      </w:r>
      <w:r>
        <w:t>.</w:t>
      </w:r>
    </w:p>
    <w:p w14:paraId="4347D39A" w14:textId="77777777" w:rsidR="00E57EC9" w:rsidRDefault="00776CEA" w:rsidP="00E57EC9">
      <w:r w:rsidRPr="00034910">
        <w:t>Il éclata d</w:t>
      </w:r>
      <w:r w:rsidR="00E57EC9">
        <w:t>’</w:t>
      </w:r>
      <w:r w:rsidRPr="00034910">
        <w:t>un rire strident</w:t>
      </w:r>
      <w:r w:rsidR="00E57EC9">
        <w:t>.</w:t>
      </w:r>
    </w:p>
    <w:p w14:paraId="15CADB16" w14:textId="77777777" w:rsidR="00E57EC9" w:rsidRDefault="00E57EC9" w:rsidP="00E57EC9">
      <w:r>
        <w:lastRenderedPageBreak/>
        <w:t>— </w:t>
      </w:r>
      <w:r w:rsidR="00776CEA" w:rsidRPr="00034910">
        <w:t>Pardonnez la liberté de l</w:t>
      </w:r>
      <w:r>
        <w:t>’</w:t>
      </w:r>
      <w:r w:rsidR="00776CEA" w:rsidRPr="00034910">
        <w:t>appréciation</w:t>
      </w:r>
      <w:r>
        <w:t xml:space="preserve">… </w:t>
      </w:r>
      <w:r w:rsidR="00776CEA" w:rsidRPr="00034910">
        <w:t>Ils vous sont e</w:t>
      </w:r>
      <w:r w:rsidR="00776CEA" w:rsidRPr="00034910">
        <w:t>n</w:t>
      </w:r>
      <w:r w:rsidR="00776CEA" w:rsidRPr="00034910">
        <w:t>nemis</w:t>
      </w:r>
      <w:r>
        <w:t xml:space="preserve">, </w:t>
      </w:r>
      <w:r w:rsidR="00776CEA" w:rsidRPr="00034910">
        <w:t>je conçois cela</w:t>
      </w:r>
      <w:r>
        <w:t xml:space="preserve">… </w:t>
      </w:r>
      <w:r w:rsidR="00776CEA" w:rsidRPr="00034910">
        <w:t>tandis que moi</w:t>
      </w:r>
      <w:r>
        <w:t xml:space="preserve">, </w:t>
      </w:r>
      <w:r w:rsidR="00776CEA" w:rsidRPr="00034910">
        <w:t>je les surveille</w:t>
      </w:r>
      <w:r>
        <w:t xml:space="preserve">. </w:t>
      </w:r>
      <w:r w:rsidR="00776CEA" w:rsidRPr="00034910">
        <w:t>Entre prisonniers et gardiens</w:t>
      </w:r>
      <w:r>
        <w:t xml:space="preserve">, </w:t>
      </w:r>
      <w:r w:rsidR="00776CEA" w:rsidRPr="00034910">
        <w:t>il s</w:t>
      </w:r>
      <w:r>
        <w:t>’</w:t>
      </w:r>
      <w:r w:rsidR="00776CEA" w:rsidRPr="00034910">
        <w:t>établit une sorte de camaraderie</w:t>
      </w:r>
      <w:r>
        <w:t xml:space="preserve">, </w:t>
      </w:r>
      <w:r w:rsidR="00776CEA" w:rsidRPr="00034910">
        <w:t>le knout lie celui qui le donne à celui qui le reçoit</w:t>
      </w:r>
      <w:r>
        <w:t>.</w:t>
      </w:r>
    </w:p>
    <w:p w14:paraId="18DF33AD" w14:textId="77777777" w:rsidR="00E57EC9" w:rsidRDefault="00776CEA" w:rsidP="00E57EC9">
      <w:r w:rsidRPr="00034910">
        <w:t>Cette gaieté brutale mettait les voyageurs au supplice</w:t>
      </w:r>
      <w:r w:rsidR="00E57EC9">
        <w:t>.</w:t>
      </w:r>
    </w:p>
    <w:p w14:paraId="13680E91" w14:textId="77777777" w:rsidR="00E57EC9" w:rsidRDefault="00E57EC9" w:rsidP="00E57EC9">
      <w:r>
        <w:t>— </w:t>
      </w:r>
      <w:r w:rsidR="00776CEA" w:rsidRPr="00034910">
        <w:t>Bon</w:t>
      </w:r>
      <w:r>
        <w:t xml:space="preserve">, </w:t>
      </w:r>
      <w:r w:rsidR="00776CEA" w:rsidRPr="00034910">
        <w:t xml:space="preserve">grommela même le petit Jean </w:t>
      </w:r>
      <w:proofErr w:type="spellStart"/>
      <w:r w:rsidR="00776CEA" w:rsidRPr="00034910">
        <w:t>Brot</w:t>
      </w:r>
      <w:proofErr w:type="spellEnd"/>
      <w:r>
        <w:t xml:space="preserve">, </w:t>
      </w:r>
      <w:r w:rsidR="00776CEA" w:rsidRPr="00034910">
        <w:t>vous dites cela parce que vous êtes du côté du manche</w:t>
      </w:r>
      <w:r>
        <w:t xml:space="preserve">. </w:t>
      </w:r>
      <w:r w:rsidR="00776CEA" w:rsidRPr="00034910">
        <w:t>Si les lanières du knout vous époussetaient le dos</w:t>
      </w:r>
      <w:r>
        <w:t xml:space="preserve">, </w:t>
      </w:r>
      <w:r w:rsidR="00776CEA" w:rsidRPr="00034910">
        <w:t>elles ne feraient probablement pas naître en vous un sentiment de reconnaissance</w:t>
      </w:r>
      <w:r>
        <w:t>.</w:t>
      </w:r>
    </w:p>
    <w:p w14:paraId="131727AC" w14:textId="77777777" w:rsidR="00E57EC9" w:rsidRDefault="00E57EC9" w:rsidP="00E57EC9">
      <w:r>
        <w:t>— </w:t>
      </w:r>
      <w:r w:rsidR="00776CEA" w:rsidRPr="00034910">
        <w:t>C</w:t>
      </w:r>
      <w:r>
        <w:t>’</w:t>
      </w:r>
      <w:r w:rsidR="00776CEA" w:rsidRPr="00034910">
        <w:t>est bien possible</w:t>
      </w:r>
      <w:r>
        <w:t xml:space="preserve">, </w:t>
      </w:r>
      <w:r w:rsidR="00776CEA" w:rsidRPr="00034910">
        <w:t xml:space="preserve">consentit tranquillement </w:t>
      </w:r>
      <w:proofErr w:type="spellStart"/>
      <w:r w:rsidR="00776CEA" w:rsidRPr="00034910">
        <w:t>Bariatine</w:t>
      </w:r>
      <w:proofErr w:type="spellEnd"/>
      <w:r>
        <w:t>.</w:t>
      </w:r>
    </w:p>
    <w:p w14:paraId="5CFA78F3" w14:textId="77777777" w:rsidR="00E57EC9" w:rsidRDefault="00776CEA" w:rsidP="00E57EC9">
      <w:r w:rsidRPr="00034910">
        <w:t>Pour couper court à cette conversation dangereuse</w:t>
      </w:r>
      <w:r w:rsidR="00E57EC9">
        <w:t xml:space="preserve">, </w:t>
      </w:r>
      <w:r w:rsidRPr="00034910">
        <w:t xml:space="preserve">Dick </w:t>
      </w:r>
      <w:proofErr w:type="spellStart"/>
      <w:r w:rsidRPr="00034910">
        <w:t>Fann</w:t>
      </w:r>
      <w:proofErr w:type="spellEnd"/>
      <w:r w:rsidRPr="00034910">
        <w:t xml:space="preserve"> parut porter toute son attention sur la monture du lieut</w:t>
      </w:r>
      <w:r w:rsidRPr="00034910">
        <w:t>e</w:t>
      </w:r>
      <w:r w:rsidRPr="00034910">
        <w:t>nant</w:t>
      </w:r>
      <w:r w:rsidR="00E57EC9">
        <w:t>.</w:t>
      </w:r>
    </w:p>
    <w:p w14:paraId="42D01439" w14:textId="77777777" w:rsidR="00E57EC9" w:rsidRDefault="00E57EC9" w:rsidP="00E57EC9">
      <w:r>
        <w:t>— </w:t>
      </w:r>
      <w:r w:rsidR="00776CEA" w:rsidRPr="00034910">
        <w:t>Quelle superbe bête vous avez là</w:t>
      </w:r>
      <w:r>
        <w:t xml:space="preserve"> ! </w:t>
      </w:r>
      <w:r w:rsidR="00776CEA" w:rsidRPr="00034910">
        <w:t>s</w:t>
      </w:r>
      <w:r>
        <w:t>’</w:t>
      </w:r>
      <w:r w:rsidR="00776CEA" w:rsidRPr="00034910">
        <w:t>exclama-t-il</w:t>
      </w:r>
      <w:r>
        <w:t xml:space="preserve">. </w:t>
      </w:r>
      <w:r w:rsidR="00776CEA" w:rsidRPr="00034910">
        <w:t>De fait</w:t>
      </w:r>
      <w:r>
        <w:t xml:space="preserve">, </w:t>
      </w:r>
      <w:r w:rsidR="00776CEA" w:rsidRPr="00034910">
        <w:t>l</w:t>
      </w:r>
      <w:r>
        <w:t>’</w:t>
      </w:r>
      <w:r w:rsidR="00776CEA" w:rsidRPr="00034910">
        <w:t>animal était de toute beauté</w:t>
      </w:r>
      <w:r>
        <w:t>.</w:t>
      </w:r>
    </w:p>
    <w:p w14:paraId="1BDAB774" w14:textId="77777777" w:rsidR="00E57EC9" w:rsidRDefault="00776CEA" w:rsidP="00E57EC9">
      <w:r w:rsidRPr="00034910">
        <w:t>Long</w:t>
      </w:r>
      <w:r w:rsidR="00E57EC9">
        <w:t xml:space="preserve">, </w:t>
      </w:r>
      <w:r w:rsidRPr="00034910">
        <w:t>élégant</w:t>
      </w:r>
      <w:r w:rsidR="00E57EC9">
        <w:t xml:space="preserve">, </w:t>
      </w:r>
      <w:r w:rsidRPr="00034910">
        <w:t>les jambes fines</w:t>
      </w:r>
      <w:r w:rsidR="00E57EC9">
        <w:t xml:space="preserve">, </w:t>
      </w:r>
      <w:r w:rsidRPr="00034910">
        <w:t>le garrot solide</w:t>
      </w:r>
      <w:r w:rsidR="00E57EC9">
        <w:t xml:space="preserve">, </w:t>
      </w:r>
      <w:r w:rsidRPr="00034910">
        <w:t>le col flex</w:t>
      </w:r>
      <w:r w:rsidRPr="00034910">
        <w:t>i</w:t>
      </w:r>
      <w:r w:rsidRPr="00034910">
        <w:t>ble et la tête gracieusement busquée éclairée par des yeux pleins de feu</w:t>
      </w:r>
      <w:r w:rsidR="00E57EC9">
        <w:t xml:space="preserve">, </w:t>
      </w:r>
      <w:r w:rsidRPr="00034910">
        <w:t>il représentait un admirable échantillon de cette race des prairies mongoles</w:t>
      </w:r>
      <w:r w:rsidR="00E57EC9">
        <w:t xml:space="preserve">, </w:t>
      </w:r>
      <w:r w:rsidRPr="00034910">
        <w:t>endurante comme l</w:t>
      </w:r>
      <w:r w:rsidR="00E57EC9">
        <w:t>’</w:t>
      </w:r>
      <w:r w:rsidRPr="00034910">
        <w:t>arabe</w:t>
      </w:r>
      <w:r w:rsidR="00E57EC9">
        <w:t xml:space="preserve">, </w:t>
      </w:r>
      <w:r w:rsidRPr="00034910">
        <w:t>docile comme le tarbais</w:t>
      </w:r>
      <w:r w:rsidR="00E57EC9">
        <w:t xml:space="preserve">, </w:t>
      </w:r>
      <w:r w:rsidRPr="00034910">
        <w:t>fière autant que le pur-sang anglais</w:t>
      </w:r>
      <w:r w:rsidR="00E57EC9">
        <w:t>.</w:t>
      </w:r>
    </w:p>
    <w:p w14:paraId="4CF94F96" w14:textId="77777777" w:rsidR="00E57EC9" w:rsidRDefault="00776CEA" w:rsidP="00E57EC9">
      <w:r w:rsidRPr="00034910">
        <w:t>Et avec cela</w:t>
      </w:r>
      <w:r w:rsidR="00E57EC9">
        <w:t xml:space="preserve">, </w:t>
      </w:r>
      <w:r w:rsidRPr="00034910">
        <w:t>noir comme le jais</w:t>
      </w:r>
      <w:r w:rsidR="00E57EC9">
        <w:t xml:space="preserve">, </w:t>
      </w:r>
      <w:r w:rsidRPr="00034910">
        <w:t>sans une tache</w:t>
      </w:r>
      <w:r w:rsidR="00E57EC9">
        <w:t>.</w:t>
      </w:r>
    </w:p>
    <w:p w14:paraId="27E03DE0" w14:textId="77777777" w:rsidR="00E57EC9" w:rsidRDefault="00776CEA" w:rsidP="00E57EC9">
      <w:r w:rsidRPr="00034910">
        <w:t>Ses sabots petits et parfaitement façonnés semblaient à peine s</w:t>
      </w:r>
      <w:r w:rsidR="00E57EC9">
        <w:t>’</w:t>
      </w:r>
      <w:r w:rsidRPr="00034910">
        <w:t>appuyer sur le sol</w:t>
      </w:r>
      <w:r w:rsidR="00E57EC9">
        <w:t xml:space="preserve">. </w:t>
      </w:r>
      <w:r w:rsidRPr="00034910">
        <w:t>Le lieutenant avait une bête de prix</w:t>
      </w:r>
      <w:r w:rsidR="00E57EC9">
        <w:t xml:space="preserve">, </w:t>
      </w:r>
      <w:r w:rsidRPr="00034910">
        <w:t>un coursier comme les ballades en prêtent aux chevaliers</w:t>
      </w:r>
      <w:r w:rsidR="00E57EC9">
        <w:t xml:space="preserve">. </w:t>
      </w:r>
      <w:proofErr w:type="spellStart"/>
      <w:r w:rsidRPr="00034910">
        <w:t>Bari</w:t>
      </w:r>
      <w:r w:rsidRPr="00034910">
        <w:t>a</w:t>
      </w:r>
      <w:r w:rsidRPr="00034910">
        <w:t>tine</w:t>
      </w:r>
      <w:proofErr w:type="spellEnd"/>
      <w:r w:rsidRPr="00034910">
        <w:t xml:space="preserve"> parut flatté</w:t>
      </w:r>
      <w:r w:rsidR="00E57EC9">
        <w:t>.</w:t>
      </w:r>
    </w:p>
    <w:p w14:paraId="3DECD3A7" w14:textId="77777777" w:rsidR="00E57EC9" w:rsidRDefault="00E57EC9" w:rsidP="00E57EC9">
      <w:r>
        <w:lastRenderedPageBreak/>
        <w:t>— </w:t>
      </w:r>
      <w:r w:rsidR="00776CEA" w:rsidRPr="00034910">
        <w:t>Oui</w:t>
      </w:r>
      <w:r>
        <w:t xml:space="preserve">, </w:t>
      </w:r>
      <w:r w:rsidR="00776CEA" w:rsidRPr="00034910">
        <w:t>oui</w:t>
      </w:r>
      <w:r>
        <w:t xml:space="preserve">, </w:t>
      </w:r>
      <w:r w:rsidR="00776CEA" w:rsidRPr="00034910">
        <w:t>fit-il négligemment</w:t>
      </w:r>
      <w:r>
        <w:t xml:space="preserve">… </w:t>
      </w:r>
      <w:r w:rsidR="00776CEA" w:rsidRPr="00034910">
        <w:t>Il a coûté quinze cents roubles à l</w:t>
      </w:r>
      <w:r>
        <w:t>’</w:t>
      </w:r>
      <w:r w:rsidR="00776CEA" w:rsidRPr="00034910">
        <w:t>administration russe</w:t>
      </w:r>
      <w:r>
        <w:t xml:space="preserve">. </w:t>
      </w:r>
      <w:r w:rsidR="00776CEA" w:rsidRPr="00034910">
        <w:t>Je me suis laissé aller à cette folie</w:t>
      </w:r>
      <w:r>
        <w:t xml:space="preserve">, </w:t>
      </w:r>
      <w:r w:rsidR="00776CEA" w:rsidRPr="00034910">
        <w:t>et dame</w:t>
      </w:r>
      <w:r>
        <w:t xml:space="preserve">, </w:t>
      </w:r>
      <w:r w:rsidR="00776CEA" w:rsidRPr="00034910">
        <w:t>ma solde ne me permettant pas une monture de ce prix</w:t>
      </w:r>
      <w:r>
        <w:t xml:space="preserve">, </w:t>
      </w:r>
      <w:r w:rsidR="00776CEA" w:rsidRPr="00034910">
        <w:t>je me suis fait rembourser</w:t>
      </w:r>
      <w:r>
        <w:t>.</w:t>
      </w:r>
    </w:p>
    <w:p w14:paraId="7ACA18AC" w14:textId="77777777" w:rsidR="00E57EC9" w:rsidRDefault="00776CEA" w:rsidP="00E57EC9">
      <w:r w:rsidRPr="00034910">
        <w:t>Puis</w:t>
      </w:r>
      <w:r w:rsidR="00E57EC9">
        <w:t xml:space="preserve">, </w:t>
      </w:r>
      <w:r w:rsidRPr="00034910">
        <w:t>avec un nouvel éclat de rire</w:t>
      </w:r>
      <w:r w:rsidR="00E57EC9">
        <w:t xml:space="preserve">, </w:t>
      </w:r>
      <w:r w:rsidRPr="00034910">
        <w:t>où tintait une ironie inexplicable</w:t>
      </w:r>
      <w:r w:rsidR="00E57EC9">
        <w:t> :</w:t>
      </w:r>
    </w:p>
    <w:p w14:paraId="3BE99000" w14:textId="77777777" w:rsidR="00E57EC9" w:rsidRDefault="00E57EC9" w:rsidP="00E57EC9">
      <w:r>
        <w:t>— </w:t>
      </w:r>
      <w:r w:rsidR="00776CEA" w:rsidRPr="00034910">
        <w:t>Dès lors</w:t>
      </w:r>
      <w:r>
        <w:t xml:space="preserve">, </w:t>
      </w:r>
      <w:r w:rsidR="00776CEA" w:rsidRPr="00034910">
        <w:t>il n</w:t>
      </w:r>
      <w:r>
        <w:t>’</w:t>
      </w:r>
      <w:r w:rsidR="00776CEA" w:rsidRPr="00034910">
        <w:t>est plus à moi</w:t>
      </w:r>
      <w:r>
        <w:t xml:space="preserve"> ; </w:t>
      </w:r>
      <w:r w:rsidR="00776CEA" w:rsidRPr="00034910">
        <w:t xml:space="preserve">il appartient au service de la </w:t>
      </w:r>
      <w:r>
        <w:t>« </w:t>
      </w:r>
      <w:r w:rsidR="00776CEA" w:rsidRPr="00034910">
        <w:t>remonte</w:t>
      </w:r>
      <w:r>
        <w:t xml:space="preserve"> ». </w:t>
      </w:r>
      <w:r w:rsidR="00776CEA" w:rsidRPr="00034910">
        <w:t>Seulement la remonte ne nous les reprend que si elle juge nécessaire de les réformer</w:t>
      </w:r>
      <w:r>
        <w:t xml:space="preserve">… </w:t>
      </w:r>
      <w:r w:rsidR="00776CEA" w:rsidRPr="00034910">
        <w:t>Donc il est à moi tant qu</w:t>
      </w:r>
      <w:r>
        <w:t>’</w:t>
      </w:r>
      <w:r w:rsidR="00776CEA" w:rsidRPr="00034910">
        <w:t>il me plaira</w:t>
      </w:r>
      <w:r>
        <w:t xml:space="preserve">… </w:t>
      </w:r>
      <w:r w:rsidR="00776CEA" w:rsidRPr="00034910">
        <w:t>c</w:t>
      </w:r>
      <w:r>
        <w:t>’</w:t>
      </w:r>
      <w:r w:rsidR="00776CEA" w:rsidRPr="00034910">
        <w:t>est une combinaison avantageuse</w:t>
      </w:r>
      <w:r>
        <w:t xml:space="preserve">, </w:t>
      </w:r>
      <w:r w:rsidR="00776CEA" w:rsidRPr="00034910">
        <w:t>n</w:t>
      </w:r>
      <w:r>
        <w:t>’</w:t>
      </w:r>
      <w:r w:rsidR="00776CEA" w:rsidRPr="00034910">
        <w:t>est-ce pas</w:t>
      </w:r>
      <w:r>
        <w:t> ?</w:t>
      </w:r>
    </w:p>
    <w:p w14:paraId="3D19B8CF" w14:textId="77777777" w:rsidR="00E57EC9" w:rsidRDefault="00776CEA" w:rsidP="00E57EC9">
      <w:r w:rsidRPr="00034910">
        <w:t>Décidément</w:t>
      </w:r>
      <w:r w:rsidR="00E57EC9">
        <w:t xml:space="preserve">, </w:t>
      </w:r>
      <w:r w:rsidRPr="00034910">
        <w:t xml:space="preserve">ce </w:t>
      </w:r>
      <w:proofErr w:type="spellStart"/>
      <w:r w:rsidRPr="00034910">
        <w:t>Bariatine</w:t>
      </w:r>
      <w:proofErr w:type="spellEnd"/>
      <w:r w:rsidRPr="00034910">
        <w:t xml:space="preserve"> se montrait un drôle de corps</w:t>
      </w:r>
      <w:r w:rsidR="00E57EC9">
        <w:t>.</w:t>
      </w:r>
    </w:p>
    <w:p w14:paraId="3A8F32E7" w14:textId="77777777" w:rsidR="00E57EC9" w:rsidRDefault="00776CEA" w:rsidP="00E57EC9">
      <w:r w:rsidRPr="00034910">
        <w:t>Il ponctua sa phrase d</w:t>
      </w:r>
      <w:r w:rsidR="00E57EC9">
        <w:t>’</w:t>
      </w:r>
      <w:r w:rsidRPr="00034910">
        <w:t>un coup de houssine à son cheval</w:t>
      </w:r>
      <w:r w:rsidR="00E57EC9">
        <w:t xml:space="preserve">, </w:t>
      </w:r>
      <w:r w:rsidRPr="00034910">
        <w:t>lequel partit au galop de charge</w:t>
      </w:r>
      <w:r w:rsidR="00E57EC9">
        <w:t xml:space="preserve">, </w:t>
      </w:r>
      <w:r w:rsidRPr="00034910">
        <w:t>laissant les autres loin derrière lui</w:t>
      </w:r>
      <w:r w:rsidR="00E57EC9">
        <w:t>.</w:t>
      </w:r>
    </w:p>
    <w:p w14:paraId="0459A475" w14:textId="77777777" w:rsidR="00E57EC9" w:rsidRDefault="00776CEA" w:rsidP="00E57EC9">
      <w:r w:rsidRPr="00034910">
        <w:t xml:space="preserve">Peut-être cet </w:t>
      </w:r>
      <w:r w:rsidR="00E57EC9">
        <w:t>« </w:t>
      </w:r>
      <w:r w:rsidRPr="00034910">
        <w:t>emballage</w:t>
      </w:r>
      <w:r w:rsidR="00E57EC9">
        <w:t> »</w:t>
      </w:r>
      <w:r w:rsidRPr="00034910">
        <w:t xml:space="preserve"> </w:t>
      </w:r>
      <w:proofErr w:type="spellStart"/>
      <w:r w:rsidRPr="00034910">
        <w:t>fut-il</w:t>
      </w:r>
      <w:proofErr w:type="spellEnd"/>
      <w:r w:rsidRPr="00034910">
        <w:t xml:space="preserve"> une simple coquetterie d</w:t>
      </w:r>
      <w:r w:rsidR="00E57EC9">
        <w:t>’</w:t>
      </w:r>
      <w:r w:rsidRPr="00034910">
        <w:t>homme de cheval</w:t>
      </w:r>
      <w:r w:rsidR="00E57EC9">
        <w:t xml:space="preserve">. </w:t>
      </w:r>
      <w:r w:rsidRPr="00034910">
        <w:t xml:space="preserve">Cependant </w:t>
      </w:r>
      <w:proofErr w:type="spellStart"/>
      <w:r w:rsidRPr="00034910">
        <w:t>Bariatine</w:t>
      </w:r>
      <w:proofErr w:type="spellEnd"/>
      <w:r w:rsidRPr="00034910">
        <w:t xml:space="preserve"> n</w:t>
      </w:r>
      <w:r w:rsidR="00E57EC9">
        <w:t>’</w:t>
      </w:r>
      <w:r w:rsidRPr="00034910">
        <w:t>arrêta la course folle qu</w:t>
      </w:r>
      <w:r w:rsidR="00E57EC9">
        <w:t>’</w:t>
      </w:r>
      <w:r w:rsidRPr="00034910">
        <w:t>au bout de deux kilomètres</w:t>
      </w:r>
      <w:r w:rsidR="00E57EC9">
        <w:t xml:space="preserve">. </w:t>
      </w:r>
      <w:r w:rsidRPr="00034910">
        <w:t>Il attendit ses compagnons</w:t>
      </w:r>
      <w:r w:rsidR="00E57EC9">
        <w:t xml:space="preserve">, </w:t>
      </w:r>
      <w:r w:rsidRPr="00034910">
        <w:t>et quand ils le joignirent</w:t>
      </w:r>
      <w:r w:rsidR="00E57EC9">
        <w:t xml:space="preserve">, </w:t>
      </w:r>
      <w:r w:rsidRPr="00034910">
        <w:t>leurs montures haletantes secouant leurs mors blancs d</w:t>
      </w:r>
      <w:r w:rsidR="00E57EC9">
        <w:t>’</w:t>
      </w:r>
      <w:r w:rsidRPr="00034910">
        <w:t>écume</w:t>
      </w:r>
      <w:r w:rsidR="00E57EC9">
        <w:t xml:space="preserve">, </w:t>
      </w:r>
      <w:r w:rsidRPr="00034910">
        <w:t>il montra son cheval d</w:t>
      </w:r>
      <w:r w:rsidR="00E57EC9">
        <w:t>’</w:t>
      </w:r>
      <w:r w:rsidRPr="00034910">
        <w:t>un geste emphat</w:t>
      </w:r>
      <w:r w:rsidRPr="00034910">
        <w:t>i</w:t>
      </w:r>
      <w:r w:rsidRPr="00034910">
        <w:t>que</w:t>
      </w:r>
      <w:r w:rsidR="00E57EC9">
        <w:t> :</w:t>
      </w:r>
    </w:p>
    <w:p w14:paraId="68346D08" w14:textId="77777777" w:rsidR="00E57EC9" w:rsidRDefault="00E57EC9" w:rsidP="00E57EC9">
      <w:r>
        <w:t>— </w:t>
      </w:r>
      <w:r w:rsidR="00776CEA" w:rsidRPr="00034910">
        <w:t>Voyez-le</w:t>
      </w:r>
      <w:r>
        <w:t xml:space="preserve">. </w:t>
      </w:r>
      <w:r w:rsidR="00776CEA" w:rsidRPr="00034910">
        <w:t>Il souffle à peine</w:t>
      </w:r>
      <w:r>
        <w:t xml:space="preserve">. </w:t>
      </w:r>
      <w:r w:rsidR="00776CEA" w:rsidRPr="00034910">
        <w:t>Pas un poil mouillé</w:t>
      </w:r>
      <w:r>
        <w:t>.</w:t>
      </w:r>
    </w:p>
    <w:p w14:paraId="61ADB404" w14:textId="77777777" w:rsidR="00E57EC9" w:rsidRDefault="00776CEA" w:rsidP="00E57EC9">
      <w:r w:rsidRPr="00034910">
        <w:t>Le brave quadrupède méritait l</w:t>
      </w:r>
      <w:r w:rsidR="00E57EC9">
        <w:t>’</w:t>
      </w:r>
      <w:r w:rsidRPr="00034910">
        <w:t>éloge</w:t>
      </w:r>
      <w:r w:rsidR="00E57EC9">
        <w:t xml:space="preserve">. </w:t>
      </w:r>
      <w:r w:rsidRPr="00034910">
        <w:t>Sa respiration restait large</w:t>
      </w:r>
      <w:r w:rsidR="00E57EC9">
        <w:t xml:space="preserve">, </w:t>
      </w:r>
      <w:r w:rsidRPr="00034910">
        <w:t>à peine un peu plus précipitée qu</w:t>
      </w:r>
      <w:r w:rsidR="00E57EC9">
        <w:t>’</w:t>
      </w:r>
      <w:r w:rsidRPr="00034910">
        <w:t>au repos</w:t>
      </w:r>
      <w:r w:rsidR="00E57EC9">
        <w:t>.</w:t>
      </w:r>
    </w:p>
    <w:p w14:paraId="2D9D3884" w14:textId="77777777" w:rsidR="00E57EC9" w:rsidRDefault="00776CEA" w:rsidP="00E57EC9">
      <w:r w:rsidRPr="00034910">
        <w:t>Jean se répandit en exclamations admiratives</w:t>
      </w:r>
      <w:r w:rsidR="00E57EC9">
        <w:t xml:space="preserve">. </w:t>
      </w:r>
      <w:r w:rsidRPr="00034910">
        <w:t xml:space="preserve">Dick </w:t>
      </w:r>
      <w:proofErr w:type="spellStart"/>
      <w:r w:rsidRPr="00034910">
        <w:t>Fann</w:t>
      </w:r>
      <w:proofErr w:type="spellEnd"/>
      <w:r w:rsidRPr="00034910">
        <w:t xml:space="preserve"> lui</w:t>
      </w:r>
      <w:r w:rsidR="00E57EC9">
        <w:t xml:space="preserve">, </w:t>
      </w:r>
      <w:r w:rsidRPr="00034910">
        <w:t>qui avait en quelque sorte provoqué l</w:t>
      </w:r>
      <w:r w:rsidR="00E57EC9">
        <w:t>’</w:t>
      </w:r>
      <w:r w:rsidRPr="00034910">
        <w:t>incident</w:t>
      </w:r>
      <w:r w:rsidR="00E57EC9">
        <w:t xml:space="preserve">, </w:t>
      </w:r>
      <w:r w:rsidRPr="00034910">
        <w:t>demeurait à présent silencieux</w:t>
      </w:r>
      <w:r w:rsidR="00E57EC9">
        <w:t>.</w:t>
      </w:r>
    </w:p>
    <w:p w14:paraId="786FB585" w14:textId="77777777" w:rsidR="00E57EC9" w:rsidRDefault="00776CEA" w:rsidP="00E57EC9">
      <w:r w:rsidRPr="00034910">
        <w:lastRenderedPageBreak/>
        <w:t>L</w:t>
      </w:r>
      <w:r w:rsidR="00E57EC9">
        <w:t>’</w:t>
      </w:r>
      <w:r w:rsidRPr="00034910">
        <w:t>habitude d</w:t>
      </w:r>
      <w:r w:rsidR="00E57EC9">
        <w:t>’</w:t>
      </w:r>
      <w:r w:rsidRPr="00034910">
        <w:t>observer fait que l</w:t>
      </w:r>
      <w:r w:rsidR="00E57EC9">
        <w:t>’</w:t>
      </w:r>
      <w:r w:rsidRPr="00034910">
        <w:t>on observe malgré soi</w:t>
      </w:r>
      <w:r w:rsidR="00E57EC9">
        <w:t xml:space="preserve">. </w:t>
      </w:r>
      <w:r w:rsidRPr="00034910">
        <w:t>L</w:t>
      </w:r>
      <w:r w:rsidR="00E57EC9">
        <w:t>’</w:t>
      </w:r>
      <w:r w:rsidRPr="00034910">
        <w:t>homme qui</w:t>
      </w:r>
      <w:r w:rsidR="00E57EC9">
        <w:t xml:space="preserve">, </w:t>
      </w:r>
      <w:r w:rsidRPr="00034910">
        <w:t>sans cesse</w:t>
      </w:r>
      <w:r w:rsidR="00E57EC9">
        <w:t xml:space="preserve">, </w:t>
      </w:r>
      <w:r w:rsidRPr="00034910">
        <w:t>met en travail ses facultés déductives</w:t>
      </w:r>
      <w:r w:rsidR="00E57EC9">
        <w:t xml:space="preserve">, </w:t>
      </w:r>
      <w:r w:rsidRPr="00034910">
        <w:t>perd la liberté de les laisser au repos</w:t>
      </w:r>
      <w:r w:rsidR="00E57EC9">
        <w:t>.</w:t>
      </w:r>
    </w:p>
    <w:p w14:paraId="6A432FC5" w14:textId="77777777" w:rsidR="00E57EC9" w:rsidRDefault="00776CEA" w:rsidP="00E57EC9">
      <w:r w:rsidRPr="00034910">
        <w:t xml:space="preserve">Un </w:t>
      </w:r>
      <w:proofErr w:type="gramStart"/>
      <w:r w:rsidRPr="00034910">
        <w:t>petit détail</w:t>
      </w:r>
      <w:proofErr w:type="gramEnd"/>
      <w:r w:rsidRPr="00034910">
        <w:t xml:space="preserve"> avait frappé les yeux du détective</w:t>
      </w:r>
      <w:r w:rsidR="00E57EC9">
        <w:t xml:space="preserve">. </w:t>
      </w:r>
      <w:r w:rsidRPr="00034910">
        <w:t xml:space="preserve">Sous la selle de </w:t>
      </w:r>
      <w:proofErr w:type="spellStart"/>
      <w:r w:rsidRPr="00034910">
        <w:t>Bariatine</w:t>
      </w:r>
      <w:proofErr w:type="spellEnd"/>
      <w:r w:rsidR="00E57EC9">
        <w:t xml:space="preserve">, </w:t>
      </w:r>
      <w:r w:rsidRPr="00034910">
        <w:t>selon l</w:t>
      </w:r>
      <w:r w:rsidR="00E57EC9">
        <w:t>’</w:t>
      </w:r>
      <w:r w:rsidRPr="00034910">
        <w:t>usage cosaque</w:t>
      </w:r>
      <w:r w:rsidR="00E57EC9">
        <w:t xml:space="preserve">, </w:t>
      </w:r>
      <w:r w:rsidRPr="00034910">
        <w:t>une peau de mouton protégeait l</w:t>
      </w:r>
      <w:r w:rsidR="00E57EC9">
        <w:t>’</w:t>
      </w:r>
      <w:r w:rsidRPr="00034910">
        <w:t>échine du cheval contre le contact trop rude du siège de cuir</w:t>
      </w:r>
      <w:r w:rsidR="00E57EC9">
        <w:t>.</w:t>
      </w:r>
    </w:p>
    <w:p w14:paraId="62EA4DF1" w14:textId="77777777" w:rsidR="00E57EC9" w:rsidRDefault="00776CEA" w:rsidP="00E57EC9">
      <w:r w:rsidRPr="00034910">
        <w:t>Cette peau dépassait naturellement la selle</w:t>
      </w:r>
      <w:r w:rsidR="00E57EC9">
        <w:t xml:space="preserve">. </w:t>
      </w:r>
      <w:r w:rsidRPr="00034910">
        <w:t>Or</w:t>
      </w:r>
      <w:r w:rsidR="00E57EC9">
        <w:t xml:space="preserve">, </w:t>
      </w:r>
      <w:r w:rsidRPr="00034910">
        <w:t>l</w:t>
      </w:r>
      <w:r w:rsidR="00E57EC9">
        <w:t>’</w:t>
      </w:r>
      <w:r w:rsidRPr="00034910">
        <w:t>un des angles s</w:t>
      </w:r>
      <w:r w:rsidR="00E57EC9">
        <w:t>’</w:t>
      </w:r>
      <w:r w:rsidRPr="00034910">
        <w:t>était retroussé et</w:t>
      </w:r>
      <w:r w:rsidR="00E57EC9">
        <w:t xml:space="preserve">, </w:t>
      </w:r>
      <w:r w:rsidRPr="00034910">
        <w:t>sous la couverture concentrant la chaleur</w:t>
      </w:r>
      <w:r w:rsidR="00E57EC9">
        <w:t xml:space="preserve">, </w:t>
      </w:r>
      <w:r w:rsidRPr="00034910">
        <w:t>le poil du quadrupède apparaissait légèrement humide de sueur</w:t>
      </w:r>
      <w:r w:rsidR="00E57EC9">
        <w:t>.</w:t>
      </w:r>
    </w:p>
    <w:p w14:paraId="5DA04179" w14:textId="77777777" w:rsidR="00E57EC9" w:rsidRDefault="00776CEA" w:rsidP="00E57EC9">
      <w:r w:rsidRPr="00034910">
        <w:t>Rien d</w:t>
      </w:r>
      <w:r w:rsidR="00E57EC9">
        <w:t>’</w:t>
      </w:r>
      <w:r w:rsidRPr="00034910">
        <w:t>étonnant à cela</w:t>
      </w:r>
      <w:r w:rsidR="00E57EC9">
        <w:t xml:space="preserve">. </w:t>
      </w:r>
      <w:r w:rsidRPr="00034910">
        <w:t>Chacun sait qu</w:t>
      </w:r>
      <w:r w:rsidR="00E57EC9">
        <w:t>’</w:t>
      </w:r>
      <w:r w:rsidRPr="00034910">
        <w:t>une surface animée</w:t>
      </w:r>
      <w:r w:rsidR="00E57EC9">
        <w:t xml:space="preserve">, </w:t>
      </w:r>
      <w:r w:rsidRPr="00034910">
        <w:t>voilée par un tissu épais qui s</w:t>
      </w:r>
      <w:r w:rsidR="00E57EC9">
        <w:t>’</w:t>
      </w:r>
      <w:r w:rsidRPr="00034910">
        <w:t>oppose au rafraîchissement par rayonnement</w:t>
      </w:r>
      <w:r w:rsidR="00E57EC9">
        <w:t xml:space="preserve">, </w:t>
      </w:r>
      <w:r w:rsidRPr="00034910">
        <w:t>sera moite</w:t>
      </w:r>
      <w:r w:rsidR="00E57EC9">
        <w:t xml:space="preserve">, </w:t>
      </w:r>
      <w:r w:rsidRPr="00034910">
        <w:t>alors qu</w:t>
      </w:r>
      <w:r w:rsidR="00E57EC9">
        <w:t>’</w:t>
      </w:r>
      <w:r w:rsidRPr="00034910">
        <w:t>une surface découverte ne présentera pas trace de sécrétion</w:t>
      </w:r>
      <w:r w:rsidR="00E57EC9">
        <w:t>.</w:t>
      </w:r>
    </w:p>
    <w:p w14:paraId="649AAC72" w14:textId="77777777" w:rsidR="00E57EC9" w:rsidRDefault="00776CEA" w:rsidP="00E57EC9">
      <w:r w:rsidRPr="00034910">
        <w:t>Quoi donc faisait rêver le jeune homme</w:t>
      </w:r>
      <w:r w:rsidR="00E57EC9">
        <w:t> ?</w:t>
      </w:r>
    </w:p>
    <w:p w14:paraId="6CBA41CB" w14:textId="77777777" w:rsidR="00E57EC9" w:rsidRDefault="00776CEA" w:rsidP="00E57EC9">
      <w:r w:rsidRPr="00034910">
        <w:t>Une chose bien simple</w:t>
      </w:r>
      <w:r w:rsidR="00E57EC9">
        <w:t xml:space="preserve"> : </w:t>
      </w:r>
      <w:r w:rsidRPr="00034910">
        <w:t>le poil mouillé lui semblait moins foncé que la teinte générale du pelage de l</w:t>
      </w:r>
      <w:r w:rsidR="00E57EC9">
        <w:t>’</w:t>
      </w:r>
      <w:r w:rsidRPr="00034910">
        <w:t>animal</w:t>
      </w:r>
      <w:r w:rsidR="00E57EC9">
        <w:t xml:space="preserve">. </w:t>
      </w:r>
      <w:r w:rsidRPr="00034910">
        <w:t>Moins foncé vraiment</w:t>
      </w:r>
      <w:r w:rsidR="00E57EC9">
        <w:t xml:space="preserve">. </w:t>
      </w:r>
      <w:r w:rsidRPr="00034910">
        <w:t>On eût dit que</w:t>
      </w:r>
      <w:r w:rsidR="00E57EC9">
        <w:t xml:space="preserve">, </w:t>
      </w:r>
      <w:r w:rsidRPr="00034910">
        <w:t>sous la morsure acide de la sueur</w:t>
      </w:r>
      <w:r w:rsidR="00E57EC9">
        <w:t xml:space="preserve">, </w:t>
      </w:r>
      <w:r w:rsidRPr="00034910">
        <w:t>il s</w:t>
      </w:r>
      <w:r w:rsidR="00E57EC9">
        <w:t>’</w:t>
      </w:r>
      <w:r w:rsidRPr="00034910">
        <w:t>était quelque peu décoloré</w:t>
      </w:r>
      <w:r w:rsidR="00E57EC9">
        <w:t>.</w:t>
      </w:r>
    </w:p>
    <w:p w14:paraId="4B46E1B2" w14:textId="77777777" w:rsidR="00E57EC9" w:rsidRDefault="00776CEA" w:rsidP="00E57EC9">
      <w:r w:rsidRPr="00034910">
        <w:t>Et Dick passait en revue tous ses souvenirs d</w:t>
      </w:r>
      <w:r w:rsidR="00E57EC9">
        <w:t>’</w:t>
      </w:r>
      <w:r w:rsidRPr="00034910">
        <w:t>équitation</w:t>
      </w:r>
      <w:r w:rsidR="00E57EC9">
        <w:t xml:space="preserve">, </w:t>
      </w:r>
      <w:r w:rsidRPr="00034910">
        <w:t>aboutissant à cette conclusion diamétralement opposée à ce qu</w:t>
      </w:r>
      <w:r w:rsidR="00E57EC9">
        <w:t>’</w:t>
      </w:r>
      <w:r w:rsidRPr="00034910">
        <w:t>il avait sous les yeux</w:t>
      </w:r>
      <w:r w:rsidR="00E57EC9">
        <w:t xml:space="preserve">, </w:t>
      </w:r>
      <w:r w:rsidRPr="00034910">
        <w:t>à savoir que le pelage d</w:t>
      </w:r>
      <w:r w:rsidR="00E57EC9">
        <w:t>’</w:t>
      </w:r>
      <w:r w:rsidRPr="00034910">
        <w:t>un cheval</w:t>
      </w:r>
      <w:r w:rsidR="00E57EC9">
        <w:t xml:space="preserve">, </w:t>
      </w:r>
      <w:r w:rsidRPr="00034910">
        <w:t>mis en sueur par un effort prolongé</w:t>
      </w:r>
      <w:r w:rsidR="00E57EC9">
        <w:t xml:space="preserve">, </w:t>
      </w:r>
      <w:r w:rsidRPr="00034910">
        <w:t>se fonce</w:t>
      </w:r>
      <w:r w:rsidR="00E57EC9">
        <w:t xml:space="preserve">, </w:t>
      </w:r>
      <w:r w:rsidRPr="00034910">
        <w:t>au lieu de s</w:t>
      </w:r>
      <w:r w:rsidR="00E57EC9">
        <w:t>’</w:t>
      </w:r>
      <w:r w:rsidRPr="00034910">
        <w:t>éclaircir</w:t>
      </w:r>
      <w:r w:rsidR="00E57EC9">
        <w:t xml:space="preserve">. </w:t>
      </w:r>
      <w:r w:rsidRPr="00034910">
        <w:t>Sans nul doute</w:t>
      </w:r>
      <w:r w:rsidR="00E57EC9">
        <w:t xml:space="preserve">, </w:t>
      </w:r>
      <w:r w:rsidRPr="00034910">
        <w:t>l</w:t>
      </w:r>
      <w:r w:rsidR="00E57EC9">
        <w:t>’</w:t>
      </w:r>
      <w:r w:rsidRPr="00034910">
        <w:t>étonnement de se trouver en présence d</w:t>
      </w:r>
      <w:r w:rsidR="00E57EC9">
        <w:t>’</w:t>
      </w:r>
      <w:r w:rsidRPr="00034910">
        <w:t>un cas aussi anormal</w:t>
      </w:r>
      <w:r w:rsidR="00E57EC9">
        <w:t xml:space="preserve">, </w:t>
      </w:r>
      <w:r w:rsidRPr="00034910">
        <w:t>dut donner à l</w:t>
      </w:r>
      <w:r w:rsidR="00E57EC9">
        <w:t>’</w:t>
      </w:r>
      <w:r w:rsidRPr="00034910">
        <w:t>Anglais une furieuse envie de boire</w:t>
      </w:r>
      <w:r w:rsidR="00E57EC9">
        <w:t xml:space="preserve">, </w:t>
      </w:r>
      <w:r w:rsidRPr="00034910">
        <w:t>car il insista pour s</w:t>
      </w:r>
      <w:r w:rsidR="00E57EC9">
        <w:t>’</w:t>
      </w:r>
      <w:r w:rsidRPr="00034910">
        <w:t>arrêter dans une isba bordant la route</w:t>
      </w:r>
      <w:r w:rsidR="00E57EC9">
        <w:t>.</w:t>
      </w:r>
    </w:p>
    <w:p w14:paraId="257F4DE3" w14:textId="77777777" w:rsidR="00E57EC9" w:rsidRDefault="00E57EC9" w:rsidP="00E57EC9">
      <w:r>
        <w:lastRenderedPageBreak/>
        <w:t>— </w:t>
      </w:r>
      <w:r w:rsidR="00776CEA" w:rsidRPr="00034910">
        <w:t>Cabaret de rouliers</w:t>
      </w:r>
      <w:r>
        <w:t xml:space="preserve">, </w:t>
      </w:r>
      <w:r w:rsidR="00776CEA" w:rsidRPr="00034910">
        <w:t>murmura le lieutenant avec dédain</w:t>
      </w:r>
      <w:r>
        <w:t>.</w:t>
      </w:r>
    </w:p>
    <w:p w14:paraId="4FD41D86" w14:textId="77777777" w:rsidR="00E57EC9" w:rsidRDefault="00E57EC9" w:rsidP="00E57EC9">
      <w:r>
        <w:t>— </w:t>
      </w:r>
      <w:r w:rsidR="00776CEA" w:rsidRPr="00034910">
        <w:t>Bah</w:t>
      </w:r>
      <w:r>
        <w:t xml:space="preserve"> ! </w:t>
      </w:r>
      <w:r w:rsidR="00776CEA" w:rsidRPr="00034910">
        <w:t>Je meurs de soif</w:t>
      </w:r>
      <w:r>
        <w:t xml:space="preserve">… </w:t>
      </w:r>
      <w:r w:rsidR="00776CEA" w:rsidRPr="00034910">
        <w:t>Vous accepterez bien un verre</w:t>
      </w:r>
      <w:r w:rsidR="00776CEA" w:rsidRPr="00FE4ED5">
        <w:t xml:space="preserve"> de </w:t>
      </w:r>
      <w:proofErr w:type="spellStart"/>
      <w:r w:rsidR="00776CEA" w:rsidRPr="00034910">
        <w:rPr>
          <w:i/>
          <w:iCs/>
        </w:rPr>
        <w:t>vodki</w:t>
      </w:r>
      <w:proofErr w:type="spellEnd"/>
      <w:r>
        <w:rPr>
          <w:i/>
          <w:iCs/>
        </w:rPr>
        <w:t xml:space="preserve"> </w:t>
      </w:r>
      <w:r>
        <w:t>(</w:t>
      </w:r>
      <w:r w:rsidR="00776CEA" w:rsidRPr="00034910">
        <w:t>eau-de-vie</w:t>
      </w:r>
      <w:r>
        <w:t>).</w:t>
      </w:r>
    </w:p>
    <w:p w14:paraId="45C61F50" w14:textId="77777777" w:rsidR="00E57EC9" w:rsidRDefault="00776CEA" w:rsidP="00E57EC9">
      <w:r w:rsidRPr="00034910">
        <w:t>En Russie</w:t>
      </w:r>
      <w:r w:rsidR="00E57EC9">
        <w:t xml:space="preserve">, </w:t>
      </w:r>
      <w:r w:rsidRPr="00034910">
        <w:t xml:space="preserve">le </w:t>
      </w:r>
      <w:proofErr w:type="spellStart"/>
      <w:r w:rsidRPr="00034910">
        <w:t>vodki</w:t>
      </w:r>
      <w:proofErr w:type="spellEnd"/>
      <w:r w:rsidRPr="00034910">
        <w:t xml:space="preserve"> ne connaît pas de détracteurs</w:t>
      </w:r>
      <w:r w:rsidR="00E57EC9">
        <w:t xml:space="preserve">… </w:t>
      </w:r>
      <w:r w:rsidRPr="00034910">
        <w:t>À tous les échelons de la société</w:t>
      </w:r>
      <w:r w:rsidR="00E57EC9">
        <w:t xml:space="preserve">, </w:t>
      </w:r>
      <w:r w:rsidRPr="00034910">
        <w:t>la rude liqueur est appréciée</w:t>
      </w:r>
      <w:r w:rsidR="00E57EC9">
        <w:t xml:space="preserve">. </w:t>
      </w:r>
      <w:r w:rsidRPr="00034910">
        <w:t xml:space="preserve">Un verre de </w:t>
      </w:r>
      <w:proofErr w:type="spellStart"/>
      <w:r w:rsidRPr="00034910">
        <w:t>vodki</w:t>
      </w:r>
      <w:proofErr w:type="spellEnd"/>
      <w:r w:rsidRPr="00034910">
        <w:t xml:space="preserve"> ne se refuse jamais</w:t>
      </w:r>
      <w:r w:rsidR="00E57EC9">
        <w:t xml:space="preserve">. </w:t>
      </w:r>
      <w:r w:rsidRPr="00034910">
        <w:t xml:space="preserve">Et </w:t>
      </w:r>
      <w:proofErr w:type="spellStart"/>
      <w:r w:rsidRPr="00034910">
        <w:t>Bariatine</w:t>
      </w:r>
      <w:proofErr w:type="spellEnd"/>
      <w:r w:rsidRPr="00034910">
        <w:t xml:space="preserve"> démontra que son gosier sentait à l</w:t>
      </w:r>
      <w:r w:rsidR="00E57EC9">
        <w:t>’</w:t>
      </w:r>
      <w:r w:rsidRPr="00034910">
        <w:t>unisson de tous les gosiers compatriotes</w:t>
      </w:r>
      <w:r w:rsidR="00E57EC9">
        <w:t xml:space="preserve">, </w:t>
      </w:r>
      <w:r w:rsidRPr="00034910">
        <w:t>en sautant à terre pour entrer dans l</w:t>
      </w:r>
      <w:r w:rsidR="00E57EC9">
        <w:t>’</w:t>
      </w:r>
      <w:r w:rsidRPr="00034910">
        <w:t>humble auberge</w:t>
      </w:r>
      <w:r w:rsidR="00E57EC9">
        <w:t>.</w:t>
      </w:r>
    </w:p>
    <w:p w14:paraId="516A8497" w14:textId="77777777" w:rsidR="00E57EC9" w:rsidRDefault="00776CEA" w:rsidP="00E57EC9">
      <w:r w:rsidRPr="00034910">
        <w:t>Sur un signe de Dick</w:t>
      </w:r>
      <w:r w:rsidR="00E57EC9">
        <w:t xml:space="preserve">, </w:t>
      </w:r>
      <w:r w:rsidRPr="00034910">
        <w:t>Jean imita le mouvement</w:t>
      </w:r>
      <w:r w:rsidR="00E57EC9">
        <w:t xml:space="preserve">, </w:t>
      </w:r>
      <w:r w:rsidRPr="00034910">
        <w:t>tandis que le seul cosaque d</w:t>
      </w:r>
      <w:r w:rsidR="00E57EC9">
        <w:t>’</w:t>
      </w:r>
      <w:r w:rsidRPr="00034910">
        <w:t>escorte se rapprochait pour tenir les chevaux en main</w:t>
      </w:r>
      <w:r w:rsidR="00E57EC9">
        <w:t>.</w:t>
      </w:r>
    </w:p>
    <w:p w14:paraId="472B351D" w14:textId="77777777" w:rsidR="00E57EC9" w:rsidRDefault="00776CEA" w:rsidP="00E57EC9">
      <w:r w:rsidRPr="00034910">
        <w:t>Or</w:t>
      </w:r>
      <w:r w:rsidR="00E57EC9">
        <w:t xml:space="preserve">, </w:t>
      </w:r>
      <w:r w:rsidRPr="00034910">
        <w:t xml:space="preserve">Dick </w:t>
      </w:r>
      <w:proofErr w:type="spellStart"/>
      <w:r w:rsidRPr="00034910">
        <w:t>Fann</w:t>
      </w:r>
      <w:proofErr w:type="spellEnd"/>
      <w:r w:rsidR="00E57EC9">
        <w:t xml:space="preserve">, </w:t>
      </w:r>
      <w:r w:rsidRPr="00034910">
        <w:t>excellent cavalier à l</w:t>
      </w:r>
      <w:r w:rsidR="00E57EC9">
        <w:t>’</w:t>
      </w:r>
      <w:r w:rsidRPr="00034910">
        <w:t>ordinaire</w:t>
      </w:r>
      <w:r w:rsidR="00E57EC9">
        <w:t xml:space="preserve">, </w:t>
      </w:r>
      <w:r w:rsidRPr="00034910">
        <w:t>vida la selle avec une inexplicable maladresse</w:t>
      </w:r>
      <w:r w:rsidR="00E57EC9">
        <w:t xml:space="preserve">, </w:t>
      </w:r>
      <w:r w:rsidRPr="00034910">
        <w:t>si bien qu</w:t>
      </w:r>
      <w:r w:rsidR="00E57EC9">
        <w:t>’</w:t>
      </w:r>
      <w:r w:rsidRPr="00034910">
        <w:t>en posant les pieds sur le sol</w:t>
      </w:r>
      <w:r w:rsidR="00E57EC9">
        <w:t xml:space="preserve">, </w:t>
      </w:r>
      <w:r w:rsidRPr="00034910">
        <w:t>il trébucha</w:t>
      </w:r>
      <w:r w:rsidR="00E57EC9">
        <w:t xml:space="preserve">, </w:t>
      </w:r>
      <w:r w:rsidRPr="00034910">
        <w:t>et fût certainement tombé si le cheval du lieutenant</w:t>
      </w:r>
      <w:r w:rsidR="00E57EC9">
        <w:t xml:space="preserve">, </w:t>
      </w:r>
      <w:r w:rsidRPr="00034910">
        <w:t>voisin du sien</w:t>
      </w:r>
      <w:r w:rsidR="00E57EC9">
        <w:t xml:space="preserve">, </w:t>
      </w:r>
      <w:r w:rsidRPr="00034910">
        <w:t>ne lui avait offert un point d</w:t>
      </w:r>
      <w:r w:rsidR="00E57EC9">
        <w:t>’</w:t>
      </w:r>
      <w:r w:rsidRPr="00034910">
        <w:t>appui pour rétablir son équilibre</w:t>
      </w:r>
      <w:r w:rsidR="00E57EC9">
        <w:t>.</w:t>
      </w:r>
    </w:p>
    <w:p w14:paraId="4DB793DC" w14:textId="77777777" w:rsidR="00E57EC9" w:rsidRDefault="00776CEA" w:rsidP="00E57EC9">
      <w:r w:rsidRPr="00034910">
        <w:t>Nul ne remarqua que le détective-amateur serrait son mouchoir dans la main qui s</w:t>
      </w:r>
      <w:r w:rsidR="00E57EC9">
        <w:t>’</w:t>
      </w:r>
      <w:r w:rsidRPr="00034910">
        <w:t>appuya sur le coursier noir</w:t>
      </w:r>
      <w:r w:rsidR="00E57EC9">
        <w:t>.</w:t>
      </w:r>
    </w:p>
    <w:p w14:paraId="028C965C" w14:textId="77777777" w:rsidR="00E57EC9" w:rsidRDefault="00776CEA" w:rsidP="00E57EC9">
      <w:r w:rsidRPr="00034910">
        <w:t>Cette main disparut un instant sous la peau de mouton</w:t>
      </w:r>
      <w:r w:rsidR="00E57EC9">
        <w:t xml:space="preserve">… </w:t>
      </w:r>
      <w:r w:rsidRPr="00034910">
        <w:t>Qu</w:t>
      </w:r>
      <w:r w:rsidR="00E57EC9">
        <w:t>’</w:t>
      </w:r>
      <w:r w:rsidRPr="00034910">
        <w:t>y fit-elle</w:t>
      </w:r>
      <w:r w:rsidR="00E57EC9">
        <w:t> ?</w:t>
      </w:r>
    </w:p>
    <w:p w14:paraId="16B52279" w14:textId="77777777" w:rsidR="00E57EC9" w:rsidRDefault="00776CEA" w:rsidP="00E57EC9">
      <w:r w:rsidRPr="00034910">
        <w:t>Mystère</w:t>
      </w:r>
      <w:r w:rsidR="00E57EC9">
        <w:t xml:space="preserve">, </w:t>
      </w:r>
      <w:r w:rsidRPr="00034910">
        <w:t>mais le cheval sursauta avec un hennissement agacé</w:t>
      </w:r>
      <w:r w:rsidR="00E57EC9">
        <w:t xml:space="preserve">. </w:t>
      </w:r>
      <w:r w:rsidRPr="00034910">
        <w:t>Seulement quand l</w:t>
      </w:r>
      <w:r w:rsidR="00E57EC9">
        <w:t>’</w:t>
      </w:r>
      <w:r w:rsidRPr="00034910">
        <w:t>officier se retourna</w:t>
      </w:r>
      <w:r w:rsidR="00E57EC9">
        <w:t xml:space="preserve">, </w:t>
      </w:r>
      <w:r w:rsidRPr="00034910">
        <w:t>surpris par cet appel du quadrupède</w:t>
      </w:r>
      <w:r w:rsidR="00E57EC9">
        <w:t xml:space="preserve">, </w:t>
      </w:r>
      <w:r w:rsidRPr="00034910">
        <w:t>Dick s</w:t>
      </w:r>
      <w:r w:rsidR="00E57EC9">
        <w:t>’</w:t>
      </w:r>
      <w:r w:rsidRPr="00034910">
        <w:t>était déjà écarté et avait enfoui son mouchoir dans sa poche</w:t>
      </w:r>
      <w:r w:rsidR="00E57EC9">
        <w:t>.</w:t>
      </w:r>
    </w:p>
    <w:p w14:paraId="78B8BF08" w14:textId="77777777" w:rsidR="00E57EC9" w:rsidRDefault="00776CEA" w:rsidP="00E57EC9">
      <w:r w:rsidRPr="00034910">
        <w:t>Pas si vite cependant qu</w:t>
      </w:r>
      <w:r w:rsidR="00E57EC9">
        <w:t>’</w:t>
      </w:r>
      <w:r w:rsidRPr="00034910">
        <w:t>il n</w:t>
      </w:r>
      <w:r w:rsidR="00E57EC9">
        <w:t>’</w:t>
      </w:r>
      <w:r w:rsidRPr="00034910">
        <w:t>eût eu le temps de s</w:t>
      </w:r>
      <w:r w:rsidR="00E57EC9">
        <w:t>’</w:t>
      </w:r>
      <w:r w:rsidRPr="00034910">
        <w:t>assurer que la fine batiste blanche portait maintenant une maculature grisâtre</w:t>
      </w:r>
      <w:r w:rsidR="00E57EC9">
        <w:t xml:space="preserve">, </w:t>
      </w:r>
      <w:r w:rsidRPr="00034910">
        <w:t>ce qui amena cette singulière réflexion</w:t>
      </w:r>
      <w:r w:rsidR="00E57EC9">
        <w:t> :</w:t>
      </w:r>
    </w:p>
    <w:p w14:paraId="38AEAF93" w14:textId="77777777" w:rsidR="00E57EC9" w:rsidRDefault="00E57EC9" w:rsidP="00E57EC9">
      <w:r>
        <w:lastRenderedPageBreak/>
        <w:t>— </w:t>
      </w:r>
      <w:r w:rsidR="00776CEA" w:rsidRPr="00034910">
        <w:t>Ah çà</w:t>
      </w:r>
      <w:r>
        <w:t xml:space="preserve"> ! </w:t>
      </w:r>
      <w:r w:rsidR="00776CEA" w:rsidRPr="00034910">
        <w:t>son cheval déteint</w:t>
      </w:r>
      <w:r>
        <w:t xml:space="preserve">. </w:t>
      </w:r>
      <w:r w:rsidR="00776CEA" w:rsidRPr="00034910">
        <w:t>Est-ce donc l</w:t>
      </w:r>
      <w:r>
        <w:t>’</w:t>
      </w:r>
      <w:r w:rsidR="00776CEA" w:rsidRPr="00034910">
        <w:t>usage dans la c</w:t>
      </w:r>
      <w:r w:rsidR="00776CEA" w:rsidRPr="00034910">
        <w:t>a</w:t>
      </w:r>
      <w:r w:rsidR="00776CEA" w:rsidRPr="00034910">
        <w:t>valerie cosaque de maquiller sa monture</w:t>
      </w:r>
      <w:r>
        <w:t> ?</w:t>
      </w:r>
    </w:p>
    <w:p w14:paraId="2B62F8A4" w14:textId="77777777" w:rsidR="00E57EC9" w:rsidRDefault="00776CEA" w:rsidP="00E57EC9">
      <w:r w:rsidRPr="00034910">
        <w:t>Ce qu</w:t>
      </w:r>
      <w:r w:rsidR="00E57EC9">
        <w:t>’</w:t>
      </w:r>
      <w:r w:rsidRPr="00034910">
        <w:t>il se répondit demeura inconnu</w:t>
      </w:r>
      <w:r w:rsidR="00E57EC9">
        <w:t xml:space="preserve">, </w:t>
      </w:r>
      <w:r w:rsidRPr="00034910">
        <w:t>car</w:t>
      </w:r>
      <w:r w:rsidR="00E57EC9">
        <w:t xml:space="preserve">, </w:t>
      </w:r>
      <w:r w:rsidRPr="00034910">
        <w:t>avec un empre</w:t>
      </w:r>
      <w:r w:rsidRPr="00034910">
        <w:t>s</w:t>
      </w:r>
      <w:r w:rsidRPr="00034910">
        <w:t>sement justifié probablement par la soif qu</w:t>
      </w:r>
      <w:r w:rsidR="00E57EC9">
        <w:t>’</w:t>
      </w:r>
      <w:r w:rsidRPr="00034910">
        <w:t>il avait avouée</w:t>
      </w:r>
      <w:r w:rsidR="00E57EC9">
        <w:t xml:space="preserve">, </w:t>
      </w:r>
      <w:r w:rsidRPr="00034910">
        <w:t>il se prit</w:t>
      </w:r>
      <w:r w:rsidR="00E57EC9">
        <w:t xml:space="preserve">, </w:t>
      </w:r>
      <w:r w:rsidRPr="00034910">
        <w:t xml:space="preserve">à appeler le </w:t>
      </w:r>
      <w:proofErr w:type="spellStart"/>
      <w:r w:rsidRPr="00034910">
        <w:t>moujick</w:t>
      </w:r>
      <w:proofErr w:type="spellEnd"/>
      <w:r w:rsidR="00E57EC9">
        <w:t xml:space="preserve">, </w:t>
      </w:r>
      <w:r w:rsidRPr="00034910">
        <w:t>tenancier de la buvette</w:t>
      </w:r>
      <w:r w:rsidR="00E57EC9">
        <w:t xml:space="preserve">, </w:t>
      </w:r>
      <w:r w:rsidRPr="00034910">
        <w:t>lequel cepe</w:t>
      </w:r>
      <w:r w:rsidRPr="00034910">
        <w:t>n</w:t>
      </w:r>
      <w:r w:rsidRPr="00034910">
        <w:t>dant se tenait déjà devant lui</w:t>
      </w:r>
      <w:r w:rsidR="00E57EC9">
        <w:t xml:space="preserve">, </w:t>
      </w:r>
      <w:r w:rsidRPr="00034910">
        <w:t>son bonnet à la main</w:t>
      </w:r>
      <w:r w:rsidR="00E57EC9">
        <w:t>.</w:t>
      </w:r>
    </w:p>
    <w:p w14:paraId="5EF3B516" w14:textId="77777777" w:rsidR="00E57EC9" w:rsidRDefault="00E57EC9" w:rsidP="00E57EC9">
      <w:r>
        <w:t>— </w:t>
      </w:r>
      <w:r w:rsidR="00776CEA" w:rsidRPr="00034910">
        <w:t xml:space="preserve">Du </w:t>
      </w:r>
      <w:proofErr w:type="spellStart"/>
      <w:r w:rsidR="00776CEA" w:rsidRPr="00034910">
        <w:t>vodki</w:t>
      </w:r>
      <w:proofErr w:type="spellEnd"/>
      <w:r>
        <w:t xml:space="preserve">, </w:t>
      </w:r>
      <w:r w:rsidR="00776CEA" w:rsidRPr="00034910">
        <w:t>et vite</w:t>
      </w:r>
      <w:r>
        <w:t xml:space="preserve"> ! </w:t>
      </w:r>
      <w:r w:rsidR="00776CEA" w:rsidRPr="00034910">
        <w:t>Le meilleur</w:t>
      </w:r>
      <w:r>
        <w:t xml:space="preserve">. </w:t>
      </w:r>
      <w:r w:rsidR="00776CEA" w:rsidRPr="00034910">
        <w:t>L</w:t>
      </w:r>
      <w:r>
        <w:t>’</w:t>
      </w:r>
      <w:r w:rsidR="00776CEA" w:rsidRPr="00034910">
        <w:t>homme eut un large rire</w:t>
      </w:r>
      <w:r>
        <w:t>.</w:t>
      </w:r>
    </w:p>
    <w:p w14:paraId="5A402E06" w14:textId="77777777" w:rsidR="00E57EC9" w:rsidRDefault="00E57EC9" w:rsidP="00E57EC9">
      <w:r>
        <w:t>— </w:t>
      </w:r>
      <w:r w:rsidR="00776CEA" w:rsidRPr="00034910">
        <w:t>Du meilleur</w:t>
      </w:r>
      <w:r>
        <w:t xml:space="preserve"> ! </w:t>
      </w:r>
      <w:r w:rsidR="00776CEA" w:rsidRPr="00034910">
        <w:t>Votre Excellence en aura sûrement</w:t>
      </w:r>
      <w:r>
        <w:t xml:space="preserve">, </w:t>
      </w:r>
      <w:r w:rsidR="00776CEA" w:rsidRPr="00034910">
        <w:t>car j</w:t>
      </w:r>
      <w:r>
        <w:t>’</w:t>
      </w:r>
      <w:r w:rsidR="00776CEA" w:rsidRPr="00034910">
        <w:t>en tiens une seule qualité</w:t>
      </w:r>
      <w:r>
        <w:t>.</w:t>
      </w:r>
    </w:p>
    <w:p w14:paraId="0C89F11A" w14:textId="77777777" w:rsidR="00E57EC9" w:rsidRDefault="00E57EC9" w:rsidP="00E57EC9">
      <w:r>
        <w:t>— </w:t>
      </w:r>
      <w:r w:rsidR="00776CEA" w:rsidRPr="00034910">
        <w:t>Eh bien</w:t>
      </w:r>
      <w:r>
        <w:t xml:space="preserve">, </w:t>
      </w:r>
      <w:r w:rsidR="00776CEA" w:rsidRPr="00034910">
        <w:t>donne-nous celle-là</w:t>
      </w:r>
      <w:r>
        <w:t xml:space="preserve">, </w:t>
      </w:r>
      <w:r w:rsidR="00776CEA" w:rsidRPr="00034910">
        <w:t xml:space="preserve">consentit </w:t>
      </w:r>
      <w:proofErr w:type="spellStart"/>
      <w:r w:rsidR="00776CEA" w:rsidRPr="00034910">
        <w:t>Fann</w:t>
      </w:r>
      <w:proofErr w:type="spellEnd"/>
      <w:r w:rsidR="00776CEA" w:rsidRPr="00034910">
        <w:t xml:space="preserve"> en riant d</w:t>
      </w:r>
      <w:r>
        <w:t>’</w:t>
      </w:r>
      <w:r w:rsidR="00776CEA" w:rsidRPr="00034910">
        <w:t>une façon aussi abandonnée que si aucune préoccupation ne l</w:t>
      </w:r>
      <w:r>
        <w:t>’</w:t>
      </w:r>
      <w:r w:rsidR="00776CEA" w:rsidRPr="00034910">
        <w:t>avait tenu</w:t>
      </w:r>
      <w:r>
        <w:t>.</w:t>
      </w:r>
    </w:p>
    <w:p w14:paraId="638CF137" w14:textId="77777777" w:rsidR="00E57EC9" w:rsidRDefault="00776CEA" w:rsidP="00E57EC9">
      <w:r w:rsidRPr="00034910">
        <w:t>Au surplus</w:t>
      </w:r>
      <w:r w:rsidR="00E57EC9">
        <w:t xml:space="preserve">, </w:t>
      </w:r>
      <w:r w:rsidRPr="00034910">
        <w:t>à présent</w:t>
      </w:r>
      <w:r w:rsidR="00E57EC9">
        <w:t xml:space="preserve">, </w:t>
      </w:r>
      <w:r w:rsidRPr="00034910">
        <w:t>il exprimait ses regrets d</w:t>
      </w:r>
      <w:r w:rsidR="00E57EC9">
        <w:t>’</w:t>
      </w:r>
      <w:r w:rsidRPr="00034910">
        <w:t>avoir imp</w:t>
      </w:r>
      <w:r w:rsidRPr="00034910">
        <w:t>o</w:t>
      </w:r>
      <w:r w:rsidRPr="00034910">
        <w:t>sé à l</w:t>
      </w:r>
      <w:r w:rsidR="00E57EC9">
        <w:t>’</w:t>
      </w:r>
      <w:r w:rsidRPr="00034910">
        <w:t>officier une halte en si piteux endroit</w:t>
      </w:r>
      <w:r w:rsidR="00E57EC9">
        <w:t>.</w:t>
      </w:r>
    </w:p>
    <w:p w14:paraId="1F509EDA" w14:textId="77777777" w:rsidR="00E57EC9" w:rsidRDefault="00E57EC9" w:rsidP="00E57EC9">
      <w:r>
        <w:t>— </w:t>
      </w:r>
      <w:r w:rsidR="00776CEA" w:rsidRPr="00034910">
        <w:t>Mais bouche altérée n</w:t>
      </w:r>
      <w:r>
        <w:t>’</w:t>
      </w:r>
      <w:r w:rsidR="00776CEA" w:rsidRPr="00034910">
        <w:t>a point d</w:t>
      </w:r>
      <w:r>
        <w:t>’</w:t>
      </w:r>
      <w:r w:rsidR="00776CEA" w:rsidRPr="00034910">
        <w:t>yeux</w:t>
      </w:r>
      <w:r>
        <w:t xml:space="preserve">, </w:t>
      </w:r>
      <w:r w:rsidR="00776CEA" w:rsidRPr="00034910">
        <w:t>expliquait-il par</w:t>
      </w:r>
      <w:r w:rsidR="00776CEA" w:rsidRPr="00034910">
        <w:t>o</w:t>
      </w:r>
      <w:r w:rsidR="00776CEA" w:rsidRPr="00034910">
        <w:t>diant un dicton célèbre</w:t>
      </w:r>
      <w:r>
        <w:t xml:space="preserve">. </w:t>
      </w:r>
      <w:r w:rsidR="00776CEA" w:rsidRPr="00034910">
        <w:t>J</w:t>
      </w:r>
      <w:r>
        <w:t>’</w:t>
      </w:r>
      <w:r w:rsidR="00776CEA" w:rsidRPr="00034910">
        <w:t xml:space="preserve">aurais sollicité un breuvage dans la plus misérable habitation de </w:t>
      </w:r>
      <w:proofErr w:type="spellStart"/>
      <w:r w:rsidR="00776CEA" w:rsidRPr="00034910">
        <w:t>moujick</w:t>
      </w:r>
      <w:proofErr w:type="spellEnd"/>
      <w:r>
        <w:t>.</w:t>
      </w:r>
    </w:p>
    <w:p w14:paraId="36C966A7" w14:textId="4C36BB5D" w:rsidR="00E57EC9" w:rsidRDefault="00776CEA" w:rsidP="00E57EC9">
      <w:r w:rsidRPr="00034910">
        <w:t>L</w:t>
      </w:r>
      <w:r w:rsidR="00E57EC9">
        <w:t>’</w:t>
      </w:r>
      <w:r w:rsidRPr="00034910">
        <w:t>officier riait</w:t>
      </w:r>
      <w:r w:rsidR="00E57EC9">
        <w:t xml:space="preserve">, </w:t>
      </w:r>
      <w:r w:rsidRPr="00034910">
        <w:t>amusé par ce qu</w:t>
      </w:r>
      <w:r w:rsidR="00E57EC9">
        <w:t>’</w:t>
      </w:r>
      <w:r w:rsidRPr="00034910">
        <w:t xml:space="preserve">il appelait la nervosité de cet excellent </w:t>
      </w:r>
      <w:r w:rsidR="00E57EC9">
        <w:t>M. </w:t>
      </w:r>
      <w:r w:rsidRPr="00034910">
        <w:t xml:space="preserve">Dick </w:t>
      </w:r>
      <w:proofErr w:type="spellStart"/>
      <w:r w:rsidRPr="00034910">
        <w:t>Fann</w:t>
      </w:r>
      <w:proofErr w:type="spellEnd"/>
      <w:r w:rsidR="00E57EC9">
        <w:t>.</w:t>
      </w:r>
    </w:p>
    <w:p w14:paraId="64A04DC3" w14:textId="77777777" w:rsidR="00E57EC9" w:rsidRDefault="00776CEA" w:rsidP="00E57EC9">
      <w:r w:rsidRPr="00034910">
        <w:t>Il manifesta d</w:t>
      </w:r>
      <w:r w:rsidR="00E57EC9">
        <w:t>’</w:t>
      </w:r>
      <w:r w:rsidRPr="00034910">
        <w:t>ailleurs un empressement égal à continuer la promenade</w:t>
      </w:r>
      <w:r w:rsidR="00E57EC9">
        <w:t>.</w:t>
      </w:r>
    </w:p>
    <w:p w14:paraId="05E2231C" w14:textId="77777777" w:rsidR="00E57EC9" w:rsidRDefault="00776CEA" w:rsidP="00E57EC9">
      <w:r w:rsidRPr="00034910">
        <w:t>Et l</w:t>
      </w:r>
      <w:r w:rsidR="00E57EC9">
        <w:t>’</w:t>
      </w:r>
      <w:r w:rsidRPr="00034910">
        <w:t>on repartit</w:t>
      </w:r>
      <w:r w:rsidR="00E57EC9">
        <w:t xml:space="preserve">, </w:t>
      </w:r>
      <w:r w:rsidRPr="00034910">
        <w:t>laissant l</w:t>
      </w:r>
      <w:r w:rsidR="00E57EC9">
        <w:t>’</w:t>
      </w:r>
      <w:r w:rsidRPr="00034910">
        <w:t>aubergiste ébahi des façons de ces Excellences qui payaient un rouble un verre d</w:t>
      </w:r>
      <w:r w:rsidR="00E57EC9">
        <w:t>’</w:t>
      </w:r>
      <w:r w:rsidRPr="00034910">
        <w:t>eau-de-vie dont les charretiers</w:t>
      </w:r>
      <w:r w:rsidR="00E57EC9">
        <w:t xml:space="preserve">, </w:t>
      </w:r>
      <w:r w:rsidRPr="00034910">
        <w:t>clients habituels de l</w:t>
      </w:r>
      <w:r w:rsidR="00E57EC9">
        <w:t>’</w:t>
      </w:r>
      <w:r w:rsidRPr="00034910">
        <w:t>établissement</w:t>
      </w:r>
      <w:r w:rsidR="00E57EC9">
        <w:t xml:space="preserve">, </w:t>
      </w:r>
      <w:r w:rsidRPr="00034910">
        <w:t>donnaient difficilement deux kopecks</w:t>
      </w:r>
      <w:r w:rsidR="00E57EC9">
        <w:t>.</w:t>
      </w:r>
    </w:p>
    <w:p w14:paraId="2D271962" w14:textId="77777777" w:rsidR="00AA1EC6" w:rsidRDefault="00AA1EC6" w:rsidP="00AA1EC6">
      <w:pPr>
        <w:pStyle w:val="Centrsolidaire"/>
      </w:pPr>
      <w:r w:rsidRPr="00E57EC9">
        <w:rPr>
          <w:noProof/>
        </w:rPr>
        <w:lastRenderedPageBreak/>
        <w:drawing>
          <wp:inline distT="0" distB="0" distL="0" distR="0" wp14:anchorId="019F321C" wp14:editId="592BAD46">
            <wp:extent cx="5279390" cy="7768590"/>
            <wp:effectExtent l="0" t="0" r="0" b="0"/>
            <wp:docPr id="85" name="Image 18" descr="Une image contenant habits, homme, chaussures, plein ai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 18" descr="Une image contenant habits, homme, chaussures, plein air&#10;&#10;Le contenu généré par l’IA peut être incorrect."/>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79390" cy="7768590"/>
                    </a:xfrm>
                    <a:prstGeom prst="rect">
                      <a:avLst/>
                    </a:prstGeom>
                    <a:noFill/>
                    <a:ln>
                      <a:noFill/>
                    </a:ln>
                  </pic:spPr>
                </pic:pic>
              </a:graphicData>
            </a:graphic>
          </wp:inline>
        </w:drawing>
      </w:r>
    </w:p>
    <w:p w14:paraId="500597D9" w14:textId="77777777" w:rsidR="00AA1EC6" w:rsidRDefault="00AA1EC6" w:rsidP="00AA1EC6">
      <w:pPr>
        <w:pStyle w:val="Centr14pt"/>
      </w:pPr>
      <w:r w:rsidRPr="00E57EC9">
        <w:t>L</w:t>
      </w:r>
      <w:r>
        <w:t>’</w:t>
      </w:r>
      <w:r w:rsidRPr="00E57EC9">
        <w:t>homme eut un large rire</w:t>
      </w:r>
      <w:r>
        <w:t>.</w:t>
      </w:r>
    </w:p>
    <w:p w14:paraId="23A54738" w14:textId="77777777" w:rsidR="00E57EC9" w:rsidRDefault="00E57EC9" w:rsidP="00E57EC9">
      <w:r>
        <w:t>— </w:t>
      </w:r>
      <w:r w:rsidR="00776CEA" w:rsidRPr="00034910">
        <w:t>Ah</w:t>
      </w:r>
      <w:r>
        <w:t xml:space="preserve"> ! </w:t>
      </w:r>
      <w:r w:rsidR="00776CEA" w:rsidRPr="00034910">
        <w:t>conclut gravement le digne débitant</w:t>
      </w:r>
      <w:r>
        <w:t xml:space="preserve">, </w:t>
      </w:r>
      <w:r w:rsidR="00776CEA" w:rsidRPr="00034910">
        <w:t xml:space="preserve">on voit bien que le </w:t>
      </w:r>
      <w:r w:rsidR="00776CEA" w:rsidRPr="00034910">
        <w:rPr>
          <w:i/>
          <w:iCs/>
        </w:rPr>
        <w:t xml:space="preserve">petit Père </w:t>
      </w:r>
      <w:r w:rsidR="00776CEA" w:rsidRPr="00034910">
        <w:t>paie généreusement ses soldats</w:t>
      </w:r>
      <w:r>
        <w:t>.</w:t>
      </w:r>
    </w:p>
    <w:p w14:paraId="0EE81E88" w14:textId="77777777" w:rsidR="00E57EC9" w:rsidRDefault="00776CEA" w:rsidP="00E57EC9">
      <w:r w:rsidRPr="00034910">
        <w:lastRenderedPageBreak/>
        <w:t>Cependant</w:t>
      </w:r>
      <w:r w:rsidR="00E57EC9">
        <w:t xml:space="preserve">, </w:t>
      </w:r>
      <w:r w:rsidRPr="00034910">
        <w:t>la petite troupe trottait sur la route</w:t>
      </w:r>
      <w:r w:rsidR="00E57EC9">
        <w:t xml:space="preserve">. </w:t>
      </w:r>
      <w:r w:rsidRPr="00034910">
        <w:t xml:space="preserve">Depuis la sortie du bourg de </w:t>
      </w:r>
      <w:proofErr w:type="spellStart"/>
      <w:r w:rsidRPr="00034910">
        <w:t>Posolskii</w:t>
      </w:r>
      <w:proofErr w:type="spellEnd"/>
      <w:r w:rsidRPr="00034910">
        <w:t xml:space="preserve"> c</w:t>
      </w:r>
      <w:r w:rsidR="00E57EC9">
        <w:t>’</w:t>
      </w:r>
      <w:r w:rsidRPr="00034910">
        <w:t>était toujours le même aspect</w:t>
      </w:r>
      <w:r w:rsidR="00E57EC9">
        <w:t xml:space="preserve">. </w:t>
      </w:r>
      <w:r w:rsidRPr="00034910">
        <w:t>La piste à la terre noirâtre longeant le lac Baïkal</w:t>
      </w:r>
      <w:r w:rsidR="00E57EC9">
        <w:t xml:space="preserve">, </w:t>
      </w:r>
      <w:r w:rsidRPr="00034910">
        <w:t>où les glaçons</w:t>
      </w:r>
      <w:r w:rsidR="00E57EC9">
        <w:t xml:space="preserve">, </w:t>
      </w:r>
      <w:r w:rsidRPr="00034910">
        <w:t>entraînés par d</w:t>
      </w:r>
      <w:r w:rsidR="00E57EC9">
        <w:t>’</w:t>
      </w:r>
      <w:r w:rsidRPr="00034910">
        <w:t>invisibles courants</w:t>
      </w:r>
      <w:r w:rsidR="00E57EC9">
        <w:t xml:space="preserve">, </w:t>
      </w:r>
      <w:r w:rsidRPr="00034910">
        <w:t>se heurtaient</w:t>
      </w:r>
      <w:r w:rsidR="00E57EC9">
        <w:t xml:space="preserve">, </w:t>
      </w:r>
      <w:r w:rsidRPr="00034910">
        <w:t>se cheva</w:t>
      </w:r>
      <w:r w:rsidRPr="00034910">
        <w:t>u</w:t>
      </w:r>
      <w:r w:rsidRPr="00034910">
        <w:t>chaient</w:t>
      </w:r>
      <w:r w:rsidR="00E57EC9">
        <w:t xml:space="preserve">, </w:t>
      </w:r>
      <w:r w:rsidRPr="00034910">
        <w:t>s</w:t>
      </w:r>
      <w:r w:rsidR="00E57EC9">
        <w:t>’</w:t>
      </w:r>
      <w:r w:rsidRPr="00034910">
        <w:t>entrechoquaient avec fracas</w:t>
      </w:r>
      <w:r w:rsidR="00E57EC9">
        <w:t xml:space="preserve">. </w:t>
      </w:r>
      <w:r w:rsidRPr="00034910">
        <w:t>De l</w:t>
      </w:r>
      <w:r w:rsidR="00E57EC9">
        <w:t>’</w:t>
      </w:r>
      <w:r w:rsidRPr="00034910">
        <w:t>autre côté de la voie</w:t>
      </w:r>
      <w:r w:rsidR="00E57EC9">
        <w:t xml:space="preserve">, </w:t>
      </w:r>
      <w:r w:rsidRPr="00034910">
        <w:t>des champs s</w:t>
      </w:r>
      <w:r w:rsidR="00E57EC9">
        <w:t>’</w:t>
      </w:r>
      <w:r w:rsidRPr="00034910">
        <w:t>étendaient plats</w:t>
      </w:r>
      <w:r w:rsidR="00E57EC9">
        <w:t xml:space="preserve">, </w:t>
      </w:r>
      <w:r w:rsidRPr="00034910">
        <w:t>sans un mouvement jusqu</w:t>
      </w:r>
      <w:r w:rsidR="00E57EC9">
        <w:t>’</w:t>
      </w:r>
      <w:r w:rsidRPr="00034910">
        <w:t>aux collines lointaines</w:t>
      </w:r>
      <w:r w:rsidR="00E57EC9">
        <w:t xml:space="preserve">, </w:t>
      </w:r>
      <w:r w:rsidRPr="00034910">
        <w:t>jetées comme un large collier autour de l</w:t>
      </w:r>
      <w:r w:rsidR="00E57EC9">
        <w:t>’</w:t>
      </w:r>
      <w:r w:rsidRPr="00034910">
        <w:t>étendue d</w:t>
      </w:r>
      <w:r w:rsidR="00E57EC9">
        <w:t>’</w:t>
      </w:r>
      <w:r w:rsidRPr="00034910">
        <w:t>eau</w:t>
      </w:r>
      <w:r w:rsidR="00E57EC9">
        <w:t xml:space="preserve">. </w:t>
      </w:r>
      <w:r w:rsidRPr="00034910">
        <w:t>Des arbres rabougris</w:t>
      </w:r>
      <w:r w:rsidR="00E57EC9">
        <w:t xml:space="preserve">, </w:t>
      </w:r>
      <w:r w:rsidRPr="00034910">
        <w:t>des sapins au feuillage de deuil</w:t>
      </w:r>
      <w:r w:rsidR="00E57EC9">
        <w:t xml:space="preserve">, </w:t>
      </w:r>
      <w:r w:rsidRPr="00034910">
        <w:t>des mousses s</w:t>
      </w:r>
      <w:r w:rsidR="00E57EC9">
        <w:t>’</w:t>
      </w:r>
      <w:r w:rsidRPr="00034910">
        <w:t>étalant en plaques irrégulières sur le sol ainsi qu</w:t>
      </w:r>
      <w:r w:rsidR="00E57EC9">
        <w:t>’</w:t>
      </w:r>
      <w:r w:rsidRPr="00034910">
        <w:t>une moisissure</w:t>
      </w:r>
      <w:r w:rsidR="00E57EC9">
        <w:t xml:space="preserve">, </w:t>
      </w:r>
      <w:r w:rsidRPr="00034910">
        <w:t>une buée jaunâtre répandue sur le tout</w:t>
      </w:r>
      <w:r w:rsidR="00E57EC9">
        <w:t xml:space="preserve">, </w:t>
      </w:r>
      <w:r w:rsidRPr="00034910">
        <w:t>constituaient un paysage d</w:t>
      </w:r>
      <w:r w:rsidR="00E57EC9">
        <w:t>’</w:t>
      </w:r>
      <w:r w:rsidRPr="00034910">
        <w:t>une tristesse insoupçonnée</w:t>
      </w:r>
      <w:r w:rsidR="00E57EC9">
        <w:t>.</w:t>
      </w:r>
    </w:p>
    <w:p w14:paraId="564DE238" w14:textId="77777777" w:rsidR="00E57EC9" w:rsidRDefault="00776CEA" w:rsidP="00E57EC9">
      <w:r w:rsidRPr="00034910">
        <w:t>La Sibérie est belle sous la blancheur des neiges</w:t>
      </w:r>
      <w:r w:rsidR="00E57EC9">
        <w:t xml:space="preserve">, </w:t>
      </w:r>
      <w:r w:rsidRPr="00034910">
        <w:t>elle sourit alors que les premières chaleurs font éclater les bourgeons</w:t>
      </w:r>
      <w:r w:rsidR="00E57EC9">
        <w:t xml:space="preserve"> ; </w:t>
      </w:r>
      <w:r w:rsidRPr="00034910">
        <w:t>mais en cette saison intermédiaire</w:t>
      </w:r>
      <w:r w:rsidR="00E57EC9">
        <w:t xml:space="preserve">, </w:t>
      </w:r>
      <w:r w:rsidRPr="00034910">
        <w:t>elle est attristante</w:t>
      </w:r>
      <w:r w:rsidR="00E57EC9">
        <w:t xml:space="preserve">, </w:t>
      </w:r>
      <w:r w:rsidRPr="00034910">
        <w:t>dépr</w:t>
      </w:r>
      <w:r w:rsidRPr="00034910">
        <w:t>i</w:t>
      </w:r>
      <w:r w:rsidRPr="00034910">
        <w:t>mante au suprême degré</w:t>
      </w:r>
      <w:r w:rsidR="00E57EC9">
        <w:t>.</w:t>
      </w:r>
    </w:p>
    <w:p w14:paraId="78BDE33A" w14:textId="77777777" w:rsidR="00E57EC9" w:rsidRDefault="00776CEA" w:rsidP="00E57EC9">
      <w:r w:rsidRPr="00034910">
        <w:t>Les Cosaques seuls</w:t>
      </w:r>
      <w:r w:rsidR="00E57EC9">
        <w:t xml:space="preserve">, </w:t>
      </w:r>
      <w:r w:rsidRPr="00034910">
        <w:t>ces errants des steppes du Don</w:t>
      </w:r>
      <w:r w:rsidR="00E57EC9">
        <w:t xml:space="preserve">, </w:t>
      </w:r>
      <w:r w:rsidRPr="00034910">
        <w:t>de la Volga</w:t>
      </w:r>
      <w:r w:rsidR="00E57EC9">
        <w:t xml:space="preserve">, </w:t>
      </w:r>
      <w:r w:rsidRPr="00034910">
        <w:t>de l</w:t>
      </w:r>
      <w:r w:rsidR="00E57EC9">
        <w:t>’</w:t>
      </w:r>
      <w:r w:rsidRPr="00034910">
        <w:t>Oural</w:t>
      </w:r>
      <w:r w:rsidR="00E57EC9">
        <w:t xml:space="preserve">, </w:t>
      </w:r>
      <w:r w:rsidRPr="00034910">
        <w:t>s</w:t>
      </w:r>
      <w:r w:rsidR="00E57EC9">
        <w:t>’</w:t>
      </w:r>
      <w:r w:rsidRPr="00034910">
        <w:t>accommodent de cette nature marâtre</w:t>
      </w:r>
      <w:r w:rsidR="00E57EC9">
        <w:t xml:space="preserve">. </w:t>
      </w:r>
      <w:r w:rsidRPr="00034910">
        <w:t>L</w:t>
      </w:r>
      <w:r w:rsidR="00E57EC9">
        <w:t>’</w:t>
      </w:r>
      <w:r w:rsidRPr="00034910">
        <w:t>on a dû renoncer à envoyer dans l</w:t>
      </w:r>
      <w:r w:rsidR="00E57EC9">
        <w:t>’</w:t>
      </w:r>
      <w:r w:rsidRPr="00034910">
        <w:t>immense colonie russe des rég</w:t>
      </w:r>
      <w:r w:rsidRPr="00034910">
        <w:t>i</w:t>
      </w:r>
      <w:r w:rsidRPr="00034910">
        <w:t>ments formés d</w:t>
      </w:r>
      <w:r w:rsidR="00E57EC9">
        <w:t>’</w:t>
      </w:r>
      <w:r w:rsidRPr="00034910">
        <w:t>habitants de la Russie Occidentale</w:t>
      </w:r>
      <w:r w:rsidR="00E57EC9">
        <w:t xml:space="preserve">, </w:t>
      </w:r>
      <w:r w:rsidRPr="00034910">
        <w:t>Pologne</w:t>
      </w:r>
      <w:r w:rsidR="00E57EC9">
        <w:t xml:space="preserve">, </w:t>
      </w:r>
      <w:r w:rsidRPr="00034910">
        <w:t>Terres Noires</w:t>
      </w:r>
      <w:r w:rsidR="00E57EC9">
        <w:t xml:space="preserve">, </w:t>
      </w:r>
      <w:r w:rsidRPr="00034910">
        <w:t>Finlande</w:t>
      </w:r>
      <w:r w:rsidR="00E57EC9">
        <w:t xml:space="preserve">, </w:t>
      </w:r>
      <w:r w:rsidRPr="00034910">
        <w:t>Moscovie</w:t>
      </w:r>
      <w:r w:rsidR="00E57EC9">
        <w:t xml:space="preserve">, </w:t>
      </w:r>
      <w:r w:rsidRPr="00034910">
        <w:t>pourtour de la mer Noire</w:t>
      </w:r>
      <w:r w:rsidR="00E57EC9">
        <w:t xml:space="preserve">, </w:t>
      </w:r>
      <w:r w:rsidRPr="00034910">
        <w:t>car les suicides y devenaient une véritable épidémie</w:t>
      </w:r>
      <w:r w:rsidR="00E57EC9">
        <w:t>.</w:t>
      </w:r>
    </w:p>
    <w:p w14:paraId="050995E3" w14:textId="77777777" w:rsidR="00E57EC9" w:rsidRDefault="00776CEA" w:rsidP="00E57EC9">
      <w:r w:rsidRPr="00034910">
        <w:t>On cite un régiment où cent quatre-vingt-onze hommes</w:t>
      </w:r>
      <w:r w:rsidR="00E57EC9">
        <w:t xml:space="preserve">, </w:t>
      </w:r>
      <w:r w:rsidRPr="00034910">
        <w:t>soldats ou gradés</w:t>
      </w:r>
      <w:r w:rsidR="00E57EC9">
        <w:t xml:space="preserve">, </w:t>
      </w:r>
      <w:r w:rsidRPr="00034910">
        <w:t>se donnèrent volontairement la mort en l</w:t>
      </w:r>
      <w:r w:rsidR="00E57EC9">
        <w:t>’</w:t>
      </w:r>
      <w:r w:rsidRPr="00034910">
        <w:t>espace de cinq mois</w:t>
      </w:r>
      <w:r w:rsidR="00E57EC9">
        <w:t>.</w:t>
      </w:r>
    </w:p>
    <w:p w14:paraId="1D6740E3" w14:textId="77777777" w:rsidR="00E57EC9" w:rsidRDefault="00776CEA" w:rsidP="00E57EC9">
      <w:r w:rsidRPr="00034910">
        <w:t>Dans ce paysage sinistre</w:t>
      </w:r>
      <w:r w:rsidR="00E57EC9">
        <w:t xml:space="preserve">, </w:t>
      </w:r>
      <w:r w:rsidRPr="00034910">
        <w:t>tous se laissaient emporter par le trot allongé des chevaux</w:t>
      </w:r>
      <w:r w:rsidR="00E57EC9">
        <w:t xml:space="preserve">. </w:t>
      </w:r>
      <w:proofErr w:type="spellStart"/>
      <w:r w:rsidRPr="00034910">
        <w:t>Bariatine</w:t>
      </w:r>
      <w:proofErr w:type="spellEnd"/>
      <w:r w:rsidRPr="00034910">
        <w:t xml:space="preserve"> parlait</w:t>
      </w:r>
      <w:r w:rsidR="00E57EC9">
        <w:t xml:space="preserve">, </w:t>
      </w:r>
      <w:r w:rsidRPr="00034910">
        <w:t>avec cette gaminerie particulière à l</w:t>
      </w:r>
      <w:r w:rsidR="00E57EC9">
        <w:t>’</w:t>
      </w:r>
      <w:r w:rsidRPr="00034910">
        <w:t>esprit russe</w:t>
      </w:r>
      <w:r w:rsidR="00E57EC9">
        <w:t xml:space="preserve">, </w:t>
      </w:r>
      <w:r w:rsidRPr="00034910">
        <w:t>faite de hâblerie asiate grave d</w:t>
      </w:r>
      <w:r w:rsidR="00E57EC9">
        <w:t>’</w:t>
      </w:r>
      <w:r w:rsidRPr="00034910">
        <w:t>apparence</w:t>
      </w:r>
      <w:r w:rsidR="00E57EC9">
        <w:t xml:space="preserve">, </w:t>
      </w:r>
      <w:r w:rsidRPr="00034910">
        <w:t>et de brusques formules grotesques</w:t>
      </w:r>
      <w:r w:rsidR="00E57EC9">
        <w:t xml:space="preserve"> ; </w:t>
      </w:r>
      <w:r w:rsidRPr="00034910">
        <w:lastRenderedPageBreak/>
        <w:t>esprit spécial</w:t>
      </w:r>
      <w:r w:rsidR="00E57EC9">
        <w:t xml:space="preserve">, </w:t>
      </w:r>
      <w:r w:rsidRPr="00034910">
        <w:t>étrange et réjouissant</w:t>
      </w:r>
      <w:r w:rsidR="00E57EC9">
        <w:t xml:space="preserve">, </w:t>
      </w:r>
      <w:r w:rsidRPr="00034910">
        <w:t>qui a fait dire si justement par un de nos diplomates</w:t>
      </w:r>
      <w:r w:rsidR="00E57EC9">
        <w:t> :</w:t>
      </w:r>
    </w:p>
    <w:p w14:paraId="7ECF1A3D" w14:textId="77777777" w:rsidR="00E57EC9" w:rsidRDefault="00E57EC9" w:rsidP="00E57EC9">
      <w:r>
        <w:t>— </w:t>
      </w:r>
      <w:r w:rsidR="00776CEA" w:rsidRPr="00034910">
        <w:t>Le russe est le marseillais de l</w:t>
      </w:r>
      <w:r>
        <w:t>’</w:t>
      </w:r>
      <w:r w:rsidR="00776CEA" w:rsidRPr="00034910">
        <w:t>Asie</w:t>
      </w:r>
      <w:r>
        <w:t>.</w:t>
      </w:r>
    </w:p>
    <w:p w14:paraId="19119689" w14:textId="77777777" w:rsidR="00E57EC9" w:rsidRDefault="00776CEA" w:rsidP="00E57EC9">
      <w:r w:rsidRPr="00034910">
        <w:t xml:space="preserve">Jean </w:t>
      </w:r>
      <w:proofErr w:type="spellStart"/>
      <w:r w:rsidRPr="00034910">
        <w:t>Brot</w:t>
      </w:r>
      <w:proofErr w:type="spellEnd"/>
      <w:r w:rsidRPr="00034910">
        <w:t xml:space="preserve"> lui donnait la réplique</w:t>
      </w:r>
      <w:r w:rsidR="00E57EC9">
        <w:t xml:space="preserve">, </w:t>
      </w:r>
      <w:r w:rsidRPr="00034910">
        <w:t>avec la verve intarissable du gamin de Paris</w:t>
      </w:r>
      <w:r w:rsidR="00E57EC9">
        <w:t xml:space="preserve">. </w:t>
      </w:r>
      <w:r w:rsidRPr="00034910">
        <w:t>Enfin</w:t>
      </w:r>
      <w:r w:rsidR="00E57EC9">
        <w:t xml:space="preserve">, </w:t>
      </w:r>
      <w:r w:rsidRPr="00034910">
        <w:t>à quelques centaines de mètres en avant</w:t>
      </w:r>
      <w:r w:rsidR="00E57EC9">
        <w:t xml:space="preserve">, </w:t>
      </w:r>
      <w:r w:rsidRPr="00034910">
        <w:t>apparurent les constructions entourant le puits d</w:t>
      </w:r>
      <w:r w:rsidR="00E57EC9">
        <w:t>’</w:t>
      </w:r>
      <w:r w:rsidRPr="00034910">
        <w:t xml:space="preserve">extraction de la mine </w:t>
      </w:r>
      <w:proofErr w:type="spellStart"/>
      <w:r w:rsidRPr="00034910">
        <w:t>Borenev</w:t>
      </w:r>
      <w:proofErr w:type="spellEnd"/>
      <w:r w:rsidR="00E57EC9">
        <w:t>.</w:t>
      </w:r>
    </w:p>
    <w:p w14:paraId="7CC77167" w14:textId="77777777" w:rsidR="00E57EC9" w:rsidRDefault="00776CEA" w:rsidP="00E57EC9">
      <w:r w:rsidRPr="00034910">
        <w:t>De hautes et lourdes palissades encerclaient les constru</w:t>
      </w:r>
      <w:r w:rsidRPr="00034910">
        <w:t>c</w:t>
      </w:r>
      <w:r w:rsidRPr="00034910">
        <w:t>tions</w:t>
      </w:r>
      <w:r w:rsidR="00E57EC9">
        <w:t xml:space="preserve">, </w:t>
      </w:r>
      <w:r w:rsidRPr="00034910">
        <w:t>les isolaient du reste du monde</w:t>
      </w:r>
      <w:r w:rsidR="00E57EC9">
        <w:t xml:space="preserve">, </w:t>
      </w:r>
      <w:r w:rsidRPr="00034910">
        <w:t>barrière chargée de ra</w:t>
      </w:r>
      <w:r w:rsidRPr="00034910">
        <w:t>p</w:t>
      </w:r>
      <w:r w:rsidRPr="00034910">
        <w:t>peler à tous qu</w:t>
      </w:r>
      <w:r w:rsidR="00E57EC9">
        <w:t>’</w:t>
      </w:r>
      <w:r w:rsidRPr="00034910">
        <w:t>en arrière des forçats étaient parqués</w:t>
      </w:r>
      <w:r w:rsidR="00E57EC9">
        <w:t xml:space="preserve">, </w:t>
      </w:r>
      <w:r w:rsidRPr="00034910">
        <w:t>conda</w:t>
      </w:r>
      <w:r w:rsidRPr="00034910">
        <w:t>m</w:t>
      </w:r>
      <w:r w:rsidRPr="00034910">
        <w:t>nés à l</w:t>
      </w:r>
      <w:r w:rsidR="00E57EC9">
        <w:t>’</w:t>
      </w:r>
      <w:r w:rsidRPr="00034910">
        <w:t>effroyable labeur souterrain</w:t>
      </w:r>
      <w:r w:rsidR="00E57EC9">
        <w:t xml:space="preserve">, </w:t>
      </w:r>
      <w:r w:rsidRPr="00034910">
        <w:t>vivants rayés de la vie</w:t>
      </w:r>
      <w:r w:rsidR="00E57EC9">
        <w:t>.</w:t>
      </w:r>
    </w:p>
    <w:p w14:paraId="34AF7DA6" w14:textId="77777777" w:rsidR="00E57EC9" w:rsidRDefault="00776CEA" w:rsidP="00E57EC9">
      <w:r w:rsidRPr="00034910">
        <w:t>Et</w:t>
      </w:r>
      <w:r w:rsidR="00E57EC9">
        <w:t xml:space="preserve">, </w:t>
      </w:r>
      <w:r w:rsidRPr="00034910">
        <w:t>comme si l</w:t>
      </w:r>
      <w:r w:rsidR="00E57EC9">
        <w:t>’</w:t>
      </w:r>
      <w:r w:rsidRPr="00034910">
        <w:t>éloquence cruelle des choses ne suffisait pas</w:t>
      </w:r>
      <w:r w:rsidR="00E57EC9">
        <w:t xml:space="preserve">, </w:t>
      </w:r>
      <w:r w:rsidRPr="00034910">
        <w:t>un cordon de cavaliers</w:t>
      </w:r>
      <w:r w:rsidR="00E57EC9">
        <w:t xml:space="preserve">, </w:t>
      </w:r>
      <w:r w:rsidRPr="00034910">
        <w:t>la longue lance à la botte</w:t>
      </w:r>
      <w:r w:rsidR="00E57EC9">
        <w:t xml:space="preserve">, </w:t>
      </w:r>
      <w:r w:rsidRPr="00034910">
        <w:t>doublait le rempart</w:t>
      </w:r>
      <w:r w:rsidR="00E57EC9">
        <w:t>.</w:t>
      </w:r>
    </w:p>
    <w:p w14:paraId="3EE2D1BB" w14:textId="77777777" w:rsidR="00E57EC9" w:rsidRDefault="00776CEA" w:rsidP="00E57EC9">
      <w:r w:rsidRPr="00034910">
        <w:t>Sous le ciel gris et bas</w:t>
      </w:r>
      <w:r w:rsidR="00E57EC9">
        <w:t xml:space="preserve">, </w:t>
      </w:r>
      <w:r w:rsidRPr="00034910">
        <w:t>dans la brume roulant ses volutes sur le sol noir</w:t>
      </w:r>
      <w:r w:rsidR="00E57EC9">
        <w:t xml:space="preserve">, </w:t>
      </w:r>
      <w:r w:rsidRPr="00034910">
        <w:t>la vision était lugubre</w:t>
      </w:r>
      <w:r w:rsidR="00E57EC9">
        <w:t xml:space="preserve">, </w:t>
      </w:r>
      <w:r w:rsidRPr="00034910">
        <w:t>et Dick ne put s</w:t>
      </w:r>
      <w:r w:rsidR="00E57EC9">
        <w:t>’</w:t>
      </w:r>
      <w:r w:rsidRPr="00034910">
        <w:t>empêcher de murmurer</w:t>
      </w:r>
      <w:r w:rsidR="00E57EC9">
        <w:t> :</w:t>
      </w:r>
    </w:p>
    <w:p w14:paraId="4B2214E4" w14:textId="77777777" w:rsidR="00E57EC9" w:rsidRDefault="00E57EC9" w:rsidP="00E57EC9">
      <w:r>
        <w:t>— </w:t>
      </w:r>
      <w:r w:rsidR="00776CEA" w:rsidRPr="00034910">
        <w:t>Ceux qui franchissent ce seuil doivent abandonner toute espérance</w:t>
      </w:r>
      <w:r>
        <w:t>.</w:t>
      </w:r>
    </w:p>
    <w:p w14:paraId="065BD0B0" w14:textId="77777777" w:rsidR="00E57EC9" w:rsidRDefault="00776CEA" w:rsidP="00E57EC9">
      <w:r w:rsidRPr="00034910">
        <w:t>Le lieutenant avait entendu</w:t>
      </w:r>
      <w:r w:rsidR="00E57EC9">
        <w:t xml:space="preserve">. </w:t>
      </w:r>
      <w:r w:rsidRPr="00034910">
        <w:t>Il se tourna vers le jeune homme</w:t>
      </w:r>
      <w:r w:rsidR="00E57EC9">
        <w:t>.</w:t>
      </w:r>
    </w:p>
    <w:p w14:paraId="3BCCAAEC" w14:textId="77777777" w:rsidR="00E57EC9" w:rsidRDefault="00E57EC9" w:rsidP="00E57EC9">
      <w:r>
        <w:t>— </w:t>
      </w:r>
      <w:r w:rsidR="00776CEA" w:rsidRPr="00034910">
        <w:t>Dante</w:t>
      </w:r>
      <w:r>
        <w:t xml:space="preserve">, </w:t>
      </w:r>
      <w:r w:rsidR="00776CEA" w:rsidRPr="00034910">
        <w:t>un grand poète</w:t>
      </w:r>
      <w:r>
        <w:t xml:space="preserve">, </w:t>
      </w:r>
      <w:r w:rsidR="00776CEA" w:rsidRPr="00034910">
        <w:t>mais de pauvre imagination</w:t>
      </w:r>
      <w:r>
        <w:t xml:space="preserve">… </w:t>
      </w:r>
      <w:r w:rsidR="00776CEA" w:rsidRPr="00034910">
        <w:t>Qu</w:t>
      </w:r>
      <w:r>
        <w:t>’</w:t>
      </w:r>
      <w:r w:rsidR="00776CEA" w:rsidRPr="00034910">
        <w:t>est son enfer auprès du bagne</w:t>
      </w:r>
      <w:r>
        <w:t xml:space="preserve"> ! </w:t>
      </w:r>
      <w:r w:rsidR="00776CEA" w:rsidRPr="00034910">
        <w:t>Si vous descendiez dans les galeries profondes</w:t>
      </w:r>
      <w:r>
        <w:t xml:space="preserve">, </w:t>
      </w:r>
      <w:r w:rsidR="00776CEA" w:rsidRPr="00034910">
        <w:t>vous seriez de mon avis</w:t>
      </w:r>
      <w:r>
        <w:t xml:space="preserve">. </w:t>
      </w:r>
      <w:r w:rsidR="00776CEA" w:rsidRPr="00034910">
        <w:t>Une fois</w:t>
      </w:r>
      <w:r>
        <w:t xml:space="preserve">, </w:t>
      </w:r>
      <w:r w:rsidR="00776CEA" w:rsidRPr="00034910">
        <w:t>la curios</w:t>
      </w:r>
      <w:r w:rsidR="00776CEA" w:rsidRPr="00034910">
        <w:t>i</w:t>
      </w:r>
      <w:r w:rsidR="00776CEA" w:rsidRPr="00034910">
        <w:t>té m</w:t>
      </w:r>
      <w:r>
        <w:t>’</w:t>
      </w:r>
      <w:r w:rsidR="00776CEA" w:rsidRPr="00034910">
        <w:t>a poussé jusqu</w:t>
      </w:r>
      <w:r>
        <w:t>’</w:t>
      </w:r>
      <w:r w:rsidR="00776CEA" w:rsidRPr="00034910">
        <w:t xml:space="preserve">au fond de </w:t>
      </w:r>
      <w:proofErr w:type="spellStart"/>
      <w:r w:rsidR="00776CEA" w:rsidRPr="00034910">
        <w:t>Borenev</w:t>
      </w:r>
      <w:proofErr w:type="spellEnd"/>
      <w:r>
        <w:t xml:space="preserve">. </w:t>
      </w:r>
      <w:r w:rsidR="00776CEA" w:rsidRPr="00034910">
        <w:t>Je me suis promis de ne recommencer jamais</w:t>
      </w:r>
      <w:r>
        <w:t>.</w:t>
      </w:r>
    </w:p>
    <w:p w14:paraId="05B6DD14" w14:textId="77777777" w:rsidR="00E57EC9" w:rsidRDefault="00776CEA" w:rsidP="00E57EC9">
      <w:r w:rsidRPr="00034910">
        <w:t>Une fois encore sonna le rire strident qu</w:t>
      </w:r>
      <w:r w:rsidR="00E57EC9">
        <w:t>’</w:t>
      </w:r>
      <w:r w:rsidRPr="00034910">
        <w:t>il lançait parfois</w:t>
      </w:r>
      <w:r w:rsidR="00E57EC9">
        <w:t>.</w:t>
      </w:r>
    </w:p>
    <w:p w14:paraId="279A9BF4" w14:textId="77777777" w:rsidR="00E57EC9" w:rsidRDefault="00E57EC9" w:rsidP="00E57EC9">
      <w:r>
        <w:lastRenderedPageBreak/>
        <w:t>— </w:t>
      </w:r>
      <w:r w:rsidR="00776CEA" w:rsidRPr="00034910">
        <w:t>Les nihilistes devraient visiter les mines</w:t>
      </w:r>
      <w:r>
        <w:t>.</w:t>
      </w:r>
    </w:p>
    <w:p w14:paraId="2F7FA4F3" w14:textId="77777777" w:rsidR="00E57EC9" w:rsidRDefault="00E57EC9" w:rsidP="00E57EC9">
      <w:r>
        <w:t>— </w:t>
      </w:r>
      <w:r w:rsidR="00776CEA" w:rsidRPr="00034910">
        <w:t>Pourquoi</w:t>
      </w:r>
      <w:r>
        <w:t xml:space="preserve"> ? </w:t>
      </w:r>
      <w:r w:rsidR="00776CEA" w:rsidRPr="00034910">
        <w:t>Vous pensez qu</w:t>
      </w:r>
      <w:r>
        <w:t>’</w:t>
      </w:r>
      <w:r w:rsidR="00776CEA" w:rsidRPr="00034910">
        <w:t>ils renonceraient à leurs tri</w:t>
      </w:r>
      <w:r w:rsidR="00776CEA" w:rsidRPr="00034910">
        <w:t>s</w:t>
      </w:r>
      <w:r w:rsidR="00776CEA" w:rsidRPr="00034910">
        <w:t>tes exploits</w:t>
      </w:r>
      <w:r>
        <w:t xml:space="preserve"> ? </w:t>
      </w:r>
      <w:proofErr w:type="spellStart"/>
      <w:r w:rsidR="00776CEA" w:rsidRPr="00034910">
        <w:t>Bariatine</w:t>
      </w:r>
      <w:proofErr w:type="spellEnd"/>
      <w:r w:rsidR="00776CEA" w:rsidRPr="00034910">
        <w:t xml:space="preserve"> haussa philosophiquement les épaules</w:t>
      </w:r>
      <w:r>
        <w:t>.</w:t>
      </w:r>
    </w:p>
    <w:p w14:paraId="2C9D6821" w14:textId="77777777" w:rsidR="00E57EC9" w:rsidRDefault="00E57EC9" w:rsidP="00E57EC9">
      <w:r>
        <w:t>— </w:t>
      </w:r>
      <w:r w:rsidR="00776CEA" w:rsidRPr="00034910">
        <w:t>S</w:t>
      </w:r>
      <w:r>
        <w:t>’</w:t>
      </w:r>
      <w:r w:rsidR="00776CEA" w:rsidRPr="00034910">
        <w:t>ils renonceraient</w:t>
      </w:r>
      <w:r>
        <w:t xml:space="preserve">, </w:t>
      </w:r>
      <w:r w:rsidR="00776CEA" w:rsidRPr="00034910">
        <w:t>je ne sais pas</w:t>
      </w:r>
      <w:r>
        <w:t xml:space="preserve">. </w:t>
      </w:r>
      <w:r w:rsidR="00776CEA" w:rsidRPr="00034910">
        <w:t>C</w:t>
      </w:r>
      <w:r>
        <w:t>’</w:t>
      </w:r>
      <w:r w:rsidR="00776CEA" w:rsidRPr="00034910">
        <w:t>est possible</w:t>
      </w:r>
      <w:r>
        <w:t xml:space="preserve">, </w:t>
      </w:r>
      <w:r w:rsidR="00776CEA" w:rsidRPr="00034910">
        <w:t>quoiqu</w:t>
      </w:r>
      <w:r>
        <w:t>’</w:t>
      </w:r>
      <w:r w:rsidR="00776CEA" w:rsidRPr="00034910">
        <w:t>à vrai dire</w:t>
      </w:r>
      <w:r>
        <w:t xml:space="preserve">, </w:t>
      </w:r>
      <w:r w:rsidR="00776CEA" w:rsidRPr="00034910">
        <w:t>quand on est mal embarqué</w:t>
      </w:r>
      <w:r>
        <w:t xml:space="preserve">, </w:t>
      </w:r>
      <w:r w:rsidR="00776CEA" w:rsidRPr="00034910">
        <w:t>on continue dans la même voie</w:t>
      </w:r>
      <w:r>
        <w:t xml:space="preserve">. </w:t>
      </w:r>
      <w:r w:rsidR="00776CEA" w:rsidRPr="00034910">
        <w:t>Ce que je veux exprimer</w:t>
      </w:r>
      <w:r>
        <w:t xml:space="preserve">, </w:t>
      </w:r>
      <w:r w:rsidR="00776CEA" w:rsidRPr="00034910">
        <w:t>c</w:t>
      </w:r>
      <w:r>
        <w:t>’</w:t>
      </w:r>
      <w:r w:rsidR="00776CEA" w:rsidRPr="00034910">
        <w:t>est qu</w:t>
      </w:r>
      <w:r>
        <w:t>’</w:t>
      </w:r>
      <w:r w:rsidR="00776CEA" w:rsidRPr="00034910">
        <w:t>ils ne se laiss</w:t>
      </w:r>
      <w:r w:rsidR="00776CEA" w:rsidRPr="00034910">
        <w:t>e</w:t>
      </w:r>
      <w:r w:rsidR="00776CEA" w:rsidRPr="00034910">
        <w:t>raient jamais prendre</w:t>
      </w:r>
      <w:r>
        <w:t xml:space="preserve">. </w:t>
      </w:r>
      <w:r w:rsidR="00776CEA" w:rsidRPr="00034910">
        <w:t>Un bon revolver</w:t>
      </w:r>
      <w:r>
        <w:t xml:space="preserve">, – </w:t>
      </w:r>
      <w:r w:rsidR="00776CEA" w:rsidRPr="00034910">
        <w:t>il frappa violemment sur ses fontes</w:t>
      </w:r>
      <w:r>
        <w:t xml:space="preserve">, – </w:t>
      </w:r>
      <w:r w:rsidR="00776CEA" w:rsidRPr="00034910">
        <w:t>un bon revolver ne fait pas souffrir</w:t>
      </w:r>
      <w:r>
        <w:t xml:space="preserve">. </w:t>
      </w:r>
      <w:r w:rsidR="00776CEA" w:rsidRPr="00034910">
        <w:t>Cette fin-là est moins laide que la mine</w:t>
      </w:r>
      <w:r>
        <w:t>.</w:t>
      </w:r>
    </w:p>
    <w:p w14:paraId="658972B6" w14:textId="77777777" w:rsidR="00E57EC9" w:rsidRDefault="00776CEA" w:rsidP="00E57EC9">
      <w:r w:rsidRPr="00034910">
        <w:t xml:space="preserve">Dick </w:t>
      </w:r>
      <w:proofErr w:type="spellStart"/>
      <w:r w:rsidRPr="00034910">
        <w:t>Fann</w:t>
      </w:r>
      <w:proofErr w:type="spellEnd"/>
      <w:r w:rsidRPr="00034910">
        <w:t xml:space="preserve"> avait tressailli</w:t>
      </w:r>
      <w:r w:rsidR="00E57EC9">
        <w:t xml:space="preserve">. </w:t>
      </w:r>
      <w:r w:rsidRPr="00034910">
        <w:t>Un instant son regard interrog</w:t>
      </w:r>
      <w:r w:rsidRPr="00034910">
        <w:t>a</w:t>
      </w:r>
      <w:r w:rsidRPr="00034910">
        <w:t>teur pesa sur l</w:t>
      </w:r>
      <w:r w:rsidR="00E57EC9">
        <w:t>’</w:t>
      </w:r>
      <w:r w:rsidRPr="00034910">
        <w:t>officier</w:t>
      </w:r>
      <w:r w:rsidR="00E57EC9">
        <w:t xml:space="preserve">, </w:t>
      </w:r>
      <w:r w:rsidRPr="00034910">
        <w:t>mais celui-ci passait déjà à une autre idée</w:t>
      </w:r>
      <w:r w:rsidR="00E57EC9">
        <w:t>.</w:t>
      </w:r>
    </w:p>
    <w:p w14:paraId="2DA14B9C" w14:textId="77777777" w:rsidR="00E57EC9" w:rsidRDefault="00E57EC9" w:rsidP="00E57EC9">
      <w:r>
        <w:t>— </w:t>
      </w:r>
      <w:r w:rsidR="00776CEA" w:rsidRPr="00034910">
        <w:t>Nous allons tourner l</w:t>
      </w:r>
      <w:r>
        <w:t>’</w:t>
      </w:r>
      <w:r w:rsidR="00776CEA" w:rsidRPr="00034910">
        <w:t>enceinte</w:t>
      </w:r>
      <w:r>
        <w:t xml:space="preserve">. </w:t>
      </w:r>
      <w:r w:rsidR="00776CEA" w:rsidRPr="00034910">
        <w:t>De l</w:t>
      </w:r>
      <w:r>
        <w:t>’</w:t>
      </w:r>
      <w:r w:rsidR="00776CEA" w:rsidRPr="00034910">
        <w:t>autre côté</w:t>
      </w:r>
      <w:r>
        <w:t xml:space="preserve">, </w:t>
      </w:r>
      <w:r w:rsidR="00776CEA" w:rsidRPr="00034910">
        <w:t>vous ve</w:t>
      </w:r>
      <w:r w:rsidR="00776CEA" w:rsidRPr="00034910">
        <w:t>r</w:t>
      </w:r>
      <w:r w:rsidR="00776CEA" w:rsidRPr="00034910">
        <w:t>rez notre résidence</w:t>
      </w:r>
      <w:r>
        <w:t xml:space="preserve">, </w:t>
      </w:r>
      <w:r w:rsidR="00776CEA" w:rsidRPr="00034910">
        <w:t>et aussi le hangar où nous abritons notre aéroplane</w:t>
      </w:r>
      <w:r>
        <w:t>.</w:t>
      </w:r>
    </w:p>
    <w:p w14:paraId="30B558A1" w14:textId="77777777" w:rsidR="00E57EC9" w:rsidRDefault="00776CEA" w:rsidP="00E57EC9">
      <w:r w:rsidRPr="00034910">
        <w:t>Au passage</w:t>
      </w:r>
      <w:r w:rsidR="00E57EC9">
        <w:t xml:space="preserve">, </w:t>
      </w:r>
      <w:r w:rsidRPr="00034910">
        <w:t>il interpellait les cosaques de faction</w:t>
      </w:r>
      <w:r w:rsidR="00E57EC9">
        <w:t>.</w:t>
      </w:r>
    </w:p>
    <w:p w14:paraId="3DEFC753" w14:textId="77777777" w:rsidR="00E57EC9" w:rsidRDefault="00E57EC9" w:rsidP="00E57EC9">
      <w:r>
        <w:t>— </w:t>
      </w:r>
      <w:r w:rsidR="00776CEA" w:rsidRPr="00034910">
        <w:t>Rien de nouveau</w:t>
      </w:r>
      <w:r>
        <w:t xml:space="preserve">, </w:t>
      </w:r>
      <w:r w:rsidR="00776CEA" w:rsidRPr="00034910">
        <w:t>enfants</w:t>
      </w:r>
      <w:r>
        <w:t> ?</w:t>
      </w:r>
    </w:p>
    <w:p w14:paraId="5432E846" w14:textId="77777777" w:rsidR="00E57EC9" w:rsidRDefault="00E57EC9" w:rsidP="00E57EC9">
      <w:r>
        <w:t>— </w:t>
      </w:r>
      <w:r w:rsidR="00776CEA" w:rsidRPr="00034910">
        <w:t>Rien</w:t>
      </w:r>
      <w:r>
        <w:t xml:space="preserve">, </w:t>
      </w:r>
      <w:r w:rsidR="00776CEA" w:rsidRPr="00034910">
        <w:t>lieutenant</w:t>
      </w:r>
      <w:r>
        <w:t>.</w:t>
      </w:r>
    </w:p>
    <w:p w14:paraId="3248F0EA" w14:textId="77777777" w:rsidR="00E57EC9" w:rsidRDefault="00E57EC9" w:rsidP="00E57EC9">
      <w:r>
        <w:t>— </w:t>
      </w:r>
      <w:r w:rsidR="00776CEA" w:rsidRPr="00034910">
        <w:t>À la bonne heure</w:t>
      </w:r>
      <w:r>
        <w:t xml:space="preserve">. </w:t>
      </w:r>
      <w:r w:rsidR="00776CEA" w:rsidRPr="00034910">
        <w:t>C</w:t>
      </w:r>
      <w:r>
        <w:t>’</w:t>
      </w:r>
      <w:r w:rsidR="00776CEA" w:rsidRPr="00034910">
        <w:t>est ce qu</w:t>
      </w:r>
      <w:r>
        <w:t>’</w:t>
      </w:r>
      <w:r w:rsidR="00776CEA" w:rsidRPr="00034910">
        <w:t>il y a de mieux pour nos condamnés et pour nous-mêmes</w:t>
      </w:r>
      <w:r>
        <w:t>.</w:t>
      </w:r>
    </w:p>
    <w:p w14:paraId="78A9B7D6" w14:textId="77777777" w:rsidR="00E57EC9" w:rsidRDefault="00776CEA" w:rsidP="00E57EC9">
      <w:r w:rsidRPr="00034910">
        <w:t>Étrange garçon en vérité</w:t>
      </w:r>
      <w:r w:rsidR="00E57EC9">
        <w:t xml:space="preserve">. </w:t>
      </w:r>
      <w:r w:rsidRPr="00034910">
        <w:t>Son rire sonnait faux</w:t>
      </w:r>
      <w:r w:rsidR="00E57EC9">
        <w:t xml:space="preserve">. </w:t>
      </w:r>
      <w:r w:rsidRPr="00034910">
        <w:t>Dans sa gaieté vibrait une inquiétude</w:t>
      </w:r>
      <w:r w:rsidR="00E57EC9">
        <w:t>.</w:t>
      </w:r>
    </w:p>
    <w:p w14:paraId="39729FB4" w14:textId="77777777" w:rsidR="00E57EC9" w:rsidRDefault="00776CEA" w:rsidP="00E57EC9">
      <w:r w:rsidRPr="00034910">
        <w:t xml:space="preserve">Maintenant les voyageurs distinguaient le poste de la </w:t>
      </w:r>
      <w:proofErr w:type="spellStart"/>
      <w:r w:rsidRPr="00034910">
        <w:t>so</w:t>
      </w:r>
      <w:r w:rsidRPr="00034910">
        <w:t>t</w:t>
      </w:r>
      <w:r w:rsidRPr="00034910">
        <w:t>nia</w:t>
      </w:r>
      <w:proofErr w:type="spellEnd"/>
      <w:r w:rsidR="00E57EC9">
        <w:t xml:space="preserve">, </w:t>
      </w:r>
      <w:r w:rsidRPr="00034910">
        <w:t>gardienne du troupeau des condamnés aux mines</w:t>
      </w:r>
      <w:r w:rsidR="00E57EC9">
        <w:t xml:space="preserve">. </w:t>
      </w:r>
      <w:r w:rsidRPr="00034910">
        <w:t>Une grande maison de bois</w:t>
      </w:r>
      <w:r w:rsidR="00E57EC9">
        <w:t xml:space="preserve">, </w:t>
      </w:r>
      <w:r w:rsidRPr="00034910">
        <w:t xml:space="preserve">aux fenêtres desquelles la coquetterie </w:t>
      </w:r>
      <w:r w:rsidRPr="00034910">
        <w:lastRenderedPageBreak/>
        <w:t>de jardinage</w:t>
      </w:r>
      <w:r w:rsidR="00E57EC9">
        <w:t xml:space="preserve">, </w:t>
      </w:r>
      <w:r w:rsidRPr="00034910">
        <w:t>propre aux soldats de toute nation</w:t>
      </w:r>
      <w:r w:rsidR="00E57EC9">
        <w:t xml:space="preserve">, </w:t>
      </w:r>
      <w:r w:rsidRPr="00034910">
        <w:t>avait réalisé le prodige de petits jardinets suspendus</w:t>
      </w:r>
      <w:r w:rsidR="00E57EC9">
        <w:t>.</w:t>
      </w:r>
    </w:p>
    <w:p w14:paraId="39DFEE09" w14:textId="77777777" w:rsidR="00E57EC9" w:rsidRDefault="00776CEA" w:rsidP="00E57EC9">
      <w:r w:rsidRPr="00034910">
        <w:t>Une fleur</w:t>
      </w:r>
      <w:r w:rsidR="00E57EC9">
        <w:t xml:space="preserve">, </w:t>
      </w:r>
      <w:r w:rsidRPr="00034910">
        <w:t>en ce district désolé</w:t>
      </w:r>
      <w:r w:rsidR="00E57EC9">
        <w:t xml:space="preserve">, </w:t>
      </w:r>
      <w:r w:rsidRPr="00034910">
        <w:t>apparaissait plus mervei</w:t>
      </w:r>
      <w:r w:rsidRPr="00034910">
        <w:t>l</w:t>
      </w:r>
      <w:r w:rsidRPr="00034910">
        <w:t>leuse que les parcs luxuriants des régions favorisées du soleil</w:t>
      </w:r>
      <w:r w:rsidR="00E57EC9">
        <w:t xml:space="preserve">. </w:t>
      </w:r>
      <w:r w:rsidRPr="00034910">
        <w:t>La fleur et l</w:t>
      </w:r>
      <w:r w:rsidR="00E57EC9">
        <w:t>’</w:t>
      </w:r>
      <w:r w:rsidRPr="00034910">
        <w:t>icône</w:t>
      </w:r>
      <w:r w:rsidR="00E57EC9">
        <w:t xml:space="preserve">, </w:t>
      </w:r>
      <w:r w:rsidRPr="00034910">
        <w:t>tels sont les deux pôles autour desquels gr</w:t>
      </w:r>
      <w:r w:rsidRPr="00034910">
        <w:t>a</w:t>
      </w:r>
      <w:r w:rsidRPr="00034910">
        <w:t>vite l</w:t>
      </w:r>
      <w:r w:rsidR="00E57EC9">
        <w:t>’</w:t>
      </w:r>
      <w:r w:rsidRPr="00034910">
        <w:t>âme simple du militaire russe</w:t>
      </w:r>
      <w:r w:rsidR="00E57EC9">
        <w:t>.</w:t>
      </w:r>
    </w:p>
    <w:p w14:paraId="5C70D597" w14:textId="77777777" w:rsidR="00E57EC9" w:rsidRDefault="00776CEA" w:rsidP="00E57EC9">
      <w:r w:rsidRPr="00034910">
        <w:t>L</w:t>
      </w:r>
      <w:r w:rsidR="00E57EC9">
        <w:t>’</w:t>
      </w:r>
      <w:r w:rsidRPr="00034910">
        <w:t xml:space="preserve">arrivée de </w:t>
      </w:r>
      <w:proofErr w:type="spellStart"/>
      <w:r w:rsidRPr="00034910">
        <w:t>Bariatine</w:t>
      </w:r>
      <w:proofErr w:type="spellEnd"/>
      <w:r w:rsidRPr="00034910">
        <w:t xml:space="preserve"> mit en mouvement tous ses subo</w:t>
      </w:r>
      <w:r w:rsidRPr="00034910">
        <w:t>r</w:t>
      </w:r>
      <w:r w:rsidRPr="00034910">
        <w:t>donnés</w:t>
      </w:r>
      <w:r w:rsidR="00E57EC9">
        <w:t>.</w:t>
      </w:r>
    </w:p>
    <w:p w14:paraId="08E502FE" w14:textId="77777777" w:rsidR="00E57EC9" w:rsidRDefault="00776CEA" w:rsidP="00E57EC9">
      <w:r w:rsidRPr="00034910">
        <w:t>Ils se précipitèrent à la tête des chevaux</w:t>
      </w:r>
      <w:r w:rsidR="00E57EC9">
        <w:t xml:space="preserve">, </w:t>
      </w:r>
      <w:r w:rsidRPr="00034910">
        <w:t>se disputant l</w:t>
      </w:r>
      <w:r w:rsidR="00E57EC9">
        <w:t>’</w:t>
      </w:r>
      <w:r w:rsidRPr="00034910">
        <w:t>honneur de les mener à l</w:t>
      </w:r>
      <w:r w:rsidR="00E57EC9">
        <w:t>’</w:t>
      </w:r>
      <w:r w:rsidRPr="00034910">
        <w:t>écurie</w:t>
      </w:r>
      <w:r w:rsidR="00E57EC9">
        <w:t xml:space="preserve">, </w:t>
      </w:r>
      <w:r w:rsidRPr="00034910">
        <w:t>construction basse adossée au hangar plus élevé que l</w:t>
      </w:r>
      <w:r w:rsidR="00E57EC9">
        <w:t>’</w:t>
      </w:r>
      <w:r w:rsidRPr="00034910">
        <w:t>officier avait désigné comme étant la remise de l</w:t>
      </w:r>
      <w:r w:rsidR="00E57EC9">
        <w:t>’</w:t>
      </w:r>
      <w:r w:rsidRPr="00034910">
        <w:t>aéroplane de la police</w:t>
      </w:r>
      <w:r w:rsidR="00E57EC9">
        <w:t>.</w:t>
      </w:r>
    </w:p>
    <w:p w14:paraId="141F660B" w14:textId="77777777" w:rsidR="00E57EC9" w:rsidRDefault="00E57EC9" w:rsidP="00E57EC9">
      <w:r>
        <w:t>— </w:t>
      </w:r>
      <w:proofErr w:type="spellStart"/>
      <w:r w:rsidR="00776CEA" w:rsidRPr="00034910">
        <w:t>Moracz</w:t>
      </w:r>
      <w:proofErr w:type="spellEnd"/>
      <w:r>
        <w:t xml:space="preserve">, </w:t>
      </w:r>
      <w:r w:rsidR="00776CEA" w:rsidRPr="00034910">
        <w:t xml:space="preserve">ordonna </w:t>
      </w:r>
      <w:proofErr w:type="spellStart"/>
      <w:r w:rsidR="00776CEA" w:rsidRPr="00034910">
        <w:t>Bariatine</w:t>
      </w:r>
      <w:proofErr w:type="spellEnd"/>
      <w:r>
        <w:t xml:space="preserve">, </w:t>
      </w:r>
      <w:r w:rsidR="00776CEA" w:rsidRPr="00034910">
        <w:t>le samovar bouillant dans cinq minutes</w:t>
      </w:r>
      <w:r>
        <w:t xml:space="preserve">. </w:t>
      </w:r>
      <w:r w:rsidR="00776CEA" w:rsidRPr="00034910">
        <w:t>Autant de sourires du knout que de minutes de retard</w:t>
      </w:r>
      <w:r>
        <w:t>.</w:t>
      </w:r>
    </w:p>
    <w:p w14:paraId="25ED99B7" w14:textId="77777777" w:rsidR="00E57EC9" w:rsidRDefault="00776CEA" w:rsidP="00E57EC9">
      <w:r w:rsidRPr="00034910">
        <w:t>Et railleur</w:t>
      </w:r>
      <w:r w:rsidR="00E57EC9">
        <w:t> :</w:t>
      </w:r>
    </w:p>
    <w:p w14:paraId="4B16B0AB" w14:textId="77777777" w:rsidR="00E57EC9" w:rsidRDefault="00E57EC9" w:rsidP="00E57EC9">
      <w:r>
        <w:t>— </w:t>
      </w:r>
      <w:r w:rsidR="00776CEA" w:rsidRPr="00034910">
        <w:t>Mon cuisinier</w:t>
      </w:r>
      <w:r>
        <w:t xml:space="preserve">. </w:t>
      </w:r>
      <w:r w:rsidR="00776CEA" w:rsidRPr="00034910">
        <w:t>Vous apprécierez ses mérites ce soir</w:t>
      </w:r>
      <w:r>
        <w:t xml:space="preserve">, </w:t>
      </w:r>
      <w:r w:rsidR="00776CEA" w:rsidRPr="00034910">
        <w:t>car je compte bien vous garder jusqu</w:t>
      </w:r>
      <w:r>
        <w:t>’</w:t>
      </w:r>
      <w:r w:rsidR="00776CEA" w:rsidRPr="00034910">
        <w:t>à demain</w:t>
      </w:r>
      <w:r>
        <w:t xml:space="preserve">. </w:t>
      </w:r>
      <w:r w:rsidR="00776CEA" w:rsidRPr="00034910">
        <w:t>Je n</w:t>
      </w:r>
      <w:r>
        <w:t>’</w:t>
      </w:r>
      <w:r w:rsidR="00776CEA" w:rsidRPr="00034910">
        <w:t>ai pas prévenu l</w:t>
      </w:r>
      <w:r>
        <w:t>’</w:t>
      </w:r>
      <w:r w:rsidR="00776CEA" w:rsidRPr="00034910">
        <w:t>hetman pour autre chose</w:t>
      </w:r>
      <w:r>
        <w:t xml:space="preserve"> ; </w:t>
      </w:r>
      <w:r w:rsidR="00776CEA" w:rsidRPr="00034910">
        <w:t>mais à quoi bon tant de paroles</w:t>
      </w:r>
      <w:r>
        <w:t xml:space="preserve"> ? </w:t>
      </w:r>
      <w:r w:rsidR="00776CEA" w:rsidRPr="00034910">
        <w:t>C</w:t>
      </w:r>
      <w:r>
        <w:t>’</w:t>
      </w:r>
      <w:r w:rsidR="00776CEA" w:rsidRPr="00034910">
        <w:t>est entendu</w:t>
      </w:r>
      <w:r>
        <w:t xml:space="preserve">, </w:t>
      </w:r>
      <w:r w:rsidR="00776CEA" w:rsidRPr="00034910">
        <w:t>n</w:t>
      </w:r>
      <w:r>
        <w:t>’</w:t>
      </w:r>
      <w:r w:rsidR="00776CEA" w:rsidRPr="00034910">
        <w:t>est-ce pas</w:t>
      </w:r>
      <w:r>
        <w:t xml:space="preserve"> ?… </w:t>
      </w:r>
      <w:r w:rsidR="00776CEA" w:rsidRPr="00034910">
        <w:t>Pour éviter toute résistance</w:t>
      </w:r>
      <w:r>
        <w:t xml:space="preserve">, </w:t>
      </w:r>
      <w:r w:rsidR="00776CEA" w:rsidRPr="00034910">
        <w:t>je vous confesserai qu</w:t>
      </w:r>
      <w:r>
        <w:t>’</w:t>
      </w:r>
      <w:r w:rsidR="00776CEA" w:rsidRPr="00034910">
        <w:t>une soirée en aussi agréable société sera un régal bien rare pour un pauvre diable d</w:t>
      </w:r>
      <w:r>
        <w:t>’</w:t>
      </w:r>
      <w:r w:rsidR="00776CEA" w:rsidRPr="00034910">
        <w:t>officier</w:t>
      </w:r>
      <w:r>
        <w:t xml:space="preserve">, </w:t>
      </w:r>
      <w:r w:rsidR="00776CEA" w:rsidRPr="00034910">
        <w:t xml:space="preserve">condamné à </w:t>
      </w:r>
      <w:smartTag w:uri="urn:schemas-microsoft-com:office:smarttags" w:element="PersonName">
        <w:smartTagPr>
          <w:attr w:name="ProductID" w:val="la Sib￩rie"/>
        </w:smartTagPr>
        <w:r w:rsidR="00776CEA" w:rsidRPr="00034910">
          <w:t>la Sibérie</w:t>
        </w:r>
      </w:smartTag>
      <w:r w:rsidR="00776CEA" w:rsidRPr="00034910">
        <w:t xml:space="preserve"> avant d</w:t>
      </w:r>
      <w:r>
        <w:t>’</w:t>
      </w:r>
      <w:r w:rsidR="00776CEA" w:rsidRPr="00034910">
        <w:t>avoir commis le moindre crime contre le tzar</w:t>
      </w:r>
      <w:r>
        <w:t>.</w:t>
      </w:r>
    </w:p>
    <w:p w14:paraId="33B68A78" w14:textId="77777777" w:rsidR="00E57EC9" w:rsidRDefault="00776CEA" w:rsidP="00E57EC9">
      <w:r w:rsidRPr="00034910">
        <w:t>Il y avait une mélancolie dans la voix</w:t>
      </w:r>
      <w:r w:rsidR="00E57EC9">
        <w:t>.</w:t>
      </w:r>
    </w:p>
    <w:p w14:paraId="5D5CAC68" w14:textId="77777777" w:rsidR="00E57EC9" w:rsidRDefault="00E57EC9" w:rsidP="00E57EC9">
      <w:r>
        <w:t>— </w:t>
      </w:r>
      <w:r w:rsidR="00776CEA" w:rsidRPr="00034910">
        <w:t>Venez rendre visite à notre aéroplane</w:t>
      </w:r>
      <w:r>
        <w:t xml:space="preserve">, </w:t>
      </w:r>
      <w:r w:rsidR="00776CEA" w:rsidRPr="00034910">
        <w:t>et dites-moi si j</w:t>
      </w:r>
      <w:r w:rsidR="00776CEA" w:rsidRPr="00034910">
        <w:t>a</w:t>
      </w:r>
      <w:r w:rsidR="00776CEA" w:rsidRPr="00034910">
        <w:t>mais condamné aura les jambes assez longues pour le distancer</w:t>
      </w:r>
      <w:r>
        <w:t>.</w:t>
      </w:r>
    </w:p>
    <w:p w14:paraId="3E8BCC91" w14:textId="77777777" w:rsidR="00E57EC9" w:rsidRDefault="00776CEA" w:rsidP="00E57EC9">
      <w:r w:rsidRPr="00034910">
        <w:lastRenderedPageBreak/>
        <w:t>Sous le hangar reposait l</w:t>
      </w:r>
      <w:r w:rsidR="00E57EC9">
        <w:t>’</w:t>
      </w:r>
      <w:r w:rsidRPr="00034910">
        <w:t>appareil volant</w:t>
      </w:r>
      <w:r w:rsidR="00E57EC9">
        <w:t xml:space="preserve">. </w:t>
      </w:r>
      <w:r w:rsidRPr="00034910">
        <w:t xml:space="preserve">Du système </w:t>
      </w:r>
      <w:proofErr w:type="spellStart"/>
      <w:r w:rsidRPr="00034910">
        <w:t>pol</w:t>
      </w:r>
      <w:r w:rsidRPr="00034910">
        <w:t>y</w:t>
      </w:r>
      <w:r w:rsidRPr="00034910">
        <w:t>plan</w:t>
      </w:r>
      <w:proofErr w:type="spellEnd"/>
      <w:r w:rsidR="00E57EC9">
        <w:t xml:space="preserve">, </w:t>
      </w:r>
      <w:r w:rsidRPr="00034910">
        <w:t>lequel permet de réduire notablement l</w:t>
      </w:r>
      <w:r w:rsidR="00E57EC9">
        <w:t>’</w:t>
      </w:r>
      <w:r w:rsidRPr="00034910">
        <w:t>envergure et fac</w:t>
      </w:r>
      <w:r w:rsidRPr="00034910">
        <w:t>i</w:t>
      </w:r>
      <w:r w:rsidRPr="00034910">
        <w:t>lite aussi l</w:t>
      </w:r>
      <w:r w:rsidR="00E57EC9">
        <w:t>’</w:t>
      </w:r>
      <w:r w:rsidRPr="00034910">
        <w:t>atterrissage</w:t>
      </w:r>
      <w:r w:rsidR="00E57EC9">
        <w:t xml:space="preserve">, </w:t>
      </w:r>
      <w:r w:rsidRPr="00034910">
        <w:t>la machine semblait lourde</w:t>
      </w:r>
      <w:r w:rsidR="00E57EC9">
        <w:t xml:space="preserve">, </w:t>
      </w:r>
      <w:r w:rsidRPr="00034910">
        <w:t>ramassée sur elle-même</w:t>
      </w:r>
      <w:r w:rsidR="00E57EC9">
        <w:t>.</w:t>
      </w:r>
    </w:p>
    <w:p w14:paraId="1BA0654E" w14:textId="77777777" w:rsidR="00E57EC9" w:rsidRDefault="00E57EC9" w:rsidP="00E57EC9">
      <w:r>
        <w:t>— </w:t>
      </w:r>
      <w:r w:rsidR="00776CEA" w:rsidRPr="00034910">
        <w:t>Ah</w:t>
      </w:r>
      <w:r>
        <w:t xml:space="preserve"> ! </w:t>
      </w:r>
      <w:r w:rsidR="00776CEA" w:rsidRPr="00034910">
        <w:t>murmura l</w:t>
      </w:r>
      <w:r>
        <w:t>’</w:t>
      </w:r>
      <w:r w:rsidR="00776CEA" w:rsidRPr="00034910">
        <w:t>officier</w:t>
      </w:r>
      <w:r>
        <w:t xml:space="preserve">, </w:t>
      </w:r>
      <w:r w:rsidR="00776CEA" w:rsidRPr="00034910">
        <w:t>ce n</w:t>
      </w:r>
      <w:r>
        <w:t>’</w:t>
      </w:r>
      <w:r w:rsidR="00776CEA" w:rsidRPr="00034910">
        <w:t>est pas le grand oiseau blanc</w:t>
      </w:r>
      <w:r>
        <w:t xml:space="preserve">, </w:t>
      </w:r>
      <w:r w:rsidR="00776CEA" w:rsidRPr="00034910">
        <w:t>comme disent les poètes de l</w:t>
      </w:r>
      <w:r>
        <w:t>’</w:t>
      </w:r>
      <w:r w:rsidR="00776CEA" w:rsidRPr="00034910">
        <w:t>aviation</w:t>
      </w:r>
      <w:r>
        <w:t xml:space="preserve">. </w:t>
      </w:r>
      <w:r w:rsidR="00776CEA" w:rsidRPr="00034910">
        <w:t>Qu</w:t>
      </w:r>
      <w:r>
        <w:t>’</w:t>
      </w:r>
      <w:r w:rsidR="00776CEA" w:rsidRPr="00034910">
        <w:t>importe</w:t>
      </w:r>
      <w:r>
        <w:t xml:space="preserve">, </w:t>
      </w:r>
      <w:r w:rsidR="00776CEA" w:rsidRPr="00034910">
        <w:t>du reste</w:t>
      </w:r>
      <w:r>
        <w:t xml:space="preserve"> ! </w:t>
      </w:r>
      <w:r w:rsidR="00776CEA" w:rsidRPr="00034910">
        <w:t>Il a l</w:t>
      </w:r>
      <w:r>
        <w:t>’</w:t>
      </w:r>
      <w:r w:rsidR="00776CEA" w:rsidRPr="00034910">
        <w:t>air d</w:t>
      </w:r>
      <w:r>
        <w:t>’</w:t>
      </w:r>
      <w:r w:rsidR="00776CEA" w:rsidRPr="00034910">
        <w:t>un éléphant</w:t>
      </w:r>
      <w:r>
        <w:t xml:space="preserve">, </w:t>
      </w:r>
      <w:r w:rsidR="00776CEA" w:rsidRPr="00034910">
        <w:t>soit</w:t>
      </w:r>
      <w:r>
        <w:t xml:space="preserve">, </w:t>
      </w:r>
      <w:r w:rsidR="00776CEA" w:rsidRPr="00034910">
        <w:t>mais il en a la force</w:t>
      </w:r>
      <w:r>
        <w:t xml:space="preserve">. </w:t>
      </w:r>
      <w:r w:rsidR="00776CEA" w:rsidRPr="00034910">
        <w:t>Il enlève dix hommes</w:t>
      </w:r>
      <w:r>
        <w:t xml:space="preserve">, </w:t>
      </w:r>
      <w:r w:rsidR="00776CEA" w:rsidRPr="00034910">
        <w:t>quinze hommes</w:t>
      </w:r>
      <w:r>
        <w:t xml:space="preserve">. </w:t>
      </w:r>
      <w:r w:rsidR="00776CEA" w:rsidRPr="00034910">
        <w:t>Son maximum de charge est de deux mille kilogrammes</w:t>
      </w:r>
      <w:r>
        <w:t xml:space="preserve">. </w:t>
      </w:r>
      <w:r w:rsidR="00776CEA" w:rsidRPr="00034910">
        <w:t>Hein</w:t>
      </w:r>
      <w:r>
        <w:t xml:space="preserve"> ! </w:t>
      </w:r>
      <w:r w:rsidR="00776CEA" w:rsidRPr="00034910">
        <w:t>c</w:t>
      </w:r>
      <w:r>
        <w:t>’</w:t>
      </w:r>
      <w:r w:rsidR="00776CEA" w:rsidRPr="00034910">
        <w:t>est gentil pour un oiseau</w:t>
      </w:r>
      <w:r>
        <w:t>.</w:t>
      </w:r>
    </w:p>
    <w:p w14:paraId="0817C2CA" w14:textId="77777777" w:rsidR="00E57EC9" w:rsidRDefault="00776CEA" w:rsidP="00E57EC9">
      <w:r w:rsidRPr="00034910">
        <w:t xml:space="preserve">Dick </w:t>
      </w:r>
      <w:proofErr w:type="spellStart"/>
      <w:r w:rsidRPr="00034910">
        <w:t>Fann</w:t>
      </w:r>
      <w:proofErr w:type="spellEnd"/>
      <w:r w:rsidRPr="00034910">
        <w:t xml:space="preserve"> sentit soudain une envie irrésistible d</w:t>
      </w:r>
      <w:r w:rsidR="00E57EC9">
        <w:t>’</w:t>
      </w:r>
      <w:r w:rsidRPr="00034910">
        <w:t>éternuer</w:t>
      </w:r>
      <w:r w:rsidR="00E57EC9">
        <w:t xml:space="preserve">. </w:t>
      </w:r>
      <w:r w:rsidRPr="00034910">
        <w:t>La porte du hangar</w:t>
      </w:r>
      <w:r w:rsidR="00E57EC9">
        <w:t xml:space="preserve">, </w:t>
      </w:r>
      <w:r w:rsidRPr="00034910">
        <w:t>demeurée ouverte</w:t>
      </w:r>
      <w:r w:rsidR="00E57EC9">
        <w:t xml:space="preserve">, </w:t>
      </w:r>
      <w:r w:rsidRPr="00034910">
        <w:t>établissait un appel d</w:t>
      </w:r>
      <w:r w:rsidR="00E57EC9">
        <w:t>’</w:t>
      </w:r>
      <w:r w:rsidRPr="00034910">
        <w:t>air éminemment désagréable</w:t>
      </w:r>
      <w:r w:rsidR="00E57EC9">
        <w:t>.</w:t>
      </w:r>
    </w:p>
    <w:p w14:paraId="7F1920F8" w14:textId="77777777" w:rsidR="00E57EC9" w:rsidRDefault="00776CEA" w:rsidP="00E57EC9">
      <w:r w:rsidRPr="00034910">
        <w:t>Machinalement le jeune homme tira son mouchoir</w:t>
      </w:r>
      <w:r w:rsidR="00E57EC9">
        <w:t>.</w:t>
      </w:r>
    </w:p>
    <w:p w14:paraId="2324772C" w14:textId="77777777" w:rsidR="00E57EC9" w:rsidRDefault="00776CEA" w:rsidP="00E57EC9">
      <w:r w:rsidRPr="00034910">
        <w:t>Or</w:t>
      </w:r>
      <w:r w:rsidR="00E57EC9">
        <w:t xml:space="preserve">, </w:t>
      </w:r>
      <w:r w:rsidRPr="00034910">
        <w:t>précisément à cet instant</w:t>
      </w:r>
      <w:r w:rsidR="00E57EC9">
        <w:t xml:space="preserve">, </w:t>
      </w:r>
      <w:proofErr w:type="spellStart"/>
      <w:r w:rsidRPr="00034910">
        <w:t>Bariatine</w:t>
      </w:r>
      <w:proofErr w:type="spellEnd"/>
      <w:r w:rsidRPr="00034910">
        <w:t xml:space="preserve"> le regardait</w:t>
      </w:r>
      <w:r w:rsidR="00E57EC9">
        <w:t xml:space="preserve">. </w:t>
      </w:r>
      <w:r w:rsidRPr="00034910">
        <w:t>Il aperçut les maculatures grises provenant de la friction du tissu contre le pelage du cheval noir</w:t>
      </w:r>
      <w:r w:rsidR="00E57EC9">
        <w:t xml:space="preserve">. </w:t>
      </w:r>
      <w:r w:rsidRPr="00034910">
        <w:t>Un éclair luisit dans ses yeux tandis que ses joues</w:t>
      </w:r>
      <w:r w:rsidR="00E57EC9">
        <w:t xml:space="preserve">, </w:t>
      </w:r>
      <w:r w:rsidRPr="00034910">
        <w:t>subitement pâlies</w:t>
      </w:r>
      <w:r w:rsidR="00E57EC9">
        <w:t xml:space="preserve">, </w:t>
      </w:r>
      <w:r w:rsidRPr="00034910">
        <w:t>frissonnaient sous l</w:t>
      </w:r>
      <w:r w:rsidR="00E57EC9">
        <w:t>’</w:t>
      </w:r>
      <w:r w:rsidRPr="00034910">
        <w:t>empire d</w:t>
      </w:r>
      <w:r w:rsidR="00E57EC9">
        <w:t>’</w:t>
      </w:r>
      <w:r w:rsidRPr="00034910">
        <w:t>une émotion violente</w:t>
      </w:r>
      <w:r w:rsidR="00E57EC9">
        <w:t>.</w:t>
      </w:r>
    </w:p>
    <w:p w14:paraId="1E2BFE1A" w14:textId="77777777" w:rsidR="00E57EC9" w:rsidRDefault="00776CEA" w:rsidP="00E57EC9">
      <w:r w:rsidRPr="00034910">
        <w:t>Mais cet émoi n</w:t>
      </w:r>
      <w:r w:rsidR="00E57EC9">
        <w:t>’</w:t>
      </w:r>
      <w:r w:rsidRPr="00034910">
        <w:t>eut qu</w:t>
      </w:r>
      <w:r w:rsidR="00E57EC9">
        <w:t>’</w:t>
      </w:r>
      <w:r w:rsidRPr="00034910">
        <w:t>une durée inappréciable</w:t>
      </w:r>
      <w:r w:rsidR="00E57EC9">
        <w:t xml:space="preserve">. </w:t>
      </w:r>
      <w:r w:rsidRPr="00034910">
        <w:t>Le calme reparut sur son visage</w:t>
      </w:r>
      <w:r w:rsidR="00E57EC9">
        <w:t xml:space="preserve">, </w:t>
      </w:r>
      <w:r w:rsidRPr="00034910">
        <w:t>et il continua ses explications touchant l</w:t>
      </w:r>
      <w:r w:rsidR="00E57EC9">
        <w:t>’</w:t>
      </w:r>
      <w:r w:rsidRPr="00034910">
        <w:t>aéroplane</w:t>
      </w:r>
      <w:r w:rsidR="00E57EC9">
        <w:t>.</w:t>
      </w:r>
    </w:p>
    <w:p w14:paraId="13C6962F" w14:textId="77777777" w:rsidR="00E57EC9" w:rsidRDefault="00776CEA" w:rsidP="00E57EC9">
      <w:r w:rsidRPr="00034910">
        <w:t>Des mots techniques bruirent dans l</w:t>
      </w:r>
      <w:r w:rsidR="00E57EC9">
        <w:t>’</w:t>
      </w:r>
      <w:r w:rsidRPr="00034910">
        <w:t>atmosphère</w:t>
      </w:r>
      <w:r w:rsidR="00E57EC9">
        <w:t xml:space="preserve"> : </w:t>
      </w:r>
      <w:r w:rsidRPr="00034910">
        <w:t>volant directeur</w:t>
      </w:r>
      <w:r w:rsidR="00E57EC9">
        <w:t xml:space="preserve">, </w:t>
      </w:r>
      <w:r w:rsidRPr="00034910">
        <w:t>moteur</w:t>
      </w:r>
      <w:r w:rsidR="00E57EC9">
        <w:t xml:space="preserve">, </w:t>
      </w:r>
      <w:r w:rsidRPr="00034910">
        <w:t>gouvernails de profondeur</w:t>
      </w:r>
      <w:r w:rsidR="00E57EC9">
        <w:t xml:space="preserve">, </w:t>
      </w:r>
      <w:r w:rsidRPr="00034910">
        <w:t>de direction</w:t>
      </w:r>
      <w:r w:rsidR="00E57EC9">
        <w:t xml:space="preserve">, </w:t>
      </w:r>
      <w:r w:rsidRPr="00034910">
        <w:t>a</w:t>
      </w:r>
      <w:r w:rsidRPr="00034910">
        <w:t>i</w:t>
      </w:r>
      <w:r w:rsidRPr="00034910">
        <w:t>les</w:t>
      </w:r>
      <w:r w:rsidR="00E57EC9">
        <w:t xml:space="preserve">, </w:t>
      </w:r>
      <w:r w:rsidRPr="00034910">
        <w:t>ailerons</w:t>
      </w:r>
      <w:r w:rsidR="00E57EC9">
        <w:t xml:space="preserve">, </w:t>
      </w:r>
      <w:r w:rsidRPr="00034910">
        <w:t>stabilisateur</w:t>
      </w:r>
      <w:r w:rsidR="00E57EC9">
        <w:t>.</w:t>
      </w:r>
    </w:p>
    <w:p w14:paraId="70CF14FE" w14:textId="77777777" w:rsidR="00E57EC9" w:rsidRDefault="00776CEA" w:rsidP="00E57EC9">
      <w:r w:rsidRPr="00034910">
        <w:t>C</w:t>
      </w:r>
      <w:r w:rsidR="00E57EC9">
        <w:t>’</w:t>
      </w:r>
      <w:r w:rsidRPr="00034910">
        <w:t>était un véritable cours d</w:t>
      </w:r>
      <w:r w:rsidR="00E57EC9">
        <w:t>’</w:t>
      </w:r>
      <w:r w:rsidRPr="00034910">
        <w:t>aviation</w:t>
      </w:r>
      <w:r w:rsidR="00E57EC9">
        <w:t xml:space="preserve">. </w:t>
      </w:r>
      <w:r w:rsidRPr="00034910">
        <w:t>Soudain</w:t>
      </w:r>
      <w:r w:rsidR="00E57EC9">
        <w:t xml:space="preserve">, </w:t>
      </w:r>
      <w:r w:rsidRPr="00034910">
        <w:t>il s</w:t>
      </w:r>
      <w:r w:rsidR="00E57EC9">
        <w:t>’</w:t>
      </w:r>
      <w:r w:rsidRPr="00034910">
        <w:t>interrompit</w:t>
      </w:r>
      <w:r w:rsidR="00E57EC9">
        <w:t xml:space="preserve">, </w:t>
      </w:r>
      <w:r w:rsidRPr="00034910">
        <w:t>et du ton le plus aimable</w:t>
      </w:r>
      <w:r w:rsidR="00E57EC9">
        <w:t> :</w:t>
      </w:r>
    </w:p>
    <w:p w14:paraId="6CB5141F" w14:textId="77777777" w:rsidR="00E57EC9" w:rsidRDefault="00E57EC9" w:rsidP="00E57EC9">
      <w:r>
        <w:lastRenderedPageBreak/>
        <w:t>— </w:t>
      </w:r>
      <w:r w:rsidR="00776CEA" w:rsidRPr="00034910">
        <w:t>Mais le thé doit nous attendre</w:t>
      </w:r>
      <w:r>
        <w:t xml:space="preserve">, </w:t>
      </w:r>
      <w:r w:rsidR="00776CEA" w:rsidRPr="00034910">
        <w:t>Messieurs</w:t>
      </w:r>
      <w:r>
        <w:t xml:space="preserve">, </w:t>
      </w:r>
      <w:r w:rsidR="00776CEA" w:rsidRPr="00034910">
        <w:t>et je pense qu</w:t>
      </w:r>
      <w:r>
        <w:t>’</w:t>
      </w:r>
      <w:r w:rsidR="00776CEA" w:rsidRPr="00034910">
        <w:t>il ne vous sera pas désagréable de le déguster après notre chevauchée</w:t>
      </w:r>
      <w:r>
        <w:t>.</w:t>
      </w:r>
    </w:p>
    <w:p w14:paraId="0560A71F" w14:textId="77777777" w:rsidR="00E57EC9" w:rsidRDefault="00776CEA" w:rsidP="00E57EC9">
      <w:r w:rsidRPr="00034910">
        <w:t>Il fit passer ses invités devant lui</w:t>
      </w:r>
      <w:r w:rsidR="00E57EC9">
        <w:t xml:space="preserve">, </w:t>
      </w:r>
      <w:r w:rsidRPr="00034910">
        <w:t>sortit le dernier du ha</w:t>
      </w:r>
      <w:r w:rsidRPr="00034910">
        <w:t>n</w:t>
      </w:r>
      <w:r w:rsidRPr="00034910">
        <w:t>gar</w:t>
      </w:r>
      <w:r w:rsidR="00E57EC9">
        <w:t xml:space="preserve">. </w:t>
      </w:r>
      <w:r w:rsidRPr="00034910">
        <w:t>Seulement sa main avait rencontré la main du pilote de l</w:t>
      </w:r>
      <w:r w:rsidR="00E57EC9">
        <w:t>’</w:t>
      </w:r>
      <w:r w:rsidRPr="00034910">
        <w:t>appareil</w:t>
      </w:r>
      <w:r w:rsidR="00E57EC9">
        <w:t xml:space="preserve">, </w:t>
      </w:r>
      <w:r w:rsidRPr="00034910">
        <w:t>qui avait assisté</w:t>
      </w:r>
      <w:r w:rsidR="00E57EC9">
        <w:t xml:space="preserve">, </w:t>
      </w:r>
      <w:r w:rsidRPr="00034910">
        <w:t>muet</w:t>
      </w:r>
      <w:r w:rsidR="00E57EC9">
        <w:t xml:space="preserve">, </w:t>
      </w:r>
      <w:r w:rsidRPr="00034910">
        <w:t>à la visite des étrangers</w:t>
      </w:r>
      <w:r w:rsidR="00E57EC9">
        <w:t>.</w:t>
      </w:r>
    </w:p>
    <w:p w14:paraId="30CB3A4C" w14:textId="77777777" w:rsidR="00E57EC9" w:rsidRDefault="00776CEA" w:rsidP="00E57EC9">
      <w:r w:rsidRPr="00034910">
        <w:t>Et celui-ci</w:t>
      </w:r>
      <w:r w:rsidR="00E57EC9">
        <w:t xml:space="preserve">, </w:t>
      </w:r>
      <w:r w:rsidRPr="00034910">
        <w:t>demeuré seul</w:t>
      </w:r>
      <w:r w:rsidR="00E57EC9">
        <w:t xml:space="preserve">, </w:t>
      </w:r>
      <w:r w:rsidRPr="00034910">
        <w:t>déplia une boulette de papier froissé que le lieutenant lui avait glissée dans la main</w:t>
      </w:r>
      <w:r w:rsidR="00E57EC9">
        <w:t xml:space="preserve">. </w:t>
      </w:r>
      <w:r w:rsidRPr="00034910">
        <w:t>Sur le papier</w:t>
      </w:r>
      <w:r w:rsidR="00E57EC9">
        <w:t xml:space="preserve">, </w:t>
      </w:r>
      <w:r w:rsidRPr="00034910">
        <w:t>cinq mots au crayon</w:t>
      </w:r>
      <w:r w:rsidR="00E57EC9">
        <w:t> :</w:t>
      </w:r>
    </w:p>
    <w:p w14:paraId="2C1A77EA" w14:textId="77777777" w:rsidR="00E57EC9" w:rsidRDefault="00E57EC9" w:rsidP="00E57EC9">
      <w:r>
        <w:t>« </w:t>
      </w:r>
      <w:r w:rsidR="00776CEA" w:rsidRPr="00034910">
        <w:t>Opium</w:t>
      </w:r>
      <w:r>
        <w:t xml:space="preserve">. – </w:t>
      </w:r>
      <w:r w:rsidR="00776CEA" w:rsidRPr="00034910">
        <w:t>Poivre rouge de Cayenne</w:t>
      </w:r>
      <w:r>
        <w:t> ».</w:t>
      </w:r>
    </w:p>
    <w:p w14:paraId="0B5E4E3B" w14:textId="77777777" w:rsidR="00E57EC9" w:rsidRDefault="00776CEA" w:rsidP="00E57EC9">
      <w:r w:rsidRPr="00034910">
        <w:t>L</w:t>
      </w:r>
      <w:r w:rsidR="00E57EC9">
        <w:t>’</w:t>
      </w:r>
      <w:r w:rsidRPr="00034910">
        <w:t>homme eut un rire silencieux</w:t>
      </w:r>
      <w:r w:rsidR="00E57EC9">
        <w:t xml:space="preserve">, </w:t>
      </w:r>
      <w:r w:rsidRPr="00034910">
        <w:t>flatta de la main son aér</w:t>
      </w:r>
      <w:r w:rsidRPr="00034910">
        <w:t>o</w:t>
      </w:r>
      <w:r w:rsidRPr="00034910">
        <w:t>plane</w:t>
      </w:r>
      <w:r w:rsidR="00E57EC9">
        <w:t xml:space="preserve">, </w:t>
      </w:r>
      <w:r w:rsidRPr="00034910">
        <w:t>et enfin murmura</w:t>
      </w:r>
      <w:r w:rsidR="00E57EC9">
        <w:t> :</w:t>
      </w:r>
    </w:p>
    <w:p w14:paraId="666D364B" w14:textId="77777777" w:rsidR="00E57EC9" w:rsidRDefault="00E57EC9" w:rsidP="00E57EC9">
      <w:pPr>
        <w:rPr>
          <w:i/>
          <w:iCs/>
        </w:rPr>
      </w:pPr>
      <w:r>
        <w:t>— </w:t>
      </w:r>
      <w:r w:rsidR="00776CEA" w:rsidRPr="00034910">
        <w:t>Très drôle</w:t>
      </w:r>
      <w:r>
        <w:t xml:space="preserve">. </w:t>
      </w:r>
      <w:r w:rsidR="00776CEA" w:rsidRPr="00034910">
        <w:t xml:space="preserve">Je vais faire mon </w:t>
      </w:r>
      <w:r w:rsidR="00776CEA" w:rsidRPr="00034910">
        <w:rPr>
          <w:i/>
          <w:iCs/>
        </w:rPr>
        <w:t xml:space="preserve">plein </w:t>
      </w:r>
      <w:r w:rsidR="00776CEA" w:rsidRPr="00034910">
        <w:t>de pétrole</w:t>
      </w:r>
      <w:r>
        <w:t xml:space="preserve">. </w:t>
      </w:r>
      <w:r w:rsidR="00776CEA" w:rsidRPr="00034910">
        <w:t>Eh</w:t>
      </w:r>
      <w:r>
        <w:t xml:space="preserve"> ! </w:t>
      </w:r>
      <w:r w:rsidR="00776CEA" w:rsidRPr="00034910">
        <w:t>Eh</w:t>
      </w:r>
      <w:r>
        <w:t xml:space="preserve"> !… </w:t>
      </w:r>
      <w:r w:rsidR="00776CEA" w:rsidRPr="00034910">
        <w:t xml:space="preserve">je crois être mûr pour la </w:t>
      </w:r>
      <w:r w:rsidR="00776CEA" w:rsidRPr="00034910">
        <w:rPr>
          <w:i/>
          <w:iCs/>
        </w:rPr>
        <w:t>colonisation</w:t>
      </w:r>
      <w:r>
        <w:rPr>
          <w:i/>
          <w:iCs/>
        </w:rPr>
        <w:t>.</w:t>
      </w:r>
    </w:p>
    <w:p w14:paraId="5F2DC3C3" w14:textId="77777777" w:rsidR="00E57EC9" w:rsidRDefault="00776CEA" w:rsidP="00E57EC9">
      <w:r w:rsidRPr="00034910">
        <w:t>À la même minute</w:t>
      </w:r>
      <w:r w:rsidR="00E57EC9">
        <w:t xml:space="preserve">, </w:t>
      </w:r>
      <w:proofErr w:type="spellStart"/>
      <w:r w:rsidRPr="00034910">
        <w:t>Bariatine</w:t>
      </w:r>
      <w:proofErr w:type="spellEnd"/>
      <w:r w:rsidRPr="00034910">
        <w:t xml:space="preserve"> regagnant la maison-poste avec ses invités disait à Dick </w:t>
      </w:r>
      <w:proofErr w:type="spellStart"/>
      <w:r w:rsidRPr="00034910">
        <w:t>Fann</w:t>
      </w:r>
      <w:proofErr w:type="spellEnd"/>
      <w:r w:rsidRPr="00034910">
        <w:t xml:space="preserve"> du ton narquois de celui qui va faire une excellente plaisanterie</w:t>
      </w:r>
      <w:r w:rsidR="00E57EC9">
        <w:t> :</w:t>
      </w:r>
    </w:p>
    <w:p w14:paraId="3CB51F35" w14:textId="77777777" w:rsidR="00E57EC9" w:rsidRDefault="00E57EC9" w:rsidP="00E57EC9">
      <w:r>
        <w:t>— </w:t>
      </w:r>
      <w:r w:rsidR="00776CEA" w:rsidRPr="00034910">
        <w:t>Avez-vous remarqué mon pilote</w:t>
      </w:r>
      <w:r>
        <w:t> ?</w:t>
      </w:r>
    </w:p>
    <w:p w14:paraId="08321EEA" w14:textId="77777777" w:rsidR="00E57EC9" w:rsidRDefault="00E57EC9" w:rsidP="00E57EC9">
      <w:r>
        <w:t>— </w:t>
      </w:r>
      <w:r w:rsidR="00776CEA" w:rsidRPr="00034910">
        <w:t>Oui</w:t>
      </w:r>
      <w:r>
        <w:t xml:space="preserve">, </w:t>
      </w:r>
      <w:r w:rsidR="00776CEA" w:rsidRPr="00034910">
        <w:t>grand</w:t>
      </w:r>
      <w:r>
        <w:t xml:space="preserve">, </w:t>
      </w:r>
      <w:r w:rsidR="00776CEA" w:rsidRPr="00034910">
        <w:t>sec</w:t>
      </w:r>
      <w:r>
        <w:t xml:space="preserve">, </w:t>
      </w:r>
      <w:r w:rsidR="00776CEA" w:rsidRPr="00034910">
        <w:t>brun</w:t>
      </w:r>
      <w:r>
        <w:t xml:space="preserve">, </w:t>
      </w:r>
      <w:r w:rsidR="00776CEA" w:rsidRPr="00034910">
        <w:t>l</w:t>
      </w:r>
      <w:r>
        <w:t>’</w:t>
      </w:r>
      <w:r w:rsidR="00776CEA" w:rsidRPr="00034910">
        <w:t>œil vif</w:t>
      </w:r>
      <w:r>
        <w:t>.</w:t>
      </w:r>
    </w:p>
    <w:p w14:paraId="66055237" w14:textId="77777777" w:rsidR="00E57EC9" w:rsidRDefault="00E57EC9" w:rsidP="00E57EC9">
      <w:r>
        <w:t>— </w:t>
      </w:r>
      <w:r w:rsidR="00776CEA" w:rsidRPr="00034910">
        <w:t>C</w:t>
      </w:r>
      <w:r>
        <w:t>’</w:t>
      </w:r>
      <w:r w:rsidR="00776CEA" w:rsidRPr="00034910">
        <w:t>est cela même</w:t>
      </w:r>
      <w:r>
        <w:t xml:space="preserve"> ; </w:t>
      </w:r>
      <w:r w:rsidR="00776CEA" w:rsidRPr="00034910">
        <w:t>je vois que rien ne vous reste inaperçu</w:t>
      </w:r>
      <w:r>
        <w:t>.</w:t>
      </w:r>
    </w:p>
    <w:p w14:paraId="4AABF34E" w14:textId="77777777" w:rsidR="00E57EC9" w:rsidRDefault="00E57EC9" w:rsidP="00E57EC9">
      <w:r>
        <w:t>— </w:t>
      </w:r>
      <w:r w:rsidR="00776CEA" w:rsidRPr="00034910">
        <w:t>À quel propos ces questions</w:t>
      </w:r>
      <w:r>
        <w:t> ?</w:t>
      </w:r>
    </w:p>
    <w:p w14:paraId="75F41343" w14:textId="77777777" w:rsidR="00E57EC9" w:rsidRDefault="00E57EC9" w:rsidP="00E57EC9">
      <w:r>
        <w:t>— </w:t>
      </w:r>
      <w:r w:rsidR="00776CEA" w:rsidRPr="00034910">
        <w:t>Le désir de vérifier les qualités de clairvoyance que l</w:t>
      </w:r>
      <w:r>
        <w:t>’</w:t>
      </w:r>
      <w:r w:rsidR="00776CEA" w:rsidRPr="00034910">
        <w:t>on vous attribue justement</w:t>
      </w:r>
      <w:r>
        <w:t xml:space="preserve">, </w:t>
      </w:r>
      <w:r w:rsidR="00776CEA" w:rsidRPr="00034910">
        <w:t>j</w:t>
      </w:r>
      <w:r>
        <w:t>’</w:t>
      </w:r>
      <w:r w:rsidR="00776CEA" w:rsidRPr="00034910">
        <w:t>en suis persuadé</w:t>
      </w:r>
      <w:r>
        <w:t xml:space="preserve">. </w:t>
      </w:r>
      <w:r w:rsidR="00776CEA" w:rsidRPr="00034910">
        <w:t>Me permettez-vous l</w:t>
      </w:r>
      <w:r>
        <w:t>’</w:t>
      </w:r>
      <w:r w:rsidR="00776CEA" w:rsidRPr="00034910">
        <w:t>expérience</w:t>
      </w:r>
      <w:r>
        <w:t> ?</w:t>
      </w:r>
    </w:p>
    <w:p w14:paraId="569296AD" w14:textId="77777777" w:rsidR="00E57EC9" w:rsidRDefault="00E57EC9" w:rsidP="00E57EC9">
      <w:r>
        <w:t>— </w:t>
      </w:r>
      <w:r w:rsidR="00776CEA" w:rsidRPr="00034910">
        <w:t>Si cela vous amuse</w:t>
      </w:r>
      <w:r>
        <w:t>…</w:t>
      </w:r>
    </w:p>
    <w:p w14:paraId="58EF1DA5" w14:textId="77777777" w:rsidR="00E57EC9" w:rsidRDefault="00E57EC9" w:rsidP="00E57EC9">
      <w:r>
        <w:lastRenderedPageBreak/>
        <w:t>— </w:t>
      </w:r>
      <w:r w:rsidR="00776CEA" w:rsidRPr="00034910">
        <w:t>Eh bien</w:t>
      </w:r>
      <w:r>
        <w:t xml:space="preserve">, </w:t>
      </w:r>
      <w:r w:rsidR="00776CEA" w:rsidRPr="00034910">
        <w:t>que pensez-vous de mon pilote</w:t>
      </w:r>
      <w:r>
        <w:t> ?</w:t>
      </w:r>
    </w:p>
    <w:p w14:paraId="0F5BE1B2" w14:textId="77777777" w:rsidR="00E57EC9" w:rsidRDefault="00776CEA" w:rsidP="00E57EC9">
      <w:proofErr w:type="spellStart"/>
      <w:r w:rsidRPr="00034910">
        <w:t>Bariatine</w:t>
      </w:r>
      <w:proofErr w:type="spellEnd"/>
      <w:r w:rsidRPr="00034910">
        <w:t xml:space="preserve"> souriait</w:t>
      </w:r>
      <w:r w:rsidR="00E57EC9">
        <w:t xml:space="preserve">. </w:t>
      </w:r>
      <w:r w:rsidRPr="00034910">
        <w:t>Il semblait convaincu que son interloc</w:t>
      </w:r>
      <w:r w:rsidRPr="00034910">
        <w:t>u</w:t>
      </w:r>
      <w:r w:rsidRPr="00034910">
        <w:t>teur resterait court devant la question insidieuse</w:t>
      </w:r>
      <w:r w:rsidR="00E57EC9">
        <w:t xml:space="preserve">. </w:t>
      </w:r>
      <w:r w:rsidRPr="00034910">
        <w:t>Il eut un haut le corps en entendant Dick prononcer</w:t>
      </w:r>
      <w:r w:rsidR="00E57EC9">
        <w:t> :</w:t>
      </w:r>
    </w:p>
    <w:p w14:paraId="156A8E09" w14:textId="77777777" w:rsidR="00E57EC9" w:rsidRDefault="00E57EC9" w:rsidP="00E57EC9">
      <w:r>
        <w:t>— </w:t>
      </w:r>
      <w:r w:rsidR="00776CEA" w:rsidRPr="00034910">
        <w:t>Je ne puis vous donner que des indications générales</w:t>
      </w:r>
      <w:r>
        <w:t xml:space="preserve"> ; </w:t>
      </w:r>
      <w:r w:rsidR="00776CEA" w:rsidRPr="00034910">
        <w:t>mon attention</w:t>
      </w:r>
      <w:r>
        <w:t xml:space="preserve">, </w:t>
      </w:r>
      <w:r w:rsidR="00776CEA" w:rsidRPr="00034910">
        <w:t>n</w:t>
      </w:r>
      <w:r>
        <w:t>’</w:t>
      </w:r>
      <w:r w:rsidR="00776CEA" w:rsidRPr="00034910">
        <w:t>étant pas dirigée sur cet homme</w:t>
      </w:r>
      <w:r>
        <w:t xml:space="preserve">, </w:t>
      </w:r>
      <w:r w:rsidR="00776CEA" w:rsidRPr="00034910">
        <w:t>n</w:t>
      </w:r>
      <w:r>
        <w:t>’</w:t>
      </w:r>
      <w:r w:rsidR="00776CEA" w:rsidRPr="00034910">
        <w:t>a opéré que de façon</w:t>
      </w:r>
      <w:r>
        <w:t xml:space="preserve">… </w:t>
      </w:r>
      <w:r w:rsidR="00776CEA" w:rsidRPr="00034910">
        <w:t>machinale</w:t>
      </w:r>
      <w:r>
        <w:t xml:space="preserve">, </w:t>
      </w:r>
      <w:r w:rsidR="00776CEA" w:rsidRPr="00034910">
        <w:t>si j</w:t>
      </w:r>
      <w:r>
        <w:t>’</w:t>
      </w:r>
      <w:r w:rsidR="00776CEA" w:rsidRPr="00034910">
        <w:t>ose m</w:t>
      </w:r>
      <w:r>
        <w:t>’</w:t>
      </w:r>
      <w:r w:rsidR="00776CEA" w:rsidRPr="00034910">
        <w:t>exprimer ainsi</w:t>
      </w:r>
      <w:r>
        <w:t>.</w:t>
      </w:r>
    </w:p>
    <w:p w14:paraId="741AD914" w14:textId="77777777" w:rsidR="00E57EC9" w:rsidRDefault="00E57EC9" w:rsidP="00E57EC9">
      <w:r>
        <w:t>— </w:t>
      </w:r>
      <w:r w:rsidR="00776CEA" w:rsidRPr="00034910">
        <w:t>Bah</w:t>
      </w:r>
      <w:r>
        <w:t xml:space="preserve"> ! </w:t>
      </w:r>
      <w:r w:rsidR="00776CEA" w:rsidRPr="00034910">
        <w:t>dites toujours</w:t>
      </w:r>
      <w:r>
        <w:t>.</w:t>
      </w:r>
    </w:p>
    <w:p w14:paraId="32652D84" w14:textId="77777777" w:rsidR="00E57EC9" w:rsidRDefault="00E57EC9" w:rsidP="00E57EC9">
      <w:r>
        <w:t>— </w:t>
      </w:r>
      <w:r w:rsidR="00776CEA" w:rsidRPr="00034910">
        <w:t>Je n</w:t>
      </w:r>
      <w:r>
        <w:t>’</w:t>
      </w:r>
      <w:r w:rsidR="00776CEA" w:rsidRPr="00034910">
        <w:t>ai rien à refuser à un hôte aimable</w:t>
      </w:r>
      <w:r>
        <w:t xml:space="preserve">. </w:t>
      </w:r>
      <w:r w:rsidR="00776CEA" w:rsidRPr="00034910">
        <w:t xml:space="preserve">Votre pilote est originaire de </w:t>
      </w:r>
      <w:smartTag w:uri="urn:schemas-microsoft-com:office:smarttags" w:element="PersonName">
        <w:smartTagPr>
          <w:attr w:name="ProductID" w:val="la Russie"/>
        </w:smartTagPr>
        <w:r w:rsidR="00776CEA" w:rsidRPr="00034910">
          <w:t>la Russie</w:t>
        </w:r>
      </w:smartTag>
      <w:r w:rsidR="00776CEA" w:rsidRPr="00034910">
        <w:t xml:space="preserve"> méridionale</w:t>
      </w:r>
      <w:r>
        <w:t xml:space="preserve">. </w:t>
      </w:r>
      <w:r w:rsidR="00776CEA" w:rsidRPr="00034910">
        <w:t>Il a</w:t>
      </w:r>
      <w:r>
        <w:t xml:space="preserve">, </w:t>
      </w:r>
      <w:r w:rsidR="00776CEA" w:rsidRPr="00034910">
        <w:t>en effet</w:t>
      </w:r>
      <w:r>
        <w:t xml:space="preserve">, </w:t>
      </w:r>
      <w:r w:rsidR="00776CEA" w:rsidRPr="00034910">
        <w:t>les caractères ethniques particuliers aux populations de cette région</w:t>
      </w:r>
      <w:r>
        <w:t>.</w:t>
      </w:r>
    </w:p>
    <w:p w14:paraId="23DA37D3" w14:textId="77777777" w:rsidR="00E57EC9" w:rsidRDefault="00E57EC9" w:rsidP="00E57EC9">
      <w:r>
        <w:t>— </w:t>
      </w:r>
      <w:r w:rsidR="00776CEA" w:rsidRPr="00034910">
        <w:t>Juste</w:t>
      </w:r>
      <w:r>
        <w:t xml:space="preserve">. </w:t>
      </w:r>
      <w:r w:rsidR="00776CEA" w:rsidRPr="00034910">
        <w:t>Continuez</w:t>
      </w:r>
      <w:r>
        <w:t xml:space="preserve">. </w:t>
      </w:r>
      <w:r w:rsidR="00776CEA" w:rsidRPr="00034910">
        <w:t>Je vous arrêterai si vous vous trompez</w:t>
      </w:r>
      <w:r>
        <w:t xml:space="preserve">. </w:t>
      </w:r>
      <w:r w:rsidR="00776CEA" w:rsidRPr="00034910">
        <w:t>Dick secoua la tête</w:t>
      </w:r>
      <w:r>
        <w:t> :</w:t>
      </w:r>
    </w:p>
    <w:p w14:paraId="5DDF3C41" w14:textId="77777777" w:rsidR="00E57EC9" w:rsidRDefault="00E57EC9" w:rsidP="00E57EC9">
      <w:pPr>
        <w:rPr>
          <w:i/>
          <w:iCs/>
        </w:rPr>
      </w:pPr>
      <w:r>
        <w:t>— </w:t>
      </w:r>
      <w:r w:rsidR="00776CEA" w:rsidRPr="00034910">
        <w:t>Je ne saurais me tromper</w:t>
      </w:r>
      <w:r>
        <w:t xml:space="preserve">, </w:t>
      </w:r>
      <w:r w:rsidR="00776CEA" w:rsidRPr="00034910">
        <w:t>puisque je dirai seulement ce que j</w:t>
      </w:r>
      <w:r>
        <w:t>’</w:t>
      </w:r>
      <w:r w:rsidR="00776CEA" w:rsidRPr="00034910">
        <w:t xml:space="preserve">ai </w:t>
      </w:r>
      <w:r w:rsidR="00776CEA" w:rsidRPr="00034910">
        <w:rPr>
          <w:i/>
          <w:iCs/>
        </w:rPr>
        <w:t>vu</w:t>
      </w:r>
      <w:r>
        <w:rPr>
          <w:i/>
          <w:iCs/>
        </w:rPr>
        <w:t>.</w:t>
      </w:r>
    </w:p>
    <w:p w14:paraId="17238A3A" w14:textId="77777777" w:rsidR="00E57EC9" w:rsidRDefault="00776CEA" w:rsidP="00E57EC9">
      <w:r w:rsidRPr="00034910">
        <w:t>Et lentement</w:t>
      </w:r>
      <w:r w:rsidR="00E57EC9">
        <w:t> :</w:t>
      </w:r>
    </w:p>
    <w:p w14:paraId="7C0FBFF6" w14:textId="77777777" w:rsidR="00E57EC9" w:rsidRDefault="00E57EC9" w:rsidP="00E57EC9">
      <w:r>
        <w:t>— </w:t>
      </w:r>
      <w:r w:rsidR="00776CEA" w:rsidRPr="00034910">
        <w:t>C</w:t>
      </w:r>
      <w:r>
        <w:t>’</w:t>
      </w:r>
      <w:r w:rsidR="00776CEA" w:rsidRPr="00034910">
        <w:t>est un nihiliste</w:t>
      </w:r>
      <w:r>
        <w:t>.</w:t>
      </w:r>
    </w:p>
    <w:p w14:paraId="698E13E4" w14:textId="77777777" w:rsidR="00E57EC9" w:rsidRDefault="00776CEA" w:rsidP="00E57EC9">
      <w:proofErr w:type="spellStart"/>
      <w:r w:rsidRPr="00034910">
        <w:t>Bariatine</w:t>
      </w:r>
      <w:proofErr w:type="spellEnd"/>
      <w:r w:rsidRPr="00034910">
        <w:t xml:space="preserve"> eut une exclamation stupéfaite</w:t>
      </w:r>
      <w:r w:rsidR="00E57EC9">
        <w:t xml:space="preserve">, </w:t>
      </w:r>
      <w:r w:rsidRPr="00034910">
        <w:t>à laquelle son i</w:t>
      </w:r>
      <w:r w:rsidRPr="00034910">
        <w:t>n</w:t>
      </w:r>
      <w:r w:rsidRPr="00034910">
        <w:t>terlocuteur ne sembla pas prendre garde</w:t>
      </w:r>
      <w:r w:rsidR="00E57EC9">
        <w:t xml:space="preserve">. </w:t>
      </w:r>
      <w:r w:rsidRPr="00034910">
        <w:t>Il continuait</w:t>
      </w:r>
      <w:r w:rsidR="00E57EC9">
        <w:t> :</w:t>
      </w:r>
    </w:p>
    <w:p w14:paraId="6B40DB6F" w14:textId="77777777" w:rsidR="00E57EC9" w:rsidRDefault="00E57EC9" w:rsidP="00E57EC9">
      <w:r>
        <w:t>— </w:t>
      </w:r>
      <w:r w:rsidR="00776CEA" w:rsidRPr="00034910">
        <w:t>Un nihiliste militant</w:t>
      </w:r>
      <w:r>
        <w:t xml:space="preserve">. </w:t>
      </w:r>
      <w:r w:rsidR="00776CEA" w:rsidRPr="00034910">
        <w:t>Il s</w:t>
      </w:r>
      <w:r>
        <w:t>’</w:t>
      </w:r>
      <w:r w:rsidR="00776CEA" w:rsidRPr="00034910">
        <w:t>est fait prendre</w:t>
      </w:r>
      <w:r>
        <w:t xml:space="preserve">, </w:t>
      </w:r>
      <w:r w:rsidR="00776CEA" w:rsidRPr="00034910">
        <w:t>a été condamné aux mines</w:t>
      </w:r>
      <w:r>
        <w:t xml:space="preserve">, </w:t>
      </w:r>
      <w:r w:rsidR="00776CEA" w:rsidRPr="00034910">
        <w:t>y a travaillé quelque temps</w:t>
      </w:r>
      <w:r>
        <w:t xml:space="preserve">, </w:t>
      </w:r>
      <w:r w:rsidR="00776CEA" w:rsidRPr="00034910">
        <w:t>et en a été tiré depuis peu</w:t>
      </w:r>
      <w:r>
        <w:t xml:space="preserve">. </w:t>
      </w:r>
      <w:r w:rsidR="00776CEA" w:rsidRPr="00034910">
        <w:t>Actuellement il vous est dévoué</w:t>
      </w:r>
      <w:r>
        <w:t xml:space="preserve">, </w:t>
      </w:r>
      <w:r w:rsidR="00776CEA" w:rsidRPr="00034910">
        <w:t>car il espère que</w:t>
      </w:r>
      <w:r>
        <w:t xml:space="preserve">, </w:t>
      </w:r>
      <w:r w:rsidR="00776CEA" w:rsidRPr="00034910">
        <w:t>votre influence aidant</w:t>
      </w:r>
      <w:r>
        <w:t xml:space="preserve">, </w:t>
      </w:r>
      <w:r w:rsidR="00776CEA" w:rsidRPr="00034910">
        <w:t>il obtiendra la commutation de sa peine</w:t>
      </w:r>
      <w:r>
        <w:t xml:space="preserve">, </w:t>
      </w:r>
      <w:r w:rsidR="00776CEA" w:rsidRPr="00034910">
        <w:t>tr</w:t>
      </w:r>
      <w:r w:rsidR="00776CEA" w:rsidRPr="00034910">
        <w:t>a</w:t>
      </w:r>
      <w:r w:rsidR="00776CEA" w:rsidRPr="00034910">
        <w:t>vaux forcés</w:t>
      </w:r>
      <w:r>
        <w:t xml:space="preserve">, </w:t>
      </w:r>
      <w:r w:rsidR="00776CEA" w:rsidRPr="00034910">
        <w:t>en celle de colonisation obligatoire</w:t>
      </w:r>
      <w:r>
        <w:t xml:space="preserve">. </w:t>
      </w:r>
      <w:r w:rsidR="00776CEA" w:rsidRPr="00034910">
        <w:t>Intelligent</w:t>
      </w:r>
      <w:r>
        <w:t xml:space="preserve">, </w:t>
      </w:r>
      <w:r w:rsidR="00776CEA" w:rsidRPr="00034910">
        <w:t>il comprend qu</w:t>
      </w:r>
      <w:r>
        <w:t>’</w:t>
      </w:r>
      <w:r w:rsidR="00776CEA" w:rsidRPr="00034910">
        <w:t>à la surface du sol la vie est plus douce que dans les profondeurs</w:t>
      </w:r>
      <w:r>
        <w:t>.</w:t>
      </w:r>
    </w:p>
    <w:p w14:paraId="5701DFFF" w14:textId="77777777" w:rsidR="00E57EC9" w:rsidRDefault="00776CEA" w:rsidP="00E57EC9">
      <w:r w:rsidRPr="00034910">
        <w:lastRenderedPageBreak/>
        <w:t>Le jeune homme prit un temps</w:t>
      </w:r>
      <w:r w:rsidR="00E57EC9">
        <w:t xml:space="preserve">, </w:t>
      </w:r>
      <w:r w:rsidRPr="00034910">
        <w:t>puis rivant son regard clair sur celui de son interlocuteur médusé</w:t>
      </w:r>
      <w:r w:rsidR="00E57EC9">
        <w:t xml:space="preserve">, </w:t>
      </w:r>
      <w:r w:rsidRPr="00034910">
        <w:t>car tout était exact</w:t>
      </w:r>
      <w:r w:rsidR="00E57EC9">
        <w:t> :</w:t>
      </w:r>
    </w:p>
    <w:p w14:paraId="26070B66" w14:textId="77777777" w:rsidR="00E57EC9" w:rsidRDefault="00E57EC9" w:rsidP="00E57EC9">
      <w:r>
        <w:t>— </w:t>
      </w:r>
      <w:r w:rsidR="00776CEA" w:rsidRPr="00034910">
        <w:t xml:space="preserve">Voilà ce que je </w:t>
      </w:r>
      <w:r w:rsidR="00776CEA" w:rsidRPr="00034910">
        <w:rPr>
          <w:i/>
          <w:iCs/>
        </w:rPr>
        <w:t>sais</w:t>
      </w:r>
      <w:r>
        <w:rPr>
          <w:i/>
          <w:iCs/>
        </w:rPr>
        <w:t xml:space="preserve">. </w:t>
      </w:r>
      <w:r w:rsidR="00776CEA" w:rsidRPr="00034910">
        <w:t xml:space="preserve">Écoutez maintenant ce que je </w:t>
      </w:r>
      <w:r w:rsidR="00776CEA" w:rsidRPr="00034910">
        <w:rPr>
          <w:i/>
          <w:iCs/>
        </w:rPr>
        <w:t>crois</w:t>
      </w:r>
      <w:r>
        <w:rPr>
          <w:i/>
          <w:iCs/>
        </w:rPr>
        <w:t xml:space="preserve">. </w:t>
      </w:r>
      <w:r w:rsidR="00776CEA" w:rsidRPr="00034910">
        <w:t>C</w:t>
      </w:r>
      <w:r>
        <w:t>’</w:t>
      </w:r>
      <w:r w:rsidR="00776CEA" w:rsidRPr="00034910">
        <w:t>est</w:t>
      </w:r>
      <w:r>
        <w:t xml:space="preserve">, </w:t>
      </w:r>
      <w:r w:rsidR="00776CEA" w:rsidRPr="00034910">
        <w:t>si vous le voulez</w:t>
      </w:r>
      <w:r>
        <w:t xml:space="preserve">, </w:t>
      </w:r>
      <w:r w:rsidR="00776CEA" w:rsidRPr="00034910">
        <w:t>un conseil</w:t>
      </w:r>
      <w:r>
        <w:t xml:space="preserve">. </w:t>
      </w:r>
      <w:r w:rsidR="00776CEA" w:rsidRPr="00034910">
        <w:t>Confiez-vous à ce personnage jusqu</w:t>
      </w:r>
      <w:r>
        <w:t>’</w:t>
      </w:r>
      <w:r w:rsidR="00776CEA" w:rsidRPr="00034910">
        <w:t>à ce que vous en ayez fait un colon</w:t>
      </w:r>
      <w:r>
        <w:t xml:space="preserve">. </w:t>
      </w:r>
      <w:r w:rsidR="00776CEA" w:rsidRPr="00034910">
        <w:t>Ensuite</w:t>
      </w:r>
      <w:r>
        <w:t xml:space="preserve">, </w:t>
      </w:r>
      <w:r w:rsidR="00776CEA" w:rsidRPr="00034910">
        <w:t>méfiez-vous</w:t>
      </w:r>
      <w:r>
        <w:t xml:space="preserve">. </w:t>
      </w:r>
      <w:r w:rsidR="00776CEA" w:rsidRPr="00034910">
        <w:t>La haine et l</w:t>
      </w:r>
      <w:r>
        <w:t>’</w:t>
      </w:r>
      <w:r w:rsidR="00776CEA" w:rsidRPr="00034910">
        <w:t>amour de la liberté le guident à peu près égal</w:t>
      </w:r>
      <w:r w:rsidR="00776CEA" w:rsidRPr="00034910">
        <w:t>e</w:t>
      </w:r>
      <w:r w:rsidR="00776CEA" w:rsidRPr="00034910">
        <w:t>ment</w:t>
      </w:r>
      <w:r>
        <w:t xml:space="preserve">. </w:t>
      </w:r>
      <w:r w:rsidR="00776CEA" w:rsidRPr="00034910">
        <w:t>Lequel de ces sentiments dominera l</w:t>
      </w:r>
      <w:r>
        <w:t>’</w:t>
      </w:r>
      <w:r w:rsidR="00776CEA" w:rsidRPr="00034910">
        <w:t>autre</w:t>
      </w:r>
      <w:r>
        <w:t xml:space="preserve">, </w:t>
      </w:r>
      <w:r w:rsidR="00776CEA" w:rsidRPr="00034910">
        <w:t>je l</w:t>
      </w:r>
      <w:r>
        <w:t>’</w:t>
      </w:r>
      <w:r w:rsidR="00776CEA" w:rsidRPr="00034910">
        <w:t>ignore</w:t>
      </w:r>
      <w:r>
        <w:t xml:space="preserve">. </w:t>
      </w:r>
      <w:r w:rsidR="00776CEA" w:rsidRPr="00034910">
        <w:t>Si c</w:t>
      </w:r>
      <w:r>
        <w:t>’</w:t>
      </w:r>
      <w:r w:rsidR="00776CEA" w:rsidRPr="00034910">
        <w:t>est la liberté</w:t>
      </w:r>
      <w:r>
        <w:t xml:space="preserve">, </w:t>
      </w:r>
      <w:r w:rsidR="00776CEA" w:rsidRPr="00034910">
        <w:t>il s</w:t>
      </w:r>
      <w:r>
        <w:t>’</w:t>
      </w:r>
      <w:r w:rsidR="00776CEA" w:rsidRPr="00034910">
        <w:t>évadera</w:t>
      </w:r>
      <w:r>
        <w:t xml:space="preserve">, </w:t>
      </w:r>
      <w:r w:rsidR="00776CEA" w:rsidRPr="00034910">
        <w:t>vous amenant ainsi mille ennuis administratifs</w:t>
      </w:r>
      <w:r>
        <w:t xml:space="preserve"> ; </w:t>
      </w:r>
      <w:r w:rsidR="00776CEA" w:rsidRPr="00034910">
        <w:t>si c</w:t>
      </w:r>
      <w:r>
        <w:t>’</w:t>
      </w:r>
      <w:r w:rsidR="00776CEA" w:rsidRPr="00034910">
        <w:t>est la haine</w:t>
      </w:r>
      <w:r>
        <w:t xml:space="preserve">, </w:t>
      </w:r>
      <w:r w:rsidR="00776CEA" w:rsidRPr="00034910">
        <w:t>vous êtes menacé dans votre existence</w:t>
      </w:r>
      <w:r>
        <w:t xml:space="preserve"> : </w:t>
      </w:r>
      <w:r w:rsidR="00776CEA" w:rsidRPr="00034910">
        <w:t>prenez garde</w:t>
      </w:r>
      <w:r>
        <w:t>.</w:t>
      </w:r>
    </w:p>
    <w:p w14:paraId="5FA51EB7" w14:textId="77777777" w:rsidR="00E57EC9" w:rsidRDefault="00776CEA" w:rsidP="00E57EC9">
      <w:proofErr w:type="spellStart"/>
      <w:r w:rsidRPr="00034910">
        <w:t>Bariatine</w:t>
      </w:r>
      <w:proofErr w:type="spellEnd"/>
      <w:r w:rsidRPr="00034910">
        <w:t xml:space="preserve"> était devenu affreusement pâle</w:t>
      </w:r>
      <w:r w:rsidR="00E57EC9">
        <w:t xml:space="preserve">. </w:t>
      </w:r>
      <w:r w:rsidRPr="00034910">
        <w:t>Mais on atte</w:t>
      </w:r>
      <w:r w:rsidRPr="00034910">
        <w:t>i</w:t>
      </w:r>
      <w:r w:rsidRPr="00034910">
        <w:t>gnait l</w:t>
      </w:r>
      <w:r w:rsidR="00E57EC9">
        <w:t>’</w:t>
      </w:r>
      <w:r w:rsidRPr="00034910">
        <w:t>isba-poste</w:t>
      </w:r>
      <w:r w:rsidR="00E57EC9">
        <w:t xml:space="preserve">. </w:t>
      </w:r>
      <w:r w:rsidRPr="00034910">
        <w:t>Il pria ses hôtes d</w:t>
      </w:r>
      <w:r w:rsidR="00E57EC9">
        <w:t>’</w:t>
      </w:r>
      <w:r w:rsidRPr="00034910">
        <w:t>entrer</w:t>
      </w:r>
      <w:r w:rsidR="00E57EC9">
        <w:t xml:space="preserve">, </w:t>
      </w:r>
      <w:r w:rsidRPr="00034910">
        <w:t>et ce fut seulement après les avoir installés dans la grande salle lambrissée de sapin rouge</w:t>
      </w:r>
      <w:r w:rsidR="00E57EC9">
        <w:t xml:space="preserve">, </w:t>
      </w:r>
      <w:r w:rsidRPr="00034910">
        <w:t>autour de la table sur laquelle chantait le samovar</w:t>
      </w:r>
      <w:r w:rsidR="00E57EC9">
        <w:t xml:space="preserve">, </w:t>
      </w:r>
      <w:r w:rsidRPr="00034910">
        <w:t>qu</w:t>
      </w:r>
      <w:r w:rsidR="00E57EC9">
        <w:t>’</w:t>
      </w:r>
      <w:r w:rsidRPr="00034910">
        <w:t>il se décida à demander</w:t>
      </w:r>
      <w:r w:rsidR="00E57EC9">
        <w:t> :</w:t>
      </w:r>
    </w:p>
    <w:p w14:paraId="56088A87" w14:textId="77777777" w:rsidR="00E57EC9" w:rsidRDefault="00E57EC9" w:rsidP="00E57EC9">
      <w:r>
        <w:t>— </w:t>
      </w:r>
      <w:r w:rsidR="00776CEA" w:rsidRPr="00034910">
        <w:t>Tout ce que vous avez dit du passé d</w:t>
      </w:r>
      <w:r>
        <w:t>’</w:t>
      </w:r>
      <w:proofErr w:type="spellStart"/>
      <w:r w:rsidR="00776CEA" w:rsidRPr="00034910">
        <w:t>Ozeff</w:t>
      </w:r>
      <w:proofErr w:type="spellEnd"/>
      <w:r w:rsidR="00776CEA" w:rsidRPr="00034910">
        <w:t xml:space="preserve"> est strictement vrai</w:t>
      </w:r>
      <w:r>
        <w:t xml:space="preserve">. </w:t>
      </w:r>
      <w:r w:rsidR="00776CEA" w:rsidRPr="00034910">
        <w:t>Seulement je ne m</w:t>
      </w:r>
      <w:r>
        <w:t>’</w:t>
      </w:r>
      <w:r w:rsidR="00776CEA" w:rsidRPr="00034910">
        <w:t>explique pas comment vous avez pu</w:t>
      </w:r>
      <w:r>
        <w:t>…</w:t>
      </w:r>
    </w:p>
    <w:p w14:paraId="312B7D7B" w14:textId="77777777" w:rsidR="00E57EC9" w:rsidRDefault="00E57EC9" w:rsidP="00E57EC9">
      <w:r>
        <w:t>— </w:t>
      </w:r>
      <w:r w:rsidR="00776CEA" w:rsidRPr="00034910">
        <w:t>M</w:t>
      </w:r>
      <w:r>
        <w:t>’</w:t>
      </w:r>
      <w:r w:rsidR="00776CEA" w:rsidRPr="00034910">
        <w:t>en assurer</w:t>
      </w:r>
      <w:r>
        <w:t xml:space="preserve"> ? </w:t>
      </w:r>
      <w:r w:rsidR="00776CEA" w:rsidRPr="00034910">
        <w:t>et vous souhaitez que je vous révèle mes procédés</w:t>
      </w:r>
      <w:r>
        <w:t> ?</w:t>
      </w:r>
    </w:p>
    <w:p w14:paraId="10775791" w14:textId="77777777" w:rsidR="00E57EC9" w:rsidRDefault="00E57EC9" w:rsidP="00E57EC9">
      <w:r>
        <w:t>— </w:t>
      </w:r>
      <w:r w:rsidR="00776CEA" w:rsidRPr="00034910">
        <w:t>Je vous en prie</w:t>
      </w:r>
      <w:r>
        <w:t>.</w:t>
      </w:r>
    </w:p>
    <w:p w14:paraId="053E6A30" w14:textId="77777777" w:rsidR="00E57EC9" w:rsidRDefault="00E57EC9" w:rsidP="00E57EC9">
      <w:r>
        <w:t>— </w:t>
      </w:r>
      <w:r w:rsidR="00776CEA" w:rsidRPr="00034910">
        <w:t>Loin de moi la pensée de vous refuser</w:t>
      </w:r>
      <w:r>
        <w:t xml:space="preserve">. </w:t>
      </w:r>
      <w:r w:rsidR="00776CEA" w:rsidRPr="00034910">
        <w:t>J</w:t>
      </w:r>
      <w:r>
        <w:t>’</w:t>
      </w:r>
      <w:r w:rsidR="00776CEA" w:rsidRPr="00034910">
        <w:t xml:space="preserve">ai </w:t>
      </w:r>
      <w:r w:rsidR="00776CEA" w:rsidRPr="00034910">
        <w:rPr>
          <w:i/>
          <w:iCs/>
        </w:rPr>
        <w:t xml:space="preserve">regardé </w:t>
      </w:r>
      <w:r w:rsidR="00776CEA" w:rsidRPr="00034910">
        <w:t>et j</w:t>
      </w:r>
      <w:r>
        <w:t>’</w:t>
      </w:r>
      <w:r w:rsidR="00776CEA" w:rsidRPr="00034910">
        <w:t xml:space="preserve">ai </w:t>
      </w:r>
      <w:r w:rsidR="00776CEA" w:rsidRPr="00FE4ED5">
        <w:rPr>
          <w:i/>
          <w:iCs/>
        </w:rPr>
        <w:t>vu</w:t>
      </w:r>
      <w:r>
        <w:rPr>
          <w:i/>
          <w:iCs/>
        </w:rPr>
        <w:t xml:space="preserve">. </w:t>
      </w:r>
      <w:r w:rsidR="00776CEA" w:rsidRPr="00034910">
        <w:t>C</w:t>
      </w:r>
      <w:r>
        <w:t>’</w:t>
      </w:r>
      <w:r w:rsidR="00776CEA" w:rsidRPr="00034910">
        <w:t>est extrêmement simple</w:t>
      </w:r>
      <w:r>
        <w:t xml:space="preserve">. </w:t>
      </w:r>
      <w:r w:rsidR="00776CEA" w:rsidRPr="00034910">
        <w:t>Tenez</w:t>
      </w:r>
      <w:r>
        <w:t xml:space="preserve">. </w:t>
      </w:r>
      <w:r w:rsidR="00776CEA" w:rsidRPr="00034910">
        <w:t>Les mains d</w:t>
      </w:r>
      <w:r>
        <w:t>’</w:t>
      </w:r>
      <w:proofErr w:type="spellStart"/>
      <w:r w:rsidR="00776CEA" w:rsidRPr="00034910">
        <w:t>Ozeff</w:t>
      </w:r>
      <w:proofErr w:type="spellEnd"/>
      <w:r w:rsidR="00776CEA" w:rsidRPr="00034910">
        <w:t xml:space="preserve"> prése</w:t>
      </w:r>
      <w:r w:rsidR="00776CEA" w:rsidRPr="00034910">
        <w:t>n</w:t>
      </w:r>
      <w:r w:rsidR="00776CEA" w:rsidRPr="00034910">
        <w:t xml:space="preserve">tent ce </w:t>
      </w:r>
      <w:r w:rsidR="00776CEA" w:rsidRPr="00034910">
        <w:rPr>
          <w:i/>
          <w:iCs/>
        </w:rPr>
        <w:t xml:space="preserve">croisillé </w:t>
      </w:r>
      <w:r w:rsidR="00776CEA" w:rsidRPr="00034910">
        <w:t>gris-vert particulier à ceux qui manient le min</w:t>
      </w:r>
      <w:r w:rsidR="00776CEA" w:rsidRPr="00034910">
        <w:t>e</w:t>
      </w:r>
      <w:r w:rsidR="00776CEA" w:rsidRPr="00034910">
        <w:t>rai de cuivre</w:t>
      </w:r>
      <w:r>
        <w:t xml:space="preserve">, </w:t>
      </w:r>
      <w:r w:rsidR="00776CEA" w:rsidRPr="00034910">
        <w:t>croisillé qui persiste plusieurs mois après que le travail a cessé</w:t>
      </w:r>
      <w:r>
        <w:t xml:space="preserve">. </w:t>
      </w:r>
      <w:proofErr w:type="spellStart"/>
      <w:r w:rsidR="00776CEA" w:rsidRPr="00034910">
        <w:t>Borenev</w:t>
      </w:r>
      <w:proofErr w:type="spellEnd"/>
      <w:r w:rsidR="00776CEA" w:rsidRPr="00034910">
        <w:t xml:space="preserve"> est une mine cuprifère</w:t>
      </w:r>
      <w:r>
        <w:t xml:space="preserve"> ; </w:t>
      </w:r>
      <w:r w:rsidR="00776CEA" w:rsidRPr="00034910">
        <w:t>donc il y a été descendu</w:t>
      </w:r>
      <w:r>
        <w:t xml:space="preserve">. </w:t>
      </w:r>
      <w:r w:rsidR="00776CEA" w:rsidRPr="00034910">
        <w:t>La mine recrute son personnel parmi les seuls condamnés politiques</w:t>
      </w:r>
      <w:r>
        <w:t xml:space="preserve">, </w:t>
      </w:r>
      <w:r w:rsidR="00776CEA" w:rsidRPr="00034910">
        <w:t>vous nous l</w:t>
      </w:r>
      <w:r>
        <w:t>’</w:t>
      </w:r>
      <w:r w:rsidR="00776CEA" w:rsidRPr="00034910">
        <w:t>avez affirmé</w:t>
      </w:r>
      <w:r>
        <w:t xml:space="preserve">. </w:t>
      </w:r>
      <w:r w:rsidR="00776CEA" w:rsidRPr="00034910">
        <w:t>D</w:t>
      </w:r>
      <w:r>
        <w:t>’</w:t>
      </w:r>
      <w:r w:rsidR="00776CEA" w:rsidRPr="00034910">
        <w:t>autre part</w:t>
      </w:r>
      <w:r>
        <w:t xml:space="preserve">, </w:t>
      </w:r>
      <w:proofErr w:type="spellStart"/>
      <w:r w:rsidR="00776CEA" w:rsidRPr="00034910">
        <w:t>Ozeff</w:t>
      </w:r>
      <w:proofErr w:type="spellEnd"/>
      <w:r>
        <w:t xml:space="preserve">, </w:t>
      </w:r>
      <w:r w:rsidR="00776CEA" w:rsidRPr="00034910">
        <w:t>d</w:t>
      </w:r>
      <w:r>
        <w:t>’</w:t>
      </w:r>
      <w:r w:rsidR="00776CEA" w:rsidRPr="00034910">
        <w:t>après son extérieur</w:t>
      </w:r>
      <w:r>
        <w:t xml:space="preserve">, </w:t>
      </w:r>
      <w:r w:rsidR="00776CEA" w:rsidRPr="00034910">
        <w:t>son éducation</w:t>
      </w:r>
      <w:r>
        <w:t xml:space="preserve">, – </w:t>
      </w:r>
      <w:r w:rsidR="00776CEA" w:rsidRPr="00034910">
        <w:t>il n</w:t>
      </w:r>
      <w:r>
        <w:t>’</w:t>
      </w:r>
      <w:r w:rsidR="00776CEA" w:rsidRPr="00034910">
        <w:t xml:space="preserve">a point </w:t>
      </w:r>
      <w:r w:rsidR="00776CEA" w:rsidRPr="00034910">
        <w:lastRenderedPageBreak/>
        <w:t>parlé mais sa tenue générale le trahit</w:t>
      </w:r>
      <w:r>
        <w:t xml:space="preserve">, – </w:t>
      </w:r>
      <w:r w:rsidR="00776CEA" w:rsidRPr="00034910">
        <w:t>ne fut pas un fonctionnaire</w:t>
      </w:r>
      <w:r>
        <w:t xml:space="preserve">, </w:t>
      </w:r>
      <w:r w:rsidR="00776CEA" w:rsidRPr="00034910">
        <w:t>un savant</w:t>
      </w:r>
      <w:r>
        <w:t xml:space="preserve">, </w:t>
      </w:r>
      <w:r w:rsidR="00776CEA" w:rsidRPr="00034910">
        <w:t>un homme de négoce</w:t>
      </w:r>
      <w:r>
        <w:t xml:space="preserve"> ; </w:t>
      </w:r>
      <w:r w:rsidR="00776CEA" w:rsidRPr="00034910">
        <w:t>ce fut un être perdu dans les basses couches sociales</w:t>
      </w:r>
      <w:r>
        <w:t xml:space="preserve">, </w:t>
      </w:r>
      <w:r w:rsidR="00776CEA" w:rsidRPr="00034910">
        <w:t>un de ces nihilistes obscurs</w:t>
      </w:r>
      <w:r>
        <w:t xml:space="preserve">, </w:t>
      </w:r>
      <w:r w:rsidR="00776CEA" w:rsidRPr="00034910">
        <w:t xml:space="preserve">servant de marchepied aux </w:t>
      </w:r>
      <w:r w:rsidR="00776CEA" w:rsidRPr="00034910">
        <w:rPr>
          <w:i/>
          <w:iCs/>
        </w:rPr>
        <w:t xml:space="preserve">malins </w:t>
      </w:r>
      <w:r w:rsidR="00776CEA" w:rsidRPr="00034910">
        <w:t>qui sont les chefs</w:t>
      </w:r>
      <w:r>
        <w:t xml:space="preserve">, </w:t>
      </w:r>
      <w:r w:rsidR="00776CEA" w:rsidRPr="00034910">
        <w:t xml:space="preserve">un de ces </w:t>
      </w:r>
      <w:r w:rsidR="00776CEA" w:rsidRPr="00034910">
        <w:rPr>
          <w:i/>
          <w:iCs/>
        </w:rPr>
        <w:t xml:space="preserve">bras </w:t>
      </w:r>
      <w:r w:rsidR="00776CEA" w:rsidRPr="00034910">
        <w:t>exéc</w:t>
      </w:r>
      <w:r w:rsidR="00776CEA" w:rsidRPr="00034910">
        <w:t>u</w:t>
      </w:r>
      <w:r w:rsidR="00776CEA" w:rsidRPr="00034910">
        <w:t xml:space="preserve">tant les ordres de </w:t>
      </w:r>
      <w:r w:rsidR="00776CEA" w:rsidRPr="00034910">
        <w:rPr>
          <w:i/>
          <w:iCs/>
        </w:rPr>
        <w:t xml:space="preserve">têtes </w:t>
      </w:r>
      <w:r w:rsidR="00776CEA" w:rsidRPr="00034910">
        <w:t>que l</w:t>
      </w:r>
      <w:r>
        <w:t>’</w:t>
      </w:r>
      <w:r w:rsidR="00776CEA" w:rsidRPr="00034910">
        <w:t>on n</w:t>
      </w:r>
      <w:r>
        <w:t>’</w:t>
      </w:r>
      <w:r w:rsidR="00776CEA" w:rsidRPr="00034910">
        <w:t>atteint jamais</w:t>
      </w:r>
      <w:r>
        <w:t xml:space="preserve">. </w:t>
      </w:r>
      <w:r w:rsidR="00776CEA" w:rsidRPr="00034910">
        <w:t>Au surplus</w:t>
      </w:r>
      <w:r>
        <w:t xml:space="preserve">, </w:t>
      </w:r>
      <w:r w:rsidR="00776CEA" w:rsidRPr="00034910">
        <w:t>mon dernier doute a été dissipé par le tatouage qu</w:t>
      </w:r>
      <w:r>
        <w:t>’</w:t>
      </w:r>
      <w:r w:rsidR="00776CEA" w:rsidRPr="00034910">
        <w:t>il porte au poignet</w:t>
      </w:r>
      <w:r>
        <w:t>.</w:t>
      </w:r>
    </w:p>
    <w:p w14:paraId="2E3728AA" w14:textId="77777777" w:rsidR="00E57EC9" w:rsidRDefault="00E57EC9" w:rsidP="00E57EC9">
      <w:r>
        <w:t>— </w:t>
      </w:r>
      <w:r w:rsidR="00776CEA" w:rsidRPr="00034910">
        <w:t>Il a un tatouage</w:t>
      </w:r>
      <w:r>
        <w:t xml:space="preserve">, </w:t>
      </w:r>
      <w:r w:rsidR="00776CEA" w:rsidRPr="00034910">
        <w:t>je ne l</w:t>
      </w:r>
      <w:r>
        <w:t>’</w:t>
      </w:r>
      <w:r w:rsidR="00776CEA" w:rsidRPr="00034910">
        <w:t>ai jamais remarqué</w:t>
      </w:r>
      <w:r>
        <w:t xml:space="preserve">, </w:t>
      </w:r>
      <w:r w:rsidR="00776CEA" w:rsidRPr="00034910">
        <w:t>s</w:t>
      </w:r>
      <w:r>
        <w:t>’</w:t>
      </w:r>
      <w:r w:rsidR="00776CEA" w:rsidRPr="00034910">
        <w:t>écria le lie</w:t>
      </w:r>
      <w:r w:rsidR="00776CEA" w:rsidRPr="00034910">
        <w:t>u</w:t>
      </w:r>
      <w:r w:rsidR="00776CEA" w:rsidRPr="00034910">
        <w:t>tenant d</w:t>
      </w:r>
      <w:r>
        <w:t>’</w:t>
      </w:r>
      <w:r w:rsidR="00776CEA" w:rsidRPr="00034910">
        <w:t>un air gêné</w:t>
      </w:r>
      <w:r>
        <w:t>.</w:t>
      </w:r>
    </w:p>
    <w:p w14:paraId="7E5B7ABD" w14:textId="77777777" w:rsidR="00E57EC9" w:rsidRDefault="00E57EC9" w:rsidP="00E57EC9">
      <w:r>
        <w:t>— </w:t>
      </w:r>
      <w:r w:rsidR="00776CEA" w:rsidRPr="00034910">
        <w:t>Regardez-le à l</w:t>
      </w:r>
      <w:r>
        <w:t>’</w:t>
      </w:r>
      <w:r w:rsidR="00776CEA" w:rsidRPr="00034910">
        <w:t>avenir</w:t>
      </w:r>
      <w:r>
        <w:t xml:space="preserve">. </w:t>
      </w:r>
      <w:r w:rsidR="00776CEA" w:rsidRPr="00034910">
        <w:t>Il figure un poignard enlacé par la lettre N</w:t>
      </w:r>
      <w:r>
        <w:t xml:space="preserve"> : </w:t>
      </w:r>
      <w:r w:rsidR="00776CEA" w:rsidRPr="00034910">
        <w:t>la devise des associations politiques du gouvernement de Perm</w:t>
      </w:r>
      <w:r>
        <w:t xml:space="preserve">. </w:t>
      </w:r>
      <w:r w:rsidR="00776CEA" w:rsidRPr="00034910">
        <w:rPr>
          <w:i/>
          <w:iCs/>
        </w:rPr>
        <w:t>Je frappe et je me moque du reste</w:t>
      </w:r>
      <w:r>
        <w:rPr>
          <w:i/>
          <w:iCs/>
        </w:rPr>
        <w:t xml:space="preserve">. </w:t>
      </w:r>
      <w:r w:rsidR="00776CEA" w:rsidRPr="00034910">
        <w:t>Le poignard</w:t>
      </w:r>
      <w:r>
        <w:t xml:space="preserve"> : </w:t>
      </w:r>
      <w:r w:rsidR="00776CEA" w:rsidRPr="00034910">
        <w:t>je frappe</w:t>
      </w:r>
      <w:r>
        <w:t xml:space="preserve">. </w:t>
      </w:r>
      <w:r w:rsidR="00776CEA" w:rsidRPr="00034910">
        <w:t>N</w:t>
      </w:r>
      <w:r>
        <w:t xml:space="preserve">, </w:t>
      </w:r>
      <w:r w:rsidR="00776CEA" w:rsidRPr="00034910">
        <w:t xml:space="preserve">première lettre de </w:t>
      </w:r>
      <w:proofErr w:type="spellStart"/>
      <w:r w:rsidR="00776CEA" w:rsidRPr="00034910">
        <w:rPr>
          <w:i/>
          <w:iCs/>
        </w:rPr>
        <w:t>Nitchevo</w:t>
      </w:r>
      <w:proofErr w:type="spellEnd"/>
      <w:r>
        <w:rPr>
          <w:i/>
          <w:iCs/>
        </w:rPr>
        <w:t xml:space="preserve"> : </w:t>
      </w:r>
      <w:r w:rsidR="00776CEA" w:rsidRPr="00034910">
        <w:t>cela m</w:t>
      </w:r>
      <w:r>
        <w:t>’</w:t>
      </w:r>
      <w:r w:rsidR="00776CEA" w:rsidRPr="00034910">
        <w:t>est égal</w:t>
      </w:r>
      <w:r>
        <w:t xml:space="preserve"> ; </w:t>
      </w:r>
      <w:r w:rsidR="00776CEA" w:rsidRPr="00034910">
        <w:t>je m</w:t>
      </w:r>
      <w:r>
        <w:t>’</w:t>
      </w:r>
      <w:r w:rsidR="00776CEA" w:rsidRPr="00034910">
        <w:t>en soucie peu</w:t>
      </w:r>
      <w:r>
        <w:t>.</w:t>
      </w:r>
    </w:p>
    <w:p w14:paraId="5FEB47E9" w14:textId="77777777" w:rsidR="00E57EC9" w:rsidRDefault="00E57EC9" w:rsidP="00E57EC9">
      <w:r>
        <w:t>— </w:t>
      </w:r>
      <w:r w:rsidR="00776CEA" w:rsidRPr="00034910">
        <w:t>Oui</w:t>
      </w:r>
      <w:r>
        <w:t xml:space="preserve">, </w:t>
      </w:r>
      <w:r w:rsidR="00776CEA" w:rsidRPr="00034910">
        <w:t>oui</w:t>
      </w:r>
      <w:r>
        <w:t xml:space="preserve">, </w:t>
      </w:r>
      <w:r w:rsidR="00776CEA" w:rsidRPr="00034910">
        <w:t>je comprends</w:t>
      </w:r>
      <w:r>
        <w:t xml:space="preserve">, </w:t>
      </w:r>
      <w:r w:rsidR="00776CEA" w:rsidRPr="00034910">
        <w:t>c</w:t>
      </w:r>
      <w:r>
        <w:t>’</w:t>
      </w:r>
      <w:r w:rsidR="00776CEA" w:rsidRPr="00034910">
        <w:t>est merveilleux</w:t>
      </w:r>
      <w:r>
        <w:t xml:space="preserve">. </w:t>
      </w:r>
      <w:r w:rsidR="00776CEA" w:rsidRPr="00034910">
        <w:t>Mais pour l</w:t>
      </w:r>
      <w:r>
        <w:t>’</w:t>
      </w:r>
      <w:r w:rsidR="00776CEA" w:rsidRPr="00034910">
        <w:t>avenir</w:t>
      </w:r>
      <w:r>
        <w:t>… ?</w:t>
      </w:r>
    </w:p>
    <w:p w14:paraId="10F91FBA" w14:textId="77777777" w:rsidR="00E57EC9" w:rsidRDefault="00E57EC9" w:rsidP="00E57EC9">
      <w:r>
        <w:t>— </w:t>
      </w:r>
      <w:r w:rsidR="00776CEA" w:rsidRPr="00034910">
        <w:t>Vraiment</w:t>
      </w:r>
      <w:r>
        <w:t xml:space="preserve">, </w:t>
      </w:r>
      <w:r w:rsidR="00776CEA" w:rsidRPr="00034910">
        <w:t>lieutenant</w:t>
      </w:r>
      <w:r>
        <w:t xml:space="preserve">, </w:t>
      </w:r>
      <w:r w:rsidR="00776CEA" w:rsidRPr="00034910">
        <w:t>vous êtes insatiable</w:t>
      </w:r>
      <w:r>
        <w:t xml:space="preserve">. </w:t>
      </w:r>
      <w:r w:rsidR="00776CEA" w:rsidRPr="00034910">
        <w:t>Enfin</w:t>
      </w:r>
      <w:r>
        <w:t xml:space="preserve">, </w:t>
      </w:r>
      <w:r w:rsidR="00776CEA" w:rsidRPr="00034910">
        <w:t>votre thé est exquis</w:t>
      </w:r>
      <w:r>
        <w:t xml:space="preserve">, </w:t>
      </w:r>
      <w:r w:rsidR="00776CEA" w:rsidRPr="00034910">
        <w:t>mélange n</w:t>
      </w:r>
      <w:r>
        <w:t>° </w:t>
      </w:r>
      <w:r w:rsidRPr="00034910">
        <w:t>2</w:t>
      </w:r>
      <w:r w:rsidR="00776CEA" w:rsidRPr="00034910">
        <w:t xml:space="preserve"> de la cour de Péking</w:t>
      </w:r>
      <w:r>
        <w:t xml:space="preserve"> ; </w:t>
      </w:r>
      <w:r w:rsidR="00776CEA" w:rsidRPr="00034910">
        <w:t>le Fils du Ciel seul boit le mélange n</w:t>
      </w:r>
      <w:r>
        <w:t>° </w:t>
      </w:r>
      <w:r w:rsidRPr="00034910">
        <w:t>1</w:t>
      </w:r>
      <w:r>
        <w:t xml:space="preserve">. </w:t>
      </w:r>
      <w:r w:rsidR="00776CEA" w:rsidRPr="00034910">
        <w:t>Je tiens donc à vous satisfaire</w:t>
      </w:r>
      <w:r>
        <w:t xml:space="preserve">. </w:t>
      </w:r>
      <w:proofErr w:type="spellStart"/>
      <w:r w:rsidR="00776CEA" w:rsidRPr="00034910">
        <w:t>Ozeff</w:t>
      </w:r>
      <w:proofErr w:type="spellEnd"/>
      <w:r>
        <w:t xml:space="preserve">, </w:t>
      </w:r>
      <w:r w:rsidR="00776CEA" w:rsidRPr="00034910">
        <w:t>m</w:t>
      </w:r>
      <w:r>
        <w:t>’</w:t>
      </w:r>
      <w:r w:rsidR="00776CEA" w:rsidRPr="00034910">
        <w:t>étant présenté comme pilote d</w:t>
      </w:r>
      <w:r>
        <w:t>’</w:t>
      </w:r>
      <w:r w:rsidR="00776CEA" w:rsidRPr="00034910">
        <w:t>un aéroplane au lieu de tr</w:t>
      </w:r>
      <w:r w:rsidR="00776CEA" w:rsidRPr="00034910">
        <w:t>a</w:t>
      </w:r>
      <w:r w:rsidR="00776CEA" w:rsidRPr="00034910">
        <w:t>vailler à la mine</w:t>
      </w:r>
      <w:r>
        <w:t xml:space="preserve">, </w:t>
      </w:r>
      <w:r w:rsidR="00776CEA" w:rsidRPr="00034910">
        <w:t>en a donc été sorti</w:t>
      </w:r>
      <w:r>
        <w:t xml:space="preserve">. </w:t>
      </w:r>
      <w:r w:rsidR="00776CEA" w:rsidRPr="00034910">
        <w:t>Sorti par qui</w:t>
      </w:r>
      <w:r>
        <w:t xml:space="preserve"> ? </w:t>
      </w:r>
      <w:r w:rsidR="00776CEA" w:rsidRPr="00034910">
        <w:t>Par celui qui l</w:t>
      </w:r>
      <w:r>
        <w:t>’</w:t>
      </w:r>
      <w:r w:rsidR="00776CEA" w:rsidRPr="00034910">
        <w:t>emploie</w:t>
      </w:r>
      <w:r>
        <w:t xml:space="preserve">. </w:t>
      </w:r>
      <w:r w:rsidR="00776CEA" w:rsidRPr="00034910">
        <w:t>Vous</w:t>
      </w:r>
      <w:r>
        <w:t>.</w:t>
      </w:r>
    </w:p>
    <w:p w14:paraId="6161E1C7" w14:textId="77777777" w:rsidR="00E57EC9" w:rsidRDefault="00E57EC9" w:rsidP="00E57EC9">
      <w:r>
        <w:t>— </w:t>
      </w:r>
      <w:r w:rsidR="00776CEA" w:rsidRPr="00034910">
        <w:t>Très juste</w:t>
      </w:r>
      <w:r>
        <w:t>.</w:t>
      </w:r>
    </w:p>
    <w:p w14:paraId="681C62FE" w14:textId="77777777" w:rsidR="00E57EC9" w:rsidRDefault="00E57EC9" w:rsidP="00E57EC9">
      <w:r>
        <w:t>— </w:t>
      </w:r>
      <w:r w:rsidR="00776CEA" w:rsidRPr="00034910">
        <w:t>Ses yeux expriment</w:t>
      </w:r>
      <w:r>
        <w:t xml:space="preserve"> : </w:t>
      </w:r>
      <w:r w:rsidR="00776CEA" w:rsidRPr="00034910">
        <w:t>Tu as été bon pour moi</w:t>
      </w:r>
      <w:r>
        <w:t xml:space="preserve"> ; </w:t>
      </w:r>
      <w:r w:rsidR="00776CEA" w:rsidRPr="00034910">
        <w:t>tu le seras davantage</w:t>
      </w:r>
      <w:r>
        <w:t>.</w:t>
      </w:r>
    </w:p>
    <w:p w14:paraId="61AC131F" w14:textId="77777777" w:rsidR="00E57EC9" w:rsidRDefault="00776CEA" w:rsidP="00E57EC9">
      <w:r w:rsidRPr="00034910">
        <w:t>Par suite</w:t>
      </w:r>
      <w:r w:rsidR="00E57EC9">
        <w:t xml:space="preserve">, </w:t>
      </w:r>
      <w:r w:rsidRPr="00034910">
        <w:t>dévouement</w:t>
      </w:r>
      <w:r w:rsidR="00E57EC9">
        <w:t xml:space="preserve">, </w:t>
      </w:r>
      <w:r w:rsidRPr="00034910">
        <w:t>jusqu</w:t>
      </w:r>
      <w:r w:rsidR="00E57EC9">
        <w:t>’</w:t>
      </w:r>
      <w:r w:rsidRPr="00034910">
        <w:t>à ce que vous ayez été encore meilleur à son égard</w:t>
      </w:r>
      <w:r w:rsidR="00E57EC9">
        <w:t xml:space="preserve"> ; </w:t>
      </w:r>
      <w:r w:rsidRPr="00034910">
        <w:t>c</w:t>
      </w:r>
      <w:r w:rsidR="00E57EC9">
        <w:t>’</w:t>
      </w:r>
      <w:r w:rsidRPr="00034910">
        <w:t>est-à-dire jusqu</w:t>
      </w:r>
      <w:r w:rsidR="00E57EC9">
        <w:t>’</w:t>
      </w:r>
      <w:r w:rsidRPr="00034910">
        <w:t>à ce que vous l</w:t>
      </w:r>
      <w:r w:rsidR="00E57EC9">
        <w:t>’</w:t>
      </w:r>
      <w:r w:rsidRPr="00034910">
        <w:t>ayez fait accepter comme colon obligatoire</w:t>
      </w:r>
      <w:r w:rsidR="00E57EC9">
        <w:t xml:space="preserve">. </w:t>
      </w:r>
      <w:r w:rsidRPr="00034910">
        <w:t>Ce but atteint</w:t>
      </w:r>
      <w:r w:rsidR="00E57EC9">
        <w:t xml:space="preserve">, </w:t>
      </w:r>
      <w:r w:rsidRPr="00034910">
        <w:t>il n</w:t>
      </w:r>
      <w:r w:rsidR="00E57EC9">
        <w:t>’</w:t>
      </w:r>
      <w:r w:rsidRPr="00034910">
        <w:t>aura plus besoin de vous</w:t>
      </w:r>
      <w:r w:rsidR="00E57EC9">
        <w:t xml:space="preserve">. </w:t>
      </w:r>
      <w:r w:rsidRPr="00034910">
        <w:t>Ou bien</w:t>
      </w:r>
      <w:r w:rsidR="00E57EC9">
        <w:t xml:space="preserve">, </w:t>
      </w:r>
      <w:r w:rsidRPr="00034910">
        <w:t xml:space="preserve">il songera surtout que </w:t>
      </w:r>
      <w:r w:rsidRPr="00034910">
        <w:lastRenderedPageBreak/>
        <w:t>vous êtes un de ces cosaques que les nihilistes considèrent comme leurs pires ennemis</w:t>
      </w:r>
      <w:r w:rsidR="00E57EC9">
        <w:t xml:space="preserve"> ; </w:t>
      </w:r>
      <w:r w:rsidRPr="00034910">
        <w:t>ou bien</w:t>
      </w:r>
      <w:r w:rsidR="00E57EC9">
        <w:t xml:space="preserve">, </w:t>
      </w:r>
      <w:r w:rsidRPr="00034910">
        <w:t>il lui apparaîtra</w:t>
      </w:r>
      <w:r w:rsidR="00E57EC9">
        <w:t xml:space="preserve">, </w:t>
      </w:r>
      <w:r w:rsidRPr="00034910">
        <w:t>clair comme le jour</w:t>
      </w:r>
      <w:r w:rsidR="00E57EC9">
        <w:t xml:space="preserve">, </w:t>
      </w:r>
      <w:r w:rsidRPr="00034910">
        <w:t>qu</w:t>
      </w:r>
      <w:r w:rsidR="00E57EC9">
        <w:t>’</w:t>
      </w:r>
      <w:r w:rsidRPr="00034910">
        <w:t>un colon</w:t>
      </w:r>
      <w:r w:rsidR="00E57EC9">
        <w:t xml:space="preserve">, </w:t>
      </w:r>
      <w:r w:rsidRPr="00034910">
        <w:t>un déporté sur lequel la surveillance ne peut s</w:t>
      </w:r>
      <w:r w:rsidR="00E57EC9">
        <w:t>’</w:t>
      </w:r>
      <w:r w:rsidRPr="00034910">
        <w:t>exercer que de façon intermittente</w:t>
      </w:r>
      <w:r w:rsidR="00E57EC9">
        <w:t xml:space="preserve">, </w:t>
      </w:r>
      <w:r w:rsidRPr="00034910">
        <w:t>a de fortes chances de s</w:t>
      </w:r>
      <w:r w:rsidR="00E57EC9">
        <w:t>’</w:t>
      </w:r>
      <w:r w:rsidRPr="00034910">
        <w:t>évader</w:t>
      </w:r>
      <w:r w:rsidR="00E57EC9">
        <w:t xml:space="preserve">, </w:t>
      </w:r>
      <w:r w:rsidRPr="00034910">
        <w:t>s</w:t>
      </w:r>
      <w:r w:rsidR="00E57EC9">
        <w:t>’</w:t>
      </w:r>
      <w:r w:rsidRPr="00034910">
        <w:t>il le veut fermement</w:t>
      </w:r>
      <w:r w:rsidR="00E57EC9">
        <w:t xml:space="preserve">. </w:t>
      </w:r>
      <w:r w:rsidRPr="00034910">
        <w:t>De là</w:t>
      </w:r>
      <w:r w:rsidR="00E57EC9">
        <w:t xml:space="preserve">, </w:t>
      </w:r>
      <w:r w:rsidRPr="00034910">
        <w:t>les deux alternatives que je vous s</w:t>
      </w:r>
      <w:r w:rsidRPr="00034910">
        <w:t>i</w:t>
      </w:r>
      <w:r w:rsidRPr="00034910">
        <w:t>gnalais tout à l</w:t>
      </w:r>
      <w:r w:rsidR="00E57EC9">
        <w:t>’</w:t>
      </w:r>
      <w:r w:rsidRPr="00034910">
        <w:t>heure</w:t>
      </w:r>
      <w:r w:rsidR="00E57EC9">
        <w:t>.</w:t>
      </w:r>
    </w:p>
    <w:p w14:paraId="75588C36" w14:textId="77777777" w:rsidR="00E57EC9" w:rsidRDefault="00776CEA" w:rsidP="00E57EC9">
      <w:r w:rsidRPr="00034910">
        <w:t>Commencée sur ce ton</w:t>
      </w:r>
      <w:r w:rsidR="00E57EC9">
        <w:t xml:space="preserve">, </w:t>
      </w:r>
      <w:r w:rsidRPr="00034910">
        <w:t>la conversation continua cordiale et amusante</w:t>
      </w:r>
      <w:r w:rsidR="00E57EC9">
        <w:t>.</w:t>
      </w:r>
    </w:p>
    <w:p w14:paraId="07896367" w14:textId="77777777" w:rsidR="00E57EC9" w:rsidRDefault="00776CEA" w:rsidP="00E57EC9">
      <w:r w:rsidRPr="00034910">
        <w:t>Dick</w:t>
      </w:r>
      <w:r w:rsidR="00E57EC9">
        <w:t xml:space="preserve">, </w:t>
      </w:r>
      <w:r w:rsidRPr="00034910">
        <w:t>poussé par le lieutenant</w:t>
      </w:r>
      <w:r w:rsidR="00E57EC9">
        <w:t xml:space="preserve">, </w:t>
      </w:r>
      <w:r w:rsidRPr="00034910">
        <w:t xml:space="preserve">par Jean </w:t>
      </w:r>
      <w:proofErr w:type="spellStart"/>
      <w:r w:rsidRPr="00034910">
        <w:t>Brot</w:t>
      </w:r>
      <w:proofErr w:type="spellEnd"/>
      <w:r w:rsidR="00E57EC9">
        <w:t xml:space="preserve">, </w:t>
      </w:r>
      <w:r w:rsidRPr="00034910">
        <w:t>se laissa e</w:t>
      </w:r>
      <w:r w:rsidRPr="00034910">
        <w:t>n</w:t>
      </w:r>
      <w:r w:rsidRPr="00034910">
        <w:t>traîner à raconter divers épisodes de sa carrière de détective amateur</w:t>
      </w:r>
      <w:r w:rsidR="00E57EC9">
        <w:t>.</w:t>
      </w:r>
    </w:p>
    <w:p w14:paraId="59D8FBCC" w14:textId="77777777" w:rsidR="00E57EC9" w:rsidRDefault="00776CEA" w:rsidP="00E57EC9">
      <w:r w:rsidRPr="00034910">
        <w:t>La nuit vint</w:t>
      </w:r>
      <w:r w:rsidR="00E57EC9">
        <w:t xml:space="preserve">. </w:t>
      </w:r>
      <w:r w:rsidRPr="00034910">
        <w:t>L</w:t>
      </w:r>
      <w:r w:rsidR="00E57EC9">
        <w:t>’</w:t>
      </w:r>
      <w:r w:rsidRPr="00034910">
        <w:t>on dîna</w:t>
      </w:r>
      <w:r w:rsidR="00E57EC9">
        <w:t xml:space="preserve"> ; </w:t>
      </w:r>
      <w:r w:rsidRPr="00034910">
        <w:t xml:space="preserve">un </w:t>
      </w:r>
      <w:proofErr w:type="spellStart"/>
      <w:r w:rsidRPr="00034910">
        <w:rPr>
          <w:i/>
          <w:iCs/>
        </w:rPr>
        <w:t>louzghi</w:t>
      </w:r>
      <w:proofErr w:type="spellEnd"/>
      <w:r w:rsidRPr="00034910">
        <w:rPr>
          <w:i/>
          <w:iCs/>
        </w:rPr>
        <w:t xml:space="preserve"> à la kirghize </w:t>
      </w:r>
      <w:r w:rsidRPr="00034910">
        <w:t>emporta tous les suffrages</w:t>
      </w:r>
      <w:r w:rsidR="00E57EC9">
        <w:t>.</w:t>
      </w:r>
    </w:p>
    <w:p w14:paraId="716AA112" w14:textId="77777777" w:rsidR="00E57EC9" w:rsidRDefault="00776CEA" w:rsidP="00E57EC9">
      <w:r w:rsidRPr="00034910">
        <w:t xml:space="preserve">Le </w:t>
      </w:r>
      <w:proofErr w:type="spellStart"/>
      <w:r w:rsidRPr="00034910">
        <w:t>louzghi</w:t>
      </w:r>
      <w:proofErr w:type="spellEnd"/>
      <w:r w:rsidRPr="00034910">
        <w:t xml:space="preserve"> est une sorte de ragoût de mouton avec des fèves et une salade spéciale au pays présentant une certaine analogie avec l</w:t>
      </w:r>
      <w:r w:rsidR="00E57EC9">
        <w:t>’</w:t>
      </w:r>
      <w:r w:rsidRPr="00034910">
        <w:t>endive</w:t>
      </w:r>
      <w:r w:rsidR="00E57EC9">
        <w:t xml:space="preserve">, </w:t>
      </w:r>
      <w:r w:rsidRPr="00034910">
        <w:t>le tout fortement épicé au poivre rouge de Cayenne</w:t>
      </w:r>
      <w:r w:rsidR="00E57EC9">
        <w:t>.</w:t>
      </w:r>
    </w:p>
    <w:p w14:paraId="273AB0A7" w14:textId="77777777" w:rsidR="00E57EC9" w:rsidRDefault="00776CEA" w:rsidP="00E57EC9">
      <w:r w:rsidRPr="00034910">
        <w:t>Rien ne développe l</w:t>
      </w:r>
      <w:r w:rsidR="00E57EC9">
        <w:t>’</w:t>
      </w:r>
      <w:r w:rsidRPr="00034910">
        <w:t>appétit comme la promenade à travers les plaines humides du Baïkal</w:t>
      </w:r>
      <w:r w:rsidR="00E57EC9">
        <w:t xml:space="preserve">. </w:t>
      </w:r>
      <w:r w:rsidRPr="00034910">
        <w:t>Tous dévorèrent littéralement</w:t>
      </w:r>
      <w:r w:rsidR="00E57EC9">
        <w:t>.</w:t>
      </w:r>
    </w:p>
    <w:p w14:paraId="074F469A" w14:textId="77777777" w:rsidR="00E57EC9" w:rsidRDefault="00776CEA" w:rsidP="00E57EC9">
      <w:r w:rsidRPr="00034910">
        <w:t xml:space="preserve">Et quand les voyageurs regagnèrent les chambres disposées à leur intention par les soins du lieutenant </w:t>
      </w:r>
      <w:proofErr w:type="spellStart"/>
      <w:r w:rsidRPr="00034910">
        <w:t>Bariatine</w:t>
      </w:r>
      <w:proofErr w:type="spellEnd"/>
      <w:r w:rsidR="00E57EC9">
        <w:t xml:space="preserve">, </w:t>
      </w:r>
      <w:r w:rsidRPr="00034910">
        <w:t xml:space="preserve">Jean </w:t>
      </w:r>
      <w:proofErr w:type="spellStart"/>
      <w:r w:rsidRPr="00034910">
        <w:t>Brot</w:t>
      </w:r>
      <w:proofErr w:type="spellEnd"/>
      <w:r w:rsidRPr="00034910">
        <w:t xml:space="preserve"> déclara qu</w:t>
      </w:r>
      <w:r w:rsidR="00E57EC9">
        <w:t>’</w:t>
      </w:r>
      <w:r w:rsidRPr="00034910">
        <w:t>il ne s</w:t>
      </w:r>
      <w:r w:rsidR="00E57EC9">
        <w:t>’</w:t>
      </w:r>
      <w:r w:rsidRPr="00034910">
        <w:t>était jamais aussi copieusement nourri</w:t>
      </w:r>
      <w:r w:rsidR="00E57EC9">
        <w:t>.</w:t>
      </w:r>
    </w:p>
    <w:p w14:paraId="2E0C0591" w14:textId="30359407" w:rsidR="00E57EC9" w:rsidRDefault="007C5BD3" w:rsidP="007D17F9">
      <w:pPr>
        <w:pStyle w:val="Centrsolidaire"/>
      </w:pPr>
      <w:r w:rsidRPr="00E57EC9">
        <w:rPr>
          <w:noProof/>
        </w:rPr>
        <w:lastRenderedPageBreak/>
        <w:drawing>
          <wp:inline distT="0" distB="0" distL="0" distR="0" wp14:anchorId="01E0E571" wp14:editId="2C89740B">
            <wp:extent cx="5756910" cy="3578225"/>
            <wp:effectExtent l="0" t="0" r="0" b="0"/>
            <wp:docPr id="86"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6910" cy="3578225"/>
                    </a:xfrm>
                    <a:prstGeom prst="rect">
                      <a:avLst/>
                    </a:prstGeom>
                    <a:noFill/>
                    <a:ln>
                      <a:noFill/>
                    </a:ln>
                  </pic:spPr>
                </pic:pic>
              </a:graphicData>
            </a:graphic>
          </wp:inline>
        </w:drawing>
      </w:r>
    </w:p>
    <w:p w14:paraId="71FF926C" w14:textId="77777777" w:rsidR="00E57EC9" w:rsidRPr="007F1C96" w:rsidRDefault="00776CEA" w:rsidP="007F1C96">
      <w:pPr>
        <w:pStyle w:val="Titre2"/>
      </w:pPr>
      <w:bookmarkStart w:id="30" w:name="_Toc195633761"/>
      <w:r w:rsidRPr="007F1C96">
        <w:t>CHAPITRE II</w:t>
      </w:r>
      <w:r w:rsidRPr="007F1C96">
        <w:br/>
      </w:r>
      <w:r w:rsidRPr="007F1C96">
        <w:br/>
        <w:t>LE STEPPE MONGOL</w:t>
      </w:r>
      <w:bookmarkEnd w:id="30"/>
      <w:r w:rsidRPr="007F1C96">
        <w:br/>
      </w:r>
    </w:p>
    <w:p w14:paraId="44D45EEF" w14:textId="77777777" w:rsidR="00E57EC9" w:rsidRDefault="00E57EC9" w:rsidP="00E57EC9">
      <w:r w:rsidRPr="007F1C96">
        <w:rPr>
          <w:szCs w:val="36"/>
        </w:rPr>
        <w:t>— </w:t>
      </w:r>
      <w:r w:rsidR="00776CEA" w:rsidRPr="00034910">
        <w:t>Mais c</w:t>
      </w:r>
      <w:r>
        <w:t>’</w:t>
      </w:r>
      <w:r w:rsidR="00776CEA" w:rsidRPr="00034910">
        <w:t>est horrible</w:t>
      </w:r>
      <w:r>
        <w:t xml:space="preserve">, </w:t>
      </w:r>
      <w:r w:rsidR="00776CEA" w:rsidRPr="00034910">
        <w:t>ce froid</w:t>
      </w:r>
      <w:r>
        <w:t xml:space="preserve"> ! </w:t>
      </w:r>
      <w:r w:rsidR="00776CEA" w:rsidRPr="00034910">
        <w:t>Je ne puis faire un mouv</w:t>
      </w:r>
      <w:r w:rsidR="00776CEA" w:rsidRPr="00034910">
        <w:t>e</w:t>
      </w:r>
      <w:r w:rsidR="00776CEA" w:rsidRPr="00034910">
        <w:t>ment</w:t>
      </w:r>
      <w:r>
        <w:t>.</w:t>
      </w:r>
    </w:p>
    <w:p w14:paraId="286DDB60" w14:textId="77777777" w:rsidR="00E57EC9" w:rsidRDefault="00E57EC9" w:rsidP="00E57EC9">
      <w:r>
        <w:t>— </w:t>
      </w:r>
      <w:r w:rsidR="00776CEA" w:rsidRPr="00034910">
        <w:t>Quel cauchemar</w:t>
      </w:r>
      <w:r>
        <w:t xml:space="preserve">, </w:t>
      </w:r>
      <w:r w:rsidR="00776CEA" w:rsidRPr="00034910">
        <w:t>mon empereur</w:t>
      </w:r>
      <w:r>
        <w:t> !</w:t>
      </w:r>
    </w:p>
    <w:p w14:paraId="3A24BCD6" w14:textId="77777777" w:rsidR="00E57EC9" w:rsidRDefault="00776CEA" w:rsidP="00E57EC9">
      <w:r w:rsidRPr="00034910">
        <w:t>C</w:t>
      </w:r>
      <w:r w:rsidR="00E57EC9">
        <w:t>’</w:t>
      </w:r>
      <w:r w:rsidRPr="00034910">
        <w:t>est par ces paroles que les voyageurs montrèrent qu</w:t>
      </w:r>
      <w:r w:rsidR="00E57EC9">
        <w:t>’</w:t>
      </w:r>
      <w:r w:rsidRPr="00034910">
        <w:t>ils sortaient du lourd sommeil où les avait plongés la fatigue</w:t>
      </w:r>
      <w:r w:rsidR="00E57EC9">
        <w:t>.</w:t>
      </w:r>
    </w:p>
    <w:p w14:paraId="30BD6C7F" w14:textId="77777777" w:rsidR="00E57EC9" w:rsidRDefault="00E57EC9" w:rsidP="00E57EC9">
      <w:r>
        <w:t>— </w:t>
      </w:r>
      <w:r w:rsidR="00776CEA" w:rsidRPr="00034910">
        <w:t>Mais il fait grand jour</w:t>
      </w:r>
      <w:r>
        <w:t> !</w:t>
      </w:r>
    </w:p>
    <w:p w14:paraId="6357E958" w14:textId="77777777" w:rsidR="00E57EC9" w:rsidRDefault="00E57EC9" w:rsidP="00E57EC9">
      <w:r>
        <w:t>— </w:t>
      </w:r>
      <w:r w:rsidR="00776CEA" w:rsidRPr="00034910">
        <w:t>Ah çà</w:t>
      </w:r>
      <w:r>
        <w:t xml:space="preserve"> ! </w:t>
      </w:r>
      <w:r w:rsidR="00776CEA" w:rsidRPr="00034910">
        <w:t>où sommes-nous</w:t>
      </w:r>
      <w:r>
        <w:t> ?</w:t>
      </w:r>
    </w:p>
    <w:p w14:paraId="1049BE22" w14:textId="77777777" w:rsidR="00E57EC9" w:rsidRDefault="00776CEA" w:rsidP="00E57EC9">
      <w:r w:rsidRPr="00034910">
        <w:t>Puis une clameur de surprise épouvantée</w:t>
      </w:r>
      <w:r w:rsidR="00E57EC9">
        <w:t> :</w:t>
      </w:r>
    </w:p>
    <w:p w14:paraId="107614C3" w14:textId="77777777" w:rsidR="00E57EC9" w:rsidRDefault="00E57EC9" w:rsidP="00E57EC9">
      <w:r>
        <w:lastRenderedPageBreak/>
        <w:t>— </w:t>
      </w:r>
      <w:r w:rsidR="00776CEA" w:rsidRPr="00034910">
        <w:t>Mais nous sommes enterrés jusqu</w:t>
      </w:r>
      <w:r>
        <w:t>’</w:t>
      </w:r>
      <w:r w:rsidR="00776CEA" w:rsidRPr="00034910">
        <w:t>au cou</w:t>
      </w:r>
      <w:r>
        <w:t> !</w:t>
      </w:r>
    </w:p>
    <w:p w14:paraId="38D259B8" w14:textId="77777777" w:rsidR="00E57EC9" w:rsidRDefault="00776CEA" w:rsidP="00E57EC9">
      <w:r w:rsidRPr="00034910">
        <w:t>Enterrés</w:t>
      </w:r>
      <w:r w:rsidR="00E57EC9">
        <w:t xml:space="preserve">, </w:t>
      </w:r>
      <w:r w:rsidRPr="00034910">
        <w:t>oui</w:t>
      </w:r>
      <w:r w:rsidR="00E57EC9">
        <w:t xml:space="preserve">, </w:t>
      </w:r>
      <w:r w:rsidRPr="00034910">
        <w:t>la tête seule émergeant du sol recouvert d</w:t>
      </w:r>
      <w:r w:rsidR="00E57EC9">
        <w:t>’</w:t>
      </w:r>
      <w:r w:rsidRPr="00034910">
        <w:t>une herbe courte et clairsemée</w:t>
      </w:r>
      <w:r w:rsidR="00E57EC9">
        <w:t xml:space="preserve">. </w:t>
      </w:r>
      <w:r w:rsidRPr="00034910">
        <w:t>Autour d</w:t>
      </w:r>
      <w:r w:rsidR="00E57EC9">
        <w:t>’</w:t>
      </w:r>
      <w:r w:rsidRPr="00034910">
        <w:t>eux</w:t>
      </w:r>
      <w:r w:rsidR="00E57EC9">
        <w:t xml:space="preserve">, </w:t>
      </w:r>
      <w:r w:rsidRPr="00034910">
        <w:t>une immense plaine</w:t>
      </w:r>
      <w:r w:rsidR="00E57EC9">
        <w:t xml:space="preserve">, </w:t>
      </w:r>
      <w:r w:rsidRPr="00034910">
        <w:t>unie</w:t>
      </w:r>
      <w:r w:rsidR="00E57EC9">
        <w:t xml:space="preserve">, </w:t>
      </w:r>
      <w:r w:rsidRPr="00034910">
        <w:t>sans un relief</w:t>
      </w:r>
      <w:r w:rsidR="00E57EC9">
        <w:t xml:space="preserve">, </w:t>
      </w:r>
      <w:r w:rsidRPr="00034910">
        <w:t>se continuant sans fin</w:t>
      </w:r>
      <w:r w:rsidR="00E57EC9">
        <w:t xml:space="preserve">, </w:t>
      </w:r>
      <w:r w:rsidRPr="00034910">
        <w:t>sans que l</w:t>
      </w:r>
      <w:r w:rsidR="00E57EC9">
        <w:t>’</w:t>
      </w:r>
      <w:r w:rsidRPr="00034910">
        <w:t>œil pût accrocher son regard à une aspérité</w:t>
      </w:r>
      <w:r w:rsidR="00E57EC9">
        <w:t xml:space="preserve">, </w:t>
      </w:r>
      <w:r w:rsidRPr="00034910">
        <w:t>à une butte</w:t>
      </w:r>
      <w:r w:rsidR="00E57EC9">
        <w:t xml:space="preserve">. </w:t>
      </w:r>
      <w:r w:rsidRPr="00034910">
        <w:t>Et comme ils regardaient</w:t>
      </w:r>
      <w:r w:rsidR="00E57EC9">
        <w:t xml:space="preserve">, </w:t>
      </w:r>
      <w:r w:rsidRPr="00034910">
        <w:t>un vent de folie soufflant sur leur cerveau</w:t>
      </w:r>
      <w:r w:rsidR="00E57EC9">
        <w:t xml:space="preserve">, </w:t>
      </w:r>
      <w:r w:rsidRPr="00034910">
        <w:t>en présence de cette vision incompréhensible</w:t>
      </w:r>
      <w:r w:rsidR="00E57EC9">
        <w:t xml:space="preserve">, </w:t>
      </w:r>
      <w:r w:rsidRPr="00034910">
        <w:t>Jean clama</w:t>
      </w:r>
      <w:r w:rsidR="00E57EC9">
        <w:t> :</w:t>
      </w:r>
    </w:p>
    <w:p w14:paraId="460F0707" w14:textId="77777777" w:rsidR="00E57EC9" w:rsidRDefault="00E57EC9" w:rsidP="00E57EC9">
      <w:r>
        <w:t>— </w:t>
      </w:r>
      <w:r w:rsidR="00776CEA" w:rsidRPr="00034910">
        <w:t>Mais l</w:t>
      </w:r>
      <w:r>
        <w:t>’</w:t>
      </w:r>
      <w:r w:rsidR="00776CEA" w:rsidRPr="00034910">
        <w:t>aéroplane du lieutenant est là</w:t>
      </w:r>
      <w:r>
        <w:t xml:space="preserve"> ! </w:t>
      </w:r>
      <w:r w:rsidR="00776CEA" w:rsidRPr="00034910">
        <w:t>Ohé</w:t>
      </w:r>
      <w:r>
        <w:t xml:space="preserve"> ! </w:t>
      </w:r>
      <w:r w:rsidR="00776CEA" w:rsidRPr="00034910">
        <w:t>de l</w:t>
      </w:r>
      <w:r>
        <w:t>’</w:t>
      </w:r>
      <w:r w:rsidR="00776CEA" w:rsidRPr="00034910">
        <w:t>aéroplane</w:t>
      </w:r>
      <w:r>
        <w:t xml:space="preserve">, </w:t>
      </w:r>
      <w:r w:rsidR="00776CEA" w:rsidRPr="00034910">
        <w:t>ohé</w:t>
      </w:r>
      <w:r>
        <w:t> !</w:t>
      </w:r>
    </w:p>
    <w:p w14:paraId="4FB42BC2" w14:textId="77777777" w:rsidR="00E57EC9" w:rsidRDefault="00776CEA" w:rsidP="00E57EC9">
      <w:r w:rsidRPr="00034910">
        <w:t>En effet</w:t>
      </w:r>
      <w:r w:rsidR="00E57EC9">
        <w:t xml:space="preserve">, </w:t>
      </w:r>
      <w:r w:rsidRPr="00034910">
        <w:t>à vingt mètres d</w:t>
      </w:r>
      <w:r w:rsidR="00E57EC9">
        <w:t>’</w:t>
      </w:r>
      <w:r w:rsidRPr="00034910">
        <w:t>eux</w:t>
      </w:r>
      <w:r w:rsidR="00E57EC9">
        <w:t xml:space="preserve">, </w:t>
      </w:r>
      <w:r w:rsidRPr="00034910">
        <w:t>posé sur le sol ainsi qu</w:t>
      </w:r>
      <w:r w:rsidR="00E57EC9">
        <w:t>’</w:t>
      </w:r>
      <w:r w:rsidRPr="00034910">
        <w:t>un o</w:t>
      </w:r>
      <w:r w:rsidRPr="00034910">
        <w:t>i</w:t>
      </w:r>
      <w:r w:rsidRPr="00034910">
        <w:t>seau géant</w:t>
      </w:r>
      <w:r w:rsidR="00E57EC9">
        <w:t xml:space="preserve">, </w:t>
      </w:r>
      <w:r w:rsidRPr="00034910">
        <w:t>l</w:t>
      </w:r>
      <w:r w:rsidR="00E57EC9">
        <w:t>’</w:t>
      </w:r>
      <w:r w:rsidRPr="00034910">
        <w:t>appareil volant</w:t>
      </w:r>
      <w:r w:rsidR="00E57EC9">
        <w:t xml:space="preserve">, </w:t>
      </w:r>
      <w:r w:rsidRPr="00034910">
        <w:t>légèrement incliné sur le flanc</w:t>
      </w:r>
      <w:r w:rsidR="00E57EC9">
        <w:t xml:space="preserve">, </w:t>
      </w:r>
      <w:r w:rsidRPr="00034910">
        <w:t>présentait aux regards des voyageurs ses multiples plans de su</w:t>
      </w:r>
      <w:r w:rsidRPr="00034910">
        <w:t>s</w:t>
      </w:r>
      <w:r w:rsidRPr="00034910">
        <w:t>tentation</w:t>
      </w:r>
      <w:r w:rsidR="00E57EC9">
        <w:t xml:space="preserve">, </w:t>
      </w:r>
      <w:r w:rsidRPr="00034910">
        <w:t>rectangles de toile blanche tranchant sur la teinte verte de la plaine</w:t>
      </w:r>
      <w:r w:rsidR="00E57EC9">
        <w:t>…</w:t>
      </w:r>
    </w:p>
    <w:p w14:paraId="62539448" w14:textId="77777777" w:rsidR="00E57EC9" w:rsidRDefault="00776CEA" w:rsidP="00E57EC9">
      <w:r w:rsidRPr="00034910">
        <w:t>Comme le gamin répétait ses appels</w:t>
      </w:r>
      <w:r w:rsidR="00E57EC9">
        <w:t xml:space="preserve">, </w:t>
      </w:r>
      <w:r w:rsidRPr="00034910">
        <w:t>plusieurs hommes</w:t>
      </w:r>
      <w:r w:rsidR="00E57EC9">
        <w:t xml:space="preserve">, </w:t>
      </w:r>
      <w:r w:rsidRPr="00034910">
        <w:t>dissimulés jusque-là derrière la machine</w:t>
      </w:r>
      <w:r w:rsidR="00E57EC9">
        <w:t xml:space="preserve">, </w:t>
      </w:r>
      <w:r w:rsidRPr="00034910">
        <w:t>parurent</w:t>
      </w:r>
      <w:r w:rsidR="00E57EC9">
        <w:t>.</w:t>
      </w:r>
    </w:p>
    <w:p w14:paraId="4C1A4E10" w14:textId="77777777" w:rsidR="00E57EC9" w:rsidRDefault="00E57EC9" w:rsidP="00E57EC9">
      <w:r>
        <w:t>— </w:t>
      </w:r>
      <w:proofErr w:type="spellStart"/>
      <w:r w:rsidR="00776CEA" w:rsidRPr="00034910">
        <w:t>Ozeff</w:t>
      </w:r>
      <w:proofErr w:type="spellEnd"/>
      <w:r>
        <w:t xml:space="preserve"> ! </w:t>
      </w:r>
      <w:r w:rsidR="00776CEA" w:rsidRPr="00034910">
        <w:t>s</w:t>
      </w:r>
      <w:r>
        <w:t>’</w:t>
      </w:r>
      <w:r w:rsidR="00776CEA" w:rsidRPr="00034910">
        <w:t>écrièrent deux voix</w:t>
      </w:r>
      <w:r>
        <w:t>.</w:t>
      </w:r>
    </w:p>
    <w:p w14:paraId="1191B5FB" w14:textId="77777777" w:rsidR="00E57EC9" w:rsidRDefault="00776CEA" w:rsidP="00E57EC9">
      <w:r w:rsidRPr="00034910">
        <w:t>Oui</w:t>
      </w:r>
      <w:r w:rsidR="00E57EC9">
        <w:t xml:space="preserve">, </w:t>
      </w:r>
      <w:proofErr w:type="spellStart"/>
      <w:r w:rsidRPr="00034910">
        <w:t>Ozeff</w:t>
      </w:r>
      <w:proofErr w:type="spellEnd"/>
      <w:r w:rsidR="00E57EC9">
        <w:t xml:space="preserve">, </w:t>
      </w:r>
      <w:r w:rsidRPr="00034910">
        <w:t>le forçat pilote</w:t>
      </w:r>
      <w:r w:rsidR="00E57EC9">
        <w:t xml:space="preserve">, </w:t>
      </w:r>
      <w:r w:rsidRPr="00034910">
        <w:t>se tenait en avant du groupe</w:t>
      </w:r>
      <w:r w:rsidR="00E57EC9">
        <w:t xml:space="preserve">. </w:t>
      </w:r>
      <w:r w:rsidRPr="00034910">
        <w:t>Se voyant reconnu</w:t>
      </w:r>
      <w:r w:rsidR="00E57EC9">
        <w:t xml:space="preserve">, </w:t>
      </w:r>
      <w:r w:rsidRPr="00034910">
        <w:t>il eut un rire sinistre</w:t>
      </w:r>
      <w:r w:rsidR="00E57EC9">
        <w:t xml:space="preserve">, </w:t>
      </w:r>
      <w:r w:rsidRPr="00034910">
        <w:t>puis s</w:t>
      </w:r>
      <w:r w:rsidR="00E57EC9">
        <w:t>’</w:t>
      </w:r>
      <w:r w:rsidRPr="00034910">
        <w:t>approcha lent</w:t>
      </w:r>
      <w:r w:rsidRPr="00034910">
        <w:t>e</w:t>
      </w:r>
      <w:r w:rsidRPr="00034910">
        <w:t>ment de ces deux têtes livides trouant le sol de la prairie</w:t>
      </w:r>
      <w:r w:rsidR="00E57EC9">
        <w:t>.</w:t>
      </w:r>
    </w:p>
    <w:p w14:paraId="5E74C522" w14:textId="77777777" w:rsidR="00E57EC9" w:rsidRDefault="00E57EC9" w:rsidP="00E57EC9">
      <w:r>
        <w:t>— </w:t>
      </w:r>
      <w:r w:rsidR="00776CEA" w:rsidRPr="00034910">
        <w:t>Que signifie cela</w:t>
      </w:r>
      <w:r>
        <w:t xml:space="preserve"> ? </w:t>
      </w:r>
      <w:r w:rsidR="00776CEA" w:rsidRPr="00034910">
        <w:t xml:space="preserve">commença Dick </w:t>
      </w:r>
      <w:proofErr w:type="spellStart"/>
      <w:r w:rsidR="00776CEA" w:rsidRPr="00034910">
        <w:t>Fann</w:t>
      </w:r>
      <w:proofErr w:type="spellEnd"/>
      <w:r w:rsidR="00776CEA" w:rsidRPr="00034910">
        <w:t xml:space="preserve"> qui</w:t>
      </w:r>
      <w:r>
        <w:t xml:space="preserve">, </w:t>
      </w:r>
      <w:r w:rsidR="00776CEA" w:rsidRPr="00034910">
        <w:t>après de vains efforts</w:t>
      </w:r>
      <w:r>
        <w:t xml:space="preserve">, </w:t>
      </w:r>
      <w:r w:rsidR="00776CEA" w:rsidRPr="00034910">
        <w:t>se rendait compte qu</w:t>
      </w:r>
      <w:r>
        <w:t>’</w:t>
      </w:r>
      <w:r w:rsidR="00776CEA" w:rsidRPr="00034910">
        <w:t>aucun mouvement ne lui était permis</w:t>
      </w:r>
      <w:r>
        <w:t>.</w:t>
      </w:r>
    </w:p>
    <w:p w14:paraId="760EF02D" w14:textId="77777777" w:rsidR="00E57EC9" w:rsidRDefault="00E57EC9" w:rsidP="00E57EC9">
      <w:r>
        <w:t>— </w:t>
      </w:r>
      <w:r w:rsidR="00776CEA" w:rsidRPr="00034910">
        <w:t>Je suis resté pour vous le dire</w:t>
      </w:r>
      <w:r>
        <w:t xml:space="preserve">, </w:t>
      </w:r>
      <w:r w:rsidR="00776CEA" w:rsidRPr="00034910">
        <w:t>riposta insolemment l</w:t>
      </w:r>
      <w:r>
        <w:t>’</w:t>
      </w:r>
      <w:r w:rsidR="00776CEA" w:rsidRPr="00034910">
        <w:t>interpellé</w:t>
      </w:r>
      <w:r>
        <w:t xml:space="preserve">. </w:t>
      </w:r>
      <w:r w:rsidR="00776CEA" w:rsidRPr="00034910">
        <w:t>Avec les camarades</w:t>
      </w:r>
      <w:r>
        <w:t xml:space="preserve">, </w:t>
      </w:r>
      <w:r w:rsidR="00776CEA" w:rsidRPr="00034910">
        <w:t>j</w:t>
      </w:r>
      <w:r>
        <w:t>’</w:t>
      </w:r>
      <w:r w:rsidR="00776CEA" w:rsidRPr="00034910">
        <w:t>ai creusé deux fosses</w:t>
      </w:r>
      <w:r>
        <w:t xml:space="preserve">… </w:t>
      </w:r>
      <w:r w:rsidR="00776CEA" w:rsidRPr="00034910">
        <w:t>On vous y a introduits</w:t>
      </w:r>
      <w:r>
        <w:t xml:space="preserve">, </w:t>
      </w:r>
      <w:r w:rsidR="00776CEA" w:rsidRPr="00034910">
        <w:t>après vous avoir soigneusement ficelés</w:t>
      </w:r>
      <w:r>
        <w:t xml:space="preserve">, </w:t>
      </w:r>
      <w:r w:rsidR="00776CEA" w:rsidRPr="00034910">
        <w:t>et nous allons vous laisser là</w:t>
      </w:r>
      <w:r>
        <w:t xml:space="preserve">. </w:t>
      </w:r>
      <w:r w:rsidR="00776CEA" w:rsidRPr="00034910">
        <w:t>Vous pourrez prier avant de mourir</w:t>
      </w:r>
      <w:r>
        <w:t xml:space="preserve">. </w:t>
      </w:r>
      <w:r w:rsidR="00776CEA" w:rsidRPr="00034910">
        <w:t>On vit jusqu</w:t>
      </w:r>
      <w:r>
        <w:t>’</w:t>
      </w:r>
      <w:r w:rsidR="00776CEA" w:rsidRPr="00034910">
        <w:t xml:space="preserve">à ce que les animaux féroces viennent </w:t>
      </w:r>
      <w:r w:rsidR="00776CEA" w:rsidRPr="00034910">
        <w:lastRenderedPageBreak/>
        <w:t>abréger l</w:t>
      </w:r>
      <w:r>
        <w:t>’</w:t>
      </w:r>
      <w:r w:rsidR="00776CEA" w:rsidRPr="00034910">
        <w:t>agonie</w:t>
      </w:r>
      <w:r>
        <w:t xml:space="preserve">. </w:t>
      </w:r>
      <w:r w:rsidR="00776CEA" w:rsidRPr="00034910">
        <w:t>C</w:t>
      </w:r>
      <w:r>
        <w:t>’</w:t>
      </w:r>
      <w:r w:rsidR="00776CEA" w:rsidRPr="00034910">
        <w:t>est ainsi que les Mongols chinois punissent leurs e</w:t>
      </w:r>
      <w:r w:rsidR="00776CEA" w:rsidRPr="00034910">
        <w:t>n</w:t>
      </w:r>
      <w:r w:rsidR="00776CEA" w:rsidRPr="00034910">
        <w:t>nemis</w:t>
      </w:r>
      <w:r>
        <w:t>.</w:t>
      </w:r>
    </w:p>
    <w:p w14:paraId="25478D2F" w14:textId="77777777" w:rsidR="00E57EC9" w:rsidRDefault="00776CEA" w:rsidP="00E57EC9">
      <w:r w:rsidRPr="00034910">
        <w:t xml:space="preserve">Les </w:t>
      </w:r>
      <w:r w:rsidRPr="00034910">
        <w:rPr>
          <w:i/>
          <w:iCs/>
        </w:rPr>
        <w:t xml:space="preserve">enterrés </w:t>
      </w:r>
      <w:r w:rsidRPr="00034910">
        <w:t>frissonnèrent à ces cruelles paroles</w:t>
      </w:r>
      <w:r w:rsidR="00E57EC9">
        <w:t>.</w:t>
      </w:r>
    </w:p>
    <w:p w14:paraId="2C35BD79" w14:textId="77777777" w:rsidR="00E57EC9" w:rsidRDefault="00E57EC9" w:rsidP="00E57EC9">
      <w:r>
        <w:t>— </w:t>
      </w:r>
      <w:r w:rsidR="00776CEA" w:rsidRPr="00034910">
        <w:t>Sommes-nous donc les ennemis des Mongols</w:t>
      </w:r>
      <w:r>
        <w:t xml:space="preserve"> ? </w:t>
      </w:r>
      <w:r w:rsidR="00776CEA" w:rsidRPr="00034910">
        <w:t>murmura Dick</w:t>
      </w:r>
      <w:r>
        <w:t>.</w:t>
      </w:r>
    </w:p>
    <w:p w14:paraId="70A6031A" w14:textId="77777777" w:rsidR="00E57EC9" w:rsidRDefault="00E57EC9" w:rsidP="00E57EC9">
      <w:r>
        <w:t>— </w:t>
      </w:r>
      <w:r w:rsidR="00776CEA" w:rsidRPr="00034910">
        <w:t>Non</w:t>
      </w:r>
      <w:r>
        <w:t xml:space="preserve">, </w:t>
      </w:r>
      <w:r w:rsidR="00776CEA" w:rsidRPr="00034910">
        <w:t>mais les ennemis des nihilistes</w:t>
      </w:r>
      <w:r>
        <w:t xml:space="preserve">. </w:t>
      </w:r>
      <w:r w:rsidR="00776CEA" w:rsidRPr="00034910">
        <w:t>Souvenez-vous de Vladivostok</w:t>
      </w:r>
      <w:r>
        <w:t xml:space="preserve">. </w:t>
      </w:r>
      <w:r w:rsidR="00776CEA" w:rsidRPr="00034910">
        <w:t>Nos frères morts ou en fuite</w:t>
      </w:r>
      <w:r>
        <w:t xml:space="preserve">, </w:t>
      </w:r>
      <w:r w:rsidR="00776CEA" w:rsidRPr="00034910">
        <w:t>notre enfant d</w:t>
      </w:r>
      <w:r>
        <w:t>’</w:t>
      </w:r>
      <w:r w:rsidR="00776CEA" w:rsidRPr="00034910">
        <w:t>adoption volée</w:t>
      </w:r>
      <w:r>
        <w:t>.</w:t>
      </w:r>
    </w:p>
    <w:p w14:paraId="31B0DFCF" w14:textId="77777777" w:rsidR="00E57EC9" w:rsidRDefault="00E57EC9" w:rsidP="00E57EC9">
      <w:r>
        <w:t>— </w:t>
      </w:r>
      <w:proofErr w:type="spellStart"/>
      <w:r w:rsidR="00776CEA" w:rsidRPr="00034910">
        <w:t>Nadèje</w:t>
      </w:r>
      <w:proofErr w:type="spellEnd"/>
      <w:r>
        <w:t>.</w:t>
      </w:r>
    </w:p>
    <w:p w14:paraId="75279BFC" w14:textId="77777777" w:rsidR="00E57EC9" w:rsidRDefault="00E57EC9" w:rsidP="00E57EC9">
      <w:r>
        <w:t>— </w:t>
      </w:r>
      <w:r w:rsidR="00776CEA" w:rsidRPr="00034910">
        <w:t>Oui</w:t>
      </w:r>
      <w:r>
        <w:t xml:space="preserve">, </w:t>
      </w:r>
      <w:proofErr w:type="spellStart"/>
      <w:r w:rsidR="00776CEA" w:rsidRPr="00034910">
        <w:t>Nadèje</w:t>
      </w:r>
      <w:proofErr w:type="spellEnd"/>
      <w:r>
        <w:t xml:space="preserve"> ! </w:t>
      </w:r>
      <w:r w:rsidR="00776CEA" w:rsidRPr="00034910">
        <w:t>Elle</w:t>
      </w:r>
      <w:r>
        <w:t xml:space="preserve">, </w:t>
      </w:r>
      <w:r w:rsidR="00776CEA" w:rsidRPr="00034910">
        <w:t>nous ne pouvons la ramener</w:t>
      </w:r>
      <w:r>
        <w:t xml:space="preserve">. </w:t>
      </w:r>
      <w:r w:rsidR="00776CEA" w:rsidRPr="00034910">
        <w:t>Mais toi</w:t>
      </w:r>
      <w:r>
        <w:t xml:space="preserve">, </w:t>
      </w:r>
      <w:r w:rsidR="00776CEA" w:rsidRPr="00034910">
        <w:t>tu expieras</w:t>
      </w:r>
      <w:r>
        <w:t xml:space="preserve">. </w:t>
      </w:r>
      <w:r w:rsidR="00776CEA" w:rsidRPr="00034910">
        <w:t>Le tribunal secret t</w:t>
      </w:r>
      <w:r>
        <w:t>’</w:t>
      </w:r>
      <w:r w:rsidR="00776CEA" w:rsidRPr="00034910">
        <w:t>a condamné</w:t>
      </w:r>
      <w:r>
        <w:t>.</w:t>
      </w:r>
    </w:p>
    <w:p w14:paraId="63310BA3" w14:textId="77777777" w:rsidR="00E57EC9" w:rsidRDefault="00E57EC9" w:rsidP="00E57EC9">
      <w:r>
        <w:t>— </w:t>
      </w:r>
      <w:r w:rsidR="00776CEA" w:rsidRPr="00034910">
        <w:t>Mon compagnon n</w:t>
      </w:r>
      <w:r>
        <w:t>’</w:t>
      </w:r>
      <w:r w:rsidR="00776CEA" w:rsidRPr="00034910">
        <w:t>est pour rien dans mes démêlés avec ceux dont vous</w:t>
      </w:r>
      <w:r w:rsidR="00776CEA" w:rsidRPr="00034910">
        <w:rPr>
          <w:szCs w:val="32"/>
        </w:rPr>
        <w:t xml:space="preserve"> </w:t>
      </w:r>
      <w:r w:rsidR="00776CEA" w:rsidRPr="00034910">
        <w:t>parlez</w:t>
      </w:r>
      <w:r>
        <w:t xml:space="preserve">, </w:t>
      </w:r>
      <w:r w:rsidR="00776CEA" w:rsidRPr="00034910">
        <w:t>s</w:t>
      </w:r>
      <w:r>
        <w:t>’</w:t>
      </w:r>
      <w:r w:rsidR="00776CEA" w:rsidRPr="00034910">
        <w:t>écria Dick</w:t>
      </w:r>
      <w:r>
        <w:t xml:space="preserve">, </w:t>
      </w:r>
      <w:r w:rsidR="00776CEA" w:rsidRPr="00034910">
        <w:t>essayant de soustraire le gamin au terrible supplice que lui infligeaient les terroristes</w:t>
      </w:r>
      <w:r>
        <w:t>.</w:t>
      </w:r>
    </w:p>
    <w:p w14:paraId="4E7ED955" w14:textId="77777777" w:rsidR="00E57EC9" w:rsidRDefault="00E57EC9" w:rsidP="00E57EC9">
      <w:r>
        <w:t>— </w:t>
      </w:r>
      <w:r w:rsidR="00776CEA" w:rsidRPr="00034910">
        <w:t>Morte la bouche</w:t>
      </w:r>
      <w:r>
        <w:t xml:space="preserve">, </w:t>
      </w:r>
      <w:r w:rsidR="00776CEA" w:rsidRPr="00034910">
        <w:t>mort le témoignage</w:t>
      </w:r>
      <w:r>
        <w:t xml:space="preserve"> ! </w:t>
      </w:r>
      <w:r w:rsidR="00776CEA" w:rsidRPr="00034910">
        <w:t xml:space="preserve">plaisanta </w:t>
      </w:r>
      <w:proofErr w:type="spellStart"/>
      <w:r w:rsidR="00776CEA" w:rsidRPr="00034910">
        <w:t>Ozeff</w:t>
      </w:r>
      <w:proofErr w:type="spellEnd"/>
      <w:r>
        <w:t xml:space="preserve">. </w:t>
      </w:r>
      <w:r w:rsidR="00776CEA" w:rsidRPr="00034910">
        <w:t>Au surplus</w:t>
      </w:r>
      <w:r>
        <w:t xml:space="preserve">, </w:t>
      </w:r>
      <w:r w:rsidR="00776CEA" w:rsidRPr="00034910">
        <w:t>ici</w:t>
      </w:r>
      <w:r>
        <w:t xml:space="preserve">, </w:t>
      </w:r>
      <w:r w:rsidR="00776CEA" w:rsidRPr="00034910">
        <w:t>en pleine Mongolie</w:t>
      </w:r>
      <w:r>
        <w:t xml:space="preserve">, – </w:t>
      </w:r>
      <w:r w:rsidR="00776CEA" w:rsidRPr="00034910">
        <w:t>vive l</w:t>
      </w:r>
      <w:r>
        <w:t>’</w:t>
      </w:r>
      <w:r w:rsidR="00776CEA" w:rsidRPr="00034910">
        <w:t>aéroplane qui se rit des frontières</w:t>
      </w:r>
      <w:r>
        <w:t xml:space="preserve"> ! – </w:t>
      </w:r>
      <w:r w:rsidR="00776CEA" w:rsidRPr="00034910">
        <w:t>vous aurez assez de place pour bien mourir</w:t>
      </w:r>
      <w:r>
        <w:t>.</w:t>
      </w:r>
    </w:p>
    <w:p w14:paraId="6DDE8B04" w14:textId="77777777" w:rsidR="00E57EC9" w:rsidRDefault="00776CEA" w:rsidP="00E57EC9">
      <w:r w:rsidRPr="00034910">
        <w:t>Il pivota sur ses talons</w:t>
      </w:r>
      <w:r w:rsidR="00E57EC9">
        <w:t>.</w:t>
      </w:r>
    </w:p>
    <w:p w14:paraId="34A8EA82" w14:textId="77777777" w:rsidR="00E57EC9" w:rsidRDefault="00E57EC9" w:rsidP="00E57EC9">
      <w:r>
        <w:t>— </w:t>
      </w:r>
      <w:r w:rsidR="00776CEA" w:rsidRPr="00034910">
        <w:t>Adieu</w:t>
      </w:r>
      <w:r>
        <w:t> !</w:t>
      </w:r>
    </w:p>
    <w:p w14:paraId="669A0FAA" w14:textId="77777777" w:rsidR="00E57EC9" w:rsidRDefault="00776CEA" w:rsidP="00E57EC9">
      <w:r w:rsidRPr="00034910">
        <w:t>Vers ses compagnons</w:t>
      </w:r>
      <w:r w:rsidR="00E57EC9">
        <w:t xml:space="preserve">, </w:t>
      </w:r>
      <w:r w:rsidRPr="00034910">
        <w:t>il se hâtait</w:t>
      </w:r>
      <w:r w:rsidR="00E57EC9">
        <w:t xml:space="preserve">. </w:t>
      </w:r>
      <w:r w:rsidRPr="00034910">
        <w:t>Ceux-ci</w:t>
      </w:r>
      <w:r w:rsidR="00E57EC9">
        <w:t xml:space="preserve">, </w:t>
      </w:r>
      <w:r w:rsidRPr="00034910">
        <w:t>comme s</w:t>
      </w:r>
      <w:r w:rsidR="00E57EC9">
        <w:t>’</w:t>
      </w:r>
      <w:r w:rsidRPr="00034910">
        <w:t>ils eu</w:t>
      </w:r>
      <w:r w:rsidRPr="00034910">
        <w:t>s</w:t>
      </w:r>
      <w:r w:rsidRPr="00034910">
        <w:t>sent attendu ce mouvement</w:t>
      </w:r>
      <w:r w:rsidR="00E57EC9">
        <w:t xml:space="preserve">, </w:t>
      </w:r>
      <w:r w:rsidRPr="00034910">
        <w:t>s</w:t>
      </w:r>
      <w:r w:rsidR="00E57EC9">
        <w:t>’</w:t>
      </w:r>
      <w:r w:rsidRPr="00034910">
        <w:t>empressaient de prendre place sur le bâti de l</w:t>
      </w:r>
      <w:r w:rsidR="00E57EC9">
        <w:t>’</w:t>
      </w:r>
      <w:r w:rsidRPr="00034910">
        <w:t>aéroplane</w:t>
      </w:r>
      <w:r w:rsidR="00E57EC9">
        <w:t xml:space="preserve">, </w:t>
      </w:r>
      <w:r w:rsidRPr="00034910">
        <w:t>aux places désignées pour assurer l</w:t>
      </w:r>
      <w:r w:rsidR="00E57EC9">
        <w:t>’</w:t>
      </w:r>
      <w:r w:rsidRPr="00034910">
        <w:t>équilibre latéral de la machine</w:t>
      </w:r>
      <w:r w:rsidR="00E57EC9">
        <w:t>.</w:t>
      </w:r>
    </w:p>
    <w:p w14:paraId="277E7555" w14:textId="77777777" w:rsidR="00E57EC9" w:rsidRDefault="00776CEA" w:rsidP="00E57EC9">
      <w:r w:rsidRPr="00034910">
        <w:lastRenderedPageBreak/>
        <w:t>On ne pouvait se tromper à ces signes</w:t>
      </w:r>
      <w:r w:rsidR="00E57EC9">
        <w:t xml:space="preserve">. </w:t>
      </w:r>
      <w:r w:rsidRPr="00034910">
        <w:t>Les misérables a</w:t>
      </w:r>
      <w:r w:rsidRPr="00034910">
        <w:t>l</w:t>
      </w:r>
      <w:r w:rsidRPr="00034910">
        <w:t>laient s</w:t>
      </w:r>
      <w:r w:rsidR="00E57EC9">
        <w:t>’</w:t>
      </w:r>
      <w:r w:rsidRPr="00034910">
        <w:t>enfuir</w:t>
      </w:r>
      <w:r w:rsidR="00E57EC9">
        <w:t xml:space="preserve">, </w:t>
      </w:r>
      <w:r w:rsidRPr="00034910">
        <w:t>abandonnant leurs victimes à la plus horrible agonie</w:t>
      </w:r>
      <w:r w:rsidR="00E57EC9">
        <w:t>.</w:t>
      </w:r>
    </w:p>
    <w:p w14:paraId="644C9A19" w14:textId="77777777" w:rsidR="00E57EC9" w:rsidRDefault="00776CEA" w:rsidP="00E57EC9">
      <w:r w:rsidRPr="00034910">
        <w:t>Comme malgré eux</w:t>
      </w:r>
      <w:r w:rsidR="00E57EC9">
        <w:t xml:space="preserve">, </w:t>
      </w:r>
      <w:r w:rsidRPr="00034910">
        <w:t>emportés par cet instinct suprême de la conservation</w:t>
      </w:r>
      <w:r w:rsidR="00E57EC9">
        <w:t xml:space="preserve">, </w:t>
      </w:r>
      <w:r w:rsidRPr="00034910">
        <w:t>les infortunés eurent une clameur suppliante</w:t>
      </w:r>
      <w:r w:rsidR="00E57EC9">
        <w:t> :</w:t>
      </w:r>
    </w:p>
    <w:p w14:paraId="1E5B8658" w14:textId="77777777" w:rsidR="00E57EC9" w:rsidRDefault="00E57EC9" w:rsidP="00E57EC9">
      <w:r>
        <w:t>— </w:t>
      </w:r>
      <w:proofErr w:type="spellStart"/>
      <w:r w:rsidR="00776CEA" w:rsidRPr="00034910">
        <w:t>Ozeff</w:t>
      </w:r>
      <w:proofErr w:type="spellEnd"/>
      <w:r>
        <w:t> !</w:t>
      </w:r>
    </w:p>
    <w:p w14:paraId="2E40A5BB" w14:textId="77777777" w:rsidR="00E57EC9" w:rsidRDefault="00776CEA" w:rsidP="00E57EC9">
      <w:r w:rsidRPr="00034910">
        <w:t>L</w:t>
      </w:r>
      <w:r w:rsidR="00E57EC9">
        <w:t>’</w:t>
      </w:r>
      <w:r w:rsidRPr="00034910">
        <w:t>autre ne se retourna même pas</w:t>
      </w:r>
      <w:r w:rsidR="00E57EC9">
        <w:t xml:space="preserve">. </w:t>
      </w:r>
      <w:r w:rsidRPr="00034910">
        <w:t>Il haussa les épaules</w:t>
      </w:r>
      <w:r w:rsidR="00E57EC9">
        <w:t xml:space="preserve">, </w:t>
      </w:r>
      <w:r w:rsidRPr="00034910">
        <w:t>et se plaça au poste de direction</w:t>
      </w:r>
      <w:r w:rsidR="00E57EC9">
        <w:t>.</w:t>
      </w:r>
    </w:p>
    <w:p w14:paraId="300EE956" w14:textId="77777777" w:rsidR="00E57EC9" w:rsidRDefault="00776CEA" w:rsidP="00E57EC9">
      <w:r w:rsidRPr="00034910">
        <w:t>Les victimes de ce monstrueux attentat se sentirent pe</w:t>
      </w:r>
      <w:r w:rsidRPr="00034910">
        <w:t>r</w:t>
      </w:r>
      <w:r w:rsidRPr="00034910">
        <w:t>dues</w:t>
      </w:r>
      <w:r w:rsidR="00E57EC9">
        <w:t>.</w:t>
      </w:r>
    </w:p>
    <w:p w14:paraId="56FE61A9" w14:textId="77777777" w:rsidR="00E57EC9" w:rsidRDefault="00776CEA" w:rsidP="00E57EC9">
      <w:r w:rsidRPr="00034910">
        <w:t>Un déclic</w:t>
      </w:r>
      <w:r w:rsidR="00E57EC9">
        <w:t xml:space="preserve"> ! </w:t>
      </w:r>
      <w:r w:rsidRPr="00034910">
        <w:t>Le moteur vient d</w:t>
      </w:r>
      <w:r w:rsidR="00E57EC9">
        <w:t>’</w:t>
      </w:r>
      <w:r w:rsidRPr="00034910">
        <w:t>être mis en marche</w:t>
      </w:r>
      <w:r w:rsidR="00E57EC9">
        <w:t>.</w:t>
      </w:r>
    </w:p>
    <w:p w14:paraId="1CE53260" w14:textId="77777777" w:rsidR="00E57EC9" w:rsidRDefault="00776CEA" w:rsidP="00E57EC9">
      <w:r w:rsidRPr="00034910">
        <w:t>La machine éprouve comme un frémissement</w:t>
      </w:r>
      <w:r w:rsidR="00E57EC9">
        <w:t xml:space="preserve">. </w:t>
      </w:r>
      <w:r w:rsidRPr="00034910">
        <w:t>Elle se prend à rouler à la surface du sol sur ses roues porteuses</w:t>
      </w:r>
      <w:r w:rsidR="00E57EC9">
        <w:t>.</w:t>
      </w:r>
    </w:p>
    <w:p w14:paraId="3157DD39" w14:textId="77777777" w:rsidR="00E57EC9" w:rsidRDefault="00776CEA" w:rsidP="00E57EC9">
      <w:r w:rsidRPr="00034910">
        <w:t>Elle parcourt trente mètres ainsi</w:t>
      </w:r>
      <w:r w:rsidR="00E57EC9">
        <w:t xml:space="preserve">, </w:t>
      </w:r>
      <w:r w:rsidRPr="00034910">
        <w:t>et soudain son avant se soulève</w:t>
      </w:r>
      <w:r w:rsidR="00E57EC9">
        <w:t xml:space="preserve">. </w:t>
      </w:r>
      <w:r w:rsidRPr="00034910">
        <w:t>Elle quitte la terre</w:t>
      </w:r>
      <w:r w:rsidR="00E57EC9">
        <w:t xml:space="preserve">, </w:t>
      </w:r>
      <w:r w:rsidRPr="00034910">
        <w:t>pointe vers le ciel</w:t>
      </w:r>
      <w:r w:rsidR="00E57EC9">
        <w:t xml:space="preserve">, </w:t>
      </w:r>
      <w:r w:rsidRPr="00034910">
        <w:t>suivant une ligne oblique</w:t>
      </w:r>
      <w:r w:rsidR="00E57EC9">
        <w:t>.</w:t>
      </w:r>
    </w:p>
    <w:p w14:paraId="1EDBDA69" w14:textId="77777777" w:rsidR="00E57EC9" w:rsidRDefault="00776CEA" w:rsidP="00E57EC9">
      <w:r w:rsidRPr="00034910">
        <w:t>L</w:t>
      </w:r>
      <w:r w:rsidR="00E57EC9">
        <w:t>’</w:t>
      </w:r>
      <w:r w:rsidRPr="00034910">
        <w:t>aéroplane s</w:t>
      </w:r>
      <w:r w:rsidR="00E57EC9">
        <w:t>’</w:t>
      </w:r>
      <w:r w:rsidRPr="00034910">
        <w:t>envole</w:t>
      </w:r>
      <w:r w:rsidR="00E57EC9">
        <w:t xml:space="preserve">. </w:t>
      </w:r>
      <w:r w:rsidRPr="00034910">
        <w:t>Il décrit une grande courbe qui le fait passer au-dessus des têtes convulsées de ceux qu</w:t>
      </w:r>
      <w:r w:rsidR="00E57EC9">
        <w:t>’</w:t>
      </w:r>
      <w:r w:rsidRPr="00034910">
        <w:t>il abandonne dans le désert herbeux du steppe</w:t>
      </w:r>
      <w:r w:rsidR="00E57EC9">
        <w:t xml:space="preserve"> ; </w:t>
      </w:r>
      <w:r w:rsidRPr="00034910">
        <w:t>puis il s</w:t>
      </w:r>
      <w:r w:rsidR="00E57EC9">
        <w:t>’</w:t>
      </w:r>
      <w:r w:rsidRPr="00034910">
        <w:t>éloigne</w:t>
      </w:r>
      <w:r w:rsidR="00E57EC9">
        <w:t>.</w:t>
      </w:r>
    </w:p>
    <w:p w14:paraId="61D2F0C5" w14:textId="77777777" w:rsidR="00E57EC9" w:rsidRDefault="00776CEA" w:rsidP="00E57EC9">
      <w:r w:rsidRPr="00034910">
        <w:t>La tache blanche se découpe sur le ciel gris</w:t>
      </w:r>
      <w:r w:rsidR="00E57EC9">
        <w:t xml:space="preserve">… </w:t>
      </w:r>
      <w:r w:rsidRPr="00034910">
        <w:t>La tache monte</w:t>
      </w:r>
      <w:r w:rsidR="00E57EC9">
        <w:t xml:space="preserve">… </w:t>
      </w:r>
      <w:r w:rsidRPr="00034910">
        <w:t>monte</w:t>
      </w:r>
      <w:r w:rsidR="00E57EC9">
        <w:t xml:space="preserve">, </w:t>
      </w:r>
      <w:r w:rsidRPr="00034910">
        <w:t>s</w:t>
      </w:r>
      <w:r w:rsidR="00E57EC9">
        <w:t>’</w:t>
      </w:r>
      <w:r w:rsidRPr="00034910">
        <w:t>éloigne</w:t>
      </w:r>
      <w:r w:rsidR="00E57EC9">
        <w:t xml:space="preserve">, </w:t>
      </w:r>
      <w:r w:rsidRPr="00034910">
        <w:t>se rapetisse</w:t>
      </w:r>
      <w:r w:rsidR="00E57EC9">
        <w:t xml:space="preserve">. </w:t>
      </w:r>
      <w:r w:rsidRPr="00034910">
        <w:t>Elle n</w:t>
      </w:r>
      <w:r w:rsidR="00E57EC9">
        <w:t>’</w:t>
      </w:r>
      <w:r w:rsidRPr="00034910">
        <w:t>est plus qu</w:t>
      </w:r>
      <w:r w:rsidR="00E57EC9">
        <w:t>’</w:t>
      </w:r>
      <w:r w:rsidRPr="00034910">
        <w:t>un point</w:t>
      </w:r>
      <w:r w:rsidR="00E57EC9">
        <w:t xml:space="preserve">… </w:t>
      </w:r>
      <w:r w:rsidRPr="00034910">
        <w:t>Elle n</w:t>
      </w:r>
      <w:r w:rsidR="00E57EC9">
        <w:t>’</w:t>
      </w:r>
      <w:r w:rsidRPr="00034910">
        <w:t>est plus rien</w:t>
      </w:r>
      <w:r w:rsidR="00E57EC9">
        <w:t>.</w:t>
      </w:r>
    </w:p>
    <w:p w14:paraId="61ADA94F" w14:textId="77777777" w:rsidR="00E57EC9" w:rsidRDefault="00776CEA" w:rsidP="00E57EC9">
      <w:r w:rsidRPr="00034910">
        <w:t>Un instant encore</w:t>
      </w:r>
      <w:r w:rsidR="00E57EC9">
        <w:t xml:space="preserve">, </w:t>
      </w:r>
      <w:r w:rsidRPr="00034910">
        <w:t>Dick et Jean cherchent à distinguer le grand oiseau fugitif</w:t>
      </w:r>
      <w:r w:rsidR="00E57EC9">
        <w:t xml:space="preserve">, </w:t>
      </w:r>
      <w:r w:rsidRPr="00034910">
        <w:t>s</w:t>
      </w:r>
      <w:r w:rsidR="00E57EC9">
        <w:t>’</w:t>
      </w:r>
      <w:r w:rsidRPr="00034910">
        <w:t xml:space="preserve">accrochant désespérément à la volonté </w:t>
      </w:r>
      <w:r w:rsidRPr="00034910">
        <w:lastRenderedPageBreak/>
        <w:t>de le voir</w:t>
      </w:r>
      <w:r w:rsidR="00E57EC9">
        <w:t xml:space="preserve">, </w:t>
      </w:r>
      <w:r w:rsidRPr="00034910">
        <w:t>de retarder l</w:t>
      </w:r>
      <w:r w:rsidR="00E57EC9">
        <w:t>’</w:t>
      </w:r>
      <w:r w:rsidRPr="00034910">
        <w:t>instant où ils se sentiront seuls</w:t>
      </w:r>
      <w:r w:rsidR="00E57EC9">
        <w:t xml:space="preserve">, </w:t>
      </w:r>
      <w:r w:rsidRPr="00034910">
        <w:t>abando</w:t>
      </w:r>
      <w:r w:rsidRPr="00034910">
        <w:t>n</w:t>
      </w:r>
      <w:r w:rsidRPr="00034910">
        <w:t>nés dans le désert</w:t>
      </w:r>
      <w:r w:rsidR="00E57EC9">
        <w:t>.</w:t>
      </w:r>
    </w:p>
    <w:p w14:paraId="1C55156D" w14:textId="77777777" w:rsidR="00E57EC9" w:rsidRDefault="00776CEA" w:rsidP="00E57EC9">
      <w:r w:rsidRPr="00034910">
        <w:t>Enfin</w:t>
      </w:r>
      <w:r w:rsidR="00E57EC9">
        <w:t xml:space="preserve">, </w:t>
      </w:r>
      <w:r w:rsidRPr="00034910">
        <w:t>il leur faut se rendre à l</w:t>
      </w:r>
      <w:r w:rsidR="00E57EC9">
        <w:t>’</w:t>
      </w:r>
      <w:r w:rsidRPr="00034910">
        <w:t>évidence</w:t>
      </w:r>
      <w:r w:rsidR="00E57EC9">
        <w:t xml:space="preserve">. </w:t>
      </w:r>
      <w:r w:rsidRPr="00034910">
        <w:t>L</w:t>
      </w:r>
      <w:r w:rsidR="00E57EC9">
        <w:t>’</w:t>
      </w:r>
      <w:r w:rsidRPr="00034910">
        <w:t>aéroplane a di</w:t>
      </w:r>
      <w:r w:rsidRPr="00034910">
        <w:t>s</w:t>
      </w:r>
      <w:r w:rsidRPr="00034910">
        <w:t>paru</w:t>
      </w:r>
      <w:r w:rsidR="00E57EC9">
        <w:t>.</w:t>
      </w:r>
    </w:p>
    <w:p w14:paraId="01540925" w14:textId="77777777" w:rsidR="00E57EC9" w:rsidRDefault="00776CEA" w:rsidP="00E57EC9">
      <w:r w:rsidRPr="00034910">
        <w:t>Son équipage va rejoindre les endroits habités</w:t>
      </w:r>
      <w:r w:rsidR="00E57EC9">
        <w:t xml:space="preserve">. </w:t>
      </w:r>
      <w:r w:rsidRPr="00034910">
        <w:t>Les crim</w:t>
      </w:r>
      <w:r w:rsidRPr="00034910">
        <w:t>i</w:t>
      </w:r>
      <w:r w:rsidRPr="00034910">
        <w:t>nels coudoieront d</w:t>
      </w:r>
      <w:r w:rsidR="00E57EC9">
        <w:t>’</w:t>
      </w:r>
      <w:r w:rsidRPr="00034910">
        <w:t>autres hommes</w:t>
      </w:r>
      <w:r w:rsidR="00E57EC9">
        <w:t xml:space="preserve">, </w:t>
      </w:r>
      <w:r w:rsidRPr="00034910">
        <w:t>ils vivront</w:t>
      </w:r>
      <w:r w:rsidR="00E57EC9">
        <w:t xml:space="preserve">, </w:t>
      </w:r>
      <w:r w:rsidRPr="00034910">
        <w:t>alors que leurs victimes se tordront loin de tout secours dans les spasmes de l</w:t>
      </w:r>
      <w:r w:rsidR="00E57EC9">
        <w:t>’</w:t>
      </w:r>
      <w:r w:rsidRPr="00034910">
        <w:t>agonie</w:t>
      </w:r>
      <w:r w:rsidR="00E57EC9">
        <w:t>.</w:t>
      </w:r>
    </w:p>
    <w:p w14:paraId="70153D87" w14:textId="77777777" w:rsidR="00E57EC9" w:rsidRDefault="00776CEA" w:rsidP="00E57EC9">
      <w:r w:rsidRPr="00034910">
        <w:t>Un immense désespoir étreignit les malheureux</w:t>
      </w:r>
      <w:r w:rsidR="00E57EC9">
        <w:t xml:space="preserve">. </w:t>
      </w:r>
      <w:r w:rsidRPr="00034910">
        <w:t>Pendant combien de temps restèrent-ils annihilés</w:t>
      </w:r>
      <w:r w:rsidR="00E57EC9">
        <w:t xml:space="preserve">, </w:t>
      </w:r>
      <w:r w:rsidRPr="00034910">
        <w:t>sans force</w:t>
      </w:r>
      <w:r w:rsidR="00E57EC9">
        <w:t xml:space="preserve">, </w:t>
      </w:r>
      <w:r w:rsidRPr="00034910">
        <w:t>sans pe</w:t>
      </w:r>
      <w:r w:rsidRPr="00034910">
        <w:t>n</w:t>
      </w:r>
      <w:r w:rsidRPr="00034910">
        <w:t>sée</w:t>
      </w:r>
      <w:r w:rsidR="00E57EC9">
        <w:t xml:space="preserve"> ? </w:t>
      </w:r>
      <w:r w:rsidRPr="00034910">
        <w:t>Il est impossible de le préciser</w:t>
      </w:r>
      <w:r w:rsidR="00E57EC9">
        <w:t xml:space="preserve">. </w:t>
      </w:r>
      <w:r w:rsidRPr="00034910">
        <w:t>Mais le temps avait ma</w:t>
      </w:r>
      <w:r w:rsidRPr="00034910">
        <w:t>r</w:t>
      </w:r>
      <w:r w:rsidRPr="00034910">
        <w:t>ché</w:t>
      </w:r>
      <w:r w:rsidR="00E57EC9">
        <w:t xml:space="preserve">. </w:t>
      </w:r>
      <w:r w:rsidRPr="00034910">
        <w:t>Le jour baissait</w:t>
      </w:r>
      <w:r w:rsidR="00E57EC9">
        <w:t>.</w:t>
      </w:r>
    </w:p>
    <w:p w14:paraId="155D3539" w14:textId="77777777" w:rsidR="00E57EC9" w:rsidRDefault="00776CEA" w:rsidP="00E57EC9">
      <w:r w:rsidRPr="00034910">
        <w:t>Ce fut par une sensation douloureuse qu</w:t>
      </w:r>
      <w:r w:rsidR="00E57EC9">
        <w:t>’</w:t>
      </w:r>
      <w:r w:rsidRPr="00034910">
        <w:t>ils reprirent con</w:t>
      </w:r>
      <w:r w:rsidRPr="00034910">
        <w:t>s</w:t>
      </w:r>
      <w:r w:rsidRPr="00034910">
        <w:t>cience d</w:t>
      </w:r>
      <w:r w:rsidR="00E57EC9">
        <w:t>’</w:t>
      </w:r>
      <w:r w:rsidRPr="00034910">
        <w:t>être</w:t>
      </w:r>
      <w:r w:rsidR="00E57EC9">
        <w:t>.</w:t>
      </w:r>
    </w:p>
    <w:p w14:paraId="3C4EA8BA" w14:textId="77777777" w:rsidR="00E57EC9" w:rsidRDefault="00E57EC9" w:rsidP="00E57EC9">
      <w:r>
        <w:t>— </w:t>
      </w:r>
      <w:r w:rsidR="00776CEA" w:rsidRPr="00034910">
        <w:t>J</w:t>
      </w:r>
      <w:r>
        <w:t>’</w:t>
      </w:r>
      <w:r w:rsidR="00776CEA" w:rsidRPr="00034910">
        <w:t>ai froid</w:t>
      </w:r>
      <w:r>
        <w:t xml:space="preserve"> ! </w:t>
      </w:r>
      <w:r w:rsidR="00776CEA" w:rsidRPr="00034910">
        <w:t>articula Jean en claquant des dents</w:t>
      </w:r>
      <w:r>
        <w:t>.</w:t>
      </w:r>
    </w:p>
    <w:p w14:paraId="4764339C" w14:textId="77777777" w:rsidR="00E57EC9" w:rsidRDefault="00E57EC9" w:rsidP="00E57EC9">
      <w:r>
        <w:t>— </w:t>
      </w:r>
      <w:r w:rsidR="00776CEA" w:rsidRPr="00034910">
        <w:t>Oh</w:t>
      </w:r>
      <w:r>
        <w:t xml:space="preserve"> ! </w:t>
      </w:r>
      <w:r w:rsidR="00776CEA" w:rsidRPr="00034910">
        <w:t xml:space="preserve">gronda Dick </w:t>
      </w:r>
      <w:proofErr w:type="spellStart"/>
      <w:r w:rsidR="00776CEA" w:rsidRPr="00034910">
        <w:t>Fann</w:t>
      </w:r>
      <w:proofErr w:type="spellEnd"/>
      <w:r w:rsidR="00776CEA" w:rsidRPr="00034910">
        <w:t xml:space="preserve"> frappé au cœur par la plainte du gamin</w:t>
      </w:r>
      <w:r>
        <w:t xml:space="preserve">, </w:t>
      </w:r>
      <w:r w:rsidR="00776CEA" w:rsidRPr="00034910">
        <w:t>c</w:t>
      </w:r>
      <w:r>
        <w:t>’</w:t>
      </w:r>
      <w:r w:rsidR="00776CEA" w:rsidRPr="00034910">
        <w:t>est la terre</w:t>
      </w:r>
      <w:r>
        <w:t xml:space="preserve">, </w:t>
      </w:r>
      <w:r w:rsidR="00776CEA" w:rsidRPr="00034910">
        <w:t>la terre qui nous glace avant de nous asp</w:t>
      </w:r>
      <w:r w:rsidR="00776CEA" w:rsidRPr="00034910">
        <w:t>i</w:t>
      </w:r>
      <w:r w:rsidR="00776CEA" w:rsidRPr="00034910">
        <w:t>rer pour jamais</w:t>
      </w:r>
      <w:r>
        <w:t>.</w:t>
      </w:r>
    </w:p>
    <w:p w14:paraId="6DE7BCDC" w14:textId="77777777" w:rsidR="00E57EC9" w:rsidRDefault="00776CEA" w:rsidP="00E57EC9">
      <w:r w:rsidRPr="00034910">
        <w:t>Et</w:t>
      </w:r>
      <w:r w:rsidR="00E57EC9">
        <w:t xml:space="preserve">, </w:t>
      </w:r>
      <w:r w:rsidRPr="00034910">
        <w:t>avec une humilité déchirante</w:t>
      </w:r>
      <w:r w:rsidR="00E57EC9">
        <w:t> :</w:t>
      </w:r>
    </w:p>
    <w:p w14:paraId="719B59A5" w14:textId="77777777" w:rsidR="00E57EC9" w:rsidRDefault="00E57EC9" w:rsidP="00E57EC9">
      <w:r>
        <w:t>— </w:t>
      </w:r>
      <w:r w:rsidR="00776CEA" w:rsidRPr="00034910">
        <w:t>Pardonne-moi</w:t>
      </w:r>
      <w:r>
        <w:t xml:space="preserve">, </w:t>
      </w:r>
      <w:r w:rsidR="00776CEA" w:rsidRPr="00034910">
        <w:t>Jean</w:t>
      </w:r>
      <w:r>
        <w:t xml:space="preserve">, </w:t>
      </w:r>
      <w:r w:rsidR="00776CEA" w:rsidRPr="00034910">
        <w:t>de t</w:t>
      </w:r>
      <w:r>
        <w:t>’</w:t>
      </w:r>
      <w:r w:rsidR="00776CEA" w:rsidRPr="00034910">
        <w:t>avoir entraîné à l</w:t>
      </w:r>
      <w:r>
        <w:t>’</w:t>
      </w:r>
      <w:r w:rsidR="00776CEA" w:rsidRPr="00034910">
        <w:t>abîme</w:t>
      </w:r>
      <w:r>
        <w:t>.</w:t>
      </w:r>
    </w:p>
    <w:p w14:paraId="5C55CD15" w14:textId="77777777" w:rsidR="00E57EC9" w:rsidRDefault="00776CEA" w:rsidP="00E57EC9">
      <w:r w:rsidRPr="00034910">
        <w:t>C</w:t>
      </w:r>
      <w:r w:rsidR="00E57EC9">
        <w:t>’</w:t>
      </w:r>
      <w:r w:rsidRPr="00034910">
        <w:t>était étrange et sinistre</w:t>
      </w:r>
      <w:r w:rsidR="00E57EC9">
        <w:t xml:space="preserve">, </w:t>
      </w:r>
      <w:r w:rsidRPr="00034910">
        <w:t>cette tête convulsée suppliant une autre tête livide</w:t>
      </w:r>
      <w:r w:rsidR="00E57EC9">
        <w:t xml:space="preserve">, </w:t>
      </w:r>
      <w:r w:rsidRPr="00034910">
        <w:t>qui semblait comme elle-même posée sur le sol</w:t>
      </w:r>
      <w:r w:rsidR="00E57EC9">
        <w:t xml:space="preserve">. </w:t>
      </w:r>
      <w:r w:rsidRPr="00034910">
        <w:t>On eut dit un entretien de décapités</w:t>
      </w:r>
      <w:r w:rsidR="00E57EC9">
        <w:t xml:space="preserve">. </w:t>
      </w:r>
      <w:r w:rsidRPr="00034910">
        <w:t xml:space="preserve">Et </w:t>
      </w:r>
      <w:proofErr w:type="spellStart"/>
      <w:r w:rsidRPr="00034910">
        <w:t>Brot</w:t>
      </w:r>
      <w:proofErr w:type="spellEnd"/>
      <w:r w:rsidR="00E57EC9">
        <w:t xml:space="preserve">, </w:t>
      </w:r>
      <w:r w:rsidRPr="00034910">
        <w:t>tout remué par la souffrance vibrant dans la voix de l</w:t>
      </w:r>
      <w:r w:rsidR="00E57EC9">
        <w:t>’</w:t>
      </w:r>
      <w:r w:rsidRPr="00034910">
        <w:t>Anglais</w:t>
      </w:r>
      <w:r w:rsidR="00E57EC9">
        <w:t xml:space="preserve">, </w:t>
      </w:r>
      <w:r w:rsidRPr="00034910">
        <w:t>protestait</w:t>
      </w:r>
      <w:r w:rsidR="00E57EC9">
        <w:t> :</w:t>
      </w:r>
    </w:p>
    <w:p w14:paraId="1DE93DF4" w14:textId="77777777" w:rsidR="00E57EC9" w:rsidRDefault="00E57EC9" w:rsidP="00E57EC9">
      <w:r>
        <w:lastRenderedPageBreak/>
        <w:t>— </w:t>
      </w:r>
      <w:r w:rsidR="00776CEA" w:rsidRPr="00034910">
        <w:t>Vous ne m</w:t>
      </w:r>
      <w:r>
        <w:t>’</w:t>
      </w:r>
      <w:r w:rsidR="00776CEA" w:rsidRPr="00034910">
        <w:t>avez pas entraîné</w:t>
      </w:r>
      <w:r>
        <w:t xml:space="preserve">. </w:t>
      </w:r>
      <w:r w:rsidR="00776CEA" w:rsidRPr="00034910">
        <w:t>C</w:t>
      </w:r>
      <w:r>
        <w:t>’</w:t>
      </w:r>
      <w:r w:rsidR="00776CEA" w:rsidRPr="00034910">
        <w:t>était écrit d</w:t>
      </w:r>
      <w:r>
        <w:t>’</w:t>
      </w:r>
      <w:r w:rsidR="00776CEA" w:rsidRPr="00034910">
        <w:t>avance que je finirais comme ça</w:t>
      </w:r>
      <w:r>
        <w:t xml:space="preserve">. </w:t>
      </w:r>
      <w:r w:rsidR="00776CEA" w:rsidRPr="00034910">
        <w:t>Si ce n</w:t>
      </w:r>
      <w:r>
        <w:t>’</w:t>
      </w:r>
      <w:r w:rsidR="00776CEA" w:rsidRPr="00034910">
        <w:t>était pas avec vous</w:t>
      </w:r>
      <w:r>
        <w:t xml:space="preserve">, </w:t>
      </w:r>
      <w:r w:rsidR="00776CEA" w:rsidRPr="00034910">
        <w:t>ce serait avec un autre</w:t>
      </w:r>
      <w:r>
        <w:t>.</w:t>
      </w:r>
    </w:p>
    <w:p w14:paraId="7F219395" w14:textId="77777777" w:rsidR="00E57EC9" w:rsidRDefault="00E57EC9" w:rsidP="00E57EC9">
      <w:r>
        <w:t>— </w:t>
      </w:r>
      <w:r w:rsidR="00776CEA" w:rsidRPr="00034910">
        <w:t>Brave enfant</w:t>
      </w:r>
      <w:r>
        <w:t> !</w:t>
      </w:r>
    </w:p>
    <w:p w14:paraId="7BB80FBA" w14:textId="77777777" w:rsidR="00E57EC9" w:rsidRDefault="00E57EC9" w:rsidP="00E57EC9">
      <w:r>
        <w:t>— </w:t>
      </w:r>
      <w:r w:rsidR="00776CEA" w:rsidRPr="00034910">
        <w:t>Enfant</w:t>
      </w:r>
      <w:r>
        <w:t xml:space="preserve"> ! </w:t>
      </w:r>
      <w:r w:rsidR="00776CEA" w:rsidRPr="00034910">
        <w:t>Voilà surtout ce qui me chiffonne</w:t>
      </w:r>
      <w:r>
        <w:t xml:space="preserve">. </w:t>
      </w:r>
      <w:r w:rsidR="00776CEA" w:rsidRPr="00034910">
        <w:t>J</w:t>
      </w:r>
      <w:r>
        <w:t>’</w:t>
      </w:r>
      <w:r w:rsidR="00776CEA" w:rsidRPr="00034910">
        <w:t>aurais pu être utile en grandissant</w:t>
      </w:r>
      <w:r>
        <w:t>…</w:t>
      </w:r>
    </w:p>
    <w:p w14:paraId="42E7D9EA" w14:textId="77777777" w:rsidR="00E57EC9" w:rsidRDefault="00776CEA" w:rsidP="00E57EC9">
      <w:r w:rsidRPr="00034910">
        <w:t>Brusquement</w:t>
      </w:r>
      <w:r w:rsidR="00E57EC9">
        <w:t xml:space="preserve">, </w:t>
      </w:r>
      <w:r w:rsidRPr="00034910">
        <w:t>deux larmes roulèrent sur les joues du g</w:t>
      </w:r>
      <w:r w:rsidRPr="00034910">
        <w:t>a</w:t>
      </w:r>
      <w:r w:rsidRPr="00034910">
        <w:t>min</w:t>
      </w:r>
      <w:r w:rsidR="00E57EC9">
        <w:t xml:space="preserve">, </w:t>
      </w:r>
      <w:r w:rsidRPr="00034910">
        <w:t>trahissant l</w:t>
      </w:r>
      <w:r w:rsidR="00E57EC9">
        <w:t>’</w:t>
      </w:r>
      <w:r w:rsidRPr="00034910">
        <w:t>horrible angoisse contre laquelle il s</w:t>
      </w:r>
      <w:r w:rsidR="00E57EC9">
        <w:t>’</w:t>
      </w:r>
      <w:r w:rsidRPr="00034910">
        <w:t>efforçait courageusement de lutter</w:t>
      </w:r>
      <w:r w:rsidR="00E57EC9">
        <w:t xml:space="preserve">, </w:t>
      </w:r>
      <w:r w:rsidRPr="00034910">
        <w:t>et de ses lèvres tremblantes un mot jaillit</w:t>
      </w:r>
      <w:r w:rsidR="00E57EC9">
        <w:t xml:space="preserve">, </w:t>
      </w:r>
      <w:r w:rsidRPr="00034910">
        <w:t>qu</w:t>
      </w:r>
      <w:r w:rsidR="00E57EC9">
        <w:t>’</w:t>
      </w:r>
      <w:r w:rsidRPr="00034910">
        <w:t>il ne put retenir</w:t>
      </w:r>
      <w:r w:rsidR="00E57EC9">
        <w:t xml:space="preserve">, </w:t>
      </w:r>
      <w:r w:rsidRPr="00034910">
        <w:t>un mot que projette le cœur ainsi qu</w:t>
      </w:r>
      <w:r w:rsidR="00E57EC9">
        <w:t>’</w:t>
      </w:r>
      <w:r w:rsidRPr="00034910">
        <w:t>un suprême appel au secours</w:t>
      </w:r>
      <w:r w:rsidR="00E57EC9">
        <w:t> :</w:t>
      </w:r>
    </w:p>
    <w:p w14:paraId="31BDE2F2" w14:textId="77777777" w:rsidR="00E57EC9" w:rsidRDefault="00E57EC9" w:rsidP="00E57EC9">
      <w:r>
        <w:t>— </w:t>
      </w:r>
      <w:r w:rsidR="00776CEA" w:rsidRPr="00034910">
        <w:t>Maman</w:t>
      </w:r>
      <w:r>
        <w:t> !</w:t>
      </w:r>
    </w:p>
    <w:p w14:paraId="2145A40A" w14:textId="77777777" w:rsidR="00E57EC9" w:rsidRDefault="00E57EC9" w:rsidP="00E57EC9">
      <w:r>
        <w:t>— </w:t>
      </w:r>
      <w:r w:rsidR="00776CEA" w:rsidRPr="00034910">
        <w:t>Ah</w:t>
      </w:r>
      <w:r>
        <w:t xml:space="preserve"> ! </w:t>
      </w:r>
      <w:r w:rsidR="00776CEA" w:rsidRPr="00034910">
        <w:t>gémit Dick avec emportement</w:t>
      </w:r>
      <w:r>
        <w:t xml:space="preserve">. </w:t>
      </w:r>
      <w:r w:rsidR="00776CEA" w:rsidRPr="00034910">
        <w:t>Pourquoi ne puis-je pas te sauver</w:t>
      </w:r>
      <w:r>
        <w:t> !</w:t>
      </w:r>
    </w:p>
    <w:p w14:paraId="7278D8BA" w14:textId="77777777" w:rsidR="00E57EC9" w:rsidRDefault="00776CEA" w:rsidP="00E57EC9">
      <w:r w:rsidRPr="00034910">
        <w:t>Le petit ne répondit pas</w:t>
      </w:r>
      <w:r w:rsidR="00E57EC9">
        <w:t xml:space="preserve">. </w:t>
      </w:r>
      <w:r w:rsidRPr="00034910">
        <w:t>Qu</w:t>
      </w:r>
      <w:r w:rsidR="00E57EC9">
        <w:t>’</w:t>
      </w:r>
      <w:r w:rsidRPr="00034910">
        <w:t>eussent pu exprimer les ma</w:t>
      </w:r>
      <w:r w:rsidRPr="00034910">
        <w:t>l</w:t>
      </w:r>
      <w:r w:rsidRPr="00034910">
        <w:t>heureux</w:t>
      </w:r>
      <w:r w:rsidR="00E57EC9">
        <w:t> ?</w:t>
      </w:r>
    </w:p>
    <w:p w14:paraId="484691D2" w14:textId="77777777" w:rsidR="00E57EC9" w:rsidRDefault="00776CEA" w:rsidP="00E57EC9">
      <w:r w:rsidRPr="00034910">
        <w:t>La nuit vint peu à peu</w:t>
      </w:r>
      <w:r w:rsidR="00E57EC9">
        <w:t xml:space="preserve">. </w:t>
      </w:r>
      <w:r w:rsidRPr="00034910">
        <w:t>Un coup de vent balaya les nuages</w:t>
      </w:r>
      <w:r w:rsidR="00E57EC9">
        <w:t xml:space="preserve">, </w:t>
      </w:r>
      <w:r w:rsidRPr="00034910">
        <w:t>et les étoiles se montrèrent</w:t>
      </w:r>
      <w:r w:rsidR="00E57EC9">
        <w:t xml:space="preserve">. </w:t>
      </w:r>
      <w:r w:rsidRPr="00034910">
        <w:t>Entre la terre sombre et le ciel noir que piquaient les clous d</w:t>
      </w:r>
      <w:r w:rsidR="00E57EC9">
        <w:t>’</w:t>
      </w:r>
      <w:r w:rsidRPr="00034910">
        <w:t>or des constellations</w:t>
      </w:r>
      <w:r w:rsidR="00E57EC9">
        <w:t xml:space="preserve">, </w:t>
      </w:r>
      <w:r w:rsidRPr="00034910">
        <w:t>les deux martyrs</w:t>
      </w:r>
      <w:r w:rsidR="00E57EC9">
        <w:t xml:space="preserve">, </w:t>
      </w:r>
      <w:r w:rsidRPr="00034910">
        <w:t>muets</w:t>
      </w:r>
      <w:r w:rsidR="00E57EC9">
        <w:t xml:space="preserve">, </w:t>
      </w:r>
      <w:r w:rsidRPr="00034910">
        <w:t>les yeux dilatés par une épouvante tragique se rega</w:t>
      </w:r>
      <w:r w:rsidRPr="00034910">
        <w:t>r</w:t>
      </w:r>
      <w:r w:rsidRPr="00034910">
        <w:t>daient mourir</w:t>
      </w:r>
      <w:r w:rsidR="00E57EC9">
        <w:t>.</w:t>
      </w:r>
    </w:p>
    <w:p w14:paraId="156D8AEE" w14:textId="77777777" w:rsidR="00E57EC9" w:rsidRDefault="00E57EC9" w:rsidP="00E57EC9">
      <w:r>
        <w:t>— </w:t>
      </w:r>
      <w:r w:rsidR="00776CEA" w:rsidRPr="00034910">
        <w:t>J</w:t>
      </w:r>
      <w:r>
        <w:t>’</w:t>
      </w:r>
      <w:r w:rsidR="00776CEA" w:rsidRPr="00034910">
        <w:t>ai froid</w:t>
      </w:r>
      <w:r>
        <w:t xml:space="preserve"> ! </w:t>
      </w:r>
      <w:r w:rsidR="00776CEA" w:rsidRPr="00034910">
        <w:t xml:space="preserve">répéta plaintivement Jean </w:t>
      </w:r>
      <w:proofErr w:type="spellStart"/>
      <w:r w:rsidR="00776CEA" w:rsidRPr="00034910">
        <w:t>Brot</w:t>
      </w:r>
      <w:proofErr w:type="spellEnd"/>
      <w:r>
        <w:t>.</w:t>
      </w:r>
    </w:p>
    <w:p w14:paraId="5484A88D" w14:textId="77777777" w:rsidR="00E57EC9" w:rsidRDefault="00776CEA" w:rsidP="00E57EC9">
      <w:r w:rsidRPr="00034910">
        <w:t>Et tout à coup</w:t>
      </w:r>
      <w:r w:rsidR="00E57EC9">
        <w:t xml:space="preserve">, </w:t>
      </w:r>
      <w:r w:rsidRPr="00034910">
        <w:t>Dick eut une exclamation étrange dont son compagnon fut secoué</w:t>
      </w:r>
      <w:r w:rsidR="00E57EC9">
        <w:t xml:space="preserve">, </w:t>
      </w:r>
      <w:r w:rsidRPr="00034910">
        <w:t>brusquement tiré de l</w:t>
      </w:r>
      <w:r w:rsidR="00E57EC9">
        <w:t>’</w:t>
      </w:r>
      <w:r w:rsidRPr="00034910">
        <w:t>inertie résignée qui l</w:t>
      </w:r>
      <w:r w:rsidR="00E57EC9">
        <w:t>’</w:t>
      </w:r>
      <w:r w:rsidRPr="00034910">
        <w:t>engourdissait</w:t>
      </w:r>
      <w:r w:rsidR="00E57EC9">
        <w:t>.</w:t>
      </w:r>
    </w:p>
    <w:p w14:paraId="29A7C2A5" w14:textId="77777777" w:rsidR="00E57EC9" w:rsidRDefault="00E57EC9" w:rsidP="00E57EC9">
      <w:r>
        <w:t>— </w:t>
      </w:r>
      <w:r w:rsidR="00776CEA" w:rsidRPr="00034910">
        <w:t>Peut-être</w:t>
      </w:r>
      <w:r>
        <w:t xml:space="preserve"> ! </w:t>
      </w:r>
      <w:r w:rsidR="00776CEA" w:rsidRPr="00034910">
        <w:t>avait-il dit</w:t>
      </w:r>
      <w:r>
        <w:t>.</w:t>
      </w:r>
    </w:p>
    <w:p w14:paraId="561F0E09" w14:textId="77777777" w:rsidR="00E57EC9" w:rsidRDefault="00E57EC9" w:rsidP="00E57EC9">
      <w:r>
        <w:t>— </w:t>
      </w:r>
      <w:r w:rsidR="00776CEA" w:rsidRPr="00034910">
        <w:t>Qu</w:t>
      </w:r>
      <w:r>
        <w:t>’</w:t>
      </w:r>
      <w:r w:rsidR="00776CEA" w:rsidRPr="00034910">
        <w:t>entendez-vous par là</w:t>
      </w:r>
      <w:r>
        <w:t> ?</w:t>
      </w:r>
    </w:p>
    <w:p w14:paraId="0ABF8F1D" w14:textId="77777777" w:rsidR="00E57EC9" w:rsidRDefault="00E57EC9" w:rsidP="00E57EC9">
      <w:r>
        <w:lastRenderedPageBreak/>
        <w:t>— </w:t>
      </w:r>
      <w:r w:rsidR="00776CEA" w:rsidRPr="00034910">
        <w:t>Un espoir</w:t>
      </w:r>
      <w:r>
        <w:t xml:space="preserve">… </w:t>
      </w:r>
      <w:r w:rsidR="00776CEA" w:rsidRPr="00034910">
        <w:t>Oh</w:t>
      </w:r>
      <w:r>
        <w:t xml:space="preserve"> ! </w:t>
      </w:r>
      <w:r w:rsidR="00776CEA" w:rsidRPr="00034910">
        <w:t>bien faible</w:t>
      </w:r>
      <w:r>
        <w:t xml:space="preserve">, </w:t>
      </w:r>
      <w:r w:rsidR="00776CEA" w:rsidRPr="00034910">
        <w:t>bien vague</w:t>
      </w:r>
      <w:r>
        <w:t xml:space="preserve"> ; </w:t>
      </w:r>
      <w:r w:rsidR="00776CEA" w:rsidRPr="00034910">
        <w:t>un tour de force</w:t>
      </w:r>
      <w:r>
        <w:t xml:space="preserve">. </w:t>
      </w:r>
      <w:r w:rsidR="00776CEA" w:rsidRPr="00034910">
        <w:t>J</w:t>
      </w:r>
      <w:r>
        <w:t>’</w:t>
      </w:r>
      <w:r w:rsidR="00776CEA" w:rsidRPr="00034910">
        <w:t>aurais dû l</w:t>
      </w:r>
      <w:r>
        <w:t>’</w:t>
      </w:r>
      <w:r w:rsidR="00776CEA" w:rsidRPr="00034910">
        <w:t>essayer</w:t>
      </w:r>
      <w:r>
        <w:t xml:space="preserve">, </w:t>
      </w:r>
      <w:r w:rsidR="00776CEA" w:rsidRPr="00034910">
        <w:t>sans t</w:t>
      </w:r>
      <w:r>
        <w:t>’</w:t>
      </w:r>
      <w:r w:rsidR="00776CEA" w:rsidRPr="00034910">
        <w:t>en parler</w:t>
      </w:r>
      <w:r>
        <w:t xml:space="preserve">. </w:t>
      </w:r>
      <w:r w:rsidR="00776CEA" w:rsidRPr="00034910">
        <w:t>Pardonne-moi de réveiller en toi une espérance qui sera vraisemblablement d</w:t>
      </w:r>
      <w:r w:rsidR="00776CEA" w:rsidRPr="00034910">
        <w:t>é</w:t>
      </w:r>
      <w:r w:rsidR="00776CEA" w:rsidRPr="00034910">
        <w:t>çue</w:t>
      </w:r>
      <w:r>
        <w:t>.</w:t>
      </w:r>
    </w:p>
    <w:p w14:paraId="03C4ED01" w14:textId="77777777" w:rsidR="00E57EC9" w:rsidRDefault="00E57EC9" w:rsidP="00E57EC9">
      <w:r>
        <w:t>— </w:t>
      </w:r>
      <w:r w:rsidR="00776CEA" w:rsidRPr="00034910">
        <w:t>Mais encore</w:t>
      </w:r>
      <w:r>
        <w:t> ?</w:t>
      </w:r>
    </w:p>
    <w:p w14:paraId="01350456" w14:textId="77777777" w:rsidR="00E57EC9" w:rsidRDefault="00776CEA" w:rsidP="00E57EC9">
      <w:r w:rsidRPr="00034910">
        <w:t>Puissance de l</w:t>
      </w:r>
      <w:r w:rsidR="00E57EC9">
        <w:t>’</w:t>
      </w:r>
      <w:r w:rsidRPr="00034910">
        <w:t>espoir</w:t>
      </w:r>
      <w:r w:rsidR="00E57EC9">
        <w:t xml:space="preserve">. </w:t>
      </w:r>
      <w:r w:rsidRPr="002131E0">
        <w:rPr>
          <w:lang w:val="fr-029"/>
        </w:rPr>
        <w:t xml:space="preserve">Il </w:t>
      </w:r>
      <w:r w:rsidRPr="00034910">
        <w:t>semblait que l</w:t>
      </w:r>
      <w:r w:rsidR="00E57EC9">
        <w:t>’</w:t>
      </w:r>
      <w:r w:rsidRPr="00034910">
        <w:t>interlocuteur du d</w:t>
      </w:r>
      <w:r w:rsidRPr="00034910">
        <w:t>é</w:t>
      </w:r>
      <w:r w:rsidRPr="00034910">
        <w:t>tective fut moins pâle</w:t>
      </w:r>
      <w:r w:rsidR="00E57EC9">
        <w:t xml:space="preserve">, </w:t>
      </w:r>
      <w:r w:rsidRPr="00034910">
        <w:t>qu</w:t>
      </w:r>
      <w:r w:rsidR="00E57EC9">
        <w:t>’</w:t>
      </w:r>
      <w:r w:rsidRPr="00034910">
        <w:t>une teinte plus vivante colorât ses traits</w:t>
      </w:r>
      <w:r w:rsidR="00E57EC9">
        <w:t>.</w:t>
      </w:r>
    </w:p>
    <w:p w14:paraId="50CAD7D9" w14:textId="77777777" w:rsidR="00E57EC9" w:rsidRDefault="00E57EC9" w:rsidP="00E57EC9">
      <w:r>
        <w:t>— </w:t>
      </w:r>
      <w:r w:rsidR="00776CEA" w:rsidRPr="00034910">
        <w:t>Te rends-tu compte de la façon dont on nous a mis dans cette fâcheuse position</w:t>
      </w:r>
      <w:r>
        <w:t xml:space="preserve"> ? </w:t>
      </w:r>
      <w:r w:rsidR="00776CEA" w:rsidRPr="00034910">
        <w:t>commença le détective</w:t>
      </w:r>
      <w:r>
        <w:t>.</w:t>
      </w:r>
    </w:p>
    <w:p w14:paraId="4DBF023C" w14:textId="77777777" w:rsidR="00E57EC9" w:rsidRDefault="00776CEA" w:rsidP="00E57EC9">
      <w:r w:rsidRPr="00034910">
        <w:t>Et lui</w:t>
      </w:r>
      <w:r w:rsidR="00E57EC9">
        <w:t xml:space="preserve">, </w:t>
      </w:r>
      <w:r w:rsidRPr="00034910">
        <w:t>le considérant avec surprise</w:t>
      </w:r>
      <w:r w:rsidR="00E57EC9">
        <w:t xml:space="preserve">, </w:t>
      </w:r>
      <w:r w:rsidRPr="00034910">
        <w:t>ne comprenant pas le but de sa question</w:t>
      </w:r>
      <w:r w:rsidR="00E57EC9">
        <w:t xml:space="preserve">, </w:t>
      </w:r>
      <w:r w:rsidRPr="00034910">
        <w:t>il continua</w:t>
      </w:r>
      <w:r w:rsidR="00E57EC9">
        <w:t> :</w:t>
      </w:r>
    </w:p>
    <w:p w14:paraId="404DEAE9" w14:textId="77777777" w:rsidR="00E57EC9" w:rsidRDefault="00E57EC9" w:rsidP="00E57EC9">
      <w:r>
        <w:t>— </w:t>
      </w:r>
      <w:r w:rsidR="00776CEA" w:rsidRPr="00034910">
        <w:t>Non</w:t>
      </w:r>
      <w:r>
        <w:t xml:space="preserve">, </w:t>
      </w:r>
      <w:r w:rsidR="00776CEA" w:rsidRPr="00034910">
        <w:t>peut-être</w:t>
      </w:r>
      <w:r>
        <w:t xml:space="preserve">. </w:t>
      </w:r>
      <w:r w:rsidR="00776CEA" w:rsidRPr="00034910">
        <w:t>Je vais donc te le dire</w:t>
      </w:r>
      <w:r>
        <w:t xml:space="preserve">. </w:t>
      </w:r>
      <w:r w:rsidR="00776CEA" w:rsidRPr="00034910">
        <w:t>On a creusé une fosse</w:t>
      </w:r>
      <w:r>
        <w:t xml:space="preserve">, </w:t>
      </w:r>
      <w:r w:rsidR="00776CEA" w:rsidRPr="00034910">
        <w:t>de profondeur sensiblement égale à la distance en ha</w:t>
      </w:r>
      <w:r w:rsidR="00776CEA" w:rsidRPr="00034910">
        <w:t>u</w:t>
      </w:r>
      <w:r w:rsidR="00776CEA" w:rsidRPr="00034910">
        <w:t>teur de notre cou à la plante des pieds</w:t>
      </w:r>
      <w:r>
        <w:t xml:space="preserve">. </w:t>
      </w:r>
      <w:r w:rsidR="00776CEA" w:rsidRPr="00034910">
        <w:t>Cela fait</w:t>
      </w:r>
      <w:r>
        <w:t xml:space="preserve">, </w:t>
      </w:r>
      <w:r w:rsidR="00776CEA" w:rsidRPr="00034910">
        <w:t>et nous dûment ligotés</w:t>
      </w:r>
      <w:r>
        <w:t xml:space="preserve">, </w:t>
      </w:r>
      <w:r w:rsidR="00776CEA" w:rsidRPr="00034910">
        <w:t>on nous a plantés tout droits dans la cavité</w:t>
      </w:r>
      <w:r>
        <w:t xml:space="preserve">, </w:t>
      </w:r>
      <w:r w:rsidR="00776CEA" w:rsidRPr="00034910">
        <w:t>puis on a rejeté la terre autour de nous</w:t>
      </w:r>
      <w:r>
        <w:t xml:space="preserve">, </w:t>
      </w:r>
      <w:r w:rsidR="00776CEA" w:rsidRPr="00034910">
        <w:t>de telle sorte que</w:t>
      </w:r>
      <w:r>
        <w:t xml:space="preserve">, </w:t>
      </w:r>
      <w:r w:rsidR="00776CEA" w:rsidRPr="00034910">
        <w:t>noyés dans la masse</w:t>
      </w:r>
      <w:r>
        <w:t xml:space="preserve">, </w:t>
      </w:r>
      <w:r w:rsidR="00776CEA" w:rsidRPr="00034910">
        <w:t>tout mouvement nous fût défendu</w:t>
      </w:r>
      <w:r>
        <w:t xml:space="preserve">. </w:t>
      </w:r>
      <w:r w:rsidR="00776CEA" w:rsidRPr="00034910">
        <w:t>Ceci est un principe mécanique</w:t>
      </w:r>
      <w:r>
        <w:t xml:space="preserve">. </w:t>
      </w:r>
      <w:r w:rsidR="00776CEA" w:rsidRPr="00034910">
        <w:t>Également comprimés en tous points</w:t>
      </w:r>
      <w:r>
        <w:t xml:space="preserve">, </w:t>
      </w:r>
      <w:r w:rsidR="00776CEA" w:rsidRPr="00034910">
        <w:t>nous ne sa</w:t>
      </w:r>
      <w:r w:rsidR="00776CEA" w:rsidRPr="00034910">
        <w:t>u</w:t>
      </w:r>
      <w:r w:rsidR="00776CEA" w:rsidRPr="00034910">
        <w:t>rions prendre un point d</w:t>
      </w:r>
      <w:r>
        <w:t>’</w:t>
      </w:r>
      <w:r w:rsidR="00776CEA" w:rsidRPr="00034910">
        <w:t>appui quelconque</w:t>
      </w:r>
      <w:r>
        <w:t xml:space="preserve">. </w:t>
      </w:r>
      <w:r w:rsidR="00776CEA" w:rsidRPr="00034910">
        <w:t>En d</w:t>
      </w:r>
      <w:r>
        <w:t>’</w:t>
      </w:r>
      <w:r w:rsidR="00776CEA" w:rsidRPr="00034910">
        <w:t>autres termes</w:t>
      </w:r>
      <w:r>
        <w:t xml:space="preserve"> : </w:t>
      </w:r>
      <w:r w:rsidR="00776CEA" w:rsidRPr="00034910">
        <w:t>les points d</w:t>
      </w:r>
      <w:r>
        <w:t>’</w:t>
      </w:r>
      <w:r w:rsidR="00776CEA" w:rsidRPr="00034910">
        <w:t>appui existant en toutes les parties de notre indiv</w:t>
      </w:r>
      <w:r w:rsidR="00776CEA" w:rsidRPr="00034910">
        <w:t>i</w:t>
      </w:r>
      <w:r w:rsidR="00776CEA" w:rsidRPr="00034910">
        <w:t>du</w:t>
      </w:r>
      <w:r>
        <w:t xml:space="preserve">, </w:t>
      </w:r>
      <w:r w:rsidR="00776CEA" w:rsidRPr="00034910">
        <w:t>se neutralisent et équivalent</w:t>
      </w:r>
      <w:r>
        <w:t xml:space="preserve">, </w:t>
      </w:r>
      <w:r w:rsidR="00776CEA" w:rsidRPr="00034910">
        <w:t>en réalité</w:t>
      </w:r>
      <w:r>
        <w:t xml:space="preserve">, </w:t>
      </w:r>
      <w:r w:rsidR="00776CEA" w:rsidRPr="00034910">
        <w:t>à l</w:t>
      </w:r>
      <w:r>
        <w:t>’</w:t>
      </w:r>
      <w:r w:rsidR="00776CEA" w:rsidRPr="00034910">
        <w:t>absence de point d</w:t>
      </w:r>
      <w:r>
        <w:t>’</w:t>
      </w:r>
      <w:r w:rsidR="00776CEA" w:rsidRPr="00034910">
        <w:t>appui</w:t>
      </w:r>
      <w:r>
        <w:t xml:space="preserve">. </w:t>
      </w:r>
      <w:r w:rsidR="00776CEA" w:rsidRPr="00034910">
        <w:t>Comprends-tu</w:t>
      </w:r>
      <w:r>
        <w:t> ?</w:t>
      </w:r>
    </w:p>
    <w:p w14:paraId="292D4F7E" w14:textId="77777777" w:rsidR="00E57EC9" w:rsidRDefault="00E57EC9" w:rsidP="00E57EC9">
      <w:r>
        <w:t>— </w:t>
      </w:r>
      <w:r w:rsidR="00776CEA" w:rsidRPr="00034910">
        <w:t>Moi</w:t>
      </w:r>
      <w:r>
        <w:t xml:space="preserve"> ! </w:t>
      </w:r>
      <w:r w:rsidR="00776CEA" w:rsidRPr="00034910">
        <w:t>s</w:t>
      </w:r>
      <w:r>
        <w:t>’</w:t>
      </w:r>
      <w:r w:rsidR="00776CEA" w:rsidRPr="00034910">
        <w:t>exclama Jean</w:t>
      </w:r>
      <w:r>
        <w:t xml:space="preserve">, </w:t>
      </w:r>
      <w:r w:rsidR="00776CEA" w:rsidRPr="00034910">
        <w:t>je ne comprends pas du tout</w:t>
      </w:r>
      <w:r>
        <w:t xml:space="preserve">. </w:t>
      </w:r>
      <w:r w:rsidR="00776CEA" w:rsidRPr="00034910">
        <w:t>Mais allez toujours</w:t>
      </w:r>
      <w:r>
        <w:t xml:space="preserve">, </w:t>
      </w:r>
      <w:r w:rsidR="00776CEA" w:rsidRPr="00034910">
        <w:t>patron</w:t>
      </w:r>
      <w:r>
        <w:t xml:space="preserve">, </w:t>
      </w:r>
      <w:r w:rsidR="00776CEA" w:rsidRPr="00034910">
        <w:t>je suis sûr que votre conclusion sera claire</w:t>
      </w:r>
      <w:r>
        <w:t>.</w:t>
      </w:r>
    </w:p>
    <w:p w14:paraId="5FDE220C" w14:textId="77777777" w:rsidR="00E57EC9" w:rsidRDefault="00776CEA" w:rsidP="00E57EC9">
      <w:r w:rsidRPr="00034910">
        <w:t xml:space="preserve">Dick </w:t>
      </w:r>
      <w:proofErr w:type="spellStart"/>
      <w:r w:rsidRPr="00034910">
        <w:t>Fann</w:t>
      </w:r>
      <w:proofErr w:type="spellEnd"/>
      <w:r w:rsidRPr="00034910">
        <w:t xml:space="preserve"> adressa un regard reconnaissant au gamin</w:t>
      </w:r>
      <w:r w:rsidR="00E57EC9">
        <w:t xml:space="preserve">. </w:t>
      </w:r>
      <w:r w:rsidRPr="00034910">
        <w:t>À cette minute tragique</w:t>
      </w:r>
      <w:r w:rsidR="00E57EC9">
        <w:t xml:space="preserve">, </w:t>
      </w:r>
      <w:r w:rsidRPr="00034910">
        <w:t xml:space="preserve">la confiance du jeune garçon le </w:t>
      </w:r>
      <w:r w:rsidRPr="00034910">
        <w:lastRenderedPageBreak/>
        <w:t>réconfo</w:t>
      </w:r>
      <w:r w:rsidRPr="00034910">
        <w:t>r</w:t>
      </w:r>
      <w:r w:rsidRPr="00034910">
        <w:t>tait</w:t>
      </w:r>
      <w:r w:rsidR="00E57EC9">
        <w:t xml:space="preserve">. </w:t>
      </w:r>
      <w:r w:rsidRPr="00034910">
        <w:t>L</w:t>
      </w:r>
      <w:r w:rsidR="00E57EC9">
        <w:t>’</w:t>
      </w:r>
      <w:r w:rsidRPr="00034910">
        <w:t>horreur même de la mort menaçante n</w:t>
      </w:r>
      <w:r w:rsidR="00E57EC9">
        <w:t>’</w:t>
      </w:r>
      <w:r w:rsidRPr="00034910">
        <w:t>avait point altéré la foi du Parisien</w:t>
      </w:r>
      <w:r w:rsidR="00E57EC9">
        <w:t>.</w:t>
      </w:r>
    </w:p>
    <w:p w14:paraId="4233AC2B" w14:textId="77777777" w:rsidR="00E57EC9" w:rsidRDefault="00776CEA" w:rsidP="00E57EC9">
      <w:r w:rsidRPr="00034910">
        <w:t>Et détachant les syllabes</w:t>
      </w:r>
      <w:r w:rsidR="00E57EC9">
        <w:t xml:space="preserve">, </w:t>
      </w:r>
      <w:r w:rsidRPr="00034910">
        <w:t>comme pour les faire mieux p</w:t>
      </w:r>
      <w:r w:rsidRPr="00034910">
        <w:t>é</w:t>
      </w:r>
      <w:r w:rsidRPr="00034910">
        <w:t>nétrer dans l</w:t>
      </w:r>
      <w:r w:rsidR="00E57EC9">
        <w:t>’</w:t>
      </w:r>
      <w:r w:rsidRPr="00034910">
        <w:t>esprit de son auditeur</w:t>
      </w:r>
      <w:r w:rsidR="00E57EC9">
        <w:t> :</w:t>
      </w:r>
    </w:p>
    <w:p w14:paraId="4340E67F" w14:textId="77777777" w:rsidR="00E57EC9" w:rsidRDefault="00E57EC9" w:rsidP="00E57EC9">
      <w:r>
        <w:t>— </w:t>
      </w:r>
      <w:r w:rsidR="00776CEA" w:rsidRPr="00034910">
        <w:t>Si l</w:t>
      </w:r>
      <w:r>
        <w:t>’</w:t>
      </w:r>
      <w:r w:rsidR="00776CEA" w:rsidRPr="00034910">
        <w:t>on pouvait créer des différences de pression autour de soi</w:t>
      </w:r>
      <w:r>
        <w:t xml:space="preserve">, </w:t>
      </w:r>
      <w:r w:rsidR="00776CEA" w:rsidRPr="00034910">
        <w:t>les points de plus forte pression deviendraient des points d</w:t>
      </w:r>
      <w:r>
        <w:t>’</w:t>
      </w:r>
      <w:r w:rsidR="00776CEA" w:rsidRPr="00034910">
        <w:t>appui</w:t>
      </w:r>
      <w:r>
        <w:t xml:space="preserve">. </w:t>
      </w:r>
      <w:r w:rsidR="00776CEA" w:rsidRPr="00034910">
        <w:t>Avec un point semblable</w:t>
      </w:r>
      <w:r>
        <w:t xml:space="preserve">, </w:t>
      </w:r>
      <w:r w:rsidR="00776CEA" w:rsidRPr="00034910">
        <w:t>la science se fait forte de so</w:t>
      </w:r>
      <w:r w:rsidR="00776CEA" w:rsidRPr="00034910">
        <w:t>u</w:t>
      </w:r>
      <w:r w:rsidR="00776CEA" w:rsidRPr="00034910">
        <w:t>lever le monde</w:t>
      </w:r>
      <w:r>
        <w:t xml:space="preserve"> ; </w:t>
      </w:r>
      <w:r w:rsidR="00776CEA" w:rsidRPr="00034910">
        <w:t>ce serait donc un jeu de soulever nos personnes jusqu</w:t>
      </w:r>
      <w:r>
        <w:t>’</w:t>
      </w:r>
      <w:r w:rsidR="00776CEA" w:rsidRPr="00034910">
        <w:t>au niveau du sol</w:t>
      </w:r>
      <w:r>
        <w:t>.</w:t>
      </w:r>
    </w:p>
    <w:p w14:paraId="01C788D1" w14:textId="77777777" w:rsidR="00E57EC9" w:rsidRDefault="00776CEA" w:rsidP="00E57EC9">
      <w:r w:rsidRPr="00034910">
        <w:t>Et Jean esquissant une grimace à cette affirmation</w:t>
      </w:r>
      <w:r w:rsidR="00E57EC9">
        <w:t xml:space="preserve">, </w:t>
      </w:r>
      <w:r w:rsidRPr="00034910">
        <w:t>Dick appuya</w:t>
      </w:r>
      <w:r w:rsidR="00E57EC9">
        <w:t> :</w:t>
      </w:r>
    </w:p>
    <w:p w14:paraId="3037769A" w14:textId="77777777" w:rsidR="00E57EC9" w:rsidRDefault="00E57EC9" w:rsidP="00E57EC9">
      <w:r>
        <w:t>— </w:t>
      </w:r>
      <w:r w:rsidR="00776CEA" w:rsidRPr="00034910">
        <w:t>Que faut-il</w:t>
      </w:r>
      <w:r>
        <w:t xml:space="preserve"> ? </w:t>
      </w:r>
      <w:r w:rsidR="00776CEA" w:rsidRPr="00034910">
        <w:t>Un centre de résistance et quelque aptitude sportive</w:t>
      </w:r>
      <w:r>
        <w:t xml:space="preserve">. </w:t>
      </w:r>
      <w:r w:rsidR="00776CEA" w:rsidRPr="00034910">
        <w:t>J</w:t>
      </w:r>
      <w:r>
        <w:t>’</w:t>
      </w:r>
      <w:r w:rsidR="00776CEA" w:rsidRPr="00034910">
        <w:t>ai l</w:t>
      </w:r>
      <w:r>
        <w:t>’</w:t>
      </w:r>
      <w:r w:rsidR="00776CEA" w:rsidRPr="00034910">
        <w:t>aptitude</w:t>
      </w:r>
      <w:r>
        <w:t xml:space="preserve">, </w:t>
      </w:r>
      <w:r w:rsidR="00776CEA" w:rsidRPr="00034910">
        <w:t>tu le sais</w:t>
      </w:r>
      <w:r>
        <w:t xml:space="preserve"> ; </w:t>
      </w:r>
      <w:r w:rsidR="00776CEA" w:rsidRPr="00034910">
        <w:t>quant au centre en question</w:t>
      </w:r>
      <w:r>
        <w:t xml:space="preserve">, </w:t>
      </w:r>
      <w:r w:rsidR="00776CEA" w:rsidRPr="00034910">
        <w:t>j</w:t>
      </w:r>
      <w:r>
        <w:t>’</w:t>
      </w:r>
      <w:r w:rsidR="00776CEA" w:rsidRPr="00034910">
        <w:t>espère arriver à le créer en desserrant la gangue de terre qui m</w:t>
      </w:r>
      <w:r>
        <w:t>’</w:t>
      </w:r>
      <w:r w:rsidR="00776CEA" w:rsidRPr="00034910">
        <w:t>emprisonne</w:t>
      </w:r>
      <w:r>
        <w:t>.</w:t>
      </w:r>
    </w:p>
    <w:p w14:paraId="2243C463" w14:textId="77777777" w:rsidR="00E57EC9" w:rsidRDefault="00E57EC9" w:rsidP="00E57EC9">
      <w:r>
        <w:t>— </w:t>
      </w:r>
      <w:r w:rsidR="00776CEA" w:rsidRPr="00034910">
        <w:t>De quelle façon</w:t>
      </w:r>
      <w:r>
        <w:t> ?</w:t>
      </w:r>
    </w:p>
    <w:p w14:paraId="36601E16" w14:textId="77777777" w:rsidR="00E57EC9" w:rsidRDefault="00E57EC9" w:rsidP="00E57EC9">
      <w:r>
        <w:t>— </w:t>
      </w:r>
      <w:r w:rsidR="00776CEA" w:rsidRPr="00034910">
        <w:t>Cette terre a été remuée</w:t>
      </w:r>
      <w:r>
        <w:t xml:space="preserve">. </w:t>
      </w:r>
      <w:r w:rsidR="00776CEA" w:rsidRPr="00034910">
        <w:t xml:space="preserve">Elle est donc </w:t>
      </w:r>
      <w:r w:rsidR="00776CEA" w:rsidRPr="00034910">
        <w:rPr>
          <w:i/>
          <w:iCs/>
        </w:rPr>
        <w:t xml:space="preserve">meuble </w:t>
      </w:r>
      <w:r w:rsidR="00776CEA" w:rsidRPr="00034910">
        <w:t>dans une certaine mesure</w:t>
      </w:r>
      <w:r>
        <w:t xml:space="preserve">, </w:t>
      </w:r>
      <w:r w:rsidR="00776CEA" w:rsidRPr="00034910">
        <w:t>susceptible d</w:t>
      </w:r>
      <w:r>
        <w:t>’</w:t>
      </w:r>
      <w:r w:rsidR="00776CEA" w:rsidRPr="00034910">
        <w:t>être comprimée</w:t>
      </w:r>
      <w:r>
        <w:t xml:space="preserve">, </w:t>
      </w:r>
      <w:r w:rsidR="00776CEA" w:rsidRPr="00034910">
        <w:t>de diminuer de volume</w:t>
      </w:r>
      <w:r>
        <w:t xml:space="preserve"> ; </w:t>
      </w:r>
      <w:r w:rsidR="00776CEA" w:rsidRPr="00034910">
        <w:t>partant</w:t>
      </w:r>
      <w:r>
        <w:t xml:space="preserve">, </w:t>
      </w:r>
      <w:r w:rsidR="00776CEA" w:rsidRPr="00034910">
        <w:t>de nous donner une petite aisance de mouv</w:t>
      </w:r>
      <w:r w:rsidR="00776CEA" w:rsidRPr="00034910">
        <w:t>e</w:t>
      </w:r>
      <w:r w:rsidR="00776CEA" w:rsidRPr="00034910">
        <w:t>ments</w:t>
      </w:r>
      <w:r>
        <w:t>.</w:t>
      </w:r>
    </w:p>
    <w:p w14:paraId="5B3D690E" w14:textId="77777777" w:rsidR="00E57EC9" w:rsidRDefault="00E57EC9" w:rsidP="00E57EC9">
      <w:r>
        <w:t>— </w:t>
      </w:r>
      <w:r w:rsidR="00776CEA" w:rsidRPr="00034910">
        <w:t>Oh</w:t>
      </w:r>
      <w:r>
        <w:t> !</w:t>
      </w:r>
    </w:p>
    <w:p w14:paraId="7A68D832" w14:textId="77777777" w:rsidR="00E57EC9" w:rsidRDefault="00776CEA" w:rsidP="00E57EC9">
      <w:r w:rsidRPr="00034910">
        <w:t>L</w:t>
      </w:r>
      <w:r w:rsidR="00E57EC9">
        <w:t>’</w:t>
      </w:r>
      <w:r w:rsidRPr="00034910">
        <w:t>exclamation dubitative du jeune garçon fut couverte par l</w:t>
      </w:r>
      <w:r w:rsidR="00E57EC9">
        <w:t>’</w:t>
      </w:r>
      <w:r w:rsidRPr="00034910">
        <w:t>affirmation de son interlocuteur</w:t>
      </w:r>
      <w:r w:rsidR="00E57EC9">
        <w:t>.</w:t>
      </w:r>
    </w:p>
    <w:p w14:paraId="259D61D5" w14:textId="77777777" w:rsidR="00E57EC9" w:rsidRDefault="00E57EC9" w:rsidP="00E57EC9">
      <w:r>
        <w:t>— </w:t>
      </w:r>
      <w:r w:rsidR="00776CEA" w:rsidRPr="00034910">
        <w:t>La chose a commencé à se produire pour moi</w:t>
      </w:r>
      <w:r>
        <w:t xml:space="preserve">, </w:t>
      </w:r>
      <w:r w:rsidR="00776CEA" w:rsidRPr="00034910">
        <w:t>c</w:t>
      </w:r>
      <w:r>
        <w:t>’</w:t>
      </w:r>
      <w:r w:rsidR="00776CEA" w:rsidRPr="00034910">
        <w:t>est préc</w:t>
      </w:r>
      <w:r w:rsidR="00776CEA" w:rsidRPr="00034910">
        <w:t>i</w:t>
      </w:r>
      <w:r w:rsidR="00776CEA" w:rsidRPr="00034910">
        <w:t>sément ce qui a appelé mon attention</w:t>
      </w:r>
      <w:r>
        <w:t>.</w:t>
      </w:r>
    </w:p>
    <w:p w14:paraId="342A3988" w14:textId="77777777" w:rsidR="00E57EC9" w:rsidRDefault="00E57EC9" w:rsidP="00E57EC9">
      <w:r>
        <w:t>— </w:t>
      </w:r>
      <w:r w:rsidR="00776CEA" w:rsidRPr="00034910">
        <w:t>Que voulez-vous dire</w:t>
      </w:r>
      <w:r>
        <w:t> ?</w:t>
      </w:r>
    </w:p>
    <w:p w14:paraId="0A1B759C" w14:textId="77777777" w:rsidR="00E57EC9" w:rsidRDefault="00E57EC9" w:rsidP="00E57EC9">
      <w:pPr>
        <w:rPr>
          <w:i/>
          <w:iCs/>
        </w:rPr>
      </w:pPr>
      <w:r>
        <w:lastRenderedPageBreak/>
        <w:t>— </w:t>
      </w:r>
      <w:r w:rsidR="00776CEA" w:rsidRPr="00034910">
        <w:t>Que des contractions inconscientes de mon corps ont dû tasser la terre autour de moi</w:t>
      </w:r>
      <w:r>
        <w:t xml:space="preserve">, </w:t>
      </w:r>
      <w:r w:rsidR="00776CEA" w:rsidRPr="00034910">
        <w:rPr>
          <w:i/>
          <w:iCs/>
        </w:rPr>
        <w:t>car elle ne me comprime plus au</w:t>
      </w:r>
      <w:r w:rsidR="00776CEA" w:rsidRPr="00034910">
        <w:rPr>
          <w:i/>
          <w:iCs/>
        </w:rPr>
        <w:t>s</w:t>
      </w:r>
      <w:r w:rsidR="00776CEA" w:rsidRPr="00034910">
        <w:rPr>
          <w:i/>
          <w:iCs/>
        </w:rPr>
        <w:t>si étroitement</w:t>
      </w:r>
      <w:r>
        <w:rPr>
          <w:i/>
          <w:iCs/>
        </w:rPr>
        <w:t>.</w:t>
      </w:r>
    </w:p>
    <w:p w14:paraId="52A83DE1" w14:textId="77777777" w:rsidR="00E57EC9" w:rsidRDefault="00E57EC9" w:rsidP="00E57EC9">
      <w:r>
        <w:t>— </w:t>
      </w:r>
      <w:r w:rsidR="00776CEA" w:rsidRPr="00034910">
        <w:t>Et</w:t>
      </w:r>
      <w:r>
        <w:t xml:space="preserve"> ? </w:t>
      </w:r>
      <w:r w:rsidR="00776CEA" w:rsidRPr="00034910">
        <w:t>interrogea avidement le petit</w:t>
      </w:r>
      <w:r>
        <w:t>.</w:t>
      </w:r>
    </w:p>
    <w:p w14:paraId="05A2CFB0" w14:textId="77777777" w:rsidR="00E57EC9" w:rsidRDefault="00E57EC9" w:rsidP="00E57EC9">
      <w:r>
        <w:t>— </w:t>
      </w:r>
      <w:r w:rsidR="00776CEA" w:rsidRPr="00034910">
        <w:t>Je vais tenter d</w:t>
      </w:r>
      <w:r>
        <w:t>’</w:t>
      </w:r>
      <w:r w:rsidR="00776CEA" w:rsidRPr="00034910">
        <w:t>augmenter le tassement par un mouv</w:t>
      </w:r>
      <w:r w:rsidR="00776CEA" w:rsidRPr="00034910">
        <w:t>e</w:t>
      </w:r>
      <w:r w:rsidR="00776CEA" w:rsidRPr="00034910">
        <w:t>ment oscillatoire</w:t>
      </w:r>
      <w:r>
        <w:t xml:space="preserve">, </w:t>
      </w:r>
      <w:r w:rsidR="00776CEA" w:rsidRPr="00034910">
        <w:t>mes pieds</w:t>
      </w:r>
      <w:r>
        <w:t xml:space="preserve">, </w:t>
      </w:r>
      <w:r w:rsidR="00776CEA" w:rsidRPr="00034910">
        <w:t>absolument immobilisés par le terrain figurant l</w:t>
      </w:r>
      <w:r>
        <w:t>’</w:t>
      </w:r>
      <w:r w:rsidR="00776CEA" w:rsidRPr="00034910">
        <w:t>axe</w:t>
      </w:r>
      <w:r>
        <w:t xml:space="preserve">, </w:t>
      </w:r>
      <w:r w:rsidR="00776CEA" w:rsidRPr="00034910">
        <w:t>mes épaules légèrement desserrées devant décrire un arc de cercle</w:t>
      </w:r>
      <w:r>
        <w:t xml:space="preserve">. </w:t>
      </w:r>
      <w:r w:rsidR="00776CEA" w:rsidRPr="00034910">
        <w:t>Le tout est de parvenir à un arc de ce</w:t>
      </w:r>
      <w:r w:rsidR="00776CEA" w:rsidRPr="00034910">
        <w:t>r</w:t>
      </w:r>
      <w:r w:rsidR="00776CEA" w:rsidRPr="00034910">
        <w:t>cle suffisamment étendu</w:t>
      </w:r>
      <w:r>
        <w:t xml:space="preserve">… </w:t>
      </w:r>
      <w:r w:rsidR="00776CEA" w:rsidRPr="00034910">
        <w:t>Cinq ou six centimètres suffiraient</w:t>
      </w:r>
      <w:r>
        <w:t>.</w:t>
      </w:r>
    </w:p>
    <w:p w14:paraId="55804569" w14:textId="77777777" w:rsidR="00E57EC9" w:rsidRDefault="00E57EC9" w:rsidP="00E57EC9">
      <w:r>
        <w:t>— </w:t>
      </w:r>
      <w:r w:rsidR="00776CEA" w:rsidRPr="00034910">
        <w:t>Suffiraient à quoi</w:t>
      </w:r>
      <w:r>
        <w:t> ?</w:t>
      </w:r>
    </w:p>
    <w:p w14:paraId="0639969B" w14:textId="77777777" w:rsidR="00E57EC9" w:rsidRDefault="00E57EC9" w:rsidP="00E57EC9">
      <w:r>
        <w:t>— </w:t>
      </w:r>
      <w:r w:rsidR="00776CEA" w:rsidRPr="00034910">
        <w:t>Je me suis rendu compte que mes mains sont attachées derrière mon dos</w:t>
      </w:r>
      <w:r>
        <w:t>.</w:t>
      </w:r>
    </w:p>
    <w:p w14:paraId="1CF0747B" w14:textId="77777777" w:rsidR="00E57EC9" w:rsidRDefault="00E57EC9" w:rsidP="00E57EC9">
      <w:r>
        <w:t>— </w:t>
      </w:r>
      <w:r w:rsidR="00776CEA" w:rsidRPr="00034910">
        <w:t>Ce n</w:t>
      </w:r>
      <w:r>
        <w:t>’</w:t>
      </w:r>
      <w:r w:rsidR="00776CEA" w:rsidRPr="00034910">
        <w:t>est pas pour faciliter votre gymnastique</w:t>
      </w:r>
      <w:r>
        <w:t>.</w:t>
      </w:r>
    </w:p>
    <w:p w14:paraId="5EA6C706" w14:textId="77777777" w:rsidR="00E57EC9" w:rsidRDefault="00E57EC9" w:rsidP="00E57EC9">
      <w:r>
        <w:t>— </w:t>
      </w:r>
      <w:r w:rsidR="00776CEA" w:rsidRPr="00034910">
        <w:t>Il faut se servir de ce qui est au lieu de le déplorer</w:t>
      </w:r>
      <w:r>
        <w:t xml:space="preserve">, </w:t>
      </w:r>
      <w:r w:rsidR="00776CEA" w:rsidRPr="00034910">
        <w:t>fit l</w:t>
      </w:r>
      <w:r>
        <w:t>’</w:t>
      </w:r>
      <w:r w:rsidR="00776CEA" w:rsidRPr="00034910">
        <w:t>Anglais doucement</w:t>
      </w:r>
      <w:r>
        <w:t xml:space="preserve">. </w:t>
      </w:r>
      <w:r w:rsidR="00776CEA" w:rsidRPr="00034910">
        <w:t>Si j</w:t>
      </w:r>
      <w:r>
        <w:t>’</w:t>
      </w:r>
      <w:r w:rsidR="00776CEA" w:rsidRPr="00034910">
        <w:t>élargis le fourreau de terre qui m</w:t>
      </w:r>
      <w:r>
        <w:t>’</w:t>
      </w:r>
      <w:r w:rsidR="00776CEA" w:rsidRPr="00034910">
        <w:t>emprisonne</w:t>
      </w:r>
      <w:r>
        <w:t xml:space="preserve">, </w:t>
      </w:r>
      <w:r w:rsidR="00776CEA" w:rsidRPr="00034910">
        <w:t>si je remonte mes mains d</w:t>
      </w:r>
      <w:r>
        <w:t>’</w:t>
      </w:r>
      <w:r w:rsidR="00776CEA" w:rsidRPr="00034910">
        <w:t>un centimètre seul</w:t>
      </w:r>
      <w:r w:rsidR="00776CEA" w:rsidRPr="00034910">
        <w:t>e</w:t>
      </w:r>
      <w:r w:rsidR="00776CEA" w:rsidRPr="00034910">
        <w:t>ment</w:t>
      </w:r>
      <w:r>
        <w:t xml:space="preserve">, </w:t>
      </w:r>
      <w:r w:rsidR="00776CEA" w:rsidRPr="00034910">
        <w:t>qu</w:t>
      </w:r>
      <w:r>
        <w:t>’</w:t>
      </w:r>
      <w:r w:rsidR="00776CEA" w:rsidRPr="00034910">
        <w:t>arrive-t-il</w:t>
      </w:r>
      <w:r>
        <w:t xml:space="preserve"> ? </w:t>
      </w:r>
      <w:r w:rsidR="00776CEA" w:rsidRPr="00034910">
        <w:rPr>
          <w:i/>
          <w:iCs/>
        </w:rPr>
        <w:t>Mes bras cessent de figurer une ligne r</w:t>
      </w:r>
      <w:r w:rsidR="00776CEA" w:rsidRPr="00034910">
        <w:rPr>
          <w:i/>
          <w:iCs/>
        </w:rPr>
        <w:t>i</w:t>
      </w:r>
      <w:r w:rsidR="00776CEA" w:rsidRPr="00034910">
        <w:rPr>
          <w:i/>
          <w:iCs/>
        </w:rPr>
        <w:t>gide</w:t>
      </w:r>
      <w:r>
        <w:rPr>
          <w:i/>
          <w:iCs/>
        </w:rPr>
        <w:t xml:space="preserve">, </w:t>
      </w:r>
      <w:r w:rsidR="00776CEA" w:rsidRPr="00034910">
        <w:t>et le salut n</w:t>
      </w:r>
      <w:r>
        <w:t>’</w:t>
      </w:r>
      <w:r w:rsidR="00776CEA" w:rsidRPr="00034910">
        <w:t>est plus qu</w:t>
      </w:r>
      <w:r>
        <w:t>’</w:t>
      </w:r>
      <w:r w:rsidR="00776CEA" w:rsidRPr="00034910">
        <w:t>une question de temps</w:t>
      </w:r>
      <w:r>
        <w:t>.</w:t>
      </w:r>
    </w:p>
    <w:p w14:paraId="6494AE8C" w14:textId="77777777" w:rsidR="00E57EC9" w:rsidRDefault="00776CEA" w:rsidP="00E57EC9">
      <w:r w:rsidRPr="00034910">
        <w:t>Si audacieuse apparut la conclusion</w:t>
      </w:r>
      <w:r w:rsidR="00E57EC9">
        <w:t xml:space="preserve">, </w:t>
      </w:r>
      <w:r w:rsidRPr="00034910">
        <w:t>que l</w:t>
      </w:r>
      <w:r w:rsidR="00E57EC9">
        <w:t>’</w:t>
      </w:r>
      <w:r w:rsidRPr="00034910">
        <w:t xml:space="preserve">auditeur de Dick </w:t>
      </w:r>
      <w:proofErr w:type="spellStart"/>
      <w:r w:rsidRPr="00034910">
        <w:t>Fann</w:t>
      </w:r>
      <w:proofErr w:type="spellEnd"/>
      <w:r w:rsidRPr="00034910">
        <w:t xml:space="preserve"> demeura bouche bée</w:t>
      </w:r>
      <w:r w:rsidR="00E57EC9">
        <w:t xml:space="preserve">. </w:t>
      </w:r>
      <w:r w:rsidRPr="00034910">
        <w:t>Il n</w:t>
      </w:r>
      <w:r w:rsidR="00E57EC9">
        <w:t>’</w:t>
      </w:r>
      <w:r w:rsidRPr="00034910">
        <w:t>osait interroger</w:t>
      </w:r>
      <w:r w:rsidR="00E57EC9">
        <w:t xml:space="preserve">, </w:t>
      </w:r>
      <w:r w:rsidRPr="00034910">
        <w:t>se demandant si la raison de son compagnon avait résisté aux épreuves subies</w:t>
      </w:r>
      <w:r w:rsidR="00E57EC9">
        <w:t xml:space="preserve">. </w:t>
      </w:r>
      <w:r w:rsidRPr="00034910">
        <w:t>Car</w:t>
      </w:r>
      <w:r w:rsidR="00E57EC9">
        <w:t xml:space="preserve">, </w:t>
      </w:r>
      <w:r w:rsidRPr="00034910">
        <w:t>en quoi espérait-il se sauver</w:t>
      </w:r>
      <w:r w:rsidR="00E57EC9">
        <w:t xml:space="preserve">, </w:t>
      </w:r>
      <w:r w:rsidRPr="00034910">
        <w:t>du fait que ses bras ne prése</w:t>
      </w:r>
      <w:r w:rsidRPr="00034910">
        <w:t>n</w:t>
      </w:r>
      <w:r w:rsidRPr="00034910">
        <w:t>teraient plus une ligne rigide</w:t>
      </w:r>
      <w:r w:rsidR="00E57EC9">
        <w:t> ?</w:t>
      </w:r>
    </w:p>
    <w:p w14:paraId="0D470DBE" w14:textId="77777777" w:rsidR="00E57EC9" w:rsidRDefault="00E57EC9" w:rsidP="00E57EC9">
      <w:r>
        <w:t>— </w:t>
      </w:r>
      <w:r w:rsidR="00776CEA" w:rsidRPr="00034910">
        <w:t>Si mes bras ne sont plus en ligne droite</w:t>
      </w:r>
      <w:r>
        <w:t xml:space="preserve">, </w:t>
      </w:r>
      <w:r w:rsidR="00776CEA" w:rsidRPr="00034910">
        <w:t>reprit le déte</w:t>
      </w:r>
      <w:r w:rsidR="00776CEA" w:rsidRPr="00034910">
        <w:t>c</w:t>
      </w:r>
      <w:r w:rsidR="00776CEA" w:rsidRPr="00034910">
        <w:t>tive</w:t>
      </w:r>
      <w:r>
        <w:t xml:space="preserve">, </w:t>
      </w:r>
      <w:r w:rsidR="00776CEA" w:rsidRPr="00034910">
        <w:t>ils affecteront la forme d</w:t>
      </w:r>
      <w:r>
        <w:t>’</w:t>
      </w:r>
      <w:r w:rsidR="00776CEA" w:rsidRPr="00034910">
        <w:t>une ligne brisée</w:t>
      </w:r>
      <w:r>
        <w:t xml:space="preserve">, </w:t>
      </w:r>
      <w:r w:rsidR="00776CEA" w:rsidRPr="00034910">
        <w:t>d</w:t>
      </w:r>
      <w:r>
        <w:t>’</w:t>
      </w:r>
      <w:r w:rsidR="00776CEA" w:rsidRPr="00034910">
        <w:t>un angle dont le coude sera le sommet</w:t>
      </w:r>
      <w:r>
        <w:t xml:space="preserve">. </w:t>
      </w:r>
      <w:r w:rsidR="00776CEA" w:rsidRPr="00034910">
        <w:t>Cet angle pénétrera facilement dans le terrain meuble</w:t>
      </w:r>
      <w:r>
        <w:t xml:space="preserve">. </w:t>
      </w:r>
      <w:r w:rsidR="00776CEA" w:rsidRPr="00034910">
        <w:t>J</w:t>
      </w:r>
      <w:r>
        <w:t>’</w:t>
      </w:r>
      <w:r w:rsidR="00776CEA" w:rsidRPr="00034910">
        <w:t>aurai ainsi le point d</w:t>
      </w:r>
      <w:r>
        <w:t>’</w:t>
      </w:r>
      <w:r w:rsidR="00776CEA" w:rsidRPr="00034910">
        <w:t>appui cherché</w:t>
      </w:r>
      <w:r>
        <w:t xml:space="preserve">. </w:t>
      </w:r>
      <w:r w:rsidR="00776CEA" w:rsidRPr="00034910">
        <w:t>Je me soulèverai de peu d</w:t>
      </w:r>
      <w:r>
        <w:t>’</w:t>
      </w:r>
      <w:r w:rsidR="00776CEA" w:rsidRPr="00034910">
        <w:t>abord</w:t>
      </w:r>
      <w:r>
        <w:t xml:space="preserve">, </w:t>
      </w:r>
      <w:r w:rsidR="00776CEA" w:rsidRPr="00034910">
        <w:t xml:space="preserve">de </w:t>
      </w:r>
      <w:r w:rsidR="00776CEA" w:rsidRPr="00034910">
        <w:lastRenderedPageBreak/>
        <w:t>quelques millimètres peut-être</w:t>
      </w:r>
      <w:r>
        <w:t xml:space="preserve"> ; </w:t>
      </w:r>
      <w:r w:rsidR="00776CEA" w:rsidRPr="00034910">
        <w:t>mais mes pieds quitteront le fond de la fosse et</w:t>
      </w:r>
      <w:r>
        <w:t xml:space="preserve">, </w:t>
      </w:r>
      <w:r w:rsidR="00776CEA" w:rsidRPr="00034910">
        <w:t>opérant une série du mouvements en tous sens</w:t>
      </w:r>
      <w:r>
        <w:t xml:space="preserve">, </w:t>
      </w:r>
      <w:r w:rsidR="00776CEA" w:rsidRPr="00034910">
        <w:t>feront glisser au fond des parcelles de terre</w:t>
      </w:r>
      <w:r>
        <w:t xml:space="preserve">, </w:t>
      </w:r>
      <w:r w:rsidR="00776CEA" w:rsidRPr="00034910">
        <w:t>exhaussant ce fond</w:t>
      </w:r>
      <w:r>
        <w:t xml:space="preserve">. </w:t>
      </w:r>
      <w:r w:rsidR="00776CEA" w:rsidRPr="00034910">
        <w:t>Si cette première partie de l</w:t>
      </w:r>
      <w:r>
        <w:t>’</w:t>
      </w:r>
      <w:r w:rsidR="00776CEA" w:rsidRPr="00034910">
        <w:t>opération réussit</w:t>
      </w:r>
      <w:r>
        <w:t xml:space="preserve">, </w:t>
      </w:r>
      <w:r w:rsidR="00776CEA" w:rsidRPr="00034910">
        <w:t>le succès est assuré</w:t>
      </w:r>
      <w:r>
        <w:t xml:space="preserve">, </w:t>
      </w:r>
      <w:r w:rsidR="00776CEA" w:rsidRPr="00034910">
        <w:t>car la difficulté d</w:t>
      </w:r>
      <w:r w:rsidR="00776CEA" w:rsidRPr="00034910">
        <w:t>é</w:t>
      </w:r>
      <w:r w:rsidR="00776CEA" w:rsidRPr="00034910">
        <w:t>croîtra proportionnellement au carré de l</w:t>
      </w:r>
      <w:r>
        <w:t>’</w:t>
      </w:r>
      <w:r w:rsidR="00776CEA" w:rsidRPr="00034910">
        <w:t>exhaussement obtenu</w:t>
      </w:r>
      <w:r>
        <w:t>.</w:t>
      </w:r>
    </w:p>
    <w:p w14:paraId="2B77C03B" w14:textId="77777777" w:rsidR="00E57EC9" w:rsidRDefault="00776CEA" w:rsidP="00E57EC9">
      <w:r w:rsidRPr="00034910">
        <w:t>Un cri ponctua la phrase</w:t>
      </w:r>
      <w:r w:rsidR="00E57EC9">
        <w:t xml:space="preserve">. </w:t>
      </w:r>
      <w:r w:rsidRPr="00034910">
        <w:t>Cette fois</w:t>
      </w:r>
      <w:r w:rsidR="00E57EC9">
        <w:t xml:space="preserve">, </w:t>
      </w:r>
      <w:r w:rsidRPr="00034910">
        <w:t>Jean avait compris</w:t>
      </w:r>
      <w:r w:rsidR="00E57EC9">
        <w:t xml:space="preserve">. </w:t>
      </w:r>
      <w:r w:rsidRPr="00034910">
        <w:t>Certes</w:t>
      </w:r>
      <w:r w:rsidR="00E57EC9">
        <w:t xml:space="preserve">, </w:t>
      </w:r>
      <w:r w:rsidRPr="00034910">
        <w:t>l</w:t>
      </w:r>
      <w:r w:rsidR="00E57EC9">
        <w:t>’</w:t>
      </w:r>
      <w:r w:rsidRPr="00034910">
        <w:t>instruction rudimentaire du gamin ne lui permettait pas de percevoir nettement comment la difficulté diminuerait dans la proportion indiquée</w:t>
      </w:r>
      <w:r w:rsidR="00E57EC9">
        <w:t xml:space="preserve">, </w:t>
      </w:r>
      <w:r w:rsidRPr="00034910">
        <w:t>mais il sentait possible la dél</w:t>
      </w:r>
      <w:r w:rsidRPr="00034910">
        <w:t>i</w:t>
      </w:r>
      <w:r w:rsidRPr="00034910">
        <w:t>vrance prochaine</w:t>
      </w:r>
      <w:r w:rsidR="00E57EC9">
        <w:t>.</w:t>
      </w:r>
    </w:p>
    <w:p w14:paraId="738BA188" w14:textId="77777777" w:rsidR="00E57EC9" w:rsidRDefault="00776CEA" w:rsidP="00E57EC9">
      <w:r w:rsidRPr="00034910">
        <w:t xml:space="preserve">Dick </w:t>
      </w:r>
      <w:proofErr w:type="spellStart"/>
      <w:r w:rsidRPr="00034910">
        <w:t>Fann</w:t>
      </w:r>
      <w:proofErr w:type="spellEnd"/>
      <w:r w:rsidRPr="00034910">
        <w:t xml:space="preserve"> coupa court aux manifestations joyeuses au</w:t>
      </w:r>
      <w:r w:rsidRPr="00034910">
        <w:t>x</w:t>
      </w:r>
      <w:r w:rsidRPr="00034910">
        <w:t>quelles il se serait peut-être abandonné</w:t>
      </w:r>
      <w:r w:rsidR="00E57EC9">
        <w:t>.</w:t>
      </w:r>
    </w:p>
    <w:p w14:paraId="5548F986" w14:textId="77777777" w:rsidR="00E57EC9" w:rsidRDefault="00E57EC9" w:rsidP="00E57EC9">
      <w:r>
        <w:t>— </w:t>
      </w:r>
      <w:r w:rsidR="00776CEA" w:rsidRPr="00034910">
        <w:t xml:space="preserve">Ce sont des </w:t>
      </w:r>
      <w:r w:rsidR="00776CEA" w:rsidRPr="00034910">
        <w:rPr>
          <w:i/>
          <w:iCs/>
        </w:rPr>
        <w:t>probabilités</w:t>
      </w:r>
      <w:r>
        <w:rPr>
          <w:i/>
          <w:iCs/>
        </w:rPr>
        <w:t xml:space="preserve">, </w:t>
      </w:r>
      <w:r w:rsidR="00776CEA" w:rsidRPr="00034910">
        <w:t xml:space="preserve">non des </w:t>
      </w:r>
      <w:r w:rsidR="00776CEA" w:rsidRPr="00034910">
        <w:rPr>
          <w:i/>
          <w:iCs/>
        </w:rPr>
        <w:t>certitudes</w:t>
      </w:r>
      <w:r>
        <w:rPr>
          <w:i/>
          <w:iCs/>
        </w:rPr>
        <w:t xml:space="preserve">, </w:t>
      </w:r>
      <w:r w:rsidR="00776CEA" w:rsidRPr="00034910">
        <w:t>que je viens de t</w:t>
      </w:r>
      <w:r>
        <w:t>’</w:t>
      </w:r>
      <w:r w:rsidR="00776CEA" w:rsidRPr="00034910">
        <w:t>exposer</w:t>
      </w:r>
      <w:r>
        <w:t xml:space="preserve">. </w:t>
      </w:r>
      <w:r w:rsidR="00776CEA" w:rsidRPr="00034910">
        <w:t>La théorie est assurément exacte</w:t>
      </w:r>
      <w:r>
        <w:t xml:space="preserve">, </w:t>
      </w:r>
      <w:r w:rsidR="00776CEA" w:rsidRPr="00034910">
        <w:t>reste à expér</w:t>
      </w:r>
      <w:r w:rsidR="00776CEA" w:rsidRPr="00034910">
        <w:t>i</w:t>
      </w:r>
      <w:r w:rsidR="00776CEA" w:rsidRPr="00034910">
        <w:t>menter la pratique</w:t>
      </w:r>
      <w:r>
        <w:t xml:space="preserve">. </w:t>
      </w:r>
      <w:r w:rsidR="00776CEA" w:rsidRPr="00034910">
        <w:t>Ne parlons plus</w:t>
      </w:r>
      <w:r>
        <w:t xml:space="preserve">. </w:t>
      </w:r>
      <w:r w:rsidR="00776CEA" w:rsidRPr="00034910">
        <w:t>J</w:t>
      </w:r>
      <w:r>
        <w:t>’</w:t>
      </w:r>
      <w:r w:rsidR="00776CEA" w:rsidRPr="00034910">
        <w:t>ai besoin de toutes mes forces</w:t>
      </w:r>
      <w:r>
        <w:t>.</w:t>
      </w:r>
    </w:p>
    <w:p w14:paraId="7A65AAA0" w14:textId="77777777" w:rsidR="00E57EC9" w:rsidRDefault="00776CEA" w:rsidP="00E57EC9">
      <w:r w:rsidRPr="00034910">
        <w:t>Une émotion profonde vibrait dans ces mots si simples</w:t>
      </w:r>
      <w:r w:rsidR="00E57EC9">
        <w:t xml:space="preserve">. </w:t>
      </w:r>
      <w:r w:rsidRPr="00034910">
        <w:t>Les mots empruntent aux circonstances leur valeur réelle</w:t>
      </w:r>
      <w:r w:rsidR="00E57EC9">
        <w:t xml:space="preserve">. </w:t>
      </w:r>
      <w:r w:rsidRPr="00034910">
        <w:t>Tel voc</w:t>
      </w:r>
      <w:r w:rsidRPr="00034910">
        <w:t>a</w:t>
      </w:r>
      <w:r w:rsidRPr="00034910">
        <w:t>ble grandiloquent paraît mesquin en certains cas</w:t>
      </w:r>
      <w:r w:rsidR="00E57EC9">
        <w:t xml:space="preserve">. </w:t>
      </w:r>
      <w:r w:rsidRPr="00034910">
        <w:t>En d</w:t>
      </w:r>
      <w:r w:rsidR="00E57EC9">
        <w:t>’</w:t>
      </w:r>
      <w:r w:rsidRPr="00034910">
        <w:t>autres</w:t>
      </w:r>
      <w:r w:rsidR="00E57EC9">
        <w:t xml:space="preserve">, </w:t>
      </w:r>
      <w:r w:rsidRPr="00034910">
        <w:t>un banal monosyllabe dépasse</w:t>
      </w:r>
      <w:r w:rsidR="00E57EC9">
        <w:t xml:space="preserve">, </w:t>
      </w:r>
      <w:r w:rsidRPr="00034910">
        <w:t>en grandeur tragique</w:t>
      </w:r>
      <w:r w:rsidR="00E57EC9">
        <w:t xml:space="preserve">, </w:t>
      </w:r>
      <w:r w:rsidRPr="00034910">
        <w:t>les plus admirables strophes des poètes</w:t>
      </w:r>
      <w:r w:rsidR="00E57EC9">
        <w:t>.</w:t>
      </w:r>
    </w:p>
    <w:p w14:paraId="73CD6AB0" w14:textId="77777777" w:rsidR="00E57EC9" w:rsidRDefault="00776CEA" w:rsidP="00E57EC9">
      <w:r w:rsidRPr="00034910">
        <w:t>Un silence religieux régnait</w:t>
      </w:r>
      <w:r w:rsidR="00E57EC9">
        <w:t xml:space="preserve">. </w:t>
      </w:r>
      <w:r w:rsidRPr="00034910">
        <w:t xml:space="preserve">La tête de Dick </w:t>
      </w:r>
      <w:proofErr w:type="spellStart"/>
      <w:r w:rsidRPr="00034910">
        <w:t>Fann</w:t>
      </w:r>
      <w:proofErr w:type="spellEnd"/>
      <w:r w:rsidRPr="00034910">
        <w:t xml:space="preserve"> marquait de légers mouvements alternatifs d</w:t>
      </w:r>
      <w:r w:rsidR="00E57EC9">
        <w:t>’</w:t>
      </w:r>
      <w:r w:rsidRPr="00034910">
        <w:t>avant en arrière</w:t>
      </w:r>
      <w:r w:rsidR="00E57EC9">
        <w:t xml:space="preserve">, </w:t>
      </w:r>
      <w:r w:rsidRPr="00034910">
        <w:t>d</w:t>
      </w:r>
      <w:r w:rsidR="00E57EC9">
        <w:t>’</w:t>
      </w:r>
      <w:r w:rsidRPr="00034910">
        <w:t>arrière en avant</w:t>
      </w:r>
      <w:r w:rsidR="00E57EC9">
        <w:t>.</w:t>
      </w:r>
    </w:p>
    <w:p w14:paraId="7B6F2222" w14:textId="77777777" w:rsidR="00E57EC9" w:rsidRDefault="00776CEA" w:rsidP="00E57EC9">
      <w:r w:rsidRPr="00034910">
        <w:t>Dans la nuit</w:t>
      </w:r>
      <w:r w:rsidR="00E57EC9">
        <w:t xml:space="preserve">, </w:t>
      </w:r>
      <w:r w:rsidRPr="00034910">
        <w:t>où les étoiles jetaient une lueur de rêve</w:t>
      </w:r>
      <w:r w:rsidR="00E57EC9">
        <w:t xml:space="preserve">, </w:t>
      </w:r>
      <w:r w:rsidRPr="00034910">
        <w:t>son compagnon suivait ses lentes oscillations avec une angoisse éperdue</w:t>
      </w:r>
      <w:r w:rsidR="00E57EC9">
        <w:t xml:space="preserve">. </w:t>
      </w:r>
      <w:r w:rsidRPr="00034910">
        <w:t>Leurs existences dépendaient de ce geste minuscule</w:t>
      </w:r>
      <w:r w:rsidR="00E57EC9">
        <w:t xml:space="preserve">, </w:t>
      </w:r>
      <w:r w:rsidRPr="00034910">
        <w:t>perdu dans l</w:t>
      </w:r>
      <w:r w:rsidR="00E57EC9">
        <w:t>’</w:t>
      </w:r>
      <w:r w:rsidRPr="00034910">
        <w:t>immensité indifférente du désert</w:t>
      </w:r>
      <w:r w:rsidR="00E57EC9">
        <w:t xml:space="preserve">. </w:t>
      </w:r>
      <w:r w:rsidRPr="00034910">
        <w:t>Que dura l</w:t>
      </w:r>
      <w:r w:rsidR="00E57EC9">
        <w:t>’</w:t>
      </w:r>
      <w:r w:rsidRPr="00034910">
        <w:t>attente d</w:t>
      </w:r>
      <w:r w:rsidR="00E57EC9">
        <w:t>’</w:t>
      </w:r>
      <w:r w:rsidRPr="00034910">
        <w:t>angoisse</w:t>
      </w:r>
      <w:r w:rsidR="00E57EC9">
        <w:t> ?</w:t>
      </w:r>
    </w:p>
    <w:p w14:paraId="73C32D5D" w14:textId="77777777" w:rsidR="00E57EC9" w:rsidRDefault="00776CEA" w:rsidP="00E57EC9">
      <w:r w:rsidRPr="00034910">
        <w:lastRenderedPageBreak/>
        <w:t>Combien de minutes égrenèrent le chapelet des secondes</w:t>
      </w:r>
      <w:r w:rsidR="00E57EC9">
        <w:t xml:space="preserve"> ? </w:t>
      </w:r>
      <w:r w:rsidRPr="00034910">
        <w:t>En telle occurrence</w:t>
      </w:r>
      <w:r w:rsidR="00E57EC9">
        <w:t xml:space="preserve">, </w:t>
      </w:r>
      <w:r w:rsidRPr="00034910">
        <w:t>les minutes sont des siècles</w:t>
      </w:r>
      <w:r w:rsidR="00E57EC9">
        <w:t xml:space="preserve">, </w:t>
      </w:r>
      <w:r w:rsidRPr="00034910">
        <w:t>les secondes des années</w:t>
      </w:r>
      <w:r w:rsidR="00E57EC9">
        <w:t>.</w:t>
      </w:r>
    </w:p>
    <w:p w14:paraId="00C4FC7E" w14:textId="77777777" w:rsidR="00E57EC9" w:rsidRDefault="00776CEA" w:rsidP="00E57EC9">
      <w:r w:rsidRPr="00034910">
        <w:t>Et tout à coup</w:t>
      </w:r>
      <w:r w:rsidR="00E57EC9">
        <w:t xml:space="preserve">, </w:t>
      </w:r>
      <w:r w:rsidRPr="00034910">
        <w:t>une voix rauque</w:t>
      </w:r>
      <w:r w:rsidR="00E57EC9">
        <w:t xml:space="preserve">, </w:t>
      </w:r>
      <w:r w:rsidRPr="00034910">
        <w:t>essoufflée</w:t>
      </w:r>
      <w:r w:rsidR="00E57EC9">
        <w:t xml:space="preserve">, </w:t>
      </w:r>
      <w:r w:rsidRPr="00034910">
        <w:t>étrange</w:t>
      </w:r>
      <w:r w:rsidR="00E57EC9">
        <w:t xml:space="preserve">, </w:t>
      </w:r>
      <w:r w:rsidRPr="00034910">
        <w:t>su</w:t>
      </w:r>
      <w:r w:rsidRPr="00034910">
        <w:t>r</w:t>
      </w:r>
      <w:r w:rsidRPr="00034910">
        <w:t>humaine</w:t>
      </w:r>
      <w:r w:rsidR="00E57EC9">
        <w:t xml:space="preserve">, </w:t>
      </w:r>
      <w:r w:rsidRPr="00034910">
        <w:t>siffla dans l</w:t>
      </w:r>
      <w:r w:rsidR="00E57EC9">
        <w:t>’</w:t>
      </w:r>
      <w:r w:rsidRPr="00034910">
        <w:t>air</w:t>
      </w:r>
      <w:r w:rsidR="00E57EC9">
        <w:t>.</w:t>
      </w:r>
    </w:p>
    <w:p w14:paraId="31359381" w14:textId="77777777" w:rsidR="00E57EC9" w:rsidRDefault="00E57EC9" w:rsidP="00E57EC9">
      <w:r>
        <w:t>— </w:t>
      </w:r>
      <w:r w:rsidR="00776CEA" w:rsidRPr="00034910">
        <w:t>Je puis remuer les mains</w:t>
      </w:r>
      <w:r>
        <w:t>.</w:t>
      </w:r>
    </w:p>
    <w:p w14:paraId="17C738B6" w14:textId="77777777" w:rsidR="00E57EC9" w:rsidRDefault="00776CEA" w:rsidP="00E57EC9">
      <w:r w:rsidRPr="00034910">
        <w:t xml:space="preserve">Dick </w:t>
      </w:r>
      <w:proofErr w:type="spellStart"/>
      <w:r w:rsidRPr="00034910">
        <w:t>Fann</w:t>
      </w:r>
      <w:proofErr w:type="spellEnd"/>
      <w:r w:rsidRPr="00034910">
        <w:t xml:space="preserve"> jetait à son ami la parole d</w:t>
      </w:r>
      <w:r w:rsidR="00E57EC9">
        <w:t>’</w:t>
      </w:r>
      <w:r w:rsidRPr="00034910">
        <w:t>espoir</w:t>
      </w:r>
      <w:r w:rsidR="00E57EC9">
        <w:t>.</w:t>
      </w:r>
    </w:p>
    <w:p w14:paraId="7105B302" w14:textId="77777777" w:rsidR="00E57EC9" w:rsidRDefault="00776CEA" w:rsidP="00E57EC9">
      <w:r w:rsidRPr="00034910">
        <w:t>Dick avait dit vrai</w:t>
      </w:r>
      <w:r w:rsidR="00E57EC9">
        <w:t xml:space="preserve">. </w:t>
      </w:r>
      <w:r w:rsidRPr="00034910">
        <w:t>À présent</w:t>
      </w:r>
      <w:r w:rsidR="00E57EC9">
        <w:t xml:space="preserve">, </w:t>
      </w:r>
      <w:r w:rsidRPr="00034910">
        <w:t>la terre ne comprimait plus ses épaules</w:t>
      </w:r>
      <w:r w:rsidR="00E57EC9">
        <w:t xml:space="preserve">, </w:t>
      </w:r>
      <w:r w:rsidRPr="00034910">
        <w:t>sa poitrine</w:t>
      </w:r>
      <w:r w:rsidR="00E57EC9">
        <w:t xml:space="preserve">, </w:t>
      </w:r>
      <w:r w:rsidRPr="00034910">
        <w:t>ses hanches</w:t>
      </w:r>
      <w:r w:rsidR="00E57EC9">
        <w:t xml:space="preserve">. </w:t>
      </w:r>
      <w:r w:rsidRPr="00034910">
        <w:t>Le sol qui l</w:t>
      </w:r>
      <w:r w:rsidR="00E57EC9">
        <w:t>’</w:t>
      </w:r>
      <w:r w:rsidRPr="00034910">
        <w:t>emprisonnait encore ne se moulait plus sur son corps</w:t>
      </w:r>
      <w:r w:rsidR="00E57EC9">
        <w:t xml:space="preserve"> ; </w:t>
      </w:r>
      <w:r w:rsidRPr="00034910">
        <w:t>il devait affecter mai</w:t>
      </w:r>
      <w:r w:rsidRPr="00034910">
        <w:t>n</w:t>
      </w:r>
      <w:r w:rsidRPr="00034910">
        <w:t>tenant la figure d</w:t>
      </w:r>
      <w:r w:rsidR="00E57EC9">
        <w:t>’</w:t>
      </w:r>
      <w:r w:rsidRPr="00034910">
        <w:t>une sorte de cône irrégulier dont le sommet enserrait les pieds</w:t>
      </w:r>
      <w:r w:rsidR="00E57EC9">
        <w:t>.</w:t>
      </w:r>
    </w:p>
    <w:p w14:paraId="63EE513F" w14:textId="77777777" w:rsidR="00E57EC9" w:rsidRDefault="00776CEA" w:rsidP="00E57EC9">
      <w:r w:rsidRPr="00034910">
        <w:t>Les mains du jeune homme</w:t>
      </w:r>
      <w:r w:rsidR="00E57EC9">
        <w:t xml:space="preserve">, </w:t>
      </w:r>
      <w:r w:rsidRPr="00034910">
        <w:t>liées derrière le dos</w:t>
      </w:r>
      <w:r w:rsidR="00E57EC9">
        <w:t xml:space="preserve">, </w:t>
      </w:r>
      <w:r w:rsidRPr="00034910">
        <w:t>purent s</w:t>
      </w:r>
      <w:r w:rsidR="00E57EC9">
        <w:t>’</w:t>
      </w:r>
      <w:r w:rsidRPr="00034910">
        <w:t>élever de quelques centimètres au long de la colonne vert</w:t>
      </w:r>
      <w:r w:rsidRPr="00034910">
        <w:t>é</w:t>
      </w:r>
      <w:r w:rsidRPr="00034910">
        <w:t>brale</w:t>
      </w:r>
      <w:r w:rsidR="00E57EC9">
        <w:t xml:space="preserve">. </w:t>
      </w:r>
      <w:r w:rsidRPr="00034910">
        <w:t>Ses bras constituèrent l</w:t>
      </w:r>
      <w:r w:rsidR="00E57EC9">
        <w:t>’</w:t>
      </w:r>
      <w:r w:rsidRPr="00034910">
        <w:t>angle annonce</w:t>
      </w:r>
      <w:r w:rsidR="00E57EC9">
        <w:t xml:space="preserve">, </w:t>
      </w:r>
      <w:r w:rsidRPr="00034910">
        <w:t>et ses coudes</w:t>
      </w:r>
      <w:r w:rsidR="00E57EC9">
        <w:t xml:space="preserve">, </w:t>
      </w:r>
      <w:r w:rsidRPr="00034910">
        <w:t>ai</w:t>
      </w:r>
      <w:r w:rsidRPr="00034910">
        <w:t>n</w:t>
      </w:r>
      <w:r w:rsidRPr="00034910">
        <w:t>si que deux chevilles</w:t>
      </w:r>
      <w:r w:rsidR="00E57EC9">
        <w:t xml:space="preserve">, </w:t>
      </w:r>
      <w:r w:rsidRPr="00034910">
        <w:t>se fichèrent dans la terre</w:t>
      </w:r>
      <w:r w:rsidR="00E57EC9">
        <w:t xml:space="preserve">. </w:t>
      </w:r>
      <w:r w:rsidRPr="00034910">
        <w:t>Ainsi</w:t>
      </w:r>
      <w:r w:rsidR="00E57EC9">
        <w:t xml:space="preserve">, </w:t>
      </w:r>
      <w:r w:rsidRPr="00034910">
        <w:t>il exécuta une manière de rétablissement</w:t>
      </w:r>
      <w:r w:rsidR="00E57EC9">
        <w:t xml:space="preserve">, </w:t>
      </w:r>
      <w:r w:rsidRPr="00034910">
        <w:t>pesant uniquement sur ses co</w:t>
      </w:r>
      <w:r w:rsidRPr="00034910">
        <w:t>u</w:t>
      </w:r>
      <w:r w:rsidRPr="00034910">
        <w:t>des</w:t>
      </w:r>
      <w:r w:rsidR="00E57EC9">
        <w:t xml:space="preserve">, </w:t>
      </w:r>
      <w:r w:rsidRPr="00034910">
        <w:t>comme sur un axe</w:t>
      </w:r>
      <w:r w:rsidR="00E57EC9">
        <w:t>.</w:t>
      </w:r>
    </w:p>
    <w:p w14:paraId="1A86C7F6" w14:textId="77777777" w:rsidR="00E57EC9" w:rsidRDefault="00776CEA" w:rsidP="00E57EC9">
      <w:r w:rsidRPr="00034910">
        <w:t>Ah</w:t>
      </w:r>
      <w:r w:rsidR="00E57EC9">
        <w:t xml:space="preserve"> ! </w:t>
      </w:r>
      <w:r w:rsidRPr="00034910">
        <w:t>ses premiers efforts furent vains</w:t>
      </w:r>
      <w:r w:rsidR="00E57EC9">
        <w:t xml:space="preserve">. </w:t>
      </w:r>
      <w:r w:rsidRPr="00034910">
        <w:t>Ses jambes</w:t>
      </w:r>
      <w:r w:rsidR="00E57EC9">
        <w:t xml:space="preserve">, </w:t>
      </w:r>
      <w:r w:rsidRPr="00034910">
        <w:t>ses pieds</w:t>
      </w:r>
      <w:r w:rsidR="00E57EC9">
        <w:t xml:space="preserve">, </w:t>
      </w:r>
      <w:r w:rsidRPr="00034910">
        <w:t>semblaient irrésistiblement retenus par le sol</w:t>
      </w:r>
      <w:r w:rsidR="00E57EC9">
        <w:t xml:space="preserve">, </w:t>
      </w:r>
      <w:r w:rsidRPr="00034910">
        <w:t>mais enfin l</w:t>
      </w:r>
      <w:r w:rsidR="00E57EC9">
        <w:t>’</w:t>
      </w:r>
      <w:r w:rsidRPr="00034910">
        <w:t>étreinte sembla se relâcher</w:t>
      </w:r>
      <w:r w:rsidR="00E57EC9">
        <w:t xml:space="preserve">, </w:t>
      </w:r>
      <w:r w:rsidRPr="00034910">
        <w:t>le rétablissement s</w:t>
      </w:r>
      <w:r w:rsidR="00E57EC9">
        <w:t>’</w:t>
      </w:r>
      <w:r w:rsidRPr="00034910">
        <w:t>effectua</w:t>
      </w:r>
      <w:r w:rsidR="00E57EC9">
        <w:t xml:space="preserve">. </w:t>
      </w:r>
      <w:r w:rsidRPr="00034910">
        <w:t>Sous ses pieds</w:t>
      </w:r>
      <w:r w:rsidR="00E57EC9">
        <w:t xml:space="preserve">, </w:t>
      </w:r>
      <w:r w:rsidRPr="00034910">
        <w:t>Dick sentit un vide</w:t>
      </w:r>
      <w:r w:rsidR="00E57EC9">
        <w:t xml:space="preserve">, </w:t>
      </w:r>
      <w:r w:rsidRPr="00034910">
        <w:t>un vide qu</w:t>
      </w:r>
      <w:r w:rsidR="00E57EC9">
        <w:t>’</w:t>
      </w:r>
      <w:r w:rsidRPr="00034910">
        <w:t>un léger éboulement combla bientôt</w:t>
      </w:r>
      <w:r w:rsidR="00E57EC9">
        <w:t>.</w:t>
      </w:r>
    </w:p>
    <w:p w14:paraId="25CA3974" w14:textId="77777777" w:rsidR="00E57EC9" w:rsidRDefault="00776CEA" w:rsidP="00E57EC9">
      <w:r w:rsidRPr="00034910">
        <w:t>Le fond de la fosse avait monté</w:t>
      </w:r>
      <w:r w:rsidR="00E57EC9">
        <w:t xml:space="preserve">, </w:t>
      </w:r>
      <w:r w:rsidRPr="00034910">
        <w:t>d</w:t>
      </w:r>
      <w:r w:rsidR="00E57EC9">
        <w:t>’</w:t>
      </w:r>
      <w:r w:rsidRPr="00034910">
        <w:t>une quantité infinités</w:t>
      </w:r>
      <w:r w:rsidRPr="00034910">
        <w:t>i</w:t>
      </w:r>
      <w:r w:rsidRPr="00034910">
        <w:t>male</w:t>
      </w:r>
      <w:r w:rsidR="00E57EC9">
        <w:t xml:space="preserve">, </w:t>
      </w:r>
      <w:r w:rsidRPr="00034910">
        <w:t>certes</w:t>
      </w:r>
      <w:r w:rsidR="00E57EC9">
        <w:t xml:space="preserve"> ; </w:t>
      </w:r>
      <w:r w:rsidRPr="00034910">
        <w:t>mais la possibilité</w:t>
      </w:r>
      <w:r w:rsidR="00E57EC9">
        <w:t xml:space="preserve">, </w:t>
      </w:r>
      <w:r w:rsidRPr="00034910">
        <w:t>du triomphe se précisait</w:t>
      </w:r>
      <w:r w:rsidR="00E57EC9">
        <w:t xml:space="preserve">. </w:t>
      </w:r>
      <w:r w:rsidRPr="00034910">
        <w:t>Un instant</w:t>
      </w:r>
      <w:r w:rsidR="00E57EC9">
        <w:t xml:space="preserve">, </w:t>
      </w:r>
      <w:r w:rsidRPr="00034910">
        <w:t>le détective demeura immobile</w:t>
      </w:r>
      <w:r w:rsidR="00E57EC9">
        <w:t xml:space="preserve">, </w:t>
      </w:r>
      <w:r w:rsidRPr="00034910">
        <w:t>muet</w:t>
      </w:r>
      <w:r w:rsidR="00E57EC9">
        <w:t xml:space="preserve">, </w:t>
      </w:r>
      <w:r w:rsidRPr="00034910">
        <w:t>son émoi rendant sa bouche inapte à s</w:t>
      </w:r>
      <w:r w:rsidR="00E57EC9">
        <w:t>’</w:t>
      </w:r>
      <w:r w:rsidRPr="00034910">
        <w:t>exprimer</w:t>
      </w:r>
      <w:r w:rsidR="00E57EC9">
        <w:t xml:space="preserve">. </w:t>
      </w:r>
      <w:r w:rsidRPr="00034910">
        <w:t>Puis il parla pour annoncer le premier avantage obtenu</w:t>
      </w:r>
      <w:r w:rsidR="00E57EC9">
        <w:t>.</w:t>
      </w:r>
    </w:p>
    <w:p w14:paraId="6C8D0FBD" w14:textId="77777777" w:rsidR="00E57EC9" w:rsidRDefault="00776CEA" w:rsidP="00E57EC9">
      <w:r w:rsidRPr="00034910">
        <w:t>Et</w:t>
      </w:r>
      <w:r w:rsidR="00E57EC9">
        <w:t xml:space="preserve">, </w:t>
      </w:r>
      <w:r w:rsidRPr="00034910">
        <w:t>comme le gamin l</w:t>
      </w:r>
      <w:r w:rsidR="00E57EC9">
        <w:t>’</w:t>
      </w:r>
      <w:r w:rsidRPr="00034910">
        <w:t>encourageait</w:t>
      </w:r>
      <w:r w:rsidR="00E57EC9">
        <w:t xml:space="preserve">, </w:t>
      </w:r>
      <w:r w:rsidRPr="00034910">
        <w:t>il murmura</w:t>
      </w:r>
      <w:r w:rsidR="00E57EC9">
        <w:t> :</w:t>
      </w:r>
    </w:p>
    <w:p w14:paraId="28DA9BEF" w14:textId="77777777" w:rsidR="00E57EC9" w:rsidRDefault="00E57EC9" w:rsidP="00E57EC9">
      <w:r>
        <w:lastRenderedPageBreak/>
        <w:t>— </w:t>
      </w:r>
      <w:r w:rsidR="00776CEA" w:rsidRPr="00034910">
        <w:t>Inutile</w:t>
      </w:r>
      <w:r>
        <w:t xml:space="preserve"> ! </w:t>
      </w:r>
      <w:r w:rsidR="00776CEA" w:rsidRPr="00034910">
        <w:t>Ce sera une belle page de mes mémoires si je les écris un jour</w:t>
      </w:r>
      <w:r>
        <w:t xml:space="preserve">. </w:t>
      </w:r>
      <w:r w:rsidR="00776CEA" w:rsidRPr="00034910">
        <w:t>Quel chapitre que celui qui portera ce titre just</w:t>
      </w:r>
      <w:r w:rsidR="00776CEA" w:rsidRPr="00034910">
        <w:t>i</w:t>
      </w:r>
      <w:r w:rsidR="00776CEA" w:rsidRPr="00034910">
        <w:t>fié</w:t>
      </w:r>
      <w:r>
        <w:t xml:space="preserve"> : </w:t>
      </w:r>
      <w:r w:rsidR="00776CEA" w:rsidRPr="00034910">
        <w:t>Un détective qui s</w:t>
      </w:r>
      <w:r>
        <w:t>’</w:t>
      </w:r>
      <w:r w:rsidR="00776CEA" w:rsidRPr="00034910">
        <w:t>évade de la tombe</w:t>
      </w:r>
      <w:r>
        <w:t> !</w:t>
      </w:r>
    </w:p>
    <w:p w14:paraId="4F59E080" w14:textId="77777777" w:rsidR="00E57EC9" w:rsidRDefault="00776CEA" w:rsidP="00E57EC9">
      <w:r w:rsidRPr="00034910">
        <w:t>Plus que toute affirmation</w:t>
      </w:r>
      <w:r w:rsidR="00E57EC9">
        <w:t xml:space="preserve">, </w:t>
      </w:r>
      <w:r w:rsidRPr="00034910">
        <w:t>la gaieté renaissante</w:t>
      </w:r>
      <w:r w:rsidR="00E57EC9">
        <w:t xml:space="preserve">, </w:t>
      </w:r>
      <w:r w:rsidRPr="00034910">
        <w:t>trahie par cette remarque</w:t>
      </w:r>
      <w:r w:rsidR="00E57EC9">
        <w:t xml:space="preserve">, </w:t>
      </w:r>
      <w:r w:rsidRPr="00034910">
        <w:t>disait l</w:t>
      </w:r>
      <w:r w:rsidR="00E57EC9">
        <w:t>’</w:t>
      </w:r>
      <w:r w:rsidRPr="00034910">
        <w:t xml:space="preserve">espoir grandissant de Dick </w:t>
      </w:r>
      <w:proofErr w:type="spellStart"/>
      <w:r w:rsidRPr="00034910">
        <w:t>Fann</w:t>
      </w:r>
      <w:proofErr w:type="spellEnd"/>
      <w:r w:rsidR="00E57EC9">
        <w:t>.</w:t>
      </w:r>
    </w:p>
    <w:p w14:paraId="027B39A3" w14:textId="77777777" w:rsidR="00E57EC9" w:rsidRDefault="00776CEA" w:rsidP="00E57EC9">
      <w:r w:rsidRPr="00034910">
        <w:t>Mais si parler est bien</w:t>
      </w:r>
      <w:r w:rsidR="00E57EC9">
        <w:t xml:space="preserve">, </w:t>
      </w:r>
      <w:r w:rsidRPr="00034910">
        <w:t>agir est mieux</w:t>
      </w:r>
      <w:r w:rsidR="00E57EC9">
        <w:t xml:space="preserve">. </w:t>
      </w:r>
      <w:r w:rsidRPr="00034910">
        <w:t>Il se remit à la bes</w:t>
      </w:r>
      <w:r w:rsidRPr="00034910">
        <w:t>o</w:t>
      </w:r>
      <w:r w:rsidRPr="00034910">
        <w:t>gne</w:t>
      </w:r>
      <w:r w:rsidR="00E57EC9">
        <w:t>.</w:t>
      </w:r>
    </w:p>
    <w:p w14:paraId="6F831E97" w14:textId="77777777" w:rsidR="00E57EC9" w:rsidRDefault="00776CEA" w:rsidP="00E57EC9">
      <w:r w:rsidRPr="00034910">
        <w:t>Dix fois</w:t>
      </w:r>
      <w:r w:rsidR="00E57EC9">
        <w:t xml:space="preserve">, </w:t>
      </w:r>
      <w:r w:rsidRPr="00034910">
        <w:t>il renouvela avec des succès divers sa première tentative</w:t>
      </w:r>
      <w:r w:rsidR="00E57EC9">
        <w:t xml:space="preserve">. </w:t>
      </w:r>
      <w:r w:rsidRPr="00034910">
        <w:t>À présent</w:t>
      </w:r>
      <w:r w:rsidR="00E57EC9">
        <w:t xml:space="preserve">, </w:t>
      </w:r>
      <w:r w:rsidRPr="00034910">
        <w:t>le résultat devenait perceptible pour son compagnon</w:t>
      </w:r>
      <w:r w:rsidR="00E57EC9">
        <w:t>.</w:t>
      </w:r>
    </w:p>
    <w:p w14:paraId="7C1F11B7" w14:textId="77777777" w:rsidR="00E57EC9" w:rsidRDefault="00776CEA" w:rsidP="00E57EC9">
      <w:r w:rsidRPr="00034910">
        <w:t>Les épaules de l</w:t>
      </w:r>
      <w:r w:rsidR="00E57EC9">
        <w:t>’</w:t>
      </w:r>
      <w:r w:rsidRPr="00034910">
        <w:t>Anglais dépassaient la surface de la plaine</w:t>
      </w:r>
      <w:r w:rsidR="00E57EC9">
        <w:t>.</w:t>
      </w:r>
    </w:p>
    <w:p w14:paraId="0B65452F" w14:textId="77777777" w:rsidR="00E57EC9" w:rsidRDefault="00776CEA" w:rsidP="00E57EC9">
      <w:r w:rsidRPr="00034910">
        <w:t>Une heure d</w:t>
      </w:r>
      <w:r w:rsidR="00E57EC9">
        <w:t>’</w:t>
      </w:r>
      <w:r w:rsidRPr="00034910">
        <w:t>efforts encore</w:t>
      </w:r>
      <w:r w:rsidR="00E57EC9">
        <w:t xml:space="preserve">, </w:t>
      </w:r>
      <w:r w:rsidRPr="00034910">
        <w:t>et ses coudes prenaient leur point d</w:t>
      </w:r>
      <w:r w:rsidR="00E57EC9">
        <w:t>’</w:t>
      </w:r>
      <w:r w:rsidRPr="00034910">
        <w:t>appui sur le rebord même de la fosse</w:t>
      </w:r>
      <w:r w:rsidR="00E57EC9">
        <w:t>.</w:t>
      </w:r>
    </w:p>
    <w:p w14:paraId="12D6304D" w14:textId="77777777" w:rsidR="00E57EC9" w:rsidRDefault="00776CEA" w:rsidP="00E57EC9">
      <w:r w:rsidRPr="00034910">
        <w:t>L</w:t>
      </w:r>
      <w:r w:rsidR="00E57EC9">
        <w:t>’</w:t>
      </w:r>
      <w:r w:rsidRPr="00034910">
        <w:t>aube apparaissait</w:t>
      </w:r>
      <w:r w:rsidR="00E57EC9">
        <w:t xml:space="preserve">, </w:t>
      </w:r>
      <w:r w:rsidRPr="00034910">
        <w:t>quand le jeune homme harassé</w:t>
      </w:r>
      <w:r w:rsidR="00E57EC9">
        <w:t xml:space="preserve">, </w:t>
      </w:r>
      <w:r w:rsidRPr="00034910">
        <w:t>souillé de terre</w:t>
      </w:r>
      <w:r w:rsidR="00E57EC9">
        <w:t xml:space="preserve">, </w:t>
      </w:r>
      <w:r w:rsidRPr="00034910">
        <w:t>se trouva allongé auprès du trou</w:t>
      </w:r>
      <w:r w:rsidR="00E57EC9">
        <w:t xml:space="preserve">, </w:t>
      </w:r>
      <w:r w:rsidRPr="00034910">
        <w:t>vide maintenant de la victime qui lui avait été confiée</w:t>
      </w:r>
      <w:r w:rsidR="00E57EC9">
        <w:t xml:space="preserve">. </w:t>
      </w:r>
      <w:r w:rsidRPr="00034910">
        <w:t>Le gamin salua ce résultat par une acclamation</w:t>
      </w:r>
      <w:r w:rsidR="00E57EC9">
        <w:t>.</w:t>
      </w:r>
    </w:p>
    <w:p w14:paraId="47DDC337" w14:textId="77777777" w:rsidR="00E57EC9" w:rsidRDefault="00776CEA" w:rsidP="00E57EC9">
      <w:r w:rsidRPr="00034910">
        <w:t>Combien faible sa voix par exemple</w:t>
      </w:r>
      <w:r w:rsidR="00E57EC9">
        <w:t xml:space="preserve"> ! </w:t>
      </w:r>
      <w:r w:rsidRPr="00034910">
        <w:t>Absorbé par la contemplation de Dick jaillissant peu à peu de son fourreau de terre</w:t>
      </w:r>
      <w:r w:rsidR="00E57EC9">
        <w:t xml:space="preserve">, </w:t>
      </w:r>
      <w:r w:rsidRPr="00034910">
        <w:t>il n</w:t>
      </w:r>
      <w:r w:rsidR="00E57EC9">
        <w:t>’</w:t>
      </w:r>
      <w:r w:rsidRPr="00034910">
        <w:t>avait point senti le froid glacial du terrain le gagner</w:t>
      </w:r>
      <w:r w:rsidR="00E57EC9">
        <w:t>.</w:t>
      </w:r>
    </w:p>
    <w:p w14:paraId="38124BEB" w14:textId="77777777" w:rsidR="00E57EC9" w:rsidRDefault="00776CEA" w:rsidP="00E57EC9">
      <w:r w:rsidRPr="00034910">
        <w:t>Et tout à coup</w:t>
      </w:r>
      <w:r w:rsidR="00E57EC9">
        <w:t xml:space="preserve">, </w:t>
      </w:r>
      <w:r w:rsidRPr="00034910">
        <w:t>il frissonna</w:t>
      </w:r>
      <w:r w:rsidR="00E57EC9">
        <w:t xml:space="preserve">. </w:t>
      </w:r>
      <w:r w:rsidRPr="00034910">
        <w:t>Le timbre de son organe appela sa pensée sur lui-même</w:t>
      </w:r>
      <w:r w:rsidR="00E57EC9">
        <w:t xml:space="preserve">, </w:t>
      </w:r>
      <w:r w:rsidRPr="00034910">
        <w:t>et un terrible doute l</w:t>
      </w:r>
      <w:r w:rsidR="00E57EC9">
        <w:t>’</w:t>
      </w:r>
      <w:r w:rsidRPr="00034910">
        <w:t>étreignit</w:t>
      </w:r>
      <w:r w:rsidR="00E57EC9">
        <w:t>.</w:t>
      </w:r>
    </w:p>
    <w:p w14:paraId="16FE8522" w14:textId="77777777" w:rsidR="00E57EC9" w:rsidRDefault="00776CEA" w:rsidP="00E57EC9">
      <w:r w:rsidRPr="00034910">
        <w:t>Il n</w:t>
      </w:r>
      <w:r w:rsidR="00E57EC9">
        <w:t>’</w:t>
      </w:r>
      <w:r w:rsidRPr="00034910">
        <w:t>avait plus conscience de son être</w:t>
      </w:r>
      <w:r w:rsidR="00E57EC9">
        <w:t xml:space="preserve">. </w:t>
      </w:r>
      <w:r w:rsidRPr="00034910">
        <w:t xml:space="preserve">Il ne </w:t>
      </w:r>
      <w:r w:rsidRPr="00034910">
        <w:rPr>
          <w:i/>
          <w:iCs/>
        </w:rPr>
        <w:t xml:space="preserve">sentait </w:t>
      </w:r>
      <w:r w:rsidRPr="00034910">
        <w:t>plus</w:t>
      </w:r>
      <w:r w:rsidR="00E57EC9">
        <w:t>.</w:t>
      </w:r>
    </w:p>
    <w:p w14:paraId="31638EB3" w14:textId="77777777" w:rsidR="009E5FED" w:rsidRDefault="009E5FED" w:rsidP="009E5FED">
      <w:pPr>
        <w:pStyle w:val="Centrsolidaire"/>
      </w:pPr>
      <w:r w:rsidRPr="00E57EC9">
        <w:rPr>
          <w:noProof/>
        </w:rPr>
        <w:lastRenderedPageBreak/>
        <w:drawing>
          <wp:inline distT="0" distB="0" distL="0" distR="0" wp14:anchorId="15201053" wp14:editId="6198CAC3">
            <wp:extent cx="5756910" cy="2616200"/>
            <wp:effectExtent l="0" t="0" r="0" b="0"/>
            <wp:docPr id="87" name="Image 16" descr="Une image contenant croquis, Visage humain, homme, plein ai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 16" descr="Une image contenant croquis, Visage humain, homme, plein air&#10;&#10;Le contenu généré par l’IA peut être incorrect."/>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6910" cy="2616200"/>
                    </a:xfrm>
                    <a:prstGeom prst="rect">
                      <a:avLst/>
                    </a:prstGeom>
                    <a:noFill/>
                    <a:ln>
                      <a:noFill/>
                    </a:ln>
                  </pic:spPr>
                </pic:pic>
              </a:graphicData>
            </a:graphic>
          </wp:inline>
        </w:drawing>
      </w:r>
    </w:p>
    <w:p w14:paraId="536642DE" w14:textId="77777777" w:rsidR="009E5FED" w:rsidRDefault="009E5FED" w:rsidP="009E5FED">
      <w:pPr>
        <w:pStyle w:val="Centr14pt"/>
      </w:pPr>
      <w:r w:rsidRPr="00E57EC9">
        <w:t>Les épaules de l</w:t>
      </w:r>
      <w:r>
        <w:t>’</w:t>
      </w:r>
      <w:r w:rsidRPr="00E57EC9">
        <w:t>Anglais dépassaient la surface de la plaine</w:t>
      </w:r>
      <w:r>
        <w:t>.</w:t>
      </w:r>
    </w:p>
    <w:p w14:paraId="2C8245B7" w14:textId="77777777" w:rsidR="00E57EC9" w:rsidRDefault="00776CEA" w:rsidP="00E57EC9">
      <w:r w:rsidRPr="00034910">
        <w:t>La sensation se base toujours sur une différence de niveau</w:t>
      </w:r>
      <w:r w:rsidR="00E57EC9">
        <w:t xml:space="preserve">, </w:t>
      </w:r>
      <w:r w:rsidRPr="00034910">
        <w:t>qu</w:t>
      </w:r>
      <w:r w:rsidR="00E57EC9">
        <w:t>’</w:t>
      </w:r>
      <w:r w:rsidRPr="00034910">
        <w:t>il s</w:t>
      </w:r>
      <w:r w:rsidR="00E57EC9">
        <w:t>’</w:t>
      </w:r>
      <w:r w:rsidRPr="00034910">
        <w:t>agisse de vibrations caloriques</w:t>
      </w:r>
      <w:r w:rsidR="00E57EC9">
        <w:t xml:space="preserve">, </w:t>
      </w:r>
      <w:r w:rsidRPr="00034910">
        <w:t>optiques</w:t>
      </w:r>
      <w:r w:rsidR="00E57EC9">
        <w:t xml:space="preserve">, </w:t>
      </w:r>
      <w:r w:rsidRPr="00034910">
        <w:t>acoustiques</w:t>
      </w:r>
      <w:r w:rsidR="00E57EC9">
        <w:t xml:space="preserve">, </w:t>
      </w:r>
      <w:r w:rsidRPr="00034910">
        <w:t>olfactives ou autres</w:t>
      </w:r>
      <w:r w:rsidR="00E57EC9">
        <w:t>.</w:t>
      </w:r>
    </w:p>
    <w:p w14:paraId="0B386EE8" w14:textId="77777777" w:rsidR="00E57EC9" w:rsidRDefault="00776CEA" w:rsidP="00E57EC9">
      <w:r w:rsidRPr="00034910">
        <w:t>Tant que la température de son corps et celle du terrain e</w:t>
      </w:r>
      <w:r w:rsidRPr="00034910">
        <w:t>n</w:t>
      </w:r>
      <w:r w:rsidRPr="00034910">
        <w:t>vironnant n</w:t>
      </w:r>
      <w:r w:rsidR="00E57EC9">
        <w:t>’</w:t>
      </w:r>
      <w:r w:rsidRPr="00034910">
        <w:t>avait point été en équilibre</w:t>
      </w:r>
      <w:r w:rsidR="00E57EC9">
        <w:t xml:space="preserve">, </w:t>
      </w:r>
      <w:r w:rsidRPr="00034910">
        <w:t>la souffrance lui avait affirmé son existence</w:t>
      </w:r>
      <w:r w:rsidR="00E57EC9">
        <w:t>.</w:t>
      </w:r>
    </w:p>
    <w:p w14:paraId="1342C9E2" w14:textId="77777777" w:rsidR="00E57EC9" w:rsidRDefault="00776CEA" w:rsidP="00E57EC9">
      <w:r w:rsidRPr="00034910">
        <w:t>À présent</w:t>
      </w:r>
      <w:r w:rsidR="00E57EC9">
        <w:t xml:space="preserve">, </w:t>
      </w:r>
      <w:r w:rsidRPr="00034910">
        <w:t>il ne souffrait plus</w:t>
      </w:r>
      <w:r w:rsidR="00E57EC9">
        <w:t xml:space="preserve">. </w:t>
      </w:r>
      <w:r w:rsidRPr="00034910">
        <w:t>L</w:t>
      </w:r>
      <w:r w:rsidR="00E57EC9">
        <w:t>’</w:t>
      </w:r>
      <w:r w:rsidRPr="00034910">
        <w:t>équilibre était réalisé</w:t>
      </w:r>
      <w:r w:rsidR="00E57EC9">
        <w:t xml:space="preserve">… </w:t>
      </w:r>
      <w:r w:rsidRPr="00034910">
        <w:t>Il était aussi froid que la terre du steppe</w:t>
      </w:r>
      <w:r w:rsidR="00E57EC9">
        <w:t xml:space="preserve">. </w:t>
      </w:r>
      <w:r w:rsidRPr="00034910">
        <w:t>Était-ce encore la vie</w:t>
      </w:r>
      <w:r w:rsidR="00E57EC9">
        <w:t xml:space="preserve">, </w:t>
      </w:r>
      <w:r w:rsidRPr="00034910">
        <w:t>cette contraction du cerveau faisant jaillir la pensée terrifiante</w:t>
      </w:r>
      <w:r w:rsidR="00E57EC9">
        <w:t> ?</w:t>
      </w:r>
    </w:p>
    <w:p w14:paraId="494E9E9A" w14:textId="77777777" w:rsidR="00E57EC9" w:rsidRDefault="00776CEA" w:rsidP="00E57EC9">
      <w:r w:rsidRPr="00034910">
        <w:t>Voilà ce qu</w:t>
      </w:r>
      <w:r w:rsidR="00E57EC9">
        <w:t>’</w:t>
      </w:r>
      <w:r w:rsidRPr="00034910">
        <w:t>il se demanda avec une angoisse telle</w:t>
      </w:r>
      <w:r w:rsidR="00E57EC9">
        <w:t xml:space="preserve">, </w:t>
      </w:r>
      <w:r w:rsidRPr="00034910">
        <w:t>qu</w:t>
      </w:r>
      <w:r w:rsidR="00E57EC9">
        <w:t>’</w:t>
      </w:r>
      <w:r w:rsidRPr="00034910">
        <w:t>il g</w:t>
      </w:r>
      <w:r w:rsidRPr="00034910">
        <w:t>é</w:t>
      </w:r>
      <w:r w:rsidRPr="00034910">
        <w:t>mit</w:t>
      </w:r>
      <w:r w:rsidR="00E57EC9">
        <w:t> :</w:t>
      </w:r>
    </w:p>
    <w:p w14:paraId="4783FAAA" w14:textId="31BDA3CC" w:rsidR="00E57EC9" w:rsidRDefault="00E57EC9" w:rsidP="00E57EC9">
      <w:r>
        <w:t>— M. </w:t>
      </w:r>
      <w:r w:rsidR="00776CEA" w:rsidRPr="00034910">
        <w:t>Dick</w:t>
      </w:r>
      <w:r>
        <w:t xml:space="preserve">, </w:t>
      </w:r>
      <w:r w:rsidR="00776CEA" w:rsidRPr="00034910">
        <w:t>dépêchez-vous</w:t>
      </w:r>
      <w:r>
        <w:t xml:space="preserve">, </w:t>
      </w:r>
      <w:r w:rsidR="00776CEA" w:rsidRPr="00034910">
        <w:t>ou je serai mort</w:t>
      </w:r>
      <w:r>
        <w:t> !</w:t>
      </w:r>
    </w:p>
    <w:p w14:paraId="4736B1DD" w14:textId="77777777" w:rsidR="00E57EC9" w:rsidRDefault="00776CEA" w:rsidP="00E57EC9">
      <w:r w:rsidRPr="00034910">
        <w:t>L</w:t>
      </w:r>
      <w:r w:rsidR="00E57EC9">
        <w:t>’</w:t>
      </w:r>
      <w:r w:rsidRPr="00034910">
        <w:t>appel déchirant galvanisa le jeune homme que l</w:t>
      </w:r>
      <w:r w:rsidR="00E57EC9">
        <w:t>’</w:t>
      </w:r>
      <w:r w:rsidRPr="00034910">
        <w:t>épuisement maintenait couché sur le sol</w:t>
      </w:r>
      <w:r w:rsidR="00E57EC9">
        <w:t xml:space="preserve">. </w:t>
      </w:r>
      <w:r w:rsidRPr="00034910">
        <w:t>Il retrouva des forces</w:t>
      </w:r>
      <w:r w:rsidR="00E57EC9">
        <w:t xml:space="preserve">, </w:t>
      </w:r>
      <w:r w:rsidRPr="00034910">
        <w:t>tenaillé par l</w:t>
      </w:r>
      <w:r w:rsidR="00E57EC9">
        <w:t>’</w:t>
      </w:r>
      <w:r w:rsidRPr="00034910">
        <w:t>idée que tant de peines pourraient rester inutiles</w:t>
      </w:r>
      <w:r w:rsidR="00E57EC9">
        <w:t xml:space="preserve">, </w:t>
      </w:r>
      <w:r w:rsidRPr="00034910">
        <w:t>que lui aurait pu échapper à l</w:t>
      </w:r>
      <w:r w:rsidR="00E57EC9">
        <w:t>’</w:t>
      </w:r>
      <w:r w:rsidRPr="00034910">
        <w:t>étreinte du tombeau</w:t>
      </w:r>
      <w:r w:rsidR="00E57EC9">
        <w:t xml:space="preserve">, </w:t>
      </w:r>
      <w:r w:rsidRPr="00034910">
        <w:t>mais qu</w:t>
      </w:r>
      <w:r w:rsidR="00E57EC9">
        <w:t>’</w:t>
      </w:r>
      <w:r w:rsidRPr="00034910">
        <w:t>il échouerait dans sa volonté de sauver ce fidèle petit camarade de lutte</w:t>
      </w:r>
      <w:r w:rsidR="00E57EC9">
        <w:t>.</w:t>
      </w:r>
    </w:p>
    <w:p w14:paraId="25BA1F3E" w14:textId="77777777" w:rsidR="00E57EC9" w:rsidRDefault="00776CEA" w:rsidP="00E57EC9">
      <w:r w:rsidRPr="00034910">
        <w:lastRenderedPageBreak/>
        <w:t>Incapable de se relever</w:t>
      </w:r>
      <w:r w:rsidR="00E57EC9">
        <w:t xml:space="preserve">, </w:t>
      </w:r>
      <w:r w:rsidRPr="00034910">
        <w:t>il rampa avec des efforts inouïs</w:t>
      </w:r>
      <w:r w:rsidR="00E57EC9">
        <w:t xml:space="preserve">, </w:t>
      </w:r>
      <w:r w:rsidRPr="00034910">
        <w:t>ses membres garrottés décuplant la difficulté de progresser ainsi</w:t>
      </w:r>
      <w:r w:rsidR="00E57EC9">
        <w:t>.</w:t>
      </w:r>
    </w:p>
    <w:p w14:paraId="5F1C8AA9" w14:textId="77777777" w:rsidR="00E57EC9" w:rsidRDefault="00776CEA" w:rsidP="00E57EC9">
      <w:r w:rsidRPr="00034910">
        <w:t>Mais vouloir c</w:t>
      </w:r>
      <w:r w:rsidR="00E57EC9">
        <w:t>’</w:t>
      </w:r>
      <w:r w:rsidRPr="00034910">
        <w:t>est pouvoir</w:t>
      </w:r>
      <w:r w:rsidR="00E57EC9">
        <w:t xml:space="preserve">, </w:t>
      </w:r>
      <w:r w:rsidRPr="00034910">
        <w:t>en matière de courage</w:t>
      </w:r>
      <w:r w:rsidR="00E57EC9">
        <w:t xml:space="preserve">. </w:t>
      </w:r>
      <w:r w:rsidRPr="00034910">
        <w:t>Il réussit à atteindre l</w:t>
      </w:r>
      <w:r w:rsidR="00E57EC9">
        <w:t>’</w:t>
      </w:r>
      <w:r w:rsidRPr="00034910">
        <w:t xml:space="preserve">endroit où la tête de Jean </w:t>
      </w:r>
      <w:proofErr w:type="spellStart"/>
      <w:r w:rsidRPr="00034910">
        <w:t>Brot</w:t>
      </w:r>
      <w:proofErr w:type="spellEnd"/>
      <w:r w:rsidRPr="00034910">
        <w:t xml:space="preserve"> dépassait la surface</w:t>
      </w:r>
      <w:r w:rsidR="00E57EC9">
        <w:t xml:space="preserve">, </w:t>
      </w:r>
      <w:r w:rsidRPr="00034910">
        <w:t>et présentant les liens immobilisant ses mains à hauteur des lèvres du gamin</w:t>
      </w:r>
      <w:r w:rsidR="00E57EC9">
        <w:t> :</w:t>
      </w:r>
    </w:p>
    <w:p w14:paraId="5BB816C1" w14:textId="77777777" w:rsidR="00E57EC9" w:rsidRDefault="00E57EC9" w:rsidP="00E57EC9">
      <w:r>
        <w:t>— </w:t>
      </w:r>
      <w:r w:rsidR="00776CEA" w:rsidRPr="00034910">
        <w:t>Tu as de bonnes dents</w:t>
      </w:r>
      <w:r>
        <w:t xml:space="preserve"> ? </w:t>
      </w:r>
      <w:r w:rsidR="00776CEA" w:rsidRPr="00034910">
        <w:t>dit-il</w:t>
      </w:r>
      <w:r>
        <w:t>.</w:t>
      </w:r>
    </w:p>
    <w:p w14:paraId="064B8C50" w14:textId="77777777" w:rsidR="00E57EC9" w:rsidRDefault="00E57EC9" w:rsidP="00E57EC9">
      <w:r>
        <w:t>— </w:t>
      </w:r>
      <w:r w:rsidR="00776CEA" w:rsidRPr="00034910">
        <w:t>J</w:t>
      </w:r>
      <w:r>
        <w:t>’</w:t>
      </w:r>
      <w:r w:rsidR="00776CEA" w:rsidRPr="00034910">
        <w:t>en avais</w:t>
      </w:r>
      <w:r>
        <w:t xml:space="preserve">, </w:t>
      </w:r>
      <w:r w:rsidR="00776CEA" w:rsidRPr="00034910">
        <w:t>répliqua le petit</w:t>
      </w:r>
      <w:r>
        <w:t xml:space="preserve">. </w:t>
      </w:r>
      <w:r w:rsidR="00776CEA" w:rsidRPr="00034910">
        <w:t>À cette heure</w:t>
      </w:r>
      <w:r>
        <w:t xml:space="preserve">, </w:t>
      </w:r>
      <w:r w:rsidR="00776CEA" w:rsidRPr="00034910">
        <w:t>je ne sais plus</w:t>
      </w:r>
      <w:r>
        <w:t>.</w:t>
      </w:r>
    </w:p>
    <w:p w14:paraId="46A1B5EE" w14:textId="77777777" w:rsidR="00E57EC9" w:rsidRDefault="00776CEA" w:rsidP="00E57EC9">
      <w:r w:rsidRPr="00034910">
        <w:t>Sans se laisser démonter par la désespérance de la réponse</w:t>
      </w:r>
      <w:r w:rsidR="00E57EC9">
        <w:t xml:space="preserve">, </w:t>
      </w:r>
      <w:r w:rsidRPr="00034910">
        <w:t>Dick poursuivit</w:t>
      </w:r>
      <w:r w:rsidR="00E57EC9">
        <w:t> :</w:t>
      </w:r>
    </w:p>
    <w:p w14:paraId="101C8157" w14:textId="77777777" w:rsidR="00E57EC9" w:rsidRDefault="00E57EC9" w:rsidP="00E57EC9">
      <w:r>
        <w:t>— </w:t>
      </w:r>
      <w:r w:rsidR="00776CEA" w:rsidRPr="00034910">
        <w:t>Il faut</w:t>
      </w:r>
      <w:r>
        <w:t xml:space="preserve">, </w:t>
      </w:r>
      <w:r w:rsidR="00776CEA" w:rsidRPr="00034910">
        <w:t>tu entends</w:t>
      </w:r>
      <w:r>
        <w:t xml:space="preserve">, </w:t>
      </w:r>
      <w:r w:rsidR="00776CEA" w:rsidRPr="00034910">
        <w:t>il faut que tu coupes la cordelette</w:t>
      </w:r>
      <w:r>
        <w:t xml:space="preserve">. </w:t>
      </w:r>
      <w:r w:rsidR="00776CEA" w:rsidRPr="00034910">
        <w:t>Après</w:t>
      </w:r>
      <w:r>
        <w:t xml:space="preserve">, </w:t>
      </w:r>
      <w:r w:rsidR="00776CEA" w:rsidRPr="00034910">
        <w:t>nous serons tirés d</w:t>
      </w:r>
      <w:r>
        <w:t>’</w:t>
      </w:r>
      <w:r w:rsidR="00776CEA" w:rsidRPr="00034910">
        <w:t>affaire</w:t>
      </w:r>
      <w:r>
        <w:t>.</w:t>
      </w:r>
    </w:p>
    <w:p w14:paraId="37189DAA" w14:textId="77777777" w:rsidR="00E57EC9" w:rsidRDefault="00776CEA" w:rsidP="00E57EC9">
      <w:r w:rsidRPr="00034910">
        <w:t>Son ton autoritaire</w:t>
      </w:r>
      <w:r w:rsidR="00E57EC9">
        <w:t xml:space="preserve">, </w:t>
      </w:r>
      <w:r w:rsidRPr="00034910">
        <w:t>son accent n</w:t>
      </w:r>
      <w:r w:rsidR="00E57EC9">
        <w:t>’</w:t>
      </w:r>
      <w:r w:rsidRPr="00034910">
        <w:t>admettant aucune rési</w:t>
      </w:r>
      <w:r w:rsidRPr="00034910">
        <w:t>s</w:t>
      </w:r>
      <w:r w:rsidRPr="00034910">
        <w:t>tance</w:t>
      </w:r>
      <w:r w:rsidR="00E57EC9">
        <w:t xml:space="preserve">, </w:t>
      </w:r>
      <w:r w:rsidRPr="00034910">
        <w:t>cinglèrent le Parisien comme un coup de fouet</w:t>
      </w:r>
      <w:r w:rsidR="00E57EC9">
        <w:t xml:space="preserve">. </w:t>
      </w:r>
      <w:r w:rsidRPr="00034910">
        <w:t>De no</w:t>
      </w:r>
      <w:r w:rsidRPr="00034910">
        <w:t>u</w:t>
      </w:r>
      <w:r w:rsidRPr="00034910">
        <w:t>veau</w:t>
      </w:r>
      <w:r w:rsidR="00E57EC9">
        <w:t xml:space="preserve">, </w:t>
      </w:r>
      <w:r w:rsidRPr="00034910">
        <w:t>il oublia ses terreurs pour ne plus songer qu</w:t>
      </w:r>
      <w:r w:rsidR="00E57EC9">
        <w:t>’</w:t>
      </w:r>
      <w:r w:rsidRPr="00034910">
        <w:t>au but à a</w:t>
      </w:r>
      <w:r w:rsidRPr="00034910">
        <w:t>t</w:t>
      </w:r>
      <w:r w:rsidRPr="00034910">
        <w:t>teindre</w:t>
      </w:r>
      <w:r w:rsidR="00E57EC9">
        <w:t>.</w:t>
      </w:r>
    </w:p>
    <w:p w14:paraId="35B5D843" w14:textId="77777777" w:rsidR="00E57EC9" w:rsidRDefault="00776CEA" w:rsidP="00E57EC9">
      <w:r w:rsidRPr="00034910">
        <w:t>Ses dents d</w:t>
      </w:r>
      <w:r w:rsidR="00E57EC9">
        <w:t>’</w:t>
      </w:r>
      <w:r w:rsidRPr="00034910">
        <w:t>adolescent</w:t>
      </w:r>
      <w:r w:rsidR="00E57EC9">
        <w:t xml:space="preserve">, </w:t>
      </w:r>
      <w:r w:rsidRPr="00034910">
        <w:t>tranchantes comme celles d</w:t>
      </w:r>
      <w:r w:rsidR="00E57EC9">
        <w:t>’</w:t>
      </w:r>
      <w:r w:rsidRPr="00034910">
        <w:t>un jeune loup</w:t>
      </w:r>
      <w:r w:rsidR="00E57EC9">
        <w:t xml:space="preserve">, </w:t>
      </w:r>
      <w:r w:rsidRPr="00034910">
        <w:t>se mirent à déchiqueter la corde</w:t>
      </w:r>
      <w:r w:rsidR="00E57EC9">
        <w:t xml:space="preserve">, </w:t>
      </w:r>
      <w:r w:rsidRPr="00034910">
        <w:t>la coupant brin à brin</w:t>
      </w:r>
      <w:r w:rsidR="00E57EC9">
        <w:t xml:space="preserve">, </w:t>
      </w:r>
      <w:r w:rsidRPr="00034910">
        <w:t>toron par toron</w:t>
      </w:r>
      <w:r w:rsidR="00E57EC9">
        <w:t>.</w:t>
      </w:r>
    </w:p>
    <w:p w14:paraId="68DD8C06" w14:textId="77777777" w:rsidR="00E57EC9" w:rsidRDefault="00776CEA" w:rsidP="00E57EC9">
      <w:r w:rsidRPr="00034910">
        <w:t>Et enfin Dick</w:t>
      </w:r>
      <w:r w:rsidR="00E57EC9">
        <w:t xml:space="preserve">, </w:t>
      </w:r>
      <w:r w:rsidRPr="00034910">
        <w:t>rompant d</w:t>
      </w:r>
      <w:r w:rsidR="00E57EC9">
        <w:t>’</w:t>
      </w:r>
      <w:r w:rsidRPr="00034910">
        <w:t>un soudain effort les brins encore existants</w:t>
      </w:r>
      <w:r w:rsidR="00E57EC9">
        <w:t xml:space="preserve">, </w:t>
      </w:r>
      <w:r w:rsidRPr="00034910">
        <w:t>lança une clameur de triomphe</w:t>
      </w:r>
      <w:r w:rsidR="00E57EC9">
        <w:t> :</w:t>
      </w:r>
    </w:p>
    <w:p w14:paraId="572E1735" w14:textId="77777777" w:rsidR="00E57EC9" w:rsidRDefault="00E57EC9" w:rsidP="00E57EC9">
      <w:r>
        <w:t>— </w:t>
      </w:r>
      <w:r w:rsidR="00776CEA" w:rsidRPr="00034910">
        <w:t>C</w:t>
      </w:r>
      <w:r>
        <w:t>’</w:t>
      </w:r>
      <w:r w:rsidR="00776CEA" w:rsidRPr="00034910">
        <w:t>est fait</w:t>
      </w:r>
      <w:r>
        <w:t> !</w:t>
      </w:r>
    </w:p>
    <w:p w14:paraId="2C04EBB8" w14:textId="77777777" w:rsidR="00E57EC9" w:rsidRDefault="00776CEA" w:rsidP="00E57EC9">
      <w:r w:rsidRPr="00034910">
        <w:t>Toute sa souplesse semblant revenue</w:t>
      </w:r>
      <w:r w:rsidR="00E57EC9">
        <w:t xml:space="preserve">, </w:t>
      </w:r>
      <w:r w:rsidRPr="00034910">
        <w:t>il se délivra de ses liens avec la rapidité de l</w:t>
      </w:r>
      <w:r w:rsidR="00E57EC9">
        <w:t>’</w:t>
      </w:r>
      <w:r w:rsidRPr="00034910">
        <w:t>éclair</w:t>
      </w:r>
      <w:r w:rsidR="00E57EC9">
        <w:t xml:space="preserve">. </w:t>
      </w:r>
      <w:r w:rsidRPr="00034910">
        <w:t>Dix secondes plus tard</w:t>
      </w:r>
      <w:r w:rsidR="00E57EC9">
        <w:t xml:space="preserve">, </w:t>
      </w:r>
      <w:r w:rsidRPr="00034910">
        <w:t>il était debout</w:t>
      </w:r>
      <w:r w:rsidR="00E57EC9">
        <w:t xml:space="preserve">, </w:t>
      </w:r>
      <w:r w:rsidRPr="00034910">
        <w:t>libre de ses gestes</w:t>
      </w:r>
      <w:r w:rsidR="00E57EC9">
        <w:t>.</w:t>
      </w:r>
    </w:p>
    <w:p w14:paraId="7C206DF0" w14:textId="77777777" w:rsidR="00E57EC9" w:rsidRDefault="00E57EC9" w:rsidP="00E57EC9">
      <w:r>
        <w:lastRenderedPageBreak/>
        <w:t>— </w:t>
      </w:r>
      <w:r w:rsidR="00776CEA" w:rsidRPr="00034910">
        <w:t>À présent</w:t>
      </w:r>
      <w:r>
        <w:t xml:space="preserve">, </w:t>
      </w:r>
      <w:r w:rsidR="00776CEA" w:rsidRPr="00034910">
        <w:t>à ton tour</w:t>
      </w:r>
      <w:r>
        <w:t> !</w:t>
      </w:r>
    </w:p>
    <w:p w14:paraId="77677620" w14:textId="77777777" w:rsidR="00E57EC9" w:rsidRDefault="00776CEA" w:rsidP="00E57EC9">
      <w:r w:rsidRPr="00034910">
        <w:t xml:space="preserve">Mais se hâter était une condition </w:t>
      </w:r>
      <w:r w:rsidRPr="00034910">
        <w:rPr>
          <w:i/>
          <w:iCs/>
        </w:rPr>
        <w:t xml:space="preserve">sine qua non </w:t>
      </w:r>
      <w:r w:rsidRPr="00034910">
        <w:t>du succès complet</w:t>
      </w:r>
      <w:r w:rsidR="00E57EC9">
        <w:t xml:space="preserve">. </w:t>
      </w:r>
      <w:r w:rsidRPr="00034910">
        <w:t>Dick s</w:t>
      </w:r>
      <w:r w:rsidR="00E57EC9">
        <w:t>’</w:t>
      </w:r>
      <w:r w:rsidRPr="00034910">
        <w:t>accroupit auprès du gamin</w:t>
      </w:r>
      <w:r w:rsidR="00E57EC9">
        <w:t xml:space="preserve">, </w:t>
      </w:r>
      <w:r w:rsidRPr="00034910">
        <w:t>et de ses mains pressées</w:t>
      </w:r>
      <w:r w:rsidR="00E57EC9">
        <w:t xml:space="preserve">, </w:t>
      </w:r>
      <w:r w:rsidRPr="00034910">
        <w:t>il se prit à enlever la terre emprisonnant le petit ju</w:t>
      </w:r>
      <w:r w:rsidRPr="00034910">
        <w:t>s</w:t>
      </w:r>
      <w:r w:rsidRPr="00034910">
        <w:t>qu</w:t>
      </w:r>
      <w:r w:rsidR="00E57EC9">
        <w:t>’</w:t>
      </w:r>
      <w:r w:rsidRPr="00034910">
        <w:t>au col</w:t>
      </w:r>
      <w:r w:rsidR="00E57EC9">
        <w:t>.</w:t>
      </w:r>
    </w:p>
    <w:p w14:paraId="41FC68CF" w14:textId="77777777" w:rsidR="00E57EC9" w:rsidRDefault="00776CEA" w:rsidP="00E57EC9">
      <w:r w:rsidRPr="00034910">
        <w:t>En quelques minutes</w:t>
      </w:r>
      <w:r w:rsidR="00E57EC9">
        <w:t xml:space="preserve">, </w:t>
      </w:r>
      <w:r w:rsidRPr="00034910">
        <w:t>il eut dégagé le haut du corps</w:t>
      </w:r>
      <w:r w:rsidR="00E57EC9">
        <w:t>.</w:t>
      </w:r>
    </w:p>
    <w:p w14:paraId="3B1CB2AE" w14:textId="77777777" w:rsidR="00E57EC9" w:rsidRDefault="00776CEA" w:rsidP="00E57EC9">
      <w:r w:rsidRPr="00034910">
        <w:t>Alors</w:t>
      </w:r>
      <w:r w:rsidR="00E57EC9">
        <w:t xml:space="preserve">, </w:t>
      </w:r>
      <w:r w:rsidRPr="00034910">
        <w:t>glissant les mains sous les aisselles de l</w:t>
      </w:r>
      <w:r w:rsidR="00E57EC9">
        <w:t>’</w:t>
      </w:r>
      <w:r w:rsidRPr="00034910">
        <w:t>enfant pre</w:t>
      </w:r>
      <w:r w:rsidRPr="00034910">
        <w:t>s</w:t>
      </w:r>
      <w:r w:rsidRPr="00034910">
        <w:t>que évanoui maintenant</w:t>
      </w:r>
      <w:r w:rsidR="00E57EC9">
        <w:t xml:space="preserve">, </w:t>
      </w:r>
      <w:r w:rsidRPr="00034910">
        <w:t>il le tira lentement</w:t>
      </w:r>
      <w:r w:rsidR="00E57EC9">
        <w:t xml:space="preserve">, </w:t>
      </w:r>
      <w:r w:rsidRPr="00034910">
        <w:t>par saccades</w:t>
      </w:r>
      <w:r w:rsidR="00E57EC9">
        <w:t xml:space="preserve">, </w:t>
      </w:r>
      <w:r w:rsidRPr="00034910">
        <w:t>de son linceul de terre</w:t>
      </w:r>
      <w:r w:rsidR="00E57EC9">
        <w:t>.</w:t>
      </w:r>
    </w:p>
    <w:p w14:paraId="23DD1BB8" w14:textId="77777777" w:rsidR="00E57EC9" w:rsidRDefault="00776CEA" w:rsidP="00E57EC9">
      <w:r w:rsidRPr="00034910">
        <w:t>Avec son couteau</w:t>
      </w:r>
      <w:r w:rsidR="00E57EC9">
        <w:t xml:space="preserve">, </w:t>
      </w:r>
      <w:r w:rsidRPr="00034910">
        <w:t>conservé en poche</w:t>
      </w:r>
      <w:r w:rsidR="00E57EC9">
        <w:t xml:space="preserve"> (</w:t>
      </w:r>
      <w:r w:rsidRPr="00034910">
        <w:t>les assassins n</w:t>
      </w:r>
      <w:r w:rsidR="00E57EC9">
        <w:t>’</w:t>
      </w:r>
      <w:r w:rsidRPr="00034910">
        <w:t>avaient point dépouillé leurs victimes</w:t>
      </w:r>
      <w:r w:rsidR="00E57EC9">
        <w:t xml:space="preserve">), </w:t>
      </w:r>
      <w:r w:rsidRPr="00034910">
        <w:t>Dick coupa les liens du petit boy qu</w:t>
      </w:r>
      <w:r w:rsidR="00E57EC9">
        <w:t>’</w:t>
      </w:r>
      <w:r w:rsidRPr="00034910">
        <w:t>il soumit à un massage brutal dont le premier effet fut de rappeler Jean à lui-même en réveillant la douleur</w:t>
      </w:r>
      <w:r w:rsidR="00E57EC9">
        <w:t>.</w:t>
      </w:r>
    </w:p>
    <w:p w14:paraId="009BBA74" w14:textId="77777777" w:rsidR="00E57EC9" w:rsidRDefault="00776CEA" w:rsidP="00E57EC9">
      <w:r w:rsidRPr="00034910">
        <w:t>Vers huit heures du matin</w:t>
      </w:r>
      <w:r w:rsidR="00E57EC9">
        <w:t xml:space="preserve">, </w:t>
      </w:r>
      <w:r w:rsidRPr="00034910">
        <w:t>baignés par les rayons pâles du soleil</w:t>
      </w:r>
      <w:r w:rsidR="00E57EC9">
        <w:t xml:space="preserve">, </w:t>
      </w:r>
      <w:r w:rsidRPr="00034910">
        <w:t>annonciateur du printemps proche</w:t>
      </w:r>
      <w:r w:rsidR="00E57EC9">
        <w:t xml:space="preserve">, </w:t>
      </w:r>
      <w:r w:rsidRPr="00034910">
        <w:t>les deux voyageurs dont la circulation normale s</w:t>
      </w:r>
      <w:r w:rsidR="00E57EC9">
        <w:t>’</w:t>
      </w:r>
      <w:r w:rsidRPr="00034910">
        <w:t>était rétablie</w:t>
      </w:r>
      <w:r w:rsidR="00E57EC9">
        <w:t xml:space="preserve">, </w:t>
      </w:r>
      <w:r w:rsidRPr="00034910">
        <w:t>se mettaient en ma</w:t>
      </w:r>
      <w:r w:rsidRPr="00034910">
        <w:t>r</w:t>
      </w:r>
      <w:r w:rsidRPr="00034910">
        <w:t>che au hasard</w:t>
      </w:r>
      <w:r w:rsidR="00E57EC9">
        <w:t xml:space="preserve">, </w:t>
      </w:r>
      <w:r w:rsidRPr="00034910">
        <w:t>droit devant eux</w:t>
      </w:r>
      <w:r w:rsidR="00E57EC9">
        <w:t>.</w:t>
      </w:r>
    </w:p>
    <w:p w14:paraId="2345FB67" w14:textId="77777777" w:rsidR="00E57EC9" w:rsidRDefault="00776CEA" w:rsidP="00E57EC9">
      <w:r w:rsidRPr="00034910">
        <w:t>Pourquoi choisir une direction</w:t>
      </w:r>
      <w:r w:rsidR="00E57EC9">
        <w:t xml:space="preserve"> ? </w:t>
      </w:r>
      <w:r w:rsidRPr="00034910">
        <w:t>Dans ce steppe ignoré</w:t>
      </w:r>
      <w:r w:rsidR="00E57EC9">
        <w:t xml:space="preserve">, </w:t>
      </w:r>
      <w:r w:rsidRPr="00034910">
        <w:t>ils avaient aussi peu de chances de rencontrer un secours dans un sens que dans un autre</w:t>
      </w:r>
      <w:r w:rsidR="00E57EC9">
        <w:t>.</w:t>
      </w:r>
    </w:p>
    <w:p w14:paraId="46A2A299" w14:textId="77777777" w:rsidR="00E57EC9" w:rsidRDefault="00776CEA" w:rsidP="00E57EC9">
      <w:r w:rsidRPr="00034910">
        <w:t>Ils marchaient parce qu</w:t>
      </w:r>
      <w:r w:rsidR="00E57EC9">
        <w:t>’</w:t>
      </w:r>
      <w:r w:rsidRPr="00034910">
        <w:t>un nouvel ennemi se manifestait à eux</w:t>
      </w:r>
      <w:r w:rsidR="00E57EC9">
        <w:t>.</w:t>
      </w:r>
    </w:p>
    <w:p w14:paraId="2E30640B" w14:textId="77777777" w:rsidR="00E57EC9" w:rsidRDefault="00776CEA" w:rsidP="00E57EC9">
      <w:r w:rsidRPr="00034910">
        <w:t>Les premières atteintes de la faim convulsaient leur est</w:t>
      </w:r>
      <w:r w:rsidRPr="00034910">
        <w:t>o</w:t>
      </w:r>
      <w:r w:rsidRPr="00034910">
        <w:t>mac</w:t>
      </w:r>
      <w:r w:rsidR="00E57EC9">
        <w:t>.</w:t>
      </w:r>
    </w:p>
    <w:p w14:paraId="2D436B44" w14:textId="77777777" w:rsidR="00E57EC9" w:rsidRDefault="00776CEA" w:rsidP="00E57EC9">
      <w:r w:rsidRPr="00034910">
        <w:t>Mais il était écrit que leurs épreuves ne se prolongeraient plus</w:t>
      </w:r>
      <w:r w:rsidR="00E57EC9">
        <w:t xml:space="preserve">. </w:t>
      </w:r>
      <w:r w:rsidRPr="00034910">
        <w:t>Après deux heures de marche</w:t>
      </w:r>
      <w:r w:rsidR="00E57EC9">
        <w:t xml:space="preserve">, </w:t>
      </w:r>
      <w:r w:rsidRPr="00034910">
        <w:t>Dick s</w:t>
      </w:r>
      <w:r w:rsidR="00E57EC9">
        <w:t>’</w:t>
      </w:r>
      <w:r w:rsidRPr="00034910">
        <w:t>arrêta soudainement</w:t>
      </w:r>
      <w:r w:rsidR="00E57EC9">
        <w:t xml:space="preserve">, </w:t>
      </w:r>
      <w:r w:rsidRPr="00034910">
        <w:t>se penchant vers le sol</w:t>
      </w:r>
      <w:r w:rsidR="00E57EC9">
        <w:t>.</w:t>
      </w:r>
    </w:p>
    <w:p w14:paraId="7EBCFB46" w14:textId="77777777" w:rsidR="00E57EC9" w:rsidRDefault="00E57EC9" w:rsidP="00E57EC9">
      <w:r>
        <w:lastRenderedPageBreak/>
        <w:t>— </w:t>
      </w:r>
      <w:r w:rsidR="00776CEA" w:rsidRPr="00034910">
        <w:t>Entends-tu</w:t>
      </w:r>
      <w:r>
        <w:t> ?</w:t>
      </w:r>
    </w:p>
    <w:p w14:paraId="3BA0D7F6" w14:textId="77777777" w:rsidR="00E57EC9" w:rsidRDefault="00776CEA" w:rsidP="00E57EC9">
      <w:r w:rsidRPr="00034910">
        <w:t>Son compagnon fit halte</w:t>
      </w:r>
      <w:r w:rsidR="00E57EC9">
        <w:t xml:space="preserve">, </w:t>
      </w:r>
      <w:r w:rsidRPr="00034910">
        <w:t>l</w:t>
      </w:r>
      <w:r w:rsidR="00E57EC9">
        <w:t>’</w:t>
      </w:r>
      <w:r w:rsidRPr="00034910">
        <w:t>interrogeant du regard</w:t>
      </w:r>
      <w:r w:rsidR="00E57EC9">
        <w:t>.</w:t>
      </w:r>
    </w:p>
    <w:p w14:paraId="561B6F62" w14:textId="77777777" w:rsidR="00E57EC9" w:rsidRDefault="00776CEA" w:rsidP="00E57EC9">
      <w:r w:rsidRPr="00034910">
        <w:t>Lui</w:t>
      </w:r>
      <w:r w:rsidR="00E57EC9">
        <w:t xml:space="preserve">, </w:t>
      </w:r>
      <w:r w:rsidRPr="00034910">
        <w:t>s</w:t>
      </w:r>
      <w:r w:rsidR="00E57EC9">
        <w:t>’</w:t>
      </w:r>
      <w:r w:rsidRPr="00034910">
        <w:t>était précipité tout de son long à terre</w:t>
      </w:r>
      <w:r w:rsidR="00E57EC9">
        <w:t xml:space="preserve">, </w:t>
      </w:r>
      <w:r w:rsidRPr="00034910">
        <w:t>et l</w:t>
      </w:r>
      <w:r w:rsidR="00E57EC9">
        <w:t>’</w:t>
      </w:r>
      <w:r w:rsidRPr="00034910">
        <w:t>oreille a</w:t>
      </w:r>
      <w:r w:rsidRPr="00034910">
        <w:t>p</w:t>
      </w:r>
      <w:r w:rsidRPr="00034910">
        <w:t>puyée contre la surface herbeuse</w:t>
      </w:r>
      <w:r w:rsidR="00E57EC9">
        <w:t xml:space="preserve">, </w:t>
      </w:r>
      <w:r w:rsidRPr="00034910">
        <w:t>il semblait écouter de tout son être</w:t>
      </w:r>
      <w:r w:rsidR="00E57EC9">
        <w:t>.</w:t>
      </w:r>
    </w:p>
    <w:p w14:paraId="381CCAC9" w14:textId="77777777" w:rsidR="00E57EC9" w:rsidRDefault="00776CEA" w:rsidP="00E57EC9">
      <w:r w:rsidRPr="00034910">
        <w:t>Il se releva d</w:t>
      </w:r>
      <w:r w:rsidR="00E57EC9">
        <w:t>’</w:t>
      </w:r>
      <w:r w:rsidRPr="00034910">
        <w:t>un bond et</w:t>
      </w:r>
      <w:r w:rsidR="00E57EC9">
        <w:t xml:space="preserve">, </w:t>
      </w:r>
      <w:r w:rsidRPr="00034910">
        <w:t>indiquant la partie du désert o</w:t>
      </w:r>
      <w:r w:rsidRPr="00034910">
        <w:t>c</w:t>
      </w:r>
      <w:r w:rsidRPr="00034910">
        <w:t>cupant la droite de la direction suivie jusque-là</w:t>
      </w:r>
      <w:r w:rsidR="00E57EC9">
        <w:t> :</w:t>
      </w:r>
    </w:p>
    <w:p w14:paraId="5CC464B8" w14:textId="77777777" w:rsidR="00E57EC9" w:rsidRDefault="00E57EC9" w:rsidP="00E57EC9">
      <w:r>
        <w:t>— </w:t>
      </w:r>
      <w:r w:rsidR="00776CEA" w:rsidRPr="00034910">
        <w:t>Des cavaliers sont de ce côté</w:t>
      </w:r>
      <w:r>
        <w:t>.</w:t>
      </w:r>
    </w:p>
    <w:p w14:paraId="69BF416A" w14:textId="77777777" w:rsidR="00E57EC9" w:rsidRDefault="00E57EC9" w:rsidP="00E57EC9">
      <w:r>
        <w:t>— </w:t>
      </w:r>
      <w:r w:rsidR="00776CEA" w:rsidRPr="00034910">
        <w:t>Des cavaliers</w:t>
      </w:r>
      <w:r>
        <w:t> ?</w:t>
      </w:r>
    </w:p>
    <w:p w14:paraId="765C462B" w14:textId="77777777" w:rsidR="00E57EC9" w:rsidRDefault="00E57EC9" w:rsidP="00E57EC9">
      <w:r>
        <w:t>— </w:t>
      </w:r>
      <w:r w:rsidR="00776CEA" w:rsidRPr="00034910">
        <w:t>Oui</w:t>
      </w:r>
      <w:r>
        <w:t xml:space="preserve">, </w:t>
      </w:r>
      <w:r w:rsidR="00776CEA" w:rsidRPr="00034910">
        <w:t>on perçoit distinctement le piétinement de plusieurs chevaux</w:t>
      </w:r>
      <w:r>
        <w:t xml:space="preserve">. </w:t>
      </w:r>
      <w:r w:rsidR="00776CEA" w:rsidRPr="00034910">
        <w:t>Le Parisien secoua la tête</w:t>
      </w:r>
      <w:r>
        <w:t>.</w:t>
      </w:r>
    </w:p>
    <w:p w14:paraId="18ED5864" w14:textId="77777777" w:rsidR="00E57EC9" w:rsidRDefault="00E57EC9" w:rsidP="00E57EC9">
      <w:r>
        <w:t>— </w:t>
      </w:r>
      <w:r w:rsidR="00776CEA" w:rsidRPr="00034910">
        <w:t>Vous devez vous tromper</w:t>
      </w:r>
      <w:r>
        <w:t xml:space="preserve">, </w:t>
      </w:r>
      <w:r w:rsidR="00776CEA" w:rsidRPr="00034910">
        <w:t>patron</w:t>
      </w:r>
      <w:r>
        <w:t>.</w:t>
      </w:r>
    </w:p>
    <w:p w14:paraId="03E842A0" w14:textId="77777777" w:rsidR="00E57EC9" w:rsidRDefault="00E57EC9" w:rsidP="00E57EC9">
      <w:r>
        <w:t>— </w:t>
      </w:r>
      <w:r w:rsidR="00776CEA" w:rsidRPr="00034910">
        <w:t>Pourquoi donc</w:t>
      </w:r>
      <w:r>
        <w:t> ?</w:t>
      </w:r>
    </w:p>
    <w:p w14:paraId="30A23779" w14:textId="77777777" w:rsidR="00E57EC9" w:rsidRDefault="00E57EC9" w:rsidP="00E57EC9">
      <w:r>
        <w:t>— </w:t>
      </w:r>
      <w:r w:rsidR="00776CEA" w:rsidRPr="00034910">
        <w:t>Parce que nous apercevrions ceux dont vous parlez</w:t>
      </w:r>
      <w:r>
        <w:t xml:space="preserve">. </w:t>
      </w:r>
      <w:r w:rsidR="00776CEA" w:rsidRPr="00034910">
        <w:t>La plaine n</w:t>
      </w:r>
      <w:r>
        <w:t>’</w:t>
      </w:r>
      <w:r w:rsidR="00776CEA" w:rsidRPr="00034910">
        <w:t>a pas une e</w:t>
      </w:r>
      <w:r w:rsidR="00BC2D44">
        <w:t>xtumescence jusqu</w:t>
      </w:r>
      <w:r>
        <w:t>’</w:t>
      </w:r>
      <w:r w:rsidR="00BC2D44">
        <w:t>à l</w:t>
      </w:r>
      <w:r>
        <w:t>’</w:t>
      </w:r>
      <w:r w:rsidR="00BC2D44">
        <w:t>horizon</w:t>
      </w:r>
      <w:r>
        <w:t xml:space="preserve">, </w:t>
      </w:r>
      <w:r w:rsidR="00BC2D44">
        <w:t>e</w:t>
      </w:r>
      <w:r w:rsidR="00776CEA" w:rsidRPr="00034910">
        <w:t>t nous ne voyons personne</w:t>
      </w:r>
      <w:r>
        <w:t>.</w:t>
      </w:r>
    </w:p>
    <w:p w14:paraId="07D24540" w14:textId="77777777" w:rsidR="00E57EC9" w:rsidRDefault="00776CEA" w:rsidP="00E57EC9">
      <w:r w:rsidRPr="00034910">
        <w:t>Il achevait à peine que</w:t>
      </w:r>
      <w:r w:rsidR="00E57EC9">
        <w:t xml:space="preserve">, </w:t>
      </w:r>
      <w:r w:rsidRPr="00034910">
        <w:t>à un kilomètre</w:t>
      </w:r>
      <w:r w:rsidR="00E57EC9">
        <w:t xml:space="preserve">, </w:t>
      </w:r>
      <w:r w:rsidRPr="00034910">
        <w:t>une douzaine de c</w:t>
      </w:r>
      <w:r w:rsidRPr="00034910">
        <w:t>a</w:t>
      </w:r>
      <w:r w:rsidRPr="00034910">
        <w:t>valiers surgirent lentement</w:t>
      </w:r>
      <w:r w:rsidR="00E57EC9">
        <w:t xml:space="preserve">, </w:t>
      </w:r>
      <w:r w:rsidRPr="00034910">
        <w:t>semblant sortir du sol</w:t>
      </w:r>
      <w:r w:rsidR="00E57EC9">
        <w:t>.</w:t>
      </w:r>
    </w:p>
    <w:p w14:paraId="1F6BC78B" w14:textId="77777777" w:rsidR="00E57EC9" w:rsidRDefault="00776CEA" w:rsidP="00E57EC9">
      <w:r w:rsidRPr="00034910">
        <w:t>Alors que l</w:t>
      </w:r>
      <w:r w:rsidR="00E57EC9">
        <w:t>’</w:t>
      </w:r>
      <w:r w:rsidRPr="00034910">
        <w:t>on croit le steppe absolument uni</w:t>
      </w:r>
      <w:r w:rsidR="00E57EC9">
        <w:t xml:space="preserve">, </w:t>
      </w:r>
      <w:r w:rsidRPr="00034910">
        <w:t>il affecte la forme de longues ondulations non perceptibles à l</w:t>
      </w:r>
      <w:r w:rsidR="00E57EC9">
        <w:t>’</w:t>
      </w:r>
      <w:r w:rsidRPr="00034910">
        <w:t>œil</w:t>
      </w:r>
      <w:r w:rsidR="00E57EC9">
        <w:t xml:space="preserve">, </w:t>
      </w:r>
      <w:r w:rsidRPr="00034910">
        <w:t>et il a</w:t>
      </w:r>
      <w:r w:rsidRPr="00034910">
        <w:t>d</w:t>
      </w:r>
      <w:r w:rsidRPr="00034910">
        <w:t>vient</w:t>
      </w:r>
      <w:r w:rsidR="00E57EC9">
        <w:t xml:space="preserve">, </w:t>
      </w:r>
      <w:r w:rsidRPr="00034910">
        <w:t>ce qui stupéfia les deux hommes</w:t>
      </w:r>
      <w:r w:rsidR="00E57EC9">
        <w:t xml:space="preserve">, </w:t>
      </w:r>
      <w:r w:rsidRPr="00034910">
        <w:t>que des personnages</w:t>
      </w:r>
      <w:r w:rsidR="00E57EC9">
        <w:t xml:space="preserve">, </w:t>
      </w:r>
      <w:r w:rsidRPr="00034910">
        <w:t>cachés par un repli de terrain</w:t>
      </w:r>
      <w:r w:rsidR="00E57EC9">
        <w:t xml:space="preserve">, </w:t>
      </w:r>
      <w:r w:rsidRPr="00034910">
        <w:t>se montrent brusquement aux regards</w:t>
      </w:r>
      <w:r w:rsidR="00E57EC9">
        <w:t> !</w:t>
      </w:r>
    </w:p>
    <w:p w14:paraId="29A92CF7" w14:textId="77777777" w:rsidR="00E57EC9" w:rsidRDefault="00776CEA" w:rsidP="00E57EC9">
      <w:r w:rsidRPr="00034910">
        <w:t>Il faut si peu de chose pour cacher cet être petit et grand qu</w:t>
      </w:r>
      <w:r w:rsidR="00E57EC9">
        <w:t>’</w:t>
      </w:r>
      <w:r w:rsidRPr="00034910">
        <w:t>est l</w:t>
      </w:r>
      <w:r w:rsidR="00E57EC9">
        <w:t>’</w:t>
      </w:r>
      <w:r w:rsidRPr="00034910">
        <w:t>homme</w:t>
      </w:r>
      <w:r w:rsidR="00E57EC9">
        <w:t>.</w:t>
      </w:r>
    </w:p>
    <w:p w14:paraId="4D306354" w14:textId="77777777" w:rsidR="00E57EC9" w:rsidRDefault="00776CEA" w:rsidP="00E57EC9">
      <w:r w:rsidRPr="00034910">
        <w:lastRenderedPageBreak/>
        <w:t>Mais l</w:t>
      </w:r>
      <w:r w:rsidR="00E57EC9">
        <w:t>’</w:t>
      </w:r>
      <w:r w:rsidRPr="00034910">
        <w:t>instant n</w:t>
      </w:r>
      <w:r w:rsidR="00E57EC9">
        <w:t>’</w:t>
      </w:r>
      <w:r w:rsidRPr="00034910">
        <w:t>était point propice aux dissertations phil</w:t>
      </w:r>
      <w:r w:rsidRPr="00034910">
        <w:t>o</w:t>
      </w:r>
      <w:r w:rsidRPr="00034910">
        <w:t>sophiques</w:t>
      </w:r>
      <w:r w:rsidR="00E57EC9">
        <w:t xml:space="preserve">. </w:t>
      </w:r>
      <w:r w:rsidRPr="00034910">
        <w:t>Ces cavaliers</w:t>
      </w:r>
      <w:r w:rsidR="00E57EC9">
        <w:t xml:space="preserve">, </w:t>
      </w:r>
      <w:r w:rsidRPr="00034910">
        <w:t>quels qu</w:t>
      </w:r>
      <w:r w:rsidR="00E57EC9">
        <w:t>’</w:t>
      </w:r>
      <w:r w:rsidRPr="00034910">
        <w:t>ils fussent</w:t>
      </w:r>
      <w:r w:rsidR="00E57EC9">
        <w:t xml:space="preserve">, </w:t>
      </w:r>
      <w:r w:rsidRPr="00034910">
        <w:t>secourraient les malheureux égarés dans le steppe</w:t>
      </w:r>
      <w:r w:rsidR="00E57EC9">
        <w:t xml:space="preserve">. </w:t>
      </w:r>
      <w:r w:rsidRPr="00034910">
        <w:t>Les victimes d</w:t>
      </w:r>
      <w:r w:rsidR="00E57EC9">
        <w:t>’</w:t>
      </w:r>
      <w:proofErr w:type="spellStart"/>
      <w:r w:rsidRPr="00034910">
        <w:t>Ozeff</w:t>
      </w:r>
      <w:proofErr w:type="spellEnd"/>
      <w:r w:rsidRPr="00034910">
        <w:t xml:space="preserve"> se s</w:t>
      </w:r>
      <w:r w:rsidRPr="00034910">
        <w:t>a</w:t>
      </w:r>
      <w:r w:rsidRPr="00034910">
        <w:t>vaient en Mongolie</w:t>
      </w:r>
      <w:r w:rsidR="00E57EC9">
        <w:t xml:space="preserve">, </w:t>
      </w:r>
      <w:r w:rsidRPr="00034910">
        <w:t>leur bourreau leur avait nommé la région où il les abandonnait</w:t>
      </w:r>
      <w:r w:rsidR="00E57EC9">
        <w:t xml:space="preserve">. </w:t>
      </w:r>
      <w:r w:rsidRPr="00034910">
        <w:t>Or</w:t>
      </w:r>
      <w:r w:rsidR="00E57EC9">
        <w:t xml:space="preserve">, </w:t>
      </w:r>
      <w:r w:rsidRPr="00034910">
        <w:t>les Mongols</w:t>
      </w:r>
      <w:r w:rsidR="00E57EC9">
        <w:t xml:space="preserve">, </w:t>
      </w:r>
      <w:r w:rsidRPr="00034910">
        <w:t>chasseurs ou pasteurs</w:t>
      </w:r>
      <w:r w:rsidR="00E57EC9">
        <w:t xml:space="preserve">, </w:t>
      </w:r>
      <w:r w:rsidRPr="00034910">
        <w:t>sont de mœurs simples et hospitalières</w:t>
      </w:r>
      <w:r w:rsidR="00E57EC9">
        <w:t xml:space="preserve">. </w:t>
      </w:r>
      <w:r w:rsidRPr="00034910">
        <w:t>Leur fortune se compte surtout par le nombre de leurs chevaux</w:t>
      </w:r>
      <w:r w:rsidR="00E57EC9">
        <w:t xml:space="preserve">, </w:t>
      </w:r>
      <w:r w:rsidRPr="00034910">
        <w:t xml:space="preserve">et les </w:t>
      </w:r>
      <w:r w:rsidRPr="00034910">
        <w:rPr>
          <w:i/>
          <w:iCs/>
        </w:rPr>
        <w:t>yourtes</w:t>
      </w:r>
      <w:r w:rsidR="00E57EC9">
        <w:rPr>
          <w:i/>
          <w:iCs/>
        </w:rPr>
        <w:t xml:space="preserve"> </w:t>
      </w:r>
      <w:r w:rsidR="00E57EC9">
        <w:t>(</w:t>
      </w:r>
      <w:r w:rsidRPr="00034910">
        <w:t>bar</w:t>
      </w:r>
      <w:r w:rsidRPr="00034910">
        <w:t>a</w:t>
      </w:r>
      <w:r w:rsidRPr="00034910">
        <w:t>ques</w:t>
      </w:r>
      <w:r w:rsidR="00E57EC9">
        <w:t xml:space="preserve">) </w:t>
      </w:r>
      <w:r w:rsidRPr="00034910">
        <w:t>qui leur servent de demeures</w:t>
      </w:r>
      <w:r w:rsidR="00E57EC9">
        <w:t xml:space="preserve">, </w:t>
      </w:r>
      <w:r w:rsidRPr="00034910">
        <w:t>si elles n</w:t>
      </w:r>
      <w:r w:rsidR="00E57EC9">
        <w:t>’</w:t>
      </w:r>
      <w:r w:rsidRPr="00034910">
        <w:t>ont qu</w:t>
      </w:r>
      <w:r w:rsidR="00E57EC9">
        <w:t>’</w:t>
      </w:r>
      <w:r w:rsidRPr="00034910">
        <w:t>un mobilier ultra-sommaire</w:t>
      </w:r>
      <w:r w:rsidR="00E57EC9">
        <w:t xml:space="preserve">, </w:t>
      </w:r>
      <w:r w:rsidRPr="00034910">
        <w:t>ne se ferment jamais à l</w:t>
      </w:r>
      <w:r w:rsidR="00E57EC9">
        <w:t>’</w:t>
      </w:r>
      <w:r w:rsidRPr="00034910">
        <w:t>étranger qui réclame abri et nourriture</w:t>
      </w:r>
      <w:r w:rsidR="00E57EC9">
        <w:t>.</w:t>
      </w:r>
    </w:p>
    <w:p w14:paraId="6DFB1DF9" w14:textId="77777777" w:rsidR="00E57EC9" w:rsidRDefault="00776CEA" w:rsidP="00E57EC9">
      <w:r w:rsidRPr="00034910">
        <w:t>Donc</w:t>
      </w:r>
      <w:r w:rsidR="00E57EC9">
        <w:t xml:space="preserve">, </w:t>
      </w:r>
      <w:r w:rsidRPr="00034910">
        <w:t>tous deux s</w:t>
      </w:r>
      <w:r w:rsidR="00E57EC9">
        <w:t>’</w:t>
      </w:r>
      <w:r w:rsidRPr="00034910">
        <w:t>élancèrent en courant dans la direction de la petite troupe de cavaliers</w:t>
      </w:r>
      <w:r w:rsidR="00E57EC9">
        <w:t xml:space="preserve">, </w:t>
      </w:r>
      <w:r w:rsidRPr="00034910">
        <w:t>cherchant à appeler leur atte</w:t>
      </w:r>
      <w:r w:rsidRPr="00034910">
        <w:t>n</w:t>
      </w:r>
      <w:r w:rsidRPr="00034910">
        <w:t>tion en levant les bras</w:t>
      </w:r>
      <w:r w:rsidR="00E57EC9">
        <w:t xml:space="preserve">, </w:t>
      </w:r>
      <w:r w:rsidRPr="00034910">
        <w:t>en poussant des cris</w:t>
      </w:r>
      <w:r w:rsidR="00E57EC9">
        <w:t xml:space="preserve">. </w:t>
      </w:r>
      <w:r w:rsidRPr="00034910">
        <w:t>Cette manœuvre réussit sans doute</w:t>
      </w:r>
      <w:r w:rsidR="00E57EC9">
        <w:t xml:space="preserve">, </w:t>
      </w:r>
      <w:r w:rsidRPr="00034910">
        <w:t>car le peloton activa son allure</w:t>
      </w:r>
      <w:r w:rsidR="00E57EC9">
        <w:t xml:space="preserve">, </w:t>
      </w:r>
      <w:r w:rsidRPr="00034910">
        <w:t>piquant droit vers les égarés</w:t>
      </w:r>
      <w:r w:rsidR="00E57EC9">
        <w:t>.</w:t>
      </w:r>
    </w:p>
    <w:p w14:paraId="55981D73" w14:textId="77777777" w:rsidR="00E57EC9" w:rsidRDefault="00776CEA" w:rsidP="00E57EC9">
      <w:r w:rsidRPr="00034910">
        <w:t>Dix minutes après les avoir aperçus</w:t>
      </w:r>
      <w:r w:rsidR="00E57EC9">
        <w:t xml:space="preserve">, </w:t>
      </w:r>
      <w:r w:rsidRPr="00034910">
        <w:t xml:space="preserve">Dick </w:t>
      </w:r>
      <w:proofErr w:type="spellStart"/>
      <w:r w:rsidRPr="00034910">
        <w:t>Fann</w:t>
      </w:r>
      <w:proofErr w:type="spellEnd"/>
      <w:r w:rsidRPr="00034910">
        <w:t xml:space="preserve"> et le petit Jean se trouvaient entourés par une dizaine d</w:t>
      </w:r>
      <w:r w:rsidR="00E57EC9">
        <w:t>’</w:t>
      </w:r>
      <w:r w:rsidRPr="00034910">
        <w:t>hommes</w:t>
      </w:r>
      <w:r w:rsidR="00E57EC9">
        <w:t xml:space="preserve">, </w:t>
      </w:r>
      <w:r w:rsidRPr="00034910">
        <w:t>coiffés de bonnets coniques</w:t>
      </w:r>
      <w:r w:rsidR="00E57EC9">
        <w:t xml:space="preserve">, </w:t>
      </w:r>
      <w:r w:rsidRPr="00034910">
        <w:t>d</w:t>
      </w:r>
      <w:r w:rsidR="00E57EC9">
        <w:t>’</w:t>
      </w:r>
      <w:r w:rsidRPr="00034910">
        <w:t>amples caftans retombant sur la croupe de leurs montures</w:t>
      </w:r>
      <w:r w:rsidR="00E57EC9">
        <w:t xml:space="preserve">, </w:t>
      </w:r>
      <w:r w:rsidRPr="00034910">
        <w:t>chaussés de bottes fauves</w:t>
      </w:r>
      <w:r w:rsidR="00E57EC9">
        <w:t xml:space="preserve">, </w:t>
      </w:r>
      <w:r w:rsidRPr="00034910">
        <w:t>et armés de po</w:t>
      </w:r>
      <w:r w:rsidRPr="00034910">
        <w:t>i</w:t>
      </w:r>
      <w:r w:rsidRPr="00034910">
        <w:t>gnards aux formes bizarres</w:t>
      </w:r>
      <w:r w:rsidR="00E57EC9">
        <w:t xml:space="preserve">, </w:t>
      </w:r>
      <w:r w:rsidRPr="00034910">
        <w:t>de longs fusils incrustés d</w:t>
      </w:r>
      <w:r w:rsidR="00E57EC9">
        <w:t>’</w:t>
      </w:r>
      <w:r w:rsidRPr="00034910">
        <w:t>argent</w:t>
      </w:r>
      <w:r w:rsidR="00E57EC9">
        <w:t>.</w:t>
      </w:r>
    </w:p>
    <w:p w14:paraId="113E829E" w14:textId="77777777" w:rsidR="00E57EC9" w:rsidRDefault="00776CEA" w:rsidP="00E57EC9">
      <w:r w:rsidRPr="00034910">
        <w:t>En avant des cavaliers</w:t>
      </w:r>
      <w:r w:rsidR="00E57EC9">
        <w:t xml:space="preserve">, </w:t>
      </w:r>
      <w:r w:rsidRPr="00034910">
        <w:t>celui qui paraissait être le chef</w:t>
      </w:r>
      <w:r w:rsidR="00E57EC9">
        <w:t xml:space="preserve">, </w:t>
      </w:r>
      <w:r w:rsidRPr="00034910">
        <w:t>poussa son cheval</w:t>
      </w:r>
      <w:r w:rsidR="00E57EC9">
        <w:t xml:space="preserve">. </w:t>
      </w:r>
      <w:r w:rsidRPr="00034910">
        <w:t>C</w:t>
      </w:r>
      <w:r w:rsidR="00E57EC9">
        <w:t>’</w:t>
      </w:r>
      <w:r w:rsidRPr="00034910">
        <w:t>était un homme de haute taille</w:t>
      </w:r>
      <w:r w:rsidR="00E57EC9">
        <w:t xml:space="preserve">, </w:t>
      </w:r>
      <w:r w:rsidRPr="00034910">
        <w:t>autant qu</w:t>
      </w:r>
      <w:r w:rsidR="00E57EC9">
        <w:t>’</w:t>
      </w:r>
      <w:r w:rsidRPr="00034910">
        <w:t>on en pouvait juger</w:t>
      </w:r>
      <w:r w:rsidR="00E57EC9">
        <w:t xml:space="preserve">. </w:t>
      </w:r>
      <w:r w:rsidRPr="00034910">
        <w:t>Ses épaules carrées</w:t>
      </w:r>
      <w:r w:rsidR="00E57EC9">
        <w:t xml:space="preserve">, </w:t>
      </w:r>
      <w:r w:rsidRPr="00034910">
        <w:t>massives</w:t>
      </w:r>
      <w:r w:rsidR="00E57EC9">
        <w:t xml:space="preserve">, </w:t>
      </w:r>
      <w:r w:rsidRPr="00034910">
        <w:t>anno</w:t>
      </w:r>
      <w:r w:rsidRPr="00034910">
        <w:t>n</w:t>
      </w:r>
      <w:r w:rsidRPr="00034910">
        <w:t>çaient une force peu commune</w:t>
      </w:r>
      <w:r w:rsidR="00E57EC9">
        <w:t xml:space="preserve">. </w:t>
      </w:r>
      <w:r w:rsidRPr="00034910">
        <w:t>Son visage</w:t>
      </w:r>
      <w:r w:rsidR="00E57EC9">
        <w:t xml:space="preserve">, </w:t>
      </w:r>
      <w:r w:rsidRPr="00034910">
        <w:t>cuit par le hâle du désert</w:t>
      </w:r>
      <w:r w:rsidR="00E57EC9">
        <w:t xml:space="preserve">, </w:t>
      </w:r>
      <w:r w:rsidRPr="00034910">
        <w:t>encadré par une longue barbe blanche</w:t>
      </w:r>
      <w:r w:rsidR="00E57EC9">
        <w:t xml:space="preserve">, </w:t>
      </w:r>
      <w:r w:rsidRPr="00034910">
        <w:t>respirait la bo</w:t>
      </w:r>
      <w:r w:rsidRPr="00034910">
        <w:t>n</w:t>
      </w:r>
      <w:r w:rsidRPr="00034910">
        <w:t>té</w:t>
      </w:r>
      <w:r w:rsidR="00E57EC9">
        <w:t xml:space="preserve">. </w:t>
      </w:r>
      <w:r w:rsidRPr="00034910">
        <w:t>Oh</w:t>
      </w:r>
      <w:r w:rsidR="00E57EC9">
        <w:t xml:space="preserve"> ! </w:t>
      </w:r>
      <w:r w:rsidRPr="00034910">
        <w:t>une bonté fruste</w:t>
      </w:r>
      <w:r w:rsidR="00E57EC9">
        <w:t xml:space="preserve">, </w:t>
      </w:r>
      <w:r w:rsidRPr="00034910">
        <w:t>quelque peu barbare</w:t>
      </w:r>
      <w:r w:rsidR="00E57EC9">
        <w:t xml:space="preserve">, </w:t>
      </w:r>
      <w:r w:rsidRPr="00034910">
        <w:t>mais qui n</w:t>
      </w:r>
      <w:r w:rsidR="00E57EC9">
        <w:t>’</w:t>
      </w:r>
      <w:r w:rsidRPr="00034910">
        <w:t>en appelait pas moins la confiance</w:t>
      </w:r>
      <w:r w:rsidR="00E57EC9">
        <w:t xml:space="preserve">. </w:t>
      </w:r>
      <w:r w:rsidRPr="00034910">
        <w:t>En mauvais russe</w:t>
      </w:r>
      <w:r w:rsidR="00E57EC9">
        <w:t xml:space="preserve">, </w:t>
      </w:r>
      <w:r w:rsidRPr="00034910">
        <w:t>il demanda</w:t>
      </w:r>
      <w:r w:rsidR="00E57EC9">
        <w:t> :</w:t>
      </w:r>
    </w:p>
    <w:p w14:paraId="0B65B88B" w14:textId="77777777" w:rsidR="00E57EC9" w:rsidRDefault="00E57EC9" w:rsidP="00E57EC9">
      <w:r>
        <w:lastRenderedPageBreak/>
        <w:t>— </w:t>
      </w:r>
      <w:r w:rsidR="00776CEA" w:rsidRPr="00034910">
        <w:t>Pourquoi les signes que vous nous avez adressés</w:t>
      </w:r>
      <w:r>
        <w:t xml:space="preserve"> ? </w:t>
      </w:r>
      <w:r w:rsidR="00776CEA" w:rsidRPr="00034910">
        <w:t>Que demandez-vous à Ghis</w:t>
      </w:r>
      <w:r>
        <w:t xml:space="preserve">, </w:t>
      </w:r>
      <w:r w:rsidR="00776CEA" w:rsidRPr="00034910">
        <w:t xml:space="preserve">fils de </w:t>
      </w:r>
      <w:proofErr w:type="spellStart"/>
      <w:r w:rsidR="00776CEA" w:rsidRPr="00034910">
        <w:t>Tamlan</w:t>
      </w:r>
      <w:proofErr w:type="spellEnd"/>
      <w:r>
        <w:t xml:space="preserve">, </w:t>
      </w:r>
      <w:r w:rsidR="00776CEA" w:rsidRPr="00034910">
        <w:t>Khan respecté de cent yourtes</w:t>
      </w:r>
      <w:r>
        <w:t xml:space="preserve">, </w:t>
      </w:r>
      <w:r w:rsidR="00776CEA" w:rsidRPr="00034910">
        <w:t>chef de deux centaines de guerriers</w:t>
      </w:r>
      <w:r>
        <w:t> ?</w:t>
      </w:r>
    </w:p>
    <w:p w14:paraId="437BCC80" w14:textId="77777777" w:rsidR="00E57EC9" w:rsidRDefault="00776CEA" w:rsidP="00E57EC9">
      <w:r w:rsidRPr="00034910">
        <w:t>L</w:t>
      </w:r>
      <w:r w:rsidR="00E57EC9">
        <w:t>’</w:t>
      </w:r>
      <w:r w:rsidRPr="00034910">
        <w:t>emphase mongole sonnait dans la voix du vieillard</w:t>
      </w:r>
      <w:r w:rsidR="00E57EC9">
        <w:t xml:space="preserve">. </w:t>
      </w:r>
      <w:r w:rsidRPr="00034910">
        <w:t>Une noblesse réelle s</w:t>
      </w:r>
      <w:r w:rsidR="00E57EC9">
        <w:t>’</w:t>
      </w:r>
      <w:r w:rsidRPr="00034910">
        <w:t>y mêlait</w:t>
      </w:r>
      <w:r w:rsidR="00E57EC9">
        <w:t xml:space="preserve">. </w:t>
      </w:r>
      <w:r w:rsidRPr="00034910">
        <w:t>Aussi</w:t>
      </w:r>
      <w:r w:rsidR="00E57EC9">
        <w:t xml:space="preserve">, </w:t>
      </w:r>
      <w:r w:rsidRPr="00034910">
        <w:t>en dépit du véritable baragouin qu</w:t>
      </w:r>
      <w:r w:rsidR="00E57EC9">
        <w:t>’</w:t>
      </w:r>
      <w:r w:rsidRPr="00034910">
        <w:t>il jugeait être du russe</w:t>
      </w:r>
      <w:r w:rsidR="00E57EC9">
        <w:t xml:space="preserve">, </w:t>
      </w:r>
      <w:r w:rsidRPr="00034910">
        <w:t>le personnage conservait une gra</w:t>
      </w:r>
      <w:r w:rsidRPr="00034910">
        <w:t>n</w:t>
      </w:r>
      <w:r w:rsidRPr="00034910">
        <w:t>deur exempte de ridicule</w:t>
      </w:r>
      <w:r w:rsidR="00E57EC9">
        <w:t>.</w:t>
      </w:r>
    </w:p>
    <w:p w14:paraId="4D5FC7E8" w14:textId="77777777" w:rsidR="00E57EC9" w:rsidRDefault="00776CEA" w:rsidP="00E57EC9">
      <w:r w:rsidRPr="00034910">
        <w:t>Et Dick</w:t>
      </w:r>
      <w:r w:rsidR="00E57EC9">
        <w:t xml:space="preserve">, </w:t>
      </w:r>
      <w:r w:rsidRPr="00034910">
        <w:t>que sa teinture de la langue moscovite désignait aux fonctions d</w:t>
      </w:r>
      <w:r w:rsidR="00E57EC9">
        <w:t>’</w:t>
      </w:r>
      <w:r w:rsidRPr="00034910">
        <w:t>interprète</w:t>
      </w:r>
      <w:r w:rsidR="00E57EC9">
        <w:t xml:space="preserve">, </w:t>
      </w:r>
      <w:r w:rsidRPr="00034910">
        <w:t>répondit sans hésiter</w:t>
      </w:r>
      <w:r w:rsidR="00E57EC9">
        <w:t> :</w:t>
      </w:r>
    </w:p>
    <w:p w14:paraId="7B2CA4B9" w14:textId="77777777" w:rsidR="00E57EC9" w:rsidRDefault="00E57EC9" w:rsidP="00E57EC9">
      <w:r>
        <w:t>— </w:t>
      </w:r>
      <w:r w:rsidR="00776CEA" w:rsidRPr="00034910">
        <w:t>Perdus dans le steppe</w:t>
      </w:r>
      <w:r>
        <w:t xml:space="preserve">, </w:t>
      </w:r>
      <w:r w:rsidR="00776CEA" w:rsidRPr="00034910">
        <w:t>nous cherchons un abri où nous puissions satisfaire notre faim</w:t>
      </w:r>
      <w:r>
        <w:t>.</w:t>
      </w:r>
    </w:p>
    <w:p w14:paraId="0D33733D" w14:textId="77777777" w:rsidR="00E57EC9" w:rsidRDefault="00776CEA" w:rsidP="00E57EC9">
      <w:r w:rsidRPr="00034910">
        <w:t>Le Mongol cligna des paupières</w:t>
      </w:r>
      <w:r w:rsidR="00E57EC9">
        <w:t>.</w:t>
      </w:r>
    </w:p>
    <w:p w14:paraId="5564AF3B" w14:textId="77777777" w:rsidR="00E57EC9" w:rsidRDefault="00E57EC9" w:rsidP="00E57EC9">
      <w:r>
        <w:t>— </w:t>
      </w:r>
      <w:r w:rsidR="00776CEA" w:rsidRPr="00034910">
        <w:t>Ah</w:t>
      </w:r>
      <w:r>
        <w:t xml:space="preserve"> ! </w:t>
      </w:r>
      <w:r w:rsidR="00776CEA" w:rsidRPr="00034910">
        <w:t>Ah</w:t>
      </w:r>
      <w:r>
        <w:t xml:space="preserve"> ! </w:t>
      </w:r>
      <w:r w:rsidR="00776CEA" w:rsidRPr="00034910">
        <w:t>Égarés</w:t>
      </w:r>
      <w:r>
        <w:t xml:space="preserve">. </w:t>
      </w:r>
      <w:r w:rsidR="00776CEA" w:rsidRPr="00034910">
        <w:t>Comment vous êtes-vous égarés</w:t>
      </w:r>
      <w:r>
        <w:t xml:space="preserve"> ? </w:t>
      </w:r>
      <w:r w:rsidR="00776CEA" w:rsidRPr="00034910">
        <w:t>Vous êtes loin de la frontière Sibérienne</w:t>
      </w:r>
      <w:r>
        <w:t xml:space="preserve">, </w:t>
      </w:r>
      <w:r w:rsidR="00776CEA" w:rsidRPr="00034910">
        <w:t>car vous êtes des blancs et c</w:t>
      </w:r>
      <w:r>
        <w:t>’</w:t>
      </w:r>
      <w:r w:rsidR="00776CEA" w:rsidRPr="00034910">
        <w:t>est de Sibérie que vous venez certainement</w:t>
      </w:r>
      <w:r>
        <w:t xml:space="preserve">. </w:t>
      </w:r>
      <w:r w:rsidR="00776CEA" w:rsidRPr="00034910">
        <w:t>Or</w:t>
      </w:r>
      <w:r>
        <w:t xml:space="preserve">, </w:t>
      </w:r>
      <w:r w:rsidR="00776CEA" w:rsidRPr="00034910">
        <w:t>on ne s</w:t>
      </w:r>
      <w:r>
        <w:t>’</w:t>
      </w:r>
      <w:r w:rsidR="00776CEA" w:rsidRPr="00034910">
        <w:t>engage pas à pied dans nos plaines infinies</w:t>
      </w:r>
      <w:r>
        <w:t>.</w:t>
      </w:r>
    </w:p>
    <w:p w14:paraId="1FD79C91" w14:textId="77777777" w:rsidR="00E57EC9" w:rsidRDefault="00E57EC9" w:rsidP="00E57EC9">
      <w:pPr>
        <w:rPr>
          <w:i/>
          <w:iCs/>
        </w:rPr>
      </w:pPr>
      <w:r>
        <w:t>— </w:t>
      </w:r>
      <w:r w:rsidR="00776CEA" w:rsidRPr="00034910">
        <w:t>Aussi n</w:t>
      </w:r>
      <w:r>
        <w:t>’</w:t>
      </w:r>
      <w:r w:rsidR="00776CEA" w:rsidRPr="00034910">
        <w:t xml:space="preserve">y </w:t>
      </w:r>
      <w:proofErr w:type="spellStart"/>
      <w:r w:rsidR="00776CEA" w:rsidRPr="00034910">
        <w:t>sommes nous</w:t>
      </w:r>
      <w:proofErr w:type="spellEnd"/>
      <w:r w:rsidR="00776CEA" w:rsidRPr="00034910">
        <w:t xml:space="preserve"> pas </w:t>
      </w:r>
      <w:r w:rsidR="00776CEA" w:rsidRPr="00034910">
        <w:rPr>
          <w:i/>
          <w:iCs/>
        </w:rPr>
        <w:t>venus</w:t>
      </w:r>
      <w:r>
        <w:rPr>
          <w:i/>
          <w:iCs/>
        </w:rPr>
        <w:t xml:space="preserve">, </w:t>
      </w:r>
      <w:r w:rsidR="00776CEA" w:rsidRPr="00034910">
        <w:t xml:space="preserve">nous y avons été </w:t>
      </w:r>
      <w:r w:rsidR="00776CEA" w:rsidRPr="00034910">
        <w:rPr>
          <w:i/>
          <w:iCs/>
        </w:rPr>
        <w:t>am</w:t>
      </w:r>
      <w:r w:rsidR="00776CEA" w:rsidRPr="00034910">
        <w:rPr>
          <w:i/>
          <w:iCs/>
        </w:rPr>
        <w:t>e</w:t>
      </w:r>
      <w:r w:rsidR="00776CEA" w:rsidRPr="00034910">
        <w:rPr>
          <w:i/>
          <w:iCs/>
        </w:rPr>
        <w:t>nés</w:t>
      </w:r>
      <w:r>
        <w:rPr>
          <w:i/>
          <w:iCs/>
        </w:rPr>
        <w:t>.</w:t>
      </w:r>
    </w:p>
    <w:p w14:paraId="253B9D65" w14:textId="77777777" w:rsidR="00E57EC9" w:rsidRDefault="00E57EC9" w:rsidP="00E57EC9">
      <w:r>
        <w:t>— </w:t>
      </w:r>
      <w:r w:rsidR="00776CEA" w:rsidRPr="00034910">
        <w:t>Par qui</w:t>
      </w:r>
      <w:r>
        <w:t xml:space="preserve"> ? </w:t>
      </w:r>
      <w:r w:rsidR="00776CEA" w:rsidRPr="00034910">
        <w:t>Quels sont donc les guides qui abandonnent les voyageurs</w:t>
      </w:r>
      <w:r>
        <w:t> ?</w:t>
      </w:r>
    </w:p>
    <w:p w14:paraId="794373ED" w14:textId="77777777" w:rsidR="00E57EC9" w:rsidRDefault="00E57EC9" w:rsidP="00E57EC9">
      <w:r>
        <w:t>— </w:t>
      </w:r>
      <w:r w:rsidR="00776CEA" w:rsidRPr="00034910">
        <w:t>Des forçats du Baïkal</w:t>
      </w:r>
      <w:r>
        <w:t>.</w:t>
      </w:r>
    </w:p>
    <w:p w14:paraId="7CA5AC4E" w14:textId="77777777" w:rsidR="00E57EC9" w:rsidRDefault="00E57EC9" w:rsidP="00E57EC9">
      <w:r>
        <w:t>— </w:t>
      </w:r>
      <w:r w:rsidR="00776CEA" w:rsidRPr="00034910">
        <w:t>Des forçats</w:t>
      </w:r>
      <w:r>
        <w:t> ?</w:t>
      </w:r>
    </w:p>
    <w:p w14:paraId="1E04AA92" w14:textId="77777777" w:rsidR="00E57EC9" w:rsidRDefault="00776CEA" w:rsidP="00E57EC9">
      <w:r w:rsidRPr="00034910">
        <w:t>Le vieillard répéta ces mots en fronçant les sourcils</w:t>
      </w:r>
      <w:r w:rsidR="00E57EC9">
        <w:t>.</w:t>
      </w:r>
    </w:p>
    <w:p w14:paraId="74A83708" w14:textId="77777777" w:rsidR="00E57EC9" w:rsidRDefault="00E57EC9" w:rsidP="00E57EC9">
      <w:r>
        <w:t>— </w:t>
      </w:r>
      <w:r w:rsidR="00776CEA" w:rsidRPr="00034910">
        <w:t>Les forçats</w:t>
      </w:r>
      <w:r>
        <w:t xml:space="preserve">, </w:t>
      </w:r>
      <w:r w:rsidR="00776CEA" w:rsidRPr="00034910">
        <w:t>redit-il encore</w:t>
      </w:r>
      <w:r>
        <w:t xml:space="preserve">. </w:t>
      </w:r>
      <w:r w:rsidR="00776CEA" w:rsidRPr="00034910">
        <w:t>Je vais parfois aux foires d</w:t>
      </w:r>
      <w:r>
        <w:t>’</w:t>
      </w:r>
      <w:r w:rsidR="00776CEA" w:rsidRPr="00034910">
        <w:t>Irkoutsk</w:t>
      </w:r>
      <w:r>
        <w:t xml:space="preserve">, </w:t>
      </w:r>
      <w:r w:rsidR="00776CEA" w:rsidRPr="00034910">
        <w:t>et j</w:t>
      </w:r>
      <w:r>
        <w:t>’</w:t>
      </w:r>
      <w:r w:rsidR="00776CEA" w:rsidRPr="00034910">
        <w:t>ai entendu parler de ces gens</w:t>
      </w:r>
      <w:r>
        <w:t xml:space="preserve">. </w:t>
      </w:r>
      <w:r w:rsidR="00776CEA" w:rsidRPr="00034910">
        <w:t>Ce sont ceux qui travaillent dans les mines</w:t>
      </w:r>
      <w:r>
        <w:t xml:space="preserve">, </w:t>
      </w:r>
      <w:r w:rsidR="00776CEA" w:rsidRPr="00034910">
        <w:t>sous la terre</w:t>
      </w:r>
      <w:r>
        <w:t xml:space="preserve">. </w:t>
      </w:r>
      <w:r w:rsidR="00776CEA" w:rsidRPr="00034910">
        <w:t>Ils ont été condamnés à cette dure existence parce qu</w:t>
      </w:r>
      <w:r>
        <w:t>’</w:t>
      </w:r>
      <w:r w:rsidR="00776CEA" w:rsidRPr="00034910">
        <w:t>ils sont fous</w:t>
      </w:r>
      <w:r>
        <w:t xml:space="preserve">… </w:t>
      </w:r>
      <w:r w:rsidR="00776CEA" w:rsidRPr="00034910">
        <w:t>Fous</w:t>
      </w:r>
      <w:r>
        <w:t xml:space="preserve">, </w:t>
      </w:r>
      <w:r w:rsidR="00776CEA" w:rsidRPr="00034910">
        <w:t>appuya-</w:t>
      </w:r>
      <w:r w:rsidR="00776CEA" w:rsidRPr="00034910">
        <w:lastRenderedPageBreak/>
        <w:t>t-il</w:t>
      </w:r>
      <w:r>
        <w:t xml:space="preserve">, </w:t>
      </w:r>
      <w:r w:rsidR="00776CEA" w:rsidRPr="00034910">
        <w:t>on ne saurait dire autrement</w:t>
      </w:r>
      <w:r>
        <w:t xml:space="preserve">. </w:t>
      </w:r>
      <w:r w:rsidR="00776CEA" w:rsidRPr="00034910">
        <w:t>Un ami</w:t>
      </w:r>
      <w:r>
        <w:t xml:space="preserve">, </w:t>
      </w:r>
      <w:r w:rsidR="00776CEA" w:rsidRPr="00034910">
        <w:t>digne de foi</w:t>
      </w:r>
      <w:r>
        <w:t xml:space="preserve">, </w:t>
      </w:r>
      <w:r w:rsidR="00776CEA" w:rsidRPr="00034910">
        <w:t>car il ne voudrait pas me tromper</w:t>
      </w:r>
      <w:r>
        <w:t xml:space="preserve">, </w:t>
      </w:r>
      <w:r w:rsidR="00776CEA" w:rsidRPr="00034910">
        <w:t>m</w:t>
      </w:r>
      <w:r>
        <w:t>’</w:t>
      </w:r>
      <w:r w:rsidR="00776CEA" w:rsidRPr="00034910">
        <w:t>a dit que ces hommes font éclater des machines diaboliques parmi la foule</w:t>
      </w:r>
      <w:r>
        <w:t xml:space="preserve">, </w:t>
      </w:r>
      <w:r w:rsidR="00776CEA" w:rsidRPr="00034910">
        <w:t>car ils pensent qu</w:t>
      </w:r>
      <w:r>
        <w:t>’</w:t>
      </w:r>
      <w:r w:rsidR="00776CEA" w:rsidRPr="00034910">
        <w:t>en tuant tout le monde</w:t>
      </w:r>
      <w:r>
        <w:t xml:space="preserve">, </w:t>
      </w:r>
      <w:r w:rsidR="00776CEA" w:rsidRPr="00034910">
        <w:t>ils rendront la vie meilleure</w:t>
      </w:r>
      <w:r>
        <w:t>.</w:t>
      </w:r>
    </w:p>
    <w:p w14:paraId="5C00FF59" w14:textId="77777777" w:rsidR="00E57EC9" w:rsidRDefault="00776CEA" w:rsidP="00E57EC9">
      <w:r w:rsidRPr="00034910">
        <w:t>Cette conception du nihilisme</w:t>
      </w:r>
      <w:r w:rsidR="00E57EC9">
        <w:t xml:space="preserve">, </w:t>
      </w:r>
      <w:r w:rsidRPr="00034910">
        <w:t>traduite avec le robuste bon sens d</w:t>
      </w:r>
      <w:r w:rsidR="00E57EC9">
        <w:t>’</w:t>
      </w:r>
      <w:r w:rsidRPr="00034910">
        <w:t>un barbare</w:t>
      </w:r>
      <w:r w:rsidR="00E57EC9">
        <w:t xml:space="preserve">, </w:t>
      </w:r>
      <w:r w:rsidRPr="00034910">
        <w:t>amena un sourire aux lèvres du détective amateur</w:t>
      </w:r>
      <w:r w:rsidR="00E57EC9">
        <w:t>.</w:t>
      </w:r>
    </w:p>
    <w:p w14:paraId="14B02365" w14:textId="77777777" w:rsidR="00E57EC9" w:rsidRDefault="00E57EC9" w:rsidP="00E57EC9">
      <w:r>
        <w:t>— </w:t>
      </w:r>
      <w:r w:rsidR="00776CEA" w:rsidRPr="00034910">
        <w:t>Précisément</w:t>
      </w:r>
      <w:r>
        <w:t xml:space="preserve">… ; </w:t>
      </w:r>
      <w:r w:rsidR="00776CEA" w:rsidRPr="00034910">
        <w:t>les forçats</w:t>
      </w:r>
      <w:r>
        <w:t xml:space="preserve">, </w:t>
      </w:r>
      <w:r w:rsidR="00776CEA" w:rsidRPr="00034910">
        <w:t>on les nomme également</w:t>
      </w:r>
      <w:r>
        <w:t xml:space="preserve"> : </w:t>
      </w:r>
      <w:r w:rsidR="00776CEA" w:rsidRPr="00034910">
        <w:t>n</w:t>
      </w:r>
      <w:r w:rsidR="00776CEA" w:rsidRPr="00034910">
        <w:t>i</w:t>
      </w:r>
      <w:r w:rsidR="00776CEA" w:rsidRPr="00034910">
        <w:t>hilistes</w:t>
      </w:r>
      <w:r>
        <w:t>.</w:t>
      </w:r>
    </w:p>
    <w:p w14:paraId="7D55626D" w14:textId="77777777" w:rsidR="00E57EC9" w:rsidRDefault="00E57EC9" w:rsidP="00E57EC9">
      <w:r>
        <w:t>— </w:t>
      </w:r>
      <w:r w:rsidR="00776CEA" w:rsidRPr="00034910">
        <w:t>Nihilistes</w:t>
      </w:r>
      <w:r>
        <w:t xml:space="preserve"> ! </w:t>
      </w:r>
      <w:r w:rsidR="00776CEA" w:rsidRPr="00034910">
        <w:t>s</w:t>
      </w:r>
      <w:r>
        <w:t>’</w:t>
      </w:r>
      <w:r w:rsidR="00776CEA" w:rsidRPr="00034910">
        <w:t>écria joyeusement le Mongol</w:t>
      </w:r>
      <w:r>
        <w:t xml:space="preserve"> ! </w:t>
      </w:r>
      <w:r w:rsidR="00776CEA" w:rsidRPr="00034910">
        <w:t>C</w:t>
      </w:r>
      <w:r>
        <w:t>’</w:t>
      </w:r>
      <w:r w:rsidR="00776CEA" w:rsidRPr="00034910">
        <w:t>est le mot</w:t>
      </w:r>
      <w:r>
        <w:t xml:space="preserve">. </w:t>
      </w:r>
      <w:r w:rsidR="00776CEA" w:rsidRPr="00034910">
        <w:t>Je le cherchais sans réussir à m</w:t>
      </w:r>
      <w:r>
        <w:t>’</w:t>
      </w:r>
      <w:r w:rsidR="00776CEA" w:rsidRPr="00034910">
        <w:t>en souvenir</w:t>
      </w:r>
      <w:r>
        <w:t xml:space="preserve">. </w:t>
      </w:r>
      <w:r w:rsidR="00776CEA" w:rsidRPr="00034910">
        <w:t>Oui</w:t>
      </w:r>
      <w:r>
        <w:t xml:space="preserve">, </w:t>
      </w:r>
      <w:r w:rsidR="00776CEA" w:rsidRPr="00034910">
        <w:t>oui</w:t>
      </w:r>
      <w:r>
        <w:t xml:space="preserve">, </w:t>
      </w:r>
      <w:r w:rsidR="00776CEA" w:rsidRPr="00034910">
        <w:t>mais les nihilistes sont dans le fond de la terre</w:t>
      </w:r>
      <w:r>
        <w:t>.</w:t>
      </w:r>
    </w:p>
    <w:p w14:paraId="5BFB3E11" w14:textId="77777777" w:rsidR="00E57EC9" w:rsidRDefault="00E57EC9" w:rsidP="00E57EC9">
      <w:r>
        <w:t>— </w:t>
      </w:r>
      <w:r w:rsidR="00776CEA" w:rsidRPr="00034910">
        <w:t>Pas tous</w:t>
      </w:r>
      <w:r>
        <w:t xml:space="preserve">. </w:t>
      </w:r>
      <w:r w:rsidR="00776CEA" w:rsidRPr="00034910">
        <w:t>Il en est qui n</w:t>
      </w:r>
      <w:r>
        <w:t>’</w:t>
      </w:r>
      <w:r w:rsidR="00776CEA" w:rsidRPr="00034910">
        <w:t>ont pas encore été condamnés</w:t>
      </w:r>
      <w:r>
        <w:t xml:space="preserve"> ; </w:t>
      </w:r>
      <w:r w:rsidR="00776CEA" w:rsidRPr="00034910">
        <w:t>d</w:t>
      </w:r>
      <w:r>
        <w:t>’</w:t>
      </w:r>
      <w:r w:rsidR="00776CEA" w:rsidRPr="00034910">
        <w:t>autres s</w:t>
      </w:r>
      <w:r>
        <w:t>’</w:t>
      </w:r>
      <w:r w:rsidR="00776CEA" w:rsidRPr="00034910">
        <w:t>évadent</w:t>
      </w:r>
      <w:r>
        <w:t>.</w:t>
      </w:r>
    </w:p>
    <w:p w14:paraId="3270E8FE" w14:textId="77777777" w:rsidR="00E57EC9" w:rsidRDefault="00776CEA" w:rsidP="00E57EC9">
      <w:r w:rsidRPr="00034910">
        <w:t>Le cavalier inclina la tête</w:t>
      </w:r>
      <w:r w:rsidR="00E57EC9">
        <w:t>.</w:t>
      </w:r>
    </w:p>
    <w:p w14:paraId="18FDF6ED" w14:textId="77777777" w:rsidR="00E57EC9" w:rsidRDefault="00E57EC9" w:rsidP="00E57EC9">
      <w:r>
        <w:t>— </w:t>
      </w:r>
      <w:r w:rsidR="00776CEA" w:rsidRPr="00034910">
        <w:t>Oui</w:t>
      </w:r>
      <w:r>
        <w:t xml:space="preserve">, </w:t>
      </w:r>
      <w:r w:rsidR="00776CEA" w:rsidRPr="00034910">
        <w:t>je sais</w:t>
      </w:r>
      <w:r>
        <w:t xml:space="preserve">. </w:t>
      </w:r>
      <w:r w:rsidR="00776CEA" w:rsidRPr="00034910">
        <w:t>Parfois nous en recueillons dans le steppe</w:t>
      </w:r>
      <w:r>
        <w:t xml:space="preserve">. </w:t>
      </w:r>
      <w:r w:rsidR="00776CEA" w:rsidRPr="00034910">
        <w:t>Ils s</w:t>
      </w:r>
      <w:r>
        <w:t>’</w:t>
      </w:r>
      <w:r w:rsidR="00776CEA" w:rsidRPr="00034910">
        <w:t>éloignent ensuite vers l</w:t>
      </w:r>
      <w:r>
        <w:t>’</w:t>
      </w:r>
      <w:r w:rsidR="00776CEA" w:rsidRPr="00034910">
        <w:t>Ouest</w:t>
      </w:r>
      <w:r>
        <w:t xml:space="preserve">, </w:t>
      </w:r>
      <w:r w:rsidR="00776CEA" w:rsidRPr="00034910">
        <w:t>sans doute leurs yourtes sont de ce côté</w:t>
      </w:r>
      <w:r>
        <w:t>.</w:t>
      </w:r>
    </w:p>
    <w:p w14:paraId="4D3C49E8" w14:textId="77777777" w:rsidR="00E57EC9" w:rsidRDefault="00776CEA" w:rsidP="00E57EC9">
      <w:r w:rsidRPr="00034910">
        <w:t>Et changeant brusquement de ton</w:t>
      </w:r>
      <w:r w:rsidR="00E57EC9">
        <w:t> :</w:t>
      </w:r>
    </w:p>
    <w:p w14:paraId="2D4528D2" w14:textId="77777777" w:rsidR="00E57EC9" w:rsidRDefault="00E57EC9" w:rsidP="00E57EC9">
      <w:r>
        <w:t>— </w:t>
      </w:r>
      <w:r w:rsidR="00776CEA" w:rsidRPr="00034910">
        <w:t>Ces nihilistes sont tes ennemis</w:t>
      </w:r>
      <w:r>
        <w:t> ?</w:t>
      </w:r>
    </w:p>
    <w:p w14:paraId="7B550D65" w14:textId="77777777" w:rsidR="00E57EC9" w:rsidRDefault="00E57EC9" w:rsidP="00E57EC9">
      <w:r>
        <w:t>— </w:t>
      </w:r>
      <w:r w:rsidR="00776CEA" w:rsidRPr="00034910">
        <w:t>Juges-en</w:t>
      </w:r>
      <w:r>
        <w:t xml:space="preserve">. </w:t>
      </w:r>
      <w:r w:rsidR="00776CEA" w:rsidRPr="00034910">
        <w:t>Ils nous avaient enterrés dans le sol</w:t>
      </w:r>
      <w:r>
        <w:t>.</w:t>
      </w:r>
    </w:p>
    <w:p w14:paraId="767A3F00" w14:textId="77777777" w:rsidR="00E57EC9" w:rsidRDefault="00E57EC9" w:rsidP="00E57EC9">
      <w:r>
        <w:t>— </w:t>
      </w:r>
      <w:r w:rsidR="00776CEA" w:rsidRPr="00034910">
        <w:t>Vous êtes donc des criminels</w:t>
      </w:r>
      <w:r>
        <w:t> ?</w:t>
      </w:r>
    </w:p>
    <w:p w14:paraId="21C550D0" w14:textId="77777777" w:rsidR="00E57EC9" w:rsidRDefault="00776CEA" w:rsidP="00E57EC9">
      <w:r w:rsidRPr="00034910">
        <w:t>Une défiance soudaine avait durci les traits de l</w:t>
      </w:r>
      <w:r w:rsidR="00E57EC9">
        <w:t>’</w:t>
      </w:r>
      <w:r w:rsidRPr="00034910">
        <w:t>interlocuteur de Dick</w:t>
      </w:r>
      <w:r w:rsidR="00E57EC9">
        <w:t xml:space="preserve">. </w:t>
      </w:r>
      <w:r w:rsidRPr="00034910">
        <w:t>Celui-ci s</w:t>
      </w:r>
      <w:r w:rsidR="00E57EC9">
        <w:t>’</w:t>
      </w:r>
      <w:r w:rsidRPr="00034910">
        <w:t>empressa de dissiper le nuage</w:t>
      </w:r>
      <w:r w:rsidR="00E57EC9">
        <w:t xml:space="preserve">. </w:t>
      </w:r>
      <w:r w:rsidRPr="00034910">
        <w:t>En quelques phrases rapides</w:t>
      </w:r>
      <w:r w:rsidR="00E57EC9">
        <w:t xml:space="preserve">, </w:t>
      </w:r>
      <w:r w:rsidRPr="00034910">
        <w:t>il conta l</w:t>
      </w:r>
      <w:r w:rsidR="00E57EC9">
        <w:t>’</w:t>
      </w:r>
      <w:r w:rsidRPr="00034910">
        <w:t xml:space="preserve">aventure de </w:t>
      </w:r>
      <w:r w:rsidRPr="00034910">
        <w:lastRenderedPageBreak/>
        <w:t>Vladivostok</w:t>
      </w:r>
      <w:r w:rsidR="00E57EC9">
        <w:t xml:space="preserve">, </w:t>
      </w:r>
      <w:r w:rsidRPr="00034910">
        <w:t>la haine dont les nihilistes l</w:t>
      </w:r>
      <w:r w:rsidR="00E57EC9">
        <w:t>’</w:t>
      </w:r>
      <w:r w:rsidRPr="00034910">
        <w:t>avaient poursuivi</w:t>
      </w:r>
      <w:r w:rsidR="00E57EC9">
        <w:t xml:space="preserve">, </w:t>
      </w:r>
      <w:r w:rsidRPr="00034910">
        <w:t>son enlèvement</w:t>
      </w:r>
      <w:r w:rsidR="00E57EC9">
        <w:t xml:space="preserve">, </w:t>
      </w:r>
      <w:r w:rsidRPr="00034910">
        <w:t>son abandon dans le désert</w:t>
      </w:r>
      <w:r w:rsidR="00E57EC9">
        <w:t>.</w:t>
      </w:r>
    </w:p>
    <w:p w14:paraId="6013A1C6" w14:textId="77777777" w:rsidR="00E57EC9" w:rsidRDefault="00776CEA" w:rsidP="00E57EC9">
      <w:r w:rsidRPr="00034910">
        <w:t>À mesure qu</w:t>
      </w:r>
      <w:r w:rsidR="00E57EC9">
        <w:t>’</w:t>
      </w:r>
      <w:r w:rsidRPr="00034910">
        <w:t>il parlait</w:t>
      </w:r>
      <w:r w:rsidR="00E57EC9">
        <w:t xml:space="preserve">, </w:t>
      </w:r>
      <w:r w:rsidRPr="00034910">
        <w:t>la face du Mongol s</w:t>
      </w:r>
      <w:r w:rsidR="00E57EC9">
        <w:t>’</w:t>
      </w:r>
      <w:r w:rsidRPr="00034910">
        <w:t>épanouissait</w:t>
      </w:r>
      <w:r w:rsidR="00E57EC9">
        <w:t>.</w:t>
      </w:r>
    </w:p>
    <w:p w14:paraId="57645CEF" w14:textId="77777777" w:rsidR="00E57EC9" w:rsidRDefault="00E57EC9" w:rsidP="00E57EC9">
      <w:r>
        <w:t>— </w:t>
      </w:r>
      <w:r w:rsidR="00776CEA" w:rsidRPr="00034910">
        <w:t>Alors</w:t>
      </w:r>
      <w:r>
        <w:t xml:space="preserve">, </w:t>
      </w:r>
      <w:r w:rsidR="00776CEA" w:rsidRPr="00034910">
        <w:t>questionna-t-il brusquement</w:t>
      </w:r>
      <w:r>
        <w:t xml:space="preserve">, </w:t>
      </w:r>
      <w:r w:rsidR="00776CEA" w:rsidRPr="00034910">
        <w:t>tu sais trouver les voleurs</w:t>
      </w:r>
      <w:r>
        <w:t> ?</w:t>
      </w:r>
    </w:p>
    <w:p w14:paraId="0F804128" w14:textId="77777777" w:rsidR="00E57EC9" w:rsidRDefault="00E57EC9" w:rsidP="00E57EC9">
      <w:r>
        <w:t>— </w:t>
      </w:r>
      <w:r w:rsidR="00776CEA" w:rsidRPr="00034910">
        <w:t>J</w:t>
      </w:r>
      <w:r>
        <w:t>’</w:t>
      </w:r>
      <w:r w:rsidR="00776CEA" w:rsidRPr="00034910">
        <w:t>ai su souvent</w:t>
      </w:r>
      <w:r>
        <w:t>.</w:t>
      </w:r>
    </w:p>
    <w:p w14:paraId="129A89E7" w14:textId="77777777" w:rsidR="00E57EC9" w:rsidRDefault="00E57EC9" w:rsidP="00E57EC9">
      <w:r>
        <w:t>— </w:t>
      </w:r>
      <w:r w:rsidR="00776CEA" w:rsidRPr="00034910">
        <w:t>Prends bien garde à ta réponse</w:t>
      </w:r>
      <w:r>
        <w:t xml:space="preserve">. </w:t>
      </w:r>
      <w:r w:rsidR="00776CEA" w:rsidRPr="00034910">
        <w:t>Si tu dis vrai</w:t>
      </w:r>
      <w:r>
        <w:t xml:space="preserve">, </w:t>
      </w:r>
      <w:r w:rsidR="00776CEA" w:rsidRPr="00034910">
        <w:t>Ghis sera ton ami</w:t>
      </w:r>
      <w:r>
        <w:t xml:space="preserve">, </w:t>
      </w:r>
      <w:r w:rsidR="00776CEA" w:rsidRPr="00034910">
        <w:t>ton frère</w:t>
      </w:r>
      <w:r>
        <w:t xml:space="preserve"> ; </w:t>
      </w:r>
      <w:r w:rsidR="00776CEA" w:rsidRPr="00034910">
        <w:t>mais si tu me trompais</w:t>
      </w:r>
      <w:r>
        <w:t xml:space="preserve">, </w:t>
      </w:r>
      <w:r w:rsidR="00776CEA" w:rsidRPr="00034910">
        <w:t>je ferais tomber ta tête</w:t>
      </w:r>
      <w:r>
        <w:t>.</w:t>
      </w:r>
    </w:p>
    <w:p w14:paraId="69688266" w14:textId="77777777" w:rsidR="00E57EC9" w:rsidRDefault="00776CEA" w:rsidP="00E57EC9">
      <w:r w:rsidRPr="00034910">
        <w:t>Avec son intuition habituelle</w:t>
      </w:r>
      <w:r w:rsidR="00E57EC9">
        <w:t xml:space="preserve">, </w:t>
      </w:r>
      <w:r w:rsidRPr="00034910">
        <w:t>Dick comprit qu</w:t>
      </w:r>
      <w:r w:rsidR="00E57EC9">
        <w:t>’</w:t>
      </w:r>
      <w:r w:rsidRPr="00034910">
        <w:t>une reche</w:t>
      </w:r>
      <w:r w:rsidRPr="00034910">
        <w:t>r</w:t>
      </w:r>
      <w:r w:rsidRPr="00034910">
        <w:t>che policière allait lui être proposée</w:t>
      </w:r>
      <w:r w:rsidR="00E57EC9">
        <w:t xml:space="preserve">. </w:t>
      </w:r>
      <w:r w:rsidRPr="00034910">
        <w:t>Il était dans sa destinée sans doute que toute aventure se résolût suivant ce mode part</w:t>
      </w:r>
      <w:r w:rsidRPr="00034910">
        <w:t>i</w:t>
      </w:r>
      <w:r w:rsidRPr="00034910">
        <w:t>culier</w:t>
      </w:r>
      <w:r w:rsidR="00E57EC9">
        <w:t>.</w:t>
      </w:r>
    </w:p>
    <w:p w14:paraId="0C41BA6F" w14:textId="77777777" w:rsidR="00E57EC9" w:rsidRDefault="00776CEA" w:rsidP="00E57EC9">
      <w:r w:rsidRPr="00034910">
        <w:t>Le khan avait besoin de lui</w:t>
      </w:r>
      <w:r w:rsidR="00E57EC9">
        <w:t xml:space="preserve">, </w:t>
      </w:r>
      <w:r w:rsidRPr="00034910">
        <w:t>donc protection assurée</w:t>
      </w:r>
      <w:r w:rsidR="00E57EC9">
        <w:t>.</w:t>
      </w:r>
    </w:p>
    <w:p w14:paraId="3B75741C" w14:textId="77777777" w:rsidR="00E57EC9" w:rsidRDefault="00776CEA" w:rsidP="00E57EC9">
      <w:r w:rsidRPr="00034910">
        <w:t>Mais protection dangereuse</w:t>
      </w:r>
      <w:r w:rsidR="00E57EC9">
        <w:t xml:space="preserve">, </w:t>
      </w:r>
      <w:r w:rsidRPr="00034910">
        <w:t>car il faudrait réussir à tout prix</w:t>
      </w:r>
      <w:r w:rsidR="00E57EC9">
        <w:t>.</w:t>
      </w:r>
    </w:p>
    <w:p w14:paraId="6AA06C39" w14:textId="77777777" w:rsidR="00E57EC9" w:rsidRDefault="00776CEA" w:rsidP="00E57EC9">
      <w:r w:rsidRPr="00034910">
        <w:t>Aussi sa réponse se ressentit de la préoccupation causée par ce dilemme</w:t>
      </w:r>
      <w:r w:rsidR="00E57EC9">
        <w:t>.</w:t>
      </w:r>
    </w:p>
    <w:p w14:paraId="0915DB9C" w14:textId="77777777" w:rsidR="00E57EC9" w:rsidRDefault="00E57EC9" w:rsidP="00E57EC9">
      <w:r>
        <w:t>— </w:t>
      </w:r>
      <w:r w:rsidR="005167E0" w:rsidRPr="00034910">
        <w:t>Je ne suis qu</w:t>
      </w:r>
      <w:r>
        <w:t>’</w:t>
      </w:r>
      <w:r w:rsidR="005167E0" w:rsidRPr="00034910">
        <w:t>un homme</w:t>
      </w:r>
      <w:r>
        <w:t xml:space="preserve">, </w:t>
      </w:r>
      <w:r w:rsidR="005167E0" w:rsidRPr="00034910">
        <w:t>dit-il</w:t>
      </w:r>
      <w:r>
        <w:t xml:space="preserve">, </w:t>
      </w:r>
      <w:r w:rsidR="005167E0" w:rsidRPr="00034910">
        <w:t>donc je ne saurais me vanter de vaincre à tout coup</w:t>
      </w:r>
      <w:r>
        <w:t xml:space="preserve">, </w:t>
      </w:r>
      <w:r w:rsidR="005167E0" w:rsidRPr="00034910">
        <w:t>mais je garantis que je fais tous mes efforts pour contenter qui s</w:t>
      </w:r>
      <w:r>
        <w:t>’</w:t>
      </w:r>
      <w:r w:rsidR="005167E0" w:rsidRPr="00034910">
        <w:t>adresse à moi</w:t>
      </w:r>
      <w:r>
        <w:t xml:space="preserve">. </w:t>
      </w:r>
      <w:r w:rsidR="005167E0" w:rsidRPr="00034910">
        <w:t>Et quand on fait le possible</w:t>
      </w:r>
      <w:r>
        <w:t xml:space="preserve">, </w:t>
      </w:r>
      <w:r w:rsidR="005167E0" w:rsidRPr="00034910">
        <w:t>souvent le succès couronne l</w:t>
      </w:r>
      <w:r>
        <w:t>’</w:t>
      </w:r>
      <w:r w:rsidR="005167E0" w:rsidRPr="00034910">
        <w:t>action</w:t>
      </w:r>
      <w:r>
        <w:t>.</w:t>
      </w:r>
    </w:p>
    <w:p w14:paraId="7E539F93" w14:textId="77777777" w:rsidR="00E57EC9" w:rsidRDefault="00776CEA" w:rsidP="00E57EC9">
      <w:r w:rsidRPr="00034910">
        <w:t>Le vieillard hocha la tête</w:t>
      </w:r>
      <w:r w:rsidR="00E57EC9">
        <w:t xml:space="preserve">. </w:t>
      </w:r>
      <w:r w:rsidRPr="00034910">
        <w:t>Le ton de son interlocuteur lui plaisait évidemment</w:t>
      </w:r>
      <w:r w:rsidR="00E57EC9">
        <w:t xml:space="preserve">. </w:t>
      </w:r>
      <w:r w:rsidRPr="00034910">
        <w:t>Au surplus</w:t>
      </w:r>
      <w:r w:rsidR="00E57EC9">
        <w:t xml:space="preserve">, </w:t>
      </w:r>
      <w:r w:rsidRPr="00034910">
        <w:t>sa conclusion ne laissa aucun doute à cet égard</w:t>
      </w:r>
      <w:r w:rsidR="00E57EC9">
        <w:t>.</w:t>
      </w:r>
    </w:p>
    <w:p w14:paraId="34E74598" w14:textId="77777777" w:rsidR="00E57EC9" w:rsidRDefault="00E57EC9" w:rsidP="00E57EC9">
      <w:r>
        <w:lastRenderedPageBreak/>
        <w:t>— </w:t>
      </w:r>
      <w:r w:rsidR="00776CEA" w:rsidRPr="00034910">
        <w:t>Que ton compagnon monte en croupe d</w:t>
      </w:r>
      <w:r>
        <w:t>’</w:t>
      </w:r>
      <w:r w:rsidR="00776CEA" w:rsidRPr="00034910">
        <w:t>un de mes cav</w:t>
      </w:r>
      <w:r w:rsidR="00776CEA" w:rsidRPr="00034910">
        <w:t>a</w:t>
      </w:r>
      <w:r w:rsidR="00776CEA" w:rsidRPr="00034910">
        <w:t>liers</w:t>
      </w:r>
      <w:r>
        <w:t xml:space="preserve">. </w:t>
      </w:r>
      <w:r w:rsidR="00776CEA" w:rsidRPr="00034910">
        <w:t>Je te prendrai</w:t>
      </w:r>
      <w:r>
        <w:t xml:space="preserve">, </w:t>
      </w:r>
      <w:r w:rsidR="00776CEA" w:rsidRPr="00034910">
        <w:t>toi</w:t>
      </w:r>
      <w:r>
        <w:t xml:space="preserve">, </w:t>
      </w:r>
      <w:r w:rsidR="00776CEA" w:rsidRPr="00034910">
        <w:t>sur mon cheval</w:t>
      </w:r>
      <w:r>
        <w:t xml:space="preserve">. </w:t>
      </w:r>
      <w:r w:rsidR="00776CEA" w:rsidRPr="00034910">
        <w:t>Durant le trajet</w:t>
      </w:r>
      <w:r>
        <w:t xml:space="preserve">, </w:t>
      </w:r>
      <w:r w:rsidR="00776CEA" w:rsidRPr="00034910">
        <w:t>je te conterai le vol dont j</w:t>
      </w:r>
      <w:r>
        <w:t>’</w:t>
      </w:r>
      <w:r w:rsidR="00776CEA" w:rsidRPr="00034910">
        <w:t>ai été victime</w:t>
      </w:r>
      <w:r>
        <w:t>.</w:t>
      </w:r>
    </w:p>
    <w:p w14:paraId="01D1AD9E" w14:textId="77777777" w:rsidR="00E57EC9" w:rsidRDefault="00776CEA" w:rsidP="00E57EC9">
      <w:r w:rsidRPr="00034910">
        <w:t>Le détective s</w:t>
      </w:r>
      <w:r w:rsidR="00E57EC9">
        <w:t>’</w:t>
      </w:r>
      <w:r w:rsidRPr="00034910">
        <w:t>inclina</w:t>
      </w:r>
      <w:r w:rsidR="00E57EC9">
        <w:t xml:space="preserve">, </w:t>
      </w:r>
      <w:r w:rsidRPr="00034910">
        <w:t xml:space="preserve">traduisit la proposition du chef à Jean </w:t>
      </w:r>
      <w:proofErr w:type="spellStart"/>
      <w:r w:rsidRPr="00034910">
        <w:t>Brot</w:t>
      </w:r>
      <w:proofErr w:type="spellEnd"/>
      <w:r w:rsidR="00E57EC9">
        <w:t xml:space="preserve">, </w:t>
      </w:r>
      <w:r w:rsidRPr="00034910">
        <w:t>et celui-ci se hissa en croupe d</w:t>
      </w:r>
      <w:r w:rsidR="00E57EC9">
        <w:t>’</w:t>
      </w:r>
      <w:r w:rsidRPr="00034910">
        <w:t>un Mongol que Ghis avait désigné du geste</w:t>
      </w:r>
      <w:r w:rsidR="00E57EC9">
        <w:t>.</w:t>
      </w:r>
    </w:p>
    <w:p w14:paraId="2D01A0E7" w14:textId="77777777" w:rsidR="00E57EC9" w:rsidRDefault="00776CEA" w:rsidP="00E57EC9">
      <w:r w:rsidRPr="00034910">
        <w:t xml:space="preserve">Pour Dick </w:t>
      </w:r>
      <w:proofErr w:type="spellStart"/>
      <w:r w:rsidRPr="00034910">
        <w:t>Fann</w:t>
      </w:r>
      <w:proofErr w:type="spellEnd"/>
      <w:r w:rsidR="00E57EC9">
        <w:t xml:space="preserve">, </w:t>
      </w:r>
      <w:r w:rsidRPr="00034910">
        <w:t>il sauta sur le cheval du khan</w:t>
      </w:r>
      <w:r w:rsidR="00E57EC9">
        <w:t xml:space="preserve"> ; </w:t>
      </w:r>
      <w:r w:rsidRPr="00034910">
        <w:t>aussitôt la petite troupe se remit en marche</w:t>
      </w:r>
      <w:r w:rsidR="00E57EC9">
        <w:t xml:space="preserve">. </w:t>
      </w:r>
      <w:r w:rsidRPr="00034910">
        <w:t>Ghis et son nouveau comp</w:t>
      </w:r>
      <w:r w:rsidRPr="00034910">
        <w:t>a</w:t>
      </w:r>
      <w:r w:rsidRPr="00034910">
        <w:t>gnon chevauchaient à une quinzaine de pas en avant</w:t>
      </w:r>
      <w:r w:rsidR="00E57EC9">
        <w:t>.</w:t>
      </w:r>
    </w:p>
    <w:p w14:paraId="6CC9E991" w14:textId="77777777" w:rsidR="00E57EC9" w:rsidRDefault="00E57EC9" w:rsidP="00E57EC9">
      <w:r>
        <w:t>— </w:t>
      </w:r>
      <w:r w:rsidR="00776CEA" w:rsidRPr="00034910">
        <w:t>Quel est ton nom</w:t>
      </w:r>
      <w:r>
        <w:t xml:space="preserve"> ? </w:t>
      </w:r>
      <w:r w:rsidR="00776CEA" w:rsidRPr="00034910">
        <w:t>commença le vieillard</w:t>
      </w:r>
      <w:r>
        <w:t>.</w:t>
      </w:r>
    </w:p>
    <w:p w14:paraId="6C7CFFF4" w14:textId="77777777" w:rsidR="00E57EC9" w:rsidRDefault="00E57EC9" w:rsidP="00E57EC9">
      <w:r>
        <w:t>— </w:t>
      </w:r>
      <w:r w:rsidR="00776CEA" w:rsidRPr="00034910">
        <w:t xml:space="preserve">Dick </w:t>
      </w:r>
      <w:proofErr w:type="spellStart"/>
      <w:r w:rsidR="00776CEA" w:rsidRPr="00034910">
        <w:t>Fann</w:t>
      </w:r>
      <w:proofErr w:type="spellEnd"/>
      <w:r>
        <w:t>.</w:t>
      </w:r>
    </w:p>
    <w:p w14:paraId="0E859C30" w14:textId="77777777" w:rsidR="00E57EC9" w:rsidRDefault="00E57EC9" w:rsidP="00E57EC9">
      <w:r>
        <w:t>— </w:t>
      </w:r>
      <w:r w:rsidR="00776CEA" w:rsidRPr="00034910">
        <w:t>Eh bien</w:t>
      </w:r>
      <w:r>
        <w:t xml:space="preserve">, </w:t>
      </w:r>
      <w:r w:rsidR="00776CEA" w:rsidRPr="00034910">
        <w:t xml:space="preserve">Dick </w:t>
      </w:r>
      <w:proofErr w:type="spellStart"/>
      <w:r w:rsidR="00776CEA" w:rsidRPr="00034910">
        <w:t>Fann</w:t>
      </w:r>
      <w:proofErr w:type="spellEnd"/>
      <w:r>
        <w:t xml:space="preserve">, </w:t>
      </w:r>
      <w:r w:rsidR="00776CEA" w:rsidRPr="00034910">
        <w:t>écoute ce qu</w:t>
      </w:r>
      <w:r>
        <w:t>’</w:t>
      </w:r>
      <w:r w:rsidR="00776CEA" w:rsidRPr="00034910">
        <w:t>un habile voleur a fait</w:t>
      </w:r>
      <w:r>
        <w:t xml:space="preserve">. </w:t>
      </w:r>
      <w:r w:rsidR="00776CEA" w:rsidRPr="00034910">
        <w:t>Si tu le découvres</w:t>
      </w:r>
      <w:r>
        <w:t xml:space="preserve">, </w:t>
      </w:r>
      <w:r w:rsidR="00776CEA" w:rsidRPr="00034910">
        <w:t>si tu me fais rendre surtout ce qu</w:t>
      </w:r>
      <w:r>
        <w:t>’</w:t>
      </w:r>
      <w:r w:rsidR="00776CEA" w:rsidRPr="00034910">
        <w:t>il m</w:t>
      </w:r>
      <w:r>
        <w:t>’</w:t>
      </w:r>
      <w:r w:rsidR="00776CEA" w:rsidRPr="00034910">
        <w:t>a dér</w:t>
      </w:r>
      <w:r w:rsidR="00776CEA" w:rsidRPr="00034910">
        <w:t>o</w:t>
      </w:r>
      <w:r w:rsidR="00776CEA" w:rsidRPr="00034910">
        <w:t>bé</w:t>
      </w:r>
      <w:r>
        <w:t xml:space="preserve">, </w:t>
      </w:r>
      <w:r w:rsidR="00776CEA" w:rsidRPr="00034910">
        <w:t>ce à quoi je tenais comme à la prunelle de mes yeux</w:t>
      </w:r>
      <w:r>
        <w:t xml:space="preserve">, </w:t>
      </w:r>
      <w:r w:rsidR="00776CEA" w:rsidRPr="00034910">
        <w:t>tu pourras me demander ce que tu voudras</w:t>
      </w:r>
      <w:r>
        <w:t xml:space="preserve">. </w:t>
      </w:r>
      <w:r w:rsidR="00776CEA" w:rsidRPr="00034910">
        <w:t>Ma fortune est grande</w:t>
      </w:r>
      <w:r>
        <w:t xml:space="preserve">. </w:t>
      </w:r>
      <w:r w:rsidR="00776CEA" w:rsidRPr="00034910">
        <w:t>J</w:t>
      </w:r>
      <w:r>
        <w:t>’</w:t>
      </w:r>
      <w:r w:rsidR="00776CEA" w:rsidRPr="00034910">
        <w:t>ai huit cents chevaux</w:t>
      </w:r>
      <w:r>
        <w:t xml:space="preserve">, </w:t>
      </w:r>
      <w:r w:rsidR="00776CEA" w:rsidRPr="00034910">
        <w:t>quinze mille moutons</w:t>
      </w:r>
      <w:r>
        <w:t xml:space="preserve">, </w:t>
      </w:r>
      <w:r w:rsidR="00776CEA" w:rsidRPr="00034910">
        <w:t>des chameaux</w:t>
      </w:r>
      <w:r>
        <w:t xml:space="preserve">, </w:t>
      </w:r>
      <w:r w:rsidR="00776CEA" w:rsidRPr="00034910">
        <w:t>des ânes</w:t>
      </w:r>
      <w:r>
        <w:t xml:space="preserve">. </w:t>
      </w:r>
      <w:r w:rsidR="00776CEA" w:rsidRPr="00034910">
        <w:t>Tu le vois</w:t>
      </w:r>
      <w:r>
        <w:t xml:space="preserve">, </w:t>
      </w:r>
      <w:r w:rsidR="00776CEA" w:rsidRPr="00034910">
        <w:t>tu seras à même de t</w:t>
      </w:r>
      <w:r>
        <w:t>’</w:t>
      </w:r>
      <w:r w:rsidR="00776CEA" w:rsidRPr="00034910">
        <w:t>enrichir sans me ca</w:t>
      </w:r>
      <w:r w:rsidR="00776CEA" w:rsidRPr="00034910">
        <w:t>u</w:t>
      </w:r>
      <w:r w:rsidR="00776CEA" w:rsidRPr="00034910">
        <w:t>ser un appauvrissement sensible</w:t>
      </w:r>
      <w:r>
        <w:t>.</w:t>
      </w:r>
    </w:p>
    <w:p w14:paraId="555AC6E9" w14:textId="77777777" w:rsidR="00E57EC9" w:rsidRDefault="00E57EC9" w:rsidP="00E57EC9">
      <w:r>
        <w:t>— </w:t>
      </w:r>
      <w:r w:rsidR="00776CEA" w:rsidRPr="00034910">
        <w:t>Je t</w:t>
      </w:r>
      <w:r>
        <w:t>’</w:t>
      </w:r>
      <w:r w:rsidR="00776CEA" w:rsidRPr="00034910">
        <w:t>appauvrirai d</w:t>
      </w:r>
      <w:r>
        <w:t>’</w:t>
      </w:r>
      <w:r w:rsidR="00776CEA" w:rsidRPr="00034910">
        <w:t>autant moins</w:t>
      </w:r>
      <w:r>
        <w:t xml:space="preserve">, </w:t>
      </w:r>
      <w:r w:rsidR="00776CEA" w:rsidRPr="00034910">
        <w:t>répondit le jeune homme</w:t>
      </w:r>
      <w:r>
        <w:t xml:space="preserve">, </w:t>
      </w:r>
      <w:r w:rsidR="00776CEA" w:rsidRPr="00034910">
        <w:t xml:space="preserve">que je te demanderai seulement de me </w:t>
      </w:r>
      <w:r w:rsidR="00776CEA" w:rsidRPr="00034910">
        <w:rPr>
          <w:i/>
          <w:iCs/>
        </w:rPr>
        <w:t xml:space="preserve">prêter </w:t>
      </w:r>
      <w:r w:rsidR="00776CEA" w:rsidRPr="00034910">
        <w:t>des ch</w:t>
      </w:r>
      <w:r w:rsidR="00776CEA" w:rsidRPr="00034910">
        <w:t>e</w:t>
      </w:r>
      <w:r w:rsidR="00776CEA" w:rsidRPr="00034910">
        <w:t>vaux et un guide pour gagner Irkoutsk</w:t>
      </w:r>
      <w:r>
        <w:t xml:space="preserve">, </w:t>
      </w:r>
      <w:r w:rsidR="00776CEA" w:rsidRPr="00034910">
        <w:t>où je prendrai le chemin de fer</w:t>
      </w:r>
      <w:r>
        <w:t>.</w:t>
      </w:r>
    </w:p>
    <w:p w14:paraId="563E629F" w14:textId="77777777" w:rsidR="00E57EC9" w:rsidRDefault="00E57EC9" w:rsidP="00E57EC9">
      <w:r>
        <w:t>— </w:t>
      </w:r>
      <w:r w:rsidR="00776CEA" w:rsidRPr="00034910">
        <w:t>Ah oui</w:t>
      </w:r>
      <w:r>
        <w:t xml:space="preserve"> ! </w:t>
      </w:r>
      <w:r w:rsidR="00776CEA" w:rsidRPr="00034910">
        <w:t>le cheval de feu</w:t>
      </w:r>
      <w:r>
        <w:t xml:space="preserve">. </w:t>
      </w:r>
      <w:r w:rsidR="00776CEA" w:rsidRPr="00034910">
        <w:t>Mais les nihilistes te guetteront peut-être</w:t>
      </w:r>
      <w:r>
        <w:t>.</w:t>
      </w:r>
    </w:p>
    <w:p w14:paraId="4E14BE1F" w14:textId="77777777" w:rsidR="00E57EC9" w:rsidRDefault="00E57EC9" w:rsidP="00E57EC9">
      <w:r>
        <w:t>— </w:t>
      </w:r>
      <w:r w:rsidR="00776CEA" w:rsidRPr="00034910">
        <w:t>Je me suis donné un devoir</w:t>
      </w:r>
      <w:r>
        <w:t xml:space="preserve">. </w:t>
      </w:r>
      <w:r w:rsidR="00776CEA" w:rsidRPr="00034910">
        <w:t>Le danger ne saurait m</w:t>
      </w:r>
      <w:r>
        <w:t>’</w:t>
      </w:r>
      <w:r w:rsidR="00776CEA" w:rsidRPr="00034910">
        <w:t>empêcher de l</w:t>
      </w:r>
      <w:r>
        <w:t>’</w:t>
      </w:r>
      <w:r w:rsidR="00776CEA" w:rsidRPr="00034910">
        <w:t>accomplir</w:t>
      </w:r>
      <w:r>
        <w:t>.</w:t>
      </w:r>
    </w:p>
    <w:p w14:paraId="230A6089" w14:textId="77777777" w:rsidR="00A25603" w:rsidRDefault="00A25603" w:rsidP="00A25603">
      <w:pPr>
        <w:pStyle w:val="Centrsolidaire"/>
      </w:pPr>
      <w:r w:rsidRPr="00E57EC9">
        <w:rPr>
          <w:noProof/>
        </w:rPr>
        <w:lastRenderedPageBreak/>
        <w:drawing>
          <wp:inline distT="0" distB="0" distL="0" distR="0" wp14:anchorId="33A1F285" wp14:editId="24E3FDCD">
            <wp:extent cx="5152390" cy="7545705"/>
            <wp:effectExtent l="0" t="0" r="0" b="0"/>
            <wp:docPr id="88" name="Image 15" descr="Une image contenant Rêne, bride, Fournitures pour cheval, Harnachemen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 15" descr="Une image contenant Rêne, bride, Fournitures pour cheval, Harnachement&#10;&#10;Le contenu généré par l’IA peut être incorrect."/>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52390" cy="7545705"/>
                    </a:xfrm>
                    <a:prstGeom prst="rect">
                      <a:avLst/>
                    </a:prstGeom>
                    <a:noFill/>
                    <a:ln>
                      <a:noFill/>
                    </a:ln>
                  </pic:spPr>
                </pic:pic>
              </a:graphicData>
            </a:graphic>
          </wp:inline>
        </w:drawing>
      </w:r>
    </w:p>
    <w:p w14:paraId="60262D3A" w14:textId="77777777" w:rsidR="00A25603" w:rsidRDefault="00A25603" w:rsidP="00A25603">
      <w:pPr>
        <w:pStyle w:val="Centr14pt"/>
      </w:pPr>
      <w:r>
        <w:t>Q</w:t>
      </w:r>
      <w:r w:rsidRPr="00E57EC9">
        <w:t>uel est ton nom</w:t>
      </w:r>
      <w:r>
        <w:t xml:space="preserve"> ? </w:t>
      </w:r>
      <w:r w:rsidRPr="00E57EC9">
        <w:t>commença le vieillard</w:t>
      </w:r>
      <w:r>
        <w:t>.</w:t>
      </w:r>
    </w:p>
    <w:p w14:paraId="6D6FBE9A" w14:textId="77777777" w:rsidR="00E57EC9" w:rsidRDefault="00E57EC9" w:rsidP="00E57EC9">
      <w:r>
        <w:t>— </w:t>
      </w:r>
      <w:r w:rsidR="00776CEA" w:rsidRPr="00034910">
        <w:t>Soit</w:t>
      </w:r>
      <w:r>
        <w:t xml:space="preserve">. </w:t>
      </w:r>
      <w:r w:rsidR="00776CEA" w:rsidRPr="00034910">
        <w:t>Mais il te sera probablement désagréable de t</w:t>
      </w:r>
      <w:r>
        <w:t>’</w:t>
      </w:r>
      <w:r w:rsidR="00776CEA" w:rsidRPr="00034910">
        <w:t>occuper de mon affaire</w:t>
      </w:r>
      <w:r>
        <w:t xml:space="preserve">. </w:t>
      </w:r>
      <w:r w:rsidR="00776CEA" w:rsidRPr="00034910">
        <w:t>Tu ne disposeras pas de tous tes moyens</w:t>
      </w:r>
      <w:r>
        <w:t>…</w:t>
      </w:r>
    </w:p>
    <w:p w14:paraId="7D50B658" w14:textId="77777777" w:rsidR="00E57EC9" w:rsidRDefault="00E57EC9" w:rsidP="00E57EC9">
      <w:r>
        <w:lastRenderedPageBreak/>
        <w:t>— </w:t>
      </w:r>
      <w:r w:rsidR="00776CEA" w:rsidRPr="00034910">
        <w:t>Je te demande pardon</w:t>
      </w:r>
      <w:r>
        <w:t xml:space="preserve">. </w:t>
      </w:r>
      <w:r w:rsidR="00776CEA" w:rsidRPr="00034910">
        <w:t>Tu me conserves la vie</w:t>
      </w:r>
      <w:r>
        <w:t xml:space="preserve">, </w:t>
      </w:r>
      <w:r w:rsidR="00776CEA" w:rsidRPr="00034910">
        <w:t>ainsi qu</w:t>
      </w:r>
      <w:r>
        <w:t>’</w:t>
      </w:r>
      <w:r w:rsidR="00776CEA" w:rsidRPr="00034910">
        <w:t>à mon jeune ami</w:t>
      </w:r>
      <w:r>
        <w:t xml:space="preserve">. </w:t>
      </w:r>
      <w:r w:rsidR="00776CEA" w:rsidRPr="00034910">
        <w:t>Je suis ton débiteur et je m</w:t>
      </w:r>
      <w:r>
        <w:t>’</w:t>
      </w:r>
      <w:r w:rsidR="00776CEA" w:rsidRPr="00034910">
        <w:t>emploierai tout e</w:t>
      </w:r>
      <w:r w:rsidR="00776CEA" w:rsidRPr="00034910">
        <w:t>n</w:t>
      </w:r>
      <w:r w:rsidR="00776CEA" w:rsidRPr="00034910">
        <w:t>tier à m</w:t>
      </w:r>
      <w:r>
        <w:t>’</w:t>
      </w:r>
      <w:r w:rsidR="00776CEA" w:rsidRPr="00034910">
        <w:t>acquitter</w:t>
      </w:r>
      <w:r>
        <w:t>.</w:t>
      </w:r>
    </w:p>
    <w:p w14:paraId="18C1DEC6" w14:textId="77777777" w:rsidR="00E57EC9" w:rsidRDefault="00776CEA" w:rsidP="00E57EC9">
      <w:r w:rsidRPr="00034910">
        <w:t>Puis d</w:t>
      </w:r>
      <w:r w:rsidR="00E57EC9">
        <w:t>’</w:t>
      </w:r>
      <w:r w:rsidRPr="00034910">
        <w:t>un ton ferme</w:t>
      </w:r>
      <w:r w:rsidR="00E57EC9">
        <w:t> :</w:t>
      </w:r>
    </w:p>
    <w:p w14:paraId="76705BAF" w14:textId="77777777" w:rsidR="00E57EC9" w:rsidRDefault="00E57EC9" w:rsidP="00E57EC9">
      <w:r>
        <w:t>— </w:t>
      </w:r>
      <w:r w:rsidR="00776CEA" w:rsidRPr="00034910">
        <w:t>Maintenant</w:t>
      </w:r>
      <w:r>
        <w:t xml:space="preserve">, </w:t>
      </w:r>
      <w:r w:rsidR="00776CEA" w:rsidRPr="00034910">
        <w:t>j</w:t>
      </w:r>
      <w:r>
        <w:t>’</w:t>
      </w:r>
      <w:r w:rsidR="00776CEA" w:rsidRPr="00034910">
        <w:t>oublie tout ce qui me préoccupait</w:t>
      </w:r>
      <w:r>
        <w:t xml:space="preserve">. </w:t>
      </w:r>
      <w:r w:rsidR="00776CEA" w:rsidRPr="00034910">
        <w:t>Parle</w:t>
      </w:r>
      <w:r>
        <w:t xml:space="preserve">. </w:t>
      </w:r>
      <w:r w:rsidR="00776CEA" w:rsidRPr="00034910">
        <w:t>Dis-moi le dommage que tu as souffert</w:t>
      </w:r>
      <w:r>
        <w:t xml:space="preserve">. </w:t>
      </w:r>
      <w:r w:rsidR="00776CEA" w:rsidRPr="00034910">
        <w:t>Tu verras que rien ne me distraira de la recherche de ton ennemi</w:t>
      </w:r>
      <w:r>
        <w:t>.</w:t>
      </w:r>
    </w:p>
    <w:p w14:paraId="1F66C191" w14:textId="77777777" w:rsidR="00E57EC9" w:rsidRDefault="00E57EC9" w:rsidP="00E57EC9">
      <w:r>
        <w:t>— </w:t>
      </w:r>
      <w:proofErr w:type="spellStart"/>
      <w:r w:rsidR="00776CEA" w:rsidRPr="00034910">
        <w:t>Hurulllls</w:t>
      </w:r>
      <w:proofErr w:type="spellEnd"/>
      <w:r>
        <w:t xml:space="preserve"> ! </w:t>
      </w:r>
      <w:r w:rsidR="00776CEA" w:rsidRPr="00034910">
        <w:t>modula l</w:t>
      </w:r>
      <w:r>
        <w:t>’</w:t>
      </w:r>
      <w:r w:rsidR="00776CEA" w:rsidRPr="00034910">
        <w:t>interlocuteur du détective</w:t>
      </w:r>
      <w:r>
        <w:t xml:space="preserve">, </w:t>
      </w:r>
      <w:r w:rsidR="00776CEA" w:rsidRPr="00034910">
        <w:t>tradu</w:t>
      </w:r>
      <w:r w:rsidR="00776CEA" w:rsidRPr="00034910">
        <w:t>i</w:t>
      </w:r>
      <w:r w:rsidR="00776CEA" w:rsidRPr="00034910">
        <w:t>sant par cette onomatopée mongole le plaisir que lui causaient les paroles de Dick</w:t>
      </w:r>
      <w:r>
        <w:t xml:space="preserve">. </w:t>
      </w:r>
      <w:r w:rsidR="00776CEA" w:rsidRPr="00034910">
        <w:t>Tu t</w:t>
      </w:r>
      <w:r>
        <w:t>’</w:t>
      </w:r>
      <w:r w:rsidR="00776CEA" w:rsidRPr="00034910">
        <w:t>exprimes net et franc</w:t>
      </w:r>
      <w:r>
        <w:t xml:space="preserve">. </w:t>
      </w:r>
      <w:r w:rsidR="00776CEA" w:rsidRPr="00034910">
        <w:t>Je vais donc te confier la chose</w:t>
      </w:r>
      <w:r>
        <w:t>.</w:t>
      </w:r>
    </w:p>
    <w:p w14:paraId="15A8CDA1" w14:textId="77777777" w:rsidR="00E57EC9" w:rsidRDefault="00776CEA" w:rsidP="00E57EC9">
      <w:r w:rsidRPr="00034910">
        <w:t>Et lentement</w:t>
      </w:r>
      <w:r w:rsidR="00E57EC9">
        <w:t> :</w:t>
      </w:r>
    </w:p>
    <w:p w14:paraId="028FD3DD" w14:textId="77777777" w:rsidR="00E57EC9" w:rsidRDefault="00E57EC9" w:rsidP="00E57EC9">
      <w:r>
        <w:t>— </w:t>
      </w:r>
      <w:r w:rsidR="00776CEA" w:rsidRPr="00034910">
        <w:t>Dans mon troupeau de cavales</w:t>
      </w:r>
      <w:r>
        <w:t xml:space="preserve">, </w:t>
      </w:r>
      <w:r w:rsidR="00776CEA" w:rsidRPr="00034910">
        <w:t>un cheval m</w:t>
      </w:r>
      <w:r>
        <w:t>’</w:t>
      </w:r>
      <w:r w:rsidR="00776CEA" w:rsidRPr="00034910">
        <w:t>était né</w:t>
      </w:r>
      <w:r>
        <w:t xml:space="preserve">, </w:t>
      </w:r>
      <w:r w:rsidR="00776CEA" w:rsidRPr="00034910">
        <w:t>si beau</w:t>
      </w:r>
      <w:r>
        <w:t xml:space="preserve">, </w:t>
      </w:r>
      <w:r w:rsidR="00776CEA" w:rsidRPr="00034910">
        <w:t>si parfait qu</w:t>
      </w:r>
      <w:r>
        <w:t>’</w:t>
      </w:r>
      <w:r w:rsidR="00776CEA" w:rsidRPr="00034910">
        <w:t xml:space="preserve">il eût été digne de </w:t>
      </w:r>
      <w:proofErr w:type="spellStart"/>
      <w:r w:rsidR="00776CEA" w:rsidRPr="00034910">
        <w:t>Mene-Ezom</w:t>
      </w:r>
      <w:proofErr w:type="spellEnd"/>
      <w:r>
        <w:t xml:space="preserve">, </w:t>
      </w:r>
      <w:r w:rsidR="00776CEA" w:rsidRPr="00034910">
        <w:t>le dieu des guerriers mongols</w:t>
      </w:r>
      <w:r>
        <w:t xml:space="preserve">. </w:t>
      </w:r>
      <w:r w:rsidR="00776CEA" w:rsidRPr="00034910">
        <w:t>Doré comme un rayon de soleil</w:t>
      </w:r>
      <w:r>
        <w:t xml:space="preserve">, </w:t>
      </w:r>
      <w:r w:rsidR="00776CEA" w:rsidRPr="00034910">
        <w:t>sans une tache</w:t>
      </w:r>
      <w:r>
        <w:t xml:space="preserve">, </w:t>
      </w:r>
      <w:r w:rsidR="00776CEA" w:rsidRPr="00034910">
        <w:t>sans un défaut</w:t>
      </w:r>
      <w:r>
        <w:t xml:space="preserve">, </w:t>
      </w:r>
      <w:r w:rsidR="00776CEA" w:rsidRPr="00034910">
        <w:t>rapide comme une balle lancée par le long fusil</w:t>
      </w:r>
      <w:r>
        <w:t xml:space="preserve">, </w:t>
      </w:r>
      <w:r w:rsidR="00776CEA" w:rsidRPr="00034910">
        <w:t>résistant à la fatigue</w:t>
      </w:r>
      <w:r>
        <w:t xml:space="preserve">, </w:t>
      </w:r>
      <w:r w:rsidR="00776CEA" w:rsidRPr="00034910">
        <w:t>doux et intelligent</w:t>
      </w:r>
      <w:r>
        <w:t xml:space="preserve">, </w:t>
      </w:r>
      <w:r w:rsidR="00776CEA" w:rsidRPr="00034910">
        <w:t>comprenant to</w:t>
      </w:r>
      <w:r w:rsidR="00776CEA" w:rsidRPr="00034910">
        <w:t>u</w:t>
      </w:r>
      <w:r w:rsidR="00776CEA" w:rsidRPr="00034910">
        <w:t>jours ce que j</w:t>
      </w:r>
      <w:r>
        <w:t>’</w:t>
      </w:r>
      <w:r w:rsidR="00776CEA" w:rsidRPr="00034910">
        <w:t>attendais de lui</w:t>
      </w:r>
      <w:r>
        <w:t xml:space="preserve">. </w:t>
      </w:r>
      <w:r w:rsidR="00776CEA" w:rsidRPr="00034910">
        <w:t>Je l</w:t>
      </w:r>
      <w:r>
        <w:t>’</w:t>
      </w:r>
      <w:r w:rsidR="00776CEA" w:rsidRPr="00034910">
        <w:t>aimais</w:t>
      </w:r>
      <w:r>
        <w:t xml:space="preserve">. </w:t>
      </w:r>
      <w:r w:rsidR="00776CEA" w:rsidRPr="00034910">
        <w:t>J</w:t>
      </w:r>
      <w:r>
        <w:t>’</w:t>
      </w:r>
      <w:r w:rsidR="00776CEA" w:rsidRPr="00034910">
        <w:t>eusse donné pour lui tous les autres coursiers paissant dans le steppe</w:t>
      </w:r>
      <w:r>
        <w:t xml:space="preserve">… </w:t>
      </w:r>
      <w:r w:rsidR="00776CEA" w:rsidRPr="00034910">
        <w:t>J</w:t>
      </w:r>
      <w:r>
        <w:t>’</w:t>
      </w:r>
      <w:r w:rsidR="00776CEA" w:rsidRPr="00034910">
        <w:t>eusse consenti à renoncer au pouvoir</w:t>
      </w:r>
      <w:r>
        <w:t xml:space="preserve"> ; </w:t>
      </w:r>
      <w:r w:rsidR="00776CEA" w:rsidRPr="00034910">
        <w:t>un cavalier qui possède un tel cheval est plus qu</w:t>
      </w:r>
      <w:r>
        <w:t>’</w:t>
      </w:r>
      <w:r w:rsidR="00776CEA" w:rsidRPr="00034910">
        <w:t>un roi</w:t>
      </w:r>
      <w:r>
        <w:t>.</w:t>
      </w:r>
    </w:p>
    <w:p w14:paraId="66B3C092" w14:textId="77777777" w:rsidR="00E57EC9" w:rsidRDefault="00776CEA" w:rsidP="00E57EC9">
      <w:r w:rsidRPr="00034910">
        <w:t>Toute la tendresse passionnée du cavalier mongol pour sa monture tintait dans l</w:t>
      </w:r>
      <w:r w:rsidR="00E57EC9">
        <w:t>’</w:t>
      </w:r>
      <w:r w:rsidRPr="00034910">
        <w:t>accent du vieux chef</w:t>
      </w:r>
      <w:r w:rsidR="00E57EC9">
        <w:t>.</w:t>
      </w:r>
    </w:p>
    <w:p w14:paraId="3BE71ABF" w14:textId="77777777" w:rsidR="00E57EC9" w:rsidRDefault="00E57EC9" w:rsidP="00E57EC9">
      <w:r>
        <w:t>— </w:t>
      </w:r>
      <w:r w:rsidR="00776CEA" w:rsidRPr="00034910">
        <w:t>Je lui avais fait dresser une yourte presque aussi confo</w:t>
      </w:r>
      <w:r w:rsidR="00776CEA" w:rsidRPr="00034910">
        <w:t>r</w:t>
      </w:r>
      <w:r w:rsidR="00776CEA" w:rsidRPr="00034910">
        <w:t>table que la mienne</w:t>
      </w:r>
      <w:r>
        <w:t xml:space="preserve">. </w:t>
      </w:r>
      <w:r w:rsidR="00776CEA" w:rsidRPr="00034910">
        <w:t>Peut-être Ra-</w:t>
      </w:r>
      <w:proofErr w:type="spellStart"/>
      <w:r w:rsidR="00776CEA" w:rsidRPr="00034910">
        <w:t>Madzi</w:t>
      </w:r>
      <w:proofErr w:type="spellEnd"/>
      <w:r>
        <w:t xml:space="preserve">, </w:t>
      </w:r>
      <w:r w:rsidR="00776CEA" w:rsidRPr="00034910">
        <w:t>la vertueuse déesse du foyer</w:t>
      </w:r>
      <w:r>
        <w:t xml:space="preserve">, </w:t>
      </w:r>
      <w:proofErr w:type="spellStart"/>
      <w:r w:rsidR="00776CEA" w:rsidRPr="00034910">
        <w:t>fut-elle</w:t>
      </w:r>
      <w:proofErr w:type="spellEnd"/>
      <w:r w:rsidR="00776CEA" w:rsidRPr="00034910">
        <w:t xml:space="preserve"> offusquée de voir un cheval logé comme un homme</w:t>
      </w:r>
      <w:r>
        <w:t xml:space="preserve">. </w:t>
      </w:r>
      <w:r w:rsidR="00776CEA" w:rsidRPr="00034910">
        <w:t>Je ne le crois pas</w:t>
      </w:r>
      <w:r>
        <w:t xml:space="preserve">, </w:t>
      </w:r>
      <w:r w:rsidR="00776CEA" w:rsidRPr="00034910">
        <w:t>car j</w:t>
      </w:r>
      <w:r>
        <w:t>’</w:t>
      </w:r>
      <w:r w:rsidR="00776CEA" w:rsidRPr="00034910">
        <w:t>ai été toujours bienveillant et juste pour mes épouses et les enfants qu</w:t>
      </w:r>
      <w:r>
        <w:t>’</w:t>
      </w:r>
      <w:r w:rsidR="00776CEA" w:rsidRPr="00034910">
        <w:t>elles m</w:t>
      </w:r>
      <w:r>
        <w:t>’</w:t>
      </w:r>
      <w:r w:rsidR="00776CEA" w:rsidRPr="00034910">
        <w:t>ont donnés</w:t>
      </w:r>
      <w:r>
        <w:t xml:space="preserve"> ; </w:t>
      </w:r>
      <w:r w:rsidR="00776CEA" w:rsidRPr="00034910">
        <w:t>je pense plutôt qu</w:t>
      </w:r>
      <w:r>
        <w:t>’</w:t>
      </w:r>
      <w:r w:rsidR="00776CEA" w:rsidRPr="00034910">
        <w:t xml:space="preserve">un trésor attire les désirs </w:t>
      </w:r>
      <w:r w:rsidR="00776CEA" w:rsidRPr="00034910">
        <w:lastRenderedPageBreak/>
        <w:t>des voleurs</w:t>
      </w:r>
      <w:r>
        <w:t xml:space="preserve">… </w:t>
      </w:r>
      <w:r w:rsidR="00776CEA" w:rsidRPr="00034910">
        <w:t>Bref</w:t>
      </w:r>
      <w:r>
        <w:t xml:space="preserve">, </w:t>
      </w:r>
      <w:r w:rsidR="00776CEA" w:rsidRPr="00034910">
        <w:t>il y a deux lunes</w:t>
      </w:r>
      <w:r>
        <w:t xml:space="preserve"> (</w:t>
      </w:r>
      <w:r w:rsidR="00776CEA" w:rsidRPr="00034910">
        <w:t>environ 56 jours</w:t>
      </w:r>
      <w:r>
        <w:t xml:space="preserve">), </w:t>
      </w:r>
      <w:r w:rsidR="00776CEA" w:rsidRPr="00034910">
        <w:t>je trouvai l</w:t>
      </w:r>
      <w:r>
        <w:t>’</w:t>
      </w:r>
      <w:r w:rsidR="00776CEA" w:rsidRPr="00034910">
        <w:t xml:space="preserve">écurie de </w:t>
      </w:r>
      <w:proofErr w:type="spellStart"/>
      <w:r w:rsidR="00776CEA" w:rsidRPr="00034910">
        <w:t>Selm-Arge</w:t>
      </w:r>
      <w:proofErr w:type="spellEnd"/>
      <w:r>
        <w:t xml:space="preserve"> (</w:t>
      </w:r>
      <w:r w:rsidR="00776CEA" w:rsidRPr="00034910">
        <w:t>soleil d</w:t>
      </w:r>
      <w:r>
        <w:t>’</w:t>
      </w:r>
      <w:r w:rsidR="00776CEA" w:rsidRPr="00034910">
        <w:t>or</w:t>
      </w:r>
      <w:r>
        <w:t xml:space="preserve">), – </w:t>
      </w:r>
      <w:r w:rsidR="00776CEA" w:rsidRPr="00034910">
        <w:t>ainsi je désignais mon favori</w:t>
      </w:r>
      <w:r>
        <w:t xml:space="preserve">, – </w:t>
      </w:r>
      <w:r w:rsidR="00776CEA" w:rsidRPr="00034910">
        <w:t>je trouvai</w:t>
      </w:r>
      <w:r>
        <w:t xml:space="preserve">, </w:t>
      </w:r>
      <w:r w:rsidR="00776CEA" w:rsidRPr="00034910">
        <w:t>dis-je</w:t>
      </w:r>
      <w:r>
        <w:t xml:space="preserve">, </w:t>
      </w:r>
      <w:r w:rsidR="00776CEA" w:rsidRPr="00034910">
        <w:t>l</w:t>
      </w:r>
      <w:r>
        <w:t>’</w:t>
      </w:r>
      <w:r w:rsidR="00776CEA" w:rsidRPr="00034910">
        <w:t>écurie déserte</w:t>
      </w:r>
      <w:r>
        <w:t xml:space="preserve">. </w:t>
      </w:r>
      <w:r w:rsidR="00776CEA" w:rsidRPr="00034910">
        <w:t>On avait fait sortir le quadrupède dans la nuit</w:t>
      </w:r>
      <w:r>
        <w:t xml:space="preserve">. </w:t>
      </w:r>
      <w:r w:rsidR="00776CEA" w:rsidRPr="00034910">
        <w:t>Je suivis sa trace durant deux mille mètres et tout à coup la piste disparut</w:t>
      </w:r>
      <w:r>
        <w:t>.</w:t>
      </w:r>
    </w:p>
    <w:p w14:paraId="2F5A0F61" w14:textId="77777777" w:rsidR="00E57EC9" w:rsidRDefault="00E57EC9" w:rsidP="00E57EC9">
      <w:r>
        <w:t>— </w:t>
      </w:r>
      <w:r w:rsidR="00776CEA" w:rsidRPr="00034910">
        <w:t>Un sol rocheux sans doute</w:t>
      </w:r>
      <w:r>
        <w:t> ?</w:t>
      </w:r>
    </w:p>
    <w:p w14:paraId="5EF6A086" w14:textId="77777777" w:rsidR="00E57EC9" w:rsidRDefault="00E57EC9" w:rsidP="00E57EC9">
      <w:r>
        <w:t>— </w:t>
      </w:r>
      <w:r w:rsidR="00776CEA" w:rsidRPr="00034910">
        <w:t>Non</w:t>
      </w:r>
      <w:r>
        <w:t xml:space="preserve">, </w:t>
      </w:r>
      <w:r w:rsidR="00776CEA" w:rsidRPr="00034910">
        <w:t>ne crois pas cela</w:t>
      </w:r>
      <w:r>
        <w:t xml:space="preserve">. </w:t>
      </w:r>
      <w:r w:rsidR="00776CEA" w:rsidRPr="00034910">
        <w:t>La prairie continuait sans modif</w:t>
      </w:r>
      <w:r w:rsidR="00776CEA" w:rsidRPr="00034910">
        <w:t>i</w:t>
      </w:r>
      <w:r w:rsidR="00776CEA" w:rsidRPr="00034910">
        <w:t>cation de terrain</w:t>
      </w:r>
      <w:r>
        <w:t xml:space="preserve">. </w:t>
      </w:r>
      <w:r w:rsidR="00776CEA" w:rsidRPr="00034910">
        <w:t>Je crus à une ruse habile</w:t>
      </w:r>
      <w:r>
        <w:t xml:space="preserve">, </w:t>
      </w:r>
      <w:r w:rsidR="00776CEA" w:rsidRPr="00034910">
        <w:t>j</w:t>
      </w:r>
      <w:r>
        <w:t>’</w:t>
      </w:r>
      <w:r w:rsidR="00776CEA" w:rsidRPr="00034910">
        <w:t>explorai les ale</w:t>
      </w:r>
      <w:r w:rsidR="00776CEA" w:rsidRPr="00034910">
        <w:t>n</w:t>
      </w:r>
      <w:r w:rsidR="00776CEA" w:rsidRPr="00034910">
        <w:t>tours</w:t>
      </w:r>
      <w:r>
        <w:t xml:space="preserve">, </w:t>
      </w:r>
      <w:r w:rsidR="00776CEA" w:rsidRPr="00034910">
        <w:t>dans un rayon étendu</w:t>
      </w:r>
      <w:r>
        <w:t xml:space="preserve">. </w:t>
      </w:r>
      <w:r w:rsidR="00776CEA" w:rsidRPr="00034910">
        <w:t>Rien</w:t>
      </w:r>
      <w:r>
        <w:t xml:space="preserve">, </w:t>
      </w:r>
      <w:r w:rsidR="00776CEA" w:rsidRPr="00034910">
        <w:t>toujours rien</w:t>
      </w:r>
      <w:r>
        <w:t xml:space="preserve">. </w:t>
      </w:r>
      <w:r w:rsidR="00776CEA" w:rsidRPr="00034910">
        <w:t xml:space="preserve">On eût cru que </w:t>
      </w:r>
      <w:proofErr w:type="spellStart"/>
      <w:r w:rsidR="00776CEA" w:rsidRPr="00034910">
        <w:t>Selm-Arge</w:t>
      </w:r>
      <w:proofErr w:type="spellEnd"/>
      <w:r w:rsidR="00776CEA" w:rsidRPr="00034910">
        <w:t xml:space="preserve"> s</w:t>
      </w:r>
      <w:r>
        <w:t>’</w:t>
      </w:r>
      <w:r w:rsidR="00776CEA" w:rsidRPr="00034910">
        <w:t>était envolé</w:t>
      </w:r>
      <w:r>
        <w:t>.</w:t>
      </w:r>
    </w:p>
    <w:p w14:paraId="609E6E6A" w14:textId="77777777" w:rsidR="00E57EC9" w:rsidRDefault="00E57EC9" w:rsidP="00E57EC9">
      <w:r>
        <w:t>— </w:t>
      </w:r>
      <w:r w:rsidR="00776CEA" w:rsidRPr="00034910">
        <w:t>Envolé</w:t>
      </w:r>
      <w:r>
        <w:t xml:space="preserve"> ! </w:t>
      </w:r>
      <w:r w:rsidR="00776CEA" w:rsidRPr="00034910">
        <w:t>répéta Dick avec un tressaillement</w:t>
      </w:r>
      <w:r>
        <w:t>.</w:t>
      </w:r>
    </w:p>
    <w:p w14:paraId="1EB94A3F" w14:textId="77777777" w:rsidR="00E57EC9" w:rsidRDefault="00E57EC9" w:rsidP="00E57EC9">
      <w:r>
        <w:t>— </w:t>
      </w:r>
      <w:r w:rsidR="00776CEA" w:rsidRPr="00034910">
        <w:t>Oui</w:t>
      </w:r>
      <w:r>
        <w:t xml:space="preserve">. </w:t>
      </w:r>
      <w:r w:rsidR="00776CEA" w:rsidRPr="00034910">
        <w:t>Comment expliquer autrement qu</w:t>
      </w:r>
      <w:r>
        <w:t>’</w:t>
      </w:r>
      <w:r w:rsidR="00776CEA" w:rsidRPr="00034910">
        <w:t>un animal ne laisse point de traces</w:t>
      </w:r>
      <w:r>
        <w:t> ?</w:t>
      </w:r>
    </w:p>
    <w:p w14:paraId="5FBA0B81" w14:textId="77777777" w:rsidR="00E57EC9" w:rsidRDefault="00E57EC9" w:rsidP="00E57EC9">
      <w:r>
        <w:t>— </w:t>
      </w:r>
      <w:r w:rsidR="00776CEA" w:rsidRPr="00034910">
        <w:t>Et ton coursier était de poil blanc</w:t>
      </w:r>
      <w:r>
        <w:t> ?</w:t>
      </w:r>
    </w:p>
    <w:p w14:paraId="75961BC8" w14:textId="77777777" w:rsidR="00E57EC9" w:rsidRDefault="00E57EC9" w:rsidP="00E57EC9">
      <w:r>
        <w:t>— </w:t>
      </w:r>
      <w:r w:rsidR="00776CEA" w:rsidRPr="00034910">
        <w:t>Sans une tache</w:t>
      </w:r>
      <w:r>
        <w:t xml:space="preserve">, </w:t>
      </w:r>
      <w:r w:rsidR="00776CEA" w:rsidRPr="00034910">
        <w:t>je le redis</w:t>
      </w:r>
      <w:r>
        <w:t>.</w:t>
      </w:r>
    </w:p>
    <w:p w14:paraId="25108CE9" w14:textId="77777777" w:rsidR="00E57EC9" w:rsidRDefault="00776CEA" w:rsidP="00E57EC9">
      <w:r w:rsidRPr="00034910">
        <w:t>Le vieillard avait tourné la tête</w:t>
      </w:r>
      <w:r w:rsidR="00E57EC9">
        <w:t xml:space="preserve"> ; </w:t>
      </w:r>
      <w:r w:rsidRPr="00034910">
        <w:t>ses yeux vifs scrutaient le visage de celui qu</w:t>
      </w:r>
      <w:r w:rsidR="00E57EC9">
        <w:t>’</w:t>
      </w:r>
      <w:r w:rsidRPr="00034910">
        <w:t>il emportait en croupe</w:t>
      </w:r>
      <w:r w:rsidR="00E57EC9">
        <w:t>.</w:t>
      </w:r>
    </w:p>
    <w:p w14:paraId="565638F4" w14:textId="77777777" w:rsidR="00E57EC9" w:rsidRDefault="00E57EC9" w:rsidP="00E57EC9">
      <w:r>
        <w:t>— </w:t>
      </w:r>
      <w:r w:rsidR="00776CEA" w:rsidRPr="00034910">
        <w:t>Oh</w:t>
      </w:r>
      <w:r>
        <w:t xml:space="preserve"> ! </w:t>
      </w:r>
      <w:r w:rsidR="00776CEA" w:rsidRPr="00034910">
        <w:t>Oh</w:t>
      </w:r>
      <w:r>
        <w:t xml:space="preserve"> ! </w:t>
      </w:r>
      <w:r w:rsidR="00776CEA" w:rsidRPr="00034910">
        <w:t>On croirait que tu soupçonnes la vérité</w:t>
      </w:r>
      <w:r>
        <w:t xml:space="preserve">. </w:t>
      </w:r>
      <w:r w:rsidR="00776CEA" w:rsidRPr="00034910">
        <w:t>Dick secoua la tête</w:t>
      </w:r>
      <w:r>
        <w:t>.</w:t>
      </w:r>
    </w:p>
    <w:p w14:paraId="0B9F116F" w14:textId="77777777" w:rsidR="00E57EC9" w:rsidRDefault="00E57EC9" w:rsidP="00E57EC9">
      <w:r>
        <w:t>— </w:t>
      </w:r>
      <w:r w:rsidR="00776CEA" w:rsidRPr="00034910">
        <w:t>Attends que nous soyons à ton village</w:t>
      </w:r>
      <w:r>
        <w:t xml:space="preserve">. </w:t>
      </w:r>
      <w:r w:rsidR="00776CEA" w:rsidRPr="00034910">
        <w:t>J</w:t>
      </w:r>
      <w:r>
        <w:t>’</w:t>
      </w:r>
      <w:r w:rsidR="00776CEA" w:rsidRPr="00034910">
        <w:t>examinerai le terrain</w:t>
      </w:r>
      <w:r>
        <w:t xml:space="preserve">. </w:t>
      </w:r>
      <w:r w:rsidR="00776CEA" w:rsidRPr="00034910">
        <w:t>Jusque-là</w:t>
      </w:r>
      <w:r>
        <w:t xml:space="preserve">, </w:t>
      </w:r>
      <w:r w:rsidR="00776CEA" w:rsidRPr="00034910">
        <w:t>je ne veux rien dire</w:t>
      </w:r>
      <w:r>
        <w:t>.</w:t>
      </w:r>
    </w:p>
    <w:p w14:paraId="1132BDFF" w14:textId="77777777" w:rsidR="00E57EC9" w:rsidRDefault="00776CEA" w:rsidP="00E57EC9">
      <w:r w:rsidRPr="00034910">
        <w:t>Une exclamation étonnée ponctua sa phrase</w:t>
      </w:r>
      <w:r w:rsidR="00E57EC9">
        <w:t>.</w:t>
      </w:r>
    </w:p>
    <w:p w14:paraId="06663D4B" w14:textId="77777777" w:rsidR="00E57EC9" w:rsidRDefault="00776CEA" w:rsidP="00E57EC9">
      <w:r w:rsidRPr="00034910">
        <w:t>Ghis</w:t>
      </w:r>
      <w:r w:rsidR="00E57EC9">
        <w:t xml:space="preserve">, </w:t>
      </w:r>
      <w:r w:rsidRPr="00034910">
        <w:t>de toute évidence</w:t>
      </w:r>
      <w:r w:rsidR="00E57EC9">
        <w:t xml:space="preserve">, </w:t>
      </w:r>
      <w:r w:rsidRPr="00034910">
        <w:t>ne concevait pas que son récit eût pu indiquer une voie quelconque au jeune homme</w:t>
      </w:r>
      <w:r w:rsidR="00E57EC9">
        <w:t xml:space="preserve">. </w:t>
      </w:r>
      <w:r w:rsidRPr="00034910">
        <w:t>Mais la r</w:t>
      </w:r>
      <w:r w:rsidRPr="00034910">
        <w:t>é</w:t>
      </w:r>
      <w:r w:rsidRPr="00034910">
        <w:t>serve mongole cadenassa ses lèvres</w:t>
      </w:r>
      <w:r w:rsidR="00E57EC9">
        <w:t xml:space="preserve">. </w:t>
      </w:r>
      <w:r w:rsidRPr="00034910">
        <w:t>Son hôte avait déclaré ne pas consentir à s</w:t>
      </w:r>
      <w:r w:rsidR="00E57EC9">
        <w:t>’</w:t>
      </w:r>
      <w:r w:rsidRPr="00034910">
        <w:t>expliquer avant l</w:t>
      </w:r>
      <w:r w:rsidR="00E57EC9">
        <w:t>’</w:t>
      </w:r>
      <w:r w:rsidRPr="00034910">
        <w:t>arrivée au village</w:t>
      </w:r>
      <w:r w:rsidR="00E57EC9">
        <w:t xml:space="preserve">. </w:t>
      </w:r>
      <w:r w:rsidRPr="00034910">
        <w:t xml:space="preserve">Insister eût été manquer aux règles élémentaires de </w:t>
      </w:r>
      <w:r w:rsidRPr="00034910">
        <w:lastRenderedPageBreak/>
        <w:t>l</w:t>
      </w:r>
      <w:r w:rsidR="00E57EC9">
        <w:t>’</w:t>
      </w:r>
      <w:r w:rsidRPr="00034910">
        <w:t>hospitalité du steppe</w:t>
      </w:r>
      <w:r w:rsidR="00E57EC9">
        <w:t xml:space="preserve">. </w:t>
      </w:r>
      <w:r w:rsidRPr="00034910">
        <w:t>Ici encore</w:t>
      </w:r>
      <w:r w:rsidR="00E57EC9">
        <w:t xml:space="preserve">, </w:t>
      </w:r>
      <w:r w:rsidRPr="00034910">
        <w:t>le barbare donnait</w:t>
      </w:r>
      <w:r w:rsidR="00E57EC9">
        <w:t xml:space="preserve">, </w:t>
      </w:r>
      <w:r w:rsidRPr="00034910">
        <w:t>sans le savoir</w:t>
      </w:r>
      <w:r w:rsidR="00E57EC9">
        <w:t xml:space="preserve">, </w:t>
      </w:r>
      <w:r w:rsidRPr="00034910">
        <w:t>un exemple que l</w:t>
      </w:r>
      <w:r w:rsidR="00E57EC9">
        <w:t>’</w:t>
      </w:r>
      <w:r w:rsidRPr="00034910">
        <w:t>on serait fondé à offrir à bien des soi-disant civilisés</w:t>
      </w:r>
      <w:r w:rsidR="00E57EC9">
        <w:t xml:space="preserve">. </w:t>
      </w:r>
      <w:r w:rsidRPr="00034910">
        <w:t>La discr</w:t>
      </w:r>
      <w:r w:rsidRPr="00034910">
        <w:t>é</w:t>
      </w:r>
      <w:r w:rsidRPr="00034910">
        <w:t>tion</w:t>
      </w:r>
      <w:r w:rsidR="00E57EC9">
        <w:t xml:space="preserve">, </w:t>
      </w:r>
      <w:r w:rsidRPr="00034910">
        <w:t>en effet</w:t>
      </w:r>
      <w:r w:rsidR="00E57EC9">
        <w:t xml:space="preserve">, </w:t>
      </w:r>
      <w:r w:rsidRPr="00034910">
        <w:t>est une qualité rare dans les sociétés réputées p</w:t>
      </w:r>
      <w:r w:rsidRPr="00034910">
        <w:t>o</w:t>
      </w:r>
      <w:r w:rsidRPr="00034910">
        <w:t>licées</w:t>
      </w:r>
      <w:r w:rsidR="00E57EC9">
        <w:t>.</w:t>
      </w:r>
    </w:p>
    <w:p w14:paraId="07590265" w14:textId="77777777" w:rsidR="00E57EC9" w:rsidRDefault="00776CEA" w:rsidP="00E57EC9">
      <w:r w:rsidRPr="00034910">
        <w:t>Seulement</w:t>
      </w:r>
      <w:r w:rsidR="00E57EC9">
        <w:t xml:space="preserve">, </w:t>
      </w:r>
      <w:r w:rsidRPr="00034910">
        <w:t>l</w:t>
      </w:r>
      <w:r w:rsidR="00E57EC9">
        <w:t>’</w:t>
      </w:r>
      <w:r w:rsidRPr="00034910">
        <w:t>hospitalité n</w:t>
      </w:r>
      <w:r w:rsidR="00E57EC9">
        <w:t>’</w:t>
      </w:r>
      <w:r w:rsidRPr="00034910">
        <w:t>interdisait pas de hâter l</w:t>
      </w:r>
      <w:r w:rsidR="00E57EC9">
        <w:t>’</w:t>
      </w:r>
      <w:r w:rsidRPr="00034910">
        <w:t>entrée dans le village</w:t>
      </w:r>
      <w:r w:rsidR="00E57EC9">
        <w:t xml:space="preserve">. </w:t>
      </w:r>
      <w:r w:rsidRPr="00034910">
        <w:t>Aussi le vieillard fit-il sentir l</w:t>
      </w:r>
      <w:r w:rsidR="00E57EC9">
        <w:t>’</w:t>
      </w:r>
      <w:r w:rsidRPr="00034910">
        <w:t>éperon à sa mo</w:t>
      </w:r>
      <w:r w:rsidRPr="00034910">
        <w:t>n</w:t>
      </w:r>
      <w:r w:rsidRPr="00034910">
        <w:t>ture</w:t>
      </w:r>
      <w:r w:rsidR="00E57EC9">
        <w:t xml:space="preserve">, </w:t>
      </w:r>
      <w:r w:rsidRPr="00034910">
        <w:t>et l</w:t>
      </w:r>
      <w:r w:rsidR="00E57EC9">
        <w:t>’</w:t>
      </w:r>
      <w:r w:rsidRPr="00034910">
        <w:t>allure de la petite troupe s</w:t>
      </w:r>
      <w:r w:rsidR="00E57EC9">
        <w:t>’</w:t>
      </w:r>
      <w:r w:rsidRPr="00034910">
        <w:t>accéléra</w:t>
      </w:r>
      <w:r w:rsidR="00E57EC9">
        <w:t xml:space="preserve">. </w:t>
      </w:r>
      <w:r w:rsidRPr="00034910">
        <w:t>Vers midi</w:t>
      </w:r>
      <w:r w:rsidR="00E57EC9">
        <w:t xml:space="preserve">, </w:t>
      </w:r>
      <w:r w:rsidRPr="00034910">
        <w:t>des formes coniques se découpèrent sur la ligne droite de l</w:t>
      </w:r>
      <w:r w:rsidR="00E57EC9">
        <w:t>’</w:t>
      </w:r>
      <w:r w:rsidRPr="00034910">
        <w:t>horizon</w:t>
      </w:r>
      <w:r w:rsidR="00E57EC9">
        <w:t>.</w:t>
      </w:r>
    </w:p>
    <w:p w14:paraId="122AB273" w14:textId="77777777" w:rsidR="00E57EC9" w:rsidRDefault="00E57EC9" w:rsidP="00E57EC9">
      <w:r>
        <w:t>— </w:t>
      </w:r>
      <w:r w:rsidR="00776CEA" w:rsidRPr="00034910">
        <w:t>Mes yourtes</w:t>
      </w:r>
      <w:r>
        <w:t xml:space="preserve">, </w:t>
      </w:r>
      <w:r w:rsidR="00776CEA" w:rsidRPr="00034910">
        <w:t>prononça Ghis</w:t>
      </w:r>
      <w:r>
        <w:t>.</w:t>
      </w:r>
    </w:p>
    <w:p w14:paraId="7BAB37F0" w14:textId="77777777" w:rsidR="00E57EC9" w:rsidRDefault="00776CEA" w:rsidP="00E57EC9">
      <w:r w:rsidRPr="00034910">
        <w:t>Les chevaux</w:t>
      </w:r>
      <w:r w:rsidR="00E57EC9">
        <w:t xml:space="preserve">, </w:t>
      </w:r>
      <w:r w:rsidRPr="00034910">
        <w:t>sentant l</w:t>
      </w:r>
      <w:r w:rsidR="00E57EC9">
        <w:t>’</w:t>
      </w:r>
      <w:r w:rsidRPr="00034910">
        <w:t>étape presque terminée</w:t>
      </w:r>
      <w:r w:rsidR="00E57EC9">
        <w:t xml:space="preserve">, </w:t>
      </w:r>
      <w:r w:rsidRPr="00034910">
        <w:t>prirent d</w:t>
      </w:r>
      <w:r w:rsidR="00E57EC9">
        <w:t>’</w:t>
      </w:r>
      <w:r w:rsidRPr="00034910">
        <w:t>eux-mêmes le galop</w:t>
      </w:r>
      <w:r w:rsidR="00E57EC9">
        <w:t xml:space="preserve">. </w:t>
      </w:r>
      <w:r w:rsidRPr="00034910">
        <w:t>Au bout de vingt minutes</w:t>
      </w:r>
      <w:r w:rsidR="00E57EC9">
        <w:t xml:space="preserve">, </w:t>
      </w:r>
      <w:r w:rsidRPr="00034910">
        <w:t>les premières demeures mongoles étaient atteintes</w:t>
      </w:r>
      <w:r w:rsidR="00E57EC9">
        <w:t>.</w:t>
      </w:r>
    </w:p>
    <w:p w14:paraId="4C6A6320" w14:textId="77777777" w:rsidR="00E57EC9" w:rsidRDefault="00776CEA" w:rsidP="00E57EC9">
      <w:r w:rsidRPr="00034910">
        <w:t>Disséminés au hasard sur la surface de la prairie</w:t>
      </w:r>
      <w:r w:rsidR="00E57EC9">
        <w:t xml:space="preserve">, </w:t>
      </w:r>
      <w:r w:rsidRPr="00034910">
        <w:t>quatre ou cinq cents énormes cônes de boue séchée dessinaient le fouillis de leurs formes massives</w:t>
      </w:r>
      <w:r w:rsidR="00E57EC9">
        <w:t xml:space="preserve">. </w:t>
      </w:r>
      <w:r w:rsidRPr="00034910">
        <w:t>Des enclos</w:t>
      </w:r>
      <w:r w:rsidR="00E57EC9">
        <w:t xml:space="preserve">, </w:t>
      </w:r>
      <w:r w:rsidRPr="00034910">
        <w:t>limités par des cordes tendues</w:t>
      </w:r>
      <w:r w:rsidR="00E57EC9">
        <w:t xml:space="preserve">, </w:t>
      </w:r>
      <w:r w:rsidRPr="00034910">
        <w:t>enfermaient les troupeaux</w:t>
      </w:r>
      <w:r w:rsidR="00E57EC9">
        <w:t xml:space="preserve">, </w:t>
      </w:r>
      <w:r w:rsidRPr="00034910">
        <w:t>chevaux ou autres</w:t>
      </w:r>
      <w:r w:rsidR="00E57EC9">
        <w:t xml:space="preserve">, </w:t>
      </w:r>
      <w:r w:rsidRPr="00034910">
        <w:t>des h</w:t>
      </w:r>
      <w:r w:rsidRPr="00034910">
        <w:t>a</w:t>
      </w:r>
      <w:r w:rsidRPr="00034910">
        <w:t>bitants</w:t>
      </w:r>
      <w:r w:rsidR="00E57EC9">
        <w:t>.</w:t>
      </w:r>
    </w:p>
    <w:p w14:paraId="75512229" w14:textId="77777777" w:rsidR="00E57EC9" w:rsidRDefault="00776CEA" w:rsidP="00E57EC9">
      <w:r w:rsidRPr="00034910">
        <w:t>Quant à ces derniers</w:t>
      </w:r>
      <w:r w:rsidR="00E57EC9">
        <w:t xml:space="preserve">, </w:t>
      </w:r>
      <w:r w:rsidRPr="00034910">
        <w:t>accourus sur le seuil de l</w:t>
      </w:r>
      <w:r w:rsidR="00E57EC9">
        <w:t>’</w:t>
      </w:r>
      <w:r w:rsidRPr="00034910">
        <w:t>ouverture étroite servant d</w:t>
      </w:r>
      <w:r w:rsidR="00E57EC9">
        <w:t>’</w:t>
      </w:r>
      <w:r w:rsidRPr="00034910">
        <w:t>entrée à la maison mongole</w:t>
      </w:r>
      <w:r w:rsidR="00E57EC9">
        <w:t xml:space="preserve">, </w:t>
      </w:r>
      <w:r w:rsidRPr="00034910">
        <w:t>ils élevaient les mains en l</w:t>
      </w:r>
      <w:r w:rsidR="00E57EC9">
        <w:t>’</w:t>
      </w:r>
      <w:r w:rsidRPr="00034910">
        <w:t>air</w:t>
      </w:r>
      <w:r w:rsidR="00E57EC9">
        <w:t xml:space="preserve">, </w:t>
      </w:r>
      <w:r w:rsidRPr="00034910">
        <w:t>en faisant entendre un sourd bourdonnement</w:t>
      </w:r>
      <w:r w:rsidR="00E57EC9">
        <w:t>.</w:t>
      </w:r>
    </w:p>
    <w:p w14:paraId="27624A13" w14:textId="77777777" w:rsidR="00E57EC9" w:rsidRDefault="00776CEA" w:rsidP="00E57EC9">
      <w:r w:rsidRPr="00034910">
        <w:t>Ainsi ils saluaient le chef</w:t>
      </w:r>
      <w:r w:rsidR="00E57EC9">
        <w:t xml:space="preserve">, </w:t>
      </w:r>
      <w:r w:rsidRPr="00034910">
        <w:t>revenant parmi eux</w:t>
      </w:r>
      <w:r w:rsidR="00E57EC9">
        <w:t xml:space="preserve">. </w:t>
      </w:r>
      <w:r w:rsidRPr="00034910">
        <w:t>Ghis répo</w:t>
      </w:r>
      <w:r w:rsidRPr="00034910">
        <w:t>n</w:t>
      </w:r>
      <w:r w:rsidRPr="00034910">
        <w:t>dait par des hochements de tête amicaux</w:t>
      </w:r>
      <w:r w:rsidR="00E57EC9">
        <w:t xml:space="preserve">. </w:t>
      </w:r>
      <w:r w:rsidRPr="00034910">
        <w:t>Il souriait aux fe</w:t>
      </w:r>
      <w:r w:rsidRPr="00034910">
        <w:t>m</w:t>
      </w:r>
      <w:r w:rsidRPr="00034910">
        <w:t>mes</w:t>
      </w:r>
      <w:r w:rsidR="00E57EC9">
        <w:t xml:space="preserve">, </w:t>
      </w:r>
      <w:r w:rsidRPr="00034910">
        <w:t>aux enfants dépenaillés</w:t>
      </w:r>
      <w:r w:rsidR="00E57EC9">
        <w:t xml:space="preserve">, </w:t>
      </w:r>
      <w:r w:rsidRPr="00034910">
        <w:t>dont la saleté semblait indiquer une grève perpétuelle contre les soins de la toilette</w:t>
      </w:r>
      <w:r w:rsidR="00E57EC9">
        <w:t xml:space="preserve">. </w:t>
      </w:r>
      <w:r w:rsidRPr="00034910">
        <w:t>Parfois</w:t>
      </w:r>
      <w:r w:rsidR="00E57EC9">
        <w:t xml:space="preserve">, </w:t>
      </w:r>
      <w:r w:rsidRPr="00034910">
        <w:t>il daignait interpeller un homme</w:t>
      </w:r>
      <w:r w:rsidR="00E57EC9">
        <w:t>.</w:t>
      </w:r>
    </w:p>
    <w:p w14:paraId="750EC61A" w14:textId="77777777" w:rsidR="00E57EC9" w:rsidRDefault="00E57EC9" w:rsidP="00E57EC9">
      <w:r>
        <w:t>— </w:t>
      </w:r>
      <w:r w:rsidR="00776CEA" w:rsidRPr="00034910">
        <w:t>Heureuse journée</w:t>
      </w:r>
      <w:r>
        <w:t xml:space="preserve">, </w:t>
      </w:r>
      <w:proofErr w:type="spellStart"/>
      <w:r w:rsidR="00776CEA" w:rsidRPr="00034910">
        <w:t>Djazid</w:t>
      </w:r>
      <w:proofErr w:type="spellEnd"/>
      <w:r>
        <w:t> !</w:t>
      </w:r>
    </w:p>
    <w:p w14:paraId="79C9EA25" w14:textId="77777777" w:rsidR="00E57EC9" w:rsidRDefault="00E57EC9" w:rsidP="00E57EC9">
      <w:r>
        <w:t>— </w:t>
      </w:r>
      <w:r w:rsidR="00776CEA" w:rsidRPr="00034910">
        <w:t>À toi un ciel bleu</w:t>
      </w:r>
      <w:r>
        <w:t xml:space="preserve">, </w:t>
      </w:r>
      <w:proofErr w:type="spellStart"/>
      <w:r w:rsidR="00776CEA" w:rsidRPr="00034910">
        <w:t>Orosnail</w:t>
      </w:r>
      <w:proofErr w:type="spellEnd"/>
      <w:r>
        <w:t> !</w:t>
      </w:r>
    </w:p>
    <w:p w14:paraId="7A1395FF" w14:textId="77777777" w:rsidR="00E57EC9" w:rsidRDefault="00E57EC9" w:rsidP="00E57EC9">
      <w:r>
        <w:lastRenderedPageBreak/>
        <w:t>— </w:t>
      </w:r>
      <w:r w:rsidR="00776CEA" w:rsidRPr="00034910">
        <w:t xml:space="preserve">Que ta fiancée te </w:t>
      </w:r>
      <w:proofErr w:type="spellStart"/>
      <w:r w:rsidR="00776CEA" w:rsidRPr="00034910">
        <w:t>sourie</w:t>
      </w:r>
      <w:proofErr w:type="spellEnd"/>
      <w:r>
        <w:t xml:space="preserve">, </w:t>
      </w:r>
      <w:proofErr w:type="spellStart"/>
      <w:r w:rsidR="00776CEA" w:rsidRPr="00034910">
        <w:t>Niamkhan</w:t>
      </w:r>
      <w:proofErr w:type="spellEnd"/>
      <w:r>
        <w:t> !</w:t>
      </w:r>
    </w:p>
    <w:p w14:paraId="0F4F4EE3" w14:textId="77777777" w:rsidR="00E57EC9" w:rsidRDefault="00776CEA" w:rsidP="00E57EC9">
      <w:r w:rsidRPr="00034910">
        <w:t>Et</w:t>
      </w:r>
      <w:r w:rsidR="00E57EC9">
        <w:t xml:space="preserve">, </w:t>
      </w:r>
      <w:r w:rsidRPr="00034910">
        <w:t>chaque fois</w:t>
      </w:r>
      <w:r w:rsidR="00E57EC9">
        <w:t xml:space="preserve">, </w:t>
      </w:r>
      <w:r w:rsidRPr="00034910">
        <w:t>il ajoutait pour son compagnon de route</w:t>
      </w:r>
      <w:r w:rsidR="00E57EC9">
        <w:t> :</w:t>
      </w:r>
    </w:p>
    <w:p w14:paraId="31C29EF8" w14:textId="77777777" w:rsidR="00E57EC9" w:rsidRDefault="00E57EC9" w:rsidP="00E57EC9">
      <w:r>
        <w:t>— </w:t>
      </w:r>
      <w:r w:rsidR="00776CEA" w:rsidRPr="00034910">
        <w:t>Tu vois un guerrier réputé</w:t>
      </w:r>
      <w:r>
        <w:t xml:space="preserve">. </w:t>
      </w:r>
      <w:r w:rsidR="00776CEA" w:rsidRPr="00034910">
        <w:t>Il a servi dans les armées du Fils du Ciel</w:t>
      </w:r>
      <w:r>
        <w:t xml:space="preserve"> (</w:t>
      </w:r>
      <w:r w:rsidR="00776CEA" w:rsidRPr="00034910">
        <w:t>Empereur de Chine</w:t>
      </w:r>
      <w:r>
        <w:t xml:space="preserve">) </w:t>
      </w:r>
      <w:r w:rsidR="00776CEA" w:rsidRPr="00034910">
        <w:t>et il est revenu riche d</w:t>
      </w:r>
      <w:r>
        <w:t>’</w:t>
      </w:r>
      <w:r w:rsidR="00776CEA" w:rsidRPr="00034910">
        <w:t>or et de gloire</w:t>
      </w:r>
      <w:r>
        <w:t>.</w:t>
      </w:r>
    </w:p>
    <w:p w14:paraId="09A999DD" w14:textId="77777777" w:rsidR="00E57EC9" w:rsidRDefault="00776CEA" w:rsidP="00E57EC9">
      <w:r w:rsidRPr="00034910">
        <w:t>Enfin</w:t>
      </w:r>
      <w:r w:rsidR="00E57EC9">
        <w:t xml:space="preserve">, </w:t>
      </w:r>
      <w:r w:rsidRPr="00034910">
        <w:t>au centre de l</w:t>
      </w:r>
      <w:r w:rsidR="00E57EC9">
        <w:t>’</w:t>
      </w:r>
      <w:r w:rsidRPr="00034910">
        <w:t>agglomération</w:t>
      </w:r>
      <w:r w:rsidR="00E57EC9">
        <w:t xml:space="preserve">, </w:t>
      </w:r>
      <w:r w:rsidRPr="00034910">
        <w:t>dans un espace libre</w:t>
      </w:r>
      <w:r w:rsidR="00E57EC9">
        <w:t xml:space="preserve">, </w:t>
      </w:r>
      <w:r w:rsidRPr="00034910">
        <w:t>vaste comme dix fois la place de la Concorde</w:t>
      </w:r>
      <w:r w:rsidR="00E57EC9">
        <w:t xml:space="preserve">, </w:t>
      </w:r>
      <w:r w:rsidRPr="00034910">
        <w:t>apparurent un groupe de yourtes</w:t>
      </w:r>
      <w:r w:rsidR="00E57EC9">
        <w:t xml:space="preserve">, </w:t>
      </w:r>
      <w:r w:rsidRPr="00034910">
        <w:t>plus hautes et plus spacieuses que les autres</w:t>
      </w:r>
      <w:r w:rsidR="00E57EC9">
        <w:t xml:space="preserve">, </w:t>
      </w:r>
      <w:r w:rsidRPr="00034910">
        <w:t>entourées de parcs</w:t>
      </w:r>
      <w:r w:rsidR="00E57EC9">
        <w:t xml:space="preserve">, </w:t>
      </w:r>
      <w:r w:rsidRPr="00034910">
        <w:t>où s</w:t>
      </w:r>
      <w:r w:rsidR="00E57EC9">
        <w:t>’</w:t>
      </w:r>
      <w:r w:rsidRPr="00034910">
        <w:t>ébattaient de nombreux animaux</w:t>
      </w:r>
      <w:r w:rsidR="00E57EC9">
        <w:t xml:space="preserve">. </w:t>
      </w:r>
      <w:r w:rsidRPr="00034910">
        <w:t>Ch</w:t>
      </w:r>
      <w:r w:rsidRPr="00034910">
        <w:t>e</w:t>
      </w:r>
      <w:r w:rsidRPr="00034910">
        <w:t>vaux</w:t>
      </w:r>
      <w:r w:rsidR="00E57EC9">
        <w:t xml:space="preserve">, </w:t>
      </w:r>
      <w:r w:rsidRPr="00034910">
        <w:t>chameaux</w:t>
      </w:r>
      <w:r w:rsidR="00E57EC9">
        <w:t xml:space="preserve">, </w:t>
      </w:r>
      <w:r w:rsidRPr="00034910">
        <w:t>ânes</w:t>
      </w:r>
      <w:r w:rsidR="00E57EC9">
        <w:t xml:space="preserve">, </w:t>
      </w:r>
      <w:r w:rsidRPr="00034910">
        <w:t>chèvres</w:t>
      </w:r>
      <w:r w:rsidR="00E57EC9">
        <w:t xml:space="preserve">, </w:t>
      </w:r>
      <w:r w:rsidRPr="00034910">
        <w:t>moutons paissaient pêle-mêle</w:t>
      </w:r>
      <w:r w:rsidR="00E57EC9">
        <w:t xml:space="preserve">, </w:t>
      </w:r>
      <w:r w:rsidRPr="00034910">
        <w:t>dans un concert assourdissant henni</w:t>
      </w:r>
      <w:r w:rsidR="00E57EC9">
        <w:t xml:space="preserve">, </w:t>
      </w:r>
      <w:r w:rsidRPr="00034910">
        <w:t>bêlé</w:t>
      </w:r>
      <w:r w:rsidR="00E57EC9">
        <w:t xml:space="preserve">, </w:t>
      </w:r>
      <w:r w:rsidRPr="00034910">
        <w:t>brait</w:t>
      </w:r>
      <w:r w:rsidR="00E57EC9">
        <w:t>.</w:t>
      </w:r>
    </w:p>
    <w:p w14:paraId="3C57887A" w14:textId="77777777" w:rsidR="00E57EC9" w:rsidRDefault="00776CEA" w:rsidP="00E57EC9">
      <w:r w:rsidRPr="00034910">
        <w:t>Et pour mettre le comble au tapage</w:t>
      </w:r>
      <w:r w:rsidR="00E57EC9">
        <w:t xml:space="preserve">, </w:t>
      </w:r>
      <w:r w:rsidRPr="00034910">
        <w:t>des myriades de poules et de coqs jetaient au vent leur caquet</w:t>
      </w:r>
      <w:r w:rsidR="00E57EC9">
        <w:t xml:space="preserve">, </w:t>
      </w:r>
      <w:r w:rsidRPr="00034910">
        <w:t>dominé par la fanfare des cocorico</w:t>
      </w:r>
      <w:r w:rsidR="00E57EC9">
        <w:t>.</w:t>
      </w:r>
    </w:p>
    <w:p w14:paraId="0AA76E8E" w14:textId="77777777" w:rsidR="00E57EC9" w:rsidRDefault="00776CEA" w:rsidP="00E57EC9">
      <w:r w:rsidRPr="00034910">
        <w:t>Vraiment on eût cru que les animaux reconnaissaient le maître</w:t>
      </w:r>
      <w:r w:rsidR="00E57EC9">
        <w:t>.</w:t>
      </w:r>
    </w:p>
    <w:p w14:paraId="0EC4B3EF" w14:textId="77777777" w:rsidR="00E57EC9" w:rsidRDefault="00776CEA" w:rsidP="00E57EC9">
      <w:r w:rsidRPr="00034910">
        <w:t>Au bruit</w:t>
      </w:r>
      <w:r w:rsidR="00E57EC9">
        <w:t xml:space="preserve">, </w:t>
      </w:r>
      <w:r w:rsidRPr="00034910">
        <w:t>des femmes parurent à l</w:t>
      </w:r>
      <w:r w:rsidR="00E57EC9">
        <w:t>’</w:t>
      </w:r>
      <w:r w:rsidRPr="00034910">
        <w:t>entrée de la yourte la plus grande</w:t>
      </w:r>
      <w:r w:rsidR="00E57EC9">
        <w:t xml:space="preserve">. </w:t>
      </w:r>
      <w:r w:rsidRPr="00034910">
        <w:t>En tête marchait une vieille aux cheveux blancs</w:t>
      </w:r>
      <w:r w:rsidR="00E57EC9">
        <w:t xml:space="preserve">, </w:t>
      </w:r>
      <w:r w:rsidRPr="00034910">
        <w:t>vêtue de fourrures de chèvres</w:t>
      </w:r>
      <w:r w:rsidR="00E57EC9">
        <w:t xml:space="preserve">, </w:t>
      </w:r>
      <w:r w:rsidRPr="00034910">
        <w:t>le front surmonté d</w:t>
      </w:r>
      <w:r w:rsidR="00E57EC9">
        <w:t>’</w:t>
      </w:r>
      <w:r w:rsidRPr="00034910">
        <w:t>un diadème russe</w:t>
      </w:r>
      <w:r w:rsidR="00E57EC9">
        <w:t xml:space="preserve">, </w:t>
      </w:r>
      <w:r w:rsidRPr="00034910">
        <w:t>sans doute rapporté d</w:t>
      </w:r>
      <w:r w:rsidR="00E57EC9">
        <w:t>’</w:t>
      </w:r>
      <w:r w:rsidRPr="00034910">
        <w:t>Irkoutsk</w:t>
      </w:r>
      <w:r w:rsidR="00E57EC9">
        <w:t xml:space="preserve">, </w:t>
      </w:r>
      <w:r w:rsidRPr="00034910">
        <w:t>lors d</w:t>
      </w:r>
      <w:r w:rsidR="00E57EC9">
        <w:t>’</w:t>
      </w:r>
      <w:r w:rsidRPr="00034910">
        <w:t>un voyage du Khan</w:t>
      </w:r>
      <w:r w:rsidR="00E57EC9">
        <w:t>.</w:t>
      </w:r>
    </w:p>
    <w:p w14:paraId="0E468ADF" w14:textId="77777777" w:rsidR="00E57EC9" w:rsidRDefault="00E57EC9" w:rsidP="00E57EC9">
      <w:r>
        <w:t>— </w:t>
      </w:r>
      <w:r w:rsidR="00776CEA" w:rsidRPr="00034910">
        <w:t>La première épouse de Ghis</w:t>
      </w:r>
      <w:r>
        <w:t xml:space="preserve">. </w:t>
      </w:r>
      <w:r w:rsidR="00776CEA" w:rsidRPr="00034910">
        <w:t>La mère de mes sept fils</w:t>
      </w:r>
      <w:r>
        <w:t xml:space="preserve">, </w:t>
      </w:r>
      <w:r w:rsidR="00776CEA" w:rsidRPr="00034910">
        <w:t>prononça le chef avec une nuance de respect</w:t>
      </w:r>
      <w:r>
        <w:t>.</w:t>
      </w:r>
    </w:p>
    <w:p w14:paraId="11EC54D8" w14:textId="77777777" w:rsidR="00E57EC9" w:rsidRDefault="00776CEA" w:rsidP="00E57EC9">
      <w:r w:rsidRPr="00034910">
        <w:t>Puis</w:t>
      </w:r>
      <w:r w:rsidR="00E57EC9">
        <w:t xml:space="preserve">, </w:t>
      </w:r>
      <w:r w:rsidRPr="00034910">
        <w:t>poussant son cheval vers elle</w:t>
      </w:r>
      <w:r w:rsidR="00E57EC9">
        <w:t> :</w:t>
      </w:r>
    </w:p>
    <w:p w14:paraId="662659E0" w14:textId="77777777" w:rsidR="00E57EC9" w:rsidRDefault="00E57EC9" w:rsidP="00E57EC9">
      <w:r>
        <w:t>— </w:t>
      </w:r>
      <w:r w:rsidR="00776CEA" w:rsidRPr="00034910">
        <w:t>Je te salue</w:t>
      </w:r>
      <w:r>
        <w:t xml:space="preserve">, </w:t>
      </w:r>
      <w:proofErr w:type="spellStart"/>
      <w:r w:rsidR="00776CEA" w:rsidRPr="00034910">
        <w:t>Pieritza</w:t>
      </w:r>
      <w:proofErr w:type="spellEnd"/>
      <w:r>
        <w:t xml:space="preserve">. </w:t>
      </w:r>
      <w:r w:rsidR="00776CEA" w:rsidRPr="00034910">
        <w:t>Mais j</w:t>
      </w:r>
      <w:r>
        <w:t>’</w:t>
      </w:r>
      <w:r w:rsidR="00776CEA" w:rsidRPr="00034910">
        <w:t>amène des hôtes</w:t>
      </w:r>
      <w:r>
        <w:t xml:space="preserve">. </w:t>
      </w:r>
      <w:r w:rsidR="00776CEA" w:rsidRPr="00034910">
        <w:t>Ils ont faim</w:t>
      </w:r>
      <w:r>
        <w:t xml:space="preserve"> ; </w:t>
      </w:r>
      <w:r w:rsidR="00776CEA" w:rsidRPr="00034910">
        <w:t>ils ont soif</w:t>
      </w:r>
      <w:r>
        <w:t xml:space="preserve">. </w:t>
      </w:r>
      <w:r w:rsidR="00776CEA" w:rsidRPr="00034910">
        <w:t>Songeons à eux avant de nous dire la joie pr</w:t>
      </w:r>
      <w:r w:rsidR="00776CEA" w:rsidRPr="00034910">
        <w:t>o</w:t>
      </w:r>
      <w:r w:rsidR="00776CEA" w:rsidRPr="00034910">
        <w:t>fonde du retour</w:t>
      </w:r>
      <w:r>
        <w:t>.</w:t>
      </w:r>
    </w:p>
    <w:p w14:paraId="4A73C657" w14:textId="77777777" w:rsidR="00E57EC9" w:rsidRDefault="00776CEA" w:rsidP="00E57EC9">
      <w:r w:rsidRPr="00034910">
        <w:lastRenderedPageBreak/>
        <w:t>Le détective s</w:t>
      </w:r>
      <w:r w:rsidR="00E57EC9">
        <w:t>’</w:t>
      </w:r>
      <w:r w:rsidRPr="00034910">
        <w:t>inclina machinalement</w:t>
      </w:r>
      <w:r w:rsidR="00E57EC9">
        <w:t xml:space="preserve">, </w:t>
      </w:r>
      <w:r w:rsidRPr="00034910">
        <w:t>pris par la noblesse de la scène</w:t>
      </w:r>
      <w:r w:rsidR="00E57EC9">
        <w:t xml:space="preserve">. </w:t>
      </w:r>
      <w:r w:rsidRPr="00034910">
        <w:t>Certes</w:t>
      </w:r>
      <w:r w:rsidR="00E57EC9">
        <w:t xml:space="preserve">, </w:t>
      </w:r>
      <w:r w:rsidRPr="00034910">
        <w:t>il était bon Anglais</w:t>
      </w:r>
      <w:r w:rsidR="00E57EC9">
        <w:t xml:space="preserve">, </w:t>
      </w:r>
      <w:r w:rsidRPr="00034910">
        <w:t xml:space="preserve">mais il se devait avouer que la réception dans un </w:t>
      </w:r>
      <w:r w:rsidRPr="00034910">
        <w:rPr>
          <w:i/>
          <w:iCs/>
        </w:rPr>
        <w:t xml:space="preserve">parloir </w:t>
      </w:r>
      <w:r w:rsidRPr="00034910">
        <w:t>britannique ne ressemblait que de bien loin à cet accueil patriarcal</w:t>
      </w:r>
      <w:r w:rsidR="00E57EC9">
        <w:t>.</w:t>
      </w:r>
    </w:p>
    <w:p w14:paraId="74C18345" w14:textId="77777777" w:rsidR="00E57EC9" w:rsidRDefault="00776CEA" w:rsidP="00E57EC9">
      <w:r w:rsidRPr="00034910">
        <w:t>Déjà la femme se dirigeait vers la maison</w:t>
      </w:r>
      <w:r w:rsidR="00E57EC9">
        <w:t xml:space="preserve"> ; </w:t>
      </w:r>
      <w:r w:rsidRPr="00034910">
        <w:t>et les servantes</w:t>
      </w:r>
      <w:r w:rsidR="00E57EC9">
        <w:t xml:space="preserve">, </w:t>
      </w:r>
      <w:r w:rsidRPr="00034910">
        <w:t>sur quelques ordres brefs</w:t>
      </w:r>
      <w:r w:rsidR="00E57EC9">
        <w:t xml:space="preserve">, </w:t>
      </w:r>
      <w:r w:rsidRPr="00034910">
        <w:t>se dispersaient dans toutes les dire</w:t>
      </w:r>
      <w:r w:rsidRPr="00034910">
        <w:t>c</w:t>
      </w:r>
      <w:r w:rsidRPr="00034910">
        <w:t>tions</w:t>
      </w:r>
      <w:r w:rsidR="00E57EC9">
        <w:t>.</w:t>
      </w:r>
    </w:p>
    <w:p w14:paraId="30451D43" w14:textId="77777777" w:rsidR="00E57EC9" w:rsidRDefault="00776CEA" w:rsidP="00E57EC9">
      <w:r w:rsidRPr="00034910">
        <w:t>En une demi-heure une table fut dressée dans l</w:t>
      </w:r>
      <w:r w:rsidR="00E57EC9">
        <w:t>’</w:t>
      </w:r>
      <w:r w:rsidRPr="00034910">
        <w:t>unique salle de la yourte du chef</w:t>
      </w:r>
      <w:r w:rsidR="00E57EC9">
        <w:t xml:space="preserve">. </w:t>
      </w:r>
      <w:r w:rsidRPr="00034910">
        <w:t>Fromage</w:t>
      </w:r>
      <w:r w:rsidR="00E57EC9">
        <w:t xml:space="preserve">, </w:t>
      </w:r>
      <w:r w:rsidRPr="00034910">
        <w:t>lait aigri</w:t>
      </w:r>
      <w:r w:rsidR="00E57EC9">
        <w:t xml:space="preserve">, </w:t>
      </w:r>
      <w:r w:rsidRPr="00034910">
        <w:t>œufs</w:t>
      </w:r>
      <w:r w:rsidR="00E57EC9">
        <w:t xml:space="preserve">, </w:t>
      </w:r>
      <w:r w:rsidRPr="00034910">
        <w:t>tablettes de viande hachée et séchée</w:t>
      </w:r>
      <w:r w:rsidR="00E57EC9">
        <w:t xml:space="preserve">, </w:t>
      </w:r>
      <w:r w:rsidRPr="00034910">
        <w:t>s</w:t>
      </w:r>
      <w:r w:rsidR="00E57EC9">
        <w:t>’</w:t>
      </w:r>
      <w:r w:rsidRPr="00034910">
        <w:t>alignaient devant les convives qui</w:t>
      </w:r>
      <w:r w:rsidR="00E57EC9">
        <w:t xml:space="preserve">, </w:t>
      </w:r>
      <w:r w:rsidRPr="00034910">
        <w:t>nonobstant le peu de succulence des mets</w:t>
      </w:r>
      <w:r w:rsidR="00E57EC9">
        <w:t xml:space="preserve">, </w:t>
      </w:r>
      <w:r w:rsidRPr="00034910">
        <w:t>satisfirent la faim dévorante qui les tenaillait depuis le matin</w:t>
      </w:r>
      <w:r w:rsidR="00E57EC9">
        <w:t>.</w:t>
      </w:r>
    </w:p>
    <w:p w14:paraId="6739F745" w14:textId="77777777" w:rsidR="00E57EC9" w:rsidRDefault="00776CEA" w:rsidP="00E57EC9">
      <w:r w:rsidRPr="00034910">
        <w:t>Jean</w:t>
      </w:r>
      <w:r w:rsidR="00E57EC9">
        <w:t xml:space="preserve">, </w:t>
      </w:r>
      <w:r w:rsidRPr="00034910">
        <w:t>la bouche pleine</w:t>
      </w:r>
      <w:r w:rsidR="00E57EC9">
        <w:t xml:space="preserve">, </w:t>
      </w:r>
      <w:r w:rsidRPr="00034910">
        <w:t>exprima son opinion</w:t>
      </w:r>
      <w:r w:rsidR="00E57EC9">
        <w:t>.</w:t>
      </w:r>
    </w:p>
    <w:p w14:paraId="07B63122" w14:textId="77777777" w:rsidR="00E57EC9" w:rsidRDefault="00E57EC9" w:rsidP="00E57EC9">
      <w:r>
        <w:t>— </w:t>
      </w:r>
      <w:r w:rsidR="00776CEA" w:rsidRPr="00034910">
        <w:t>Ce n</w:t>
      </w:r>
      <w:r>
        <w:t>’</w:t>
      </w:r>
      <w:r w:rsidR="00776CEA" w:rsidRPr="00034910">
        <w:t>est pas bon</w:t>
      </w:r>
      <w:r>
        <w:t xml:space="preserve"> ; </w:t>
      </w:r>
      <w:r w:rsidR="00776CEA" w:rsidRPr="00034910">
        <w:t>mais il y en a beaucoup</w:t>
      </w:r>
      <w:r>
        <w:t xml:space="preserve">. </w:t>
      </w:r>
      <w:r w:rsidR="00776CEA" w:rsidRPr="00034910">
        <w:t>Cela fait co</w:t>
      </w:r>
      <w:r w:rsidR="00776CEA" w:rsidRPr="00034910">
        <w:t>m</w:t>
      </w:r>
      <w:r w:rsidR="00776CEA" w:rsidRPr="00034910">
        <w:t>pensation</w:t>
      </w:r>
      <w:r>
        <w:t>.</w:t>
      </w:r>
    </w:p>
    <w:p w14:paraId="3554DF4C" w14:textId="77777777" w:rsidR="00E57EC9" w:rsidRDefault="00776CEA" w:rsidP="00E57EC9">
      <w:r w:rsidRPr="00034910">
        <w:t>Ghis et sa compagne servaient leurs hôtes d</w:t>
      </w:r>
      <w:r w:rsidR="00E57EC9">
        <w:t>’</w:t>
      </w:r>
      <w:r w:rsidRPr="00034910">
        <w:t>un air so</w:t>
      </w:r>
      <w:r w:rsidRPr="00034910">
        <w:t>u</w:t>
      </w:r>
      <w:r w:rsidRPr="00034910">
        <w:t>riant</w:t>
      </w:r>
      <w:r w:rsidR="00E57EC9">
        <w:t>.</w:t>
      </w:r>
    </w:p>
    <w:p w14:paraId="7670FFBD" w14:textId="77777777" w:rsidR="00E57EC9" w:rsidRDefault="00776CEA" w:rsidP="00E57EC9">
      <w:r w:rsidRPr="00034910">
        <w:t>Rien chez le vieux chef ne trahissait l</w:t>
      </w:r>
      <w:r w:rsidR="00E57EC9">
        <w:t>’</w:t>
      </w:r>
      <w:r w:rsidRPr="00034910">
        <w:t>impatience qu</w:t>
      </w:r>
      <w:r w:rsidR="00E57EC9">
        <w:t>’</w:t>
      </w:r>
      <w:r w:rsidRPr="00034910">
        <w:t>il avait de commencer avec Dick l</w:t>
      </w:r>
      <w:r w:rsidR="00E57EC9">
        <w:t>’</w:t>
      </w:r>
      <w:r w:rsidRPr="00034910">
        <w:t>enquête promise</w:t>
      </w:r>
      <w:r w:rsidR="00E57EC9">
        <w:t>.</w:t>
      </w:r>
    </w:p>
    <w:p w14:paraId="450D8B6A" w14:textId="77777777" w:rsidR="00E57EC9" w:rsidRDefault="00776CEA" w:rsidP="00E57EC9">
      <w:r w:rsidRPr="00034910">
        <w:t>Et ce fut seulement quand ce dernier déclara avoir fait le meilleur repas de sa vie</w:t>
      </w:r>
      <w:r w:rsidR="00E57EC9">
        <w:t xml:space="preserve">, </w:t>
      </w:r>
      <w:r w:rsidRPr="00034910">
        <w:t>que le vieillard lui dit</w:t>
      </w:r>
      <w:r w:rsidR="00E57EC9">
        <w:t> :</w:t>
      </w:r>
    </w:p>
    <w:p w14:paraId="252F3172" w14:textId="77777777" w:rsidR="00E57EC9" w:rsidRDefault="00E57EC9" w:rsidP="00E57EC9">
      <w:r>
        <w:t>— </w:t>
      </w:r>
      <w:r w:rsidR="00776CEA" w:rsidRPr="00034910">
        <w:t>Veux-tu prendre du repos</w:t>
      </w:r>
      <w:r>
        <w:t xml:space="preserve">, </w:t>
      </w:r>
      <w:r w:rsidR="00776CEA" w:rsidRPr="00034910">
        <w:t>ou bien consens-tu à m</w:t>
      </w:r>
      <w:r>
        <w:t>’</w:t>
      </w:r>
      <w:r w:rsidR="00776CEA" w:rsidRPr="00034910">
        <w:t>accompagner pour ce que tu sais</w:t>
      </w:r>
      <w:r>
        <w:t> ?</w:t>
      </w:r>
    </w:p>
    <w:p w14:paraId="7B0A650E" w14:textId="77777777" w:rsidR="00E57EC9" w:rsidRDefault="00776CEA" w:rsidP="00E57EC9">
      <w:r w:rsidRPr="00034910">
        <w:t>Ce à quoi l</w:t>
      </w:r>
      <w:r w:rsidR="00E57EC9">
        <w:t>’</w:t>
      </w:r>
      <w:r w:rsidRPr="00034910">
        <w:t>Anglais répliqua avec empressement</w:t>
      </w:r>
      <w:r w:rsidR="00E57EC9">
        <w:t> :</w:t>
      </w:r>
    </w:p>
    <w:p w14:paraId="4E357F87" w14:textId="77777777" w:rsidR="00E57EC9" w:rsidRDefault="00E57EC9" w:rsidP="00E57EC9">
      <w:r>
        <w:t>— </w:t>
      </w:r>
      <w:r w:rsidR="00776CEA" w:rsidRPr="00034910">
        <w:t>Conduis-moi</w:t>
      </w:r>
      <w:r>
        <w:t xml:space="preserve">. </w:t>
      </w:r>
      <w:r w:rsidR="00776CEA" w:rsidRPr="00034910">
        <w:t>Je souhaite vivement te remercier de ton hospitalité</w:t>
      </w:r>
      <w:r>
        <w:t>.</w:t>
      </w:r>
    </w:p>
    <w:p w14:paraId="04E6622F" w14:textId="77777777" w:rsidR="00E57EC9" w:rsidRDefault="00776CEA" w:rsidP="00E57EC9">
      <w:r w:rsidRPr="00034910">
        <w:t>La figure du Mongol s</w:t>
      </w:r>
      <w:r w:rsidR="00E57EC9">
        <w:t>’</w:t>
      </w:r>
      <w:r w:rsidRPr="00034910">
        <w:t>épanouit</w:t>
      </w:r>
      <w:r w:rsidR="00E57EC9">
        <w:t> :</w:t>
      </w:r>
    </w:p>
    <w:p w14:paraId="6F3D0E2E" w14:textId="77777777" w:rsidR="00E57EC9" w:rsidRDefault="00E57EC9" w:rsidP="00E57EC9">
      <w:r>
        <w:lastRenderedPageBreak/>
        <w:t>— </w:t>
      </w:r>
      <w:r w:rsidR="00776CEA" w:rsidRPr="00034910">
        <w:t>Viens donc et puisses-tu réussir</w:t>
      </w:r>
      <w:r>
        <w:t> !</w:t>
      </w:r>
    </w:p>
    <w:p w14:paraId="4256AB71" w14:textId="77777777" w:rsidR="00E57EC9" w:rsidRDefault="00776CEA" w:rsidP="00E57EC9">
      <w:r w:rsidRPr="00034910">
        <w:t>Des chevaux sellés attendaient</w:t>
      </w:r>
      <w:r w:rsidR="00E57EC9">
        <w:t xml:space="preserve">. </w:t>
      </w:r>
      <w:r w:rsidRPr="00034910">
        <w:t>Le chef et son nouvel ami se mirent en selle et s</w:t>
      </w:r>
      <w:r w:rsidR="00E57EC9">
        <w:t>’</w:t>
      </w:r>
      <w:r w:rsidRPr="00034910">
        <w:t>éloignèrent à travers les cahutes de l</w:t>
      </w:r>
      <w:r w:rsidR="00E57EC9">
        <w:t>’</w:t>
      </w:r>
      <w:r w:rsidRPr="00034910">
        <w:t>agglomération</w:t>
      </w:r>
      <w:r w:rsidR="00E57EC9">
        <w:t xml:space="preserve">. </w:t>
      </w:r>
      <w:r w:rsidRPr="00034910">
        <w:t>Au passage</w:t>
      </w:r>
      <w:r w:rsidR="00E57EC9">
        <w:t xml:space="preserve">, </w:t>
      </w:r>
      <w:r w:rsidRPr="00034910">
        <w:t>Ghis désigna une yourte spacieuse</w:t>
      </w:r>
      <w:r w:rsidR="00E57EC9">
        <w:t>.</w:t>
      </w:r>
    </w:p>
    <w:p w14:paraId="0A7CEAAA" w14:textId="77777777" w:rsidR="00E57EC9" w:rsidRDefault="00E57EC9" w:rsidP="00E57EC9">
      <w:r>
        <w:t>— </w:t>
      </w:r>
      <w:r w:rsidR="00776CEA" w:rsidRPr="00034910">
        <w:t>C</w:t>
      </w:r>
      <w:r>
        <w:t>’</w:t>
      </w:r>
      <w:r w:rsidR="00776CEA" w:rsidRPr="00034910">
        <w:t>est ici</w:t>
      </w:r>
      <w:r>
        <w:t xml:space="preserve">, </w:t>
      </w:r>
      <w:r w:rsidR="00776CEA" w:rsidRPr="00034910">
        <w:t>fit-il d</w:t>
      </w:r>
      <w:r>
        <w:t>’</w:t>
      </w:r>
      <w:r w:rsidR="00776CEA" w:rsidRPr="00034910">
        <w:t>une voix sourde</w:t>
      </w:r>
      <w:r>
        <w:t xml:space="preserve">, </w:t>
      </w:r>
      <w:r w:rsidR="00776CEA" w:rsidRPr="00034910">
        <w:t>que mon cheval bien-aimé était abrité</w:t>
      </w:r>
      <w:r>
        <w:t xml:space="preserve">. </w:t>
      </w:r>
      <w:r w:rsidR="00776CEA" w:rsidRPr="00034910">
        <w:t>Sans un mot</w:t>
      </w:r>
      <w:r>
        <w:t xml:space="preserve">, </w:t>
      </w:r>
      <w:r w:rsidR="00776CEA" w:rsidRPr="00034910">
        <w:t>Dick se laissa glisser à terre</w:t>
      </w:r>
      <w:r>
        <w:t xml:space="preserve">. </w:t>
      </w:r>
      <w:r w:rsidR="00776CEA" w:rsidRPr="00034910">
        <w:t>Il entra dans l</w:t>
      </w:r>
      <w:r>
        <w:t>’</w:t>
      </w:r>
      <w:r w:rsidR="00776CEA" w:rsidRPr="00034910">
        <w:t>écurie</w:t>
      </w:r>
      <w:r>
        <w:t xml:space="preserve">. </w:t>
      </w:r>
      <w:r w:rsidR="00776CEA" w:rsidRPr="00034910">
        <w:t>Mais les serviteurs du chef avaient balayé litière et toutes traces existantes</w:t>
      </w:r>
      <w:r>
        <w:t xml:space="preserve">. </w:t>
      </w:r>
      <w:r w:rsidR="00776CEA" w:rsidRPr="00034910">
        <w:t>Le détective haussa les épaules et se hissant sur sa monture</w:t>
      </w:r>
      <w:r>
        <w:t> :</w:t>
      </w:r>
    </w:p>
    <w:p w14:paraId="2DA8C046" w14:textId="77777777" w:rsidR="00E57EC9" w:rsidRDefault="00E57EC9" w:rsidP="00E57EC9">
      <w:r>
        <w:t>— </w:t>
      </w:r>
      <w:r w:rsidR="00776CEA" w:rsidRPr="00034910">
        <w:t>Chef</w:t>
      </w:r>
      <w:r>
        <w:t xml:space="preserve">, </w:t>
      </w:r>
      <w:r w:rsidR="00776CEA" w:rsidRPr="00034910">
        <w:t>demanda-t-il</w:t>
      </w:r>
      <w:r>
        <w:t xml:space="preserve">, </w:t>
      </w:r>
      <w:r w:rsidR="00776CEA" w:rsidRPr="00034910">
        <w:t>veuille m</w:t>
      </w:r>
      <w:r>
        <w:t>’</w:t>
      </w:r>
      <w:r w:rsidR="00776CEA" w:rsidRPr="00034910">
        <w:t>indiquer exactement le chemin que tu as suivi jusqu</w:t>
      </w:r>
      <w:r>
        <w:t>’</w:t>
      </w:r>
      <w:r w:rsidR="00776CEA" w:rsidRPr="00034910">
        <w:t>à l</w:t>
      </w:r>
      <w:r>
        <w:t>’</w:t>
      </w:r>
      <w:r w:rsidR="00776CEA" w:rsidRPr="00034910">
        <w:t>endroit où la piste de l</w:t>
      </w:r>
      <w:r>
        <w:t>’</w:t>
      </w:r>
      <w:r w:rsidR="00776CEA" w:rsidRPr="00034910">
        <w:t>animal se perdait</w:t>
      </w:r>
      <w:r>
        <w:t>.</w:t>
      </w:r>
    </w:p>
    <w:p w14:paraId="13EC3B18" w14:textId="77777777" w:rsidR="00E57EC9" w:rsidRDefault="00E57EC9" w:rsidP="00E57EC9">
      <w:r>
        <w:t>— </w:t>
      </w:r>
      <w:r w:rsidR="00776CEA" w:rsidRPr="00034910">
        <w:t>Telle était mon intention</w:t>
      </w:r>
      <w:r>
        <w:t xml:space="preserve">. </w:t>
      </w:r>
      <w:r w:rsidR="00776CEA" w:rsidRPr="00034910">
        <w:t>Mais je crains que tu ne déco</w:t>
      </w:r>
      <w:r w:rsidR="00776CEA" w:rsidRPr="00034910">
        <w:t>u</w:t>
      </w:r>
      <w:r w:rsidR="00776CEA" w:rsidRPr="00034910">
        <w:t>vres rien</w:t>
      </w:r>
      <w:r>
        <w:t>.</w:t>
      </w:r>
    </w:p>
    <w:p w14:paraId="6C1D8129" w14:textId="77777777" w:rsidR="00E57EC9" w:rsidRDefault="00E57EC9" w:rsidP="00E57EC9">
      <w:r>
        <w:t>— </w:t>
      </w:r>
      <w:r w:rsidR="00776CEA" w:rsidRPr="00034910">
        <w:t>Oh</w:t>
      </w:r>
      <w:r>
        <w:t xml:space="preserve"> ! </w:t>
      </w:r>
      <w:r w:rsidR="00776CEA" w:rsidRPr="00034910">
        <w:t>les pluies ont tombé depuis</w:t>
      </w:r>
      <w:r>
        <w:t xml:space="preserve">. </w:t>
      </w:r>
      <w:r w:rsidR="00776CEA" w:rsidRPr="00034910">
        <w:t>Je ne verrai rien</w:t>
      </w:r>
      <w:r>
        <w:t xml:space="preserve">. </w:t>
      </w:r>
      <w:r w:rsidR="00776CEA" w:rsidRPr="00034910">
        <w:t>Se</w:t>
      </w:r>
      <w:r w:rsidR="00776CEA" w:rsidRPr="00034910">
        <w:t>u</w:t>
      </w:r>
      <w:r w:rsidR="00776CEA" w:rsidRPr="00034910">
        <w:t>lement la disposition des lieux n</w:t>
      </w:r>
      <w:r>
        <w:t>’</w:t>
      </w:r>
      <w:r w:rsidR="00776CEA" w:rsidRPr="00034910">
        <w:t>a pas changé</w:t>
      </w:r>
      <w:r>
        <w:t xml:space="preserve">, </w:t>
      </w:r>
      <w:r w:rsidR="00776CEA" w:rsidRPr="00034910">
        <w:t>elle</w:t>
      </w:r>
      <w:r>
        <w:t xml:space="preserve">, </w:t>
      </w:r>
      <w:r w:rsidR="00776CEA" w:rsidRPr="00034910">
        <w:t>et je reco</w:t>
      </w:r>
      <w:r w:rsidR="00776CEA" w:rsidRPr="00034910">
        <w:t>n</w:t>
      </w:r>
      <w:r w:rsidR="00776CEA" w:rsidRPr="00034910">
        <w:t>naîtrai peut-être de quelle façon et par qui ton cheval a été conduit à l</w:t>
      </w:r>
      <w:r>
        <w:t>’</w:t>
      </w:r>
      <w:r w:rsidR="00776CEA" w:rsidRPr="00034910">
        <w:t>endroit où toute piste s</w:t>
      </w:r>
      <w:r>
        <w:t>’</w:t>
      </w:r>
      <w:r w:rsidR="00776CEA" w:rsidRPr="00034910">
        <w:t>évanouissait</w:t>
      </w:r>
      <w:r>
        <w:t>.</w:t>
      </w:r>
    </w:p>
    <w:p w14:paraId="32775001" w14:textId="77777777" w:rsidR="00E57EC9" w:rsidRDefault="00E57EC9" w:rsidP="00E57EC9">
      <w:r>
        <w:t>— </w:t>
      </w:r>
      <w:r w:rsidR="00776CEA" w:rsidRPr="00034910">
        <w:t>Par qui</w:t>
      </w:r>
      <w:r>
        <w:t xml:space="preserve">, </w:t>
      </w:r>
      <w:r w:rsidR="00776CEA" w:rsidRPr="00034910">
        <w:t>dis-tu</w:t>
      </w:r>
      <w:r>
        <w:t xml:space="preserve"> ? </w:t>
      </w:r>
      <w:r w:rsidR="00776CEA" w:rsidRPr="00034910">
        <w:t>s</w:t>
      </w:r>
      <w:r>
        <w:t>’</w:t>
      </w:r>
      <w:r w:rsidR="00776CEA" w:rsidRPr="00034910">
        <w:t>exclama le vieillard stupéfait</w:t>
      </w:r>
      <w:r>
        <w:t xml:space="preserve"> ; </w:t>
      </w:r>
      <w:r w:rsidR="00776CEA" w:rsidRPr="00034910">
        <w:t>les ch</w:t>
      </w:r>
      <w:r w:rsidR="00776CEA" w:rsidRPr="00034910">
        <w:t>o</w:t>
      </w:r>
      <w:r w:rsidR="00776CEA" w:rsidRPr="00034910">
        <w:t>ses te révéleraient le nom du coupable</w:t>
      </w:r>
      <w:r>
        <w:t> ?</w:t>
      </w:r>
    </w:p>
    <w:p w14:paraId="3F7AAFDE" w14:textId="77777777" w:rsidR="00E57EC9" w:rsidRDefault="00776CEA" w:rsidP="00E57EC9">
      <w:r w:rsidRPr="00034910">
        <w:t>La tendance au merveilleux particulière aux habitants du steppe s</w:t>
      </w:r>
      <w:r w:rsidR="00E57EC9">
        <w:t>’</w:t>
      </w:r>
      <w:r w:rsidRPr="00034910">
        <w:t>accusait dans cette question</w:t>
      </w:r>
      <w:r w:rsidR="00E57EC9">
        <w:t>.</w:t>
      </w:r>
    </w:p>
    <w:p w14:paraId="50A9A543" w14:textId="77777777" w:rsidR="00E57EC9" w:rsidRDefault="00E57EC9" w:rsidP="00E57EC9">
      <w:r>
        <w:t>— </w:t>
      </w:r>
      <w:r w:rsidR="00776CEA" w:rsidRPr="00034910">
        <w:t xml:space="preserve">Je ne suis pas un </w:t>
      </w:r>
      <w:r w:rsidR="00776CEA" w:rsidRPr="00034910">
        <w:rPr>
          <w:i/>
          <w:iCs/>
        </w:rPr>
        <w:t>Esprit de l</w:t>
      </w:r>
      <w:r>
        <w:rPr>
          <w:i/>
          <w:iCs/>
        </w:rPr>
        <w:t>’</w:t>
      </w:r>
      <w:r w:rsidR="00776CEA" w:rsidRPr="00034910">
        <w:rPr>
          <w:i/>
          <w:iCs/>
        </w:rPr>
        <w:t>Air</w:t>
      </w:r>
      <w:r>
        <w:rPr>
          <w:i/>
          <w:iCs/>
        </w:rPr>
        <w:t xml:space="preserve">, </w:t>
      </w:r>
      <w:r w:rsidR="00776CEA" w:rsidRPr="00034910">
        <w:t>riposta le détective</w:t>
      </w:r>
      <w:r>
        <w:t xml:space="preserve">, </w:t>
      </w:r>
      <w:r w:rsidR="00776CEA" w:rsidRPr="00034910">
        <w:t>pour te promettre pareil résultat</w:t>
      </w:r>
      <w:r>
        <w:t xml:space="preserve">. </w:t>
      </w:r>
      <w:r w:rsidR="00776CEA" w:rsidRPr="00034910">
        <w:t>Je ne suis qu</w:t>
      </w:r>
      <w:r>
        <w:t>’</w:t>
      </w:r>
      <w:r w:rsidR="00776CEA" w:rsidRPr="00034910">
        <w:t>un homme qui se sert de ses yeux</w:t>
      </w:r>
      <w:r>
        <w:t xml:space="preserve">. </w:t>
      </w:r>
      <w:r w:rsidR="00776CEA" w:rsidRPr="00034910">
        <w:t>Les yourtes</w:t>
      </w:r>
      <w:r>
        <w:t xml:space="preserve">, </w:t>
      </w:r>
      <w:r w:rsidR="00776CEA" w:rsidRPr="00034910">
        <w:t>les palissades parleront à ma vue</w:t>
      </w:r>
      <w:r>
        <w:t xml:space="preserve">, </w:t>
      </w:r>
      <w:r w:rsidR="00776CEA" w:rsidRPr="00034910">
        <w:t>et je saurai si</w:t>
      </w:r>
      <w:r>
        <w:t xml:space="preserve">, </w:t>
      </w:r>
      <w:r w:rsidR="00776CEA" w:rsidRPr="00034910">
        <w:t>parmi tes serviteurs</w:t>
      </w:r>
      <w:r>
        <w:t xml:space="preserve">, </w:t>
      </w:r>
      <w:r w:rsidR="00776CEA" w:rsidRPr="00034910">
        <w:t>aucun ne t</w:t>
      </w:r>
      <w:r>
        <w:t>’</w:t>
      </w:r>
      <w:r w:rsidR="00776CEA" w:rsidRPr="00034910">
        <w:t>a trahi</w:t>
      </w:r>
      <w:r>
        <w:t>.</w:t>
      </w:r>
    </w:p>
    <w:p w14:paraId="057CCBB1" w14:textId="77777777" w:rsidR="00E57EC9" w:rsidRDefault="00E57EC9" w:rsidP="00E57EC9">
      <w:r>
        <w:lastRenderedPageBreak/>
        <w:t>— </w:t>
      </w:r>
      <w:r w:rsidR="00776CEA" w:rsidRPr="00034910">
        <w:t>Mes serviteurs sont des Mongols</w:t>
      </w:r>
      <w:r>
        <w:t xml:space="preserve">, </w:t>
      </w:r>
      <w:r w:rsidR="00776CEA" w:rsidRPr="00034910">
        <w:t>incapables de traîtrise</w:t>
      </w:r>
      <w:r>
        <w:t>.</w:t>
      </w:r>
    </w:p>
    <w:p w14:paraId="2FE325AA" w14:textId="77777777" w:rsidR="00E57EC9" w:rsidRDefault="00E57EC9" w:rsidP="00E57EC9">
      <w:r>
        <w:t>— </w:t>
      </w:r>
      <w:r w:rsidR="00776CEA" w:rsidRPr="00034910">
        <w:t>Ne discutons pas</w:t>
      </w:r>
      <w:r>
        <w:t xml:space="preserve">, </w:t>
      </w:r>
      <w:r w:rsidR="00776CEA" w:rsidRPr="00034910">
        <w:t>chef</w:t>
      </w:r>
      <w:r>
        <w:t xml:space="preserve">. </w:t>
      </w:r>
      <w:r w:rsidR="00776CEA" w:rsidRPr="00034910">
        <w:t>Marchons</w:t>
      </w:r>
      <w:r>
        <w:t>.</w:t>
      </w:r>
    </w:p>
    <w:p w14:paraId="0F4D1048" w14:textId="77777777" w:rsidR="00E57EC9" w:rsidRDefault="00776CEA" w:rsidP="00E57EC9">
      <w:r w:rsidRPr="00034910">
        <w:t>Tous deux reprirent leur route</w:t>
      </w:r>
      <w:r w:rsidR="00E57EC9">
        <w:t xml:space="preserve">, </w:t>
      </w:r>
      <w:r w:rsidRPr="00034910">
        <w:t>au pas cadencé de leurs montures</w:t>
      </w:r>
      <w:r w:rsidR="00E57EC9">
        <w:t xml:space="preserve">, </w:t>
      </w:r>
      <w:r w:rsidRPr="00034910">
        <w:t>circulant au milieu des yourtes</w:t>
      </w:r>
      <w:r w:rsidR="00E57EC9">
        <w:t xml:space="preserve">, </w:t>
      </w:r>
      <w:r w:rsidRPr="00034910">
        <w:t>se livrant à de no</w:t>
      </w:r>
      <w:r w:rsidRPr="00034910">
        <w:t>m</w:t>
      </w:r>
      <w:r w:rsidRPr="00034910">
        <w:t>breux détours</w:t>
      </w:r>
      <w:r w:rsidR="00E57EC9">
        <w:t>.</w:t>
      </w:r>
    </w:p>
    <w:p w14:paraId="4A86CF40" w14:textId="77777777" w:rsidR="00E57EC9" w:rsidRDefault="00776CEA" w:rsidP="00E57EC9">
      <w:r w:rsidRPr="00034910">
        <w:t>Le ou les voleurs semblaient avoir évité le voisinage imm</w:t>
      </w:r>
      <w:r w:rsidRPr="00034910">
        <w:t>é</w:t>
      </w:r>
      <w:r w:rsidRPr="00034910">
        <w:t>diat des habitations</w:t>
      </w:r>
      <w:r w:rsidR="00E57EC9">
        <w:t xml:space="preserve">. </w:t>
      </w:r>
      <w:r w:rsidRPr="00034910">
        <w:t>Le chemin parcouru par eux s</w:t>
      </w:r>
      <w:r w:rsidR="00E57EC9">
        <w:t>’</w:t>
      </w:r>
      <w:r w:rsidRPr="00034910">
        <w:t>en tenait toujours à distance</w:t>
      </w:r>
      <w:r w:rsidR="00E57EC9">
        <w:t xml:space="preserve">, </w:t>
      </w:r>
      <w:r w:rsidRPr="00034910">
        <w:t>suivant les méandres des sentiers séparatifs des parcs à bestiaux</w:t>
      </w:r>
      <w:r w:rsidR="00E57EC9">
        <w:t>.</w:t>
      </w:r>
    </w:p>
    <w:p w14:paraId="45A8557F" w14:textId="77777777" w:rsidR="00E57EC9" w:rsidRDefault="00E57EC9" w:rsidP="00E57EC9">
      <w:r>
        <w:t>— </w:t>
      </w:r>
      <w:r w:rsidR="00776CEA" w:rsidRPr="00034910">
        <w:t>Le voleur connaissait parfaitement la disposition de l</w:t>
      </w:r>
      <w:r>
        <w:t>’</w:t>
      </w:r>
      <w:r w:rsidR="00776CEA" w:rsidRPr="00034910">
        <w:t>agglomération</w:t>
      </w:r>
      <w:r>
        <w:t xml:space="preserve">, </w:t>
      </w:r>
      <w:r w:rsidR="00776CEA" w:rsidRPr="00034910">
        <w:t xml:space="preserve">remarqua Dick </w:t>
      </w:r>
      <w:proofErr w:type="spellStart"/>
      <w:r w:rsidR="00776CEA" w:rsidRPr="00034910">
        <w:t>Fann</w:t>
      </w:r>
      <w:proofErr w:type="spellEnd"/>
      <w:r>
        <w:t>.</w:t>
      </w:r>
    </w:p>
    <w:p w14:paraId="15DC0E31" w14:textId="77777777" w:rsidR="00E57EC9" w:rsidRDefault="00E57EC9" w:rsidP="00E57EC9">
      <w:r>
        <w:t>— </w:t>
      </w:r>
      <w:r w:rsidR="00776CEA" w:rsidRPr="00034910">
        <w:t>Oh</w:t>
      </w:r>
      <w:r>
        <w:t xml:space="preserve"> ! </w:t>
      </w:r>
      <w:r w:rsidR="00776CEA" w:rsidRPr="00034910">
        <w:t>c</w:t>
      </w:r>
      <w:r>
        <w:t>’</w:t>
      </w:r>
      <w:r w:rsidR="00776CEA" w:rsidRPr="00034910">
        <w:t>est facile</w:t>
      </w:r>
      <w:r>
        <w:t>.</w:t>
      </w:r>
    </w:p>
    <w:p w14:paraId="7DD38A50" w14:textId="77777777" w:rsidR="00E57EC9" w:rsidRDefault="00E57EC9" w:rsidP="00E57EC9">
      <w:r>
        <w:t>— </w:t>
      </w:r>
      <w:r w:rsidR="00776CEA" w:rsidRPr="00034910">
        <w:t>Pour qui l</w:t>
      </w:r>
      <w:r>
        <w:t>’</w:t>
      </w:r>
      <w:r w:rsidR="00776CEA" w:rsidRPr="00034910">
        <w:t>habite</w:t>
      </w:r>
      <w:r>
        <w:t xml:space="preserve">, </w:t>
      </w:r>
      <w:r w:rsidR="00776CEA" w:rsidRPr="00034910">
        <w:t>je suis de ton avis</w:t>
      </w:r>
      <w:r>
        <w:t xml:space="preserve"> ; </w:t>
      </w:r>
      <w:r w:rsidR="00776CEA" w:rsidRPr="00034910">
        <w:t>mais un étranger n</w:t>
      </w:r>
      <w:r>
        <w:t>’</w:t>
      </w:r>
      <w:r w:rsidR="00776CEA" w:rsidRPr="00034910">
        <w:t>eût pas choisi la voie compliquée que nous parcourons</w:t>
      </w:r>
      <w:r>
        <w:t xml:space="preserve">. </w:t>
      </w:r>
      <w:r w:rsidR="00776CEA" w:rsidRPr="00034910">
        <w:t>Il eût craint de s</w:t>
      </w:r>
      <w:r>
        <w:t>’</w:t>
      </w:r>
      <w:r w:rsidR="00776CEA" w:rsidRPr="00034910">
        <w:t>égarer</w:t>
      </w:r>
      <w:r>
        <w:t xml:space="preserve">, </w:t>
      </w:r>
      <w:r w:rsidR="00776CEA" w:rsidRPr="00034910">
        <w:t>d</w:t>
      </w:r>
      <w:r>
        <w:t>’</w:t>
      </w:r>
      <w:r w:rsidR="00776CEA" w:rsidRPr="00034910">
        <w:t>aboutir à une impasse</w:t>
      </w:r>
      <w:r>
        <w:t xml:space="preserve"> ; </w:t>
      </w:r>
      <w:r w:rsidR="00776CEA" w:rsidRPr="00034910">
        <w:t>en un mot</w:t>
      </w:r>
      <w:r>
        <w:t xml:space="preserve">, </w:t>
      </w:r>
      <w:r w:rsidR="00776CEA" w:rsidRPr="00034910">
        <w:t>de re</w:t>
      </w:r>
      <w:r w:rsidR="00776CEA" w:rsidRPr="00034910">
        <w:t>n</w:t>
      </w:r>
      <w:r w:rsidR="00776CEA" w:rsidRPr="00034910">
        <w:t>contrer l</w:t>
      </w:r>
      <w:r>
        <w:t>’</w:t>
      </w:r>
      <w:r w:rsidR="00776CEA" w:rsidRPr="00034910">
        <w:t>obstacle inattendu</w:t>
      </w:r>
      <w:r>
        <w:t xml:space="preserve">, </w:t>
      </w:r>
      <w:r w:rsidR="00776CEA" w:rsidRPr="00034910">
        <w:t>qui oblige à revenir sur ses pas et prolonge le danger d</w:t>
      </w:r>
      <w:r>
        <w:t>’</w:t>
      </w:r>
      <w:r w:rsidR="00776CEA" w:rsidRPr="00034910">
        <w:t>être découvert</w:t>
      </w:r>
      <w:r>
        <w:t>.</w:t>
      </w:r>
    </w:p>
    <w:p w14:paraId="17F716C4" w14:textId="77777777" w:rsidR="00E57EC9" w:rsidRDefault="00776CEA" w:rsidP="00E57EC9">
      <w:r w:rsidRPr="00034910">
        <w:t>Le Mongol retint son cheval et regardant son interlocuteur bien en face</w:t>
      </w:r>
      <w:r w:rsidR="00E57EC9">
        <w:t> :</w:t>
      </w:r>
    </w:p>
    <w:p w14:paraId="5D7C5ED7" w14:textId="77777777" w:rsidR="00E57EC9" w:rsidRDefault="00E57EC9" w:rsidP="00E57EC9">
      <w:r>
        <w:t>— </w:t>
      </w:r>
      <w:r w:rsidR="00776CEA" w:rsidRPr="00034910">
        <w:t>Alors</w:t>
      </w:r>
      <w:r>
        <w:t xml:space="preserve">, </w:t>
      </w:r>
      <w:r w:rsidR="00776CEA" w:rsidRPr="00034910">
        <w:t>tu persistes à penser</w:t>
      </w:r>
      <w:r>
        <w:t>… ?</w:t>
      </w:r>
    </w:p>
    <w:p w14:paraId="06A33F43" w14:textId="77777777" w:rsidR="00E57EC9" w:rsidRDefault="00E57EC9" w:rsidP="00E57EC9">
      <w:r>
        <w:t>— </w:t>
      </w:r>
      <w:r w:rsidR="00776CEA" w:rsidRPr="00034910">
        <w:t>Que l</w:t>
      </w:r>
      <w:r>
        <w:t>’</w:t>
      </w:r>
      <w:r w:rsidR="00776CEA" w:rsidRPr="00034910">
        <w:t>un de tes serviteurs avait été soudoyé par les v</w:t>
      </w:r>
      <w:r w:rsidR="00776CEA" w:rsidRPr="00034910">
        <w:t>o</w:t>
      </w:r>
      <w:r w:rsidR="00776CEA" w:rsidRPr="00034910">
        <w:t>leurs</w:t>
      </w:r>
      <w:r>
        <w:t xml:space="preserve">. </w:t>
      </w:r>
      <w:r w:rsidR="00776CEA" w:rsidRPr="00034910">
        <w:t>Pensif</w:t>
      </w:r>
      <w:r>
        <w:t xml:space="preserve">, </w:t>
      </w:r>
      <w:r w:rsidR="00776CEA" w:rsidRPr="00034910">
        <w:t>le vieillard</w:t>
      </w:r>
      <w:r>
        <w:t xml:space="preserve">, </w:t>
      </w:r>
      <w:r w:rsidR="00776CEA" w:rsidRPr="00034910">
        <w:t>rendit la main à son cheval</w:t>
      </w:r>
      <w:r>
        <w:t>.</w:t>
      </w:r>
    </w:p>
    <w:p w14:paraId="0CD65E80" w14:textId="77777777" w:rsidR="00E57EC9" w:rsidRDefault="00E57EC9" w:rsidP="00E57EC9">
      <w:r>
        <w:t>— </w:t>
      </w:r>
      <w:r w:rsidR="00776CEA" w:rsidRPr="00034910">
        <w:t>À propos</w:t>
      </w:r>
      <w:r>
        <w:t xml:space="preserve">, </w:t>
      </w:r>
      <w:r w:rsidR="00776CEA" w:rsidRPr="00034910">
        <w:t>reprit l</w:t>
      </w:r>
      <w:r>
        <w:t>’</w:t>
      </w:r>
      <w:r w:rsidR="00776CEA" w:rsidRPr="00034910">
        <w:t>Anglais</w:t>
      </w:r>
      <w:r>
        <w:t xml:space="preserve">, </w:t>
      </w:r>
      <w:r w:rsidR="00776CEA" w:rsidRPr="00034910">
        <w:t xml:space="preserve">auprès des traces de </w:t>
      </w:r>
      <w:proofErr w:type="spellStart"/>
      <w:r w:rsidR="00776CEA" w:rsidRPr="00034910">
        <w:t>Selm-Arge</w:t>
      </w:r>
      <w:proofErr w:type="spellEnd"/>
      <w:r>
        <w:t xml:space="preserve">, </w:t>
      </w:r>
      <w:r w:rsidR="00776CEA" w:rsidRPr="00034910">
        <w:t>tu n</w:t>
      </w:r>
      <w:r>
        <w:t>’</w:t>
      </w:r>
      <w:r w:rsidR="00776CEA" w:rsidRPr="00034910">
        <w:t>as pas remarqué des empreintes humaines</w:t>
      </w:r>
      <w:r>
        <w:t> ?</w:t>
      </w:r>
    </w:p>
    <w:p w14:paraId="2CCB7D82" w14:textId="77777777" w:rsidR="00E57EC9" w:rsidRDefault="00E57EC9" w:rsidP="00E57EC9">
      <w:r>
        <w:t>— </w:t>
      </w:r>
      <w:r w:rsidR="00776CEA" w:rsidRPr="00034910">
        <w:t>Aucune</w:t>
      </w:r>
      <w:r>
        <w:t xml:space="preserve">, </w:t>
      </w:r>
      <w:r w:rsidR="00776CEA" w:rsidRPr="00034910">
        <w:t>c</w:t>
      </w:r>
      <w:r>
        <w:t>’</w:t>
      </w:r>
      <w:r w:rsidR="00776CEA" w:rsidRPr="00034910">
        <w:t>est vrai</w:t>
      </w:r>
      <w:r>
        <w:t>.</w:t>
      </w:r>
    </w:p>
    <w:p w14:paraId="6AE7F5F3" w14:textId="77777777" w:rsidR="00E57EC9" w:rsidRDefault="00E57EC9" w:rsidP="00E57EC9">
      <w:r>
        <w:lastRenderedPageBreak/>
        <w:t>— </w:t>
      </w:r>
      <w:r w:rsidR="00776CEA" w:rsidRPr="00034910">
        <w:t>Et cela ne t</w:t>
      </w:r>
      <w:r>
        <w:t>’</w:t>
      </w:r>
      <w:r w:rsidR="00776CEA" w:rsidRPr="00034910">
        <w:t>a pas étonné</w:t>
      </w:r>
      <w:r>
        <w:t> ?</w:t>
      </w:r>
    </w:p>
    <w:p w14:paraId="4CF75D9F" w14:textId="77777777" w:rsidR="00E57EC9" w:rsidRDefault="00E57EC9" w:rsidP="00E57EC9">
      <w:r>
        <w:t>— </w:t>
      </w:r>
      <w:r w:rsidR="00776CEA" w:rsidRPr="00034910">
        <w:t>Non</w:t>
      </w:r>
      <w:r>
        <w:t xml:space="preserve">. </w:t>
      </w:r>
      <w:r w:rsidR="00776CEA" w:rsidRPr="00034910">
        <w:t>J</w:t>
      </w:r>
      <w:r>
        <w:t>’</w:t>
      </w:r>
      <w:r w:rsidR="00776CEA" w:rsidRPr="00034910">
        <w:t>ai pensé que le larron s</w:t>
      </w:r>
      <w:r>
        <w:t>’</w:t>
      </w:r>
      <w:r w:rsidR="00776CEA" w:rsidRPr="00034910">
        <w:t>était juché sur le dos du noble animal</w:t>
      </w:r>
      <w:r>
        <w:t>.</w:t>
      </w:r>
    </w:p>
    <w:p w14:paraId="581A39BB" w14:textId="77777777" w:rsidR="00E57EC9" w:rsidRDefault="00E57EC9" w:rsidP="00E57EC9">
      <w:r>
        <w:t>— </w:t>
      </w:r>
      <w:r w:rsidR="00776CEA" w:rsidRPr="00034910">
        <w:t>Et qu</w:t>
      </w:r>
      <w:r>
        <w:t>’</w:t>
      </w:r>
      <w:r w:rsidR="00776CEA" w:rsidRPr="00034910">
        <w:t>il s</w:t>
      </w:r>
      <w:r>
        <w:t>’</w:t>
      </w:r>
      <w:r w:rsidR="00776CEA" w:rsidRPr="00034910">
        <w:t xml:space="preserve">était </w:t>
      </w:r>
      <w:r w:rsidR="00776CEA" w:rsidRPr="00034910">
        <w:rPr>
          <w:i/>
          <w:iCs/>
        </w:rPr>
        <w:t xml:space="preserve">envolé </w:t>
      </w:r>
      <w:r w:rsidR="00776CEA" w:rsidRPr="00034910">
        <w:t>avec lui</w:t>
      </w:r>
      <w:r>
        <w:t xml:space="preserve">, </w:t>
      </w:r>
      <w:r w:rsidR="00776CEA" w:rsidRPr="00034910">
        <w:t>n</w:t>
      </w:r>
      <w:r>
        <w:t>’</w:t>
      </w:r>
      <w:r w:rsidR="00776CEA" w:rsidRPr="00034910">
        <w:t>est-ce pas</w:t>
      </w:r>
      <w:r>
        <w:t> ?</w:t>
      </w:r>
    </w:p>
    <w:p w14:paraId="1BD749F0" w14:textId="77777777" w:rsidR="00E57EC9" w:rsidRDefault="00E57EC9" w:rsidP="00E57EC9">
      <w:r>
        <w:t>— </w:t>
      </w:r>
      <w:r w:rsidR="00776CEA" w:rsidRPr="00034910">
        <w:t>C</w:t>
      </w:r>
      <w:r>
        <w:t>’</w:t>
      </w:r>
      <w:r w:rsidR="00776CEA" w:rsidRPr="00034910">
        <w:t>est cela même</w:t>
      </w:r>
      <w:r>
        <w:t>.</w:t>
      </w:r>
    </w:p>
    <w:p w14:paraId="7AE33412" w14:textId="77777777" w:rsidR="00E57EC9" w:rsidRDefault="00776CEA" w:rsidP="00E57EC9">
      <w:r w:rsidRPr="00034910">
        <w:t>Cette fois</w:t>
      </w:r>
      <w:r w:rsidR="00E57EC9">
        <w:t xml:space="preserve">, </w:t>
      </w:r>
      <w:r w:rsidRPr="00034910">
        <w:t>Dick s</w:t>
      </w:r>
      <w:r w:rsidR="00E57EC9">
        <w:t>’</w:t>
      </w:r>
      <w:r w:rsidRPr="00034910">
        <w:t>abandonna à une douce hilarité</w:t>
      </w:r>
      <w:r w:rsidR="00E57EC9">
        <w:t>.</w:t>
      </w:r>
    </w:p>
    <w:p w14:paraId="4B4E6A71" w14:textId="77777777" w:rsidR="00E57EC9" w:rsidRDefault="00E57EC9" w:rsidP="00E57EC9">
      <w:r>
        <w:t>— </w:t>
      </w:r>
      <w:r w:rsidR="00776CEA" w:rsidRPr="00034910">
        <w:t>Erreur initiale d</w:t>
      </w:r>
      <w:r>
        <w:t>’</w:t>
      </w:r>
      <w:r w:rsidR="00776CEA" w:rsidRPr="00034910">
        <w:t>enquête</w:t>
      </w:r>
      <w:r>
        <w:t xml:space="preserve">, </w:t>
      </w:r>
      <w:r w:rsidR="00776CEA" w:rsidRPr="00034910">
        <w:t>expliqua-t-il enfin</w:t>
      </w:r>
      <w:r>
        <w:t xml:space="preserve">. </w:t>
      </w:r>
      <w:r w:rsidR="00776CEA" w:rsidRPr="00034910">
        <w:t>Deux hyp</w:t>
      </w:r>
      <w:r w:rsidR="00776CEA" w:rsidRPr="00034910">
        <w:t>o</w:t>
      </w:r>
      <w:r w:rsidR="00776CEA" w:rsidRPr="00034910">
        <w:t>thèses devaient être envisagées</w:t>
      </w:r>
      <w:r>
        <w:t xml:space="preserve">. </w:t>
      </w:r>
      <w:r w:rsidR="00776CEA" w:rsidRPr="00034910">
        <w:t>Un voleur étranger</w:t>
      </w:r>
      <w:r>
        <w:t xml:space="preserve">, </w:t>
      </w:r>
      <w:r w:rsidR="00776CEA" w:rsidRPr="00034910">
        <w:t>ou un hab</w:t>
      </w:r>
      <w:r w:rsidR="00776CEA" w:rsidRPr="00034910">
        <w:t>i</w:t>
      </w:r>
      <w:r w:rsidR="00776CEA" w:rsidRPr="00034910">
        <w:t>tant complice</w:t>
      </w:r>
      <w:r>
        <w:t xml:space="preserve">. </w:t>
      </w:r>
      <w:r w:rsidR="00776CEA" w:rsidRPr="00034910">
        <w:t>Tu n</w:t>
      </w:r>
      <w:r>
        <w:t>’</w:t>
      </w:r>
      <w:r w:rsidR="00776CEA" w:rsidRPr="00034910">
        <w:t>as songé qu</w:t>
      </w:r>
      <w:r>
        <w:t>’</w:t>
      </w:r>
      <w:r w:rsidR="00776CEA" w:rsidRPr="00034910">
        <w:t>à la première</w:t>
      </w:r>
      <w:r>
        <w:t xml:space="preserve">. </w:t>
      </w:r>
      <w:r w:rsidR="00776CEA" w:rsidRPr="00034910">
        <w:t>L</w:t>
      </w:r>
      <w:r>
        <w:t>’</w:t>
      </w:r>
      <w:r w:rsidR="00776CEA" w:rsidRPr="00034910">
        <w:t>observation que je te faisais tout à l</w:t>
      </w:r>
      <w:r>
        <w:t>’</w:t>
      </w:r>
      <w:r w:rsidR="00776CEA" w:rsidRPr="00034910">
        <w:t>heure m</w:t>
      </w:r>
      <w:r>
        <w:t>’</w:t>
      </w:r>
      <w:r w:rsidR="00776CEA" w:rsidRPr="00034910">
        <w:t>a fait penser à la seconde</w:t>
      </w:r>
      <w:r>
        <w:t>.</w:t>
      </w:r>
    </w:p>
    <w:p w14:paraId="7CBA5088" w14:textId="77777777" w:rsidR="00E57EC9" w:rsidRDefault="00E57EC9" w:rsidP="00E57EC9">
      <w:r>
        <w:t>— </w:t>
      </w:r>
      <w:r w:rsidR="00776CEA" w:rsidRPr="00034910">
        <w:t>Quel intérêt vois-tu à cette différence</w:t>
      </w:r>
      <w:r>
        <w:t> ?</w:t>
      </w:r>
    </w:p>
    <w:p w14:paraId="127CA808" w14:textId="77777777" w:rsidR="00E57EC9" w:rsidRDefault="00E57EC9" w:rsidP="00E57EC9">
      <w:r>
        <w:t>— </w:t>
      </w:r>
      <w:r w:rsidR="00776CEA" w:rsidRPr="00034910">
        <w:t>Un intérêt considérable</w:t>
      </w:r>
      <w:r>
        <w:t xml:space="preserve">, </w:t>
      </w:r>
      <w:r w:rsidR="00776CEA" w:rsidRPr="00034910">
        <w:t>chef</w:t>
      </w:r>
      <w:r>
        <w:t xml:space="preserve">. </w:t>
      </w:r>
      <w:r w:rsidR="00776CEA" w:rsidRPr="00034910">
        <w:t>Le voleur est loin et d</w:t>
      </w:r>
      <w:r w:rsidR="00776CEA" w:rsidRPr="00034910">
        <w:t>e</w:t>
      </w:r>
      <w:r w:rsidR="00776CEA" w:rsidRPr="00034910">
        <w:t>meurerait introuvable</w:t>
      </w:r>
      <w:r>
        <w:t xml:space="preserve">, </w:t>
      </w:r>
      <w:r w:rsidR="00776CEA" w:rsidRPr="00034910">
        <w:t>si son complice n</w:t>
      </w:r>
      <w:r>
        <w:t>’</w:t>
      </w:r>
      <w:r w:rsidR="00776CEA" w:rsidRPr="00034910">
        <w:t>était resté au village</w:t>
      </w:r>
      <w:r>
        <w:t xml:space="preserve">, </w:t>
      </w:r>
      <w:r w:rsidR="00776CEA" w:rsidRPr="00034910">
        <w:t>où nous le trouverons et le ferons parler</w:t>
      </w:r>
      <w:r>
        <w:t xml:space="preserve">. </w:t>
      </w:r>
      <w:r w:rsidR="00776CEA" w:rsidRPr="00034910">
        <w:t>Un mot</w:t>
      </w:r>
      <w:r>
        <w:t xml:space="preserve">, </w:t>
      </w:r>
      <w:r w:rsidR="00776CEA" w:rsidRPr="00034910">
        <w:t>aucun des habitants n</w:t>
      </w:r>
      <w:r>
        <w:t>’</w:t>
      </w:r>
      <w:r w:rsidR="00776CEA" w:rsidRPr="00034910">
        <w:t>a quitté le pays</w:t>
      </w:r>
      <w:r>
        <w:t xml:space="preserve">, </w:t>
      </w:r>
      <w:r w:rsidR="00776CEA" w:rsidRPr="00034910">
        <w:t>à la suite du vol</w:t>
      </w:r>
      <w:r>
        <w:t> ?</w:t>
      </w:r>
    </w:p>
    <w:p w14:paraId="62A15DDE" w14:textId="77777777" w:rsidR="00E57EC9" w:rsidRDefault="00E57EC9" w:rsidP="00E57EC9">
      <w:r>
        <w:t>— </w:t>
      </w:r>
      <w:r w:rsidR="00776CEA" w:rsidRPr="00034910">
        <w:t>Aucun</w:t>
      </w:r>
      <w:r>
        <w:t>.</w:t>
      </w:r>
    </w:p>
    <w:p w14:paraId="4B5E792C" w14:textId="77777777" w:rsidR="00E57EC9" w:rsidRDefault="00E57EC9" w:rsidP="00E57EC9">
      <w:r>
        <w:t>— </w:t>
      </w:r>
      <w:r w:rsidR="00776CEA" w:rsidRPr="00034910">
        <w:t>En ce cas</w:t>
      </w:r>
      <w:r>
        <w:t xml:space="preserve">, </w:t>
      </w:r>
      <w:r w:rsidR="00776CEA" w:rsidRPr="00034910">
        <w:t>nous saurons la vérité</w:t>
      </w:r>
      <w:r>
        <w:t>.</w:t>
      </w:r>
    </w:p>
    <w:p w14:paraId="09534982" w14:textId="77777777" w:rsidR="00E57EC9" w:rsidRDefault="00776CEA" w:rsidP="00E57EC9">
      <w:r w:rsidRPr="00034910">
        <w:t>À présent</w:t>
      </w:r>
      <w:r w:rsidR="00E57EC9">
        <w:t xml:space="preserve">, </w:t>
      </w:r>
      <w:r w:rsidRPr="00034910">
        <w:t>les deux hommes chevauchaient sans parler</w:t>
      </w:r>
      <w:r w:rsidR="00E57EC9">
        <w:t xml:space="preserve">. </w:t>
      </w:r>
      <w:r w:rsidRPr="00034910">
        <w:t>Ils avaient atteint les extrêmes limites de l</w:t>
      </w:r>
      <w:r w:rsidR="00E57EC9">
        <w:t>’</w:t>
      </w:r>
      <w:r w:rsidRPr="00034910">
        <w:t>agglomération du côté de l</w:t>
      </w:r>
      <w:r w:rsidR="00E57EC9">
        <w:t>’</w:t>
      </w:r>
      <w:r w:rsidRPr="00034910">
        <w:t>est</w:t>
      </w:r>
      <w:r w:rsidR="00E57EC9">
        <w:t xml:space="preserve">, </w:t>
      </w:r>
      <w:r w:rsidRPr="00034910">
        <w:t>et le bruit des sabots de leurs chevaux s</w:t>
      </w:r>
      <w:r w:rsidR="00E57EC9">
        <w:t>’</w:t>
      </w:r>
      <w:r w:rsidRPr="00034910">
        <w:t>étouffait pre</w:t>
      </w:r>
      <w:r w:rsidRPr="00034910">
        <w:t>s</w:t>
      </w:r>
      <w:r w:rsidRPr="00034910">
        <w:t>que au contact du sol feutré d</w:t>
      </w:r>
      <w:r w:rsidR="00E57EC9">
        <w:t>’</w:t>
      </w:r>
      <w:r w:rsidRPr="00034910">
        <w:t>herbes</w:t>
      </w:r>
      <w:r w:rsidR="00E57EC9">
        <w:t>.</w:t>
      </w:r>
    </w:p>
    <w:p w14:paraId="01329D5D" w14:textId="77777777" w:rsidR="00E57EC9" w:rsidRDefault="00776CEA" w:rsidP="00E57EC9">
      <w:r w:rsidRPr="00034910">
        <w:t>Soudain le Mongol fit halte</w:t>
      </w:r>
      <w:r w:rsidR="00E57EC9">
        <w:t>.</w:t>
      </w:r>
    </w:p>
    <w:p w14:paraId="5ADE4987" w14:textId="77777777" w:rsidR="00E57EC9" w:rsidRDefault="00E57EC9" w:rsidP="00E57EC9">
      <w:r>
        <w:t>— </w:t>
      </w:r>
      <w:r w:rsidR="00776CEA" w:rsidRPr="00034910">
        <w:t>C</w:t>
      </w:r>
      <w:r>
        <w:t>’</w:t>
      </w:r>
      <w:r w:rsidR="00776CEA" w:rsidRPr="00034910">
        <w:t>est ici</w:t>
      </w:r>
      <w:r>
        <w:t xml:space="preserve"> ! </w:t>
      </w:r>
      <w:r w:rsidR="00776CEA" w:rsidRPr="00034910">
        <w:t>gronda-t-il</w:t>
      </w:r>
      <w:r>
        <w:t>.</w:t>
      </w:r>
    </w:p>
    <w:p w14:paraId="4C1143CE" w14:textId="77777777" w:rsidR="00E57EC9" w:rsidRDefault="00E57EC9" w:rsidP="00E57EC9">
      <w:r>
        <w:t>— </w:t>
      </w:r>
      <w:r w:rsidR="00776CEA" w:rsidRPr="00034910">
        <w:t>Ici que la piste disparaissait</w:t>
      </w:r>
      <w:r>
        <w:t> ?</w:t>
      </w:r>
    </w:p>
    <w:p w14:paraId="6C18349F" w14:textId="77777777" w:rsidR="00E57EC9" w:rsidRDefault="00E57EC9" w:rsidP="00E57EC9">
      <w:r>
        <w:lastRenderedPageBreak/>
        <w:t>— </w:t>
      </w:r>
      <w:r w:rsidR="00776CEA" w:rsidRPr="00034910">
        <w:t>Oui</w:t>
      </w:r>
      <w:r>
        <w:t>.</w:t>
      </w:r>
    </w:p>
    <w:p w14:paraId="75CB2D2F" w14:textId="77777777" w:rsidR="00E57EC9" w:rsidRDefault="00776CEA" w:rsidP="00E57EC9">
      <w:r w:rsidRPr="00034910">
        <w:t xml:space="preserve">Dick promena un regard investigateur autour </w:t>
      </w:r>
      <w:r w:rsidRPr="00F75C40">
        <w:t xml:space="preserve">de </w:t>
      </w:r>
      <w:r w:rsidRPr="00034910">
        <w:t>lui</w:t>
      </w:r>
      <w:r w:rsidR="00E57EC9">
        <w:t xml:space="preserve">. </w:t>
      </w:r>
      <w:r w:rsidRPr="00034910">
        <w:t>Puis</w:t>
      </w:r>
      <w:r w:rsidR="00E57EC9">
        <w:t xml:space="preserve">, </w:t>
      </w:r>
      <w:r w:rsidRPr="00034910">
        <w:t>se laissant glisser à bas de sa monture</w:t>
      </w:r>
      <w:r w:rsidR="00E57EC9">
        <w:t xml:space="preserve">, </w:t>
      </w:r>
      <w:r w:rsidRPr="00034910">
        <w:t>il se coucha sur le sol</w:t>
      </w:r>
      <w:r w:rsidR="00E57EC9">
        <w:t xml:space="preserve">, </w:t>
      </w:r>
      <w:r w:rsidRPr="00034910">
        <w:t>examinant les moindres détails du terrain avec une attention incompréhensible pour son compagnon</w:t>
      </w:r>
      <w:r w:rsidR="00E57EC9">
        <w:t>.</w:t>
      </w:r>
    </w:p>
    <w:p w14:paraId="7ADD883E" w14:textId="77777777" w:rsidR="00E57EC9" w:rsidRDefault="00776CEA" w:rsidP="00E57EC9">
      <w:r w:rsidRPr="00034910">
        <w:t>Brusquement</w:t>
      </w:r>
      <w:r w:rsidR="00E57EC9">
        <w:t xml:space="preserve">, </w:t>
      </w:r>
      <w:r w:rsidRPr="00034910">
        <w:t>il allongea la main</w:t>
      </w:r>
      <w:r w:rsidR="00E57EC9">
        <w:t xml:space="preserve">, </w:t>
      </w:r>
      <w:r w:rsidRPr="00034910">
        <w:t>et</w:t>
      </w:r>
      <w:r w:rsidR="00E57EC9">
        <w:t xml:space="preserve">, </w:t>
      </w:r>
      <w:r w:rsidRPr="00034910">
        <w:t>dégageant de la terre</w:t>
      </w:r>
      <w:r w:rsidR="00E57EC9">
        <w:t xml:space="preserve">, </w:t>
      </w:r>
      <w:r w:rsidRPr="00034910">
        <w:t>où les pluies des semaines précédentes l</w:t>
      </w:r>
      <w:r w:rsidR="00E57EC9">
        <w:t>’</w:t>
      </w:r>
      <w:r w:rsidRPr="00034910">
        <w:t>avaient à peu près fait disparaître</w:t>
      </w:r>
      <w:r w:rsidR="00E57EC9">
        <w:t xml:space="preserve">, </w:t>
      </w:r>
      <w:r w:rsidRPr="00034910">
        <w:t>un éclat de bois</w:t>
      </w:r>
      <w:r w:rsidR="00E57EC9">
        <w:t xml:space="preserve">, </w:t>
      </w:r>
      <w:r w:rsidRPr="00034910">
        <w:t>il le présenta au vieillard</w:t>
      </w:r>
      <w:r w:rsidR="00E57EC9">
        <w:t> :</w:t>
      </w:r>
    </w:p>
    <w:p w14:paraId="3F2234E8" w14:textId="77777777" w:rsidR="00E57EC9" w:rsidRDefault="00E57EC9" w:rsidP="00E57EC9">
      <w:r>
        <w:t>— </w:t>
      </w:r>
      <w:r w:rsidR="00776CEA" w:rsidRPr="00034910">
        <w:t>Du sapin rouge</w:t>
      </w:r>
      <w:r>
        <w:t xml:space="preserve">. </w:t>
      </w:r>
      <w:r w:rsidR="00776CEA" w:rsidRPr="00034910">
        <w:t>Avez-vous transporté du sapin rouge au village</w:t>
      </w:r>
      <w:r>
        <w:t xml:space="preserve"> ? </w:t>
      </w:r>
      <w:r w:rsidR="00776CEA" w:rsidRPr="00034910">
        <w:t>L</w:t>
      </w:r>
      <w:r>
        <w:t>’</w:t>
      </w:r>
      <w:r w:rsidR="00776CEA" w:rsidRPr="00034910">
        <w:t>autre eut une mimique étonnée</w:t>
      </w:r>
      <w:r>
        <w:t>.</w:t>
      </w:r>
    </w:p>
    <w:p w14:paraId="297B632C" w14:textId="77777777" w:rsidR="00E57EC9" w:rsidRDefault="00E57EC9" w:rsidP="00E57EC9">
      <w:r>
        <w:t>— </w:t>
      </w:r>
      <w:r w:rsidR="00776CEA" w:rsidRPr="00034910">
        <w:t>Certes non</w:t>
      </w:r>
      <w:r>
        <w:t xml:space="preserve">. </w:t>
      </w:r>
      <w:r w:rsidR="00776CEA" w:rsidRPr="00034910">
        <w:t>Depuis ma prime jeunesse</w:t>
      </w:r>
      <w:r>
        <w:t xml:space="preserve">, </w:t>
      </w:r>
      <w:r w:rsidR="00776CEA" w:rsidRPr="00034910">
        <w:t>jamais sapin rouge n</w:t>
      </w:r>
      <w:r>
        <w:t>’</w:t>
      </w:r>
      <w:r w:rsidR="00776CEA" w:rsidRPr="00034910">
        <w:t>a paru ici</w:t>
      </w:r>
      <w:r>
        <w:t xml:space="preserve">. </w:t>
      </w:r>
      <w:r w:rsidR="00776CEA" w:rsidRPr="00034910">
        <w:t>Songe donc</w:t>
      </w:r>
      <w:r>
        <w:t xml:space="preserve">, </w:t>
      </w:r>
      <w:r w:rsidR="00776CEA" w:rsidRPr="00034910">
        <w:t>le steppe n</w:t>
      </w:r>
      <w:r>
        <w:t>’</w:t>
      </w:r>
      <w:r w:rsidR="00776CEA" w:rsidRPr="00034910">
        <w:t>a point d</w:t>
      </w:r>
      <w:r>
        <w:t>’</w:t>
      </w:r>
      <w:r w:rsidR="00776CEA" w:rsidRPr="00034910">
        <w:t>arbres</w:t>
      </w:r>
      <w:r>
        <w:t xml:space="preserve">. </w:t>
      </w:r>
      <w:r w:rsidR="00776CEA" w:rsidRPr="00034910">
        <w:t>Il nous faudrait aller chercher le bois en Sibérie</w:t>
      </w:r>
      <w:r>
        <w:t xml:space="preserve">, </w:t>
      </w:r>
      <w:r w:rsidR="00776CEA" w:rsidRPr="00034910">
        <w:t>à trois jours de marche</w:t>
      </w:r>
      <w:r>
        <w:t xml:space="preserve"> ; </w:t>
      </w:r>
      <w:r w:rsidR="00776CEA" w:rsidRPr="00034910">
        <w:t>il vaut mieux s</w:t>
      </w:r>
      <w:r>
        <w:t>’</w:t>
      </w:r>
      <w:r w:rsidR="00776CEA" w:rsidRPr="00034910">
        <w:t>en passer</w:t>
      </w:r>
      <w:r>
        <w:t>.</w:t>
      </w:r>
    </w:p>
    <w:p w14:paraId="5600D19D" w14:textId="77777777" w:rsidR="00E57EC9" w:rsidRDefault="00E57EC9" w:rsidP="00E57EC9">
      <w:r>
        <w:t>— </w:t>
      </w:r>
      <w:r w:rsidR="00776CEA" w:rsidRPr="00034910">
        <w:t>Alors</w:t>
      </w:r>
      <w:r>
        <w:t xml:space="preserve">, </w:t>
      </w:r>
      <w:r w:rsidR="00776CEA" w:rsidRPr="00034910">
        <w:t>ce fragment de sapin a été apporté par le voleur</w:t>
      </w:r>
      <w:r>
        <w:t> !</w:t>
      </w:r>
    </w:p>
    <w:p w14:paraId="35DCB57A" w14:textId="6BEC200A" w:rsidR="00E57EC9" w:rsidRDefault="007C5BD3" w:rsidP="007D17F9">
      <w:pPr>
        <w:pStyle w:val="Centrsolidaire"/>
      </w:pPr>
      <w:r w:rsidRPr="00E57EC9">
        <w:rPr>
          <w:noProof/>
        </w:rPr>
        <w:lastRenderedPageBreak/>
        <w:drawing>
          <wp:inline distT="0" distB="0" distL="0" distR="0" wp14:anchorId="4EBA23EA" wp14:editId="0D7C12DB">
            <wp:extent cx="5756910" cy="4126865"/>
            <wp:effectExtent l="0" t="0" r="0" b="0"/>
            <wp:docPr id="89"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56910" cy="4126865"/>
                    </a:xfrm>
                    <a:prstGeom prst="rect">
                      <a:avLst/>
                    </a:prstGeom>
                    <a:noFill/>
                    <a:ln>
                      <a:noFill/>
                    </a:ln>
                  </pic:spPr>
                </pic:pic>
              </a:graphicData>
            </a:graphic>
          </wp:inline>
        </w:drawing>
      </w:r>
    </w:p>
    <w:p w14:paraId="7C082848" w14:textId="4E6C8FFD" w:rsidR="00776CEA" w:rsidRPr="007F1C96" w:rsidRDefault="00776CEA" w:rsidP="007F1C96">
      <w:pPr>
        <w:pStyle w:val="Titre2"/>
      </w:pPr>
      <w:bookmarkStart w:id="31" w:name="_Toc195633762"/>
      <w:r w:rsidRPr="007F1C96">
        <w:t>CHAPITRE III</w:t>
      </w:r>
      <w:r w:rsidRPr="007F1C96">
        <w:br/>
      </w:r>
      <w:r w:rsidRPr="007F1C96">
        <w:br/>
        <w:t>LA SONNETTE MAGIQUE</w:t>
      </w:r>
      <w:bookmarkEnd w:id="31"/>
      <w:r w:rsidRPr="007F1C96">
        <w:br/>
      </w:r>
    </w:p>
    <w:p w14:paraId="70E935C4" w14:textId="77777777" w:rsidR="00E57EC9" w:rsidRDefault="00776CEA" w:rsidP="00E57EC9">
      <w:r w:rsidRPr="00034910">
        <w:t>Les dernières paroles du détective-amateur avaient médusé son interlocuteur</w:t>
      </w:r>
      <w:r w:rsidR="00E57EC9">
        <w:t xml:space="preserve">. </w:t>
      </w:r>
      <w:r w:rsidRPr="00034910">
        <w:t>Il le considérait avec effarement</w:t>
      </w:r>
      <w:r w:rsidR="00E57EC9">
        <w:t xml:space="preserve">. </w:t>
      </w:r>
      <w:r w:rsidRPr="00034910">
        <w:t>Avec la re</w:t>
      </w:r>
      <w:r w:rsidRPr="00034910">
        <w:t>c</w:t>
      </w:r>
      <w:r w:rsidRPr="00034910">
        <w:t>titude de jugement d</w:t>
      </w:r>
      <w:r w:rsidR="00E57EC9">
        <w:t>’</w:t>
      </w:r>
      <w:r w:rsidRPr="00034910">
        <w:t>un homme de la nature</w:t>
      </w:r>
      <w:r w:rsidR="00E57EC9">
        <w:t xml:space="preserve">, </w:t>
      </w:r>
      <w:r w:rsidRPr="00034910">
        <w:t xml:space="preserve">Ghis avait </w:t>
      </w:r>
      <w:proofErr w:type="gramStart"/>
      <w:r w:rsidRPr="00034910">
        <w:t>de suite</w:t>
      </w:r>
      <w:proofErr w:type="gramEnd"/>
      <w:r w:rsidRPr="00034910">
        <w:t xml:space="preserve"> compris la certitude de la déduction</w:t>
      </w:r>
      <w:r w:rsidR="00E57EC9">
        <w:t xml:space="preserve"> ; </w:t>
      </w:r>
      <w:r w:rsidRPr="00034910">
        <w:t>mais son cerveau fruste</w:t>
      </w:r>
      <w:r w:rsidR="00E57EC9">
        <w:t xml:space="preserve">, </w:t>
      </w:r>
      <w:r w:rsidRPr="00034910">
        <w:t>ignorant des lois de la discussion philosophique</w:t>
      </w:r>
      <w:r w:rsidR="00E57EC9">
        <w:t xml:space="preserve">, </w:t>
      </w:r>
      <w:r w:rsidRPr="00034910">
        <w:t>ne concevait pas le mécanisme des idées intermédiaires</w:t>
      </w:r>
      <w:r w:rsidR="00E57EC9">
        <w:t>.</w:t>
      </w:r>
    </w:p>
    <w:p w14:paraId="1D363CD0" w14:textId="77777777" w:rsidR="00E57EC9" w:rsidRDefault="00776CEA" w:rsidP="00E57EC9">
      <w:r w:rsidRPr="00034910">
        <w:lastRenderedPageBreak/>
        <w:t>Son compagnon lui apparaissait comme un sorcier</w:t>
      </w:r>
      <w:r w:rsidR="00E57EC9">
        <w:t xml:space="preserve">, </w:t>
      </w:r>
      <w:r w:rsidRPr="00034910">
        <w:t>co</w:t>
      </w:r>
      <w:r w:rsidRPr="00034910">
        <w:t>m</w:t>
      </w:r>
      <w:r w:rsidRPr="00034910">
        <w:t>mandant à son cerveau de voir les choses invisibles aux autres hommes</w:t>
      </w:r>
      <w:r w:rsidR="00E57EC9">
        <w:t xml:space="preserve">. </w:t>
      </w:r>
      <w:r w:rsidRPr="00034910">
        <w:t>Dick ne s</w:t>
      </w:r>
      <w:r w:rsidR="00E57EC9">
        <w:t>’</w:t>
      </w:r>
      <w:r w:rsidRPr="00034910">
        <w:t>occupait pas de lui</w:t>
      </w:r>
      <w:r w:rsidR="00E57EC9">
        <w:t xml:space="preserve">. </w:t>
      </w:r>
      <w:r w:rsidRPr="00034910">
        <w:t>À l</w:t>
      </w:r>
      <w:r w:rsidR="00E57EC9">
        <w:t>’</w:t>
      </w:r>
      <w:r w:rsidRPr="00034910">
        <w:t>animation de ses traits</w:t>
      </w:r>
      <w:r w:rsidR="00E57EC9">
        <w:t xml:space="preserve">, </w:t>
      </w:r>
      <w:r w:rsidRPr="00034910">
        <w:t>on pouvait deviner qu</w:t>
      </w:r>
      <w:r w:rsidR="00E57EC9">
        <w:t>’</w:t>
      </w:r>
      <w:r w:rsidRPr="00034910">
        <w:t>un groupement de circonstances intéressantes s</w:t>
      </w:r>
      <w:r w:rsidR="00E57EC9">
        <w:t>’</w:t>
      </w:r>
      <w:r w:rsidRPr="00034910">
        <w:t>opérait sous son crâne</w:t>
      </w:r>
      <w:r w:rsidR="00E57EC9">
        <w:t xml:space="preserve">, </w:t>
      </w:r>
      <w:r w:rsidRPr="00034910">
        <w:t>lui donnant un point de départ solide</w:t>
      </w:r>
      <w:r w:rsidR="00E57EC9">
        <w:t xml:space="preserve">, </w:t>
      </w:r>
      <w:r w:rsidRPr="00034910">
        <w:t>pour l</w:t>
      </w:r>
      <w:r w:rsidR="00E57EC9">
        <w:t>’</w:t>
      </w:r>
      <w:r w:rsidRPr="00034910">
        <w:t>enchaînement des faits</w:t>
      </w:r>
      <w:r w:rsidR="00E57EC9">
        <w:t>.</w:t>
      </w:r>
    </w:p>
    <w:p w14:paraId="3D6EF3FC" w14:textId="77777777" w:rsidR="00E57EC9" w:rsidRDefault="00776CEA" w:rsidP="00E57EC9">
      <w:r w:rsidRPr="00034910">
        <w:t>Il releva brusquement la tête</w:t>
      </w:r>
      <w:r w:rsidR="00E57EC9">
        <w:t>.</w:t>
      </w:r>
    </w:p>
    <w:p w14:paraId="6F39FF33" w14:textId="77777777" w:rsidR="00E57EC9" w:rsidRDefault="00E57EC9" w:rsidP="00E57EC9">
      <w:r>
        <w:t>— </w:t>
      </w:r>
      <w:r w:rsidR="00776CEA" w:rsidRPr="00034910">
        <w:t>Chef</w:t>
      </w:r>
      <w:r>
        <w:t xml:space="preserve">, </w:t>
      </w:r>
      <w:r w:rsidR="00776CEA" w:rsidRPr="00034910">
        <w:t>pourrais-tu te souvenir de la position exacte des dernières traces relevées par toi</w:t>
      </w:r>
      <w:r>
        <w:t> ?</w:t>
      </w:r>
    </w:p>
    <w:p w14:paraId="6617E1EC" w14:textId="77777777" w:rsidR="00E57EC9" w:rsidRDefault="00776CEA" w:rsidP="00E57EC9">
      <w:r w:rsidRPr="00034910">
        <w:t>Le Mongol tressaillit</w:t>
      </w:r>
      <w:r w:rsidR="00E57EC9">
        <w:t>.</w:t>
      </w:r>
    </w:p>
    <w:p w14:paraId="4E0F0D2B" w14:textId="77777777" w:rsidR="00E57EC9" w:rsidRDefault="00E57EC9" w:rsidP="00E57EC9">
      <w:r>
        <w:t>— </w:t>
      </w:r>
      <w:r w:rsidR="00776CEA" w:rsidRPr="00034910">
        <w:t>Oui</w:t>
      </w:r>
      <w:r>
        <w:t xml:space="preserve">. </w:t>
      </w:r>
      <w:r w:rsidR="00776CEA" w:rsidRPr="00034910">
        <w:t>Mon cheval était cher à mon cœur</w:t>
      </w:r>
      <w:r>
        <w:t xml:space="preserve">. </w:t>
      </w:r>
      <w:r w:rsidR="00776CEA" w:rsidRPr="00034910">
        <w:t>J</w:t>
      </w:r>
      <w:r>
        <w:t>’</w:t>
      </w:r>
      <w:r w:rsidR="00776CEA" w:rsidRPr="00034910">
        <w:t>ai cherché comme on cherche un ami</w:t>
      </w:r>
      <w:r>
        <w:t>.</w:t>
      </w:r>
    </w:p>
    <w:p w14:paraId="66626369" w14:textId="77777777" w:rsidR="00E57EC9" w:rsidRDefault="00E57EC9" w:rsidP="00E57EC9">
      <w:r>
        <w:t>— </w:t>
      </w:r>
      <w:r w:rsidR="00776CEA" w:rsidRPr="00034910">
        <w:t>Bien</w:t>
      </w:r>
      <w:r>
        <w:t xml:space="preserve">, </w:t>
      </w:r>
      <w:r w:rsidR="00776CEA" w:rsidRPr="00034910">
        <w:t>dis-moi ce que tu as remarqué</w:t>
      </w:r>
      <w:r>
        <w:t>.</w:t>
      </w:r>
    </w:p>
    <w:p w14:paraId="18007A97" w14:textId="77777777" w:rsidR="00E57EC9" w:rsidRDefault="00E57EC9" w:rsidP="00E57EC9">
      <w:r>
        <w:t>— </w:t>
      </w:r>
      <w:proofErr w:type="spellStart"/>
      <w:r w:rsidR="00776CEA" w:rsidRPr="00034910">
        <w:t>Selm-Arge</w:t>
      </w:r>
      <w:proofErr w:type="spellEnd"/>
      <w:r w:rsidR="00776CEA" w:rsidRPr="00034910">
        <w:t xml:space="preserve"> s</w:t>
      </w:r>
      <w:r>
        <w:t>’</w:t>
      </w:r>
      <w:r w:rsidR="00776CEA" w:rsidRPr="00034910">
        <w:t>est arrêté</w:t>
      </w:r>
      <w:r>
        <w:t xml:space="preserve">. </w:t>
      </w:r>
      <w:r w:rsidR="00776CEA" w:rsidRPr="00034910">
        <w:t>Ses sabots avaient laissé des e</w:t>
      </w:r>
      <w:r w:rsidR="00776CEA" w:rsidRPr="00034910">
        <w:t>m</w:t>
      </w:r>
      <w:r w:rsidR="00776CEA" w:rsidRPr="00034910">
        <w:t>preintes profondes</w:t>
      </w:r>
      <w:r>
        <w:t xml:space="preserve">. </w:t>
      </w:r>
      <w:r w:rsidR="00776CEA" w:rsidRPr="00034910">
        <w:t>La tête regardait le nord</w:t>
      </w:r>
      <w:r>
        <w:t>.</w:t>
      </w:r>
    </w:p>
    <w:p w14:paraId="6EEFB001" w14:textId="77777777" w:rsidR="00E57EC9" w:rsidRDefault="00E57EC9" w:rsidP="00E57EC9">
      <w:r>
        <w:t>— </w:t>
      </w:r>
      <w:r w:rsidR="00776CEA" w:rsidRPr="00034910">
        <w:t>Te serait-il possible de te placer identiquement de même</w:t>
      </w:r>
      <w:r>
        <w:t> ?</w:t>
      </w:r>
    </w:p>
    <w:p w14:paraId="3F334714" w14:textId="77777777" w:rsidR="00E57EC9" w:rsidRDefault="00E57EC9" w:rsidP="00E57EC9">
      <w:r>
        <w:t>— </w:t>
      </w:r>
      <w:r w:rsidR="00776CEA" w:rsidRPr="00034910">
        <w:t>Sans hésiter</w:t>
      </w:r>
      <w:r>
        <w:t xml:space="preserve">. </w:t>
      </w:r>
      <w:r w:rsidR="00776CEA" w:rsidRPr="00034910">
        <w:t>Tiens</w:t>
      </w:r>
      <w:r>
        <w:t xml:space="preserve">, </w:t>
      </w:r>
      <w:r w:rsidR="00776CEA" w:rsidRPr="00034910">
        <w:t xml:space="preserve">tu vois cette touffe </w:t>
      </w:r>
      <w:r w:rsidR="00776CEA" w:rsidRPr="00034910">
        <w:rPr>
          <w:i/>
          <w:iCs/>
        </w:rPr>
        <w:t>Iel-</w:t>
      </w:r>
      <w:proofErr w:type="spellStart"/>
      <w:r w:rsidR="00776CEA" w:rsidRPr="00034910">
        <w:rPr>
          <w:i/>
          <w:iCs/>
        </w:rPr>
        <w:t>chin</w:t>
      </w:r>
      <w:proofErr w:type="spellEnd"/>
      <w:r>
        <w:rPr>
          <w:i/>
          <w:iCs/>
        </w:rPr>
        <w:t xml:space="preserve"> </w:t>
      </w:r>
      <w:r>
        <w:t>(</w:t>
      </w:r>
      <w:r w:rsidR="00776CEA" w:rsidRPr="00034910">
        <w:t>sorte de chardon nain à fleur amarante</w:t>
      </w:r>
      <w:r>
        <w:t xml:space="preserve">). </w:t>
      </w:r>
      <w:r w:rsidR="00776CEA" w:rsidRPr="00034910">
        <w:t>Les pieds de devant de mon beau coursier la touchaient</w:t>
      </w:r>
      <w:r>
        <w:t xml:space="preserve">. </w:t>
      </w:r>
      <w:r w:rsidR="00776CEA" w:rsidRPr="00034910">
        <w:t>C</w:t>
      </w:r>
      <w:r>
        <w:t>’</w:t>
      </w:r>
      <w:r w:rsidR="00776CEA" w:rsidRPr="00034910">
        <w:t>est là un point de repère qui ne saurait me tromper</w:t>
      </w:r>
      <w:r>
        <w:t>.</w:t>
      </w:r>
    </w:p>
    <w:p w14:paraId="3E406B46" w14:textId="77777777" w:rsidR="00E57EC9" w:rsidRDefault="00E57EC9" w:rsidP="00E57EC9">
      <w:r>
        <w:t>— </w:t>
      </w:r>
      <w:r w:rsidR="00776CEA" w:rsidRPr="00034910">
        <w:t>Eh bien</w:t>
      </w:r>
      <w:r>
        <w:t xml:space="preserve">, </w:t>
      </w:r>
      <w:r w:rsidR="00776CEA" w:rsidRPr="00034910">
        <w:t>pousse ta monture de telle sorte qu</w:t>
      </w:r>
      <w:r>
        <w:t>’</w:t>
      </w:r>
      <w:r w:rsidR="00776CEA" w:rsidRPr="00034910">
        <w:t>elle occupe</w:t>
      </w:r>
      <w:r>
        <w:t xml:space="preserve">, </w:t>
      </w:r>
      <w:r w:rsidR="00776CEA" w:rsidRPr="00034910">
        <w:t>aussi exactement que possible</w:t>
      </w:r>
      <w:r>
        <w:t xml:space="preserve">, </w:t>
      </w:r>
      <w:r w:rsidR="00776CEA" w:rsidRPr="00034910">
        <w:t>la place de l</w:t>
      </w:r>
      <w:r>
        <w:t>’</w:t>
      </w:r>
      <w:r w:rsidR="00776CEA" w:rsidRPr="00034910">
        <w:t>animal disparu</w:t>
      </w:r>
      <w:r>
        <w:t>.</w:t>
      </w:r>
    </w:p>
    <w:p w14:paraId="2D1791DD" w14:textId="77777777" w:rsidR="00E57EC9" w:rsidRDefault="00776CEA" w:rsidP="00E57EC9">
      <w:r w:rsidRPr="00034910">
        <w:t>Et le chef ayant obéi</w:t>
      </w:r>
      <w:r w:rsidR="00E57EC9">
        <w:t xml:space="preserve">, </w:t>
      </w:r>
      <w:r w:rsidRPr="00034910">
        <w:t>Dick se posta en avant du cavalier</w:t>
      </w:r>
      <w:r w:rsidR="00E57EC9">
        <w:t xml:space="preserve">, </w:t>
      </w:r>
      <w:r w:rsidRPr="00034910">
        <w:t>choisit à deux cents mètres en arrière un jalon de direction</w:t>
      </w:r>
      <w:r w:rsidR="00E57EC9">
        <w:t xml:space="preserve">, </w:t>
      </w:r>
      <w:r w:rsidRPr="00034910">
        <w:lastRenderedPageBreak/>
        <w:t>dans l</w:t>
      </w:r>
      <w:r w:rsidR="00E57EC9">
        <w:t>’</w:t>
      </w:r>
      <w:r w:rsidRPr="00034910">
        <w:t>espèce</w:t>
      </w:r>
      <w:r w:rsidR="00E57EC9">
        <w:t xml:space="preserve">, </w:t>
      </w:r>
      <w:r w:rsidRPr="00034910">
        <w:t xml:space="preserve">un autre pied de </w:t>
      </w:r>
      <w:r w:rsidRPr="00034910">
        <w:rPr>
          <w:i/>
          <w:iCs/>
        </w:rPr>
        <w:t>Iel-</w:t>
      </w:r>
      <w:proofErr w:type="spellStart"/>
      <w:r w:rsidRPr="00034910">
        <w:rPr>
          <w:i/>
          <w:iCs/>
        </w:rPr>
        <w:t>chin</w:t>
      </w:r>
      <w:proofErr w:type="spellEnd"/>
      <w:r w:rsidR="00E57EC9">
        <w:rPr>
          <w:i/>
          <w:iCs/>
        </w:rPr>
        <w:t xml:space="preserve">, </w:t>
      </w:r>
      <w:r w:rsidRPr="00034910">
        <w:t>puis il marcha vers cette plante</w:t>
      </w:r>
      <w:r w:rsidR="00E57EC9">
        <w:t>.</w:t>
      </w:r>
    </w:p>
    <w:p w14:paraId="45B04183" w14:textId="77777777" w:rsidR="00E57EC9" w:rsidRDefault="00776CEA" w:rsidP="00E57EC9">
      <w:r w:rsidRPr="00034910">
        <w:t>Tout en progressant</w:t>
      </w:r>
      <w:r w:rsidR="00E57EC9">
        <w:t xml:space="preserve">, </w:t>
      </w:r>
      <w:r w:rsidRPr="00034910">
        <w:t>ses yeux exploraient minutieusement le sol</w:t>
      </w:r>
      <w:r w:rsidR="00E57EC9">
        <w:t>.</w:t>
      </w:r>
    </w:p>
    <w:p w14:paraId="1BDA24AC" w14:textId="77777777" w:rsidR="00E57EC9" w:rsidRDefault="00776CEA" w:rsidP="00E57EC9">
      <w:r w:rsidRPr="00034910">
        <w:t>Parvenu aux chardons choisis</w:t>
      </w:r>
      <w:r w:rsidR="00E57EC9">
        <w:t xml:space="preserve">, </w:t>
      </w:r>
      <w:r w:rsidRPr="00034910">
        <w:t>il renouvela la même ma</w:t>
      </w:r>
      <w:r w:rsidRPr="00034910">
        <w:t>n</w:t>
      </w:r>
      <w:r w:rsidRPr="00034910">
        <w:t>œuvre</w:t>
      </w:r>
      <w:r w:rsidR="00E57EC9">
        <w:t>.</w:t>
      </w:r>
    </w:p>
    <w:p w14:paraId="79687515" w14:textId="77777777" w:rsidR="00E57EC9" w:rsidRDefault="00776CEA" w:rsidP="00E57EC9">
      <w:r w:rsidRPr="00034910">
        <w:t>À plusieurs reprises</w:t>
      </w:r>
      <w:r w:rsidR="00E57EC9">
        <w:t xml:space="preserve">, </w:t>
      </w:r>
      <w:r w:rsidRPr="00034910">
        <w:t>il opéra ainsi</w:t>
      </w:r>
      <w:r w:rsidR="00E57EC9">
        <w:t xml:space="preserve">, </w:t>
      </w:r>
      <w:r w:rsidRPr="00034910">
        <w:t>s</w:t>
      </w:r>
      <w:r w:rsidR="00E57EC9">
        <w:t>’</w:t>
      </w:r>
      <w:r w:rsidRPr="00034910">
        <w:t>éloignant du Mongol de près d</w:t>
      </w:r>
      <w:r w:rsidR="00E57EC9">
        <w:t>’</w:t>
      </w:r>
      <w:r w:rsidRPr="00034910">
        <w:t>un kilomètre</w:t>
      </w:r>
      <w:r w:rsidR="00E57EC9">
        <w:t xml:space="preserve">. </w:t>
      </w:r>
      <w:r w:rsidRPr="00034910">
        <w:t>À mesure que la distance augmentait</w:t>
      </w:r>
      <w:r w:rsidR="00E57EC9">
        <w:t xml:space="preserve">, </w:t>
      </w:r>
      <w:r w:rsidRPr="00034910">
        <w:t>son allure se ralentissait</w:t>
      </w:r>
      <w:r w:rsidR="00E57EC9">
        <w:t xml:space="preserve">. </w:t>
      </w:r>
      <w:r w:rsidRPr="00034910">
        <w:t>Ses regards exprimaient l</w:t>
      </w:r>
      <w:r w:rsidR="00E57EC9">
        <w:t>’</w:t>
      </w:r>
      <w:r w:rsidRPr="00034910">
        <w:t>impatience</w:t>
      </w:r>
      <w:r w:rsidR="00E57EC9">
        <w:t xml:space="preserve">. </w:t>
      </w:r>
      <w:r w:rsidRPr="00034910">
        <w:t>Pour qui connaissait le jeune homme</w:t>
      </w:r>
      <w:r w:rsidR="00E57EC9">
        <w:t xml:space="preserve">, </w:t>
      </w:r>
      <w:r w:rsidRPr="00034910">
        <w:t>il était permis d</w:t>
      </w:r>
      <w:r w:rsidR="00E57EC9">
        <w:t>’</w:t>
      </w:r>
      <w:r w:rsidRPr="00034910">
        <w:t>affirmer qu</w:t>
      </w:r>
      <w:r w:rsidR="00E57EC9">
        <w:t>’</w:t>
      </w:r>
      <w:r w:rsidRPr="00034910">
        <w:t>il avait espéré une chose qui ne se produisait pas</w:t>
      </w:r>
      <w:r w:rsidR="00E57EC9">
        <w:t>.</w:t>
      </w:r>
    </w:p>
    <w:p w14:paraId="0FFEA15F" w14:textId="77777777" w:rsidR="00E57EC9" w:rsidRDefault="00776CEA" w:rsidP="00E57EC9">
      <w:r w:rsidRPr="00034910">
        <w:t>Mais</w:t>
      </w:r>
      <w:r w:rsidR="00E57EC9">
        <w:t xml:space="preserve">, </w:t>
      </w:r>
      <w:r w:rsidRPr="00034910">
        <w:t>tout à coup</w:t>
      </w:r>
      <w:r w:rsidR="00E57EC9">
        <w:t xml:space="preserve">, </w:t>
      </w:r>
      <w:r w:rsidRPr="00034910">
        <w:t>ses traits s</w:t>
      </w:r>
      <w:r w:rsidR="00E57EC9">
        <w:t>’</w:t>
      </w:r>
      <w:r w:rsidRPr="00034910">
        <w:t>illuminèrent</w:t>
      </w:r>
      <w:r w:rsidR="00E57EC9">
        <w:t xml:space="preserve">. </w:t>
      </w:r>
      <w:r w:rsidRPr="00034910">
        <w:t>Il eut une brève exclamation</w:t>
      </w:r>
      <w:r w:rsidR="00E57EC9">
        <w:t> :</w:t>
      </w:r>
    </w:p>
    <w:p w14:paraId="21F66CC7" w14:textId="77777777" w:rsidR="00E57EC9" w:rsidRDefault="00E57EC9" w:rsidP="00E57EC9">
      <w:r>
        <w:t>— </w:t>
      </w:r>
      <w:r w:rsidR="00776CEA" w:rsidRPr="00034910">
        <w:t>Enfin</w:t>
      </w:r>
      <w:r>
        <w:t> !</w:t>
      </w:r>
    </w:p>
    <w:p w14:paraId="780CB7A7" w14:textId="77777777" w:rsidR="00E57EC9" w:rsidRDefault="00776CEA" w:rsidP="00E57EC9">
      <w:r w:rsidRPr="00034910">
        <w:t>Sur le sol</w:t>
      </w:r>
      <w:r w:rsidR="00E57EC9">
        <w:t xml:space="preserve">, </w:t>
      </w:r>
      <w:r w:rsidRPr="00034910">
        <w:t>trois ornières parallèles</w:t>
      </w:r>
      <w:r w:rsidR="00E57EC9">
        <w:t xml:space="preserve">, </w:t>
      </w:r>
      <w:r w:rsidRPr="00034910">
        <w:t>profondes de quelques millimètres à peine</w:t>
      </w:r>
      <w:r w:rsidR="00E57EC9">
        <w:t xml:space="preserve">, </w:t>
      </w:r>
      <w:r w:rsidRPr="00034910">
        <w:t>traçaient leur sillon sur une vingtaine de mètres</w:t>
      </w:r>
      <w:r w:rsidR="00E57EC9">
        <w:t>.</w:t>
      </w:r>
    </w:p>
    <w:p w14:paraId="4C662969" w14:textId="77777777" w:rsidR="00E57EC9" w:rsidRDefault="00776CEA" w:rsidP="00E57EC9">
      <w:r w:rsidRPr="00034910">
        <w:t>Qu</w:t>
      </w:r>
      <w:r w:rsidR="00E57EC9">
        <w:t>’</w:t>
      </w:r>
      <w:r w:rsidRPr="00034910">
        <w:t>était cela</w:t>
      </w:r>
      <w:r w:rsidR="00E57EC9">
        <w:t xml:space="preserve"> ? </w:t>
      </w:r>
      <w:r w:rsidRPr="00034910">
        <w:t>Nul ne l</w:t>
      </w:r>
      <w:r w:rsidR="00E57EC9">
        <w:t>’</w:t>
      </w:r>
      <w:r w:rsidRPr="00034910">
        <w:t>aurait remarqué</w:t>
      </w:r>
      <w:r w:rsidR="00E57EC9">
        <w:t xml:space="preserve">. </w:t>
      </w:r>
      <w:r w:rsidRPr="00034910">
        <w:t>Mais probabl</w:t>
      </w:r>
      <w:r w:rsidRPr="00034910">
        <w:t>e</w:t>
      </w:r>
      <w:r w:rsidRPr="00034910">
        <w:t>ment Dick cherchait cette trace légère</w:t>
      </w:r>
      <w:r w:rsidR="00E57EC9">
        <w:t xml:space="preserve">, </w:t>
      </w:r>
      <w:r w:rsidRPr="00034910">
        <w:t>car il revint vers son compagnon</w:t>
      </w:r>
      <w:r w:rsidR="00E57EC9">
        <w:t>.</w:t>
      </w:r>
    </w:p>
    <w:p w14:paraId="30819A7D" w14:textId="77777777" w:rsidR="00E57EC9" w:rsidRDefault="00E57EC9" w:rsidP="00E57EC9">
      <w:r>
        <w:t>— </w:t>
      </w:r>
      <w:r w:rsidR="00776CEA" w:rsidRPr="00034910">
        <w:t>Eh bien</w:t>
      </w:r>
      <w:r>
        <w:t xml:space="preserve"> ? </w:t>
      </w:r>
      <w:r w:rsidR="00776CEA" w:rsidRPr="00034910">
        <w:t>murmura celui-ci d</w:t>
      </w:r>
      <w:r>
        <w:t>’</w:t>
      </w:r>
      <w:r w:rsidR="00776CEA" w:rsidRPr="00034910">
        <w:t>un ton soumis</w:t>
      </w:r>
      <w:r>
        <w:t xml:space="preserve">, </w:t>
      </w:r>
      <w:r w:rsidR="00776CEA" w:rsidRPr="00034910">
        <w:t>contrastant avec sa superbe de tout à l</w:t>
      </w:r>
      <w:r>
        <w:t>’</w:t>
      </w:r>
      <w:r w:rsidR="00776CEA" w:rsidRPr="00034910">
        <w:t>heure</w:t>
      </w:r>
      <w:r>
        <w:t>.</w:t>
      </w:r>
    </w:p>
    <w:p w14:paraId="5018D44F" w14:textId="77777777" w:rsidR="00E57EC9" w:rsidRDefault="00776CEA" w:rsidP="00E57EC9">
      <w:r w:rsidRPr="00034910">
        <w:t>De toute évidence</w:t>
      </w:r>
      <w:r w:rsidR="00E57EC9">
        <w:t xml:space="preserve">, </w:t>
      </w:r>
      <w:r w:rsidRPr="00034910">
        <w:t>les allées et venues du jeune homme lui donnaient l</w:t>
      </w:r>
      <w:r w:rsidR="00E57EC9">
        <w:t>’</w:t>
      </w:r>
      <w:r w:rsidRPr="00034910">
        <w:t>impression des mômeries des sorciers</w:t>
      </w:r>
      <w:r w:rsidR="00E57EC9">
        <w:t xml:space="preserve">, </w:t>
      </w:r>
      <w:r w:rsidRPr="00034910">
        <w:t>si en ho</w:t>
      </w:r>
      <w:r w:rsidRPr="00034910">
        <w:t>n</w:t>
      </w:r>
      <w:r w:rsidRPr="00034910">
        <w:t>neur parmi les peuplades primitives</w:t>
      </w:r>
      <w:r w:rsidR="00E57EC9">
        <w:t xml:space="preserve">. </w:t>
      </w:r>
      <w:r w:rsidRPr="00034910">
        <w:t>Dick se borna à répondre</w:t>
      </w:r>
      <w:r w:rsidR="00E57EC9">
        <w:t> :</w:t>
      </w:r>
    </w:p>
    <w:p w14:paraId="0307CF1E" w14:textId="77777777" w:rsidR="00E57EC9" w:rsidRDefault="00E57EC9" w:rsidP="00E57EC9">
      <w:r>
        <w:lastRenderedPageBreak/>
        <w:t>— </w:t>
      </w:r>
      <w:r w:rsidR="00776CEA" w:rsidRPr="00034910">
        <w:t>Je crois que ce soir nous connaîtrons le complice du v</w:t>
      </w:r>
      <w:r w:rsidR="00776CEA" w:rsidRPr="00034910">
        <w:t>o</w:t>
      </w:r>
      <w:r w:rsidR="00776CEA" w:rsidRPr="00034910">
        <w:t>leur</w:t>
      </w:r>
      <w:r>
        <w:t xml:space="preserve">, </w:t>
      </w:r>
      <w:r w:rsidR="00776CEA" w:rsidRPr="00034910">
        <w:t>puis par ce dernier</w:t>
      </w:r>
      <w:r>
        <w:t xml:space="preserve">, </w:t>
      </w:r>
      <w:r w:rsidR="00776CEA" w:rsidRPr="00034910">
        <w:t>le voleur lui-même</w:t>
      </w:r>
      <w:r>
        <w:t>.</w:t>
      </w:r>
    </w:p>
    <w:p w14:paraId="1295B2BE" w14:textId="77777777" w:rsidR="00E57EC9" w:rsidRDefault="00776CEA" w:rsidP="00E57EC9">
      <w:r w:rsidRPr="00034910">
        <w:t>Et le chef sursautant</w:t>
      </w:r>
      <w:r w:rsidR="00E57EC9">
        <w:t xml:space="preserve">, </w:t>
      </w:r>
      <w:r w:rsidRPr="00034910">
        <w:t>voulant des explications</w:t>
      </w:r>
      <w:r w:rsidR="00E57EC9">
        <w:t xml:space="preserve">, </w:t>
      </w:r>
      <w:r w:rsidRPr="00034910">
        <w:t>son interl</w:t>
      </w:r>
      <w:r w:rsidRPr="00034910">
        <w:t>o</w:t>
      </w:r>
      <w:r w:rsidRPr="00034910">
        <w:t>cuteur lui coupa la parole</w:t>
      </w:r>
      <w:r w:rsidR="00E57EC9">
        <w:t>.</w:t>
      </w:r>
    </w:p>
    <w:p w14:paraId="02B1BA18" w14:textId="77777777" w:rsidR="00E57EC9" w:rsidRDefault="00E57EC9" w:rsidP="00E57EC9">
      <w:r>
        <w:t>— </w:t>
      </w:r>
      <w:r w:rsidR="00776CEA" w:rsidRPr="00034910">
        <w:t>Rentrons au village</w:t>
      </w:r>
      <w:r>
        <w:t xml:space="preserve">. </w:t>
      </w:r>
      <w:r w:rsidR="00776CEA" w:rsidRPr="00034910">
        <w:t>Auparavant</w:t>
      </w:r>
      <w:r>
        <w:t xml:space="preserve">, </w:t>
      </w:r>
      <w:r w:rsidR="00776CEA" w:rsidRPr="00034910">
        <w:t>un mot encore</w:t>
      </w:r>
      <w:r>
        <w:t>.</w:t>
      </w:r>
    </w:p>
    <w:p w14:paraId="753ED4AC" w14:textId="77777777" w:rsidR="00E57EC9" w:rsidRDefault="00E57EC9" w:rsidP="00E57EC9">
      <w:r>
        <w:t>— </w:t>
      </w:r>
      <w:r w:rsidR="00776CEA" w:rsidRPr="00034910">
        <w:t>Le mot sera dit s</w:t>
      </w:r>
      <w:r>
        <w:t>’</w:t>
      </w:r>
      <w:r w:rsidR="00776CEA" w:rsidRPr="00034910">
        <w:t>il est en mon pouvoir</w:t>
      </w:r>
      <w:r>
        <w:t>.</w:t>
      </w:r>
    </w:p>
    <w:p w14:paraId="544BECC6" w14:textId="77777777" w:rsidR="00E57EC9" w:rsidRDefault="00E57EC9" w:rsidP="00E57EC9">
      <w:r>
        <w:t>— </w:t>
      </w:r>
      <w:r w:rsidR="00776CEA" w:rsidRPr="00034910">
        <w:t>N</w:t>
      </w:r>
      <w:r>
        <w:t>’</w:t>
      </w:r>
      <w:r w:rsidR="00776CEA" w:rsidRPr="00034910">
        <w:t>y a-t-il pas aux environs du village un endroit où le pi</w:t>
      </w:r>
      <w:r w:rsidR="00776CEA" w:rsidRPr="00034910">
        <w:t>é</w:t>
      </w:r>
      <w:r w:rsidR="00776CEA" w:rsidRPr="00034910">
        <w:t>tinement incessant de visiteurs nombreux empêcherait de pr</w:t>
      </w:r>
      <w:r w:rsidR="00776CEA" w:rsidRPr="00034910">
        <w:t>ê</w:t>
      </w:r>
      <w:r w:rsidR="00776CEA" w:rsidRPr="00034910">
        <w:t>ter attention à une empreinte particulière</w:t>
      </w:r>
      <w:r>
        <w:t xml:space="preserve">, </w:t>
      </w:r>
      <w:r w:rsidR="00776CEA" w:rsidRPr="00034910">
        <w:t>une source</w:t>
      </w:r>
      <w:r>
        <w:t xml:space="preserve">, </w:t>
      </w:r>
      <w:r w:rsidR="00776CEA" w:rsidRPr="00034910">
        <w:t>une fo</w:t>
      </w:r>
      <w:r w:rsidR="00776CEA" w:rsidRPr="00034910">
        <w:t>n</w:t>
      </w:r>
      <w:r w:rsidR="00776CEA" w:rsidRPr="00034910">
        <w:t>taine</w:t>
      </w:r>
      <w:r>
        <w:t xml:space="preserve">, </w:t>
      </w:r>
      <w:r w:rsidR="00776CEA" w:rsidRPr="00034910">
        <w:t>un lieu d</w:t>
      </w:r>
      <w:r>
        <w:t>’</w:t>
      </w:r>
      <w:r w:rsidR="00776CEA" w:rsidRPr="00034910">
        <w:t>assemblée par exemple</w:t>
      </w:r>
      <w:r>
        <w:t> ?</w:t>
      </w:r>
    </w:p>
    <w:p w14:paraId="1A415398" w14:textId="77777777" w:rsidR="00E57EC9" w:rsidRDefault="00E57EC9" w:rsidP="00E57EC9">
      <w:r>
        <w:t>— </w:t>
      </w:r>
      <w:r w:rsidR="00776CEA" w:rsidRPr="00034910">
        <w:t>Nos assemblées se tiennent au centre de l</w:t>
      </w:r>
      <w:r>
        <w:t>’</w:t>
      </w:r>
      <w:r w:rsidR="00776CEA" w:rsidRPr="00034910">
        <w:t>agglomération</w:t>
      </w:r>
      <w:r>
        <w:t xml:space="preserve">, </w:t>
      </w:r>
      <w:r w:rsidR="00776CEA" w:rsidRPr="00034910">
        <w:t>devant ma yourte principale</w:t>
      </w:r>
      <w:r>
        <w:t xml:space="preserve"> ; </w:t>
      </w:r>
      <w:r w:rsidR="00776CEA" w:rsidRPr="00034910">
        <w:t>mais il existe une source abo</w:t>
      </w:r>
      <w:r w:rsidR="00776CEA" w:rsidRPr="00034910">
        <w:t>n</w:t>
      </w:r>
      <w:r w:rsidR="00776CEA" w:rsidRPr="00034910">
        <w:t>dante en toute saison</w:t>
      </w:r>
      <w:r>
        <w:t xml:space="preserve">, </w:t>
      </w:r>
      <w:r w:rsidR="00776CEA" w:rsidRPr="00034910">
        <w:t>où les femmes vont chercher l</w:t>
      </w:r>
      <w:r>
        <w:t>’</w:t>
      </w:r>
      <w:r w:rsidR="00776CEA" w:rsidRPr="00034910">
        <w:t>eau néce</w:t>
      </w:r>
      <w:r w:rsidR="00776CEA" w:rsidRPr="00034910">
        <w:t>s</w:t>
      </w:r>
      <w:r w:rsidR="00776CEA" w:rsidRPr="00034910">
        <w:t>saire à nos besoins</w:t>
      </w:r>
      <w:r>
        <w:t>.</w:t>
      </w:r>
    </w:p>
    <w:p w14:paraId="0252DD56" w14:textId="77777777" w:rsidR="00E57EC9" w:rsidRDefault="00E57EC9" w:rsidP="00E57EC9">
      <w:r>
        <w:t>— </w:t>
      </w:r>
      <w:r w:rsidR="00776CEA" w:rsidRPr="00034910">
        <w:t>Et elle se trouve</w:t>
      </w:r>
      <w:r>
        <w:t> ?</w:t>
      </w:r>
    </w:p>
    <w:p w14:paraId="2352231F" w14:textId="77777777" w:rsidR="00E57EC9" w:rsidRDefault="00E57EC9" w:rsidP="00E57EC9">
      <w:r>
        <w:t>— </w:t>
      </w:r>
      <w:r w:rsidR="00776CEA" w:rsidRPr="00034910">
        <w:t>Oh</w:t>
      </w:r>
      <w:r>
        <w:t xml:space="preserve"> ! </w:t>
      </w:r>
      <w:r w:rsidR="00776CEA" w:rsidRPr="00034910">
        <w:t>loin d</w:t>
      </w:r>
      <w:r>
        <w:t>’</w:t>
      </w:r>
      <w:r w:rsidR="00776CEA" w:rsidRPr="00034910">
        <w:t>ici</w:t>
      </w:r>
      <w:r>
        <w:t xml:space="preserve">, </w:t>
      </w:r>
      <w:r w:rsidR="00776CEA" w:rsidRPr="00034910">
        <w:t>de l</w:t>
      </w:r>
      <w:r>
        <w:t>’</w:t>
      </w:r>
      <w:r w:rsidR="00776CEA" w:rsidRPr="00034910">
        <w:t>autre côté du village</w:t>
      </w:r>
      <w:r>
        <w:t xml:space="preserve">, </w:t>
      </w:r>
      <w:r w:rsidR="00776CEA" w:rsidRPr="00034910">
        <w:t>vers l</w:t>
      </w:r>
      <w:r>
        <w:t>’</w:t>
      </w:r>
      <w:r w:rsidR="00776CEA" w:rsidRPr="00034910">
        <w:t>ouest</w:t>
      </w:r>
      <w:r>
        <w:t>.</w:t>
      </w:r>
    </w:p>
    <w:p w14:paraId="053B7964" w14:textId="77777777" w:rsidR="00E57EC9" w:rsidRDefault="00E57EC9" w:rsidP="00E57EC9">
      <w:r>
        <w:t>— </w:t>
      </w:r>
      <w:r w:rsidR="00776CEA" w:rsidRPr="00034910">
        <w:t>Parfait</w:t>
      </w:r>
      <w:r>
        <w:t xml:space="preserve">, </w:t>
      </w:r>
      <w:r w:rsidR="00776CEA" w:rsidRPr="00034910">
        <w:t>en route</w:t>
      </w:r>
      <w:r>
        <w:t>.</w:t>
      </w:r>
    </w:p>
    <w:p w14:paraId="588C436A" w14:textId="77777777" w:rsidR="00E57EC9" w:rsidRDefault="00776CEA" w:rsidP="00E57EC9">
      <w:r w:rsidRPr="00034910">
        <w:t>Agilement</w:t>
      </w:r>
      <w:r w:rsidR="00E57EC9">
        <w:t xml:space="preserve">, </w:t>
      </w:r>
      <w:r w:rsidRPr="00034910">
        <w:t>le jeune homme se remettait en selle et poussait sa monture vers l</w:t>
      </w:r>
      <w:r w:rsidR="00E57EC9">
        <w:t>’</w:t>
      </w:r>
      <w:r w:rsidRPr="00034910">
        <w:t>agglomération</w:t>
      </w:r>
      <w:r w:rsidR="00E57EC9">
        <w:t xml:space="preserve">, </w:t>
      </w:r>
      <w:r w:rsidRPr="00034910">
        <w:t>coupant court ainsi aux que</w:t>
      </w:r>
      <w:r w:rsidRPr="00034910">
        <w:t>s</w:t>
      </w:r>
      <w:r w:rsidRPr="00034910">
        <w:t>tions que son compagnon brûlait de lui adresser</w:t>
      </w:r>
      <w:r w:rsidR="00E57EC9">
        <w:t>.</w:t>
      </w:r>
    </w:p>
    <w:p w14:paraId="4CD88329" w14:textId="77777777" w:rsidR="00E57EC9" w:rsidRDefault="00776CEA" w:rsidP="00E57EC9">
      <w:r w:rsidRPr="00034910">
        <w:t>Toutefois</w:t>
      </w:r>
      <w:r w:rsidR="00E57EC9">
        <w:t xml:space="preserve">, </w:t>
      </w:r>
      <w:r w:rsidRPr="00034910">
        <w:t>au moment où tous deux allaient de nouveau s</w:t>
      </w:r>
      <w:r w:rsidR="00E57EC9">
        <w:t>’</w:t>
      </w:r>
      <w:r w:rsidRPr="00034910">
        <w:t>engager dans le sentier serpentant parmi les habitations</w:t>
      </w:r>
      <w:r w:rsidR="00E57EC9">
        <w:t xml:space="preserve">, </w:t>
      </w:r>
      <w:r w:rsidRPr="00034910">
        <w:t>il lui toucha le bras</w:t>
      </w:r>
      <w:r w:rsidR="00E57EC9">
        <w:t>.</w:t>
      </w:r>
    </w:p>
    <w:p w14:paraId="31C35914" w14:textId="77777777" w:rsidR="00E57EC9" w:rsidRDefault="00E57EC9" w:rsidP="00E57EC9">
      <w:r>
        <w:t>— </w:t>
      </w:r>
      <w:r w:rsidR="00776CEA" w:rsidRPr="00034910">
        <w:t>Chef</w:t>
      </w:r>
      <w:r>
        <w:t xml:space="preserve"> ! </w:t>
      </w:r>
      <w:r w:rsidR="00776CEA" w:rsidRPr="00034910">
        <w:t>Dès notre arrivée</w:t>
      </w:r>
      <w:r>
        <w:t xml:space="preserve">, </w:t>
      </w:r>
      <w:r w:rsidR="00776CEA" w:rsidRPr="00034910">
        <w:t>tu rassembleras tes serviteurs sous un prétexte domestique quelconque</w:t>
      </w:r>
      <w:r>
        <w:t>.</w:t>
      </w:r>
    </w:p>
    <w:p w14:paraId="7952D3AE" w14:textId="77777777" w:rsidR="00E57EC9" w:rsidRDefault="00E57EC9" w:rsidP="00E57EC9">
      <w:r>
        <w:t>— </w:t>
      </w:r>
      <w:r w:rsidR="00776CEA" w:rsidRPr="00034910">
        <w:t>Bien</w:t>
      </w:r>
      <w:r>
        <w:t>.</w:t>
      </w:r>
    </w:p>
    <w:p w14:paraId="186B37A4" w14:textId="77777777" w:rsidR="00E57EC9" w:rsidRDefault="00E57EC9" w:rsidP="00E57EC9">
      <w:r>
        <w:lastRenderedPageBreak/>
        <w:t>— </w:t>
      </w:r>
      <w:r w:rsidR="00776CEA" w:rsidRPr="00034910">
        <w:t>Et une fois en notre présence</w:t>
      </w:r>
      <w:r>
        <w:t xml:space="preserve">, </w:t>
      </w:r>
      <w:r w:rsidR="00776CEA" w:rsidRPr="00034910">
        <w:t>tu observeras le silence le plus absolu</w:t>
      </w:r>
      <w:r>
        <w:t xml:space="preserve">, </w:t>
      </w:r>
      <w:r w:rsidR="00776CEA" w:rsidRPr="00034910">
        <w:t>me laissant parler seul</w:t>
      </w:r>
      <w:r>
        <w:t>.</w:t>
      </w:r>
    </w:p>
    <w:p w14:paraId="5FC1442B" w14:textId="77777777" w:rsidR="00E57EC9" w:rsidRDefault="00E57EC9" w:rsidP="00E57EC9">
      <w:r>
        <w:t>— </w:t>
      </w:r>
      <w:r w:rsidR="00776CEA" w:rsidRPr="00034910">
        <w:t>Je ferai ainsi</w:t>
      </w:r>
      <w:r>
        <w:t>.</w:t>
      </w:r>
    </w:p>
    <w:p w14:paraId="67BC68F8" w14:textId="77777777" w:rsidR="00E57EC9" w:rsidRDefault="00E57EC9" w:rsidP="00E57EC9">
      <w:r>
        <w:t>— </w:t>
      </w:r>
      <w:r w:rsidR="00776CEA" w:rsidRPr="00034910">
        <w:t>Veille surtout à ce qu</w:t>
      </w:r>
      <w:r>
        <w:t>’</w:t>
      </w:r>
      <w:r w:rsidR="00776CEA" w:rsidRPr="00034910">
        <w:t>aucun ne manque parmi les ga</w:t>
      </w:r>
      <w:r w:rsidR="00776CEA" w:rsidRPr="00034910">
        <w:t>r</w:t>
      </w:r>
      <w:r w:rsidR="00776CEA" w:rsidRPr="00034910">
        <w:t>diens des chevaux</w:t>
      </w:r>
      <w:r>
        <w:t xml:space="preserve">. </w:t>
      </w:r>
      <w:r w:rsidR="00776CEA" w:rsidRPr="00034910">
        <w:t>Un quart d</w:t>
      </w:r>
      <w:r>
        <w:t>’</w:t>
      </w:r>
      <w:r w:rsidR="00776CEA" w:rsidRPr="00034910">
        <w:t>heure plus tard</w:t>
      </w:r>
      <w:r>
        <w:t xml:space="preserve">, </w:t>
      </w:r>
      <w:r w:rsidR="00776CEA" w:rsidRPr="00034910">
        <w:t>tous deux me</w:t>
      </w:r>
      <w:r w:rsidR="00776CEA" w:rsidRPr="00034910">
        <w:t>t</w:t>
      </w:r>
      <w:r w:rsidR="00776CEA" w:rsidRPr="00034910">
        <w:t>taient pied à terre devant la grande hutte du Khan</w:t>
      </w:r>
      <w:r>
        <w:t xml:space="preserve">. </w:t>
      </w:r>
      <w:r w:rsidR="00776CEA" w:rsidRPr="00034910">
        <w:t>Tandis que ce dernier donnait ses ordres pour le rassemblement de ses se</w:t>
      </w:r>
      <w:r w:rsidR="00776CEA" w:rsidRPr="00034910">
        <w:t>r</w:t>
      </w:r>
      <w:r w:rsidR="00776CEA" w:rsidRPr="00034910">
        <w:t>viteurs</w:t>
      </w:r>
      <w:r>
        <w:t xml:space="preserve">, </w:t>
      </w:r>
      <w:r w:rsidR="00776CEA" w:rsidRPr="00034910">
        <w:t xml:space="preserve">Jean </w:t>
      </w:r>
      <w:proofErr w:type="spellStart"/>
      <w:r w:rsidR="00776CEA" w:rsidRPr="00034910">
        <w:t>Brot</w:t>
      </w:r>
      <w:proofErr w:type="spellEnd"/>
      <w:r w:rsidR="00776CEA" w:rsidRPr="00034910">
        <w:t xml:space="preserve"> s</w:t>
      </w:r>
      <w:r>
        <w:t>’</w:t>
      </w:r>
      <w:r w:rsidR="00776CEA" w:rsidRPr="00034910">
        <w:t>était approché de Dick</w:t>
      </w:r>
      <w:r>
        <w:t xml:space="preserve">. </w:t>
      </w:r>
      <w:r w:rsidR="00776CEA" w:rsidRPr="00034910">
        <w:t>Tous deux causèrent un instant à voix basse</w:t>
      </w:r>
      <w:r>
        <w:t xml:space="preserve">. </w:t>
      </w:r>
      <w:r w:rsidR="00776CEA" w:rsidRPr="00034910">
        <w:t>Le conciliabule prit fin sur cette excl</w:t>
      </w:r>
      <w:r w:rsidR="00776CEA" w:rsidRPr="00034910">
        <w:t>a</w:t>
      </w:r>
      <w:r w:rsidR="00776CEA" w:rsidRPr="00034910">
        <w:t>mation joyeuse du gamin</w:t>
      </w:r>
      <w:r>
        <w:t> :</w:t>
      </w:r>
    </w:p>
    <w:p w14:paraId="0F634064" w14:textId="77777777" w:rsidR="00E57EC9" w:rsidRDefault="00E57EC9" w:rsidP="00E57EC9">
      <w:r>
        <w:t>— </w:t>
      </w:r>
      <w:r w:rsidR="00776CEA" w:rsidRPr="00034910">
        <w:t>Ah</w:t>
      </w:r>
      <w:r>
        <w:t xml:space="preserve"> ! </w:t>
      </w:r>
      <w:r w:rsidR="00776CEA" w:rsidRPr="00034910">
        <w:t>patron</w:t>
      </w:r>
      <w:r>
        <w:t xml:space="preserve">, </w:t>
      </w:r>
      <w:r w:rsidR="00776CEA" w:rsidRPr="00034910">
        <w:t>c</w:t>
      </w:r>
      <w:r>
        <w:t>’</w:t>
      </w:r>
      <w:r w:rsidR="00776CEA" w:rsidRPr="00034910">
        <w:t>est rudement cocasse</w:t>
      </w:r>
      <w:r>
        <w:t xml:space="preserve">, </w:t>
      </w:r>
      <w:r w:rsidR="00776CEA" w:rsidRPr="00034910">
        <w:t>cette affaire-là</w:t>
      </w:r>
      <w:r>
        <w:t>.</w:t>
      </w:r>
    </w:p>
    <w:p w14:paraId="2E30232D" w14:textId="77777777" w:rsidR="00E57EC9" w:rsidRDefault="00776CEA" w:rsidP="00E57EC9">
      <w:r w:rsidRPr="00034910">
        <w:t>Et aussitôt tous deux se mirent en mouvement</w:t>
      </w:r>
      <w:r w:rsidR="00E57EC9">
        <w:t xml:space="preserve">, </w:t>
      </w:r>
      <w:r w:rsidRPr="00034910">
        <w:t>Jean r</w:t>
      </w:r>
      <w:r w:rsidRPr="00034910">
        <w:t>é</w:t>
      </w:r>
      <w:r w:rsidRPr="00034910">
        <w:t>clamant à grands cris des cordes analogues à celles qui lim</w:t>
      </w:r>
      <w:r w:rsidRPr="00034910">
        <w:t>i</w:t>
      </w:r>
      <w:r w:rsidRPr="00034910">
        <w:t>taient les parcs à bestiaux</w:t>
      </w:r>
      <w:r w:rsidR="00E57EC9">
        <w:t xml:space="preserve">, </w:t>
      </w:r>
      <w:r w:rsidRPr="00034910">
        <w:t>se faisant confier par l</w:t>
      </w:r>
      <w:r w:rsidR="00E57EC9">
        <w:t>’</w:t>
      </w:r>
      <w:r w:rsidRPr="00034910">
        <w:t>épouse du chef une pièce de toile de lin</w:t>
      </w:r>
      <w:r w:rsidR="00E57EC9">
        <w:t>.</w:t>
      </w:r>
    </w:p>
    <w:p w14:paraId="45282D51" w14:textId="77777777" w:rsidR="00E57EC9" w:rsidRDefault="00776CEA" w:rsidP="00E57EC9">
      <w:r w:rsidRPr="00034910">
        <w:t>Puis</w:t>
      </w:r>
      <w:r w:rsidR="00E57EC9">
        <w:t xml:space="preserve">, </w:t>
      </w:r>
      <w:r w:rsidRPr="00034910">
        <w:t>le Parisien ficha deux chevilles dans les parois opp</w:t>
      </w:r>
      <w:r w:rsidRPr="00034910">
        <w:t>o</w:t>
      </w:r>
      <w:r w:rsidRPr="00034910">
        <w:t>sées de la yourte</w:t>
      </w:r>
      <w:r w:rsidR="00E57EC9">
        <w:t xml:space="preserve">, </w:t>
      </w:r>
      <w:r w:rsidRPr="00034910">
        <w:t>et tendit entre elles sa cordelette</w:t>
      </w:r>
      <w:r w:rsidR="00E57EC9">
        <w:t xml:space="preserve">, </w:t>
      </w:r>
      <w:r w:rsidRPr="00034910">
        <w:t>qui part</w:t>
      </w:r>
      <w:r w:rsidRPr="00034910">
        <w:t>a</w:t>
      </w:r>
      <w:r w:rsidRPr="00034910">
        <w:t>geait en deux</w:t>
      </w:r>
      <w:r w:rsidR="00E57EC9">
        <w:t xml:space="preserve">, </w:t>
      </w:r>
      <w:r w:rsidRPr="00034910">
        <w:t>suivant une diagonale</w:t>
      </w:r>
      <w:r w:rsidR="00E57EC9">
        <w:t xml:space="preserve">, </w:t>
      </w:r>
      <w:r w:rsidRPr="00034910">
        <w:t>l</w:t>
      </w:r>
      <w:r w:rsidR="00E57EC9">
        <w:t>’</w:t>
      </w:r>
      <w:r w:rsidRPr="00034910">
        <w:t>unique pièce de ce m</w:t>
      </w:r>
      <w:r w:rsidRPr="00034910">
        <w:t>o</w:t>
      </w:r>
      <w:r w:rsidRPr="00034910">
        <w:t>deste palais mongol</w:t>
      </w:r>
      <w:r w:rsidR="00E57EC9">
        <w:t>.</w:t>
      </w:r>
    </w:p>
    <w:p w14:paraId="2FAB9554" w14:textId="77777777" w:rsidR="00E57EC9" w:rsidRDefault="00776CEA" w:rsidP="00E57EC9">
      <w:r w:rsidRPr="00034910">
        <w:t>Dick</w:t>
      </w:r>
      <w:r w:rsidR="00E57EC9">
        <w:t xml:space="preserve">, </w:t>
      </w:r>
      <w:r w:rsidRPr="00034910">
        <w:t>lui</w:t>
      </w:r>
      <w:r w:rsidR="00E57EC9">
        <w:t xml:space="preserve">, </w:t>
      </w:r>
      <w:r w:rsidRPr="00034910">
        <w:t>se livrait à une opération incompréhensible</w:t>
      </w:r>
      <w:r w:rsidR="00E57EC9">
        <w:t>.</w:t>
      </w:r>
    </w:p>
    <w:p w14:paraId="7C304A14" w14:textId="77777777" w:rsidR="00E57EC9" w:rsidRDefault="00776CEA" w:rsidP="00E57EC9">
      <w:r w:rsidRPr="00034910">
        <w:t>Il s</w:t>
      </w:r>
      <w:r w:rsidR="00E57EC9">
        <w:t>’</w:t>
      </w:r>
      <w:r w:rsidRPr="00034910">
        <w:t>était emparé d</w:t>
      </w:r>
      <w:r w:rsidR="00E57EC9">
        <w:t>’</w:t>
      </w:r>
      <w:r w:rsidRPr="00034910">
        <w:t>une grosse sonnette</w:t>
      </w:r>
      <w:r w:rsidR="00E57EC9">
        <w:t xml:space="preserve">, </w:t>
      </w:r>
      <w:r w:rsidRPr="00034910">
        <w:t>ancienne cloche d</w:t>
      </w:r>
      <w:r w:rsidR="00E57EC9">
        <w:t>’</w:t>
      </w:r>
      <w:r w:rsidRPr="00034910">
        <w:t>un pensionnat ou d</w:t>
      </w:r>
      <w:r w:rsidR="00E57EC9">
        <w:t>’</w:t>
      </w:r>
      <w:r w:rsidRPr="00034910">
        <w:t>un hôtel échouée dans le steppe à la suite d</w:t>
      </w:r>
      <w:r w:rsidR="00E57EC9">
        <w:t>’</w:t>
      </w:r>
      <w:r w:rsidRPr="00034910">
        <w:t>aventures inconnues</w:t>
      </w:r>
      <w:r w:rsidR="00E57EC9">
        <w:t xml:space="preserve">, </w:t>
      </w:r>
      <w:r w:rsidRPr="00034910">
        <w:t>et qui servait seulement à appeler les guerriers à l</w:t>
      </w:r>
      <w:r w:rsidR="00E57EC9">
        <w:t>’</w:t>
      </w:r>
      <w:r w:rsidRPr="00034910">
        <w:t>Assemblée où se discutaient les intérêts de la tribu</w:t>
      </w:r>
      <w:r w:rsidR="00E57EC9">
        <w:t>.</w:t>
      </w:r>
    </w:p>
    <w:p w14:paraId="2B7A6B31" w14:textId="77777777" w:rsidR="00E57EC9" w:rsidRDefault="00776CEA" w:rsidP="00E57EC9">
      <w:r w:rsidRPr="00034910">
        <w:t>Muni de cet instrument</w:t>
      </w:r>
      <w:r w:rsidR="00E57EC9">
        <w:t xml:space="preserve">, </w:t>
      </w:r>
      <w:r w:rsidRPr="00034910">
        <w:t>il disparut dans la hutte affectée aux préparations culinaires</w:t>
      </w:r>
      <w:r w:rsidR="00E57EC9">
        <w:t xml:space="preserve">. </w:t>
      </w:r>
      <w:r w:rsidRPr="00034910">
        <w:t>Étrange coïncidence</w:t>
      </w:r>
      <w:r w:rsidR="00E57EC9">
        <w:t xml:space="preserve">, </w:t>
      </w:r>
      <w:r w:rsidRPr="00034910">
        <w:t>à peine s</w:t>
      </w:r>
      <w:r w:rsidR="00E57EC9">
        <w:t>’</w:t>
      </w:r>
      <w:r w:rsidRPr="00034910">
        <w:t xml:space="preserve">y </w:t>
      </w:r>
      <w:proofErr w:type="spellStart"/>
      <w:r w:rsidRPr="00034910">
        <w:t>fut-il</w:t>
      </w:r>
      <w:proofErr w:type="spellEnd"/>
      <w:r w:rsidRPr="00034910">
        <w:t xml:space="preserve"> introduit qu</w:t>
      </w:r>
      <w:r w:rsidR="00E57EC9">
        <w:t>’</w:t>
      </w:r>
      <w:r w:rsidRPr="00034910">
        <w:t>une épaisse fumée noire s</w:t>
      </w:r>
      <w:r w:rsidR="00E57EC9">
        <w:t>’</w:t>
      </w:r>
      <w:r w:rsidRPr="00034910">
        <w:t xml:space="preserve">échappa par le </w:t>
      </w:r>
      <w:r w:rsidRPr="00034910">
        <w:lastRenderedPageBreak/>
        <w:t>trou circulaire ménagé au sommet de la case pour le passage des v</w:t>
      </w:r>
      <w:r w:rsidRPr="00034910">
        <w:t>a</w:t>
      </w:r>
      <w:r w:rsidRPr="00034910">
        <w:t>peurs provenant du foyer</w:t>
      </w:r>
      <w:r w:rsidR="00E57EC9">
        <w:t>.</w:t>
      </w:r>
    </w:p>
    <w:p w14:paraId="46BC3955" w14:textId="77777777" w:rsidR="00E57EC9" w:rsidRDefault="00776CEA" w:rsidP="00E57EC9">
      <w:r w:rsidRPr="00034910">
        <w:t>Cela dura quelques minutes</w:t>
      </w:r>
      <w:r w:rsidR="00E57EC9">
        <w:t xml:space="preserve">, </w:t>
      </w:r>
      <w:r w:rsidRPr="00034910">
        <w:t>puis la fumée cessa</w:t>
      </w:r>
      <w:r w:rsidR="00E57EC9">
        <w:t xml:space="preserve">. </w:t>
      </w:r>
      <w:r w:rsidRPr="00034910">
        <w:t>Dick r</w:t>
      </w:r>
      <w:r w:rsidRPr="00034910">
        <w:t>e</w:t>
      </w:r>
      <w:r w:rsidRPr="00034910">
        <w:t>parut</w:t>
      </w:r>
      <w:r w:rsidR="00E57EC9">
        <w:t xml:space="preserve">, </w:t>
      </w:r>
      <w:r w:rsidRPr="00034910">
        <w:t>revenant à la case du chef</w:t>
      </w:r>
      <w:r w:rsidR="00E57EC9">
        <w:t>.</w:t>
      </w:r>
    </w:p>
    <w:p w14:paraId="4659463B" w14:textId="77777777" w:rsidR="00E57EC9" w:rsidRDefault="00776CEA" w:rsidP="00E57EC9">
      <w:r w:rsidRPr="00034910">
        <w:t>Là</w:t>
      </w:r>
      <w:r w:rsidR="00E57EC9">
        <w:t xml:space="preserve">, </w:t>
      </w:r>
      <w:r w:rsidRPr="00034910">
        <w:t>sur un billot de bois</w:t>
      </w:r>
      <w:r w:rsidR="00E57EC9">
        <w:t xml:space="preserve">, </w:t>
      </w:r>
      <w:r w:rsidRPr="00034910">
        <w:t>il posa la sonnette qu</w:t>
      </w:r>
      <w:r w:rsidR="00E57EC9">
        <w:t>’</w:t>
      </w:r>
      <w:r w:rsidRPr="00034910">
        <w:t>il recouvrit de ce tissu de lin mis par la maîtresse du logis à sa disposition</w:t>
      </w:r>
      <w:r w:rsidR="00E57EC9">
        <w:t xml:space="preserve">. </w:t>
      </w:r>
      <w:r w:rsidRPr="00034910">
        <w:t>Ceci fait</w:t>
      </w:r>
      <w:r w:rsidR="00E57EC9">
        <w:t xml:space="preserve">, </w:t>
      </w:r>
      <w:r w:rsidRPr="00034910">
        <w:t>il attendit</w:t>
      </w:r>
      <w:r w:rsidR="00E57EC9">
        <w:t xml:space="preserve">. </w:t>
      </w:r>
      <w:r w:rsidRPr="00034910">
        <w:t>Jean s</w:t>
      </w:r>
      <w:r w:rsidR="00E57EC9">
        <w:t>’</w:t>
      </w:r>
      <w:r w:rsidRPr="00034910">
        <w:t>était posté à une extrémité de la co</w:t>
      </w:r>
      <w:r w:rsidRPr="00034910">
        <w:t>r</w:t>
      </w:r>
      <w:r w:rsidRPr="00034910">
        <w:t>delette tendue en travers de la salle</w:t>
      </w:r>
      <w:r w:rsidR="00E57EC9">
        <w:t>.</w:t>
      </w:r>
    </w:p>
    <w:p w14:paraId="0A6BE1F0" w14:textId="77777777" w:rsidR="00E57EC9" w:rsidRDefault="00776CEA" w:rsidP="00E57EC9">
      <w:r w:rsidRPr="00034910">
        <w:t>L</w:t>
      </w:r>
      <w:r w:rsidR="00E57EC9">
        <w:t>’</w:t>
      </w:r>
      <w:r w:rsidRPr="00034910">
        <w:t>attente fut brève</w:t>
      </w:r>
      <w:r w:rsidR="00E57EC9">
        <w:t xml:space="preserve">. </w:t>
      </w:r>
      <w:r w:rsidRPr="00034910">
        <w:t>Un bruit de pas</w:t>
      </w:r>
      <w:r w:rsidR="00E57EC9">
        <w:t xml:space="preserve">, </w:t>
      </w:r>
      <w:r w:rsidRPr="00034910">
        <w:t>de conversations v</w:t>
      </w:r>
      <w:r w:rsidRPr="00034910">
        <w:t>e</w:t>
      </w:r>
      <w:r w:rsidRPr="00034910">
        <w:t>nant du dehors</w:t>
      </w:r>
      <w:r w:rsidR="00E57EC9">
        <w:t xml:space="preserve">, </w:t>
      </w:r>
      <w:r w:rsidRPr="00034910">
        <w:t>s</w:t>
      </w:r>
      <w:r w:rsidR="00E57EC9">
        <w:t>’</w:t>
      </w:r>
      <w:r w:rsidRPr="00034910">
        <w:t>engouffra dans la pièce</w:t>
      </w:r>
      <w:r w:rsidR="00E57EC9">
        <w:t xml:space="preserve">, </w:t>
      </w:r>
      <w:r w:rsidRPr="00034910">
        <w:t>et en même temps</w:t>
      </w:r>
      <w:r w:rsidR="00E57EC9">
        <w:t xml:space="preserve">, </w:t>
      </w:r>
      <w:r w:rsidRPr="00034910">
        <w:t>le vieux Ghis y pénétra</w:t>
      </w:r>
      <w:r w:rsidR="00E57EC9">
        <w:t>.</w:t>
      </w:r>
    </w:p>
    <w:p w14:paraId="6B19B150" w14:textId="77777777" w:rsidR="00E57EC9" w:rsidRDefault="00E57EC9" w:rsidP="00E57EC9">
      <w:r>
        <w:t>— </w:t>
      </w:r>
      <w:r w:rsidR="00776CEA" w:rsidRPr="00034910">
        <w:t>Tous mes serviteurs sont là</w:t>
      </w:r>
      <w:r>
        <w:t xml:space="preserve">. </w:t>
      </w:r>
      <w:r w:rsidR="00776CEA" w:rsidRPr="00034910">
        <w:t>Qu</w:t>
      </w:r>
      <w:r>
        <w:t>’</w:t>
      </w:r>
      <w:r w:rsidR="00776CEA" w:rsidRPr="00034910">
        <w:t>ordonnes-tu</w:t>
      </w:r>
      <w:r>
        <w:t> ?</w:t>
      </w:r>
    </w:p>
    <w:p w14:paraId="41BAFC1D" w14:textId="77777777" w:rsidR="00E57EC9" w:rsidRDefault="00E57EC9" w:rsidP="00E57EC9">
      <w:r>
        <w:t>— </w:t>
      </w:r>
      <w:r w:rsidR="00776CEA" w:rsidRPr="00034910">
        <w:t>Nous commencerons par les gardiens de tes chevaux</w:t>
      </w:r>
      <w:r>
        <w:t xml:space="preserve">, </w:t>
      </w:r>
      <w:r w:rsidR="00776CEA" w:rsidRPr="00034910">
        <w:t>dont l</w:t>
      </w:r>
      <w:r>
        <w:t>’</w:t>
      </w:r>
      <w:r w:rsidR="00776CEA" w:rsidRPr="00034910">
        <w:t>absence des parcs doit être réduite au minimum</w:t>
      </w:r>
      <w:r>
        <w:t xml:space="preserve">. </w:t>
      </w:r>
      <w:r w:rsidR="00776CEA" w:rsidRPr="00034910">
        <w:t>Quel est leur nombre</w:t>
      </w:r>
      <w:r>
        <w:t> ?</w:t>
      </w:r>
    </w:p>
    <w:p w14:paraId="2B48C78A" w14:textId="77777777" w:rsidR="00E57EC9" w:rsidRDefault="00E57EC9" w:rsidP="00E57EC9">
      <w:r>
        <w:t>— </w:t>
      </w:r>
      <w:r w:rsidR="00776CEA" w:rsidRPr="00034910">
        <w:t>Dix</w:t>
      </w:r>
      <w:r>
        <w:t>.</w:t>
      </w:r>
    </w:p>
    <w:p w14:paraId="1BDC0149" w14:textId="77777777" w:rsidR="00E57EC9" w:rsidRDefault="00E57EC9" w:rsidP="00E57EC9">
      <w:r>
        <w:t>— </w:t>
      </w:r>
      <w:r w:rsidR="00776CEA" w:rsidRPr="00034910">
        <w:t>Eh bien</w:t>
      </w:r>
      <w:r>
        <w:t xml:space="preserve">, </w:t>
      </w:r>
      <w:r w:rsidR="00776CEA" w:rsidRPr="00034910">
        <w:t>appelle-les en leur expliquant pourquoi ils pa</w:t>
      </w:r>
      <w:r w:rsidR="00776CEA" w:rsidRPr="00034910">
        <w:t>s</w:t>
      </w:r>
      <w:r w:rsidR="00776CEA" w:rsidRPr="00034910">
        <w:t>sent les premiers</w:t>
      </w:r>
      <w:r>
        <w:t xml:space="preserve">. </w:t>
      </w:r>
      <w:r w:rsidR="00776CEA" w:rsidRPr="00034910">
        <w:t>Tu leur ordonneras ensuite de m</w:t>
      </w:r>
      <w:r>
        <w:t>’</w:t>
      </w:r>
      <w:r w:rsidR="00776CEA" w:rsidRPr="00034910">
        <w:t>obéir comme à toi-même</w:t>
      </w:r>
      <w:r>
        <w:t>.</w:t>
      </w:r>
    </w:p>
    <w:p w14:paraId="01411F21" w14:textId="77777777" w:rsidR="00E57EC9" w:rsidRDefault="00776CEA" w:rsidP="00E57EC9">
      <w:r w:rsidRPr="00034910">
        <w:t>D</w:t>
      </w:r>
      <w:r w:rsidR="00E57EC9">
        <w:t>’</w:t>
      </w:r>
      <w:r w:rsidRPr="00034910">
        <w:t>un ton suppliant</w:t>
      </w:r>
      <w:r w:rsidR="00E57EC9">
        <w:t xml:space="preserve">, </w:t>
      </w:r>
      <w:r w:rsidRPr="00034910">
        <w:t>le vieillard demanda</w:t>
      </w:r>
      <w:r w:rsidR="00E57EC9">
        <w:t> :</w:t>
      </w:r>
    </w:p>
    <w:p w14:paraId="421DB6FA" w14:textId="77777777" w:rsidR="00E57EC9" w:rsidRDefault="00E57EC9" w:rsidP="00E57EC9">
      <w:r>
        <w:t>— </w:t>
      </w:r>
      <w:r w:rsidR="00776CEA" w:rsidRPr="00034910">
        <w:t xml:space="preserve">Et je saurai où est </w:t>
      </w:r>
      <w:proofErr w:type="spellStart"/>
      <w:r w:rsidR="00776CEA" w:rsidRPr="00034910">
        <w:t>Selm-Arge</w:t>
      </w:r>
      <w:proofErr w:type="spellEnd"/>
      <w:r>
        <w:t> ?</w:t>
      </w:r>
    </w:p>
    <w:p w14:paraId="19607FA7" w14:textId="77777777" w:rsidR="00E57EC9" w:rsidRDefault="00776CEA" w:rsidP="00E57EC9">
      <w:r w:rsidRPr="00034910">
        <w:t>Avec une audace stupéfiante</w:t>
      </w:r>
      <w:r w:rsidR="00E57EC9">
        <w:t xml:space="preserve">, </w:t>
      </w:r>
      <w:r w:rsidRPr="00034910">
        <w:t xml:space="preserve">Dick </w:t>
      </w:r>
      <w:proofErr w:type="spellStart"/>
      <w:r w:rsidRPr="00034910">
        <w:t>Fann</w:t>
      </w:r>
      <w:proofErr w:type="spellEnd"/>
      <w:r w:rsidRPr="00034910">
        <w:t xml:space="preserve"> répliqua</w:t>
      </w:r>
      <w:r w:rsidR="00E57EC9">
        <w:t> :</w:t>
      </w:r>
    </w:p>
    <w:p w14:paraId="7E25D7E2" w14:textId="77777777" w:rsidR="00E57EC9" w:rsidRDefault="00E57EC9" w:rsidP="00E57EC9">
      <w:r>
        <w:t>— </w:t>
      </w:r>
      <w:r w:rsidR="00776CEA" w:rsidRPr="00034910">
        <w:t>Tu le sauras</w:t>
      </w:r>
      <w:r>
        <w:t xml:space="preserve">, </w:t>
      </w:r>
      <w:r w:rsidR="00776CEA" w:rsidRPr="00034910">
        <w:t>si tu obéis</w:t>
      </w:r>
      <w:r>
        <w:t>.</w:t>
      </w:r>
    </w:p>
    <w:p w14:paraId="5580EBB3" w14:textId="77777777" w:rsidR="00E57EC9" w:rsidRDefault="00776CEA" w:rsidP="00E57EC9">
      <w:r w:rsidRPr="00034910">
        <w:t>Il n</w:t>
      </w:r>
      <w:r w:rsidR="00E57EC9">
        <w:t>’</w:t>
      </w:r>
      <w:r w:rsidRPr="00034910">
        <w:t>en fallut pas plus</w:t>
      </w:r>
      <w:r w:rsidR="00E57EC9">
        <w:t xml:space="preserve">. </w:t>
      </w:r>
      <w:r w:rsidRPr="00034910">
        <w:t>Le Mongol se précipita au dehors</w:t>
      </w:r>
      <w:r w:rsidR="00E57EC9">
        <w:t xml:space="preserve">. </w:t>
      </w:r>
      <w:r w:rsidRPr="00034910">
        <w:t>On l</w:t>
      </w:r>
      <w:r w:rsidR="00E57EC9">
        <w:t>’</w:t>
      </w:r>
      <w:r w:rsidRPr="00034910">
        <w:t>entendit haranguer la foule</w:t>
      </w:r>
      <w:r w:rsidR="00E57EC9">
        <w:t xml:space="preserve">, </w:t>
      </w:r>
      <w:r w:rsidRPr="00034910">
        <w:t>puis sa haute silhouette se montra de nouveau sur le seuil</w:t>
      </w:r>
      <w:r w:rsidR="00E57EC9">
        <w:t>.</w:t>
      </w:r>
    </w:p>
    <w:p w14:paraId="04F605DD" w14:textId="77777777" w:rsidR="00E57EC9" w:rsidRDefault="00E57EC9" w:rsidP="00E57EC9">
      <w:r>
        <w:lastRenderedPageBreak/>
        <w:t>— </w:t>
      </w:r>
      <w:r w:rsidR="00776CEA" w:rsidRPr="00034910">
        <w:t xml:space="preserve">Mes </w:t>
      </w:r>
      <w:r>
        <w:t>« </w:t>
      </w:r>
      <w:r w:rsidR="00776CEA" w:rsidRPr="00034910">
        <w:t>hommes de cheval</w:t>
      </w:r>
      <w:r>
        <w:t> »</w:t>
      </w:r>
      <w:r w:rsidR="00776CEA" w:rsidRPr="00034910">
        <w:t xml:space="preserve"> me suivent</w:t>
      </w:r>
      <w:r>
        <w:t xml:space="preserve">, </w:t>
      </w:r>
      <w:r w:rsidR="00776CEA" w:rsidRPr="00034910">
        <w:t>et ils obéiront au sorcier</w:t>
      </w:r>
      <w:r>
        <w:t xml:space="preserve">, </w:t>
      </w:r>
      <w:r w:rsidR="00776CEA" w:rsidRPr="00034910">
        <w:t>mon hôte vénéré</w:t>
      </w:r>
      <w:r>
        <w:t>.</w:t>
      </w:r>
    </w:p>
    <w:p w14:paraId="072EE15B" w14:textId="77777777" w:rsidR="00E57EC9" w:rsidRDefault="00776CEA" w:rsidP="00E57EC9">
      <w:r w:rsidRPr="00034910">
        <w:t>Le vieillard n</w:t>
      </w:r>
      <w:r w:rsidR="00E57EC9">
        <w:t>’</w:t>
      </w:r>
      <w:r w:rsidRPr="00034910">
        <w:t>avait pu taire davantage l</w:t>
      </w:r>
      <w:r w:rsidR="00E57EC9">
        <w:t>’</w:t>
      </w:r>
      <w:r w:rsidRPr="00034910">
        <w:t>idée ancrée dans son esprit par le mystère dont le jeune homme s</w:t>
      </w:r>
      <w:r w:rsidR="00E57EC9">
        <w:t>’</w:t>
      </w:r>
      <w:r w:rsidRPr="00034910">
        <w:t>était entouré pendant ses préparatifs</w:t>
      </w:r>
      <w:r w:rsidR="00E57EC9">
        <w:t>.</w:t>
      </w:r>
    </w:p>
    <w:p w14:paraId="7B11C40F" w14:textId="77777777" w:rsidR="00E57EC9" w:rsidRDefault="00776CEA" w:rsidP="00E57EC9">
      <w:r w:rsidRPr="00034910">
        <w:t>L</w:t>
      </w:r>
      <w:r w:rsidR="00E57EC9">
        <w:t>’</w:t>
      </w:r>
      <w:r w:rsidRPr="00034910">
        <w:t>affirmation</w:t>
      </w:r>
      <w:r w:rsidR="00E57EC9">
        <w:t xml:space="preserve">, </w:t>
      </w:r>
      <w:r w:rsidRPr="00034910">
        <w:t>du reste</w:t>
      </w:r>
      <w:r w:rsidR="00E57EC9">
        <w:t xml:space="preserve">, </w:t>
      </w:r>
      <w:r w:rsidRPr="00034910">
        <w:t>devait être escomptée par Dick</w:t>
      </w:r>
      <w:r w:rsidR="00E57EC9">
        <w:t xml:space="preserve">, </w:t>
      </w:r>
      <w:r w:rsidRPr="00034910">
        <w:t>car il accueillit l</w:t>
      </w:r>
      <w:r w:rsidR="00E57EC9">
        <w:t>’</w:t>
      </w:r>
      <w:r w:rsidRPr="00034910">
        <w:t>annonce du chef par un sourire et prononça</w:t>
      </w:r>
      <w:r w:rsidR="00E57EC9">
        <w:t> :</w:t>
      </w:r>
    </w:p>
    <w:p w14:paraId="2DAADFAD" w14:textId="77777777" w:rsidR="00E57EC9" w:rsidRDefault="00E57EC9" w:rsidP="00E57EC9">
      <w:r>
        <w:t>— </w:t>
      </w:r>
      <w:r w:rsidR="00776CEA" w:rsidRPr="00034910">
        <w:t>Le sorcier remercie le Khan</w:t>
      </w:r>
      <w:r>
        <w:t xml:space="preserve">. </w:t>
      </w:r>
      <w:r w:rsidR="00776CEA" w:rsidRPr="00034910">
        <w:t>Que les hommes de cheval entrent et se conforment à mes instructions</w:t>
      </w:r>
      <w:r>
        <w:t>.</w:t>
      </w:r>
    </w:p>
    <w:p w14:paraId="18E69F38" w14:textId="77777777" w:rsidR="00E57EC9" w:rsidRDefault="00776CEA" w:rsidP="00E57EC9">
      <w:r w:rsidRPr="00034910">
        <w:t>Dix hommes robustes entrèrent</w:t>
      </w:r>
      <w:r w:rsidR="00E57EC9">
        <w:t xml:space="preserve">, </w:t>
      </w:r>
      <w:r w:rsidRPr="00034910">
        <w:t>l</w:t>
      </w:r>
      <w:r w:rsidR="00E57EC9">
        <w:t>’</w:t>
      </w:r>
      <w:r w:rsidRPr="00034910">
        <w:t>œil inquiet</w:t>
      </w:r>
      <w:r w:rsidR="00E57EC9">
        <w:t xml:space="preserve">, </w:t>
      </w:r>
      <w:r w:rsidRPr="00034910">
        <w:t>les faces pl</w:t>
      </w:r>
      <w:r w:rsidRPr="00034910">
        <w:t>a</w:t>
      </w:r>
      <w:r w:rsidRPr="00034910">
        <w:t>tes et larges exprimant la crainte du pouvoir magique du so</w:t>
      </w:r>
      <w:r w:rsidRPr="00034910">
        <w:t>r</w:t>
      </w:r>
      <w:r w:rsidRPr="00034910">
        <w:t>cier</w:t>
      </w:r>
      <w:r w:rsidR="00E57EC9">
        <w:t>.</w:t>
      </w:r>
    </w:p>
    <w:p w14:paraId="08D74C5F" w14:textId="77777777" w:rsidR="00E57EC9" w:rsidRDefault="00776CEA" w:rsidP="00E57EC9">
      <w:r w:rsidRPr="00034910">
        <w:t xml:space="preserve">Jean </w:t>
      </w:r>
      <w:proofErr w:type="spellStart"/>
      <w:r w:rsidRPr="00034910">
        <w:t>Brot</w:t>
      </w:r>
      <w:proofErr w:type="spellEnd"/>
      <w:r w:rsidRPr="00034910">
        <w:t xml:space="preserve"> avait détaché l</w:t>
      </w:r>
      <w:r w:rsidR="00E57EC9">
        <w:t>’</w:t>
      </w:r>
      <w:r w:rsidRPr="00034910">
        <w:t>une des extrémités de la corde tendue</w:t>
      </w:r>
      <w:r w:rsidR="00E57EC9">
        <w:t xml:space="preserve">, </w:t>
      </w:r>
      <w:r w:rsidRPr="00034910">
        <w:t>ouvrant ainsi un passage par où il fit se glisser chacun des serviteurs</w:t>
      </w:r>
      <w:r w:rsidR="00E57EC9">
        <w:t xml:space="preserve">, </w:t>
      </w:r>
      <w:r w:rsidRPr="00034910">
        <w:t>lesquels furent rangés en ligne derrière la corde qui les séparait de la portion de l</w:t>
      </w:r>
      <w:r w:rsidR="00E57EC9">
        <w:t>’</w:t>
      </w:r>
      <w:r w:rsidRPr="00034910">
        <w:t>enceinte occupée par le pseudo-magicien</w:t>
      </w:r>
      <w:r w:rsidR="00E57EC9">
        <w:t>.</w:t>
      </w:r>
    </w:p>
    <w:p w14:paraId="0E3CDC53" w14:textId="77777777" w:rsidR="00E57EC9" w:rsidRDefault="00E57EC9" w:rsidP="00E57EC9">
      <w:r>
        <w:t>— </w:t>
      </w:r>
      <w:r w:rsidR="00776CEA" w:rsidRPr="00034910">
        <w:t>Écoutez tous</w:t>
      </w:r>
      <w:r>
        <w:t xml:space="preserve">, </w:t>
      </w:r>
      <w:r w:rsidR="00776CEA" w:rsidRPr="00034910">
        <w:t xml:space="preserve">commença Dick </w:t>
      </w:r>
      <w:proofErr w:type="spellStart"/>
      <w:r w:rsidR="00776CEA" w:rsidRPr="00034910">
        <w:t>Fann</w:t>
      </w:r>
      <w:proofErr w:type="spellEnd"/>
      <w:r w:rsidR="00776CEA" w:rsidRPr="00034910">
        <w:t xml:space="preserve"> dans le silence rel</w:t>
      </w:r>
      <w:r w:rsidR="00776CEA" w:rsidRPr="00034910">
        <w:t>i</w:t>
      </w:r>
      <w:r w:rsidR="00776CEA" w:rsidRPr="00034910">
        <w:t>gieux qui s</w:t>
      </w:r>
      <w:r>
        <w:t>’</w:t>
      </w:r>
      <w:r w:rsidR="00776CEA" w:rsidRPr="00034910">
        <w:t>était établi</w:t>
      </w:r>
      <w:r>
        <w:t xml:space="preserve">. </w:t>
      </w:r>
      <w:r w:rsidR="00776CEA" w:rsidRPr="00034910">
        <w:t>Chacun</w:t>
      </w:r>
      <w:r>
        <w:t xml:space="preserve">, </w:t>
      </w:r>
      <w:r w:rsidR="00776CEA" w:rsidRPr="00034910">
        <w:t>à l</w:t>
      </w:r>
      <w:r>
        <w:t>’</w:t>
      </w:r>
      <w:r w:rsidR="00776CEA" w:rsidRPr="00034910">
        <w:t>appel de son nom</w:t>
      </w:r>
      <w:r>
        <w:t xml:space="preserve">, </w:t>
      </w:r>
      <w:r w:rsidR="00776CEA" w:rsidRPr="00034910">
        <w:t>viendra à moi</w:t>
      </w:r>
      <w:r>
        <w:t xml:space="preserve">, </w:t>
      </w:r>
      <w:r w:rsidR="00776CEA" w:rsidRPr="00034910">
        <w:t>passant auprès de ce jeune homme</w:t>
      </w:r>
      <w:r>
        <w:t xml:space="preserve">. – </w:t>
      </w:r>
      <w:r w:rsidR="00776CEA" w:rsidRPr="00034910">
        <w:t xml:space="preserve">Il désigna Jean </w:t>
      </w:r>
      <w:proofErr w:type="spellStart"/>
      <w:r w:rsidR="00776CEA" w:rsidRPr="00034910">
        <w:t>Brot</w:t>
      </w:r>
      <w:proofErr w:type="spellEnd"/>
      <w:r w:rsidR="00776CEA" w:rsidRPr="00034910">
        <w:t xml:space="preserve"> tout fier de son rôle et se cambrant dans une pose avantageuse</w:t>
      </w:r>
      <w:r>
        <w:t xml:space="preserve">. – </w:t>
      </w:r>
      <w:r w:rsidR="00776CEA" w:rsidRPr="00034910">
        <w:t>Ensuite</w:t>
      </w:r>
      <w:r>
        <w:t xml:space="preserve">, </w:t>
      </w:r>
      <w:r w:rsidR="00776CEA" w:rsidRPr="00034910">
        <w:t>sur mon ordre</w:t>
      </w:r>
      <w:r>
        <w:t xml:space="preserve">, </w:t>
      </w:r>
      <w:r w:rsidR="00776CEA" w:rsidRPr="00034910">
        <w:t>il se rangera derrière moi</w:t>
      </w:r>
      <w:r>
        <w:t>.</w:t>
      </w:r>
    </w:p>
    <w:p w14:paraId="6DD2EEFD" w14:textId="77777777" w:rsidR="00E57EC9" w:rsidRDefault="00776CEA" w:rsidP="00E57EC9">
      <w:r w:rsidRPr="00034910">
        <w:t>Tout mouvement d</w:t>
      </w:r>
      <w:r w:rsidR="00E57EC9">
        <w:t>’</w:t>
      </w:r>
      <w:r w:rsidRPr="00034910">
        <w:t>apparence militaire est compris sans e</w:t>
      </w:r>
      <w:r w:rsidRPr="00034910">
        <w:t>f</w:t>
      </w:r>
      <w:r w:rsidRPr="00034910">
        <w:t>fort par les Mongols</w:t>
      </w:r>
      <w:r w:rsidR="00E57EC9">
        <w:t xml:space="preserve">, </w:t>
      </w:r>
      <w:r w:rsidRPr="00034910">
        <w:t xml:space="preserve">dont les aptitudes guerrières assureront à </w:t>
      </w:r>
      <w:smartTag w:uri="urn:schemas-microsoft-com:office:smarttags" w:element="PersonName">
        <w:smartTagPr>
          <w:attr w:name="ProductID" w:val="la Chine"/>
        </w:smartTagPr>
        <w:r w:rsidRPr="00034910">
          <w:t>la Chine</w:t>
        </w:r>
      </w:smartTag>
      <w:r w:rsidRPr="00034910">
        <w:t xml:space="preserve"> de merveilleux combattants</w:t>
      </w:r>
      <w:r w:rsidR="00E57EC9">
        <w:t xml:space="preserve">, </w:t>
      </w:r>
      <w:r w:rsidRPr="00034910">
        <w:t>le jour où elle saura util</w:t>
      </w:r>
      <w:r w:rsidRPr="00034910">
        <w:t>i</w:t>
      </w:r>
      <w:r w:rsidRPr="00034910">
        <w:t>ser leur valeur</w:t>
      </w:r>
      <w:r w:rsidR="00E57EC9">
        <w:t>.</w:t>
      </w:r>
    </w:p>
    <w:p w14:paraId="0CBF826A" w14:textId="77777777" w:rsidR="00E57EC9" w:rsidRDefault="00776CEA" w:rsidP="00E57EC9">
      <w:r w:rsidRPr="00034910">
        <w:t>Les têtes s</w:t>
      </w:r>
      <w:r w:rsidR="00E57EC9">
        <w:t>’</w:t>
      </w:r>
      <w:r w:rsidRPr="00034910">
        <w:t>inclinèrent</w:t>
      </w:r>
      <w:r w:rsidR="00E57EC9">
        <w:t xml:space="preserve">. </w:t>
      </w:r>
      <w:r w:rsidRPr="00034910">
        <w:t>Alors Dick</w:t>
      </w:r>
      <w:r w:rsidR="00E57EC9">
        <w:t xml:space="preserve">, </w:t>
      </w:r>
      <w:r w:rsidRPr="00034910">
        <w:t>d</w:t>
      </w:r>
      <w:r w:rsidR="00E57EC9">
        <w:t>’</w:t>
      </w:r>
      <w:r w:rsidRPr="00034910">
        <w:t>un geste large</w:t>
      </w:r>
      <w:r w:rsidR="00E57EC9">
        <w:t xml:space="preserve">, </w:t>
      </w:r>
      <w:r w:rsidRPr="00034910">
        <w:t>r</w:t>
      </w:r>
      <w:r w:rsidRPr="00034910">
        <w:t>e</w:t>
      </w:r>
      <w:r w:rsidRPr="00034910">
        <w:t>commanda le silence</w:t>
      </w:r>
      <w:r w:rsidR="00E57EC9">
        <w:t xml:space="preserve">. </w:t>
      </w:r>
      <w:r w:rsidRPr="00034910">
        <w:t>Ses mains s</w:t>
      </w:r>
      <w:r w:rsidR="00E57EC9">
        <w:t>’</w:t>
      </w:r>
      <w:r w:rsidRPr="00034910">
        <w:t xml:space="preserve">étendirent sur le tissu </w:t>
      </w:r>
      <w:r w:rsidRPr="00034910">
        <w:lastRenderedPageBreak/>
        <w:t>voilant la sonnette</w:t>
      </w:r>
      <w:r w:rsidR="00E57EC9">
        <w:t xml:space="preserve">, </w:t>
      </w:r>
      <w:r w:rsidRPr="00034910">
        <w:t>et il prononça un discours en anglais</w:t>
      </w:r>
      <w:r w:rsidR="00E57EC9">
        <w:t xml:space="preserve">. </w:t>
      </w:r>
      <w:r w:rsidRPr="00034910">
        <w:t>Sa langue m</w:t>
      </w:r>
      <w:r w:rsidRPr="00034910">
        <w:t>a</w:t>
      </w:r>
      <w:r w:rsidRPr="00034910">
        <w:t>ternelle</w:t>
      </w:r>
      <w:r w:rsidR="00E57EC9">
        <w:t xml:space="preserve">, </w:t>
      </w:r>
      <w:r w:rsidRPr="00034910">
        <w:t>ignorée des assistants</w:t>
      </w:r>
      <w:r w:rsidR="00E57EC9">
        <w:t xml:space="preserve">, </w:t>
      </w:r>
      <w:r w:rsidRPr="00034910">
        <w:t>devait leur sembler une mélopée fantasmagorique</w:t>
      </w:r>
      <w:r w:rsidR="00E57EC9">
        <w:t xml:space="preserve">. </w:t>
      </w:r>
      <w:r w:rsidRPr="00034910">
        <w:t>Au demeurant</w:t>
      </w:r>
      <w:r w:rsidR="00E57EC9">
        <w:t xml:space="preserve">, </w:t>
      </w:r>
      <w:r w:rsidRPr="00034910">
        <w:t>le jeune homme répétait si</w:t>
      </w:r>
      <w:r w:rsidRPr="00034910">
        <w:t>m</w:t>
      </w:r>
      <w:r w:rsidRPr="00034910">
        <w:t>plement ses instructions à son fidèle Jean</w:t>
      </w:r>
      <w:r w:rsidR="00E57EC9">
        <w:t>.</w:t>
      </w:r>
    </w:p>
    <w:p w14:paraId="14D6360F" w14:textId="77777777" w:rsidR="00E57EC9" w:rsidRDefault="00776CEA" w:rsidP="00E57EC9">
      <w:r w:rsidRPr="00034910">
        <w:t>Ce soin pris</w:t>
      </w:r>
      <w:r w:rsidR="00E57EC9">
        <w:t xml:space="preserve">, </w:t>
      </w:r>
      <w:r w:rsidRPr="00034910">
        <w:t>il revint à l</w:t>
      </w:r>
      <w:r w:rsidR="00E57EC9">
        <w:t>’</w:t>
      </w:r>
      <w:r w:rsidRPr="00034910">
        <w:t>usage du russe</w:t>
      </w:r>
      <w:r w:rsidR="00E57EC9">
        <w:t xml:space="preserve">, </w:t>
      </w:r>
      <w:r w:rsidRPr="00034910">
        <w:t>que tous les Mo</w:t>
      </w:r>
      <w:r w:rsidRPr="00034910">
        <w:t>n</w:t>
      </w:r>
      <w:r w:rsidRPr="00034910">
        <w:t>gols entendent suffisamment</w:t>
      </w:r>
      <w:r w:rsidR="00E57EC9">
        <w:t xml:space="preserve">. </w:t>
      </w:r>
      <w:r w:rsidRPr="00034910">
        <w:t>Et</w:t>
      </w:r>
      <w:r w:rsidR="00E57EC9">
        <w:t xml:space="preserve">, </w:t>
      </w:r>
      <w:r w:rsidRPr="00034910">
        <w:t>dans la demi-obscurité r</w:t>
      </w:r>
      <w:r w:rsidRPr="00034910">
        <w:t>é</w:t>
      </w:r>
      <w:r w:rsidRPr="00034910">
        <w:t>gnant en la hutte</w:t>
      </w:r>
      <w:r w:rsidR="00E57EC9">
        <w:t xml:space="preserve">, </w:t>
      </w:r>
      <w:r w:rsidRPr="00034910">
        <w:t>ses paroles empruntant à l</w:t>
      </w:r>
      <w:r w:rsidR="00E57EC9">
        <w:t>’</w:t>
      </w:r>
      <w:r w:rsidRPr="00034910">
        <w:t>emphase du débit une autorité troublante</w:t>
      </w:r>
      <w:r w:rsidR="00E57EC9">
        <w:t> :</w:t>
      </w:r>
    </w:p>
    <w:p w14:paraId="765EA5D3" w14:textId="77777777" w:rsidR="00E57EC9" w:rsidRDefault="00E57EC9" w:rsidP="00E57EC9">
      <w:r>
        <w:t>— </w:t>
      </w:r>
      <w:r w:rsidR="00776CEA" w:rsidRPr="00034910">
        <w:t>Sous le linge blanc que vous voyez ici</w:t>
      </w:r>
      <w:r>
        <w:t xml:space="preserve">, </w:t>
      </w:r>
      <w:r w:rsidR="00776CEA" w:rsidRPr="00034910">
        <w:t>est la sonnette des assemblées</w:t>
      </w:r>
      <w:r>
        <w:t xml:space="preserve">, </w:t>
      </w:r>
      <w:r w:rsidR="00776CEA" w:rsidRPr="00034910">
        <w:t>à laquelle</w:t>
      </w:r>
      <w:r>
        <w:t xml:space="preserve">, </w:t>
      </w:r>
      <w:r w:rsidR="00776CEA" w:rsidRPr="00034910">
        <w:t>aidé par les Esprits de l</w:t>
      </w:r>
      <w:r>
        <w:t>’</w:t>
      </w:r>
      <w:r w:rsidR="00776CEA" w:rsidRPr="00034910">
        <w:t>Air</w:t>
      </w:r>
      <w:r>
        <w:t xml:space="preserve">, </w:t>
      </w:r>
      <w:r w:rsidR="00776CEA" w:rsidRPr="00034910">
        <w:t>j</w:t>
      </w:r>
      <w:r>
        <w:t>’</w:t>
      </w:r>
      <w:r w:rsidR="00776CEA" w:rsidRPr="00034910">
        <w:t>ai donné la vertu magique de connaître la vérité</w:t>
      </w:r>
      <w:r>
        <w:t>.</w:t>
      </w:r>
    </w:p>
    <w:p w14:paraId="01D87A43" w14:textId="77777777" w:rsidR="00E57EC9" w:rsidRDefault="00776CEA" w:rsidP="00E57EC9">
      <w:r w:rsidRPr="00034910">
        <w:t>Un murmure aussitôt étouffé montra l</w:t>
      </w:r>
      <w:r w:rsidR="00E57EC9">
        <w:t>’</w:t>
      </w:r>
      <w:r w:rsidRPr="00034910">
        <w:t>admiration pr</w:t>
      </w:r>
      <w:r w:rsidRPr="00034910">
        <w:t>o</w:t>
      </w:r>
      <w:r w:rsidRPr="00034910">
        <w:t>fonde des assistants pour un prodige dont aucun ne songea à douter</w:t>
      </w:r>
      <w:r w:rsidR="00E57EC9">
        <w:t>.</w:t>
      </w:r>
    </w:p>
    <w:p w14:paraId="1DB77467" w14:textId="77777777" w:rsidR="00E57EC9" w:rsidRDefault="00E57EC9" w:rsidP="00E57EC9">
      <w:r>
        <w:t>— </w:t>
      </w:r>
      <w:r w:rsidR="00776CEA" w:rsidRPr="00034910">
        <w:t>Or</w:t>
      </w:r>
      <w:r>
        <w:t xml:space="preserve">, </w:t>
      </w:r>
      <w:r w:rsidR="00776CEA" w:rsidRPr="00034910">
        <w:t>parmi vous</w:t>
      </w:r>
      <w:r>
        <w:t xml:space="preserve">, </w:t>
      </w:r>
      <w:r w:rsidR="00776CEA" w:rsidRPr="00034910">
        <w:t>loyaux fils de la terre mongole</w:t>
      </w:r>
      <w:r>
        <w:t xml:space="preserve">, </w:t>
      </w:r>
      <w:r w:rsidR="00776CEA" w:rsidRPr="00034910">
        <w:t>un traître s</w:t>
      </w:r>
      <w:r>
        <w:t>’</w:t>
      </w:r>
      <w:r w:rsidR="00776CEA" w:rsidRPr="00034910">
        <w:t>est glissé</w:t>
      </w:r>
      <w:r>
        <w:t xml:space="preserve">. </w:t>
      </w:r>
      <w:r w:rsidR="00776CEA" w:rsidRPr="00034910">
        <w:t>Celui-là doit être séparé des guerriers sans reproche</w:t>
      </w:r>
      <w:r>
        <w:t xml:space="preserve">. </w:t>
      </w:r>
      <w:r w:rsidR="00776CEA" w:rsidRPr="00034910">
        <w:t>La sonnette le désignera</w:t>
      </w:r>
      <w:r>
        <w:t xml:space="preserve">. </w:t>
      </w:r>
      <w:r w:rsidR="00776CEA" w:rsidRPr="00034910">
        <w:t>Que chacun à son tour approche</w:t>
      </w:r>
      <w:r>
        <w:t xml:space="preserve">, </w:t>
      </w:r>
      <w:r w:rsidR="00776CEA" w:rsidRPr="00034910">
        <w:t>qu</w:t>
      </w:r>
      <w:r>
        <w:t>’</w:t>
      </w:r>
      <w:r w:rsidR="00776CEA" w:rsidRPr="00034910">
        <w:t>il glisse sa main droite sous le tissu de lin et qu</w:t>
      </w:r>
      <w:r>
        <w:t>’</w:t>
      </w:r>
      <w:r w:rsidR="00776CEA" w:rsidRPr="00034910">
        <w:t>il saisisse la cl</w:t>
      </w:r>
      <w:r w:rsidR="00776CEA" w:rsidRPr="00034910">
        <w:t>o</w:t>
      </w:r>
      <w:r w:rsidR="00776CEA" w:rsidRPr="00034910">
        <w:t>chette</w:t>
      </w:r>
      <w:r>
        <w:t xml:space="preserve">. </w:t>
      </w:r>
      <w:r w:rsidR="00776CEA" w:rsidRPr="00034910">
        <w:t>Elle restera muette pour les honnêtes gens</w:t>
      </w:r>
      <w:r>
        <w:t xml:space="preserve">, </w:t>
      </w:r>
      <w:r w:rsidR="00776CEA" w:rsidRPr="00034910">
        <w:t>mais sonnera au contact de l</w:t>
      </w:r>
      <w:r>
        <w:t>’</w:t>
      </w:r>
      <w:r w:rsidR="00776CEA" w:rsidRPr="00034910">
        <w:t>infâme</w:t>
      </w:r>
      <w:r>
        <w:t xml:space="preserve">. </w:t>
      </w:r>
      <w:r w:rsidR="00776CEA" w:rsidRPr="00034910">
        <w:t>Quel crime a-t-il commis</w:t>
      </w:r>
      <w:r>
        <w:t xml:space="preserve"> ? </w:t>
      </w:r>
      <w:r w:rsidR="00776CEA" w:rsidRPr="00034910">
        <w:t xml:space="preserve">Il a aidé des hommes étrangers à voler </w:t>
      </w:r>
      <w:proofErr w:type="spellStart"/>
      <w:r w:rsidR="00776CEA" w:rsidRPr="00034910">
        <w:t>Selm-Arge</w:t>
      </w:r>
      <w:proofErr w:type="spellEnd"/>
      <w:r>
        <w:t xml:space="preserve">, </w:t>
      </w:r>
      <w:r w:rsidR="00776CEA" w:rsidRPr="00034910">
        <w:t>ce cheval créé par les g</w:t>
      </w:r>
      <w:r w:rsidR="00776CEA" w:rsidRPr="00034910">
        <w:t>é</w:t>
      </w:r>
      <w:r w:rsidR="00776CEA" w:rsidRPr="00034910">
        <w:t>nies et dont la présence assurait la prospérité de votre tribu</w:t>
      </w:r>
      <w:r>
        <w:t>.</w:t>
      </w:r>
    </w:p>
    <w:p w14:paraId="77829E6C" w14:textId="77777777" w:rsidR="00E57EC9" w:rsidRDefault="00776CEA" w:rsidP="00E57EC9">
      <w:r w:rsidRPr="00034910">
        <w:t>Maintenant</w:t>
      </w:r>
      <w:r w:rsidR="00E57EC9">
        <w:t xml:space="preserve">, </w:t>
      </w:r>
      <w:r w:rsidRPr="00034910">
        <w:t>plus aucun bruit</w:t>
      </w:r>
      <w:r w:rsidR="00E57EC9">
        <w:t xml:space="preserve">. </w:t>
      </w:r>
      <w:r w:rsidRPr="00034910">
        <w:t>Les hommes se regardaient en dessous d</w:t>
      </w:r>
      <w:r w:rsidR="00E57EC9">
        <w:t>’</w:t>
      </w:r>
      <w:r w:rsidRPr="00034910">
        <w:t>un air soupçonneux</w:t>
      </w:r>
      <w:r w:rsidR="00E57EC9">
        <w:t xml:space="preserve">. </w:t>
      </w:r>
      <w:r w:rsidRPr="00034910">
        <w:t>Il y avait un vent de menace contre l</w:t>
      </w:r>
      <w:r w:rsidR="00E57EC9">
        <w:t>’</w:t>
      </w:r>
      <w:r w:rsidRPr="00034910">
        <w:t>inconnu ayant contribué à éloigner le cheval auquel était attachée la prospérité de la tribu</w:t>
      </w:r>
      <w:r w:rsidR="00E57EC9">
        <w:t xml:space="preserve">. </w:t>
      </w:r>
      <w:r w:rsidRPr="00034910">
        <w:t>Et soudain</w:t>
      </w:r>
      <w:r w:rsidR="00E57EC9">
        <w:t xml:space="preserve">, </w:t>
      </w:r>
      <w:r w:rsidRPr="00034910">
        <w:t xml:space="preserve">sur un signe de Dick </w:t>
      </w:r>
      <w:proofErr w:type="spellStart"/>
      <w:r w:rsidRPr="00034910">
        <w:t>Fann</w:t>
      </w:r>
      <w:proofErr w:type="spellEnd"/>
      <w:r w:rsidR="00E57EC9">
        <w:t xml:space="preserve">, </w:t>
      </w:r>
      <w:r w:rsidRPr="00034910">
        <w:t>le vieux chef désignant chaque serviteur par son nom</w:t>
      </w:r>
      <w:r w:rsidR="00E57EC9">
        <w:t xml:space="preserve">, </w:t>
      </w:r>
      <w:r w:rsidRPr="00034910">
        <w:t>le défilé commença</w:t>
      </w:r>
      <w:r w:rsidR="00E57EC9">
        <w:t>.</w:t>
      </w:r>
    </w:p>
    <w:p w14:paraId="706FB539" w14:textId="77777777" w:rsidR="00E57EC9" w:rsidRDefault="00E57EC9" w:rsidP="00E57EC9">
      <w:r>
        <w:lastRenderedPageBreak/>
        <w:t>— </w:t>
      </w:r>
      <w:proofErr w:type="spellStart"/>
      <w:r w:rsidR="00776CEA" w:rsidRPr="00034910">
        <w:t>Idgar</w:t>
      </w:r>
      <w:proofErr w:type="spellEnd"/>
      <w:r>
        <w:t xml:space="preserve"> ! </w:t>
      </w:r>
      <w:proofErr w:type="spellStart"/>
      <w:r w:rsidR="00776CEA" w:rsidRPr="00034910">
        <w:t>Rokbâ</w:t>
      </w:r>
      <w:proofErr w:type="spellEnd"/>
      <w:r>
        <w:t xml:space="preserve"> ! </w:t>
      </w:r>
      <w:proofErr w:type="spellStart"/>
      <w:r w:rsidR="00776CEA" w:rsidRPr="00034910">
        <w:t>Faouh</w:t>
      </w:r>
      <w:proofErr w:type="spellEnd"/>
      <w:r>
        <w:t xml:space="preserve"> ! </w:t>
      </w:r>
      <w:proofErr w:type="spellStart"/>
      <w:r w:rsidR="00776CEA" w:rsidRPr="00034910">
        <w:t>Galtar</w:t>
      </w:r>
      <w:proofErr w:type="spellEnd"/>
      <w:r>
        <w:t xml:space="preserve"> ! </w:t>
      </w:r>
      <w:r w:rsidR="00776CEA" w:rsidRPr="00034910">
        <w:t>appelait le vieillard</w:t>
      </w:r>
      <w:r>
        <w:t>.</w:t>
      </w:r>
    </w:p>
    <w:p w14:paraId="312AADBC" w14:textId="77777777" w:rsidR="00A25603" w:rsidRDefault="00A25603" w:rsidP="00A25603">
      <w:pPr>
        <w:pStyle w:val="Centrsolidaire"/>
      </w:pPr>
      <w:r w:rsidRPr="00E57EC9">
        <w:rPr>
          <w:noProof/>
        </w:rPr>
        <w:drawing>
          <wp:inline distT="0" distB="0" distL="0" distR="0" wp14:anchorId="3DB9632A" wp14:editId="51AB90F2">
            <wp:extent cx="5224145" cy="7545705"/>
            <wp:effectExtent l="0" t="0" r="0" b="0"/>
            <wp:docPr id="90" name="Image 13" descr="Une image contenant habits, art, peinture, fe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 13" descr="Une image contenant habits, art, peinture, femme&#10;&#10;Le contenu généré par l’IA peut être incorrect."/>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24145" cy="7545705"/>
                    </a:xfrm>
                    <a:prstGeom prst="rect">
                      <a:avLst/>
                    </a:prstGeom>
                    <a:noFill/>
                    <a:ln>
                      <a:noFill/>
                    </a:ln>
                  </pic:spPr>
                </pic:pic>
              </a:graphicData>
            </a:graphic>
          </wp:inline>
        </w:drawing>
      </w:r>
    </w:p>
    <w:p w14:paraId="4D57D5FF" w14:textId="77777777" w:rsidR="00A25603" w:rsidRDefault="00A25603" w:rsidP="00A25603">
      <w:pPr>
        <w:pStyle w:val="Centr14pt"/>
        <w:rPr>
          <w:lang w:val="en-US"/>
        </w:rPr>
      </w:pPr>
      <w:r>
        <w:t>C</w:t>
      </w:r>
      <w:r w:rsidRPr="00E57EC9">
        <w:t>hacun s</w:t>
      </w:r>
      <w:r>
        <w:t>’</w:t>
      </w:r>
      <w:r w:rsidRPr="00E57EC9">
        <w:t>approchait</w:t>
      </w:r>
      <w:r>
        <w:t xml:space="preserve">, </w:t>
      </w:r>
      <w:r w:rsidRPr="00E57EC9">
        <w:t>glissait sa main sous la to</w:t>
      </w:r>
      <w:proofErr w:type="spellStart"/>
      <w:r w:rsidRPr="00E57EC9">
        <w:rPr>
          <w:lang w:val="en-US"/>
        </w:rPr>
        <w:t>ile</w:t>
      </w:r>
      <w:proofErr w:type="spellEnd"/>
      <w:r>
        <w:rPr>
          <w:lang w:val="en-US"/>
        </w:rPr>
        <w:t>.</w:t>
      </w:r>
    </w:p>
    <w:p w14:paraId="6FE91A8F" w14:textId="77777777" w:rsidR="00E57EC9" w:rsidRDefault="00776CEA" w:rsidP="00E57EC9">
      <w:r w:rsidRPr="00034910">
        <w:lastRenderedPageBreak/>
        <w:t>Chacun s</w:t>
      </w:r>
      <w:r w:rsidR="00E57EC9">
        <w:t>’</w:t>
      </w:r>
      <w:r w:rsidRPr="00034910">
        <w:t>approchait</w:t>
      </w:r>
      <w:r w:rsidR="00E57EC9">
        <w:t xml:space="preserve">, </w:t>
      </w:r>
      <w:r w:rsidRPr="00034910">
        <w:t>glissait la main sous la toile</w:t>
      </w:r>
      <w:r w:rsidR="00E57EC9">
        <w:t xml:space="preserve">, </w:t>
      </w:r>
      <w:r w:rsidRPr="00034910">
        <w:t>puis g</w:t>
      </w:r>
      <w:r w:rsidRPr="00034910">
        <w:t>a</w:t>
      </w:r>
      <w:r w:rsidRPr="00034910">
        <w:t>gnait sa place</w:t>
      </w:r>
      <w:r w:rsidR="00E57EC9">
        <w:t xml:space="preserve">. </w:t>
      </w:r>
      <w:r w:rsidRPr="00034910">
        <w:t>Ces Mongols</w:t>
      </w:r>
      <w:r w:rsidR="00E57EC9">
        <w:t xml:space="preserve">, </w:t>
      </w:r>
      <w:r w:rsidRPr="00034910">
        <w:t>qui ne connaissent pas la crainte dans les combats</w:t>
      </w:r>
      <w:r w:rsidR="00E57EC9">
        <w:t xml:space="preserve">, </w:t>
      </w:r>
      <w:r w:rsidRPr="00034910">
        <w:t>frissonnaient d</w:t>
      </w:r>
      <w:r w:rsidR="00E57EC9">
        <w:t>’</w:t>
      </w:r>
      <w:r w:rsidRPr="00034910">
        <w:t>une crainte superstitieuse à la seule pensée de cette cloche douée du pouvoir magique de tinter au contact de la main d</w:t>
      </w:r>
      <w:r w:rsidR="00E57EC9">
        <w:t>’</w:t>
      </w:r>
      <w:r w:rsidRPr="00034910">
        <w:t>un voleur</w:t>
      </w:r>
      <w:r w:rsidR="00E57EC9">
        <w:t>.</w:t>
      </w:r>
    </w:p>
    <w:p w14:paraId="6CD2C480" w14:textId="77777777" w:rsidR="00E57EC9" w:rsidRDefault="00776CEA" w:rsidP="00E57EC9">
      <w:r w:rsidRPr="00034910">
        <w:t>Quatre</w:t>
      </w:r>
      <w:r w:rsidR="00E57EC9">
        <w:t xml:space="preserve">, </w:t>
      </w:r>
      <w:r w:rsidRPr="00034910">
        <w:t>cinq</w:t>
      </w:r>
      <w:r w:rsidR="00E57EC9">
        <w:t xml:space="preserve">, </w:t>
      </w:r>
      <w:r w:rsidRPr="00034910">
        <w:t>six gardiens passèrent</w:t>
      </w:r>
      <w:r w:rsidR="00E57EC9">
        <w:t xml:space="preserve">, </w:t>
      </w:r>
      <w:r w:rsidRPr="00034910">
        <w:t>puis huit</w:t>
      </w:r>
      <w:r w:rsidR="00E57EC9">
        <w:t xml:space="preserve">, </w:t>
      </w:r>
      <w:r w:rsidRPr="00034910">
        <w:t>neuf et dix</w:t>
      </w:r>
      <w:r w:rsidR="00E57EC9">
        <w:t xml:space="preserve">. </w:t>
      </w:r>
      <w:r w:rsidRPr="00034910">
        <w:t>Chacun avait pris place en arrière de Dick</w:t>
      </w:r>
      <w:r w:rsidR="00E57EC9">
        <w:t xml:space="preserve">. </w:t>
      </w:r>
      <w:r w:rsidRPr="00034910">
        <w:t>La cloche n</w:t>
      </w:r>
      <w:r w:rsidR="00E57EC9">
        <w:t>’</w:t>
      </w:r>
      <w:r w:rsidRPr="00034910">
        <w:t>avait pas sonné</w:t>
      </w:r>
      <w:r w:rsidR="00E57EC9">
        <w:t>.</w:t>
      </w:r>
    </w:p>
    <w:p w14:paraId="0141AEBB" w14:textId="77777777" w:rsidR="00E57EC9" w:rsidRDefault="00776CEA" w:rsidP="00E57EC9">
      <w:r w:rsidRPr="00034910">
        <w:t xml:space="preserve">Jean </w:t>
      </w:r>
      <w:proofErr w:type="spellStart"/>
      <w:r w:rsidRPr="00034910">
        <w:t>Brot</w:t>
      </w:r>
      <w:proofErr w:type="spellEnd"/>
      <w:r w:rsidR="00E57EC9">
        <w:t xml:space="preserve">, </w:t>
      </w:r>
      <w:r w:rsidRPr="00034910">
        <w:t>chatouillé par une envie terrible de rire</w:t>
      </w:r>
      <w:r w:rsidR="00E57EC9">
        <w:t xml:space="preserve">, </w:t>
      </w:r>
      <w:r w:rsidRPr="00034910">
        <w:t>grim</w:t>
      </w:r>
      <w:r w:rsidRPr="00034910">
        <w:t>a</w:t>
      </w:r>
      <w:r w:rsidRPr="00034910">
        <w:t>çait affreusement par suite de ses efforts pour dominer son hil</w:t>
      </w:r>
      <w:r w:rsidRPr="00034910">
        <w:t>a</w:t>
      </w:r>
      <w:r w:rsidRPr="00034910">
        <w:t>rité</w:t>
      </w:r>
      <w:r w:rsidR="00E57EC9">
        <w:t xml:space="preserve">, </w:t>
      </w:r>
      <w:r w:rsidRPr="00034910">
        <w:t>en face des visages joyeux des serviteurs</w:t>
      </w:r>
      <w:r w:rsidR="00E57EC9">
        <w:t xml:space="preserve">, </w:t>
      </w:r>
      <w:r w:rsidRPr="00034910">
        <w:t>de la figure con</w:t>
      </w:r>
      <w:r w:rsidRPr="00034910">
        <w:t>s</w:t>
      </w:r>
      <w:r w:rsidRPr="00034910">
        <w:t>ternée du vieux chef</w:t>
      </w:r>
      <w:r w:rsidR="00E57EC9">
        <w:t>.</w:t>
      </w:r>
    </w:p>
    <w:p w14:paraId="4F73EBAE" w14:textId="77777777" w:rsidR="00E57EC9" w:rsidRDefault="00776CEA" w:rsidP="00E57EC9">
      <w:r w:rsidRPr="00034910">
        <w:t>Mais Dick éleva la main</w:t>
      </w:r>
      <w:r w:rsidR="00E57EC9">
        <w:t>.</w:t>
      </w:r>
    </w:p>
    <w:p w14:paraId="0CAC6BD6" w14:textId="77777777" w:rsidR="00E57EC9" w:rsidRDefault="00E57EC9" w:rsidP="00E57EC9">
      <w:r>
        <w:t>— </w:t>
      </w:r>
      <w:r w:rsidR="00776CEA" w:rsidRPr="00034910">
        <w:t>Formez le cercle</w:t>
      </w:r>
      <w:r>
        <w:t xml:space="preserve">, </w:t>
      </w:r>
      <w:r w:rsidR="00776CEA" w:rsidRPr="00034910">
        <w:t>commanda-t-il</w:t>
      </w:r>
      <w:r>
        <w:t>.</w:t>
      </w:r>
    </w:p>
    <w:p w14:paraId="326EB018" w14:textId="77777777" w:rsidR="00E57EC9" w:rsidRDefault="00776CEA" w:rsidP="00E57EC9">
      <w:r w:rsidRPr="00034910">
        <w:t>Et les Mongols ayant exécuté le mouvement</w:t>
      </w:r>
      <w:r w:rsidR="00E57EC9">
        <w:t xml:space="preserve">, </w:t>
      </w:r>
      <w:r w:rsidRPr="00034910">
        <w:t>il dit encore</w:t>
      </w:r>
      <w:r w:rsidR="00E57EC9">
        <w:t> :</w:t>
      </w:r>
    </w:p>
    <w:p w14:paraId="0216772B" w14:textId="77777777" w:rsidR="00E57EC9" w:rsidRDefault="00E57EC9" w:rsidP="00E57EC9">
      <w:r>
        <w:t>— </w:t>
      </w:r>
      <w:r w:rsidR="00776CEA" w:rsidRPr="00034910">
        <w:t>Qu</w:t>
      </w:r>
      <w:r>
        <w:t>’</w:t>
      </w:r>
      <w:r w:rsidR="00776CEA" w:rsidRPr="00034910">
        <w:t>on allume les torches</w:t>
      </w:r>
      <w:r>
        <w:t>.</w:t>
      </w:r>
    </w:p>
    <w:p w14:paraId="4AB3D43F" w14:textId="77777777" w:rsidR="00E57EC9" w:rsidRDefault="00776CEA" w:rsidP="00E57EC9">
      <w:r w:rsidRPr="00034910">
        <w:t>Jean attendait ces mots</w:t>
      </w:r>
      <w:r w:rsidR="00E57EC9">
        <w:t xml:space="preserve">, </w:t>
      </w:r>
      <w:r w:rsidRPr="00034910">
        <w:t>car instantanément deux torches s</w:t>
      </w:r>
      <w:r w:rsidR="00E57EC9">
        <w:t>’</w:t>
      </w:r>
      <w:r w:rsidRPr="00034910">
        <w:t>embrasèrent dissipant la pénombre de la salle</w:t>
      </w:r>
      <w:r w:rsidR="00E57EC9">
        <w:t>.</w:t>
      </w:r>
    </w:p>
    <w:p w14:paraId="5AC1A6E9" w14:textId="77777777" w:rsidR="00E57EC9" w:rsidRDefault="00E57EC9" w:rsidP="00E57EC9">
      <w:r>
        <w:t>— </w:t>
      </w:r>
      <w:r w:rsidR="00776CEA" w:rsidRPr="00034910">
        <w:t>Présentez vos mains droites</w:t>
      </w:r>
      <w:r>
        <w:t xml:space="preserve">, </w:t>
      </w:r>
      <w:r w:rsidR="00776CEA" w:rsidRPr="00034910">
        <w:t>la paume en l</w:t>
      </w:r>
      <w:r>
        <w:t>’</w:t>
      </w:r>
      <w:r w:rsidR="00776CEA" w:rsidRPr="00034910">
        <w:t>air</w:t>
      </w:r>
      <w:r>
        <w:t>.</w:t>
      </w:r>
    </w:p>
    <w:p w14:paraId="13F8C5D0" w14:textId="77777777" w:rsidR="00E57EC9" w:rsidRDefault="005167E0" w:rsidP="00E57EC9">
      <w:r w:rsidRPr="00034910">
        <w:t>Dix paumes s</w:t>
      </w:r>
      <w:r w:rsidR="00E57EC9">
        <w:t>’</w:t>
      </w:r>
      <w:r w:rsidRPr="00034910">
        <w:t>élevèrent autour du jeune homme</w:t>
      </w:r>
      <w:r w:rsidR="00E57EC9">
        <w:t xml:space="preserve">, </w:t>
      </w:r>
      <w:r w:rsidRPr="00034910">
        <w:t>qui les couvrit d</w:t>
      </w:r>
      <w:r w:rsidR="00E57EC9">
        <w:t>’</w:t>
      </w:r>
      <w:r w:rsidRPr="00034910">
        <w:t>un regard circulaire</w:t>
      </w:r>
      <w:r w:rsidR="00E57EC9">
        <w:t xml:space="preserve">, </w:t>
      </w:r>
      <w:r w:rsidRPr="00034910">
        <w:t>et désignant l</w:t>
      </w:r>
      <w:r w:rsidR="00E57EC9">
        <w:t>’</w:t>
      </w:r>
      <w:r w:rsidRPr="00034910">
        <w:t>un des assistants</w:t>
      </w:r>
      <w:r w:rsidR="00E57EC9">
        <w:t xml:space="preserve">, </w:t>
      </w:r>
      <w:r w:rsidRPr="00034910">
        <w:t>celui qui tout à l</w:t>
      </w:r>
      <w:r w:rsidR="00E57EC9">
        <w:t>’</w:t>
      </w:r>
      <w:r w:rsidRPr="00034910">
        <w:t xml:space="preserve">heure avait répondu au nom de </w:t>
      </w:r>
      <w:proofErr w:type="spellStart"/>
      <w:r w:rsidRPr="00034910">
        <w:t>Galtar</w:t>
      </w:r>
      <w:proofErr w:type="spellEnd"/>
      <w:r w:rsidR="00E57EC9">
        <w:t> :</w:t>
      </w:r>
    </w:p>
    <w:p w14:paraId="521AE770" w14:textId="77777777" w:rsidR="00E57EC9" w:rsidRDefault="00E57EC9" w:rsidP="00E57EC9">
      <w:r>
        <w:t>— </w:t>
      </w:r>
      <w:r w:rsidR="00776CEA" w:rsidRPr="00034910">
        <w:t>Voici le complice du voleur</w:t>
      </w:r>
      <w:r>
        <w:t>.</w:t>
      </w:r>
    </w:p>
    <w:p w14:paraId="0A80E45A" w14:textId="77777777" w:rsidR="00E57EC9" w:rsidRDefault="00E57EC9" w:rsidP="00E57EC9">
      <w:r>
        <w:t>— </w:t>
      </w:r>
      <w:r w:rsidR="00776CEA" w:rsidRPr="00034910">
        <w:t>Moi</w:t>
      </w:r>
      <w:r>
        <w:t xml:space="preserve"> ! </w:t>
      </w:r>
      <w:r w:rsidR="00776CEA" w:rsidRPr="00034910">
        <w:t>essaya de protester l</w:t>
      </w:r>
      <w:r>
        <w:t>’</w:t>
      </w:r>
      <w:r w:rsidR="00776CEA" w:rsidRPr="00034910">
        <w:t>accusé</w:t>
      </w:r>
      <w:r>
        <w:t xml:space="preserve">, </w:t>
      </w:r>
      <w:r w:rsidR="00776CEA" w:rsidRPr="00034910">
        <w:t>tandis que Ghis se rapprochait vivement</w:t>
      </w:r>
      <w:r>
        <w:t xml:space="preserve">, </w:t>
      </w:r>
      <w:r w:rsidR="00776CEA" w:rsidRPr="00034910">
        <w:t>stupéfié par ce dénouement inattendu</w:t>
      </w:r>
      <w:r>
        <w:t xml:space="preserve">, </w:t>
      </w:r>
      <w:r w:rsidR="00776CEA" w:rsidRPr="00034910">
        <w:lastRenderedPageBreak/>
        <w:t>car pas plus que ses serviteurs</w:t>
      </w:r>
      <w:r>
        <w:t xml:space="preserve">, </w:t>
      </w:r>
      <w:r w:rsidR="00776CEA" w:rsidRPr="00034910">
        <w:t>il n</w:t>
      </w:r>
      <w:r>
        <w:t>’</w:t>
      </w:r>
      <w:r w:rsidR="00776CEA" w:rsidRPr="00034910">
        <w:t>avait compris goutte à l</w:t>
      </w:r>
      <w:r>
        <w:t>’</w:t>
      </w:r>
      <w:r w:rsidR="00776CEA" w:rsidRPr="00034910">
        <w:t>aventure</w:t>
      </w:r>
      <w:r>
        <w:t>.</w:t>
      </w:r>
    </w:p>
    <w:p w14:paraId="5BD04B8D" w14:textId="77777777" w:rsidR="00E57EC9" w:rsidRDefault="00776CEA" w:rsidP="00E57EC9">
      <w:r w:rsidRPr="00034910">
        <w:t>Mais Dick imposa rudement silence à l</w:t>
      </w:r>
      <w:r w:rsidR="00E57EC9">
        <w:t>’</w:t>
      </w:r>
      <w:r w:rsidRPr="00034910">
        <w:t>accusé</w:t>
      </w:r>
      <w:r w:rsidR="00E57EC9">
        <w:t>.</w:t>
      </w:r>
    </w:p>
    <w:p w14:paraId="54488CD9" w14:textId="77777777" w:rsidR="00E57EC9" w:rsidRDefault="00E57EC9" w:rsidP="00E57EC9">
      <w:r>
        <w:t>— </w:t>
      </w:r>
      <w:r w:rsidR="00776CEA" w:rsidRPr="00034910">
        <w:t>Tais-toi</w:t>
      </w:r>
      <w:r>
        <w:t xml:space="preserve">. </w:t>
      </w:r>
      <w:r w:rsidR="00776CEA" w:rsidRPr="00034910">
        <w:t xml:space="preserve">Tu rachèteras ta faute en aidant ton maître à rentrer en possession de </w:t>
      </w:r>
      <w:proofErr w:type="spellStart"/>
      <w:r w:rsidR="00776CEA" w:rsidRPr="00034910">
        <w:t>Selm-Arge</w:t>
      </w:r>
      <w:proofErr w:type="spellEnd"/>
      <w:r>
        <w:t xml:space="preserve">, </w:t>
      </w:r>
      <w:r w:rsidR="00776CEA" w:rsidRPr="00034910">
        <w:t>fétiche heureux du village</w:t>
      </w:r>
      <w:r>
        <w:t>.</w:t>
      </w:r>
    </w:p>
    <w:p w14:paraId="65A5B8A4" w14:textId="77777777" w:rsidR="00E57EC9" w:rsidRDefault="00776CEA" w:rsidP="00E57EC9">
      <w:r w:rsidRPr="00034910">
        <w:t>Et</w:t>
      </w:r>
      <w:r w:rsidR="00E57EC9">
        <w:t xml:space="preserve">, </w:t>
      </w:r>
      <w:r w:rsidRPr="00034910">
        <w:t>narquois</w:t>
      </w:r>
      <w:r w:rsidR="00E57EC9">
        <w:t> :</w:t>
      </w:r>
    </w:p>
    <w:p w14:paraId="75FB69FD" w14:textId="77777777" w:rsidR="00E57EC9" w:rsidRDefault="00E57EC9" w:rsidP="00E57EC9">
      <w:r>
        <w:t>— </w:t>
      </w:r>
      <w:r w:rsidR="00776CEA" w:rsidRPr="00034910">
        <w:t>Les sorciers ne disent pas tout</w:t>
      </w:r>
      <w:r>
        <w:t xml:space="preserve">. </w:t>
      </w:r>
      <w:r w:rsidR="00776CEA" w:rsidRPr="00034910">
        <w:t>La cloche ne devait pas sonner pour désigner le coupable</w:t>
      </w:r>
      <w:r>
        <w:t xml:space="preserve">. </w:t>
      </w:r>
      <w:r w:rsidR="00776CEA" w:rsidRPr="00034910">
        <w:t>Eh</w:t>
      </w:r>
      <w:r>
        <w:t xml:space="preserve"> ! </w:t>
      </w:r>
      <w:r w:rsidR="00776CEA" w:rsidRPr="00034910">
        <w:t>Eh</w:t>
      </w:r>
      <w:r>
        <w:t xml:space="preserve"> ! </w:t>
      </w:r>
      <w:r w:rsidR="00776CEA" w:rsidRPr="00034910">
        <w:t>C</w:t>
      </w:r>
      <w:r>
        <w:t>’</w:t>
      </w:r>
      <w:r w:rsidR="00776CEA" w:rsidRPr="00034910">
        <w:t>est autrement qu</w:t>
      </w:r>
      <w:r>
        <w:t>’</w:t>
      </w:r>
      <w:r w:rsidR="00776CEA" w:rsidRPr="00034910">
        <w:t>elle pouvait le confondre</w:t>
      </w:r>
      <w:r>
        <w:t xml:space="preserve">. </w:t>
      </w:r>
      <w:r w:rsidR="00776CEA" w:rsidRPr="00034910">
        <w:t>Regardez vos mains</w:t>
      </w:r>
      <w:r>
        <w:t xml:space="preserve">, </w:t>
      </w:r>
      <w:r w:rsidR="00776CEA" w:rsidRPr="00034910">
        <w:t>guerriers</w:t>
      </w:r>
      <w:r>
        <w:t xml:space="preserve">. </w:t>
      </w:r>
      <w:r w:rsidR="00776CEA" w:rsidRPr="00034910">
        <w:t>Tous ceux dont la conscience est pure ont bravement serré la cloche entre leurs doigts</w:t>
      </w:r>
      <w:r>
        <w:t xml:space="preserve">. </w:t>
      </w:r>
      <w:r w:rsidR="00776CEA" w:rsidRPr="00034910">
        <w:t>Leurs mains sont noircies</w:t>
      </w:r>
      <w:r>
        <w:t xml:space="preserve">. </w:t>
      </w:r>
      <w:r w:rsidR="00776CEA" w:rsidRPr="00034910">
        <w:t>Seul le v</w:t>
      </w:r>
      <w:r w:rsidR="00776CEA" w:rsidRPr="00034910">
        <w:t>o</w:t>
      </w:r>
      <w:r w:rsidR="00776CEA" w:rsidRPr="00034910">
        <w:t>leur n</w:t>
      </w:r>
      <w:r>
        <w:t>’</w:t>
      </w:r>
      <w:r w:rsidR="00776CEA" w:rsidRPr="00034910">
        <w:t>a point osé</w:t>
      </w:r>
      <w:r>
        <w:t xml:space="preserve">. </w:t>
      </w:r>
      <w:r w:rsidR="00776CEA" w:rsidRPr="00034910">
        <w:t>Il a fait semblant</w:t>
      </w:r>
      <w:r>
        <w:t xml:space="preserve">, </w:t>
      </w:r>
      <w:r w:rsidR="00776CEA" w:rsidRPr="00034910">
        <w:t>croyant nous tromper</w:t>
      </w:r>
      <w:r>
        <w:t xml:space="preserve">, </w:t>
      </w:r>
      <w:r w:rsidR="00776CEA" w:rsidRPr="00034910">
        <w:t>et sa main est demeurée indemne de la noirceur dont la sonnette avait promis de marquer les honnêtes gens</w:t>
      </w:r>
      <w:r>
        <w:t>.</w:t>
      </w:r>
    </w:p>
    <w:p w14:paraId="1F7BF133" w14:textId="77777777" w:rsidR="00E57EC9" w:rsidRDefault="00776CEA" w:rsidP="00E57EC9">
      <w:r w:rsidRPr="00034910">
        <w:t>Tous considéraient leurs droites avec stupeur</w:t>
      </w:r>
      <w:r w:rsidR="00E57EC9">
        <w:t>.</w:t>
      </w:r>
    </w:p>
    <w:p w14:paraId="02D759D6" w14:textId="77777777" w:rsidR="00E57EC9" w:rsidRDefault="00776CEA" w:rsidP="00E57EC9">
      <w:r w:rsidRPr="00034910">
        <w:t>Ce qu</w:t>
      </w:r>
      <w:r w:rsidR="00E57EC9">
        <w:t>’</w:t>
      </w:r>
      <w:r w:rsidRPr="00034910">
        <w:t xml:space="preserve">affirmait le </w:t>
      </w:r>
      <w:r w:rsidR="00E57EC9">
        <w:t>« </w:t>
      </w:r>
      <w:r w:rsidRPr="00034910">
        <w:t>sorcier</w:t>
      </w:r>
      <w:r w:rsidR="00E57EC9">
        <w:t> »</w:t>
      </w:r>
      <w:r w:rsidRPr="00034910">
        <w:t xml:space="preserve"> était rigoureusement vrai</w:t>
      </w:r>
      <w:r w:rsidR="00E57EC9">
        <w:t xml:space="preserve">. </w:t>
      </w:r>
      <w:r w:rsidRPr="00034910">
        <w:t>Et devant ce prodige</w:t>
      </w:r>
      <w:r w:rsidR="00E57EC9">
        <w:t xml:space="preserve">, </w:t>
      </w:r>
      <w:r w:rsidRPr="00034910">
        <w:t>ces hommes simples demeuraient éperdus</w:t>
      </w:r>
      <w:r w:rsidR="00E57EC9">
        <w:t xml:space="preserve">. </w:t>
      </w:r>
      <w:r w:rsidRPr="00034910">
        <w:t>Le chef</w:t>
      </w:r>
      <w:r w:rsidR="00E57EC9">
        <w:t xml:space="preserve">, </w:t>
      </w:r>
      <w:r w:rsidRPr="00034910">
        <w:t>lui</w:t>
      </w:r>
      <w:r w:rsidR="00E57EC9">
        <w:t xml:space="preserve">, </w:t>
      </w:r>
      <w:r w:rsidRPr="00034910">
        <w:t>s</w:t>
      </w:r>
      <w:r w:rsidR="00E57EC9">
        <w:t>’</w:t>
      </w:r>
      <w:r w:rsidRPr="00034910">
        <w:t>était immobilisé en une attitude respectueuse</w:t>
      </w:r>
      <w:r w:rsidR="00E57EC9">
        <w:t xml:space="preserve">. </w:t>
      </w:r>
      <w:r w:rsidRPr="00034910">
        <w:t>Il vénérait son hôte maintenant</w:t>
      </w:r>
      <w:r w:rsidR="00E57EC9">
        <w:t>.</w:t>
      </w:r>
    </w:p>
    <w:p w14:paraId="3D1EB681" w14:textId="77777777" w:rsidR="00E57EC9" w:rsidRDefault="00776CEA" w:rsidP="00E57EC9">
      <w:r w:rsidRPr="00034910">
        <w:t>Pourtant le prodige s</w:t>
      </w:r>
      <w:r w:rsidR="00E57EC9">
        <w:t>’</w:t>
      </w:r>
      <w:r w:rsidRPr="00034910">
        <w:t>expliquait bien simplement</w:t>
      </w:r>
      <w:r w:rsidR="00E57EC9">
        <w:t xml:space="preserve">. </w:t>
      </w:r>
      <w:r w:rsidRPr="00034910">
        <w:t>Dick avait enduit la sonnette d</w:t>
      </w:r>
      <w:r w:rsidR="00E57EC9">
        <w:t>’</w:t>
      </w:r>
      <w:r w:rsidRPr="00034910">
        <w:t>une épaisse couche de noir de fumée</w:t>
      </w:r>
      <w:r w:rsidR="00E57EC9">
        <w:t xml:space="preserve">, </w:t>
      </w:r>
      <w:r w:rsidRPr="00034910">
        <w:t>rééditant l</w:t>
      </w:r>
      <w:r w:rsidR="00E57EC9">
        <w:t>’</w:t>
      </w:r>
      <w:r w:rsidRPr="00034910">
        <w:t>anecdote moyenâgeuse du sac de charbon</w:t>
      </w:r>
      <w:r w:rsidR="00E57EC9">
        <w:t>.</w:t>
      </w:r>
    </w:p>
    <w:p w14:paraId="2DF6E048" w14:textId="77777777" w:rsidR="00E57EC9" w:rsidRDefault="00776CEA" w:rsidP="00E57EC9">
      <w:r w:rsidRPr="00034910">
        <w:t>Ces procédés</w:t>
      </w:r>
      <w:r w:rsidR="00E57EC9">
        <w:t xml:space="preserve">, </w:t>
      </w:r>
      <w:r w:rsidRPr="00034910">
        <w:t>démodés dans nos pays de civilisation o</w:t>
      </w:r>
      <w:r w:rsidRPr="00034910">
        <w:t>u</w:t>
      </w:r>
      <w:r w:rsidRPr="00034910">
        <w:t>trancière</w:t>
      </w:r>
      <w:r w:rsidR="00E57EC9">
        <w:t xml:space="preserve">, </w:t>
      </w:r>
      <w:r w:rsidRPr="00034910">
        <w:t>conservent toute leur valeur en face de primitifs</w:t>
      </w:r>
      <w:r w:rsidR="00E57EC9">
        <w:t xml:space="preserve">. </w:t>
      </w:r>
      <w:r w:rsidRPr="00034910">
        <w:t>Mais le jeune homme avait pensé que</w:t>
      </w:r>
      <w:r w:rsidR="00E57EC9">
        <w:t xml:space="preserve">, </w:t>
      </w:r>
      <w:r w:rsidRPr="00034910">
        <w:t>même après l</w:t>
      </w:r>
      <w:r w:rsidR="00E57EC9">
        <w:t>’</w:t>
      </w:r>
      <w:r w:rsidRPr="00034910">
        <w:t>expérience</w:t>
      </w:r>
      <w:r w:rsidR="00E57EC9">
        <w:t xml:space="preserve">, </w:t>
      </w:r>
      <w:r w:rsidRPr="00034910">
        <w:t>il importait de laisser les assistants sous le coup d</w:t>
      </w:r>
      <w:r w:rsidR="00E57EC9">
        <w:t>’</w:t>
      </w:r>
      <w:r w:rsidRPr="00034910">
        <w:t>une hypothèse merveilleuse</w:t>
      </w:r>
      <w:r w:rsidR="00E57EC9">
        <w:t>.</w:t>
      </w:r>
    </w:p>
    <w:p w14:paraId="6ED24393" w14:textId="77777777" w:rsidR="00E57EC9" w:rsidRDefault="00E57EC9" w:rsidP="00E57EC9">
      <w:r>
        <w:lastRenderedPageBreak/>
        <w:t>— </w:t>
      </w:r>
      <w:proofErr w:type="spellStart"/>
      <w:r w:rsidR="00776CEA" w:rsidRPr="00034910">
        <w:t>Galtar</w:t>
      </w:r>
      <w:proofErr w:type="spellEnd"/>
      <w:r>
        <w:t xml:space="preserve">, </w:t>
      </w:r>
      <w:r w:rsidR="00776CEA" w:rsidRPr="00034910">
        <w:t>reste</w:t>
      </w:r>
      <w:r>
        <w:t xml:space="preserve"> ! </w:t>
      </w:r>
      <w:r w:rsidR="00776CEA" w:rsidRPr="00034910">
        <w:t>Que les autres sortent et renvoient tous ceux qui attendent encore</w:t>
      </w:r>
      <w:r>
        <w:t xml:space="preserve"> ! </w:t>
      </w:r>
      <w:r w:rsidR="00776CEA" w:rsidRPr="00034910">
        <w:t>Personne</w:t>
      </w:r>
      <w:r>
        <w:t xml:space="preserve">, </w:t>
      </w:r>
      <w:r w:rsidR="00776CEA" w:rsidRPr="00034910">
        <w:t>parmi ceux-là</w:t>
      </w:r>
      <w:r>
        <w:t xml:space="preserve">, </w:t>
      </w:r>
      <w:r w:rsidR="00776CEA" w:rsidRPr="00034910">
        <w:t>ne saurait être soupçonné</w:t>
      </w:r>
      <w:r>
        <w:t>.</w:t>
      </w:r>
    </w:p>
    <w:p w14:paraId="62C910D5" w14:textId="77777777" w:rsidR="00E57EC9" w:rsidRDefault="00776CEA" w:rsidP="00E57EC9">
      <w:r w:rsidRPr="00034910">
        <w:t>Une acclamation salua cette péroraison</w:t>
      </w:r>
      <w:r w:rsidR="00E57EC9">
        <w:t xml:space="preserve">, </w:t>
      </w:r>
      <w:r w:rsidRPr="00034910">
        <w:t>et les Mongols so</w:t>
      </w:r>
      <w:r w:rsidRPr="00034910">
        <w:t>r</w:t>
      </w:r>
      <w:r w:rsidRPr="00034910">
        <w:t>tirent</w:t>
      </w:r>
      <w:r w:rsidR="00E57EC9">
        <w:t xml:space="preserve">, </w:t>
      </w:r>
      <w:r w:rsidRPr="00034910">
        <w:t>joyeux d</w:t>
      </w:r>
      <w:r w:rsidR="00E57EC9">
        <w:t>’</w:t>
      </w:r>
      <w:r w:rsidRPr="00034910">
        <w:t>échapper à un sorcier redoutable</w:t>
      </w:r>
      <w:r w:rsidR="00E57EC9">
        <w:t>.</w:t>
      </w:r>
    </w:p>
    <w:p w14:paraId="14800643" w14:textId="77777777" w:rsidR="00E57EC9" w:rsidRDefault="00776CEA" w:rsidP="00E57EC9">
      <w:r w:rsidRPr="00034910">
        <w:t xml:space="preserve">Alors Ghis se rua vers </w:t>
      </w:r>
      <w:proofErr w:type="spellStart"/>
      <w:r w:rsidRPr="00034910">
        <w:t>Galtar</w:t>
      </w:r>
      <w:proofErr w:type="spellEnd"/>
      <w:r w:rsidRPr="00034910">
        <w:t xml:space="preserve"> et le secouant rudement</w:t>
      </w:r>
      <w:r w:rsidR="00E57EC9">
        <w:t> :</w:t>
      </w:r>
    </w:p>
    <w:p w14:paraId="6C410222" w14:textId="77777777" w:rsidR="00E57EC9" w:rsidRDefault="00E57EC9" w:rsidP="00E57EC9">
      <w:r>
        <w:t>— </w:t>
      </w:r>
      <w:r w:rsidR="00776CEA" w:rsidRPr="00034910">
        <w:t>Misérable</w:t>
      </w:r>
      <w:r>
        <w:t xml:space="preserve">, </w:t>
      </w:r>
      <w:r w:rsidR="00776CEA" w:rsidRPr="00034910">
        <w:t>rugit-il</w:t>
      </w:r>
      <w:r>
        <w:t xml:space="preserve">, </w:t>
      </w:r>
      <w:r w:rsidR="00776CEA" w:rsidRPr="00034910">
        <w:t>tu as volé ton maître</w:t>
      </w:r>
      <w:r>
        <w:t>.</w:t>
      </w:r>
    </w:p>
    <w:p w14:paraId="1BEEC194" w14:textId="77777777" w:rsidR="00E57EC9" w:rsidRDefault="00776CEA" w:rsidP="00E57EC9">
      <w:r w:rsidRPr="00034910">
        <w:t>L</w:t>
      </w:r>
      <w:r w:rsidR="00E57EC9">
        <w:t>’</w:t>
      </w:r>
      <w:r w:rsidRPr="00034910">
        <w:t>autre se laissa tomber sur les genoux avec ce seul mot</w:t>
      </w:r>
      <w:r w:rsidR="00E57EC9">
        <w:t> :</w:t>
      </w:r>
    </w:p>
    <w:p w14:paraId="59815B02" w14:textId="77777777" w:rsidR="00E57EC9" w:rsidRDefault="00E57EC9" w:rsidP="00E57EC9">
      <w:r>
        <w:t>— </w:t>
      </w:r>
      <w:r w:rsidR="00776CEA" w:rsidRPr="00034910">
        <w:t>Grâce</w:t>
      </w:r>
      <w:r>
        <w:t> !</w:t>
      </w:r>
    </w:p>
    <w:p w14:paraId="10D39041" w14:textId="77777777" w:rsidR="00E57EC9" w:rsidRDefault="00776CEA" w:rsidP="00E57EC9">
      <w:r w:rsidRPr="00034910">
        <w:t>C</w:t>
      </w:r>
      <w:r w:rsidR="00E57EC9">
        <w:t>’</w:t>
      </w:r>
      <w:r w:rsidRPr="00034910">
        <w:t>était l</w:t>
      </w:r>
      <w:r w:rsidR="00E57EC9">
        <w:t>’</w:t>
      </w:r>
      <w:r w:rsidRPr="00034910">
        <w:t>aveu</w:t>
      </w:r>
      <w:r w:rsidR="00E57EC9">
        <w:t xml:space="preserve"> ! </w:t>
      </w:r>
      <w:r w:rsidRPr="00034910">
        <w:t>Dick s</w:t>
      </w:r>
      <w:r w:rsidR="00E57EC9">
        <w:t>’</w:t>
      </w:r>
      <w:r w:rsidRPr="00034910">
        <w:t>interposa aussitôt</w:t>
      </w:r>
      <w:r w:rsidR="00E57EC9">
        <w:t xml:space="preserve">, </w:t>
      </w:r>
      <w:r w:rsidRPr="00034910">
        <w:t>et</w:t>
      </w:r>
      <w:r w:rsidR="00E57EC9">
        <w:t xml:space="preserve">, </w:t>
      </w:r>
      <w:r w:rsidRPr="00034910">
        <w:t>écartant le chef avec cette vigueur nerveuse irrésistible que son apparence ne faisait point soupçonner</w:t>
      </w:r>
      <w:r w:rsidR="00E57EC9">
        <w:t>.</w:t>
      </w:r>
    </w:p>
    <w:p w14:paraId="1D5E0D0F" w14:textId="77777777" w:rsidR="00E57EC9" w:rsidRDefault="00E57EC9" w:rsidP="00E57EC9">
      <w:r>
        <w:t>— </w:t>
      </w:r>
      <w:r w:rsidR="00776CEA" w:rsidRPr="00034910">
        <w:t>Il te sera fait grâce si tu ne dissimules rien</w:t>
      </w:r>
      <w:r>
        <w:t>.</w:t>
      </w:r>
    </w:p>
    <w:p w14:paraId="58DBD631" w14:textId="77777777" w:rsidR="00E57EC9" w:rsidRDefault="00776CEA" w:rsidP="00E57EC9">
      <w:r w:rsidRPr="00034910">
        <w:t>Et</w:t>
      </w:r>
      <w:r w:rsidR="00E57EC9">
        <w:t xml:space="preserve">, </w:t>
      </w:r>
      <w:r w:rsidRPr="00034910">
        <w:t>se tournant vers le vieillard</w:t>
      </w:r>
      <w:r w:rsidR="00E57EC9">
        <w:t> :</w:t>
      </w:r>
    </w:p>
    <w:p w14:paraId="2D544D00" w14:textId="77777777" w:rsidR="00E57EC9" w:rsidRDefault="00E57EC9" w:rsidP="00E57EC9">
      <w:r>
        <w:t>— </w:t>
      </w:r>
      <w:r w:rsidR="00776CEA" w:rsidRPr="00034910">
        <w:t>Tu entends</w:t>
      </w:r>
      <w:r>
        <w:t xml:space="preserve">, </w:t>
      </w:r>
      <w:r w:rsidR="00776CEA" w:rsidRPr="00034910">
        <w:t>chef</w:t>
      </w:r>
      <w:r>
        <w:t xml:space="preserve"> ; </w:t>
      </w:r>
      <w:r w:rsidR="00776CEA" w:rsidRPr="00034910">
        <w:t>cet homme ne sera pas puni s</w:t>
      </w:r>
      <w:r>
        <w:t>’</w:t>
      </w:r>
      <w:r w:rsidR="00776CEA" w:rsidRPr="00034910">
        <w:t>il dit la vérité tout entière</w:t>
      </w:r>
      <w:r>
        <w:t>.</w:t>
      </w:r>
    </w:p>
    <w:p w14:paraId="1C094B72" w14:textId="77777777" w:rsidR="00E57EC9" w:rsidRDefault="00776CEA" w:rsidP="00E57EC9">
      <w:r w:rsidRPr="00034910">
        <w:t>L</w:t>
      </w:r>
      <w:r w:rsidR="00E57EC9">
        <w:t>’</w:t>
      </w:r>
      <w:r w:rsidRPr="00034910">
        <w:t>interpellé s</w:t>
      </w:r>
      <w:r w:rsidR="00E57EC9">
        <w:t>’</w:t>
      </w:r>
      <w:r w:rsidRPr="00034910">
        <w:t>inclina jusqu</w:t>
      </w:r>
      <w:r w:rsidR="00E57EC9">
        <w:t>’</w:t>
      </w:r>
      <w:r w:rsidRPr="00034910">
        <w:t>à terre</w:t>
      </w:r>
      <w:r w:rsidR="00E57EC9">
        <w:t>.</w:t>
      </w:r>
    </w:p>
    <w:p w14:paraId="3912FCB2" w14:textId="77777777" w:rsidR="00E57EC9" w:rsidRDefault="00E57EC9" w:rsidP="00E57EC9">
      <w:r>
        <w:t>— </w:t>
      </w:r>
      <w:r w:rsidR="00776CEA" w:rsidRPr="00034910">
        <w:t>Ta volonté est la mienne</w:t>
      </w:r>
      <w:r>
        <w:t>.</w:t>
      </w:r>
    </w:p>
    <w:p w14:paraId="2B0F362C" w14:textId="77777777" w:rsidR="00E57EC9" w:rsidRDefault="00E57EC9" w:rsidP="00E57EC9">
      <w:r>
        <w:t>— </w:t>
      </w:r>
      <w:r w:rsidR="00776CEA" w:rsidRPr="00034910">
        <w:t>Bien</w:t>
      </w:r>
      <w:r>
        <w:t xml:space="preserve">. </w:t>
      </w:r>
      <w:r w:rsidR="00776CEA" w:rsidRPr="00034910">
        <w:t>Tu entends</w:t>
      </w:r>
      <w:r>
        <w:t xml:space="preserve">, </w:t>
      </w:r>
      <w:proofErr w:type="spellStart"/>
      <w:r w:rsidR="00776CEA" w:rsidRPr="00034910">
        <w:t>Galtar</w:t>
      </w:r>
      <w:proofErr w:type="spellEnd"/>
      <w:r>
        <w:t xml:space="preserve">, </w:t>
      </w:r>
      <w:r w:rsidR="00776CEA" w:rsidRPr="00034910">
        <w:t>ta grâce dépend de toi seul</w:t>
      </w:r>
      <w:r>
        <w:t xml:space="preserve">. </w:t>
      </w:r>
      <w:r w:rsidR="00776CEA" w:rsidRPr="00034910">
        <w:t>Comment as-tu connu celui que tu as servi contre ton maître</w:t>
      </w:r>
      <w:r>
        <w:t> ?</w:t>
      </w:r>
    </w:p>
    <w:p w14:paraId="237F351E" w14:textId="77777777" w:rsidR="00E57EC9" w:rsidRDefault="00E57EC9" w:rsidP="00E57EC9">
      <w:r>
        <w:t>— </w:t>
      </w:r>
      <w:r w:rsidR="00776CEA" w:rsidRPr="00034910">
        <w:t>Je l</w:t>
      </w:r>
      <w:r>
        <w:t>’</w:t>
      </w:r>
      <w:r w:rsidR="00776CEA" w:rsidRPr="00034910">
        <w:t>ai rencontré dans le steppe en chassant</w:t>
      </w:r>
      <w:r>
        <w:t xml:space="preserve">. </w:t>
      </w:r>
      <w:r w:rsidR="00776CEA" w:rsidRPr="002131E0">
        <w:rPr>
          <w:lang w:val="fr-029"/>
        </w:rPr>
        <w:t xml:space="preserve">Il </w:t>
      </w:r>
      <w:r w:rsidR="00776CEA" w:rsidRPr="00034910">
        <w:t>m</w:t>
      </w:r>
      <w:r>
        <w:t>’</w:t>
      </w:r>
      <w:r w:rsidR="00776CEA" w:rsidRPr="00034910">
        <w:t>a dit être un puissant magicien</w:t>
      </w:r>
      <w:r>
        <w:t xml:space="preserve">. </w:t>
      </w:r>
      <w:r w:rsidR="00776CEA" w:rsidRPr="00034910">
        <w:t>Il m</w:t>
      </w:r>
      <w:r>
        <w:t>’</w:t>
      </w:r>
      <w:r w:rsidR="00776CEA" w:rsidRPr="00034910">
        <w:t>a offert un collier de perles ro</w:t>
      </w:r>
      <w:r w:rsidR="00776CEA" w:rsidRPr="00034910">
        <w:t>u</w:t>
      </w:r>
      <w:r w:rsidR="00776CEA" w:rsidRPr="00034910">
        <w:t>ges</w:t>
      </w:r>
      <w:r>
        <w:t xml:space="preserve">, </w:t>
      </w:r>
      <w:r w:rsidR="00776CEA" w:rsidRPr="00034910">
        <w:t>dures comme la pierre</w:t>
      </w:r>
      <w:r>
        <w:t>.</w:t>
      </w:r>
    </w:p>
    <w:p w14:paraId="53C4D028" w14:textId="77777777" w:rsidR="00E57EC9" w:rsidRDefault="00E57EC9" w:rsidP="00E57EC9">
      <w:r>
        <w:t>— </w:t>
      </w:r>
      <w:r w:rsidR="00776CEA" w:rsidRPr="00034910">
        <w:t>Du corail</w:t>
      </w:r>
      <w:r>
        <w:t xml:space="preserve">, </w:t>
      </w:r>
      <w:r w:rsidR="00776CEA" w:rsidRPr="00034910">
        <w:t>murmura l</w:t>
      </w:r>
      <w:r>
        <w:t>’</w:t>
      </w:r>
      <w:r w:rsidR="00776CEA" w:rsidRPr="00034910">
        <w:t>anglais</w:t>
      </w:r>
      <w:r>
        <w:t>.</w:t>
      </w:r>
    </w:p>
    <w:p w14:paraId="0228DE85" w14:textId="77777777" w:rsidR="00E57EC9" w:rsidRDefault="00E57EC9" w:rsidP="00E57EC9">
      <w:r>
        <w:lastRenderedPageBreak/>
        <w:t>— </w:t>
      </w:r>
      <w:r w:rsidR="00776CEA" w:rsidRPr="00034910">
        <w:t xml:space="preserve">Pour </w:t>
      </w:r>
      <w:proofErr w:type="spellStart"/>
      <w:r w:rsidR="00776CEA" w:rsidRPr="00034910">
        <w:t>Stolna</w:t>
      </w:r>
      <w:proofErr w:type="spellEnd"/>
      <w:r>
        <w:t xml:space="preserve">, </w:t>
      </w:r>
      <w:r w:rsidR="00776CEA" w:rsidRPr="00034910">
        <w:t>ma douce fiancée</w:t>
      </w:r>
      <w:r>
        <w:t xml:space="preserve">. </w:t>
      </w:r>
      <w:r w:rsidR="00776CEA" w:rsidRPr="002131E0">
        <w:rPr>
          <w:lang w:val="fr-029"/>
        </w:rPr>
        <w:t xml:space="preserve">Il </w:t>
      </w:r>
      <w:r w:rsidR="00776CEA" w:rsidRPr="00034910">
        <w:t>m</w:t>
      </w:r>
      <w:r>
        <w:t>’</w:t>
      </w:r>
      <w:r w:rsidR="00776CEA" w:rsidRPr="00034910">
        <w:t>a affirmé que je ne serais jamais soupçonné</w:t>
      </w:r>
      <w:r>
        <w:t xml:space="preserve">. </w:t>
      </w:r>
      <w:r w:rsidR="00776CEA" w:rsidRPr="00034910">
        <w:t>Le maître est si riche</w:t>
      </w:r>
      <w:r>
        <w:t xml:space="preserve"> ; </w:t>
      </w:r>
      <w:r w:rsidR="00776CEA" w:rsidRPr="00034910">
        <w:t>que lui impo</w:t>
      </w:r>
      <w:r w:rsidR="00776CEA" w:rsidRPr="00034910">
        <w:t>r</w:t>
      </w:r>
      <w:r w:rsidR="00776CEA" w:rsidRPr="00034910">
        <w:t>tait un cheval</w:t>
      </w:r>
      <w:r>
        <w:t xml:space="preserve">. </w:t>
      </w:r>
      <w:r w:rsidR="00776CEA" w:rsidRPr="00034910">
        <w:t>Je ne savais pas que la bête contenait la félicité du district</w:t>
      </w:r>
      <w:r>
        <w:t xml:space="preserve">. </w:t>
      </w:r>
      <w:r w:rsidR="00776CEA" w:rsidRPr="00034910">
        <w:t xml:space="preserve">Et puis </w:t>
      </w:r>
      <w:proofErr w:type="spellStart"/>
      <w:r w:rsidR="00776CEA" w:rsidRPr="00034910">
        <w:t>Stolna</w:t>
      </w:r>
      <w:proofErr w:type="spellEnd"/>
      <w:r w:rsidR="00776CEA" w:rsidRPr="00034910">
        <w:t xml:space="preserve"> aime la parure</w:t>
      </w:r>
      <w:r>
        <w:t>.</w:t>
      </w:r>
    </w:p>
    <w:p w14:paraId="4FCDD290" w14:textId="77777777" w:rsidR="00E57EC9" w:rsidRDefault="00E57EC9" w:rsidP="00E57EC9">
      <w:r>
        <w:t>— </w:t>
      </w:r>
      <w:r w:rsidR="00776CEA" w:rsidRPr="00034910">
        <w:t>Ce sorcier</w:t>
      </w:r>
      <w:r>
        <w:t xml:space="preserve">, </w:t>
      </w:r>
      <w:r w:rsidR="00776CEA" w:rsidRPr="00034910">
        <w:t>fit négligemment le jeune homme</w:t>
      </w:r>
      <w:r>
        <w:t xml:space="preserve">, </w:t>
      </w:r>
      <w:r w:rsidR="00776CEA" w:rsidRPr="00034910">
        <w:t>est grand</w:t>
      </w:r>
      <w:r>
        <w:t xml:space="preserve">, </w:t>
      </w:r>
      <w:r w:rsidR="00776CEA" w:rsidRPr="00034910">
        <w:t>sec</w:t>
      </w:r>
      <w:r>
        <w:t xml:space="preserve">, </w:t>
      </w:r>
      <w:r w:rsidR="00776CEA" w:rsidRPr="00034910">
        <w:t>brun</w:t>
      </w:r>
      <w:r>
        <w:t xml:space="preserve">, </w:t>
      </w:r>
      <w:r w:rsidR="00776CEA" w:rsidRPr="00034910">
        <w:t>avec des yeux noirs très vifs</w:t>
      </w:r>
      <w:r>
        <w:t>.</w:t>
      </w:r>
    </w:p>
    <w:p w14:paraId="600AA521" w14:textId="77777777" w:rsidR="00E57EC9" w:rsidRDefault="00776CEA" w:rsidP="00E57EC9">
      <w:r w:rsidRPr="00034910">
        <w:t>L</w:t>
      </w:r>
      <w:r w:rsidR="00E57EC9">
        <w:t>’</w:t>
      </w:r>
      <w:r w:rsidRPr="00034910">
        <w:t>homme frissonna</w:t>
      </w:r>
      <w:r w:rsidR="00E57EC9">
        <w:t> :</w:t>
      </w:r>
    </w:p>
    <w:p w14:paraId="74C0D960" w14:textId="77777777" w:rsidR="00E57EC9" w:rsidRDefault="00E57EC9" w:rsidP="00E57EC9">
      <w:r>
        <w:t>— </w:t>
      </w:r>
      <w:r w:rsidR="00776CEA" w:rsidRPr="00034910">
        <w:t>Ah</w:t>
      </w:r>
      <w:r>
        <w:t xml:space="preserve"> ! </w:t>
      </w:r>
      <w:r w:rsidR="00776CEA" w:rsidRPr="00034910">
        <w:t>je vois qu</w:t>
      </w:r>
      <w:r>
        <w:t>’</w:t>
      </w:r>
      <w:r w:rsidR="00776CEA" w:rsidRPr="00034910">
        <w:t>alors déjà vous nous aviez sous votre r</w:t>
      </w:r>
      <w:r w:rsidR="00776CEA" w:rsidRPr="00034910">
        <w:t>e</w:t>
      </w:r>
      <w:r w:rsidR="00776CEA" w:rsidRPr="00034910">
        <w:t>gard</w:t>
      </w:r>
      <w:r>
        <w:t>.</w:t>
      </w:r>
    </w:p>
    <w:p w14:paraId="730A1A69" w14:textId="77777777" w:rsidR="00E57EC9" w:rsidRDefault="00776CEA" w:rsidP="00E57EC9">
      <w:r w:rsidRPr="00034910">
        <w:t>Dick affirma gravement de la tête</w:t>
      </w:r>
      <w:r w:rsidR="00E57EC9">
        <w:t xml:space="preserve">, </w:t>
      </w:r>
      <w:r w:rsidRPr="00034910">
        <w:t>et avec lenteur</w:t>
      </w:r>
      <w:r w:rsidR="00E57EC9">
        <w:t> :</w:t>
      </w:r>
    </w:p>
    <w:p w14:paraId="67C0B06C" w14:textId="77777777" w:rsidR="00E57EC9" w:rsidRDefault="00E57EC9" w:rsidP="00E57EC9">
      <w:r>
        <w:t>— </w:t>
      </w:r>
      <w:r w:rsidR="00776CEA" w:rsidRPr="00034910">
        <w:t>Ne se faisait-il pas enlever vers le ciel par un grand o</w:t>
      </w:r>
      <w:r w:rsidR="00776CEA" w:rsidRPr="00034910">
        <w:t>i</w:t>
      </w:r>
      <w:r w:rsidR="00776CEA" w:rsidRPr="00034910">
        <w:t>seau blanc</w:t>
      </w:r>
      <w:r>
        <w:t> ?</w:t>
      </w:r>
    </w:p>
    <w:p w14:paraId="503F90A1" w14:textId="77777777" w:rsidR="00E57EC9" w:rsidRDefault="00E57EC9" w:rsidP="00E57EC9">
      <w:r>
        <w:t>— </w:t>
      </w:r>
      <w:r w:rsidR="00776CEA" w:rsidRPr="00034910">
        <w:t>Si</w:t>
      </w:r>
      <w:r>
        <w:t xml:space="preserve">, </w:t>
      </w:r>
      <w:r w:rsidR="00776CEA" w:rsidRPr="00034910">
        <w:t>si</w:t>
      </w:r>
      <w:r>
        <w:t xml:space="preserve">, </w:t>
      </w:r>
      <w:r w:rsidR="00776CEA" w:rsidRPr="00034910">
        <w:t>s</w:t>
      </w:r>
      <w:r>
        <w:t>’</w:t>
      </w:r>
      <w:r w:rsidR="00776CEA" w:rsidRPr="00034910">
        <w:t xml:space="preserve">écria </w:t>
      </w:r>
      <w:proofErr w:type="spellStart"/>
      <w:r w:rsidR="00776CEA" w:rsidRPr="00034910">
        <w:t>Galtar</w:t>
      </w:r>
      <w:proofErr w:type="spellEnd"/>
      <w:r w:rsidR="00776CEA" w:rsidRPr="00034910">
        <w:t xml:space="preserve"> en se prosternant</w:t>
      </w:r>
      <w:r>
        <w:t xml:space="preserve">, </w:t>
      </w:r>
      <w:r w:rsidR="00776CEA" w:rsidRPr="00034910">
        <w:t>le front dans la poussière</w:t>
      </w:r>
      <w:r>
        <w:t xml:space="preserve">. </w:t>
      </w:r>
      <w:r w:rsidR="00776CEA" w:rsidRPr="00034910">
        <w:t>Je comprends</w:t>
      </w:r>
      <w:r>
        <w:t xml:space="preserve">, </w:t>
      </w:r>
      <w:r w:rsidR="00776CEA" w:rsidRPr="00034910">
        <w:t>tu es un plus grand sorcier</w:t>
      </w:r>
      <w:r>
        <w:t xml:space="preserve">, </w:t>
      </w:r>
      <w:r w:rsidR="00776CEA" w:rsidRPr="00034910">
        <w:t>toi qui</w:t>
      </w:r>
      <w:r>
        <w:t xml:space="preserve">, </w:t>
      </w:r>
      <w:r w:rsidR="00776CEA" w:rsidRPr="00034910">
        <w:t>même absent</w:t>
      </w:r>
      <w:r>
        <w:t xml:space="preserve">, </w:t>
      </w:r>
      <w:r w:rsidR="00776CEA" w:rsidRPr="00034910">
        <w:t>as tout vu</w:t>
      </w:r>
      <w:r>
        <w:t>.</w:t>
      </w:r>
    </w:p>
    <w:p w14:paraId="53D3AA93" w14:textId="77777777" w:rsidR="00E57EC9" w:rsidRDefault="00E57EC9" w:rsidP="00E57EC9">
      <w:r>
        <w:t>— </w:t>
      </w:r>
      <w:r w:rsidR="00776CEA" w:rsidRPr="00034910">
        <w:t>J</w:t>
      </w:r>
      <w:r>
        <w:t>’</w:t>
      </w:r>
      <w:r w:rsidR="00776CEA" w:rsidRPr="00034910">
        <w:t>ai tout vu</w:t>
      </w:r>
      <w:r>
        <w:t xml:space="preserve">, </w:t>
      </w:r>
      <w:r w:rsidR="00776CEA" w:rsidRPr="00034910">
        <w:t>répéta imperturbablement le jeune homme</w:t>
      </w:r>
      <w:r>
        <w:t xml:space="preserve">, </w:t>
      </w:r>
      <w:r w:rsidR="00776CEA" w:rsidRPr="00034910">
        <w:t xml:space="preserve">tandis que Jean </w:t>
      </w:r>
      <w:proofErr w:type="spellStart"/>
      <w:r w:rsidR="00776CEA" w:rsidRPr="00034910">
        <w:t>Brot</w:t>
      </w:r>
      <w:proofErr w:type="spellEnd"/>
      <w:r w:rsidR="00776CEA" w:rsidRPr="00034910">
        <w:t xml:space="preserve"> se détournait pour dissimuler une irrési</w:t>
      </w:r>
      <w:r w:rsidR="00776CEA" w:rsidRPr="00034910">
        <w:t>s</w:t>
      </w:r>
      <w:r w:rsidR="00776CEA" w:rsidRPr="00034910">
        <w:t>tible envie de rire</w:t>
      </w:r>
      <w:r>
        <w:t xml:space="preserve">, </w:t>
      </w:r>
      <w:r w:rsidR="00776CEA" w:rsidRPr="00034910">
        <w:t>et je vais te le prouver</w:t>
      </w:r>
      <w:r>
        <w:t xml:space="preserve">. </w:t>
      </w:r>
      <w:r w:rsidR="00776CEA" w:rsidRPr="00034910">
        <w:t>La nuit du vol</w:t>
      </w:r>
      <w:r>
        <w:t xml:space="preserve">, </w:t>
      </w:r>
      <w:r w:rsidR="00776CEA" w:rsidRPr="00034910">
        <w:t xml:space="preserve">tu as mené </w:t>
      </w:r>
      <w:proofErr w:type="spellStart"/>
      <w:r w:rsidR="00776CEA" w:rsidRPr="00034910">
        <w:t>Selm-Arge</w:t>
      </w:r>
      <w:proofErr w:type="spellEnd"/>
      <w:r w:rsidR="00776CEA" w:rsidRPr="00034910">
        <w:t xml:space="preserve"> hors de son écurie</w:t>
      </w:r>
      <w:r>
        <w:t xml:space="preserve">. </w:t>
      </w:r>
      <w:r w:rsidR="00776CEA" w:rsidRPr="00034910">
        <w:t>Tu l</w:t>
      </w:r>
      <w:r>
        <w:t>’</w:t>
      </w:r>
      <w:r w:rsidR="00776CEA" w:rsidRPr="00034910">
        <w:t>as conduit vers l</w:t>
      </w:r>
      <w:r>
        <w:t>’</w:t>
      </w:r>
      <w:r w:rsidR="00776CEA" w:rsidRPr="00034910">
        <w:t>Est</w:t>
      </w:r>
      <w:r>
        <w:t xml:space="preserve">, </w:t>
      </w:r>
      <w:r w:rsidR="00776CEA" w:rsidRPr="00034910">
        <w:t>loin en dehors du village</w:t>
      </w:r>
      <w:r>
        <w:t xml:space="preserve"> ; </w:t>
      </w:r>
      <w:r w:rsidR="00776CEA" w:rsidRPr="00034910">
        <w:t>là</w:t>
      </w:r>
      <w:r>
        <w:t xml:space="preserve">, </w:t>
      </w:r>
      <w:r w:rsidR="00776CEA" w:rsidRPr="00034910">
        <w:t>tu t</w:t>
      </w:r>
      <w:r>
        <w:t>’</w:t>
      </w:r>
      <w:r w:rsidR="00776CEA" w:rsidRPr="00034910">
        <w:t>es arrêté tenant au-dessus de ta tête un anneau</w:t>
      </w:r>
      <w:r>
        <w:t>.</w:t>
      </w:r>
    </w:p>
    <w:p w14:paraId="11A35EA3" w14:textId="77777777" w:rsidR="00E57EC9" w:rsidRDefault="00E57EC9" w:rsidP="00E57EC9">
      <w:r>
        <w:t xml:space="preserve">— … </w:t>
      </w:r>
      <w:r w:rsidR="00776CEA" w:rsidRPr="00034910">
        <w:t>Terminant une tige de fer fixée par des courroies se r</w:t>
      </w:r>
      <w:r w:rsidR="00776CEA" w:rsidRPr="00034910">
        <w:t>e</w:t>
      </w:r>
      <w:r w:rsidR="00776CEA" w:rsidRPr="00034910">
        <w:t>joignant sous le ventre du cheval</w:t>
      </w:r>
      <w:r>
        <w:t xml:space="preserve">, </w:t>
      </w:r>
      <w:r w:rsidR="00776CEA" w:rsidRPr="00034910">
        <w:t>acheva le Mongol dont les dents claquaient de terreur</w:t>
      </w:r>
      <w:r>
        <w:t>.</w:t>
      </w:r>
    </w:p>
    <w:p w14:paraId="118A8BED" w14:textId="77777777" w:rsidR="00E57EC9" w:rsidRDefault="00E57EC9" w:rsidP="00E57EC9">
      <w:r>
        <w:t>— </w:t>
      </w:r>
      <w:r w:rsidR="00776CEA" w:rsidRPr="00034910">
        <w:t>C</w:t>
      </w:r>
      <w:r>
        <w:t>’</w:t>
      </w:r>
      <w:r w:rsidR="00776CEA" w:rsidRPr="00034910">
        <w:t>est cela même</w:t>
      </w:r>
      <w:r>
        <w:t xml:space="preserve">. </w:t>
      </w:r>
      <w:r w:rsidR="00776CEA" w:rsidRPr="00034910">
        <w:t>Alors l</w:t>
      </w:r>
      <w:r>
        <w:t>’</w:t>
      </w:r>
      <w:r w:rsidR="00776CEA" w:rsidRPr="00034910">
        <w:t>oiseau blanc</w:t>
      </w:r>
      <w:r>
        <w:t xml:space="preserve">, </w:t>
      </w:r>
      <w:r w:rsidR="00776CEA" w:rsidRPr="00034910">
        <w:t>que nous autres sorciers appelons un aéroplane</w:t>
      </w:r>
      <w:r>
        <w:t xml:space="preserve">, </w:t>
      </w:r>
      <w:r w:rsidR="00776CEA" w:rsidRPr="00034910">
        <w:t>est arrivé à tire d</w:t>
      </w:r>
      <w:r>
        <w:t>’</w:t>
      </w:r>
      <w:r w:rsidR="00776CEA" w:rsidRPr="00034910">
        <w:t>aile</w:t>
      </w:r>
      <w:r>
        <w:t xml:space="preserve">. </w:t>
      </w:r>
      <w:r w:rsidR="00776CEA" w:rsidRPr="00034910">
        <w:t>Un cr</w:t>
      </w:r>
      <w:r w:rsidR="00776CEA" w:rsidRPr="00034910">
        <w:t>o</w:t>
      </w:r>
      <w:r w:rsidR="00776CEA" w:rsidRPr="00034910">
        <w:t>chet a happé l</w:t>
      </w:r>
      <w:r>
        <w:t>’</w:t>
      </w:r>
      <w:r w:rsidR="00776CEA" w:rsidRPr="00034910">
        <w:t>anneau et t</w:t>
      </w:r>
      <w:r>
        <w:t>’</w:t>
      </w:r>
      <w:r w:rsidR="00776CEA" w:rsidRPr="00034910">
        <w:t>a enlevé avec ta monture</w:t>
      </w:r>
      <w:r>
        <w:t xml:space="preserve">. </w:t>
      </w:r>
      <w:proofErr w:type="gramStart"/>
      <w:r w:rsidR="00776CEA" w:rsidRPr="00034910">
        <w:t>Après</w:t>
      </w:r>
      <w:proofErr w:type="gramEnd"/>
      <w:r>
        <w:t xml:space="preserve">, </w:t>
      </w:r>
      <w:r w:rsidR="00776CEA" w:rsidRPr="00034910">
        <w:t>vous avez tourné autour du village jusqu</w:t>
      </w:r>
      <w:r>
        <w:t>’</w:t>
      </w:r>
      <w:r w:rsidR="00776CEA" w:rsidRPr="00034910">
        <w:t>à la source</w:t>
      </w:r>
      <w:r>
        <w:t xml:space="preserve">. </w:t>
      </w:r>
      <w:r w:rsidR="00776CEA" w:rsidRPr="00034910">
        <w:t>Là</w:t>
      </w:r>
      <w:r>
        <w:t xml:space="preserve">, </w:t>
      </w:r>
      <w:r w:rsidR="00776CEA" w:rsidRPr="00034910">
        <w:t xml:space="preserve">tu </w:t>
      </w:r>
      <w:r w:rsidR="00776CEA" w:rsidRPr="00034910">
        <w:lastRenderedPageBreak/>
        <w:t>t</w:t>
      </w:r>
      <w:r>
        <w:t>’</w:t>
      </w:r>
      <w:r w:rsidR="00776CEA" w:rsidRPr="00034910">
        <w:t>es laissé glisser à terre</w:t>
      </w:r>
      <w:r>
        <w:t xml:space="preserve">. </w:t>
      </w:r>
      <w:r w:rsidR="00776CEA" w:rsidRPr="00034910">
        <w:t>Et l</w:t>
      </w:r>
      <w:r>
        <w:t>’</w:t>
      </w:r>
      <w:r w:rsidR="00776CEA" w:rsidRPr="00034910">
        <w:t>oiseau blanc a disparu vers le nord empo</w:t>
      </w:r>
      <w:r w:rsidR="00776CEA" w:rsidRPr="00034910">
        <w:t>r</w:t>
      </w:r>
      <w:r w:rsidR="00776CEA" w:rsidRPr="00034910">
        <w:t>tant le Soleil d</w:t>
      </w:r>
      <w:r>
        <w:t>’</w:t>
      </w:r>
      <w:r w:rsidR="00776CEA" w:rsidRPr="00034910">
        <w:t>or</w:t>
      </w:r>
      <w:r>
        <w:t>.</w:t>
      </w:r>
    </w:p>
    <w:p w14:paraId="66CF7BBA" w14:textId="77777777" w:rsidR="00E57EC9" w:rsidRDefault="00776CEA" w:rsidP="00E57EC9">
      <w:proofErr w:type="spellStart"/>
      <w:r w:rsidRPr="00034910">
        <w:t>Galtar</w:t>
      </w:r>
      <w:proofErr w:type="spellEnd"/>
      <w:r w:rsidRPr="00034910">
        <w:t xml:space="preserve"> semblait pétrifié</w:t>
      </w:r>
      <w:r w:rsidR="00E57EC9">
        <w:t xml:space="preserve">. </w:t>
      </w:r>
      <w:r w:rsidRPr="00034910">
        <w:t>Du reste</w:t>
      </w:r>
      <w:r w:rsidR="00E57EC9">
        <w:t xml:space="preserve">, </w:t>
      </w:r>
      <w:r w:rsidRPr="00034910">
        <w:t>il n</w:t>
      </w:r>
      <w:r w:rsidR="00E57EC9">
        <w:t>’</w:t>
      </w:r>
      <w:r w:rsidRPr="00034910">
        <w:t>était pas le seul</w:t>
      </w:r>
      <w:r w:rsidR="00E57EC9">
        <w:t xml:space="preserve">. </w:t>
      </w:r>
      <w:r w:rsidRPr="00034910">
        <w:t>Ghis</w:t>
      </w:r>
      <w:r w:rsidR="00E57EC9">
        <w:t xml:space="preserve">, </w:t>
      </w:r>
      <w:r w:rsidRPr="00034910">
        <w:t>Jean lui-même</w:t>
      </w:r>
      <w:r w:rsidR="00E57EC9">
        <w:t xml:space="preserve">, </w:t>
      </w:r>
      <w:r w:rsidRPr="00034910">
        <w:t>demeuraient bouche bée</w:t>
      </w:r>
      <w:r w:rsidR="00E57EC9">
        <w:t xml:space="preserve">, </w:t>
      </w:r>
      <w:r w:rsidRPr="00034910">
        <w:t>ne concevant pas la suite des raisonnements grâce auxquels le détective amateur avait reconstitué la vérité</w:t>
      </w:r>
      <w:r w:rsidR="00E57EC9">
        <w:t>.</w:t>
      </w:r>
    </w:p>
    <w:p w14:paraId="34FF5D2C" w14:textId="77777777" w:rsidR="00E57EC9" w:rsidRDefault="00776CEA" w:rsidP="00E57EC9">
      <w:r w:rsidRPr="00034910">
        <w:t>Le Parisien ignorait que Dick avait encore sur lui le mo</w:t>
      </w:r>
      <w:r w:rsidRPr="00034910">
        <w:t>u</w:t>
      </w:r>
      <w:r w:rsidRPr="00034910">
        <w:t xml:space="preserve">choir sali au contact du noir coursier du lieutenant de cosaques </w:t>
      </w:r>
      <w:proofErr w:type="spellStart"/>
      <w:r w:rsidRPr="00034910">
        <w:t>Bariatine</w:t>
      </w:r>
      <w:proofErr w:type="spellEnd"/>
      <w:r w:rsidR="00E57EC9">
        <w:t xml:space="preserve">… </w:t>
      </w:r>
      <w:r w:rsidRPr="00034910">
        <w:t>Ceci avait été le premier anneau de la chaîne</w:t>
      </w:r>
      <w:r w:rsidR="00E57EC9">
        <w:t>.</w:t>
      </w:r>
    </w:p>
    <w:p w14:paraId="5ACF8676" w14:textId="77777777" w:rsidR="00E57EC9" w:rsidRDefault="00776CEA" w:rsidP="00E57EC9">
      <w:r w:rsidRPr="00034910">
        <w:t>Teindre un cheval a évidemment pour but de le rendre m</w:t>
      </w:r>
      <w:r w:rsidRPr="00034910">
        <w:t>é</w:t>
      </w:r>
      <w:r w:rsidRPr="00034910">
        <w:t>connaissable</w:t>
      </w:r>
      <w:r w:rsidR="00E57EC9">
        <w:t xml:space="preserve">. </w:t>
      </w:r>
      <w:r w:rsidRPr="00034910">
        <w:t>Pourquoi cette manœuvre si l</w:t>
      </w:r>
      <w:r w:rsidR="00E57EC9">
        <w:t>’</w:t>
      </w:r>
      <w:r w:rsidRPr="00034910">
        <w:t>acquisition a été licite</w:t>
      </w:r>
      <w:r w:rsidR="00E57EC9">
        <w:t> ?</w:t>
      </w:r>
    </w:p>
    <w:p w14:paraId="7CC0333B" w14:textId="77777777" w:rsidR="00E57EC9" w:rsidRDefault="00776CEA" w:rsidP="00E57EC9">
      <w:r w:rsidRPr="00034910">
        <w:t>Le récit du chef avait répondu à la question</w:t>
      </w:r>
      <w:r w:rsidR="00E57EC9">
        <w:t xml:space="preserve">. </w:t>
      </w:r>
      <w:r w:rsidRPr="00034910">
        <w:t>Le cheval al</w:t>
      </w:r>
      <w:r w:rsidRPr="00034910">
        <w:t>e</w:t>
      </w:r>
      <w:r w:rsidRPr="00034910">
        <w:t>zan volé était devenu noir</w:t>
      </w:r>
      <w:r w:rsidR="00E57EC9">
        <w:t xml:space="preserve"> ; </w:t>
      </w:r>
      <w:r w:rsidRPr="00034910">
        <w:t>il n</w:t>
      </w:r>
      <w:r w:rsidR="00E57EC9">
        <w:t>’</w:t>
      </w:r>
      <w:r w:rsidRPr="00034910">
        <w:t>avait pas laissé de piste parce qu</w:t>
      </w:r>
      <w:r w:rsidR="00E57EC9">
        <w:t>’</w:t>
      </w:r>
      <w:r w:rsidRPr="00034910">
        <w:t>il s</w:t>
      </w:r>
      <w:r w:rsidR="00E57EC9">
        <w:t>’</w:t>
      </w:r>
      <w:r w:rsidRPr="00034910">
        <w:t>était envolé</w:t>
      </w:r>
      <w:r w:rsidR="00E57EC9">
        <w:t xml:space="preserve">. </w:t>
      </w:r>
      <w:r w:rsidRPr="00034910">
        <w:t>D</w:t>
      </w:r>
      <w:r w:rsidR="00E57EC9">
        <w:t>’</w:t>
      </w:r>
      <w:r w:rsidRPr="00034910">
        <w:t>où l</w:t>
      </w:r>
      <w:r w:rsidR="00E57EC9">
        <w:t>’</w:t>
      </w:r>
      <w:r w:rsidRPr="00034910">
        <w:t xml:space="preserve">idée du puissant aéroplane de la mine de </w:t>
      </w:r>
      <w:proofErr w:type="spellStart"/>
      <w:r w:rsidRPr="00034910">
        <w:t>Borenev</w:t>
      </w:r>
      <w:proofErr w:type="spellEnd"/>
      <w:r w:rsidR="00E57EC9">
        <w:t>.</w:t>
      </w:r>
    </w:p>
    <w:p w14:paraId="1315016B" w14:textId="77777777" w:rsidR="00E57EC9" w:rsidRDefault="00776CEA" w:rsidP="00E57EC9">
      <w:r w:rsidRPr="00034910">
        <w:t xml:space="preserve">Et </w:t>
      </w:r>
      <w:proofErr w:type="spellStart"/>
      <w:r w:rsidRPr="00034910">
        <w:t>Galtar</w:t>
      </w:r>
      <w:proofErr w:type="spellEnd"/>
      <w:r w:rsidRPr="00034910">
        <w:t xml:space="preserve"> ayant été congédié</w:t>
      </w:r>
      <w:r w:rsidR="00E57EC9">
        <w:t xml:space="preserve">, </w:t>
      </w:r>
      <w:r w:rsidRPr="00034910">
        <w:t>l</w:t>
      </w:r>
      <w:r w:rsidR="00E57EC9">
        <w:t>’</w:t>
      </w:r>
      <w:r w:rsidRPr="00034910">
        <w:t>ahurissement du fidèle de Dick atteignit à son paroxysme lorsqu</w:t>
      </w:r>
      <w:r w:rsidR="00E57EC9">
        <w:t>’</w:t>
      </w:r>
      <w:r w:rsidRPr="00034910">
        <w:t>il l</w:t>
      </w:r>
      <w:r w:rsidR="00E57EC9">
        <w:t>’</w:t>
      </w:r>
      <w:r w:rsidRPr="00034910">
        <w:t>entendit déclarer tranquillement au chef absolument conquis</w:t>
      </w:r>
      <w:r w:rsidR="00E57EC9">
        <w:t> :</w:t>
      </w:r>
    </w:p>
    <w:p w14:paraId="738DC9EF" w14:textId="77777777" w:rsidR="00E57EC9" w:rsidRDefault="00E57EC9" w:rsidP="00E57EC9">
      <w:r>
        <w:t>— </w:t>
      </w:r>
      <w:r w:rsidR="00776CEA" w:rsidRPr="00034910">
        <w:t xml:space="preserve">Ton voleur se nomme </w:t>
      </w:r>
      <w:proofErr w:type="spellStart"/>
      <w:r w:rsidR="00776CEA" w:rsidRPr="00034910">
        <w:t>Ozeff</w:t>
      </w:r>
      <w:proofErr w:type="spellEnd"/>
      <w:r>
        <w:t xml:space="preserve">. </w:t>
      </w:r>
      <w:r w:rsidR="00776CEA" w:rsidRPr="00034910">
        <w:t xml:space="preserve">Il habite près de la mine de </w:t>
      </w:r>
      <w:proofErr w:type="spellStart"/>
      <w:r w:rsidR="00776CEA" w:rsidRPr="00034910">
        <w:t>Borenev</w:t>
      </w:r>
      <w:proofErr w:type="spellEnd"/>
      <w:r>
        <w:t xml:space="preserve">, </w:t>
      </w:r>
      <w:r w:rsidR="00776CEA" w:rsidRPr="00034910">
        <w:t>au long du Baïkal</w:t>
      </w:r>
      <w:r>
        <w:t xml:space="preserve">. </w:t>
      </w:r>
      <w:r w:rsidR="00776CEA" w:rsidRPr="00034910">
        <w:t>Il a enlevé ton cheval au moyen d</w:t>
      </w:r>
      <w:r>
        <w:t>’</w:t>
      </w:r>
      <w:r w:rsidR="00776CEA" w:rsidRPr="00034910">
        <w:t>une machine volante</w:t>
      </w:r>
      <w:r>
        <w:t xml:space="preserve">, </w:t>
      </w:r>
      <w:r w:rsidR="00776CEA" w:rsidRPr="00034910">
        <w:t>l</w:t>
      </w:r>
      <w:r>
        <w:t>’</w:t>
      </w:r>
      <w:r w:rsidR="00776CEA" w:rsidRPr="00034910">
        <w:t xml:space="preserve">a donné au lieutenant de Cosaques </w:t>
      </w:r>
      <w:proofErr w:type="spellStart"/>
      <w:r w:rsidR="00776CEA" w:rsidRPr="00034910">
        <w:t>B</w:t>
      </w:r>
      <w:r w:rsidR="00776CEA" w:rsidRPr="00034910">
        <w:t>a</w:t>
      </w:r>
      <w:r w:rsidR="00776CEA" w:rsidRPr="00034910">
        <w:t>riatine</w:t>
      </w:r>
      <w:proofErr w:type="spellEnd"/>
      <w:r>
        <w:t xml:space="preserve">, </w:t>
      </w:r>
      <w:r w:rsidR="00776CEA" w:rsidRPr="00034910">
        <w:t>lequel a teint en noir la brave bête</w:t>
      </w:r>
      <w:r>
        <w:t xml:space="preserve">, </w:t>
      </w:r>
      <w:r w:rsidR="00776CEA" w:rsidRPr="00034910">
        <w:t>afin que sa robe d</w:t>
      </w:r>
      <w:r w:rsidR="00776CEA" w:rsidRPr="00034910">
        <w:t>o</w:t>
      </w:r>
      <w:r w:rsidR="00776CEA" w:rsidRPr="00034910">
        <w:t>rée n</w:t>
      </w:r>
      <w:r>
        <w:t>’</w:t>
      </w:r>
      <w:r w:rsidR="00776CEA" w:rsidRPr="00034910">
        <w:t>attirât pas l</w:t>
      </w:r>
      <w:r>
        <w:t>’</w:t>
      </w:r>
      <w:r w:rsidR="00776CEA" w:rsidRPr="00034910">
        <w:t>attention</w:t>
      </w:r>
      <w:r>
        <w:t>.</w:t>
      </w:r>
    </w:p>
    <w:p w14:paraId="5581CFAA" w14:textId="18FE8B4E" w:rsidR="00E57EC9" w:rsidRDefault="00B65649" w:rsidP="000D5DEC">
      <w:pPr>
        <w:pStyle w:val="Etoile"/>
      </w:pPr>
      <w:r w:rsidRPr="00E57EC9">
        <w:t>*</w:t>
      </w:r>
      <w:r w:rsidR="000D5DEC">
        <w:t xml:space="preserve"> </w:t>
      </w:r>
      <w:r w:rsidRPr="00E57EC9">
        <w:t>* *</w:t>
      </w:r>
    </w:p>
    <w:p w14:paraId="17FAEE24" w14:textId="77777777" w:rsidR="00E57EC9" w:rsidRDefault="00776CEA" w:rsidP="00E57EC9">
      <w:r w:rsidRPr="00034910">
        <w:lastRenderedPageBreak/>
        <w:t>Dix jours plus tard</w:t>
      </w:r>
      <w:r w:rsidR="00E57EC9">
        <w:t xml:space="preserve">, </w:t>
      </w:r>
      <w:r w:rsidRPr="00034910">
        <w:t xml:space="preserve">le journal </w:t>
      </w:r>
      <w:proofErr w:type="spellStart"/>
      <w:r w:rsidRPr="00034910">
        <w:rPr>
          <w:i/>
          <w:iCs/>
        </w:rPr>
        <w:t>Irkoutska</w:t>
      </w:r>
      <w:proofErr w:type="spellEnd"/>
      <w:r w:rsidRPr="00034910">
        <w:rPr>
          <w:i/>
          <w:iCs/>
        </w:rPr>
        <w:t xml:space="preserve"> </w:t>
      </w:r>
      <w:proofErr w:type="spellStart"/>
      <w:r w:rsidRPr="00034910">
        <w:rPr>
          <w:i/>
          <w:iCs/>
        </w:rPr>
        <w:t>Novoie</w:t>
      </w:r>
      <w:proofErr w:type="spellEnd"/>
      <w:r w:rsidRPr="00034910">
        <w:rPr>
          <w:i/>
          <w:iCs/>
        </w:rPr>
        <w:t xml:space="preserve"> </w:t>
      </w:r>
      <w:r w:rsidRPr="00034910">
        <w:t>racontait l</w:t>
      </w:r>
      <w:r w:rsidR="00E57EC9">
        <w:t>’</w:t>
      </w:r>
      <w:r w:rsidRPr="00034910">
        <w:t>anecdote suivante qui faisait trembler tous les habitants de la ville</w:t>
      </w:r>
      <w:r w:rsidR="00E57EC9">
        <w:t> :</w:t>
      </w:r>
    </w:p>
    <w:p w14:paraId="47F70FA5" w14:textId="77777777" w:rsidR="00E57EC9" w:rsidRDefault="00E57EC9" w:rsidP="00E57EC9">
      <w:r>
        <w:t>« </w:t>
      </w:r>
      <w:r w:rsidR="00776CEA" w:rsidRPr="00034910">
        <w:t>Un terrible attentat anarchiste vient de démontrer trag</w:t>
      </w:r>
      <w:r w:rsidR="00776CEA" w:rsidRPr="00034910">
        <w:t>i</w:t>
      </w:r>
      <w:r w:rsidR="00776CEA" w:rsidRPr="00034910">
        <w:t>quement que les révolutionnaires ne sauraient être amendés par la bonté</w:t>
      </w:r>
      <w:r>
        <w:t>.</w:t>
      </w:r>
    </w:p>
    <w:p w14:paraId="257A03C4" w14:textId="01DCA8BF" w:rsidR="00E57EC9" w:rsidRDefault="00E57EC9" w:rsidP="00E57EC9">
      <w:r>
        <w:t>« S.</w:t>
      </w:r>
      <w:r w:rsidRPr="00034910">
        <w:t>E</w:t>
      </w:r>
      <w:r>
        <w:t xml:space="preserve">. </w:t>
      </w:r>
      <w:r w:rsidR="00776CEA" w:rsidRPr="00034910">
        <w:t>le gouverneur d</w:t>
      </w:r>
      <w:r>
        <w:t>’</w:t>
      </w:r>
      <w:r w:rsidR="00776CEA" w:rsidRPr="00034910">
        <w:t>Irkoutsk</w:t>
      </w:r>
      <w:r>
        <w:t xml:space="preserve">, </w:t>
      </w:r>
      <w:r w:rsidR="00776CEA" w:rsidRPr="00034910">
        <w:t>désireux de montrer à un puissant Khan mongol les exploitations cuprifères du Baïkal</w:t>
      </w:r>
      <w:r>
        <w:t xml:space="preserve">, </w:t>
      </w:r>
      <w:r w:rsidR="00776CEA" w:rsidRPr="00034910">
        <w:t>s</w:t>
      </w:r>
      <w:r>
        <w:t>’</w:t>
      </w:r>
      <w:r w:rsidR="00776CEA" w:rsidRPr="00034910">
        <w:t xml:space="preserve">était rendu avec son hôte à la mine de </w:t>
      </w:r>
      <w:proofErr w:type="spellStart"/>
      <w:r w:rsidR="00776CEA" w:rsidRPr="00034910">
        <w:t>Borenev</w:t>
      </w:r>
      <w:proofErr w:type="spellEnd"/>
      <w:r>
        <w:t>.</w:t>
      </w:r>
    </w:p>
    <w:p w14:paraId="7B5A4D9D" w14:textId="77777777" w:rsidR="00E57EC9" w:rsidRDefault="00E57EC9" w:rsidP="00E57EC9">
      <w:r>
        <w:t>« </w:t>
      </w:r>
      <w:r w:rsidR="00776CEA" w:rsidRPr="00034910">
        <w:t>La surveillance des puits était assurée par un détach</w:t>
      </w:r>
      <w:r w:rsidR="00776CEA" w:rsidRPr="00034910">
        <w:t>e</w:t>
      </w:r>
      <w:r w:rsidR="00776CEA" w:rsidRPr="00034910">
        <w:t>ment cosaque</w:t>
      </w:r>
      <w:r>
        <w:t xml:space="preserve">, </w:t>
      </w:r>
      <w:r w:rsidR="00776CEA" w:rsidRPr="00034910">
        <w:t xml:space="preserve">que commandait le lieutenant </w:t>
      </w:r>
      <w:proofErr w:type="spellStart"/>
      <w:r w:rsidR="00776CEA" w:rsidRPr="00034910">
        <w:t>Bariatine</w:t>
      </w:r>
      <w:proofErr w:type="spellEnd"/>
      <w:r>
        <w:t xml:space="preserve">, </w:t>
      </w:r>
      <w:r w:rsidR="00776CEA" w:rsidRPr="00034910">
        <w:t>officier distingué</w:t>
      </w:r>
      <w:r>
        <w:t xml:space="preserve">, </w:t>
      </w:r>
      <w:r w:rsidR="00776CEA" w:rsidRPr="00034910">
        <w:t>espoir de l</w:t>
      </w:r>
      <w:r>
        <w:t>’</w:t>
      </w:r>
      <w:r w:rsidR="00776CEA" w:rsidRPr="00034910">
        <w:t>armée</w:t>
      </w:r>
      <w:r>
        <w:t>.</w:t>
      </w:r>
    </w:p>
    <w:p w14:paraId="5ABCFA90" w14:textId="77777777" w:rsidR="00E57EC9" w:rsidRDefault="00E57EC9" w:rsidP="00E57EC9">
      <w:r>
        <w:t>« </w:t>
      </w:r>
      <w:r w:rsidR="00776CEA" w:rsidRPr="00034910">
        <w:t>Hélas</w:t>
      </w:r>
      <w:r>
        <w:t xml:space="preserve"> ! </w:t>
      </w:r>
      <w:r w:rsidR="00776CEA" w:rsidRPr="00034910">
        <w:t>Le jeune officier était affecté de cette sensiblerie fréquente chez les modernes</w:t>
      </w:r>
      <w:r>
        <w:t xml:space="preserve">, </w:t>
      </w:r>
      <w:r w:rsidR="00776CEA" w:rsidRPr="00034910">
        <w:t>qui consiste à gémir sur la sou</w:t>
      </w:r>
      <w:r w:rsidR="00776CEA" w:rsidRPr="00034910">
        <w:t>f</w:t>
      </w:r>
      <w:r w:rsidR="00776CEA" w:rsidRPr="00034910">
        <w:t>france des criminels</w:t>
      </w:r>
      <w:r>
        <w:t xml:space="preserve">, </w:t>
      </w:r>
      <w:r w:rsidR="00776CEA" w:rsidRPr="00034910">
        <w:t>condamnés aux Travaux Forcés</w:t>
      </w:r>
      <w:r>
        <w:t>.</w:t>
      </w:r>
    </w:p>
    <w:p w14:paraId="5C118762" w14:textId="77777777" w:rsidR="00E57EC9" w:rsidRDefault="00E57EC9" w:rsidP="00E57EC9">
      <w:r>
        <w:t>« </w:t>
      </w:r>
      <w:r w:rsidR="00776CEA" w:rsidRPr="00034910">
        <w:t>On se soucie peu des bons citoyens</w:t>
      </w:r>
      <w:r>
        <w:t xml:space="preserve">, </w:t>
      </w:r>
      <w:r w:rsidR="00776CEA" w:rsidRPr="00034910">
        <w:t>peinant pour gagner leur modeste vie</w:t>
      </w:r>
      <w:r>
        <w:t xml:space="preserve">. </w:t>
      </w:r>
      <w:r w:rsidR="00776CEA" w:rsidRPr="00034910">
        <w:t>Car on réserve sa pitié aux seuls coupables</w:t>
      </w:r>
      <w:r>
        <w:t>.</w:t>
      </w:r>
    </w:p>
    <w:p w14:paraId="7D94E836" w14:textId="77777777" w:rsidR="00E57EC9" w:rsidRDefault="00E57EC9" w:rsidP="00E57EC9">
      <w:r>
        <w:t>« </w:t>
      </w:r>
      <w:r w:rsidR="00776CEA" w:rsidRPr="00034910">
        <w:t>Nous n</w:t>
      </w:r>
      <w:r>
        <w:t>’</w:t>
      </w:r>
      <w:r w:rsidR="00776CEA" w:rsidRPr="00034910">
        <w:t>insistons pas</w:t>
      </w:r>
      <w:r>
        <w:t xml:space="preserve"> ; </w:t>
      </w:r>
      <w:r w:rsidR="00776CEA" w:rsidRPr="00034910">
        <w:t>nous semblerions blâmer l</w:t>
      </w:r>
      <w:r>
        <w:t>’</w:t>
      </w:r>
      <w:r w:rsidR="00776CEA" w:rsidRPr="00034910">
        <w:t>infortuné lieutenant</w:t>
      </w:r>
      <w:r>
        <w:t xml:space="preserve">, </w:t>
      </w:r>
      <w:r w:rsidR="00776CEA" w:rsidRPr="00034910">
        <w:t>et devant une tombe il convient que la critique désarme</w:t>
      </w:r>
      <w:r>
        <w:t>.</w:t>
      </w:r>
    </w:p>
    <w:p w14:paraId="33CDF47C" w14:textId="1DA85933" w:rsidR="00E57EC9" w:rsidRDefault="00E57EC9" w:rsidP="00E57EC9">
      <w:r>
        <w:t>« </w:t>
      </w:r>
      <w:r w:rsidR="00776CEA" w:rsidRPr="00034910">
        <w:t xml:space="preserve">On avait visité la </w:t>
      </w:r>
      <w:r w:rsidR="00BC2D44">
        <w:t>mine</w:t>
      </w:r>
      <w:r>
        <w:t xml:space="preserve">. </w:t>
      </w:r>
      <w:r w:rsidR="00BC2D44">
        <w:t>Avec l</w:t>
      </w:r>
      <w:r>
        <w:t>’</w:t>
      </w:r>
      <w:r w:rsidR="00BC2D44">
        <w:t>autorisation de</w:t>
      </w:r>
      <w:r>
        <w:t xml:space="preserve"> S.</w:t>
      </w:r>
      <w:r w:rsidRPr="00034910">
        <w:t>E</w:t>
      </w:r>
      <w:r>
        <w:t xml:space="preserve">. </w:t>
      </w:r>
      <w:r w:rsidR="00776CEA" w:rsidRPr="00034910">
        <w:t>le gouverneur</w:t>
      </w:r>
      <w:r>
        <w:t xml:space="preserve">, </w:t>
      </w:r>
      <w:proofErr w:type="spellStart"/>
      <w:r w:rsidR="00776CEA" w:rsidRPr="00034910">
        <w:t>Bariatine</w:t>
      </w:r>
      <w:proofErr w:type="spellEnd"/>
      <w:r w:rsidR="00776CEA" w:rsidRPr="00034910">
        <w:t xml:space="preserve"> avait offert au Khan mongol un superbe cheval noir</w:t>
      </w:r>
      <w:r>
        <w:t xml:space="preserve">, </w:t>
      </w:r>
      <w:r w:rsidR="00776CEA" w:rsidRPr="00034910">
        <w:t>présent qui avait comblé de joie le bénéficiaire</w:t>
      </w:r>
      <w:r>
        <w:t xml:space="preserve">. </w:t>
      </w:r>
      <w:r w:rsidR="00776CEA" w:rsidRPr="00034910">
        <w:t>Les visiteurs prirent congé</w:t>
      </w:r>
      <w:r>
        <w:t>.</w:t>
      </w:r>
    </w:p>
    <w:p w14:paraId="62C122EC" w14:textId="77777777" w:rsidR="00E57EC9" w:rsidRDefault="00E57EC9" w:rsidP="00E57EC9">
      <w:r>
        <w:t>« </w:t>
      </w:r>
      <w:r w:rsidR="00776CEA" w:rsidRPr="00034910">
        <w:t>Alors que s</w:t>
      </w:r>
      <w:r>
        <w:t>’</w:t>
      </w:r>
      <w:r w:rsidR="00776CEA" w:rsidRPr="00034910">
        <w:t>est-il passé</w:t>
      </w:r>
      <w:r>
        <w:t xml:space="preserve"> ? </w:t>
      </w:r>
      <w:r w:rsidR="00776CEA" w:rsidRPr="00034910">
        <w:t>L</w:t>
      </w:r>
      <w:r>
        <w:t>’</w:t>
      </w:r>
      <w:r w:rsidR="00776CEA" w:rsidRPr="00034910">
        <w:t>enquête n</w:t>
      </w:r>
      <w:r>
        <w:t>’</w:t>
      </w:r>
      <w:r w:rsidR="00776CEA" w:rsidRPr="00034910">
        <w:t>a pu l</w:t>
      </w:r>
      <w:r>
        <w:t>’</w:t>
      </w:r>
      <w:r w:rsidR="00776CEA" w:rsidRPr="00034910">
        <w:t>établir avec certitude</w:t>
      </w:r>
      <w:r>
        <w:t>.</w:t>
      </w:r>
    </w:p>
    <w:p w14:paraId="26A78B5D" w14:textId="77777777" w:rsidR="00E57EC9" w:rsidRDefault="00E57EC9" w:rsidP="00E57EC9">
      <w:r>
        <w:lastRenderedPageBreak/>
        <w:t>« </w:t>
      </w:r>
      <w:r w:rsidR="00776CEA" w:rsidRPr="00034910">
        <w:t>Des témoignages recueillis</w:t>
      </w:r>
      <w:r>
        <w:t xml:space="preserve">, </w:t>
      </w:r>
      <w:r w:rsidR="00776CEA" w:rsidRPr="00034910">
        <w:t>il semble résulter que l</w:t>
      </w:r>
      <w:r>
        <w:t>’</w:t>
      </w:r>
      <w:r w:rsidR="00776CEA" w:rsidRPr="00034910">
        <w:t>officier se rendit au baraquement où l</w:t>
      </w:r>
      <w:r>
        <w:t>’</w:t>
      </w:r>
      <w:r w:rsidR="00776CEA" w:rsidRPr="00034910">
        <w:t>on abritait un aéroplane</w:t>
      </w:r>
      <w:r>
        <w:t xml:space="preserve">, </w:t>
      </w:r>
      <w:r w:rsidR="00776CEA" w:rsidRPr="00034910">
        <w:t>dont le gouvernement a récemment doté le service de survei</w:t>
      </w:r>
      <w:r w:rsidR="00776CEA" w:rsidRPr="00034910">
        <w:t>l</w:t>
      </w:r>
      <w:r w:rsidR="00776CEA" w:rsidRPr="00034910">
        <w:t>lance</w:t>
      </w:r>
      <w:r>
        <w:t xml:space="preserve">. </w:t>
      </w:r>
      <w:r w:rsidR="00776CEA" w:rsidRPr="00034910">
        <w:t xml:space="preserve">Le pilote dudit appareil était un certain </w:t>
      </w:r>
      <w:proofErr w:type="spellStart"/>
      <w:r w:rsidR="00776CEA" w:rsidRPr="00034910">
        <w:t>Ozeff</w:t>
      </w:r>
      <w:proofErr w:type="spellEnd"/>
      <w:r>
        <w:t xml:space="preserve">, </w:t>
      </w:r>
      <w:r w:rsidR="00776CEA" w:rsidRPr="00034910">
        <w:t>nihiliste que le jeune officier</w:t>
      </w:r>
      <w:r>
        <w:t xml:space="preserve">, </w:t>
      </w:r>
      <w:r w:rsidR="00776CEA" w:rsidRPr="00034910">
        <w:t>en sa bonté</w:t>
      </w:r>
      <w:r>
        <w:t xml:space="preserve">, </w:t>
      </w:r>
      <w:r w:rsidR="00776CEA" w:rsidRPr="00034910">
        <w:t>avait fait remonter de la mine</w:t>
      </w:r>
      <w:r>
        <w:t xml:space="preserve">, </w:t>
      </w:r>
      <w:r w:rsidR="00776CEA" w:rsidRPr="00034910">
        <w:t>pour l</w:t>
      </w:r>
      <w:r>
        <w:t>’</w:t>
      </w:r>
      <w:r w:rsidR="00776CEA" w:rsidRPr="00034910">
        <w:t>employer à la surface du sol</w:t>
      </w:r>
      <w:r>
        <w:t>.</w:t>
      </w:r>
    </w:p>
    <w:p w14:paraId="29632787" w14:textId="77777777" w:rsidR="00E57EC9" w:rsidRDefault="00E57EC9" w:rsidP="00E57EC9">
      <w:r>
        <w:t>« </w:t>
      </w:r>
      <w:r w:rsidR="00776CEA" w:rsidRPr="00034910">
        <w:t>Ce dernier avait-il en secret préparé</w:t>
      </w:r>
      <w:r>
        <w:t xml:space="preserve">, </w:t>
      </w:r>
      <w:r w:rsidR="00776CEA" w:rsidRPr="00034910">
        <w:t>lors de la visite du gouverneur</w:t>
      </w:r>
      <w:r>
        <w:t xml:space="preserve">, </w:t>
      </w:r>
      <w:r w:rsidR="00776CEA" w:rsidRPr="00034910">
        <w:t>un de ces horribles forfaits dont les révolutionna</w:t>
      </w:r>
      <w:r w:rsidR="00776CEA" w:rsidRPr="00034910">
        <w:t>i</w:t>
      </w:r>
      <w:r w:rsidR="00776CEA" w:rsidRPr="00034910">
        <w:t>res ne sont que trop coutumiers</w:t>
      </w:r>
      <w:r>
        <w:t> ?</w:t>
      </w:r>
    </w:p>
    <w:p w14:paraId="2A90559F" w14:textId="77777777" w:rsidR="00E57EC9" w:rsidRDefault="00E57EC9" w:rsidP="00E57EC9">
      <w:r>
        <w:t>« </w:t>
      </w:r>
      <w:r w:rsidR="00776CEA" w:rsidRPr="00034910">
        <w:t>Obéit-il à une fureur soudaine en constatant que</w:t>
      </w:r>
      <w:r>
        <w:t xml:space="preserve">, </w:t>
      </w:r>
      <w:r w:rsidR="00776CEA" w:rsidRPr="00034910">
        <w:t>pour des raisons ignorées</w:t>
      </w:r>
      <w:r>
        <w:t xml:space="preserve">, </w:t>
      </w:r>
      <w:r w:rsidR="00776CEA" w:rsidRPr="00034910">
        <w:t>son auguste victime lui échappait</w:t>
      </w:r>
      <w:r>
        <w:t> ?</w:t>
      </w:r>
    </w:p>
    <w:p w14:paraId="0BFAC4A5" w14:textId="5BF03E3B" w:rsidR="00E57EC9" w:rsidRDefault="00E57EC9" w:rsidP="00E57EC9">
      <w:r>
        <w:t>« </w:t>
      </w:r>
      <w:r w:rsidR="00776CEA" w:rsidRPr="00034910">
        <w:t>Le misérable ne le dira jamais à personne</w:t>
      </w:r>
      <w:r>
        <w:t xml:space="preserve">. </w:t>
      </w:r>
      <w:r w:rsidR="00776CEA" w:rsidRPr="00034910">
        <w:t>Une explosion d</w:t>
      </w:r>
      <w:r>
        <w:t>’</w:t>
      </w:r>
      <w:r w:rsidR="00776CEA" w:rsidRPr="00034910">
        <w:t>une violence inouïe a réduit en poudre le hangar</w:t>
      </w:r>
      <w:r>
        <w:t xml:space="preserve">, </w:t>
      </w:r>
      <w:r w:rsidR="00776CEA" w:rsidRPr="00034910">
        <w:t>l</w:t>
      </w:r>
      <w:r>
        <w:t>’</w:t>
      </w:r>
      <w:r w:rsidR="00776CEA" w:rsidRPr="00034910">
        <w:t>aéroplane</w:t>
      </w:r>
      <w:r>
        <w:t xml:space="preserve">, </w:t>
      </w:r>
      <w:r w:rsidR="00776CEA" w:rsidRPr="00034910">
        <w:t>le pilote et le lieutenant</w:t>
      </w:r>
      <w:r>
        <w:t>. »</w:t>
      </w:r>
    </w:p>
    <w:p w14:paraId="4D7E0BE7" w14:textId="34744DF2" w:rsidR="00E57EC9" w:rsidRDefault="00B65649" w:rsidP="000D5DEC">
      <w:pPr>
        <w:pStyle w:val="Etoile"/>
      </w:pPr>
      <w:r w:rsidRPr="00E57EC9">
        <w:t>*</w:t>
      </w:r>
      <w:r w:rsidR="000D5DEC">
        <w:t xml:space="preserve"> </w:t>
      </w:r>
      <w:r w:rsidRPr="00E57EC9">
        <w:t>* *</w:t>
      </w:r>
    </w:p>
    <w:p w14:paraId="4A7E268E" w14:textId="77777777" w:rsidR="00E57EC9" w:rsidRDefault="00776CEA" w:rsidP="00E57EC9">
      <w:r w:rsidRPr="00034910">
        <w:t>Dans le train qui</w:t>
      </w:r>
      <w:r w:rsidR="00E57EC9">
        <w:t xml:space="preserve">, </w:t>
      </w:r>
      <w:r w:rsidRPr="00034910">
        <w:t>au moment où paraissait cette inform</w:t>
      </w:r>
      <w:r w:rsidRPr="00034910">
        <w:t>a</w:t>
      </w:r>
      <w:r w:rsidRPr="00034910">
        <w:t>tion sensationnelle</w:t>
      </w:r>
      <w:r w:rsidR="00E57EC9">
        <w:t xml:space="preserve">, </w:t>
      </w:r>
      <w:r w:rsidRPr="00034910">
        <w:t xml:space="preserve">roulait à toute vapeur vers </w:t>
      </w:r>
      <w:smartTag w:uri="urn:schemas-microsoft-com:office:smarttags" w:element="PersonName">
        <w:smartTagPr>
          <w:attr w:name="ProductID" w:val="la Russie"/>
        </w:smartTagPr>
        <w:r w:rsidRPr="00034910">
          <w:t>la Russie</w:t>
        </w:r>
      </w:smartTag>
      <w:r w:rsidRPr="00034910">
        <w:t xml:space="preserve"> eur</w:t>
      </w:r>
      <w:r w:rsidRPr="00034910">
        <w:t>o</w:t>
      </w:r>
      <w:r w:rsidRPr="00034910">
        <w:t>péenne</w:t>
      </w:r>
      <w:r w:rsidR="00E57EC9">
        <w:t xml:space="preserve">, </w:t>
      </w:r>
      <w:r w:rsidRPr="00034910">
        <w:t>deux personnes eussent pu expliquer que le cheval noir</w:t>
      </w:r>
      <w:r w:rsidR="00E57EC9">
        <w:t xml:space="preserve">, </w:t>
      </w:r>
      <w:r w:rsidRPr="00034910">
        <w:t xml:space="preserve">non pas </w:t>
      </w:r>
      <w:r w:rsidRPr="00034910">
        <w:rPr>
          <w:i/>
          <w:iCs/>
        </w:rPr>
        <w:t>donné</w:t>
      </w:r>
      <w:r w:rsidR="00E57EC9">
        <w:t xml:space="preserve">, </w:t>
      </w:r>
      <w:r w:rsidRPr="00F75C40">
        <w:t xml:space="preserve">mais </w:t>
      </w:r>
      <w:r w:rsidRPr="00034910">
        <w:rPr>
          <w:i/>
          <w:iCs/>
        </w:rPr>
        <w:t xml:space="preserve">rendu </w:t>
      </w:r>
      <w:r w:rsidRPr="00034910">
        <w:t>au Khan Ghis</w:t>
      </w:r>
      <w:r w:rsidR="00E57EC9">
        <w:t xml:space="preserve">, </w:t>
      </w:r>
      <w:r w:rsidRPr="00034910">
        <w:t>avait causé toute la catastrophe</w:t>
      </w:r>
      <w:r w:rsidR="00E57EC9">
        <w:t>.</w:t>
      </w:r>
    </w:p>
    <w:p w14:paraId="7E891107" w14:textId="77777777" w:rsidR="00E57EC9" w:rsidRDefault="00776CEA" w:rsidP="00E57EC9">
      <w:proofErr w:type="spellStart"/>
      <w:r w:rsidRPr="00034910">
        <w:t>Bariatine</w:t>
      </w:r>
      <w:proofErr w:type="spellEnd"/>
      <w:r w:rsidR="00E57EC9">
        <w:t xml:space="preserve">, </w:t>
      </w:r>
      <w:r w:rsidRPr="00034910">
        <w:t xml:space="preserve">convaincu de complicité de vol avec le nihiliste </w:t>
      </w:r>
      <w:proofErr w:type="spellStart"/>
      <w:r w:rsidRPr="00034910">
        <w:t>Ozeff</w:t>
      </w:r>
      <w:proofErr w:type="spellEnd"/>
      <w:r w:rsidR="00E57EC9">
        <w:t xml:space="preserve">, </w:t>
      </w:r>
      <w:r w:rsidRPr="00034910">
        <w:t>avait été invité par le gouverneur à se tenir à la dispos</w:t>
      </w:r>
      <w:r w:rsidRPr="00034910">
        <w:t>i</w:t>
      </w:r>
      <w:r w:rsidRPr="00034910">
        <w:t>tion de l</w:t>
      </w:r>
      <w:r w:rsidR="00E57EC9">
        <w:t>’</w:t>
      </w:r>
      <w:r w:rsidRPr="00034910">
        <w:t>autorité militaire</w:t>
      </w:r>
      <w:r w:rsidR="00E57EC9">
        <w:t xml:space="preserve">… </w:t>
      </w:r>
      <w:r w:rsidRPr="00034910">
        <w:t>Des cartouches de mine</w:t>
      </w:r>
      <w:r w:rsidR="00E57EC9">
        <w:t xml:space="preserve">, </w:t>
      </w:r>
      <w:r w:rsidRPr="00034910">
        <w:t>dont il avait la libre disposition</w:t>
      </w:r>
      <w:r w:rsidR="00E57EC9">
        <w:t xml:space="preserve">, </w:t>
      </w:r>
      <w:r w:rsidRPr="00034910">
        <w:t>assurèrent son évasion dans la mort</w:t>
      </w:r>
      <w:r w:rsidR="00E57EC9">
        <w:t xml:space="preserve">, </w:t>
      </w:r>
      <w:r w:rsidRPr="00034910">
        <w:t>avec le complice de sa faute</w:t>
      </w:r>
      <w:r w:rsidR="00E57EC9">
        <w:t>.</w:t>
      </w:r>
    </w:p>
    <w:p w14:paraId="3E9BED1E" w14:textId="77777777" w:rsidR="00E57EC9" w:rsidRDefault="00776CEA" w:rsidP="00E57EC9">
      <w:r w:rsidRPr="00034910">
        <w:t xml:space="preserve">Peut-être </w:t>
      </w:r>
      <w:proofErr w:type="spellStart"/>
      <w:r w:rsidRPr="00034910">
        <w:t>Ozeff</w:t>
      </w:r>
      <w:proofErr w:type="spellEnd"/>
      <w:r w:rsidR="00E57EC9">
        <w:t xml:space="preserve">, </w:t>
      </w:r>
      <w:r w:rsidRPr="00034910">
        <w:t>esprit de destruction</w:t>
      </w:r>
      <w:r w:rsidR="00E57EC9">
        <w:t xml:space="preserve">, </w:t>
      </w:r>
      <w:r w:rsidRPr="00034910">
        <w:t>outrepassa-t-il les ordres de l</w:t>
      </w:r>
      <w:r w:rsidR="00E57EC9">
        <w:t>’</w:t>
      </w:r>
      <w:r w:rsidRPr="00034910">
        <w:t>officier</w:t>
      </w:r>
      <w:r w:rsidR="00E57EC9">
        <w:t xml:space="preserve">, </w:t>
      </w:r>
      <w:r w:rsidRPr="00034910">
        <w:t>en détruisant aéroplane et baraquement</w:t>
      </w:r>
      <w:r w:rsidR="00E57EC9">
        <w:t>.</w:t>
      </w:r>
    </w:p>
    <w:p w14:paraId="1CC3F325" w14:textId="77777777" w:rsidR="00E57EC9" w:rsidRDefault="00776CEA" w:rsidP="00E57EC9">
      <w:r w:rsidRPr="00034910">
        <w:lastRenderedPageBreak/>
        <w:t xml:space="preserve">Les deux voyageurs Dick </w:t>
      </w:r>
      <w:proofErr w:type="spellStart"/>
      <w:r w:rsidRPr="00034910">
        <w:t>Fann</w:t>
      </w:r>
      <w:proofErr w:type="spellEnd"/>
      <w:r w:rsidRPr="00034910">
        <w:t xml:space="preserve"> et Jean </w:t>
      </w:r>
      <w:proofErr w:type="spellStart"/>
      <w:r w:rsidRPr="00034910">
        <w:t>Brot</w:t>
      </w:r>
      <w:proofErr w:type="spellEnd"/>
      <w:r w:rsidRPr="00034910">
        <w:t xml:space="preserve"> ne devaient jamais parler de ces choses</w:t>
      </w:r>
      <w:r w:rsidR="00E57EC9">
        <w:t xml:space="preserve">, </w:t>
      </w:r>
      <w:r w:rsidRPr="00034910">
        <w:t>s</w:t>
      </w:r>
      <w:r w:rsidR="00E57EC9">
        <w:t>’</w:t>
      </w:r>
      <w:r w:rsidRPr="00034910">
        <w:t>étant engagés vis-à-vis du gouve</w:t>
      </w:r>
      <w:r w:rsidRPr="00034910">
        <w:t>r</w:t>
      </w:r>
      <w:r w:rsidRPr="00034910">
        <w:t>neur à garder le silence</w:t>
      </w:r>
      <w:r w:rsidR="00E57EC9">
        <w:t>.</w:t>
      </w:r>
    </w:p>
    <w:p w14:paraId="7929AE96" w14:textId="7EE470AF" w:rsidR="00776CEA" w:rsidRPr="007F1C96" w:rsidRDefault="00776CEA" w:rsidP="007F1C96">
      <w:pPr>
        <w:pStyle w:val="Titre1"/>
      </w:pPr>
      <w:bookmarkStart w:id="32" w:name="_Toc195633763"/>
      <w:r w:rsidRPr="007F1C96">
        <w:lastRenderedPageBreak/>
        <w:t>NEUVIÈME ÉPISODE</w:t>
      </w:r>
      <w:r w:rsidRPr="007F1C96">
        <w:br/>
      </w:r>
      <w:r w:rsidRPr="007F1C96">
        <w:br/>
      </w:r>
      <w:smartTag w:uri="urn:schemas-microsoft-com:office:smarttags" w:element="PersonName">
        <w:smartTagPr>
          <w:attr w:name="ProductID" w:val="LA CLAIRI￈RE DE"/>
        </w:smartTagPr>
        <w:r w:rsidRPr="007F1C96">
          <w:t>LA CLAIRIÈRE DE</w:t>
        </w:r>
      </w:smartTag>
      <w:r w:rsidRPr="007F1C96">
        <w:t xml:space="preserve"> NICOLAS </w:t>
      </w:r>
      <w:proofErr w:type="spellStart"/>
      <w:r w:rsidRPr="007F1C96">
        <w:t>SLAVARÈDE</w:t>
      </w:r>
      <w:bookmarkEnd w:id="32"/>
      <w:proofErr w:type="spellEnd"/>
      <w:r w:rsidRPr="007F1C96">
        <w:br/>
      </w:r>
    </w:p>
    <w:p w14:paraId="2722C90A" w14:textId="05990D1A" w:rsidR="00E57EC9" w:rsidRDefault="007C5BD3" w:rsidP="007D17F9">
      <w:pPr>
        <w:pStyle w:val="Centrsolidaire"/>
      </w:pPr>
      <w:r w:rsidRPr="00E57EC9">
        <w:rPr>
          <w:noProof/>
        </w:rPr>
        <w:drawing>
          <wp:inline distT="0" distB="0" distL="0" distR="0" wp14:anchorId="70707D76" wp14:editId="68399F16">
            <wp:extent cx="5756910" cy="3418840"/>
            <wp:effectExtent l="0" t="0" r="0" b="0"/>
            <wp:docPr id="9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56910" cy="3418840"/>
                    </a:xfrm>
                    <a:prstGeom prst="rect">
                      <a:avLst/>
                    </a:prstGeom>
                    <a:noFill/>
                    <a:ln>
                      <a:noFill/>
                    </a:ln>
                  </pic:spPr>
                </pic:pic>
              </a:graphicData>
            </a:graphic>
          </wp:inline>
        </w:drawing>
      </w:r>
    </w:p>
    <w:p w14:paraId="21398337" w14:textId="77777777" w:rsidR="00E57EC9" w:rsidRPr="007F1C96" w:rsidRDefault="00776CEA" w:rsidP="007F1C96">
      <w:pPr>
        <w:pStyle w:val="Titre2"/>
      </w:pPr>
      <w:bookmarkStart w:id="33" w:name="_Toc195633764"/>
      <w:r w:rsidRPr="007F1C96">
        <w:t>CHAPITRE PREMIER</w:t>
      </w:r>
      <w:r w:rsidRPr="007F1C96">
        <w:br/>
      </w:r>
      <w:r w:rsidRPr="007F1C96">
        <w:br/>
        <w:t>UNE SOIRÉE AU KREMLIN</w:t>
      </w:r>
      <w:bookmarkEnd w:id="33"/>
      <w:r w:rsidRPr="007F1C96">
        <w:br/>
      </w:r>
    </w:p>
    <w:p w14:paraId="3D989315" w14:textId="77777777" w:rsidR="00E57EC9" w:rsidRDefault="00E57EC9" w:rsidP="00E57EC9">
      <w:r w:rsidRPr="007F1C96">
        <w:rPr>
          <w:szCs w:val="36"/>
        </w:rPr>
        <w:t>— </w:t>
      </w:r>
      <w:r w:rsidR="00776CEA" w:rsidRPr="00034910">
        <w:t>Malgré l</w:t>
      </w:r>
      <w:r>
        <w:t>’</w:t>
      </w:r>
      <w:r w:rsidR="00776CEA" w:rsidRPr="00034910">
        <w:t>invitation gracieuse du vice-gouverneur de Mo</w:t>
      </w:r>
      <w:r w:rsidR="00776CEA" w:rsidRPr="00034910">
        <w:t>s</w:t>
      </w:r>
      <w:r w:rsidR="00776CEA" w:rsidRPr="00034910">
        <w:t>cou-la-Sainte</w:t>
      </w:r>
      <w:r>
        <w:t xml:space="preserve">, </w:t>
      </w:r>
      <w:r w:rsidR="00776CEA" w:rsidRPr="00034910">
        <w:t>vous refusez d</w:t>
      </w:r>
      <w:r>
        <w:t>’</w:t>
      </w:r>
      <w:r w:rsidR="00776CEA" w:rsidRPr="00034910">
        <w:t>assister à la soirée donnée au p</w:t>
      </w:r>
      <w:r w:rsidR="00776CEA" w:rsidRPr="00034910">
        <w:t>a</w:t>
      </w:r>
      <w:r w:rsidR="00776CEA" w:rsidRPr="00034910">
        <w:t>lais du Kremlin</w:t>
      </w:r>
      <w:r>
        <w:t> ?</w:t>
      </w:r>
    </w:p>
    <w:p w14:paraId="7C65EEEB" w14:textId="77777777" w:rsidR="00E57EC9" w:rsidRDefault="00E57EC9" w:rsidP="00E57EC9">
      <w:r>
        <w:t>— </w:t>
      </w:r>
      <w:r w:rsidR="00776CEA" w:rsidRPr="00034910">
        <w:t>Nos pensées cadrent mal avec un décor de fête</w:t>
      </w:r>
      <w:r>
        <w:t>.</w:t>
      </w:r>
    </w:p>
    <w:p w14:paraId="24605D33" w14:textId="1803D6BA" w:rsidR="00E57EC9" w:rsidRDefault="00E57EC9" w:rsidP="00E57EC9">
      <w:r>
        <w:lastRenderedPageBreak/>
        <w:t>— </w:t>
      </w:r>
      <w:r w:rsidR="00776CEA" w:rsidRPr="00034910">
        <w:t>Songez que c</w:t>
      </w:r>
      <w:r>
        <w:t>’</w:t>
      </w:r>
      <w:r w:rsidR="00776CEA" w:rsidRPr="00034910">
        <w:t>est un honneur exceptionnel</w:t>
      </w:r>
      <w:r>
        <w:t xml:space="preserve">. </w:t>
      </w:r>
      <w:r w:rsidR="00776CEA" w:rsidRPr="00034910">
        <w:t>En l</w:t>
      </w:r>
      <w:r>
        <w:t>’</w:t>
      </w:r>
      <w:r w:rsidR="00776CEA" w:rsidRPr="00034910">
        <w:t>absence du grand-duc</w:t>
      </w:r>
      <w:r>
        <w:t xml:space="preserve">, </w:t>
      </w:r>
      <w:r w:rsidR="00776CEA" w:rsidRPr="00034910">
        <w:t>le gouverneur</w:t>
      </w:r>
      <w:r>
        <w:t>, M. </w:t>
      </w:r>
      <w:r w:rsidR="00776CEA" w:rsidRPr="00034910">
        <w:t xml:space="preserve">le comte </w:t>
      </w:r>
      <w:proofErr w:type="spellStart"/>
      <w:r w:rsidR="00776CEA" w:rsidRPr="00034910">
        <w:t>Aïarouseff</w:t>
      </w:r>
      <w:proofErr w:type="spellEnd"/>
      <w:r>
        <w:t xml:space="preserve">, </w:t>
      </w:r>
      <w:r w:rsidR="00776CEA" w:rsidRPr="00034910">
        <w:t>vice-gouverneur</w:t>
      </w:r>
      <w:r>
        <w:t xml:space="preserve">, </w:t>
      </w:r>
      <w:r w:rsidR="00776CEA" w:rsidRPr="00034910">
        <w:t xml:space="preserve">a tenu à marquer un intérêt particulier à des </w:t>
      </w:r>
      <w:proofErr w:type="spellStart"/>
      <w:r w:rsidR="00776CEA" w:rsidRPr="00034910">
        <w:t>tou</w:t>
      </w:r>
      <w:r w:rsidR="00776CEA" w:rsidRPr="00034910">
        <w:t>r</w:t>
      </w:r>
      <w:r w:rsidR="00776CEA" w:rsidRPr="00034910">
        <w:t>dumondistes</w:t>
      </w:r>
      <w:proofErr w:type="spellEnd"/>
      <w:r w:rsidR="00776CEA" w:rsidRPr="00034910">
        <w:t xml:space="preserve"> du circuit Paris-New-York-Paris</w:t>
      </w:r>
      <w:r>
        <w:t xml:space="preserve">, </w:t>
      </w:r>
      <w:r w:rsidR="00776CEA" w:rsidRPr="00034910">
        <w:t>et votre abste</w:t>
      </w:r>
      <w:r w:rsidR="00776CEA" w:rsidRPr="00034910">
        <w:t>n</w:t>
      </w:r>
      <w:r w:rsidR="00776CEA" w:rsidRPr="00034910">
        <w:t>tion sera mal interprétée</w:t>
      </w:r>
      <w:r>
        <w:t>.</w:t>
      </w:r>
    </w:p>
    <w:p w14:paraId="123F8215" w14:textId="77777777" w:rsidR="00E57EC9" w:rsidRDefault="00E57EC9" w:rsidP="00E57EC9">
      <w:r>
        <w:t>— </w:t>
      </w:r>
      <w:r w:rsidR="00776CEA" w:rsidRPr="00034910">
        <w:t>Il vaut mieux encourir une interprétation de ce genre que promener notre désespoir parmi les heureux</w:t>
      </w:r>
      <w:r>
        <w:t>.</w:t>
      </w:r>
    </w:p>
    <w:p w14:paraId="02B11884" w14:textId="5C426121" w:rsidR="00E57EC9" w:rsidRDefault="00776CEA" w:rsidP="00E57EC9">
      <w:r w:rsidRPr="00034910">
        <w:t>Ainsi parlaient Larmette et ses compagnons</w:t>
      </w:r>
      <w:r w:rsidR="00E57EC9">
        <w:t>, M. </w:t>
      </w:r>
      <w:r w:rsidRPr="00034910">
        <w:t>Defrance</w:t>
      </w:r>
      <w:r w:rsidR="00E57EC9">
        <w:t xml:space="preserve">, </w:t>
      </w:r>
      <w:proofErr w:type="spellStart"/>
      <w:r w:rsidRPr="00034910">
        <w:t>Fleuriane</w:t>
      </w:r>
      <w:proofErr w:type="spellEnd"/>
      <w:r w:rsidR="00E57EC9">
        <w:t xml:space="preserve">, </w:t>
      </w:r>
      <w:r w:rsidRPr="00034910">
        <w:t>à présent rivés à la personne du criminel par l</w:t>
      </w:r>
      <w:r w:rsidR="00E57EC9">
        <w:t>’</w:t>
      </w:r>
      <w:r w:rsidRPr="00034910">
        <w:t>écrit terrible qu</w:t>
      </w:r>
      <w:r w:rsidR="00E57EC9">
        <w:t>’</w:t>
      </w:r>
      <w:r w:rsidRPr="00034910">
        <w:t>il leur avait arraché</w:t>
      </w:r>
      <w:r w:rsidR="00E57EC9">
        <w:t xml:space="preserve">. </w:t>
      </w:r>
      <w:r w:rsidRPr="00034910">
        <w:t>À Khabarovsk</w:t>
      </w:r>
      <w:r w:rsidR="00E57EC9">
        <w:t xml:space="preserve">, </w:t>
      </w:r>
      <w:r w:rsidRPr="00034910">
        <w:t>ils étaient mo</w:t>
      </w:r>
      <w:r w:rsidRPr="00034910">
        <w:t>n</w:t>
      </w:r>
      <w:r w:rsidRPr="00034910">
        <w:t>tés dans le train se soudant</w:t>
      </w:r>
      <w:r w:rsidR="00E57EC9">
        <w:t xml:space="preserve">, </w:t>
      </w:r>
      <w:r w:rsidRPr="00034910">
        <w:t>à Nikolsk</w:t>
      </w:r>
      <w:r w:rsidR="00E57EC9">
        <w:t xml:space="preserve">, </w:t>
      </w:r>
      <w:r w:rsidRPr="00034910">
        <w:t>à celui de la ligne princ</w:t>
      </w:r>
      <w:r w:rsidRPr="00034910">
        <w:t>i</w:t>
      </w:r>
      <w:r w:rsidRPr="00034910">
        <w:t>pale transsibérienne Vladivostok-Oural</w:t>
      </w:r>
      <w:r w:rsidR="00E57EC9">
        <w:t xml:space="preserve">, </w:t>
      </w:r>
      <w:r w:rsidRPr="00034910">
        <w:t>laquelle se continue</w:t>
      </w:r>
      <w:r w:rsidR="00E57EC9">
        <w:t xml:space="preserve">, </w:t>
      </w:r>
      <w:r w:rsidRPr="00034910">
        <w:t>par les voies ordinaires russes</w:t>
      </w:r>
      <w:r w:rsidR="00E57EC9">
        <w:t xml:space="preserve">, </w:t>
      </w:r>
      <w:r w:rsidRPr="00034910">
        <w:t>vers Moscou</w:t>
      </w:r>
      <w:r w:rsidR="00E57EC9">
        <w:t xml:space="preserve">, </w:t>
      </w:r>
      <w:r w:rsidRPr="00034910">
        <w:t>Saint-Pétersbourg et l</w:t>
      </w:r>
      <w:r w:rsidR="00E57EC9">
        <w:t>’</w:t>
      </w:r>
      <w:r w:rsidRPr="00034910">
        <w:t>Europe occidentale</w:t>
      </w:r>
      <w:r w:rsidR="00E57EC9">
        <w:t>.</w:t>
      </w:r>
    </w:p>
    <w:p w14:paraId="08DC3813" w14:textId="77777777" w:rsidR="00E57EC9" w:rsidRDefault="00776CEA" w:rsidP="00E57EC9">
      <w:r w:rsidRPr="00034910">
        <w:t>Larmette</w:t>
      </w:r>
      <w:r w:rsidR="00E57EC9">
        <w:t xml:space="preserve">, </w:t>
      </w:r>
      <w:r w:rsidRPr="00034910">
        <w:t>lui</w:t>
      </w:r>
      <w:r w:rsidR="00E57EC9">
        <w:t xml:space="preserve">, </w:t>
      </w:r>
      <w:r w:rsidRPr="00034910">
        <w:t>avec son automobile</w:t>
      </w:r>
      <w:r w:rsidR="00E57EC9">
        <w:t xml:space="preserve">, </w:t>
      </w:r>
      <w:r w:rsidRPr="00034910">
        <w:t>s</w:t>
      </w:r>
      <w:r w:rsidR="00E57EC9">
        <w:t>’</w:t>
      </w:r>
      <w:r w:rsidRPr="00034910">
        <w:t xml:space="preserve">était engagé sur le </w:t>
      </w:r>
      <w:r w:rsidRPr="00034910">
        <w:rPr>
          <w:i/>
          <w:iCs/>
        </w:rPr>
        <w:t xml:space="preserve">tract </w:t>
      </w:r>
      <w:r w:rsidRPr="00034910">
        <w:t>sibérien</w:t>
      </w:r>
      <w:r w:rsidR="00E57EC9">
        <w:t xml:space="preserve">, </w:t>
      </w:r>
      <w:r w:rsidRPr="00034910">
        <w:t>qui presque partout côtoie la ligne ferrée</w:t>
      </w:r>
      <w:r w:rsidR="00E57EC9">
        <w:t xml:space="preserve">. </w:t>
      </w:r>
      <w:r w:rsidRPr="00034910">
        <w:t>Les trains marchent avec une lenteur désespérante</w:t>
      </w:r>
      <w:r w:rsidR="00E57EC9">
        <w:t xml:space="preserve"> ; </w:t>
      </w:r>
      <w:r w:rsidRPr="00034910">
        <w:t xml:space="preserve">la </w:t>
      </w:r>
      <w:proofErr w:type="spellStart"/>
      <w:r w:rsidRPr="00034910">
        <w:t>Botera</w:t>
      </w:r>
      <w:proofErr w:type="spellEnd"/>
      <w:r w:rsidRPr="00034910">
        <w:t xml:space="preserve"> po</w:t>
      </w:r>
      <w:r w:rsidRPr="00034910">
        <w:t>s</w:t>
      </w:r>
      <w:r w:rsidRPr="00034910">
        <w:t>sédait un puissant moteur</w:t>
      </w:r>
      <w:r w:rsidR="00E57EC9">
        <w:t xml:space="preserve">. </w:t>
      </w:r>
      <w:r w:rsidRPr="00034910">
        <w:t>Bref</w:t>
      </w:r>
      <w:r w:rsidR="00E57EC9">
        <w:t xml:space="preserve">, </w:t>
      </w:r>
      <w:r w:rsidRPr="00034910">
        <w:t>les voyageurs se maintinrent sensiblement au même niveau</w:t>
      </w:r>
      <w:r w:rsidR="00E57EC9">
        <w:t>.</w:t>
      </w:r>
    </w:p>
    <w:p w14:paraId="10E8CD7E" w14:textId="77777777" w:rsidR="00E57EC9" w:rsidRDefault="00776CEA" w:rsidP="00E57EC9">
      <w:r w:rsidRPr="00034910">
        <w:t>Au moment de franchir les hauteurs de l</w:t>
      </w:r>
      <w:r w:rsidR="00E57EC9">
        <w:t>’</w:t>
      </w:r>
      <w:r w:rsidRPr="00034910">
        <w:t>Oural</w:t>
      </w:r>
      <w:r w:rsidR="00E57EC9">
        <w:t xml:space="preserve">, </w:t>
      </w:r>
      <w:r w:rsidRPr="00034910">
        <w:t>le père et la fille</w:t>
      </w:r>
      <w:r w:rsidR="00E57EC9">
        <w:t xml:space="preserve">, </w:t>
      </w:r>
      <w:r w:rsidRPr="00034910">
        <w:t>prisonniers moraux du joaillier</w:t>
      </w:r>
      <w:r w:rsidR="00E57EC9">
        <w:t xml:space="preserve">, </w:t>
      </w:r>
      <w:r w:rsidRPr="00034910">
        <w:t>abandonnèrent le chemin de fer et reprirent place dans l</w:t>
      </w:r>
      <w:r w:rsidR="00E57EC9">
        <w:t>’</w:t>
      </w:r>
      <w:r w:rsidRPr="00034910">
        <w:t>automobile</w:t>
      </w:r>
      <w:r w:rsidR="00E57EC9">
        <w:t xml:space="preserve">. </w:t>
      </w:r>
      <w:r w:rsidRPr="00034910">
        <w:t>Tel fut l</w:t>
      </w:r>
      <w:r w:rsidR="00E57EC9">
        <w:t>’</w:t>
      </w:r>
      <w:r w:rsidRPr="00034910">
        <w:t>ordre de Larmette</w:t>
      </w:r>
      <w:r w:rsidR="00E57EC9">
        <w:t>.</w:t>
      </w:r>
    </w:p>
    <w:p w14:paraId="3DB2EBBA" w14:textId="77777777" w:rsidR="00E57EC9" w:rsidRDefault="00776CEA" w:rsidP="00E57EC9">
      <w:r w:rsidRPr="00034910">
        <w:t xml:space="preserve">Tous trois avaient parcouru ensemble les steppes de </w:t>
      </w:r>
      <w:smartTag w:uri="urn:schemas-microsoft-com:office:smarttags" w:element="PersonName">
        <w:smartTagPr>
          <w:attr w:name="ProductID" w:val="la Russie"/>
        </w:smartTagPr>
        <w:r w:rsidRPr="00034910">
          <w:t>la Russie</w:t>
        </w:r>
      </w:smartTag>
      <w:r w:rsidRPr="00034910">
        <w:t xml:space="preserve"> orientale</w:t>
      </w:r>
      <w:r w:rsidR="00E57EC9">
        <w:t xml:space="preserve">, </w:t>
      </w:r>
      <w:r w:rsidRPr="00034910">
        <w:t>franchi la Volga</w:t>
      </w:r>
      <w:r w:rsidR="00E57EC9">
        <w:t xml:space="preserve">, </w:t>
      </w:r>
      <w:r w:rsidRPr="00034910">
        <w:t xml:space="preserve">atteint son affluent la </w:t>
      </w:r>
      <w:proofErr w:type="spellStart"/>
      <w:r w:rsidRPr="00034910">
        <w:t>Mos</w:t>
      </w:r>
      <w:r w:rsidRPr="00034910">
        <w:t>k</w:t>
      </w:r>
      <w:r w:rsidRPr="00034910">
        <w:t>va</w:t>
      </w:r>
      <w:proofErr w:type="spellEnd"/>
      <w:r w:rsidR="00E57EC9">
        <w:t xml:space="preserve">, </w:t>
      </w:r>
      <w:r w:rsidRPr="00034910">
        <w:t>et</w:t>
      </w:r>
      <w:r w:rsidR="00E57EC9">
        <w:t xml:space="preserve">, </w:t>
      </w:r>
      <w:r w:rsidRPr="00034910">
        <w:t>remontant cette rivière</w:t>
      </w:r>
      <w:r w:rsidR="00E57EC9">
        <w:t xml:space="preserve">, </w:t>
      </w:r>
      <w:r w:rsidRPr="00034910">
        <w:t>gagné Moscou</w:t>
      </w:r>
      <w:r w:rsidR="00E57EC9">
        <w:t xml:space="preserve">. </w:t>
      </w:r>
      <w:r w:rsidRPr="00034910">
        <w:t>Comme hôtel</w:t>
      </w:r>
      <w:r w:rsidR="00E57EC9">
        <w:t xml:space="preserve">, </w:t>
      </w:r>
      <w:r w:rsidRPr="00034910">
        <w:t xml:space="preserve">le bijoutier avait choisi la </w:t>
      </w:r>
      <w:proofErr w:type="spellStart"/>
      <w:r w:rsidRPr="00034910">
        <w:t>Moskva</w:t>
      </w:r>
      <w:proofErr w:type="spellEnd"/>
      <w:r w:rsidRPr="00034910">
        <w:t>-Restauration</w:t>
      </w:r>
      <w:r w:rsidR="00E57EC9">
        <w:t xml:space="preserve">, </w:t>
      </w:r>
      <w:r w:rsidRPr="00034910">
        <w:t>située sur la place du Théâtre</w:t>
      </w:r>
      <w:r w:rsidR="00E57EC9">
        <w:t xml:space="preserve">, </w:t>
      </w:r>
      <w:r w:rsidRPr="00034910">
        <w:t>sans que ses victimes fissent la moindre observ</w:t>
      </w:r>
      <w:r w:rsidRPr="00034910">
        <w:t>a</w:t>
      </w:r>
      <w:r w:rsidRPr="00034910">
        <w:t>tion</w:t>
      </w:r>
      <w:r w:rsidR="00E57EC9">
        <w:t>.</w:t>
      </w:r>
    </w:p>
    <w:p w14:paraId="602C7EC6" w14:textId="77777777" w:rsidR="00E57EC9" w:rsidRDefault="00776CEA" w:rsidP="00E57EC9">
      <w:r w:rsidRPr="00034910">
        <w:lastRenderedPageBreak/>
        <w:t>Au surplus</w:t>
      </w:r>
      <w:r w:rsidR="00E57EC9">
        <w:t xml:space="preserve">, </w:t>
      </w:r>
      <w:r w:rsidRPr="00034910">
        <w:t>il avait fixé son choix sur le meilleur hôtel de la cité</w:t>
      </w:r>
      <w:r w:rsidR="00E57EC9">
        <w:t xml:space="preserve">, </w:t>
      </w:r>
      <w:r w:rsidRPr="00034910">
        <w:t>10 roubles par jour et par chambre</w:t>
      </w:r>
      <w:r w:rsidR="00E57EC9">
        <w:t xml:space="preserve">, </w:t>
      </w:r>
      <w:r w:rsidRPr="00034910">
        <w:t xml:space="preserve">et il se déclarait </w:t>
      </w:r>
      <w:r w:rsidRPr="00034910">
        <w:rPr>
          <w:i/>
          <w:iCs/>
        </w:rPr>
        <w:t>in pe</w:t>
      </w:r>
      <w:r w:rsidRPr="00034910">
        <w:rPr>
          <w:i/>
          <w:iCs/>
        </w:rPr>
        <w:t>t</w:t>
      </w:r>
      <w:r w:rsidRPr="00034910">
        <w:rPr>
          <w:i/>
          <w:iCs/>
        </w:rPr>
        <w:t xml:space="preserve">to </w:t>
      </w:r>
      <w:r w:rsidRPr="00034910">
        <w:t xml:space="preserve">que </w:t>
      </w:r>
      <w:r w:rsidR="00E57EC9">
        <w:t>« </w:t>
      </w:r>
      <w:r w:rsidRPr="00034910">
        <w:t>sa fiancée et son beau-père</w:t>
      </w:r>
      <w:r w:rsidR="00E57EC9">
        <w:t> »</w:t>
      </w:r>
      <w:r w:rsidRPr="00034910">
        <w:t xml:space="preserve"> seraient bien difficiles s</w:t>
      </w:r>
      <w:r w:rsidR="00E57EC9">
        <w:t>’</w:t>
      </w:r>
      <w:r w:rsidRPr="00034910">
        <w:t>ils n</w:t>
      </w:r>
      <w:r w:rsidR="00E57EC9">
        <w:t>’</w:t>
      </w:r>
      <w:r w:rsidRPr="00034910">
        <w:t>étaient pas satisfaits de ses procédés</w:t>
      </w:r>
      <w:r w:rsidR="00E57EC9">
        <w:t>.</w:t>
      </w:r>
    </w:p>
    <w:p w14:paraId="2B744685" w14:textId="77777777" w:rsidR="00E57EC9" w:rsidRDefault="00776CEA" w:rsidP="00E57EC9">
      <w:r w:rsidRPr="00034910">
        <w:t>L</w:t>
      </w:r>
      <w:r w:rsidR="00E57EC9">
        <w:t>’</w:t>
      </w:r>
      <w:r w:rsidRPr="00034910">
        <w:t>arrivée de l</w:t>
      </w:r>
      <w:r w:rsidR="00E57EC9">
        <w:t>’</w:t>
      </w:r>
      <w:r w:rsidRPr="00034910">
        <w:t>automobile</w:t>
      </w:r>
      <w:r w:rsidR="00E57EC9">
        <w:t xml:space="preserve">, </w:t>
      </w:r>
      <w:r w:rsidRPr="00034910">
        <w:t>quelques indiscrétions habil</w:t>
      </w:r>
      <w:r w:rsidRPr="00034910">
        <w:t>e</w:t>
      </w:r>
      <w:r w:rsidRPr="00034910">
        <w:t>ment commises par le rusé personnage</w:t>
      </w:r>
      <w:r w:rsidR="00E57EC9">
        <w:t xml:space="preserve">, </w:t>
      </w:r>
      <w:r w:rsidRPr="00034910">
        <w:t xml:space="preserve">avaient appris au public que </w:t>
      </w:r>
      <w:smartTag w:uri="urn:schemas-microsoft-com:office:smarttags" w:element="PersonName">
        <w:smartTagPr>
          <w:attr w:name="ProductID" w:val="la Botera"/>
        </w:smartTagPr>
        <w:r w:rsidRPr="00034910">
          <w:t xml:space="preserve">la </w:t>
        </w:r>
        <w:proofErr w:type="spellStart"/>
        <w:r w:rsidRPr="00034910">
          <w:t>Botera</w:t>
        </w:r>
      </w:smartTag>
      <w:proofErr w:type="spellEnd"/>
      <w:r w:rsidRPr="00034910">
        <w:t xml:space="preserve"> portait les seuls concurrents ayant franchi l</w:t>
      </w:r>
      <w:r w:rsidR="00E57EC9">
        <w:t>’</w:t>
      </w:r>
      <w:r w:rsidRPr="00034910">
        <w:t>Alaska et le détroit de Behring</w:t>
      </w:r>
      <w:r w:rsidR="00E57EC9">
        <w:t>.</w:t>
      </w:r>
    </w:p>
    <w:p w14:paraId="7FE73944" w14:textId="77777777" w:rsidR="00E57EC9" w:rsidRDefault="00776CEA" w:rsidP="00E57EC9">
      <w:r w:rsidRPr="00034910">
        <w:t>La chose s</w:t>
      </w:r>
      <w:r w:rsidR="00E57EC9">
        <w:t>’</w:t>
      </w:r>
      <w:r w:rsidRPr="00034910">
        <w:t>était répandue parmi la société</w:t>
      </w:r>
      <w:r w:rsidR="00E57EC9">
        <w:t xml:space="preserve">, </w:t>
      </w:r>
      <w:r w:rsidRPr="00034910">
        <w:t xml:space="preserve">et le comte </w:t>
      </w:r>
      <w:proofErr w:type="spellStart"/>
      <w:r w:rsidRPr="00034910">
        <w:t>Aï</w:t>
      </w:r>
      <w:r w:rsidRPr="00034910">
        <w:t>a</w:t>
      </w:r>
      <w:r w:rsidRPr="00034910">
        <w:t>rouseff</w:t>
      </w:r>
      <w:proofErr w:type="spellEnd"/>
      <w:r w:rsidR="00E57EC9">
        <w:t xml:space="preserve">, </w:t>
      </w:r>
      <w:r w:rsidRPr="00034910">
        <w:t>vice-gouverneur de la cité sainte</w:t>
      </w:r>
      <w:r w:rsidR="00E57EC9">
        <w:t xml:space="preserve">, </w:t>
      </w:r>
      <w:r w:rsidRPr="00034910">
        <w:t xml:space="preserve">offrant une grande soirée pour fêter la dix-huitième année de sa fille </w:t>
      </w:r>
      <w:proofErr w:type="spellStart"/>
      <w:r w:rsidRPr="00034910">
        <w:t>Nège</w:t>
      </w:r>
      <w:proofErr w:type="spellEnd"/>
      <w:r w:rsidR="00E57EC9">
        <w:t xml:space="preserve">, </w:t>
      </w:r>
      <w:r w:rsidRPr="00034910">
        <w:t>laquelle venait de passer brillamment ses examens de fin d</w:t>
      </w:r>
      <w:r w:rsidR="00E57EC9">
        <w:t>’</w:t>
      </w:r>
      <w:r w:rsidRPr="00034910">
        <w:t>études à l</w:t>
      </w:r>
      <w:r w:rsidR="00E57EC9">
        <w:t>’</w:t>
      </w:r>
      <w:r w:rsidRPr="00034910">
        <w:t>institution des Nobles Barines</w:t>
      </w:r>
      <w:r w:rsidR="00E57EC9">
        <w:t xml:space="preserve">, </w:t>
      </w:r>
      <w:r w:rsidRPr="00034910">
        <w:t>le comte</w:t>
      </w:r>
      <w:r w:rsidR="00E57EC9">
        <w:t xml:space="preserve">, </w:t>
      </w:r>
      <w:r w:rsidRPr="00034910">
        <w:t>disons-nous</w:t>
      </w:r>
      <w:r w:rsidR="00E57EC9">
        <w:t xml:space="preserve">, </w:t>
      </w:r>
      <w:r w:rsidRPr="00034910">
        <w:t>avait pensé assurer à sa réception un attrait nouveau en invitant des gens échappés à la dislocation des glaces du Behring</w:t>
      </w:r>
      <w:r w:rsidR="00E57EC9">
        <w:t>.</w:t>
      </w:r>
    </w:p>
    <w:p w14:paraId="0AFB36DD" w14:textId="77777777" w:rsidR="00E57EC9" w:rsidRDefault="00776CEA" w:rsidP="00E57EC9">
      <w:r w:rsidRPr="00034910">
        <w:t>C</w:t>
      </w:r>
      <w:r w:rsidR="00E57EC9">
        <w:t>’</w:t>
      </w:r>
      <w:r w:rsidRPr="00034910">
        <w:t>était à propos de cette invitation que Larmette insistait auprès de ses compagnons</w:t>
      </w:r>
      <w:r w:rsidR="00E57EC9">
        <w:t xml:space="preserve">. </w:t>
      </w:r>
      <w:r w:rsidRPr="00034910">
        <w:t xml:space="preserve">À la dernière réflexion de </w:t>
      </w:r>
      <w:proofErr w:type="spellStart"/>
      <w:r w:rsidRPr="00034910">
        <w:t>Fleuriane</w:t>
      </w:r>
      <w:proofErr w:type="spellEnd"/>
      <w:r w:rsidR="00E57EC9">
        <w:t xml:space="preserve">, </w:t>
      </w:r>
      <w:r w:rsidRPr="00034910">
        <w:t>il riposta par un haussement d</w:t>
      </w:r>
      <w:r w:rsidR="00E57EC9">
        <w:t>’</w:t>
      </w:r>
      <w:r w:rsidRPr="00034910">
        <w:t>épaules</w:t>
      </w:r>
      <w:r w:rsidR="00E57EC9">
        <w:t> :</w:t>
      </w:r>
    </w:p>
    <w:p w14:paraId="29187031" w14:textId="77777777" w:rsidR="00E57EC9" w:rsidRDefault="00E57EC9" w:rsidP="00E57EC9">
      <w:r>
        <w:t>— </w:t>
      </w:r>
      <w:r w:rsidR="00776CEA" w:rsidRPr="00034910">
        <w:t>Savez-vous</w:t>
      </w:r>
      <w:r>
        <w:t xml:space="preserve">, </w:t>
      </w:r>
      <w:r w:rsidR="00776CEA" w:rsidRPr="00034910">
        <w:t>Mademoiselle</w:t>
      </w:r>
      <w:r>
        <w:t xml:space="preserve">, </w:t>
      </w:r>
      <w:r w:rsidR="00776CEA" w:rsidRPr="00034910">
        <w:t>que vous vous montrez peu aimable</w:t>
      </w:r>
      <w:r>
        <w:t> ?</w:t>
      </w:r>
    </w:p>
    <w:p w14:paraId="4F31074B" w14:textId="77777777" w:rsidR="00E57EC9" w:rsidRDefault="00776CEA" w:rsidP="00E57EC9">
      <w:r w:rsidRPr="00034910">
        <w:t>Elle eut un regard méprisant et douloureux</w:t>
      </w:r>
      <w:r w:rsidR="00E57EC9">
        <w:t> :</w:t>
      </w:r>
    </w:p>
    <w:p w14:paraId="1FE98BE6" w14:textId="77777777" w:rsidR="00E57EC9" w:rsidRDefault="00E57EC9" w:rsidP="00E57EC9">
      <w:r>
        <w:t>— </w:t>
      </w:r>
      <w:r w:rsidR="00776CEA" w:rsidRPr="00034910">
        <w:t>Les esclaves n</w:t>
      </w:r>
      <w:r>
        <w:t>’</w:t>
      </w:r>
      <w:r w:rsidR="00776CEA" w:rsidRPr="00034910">
        <w:t>ont point à être aimables</w:t>
      </w:r>
      <w:r>
        <w:t xml:space="preserve">. </w:t>
      </w:r>
      <w:r w:rsidR="00776CEA" w:rsidRPr="00034910">
        <w:t>Ils obéissent</w:t>
      </w:r>
      <w:r>
        <w:t xml:space="preserve">, </w:t>
      </w:r>
      <w:r w:rsidR="00776CEA" w:rsidRPr="00034910">
        <w:t>c</w:t>
      </w:r>
      <w:r w:rsidR="00776CEA" w:rsidRPr="00034910">
        <w:t>e</w:t>
      </w:r>
      <w:r w:rsidR="00776CEA" w:rsidRPr="00034910">
        <w:t>la doit suffire</w:t>
      </w:r>
      <w:r>
        <w:t>.</w:t>
      </w:r>
    </w:p>
    <w:p w14:paraId="2BC9187C" w14:textId="77777777" w:rsidR="00E57EC9" w:rsidRDefault="00E57EC9" w:rsidP="00E57EC9">
      <w:r>
        <w:t>— </w:t>
      </w:r>
      <w:r w:rsidR="00776CEA" w:rsidRPr="00034910">
        <w:t>Cela suffirait s</w:t>
      </w:r>
      <w:r>
        <w:t>’</w:t>
      </w:r>
      <w:r w:rsidR="00776CEA" w:rsidRPr="00034910">
        <w:t>ils obéissaient</w:t>
      </w:r>
      <w:r>
        <w:t xml:space="preserve"> ; </w:t>
      </w:r>
      <w:r w:rsidR="00776CEA" w:rsidRPr="00034910">
        <w:t>mais dans l</w:t>
      </w:r>
      <w:r>
        <w:t>’</w:t>
      </w:r>
      <w:r w:rsidR="00776CEA" w:rsidRPr="00034910">
        <w:t>espèce</w:t>
      </w:r>
      <w:r>
        <w:t>…</w:t>
      </w:r>
    </w:p>
    <w:p w14:paraId="5B64F3DB" w14:textId="77777777" w:rsidR="00E57EC9" w:rsidRDefault="00E57EC9" w:rsidP="00E57EC9">
      <w:r>
        <w:t>— </w:t>
      </w:r>
      <w:r w:rsidR="00776CEA" w:rsidRPr="00034910">
        <w:t>Oh</w:t>
      </w:r>
      <w:r>
        <w:t xml:space="preserve"> ! </w:t>
      </w:r>
      <w:r w:rsidR="00776CEA" w:rsidRPr="00034910">
        <w:t>fit-elle d</w:t>
      </w:r>
      <w:r>
        <w:t>’</w:t>
      </w:r>
      <w:r w:rsidR="00776CEA" w:rsidRPr="00034910">
        <w:t>un ton las</w:t>
      </w:r>
      <w:r>
        <w:t xml:space="preserve">, </w:t>
      </w:r>
      <w:r w:rsidR="00776CEA" w:rsidRPr="00034910">
        <w:t>pourquoi continuer cette conversation</w:t>
      </w:r>
      <w:r>
        <w:t xml:space="preserve"> ? </w:t>
      </w:r>
      <w:r w:rsidR="00776CEA" w:rsidRPr="00034910">
        <w:t>Dans toute chose importante</w:t>
      </w:r>
      <w:r>
        <w:t xml:space="preserve">, </w:t>
      </w:r>
      <w:r w:rsidR="00776CEA" w:rsidRPr="00034910">
        <w:t>nous cédons à v</w:t>
      </w:r>
      <w:r w:rsidR="00776CEA" w:rsidRPr="00034910">
        <w:t>o</w:t>
      </w:r>
      <w:r w:rsidR="00776CEA" w:rsidRPr="00034910">
        <w:t>tre volonté</w:t>
      </w:r>
      <w:r>
        <w:t xml:space="preserve">. </w:t>
      </w:r>
      <w:r w:rsidR="00776CEA" w:rsidRPr="00034910">
        <w:t>Nous étouffons même les murmures qui trahiraient notre honte et notre dégoût</w:t>
      </w:r>
      <w:r>
        <w:t xml:space="preserve">. </w:t>
      </w:r>
      <w:r w:rsidR="00776CEA" w:rsidRPr="00034910">
        <w:t xml:space="preserve">Pourquoi parler de </w:t>
      </w:r>
      <w:r w:rsidR="00776CEA" w:rsidRPr="00034910">
        <w:lastRenderedPageBreak/>
        <w:t>cela</w:t>
      </w:r>
      <w:r>
        <w:t xml:space="preserve"> ? </w:t>
      </w:r>
      <w:r w:rsidR="00776CEA" w:rsidRPr="00034910">
        <w:t>Revenons aux réalités</w:t>
      </w:r>
      <w:r>
        <w:t xml:space="preserve"> : </w:t>
      </w:r>
      <w:r w:rsidR="00776CEA" w:rsidRPr="00034910">
        <w:t>cette fête du Kremlin</w:t>
      </w:r>
      <w:r>
        <w:t xml:space="preserve">. </w:t>
      </w:r>
      <w:r w:rsidR="00776CEA" w:rsidRPr="00034910">
        <w:t>Il vous importe peu que nous y paraissions ou non</w:t>
      </w:r>
      <w:r>
        <w:t xml:space="preserve">. </w:t>
      </w:r>
      <w:r w:rsidR="00776CEA" w:rsidRPr="00034910">
        <w:t>N</w:t>
      </w:r>
      <w:r>
        <w:t>’</w:t>
      </w:r>
      <w:r w:rsidR="00776CEA" w:rsidRPr="00034910">
        <w:t>ordonnez donc pas</w:t>
      </w:r>
      <w:r>
        <w:t xml:space="preserve">. </w:t>
      </w:r>
      <w:r w:rsidR="00776CEA" w:rsidRPr="00034910">
        <w:t>Montrez-vous-y seul</w:t>
      </w:r>
      <w:r>
        <w:t xml:space="preserve"> ; </w:t>
      </w:r>
      <w:r w:rsidR="00776CEA" w:rsidRPr="00034910">
        <w:t>notre état de santé ne nous permet pas d</w:t>
      </w:r>
      <w:r>
        <w:t>’</w:t>
      </w:r>
      <w:r w:rsidR="00776CEA" w:rsidRPr="00034910">
        <w:t>accepter</w:t>
      </w:r>
      <w:r>
        <w:t>.</w:t>
      </w:r>
    </w:p>
    <w:p w14:paraId="5C59BB36" w14:textId="77777777" w:rsidR="00E57EC9" w:rsidRDefault="00776CEA" w:rsidP="00E57EC9">
      <w:r w:rsidRPr="00034910">
        <w:t>Il y avait une souffrance aiguë dans ces paroles</w:t>
      </w:r>
      <w:r w:rsidR="00E57EC9">
        <w:t xml:space="preserve">. </w:t>
      </w:r>
      <w:r w:rsidRPr="00034910">
        <w:t>Avec une affectation de courtoisie</w:t>
      </w:r>
      <w:r w:rsidR="00E57EC9">
        <w:t xml:space="preserve">, </w:t>
      </w:r>
      <w:r w:rsidRPr="00034910">
        <w:t>le voleur riposta</w:t>
      </w:r>
      <w:r w:rsidR="00E57EC9">
        <w:t> :</w:t>
      </w:r>
    </w:p>
    <w:p w14:paraId="56EB38AE" w14:textId="77777777" w:rsidR="00E57EC9" w:rsidRDefault="00E57EC9" w:rsidP="00E57EC9">
      <w:r>
        <w:t>— </w:t>
      </w:r>
      <w:r w:rsidR="00776CEA" w:rsidRPr="00034910">
        <w:t>Qu</w:t>
      </w:r>
      <w:r>
        <w:t>’</w:t>
      </w:r>
      <w:r w:rsidR="00776CEA" w:rsidRPr="00034910">
        <w:t>il soit fait ainsi que vous le souhaitez</w:t>
      </w:r>
      <w:r>
        <w:t xml:space="preserve">. </w:t>
      </w:r>
      <w:r w:rsidR="00776CEA" w:rsidRPr="00034910">
        <w:t>Un vœu de ma fiancée est un ordre pour moi</w:t>
      </w:r>
      <w:r>
        <w:t>.</w:t>
      </w:r>
    </w:p>
    <w:p w14:paraId="6F5F0A45" w14:textId="77777777" w:rsidR="00E57EC9" w:rsidRDefault="00776CEA" w:rsidP="00E57EC9">
      <w:r w:rsidRPr="00034910">
        <w:t>Puis il se retira</w:t>
      </w:r>
      <w:r w:rsidR="00E57EC9">
        <w:t xml:space="preserve">. </w:t>
      </w:r>
      <w:r w:rsidRPr="00034910">
        <w:t>Mais il ne ferma pas si vite la porte qu</w:t>
      </w:r>
      <w:r w:rsidR="00E57EC9">
        <w:t>’</w:t>
      </w:r>
      <w:r w:rsidRPr="00034910">
        <w:t xml:space="preserve">il ne pût entendre </w:t>
      </w:r>
      <w:proofErr w:type="spellStart"/>
      <w:r w:rsidRPr="00034910">
        <w:t>Fleuriane</w:t>
      </w:r>
      <w:proofErr w:type="spellEnd"/>
      <w:r w:rsidRPr="00034910">
        <w:t xml:space="preserve"> gémir</w:t>
      </w:r>
      <w:r w:rsidR="00E57EC9">
        <w:t> :</w:t>
      </w:r>
    </w:p>
    <w:p w14:paraId="7A0CAE5D" w14:textId="77777777" w:rsidR="00E57EC9" w:rsidRDefault="00E57EC9" w:rsidP="00E57EC9">
      <w:r>
        <w:t>— </w:t>
      </w:r>
      <w:r w:rsidR="00776CEA" w:rsidRPr="00034910">
        <w:t>Oh</w:t>
      </w:r>
      <w:r>
        <w:t xml:space="preserve"> ! </w:t>
      </w:r>
      <w:r w:rsidR="00776CEA" w:rsidRPr="00034910">
        <w:t>père</w:t>
      </w:r>
      <w:r>
        <w:t xml:space="preserve">, </w:t>
      </w:r>
      <w:r w:rsidR="00776CEA" w:rsidRPr="00034910">
        <w:t>ne préférez-vous pas mourir</w:t>
      </w:r>
      <w:r>
        <w:t> ?</w:t>
      </w:r>
    </w:p>
    <w:p w14:paraId="756A5208" w14:textId="77777777" w:rsidR="00E57EC9" w:rsidRDefault="00776CEA" w:rsidP="00E57EC9">
      <w:r w:rsidRPr="00034910">
        <w:t>D</w:t>
      </w:r>
      <w:r w:rsidR="00E57EC9">
        <w:t>’</w:t>
      </w:r>
      <w:r w:rsidRPr="00034910">
        <w:t>un pas tranquille</w:t>
      </w:r>
      <w:r w:rsidR="00E57EC9">
        <w:t xml:space="preserve">, </w:t>
      </w:r>
      <w:r w:rsidRPr="00034910">
        <w:t>le coquin rentra dans sa chambre</w:t>
      </w:r>
      <w:r w:rsidR="00E57EC9">
        <w:t xml:space="preserve">, </w:t>
      </w:r>
      <w:r w:rsidRPr="00034910">
        <w:t>r</w:t>
      </w:r>
      <w:r w:rsidRPr="00034910">
        <w:t>é</w:t>
      </w:r>
      <w:r w:rsidRPr="00034910">
        <w:t xml:space="preserve">digea en style protocolaire une longue lettre au comte </w:t>
      </w:r>
      <w:proofErr w:type="spellStart"/>
      <w:r w:rsidRPr="00034910">
        <w:t>Aïaro</w:t>
      </w:r>
      <w:r w:rsidRPr="00034910">
        <w:t>u</w:t>
      </w:r>
      <w:r w:rsidRPr="00034910">
        <w:t>seff</w:t>
      </w:r>
      <w:proofErr w:type="spellEnd"/>
      <w:r w:rsidR="00E57EC9">
        <w:t xml:space="preserve">, </w:t>
      </w:r>
      <w:r w:rsidRPr="00034910">
        <w:t>par laquelle il acceptait pour lui-même l</w:t>
      </w:r>
      <w:r w:rsidR="00E57EC9">
        <w:t>’</w:t>
      </w:r>
      <w:r w:rsidRPr="00034910">
        <w:t>insigne honneur d</w:t>
      </w:r>
      <w:r w:rsidR="00E57EC9">
        <w:t>’</w:t>
      </w:r>
      <w:r w:rsidRPr="00034910">
        <w:t>être reçu au Kremlin et excusait ses amis</w:t>
      </w:r>
      <w:r w:rsidR="00E57EC9">
        <w:t xml:space="preserve">, </w:t>
      </w:r>
      <w:r w:rsidRPr="00034910">
        <w:t>très éprouvés par les fatigues d</w:t>
      </w:r>
      <w:r w:rsidR="00E57EC9">
        <w:t>’</w:t>
      </w:r>
      <w:r w:rsidRPr="00034910">
        <w:t>un voyage sans précédent</w:t>
      </w:r>
      <w:r w:rsidR="00E57EC9">
        <w:t>.</w:t>
      </w:r>
    </w:p>
    <w:p w14:paraId="66689D28" w14:textId="77777777" w:rsidR="00E57EC9" w:rsidRDefault="00776CEA" w:rsidP="00E57EC9">
      <w:r w:rsidRPr="00034910">
        <w:t>Le soir venu</w:t>
      </w:r>
      <w:r w:rsidR="00E57EC9">
        <w:t xml:space="preserve">, </w:t>
      </w:r>
      <w:r w:rsidRPr="00034910">
        <w:t>il revêtit un impeccable habit</w:t>
      </w:r>
      <w:r w:rsidR="00E57EC9">
        <w:t xml:space="preserve">, </w:t>
      </w:r>
      <w:r w:rsidRPr="00034910">
        <w:t>se fit amener une voiture et y prit place en lançant au cocher d</w:t>
      </w:r>
      <w:r w:rsidR="00E57EC9">
        <w:t>’</w:t>
      </w:r>
      <w:r w:rsidRPr="00034910">
        <w:t>une voix i</w:t>
      </w:r>
      <w:r w:rsidRPr="00034910">
        <w:t>n</w:t>
      </w:r>
      <w:r w:rsidRPr="00034910">
        <w:t>souciante</w:t>
      </w:r>
      <w:r w:rsidR="00E57EC9">
        <w:t> :</w:t>
      </w:r>
    </w:p>
    <w:p w14:paraId="088AB796" w14:textId="77777777" w:rsidR="00E57EC9" w:rsidRDefault="00E57EC9" w:rsidP="00E57EC9">
      <w:r>
        <w:t>— </w:t>
      </w:r>
      <w:r w:rsidR="00776CEA" w:rsidRPr="00034910">
        <w:t>Palais du Kremlin</w:t>
      </w:r>
      <w:r>
        <w:t xml:space="preserve">, </w:t>
      </w:r>
      <w:r w:rsidR="00776CEA" w:rsidRPr="00034910">
        <w:t>résidence du gouverneur</w:t>
      </w:r>
      <w:r>
        <w:t> !</w:t>
      </w:r>
    </w:p>
    <w:p w14:paraId="5766DB5C" w14:textId="77777777" w:rsidR="00E57EC9" w:rsidRDefault="00776CEA" w:rsidP="00E57EC9">
      <w:r w:rsidRPr="00034910">
        <w:t>Les deux indications sont nécessaires</w:t>
      </w:r>
      <w:r w:rsidR="00E57EC9">
        <w:t xml:space="preserve">, </w:t>
      </w:r>
      <w:r w:rsidRPr="00034910">
        <w:t>car le Kremlin n</w:t>
      </w:r>
      <w:r w:rsidR="00E57EC9">
        <w:t>’</w:t>
      </w:r>
      <w:r w:rsidRPr="00034910">
        <w:t>est point un palais</w:t>
      </w:r>
      <w:r w:rsidR="00E57EC9">
        <w:t xml:space="preserve">, </w:t>
      </w:r>
      <w:r w:rsidRPr="00034910">
        <w:t>mais une enceinte contenant un assemblage de palais et d</w:t>
      </w:r>
      <w:r w:rsidR="00E57EC9">
        <w:t>’</w:t>
      </w:r>
      <w:r w:rsidRPr="00034910">
        <w:t>églises</w:t>
      </w:r>
      <w:r w:rsidR="00E57EC9">
        <w:t>.</w:t>
      </w:r>
    </w:p>
    <w:p w14:paraId="5C6FA59F" w14:textId="77777777" w:rsidR="00E57EC9" w:rsidRDefault="00776CEA" w:rsidP="00E57EC9">
      <w:r w:rsidRPr="00034910">
        <w:t>C</w:t>
      </w:r>
      <w:r w:rsidR="00E57EC9">
        <w:t>’</w:t>
      </w:r>
      <w:r w:rsidRPr="00034910">
        <w:t xml:space="preserve">est le </w:t>
      </w:r>
      <w:r w:rsidR="00E57EC9">
        <w:t>« </w:t>
      </w:r>
      <w:r w:rsidRPr="00034910">
        <w:t>Palatin</w:t>
      </w:r>
      <w:r w:rsidR="00E57EC9">
        <w:t> »</w:t>
      </w:r>
      <w:r w:rsidRPr="00034910">
        <w:t xml:space="preserve"> de l</w:t>
      </w:r>
      <w:r w:rsidR="00E57EC9">
        <w:t>’</w:t>
      </w:r>
      <w:r w:rsidRPr="00034910">
        <w:t>ancienne Rome</w:t>
      </w:r>
      <w:r w:rsidR="00E57EC9">
        <w:t>.</w:t>
      </w:r>
    </w:p>
    <w:p w14:paraId="08727F85" w14:textId="77777777" w:rsidR="00E57EC9" w:rsidRDefault="00776CEA" w:rsidP="00E57EC9">
      <w:r w:rsidRPr="00034910">
        <w:t>Bientôt</w:t>
      </w:r>
      <w:r w:rsidR="00E57EC9">
        <w:t xml:space="preserve">, </w:t>
      </w:r>
      <w:r w:rsidRPr="00034910">
        <w:t>par le jardin Alexandre</w:t>
      </w:r>
      <w:r w:rsidR="00E57EC9">
        <w:t xml:space="preserve">, </w:t>
      </w:r>
      <w:r w:rsidRPr="00034910">
        <w:t>il pénétrait dans l</w:t>
      </w:r>
      <w:r w:rsidR="00E57EC9">
        <w:t>’</w:t>
      </w:r>
      <w:r w:rsidRPr="00034910">
        <w:t>enceinte interdite au commun des mortels</w:t>
      </w:r>
      <w:r w:rsidR="00E57EC9">
        <w:t xml:space="preserve">. </w:t>
      </w:r>
      <w:r w:rsidRPr="00034910">
        <w:t>Déjà une foule nombreuse emplissait les salons</w:t>
      </w:r>
      <w:r w:rsidR="00E57EC9">
        <w:t xml:space="preserve">, </w:t>
      </w:r>
      <w:r w:rsidRPr="00034910">
        <w:t>foule bigarrée</w:t>
      </w:r>
      <w:r w:rsidR="00E57EC9">
        <w:t xml:space="preserve">, </w:t>
      </w:r>
      <w:r w:rsidRPr="00034910">
        <w:t>chamarrée</w:t>
      </w:r>
      <w:r w:rsidR="00E57EC9">
        <w:t xml:space="preserve">, </w:t>
      </w:r>
      <w:r w:rsidRPr="00034910">
        <w:lastRenderedPageBreak/>
        <w:t>où les unifo</w:t>
      </w:r>
      <w:r w:rsidRPr="00034910">
        <w:t>r</w:t>
      </w:r>
      <w:r w:rsidRPr="00034910">
        <w:t>mes des régiments réguliers des Cosaques</w:t>
      </w:r>
      <w:r w:rsidR="00E57EC9">
        <w:t xml:space="preserve">, </w:t>
      </w:r>
      <w:r w:rsidRPr="00034910">
        <w:t>Tcherkesses ou Turkmènes</w:t>
      </w:r>
      <w:r w:rsidR="00E57EC9">
        <w:t xml:space="preserve">, </w:t>
      </w:r>
      <w:r w:rsidRPr="00034910">
        <w:t>se mêlaient aux habits noirs</w:t>
      </w:r>
      <w:r w:rsidR="00E57EC9">
        <w:t xml:space="preserve">, </w:t>
      </w:r>
      <w:r w:rsidRPr="00034910">
        <w:t>aux robes à l</w:t>
      </w:r>
      <w:r w:rsidR="00E57EC9">
        <w:t>’</w:t>
      </w:r>
      <w:r w:rsidRPr="00034910">
        <w:t>instar de Paris</w:t>
      </w:r>
      <w:r w:rsidR="00E57EC9">
        <w:t xml:space="preserve">, </w:t>
      </w:r>
      <w:r w:rsidRPr="00034910">
        <w:t>aux costumes étincelants des dames fidèles aux modes asiatiques de l</w:t>
      </w:r>
      <w:r w:rsidR="00E57EC9">
        <w:t>’</w:t>
      </w:r>
      <w:r w:rsidRPr="00034910">
        <w:t>Est russe</w:t>
      </w:r>
      <w:r w:rsidR="00E57EC9">
        <w:t xml:space="preserve">. </w:t>
      </w:r>
      <w:r w:rsidRPr="00034910">
        <w:t>Rien</w:t>
      </w:r>
      <w:r w:rsidR="00E57EC9">
        <w:t xml:space="preserve">, </w:t>
      </w:r>
      <w:r w:rsidRPr="00034910">
        <w:t>dans nos réunions occidentales</w:t>
      </w:r>
      <w:r w:rsidR="00E57EC9">
        <w:t xml:space="preserve">, </w:t>
      </w:r>
      <w:r w:rsidRPr="00034910">
        <w:t>ne saurait donner une idée de ces agglomérations du bassin de la Volga</w:t>
      </w:r>
      <w:r w:rsidR="00E57EC9">
        <w:t>.</w:t>
      </w:r>
    </w:p>
    <w:p w14:paraId="3AA279C0" w14:textId="77777777" w:rsidR="00E57EC9" w:rsidRDefault="00776CEA" w:rsidP="00E57EC9">
      <w:pPr>
        <w:rPr>
          <w:i/>
          <w:iCs/>
        </w:rPr>
      </w:pPr>
      <w:r w:rsidRPr="00034910">
        <w:t>Nos bals costumés les plus réussis sentent le théâtre</w:t>
      </w:r>
      <w:r w:rsidR="00E57EC9">
        <w:t xml:space="preserve">, </w:t>
      </w:r>
      <w:r w:rsidRPr="00034910">
        <w:t>le faux</w:t>
      </w:r>
      <w:r w:rsidR="00E57EC9">
        <w:t xml:space="preserve">, </w:t>
      </w:r>
      <w:r w:rsidRPr="00034910">
        <w:t>le convenu</w:t>
      </w:r>
      <w:r w:rsidR="00E57EC9">
        <w:t xml:space="preserve">. </w:t>
      </w:r>
      <w:r w:rsidRPr="00034910">
        <w:t>La Parisienne la plus élégante apparaît gauche</w:t>
      </w:r>
      <w:r w:rsidR="00E57EC9">
        <w:t xml:space="preserve">, </w:t>
      </w:r>
      <w:r w:rsidRPr="00034910">
        <w:t>alors qu</w:t>
      </w:r>
      <w:r w:rsidR="00E57EC9">
        <w:t>’</w:t>
      </w:r>
      <w:r w:rsidRPr="00034910">
        <w:t>elle s</w:t>
      </w:r>
      <w:r w:rsidR="00E57EC9">
        <w:t>’</w:t>
      </w:r>
      <w:r w:rsidRPr="00034910">
        <w:t>essaie aux draperies des Asiates</w:t>
      </w:r>
      <w:r w:rsidR="00E57EC9">
        <w:t xml:space="preserve">. </w:t>
      </w:r>
      <w:r w:rsidRPr="00034910">
        <w:t>Là-bas</w:t>
      </w:r>
      <w:r w:rsidR="00E57EC9">
        <w:t xml:space="preserve">, </w:t>
      </w:r>
      <w:r w:rsidRPr="00034910">
        <w:t>ces co</w:t>
      </w:r>
      <w:r w:rsidRPr="00034910">
        <w:t>s</w:t>
      </w:r>
      <w:r w:rsidRPr="00034910">
        <w:t>tumes magnifiques sont ceux que</w:t>
      </w:r>
      <w:r w:rsidR="00E57EC9">
        <w:t xml:space="preserve">, </w:t>
      </w:r>
      <w:r w:rsidRPr="00034910">
        <w:t>tout enfant</w:t>
      </w:r>
      <w:r w:rsidR="00E57EC9">
        <w:t xml:space="preserve">, </w:t>
      </w:r>
      <w:r w:rsidRPr="00034910">
        <w:t>on apprit à po</w:t>
      </w:r>
      <w:r w:rsidRPr="00034910">
        <w:t>r</w:t>
      </w:r>
      <w:r w:rsidRPr="00034910">
        <w:t>ter</w:t>
      </w:r>
      <w:r w:rsidR="00E57EC9">
        <w:t xml:space="preserve">. </w:t>
      </w:r>
      <w:r w:rsidRPr="00034910">
        <w:t>Les corps ont naturellement les attitudes que commandent les étoffes</w:t>
      </w:r>
      <w:r w:rsidR="00E57EC9">
        <w:t xml:space="preserve">. </w:t>
      </w:r>
      <w:r w:rsidRPr="00034910">
        <w:t>On n</w:t>
      </w:r>
      <w:r w:rsidR="00E57EC9">
        <w:t>’</w:t>
      </w:r>
      <w:r w:rsidRPr="00034910">
        <w:t>est plus au théâtre</w:t>
      </w:r>
      <w:r w:rsidR="00E57EC9">
        <w:t xml:space="preserve">, </w:t>
      </w:r>
      <w:r w:rsidRPr="00034910">
        <w:t>on n</w:t>
      </w:r>
      <w:r w:rsidR="00E57EC9">
        <w:t>’</w:t>
      </w:r>
      <w:r w:rsidRPr="00034910">
        <w:t>a plus besoin de faire appel à la convention</w:t>
      </w:r>
      <w:r w:rsidR="00E57EC9">
        <w:t xml:space="preserve">. </w:t>
      </w:r>
      <w:r w:rsidRPr="00034910">
        <w:t>On vit au milieu d</w:t>
      </w:r>
      <w:r w:rsidR="00E57EC9">
        <w:t>’</w:t>
      </w:r>
      <w:r w:rsidRPr="00034910">
        <w:t xml:space="preserve">un monde réel des </w:t>
      </w:r>
      <w:r w:rsidRPr="00034910">
        <w:rPr>
          <w:i/>
          <w:iCs/>
        </w:rPr>
        <w:t>Mille et une Nuits</w:t>
      </w:r>
      <w:r w:rsidR="00E57EC9">
        <w:rPr>
          <w:i/>
          <w:iCs/>
        </w:rPr>
        <w:t>.</w:t>
      </w:r>
    </w:p>
    <w:p w14:paraId="6CA800AB" w14:textId="77777777" w:rsidR="00E57EC9" w:rsidRDefault="00776CEA" w:rsidP="00E57EC9">
      <w:r w:rsidRPr="00034910">
        <w:t>Larmette subit cette impression</w:t>
      </w:r>
      <w:r w:rsidR="00E57EC9">
        <w:t xml:space="preserve">. </w:t>
      </w:r>
      <w:r w:rsidRPr="00034910">
        <w:t>Un instant</w:t>
      </w:r>
      <w:r w:rsidR="00E57EC9">
        <w:t xml:space="preserve">, </w:t>
      </w:r>
      <w:r w:rsidRPr="00034910">
        <w:t>ce calculateur du mal oublia ses préoccupations accoutumées</w:t>
      </w:r>
      <w:r w:rsidR="00E57EC9">
        <w:t xml:space="preserve"> ; </w:t>
      </w:r>
      <w:r w:rsidRPr="00034910">
        <w:t>mais bientôt les attentions dont il fut l</w:t>
      </w:r>
      <w:r w:rsidR="00E57EC9">
        <w:t>’</w:t>
      </w:r>
      <w:r w:rsidRPr="00034910">
        <w:t>objet dissipèrent cette griserie artist</w:t>
      </w:r>
      <w:r w:rsidRPr="00034910">
        <w:t>i</w:t>
      </w:r>
      <w:r w:rsidRPr="00034910">
        <w:t>que</w:t>
      </w:r>
      <w:r w:rsidR="00E57EC9">
        <w:t>.</w:t>
      </w:r>
    </w:p>
    <w:p w14:paraId="0AD50CF8" w14:textId="77777777" w:rsidR="00E57EC9" w:rsidRDefault="00776CEA" w:rsidP="00E57EC9">
      <w:r w:rsidRPr="00034910">
        <w:t xml:space="preserve">Le comte </w:t>
      </w:r>
      <w:proofErr w:type="spellStart"/>
      <w:r w:rsidRPr="00034910">
        <w:t>Aïarouseff</w:t>
      </w:r>
      <w:proofErr w:type="spellEnd"/>
      <w:r w:rsidRPr="00034910">
        <w:t xml:space="preserve"> fit cinq pas au-devant de lui</w:t>
      </w:r>
      <w:r w:rsidR="00E57EC9">
        <w:t xml:space="preserve">, </w:t>
      </w:r>
      <w:r w:rsidRPr="00034910">
        <w:t>faveur grande</w:t>
      </w:r>
      <w:r w:rsidR="00E57EC9">
        <w:t xml:space="preserve">, </w:t>
      </w:r>
      <w:r w:rsidRPr="00034910">
        <w:t>et la barine</w:t>
      </w:r>
      <w:r w:rsidR="00E57EC9">
        <w:t xml:space="preserve"> (</w:t>
      </w:r>
      <w:r w:rsidRPr="00034910">
        <w:t>dame noble</w:t>
      </w:r>
      <w:r w:rsidR="00E57EC9">
        <w:t xml:space="preserve">) </w:t>
      </w:r>
      <w:proofErr w:type="spellStart"/>
      <w:r w:rsidRPr="00034910">
        <w:t>Nège</w:t>
      </w:r>
      <w:proofErr w:type="spellEnd"/>
      <w:r w:rsidR="00E57EC9">
        <w:t xml:space="preserve">, </w:t>
      </w:r>
      <w:r w:rsidRPr="00034910">
        <w:t>héroïne de la fête</w:t>
      </w:r>
      <w:r w:rsidR="00E57EC9">
        <w:t xml:space="preserve">, </w:t>
      </w:r>
      <w:r w:rsidRPr="00034910">
        <w:t>da</w:t>
      </w:r>
      <w:r w:rsidRPr="00034910">
        <w:t>i</w:t>
      </w:r>
      <w:r w:rsidRPr="00034910">
        <w:t>gna appeler le joaillier auprès d</w:t>
      </w:r>
      <w:r w:rsidR="00E57EC9">
        <w:t>’</w:t>
      </w:r>
      <w:r w:rsidRPr="00034910">
        <w:t>elle pour l</w:t>
      </w:r>
      <w:r w:rsidR="00E57EC9">
        <w:t>’</w:t>
      </w:r>
      <w:r w:rsidRPr="00034910">
        <w:t>interroger tout à son aise sur les incidents de son voyage autour du globe</w:t>
      </w:r>
      <w:r w:rsidR="00E57EC9">
        <w:t>.</w:t>
      </w:r>
    </w:p>
    <w:p w14:paraId="24F667C5" w14:textId="77777777" w:rsidR="00E57EC9" w:rsidRDefault="00776CEA" w:rsidP="00E57EC9">
      <w:r w:rsidRPr="00034910">
        <w:t>Avec la meilleure grâce</w:t>
      </w:r>
      <w:r w:rsidR="00E57EC9">
        <w:t xml:space="preserve">, </w:t>
      </w:r>
      <w:r w:rsidRPr="00034910">
        <w:t>se contraignant à une modestie qui séduisit la curieuse</w:t>
      </w:r>
      <w:r w:rsidR="00E57EC9">
        <w:t xml:space="preserve">, </w:t>
      </w:r>
      <w:r w:rsidRPr="00034910">
        <w:t>il narra quelques épisodes de la traversée des États-Unis</w:t>
      </w:r>
      <w:r w:rsidR="00E57EC9">
        <w:t xml:space="preserve">, </w:t>
      </w:r>
      <w:r w:rsidRPr="00034910">
        <w:t>de la Sibérie</w:t>
      </w:r>
      <w:r w:rsidR="00E57EC9">
        <w:t xml:space="preserve">, </w:t>
      </w:r>
      <w:r w:rsidRPr="00034910">
        <w:t>fit un tableau tragique de la lutte contre les glaces dans le détroit de Behring</w:t>
      </w:r>
      <w:r w:rsidR="00E57EC9">
        <w:t xml:space="preserve">. </w:t>
      </w:r>
      <w:r w:rsidRPr="00034910">
        <w:t>Seulement</w:t>
      </w:r>
      <w:r w:rsidR="00E57EC9">
        <w:t xml:space="preserve">, </w:t>
      </w:r>
      <w:r w:rsidRPr="00034910">
        <w:t>il r</w:t>
      </w:r>
      <w:r w:rsidRPr="00034910">
        <w:t>e</w:t>
      </w:r>
      <w:r w:rsidRPr="00034910">
        <w:t>marqua bientôt que la jeune fille peu à peu s</w:t>
      </w:r>
      <w:r w:rsidR="00E57EC9">
        <w:t>’</w:t>
      </w:r>
      <w:r w:rsidRPr="00034910">
        <w:t>abandonnait à une distraction inexplicable</w:t>
      </w:r>
      <w:r w:rsidR="00E57EC9">
        <w:t>.</w:t>
      </w:r>
    </w:p>
    <w:p w14:paraId="08FACD8A" w14:textId="77777777" w:rsidR="00E57EC9" w:rsidRDefault="00776CEA" w:rsidP="00E57EC9">
      <w:r w:rsidRPr="00034910">
        <w:t>Maintenant elle regardait fréquemment vers la porte</w:t>
      </w:r>
      <w:r w:rsidR="00E57EC9">
        <w:t xml:space="preserve">, </w:t>
      </w:r>
      <w:r w:rsidRPr="00034910">
        <w:t>où un géant blond</w:t>
      </w:r>
      <w:r w:rsidR="00E57EC9">
        <w:t xml:space="preserve">, </w:t>
      </w:r>
      <w:r w:rsidRPr="00034910">
        <w:t>revêtu d</w:t>
      </w:r>
      <w:r w:rsidR="00E57EC9">
        <w:t>’</w:t>
      </w:r>
      <w:r w:rsidRPr="00034910">
        <w:t>une somptueuse livrée</w:t>
      </w:r>
      <w:r w:rsidR="00E57EC9">
        <w:t xml:space="preserve">, </w:t>
      </w:r>
      <w:r w:rsidRPr="00034910">
        <w:t xml:space="preserve">annonçait </w:t>
      </w:r>
      <w:r w:rsidRPr="00034910">
        <w:lastRenderedPageBreak/>
        <w:t>d</w:t>
      </w:r>
      <w:r w:rsidR="00E57EC9">
        <w:t>’</w:t>
      </w:r>
      <w:r w:rsidRPr="00034910">
        <w:t>une voix de tonnerre les invités qui ne cessaient d</w:t>
      </w:r>
      <w:r w:rsidR="00E57EC9">
        <w:t>’</w:t>
      </w:r>
      <w:r w:rsidRPr="00034910">
        <w:t>affluer</w:t>
      </w:r>
      <w:r w:rsidR="00E57EC9">
        <w:t xml:space="preserve">. </w:t>
      </w:r>
      <w:r w:rsidRPr="00034910">
        <w:t>Évide</w:t>
      </w:r>
      <w:r w:rsidRPr="00034910">
        <w:t>m</w:t>
      </w:r>
      <w:r w:rsidRPr="00034910">
        <w:t xml:space="preserve">ment la jolie </w:t>
      </w:r>
      <w:proofErr w:type="spellStart"/>
      <w:r w:rsidRPr="00034910">
        <w:t>Nège</w:t>
      </w:r>
      <w:proofErr w:type="spellEnd"/>
      <w:r w:rsidRPr="00034910">
        <w:t xml:space="preserve"> attendait quelqu</w:t>
      </w:r>
      <w:r w:rsidR="00E57EC9">
        <w:t>’</w:t>
      </w:r>
      <w:r w:rsidRPr="00034910">
        <w:t>un</w:t>
      </w:r>
      <w:r w:rsidR="00E57EC9">
        <w:t>.</w:t>
      </w:r>
    </w:p>
    <w:p w14:paraId="13B20710" w14:textId="77777777" w:rsidR="00E57EC9" w:rsidRDefault="00776CEA" w:rsidP="00E57EC9">
      <w:r w:rsidRPr="00034910">
        <w:t>Sans doute</w:t>
      </w:r>
      <w:r w:rsidR="00E57EC9">
        <w:t xml:space="preserve">, </w:t>
      </w:r>
      <w:r w:rsidRPr="00034910">
        <w:t>elle s</w:t>
      </w:r>
      <w:r w:rsidR="00E57EC9">
        <w:t>’</w:t>
      </w:r>
      <w:r w:rsidRPr="00034910">
        <w:t>aperçut de l</w:t>
      </w:r>
      <w:r w:rsidR="00E57EC9">
        <w:t>’</w:t>
      </w:r>
      <w:r w:rsidRPr="00034910">
        <w:t xml:space="preserve">étonnement empreint sur le visage du </w:t>
      </w:r>
      <w:r w:rsidR="00E57EC9">
        <w:t>« </w:t>
      </w:r>
      <w:r w:rsidRPr="00034910">
        <w:t>Grand Automobiliste</w:t>
      </w:r>
      <w:r w:rsidR="00E57EC9">
        <w:t xml:space="preserve"> », </w:t>
      </w:r>
      <w:r w:rsidRPr="00034910">
        <w:t>car elle murmura</w:t>
      </w:r>
      <w:r w:rsidR="00E57EC9">
        <w:t> :</w:t>
      </w:r>
    </w:p>
    <w:p w14:paraId="4DA3CC63" w14:textId="77777777" w:rsidR="00E57EC9" w:rsidRDefault="00E57EC9" w:rsidP="00E57EC9">
      <w:r>
        <w:t>— </w:t>
      </w:r>
      <w:r w:rsidR="00776CEA" w:rsidRPr="00034910">
        <w:t>Je vous demande pardon</w:t>
      </w:r>
      <w:r>
        <w:t xml:space="preserve">. </w:t>
      </w:r>
      <w:r w:rsidR="00776CEA" w:rsidRPr="00034910">
        <w:t>Je suis surprise</w:t>
      </w:r>
      <w:r>
        <w:t xml:space="preserve">, </w:t>
      </w:r>
      <w:r w:rsidR="00776CEA" w:rsidRPr="00034910">
        <w:t>impatiente</w:t>
      </w:r>
      <w:r>
        <w:t xml:space="preserve">. </w:t>
      </w:r>
      <w:r w:rsidR="00776CEA" w:rsidRPr="00034910">
        <w:t>Vous ne savez pas</w:t>
      </w:r>
      <w:r>
        <w:t xml:space="preserve"> ; </w:t>
      </w:r>
      <w:r w:rsidR="00776CEA" w:rsidRPr="00034910">
        <w:t>j</w:t>
      </w:r>
      <w:r>
        <w:t>’</w:t>
      </w:r>
      <w:r w:rsidR="00776CEA" w:rsidRPr="00034910">
        <w:t>ai fini mes études au pensionnat des N</w:t>
      </w:r>
      <w:r w:rsidR="00776CEA" w:rsidRPr="00034910">
        <w:t>o</w:t>
      </w:r>
      <w:r w:rsidR="00776CEA" w:rsidRPr="00034910">
        <w:t>bles Barines</w:t>
      </w:r>
      <w:r>
        <w:t xml:space="preserve">. </w:t>
      </w:r>
      <w:r w:rsidR="00776CEA" w:rsidRPr="00034910">
        <w:t>Vous concevez</w:t>
      </w:r>
      <w:r>
        <w:t xml:space="preserve">, </w:t>
      </w:r>
      <w:r w:rsidR="00776CEA" w:rsidRPr="00034910">
        <w:t>je quitte des camarades</w:t>
      </w:r>
      <w:r>
        <w:t xml:space="preserve"> ; </w:t>
      </w:r>
      <w:r w:rsidR="00776CEA" w:rsidRPr="00034910">
        <w:t>j</w:t>
      </w:r>
      <w:r>
        <w:t>’</w:t>
      </w:r>
      <w:r w:rsidR="00776CEA" w:rsidRPr="00034910">
        <w:t>en re</w:t>
      </w:r>
      <w:r w:rsidR="00776CEA" w:rsidRPr="00034910">
        <w:t>n</w:t>
      </w:r>
      <w:r w:rsidR="00776CEA" w:rsidRPr="00034910">
        <w:t>contrerai certainement beaucoup dans le monde</w:t>
      </w:r>
      <w:r>
        <w:t xml:space="preserve"> ; </w:t>
      </w:r>
      <w:r w:rsidR="00776CEA" w:rsidRPr="00034910">
        <w:t>mais pas to</w:t>
      </w:r>
      <w:r w:rsidR="00776CEA" w:rsidRPr="00034910">
        <w:t>u</w:t>
      </w:r>
      <w:r w:rsidR="00776CEA" w:rsidRPr="00034910">
        <w:t>tes</w:t>
      </w:r>
      <w:r>
        <w:t xml:space="preserve"> ; </w:t>
      </w:r>
      <w:r w:rsidR="00776CEA" w:rsidRPr="00034910">
        <w:t>c</w:t>
      </w:r>
      <w:r>
        <w:t>’</w:t>
      </w:r>
      <w:r w:rsidR="00776CEA" w:rsidRPr="00034910">
        <w:t>est la vie</w:t>
      </w:r>
      <w:r>
        <w:t xml:space="preserve">, </w:t>
      </w:r>
      <w:r w:rsidR="00776CEA" w:rsidRPr="00034910">
        <w:t>n</w:t>
      </w:r>
      <w:r>
        <w:t>’</w:t>
      </w:r>
      <w:r w:rsidR="00776CEA" w:rsidRPr="00034910">
        <w:t>est-ce pas</w:t>
      </w:r>
      <w:r>
        <w:t xml:space="preserve"> ? </w:t>
      </w:r>
      <w:proofErr w:type="spellStart"/>
      <w:r w:rsidR="00776CEA" w:rsidRPr="00034910">
        <w:t>Nitchevo</w:t>
      </w:r>
      <w:proofErr w:type="spellEnd"/>
      <w:r>
        <w:t xml:space="preserve"> ! </w:t>
      </w:r>
      <w:r w:rsidR="00776CEA" w:rsidRPr="00034910">
        <w:t>Aussi j</w:t>
      </w:r>
      <w:r>
        <w:t>’</w:t>
      </w:r>
      <w:r w:rsidR="00776CEA" w:rsidRPr="00034910">
        <w:t>ai voulu les r</w:t>
      </w:r>
      <w:r w:rsidR="00776CEA" w:rsidRPr="00034910">
        <w:t>é</w:t>
      </w:r>
      <w:r w:rsidR="00776CEA" w:rsidRPr="00034910">
        <w:t>unir une dernière fois</w:t>
      </w:r>
      <w:r>
        <w:t xml:space="preserve"> ; </w:t>
      </w:r>
      <w:r w:rsidR="00776CEA" w:rsidRPr="00034910">
        <w:t>alors</w:t>
      </w:r>
      <w:r>
        <w:t xml:space="preserve">, </w:t>
      </w:r>
      <w:r w:rsidR="00776CEA" w:rsidRPr="00034910">
        <w:t>mon père a désigné ce jour pour une fête</w:t>
      </w:r>
      <w:r>
        <w:t xml:space="preserve">, </w:t>
      </w:r>
      <w:r w:rsidR="00776CEA" w:rsidRPr="00034910">
        <w:t>où les cinquante élèves des Nobles Barines ont été i</w:t>
      </w:r>
      <w:r w:rsidR="00776CEA" w:rsidRPr="00034910">
        <w:t>n</w:t>
      </w:r>
      <w:r w:rsidR="00776CEA" w:rsidRPr="00034910">
        <w:t>vitées</w:t>
      </w:r>
      <w:r>
        <w:t xml:space="preserve">. </w:t>
      </w:r>
      <w:r w:rsidR="00776CEA" w:rsidRPr="00034910">
        <w:t>Pourquoi aujourd</w:t>
      </w:r>
      <w:r>
        <w:t>’</w:t>
      </w:r>
      <w:r w:rsidR="00776CEA" w:rsidRPr="00034910">
        <w:t>hui</w:t>
      </w:r>
      <w:r>
        <w:t xml:space="preserve"> ? </w:t>
      </w:r>
      <w:r w:rsidR="00776CEA" w:rsidRPr="00034910">
        <w:t>Parce que c</w:t>
      </w:r>
      <w:r>
        <w:t>’</w:t>
      </w:r>
      <w:r w:rsidR="00776CEA" w:rsidRPr="00034910">
        <w:t>est l</w:t>
      </w:r>
      <w:r>
        <w:t>’</w:t>
      </w:r>
      <w:r w:rsidR="00776CEA" w:rsidRPr="00034910">
        <w:t>anniversaire de la fondation de l</w:t>
      </w:r>
      <w:r>
        <w:t>’</w:t>
      </w:r>
      <w:r w:rsidR="00776CEA" w:rsidRPr="00034910">
        <w:t>école sous le czar Alexandre</w:t>
      </w:r>
      <w:r>
        <w:t xml:space="preserve">. </w:t>
      </w:r>
      <w:r w:rsidR="00776CEA" w:rsidRPr="00034910">
        <w:t>Ce jour-là</w:t>
      </w:r>
      <w:r>
        <w:t xml:space="preserve">, </w:t>
      </w:r>
      <w:r w:rsidR="00776CEA" w:rsidRPr="00034910">
        <w:t>les él</w:t>
      </w:r>
      <w:r w:rsidR="00776CEA" w:rsidRPr="00034910">
        <w:t>è</w:t>
      </w:r>
      <w:r w:rsidR="00776CEA" w:rsidRPr="00034910">
        <w:t>ves se rendent dans l</w:t>
      </w:r>
      <w:r>
        <w:t>’</w:t>
      </w:r>
      <w:r w:rsidR="00776CEA" w:rsidRPr="00034910">
        <w:t>immense propriété</w:t>
      </w:r>
      <w:r>
        <w:t xml:space="preserve">, </w:t>
      </w:r>
      <w:r w:rsidR="00776CEA" w:rsidRPr="00034910">
        <w:t>où le bon czar signa l</w:t>
      </w:r>
      <w:r>
        <w:t>’</w:t>
      </w:r>
      <w:r w:rsidR="00776CEA" w:rsidRPr="00034910">
        <w:t>ukase déclarant l</w:t>
      </w:r>
      <w:r>
        <w:t>’</w:t>
      </w:r>
      <w:r w:rsidR="00776CEA" w:rsidRPr="00034910">
        <w:t>école Institut d</w:t>
      </w:r>
      <w:r>
        <w:t>’</w:t>
      </w:r>
      <w:r w:rsidR="00776CEA" w:rsidRPr="00034910">
        <w:t>État</w:t>
      </w:r>
      <w:r>
        <w:t xml:space="preserve">. </w:t>
      </w:r>
      <w:r w:rsidR="00776CEA" w:rsidRPr="00034910">
        <w:t xml:space="preserve">Elles font un joyeux </w:t>
      </w:r>
      <w:proofErr w:type="spellStart"/>
      <w:r w:rsidR="00776CEA" w:rsidRPr="00034910">
        <w:t>garden</w:t>
      </w:r>
      <w:proofErr w:type="spellEnd"/>
      <w:r w:rsidR="00776CEA" w:rsidRPr="00034910">
        <w:t xml:space="preserve"> party dans les bois autour du parc de </w:t>
      </w:r>
      <w:proofErr w:type="spellStart"/>
      <w:r w:rsidR="00776CEA" w:rsidRPr="00034910">
        <w:t>Bjorsky</w:t>
      </w:r>
      <w:proofErr w:type="spellEnd"/>
      <w:r>
        <w:t>.</w:t>
      </w:r>
    </w:p>
    <w:p w14:paraId="2AA46A65" w14:textId="77777777" w:rsidR="00E57EC9" w:rsidRDefault="00E57EC9" w:rsidP="00E57EC9">
      <w:r>
        <w:t>— </w:t>
      </w:r>
      <w:r w:rsidR="00776CEA" w:rsidRPr="00034910">
        <w:t xml:space="preserve">Le parc de </w:t>
      </w:r>
      <w:proofErr w:type="spellStart"/>
      <w:r w:rsidR="00776CEA" w:rsidRPr="00034910">
        <w:t>Bjorsky</w:t>
      </w:r>
      <w:proofErr w:type="spellEnd"/>
      <w:r>
        <w:t xml:space="preserve"> ? </w:t>
      </w:r>
      <w:r w:rsidR="00776CEA" w:rsidRPr="00034910">
        <w:t>interrompit Larmette avec un su</w:t>
      </w:r>
      <w:r w:rsidR="00776CEA" w:rsidRPr="00034910">
        <w:t>r</w:t>
      </w:r>
      <w:r w:rsidR="00776CEA" w:rsidRPr="00034910">
        <w:t>saut</w:t>
      </w:r>
      <w:r>
        <w:t xml:space="preserve">. </w:t>
      </w:r>
      <w:r w:rsidR="00776CEA" w:rsidRPr="00034910">
        <w:t>Son interlocutrice le considéra non sans étonnement</w:t>
      </w:r>
      <w:r>
        <w:t>.</w:t>
      </w:r>
    </w:p>
    <w:p w14:paraId="0A3610D2" w14:textId="77777777" w:rsidR="00E57EC9" w:rsidRDefault="00E57EC9" w:rsidP="00E57EC9">
      <w:r>
        <w:t>— </w:t>
      </w:r>
      <w:r w:rsidR="00776CEA" w:rsidRPr="00034910">
        <w:t>Quel effet vous fait ce nom</w:t>
      </w:r>
      <w:r>
        <w:t xml:space="preserve"> ? </w:t>
      </w:r>
      <w:r w:rsidR="00776CEA" w:rsidRPr="00034910">
        <w:t>Qu</w:t>
      </w:r>
      <w:r>
        <w:t>’</w:t>
      </w:r>
      <w:r w:rsidR="00776CEA" w:rsidRPr="00034910">
        <w:t xml:space="preserve">avez-vous donc eu avec le parc de </w:t>
      </w:r>
      <w:proofErr w:type="spellStart"/>
      <w:r w:rsidR="00776CEA" w:rsidRPr="00034910">
        <w:t>Bjorsky</w:t>
      </w:r>
      <w:proofErr w:type="spellEnd"/>
      <w:r>
        <w:t> ?</w:t>
      </w:r>
    </w:p>
    <w:p w14:paraId="6880F85D" w14:textId="77777777" w:rsidR="00E57EC9" w:rsidRDefault="00776CEA" w:rsidP="00E57EC9">
      <w:r w:rsidRPr="00034910">
        <w:t xml:space="preserve">Mais déjà le bijoutier de la rue de </w:t>
      </w:r>
      <w:smartTag w:uri="urn:schemas-microsoft-com:office:smarttags" w:element="PersonName">
        <w:smartTagPr>
          <w:attr w:name="ProductID" w:val="la Paix"/>
        </w:smartTagPr>
        <w:r w:rsidRPr="00034910">
          <w:t>la Paix</w:t>
        </w:r>
      </w:smartTag>
      <w:r w:rsidRPr="00034910">
        <w:t xml:space="preserve"> avait recouvré tout son calme</w:t>
      </w:r>
      <w:r w:rsidR="00E57EC9">
        <w:t>.</w:t>
      </w:r>
    </w:p>
    <w:p w14:paraId="3D664263" w14:textId="77777777" w:rsidR="00E57EC9" w:rsidRDefault="00E57EC9" w:rsidP="00E57EC9">
      <w:r>
        <w:t>— </w:t>
      </w:r>
      <w:r w:rsidR="00776CEA" w:rsidRPr="00034910">
        <w:t>Rien du tout</w:t>
      </w:r>
      <w:r>
        <w:t xml:space="preserve">, </w:t>
      </w:r>
      <w:r w:rsidR="00776CEA" w:rsidRPr="00034910">
        <w:t>vous pensez bien</w:t>
      </w:r>
      <w:r>
        <w:t xml:space="preserve">. </w:t>
      </w:r>
      <w:r w:rsidR="00776CEA" w:rsidRPr="00034910">
        <w:t>Seulement</w:t>
      </w:r>
      <w:r>
        <w:t xml:space="preserve">, </w:t>
      </w:r>
      <w:r w:rsidR="00776CEA" w:rsidRPr="00034910">
        <w:t>je croyais le parc distant du Kremlin d</w:t>
      </w:r>
      <w:r>
        <w:t>’</w:t>
      </w:r>
      <w:r w:rsidR="00776CEA" w:rsidRPr="00034910">
        <w:t>environ vingt-cinq verstes</w:t>
      </w:r>
      <w:r>
        <w:t xml:space="preserve">, </w:t>
      </w:r>
      <w:r w:rsidR="00776CEA" w:rsidRPr="00034910">
        <w:t>et je me disais que le retard de vos compagnes s</w:t>
      </w:r>
      <w:r>
        <w:t>’</w:t>
      </w:r>
      <w:r w:rsidR="00776CEA" w:rsidRPr="00034910">
        <w:t>expliquait</w:t>
      </w:r>
      <w:r>
        <w:t xml:space="preserve">. </w:t>
      </w:r>
      <w:r w:rsidR="00776CEA" w:rsidRPr="00034910">
        <w:t>Un pareil voyage</w:t>
      </w:r>
      <w:r>
        <w:t xml:space="preserve">, </w:t>
      </w:r>
      <w:r w:rsidR="00776CEA" w:rsidRPr="00034910">
        <w:t>une journée en plein bois</w:t>
      </w:r>
      <w:r>
        <w:t xml:space="preserve"> ! </w:t>
      </w:r>
      <w:r w:rsidR="00776CEA" w:rsidRPr="00034910">
        <w:t>Elles doivent songer plutôt à dormir qu</w:t>
      </w:r>
      <w:r>
        <w:t>’</w:t>
      </w:r>
      <w:r w:rsidR="00776CEA" w:rsidRPr="00034910">
        <w:t>à venir au bal</w:t>
      </w:r>
      <w:r>
        <w:t>.</w:t>
      </w:r>
    </w:p>
    <w:p w14:paraId="02B3AFF3" w14:textId="77777777" w:rsidR="00E57EC9" w:rsidRDefault="00776CEA" w:rsidP="00E57EC9">
      <w:r w:rsidRPr="00034910">
        <w:lastRenderedPageBreak/>
        <w:t>La fille du vice-gouverneur</w:t>
      </w:r>
      <w:r w:rsidR="00E57EC9">
        <w:t xml:space="preserve">, </w:t>
      </w:r>
      <w:r w:rsidRPr="00034910">
        <w:t xml:space="preserve">comte </w:t>
      </w:r>
      <w:proofErr w:type="spellStart"/>
      <w:r w:rsidRPr="00034910">
        <w:t>Aïarouseff</w:t>
      </w:r>
      <w:proofErr w:type="spellEnd"/>
      <w:r w:rsidR="00E57EC9">
        <w:t xml:space="preserve">, </w:t>
      </w:r>
      <w:r w:rsidRPr="00034910">
        <w:t>éclata de rire</w:t>
      </w:r>
      <w:r w:rsidR="00E57EC9">
        <w:t>.</w:t>
      </w:r>
    </w:p>
    <w:p w14:paraId="20B5F559" w14:textId="77777777" w:rsidR="00E57EC9" w:rsidRDefault="00E57EC9" w:rsidP="00E57EC9">
      <w:r>
        <w:t>— </w:t>
      </w:r>
      <w:r w:rsidR="00776CEA" w:rsidRPr="00034910">
        <w:t>Vingt-cinq verstes</w:t>
      </w:r>
      <w:r>
        <w:t xml:space="preserve"> ! </w:t>
      </w:r>
      <w:r w:rsidR="00776CEA" w:rsidRPr="00034910">
        <w:t>Une heure d</w:t>
      </w:r>
      <w:r>
        <w:t>’</w:t>
      </w:r>
      <w:r w:rsidR="00776CEA" w:rsidRPr="00034910">
        <w:t>automobile</w:t>
      </w:r>
      <w:r>
        <w:t xml:space="preserve">, </w:t>
      </w:r>
      <w:r w:rsidR="00776CEA" w:rsidRPr="00034910">
        <w:t>cela n</w:t>
      </w:r>
      <w:r>
        <w:t>’</w:t>
      </w:r>
      <w:r w:rsidR="00776CEA" w:rsidRPr="00034910">
        <w:t>est point à considérer</w:t>
      </w:r>
      <w:r>
        <w:t xml:space="preserve">. </w:t>
      </w:r>
      <w:r w:rsidR="00776CEA" w:rsidRPr="00034910">
        <w:t>Quant à celles de mes amies que j</w:t>
      </w:r>
      <w:r>
        <w:t>’</w:t>
      </w:r>
      <w:r w:rsidR="00776CEA" w:rsidRPr="00034910">
        <w:t>attends plus particulièrement</w:t>
      </w:r>
      <w:r>
        <w:t xml:space="preserve">, </w:t>
      </w:r>
      <w:r w:rsidR="00776CEA" w:rsidRPr="00034910">
        <w:t>je suis certaine qu</w:t>
      </w:r>
      <w:r>
        <w:t>’</w:t>
      </w:r>
      <w:r w:rsidR="00776CEA" w:rsidRPr="00034910">
        <w:t>elles auront ménagé leurs forces</w:t>
      </w:r>
      <w:r>
        <w:t xml:space="preserve">. </w:t>
      </w:r>
      <w:r w:rsidR="00776CEA" w:rsidRPr="00034910">
        <w:t>Songez donc</w:t>
      </w:r>
      <w:r>
        <w:t xml:space="preserve">, </w:t>
      </w:r>
      <w:proofErr w:type="spellStart"/>
      <w:r w:rsidR="00776CEA" w:rsidRPr="00034910">
        <w:t>Pira</w:t>
      </w:r>
      <w:proofErr w:type="spellEnd"/>
      <w:r w:rsidR="00776CEA" w:rsidRPr="00034910">
        <w:t xml:space="preserve"> et </w:t>
      </w:r>
      <w:proofErr w:type="spellStart"/>
      <w:r w:rsidR="00776CEA" w:rsidRPr="00034910">
        <w:t>Livine</w:t>
      </w:r>
      <w:proofErr w:type="spellEnd"/>
      <w:r>
        <w:t xml:space="preserve"> : </w:t>
      </w:r>
      <w:r w:rsidR="00776CEA" w:rsidRPr="00034910">
        <w:t>la première</w:t>
      </w:r>
      <w:r>
        <w:t xml:space="preserve">, </w:t>
      </w:r>
      <w:r w:rsidR="00776CEA" w:rsidRPr="00034910">
        <w:t>fille du général commandant la circonscription</w:t>
      </w:r>
      <w:r>
        <w:t xml:space="preserve"> ; </w:t>
      </w:r>
      <w:r w:rsidR="00776CEA" w:rsidRPr="00034910">
        <w:t>la seconde</w:t>
      </w:r>
      <w:r>
        <w:t xml:space="preserve">, </w:t>
      </w:r>
      <w:r w:rsidR="00776CEA" w:rsidRPr="00034910">
        <w:t xml:space="preserve">née du prince </w:t>
      </w:r>
      <w:proofErr w:type="spellStart"/>
      <w:r w:rsidR="00776CEA" w:rsidRPr="00034910">
        <w:t>Shabloï</w:t>
      </w:r>
      <w:proofErr w:type="spellEnd"/>
      <w:r>
        <w:t xml:space="preserve">, </w:t>
      </w:r>
      <w:r w:rsidR="00776CEA" w:rsidRPr="00034910">
        <w:t>le président de la magistrature</w:t>
      </w:r>
      <w:r>
        <w:t xml:space="preserve">, </w:t>
      </w:r>
      <w:r w:rsidR="00776CEA" w:rsidRPr="00034910">
        <w:t>doivent se faire entendre ce soir</w:t>
      </w:r>
      <w:r>
        <w:t xml:space="preserve">. </w:t>
      </w:r>
      <w:r w:rsidR="00776CEA" w:rsidRPr="00034910">
        <w:t>Elles y tiennent certainement</w:t>
      </w:r>
      <w:r>
        <w:t xml:space="preserve">, </w:t>
      </w:r>
      <w:r w:rsidR="00776CEA" w:rsidRPr="00034910">
        <w:t>car elles cha</w:t>
      </w:r>
      <w:r w:rsidR="00776CEA" w:rsidRPr="00034910">
        <w:t>n</w:t>
      </w:r>
      <w:r w:rsidR="00776CEA" w:rsidRPr="00034910">
        <w:t>tent comme les saints anges peints sur les icônes</w:t>
      </w:r>
      <w:r>
        <w:t xml:space="preserve">. </w:t>
      </w:r>
      <w:r w:rsidR="00776CEA" w:rsidRPr="00034910">
        <w:t>Des voix de velours et de cristal</w:t>
      </w:r>
      <w:r>
        <w:t xml:space="preserve"> ; </w:t>
      </w:r>
      <w:r w:rsidR="00776CEA" w:rsidRPr="00034910">
        <w:t>je les adore parce que je ne suis pas j</w:t>
      </w:r>
      <w:r w:rsidR="00776CEA" w:rsidRPr="00034910">
        <w:t>a</w:t>
      </w:r>
      <w:r w:rsidR="00776CEA" w:rsidRPr="00034910">
        <w:t>louse</w:t>
      </w:r>
      <w:r>
        <w:t xml:space="preserve">. </w:t>
      </w:r>
      <w:r w:rsidR="00776CEA" w:rsidRPr="00034910">
        <w:t>Et comme leur succès rejaillira sur toute la pension des Nobles Barines</w:t>
      </w:r>
      <w:r>
        <w:t xml:space="preserve">, </w:t>
      </w:r>
      <w:r w:rsidR="00776CEA" w:rsidRPr="00034910">
        <w:t>vous pensez bien que la directrice</w:t>
      </w:r>
      <w:r>
        <w:t xml:space="preserve">, </w:t>
      </w:r>
      <w:proofErr w:type="spellStart"/>
      <w:r w:rsidR="00776CEA" w:rsidRPr="00034910">
        <w:t>Argata</w:t>
      </w:r>
      <w:proofErr w:type="spellEnd"/>
      <w:r w:rsidR="00776CEA" w:rsidRPr="00034910">
        <w:t xml:space="preserve"> </w:t>
      </w:r>
      <w:proofErr w:type="spellStart"/>
      <w:r w:rsidR="00776CEA" w:rsidRPr="00034910">
        <w:t>Gr</w:t>
      </w:r>
      <w:r w:rsidR="00776CEA" w:rsidRPr="00034910">
        <w:t>a</w:t>
      </w:r>
      <w:r w:rsidR="00776CEA" w:rsidRPr="00034910">
        <w:t>tamoff</w:t>
      </w:r>
      <w:proofErr w:type="spellEnd"/>
      <w:r>
        <w:t xml:space="preserve">, </w:t>
      </w:r>
      <w:r w:rsidR="00776CEA" w:rsidRPr="00034910">
        <w:t>aura veillé sur elles comme sur des réclames vivantes</w:t>
      </w:r>
      <w:r>
        <w:t xml:space="preserve">. </w:t>
      </w:r>
      <w:r w:rsidR="00776CEA" w:rsidRPr="00034910">
        <w:t>De nouveau</w:t>
      </w:r>
      <w:r>
        <w:t xml:space="preserve">, </w:t>
      </w:r>
      <w:r w:rsidR="00776CEA" w:rsidRPr="00034910">
        <w:t>elle lança un rire argentin</w:t>
      </w:r>
      <w:r>
        <w:t>.</w:t>
      </w:r>
    </w:p>
    <w:p w14:paraId="225925FE" w14:textId="77777777" w:rsidR="00E57EC9" w:rsidRDefault="00E57EC9" w:rsidP="00E57EC9">
      <w:r>
        <w:t>— </w:t>
      </w:r>
      <w:r w:rsidR="00776CEA" w:rsidRPr="00034910">
        <w:t xml:space="preserve">Si </w:t>
      </w:r>
      <w:proofErr w:type="spellStart"/>
      <w:r w:rsidR="00776CEA" w:rsidRPr="00034910">
        <w:t>Argata</w:t>
      </w:r>
      <w:proofErr w:type="spellEnd"/>
      <w:r w:rsidR="00776CEA" w:rsidRPr="00034910">
        <w:t xml:space="preserve"> </w:t>
      </w:r>
      <w:proofErr w:type="spellStart"/>
      <w:r w:rsidR="00776CEA" w:rsidRPr="00034910">
        <w:t>Gratamoff</w:t>
      </w:r>
      <w:proofErr w:type="spellEnd"/>
      <w:r w:rsidR="00776CEA" w:rsidRPr="00034910">
        <w:t xml:space="preserve"> se trouvait là</w:t>
      </w:r>
      <w:r>
        <w:t xml:space="preserve">, </w:t>
      </w:r>
      <w:r w:rsidR="00776CEA" w:rsidRPr="00034910">
        <w:t>je ne dirais pas cela</w:t>
      </w:r>
      <w:r>
        <w:t xml:space="preserve"> ; </w:t>
      </w:r>
      <w:r w:rsidR="00776CEA" w:rsidRPr="00034910">
        <w:t>je vous avertis pour que vous ne répétiez pas</w:t>
      </w:r>
      <w:r>
        <w:t>.</w:t>
      </w:r>
    </w:p>
    <w:p w14:paraId="6A9BE73F" w14:textId="77777777" w:rsidR="00E57EC9" w:rsidRDefault="00776CEA" w:rsidP="00E57EC9">
      <w:r w:rsidRPr="00034910">
        <w:t>Puis</w:t>
      </w:r>
      <w:r w:rsidR="00E57EC9">
        <w:t xml:space="preserve">, </w:t>
      </w:r>
      <w:r w:rsidRPr="00034910">
        <w:t>avec la grâce protectrice d</w:t>
      </w:r>
      <w:r w:rsidR="00E57EC9">
        <w:t>’</w:t>
      </w:r>
      <w:r w:rsidRPr="00034910">
        <w:t>une fille de noble lignée</w:t>
      </w:r>
      <w:r w:rsidR="00E57EC9">
        <w:t xml:space="preserve">, </w:t>
      </w:r>
      <w:r w:rsidRPr="00034910">
        <w:t>elle conclut</w:t>
      </w:r>
      <w:r w:rsidR="00E57EC9">
        <w:t> :</w:t>
      </w:r>
    </w:p>
    <w:p w14:paraId="698422FB" w14:textId="77777777" w:rsidR="00E57EC9" w:rsidRDefault="00E57EC9" w:rsidP="00E57EC9">
      <w:r>
        <w:t>— </w:t>
      </w:r>
      <w:r w:rsidR="00776CEA" w:rsidRPr="00034910">
        <w:t>Je pense que vous ne m</w:t>
      </w:r>
      <w:r>
        <w:t>’</w:t>
      </w:r>
      <w:r w:rsidR="00776CEA" w:rsidRPr="00034910">
        <w:t>en voudrez plus de mes distra</w:t>
      </w:r>
      <w:r w:rsidR="00776CEA" w:rsidRPr="00034910">
        <w:t>c</w:t>
      </w:r>
      <w:r w:rsidR="00776CEA" w:rsidRPr="00034910">
        <w:t>tions</w:t>
      </w:r>
      <w:r>
        <w:t xml:space="preserve">. </w:t>
      </w:r>
      <w:r w:rsidR="00776CEA" w:rsidRPr="00034910">
        <w:t>Je les ai rachetées par la franchise</w:t>
      </w:r>
      <w:r>
        <w:t xml:space="preserve">, </w:t>
      </w:r>
      <w:r w:rsidR="00776CEA" w:rsidRPr="00034910">
        <w:t>n</w:t>
      </w:r>
      <w:r>
        <w:t>’</w:t>
      </w:r>
      <w:r w:rsidR="00776CEA" w:rsidRPr="00034910">
        <w:t>est-ce pas</w:t>
      </w:r>
      <w:r>
        <w:t xml:space="preserve"> ? </w:t>
      </w:r>
      <w:r w:rsidR="00776CEA" w:rsidRPr="00034910">
        <w:t>Je vais vous laisser</w:t>
      </w:r>
      <w:r>
        <w:t xml:space="preserve">. </w:t>
      </w:r>
      <w:r w:rsidR="00776CEA" w:rsidRPr="00034910">
        <w:t>Il faut que je parle à mon père</w:t>
      </w:r>
      <w:r>
        <w:t xml:space="preserve">, </w:t>
      </w:r>
      <w:r w:rsidR="00776CEA" w:rsidRPr="00034910">
        <w:t>qu</w:t>
      </w:r>
      <w:r>
        <w:t>’</w:t>
      </w:r>
      <w:r w:rsidR="00776CEA" w:rsidRPr="00034910">
        <w:t>il envoie un c</w:t>
      </w:r>
      <w:r w:rsidR="00776CEA" w:rsidRPr="00034910">
        <w:t>o</w:t>
      </w:r>
      <w:r w:rsidR="00776CEA" w:rsidRPr="00034910">
        <w:t xml:space="preserve">saque aux </w:t>
      </w:r>
      <w:r>
        <w:t>« </w:t>
      </w:r>
      <w:r w:rsidR="00776CEA" w:rsidRPr="00034910">
        <w:t>Nobles Barines</w:t>
      </w:r>
      <w:r>
        <w:t xml:space="preserve"> » ; </w:t>
      </w:r>
      <w:r w:rsidR="00776CEA" w:rsidRPr="00034910">
        <w:t>car vraiment je ne sais que pe</w:t>
      </w:r>
      <w:r w:rsidR="00776CEA" w:rsidRPr="00034910">
        <w:t>n</w:t>
      </w:r>
      <w:r w:rsidR="00776CEA" w:rsidRPr="00034910">
        <w:t>ser de ne voir arriver personne</w:t>
      </w:r>
      <w:r>
        <w:t>.</w:t>
      </w:r>
    </w:p>
    <w:p w14:paraId="3FB19029" w14:textId="77777777" w:rsidR="00E57EC9" w:rsidRDefault="00776CEA" w:rsidP="00E57EC9">
      <w:r w:rsidRPr="00034910">
        <w:t>Elle s</w:t>
      </w:r>
      <w:r w:rsidR="00E57EC9">
        <w:t>’</w:t>
      </w:r>
      <w:r w:rsidRPr="00034910">
        <w:t>était levée et</w:t>
      </w:r>
      <w:r w:rsidR="00E57EC9">
        <w:t xml:space="preserve">, </w:t>
      </w:r>
      <w:r w:rsidRPr="00034910">
        <w:t>se faufilant à travers les groupes</w:t>
      </w:r>
      <w:r w:rsidR="00E57EC9">
        <w:t xml:space="preserve">, </w:t>
      </w:r>
      <w:r w:rsidRPr="00034910">
        <w:t>elle se dirigea vers le salon</w:t>
      </w:r>
      <w:r w:rsidR="00E57EC9">
        <w:t xml:space="preserve">, </w:t>
      </w:r>
      <w:r w:rsidRPr="00034910">
        <w:t>où le vice-gouverneur pérorait au milieu d</w:t>
      </w:r>
      <w:r w:rsidR="00E57EC9">
        <w:t>’</w:t>
      </w:r>
      <w:r w:rsidRPr="00034910">
        <w:t>un cercle de fonctionnaires empressés à lui faire leur cour</w:t>
      </w:r>
      <w:r w:rsidR="00E57EC9">
        <w:t>.</w:t>
      </w:r>
    </w:p>
    <w:p w14:paraId="4B582129" w14:textId="77777777" w:rsidR="00E57EC9" w:rsidRDefault="00776CEA" w:rsidP="00E57EC9">
      <w:r w:rsidRPr="00034910">
        <w:lastRenderedPageBreak/>
        <w:t>Sans façon</w:t>
      </w:r>
      <w:r w:rsidR="00E57EC9">
        <w:t xml:space="preserve">, </w:t>
      </w:r>
      <w:r w:rsidRPr="00034910">
        <w:t>elle l</w:t>
      </w:r>
      <w:r w:rsidR="00E57EC9">
        <w:t>’</w:t>
      </w:r>
      <w:r w:rsidRPr="00034910">
        <w:t>arracha à leur admiration intéressée pour lui confier son anxiété</w:t>
      </w:r>
      <w:r w:rsidR="00E57EC9">
        <w:t xml:space="preserve">. </w:t>
      </w:r>
      <w:r w:rsidRPr="00034910">
        <w:t>Le comte eut un sourire</w:t>
      </w:r>
      <w:r w:rsidR="00E57EC9">
        <w:t>.</w:t>
      </w:r>
    </w:p>
    <w:p w14:paraId="1A01B098" w14:textId="77777777" w:rsidR="00E57EC9" w:rsidRDefault="00E57EC9" w:rsidP="00E57EC9">
      <w:r>
        <w:t>— </w:t>
      </w:r>
      <w:r w:rsidR="00776CEA" w:rsidRPr="00034910">
        <w:t>Bah</w:t>
      </w:r>
      <w:r>
        <w:t xml:space="preserve"> ! </w:t>
      </w:r>
      <w:r w:rsidR="00776CEA" w:rsidRPr="00034910">
        <w:t xml:space="preserve">ma chère </w:t>
      </w:r>
      <w:proofErr w:type="spellStart"/>
      <w:r w:rsidR="00776CEA" w:rsidRPr="00034910">
        <w:t>Nège</w:t>
      </w:r>
      <w:proofErr w:type="spellEnd"/>
      <w:r>
        <w:t xml:space="preserve">, </w:t>
      </w:r>
      <w:r w:rsidR="00776CEA" w:rsidRPr="00034910">
        <w:t>ne te trouble pas</w:t>
      </w:r>
      <w:r>
        <w:t xml:space="preserve">. </w:t>
      </w:r>
      <w:r w:rsidR="00776CEA" w:rsidRPr="00034910">
        <w:t>Les jeunes pe</w:t>
      </w:r>
      <w:r w:rsidR="00776CEA" w:rsidRPr="00034910">
        <w:t>r</w:t>
      </w:r>
      <w:r w:rsidR="00776CEA" w:rsidRPr="00034910">
        <w:t>sonnes</w:t>
      </w:r>
      <w:r>
        <w:t xml:space="preserve">, </w:t>
      </w:r>
      <w:r w:rsidR="00776CEA" w:rsidRPr="00034910">
        <w:t>tes amies</w:t>
      </w:r>
      <w:r>
        <w:t xml:space="preserve">, </w:t>
      </w:r>
      <w:r w:rsidR="00776CEA" w:rsidRPr="00034910">
        <w:t xml:space="preserve">sont des </w:t>
      </w:r>
      <w:r w:rsidR="00776CEA" w:rsidRPr="00034910">
        <w:rPr>
          <w:i/>
          <w:iCs/>
        </w:rPr>
        <w:t>presque femmes</w:t>
      </w:r>
      <w:r>
        <w:rPr>
          <w:i/>
          <w:iCs/>
        </w:rPr>
        <w:t xml:space="preserve">, </w:t>
      </w:r>
      <w:r w:rsidR="00776CEA" w:rsidRPr="00034910">
        <w:t>et tu dois savoir que les femmes ne peuvent jamais arriver à l</w:t>
      </w:r>
      <w:r>
        <w:t>’</w:t>
      </w:r>
      <w:r w:rsidR="00776CEA" w:rsidRPr="00034910">
        <w:t>heure</w:t>
      </w:r>
      <w:r>
        <w:t>.</w:t>
      </w:r>
    </w:p>
    <w:p w14:paraId="35644098" w14:textId="77777777" w:rsidR="00E57EC9" w:rsidRDefault="00E57EC9" w:rsidP="00E57EC9">
      <w:r>
        <w:t>— </w:t>
      </w:r>
      <w:r w:rsidR="00776CEA" w:rsidRPr="00034910">
        <w:t>Non</w:t>
      </w:r>
      <w:r>
        <w:t xml:space="preserve">, </w:t>
      </w:r>
      <w:r w:rsidR="00776CEA" w:rsidRPr="00034910">
        <w:t>non</w:t>
      </w:r>
      <w:r>
        <w:t xml:space="preserve">, </w:t>
      </w:r>
      <w:r w:rsidR="00776CEA" w:rsidRPr="00034910">
        <w:t>père</w:t>
      </w:r>
      <w:r>
        <w:t xml:space="preserve">, </w:t>
      </w:r>
      <w:r w:rsidR="00776CEA" w:rsidRPr="00034910">
        <w:t>ce n</w:t>
      </w:r>
      <w:r>
        <w:t>’</w:t>
      </w:r>
      <w:r w:rsidR="00776CEA" w:rsidRPr="00034910">
        <w:t>est pas cela</w:t>
      </w:r>
      <w:r>
        <w:t xml:space="preserve">. </w:t>
      </w:r>
      <w:proofErr w:type="spellStart"/>
      <w:r w:rsidR="00776CEA" w:rsidRPr="00034910">
        <w:t>Argata</w:t>
      </w:r>
      <w:proofErr w:type="spellEnd"/>
      <w:r w:rsidR="00776CEA" w:rsidRPr="00034910">
        <w:t xml:space="preserve"> </w:t>
      </w:r>
      <w:proofErr w:type="spellStart"/>
      <w:r w:rsidR="00776CEA" w:rsidRPr="00034910">
        <w:t>Gratamoff</w:t>
      </w:r>
      <w:proofErr w:type="spellEnd"/>
      <w:r w:rsidR="00776CEA" w:rsidRPr="00034910">
        <w:t xml:space="preserve"> n</w:t>
      </w:r>
      <w:r>
        <w:t>’</w:t>
      </w:r>
      <w:r w:rsidR="00776CEA" w:rsidRPr="00034910">
        <w:t>est pas une femme du tout</w:t>
      </w:r>
      <w:r>
        <w:t xml:space="preserve">, </w:t>
      </w:r>
      <w:r w:rsidR="00776CEA" w:rsidRPr="00034910">
        <w:t>elle</w:t>
      </w:r>
      <w:r>
        <w:t xml:space="preserve">. </w:t>
      </w:r>
      <w:r w:rsidR="00776CEA" w:rsidRPr="00034910">
        <w:t>C</w:t>
      </w:r>
      <w:r>
        <w:t>’</w:t>
      </w:r>
      <w:r w:rsidR="00776CEA" w:rsidRPr="00034910">
        <w:t>est une horloge animée</w:t>
      </w:r>
      <w:r>
        <w:t xml:space="preserve">. </w:t>
      </w:r>
      <w:r w:rsidR="00776CEA" w:rsidRPr="00034910">
        <w:t>Je ne me souviens pas de l</w:t>
      </w:r>
      <w:r>
        <w:t>’</w:t>
      </w:r>
      <w:r w:rsidR="00776CEA" w:rsidRPr="00034910">
        <w:t>avoir vue retarder d</w:t>
      </w:r>
      <w:r>
        <w:t>’</w:t>
      </w:r>
      <w:r w:rsidR="00776CEA" w:rsidRPr="00034910">
        <w:t>une minute sur l</w:t>
      </w:r>
      <w:r>
        <w:t>’</w:t>
      </w:r>
      <w:r w:rsidR="00776CEA" w:rsidRPr="00034910">
        <w:t>heure du pensionnat</w:t>
      </w:r>
      <w:r>
        <w:t xml:space="preserve">. </w:t>
      </w:r>
      <w:r w:rsidR="00776CEA" w:rsidRPr="00034910">
        <w:t>Au moment où les aiguilles marquaient l</w:t>
      </w:r>
      <w:r>
        <w:t>’</w:t>
      </w:r>
      <w:r w:rsidR="00776CEA" w:rsidRPr="00034910">
        <w:t>instant d</w:t>
      </w:r>
      <w:r>
        <w:t>’</w:t>
      </w:r>
      <w:r w:rsidR="00776CEA" w:rsidRPr="00034910">
        <w:t>un changement d</w:t>
      </w:r>
      <w:r>
        <w:t>’</w:t>
      </w:r>
      <w:r w:rsidR="00776CEA" w:rsidRPr="00034910">
        <w:t>occupation</w:t>
      </w:r>
      <w:r>
        <w:t xml:space="preserve">, </w:t>
      </w:r>
      <w:proofErr w:type="spellStart"/>
      <w:r w:rsidR="00776CEA" w:rsidRPr="00034910">
        <w:t>Argata</w:t>
      </w:r>
      <w:proofErr w:type="spellEnd"/>
      <w:r w:rsidR="00776CEA" w:rsidRPr="00034910">
        <w:t xml:space="preserve"> paraissait en criant</w:t>
      </w:r>
      <w:r>
        <w:t> : « </w:t>
      </w:r>
      <w:r w:rsidR="00776CEA" w:rsidRPr="00034910">
        <w:t>Fin de la récréation</w:t>
      </w:r>
      <w:r>
        <w:t xml:space="preserve">. </w:t>
      </w:r>
      <w:r w:rsidR="00776CEA" w:rsidRPr="00034910">
        <w:t>Rentrée à l</w:t>
      </w:r>
      <w:r>
        <w:t>’</w:t>
      </w:r>
      <w:r w:rsidR="00776CEA" w:rsidRPr="00034910">
        <w:t>étude</w:t>
      </w:r>
      <w:r>
        <w:t xml:space="preserve">, </w:t>
      </w:r>
      <w:r w:rsidR="00776CEA" w:rsidRPr="00034910">
        <w:t>ou à la classe</w:t>
      </w:r>
      <w:r>
        <w:t xml:space="preserve">, </w:t>
      </w:r>
      <w:r w:rsidR="00776CEA" w:rsidRPr="00034910">
        <w:t>ou au dessin</w:t>
      </w:r>
      <w:r>
        <w:t xml:space="preserve"> ». </w:t>
      </w:r>
      <w:r w:rsidR="00776CEA" w:rsidRPr="00034910">
        <w:t>C</w:t>
      </w:r>
      <w:r>
        <w:t>’</w:t>
      </w:r>
      <w:r w:rsidR="00776CEA" w:rsidRPr="00034910">
        <w:t>était merveilleux de précision</w:t>
      </w:r>
      <w:r>
        <w:t xml:space="preserve">. </w:t>
      </w:r>
      <w:r w:rsidR="00776CEA" w:rsidRPr="00034910">
        <w:t>On aurait cru qu</w:t>
      </w:r>
      <w:r>
        <w:t>’</w:t>
      </w:r>
      <w:r w:rsidR="00776CEA" w:rsidRPr="00034910">
        <w:t>elle était rattachée aux rouages par un fil</w:t>
      </w:r>
      <w:r>
        <w:t xml:space="preserve">, </w:t>
      </w:r>
      <w:r w:rsidR="00776CEA" w:rsidRPr="00034910">
        <w:t>comme les petits oiseaux de ces horloges de bois que l</w:t>
      </w:r>
      <w:r>
        <w:t>’</w:t>
      </w:r>
      <w:r w:rsidR="00776CEA" w:rsidRPr="00034910">
        <w:t>on fabrique en Suisse</w:t>
      </w:r>
      <w:r>
        <w:t xml:space="preserve">. </w:t>
      </w:r>
      <w:r w:rsidR="00776CEA" w:rsidRPr="00034910">
        <w:t>Vous savez</w:t>
      </w:r>
      <w:r>
        <w:t xml:space="preserve">, </w:t>
      </w:r>
      <w:r w:rsidR="00776CEA" w:rsidRPr="00034910">
        <w:t>le petit oiseau qui sort de la boîte aux heures et qui crie</w:t>
      </w:r>
      <w:r>
        <w:t xml:space="preserve"> : </w:t>
      </w:r>
      <w:r w:rsidR="00776CEA" w:rsidRPr="00034910">
        <w:t>co</w:t>
      </w:r>
      <w:r w:rsidR="00776CEA" w:rsidRPr="00034910">
        <w:t>u</w:t>
      </w:r>
      <w:r w:rsidR="00776CEA" w:rsidRPr="00034910">
        <w:t>cou</w:t>
      </w:r>
      <w:r>
        <w:t xml:space="preserve"> ! </w:t>
      </w:r>
      <w:r w:rsidR="00776CEA" w:rsidRPr="00034910">
        <w:t>coucou</w:t>
      </w:r>
      <w:r>
        <w:t> !</w:t>
      </w:r>
    </w:p>
    <w:p w14:paraId="7107C0AB" w14:textId="77777777" w:rsidR="00E57EC9" w:rsidRDefault="00E57EC9" w:rsidP="00E57EC9">
      <w:r>
        <w:t>— </w:t>
      </w:r>
      <w:r w:rsidR="00776CEA" w:rsidRPr="00034910">
        <w:t>Enfin</w:t>
      </w:r>
      <w:r>
        <w:t xml:space="preserve">, </w:t>
      </w:r>
      <w:r w:rsidR="00776CEA" w:rsidRPr="00034910">
        <w:t>tu veux que j</w:t>
      </w:r>
      <w:r>
        <w:t>’</w:t>
      </w:r>
      <w:r w:rsidR="00776CEA" w:rsidRPr="00034910">
        <w:t>expédie un des cavaliers de service aux nouvelles</w:t>
      </w:r>
      <w:r>
        <w:t> ?</w:t>
      </w:r>
    </w:p>
    <w:p w14:paraId="6AA8EE0E" w14:textId="77777777" w:rsidR="00E57EC9" w:rsidRDefault="00E57EC9" w:rsidP="00E57EC9">
      <w:r>
        <w:t>— </w:t>
      </w:r>
      <w:r w:rsidR="00776CEA" w:rsidRPr="00034910">
        <w:t>Tu me ferais plaisir</w:t>
      </w:r>
      <w:r>
        <w:t xml:space="preserve">, </w:t>
      </w:r>
      <w:r w:rsidR="00776CEA" w:rsidRPr="00034910">
        <w:t>vraiment plaisir</w:t>
      </w:r>
      <w:r>
        <w:t xml:space="preserve">, </w:t>
      </w:r>
      <w:r w:rsidR="00776CEA" w:rsidRPr="00034910">
        <w:t>je te l</w:t>
      </w:r>
      <w:r>
        <w:t>’</w:t>
      </w:r>
      <w:r w:rsidR="00776CEA" w:rsidRPr="00034910">
        <w:t>avoue sans feinte</w:t>
      </w:r>
      <w:r>
        <w:t>.</w:t>
      </w:r>
    </w:p>
    <w:p w14:paraId="316CEC0E" w14:textId="77777777" w:rsidR="00E57EC9" w:rsidRDefault="00E57EC9" w:rsidP="00E57EC9">
      <w:r>
        <w:t>— </w:t>
      </w:r>
      <w:r w:rsidR="00776CEA" w:rsidRPr="00034910">
        <w:t>Alors</w:t>
      </w:r>
      <w:r>
        <w:t xml:space="preserve">, </w:t>
      </w:r>
      <w:r w:rsidR="00776CEA" w:rsidRPr="00034910">
        <w:t xml:space="preserve">ma petite </w:t>
      </w:r>
      <w:proofErr w:type="spellStart"/>
      <w:r w:rsidR="00776CEA" w:rsidRPr="00034910">
        <w:t>Nège</w:t>
      </w:r>
      <w:proofErr w:type="spellEnd"/>
      <w:r>
        <w:t xml:space="preserve">, </w:t>
      </w:r>
      <w:r w:rsidR="00776CEA" w:rsidRPr="00034910">
        <w:t>l</w:t>
      </w:r>
      <w:r>
        <w:t>’</w:t>
      </w:r>
      <w:r w:rsidR="00776CEA" w:rsidRPr="00034910">
        <w:t>homme va partir</w:t>
      </w:r>
      <w:r>
        <w:t xml:space="preserve">, </w:t>
      </w:r>
      <w:r w:rsidR="00776CEA" w:rsidRPr="00034910">
        <w:t>avec ordre de ramener le coucou</w:t>
      </w:r>
      <w:r>
        <w:t xml:space="preserve">, </w:t>
      </w:r>
      <w:r w:rsidR="00776CEA" w:rsidRPr="00034910">
        <w:t>comme tu appelles la digne directrice</w:t>
      </w:r>
      <w:r>
        <w:t xml:space="preserve">, </w:t>
      </w:r>
      <w:r w:rsidR="00776CEA" w:rsidRPr="00034910">
        <w:t>et toutes ses petites élèves</w:t>
      </w:r>
      <w:r>
        <w:t>.</w:t>
      </w:r>
    </w:p>
    <w:p w14:paraId="701E3BE0" w14:textId="77777777" w:rsidR="00E57EC9" w:rsidRDefault="00776CEA" w:rsidP="00E57EC9">
      <w:r w:rsidRPr="00034910">
        <w:t>Un ordre à un aide de camp</w:t>
      </w:r>
      <w:r w:rsidR="00E57EC9">
        <w:t xml:space="preserve"> ; </w:t>
      </w:r>
      <w:r w:rsidRPr="00034910">
        <w:t>celui-ci se précipita à l</w:t>
      </w:r>
      <w:r w:rsidR="00E57EC9">
        <w:t>’</w:t>
      </w:r>
      <w:r w:rsidRPr="00034910">
        <w:t>extérieur</w:t>
      </w:r>
      <w:r w:rsidR="00E57EC9">
        <w:t xml:space="preserve">, </w:t>
      </w:r>
      <w:r w:rsidRPr="00034910">
        <w:t>gagna le corps de garde</w:t>
      </w:r>
      <w:r w:rsidR="00E57EC9">
        <w:t xml:space="preserve">. </w:t>
      </w:r>
      <w:r w:rsidRPr="00034910">
        <w:t>Deux minutes plus tard</w:t>
      </w:r>
      <w:r w:rsidR="00E57EC9">
        <w:t xml:space="preserve">, </w:t>
      </w:r>
      <w:r w:rsidRPr="00034910">
        <w:t>le bruit des sabots d</w:t>
      </w:r>
      <w:r w:rsidR="00E57EC9">
        <w:t>’</w:t>
      </w:r>
      <w:r w:rsidRPr="00034910">
        <w:t>un cheval</w:t>
      </w:r>
      <w:r w:rsidR="00E57EC9">
        <w:t xml:space="preserve">, </w:t>
      </w:r>
      <w:r w:rsidRPr="00034910">
        <w:t>claquant sur les dalles de la cour</w:t>
      </w:r>
      <w:r w:rsidR="00E57EC9">
        <w:t xml:space="preserve">, </w:t>
      </w:r>
      <w:r w:rsidRPr="00034910">
        <w:t>annonçait à l</w:t>
      </w:r>
      <w:r w:rsidR="00E57EC9">
        <w:t>’</w:t>
      </w:r>
      <w:r w:rsidRPr="00034910">
        <w:t xml:space="preserve">inquiète </w:t>
      </w:r>
      <w:proofErr w:type="spellStart"/>
      <w:r w:rsidRPr="00034910">
        <w:t>Nège</w:t>
      </w:r>
      <w:proofErr w:type="spellEnd"/>
      <w:r w:rsidRPr="00034910">
        <w:t xml:space="preserve"> que le messager partait pour le pe</w:t>
      </w:r>
      <w:r w:rsidRPr="00034910">
        <w:t>n</w:t>
      </w:r>
      <w:r w:rsidRPr="00034910">
        <w:t>sionnat des Nobles Barines</w:t>
      </w:r>
      <w:r w:rsidR="00E57EC9">
        <w:t>.</w:t>
      </w:r>
    </w:p>
    <w:p w14:paraId="429442E0" w14:textId="77777777" w:rsidR="00E57EC9" w:rsidRDefault="00776CEA" w:rsidP="00E57EC9">
      <w:r w:rsidRPr="00034910">
        <w:t>Larmette avait vaguement suivi tout ce manège de loin</w:t>
      </w:r>
      <w:r w:rsidR="00E57EC9">
        <w:t>.</w:t>
      </w:r>
    </w:p>
    <w:p w14:paraId="57BF231C" w14:textId="77777777" w:rsidR="00E57EC9" w:rsidRDefault="00776CEA" w:rsidP="00E57EC9">
      <w:r w:rsidRPr="00034910">
        <w:lastRenderedPageBreak/>
        <w:t>Au surplus</w:t>
      </w:r>
      <w:r w:rsidR="00E57EC9">
        <w:t xml:space="preserve">, </w:t>
      </w:r>
      <w:r w:rsidRPr="00034910">
        <w:t>quelques personnes</w:t>
      </w:r>
      <w:r w:rsidR="00E57EC9">
        <w:t xml:space="preserve">, </w:t>
      </w:r>
      <w:r w:rsidRPr="00034910">
        <w:t>tenues jusqu</w:t>
      </w:r>
      <w:r w:rsidR="00E57EC9">
        <w:t>’</w:t>
      </w:r>
      <w:r w:rsidRPr="00034910">
        <w:t>alors à l</w:t>
      </w:r>
      <w:r w:rsidR="00E57EC9">
        <w:t>’</w:t>
      </w:r>
      <w:r w:rsidRPr="00034910">
        <w:t xml:space="preserve">écart par la présence de </w:t>
      </w:r>
      <w:proofErr w:type="spellStart"/>
      <w:r w:rsidRPr="00034910">
        <w:t>Nège</w:t>
      </w:r>
      <w:proofErr w:type="spellEnd"/>
      <w:r w:rsidR="00E57EC9">
        <w:t xml:space="preserve">, </w:t>
      </w:r>
      <w:r w:rsidRPr="00034910">
        <w:t>profitèrent de son éloignement pour entourer le concurrent de l</w:t>
      </w:r>
      <w:r w:rsidR="00E57EC9">
        <w:t>’</w:t>
      </w:r>
      <w:r w:rsidRPr="00034910">
        <w:t>épreuve sportive</w:t>
      </w:r>
      <w:r w:rsidR="00E57EC9">
        <w:t xml:space="preserve">. </w:t>
      </w:r>
      <w:r w:rsidRPr="00034910">
        <w:t>Ce furent des que</w:t>
      </w:r>
      <w:r w:rsidRPr="00034910">
        <w:t>s</w:t>
      </w:r>
      <w:r w:rsidRPr="00034910">
        <w:t>tions nouvelles</w:t>
      </w:r>
      <w:r w:rsidR="00E57EC9">
        <w:t xml:space="preserve">, </w:t>
      </w:r>
      <w:r w:rsidRPr="00034910">
        <w:t>auxquelles Larmette répondit sans se faire prier</w:t>
      </w:r>
      <w:r w:rsidR="00E57EC9">
        <w:t xml:space="preserve">, </w:t>
      </w:r>
      <w:r w:rsidRPr="00034910">
        <w:t>intérieurement flatté d</w:t>
      </w:r>
      <w:r w:rsidR="00E57EC9">
        <w:t>’</w:t>
      </w:r>
      <w:r w:rsidRPr="00034910">
        <w:t>être le point de mire de l</w:t>
      </w:r>
      <w:r w:rsidR="00E57EC9">
        <w:t>’</w:t>
      </w:r>
      <w:r w:rsidRPr="00034910">
        <w:t>attention de gens importants</w:t>
      </w:r>
      <w:r w:rsidR="00E57EC9">
        <w:t>.</w:t>
      </w:r>
    </w:p>
    <w:p w14:paraId="171B39D3" w14:textId="77777777" w:rsidR="00E57EC9" w:rsidRDefault="00776CEA" w:rsidP="00E57EC9">
      <w:r w:rsidRPr="00034910">
        <w:t>Les applaudissements discrets l</w:t>
      </w:r>
      <w:r w:rsidR="00E57EC9">
        <w:t>’</w:t>
      </w:r>
      <w:r w:rsidRPr="00034910">
        <w:t>encourageaient</w:t>
      </w:r>
      <w:r w:rsidR="00E57EC9">
        <w:t xml:space="preserve">, </w:t>
      </w:r>
      <w:r w:rsidRPr="00034910">
        <w:t>il faut bien le dire</w:t>
      </w:r>
      <w:r w:rsidR="00E57EC9">
        <w:t>.</w:t>
      </w:r>
    </w:p>
    <w:p w14:paraId="29189E61" w14:textId="77777777" w:rsidR="00E57EC9" w:rsidRDefault="00776CEA" w:rsidP="00E57EC9">
      <w:r w:rsidRPr="00034910">
        <w:t>Nul public n</w:t>
      </w:r>
      <w:r w:rsidR="00E57EC9">
        <w:t>’</w:t>
      </w:r>
      <w:r w:rsidRPr="00034910">
        <w:t>est plus naïf que celui des demeures princi</w:t>
      </w:r>
      <w:r w:rsidRPr="00034910">
        <w:t>è</w:t>
      </w:r>
      <w:r w:rsidRPr="00034910">
        <w:t>res</w:t>
      </w:r>
      <w:r w:rsidR="00E57EC9">
        <w:t>.</w:t>
      </w:r>
    </w:p>
    <w:p w14:paraId="57333B7F" w14:textId="77777777" w:rsidR="00E57EC9" w:rsidRDefault="00776CEA" w:rsidP="00E57EC9">
      <w:r w:rsidRPr="00034910">
        <w:t>Il se croit sceptique</w:t>
      </w:r>
      <w:r w:rsidR="00E57EC9">
        <w:t xml:space="preserve"> ; </w:t>
      </w:r>
      <w:r w:rsidRPr="00034910">
        <w:t>il raille toutes les vraies supériorités qu</w:t>
      </w:r>
      <w:r w:rsidR="00E57EC9">
        <w:t>’</w:t>
      </w:r>
      <w:r w:rsidRPr="00034910">
        <w:t>il ne comprend pas</w:t>
      </w:r>
      <w:r w:rsidR="00E57EC9">
        <w:t xml:space="preserve"> ; </w:t>
      </w:r>
      <w:r w:rsidRPr="00034910">
        <w:t>mais qu</w:t>
      </w:r>
      <w:r w:rsidR="00E57EC9">
        <w:t>’</w:t>
      </w:r>
      <w:r w:rsidRPr="00034910">
        <w:t>un hâbleur se présente</w:t>
      </w:r>
      <w:r w:rsidR="00E57EC9">
        <w:t xml:space="preserve">, </w:t>
      </w:r>
      <w:r w:rsidRPr="00034910">
        <w:t>qu</w:t>
      </w:r>
      <w:r w:rsidR="00E57EC9">
        <w:t>’</w:t>
      </w:r>
      <w:r w:rsidRPr="00034910">
        <w:t>il jette en pâture à ces esprits frivoles des récits empruntés aux fantaisies d</w:t>
      </w:r>
      <w:r w:rsidR="00E57EC9">
        <w:t>’</w:t>
      </w:r>
      <w:r w:rsidRPr="00034910">
        <w:t>auteurs folâtres</w:t>
      </w:r>
      <w:r w:rsidR="00E57EC9">
        <w:t xml:space="preserve">, </w:t>
      </w:r>
      <w:r w:rsidRPr="00034910">
        <w:t>il obtient aussitôt créance</w:t>
      </w:r>
      <w:r w:rsidR="00E57EC9">
        <w:t xml:space="preserve">. </w:t>
      </w:r>
      <w:r w:rsidRPr="00034910">
        <w:t>Il se</w:t>
      </w:r>
      <w:r w:rsidRPr="00034910">
        <w:t>m</w:t>
      </w:r>
      <w:r w:rsidRPr="00034910">
        <w:t>ble que la société dite éclairée réserve toutes ses tendresses pour les aventuriers</w:t>
      </w:r>
      <w:r w:rsidR="00E57EC9">
        <w:t>.</w:t>
      </w:r>
    </w:p>
    <w:p w14:paraId="03735047" w14:textId="77777777" w:rsidR="00E57EC9" w:rsidRDefault="00776CEA" w:rsidP="00E57EC9">
      <w:r w:rsidRPr="00034910">
        <w:t>Toujours est-il que Larmette se lassa de ce succès facile</w:t>
      </w:r>
      <w:r w:rsidR="00E57EC9">
        <w:t xml:space="preserve">. </w:t>
      </w:r>
      <w:r w:rsidRPr="00034910">
        <w:t>S</w:t>
      </w:r>
      <w:r w:rsidR="00E57EC9">
        <w:t>’</w:t>
      </w:r>
      <w:r w:rsidRPr="00034910">
        <w:t>excusant sur la fatigue</w:t>
      </w:r>
      <w:r w:rsidR="00E57EC9">
        <w:t xml:space="preserve">, </w:t>
      </w:r>
      <w:r w:rsidRPr="00034910">
        <w:t xml:space="preserve">il annonça </w:t>
      </w:r>
      <w:r>
        <w:t>à</w:t>
      </w:r>
      <w:r w:rsidRPr="00034910">
        <w:t xml:space="preserve"> ses auditeurs qu</w:t>
      </w:r>
      <w:r w:rsidR="00E57EC9">
        <w:t>’</w:t>
      </w:r>
      <w:r w:rsidRPr="00034910">
        <w:t xml:space="preserve">il allait quitter le Kremlin pour regagner la </w:t>
      </w:r>
      <w:proofErr w:type="spellStart"/>
      <w:r w:rsidRPr="00034910">
        <w:t>Moskva</w:t>
      </w:r>
      <w:proofErr w:type="spellEnd"/>
      <w:r w:rsidRPr="00034910">
        <w:t>-Restauration</w:t>
      </w:r>
      <w:r w:rsidR="00E57EC9">
        <w:t>.</w:t>
      </w:r>
    </w:p>
    <w:p w14:paraId="6EAB8F8A" w14:textId="77777777" w:rsidR="00E57EC9" w:rsidRDefault="00776CEA" w:rsidP="00E57EC9">
      <w:r w:rsidRPr="00034910">
        <w:t>Et comme preuve de sa sincérité</w:t>
      </w:r>
      <w:r w:rsidR="00E57EC9">
        <w:t xml:space="preserve">, </w:t>
      </w:r>
      <w:r w:rsidRPr="00034910">
        <w:t>au moins en ce qui concernait cette dernière affirmation</w:t>
      </w:r>
      <w:r w:rsidR="00E57EC9">
        <w:t xml:space="preserve">, </w:t>
      </w:r>
      <w:r w:rsidRPr="00034910">
        <w:t xml:space="preserve">il se dirigea vers le salon où se tenait le comte </w:t>
      </w:r>
      <w:proofErr w:type="spellStart"/>
      <w:r w:rsidRPr="00034910">
        <w:t>Aïarouseff</w:t>
      </w:r>
      <w:proofErr w:type="spellEnd"/>
      <w:r w:rsidR="00E57EC9">
        <w:t xml:space="preserve">, </w:t>
      </w:r>
      <w:r w:rsidRPr="00034910">
        <w:t>dans le but de prendre congé de Son Excellence</w:t>
      </w:r>
      <w:r w:rsidR="00E57EC9">
        <w:t>.</w:t>
      </w:r>
    </w:p>
    <w:p w14:paraId="34EEAC4D" w14:textId="77777777" w:rsidR="00E57EC9" w:rsidRDefault="00776CEA" w:rsidP="00E57EC9">
      <w:r w:rsidRPr="00034910">
        <w:t>La foule compacte retardait sa marche</w:t>
      </w:r>
      <w:r w:rsidR="00E57EC9">
        <w:t xml:space="preserve">. </w:t>
      </w:r>
      <w:r w:rsidRPr="00034910">
        <w:t>Elle était pourtant moins dense aux abords du salon gouvernemental</w:t>
      </w:r>
      <w:r w:rsidR="00E57EC9">
        <w:t xml:space="preserve">. </w:t>
      </w:r>
      <w:r w:rsidRPr="00034910">
        <w:t>Le vice-gouverneur n</w:t>
      </w:r>
      <w:r w:rsidR="00E57EC9">
        <w:t>’</w:t>
      </w:r>
      <w:r w:rsidRPr="00034910">
        <w:t>aimait pas être étouffé</w:t>
      </w:r>
      <w:r w:rsidR="00E57EC9">
        <w:t xml:space="preserve">, </w:t>
      </w:r>
      <w:r w:rsidRPr="00034910">
        <w:t>on le savait et on lui lai</w:t>
      </w:r>
      <w:r w:rsidRPr="00034910">
        <w:t>s</w:t>
      </w:r>
      <w:r w:rsidRPr="00034910">
        <w:t>sait le plus d</w:t>
      </w:r>
      <w:r w:rsidR="00E57EC9">
        <w:t>’</w:t>
      </w:r>
      <w:r w:rsidRPr="00034910">
        <w:t>air et d</w:t>
      </w:r>
      <w:r w:rsidR="00E57EC9">
        <w:t>’</w:t>
      </w:r>
      <w:r w:rsidRPr="00034910">
        <w:t>espace compatibles avec l</w:t>
      </w:r>
      <w:r w:rsidR="00E57EC9">
        <w:t>’</w:t>
      </w:r>
      <w:r w:rsidRPr="00034910">
        <w:t>empressement que l</w:t>
      </w:r>
      <w:r w:rsidR="00E57EC9">
        <w:t>’</w:t>
      </w:r>
      <w:r w:rsidRPr="00034910">
        <w:t>on se croyait tenu de lui marquer</w:t>
      </w:r>
      <w:r w:rsidR="00E57EC9">
        <w:t>.</w:t>
      </w:r>
    </w:p>
    <w:p w14:paraId="26E7C518" w14:textId="77777777" w:rsidR="00E57EC9" w:rsidRDefault="00776CEA" w:rsidP="00E57EC9">
      <w:r w:rsidRPr="00034910">
        <w:lastRenderedPageBreak/>
        <w:t>Le joaillier se glissa doucement dans le cercle</w:t>
      </w:r>
      <w:r w:rsidR="00E57EC9">
        <w:t xml:space="preserve">, </w:t>
      </w:r>
      <w:r w:rsidRPr="00034910">
        <w:t>cherchant à attirer l</w:t>
      </w:r>
      <w:r w:rsidR="00E57EC9">
        <w:t>’</w:t>
      </w:r>
      <w:r w:rsidRPr="00034910">
        <w:t>attention du haut fonctionnaire</w:t>
      </w:r>
      <w:r w:rsidR="00E57EC9">
        <w:t>.</w:t>
      </w:r>
    </w:p>
    <w:p w14:paraId="022AD0E1" w14:textId="77777777" w:rsidR="00E57EC9" w:rsidRDefault="00776CEA" w:rsidP="00E57EC9">
      <w:r w:rsidRPr="00034910">
        <w:t xml:space="preserve">La jeune </w:t>
      </w:r>
      <w:proofErr w:type="spellStart"/>
      <w:r w:rsidRPr="00034910">
        <w:t>Nège</w:t>
      </w:r>
      <w:proofErr w:type="spellEnd"/>
      <w:r w:rsidRPr="00034910">
        <w:t xml:space="preserve"> lui parlait avec animation</w:t>
      </w:r>
      <w:r w:rsidR="00E57EC9">
        <w:t xml:space="preserve">, </w:t>
      </w:r>
      <w:r w:rsidRPr="00034910">
        <w:t>ses petits gestes nerveux trahissant une agitation dont le bijoutier comprit la cause</w:t>
      </w:r>
      <w:r w:rsidR="00E57EC9">
        <w:t xml:space="preserve">. </w:t>
      </w:r>
      <w:r w:rsidRPr="00034910">
        <w:t>Évidemment les demoiselles de l</w:t>
      </w:r>
      <w:r w:rsidR="00E57EC9">
        <w:t>’</w:t>
      </w:r>
      <w:r w:rsidRPr="00034910">
        <w:t>institut des Nobles B</w:t>
      </w:r>
      <w:r w:rsidRPr="00034910">
        <w:t>a</w:t>
      </w:r>
      <w:r w:rsidRPr="00034910">
        <w:t>rines n</w:t>
      </w:r>
      <w:r w:rsidR="00E57EC9">
        <w:t>’</w:t>
      </w:r>
      <w:r w:rsidRPr="00034910">
        <w:t>avaient point encore paru</w:t>
      </w:r>
      <w:r w:rsidR="00E57EC9">
        <w:t xml:space="preserve">. </w:t>
      </w:r>
      <w:r w:rsidRPr="00034910">
        <w:t>Sans la moindre pitié pour l</w:t>
      </w:r>
      <w:r w:rsidR="00E57EC9">
        <w:t>’</w:t>
      </w:r>
      <w:r w:rsidRPr="00034910">
        <w:t>agacement qu</w:t>
      </w:r>
      <w:r w:rsidR="00E57EC9">
        <w:t>’</w:t>
      </w:r>
      <w:r w:rsidRPr="00034910">
        <w:t xml:space="preserve">un tel retard devait provoquer chez </w:t>
      </w:r>
      <w:proofErr w:type="spellStart"/>
      <w:r w:rsidRPr="00034910">
        <w:t>Nège</w:t>
      </w:r>
      <w:proofErr w:type="spellEnd"/>
      <w:r w:rsidR="00E57EC9">
        <w:t xml:space="preserve">, </w:t>
      </w:r>
      <w:r w:rsidRPr="00034910">
        <w:t>La</w:t>
      </w:r>
      <w:r w:rsidRPr="00034910">
        <w:t>r</w:t>
      </w:r>
      <w:r w:rsidRPr="00034910">
        <w:t>mette se confia en aparté</w:t>
      </w:r>
      <w:r w:rsidR="00E57EC9">
        <w:t> :</w:t>
      </w:r>
    </w:p>
    <w:p w14:paraId="5CD36C3C" w14:textId="77777777" w:rsidR="00E57EC9" w:rsidRDefault="00E57EC9" w:rsidP="00E57EC9">
      <w:r>
        <w:t>— </w:t>
      </w:r>
      <w:r w:rsidR="00776CEA" w:rsidRPr="00034910">
        <w:t>Aussi</w:t>
      </w:r>
      <w:r>
        <w:t xml:space="preserve">, </w:t>
      </w:r>
      <w:r w:rsidR="00776CEA" w:rsidRPr="00034910">
        <w:t>cette idée de s</w:t>
      </w:r>
      <w:r>
        <w:t>’</w:t>
      </w:r>
      <w:r w:rsidR="00776CEA" w:rsidRPr="00034910">
        <w:t xml:space="preserve">en aller au parc de </w:t>
      </w:r>
      <w:proofErr w:type="spellStart"/>
      <w:r w:rsidR="00776CEA" w:rsidRPr="00034910">
        <w:t>Bjorsky</w:t>
      </w:r>
      <w:proofErr w:type="spellEnd"/>
      <w:r>
        <w:t xml:space="preserve">, </w:t>
      </w:r>
      <w:r w:rsidR="00776CEA" w:rsidRPr="00034910">
        <w:t>un jour de bal</w:t>
      </w:r>
      <w:r>
        <w:t xml:space="preserve"> ! </w:t>
      </w:r>
      <w:r w:rsidR="00776CEA" w:rsidRPr="00034910">
        <w:t>Elle a beau dire</w:t>
      </w:r>
      <w:r>
        <w:t xml:space="preserve">, </w:t>
      </w:r>
      <w:r w:rsidR="00776CEA" w:rsidRPr="00034910">
        <w:t xml:space="preserve">cette petite </w:t>
      </w:r>
      <w:proofErr w:type="spellStart"/>
      <w:r w:rsidR="00776CEA" w:rsidRPr="00034910">
        <w:t>Nège</w:t>
      </w:r>
      <w:proofErr w:type="spellEnd"/>
      <w:r>
        <w:t xml:space="preserve">, </w:t>
      </w:r>
      <w:r w:rsidR="00776CEA" w:rsidRPr="00034910">
        <w:t>c</w:t>
      </w:r>
      <w:r>
        <w:t>’</w:t>
      </w:r>
      <w:r w:rsidR="00776CEA" w:rsidRPr="00034910">
        <w:t>est loin</w:t>
      </w:r>
      <w:r>
        <w:t xml:space="preserve">. </w:t>
      </w:r>
      <w:r w:rsidR="00776CEA" w:rsidRPr="00034910">
        <w:t>Je m</w:t>
      </w:r>
      <w:r>
        <w:t>’</w:t>
      </w:r>
      <w:r w:rsidR="00776CEA" w:rsidRPr="00034910">
        <w:t>en souviens</w:t>
      </w:r>
      <w:r>
        <w:t xml:space="preserve">, </w:t>
      </w:r>
      <w:r w:rsidR="00776CEA" w:rsidRPr="00034910">
        <w:t>j</w:t>
      </w:r>
      <w:r>
        <w:t>’</w:t>
      </w:r>
      <w:r w:rsidR="00776CEA" w:rsidRPr="00034910">
        <w:t>ai fait le parcours autrefois</w:t>
      </w:r>
      <w:r>
        <w:t>.</w:t>
      </w:r>
    </w:p>
    <w:p w14:paraId="3BF6AEAE" w14:textId="77777777" w:rsidR="00E57EC9" w:rsidRDefault="00776CEA" w:rsidP="00E57EC9">
      <w:r w:rsidRPr="00034910">
        <w:t>L</w:t>
      </w:r>
      <w:r w:rsidR="00E57EC9">
        <w:t>’</w:t>
      </w:r>
      <w:r w:rsidRPr="00034910">
        <w:t>apparition d</w:t>
      </w:r>
      <w:r w:rsidR="00E57EC9">
        <w:t>’</w:t>
      </w:r>
      <w:r w:rsidRPr="00034910">
        <w:t>un nouveau personnage coupa court à ses réflexions</w:t>
      </w:r>
      <w:r w:rsidR="00E57EC9">
        <w:t>.</w:t>
      </w:r>
    </w:p>
    <w:p w14:paraId="4634A7FF" w14:textId="77777777" w:rsidR="00E57EC9" w:rsidRDefault="00776CEA" w:rsidP="00E57EC9">
      <w:r w:rsidRPr="00034910">
        <w:t>C</w:t>
      </w:r>
      <w:r w:rsidR="00E57EC9">
        <w:t>’</w:t>
      </w:r>
      <w:r w:rsidRPr="00034910">
        <w:t>était un cosaque en grande tenue de parade</w:t>
      </w:r>
      <w:r w:rsidR="00E57EC9">
        <w:t xml:space="preserve">, </w:t>
      </w:r>
      <w:r w:rsidRPr="00034910">
        <w:t>la main droite élevée à la hauteur de son bonnet d</w:t>
      </w:r>
      <w:r w:rsidR="00E57EC9">
        <w:t>’</w:t>
      </w:r>
      <w:r w:rsidRPr="00034910">
        <w:t>ordonnance</w:t>
      </w:r>
      <w:r w:rsidR="00E57EC9">
        <w:t xml:space="preserve">, </w:t>
      </w:r>
      <w:r w:rsidRPr="00034910">
        <w:t>et qui</w:t>
      </w:r>
      <w:r w:rsidR="00E57EC9">
        <w:t xml:space="preserve">, </w:t>
      </w:r>
      <w:r w:rsidRPr="00034910">
        <w:t>l</w:t>
      </w:r>
      <w:r w:rsidR="00E57EC9">
        <w:t>’</w:t>
      </w:r>
      <w:r w:rsidRPr="00034910">
        <w:t>air grave</w:t>
      </w:r>
      <w:r w:rsidR="00E57EC9">
        <w:t xml:space="preserve">, </w:t>
      </w:r>
      <w:r w:rsidRPr="00034910">
        <w:t>lança ces paroles</w:t>
      </w:r>
      <w:r w:rsidR="00E57EC9">
        <w:t xml:space="preserve">, </w:t>
      </w:r>
      <w:r w:rsidRPr="00034910">
        <w:t>par lesquelles le soldat russe attire l</w:t>
      </w:r>
      <w:r w:rsidR="00E57EC9">
        <w:t>’</w:t>
      </w:r>
      <w:r w:rsidRPr="00034910">
        <w:t>attention de ses chefs</w:t>
      </w:r>
      <w:r w:rsidR="00E57EC9">
        <w:t> :</w:t>
      </w:r>
    </w:p>
    <w:p w14:paraId="27F61CBC" w14:textId="77777777" w:rsidR="00E57EC9" w:rsidRDefault="00E57EC9" w:rsidP="00E57EC9">
      <w:r>
        <w:t>— </w:t>
      </w:r>
      <w:r w:rsidR="00776CEA" w:rsidRPr="00034910">
        <w:t>Je te salue</w:t>
      </w:r>
      <w:r>
        <w:t xml:space="preserve">, </w:t>
      </w:r>
      <w:r w:rsidR="00776CEA" w:rsidRPr="00034910">
        <w:t>petit père</w:t>
      </w:r>
      <w:r>
        <w:t>.</w:t>
      </w:r>
    </w:p>
    <w:p w14:paraId="5FC8BBD6" w14:textId="16FB6025" w:rsidR="00E57EC9" w:rsidRDefault="007C5BD3" w:rsidP="007D17F9">
      <w:pPr>
        <w:pStyle w:val="Centrsolidaire"/>
      </w:pPr>
      <w:r w:rsidRPr="00E57EC9">
        <w:rPr>
          <w:noProof/>
        </w:rPr>
        <w:lastRenderedPageBreak/>
        <w:drawing>
          <wp:inline distT="0" distB="0" distL="0" distR="0" wp14:anchorId="1688CD3A" wp14:editId="5F8F4949">
            <wp:extent cx="5756910" cy="3864610"/>
            <wp:effectExtent l="0" t="0" r="0" b="0"/>
            <wp:docPr id="93"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56910" cy="3864610"/>
                    </a:xfrm>
                    <a:prstGeom prst="rect">
                      <a:avLst/>
                    </a:prstGeom>
                    <a:noFill/>
                    <a:ln>
                      <a:noFill/>
                    </a:ln>
                  </pic:spPr>
                </pic:pic>
              </a:graphicData>
            </a:graphic>
          </wp:inline>
        </w:drawing>
      </w:r>
    </w:p>
    <w:p w14:paraId="04CB5127" w14:textId="77777777" w:rsidR="00E57EC9" w:rsidRDefault="00E57EC9" w:rsidP="007D17F9">
      <w:pPr>
        <w:pStyle w:val="Centrsolidaire"/>
      </w:pPr>
      <w:r>
        <w:t>— </w:t>
      </w:r>
      <w:r w:rsidR="00776CEA" w:rsidRPr="00E57EC9">
        <w:t>Je te salue</w:t>
      </w:r>
      <w:r>
        <w:t xml:space="preserve">, </w:t>
      </w:r>
      <w:r w:rsidR="00776CEA" w:rsidRPr="00E57EC9">
        <w:t>petit père</w:t>
      </w:r>
      <w:r>
        <w:t>.</w:t>
      </w:r>
    </w:p>
    <w:p w14:paraId="7E586A98" w14:textId="77777777" w:rsidR="00E57EC9" w:rsidRDefault="00776CEA" w:rsidP="00E57EC9">
      <w:r w:rsidRPr="00034910">
        <w:t>Tous les yeux s</w:t>
      </w:r>
      <w:r w:rsidR="00E57EC9">
        <w:t>’</w:t>
      </w:r>
      <w:r w:rsidRPr="00034910">
        <w:t>étaient portés sur le nouveau venu</w:t>
      </w:r>
      <w:r w:rsidR="00E57EC9">
        <w:t xml:space="preserve">. </w:t>
      </w:r>
      <w:r w:rsidRPr="00034910">
        <w:t>L</w:t>
      </w:r>
      <w:r w:rsidR="00E57EC9">
        <w:t>’</w:t>
      </w:r>
      <w:r w:rsidRPr="00034910">
        <w:t>aide de camp</w:t>
      </w:r>
      <w:r w:rsidR="00E57EC9">
        <w:t xml:space="preserve">, </w:t>
      </w:r>
      <w:r w:rsidRPr="00034910">
        <w:t>dépêché tout à l</w:t>
      </w:r>
      <w:r w:rsidR="00E57EC9">
        <w:t>’</w:t>
      </w:r>
      <w:r w:rsidRPr="00034910">
        <w:t>heure au corps de garde</w:t>
      </w:r>
      <w:r w:rsidR="00E57EC9">
        <w:t xml:space="preserve">, </w:t>
      </w:r>
      <w:r w:rsidRPr="00034910">
        <w:t>prononça à haute voix</w:t>
      </w:r>
      <w:r w:rsidR="00E57EC9">
        <w:t> :</w:t>
      </w:r>
    </w:p>
    <w:p w14:paraId="551D13F3" w14:textId="77777777" w:rsidR="00E57EC9" w:rsidRDefault="00E57EC9" w:rsidP="00E57EC9">
      <w:r>
        <w:t>— </w:t>
      </w:r>
      <w:r w:rsidR="00776CEA" w:rsidRPr="00034910">
        <w:t>C</w:t>
      </w:r>
      <w:r>
        <w:t>’</w:t>
      </w:r>
      <w:r w:rsidR="00776CEA" w:rsidRPr="00034910">
        <w:t xml:space="preserve">est </w:t>
      </w:r>
      <w:proofErr w:type="spellStart"/>
      <w:r w:rsidR="00776CEA" w:rsidRPr="00034910">
        <w:t>Yégor</w:t>
      </w:r>
      <w:proofErr w:type="spellEnd"/>
      <w:r>
        <w:t xml:space="preserve">… </w:t>
      </w:r>
      <w:r w:rsidR="00776CEA" w:rsidRPr="00034910">
        <w:t>Il revient sans doute de l</w:t>
      </w:r>
      <w:r>
        <w:t>’</w:t>
      </w:r>
      <w:r w:rsidR="00776CEA" w:rsidRPr="00034910">
        <w:t>institution des Nobles Barines</w:t>
      </w:r>
      <w:r>
        <w:t>.</w:t>
      </w:r>
    </w:p>
    <w:p w14:paraId="42999EB4" w14:textId="77777777" w:rsidR="00E57EC9" w:rsidRDefault="00E57EC9" w:rsidP="00E57EC9">
      <w:r>
        <w:t>— </w:t>
      </w:r>
      <w:r w:rsidR="00776CEA" w:rsidRPr="00034910">
        <w:t>Ah</w:t>
      </w:r>
      <w:r>
        <w:t xml:space="preserve"> ! </w:t>
      </w:r>
      <w:r w:rsidR="00776CEA" w:rsidRPr="00034910">
        <w:t>s</w:t>
      </w:r>
      <w:r>
        <w:t>’</w:t>
      </w:r>
      <w:r w:rsidR="00776CEA" w:rsidRPr="00034910">
        <w:t xml:space="preserve">exclama joyeusement </w:t>
      </w:r>
      <w:proofErr w:type="spellStart"/>
      <w:r w:rsidR="00776CEA" w:rsidRPr="00034910">
        <w:t>Nège</w:t>
      </w:r>
      <w:proofErr w:type="spellEnd"/>
      <w:r>
        <w:t xml:space="preserve">, </w:t>
      </w:r>
      <w:r w:rsidR="00776CEA" w:rsidRPr="00034910">
        <w:t>alors ces demoiselles te suivent</w:t>
      </w:r>
      <w:r>
        <w:t xml:space="preserve"> ? </w:t>
      </w:r>
      <w:r w:rsidR="00776CEA" w:rsidRPr="00034910">
        <w:t xml:space="preserve">Mais </w:t>
      </w:r>
      <w:proofErr w:type="spellStart"/>
      <w:r w:rsidR="00776CEA" w:rsidRPr="00034910">
        <w:t>Yégor</w:t>
      </w:r>
      <w:proofErr w:type="spellEnd"/>
      <w:r w:rsidR="00776CEA" w:rsidRPr="00034910">
        <w:t xml:space="preserve"> secoua négativement la tête</w:t>
      </w:r>
      <w:r>
        <w:t>.</w:t>
      </w:r>
    </w:p>
    <w:p w14:paraId="7595DB76" w14:textId="77777777" w:rsidR="00E57EC9" w:rsidRDefault="00E57EC9" w:rsidP="00E57EC9">
      <w:r>
        <w:t>— </w:t>
      </w:r>
      <w:r w:rsidR="00776CEA" w:rsidRPr="00034910">
        <w:t>Non</w:t>
      </w:r>
      <w:r>
        <w:t xml:space="preserve">, </w:t>
      </w:r>
      <w:r w:rsidR="00776CEA" w:rsidRPr="00034910">
        <w:t>Barine</w:t>
      </w:r>
      <w:r>
        <w:t>.</w:t>
      </w:r>
    </w:p>
    <w:p w14:paraId="59EC53E0" w14:textId="77777777" w:rsidR="00E57EC9" w:rsidRDefault="00E57EC9" w:rsidP="00E57EC9">
      <w:r>
        <w:t>— </w:t>
      </w:r>
      <w:r w:rsidR="00776CEA" w:rsidRPr="00034910">
        <w:t>Non</w:t>
      </w:r>
      <w:r>
        <w:t xml:space="preserve"> ? </w:t>
      </w:r>
      <w:r w:rsidR="00776CEA" w:rsidRPr="00034910">
        <w:t>Pourquoi</w:t>
      </w:r>
      <w:r>
        <w:t xml:space="preserve"> ? </w:t>
      </w:r>
      <w:r w:rsidR="00776CEA" w:rsidRPr="00034910">
        <w:t>Tu ne leur as donc pas dit qu</w:t>
      </w:r>
      <w:r>
        <w:t>’</w:t>
      </w:r>
      <w:r w:rsidR="00776CEA" w:rsidRPr="00034910">
        <w:t>elles me faisaient trépigner d</w:t>
      </w:r>
      <w:r>
        <w:t>’</w:t>
      </w:r>
      <w:r w:rsidR="00776CEA" w:rsidRPr="00034910">
        <w:t>impatience</w:t>
      </w:r>
      <w:r>
        <w:t>.</w:t>
      </w:r>
    </w:p>
    <w:p w14:paraId="5EB3C4A5" w14:textId="77777777" w:rsidR="00E57EC9" w:rsidRDefault="00E57EC9" w:rsidP="00E57EC9">
      <w:r>
        <w:t>— </w:t>
      </w:r>
      <w:r w:rsidR="00776CEA" w:rsidRPr="00034910">
        <w:t>Si</w:t>
      </w:r>
      <w:r>
        <w:t xml:space="preserve">, </w:t>
      </w:r>
      <w:r w:rsidR="00776CEA" w:rsidRPr="00034910">
        <w:t>Barine</w:t>
      </w:r>
      <w:r>
        <w:t xml:space="preserve">, </w:t>
      </w:r>
      <w:r w:rsidR="00776CEA" w:rsidRPr="00034910">
        <w:t>je l</w:t>
      </w:r>
      <w:r>
        <w:t>’</w:t>
      </w:r>
      <w:r w:rsidR="00776CEA" w:rsidRPr="00034910">
        <w:t>ai dit</w:t>
      </w:r>
      <w:r>
        <w:t>.</w:t>
      </w:r>
    </w:p>
    <w:p w14:paraId="5B2B6D70" w14:textId="77777777" w:rsidR="00E57EC9" w:rsidRDefault="00E57EC9" w:rsidP="00E57EC9">
      <w:r>
        <w:t>— </w:t>
      </w:r>
      <w:r w:rsidR="00776CEA" w:rsidRPr="00034910">
        <w:t>Eh bien</w:t>
      </w:r>
      <w:r>
        <w:t> ?</w:t>
      </w:r>
    </w:p>
    <w:p w14:paraId="553E68B0" w14:textId="77777777" w:rsidR="00A25603" w:rsidRDefault="00A25603" w:rsidP="00A25603">
      <w:pPr>
        <w:pStyle w:val="Centrsolidaire"/>
      </w:pPr>
      <w:r w:rsidRPr="00E57EC9">
        <w:rPr>
          <w:noProof/>
        </w:rPr>
        <w:lastRenderedPageBreak/>
        <w:drawing>
          <wp:inline distT="0" distB="0" distL="0" distR="0" wp14:anchorId="62D90A46" wp14:editId="3B6C14FE">
            <wp:extent cx="5470525" cy="8006715"/>
            <wp:effectExtent l="0" t="0" r="0" b="0"/>
            <wp:docPr id="92"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70525" cy="8006715"/>
                    </a:xfrm>
                    <a:prstGeom prst="rect">
                      <a:avLst/>
                    </a:prstGeom>
                    <a:noFill/>
                    <a:ln>
                      <a:noFill/>
                    </a:ln>
                  </pic:spPr>
                </pic:pic>
              </a:graphicData>
            </a:graphic>
          </wp:inline>
        </w:drawing>
      </w:r>
    </w:p>
    <w:p w14:paraId="5642FC61" w14:textId="77777777" w:rsidR="00A25603" w:rsidRDefault="00A25603" w:rsidP="00A25603">
      <w:pPr>
        <w:pStyle w:val="Centr14pt"/>
      </w:pPr>
      <w:r>
        <w:t>I</w:t>
      </w:r>
      <w:r w:rsidRPr="00E57EC9">
        <w:t>l donna un ordre à son aide de camp</w:t>
      </w:r>
      <w:r>
        <w:t>.</w:t>
      </w:r>
    </w:p>
    <w:p w14:paraId="55037EE0" w14:textId="77777777" w:rsidR="00E57EC9" w:rsidRDefault="00E57EC9" w:rsidP="00E57EC9">
      <w:r>
        <w:lastRenderedPageBreak/>
        <w:t>— </w:t>
      </w:r>
      <w:r w:rsidR="00776CEA" w:rsidRPr="00034910">
        <w:t>Eh bien</w:t>
      </w:r>
      <w:r>
        <w:t xml:space="preserve">, </w:t>
      </w:r>
      <w:r w:rsidR="00776CEA" w:rsidRPr="00034910">
        <w:t>elles ne viendront pas cependant</w:t>
      </w:r>
      <w:r>
        <w:t xml:space="preserve">, </w:t>
      </w:r>
      <w:r w:rsidR="00776CEA" w:rsidRPr="00034910">
        <w:t>parce qu</w:t>
      </w:r>
      <w:r>
        <w:t>’</w:t>
      </w:r>
      <w:r w:rsidR="00776CEA" w:rsidRPr="00034910">
        <w:t>elles ne le peuvent pas</w:t>
      </w:r>
      <w:r>
        <w:t>.</w:t>
      </w:r>
    </w:p>
    <w:p w14:paraId="34C8BA74" w14:textId="77777777" w:rsidR="00E57EC9" w:rsidRDefault="00776CEA" w:rsidP="00E57EC9">
      <w:proofErr w:type="spellStart"/>
      <w:r w:rsidRPr="00034910">
        <w:t>Nège</w:t>
      </w:r>
      <w:proofErr w:type="spellEnd"/>
      <w:r w:rsidRPr="00034910">
        <w:t xml:space="preserve"> oublia la réception officielle</w:t>
      </w:r>
      <w:r w:rsidR="00E57EC9">
        <w:t xml:space="preserve">, </w:t>
      </w:r>
      <w:r w:rsidRPr="00034910">
        <w:t>la tenue pleine de r</w:t>
      </w:r>
      <w:r w:rsidRPr="00034910">
        <w:t>é</w:t>
      </w:r>
      <w:r w:rsidRPr="00034910">
        <w:t>serve imposée par les protocoles aux jeunes filles de sa cond</w:t>
      </w:r>
      <w:r w:rsidRPr="00034910">
        <w:t>i</w:t>
      </w:r>
      <w:r w:rsidRPr="00034910">
        <w:t>tion</w:t>
      </w:r>
      <w:r w:rsidR="00E57EC9">
        <w:t xml:space="preserve">, </w:t>
      </w:r>
      <w:r w:rsidRPr="00034910">
        <w:t>et</w:t>
      </w:r>
      <w:r w:rsidR="00E57EC9">
        <w:t xml:space="preserve">, </w:t>
      </w:r>
      <w:r w:rsidRPr="00034910">
        <w:t>faisant un pas en avant</w:t>
      </w:r>
      <w:r w:rsidR="00E57EC9">
        <w:t xml:space="preserve">, </w:t>
      </w:r>
      <w:r w:rsidRPr="00034910">
        <w:t>elle s</w:t>
      </w:r>
      <w:r w:rsidR="00E57EC9">
        <w:t>’</w:t>
      </w:r>
      <w:r w:rsidRPr="00034910">
        <w:t>écria</w:t>
      </w:r>
      <w:r w:rsidR="00E57EC9">
        <w:t xml:space="preserve">, </w:t>
      </w:r>
      <w:r w:rsidRPr="00034910">
        <w:t>les sourcils froncés</w:t>
      </w:r>
      <w:r w:rsidR="00E57EC9">
        <w:t> :</w:t>
      </w:r>
    </w:p>
    <w:p w14:paraId="5BCA941F" w14:textId="77777777" w:rsidR="00E57EC9" w:rsidRDefault="00E57EC9" w:rsidP="00E57EC9">
      <w:r>
        <w:t>— </w:t>
      </w:r>
      <w:proofErr w:type="spellStart"/>
      <w:r w:rsidR="00776CEA" w:rsidRPr="00034910">
        <w:t>Argala</w:t>
      </w:r>
      <w:proofErr w:type="spellEnd"/>
      <w:r w:rsidR="00776CEA" w:rsidRPr="00034910">
        <w:t xml:space="preserve"> </w:t>
      </w:r>
      <w:proofErr w:type="spellStart"/>
      <w:r w:rsidR="00776CEA" w:rsidRPr="00034910">
        <w:t>Gratamoff</w:t>
      </w:r>
      <w:proofErr w:type="spellEnd"/>
      <w:r w:rsidR="00776CEA" w:rsidRPr="00034910">
        <w:t xml:space="preserve"> a refusé de venir</w:t>
      </w:r>
      <w:r>
        <w:t> ?</w:t>
      </w:r>
    </w:p>
    <w:p w14:paraId="1B6656C5" w14:textId="77777777" w:rsidR="00E57EC9" w:rsidRDefault="00776CEA" w:rsidP="00E57EC9">
      <w:r w:rsidRPr="00034910">
        <w:t>Le cavalier secoua la tête avec acharnement</w:t>
      </w:r>
      <w:r w:rsidR="00E57EC9">
        <w:t xml:space="preserve">, </w:t>
      </w:r>
      <w:r w:rsidRPr="00034910">
        <w:t>en homme qui ne veut pas voir s</w:t>
      </w:r>
      <w:r w:rsidR="00E57EC9">
        <w:t>’</w:t>
      </w:r>
      <w:r w:rsidRPr="00034910">
        <w:t>accréditer une erreur</w:t>
      </w:r>
      <w:r w:rsidR="00E57EC9">
        <w:t>.</w:t>
      </w:r>
    </w:p>
    <w:p w14:paraId="78C3F1E4" w14:textId="77777777" w:rsidR="00E57EC9" w:rsidRDefault="00E57EC9" w:rsidP="00E57EC9">
      <w:r>
        <w:t>— </w:t>
      </w:r>
      <w:r w:rsidR="00776CEA" w:rsidRPr="00034910">
        <w:t>Elle ne refuse pas</w:t>
      </w:r>
      <w:r>
        <w:t xml:space="preserve">, </w:t>
      </w:r>
      <w:r w:rsidR="00776CEA" w:rsidRPr="00034910">
        <w:t>la pauvre et respectable dame</w:t>
      </w:r>
      <w:r>
        <w:t xml:space="preserve">. </w:t>
      </w:r>
      <w:r w:rsidR="00776CEA" w:rsidRPr="00034910">
        <w:t>C</w:t>
      </w:r>
      <w:r>
        <w:t>’</w:t>
      </w:r>
      <w:r w:rsidR="00776CEA" w:rsidRPr="00034910">
        <w:t>est le docteur qui refuse</w:t>
      </w:r>
      <w:r>
        <w:t>.</w:t>
      </w:r>
    </w:p>
    <w:p w14:paraId="4192081B" w14:textId="77777777" w:rsidR="00E57EC9" w:rsidRDefault="00E57EC9" w:rsidP="00E57EC9">
      <w:r>
        <w:t>— </w:t>
      </w:r>
      <w:r w:rsidR="00776CEA" w:rsidRPr="00034910">
        <w:t>Comment</w:t>
      </w:r>
      <w:r>
        <w:t xml:space="preserve">, </w:t>
      </w:r>
      <w:r w:rsidR="00776CEA" w:rsidRPr="00034910">
        <w:t>le docteur</w:t>
      </w:r>
      <w:r>
        <w:t xml:space="preserve"> ? </w:t>
      </w:r>
      <w:r w:rsidR="00776CEA" w:rsidRPr="00034910">
        <w:t>Que vient faire là-dedans le do</w:t>
      </w:r>
      <w:r w:rsidR="00776CEA" w:rsidRPr="00034910">
        <w:t>c</w:t>
      </w:r>
      <w:r w:rsidR="00776CEA" w:rsidRPr="00034910">
        <w:t>teur</w:t>
      </w:r>
      <w:r>
        <w:t> ?</w:t>
      </w:r>
    </w:p>
    <w:p w14:paraId="375B3985" w14:textId="77777777" w:rsidR="00E57EC9" w:rsidRDefault="00E57EC9" w:rsidP="00E57EC9">
      <w:r>
        <w:t>— </w:t>
      </w:r>
      <w:r w:rsidR="00776CEA" w:rsidRPr="00034910">
        <w:t>Ce qu</w:t>
      </w:r>
      <w:r>
        <w:t>’</w:t>
      </w:r>
      <w:r w:rsidR="00776CEA" w:rsidRPr="00034910">
        <w:t>il fait</w:t>
      </w:r>
      <w:r>
        <w:t xml:space="preserve">, </w:t>
      </w:r>
      <w:r w:rsidR="00776CEA" w:rsidRPr="00034910">
        <w:t>Barine</w:t>
      </w:r>
      <w:r>
        <w:t xml:space="preserve"> ? </w:t>
      </w:r>
      <w:r w:rsidR="00776CEA" w:rsidRPr="00034910">
        <w:t xml:space="preserve">Il soigne </w:t>
      </w:r>
      <w:proofErr w:type="spellStart"/>
      <w:r w:rsidR="00776CEA" w:rsidRPr="00034910">
        <w:t>Argata</w:t>
      </w:r>
      <w:proofErr w:type="spellEnd"/>
      <w:r w:rsidR="00776CEA" w:rsidRPr="00034910">
        <w:t xml:space="preserve"> </w:t>
      </w:r>
      <w:proofErr w:type="spellStart"/>
      <w:r w:rsidR="00776CEA" w:rsidRPr="00034910">
        <w:t>Gratamoff</w:t>
      </w:r>
      <w:proofErr w:type="spellEnd"/>
      <w:r>
        <w:t>.</w:t>
      </w:r>
    </w:p>
    <w:p w14:paraId="276C3B38" w14:textId="77777777" w:rsidR="00E57EC9" w:rsidRDefault="00E57EC9" w:rsidP="00E57EC9">
      <w:r>
        <w:t>— </w:t>
      </w:r>
      <w:r w:rsidR="00776CEA" w:rsidRPr="00034910">
        <w:t>Il la soigne</w:t>
      </w:r>
      <w:r>
        <w:t> ?</w:t>
      </w:r>
    </w:p>
    <w:p w14:paraId="752A880D" w14:textId="77777777" w:rsidR="00E57EC9" w:rsidRDefault="00E57EC9" w:rsidP="00E57EC9">
      <w:r>
        <w:t>— </w:t>
      </w:r>
      <w:r w:rsidR="00776CEA" w:rsidRPr="00034910">
        <w:t>Oui</w:t>
      </w:r>
      <w:r>
        <w:t xml:space="preserve">, </w:t>
      </w:r>
      <w:r w:rsidR="00776CEA" w:rsidRPr="00034910">
        <w:t>parce qu</w:t>
      </w:r>
      <w:r>
        <w:t>’</w:t>
      </w:r>
      <w:r w:rsidR="00776CEA" w:rsidRPr="00034910">
        <w:t>elle est au lit et qu</w:t>
      </w:r>
      <w:r>
        <w:t>’</w:t>
      </w:r>
      <w:r w:rsidR="00776CEA" w:rsidRPr="00034910">
        <w:t>elle souffre</w:t>
      </w:r>
      <w:r>
        <w:t xml:space="preserve">. </w:t>
      </w:r>
      <w:r w:rsidR="00776CEA" w:rsidRPr="00034910">
        <w:t>Elle est m</w:t>
      </w:r>
      <w:r w:rsidR="00776CEA" w:rsidRPr="00034910">
        <w:t>a</w:t>
      </w:r>
      <w:r w:rsidR="00776CEA" w:rsidRPr="00034910">
        <w:t>lade</w:t>
      </w:r>
      <w:r>
        <w:t xml:space="preserve">. </w:t>
      </w:r>
      <w:r w:rsidR="00776CEA" w:rsidRPr="00034910">
        <w:t>Tous les assistants prirent des mines apitoyées</w:t>
      </w:r>
      <w:r>
        <w:t>.</w:t>
      </w:r>
    </w:p>
    <w:p w14:paraId="030F5697" w14:textId="77777777" w:rsidR="00E57EC9" w:rsidRDefault="00776CEA" w:rsidP="00E57EC9">
      <w:r w:rsidRPr="00034910">
        <w:t xml:space="preserve">Ils savaient que </w:t>
      </w:r>
      <w:proofErr w:type="spellStart"/>
      <w:r w:rsidRPr="00034910">
        <w:t>Nège</w:t>
      </w:r>
      <w:proofErr w:type="spellEnd"/>
      <w:r w:rsidRPr="00034910">
        <w:t xml:space="preserve"> était une enfant gâtée</w:t>
      </w:r>
      <w:r w:rsidR="00E57EC9">
        <w:t xml:space="preserve">, </w:t>
      </w:r>
      <w:r w:rsidRPr="00034910">
        <w:t>et ils compr</w:t>
      </w:r>
      <w:r w:rsidRPr="00034910">
        <w:t>e</w:t>
      </w:r>
      <w:r w:rsidRPr="00034910">
        <w:t>naient combien un pareil contretemps devait irriter la jolie pe</w:t>
      </w:r>
      <w:r w:rsidRPr="00034910">
        <w:t>r</w:t>
      </w:r>
      <w:r w:rsidRPr="00034910">
        <w:t>sonne</w:t>
      </w:r>
      <w:r w:rsidR="00E57EC9">
        <w:t xml:space="preserve">, </w:t>
      </w:r>
      <w:r w:rsidRPr="00034910">
        <w:t>accoutumée à ne rencontrer aucune résistance à ses v</w:t>
      </w:r>
      <w:r w:rsidRPr="00034910">
        <w:t>o</w:t>
      </w:r>
      <w:r w:rsidRPr="00034910">
        <w:t>lontés</w:t>
      </w:r>
      <w:r w:rsidR="00E57EC9">
        <w:t>.</w:t>
      </w:r>
    </w:p>
    <w:p w14:paraId="1B56BCE1" w14:textId="77777777" w:rsidR="00E57EC9" w:rsidRDefault="00776CEA" w:rsidP="00E57EC9">
      <w:r w:rsidRPr="00034910">
        <w:t>Cependant</w:t>
      </w:r>
      <w:r w:rsidR="00E57EC9">
        <w:t xml:space="preserve">, </w:t>
      </w:r>
      <w:r w:rsidRPr="00034910">
        <w:t xml:space="preserve">le comte </w:t>
      </w:r>
      <w:proofErr w:type="spellStart"/>
      <w:r w:rsidRPr="00034910">
        <w:t>Aïarouseff</w:t>
      </w:r>
      <w:proofErr w:type="spellEnd"/>
      <w:r w:rsidR="00E57EC9">
        <w:t xml:space="preserve">, </w:t>
      </w:r>
      <w:r w:rsidRPr="00034910">
        <w:t>plus navré encore que les autres d</w:t>
      </w:r>
      <w:r w:rsidR="00E57EC9">
        <w:t>’</w:t>
      </w:r>
      <w:r w:rsidRPr="00034910">
        <w:t>une déception atteignant sa fille</w:t>
      </w:r>
      <w:r w:rsidR="00E57EC9">
        <w:t xml:space="preserve">, </w:t>
      </w:r>
      <w:r w:rsidRPr="00034910">
        <w:t>s</w:t>
      </w:r>
      <w:r w:rsidR="00E57EC9">
        <w:t>’</w:t>
      </w:r>
      <w:r w:rsidRPr="00034910">
        <w:t>écria</w:t>
      </w:r>
      <w:r w:rsidR="00E57EC9">
        <w:t> :</w:t>
      </w:r>
    </w:p>
    <w:p w14:paraId="262EE2D2" w14:textId="77777777" w:rsidR="00E57EC9" w:rsidRDefault="00E57EC9" w:rsidP="00E57EC9">
      <w:r>
        <w:t>— </w:t>
      </w:r>
      <w:r w:rsidR="00776CEA" w:rsidRPr="00034910">
        <w:t>Enfin</w:t>
      </w:r>
      <w:r>
        <w:t xml:space="preserve">, </w:t>
      </w:r>
      <w:proofErr w:type="spellStart"/>
      <w:r w:rsidR="00776CEA" w:rsidRPr="00034910">
        <w:t>Yégor</w:t>
      </w:r>
      <w:proofErr w:type="spellEnd"/>
      <w:r>
        <w:t xml:space="preserve">, </w:t>
      </w:r>
      <w:r w:rsidR="00776CEA" w:rsidRPr="00034910">
        <w:t>explique-toi</w:t>
      </w:r>
      <w:r>
        <w:t xml:space="preserve">, </w:t>
      </w:r>
      <w:r w:rsidR="00776CEA" w:rsidRPr="00034910">
        <w:t>mon brave</w:t>
      </w:r>
      <w:r>
        <w:t>.</w:t>
      </w:r>
    </w:p>
    <w:p w14:paraId="43714620" w14:textId="77777777" w:rsidR="00E57EC9" w:rsidRDefault="00E57EC9" w:rsidP="00E57EC9">
      <w:r>
        <w:t>— </w:t>
      </w:r>
      <w:r w:rsidR="00776CEA" w:rsidRPr="00034910">
        <w:t>Que dois-je expliquer</w:t>
      </w:r>
      <w:r>
        <w:t xml:space="preserve">, </w:t>
      </w:r>
      <w:r w:rsidR="00776CEA" w:rsidRPr="00034910">
        <w:t>Excellence</w:t>
      </w:r>
      <w:r>
        <w:t> ?</w:t>
      </w:r>
    </w:p>
    <w:p w14:paraId="5FB4761B" w14:textId="77777777" w:rsidR="00E57EC9" w:rsidRDefault="00E57EC9" w:rsidP="00E57EC9">
      <w:r>
        <w:lastRenderedPageBreak/>
        <w:t>— </w:t>
      </w:r>
      <w:r w:rsidR="00776CEA" w:rsidRPr="00034910">
        <w:t xml:space="preserve">Depuis quand </w:t>
      </w:r>
      <w:proofErr w:type="spellStart"/>
      <w:r w:rsidR="00776CEA" w:rsidRPr="00034910">
        <w:t>Argata</w:t>
      </w:r>
      <w:proofErr w:type="spellEnd"/>
      <w:r w:rsidR="00776CEA" w:rsidRPr="00034910">
        <w:t xml:space="preserve"> </w:t>
      </w:r>
      <w:proofErr w:type="spellStart"/>
      <w:r w:rsidR="00776CEA" w:rsidRPr="00034910">
        <w:t>Gratamoff</w:t>
      </w:r>
      <w:proofErr w:type="spellEnd"/>
      <w:r w:rsidR="00776CEA" w:rsidRPr="00034910">
        <w:t xml:space="preserve"> est-elle souffrante</w:t>
      </w:r>
      <w:r>
        <w:t xml:space="preserve"> ? </w:t>
      </w:r>
      <w:r w:rsidR="00776CEA" w:rsidRPr="00034910">
        <w:t>Pourquoi n</w:t>
      </w:r>
      <w:r>
        <w:t>’</w:t>
      </w:r>
      <w:r w:rsidR="00776CEA" w:rsidRPr="00034910">
        <w:t>a-t-elle pas prévenu</w:t>
      </w:r>
      <w:r>
        <w:t> ?</w:t>
      </w:r>
    </w:p>
    <w:p w14:paraId="5D62F9F9" w14:textId="77777777" w:rsidR="00E57EC9" w:rsidRDefault="00E57EC9" w:rsidP="00E57EC9">
      <w:r>
        <w:t>— </w:t>
      </w:r>
      <w:r w:rsidR="00776CEA" w:rsidRPr="00034910">
        <w:t>Le mal l</w:t>
      </w:r>
      <w:r>
        <w:t>’</w:t>
      </w:r>
      <w:r w:rsidR="00776CEA" w:rsidRPr="00034910">
        <w:t xml:space="preserve">a prise pendant la promenade au parc de </w:t>
      </w:r>
      <w:proofErr w:type="spellStart"/>
      <w:r w:rsidR="00776CEA" w:rsidRPr="00034910">
        <w:t>Bjor</w:t>
      </w:r>
      <w:r w:rsidR="00776CEA" w:rsidRPr="00034910">
        <w:t>s</w:t>
      </w:r>
      <w:r w:rsidR="00776CEA" w:rsidRPr="00034910">
        <w:t>ky</w:t>
      </w:r>
      <w:proofErr w:type="spellEnd"/>
      <w:r>
        <w:t xml:space="preserve">. </w:t>
      </w:r>
      <w:r w:rsidR="00776CEA" w:rsidRPr="00034910">
        <w:t>Au retour elle a dû s</w:t>
      </w:r>
      <w:r>
        <w:t>’</w:t>
      </w:r>
      <w:r w:rsidR="00776CEA" w:rsidRPr="00034910">
        <w:t>aliter</w:t>
      </w:r>
      <w:r>
        <w:t>.</w:t>
      </w:r>
    </w:p>
    <w:p w14:paraId="1D20155E" w14:textId="77777777" w:rsidR="00E57EC9" w:rsidRDefault="00776CEA" w:rsidP="00E57EC9">
      <w:proofErr w:type="spellStart"/>
      <w:r w:rsidRPr="00034910">
        <w:t>Nège</w:t>
      </w:r>
      <w:proofErr w:type="spellEnd"/>
      <w:r w:rsidRPr="00034910">
        <w:t xml:space="preserve"> avait déchiré son mouchoir qu</w:t>
      </w:r>
      <w:r w:rsidR="00E57EC9">
        <w:t>’</w:t>
      </w:r>
      <w:r w:rsidRPr="00034910">
        <w:t>elle tenait entre ses mains nerveusement agitées</w:t>
      </w:r>
      <w:r w:rsidR="00E57EC9">
        <w:t>.</w:t>
      </w:r>
    </w:p>
    <w:p w14:paraId="26504ED5" w14:textId="77777777" w:rsidR="00E57EC9" w:rsidRDefault="00E57EC9" w:rsidP="00E57EC9">
      <w:r>
        <w:t>— </w:t>
      </w:r>
      <w:r w:rsidR="00776CEA" w:rsidRPr="00034910">
        <w:t>Soit</w:t>
      </w:r>
      <w:r>
        <w:t xml:space="preserve"> ! </w:t>
      </w:r>
      <w:r w:rsidR="00776CEA" w:rsidRPr="00034910">
        <w:t>fit-elle</w:t>
      </w:r>
      <w:r>
        <w:t xml:space="preserve">. </w:t>
      </w:r>
      <w:proofErr w:type="spellStart"/>
      <w:r w:rsidR="00776CEA" w:rsidRPr="00034910">
        <w:t>Argata</w:t>
      </w:r>
      <w:proofErr w:type="spellEnd"/>
      <w:r w:rsidR="00776CEA" w:rsidRPr="00034910">
        <w:t xml:space="preserve"> ne peut venir</w:t>
      </w:r>
      <w:r>
        <w:t xml:space="preserve">. </w:t>
      </w:r>
      <w:r w:rsidR="00776CEA" w:rsidRPr="00034910">
        <w:t>Rien ne l</w:t>
      </w:r>
      <w:r>
        <w:t>’</w:t>
      </w:r>
      <w:r w:rsidR="00776CEA" w:rsidRPr="00034910">
        <w:t>empêche d</w:t>
      </w:r>
      <w:r>
        <w:t>’</w:t>
      </w:r>
      <w:r w:rsidR="00776CEA" w:rsidRPr="00034910">
        <w:t>envoyer mes camarades par une sous-maîtresse</w:t>
      </w:r>
      <w:r>
        <w:t>.</w:t>
      </w:r>
    </w:p>
    <w:p w14:paraId="2F5F8ED9" w14:textId="77777777" w:rsidR="00E57EC9" w:rsidRDefault="00E57EC9" w:rsidP="00E57EC9">
      <w:r>
        <w:t>— </w:t>
      </w:r>
      <w:r w:rsidR="00776CEA" w:rsidRPr="00034910">
        <w:t>Impossible</w:t>
      </w:r>
      <w:r>
        <w:t xml:space="preserve">, </w:t>
      </w:r>
      <w:r w:rsidR="00776CEA" w:rsidRPr="00034910">
        <w:t>Barine</w:t>
      </w:r>
      <w:r>
        <w:t xml:space="preserve">. </w:t>
      </w:r>
      <w:r w:rsidR="00776CEA" w:rsidRPr="00034910">
        <w:t>Les deux sous-maîtresses sont mal</w:t>
      </w:r>
      <w:r w:rsidR="00776CEA" w:rsidRPr="00034910">
        <w:t>a</w:t>
      </w:r>
      <w:r w:rsidR="00776CEA" w:rsidRPr="00034910">
        <w:t>des aussi</w:t>
      </w:r>
      <w:r>
        <w:t>.</w:t>
      </w:r>
    </w:p>
    <w:p w14:paraId="61987406" w14:textId="77777777" w:rsidR="00E57EC9" w:rsidRDefault="00E57EC9" w:rsidP="00E57EC9">
      <w:r>
        <w:t>— </w:t>
      </w:r>
      <w:r w:rsidR="00776CEA" w:rsidRPr="00034910">
        <w:t>Hein</w:t>
      </w:r>
      <w:r>
        <w:t> ?</w:t>
      </w:r>
    </w:p>
    <w:p w14:paraId="362DCB1B" w14:textId="77777777" w:rsidR="00E57EC9" w:rsidRDefault="00776CEA" w:rsidP="00E57EC9">
      <w:r w:rsidRPr="00034910">
        <w:t>Du coup</w:t>
      </w:r>
      <w:r w:rsidR="00E57EC9">
        <w:t xml:space="preserve">, </w:t>
      </w:r>
      <w:r w:rsidRPr="00034910">
        <w:t>l</w:t>
      </w:r>
      <w:r w:rsidR="00E57EC9">
        <w:t>’</w:t>
      </w:r>
      <w:r w:rsidRPr="00034910">
        <w:t>assistance marqua un intérêt réel</w:t>
      </w:r>
      <w:r w:rsidR="00E57EC9">
        <w:t xml:space="preserve">. </w:t>
      </w:r>
      <w:r w:rsidRPr="00034910">
        <w:t>Cela devenait curieux en vérité</w:t>
      </w:r>
      <w:r w:rsidR="00E57EC9">
        <w:t>.</w:t>
      </w:r>
    </w:p>
    <w:p w14:paraId="40878110" w14:textId="77777777" w:rsidR="00E57EC9" w:rsidRDefault="00E57EC9" w:rsidP="00E57EC9">
      <w:r>
        <w:t>— </w:t>
      </w:r>
      <w:r w:rsidR="00776CEA" w:rsidRPr="00034910">
        <w:t>Mais</w:t>
      </w:r>
      <w:r>
        <w:t xml:space="preserve">, </w:t>
      </w:r>
      <w:r w:rsidR="00776CEA" w:rsidRPr="00034910">
        <w:t>par les saintes Images</w:t>
      </w:r>
      <w:r>
        <w:t xml:space="preserve">, </w:t>
      </w:r>
      <w:r w:rsidR="00776CEA" w:rsidRPr="00034910">
        <w:t xml:space="preserve">clama </w:t>
      </w:r>
      <w:proofErr w:type="spellStart"/>
      <w:r w:rsidR="00776CEA" w:rsidRPr="00034910">
        <w:t>Nège</w:t>
      </w:r>
      <w:proofErr w:type="spellEnd"/>
      <w:r w:rsidR="00776CEA" w:rsidRPr="00034910">
        <w:t xml:space="preserve"> furieuse</w:t>
      </w:r>
      <w:r>
        <w:t xml:space="preserve">, </w:t>
      </w:r>
      <w:r w:rsidR="00776CEA" w:rsidRPr="00034910">
        <w:t>tout le pensionnat n</w:t>
      </w:r>
      <w:r>
        <w:t>’</w:t>
      </w:r>
      <w:r w:rsidR="00776CEA" w:rsidRPr="00034910">
        <w:t>est point atteint par une épidémie</w:t>
      </w:r>
      <w:r>
        <w:t>.</w:t>
      </w:r>
    </w:p>
    <w:p w14:paraId="26210A8D" w14:textId="77777777" w:rsidR="00E57EC9" w:rsidRDefault="00E57EC9" w:rsidP="00E57EC9">
      <w:r>
        <w:t>— </w:t>
      </w:r>
      <w:r w:rsidR="00776CEA" w:rsidRPr="00034910">
        <w:t>Si</w:t>
      </w:r>
      <w:r>
        <w:t xml:space="preserve">, </w:t>
      </w:r>
      <w:r w:rsidR="00776CEA" w:rsidRPr="00034910">
        <w:t>Barine</w:t>
      </w:r>
      <w:r>
        <w:t xml:space="preserve">, </w:t>
      </w:r>
      <w:r w:rsidR="00776CEA" w:rsidRPr="00034910">
        <w:t>si</w:t>
      </w:r>
      <w:r>
        <w:t xml:space="preserve">, </w:t>
      </w:r>
      <w:r w:rsidR="00776CEA" w:rsidRPr="00034910">
        <w:t>répliqua respectueusement le Cosaque</w:t>
      </w:r>
      <w:r>
        <w:t>.</w:t>
      </w:r>
    </w:p>
    <w:p w14:paraId="47113921" w14:textId="77777777" w:rsidR="00E57EC9" w:rsidRDefault="00776CEA" w:rsidP="00E57EC9">
      <w:r w:rsidRPr="00034910">
        <w:t>Il y eut un moment de stupeur</w:t>
      </w:r>
      <w:r w:rsidR="00E57EC9">
        <w:t xml:space="preserve">. </w:t>
      </w:r>
      <w:r w:rsidRPr="00034910">
        <w:t>Quoi</w:t>
      </w:r>
      <w:r w:rsidR="00E57EC9">
        <w:t xml:space="preserve"> ? </w:t>
      </w:r>
      <w:r w:rsidRPr="00034910">
        <w:t>toute l</w:t>
      </w:r>
      <w:r w:rsidR="00E57EC9">
        <w:t>’</w:t>
      </w:r>
      <w:r w:rsidRPr="00034910">
        <w:t>Institution frappée en même temps</w:t>
      </w:r>
      <w:r w:rsidR="00E57EC9">
        <w:t xml:space="preserve"> ? </w:t>
      </w:r>
      <w:r w:rsidRPr="00034910">
        <w:t xml:space="preserve">Et </w:t>
      </w:r>
      <w:proofErr w:type="spellStart"/>
      <w:r w:rsidRPr="00034910">
        <w:t>Nège</w:t>
      </w:r>
      <w:proofErr w:type="spellEnd"/>
      <w:r w:rsidR="00E57EC9">
        <w:t xml:space="preserve">, </w:t>
      </w:r>
      <w:r w:rsidRPr="00034910">
        <w:t>déchiquetant à présent son éventail</w:t>
      </w:r>
      <w:r w:rsidR="00E57EC9">
        <w:t xml:space="preserve">, </w:t>
      </w:r>
      <w:r w:rsidRPr="00034910">
        <w:t>reprit</w:t>
      </w:r>
      <w:r w:rsidR="00E57EC9">
        <w:t> :</w:t>
      </w:r>
    </w:p>
    <w:p w14:paraId="1F99941A" w14:textId="77777777" w:rsidR="00E57EC9" w:rsidRDefault="00E57EC9" w:rsidP="00E57EC9">
      <w:r>
        <w:t>— </w:t>
      </w:r>
      <w:r w:rsidR="00776CEA" w:rsidRPr="00034910">
        <w:t>Cela est insensé</w:t>
      </w:r>
      <w:r>
        <w:t xml:space="preserve">. </w:t>
      </w:r>
      <w:r w:rsidR="00776CEA" w:rsidRPr="00034910">
        <w:t>Voyons</w:t>
      </w:r>
      <w:r>
        <w:t xml:space="preserve">, </w:t>
      </w:r>
      <w:r w:rsidR="00776CEA" w:rsidRPr="00034910">
        <w:t>mes deux rossignols</w:t>
      </w:r>
      <w:r>
        <w:t xml:space="preserve">, </w:t>
      </w:r>
      <w:r w:rsidR="00776CEA" w:rsidRPr="00034910">
        <w:t>à qui j</w:t>
      </w:r>
      <w:r>
        <w:t>’</w:t>
      </w:r>
      <w:r w:rsidR="00776CEA" w:rsidRPr="00034910">
        <w:t>avais préparé ce soir un succès de chant</w:t>
      </w:r>
      <w:r>
        <w:t xml:space="preserve"> ? </w:t>
      </w:r>
      <w:proofErr w:type="spellStart"/>
      <w:r w:rsidR="00776CEA" w:rsidRPr="00034910">
        <w:t>Pira</w:t>
      </w:r>
      <w:proofErr w:type="spellEnd"/>
      <w:r>
        <w:t> ?</w:t>
      </w:r>
    </w:p>
    <w:p w14:paraId="097A638B" w14:textId="77777777" w:rsidR="00E57EC9" w:rsidRDefault="00E57EC9" w:rsidP="00E57EC9">
      <w:r>
        <w:t>— </w:t>
      </w:r>
      <w:r w:rsidR="00776CEA" w:rsidRPr="00034910">
        <w:t>Malade</w:t>
      </w:r>
      <w:r>
        <w:t xml:space="preserve">, </w:t>
      </w:r>
      <w:r w:rsidR="00776CEA" w:rsidRPr="00034910">
        <w:t>Barine</w:t>
      </w:r>
      <w:r>
        <w:t>.</w:t>
      </w:r>
    </w:p>
    <w:p w14:paraId="1731C3CF" w14:textId="77777777" w:rsidR="00E57EC9" w:rsidRDefault="00E57EC9" w:rsidP="00E57EC9">
      <w:r>
        <w:t>— </w:t>
      </w:r>
      <w:proofErr w:type="spellStart"/>
      <w:r w:rsidR="00776CEA" w:rsidRPr="00034910">
        <w:t>Livine</w:t>
      </w:r>
      <w:proofErr w:type="spellEnd"/>
      <w:r>
        <w:t> ?</w:t>
      </w:r>
    </w:p>
    <w:p w14:paraId="673F3312" w14:textId="77777777" w:rsidR="00E57EC9" w:rsidRDefault="00E57EC9" w:rsidP="00E57EC9">
      <w:r>
        <w:t>— </w:t>
      </w:r>
      <w:r w:rsidR="00776CEA" w:rsidRPr="00034910">
        <w:t>Malade</w:t>
      </w:r>
      <w:r>
        <w:t>.</w:t>
      </w:r>
    </w:p>
    <w:p w14:paraId="066D2F4B" w14:textId="77777777" w:rsidR="00E57EC9" w:rsidRDefault="00E57EC9" w:rsidP="00E57EC9">
      <w:r>
        <w:lastRenderedPageBreak/>
        <w:t>— </w:t>
      </w:r>
      <w:r w:rsidR="00776CEA" w:rsidRPr="00034910">
        <w:t>Ça</w:t>
      </w:r>
      <w:r>
        <w:t xml:space="preserve">, </w:t>
      </w:r>
      <w:r w:rsidR="00776CEA" w:rsidRPr="00034910">
        <w:t>grommela le vice-gouverneur qui ne craignait pas parfois une douce trivialité</w:t>
      </w:r>
      <w:r>
        <w:t xml:space="preserve">, </w:t>
      </w:r>
      <w:r w:rsidR="00776CEA" w:rsidRPr="00034910">
        <w:t>ça c</w:t>
      </w:r>
      <w:r>
        <w:t>’</w:t>
      </w:r>
      <w:r w:rsidR="00776CEA" w:rsidRPr="00034910">
        <w:t>est plus difficile à avaler qu</w:t>
      </w:r>
      <w:r>
        <w:t>’</w:t>
      </w:r>
      <w:r w:rsidR="00776CEA" w:rsidRPr="00034910">
        <w:t xml:space="preserve">un verre de </w:t>
      </w:r>
      <w:proofErr w:type="spellStart"/>
      <w:r w:rsidR="00776CEA" w:rsidRPr="00034910">
        <w:t>vodki</w:t>
      </w:r>
      <w:proofErr w:type="spellEnd"/>
      <w:r>
        <w:t>.</w:t>
      </w:r>
    </w:p>
    <w:p w14:paraId="362A416F" w14:textId="77777777" w:rsidR="00E57EC9" w:rsidRDefault="00776CEA" w:rsidP="00E57EC9">
      <w:r w:rsidRPr="00034910">
        <w:t>Et tous les visages exprimant une admirative approbation pour cette pensée si juste</w:t>
      </w:r>
      <w:r w:rsidR="00E57EC9">
        <w:t xml:space="preserve">, </w:t>
      </w:r>
      <w:r w:rsidRPr="00034910">
        <w:t>il poursuivit</w:t>
      </w:r>
      <w:r w:rsidR="00E57EC9">
        <w:t> :</w:t>
      </w:r>
    </w:p>
    <w:p w14:paraId="0E8064BE" w14:textId="77777777" w:rsidR="00E57EC9" w:rsidRDefault="00E57EC9" w:rsidP="00E57EC9">
      <w:r>
        <w:t>— </w:t>
      </w:r>
      <w:r w:rsidR="00776CEA" w:rsidRPr="00034910">
        <w:t>Voyons</w:t>
      </w:r>
      <w:r>
        <w:t xml:space="preserve">, </w:t>
      </w:r>
      <w:proofErr w:type="spellStart"/>
      <w:r w:rsidR="00776CEA" w:rsidRPr="00034910">
        <w:t>Yégor</w:t>
      </w:r>
      <w:proofErr w:type="spellEnd"/>
      <w:r>
        <w:t xml:space="preserve">, </w:t>
      </w:r>
      <w:r w:rsidR="00776CEA" w:rsidRPr="00034910">
        <w:t>tu n</w:t>
      </w:r>
      <w:r>
        <w:t>’</w:t>
      </w:r>
      <w:r w:rsidR="00776CEA" w:rsidRPr="00034910">
        <w:t>es pas ivre</w:t>
      </w:r>
      <w:r>
        <w:t xml:space="preserve">, </w:t>
      </w:r>
      <w:r w:rsidR="00776CEA" w:rsidRPr="00034910">
        <w:t>n</w:t>
      </w:r>
      <w:r>
        <w:t>’</w:t>
      </w:r>
      <w:r w:rsidR="00776CEA" w:rsidRPr="00034910">
        <w:t>est-ce pas</w:t>
      </w:r>
      <w:r>
        <w:t> ?</w:t>
      </w:r>
    </w:p>
    <w:p w14:paraId="5E6D7E1A" w14:textId="77777777" w:rsidR="00E57EC9" w:rsidRDefault="00E57EC9" w:rsidP="00E57EC9">
      <w:r>
        <w:t>— </w:t>
      </w:r>
      <w:r w:rsidR="00776CEA" w:rsidRPr="00034910">
        <w:t>Pas du tout</w:t>
      </w:r>
      <w:r>
        <w:t xml:space="preserve">, </w:t>
      </w:r>
      <w:r w:rsidR="00776CEA" w:rsidRPr="00034910">
        <w:t>Excellence</w:t>
      </w:r>
      <w:r>
        <w:t xml:space="preserve">. </w:t>
      </w:r>
      <w:r w:rsidR="00776CEA" w:rsidRPr="00034910">
        <w:t>Quand je suis de service</w:t>
      </w:r>
      <w:r>
        <w:t xml:space="preserve">, </w:t>
      </w:r>
      <w:r w:rsidR="00776CEA" w:rsidRPr="00034910">
        <w:t>je ne bois jamais</w:t>
      </w:r>
      <w:r>
        <w:t>.</w:t>
      </w:r>
    </w:p>
    <w:p w14:paraId="6A178115" w14:textId="77777777" w:rsidR="00E57EC9" w:rsidRDefault="00E57EC9" w:rsidP="00E57EC9">
      <w:r>
        <w:t>— </w:t>
      </w:r>
      <w:r w:rsidR="00776CEA" w:rsidRPr="00034910">
        <w:t>Je sais</w:t>
      </w:r>
      <w:r>
        <w:t xml:space="preserve">, </w:t>
      </w:r>
      <w:r w:rsidR="00776CEA" w:rsidRPr="00034910">
        <w:t>je sais</w:t>
      </w:r>
      <w:r>
        <w:t xml:space="preserve">. </w:t>
      </w:r>
      <w:r w:rsidR="00776CEA" w:rsidRPr="00034910">
        <w:t>Tu es un bon soldat</w:t>
      </w:r>
      <w:r>
        <w:t xml:space="preserve">. </w:t>
      </w:r>
      <w:r w:rsidR="00776CEA" w:rsidRPr="00034910">
        <w:t>Alors</w:t>
      </w:r>
      <w:r>
        <w:t xml:space="preserve">, </w:t>
      </w:r>
      <w:r w:rsidR="00776CEA" w:rsidRPr="00034910">
        <w:t>réponds cla</w:t>
      </w:r>
      <w:r w:rsidR="00776CEA" w:rsidRPr="00034910">
        <w:t>i</w:t>
      </w:r>
      <w:r w:rsidR="00776CEA" w:rsidRPr="00034910">
        <w:t>rement</w:t>
      </w:r>
      <w:r>
        <w:t xml:space="preserve">. </w:t>
      </w:r>
      <w:r w:rsidR="00776CEA" w:rsidRPr="00034910">
        <w:t>Voilà une maladie qui s</w:t>
      </w:r>
      <w:r>
        <w:t>’</w:t>
      </w:r>
      <w:r w:rsidR="00776CEA" w:rsidRPr="00034910">
        <w:t>abat d</w:t>
      </w:r>
      <w:r>
        <w:t>’</w:t>
      </w:r>
      <w:r w:rsidR="00776CEA" w:rsidRPr="00034910">
        <w:t>un coup sur tout l</w:t>
      </w:r>
      <w:r>
        <w:t>’</w:t>
      </w:r>
      <w:r w:rsidR="00776CEA" w:rsidRPr="00034910">
        <w:t>institut des Nobles Barines</w:t>
      </w:r>
      <w:r>
        <w:t xml:space="preserve">. </w:t>
      </w:r>
      <w:r w:rsidR="00776CEA" w:rsidRPr="00034910">
        <w:t>Il est inadmissible que la pension de la noblesse soit aussi maltraitée</w:t>
      </w:r>
      <w:r>
        <w:t xml:space="preserve">. </w:t>
      </w:r>
      <w:r w:rsidR="00776CEA" w:rsidRPr="00034910">
        <w:t>Si les filles des fonctionna</w:t>
      </w:r>
      <w:r w:rsidR="00776CEA" w:rsidRPr="00034910">
        <w:t>i</w:t>
      </w:r>
      <w:r w:rsidR="00776CEA" w:rsidRPr="00034910">
        <w:t>res et seigneurs sont ainsi atteintes</w:t>
      </w:r>
      <w:r>
        <w:t xml:space="preserve">, </w:t>
      </w:r>
      <w:r w:rsidR="00776CEA" w:rsidRPr="00034910">
        <w:t>il n</w:t>
      </w:r>
      <w:r>
        <w:t>’</w:t>
      </w:r>
      <w:r w:rsidR="00776CEA" w:rsidRPr="00034910">
        <w:t>y a plus de gouvern</w:t>
      </w:r>
      <w:r w:rsidR="00776CEA" w:rsidRPr="00034910">
        <w:t>e</w:t>
      </w:r>
      <w:r w:rsidR="00776CEA" w:rsidRPr="00034910">
        <w:t>ment possible</w:t>
      </w:r>
      <w:r>
        <w:t xml:space="preserve">, </w:t>
      </w:r>
      <w:r w:rsidR="00776CEA" w:rsidRPr="00034910">
        <w:t>à moins que l</w:t>
      </w:r>
      <w:r>
        <w:t>’</w:t>
      </w:r>
      <w:r w:rsidR="00776CEA" w:rsidRPr="00034910">
        <w:t>épreuve ne soit envoyée par le Très-Haut</w:t>
      </w:r>
      <w:r>
        <w:t xml:space="preserve">. </w:t>
      </w:r>
      <w:r w:rsidR="00776CEA" w:rsidRPr="00034910">
        <w:t>C</w:t>
      </w:r>
      <w:r>
        <w:t>’</w:t>
      </w:r>
      <w:r w:rsidR="00776CEA" w:rsidRPr="00034910">
        <w:t>est de cela qu</w:t>
      </w:r>
      <w:r>
        <w:t>’</w:t>
      </w:r>
      <w:r w:rsidR="00776CEA" w:rsidRPr="00034910">
        <w:t>il importe de s</w:t>
      </w:r>
      <w:r>
        <w:t>’</w:t>
      </w:r>
      <w:r w:rsidR="00776CEA" w:rsidRPr="00034910">
        <w:t>assurer</w:t>
      </w:r>
      <w:r>
        <w:t>.</w:t>
      </w:r>
    </w:p>
    <w:p w14:paraId="3AEEBA6A" w14:textId="77777777" w:rsidR="00E57EC9" w:rsidRDefault="00776CEA" w:rsidP="00E57EC9">
      <w:r w:rsidRPr="00034910">
        <w:t>Il prit le ton d</w:t>
      </w:r>
      <w:r w:rsidR="00E57EC9">
        <w:t>’</w:t>
      </w:r>
      <w:r w:rsidRPr="00034910">
        <w:t>un juge conduisant une enquête pour d</w:t>
      </w:r>
      <w:r w:rsidRPr="00034910">
        <w:t>e</w:t>
      </w:r>
      <w:r w:rsidRPr="00034910">
        <w:t>mander</w:t>
      </w:r>
      <w:r w:rsidR="00E57EC9">
        <w:t> :</w:t>
      </w:r>
    </w:p>
    <w:p w14:paraId="01F28C7E" w14:textId="77777777" w:rsidR="00E57EC9" w:rsidRDefault="00E57EC9" w:rsidP="00E57EC9">
      <w:r>
        <w:t>— </w:t>
      </w:r>
      <w:r w:rsidR="00776CEA" w:rsidRPr="00034910">
        <w:t>Quand ce malaise subit a-t-il atteint les nobles élèves et leurs professeurs</w:t>
      </w:r>
      <w:r>
        <w:t> ?</w:t>
      </w:r>
    </w:p>
    <w:p w14:paraId="329BF460" w14:textId="77777777" w:rsidR="00E57EC9" w:rsidRDefault="00E57EC9" w:rsidP="00E57EC9">
      <w:r>
        <w:t>— </w:t>
      </w:r>
      <w:r w:rsidR="00776CEA" w:rsidRPr="00034910">
        <w:t>Après le déjeuner sur l</w:t>
      </w:r>
      <w:r>
        <w:t>’</w:t>
      </w:r>
      <w:r w:rsidR="00776CEA" w:rsidRPr="00034910">
        <w:t xml:space="preserve">herbe à </w:t>
      </w:r>
      <w:proofErr w:type="spellStart"/>
      <w:r w:rsidR="00776CEA" w:rsidRPr="00034910">
        <w:t>Bjorsky</w:t>
      </w:r>
      <w:proofErr w:type="spellEnd"/>
      <w:r>
        <w:t xml:space="preserve">, </w:t>
      </w:r>
      <w:r w:rsidR="00776CEA" w:rsidRPr="00034910">
        <w:t>Excellence</w:t>
      </w:r>
      <w:r>
        <w:t>.</w:t>
      </w:r>
    </w:p>
    <w:p w14:paraId="6683AC94" w14:textId="77777777" w:rsidR="00E57EC9" w:rsidRDefault="00E57EC9" w:rsidP="00E57EC9">
      <w:r>
        <w:t>— </w:t>
      </w:r>
      <w:r w:rsidR="00776CEA" w:rsidRPr="00034910">
        <w:t>Après le déjeuner</w:t>
      </w:r>
      <w:r>
        <w:t> ?</w:t>
      </w:r>
    </w:p>
    <w:p w14:paraId="34731E62" w14:textId="77777777" w:rsidR="00E57EC9" w:rsidRDefault="00E57EC9" w:rsidP="00E57EC9">
      <w:r>
        <w:t>— </w:t>
      </w:r>
      <w:r w:rsidR="00776CEA" w:rsidRPr="00034910">
        <w:t>Oui</w:t>
      </w:r>
      <w:r>
        <w:t xml:space="preserve">, </w:t>
      </w:r>
      <w:r w:rsidR="00776CEA" w:rsidRPr="00034910">
        <w:t>Excellence</w:t>
      </w:r>
      <w:r>
        <w:t xml:space="preserve"> ; </w:t>
      </w:r>
      <w:r w:rsidR="00776CEA" w:rsidRPr="00034910">
        <w:t>on avait choisi la jolie clairière</w:t>
      </w:r>
      <w:r>
        <w:t xml:space="preserve">, </w:t>
      </w:r>
      <w:r w:rsidR="00776CEA" w:rsidRPr="00034910">
        <w:t xml:space="preserve">où est la statue de bois de Nicolas </w:t>
      </w:r>
      <w:proofErr w:type="spellStart"/>
      <w:r w:rsidR="00776CEA" w:rsidRPr="00034910">
        <w:t>Slavarède</w:t>
      </w:r>
      <w:proofErr w:type="spellEnd"/>
      <w:r w:rsidR="00776CEA" w:rsidRPr="00034910">
        <w:t xml:space="preserve"> qui pousse les fiancés vers les jeunes filles ayant la dévotion du grand saint</w:t>
      </w:r>
      <w:r>
        <w:t>.</w:t>
      </w:r>
    </w:p>
    <w:p w14:paraId="159E8F03" w14:textId="77777777" w:rsidR="00E57EC9" w:rsidRDefault="00E57EC9" w:rsidP="00E57EC9">
      <w:r>
        <w:t>— </w:t>
      </w:r>
      <w:r w:rsidR="00776CEA" w:rsidRPr="00034910">
        <w:t>La clairière Nicolas</w:t>
      </w:r>
      <w:r>
        <w:t> ?</w:t>
      </w:r>
    </w:p>
    <w:p w14:paraId="20619607" w14:textId="77777777" w:rsidR="00E57EC9" w:rsidRDefault="00776CEA" w:rsidP="00E57EC9">
      <w:r w:rsidRPr="00034910">
        <w:lastRenderedPageBreak/>
        <w:t>Une voix stupéfaite répéta ces trois mots</w:t>
      </w:r>
      <w:r w:rsidR="00E57EC9">
        <w:t xml:space="preserve">. </w:t>
      </w:r>
      <w:r w:rsidRPr="00034910">
        <w:t>Les assistants se regardèrent</w:t>
      </w:r>
      <w:r w:rsidR="00E57EC9">
        <w:t xml:space="preserve">. </w:t>
      </w:r>
      <w:r w:rsidRPr="00034910">
        <w:t>Qui avait parlé</w:t>
      </w:r>
      <w:r w:rsidR="00E57EC9">
        <w:t xml:space="preserve"> ? </w:t>
      </w:r>
      <w:r w:rsidRPr="00034910">
        <w:t>Sur tous les visages</w:t>
      </w:r>
      <w:r w:rsidR="00E57EC9">
        <w:t xml:space="preserve">, </w:t>
      </w:r>
      <w:r w:rsidRPr="00034910">
        <w:t>la même e</w:t>
      </w:r>
      <w:r w:rsidRPr="00034910">
        <w:t>x</w:t>
      </w:r>
      <w:r w:rsidRPr="00034910">
        <w:t>pression questionneuse</w:t>
      </w:r>
      <w:r w:rsidR="00E57EC9">
        <w:t xml:space="preserve">. </w:t>
      </w:r>
      <w:r w:rsidRPr="00034910">
        <w:t xml:space="preserve">Le comte </w:t>
      </w:r>
      <w:proofErr w:type="spellStart"/>
      <w:r w:rsidRPr="00034910">
        <w:t>Aïarouseff</w:t>
      </w:r>
      <w:proofErr w:type="spellEnd"/>
      <w:r w:rsidRPr="00034910">
        <w:t xml:space="preserve"> ouvrit la bouche pour inviter l</w:t>
      </w:r>
      <w:r w:rsidR="00E57EC9">
        <w:t>’</w:t>
      </w:r>
      <w:r w:rsidRPr="00034910">
        <w:t>auteur de l</w:t>
      </w:r>
      <w:r w:rsidR="00E57EC9">
        <w:t>’</w:t>
      </w:r>
      <w:r w:rsidRPr="00034910">
        <w:t>exclamation à indiquer le sens de son cri</w:t>
      </w:r>
      <w:r w:rsidR="00E57EC9">
        <w:t xml:space="preserve">. </w:t>
      </w:r>
      <w:r w:rsidRPr="00034910">
        <w:t xml:space="preserve">Mais </w:t>
      </w:r>
      <w:proofErr w:type="spellStart"/>
      <w:r w:rsidRPr="00034910">
        <w:t>Nège</w:t>
      </w:r>
      <w:proofErr w:type="spellEnd"/>
      <w:r w:rsidRPr="00034910">
        <w:t xml:space="preserve"> ne le lui permit pas</w:t>
      </w:r>
      <w:r w:rsidR="00E57EC9">
        <w:t xml:space="preserve">. </w:t>
      </w:r>
      <w:r w:rsidRPr="00034910">
        <w:t>Elle voulait savoir comment ses camarades allaient être privées du plaisir de la voir dans tout le rayonnement de sa gloire</w:t>
      </w:r>
      <w:r w:rsidR="00E57EC9">
        <w:t xml:space="preserve">. </w:t>
      </w:r>
      <w:r w:rsidRPr="00034910">
        <w:t>Que lui importait le reste</w:t>
      </w:r>
      <w:r w:rsidR="00E57EC9">
        <w:t> !</w:t>
      </w:r>
    </w:p>
    <w:p w14:paraId="5BEED73A" w14:textId="77777777" w:rsidR="00E57EC9" w:rsidRDefault="00E57EC9" w:rsidP="00E57EC9">
      <w:r>
        <w:t>— </w:t>
      </w:r>
      <w:r w:rsidR="00776CEA" w:rsidRPr="00034910">
        <w:t>Continue</w:t>
      </w:r>
      <w:r>
        <w:t xml:space="preserve">, </w:t>
      </w:r>
      <w:proofErr w:type="spellStart"/>
      <w:r w:rsidR="00776CEA" w:rsidRPr="00034910">
        <w:t>Yégor</w:t>
      </w:r>
      <w:proofErr w:type="spellEnd"/>
      <w:r>
        <w:t xml:space="preserve">, </w:t>
      </w:r>
      <w:r w:rsidR="00776CEA" w:rsidRPr="00034910">
        <w:t>dit-elle d</w:t>
      </w:r>
      <w:r>
        <w:t>’</w:t>
      </w:r>
      <w:r w:rsidR="00776CEA" w:rsidRPr="00034910">
        <w:t>un ton décidé</w:t>
      </w:r>
      <w:r>
        <w:t xml:space="preserve">, </w:t>
      </w:r>
      <w:r w:rsidR="00776CEA" w:rsidRPr="00034910">
        <w:t>coupant la phrase prête à jaillir de l</w:t>
      </w:r>
      <w:r>
        <w:t>’</w:t>
      </w:r>
      <w:r w:rsidR="00776CEA" w:rsidRPr="00034910">
        <w:t>auguste bouche de son père</w:t>
      </w:r>
      <w:r>
        <w:t>.</w:t>
      </w:r>
    </w:p>
    <w:p w14:paraId="1532FA1B" w14:textId="77777777" w:rsidR="00E57EC9" w:rsidRDefault="00776CEA" w:rsidP="00E57EC9">
      <w:r w:rsidRPr="00034910">
        <w:t xml:space="preserve">Et </w:t>
      </w:r>
      <w:proofErr w:type="spellStart"/>
      <w:r w:rsidRPr="00034910">
        <w:t>Yégor</w:t>
      </w:r>
      <w:proofErr w:type="spellEnd"/>
      <w:r w:rsidR="00E57EC9">
        <w:t xml:space="preserve">, </w:t>
      </w:r>
      <w:r w:rsidRPr="00034910">
        <w:t>obéissant à la fille du gouverneur comme au go</w:t>
      </w:r>
      <w:r w:rsidRPr="00034910">
        <w:t>u</w:t>
      </w:r>
      <w:r w:rsidRPr="00034910">
        <w:t>verneur lui-même</w:t>
      </w:r>
      <w:r w:rsidR="00E57EC9">
        <w:t xml:space="preserve">, </w:t>
      </w:r>
      <w:r w:rsidRPr="00034910">
        <w:t>reprit</w:t>
      </w:r>
      <w:r w:rsidR="00E57EC9">
        <w:t> :</w:t>
      </w:r>
    </w:p>
    <w:p w14:paraId="3CBA5130" w14:textId="77777777" w:rsidR="00E57EC9" w:rsidRDefault="00E57EC9" w:rsidP="00E57EC9">
      <w:r>
        <w:t>— </w:t>
      </w:r>
      <w:r w:rsidR="00776CEA" w:rsidRPr="00034910">
        <w:t>Les Barines se sont assises en cercle</w:t>
      </w:r>
      <w:r>
        <w:t xml:space="preserve">. </w:t>
      </w:r>
      <w:r w:rsidR="00776CEA" w:rsidRPr="00034910">
        <w:t>Elles ont déjeuné très gaiement</w:t>
      </w:r>
      <w:r>
        <w:t xml:space="preserve">. </w:t>
      </w:r>
      <w:proofErr w:type="spellStart"/>
      <w:r w:rsidR="00776CEA" w:rsidRPr="00034910">
        <w:t>Argata</w:t>
      </w:r>
      <w:proofErr w:type="spellEnd"/>
      <w:r w:rsidR="00776CEA" w:rsidRPr="00034910">
        <w:t xml:space="preserve"> </w:t>
      </w:r>
      <w:proofErr w:type="spellStart"/>
      <w:r w:rsidR="00776CEA" w:rsidRPr="00034910">
        <w:t>Gratamoff</w:t>
      </w:r>
      <w:proofErr w:type="spellEnd"/>
      <w:r w:rsidR="00776CEA" w:rsidRPr="00034910">
        <w:t xml:space="preserve"> avait fait apporter par les a</w:t>
      </w:r>
      <w:r w:rsidR="00776CEA" w:rsidRPr="00034910">
        <w:t>u</w:t>
      </w:r>
      <w:r w:rsidR="00776CEA" w:rsidRPr="00034910">
        <w:t>tomobiles un repas délicat</w:t>
      </w:r>
      <w:r>
        <w:t xml:space="preserve"> ; </w:t>
      </w:r>
      <w:r w:rsidR="00776CEA" w:rsidRPr="00034910">
        <w:t>toutes les nobles demoiselles lui rendent cette justice</w:t>
      </w:r>
      <w:r>
        <w:t xml:space="preserve">. </w:t>
      </w:r>
      <w:r w:rsidR="00776CEA" w:rsidRPr="00034910">
        <w:t>On avait ri beaucoup</w:t>
      </w:r>
      <w:r>
        <w:t xml:space="preserve"> ; </w:t>
      </w:r>
      <w:r w:rsidR="00776CEA" w:rsidRPr="00034910">
        <w:t>mais vers la fin du repas</w:t>
      </w:r>
      <w:r>
        <w:t xml:space="preserve">, </w:t>
      </w:r>
      <w:r w:rsidR="00776CEA" w:rsidRPr="00034910">
        <w:t>presque au même instant</w:t>
      </w:r>
      <w:r>
        <w:t xml:space="preserve">, </w:t>
      </w:r>
      <w:r w:rsidR="00776CEA" w:rsidRPr="00034910">
        <w:t>directrice</w:t>
      </w:r>
      <w:r>
        <w:t xml:space="preserve">, </w:t>
      </w:r>
      <w:r w:rsidR="00776CEA" w:rsidRPr="00034910">
        <w:t>sous-maîtresses</w:t>
      </w:r>
      <w:r>
        <w:t xml:space="preserve">, </w:t>
      </w:r>
      <w:r w:rsidR="00776CEA" w:rsidRPr="00034910">
        <w:t>élèves se sentirent indisposées</w:t>
      </w:r>
      <w:r>
        <w:t>.</w:t>
      </w:r>
    </w:p>
    <w:p w14:paraId="1679C912" w14:textId="77777777" w:rsidR="00E57EC9" w:rsidRDefault="00E57EC9" w:rsidP="00E57EC9">
      <w:r>
        <w:t>— </w:t>
      </w:r>
      <w:r w:rsidR="00776CEA" w:rsidRPr="00034910">
        <w:t>Un empoisonnement</w:t>
      </w:r>
      <w:r>
        <w:t xml:space="preserve"> ! </w:t>
      </w:r>
      <w:r w:rsidR="00776CEA" w:rsidRPr="00034910">
        <w:t>s</w:t>
      </w:r>
      <w:r>
        <w:t>’</w:t>
      </w:r>
      <w:r w:rsidR="00776CEA" w:rsidRPr="00034910">
        <w:t>écrièrent dix personnes</w:t>
      </w:r>
      <w:r>
        <w:t xml:space="preserve">. </w:t>
      </w:r>
      <w:r w:rsidR="00776CEA" w:rsidRPr="00034910">
        <w:t>Le c</w:t>
      </w:r>
      <w:r w:rsidR="00776CEA" w:rsidRPr="00034910">
        <w:t>o</w:t>
      </w:r>
      <w:r w:rsidR="00776CEA" w:rsidRPr="00034910">
        <w:t>saque riposta</w:t>
      </w:r>
      <w:r>
        <w:t> :</w:t>
      </w:r>
    </w:p>
    <w:p w14:paraId="40BBB3E2" w14:textId="77777777" w:rsidR="00E57EC9" w:rsidRDefault="00E57EC9" w:rsidP="00E57EC9">
      <w:r>
        <w:t>— </w:t>
      </w:r>
      <w:r w:rsidR="00776CEA" w:rsidRPr="00034910">
        <w:t>Un simple soldat ne saurait contredire de hauts perso</w:t>
      </w:r>
      <w:r w:rsidR="00776CEA" w:rsidRPr="00034910">
        <w:t>n</w:t>
      </w:r>
      <w:r w:rsidR="00776CEA" w:rsidRPr="00034910">
        <w:t>nages</w:t>
      </w:r>
      <w:r>
        <w:t xml:space="preserve">, </w:t>
      </w:r>
      <w:r w:rsidR="00776CEA" w:rsidRPr="00034910">
        <w:t>mais le médecin</w:t>
      </w:r>
      <w:r>
        <w:t xml:space="preserve">, </w:t>
      </w:r>
      <w:r w:rsidR="00776CEA" w:rsidRPr="00034910">
        <w:t>lui</w:t>
      </w:r>
      <w:r>
        <w:t xml:space="preserve">, </w:t>
      </w:r>
      <w:r w:rsidR="00776CEA" w:rsidRPr="00034910">
        <w:t>n</w:t>
      </w:r>
      <w:r>
        <w:t>’</w:t>
      </w:r>
      <w:r w:rsidR="00776CEA" w:rsidRPr="00034910">
        <w:t>appelle pas cela un empoisonn</w:t>
      </w:r>
      <w:r w:rsidR="00776CEA" w:rsidRPr="00034910">
        <w:t>e</w:t>
      </w:r>
      <w:r w:rsidR="00776CEA" w:rsidRPr="00034910">
        <w:t>ment</w:t>
      </w:r>
      <w:r>
        <w:t>.</w:t>
      </w:r>
    </w:p>
    <w:p w14:paraId="5B0B558E" w14:textId="77777777" w:rsidR="00E57EC9" w:rsidRDefault="00E57EC9" w:rsidP="00E57EC9">
      <w:r>
        <w:t>— </w:t>
      </w:r>
      <w:r w:rsidR="00776CEA" w:rsidRPr="00034910">
        <w:t>Et comment désigne-t-il ce mal aussi subit que général</w:t>
      </w:r>
      <w:r>
        <w:t> ?</w:t>
      </w:r>
    </w:p>
    <w:p w14:paraId="4B29EB9D" w14:textId="77777777" w:rsidR="00E57EC9" w:rsidRDefault="00E57EC9" w:rsidP="00E57EC9">
      <w:r>
        <w:t>— </w:t>
      </w:r>
      <w:r w:rsidR="00776CEA" w:rsidRPr="00034910">
        <w:t>Il prononce</w:t>
      </w:r>
      <w:r>
        <w:t xml:space="preserve"> : </w:t>
      </w:r>
      <w:r w:rsidR="00776CEA" w:rsidRPr="00034910">
        <w:t>brûlures nombreuses d</w:t>
      </w:r>
      <w:r>
        <w:t>’</w:t>
      </w:r>
      <w:r w:rsidR="00776CEA" w:rsidRPr="00034910">
        <w:t>un caractère part</w:t>
      </w:r>
      <w:r w:rsidR="00776CEA" w:rsidRPr="00034910">
        <w:t>i</w:t>
      </w:r>
      <w:r w:rsidR="00776CEA" w:rsidRPr="00034910">
        <w:t>culièrement perfide</w:t>
      </w:r>
      <w:r>
        <w:t>.</w:t>
      </w:r>
    </w:p>
    <w:p w14:paraId="2C665F82" w14:textId="77777777" w:rsidR="00E57EC9" w:rsidRDefault="00E57EC9" w:rsidP="00E57EC9">
      <w:r>
        <w:t>— </w:t>
      </w:r>
      <w:r w:rsidR="00776CEA" w:rsidRPr="00034910">
        <w:t>Brûlures</w:t>
      </w:r>
      <w:r>
        <w:t> ?</w:t>
      </w:r>
    </w:p>
    <w:p w14:paraId="13CD5767" w14:textId="77777777" w:rsidR="00E57EC9" w:rsidRDefault="00E57EC9" w:rsidP="00E57EC9">
      <w:r>
        <w:lastRenderedPageBreak/>
        <w:t>— </w:t>
      </w:r>
      <w:r w:rsidR="00776CEA" w:rsidRPr="00034910">
        <w:t>Qu</w:t>
      </w:r>
      <w:r>
        <w:t>’</w:t>
      </w:r>
      <w:r w:rsidR="00776CEA" w:rsidRPr="00034910">
        <w:t>est-ce que cela signifie</w:t>
      </w:r>
      <w:r>
        <w:t> ?</w:t>
      </w:r>
    </w:p>
    <w:p w14:paraId="3185B93E" w14:textId="77777777" w:rsidR="00E57EC9" w:rsidRDefault="00776CEA" w:rsidP="00E57EC9">
      <w:r w:rsidRPr="00034910">
        <w:t>Ces exclamations se croisèrent</w:t>
      </w:r>
      <w:r w:rsidR="00E57EC9">
        <w:t xml:space="preserve">. </w:t>
      </w:r>
      <w:r w:rsidRPr="00034910">
        <w:t>Dans l</w:t>
      </w:r>
      <w:r w:rsidR="00E57EC9">
        <w:t>’</w:t>
      </w:r>
      <w:r w:rsidRPr="00034910">
        <w:t>assistance des r</w:t>
      </w:r>
      <w:r w:rsidRPr="00034910">
        <w:t>e</w:t>
      </w:r>
      <w:r w:rsidRPr="00034910">
        <w:t>mous se produisirent</w:t>
      </w:r>
      <w:r w:rsidR="00E57EC9">
        <w:t xml:space="preserve">. </w:t>
      </w:r>
      <w:r w:rsidRPr="00034910">
        <w:t>Personne ne remarqua l</w:t>
      </w:r>
      <w:r w:rsidR="00E57EC9">
        <w:t>’</w:t>
      </w:r>
      <w:r w:rsidRPr="00034910">
        <w:t>angoisse de Larmette</w:t>
      </w:r>
      <w:r w:rsidR="00E57EC9">
        <w:t xml:space="preserve">, </w:t>
      </w:r>
      <w:r w:rsidRPr="00034910">
        <w:t>tant la préoccupation générale enlevait à chacun ses facultés d</w:t>
      </w:r>
      <w:r w:rsidR="00E57EC9">
        <w:t>’</w:t>
      </w:r>
      <w:r w:rsidRPr="00034910">
        <w:t>observation</w:t>
      </w:r>
      <w:r w:rsidR="00E57EC9">
        <w:t>.</w:t>
      </w:r>
    </w:p>
    <w:p w14:paraId="5B4DF645" w14:textId="77777777" w:rsidR="00E57EC9" w:rsidRDefault="00776CEA" w:rsidP="00E57EC9">
      <w:r w:rsidRPr="00034910">
        <w:t>Peu à peu</w:t>
      </w:r>
      <w:r w:rsidR="00E57EC9">
        <w:t xml:space="preserve">, </w:t>
      </w:r>
      <w:r w:rsidRPr="00034910">
        <w:t>il s</w:t>
      </w:r>
      <w:r w:rsidR="00E57EC9">
        <w:t>’</w:t>
      </w:r>
      <w:r w:rsidRPr="00034910">
        <w:t>était glissé jusqu</w:t>
      </w:r>
      <w:r w:rsidR="00E57EC9">
        <w:t>’</w:t>
      </w:r>
      <w:r w:rsidRPr="00034910">
        <w:t>au premier rang des curieux</w:t>
      </w:r>
      <w:r w:rsidR="00E57EC9">
        <w:t xml:space="preserve">. </w:t>
      </w:r>
      <w:r w:rsidRPr="00034910">
        <w:t>Là</w:t>
      </w:r>
      <w:r w:rsidR="00E57EC9">
        <w:t xml:space="preserve">, </w:t>
      </w:r>
      <w:r w:rsidRPr="00034910">
        <w:t xml:space="preserve">les regards rivés sur le cosaque </w:t>
      </w:r>
      <w:proofErr w:type="spellStart"/>
      <w:r w:rsidRPr="00034910">
        <w:t>Yégor</w:t>
      </w:r>
      <w:proofErr w:type="spellEnd"/>
      <w:r w:rsidR="00E57EC9">
        <w:t xml:space="preserve">, </w:t>
      </w:r>
      <w:r w:rsidRPr="00034910">
        <w:t>il écoutait</w:t>
      </w:r>
      <w:r w:rsidR="00E57EC9">
        <w:t xml:space="preserve">. </w:t>
      </w:r>
      <w:r w:rsidRPr="00034910">
        <w:t>À le voir</w:t>
      </w:r>
      <w:r w:rsidR="00E57EC9">
        <w:t xml:space="preserve">, </w:t>
      </w:r>
      <w:r w:rsidRPr="00034910">
        <w:t>on eût cru que sa vie dépendait de ce qu</w:t>
      </w:r>
      <w:r w:rsidR="00E57EC9">
        <w:t>’</w:t>
      </w:r>
      <w:r w:rsidRPr="00034910">
        <w:t>il allait dire</w:t>
      </w:r>
      <w:r w:rsidR="00E57EC9">
        <w:t>.</w:t>
      </w:r>
    </w:p>
    <w:p w14:paraId="2EF1908A" w14:textId="77777777" w:rsidR="00E57EC9" w:rsidRDefault="00776CEA" w:rsidP="00E57EC9">
      <w:proofErr w:type="spellStart"/>
      <w:r w:rsidRPr="00034910">
        <w:t>Nège</w:t>
      </w:r>
      <w:proofErr w:type="spellEnd"/>
      <w:r w:rsidRPr="00034910">
        <w:t xml:space="preserve"> voulait savoir</w:t>
      </w:r>
      <w:r w:rsidR="00E57EC9">
        <w:t xml:space="preserve">. </w:t>
      </w:r>
      <w:r w:rsidRPr="00034910">
        <w:t>Elle imposa silence d</w:t>
      </w:r>
      <w:r w:rsidR="00E57EC9">
        <w:t>’</w:t>
      </w:r>
      <w:r w:rsidRPr="00034910">
        <w:t>un geste violent à tous ces gens qui échangeaient des questions inutiles</w:t>
      </w:r>
      <w:r w:rsidR="00E57EC9">
        <w:t xml:space="preserve">. </w:t>
      </w:r>
      <w:r w:rsidRPr="00034910">
        <w:t>Furieuse devant l</w:t>
      </w:r>
      <w:r w:rsidR="00E57EC9">
        <w:t>’</w:t>
      </w:r>
      <w:r w:rsidRPr="00034910">
        <w:t>incompréhensible</w:t>
      </w:r>
      <w:r w:rsidR="00E57EC9">
        <w:t xml:space="preserve">, </w:t>
      </w:r>
      <w:r w:rsidRPr="00034910">
        <w:t>la jeune fille saisit le cosaque par le bras</w:t>
      </w:r>
      <w:r w:rsidR="00E57EC9">
        <w:t>.</w:t>
      </w:r>
    </w:p>
    <w:p w14:paraId="0EE0B11F" w14:textId="77777777" w:rsidR="00E57EC9" w:rsidRDefault="00E57EC9" w:rsidP="00E57EC9">
      <w:r>
        <w:t>— </w:t>
      </w:r>
      <w:r w:rsidR="00776CEA" w:rsidRPr="00034910">
        <w:t>Assez parlé en charade</w:t>
      </w:r>
      <w:r>
        <w:t xml:space="preserve">, </w:t>
      </w:r>
      <w:proofErr w:type="spellStart"/>
      <w:r w:rsidR="00776CEA" w:rsidRPr="00034910">
        <w:t>Yégor</w:t>
      </w:r>
      <w:proofErr w:type="spellEnd"/>
      <w:r>
        <w:t xml:space="preserve">, </w:t>
      </w:r>
      <w:r w:rsidR="00776CEA" w:rsidRPr="00034910">
        <w:t>sois bref et clair</w:t>
      </w:r>
      <w:r>
        <w:t xml:space="preserve"> ; </w:t>
      </w:r>
      <w:r w:rsidR="00776CEA" w:rsidRPr="00034910">
        <w:t>que t</w:t>
      </w:r>
      <w:r>
        <w:t>’</w:t>
      </w:r>
      <w:r w:rsidR="00776CEA" w:rsidRPr="00034910">
        <w:t>a dit le docteur</w:t>
      </w:r>
      <w:r>
        <w:t> ?</w:t>
      </w:r>
    </w:p>
    <w:p w14:paraId="249B09F4" w14:textId="77777777" w:rsidR="00E57EC9" w:rsidRDefault="00E57EC9" w:rsidP="00E57EC9">
      <w:r>
        <w:t>— </w:t>
      </w:r>
      <w:r w:rsidR="00776CEA" w:rsidRPr="00034910">
        <w:t>Ce que je viens de répéter</w:t>
      </w:r>
      <w:r>
        <w:t xml:space="preserve">, </w:t>
      </w:r>
      <w:r w:rsidR="00776CEA" w:rsidRPr="00034910">
        <w:t>Barine</w:t>
      </w:r>
      <w:r>
        <w:t>.</w:t>
      </w:r>
    </w:p>
    <w:p w14:paraId="3981B223" w14:textId="77777777" w:rsidR="00E57EC9" w:rsidRDefault="00E57EC9" w:rsidP="00E57EC9">
      <w:r>
        <w:t>— </w:t>
      </w:r>
      <w:r w:rsidR="00776CEA" w:rsidRPr="00034910">
        <w:t>Mais encore</w:t>
      </w:r>
      <w:r>
        <w:t xml:space="preserve"> ? </w:t>
      </w:r>
      <w:r w:rsidR="00776CEA" w:rsidRPr="00034910">
        <w:t>Il t</w:t>
      </w:r>
      <w:r>
        <w:t>’</w:t>
      </w:r>
      <w:r w:rsidR="00776CEA" w:rsidRPr="00034910">
        <w:t>a donné des détails</w:t>
      </w:r>
      <w:r>
        <w:t xml:space="preserve"> ? </w:t>
      </w:r>
      <w:r w:rsidR="00776CEA" w:rsidRPr="00034910">
        <w:t>Il s</w:t>
      </w:r>
      <w:r>
        <w:t>’</w:t>
      </w:r>
      <w:r w:rsidR="00776CEA" w:rsidRPr="00034910">
        <w:t>agit de mes amies</w:t>
      </w:r>
      <w:r>
        <w:t xml:space="preserve">, </w:t>
      </w:r>
      <w:r w:rsidR="00776CEA" w:rsidRPr="00034910">
        <w:t>ne l</w:t>
      </w:r>
      <w:r>
        <w:t>’</w:t>
      </w:r>
      <w:r w:rsidR="00776CEA" w:rsidRPr="00034910">
        <w:t>oublie pas</w:t>
      </w:r>
      <w:r>
        <w:t xml:space="preserve">. </w:t>
      </w:r>
      <w:r w:rsidR="00776CEA" w:rsidRPr="00034910">
        <w:t>Les brûlures sont-elles graves</w:t>
      </w:r>
      <w:r>
        <w:t xml:space="preserve"> ? </w:t>
      </w:r>
      <w:r w:rsidR="00776CEA" w:rsidRPr="00034910">
        <w:t>Nécess</w:t>
      </w:r>
      <w:r w:rsidR="00776CEA" w:rsidRPr="00034910">
        <w:t>i</w:t>
      </w:r>
      <w:r w:rsidR="00776CEA" w:rsidRPr="00034910">
        <w:t>teront-elles un long repos</w:t>
      </w:r>
      <w:r>
        <w:t> ?</w:t>
      </w:r>
    </w:p>
    <w:p w14:paraId="52F430BE" w14:textId="77777777" w:rsidR="00E57EC9" w:rsidRDefault="00E57EC9" w:rsidP="00E57EC9">
      <w:r>
        <w:t>— </w:t>
      </w:r>
      <w:r w:rsidR="00776CEA" w:rsidRPr="00034910">
        <w:t>Le docteur espère que quelques jours suffiront</w:t>
      </w:r>
      <w:r>
        <w:t>.</w:t>
      </w:r>
    </w:p>
    <w:p w14:paraId="57498A24" w14:textId="77777777" w:rsidR="00E57EC9" w:rsidRDefault="00E57EC9" w:rsidP="00E57EC9">
      <w:r>
        <w:t>— </w:t>
      </w:r>
      <w:r w:rsidR="00776CEA" w:rsidRPr="00034910">
        <w:t>Bien</w:t>
      </w:r>
      <w:r>
        <w:t xml:space="preserve">. </w:t>
      </w:r>
      <w:r w:rsidR="00776CEA" w:rsidRPr="00034910">
        <w:t>Comment se sont-elles brûlées</w:t>
      </w:r>
      <w:r>
        <w:t> ?</w:t>
      </w:r>
    </w:p>
    <w:p w14:paraId="72DFC3CB" w14:textId="77777777" w:rsidR="00E57EC9" w:rsidRDefault="00E57EC9" w:rsidP="00E57EC9">
      <w:r>
        <w:t>— </w:t>
      </w:r>
      <w:r w:rsidR="00776CEA" w:rsidRPr="00034910">
        <w:t>Personne ne le sait</w:t>
      </w:r>
      <w:r>
        <w:t xml:space="preserve">, </w:t>
      </w:r>
      <w:r w:rsidR="00776CEA" w:rsidRPr="00034910">
        <w:t>Barine</w:t>
      </w:r>
      <w:r>
        <w:t>.</w:t>
      </w:r>
    </w:p>
    <w:p w14:paraId="4DCAF2A9" w14:textId="77777777" w:rsidR="00E57EC9" w:rsidRDefault="00E57EC9" w:rsidP="00E57EC9">
      <w:r>
        <w:t>— </w:t>
      </w:r>
      <w:r w:rsidR="00776CEA" w:rsidRPr="00034910">
        <w:t>C</w:t>
      </w:r>
      <w:r>
        <w:t>’</w:t>
      </w:r>
      <w:r w:rsidR="00776CEA" w:rsidRPr="00034910">
        <w:t>est stupide ce que tu me contes là</w:t>
      </w:r>
      <w:r>
        <w:t xml:space="preserve">. </w:t>
      </w:r>
      <w:r w:rsidR="00776CEA" w:rsidRPr="00034910">
        <w:t>Ces demoiselles ont bien dû s</w:t>
      </w:r>
      <w:r>
        <w:t>’</w:t>
      </w:r>
      <w:r w:rsidR="00776CEA" w:rsidRPr="00034910">
        <w:t>apercevoir</w:t>
      </w:r>
      <w:r>
        <w:t xml:space="preserve">… </w:t>
      </w:r>
      <w:r w:rsidR="00776CEA" w:rsidRPr="00034910">
        <w:t>Quand on s</w:t>
      </w:r>
      <w:r>
        <w:t>’</w:t>
      </w:r>
      <w:r w:rsidR="00776CEA" w:rsidRPr="00034910">
        <w:t>incendie</w:t>
      </w:r>
      <w:r>
        <w:t xml:space="preserve">, </w:t>
      </w:r>
      <w:r w:rsidR="00776CEA" w:rsidRPr="00034910">
        <w:t>on le remarque</w:t>
      </w:r>
      <w:r>
        <w:t>.</w:t>
      </w:r>
    </w:p>
    <w:p w14:paraId="1BCEF183" w14:textId="77777777" w:rsidR="00E57EC9" w:rsidRDefault="00E57EC9" w:rsidP="00E57EC9">
      <w:r>
        <w:t>— </w:t>
      </w:r>
      <w:r w:rsidR="00776CEA" w:rsidRPr="00034910">
        <w:t>J</w:t>
      </w:r>
      <w:r>
        <w:t>’</w:t>
      </w:r>
      <w:r w:rsidR="00776CEA" w:rsidRPr="00034910">
        <w:t>en demande excuse à la Barine</w:t>
      </w:r>
      <w:r>
        <w:t xml:space="preserve">, </w:t>
      </w:r>
      <w:r w:rsidR="00776CEA" w:rsidRPr="00034910">
        <w:t>elles disent toutes qu</w:t>
      </w:r>
      <w:r>
        <w:t>’</w:t>
      </w:r>
      <w:r w:rsidR="00776CEA" w:rsidRPr="00034910">
        <w:t>elles ne se sont pas rendu compte</w:t>
      </w:r>
      <w:r>
        <w:t>.</w:t>
      </w:r>
    </w:p>
    <w:p w14:paraId="304FE6C7" w14:textId="77777777" w:rsidR="00E57EC9" w:rsidRDefault="00E57EC9" w:rsidP="00E57EC9">
      <w:r>
        <w:lastRenderedPageBreak/>
        <w:t>— </w:t>
      </w:r>
      <w:r w:rsidR="00776CEA" w:rsidRPr="00034910">
        <w:t>C</w:t>
      </w:r>
      <w:r>
        <w:t>’</w:t>
      </w:r>
      <w:r w:rsidR="00776CEA" w:rsidRPr="00034910">
        <w:t>est trop fort</w:t>
      </w:r>
      <w:r>
        <w:t> !</w:t>
      </w:r>
    </w:p>
    <w:p w14:paraId="53900870" w14:textId="77777777" w:rsidR="00E57EC9" w:rsidRDefault="00776CEA" w:rsidP="00E57EC9">
      <w:r w:rsidRPr="00034910">
        <w:t>Ma foi</w:t>
      </w:r>
      <w:r w:rsidR="00E57EC9">
        <w:t xml:space="preserve">, </w:t>
      </w:r>
      <w:r w:rsidRPr="00034910">
        <w:t>tous les auditeurs opinèrent du bonnet</w:t>
      </w:r>
      <w:r w:rsidR="00E57EC9">
        <w:t xml:space="preserve">. </w:t>
      </w:r>
      <w:r w:rsidRPr="00034910">
        <w:t>Oui</w:t>
      </w:r>
      <w:r w:rsidR="00E57EC9">
        <w:t xml:space="preserve">, </w:t>
      </w:r>
      <w:r w:rsidRPr="00034910">
        <w:t>vra</w:t>
      </w:r>
      <w:r w:rsidRPr="00034910">
        <w:t>i</w:t>
      </w:r>
      <w:r w:rsidRPr="00034910">
        <w:t>ment c</w:t>
      </w:r>
      <w:r w:rsidR="00E57EC9">
        <w:t>’</w:t>
      </w:r>
      <w:r w:rsidRPr="00034910">
        <w:t>était trop fort</w:t>
      </w:r>
      <w:r w:rsidR="00E57EC9">
        <w:t xml:space="preserve">. </w:t>
      </w:r>
      <w:proofErr w:type="spellStart"/>
      <w:r w:rsidRPr="00034910">
        <w:t>Nège</w:t>
      </w:r>
      <w:proofErr w:type="spellEnd"/>
      <w:r w:rsidRPr="00034910">
        <w:t xml:space="preserve"> rugit</w:t>
      </w:r>
      <w:r w:rsidR="00E57EC9">
        <w:t xml:space="preserve">, </w:t>
      </w:r>
      <w:r w:rsidRPr="00034910">
        <w:t>autant que ses moyens vocaux le lui permirent</w:t>
      </w:r>
      <w:r w:rsidR="00E57EC9">
        <w:t> :</w:t>
      </w:r>
    </w:p>
    <w:p w14:paraId="46A9DACC" w14:textId="77777777" w:rsidR="00E57EC9" w:rsidRDefault="00E57EC9" w:rsidP="00E57EC9">
      <w:r>
        <w:t>— </w:t>
      </w:r>
      <w:r w:rsidR="00776CEA" w:rsidRPr="00034910">
        <w:t>Mais enfin</w:t>
      </w:r>
      <w:r>
        <w:t xml:space="preserve">, </w:t>
      </w:r>
      <w:r w:rsidR="00776CEA" w:rsidRPr="00034910">
        <w:t>elles se sont échaudées en mangeant un plat trop chaud</w:t>
      </w:r>
      <w:r>
        <w:t xml:space="preserve">, </w:t>
      </w:r>
      <w:r w:rsidR="00776CEA" w:rsidRPr="00034910">
        <w:t>en buvant une boisson bouillante</w:t>
      </w:r>
      <w:r>
        <w:t> ?</w:t>
      </w:r>
    </w:p>
    <w:p w14:paraId="75B6A776" w14:textId="77777777" w:rsidR="00E57EC9" w:rsidRDefault="00E57EC9" w:rsidP="00E57EC9">
      <w:r>
        <w:t>— </w:t>
      </w:r>
      <w:r w:rsidR="00776CEA" w:rsidRPr="00034910">
        <w:t>Non</w:t>
      </w:r>
      <w:r>
        <w:t xml:space="preserve">, </w:t>
      </w:r>
      <w:r w:rsidR="00776CEA" w:rsidRPr="00034910">
        <w:t>non</w:t>
      </w:r>
      <w:r>
        <w:t xml:space="preserve">. </w:t>
      </w:r>
      <w:r w:rsidR="00776CEA" w:rsidRPr="00034910">
        <w:t>Le repas était froid</w:t>
      </w:r>
      <w:r>
        <w:t xml:space="preserve">, </w:t>
      </w:r>
      <w:r w:rsidR="00776CEA" w:rsidRPr="00034910">
        <w:t>la boisson rafraîchie à la glace</w:t>
      </w:r>
      <w:r>
        <w:t>.</w:t>
      </w:r>
    </w:p>
    <w:p w14:paraId="5F035764" w14:textId="77777777" w:rsidR="00E57EC9" w:rsidRDefault="00776CEA" w:rsidP="00E57EC9">
      <w:r w:rsidRPr="00034910">
        <w:t>Cette fois</w:t>
      </w:r>
      <w:r w:rsidR="00E57EC9">
        <w:t xml:space="preserve">, </w:t>
      </w:r>
      <w:r w:rsidRPr="00034910">
        <w:t>un vent de folie sembla passer sur l</w:t>
      </w:r>
      <w:r w:rsidR="00E57EC9">
        <w:t>’</w:t>
      </w:r>
      <w:r w:rsidRPr="00034910">
        <w:t>assistance</w:t>
      </w:r>
      <w:r w:rsidR="00E57EC9">
        <w:t xml:space="preserve">. </w:t>
      </w:r>
      <w:r w:rsidRPr="00034910">
        <w:t>Des gens brûlés en mangeant froid</w:t>
      </w:r>
      <w:r w:rsidR="00E57EC9">
        <w:t xml:space="preserve"> ? </w:t>
      </w:r>
      <w:r w:rsidRPr="00034910">
        <w:t xml:space="preserve">Le comte </w:t>
      </w:r>
      <w:proofErr w:type="spellStart"/>
      <w:r w:rsidRPr="00034910">
        <w:t>Aïarouseff</w:t>
      </w:r>
      <w:proofErr w:type="spellEnd"/>
      <w:r w:rsidR="00E57EC9">
        <w:t xml:space="preserve">, </w:t>
      </w:r>
      <w:proofErr w:type="spellStart"/>
      <w:r w:rsidRPr="00034910">
        <w:t>Nège</w:t>
      </w:r>
      <w:proofErr w:type="spellEnd"/>
      <w:r w:rsidR="00E57EC9">
        <w:t xml:space="preserve">, </w:t>
      </w:r>
      <w:r w:rsidRPr="00034910">
        <w:t>vingt spectateurs entourèrent le cosaque</w:t>
      </w:r>
      <w:r w:rsidR="00E57EC9">
        <w:t>.</w:t>
      </w:r>
    </w:p>
    <w:p w14:paraId="13AB23CF" w14:textId="77777777" w:rsidR="00E57EC9" w:rsidRDefault="00E57EC9" w:rsidP="00E57EC9">
      <w:r>
        <w:t>— </w:t>
      </w:r>
      <w:r w:rsidR="00776CEA" w:rsidRPr="00034910">
        <w:t>Garçon</w:t>
      </w:r>
      <w:r>
        <w:t xml:space="preserve">, </w:t>
      </w:r>
      <w:r w:rsidR="00776CEA" w:rsidRPr="00034910">
        <w:t>tu ne sais ce que tu dis</w:t>
      </w:r>
      <w:r>
        <w:t>.</w:t>
      </w:r>
    </w:p>
    <w:p w14:paraId="5EC1CF31" w14:textId="77777777" w:rsidR="00E57EC9" w:rsidRDefault="00E57EC9" w:rsidP="00E57EC9">
      <w:r>
        <w:t>— </w:t>
      </w:r>
      <w:r w:rsidR="00776CEA" w:rsidRPr="00034910">
        <w:t>On s</w:t>
      </w:r>
      <w:r>
        <w:t>’</w:t>
      </w:r>
      <w:r w:rsidR="00776CEA" w:rsidRPr="00034910">
        <w:t>est moqué de toi</w:t>
      </w:r>
      <w:r>
        <w:t> !</w:t>
      </w:r>
    </w:p>
    <w:p w14:paraId="5E1035A1" w14:textId="77777777" w:rsidR="00E57EC9" w:rsidRDefault="00E57EC9" w:rsidP="00E57EC9">
      <w:pPr>
        <w:rPr>
          <w:i/>
          <w:iCs/>
        </w:rPr>
      </w:pPr>
      <w:r>
        <w:t>— </w:t>
      </w:r>
      <w:r w:rsidR="00776CEA" w:rsidRPr="00034910">
        <w:t>On t</w:t>
      </w:r>
      <w:r>
        <w:t>’</w:t>
      </w:r>
      <w:r w:rsidR="00776CEA" w:rsidRPr="00034910">
        <w:t>a traité comme ces soldats naïfs</w:t>
      </w:r>
      <w:r>
        <w:t xml:space="preserve">, </w:t>
      </w:r>
      <w:r w:rsidR="00776CEA" w:rsidRPr="00034910">
        <w:t xml:space="preserve">auxquels on envoie chercher la </w:t>
      </w:r>
      <w:r w:rsidR="00776CEA" w:rsidRPr="00034910">
        <w:rPr>
          <w:i/>
          <w:iCs/>
        </w:rPr>
        <w:t>clef du polygone</w:t>
      </w:r>
      <w:r>
        <w:rPr>
          <w:i/>
          <w:iCs/>
        </w:rPr>
        <w:t xml:space="preserve">, </w:t>
      </w:r>
      <w:r w:rsidR="00776CEA" w:rsidRPr="00F75C40">
        <w:t xml:space="preserve">le </w:t>
      </w:r>
      <w:r w:rsidR="00776CEA" w:rsidRPr="00034910">
        <w:rPr>
          <w:i/>
          <w:iCs/>
        </w:rPr>
        <w:t xml:space="preserve">pivot de conversion </w:t>
      </w:r>
      <w:r w:rsidR="00776CEA" w:rsidRPr="00034910">
        <w:t xml:space="preserve">ou la </w:t>
      </w:r>
      <w:r w:rsidR="00776CEA" w:rsidRPr="00034910">
        <w:rPr>
          <w:i/>
          <w:iCs/>
        </w:rPr>
        <w:t>traje</w:t>
      </w:r>
      <w:r w:rsidR="00776CEA" w:rsidRPr="00034910">
        <w:rPr>
          <w:i/>
          <w:iCs/>
        </w:rPr>
        <w:t>c</w:t>
      </w:r>
      <w:r w:rsidR="00776CEA" w:rsidRPr="00034910">
        <w:rPr>
          <w:i/>
          <w:iCs/>
        </w:rPr>
        <w:t>toire</w:t>
      </w:r>
      <w:r>
        <w:rPr>
          <w:i/>
          <w:iCs/>
        </w:rPr>
        <w:t>.</w:t>
      </w:r>
    </w:p>
    <w:p w14:paraId="5162187B" w14:textId="77777777" w:rsidR="00E57EC9" w:rsidRDefault="00776CEA" w:rsidP="00E57EC9">
      <w:r w:rsidRPr="00034910">
        <w:t>Sous cette tempête</w:t>
      </w:r>
      <w:r w:rsidR="00E57EC9">
        <w:t xml:space="preserve">, </w:t>
      </w:r>
      <w:r w:rsidRPr="00034910">
        <w:t>le cosaque demeura d</w:t>
      </w:r>
      <w:r w:rsidR="00E57EC9">
        <w:t>’</w:t>
      </w:r>
      <w:r w:rsidRPr="00034910">
        <w:t>un calme inalt</w:t>
      </w:r>
      <w:r w:rsidRPr="00034910">
        <w:t>é</w:t>
      </w:r>
      <w:r w:rsidRPr="00034910">
        <w:t>rable</w:t>
      </w:r>
      <w:r w:rsidR="00E57EC9">
        <w:t>.</w:t>
      </w:r>
    </w:p>
    <w:p w14:paraId="5446E236" w14:textId="77777777" w:rsidR="00E57EC9" w:rsidRDefault="00E57EC9" w:rsidP="00E57EC9">
      <w:r>
        <w:t>— </w:t>
      </w:r>
      <w:r w:rsidR="00776CEA" w:rsidRPr="00034910">
        <w:t>Le docteur ne se moquerait pas d</w:t>
      </w:r>
      <w:r>
        <w:t>’</w:t>
      </w:r>
      <w:r w:rsidR="00776CEA" w:rsidRPr="00034910">
        <w:t>un fidèle serviteur du czar</w:t>
      </w:r>
      <w:r>
        <w:t xml:space="preserve">, </w:t>
      </w:r>
      <w:r w:rsidR="00776CEA" w:rsidRPr="00034910">
        <w:t xml:space="preserve">représentant la volonté de Son Excellence le vice-gouverneur comte </w:t>
      </w:r>
      <w:proofErr w:type="spellStart"/>
      <w:r w:rsidR="00776CEA" w:rsidRPr="00034910">
        <w:t>Aïarouseff</w:t>
      </w:r>
      <w:proofErr w:type="spellEnd"/>
      <w:r>
        <w:t>.</w:t>
      </w:r>
    </w:p>
    <w:p w14:paraId="2F2BF4B5" w14:textId="77777777" w:rsidR="00E57EC9" w:rsidRDefault="00E57EC9" w:rsidP="00E57EC9">
      <w:r>
        <w:t>— </w:t>
      </w:r>
      <w:r w:rsidR="00776CEA" w:rsidRPr="00034910">
        <w:t>C</w:t>
      </w:r>
      <w:r>
        <w:t>’</w:t>
      </w:r>
      <w:r w:rsidR="00776CEA" w:rsidRPr="00034910">
        <w:t>est vrai</w:t>
      </w:r>
      <w:r>
        <w:t xml:space="preserve">, </w:t>
      </w:r>
      <w:r w:rsidR="00776CEA" w:rsidRPr="00034910">
        <w:t>c</w:t>
      </w:r>
      <w:r>
        <w:t>’</w:t>
      </w:r>
      <w:r w:rsidR="00776CEA" w:rsidRPr="00034910">
        <w:t>est vrai</w:t>
      </w:r>
      <w:r>
        <w:t xml:space="preserve">, </w:t>
      </w:r>
      <w:r w:rsidR="00776CEA" w:rsidRPr="00034910">
        <w:t>firent plusieurs voix</w:t>
      </w:r>
      <w:r>
        <w:t xml:space="preserve">, </w:t>
      </w:r>
      <w:r w:rsidR="00776CEA" w:rsidRPr="00034910">
        <w:t>parmi lesque</w:t>
      </w:r>
      <w:r w:rsidR="00776CEA" w:rsidRPr="00034910">
        <w:t>l</w:t>
      </w:r>
      <w:r w:rsidR="00776CEA" w:rsidRPr="00034910">
        <w:t>les on distinguait celle de Larmette</w:t>
      </w:r>
      <w:r>
        <w:t>.</w:t>
      </w:r>
    </w:p>
    <w:p w14:paraId="6E853610" w14:textId="77777777" w:rsidR="00E57EC9" w:rsidRDefault="00E57EC9" w:rsidP="00E57EC9">
      <w:r>
        <w:t>— </w:t>
      </w:r>
      <w:r w:rsidR="00776CEA" w:rsidRPr="00034910">
        <w:t>Alors</w:t>
      </w:r>
      <w:r>
        <w:t xml:space="preserve">, </w:t>
      </w:r>
      <w:r w:rsidR="00776CEA" w:rsidRPr="00034910">
        <w:t>parle</w:t>
      </w:r>
      <w:r>
        <w:t xml:space="preserve">, </w:t>
      </w:r>
      <w:r w:rsidR="00776CEA" w:rsidRPr="00034910">
        <w:t>parle donc</w:t>
      </w:r>
      <w:r>
        <w:t xml:space="preserve">. </w:t>
      </w:r>
      <w:r w:rsidR="00776CEA" w:rsidRPr="00034910">
        <w:t>Répète ce qu</w:t>
      </w:r>
      <w:r>
        <w:t>’</w:t>
      </w:r>
      <w:r w:rsidR="00776CEA" w:rsidRPr="00034910">
        <w:t>il t</w:t>
      </w:r>
      <w:r>
        <w:t>’</w:t>
      </w:r>
      <w:r w:rsidR="00776CEA" w:rsidRPr="00034910">
        <w:t>a déclaré</w:t>
      </w:r>
      <w:r>
        <w:t xml:space="preserve">, </w:t>
      </w:r>
      <w:r w:rsidR="00776CEA" w:rsidRPr="00034910">
        <w:t>si tu ne veux me faire expirer d</w:t>
      </w:r>
      <w:r>
        <w:t>’</w:t>
      </w:r>
      <w:r w:rsidR="00776CEA" w:rsidRPr="00034910">
        <w:t>impatience</w:t>
      </w:r>
      <w:r>
        <w:t>.</w:t>
      </w:r>
    </w:p>
    <w:p w14:paraId="20C93004" w14:textId="77777777" w:rsidR="00E57EC9" w:rsidRDefault="00776CEA" w:rsidP="00E57EC9">
      <w:proofErr w:type="spellStart"/>
      <w:r w:rsidRPr="00034910">
        <w:t>Yégor</w:t>
      </w:r>
      <w:proofErr w:type="spellEnd"/>
      <w:r w:rsidRPr="00034910">
        <w:t xml:space="preserve"> s</w:t>
      </w:r>
      <w:r w:rsidR="00E57EC9">
        <w:t>’</w:t>
      </w:r>
      <w:r w:rsidRPr="00034910">
        <w:t>inclina</w:t>
      </w:r>
      <w:r w:rsidR="00E57EC9">
        <w:t>.</w:t>
      </w:r>
    </w:p>
    <w:p w14:paraId="7F7A1F35" w14:textId="77777777" w:rsidR="00E57EC9" w:rsidRDefault="00E57EC9" w:rsidP="00E57EC9">
      <w:r>
        <w:lastRenderedPageBreak/>
        <w:t>— </w:t>
      </w:r>
      <w:r w:rsidR="00776CEA" w:rsidRPr="00034910">
        <w:t>Je t</w:t>
      </w:r>
      <w:r>
        <w:t>’</w:t>
      </w:r>
      <w:r w:rsidR="00776CEA" w:rsidRPr="00034910">
        <w:t>obéis</w:t>
      </w:r>
      <w:r>
        <w:t xml:space="preserve">, </w:t>
      </w:r>
      <w:r w:rsidR="00776CEA" w:rsidRPr="00034910">
        <w:t>Barine</w:t>
      </w:r>
      <w:r>
        <w:t xml:space="preserve"> ; </w:t>
      </w:r>
      <w:r w:rsidR="00776CEA" w:rsidRPr="00034910">
        <w:t>mais cela est très difficile à exprimer</w:t>
      </w:r>
      <w:r>
        <w:t xml:space="preserve">. </w:t>
      </w:r>
      <w:r w:rsidR="00776CEA" w:rsidRPr="00034910">
        <w:t>Je ne suis qu</w:t>
      </w:r>
      <w:r>
        <w:t>’</w:t>
      </w:r>
      <w:r w:rsidR="00776CEA" w:rsidRPr="00034910">
        <w:t>un soldat</w:t>
      </w:r>
      <w:r>
        <w:t xml:space="preserve">, </w:t>
      </w:r>
      <w:r w:rsidR="00776CEA" w:rsidRPr="00034910">
        <w:t>je ne sais pas les mots qui plaisent à la noblesse</w:t>
      </w:r>
      <w:r>
        <w:t xml:space="preserve">… </w:t>
      </w:r>
      <w:r w:rsidR="00776CEA" w:rsidRPr="00034910">
        <w:t>je vous prie de me laisser réfléchir une minute</w:t>
      </w:r>
      <w:r>
        <w:t xml:space="preserve">, </w:t>
      </w:r>
      <w:r w:rsidR="00776CEA" w:rsidRPr="00034910">
        <w:t>le temps de me rappeler les paroles du savant docteur</w:t>
      </w:r>
      <w:r>
        <w:t xml:space="preserve">. </w:t>
      </w:r>
      <w:r w:rsidR="00776CEA" w:rsidRPr="00034910">
        <w:t>En disant exactement la même chose que lui</w:t>
      </w:r>
      <w:r>
        <w:t xml:space="preserve">, </w:t>
      </w:r>
      <w:r w:rsidR="00776CEA" w:rsidRPr="00034910">
        <w:t>j</w:t>
      </w:r>
      <w:r>
        <w:t>’</w:t>
      </w:r>
      <w:r w:rsidR="00776CEA" w:rsidRPr="00034910">
        <w:t>espère me faire compre</w:t>
      </w:r>
      <w:r w:rsidR="00776CEA" w:rsidRPr="00034910">
        <w:t>n</w:t>
      </w:r>
      <w:r w:rsidR="00776CEA" w:rsidRPr="00034910">
        <w:t>dre de vos oreilles excellentissimes</w:t>
      </w:r>
      <w:r>
        <w:t>.</w:t>
      </w:r>
    </w:p>
    <w:p w14:paraId="6BD57A63" w14:textId="77777777" w:rsidR="00E57EC9" w:rsidRDefault="00776CEA" w:rsidP="00E57EC9">
      <w:r w:rsidRPr="00034910">
        <w:t>Et le vice-gouverneur</w:t>
      </w:r>
      <w:r w:rsidR="00E57EC9">
        <w:t xml:space="preserve">, </w:t>
      </w:r>
      <w:proofErr w:type="spellStart"/>
      <w:r w:rsidRPr="00034910">
        <w:t>Nège</w:t>
      </w:r>
      <w:proofErr w:type="spellEnd"/>
      <w:r w:rsidR="00E57EC9">
        <w:t xml:space="preserve">, </w:t>
      </w:r>
      <w:r w:rsidRPr="00034910">
        <w:t>ayant consenti</w:t>
      </w:r>
      <w:r w:rsidR="00E57EC9">
        <w:t xml:space="preserve">, </w:t>
      </w:r>
      <w:r w:rsidRPr="00034910">
        <w:t>un silence r</w:t>
      </w:r>
      <w:r w:rsidRPr="00034910">
        <w:t>é</w:t>
      </w:r>
      <w:r w:rsidRPr="00034910">
        <w:t>gna dans la salle</w:t>
      </w:r>
      <w:r w:rsidR="00E57EC9">
        <w:t xml:space="preserve">. </w:t>
      </w:r>
      <w:r w:rsidRPr="00034910">
        <w:t>Tout le monde attendait</w:t>
      </w:r>
      <w:r w:rsidR="00E57EC9">
        <w:t xml:space="preserve">, </w:t>
      </w:r>
      <w:r w:rsidRPr="00034910">
        <w:t>avide de discerner quelque chose de clair dans cette obscure affaire</w:t>
      </w:r>
      <w:r w:rsidR="00E57EC9">
        <w:t xml:space="preserve">. </w:t>
      </w:r>
      <w:r w:rsidRPr="00034910">
        <w:t>Enfin</w:t>
      </w:r>
      <w:r w:rsidR="00E57EC9">
        <w:t xml:space="preserve">, </w:t>
      </w:r>
      <w:r w:rsidRPr="00034910">
        <w:t>le cos</w:t>
      </w:r>
      <w:r w:rsidRPr="00034910">
        <w:t>a</w:t>
      </w:r>
      <w:r w:rsidRPr="00034910">
        <w:t>que releva la tête</w:t>
      </w:r>
      <w:r w:rsidR="00E57EC9">
        <w:t>.</w:t>
      </w:r>
    </w:p>
    <w:p w14:paraId="5FB181D1" w14:textId="77777777" w:rsidR="00E57EC9" w:rsidRDefault="00E57EC9" w:rsidP="00E57EC9">
      <w:r>
        <w:t>— </w:t>
      </w:r>
      <w:r w:rsidR="00776CEA" w:rsidRPr="00034910">
        <w:t>Voilà</w:t>
      </w:r>
      <w:r>
        <w:t xml:space="preserve">. </w:t>
      </w:r>
      <w:r w:rsidR="00776CEA" w:rsidRPr="00034910">
        <w:t>Le docteur m</w:t>
      </w:r>
      <w:r>
        <w:t>’</w:t>
      </w:r>
      <w:r w:rsidR="00776CEA" w:rsidRPr="00034910">
        <w:t>a dit</w:t>
      </w:r>
      <w:r>
        <w:t xml:space="preserve"> : </w:t>
      </w:r>
      <w:r w:rsidR="00776CEA" w:rsidRPr="00034910">
        <w:t>Mon brave</w:t>
      </w:r>
      <w:r>
        <w:t xml:space="preserve">, </w:t>
      </w:r>
      <w:r w:rsidR="00776CEA" w:rsidRPr="00034910">
        <w:t>tu n</w:t>
      </w:r>
      <w:r>
        <w:t>’</w:t>
      </w:r>
      <w:r w:rsidR="00776CEA" w:rsidRPr="00034910">
        <w:t>es certain</w:t>
      </w:r>
      <w:r w:rsidR="00776CEA" w:rsidRPr="00034910">
        <w:t>e</w:t>
      </w:r>
      <w:r w:rsidR="00776CEA" w:rsidRPr="00034910">
        <w:t>ment pas fort en médecine</w:t>
      </w:r>
      <w:r>
        <w:t xml:space="preserve">. </w:t>
      </w:r>
      <w:r w:rsidR="00776CEA" w:rsidRPr="00034910">
        <w:t>Écoute bien pour rapporter mes conclusions sans les dénaturer</w:t>
      </w:r>
      <w:r>
        <w:t>.</w:t>
      </w:r>
    </w:p>
    <w:p w14:paraId="75D71D03" w14:textId="77777777" w:rsidR="00E57EC9" w:rsidRDefault="00E57EC9" w:rsidP="00E57EC9">
      <w:r>
        <w:t>— </w:t>
      </w:r>
      <w:r w:rsidR="00776CEA" w:rsidRPr="00034910">
        <w:t>J</w:t>
      </w:r>
      <w:r>
        <w:t>’</w:t>
      </w:r>
      <w:r w:rsidR="00776CEA" w:rsidRPr="00034910">
        <w:t>écoute comme si tu étais mon ataman</w:t>
      </w:r>
      <w:r>
        <w:t xml:space="preserve"> (</w:t>
      </w:r>
      <w:r w:rsidR="00776CEA" w:rsidRPr="00034910">
        <w:t>chef cosaque</w:t>
      </w:r>
      <w:r>
        <w:t xml:space="preserve">), </w:t>
      </w:r>
      <w:r w:rsidR="00776CEA" w:rsidRPr="00034910">
        <w:t>petit père</w:t>
      </w:r>
      <w:r>
        <w:t xml:space="preserve">, </w:t>
      </w:r>
      <w:r w:rsidR="00776CEA" w:rsidRPr="00034910">
        <w:t>ai-je répondu</w:t>
      </w:r>
      <w:r>
        <w:t>.</w:t>
      </w:r>
    </w:p>
    <w:p w14:paraId="640E8103" w14:textId="77777777" w:rsidR="00E57EC9" w:rsidRDefault="00E57EC9" w:rsidP="00E57EC9">
      <w:r>
        <w:t>— </w:t>
      </w:r>
      <w:r w:rsidR="00776CEA" w:rsidRPr="00034910">
        <w:t>C</w:t>
      </w:r>
      <w:r>
        <w:t>’</w:t>
      </w:r>
      <w:r w:rsidR="00776CEA" w:rsidRPr="00034910">
        <w:t>est parfait</w:t>
      </w:r>
      <w:r>
        <w:t xml:space="preserve">. </w:t>
      </w:r>
      <w:r w:rsidR="00776CEA" w:rsidRPr="00034910">
        <w:t>Eh bien</w:t>
      </w:r>
      <w:r>
        <w:t xml:space="preserve">, </w:t>
      </w:r>
      <w:r w:rsidR="00776CEA" w:rsidRPr="00034910">
        <w:t>donc</w:t>
      </w:r>
      <w:r>
        <w:t xml:space="preserve">, </w:t>
      </w:r>
      <w:r w:rsidR="00776CEA" w:rsidRPr="00034910">
        <w:t>en médecine</w:t>
      </w:r>
      <w:r>
        <w:t xml:space="preserve">, </w:t>
      </w:r>
      <w:r w:rsidR="00776CEA" w:rsidRPr="00034910">
        <w:t>quand nous voulons exprimer l</w:t>
      </w:r>
      <w:r>
        <w:t>’</w:t>
      </w:r>
      <w:r w:rsidR="00776CEA" w:rsidRPr="00034910">
        <w:t>inflammation</w:t>
      </w:r>
      <w:r>
        <w:t xml:space="preserve">, </w:t>
      </w:r>
      <w:r w:rsidR="00776CEA" w:rsidRPr="00034910">
        <w:t>nous désignons la maladie par le nom de l</w:t>
      </w:r>
      <w:r>
        <w:t>’</w:t>
      </w:r>
      <w:r w:rsidR="00776CEA" w:rsidRPr="00034910">
        <w:t>organe suivi de la terminaison ite</w:t>
      </w:r>
      <w:r>
        <w:t xml:space="preserve">. </w:t>
      </w:r>
      <w:r w:rsidR="00776CEA" w:rsidRPr="00034910">
        <w:t>Ainsi</w:t>
      </w:r>
      <w:r>
        <w:t xml:space="preserve">, </w:t>
      </w:r>
      <w:proofErr w:type="spellStart"/>
      <w:r w:rsidR="00776CEA" w:rsidRPr="00034910">
        <w:t>gastr</w:t>
      </w:r>
      <w:proofErr w:type="spellEnd"/>
      <w:r>
        <w:t xml:space="preserve">… </w:t>
      </w:r>
      <w:r w:rsidR="00776CEA" w:rsidRPr="00034910">
        <w:t>ite</w:t>
      </w:r>
      <w:r>
        <w:t xml:space="preserve"> (</w:t>
      </w:r>
      <w:r w:rsidR="00776CEA" w:rsidRPr="00034910">
        <w:t>affection de l</w:t>
      </w:r>
      <w:r>
        <w:t>’</w:t>
      </w:r>
      <w:r w:rsidR="00776CEA" w:rsidRPr="00034910">
        <w:t>estomac</w:t>
      </w:r>
      <w:r>
        <w:t xml:space="preserve">), </w:t>
      </w:r>
      <w:proofErr w:type="spellStart"/>
      <w:r w:rsidR="00776CEA" w:rsidRPr="00034910">
        <w:t>céphal</w:t>
      </w:r>
      <w:proofErr w:type="spellEnd"/>
      <w:r>
        <w:t xml:space="preserve">… </w:t>
      </w:r>
      <w:r w:rsidR="00776CEA" w:rsidRPr="00034910">
        <w:t>ite</w:t>
      </w:r>
      <w:r>
        <w:t xml:space="preserve"> (</w:t>
      </w:r>
      <w:r w:rsidR="00776CEA" w:rsidRPr="00034910">
        <w:t xml:space="preserve">mal qui a son </w:t>
      </w:r>
      <w:proofErr w:type="spellStart"/>
      <w:r w:rsidR="00776CEA" w:rsidRPr="00034910">
        <w:t>siége</w:t>
      </w:r>
      <w:proofErr w:type="spellEnd"/>
      <w:r w:rsidR="00776CEA" w:rsidRPr="00034910">
        <w:t xml:space="preserve"> à la tête</w:t>
      </w:r>
      <w:r>
        <w:t xml:space="preserve">) ; </w:t>
      </w:r>
      <w:r w:rsidR="00776CEA" w:rsidRPr="00034910">
        <w:t>enter</w:t>
      </w:r>
      <w:r>
        <w:t xml:space="preserve">… </w:t>
      </w:r>
      <w:r w:rsidR="00776CEA" w:rsidRPr="00034910">
        <w:t>ite</w:t>
      </w:r>
      <w:r>
        <w:t xml:space="preserve"> (</w:t>
      </w:r>
      <w:r w:rsidR="00776CEA" w:rsidRPr="00034910">
        <w:t>touchant l</w:t>
      </w:r>
      <w:r>
        <w:t>’</w:t>
      </w:r>
      <w:r w:rsidR="00776CEA" w:rsidRPr="00034910">
        <w:t>intestin</w:t>
      </w:r>
      <w:r>
        <w:t xml:space="preserve">) ; </w:t>
      </w:r>
      <w:proofErr w:type="spellStart"/>
      <w:r w:rsidR="00776CEA" w:rsidRPr="00034910">
        <w:t>méning</w:t>
      </w:r>
      <w:proofErr w:type="spellEnd"/>
      <w:r>
        <w:t xml:space="preserve">… </w:t>
      </w:r>
      <w:r w:rsidR="00776CEA" w:rsidRPr="00034910">
        <w:t>ite</w:t>
      </w:r>
      <w:r>
        <w:t xml:space="preserve"> (</w:t>
      </w:r>
      <w:r w:rsidR="00776CEA" w:rsidRPr="00034910">
        <w:t>concernant les méninges</w:t>
      </w:r>
      <w:r>
        <w:t xml:space="preserve">), </w:t>
      </w:r>
      <w:r w:rsidR="00776CEA" w:rsidRPr="00034910">
        <w:t>tu comprends</w:t>
      </w:r>
      <w:r>
        <w:t> ?</w:t>
      </w:r>
    </w:p>
    <w:p w14:paraId="70400F57" w14:textId="77777777" w:rsidR="00E57EC9" w:rsidRDefault="00E57EC9" w:rsidP="00E57EC9">
      <w:r>
        <w:t>— </w:t>
      </w:r>
      <w:r w:rsidR="00776CEA" w:rsidRPr="00034910">
        <w:t>Oui</w:t>
      </w:r>
      <w:r>
        <w:t xml:space="preserve">, </w:t>
      </w:r>
      <w:r w:rsidR="00776CEA" w:rsidRPr="00034910">
        <w:t>petit père</w:t>
      </w:r>
      <w:r>
        <w:t xml:space="preserve">, </w:t>
      </w:r>
      <w:r w:rsidR="00776CEA" w:rsidRPr="00034910">
        <w:t>ai-je dit</w:t>
      </w:r>
      <w:r>
        <w:t xml:space="preserve">. </w:t>
      </w:r>
      <w:r w:rsidR="00776CEA" w:rsidRPr="00034910">
        <w:t>C</w:t>
      </w:r>
      <w:r>
        <w:t>’</w:t>
      </w:r>
      <w:r w:rsidR="00776CEA" w:rsidRPr="00034910">
        <w:t>est plus difficile que la théorie de l</w:t>
      </w:r>
      <w:r>
        <w:t>’</w:t>
      </w:r>
      <w:r w:rsidR="00776CEA" w:rsidRPr="00034910">
        <w:t>escadron</w:t>
      </w:r>
      <w:r>
        <w:t xml:space="preserve">, </w:t>
      </w:r>
      <w:r w:rsidR="00776CEA" w:rsidRPr="00034910">
        <w:t>mais en faisant attention</w:t>
      </w:r>
      <w:r>
        <w:t xml:space="preserve">, </w:t>
      </w:r>
      <w:r w:rsidR="00776CEA" w:rsidRPr="00034910">
        <w:t>cela entre tout de même</w:t>
      </w:r>
      <w:r>
        <w:t>.</w:t>
      </w:r>
    </w:p>
    <w:p w14:paraId="6D369B76" w14:textId="77777777" w:rsidR="00E57EC9" w:rsidRDefault="00E57EC9" w:rsidP="00E57EC9">
      <w:r>
        <w:t>— </w:t>
      </w:r>
      <w:r w:rsidR="00776CEA" w:rsidRPr="00034910">
        <w:t>De mieux en mieux</w:t>
      </w:r>
      <w:r>
        <w:t xml:space="preserve">. </w:t>
      </w:r>
      <w:r w:rsidR="00776CEA" w:rsidRPr="00034910">
        <w:t>Or</w:t>
      </w:r>
      <w:r>
        <w:t xml:space="preserve">, </w:t>
      </w:r>
      <w:r w:rsidR="00776CEA" w:rsidRPr="00034910">
        <w:t>mon ami</w:t>
      </w:r>
      <w:r>
        <w:t xml:space="preserve">, </w:t>
      </w:r>
      <w:r w:rsidR="00776CEA" w:rsidRPr="00034910">
        <w:t>l</w:t>
      </w:r>
      <w:r>
        <w:t>’</w:t>
      </w:r>
      <w:r w:rsidR="00776CEA" w:rsidRPr="00034910">
        <w:t>affection</w:t>
      </w:r>
      <w:r>
        <w:t xml:space="preserve">, </w:t>
      </w:r>
      <w:r w:rsidR="00776CEA" w:rsidRPr="00034910">
        <w:t>la brûlure qui a atteint au même moment tout le personnel de l</w:t>
      </w:r>
      <w:r>
        <w:t>’</w:t>
      </w:r>
      <w:r w:rsidR="00776CEA" w:rsidRPr="00034910">
        <w:t>institut des Nobles Barines</w:t>
      </w:r>
      <w:r>
        <w:t xml:space="preserve">, </w:t>
      </w:r>
      <w:r w:rsidR="00776CEA" w:rsidRPr="00034910">
        <w:t>pourrait s</w:t>
      </w:r>
      <w:r>
        <w:t>’</w:t>
      </w:r>
      <w:r w:rsidR="00776CEA" w:rsidRPr="00034910">
        <w:t>appeler</w:t>
      </w:r>
      <w:r>
        <w:t xml:space="preserve">, </w:t>
      </w:r>
      <w:r w:rsidR="00776CEA" w:rsidRPr="00034910">
        <w:t>en suivant la règle dont il s</w:t>
      </w:r>
      <w:r>
        <w:t>’</w:t>
      </w:r>
      <w:r w:rsidR="00776CEA" w:rsidRPr="00034910">
        <w:t>agit</w:t>
      </w:r>
      <w:r>
        <w:t xml:space="preserve">, </w:t>
      </w:r>
      <w:r w:rsidR="00776CEA" w:rsidRPr="00034910">
        <w:t>une général</w:t>
      </w:r>
      <w:r>
        <w:t xml:space="preserve">… </w:t>
      </w:r>
      <w:r w:rsidR="00776CEA" w:rsidRPr="00034910">
        <w:t>ite aiguë</w:t>
      </w:r>
      <w:r>
        <w:t xml:space="preserve">, </w:t>
      </w:r>
      <w:r w:rsidR="00776CEA" w:rsidRPr="00034910">
        <w:t>à caractère épidémique</w:t>
      </w:r>
      <w:r>
        <w:t>.</w:t>
      </w:r>
    </w:p>
    <w:p w14:paraId="36810141" w14:textId="77777777" w:rsidR="00E57EC9" w:rsidRDefault="00E57EC9" w:rsidP="00E57EC9">
      <w:r>
        <w:lastRenderedPageBreak/>
        <w:t>— </w:t>
      </w:r>
      <w:r w:rsidR="00776CEA" w:rsidRPr="00034910">
        <w:t xml:space="preserve">Une </w:t>
      </w:r>
      <w:proofErr w:type="spellStart"/>
      <w:r w:rsidR="00776CEA" w:rsidRPr="00034910">
        <w:t>généralite</w:t>
      </w:r>
      <w:proofErr w:type="spellEnd"/>
      <w:r>
        <w:t xml:space="preserve"> ! </w:t>
      </w:r>
      <w:r w:rsidR="00776CEA" w:rsidRPr="00034910">
        <w:t>s</w:t>
      </w:r>
      <w:r>
        <w:t>’</w:t>
      </w:r>
      <w:r w:rsidR="00776CEA" w:rsidRPr="00034910">
        <w:t>exclamèrent les personnes présentes sur un ton d</w:t>
      </w:r>
      <w:r>
        <w:t>’</w:t>
      </w:r>
      <w:r w:rsidR="00776CEA" w:rsidRPr="00034910">
        <w:t>inexprimable étonnement</w:t>
      </w:r>
      <w:r>
        <w:t>.</w:t>
      </w:r>
    </w:p>
    <w:p w14:paraId="111DA1D9" w14:textId="77777777" w:rsidR="00E57EC9" w:rsidRDefault="00E57EC9" w:rsidP="00E57EC9">
      <w:r>
        <w:t>— </w:t>
      </w:r>
      <w:r w:rsidR="00776CEA" w:rsidRPr="00034910">
        <w:t>Oui bien</w:t>
      </w:r>
      <w:r>
        <w:t xml:space="preserve">. </w:t>
      </w:r>
      <w:r w:rsidR="00776CEA" w:rsidRPr="00034910">
        <w:t>Cela ne vous paraît pas clair</w:t>
      </w:r>
      <w:r>
        <w:t xml:space="preserve"> ? </w:t>
      </w:r>
      <w:r w:rsidR="00776CEA" w:rsidRPr="00034910">
        <w:t xml:space="preserve">murmura </w:t>
      </w:r>
      <w:proofErr w:type="spellStart"/>
      <w:r w:rsidR="00776CEA" w:rsidRPr="00034910">
        <w:t>Yégor</w:t>
      </w:r>
      <w:proofErr w:type="spellEnd"/>
      <w:r w:rsidR="00776CEA" w:rsidRPr="00034910">
        <w:t xml:space="preserve"> évidemment satisfait par la constatation</w:t>
      </w:r>
      <w:r>
        <w:t>.</w:t>
      </w:r>
    </w:p>
    <w:p w14:paraId="1F63CFF8" w14:textId="77777777" w:rsidR="00E57EC9" w:rsidRDefault="00E57EC9" w:rsidP="00E57EC9">
      <w:r>
        <w:t>— </w:t>
      </w:r>
      <w:r w:rsidR="00776CEA" w:rsidRPr="00034910">
        <w:t>Pas clair</w:t>
      </w:r>
      <w:r>
        <w:t xml:space="preserve"> ? </w:t>
      </w:r>
      <w:r w:rsidR="00776CEA" w:rsidRPr="00034910">
        <w:t>dis plus noir qu</w:t>
      </w:r>
      <w:r>
        <w:t>’</w:t>
      </w:r>
      <w:r w:rsidR="00776CEA" w:rsidRPr="00034910">
        <w:t>une bouteille à encre</w:t>
      </w:r>
      <w:r>
        <w:t>.</w:t>
      </w:r>
    </w:p>
    <w:p w14:paraId="2BED83CE" w14:textId="77777777" w:rsidR="00E57EC9" w:rsidRDefault="00776CEA" w:rsidP="00E57EC9">
      <w:r w:rsidRPr="00034910">
        <w:t xml:space="preserve">Le cosaque sourit au comte </w:t>
      </w:r>
      <w:proofErr w:type="spellStart"/>
      <w:r w:rsidRPr="00034910">
        <w:t>Aïarouseff</w:t>
      </w:r>
      <w:proofErr w:type="spellEnd"/>
      <w:r w:rsidR="00E57EC9">
        <w:t xml:space="preserve">. </w:t>
      </w:r>
      <w:r w:rsidRPr="00034910">
        <w:t>En vérité</w:t>
      </w:r>
      <w:r w:rsidR="00E57EC9">
        <w:t xml:space="preserve">, </w:t>
      </w:r>
      <w:r w:rsidRPr="00034910">
        <w:t>le soldat semblait reconnaissant au vice-gouverneur de penser exact</w:t>
      </w:r>
      <w:r w:rsidRPr="00034910">
        <w:t>e</w:t>
      </w:r>
      <w:r w:rsidRPr="00034910">
        <w:t>ment comme lui-même</w:t>
      </w:r>
      <w:r w:rsidR="00E57EC9">
        <w:t xml:space="preserve"> : </w:t>
      </w:r>
      <w:r w:rsidRPr="00034910">
        <w:t>cela le relevait à ses propres yeux</w:t>
      </w:r>
      <w:r w:rsidR="00E57EC9">
        <w:t xml:space="preserve">. </w:t>
      </w:r>
      <w:r w:rsidRPr="00034910">
        <w:t>Et il prit une pose avantageuse pour continuer</w:t>
      </w:r>
      <w:r w:rsidR="00E57EC9">
        <w:t> :</w:t>
      </w:r>
    </w:p>
    <w:p w14:paraId="36C829E1" w14:textId="532E227A" w:rsidR="00E57EC9" w:rsidRDefault="00E57EC9" w:rsidP="00E57EC9">
      <w:r>
        <w:t>— </w:t>
      </w:r>
      <w:r w:rsidR="00776CEA" w:rsidRPr="00034910">
        <w:t>J</w:t>
      </w:r>
      <w:r>
        <w:t>’</w:t>
      </w:r>
      <w:r w:rsidR="00776CEA" w:rsidRPr="00034910">
        <w:t>ai été comme vous</w:t>
      </w:r>
      <w:r>
        <w:t xml:space="preserve">, </w:t>
      </w:r>
      <w:r w:rsidR="00776CEA" w:rsidRPr="00034910">
        <w:t>Excellence</w:t>
      </w:r>
      <w:r>
        <w:t xml:space="preserve"> : </w:t>
      </w:r>
      <w:r w:rsidR="00776CEA" w:rsidRPr="00034910">
        <w:t>je n</w:t>
      </w:r>
      <w:r>
        <w:t>’</w:t>
      </w:r>
      <w:r w:rsidR="00776CEA" w:rsidRPr="00034910">
        <w:t>ai pas compris d</w:t>
      </w:r>
      <w:r>
        <w:t>’</w:t>
      </w:r>
      <w:r w:rsidR="00776CEA" w:rsidRPr="00034910">
        <w:t>abord</w:t>
      </w:r>
      <w:r>
        <w:t xml:space="preserve">. </w:t>
      </w:r>
      <w:r w:rsidR="00776CEA" w:rsidRPr="00034910">
        <w:t>Mais le docteur est entré dans des explications</w:t>
      </w:r>
      <w:r>
        <w:t>. « </w:t>
      </w:r>
      <w:proofErr w:type="spellStart"/>
      <w:r w:rsidR="00776CEA" w:rsidRPr="00034910">
        <w:t>G</w:t>
      </w:r>
      <w:r w:rsidR="00776CEA" w:rsidRPr="00034910">
        <w:t>é</w:t>
      </w:r>
      <w:r w:rsidR="00776CEA" w:rsidRPr="00034910">
        <w:t>néralite</w:t>
      </w:r>
      <w:proofErr w:type="spellEnd"/>
      <w:r>
        <w:t xml:space="preserve">, </w:t>
      </w:r>
      <w:r w:rsidR="00776CEA" w:rsidRPr="00034910">
        <w:t>m</w:t>
      </w:r>
      <w:r>
        <w:t>’</w:t>
      </w:r>
      <w:r w:rsidR="00776CEA" w:rsidRPr="00034910">
        <w:t>a-t-il répété</w:t>
      </w:r>
      <w:r>
        <w:t xml:space="preserve">, </w:t>
      </w:r>
      <w:r w:rsidR="00776CEA" w:rsidRPr="00034910">
        <w:t>j</w:t>
      </w:r>
      <w:r>
        <w:t>’</w:t>
      </w:r>
      <w:r w:rsidR="00776CEA" w:rsidRPr="00034910">
        <w:t>emploie le mot à cause de général pris dans le sens de total</w:t>
      </w:r>
      <w:r>
        <w:t>. »</w:t>
      </w:r>
    </w:p>
    <w:p w14:paraId="079A7EEB" w14:textId="77777777" w:rsidR="00E57EC9" w:rsidRDefault="00776CEA" w:rsidP="00E57EC9">
      <w:r w:rsidRPr="00034910">
        <w:t>Personne ne parlait</w:t>
      </w:r>
      <w:r w:rsidR="00E57EC9">
        <w:t xml:space="preserve">. </w:t>
      </w:r>
      <w:r w:rsidRPr="00034910">
        <w:t>L</w:t>
      </w:r>
      <w:r w:rsidR="00E57EC9">
        <w:t>’</w:t>
      </w:r>
      <w:r w:rsidRPr="00034910">
        <w:t>incident devenait d</w:t>
      </w:r>
      <w:r w:rsidR="00E57EC9">
        <w:t>’</w:t>
      </w:r>
      <w:r w:rsidRPr="00034910">
        <w:t>un inédit renve</w:t>
      </w:r>
      <w:r w:rsidRPr="00034910">
        <w:t>r</w:t>
      </w:r>
      <w:r w:rsidRPr="00034910">
        <w:t>sant</w:t>
      </w:r>
      <w:r w:rsidR="00E57EC9">
        <w:t xml:space="preserve">. </w:t>
      </w:r>
      <w:proofErr w:type="spellStart"/>
      <w:r w:rsidRPr="00034910">
        <w:t>Yégor</w:t>
      </w:r>
      <w:proofErr w:type="spellEnd"/>
      <w:r w:rsidRPr="00034910">
        <w:t xml:space="preserve"> put achever tranquillement</w:t>
      </w:r>
      <w:r w:rsidR="00E57EC9">
        <w:t> :</w:t>
      </w:r>
    </w:p>
    <w:p w14:paraId="1FE0FACF" w14:textId="77777777" w:rsidR="00E57EC9" w:rsidRDefault="00E57EC9" w:rsidP="00E57EC9">
      <w:r>
        <w:t>— </w:t>
      </w:r>
      <w:r w:rsidR="00776CEA" w:rsidRPr="00034910">
        <w:t>Le docteur a commencé un traitement adoucissant</w:t>
      </w:r>
      <w:r>
        <w:t xml:space="preserve">, </w:t>
      </w:r>
      <w:r w:rsidR="00776CEA" w:rsidRPr="00034910">
        <w:t>cat</w:t>
      </w:r>
      <w:r w:rsidR="00776CEA" w:rsidRPr="00034910">
        <w:t>a</w:t>
      </w:r>
      <w:r w:rsidR="00776CEA" w:rsidRPr="00034910">
        <w:t>plasmes</w:t>
      </w:r>
      <w:r>
        <w:t xml:space="preserve">, </w:t>
      </w:r>
      <w:r w:rsidR="00776CEA" w:rsidRPr="00034910">
        <w:t>fécules</w:t>
      </w:r>
      <w:r>
        <w:t xml:space="preserve">, </w:t>
      </w:r>
      <w:r w:rsidR="00776CEA" w:rsidRPr="00034910">
        <w:t>etc</w:t>
      </w:r>
      <w:r>
        <w:t>.</w:t>
      </w:r>
    </w:p>
    <w:p w14:paraId="22770802" w14:textId="77777777" w:rsidR="00E57EC9" w:rsidRDefault="00E57EC9" w:rsidP="00E57EC9">
      <w:r>
        <w:t>— </w:t>
      </w:r>
      <w:r w:rsidR="00776CEA" w:rsidRPr="00034910">
        <w:t>Mais qu</w:t>
      </w:r>
      <w:r>
        <w:t>’</w:t>
      </w:r>
      <w:r w:rsidR="00776CEA" w:rsidRPr="00034910">
        <w:t>est-ce qui a pu produire pareille aventure</w:t>
      </w:r>
      <w:r>
        <w:t> ?</w:t>
      </w:r>
    </w:p>
    <w:p w14:paraId="456D0197" w14:textId="77777777" w:rsidR="00E57EC9" w:rsidRDefault="00776CEA" w:rsidP="00E57EC9">
      <w:r w:rsidRPr="00034910">
        <w:t xml:space="preserve">Tel fut le cri de </w:t>
      </w:r>
      <w:proofErr w:type="spellStart"/>
      <w:r w:rsidRPr="00034910">
        <w:t>Nège</w:t>
      </w:r>
      <w:proofErr w:type="spellEnd"/>
      <w:r w:rsidR="00E57EC9">
        <w:t xml:space="preserve">, </w:t>
      </w:r>
      <w:r w:rsidRPr="00034910">
        <w:t>répété aussitôt sur tous les tons par les spectateurs</w:t>
      </w:r>
      <w:r w:rsidR="00E57EC9">
        <w:t>.</w:t>
      </w:r>
    </w:p>
    <w:p w14:paraId="73B39947" w14:textId="77777777" w:rsidR="00E57EC9" w:rsidRDefault="00E57EC9" w:rsidP="00E57EC9">
      <w:r>
        <w:t>— </w:t>
      </w:r>
      <w:r w:rsidR="00776CEA" w:rsidRPr="00034910">
        <w:t>Oui</w:t>
      </w:r>
      <w:r>
        <w:t xml:space="preserve">, </w:t>
      </w:r>
      <w:r w:rsidR="00776CEA" w:rsidRPr="00034910">
        <w:t>oui</w:t>
      </w:r>
      <w:r>
        <w:t xml:space="preserve">, </w:t>
      </w:r>
      <w:r w:rsidR="00776CEA" w:rsidRPr="00034910">
        <w:t>qu</w:t>
      </w:r>
      <w:r>
        <w:t>’</w:t>
      </w:r>
      <w:r w:rsidR="00776CEA" w:rsidRPr="00034910">
        <w:t>est-ce qui a produit ce cataclysme</w:t>
      </w:r>
      <w:r>
        <w:t xml:space="preserve"> ? </w:t>
      </w:r>
      <w:r w:rsidR="00776CEA" w:rsidRPr="00034910">
        <w:t>Le cos</w:t>
      </w:r>
      <w:r w:rsidR="00776CEA" w:rsidRPr="00034910">
        <w:t>a</w:t>
      </w:r>
      <w:r w:rsidR="00776CEA" w:rsidRPr="00034910">
        <w:t>que haussa les épaules</w:t>
      </w:r>
      <w:r>
        <w:t>.</w:t>
      </w:r>
    </w:p>
    <w:p w14:paraId="09333713" w14:textId="77777777" w:rsidR="00E57EC9" w:rsidRDefault="00E57EC9" w:rsidP="00E57EC9">
      <w:r>
        <w:t>— </w:t>
      </w:r>
      <w:r w:rsidR="00776CEA" w:rsidRPr="00034910">
        <w:t>Ça</w:t>
      </w:r>
      <w:r>
        <w:t xml:space="preserve">, </w:t>
      </w:r>
      <w:r w:rsidR="00776CEA" w:rsidRPr="00034910">
        <w:t>on ne le sait pas</w:t>
      </w:r>
      <w:r>
        <w:t xml:space="preserve"> ; </w:t>
      </w:r>
      <w:r w:rsidR="00776CEA" w:rsidRPr="00034910">
        <w:t>seulement</w:t>
      </w:r>
      <w:r>
        <w:t xml:space="preserve">, </w:t>
      </w:r>
      <w:r w:rsidR="00776CEA" w:rsidRPr="00034910">
        <w:t>il y a un homme qui a</w:t>
      </w:r>
      <w:r w:rsidR="00776CEA" w:rsidRPr="00034910">
        <w:t>f</w:t>
      </w:r>
      <w:r w:rsidR="00776CEA" w:rsidRPr="00034910">
        <w:t>firme qu</w:t>
      </w:r>
      <w:r>
        <w:t>’</w:t>
      </w:r>
      <w:r w:rsidR="00776CEA" w:rsidRPr="00034910">
        <w:t>il le saura</w:t>
      </w:r>
      <w:r>
        <w:t>.</w:t>
      </w:r>
    </w:p>
    <w:p w14:paraId="51CD353A" w14:textId="77777777" w:rsidR="00E57EC9" w:rsidRDefault="00E57EC9" w:rsidP="00E57EC9">
      <w:r>
        <w:t>— </w:t>
      </w:r>
      <w:r w:rsidR="00776CEA" w:rsidRPr="00034910">
        <w:t>Qu</w:t>
      </w:r>
      <w:r>
        <w:t>’</w:t>
      </w:r>
      <w:r w:rsidR="00776CEA" w:rsidRPr="00034910">
        <w:t>est-ce que c</w:t>
      </w:r>
      <w:r>
        <w:t>’</w:t>
      </w:r>
      <w:r w:rsidR="00776CEA" w:rsidRPr="00034910">
        <w:t>est que cet homme-là</w:t>
      </w:r>
      <w:r>
        <w:t> ?</w:t>
      </w:r>
    </w:p>
    <w:p w14:paraId="6A7F12A6" w14:textId="77777777" w:rsidR="00E57EC9" w:rsidRDefault="00E57EC9" w:rsidP="00E57EC9">
      <w:r>
        <w:t>— </w:t>
      </w:r>
      <w:r w:rsidR="00776CEA" w:rsidRPr="00034910">
        <w:t>Un Anglais</w:t>
      </w:r>
      <w:r>
        <w:t>.</w:t>
      </w:r>
    </w:p>
    <w:p w14:paraId="71FE3CBC" w14:textId="77777777" w:rsidR="00E57EC9" w:rsidRDefault="00E57EC9" w:rsidP="00E57EC9">
      <w:r>
        <w:lastRenderedPageBreak/>
        <w:t>— </w:t>
      </w:r>
      <w:r w:rsidR="00776CEA" w:rsidRPr="00034910">
        <w:t>Un Anglais</w:t>
      </w:r>
      <w:r>
        <w:t xml:space="preserve"> ? </w:t>
      </w:r>
      <w:r w:rsidR="00776CEA" w:rsidRPr="00034910">
        <w:t>Comment se trouve-t-il mêlé à l</w:t>
      </w:r>
      <w:r>
        <w:t>’</w:t>
      </w:r>
      <w:r w:rsidR="00776CEA" w:rsidRPr="00034910">
        <w:t>événement</w:t>
      </w:r>
      <w:r>
        <w:t> ?</w:t>
      </w:r>
    </w:p>
    <w:p w14:paraId="098C5A99" w14:textId="77777777" w:rsidR="00E57EC9" w:rsidRDefault="00E57EC9" w:rsidP="00E57EC9">
      <w:r>
        <w:t>— </w:t>
      </w:r>
      <w:r w:rsidR="00776CEA" w:rsidRPr="00034910">
        <w:t>Il s</w:t>
      </w:r>
      <w:r>
        <w:t>’</w:t>
      </w:r>
      <w:r w:rsidR="00776CEA" w:rsidRPr="00034910">
        <w:t xml:space="preserve">est présenté </w:t>
      </w:r>
      <w:proofErr w:type="gramStart"/>
      <w:r w:rsidR="00776CEA" w:rsidRPr="00034910">
        <w:t>de suite</w:t>
      </w:r>
      <w:proofErr w:type="gramEnd"/>
      <w:r>
        <w:t xml:space="preserve">. </w:t>
      </w:r>
      <w:r w:rsidR="00776CEA" w:rsidRPr="00034910">
        <w:t xml:space="preserve">Il a demandé à </w:t>
      </w:r>
      <w:proofErr w:type="spellStart"/>
      <w:r w:rsidR="00776CEA" w:rsidRPr="00034910">
        <w:t>Argata</w:t>
      </w:r>
      <w:proofErr w:type="spellEnd"/>
      <w:r w:rsidR="00776CEA" w:rsidRPr="00034910">
        <w:t xml:space="preserve"> </w:t>
      </w:r>
      <w:proofErr w:type="spellStart"/>
      <w:r w:rsidR="00776CEA" w:rsidRPr="00034910">
        <w:t>Grat</w:t>
      </w:r>
      <w:r w:rsidR="00776CEA" w:rsidRPr="00034910">
        <w:t>a</w:t>
      </w:r>
      <w:r w:rsidR="00776CEA" w:rsidRPr="00034910">
        <w:t>moff</w:t>
      </w:r>
      <w:proofErr w:type="spellEnd"/>
      <w:r w:rsidR="00776CEA" w:rsidRPr="00034910">
        <w:t xml:space="preserve"> d</w:t>
      </w:r>
      <w:r>
        <w:t>’</w:t>
      </w:r>
      <w:r w:rsidR="00776CEA" w:rsidRPr="00034910">
        <w:t>ouvrir une enquête</w:t>
      </w:r>
      <w:r>
        <w:t xml:space="preserve">. </w:t>
      </w:r>
      <w:r w:rsidR="00776CEA" w:rsidRPr="00034910">
        <w:t>C</w:t>
      </w:r>
      <w:r>
        <w:t>’</w:t>
      </w:r>
      <w:r w:rsidR="00776CEA" w:rsidRPr="00034910">
        <w:t>est</w:t>
      </w:r>
      <w:r>
        <w:t xml:space="preserve">, </w:t>
      </w:r>
      <w:r w:rsidR="00776CEA" w:rsidRPr="00034910">
        <w:t>paraît-il</w:t>
      </w:r>
      <w:r>
        <w:t xml:space="preserve">, </w:t>
      </w:r>
      <w:r w:rsidR="00776CEA" w:rsidRPr="00034910">
        <w:t>un détective émérite de l</w:t>
      </w:r>
      <w:r>
        <w:t>’</w:t>
      </w:r>
      <w:r w:rsidR="00776CEA" w:rsidRPr="00034910">
        <w:t>Angleterre</w:t>
      </w:r>
      <w:r>
        <w:t xml:space="preserve">. </w:t>
      </w:r>
      <w:r w:rsidR="00776CEA" w:rsidRPr="00034910">
        <w:t>On lui a accordé naturellement l</w:t>
      </w:r>
      <w:r>
        <w:t>’</w:t>
      </w:r>
      <w:r w:rsidR="00776CEA" w:rsidRPr="00034910">
        <w:t>autorisation</w:t>
      </w:r>
      <w:r>
        <w:t>.</w:t>
      </w:r>
    </w:p>
    <w:p w14:paraId="037FE427" w14:textId="77777777" w:rsidR="00E57EC9" w:rsidRDefault="00E57EC9" w:rsidP="00E57EC9">
      <w:r>
        <w:t>— </w:t>
      </w:r>
      <w:r w:rsidR="00776CEA" w:rsidRPr="00034910">
        <w:t>Qui est ce détective</w:t>
      </w:r>
      <w:r>
        <w:t> ?</w:t>
      </w:r>
    </w:p>
    <w:p w14:paraId="78227008" w14:textId="77777777" w:rsidR="00E57EC9" w:rsidRDefault="00E57EC9" w:rsidP="00E57EC9">
      <w:r>
        <w:t>— </w:t>
      </w:r>
      <w:r w:rsidR="00776CEA" w:rsidRPr="00034910">
        <w:t>Son nom</w:t>
      </w:r>
      <w:r>
        <w:t xml:space="preserve">, </w:t>
      </w:r>
      <w:r w:rsidR="00776CEA" w:rsidRPr="00034910">
        <w:t>c</w:t>
      </w:r>
      <w:r>
        <w:t>’</w:t>
      </w:r>
      <w:r w:rsidR="00776CEA" w:rsidRPr="00034910">
        <w:t>est là ce que vous désirez connaître</w:t>
      </w:r>
      <w:r>
        <w:t xml:space="preserve"> ? </w:t>
      </w:r>
      <w:r w:rsidR="00776CEA" w:rsidRPr="00034910">
        <w:t>Eh bien</w:t>
      </w:r>
      <w:r>
        <w:t xml:space="preserve">, </w:t>
      </w:r>
      <w:r w:rsidR="00776CEA" w:rsidRPr="00034910">
        <w:t>son nom</w:t>
      </w:r>
      <w:r>
        <w:t xml:space="preserve">, </w:t>
      </w:r>
      <w:r w:rsidR="00776CEA" w:rsidRPr="00034910">
        <w:t>c</w:t>
      </w:r>
      <w:r>
        <w:t>’</w:t>
      </w:r>
      <w:r w:rsidR="00776CEA" w:rsidRPr="00034910">
        <w:t xml:space="preserve">est Dick </w:t>
      </w:r>
      <w:proofErr w:type="spellStart"/>
      <w:r w:rsidR="00776CEA" w:rsidRPr="00034910">
        <w:t>Fann</w:t>
      </w:r>
      <w:proofErr w:type="spellEnd"/>
      <w:r>
        <w:t> !</w:t>
      </w:r>
    </w:p>
    <w:p w14:paraId="5B7F8FBE" w14:textId="77777777" w:rsidR="00E57EC9" w:rsidRDefault="00776CEA" w:rsidP="00E57EC9">
      <w:r w:rsidRPr="00034910">
        <w:t>Les deux syllabes étaient à peine prononcées qu</w:t>
      </w:r>
      <w:r w:rsidR="00E57EC9">
        <w:t>’</w:t>
      </w:r>
      <w:r w:rsidRPr="00034910">
        <w:t>il se pr</w:t>
      </w:r>
      <w:r w:rsidRPr="00034910">
        <w:t>o</w:t>
      </w:r>
      <w:r w:rsidRPr="00034910">
        <w:t>duisit une bousculade</w:t>
      </w:r>
      <w:r w:rsidR="00E57EC9">
        <w:t xml:space="preserve">. </w:t>
      </w:r>
      <w:r w:rsidRPr="00034910">
        <w:t>Il y eut des murmures</w:t>
      </w:r>
      <w:r w:rsidR="00E57EC9">
        <w:t xml:space="preserve">, </w:t>
      </w:r>
      <w:r w:rsidRPr="00034910">
        <w:t>des interjections</w:t>
      </w:r>
      <w:r w:rsidR="00E57EC9">
        <w:t xml:space="preserve"> ; </w:t>
      </w:r>
      <w:r w:rsidRPr="00034910">
        <w:t>un sillon sembla diviser la foule dans la direction de la porte de sortie</w:t>
      </w:r>
      <w:r w:rsidR="00E57EC9">
        <w:t>.</w:t>
      </w:r>
    </w:p>
    <w:p w14:paraId="501FA092" w14:textId="77777777" w:rsidR="00E57EC9" w:rsidRDefault="00776CEA" w:rsidP="00E57EC9">
      <w:r w:rsidRPr="00034910">
        <w:t>Et le calme rétabli</w:t>
      </w:r>
      <w:r w:rsidR="00E57EC9">
        <w:t xml:space="preserve">, </w:t>
      </w:r>
      <w:r w:rsidRPr="00034910">
        <w:t>sans que personne se fût rendu compte de ce qui venait de se passer</w:t>
      </w:r>
      <w:r w:rsidR="00E57EC9">
        <w:t xml:space="preserve">, </w:t>
      </w:r>
      <w:r w:rsidRPr="00034910">
        <w:t>on eût vainement cherché La</w:t>
      </w:r>
      <w:r w:rsidRPr="00034910">
        <w:t>r</w:t>
      </w:r>
      <w:r w:rsidRPr="00034910">
        <w:t>mette parmi les assistants</w:t>
      </w:r>
      <w:r w:rsidR="00E57EC9">
        <w:t xml:space="preserve">. </w:t>
      </w:r>
      <w:r w:rsidRPr="00034910">
        <w:t>Le joaillier avait disparu</w:t>
      </w:r>
      <w:r w:rsidR="00E57EC9">
        <w:t>.</w:t>
      </w:r>
    </w:p>
    <w:p w14:paraId="3E713186" w14:textId="77777777" w:rsidR="00E57EC9" w:rsidRDefault="00776CEA" w:rsidP="00E57EC9">
      <w:r w:rsidRPr="00034910">
        <w:t xml:space="preserve">Le nom de Dick </w:t>
      </w:r>
      <w:proofErr w:type="spellStart"/>
      <w:r w:rsidRPr="00034910">
        <w:t>Fann</w:t>
      </w:r>
      <w:proofErr w:type="spellEnd"/>
      <w:r w:rsidR="00E57EC9">
        <w:t xml:space="preserve">, </w:t>
      </w:r>
      <w:r w:rsidRPr="00034910">
        <w:t>de cet adversaire qu</w:t>
      </w:r>
      <w:r w:rsidR="00E57EC9">
        <w:t>’</w:t>
      </w:r>
      <w:r w:rsidRPr="00034910">
        <w:t>il croyait e</w:t>
      </w:r>
      <w:r w:rsidRPr="00034910">
        <w:t>n</w:t>
      </w:r>
      <w:r w:rsidRPr="00034910">
        <w:t>glouti dans les abîmes de la mer de Behring</w:t>
      </w:r>
      <w:r w:rsidR="00E57EC9">
        <w:t xml:space="preserve">, </w:t>
      </w:r>
      <w:r w:rsidRPr="00034910">
        <w:t>avait bouleversé le misérable</w:t>
      </w:r>
      <w:r w:rsidR="00E57EC9">
        <w:t>.</w:t>
      </w:r>
    </w:p>
    <w:p w14:paraId="0285B753" w14:textId="77777777" w:rsidR="00E57EC9" w:rsidRDefault="00776CEA" w:rsidP="00E57EC9">
      <w:r w:rsidRPr="00034910">
        <w:t>D</w:t>
      </w:r>
      <w:r w:rsidR="00E57EC9">
        <w:t>’</w:t>
      </w:r>
      <w:r w:rsidRPr="00034910">
        <w:t>instinct</w:t>
      </w:r>
      <w:r w:rsidR="00E57EC9">
        <w:t xml:space="preserve">, </w:t>
      </w:r>
      <w:r w:rsidRPr="00034910">
        <w:t>comme le fauve surpris</w:t>
      </w:r>
      <w:r w:rsidR="00E57EC9">
        <w:t xml:space="preserve">, </w:t>
      </w:r>
      <w:r w:rsidRPr="00034910">
        <w:t>il avait fui</w:t>
      </w:r>
      <w:r w:rsidR="00E57EC9">
        <w:t xml:space="preserve">, </w:t>
      </w:r>
      <w:r w:rsidRPr="00034910">
        <w:t>se frayant un passage dans la foule</w:t>
      </w:r>
      <w:r w:rsidR="00E57EC9">
        <w:t xml:space="preserve">. </w:t>
      </w:r>
      <w:r w:rsidRPr="00034910">
        <w:t>De là</w:t>
      </w:r>
      <w:r w:rsidR="00E57EC9">
        <w:t xml:space="preserve">, </w:t>
      </w:r>
      <w:r w:rsidRPr="00034910">
        <w:t>la bousculade</w:t>
      </w:r>
      <w:r w:rsidR="00E57EC9">
        <w:t xml:space="preserve"> ; </w:t>
      </w:r>
      <w:r w:rsidRPr="00034910">
        <w:t>de là</w:t>
      </w:r>
      <w:r w:rsidR="00E57EC9">
        <w:t xml:space="preserve">, </w:t>
      </w:r>
      <w:r w:rsidRPr="00034910">
        <w:t>les cl</w:t>
      </w:r>
      <w:r w:rsidRPr="00034910">
        <w:t>a</w:t>
      </w:r>
      <w:r w:rsidRPr="00034910">
        <w:t>meurs mécontentes</w:t>
      </w:r>
      <w:r w:rsidR="00E57EC9">
        <w:t>.</w:t>
      </w:r>
    </w:p>
    <w:p w14:paraId="6C76224E" w14:textId="77777777" w:rsidR="00E57EC9" w:rsidRDefault="00776CEA" w:rsidP="00E57EC9">
      <w:r w:rsidRPr="00034910">
        <w:t>Maintenant il traversait d</w:t>
      </w:r>
      <w:r w:rsidR="00E57EC9">
        <w:t>’</w:t>
      </w:r>
      <w:r w:rsidRPr="00034910">
        <w:t>un pas rapide les cours du Kr</w:t>
      </w:r>
      <w:r w:rsidRPr="00034910">
        <w:t>e</w:t>
      </w:r>
      <w:r w:rsidRPr="00034910">
        <w:t>mlin</w:t>
      </w:r>
      <w:r w:rsidR="00E57EC9">
        <w:t xml:space="preserve">, </w:t>
      </w:r>
      <w:r w:rsidRPr="00034910">
        <w:t>se hâtant vers le parc Alexandre</w:t>
      </w:r>
      <w:r w:rsidR="00E57EC9">
        <w:t xml:space="preserve">. </w:t>
      </w:r>
      <w:r w:rsidRPr="00034910">
        <w:t>Dans son trouble</w:t>
      </w:r>
      <w:r w:rsidR="00E57EC9">
        <w:t xml:space="preserve">, </w:t>
      </w:r>
      <w:r w:rsidRPr="00034910">
        <w:t>il m</w:t>
      </w:r>
      <w:r w:rsidRPr="00034910">
        <w:t>o</w:t>
      </w:r>
      <w:r w:rsidRPr="00034910">
        <w:t>nologuait</w:t>
      </w:r>
      <w:r w:rsidR="00E57EC9">
        <w:t> :</w:t>
      </w:r>
    </w:p>
    <w:p w14:paraId="57D28762" w14:textId="77777777" w:rsidR="00E57EC9" w:rsidRDefault="00E57EC9" w:rsidP="00E57EC9">
      <w:r>
        <w:t>— </w:t>
      </w:r>
      <w:r w:rsidR="00776CEA" w:rsidRPr="00034910">
        <w:t xml:space="preserve">Le parc de </w:t>
      </w:r>
      <w:proofErr w:type="spellStart"/>
      <w:r w:rsidR="00776CEA" w:rsidRPr="00034910">
        <w:t>Bjorsky</w:t>
      </w:r>
      <w:proofErr w:type="spellEnd"/>
      <w:r>
        <w:t xml:space="preserve"> ! </w:t>
      </w:r>
      <w:r w:rsidR="00776CEA" w:rsidRPr="00034910">
        <w:t>Quelle déveine</w:t>
      </w:r>
      <w:r>
        <w:t xml:space="preserve"> ! </w:t>
      </w:r>
      <w:r w:rsidR="00776CEA" w:rsidRPr="00034910">
        <w:t xml:space="preserve">Ces stupides filles qui choisissent justement cette clairière de Nicolas </w:t>
      </w:r>
      <w:proofErr w:type="spellStart"/>
      <w:r w:rsidR="00776CEA" w:rsidRPr="00034910">
        <w:lastRenderedPageBreak/>
        <w:t>Slavarède</w:t>
      </w:r>
      <w:proofErr w:type="spellEnd"/>
      <w:r>
        <w:t xml:space="preserve"> ! </w:t>
      </w:r>
      <w:r w:rsidR="00776CEA" w:rsidRPr="00034910">
        <w:t>Il ira voir</w:t>
      </w:r>
      <w:r>
        <w:t xml:space="preserve">, </w:t>
      </w:r>
      <w:r w:rsidR="00776CEA" w:rsidRPr="00034910">
        <w:t>c</w:t>
      </w:r>
      <w:r>
        <w:t>’</w:t>
      </w:r>
      <w:r w:rsidR="00776CEA" w:rsidRPr="00034910">
        <w:t>est sûr</w:t>
      </w:r>
      <w:r>
        <w:t xml:space="preserve"> ; </w:t>
      </w:r>
      <w:r w:rsidR="00776CEA" w:rsidRPr="00034910">
        <w:t>s</w:t>
      </w:r>
      <w:r>
        <w:t>’</w:t>
      </w:r>
      <w:r w:rsidR="00776CEA" w:rsidRPr="00034910">
        <w:t>il y va</w:t>
      </w:r>
      <w:r>
        <w:t xml:space="preserve">, </w:t>
      </w:r>
      <w:r w:rsidR="00776CEA" w:rsidRPr="00034910">
        <w:t>il découvrira tout</w:t>
      </w:r>
      <w:r>
        <w:t xml:space="preserve">. </w:t>
      </w:r>
      <w:r w:rsidR="00776CEA" w:rsidRPr="00034910">
        <w:t>Une cachette si bien choisie</w:t>
      </w:r>
      <w:r>
        <w:t xml:space="preserve"> ! </w:t>
      </w:r>
      <w:r w:rsidR="00776CEA" w:rsidRPr="00034910">
        <w:t>Qui aurait pu penser</w:t>
      </w:r>
      <w:r>
        <w:t> ?</w:t>
      </w:r>
    </w:p>
    <w:p w14:paraId="2745CF63" w14:textId="77777777" w:rsidR="00E57EC9" w:rsidRDefault="00776CEA" w:rsidP="00E57EC9">
      <w:r w:rsidRPr="00034910">
        <w:t>Et avec rage</w:t>
      </w:r>
      <w:r w:rsidR="00E57EC9">
        <w:t> :</w:t>
      </w:r>
    </w:p>
    <w:p w14:paraId="5C9B1B43" w14:textId="77777777" w:rsidR="00E57EC9" w:rsidRDefault="00E57EC9" w:rsidP="00E57EC9">
      <w:r>
        <w:t>— </w:t>
      </w:r>
      <w:r w:rsidR="00776CEA" w:rsidRPr="00034910">
        <w:t>Une opération pareille réduite à néant</w:t>
      </w:r>
      <w:r>
        <w:t xml:space="preserve"> ! </w:t>
      </w:r>
      <w:r w:rsidR="00776CEA" w:rsidRPr="00034910">
        <w:t>Non</w:t>
      </w:r>
      <w:r>
        <w:t xml:space="preserve">, </w:t>
      </w:r>
      <w:r w:rsidR="00776CEA" w:rsidRPr="00034910">
        <w:t>non</w:t>
      </w:r>
      <w:r>
        <w:t xml:space="preserve">, </w:t>
      </w:r>
      <w:r w:rsidR="00776CEA" w:rsidRPr="00034910">
        <w:t xml:space="preserve">la </w:t>
      </w:r>
      <w:proofErr w:type="spellStart"/>
      <w:r w:rsidR="00776CEA" w:rsidRPr="00034910">
        <w:t>B</w:t>
      </w:r>
      <w:r w:rsidR="00776CEA" w:rsidRPr="00034910">
        <w:t>o</w:t>
      </w:r>
      <w:r w:rsidR="00776CEA" w:rsidRPr="00034910">
        <w:t>tera</w:t>
      </w:r>
      <w:proofErr w:type="spellEnd"/>
      <w:r w:rsidR="00776CEA" w:rsidRPr="00034910">
        <w:t xml:space="preserve"> va me transporter comme la foudre</w:t>
      </w:r>
      <w:r>
        <w:t xml:space="preserve">. </w:t>
      </w:r>
      <w:r w:rsidR="00776CEA" w:rsidRPr="00034910">
        <w:t>Il ne trouvera plus rien</w:t>
      </w:r>
      <w:r>
        <w:t xml:space="preserve">, </w:t>
      </w:r>
      <w:r w:rsidR="00776CEA" w:rsidRPr="00034910">
        <w:t>plus rien</w:t>
      </w:r>
      <w:r>
        <w:t>.</w:t>
      </w:r>
    </w:p>
    <w:p w14:paraId="38BF7D2E" w14:textId="77777777" w:rsidR="00E57EC9" w:rsidRDefault="00776CEA" w:rsidP="00E57EC9">
      <w:r w:rsidRPr="00034910">
        <w:t>Il eut un ricanement de triomphe</w:t>
      </w:r>
      <w:r w:rsidR="00E57EC9">
        <w:t xml:space="preserve"> ; </w:t>
      </w:r>
      <w:r w:rsidRPr="00034910">
        <w:t>mais</w:t>
      </w:r>
      <w:r w:rsidR="00E57EC9">
        <w:t xml:space="preserve">, </w:t>
      </w:r>
      <w:r w:rsidRPr="00034910">
        <w:t>presque aussitôt</w:t>
      </w:r>
      <w:r w:rsidR="00E57EC9">
        <w:t xml:space="preserve">, </w:t>
      </w:r>
      <w:r w:rsidRPr="00034910">
        <w:t>il frissonna</w:t>
      </w:r>
      <w:r w:rsidR="00E57EC9">
        <w:t xml:space="preserve">, </w:t>
      </w:r>
      <w:r w:rsidRPr="00034910">
        <w:t>ses dents claquèrent</w:t>
      </w:r>
      <w:r w:rsidR="00E57EC9">
        <w:t>.</w:t>
      </w:r>
    </w:p>
    <w:p w14:paraId="1185ADFE" w14:textId="77777777" w:rsidR="00E57EC9" w:rsidRDefault="00E57EC9" w:rsidP="00E57EC9">
      <w:r>
        <w:t>— </w:t>
      </w:r>
      <w:r w:rsidR="00776CEA" w:rsidRPr="00034910">
        <w:t>Avec cet homme-là</w:t>
      </w:r>
      <w:r>
        <w:t xml:space="preserve">, </w:t>
      </w:r>
      <w:r w:rsidR="00776CEA" w:rsidRPr="00034910">
        <w:t>on ne sait jamais</w:t>
      </w:r>
      <w:r>
        <w:t xml:space="preserve"> ; </w:t>
      </w:r>
      <w:r w:rsidR="00776CEA" w:rsidRPr="00034910">
        <w:t>il est capable de me tomber sur les épaules au moment même où je serai là-bas</w:t>
      </w:r>
      <w:r>
        <w:t xml:space="preserve">. </w:t>
      </w:r>
      <w:r w:rsidR="00776CEA" w:rsidRPr="00034910">
        <w:t>Et alors</w:t>
      </w:r>
      <w:r>
        <w:t xml:space="preserve">, </w:t>
      </w:r>
      <w:r w:rsidR="00776CEA" w:rsidRPr="00034910">
        <w:t>ce n</w:t>
      </w:r>
      <w:r>
        <w:t>’</w:t>
      </w:r>
      <w:r w:rsidR="00776CEA" w:rsidRPr="00034910">
        <w:t>est pas seulement l</w:t>
      </w:r>
      <w:r>
        <w:t>’</w:t>
      </w:r>
      <w:r w:rsidR="00776CEA" w:rsidRPr="00034910">
        <w:t>affaire qui est éventée</w:t>
      </w:r>
      <w:r>
        <w:t xml:space="preserve"> ; </w:t>
      </w:r>
      <w:r w:rsidR="00776CEA" w:rsidRPr="00034910">
        <w:t>c</w:t>
      </w:r>
      <w:r>
        <w:t>’</w:t>
      </w:r>
      <w:r w:rsidR="00776CEA" w:rsidRPr="00034910">
        <w:t>est moi qui suis pris</w:t>
      </w:r>
      <w:r>
        <w:t xml:space="preserve">. </w:t>
      </w:r>
      <w:r w:rsidR="00776CEA" w:rsidRPr="00034910">
        <w:t>Le diable étrangle le détective qui se mêle de ce qui ne le regarde pas</w:t>
      </w:r>
      <w:r>
        <w:t> !</w:t>
      </w:r>
    </w:p>
    <w:p w14:paraId="09EFB24C" w14:textId="77777777" w:rsidR="00E57EC9" w:rsidRDefault="00776CEA" w:rsidP="00E57EC9">
      <w:r w:rsidRPr="00034910">
        <w:t>La place des Théâtres est à deux pas du Kremlin</w:t>
      </w:r>
      <w:r w:rsidR="00E57EC9">
        <w:t>.</w:t>
      </w:r>
    </w:p>
    <w:p w14:paraId="19CE4409" w14:textId="77777777" w:rsidR="00E57EC9" w:rsidRDefault="00776CEA" w:rsidP="00E57EC9">
      <w:r w:rsidRPr="00034910">
        <w:t>Larmette s</w:t>
      </w:r>
      <w:r w:rsidR="00E57EC9">
        <w:t>’</w:t>
      </w:r>
      <w:r w:rsidRPr="00034910">
        <w:t>arrêta cependant plusieurs fois durant ce court trajet</w:t>
      </w:r>
      <w:r w:rsidR="00E57EC9">
        <w:t xml:space="preserve">. </w:t>
      </w:r>
      <w:r w:rsidRPr="00034910">
        <w:t>Ses gestes</w:t>
      </w:r>
      <w:r w:rsidR="00E57EC9">
        <w:t xml:space="preserve">, </w:t>
      </w:r>
      <w:r w:rsidRPr="00034910">
        <w:t>ses mouvements de physionomie montraient l</w:t>
      </w:r>
      <w:r w:rsidR="00E57EC9">
        <w:t>’</w:t>
      </w:r>
      <w:r w:rsidRPr="00034910">
        <w:t>acuité de ses réflexions</w:t>
      </w:r>
      <w:r w:rsidR="00E57EC9">
        <w:t>.</w:t>
      </w:r>
    </w:p>
    <w:p w14:paraId="4D4A0483" w14:textId="77777777" w:rsidR="00E57EC9" w:rsidRDefault="00776CEA" w:rsidP="00E57EC9">
      <w:r w:rsidRPr="00034910">
        <w:t xml:space="preserve">Ce fut seulement en face de la </w:t>
      </w:r>
      <w:proofErr w:type="spellStart"/>
      <w:r w:rsidRPr="00034910">
        <w:t>Moskva</w:t>
      </w:r>
      <w:proofErr w:type="spellEnd"/>
      <w:r w:rsidRPr="00034910">
        <w:t>-Restauration</w:t>
      </w:r>
      <w:r w:rsidR="00E57EC9">
        <w:t xml:space="preserve">, </w:t>
      </w:r>
      <w:r w:rsidRPr="00034910">
        <w:t>où il avait laissé sa voiture</w:t>
      </w:r>
      <w:r w:rsidR="00E57EC9">
        <w:t xml:space="preserve">, </w:t>
      </w:r>
      <w:r w:rsidRPr="00034910">
        <w:t>que son attitude changea</w:t>
      </w:r>
      <w:r w:rsidR="00E57EC9">
        <w:t>.</w:t>
      </w:r>
    </w:p>
    <w:p w14:paraId="1B819B00" w14:textId="77777777" w:rsidR="00E57EC9" w:rsidRDefault="00E57EC9" w:rsidP="00E57EC9">
      <w:r>
        <w:t>— </w:t>
      </w:r>
      <w:r w:rsidR="00776CEA" w:rsidRPr="00034910">
        <w:t>Parbleu</w:t>
      </w:r>
      <w:r>
        <w:t xml:space="preserve">, </w:t>
      </w:r>
      <w:r w:rsidR="00776CEA" w:rsidRPr="00034910">
        <w:t>murmura-t-il</w:t>
      </w:r>
      <w:r>
        <w:t xml:space="preserve">, </w:t>
      </w:r>
      <w:r w:rsidR="00776CEA" w:rsidRPr="00034910">
        <w:t>c</w:t>
      </w:r>
      <w:r>
        <w:t>’</w:t>
      </w:r>
      <w:r w:rsidR="00776CEA" w:rsidRPr="00034910">
        <w:t>est cela</w:t>
      </w:r>
      <w:r>
        <w:t xml:space="preserve">. </w:t>
      </w:r>
      <w:r w:rsidR="00776CEA" w:rsidRPr="00034910">
        <w:t>Le risque pour eux</w:t>
      </w:r>
      <w:r>
        <w:t xml:space="preserve">, </w:t>
      </w:r>
      <w:r w:rsidR="00776CEA" w:rsidRPr="00034910">
        <w:t>le bénéfice pour moi</w:t>
      </w:r>
      <w:r>
        <w:t xml:space="preserve">. </w:t>
      </w:r>
      <w:r w:rsidR="00776CEA" w:rsidRPr="00034910">
        <w:t>Voilà la situation</w:t>
      </w:r>
      <w:r>
        <w:t xml:space="preserve">. </w:t>
      </w:r>
      <w:r w:rsidR="00776CEA" w:rsidRPr="00034910">
        <w:t xml:space="preserve">Au </w:t>
      </w:r>
      <w:proofErr w:type="spellStart"/>
      <w:r w:rsidR="00776CEA" w:rsidRPr="00034910">
        <w:t>pis aller</w:t>
      </w:r>
      <w:proofErr w:type="spellEnd"/>
      <w:r>
        <w:t xml:space="preserve">, </w:t>
      </w:r>
      <w:r w:rsidR="00776CEA" w:rsidRPr="00034910">
        <w:t>je reste libre</w:t>
      </w:r>
      <w:r>
        <w:t xml:space="preserve">. </w:t>
      </w:r>
      <w:r w:rsidR="00776CEA" w:rsidRPr="00034910">
        <w:t>Et libre</w:t>
      </w:r>
      <w:r>
        <w:t xml:space="preserve">, </w:t>
      </w:r>
      <w:r w:rsidR="00776CEA" w:rsidRPr="00034910">
        <w:t>on peut se retourner</w:t>
      </w:r>
      <w:r>
        <w:t>.</w:t>
      </w:r>
    </w:p>
    <w:p w14:paraId="42B003C1" w14:textId="668EB287" w:rsidR="00E57EC9" w:rsidRDefault="00776CEA" w:rsidP="00E57EC9">
      <w:r w:rsidRPr="00034910">
        <w:t>Les domestiques</w:t>
      </w:r>
      <w:r w:rsidR="00E57EC9">
        <w:t xml:space="preserve">, </w:t>
      </w:r>
      <w:r w:rsidRPr="00034910">
        <w:t>interrogés par le joaillier</w:t>
      </w:r>
      <w:r w:rsidR="00E57EC9">
        <w:t xml:space="preserve">, </w:t>
      </w:r>
      <w:r w:rsidRPr="00034910">
        <w:t>déclarèrent que l</w:t>
      </w:r>
      <w:r w:rsidR="00E57EC9">
        <w:t>’</w:t>
      </w:r>
      <w:r w:rsidRPr="00034910">
        <w:t xml:space="preserve">on avait </w:t>
      </w:r>
      <w:r w:rsidR="00E57EC9">
        <w:t>« </w:t>
      </w:r>
      <w:r w:rsidRPr="00034910">
        <w:t>éteint</w:t>
      </w:r>
      <w:r w:rsidR="00E57EC9">
        <w:t> »</w:t>
      </w:r>
      <w:r w:rsidRPr="00034910">
        <w:t xml:space="preserve"> dans les chambres occupées par </w:t>
      </w:r>
      <w:r w:rsidR="00E57EC9">
        <w:t>M. </w:t>
      </w:r>
      <w:r w:rsidRPr="00034910">
        <w:t>Defrance et sa fille</w:t>
      </w:r>
      <w:r w:rsidR="00E57EC9">
        <w:t xml:space="preserve">. </w:t>
      </w:r>
      <w:r w:rsidRPr="00034910">
        <w:t>Les voyageurs devaient être couchés</w:t>
      </w:r>
      <w:r w:rsidR="00E57EC9">
        <w:t>.</w:t>
      </w:r>
    </w:p>
    <w:p w14:paraId="378F739E" w14:textId="77777777" w:rsidR="00E57EC9" w:rsidRDefault="00776CEA" w:rsidP="00E57EC9">
      <w:r w:rsidRPr="00034910">
        <w:lastRenderedPageBreak/>
        <w:t>Larmette fit entendre un sourd grondement</w:t>
      </w:r>
      <w:r w:rsidR="00E57EC9">
        <w:t xml:space="preserve">, </w:t>
      </w:r>
      <w:r w:rsidRPr="00034910">
        <w:t>cela contr</w:t>
      </w:r>
      <w:r w:rsidRPr="00034910">
        <w:t>a</w:t>
      </w:r>
      <w:r w:rsidRPr="00034910">
        <w:t>riait vraisemblablement ses plans</w:t>
      </w:r>
      <w:r w:rsidR="00E57EC9">
        <w:t xml:space="preserve">. </w:t>
      </w:r>
      <w:r w:rsidRPr="00034910">
        <w:t>Il sembla se consulter durant quelques secondes</w:t>
      </w:r>
      <w:r w:rsidR="00E57EC9">
        <w:t xml:space="preserve">, </w:t>
      </w:r>
      <w:r w:rsidRPr="00034910">
        <w:t>puis</w:t>
      </w:r>
      <w:r w:rsidR="00E57EC9">
        <w:t xml:space="preserve">, </w:t>
      </w:r>
      <w:r w:rsidRPr="00034910">
        <w:t>prenant son parti</w:t>
      </w:r>
      <w:r w:rsidR="00E57EC9">
        <w:t> :</w:t>
      </w:r>
    </w:p>
    <w:p w14:paraId="347233ED" w14:textId="77777777" w:rsidR="00E57EC9" w:rsidRDefault="00E57EC9" w:rsidP="00E57EC9">
      <w:r>
        <w:t>— </w:t>
      </w:r>
      <w:r w:rsidR="00776CEA" w:rsidRPr="00034910">
        <w:t>Non</w:t>
      </w:r>
      <w:r>
        <w:t xml:space="preserve">, </w:t>
      </w:r>
      <w:r w:rsidR="00776CEA" w:rsidRPr="00034910">
        <w:t>il n</w:t>
      </w:r>
      <w:r>
        <w:t>’</w:t>
      </w:r>
      <w:r w:rsidR="00776CEA" w:rsidRPr="00034910">
        <w:t>y a pas à hésiter</w:t>
      </w:r>
      <w:r>
        <w:t xml:space="preserve">. </w:t>
      </w:r>
      <w:r w:rsidR="00776CEA" w:rsidRPr="00034910">
        <w:t>Tout retard est dangereux</w:t>
      </w:r>
      <w:r>
        <w:t xml:space="preserve">. </w:t>
      </w:r>
      <w:r w:rsidR="00776CEA" w:rsidRPr="00034910">
        <w:t>Qu</w:t>
      </w:r>
      <w:r>
        <w:t>’</w:t>
      </w:r>
      <w:r w:rsidR="00776CEA" w:rsidRPr="00034910">
        <w:t>ils se lèvent</w:t>
      </w:r>
      <w:r>
        <w:t xml:space="preserve"> ! </w:t>
      </w:r>
      <w:r w:rsidR="00776CEA" w:rsidRPr="00034910">
        <w:t>Plus tard</w:t>
      </w:r>
      <w:r>
        <w:t xml:space="preserve">, </w:t>
      </w:r>
      <w:r w:rsidR="00776CEA" w:rsidRPr="00034910">
        <w:t>ils dormiront tout à leur aise</w:t>
      </w:r>
      <w:r>
        <w:t>.</w:t>
      </w:r>
    </w:p>
    <w:p w14:paraId="2FCB4BEF" w14:textId="77777777" w:rsidR="00E57EC9" w:rsidRDefault="00776CEA" w:rsidP="00E57EC9">
      <w:r w:rsidRPr="00034910">
        <w:t>Et il gagna la porte du trusteur canadien</w:t>
      </w:r>
      <w:r w:rsidR="00E57EC9">
        <w:t xml:space="preserve">, </w:t>
      </w:r>
      <w:r w:rsidRPr="00034910">
        <w:t>sur le panneau de laquelle il exécuta un roulement continu</w:t>
      </w:r>
      <w:r w:rsidR="00E57EC9">
        <w:t>.</w:t>
      </w:r>
    </w:p>
    <w:p w14:paraId="47912A7B" w14:textId="11BD7ACE" w:rsidR="00E57EC9" w:rsidRDefault="00776CEA" w:rsidP="00E57EC9">
      <w:r w:rsidRPr="00034910">
        <w:t>L</w:t>
      </w:r>
      <w:r w:rsidR="00E57EC9">
        <w:t>’</w:t>
      </w:r>
      <w:r w:rsidRPr="00034910">
        <w:t>effet de cet exercice ne tarda pas à se produire</w:t>
      </w:r>
      <w:r w:rsidR="00E57EC9">
        <w:t xml:space="preserve">. </w:t>
      </w:r>
      <w:r w:rsidRPr="00034910">
        <w:t>Le battant tourna sur ses gonds</w:t>
      </w:r>
      <w:r w:rsidR="00E57EC9">
        <w:t xml:space="preserve">, </w:t>
      </w:r>
      <w:r w:rsidRPr="00034910">
        <w:t xml:space="preserve">démasquant la figure ahurie de </w:t>
      </w:r>
      <w:r w:rsidR="00E57EC9">
        <w:t>M. </w:t>
      </w:r>
      <w:r w:rsidRPr="00034910">
        <w:t>Defrance</w:t>
      </w:r>
      <w:r w:rsidR="00E57EC9">
        <w:t>.</w:t>
      </w:r>
    </w:p>
    <w:p w14:paraId="4D6F053F" w14:textId="77777777" w:rsidR="00E57EC9" w:rsidRDefault="00E57EC9" w:rsidP="00E57EC9">
      <w:r>
        <w:t>— </w:t>
      </w:r>
      <w:r w:rsidR="00776CEA" w:rsidRPr="00034910">
        <w:t>Qu</w:t>
      </w:r>
      <w:r>
        <w:t>’</w:t>
      </w:r>
      <w:r w:rsidR="00776CEA" w:rsidRPr="00034910">
        <w:t>est-ce</w:t>
      </w:r>
      <w:r>
        <w:t xml:space="preserve"> ? </w:t>
      </w:r>
      <w:r w:rsidR="00776CEA" w:rsidRPr="00034910">
        <w:t>Ah</w:t>
      </w:r>
      <w:r>
        <w:t xml:space="preserve"> ! </w:t>
      </w:r>
      <w:r w:rsidR="00776CEA" w:rsidRPr="00034910">
        <w:t>c</w:t>
      </w:r>
      <w:r>
        <w:t>’</w:t>
      </w:r>
      <w:r w:rsidR="00776CEA" w:rsidRPr="00034910">
        <w:t>est vous</w:t>
      </w:r>
      <w:r>
        <w:t xml:space="preserve"> ! </w:t>
      </w:r>
      <w:r w:rsidR="00776CEA" w:rsidRPr="00034910">
        <w:t>Pourquoi me réveiller à cette heure</w:t>
      </w:r>
      <w:r>
        <w:t> ?</w:t>
      </w:r>
    </w:p>
    <w:p w14:paraId="41752515" w14:textId="77777777" w:rsidR="00E57EC9" w:rsidRDefault="00E57EC9" w:rsidP="00E57EC9">
      <w:r>
        <w:t>— </w:t>
      </w:r>
      <w:r w:rsidR="00776CEA" w:rsidRPr="00034910">
        <w:t>Bon</w:t>
      </w:r>
      <w:r>
        <w:t xml:space="preserve"> ! </w:t>
      </w:r>
      <w:r w:rsidR="00776CEA" w:rsidRPr="00034910">
        <w:t>je ne vous réveille pas</w:t>
      </w:r>
      <w:r>
        <w:t xml:space="preserve">, </w:t>
      </w:r>
      <w:r w:rsidR="00776CEA" w:rsidRPr="00034910">
        <w:t>car vous ne vous êtes point couché</w:t>
      </w:r>
      <w:r>
        <w:t>.</w:t>
      </w:r>
    </w:p>
    <w:p w14:paraId="4E8BE0D0" w14:textId="77777777" w:rsidR="00E57EC9" w:rsidRDefault="00776CEA" w:rsidP="00E57EC9">
      <w:r w:rsidRPr="00034910">
        <w:t>En effet</w:t>
      </w:r>
      <w:r w:rsidR="00E57EC9">
        <w:t xml:space="preserve">, </w:t>
      </w:r>
      <w:r w:rsidRPr="00034910">
        <w:t>d</w:t>
      </w:r>
      <w:r w:rsidR="00E57EC9">
        <w:t>’</w:t>
      </w:r>
      <w:r w:rsidRPr="00034910">
        <w:t>un coup d</w:t>
      </w:r>
      <w:r w:rsidR="00E57EC9">
        <w:t>’</w:t>
      </w:r>
      <w:r w:rsidRPr="00034910">
        <w:t>œil le joaillier avait constaté que son interlocuteur était complètement vêtu</w:t>
      </w:r>
      <w:r w:rsidR="00E57EC9">
        <w:t>.</w:t>
      </w:r>
    </w:p>
    <w:p w14:paraId="15161A8E" w14:textId="4875627A" w:rsidR="00E57EC9" w:rsidRDefault="00776CEA" w:rsidP="00E57EC9">
      <w:r w:rsidRPr="00034910">
        <w:t>D</w:t>
      </w:r>
      <w:r w:rsidR="00E57EC9">
        <w:t>’</w:t>
      </w:r>
      <w:r w:rsidRPr="00034910">
        <w:t xml:space="preserve">un mouvement si brusque que </w:t>
      </w:r>
      <w:r w:rsidR="00E57EC9">
        <w:t>M. </w:t>
      </w:r>
      <w:r w:rsidRPr="00034910">
        <w:t>Defrance ne put s</w:t>
      </w:r>
      <w:r w:rsidR="00E57EC9">
        <w:t>’</w:t>
      </w:r>
      <w:r w:rsidRPr="00034910">
        <w:t>y opposer</w:t>
      </w:r>
      <w:r w:rsidR="00E57EC9">
        <w:t xml:space="preserve">, </w:t>
      </w:r>
      <w:r w:rsidRPr="00034910">
        <w:t>Larmette poussa la porte</w:t>
      </w:r>
      <w:r w:rsidR="00E57EC9">
        <w:t xml:space="preserve">. </w:t>
      </w:r>
      <w:r w:rsidRPr="00034910">
        <w:t>Il eut un cri joyeux</w:t>
      </w:r>
      <w:r w:rsidR="00E57EC9">
        <w:t xml:space="preserve">. </w:t>
      </w:r>
      <w:r w:rsidRPr="00034910">
        <w:t>Dans la pièce</w:t>
      </w:r>
      <w:r w:rsidR="00E57EC9">
        <w:t xml:space="preserve">, </w:t>
      </w:r>
      <w:proofErr w:type="spellStart"/>
      <w:r w:rsidRPr="00034910">
        <w:t>Fleuriane</w:t>
      </w:r>
      <w:proofErr w:type="spellEnd"/>
      <w:r w:rsidRPr="00034910">
        <w:t xml:space="preserve"> était assise auprès d</w:t>
      </w:r>
      <w:r w:rsidR="00E57EC9">
        <w:t>’</w:t>
      </w:r>
      <w:r w:rsidRPr="00034910">
        <w:t>un guéridon</w:t>
      </w:r>
      <w:r w:rsidR="00E57EC9">
        <w:t xml:space="preserve">, </w:t>
      </w:r>
      <w:r w:rsidRPr="00034910">
        <w:t>absorbée en apparence dans la lecture d</w:t>
      </w:r>
      <w:r w:rsidR="00E57EC9">
        <w:t>’</w:t>
      </w:r>
      <w:r w:rsidRPr="00034910">
        <w:t>une revue</w:t>
      </w:r>
      <w:r w:rsidR="00E57EC9">
        <w:t>.</w:t>
      </w:r>
    </w:p>
    <w:p w14:paraId="49B9B384" w14:textId="77777777" w:rsidR="00E57EC9" w:rsidRDefault="00E57EC9" w:rsidP="00E57EC9">
      <w:r>
        <w:t>— </w:t>
      </w:r>
      <w:r w:rsidR="00776CEA" w:rsidRPr="00034910">
        <w:t>Tous les deux</w:t>
      </w:r>
      <w:r>
        <w:t xml:space="preserve"> ! </w:t>
      </w:r>
      <w:r w:rsidR="00776CEA" w:rsidRPr="00034910">
        <w:t>Parfait</w:t>
      </w:r>
      <w:r>
        <w:t xml:space="preserve"> ! </w:t>
      </w:r>
      <w:r w:rsidR="00776CEA" w:rsidRPr="00034910">
        <w:t>s</w:t>
      </w:r>
      <w:r>
        <w:t>’</w:t>
      </w:r>
      <w:r w:rsidR="00776CEA" w:rsidRPr="00034910">
        <w:t>exclama le drôle</w:t>
      </w:r>
      <w:r>
        <w:t xml:space="preserve">. </w:t>
      </w:r>
      <w:r w:rsidR="00776CEA" w:rsidRPr="00034910">
        <w:t>Que me pa</w:t>
      </w:r>
      <w:r w:rsidR="00776CEA" w:rsidRPr="00034910">
        <w:t>r</w:t>
      </w:r>
      <w:r w:rsidR="00776CEA" w:rsidRPr="00034910">
        <w:t>liez-vous donc de votre sommeil</w:t>
      </w:r>
      <w:r>
        <w:t xml:space="preserve">, </w:t>
      </w:r>
      <w:r w:rsidR="00776CEA" w:rsidRPr="00034910">
        <w:t>mon cher beau-père</w:t>
      </w:r>
      <w:r>
        <w:t> ?</w:t>
      </w:r>
    </w:p>
    <w:p w14:paraId="56730A55" w14:textId="77777777" w:rsidR="00E57EC9" w:rsidRDefault="00776CEA" w:rsidP="00E57EC9">
      <w:r w:rsidRPr="00034910">
        <w:t>Le Canadien rougit sous l</w:t>
      </w:r>
      <w:r w:rsidR="00E57EC9">
        <w:t>’</w:t>
      </w:r>
      <w:r w:rsidRPr="00034910">
        <w:t>appellation ironique</w:t>
      </w:r>
      <w:r w:rsidR="00E57EC9">
        <w:t>.</w:t>
      </w:r>
    </w:p>
    <w:p w14:paraId="04D437DD" w14:textId="77777777" w:rsidR="00E57EC9" w:rsidRDefault="00E57EC9" w:rsidP="00E57EC9">
      <w:r>
        <w:t>— </w:t>
      </w:r>
      <w:r w:rsidR="00776CEA" w:rsidRPr="00034910">
        <w:t>Nous désirions ne pas jouir de votre société ce soir</w:t>
      </w:r>
      <w:r>
        <w:t xml:space="preserve">. </w:t>
      </w:r>
      <w:r w:rsidR="00776CEA" w:rsidRPr="00034910">
        <w:t>La souffrance a parfois besoin de vacances</w:t>
      </w:r>
      <w:r>
        <w:t>.</w:t>
      </w:r>
    </w:p>
    <w:p w14:paraId="48C15E7E" w14:textId="77777777" w:rsidR="00E57EC9" w:rsidRDefault="00776CEA" w:rsidP="00E57EC9">
      <w:r w:rsidRPr="00034910">
        <w:t>Mais pareille déclaration n</w:t>
      </w:r>
      <w:r w:rsidR="00E57EC9">
        <w:t>’</w:t>
      </w:r>
      <w:r w:rsidRPr="00034910">
        <w:t>était pas pour émouvoir le no</w:t>
      </w:r>
      <w:r w:rsidRPr="00034910">
        <w:t>u</w:t>
      </w:r>
      <w:r w:rsidRPr="00034910">
        <w:t>veau venu</w:t>
      </w:r>
      <w:r w:rsidR="00E57EC9">
        <w:t>.</w:t>
      </w:r>
    </w:p>
    <w:p w14:paraId="3188FFFB" w14:textId="77777777" w:rsidR="00E57EC9" w:rsidRDefault="00E57EC9" w:rsidP="00E57EC9">
      <w:r>
        <w:lastRenderedPageBreak/>
        <w:t>— </w:t>
      </w:r>
      <w:r w:rsidR="00776CEA" w:rsidRPr="00034910">
        <w:t>Vous aurez des vacances plus tard</w:t>
      </w:r>
      <w:r>
        <w:t>.</w:t>
      </w:r>
    </w:p>
    <w:p w14:paraId="4389EDBB" w14:textId="77777777" w:rsidR="00E57EC9" w:rsidRDefault="00E57EC9" w:rsidP="00E57EC9">
      <w:r>
        <w:t>— </w:t>
      </w:r>
      <w:r w:rsidR="00776CEA" w:rsidRPr="00034910">
        <w:t>Comment</w:t>
      </w:r>
      <w:r>
        <w:t xml:space="preserve"> ? </w:t>
      </w:r>
      <w:r w:rsidR="00776CEA" w:rsidRPr="00034910">
        <w:t>Prétendez-vous nous imposer votre pr</w:t>
      </w:r>
      <w:r w:rsidR="00776CEA" w:rsidRPr="00034910">
        <w:t>é</w:t>
      </w:r>
      <w:r w:rsidR="00776CEA" w:rsidRPr="00034910">
        <w:t>sence</w:t>
      </w:r>
      <w:r>
        <w:t> ?</w:t>
      </w:r>
    </w:p>
    <w:p w14:paraId="399807A3" w14:textId="77777777" w:rsidR="00E57EC9" w:rsidRDefault="00E57EC9" w:rsidP="00E57EC9">
      <w:r>
        <w:t>— </w:t>
      </w:r>
      <w:r w:rsidR="00776CEA" w:rsidRPr="00034910">
        <w:t>Oui et non</w:t>
      </w:r>
      <w:r>
        <w:t xml:space="preserve">. </w:t>
      </w:r>
      <w:r w:rsidR="00776CEA" w:rsidRPr="00034910">
        <w:t>Je vous emmène</w:t>
      </w:r>
      <w:r>
        <w:t>.</w:t>
      </w:r>
    </w:p>
    <w:p w14:paraId="2B259D5E" w14:textId="77777777" w:rsidR="00E57EC9" w:rsidRDefault="00E57EC9" w:rsidP="00E57EC9">
      <w:r>
        <w:t>— </w:t>
      </w:r>
      <w:r w:rsidR="00776CEA" w:rsidRPr="00034910">
        <w:t>Où donc</w:t>
      </w:r>
      <w:r>
        <w:t> ?</w:t>
      </w:r>
    </w:p>
    <w:p w14:paraId="3A48E635" w14:textId="77777777" w:rsidR="00E57EC9" w:rsidRDefault="00E57EC9" w:rsidP="00E57EC9">
      <w:r>
        <w:t>— </w:t>
      </w:r>
      <w:r w:rsidR="00776CEA" w:rsidRPr="00034910">
        <w:t>Vous le verrez</w:t>
      </w:r>
      <w:r>
        <w:t xml:space="preserve">. </w:t>
      </w:r>
      <w:r w:rsidR="00776CEA" w:rsidRPr="00034910">
        <w:t>Sachez seulement qu</w:t>
      </w:r>
      <w:r>
        <w:t>’</w:t>
      </w:r>
      <w:r w:rsidR="00776CEA" w:rsidRPr="00034910">
        <w:t>il s</w:t>
      </w:r>
      <w:r>
        <w:t>’</w:t>
      </w:r>
      <w:r w:rsidR="00776CEA" w:rsidRPr="00034910">
        <w:t>agit d</w:t>
      </w:r>
      <w:r>
        <w:t>’</w:t>
      </w:r>
      <w:r w:rsidR="00776CEA" w:rsidRPr="00034910">
        <w:t>une pr</w:t>
      </w:r>
      <w:r w:rsidR="00776CEA" w:rsidRPr="00034910">
        <w:t>o</w:t>
      </w:r>
      <w:r w:rsidR="00776CEA" w:rsidRPr="00034910">
        <w:t>menade en automobile</w:t>
      </w:r>
      <w:r>
        <w:t xml:space="preserve">. </w:t>
      </w:r>
      <w:r w:rsidR="00776CEA" w:rsidRPr="00034910">
        <w:t>Au clair de lune</w:t>
      </w:r>
      <w:r>
        <w:t xml:space="preserve">, </w:t>
      </w:r>
      <w:r w:rsidR="00776CEA" w:rsidRPr="00034910">
        <w:t>rouler à travers la campagne</w:t>
      </w:r>
      <w:r>
        <w:t xml:space="preserve">, </w:t>
      </w:r>
      <w:r w:rsidR="00776CEA" w:rsidRPr="00034910">
        <w:t>quoi de plus poétique</w:t>
      </w:r>
      <w:r>
        <w:t xml:space="preserve"> ? </w:t>
      </w:r>
      <w:r w:rsidR="00776CEA" w:rsidRPr="00034910">
        <w:t>Quoi de plus capable de faire rêver les jeunes filles</w:t>
      </w:r>
      <w:r>
        <w:t> ?</w:t>
      </w:r>
    </w:p>
    <w:p w14:paraId="33ABA358" w14:textId="77777777" w:rsidR="00E57EC9" w:rsidRDefault="00E57EC9" w:rsidP="00E57EC9">
      <w:r>
        <w:t>— </w:t>
      </w:r>
      <w:r w:rsidR="00776CEA" w:rsidRPr="00034910">
        <w:t>Mais enfin</w:t>
      </w:r>
      <w:r>
        <w:t xml:space="preserve">, </w:t>
      </w:r>
      <w:r w:rsidR="00776CEA" w:rsidRPr="00034910">
        <w:t>si nous refusions</w:t>
      </w:r>
      <w:r>
        <w:t> ?</w:t>
      </w:r>
    </w:p>
    <w:p w14:paraId="3636A0B3" w14:textId="77777777" w:rsidR="00E57EC9" w:rsidRDefault="00776CEA" w:rsidP="00E57EC9">
      <w:r w:rsidRPr="00034910">
        <w:t>Larmette coupa rudement la protestation commencée</w:t>
      </w:r>
      <w:r w:rsidR="00E57EC9">
        <w:t>.</w:t>
      </w:r>
    </w:p>
    <w:p w14:paraId="2203683C" w14:textId="77777777" w:rsidR="00E57EC9" w:rsidRDefault="00E57EC9" w:rsidP="00E57EC9">
      <w:r>
        <w:t>— </w:t>
      </w:r>
      <w:r w:rsidR="00776CEA" w:rsidRPr="00034910">
        <w:t>La chose en question est de celles où je ne permets pas la résistance</w:t>
      </w:r>
      <w:r>
        <w:t xml:space="preserve">. </w:t>
      </w:r>
      <w:r w:rsidR="00776CEA" w:rsidRPr="00034910">
        <w:t>Veuillez prendre votre chapeau</w:t>
      </w:r>
      <w:r>
        <w:t xml:space="preserve">. </w:t>
      </w:r>
      <w:r w:rsidR="00776CEA" w:rsidRPr="00034910">
        <w:t>Vous</w:t>
      </w:r>
      <w:r>
        <w:t xml:space="preserve">, </w:t>
      </w:r>
      <w:r w:rsidR="00776CEA" w:rsidRPr="00034910">
        <w:t>Mademoiselle</w:t>
      </w:r>
      <w:r>
        <w:t xml:space="preserve">, </w:t>
      </w:r>
      <w:r w:rsidR="00776CEA" w:rsidRPr="00034910">
        <w:t>faites de même</w:t>
      </w:r>
      <w:r>
        <w:t>.</w:t>
      </w:r>
    </w:p>
    <w:p w14:paraId="7E341BC0" w14:textId="77777777" w:rsidR="00E57EC9" w:rsidRDefault="00776CEA" w:rsidP="00E57EC9">
      <w:r w:rsidRPr="00034910">
        <w:t>Et</w:t>
      </w:r>
      <w:r w:rsidR="00E57EC9">
        <w:t xml:space="preserve">, </w:t>
      </w:r>
      <w:r w:rsidRPr="00034910">
        <w:t>arrêtant toute nouvelle interrogation de ses victimes</w:t>
      </w:r>
      <w:r w:rsidR="00E57EC9">
        <w:t xml:space="preserve">, </w:t>
      </w:r>
      <w:r w:rsidRPr="00034910">
        <w:t>tremblantes et irritées</w:t>
      </w:r>
      <w:r w:rsidR="00E57EC9">
        <w:t> :</w:t>
      </w:r>
    </w:p>
    <w:p w14:paraId="5D71C90C" w14:textId="77777777" w:rsidR="00E57EC9" w:rsidRDefault="00E57EC9" w:rsidP="00E57EC9">
      <w:r>
        <w:t>— </w:t>
      </w:r>
      <w:r w:rsidR="00776CEA" w:rsidRPr="00034910">
        <w:t>Je vous instruirai en chemin</w:t>
      </w:r>
      <w:r>
        <w:t xml:space="preserve">. </w:t>
      </w:r>
      <w:r w:rsidR="00776CEA" w:rsidRPr="00034910">
        <w:t>Je vous donne cinq min</w:t>
      </w:r>
      <w:r w:rsidR="00776CEA" w:rsidRPr="00034910">
        <w:t>u</w:t>
      </w:r>
      <w:r w:rsidR="00776CEA" w:rsidRPr="00034910">
        <w:t>tes</w:t>
      </w:r>
      <w:r>
        <w:t xml:space="preserve"> ! </w:t>
      </w:r>
      <w:r w:rsidR="00776CEA" w:rsidRPr="00034910">
        <w:t>Je vous attends au garage de l</w:t>
      </w:r>
      <w:r>
        <w:t>’</w:t>
      </w:r>
      <w:r w:rsidR="00776CEA" w:rsidRPr="00034910">
        <w:t>hôtel</w:t>
      </w:r>
      <w:r>
        <w:t xml:space="preserve">. </w:t>
      </w:r>
      <w:r w:rsidR="00776CEA" w:rsidRPr="00034910">
        <w:t>Dans cinq minutes</w:t>
      </w:r>
      <w:r>
        <w:t xml:space="preserve">, </w:t>
      </w:r>
      <w:r w:rsidR="00776CEA" w:rsidRPr="00034910">
        <w:t xml:space="preserve">la </w:t>
      </w:r>
      <w:proofErr w:type="spellStart"/>
      <w:r w:rsidR="00776CEA" w:rsidRPr="00034910">
        <w:t>Botera</w:t>
      </w:r>
      <w:proofErr w:type="spellEnd"/>
      <w:r w:rsidR="00776CEA" w:rsidRPr="00034910">
        <w:t xml:space="preserve"> sera prête à partir</w:t>
      </w:r>
      <w:r>
        <w:t xml:space="preserve">, </w:t>
      </w:r>
      <w:r w:rsidR="00776CEA" w:rsidRPr="00034910">
        <w:t>et il faut qu</w:t>
      </w:r>
      <w:r>
        <w:t>’</w:t>
      </w:r>
      <w:r w:rsidR="00776CEA" w:rsidRPr="00034910">
        <w:t>elle parte</w:t>
      </w:r>
      <w:r>
        <w:t xml:space="preserve">. </w:t>
      </w:r>
      <w:r w:rsidR="00776CEA" w:rsidRPr="00034910">
        <w:t>Donc</w:t>
      </w:r>
      <w:r>
        <w:t xml:space="preserve">, </w:t>
      </w:r>
      <w:r w:rsidR="00776CEA" w:rsidRPr="00034910">
        <w:t>soyez exacts</w:t>
      </w:r>
      <w:r>
        <w:t>.</w:t>
      </w:r>
    </w:p>
    <w:p w14:paraId="728A37EA" w14:textId="3EA4D192" w:rsidR="00E57EC9" w:rsidRDefault="00776CEA" w:rsidP="00E57EC9">
      <w:r w:rsidRPr="00034910">
        <w:t>Sur ce</w:t>
      </w:r>
      <w:r w:rsidR="00E57EC9">
        <w:t xml:space="preserve">, </w:t>
      </w:r>
      <w:r w:rsidRPr="00034910">
        <w:t>il sortit</w:t>
      </w:r>
      <w:r w:rsidR="00E57EC9">
        <w:t xml:space="preserve">. </w:t>
      </w:r>
      <w:r w:rsidRPr="00034910">
        <w:t>Que dirent le père et la fille après son d</w:t>
      </w:r>
      <w:r w:rsidRPr="00034910">
        <w:t>é</w:t>
      </w:r>
      <w:r w:rsidRPr="00034910">
        <w:t>part</w:t>
      </w:r>
      <w:r w:rsidR="00E57EC9">
        <w:t xml:space="preserve"> ? </w:t>
      </w:r>
      <w:r w:rsidRPr="00034910">
        <w:t>Impossible de le savoir</w:t>
      </w:r>
      <w:r w:rsidR="00E57EC9">
        <w:t xml:space="preserve">. </w:t>
      </w:r>
      <w:r w:rsidRPr="00034910">
        <w:t>Seulement</w:t>
      </w:r>
      <w:r w:rsidR="00E57EC9">
        <w:t>, M. </w:t>
      </w:r>
      <w:r w:rsidRPr="00034910">
        <w:t>Defrance était très pâle</w:t>
      </w:r>
      <w:r w:rsidR="00E57EC9">
        <w:t xml:space="preserve">, </w:t>
      </w:r>
      <w:r w:rsidRPr="00034910">
        <w:t xml:space="preserve">et </w:t>
      </w:r>
      <w:proofErr w:type="spellStart"/>
      <w:r w:rsidRPr="00034910">
        <w:t>Fleuriane</w:t>
      </w:r>
      <w:proofErr w:type="spellEnd"/>
      <w:r w:rsidRPr="00034910">
        <w:t xml:space="preserve"> avait les yeux rouges lorsqu</w:t>
      </w:r>
      <w:r w:rsidR="00E57EC9">
        <w:t>’</w:t>
      </w:r>
      <w:r w:rsidRPr="00034910">
        <w:t xml:space="preserve">ils prirent place dans la </w:t>
      </w:r>
      <w:proofErr w:type="spellStart"/>
      <w:r w:rsidRPr="00034910">
        <w:t>Botera</w:t>
      </w:r>
      <w:proofErr w:type="spellEnd"/>
      <w:r w:rsidR="00E57EC9">
        <w:t xml:space="preserve">, </w:t>
      </w:r>
      <w:r w:rsidRPr="00034910">
        <w:t>au volant de direction de laquelle Larmette s</w:t>
      </w:r>
      <w:r w:rsidR="00E57EC9">
        <w:t>’</w:t>
      </w:r>
      <w:r w:rsidRPr="00034910">
        <w:t>était déjà installé</w:t>
      </w:r>
      <w:r w:rsidR="00E57EC9">
        <w:t>.</w:t>
      </w:r>
    </w:p>
    <w:p w14:paraId="1BDBB749" w14:textId="77777777" w:rsidR="00E57EC9" w:rsidRDefault="00776CEA" w:rsidP="00E57EC9">
      <w:r w:rsidRPr="00034910">
        <w:t>La machine se mit aussitôt en marche</w:t>
      </w:r>
      <w:r w:rsidR="00E57EC9">
        <w:t xml:space="preserve">, </w:t>
      </w:r>
      <w:r w:rsidRPr="00034910">
        <w:t>traversa la place des Théâtres</w:t>
      </w:r>
      <w:r w:rsidR="00E57EC9">
        <w:t xml:space="preserve">, </w:t>
      </w:r>
      <w:r w:rsidRPr="00034910">
        <w:t xml:space="preserve">gagna la place </w:t>
      </w:r>
      <w:proofErr w:type="spellStart"/>
      <w:r w:rsidRPr="00034910">
        <w:t>Loubianska</w:t>
      </w:r>
      <w:proofErr w:type="spellEnd"/>
      <w:r w:rsidR="00E57EC9">
        <w:t xml:space="preserve">, </w:t>
      </w:r>
      <w:r w:rsidRPr="00034910">
        <w:t>puis</w:t>
      </w:r>
      <w:r w:rsidR="00E57EC9">
        <w:t xml:space="preserve">, </w:t>
      </w:r>
      <w:r w:rsidRPr="00034910">
        <w:t xml:space="preserve">laissant à </w:t>
      </w:r>
      <w:r w:rsidRPr="00034910">
        <w:lastRenderedPageBreak/>
        <w:t xml:space="preserve">gauche le couvent </w:t>
      </w:r>
      <w:proofErr w:type="spellStart"/>
      <w:r w:rsidRPr="00034910">
        <w:t>Stretensky</w:t>
      </w:r>
      <w:proofErr w:type="spellEnd"/>
      <w:r w:rsidR="00E57EC9">
        <w:t xml:space="preserve">, </w:t>
      </w:r>
      <w:r w:rsidRPr="00034910">
        <w:t xml:space="preserve">parcourut la longue avenue de </w:t>
      </w:r>
      <w:proofErr w:type="spellStart"/>
      <w:r w:rsidRPr="00034910">
        <w:t>Mietochan</w:t>
      </w:r>
      <w:r w:rsidRPr="00034910">
        <w:t>s</w:t>
      </w:r>
      <w:r w:rsidRPr="00034910">
        <w:t>kaya</w:t>
      </w:r>
      <w:proofErr w:type="spellEnd"/>
      <w:r w:rsidR="00E57EC9">
        <w:t xml:space="preserve">, </w:t>
      </w:r>
      <w:r w:rsidRPr="00034910">
        <w:t xml:space="preserve">dépassa la barrière de </w:t>
      </w:r>
      <w:proofErr w:type="spellStart"/>
      <w:r w:rsidRPr="00034910">
        <w:t>Kretskaya</w:t>
      </w:r>
      <w:proofErr w:type="spellEnd"/>
      <w:r w:rsidR="00E57EC9">
        <w:t xml:space="preserve">, </w:t>
      </w:r>
      <w:r w:rsidRPr="00034910">
        <w:t>longea les jardins de Marine-</w:t>
      </w:r>
      <w:proofErr w:type="spellStart"/>
      <w:r w:rsidRPr="00034910">
        <w:t>Rostcha</w:t>
      </w:r>
      <w:proofErr w:type="spellEnd"/>
      <w:r w:rsidR="00E57EC9">
        <w:t xml:space="preserve">, </w:t>
      </w:r>
      <w:r w:rsidRPr="00034910">
        <w:t>et à toute vitesse s</w:t>
      </w:r>
      <w:r w:rsidR="00E57EC9">
        <w:t>’</w:t>
      </w:r>
      <w:r w:rsidRPr="00034910">
        <w:t>enfonça dans la campagne</w:t>
      </w:r>
      <w:r w:rsidR="00E57EC9">
        <w:t>.</w:t>
      </w:r>
    </w:p>
    <w:p w14:paraId="173F2448" w14:textId="77777777" w:rsidR="00E57EC9" w:rsidRDefault="00776CEA" w:rsidP="00E57EC9">
      <w:pPr>
        <w:rPr>
          <w:szCs w:val="32"/>
        </w:rPr>
      </w:pPr>
      <w:r w:rsidRPr="00034910">
        <w:t xml:space="preserve">Non loin du couvent </w:t>
      </w:r>
      <w:proofErr w:type="spellStart"/>
      <w:r w:rsidRPr="00034910">
        <w:t>Stretensky</w:t>
      </w:r>
      <w:proofErr w:type="spellEnd"/>
      <w:r w:rsidR="00E57EC9">
        <w:t xml:space="preserve">, </w:t>
      </w:r>
      <w:r w:rsidRPr="00034910">
        <w:t>Larmette avait ralenti l</w:t>
      </w:r>
      <w:r w:rsidR="00E57EC9">
        <w:t>’</w:t>
      </w:r>
      <w:r w:rsidRPr="00034910">
        <w:t>allure</w:t>
      </w:r>
      <w:r w:rsidR="00E57EC9">
        <w:t xml:space="preserve">, </w:t>
      </w:r>
      <w:r w:rsidRPr="00034910">
        <w:t>au moment où sa cent-chevaux longeait la façade de bâtiments percés d</w:t>
      </w:r>
      <w:r w:rsidR="00E57EC9">
        <w:t>’</w:t>
      </w:r>
      <w:r w:rsidRPr="00034910">
        <w:t>une porte monumentale</w:t>
      </w:r>
      <w:r w:rsidR="00E57EC9">
        <w:t xml:space="preserve">, </w:t>
      </w:r>
      <w:r w:rsidRPr="00034910">
        <w:t>au fronton de l</w:t>
      </w:r>
      <w:r w:rsidRPr="00034910">
        <w:t>a</w:t>
      </w:r>
      <w:r w:rsidRPr="00034910">
        <w:t>quelle des lettres d</w:t>
      </w:r>
      <w:r w:rsidR="00E57EC9">
        <w:t>’</w:t>
      </w:r>
      <w:r w:rsidRPr="00034910">
        <w:t>or figuraient les caractères russes signifiant</w:t>
      </w:r>
      <w:r w:rsidR="00E57EC9">
        <w:t xml:space="preserve"> : </w:t>
      </w:r>
      <w:r w:rsidRPr="00034910">
        <w:rPr>
          <w:szCs w:val="32"/>
        </w:rPr>
        <w:t>INSTITUT DES NOBLES BARINES</w:t>
      </w:r>
      <w:r w:rsidR="00E57EC9">
        <w:rPr>
          <w:szCs w:val="32"/>
        </w:rPr>
        <w:t>.</w:t>
      </w:r>
    </w:p>
    <w:p w14:paraId="29D2E07B" w14:textId="77777777" w:rsidR="00E57EC9" w:rsidRDefault="00776CEA" w:rsidP="00E57EC9">
      <w:r w:rsidRPr="00034910">
        <w:t>Le joaillier avait examiné la façade d</w:t>
      </w:r>
      <w:r w:rsidR="00E57EC9">
        <w:t>’</w:t>
      </w:r>
      <w:r w:rsidRPr="00034910">
        <w:t>un air inquiet</w:t>
      </w:r>
      <w:r w:rsidR="00E57EC9">
        <w:t xml:space="preserve">. </w:t>
      </w:r>
      <w:r w:rsidRPr="00034910">
        <w:t>Év</w:t>
      </w:r>
      <w:r w:rsidRPr="00034910">
        <w:t>i</w:t>
      </w:r>
      <w:r w:rsidRPr="00034910">
        <w:t>demment</w:t>
      </w:r>
      <w:r w:rsidR="00E57EC9">
        <w:t xml:space="preserve">, </w:t>
      </w:r>
      <w:r w:rsidRPr="00034910">
        <w:t>tout était en mouvement à l</w:t>
      </w:r>
      <w:r w:rsidR="00E57EC9">
        <w:t>’</w:t>
      </w:r>
      <w:r w:rsidRPr="00034910">
        <w:t>intérieur de l</w:t>
      </w:r>
      <w:r w:rsidR="00E57EC9">
        <w:t>’</w:t>
      </w:r>
      <w:r w:rsidRPr="00034910">
        <w:t>aristocratique pensionnat</w:t>
      </w:r>
      <w:r w:rsidR="00E57EC9">
        <w:t>.</w:t>
      </w:r>
    </w:p>
    <w:p w14:paraId="3EFABB8B" w14:textId="77777777" w:rsidR="00E57EC9" w:rsidRDefault="00776CEA" w:rsidP="00E57EC9">
      <w:r w:rsidRPr="00034910">
        <w:t>Les fenêtres éclairées</w:t>
      </w:r>
      <w:r w:rsidR="00E57EC9">
        <w:t xml:space="preserve">, </w:t>
      </w:r>
      <w:r w:rsidRPr="00034910">
        <w:t>des lumières brusquement dépl</w:t>
      </w:r>
      <w:r w:rsidRPr="00034910">
        <w:t>a</w:t>
      </w:r>
      <w:r w:rsidRPr="00034910">
        <w:t>cées</w:t>
      </w:r>
      <w:r w:rsidR="00E57EC9">
        <w:t xml:space="preserve">, </w:t>
      </w:r>
      <w:r w:rsidRPr="00034910">
        <w:t>des ombres agitées se découpant en noir sur les rideaux transparents</w:t>
      </w:r>
      <w:r w:rsidR="00E57EC9">
        <w:t xml:space="preserve">, </w:t>
      </w:r>
      <w:r w:rsidRPr="00034910">
        <w:t xml:space="preserve">trahissaient les incidents étranges que le cosaque </w:t>
      </w:r>
      <w:proofErr w:type="spellStart"/>
      <w:r w:rsidRPr="00034910">
        <w:t>Yégor</w:t>
      </w:r>
      <w:proofErr w:type="spellEnd"/>
      <w:r w:rsidRPr="00034910">
        <w:t xml:space="preserve"> avait rapportés au palais du Kremlin</w:t>
      </w:r>
      <w:r w:rsidR="00E57EC9">
        <w:t xml:space="preserve">. </w:t>
      </w:r>
      <w:r w:rsidRPr="00034910">
        <w:t>Un moment La</w:t>
      </w:r>
      <w:r w:rsidRPr="00034910">
        <w:t>r</w:t>
      </w:r>
      <w:r w:rsidRPr="00034910">
        <w:t>mette donna un coup de volant si brusque</w:t>
      </w:r>
      <w:r w:rsidR="00E57EC9">
        <w:t xml:space="preserve">, </w:t>
      </w:r>
      <w:r w:rsidRPr="00034910">
        <w:t>que l</w:t>
      </w:r>
      <w:r w:rsidR="00E57EC9">
        <w:t>’</w:t>
      </w:r>
      <w:r w:rsidRPr="00034910">
        <w:t>automobile fit une violente embardée</w:t>
      </w:r>
      <w:r w:rsidR="00E57EC9">
        <w:t xml:space="preserve">. </w:t>
      </w:r>
      <w:r w:rsidRPr="00034910">
        <w:t>Deux silhouettes noires projetées sur un rideau avaient motivé cette manœuvre intempestive</w:t>
      </w:r>
      <w:r w:rsidR="00E57EC9">
        <w:t xml:space="preserve">. </w:t>
      </w:r>
      <w:r w:rsidRPr="00034910">
        <w:t>Et le ba</w:t>
      </w:r>
      <w:r w:rsidRPr="00034910">
        <w:t>n</w:t>
      </w:r>
      <w:r w:rsidRPr="00034910">
        <w:t>dit ne s</w:t>
      </w:r>
      <w:r w:rsidR="00E57EC9">
        <w:t>’</w:t>
      </w:r>
      <w:r w:rsidRPr="00034910">
        <w:t>était pas trompé</w:t>
      </w:r>
      <w:r w:rsidR="00E57EC9">
        <w:t xml:space="preserve">. </w:t>
      </w:r>
      <w:r w:rsidRPr="00034910">
        <w:t xml:space="preserve">Il avait reconnu Dick </w:t>
      </w:r>
      <w:proofErr w:type="spellStart"/>
      <w:r w:rsidRPr="00034910">
        <w:t>Fann</w:t>
      </w:r>
      <w:proofErr w:type="spellEnd"/>
      <w:r w:rsidRPr="00034910">
        <w:t xml:space="preserve"> et son compagnon Jean </w:t>
      </w:r>
      <w:proofErr w:type="spellStart"/>
      <w:r w:rsidRPr="00034910">
        <w:t>Brot</w:t>
      </w:r>
      <w:proofErr w:type="spellEnd"/>
      <w:r w:rsidR="00E57EC9">
        <w:t>.</w:t>
      </w:r>
    </w:p>
    <w:p w14:paraId="09C5418A" w14:textId="77777777" w:rsidR="00E57EC9" w:rsidRDefault="00776CEA" w:rsidP="00E57EC9">
      <w:r w:rsidRPr="00034910">
        <w:t>Tous deux étaient donc sur la piste</w:t>
      </w:r>
      <w:r w:rsidR="00E57EC9">
        <w:t xml:space="preserve">. </w:t>
      </w:r>
      <w:r w:rsidRPr="00034910">
        <w:t>Mais ils cherchaient encore</w:t>
      </w:r>
      <w:r w:rsidR="00E57EC9">
        <w:t xml:space="preserve">. </w:t>
      </w:r>
      <w:r w:rsidRPr="00034910">
        <w:t>S</w:t>
      </w:r>
      <w:r w:rsidR="00E57EC9">
        <w:t>’</w:t>
      </w:r>
      <w:r w:rsidRPr="00034910">
        <w:t>ils devinaient la vérité que Larmette tenait tant à c</w:t>
      </w:r>
      <w:r w:rsidRPr="00034910">
        <w:t>a</w:t>
      </w:r>
      <w:r w:rsidRPr="00034910">
        <w:t>cher</w:t>
      </w:r>
      <w:r w:rsidR="00E57EC9">
        <w:t xml:space="preserve">, </w:t>
      </w:r>
      <w:r w:rsidRPr="00034910">
        <w:t>ils arriveraient trop tard</w:t>
      </w:r>
      <w:r w:rsidR="00E57EC9">
        <w:t xml:space="preserve">. </w:t>
      </w:r>
      <w:r w:rsidRPr="00034910">
        <w:t>Les leviers furent manœuvrés</w:t>
      </w:r>
      <w:r w:rsidR="00E57EC9">
        <w:t xml:space="preserve">. </w:t>
      </w:r>
      <w:r w:rsidRPr="00034910">
        <w:t>Le véhicule accéléra sa vitesse</w:t>
      </w:r>
      <w:r w:rsidR="00E57EC9">
        <w:t>.</w:t>
      </w:r>
    </w:p>
    <w:p w14:paraId="3681B89A" w14:textId="77777777" w:rsidR="00E57EC9" w:rsidRDefault="00776CEA" w:rsidP="00E57EC9">
      <w:r w:rsidRPr="00034910">
        <w:t>Pourtant</w:t>
      </w:r>
      <w:r w:rsidR="00E57EC9">
        <w:t xml:space="preserve">, </w:t>
      </w:r>
      <w:r w:rsidRPr="00034910">
        <w:t>l</w:t>
      </w:r>
      <w:r w:rsidR="00E57EC9">
        <w:t>’</w:t>
      </w:r>
      <w:r w:rsidRPr="00034910">
        <w:t>indécision du coupable l</w:t>
      </w:r>
      <w:r w:rsidR="00E57EC9">
        <w:t>’</w:t>
      </w:r>
      <w:r w:rsidRPr="00034910">
        <w:t>avait trahi</w:t>
      </w:r>
      <w:r w:rsidR="00E57EC9">
        <w:t xml:space="preserve">. </w:t>
      </w:r>
      <w:proofErr w:type="spellStart"/>
      <w:r w:rsidRPr="00034910">
        <w:t>Fleuriane</w:t>
      </w:r>
      <w:proofErr w:type="spellEnd"/>
      <w:r w:rsidRPr="00034910">
        <w:t xml:space="preserve"> et son père</w:t>
      </w:r>
      <w:r w:rsidR="00E57EC9">
        <w:t xml:space="preserve">, </w:t>
      </w:r>
      <w:r w:rsidRPr="00034910">
        <w:t>surpris par les secousses de l</w:t>
      </w:r>
      <w:r w:rsidR="00E57EC9">
        <w:t>’</w:t>
      </w:r>
      <w:r w:rsidRPr="00034910">
        <w:t>appareil</w:t>
      </w:r>
      <w:r w:rsidR="00E57EC9">
        <w:t xml:space="preserve">, </w:t>
      </w:r>
      <w:r w:rsidRPr="00034910">
        <w:t>écarté de la bonne direction</w:t>
      </w:r>
      <w:r w:rsidR="00E57EC9">
        <w:t xml:space="preserve">, </w:t>
      </w:r>
      <w:r w:rsidRPr="00034910">
        <w:t>puis ramené par son conducteur</w:t>
      </w:r>
      <w:r w:rsidR="00E57EC9">
        <w:t xml:space="preserve">, </w:t>
      </w:r>
      <w:r w:rsidRPr="00034910">
        <w:t>avaient levé la tête</w:t>
      </w:r>
      <w:r w:rsidR="00E57EC9">
        <w:t xml:space="preserve">. </w:t>
      </w:r>
      <w:r w:rsidRPr="00034910">
        <w:t>Suivant le regard de leur bourreau</w:t>
      </w:r>
      <w:r w:rsidR="00E57EC9">
        <w:t xml:space="preserve">, </w:t>
      </w:r>
      <w:r w:rsidRPr="00034910">
        <w:t>ils avaient aperçu les silhouettes de leurs amis</w:t>
      </w:r>
      <w:r w:rsidR="00E57EC9">
        <w:t>.</w:t>
      </w:r>
    </w:p>
    <w:p w14:paraId="2642743E" w14:textId="77777777" w:rsidR="00E57EC9" w:rsidRDefault="00776CEA" w:rsidP="00E57EC9">
      <w:r w:rsidRPr="00034910">
        <w:lastRenderedPageBreak/>
        <w:t>Et la jeune fille</w:t>
      </w:r>
      <w:r w:rsidR="00E57EC9">
        <w:t xml:space="preserve">, </w:t>
      </w:r>
      <w:r w:rsidRPr="00034910">
        <w:t>se serrant contre son père</w:t>
      </w:r>
      <w:r w:rsidR="00E57EC9">
        <w:t xml:space="preserve">, </w:t>
      </w:r>
      <w:r w:rsidRPr="00034910">
        <w:t>avait murmuré</w:t>
      </w:r>
      <w:r w:rsidR="00E57EC9">
        <w:t> :</w:t>
      </w:r>
    </w:p>
    <w:p w14:paraId="6040B59D" w14:textId="77777777" w:rsidR="00E57EC9" w:rsidRDefault="00E57EC9" w:rsidP="00E57EC9">
      <w:r>
        <w:t>— </w:t>
      </w:r>
      <w:r w:rsidR="00776CEA" w:rsidRPr="00034910">
        <w:t>Lui</w:t>
      </w:r>
      <w:r>
        <w:t xml:space="preserve"> ! </w:t>
      </w:r>
      <w:r w:rsidR="00776CEA" w:rsidRPr="00034910">
        <w:t>lui</w:t>
      </w:r>
      <w:r>
        <w:t xml:space="preserve"> ! </w:t>
      </w:r>
      <w:r w:rsidR="00776CEA" w:rsidRPr="00034910">
        <w:t>Père</w:t>
      </w:r>
      <w:r>
        <w:t xml:space="preserve">, </w:t>
      </w:r>
      <w:r w:rsidR="00776CEA" w:rsidRPr="00034910">
        <w:t>il nous sauvera</w:t>
      </w:r>
      <w:r>
        <w:t>.</w:t>
      </w:r>
    </w:p>
    <w:p w14:paraId="4192DA5B" w14:textId="77777777" w:rsidR="00E57EC9" w:rsidRDefault="00776CEA" w:rsidP="00E57EC9">
      <w:r w:rsidRPr="00034910">
        <w:t>Au même instant</w:t>
      </w:r>
      <w:r w:rsidR="00E57EC9">
        <w:t xml:space="preserve">, </w:t>
      </w:r>
      <w:r w:rsidRPr="00034910">
        <w:t xml:space="preserve">Dick </w:t>
      </w:r>
      <w:proofErr w:type="spellStart"/>
      <w:r w:rsidRPr="00034910">
        <w:t>Fann</w:t>
      </w:r>
      <w:proofErr w:type="spellEnd"/>
      <w:r w:rsidR="00E57EC9">
        <w:t xml:space="preserve">, </w:t>
      </w:r>
      <w:r w:rsidRPr="00034910">
        <w:t>ignorant que sa bien-aimée passait si près de lui</w:t>
      </w:r>
      <w:r w:rsidR="00E57EC9">
        <w:t xml:space="preserve">, </w:t>
      </w:r>
      <w:r w:rsidRPr="00034910">
        <w:t>se présentait dans la chambre de la dire</w:t>
      </w:r>
      <w:r w:rsidRPr="00034910">
        <w:t>c</w:t>
      </w:r>
      <w:r w:rsidRPr="00034910">
        <w:t>trice</w:t>
      </w:r>
      <w:r w:rsidR="00E57EC9">
        <w:t>.</w:t>
      </w:r>
    </w:p>
    <w:p w14:paraId="70F6ADE5" w14:textId="77777777" w:rsidR="00E57EC9" w:rsidRDefault="00E57EC9" w:rsidP="00E57EC9">
      <w:r>
        <w:t>— </w:t>
      </w:r>
      <w:r w:rsidR="00776CEA" w:rsidRPr="00034910">
        <w:t>Madame</w:t>
      </w:r>
      <w:r>
        <w:t xml:space="preserve">, </w:t>
      </w:r>
      <w:r w:rsidR="00776CEA" w:rsidRPr="00034910">
        <w:t>dit-il</w:t>
      </w:r>
      <w:r>
        <w:t xml:space="preserve">, </w:t>
      </w:r>
      <w:r w:rsidR="00776CEA" w:rsidRPr="00034910">
        <w:t xml:space="preserve">une de vos automobiles est-elle en état de partir </w:t>
      </w:r>
      <w:proofErr w:type="gramStart"/>
      <w:r w:rsidR="00776CEA" w:rsidRPr="00034910">
        <w:t>de suite</w:t>
      </w:r>
      <w:proofErr w:type="gramEnd"/>
      <w:r>
        <w:t> ?</w:t>
      </w:r>
    </w:p>
    <w:p w14:paraId="61635156" w14:textId="77777777" w:rsidR="00E57EC9" w:rsidRDefault="00E57EC9" w:rsidP="00E57EC9">
      <w:r>
        <w:t>— </w:t>
      </w:r>
      <w:r w:rsidR="00776CEA" w:rsidRPr="00034910">
        <w:t>Cela demandera une demi-heure</w:t>
      </w:r>
      <w:r>
        <w:t xml:space="preserve">, </w:t>
      </w:r>
      <w:r w:rsidR="00776CEA" w:rsidRPr="00034910">
        <w:t>si les mécaniciens sont là</w:t>
      </w:r>
      <w:r>
        <w:t>.</w:t>
      </w:r>
    </w:p>
    <w:p w14:paraId="0133374B" w14:textId="77777777" w:rsidR="00E57EC9" w:rsidRDefault="00E57EC9" w:rsidP="00E57EC9">
      <w:r>
        <w:t>— </w:t>
      </w:r>
      <w:r w:rsidR="00776CEA" w:rsidRPr="00034910">
        <w:t>Ils y sont</w:t>
      </w:r>
      <w:r>
        <w:t xml:space="preserve">. </w:t>
      </w:r>
      <w:r w:rsidR="00776CEA" w:rsidRPr="00034910">
        <w:t>Veuillez m</w:t>
      </w:r>
      <w:r>
        <w:t>’</w:t>
      </w:r>
      <w:r w:rsidR="00776CEA" w:rsidRPr="00034910">
        <w:t>autoriser à disposer d</w:t>
      </w:r>
      <w:r>
        <w:t>’</w:t>
      </w:r>
      <w:r w:rsidR="00776CEA" w:rsidRPr="00034910">
        <w:t>une voiture</w:t>
      </w:r>
      <w:r>
        <w:t>.</w:t>
      </w:r>
    </w:p>
    <w:p w14:paraId="48C7DB57" w14:textId="77777777" w:rsidR="00E57EC9" w:rsidRDefault="00E57EC9" w:rsidP="00E57EC9">
      <w:r>
        <w:t>— </w:t>
      </w:r>
      <w:r w:rsidR="00776CEA" w:rsidRPr="00034910">
        <w:t>Pour</w:t>
      </w:r>
      <w:r>
        <w:t> ?…</w:t>
      </w:r>
    </w:p>
    <w:p w14:paraId="609C4EF3" w14:textId="77777777" w:rsidR="00E57EC9" w:rsidRDefault="00E57EC9" w:rsidP="00E57EC9">
      <w:r>
        <w:t>— </w:t>
      </w:r>
      <w:r w:rsidR="00776CEA" w:rsidRPr="00034910">
        <w:t xml:space="preserve">Pour me rendre à </w:t>
      </w:r>
      <w:proofErr w:type="spellStart"/>
      <w:r w:rsidR="00776CEA" w:rsidRPr="00034910">
        <w:t>Bjorsky</w:t>
      </w:r>
      <w:proofErr w:type="spellEnd"/>
      <w:r>
        <w:t xml:space="preserve">. </w:t>
      </w:r>
      <w:r w:rsidR="00776CEA" w:rsidRPr="00034910">
        <w:t>Je pense en revenir avec l</w:t>
      </w:r>
      <w:r>
        <w:t>’</w:t>
      </w:r>
      <w:r w:rsidR="00776CEA" w:rsidRPr="00034910">
        <w:t>explication du singulier accident dont vous et vos élèves avez été victimes</w:t>
      </w:r>
      <w:r>
        <w:t>.</w:t>
      </w:r>
    </w:p>
    <w:p w14:paraId="40EDA516" w14:textId="77777777" w:rsidR="00E57EC9" w:rsidRDefault="00E57EC9" w:rsidP="00E57EC9">
      <w:r>
        <w:t>— </w:t>
      </w:r>
      <w:r w:rsidR="00776CEA" w:rsidRPr="00034910">
        <w:t>Vraiment</w:t>
      </w:r>
      <w:r>
        <w:t xml:space="preserve"> ? </w:t>
      </w:r>
      <w:r w:rsidR="00776CEA" w:rsidRPr="00034910">
        <w:t>s</w:t>
      </w:r>
      <w:r>
        <w:t>’</w:t>
      </w:r>
      <w:r w:rsidR="00776CEA" w:rsidRPr="00034910">
        <w:t xml:space="preserve">écria </w:t>
      </w:r>
      <w:proofErr w:type="spellStart"/>
      <w:r w:rsidR="00776CEA" w:rsidRPr="00034910">
        <w:t>Argata</w:t>
      </w:r>
      <w:proofErr w:type="spellEnd"/>
      <w:r w:rsidR="00776CEA" w:rsidRPr="00034910">
        <w:t xml:space="preserve"> </w:t>
      </w:r>
      <w:proofErr w:type="spellStart"/>
      <w:r w:rsidR="00776CEA" w:rsidRPr="00034910">
        <w:t>Gratamoff</w:t>
      </w:r>
      <w:proofErr w:type="spellEnd"/>
      <w:r>
        <w:t xml:space="preserve">. </w:t>
      </w:r>
      <w:r w:rsidR="00776CEA" w:rsidRPr="00034910">
        <w:t>En ce cas</w:t>
      </w:r>
      <w:r>
        <w:t xml:space="preserve">, </w:t>
      </w:r>
      <w:r w:rsidR="00776CEA" w:rsidRPr="00034910">
        <w:t>partez vite</w:t>
      </w:r>
      <w:r>
        <w:t xml:space="preserve">, </w:t>
      </w:r>
      <w:r w:rsidR="00776CEA" w:rsidRPr="00034910">
        <w:t>car je crois que j</w:t>
      </w:r>
      <w:r>
        <w:t>’</w:t>
      </w:r>
      <w:r w:rsidR="00776CEA" w:rsidRPr="00034910">
        <w:t>aurais presque autant de plaisir à savoir comment je me suis brûlée qu</w:t>
      </w:r>
      <w:r>
        <w:t>’</w:t>
      </w:r>
      <w:r w:rsidR="00776CEA" w:rsidRPr="00034910">
        <w:t>à être guérie</w:t>
      </w:r>
      <w:r>
        <w:t>.</w:t>
      </w:r>
    </w:p>
    <w:p w14:paraId="5B0A1C6A" w14:textId="77777777" w:rsidR="00E57EC9" w:rsidRDefault="00776CEA" w:rsidP="00E57EC9">
      <w:r w:rsidRPr="00034910">
        <w:t>Cependant</w:t>
      </w:r>
      <w:r w:rsidR="00E57EC9">
        <w:t xml:space="preserve">, </w:t>
      </w:r>
      <w:r w:rsidRPr="00034910">
        <w:t xml:space="preserve">la </w:t>
      </w:r>
      <w:proofErr w:type="spellStart"/>
      <w:r w:rsidRPr="00034910">
        <w:t>Botera</w:t>
      </w:r>
      <w:proofErr w:type="spellEnd"/>
      <w:r w:rsidRPr="00034910">
        <w:t xml:space="preserve"> filait dans la campagne ainsi qu</w:t>
      </w:r>
      <w:r w:rsidR="00E57EC9">
        <w:t>’</w:t>
      </w:r>
      <w:r w:rsidRPr="00034910">
        <w:t>un météore</w:t>
      </w:r>
      <w:r w:rsidR="00E57EC9">
        <w:t>.</w:t>
      </w:r>
    </w:p>
    <w:p w14:paraId="12194173" w14:textId="77777777" w:rsidR="00E57EC9" w:rsidRDefault="00776CEA" w:rsidP="00E57EC9">
      <w:r w:rsidRPr="00034910">
        <w:t>La lune répandait sa clarté blanche sur les champs</w:t>
      </w:r>
      <w:r w:rsidR="00E57EC9">
        <w:t xml:space="preserve">, </w:t>
      </w:r>
      <w:r w:rsidRPr="00034910">
        <w:t>les cl</w:t>
      </w:r>
      <w:r w:rsidRPr="00034910">
        <w:t>ô</w:t>
      </w:r>
      <w:r w:rsidRPr="00034910">
        <w:t>tures</w:t>
      </w:r>
      <w:r w:rsidR="00E57EC9">
        <w:t xml:space="preserve">, </w:t>
      </w:r>
      <w:r w:rsidRPr="00034910">
        <w:t>les canaux d</w:t>
      </w:r>
      <w:r w:rsidR="00E57EC9">
        <w:t>’</w:t>
      </w:r>
      <w:r w:rsidRPr="00034910">
        <w:t>irrigation</w:t>
      </w:r>
      <w:r w:rsidR="00E57EC9">
        <w:t xml:space="preserve">. </w:t>
      </w:r>
      <w:r w:rsidRPr="00034910">
        <w:t>Au flanc des coteaux elle jetait un manteau d</w:t>
      </w:r>
      <w:r w:rsidR="00E57EC9">
        <w:t>’</w:t>
      </w:r>
      <w:r w:rsidRPr="00034910">
        <w:t>argent et</w:t>
      </w:r>
      <w:r w:rsidR="00E57EC9">
        <w:t xml:space="preserve">, </w:t>
      </w:r>
      <w:r w:rsidRPr="00034910">
        <w:t>dans le ciel d</w:t>
      </w:r>
      <w:r w:rsidR="00E57EC9">
        <w:t>’</w:t>
      </w:r>
      <w:r w:rsidRPr="00034910">
        <w:t>un indigo profond</w:t>
      </w:r>
      <w:r w:rsidR="00E57EC9">
        <w:t xml:space="preserve">, </w:t>
      </w:r>
      <w:r w:rsidRPr="00034910">
        <w:t>les étoiles par myriades scintillaient</w:t>
      </w:r>
      <w:r w:rsidR="00E57EC9">
        <w:t xml:space="preserve">, </w:t>
      </w:r>
      <w:r w:rsidRPr="00034910">
        <w:t>tels des yeux clignotants ouverts sur les misères terrestres</w:t>
      </w:r>
      <w:r w:rsidR="00E57EC9">
        <w:t>.</w:t>
      </w:r>
    </w:p>
    <w:p w14:paraId="1129C785" w14:textId="0A41059C" w:rsidR="00E57EC9" w:rsidRDefault="007C5BD3" w:rsidP="007D17F9">
      <w:pPr>
        <w:pStyle w:val="Centrsolidaire"/>
      </w:pPr>
      <w:r w:rsidRPr="00E57EC9">
        <w:rPr>
          <w:noProof/>
        </w:rPr>
        <w:lastRenderedPageBreak/>
        <w:drawing>
          <wp:inline distT="0" distB="0" distL="0" distR="0" wp14:anchorId="1935F873" wp14:editId="0C0DD8C0">
            <wp:extent cx="5756910" cy="3919855"/>
            <wp:effectExtent l="0" t="0" r="0" b="0"/>
            <wp:docPr id="94"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56910" cy="3919855"/>
                    </a:xfrm>
                    <a:prstGeom prst="rect">
                      <a:avLst/>
                    </a:prstGeom>
                    <a:noFill/>
                    <a:ln>
                      <a:noFill/>
                    </a:ln>
                  </pic:spPr>
                </pic:pic>
              </a:graphicData>
            </a:graphic>
          </wp:inline>
        </w:drawing>
      </w:r>
    </w:p>
    <w:p w14:paraId="5DBD6A7A" w14:textId="0CBEDCD0" w:rsidR="00776CEA" w:rsidRPr="007F1C96" w:rsidRDefault="00776CEA" w:rsidP="007F1C96">
      <w:pPr>
        <w:pStyle w:val="Titre2"/>
      </w:pPr>
      <w:bookmarkStart w:id="34" w:name="_Toc195633765"/>
      <w:r w:rsidRPr="007F1C96">
        <w:t>CHAPITRE II</w:t>
      </w:r>
      <w:r w:rsidRPr="007F1C96">
        <w:br/>
      </w:r>
      <w:r w:rsidRPr="007F1C96">
        <w:br/>
        <w:t>LA CLAIRIÈRE RADIANTE</w:t>
      </w:r>
      <w:bookmarkEnd w:id="34"/>
      <w:r w:rsidRPr="007F1C96">
        <w:br/>
      </w:r>
    </w:p>
    <w:p w14:paraId="42131656" w14:textId="77777777" w:rsidR="00E57EC9" w:rsidRDefault="00776CEA" w:rsidP="00E57EC9">
      <w:r w:rsidRPr="00034910">
        <w:t>Une heure a coulé ainsi</w:t>
      </w:r>
      <w:r w:rsidR="00E57EC9">
        <w:t>.</w:t>
      </w:r>
    </w:p>
    <w:p w14:paraId="255081B8" w14:textId="77777777" w:rsidR="00E57EC9" w:rsidRDefault="00776CEA" w:rsidP="00E57EC9">
      <w:r w:rsidRPr="00034910">
        <w:t>L</w:t>
      </w:r>
      <w:r w:rsidR="00E57EC9">
        <w:t>’</w:t>
      </w:r>
      <w:r w:rsidRPr="00034910">
        <w:t>automobile</w:t>
      </w:r>
      <w:r w:rsidR="00E57EC9">
        <w:t xml:space="preserve">, </w:t>
      </w:r>
      <w:r w:rsidRPr="00034910">
        <w:t>au lieu de poursuivre sa route vers les bois</w:t>
      </w:r>
      <w:r w:rsidR="00E57EC9">
        <w:t xml:space="preserve">, </w:t>
      </w:r>
      <w:r w:rsidRPr="00034910">
        <w:t>opère un brusque crochet et s</w:t>
      </w:r>
      <w:r w:rsidR="00E57EC9">
        <w:t>’</w:t>
      </w:r>
      <w:r w:rsidRPr="00034910">
        <w:t>engage dans un vallonnement resserré entre deux collines</w:t>
      </w:r>
      <w:r w:rsidR="00E57EC9">
        <w:t>.</w:t>
      </w:r>
    </w:p>
    <w:p w14:paraId="71F79FC3" w14:textId="77777777" w:rsidR="00E57EC9" w:rsidRDefault="00776CEA" w:rsidP="00E57EC9">
      <w:r w:rsidRPr="00034910">
        <w:t>Des exploitations de pierres ont déchiré les flancs des ha</w:t>
      </w:r>
      <w:r w:rsidRPr="00034910">
        <w:t>u</w:t>
      </w:r>
      <w:r w:rsidRPr="00034910">
        <w:t>teurs</w:t>
      </w:r>
      <w:r w:rsidR="00E57EC9">
        <w:t xml:space="preserve">. </w:t>
      </w:r>
      <w:r w:rsidRPr="00034910">
        <w:t>Les roches</w:t>
      </w:r>
      <w:r w:rsidR="00E57EC9">
        <w:t xml:space="preserve">, </w:t>
      </w:r>
      <w:r w:rsidRPr="00034910">
        <w:t>déchiquetées par la mine</w:t>
      </w:r>
      <w:r w:rsidR="00E57EC9">
        <w:t xml:space="preserve">, </w:t>
      </w:r>
      <w:r w:rsidRPr="00034910">
        <w:t>apparaissent en plaques blanchâtres</w:t>
      </w:r>
      <w:r w:rsidR="00E57EC9">
        <w:t xml:space="preserve">, </w:t>
      </w:r>
      <w:r w:rsidRPr="00034910">
        <w:t>perçant le ton foncé des verdures</w:t>
      </w:r>
      <w:r w:rsidR="00E57EC9">
        <w:t xml:space="preserve">. </w:t>
      </w:r>
      <w:r w:rsidRPr="00034910">
        <w:t xml:space="preserve">La </w:t>
      </w:r>
      <w:proofErr w:type="spellStart"/>
      <w:r w:rsidRPr="00034910">
        <w:t>Bot</w:t>
      </w:r>
      <w:r w:rsidRPr="00034910">
        <w:t>e</w:t>
      </w:r>
      <w:r w:rsidRPr="00034910">
        <w:t>ra</w:t>
      </w:r>
      <w:proofErr w:type="spellEnd"/>
      <w:r w:rsidRPr="00034910">
        <w:t xml:space="preserve"> file toujours</w:t>
      </w:r>
      <w:r w:rsidR="00E57EC9">
        <w:t>.</w:t>
      </w:r>
    </w:p>
    <w:p w14:paraId="29F7CBC3" w14:textId="77777777" w:rsidR="00E57EC9" w:rsidRDefault="00776CEA" w:rsidP="00E57EC9">
      <w:r w:rsidRPr="00034910">
        <w:lastRenderedPageBreak/>
        <w:t>Soudain</w:t>
      </w:r>
      <w:r w:rsidR="00E57EC9">
        <w:t xml:space="preserve">, </w:t>
      </w:r>
      <w:r w:rsidRPr="00034910">
        <w:t>elle stoppe brusquement</w:t>
      </w:r>
      <w:r w:rsidR="00E57EC9">
        <w:t>.</w:t>
      </w:r>
    </w:p>
    <w:p w14:paraId="108EBD23" w14:textId="77777777" w:rsidR="00E57EC9" w:rsidRDefault="00776CEA" w:rsidP="00E57EC9">
      <w:r w:rsidRPr="00034910">
        <w:t>À deux pas de la machine</w:t>
      </w:r>
      <w:r w:rsidR="00E57EC9">
        <w:t xml:space="preserve">, </w:t>
      </w:r>
      <w:r w:rsidRPr="00034910">
        <w:t>une clôture de lattes forme une sorte de courette entourant une baraque de planches</w:t>
      </w:r>
      <w:r w:rsidR="00E57EC9">
        <w:t>.</w:t>
      </w:r>
    </w:p>
    <w:p w14:paraId="010C025D" w14:textId="77777777" w:rsidR="00E57EC9" w:rsidRDefault="00776CEA" w:rsidP="00E57EC9">
      <w:r w:rsidRPr="00034910">
        <w:t>Et à un sifflement modulé de façon particulière par le joai</w:t>
      </w:r>
      <w:r w:rsidRPr="00034910">
        <w:t>l</w:t>
      </w:r>
      <w:r w:rsidRPr="00034910">
        <w:t>lier</w:t>
      </w:r>
      <w:r w:rsidR="00E57EC9">
        <w:t xml:space="preserve">, </w:t>
      </w:r>
      <w:r w:rsidRPr="00034910">
        <w:t>la porte branlante de la cahute s</w:t>
      </w:r>
      <w:r w:rsidR="00E57EC9">
        <w:t>’</w:t>
      </w:r>
      <w:r w:rsidRPr="00034910">
        <w:t>ouvre</w:t>
      </w:r>
      <w:r w:rsidR="00E57EC9">
        <w:t xml:space="preserve">. </w:t>
      </w:r>
      <w:r w:rsidRPr="00034910">
        <w:t>Un homme paraît</w:t>
      </w:r>
      <w:r w:rsidR="00E57EC9">
        <w:t xml:space="preserve">. </w:t>
      </w:r>
      <w:r w:rsidRPr="00034910">
        <w:t>Il a l</w:t>
      </w:r>
      <w:r w:rsidR="00E57EC9">
        <w:t>’</w:t>
      </w:r>
      <w:r w:rsidRPr="00034910">
        <w:t>allure d</w:t>
      </w:r>
      <w:r w:rsidR="00E57EC9">
        <w:t>’</w:t>
      </w:r>
      <w:r w:rsidRPr="00034910">
        <w:t>un carrier</w:t>
      </w:r>
      <w:r w:rsidR="00E57EC9">
        <w:t xml:space="preserve">, </w:t>
      </w:r>
      <w:r w:rsidRPr="00034910">
        <w:t>d</w:t>
      </w:r>
      <w:r w:rsidR="00E57EC9">
        <w:t>’</w:t>
      </w:r>
      <w:r w:rsidRPr="00034910">
        <w:t xml:space="preserve">un de ces </w:t>
      </w:r>
      <w:proofErr w:type="spellStart"/>
      <w:r w:rsidRPr="00034910">
        <w:t>moujicks</w:t>
      </w:r>
      <w:proofErr w:type="spellEnd"/>
      <w:r w:rsidRPr="00034910">
        <w:t xml:space="preserve"> qui extraient la pierre renommée de </w:t>
      </w:r>
      <w:proofErr w:type="spellStart"/>
      <w:r w:rsidRPr="00034910">
        <w:t>Bjorsky</w:t>
      </w:r>
      <w:proofErr w:type="spellEnd"/>
      <w:r w:rsidR="00E57EC9">
        <w:t>.</w:t>
      </w:r>
    </w:p>
    <w:p w14:paraId="13AD1E3C" w14:textId="77777777" w:rsidR="00E57EC9" w:rsidRDefault="00776CEA" w:rsidP="00E57EC9">
      <w:r w:rsidRPr="00034910">
        <w:t>Il vient auprès de celui qui l</w:t>
      </w:r>
      <w:r w:rsidR="00E57EC9">
        <w:t>’</w:t>
      </w:r>
      <w:r w:rsidRPr="00034910">
        <w:t>a appelé</w:t>
      </w:r>
      <w:r w:rsidR="00E57EC9">
        <w:t xml:space="preserve">. </w:t>
      </w:r>
      <w:r w:rsidRPr="00034910">
        <w:t>Les deux hommes s</w:t>
      </w:r>
      <w:r w:rsidR="00E57EC9">
        <w:t>’</w:t>
      </w:r>
      <w:r w:rsidRPr="00034910">
        <w:t>entretiennent à mi-voix</w:t>
      </w:r>
      <w:r w:rsidR="00E57EC9">
        <w:t>.</w:t>
      </w:r>
    </w:p>
    <w:p w14:paraId="4FAA1A95" w14:textId="77777777" w:rsidR="00E57EC9" w:rsidRDefault="00776CEA" w:rsidP="00E57EC9">
      <w:r w:rsidRPr="00034910">
        <w:t xml:space="preserve">Mais </w:t>
      </w:r>
      <w:proofErr w:type="spellStart"/>
      <w:r w:rsidRPr="00034910">
        <w:t>Fleuriane</w:t>
      </w:r>
      <w:proofErr w:type="spellEnd"/>
      <w:r w:rsidRPr="00034910">
        <w:t xml:space="preserve"> et son père ont beau prêter l</w:t>
      </w:r>
      <w:r w:rsidR="00E57EC9">
        <w:t>’</w:t>
      </w:r>
      <w:r w:rsidRPr="00034910">
        <w:t>oreille</w:t>
      </w:r>
      <w:r w:rsidR="00E57EC9">
        <w:t xml:space="preserve">, </w:t>
      </w:r>
      <w:r w:rsidRPr="00034910">
        <w:t>ils ne comprennent pas le sens des paroles prononcées</w:t>
      </w:r>
      <w:r w:rsidR="00E57EC9">
        <w:t>.</w:t>
      </w:r>
    </w:p>
    <w:p w14:paraId="37FD380B" w14:textId="77777777" w:rsidR="00E57EC9" w:rsidRDefault="00776CEA" w:rsidP="00E57EC9">
      <w:r w:rsidRPr="00034910">
        <w:t>Certes</w:t>
      </w:r>
      <w:r w:rsidR="00E57EC9">
        <w:t xml:space="preserve">, </w:t>
      </w:r>
      <w:r w:rsidRPr="00034910">
        <w:t>ils reconnaissent des mots français</w:t>
      </w:r>
      <w:r w:rsidR="00E57EC9">
        <w:t xml:space="preserve">, </w:t>
      </w:r>
      <w:r w:rsidRPr="00034910">
        <w:t>mais ceux-ci sont comme noyés dans des vocables étranges</w:t>
      </w:r>
      <w:r w:rsidR="00E57EC9">
        <w:t xml:space="preserve">, </w:t>
      </w:r>
      <w:r w:rsidRPr="00034910">
        <w:t>inédits</w:t>
      </w:r>
      <w:r w:rsidR="00E57EC9">
        <w:t xml:space="preserve">. </w:t>
      </w:r>
      <w:r w:rsidRPr="00034910">
        <w:t>Quel est ce langage</w:t>
      </w:r>
      <w:r w:rsidR="00E57EC9">
        <w:t xml:space="preserve"> ? </w:t>
      </w:r>
      <w:r w:rsidRPr="00034910">
        <w:t>À coup sûr ce n</w:t>
      </w:r>
      <w:r w:rsidR="00E57EC9">
        <w:t>’</w:t>
      </w:r>
      <w:r w:rsidRPr="00034910">
        <w:t>est pas du russe</w:t>
      </w:r>
      <w:r w:rsidR="00E57EC9">
        <w:t xml:space="preserve">. </w:t>
      </w:r>
      <w:r w:rsidRPr="00034910">
        <w:t>Bien qu</w:t>
      </w:r>
      <w:r w:rsidR="00E57EC9">
        <w:t>’</w:t>
      </w:r>
      <w:r w:rsidRPr="00034910">
        <w:t>ils ne le parlent pas</w:t>
      </w:r>
      <w:r w:rsidR="00E57EC9">
        <w:t xml:space="preserve">, </w:t>
      </w:r>
      <w:r w:rsidRPr="00034910">
        <w:t>les voyageurs se sont familiarisés depuis des sema</w:t>
      </w:r>
      <w:r w:rsidRPr="00034910">
        <w:t>i</w:t>
      </w:r>
      <w:r w:rsidRPr="00034910">
        <w:t>nes avec les consonances moscovites</w:t>
      </w:r>
      <w:r w:rsidR="00E57EC9">
        <w:t xml:space="preserve">. </w:t>
      </w:r>
      <w:r w:rsidRPr="00034910">
        <w:t>Ils ne sauraient s</w:t>
      </w:r>
      <w:r w:rsidR="00E57EC9">
        <w:t>’</w:t>
      </w:r>
      <w:r w:rsidRPr="00034910">
        <w:t>y tro</w:t>
      </w:r>
      <w:r w:rsidRPr="00034910">
        <w:t>m</w:t>
      </w:r>
      <w:r w:rsidRPr="00034910">
        <w:t>per</w:t>
      </w:r>
      <w:r w:rsidR="00E57EC9">
        <w:t xml:space="preserve">. </w:t>
      </w:r>
      <w:r w:rsidRPr="00034910">
        <w:t>Donc</w:t>
      </w:r>
      <w:r w:rsidR="00E57EC9">
        <w:t xml:space="preserve">, </w:t>
      </w:r>
      <w:r w:rsidRPr="00034910">
        <w:t>ni russe</w:t>
      </w:r>
      <w:r w:rsidR="00E57EC9">
        <w:t xml:space="preserve">, </w:t>
      </w:r>
      <w:r w:rsidRPr="00034910">
        <w:t>ni français</w:t>
      </w:r>
      <w:r w:rsidR="00E57EC9">
        <w:t xml:space="preserve">, </w:t>
      </w:r>
      <w:r w:rsidRPr="00034910">
        <w:t>ni anglais</w:t>
      </w:r>
      <w:r w:rsidR="00E57EC9">
        <w:t xml:space="preserve">, </w:t>
      </w:r>
      <w:r w:rsidRPr="00034910">
        <w:t>ni allemand</w:t>
      </w:r>
      <w:r w:rsidR="00E57EC9">
        <w:t xml:space="preserve">, </w:t>
      </w:r>
      <w:r w:rsidRPr="00034910">
        <w:t>ces de</w:t>
      </w:r>
      <w:r w:rsidRPr="00034910">
        <w:t>r</w:t>
      </w:r>
      <w:r w:rsidRPr="00034910">
        <w:t>niers idiomes leur étant plus ou moins connus</w:t>
      </w:r>
      <w:r w:rsidR="00E57EC9">
        <w:t>.</w:t>
      </w:r>
    </w:p>
    <w:p w14:paraId="430465FD" w14:textId="77777777" w:rsidR="00E57EC9" w:rsidRDefault="00776CEA" w:rsidP="00E57EC9">
      <w:r w:rsidRPr="00034910">
        <w:t>Le conciliabule prend fin</w:t>
      </w:r>
      <w:r w:rsidR="00E57EC9">
        <w:t xml:space="preserve">. </w:t>
      </w:r>
      <w:r w:rsidRPr="00034910">
        <w:t>Larmette descend</w:t>
      </w:r>
      <w:r w:rsidR="00E57EC9">
        <w:t xml:space="preserve">. </w:t>
      </w:r>
      <w:r w:rsidRPr="00034910">
        <w:t>Le carrier le remplace au volant</w:t>
      </w:r>
      <w:r w:rsidR="00E57EC9">
        <w:t>.</w:t>
      </w:r>
    </w:p>
    <w:p w14:paraId="3CC1C4BC" w14:textId="77777777" w:rsidR="00E57EC9" w:rsidRDefault="00776CEA" w:rsidP="00E57EC9">
      <w:r w:rsidRPr="00034910">
        <w:t>Alors</w:t>
      </w:r>
      <w:r w:rsidR="00E57EC9">
        <w:t xml:space="preserve">, </w:t>
      </w:r>
      <w:r w:rsidRPr="00034910">
        <w:t>le joaillier s</w:t>
      </w:r>
      <w:r w:rsidR="00E57EC9">
        <w:t>’</w:t>
      </w:r>
      <w:r w:rsidRPr="00034910">
        <w:t>adresse à ses victimes</w:t>
      </w:r>
      <w:r w:rsidR="00E57EC9">
        <w:t> :</w:t>
      </w:r>
    </w:p>
    <w:p w14:paraId="0C1BF4C1" w14:textId="77777777" w:rsidR="00E57EC9" w:rsidRDefault="00E57EC9" w:rsidP="00E57EC9">
      <w:r>
        <w:t>— </w:t>
      </w:r>
      <w:r w:rsidR="00776CEA" w:rsidRPr="00034910">
        <w:t>Vous ferez en tout point ce que vous demandera celui-ci</w:t>
      </w:r>
      <w:r>
        <w:t xml:space="preserve">. </w:t>
      </w:r>
      <w:r w:rsidR="00776CEA" w:rsidRPr="00034910">
        <w:t>Je lui délègue mon autorité sur vous</w:t>
      </w:r>
      <w:r>
        <w:t>.</w:t>
      </w:r>
    </w:p>
    <w:p w14:paraId="5957397D" w14:textId="77777777" w:rsidR="00E57EC9" w:rsidRDefault="00776CEA" w:rsidP="00E57EC9">
      <w:r w:rsidRPr="00034910">
        <w:t>Puis il s</w:t>
      </w:r>
      <w:r w:rsidR="00E57EC9">
        <w:t>’</w:t>
      </w:r>
      <w:r w:rsidRPr="00034910">
        <w:t>écarte de la voiture</w:t>
      </w:r>
      <w:r w:rsidR="00E57EC9">
        <w:t xml:space="preserve">, </w:t>
      </w:r>
      <w:r w:rsidRPr="00034910">
        <w:t>étend la main</w:t>
      </w:r>
      <w:r w:rsidR="00E57EC9">
        <w:t xml:space="preserve">, </w:t>
      </w:r>
      <w:r w:rsidRPr="00034910">
        <w:t>prononce</w:t>
      </w:r>
      <w:r w:rsidR="00E57EC9">
        <w:t>.</w:t>
      </w:r>
    </w:p>
    <w:p w14:paraId="3B155EB1" w14:textId="77777777" w:rsidR="00E57EC9" w:rsidRDefault="00E57EC9" w:rsidP="00E57EC9">
      <w:r>
        <w:t>— </w:t>
      </w:r>
      <w:r w:rsidR="00776CEA" w:rsidRPr="00034910">
        <w:t>Va</w:t>
      </w:r>
      <w:r>
        <w:t> !</w:t>
      </w:r>
    </w:p>
    <w:p w14:paraId="1E3CEB34" w14:textId="77777777" w:rsidR="00E57EC9" w:rsidRDefault="00776CEA" w:rsidP="00E57EC9">
      <w:r w:rsidRPr="00034910">
        <w:lastRenderedPageBreak/>
        <w:t>Le carrier actionne la machine</w:t>
      </w:r>
      <w:r w:rsidR="00E57EC9">
        <w:t xml:space="preserve">. </w:t>
      </w:r>
      <w:r w:rsidRPr="00034910">
        <w:t xml:space="preserve">La </w:t>
      </w:r>
      <w:proofErr w:type="spellStart"/>
      <w:r w:rsidRPr="00034910">
        <w:t>Botera</w:t>
      </w:r>
      <w:proofErr w:type="spellEnd"/>
      <w:r w:rsidRPr="00034910">
        <w:t xml:space="preserve"> tourne sur elle-même et rejoint la route qui serpente</w:t>
      </w:r>
      <w:r w:rsidR="00E57EC9">
        <w:t xml:space="preserve">, </w:t>
      </w:r>
      <w:r w:rsidRPr="00034910">
        <w:t>à travers les fourrés</w:t>
      </w:r>
      <w:r w:rsidR="00E57EC9">
        <w:t xml:space="preserve">, </w:t>
      </w:r>
      <w:r w:rsidRPr="00034910">
        <w:t xml:space="preserve">vers la forêt de </w:t>
      </w:r>
      <w:proofErr w:type="spellStart"/>
      <w:r w:rsidRPr="00034910">
        <w:t>Bjorsky</w:t>
      </w:r>
      <w:proofErr w:type="spellEnd"/>
      <w:r w:rsidR="00E57EC9">
        <w:t>.</w:t>
      </w:r>
    </w:p>
    <w:p w14:paraId="089710B2" w14:textId="77777777" w:rsidR="00E57EC9" w:rsidRDefault="00776CEA" w:rsidP="00E57EC9">
      <w:r w:rsidRPr="00034910">
        <w:t>Cependant</w:t>
      </w:r>
      <w:r w:rsidR="00E57EC9">
        <w:t xml:space="preserve">, </w:t>
      </w:r>
      <w:r w:rsidRPr="00034910">
        <w:t>la machine s</w:t>
      </w:r>
      <w:r w:rsidR="00E57EC9">
        <w:t>’</w:t>
      </w:r>
      <w:r w:rsidRPr="00034910">
        <w:t>est engagée dans un chemin mal entretenu</w:t>
      </w:r>
      <w:r w:rsidR="00E57EC9">
        <w:t xml:space="preserve">, </w:t>
      </w:r>
      <w:r w:rsidRPr="00034910">
        <w:t>qui escalade des mamelons</w:t>
      </w:r>
      <w:r w:rsidR="00E57EC9">
        <w:t xml:space="preserve">, </w:t>
      </w:r>
      <w:r w:rsidRPr="00034910">
        <w:t>redescend dans des va</w:t>
      </w:r>
      <w:r w:rsidRPr="00034910">
        <w:t>l</w:t>
      </w:r>
      <w:r w:rsidRPr="00034910">
        <w:t>lonnements</w:t>
      </w:r>
      <w:r w:rsidR="00E57EC9">
        <w:t xml:space="preserve">, </w:t>
      </w:r>
      <w:r w:rsidRPr="00034910">
        <w:t>franchit</w:t>
      </w:r>
      <w:r w:rsidR="00E57EC9">
        <w:t xml:space="preserve">, </w:t>
      </w:r>
      <w:r w:rsidRPr="00034910">
        <w:t>sur des ponts rustiques</w:t>
      </w:r>
      <w:r w:rsidR="00E57EC9">
        <w:t xml:space="preserve">, </w:t>
      </w:r>
      <w:r w:rsidRPr="00034910">
        <w:t>des ruisselets bondissant dans leurs lits caillouteux avec des airs furibonds de torrents en miniature</w:t>
      </w:r>
      <w:r w:rsidR="00E57EC9">
        <w:t>.</w:t>
      </w:r>
    </w:p>
    <w:p w14:paraId="055C4EA5" w14:textId="77777777" w:rsidR="00E57EC9" w:rsidRDefault="00776CEA" w:rsidP="00E57EC9">
      <w:r w:rsidRPr="00034910">
        <w:t>On est en pleine forêt à présent</w:t>
      </w:r>
      <w:r w:rsidR="00E57EC9">
        <w:t xml:space="preserve">. </w:t>
      </w:r>
      <w:r w:rsidRPr="00034910">
        <w:t>De toutes parts des arbres de haute venue masquent la vue</w:t>
      </w:r>
      <w:r w:rsidR="00E57EC9">
        <w:t xml:space="preserve">. </w:t>
      </w:r>
      <w:r w:rsidRPr="00034910">
        <w:t>Sapins altiers</w:t>
      </w:r>
      <w:r w:rsidR="00E57EC9">
        <w:t xml:space="preserve">, </w:t>
      </w:r>
      <w:r w:rsidRPr="00034910">
        <w:t>chênes</w:t>
      </w:r>
      <w:r w:rsidR="00E57EC9">
        <w:t xml:space="preserve">, </w:t>
      </w:r>
      <w:r w:rsidRPr="00034910">
        <w:t>ormes</w:t>
      </w:r>
      <w:r w:rsidR="00E57EC9">
        <w:t xml:space="preserve">, </w:t>
      </w:r>
      <w:r w:rsidRPr="00034910">
        <w:t>érables alternent avec les mélèzes et quelques bouquets de fr</w:t>
      </w:r>
      <w:r w:rsidRPr="00034910">
        <w:t>ê</w:t>
      </w:r>
      <w:r w:rsidRPr="00034910">
        <w:t>nes</w:t>
      </w:r>
      <w:r w:rsidR="00E57EC9">
        <w:t>.</w:t>
      </w:r>
    </w:p>
    <w:p w14:paraId="104F2FF0" w14:textId="77777777" w:rsidR="00E57EC9" w:rsidRDefault="00E57EC9" w:rsidP="00E57EC9">
      <w:r>
        <w:t>— </w:t>
      </w:r>
      <w:r w:rsidR="00776CEA" w:rsidRPr="00034910">
        <w:t>Nous sommes arrivés</w:t>
      </w:r>
      <w:r>
        <w:t> !</w:t>
      </w:r>
    </w:p>
    <w:p w14:paraId="0B45050B" w14:textId="77777777" w:rsidR="00E57EC9" w:rsidRDefault="00776CEA" w:rsidP="00E57EC9">
      <w:r w:rsidRPr="00034910">
        <w:t>Ces mots sont prononcés par le guide</w:t>
      </w:r>
      <w:r w:rsidR="00E57EC9">
        <w:t xml:space="preserve">, </w:t>
      </w:r>
      <w:r w:rsidRPr="00034910">
        <w:t>qui arrête la m</w:t>
      </w:r>
      <w:r w:rsidRPr="00034910">
        <w:t>a</w:t>
      </w:r>
      <w:r w:rsidRPr="00034910">
        <w:t>chine à l</w:t>
      </w:r>
      <w:r w:rsidR="00E57EC9">
        <w:t>’</w:t>
      </w:r>
      <w:r w:rsidRPr="00034910">
        <w:t>entrée d</w:t>
      </w:r>
      <w:r w:rsidR="00E57EC9">
        <w:t>’</w:t>
      </w:r>
      <w:r w:rsidRPr="00034910">
        <w:t>une petite clairière herbeuse</w:t>
      </w:r>
      <w:r w:rsidR="00E57EC9">
        <w:t xml:space="preserve">. </w:t>
      </w:r>
      <w:r w:rsidRPr="00034910">
        <w:t>L</w:t>
      </w:r>
      <w:r w:rsidR="00E57EC9">
        <w:t>’</w:t>
      </w:r>
      <w:r w:rsidRPr="00034910">
        <w:t>homme saute à terre et d</w:t>
      </w:r>
      <w:r w:rsidR="00E57EC9">
        <w:t>’</w:t>
      </w:r>
      <w:r w:rsidRPr="00034910">
        <w:t>un ton rude</w:t>
      </w:r>
      <w:r w:rsidR="00E57EC9">
        <w:t> :</w:t>
      </w:r>
    </w:p>
    <w:p w14:paraId="1A9B080D" w14:textId="77777777" w:rsidR="00E57EC9" w:rsidRDefault="00E57EC9" w:rsidP="00E57EC9">
      <w:r>
        <w:t>— </w:t>
      </w:r>
      <w:r w:rsidR="00776CEA" w:rsidRPr="00034910">
        <w:t>Descendez</w:t>
      </w:r>
      <w:r>
        <w:t> !</w:t>
      </w:r>
    </w:p>
    <w:p w14:paraId="70C25D1F" w14:textId="77777777" w:rsidR="00E57EC9" w:rsidRDefault="00776CEA" w:rsidP="00E57EC9">
      <w:r w:rsidRPr="00034910">
        <w:t>Que faire</w:t>
      </w:r>
      <w:r w:rsidR="00E57EC9">
        <w:t xml:space="preserve">, </w:t>
      </w:r>
      <w:r w:rsidRPr="00034910">
        <w:t>sinon se plier à la fantaisie de l</w:t>
      </w:r>
      <w:r w:rsidR="00E57EC9">
        <w:t>’</w:t>
      </w:r>
      <w:r w:rsidRPr="00034910">
        <w:t>agent de La</w:t>
      </w:r>
      <w:r w:rsidRPr="00034910">
        <w:t>r</w:t>
      </w:r>
      <w:r w:rsidRPr="00034910">
        <w:t>mette</w:t>
      </w:r>
      <w:r w:rsidR="00E57EC9">
        <w:t> ?</w:t>
      </w:r>
    </w:p>
    <w:p w14:paraId="78A2E47A" w14:textId="77777777" w:rsidR="00E57EC9" w:rsidRDefault="00E57EC9" w:rsidP="00E57EC9">
      <w:r>
        <w:t>— </w:t>
      </w:r>
      <w:r w:rsidR="00776CEA" w:rsidRPr="00034910">
        <w:t>Où sommes-nous</w:t>
      </w:r>
      <w:r>
        <w:t xml:space="preserve"> ? </w:t>
      </w:r>
      <w:r w:rsidR="00776CEA" w:rsidRPr="00034910">
        <w:t xml:space="preserve">murmura cependant </w:t>
      </w:r>
      <w:proofErr w:type="spellStart"/>
      <w:r w:rsidR="00776CEA" w:rsidRPr="00034910">
        <w:t>Fleuriane</w:t>
      </w:r>
      <w:proofErr w:type="spellEnd"/>
      <w:r>
        <w:t>.</w:t>
      </w:r>
    </w:p>
    <w:p w14:paraId="2CF77A00" w14:textId="77777777" w:rsidR="00E57EC9" w:rsidRDefault="00776CEA" w:rsidP="00E57EC9">
      <w:r w:rsidRPr="00034910">
        <w:t>Elle fut surprise</w:t>
      </w:r>
      <w:r w:rsidR="00E57EC9">
        <w:t xml:space="preserve">, </w:t>
      </w:r>
      <w:r w:rsidRPr="00034910">
        <w:t>car l</w:t>
      </w:r>
      <w:r w:rsidR="00E57EC9">
        <w:t>’</w:t>
      </w:r>
      <w:r w:rsidRPr="00034910">
        <w:t>homme répondit sans hésiter</w:t>
      </w:r>
      <w:r w:rsidR="00E57EC9">
        <w:t> :</w:t>
      </w:r>
    </w:p>
    <w:p w14:paraId="60AB060F" w14:textId="77777777" w:rsidR="00E57EC9" w:rsidRDefault="00E57EC9" w:rsidP="00E57EC9">
      <w:r>
        <w:t>— </w:t>
      </w:r>
      <w:r w:rsidR="00776CEA" w:rsidRPr="00034910">
        <w:t xml:space="preserve">Clairière de Nicolas </w:t>
      </w:r>
      <w:proofErr w:type="spellStart"/>
      <w:r w:rsidR="00776CEA" w:rsidRPr="00034910">
        <w:t>Slavarède</w:t>
      </w:r>
      <w:proofErr w:type="spellEnd"/>
      <w:r>
        <w:t>.</w:t>
      </w:r>
    </w:p>
    <w:p w14:paraId="5535A30E" w14:textId="77777777" w:rsidR="00E57EC9" w:rsidRDefault="00776CEA" w:rsidP="00E57EC9">
      <w:r w:rsidRPr="00034910">
        <w:t>Sa main s</w:t>
      </w:r>
      <w:r w:rsidR="00E57EC9">
        <w:t>’</w:t>
      </w:r>
      <w:r w:rsidRPr="00034910">
        <w:t>étendit vers un arbre voisin</w:t>
      </w:r>
      <w:r w:rsidR="00E57EC9">
        <w:t xml:space="preserve">, </w:t>
      </w:r>
      <w:r w:rsidRPr="00034910">
        <w:t>sur le tronc duquel</w:t>
      </w:r>
      <w:r w:rsidR="00E57EC9">
        <w:t xml:space="preserve">, </w:t>
      </w:r>
      <w:r w:rsidRPr="00034910">
        <w:t>à quatre mètres du sol environ</w:t>
      </w:r>
      <w:r w:rsidR="00E57EC9">
        <w:t xml:space="preserve">, </w:t>
      </w:r>
      <w:r w:rsidRPr="00034910">
        <w:t>était fixée une niche de bois en forme de guérite</w:t>
      </w:r>
      <w:r w:rsidR="00E57EC9">
        <w:t xml:space="preserve">, </w:t>
      </w:r>
      <w:r w:rsidRPr="00034910">
        <w:t>servant d</w:t>
      </w:r>
      <w:r w:rsidR="00E57EC9">
        <w:t>’</w:t>
      </w:r>
      <w:r w:rsidRPr="00034910">
        <w:t>abri à une silhouette grotesque et naïve</w:t>
      </w:r>
      <w:r w:rsidR="00E57EC9">
        <w:t>.</w:t>
      </w:r>
    </w:p>
    <w:p w14:paraId="490BEC15" w14:textId="77777777" w:rsidR="00E57EC9" w:rsidRDefault="00E57EC9" w:rsidP="00E57EC9">
      <w:r>
        <w:t>— </w:t>
      </w:r>
      <w:r w:rsidR="00776CEA" w:rsidRPr="00034910">
        <w:t xml:space="preserve">La statue de saint Nicolas </w:t>
      </w:r>
      <w:proofErr w:type="spellStart"/>
      <w:r w:rsidR="00776CEA" w:rsidRPr="00034910">
        <w:t>Slavarède</w:t>
      </w:r>
      <w:proofErr w:type="spellEnd"/>
      <w:r>
        <w:t xml:space="preserve">, </w:t>
      </w:r>
      <w:r w:rsidR="00776CEA" w:rsidRPr="00034910">
        <w:t>acheva le carrier</w:t>
      </w:r>
      <w:r>
        <w:t>.</w:t>
      </w:r>
    </w:p>
    <w:p w14:paraId="0C944E6E" w14:textId="77777777" w:rsidR="00E57EC9" w:rsidRDefault="00776CEA" w:rsidP="00E57EC9">
      <w:r w:rsidRPr="00034910">
        <w:lastRenderedPageBreak/>
        <w:t>L</w:t>
      </w:r>
      <w:r w:rsidR="00E57EC9">
        <w:t>’</w:t>
      </w:r>
      <w:r w:rsidRPr="00034910">
        <w:t>ouvrier s</w:t>
      </w:r>
      <w:r w:rsidR="00E57EC9">
        <w:t>’</w:t>
      </w:r>
      <w:r w:rsidRPr="00034910">
        <w:t>était éloigné de quelques pas</w:t>
      </w:r>
      <w:r w:rsidR="00E57EC9">
        <w:t xml:space="preserve">, </w:t>
      </w:r>
      <w:r w:rsidRPr="00034910">
        <w:t>regardant le sol</w:t>
      </w:r>
      <w:r w:rsidR="00E57EC9">
        <w:t xml:space="preserve">, </w:t>
      </w:r>
      <w:r w:rsidRPr="00034910">
        <w:t>avec des haussements d</w:t>
      </w:r>
      <w:r w:rsidR="00E57EC9">
        <w:t>’</w:t>
      </w:r>
      <w:r w:rsidRPr="00034910">
        <w:t>épaules</w:t>
      </w:r>
      <w:r w:rsidR="00E57EC9">
        <w:t xml:space="preserve">, </w:t>
      </w:r>
      <w:r w:rsidRPr="00034910">
        <w:t>des gestes des bras</w:t>
      </w:r>
      <w:r w:rsidR="00E57EC9">
        <w:t xml:space="preserve">. </w:t>
      </w:r>
      <w:r w:rsidRPr="00034910">
        <w:t>Il semblait gourmander quelqu</w:t>
      </w:r>
      <w:r w:rsidR="00E57EC9">
        <w:t>’</w:t>
      </w:r>
      <w:r w:rsidRPr="00034910">
        <w:t>un à voix basse</w:t>
      </w:r>
      <w:r w:rsidR="00E57EC9">
        <w:t>.</w:t>
      </w:r>
    </w:p>
    <w:p w14:paraId="5C902AA3" w14:textId="67F298E1" w:rsidR="00E57EC9" w:rsidRDefault="00776CEA" w:rsidP="00E57EC9">
      <w:r w:rsidRPr="00034910">
        <w:t>Étonnés par sa singulière attitude</w:t>
      </w:r>
      <w:r w:rsidR="00E57EC9">
        <w:t>, M. </w:t>
      </w:r>
      <w:r w:rsidRPr="00034910">
        <w:t>Defrance et sa fille chercheront à comprendre ce qui la motivait</w:t>
      </w:r>
      <w:r w:rsidR="00E57EC9">
        <w:t>.</w:t>
      </w:r>
    </w:p>
    <w:p w14:paraId="76FF9A16" w14:textId="77777777" w:rsidR="00E57EC9" w:rsidRDefault="00776CEA" w:rsidP="00E57EC9">
      <w:r w:rsidRPr="00034910">
        <w:t>Ils ne virent rien que l</w:t>
      </w:r>
      <w:r w:rsidR="00E57EC9">
        <w:t>’</w:t>
      </w:r>
      <w:r w:rsidRPr="00034910">
        <w:t>herbe fanée</w:t>
      </w:r>
      <w:r w:rsidR="00E57EC9">
        <w:t xml:space="preserve">, </w:t>
      </w:r>
      <w:r w:rsidRPr="00034910">
        <w:t>jaunie</w:t>
      </w:r>
      <w:r w:rsidR="00E57EC9">
        <w:t xml:space="preserve">, </w:t>
      </w:r>
      <w:r w:rsidRPr="00034910">
        <w:t>comme brûlée par le soleil</w:t>
      </w:r>
      <w:r w:rsidR="00E57EC9">
        <w:t xml:space="preserve">. </w:t>
      </w:r>
      <w:r w:rsidRPr="00034910">
        <w:t>Cela était étrange pourtant</w:t>
      </w:r>
      <w:r w:rsidR="00E57EC9">
        <w:t xml:space="preserve">. </w:t>
      </w:r>
      <w:r w:rsidRPr="00034910">
        <w:t>Les gazons ne prennent cet aspect qu</w:t>
      </w:r>
      <w:r w:rsidR="00E57EC9">
        <w:t>’</w:t>
      </w:r>
      <w:r w:rsidRPr="00034910">
        <w:t>à la fin des ardents étés</w:t>
      </w:r>
      <w:r w:rsidR="00E57EC9">
        <w:t xml:space="preserve">, </w:t>
      </w:r>
      <w:r w:rsidRPr="00034910">
        <w:t>et l</w:t>
      </w:r>
      <w:r w:rsidR="00E57EC9">
        <w:t>’</w:t>
      </w:r>
      <w:r w:rsidRPr="00034910">
        <w:t>on était seulement en juin</w:t>
      </w:r>
      <w:r w:rsidR="00E57EC9">
        <w:t>.</w:t>
      </w:r>
    </w:p>
    <w:p w14:paraId="6142DD05" w14:textId="77777777" w:rsidR="00E57EC9" w:rsidRDefault="00776CEA" w:rsidP="00E57EC9">
      <w:r w:rsidRPr="00034910">
        <w:t>Partout ailleurs</w:t>
      </w:r>
      <w:r w:rsidR="00E57EC9">
        <w:t xml:space="preserve">, </w:t>
      </w:r>
      <w:r w:rsidRPr="00034910">
        <w:t>les herbes se montraient vivaces</w:t>
      </w:r>
      <w:r w:rsidR="00E57EC9">
        <w:t xml:space="preserve">, </w:t>
      </w:r>
      <w:r w:rsidRPr="00034910">
        <w:t>d</w:t>
      </w:r>
      <w:r w:rsidR="00E57EC9">
        <w:t>’</w:t>
      </w:r>
      <w:r w:rsidRPr="00034910">
        <w:t>un vert sombre indiquant la terre humide</w:t>
      </w:r>
      <w:r w:rsidR="00E57EC9">
        <w:t xml:space="preserve">, </w:t>
      </w:r>
      <w:r w:rsidRPr="00034910">
        <w:t>féconde en liquides nourr</w:t>
      </w:r>
      <w:r w:rsidRPr="00034910">
        <w:t>i</w:t>
      </w:r>
      <w:r w:rsidRPr="00034910">
        <w:t>ciers</w:t>
      </w:r>
      <w:r w:rsidR="00E57EC9">
        <w:t>.</w:t>
      </w:r>
    </w:p>
    <w:p w14:paraId="148B9524" w14:textId="77777777" w:rsidR="00E57EC9" w:rsidRDefault="00776CEA" w:rsidP="00E57EC9">
      <w:r w:rsidRPr="00034910">
        <w:t>Leur compagnon ouvrit le coffre de l</w:t>
      </w:r>
      <w:r w:rsidR="00E57EC9">
        <w:t>’</w:t>
      </w:r>
      <w:r w:rsidRPr="00034910">
        <w:t>automobile dont il tira trois petites pelles plates et tranchantes</w:t>
      </w:r>
      <w:r w:rsidR="00E57EC9">
        <w:t>.</w:t>
      </w:r>
    </w:p>
    <w:p w14:paraId="7C7010A4" w14:textId="77777777" w:rsidR="00E57EC9" w:rsidRDefault="00776CEA" w:rsidP="00E57EC9">
      <w:r w:rsidRPr="00034910">
        <w:t>Il garda l</w:t>
      </w:r>
      <w:r w:rsidR="00E57EC9">
        <w:t>’</w:t>
      </w:r>
      <w:r w:rsidRPr="00034910">
        <w:t>un de ces instruments et tendit les deux autres aux voyageurs</w:t>
      </w:r>
      <w:r w:rsidR="00E57EC9">
        <w:t>.</w:t>
      </w:r>
    </w:p>
    <w:p w14:paraId="67EC09F4" w14:textId="77777777" w:rsidR="00E57EC9" w:rsidRDefault="00E57EC9" w:rsidP="00E57EC9">
      <w:r>
        <w:t>— </w:t>
      </w:r>
      <w:r w:rsidR="00776CEA" w:rsidRPr="00034910">
        <w:t>Que devons-nous faire de cela</w:t>
      </w:r>
      <w:r>
        <w:t xml:space="preserve"> ? </w:t>
      </w:r>
      <w:r w:rsidR="00776CEA" w:rsidRPr="00034910">
        <w:t>questionna la jeune fille</w:t>
      </w:r>
      <w:r>
        <w:t>.</w:t>
      </w:r>
    </w:p>
    <w:p w14:paraId="696412B1" w14:textId="77777777" w:rsidR="00E57EC9" w:rsidRDefault="00E57EC9" w:rsidP="00E57EC9">
      <w:r>
        <w:t>— </w:t>
      </w:r>
      <w:r w:rsidR="00776CEA" w:rsidRPr="00034910">
        <w:t>Enlever les plaques de gazon aux endroits que je vous d</w:t>
      </w:r>
      <w:r w:rsidR="00776CEA" w:rsidRPr="00034910">
        <w:t>é</w:t>
      </w:r>
      <w:r w:rsidR="00776CEA" w:rsidRPr="00034910">
        <w:t>signerai</w:t>
      </w:r>
      <w:r>
        <w:t>.</w:t>
      </w:r>
    </w:p>
    <w:p w14:paraId="61146662" w14:textId="77777777" w:rsidR="00E57EC9" w:rsidRDefault="00776CEA" w:rsidP="00E57EC9">
      <w:r w:rsidRPr="00034910">
        <w:t>Et comme ils le regardaient avec stupéfaction</w:t>
      </w:r>
      <w:r w:rsidR="00E57EC9">
        <w:t xml:space="preserve">, </w:t>
      </w:r>
      <w:r w:rsidRPr="00034910">
        <w:t>ne conc</w:t>
      </w:r>
      <w:r w:rsidRPr="00034910">
        <w:t>e</w:t>
      </w:r>
      <w:r w:rsidRPr="00034910">
        <w:t>vant rien à la bizarre occupation à laquelle on les condamnait</w:t>
      </w:r>
      <w:r w:rsidR="00E57EC9">
        <w:t xml:space="preserve">, </w:t>
      </w:r>
      <w:r w:rsidRPr="00034910">
        <w:t>il poursuivit avec un commencement d</w:t>
      </w:r>
      <w:r w:rsidR="00E57EC9">
        <w:t>’</w:t>
      </w:r>
      <w:r w:rsidRPr="00034910">
        <w:t>impatience</w:t>
      </w:r>
      <w:r w:rsidR="00E57EC9">
        <w:t> :</w:t>
      </w:r>
    </w:p>
    <w:p w14:paraId="70FF6B18" w14:textId="77777777" w:rsidR="00E57EC9" w:rsidRDefault="00E57EC9" w:rsidP="00E57EC9">
      <w:r>
        <w:t>— </w:t>
      </w:r>
      <w:r w:rsidR="00776CEA" w:rsidRPr="00034910">
        <w:t>J</w:t>
      </w:r>
      <w:r>
        <w:t>’</w:t>
      </w:r>
      <w:r w:rsidR="00776CEA" w:rsidRPr="00034910">
        <w:t>ai enfoui un trésor ici</w:t>
      </w:r>
      <w:r>
        <w:t xml:space="preserve"> ; </w:t>
      </w:r>
      <w:r w:rsidR="00776CEA" w:rsidRPr="00034910">
        <w:t>je le déterre</w:t>
      </w:r>
      <w:r>
        <w:t xml:space="preserve">, </w:t>
      </w:r>
      <w:r w:rsidR="00776CEA" w:rsidRPr="00034910">
        <w:t>voilà tout</w:t>
      </w:r>
      <w:r>
        <w:t xml:space="preserve">. </w:t>
      </w:r>
      <w:r w:rsidR="00776CEA" w:rsidRPr="00034910">
        <w:t>À pr</w:t>
      </w:r>
      <w:r w:rsidR="00776CEA" w:rsidRPr="00034910">
        <w:t>é</w:t>
      </w:r>
      <w:r w:rsidR="00776CEA" w:rsidRPr="00034910">
        <w:t>sent</w:t>
      </w:r>
      <w:r>
        <w:t xml:space="preserve">, </w:t>
      </w:r>
      <w:r w:rsidR="00776CEA" w:rsidRPr="00034910">
        <w:t>assez causé</w:t>
      </w:r>
      <w:r>
        <w:t xml:space="preserve">, </w:t>
      </w:r>
      <w:r w:rsidR="00776CEA" w:rsidRPr="00034910">
        <w:t>au travail</w:t>
      </w:r>
      <w:r>
        <w:t> !</w:t>
      </w:r>
    </w:p>
    <w:p w14:paraId="04014520" w14:textId="77777777" w:rsidR="00E57EC9" w:rsidRDefault="00776CEA" w:rsidP="00E57EC9">
      <w:r w:rsidRPr="00034910">
        <w:lastRenderedPageBreak/>
        <w:t>S</w:t>
      </w:r>
      <w:r w:rsidR="00E57EC9">
        <w:t>’</w:t>
      </w:r>
      <w:r w:rsidRPr="00034910">
        <w:t>il était ennuyeux d</w:t>
      </w:r>
      <w:r w:rsidR="00E57EC9">
        <w:t>’</w:t>
      </w:r>
      <w:r w:rsidRPr="00034910">
        <w:t>accepter les ordres du personnage</w:t>
      </w:r>
      <w:r w:rsidR="00E57EC9">
        <w:t xml:space="preserve">, </w:t>
      </w:r>
      <w:r w:rsidRPr="00034910">
        <w:t>le labeur en lui-même n</w:t>
      </w:r>
      <w:r w:rsidR="00E57EC9">
        <w:t>’</w:t>
      </w:r>
      <w:r w:rsidRPr="00034910">
        <w:t>avait rien de bien pénible</w:t>
      </w:r>
      <w:r w:rsidR="00E57EC9">
        <w:t xml:space="preserve">. </w:t>
      </w:r>
      <w:r w:rsidRPr="00034910">
        <w:t>Aux endroits désignés</w:t>
      </w:r>
      <w:r w:rsidR="00E57EC9">
        <w:t xml:space="preserve">, </w:t>
      </w:r>
      <w:r w:rsidRPr="00034910">
        <w:t>les voyageurs</w:t>
      </w:r>
      <w:r w:rsidR="00E57EC9">
        <w:t xml:space="preserve">, </w:t>
      </w:r>
      <w:r w:rsidRPr="00034910">
        <w:t>grâce à leurs pelles parfaitement ada</w:t>
      </w:r>
      <w:r w:rsidRPr="00034910">
        <w:t>p</w:t>
      </w:r>
      <w:r w:rsidRPr="00034910">
        <w:t>tées à cet usage</w:t>
      </w:r>
      <w:r w:rsidR="00E57EC9">
        <w:t xml:space="preserve">, </w:t>
      </w:r>
      <w:r w:rsidRPr="00034910">
        <w:t>découpaient des carrés de gazon</w:t>
      </w:r>
      <w:r w:rsidR="00E57EC9">
        <w:t xml:space="preserve">, </w:t>
      </w:r>
      <w:r w:rsidRPr="00034910">
        <w:t>qu</w:t>
      </w:r>
      <w:r w:rsidR="00E57EC9">
        <w:t>’</w:t>
      </w:r>
      <w:r w:rsidRPr="00034910">
        <w:t>ils soul</w:t>
      </w:r>
      <w:r w:rsidRPr="00034910">
        <w:t>e</w:t>
      </w:r>
      <w:r w:rsidRPr="00034910">
        <w:t>vaient en glissant au-dessous la palette de leur outil</w:t>
      </w:r>
      <w:r w:rsidR="00E57EC9">
        <w:t xml:space="preserve">, </w:t>
      </w:r>
      <w:r w:rsidRPr="00034910">
        <w:t>agissant alors comme un levier</w:t>
      </w:r>
      <w:r w:rsidR="00E57EC9">
        <w:t>.</w:t>
      </w:r>
    </w:p>
    <w:p w14:paraId="1AEDD355" w14:textId="77777777" w:rsidR="00E57EC9" w:rsidRDefault="00776CEA" w:rsidP="00E57EC9">
      <w:r w:rsidRPr="00034910">
        <w:t>Ivan</w:t>
      </w:r>
      <w:r w:rsidR="00E57EC9">
        <w:t xml:space="preserve">, </w:t>
      </w:r>
      <w:r w:rsidRPr="00034910">
        <w:t>puisque leur guide leur était connu sous ce nom</w:t>
      </w:r>
      <w:r w:rsidR="00E57EC9">
        <w:t xml:space="preserve">, </w:t>
      </w:r>
      <w:r w:rsidRPr="00034910">
        <w:t>v</w:t>
      </w:r>
      <w:r w:rsidRPr="00034910">
        <w:t>e</w:t>
      </w:r>
      <w:r w:rsidRPr="00034910">
        <w:t>nait derrière eux</w:t>
      </w:r>
      <w:r w:rsidR="00E57EC9">
        <w:t xml:space="preserve">. </w:t>
      </w:r>
      <w:r w:rsidRPr="00034910">
        <w:t>Au centre de chacun des espaces dénudés</w:t>
      </w:r>
      <w:r w:rsidR="00E57EC9">
        <w:t xml:space="preserve">, </w:t>
      </w:r>
      <w:r w:rsidRPr="00034910">
        <w:t>il enfonçait jusqu</w:t>
      </w:r>
      <w:r w:rsidR="00E57EC9">
        <w:t>’</w:t>
      </w:r>
      <w:r w:rsidRPr="00034910">
        <w:t>au manche la lame tranchante</w:t>
      </w:r>
      <w:r w:rsidR="00E57EC9">
        <w:t xml:space="preserve">, </w:t>
      </w:r>
      <w:r w:rsidRPr="00034910">
        <w:t>exerçait une p</w:t>
      </w:r>
      <w:r w:rsidRPr="00034910">
        <w:t>e</w:t>
      </w:r>
      <w:r w:rsidRPr="00034910">
        <w:t>sée</w:t>
      </w:r>
      <w:r w:rsidR="00E57EC9">
        <w:t xml:space="preserve">, </w:t>
      </w:r>
      <w:r w:rsidRPr="00034910">
        <w:t>puis se penchait</w:t>
      </w:r>
      <w:r w:rsidR="00E57EC9">
        <w:t xml:space="preserve">, </w:t>
      </w:r>
      <w:r w:rsidRPr="00034910">
        <w:t>fouillait dans la terre soulevée</w:t>
      </w:r>
      <w:r w:rsidR="00E57EC9">
        <w:t xml:space="preserve">, </w:t>
      </w:r>
      <w:r w:rsidRPr="00034910">
        <w:t>y prenait des objets qu</w:t>
      </w:r>
      <w:r w:rsidR="00E57EC9">
        <w:t>’</w:t>
      </w:r>
      <w:r w:rsidRPr="00034910">
        <w:t>il enfouissait aussitôt dans un sac de toile jeté en bandoulière sur son épaule</w:t>
      </w:r>
      <w:r w:rsidR="00E57EC9">
        <w:t xml:space="preserve">, </w:t>
      </w:r>
      <w:r w:rsidRPr="00034910">
        <w:t>puis replaçait les plaques de gazon</w:t>
      </w:r>
      <w:r w:rsidR="00E57EC9">
        <w:t>.</w:t>
      </w:r>
    </w:p>
    <w:p w14:paraId="63A74B21" w14:textId="05E2F1D2" w:rsidR="00E57EC9" w:rsidRDefault="00776CEA" w:rsidP="00E57EC9">
      <w:r w:rsidRPr="00034910">
        <w:t>Que ramassait-il</w:t>
      </w:r>
      <w:r w:rsidR="00E57EC9">
        <w:t xml:space="preserve"> ? </w:t>
      </w:r>
      <w:r w:rsidRPr="00034910">
        <w:t xml:space="preserve">Ni </w:t>
      </w:r>
      <w:r w:rsidR="00E57EC9">
        <w:t>M. </w:t>
      </w:r>
      <w:r w:rsidRPr="00034910">
        <w:t>Defrance</w:t>
      </w:r>
      <w:r w:rsidR="00E57EC9">
        <w:t xml:space="preserve">, </w:t>
      </w:r>
      <w:r w:rsidRPr="00034910">
        <w:t>ni sa fille ne parvinrent à le voir</w:t>
      </w:r>
      <w:r w:rsidR="00E57EC9">
        <w:t>.</w:t>
      </w:r>
    </w:p>
    <w:p w14:paraId="4DDF71C3" w14:textId="77777777" w:rsidR="00E57EC9" w:rsidRDefault="00776CEA" w:rsidP="00E57EC9">
      <w:r w:rsidRPr="00034910">
        <w:t>Ils remarquèrent seulement qu</w:t>
      </w:r>
      <w:r w:rsidR="00E57EC9">
        <w:t>’</w:t>
      </w:r>
      <w:r w:rsidRPr="00034910">
        <w:t>ils opéraient suivant un cercle concentrique à la clairière</w:t>
      </w:r>
      <w:r w:rsidR="00E57EC9">
        <w:t xml:space="preserve">. </w:t>
      </w:r>
      <w:r w:rsidRPr="00034910">
        <w:t>La remarque était certain</w:t>
      </w:r>
      <w:r w:rsidRPr="00034910">
        <w:t>e</w:t>
      </w:r>
      <w:r w:rsidRPr="00034910">
        <w:t>ment juste</w:t>
      </w:r>
      <w:r w:rsidR="00E57EC9">
        <w:t xml:space="preserve">, </w:t>
      </w:r>
      <w:r w:rsidRPr="00034910">
        <w:t>car</w:t>
      </w:r>
      <w:r w:rsidR="00E57EC9">
        <w:t xml:space="preserve">, </w:t>
      </w:r>
      <w:r w:rsidRPr="00034910">
        <w:t>alors qu</w:t>
      </w:r>
      <w:r w:rsidR="00E57EC9">
        <w:t>’</w:t>
      </w:r>
      <w:r w:rsidRPr="00034910">
        <w:t>en enlevant une dernière motte he</w:t>
      </w:r>
      <w:r w:rsidRPr="00034910">
        <w:t>r</w:t>
      </w:r>
      <w:r w:rsidRPr="00034910">
        <w:t>beuse</w:t>
      </w:r>
      <w:r w:rsidR="00E57EC9">
        <w:t xml:space="preserve">, </w:t>
      </w:r>
      <w:r w:rsidRPr="00034910">
        <w:t>la Canadienne se déclarait avoir parcouru la complète circonférence</w:t>
      </w:r>
      <w:r w:rsidR="00E57EC9">
        <w:t xml:space="preserve">, </w:t>
      </w:r>
      <w:r w:rsidRPr="00034910">
        <w:t>Ivan grommela</w:t>
      </w:r>
      <w:r w:rsidR="00E57EC9">
        <w:t> :</w:t>
      </w:r>
    </w:p>
    <w:p w14:paraId="1FFB5EC7" w14:textId="77777777" w:rsidR="00E57EC9" w:rsidRDefault="00E57EC9" w:rsidP="00E57EC9">
      <w:r>
        <w:t>— </w:t>
      </w:r>
      <w:r w:rsidR="00776CEA" w:rsidRPr="00034910">
        <w:t>Reposez-vous</w:t>
      </w:r>
      <w:r>
        <w:t xml:space="preserve">. </w:t>
      </w:r>
      <w:r w:rsidR="00776CEA" w:rsidRPr="00034910">
        <w:t>C</w:t>
      </w:r>
      <w:r>
        <w:t>’</w:t>
      </w:r>
      <w:r w:rsidR="00776CEA" w:rsidRPr="00034910">
        <w:t>est fini</w:t>
      </w:r>
      <w:r>
        <w:t xml:space="preserve">. </w:t>
      </w:r>
      <w:r w:rsidR="00776CEA" w:rsidRPr="00034910">
        <w:t>On viendra vous reprendre dans une heure</w:t>
      </w:r>
      <w:r>
        <w:t xml:space="preserve">. </w:t>
      </w:r>
      <w:r w:rsidR="00776CEA" w:rsidRPr="00034910">
        <w:t>Il sautait en même temps sur l</w:t>
      </w:r>
      <w:r>
        <w:t>’</w:t>
      </w:r>
      <w:r w:rsidR="00776CEA" w:rsidRPr="00034910">
        <w:t>automobile</w:t>
      </w:r>
      <w:r>
        <w:t>.</w:t>
      </w:r>
    </w:p>
    <w:p w14:paraId="1C20561D" w14:textId="77777777" w:rsidR="00E57EC9" w:rsidRDefault="00E57EC9" w:rsidP="00E57EC9">
      <w:r>
        <w:t>— </w:t>
      </w:r>
      <w:r w:rsidR="00776CEA" w:rsidRPr="00034910">
        <w:t>Vous nous abandonnez</w:t>
      </w:r>
      <w:r>
        <w:t xml:space="preserve"> ? </w:t>
      </w:r>
      <w:r w:rsidR="00776CEA" w:rsidRPr="00034910">
        <w:t>s</w:t>
      </w:r>
      <w:r>
        <w:t>’</w:t>
      </w:r>
      <w:r w:rsidR="00776CEA" w:rsidRPr="00034910">
        <w:t>écrièrent les deux voyageurs</w:t>
      </w:r>
      <w:r>
        <w:t xml:space="preserve">. </w:t>
      </w:r>
      <w:r w:rsidR="00776CEA" w:rsidRPr="00034910">
        <w:t>L</w:t>
      </w:r>
      <w:r>
        <w:t>’</w:t>
      </w:r>
      <w:r w:rsidR="00776CEA" w:rsidRPr="00034910">
        <w:t>autre eut un haussement d</w:t>
      </w:r>
      <w:r>
        <w:t>’</w:t>
      </w:r>
      <w:r w:rsidR="00776CEA" w:rsidRPr="00034910">
        <w:t>épaules</w:t>
      </w:r>
      <w:r>
        <w:t>.</w:t>
      </w:r>
    </w:p>
    <w:p w14:paraId="1638CEA7" w14:textId="77777777" w:rsidR="00E57EC9" w:rsidRDefault="00E57EC9" w:rsidP="00E57EC9">
      <w:r>
        <w:t>— </w:t>
      </w:r>
      <w:r w:rsidR="00776CEA" w:rsidRPr="00034910">
        <w:t>Non</w:t>
      </w:r>
      <w:r>
        <w:t xml:space="preserve">, </w:t>
      </w:r>
      <w:r w:rsidR="00776CEA" w:rsidRPr="00034910">
        <w:t>non</w:t>
      </w:r>
      <w:r>
        <w:t xml:space="preserve">, </w:t>
      </w:r>
      <w:r w:rsidR="00776CEA" w:rsidRPr="00034910">
        <w:t>rassurez-vous</w:t>
      </w:r>
      <w:r>
        <w:t xml:space="preserve">. </w:t>
      </w:r>
      <w:r w:rsidR="00776CEA" w:rsidRPr="00034910">
        <w:t>Vous êtes un autre trésor</w:t>
      </w:r>
      <w:r>
        <w:t xml:space="preserve">. </w:t>
      </w:r>
      <w:r w:rsidR="00776CEA" w:rsidRPr="00034910">
        <w:t>Pas de danger que l</w:t>
      </w:r>
      <w:r>
        <w:t>’</w:t>
      </w:r>
      <w:r w:rsidR="00776CEA" w:rsidRPr="00034910">
        <w:t>on vous oublie</w:t>
      </w:r>
      <w:r>
        <w:t xml:space="preserve">. </w:t>
      </w:r>
      <w:r w:rsidR="00776CEA" w:rsidRPr="00034910">
        <w:t>On vous reprendra dans une heure</w:t>
      </w:r>
      <w:r>
        <w:t xml:space="preserve">, </w:t>
      </w:r>
      <w:r w:rsidR="00776CEA" w:rsidRPr="00034910">
        <w:t>comme je vous le dis</w:t>
      </w:r>
      <w:r>
        <w:t>.</w:t>
      </w:r>
    </w:p>
    <w:p w14:paraId="292EE94B" w14:textId="77777777" w:rsidR="00E57EC9" w:rsidRDefault="00776CEA" w:rsidP="00E57EC9">
      <w:r w:rsidRPr="00034910">
        <w:lastRenderedPageBreak/>
        <w:t xml:space="preserve">La </w:t>
      </w:r>
      <w:proofErr w:type="spellStart"/>
      <w:r w:rsidRPr="00034910">
        <w:t>Botera</w:t>
      </w:r>
      <w:proofErr w:type="spellEnd"/>
      <w:r w:rsidRPr="00034910">
        <w:t xml:space="preserve"> évoluait</w:t>
      </w:r>
      <w:r w:rsidR="00E57EC9">
        <w:t xml:space="preserve">. </w:t>
      </w:r>
      <w:r w:rsidRPr="00034910">
        <w:t>Elle s</w:t>
      </w:r>
      <w:r w:rsidR="00E57EC9">
        <w:t>’</w:t>
      </w:r>
      <w:r w:rsidRPr="00034910">
        <w:t>enfonça dans l</w:t>
      </w:r>
      <w:r w:rsidR="00E57EC9">
        <w:t>’</w:t>
      </w:r>
      <w:r w:rsidRPr="00034910">
        <w:t>avenue par l</w:t>
      </w:r>
      <w:r w:rsidRPr="00034910">
        <w:t>a</w:t>
      </w:r>
      <w:r w:rsidRPr="00034910">
        <w:t>quelle elle était arrivée</w:t>
      </w:r>
      <w:r w:rsidR="00E57EC9">
        <w:t xml:space="preserve"> ; </w:t>
      </w:r>
      <w:r w:rsidRPr="00034910">
        <w:t>son ronflement diminua peu à peu</w:t>
      </w:r>
      <w:r w:rsidR="00E57EC9">
        <w:t xml:space="preserve">, </w:t>
      </w:r>
      <w:r w:rsidRPr="00034910">
        <w:t>puis cessa de se faire entendre</w:t>
      </w:r>
      <w:r w:rsidR="00E57EC9">
        <w:t>.</w:t>
      </w:r>
    </w:p>
    <w:p w14:paraId="50AABC7D" w14:textId="77777777" w:rsidR="00E57EC9" w:rsidRDefault="00776CEA" w:rsidP="00E57EC9">
      <w:r w:rsidRPr="00034910">
        <w:t xml:space="preserve">Le père et la fille restaient seuls dans la clairière de Nicolas </w:t>
      </w:r>
      <w:proofErr w:type="spellStart"/>
      <w:r w:rsidRPr="00034910">
        <w:t>Slavarède</w:t>
      </w:r>
      <w:proofErr w:type="spellEnd"/>
      <w:r w:rsidR="00E57EC9">
        <w:t>.</w:t>
      </w:r>
    </w:p>
    <w:p w14:paraId="4DB4F858" w14:textId="77777777" w:rsidR="00E57EC9" w:rsidRDefault="00E57EC9" w:rsidP="00E57EC9">
      <w:r>
        <w:t>— </w:t>
      </w:r>
      <w:r w:rsidR="00776CEA" w:rsidRPr="00034910">
        <w:t>Asseyons-nous</w:t>
      </w:r>
      <w:r>
        <w:t xml:space="preserve">, </w:t>
      </w:r>
      <w:r w:rsidR="00776CEA" w:rsidRPr="00034910">
        <w:t>murmura le Canadien</w:t>
      </w:r>
      <w:r>
        <w:t xml:space="preserve">. </w:t>
      </w:r>
      <w:r w:rsidR="00776CEA" w:rsidRPr="00034910">
        <w:t>Puisque l</w:t>
      </w:r>
      <w:r>
        <w:t>’</w:t>
      </w:r>
      <w:r w:rsidR="00776CEA" w:rsidRPr="00034910">
        <w:t>on nous oblige à attendre</w:t>
      </w:r>
      <w:r>
        <w:t xml:space="preserve">, </w:t>
      </w:r>
      <w:r w:rsidR="00776CEA" w:rsidRPr="00034910">
        <w:t>attendons avec le minimum de fatigue</w:t>
      </w:r>
      <w:r>
        <w:t>.</w:t>
      </w:r>
    </w:p>
    <w:p w14:paraId="75798723" w14:textId="77777777" w:rsidR="00E57EC9" w:rsidRDefault="00776CEA" w:rsidP="00E57EC9">
      <w:r w:rsidRPr="00034910">
        <w:t>Il se laissait tomber au pied de l</w:t>
      </w:r>
      <w:r w:rsidR="00E57EC9">
        <w:t>’</w:t>
      </w:r>
      <w:r w:rsidRPr="00034910">
        <w:t>arbre supportant la statue du saint</w:t>
      </w:r>
      <w:r w:rsidR="00E57EC9">
        <w:t xml:space="preserve">. </w:t>
      </w:r>
      <w:proofErr w:type="spellStart"/>
      <w:r w:rsidRPr="00034910">
        <w:t>Fleuriane</w:t>
      </w:r>
      <w:proofErr w:type="spellEnd"/>
      <w:r w:rsidRPr="00034910">
        <w:t xml:space="preserve"> prit place en face de lui</w:t>
      </w:r>
      <w:r w:rsidR="00E57EC9">
        <w:t>.</w:t>
      </w:r>
    </w:p>
    <w:p w14:paraId="5411EE6E" w14:textId="77777777" w:rsidR="00E57EC9" w:rsidRDefault="00E57EC9" w:rsidP="00E57EC9">
      <w:r>
        <w:t>— </w:t>
      </w:r>
      <w:r w:rsidR="00776CEA" w:rsidRPr="00034910">
        <w:t>Ne serions-nous pas dans le voisinage d</w:t>
      </w:r>
      <w:r>
        <w:t>’</w:t>
      </w:r>
      <w:r w:rsidR="00776CEA" w:rsidRPr="00034910">
        <w:t>une fourmilière</w:t>
      </w:r>
      <w:r>
        <w:t xml:space="preserve"> ? </w:t>
      </w:r>
      <w:r w:rsidR="00776CEA" w:rsidRPr="00034910">
        <w:t>s</w:t>
      </w:r>
      <w:r>
        <w:t>’</w:t>
      </w:r>
      <w:r w:rsidR="00776CEA" w:rsidRPr="00034910">
        <w:t>écria soudain la jeune fille</w:t>
      </w:r>
      <w:r>
        <w:t>.</w:t>
      </w:r>
    </w:p>
    <w:p w14:paraId="22045495" w14:textId="77777777" w:rsidR="00E57EC9" w:rsidRDefault="00E57EC9" w:rsidP="00E57EC9">
      <w:r>
        <w:t>— </w:t>
      </w:r>
      <w:r w:rsidR="00776CEA" w:rsidRPr="00034910">
        <w:t>Ah</w:t>
      </w:r>
      <w:r>
        <w:t xml:space="preserve"> ! </w:t>
      </w:r>
      <w:r w:rsidR="00776CEA" w:rsidRPr="00034910">
        <w:t>voilà qui est fort</w:t>
      </w:r>
      <w:r>
        <w:t xml:space="preserve">, </w:t>
      </w:r>
      <w:r w:rsidR="00776CEA" w:rsidRPr="00034910">
        <w:t>dit le Canadien</w:t>
      </w:r>
      <w:r>
        <w:t xml:space="preserve">. </w:t>
      </w:r>
      <w:r w:rsidR="00776CEA" w:rsidRPr="00034910">
        <w:t>J</w:t>
      </w:r>
      <w:r>
        <w:t>’</w:t>
      </w:r>
      <w:r w:rsidR="00776CEA" w:rsidRPr="00034910">
        <w:t>allais précis</w:t>
      </w:r>
      <w:r w:rsidR="00776CEA" w:rsidRPr="00034910">
        <w:t>é</w:t>
      </w:r>
      <w:r w:rsidR="00776CEA" w:rsidRPr="00034910">
        <w:t>ment te dire la même chose</w:t>
      </w:r>
      <w:r>
        <w:t>.</w:t>
      </w:r>
    </w:p>
    <w:p w14:paraId="428A2ED8" w14:textId="77777777" w:rsidR="00E57EC9" w:rsidRDefault="00E57EC9" w:rsidP="00E57EC9">
      <w:r>
        <w:t>— </w:t>
      </w:r>
      <w:r w:rsidR="00776CEA" w:rsidRPr="00034910">
        <w:t>Vous éprouvez des picotements</w:t>
      </w:r>
      <w:r>
        <w:t> ?…</w:t>
      </w:r>
    </w:p>
    <w:p w14:paraId="4580BBEA" w14:textId="77777777" w:rsidR="00E57EC9" w:rsidRDefault="00E57EC9" w:rsidP="00E57EC9">
      <w:r>
        <w:t>— </w:t>
      </w:r>
      <w:r w:rsidR="00776CEA" w:rsidRPr="00034910">
        <w:t>Par tout le corps</w:t>
      </w:r>
      <w:r>
        <w:t xml:space="preserve">, </w:t>
      </w:r>
      <w:r w:rsidR="00776CEA" w:rsidRPr="00034910">
        <w:t>mais plus spécialement à la figure et aux mains</w:t>
      </w:r>
      <w:r>
        <w:t>.</w:t>
      </w:r>
    </w:p>
    <w:p w14:paraId="39258EFF" w14:textId="77777777" w:rsidR="00E57EC9" w:rsidRDefault="00E57EC9" w:rsidP="00E57EC9">
      <w:r>
        <w:t>— </w:t>
      </w:r>
      <w:r w:rsidR="00776CEA" w:rsidRPr="00034910">
        <w:t>Comme moi</w:t>
      </w:r>
      <w:r>
        <w:t xml:space="preserve">, </w:t>
      </w:r>
      <w:r w:rsidR="00776CEA" w:rsidRPr="00034910">
        <w:t>tout à fait comme moi</w:t>
      </w:r>
      <w:r>
        <w:t>.</w:t>
      </w:r>
    </w:p>
    <w:p w14:paraId="1ABD6F3D" w14:textId="77777777" w:rsidR="00E57EC9" w:rsidRDefault="00776CEA" w:rsidP="00E57EC9">
      <w:r w:rsidRPr="00034910">
        <w:t>Tous deux se considérèrent avec ahurissement</w:t>
      </w:r>
      <w:r w:rsidR="00E57EC9">
        <w:t xml:space="preserve">. </w:t>
      </w:r>
      <w:r w:rsidRPr="00034910">
        <w:t>Sur leur v</w:t>
      </w:r>
      <w:r w:rsidRPr="00034910">
        <w:t>i</w:t>
      </w:r>
      <w:r w:rsidRPr="00034910">
        <w:t>sage</w:t>
      </w:r>
      <w:r w:rsidR="00E57EC9">
        <w:t xml:space="preserve">, </w:t>
      </w:r>
      <w:r w:rsidRPr="00034910">
        <w:t>leurs mains</w:t>
      </w:r>
      <w:r w:rsidR="00E57EC9">
        <w:t xml:space="preserve">, </w:t>
      </w:r>
      <w:r w:rsidRPr="00034910">
        <w:t>pas trace de fourmis</w:t>
      </w:r>
      <w:r w:rsidR="00E57EC9">
        <w:t xml:space="preserve">. </w:t>
      </w:r>
      <w:r w:rsidRPr="00034910">
        <w:t>Et pourtant le picot</w:t>
      </w:r>
      <w:r w:rsidRPr="00034910">
        <w:t>e</w:t>
      </w:r>
      <w:r w:rsidRPr="00034910">
        <w:t>ment continuait</w:t>
      </w:r>
      <w:r w:rsidR="00E57EC9">
        <w:t xml:space="preserve">, </w:t>
      </w:r>
      <w:r w:rsidRPr="00034910">
        <w:t>pas très douloureux</w:t>
      </w:r>
      <w:r w:rsidR="00E57EC9">
        <w:t xml:space="preserve">, </w:t>
      </w:r>
      <w:r w:rsidRPr="00034910">
        <w:t>mais agaçant au suprême degré</w:t>
      </w:r>
      <w:r w:rsidR="00E57EC9">
        <w:t>.</w:t>
      </w:r>
    </w:p>
    <w:p w14:paraId="5AB9005E" w14:textId="77777777" w:rsidR="00E57EC9" w:rsidRDefault="00E57EC9" w:rsidP="00E57EC9">
      <w:r>
        <w:t>— </w:t>
      </w:r>
      <w:r w:rsidR="00776CEA" w:rsidRPr="00034910">
        <w:t>Qu</w:t>
      </w:r>
      <w:r>
        <w:t>’</w:t>
      </w:r>
      <w:r w:rsidR="00776CEA" w:rsidRPr="00034910">
        <w:t>est-ce que cela veut dire</w:t>
      </w:r>
      <w:r>
        <w:t> ?</w:t>
      </w:r>
    </w:p>
    <w:p w14:paraId="46F26956" w14:textId="77777777" w:rsidR="00E57EC9" w:rsidRDefault="00776CEA" w:rsidP="00E57EC9">
      <w:proofErr w:type="spellStart"/>
      <w:r w:rsidRPr="00034910">
        <w:t>Fleuriane</w:t>
      </w:r>
      <w:proofErr w:type="spellEnd"/>
      <w:r w:rsidR="00E57EC9">
        <w:t xml:space="preserve">, </w:t>
      </w:r>
      <w:r w:rsidRPr="00034910">
        <w:t>ayant reporté ses regards sur ses mains</w:t>
      </w:r>
      <w:r w:rsidR="00E57EC9">
        <w:t xml:space="preserve">, </w:t>
      </w:r>
      <w:r w:rsidRPr="00034910">
        <w:t>eut une exclamation de surprise</w:t>
      </w:r>
      <w:r w:rsidR="00E57EC9">
        <w:t>.</w:t>
      </w:r>
    </w:p>
    <w:p w14:paraId="489BCDF0" w14:textId="77777777" w:rsidR="00E57EC9" w:rsidRDefault="00E57EC9" w:rsidP="00E57EC9">
      <w:r>
        <w:t>— </w:t>
      </w:r>
      <w:r w:rsidR="00776CEA" w:rsidRPr="00034910">
        <w:t>Père</w:t>
      </w:r>
      <w:r>
        <w:t xml:space="preserve">, </w:t>
      </w:r>
      <w:r w:rsidR="00776CEA" w:rsidRPr="00034910">
        <w:t>voyez</w:t>
      </w:r>
      <w:r>
        <w:t xml:space="preserve">, </w:t>
      </w:r>
      <w:r w:rsidR="00776CEA" w:rsidRPr="00034910">
        <w:t>voyez mes mains</w:t>
      </w:r>
      <w:r>
        <w:t>.</w:t>
      </w:r>
    </w:p>
    <w:p w14:paraId="379C3348" w14:textId="7FF0E8B0" w:rsidR="00E57EC9" w:rsidRDefault="00776CEA" w:rsidP="00E57EC9">
      <w:r w:rsidRPr="00034910">
        <w:lastRenderedPageBreak/>
        <w:t>Sur la peau blanche</w:t>
      </w:r>
      <w:r w:rsidR="00E57EC9">
        <w:t xml:space="preserve">, </w:t>
      </w:r>
      <w:r w:rsidRPr="00034910">
        <w:t>à la clarté très franche de la lune</w:t>
      </w:r>
      <w:r w:rsidR="00E57EC9">
        <w:t xml:space="preserve">, </w:t>
      </w:r>
      <w:r w:rsidRPr="00034910">
        <w:t>on distinguait des points rosés</w:t>
      </w:r>
      <w:r w:rsidR="00E57EC9">
        <w:t xml:space="preserve">, </w:t>
      </w:r>
      <w:r w:rsidRPr="00034910">
        <w:t>plus spécialement nombreux sur les doigts fuselés de la jolie Canadienne</w:t>
      </w:r>
      <w:r w:rsidR="00E57EC9">
        <w:t xml:space="preserve">. </w:t>
      </w:r>
      <w:r w:rsidRPr="00034910">
        <w:t xml:space="preserve">Et </w:t>
      </w:r>
      <w:r w:rsidR="00E57EC9">
        <w:t>M. </w:t>
      </w:r>
      <w:r w:rsidRPr="00034910">
        <w:t>Defrance</w:t>
      </w:r>
      <w:r w:rsidR="00E57EC9">
        <w:t xml:space="preserve">, </w:t>
      </w:r>
      <w:r w:rsidRPr="00034910">
        <w:t>ayant exposé ses mains aux rayons de l</w:t>
      </w:r>
      <w:r w:rsidR="00E57EC9">
        <w:t>’</w:t>
      </w:r>
      <w:r w:rsidRPr="00034910">
        <w:t>astre nocturne</w:t>
      </w:r>
      <w:r w:rsidR="00E57EC9">
        <w:t xml:space="preserve">, </w:t>
      </w:r>
      <w:r w:rsidRPr="00034910">
        <w:t>murmura</w:t>
      </w:r>
      <w:r w:rsidR="00E57EC9">
        <w:t> :</w:t>
      </w:r>
    </w:p>
    <w:p w14:paraId="7EB07A03" w14:textId="77777777" w:rsidR="00E57EC9" w:rsidRDefault="00E57EC9" w:rsidP="00E57EC9">
      <w:r>
        <w:t>— </w:t>
      </w:r>
      <w:r w:rsidR="00776CEA" w:rsidRPr="00034910">
        <w:t>Mais moi aussi</w:t>
      </w:r>
      <w:r>
        <w:t xml:space="preserve">, </w:t>
      </w:r>
      <w:r w:rsidR="00776CEA" w:rsidRPr="00034910">
        <w:t>je suis constellé de ces points roses</w:t>
      </w:r>
      <w:r>
        <w:t xml:space="preserve">. </w:t>
      </w:r>
      <w:r w:rsidR="00776CEA" w:rsidRPr="00034910">
        <w:t>Ah çà</w:t>
      </w:r>
      <w:r>
        <w:t xml:space="preserve"> ! </w:t>
      </w:r>
      <w:r w:rsidR="00776CEA" w:rsidRPr="00034910">
        <w:t>qu</w:t>
      </w:r>
      <w:r>
        <w:t>’</w:t>
      </w:r>
      <w:r w:rsidR="00776CEA" w:rsidRPr="00034910">
        <w:t>est-ce qui provoque cette étrange affection</w:t>
      </w:r>
      <w:r>
        <w:t> ?</w:t>
      </w:r>
    </w:p>
    <w:p w14:paraId="3389C435" w14:textId="77777777" w:rsidR="00E57EC9" w:rsidRDefault="00776CEA" w:rsidP="00E57EC9">
      <w:r w:rsidRPr="00034910">
        <w:t>Sans doute</w:t>
      </w:r>
      <w:r w:rsidR="00E57EC9">
        <w:t xml:space="preserve">, </w:t>
      </w:r>
      <w:r w:rsidRPr="00034910">
        <w:t>les voyageurs auraient continué longtemps à chercher d</w:t>
      </w:r>
      <w:r w:rsidR="00E57EC9">
        <w:t>’</w:t>
      </w:r>
      <w:r w:rsidRPr="00034910">
        <w:t>où pouvait provenir la singulière irritation de leurs épidermes</w:t>
      </w:r>
      <w:r w:rsidR="00E57EC9">
        <w:t xml:space="preserve">, </w:t>
      </w:r>
      <w:r w:rsidRPr="00034910">
        <w:t>mais un bruit insolite les força à s</w:t>
      </w:r>
      <w:r w:rsidR="00E57EC9">
        <w:t>’</w:t>
      </w:r>
      <w:r w:rsidRPr="00034910">
        <w:t>occuper d</w:t>
      </w:r>
      <w:r w:rsidR="00E57EC9">
        <w:t>’</w:t>
      </w:r>
      <w:r w:rsidRPr="00034910">
        <w:t>autre chose</w:t>
      </w:r>
      <w:r w:rsidR="00E57EC9">
        <w:t>.</w:t>
      </w:r>
    </w:p>
    <w:p w14:paraId="6C4C5F2E" w14:textId="77777777" w:rsidR="00E57EC9" w:rsidRDefault="00776CEA" w:rsidP="00E57EC9">
      <w:r w:rsidRPr="00034910">
        <w:t>La forêt silencieuse répercutait maintenant un galop de chevaux</w:t>
      </w:r>
      <w:r w:rsidR="00E57EC9">
        <w:t xml:space="preserve">. </w:t>
      </w:r>
      <w:r w:rsidRPr="00034910">
        <w:t>On eût cru qu</w:t>
      </w:r>
      <w:r w:rsidR="00E57EC9">
        <w:t>’</w:t>
      </w:r>
      <w:r w:rsidRPr="00034910">
        <w:t>une troupe nombreuse passait à fond de train sous le couvert</w:t>
      </w:r>
      <w:r w:rsidR="00E57EC9">
        <w:t>.</w:t>
      </w:r>
    </w:p>
    <w:p w14:paraId="2C985901" w14:textId="77777777" w:rsidR="00E57EC9" w:rsidRDefault="00776CEA" w:rsidP="00E57EC9">
      <w:r w:rsidRPr="00034910">
        <w:t>Le bruit se rapproche</w:t>
      </w:r>
      <w:r w:rsidR="00E57EC9">
        <w:t xml:space="preserve">. </w:t>
      </w:r>
      <w:r w:rsidRPr="00034910">
        <w:t>On devine que les chevaux sont poussés sans relâche</w:t>
      </w:r>
      <w:r w:rsidR="00E57EC9">
        <w:t xml:space="preserve">, </w:t>
      </w:r>
      <w:r w:rsidRPr="00034910">
        <w:t>que les cavaliers ont hâte d</w:t>
      </w:r>
      <w:r w:rsidR="00E57EC9">
        <w:t>’</w:t>
      </w:r>
      <w:r w:rsidRPr="00034910">
        <w:t>atteindre un but fixé d</w:t>
      </w:r>
      <w:r w:rsidR="00E57EC9">
        <w:t>’</w:t>
      </w:r>
      <w:r w:rsidRPr="00034910">
        <w:t>avance</w:t>
      </w:r>
      <w:r w:rsidR="00E57EC9">
        <w:t xml:space="preserve">. </w:t>
      </w:r>
      <w:r w:rsidRPr="00034910">
        <w:t>Et puis un son nouveau devient perceptible</w:t>
      </w:r>
      <w:r w:rsidR="00E57EC9">
        <w:t xml:space="preserve"> ; </w:t>
      </w:r>
      <w:r w:rsidRPr="00034910">
        <w:t>le ronflement caractéristique des automobiles se mêle à la gal</w:t>
      </w:r>
      <w:r w:rsidRPr="00034910">
        <w:t>o</w:t>
      </w:r>
      <w:r w:rsidRPr="00034910">
        <w:t>pade des quadrupèdes</w:t>
      </w:r>
      <w:r w:rsidR="00E57EC9">
        <w:t>.</w:t>
      </w:r>
    </w:p>
    <w:p w14:paraId="40FB1F3E" w14:textId="77777777" w:rsidR="00E57EC9" w:rsidRDefault="00776CEA" w:rsidP="00E57EC9">
      <w:r w:rsidRPr="00034910">
        <w:t>Et</w:t>
      </w:r>
      <w:r w:rsidR="00E57EC9">
        <w:t xml:space="preserve">, </w:t>
      </w:r>
      <w:r w:rsidRPr="00034910">
        <w:t>de toutes parts</w:t>
      </w:r>
      <w:r w:rsidR="00E57EC9">
        <w:t xml:space="preserve">, </w:t>
      </w:r>
      <w:r w:rsidRPr="00034910">
        <w:t>des craquements crépitent parmi les broussailles</w:t>
      </w:r>
      <w:r w:rsidR="00E57EC9">
        <w:t>.</w:t>
      </w:r>
    </w:p>
    <w:p w14:paraId="49C552DA" w14:textId="77777777" w:rsidR="00E57EC9" w:rsidRDefault="00776CEA" w:rsidP="00E57EC9">
      <w:r w:rsidRPr="00034910">
        <w:t>Étrange</w:t>
      </w:r>
      <w:r w:rsidR="00E57EC9">
        <w:t xml:space="preserve">. </w:t>
      </w:r>
      <w:r w:rsidRPr="00034910">
        <w:t>Le bruit cesse tout à coup</w:t>
      </w:r>
      <w:r w:rsidR="00E57EC9">
        <w:t xml:space="preserve">. </w:t>
      </w:r>
      <w:r w:rsidRPr="00034910">
        <w:t>Les voyageurs s</w:t>
      </w:r>
      <w:r w:rsidR="00E57EC9">
        <w:t>’</w:t>
      </w:r>
      <w:r w:rsidRPr="00034910">
        <w:t>interrogent du regard</w:t>
      </w:r>
      <w:r w:rsidR="00E57EC9">
        <w:t xml:space="preserve">. </w:t>
      </w:r>
      <w:r w:rsidRPr="00034910">
        <w:t>Leurs lèvres s</w:t>
      </w:r>
      <w:r w:rsidR="00E57EC9">
        <w:t>’</w:t>
      </w:r>
      <w:r w:rsidRPr="00034910">
        <w:t>entrouvrent pour cette question</w:t>
      </w:r>
      <w:r w:rsidR="00E57EC9">
        <w:t> :</w:t>
      </w:r>
    </w:p>
    <w:p w14:paraId="022EF092" w14:textId="77777777" w:rsidR="00E57EC9" w:rsidRDefault="00E57EC9" w:rsidP="00E57EC9">
      <w:r>
        <w:t>— </w:t>
      </w:r>
      <w:r w:rsidR="00776CEA" w:rsidRPr="00034910">
        <w:t>Que signifie tout cela</w:t>
      </w:r>
      <w:r>
        <w:t xml:space="preserve"> ? </w:t>
      </w:r>
      <w:r w:rsidR="00776CEA" w:rsidRPr="00034910">
        <w:t>Quelle nouvelle surprise nous est réservée</w:t>
      </w:r>
      <w:r>
        <w:t xml:space="preserve"> ? </w:t>
      </w:r>
      <w:r w:rsidR="00776CEA" w:rsidRPr="00034910">
        <w:t>Mais ils ont le même mouvement d</w:t>
      </w:r>
      <w:r>
        <w:t>’</w:t>
      </w:r>
      <w:r w:rsidR="00776CEA" w:rsidRPr="00034910">
        <w:t>épaules décour</w:t>
      </w:r>
      <w:r w:rsidR="00776CEA" w:rsidRPr="00034910">
        <w:t>a</w:t>
      </w:r>
      <w:r w:rsidR="00776CEA" w:rsidRPr="00034910">
        <w:t>gé</w:t>
      </w:r>
      <w:r>
        <w:t xml:space="preserve">. </w:t>
      </w:r>
      <w:r w:rsidR="00776CEA" w:rsidRPr="00034910">
        <w:t>Comment connaîtraient-ils la cause d</w:t>
      </w:r>
      <w:r>
        <w:t>’</w:t>
      </w:r>
      <w:r w:rsidR="00776CEA" w:rsidRPr="00034910">
        <w:t>une manœuvre de c</w:t>
      </w:r>
      <w:r w:rsidR="00776CEA" w:rsidRPr="00034910">
        <w:t>a</w:t>
      </w:r>
      <w:r w:rsidR="00776CEA" w:rsidRPr="00034910">
        <w:t>valerie</w:t>
      </w:r>
      <w:r>
        <w:t> ?</w:t>
      </w:r>
    </w:p>
    <w:p w14:paraId="0393B195" w14:textId="77777777" w:rsidR="00E57EC9" w:rsidRDefault="00776CEA" w:rsidP="00E57EC9">
      <w:r w:rsidRPr="00034910">
        <w:lastRenderedPageBreak/>
        <w:t>Ils reviennent à l</w:t>
      </w:r>
      <w:r w:rsidR="00E57EC9">
        <w:t>’</w:t>
      </w:r>
      <w:r w:rsidRPr="00034910">
        <w:t>impression qui les tracassait tout à l</w:t>
      </w:r>
      <w:r w:rsidR="00E57EC9">
        <w:t>’</w:t>
      </w:r>
      <w:r w:rsidRPr="00034910">
        <w:t>heure</w:t>
      </w:r>
      <w:r w:rsidR="00E57EC9">
        <w:t xml:space="preserve">, </w:t>
      </w:r>
      <w:r w:rsidRPr="00034910">
        <w:t>à cette irritation de l</w:t>
      </w:r>
      <w:r w:rsidR="00E57EC9">
        <w:t>’</w:t>
      </w:r>
      <w:r w:rsidRPr="00034910">
        <w:t>épiderme qui dure toujours</w:t>
      </w:r>
      <w:r w:rsidR="00E57EC9">
        <w:t xml:space="preserve">. </w:t>
      </w:r>
      <w:r w:rsidRPr="00034910">
        <w:t>Car de quelque côté qu</w:t>
      </w:r>
      <w:r w:rsidR="00E57EC9">
        <w:t>’</w:t>
      </w:r>
      <w:r w:rsidRPr="00034910">
        <w:t>ils se tournent</w:t>
      </w:r>
      <w:r w:rsidR="00E57EC9">
        <w:t xml:space="preserve">, </w:t>
      </w:r>
      <w:r w:rsidRPr="00034910">
        <w:t>une chose inexplicable se dresse</w:t>
      </w:r>
      <w:r w:rsidR="00E57EC9">
        <w:t xml:space="preserve">. </w:t>
      </w:r>
      <w:r w:rsidRPr="00034910">
        <w:t>Ils sont pris dans la trame du mystère</w:t>
      </w:r>
      <w:r w:rsidR="00E57EC9">
        <w:t>.</w:t>
      </w:r>
    </w:p>
    <w:p w14:paraId="1422921C" w14:textId="77777777" w:rsidR="00E57EC9" w:rsidRDefault="00E57EC9" w:rsidP="00E57EC9">
      <w:r>
        <w:t>— </w:t>
      </w:r>
      <w:r w:rsidR="00776CEA" w:rsidRPr="00034910">
        <w:t>Nous n</w:t>
      </w:r>
      <w:r>
        <w:t>’</w:t>
      </w:r>
      <w:r w:rsidR="00776CEA" w:rsidRPr="00034910">
        <w:t>avions rien de semblable en quittant l</w:t>
      </w:r>
      <w:r>
        <w:t>’</w:t>
      </w:r>
      <w:r w:rsidR="00776CEA" w:rsidRPr="00034910">
        <w:t xml:space="preserve">hôtel de </w:t>
      </w:r>
      <w:proofErr w:type="spellStart"/>
      <w:r w:rsidR="00776CEA" w:rsidRPr="00034910">
        <w:t>Moskva</w:t>
      </w:r>
      <w:proofErr w:type="spellEnd"/>
      <w:r w:rsidR="00776CEA" w:rsidRPr="00034910">
        <w:t>-Restauration</w:t>
      </w:r>
      <w:r>
        <w:t>.</w:t>
      </w:r>
    </w:p>
    <w:p w14:paraId="36355978" w14:textId="77777777" w:rsidR="00E57EC9" w:rsidRDefault="00E57EC9" w:rsidP="00E57EC9">
      <w:r>
        <w:t>— </w:t>
      </w:r>
      <w:r w:rsidR="00776CEA" w:rsidRPr="00034910">
        <w:t>Cela est évident</w:t>
      </w:r>
      <w:r>
        <w:t xml:space="preserve">, </w:t>
      </w:r>
      <w:r w:rsidR="00776CEA" w:rsidRPr="00034910">
        <w:t>père</w:t>
      </w:r>
      <w:r>
        <w:t xml:space="preserve">. </w:t>
      </w:r>
      <w:r w:rsidR="00776CEA" w:rsidRPr="00034910">
        <w:t>Des impressions aussi désagré</w:t>
      </w:r>
      <w:r w:rsidR="00776CEA" w:rsidRPr="00034910">
        <w:t>a</w:t>
      </w:r>
      <w:r w:rsidR="00776CEA" w:rsidRPr="00034910">
        <w:t>bles ne sauraient passer inaperçues</w:t>
      </w:r>
      <w:r>
        <w:t xml:space="preserve">, </w:t>
      </w:r>
      <w:r w:rsidR="00776CEA" w:rsidRPr="00034910">
        <w:t>si préoccupé soit-on</w:t>
      </w:r>
      <w:r>
        <w:t>.</w:t>
      </w:r>
    </w:p>
    <w:p w14:paraId="5F3C7BE3" w14:textId="77777777" w:rsidR="00E57EC9" w:rsidRDefault="00E57EC9" w:rsidP="00E57EC9">
      <w:r>
        <w:t>— </w:t>
      </w:r>
      <w:r w:rsidR="00776CEA" w:rsidRPr="00034910">
        <w:t>Alors</w:t>
      </w:r>
      <w:r>
        <w:t xml:space="preserve">, </w:t>
      </w:r>
      <w:r w:rsidR="00776CEA" w:rsidRPr="00034910">
        <w:t>ces rougeurs ne proviendraient-elles pas du travail que le maudit Larmette nous a fait exécuter</w:t>
      </w:r>
      <w:r>
        <w:t> ?</w:t>
      </w:r>
    </w:p>
    <w:p w14:paraId="2507FC5C" w14:textId="77777777" w:rsidR="00E57EC9" w:rsidRDefault="00E57EC9" w:rsidP="00E57EC9">
      <w:r>
        <w:t>— </w:t>
      </w:r>
      <w:r w:rsidR="00776CEA" w:rsidRPr="00034910">
        <w:t>Oh</w:t>
      </w:r>
      <w:r>
        <w:t xml:space="preserve"> ! </w:t>
      </w:r>
      <w:r w:rsidR="00776CEA" w:rsidRPr="00034910">
        <w:t>remuer du gazon</w:t>
      </w:r>
      <w:r>
        <w:t xml:space="preserve">, </w:t>
      </w:r>
      <w:r w:rsidR="00776CEA" w:rsidRPr="00034910">
        <w:t>un peu de terre</w:t>
      </w:r>
      <w:r>
        <w:t>…</w:t>
      </w:r>
    </w:p>
    <w:p w14:paraId="61922E2D" w14:textId="77777777" w:rsidR="00E57EC9" w:rsidRDefault="00776CEA" w:rsidP="00E57EC9">
      <w:r w:rsidRPr="00034910">
        <w:t>Mais le Canadien tient à l</w:t>
      </w:r>
      <w:r w:rsidR="00E57EC9">
        <w:t>’</w:t>
      </w:r>
      <w:r w:rsidRPr="00034910">
        <w:t xml:space="preserve">idée encore </w:t>
      </w:r>
      <w:r w:rsidRPr="00407715">
        <w:rPr>
          <w:lang w:val="en-US"/>
        </w:rPr>
        <w:t xml:space="preserve">vague </w:t>
      </w:r>
      <w:r w:rsidRPr="00034910">
        <w:t>en son esprit</w:t>
      </w:r>
      <w:r w:rsidR="00E57EC9">
        <w:t>.</w:t>
      </w:r>
    </w:p>
    <w:p w14:paraId="3888FF0B" w14:textId="77777777" w:rsidR="00E57EC9" w:rsidRDefault="00E57EC9" w:rsidP="00E57EC9">
      <w:r>
        <w:t>— </w:t>
      </w:r>
      <w:r w:rsidR="00776CEA" w:rsidRPr="00034910">
        <w:t>Le coquin qui nous a conduits ici</w:t>
      </w:r>
      <w:r>
        <w:t xml:space="preserve">, </w:t>
      </w:r>
      <w:r w:rsidR="00776CEA" w:rsidRPr="00034910">
        <w:t>nous a laissé les biza</w:t>
      </w:r>
      <w:r w:rsidR="00776CEA" w:rsidRPr="00034910">
        <w:t>r</w:t>
      </w:r>
      <w:r w:rsidR="00776CEA" w:rsidRPr="00034910">
        <w:t>res petites pelles dont il nous avait armés</w:t>
      </w:r>
      <w:r>
        <w:t xml:space="preserve">. </w:t>
      </w:r>
      <w:r w:rsidR="00776CEA" w:rsidRPr="00034910">
        <w:t>Si nous nous en se</w:t>
      </w:r>
      <w:r w:rsidR="00776CEA" w:rsidRPr="00034910">
        <w:t>r</w:t>
      </w:r>
      <w:r w:rsidR="00776CEA" w:rsidRPr="00034910">
        <w:t>vions pour soulever les plaques de gazon qu</w:t>
      </w:r>
      <w:r>
        <w:t>’</w:t>
      </w:r>
      <w:r w:rsidR="00776CEA" w:rsidRPr="00034910">
        <w:t>il a soigneusement replacées</w:t>
      </w:r>
      <w:r>
        <w:t>.</w:t>
      </w:r>
    </w:p>
    <w:p w14:paraId="5DB6ED94" w14:textId="77777777" w:rsidR="00E57EC9" w:rsidRDefault="00E57EC9" w:rsidP="00E57EC9">
      <w:r>
        <w:t>— </w:t>
      </w:r>
      <w:r w:rsidR="00776CEA" w:rsidRPr="00034910">
        <w:t>Qu</w:t>
      </w:r>
      <w:r>
        <w:t>’</w:t>
      </w:r>
      <w:r w:rsidR="00776CEA" w:rsidRPr="00034910">
        <w:t>espérez-vous de ce travail</w:t>
      </w:r>
      <w:r>
        <w:t xml:space="preserve">, </w:t>
      </w:r>
      <w:r w:rsidR="00776CEA" w:rsidRPr="00034910">
        <w:t>mon père</w:t>
      </w:r>
      <w:r>
        <w:t> ?</w:t>
      </w:r>
    </w:p>
    <w:p w14:paraId="20E7D04F" w14:textId="77777777" w:rsidR="00E57EC9" w:rsidRDefault="00E57EC9" w:rsidP="00E57EC9">
      <w:r>
        <w:t>— </w:t>
      </w:r>
      <w:r w:rsidR="00776CEA" w:rsidRPr="00034910">
        <w:t>Eh</w:t>
      </w:r>
      <w:r>
        <w:t xml:space="preserve"> ! </w:t>
      </w:r>
      <w:r w:rsidR="00776CEA" w:rsidRPr="00034910">
        <w:t>le sais-je</w:t>
      </w:r>
      <w:r>
        <w:t xml:space="preserve"> ?… </w:t>
      </w:r>
      <w:r w:rsidR="00776CEA" w:rsidRPr="00034910">
        <w:t>Observer</w:t>
      </w:r>
      <w:r>
        <w:t xml:space="preserve">, </w:t>
      </w:r>
      <w:r w:rsidR="00776CEA" w:rsidRPr="00034910">
        <w:t>chercher</w:t>
      </w:r>
      <w:r>
        <w:t xml:space="preserve">… </w:t>
      </w:r>
      <w:r w:rsidR="00776CEA" w:rsidRPr="00034910">
        <w:t>voilà ce que je souhaite</w:t>
      </w:r>
      <w:r>
        <w:t xml:space="preserve">. </w:t>
      </w:r>
      <w:proofErr w:type="spellStart"/>
      <w:r w:rsidR="00776CEA" w:rsidRPr="00034910">
        <w:t>Fleuriane</w:t>
      </w:r>
      <w:proofErr w:type="spellEnd"/>
      <w:r w:rsidR="00776CEA" w:rsidRPr="00034910">
        <w:t xml:space="preserve"> ne résista pas davantage</w:t>
      </w:r>
      <w:r>
        <w:t xml:space="preserve">. </w:t>
      </w:r>
      <w:r w:rsidR="00776CEA" w:rsidRPr="00034910">
        <w:t>Elle aussi</w:t>
      </w:r>
      <w:r>
        <w:t xml:space="preserve">, </w:t>
      </w:r>
      <w:r w:rsidR="00776CEA" w:rsidRPr="00034910">
        <w:t>après tout</w:t>
      </w:r>
      <w:r>
        <w:t xml:space="preserve">, </w:t>
      </w:r>
      <w:r w:rsidR="00776CEA" w:rsidRPr="00034910">
        <w:t>désirait découvrir la cause du labeur singulier auquel on l</w:t>
      </w:r>
      <w:r>
        <w:t>’</w:t>
      </w:r>
      <w:r w:rsidR="00776CEA" w:rsidRPr="00034910">
        <w:t>avait contrainte</w:t>
      </w:r>
      <w:r>
        <w:t>.</w:t>
      </w:r>
    </w:p>
    <w:p w14:paraId="420C0205" w14:textId="34AFE5A0" w:rsidR="00E57EC9" w:rsidRDefault="00776CEA" w:rsidP="00E57EC9">
      <w:r w:rsidRPr="00034910">
        <w:t>Un instant plus tard</w:t>
      </w:r>
      <w:r w:rsidR="00E57EC9">
        <w:t xml:space="preserve">, </w:t>
      </w:r>
      <w:r w:rsidRPr="00034910">
        <w:t>le père et la fille bouleversaient les mottes gazonnées</w:t>
      </w:r>
      <w:r w:rsidR="00E57EC9">
        <w:t>. M. </w:t>
      </w:r>
      <w:r w:rsidRPr="00034910">
        <w:t>Defrance se penchait</w:t>
      </w:r>
      <w:r w:rsidR="00E57EC9">
        <w:t xml:space="preserve">, </w:t>
      </w:r>
      <w:r w:rsidRPr="00034910">
        <w:t>observant le sol mis à nu avec une attention profonde</w:t>
      </w:r>
      <w:r w:rsidR="00E57EC9">
        <w:t xml:space="preserve">. </w:t>
      </w:r>
      <w:r w:rsidRPr="00034910">
        <w:t>Or</w:t>
      </w:r>
      <w:r w:rsidR="00E57EC9">
        <w:t xml:space="preserve">, </w:t>
      </w:r>
      <w:r w:rsidRPr="00034910">
        <w:t>dans chaque surface d</w:t>
      </w:r>
      <w:r w:rsidRPr="00034910">
        <w:t>é</w:t>
      </w:r>
      <w:r w:rsidRPr="00034910">
        <w:t>couverte se discernait la forme d</w:t>
      </w:r>
      <w:r w:rsidR="00E57EC9">
        <w:t>’</w:t>
      </w:r>
      <w:r w:rsidRPr="00034910">
        <w:t>un cube rectangulaire</w:t>
      </w:r>
      <w:r w:rsidR="00E57EC9">
        <w:t xml:space="preserve">. </w:t>
      </w:r>
      <w:r w:rsidRPr="00034910">
        <w:t>Le sol avait conserve l</w:t>
      </w:r>
      <w:r w:rsidR="00E57EC9">
        <w:t>’</w:t>
      </w:r>
      <w:r w:rsidRPr="00034910">
        <w:t>empreinte d</w:t>
      </w:r>
      <w:r w:rsidR="00E57EC9">
        <w:t>’</w:t>
      </w:r>
      <w:r w:rsidRPr="00034910">
        <w:t>un corps</w:t>
      </w:r>
      <w:r w:rsidR="00E57EC9">
        <w:t xml:space="preserve"> ; </w:t>
      </w:r>
      <w:r w:rsidRPr="00034910">
        <w:t>selon toute probabilité</w:t>
      </w:r>
      <w:r w:rsidR="00E57EC9">
        <w:t xml:space="preserve">, </w:t>
      </w:r>
      <w:r w:rsidRPr="00034910">
        <w:t>d</w:t>
      </w:r>
      <w:r w:rsidR="00E57EC9">
        <w:t>’</w:t>
      </w:r>
      <w:r w:rsidRPr="00034910">
        <w:t>une petite boîte enfouie-là</w:t>
      </w:r>
      <w:r w:rsidR="00E57EC9">
        <w:t>.</w:t>
      </w:r>
    </w:p>
    <w:p w14:paraId="2AA8A639" w14:textId="77777777" w:rsidR="00E57EC9" w:rsidRDefault="00E57EC9" w:rsidP="00E57EC9">
      <w:r>
        <w:lastRenderedPageBreak/>
        <w:t>— </w:t>
      </w:r>
      <w:r w:rsidR="00776CEA" w:rsidRPr="00034910">
        <w:t>Les petits coffrets contenaient le trésor</w:t>
      </w:r>
      <w:r>
        <w:t xml:space="preserve">, </w:t>
      </w:r>
      <w:r w:rsidR="00776CEA" w:rsidRPr="00034910">
        <w:t>déclara le Can</w:t>
      </w:r>
      <w:r w:rsidR="00776CEA" w:rsidRPr="00034910">
        <w:t>a</w:t>
      </w:r>
      <w:r w:rsidR="00776CEA" w:rsidRPr="00034910">
        <w:t>dien</w:t>
      </w:r>
      <w:r>
        <w:t>.</w:t>
      </w:r>
    </w:p>
    <w:p w14:paraId="765EDD11" w14:textId="77777777" w:rsidR="00E57EC9" w:rsidRDefault="00E57EC9" w:rsidP="00E57EC9">
      <w:r>
        <w:t>— </w:t>
      </w:r>
      <w:r w:rsidR="00776CEA" w:rsidRPr="00034910">
        <w:t>Pas bien considérable en ce cas</w:t>
      </w:r>
      <w:r>
        <w:t xml:space="preserve">, </w:t>
      </w:r>
      <w:r w:rsidR="00776CEA" w:rsidRPr="00034910">
        <w:t xml:space="preserve">fit </w:t>
      </w:r>
      <w:proofErr w:type="spellStart"/>
      <w:r w:rsidR="00776CEA" w:rsidRPr="00034910">
        <w:t>Fleuriane</w:t>
      </w:r>
      <w:proofErr w:type="spellEnd"/>
      <w:r w:rsidR="00776CEA" w:rsidRPr="00034910">
        <w:t xml:space="preserve"> en riant</w:t>
      </w:r>
      <w:r>
        <w:t xml:space="preserve">. </w:t>
      </w:r>
      <w:r w:rsidR="00776CEA" w:rsidRPr="00034910">
        <w:t>Il y avait une vingtaine de boîtes</w:t>
      </w:r>
      <w:r>
        <w:t xml:space="preserve">, </w:t>
      </w:r>
      <w:r w:rsidR="00776CEA" w:rsidRPr="00034910">
        <w:t>chacune mesurant cinq centim</w:t>
      </w:r>
      <w:r w:rsidR="00776CEA" w:rsidRPr="00034910">
        <w:t>è</w:t>
      </w:r>
      <w:r w:rsidR="00776CEA" w:rsidRPr="00034910">
        <w:t>tres sur deux</w:t>
      </w:r>
      <w:r>
        <w:t>.</w:t>
      </w:r>
    </w:p>
    <w:p w14:paraId="1B2DBBFD" w14:textId="0098115E" w:rsidR="00E57EC9" w:rsidRDefault="00E57EC9" w:rsidP="00E57EC9">
      <w:r>
        <w:t>M. </w:t>
      </w:r>
      <w:r w:rsidR="00776CEA" w:rsidRPr="00034910">
        <w:t>Defrance poussa un cri</w:t>
      </w:r>
      <w:r>
        <w:t xml:space="preserve">. </w:t>
      </w:r>
      <w:r w:rsidR="00776CEA" w:rsidRPr="00034910">
        <w:t>Il se baissa vivement</w:t>
      </w:r>
      <w:r>
        <w:t xml:space="preserve">, </w:t>
      </w:r>
      <w:r w:rsidR="00776CEA" w:rsidRPr="00034910">
        <w:t>et tendant à son interlocutrice un objet qui brillait sous la clarté lunaire</w:t>
      </w:r>
      <w:r>
        <w:t> :</w:t>
      </w:r>
    </w:p>
    <w:p w14:paraId="1FBD9863" w14:textId="77777777" w:rsidR="00E57EC9" w:rsidRDefault="00E57EC9" w:rsidP="00E57EC9">
      <w:r>
        <w:t>— </w:t>
      </w:r>
      <w:r w:rsidR="00776CEA" w:rsidRPr="00034910">
        <w:t>Considère ceci</w:t>
      </w:r>
      <w:r>
        <w:t xml:space="preserve">, </w:t>
      </w:r>
      <w:r w:rsidR="00776CEA" w:rsidRPr="00034910">
        <w:t xml:space="preserve">ma </w:t>
      </w:r>
      <w:proofErr w:type="spellStart"/>
      <w:r w:rsidR="00776CEA" w:rsidRPr="00034910">
        <w:t>Fleuriane</w:t>
      </w:r>
      <w:proofErr w:type="spellEnd"/>
      <w:r>
        <w:t>.</w:t>
      </w:r>
    </w:p>
    <w:p w14:paraId="5B3A932C" w14:textId="77777777" w:rsidR="00E57EC9" w:rsidRDefault="00E57EC9" w:rsidP="00E57EC9">
      <w:r>
        <w:t>— </w:t>
      </w:r>
      <w:r w:rsidR="00776CEA" w:rsidRPr="00034910">
        <w:t>Ce n</w:t>
      </w:r>
      <w:r>
        <w:t>’</w:t>
      </w:r>
      <w:r w:rsidR="00776CEA" w:rsidRPr="00034910">
        <w:t>est qu</w:t>
      </w:r>
      <w:r>
        <w:t>’</w:t>
      </w:r>
      <w:r w:rsidR="00776CEA" w:rsidRPr="00034910">
        <w:t>un fragment de tube de verre brisé</w:t>
      </w:r>
      <w:r>
        <w:t>.</w:t>
      </w:r>
    </w:p>
    <w:p w14:paraId="643E5D84" w14:textId="59B37DC5" w:rsidR="00E57EC9" w:rsidRDefault="00E57EC9" w:rsidP="00E57EC9">
      <w:r>
        <w:t>— </w:t>
      </w:r>
      <w:r w:rsidR="00776CEA" w:rsidRPr="00034910">
        <w:t>Oui</w:t>
      </w:r>
      <w:r>
        <w:t xml:space="preserve">, </w:t>
      </w:r>
      <w:r w:rsidR="00776CEA" w:rsidRPr="00034910">
        <w:t>mais ce fragment explique les points rouges</w:t>
      </w:r>
      <w:r>
        <w:t xml:space="preserve">, </w:t>
      </w:r>
      <w:r w:rsidR="00776CEA" w:rsidRPr="00034910">
        <w:t>les p</w:t>
      </w:r>
      <w:r w:rsidR="00776CEA" w:rsidRPr="00034910">
        <w:t>i</w:t>
      </w:r>
      <w:r w:rsidR="00776CEA" w:rsidRPr="00034910">
        <w:t>cotements</w:t>
      </w:r>
      <w:r>
        <w:t xml:space="preserve"> ; </w:t>
      </w:r>
      <w:r w:rsidR="00776CEA" w:rsidRPr="00034910">
        <w:t xml:space="preserve">il démontre que </w:t>
      </w:r>
      <w:r>
        <w:t>M. </w:t>
      </w:r>
      <w:r w:rsidR="00776CEA" w:rsidRPr="00034910">
        <w:t xml:space="preserve">Dick </w:t>
      </w:r>
      <w:proofErr w:type="spellStart"/>
      <w:r w:rsidR="00776CEA" w:rsidRPr="00034910">
        <w:t>Fann</w:t>
      </w:r>
      <w:proofErr w:type="spellEnd"/>
      <w:r w:rsidR="00776CEA" w:rsidRPr="00034910">
        <w:t xml:space="preserve"> ne s</w:t>
      </w:r>
      <w:r>
        <w:t>’</w:t>
      </w:r>
      <w:r w:rsidR="00776CEA" w:rsidRPr="00034910">
        <w:t>était point tro</w:t>
      </w:r>
      <w:r w:rsidR="00776CEA" w:rsidRPr="00034910">
        <w:t>m</w:t>
      </w:r>
      <w:r w:rsidR="00776CEA" w:rsidRPr="00034910">
        <w:t>pé en ce qui concerne le voleur du radium mondial</w:t>
      </w:r>
      <w:r>
        <w:t>.</w:t>
      </w:r>
    </w:p>
    <w:p w14:paraId="7309E2B4" w14:textId="77777777" w:rsidR="00E57EC9" w:rsidRDefault="00776CEA" w:rsidP="00E57EC9">
      <w:r w:rsidRPr="00034910">
        <w:t>Elle se tenait toute droite</w:t>
      </w:r>
      <w:r w:rsidR="00E57EC9">
        <w:t xml:space="preserve">, </w:t>
      </w:r>
      <w:r w:rsidRPr="00034910">
        <w:t>les lèvres entr</w:t>
      </w:r>
      <w:r w:rsidR="00E57EC9">
        <w:t>’</w:t>
      </w:r>
      <w:r w:rsidRPr="00034910">
        <w:t>ouvertes</w:t>
      </w:r>
      <w:r w:rsidR="00E57EC9">
        <w:t xml:space="preserve">, </w:t>
      </w:r>
      <w:r w:rsidRPr="00034910">
        <w:t>toute sa gracieuse personne exprimant la surprise</w:t>
      </w:r>
      <w:r w:rsidR="00E57EC9">
        <w:t>.</w:t>
      </w:r>
    </w:p>
    <w:p w14:paraId="250A76A8" w14:textId="77777777" w:rsidR="00E57EC9" w:rsidRDefault="00776CEA" w:rsidP="00E57EC9">
      <w:r w:rsidRPr="00034910">
        <w:t>Doucement</w:t>
      </w:r>
      <w:r w:rsidR="00E57EC9">
        <w:t xml:space="preserve">, </w:t>
      </w:r>
      <w:r w:rsidRPr="00034910">
        <w:t>son interlocuteur murmura avec un sourire</w:t>
      </w:r>
      <w:r w:rsidR="00E57EC9">
        <w:t> :</w:t>
      </w:r>
    </w:p>
    <w:p w14:paraId="71F8560E" w14:textId="77777777" w:rsidR="00E57EC9" w:rsidRDefault="00E57EC9" w:rsidP="00E57EC9">
      <w:r>
        <w:t>— </w:t>
      </w:r>
      <w:r w:rsidR="00776CEA" w:rsidRPr="00034910">
        <w:t>Ceci est un tube à radium</w:t>
      </w:r>
      <w:r>
        <w:t xml:space="preserve">. </w:t>
      </w:r>
      <w:r w:rsidR="00776CEA" w:rsidRPr="00034910">
        <w:t>Ses dimensions sont caract</w:t>
      </w:r>
      <w:r w:rsidR="00776CEA" w:rsidRPr="00034910">
        <w:t>é</w:t>
      </w:r>
      <w:r w:rsidR="00776CEA" w:rsidRPr="00034910">
        <w:t>ristiques</w:t>
      </w:r>
      <w:r>
        <w:t>.</w:t>
      </w:r>
    </w:p>
    <w:p w14:paraId="2AF4615C" w14:textId="77777777" w:rsidR="00E57EC9" w:rsidRDefault="00776CEA" w:rsidP="00E57EC9">
      <w:r w:rsidRPr="00034910">
        <w:t>La jeune fille eut une exclamation de désespoir</w:t>
      </w:r>
      <w:r w:rsidR="00E57EC9">
        <w:t> :</w:t>
      </w:r>
    </w:p>
    <w:p w14:paraId="67A2137E" w14:textId="77777777" w:rsidR="00E57EC9" w:rsidRDefault="00E57EC9" w:rsidP="00E57EC9">
      <w:r>
        <w:t>— </w:t>
      </w:r>
      <w:r w:rsidR="00776CEA" w:rsidRPr="00034910">
        <w:t>Mais alors</w:t>
      </w:r>
      <w:r>
        <w:t xml:space="preserve">, </w:t>
      </w:r>
      <w:r w:rsidR="00776CEA" w:rsidRPr="00034910">
        <w:t>nous l</w:t>
      </w:r>
      <w:r>
        <w:t>’</w:t>
      </w:r>
      <w:r w:rsidR="00776CEA" w:rsidRPr="00034910">
        <w:t>avons aidé à mettre en sûreté les pre</w:t>
      </w:r>
      <w:r w:rsidR="00776CEA" w:rsidRPr="00034910">
        <w:t>u</w:t>
      </w:r>
      <w:r w:rsidR="00776CEA" w:rsidRPr="00034910">
        <w:t>ves de son crime</w:t>
      </w:r>
      <w:r>
        <w:t> !</w:t>
      </w:r>
    </w:p>
    <w:p w14:paraId="5F226DCB" w14:textId="7985FBCB" w:rsidR="00E57EC9" w:rsidRDefault="00E57EC9" w:rsidP="00E57EC9">
      <w:r>
        <w:t>— </w:t>
      </w:r>
      <w:r w:rsidR="00776CEA" w:rsidRPr="00034910">
        <w:t>De notre crime</w:t>
      </w:r>
      <w:r>
        <w:t xml:space="preserve">, </w:t>
      </w:r>
      <w:r w:rsidR="00776CEA" w:rsidRPr="00034910">
        <w:t>veux-tu dire</w:t>
      </w:r>
      <w:r>
        <w:t xml:space="preserve"> ! </w:t>
      </w:r>
      <w:r w:rsidR="00776CEA" w:rsidRPr="00034910">
        <w:t xml:space="preserve">rectifia </w:t>
      </w:r>
      <w:r>
        <w:t>M. </w:t>
      </w:r>
      <w:r w:rsidR="00776CEA" w:rsidRPr="00034910">
        <w:t>Defrance</w:t>
      </w:r>
      <w:r>
        <w:t xml:space="preserve">. </w:t>
      </w:r>
      <w:r w:rsidR="00776CEA" w:rsidRPr="00034910">
        <w:t>Et</w:t>
      </w:r>
      <w:r>
        <w:t xml:space="preserve">, </w:t>
      </w:r>
      <w:r w:rsidR="00776CEA" w:rsidRPr="00034910">
        <w:t>elle</w:t>
      </w:r>
      <w:r>
        <w:t xml:space="preserve">, </w:t>
      </w:r>
      <w:r w:rsidR="00776CEA" w:rsidRPr="00034910">
        <w:t>lui jetant un coup d</w:t>
      </w:r>
      <w:r>
        <w:t>’</w:t>
      </w:r>
      <w:r w:rsidR="00776CEA" w:rsidRPr="00034910">
        <w:t>œil stupéfait</w:t>
      </w:r>
      <w:r>
        <w:t xml:space="preserve">, </w:t>
      </w:r>
      <w:r w:rsidR="00776CEA" w:rsidRPr="00034910">
        <w:t>il reprit</w:t>
      </w:r>
      <w:r>
        <w:t> :</w:t>
      </w:r>
    </w:p>
    <w:p w14:paraId="15ABBACD" w14:textId="77777777" w:rsidR="00E57EC9" w:rsidRDefault="00E57EC9" w:rsidP="00E57EC9">
      <w:r>
        <w:t>— </w:t>
      </w:r>
      <w:proofErr w:type="gramStart"/>
      <w:r w:rsidR="00776CEA" w:rsidRPr="00034910">
        <w:t>De par le</w:t>
      </w:r>
      <w:proofErr w:type="gramEnd"/>
      <w:r w:rsidR="00776CEA" w:rsidRPr="00034910">
        <w:t xml:space="preserve"> papier que j</w:t>
      </w:r>
      <w:r>
        <w:t>’</w:t>
      </w:r>
      <w:r w:rsidR="00776CEA" w:rsidRPr="00034910">
        <w:t>ai signé pour t</w:t>
      </w:r>
      <w:r>
        <w:t>’</w:t>
      </w:r>
      <w:r w:rsidR="00776CEA" w:rsidRPr="00034910">
        <w:t>arracher au knout</w:t>
      </w:r>
      <w:r>
        <w:t xml:space="preserve">, </w:t>
      </w:r>
      <w:r w:rsidR="00776CEA" w:rsidRPr="00034910">
        <w:t>ne suis-je pas le voleur</w:t>
      </w:r>
      <w:r>
        <w:t> ?</w:t>
      </w:r>
    </w:p>
    <w:p w14:paraId="7E39A25C" w14:textId="77777777" w:rsidR="00E57EC9" w:rsidRDefault="00776CEA" w:rsidP="00E57EC9">
      <w:r w:rsidRPr="00034910">
        <w:lastRenderedPageBreak/>
        <w:t>Soudain</w:t>
      </w:r>
      <w:r w:rsidR="00E57EC9">
        <w:t xml:space="preserve">, </w:t>
      </w:r>
      <w:r w:rsidRPr="00034910">
        <w:t>tous deux demeurèrent pétrifiés sans songer à se séparer</w:t>
      </w:r>
      <w:r w:rsidR="00E57EC9">
        <w:t xml:space="preserve">. </w:t>
      </w:r>
      <w:r w:rsidRPr="00034910">
        <w:t>Un nouveau personnage venait de bondir dans la cla</w:t>
      </w:r>
      <w:r w:rsidRPr="00034910">
        <w:t>i</w:t>
      </w:r>
      <w:r w:rsidRPr="00034910">
        <w:t>rière</w:t>
      </w:r>
      <w:r w:rsidR="00E57EC9">
        <w:t xml:space="preserve">, </w:t>
      </w:r>
      <w:r w:rsidRPr="00034910">
        <w:t>un revolver à la main</w:t>
      </w:r>
      <w:r w:rsidR="00E57EC9">
        <w:t xml:space="preserve">, </w:t>
      </w:r>
      <w:r w:rsidRPr="00034910">
        <w:t>et braquant son arme sur eux</w:t>
      </w:r>
      <w:r w:rsidR="00E57EC9">
        <w:t xml:space="preserve">, </w:t>
      </w:r>
      <w:r w:rsidRPr="00034910">
        <w:t>cl</w:t>
      </w:r>
      <w:r w:rsidRPr="00034910">
        <w:t>a</w:t>
      </w:r>
      <w:r w:rsidRPr="00034910">
        <w:t>mait</w:t>
      </w:r>
      <w:r w:rsidR="00E57EC9">
        <w:t> :</w:t>
      </w:r>
    </w:p>
    <w:p w14:paraId="72AA0D37" w14:textId="77777777" w:rsidR="00E57EC9" w:rsidRDefault="00E57EC9" w:rsidP="00E57EC9">
      <w:r>
        <w:t>— </w:t>
      </w:r>
      <w:r w:rsidR="00776CEA" w:rsidRPr="00034910">
        <w:t>Rendez-vous</w:t>
      </w:r>
      <w:r>
        <w:t xml:space="preserve">, </w:t>
      </w:r>
      <w:r w:rsidR="00776CEA" w:rsidRPr="00034910">
        <w:t>ou je vous brûle</w:t>
      </w:r>
      <w:r>
        <w:t> !</w:t>
      </w:r>
    </w:p>
    <w:p w14:paraId="4458750B" w14:textId="77777777" w:rsidR="00A05A1F" w:rsidRDefault="00A05A1F" w:rsidP="00A05A1F">
      <w:pPr>
        <w:pStyle w:val="Centrsolidaire"/>
      </w:pPr>
      <w:r w:rsidRPr="00E57EC9">
        <w:rPr>
          <w:noProof/>
        </w:rPr>
        <w:drawing>
          <wp:inline distT="0" distB="0" distL="0" distR="0" wp14:anchorId="5B89E79C" wp14:editId="04299BBC">
            <wp:extent cx="5756910" cy="5017135"/>
            <wp:effectExtent l="0" t="0" r="0" b="0"/>
            <wp:docPr id="95" name="Image 8" descr="Une image contenant habits, chaussures, croquis, dessi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 8" descr="Une image contenant habits, chaussures, croquis, dessin&#10;&#10;Le contenu généré par l’IA peut être incorrect."/>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56910" cy="5017135"/>
                    </a:xfrm>
                    <a:prstGeom prst="rect">
                      <a:avLst/>
                    </a:prstGeom>
                    <a:noFill/>
                    <a:ln>
                      <a:noFill/>
                    </a:ln>
                  </pic:spPr>
                </pic:pic>
              </a:graphicData>
            </a:graphic>
          </wp:inline>
        </w:drawing>
      </w:r>
    </w:p>
    <w:p w14:paraId="108F10F3" w14:textId="77777777" w:rsidR="00A05A1F" w:rsidRDefault="00A05A1F" w:rsidP="00A05A1F">
      <w:pPr>
        <w:pStyle w:val="Centr14pt"/>
      </w:pPr>
      <w:r>
        <w:t>— </w:t>
      </w:r>
      <w:r w:rsidRPr="00E57EC9">
        <w:t>Rendez-vous</w:t>
      </w:r>
      <w:r>
        <w:t xml:space="preserve">, </w:t>
      </w:r>
      <w:r w:rsidRPr="00E57EC9">
        <w:t>ou je vous brûle</w:t>
      </w:r>
      <w:r>
        <w:t> !</w:t>
      </w:r>
    </w:p>
    <w:p w14:paraId="5DC0C78B" w14:textId="77777777" w:rsidR="00E57EC9" w:rsidRDefault="00776CEA" w:rsidP="00E57EC9">
      <w:proofErr w:type="spellStart"/>
      <w:r w:rsidRPr="00034910">
        <w:t>Fleuriane</w:t>
      </w:r>
      <w:proofErr w:type="spellEnd"/>
      <w:r w:rsidRPr="00034910">
        <w:t xml:space="preserve"> eut un cri éperdu</w:t>
      </w:r>
      <w:r w:rsidR="00E57EC9">
        <w:t> :</w:t>
      </w:r>
    </w:p>
    <w:p w14:paraId="6073BE3A" w14:textId="77777777" w:rsidR="00E57EC9" w:rsidRDefault="00E57EC9" w:rsidP="00E57EC9">
      <w:r>
        <w:t>— </w:t>
      </w:r>
      <w:r w:rsidR="00776CEA" w:rsidRPr="00034910">
        <w:t xml:space="preserve">Monsieur Dick </w:t>
      </w:r>
      <w:proofErr w:type="spellStart"/>
      <w:r w:rsidR="00776CEA" w:rsidRPr="00034910">
        <w:t>Fann</w:t>
      </w:r>
      <w:proofErr w:type="spellEnd"/>
      <w:r>
        <w:t> !</w:t>
      </w:r>
    </w:p>
    <w:p w14:paraId="17CFA7D9" w14:textId="77777777" w:rsidR="00E57EC9" w:rsidRDefault="00776CEA" w:rsidP="00E57EC9">
      <w:r w:rsidRPr="00034910">
        <w:t>Celui qui la menaçait de son revolver</w:t>
      </w:r>
      <w:r w:rsidR="00E57EC9">
        <w:t xml:space="preserve">, </w:t>
      </w:r>
      <w:r w:rsidRPr="00034910">
        <w:t>chancela</w:t>
      </w:r>
      <w:r w:rsidR="00E57EC9">
        <w:t xml:space="preserve">, </w:t>
      </w:r>
      <w:r w:rsidRPr="00034910">
        <w:t>recula d</w:t>
      </w:r>
      <w:r w:rsidR="00E57EC9">
        <w:t>’</w:t>
      </w:r>
      <w:r w:rsidRPr="00034910">
        <w:t>un pas</w:t>
      </w:r>
      <w:r w:rsidR="00E57EC9">
        <w:t xml:space="preserve">, </w:t>
      </w:r>
      <w:r w:rsidRPr="00034910">
        <w:t>bégayant d</w:t>
      </w:r>
      <w:r w:rsidR="00E57EC9">
        <w:t>’</w:t>
      </w:r>
      <w:r w:rsidRPr="00034910">
        <w:t>une voix étranglée</w:t>
      </w:r>
      <w:r w:rsidR="00E57EC9">
        <w:t xml:space="preserve">, </w:t>
      </w:r>
      <w:r w:rsidRPr="00034910">
        <w:t>stupéfaite</w:t>
      </w:r>
      <w:r w:rsidR="00E57EC9">
        <w:t xml:space="preserve">, </w:t>
      </w:r>
      <w:r w:rsidRPr="00034910">
        <w:t>déchirante</w:t>
      </w:r>
      <w:r w:rsidR="00E57EC9">
        <w:t> :</w:t>
      </w:r>
    </w:p>
    <w:p w14:paraId="4E2A7155" w14:textId="77777777" w:rsidR="00E57EC9" w:rsidRDefault="00E57EC9" w:rsidP="00E57EC9">
      <w:r>
        <w:lastRenderedPageBreak/>
        <w:t>— </w:t>
      </w:r>
      <w:r w:rsidR="00776CEA" w:rsidRPr="00034910">
        <w:t xml:space="preserve">Mademoiselle </w:t>
      </w:r>
      <w:proofErr w:type="spellStart"/>
      <w:r w:rsidR="00776CEA" w:rsidRPr="00034910">
        <w:t>Fleuriane</w:t>
      </w:r>
      <w:proofErr w:type="spellEnd"/>
      <w:r>
        <w:t xml:space="preserve"> ! </w:t>
      </w:r>
      <w:r w:rsidR="00776CEA" w:rsidRPr="00034910">
        <w:t>Monsieur Defrance</w:t>
      </w:r>
      <w:r>
        <w:t xml:space="preserve"> ! </w:t>
      </w:r>
      <w:r w:rsidR="00776CEA" w:rsidRPr="00034910">
        <w:t>Vous</w:t>
      </w:r>
      <w:r>
        <w:t xml:space="preserve"> ! </w:t>
      </w:r>
      <w:r w:rsidR="00776CEA" w:rsidRPr="00034910">
        <w:t>Vous</w:t>
      </w:r>
      <w:r>
        <w:t> !</w:t>
      </w:r>
    </w:p>
    <w:p w14:paraId="4201EC54" w14:textId="77777777" w:rsidR="00E57EC9" w:rsidRDefault="00776CEA" w:rsidP="00E57EC9">
      <w:r w:rsidRPr="00034910">
        <w:t>C</w:t>
      </w:r>
      <w:r w:rsidR="00E57EC9">
        <w:t>’</w:t>
      </w:r>
      <w:r w:rsidRPr="00034910">
        <w:t>était le détective amateur se retrouvant si inopinément en face de ses amis dont il avait été séparé depuis le détroit de Behring</w:t>
      </w:r>
      <w:r w:rsidR="00E57EC9">
        <w:t>.</w:t>
      </w:r>
    </w:p>
    <w:p w14:paraId="0C7173D6" w14:textId="77777777" w:rsidR="00E57EC9" w:rsidRDefault="00E57EC9" w:rsidP="00E57EC9">
      <w:r>
        <w:t>— </w:t>
      </w:r>
      <w:r w:rsidR="00776CEA" w:rsidRPr="00034910">
        <w:t>Mais on va vous arrêter</w:t>
      </w:r>
      <w:r>
        <w:t xml:space="preserve"> ! </w:t>
      </w:r>
      <w:r w:rsidR="00776CEA" w:rsidRPr="00034910">
        <w:t xml:space="preserve">On doit emprisonner quiconque sera trouvé dans la clairière de Saint Nicolas </w:t>
      </w:r>
      <w:proofErr w:type="spellStart"/>
      <w:r w:rsidR="00776CEA" w:rsidRPr="00034910">
        <w:t>Slavarède</w:t>
      </w:r>
      <w:proofErr w:type="spellEnd"/>
      <w:r>
        <w:t>.</w:t>
      </w:r>
    </w:p>
    <w:p w14:paraId="76D2AC82" w14:textId="77777777" w:rsidR="00E57EC9" w:rsidRDefault="00776CEA" w:rsidP="00E57EC9">
      <w:r w:rsidRPr="00034910">
        <w:t>Dick lui prit le bras</w:t>
      </w:r>
      <w:r w:rsidR="00E57EC9">
        <w:t xml:space="preserve">, </w:t>
      </w:r>
      <w:r w:rsidRPr="00034910">
        <w:t>le serra avec force</w:t>
      </w:r>
      <w:r w:rsidR="00E57EC9">
        <w:t>.</w:t>
      </w:r>
    </w:p>
    <w:p w14:paraId="6F9F9392" w14:textId="77777777" w:rsidR="00E57EC9" w:rsidRDefault="00E57EC9" w:rsidP="00E57EC9">
      <w:r>
        <w:t>— </w:t>
      </w:r>
      <w:r w:rsidR="00776CEA" w:rsidRPr="00034910">
        <w:t>Vous ne comprenez pas</w:t>
      </w:r>
      <w:r>
        <w:t xml:space="preserve"> ? </w:t>
      </w:r>
      <w:r w:rsidR="00776CEA" w:rsidRPr="00034910">
        <w:t>Arrêtés</w:t>
      </w:r>
      <w:r>
        <w:t xml:space="preserve">, </w:t>
      </w:r>
      <w:r w:rsidR="00776CEA" w:rsidRPr="00034910">
        <w:t>jetés en prison</w:t>
      </w:r>
      <w:r>
        <w:t xml:space="preserve"> ? </w:t>
      </w:r>
      <w:r w:rsidR="00776CEA" w:rsidRPr="00034910">
        <w:t>Vous</w:t>
      </w:r>
      <w:r>
        <w:t xml:space="preserve"> ! </w:t>
      </w:r>
      <w:r w:rsidR="00776CEA" w:rsidRPr="00034910">
        <w:t>Elle</w:t>
      </w:r>
      <w:r>
        <w:t xml:space="preserve"> ! </w:t>
      </w:r>
      <w:r w:rsidR="00776CEA" w:rsidRPr="00034910">
        <w:t>Je vous suivais de loin</w:t>
      </w:r>
      <w:r>
        <w:t xml:space="preserve">. </w:t>
      </w:r>
      <w:r w:rsidR="00776CEA" w:rsidRPr="00034910">
        <w:t>À vous voir soumis aux ordres de Larmette</w:t>
      </w:r>
      <w:r>
        <w:t xml:space="preserve">, </w:t>
      </w:r>
      <w:r w:rsidR="00776CEA" w:rsidRPr="00034910">
        <w:t>je conclus qu</w:t>
      </w:r>
      <w:r>
        <w:t>’</w:t>
      </w:r>
      <w:r w:rsidR="00776CEA" w:rsidRPr="00034910">
        <w:t>il vous avait conquis moralement</w:t>
      </w:r>
      <w:r>
        <w:t>.</w:t>
      </w:r>
    </w:p>
    <w:p w14:paraId="405619C2" w14:textId="77777777" w:rsidR="00E57EC9" w:rsidRDefault="00E57EC9" w:rsidP="00E57EC9">
      <w:r>
        <w:t>— </w:t>
      </w:r>
      <w:r w:rsidR="00776CEA" w:rsidRPr="00034910">
        <w:t>Conquis</w:t>
      </w:r>
      <w:r>
        <w:t xml:space="preserve"> ? </w:t>
      </w:r>
      <w:r w:rsidR="00776CEA" w:rsidRPr="00034910">
        <w:t>Dites réduits en esclavage</w:t>
      </w:r>
      <w:r>
        <w:t xml:space="preserve"> ! </w:t>
      </w:r>
      <w:r w:rsidR="00776CEA" w:rsidRPr="00034910">
        <w:t xml:space="preserve">gémit </w:t>
      </w:r>
      <w:proofErr w:type="spellStart"/>
      <w:r w:rsidR="00776CEA" w:rsidRPr="00034910">
        <w:t>Fleuriane</w:t>
      </w:r>
      <w:proofErr w:type="spellEnd"/>
      <w:r>
        <w:t xml:space="preserve">. </w:t>
      </w:r>
      <w:r w:rsidR="00776CEA" w:rsidRPr="00034910">
        <w:t>Pour l</w:t>
      </w:r>
      <w:r>
        <w:t>’</w:t>
      </w:r>
      <w:r w:rsidR="00776CEA" w:rsidRPr="00034910">
        <w:t>empêcher de me faire périr sous le knout</w:t>
      </w:r>
      <w:r>
        <w:t xml:space="preserve">, </w:t>
      </w:r>
      <w:r w:rsidR="00776CEA" w:rsidRPr="00034910">
        <w:t>mon père a d</w:t>
      </w:r>
      <w:r w:rsidR="00776CEA" w:rsidRPr="00034910">
        <w:t>é</w:t>
      </w:r>
      <w:r w:rsidR="00776CEA" w:rsidRPr="00034910">
        <w:t xml:space="preserve">claré </w:t>
      </w:r>
      <w:r w:rsidR="00776CEA" w:rsidRPr="00034910">
        <w:rPr>
          <w:i/>
          <w:iCs/>
        </w:rPr>
        <w:t xml:space="preserve">par écrit </w:t>
      </w:r>
      <w:r w:rsidR="00776CEA" w:rsidRPr="00034910">
        <w:t>être le voleur du radium et des corindons</w:t>
      </w:r>
      <w:r>
        <w:t>.</w:t>
      </w:r>
    </w:p>
    <w:p w14:paraId="6BC984D9" w14:textId="77777777" w:rsidR="00E57EC9" w:rsidRDefault="00E57EC9" w:rsidP="00E57EC9">
      <w:r>
        <w:t>— </w:t>
      </w:r>
      <w:r w:rsidR="00776CEA" w:rsidRPr="00034910">
        <w:t>Oh</w:t>
      </w:r>
      <w:r>
        <w:t xml:space="preserve"> ! </w:t>
      </w:r>
      <w:r w:rsidR="00776CEA" w:rsidRPr="00034910">
        <w:t>je vous sauverai malgré tout</w:t>
      </w:r>
      <w:r>
        <w:t>.</w:t>
      </w:r>
    </w:p>
    <w:p w14:paraId="1D811CC9" w14:textId="77777777" w:rsidR="00E57EC9" w:rsidRDefault="00776CEA" w:rsidP="00E57EC9">
      <w:r w:rsidRPr="00034910">
        <w:t>Defrance esquissa un geste dubitatif</w:t>
      </w:r>
      <w:r w:rsidR="00E57EC9">
        <w:t xml:space="preserve">, </w:t>
      </w:r>
      <w:r w:rsidRPr="00034910">
        <w:t xml:space="preserve">mais </w:t>
      </w:r>
      <w:proofErr w:type="spellStart"/>
      <w:r w:rsidRPr="00034910">
        <w:t>Fleuriane</w:t>
      </w:r>
      <w:proofErr w:type="spellEnd"/>
      <w:r w:rsidRPr="00034910">
        <w:t xml:space="preserve"> l</w:t>
      </w:r>
      <w:r w:rsidR="00E57EC9">
        <w:t>’</w:t>
      </w:r>
      <w:r w:rsidRPr="00034910">
        <w:t>interrompit</w:t>
      </w:r>
      <w:r w:rsidR="00E57EC9">
        <w:t> :</w:t>
      </w:r>
    </w:p>
    <w:p w14:paraId="3491C38F" w14:textId="77777777" w:rsidR="00E57EC9" w:rsidRDefault="00E57EC9" w:rsidP="00E57EC9">
      <w:r>
        <w:t>— </w:t>
      </w:r>
      <w:r w:rsidR="00776CEA" w:rsidRPr="00034910">
        <w:t>J</w:t>
      </w:r>
      <w:r>
        <w:t>’</w:t>
      </w:r>
      <w:r w:rsidR="00776CEA" w:rsidRPr="00034910">
        <w:t>en suis sûre</w:t>
      </w:r>
      <w:r>
        <w:t xml:space="preserve">, </w:t>
      </w:r>
      <w:r w:rsidR="00776CEA" w:rsidRPr="00034910">
        <w:t>moi</w:t>
      </w:r>
      <w:r>
        <w:t xml:space="preserve">… ; </w:t>
      </w:r>
      <w:r w:rsidR="00776CEA" w:rsidRPr="00034910">
        <w:t>j</w:t>
      </w:r>
      <w:r>
        <w:t>’</w:t>
      </w:r>
      <w:r w:rsidR="00776CEA" w:rsidRPr="00034910">
        <w:t>ai confiance</w:t>
      </w:r>
      <w:r>
        <w:t xml:space="preserve">. </w:t>
      </w:r>
      <w:r w:rsidR="00776CEA" w:rsidRPr="00034910">
        <w:t>Dites ce que nous devons faire</w:t>
      </w:r>
      <w:r>
        <w:t xml:space="preserve">, </w:t>
      </w:r>
      <w:r w:rsidR="00776CEA" w:rsidRPr="00034910">
        <w:t>je le ferai</w:t>
      </w:r>
      <w:r>
        <w:t>.</w:t>
      </w:r>
    </w:p>
    <w:p w14:paraId="6E2D3612" w14:textId="77777777" w:rsidR="00E57EC9" w:rsidRDefault="00776CEA" w:rsidP="00E57EC9">
      <w:r w:rsidRPr="00034910">
        <w:t>Dick adressa à la jeune fille un regard reconnaissant</w:t>
      </w:r>
      <w:r w:rsidR="00E57EC9">
        <w:t xml:space="preserve">. </w:t>
      </w:r>
      <w:r w:rsidRPr="00034910">
        <w:t>Puis</w:t>
      </w:r>
      <w:r w:rsidR="00E57EC9">
        <w:t xml:space="preserve">, </w:t>
      </w:r>
      <w:r w:rsidRPr="00034910">
        <w:t>avec cette netteté qui le caractérisait</w:t>
      </w:r>
      <w:r w:rsidR="00E57EC9">
        <w:t xml:space="preserve">, </w:t>
      </w:r>
      <w:r w:rsidRPr="00034910">
        <w:t>il parla</w:t>
      </w:r>
      <w:r w:rsidR="00E57EC9">
        <w:t> :</w:t>
      </w:r>
    </w:p>
    <w:p w14:paraId="6BFA9091" w14:textId="77777777" w:rsidR="00E57EC9" w:rsidRDefault="00E57EC9" w:rsidP="00E57EC9">
      <w:r>
        <w:t>— </w:t>
      </w:r>
      <w:r w:rsidR="00776CEA" w:rsidRPr="00034910">
        <w:t>D</w:t>
      </w:r>
      <w:r>
        <w:t>’</w:t>
      </w:r>
      <w:r w:rsidR="00776CEA" w:rsidRPr="00034910">
        <w:t>abord</w:t>
      </w:r>
      <w:r>
        <w:t xml:space="preserve">, </w:t>
      </w:r>
      <w:r w:rsidR="00776CEA" w:rsidRPr="00034910">
        <w:t>sachez ce qui est</w:t>
      </w:r>
      <w:r>
        <w:t xml:space="preserve">. </w:t>
      </w:r>
      <w:r w:rsidR="00776CEA" w:rsidRPr="00034910">
        <w:t>Un pensionnat de jeunes filles nobles a fêté un anniversaire par un repas champêtre</w:t>
      </w:r>
      <w:r>
        <w:t xml:space="preserve"> ; </w:t>
      </w:r>
      <w:r w:rsidR="00776CEA" w:rsidRPr="00034910">
        <w:t>ce festin eut lieu ici</w:t>
      </w:r>
      <w:r>
        <w:t xml:space="preserve">, </w:t>
      </w:r>
      <w:r w:rsidR="00776CEA" w:rsidRPr="00034910">
        <w:t>hier</w:t>
      </w:r>
      <w:r>
        <w:t xml:space="preserve">, </w:t>
      </w:r>
      <w:r w:rsidR="00776CEA" w:rsidRPr="00034910">
        <w:t xml:space="preserve">dans cette clairière de Nicolas </w:t>
      </w:r>
      <w:proofErr w:type="spellStart"/>
      <w:r w:rsidR="00776CEA" w:rsidRPr="00034910">
        <w:t>Slavarède</w:t>
      </w:r>
      <w:proofErr w:type="spellEnd"/>
      <w:r>
        <w:t xml:space="preserve">. </w:t>
      </w:r>
      <w:r w:rsidR="00776CEA" w:rsidRPr="00034910">
        <w:t>Elles rentrèrent à la pension souffrant d</w:t>
      </w:r>
      <w:r>
        <w:t>’</w:t>
      </w:r>
      <w:r w:rsidR="00776CEA" w:rsidRPr="00034910">
        <w:t xml:space="preserve">un mal </w:t>
      </w:r>
      <w:r w:rsidR="00776CEA" w:rsidRPr="00034910">
        <w:lastRenderedPageBreak/>
        <w:t>étrange</w:t>
      </w:r>
      <w:r>
        <w:t xml:space="preserve">. </w:t>
      </w:r>
      <w:r w:rsidR="00776CEA" w:rsidRPr="00034910">
        <w:t>Maîtresses et élèves portaient sur le corps des brûlures et aucune n</w:t>
      </w:r>
      <w:r>
        <w:t>’</w:t>
      </w:r>
      <w:r w:rsidR="00776CEA" w:rsidRPr="00034910">
        <w:t>avait eu conscience de se brûler</w:t>
      </w:r>
      <w:r>
        <w:t>.</w:t>
      </w:r>
    </w:p>
    <w:p w14:paraId="51A15500" w14:textId="77777777" w:rsidR="00E57EC9" w:rsidRDefault="00776CEA" w:rsidP="00E57EC9">
      <w:r w:rsidRPr="00034910">
        <w:t>Un double cri souligna l</w:t>
      </w:r>
      <w:r w:rsidR="00E57EC9">
        <w:t>’</w:t>
      </w:r>
      <w:r w:rsidRPr="00034910">
        <w:t>affirmation</w:t>
      </w:r>
      <w:r w:rsidR="00E57EC9">
        <w:t>.</w:t>
      </w:r>
    </w:p>
    <w:p w14:paraId="76972EF9" w14:textId="77777777" w:rsidR="00E57EC9" w:rsidRDefault="00E57EC9" w:rsidP="00E57EC9">
      <w:r>
        <w:t>— </w:t>
      </w:r>
      <w:r w:rsidR="00776CEA" w:rsidRPr="00034910">
        <w:t>Je comprends</w:t>
      </w:r>
      <w:r>
        <w:t xml:space="preserve">… </w:t>
      </w:r>
      <w:r w:rsidR="00776CEA" w:rsidRPr="00034910">
        <w:t>Tenez</w:t>
      </w:r>
      <w:r>
        <w:t xml:space="preserve">, </w:t>
      </w:r>
      <w:r w:rsidR="00776CEA" w:rsidRPr="00034910">
        <w:t>comme nos mains</w:t>
      </w:r>
      <w:r>
        <w:t xml:space="preserve">, </w:t>
      </w:r>
      <w:r w:rsidR="00776CEA" w:rsidRPr="00034910">
        <w:t>notre visage</w:t>
      </w:r>
      <w:r>
        <w:t>…</w:t>
      </w:r>
    </w:p>
    <w:p w14:paraId="7C3EDDDF" w14:textId="77777777" w:rsidR="00E57EC9" w:rsidRDefault="00E57EC9" w:rsidP="00E57EC9">
      <w:r>
        <w:t>— </w:t>
      </w:r>
      <w:r w:rsidR="00776CEA" w:rsidRPr="00034910">
        <w:t>Quoi</w:t>
      </w:r>
      <w:r>
        <w:t xml:space="preserve">, </w:t>
      </w:r>
      <w:r w:rsidR="00776CEA" w:rsidRPr="00034910">
        <w:t>vous aussi</w:t>
      </w:r>
      <w:r>
        <w:t> ?</w:t>
      </w:r>
    </w:p>
    <w:p w14:paraId="35BAB1F0" w14:textId="77777777" w:rsidR="00E57EC9" w:rsidRDefault="00E57EC9" w:rsidP="00E57EC9">
      <w:r>
        <w:t>— </w:t>
      </w:r>
      <w:r w:rsidR="00776CEA" w:rsidRPr="00034910">
        <w:t xml:space="preserve">Ce Larmette nous a employés à déterrer son </w:t>
      </w:r>
      <w:r>
        <w:t>« </w:t>
      </w:r>
      <w:r w:rsidR="00776CEA" w:rsidRPr="00034910">
        <w:t>trésor</w:t>
      </w:r>
      <w:r>
        <w:t xml:space="preserve"> », </w:t>
      </w:r>
      <w:r w:rsidR="00776CEA" w:rsidRPr="00034910">
        <w:t>avec l</w:t>
      </w:r>
      <w:r>
        <w:t>’</w:t>
      </w:r>
      <w:r w:rsidR="00776CEA" w:rsidRPr="00034910">
        <w:t>aide d</w:t>
      </w:r>
      <w:r>
        <w:t>’</w:t>
      </w:r>
      <w:r w:rsidR="00776CEA" w:rsidRPr="00034910">
        <w:t>un complice qui est retourné vers lui</w:t>
      </w:r>
      <w:r>
        <w:t xml:space="preserve">… </w:t>
      </w:r>
      <w:r w:rsidR="00776CEA" w:rsidRPr="00034910">
        <w:t>J</w:t>
      </w:r>
      <w:r>
        <w:t>’</w:t>
      </w:r>
      <w:r w:rsidR="00776CEA" w:rsidRPr="00034910">
        <w:t>ai eu le sentiment que le radium</w:t>
      </w:r>
      <w:r>
        <w:t>…</w:t>
      </w:r>
    </w:p>
    <w:p w14:paraId="4A828D36" w14:textId="77777777" w:rsidR="00E57EC9" w:rsidRDefault="00E57EC9" w:rsidP="00E57EC9">
      <w:r>
        <w:t>— </w:t>
      </w:r>
      <w:r w:rsidR="00776CEA" w:rsidRPr="00034910">
        <w:t>Vous y êtes</w:t>
      </w:r>
      <w:r>
        <w:t xml:space="preserve">… </w:t>
      </w:r>
      <w:r w:rsidR="00776CEA" w:rsidRPr="00034910">
        <w:t>le radium</w:t>
      </w:r>
      <w:r>
        <w:t xml:space="preserve">. </w:t>
      </w:r>
      <w:r w:rsidR="00776CEA" w:rsidRPr="00034910">
        <w:t>Avisé de ce qui se passait à l</w:t>
      </w:r>
      <w:r>
        <w:t>’</w:t>
      </w:r>
      <w:r w:rsidR="00776CEA" w:rsidRPr="00034910">
        <w:t>Institut des Nobles Barines</w:t>
      </w:r>
      <w:r>
        <w:t xml:space="preserve">, </w:t>
      </w:r>
      <w:r w:rsidR="00776CEA" w:rsidRPr="00034910">
        <w:t>je ne tardai pas à être convaincu</w:t>
      </w:r>
      <w:r>
        <w:t xml:space="preserve">. </w:t>
      </w:r>
      <w:r w:rsidR="00776CEA" w:rsidRPr="00034910">
        <w:t>Brûlures produites par les radiations</w:t>
      </w:r>
      <w:r>
        <w:t xml:space="preserve">. </w:t>
      </w:r>
      <w:r w:rsidR="00776CEA" w:rsidRPr="00034910">
        <w:t xml:space="preserve">Donc radium enfoui dans la forêt de </w:t>
      </w:r>
      <w:proofErr w:type="spellStart"/>
      <w:r w:rsidR="00776CEA" w:rsidRPr="00034910">
        <w:t>Bjorsky</w:t>
      </w:r>
      <w:proofErr w:type="spellEnd"/>
      <w:r w:rsidR="00776CEA" w:rsidRPr="00034910">
        <w:t xml:space="preserve"> et en notable quantité</w:t>
      </w:r>
      <w:r>
        <w:t xml:space="preserve">. </w:t>
      </w:r>
      <w:r w:rsidR="00776CEA" w:rsidRPr="00034910">
        <w:t>Pourquoi enfouir ce corps précieux</w:t>
      </w:r>
      <w:r>
        <w:t xml:space="preserve">, </w:t>
      </w:r>
      <w:r w:rsidR="00776CEA" w:rsidRPr="00034910">
        <w:t>sinon parce que l</w:t>
      </w:r>
      <w:r>
        <w:t>’</w:t>
      </w:r>
      <w:r w:rsidR="00776CEA" w:rsidRPr="00034910">
        <w:t>on n</w:t>
      </w:r>
      <w:r>
        <w:t>’</w:t>
      </w:r>
      <w:r w:rsidR="00776CEA" w:rsidRPr="00034910">
        <w:t>ose avouer qu</w:t>
      </w:r>
      <w:r>
        <w:t>’</w:t>
      </w:r>
      <w:r w:rsidR="00776CEA" w:rsidRPr="00034910">
        <w:t>on le po</w:t>
      </w:r>
      <w:r w:rsidR="00776CEA" w:rsidRPr="00034910">
        <w:t>s</w:t>
      </w:r>
      <w:r w:rsidR="00776CEA" w:rsidRPr="00034910">
        <w:t>sède</w:t>
      </w:r>
      <w:r>
        <w:t xml:space="preserve"> ? </w:t>
      </w:r>
      <w:r w:rsidR="00776CEA" w:rsidRPr="00034910">
        <w:t>Cette crainte implique possession illicite</w:t>
      </w:r>
      <w:r>
        <w:t xml:space="preserve">. </w:t>
      </w:r>
      <w:r w:rsidR="00776CEA" w:rsidRPr="00034910">
        <w:t>Un nom me vint aussitôt à l</w:t>
      </w:r>
      <w:r>
        <w:t>’</w:t>
      </w:r>
      <w:r w:rsidR="00776CEA" w:rsidRPr="00034910">
        <w:t>esprit</w:t>
      </w:r>
      <w:r>
        <w:t xml:space="preserve"> : </w:t>
      </w:r>
      <w:r w:rsidR="00776CEA" w:rsidRPr="00034910">
        <w:t>Larmette</w:t>
      </w:r>
      <w:r>
        <w:t xml:space="preserve">. </w:t>
      </w:r>
      <w:r w:rsidR="00776CEA" w:rsidRPr="00034910">
        <w:t>Et ne soupçonnant pas que je vous trouverais ici</w:t>
      </w:r>
      <w:r>
        <w:t xml:space="preserve">, </w:t>
      </w:r>
      <w:r w:rsidR="00776CEA" w:rsidRPr="00034910">
        <w:t>sachant que le misérable</w:t>
      </w:r>
      <w:r>
        <w:t xml:space="preserve">, </w:t>
      </w:r>
      <w:r w:rsidR="00776CEA" w:rsidRPr="00034910">
        <w:t>ayant assisté à une réception au Kremlin</w:t>
      </w:r>
      <w:r>
        <w:t xml:space="preserve">, </w:t>
      </w:r>
      <w:r w:rsidR="00776CEA" w:rsidRPr="00034910">
        <w:t>avait entendu sûrement parler de l</w:t>
      </w:r>
      <w:r>
        <w:t>’</w:t>
      </w:r>
      <w:r w:rsidR="00776CEA" w:rsidRPr="00034910">
        <w:t>étrange aventure des Nobles Barines</w:t>
      </w:r>
      <w:r>
        <w:t xml:space="preserve">, </w:t>
      </w:r>
      <w:r w:rsidR="00776CEA" w:rsidRPr="00034910">
        <w:t>j</w:t>
      </w:r>
      <w:r>
        <w:t>’</w:t>
      </w:r>
      <w:r w:rsidR="00776CEA" w:rsidRPr="00034910">
        <w:t>ai instruit la police russe</w:t>
      </w:r>
      <w:r>
        <w:t xml:space="preserve">. </w:t>
      </w:r>
      <w:r w:rsidR="00776CEA" w:rsidRPr="00034910">
        <w:t>À cette heure</w:t>
      </w:r>
      <w:r>
        <w:t xml:space="preserve">, </w:t>
      </w:r>
      <w:r w:rsidR="00776CEA" w:rsidRPr="00034910">
        <w:t xml:space="preserve">une </w:t>
      </w:r>
      <w:proofErr w:type="spellStart"/>
      <w:r w:rsidR="00776CEA" w:rsidRPr="00034910">
        <w:t>sotnia</w:t>
      </w:r>
      <w:proofErr w:type="spellEnd"/>
      <w:r w:rsidR="00776CEA" w:rsidRPr="00034910">
        <w:t xml:space="preserve"> de cosaques cerne cette partie du bois</w:t>
      </w:r>
      <w:r>
        <w:t xml:space="preserve">, </w:t>
      </w:r>
      <w:r w:rsidR="00776CEA" w:rsidRPr="00034910">
        <w:t>prête à intervenir au premier signal</w:t>
      </w:r>
      <w:r>
        <w:t xml:space="preserve">, </w:t>
      </w:r>
      <w:r w:rsidR="00776CEA" w:rsidRPr="00034910">
        <w:t>et ce signal</w:t>
      </w:r>
      <w:r>
        <w:t xml:space="preserve">, </w:t>
      </w:r>
      <w:r w:rsidR="00776CEA" w:rsidRPr="00034910">
        <w:t>il faut que je le donne</w:t>
      </w:r>
      <w:r>
        <w:t>.</w:t>
      </w:r>
    </w:p>
    <w:p w14:paraId="2355F976" w14:textId="77777777" w:rsidR="00E57EC9" w:rsidRDefault="00E57EC9" w:rsidP="00E57EC9">
      <w:r>
        <w:t>— </w:t>
      </w:r>
      <w:r w:rsidR="00776CEA" w:rsidRPr="00034910">
        <w:t>Eh bien</w:t>
      </w:r>
      <w:r>
        <w:t xml:space="preserve">, </w:t>
      </w:r>
      <w:r w:rsidR="00776CEA" w:rsidRPr="00034910">
        <w:t>donnez-le</w:t>
      </w:r>
      <w:r>
        <w:t>.</w:t>
      </w:r>
    </w:p>
    <w:p w14:paraId="7A3B0C24" w14:textId="77777777" w:rsidR="00E57EC9" w:rsidRDefault="00776CEA" w:rsidP="00E57EC9">
      <w:r w:rsidRPr="00034910">
        <w:t>Dick sursauta</w:t>
      </w:r>
      <w:r w:rsidR="00E57EC9">
        <w:t xml:space="preserve">. </w:t>
      </w:r>
      <w:r w:rsidRPr="00034910">
        <w:t xml:space="preserve">Très paisiblement </w:t>
      </w:r>
      <w:proofErr w:type="spellStart"/>
      <w:r w:rsidRPr="00034910">
        <w:t>Fleuriane</w:t>
      </w:r>
      <w:proofErr w:type="spellEnd"/>
      <w:r w:rsidRPr="00034910">
        <w:t xml:space="preserve"> avait prononcé ces quatre mots</w:t>
      </w:r>
      <w:r w:rsidR="00E57EC9">
        <w:t>.</w:t>
      </w:r>
    </w:p>
    <w:p w14:paraId="2E4AAC5C" w14:textId="77777777" w:rsidR="00E57EC9" w:rsidRDefault="00E57EC9" w:rsidP="00E57EC9">
      <w:r>
        <w:t>— </w:t>
      </w:r>
      <w:r w:rsidR="00776CEA" w:rsidRPr="00034910">
        <w:t>Mais le donner</w:t>
      </w:r>
      <w:r>
        <w:t xml:space="preserve">, </w:t>
      </w:r>
      <w:r w:rsidR="00776CEA" w:rsidRPr="00034910">
        <w:t>c</w:t>
      </w:r>
      <w:r>
        <w:t>’</w:t>
      </w:r>
      <w:r w:rsidR="00776CEA" w:rsidRPr="00034910">
        <w:t>est</w:t>
      </w:r>
      <w:r>
        <w:t>…</w:t>
      </w:r>
    </w:p>
    <w:p w14:paraId="3106F364" w14:textId="77777777" w:rsidR="00E57EC9" w:rsidRDefault="00E57EC9" w:rsidP="00E57EC9">
      <w:r>
        <w:t>— </w:t>
      </w:r>
      <w:r w:rsidR="00776CEA" w:rsidRPr="00034910">
        <w:t>C</w:t>
      </w:r>
      <w:r>
        <w:t>’</w:t>
      </w:r>
      <w:r w:rsidR="00776CEA" w:rsidRPr="00034910">
        <w:t>est nous faire emprisonner</w:t>
      </w:r>
      <w:r>
        <w:t xml:space="preserve"> ; </w:t>
      </w:r>
      <w:r w:rsidR="00776CEA" w:rsidRPr="00034910">
        <w:t>c</w:t>
      </w:r>
      <w:r>
        <w:t>’</w:t>
      </w:r>
      <w:r w:rsidR="00776CEA" w:rsidRPr="00034910">
        <w:t>est pousser Larmette à rendre public le papier que père a signé</w:t>
      </w:r>
      <w:r>
        <w:t xml:space="preserve">. </w:t>
      </w:r>
      <w:r w:rsidR="00776CEA" w:rsidRPr="00034910">
        <w:t>Je le sais bien</w:t>
      </w:r>
      <w:r>
        <w:t xml:space="preserve">… </w:t>
      </w:r>
      <w:r w:rsidR="00776CEA" w:rsidRPr="00034910">
        <w:lastRenderedPageBreak/>
        <w:t>Seul</w:t>
      </w:r>
      <w:r w:rsidR="00776CEA" w:rsidRPr="00034910">
        <w:t>e</w:t>
      </w:r>
      <w:r w:rsidR="00776CEA" w:rsidRPr="00034910">
        <w:t>ment</w:t>
      </w:r>
      <w:r>
        <w:t xml:space="preserve">, </w:t>
      </w:r>
      <w:r w:rsidR="00776CEA" w:rsidRPr="00034910">
        <w:t>monsieur Dick</w:t>
      </w:r>
      <w:r>
        <w:t xml:space="preserve">, </w:t>
      </w:r>
      <w:r w:rsidR="00776CEA" w:rsidRPr="00034910">
        <w:t>l</w:t>
      </w:r>
      <w:r>
        <w:t>’</w:t>
      </w:r>
      <w:r w:rsidR="00776CEA" w:rsidRPr="00034910">
        <w:t>honneur de mon père</w:t>
      </w:r>
      <w:r>
        <w:t xml:space="preserve">, </w:t>
      </w:r>
      <w:r w:rsidR="00776CEA" w:rsidRPr="00034910">
        <w:t>le mien sont un peu à vous</w:t>
      </w:r>
      <w:r>
        <w:t xml:space="preserve">, </w:t>
      </w:r>
      <w:r w:rsidR="00776CEA" w:rsidRPr="00034910">
        <w:t>j</w:t>
      </w:r>
      <w:r>
        <w:t>’</w:t>
      </w:r>
      <w:r w:rsidR="00776CEA" w:rsidRPr="00034910">
        <w:t>imagine</w:t>
      </w:r>
      <w:r>
        <w:t xml:space="preserve">, </w:t>
      </w:r>
      <w:r w:rsidR="00776CEA" w:rsidRPr="00034910">
        <w:t>aussi je suis certaine que vous réussirez à nous le conserver</w:t>
      </w:r>
      <w:r>
        <w:t>.</w:t>
      </w:r>
    </w:p>
    <w:p w14:paraId="7FE764CA" w14:textId="77777777" w:rsidR="00E57EC9" w:rsidRDefault="00E57EC9" w:rsidP="00E57EC9">
      <w:r>
        <w:t>— </w:t>
      </w:r>
      <w:r w:rsidR="00776CEA" w:rsidRPr="00034910">
        <w:t>Prends garde</w:t>
      </w:r>
      <w:r>
        <w:t xml:space="preserve">, </w:t>
      </w:r>
      <w:r w:rsidR="00776CEA" w:rsidRPr="00034910">
        <w:t>s</w:t>
      </w:r>
      <w:r>
        <w:t>’</w:t>
      </w:r>
      <w:r w:rsidR="00776CEA" w:rsidRPr="00034910">
        <w:t>exclama le Canadien</w:t>
      </w:r>
      <w:r>
        <w:t xml:space="preserve">, </w:t>
      </w:r>
      <w:r w:rsidR="00776CEA" w:rsidRPr="00034910">
        <w:t>tu demandes des choses au-dessus du pouvoir d</w:t>
      </w:r>
      <w:r>
        <w:t>’</w:t>
      </w:r>
      <w:r w:rsidR="00776CEA" w:rsidRPr="00034910">
        <w:t>un homme</w:t>
      </w:r>
      <w:r>
        <w:t>…</w:t>
      </w:r>
    </w:p>
    <w:p w14:paraId="412DFD2C" w14:textId="77777777" w:rsidR="00E57EC9" w:rsidRDefault="00776CEA" w:rsidP="00E57EC9">
      <w:r w:rsidRPr="00034910">
        <w:t>Elle ne le laissa pas continuer</w:t>
      </w:r>
      <w:r w:rsidR="00E57EC9">
        <w:t>.</w:t>
      </w:r>
    </w:p>
    <w:p w14:paraId="3A0F097F" w14:textId="77777777" w:rsidR="00E57EC9" w:rsidRDefault="00E57EC9" w:rsidP="00E57EC9">
      <w:r>
        <w:t>— </w:t>
      </w:r>
      <w:r w:rsidR="00776CEA" w:rsidRPr="00034910">
        <w:t>Ce n</w:t>
      </w:r>
      <w:r>
        <w:t>’</w:t>
      </w:r>
      <w:r w:rsidR="00776CEA" w:rsidRPr="00034910">
        <w:t xml:space="preserve">est point à </w:t>
      </w:r>
      <w:r>
        <w:t>« </w:t>
      </w:r>
      <w:r w:rsidR="00776CEA" w:rsidRPr="00034910">
        <w:t>un homme</w:t>
      </w:r>
      <w:r>
        <w:t> »</w:t>
      </w:r>
      <w:r w:rsidR="00776CEA" w:rsidRPr="00034910">
        <w:t xml:space="preserve"> que je confie notre ho</w:t>
      </w:r>
      <w:r w:rsidR="00776CEA" w:rsidRPr="00034910">
        <w:t>n</w:t>
      </w:r>
      <w:r w:rsidR="00776CEA" w:rsidRPr="00034910">
        <w:t>neur</w:t>
      </w:r>
      <w:r>
        <w:t xml:space="preserve">, </w:t>
      </w:r>
      <w:r w:rsidR="00776CEA" w:rsidRPr="00034910">
        <w:t>père</w:t>
      </w:r>
      <w:r>
        <w:t xml:space="preserve">, </w:t>
      </w:r>
      <w:r w:rsidR="00776CEA" w:rsidRPr="00034910">
        <w:t>c</w:t>
      </w:r>
      <w:r>
        <w:t>’</w:t>
      </w:r>
      <w:r w:rsidR="00776CEA" w:rsidRPr="00034910">
        <w:t>est à mon</w:t>
      </w:r>
      <w:r>
        <w:t xml:space="preserve">… </w:t>
      </w:r>
      <w:r w:rsidR="00776CEA" w:rsidRPr="00034910">
        <w:t>fiancé</w:t>
      </w:r>
      <w:r>
        <w:t> !</w:t>
      </w:r>
    </w:p>
    <w:p w14:paraId="13F700A8" w14:textId="77777777" w:rsidR="00E57EC9" w:rsidRDefault="00776CEA" w:rsidP="00E57EC9">
      <w:r w:rsidRPr="00034910">
        <w:t>D</w:t>
      </w:r>
      <w:r w:rsidR="00E57EC9">
        <w:t>’</w:t>
      </w:r>
      <w:r w:rsidRPr="00034910">
        <w:t>un mouvement brusque</w:t>
      </w:r>
      <w:r w:rsidR="00E57EC9">
        <w:t xml:space="preserve">, </w:t>
      </w:r>
      <w:r w:rsidRPr="00034910">
        <w:t>Dick saisit la main de la jeune fille</w:t>
      </w:r>
      <w:r w:rsidR="00E57EC9">
        <w:t xml:space="preserve">, </w:t>
      </w:r>
      <w:r w:rsidRPr="00034910">
        <w:t>la porta à ses lèvres</w:t>
      </w:r>
      <w:r w:rsidR="00E57EC9">
        <w:t xml:space="preserve">, </w:t>
      </w:r>
      <w:r w:rsidRPr="00034910">
        <w:t>et d</w:t>
      </w:r>
      <w:r w:rsidR="00E57EC9">
        <w:t>’</w:t>
      </w:r>
      <w:r w:rsidRPr="00034910">
        <w:t>une voix frémissante</w:t>
      </w:r>
      <w:r w:rsidR="00E57EC9">
        <w:t> :</w:t>
      </w:r>
    </w:p>
    <w:p w14:paraId="1F1D2C62" w14:textId="77777777" w:rsidR="00E57EC9" w:rsidRDefault="00E57EC9" w:rsidP="00E57EC9">
      <w:r>
        <w:t>— </w:t>
      </w:r>
      <w:r w:rsidR="00776CEA" w:rsidRPr="00034910">
        <w:t>Voici ce qu</w:t>
      </w:r>
      <w:r>
        <w:t>’</w:t>
      </w:r>
      <w:r w:rsidR="00776CEA" w:rsidRPr="00034910">
        <w:t>il y a à faire</w:t>
      </w:r>
      <w:r>
        <w:t xml:space="preserve">. </w:t>
      </w:r>
      <w:r w:rsidR="00776CEA" w:rsidRPr="00034910">
        <w:t>Larmette doit-il venir vous r</w:t>
      </w:r>
      <w:r w:rsidR="00776CEA" w:rsidRPr="00034910">
        <w:t>e</w:t>
      </w:r>
      <w:r w:rsidR="00776CEA" w:rsidRPr="00034910">
        <w:t>prendre ici</w:t>
      </w:r>
      <w:r>
        <w:t> ?</w:t>
      </w:r>
    </w:p>
    <w:p w14:paraId="534E6EF3" w14:textId="77777777" w:rsidR="00E57EC9" w:rsidRDefault="00E57EC9" w:rsidP="00E57EC9">
      <w:r>
        <w:t>— </w:t>
      </w:r>
      <w:r w:rsidR="00776CEA" w:rsidRPr="00034910">
        <w:t>Oui</w:t>
      </w:r>
      <w:r>
        <w:t xml:space="preserve">. </w:t>
      </w:r>
      <w:r w:rsidR="00776CEA" w:rsidRPr="00034910">
        <w:t>L</w:t>
      </w:r>
      <w:r>
        <w:t>’</w:t>
      </w:r>
      <w:r w:rsidR="00776CEA" w:rsidRPr="00034910">
        <w:t>automobile</w:t>
      </w:r>
      <w:r>
        <w:t xml:space="preserve">, </w:t>
      </w:r>
      <w:r w:rsidR="00776CEA" w:rsidRPr="00034910">
        <w:t>nous a dit son agent en nous quittant</w:t>
      </w:r>
      <w:r>
        <w:t xml:space="preserve">, </w:t>
      </w:r>
      <w:r w:rsidR="00776CEA" w:rsidRPr="00034910">
        <w:t>nous reviendra</w:t>
      </w:r>
      <w:r>
        <w:t xml:space="preserve">. </w:t>
      </w:r>
      <w:r w:rsidR="00776CEA" w:rsidRPr="00034910">
        <w:t>Nous l</w:t>
      </w:r>
      <w:r>
        <w:t>’</w:t>
      </w:r>
      <w:r w:rsidR="00776CEA" w:rsidRPr="00034910">
        <w:t>attendons</w:t>
      </w:r>
      <w:r>
        <w:t>.</w:t>
      </w:r>
    </w:p>
    <w:p w14:paraId="2F6050FC" w14:textId="03660488" w:rsidR="00E57EC9" w:rsidRDefault="00E57EC9" w:rsidP="00E57EC9">
      <w:r>
        <w:t>— </w:t>
      </w:r>
      <w:r w:rsidR="00776CEA" w:rsidRPr="00034910">
        <w:t>Parfait</w:t>
      </w:r>
      <w:r>
        <w:t xml:space="preserve"> ! </w:t>
      </w:r>
      <w:r w:rsidR="00776CEA" w:rsidRPr="00034910">
        <w:t>Je vais disparaître</w:t>
      </w:r>
      <w:r>
        <w:t xml:space="preserve">, </w:t>
      </w:r>
      <w:r w:rsidR="00776CEA" w:rsidRPr="00034910">
        <w:t>transmettre ces renseign</w:t>
      </w:r>
      <w:r w:rsidR="00776CEA" w:rsidRPr="00034910">
        <w:t>e</w:t>
      </w:r>
      <w:r w:rsidR="00776CEA" w:rsidRPr="00034910">
        <w:t>ments à mes</w:t>
      </w:r>
      <w:r>
        <w:t xml:space="preserve">… </w:t>
      </w:r>
      <w:r w:rsidR="00776CEA" w:rsidRPr="00034910">
        <w:t>collègues moscovites</w:t>
      </w:r>
      <w:r>
        <w:t xml:space="preserve">… </w:t>
      </w:r>
      <w:r w:rsidR="00776CEA" w:rsidRPr="00034910">
        <w:t>Que Larmette se pr</w:t>
      </w:r>
      <w:r w:rsidR="00776CEA" w:rsidRPr="00034910">
        <w:t>é</w:t>
      </w:r>
      <w:r w:rsidR="00776CEA" w:rsidRPr="00034910">
        <w:t>sente</w:t>
      </w:r>
      <w:r>
        <w:t xml:space="preserve">, </w:t>
      </w:r>
      <w:r w:rsidR="00776CEA" w:rsidRPr="00034910">
        <w:t>et ils apparaîtront</w:t>
      </w:r>
      <w:r>
        <w:t xml:space="preserve">. </w:t>
      </w:r>
      <w:r w:rsidR="00776CEA" w:rsidRPr="00034910">
        <w:t>Vous protesterez</w:t>
      </w:r>
      <w:r>
        <w:t xml:space="preserve">, </w:t>
      </w:r>
      <w:r w:rsidR="00776CEA" w:rsidRPr="00034910">
        <w:t>vous direz la vérité</w:t>
      </w:r>
      <w:r>
        <w:t xml:space="preserve">. </w:t>
      </w:r>
      <w:r w:rsidR="00776CEA" w:rsidRPr="00034910">
        <w:t>Il sera obligé alors de produire son terrible papier</w:t>
      </w:r>
      <w:r>
        <w:t xml:space="preserve">. </w:t>
      </w:r>
      <w:r w:rsidR="00776CEA" w:rsidRPr="00034910">
        <w:t>On le croira</w:t>
      </w:r>
      <w:r>
        <w:t xml:space="preserve"> ; </w:t>
      </w:r>
      <w:r w:rsidR="00776CEA" w:rsidRPr="00034910">
        <w:t>cela</w:t>
      </w:r>
      <w:r>
        <w:t xml:space="preserve">, </w:t>
      </w:r>
      <w:r w:rsidR="00776CEA" w:rsidRPr="00034910">
        <w:t>il n</w:t>
      </w:r>
      <w:r>
        <w:t>’</w:t>
      </w:r>
      <w:r w:rsidR="00776CEA" w:rsidRPr="00034910">
        <w:t>en faut pas douter</w:t>
      </w:r>
      <w:r>
        <w:t xml:space="preserve">… </w:t>
      </w:r>
      <w:r w:rsidR="00776CEA" w:rsidRPr="00034910">
        <w:t>Un aveu écrit</w:t>
      </w:r>
      <w:r>
        <w:t xml:space="preserve">, </w:t>
      </w:r>
      <w:r w:rsidR="00776CEA" w:rsidRPr="00034910">
        <w:t>on ne peut rien contre cela</w:t>
      </w:r>
      <w:r>
        <w:t xml:space="preserve">. </w:t>
      </w:r>
      <w:r w:rsidR="00776CEA" w:rsidRPr="00034910">
        <w:t>On vous emmènera à Moscou</w:t>
      </w:r>
      <w:r>
        <w:t xml:space="preserve">, </w:t>
      </w:r>
      <w:r w:rsidR="00776CEA" w:rsidRPr="00034910">
        <w:t>vous serez jetés en prison</w:t>
      </w:r>
      <w:r>
        <w:t xml:space="preserve">… </w:t>
      </w:r>
      <w:r w:rsidR="00776CEA" w:rsidRPr="00034910">
        <w:t>Cela me brise le cœur</w:t>
      </w:r>
      <w:r>
        <w:t xml:space="preserve">, </w:t>
      </w:r>
      <w:r w:rsidR="00776CEA" w:rsidRPr="00034910">
        <w:t>mais ne saurait être évité</w:t>
      </w:r>
      <w:r>
        <w:t xml:space="preserve">. </w:t>
      </w:r>
      <w:r w:rsidR="00776CEA" w:rsidRPr="00034910">
        <w:t>J</w:t>
      </w:r>
      <w:r>
        <w:t>’</w:t>
      </w:r>
      <w:r w:rsidR="00776CEA" w:rsidRPr="00034910">
        <w:t>espère obtenir que vous soyez traités doucement</w:t>
      </w:r>
      <w:r>
        <w:t xml:space="preserve">, </w:t>
      </w:r>
      <w:r w:rsidR="00776CEA" w:rsidRPr="00034910">
        <w:t>détenus à part</w:t>
      </w:r>
      <w:r>
        <w:t>. M. </w:t>
      </w:r>
      <w:r w:rsidR="00776CEA" w:rsidRPr="00034910">
        <w:t>Defrance est riche</w:t>
      </w:r>
      <w:r>
        <w:t xml:space="preserve"> ; </w:t>
      </w:r>
      <w:r w:rsidR="00776CEA" w:rsidRPr="00034910">
        <w:t>avec de l</w:t>
      </w:r>
      <w:r>
        <w:t>’</w:t>
      </w:r>
      <w:r w:rsidR="00776CEA" w:rsidRPr="00034910">
        <w:t>argent</w:t>
      </w:r>
      <w:r>
        <w:t xml:space="preserve">, </w:t>
      </w:r>
      <w:r w:rsidR="00776CEA" w:rsidRPr="00034910">
        <w:t>les prisons elles-mêmes s</w:t>
      </w:r>
      <w:r>
        <w:t>’</w:t>
      </w:r>
      <w:r w:rsidR="00776CEA" w:rsidRPr="00034910">
        <w:t>humanisent</w:t>
      </w:r>
      <w:r>
        <w:t xml:space="preserve">. </w:t>
      </w:r>
      <w:r w:rsidR="00776CEA" w:rsidRPr="00034910">
        <w:t>Peut-être cela est-il heureux</w:t>
      </w:r>
      <w:r>
        <w:t xml:space="preserve">. </w:t>
      </w:r>
      <w:r w:rsidR="00776CEA" w:rsidRPr="00034910">
        <w:t>Larmette ne pouvant momentanément rien contre vous</w:t>
      </w:r>
      <w:r>
        <w:t xml:space="preserve">, </w:t>
      </w:r>
      <w:r w:rsidR="00776CEA" w:rsidRPr="00034910">
        <w:t>j</w:t>
      </w:r>
      <w:r>
        <w:t>’</w:t>
      </w:r>
      <w:r w:rsidR="00776CEA" w:rsidRPr="00034910">
        <w:t>aurai les coudées plus franches</w:t>
      </w:r>
      <w:r>
        <w:t xml:space="preserve">. </w:t>
      </w:r>
      <w:r w:rsidR="00776CEA" w:rsidRPr="00034910">
        <w:t>Où vous a-t-il quittés</w:t>
      </w:r>
      <w:r>
        <w:t> ?</w:t>
      </w:r>
    </w:p>
    <w:p w14:paraId="79E980C3" w14:textId="77777777" w:rsidR="00E57EC9" w:rsidRDefault="00E57EC9" w:rsidP="00E57EC9">
      <w:r>
        <w:lastRenderedPageBreak/>
        <w:t>— </w:t>
      </w:r>
      <w:r w:rsidR="00776CEA" w:rsidRPr="00034910">
        <w:t>Dans un vallon tout proche de la forêt</w:t>
      </w:r>
      <w:r>
        <w:t xml:space="preserve">. </w:t>
      </w:r>
      <w:r w:rsidR="00776CEA" w:rsidRPr="00034910">
        <w:t>Des carrières de pierre y sont en exploitation</w:t>
      </w:r>
      <w:r>
        <w:t xml:space="preserve">. </w:t>
      </w:r>
      <w:r w:rsidR="00776CEA" w:rsidRPr="00034910">
        <w:t>Une cabane y servait d</w:t>
      </w:r>
      <w:r>
        <w:t>’</w:t>
      </w:r>
      <w:r w:rsidR="00776CEA" w:rsidRPr="00034910">
        <w:t>abri à son complice</w:t>
      </w:r>
      <w:r>
        <w:t>.</w:t>
      </w:r>
    </w:p>
    <w:p w14:paraId="592F52A3" w14:textId="77777777" w:rsidR="00E57EC9" w:rsidRDefault="00E57EC9" w:rsidP="00E57EC9">
      <w:r>
        <w:t>— </w:t>
      </w:r>
      <w:r w:rsidR="00776CEA" w:rsidRPr="00034910">
        <w:t>Bon</w:t>
      </w:r>
      <w:r>
        <w:t xml:space="preserve">, </w:t>
      </w:r>
      <w:r w:rsidR="00776CEA" w:rsidRPr="00034910">
        <w:t>à l</w:t>
      </w:r>
      <w:r>
        <w:t>’</w:t>
      </w:r>
      <w:r w:rsidR="00776CEA" w:rsidRPr="00034910">
        <w:t>avenir ne parlez jamais de moi</w:t>
      </w:r>
      <w:r>
        <w:t xml:space="preserve">, </w:t>
      </w:r>
      <w:r w:rsidR="00776CEA" w:rsidRPr="00034910">
        <w:t>à moins que ce soit pour m</w:t>
      </w:r>
      <w:r>
        <w:t>’</w:t>
      </w:r>
      <w:r w:rsidR="00776CEA" w:rsidRPr="00034910">
        <w:t>accuser de vous avoir abandonnés</w:t>
      </w:r>
      <w:r>
        <w:t>.</w:t>
      </w:r>
    </w:p>
    <w:p w14:paraId="24E62B79" w14:textId="77777777" w:rsidR="00E57EC9" w:rsidRDefault="00E57EC9" w:rsidP="00E57EC9">
      <w:r>
        <w:t>— </w:t>
      </w:r>
      <w:r w:rsidR="00776CEA" w:rsidRPr="00034910">
        <w:t>Jamais</w:t>
      </w:r>
      <w:r>
        <w:t xml:space="preserve"> !… </w:t>
      </w:r>
      <w:r w:rsidR="00776CEA" w:rsidRPr="00034910">
        <w:t>protesta la jeune fille</w:t>
      </w:r>
      <w:r>
        <w:t>.</w:t>
      </w:r>
    </w:p>
    <w:p w14:paraId="08E64424" w14:textId="77777777" w:rsidR="00E57EC9" w:rsidRDefault="00E57EC9" w:rsidP="00E57EC9">
      <w:r>
        <w:t>— </w:t>
      </w:r>
      <w:r w:rsidR="00776CEA" w:rsidRPr="00034910">
        <w:t>Je vous en prie</w:t>
      </w:r>
      <w:r>
        <w:t xml:space="preserve">, </w:t>
      </w:r>
      <w:r w:rsidR="00776CEA" w:rsidRPr="00034910">
        <w:t>fit-il doucement</w:t>
      </w:r>
      <w:r>
        <w:t xml:space="preserve">. </w:t>
      </w:r>
      <w:r w:rsidR="00776CEA" w:rsidRPr="00034910">
        <w:t>Elle lui tendit la main avec ce seul mot</w:t>
      </w:r>
      <w:r>
        <w:t> :</w:t>
      </w:r>
    </w:p>
    <w:p w14:paraId="58C2DB14" w14:textId="77777777" w:rsidR="00E57EC9" w:rsidRDefault="00E57EC9" w:rsidP="00E57EC9">
      <w:r>
        <w:t>— </w:t>
      </w:r>
      <w:r w:rsidR="00776CEA" w:rsidRPr="00034910">
        <w:t>J</w:t>
      </w:r>
      <w:r>
        <w:t>’</w:t>
      </w:r>
      <w:r w:rsidR="00776CEA" w:rsidRPr="00034910">
        <w:t>obéirai</w:t>
      </w:r>
      <w:r>
        <w:t>.</w:t>
      </w:r>
    </w:p>
    <w:p w14:paraId="3AB01140" w14:textId="77777777" w:rsidR="00E57EC9" w:rsidRDefault="00776CEA" w:rsidP="00E57EC9">
      <w:r w:rsidRPr="00034910">
        <w:t>Soudain un bourdonnement léger retentit au loin</w:t>
      </w:r>
      <w:r w:rsidR="00E57EC9">
        <w:t>.</w:t>
      </w:r>
    </w:p>
    <w:p w14:paraId="056BD9AE" w14:textId="77777777" w:rsidR="00E57EC9" w:rsidRDefault="00776CEA" w:rsidP="00E57EC9">
      <w:r w:rsidRPr="00034910">
        <w:t xml:space="preserve">Dick </w:t>
      </w:r>
      <w:proofErr w:type="spellStart"/>
      <w:r w:rsidRPr="00034910">
        <w:t>Fann</w:t>
      </w:r>
      <w:proofErr w:type="spellEnd"/>
      <w:r w:rsidRPr="00034910">
        <w:t xml:space="preserve"> se pencha</w:t>
      </w:r>
      <w:r w:rsidR="00E57EC9">
        <w:t xml:space="preserve">, </w:t>
      </w:r>
      <w:r w:rsidRPr="00034910">
        <w:t>prêta l</w:t>
      </w:r>
      <w:r w:rsidR="00E57EC9">
        <w:t>’</w:t>
      </w:r>
      <w:r w:rsidRPr="00034910">
        <w:t>oreille</w:t>
      </w:r>
      <w:r w:rsidR="00E57EC9">
        <w:t xml:space="preserve">, </w:t>
      </w:r>
      <w:r w:rsidRPr="00034910">
        <w:t>puis après un instant</w:t>
      </w:r>
      <w:r w:rsidR="00E57EC9">
        <w:t> :</w:t>
      </w:r>
    </w:p>
    <w:p w14:paraId="016F6185" w14:textId="77777777" w:rsidR="00E57EC9" w:rsidRDefault="00E57EC9" w:rsidP="00E57EC9">
      <w:r>
        <w:t>— </w:t>
      </w:r>
      <w:r w:rsidR="00776CEA" w:rsidRPr="00034910">
        <w:t>C</w:t>
      </w:r>
      <w:r>
        <w:t>’</w:t>
      </w:r>
      <w:r w:rsidR="00776CEA" w:rsidRPr="00034910">
        <w:t xml:space="preserve">est la </w:t>
      </w:r>
      <w:proofErr w:type="spellStart"/>
      <w:r w:rsidR="00776CEA" w:rsidRPr="00034910">
        <w:t>Botera</w:t>
      </w:r>
      <w:proofErr w:type="spellEnd"/>
      <w:r>
        <w:t>.</w:t>
      </w:r>
    </w:p>
    <w:p w14:paraId="067D94A0" w14:textId="77777777" w:rsidR="00E57EC9" w:rsidRDefault="00E57EC9" w:rsidP="00E57EC9">
      <w:r>
        <w:t>— </w:t>
      </w:r>
      <w:r w:rsidR="00776CEA" w:rsidRPr="00034910">
        <w:t xml:space="preserve">La </w:t>
      </w:r>
      <w:proofErr w:type="spellStart"/>
      <w:r w:rsidR="00776CEA" w:rsidRPr="00034910">
        <w:t>Botera</w:t>
      </w:r>
      <w:proofErr w:type="spellEnd"/>
      <w:r>
        <w:t xml:space="preserve">, </w:t>
      </w:r>
      <w:r w:rsidR="00776CEA" w:rsidRPr="00034910">
        <w:t>comment pouvez-vous la reconnaître ainsi</w:t>
      </w:r>
      <w:r>
        <w:t> ?</w:t>
      </w:r>
    </w:p>
    <w:p w14:paraId="2190BEBF" w14:textId="77777777" w:rsidR="00E57EC9" w:rsidRDefault="00E57EC9" w:rsidP="00E57EC9">
      <w:r>
        <w:t>— </w:t>
      </w:r>
      <w:r w:rsidR="00776CEA" w:rsidRPr="00034910">
        <w:t>Son moteur de cent chevaux produit un son très différent de ceux des voitures usuelles</w:t>
      </w:r>
      <w:r>
        <w:t xml:space="preserve">. </w:t>
      </w:r>
      <w:r w:rsidR="00776CEA" w:rsidRPr="00034910">
        <w:t>Je vous affirme que c</w:t>
      </w:r>
      <w:r>
        <w:t>’</w:t>
      </w:r>
      <w:r w:rsidR="00776CEA" w:rsidRPr="00034910">
        <w:t>est elle</w:t>
      </w:r>
      <w:r>
        <w:t xml:space="preserve">… </w:t>
      </w:r>
      <w:r w:rsidR="00776CEA" w:rsidRPr="00034910">
        <w:t>ne discutons pas</w:t>
      </w:r>
      <w:r>
        <w:t xml:space="preserve"> ; </w:t>
      </w:r>
      <w:r w:rsidR="00776CEA" w:rsidRPr="00034910">
        <w:t>vous le verrez tout à l</w:t>
      </w:r>
      <w:r>
        <w:t>’</w:t>
      </w:r>
      <w:r w:rsidR="00776CEA" w:rsidRPr="00034910">
        <w:t>heure</w:t>
      </w:r>
      <w:r>
        <w:t xml:space="preserve"> ; </w:t>
      </w:r>
      <w:r w:rsidR="00776CEA" w:rsidRPr="00034910">
        <w:t>mettons à profit les quelques instants dont nous disposons</w:t>
      </w:r>
      <w:r>
        <w:t xml:space="preserve">. </w:t>
      </w:r>
      <w:r w:rsidR="00776CEA" w:rsidRPr="00034910">
        <w:t>Et rapidement</w:t>
      </w:r>
      <w:r>
        <w:t xml:space="preserve">, </w:t>
      </w:r>
      <w:r w:rsidR="00776CEA" w:rsidRPr="00034910">
        <w:t>comme s</w:t>
      </w:r>
      <w:r>
        <w:t>’</w:t>
      </w:r>
      <w:r w:rsidR="00776CEA" w:rsidRPr="00034910">
        <w:t>il craignait de perdre une seconde</w:t>
      </w:r>
      <w:r>
        <w:t> :</w:t>
      </w:r>
    </w:p>
    <w:p w14:paraId="192E9F82" w14:textId="77777777" w:rsidR="00E57EC9" w:rsidRDefault="00E57EC9" w:rsidP="00E57EC9">
      <w:r>
        <w:t>— </w:t>
      </w:r>
      <w:r w:rsidR="00776CEA" w:rsidRPr="00034910">
        <w:t>L</w:t>
      </w:r>
      <w:r>
        <w:t>’</w:t>
      </w:r>
      <w:r w:rsidR="00776CEA" w:rsidRPr="00034910">
        <w:t>agent de Larmette est venu ici</w:t>
      </w:r>
      <w:r>
        <w:t> ?</w:t>
      </w:r>
    </w:p>
    <w:p w14:paraId="121CD05D" w14:textId="77777777" w:rsidR="00E57EC9" w:rsidRDefault="00E57EC9" w:rsidP="00E57EC9">
      <w:r>
        <w:t>— </w:t>
      </w:r>
      <w:r w:rsidR="00776CEA" w:rsidRPr="00034910">
        <w:t>Oui</w:t>
      </w:r>
      <w:r>
        <w:t xml:space="preserve">, </w:t>
      </w:r>
      <w:r w:rsidR="00776CEA" w:rsidRPr="00034910">
        <w:t>répliquèrent les voyageurs sans deviner le but de la question</w:t>
      </w:r>
      <w:r>
        <w:t>.</w:t>
      </w:r>
    </w:p>
    <w:p w14:paraId="1633C25E" w14:textId="77777777" w:rsidR="00E57EC9" w:rsidRDefault="00E57EC9" w:rsidP="00E57EC9">
      <w:r>
        <w:t>— </w:t>
      </w:r>
      <w:r w:rsidR="00776CEA" w:rsidRPr="00034910">
        <w:t>S</w:t>
      </w:r>
      <w:r>
        <w:t>’</w:t>
      </w:r>
      <w:r w:rsidR="00776CEA" w:rsidRPr="00034910">
        <w:t>est-il promené dans la clairière</w:t>
      </w:r>
      <w:r>
        <w:t> ?</w:t>
      </w:r>
    </w:p>
    <w:p w14:paraId="532E04CB" w14:textId="77777777" w:rsidR="00E57EC9" w:rsidRDefault="00E57EC9" w:rsidP="00E57EC9">
      <w:r>
        <w:t>— </w:t>
      </w:r>
      <w:r w:rsidR="00776CEA" w:rsidRPr="00034910">
        <w:t>Oui</w:t>
      </w:r>
      <w:r>
        <w:t xml:space="preserve">. </w:t>
      </w:r>
      <w:r w:rsidR="00776CEA" w:rsidRPr="00034910">
        <w:t>Il ramassait le radium</w:t>
      </w:r>
      <w:r>
        <w:t xml:space="preserve">, </w:t>
      </w:r>
      <w:r w:rsidR="00776CEA" w:rsidRPr="00034910">
        <w:t>alors que nous</w:t>
      </w:r>
      <w:r>
        <w:t xml:space="preserve">, </w:t>
      </w:r>
      <w:r w:rsidR="00776CEA" w:rsidRPr="00034910">
        <w:t>avec ces pe</w:t>
      </w:r>
      <w:r w:rsidR="00776CEA" w:rsidRPr="00034910">
        <w:t>l</w:t>
      </w:r>
      <w:r w:rsidR="00776CEA" w:rsidRPr="00034910">
        <w:t>les que vous voyez</w:t>
      </w:r>
      <w:r>
        <w:t xml:space="preserve">, </w:t>
      </w:r>
      <w:r w:rsidR="00776CEA" w:rsidRPr="00034910">
        <w:t>nous soulevions les plaques de gazon</w:t>
      </w:r>
      <w:r>
        <w:t>.</w:t>
      </w:r>
    </w:p>
    <w:p w14:paraId="2A903CC5" w14:textId="77777777" w:rsidR="00E57EC9" w:rsidRDefault="00776CEA" w:rsidP="00E57EC9">
      <w:r w:rsidRPr="00034910">
        <w:lastRenderedPageBreak/>
        <w:t>Sans un mot de plus</w:t>
      </w:r>
      <w:r w:rsidR="00E57EC9">
        <w:t xml:space="preserve">, </w:t>
      </w:r>
      <w:r w:rsidRPr="00034910">
        <w:t>Dick courut auprès des mottes r</w:t>
      </w:r>
      <w:r w:rsidRPr="00034910">
        <w:t>e</w:t>
      </w:r>
      <w:r w:rsidRPr="00034910">
        <w:t xml:space="preserve">tournées un instant plus tôt par </w:t>
      </w:r>
      <w:proofErr w:type="spellStart"/>
      <w:r w:rsidRPr="00034910">
        <w:t>Fleuriane</w:t>
      </w:r>
      <w:proofErr w:type="spellEnd"/>
      <w:r w:rsidRPr="00034910">
        <w:t xml:space="preserve"> et son père</w:t>
      </w:r>
      <w:r w:rsidR="00E57EC9">
        <w:t xml:space="preserve">. </w:t>
      </w:r>
      <w:r w:rsidRPr="00034910">
        <w:t>Il s</w:t>
      </w:r>
      <w:r w:rsidR="00E57EC9">
        <w:t>’</w:t>
      </w:r>
      <w:r w:rsidRPr="00034910">
        <w:t>agenouilla sur le sol</w:t>
      </w:r>
      <w:r w:rsidR="00E57EC9">
        <w:t xml:space="preserve">, </w:t>
      </w:r>
      <w:r w:rsidRPr="00034910">
        <w:t>se pencha</w:t>
      </w:r>
      <w:r w:rsidR="00E57EC9">
        <w:t xml:space="preserve">, </w:t>
      </w:r>
      <w:r w:rsidRPr="00034910">
        <w:t>eut un murmure joyeux</w:t>
      </w:r>
      <w:r w:rsidR="00E57EC9">
        <w:t xml:space="preserve">, </w:t>
      </w:r>
      <w:r w:rsidRPr="00034910">
        <w:t>et à l</w:t>
      </w:r>
      <w:r w:rsidR="00E57EC9">
        <w:t>’</w:t>
      </w:r>
      <w:r w:rsidRPr="00034910">
        <w:t>aide d</w:t>
      </w:r>
      <w:r w:rsidR="00E57EC9">
        <w:t>’</w:t>
      </w:r>
      <w:r w:rsidRPr="00034910">
        <w:t>une petite règle graduée qu</w:t>
      </w:r>
      <w:r w:rsidR="00E57EC9">
        <w:t>’</w:t>
      </w:r>
      <w:r w:rsidRPr="00034910">
        <w:t>il tira de sa poche</w:t>
      </w:r>
      <w:r w:rsidR="00E57EC9">
        <w:t xml:space="preserve">, </w:t>
      </w:r>
      <w:r w:rsidRPr="00034910">
        <w:t>il prit d</w:t>
      </w:r>
      <w:r w:rsidRPr="00034910">
        <w:t>i</w:t>
      </w:r>
      <w:r w:rsidRPr="00034910">
        <w:t>verses mesures</w:t>
      </w:r>
      <w:r w:rsidR="00E57EC9">
        <w:t>.</w:t>
      </w:r>
    </w:p>
    <w:p w14:paraId="6B54B26C" w14:textId="77777777" w:rsidR="00E57EC9" w:rsidRDefault="00776CEA" w:rsidP="00E57EC9">
      <w:r w:rsidRPr="00034910">
        <w:t>Après quoi</w:t>
      </w:r>
      <w:r w:rsidR="00E57EC9">
        <w:t xml:space="preserve">, </w:t>
      </w:r>
      <w:r w:rsidRPr="00034910">
        <w:t>il se releva</w:t>
      </w:r>
      <w:r w:rsidR="00E57EC9">
        <w:t xml:space="preserve">, </w:t>
      </w:r>
      <w:r w:rsidRPr="00034910">
        <w:t>revint à ses amis</w:t>
      </w:r>
      <w:r w:rsidR="00E57EC9">
        <w:t xml:space="preserve">, </w:t>
      </w:r>
      <w:r w:rsidRPr="00034910">
        <w:t>leur étreignit nerveusement les mains et s</w:t>
      </w:r>
      <w:r w:rsidR="00E57EC9">
        <w:t>’</w:t>
      </w:r>
      <w:r w:rsidRPr="00034910">
        <w:t>élança sous le couvert</w:t>
      </w:r>
      <w:r w:rsidR="00E57EC9">
        <w:t xml:space="preserve">, </w:t>
      </w:r>
      <w:r w:rsidRPr="00034910">
        <w:t>où il disp</w:t>
      </w:r>
      <w:r w:rsidRPr="00034910">
        <w:t>a</w:t>
      </w:r>
      <w:r w:rsidRPr="00034910">
        <w:t>rut</w:t>
      </w:r>
      <w:r w:rsidR="00E57EC9">
        <w:t xml:space="preserve">. </w:t>
      </w:r>
      <w:r w:rsidRPr="00034910">
        <w:t>Un mot leur parvint encore</w:t>
      </w:r>
      <w:r w:rsidR="00E57EC9">
        <w:t> :</w:t>
      </w:r>
    </w:p>
    <w:p w14:paraId="61D28F81" w14:textId="77777777" w:rsidR="00E57EC9" w:rsidRDefault="00E57EC9" w:rsidP="00E57EC9">
      <w:r>
        <w:t>— </w:t>
      </w:r>
      <w:r w:rsidR="00776CEA" w:rsidRPr="00034910">
        <w:t>Adieu</w:t>
      </w:r>
      <w:r>
        <w:t> !</w:t>
      </w:r>
    </w:p>
    <w:p w14:paraId="343AB265" w14:textId="77777777" w:rsidR="00E57EC9" w:rsidRDefault="00776CEA" w:rsidP="00E57EC9">
      <w:r w:rsidRPr="00034910">
        <w:t>Quelques craquements de branches</w:t>
      </w:r>
      <w:r w:rsidR="00E57EC9">
        <w:t xml:space="preserve">, </w:t>
      </w:r>
      <w:r w:rsidRPr="00034910">
        <w:t>puis plus rien</w:t>
      </w:r>
      <w:r w:rsidR="00E57EC9">
        <w:t>.</w:t>
      </w:r>
    </w:p>
    <w:p w14:paraId="3DCC8844" w14:textId="77777777" w:rsidR="00E57EC9" w:rsidRDefault="00776CEA" w:rsidP="00E57EC9">
      <w:r w:rsidRPr="00034910">
        <w:t>Le ronronnement du moteur</w:t>
      </w:r>
      <w:r w:rsidR="00E57EC9">
        <w:t xml:space="preserve">, </w:t>
      </w:r>
      <w:r w:rsidRPr="00034910">
        <w:t>tout à l</w:t>
      </w:r>
      <w:r w:rsidR="00E57EC9">
        <w:t>’</w:t>
      </w:r>
      <w:r w:rsidRPr="00034910">
        <w:t>heure signalé par Dick</w:t>
      </w:r>
      <w:r w:rsidR="00E57EC9">
        <w:t xml:space="preserve">, </w:t>
      </w:r>
      <w:r w:rsidRPr="00034910">
        <w:t>se faisait plus puissant</w:t>
      </w:r>
      <w:r w:rsidR="00E57EC9">
        <w:t xml:space="preserve">. </w:t>
      </w:r>
      <w:r w:rsidRPr="00034910">
        <w:t>L</w:t>
      </w:r>
      <w:r w:rsidR="00E57EC9">
        <w:t>’</w:t>
      </w:r>
      <w:r w:rsidRPr="00034910">
        <w:t>automobile approchait rapid</w:t>
      </w:r>
      <w:r w:rsidRPr="00034910">
        <w:t>e</w:t>
      </w:r>
      <w:r w:rsidRPr="00034910">
        <w:t>ment</w:t>
      </w:r>
      <w:r w:rsidR="00E57EC9">
        <w:t>.</w:t>
      </w:r>
    </w:p>
    <w:p w14:paraId="5951CED1" w14:textId="77777777" w:rsidR="00E57EC9" w:rsidRDefault="00776CEA" w:rsidP="00E57EC9">
      <w:r w:rsidRPr="00034910">
        <w:t>Avec un bruit assourdissant</w:t>
      </w:r>
      <w:r w:rsidR="00E57EC9">
        <w:t xml:space="preserve">, </w:t>
      </w:r>
      <w:r w:rsidRPr="00034910">
        <w:t xml:space="preserve">la </w:t>
      </w:r>
      <w:proofErr w:type="spellStart"/>
      <w:r w:rsidRPr="00034910">
        <w:t>Botera</w:t>
      </w:r>
      <w:proofErr w:type="spellEnd"/>
      <w:r w:rsidRPr="00034910">
        <w:t xml:space="preserve"> fit irruption dans la clairière de Nicolas </w:t>
      </w:r>
      <w:proofErr w:type="spellStart"/>
      <w:r w:rsidRPr="00034910">
        <w:t>Slavarède</w:t>
      </w:r>
      <w:proofErr w:type="spellEnd"/>
      <w:r w:rsidR="00E57EC9">
        <w:t xml:space="preserve">. </w:t>
      </w:r>
      <w:r w:rsidRPr="00034910">
        <w:t>Larmette avait repris sa place à la direction</w:t>
      </w:r>
      <w:r w:rsidR="00E57EC9">
        <w:t xml:space="preserve">. </w:t>
      </w:r>
      <w:r w:rsidRPr="00034910">
        <w:t>Quant à son complice</w:t>
      </w:r>
      <w:r w:rsidR="00E57EC9">
        <w:t xml:space="preserve">, </w:t>
      </w:r>
      <w:r w:rsidRPr="00034910">
        <w:t>il avait dû rester à la carrière</w:t>
      </w:r>
      <w:r w:rsidR="00E57EC9">
        <w:t>.</w:t>
      </w:r>
    </w:p>
    <w:p w14:paraId="437AD042" w14:textId="77777777" w:rsidR="00E57EC9" w:rsidRDefault="00E57EC9" w:rsidP="00E57EC9">
      <w:r>
        <w:t>— </w:t>
      </w:r>
      <w:r w:rsidR="00776CEA" w:rsidRPr="00034910">
        <w:t>Allons</w:t>
      </w:r>
      <w:r>
        <w:t xml:space="preserve">, </w:t>
      </w:r>
      <w:r w:rsidR="00776CEA" w:rsidRPr="00034910">
        <w:t>montez</w:t>
      </w:r>
      <w:r>
        <w:t xml:space="preserve">, </w:t>
      </w:r>
      <w:r w:rsidR="00776CEA" w:rsidRPr="00034910">
        <w:t>ordonna le joaillier d</w:t>
      </w:r>
      <w:r>
        <w:t>’</w:t>
      </w:r>
      <w:r w:rsidR="00776CEA" w:rsidRPr="00034910">
        <w:t>une voix joviale</w:t>
      </w:r>
      <w:r>
        <w:t xml:space="preserve">, </w:t>
      </w:r>
      <w:r w:rsidR="00776CEA" w:rsidRPr="00034910">
        <w:t>et en route</w:t>
      </w:r>
      <w:r>
        <w:t> !</w:t>
      </w:r>
    </w:p>
    <w:p w14:paraId="2BB622DD" w14:textId="77777777" w:rsidR="00E57EC9" w:rsidRDefault="00776CEA" w:rsidP="00E57EC9">
      <w:r w:rsidRPr="00034910">
        <w:t>Il se tut</w:t>
      </w:r>
      <w:r w:rsidR="00E57EC9">
        <w:t xml:space="preserve">, </w:t>
      </w:r>
      <w:r w:rsidRPr="00034910">
        <w:t>des ombres nombreuses avaient jailli de l</w:t>
      </w:r>
      <w:r w:rsidR="00E57EC9">
        <w:t>’</w:t>
      </w:r>
      <w:r w:rsidRPr="00034910">
        <w:t>épaisseur du bois</w:t>
      </w:r>
      <w:r w:rsidR="00E57EC9">
        <w:t xml:space="preserve">, </w:t>
      </w:r>
      <w:r w:rsidRPr="00034910">
        <w:t>formant un cercle menaçant autour du véh</w:t>
      </w:r>
      <w:r w:rsidRPr="00034910">
        <w:t>i</w:t>
      </w:r>
      <w:r w:rsidRPr="00034910">
        <w:t>cule et des trois personnages</w:t>
      </w:r>
      <w:r w:rsidR="00E57EC9">
        <w:t>.</w:t>
      </w:r>
    </w:p>
    <w:p w14:paraId="72736108" w14:textId="77777777" w:rsidR="00E57EC9" w:rsidRDefault="00E57EC9" w:rsidP="00E57EC9">
      <w:r>
        <w:t>— </w:t>
      </w:r>
      <w:r w:rsidR="00776CEA" w:rsidRPr="00034910">
        <w:t>Qu</w:t>
      </w:r>
      <w:r>
        <w:t>’</w:t>
      </w:r>
      <w:r w:rsidR="00776CEA" w:rsidRPr="00034910">
        <w:t>est-ce</w:t>
      </w:r>
      <w:r>
        <w:t> ?</w:t>
      </w:r>
    </w:p>
    <w:p w14:paraId="71597E06" w14:textId="77777777" w:rsidR="00E57EC9" w:rsidRDefault="00776CEA" w:rsidP="00E57EC9">
      <w:r w:rsidRPr="00034910">
        <w:t>L</w:t>
      </w:r>
      <w:r w:rsidR="00E57EC9">
        <w:t>’</w:t>
      </w:r>
      <w:r w:rsidRPr="00034910">
        <w:t>un des nouveaux venus s</w:t>
      </w:r>
      <w:r w:rsidR="00E57EC9">
        <w:t>’</w:t>
      </w:r>
      <w:r w:rsidRPr="00034910">
        <w:t>approcha</w:t>
      </w:r>
      <w:r w:rsidR="00E57EC9">
        <w:t>.</w:t>
      </w:r>
    </w:p>
    <w:p w14:paraId="0E5A4E2F" w14:textId="77777777" w:rsidR="00E57EC9" w:rsidRDefault="00E57EC9" w:rsidP="00E57EC9">
      <w:r>
        <w:t>— </w:t>
      </w:r>
      <w:r w:rsidR="00776CEA" w:rsidRPr="00034910">
        <w:t>Au nom du Czar et de la sainte Russie</w:t>
      </w:r>
      <w:r>
        <w:t xml:space="preserve">, </w:t>
      </w:r>
      <w:r w:rsidR="00776CEA" w:rsidRPr="00034910">
        <w:t>je vous arrête comme les voleurs de radium que</w:t>
      </w:r>
      <w:r>
        <w:t xml:space="preserve">, </w:t>
      </w:r>
      <w:r w:rsidR="00776CEA" w:rsidRPr="00034910">
        <w:t>depuis plusieurs mois</w:t>
      </w:r>
      <w:r>
        <w:t xml:space="preserve">, </w:t>
      </w:r>
      <w:r w:rsidR="00776CEA" w:rsidRPr="00034910">
        <w:t>les polices du globe recherchent vainement</w:t>
      </w:r>
      <w:r>
        <w:t>.</w:t>
      </w:r>
    </w:p>
    <w:p w14:paraId="0121E0DB" w14:textId="77777777" w:rsidR="00E57EC9" w:rsidRDefault="00776CEA" w:rsidP="00E57EC9">
      <w:r w:rsidRPr="00034910">
        <w:lastRenderedPageBreak/>
        <w:t>Un éclat de rire sonna dans la clairière</w:t>
      </w:r>
      <w:r w:rsidR="00E57EC9">
        <w:t xml:space="preserve">. </w:t>
      </w:r>
      <w:r w:rsidRPr="00034910">
        <w:t>C</w:t>
      </w:r>
      <w:r w:rsidR="00E57EC9">
        <w:t>’</w:t>
      </w:r>
      <w:r w:rsidRPr="00034910">
        <w:t>était le joaillier qui s</w:t>
      </w:r>
      <w:r w:rsidR="00E57EC9">
        <w:t>’</w:t>
      </w:r>
      <w:r w:rsidRPr="00034910">
        <w:t>abandonnait à cette hilarité</w:t>
      </w:r>
      <w:r w:rsidR="00E57EC9">
        <w:t>.</w:t>
      </w:r>
    </w:p>
    <w:p w14:paraId="43CCAABE" w14:textId="77777777" w:rsidR="00E57EC9" w:rsidRDefault="00E57EC9" w:rsidP="00E57EC9">
      <w:r>
        <w:t>— </w:t>
      </w:r>
      <w:r w:rsidR="00776CEA" w:rsidRPr="00034910">
        <w:t>Par ma foi</w:t>
      </w:r>
      <w:r>
        <w:t xml:space="preserve">, </w:t>
      </w:r>
      <w:r w:rsidR="00776CEA" w:rsidRPr="00034910">
        <w:t>s</w:t>
      </w:r>
      <w:r>
        <w:t>’</w:t>
      </w:r>
      <w:r w:rsidR="00776CEA" w:rsidRPr="00034910">
        <w:t>exclama-t-il enfin</w:t>
      </w:r>
      <w:r>
        <w:t xml:space="preserve">, </w:t>
      </w:r>
      <w:r w:rsidR="00776CEA" w:rsidRPr="00034910">
        <w:t>on ne saurait demander à un fiancé très épris de dénoncer sa chère aimée et son père</w:t>
      </w:r>
      <w:r>
        <w:t xml:space="preserve"> ; </w:t>
      </w:r>
      <w:r w:rsidR="00776CEA" w:rsidRPr="00034910">
        <w:t>mais de là à être englobé dans une accusation infamante</w:t>
      </w:r>
      <w:r>
        <w:t xml:space="preserve">, </w:t>
      </w:r>
      <w:r w:rsidR="00776CEA" w:rsidRPr="00034910">
        <w:t>il y a un abîme</w:t>
      </w:r>
      <w:r>
        <w:t xml:space="preserve">. </w:t>
      </w:r>
      <w:r w:rsidR="00776CEA" w:rsidRPr="00034910">
        <w:t>Je me taisais par amour</w:t>
      </w:r>
      <w:r>
        <w:t xml:space="preserve">…, </w:t>
      </w:r>
      <w:r w:rsidR="00776CEA" w:rsidRPr="00034910">
        <w:t>je parlerai par honneur</w:t>
      </w:r>
      <w:r>
        <w:t>.</w:t>
      </w:r>
    </w:p>
    <w:p w14:paraId="4691A3DB" w14:textId="77777777" w:rsidR="00E57EC9" w:rsidRDefault="00776CEA" w:rsidP="00E57EC9">
      <w:r w:rsidRPr="00034910">
        <w:t>Et</w:t>
      </w:r>
      <w:r w:rsidR="00E57EC9">
        <w:t xml:space="preserve">, </w:t>
      </w:r>
      <w:r w:rsidRPr="00034910">
        <w:t>tirant un portefeuille</w:t>
      </w:r>
      <w:r w:rsidR="00E57EC9">
        <w:t xml:space="preserve">, </w:t>
      </w:r>
      <w:r w:rsidRPr="00034910">
        <w:t>il en sortit un papier qu</w:t>
      </w:r>
      <w:r w:rsidR="00E57EC9">
        <w:t>’</w:t>
      </w:r>
      <w:r w:rsidRPr="00034910">
        <w:t>il tendit au policier</w:t>
      </w:r>
      <w:r w:rsidR="00E57EC9">
        <w:t>.</w:t>
      </w:r>
    </w:p>
    <w:p w14:paraId="4BDF3F12" w14:textId="566C00F4" w:rsidR="00E57EC9" w:rsidRDefault="00E57EC9" w:rsidP="00E57EC9">
      <w:r>
        <w:t>— </w:t>
      </w:r>
      <w:r w:rsidR="00776CEA" w:rsidRPr="00034910">
        <w:t>Voici qui prouve ma parfaite innocence</w:t>
      </w:r>
      <w:r>
        <w:t xml:space="preserve">. </w:t>
      </w:r>
      <w:r w:rsidR="00776CEA" w:rsidRPr="00034910">
        <w:t>C</w:t>
      </w:r>
      <w:r>
        <w:t>’</w:t>
      </w:r>
      <w:r w:rsidR="00776CEA" w:rsidRPr="00034910">
        <w:t>est l</w:t>
      </w:r>
      <w:r>
        <w:t>’</w:t>
      </w:r>
      <w:r w:rsidR="00776CEA" w:rsidRPr="00034910">
        <w:t>aveu signé par le voleur</w:t>
      </w:r>
      <w:r>
        <w:t>, M. </w:t>
      </w:r>
      <w:r w:rsidR="00776CEA" w:rsidRPr="00034910">
        <w:t>Defrance ici présent</w:t>
      </w:r>
      <w:r>
        <w:t>.</w:t>
      </w:r>
    </w:p>
    <w:p w14:paraId="2A2EE7C9" w14:textId="362A7D7A" w:rsidR="00E57EC9" w:rsidRDefault="007C5BD3" w:rsidP="007D17F9">
      <w:pPr>
        <w:pStyle w:val="Centrsolidaire"/>
      </w:pPr>
      <w:r w:rsidRPr="00E57EC9">
        <w:rPr>
          <w:noProof/>
        </w:rPr>
        <w:lastRenderedPageBreak/>
        <w:drawing>
          <wp:inline distT="0" distB="0" distL="0" distR="0" wp14:anchorId="11E25A8C" wp14:editId="4031161F">
            <wp:extent cx="5756910" cy="3896360"/>
            <wp:effectExtent l="0" t="0" r="0" b="0"/>
            <wp:docPr id="9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56910" cy="3896360"/>
                    </a:xfrm>
                    <a:prstGeom prst="rect">
                      <a:avLst/>
                    </a:prstGeom>
                    <a:noFill/>
                    <a:ln>
                      <a:noFill/>
                    </a:ln>
                  </pic:spPr>
                </pic:pic>
              </a:graphicData>
            </a:graphic>
          </wp:inline>
        </w:drawing>
      </w:r>
    </w:p>
    <w:p w14:paraId="5110641D" w14:textId="42469E2C" w:rsidR="00776CEA" w:rsidRPr="007F1C96" w:rsidRDefault="00776CEA" w:rsidP="007F1C96">
      <w:pPr>
        <w:pStyle w:val="Titre2"/>
      </w:pPr>
      <w:bookmarkStart w:id="35" w:name="_Toc195633766"/>
      <w:r w:rsidRPr="007F1C96">
        <w:t>CHAPITRE III</w:t>
      </w:r>
      <w:r w:rsidRPr="007F1C96">
        <w:br/>
      </w:r>
      <w:r w:rsidRPr="007F1C96">
        <w:br/>
        <w:t>OÙ DICK SE RETROUVE</w:t>
      </w:r>
      <w:bookmarkEnd w:id="35"/>
      <w:r w:rsidRPr="007F1C96">
        <w:br/>
      </w:r>
    </w:p>
    <w:p w14:paraId="26AD475F" w14:textId="77777777" w:rsidR="00E57EC9" w:rsidRDefault="00776CEA" w:rsidP="00E57EC9">
      <w:r w:rsidRPr="00034910">
        <w:t xml:space="preserve">En quittant la clairière de Nicolas </w:t>
      </w:r>
      <w:proofErr w:type="spellStart"/>
      <w:r w:rsidRPr="00034910">
        <w:t>Slavarède</w:t>
      </w:r>
      <w:proofErr w:type="spellEnd"/>
      <w:r w:rsidR="00E57EC9">
        <w:t xml:space="preserve">, </w:t>
      </w:r>
      <w:r w:rsidRPr="00034910">
        <w:t>Dick avait r</w:t>
      </w:r>
      <w:r w:rsidRPr="00034910">
        <w:t>e</w:t>
      </w:r>
      <w:r w:rsidRPr="00034910">
        <w:t>trouvé</w:t>
      </w:r>
      <w:r w:rsidR="00E57EC9">
        <w:t xml:space="preserve">, </w:t>
      </w:r>
      <w:r w:rsidRPr="00034910">
        <w:t>à deux cents mètres dans le fourré</w:t>
      </w:r>
      <w:r w:rsidR="00E57EC9">
        <w:t xml:space="preserve">, </w:t>
      </w:r>
      <w:r w:rsidRPr="00034910">
        <w:t>les cosaques et les policiers qui l</w:t>
      </w:r>
      <w:r w:rsidR="00E57EC9">
        <w:t>’</w:t>
      </w:r>
      <w:r w:rsidRPr="00034910">
        <w:t>attendaient</w:t>
      </w:r>
      <w:r w:rsidR="00E57EC9">
        <w:t>.</w:t>
      </w:r>
    </w:p>
    <w:p w14:paraId="3D8A8CEB" w14:textId="77777777" w:rsidR="00E57EC9" w:rsidRDefault="00776CEA" w:rsidP="00E57EC9">
      <w:r w:rsidRPr="00034910">
        <w:t>Il conféra quelques instants à voix basse avec le chef de l</w:t>
      </w:r>
      <w:r w:rsidR="00E57EC9">
        <w:t>’</w:t>
      </w:r>
      <w:r w:rsidRPr="00034910">
        <w:t>expédition</w:t>
      </w:r>
      <w:r w:rsidR="00E57EC9">
        <w:t xml:space="preserve">, </w:t>
      </w:r>
      <w:r w:rsidRPr="00034910">
        <w:t>puis il s</w:t>
      </w:r>
      <w:r w:rsidR="00E57EC9">
        <w:t>’</w:t>
      </w:r>
      <w:r w:rsidRPr="00034910">
        <w:t>enfonça à travers bois</w:t>
      </w:r>
      <w:r w:rsidR="00E57EC9">
        <w:t>.</w:t>
      </w:r>
    </w:p>
    <w:p w14:paraId="2ECD2FED" w14:textId="77777777" w:rsidR="00E57EC9" w:rsidRDefault="00776CEA" w:rsidP="00E57EC9">
      <w:r w:rsidRPr="00034910">
        <w:t>Franchissant la lisière</w:t>
      </w:r>
      <w:r w:rsidR="00E57EC9">
        <w:t xml:space="preserve">, </w:t>
      </w:r>
      <w:r w:rsidRPr="00034910">
        <w:t>il descendit par un lacet sinueux une pente raide</w:t>
      </w:r>
      <w:r w:rsidR="00E57EC9">
        <w:t xml:space="preserve">, </w:t>
      </w:r>
      <w:r w:rsidRPr="00034910">
        <w:t>couverte de plantes épineuses</w:t>
      </w:r>
      <w:r w:rsidR="00E57EC9">
        <w:t xml:space="preserve">, </w:t>
      </w:r>
      <w:r w:rsidRPr="00034910">
        <w:t>et se trouva e</w:t>
      </w:r>
      <w:r w:rsidRPr="00034910">
        <w:t>n</w:t>
      </w:r>
      <w:r w:rsidRPr="00034910">
        <w:t>fin sur la route de Moscou</w:t>
      </w:r>
      <w:r w:rsidR="00E57EC9">
        <w:t>.</w:t>
      </w:r>
    </w:p>
    <w:p w14:paraId="73D68A72" w14:textId="77777777" w:rsidR="00E57EC9" w:rsidRDefault="00776CEA" w:rsidP="00E57EC9">
      <w:r w:rsidRPr="00034910">
        <w:lastRenderedPageBreak/>
        <w:t>À l</w:t>
      </w:r>
      <w:r w:rsidR="00E57EC9">
        <w:t>’</w:t>
      </w:r>
      <w:r w:rsidRPr="00034910">
        <w:t>abri d</w:t>
      </w:r>
      <w:r w:rsidR="00E57EC9">
        <w:t>’</w:t>
      </w:r>
      <w:r w:rsidRPr="00034910">
        <w:t>un bouquet d</w:t>
      </w:r>
      <w:r w:rsidR="00E57EC9">
        <w:t>’</w:t>
      </w:r>
      <w:r w:rsidRPr="00034910">
        <w:t>arbres</w:t>
      </w:r>
      <w:r w:rsidR="00E57EC9">
        <w:t xml:space="preserve">, </w:t>
      </w:r>
      <w:r w:rsidRPr="00034910">
        <w:t>une automobile attendait</w:t>
      </w:r>
      <w:r w:rsidR="00E57EC9">
        <w:t>.</w:t>
      </w:r>
    </w:p>
    <w:p w14:paraId="373454CA" w14:textId="77777777" w:rsidR="00E57EC9" w:rsidRDefault="00776CEA" w:rsidP="00E57EC9">
      <w:r w:rsidRPr="00034910">
        <w:t>Sur la banquette</w:t>
      </w:r>
      <w:r w:rsidR="00E57EC9">
        <w:t xml:space="preserve">, </w:t>
      </w:r>
      <w:r w:rsidRPr="00034910">
        <w:t>un personnage se dressa à l</w:t>
      </w:r>
      <w:r w:rsidR="00E57EC9">
        <w:t>’</w:t>
      </w:r>
      <w:r w:rsidRPr="00034910">
        <w:t>apparition du détective</w:t>
      </w:r>
      <w:r w:rsidR="00E57EC9">
        <w:t>.</w:t>
      </w:r>
    </w:p>
    <w:p w14:paraId="026BA1D0" w14:textId="77777777" w:rsidR="00E57EC9" w:rsidRDefault="00E57EC9" w:rsidP="00E57EC9">
      <w:r>
        <w:t>— </w:t>
      </w:r>
      <w:r w:rsidR="00776CEA" w:rsidRPr="00034910">
        <w:t>Patron</w:t>
      </w:r>
      <w:r>
        <w:t xml:space="preserve">, </w:t>
      </w:r>
      <w:r w:rsidR="00776CEA" w:rsidRPr="00034910">
        <w:t>c</w:t>
      </w:r>
      <w:r>
        <w:t>’</w:t>
      </w:r>
      <w:r w:rsidR="00776CEA" w:rsidRPr="00034910">
        <w:t>est vous</w:t>
      </w:r>
      <w:r>
        <w:t> !</w:t>
      </w:r>
    </w:p>
    <w:p w14:paraId="75E75ACA" w14:textId="77777777" w:rsidR="00E57EC9" w:rsidRDefault="00E57EC9" w:rsidP="00E57EC9">
      <w:r>
        <w:t>— </w:t>
      </w:r>
      <w:r w:rsidR="00776CEA" w:rsidRPr="00034910">
        <w:t>Oui</w:t>
      </w:r>
      <w:r>
        <w:t xml:space="preserve">, </w:t>
      </w:r>
      <w:r w:rsidR="00776CEA" w:rsidRPr="00034910">
        <w:t>petit Jean</w:t>
      </w:r>
      <w:r>
        <w:t>.</w:t>
      </w:r>
    </w:p>
    <w:p w14:paraId="6CA9C1CE" w14:textId="6C27197C" w:rsidR="00E57EC9" w:rsidRDefault="00776CEA" w:rsidP="00E57EC9">
      <w:r w:rsidRPr="00034910">
        <w:t>En quelques mots</w:t>
      </w:r>
      <w:r w:rsidR="00E57EC9">
        <w:t xml:space="preserve">, </w:t>
      </w:r>
      <w:r w:rsidRPr="00034910">
        <w:t>Dick expliqua au dévoué gamin par suite de quelles circonstances l</w:t>
      </w:r>
      <w:r w:rsidR="00E57EC9">
        <w:t>’</w:t>
      </w:r>
      <w:r w:rsidRPr="00034910">
        <w:t xml:space="preserve">arrestation de </w:t>
      </w:r>
      <w:proofErr w:type="spellStart"/>
      <w:r w:rsidRPr="00034910">
        <w:t>Fleuriane</w:t>
      </w:r>
      <w:proofErr w:type="spellEnd"/>
      <w:r w:rsidRPr="00034910">
        <w:t xml:space="preserve"> et de </w:t>
      </w:r>
      <w:r w:rsidR="00E57EC9">
        <w:t>M. </w:t>
      </w:r>
      <w:r w:rsidRPr="00034910">
        <w:t>Defrance ne pouvait être empêchée</w:t>
      </w:r>
      <w:r w:rsidR="00E57EC9">
        <w:t>.</w:t>
      </w:r>
    </w:p>
    <w:p w14:paraId="1EE6D3F0" w14:textId="77777777" w:rsidR="00E57EC9" w:rsidRDefault="00776CEA" w:rsidP="00E57EC9">
      <w:r w:rsidRPr="00034910">
        <w:t>Et il se renfonça dans ses réflexions</w:t>
      </w:r>
      <w:r w:rsidR="00E57EC9">
        <w:t xml:space="preserve">, </w:t>
      </w:r>
      <w:r w:rsidRPr="00034910">
        <w:t>sans remarquer l</w:t>
      </w:r>
      <w:r w:rsidR="00E57EC9">
        <w:t>’</w:t>
      </w:r>
      <w:r w:rsidRPr="00034910">
        <w:t>ahurissement peint sur les traits du jeune garçon</w:t>
      </w:r>
      <w:r w:rsidR="00E57EC9">
        <w:t>.</w:t>
      </w:r>
    </w:p>
    <w:p w14:paraId="5399244F" w14:textId="77777777" w:rsidR="00E57EC9" w:rsidRDefault="00776CEA" w:rsidP="00E57EC9">
      <w:r w:rsidRPr="00034910">
        <w:t>Un quart d</w:t>
      </w:r>
      <w:r w:rsidR="00E57EC9">
        <w:t>’</w:t>
      </w:r>
      <w:r w:rsidRPr="00034910">
        <w:t>heure se passa</w:t>
      </w:r>
      <w:r w:rsidR="00E57EC9">
        <w:t xml:space="preserve">. </w:t>
      </w:r>
      <w:r w:rsidRPr="00034910">
        <w:t>Un bourdonnement lointain fut apporté par la brise légère qui balayait la route</w:t>
      </w:r>
      <w:r w:rsidR="00E57EC9">
        <w:t xml:space="preserve">. </w:t>
      </w:r>
      <w:r w:rsidRPr="00034910">
        <w:t xml:space="preserve">Les yeux de </w:t>
      </w:r>
      <w:proofErr w:type="spellStart"/>
      <w:r w:rsidRPr="00034910">
        <w:t>Fann</w:t>
      </w:r>
      <w:proofErr w:type="spellEnd"/>
      <w:r w:rsidRPr="00034910">
        <w:t xml:space="preserve"> brillèrent</w:t>
      </w:r>
      <w:r w:rsidR="00E57EC9">
        <w:t>.</w:t>
      </w:r>
    </w:p>
    <w:p w14:paraId="300CE5A3" w14:textId="77777777" w:rsidR="00E57EC9" w:rsidRDefault="00E57EC9" w:rsidP="00E57EC9">
      <w:r>
        <w:t>— </w:t>
      </w:r>
      <w:r w:rsidR="00776CEA" w:rsidRPr="00034910">
        <w:t xml:space="preserve">La </w:t>
      </w:r>
      <w:proofErr w:type="spellStart"/>
      <w:r w:rsidR="00776CEA" w:rsidRPr="00034910">
        <w:t>Botera</w:t>
      </w:r>
      <w:proofErr w:type="spellEnd"/>
      <w:r>
        <w:t xml:space="preserve"> ! </w:t>
      </w:r>
      <w:r w:rsidR="00776CEA" w:rsidRPr="00034910">
        <w:t>fit-il entre ses dents</w:t>
      </w:r>
      <w:r>
        <w:t xml:space="preserve">. </w:t>
      </w:r>
      <w:r w:rsidR="00776CEA" w:rsidRPr="00034910">
        <w:t>Ils s</w:t>
      </w:r>
      <w:r>
        <w:t>’</w:t>
      </w:r>
      <w:r w:rsidR="00776CEA" w:rsidRPr="00034910">
        <w:t>en vont à une allure lente</w:t>
      </w:r>
      <w:r>
        <w:t xml:space="preserve">… </w:t>
      </w:r>
      <w:r w:rsidR="00776CEA" w:rsidRPr="00034910">
        <w:t>Oui</w:t>
      </w:r>
      <w:r>
        <w:t xml:space="preserve">, </w:t>
      </w:r>
      <w:r w:rsidR="00776CEA" w:rsidRPr="00034910">
        <w:t>oui</w:t>
      </w:r>
      <w:r>
        <w:t xml:space="preserve">, </w:t>
      </w:r>
      <w:r w:rsidR="00776CEA" w:rsidRPr="00034910">
        <w:t>il faut donner à l</w:t>
      </w:r>
      <w:r>
        <w:t>’</w:t>
      </w:r>
      <w:r w:rsidR="00776CEA" w:rsidRPr="00034910">
        <w:t xml:space="preserve">escorte la possibilité de sortir des bois de </w:t>
      </w:r>
      <w:proofErr w:type="spellStart"/>
      <w:r w:rsidR="00776CEA" w:rsidRPr="00034910">
        <w:t>Bjorsky</w:t>
      </w:r>
      <w:proofErr w:type="spellEnd"/>
      <w:r>
        <w:t xml:space="preserve">… </w:t>
      </w:r>
      <w:r w:rsidR="00776CEA" w:rsidRPr="00034910">
        <w:t>La marche n</w:t>
      </w:r>
      <w:r>
        <w:t>’</w:t>
      </w:r>
      <w:r w:rsidR="00776CEA" w:rsidRPr="00034910">
        <w:t>est pas commode</w:t>
      </w:r>
      <w:r>
        <w:t xml:space="preserve">, </w:t>
      </w:r>
      <w:r w:rsidR="00776CEA" w:rsidRPr="00034910">
        <w:t>la nuit</w:t>
      </w:r>
      <w:r>
        <w:t xml:space="preserve">, </w:t>
      </w:r>
      <w:r w:rsidR="00776CEA" w:rsidRPr="00034910">
        <w:t>à travers ces massifs forestiers</w:t>
      </w:r>
      <w:r>
        <w:t>.</w:t>
      </w:r>
    </w:p>
    <w:p w14:paraId="1840BAB0" w14:textId="77777777" w:rsidR="00E57EC9" w:rsidRDefault="00776CEA" w:rsidP="00E57EC9">
      <w:r w:rsidRPr="00034910">
        <w:t>Un nouveau quart d</w:t>
      </w:r>
      <w:r w:rsidR="00E57EC9">
        <w:t>’</w:t>
      </w:r>
      <w:r w:rsidRPr="00034910">
        <w:t>heure s</w:t>
      </w:r>
      <w:r w:rsidR="00E57EC9">
        <w:t>’</w:t>
      </w:r>
      <w:r w:rsidRPr="00034910">
        <w:t>écoula encore</w:t>
      </w:r>
      <w:r w:rsidR="00E57EC9">
        <w:t xml:space="preserve">. </w:t>
      </w:r>
      <w:r w:rsidRPr="00034910">
        <w:t>Enfin</w:t>
      </w:r>
      <w:r w:rsidR="00E57EC9">
        <w:t xml:space="preserve">, </w:t>
      </w:r>
      <w:r w:rsidRPr="00034910">
        <w:t xml:space="preserve">Dick </w:t>
      </w:r>
      <w:proofErr w:type="spellStart"/>
      <w:r w:rsidRPr="00034910">
        <w:t>Fann</w:t>
      </w:r>
      <w:proofErr w:type="spellEnd"/>
      <w:r w:rsidRPr="00034910">
        <w:t xml:space="preserve"> frappa sur l</w:t>
      </w:r>
      <w:r w:rsidR="00E57EC9">
        <w:t>’</w:t>
      </w:r>
      <w:r w:rsidRPr="00034910">
        <w:t>épaule de son jeune compagnon</w:t>
      </w:r>
      <w:r w:rsidR="00E57EC9">
        <w:t xml:space="preserve">. </w:t>
      </w:r>
      <w:r w:rsidRPr="00034910">
        <w:t>Celui-ci le regarda avec surprise</w:t>
      </w:r>
      <w:r w:rsidR="00E57EC9">
        <w:t>.</w:t>
      </w:r>
    </w:p>
    <w:p w14:paraId="5E7B6E3B" w14:textId="0B84A8C5" w:rsidR="00E57EC9" w:rsidRDefault="00E57EC9" w:rsidP="00E57EC9">
      <w:r>
        <w:t>— </w:t>
      </w:r>
      <w:r w:rsidR="00776CEA" w:rsidRPr="00034910">
        <w:t>Écoute</w:t>
      </w:r>
      <w:r>
        <w:t>, M. </w:t>
      </w:r>
      <w:r w:rsidR="00776CEA" w:rsidRPr="00034910">
        <w:t xml:space="preserve">et </w:t>
      </w:r>
      <w:r>
        <w:t>M</w:t>
      </w:r>
      <w:r w:rsidRPr="00E57EC9">
        <w:rPr>
          <w:vertAlign w:val="superscript"/>
        </w:rPr>
        <w:t>lle</w:t>
      </w:r>
      <w:r>
        <w:t> </w:t>
      </w:r>
      <w:r w:rsidR="00776CEA" w:rsidRPr="00034910">
        <w:t>Defrance vont être mal logés</w:t>
      </w:r>
      <w:r>
        <w:t>…</w:t>
      </w:r>
    </w:p>
    <w:p w14:paraId="0E49587B" w14:textId="77777777" w:rsidR="00E57EC9" w:rsidRDefault="00E57EC9" w:rsidP="00E57EC9">
      <w:r>
        <w:t>— </w:t>
      </w:r>
      <w:r w:rsidR="00776CEA" w:rsidRPr="00034910">
        <w:t>Dame</w:t>
      </w:r>
      <w:r>
        <w:t xml:space="preserve">, </w:t>
      </w:r>
      <w:r w:rsidR="00776CEA" w:rsidRPr="00034910">
        <w:t>on peut le dire</w:t>
      </w:r>
      <w:r>
        <w:t xml:space="preserve">, </w:t>
      </w:r>
      <w:r w:rsidR="00776CEA" w:rsidRPr="00034910">
        <w:t>quand on vous met en prison</w:t>
      </w:r>
      <w:r>
        <w:t xml:space="preserve">… </w:t>
      </w:r>
      <w:r w:rsidR="00776CEA" w:rsidRPr="00034910">
        <w:t>meublée</w:t>
      </w:r>
      <w:r>
        <w:t>.</w:t>
      </w:r>
    </w:p>
    <w:p w14:paraId="1A52A4B0" w14:textId="77777777" w:rsidR="00E57EC9" w:rsidRDefault="00E57EC9" w:rsidP="00E57EC9">
      <w:r>
        <w:t>— </w:t>
      </w:r>
      <w:r w:rsidR="00776CEA" w:rsidRPr="00034910">
        <w:t>Mais au moins</w:t>
      </w:r>
      <w:r>
        <w:t xml:space="preserve">, </w:t>
      </w:r>
      <w:r w:rsidR="00776CEA" w:rsidRPr="00034910">
        <w:t>ils seront à l</w:t>
      </w:r>
      <w:r>
        <w:t>’</w:t>
      </w:r>
      <w:r w:rsidR="00776CEA" w:rsidRPr="00034910">
        <w:t>abri des coups de Larmette</w:t>
      </w:r>
      <w:r>
        <w:t xml:space="preserve">. </w:t>
      </w:r>
      <w:r w:rsidR="00776CEA" w:rsidRPr="00034910">
        <w:t>Les geôliers les garderont captifs</w:t>
      </w:r>
      <w:r>
        <w:t xml:space="preserve"> ; </w:t>
      </w:r>
      <w:r w:rsidR="00776CEA" w:rsidRPr="00034910">
        <w:t>mais ils les garderont aussi contre les tentatives criminelles du dehors</w:t>
      </w:r>
      <w:r>
        <w:t xml:space="preserve">. </w:t>
      </w:r>
      <w:r w:rsidR="00776CEA" w:rsidRPr="00034910">
        <w:t>En ce moment</w:t>
      </w:r>
      <w:r>
        <w:t xml:space="preserve">, </w:t>
      </w:r>
      <w:r w:rsidR="00776CEA" w:rsidRPr="00034910">
        <w:t>il nous faut relever une piste</w:t>
      </w:r>
      <w:r>
        <w:t xml:space="preserve">. </w:t>
      </w:r>
      <w:r w:rsidR="00776CEA" w:rsidRPr="00034910">
        <w:t xml:space="preserve">Celle du complice </w:t>
      </w:r>
      <w:r w:rsidR="00776CEA" w:rsidRPr="00034910">
        <w:lastRenderedPageBreak/>
        <w:t>de Larmette</w:t>
      </w:r>
      <w:r>
        <w:t xml:space="preserve">, </w:t>
      </w:r>
      <w:r w:rsidR="00776CEA" w:rsidRPr="00034910">
        <w:t>qui s</w:t>
      </w:r>
      <w:r>
        <w:t>’</w:t>
      </w:r>
      <w:r w:rsidR="00776CEA" w:rsidRPr="00034910">
        <w:t xml:space="preserve">en va </w:t>
      </w:r>
      <w:proofErr w:type="spellStart"/>
      <w:r w:rsidR="00776CEA" w:rsidRPr="00034910">
        <w:t>chargé</w:t>
      </w:r>
      <w:proofErr w:type="spellEnd"/>
      <w:r w:rsidR="00776CEA" w:rsidRPr="00034910">
        <w:t xml:space="preserve"> du radium volé</w:t>
      </w:r>
      <w:r>
        <w:t xml:space="preserve">. </w:t>
      </w:r>
      <w:r w:rsidR="00776CEA" w:rsidRPr="00034910">
        <w:t>C</w:t>
      </w:r>
      <w:r>
        <w:t>’</w:t>
      </w:r>
      <w:r w:rsidR="00776CEA" w:rsidRPr="00034910">
        <w:t>est à l</w:t>
      </w:r>
      <w:r>
        <w:t>’</w:t>
      </w:r>
      <w:r w:rsidR="00776CEA" w:rsidRPr="00034910">
        <w:t>endroit où il le déposera que reviendra fatalement le joaillier</w:t>
      </w:r>
      <w:r>
        <w:t xml:space="preserve">. </w:t>
      </w:r>
      <w:r w:rsidR="00776CEA" w:rsidRPr="00034910">
        <w:t>C</w:t>
      </w:r>
      <w:r>
        <w:t>’</w:t>
      </w:r>
      <w:r w:rsidR="00776CEA" w:rsidRPr="00034910">
        <w:t>est là que nous devons l</w:t>
      </w:r>
      <w:r>
        <w:t>’</w:t>
      </w:r>
      <w:r w:rsidR="00776CEA" w:rsidRPr="00034910">
        <w:t>attendre et le prendre</w:t>
      </w:r>
      <w:r>
        <w:t xml:space="preserve">. </w:t>
      </w:r>
      <w:r w:rsidR="00776CEA" w:rsidRPr="00034910">
        <w:t>Cosaques</w:t>
      </w:r>
      <w:r>
        <w:t xml:space="preserve">, </w:t>
      </w:r>
      <w:r w:rsidR="00776CEA" w:rsidRPr="00034910">
        <w:t>gens de police</w:t>
      </w:r>
      <w:r>
        <w:t xml:space="preserve">, </w:t>
      </w:r>
      <w:r w:rsidR="00776CEA" w:rsidRPr="00034910">
        <w:t>nos chers pr</w:t>
      </w:r>
      <w:r w:rsidR="00776CEA" w:rsidRPr="00034910">
        <w:t>i</w:t>
      </w:r>
      <w:r w:rsidR="00776CEA" w:rsidRPr="00034910">
        <w:t>sonniers</w:t>
      </w:r>
      <w:r>
        <w:t xml:space="preserve">, </w:t>
      </w:r>
      <w:r w:rsidR="00776CEA" w:rsidRPr="00034910">
        <w:t>le coquin Larmette</w:t>
      </w:r>
      <w:r>
        <w:t xml:space="preserve">, </w:t>
      </w:r>
      <w:r w:rsidR="00776CEA" w:rsidRPr="00034910">
        <w:t>sont trop loin à présent pour que notre moteur leur apprenne notre présence</w:t>
      </w:r>
      <w:r>
        <w:t xml:space="preserve">. </w:t>
      </w:r>
      <w:r w:rsidR="00776CEA" w:rsidRPr="00034910">
        <w:t>À l</w:t>
      </w:r>
      <w:r>
        <w:t>’</w:t>
      </w:r>
      <w:r w:rsidR="00776CEA" w:rsidRPr="00034910">
        <w:t>œuvre</w:t>
      </w:r>
      <w:r>
        <w:t xml:space="preserve">, </w:t>
      </w:r>
      <w:r w:rsidR="00776CEA" w:rsidRPr="00034910">
        <w:t>petit Jean</w:t>
      </w:r>
      <w:r>
        <w:t> !</w:t>
      </w:r>
    </w:p>
    <w:p w14:paraId="537E2C7C" w14:textId="77777777" w:rsidR="00E57EC9" w:rsidRDefault="00776CEA" w:rsidP="00E57EC9">
      <w:r w:rsidRPr="00034910">
        <w:t>Il n</w:t>
      </w:r>
      <w:r w:rsidR="00E57EC9">
        <w:t>’</w:t>
      </w:r>
      <w:r w:rsidRPr="00034910">
        <w:t>avait pas achevé que l</w:t>
      </w:r>
      <w:r w:rsidR="00E57EC9">
        <w:t>’</w:t>
      </w:r>
      <w:r w:rsidRPr="00034910">
        <w:t>automobile se mettait en route</w:t>
      </w:r>
      <w:r w:rsidR="00E57EC9">
        <w:t>.</w:t>
      </w:r>
    </w:p>
    <w:p w14:paraId="27CDDFE6" w14:textId="77777777" w:rsidR="00E57EC9" w:rsidRDefault="00776CEA" w:rsidP="00E57EC9">
      <w:r w:rsidRPr="00034910">
        <w:t>C</w:t>
      </w:r>
      <w:r w:rsidR="00E57EC9">
        <w:t>’</w:t>
      </w:r>
      <w:r w:rsidRPr="00034910">
        <w:t>était une machine de tourisme</w:t>
      </w:r>
      <w:r w:rsidR="00E57EC9">
        <w:t xml:space="preserve">, </w:t>
      </w:r>
      <w:r w:rsidRPr="00034910">
        <w:t>douze chevaux</w:t>
      </w:r>
      <w:r w:rsidR="00E57EC9">
        <w:t xml:space="preserve">, </w:t>
      </w:r>
      <w:r w:rsidRPr="00034910">
        <w:t xml:space="preserve">prêtée au détective par </w:t>
      </w:r>
      <w:proofErr w:type="spellStart"/>
      <w:r w:rsidRPr="00034910">
        <w:t>Argata</w:t>
      </w:r>
      <w:proofErr w:type="spellEnd"/>
      <w:r w:rsidRPr="00034910">
        <w:t xml:space="preserve"> </w:t>
      </w:r>
      <w:proofErr w:type="spellStart"/>
      <w:r w:rsidRPr="00034910">
        <w:t>Gratamoff</w:t>
      </w:r>
      <w:proofErr w:type="spellEnd"/>
      <w:r w:rsidR="00E57EC9">
        <w:t xml:space="preserve">, </w:t>
      </w:r>
      <w:r w:rsidRPr="00034910">
        <w:t>directrice de l</w:t>
      </w:r>
      <w:r w:rsidR="00E57EC9">
        <w:t>’</w:t>
      </w:r>
      <w:r w:rsidRPr="00034910">
        <w:t>Institut des N</w:t>
      </w:r>
      <w:r w:rsidRPr="00034910">
        <w:t>o</w:t>
      </w:r>
      <w:r w:rsidRPr="00034910">
        <w:t>bles Barines</w:t>
      </w:r>
      <w:r w:rsidR="00E57EC9">
        <w:t>.</w:t>
      </w:r>
    </w:p>
    <w:p w14:paraId="1D57DDDF" w14:textId="77777777" w:rsidR="00E57EC9" w:rsidRDefault="00776CEA" w:rsidP="00E57EC9">
      <w:r w:rsidRPr="00034910">
        <w:t>À petite vitesse</w:t>
      </w:r>
      <w:r w:rsidR="00E57EC9">
        <w:t xml:space="preserve">, </w:t>
      </w:r>
      <w:r w:rsidRPr="00034910">
        <w:t>la voiture parcourait la route</w:t>
      </w:r>
      <w:r w:rsidR="00E57EC9">
        <w:t xml:space="preserve">, </w:t>
      </w:r>
      <w:r w:rsidRPr="00034910">
        <w:t>s</w:t>
      </w:r>
      <w:r w:rsidR="00E57EC9">
        <w:t>’</w:t>
      </w:r>
      <w:r w:rsidRPr="00034910">
        <w:t xml:space="preserve">éloignant des coteaux boisés de </w:t>
      </w:r>
      <w:proofErr w:type="spellStart"/>
      <w:r w:rsidRPr="00034910">
        <w:t>Bjorsky</w:t>
      </w:r>
      <w:proofErr w:type="spellEnd"/>
      <w:r w:rsidR="00E57EC9">
        <w:t xml:space="preserve">. </w:t>
      </w:r>
      <w:r w:rsidRPr="00034910">
        <w:t>À gauche de la voie</w:t>
      </w:r>
      <w:r w:rsidR="00E57EC9">
        <w:t xml:space="preserve">, </w:t>
      </w:r>
      <w:r w:rsidRPr="00034910">
        <w:t>s</w:t>
      </w:r>
      <w:r w:rsidR="00E57EC9">
        <w:t>’</w:t>
      </w:r>
      <w:r w:rsidRPr="00034910">
        <w:t>ouvraient des vallons parallèles</w:t>
      </w:r>
      <w:r w:rsidR="00E57EC9">
        <w:t xml:space="preserve">, </w:t>
      </w:r>
      <w:r w:rsidRPr="00034910">
        <w:t>séparés par des coteaux de faible hauteur</w:t>
      </w:r>
      <w:r w:rsidR="00E57EC9">
        <w:t>.</w:t>
      </w:r>
    </w:p>
    <w:p w14:paraId="1F48EEC6" w14:textId="77777777" w:rsidR="00E57EC9" w:rsidRDefault="00776CEA" w:rsidP="00E57EC9">
      <w:r w:rsidRPr="00034910">
        <w:t>Au troisième</w:t>
      </w:r>
      <w:r w:rsidR="00E57EC9">
        <w:t xml:space="preserve">, </w:t>
      </w:r>
      <w:r w:rsidRPr="00034910">
        <w:t xml:space="preserve">Dick </w:t>
      </w:r>
      <w:proofErr w:type="spellStart"/>
      <w:r w:rsidRPr="00034910">
        <w:t>Fann</w:t>
      </w:r>
      <w:proofErr w:type="spellEnd"/>
      <w:r w:rsidRPr="00034910">
        <w:t xml:space="preserve"> commanda</w:t>
      </w:r>
      <w:r w:rsidR="00E57EC9">
        <w:t> :</w:t>
      </w:r>
    </w:p>
    <w:p w14:paraId="3F0977A4" w14:textId="77777777" w:rsidR="00E57EC9" w:rsidRDefault="00E57EC9" w:rsidP="00E57EC9">
      <w:r>
        <w:t>— </w:t>
      </w:r>
      <w:r w:rsidR="00776CEA" w:rsidRPr="00034910">
        <w:t>Stop</w:t>
      </w:r>
      <w:r>
        <w:t> !</w:t>
      </w:r>
    </w:p>
    <w:p w14:paraId="4A4F60FE" w14:textId="77777777" w:rsidR="00E57EC9" w:rsidRDefault="00776CEA" w:rsidP="00E57EC9">
      <w:r w:rsidRPr="00034910">
        <w:t>Et</w:t>
      </w:r>
      <w:r w:rsidR="00E57EC9">
        <w:t xml:space="preserve">, </w:t>
      </w:r>
      <w:r w:rsidRPr="00034910">
        <w:t>l</w:t>
      </w:r>
      <w:r w:rsidR="00E57EC9">
        <w:t>’</w:t>
      </w:r>
      <w:r w:rsidRPr="00034910">
        <w:t>auto immobilisée</w:t>
      </w:r>
      <w:r w:rsidR="00E57EC9">
        <w:t xml:space="preserve">, </w:t>
      </w:r>
      <w:r w:rsidRPr="00034910">
        <w:t>il sauta lestement à terre</w:t>
      </w:r>
      <w:r w:rsidR="00E57EC9">
        <w:t>.</w:t>
      </w:r>
    </w:p>
    <w:p w14:paraId="1BC3E020" w14:textId="77777777" w:rsidR="00E57EC9" w:rsidRDefault="00E57EC9" w:rsidP="00E57EC9">
      <w:r>
        <w:t>— </w:t>
      </w:r>
      <w:r w:rsidR="00776CEA" w:rsidRPr="00034910">
        <w:t>Attends-moi ici</w:t>
      </w:r>
      <w:r>
        <w:t xml:space="preserve">, </w:t>
      </w:r>
      <w:r w:rsidR="00776CEA" w:rsidRPr="00034910">
        <w:t>petit</w:t>
      </w:r>
      <w:r>
        <w:t xml:space="preserve">. </w:t>
      </w:r>
      <w:r w:rsidR="00776CEA" w:rsidRPr="00034910">
        <w:t>Je vais relever les traces du co</w:t>
      </w:r>
      <w:r w:rsidR="00776CEA" w:rsidRPr="00034910">
        <w:t>m</w:t>
      </w:r>
      <w:r w:rsidR="00776CEA" w:rsidRPr="00034910">
        <w:t>plice</w:t>
      </w:r>
      <w:r>
        <w:t xml:space="preserve">, </w:t>
      </w:r>
      <w:r w:rsidR="00776CEA" w:rsidRPr="00034910">
        <w:t>porteur du radium</w:t>
      </w:r>
      <w:r>
        <w:t>.</w:t>
      </w:r>
    </w:p>
    <w:p w14:paraId="157E96F2" w14:textId="77777777" w:rsidR="00E57EC9" w:rsidRDefault="00E57EC9" w:rsidP="00E57EC9">
      <w:r>
        <w:t>— </w:t>
      </w:r>
      <w:r w:rsidR="00776CEA" w:rsidRPr="00034910">
        <w:t>Bon</w:t>
      </w:r>
      <w:r>
        <w:t xml:space="preserve">, </w:t>
      </w:r>
      <w:r w:rsidR="00776CEA" w:rsidRPr="00034910">
        <w:t>il vaudrait peut-être mieux que j</w:t>
      </w:r>
      <w:r>
        <w:t>’</w:t>
      </w:r>
      <w:r w:rsidR="00776CEA" w:rsidRPr="00034910">
        <w:t>aille avec vous</w:t>
      </w:r>
      <w:r>
        <w:t>.</w:t>
      </w:r>
    </w:p>
    <w:p w14:paraId="7E5E1E42" w14:textId="77777777" w:rsidR="00E57EC9" w:rsidRDefault="00E57EC9" w:rsidP="00E57EC9">
      <w:r>
        <w:t>— </w:t>
      </w:r>
      <w:r w:rsidR="00776CEA" w:rsidRPr="00034910">
        <w:t>Je te remercie</w:t>
      </w:r>
      <w:r>
        <w:t xml:space="preserve">, </w:t>
      </w:r>
      <w:r w:rsidR="00776CEA" w:rsidRPr="00034910">
        <w:t>Jean</w:t>
      </w:r>
      <w:r>
        <w:t xml:space="preserve">. </w:t>
      </w:r>
      <w:r w:rsidR="00776CEA" w:rsidRPr="00034910">
        <w:t>S</w:t>
      </w:r>
      <w:r>
        <w:t>’</w:t>
      </w:r>
      <w:r w:rsidR="00776CEA" w:rsidRPr="00034910">
        <w:t>il y avait péril</w:t>
      </w:r>
      <w:r>
        <w:t xml:space="preserve">, </w:t>
      </w:r>
      <w:r w:rsidR="00776CEA" w:rsidRPr="00034910">
        <w:t>sois sûr que je t</w:t>
      </w:r>
      <w:r>
        <w:t>’</w:t>
      </w:r>
      <w:r w:rsidR="00776CEA" w:rsidRPr="00034910">
        <w:t>emmènerais</w:t>
      </w:r>
      <w:r>
        <w:t xml:space="preserve">. </w:t>
      </w:r>
      <w:r w:rsidR="00776CEA" w:rsidRPr="00034910">
        <w:t>Mais ma conviction est que je ne rencontrerai personne</w:t>
      </w:r>
      <w:r>
        <w:t xml:space="preserve">. </w:t>
      </w:r>
      <w:r w:rsidR="00776CEA" w:rsidRPr="00034910">
        <w:t xml:space="preserve">Il y avait ici un complice de </w:t>
      </w:r>
      <w:r w:rsidR="00776CEA" w:rsidRPr="00034910">
        <w:rPr>
          <w:i/>
          <w:iCs/>
        </w:rPr>
        <w:t>toute confiance</w:t>
      </w:r>
      <w:r>
        <w:rPr>
          <w:i/>
          <w:iCs/>
        </w:rPr>
        <w:t xml:space="preserve">, </w:t>
      </w:r>
      <w:r w:rsidR="00776CEA" w:rsidRPr="00034910">
        <w:t>employé en apparence aux carrières</w:t>
      </w:r>
      <w:r>
        <w:t xml:space="preserve">, </w:t>
      </w:r>
      <w:r w:rsidR="00776CEA" w:rsidRPr="00034910">
        <w:t>chargé en réalité de veiller sur le dépôt du radium</w:t>
      </w:r>
      <w:r>
        <w:t xml:space="preserve">. </w:t>
      </w:r>
      <w:r w:rsidR="00776CEA" w:rsidRPr="00034910">
        <w:t>Larmette</w:t>
      </w:r>
      <w:r>
        <w:t xml:space="preserve">, </w:t>
      </w:r>
      <w:r w:rsidR="00776CEA" w:rsidRPr="00034910">
        <w:t>sachant le dépôt menacé</w:t>
      </w:r>
      <w:r>
        <w:t xml:space="preserve">, </w:t>
      </w:r>
      <w:r w:rsidR="00776CEA" w:rsidRPr="00034910">
        <w:t>a donné à cet homme mission de le transporter ailleurs</w:t>
      </w:r>
      <w:r>
        <w:t xml:space="preserve">. </w:t>
      </w:r>
      <w:r w:rsidR="00776CEA" w:rsidRPr="00034910">
        <w:t>Où</w:t>
      </w:r>
      <w:r>
        <w:t xml:space="preserve"> ? </w:t>
      </w:r>
      <w:r w:rsidR="00776CEA" w:rsidRPr="00034910">
        <w:t>Voilà ce qu</w:t>
      </w:r>
      <w:r>
        <w:t>’</w:t>
      </w:r>
      <w:r w:rsidR="00776CEA" w:rsidRPr="00034910">
        <w:t>il importe de savoir</w:t>
      </w:r>
      <w:r>
        <w:t xml:space="preserve">. </w:t>
      </w:r>
      <w:r w:rsidR="00776CEA" w:rsidRPr="00034910">
        <w:t>Le joaillier accompagne les cosaques</w:t>
      </w:r>
      <w:r>
        <w:t xml:space="preserve">, </w:t>
      </w:r>
      <w:r w:rsidR="00776CEA" w:rsidRPr="00034910">
        <w:t>son second s</w:t>
      </w:r>
      <w:r>
        <w:t>’</w:t>
      </w:r>
      <w:r w:rsidR="00776CEA" w:rsidRPr="00034910">
        <w:t xml:space="preserve">éloigne avec le </w:t>
      </w:r>
      <w:r w:rsidR="00776CEA" w:rsidRPr="00034910">
        <w:lastRenderedPageBreak/>
        <w:t>précieux métal</w:t>
      </w:r>
      <w:r>
        <w:t xml:space="preserve">. </w:t>
      </w:r>
      <w:r w:rsidR="00776CEA" w:rsidRPr="00034910">
        <w:t>Qui de deux retire deux</w:t>
      </w:r>
      <w:r>
        <w:t xml:space="preserve">, </w:t>
      </w:r>
      <w:r w:rsidR="00776CEA" w:rsidRPr="00034910">
        <w:t>reste à zéro</w:t>
      </w:r>
      <w:r>
        <w:t xml:space="preserve">. </w:t>
      </w:r>
      <w:r w:rsidR="00776CEA" w:rsidRPr="00034910">
        <w:t>Je ne trouverai personne sur ma route</w:t>
      </w:r>
      <w:r>
        <w:t>.</w:t>
      </w:r>
    </w:p>
    <w:p w14:paraId="6C59AEB3" w14:textId="77777777" w:rsidR="00E57EC9" w:rsidRDefault="00776CEA" w:rsidP="00E57EC9">
      <w:r w:rsidRPr="00034910">
        <w:t>Il parlait avec une telle conviction</w:t>
      </w:r>
      <w:r w:rsidR="00E57EC9">
        <w:t xml:space="preserve">, </w:t>
      </w:r>
      <w:r w:rsidRPr="00034910">
        <w:t xml:space="preserve">que Jean </w:t>
      </w:r>
      <w:proofErr w:type="spellStart"/>
      <w:r w:rsidRPr="00034910">
        <w:t>Brot</w:t>
      </w:r>
      <w:proofErr w:type="spellEnd"/>
      <w:r w:rsidRPr="00034910">
        <w:t xml:space="preserve"> inclina la tête</w:t>
      </w:r>
      <w:r w:rsidR="00E57EC9">
        <w:t xml:space="preserve">, </w:t>
      </w:r>
      <w:r w:rsidRPr="00034910">
        <w:t>persuadé de la vérité des affirmations de Dick</w:t>
      </w:r>
      <w:r w:rsidR="00E57EC9">
        <w:t>.</w:t>
      </w:r>
    </w:p>
    <w:p w14:paraId="79B98575" w14:textId="77777777" w:rsidR="00E57EC9" w:rsidRDefault="00776CEA" w:rsidP="00E57EC9">
      <w:r w:rsidRPr="00034910">
        <w:t xml:space="preserve">Dick </w:t>
      </w:r>
      <w:proofErr w:type="spellStart"/>
      <w:r w:rsidRPr="00034910">
        <w:t>Fann</w:t>
      </w:r>
      <w:proofErr w:type="spellEnd"/>
      <w:r w:rsidRPr="00034910">
        <w:t xml:space="preserve"> s</w:t>
      </w:r>
      <w:r w:rsidR="00E57EC9">
        <w:t>’</w:t>
      </w:r>
      <w:r w:rsidRPr="00034910">
        <w:t>enfonça dans le vallon</w:t>
      </w:r>
      <w:r w:rsidR="00E57EC9">
        <w:t xml:space="preserve">, </w:t>
      </w:r>
      <w:r w:rsidRPr="00034910">
        <w:t>sans accorder la moi</w:t>
      </w:r>
      <w:r w:rsidRPr="00034910">
        <w:t>n</w:t>
      </w:r>
      <w:r w:rsidRPr="00034910">
        <w:t>dre attention aux taches blanchâtres du rocher mis à nu par la mine</w:t>
      </w:r>
      <w:r w:rsidR="00E57EC9">
        <w:t xml:space="preserve">. </w:t>
      </w:r>
      <w:r w:rsidRPr="00034910">
        <w:t>Ses yeux ne quittaient pas le sol</w:t>
      </w:r>
      <w:r w:rsidR="00E57EC9">
        <w:t>.</w:t>
      </w:r>
    </w:p>
    <w:p w14:paraId="3F72874C" w14:textId="77777777" w:rsidR="00E57EC9" w:rsidRDefault="00776CEA" w:rsidP="00E57EC9">
      <w:r w:rsidRPr="00034910">
        <w:t>À plusieurs reprises il se baissa</w:t>
      </w:r>
      <w:r w:rsidR="00E57EC9">
        <w:t xml:space="preserve">, </w:t>
      </w:r>
      <w:r w:rsidRPr="00034910">
        <w:t>et</w:t>
      </w:r>
      <w:r w:rsidR="00E57EC9">
        <w:t xml:space="preserve">, </w:t>
      </w:r>
      <w:r w:rsidRPr="00034910">
        <w:t>de la règle graduée dont il s</w:t>
      </w:r>
      <w:r w:rsidR="00E57EC9">
        <w:t>’</w:t>
      </w:r>
      <w:r w:rsidRPr="00034910">
        <w:t xml:space="preserve">était déjà servi à la clairière Nicolas </w:t>
      </w:r>
      <w:proofErr w:type="spellStart"/>
      <w:r w:rsidRPr="00034910">
        <w:t>Slavarède</w:t>
      </w:r>
      <w:proofErr w:type="spellEnd"/>
      <w:r w:rsidR="00E57EC9">
        <w:t xml:space="preserve">, </w:t>
      </w:r>
      <w:r w:rsidRPr="00034910">
        <w:t>il mesura des empreintes à peine visibles sur l</w:t>
      </w:r>
      <w:r w:rsidR="00E57EC9">
        <w:t>’</w:t>
      </w:r>
      <w:r w:rsidRPr="00034910">
        <w:t>herbe courte</w:t>
      </w:r>
      <w:r w:rsidR="00E57EC9">
        <w:t xml:space="preserve">, </w:t>
      </w:r>
      <w:r w:rsidRPr="00034910">
        <w:t>poussant par e</w:t>
      </w:r>
      <w:r w:rsidRPr="00034910">
        <w:t>n</w:t>
      </w:r>
      <w:r w:rsidRPr="00034910">
        <w:t>droits au milieu même du sentier</w:t>
      </w:r>
      <w:r w:rsidR="00E57EC9">
        <w:t>.</w:t>
      </w:r>
    </w:p>
    <w:p w14:paraId="20DC749E" w14:textId="77777777" w:rsidR="00E57EC9" w:rsidRDefault="00E57EC9" w:rsidP="00E57EC9">
      <w:r>
        <w:t>— </w:t>
      </w:r>
      <w:r w:rsidR="00776CEA" w:rsidRPr="00034910">
        <w:t>À la bonne heure</w:t>
      </w:r>
      <w:r>
        <w:t xml:space="preserve">, </w:t>
      </w:r>
      <w:r w:rsidR="00776CEA" w:rsidRPr="00034910">
        <w:t>monologuait-il</w:t>
      </w:r>
      <w:r>
        <w:t xml:space="preserve">, </w:t>
      </w:r>
      <w:r w:rsidR="00776CEA" w:rsidRPr="00034910">
        <w:t>l</w:t>
      </w:r>
      <w:r>
        <w:t>’</w:t>
      </w:r>
      <w:r w:rsidR="00776CEA" w:rsidRPr="00034910">
        <w:t>homme est revenu</w:t>
      </w:r>
      <w:r>
        <w:t>…</w:t>
      </w:r>
    </w:p>
    <w:p w14:paraId="7D6AFCFA" w14:textId="77777777" w:rsidR="00E57EC9" w:rsidRDefault="00776CEA" w:rsidP="00E57EC9">
      <w:r w:rsidRPr="00034910">
        <w:t xml:space="preserve">Dick </w:t>
      </w:r>
      <w:proofErr w:type="spellStart"/>
      <w:r w:rsidRPr="00034910">
        <w:t>Fann</w:t>
      </w:r>
      <w:proofErr w:type="spellEnd"/>
      <w:r w:rsidRPr="00034910">
        <w:t xml:space="preserve"> avançait toujours</w:t>
      </w:r>
      <w:r w:rsidR="00E57EC9">
        <w:t xml:space="preserve">. </w:t>
      </w:r>
      <w:r w:rsidRPr="00034910">
        <w:t>Il était arrivé auprès de la c</w:t>
      </w:r>
      <w:r w:rsidRPr="00034910">
        <w:t>a</w:t>
      </w:r>
      <w:r w:rsidRPr="00034910">
        <w:t>bane qu</w:t>
      </w:r>
      <w:r w:rsidR="00E57EC9">
        <w:t>’</w:t>
      </w:r>
      <w:r w:rsidRPr="00034910">
        <w:t>occupait naguère Ivan</w:t>
      </w:r>
      <w:r w:rsidR="00E57EC9">
        <w:t>.</w:t>
      </w:r>
    </w:p>
    <w:p w14:paraId="71B17F2A" w14:textId="77777777" w:rsidR="00E57EC9" w:rsidRDefault="00776CEA" w:rsidP="00E57EC9">
      <w:r w:rsidRPr="00034910">
        <w:t>Ici</w:t>
      </w:r>
      <w:r w:rsidR="00E57EC9">
        <w:t xml:space="preserve">, </w:t>
      </w:r>
      <w:r w:rsidRPr="00034910">
        <w:t>il redoubla de précautions</w:t>
      </w:r>
      <w:r w:rsidR="00E57EC9">
        <w:t xml:space="preserve">. </w:t>
      </w:r>
      <w:r w:rsidRPr="00034910">
        <w:t>À Jean</w:t>
      </w:r>
      <w:r w:rsidR="00E57EC9">
        <w:t xml:space="preserve">, </w:t>
      </w:r>
      <w:r w:rsidRPr="00034910">
        <w:t>il avait affirmé qu</w:t>
      </w:r>
      <w:r w:rsidR="00E57EC9">
        <w:t>’</w:t>
      </w:r>
      <w:r w:rsidRPr="00034910">
        <w:t>il ne rencontrerait personne</w:t>
      </w:r>
      <w:r w:rsidR="00E57EC9">
        <w:t xml:space="preserve">. </w:t>
      </w:r>
      <w:r w:rsidRPr="00034910">
        <w:t>Cependant</w:t>
      </w:r>
      <w:r w:rsidR="00E57EC9">
        <w:t xml:space="preserve">, </w:t>
      </w:r>
      <w:r w:rsidRPr="00034910">
        <w:t>il agit ainsi que si la chaumière contenait des habitants</w:t>
      </w:r>
      <w:r w:rsidR="00E57EC9">
        <w:t xml:space="preserve">. </w:t>
      </w:r>
      <w:r w:rsidRPr="00034910">
        <w:t>Il la contourna</w:t>
      </w:r>
      <w:r w:rsidR="00E57EC9">
        <w:t xml:space="preserve">, </w:t>
      </w:r>
      <w:r w:rsidRPr="00034910">
        <w:t>s</w:t>
      </w:r>
      <w:r w:rsidR="00E57EC9">
        <w:t>’</w:t>
      </w:r>
      <w:r w:rsidRPr="00034910">
        <w:t>en appr</w:t>
      </w:r>
      <w:r w:rsidRPr="00034910">
        <w:t>o</w:t>
      </w:r>
      <w:r w:rsidRPr="00034910">
        <w:t>cha par mouvements insensibles</w:t>
      </w:r>
      <w:r w:rsidR="00E57EC9">
        <w:t xml:space="preserve">, </w:t>
      </w:r>
      <w:r w:rsidRPr="00034910">
        <w:t>évitant le bruit le plus léger</w:t>
      </w:r>
      <w:r w:rsidR="00E57EC9">
        <w:t>.</w:t>
      </w:r>
    </w:p>
    <w:p w14:paraId="5D1DA54D" w14:textId="77777777" w:rsidR="00E57EC9" w:rsidRDefault="00776CEA" w:rsidP="00E57EC9">
      <w:r w:rsidRPr="00034910">
        <w:t>Ainsi il parvint tout près de la porte</w:t>
      </w:r>
      <w:r w:rsidR="00E57EC9">
        <w:t xml:space="preserve">. </w:t>
      </w:r>
      <w:r w:rsidRPr="00034910">
        <w:t>Celle-ci était entr</w:t>
      </w:r>
      <w:r w:rsidRPr="00034910">
        <w:t>e</w:t>
      </w:r>
      <w:r w:rsidRPr="00034910">
        <w:t>bâillée</w:t>
      </w:r>
      <w:r w:rsidR="00E57EC9">
        <w:t>.</w:t>
      </w:r>
    </w:p>
    <w:p w14:paraId="2EA300C6" w14:textId="77777777" w:rsidR="00E57EC9" w:rsidRDefault="00776CEA" w:rsidP="00E57EC9">
      <w:r w:rsidRPr="00034910">
        <w:t>Dick eut un sourire</w:t>
      </w:r>
      <w:r w:rsidR="00E57EC9">
        <w:t> :</w:t>
      </w:r>
    </w:p>
    <w:p w14:paraId="3E7B068F" w14:textId="77777777" w:rsidR="00E57EC9" w:rsidRDefault="00E57EC9" w:rsidP="00E57EC9">
      <w:r>
        <w:t>— </w:t>
      </w:r>
      <w:r w:rsidR="00776CEA" w:rsidRPr="00034910">
        <w:t>Oh</w:t>
      </w:r>
      <w:r>
        <w:t xml:space="preserve"> ! </w:t>
      </w:r>
      <w:r w:rsidR="00776CEA" w:rsidRPr="00034910">
        <w:t>oh</w:t>
      </w:r>
      <w:r>
        <w:t xml:space="preserve"> ! </w:t>
      </w:r>
      <w:r w:rsidR="00776CEA" w:rsidRPr="00034910">
        <w:t>grommela-t-il</w:t>
      </w:r>
      <w:r>
        <w:t xml:space="preserve">. </w:t>
      </w:r>
      <w:r w:rsidR="00776CEA" w:rsidRPr="00034910">
        <w:t>Ivan s</w:t>
      </w:r>
      <w:r>
        <w:t>’</w:t>
      </w:r>
      <w:r w:rsidR="00776CEA" w:rsidRPr="00034910">
        <w:t>est pressé</w:t>
      </w:r>
      <w:r>
        <w:t xml:space="preserve">. </w:t>
      </w:r>
      <w:r w:rsidR="00776CEA" w:rsidRPr="00034910">
        <w:t>Il craignait d</w:t>
      </w:r>
      <w:r>
        <w:t>’</w:t>
      </w:r>
      <w:r w:rsidR="00776CEA" w:rsidRPr="00034910">
        <w:t>être surpris</w:t>
      </w:r>
      <w:r>
        <w:t xml:space="preserve">. </w:t>
      </w:r>
      <w:r w:rsidR="00776CEA" w:rsidRPr="00034910">
        <w:t>Sur ce</w:t>
      </w:r>
      <w:r>
        <w:t xml:space="preserve">, </w:t>
      </w:r>
      <w:r w:rsidR="00776CEA" w:rsidRPr="00034910">
        <w:t>il pénétra dans la cabane</w:t>
      </w:r>
      <w:r>
        <w:t>.</w:t>
      </w:r>
    </w:p>
    <w:p w14:paraId="66D5D315" w14:textId="77777777" w:rsidR="00E57EC9" w:rsidRDefault="00776CEA" w:rsidP="00E57EC9">
      <w:r w:rsidRPr="00034910">
        <w:t>Un plancher de terre battue</w:t>
      </w:r>
      <w:r w:rsidR="00E57EC9">
        <w:t xml:space="preserve">, </w:t>
      </w:r>
      <w:r w:rsidRPr="00034910">
        <w:t>des rondins de bois servant de sièges et de table</w:t>
      </w:r>
      <w:r w:rsidR="00E57EC9">
        <w:t xml:space="preserve">, </w:t>
      </w:r>
      <w:r w:rsidRPr="00034910">
        <w:t xml:space="preserve">quelques planches inclinées ayant servi </w:t>
      </w:r>
      <w:r w:rsidRPr="00034910">
        <w:lastRenderedPageBreak/>
        <w:t>de lit</w:t>
      </w:r>
      <w:r w:rsidR="00E57EC9">
        <w:t xml:space="preserve">, </w:t>
      </w:r>
      <w:r w:rsidRPr="00034910">
        <w:t>des pics de carrier</w:t>
      </w:r>
      <w:r w:rsidR="00E57EC9">
        <w:t xml:space="preserve">, </w:t>
      </w:r>
      <w:r w:rsidRPr="00034910">
        <w:t>divers outils</w:t>
      </w:r>
      <w:r w:rsidR="00E57EC9">
        <w:t xml:space="preserve">, </w:t>
      </w:r>
      <w:r w:rsidRPr="00034910">
        <w:t>jetés au hasard dans les angles</w:t>
      </w:r>
      <w:r w:rsidR="00E57EC9">
        <w:t xml:space="preserve">, </w:t>
      </w:r>
      <w:r w:rsidRPr="00034910">
        <w:t>c</w:t>
      </w:r>
      <w:r w:rsidR="00E57EC9">
        <w:t>’</w:t>
      </w:r>
      <w:r w:rsidRPr="00034910">
        <w:t>était tout</w:t>
      </w:r>
      <w:r w:rsidR="00E57EC9">
        <w:t>.</w:t>
      </w:r>
    </w:p>
    <w:p w14:paraId="59F8DE2A" w14:textId="77777777" w:rsidR="00E57EC9" w:rsidRDefault="00776CEA" w:rsidP="00E57EC9">
      <w:r w:rsidRPr="00034910">
        <w:t>Près d</w:t>
      </w:r>
      <w:r w:rsidR="00E57EC9">
        <w:t>’</w:t>
      </w:r>
      <w:r w:rsidRPr="00034910">
        <w:t>une planchette</w:t>
      </w:r>
      <w:r w:rsidR="00E57EC9">
        <w:t xml:space="preserve">, </w:t>
      </w:r>
      <w:r w:rsidRPr="00034910">
        <w:t>le jeune homme tomba en arrêt</w:t>
      </w:r>
      <w:r w:rsidR="00E57EC9">
        <w:t>.</w:t>
      </w:r>
    </w:p>
    <w:p w14:paraId="4F83B991" w14:textId="77777777" w:rsidR="00E57EC9" w:rsidRDefault="00776CEA" w:rsidP="00E57EC9">
      <w:r w:rsidRPr="00034910">
        <w:t>Cette plaque de bois</w:t>
      </w:r>
      <w:r w:rsidR="00E57EC9">
        <w:t xml:space="preserve">, </w:t>
      </w:r>
      <w:r w:rsidRPr="00034910">
        <w:t>fixée à la muraille ainsi qu</w:t>
      </w:r>
      <w:r w:rsidR="00E57EC9">
        <w:t>’</w:t>
      </w:r>
      <w:r w:rsidRPr="00034910">
        <w:t>un rayon d</w:t>
      </w:r>
      <w:r w:rsidR="00E57EC9">
        <w:t>’</w:t>
      </w:r>
      <w:r w:rsidRPr="00034910">
        <w:t>étagère</w:t>
      </w:r>
      <w:r w:rsidR="00E57EC9">
        <w:t xml:space="preserve">, </w:t>
      </w:r>
      <w:r w:rsidRPr="00034910">
        <w:t>était couverte d</w:t>
      </w:r>
      <w:r w:rsidR="00E57EC9">
        <w:t>’</w:t>
      </w:r>
      <w:r w:rsidRPr="00034910">
        <w:t>une couche épaisse de poussière sur laquelle se dessinait nettement un rectangle</w:t>
      </w:r>
      <w:r w:rsidR="00E57EC9">
        <w:t xml:space="preserve">, </w:t>
      </w:r>
      <w:r w:rsidRPr="00034910">
        <w:t>exempt de toute poudre</w:t>
      </w:r>
      <w:r w:rsidR="00E57EC9">
        <w:t>.</w:t>
      </w:r>
    </w:p>
    <w:p w14:paraId="4D8A000C" w14:textId="77777777" w:rsidR="00E57EC9" w:rsidRDefault="00E57EC9" w:rsidP="00E57EC9">
      <w:r>
        <w:t>— </w:t>
      </w:r>
      <w:r w:rsidR="00776CEA" w:rsidRPr="00034910">
        <w:t>Tiens</w:t>
      </w:r>
      <w:r>
        <w:t xml:space="preserve">, </w:t>
      </w:r>
      <w:r w:rsidR="00776CEA" w:rsidRPr="00034910">
        <w:t>tiens</w:t>
      </w:r>
      <w:r>
        <w:t xml:space="preserve">, </w:t>
      </w:r>
      <w:r w:rsidR="00776CEA" w:rsidRPr="00034910">
        <w:t>il y avait là une boîte</w:t>
      </w:r>
      <w:r>
        <w:t xml:space="preserve">… </w:t>
      </w:r>
      <w:r w:rsidR="00776CEA" w:rsidRPr="00034910">
        <w:t>Cette boîte a été e</w:t>
      </w:r>
      <w:r w:rsidR="00776CEA" w:rsidRPr="00034910">
        <w:t>m</w:t>
      </w:r>
      <w:r w:rsidR="00776CEA" w:rsidRPr="00034910">
        <w:t>portée</w:t>
      </w:r>
      <w:r>
        <w:t xml:space="preserve">… </w:t>
      </w:r>
      <w:r w:rsidR="00776CEA" w:rsidRPr="00034910">
        <w:t>elle représentait donc une valeur</w:t>
      </w:r>
      <w:r>
        <w:t>.</w:t>
      </w:r>
    </w:p>
    <w:p w14:paraId="605ED8F2" w14:textId="77777777" w:rsidR="00E57EC9" w:rsidRDefault="00776CEA" w:rsidP="00E57EC9">
      <w:r w:rsidRPr="00034910">
        <w:t>Et après un moment de silence</w:t>
      </w:r>
      <w:r w:rsidR="00E57EC9">
        <w:t> :</w:t>
      </w:r>
    </w:p>
    <w:p w14:paraId="21F0943D" w14:textId="77777777" w:rsidR="00E57EC9" w:rsidRDefault="00E57EC9" w:rsidP="00E57EC9">
      <w:r>
        <w:t>— </w:t>
      </w:r>
      <w:r w:rsidR="00776CEA" w:rsidRPr="00034910">
        <w:t>Curieux</w:t>
      </w:r>
      <w:r>
        <w:t xml:space="preserve">… </w:t>
      </w:r>
      <w:r w:rsidR="00776CEA" w:rsidRPr="00034910">
        <w:t>les dimensions sont telles que vingt-sept écrins de tubes de radium</w:t>
      </w:r>
      <w:r>
        <w:t xml:space="preserve">, </w:t>
      </w:r>
      <w:r w:rsidR="00776CEA" w:rsidRPr="00034910">
        <w:t>d</w:t>
      </w:r>
      <w:r>
        <w:t>’</w:t>
      </w:r>
      <w:r w:rsidR="00776CEA" w:rsidRPr="00034910">
        <w:t>un gramme chacun</w:t>
      </w:r>
      <w:r>
        <w:t xml:space="preserve">, </w:t>
      </w:r>
      <w:r w:rsidR="00776CEA" w:rsidRPr="00034910">
        <w:t>y trouveraient place côte à côte</w:t>
      </w:r>
      <w:r>
        <w:t xml:space="preserve">. </w:t>
      </w:r>
      <w:r w:rsidR="00776CEA" w:rsidRPr="00034910">
        <w:t>Or</w:t>
      </w:r>
      <w:r>
        <w:t xml:space="preserve">, </w:t>
      </w:r>
      <w:r w:rsidR="00776CEA" w:rsidRPr="00034910">
        <w:t>vingt-sept tubes de ce genre correspondraient exactement à la fortune mondiale en radium</w:t>
      </w:r>
      <w:r>
        <w:t xml:space="preserve">, </w:t>
      </w:r>
      <w:r w:rsidR="00776CEA" w:rsidRPr="00034910">
        <w:t>dérobée par le sieur Larmette</w:t>
      </w:r>
      <w:r>
        <w:t xml:space="preserve">. </w:t>
      </w:r>
      <w:r w:rsidR="00776CEA" w:rsidRPr="00034910">
        <w:t>Étrange coïncidence</w:t>
      </w:r>
      <w:r>
        <w:t> !</w:t>
      </w:r>
    </w:p>
    <w:p w14:paraId="62DE0314" w14:textId="77777777" w:rsidR="00E57EC9" w:rsidRDefault="00776CEA" w:rsidP="00E57EC9">
      <w:r w:rsidRPr="00034910">
        <w:t>Il s</w:t>
      </w:r>
      <w:r w:rsidR="00E57EC9">
        <w:t>’</w:t>
      </w:r>
      <w:r w:rsidRPr="00034910">
        <w:t>était penché sur la tablette</w:t>
      </w:r>
      <w:r w:rsidR="00E57EC9">
        <w:t xml:space="preserve">, </w:t>
      </w:r>
      <w:r w:rsidRPr="00034910">
        <w:t>ses doigts semblaient care</w:t>
      </w:r>
      <w:r w:rsidRPr="00034910">
        <w:t>s</w:t>
      </w:r>
      <w:r w:rsidRPr="00034910">
        <w:t>ser le bois</w:t>
      </w:r>
      <w:r w:rsidR="00E57EC9">
        <w:t>.</w:t>
      </w:r>
    </w:p>
    <w:p w14:paraId="120B50E7" w14:textId="77777777" w:rsidR="00E57EC9" w:rsidRDefault="00776CEA" w:rsidP="00E57EC9">
      <w:r w:rsidRPr="00034910">
        <w:t>De sa main restée libre</w:t>
      </w:r>
      <w:r w:rsidR="00E57EC9">
        <w:t xml:space="preserve">, </w:t>
      </w:r>
      <w:r w:rsidRPr="00034910">
        <w:t>il enflamma une allumette</w:t>
      </w:r>
      <w:r w:rsidR="00E57EC9">
        <w:t xml:space="preserve">, </w:t>
      </w:r>
      <w:r w:rsidRPr="00034910">
        <w:t>et</w:t>
      </w:r>
      <w:r w:rsidR="00E57EC9">
        <w:t xml:space="preserve">, </w:t>
      </w:r>
      <w:r w:rsidRPr="00034910">
        <w:t>à la clarté de la flamme vacillante</w:t>
      </w:r>
      <w:r w:rsidR="00E57EC9">
        <w:t xml:space="preserve">, </w:t>
      </w:r>
      <w:r w:rsidRPr="00034910">
        <w:t>il considéra le bout de ses doigts</w:t>
      </w:r>
      <w:r w:rsidR="00E57EC9">
        <w:t>.</w:t>
      </w:r>
    </w:p>
    <w:p w14:paraId="37B420CF" w14:textId="77777777" w:rsidR="00E57EC9" w:rsidRDefault="00776CEA" w:rsidP="00E57EC9">
      <w:r w:rsidRPr="00034910">
        <w:t>Des grains de poussière s</w:t>
      </w:r>
      <w:r w:rsidR="00E57EC9">
        <w:t>’</w:t>
      </w:r>
      <w:r w:rsidRPr="00034910">
        <w:t>y étaient attachés</w:t>
      </w:r>
      <w:r w:rsidR="00E57EC9">
        <w:t xml:space="preserve">. </w:t>
      </w:r>
      <w:r w:rsidRPr="00034910">
        <w:t>Mais parmi les parcelles blanchâtres provenant évidemment des roches de la carrière</w:t>
      </w:r>
      <w:r w:rsidR="00E57EC9">
        <w:t xml:space="preserve">, </w:t>
      </w:r>
      <w:r w:rsidRPr="00034910">
        <w:t>deux ou trois corpuscules noirâtres attirèrent son a</w:t>
      </w:r>
      <w:r w:rsidRPr="00034910">
        <w:t>t</w:t>
      </w:r>
      <w:r w:rsidRPr="00034910">
        <w:t>tention</w:t>
      </w:r>
      <w:r w:rsidR="00E57EC9">
        <w:t>.</w:t>
      </w:r>
    </w:p>
    <w:p w14:paraId="16842488" w14:textId="77777777" w:rsidR="00E57EC9" w:rsidRDefault="00776CEA" w:rsidP="00E57EC9">
      <w:r w:rsidRPr="00034910">
        <w:t>Il approcha la flamme</w:t>
      </w:r>
      <w:r w:rsidR="00E57EC9">
        <w:t xml:space="preserve">, </w:t>
      </w:r>
      <w:r w:rsidRPr="00034910">
        <w:t>ces corps noirs flambèrent</w:t>
      </w:r>
      <w:r w:rsidR="00E57EC9">
        <w:t xml:space="preserve">. </w:t>
      </w:r>
      <w:r w:rsidRPr="00034910">
        <w:t>Et son visage s</w:t>
      </w:r>
      <w:r w:rsidR="00E57EC9">
        <w:t>’</w:t>
      </w:r>
      <w:r w:rsidRPr="00034910">
        <w:t>éclaira</w:t>
      </w:r>
      <w:r w:rsidR="00E57EC9">
        <w:t>.</w:t>
      </w:r>
    </w:p>
    <w:p w14:paraId="76D2BF88" w14:textId="77777777" w:rsidR="00E57EC9" w:rsidRDefault="00E57EC9" w:rsidP="00E57EC9">
      <w:r>
        <w:lastRenderedPageBreak/>
        <w:t>— </w:t>
      </w:r>
      <w:r w:rsidR="00776CEA" w:rsidRPr="00034910">
        <w:t>Oh</w:t>
      </w:r>
      <w:r>
        <w:t xml:space="preserve"> ! </w:t>
      </w:r>
      <w:r w:rsidR="00776CEA" w:rsidRPr="00034910">
        <w:t>oh</w:t>
      </w:r>
      <w:r>
        <w:t xml:space="preserve"> ! </w:t>
      </w:r>
      <w:r w:rsidR="00776CEA" w:rsidRPr="00034910">
        <w:t>du papier passé aux trois acides</w:t>
      </w:r>
      <w:r>
        <w:t xml:space="preserve">… ; </w:t>
      </w:r>
      <w:r w:rsidR="00776CEA" w:rsidRPr="00034910">
        <w:t>du papier imperméable aux rayons du radium</w:t>
      </w:r>
      <w:r>
        <w:t>.</w:t>
      </w:r>
    </w:p>
    <w:p w14:paraId="4AE3CBEC" w14:textId="77777777" w:rsidR="00E57EC9" w:rsidRDefault="00776CEA" w:rsidP="00E57EC9">
      <w:r w:rsidRPr="00034910">
        <w:t>Puis joyeusement</w:t>
      </w:r>
      <w:r w:rsidR="00E57EC9">
        <w:t> :</w:t>
      </w:r>
    </w:p>
    <w:p w14:paraId="146481BD" w14:textId="77777777" w:rsidR="00E57EC9" w:rsidRDefault="00E57EC9" w:rsidP="00E57EC9">
      <w:r>
        <w:t>— </w:t>
      </w:r>
      <w:r w:rsidR="00776CEA" w:rsidRPr="00034910">
        <w:t>Donc l</w:t>
      </w:r>
      <w:r>
        <w:t>’</w:t>
      </w:r>
      <w:r w:rsidR="00776CEA" w:rsidRPr="00034910">
        <w:t>homme va loin</w:t>
      </w:r>
      <w:r>
        <w:t xml:space="preserve">. </w:t>
      </w:r>
      <w:r w:rsidR="00776CEA" w:rsidRPr="00034910">
        <w:t>Et le contenu du paquet qu</w:t>
      </w:r>
      <w:r>
        <w:t>’</w:t>
      </w:r>
      <w:r w:rsidR="00776CEA" w:rsidRPr="00034910">
        <w:t>il porte ne doit pas se trahir par des radiations intempestives</w:t>
      </w:r>
      <w:r>
        <w:t>.</w:t>
      </w:r>
    </w:p>
    <w:p w14:paraId="068795EE" w14:textId="77777777" w:rsidR="00E57EC9" w:rsidRDefault="00776CEA" w:rsidP="00E57EC9">
      <w:r w:rsidRPr="00034910">
        <w:t>Dick regagna la sortie et promena autour de lui un regard investigateur</w:t>
      </w:r>
      <w:r w:rsidR="00E57EC9">
        <w:t xml:space="preserve">. </w:t>
      </w:r>
      <w:r w:rsidRPr="00034910">
        <w:t>À vingt pas environ</w:t>
      </w:r>
      <w:r w:rsidR="00E57EC9">
        <w:t xml:space="preserve">, </w:t>
      </w:r>
      <w:r w:rsidRPr="00034910">
        <w:t>un ruisselet couvait entre ses rives herbues</w:t>
      </w:r>
      <w:r w:rsidR="00E57EC9">
        <w:t xml:space="preserve">. </w:t>
      </w:r>
      <w:r w:rsidRPr="00034910">
        <w:t>Une planche jetée en travers du courant indiquait que l</w:t>
      </w:r>
      <w:r w:rsidR="00E57EC9">
        <w:t>’</w:t>
      </w:r>
      <w:r w:rsidRPr="00034910">
        <w:t>habitant de la cabane avait affaire fréquemment sur l</w:t>
      </w:r>
      <w:r w:rsidR="00E57EC9">
        <w:t>’</w:t>
      </w:r>
      <w:r w:rsidRPr="00034910">
        <w:t>autre rive</w:t>
      </w:r>
      <w:r w:rsidR="00E57EC9">
        <w:t>.</w:t>
      </w:r>
    </w:p>
    <w:p w14:paraId="10D42E88" w14:textId="77777777" w:rsidR="00E57EC9" w:rsidRDefault="00E57EC9" w:rsidP="00E57EC9">
      <w:r>
        <w:t>— </w:t>
      </w:r>
      <w:r w:rsidR="00776CEA" w:rsidRPr="00034910">
        <w:t>Voyons donc cela</w:t>
      </w:r>
      <w:r>
        <w:t>.</w:t>
      </w:r>
    </w:p>
    <w:p w14:paraId="0E7C88FC" w14:textId="77777777" w:rsidR="00E57EC9" w:rsidRDefault="00776CEA" w:rsidP="00E57EC9">
      <w:r w:rsidRPr="00034910">
        <w:t>D</w:t>
      </w:r>
      <w:r w:rsidR="00E57EC9">
        <w:t>’</w:t>
      </w:r>
      <w:r w:rsidRPr="00034910">
        <w:t>instinct</w:t>
      </w:r>
      <w:r w:rsidR="00E57EC9">
        <w:t xml:space="preserve">, </w:t>
      </w:r>
      <w:r w:rsidRPr="00034910">
        <w:t>le détective se dirigeait vers le pont improvisé</w:t>
      </w:r>
      <w:r w:rsidR="00E57EC9">
        <w:t>.</w:t>
      </w:r>
    </w:p>
    <w:p w14:paraId="406A0FCD" w14:textId="77777777" w:rsidR="00E57EC9" w:rsidRDefault="00776CEA" w:rsidP="00E57EC9">
      <w:r w:rsidRPr="00034910">
        <w:t>Mais</w:t>
      </w:r>
      <w:r w:rsidR="00E57EC9">
        <w:t xml:space="preserve">, </w:t>
      </w:r>
      <w:r w:rsidRPr="00034910">
        <w:t>au moment de s</w:t>
      </w:r>
      <w:r w:rsidR="00E57EC9">
        <w:t>’</w:t>
      </w:r>
      <w:r w:rsidRPr="00034910">
        <w:t>y engager</w:t>
      </w:r>
      <w:r w:rsidR="00E57EC9">
        <w:t xml:space="preserve">, </w:t>
      </w:r>
      <w:r w:rsidRPr="00034910">
        <w:t>il fit halte avec une e</w:t>
      </w:r>
      <w:r w:rsidRPr="00034910">
        <w:t>x</w:t>
      </w:r>
      <w:r w:rsidRPr="00034910">
        <w:t>clamation de triomphe</w:t>
      </w:r>
      <w:r w:rsidR="00E57EC9">
        <w:t xml:space="preserve">. </w:t>
      </w:r>
      <w:r w:rsidRPr="00034910">
        <w:t>Au bord de l</w:t>
      </w:r>
      <w:r w:rsidR="00E57EC9">
        <w:t>’</w:t>
      </w:r>
      <w:r w:rsidRPr="00034910">
        <w:t>eau</w:t>
      </w:r>
      <w:r w:rsidR="00E57EC9">
        <w:t xml:space="preserve">, </w:t>
      </w:r>
      <w:r w:rsidRPr="00034910">
        <w:t>le sol imprégné</w:t>
      </w:r>
      <w:r w:rsidR="00E57EC9">
        <w:t xml:space="preserve">, </w:t>
      </w:r>
      <w:r w:rsidRPr="00034910">
        <w:t>h</w:t>
      </w:r>
      <w:r w:rsidRPr="00034910">
        <w:t>u</w:t>
      </w:r>
      <w:r w:rsidRPr="00034910">
        <w:t>mide</w:t>
      </w:r>
      <w:r w:rsidR="00E57EC9">
        <w:t xml:space="preserve">, </w:t>
      </w:r>
      <w:r w:rsidRPr="00034910">
        <w:t>avait conservé deux traces profondes</w:t>
      </w:r>
      <w:r w:rsidR="00E57EC9">
        <w:t xml:space="preserve">, </w:t>
      </w:r>
      <w:r w:rsidRPr="00034910">
        <w:t>que le jeune homme reconnut</w:t>
      </w:r>
      <w:r w:rsidR="00E57EC9">
        <w:t>.</w:t>
      </w:r>
    </w:p>
    <w:p w14:paraId="053085E0" w14:textId="77777777" w:rsidR="00E57EC9" w:rsidRDefault="00776CEA" w:rsidP="00E57EC9">
      <w:r w:rsidRPr="00034910">
        <w:t>Et les empreintes</w:t>
      </w:r>
      <w:r w:rsidR="00E57EC9">
        <w:t xml:space="preserve">, </w:t>
      </w:r>
      <w:r w:rsidRPr="00034910">
        <w:t>la pointe tournée vers le ruisseau</w:t>
      </w:r>
      <w:r w:rsidR="00E57EC9">
        <w:t xml:space="preserve">, </w:t>
      </w:r>
      <w:r w:rsidRPr="00034910">
        <w:t>d</w:t>
      </w:r>
      <w:r w:rsidRPr="00034910">
        <w:t>i</w:t>
      </w:r>
      <w:r w:rsidRPr="00034910">
        <w:t>saient clairement que l</w:t>
      </w:r>
      <w:r w:rsidR="00E57EC9">
        <w:t>’</w:t>
      </w:r>
      <w:r w:rsidRPr="00034910">
        <w:t>homme avait traversé le cours d</w:t>
      </w:r>
      <w:r w:rsidR="00E57EC9">
        <w:t>’</w:t>
      </w:r>
      <w:r w:rsidRPr="00034910">
        <w:t>eau</w:t>
      </w:r>
      <w:r w:rsidR="00E57EC9">
        <w:t xml:space="preserve">. </w:t>
      </w:r>
      <w:r w:rsidRPr="00034910">
        <w:t>Sans hésiter</w:t>
      </w:r>
      <w:r w:rsidR="00E57EC9">
        <w:t xml:space="preserve">, </w:t>
      </w:r>
      <w:r w:rsidRPr="00034910">
        <w:t xml:space="preserve">Dick </w:t>
      </w:r>
      <w:proofErr w:type="spellStart"/>
      <w:r w:rsidRPr="00034910">
        <w:t>Fann</w:t>
      </w:r>
      <w:proofErr w:type="spellEnd"/>
      <w:r w:rsidRPr="00034910">
        <w:t xml:space="preserve"> le franchit à son tour</w:t>
      </w:r>
      <w:r w:rsidR="00E57EC9">
        <w:t xml:space="preserve">. </w:t>
      </w:r>
      <w:r w:rsidRPr="00034910">
        <w:t>Sur l</w:t>
      </w:r>
      <w:r w:rsidR="00E57EC9">
        <w:t>’</w:t>
      </w:r>
      <w:r w:rsidRPr="00034910">
        <w:t>autre bord</w:t>
      </w:r>
      <w:r w:rsidR="00E57EC9">
        <w:t xml:space="preserve">, </w:t>
      </w:r>
      <w:r w:rsidRPr="00034910">
        <w:t>les herbes foulées</w:t>
      </w:r>
      <w:r w:rsidR="00E57EC9">
        <w:t xml:space="preserve">, </w:t>
      </w:r>
      <w:r w:rsidRPr="00034910">
        <w:t>usées par le passage fréquent des piétons</w:t>
      </w:r>
      <w:r w:rsidR="00E57EC9">
        <w:t xml:space="preserve">, </w:t>
      </w:r>
      <w:r w:rsidRPr="00034910">
        <w:t>dessinaient une sente se dirigeant en ligne droite vers une exc</w:t>
      </w:r>
      <w:r w:rsidRPr="00034910">
        <w:t>a</w:t>
      </w:r>
      <w:r w:rsidRPr="00034910">
        <w:t>vation sombre se découpant au pied de la colline</w:t>
      </w:r>
      <w:r w:rsidR="00E57EC9">
        <w:t>.</w:t>
      </w:r>
    </w:p>
    <w:p w14:paraId="76837EB7" w14:textId="77777777" w:rsidR="00E57EC9" w:rsidRDefault="00776CEA" w:rsidP="00E57EC9">
      <w:r w:rsidRPr="00034910">
        <w:t>En y arrivant</w:t>
      </w:r>
      <w:r w:rsidR="00E57EC9">
        <w:t xml:space="preserve">, </w:t>
      </w:r>
      <w:r w:rsidRPr="00034910">
        <w:t>le détective comprit ce qui y appelait d</w:t>
      </w:r>
      <w:r w:rsidR="00E57EC9">
        <w:t>’</w:t>
      </w:r>
      <w:r w:rsidRPr="00034910">
        <w:t>ordinaire le complice du joaillier</w:t>
      </w:r>
      <w:r w:rsidR="00E57EC9">
        <w:t xml:space="preserve">. </w:t>
      </w:r>
      <w:r w:rsidRPr="00034910">
        <w:t>De la litière foulée</w:t>
      </w:r>
      <w:r w:rsidR="00E57EC9">
        <w:t xml:space="preserve">, </w:t>
      </w:r>
      <w:r w:rsidRPr="00034910">
        <w:t>une mangeoire grossière</w:t>
      </w:r>
      <w:r w:rsidR="00E57EC9">
        <w:t xml:space="preserve">, </w:t>
      </w:r>
      <w:r w:rsidRPr="00034910">
        <w:t>en démontraient la destination</w:t>
      </w:r>
      <w:r w:rsidR="00E57EC9">
        <w:t xml:space="preserve">. </w:t>
      </w:r>
      <w:r w:rsidRPr="00034910">
        <w:t>Cette a</w:t>
      </w:r>
      <w:r w:rsidRPr="00034910">
        <w:t>n</w:t>
      </w:r>
      <w:r w:rsidRPr="00034910">
        <w:t>fractuosité avait servi d</w:t>
      </w:r>
      <w:r w:rsidR="00E57EC9">
        <w:t>’</w:t>
      </w:r>
      <w:r w:rsidRPr="00034910">
        <w:t>écurie</w:t>
      </w:r>
      <w:r w:rsidR="00E57EC9">
        <w:t>.</w:t>
      </w:r>
    </w:p>
    <w:p w14:paraId="17F4E56F" w14:textId="77777777" w:rsidR="00E57EC9" w:rsidRDefault="00776CEA" w:rsidP="00E57EC9">
      <w:r w:rsidRPr="00034910">
        <w:t>Et soudain un amas d</w:t>
      </w:r>
      <w:r w:rsidR="00E57EC9">
        <w:t>’</w:t>
      </w:r>
      <w:r w:rsidRPr="00034910">
        <w:t>étoffe</w:t>
      </w:r>
      <w:r w:rsidR="00E57EC9">
        <w:t xml:space="preserve">, </w:t>
      </w:r>
      <w:r w:rsidRPr="00034910">
        <w:t>gisant dans un coin</w:t>
      </w:r>
      <w:r w:rsidR="00E57EC9">
        <w:t xml:space="preserve">, </w:t>
      </w:r>
      <w:r w:rsidRPr="00034910">
        <w:t>apparut au jeune homme</w:t>
      </w:r>
      <w:r w:rsidR="00E57EC9">
        <w:t xml:space="preserve">. </w:t>
      </w:r>
      <w:r w:rsidRPr="00034910">
        <w:t>Il le saisit</w:t>
      </w:r>
      <w:r w:rsidR="00E57EC9">
        <w:t xml:space="preserve">. </w:t>
      </w:r>
      <w:r w:rsidRPr="00034910">
        <w:t>C</w:t>
      </w:r>
      <w:r w:rsidR="00E57EC9">
        <w:t>’</w:t>
      </w:r>
      <w:r w:rsidRPr="00034910">
        <w:t>était un vêtement de laine</w:t>
      </w:r>
      <w:r w:rsidR="00E57EC9">
        <w:t xml:space="preserve">, </w:t>
      </w:r>
      <w:r w:rsidRPr="00034910">
        <w:lastRenderedPageBreak/>
        <w:t>mac</w:t>
      </w:r>
      <w:r w:rsidRPr="00034910">
        <w:t>u</w:t>
      </w:r>
      <w:r w:rsidRPr="00034910">
        <w:t>lé de traces blanches et noires</w:t>
      </w:r>
      <w:r w:rsidR="00E57EC9">
        <w:t xml:space="preserve">, </w:t>
      </w:r>
      <w:r w:rsidRPr="00034910">
        <w:t>poudre de rochers colorée par les gaz explosifs des cartouches de mine</w:t>
      </w:r>
      <w:r w:rsidR="00E57EC9">
        <w:t>.</w:t>
      </w:r>
    </w:p>
    <w:p w14:paraId="478ACF7B" w14:textId="77777777" w:rsidR="00E57EC9" w:rsidRDefault="00E57EC9" w:rsidP="00E57EC9">
      <w:r>
        <w:t>— </w:t>
      </w:r>
      <w:r w:rsidR="00776CEA" w:rsidRPr="00034910">
        <w:t>Il a changé de costume</w:t>
      </w:r>
      <w:r>
        <w:t xml:space="preserve">, </w:t>
      </w:r>
      <w:r w:rsidR="00776CEA" w:rsidRPr="00034910">
        <w:t xml:space="preserve">se confia Dick </w:t>
      </w:r>
      <w:proofErr w:type="spellStart"/>
      <w:r w:rsidR="00776CEA" w:rsidRPr="00034910">
        <w:t>Fann</w:t>
      </w:r>
      <w:proofErr w:type="spellEnd"/>
      <w:r>
        <w:t xml:space="preserve">, </w:t>
      </w:r>
      <w:r w:rsidR="00776CEA" w:rsidRPr="00034910">
        <w:t>il n</w:t>
      </w:r>
      <w:r>
        <w:t>’</w:t>
      </w:r>
      <w:r w:rsidR="00776CEA" w:rsidRPr="00034910">
        <w:t>est plus semblable à lui-même</w:t>
      </w:r>
      <w:r>
        <w:t xml:space="preserve">. </w:t>
      </w:r>
      <w:r w:rsidR="00776CEA" w:rsidRPr="00034910">
        <w:t>Heureusement</w:t>
      </w:r>
      <w:r>
        <w:t xml:space="preserve">, </w:t>
      </w:r>
      <w:r w:rsidR="00776CEA" w:rsidRPr="00034910">
        <w:t>il a la boîte au radium</w:t>
      </w:r>
      <w:r>
        <w:t xml:space="preserve">…, </w:t>
      </w:r>
      <w:r w:rsidR="00776CEA" w:rsidRPr="00034910">
        <w:t>et puis son cheval</w:t>
      </w:r>
      <w:r>
        <w:t>…</w:t>
      </w:r>
    </w:p>
    <w:p w14:paraId="30CA0331" w14:textId="77777777" w:rsidR="00E57EC9" w:rsidRDefault="00776CEA" w:rsidP="00E57EC9">
      <w:r w:rsidRPr="00034910">
        <w:t>Il se rapprocha de la mangeoire</w:t>
      </w:r>
      <w:r w:rsidR="00E57EC9">
        <w:t xml:space="preserve">. </w:t>
      </w:r>
      <w:r w:rsidRPr="00034910">
        <w:t>Une étrille usée avait été abandonnée au fond</w:t>
      </w:r>
      <w:r w:rsidR="00E57EC9">
        <w:t xml:space="preserve">. </w:t>
      </w:r>
      <w:r w:rsidRPr="00034910">
        <w:t>Il la prit</w:t>
      </w:r>
      <w:r w:rsidR="00E57EC9">
        <w:t xml:space="preserve">. </w:t>
      </w:r>
      <w:r w:rsidRPr="00034910">
        <w:t>Des poils roussâtres étaient d</w:t>
      </w:r>
      <w:r w:rsidRPr="00034910">
        <w:t>e</w:t>
      </w:r>
      <w:r w:rsidRPr="00034910">
        <w:t>meurés engagés entre les ardillons de fer</w:t>
      </w:r>
      <w:r w:rsidR="00E57EC9">
        <w:t xml:space="preserve">. </w:t>
      </w:r>
      <w:r w:rsidRPr="00034910">
        <w:t>Cette vue ramena un sourire sur les traits du détective</w:t>
      </w:r>
      <w:r w:rsidR="00E57EC9">
        <w:t>.</w:t>
      </w:r>
    </w:p>
    <w:p w14:paraId="1D9ACF86" w14:textId="77777777" w:rsidR="00E57EC9" w:rsidRDefault="00E57EC9" w:rsidP="00E57EC9">
      <w:r>
        <w:t>— </w:t>
      </w:r>
      <w:r w:rsidR="00776CEA" w:rsidRPr="00034910">
        <w:t>Cheval bai</w:t>
      </w:r>
      <w:r>
        <w:t xml:space="preserve">, </w:t>
      </w:r>
      <w:r w:rsidR="00776CEA" w:rsidRPr="00034910">
        <w:t>fit-il</w:t>
      </w:r>
      <w:r>
        <w:t>.</w:t>
      </w:r>
    </w:p>
    <w:p w14:paraId="50A8C112" w14:textId="77777777" w:rsidR="00E57EC9" w:rsidRDefault="00E57EC9" w:rsidP="00E57EC9">
      <w:r>
        <w:t>— </w:t>
      </w:r>
      <w:r w:rsidR="00776CEA" w:rsidRPr="00034910">
        <w:t>Quelle direction maintenant</w:t>
      </w:r>
      <w:r>
        <w:t> ?</w:t>
      </w:r>
    </w:p>
    <w:p w14:paraId="284962A1" w14:textId="77777777" w:rsidR="00E57EC9" w:rsidRDefault="00776CEA" w:rsidP="00E57EC9">
      <w:r w:rsidRPr="00034910">
        <w:t>Cela ne fut pas difficile à déterminer</w:t>
      </w:r>
      <w:r w:rsidR="00E57EC9">
        <w:t xml:space="preserve">. </w:t>
      </w:r>
      <w:r w:rsidRPr="00034910">
        <w:t>Le sentier du pont se terminait à l</w:t>
      </w:r>
      <w:r w:rsidR="00E57EC9">
        <w:t>’</w:t>
      </w:r>
      <w:r w:rsidRPr="00034910">
        <w:t>abri naguère occupé par le quadrupède</w:t>
      </w:r>
      <w:r w:rsidR="00E57EC9">
        <w:t xml:space="preserve">, </w:t>
      </w:r>
      <w:r w:rsidRPr="00034910">
        <w:t>dont les traces se dessinaient nettement dans l</w:t>
      </w:r>
      <w:r w:rsidR="00E57EC9">
        <w:t>’</w:t>
      </w:r>
      <w:r w:rsidRPr="00034910">
        <w:t>herbe de la prairie lo</w:t>
      </w:r>
      <w:r w:rsidRPr="00034910">
        <w:t>n</w:t>
      </w:r>
      <w:r w:rsidRPr="00034910">
        <w:t>geant le pied du coteau exploité par les carriers</w:t>
      </w:r>
      <w:r w:rsidR="00E57EC9">
        <w:t xml:space="preserve">. </w:t>
      </w:r>
      <w:r w:rsidRPr="00034910">
        <w:t>Dick prit le même chemin</w:t>
      </w:r>
      <w:r w:rsidR="00E57EC9">
        <w:t xml:space="preserve">. </w:t>
      </w:r>
      <w:r w:rsidRPr="00034910">
        <w:t>Cent mètres plus loin</w:t>
      </w:r>
      <w:r w:rsidR="00E57EC9">
        <w:t xml:space="preserve">, </w:t>
      </w:r>
      <w:r w:rsidRPr="00034910">
        <w:t>une sente sablonneuse se coulait entre les arbustes garnissant la pente</w:t>
      </w:r>
      <w:r w:rsidR="00E57EC9">
        <w:t xml:space="preserve">. </w:t>
      </w:r>
      <w:r w:rsidRPr="00034910">
        <w:t>Les pas du cheval avaient marqué leur forme dans le sol meuble</w:t>
      </w:r>
      <w:r w:rsidR="00E57EC9">
        <w:t>.</w:t>
      </w:r>
    </w:p>
    <w:p w14:paraId="5D469E1B" w14:textId="77777777" w:rsidR="00E57EC9" w:rsidRDefault="00776CEA" w:rsidP="00E57EC9">
      <w:r w:rsidRPr="00034910">
        <w:t>Vingt minutes après</w:t>
      </w:r>
      <w:r w:rsidR="00E57EC9">
        <w:t xml:space="preserve">, </w:t>
      </w:r>
      <w:r w:rsidRPr="00034910">
        <w:t>le jeune homme atteignait la crête que le chemin traversait diagonalement</w:t>
      </w:r>
      <w:r w:rsidR="00E57EC9">
        <w:t xml:space="preserve">, </w:t>
      </w:r>
      <w:r w:rsidRPr="00034910">
        <w:t>conduisant à un lacet de</w:t>
      </w:r>
      <w:r w:rsidRPr="00034910">
        <w:t>s</w:t>
      </w:r>
      <w:r w:rsidRPr="00034910">
        <w:t>cendant la pente opposée et serpentant à travers la campagne</w:t>
      </w:r>
      <w:r w:rsidR="00E57EC9">
        <w:t>.</w:t>
      </w:r>
    </w:p>
    <w:p w14:paraId="35F9D2F9" w14:textId="77777777" w:rsidR="00E57EC9" w:rsidRDefault="00776CEA" w:rsidP="00E57EC9">
      <w:r w:rsidRPr="00034910">
        <w:t>De son poste élevé</w:t>
      </w:r>
      <w:r w:rsidR="00E57EC9">
        <w:t xml:space="preserve">, </w:t>
      </w:r>
      <w:r w:rsidRPr="00034910">
        <w:t>Dick dominait une étendue de plusieurs verstes</w:t>
      </w:r>
      <w:r w:rsidR="00E57EC9">
        <w:t xml:space="preserve">. </w:t>
      </w:r>
      <w:r w:rsidRPr="00034910">
        <w:t>Le sentier aboutissait à une large route dont la direction fut un trait de lumière pour le policier</w:t>
      </w:r>
      <w:r w:rsidR="00E57EC9">
        <w:t>.</w:t>
      </w:r>
    </w:p>
    <w:p w14:paraId="6E24D49F" w14:textId="77777777" w:rsidR="00E57EC9" w:rsidRDefault="00E57EC9" w:rsidP="00E57EC9">
      <w:r>
        <w:t>— </w:t>
      </w:r>
      <w:r w:rsidR="00776CEA" w:rsidRPr="00034910">
        <w:t xml:space="preserve">La route de </w:t>
      </w:r>
      <w:proofErr w:type="spellStart"/>
      <w:r w:rsidR="00776CEA" w:rsidRPr="00034910">
        <w:t>Tcherk-Zovo</w:t>
      </w:r>
      <w:proofErr w:type="spellEnd"/>
      <w:r w:rsidR="00776CEA" w:rsidRPr="00034910">
        <w:t xml:space="preserve"> et du faubourg de </w:t>
      </w:r>
      <w:proofErr w:type="spellStart"/>
      <w:r w:rsidR="00776CEA" w:rsidRPr="00034910">
        <w:t>Préobrajen</w:t>
      </w:r>
      <w:r w:rsidR="00776CEA" w:rsidRPr="00034910">
        <w:t>s</w:t>
      </w:r>
      <w:r w:rsidR="00776CEA" w:rsidRPr="00034910">
        <w:t>ky</w:t>
      </w:r>
      <w:proofErr w:type="spellEnd"/>
      <w:r>
        <w:t xml:space="preserve">… </w:t>
      </w:r>
      <w:r w:rsidR="00776CEA" w:rsidRPr="00034910">
        <w:t>L</w:t>
      </w:r>
      <w:r>
        <w:t>’</w:t>
      </w:r>
      <w:r w:rsidR="00776CEA" w:rsidRPr="00034910">
        <w:t xml:space="preserve">homme va rentrer à Moscou par la </w:t>
      </w:r>
      <w:r w:rsidR="00776CEA" w:rsidRPr="00034910">
        <w:lastRenderedPageBreak/>
        <w:t xml:space="preserve">barrière de </w:t>
      </w:r>
      <w:proofErr w:type="spellStart"/>
      <w:r w:rsidR="00776CEA" w:rsidRPr="00034910">
        <w:t>Préobr</w:t>
      </w:r>
      <w:r w:rsidR="00776CEA" w:rsidRPr="00034910">
        <w:t>a</w:t>
      </w:r>
      <w:r w:rsidR="00776CEA" w:rsidRPr="00034910">
        <w:t>jensky</w:t>
      </w:r>
      <w:proofErr w:type="spellEnd"/>
      <w:r w:rsidR="00776CEA" w:rsidRPr="00034910">
        <w:t xml:space="preserve"> et la gare de Kazan</w:t>
      </w:r>
      <w:r>
        <w:t xml:space="preserve">… </w:t>
      </w:r>
      <w:r w:rsidR="00776CEA" w:rsidRPr="00034910">
        <w:t>Vite</w:t>
      </w:r>
      <w:r>
        <w:t xml:space="preserve">, </w:t>
      </w:r>
      <w:r w:rsidR="00776CEA" w:rsidRPr="00034910">
        <w:t>vite</w:t>
      </w:r>
      <w:r>
        <w:t xml:space="preserve">, </w:t>
      </w:r>
      <w:r w:rsidR="00776CEA" w:rsidRPr="00034910">
        <w:t>il s</w:t>
      </w:r>
      <w:r>
        <w:t>’</w:t>
      </w:r>
      <w:r w:rsidR="00776CEA" w:rsidRPr="00034910">
        <w:t>agit d</w:t>
      </w:r>
      <w:r>
        <w:t>’</w:t>
      </w:r>
      <w:r w:rsidR="00776CEA" w:rsidRPr="00034910">
        <w:t>arriver à la ba</w:t>
      </w:r>
      <w:r w:rsidR="00776CEA" w:rsidRPr="00034910">
        <w:t>r</w:t>
      </w:r>
      <w:r w:rsidR="00776CEA" w:rsidRPr="00034910">
        <w:t>rière avant lui</w:t>
      </w:r>
      <w:r>
        <w:t>.</w:t>
      </w:r>
    </w:p>
    <w:p w14:paraId="47052875" w14:textId="77777777" w:rsidR="00E57EC9" w:rsidRDefault="00776CEA" w:rsidP="00E57EC9">
      <w:r w:rsidRPr="00034910">
        <w:t>Courant</w:t>
      </w:r>
      <w:r w:rsidR="00E57EC9">
        <w:t xml:space="preserve">, </w:t>
      </w:r>
      <w:r w:rsidRPr="00034910">
        <w:t xml:space="preserve">Dick </w:t>
      </w:r>
      <w:proofErr w:type="spellStart"/>
      <w:r w:rsidRPr="00034910">
        <w:t>Fann</w:t>
      </w:r>
      <w:proofErr w:type="spellEnd"/>
      <w:r w:rsidRPr="00034910">
        <w:t xml:space="preserve"> revint sur ses pas</w:t>
      </w:r>
      <w:r w:rsidR="00E57EC9">
        <w:t xml:space="preserve">, </w:t>
      </w:r>
      <w:r w:rsidRPr="00034910">
        <w:t>dévala le chemin s</w:t>
      </w:r>
      <w:r w:rsidRPr="00034910">
        <w:t>a</w:t>
      </w:r>
      <w:r w:rsidRPr="00034910">
        <w:t>blonneux</w:t>
      </w:r>
      <w:r w:rsidR="00E57EC9">
        <w:t xml:space="preserve">, </w:t>
      </w:r>
      <w:r w:rsidRPr="00034910">
        <w:t>passa près de l</w:t>
      </w:r>
      <w:r w:rsidR="00E57EC9">
        <w:t>’</w:t>
      </w:r>
      <w:r w:rsidRPr="00034910">
        <w:t>écurie</w:t>
      </w:r>
      <w:r w:rsidR="00E57EC9">
        <w:t xml:space="preserve">, </w:t>
      </w:r>
      <w:r w:rsidRPr="00034910">
        <w:t>retraversa le pont</w:t>
      </w:r>
      <w:r w:rsidR="00E57EC9">
        <w:t xml:space="preserve">, </w:t>
      </w:r>
      <w:r w:rsidRPr="00034910">
        <w:t xml:space="preserve">et bientôt rejoignit Jean </w:t>
      </w:r>
      <w:proofErr w:type="spellStart"/>
      <w:r w:rsidRPr="00034910">
        <w:t>Brot</w:t>
      </w:r>
      <w:proofErr w:type="spellEnd"/>
      <w:r w:rsidR="00E57EC9">
        <w:t xml:space="preserve">, </w:t>
      </w:r>
      <w:r w:rsidRPr="00034910">
        <w:t>que son absence prolongée commençait à inquiéter</w:t>
      </w:r>
      <w:r w:rsidR="00E57EC9">
        <w:t>.</w:t>
      </w:r>
    </w:p>
    <w:p w14:paraId="643241E2" w14:textId="77777777" w:rsidR="00E57EC9" w:rsidRDefault="00776CEA" w:rsidP="00E57EC9">
      <w:r w:rsidRPr="00034910">
        <w:t>Sans donner au gamin le temps de l</w:t>
      </w:r>
      <w:r w:rsidR="00E57EC9">
        <w:t>’</w:t>
      </w:r>
      <w:r w:rsidRPr="00034910">
        <w:t>interroger</w:t>
      </w:r>
      <w:r w:rsidR="00E57EC9">
        <w:t xml:space="preserve">, </w:t>
      </w:r>
      <w:r w:rsidRPr="00034910">
        <w:t>il sauta a</w:t>
      </w:r>
      <w:r w:rsidRPr="00034910">
        <w:t>u</w:t>
      </w:r>
      <w:r w:rsidRPr="00034910">
        <w:t>près de lui</w:t>
      </w:r>
      <w:r w:rsidR="00E57EC9">
        <w:t xml:space="preserve">, </w:t>
      </w:r>
      <w:r w:rsidRPr="00034910">
        <w:t>lui prit le volant des mains</w:t>
      </w:r>
      <w:r w:rsidR="00E57EC9">
        <w:t xml:space="preserve">, </w:t>
      </w:r>
      <w:r w:rsidRPr="00034910">
        <w:t>et mettant l</w:t>
      </w:r>
      <w:r w:rsidR="00E57EC9">
        <w:t>’</w:t>
      </w:r>
      <w:r w:rsidRPr="00034910">
        <w:t>auto en pleine vitesse</w:t>
      </w:r>
      <w:r w:rsidR="00E57EC9">
        <w:t xml:space="preserve">, </w:t>
      </w:r>
      <w:r w:rsidRPr="00034910">
        <w:t>il prononça ces seules paroles</w:t>
      </w:r>
      <w:r w:rsidR="00E57EC9">
        <w:t> :</w:t>
      </w:r>
    </w:p>
    <w:p w14:paraId="343D543E" w14:textId="77777777" w:rsidR="00E57EC9" w:rsidRDefault="00E57EC9" w:rsidP="00E57EC9">
      <w:r>
        <w:t>— </w:t>
      </w:r>
      <w:r w:rsidR="00776CEA" w:rsidRPr="00407715">
        <w:rPr>
          <w:lang w:val="en-US"/>
        </w:rPr>
        <w:t xml:space="preserve">Il </w:t>
      </w:r>
      <w:r w:rsidR="00776CEA" w:rsidRPr="00034910">
        <w:t>s</w:t>
      </w:r>
      <w:r>
        <w:t>’</w:t>
      </w:r>
      <w:r w:rsidR="00776CEA" w:rsidRPr="00034910">
        <w:t>agit d</w:t>
      </w:r>
      <w:r>
        <w:t>’</w:t>
      </w:r>
      <w:r w:rsidR="00776CEA" w:rsidRPr="00034910">
        <w:t>arriver les premiers</w:t>
      </w:r>
      <w:r>
        <w:t xml:space="preserve">… </w:t>
      </w:r>
      <w:r w:rsidR="00776CEA" w:rsidRPr="00034910">
        <w:t>Nous avons deux fois plus de chemin à parcourir</w:t>
      </w:r>
      <w:r>
        <w:t>.</w:t>
      </w:r>
    </w:p>
    <w:p w14:paraId="30CB9EED" w14:textId="77777777" w:rsidR="00E57EC9" w:rsidRDefault="00776CEA" w:rsidP="00E57EC9">
      <w:r w:rsidRPr="00034910">
        <w:t>Par bonheur</w:t>
      </w:r>
      <w:r w:rsidR="00E57EC9">
        <w:t xml:space="preserve">, </w:t>
      </w:r>
      <w:r w:rsidRPr="00034910">
        <w:t>la nuit</w:t>
      </w:r>
      <w:r w:rsidR="00E57EC9">
        <w:t xml:space="preserve">, </w:t>
      </w:r>
      <w:r w:rsidRPr="00034910">
        <w:t>les routes sont libres</w:t>
      </w:r>
      <w:r w:rsidR="00E57EC9">
        <w:t xml:space="preserve">. </w:t>
      </w:r>
      <w:r w:rsidRPr="00034910">
        <w:t>Dick put mai</w:t>
      </w:r>
      <w:r w:rsidRPr="00034910">
        <w:t>n</w:t>
      </w:r>
      <w:r w:rsidRPr="00034910">
        <w:t>tenir une allure vertigineuse</w:t>
      </w:r>
      <w:r w:rsidR="00E57EC9">
        <w:t xml:space="preserve">, </w:t>
      </w:r>
      <w:r w:rsidRPr="00034910">
        <w:t>contourner la partie nord-est de Moscou et</w:t>
      </w:r>
      <w:r w:rsidR="00E57EC9">
        <w:t xml:space="preserve">, </w:t>
      </w:r>
      <w:r w:rsidRPr="00034910">
        <w:t xml:space="preserve">par les jardins de </w:t>
      </w:r>
      <w:proofErr w:type="spellStart"/>
      <w:r w:rsidRPr="00034910">
        <w:t>Lakolinsky</w:t>
      </w:r>
      <w:proofErr w:type="spellEnd"/>
      <w:r w:rsidRPr="00034910">
        <w:t xml:space="preserve"> et </w:t>
      </w:r>
      <w:proofErr w:type="spellStart"/>
      <w:r w:rsidRPr="00034910">
        <w:t>Rosten</w:t>
      </w:r>
      <w:proofErr w:type="spellEnd"/>
      <w:r w:rsidR="00E57EC9">
        <w:t xml:space="preserve">, </w:t>
      </w:r>
      <w:r w:rsidRPr="00034910">
        <w:t>la route lo</w:t>
      </w:r>
      <w:r w:rsidRPr="00034910">
        <w:t>n</w:t>
      </w:r>
      <w:r w:rsidRPr="00034910">
        <w:t xml:space="preserve">geant la rivière </w:t>
      </w:r>
      <w:proofErr w:type="spellStart"/>
      <w:r w:rsidRPr="00034910">
        <w:t>Rylenka</w:t>
      </w:r>
      <w:proofErr w:type="spellEnd"/>
      <w:r w:rsidRPr="00034910">
        <w:t xml:space="preserve"> et le pont </w:t>
      </w:r>
      <w:proofErr w:type="spellStart"/>
      <w:r w:rsidRPr="00034910">
        <w:t>Pokrovsky</w:t>
      </w:r>
      <w:proofErr w:type="spellEnd"/>
      <w:r w:rsidR="00E57EC9">
        <w:t xml:space="preserve">, </w:t>
      </w:r>
      <w:r w:rsidRPr="00034910">
        <w:t>atteindre le fa</w:t>
      </w:r>
      <w:r w:rsidRPr="00034910">
        <w:t>u</w:t>
      </w:r>
      <w:r w:rsidRPr="00034910">
        <w:t xml:space="preserve">bourg de </w:t>
      </w:r>
      <w:proofErr w:type="spellStart"/>
      <w:r w:rsidRPr="00034910">
        <w:t>Préobrajensky</w:t>
      </w:r>
      <w:proofErr w:type="spellEnd"/>
      <w:r w:rsidR="00E57EC9">
        <w:t>.</w:t>
      </w:r>
    </w:p>
    <w:p w14:paraId="2E0D2BC2" w14:textId="77777777" w:rsidR="00E57EC9" w:rsidRDefault="00776CEA" w:rsidP="00E57EC9">
      <w:r w:rsidRPr="00034910">
        <w:t>À cent mètres de la barrière</w:t>
      </w:r>
      <w:r w:rsidR="00E57EC9">
        <w:t xml:space="preserve">, </w:t>
      </w:r>
      <w:r w:rsidRPr="00034910">
        <w:t>il stoppa</w:t>
      </w:r>
      <w:r w:rsidR="00E57EC9">
        <w:t xml:space="preserve">, </w:t>
      </w:r>
      <w:r w:rsidRPr="00034910">
        <w:t>tira un carnet de sa poche</w:t>
      </w:r>
      <w:r w:rsidR="00E57EC9">
        <w:t xml:space="preserve">, </w:t>
      </w:r>
      <w:r w:rsidRPr="00034910">
        <w:t>traça rapidement quelques mots sur un feuillet</w:t>
      </w:r>
      <w:r w:rsidR="00E57EC9">
        <w:t xml:space="preserve">, </w:t>
      </w:r>
      <w:r w:rsidRPr="00034910">
        <w:t>le dét</w:t>
      </w:r>
      <w:r w:rsidRPr="00034910">
        <w:t>a</w:t>
      </w:r>
      <w:r w:rsidRPr="00034910">
        <w:t>cha et le remit au gamin ahuri de toutes ces manœuvres</w:t>
      </w:r>
      <w:r w:rsidR="00E57EC9">
        <w:t xml:space="preserve">, </w:t>
      </w:r>
      <w:r w:rsidRPr="00034910">
        <w:t>i</w:t>
      </w:r>
      <w:r w:rsidRPr="00034910">
        <w:t>n</w:t>
      </w:r>
      <w:r w:rsidRPr="00034910">
        <w:t>compréhensibles pour lui</w:t>
      </w:r>
      <w:r w:rsidR="00E57EC9">
        <w:t>.</w:t>
      </w:r>
    </w:p>
    <w:p w14:paraId="27B3BCA3" w14:textId="77777777" w:rsidR="00E57EC9" w:rsidRDefault="00E57EC9" w:rsidP="00E57EC9">
      <w:r>
        <w:t>— </w:t>
      </w:r>
      <w:r w:rsidR="00776CEA" w:rsidRPr="00034910">
        <w:t>À huit heures du matin</w:t>
      </w:r>
      <w:r>
        <w:t xml:space="preserve">, </w:t>
      </w:r>
      <w:r w:rsidR="00776CEA" w:rsidRPr="00034910">
        <w:t>tu te rendras à l</w:t>
      </w:r>
      <w:r>
        <w:t>’</w:t>
      </w:r>
      <w:r w:rsidR="00776CEA" w:rsidRPr="00034910">
        <w:t>Institut des N</w:t>
      </w:r>
      <w:r w:rsidR="00776CEA" w:rsidRPr="00034910">
        <w:t>o</w:t>
      </w:r>
      <w:r w:rsidR="00776CEA" w:rsidRPr="00034910">
        <w:t>bles Barines</w:t>
      </w:r>
      <w:r>
        <w:t xml:space="preserve">. </w:t>
      </w:r>
      <w:r w:rsidR="00776CEA" w:rsidRPr="00034910">
        <w:t xml:space="preserve">Tu remettras ce papier à </w:t>
      </w:r>
      <w:proofErr w:type="spellStart"/>
      <w:r w:rsidR="00776CEA" w:rsidRPr="00034910">
        <w:t>Argata</w:t>
      </w:r>
      <w:proofErr w:type="spellEnd"/>
      <w:r w:rsidR="00776CEA" w:rsidRPr="00034910">
        <w:t xml:space="preserve"> </w:t>
      </w:r>
      <w:proofErr w:type="spellStart"/>
      <w:r w:rsidR="00776CEA" w:rsidRPr="00034910">
        <w:t>Gratamoff</w:t>
      </w:r>
      <w:proofErr w:type="spellEnd"/>
      <w:r>
        <w:t xml:space="preserve">, </w:t>
      </w:r>
      <w:r w:rsidR="00776CEA" w:rsidRPr="00034910">
        <w:t>à elle-même</w:t>
      </w:r>
      <w:r>
        <w:t xml:space="preserve">, </w:t>
      </w:r>
      <w:r w:rsidR="00776CEA" w:rsidRPr="00034910">
        <w:t>tu m</w:t>
      </w:r>
      <w:r>
        <w:t>’</w:t>
      </w:r>
      <w:r w:rsidR="00776CEA" w:rsidRPr="00034910">
        <w:t>entends</w:t>
      </w:r>
      <w:r>
        <w:t xml:space="preserve"> ? </w:t>
      </w:r>
      <w:r w:rsidR="00776CEA" w:rsidRPr="00034910">
        <w:t>Il faut que tu la voies en personne</w:t>
      </w:r>
      <w:r>
        <w:t xml:space="preserve">. </w:t>
      </w:r>
      <w:r w:rsidR="00776CEA" w:rsidRPr="00034910">
        <w:t xml:space="preserve">Elle aura à envoyer </w:t>
      </w:r>
      <w:proofErr w:type="gramStart"/>
      <w:r w:rsidR="00776CEA" w:rsidRPr="00034910">
        <w:t>de suite</w:t>
      </w:r>
      <w:proofErr w:type="gramEnd"/>
      <w:r w:rsidR="00776CEA" w:rsidRPr="00034910">
        <w:t xml:space="preserve"> un mot au Kremlin</w:t>
      </w:r>
      <w:r>
        <w:t xml:space="preserve">. </w:t>
      </w:r>
      <w:r w:rsidR="00776CEA" w:rsidRPr="00034910">
        <w:t>Tâche d</w:t>
      </w:r>
      <w:r>
        <w:t>’</w:t>
      </w:r>
      <w:r w:rsidR="00776CEA" w:rsidRPr="00034910">
        <w:t>être chargé de ce soin</w:t>
      </w:r>
      <w:r>
        <w:t xml:space="preserve">. </w:t>
      </w:r>
      <w:r w:rsidR="00776CEA" w:rsidRPr="00034910">
        <w:t>Au Kremlin</w:t>
      </w:r>
      <w:r>
        <w:t xml:space="preserve">, </w:t>
      </w:r>
      <w:r w:rsidR="00776CEA" w:rsidRPr="00034910">
        <w:t>tu procéderas comme à l</w:t>
      </w:r>
      <w:r>
        <w:t>’</w:t>
      </w:r>
      <w:r w:rsidR="00776CEA" w:rsidRPr="00034910">
        <w:t>Institut</w:t>
      </w:r>
      <w:r>
        <w:t xml:space="preserve">. </w:t>
      </w:r>
      <w:r w:rsidR="00776CEA" w:rsidRPr="00034910">
        <w:t>La lettre d</w:t>
      </w:r>
      <w:r>
        <w:t>’</w:t>
      </w:r>
      <w:proofErr w:type="spellStart"/>
      <w:r w:rsidR="00776CEA" w:rsidRPr="00034910">
        <w:t>Argata</w:t>
      </w:r>
      <w:proofErr w:type="spellEnd"/>
      <w:r w:rsidR="00776CEA" w:rsidRPr="00034910">
        <w:t xml:space="preserve"> devra être remise en mains propres de la destin</w:t>
      </w:r>
      <w:r w:rsidR="00776CEA" w:rsidRPr="00034910">
        <w:t>a</w:t>
      </w:r>
      <w:r w:rsidR="00776CEA" w:rsidRPr="00034910">
        <w:t>taire</w:t>
      </w:r>
      <w:r>
        <w:t xml:space="preserve">, </w:t>
      </w:r>
      <w:r w:rsidR="00776CEA" w:rsidRPr="00034910">
        <w:t>et tu tâcheras de la décider à emprunter ton automobile pour répondre à l</w:t>
      </w:r>
      <w:r>
        <w:t>’</w:t>
      </w:r>
      <w:r w:rsidR="00776CEA" w:rsidRPr="00034910">
        <w:t>appel de la directrice du pensionnat</w:t>
      </w:r>
      <w:r>
        <w:t xml:space="preserve">. </w:t>
      </w:r>
      <w:r w:rsidR="00776CEA" w:rsidRPr="00034910">
        <w:t>Cela te mettra vers neuf heures dans cet établissement</w:t>
      </w:r>
      <w:r>
        <w:t xml:space="preserve">. </w:t>
      </w:r>
      <w:r w:rsidR="00776CEA" w:rsidRPr="00034910">
        <w:t>J</w:t>
      </w:r>
      <w:r>
        <w:t>’</w:t>
      </w:r>
      <w:r w:rsidR="00776CEA" w:rsidRPr="00034910">
        <w:t>y serai</w:t>
      </w:r>
      <w:r>
        <w:t xml:space="preserve">, </w:t>
      </w:r>
      <w:r w:rsidR="00776CEA" w:rsidRPr="00034910">
        <w:t>selon toute probabilité</w:t>
      </w:r>
      <w:r>
        <w:t xml:space="preserve">. </w:t>
      </w:r>
      <w:r w:rsidR="00776CEA" w:rsidRPr="00034910">
        <w:t>Au cas où</w:t>
      </w:r>
      <w:r>
        <w:t xml:space="preserve">, </w:t>
      </w:r>
      <w:r w:rsidR="00776CEA" w:rsidRPr="00034910">
        <w:lastRenderedPageBreak/>
        <w:t>par impossible</w:t>
      </w:r>
      <w:r>
        <w:t xml:space="preserve">, </w:t>
      </w:r>
      <w:r w:rsidR="00776CEA" w:rsidRPr="00034910">
        <w:t>je ne serais pas l</w:t>
      </w:r>
      <w:r w:rsidR="00776CEA" w:rsidRPr="00034910">
        <w:t>i</w:t>
      </w:r>
      <w:r w:rsidR="00776CEA" w:rsidRPr="00034910">
        <w:t>bre</w:t>
      </w:r>
      <w:r>
        <w:t xml:space="preserve">, </w:t>
      </w:r>
      <w:r w:rsidR="00776CEA" w:rsidRPr="00034910">
        <w:t>j</w:t>
      </w:r>
      <w:r>
        <w:t>’</w:t>
      </w:r>
      <w:r w:rsidR="00776CEA" w:rsidRPr="00034910">
        <w:t>enverrai des instructions</w:t>
      </w:r>
      <w:r>
        <w:t xml:space="preserve">. </w:t>
      </w:r>
      <w:r w:rsidR="00776CEA" w:rsidRPr="00034910">
        <w:t>Tu as bien compris</w:t>
      </w:r>
      <w:r>
        <w:t> ?</w:t>
      </w:r>
    </w:p>
    <w:p w14:paraId="1CC18ECD" w14:textId="77777777" w:rsidR="00E57EC9" w:rsidRDefault="00E57EC9" w:rsidP="00E57EC9">
      <w:r>
        <w:t>— </w:t>
      </w:r>
      <w:r w:rsidR="00776CEA" w:rsidRPr="00034910">
        <w:t>Rien du tout</w:t>
      </w:r>
      <w:r>
        <w:t xml:space="preserve">… </w:t>
      </w:r>
      <w:r w:rsidR="00776CEA" w:rsidRPr="00034910">
        <w:t>c</w:t>
      </w:r>
      <w:r>
        <w:t>’</w:t>
      </w:r>
      <w:r w:rsidR="00776CEA" w:rsidRPr="00034910">
        <w:t>est-à-dire</w:t>
      </w:r>
      <w:r>
        <w:t xml:space="preserve">, </w:t>
      </w:r>
      <w:r w:rsidR="00776CEA" w:rsidRPr="00034910">
        <w:t>patron</w:t>
      </w:r>
      <w:r>
        <w:t xml:space="preserve">… </w:t>
      </w:r>
      <w:r w:rsidR="00776CEA" w:rsidRPr="00034910">
        <w:t>ce que j</w:t>
      </w:r>
      <w:r>
        <w:t>’</w:t>
      </w:r>
      <w:r w:rsidR="00776CEA" w:rsidRPr="00034910">
        <w:t>ai à faire</w:t>
      </w:r>
      <w:r>
        <w:t xml:space="preserve">, </w:t>
      </w:r>
      <w:r w:rsidR="00776CEA" w:rsidRPr="00034910">
        <w:t>oh</w:t>
      </w:r>
      <w:r>
        <w:t xml:space="preserve"> ! </w:t>
      </w:r>
      <w:r w:rsidR="00776CEA" w:rsidRPr="00034910">
        <w:t>ça</w:t>
      </w:r>
      <w:r>
        <w:t xml:space="preserve">, </w:t>
      </w:r>
      <w:r w:rsidR="00776CEA" w:rsidRPr="00034910">
        <w:t>c</w:t>
      </w:r>
      <w:r>
        <w:t>’</w:t>
      </w:r>
      <w:r w:rsidR="00776CEA" w:rsidRPr="00034910">
        <w:t>est limpide</w:t>
      </w:r>
      <w:r>
        <w:t xml:space="preserve">. </w:t>
      </w:r>
      <w:r w:rsidR="00776CEA" w:rsidRPr="00034910">
        <w:t>Mais pourquoi je le fais</w:t>
      </w:r>
      <w:r>
        <w:t xml:space="preserve">, </w:t>
      </w:r>
      <w:r w:rsidR="00776CEA" w:rsidRPr="00034910">
        <w:t>ça</w:t>
      </w:r>
      <w:r>
        <w:t xml:space="preserve">, </w:t>
      </w:r>
      <w:r w:rsidR="00776CEA" w:rsidRPr="00034910">
        <w:t>c</w:t>
      </w:r>
      <w:r>
        <w:t>’</w:t>
      </w:r>
      <w:r w:rsidR="00776CEA" w:rsidRPr="00034910">
        <w:t>est la bo</w:t>
      </w:r>
      <w:r w:rsidR="00776CEA" w:rsidRPr="00034910">
        <w:t>u</w:t>
      </w:r>
      <w:r w:rsidR="00776CEA" w:rsidRPr="00034910">
        <w:t>teille à l</w:t>
      </w:r>
      <w:r>
        <w:t>’</w:t>
      </w:r>
      <w:r w:rsidR="00776CEA" w:rsidRPr="00034910">
        <w:t>encre</w:t>
      </w:r>
      <w:r>
        <w:t>.</w:t>
      </w:r>
    </w:p>
    <w:p w14:paraId="5BA12B2B" w14:textId="6BF4DD33" w:rsidR="00E57EC9" w:rsidRDefault="00E57EC9" w:rsidP="00E57EC9">
      <w:r>
        <w:t>— </w:t>
      </w:r>
      <w:r w:rsidR="00776CEA" w:rsidRPr="00034910">
        <w:t>Tu sauras plus tard</w:t>
      </w:r>
      <w:r>
        <w:t xml:space="preserve">. </w:t>
      </w:r>
      <w:r w:rsidR="00776CEA" w:rsidRPr="00034910">
        <w:t>Sois persuadé seulement que tes a</w:t>
      </w:r>
      <w:r w:rsidR="00776CEA" w:rsidRPr="00034910">
        <w:t>c</w:t>
      </w:r>
      <w:r w:rsidR="00776CEA" w:rsidRPr="00034910">
        <w:t>tions ont une importance capitale</w:t>
      </w:r>
      <w:r>
        <w:t xml:space="preserve">, </w:t>
      </w:r>
      <w:r w:rsidR="00776CEA" w:rsidRPr="00034910">
        <w:t xml:space="preserve">et que tu auras travaillé à adoucir autant que possible la terrible situation de </w:t>
      </w:r>
      <w:r>
        <w:t>M. </w:t>
      </w:r>
      <w:r w:rsidR="00776CEA" w:rsidRPr="00034910">
        <w:t>Defrance</w:t>
      </w:r>
      <w:r>
        <w:t>.</w:t>
      </w:r>
    </w:p>
    <w:p w14:paraId="51530520" w14:textId="77777777" w:rsidR="00E57EC9" w:rsidRDefault="00776CEA" w:rsidP="00E57EC9">
      <w:r w:rsidRPr="00034910">
        <w:t>Puis</w:t>
      </w:r>
      <w:r w:rsidR="00E57EC9">
        <w:t xml:space="preserve">, </w:t>
      </w:r>
      <w:r w:rsidRPr="00034910">
        <w:t>descendant sur la chaussée</w:t>
      </w:r>
      <w:r w:rsidR="00E57EC9">
        <w:t> :</w:t>
      </w:r>
    </w:p>
    <w:p w14:paraId="6FAEBBD9" w14:textId="77777777" w:rsidR="00E57EC9" w:rsidRDefault="00E57EC9" w:rsidP="00E57EC9">
      <w:r>
        <w:t>— </w:t>
      </w:r>
      <w:r w:rsidR="00776CEA" w:rsidRPr="00034910">
        <w:t>Va te reposer</w:t>
      </w:r>
      <w:r>
        <w:t xml:space="preserve">, </w:t>
      </w:r>
      <w:r w:rsidR="00776CEA" w:rsidRPr="00034910">
        <w:t>mon enfant</w:t>
      </w:r>
      <w:r>
        <w:t xml:space="preserve">, </w:t>
      </w:r>
      <w:r w:rsidR="00776CEA" w:rsidRPr="00034910">
        <w:t>mais à huit heures précises présente-toi à l</w:t>
      </w:r>
      <w:r>
        <w:t>’</w:t>
      </w:r>
      <w:r w:rsidR="00776CEA" w:rsidRPr="00034910">
        <w:t>Institut</w:t>
      </w:r>
      <w:r>
        <w:t xml:space="preserve">. </w:t>
      </w:r>
      <w:r w:rsidR="00776CEA" w:rsidRPr="00034910">
        <w:t>Va</w:t>
      </w:r>
      <w:r>
        <w:t>.</w:t>
      </w:r>
    </w:p>
    <w:p w14:paraId="6E877231" w14:textId="77777777" w:rsidR="00E57EC9" w:rsidRDefault="00776CEA" w:rsidP="00E57EC9">
      <w:r w:rsidRPr="00034910">
        <w:t>Comme obéissant à sa voix</w:t>
      </w:r>
      <w:r w:rsidR="00E57EC9">
        <w:t xml:space="preserve">, </w:t>
      </w:r>
      <w:r w:rsidRPr="00034910">
        <w:t>l</w:t>
      </w:r>
      <w:r w:rsidR="00E57EC9">
        <w:t>’</w:t>
      </w:r>
      <w:r w:rsidRPr="00034910">
        <w:t>automobile vira aussitôt</w:t>
      </w:r>
      <w:r w:rsidR="00E57EC9">
        <w:t xml:space="preserve">. </w:t>
      </w:r>
      <w:r w:rsidRPr="00034910">
        <w:t>Quelques instants plus tard</w:t>
      </w:r>
      <w:r w:rsidR="00E57EC9">
        <w:t xml:space="preserve">, </w:t>
      </w:r>
      <w:r w:rsidRPr="00034910">
        <w:t>elle avait disparu</w:t>
      </w:r>
      <w:r w:rsidR="00E57EC9">
        <w:t>.</w:t>
      </w:r>
    </w:p>
    <w:p w14:paraId="487FBAAA" w14:textId="77777777" w:rsidR="00E57EC9" w:rsidRDefault="00776CEA" w:rsidP="00E57EC9">
      <w:r w:rsidRPr="00034910">
        <w:t xml:space="preserve">Alors Dick </w:t>
      </w:r>
      <w:proofErr w:type="spellStart"/>
      <w:r w:rsidRPr="00034910">
        <w:t>Fann</w:t>
      </w:r>
      <w:proofErr w:type="spellEnd"/>
      <w:r w:rsidR="00E57EC9">
        <w:t xml:space="preserve">, </w:t>
      </w:r>
      <w:r w:rsidRPr="00034910">
        <w:t xml:space="preserve">se jetant dans </w:t>
      </w:r>
      <w:proofErr w:type="spellStart"/>
      <w:r w:rsidRPr="00034910">
        <w:t>Généralskaïa</w:t>
      </w:r>
      <w:proofErr w:type="spellEnd"/>
      <w:r w:rsidR="00E57EC9">
        <w:t xml:space="preserve">, </w:t>
      </w:r>
      <w:r w:rsidRPr="00034910">
        <w:t>gagna bie</w:t>
      </w:r>
      <w:r w:rsidRPr="00034910">
        <w:t>n</w:t>
      </w:r>
      <w:r w:rsidRPr="00034910">
        <w:t xml:space="preserve">tôt la voie </w:t>
      </w:r>
      <w:proofErr w:type="spellStart"/>
      <w:r w:rsidRPr="00034910">
        <w:t>Préobrajensky</w:t>
      </w:r>
      <w:proofErr w:type="spellEnd"/>
      <w:r w:rsidR="00E57EC9">
        <w:t xml:space="preserve">, </w:t>
      </w:r>
      <w:r w:rsidRPr="00034910">
        <w:t>qu</w:t>
      </w:r>
      <w:r w:rsidR="00E57EC9">
        <w:t>’</w:t>
      </w:r>
      <w:r w:rsidRPr="00034910">
        <w:t>il parcourut jusqu</w:t>
      </w:r>
      <w:r w:rsidR="00E57EC9">
        <w:t>’</w:t>
      </w:r>
      <w:r w:rsidRPr="00034910">
        <w:t>à la barrière à laquelle le faubourg a donné son nom</w:t>
      </w:r>
      <w:r w:rsidR="00E57EC9">
        <w:t>.</w:t>
      </w:r>
    </w:p>
    <w:p w14:paraId="26D791F0" w14:textId="77777777" w:rsidR="00E57EC9" w:rsidRDefault="00776CEA" w:rsidP="00E57EC9">
      <w:r w:rsidRPr="00034910">
        <w:t>Là</w:t>
      </w:r>
      <w:r w:rsidR="00E57EC9">
        <w:t xml:space="preserve">, </w:t>
      </w:r>
      <w:r w:rsidRPr="00034910">
        <w:t>il discerna une maison</w:t>
      </w:r>
      <w:r w:rsidR="00E57EC9">
        <w:t xml:space="preserve">, </w:t>
      </w:r>
      <w:r w:rsidRPr="00034910">
        <w:t>dont la porte était précédée d</w:t>
      </w:r>
      <w:r w:rsidR="00E57EC9">
        <w:t>’</w:t>
      </w:r>
      <w:r w:rsidRPr="00034910">
        <w:t>un perron de trois marches</w:t>
      </w:r>
      <w:r w:rsidR="00E57EC9">
        <w:t xml:space="preserve">. </w:t>
      </w:r>
      <w:r w:rsidRPr="00034910">
        <w:t>Il se glissa sous la voussure et disparut dans son ombre</w:t>
      </w:r>
      <w:r w:rsidR="00E57EC9">
        <w:t>.</w:t>
      </w:r>
    </w:p>
    <w:p w14:paraId="0B942CF5" w14:textId="77777777" w:rsidR="00E57EC9" w:rsidRDefault="00776CEA" w:rsidP="00E57EC9">
      <w:r w:rsidRPr="00034910">
        <w:t>Combien de temps dura sa faction</w:t>
      </w:r>
      <w:r w:rsidR="00E57EC9">
        <w:t xml:space="preserve"> ? </w:t>
      </w:r>
      <w:r w:rsidRPr="00034910">
        <w:t>Plusieurs heures</w:t>
      </w:r>
      <w:r w:rsidR="00E57EC9">
        <w:t xml:space="preserve">, </w:t>
      </w:r>
      <w:r w:rsidRPr="00034910">
        <w:t>car les premières lueurs de l</w:t>
      </w:r>
      <w:r w:rsidR="00E57EC9">
        <w:t>’</w:t>
      </w:r>
      <w:r w:rsidRPr="00034910">
        <w:t>aube blanchissaient les maisons lor</w:t>
      </w:r>
      <w:r w:rsidRPr="00034910">
        <w:t>s</w:t>
      </w:r>
      <w:r w:rsidRPr="00034910">
        <w:t>que les sabots d</w:t>
      </w:r>
      <w:r w:rsidR="00E57EC9">
        <w:t>’</w:t>
      </w:r>
      <w:r w:rsidRPr="00034910">
        <w:t>un cheval sonnèrent sur les larges dalles de la barrière</w:t>
      </w:r>
      <w:r w:rsidR="00E57EC9">
        <w:t>.</w:t>
      </w:r>
    </w:p>
    <w:p w14:paraId="20A179DE" w14:textId="77777777" w:rsidR="00E57EC9" w:rsidRDefault="00776CEA" w:rsidP="00E57EC9">
      <w:r w:rsidRPr="00034910">
        <w:t>Dick regarda et eut un soupir de satisfaction</w:t>
      </w:r>
      <w:r w:rsidR="00E57EC9">
        <w:t xml:space="preserve">. </w:t>
      </w:r>
      <w:r w:rsidRPr="00034910">
        <w:t>Un cheval bai se tenait immobile à présent</w:t>
      </w:r>
      <w:r w:rsidR="00E57EC9">
        <w:t xml:space="preserve">, </w:t>
      </w:r>
      <w:r w:rsidRPr="00034910">
        <w:t>tandis que son cavalier parleme</w:t>
      </w:r>
      <w:r w:rsidRPr="00034910">
        <w:t>n</w:t>
      </w:r>
      <w:r w:rsidRPr="00034910">
        <w:t>tait avec les cosaques préposés à la garde de cette entrée de la ville sainte</w:t>
      </w:r>
      <w:r w:rsidR="00E57EC9">
        <w:t>.</w:t>
      </w:r>
    </w:p>
    <w:p w14:paraId="6CD971F4" w14:textId="77777777" w:rsidR="00E57EC9" w:rsidRDefault="00E57EC9" w:rsidP="00E57EC9">
      <w:r>
        <w:lastRenderedPageBreak/>
        <w:t>— </w:t>
      </w:r>
      <w:r w:rsidR="00776CEA" w:rsidRPr="00034910">
        <w:t>Tiens</w:t>
      </w:r>
      <w:r>
        <w:t xml:space="preserve"> ! </w:t>
      </w:r>
      <w:r w:rsidR="00776CEA" w:rsidRPr="00034910">
        <w:t>se dit le jeune homme</w:t>
      </w:r>
      <w:r>
        <w:t xml:space="preserve">, </w:t>
      </w:r>
      <w:r w:rsidR="00776CEA" w:rsidRPr="00034910">
        <w:t>la boîte est beaucoup plus haute que je ne l</w:t>
      </w:r>
      <w:r>
        <w:t>’</w:t>
      </w:r>
      <w:r w:rsidR="00776CEA" w:rsidRPr="00034910">
        <w:t>avais supposé</w:t>
      </w:r>
      <w:r>
        <w:t>.</w:t>
      </w:r>
    </w:p>
    <w:p w14:paraId="2495C626" w14:textId="77777777" w:rsidR="00E57EC9" w:rsidRDefault="00776CEA" w:rsidP="00E57EC9">
      <w:r w:rsidRPr="00034910">
        <w:t>La réflexion lui était arrachée par la vue d</w:t>
      </w:r>
      <w:r w:rsidR="00E57EC9">
        <w:t>’</w:t>
      </w:r>
      <w:r w:rsidRPr="00034910">
        <w:t>une boîte noir</w:t>
      </w:r>
      <w:r w:rsidRPr="00034910">
        <w:t>â</w:t>
      </w:r>
      <w:r w:rsidRPr="00034910">
        <w:t>tre que le nouveau venu portait sous son bras</w:t>
      </w:r>
      <w:r w:rsidR="00E57EC9">
        <w:t>.</w:t>
      </w:r>
    </w:p>
    <w:p w14:paraId="37CC064E" w14:textId="77777777" w:rsidR="00E57EC9" w:rsidRDefault="00776CEA" w:rsidP="00E57EC9">
      <w:r w:rsidRPr="00034910">
        <w:t>Son étonnement ne dura pas</w:t>
      </w:r>
      <w:r w:rsidR="00E57EC9">
        <w:t xml:space="preserve">. </w:t>
      </w:r>
      <w:r w:rsidRPr="00034910">
        <w:t>L</w:t>
      </w:r>
      <w:r w:rsidR="00E57EC9">
        <w:t>’</w:t>
      </w:r>
      <w:r w:rsidRPr="00034910">
        <w:t>homme ouvrait la boîte</w:t>
      </w:r>
      <w:r w:rsidR="00E57EC9">
        <w:t xml:space="preserve">, </w:t>
      </w:r>
      <w:r w:rsidRPr="00034910">
        <w:t>la présentant aux regards des cosaques</w:t>
      </w:r>
      <w:r w:rsidR="00E57EC9">
        <w:t xml:space="preserve">, </w:t>
      </w:r>
      <w:r w:rsidRPr="00034910">
        <w:t>tandis que sa voix parv</w:t>
      </w:r>
      <w:r w:rsidRPr="00034910">
        <w:t>e</w:t>
      </w:r>
      <w:r w:rsidRPr="00034910">
        <w:t>nait jusqu</w:t>
      </w:r>
      <w:r w:rsidR="00E57EC9">
        <w:t>’</w:t>
      </w:r>
      <w:r w:rsidRPr="00034910">
        <w:t>au détective</w:t>
      </w:r>
      <w:r w:rsidR="00E57EC9">
        <w:t>.</w:t>
      </w:r>
    </w:p>
    <w:p w14:paraId="7F74BAE6" w14:textId="77777777" w:rsidR="00E57EC9" w:rsidRDefault="00E57EC9" w:rsidP="00E57EC9">
      <w:r>
        <w:t>— </w:t>
      </w:r>
      <w:r w:rsidR="00776CEA" w:rsidRPr="00034910">
        <w:t>Oui</w:t>
      </w:r>
      <w:r>
        <w:t xml:space="preserve">, </w:t>
      </w:r>
      <w:r w:rsidR="00776CEA" w:rsidRPr="00034910">
        <w:t>chirurgien</w:t>
      </w:r>
      <w:r>
        <w:t xml:space="preserve">. </w:t>
      </w:r>
      <w:r w:rsidR="00776CEA" w:rsidRPr="00034910">
        <w:t>Voici mes instruments</w:t>
      </w:r>
      <w:r>
        <w:t xml:space="preserve">. </w:t>
      </w:r>
      <w:r w:rsidR="00776CEA" w:rsidRPr="00034910">
        <w:t>Une opération urgente</w:t>
      </w:r>
      <w:r>
        <w:t xml:space="preserve">. </w:t>
      </w:r>
      <w:r w:rsidR="00776CEA" w:rsidRPr="00034910">
        <w:t xml:space="preserve">Ce qui amena cette nouvelle réflexion de </w:t>
      </w:r>
      <w:proofErr w:type="spellStart"/>
      <w:r w:rsidR="00776CEA" w:rsidRPr="00034910">
        <w:t>Fann</w:t>
      </w:r>
      <w:proofErr w:type="spellEnd"/>
      <w:r>
        <w:t> :</w:t>
      </w:r>
    </w:p>
    <w:p w14:paraId="0B273EF4" w14:textId="77777777" w:rsidR="00E57EC9" w:rsidRDefault="00E57EC9" w:rsidP="00E57EC9">
      <w:r>
        <w:t>— </w:t>
      </w:r>
      <w:r w:rsidR="00776CEA" w:rsidRPr="00034910">
        <w:t>Très ingénieux</w:t>
      </w:r>
      <w:r>
        <w:t xml:space="preserve">. </w:t>
      </w:r>
      <w:r w:rsidR="00776CEA" w:rsidRPr="00034910">
        <w:t>Boîte à double fond</w:t>
      </w:r>
      <w:r>
        <w:t xml:space="preserve">. </w:t>
      </w:r>
      <w:r w:rsidR="00776CEA" w:rsidRPr="00034910">
        <w:t>Trousse chirurgicale dans le compartiment supérieur</w:t>
      </w:r>
      <w:r>
        <w:t>.</w:t>
      </w:r>
    </w:p>
    <w:p w14:paraId="49E3C437" w14:textId="77777777" w:rsidR="00E57EC9" w:rsidRDefault="00776CEA" w:rsidP="00E57EC9">
      <w:r w:rsidRPr="00034910">
        <w:t>Les cosaques</w:t>
      </w:r>
      <w:r w:rsidR="00E57EC9">
        <w:t xml:space="preserve">, </w:t>
      </w:r>
      <w:r w:rsidRPr="00034910">
        <w:t>eux</w:t>
      </w:r>
      <w:r w:rsidR="00E57EC9">
        <w:t xml:space="preserve">, </w:t>
      </w:r>
      <w:r w:rsidRPr="00034910">
        <w:t>médusés par les scalpels et autres acce</w:t>
      </w:r>
      <w:r w:rsidRPr="00034910">
        <w:t>s</w:t>
      </w:r>
      <w:r w:rsidRPr="00034910">
        <w:t>soires de chirurgie</w:t>
      </w:r>
      <w:r w:rsidR="00E57EC9">
        <w:t xml:space="preserve">, </w:t>
      </w:r>
      <w:r w:rsidRPr="00034910">
        <w:t>marquaient une déférence parfaite à Ivan</w:t>
      </w:r>
      <w:r w:rsidR="00E57EC9">
        <w:t>.</w:t>
      </w:r>
    </w:p>
    <w:p w14:paraId="7B2A448F" w14:textId="77777777" w:rsidR="00E57EC9" w:rsidRDefault="00776CEA" w:rsidP="00E57EC9">
      <w:r w:rsidRPr="00034910">
        <w:t>Donc le cavalier poussa son cheval et s</w:t>
      </w:r>
      <w:r w:rsidR="00E57EC9">
        <w:t>’</w:t>
      </w:r>
      <w:r w:rsidRPr="00034910">
        <w:t xml:space="preserve">engagea dans la </w:t>
      </w:r>
      <w:proofErr w:type="spellStart"/>
      <w:r w:rsidRPr="00034910">
        <w:t>Préobrajenskaïa</w:t>
      </w:r>
      <w:proofErr w:type="spellEnd"/>
      <w:r w:rsidR="00E57EC9">
        <w:t>.</w:t>
      </w:r>
    </w:p>
    <w:p w14:paraId="1676AB22" w14:textId="77777777" w:rsidR="00E57EC9" w:rsidRDefault="005167E0" w:rsidP="00E57EC9">
      <w:r w:rsidRPr="00034910">
        <w:t>Quand il passa devant l</w:t>
      </w:r>
      <w:r w:rsidR="00E57EC9">
        <w:t>’</w:t>
      </w:r>
      <w:r w:rsidRPr="00034910">
        <w:t>abri du détective</w:t>
      </w:r>
      <w:r w:rsidR="00E57EC9">
        <w:t xml:space="preserve">, </w:t>
      </w:r>
      <w:r w:rsidRPr="00034910">
        <w:t>celui-ci eut peine à retenir un cri de surprise</w:t>
      </w:r>
      <w:r w:rsidR="00E57EC9">
        <w:t>.</w:t>
      </w:r>
    </w:p>
    <w:p w14:paraId="68590263" w14:textId="77777777" w:rsidR="00E57EC9" w:rsidRDefault="00E57EC9" w:rsidP="00E57EC9">
      <w:r>
        <w:t>— </w:t>
      </w:r>
      <w:r w:rsidR="005167E0" w:rsidRPr="00034910">
        <w:t>Mais je le connais</w:t>
      </w:r>
      <w:r>
        <w:t xml:space="preserve">, </w:t>
      </w:r>
      <w:r w:rsidR="005167E0" w:rsidRPr="00034910">
        <w:t>cet Ivan</w:t>
      </w:r>
      <w:r>
        <w:t xml:space="preserve"> ! </w:t>
      </w:r>
      <w:r w:rsidR="005167E0" w:rsidRPr="00034910">
        <w:t>C</w:t>
      </w:r>
      <w:r>
        <w:t>’</w:t>
      </w:r>
      <w:r w:rsidR="005167E0" w:rsidRPr="00034910">
        <w:t>est un des associés de Larmette que j</w:t>
      </w:r>
      <w:r>
        <w:t>’</w:t>
      </w:r>
      <w:r w:rsidR="005167E0" w:rsidRPr="00034910">
        <w:t>ai vus à Paris</w:t>
      </w:r>
      <w:r>
        <w:t xml:space="preserve">, </w:t>
      </w:r>
      <w:r w:rsidR="005167E0" w:rsidRPr="00034910">
        <w:t>dans le magasin de la rue de la Paix</w:t>
      </w:r>
      <w:r>
        <w:t xml:space="preserve">. </w:t>
      </w:r>
      <w:r w:rsidR="005167E0" w:rsidRPr="00034910">
        <w:t>C</w:t>
      </w:r>
      <w:r>
        <w:t>’</w:t>
      </w:r>
      <w:r w:rsidR="005167E0" w:rsidRPr="00034910">
        <w:t>est le nommé Muller</w:t>
      </w:r>
      <w:r>
        <w:t> !</w:t>
      </w:r>
    </w:p>
    <w:p w14:paraId="32D2F289" w14:textId="77777777" w:rsidR="00E57EC9" w:rsidRDefault="005167E0" w:rsidP="00E57EC9">
      <w:r w:rsidRPr="00034910">
        <w:t>Le cavalier avait parcouru une cinquantaine de mètres</w:t>
      </w:r>
      <w:r w:rsidR="00E57EC9">
        <w:t xml:space="preserve">. </w:t>
      </w:r>
      <w:r w:rsidRPr="00034910">
        <w:t>Évidemment il ne croyait pas à la possibilité d</w:t>
      </w:r>
      <w:r w:rsidR="00E57EC9">
        <w:t>’</w:t>
      </w:r>
      <w:r w:rsidRPr="00034910">
        <w:t xml:space="preserve">une </w:t>
      </w:r>
      <w:r w:rsidR="00E57EC9">
        <w:t>« </w:t>
      </w:r>
      <w:r w:rsidRPr="00034910">
        <w:t>filature</w:t>
      </w:r>
      <w:r w:rsidR="00E57EC9">
        <w:t xml:space="preserve"> », </w:t>
      </w:r>
      <w:r w:rsidRPr="00034910">
        <w:t>car il ne se donnait même pas la peine de regarder à droite et à gauche</w:t>
      </w:r>
      <w:r w:rsidR="00E57EC9">
        <w:t>.</w:t>
      </w:r>
    </w:p>
    <w:p w14:paraId="1A2E714A" w14:textId="77777777" w:rsidR="00E57EC9" w:rsidRDefault="00776CEA" w:rsidP="00E57EC9">
      <w:r w:rsidRPr="00034910">
        <w:t xml:space="preserve">Le détective </w:t>
      </w:r>
      <w:proofErr w:type="gramStart"/>
      <w:r w:rsidRPr="00034910">
        <w:t>n</w:t>
      </w:r>
      <w:r w:rsidR="00E57EC9">
        <w:t>’</w:t>
      </w:r>
      <w:r w:rsidRPr="00034910">
        <w:t>eut</w:t>
      </w:r>
      <w:proofErr w:type="gramEnd"/>
      <w:r w:rsidRPr="00034910">
        <w:t xml:space="preserve"> donc aucune difficulté à le suivre</w:t>
      </w:r>
      <w:r w:rsidR="00E57EC9">
        <w:t>.</w:t>
      </w:r>
    </w:p>
    <w:p w14:paraId="7E957256" w14:textId="77777777" w:rsidR="0001380D" w:rsidRDefault="0001380D" w:rsidP="0001380D">
      <w:pPr>
        <w:pStyle w:val="Centrsolidaire"/>
      </w:pPr>
      <w:r w:rsidRPr="00E57EC9">
        <w:rPr>
          <w:noProof/>
        </w:rPr>
        <w:lastRenderedPageBreak/>
        <w:drawing>
          <wp:inline distT="0" distB="0" distL="0" distR="0" wp14:anchorId="0EE380C1" wp14:editId="0B58407E">
            <wp:extent cx="5430520" cy="7887970"/>
            <wp:effectExtent l="0" t="0" r="0" b="0"/>
            <wp:docPr id="97" name="Image 6" descr="Une image contenant habits, bâtiment, plein air, ar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 6" descr="Une image contenant habits, bâtiment, plein air, arme&#10;&#10;Le contenu généré par l’IA peut être incorrect."/>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430520" cy="7887970"/>
                    </a:xfrm>
                    <a:prstGeom prst="rect">
                      <a:avLst/>
                    </a:prstGeom>
                    <a:noFill/>
                    <a:ln>
                      <a:noFill/>
                    </a:ln>
                  </pic:spPr>
                </pic:pic>
              </a:graphicData>
            </a:graphic>
          </wp:inline>
        </w:drawing>
      </w:r>
    </w:p>
    <w:p w14:paraId="46503A90" w14:textId="77777777" w:rsidR="0001380D" w:rsidRDefault="0001380D" w:rsidP="0001380D">
      <w:pPr>
        <w:pStyle w:val="Centr14pt"/>
      </w:pPr>
      <w:r>
        <w:t>L’</w:t>
      </w:r>
      <w:r w:rsidRPr="00E57EC9">
        <w:t>homme ouvrait la boîte</w:t>
      </w:r>
      <w:r>
        <w:t xml:space="preserve">, </w:t>
      </w:r>
      <w:r w:rsidRPr="00E57EC9">
        <w:t>la présentant aux regards des cosaques</w:t>
      </w:r>
      <w:r>
        <w:t>.</w:t>
      </w:r>
    </w:p>
    <w:p w14:paraId="249E3391" w14:textId="77777777" w:rsidR="00E57EC9" w:rsidRDefault="00776CEA" w:rsidP="00E57EC9">
      <w:r w:rsidRPr="00034910">
        <w:lastRenderedPageBreak/>
        <w:t>Ainsi l</w:t>
      </w:r>
      <w:r w:rsidR="00E57EC9">
        <w:t>’</w:t>
      </w:r>
      <w:r w:rsidRPr="00034910">
        <w:t>on traversa toute la partie nord de Moscou</w:t>
      </w:r>
      <w:r w:rsidR="00E57EC9">
        <w:t xml:space="preserve">, </w:t>
      </w:r>
      <w:r w:rsidRPr="00034910">
        <w:t>les qua</w:t>
      </w:r>
      <w:r w:rsidRPr="00034910">
        <w:t>r</w:t>
      </w:r>
      <w:r w:rsidRPr="00034910">
        <w:t xml:space="preserve">tiers de </w:t>
      </w:r>
      <w:proofErr w:type="spellStart"/>
      <w:r w:rsidRPr="00034910">
        <w:t>Metchan</w:t>
      </w:r>
      <w:proofErr w:type="spellEnd"/>
      <w:r w:rsidRPr="00034910">
        <w:t xml:space="preserve"> et de </w:t>
      </w:r>
      <w:proofErr w:type="spellStart"/>
      <w:r w:rsidRPr="00034910">
        <w:t>Soustchev</w:t>
      </w:r>
      <w:proofErr w:type="spellEnd"/>
      <w:r w:rsidR="00E57EC9">
        <w:t xml:space="preserve">, </w:t>
      </w:r>
      <w:r w:rsidRPr="00034910">
        <w:t>et l</w:t>
      </w:r>
      <w:r w:rsidR="00E57EC9">
        <w:t>’</w:t>
      </w:r>
      <w:r w:rsidRPr="00034910">
        <w:t>on atteignit la place sp</w:t>
      </w:r>
      <w:r w:rsidRPr="00034910">
        <w:t>a</w:t>
      </w:r>
      <w:r w:rsidRPr="00034910">
        <w:t xml:space="preserve">cieuse de </w:t>
      </w:r>
      <w:proofErr w:type="spellStart"/>
      <w:r w:rsidRPr="00034910">
        <w:t>Myonskaya</w:t>
      </w:r>
      <w:proofErr w:type="spellEnd"/>
      <w:r w:rsidR="00E57EC9">
        <w:t>.</w:t>
      </w:r>
    </w:p>
    <w:p w14:paraId="2D890D8A" w14:textId="77777777" w:rsidR="00E57EC9" w:rsidRDefault="00776CEA" w:rsidP="00E57EC9">
      <w:r w:rsidRPr="00034910">
        <w:t>Là</w:t>
      </w:r>
      <w:r w:rsidR="00E57EC9">
        <w:t xml:space="preserve">, </w:t>
      </w:r>
      <w:r w:rsidRPr="00034910">
        <w:t>sur le côté sud-est</w:t>
      </w:r>
      <w:r w:rsidR="00E57EC9">
        <w:t xml:space="preserve">, </w:t>
      </w:r>
      <w:r w:rsidRPr="00034910">
        <w:t>s</w:t>
      </w:r>
      <w:r w:rsidR="00E57EC9">
        <w:t>’</w:t>
      </w:r>
      <w:r w:rsidRPr="00034910">
        <w:t xml:space="preserve">alignaient les bâtiments occupés par le manège </w:t>
      </w:r>
      <w:proofErr w:type="spellStart"/>
      <w:r w:rsidRPr="00034910">
        <w:t>Voldivos</w:t>
      </w:r>
      <w:proofErr w:type="spellEnd"/>
      <w:r w:rsidR="00E57EC9">
        <w:t xml:space="preserve">, </w:t>
      </w:r>
      <w:r w:rsidRPr="00034910">
        <w:t>appartenant au plus riche loueur de véhicules et de chevaux de tout le gouvernement de Moscou</w:t>
      </w:r>
      <w:r w:rsidR="00E57EC9">
        <w:t>.</w:t>
      </w:r>
    </w:p>
    <w:p w14:paraId="11F7A9A2" w14:textId="77777777" w:rsidR="00E57EC9" w:rsidRDefault="00776CEA" w:rsidP="00E57EC9">
      <w:r w:rsidRPr="00034910">
        <w:t>Le cavalier y pénétra</w:t>
      </w:r>
      <w:r w:rsidR="00E57EC9">
        <w:t xml:space="preserve">, </w:t>
      </w:r>
      <w:r w:rsidRPr="00034910">
        <w:t xml:space="preserve">et de nouveau Dick </w:t>
      </w:r>
      <w:proofErr w:type="spellStart"/>
      <w:r w:rsidRPr="00034910">
        <w:t>Fann</w:t>
      </w:r>
      <w:proofErr w:type="spellEnd"/>
      <w:r w:rsidRPr="00034910">
        <w:t xml:space="preserve"> se remit en faction</w:t>
      </w:r>
      <w:r w:rsidR="00E57EC9">
        <w:t>.</w:t>
      </w:r>
    </w:p>
    <w:p w14:paraId="001EDCB5" w14:textId="77777777" w:rsidR="00E57EC9" w:rsidRDefault="00776CEA" w:rsidP="00E57EC9">
      <w:r w:rsidRPr="00034910">
        <w:t>Au bout d</w:t>
      </w:r>
      <w:r w:rsidR="00E57EC9">
        <w:t>’</w:t>
      </w:r>
      <w:r w:rsidRPr="00034910">
        <w:t>une heure</w:t>
      </w:r>
      <w:r w:rsidR="00E57EC9">
        <w:t xml:space="preserve">, </w:t>
      </w:r>
      <w:r w:rsidRPr="00034910">
        <w:t>Ivan</w:t>
      </w:r>
      <w:r w:rsidR="00E57EC9">
        <w:t xml:space="preserve">, </w:t>
      </w:r>
      <w:r w:rsidRPr="00034910">
        <w:rPr>
          <w:i/>
          <w:iCs/>
        </w:rPr>
        <w:t xml:space="preserve">alias </w:t>
      </w:r>
      <w:r w:rsidRPr="00034910">
        <w:t>Muller</w:t>
      </w:r>
      <w:r w:rsidR="00E57EC9">
        <w:t xml:space="preserve">, </w:t>
      </w:r>
      <w:r w:rsidRPr="00034910">
        <w:t>ressortit</w:t>
      </w:r>
      <w:r w:rsidR="00E57EC9">
        <w:t xml:space="preserve">, </w:t>
      </w:r>
      <w:r w:rsidRPr="00034910">
        <w:t>à pied cette fois</w:t>
      </w:r>
      <w:r w:rsidR="00E57EC9">
        <w:t>.</w:t>
      </w:r>
    </w:p>
    <w:p w14:paraId="6646CEF3" w14:textId="77777777" w:rsidR="00E57EC9" w:rsidRDefault="00776CEA" w:rsidP="00E57EC9">
      <w:r w:rsidRPr="00034910">
        <w:t>Tout devenait clair pour le détective</w:t>
      </w:r>
      <w:r w:rsidR="00E57EC9">
        <w:t xml:space="preserve">. </w:t>
      </w:r>
      <w:r w:rsidRPr="00034910">
        <w:t>Le cheval bai avait été loué au mois tout simplement</w:t>
      </w:r>
      <w:r w:rsidR="00E57EC9">
        <w:t xml:space="preserve">, </w:t>
      </w:r>
      <w:r w:rsidRPr="00034910">
        <w:t>et le complice de Larmette venait de ramener le quadrupède à son légitime propriétaire</w:t>
      </w:r>
      <w:r w:rsidR="00E57EC9">
        <w:t>.</w:t>
      </w:r>
    </w:p>
    <w:p w14:paraId="15EA1277" w14:textId="075146B7" w:rsidR="00E57EC9" w:rsidRDefault="00776CEA" w:rsidP="00E57EC9">
      <w:r w:rsidRPr="00034910">
        <w:t>Seulement</w:t>
      </w:r>
      <w:r w:rsidR="00E57EC9">
        <w:t xml:space="preserve">, </w:t>
      </w:r>
      <w:r w:rsidRPr="00034910">
        <w:t>il portait toujours sous le bras sa caissette noire</w:t>
      </w:r>
      <w:r w:rsidR="00E57EC9">
        <w:t xml:space="preserve">. </w:t>
      </w:r>
      <w:r w:rsidRPr="00034910">
        <w:t>D</w:t>
      </w:r>
      <w:r w:rsidR="00E57EC9">
        <w:t>’</w:t>
      </w:r>
      <w:r w:rsidRPr="00034910">
        <w:t>un pas de flâneur</w:t>
      </w:r>
      <w:r w:rsidR="00E57EC9">
        <w:t xml:space="preserve">, </w:t>
      </w:r>
      <w:r w:rsidRPr="00034910">
        <w:t>il traversa la place</w:t>
      </w:r>
      <w:r w:rsidR="00E57EC9">
        <w:t xml:space="preserve">, </w:t>
      </w:r>
      <w:r w:rsidRPr="00034910">
        <w:t xml:space="preserve">parcourut la rue </w:t>
      </w:r>
      <w:proofErr w:type="spellStart"/>
      <w:r w:rsidRPr="00034910">
        <w:t>Sersnaïa</w:t>
      </w:r>
      <w:proofErr w:type="spellEnd"/>
      <w:r w:rsidR="00E57EC9">
        <w:t xml:space="preserve">, </w:t>
      </w:r>
      <w:r w:rsidRPr="00034910">
        <w:t xml:space="preserve">la place </w:t>
      </w:r>
      <w:proofErr w:type="spellStart"/>
      <w:r w:rsidRPr="00034910">
        <w:t>Tvers</w:t>
      </w:r>
      <w:proofErr w:type="spellEnd"/>
      <w:r w:rsidR="00E57EC9">
        <w:t xml:space="preserve">, </w:t>
      </w:r>
      <w:r w:rsidRPr="00034910">
        <w:t>au milieu de laquelle se dresse l</w:t>
      </w:r>
      <w:r w:rsidR="00E57EC9">
        <w:t>’</w:t>
      </w:r>
      <w:r w:rsidRPr="00034910">
        <w:t>arc de triomphe élevé</w:t>
      </w:r>
      <w:r w:rsidR="00E57EC9">
        <w:t xml:space="preserve">, </w:t>
      </w:r>
      <w:r w:rsidRPr="00034910">
        <w:t>en 1812</w:t>
      </w:r>
      <w:r w:rsidR="00E57EC9">
        <w:t xml:space="preserve">, </w:t>
      </w:r>
      <w:r w:rsidRPr="00034910">
        <w:t>à la gloire de l</w:t>
      </w:r>
      <w:r w:rsidR="00E57EC9">
        <w:t>’</w:t>
      </w:r>
      <w:r w:rsidRPr="00034910">
        <w:t xml:space="preserve">empereur </w:t>
      </w:r>
      <w:r w:rsidR="00E57EC9" w:rsidRPr="00034910">
        <w:t>Alexandre</w:t>
      </w:r>
      <w:r w:rsidR="00E57EC9">
        <w:t> </w:t>
      </w:r>
      <w:r w:rsidR="00E57EC9" w:rsidRPr="00407715">
        <w:t>I</w:t>
      </w:r>
      <w:r w:rsidR="00E57EC9" w:rsidRPr="00E57EC9">
        <w:rPr>
          <w:vertAlign w:val="superscript"/>
        </w:rPr>
        <w:t>er</w:t>
      </w:r>
      <w:r w:rsidR="00E57EC9">
        <w:t xml:space="preserve">, </w:t>
      </w:r>
      <w:r w:rsidRPr="00034910">
        <w:t>et pénétra dans la gare de Smolensk</w:t>
      </w:r>
      <w:r w:rsidR="00E57EC9">
        <w:t>.</w:t>
      </w:r>
    </w:p>
    <w:p w14:paraId="6FA9B99D" w14:textId="77777777" w:rsidR="00E57EC9" w:rsidRDefault="00776CEA" w:rsidP="00E57EC9">
      <w:r w:rsidRPr="00034910">
        <w:t>Ramenant son chapeau sur ses yeux</w:t>
      </w:r>
      <w:r w:rsidR="00E57EC9">
        <w:t xml:space="preserve">, </w:t>
      </w:r>
      <w:r w:rsidRPr="00034910">
        <w:t xml:space="preserve">Dick </w:t>
      </w:r>
      <w:proofErr w:type="spellStart"/>
      <w:r w:rsidRPr="00034910">
        <w:t>Fann</w:t>
      </w:r>
      <w:proofErr w:type="spellEnd"/>
      <w:r w:rsidRPr="00034910">
        <w:t xml:space="preserve"> précipita sa marche</w:t>
      </w:r>
      <w:r w:rsidR="00E57EC9">
        <w:t xml:space="preserve">, </w:t>
      </w:r>
      <w:r w:rsidRPr="00034910">
        <w:t>de façon à arriver au guichet de distribution presque en même temps que l</w:t>
      </w:r>
      <w:r w:rsidR="00E57EC9">
        <w:t>’</w:t>
      </w:r>
      <w:r w:rsidRPr="00034910">
        <w:t>associé de Larmette</w:t>
      </w:r>
      <w:r w:rsidR="00E57EC9">
        <w:t>.</w:t>
      </w:r>
    </w:p>
    <w:p w14:paraId="6145640C" w14:textId="77777777" w:rsidR="00E57EC9" w:rsidRDefault="00776CEA" w:rsidP="00E57EC9">
      <w:r w:rsidRPr="00034910">
        <w:t>Il l</w:t>
      </w:r>
      <w:r w:rsidR="00E57EC9">
        <w:t>’</w:t>
      </w:r>
      <w:r w:rsidRPr="00034910">
        <w:t>entendit demander un ticket pour Varsovie</w:t>
      </w:r>
      <w:r w:rsidR="00E57EC9">
        <w:t>.</w:t>
      </w:r>
    </w:p>
    <w:p w14:paraId="55654527" w14:textId="77777777" w:rsidR="00E57EC9" w:rsidRDefault="00776CEA" w:rsidP="00E57EC9">
      <w:r w:rsidRPr="00034910">
        <w:t>Alors</w:t>
      </w:r>
      <w:r w:rsidR="00E57EC9">
        <w:t xml:space="preserve">, </w:t>
      </w:r>
      <w:r w:rsidRPr="00034910">
        <w:t>il le laissa s</w:t>
      </w:r>
      <w:r w:rsidR="00E57EC9">
        <w:t>’</w:t>
      </w:r>
      <w:r w:rsidRPr="00034910">
        <w:t>éloigner</w:t>
      </w:r>
      <w:r w:rsidR="00E57EC9">
        <w:t xml:space="preserve">, </w:t>
      </w:r>
      <w:r w:rsidRPr="00034910">
        <w:t>se diriger vers le quai</w:t>
      </w:r>
      <w:r w:rsidR="00E57EC9">
        <w:t xml:space="preserve">, </w:t>
      </w:r>
      <w:r w:rsidRPr="00034910">
        <w:t>et il alla se poster en face du bureau du télégraphe</w:t>
      </w:r>
      <w:r w:rsidR="00E57EC9">
        <w:t xml:space="preserve">, </w:t>
      </w:r>
      <w:r w:rsidRPr="00034910">
        <w:t>lequel n</w:t>
      </w:r>
      <w:r w:rsidR="00E57EC9">
        <w:t>’</w:t>
      </w:r>
      <w:r w:rsidRPr="00034910">
        <w:t>était point encore ouvert au public</w:t>
      </w:r>
      <w:r w:rsidR="00E57EC9">
        <w:t xml:space="preserve">. </w:t>
      </w:r>
      <w:r w:rsidRPr="00034910">
        <w:t>Un quart d</w:t>
      </w:r>
      <w:r w:rsidR="00E57EC9">
        <w:t>’</w:t>
      </w:r>
      <w:r w:rsidRPr="00034910">
        <w:t>heure s</w:t>
      </w:r>
      <w:r w:rsidR="00E57EC9">
        <w:t>’</w:t>
      </w:r>
      <w:r w:rsidRPr="00034910">
        <w:t>écoula</w:t>
      </w:r>
      <w:r w:rsidR="00E57EC9">
        <w:t xml:space="preserve">. </w:t>
      </w:r>
      <w:r w:rsidRPr="00034910">
        <w:t>Une sonn</w:t>
      </w:r>
      <w:r w:rsidRPr="00034910">
        <w:t>e</w:t>
      </w:r>
      <w:r w:rsidRPr="00034910">
        <w:t xml:space="preserve">rie de cloche annonça le départ du train </w:t>
      </w:r>
      <w:proofErr w:type="gramStart"/>
      <w:r w:rsidRPr="00034910">
        <w:t>sur</w:t>
      </w:r>
      <w:proofErr w:type="gramEnd"/>
      <w:r w:rsidRPr="00034910">
        <w:t xml:space="preserve"> Varsovie</w:t>
      </w:r>
      <w:r w:rsidR="00E57EC9">
        <w:t xml:space="preserve">. </w:t>
      </w:r>
      <w:r w:rsidRPr="00034910">
        <w:t>Quelques minutes plus tard</w:t>
      </w:r>
      <w:r w:rsidR="00E57EC9">
        <w:t xml:space="preserve">, </w:t>
      </w:r>
      <w:r w:rsidRPr="00034910">
        <w:t>la porte du télégraphe s</w:t>
      </w:r>
      <w:r w:rsidR="00E57EC9">
        <w:t>’</w:t>
      </w:r>
      <w:r w:rsidRPr="00034910">
        <w:t>ouvrait</w:t>
      </w:r>
      <w:r w:rsidR="00E57EC9">
        <w:t>.</w:t>
      </w:r>
    </w:p>
    <w:p w14:paraId="0202DD8D" w14:textId="77777777" w:rsidR="00E57EC9" w:rsidRDefault="00776CEA" w:rsidP="00E57EC9">
      <w:r w:rsidRPr="00034910">
        <w:lastRenderedPageBreak/>
        <w:t>Pénétrer dans le bureau</w:t>
      </w:r>
      <w:r w:rsidR="00E57EC9">
        <w:t xml:space="preserve">, </w:t>
      </w:r>
      <w:r w:rsidRPr="00034910">
        <w:t>prendre place à la table destinée à la rédaction des communications</w:t>
      </w:r>
      <w:r w:rsidR="00E57EC9">
        <w:t xml:space="preserve">, </w:t>
      </w:r>
      <w:r w:rsidRPr="00034910">
        <w:t>fut pour Dick l</w:t>
      </w:r>
      <w:r w:rsidR="00E57EC9">
        <w:t>’</w:t>
      </w:r>
      <w:r w:rsidRPr="00034910">
        <w:t>affaire d</w:t>
      </w:r>
      <w:r w:rsidR="00E57EC9">
        <w:t>’</w:t>
      </w:r>
      <w:r w:rsidRPr="00034910">
        <w:t>un moment</w:t>
      </w:r>
      <w:r w:rsidR="00E57EC9">
        <w:t xml:space="preserve">. </w:t>
      </w:r>
      <w:r w:rsidRPr="00034910">
        <w:t>Puis</w:t>
      </w:r>
      <w:r w:rsidR="00E57EC9">
        <w:t xml:space="preserve">, </w:t>
      </w:r>
      <w:r w:rsidRPr="00034910">
        <w:t>sa dépêche rédigée</w:t>
      </w:r>
      <w:r w:rsidR="00E57EC9">
        <w:t xml:space="preserve">, </w:t>
      </w:r>
      <w:r w:rsidRPr="00034910">
        <w:t>il la passa à l</w:t>
      </w:r>
      <w:r w:rsidR="00E57EC9">
        <w:t>’</w:t>
      </w:r>
      <w:r w:rsidRPr="00034910">
        <w:t>employé so</w:t>
      </w:r>
      <w:r w:rsidRPr="00034910">
        <w:t>m</w:t>
      </w:r>
      <w:r w:rsidRPr="00034910">
        <w:t>nolent derrière son guichet</w:t>
      </w:r>
      <w:r w:rsidR="00E57EC9">
        <w:t>.</w:t>
      </w:r>
    </w:p>
    <w:p w14:paraId="0EEADDDF" w14:textId="77777777" w:rsidR="00E57EC9" w:rsidRDefault="00776CEA" w:rsidP="00E57EC9">
      <w:r w:rsidRPr="00034910">
        <w:t>L</w:t>
      </w:r>
      <w:r w:rsidR="00E57EC9">
        <w:t>’</w:t>
      </w:r>
      <w:r w:rsidRPr="00034910">
        <w:t>agent lut à haute voix</w:t>
      </w:r>
      <w:r w:rsidR="00E57EC9">
        <w:t xml:space="preserve">, </w:t>
      </w:r>
      <w:r w:rsidRPr="00034910">
        <w:t>le secret de la télégraphie parai</w:t>
      </w:r>
      <w:r w:rsidRPr="00034910">
        <w:t>s</w:t>
      </w:r>
      <w:r w:rsidRPr="00034910">
        <w:t>sant ignoré des télégraphistes russes</w:t>
      </w:r>
      <w:r w:rsidR="00E57EC9">
        <w:t> :</w:t>
      </w:r>
    </w:p>
    <w:p w14:paraId="51FBF70C" w14:textId="77777777" w:rsidR="00E57EC9" w:rsidRDefault="00776CEA" w:rsidP="00E57EC9">
      <w:pPr>
        <w:rPr>
          <w:i/>
          <w:iCs/>
        </w:rPr>
      </w:pPr>
      <w:r w:rsidRPr="00034910">
        <w:rPr>
          <w:i/>
          <w:iCs/>
        </w:rPr>
        <w:t>Moscou</w:t>
      </w:r>
      <w:r w:rsidR="00E57EC9">
        <w:rPr>
          <w:i/>
          <w:iCs/>
        </w:rPr>
        <w:t xml:space="preserve">, </w:t>
      </w:r>
      <w:r w:rsidR="00E57EC9" w:rsidRPr="00034910">
        <w:rPr>
          <w:i/>
          <w:iCs/>
        </w:rPr>
        <w:t>8</w:t>
      </w:r>
      <w:r w:rsidR="00E57EC9">
        <w:rPr>
          <w:i/>
          <w:iCs/>
        </w:rPr>
        <w:t> </w:t>
      </w:r>
      <w:r w:rsidR="00E57EC9" w:rsidRPr="00034910">
        <w:rPr>
          <w:i/>
          <w:iCs/>
        </w:rPr>
        <w:t>heure</w:t>
      </w:r>
      <w:r w:rsidRPr="00034910">
        <w:rPr>
          <w:i/>
          <w:iCs/>
        </w:rPr>
        <w:t>s du matin</w:t>
      </w:r>
      <w:r w:rsidR="00E57EC9">
        <w:rPr>
          <w:i/>
          <w:iCs/>
        </w:rPr>
        <w:t>.</w:t>
      </w:r>
    </w:p>
    <w:p w14:paraId="49F86AAA" w14:textId="6D4029B6" w:rsidR="00E57EC9" w:rsidRDefault="00E57EC9" w:rsidP="00E57EC9">
      <w:r>
        <w:t>« M. </w:t>
      </w:r>
      <w:r w:rsidR="00776CEA" w:rsidRPr="00034910">
        <w:t>Muller</w:t>
      </w:r>
      <w:r>
        <w:t xml:space="preserve">, </w:t>
      </w:r>
      <w:r w:rsidR="00776CEA" w:rsidRPr="00034910">
        <w:t>à son arrivée en gare Varsovie</w:t>
      </w:r>
      <w:r>
        <w:t xml:space="preserve">, </w:t>
      </w:r>
      <w:r w:rsidR="00776CEA" w:rsidRPr="00034910">
        <w:t xml:space="preserve">train </w:t>
      </w:r>
      <w:r w:rsidR="00776CEA" w:rsidRPr="00833A5E">
        <w:t>I</w:t>
      </w:r>
      <w:r w:rsidR="00776CEA" w:rsidRPr="00833A5E">
        <w:rPr>
          <w:lang w:val="en-US"/>
        </w:rPr>
        <w:t xml:space="preserve"> </w:t>
      </w:r>
      <w:r w:rsidR="00776CEA" w:rsidRPr="00034910">
        <w:t>Moscou</w:t>
      </w:r>
      <w:r>
        <w:t>.</w:t>
      </w:r>
    </w:p>
    <w:p w14:paraId="07F0DF81" w14:textId="4A416625" w:rsidR="00E57EC9" w:rsidRDefault="00E57EC9" w:rsidP="00E57EC9">
      <w:r>
        <w:t>« </w:t>
      </w:r>
      <w:r w:rsidR="00776CEA" w:rsidRPr="00034910">
        <w:t>Séjourner deux jours à Varsovie</w:t>
      </w:r>
      <w:r>
        <w:t xml:space="preserve">. </w:t>
      </w:r>
      <w:r w:rsidR="00776CEA" w:rsidRPr="00034910">
        <w:t>Rejoindrai probabl</w:t>
      </w:r>
      <w:r w:rsidR="00776CEA" w:rsidRPr="00034910">
        <w:t>e</w:t>
      </w:r>
      <w:r w:rsidR="00776CEA" w:rsidRPr="00034910">
        <w:t>ment</w:t>
      </w:r>
      <w:r>
        <w:t xml:space="preserve">. </w:t>
      </w:r>
      <w:r w:rsidR="00776CEA" w:rsidRPr="00034910">
        <w:t>En tous cas</w:t>
      </w:r>
      <w:r>
        <w:t xml:space="preserve">, </w:t>
      </w:r>
      <w:r w:rsidR="00776CEA" w:rsidRPr="00034910">
        <w:t>repartir après quarante-huit heures écoulées</w:t>
      </w:r>
      <w:r>
        <w:t xml:space="preserve">, </w:t>
      </w:r>
      <w:r w:rsidR="00776CEA" w:rsidRPr="00034910">
        <w:t>par train 7 h</w:t>
      </w:r>
      <w:r>
        <w:t xml:space="preserve">. </w:t>
      </w:r>
      <w:r w:rsidR="00776CEA" w:rsidRPr="00034910">
        <w:t>55 du matin</w:t>
      </w:r>
      <w:r>
        <w:t>. »</w:t>
      </w:r>
    </w:p>
    <w:p w14:paraId="2A4CC7A8" w14:textId="28FF62E6" w:rsidR="00E57EC9" w:rsidRDefault="00E57EC9" w:rsidP="00E57EC9">
      <w:pPr>
        <w:jc w:val="right"/>
      </w:pPr>
      <w:r>
        <w:t>« </w:t>
      </w:r>
      <w:r w:rsidR="00776CEA" w:rsidRPr="00E57EC9">
        <w:rPr>
          <w:szCs w:val="32"/>
        </w:rPr>
        <w:t>LARMETTE</w:t>
      </w:r>
      <w:r>
        <w:rPr>
          <w:szCs w:val="32"/>
        </w:rPr>
        <w:t>. »</w:t>
      </w:r>
    </w:p>
    <w:p w14:paraId="3819A6FB" w14:textId="77777777" w:rsidR="00E57EC9" w:rsidRDefault="00776CEA" w:rsidP="00E57EC9">
      <w:r w:rsidRPr="00034910">
        <w:t>Puis</w:t>
      </w:r>
      <w:r w:rsidR="00E57EC9">
        <w:t xml:space="preserve">, </w:t>
      </w:r>
      <w:r w:rsidRPr="00034910">
        <w:t>le coût de cette missive soldé</w:t>
      </w:r>
      <w:r w:rsidR="00E57EC9">
        <w:t xml:space="preserve">, </w:t>
      </w:r>
      <w:r w:rsidRPr="00034910">
        <w:t>le détective quitta la gare en se frottant les mains</w:t>
      </w:r>
      <w:r w:rsidR="00E57EC9">
        <w:t>.</w:t>
      </w:r>
    </w:p>
    <w:p w14:paraId="4D4BA50B" w14:textId="77777777" w:rsidR="00E57EC9" w:rsidRDefault="00E57EC9" w:rsidP="00E57EC9">
      <w:r>
        <w:t>— </w:t>
      </w:r>
      <w:r w:rsidR="00776CEA" w:rsidRPr="00034910">
        <w:t>Comme ceci</w:t>
      </w:r>
      <w:r>
        <w:t xml:space="preserve">, </w:t>
      </w:r>
      <w:r w:rsidR="00776CEA" w:rsidRPr="00034910">
        <w:t>je puis dépenser une journée à Moscou</w:t>
      </w:r>
      <w:r>
        <w:t xml:space="preserve">. </w:t>
      </w:r>
      <w:r w:rsidR="00776CEA" w:rsidRPr="00034910">
        <w:t>En partant demain</w:t>
      </w:r>
      <w:r>
        <w:t xml:space="preserve">, </w:t>
      </w:r>
      <w:r w:rsidR="00776CEA" w:rsidRPr="00034910">
        <w:t>je retrouverai mon Muller à Varsovie et cette fois je ne le quitterai plus</w:t>
      </w:r>
      <w:r>
        <w:t>.</w:t>
      </w:r>
    </w:p>
    <w:p w14:paraId="3CD67884" w14:textId="77777777" w:rsidR="00E57EC9" w:rsidRDefault="00776CEA" w:rsidP="00E57EC9">
      <w:r w:rsidRPr="00034910">
        <w:t>Sur cette réflexion</w:t>
      </w:r>
      <w:r w:rsidR="00E57EC9">
        <w:t xml:space="preserve">, </w:t>
      </w:r>
      <w:r w:rsidRPr="00034910">
        <w:t>il héla une voiture matinale qui passait</w:t>
      </w:r>
      <w:r w:rsidR="00E57EC9">
        <w:t xml:space="preserve">, </w:t>
      </w:r>
      <w:r w:rsidRPr="00034910">
        <w:t>et</w:t>
      </w:r>
      <w:r w:rsidR="00E57EC9">
        <w:t xml:space="preserve">, </w:t>
      </w:r>
      <w:r w:rsidRPr="00034910">
        <w:t>se laissant aller voluptueusement sur la banquette</w:t>
      </w:r>
      <w:r w:rsidR="00E57EC9">
        <w:t xml:space="preserve">, </w:t>
      </w:r>
      <w:r w:rsidRPr="00034910">
        <w:t>il lança cette adresse</w:t>
      </w:r>
      <w:r w:rsidR="00E57EC9">
        <w:t> :</w:t>
      </w:r>
    </w:p>
    <w:p w14:paraId="6EDCC9F4" w14:textId="77777777" w:rsidR="00E57EC9" w:rsidRDefault="00E57EC9" w:rsidP="00E57EC9">
      <w:r>
        <w:t>— </w:t>
      </w:r>
      <w:r w:rsidR="00776CEA" w:rsidRPr="00034910">
        <w:t>Institut des Nobles Barines</w:t>
      </w:r>
      <w:r>
        <w:t>.</w:t>
      </w:r>
    </w:p>
    <w:p w14:paraId="05D9F9EB" w14:textId="71E7C1B5" w:rsidR="00E57EC9" w:rsidRDefault="00B65649" w:rsidP="000D5DEC">
      <w:pPr>
        <w:pStyle w:val="Etoile"/>
      </w:pPr>
      <w:r w:rsidRPr="00E57EC9">
        <w:t>*</w:t>
      </w:r>
      <w:r w:rsidR="000D5DEC">
        <w:t xml:space="preserve"> </w:t>
      </w:r>
      <w:r w:rsidRPr="00E57EC9">
        <w:t>* *</w:t>
      </w:r>
    </w:p>
    <w:p w14:paraId="57A6EFBC" w14:textId="77777777" w:rsidR="00E57EC9" w:rsidRDefault="00776CEA" w:rsidP="00E57EC9">
      <w:r w:rsidRPr="00034910">
        <w:t>Depuis un quart d</w:t>
      </w:r>
      <w:r w:rsidR="00E57EC9">
        <w:t>’</w:t>
      </w:r>
      <w:r w:rsidRPr="00034910">
        <w:t>heure</w:t>
      </w:r>
      <w:r w:rsidR="00E57EC9">
        <w:t xml:space="preserve">, </w:t>
      </w:r>
      <w:r w:rsidRPr="00034910">
        <w:t xml:space="preserve">la pétulante </w:t>
      </w:r>
      <w:proofErr w:type="spellStart"/>
      <w:r w:rsidRPr="00034910">
        <w:t>Nège</w:t>
      </w:r>
      <w:proofErr w:type="spellEnd"/>
      <w:r w:rsidRPr="00034910">
        <w:t xml:space="preserve"> </w:t>
      </w:r>
      <w:proofErr w:type="spellStart"/>
      <w:r w:rsidRPr="00034910">
        <w:t>Aïarouseff</w:t>
      </w:r>
      <w:proofErr w:type="spellEnd"/>
      <w:r w:rsidR="00E57EC9">
        <w:t xml:space="preserve">, </w:t>
      </w:r>
      <w:r w:rsidRPr="00034910">
        <w:t>fille du vice-gouverneur de Moscou</w:t>
      </w:r>
      <w:r w:rsidR="00E57EC9">
        <w:t xml:space="preserve">, </w:t>
      </w:r>
      <w:r w:rsidRPr="00034910">
        <w:t>parcourait impatiemment</w:t>
      </w:r>
      <w:r w:rsidR="00E57EC9">
        <w:t xml:space="preserve">, </w:t>
      </w:r>
      <w:r w:rsidRPr="00034910">
        <w:t>comme une lionne blonde en cage</w:t>
      </w:r>
      <w:r w:rsidR="00E57EC9">
        <w:t xml:space="preserve">, </w:t>
      </w:r>
      <w:r w:rsidRPr="00034910">
        <w:t xml:space="preserve">la chambre de la directrice </w:t>
      </w:r>
      <w:proofErr w:type="spellStart"/>
      <w:r w:rsidRPr="00034910">
        <w:t>Argata</w:t>
      </w:r>
      <w:proofErr w:type="spellEnd"/>
      <w:r w:rsidRPr="00034910">
        <w:t xml:space="preserve"> </w:t>
      </w:r>
      <w:proofErr w:type="spellStart"/>
      <w:r w:rsidRPr="00034910">
        <w:t>Gratamoff</w:t>
      </w:r>
      <w:proofErr w:type="spellEnd"/>
      <w:r w:rsidR="00E57EC9">
        <w:t>.</w:t>
      </w:r>
    </w:p>
    <w:p w14:paraId="746162DB" w14:textId="77777777" w:rsidR="00E57EC9" w:rsidRDefault="00776CEA" w:rsidP="00E57EC9">
      <w:r w:rsidRPr="00034910">
        <w:lastRenderedPageBreak/>
        <w:t>Exact militairement</w:t>
      </w:r>
      <w:r w:rsidR="00E57EC9">
        <w:t xml:space="preserve">, </w:t>
      </w:r>
      <w:r w:rsidRPr="00034910">
        <w:t xml:space="preserve">Jean </w:t>
      </w:r>
      <w:proofErr w:type="spellStart"/>
      <w:r w:rsidRPr="00034910">
        <w:t>Brot</w:t>
      </w:r>
      <w:proofErr w:type="spellEnd"/>
      <w:r w:rsidRPr="00034910">
        <w:t xml:space="preserve"> s</w:t>
      </w:r>
      <w:r w:rsidR="00E57EC9">
        <w:t>’</w:t>
      </w:r>
      <w:r w:rsidRPr="00034910">
        <w:t>était présenté dès huit heures à l</w:t>
      </w:r>
      <w:r w:rsidR="00E57EC9">
        <w:t>’</w:t>
      </w:r>
      <w:r w:rsidRPr="00034910">
        <w:t>Institut des Nobles Barines</w:t>
      </w:r>
      <w:r w:rsidR="00E57EC9">
        <w:t xml:space="preserve">. </w:t>
      </w:r>
      <w:r w:rsidRPr="00034910">
        <w:t xml:space="preserve">Bien que dame </w:t>
      </w:r>
      <w:proofErr w:type="spellStart"/>
      <w:r w:rsidRPr="00034910">
        <w:t>Argata</w:t>
      </w:r>
      <w:proofErr w:type="spellEnd"/>
      <w:r w:rsidR="00E57EC9">
        <w:t xml:space="preserve">, </w:t>
      </w:r>
      <w:r w:rsidRPr="00034910">
        <w:t>non remise encore des cuisantes radiations qui s</w:t>
      </w:r>
      <w:r w:rsidR="00E57EC9">
        <w:t>’</w:t>
      </w:r>
      <w:r w:rsidRPr="00034910">
        <w:t>étaient exe</w:t>
      </w:r>
      <w:r w:rsidRPr="00034910">
        <w:t>r</w:t>
      </w:r>
      <w:r w:rsidRPr="00034910">
        <w:t>cées à l</w:t>
      </w:r>
      <w:r w:rsidR="00E57EC9">
        <w:t>’</w:t>
      </w:r>
      <w:r w:rsidRPr="00034910">
        <w:t>endroit de sa personne</w:t>
      </w:r>
      <w:r w:rsidR="00E57EC9">
        <w:t xml:space="preserve">, </w:t>
      </w:r>
      <w:r w:rsidRPr="00034910">
        <w:t>eût défendu sa porte</w:t>
      </w:r>
      <w:r w:rsidR="00E57EC9">
        <w:t xml:space="preserve">, </w:t>
      </w:r>
      <w:r w:rsidRPr="00034910">
        <w:t>le gamin avait insisté à tel point que</w:t>
      </w:r>
      <w:r w:rsidR="00E57EC9">
        <w:t xml:space="preserve">, </w:t>
      </w:r>
      <w:r w:rsidRPr="00034910">
        <w:t>le désarroi du personnel aidant</w:t>
      </w:r>
      <w:r w:rsidR="00E57EC9">
        <w:t xml:space="preserve">, </w:t>
      </w:r>
      <w:r w:rsidRPr="00034910">
        <w:t>il était arrivé jusqu</w:t>
      </w:r>
      <w:r w:rsidR="00E57EC9">
        <w:t>’</w:t>
      </w:r>
      <w:r w:rsidRPr="00034910">
        <w:t>à l</w:t>
      </w:r>
      <w:r w:rsidR="00E57EC9">
        <w:t>’</w:t>
      </w:r>
      <w:r w:rsidRPr="00034910">
        <w:t>institutrice</w:t>
      </w:r>
      <w:r w:rsidR="00E57EC9">
        <w:t>.</w:t>
      </w:r>
    </w:p>
    <w:p w14:paraId="27A8776D" w14:textId="77777777" w:rsidR="00E57EC9" w:rsidRDefault="00776CEA" w:rsidP="00E57EC9">
      <w:r w:rsidRPr="00034910">
        <w:t>Celle-ci</w:t>
      </w:r>
      <w:r w:rsidR="00E57EC9">
        <w:t xml:space="preserve">, </w:t>
      </w:r>
      <w:r w:rsidRPr="00034910">
        <w:t>renseignée sur les événements de la nuit</w:t>
      </w:r>
      <w:r w:rsidR="00E57EC9">
        <w:t xml:space="preserve">, </w:t>
      </w:r>
      <w:r w:rsidRPr="00034910">
        <w:t>appr</w:t>
      </w:r>
      <w:r w:rsidRPr="00034910">
        <w:t>e</w:t>
      </w:r>
      <w:r w:rsidRPr="00034910">
        <w:t>nant l</w:t>
      </w:r>
      <w:r w:rsidR="00E57EC9">
        <w:t>’</w:t>
      </w:r>
      <w:r w:rsidRPr="00034910">
        <w:t xml:space="preserve">arrestation des </w:t>
      </w:r>
      <w:r w:rsidR="00E57EC9">
        <w:t>« </w:t>
      </w:r>
      <w:r w:rsidRPr="00034910">
        <w:t>bandits</w:t>
      </w:r>
      <w:r w:rsidR="00E57EC9">
        <w:t> »</w:t>
      </w:r>
      <w:r w:rsidRPr="00034910">
        <w:t xml:space="preserve"> auteurs involontaires du </w:t>
      </w:r>
      <w:r w:rsidR="00E57EC9">
        <w:t>« </w:t>
      </w:r>
      <w:r w:rsidRPr="00034910">
        <w:t>scandale incendiaire</w:t>
      </w:r>
      <w:r w:rsidR="00E57EC9">
        <w:t> »</w:t>
      </w:r>
      <w:r w:rsidRPr="00034910">
        <w:t xml:space="preserve"> dont le pensionnat portait les marques</w:t>
      </w:r>
      <w:r w:rsidR="00E57EC9">
        <w:t xml:space="preserve">, </w:t>
      </w:r>
      <w:r w:rsidRPr="00034910">
        <w:t>s</w:t>
      </w:r>
      <w:r w:rsidR="00E57EC9">
        <w:t>’</w:t>
      </w:r>
      <w:r w:rsidRPr="00034910">
        <w:t xml:space="preserve">était empressée de se rendre à la prière incluse dans le billet de Dick </w:t>
      </w:r>
      <w:proofErr w:type="spellStart"/>
      <w:r w:rsidRPr="00034910">
        <w:t>Fann</w:t>
      </w:r>
      <w:proofErr w:type="spellEnd"/>
      <w:r w:rsidR="00E57EC9">
        <w:t>.</w:t>
      </w:r>
    </w:p>
    <w:p w14:paraId="10C7766E" w14:textId="77777777" w:rsidR="00E57EC9" w:rsidRDefault="00776CEA" w:rsidP="00E57EC9">
      <w:r w:rsidRPr="00034910">
        <w:t>Si bien que</w:t>
      </w:r>
      <w:r w:rsidR="00E57EC9">
        <w:t xml:space="preserve">, </w:t>
      </w:r>
      <w:r w:rsidRPr="00034910">
        <w:t>vingt-cinq minutes après y être entré</w:t>
      </w:r>
      <w:r w:rsidR="00E57EC9">
        <w:t xml:space="preserve">, </w:t>
      </w:r>
      <w:r w:rsidRPr="00034910">
        <w:t>Jean ressortait de l</w:t>
      </w:r>
      <w:r w:rsidR="00E57EC9">
        <w:t>’</w:t>
      </w:r>
      <w:r w:rsidRPr="00034910">
        <w:t>Institut</w:t>
      </w:r>
      <w:r w:rsidR="00E57EC9">
        <w:t xml:space="preserve">, </w:t>
      </w:r>
      <w:r w:rsidRPr="00034910">
        <w:t>chargé d</w:t>
      </w:r>
      <w:r w:rsidR="00E57EC9">
        <w:t>’</w:t>
      </w:r>
      <w:r w:rsidRPr="00034910">
        <w:t>une missive à l</w:t>
      </w:r>
      <w:r w:rsidR="00E57EC9">
        <w:t>’</w:t>
      </w:r>
      <w:r w:rsidRPr="00034910">
        <w:t>adresse de B</w:t>
      </w:r>
      <w:r w:rsidRPr="00034910">
        <w:t>a</w:t>
      </w:r>
      <w:r w:rsidRPr="00034910">
        <w:t xml:space="preserve">rine </w:t>
      </w:r>
      <w:proofErr w:type="spellStart"/>
      <w:r w:rsidRPr="00034910">
        <w:t>Nège</w:t>
      </w:r>
      <w:proofErr w:type="spellEnd"/>
      <w:r w:rsidRPr="00034910">
        <w:t xml:space="preserve"> </w:t>
      </w:r>
      <w:proofErr w:type="spellStart"/>
      <w:r w:rsidRPr="00034910">
        <w:t>Aïarouseff</w:t>
      </w:r>
      <w:proofErr w:type="spellEnd"/>
      <w:r w:rsidR="00E57EC9">
        <w:t xml:space="preserve">, </w:t>
      </w:r>
      <w:r w:rsidRPr="00034910">
        <w:t>pour être remise en mains propres d</w:t>
      </w:r>
      <w:r w:rsidR="00E57EC9">
        <w:t>’</w:t>
      </w:r>
      <w:r w:rsidRPr="00034910">
        <w:t>icelle</w:t>
      </w:r>
      <w:r w:rsidR="00E57EC9">
        <w:t xml:space="preserve">, </w:t>
      </w:r>
      <w:r w:rsidRPr="00034910">
        <w:t>en ses appartements de Kremlin-</w:t>
      </w:r>
      <w:proofErr w:type="spellStart"/>
      <w:r w:rsidRPr="00034910">
        <w:t>Palata</w:t>
      </w:r>
      <w:proofErr w:type="spellEnd"/>
      <w:r w:rsidR="00E57EC9">
        <w:t>.</w:t>
      </w:r>
    </w:p>
    <w:p w14:paraId="43B024BF" w14:textId="77777777" w:rsidR="00E57EC9" w:rsidRDefault="00776CEA" w:rsidP="00E57EC9">
      <w:r w:rsidRPr="00034910">
        <w:t>Le messager se hâta</w:t>
      </w:r>
      <w:r w:rsidR="00E57EC9">
        <w:t xml:space="preserve"> ; </w:t>
      </w:r>
      <w:r w:rsidRPr="00034910">
        <w:t>l</w:t>
      </w:r>
      <w:r w:rsidR="00E57EC9">
        <w:t>’</w:t>
      </w:r>
      <w:r w:rsidRPr="00034910">
        <w:t>annonce d</w:t>
      </w:r>
      <w:r w:rsidR="00E57EC9">
        <w:t>’</w:t>
      </w:r>
      <w:r w:rsidRPr="00034910">
        <w:t>une lettre d</w:t>
      </w:r>
      <w:r w:rsidR="00E57EC9">
        <w:t>’</w:t>
      </w:r>
      <w:proofErr w:type="spellStart"/>
      <w:r w:rsidRPr="00034910">
        <w:t>Argata</w:t>
      </w:r>
      <w:proofErr w:type="spellEnd"/>
      <w:r w:rsidRPr="00034910">
        <w:t xml:space="preserve"> </w:t>
      </w:r>
      <w:proofErr w:type="spellStart"/>
      <w:r w:rsidRPr="00034910">
        <w:t>Gr</w:t>
      </w:r>
      <w:r w:rsidRPr="00034910">
        <w:t>a</w:t>
      </w:r>
      <w:r w:rsidRPr="00034910">
        <w:t>tamoff</w:t>
      </w:r>
      <w:proofErr w:type="spellEnd"/>
      <w:r w:rsidR="00E57EC9">
        <w:t xml:space="preserve"> (</w:t>
      </w:r>
      <w:r w:rsidRPr="00034910">
        <w:t>dont l</w:t>
      </w:r>
      <w:r w:rsidR="00E57EC9">
        <w:t>’</w:t>
      </w:r>
      <w:r w:rsidRPr="00034910">
        <w:t>aventure défrayait les conversations matinales</w:t>
      </w:r>
      <w:r w:rsidR="00E57EC9">
        <w:t xml:space="preserve">) </w:t>
      </w:r>
      <w:r w:rsidRPr="00034910">
        <w:t>leva toutes les consignes</w:t>
      </w:r>
      <w:r w:rsidR="00E57EC9">
        <w:t>.</w:t>
      </w:r>
    </w:p>
    <w:p w14:paraId="2C1F65B4" w14:textId="77777777" w:rsidR="00E57EC9" w:rsidRDefault="00776CEA" w:rsidP="00E57EC9">
      <w:r w:rsidRPr="00034910">
        <w:t>Et douze minutes treize secondes après la demie de huit heures</w:t>
      </w:r>
      <w:r w:rsidR="00E57EC9">
        <w:t xml:space="preserve">, </w:t>
      </w:r>
      <w:r w:rsidRPr="00034910">
        <w:t>le Parisien se trouvait en présence de la fille chérie du gouverneur</w:t>
      </w:r>
      <w:r w:rsidR="00E57EC9">
        <w:t xml:space="preserve">, </w:t>
      </w:r>
      <w:r w:rsidRPr="00034910">
        <w:t>laquelle avait poussé la condescendance jusqu</w:t>
      </w:r>
      <w:r w:rsidR="00E57EC9">
        <w:t>’</w:t>
      </w:r>
      <w:r w:rsidRPr="00034910">
        <w:t>à le recevoir en simple peignoir</w:t>
      </w:r>
      <w:r w:rsidR="00E57EC9">
        <w:t>.</w:t>
      </w:r>
    </w:p>
    <w:p w14:paraId="0AD52E20" w14:textId="77777777" w:rsidR="00E57EC9" w:rsidRDefault="00776CEA" w:rsidP="00E57EC9">
      <w:r w:rsidRPr="00034910">
        <w:t>Avec un geste de reine</w:t>
      </w:r>
      <w:r w:rsidR="00E57EC9">
        <w:t xml:space="preserve">, </w:t>
      </w:r>
      <w:r w:rsidRPr="00034910">
        <w:t>elle prit la missive d</w:t>
      </w:r>
      <w:r w:rsidR="00E57EC9">
        <w:t>’</w:t>
      </w:r>
      <w:proofErr w:type="spellStart"/>
      <w:r w:rsidRPr="00034910">
        <w:t>Argata</w:t>
      </w:r>
      <w:proofErr w:type="spellEnd"/>
      <w:r w:rsidRPr="00034910">
        <w:t xml:space="preserve"> et lut à mi-voix</w:t>
      </w:r>
      <w:r w:rsidR="00E57EC9">
        <w:t xml:space="preserve">, </w:t>
      </w:r>
      <w:r w:rsidRPr="00034910">
        <w:t>son intonation trahissant une évidente surprise</w:t>
      </w:r>
      <w:r w:rsidR="00E57EC9">
        <w:t>.</w:t>
      </w:r>
    </w:p>
    <w:p w14:paraId="3DE52BE8" w14:textId="77777777" w:rsidR="00E57EC9" w:rsidRDefault="00E57EC9" w:rsidP="00E57EC9">
      <w:r>
        <w:t>« </w:t>
      </w:r>
      <w:r w:rsidR="00776CEA" w:rsidRPr="00034910">
        <w:t xml:space="preserve">Ma chère aimée élève </w:t>
      </w:r>
      <w:proofErr w:type="spellStart"/>
      <w:r w:rsidR="00776CEA" w:rsidRPr="00034910">
        <w:t>Nège</w:t>
      </w:r>
      <w:proofErr w:type="spellEnd"/>
      <w:r w:rsidR="00776CEA" w:rsidRPr="00034910">
        <w:t xml:space="preserve"> </w:t>
      </w:r>
      <w:proofErr w:type="spellStart"/>
      <w:r w:rsidR="00776CEA" w:rsidRPr="00034910">
        <w:t>Aïarouseff</w:t>
      </w:r>
      <w:proofErr w:type="spellEnd"/>
      <w:r>
        <w:t>.</w:t>
      </w:r>
    </w:p>
    <w:p w14:paraId="682FA615" w14:textId="77777777" w:rsidR="00E57EC9" w:rsidRDefault="00E57EC9" w:rsidP="00E57EC9">
      <w:r>
        <w:t>« </w:t>
      </w:r>
      <w:r w:rsidR="00776CEA" w:rsidRPr="00034910">
        <w:t>Au reçu de la présente</w:t>
      </w:r>
      <w:r>
        <w:t xml:space="preserve">, </w:t>
      </w:r>
      <w:r w:rsidR="00776CEA" w:rsidRPr="00034910">
        <w:t>habillez-vous en hâte et venez à l</w:t>
      </w:r>
      <w:r>
        <w:t>’</w:t>
      </w:r>
      <w:r w:rsidR="00776CEA" w:rsidRPr="00034910">
        <w:t>Institut</w:t>
      </w:r>
      <w:r>
        <w:t xml:space="preserve">, </w:t>
      </w:r>
      <w:r w:rsidR="00776CEA" w:rsidRPr="00034910">
        <w:t>en cette maison de travail dont vous étiez</w:t>
      </w:r>
      <w:r>
        <w:t xml:space="preserve">, </w:t>
      </w:r>
      <w:r w:rsidR="00776CEA" w:rsidRPr="00034910">
        <w:t>il y a que</w:t>
      </w:r>
      <w:r w:rsidR="00776CEA" w:rsidRPr="00034910">
        <w:t>l</w:t>
      </w:r>
      <w:r w:rsidR="00776CEA" w:rsidRPr="00034910">
        <w:t>ques jours encore</w:t>
      </w:r>
      <w:r>
        <w:t xml:space="preserve">, </w:t>
      </w:r>
      <w:r w:rsidR="00776CEA" w:rsidRPr="00034910">
        <w:t>le plus délicat</w:t>
      </w:r>
      <w:r>
        <w:t xml:space="preserve">, </w:t>
      </w:r>
      <w:r w:rsidR="00776CEA" w:rsidRPr="00034910">
        <w:t>le plus suave ornement</w:t>
      </w:r>
      <w:r>
        <w:t>.</w:t>
      </w:r>
    </w:p>
    <w:p w14:paraId="28A53964" w14:textId="77777777" w:rsidR="00E57EC9" w:rsidRDefault="00E57EC9" w:rsidP="00E57EC9">
      <w:r>
        <w:lastRenderedPageBreak/>
        <w:t>« </w:t>
      </w:r>
      <w:r w:rsidR="00776CEA" w:rsidRPr="00034910">
        <w:t>Celui dont l</w:t>
      </w:r>
      <w:r>
        <w:t>’</w:t>
      </w:r>
      <w:r w:rsidR="00776CEA" w:rsidRPr="00034910">
        <w:t>habileté extraordinaire nous vengera de l</w:t>
      </w:r>
      <w:r>
        <w:t>’</w:t>
      </w:r>
      <w:r w:rsidR="00776CEA" w:rsidRPr="00034910">
        <w:t>injure faite à des barines par des coquins étrangers</w:t>
      </w:r>
      <w:r>
        <w:t xml:space="preserve">, </w:t>
      </w:r>
      <w:r w:rsidR="00776CEA" w:rsidRPr="00034910">
        <w:t>irrespe</w:t>
      </w:r>
      <w:r w:rsidR="00776CEA" w:rsidRPr="00034910">
        <w:t>c</w:t>
      </w:r>
      <w:r w:rsidR="00776CEA" w:rsidRPr="00034910">
        <w:t>tueux de la propriété d</w:t>
      </w:r>
      <w:r>
        <w:t>’</w:t>
      </w:r>
      <w:r w:rsidR="00776CEA" w:rsidRPr="00034910">
        <w:t>autrui et surtout des privilèges séculaires de la noblesse russe</w:t>
      </w:r>
      <w:r>
        <w:t xml:space="preserve">, </w:t>
      </w:r>
      <w:r w:rsidR="00776CEA" w:rsidRPr="00034910">
        <w:t>celui-là estime que votre appui</w:t>
      </w:r>
      <w:r>
        <w:t xml:space="preserve">, </w:t>
      </w:r>
      <w:r w:rsidR="00776CEA" w:rsidRPr="00034910">
        <w:t>votre concours sont indispensables au triomphe de la justice</w:t>
      </w:r>
      <w:r>
        <w:t>.</w:t>
      </w:r>
    </w:p>
    <w:p w14:paraId="001C354F" w14:textId="77777777" w:rsidR="00E57EC9" w:rsidRDefault="00E57EC9" w:rsidP="00E57EC9">
      <w:r>
        <w:t>« </w:t>
      </w:r>
      <w:r w:rsidR="00776CEA" w:rsidRPr="00034910">
        <w:t>Dans mes bras</w:t>
      </w:r>
      <w:r>
        <w:t xml:space="preserve">, </w:t>
      </w:r>
      <w:r w:rsidR="00776CEA" w:rsidRPr="00034910">
        <w:t>sur mon cœur</w:t>
      </w:r>
      <w:r>
        <w:t xml:space="preserve">, </w:t>
      </w:r>
      <w:r w:rsidR="00776CEA" w:rsidRPr="00034910">
        <w:t>je presse mon élève dél</w:t>
      </w:r>
      <w:r w:rsidR="00776CEA" w:rsidRPr="00034910">
        <w:t>i</w:t>
      </w:r>
      <w:r w:rsidR="00776CEA" w:rsidRPr="00034910">
        <w:t>cieuse</w:t>
      </w:r>
      <w:r>
        <w:t>.</w:t>
      </w:r>
    </w:p>
    <w:p w14:paraId="326AC586" w14:textId="65978027" w:rsidR="00E57EC9" w:rsidRDefault="00E57EC9" w:rsidP="00E57EC9">
      <w:pPr>
        <w:jc w:val="right"/>
      </w:pPr>
      <w:r>
        <w:t>« </w:t>
      </w:r>
      <w:proofErr w:type="spellStart"/>
      <w:r w:rsidR="00776CEA" w:rsidRPr="00E57EC9">
        <w:t>ARGATA</w:t>
      </w:r>
      <w:proofErr w:type="spellEnd"/>
      <w:r w:rsidR="00776CEA" w:rsidRPr="00E57EC9">
        <w:t xml:space="preserve"> </w:t>
      </w:r>
      <w:proofErr w:type="spellStart"/>
      <w:r w:rsidR="00776CEA" w:rsidRPr="00E57EC9">
        <w:t>GRATAMOFF</w:t>
      </w:r>
      <w:proofErr w:type="spellEnd"/>
      <w:r>
        <w:t>. »</w:t>
      </w:r>
    </w:p>
    <w:p w14:paraId="0A7B7DA3" w14:textId="77777777" w:rsidR="00E57EC9" w:rsidRDefault="00776CEA" w:rsidP="00E57EC9">
      <w:r w:rsidRPr="00034910">
        <w:t>Certes</w:t>
      </w:r>
      <w:r w:rsidR="00E57EC9">
        <w:t xml:space="preserve">, </w:t>
      </w:r>
      <w:r w:rsidRPr="00034910">
        <w:t>la missive apparaissait ridicule</w:t>
      </w:r>
      <w:r w:rsidR="00E57EC9">
        <w:t xml:space="preserve"> ; </w:t>
      </w:r>
      <w:r w:rsidRPr="00034910">
        <w:t>mais elle contenait des phrases qui devaient décider une jolie fille de dix-huit ans</w:t>
      </w:r>
      <w:r w:rsidR="00E57EC9">
        <w:t>.</w:t>
      </w:r>
    </w:p>
    <w:p w14:paraId="2684DBBD" w14:textId="77777777" w:rsidR="00E57EC9" w:rsidRDefault="00776CEA" w:rsidP="00E57EC9">
      <w:r w:rsidRPr="00034910">
        <w:t>Aussi</w:t>
      </w:r>
      <w:r w:rsidR="00E57EC9">
        <w:t xml:space="preserve">, </w:t>
      </w:r>
      <w:r w:rsidRPr="00034910">
        <w:t>enjoignant à Jean de l</w:t>
      </w:r>
      <w:r w:rsidR="00E57EC9">
        <w:t>’</w:t>
      </w:r>
      <w:r w:rsidRPr="00034910">
        <w:t>attendre</w:t>
      </w:r>
      <w:r w:rsidR="00E57EC9">
        <w:t xml:space="preserve">, </w:t>
      </w:r>
      <w:proofErr w:type="spellStart"/>
      <w:r w:rsidRPr="00034910">
        <w:t>Nège</w:t>
      </w:r>
      <w:proofErr w:type="spellEnd"/>
      <w:r w:rsidRPr="00034910">
        <w:t xml:space="preserve"> précipita à tel point sa toilette</w:t>
      </w:r>
      <w:r w:rsidR="00E57EC9">
        <w:t xml:space="preserve">, </w:t>
      </w:r>
      <w:r w:rsidRPr="00034910">
        <w:t>que</w:t>
      </w:r>
      <w:r w:rsidR="00E57EC9">
        <w:t xml:space="preserve">, </w:t>
      </w:r>
      <w:r w:rsidRPr="00034910">
        <w:t>vingt minutes plus tard</w:t>
      </w:r>
      <w:r w:rsidR="00E57EC9">
        <w:t xml:space="preserve">, </w:t>
      </w:r>
      <w:r w:rsidRPr="00034910">
        <w:t>elle pouvait pre</w:t>
      </w:r>
      <w:r w:rsidRPr="00034910">
        <w:t>n</w:t>
      </w:r>
      <w:r w:rsidRPr="00034910">
        <w:t>dre place dans l</w:t>
      </w:r>
      <w:r w:rsidR="00E57EC9">
        <w:t>’</w:t>
      </w:r>
      <w:r w:rsidRPr="00034910">
        <w:t>automobile qui avait amené le jeune Parisien</w:t>
      </w:r>
      <w:r w:rsidR="00E57EC9">
        <w:t>.</w:t>
      </w:r>
    </w:p>
    <w:p w14:paraId="4B0CB82B" w14:textId="77777777" w:rsidR="00E57EC9" w:rsidRDefault="00776CEA" w:rsidP="00E57EC9">
      <w:r w:rsidRPr="00034910">
        <w:t>Et maintenant</w:t>
      </w:r>
      <w:r w:rsidR="00E57EC9">
        <w:t xml:space="preserve">, </w:t>
      </w:r>
      <w:r w:rsidRPr="00034910">
        <w:t>tout en arpentant la chambre d</w:t>
      </w:r>
      <w:r w:rsidR="00E57EC9">
        <w:t>’</w:t>
      </w:r>
      <w:proofErr w:type="spellStart"/>
      <w:r w:rsidRPr="00034910">
        <w:t>Argata</w:t>
      </w:r>
      <w:proofErr w:type="spellEnd"/>
      <w:r w:rsidR="00E57EC9">
        <w:t xml:space="preserve">, </w:t>
      </w:r>
      <w:r w:rsidRPr="00034910">
        <w:t>elle criblait de questions cette dernière</w:t>
      </w:r>
      <w:r w:rsidR="00E57EC9">
        <w:t xml:space="preserve">, </w:t>
      </w:r>
      <w:r w:rsidRPr="00034910">
        <w:t>dolente sous ses couvert</w:t>
      </w:r>
      <w:r w:rsidRPr="00034910">
        <w:t>u</w:t>
      </w:r>
      <w:r w:rsidRPr="00034910">
        <w:t>res</w:t>
      </w:r>
      <w:r w:rsidR="00E57EC9">
        <w:t xml:space="preserve">, </w:t>
      </w:r>
      <w:r w:rsidRPr="00034910">
        <w:t>se faisant raconter le déjeuner sur l</w:t>
      </w:r>
      <w:r w:rsidR="00E57EC9">
        <w:t>’</w:t>
      </w:r>
      <w:r w:rsidRPr="00034910">
        <w:t>herbe</w:t>
      </w:r>
      <w:r w:rsidR="00E57EC9">
        <w:t xml:space="preserve">, </w:t>
      </w:r>
      <w:r w:rsidRPr="00034910">
        <w:t>la découverte de la brûlure générale des élèves</w:t>
      </w:r>
      <w:r w:rsidR="00E57EC9">
        <w:t xml:space="preserve">, </w:t>
      </w:r>
      <w:r w:rsidRPr="00034910">
        <w:t>maîtresses</w:t>
      </w:r>
      <w:r w:rsidR="00E57EC9">
        <w:t xml:space="preserve">, </w:t>
      </w:r>
      <w:r w:rsidRPr="00034910">
        <w:t>directrice</w:t>
      </w:r>
      <w:r w:rsidR="00E57EC9">
        <w:t xml:space="preserve">, </w:t>
      </w:r>
      <w:r w:rsidRPr="00034910">
        <w:t>servantes de l</w:t>
      </w:r>
      <w:r w:rsidR="00E57EC9">
        <w:t>’</w:t>
      </w:r>
      <w:r w:rsidRPr="00034910">
        <w:t>Institut</w:t>
      </w:r>
      <w:r w:rsidR="00E57EC9">
        <w:t xml:space="preserve"> ; </w:t>
      </w:r>
      <w:r w:rsidRPr="00034910">
        <w:t>puis l</w:t>
      </w:r>
      <w:r w:rsidR="00E57EC9">
        <w:t>’</w:t>
      </w:r>
      <w:r w:rsidRPr="00034910">
        <w:t xml:space="preserve">arrivée de Dick </w:t>
      </w:r>
      <w:proofErr w:type="spellStart"/>
      <w:r w:rsidRPr="00034910">
        <w:t>Fann</w:t>
      </w:r>
      <w:proofErr w:type="spellEnd"/>
      <w:r w:rsidR="00E57EC9">
        <w:t xml:space="preserve">, </w:t>
      </w:r>
      <w:r w:rsidRPr="00034910">
        <w:t>déclarant qu</w:t>
      </w:r>
      <w:r w:rsidR="00E57EC9">
        <w:t>’</w:t>
      </w:r>
      <w:r w:rsidRPr="00034910">
        <w:t>il avait une idée sur l</w:t>
      </w:r>
      <w:r w:rsidR="00E57EC9">
        <w:t>’</w:t>
      </w:r>
      <w:r w:rsidRPr="00034910">
        <w:t>incident et sollicitant la permission de procéder à une enquête dont le résultat lui montrerait s</w:t>
      </w:r>
      <w:r w:rsidR="00E57EC9">
        <w:t>’</w:t>
      </w:r>
      <w:r w:rsidRPr="00034910">
        <w:t>il se trompait ou non</w:t>
      </w:r>
      <w:r w:rsidR="00E57EC9">
        <w:t xml:space="preserve"> ; </w:t>
      </w:r>
      <w:r w:rsidRPr="00034910">
        <w:t>enfin ses déclarations qui semblaient tellement en dehors de ce qu</w:t>
      </w:r>
      <w:r w:rsidR="00E57EC9">
        <w:t>’</w:t>
      </w:r>
      <w:r w:rsidRPr="00034910">
        <w:t>il avait pu constater</w:t>
      </w:r>
      <w:r w:rsidR="00E57EC9">
        <w:t xml:space="preserve">, </w:t>
      </w:r>
      <w:r w:rsidRPr="00034910">
        <w:t>qu</w:t>
      </w:r>
      <w:r w:rsidR="00E57EC9">
        <w:t>’</w:t>
      </w:r>
      <w:r w:rsidRPr="00034910">
        <w:t>une protestation</w:t>
      </w:r>
      <w:r w:rsidR="00E57EC9">
        <w:t xml:space="preserve">, </w:t>
      </w:r>
      <w:r w:rsidRPr="00034910">
        <w:t>unanime s</w:t>
      </w:r>
      <w:r w:rsidR="00E57EC9">
        <w:t>’</w:t>
      </w:r>
      <w:r w:rsidRPr="00034910">
        <w:t>était élevée</w:t>
      </w:r>
      <w:r w:rsidR="00E57EC9">
        <w:t xml:space="preserve">, </w:t>
      </w:r>
      <w:r w:rsidRPr="00034910">
        <w:t>lorsqu</w:t>
      </w:r>
      <w:r w:rsidR="00E57EC9">
        <w:t>’</w:t>
      </w:r>
      <w:r w:rsidRPr="00034910">
        <w:t>il avait dit</w:t>
      </w:r>
      <w:r w:rsidR="00E57EC9">
        <w:t> :</w:t>
      </w:r>
    </w:p>
    <w:p w14:paraId="675394D2" w14:textId="77777777" w:rsidR="00E57EC9" w:rsidRDefault="00E57EC9" w:rsidP="00E57EC9">
      <w:r>
        <w:t>— </w:t>
      </w:r>
      <w:r w:rsidR="00776CEA" w:rsidRPr="00034910">
        <w:t>Plusieurs mois auparavant</w:t>
      </w:r>
      <w:r>
        <w:t xml:space="preserve">, </w:t>
      </w:r>
      <w:r w:rsidR="00776CEA" w:rsidRPr="00034910">
        <w:t>des cambrioleurs audacieux ont enlevé dans les grands laboratoires du monde civilisé le r</w:t>
      </w:r>
      <w:r w:rsidR="00776CEA" w:rsidRPr="00034910">
        <w:t>a</w:t>
      </w:r>
      <w:r w:rsidR="00776CEA" w:rsidRPr="00034910">
        <w:t xml:space="preserve">dium que de nombreux savants étudiaient avec </w:t>
      </w:r>
      <w:r w:rsidR="00776CEA" w:rsidRPr="00034910">
        <w:lastRenderedPageBreak/>
        <w:t>passion</w:t>
      </w:r>
      <w:r>
        <w:t xml:space="preserve">. </w:t>
      </w:r>
      <w:r w:rsidR="00776CEA" w:rsidRPr="00034910">
        <w:t>Le corps radiant a été déposé dans une cachette</w:t>
      </w:r>
      <w:r>
        <w:t xml:space="preserve">, </w:t>
      </w:r>
      <w:r w:rsidR="00776CEA" w:rsidRPr="00034910">
        <w:t>où les voleurs le croyaient à l</w:t>
      </w:r>
      <w:r>
        <w:t>’</w:t>
      </w:r>
      <w:r w:rsidR="00776CEA" w:rsidRPr="00034910">
        <w:t>abri de tous les yeux</w:t>
      </w:r>
      <w:r>
        <w:t xml:space="preserve">. </w:t>
      </w:r>
      <w:r w:rsidR="00776CEA" w:rsidRPr="00034910">
        <w:t>Mais</w:t>
      </w:r>
      <w:r>
        <w:t xml:space="preserve">, </w:t>
      </w:r>
      <w:r w:rsidR="00776CEA" w:rsidRPr="00034910">
        <w:t>à défaut du regard</w:t>
      </w:r>
      <w:r>
        <w:t xml:space="preserve">, </w:t>
      </w:r>
      <w:r w:rsidR="00776CEA" w:rsidRPr="00034910">
        <w:t>l</w:t>
      </w:r>
      <w:r>
        <w:t>’</w:t>
      </w:r>
      <w:r w:rsidR="00776CEA" w:rsidRPr="00034910">
        <w:t>épiderme des Nobles Barines avait subi l</w:t>
      </w:r>
      <w:r>
        <w:t>’</w:t>
      </w:r>
      <w:r w:rsidR="00776CEA" w:rsidRPr="00034910">
        <w:t>atteinte du radium</w:t>
      </w:r>
      <w:r>
        <w:t xml:space="preserve">, </w:t>
      </w:r>
      <w:r w:rsidR="00776CEA" w:rsidRPr="00034910">
        <w:t xml:space="preserve">décelant ainsi son enfouissement dans la clairière de Saint-Nicolas </w:t>
      </w:r>
      <w:proofErr w:type="spellStart"/>
      <w:r w:rsidR="00776CEA" w:rsidRPr="00034910">
        <w:t>Slavarède</w:t>
      </w:r>
      <w:proofErr w:type="spellEnd"/>
      <w:r>
        <w:t>.</w:t>
      </w:r>
    </w:p>
    <w:p w14:paraId="5370B129" w14:textId="77777777" w:rsidR="00E57EC9" w:rsidRDefault="00E57EC9" w:rsidP="00E57EC9">
      <w:r>
        <w:t>— </w:t>
      </w:r>
      <w:r w:rsidR="00776CEA" w:rsidRPr="00034910">
        <w:t>Et le plus fort</w:t>
      </w:r>
      <w:r>
        <w:t xml:space="preserve">, </w:t>
      </w:r>
      <w:r w:rsidR="00776CEA" w:rsidRPr="00034910">
        <w:t>s</w:t>
      </w:r>
      <w:r>
        <w:t>’</w:t>
      </w:r>
      <w:r w:rsidR="00776CEA" w:rsidRPr="00034910">
        <w:t xml:space="preserve">exclamait </w:t>
      </w:r>
      <w:proofErr w:type="spellStart"/>
      <w:r w:rsidR="00776CEA" w:rsidRPr="00034910">
        <w:t>Argata</w:t>
      </w:r>
      <w:proofErr w:type="spellEnd"/>
      <w:r w:rsidR="00776CEA" w:rsidRPr="00034910">
        <w:t xml:space="preserve"> avec une admiration profonde</w:t>
      </w:r>
      <w:r>
        <w:t xml:space="preserve">, </w:t>
      </w:r>
      <w:r w:rsidR="00776CEA" w:rsidRPr="00034910">
        <w:t>le plus fort</w:t>
      </w:r>
      <w:r>
        <w:t xml:space="preserve">, </w:t>
      </w:r>
      <w:r w:rsidR="00776CEA" w:rsidRPr="00034910">
        <w:t>c</w:t>
      </w:r>
      <w:r>
        <w:t>’</w:t>
      </w:r>
      <w:r w:rsidR="00776CEA" w:rsidRPr="00034910">
        <w:t>est que tout était vrai</w:t>
      </w:r>
      <w:r>
        <w:t xml:space="preserve">. </w:t>
      </w:r>
      <w:r w:rsidR="00776CEA" w:rsidRPr="00034910">
        <w:t>Le radium a été enlevé par un complice</w:t>
      </w:r>
      <w:r>
        <w:t xml:space="preserve">, </w:t>
      </w:r>
      <w:r w:rsidR="00776CEA" w:rsidRPr="00034910">
        <w:t>c</w:t>
      </w:r>
      <w:r>
        <w:t>’</w:t>
      </w:r>
      <w:r w:rsidR="00776CEA" w:rsidRPr="00034910">
        <w:t>est vrai</w:t>
      </w:r>
      <w:r>
        <w:t xml:space="preserve"> : </w:t>
      </w:r>
      <w:r w:rsidR="00776CEA" w:rsidRPr="00034910">
        <w:t>mais les voleurs ont été arr</w:t>
      </w:r>
      <w:r w:rsidR="00776CEA" w:rsidRPr="00034910">
        <w:t>ê</w:t>
      </w:r>
      <w:r w:rsidR="00776CEA" w:rsidRPr="00034910">
        <w:t>tés</w:t>
      </w:r>
      <w:r>
        <w:t xml:space="preserve">, </w:t>
      </w:r>
      <w:r w:rsidR="00776CEA" w:rsidRPr="00034910">
        <w:t>la police a même leur aveu écrit</w:t>
      </w:r>
      <w:r>
        <w:t>.</w:t>
      </w:r>
    </w:p>
    <w:p w14:paraId="0BF8EE49" w14:textId="77777777" w:rsidR="00E57EC9" w:rsidRDefault="00776CEA" w:rsidP="00E57EC9">
      <w:r w:rsidRPr="00034910">
        <w:t>Et par réflexion</w:t>
      </w:r>
      <w:r w:rsidR="00E57EC9">
        <w:t> :</w:t>
      </w:r>
    </w:p>
    <w:p w14:paraId="3657AF79" w14:textId="77777777" w:rsidR="00E57EC9" w:rsidRDefault="00E57EC9" w:rsidP="00E57EC9">
      <w:r>
        <w:t>— </w:t>
      </w:r>
      <w:r w:rsidR="00776CEA" w:rsidRPr="00034910">
        <w:t>Mais</w:t>
      </w:r>
      <w:r>
        <w:t xml:space="preserve">, </w:t>
      </w:r>
      <w:r w:rsidR="00776CEA" w:rsidRPr="00034910">
        <w:t>hier au soir</w:t>
      </w:r>
      <w:r>
        <w:t xml:space="preserve">, </w:t>
      </w:r>
      <w:r w:rsidR="00776CEA" w:rsidRPr="00034910">
        <w:t>vous avez dû voir un voyageur</w:t>
      </w:r>
      <w:r>
        <w:t xml:space="preserve">, </w:t>
      </w:r>
      <w:r w:rsidR="00776CEA" w:rsidRPr="00034910">
        <w:t>qui est mêlé à tout cela</w:t>
      </w:r>
      <w:r>
        <w:t>.</w:t>
      </w:r>
    </w:p>
    <w:p w14:paraId="03D17B48" w14:textId="77777777" w:rsidR="00E57EC9" w:rsidRDefault="00776CEA" w:rsidP="00E57EC9">
      <w:r w:rsidRPr="00034910">
        <w:t>Un voyageur qui</w:t>
      </w:r>
      <w:r w:rsidR="00E57EC9">
        <w:t xml:space="preserve">, </w:t>
      </w:r>
      <w:r w:rsidRPr="00034910">
        <w:t>par amour</w:t>
      </w:r>
      <w:r w:rsidR="00E57EC9">
        <w:t xml:space="preserve">, </w:t>
      </w:r>
      <w:r w:rsidRPr="00034910">
        <w:t>avait gardé le secret aux v</w:t>
      </w:r>
      <w:r w:rsidRPr="00034910">
        <w:t>o</w:t>
      </w:r>
      <w:r w:rsidRPr="00034910">
        <w:t>leurs dont il connaissait le crime</w:t>
      </w:r>
      <w:r w:rsidR="00E57EC9">
        <w:t>.</w:t>
      </w:r>
    </w:p>
    <w:p w14:paraId="5A6D4111" w14:textId="77777777" w:rsidR="00E57EC9" w:rsidRDefault="00E57EC9" w:rsidP="00E57EC9">
      <w:r>
        <w:t>— </w:t>
      </w:r>
      <w:r w:rsidR="00776CEA" w:rsidRPr="00034910">
        <w:t>Comment</w:t>
      </w:r>
      <w:r>
        <w:t xml:space="preserve">, </w:t>
      </w:r>
      <w:r w:rsidR="00776CEA" w:rsidRPr="00034910">
        <w:t>par amour</w:t>
      </w:r>
      <w:r>
        <w:t xml:space="preserve"> ? </w:t>
      </w:r>
      <w:r w:rsidR="00776CEA" w:rsidRPr="00034910">
        <w:t>Je ne vois pas que ce sentiment s</w:t>
      </w:r>
      <w:r>
        <w:t>’</w:t>
      </w:r>
      <w:r w:rsidR="00776CEA" w:rsidRPr="00034910">
        <w:t>accorde avec l</w:t>
      </w:r>
      <w:r>
        <w:t>’</w:t>
      </w:r>
      <w:r w:rsidR="00776CEA" w:rsidRPr="00034910">
        <w:t>état de voleur</w:t>
      </w:r>
      <w:r>
        <w:t>.</w:t>
      </w:r>
    </w:p>
    <w:p w14:paraId="62E74718" w14:textId="77777777" w:rsidR="00E57EC9" w:rsidRDefault="00E57EC9" w:rsidP="00E57EC9">
      <w:r>
        <w:t>— </w:t>
      </w:r>
      <w:r w:rsidR="00776CEA" w:rsidRPr="00034910">
        <w:t>L</w:t>
      </w:r>
      <w:r>
        <w:t>’</w:t>
      </w:r>
      <w:r w:rsidR="00776CEA" w:rsidRPr="00034910">
        <w:t>un des voleurs est une voleuse</w:t>
      </w:r>
      <w:r>
        <w:t xml:space="preserve">, </w:t>
      </w:r>
      <w:r w:rsidR="00776CEA" w:rsidRPr="00034910">
        <w:t>mon enfant</w:t>
      </w:r>
      <w:r>
        <w:t xml:space="preserve">, </w:t>
      </w:r>
      <w:r w:rsidR="00776CEA" w:rsidRPr="00034910">
        <w:t>et fort jolie</w:t>
      </w:r>
      <w:r>
        <w:t xml:space="preserve">, </w:t>
      </w:r>
      <w:r w:rsidR="00776CEA" w:rsidRPr="00034910">
        <w:t>ma foi</w:t>
      </w:r>
      <w:r>
        <w:t xml:space="preserve">, </w:t>
      </w:r>
      <w:r w:rsidR="00776CEA" w:rsidRPr="00034910">
        <w:t>paraît-il</w:t>
      </w:r>
      <w:r>
        <w:t>.</w:t>
      </w:r>
    </w:p>
    <w:p w14:paraId="441FE50E" w14:textId="77777777" w:rsidR="00E57EC9" w:rsidRDefault="00E57EC9" w:rsidP="00E57EC9">
      <w:r>
        <w:t>— </w:t>
      </w:r>
      <w:r w:rsidR="00776CEA" w:rsidRPr="00034910">
        <w:t>Une voleuse</w:t>
      </w:r>
      <w:r>
        <w:t> !</w:t>
      </w:r>
    </w:p>
    <w:p w14:paraId="0E384F28" w14:textId="77777777" w:rsidR="00E57EC9" w:rsidRDefault="00776CEA" w:rsidP="00E57EC9">
      <w:r w:rsidRPr="00034910">
        <w:t>Une expression rêveuse flotta sur la physionomie de la jeune Russe</w:t>
      </w:r>
      <w:r w:rsidR="00E57EC9">
        <w:t>.</w:t>
      </w:r>
    </w:p>
    <w:p w14:paraId="6708D5A9" w14:textId="77777777" w:rsidR="00E57EC9" w:rsidRDefault="00E57EC9" w:rsidP="00E57EC9">
      <w:r>
        <w:t>— </w:t>
      </w:r>
      <w:r w:rsidR="00776CEA" w:rsidRPr="00034910">
        <w:t>Oh</w:t>
      </w:r>
      <w:r>
        <w:t xml:space="preserve"> ! </w:t>
      </w:r>
      <w:r w:rsidR="00776CEA" w:rsidRPr="00034910">
        <w:t>parfaitement</w:t>
      </w:r>
      <w:r>
        <w:t xml:space="preserve">. </w:t>
      </w:r>
      <w:r w:rsidR="00776CEA" w:rsidRPr="00034910">
        <w:t>L</w:t>
      </w:r>
      <w:r>
        <w:t>’</w:t>
      </w:r>
      <w:r w:rsidR="00776CEA" w:rsidRPr="00034910">
        <w:t>homme s</w:t>
      </w:r>
      <w:r>
        <w:t>’</w:t>
      </w:r>
      <w:r w:rsidR="00776CEA" w:rsidRPr="00034910">
        <w:t>appelle Defrance</w:t>
      </w:r>
      <w:r>
        <w:t xml:space="preserve">. </w:t>
      </w:r>
      <w:r w:rsidR="00776CEA" w:rsidRPr="00034910">
        <w:t>Il paraît que</w:t>
      </w:r>
      <w:r>
        <w:t xml:space="preserve">, </w:t>
      </w:r>
      <w:r w:rsidR="00776CEA" w:rsidRPr="00034910">
        <w:t>jusqu</w:t>
      </w:r>
      <w:r>
        <w:t>’</w:t>
      </w:r>
      <w:r w:rsidR="00776CEA" w:rsidRPr="00034910">
        <w:t>à ce jour</w:t>
      </w:r>
      <w:r>
        <w:t xml:space="preserve">, </w:t>
      </w:r>
      <w:r w:rsidR="00776CEA" w:rsidRPr="00034910">
        <w:t>il avait su capter la considération du négoce canadien</w:t>
      </w:r>
      <w:r>
        <w:t xml:space="preserve">. </w:t>
      </w:r>
      <w:r w:rsidR="00776CEA" w:rsidRPr="00034910">
        <w:t>Pour sa fille</w:t>
      </w:r>
      <w:r>
        <w:t xml:space="preserve">, </w:t>
      </w:r>
      <w:r w:rsidR="00776CEA" w:rsidRPr="00034910">
        <w:t>la cambrioleuse aimée</w:t>
      </w:r>
      <w:r>
        <w:t xml:space="preserve">, </w:t>
      </w:r>
      <w:r w:rsidR="00776CEA" w:rsidRPr="00034910">
        <w:t xml:space="preserve">elle répond au prénom de </w:t>
      </w:r>
      <w:proofErr w:type="spellStart"/>
      <w:r w:rsidR="00776CEA" w:rsidRPr="00034910">
        <w:t>Fleuriane</w:t>
      </w:r>
      <w:proofErr w:type="spellEnd"/>
      <w:r>
        <w:t>.</w:t>
      </w:r>
    </w:p>
    <w:p w14:paraId="7C561CFD" w14:textId="77777777" w:rsidR="00E57EC9" w:rsidRDefault="00E57EC9" w:rsidP="00E57EC9">
      <w:r>
        <w:lastRenderedPageBreak/>
        <w:t>— </w:t>
      </w:r>
      <w:r w:rsidR="00776CEA" w:rsidRPr="00034910">
        <w:t>Quelle histoire</w:t>
      </w:r>
      <w:r>
        <w:t xml:space="preserve"> ! </w:t>
      </w:r>
      <w:r w:rsidR="00776CEA" w:rsidRPr="00034910">
        <w:t>balbutia la jeune fille très intéressée</w:t>
      </w:r>
      <w:r>
        <w:t xml:space="preserve">. </w:t>
      </w:r>
      <w:r w:rsidR="00776CEA" w:rsidRPr="00034910">
        <w:t>On croirait un de ces romans que vous nous défendiez de lire parce qu</w:t>
      </w:r>
      <w:r>
        <w:t>’</w:t>
      </w:r>
      <w:r w:rsidR="00776CEA" w:rsidRPr="00034910">
        <w:t>ils faussent l</w:t>
      </w:r>
      <w:r>
        <w:t>’</w:t>
      </w:r>
      <w:r w:rsidR="00776CEA" w:rsidRPr="00034910">
        <w:t>esprit</w:t>
      </w:r>
      <w:r>
        <w:t>.</w:t>
      </w:r>
    </w:p>
    <w:p w14:paraId="1DEDF264" w14:textId="77777777" w:rsidR="00E57EC9" w:rsidRDefault="00E57EC9" w:rsidP="00E57EC9">
      <w:r>
        <w:t>— </w:t>
      </w:r>
      <w:r w:rsidR="00776CEA" w:rsidRPr="00034910">
        <w:t>Absolument</w:t>
      </w:r>
      <w:r>
        <w:t xml:space="preserve">, </w:t>
      </w:r>
      <w:r w:rsidR="00776CEA" w:rsidRPr="00034910">
        <w:t xml:space="preserve">riposta </w:t>
      </w:r>
      <w:proofErr w:type="spellStart"/>
      <w:r w:rsidR="00776CEA" w:rsidRPr="00034910">
        <w:t>Argata</w:t>
      </w:r>
      <w:proofErr w:type="spellEnd"/>
      <w:r w:rsidR="00776CEA" w:rsidRPr="00034910">
        <w:t xml:space="preserve"> sans relever cet aveu d</w:t>
      </w:r>
      <w:r w:rsidR="00776CEA" w:rsidRPr="00034910">
        <w:t>é</w:t>
      </w:r>
      <w:r w:rsidR="00776CEA" w:rsidRPr="00034910">
        <w:t>pouillé d</w:t>
      </w:r>
      <w:r>
        <w:t>’</w:t>
      </w:r>
      <w:r w:rsidR="00776CEA" w:rsidRPr="00034910">
        <w:t>artifice</w:t>
      </w:r>
      <w:r>
        <w:t>.</w:t>
      </w:r>
    </w:p>
    <w:p w14:paraId="4B35540C" w14:textId="77777777" w:rsidR="00E57EC9" w:rsidRDefault="00776CEA" w:rsidP="00E57EC9">
      <w:r w:rsidRPr="00034910">
        <w:t>Une servante du pensionnat entra dans la pièce</w:t>
      </w:r>
      <w:r w:rsidR="00E57EC9">
        <w:t xml:space="preserve">, </w:t>
      </w:r>
      <w:r w:rsidRPr="00034910">
        <w:t>psalm</w:t>
      </w:r>
      <w:r w:rsidRPr="00034910">
        <w:t>o</w:t>
      </w:r>
      <w:r w:rsidRPr="00034910">
        <w:t>diant</w:t>
      </w:r>
      <w:r w:rsidR="00E57EC9">
        <w:t> :</w:t>
      </w:r>
    </w:p>
    <w:p w14:paraId="36B977FF" w14:textId="303F550D" w:rsidR="00E57EC9" w:rsidRDefault="00E57EC9" w:rsidP="00E57EC9">
      <w:r>
        <w:t>— M. </w:t>
      </w:r>
      <w:r w:rsidR="00776CEA" w:rsidRPr="00034910">
        <w:t xml:space="preserve">Dick </w:t>
      </w:r>
      <w:proofErr w:type="spellStart"/>
      <w:r w:rsidR="00776CEA" w:rsidRPr="00034910">
        <w:t>Fann</w:t>
      </w:r>
      <w:proofErr w:type="spellEnd"/>
      <w:r w:rsidR="00776CEA" w:rsidRPr="00034910">
        <w:t xml:space="preserve"> demande si la barine </w:t>
      </w:r>
      <w:proofErr w:type="spellStart"/>
      <w:r w:rsidR="00776CEA" w:rsidRPr="00034910">
        <w:t>Nège</w:t>
      </w:r>
      <w:proofErr w:type="spellEnd"/>
      <w:r w:rsidR="00776CEA" w:rsidRPr="00034910">
        <w:t xml:space="preserve"> </w:t>
      </w:r>
      <w:proofErr w:type="spellStart"/>
      <w:r w:rsidR="00776CEA" w:rsidRPr="00034910">
        <w:t>Aïarouseff</w:t>
      </w:r>
      <w:proofErr w:type="spellEnd"/>
      <w:r w:rsidR="00776CEA" w:rsidRPr="00034910">
        <w:t xml:space="preserve"> consent à le joindre au parloir</w:t>
      </w:r>
      <w:r>
        <w:t xml:space="preserve">, </w:t>
      </w:r>
      <w:r w:rsidR="00776CEA" w:rsidRPr="00034910">
        <w:t>où il souhaite avoir avec elle un instant d</w:t>
      </w:r>
      <w:r>
        <w:t>’</w:t>
      </w:r>
      <w:r w:rsidR="00776CEA" w:rsidRPr="00034910">
        <w:t>entretien</w:t>
      </w:r>
      <w:r>
        <w:t>.</w:t>
      </w:r>
    </w:p>
    <w:p w14:paraId="3FE6E916" w14:textId="77777777" w:rsidR="00E57EC9" w:rsidRDefault="00776CEA" w:rsidP="00E57EC9">
      <w:r w:rsidRPr="00034910">
        <w:t>Pour toute réponse</w:t>
      </w:r>
      <w:r w:rsidR="00E57EC9">
        <w:t xml:space="preserve">, </w:t>
      </w:r>
      <w:r w:rsidRPr="00034910">
        <w:t>la jeune fille s</w:t>
      </w:r>
      <w:r w:rsidR="00E57EC9">
        <w:t>’</w:t>
      </w:r>
      <w:r w:rsidRPr="00034910">
        <w:t>élança vers la porte</w:t>
      </w:r>
      <w:r w:rsidR="00E57EC9">
        <w:t>.</w:t>
      </w:r>
    </w:p>
    <w:p w14:paraId="518F8DEC" w14:textId="77777777" w:rsidR="00E57EC9" w:rsidRDefault="00776CEA" w:rsidP="00E57EC9">
      <w:r w:rsidRPr="00034910">
        <w:t>Une minute après</w:t>
      </w:r>
      <w:r w:rsidR="00E57EC9">
        <w:t xml:space="preserve">, </w:t>
      </w:r>
      <w:r w:rsidRPr="00034910">
        <w:t>elle pénétrait en coup de vent dans le parloir</w:t>
      </w:r>
      <w:r w:rsidR="00E57EC9">
        <w:t>.</w:t>
      </w:r>
    </w:p>
    <w:p w14:paraId="5D969271" w14:textId="77777777" w:rsidR="00E57EC9" w:rsidRDefault="00776CEA" w:rsidP="00E57EC9">
      <w:r w:rsidRPr="00034910">
        <w:t xml:space="preserve">Dick </w:t>
      </w:r>
      <w:proofErr w:type="spellStart"/>
      <w:r w:rsidRPr="00034910">
        <w:t>Fann</w:t>
      </w:r>
      <w:proofErr w:type="spellEnd"/>
      <w:r w:rsidRPr="00034910">
        <w:t xml:space="preserve"> s</w:t>
      </w:r>
      <w:r w:rsidR="00E57EC9">
        <w:t>’</w:t>
      </w:r>
      <w:r w:rsidRPr="00034910">
        <w:t>y trouvait déjà</w:t>
      </w:r>
      <w:r w:rsidR="00E57EC9">
        <w:t>.</w:t>
      </w:r>
    </w:p>
    <w:p w14:paraId="74CA19F4" w14:textId="77777777" w:rsidR="00E57EC9" w:rsidRDefault="00776CEA" w:rsidP="00E57EC9">
      <w:r w:rsidRPr="00034910">
        <w:t>À sa vue</w:t>
      </w:r>
      <w:r w:rsidR="00E57EC9">
        <w:t xml:space="preserve">, </w:t>
      </w:r>
      <w:proofErr w:type="spellStart"/>
      <w:r w:rsidRPr="00034910">
        <w:t>Nège</w:t>
      </w:r>
      <w:proofErr w:type="spellEnd"/>
      <w:r w:rsidRPr="00034910">
        <w:t xml:space="preserve"> s</w:t>
      </w:r>
      <w:r w:rsidR="00E57EC9">
        <w:t>’</w:t>
      </w:r>
      <w:r w:rsidRPr="00034910">
        <w:t>arrêta net</w:t>
      </w:r>
      <w:r w:rsidR="00E57EC9">
        <w:t xml:space="preserve">. </w:t>
      </w:r>
      <w:r w:rsidRPr="00034910">
        <w:t>Le policier russe a une allure vulgaire qui décèle sa profession</w:t>
      </w:r>
      <w:r w:rsidR="00E57EC9">
        <w:t xml:space="preserve">. </w:t>
      </w:r>
      <w:r w:rsidRPr="00034910">
        <w:t>La fille du vice-gouverneur s</w:t>
      </w:r>
      <w:r w:rsidR="00E57EC9">
        <w:t>’</w:t>
      </w:r>
      <w:r w:rsidRPr="00034910">
        <w:t>attendait à se trouver en présence d</w:t>
      </w:r>
      <w:r w:rsidR="00E57EC9">
        <w:t>’</w:t>
      </w:r>
      <w:r w:rsidRPr="00034910">
        <w:t xml:space="preserve">un personnage de </w:t>
      </w:r>
      <w:r w:rsidRPr="00F75C40">
        <w:t xml:space="preserve">ce </w:t>
      </w:r>
      <w:r w:rsidRPr="00034910">
        <w:t>genre</w:t>
      </w:r>
      <w:r w:rsidR="00E57EC9">
        <w:t>.</w:t>
      </w:r>
    </w:p>
    <w:p w14:paraId="6338BDAA" w14:textId="77777777" w:rsidR="00E57EC9" w:rsidRDefault="00776CEA" w:rsidP="00E57EC9">
      <w:r w:rsidRPr="00034910">
        <w:t>Or</w:t>
      </w:r>
      <w:r w:rsidR="00E57EC9">
        <w:t xml:space="preserve">, </w:t>
      </w:r>
      <w:r w:rsidRPr="00034910">
        <w:t>en voyant l</w:t>
      </w:r>
      <w:r w:rsidR="00E57EC9">
        <w:t>’</w:t>
      </w:r>
      <w:r w:rsidRPr="00034910">
        <w:t>homme de distinction parfaite qui la saluait avec aisance</w:t>
      </w:r>
      <w:r w:rsidR="00E57EC9">
        <w:t xml:space="preserve">, </w:t>
      </w:r>
      <w:r w:rsidRPr="00034910">
        <w:t>elle demeura interdite</w:t>
      </w:r>
      <w:r w:rsidR="00E57EC9">
        <w:t xml:space="preserve">. </w:t>
      </w:r>
      <w:r w:rsidRPr="00034910">
        <w:t>Ce n</w:t>
      </w:r>
      <w:r w:rsidR="00E57EC9">
        <w:t>’</w:t>
      </w:r>
      <w:r w:rsidRPr="00034910">
        <w:t xml:space="preserve">était pas là un </w:t>
      </w:r>
      <w:r w:rsidRPr="00034910">
        <w:rPr>
          <w:i/>
          <w:iCs/>
        </w:rPr>
        <w:t>pol</w:t>
      </w:r>
      <w:r w:rsidRPr="00034910">
        <w:rPr>
          <w:i/>
          <w:iCs/>
        </w:rPr>
        <w:t>i</w:t>
      </w:r>
      <w:r w:rsidRPr="00034910">
        <w:rPr>
          <w:i/>
          <w:iCs/>
        </w:rPr>
        <w:t>cier</w:t>
      </w:r>
      <w:r w:rsidR="00E57EC9">
        <w:rPr>
          <w:i/>
          <w:iCs/>
        </w:rPr>
        <w:t xml:space="preserve">, </w:t>
      </w:r>
      <w:r w:rsidRPr="00034910">
        <w:t>c</w:t>
      </w:r>
      <w:r w:rsidR="00E57EC9">
        <w:t>’</w:t>
      </w:r>
      <w:r w:rsidRPr="00034910">
        <w:t xml:space="preserve">était un </w:t>
      </w:r>
      <w:r w:rsidRPr="00034910">
        <w:rPr>
          <w:i/>
          <w:iCs/>
        </w:rPr>
        <w:t>monsieur</w:t>
      </w:r>
      <w:r w:rsidR="00E57EC9">
        <w:rPr>
          <w:i/>
          <w:iCs/>
        </w:rPr>
        <w:t xml:space="preserve">, </w:t>
      </w:r>
      <w:r w:rsidRPr="00034910">
        <w:t>dans le meilleur sens du terme</w:t>
      </w:r>
      <w:r w:rsidR="00E57EC9">
        <w:t>.</w:t>
      </w:r>
    </w:p>
    <w:p w14:paraId="7B14B619" w14:textId="77777777" w:rsidR="00E57EC9" w:rsidRDefault="00E57EC9" w:rsidP="00E57EC9">
      <w:r>
        <w:t>— </w:t>
      </w:r>
      <w:r w:rsidR="00776CEA" w:rsidRPr="00034910">
        <w:t>Qu</w:t>
      </w:r>
      <w:r>
        <w:t>’</w:t>
      </w:r>
      <w:r w:rsidR="00776CEA" w:rsidRPr="00034910">
        <w:t>espérez-vous de moi</w:t>
      </w:r>
      <w:r>
        <w:t xml:space="preserve">, </w:t>
      </w:r>
      <w:r w:rsidR="00776CEA" w:rsidRPr="00034910">
        <w:t>Monsieur</w:t>
      </w:r>
      <w:r>
        <w:t> ?</w:t>
      </w:r>
    </w:p>
    <w:p w14:paraId="233975ED" w14:textId="77777777" w:rsidR="00E57EC9" w:rsidRDefault="00776CEA" w:rsidP="00E57EC9">
      <w:r w:rsidRPr="00034910">
        <w:t>Il la regarda en souriant</w:t>
      </w:r>
      <w:r w:rsidR="00E57EC9">
        <w:t> :</w:t>
      </w:r>
    </w:p>
    <w:p w14:paraId="07819533" w14:textId="77777777" w:rsidR="00E57EC9" w:rsidRDefault="00E57EC9" w:rsidP="00E57EC9">
      <w:r>
        <w:t>— </w:t>
      </w:r>
      <w:r w:rsidR="00776CEA" w:rsidRPr="00034910">
        <w:t>Ce que je suis sûr que vous ne refuserez pas</w:t>
      </w:r>
      <w:r>
        <w:t xml:space="preserve">, </w:t>
      </w:r>
      <w:r w:rsidR="00776CEA" w:rsidRPr="00034910">
        <w:t>Mademo</w:t>
      </w:r>
      <w:r w:rsidR="00776CEA" w:rsidRPr="00034910">
        <w:t>i</w:t>
      </w:r>
      <w:r w:rsidR="00776CEA" w:rsidRPr="00034910">
        <w:t>selle</w:t>
      </w:r>
      <w:r>
        <w:t xml:space="preserve">. </w:t>
      </w:r>
      <w:r w:rsidR="00776CEA" w:rsidRPr="00034910">
        <w:t>Tous vos traits indiquent la décision et la tendance à la bonté</w:t>
      </w:r>
      <w:r>
        <w:t xml:space="preserve">. </w:t>
      </w:r>
      <w:r w:rsidR="00776CEA" w:rsidRPr="00034910">
        <w:t>Comme je me propose de faire appel à ces deux qualités</w:t>
      </w:r>
      <w:r>
        <w:t>…</w:t>
      </w:r>
    </w:p>
    <w:p w14:paraId="32B59C39" w14:textId="77777777" w:rsidR="00E57EC9" w:rsidRDefault="00776CEA" w:rsidP="00E57EC9">
      <w:r w:rsidRPr="00034910">
        <w:lastRenderedPageBreak/>
        <w:t>Impossible de se froisser d</w:t>
      </w:r>
      <w:r w:rsidR="00E57EC9">
        <w:t>’</w:t>
      </w:r>
      <w:r w:rsidRPr="00034910">
        <w:t>un début aussi aimable</w:t>
      </w:r>
      <w:r w:rsidR="00E57EC9">
        <w:t>.</w:t>
      </w:r>
    </w:p>
    <w:p w14:paraId="67A51AFA" w14:textId="77777777" w:rsidR="00E57EC9" w:rsidRDefault="00E57EC9" w:rsidP="00E57EC9">
      <w:r>
        <w:t>— </w:t>
      </w:r>
      <w:r w:rsidR="00776CEA" w:rsidRPr="00034910">
        <w:t>Tout le monde croit savoir la vérité sur l</w:t>
      </w:r>
      <w:r>
        <w:t>’</w:t>
      </w:r>
      <w:r w:rsidR="00776CEA" w:rsidRPr="00034910">
        <w:t>affaire du r</w:t>
      </w:r>
      <w:r w:rsidR="00776CEA" w:rsidRPr="00034910">
        <w:t>a</w:t>
      </w:r>
      <w:r w:rsidR="00776CEA" w:rsidRPr="00034910">
        <w:t>dium</w:t>
      </w:r>
      <w:r>
        <w:t xml:space="preserve">, </w:t>
      </w:r>
      <w:r w:rsidR="00776CEA" w:rsidRPr="00034910">
        <w:t>poursuivit Dick avec une pointe d</w:t>
      </w:r>
      <w:r>
        <w:t>’</w:t>
      </w:r>
      <w:r w:rsidR="00776CEA" w:rsidRPr="00034910">
        <w:t>ironie</w:t>
      </w:r>
      <w:r>
        <w:t xml:space="preserve">. </w:t>
      </w:r>
      <w:r w:rsidR="00776CEA" w:rsidRPr="00034910">
        <w:t>Or</w:t>
      </w:r>
      <w:r>
        <w:t xml:space="preserve">, </w:t>
      </w:r>
      <w:r w:rsidR="00776CEA" w:rsidRPr="00034910">
        <w:t>à cette heure</w:t>
      </w:r>
      <w:r>
        <w:t xml:space="preserve">, </w:t>
      </w:r>
      <w:r w:rsidR="00776CEA" w:rsidRPr="00034910">
        <w:t>deux personnes seules connaissent la réalité</w:t>
      </w:r>
      <w:r>
        <w:t xml:space="preserve">. </w:t>
      </w:r>
      <w:r w:rsidR="00776CEA" w:rsidRPr="00034910">
        <w:t>Moi et le coupable</w:t>
      </w:r>
      <w:r>
        <w:t xml:space="preserve">. </w:t>
      </w:r>
      <w:r w:rsidR="00776CEA" w:rsidRPr="00034910">
        <w:t>Dans un instant</w:t>
      </w:r>
      <w:r>
        <w:t xml:space="preserve">, </w:t>
      </w:r>
      <w:r w:rsidR="00776CEA" w:rsidRPr="00034910">
        <w:t>il y en aura trois</w:t>
      </w:r>
      <w:r>
        <w:t xml:space="preserve">… </w:t>
      </w:r>
      <w:r w:rsidR="00776CEA" w:rsidRPr="00034910">
        <w:t>La troisième sera vous</w:t>
      </w:r>
      <w:r>
        <w:t xml:space="preserve">, </w:t>
      </w:r>
      <w:r w:rsidR="00776CEA" w:rsidRPr="00034910">
        <w:t>Mademoiselle</w:t>
      </w:r>
      <w:r>
        <w:t xml:space="preserve">, </w:t>
      </w:r>
      <w:r w:rsidR="00776CEA" w:rsidRPr="00034910">
        <w:t>et par la preuve de confiance que je vous annonce</w:t>
      </w:r>
      <w:r>
        <w:t xml:space="preserve">, </w:t>
      </w:r>
      <w:r w:rsidR="00776CEA" w:rsidRPr="00034910">
        <w:t>vous devez juger de la grande estime que je ressens pour vous</w:t>
      </w:r>
      <w:r>
        <w:t>.</w:t>
      </w:r>
    </w:p>
    <w:p w14:paraId="232B7083" w14:textId="77777777" w:rsidR="00E57EC9" w:rsidRDefault="00776CEA" w:rsidP="00E57EC9">
      <w:r w:rsidRPr="00034910">
        <w:t>Quoiqu</w:t>
      </w:r>
      <w:r w:rsidR="00E57EC9">
        <w:t>’</w:t>
      </w:r>
      <w:r w:rsidRPr="00034910">
        <w:t>elle en eût</w:t>
      </w:r>
      <w:r w:rsidR="00E57EC9">
        <w:t xml:space="preserve">, </w:t>
      </w:r>
      <w:proofErr w:type="spellStart"/>
      <w:r w:rsidRPr="00034910">
        <w:t>Nège</w:t>
      </w:r>
      <w:proofErr w:type="spellEnd"/>
      <w:r w:rsidRPr="00034910">
        <w:t xml:space="preserve"> demeura muette</w:t>
      </w:r>
      <w:r w:rsidR="00E57EC9">
        <w:t xml:space="preserve">. </w:t>
      </w:r>
      <w:r w:rsidRPr="00034910">
        <w:t>Le policier am</w:t>
      </w:r>
      <w:r w:rsidRPr="00034910">
        <w:t>a</w:t>
      </w:r>
      <w:r w:rsidRPr="00034910">
        <w:t>teur la troublait véritablement</w:t>
      </w:r>
      <w:r w:rsidR="00E57EC9">
        <w:t>.</w:t>
      </w:r>
    </w:p>
    <w:p w14:paraId="0308D9E7" w14:textId="77777777" w:rsidR="00E57EC9" w:rsidRDefault="00E57EC9" w:rsidP="00E57EC9">
      <w:r>
        <w:t>— </w:t>
      </w:r>
      <w:r w:rsidR="00776CEA" w:rsidRPr="00034910">
        <w:t>Étant donnée votre haute situation</w:t>
      </w:r>
      <w:r>
        <w:t xml:space="preserve">, </w:t>
      </w:r>
      <w:r w:rsidR="00776CEA" w:rsidRPr="00034910">
        <w:t>vos désirs sont des ordres pour tous les fonctionnaires de Moscou</w:t>
      </w:r>
      <w:r>
        <w:t>.</w:t>
      </w:r>
    </w:p>
    <w:p w14:paraId="50185DC8" w14:textId="77777777" w:rsidR="00E57EC9" w:rsidRDefault="00E57EC9" w:rsidP="00E57EC9">
      <w:r>
        <w:t>— </w:t>
      </w:r>
      <w:r w:rsidR="00776CEA" w:rsidRPr="00034910">
        <w:t>Oh</w:t>
      </w:r>
      <w:r>
        <w:t xml:space="preserve"> ! </w:t>
      </w:r>
      <w:r w:rsidR="00776CEA" w:rsidRPr="00034910">
        <w:t>cela peut s</w:t>
      </w:r>
      <w:r>
        <w:t>’</w:t>
      </w:r>
      <w:r w:rsidR="00776CEA" w:rsidRPr="00034910">
        <w:t>affirmer sans faire montre de grande p</w:t>
      </w:r>
      <w:r w:rsidR="00776CEA" w:rsidRPr="00034910">
        <w:t>é</w:t>
      </w:r>
      <w:r w:rsidR="00776CEA" w:rsidRPr="00034910">
        <w:t>nétration</w:t>
      </w:r>
      <w:r>
        <w:t>.</w:t>
      </w:r>
    </w:p>
    <w:p w14:paraId="19B794E0" w14:textId="77777777" w:rsidR="00E57EC9" w:rsidRDefault="00776CEA" w:rsidP="00E57EC9">
      <w:r w:rsidRPr="00034910">
        <w:t>Dick se prit à rire franchement</w:t>
      </w:r>
      <w:r w:rsidR="00E57EC9">
        <w:t>.</w:t>
      </w:r>
    </w:p>
    <w:p w14:paraId="7ED480DB" w14:textId="77777777" w:rsidR="00E57EC9" w:rsidRDefault="00E57EC9" w:rsidP="00E57EC9">
      <w:r>
        <w:t>— </w:t>
      </w:r>
      <w:r w:rsidR="00776CEA" w:rsidRPr="00034910">
        <w:t>À la bonne heure</w:t>
      </w:r>
      <w:r>
        <w:t xml:space="preserve">, </w:t>
      </w:r>
      <w:r w:rsidR="00776CEA" w:rsidRPr="00034910">
        <w:t>vous redevenez vous-même</w:t>
      </w:r>
      <w:r>
        <w:t xml:space="preserve">. </w:t>
      </w:r>
      <w:r w:rsidR="00776CEA" w:rsidRPr="00034910">
        <w:t>J</w:t>
      </w:r>
      <w:r>
        <w:t>’</w:t>
      </w:r>
      <w:r w:rsidR="00776CEA" w:rsidRPr="00034910">
        <w:t>en suis heureux</w:t>
      </w:r>
      <w:r>
        <w:t xml:space="preserve">, </w:t>
      </w:r>
      <w:r w:rsidR="00776CEA" w:rsidRPr="00034910">
        <w:t>car il me déplaisait de vous voir gênée devant moi</w:t>
      </w:r>
      <w:r>
        <w:t>.</w:t>
      </w:r>
    </w:p>
    <w:p w14:paraId="3D366E25" w14:textId="77777777" w:rsidR="00E57EC9" w:rsidRDefault="00776CEA" w:rsidP="00E57EC9">
      <w:r w:rsidRPr="00034910">
        <w:t>Ah</w:t>
      </w:r>
      <w:r w:rsidR="00E57EC9">
        <w:t xml:space="preserve"> ! </w:t>
      </w:r>
      <w:r w:rsidRPr="00034910">
        <w:t xml:space="preserve">ceux qui connaissaient </w:t>
      </w:r>
      <w:smartTag w:uri="urn:schemas-microsoft-com:office:smarttags" w:element="PersonName">
        <w:smartTagPr>
          <w:attr w:name="ProductID" w:val="la N￨ge"/>
        </w:smartTagPr>
        <w:r w:rsidRPr="00034910">
          <w:t xml:space="preserve">la </w:t>
        </w:r>
        <w:proofErr w:type="spellStart"/>
        <w:r w:rsidRPr="00034910">
          <w:t>Nège</w:t>
        </w:r>
      </w:smartTag>
      <w:proofErr w:type="spellEnd"/>
      <w:r w:rsidRPr="00034910">
        <w:t xml:space="preserve"> capricieuse et volo</w:t>
      </w:r>
      <w:r w:rsidRPr="00034910">
        <w:t>n</w:t>
      </w:r>
      <w:r w:rsidRPr="00034910">
        <w:t>taire eussent été bien surpris</w:t>
      </w:r>
      <w:r w:rsidR="00E57EC9">
        <w:t xml:space="preserve">. </w:t>
      </w:r>
      <w:r w:rsidRPr="00034910">
        <w:t>Elle accepta la phrase sans prote</w:t>
      </w:r>
      <w:r w:rsidRPr="00034910">
        <w:t>s</w:t>
      </w:r>
      <w:r w:rsidRPr="00034910">
        <w:t>ter</w:t>
      </w:r>
      <w:r w:rsidR="00E57EC9">
        <w:t xml:space="preserve">. </w:t>
      </w:r>
      <w:r w:rsidRPr="00034910">
        <w:t>Elle admettait donc qu</w:t>
      </w:r>
      <w:r w:rsidR="00E57EC9">
        <w:t>’</w:t>
      </w:r>
      <w:r w:rsidRPr="00034910">
        <w:t>un inconnu eût pu la troubler</w:t>
      </w:r>
      <w:r w:rsidR="00E57EC9">
        <w:t>.</w:t>
      </w:r>
    </w:p>
    <w:p w14:paraId="7B7D58EC" w14:textId="77777777" w:rsidR="00E57EC9" w:rsidRDefault="00776CEA" w:rsidP="00E57EC9">
      <w:r w:rsidRPr="00034910">
        <w:t>Et lui</w:t>
      </w:r>
      <w:r w:rsidR="00E57EC9">
        <w:t xml:space="preserve">, </w:t>
      </w:r>
      <w:r w:rsidRPr="00034910">
        <w:t>conscient de l</w:t>
      </w:r>
      <w:r w:rsidR="00E57EC9">
        <w:t>’</w:t>
      </w:r>
      <w:r w:rsidRPr="00034910">
        <w:t>influence qu</w:t>
      </w:r>
      <w:r w:rsidR="00E57EC9">
        <w:t>’</w:t>
      </w:r>
      <w:r w:rsidRPr="00034910">
        <w:t>il exerçait sur la gentille enfant</w:t>
      </w:r>
      <w:r w:rsidR="00E57EC9">
        <w:t xml:space="preserve">, </w:t>
      </w:r>
      <w:r w:rsidRPr="00034910">
        <w:t>reprit</w:t>
      </w:r>
      <w:r w:rsidR="00E57EC9">
        <w:t> :</w:t>
      </w:r>
    </w:p>
    <w:p w14:paraId="4F37FDDA" w14:textId="77777777" w:rsidR="00E57EC9" w:rsidRDefault="00E57EC9" w:rsidP="00E57EC9">
      <w:r>
        <w:t>— </w:t>
      </w:r>
      <w:r w:rsidR="00776CEA" w:rsidRPr="00034910">
        <w:t>Je voudrais que vous fussiez le trait d</w:t>
      </w:r>
      <w:r>
        <w:t>’</w:t>
      </w:r>
      <w:r w:rsidR="00776CEA" w:rsidRPr="00034910">
        <w:t>union entre moi et les victimes</w:t>
      </w:r>
      <w:r>
        <w:t>.</w:t>
      </w:r>
    </w:p>
    <w:p w14:paraId="066D93F5" w14:textId="77777777" w:rsidR="00E57EC9" w:rsidRDefault="00E57EC9" w:rsidP="00E57EC9">
      <w:r>
        <w:lastRenderedPageBreak/>
        <w:t>— </w:t>
      </w:r>
      <w:r w:rsidR="00776CEA" w:rsidRPr="00034910">
        <w:t>Les victimes</w:t>
      </w:r>
      <w:r>
        <w:t xml:space="preserve"> ? </w:t>
      </w:r>
      <w:r w:rsidR="00776CEA" w:rsidRPr="00034910">
        <w:t>redit-elle avec un étonnement</w:t>
      </w:r>
      <w:r>
        <w:t xml:space="preserve">, </w:t>
      </w:r>
      <w:r w:rsidR="00776CEA" w:rsidRPr="00034910">
        <w:t>il y a donc des victimes</w:t>
      </w:r>
      <w:r>
        <w:t> ?</w:t>
      </w:r>
    </w:p>
    <w:p w14:paraId="6F195BF7" w14:textId="3C17FCE3" w:rsidR="00E57EC9" w:rsidRDefault="00E57EC9" w:rsidP="00E57EC9">
      <w:r>
        <w:t>— </w:t>
      </w:r>
      <w:r w:rsidR="00776CEA" w:rsidRPr="00034910">
        <w:t>Deux</w:t>
      </w:r>
      <w:r>
        <w:t> : M. </w:t>
      </w:r>
      <w:r w:rsidR="00776CEA" w:rsidRPr="00034910">
        <w:t xml:space="preserve">et </w:t>
      </w:r>
      <w:r>
        <w:t>M</w:t>
      </w:r>
      <w:r w:rsidRPr="00E57EC9">
        <w:rPr>
          <w:vertAlign w:val="superscript"/>
        </w:rPr>
        <w:t>lle</w:t>
      </w:r>
      <w:r>
        <w:t> </w:t>
      </w:r>
      <w:r w:rsidR="00776CEA" w:rsidRPr="00034910">
        <w:t>Defrance</w:t>
      </w:r>
      <w:r>
        <w:t>.</w:t>
      </w:r>
    </w:p>
    <w:p w14:paraId="41A00417" w14:textId="77777777" w:rsidR="00E57EC9" w:rsidRDefault="00E57EC9" w:rsidP="00E57EC9">
      <w:r>
        <w:t>— </w:t>
      </w:r>
      <w:r w:rsidR="00776CEA" w:rsidRPr="00034910">
        <w:t>Les voleurs</w:t>
      </w:r>
      <w:r>
        <w:t> !</w:t>
      </w:r>
    </w:p>
    <w:p w14:paraId="00E7AF74" w14:textId="77777777" w:rsidR="00E57EC9" w:rsidRDefault="00E57EC9" w:rsidP="00E57EC9">
      <w:r>
        <w:t>— </w:t>
      </w:r>
      <w:r w:rsidR="00776CEA" w:rsidRPr="00034910">
        <w:t>Non pas les voleurs</w:t>
      </w:r>
      <w:r>
        <w:t xml:space="preserve">, </w:t>
      </w:r>
      <w:r w:rsidR="00776CEA" w:rsidRPr="00034910">
        <w:t>Mademoiselle</w:t>
      </w:r>
      <w:r>
        <w:t xml:space="preserve">, </w:t>
      </w:r>
      <w:r w:rsidR="00776CEA" w:rsidRPr="00034910">
        <w:t>mais les prisonniers des voleurs</w:t>
      </w:r>
      <w:r>
        <w:t xml:space="preserve">. </w:t>
      </w:r>
      <w:r w:rsidR="00776CEA" w:rsidRPr="00034910">
        <w:t>Des innocents qui seront envoyés en Sibérie</w:t>
      </w:r>
      <w:r>
        <w:t xml:space="preserve">, </w:t>
      </w:r>
      <w:r w:rsidR="00776CEA" w:rsidRPr="00034910">
        <w:t>si vous ne m</w:t>
      </w:r>
      <w:r>
        <w:t>’</w:t>
      </w:r>
      <w:r w:rsidR="00776CEA" w:rsidRPr="00034910">
        <w:t>aidez pas</w:t>
      </w:r>
      <w:r>
        <w:t xml:space="preserve">, </w:t>
      </w:r>
      <w:r w:rsidR="00776CEA" w:rsidRPr="00034910">
        <w:t>tandis que</w:t>
      </w:r>
      <w:r>
        <w:t xml:space="preserve">, </w:t>
      </w:r>
      <w:r w:rsidR="00776CEA" w:rsidRPr="00034910">
        <w:t>loin d</w:t>
      </w:r>
      <w:r>
        <w:t>’</w:t>
      </w:r>
      <w:r w:rsidR="00776CEA" w:rsidRPr="00034910">
        <w:t>ici</w:t>
      </w:r>
      <w:r>
        <w:t xml:space="preserve">, </w:t>
      </w:r>
      <w:r w:rsidR="00776CEA" w:rsidRPr="00034910">
        <w:t>je m</w:t>
      </w:r>
      <w:r>
        <w:t>’</w:t>
      </w:r>
      <w:r w:rsidR="00776CEA" w:rsidRPr="00034910">
        <w:t>acharnerai à déma</w:t>
      </w:r>
      <w:r w:rsidR="00776CEA" w:rsidRPr="00034910">
        <w:t>s</w:t>
      </w:r>
      <w:r w:rsidR="00776CEA" w:rsidRPr="00034910">
        <w:t>quer les coupables</w:t>
      </w:r>
      <w:r>
        <w:t>.</w:t>
      </w:r>
    </w:p>
    <w:p w14:paraId="3D5FFD30" w14:textId="77777777" w:rsidR="00E57EC9" w:rsidRDefault="00776CEA" w:rsidP="00E57EC9">
      <w:r w:rsidRPr="00034910">
        <w:t>Elle le regardait</w:t>
      </w:r>
      <w:r w:rsidR="00E57EC9">
        <w:t xml:space="preserve">, </w:t>
      </w:r>
      <w:r w:rsidRPr="00034910">
        <w:t>stupéfaite et enchantée au fond</w:t>
      </w:r>
      <w:r w:rsidR="00E57EC9">
        <w:t xml:space="preserve">. </w:t>
      </w:r>
      <w:r w:rsidRPr="00034910">
        <w:t>L</w:t>
      </w:r>
      <w:r w:rsidR="00E57EC9">
        <w:t>’</w:t>
      </w:r>
      <w:r w:rsidRPr="00034910">
        <w:t>affaire prenait des proportions gigantesques</w:t>
      </w:r>
      <w:r w:rsidR="00E57EC9">
        <w:t xml:space="preserve">, </w:t>
      </w:r>
      <w:r w:rsidRPr="00034910">
        <w:t>inattendues</w:t>
      </w:r>
      <w:r w:rsidR="00E57EC9">
        <w:t xml:space="preserve">. </w:t>
      </w:r>
      <w:r w:rsidRPr="00034910">
        <w:t>Et</w:t>
      </w:r>
      <w:r w:rsidR="00E57EC9">
        <w:t xml:space="preserve">, </w:t>
      </w:r>
      <w:r w:rsidRPr="00034910">
        <w:t>chose curieuse</w:t>
      </w:r>
      <w:r w:rsidR="00E57EC9">
        <w:t xml:space="preserve">, </w:t>
      </w:r>
      <w:r w:rsidRPr="00034910">
        <w:t>elle ne mettait pas un instant en doute les affirmations de son interlocuteur</w:t>
      </w:r>
      <w:r w:rsidR="00E57EC9">
        <w:t xml:space="preserve">. </w:t>
      </w:r>
      <w:r w:rsidRPr="00034910">
        <w:t>Bien plus</w:t>
      </w:r>
      <w:r w:rsidR="00E57EC9">
        <w:t xml:space="preserve">, </w:t>
      </w:r>
      <w:r w:rsidRPr="00034910">
        <w:t>elle lui tendit la main</w:t>
      </w:r>
      <w:r w:rsidR="00E57EC9">
        <w:t xml:space="preserve">, </w:t>
      </w:r>
      <w:r w:rsidRPr="00034910">
        <w:t>d</w:t>
      </w:r>
      <w:r w:rsidR="00E57EC9">
        <w:t>’</w:t>
      </w:r>
      <w:r w:rsidRPr="00034910">
        <w:t>un geste instinctif et charmant</w:t>
      </w:r>
      <w:r w:rsidR="00E57EC9">
        <w:t> :</w:t>
      </w:r>
    </w:p>
    <w:p w14:paraId="3A2E303A" w14:textId="77777777" w:rsidR="00E57EC9" w:rsidRDefault="00E57EC9" w:rsidP="00E57EC9">
      <w:r>
        <w:t>— </w:t>
      </w:r>
      <w:r w:rsidR="00776CEA" w:rsidRPr="00034910">
        <w:t>Je vous aiderai</w:t>
      </w:r>
      <w:r>
        <w:t xml:space="preserve">. </w:t>
      </w:r>
      <w:r w:rsidR="00776CEA" w:rsidRPr="00034910">
        <w:t>Que faut-il faire</w:t>
      </w:r>
      <w:r>
        <w:t> ?</w:t>
      </w:r>
    </w:p>
    <w:p w14:paraId="3B97554D" w14:textId="2A51FFF9" w:rsidR="00E57EC9" w:rsidRDefault="00E57EC9" w:rsidP="00E57EC9">
      <w:r>
        <w:t>— </w:t>
      </w:r>
      <w:r w:rsidR="00776CEA" w:rsidRPr="00034910">
        <w:t>Exprimer deux désirs au magistrat chargé de l</w:t>
      </w:r>
      <w:r>
        <w:t>’</w:t>
      </w:r>
      <w:r w:rsidR="00776CEA" w:rsidRPr="00034910">
        <w:t>instruction</w:t>
      </w:r>
      <w:r>
        <w:t xml:space="preserve">. </w:t>
      </w:r>
      <w:r w:rsidR="00776CEA" w:rsidRPr="00034910">
        <w:t>Primo</w:t>
      </w:r>
      <w:r>
        <w:t xml:space="preserve"> : </w:t>
      </w:r>
      <w:r w:rsidR="00776CEA" w:rsidRPr="00034910">
        <w:t>Larmette</w:t>
      </w:r>
      <w:r>
        <w:t xml:space="preserve">, </w:t>
      </w:r>
      <w:r w:rsidR="00776CEA" w:rsidRPr="00034910">
        <w:t>reconnu innocent</w:t>
      </w:r>
      <w:r>
        <w:t xml:space="preserve">, </w:t>
      </w:r>
      <w:r w:rsidR="00776CEA" w:rsidRPr="00034910">
        <w:t>ne devra être remis en liberté que sous trois jours</w:t>
      </w:r>
      <w:r>
        <w:t xml:space="preserve">. </w:t>
      </w:r>
      <w:r w:rsidR="00776CEA" w:rsidRPr="00034910">
        <w:t>Secundo</w:t>
      </w:r>
      <w:r>
        <w:t xml:space="preserve"> : </w:t>
      </w:r>
      <w:r w:rsidR="00776CEA" w:rsidRPr="00034910">
        <w:t>Vous souhait</w:t>
      </w:r>
      <w:r w:rsidR="00776CEA" w:rsidRPr="00034910">
        <w:t>e</w:t>
      </w:r>
      <w:r w:rsidR="00776CEA" w:rsidRPr="00034910">
        <w:t>rez voir les prisonniers</w:t>
      </w:r>
      <w:r>
        <w:t>, M. </w:t>
      </w:r>
      <w:r w:rsidR="00776CEA" w:rsidRPr="00034910">
        <w:t xml:space="preserve">et </w:t>
      </w:r>
      <w:r>
        <w:t>M</w:t>
      </w:r>
      <w:r w:rsidRPr="00E57EC9">
        <w:rPr>
          <w:vertAlign w:val="superscript"/>
        </w:rPr>
        <w:t>lle</w:t>
      </w:r>
      <w:r>
        <w:t> </w:t>
      </w:r>
      <w:r w:rsidR="00776CEA" w:rsidRPr="00034910">
        <w:t>Defrance</w:t>
      </w:r>
      <w:r>
        <w:t xml:space="preserve">, </w:t>
      </w:r>
      <w:r w:rsidR="00776CEA" w:rsidRPr="00034910">
        <w:t>dans leur prison</w:t>
      </w:r>
      <w:r>
        <w:t xml:space="preserve">, </w:t>
      </w:r>
      <w:r w:rsidR="00776CEA" w:rsidRPr="00034910">
        <w:t>chaque jour</w:t>
      </w:r>
      <w:r>
        <w:t xml:space="preserve">. </w:t>
      </w:r>
      <w:r w:rsidR="00776CEA" w:rsidRPr="00034910">
        <w:t>Afin de vous éviter le voisinage des criminels e</w:t>
      </w:r>
      <w:r w:rsidR="00776CEA" w:rsidRPr="00034910">
        <w:t>n</w:t>
      </w:r>
      <w:r w:rsidR="00776CEA" w:rsidRPr="00034910">
        <w:t>tassés dans les geôles russes</w:t>
      </w:r>
      <w:r>
        <w:t xml:space="preserve">, </w:t>
      </w:r>
      <w:r w:rsidR="00776CEA" w:rsidRPr="00034910">
        <w:t>ceux dont je parle seront certa</w:t>
      </w:r>
      <w:r w:rsidR="00776CEA" w:rsidRPr="00034910">
        <w:t>i</w:t>
      </w:r>
      <w:r w:rsidR="00776CEA" w:rsidRPr="00034910">
        <w:t xml:space="preserve">nement internés dans une </w:t>
      </w:r>
      <w:proofErr w:type="spellStart"/>
      <w:r w:rsidR="00776CEA" w:rsidRPr="00034910">
        <w:rPr>
          <w:i/>
          <w:iCs/>
        </w:rPr>
        <w:t>roubla</w:t>
      </w:r>
      <w:proofErr w:type="spellEnd"/>
      <w:r>
        <w:rPr>
          <w:i/>
          <w:iCs/>
        </w:rPr>
        <w:t xml:space="preserve">, </w:t>
      </w:r>
      <w:r w:rsidR="00776CEA" w:rsidRPr="00034910">
        <w:t>c</w:t>
      </w:r>
      <w:r>
        <w:t>’</w:t>
      </w:r>
      <w:r w:rsidR="00776CEA" w:rsidRPr="00034910">
        <w:t>est-à-dire dans une salle spéciale où ils n</w:t>
      </w:r>
      <w:r>
        <w:t>’</w:t>
      </w:r>
      <w:r w:rsidR="00776CEA" w:rsidRPr="00034910">
        <w:t>auront pas de compagnons</w:t>
      </w:r>
      <w:r>
        <w:t>.</w:t>
      </w:r>
    </w:p>
    <w:p w14:paraId="7F163F33" w14:textId="77777777" w:rsidR="00E57EC9" w:rsidRDefault="00E57EC9" w:rsidP="00E57EC9">
      <w:r>
        <w:t>— </w:t>
      </w:r>
      <w:r w:rsidR="00776CEA" w:rsidRPr="00034910">
        <w:t>Je le demanderai</w:t>
      </w:r>
      <w:r>
        <w:t xml:space="preserve">, </w:t>
      </w:r>
      <w:r w:rsidR="00776CEA" w:rsidRPr="00034910">
        <w:t>fit-elle simplement</w:t>
      </w:r>
      <w:r>
        <w:t>.</w:t>
      </w:r>
    </w:p>
    <w:p w14:paraId="359F3DD7" w14:textId="77777777" w:rsidR="00E57EC9" w:rsidRDefault="00776CEA" w:rsidP="00E57EC9">
      <w:r w:rsidRPr="00034910">
        <w:t xml:space="preserve">Dick </w:t>
      </w:r>
      <w:proofErr w:type="spellStart"/>
      <w:r w:rsidRPr="00034910">
        <w:t>Fann</w:t>
      </w:r>
      <w:proofErr w:type="spellEnd"/>
      <w:r w:rsidRPr="00034910">
        <w:t xml:space="preserve"> s</w:t>
      </w:r>
      <w:r w:rsidR="00E57EC9">
        <w:t>’</w:t>
      </w:r>
      <w:r w:rsidRPr="00034910">
        <w:t>inclina</w:t>
      </w:r>
      <w:r w:rsidR="00E57EC9">
        <w:t>.</w:t>
      </w:r>
    </w:p>
    <w:p w14:paraId="56969990" w14:textId="77777777" w:rsidR="00E57EC9" w:rsidRDefault="00E57EC9" w:rsidP="00E57EC9">
      <w:r>
        <w:t>— </w:t>
      </w:r>
      <w:r w:rsidR="00776CEA" w:rsidRPr="00034910">
        <w:t>Vous êtes tout à fait résolue</w:t>
      </w:r>
      <w:r>
        <w:t> ?</w:t>
      </w:r>
    </w:p>
    <w:p w14:paraId="64A5E624" w14:textId="77777777" w:rsidR="00E57EC9" w:rsidRDefault="00E57EC9" w:rsidP="00E57EC9">
      <w:r>
        <w:t>— </w:t>
      </w:r>
      <w:r w:rsidR="00776CEA" w:rsidRPr="00034910">
        <w:t>Oh</w:t>
      </w:r>
      <w:r>
        <w:t xml:space="preserve"> ! </w:t>
      </w:r>
      <w:r w:rsidR="00776CEA" w:rsidRPr="00034910">
        <w:t>fit-elle</w:t>
      </w:r>
      <w:r>
        <w:t xml:space="preserve">, </w:t>
      </w:r>
      <w:r w:rsidR="00776CEA" w:rsidRPr="00034910">
        <w:t>absolument</w:t>
      </w:r>
      <w:r>
        <w:t>.</w:t>
      </w:r>
    </w:p>
    <w:p w14:paraId="4355EB0C" w14:textId="77777777" w:rsidR="00E57EC9" w:rsidRDefault="00E57EC9" w:rsidP="00E57EC9">
      <w:r>
        <w:lastRenderedPageBreak/>
        <w:t>— </w:t>
      </w:r>
      <w:r w:rsidR="00776CEA" w:rsidRPr="00034910">
        <w:t>Et si je vous demandais de recevoir des télégrammes e</w:t>
      </w:r>
      <w:r w:rsidR="00776CEA" w:rsidRPr="00034910">
        <w:t>n</w:t>
      </w:r>
      <w:r w:rsidR="00776CEA" w:rsidRPr="00034910">
        <w:t>voyés par moi</w:t>
      </w:r>
      <w:r>
        <w:t xml:space="preserve">, </w:t>
      </w:r>
      <w:r w:rsidR="00776CEA" w:rsidRPr="00034910">
        <w:t>télégrammes qui vous mettraient au courant de mes démarches</w:t>
      </w:r>
      <w:r>
        <w:t xml:space="preserve">, </w:t>
      </w:r>
      <w:r w:rsidR="00776CEA" w:rsidRPr="00034910">
        <w:t xml:space="preserve">et que vous communiqueriez sans doute à </w:t>
      </w:r>
      <w:proofErr w:type="spellStart"/>
      <w:r w:rsidR="00776CEA" w:rsidRPr="00034910">
        <w:t>Fle</w:t>
      </w:r>
      <w:r w:rsidR="00776CEA" w:rsidRPr="00034910">
        <w:t>u</w:t>
      </w:r>
      <w:r w:rsidR="00776CEA" w:rsidRPr="00034910">
        <w:t>riane</w:t>
      </w:r>
      <w:proofErr w:type="spellEnd"/>
      <w:r>
        <w:t xml:space="preserve">, </w:t>
      </w:r>
      <w:r w:rsidR="00776CEA" w:rsidRPr="00034910">
        <w:t>car vous l</w:t>
      </w:r>
      <w:r>
        <w:t>’</w:t>
      </w:r>
      <w:r w:rsidR="00776CEA" w:rsidRPr="00034910">
        <w:t>aimerez</w:t>
      </w:r>
      <w:r>
        <w:t xml:space="preserve">, </w:t>
      </w:r>
      <w:r w:rsidR="00776CEA" w:rsidRPr="00034910">
        <w:t>la pauvre enfant</w:t>
      </w:r>
      <w:r>
        <w:t> ?</w:t>
      </w:r>
    </w:p>
    <w:p w14:paraId="4046CCF2" w14:textId="77777777" w:rsidR="00E57EC9" w:rsidRDefault="00E57EC9" w:rsidP="00E57EC9">
      <w:r>
        <w:t>— </w:t>
      </w:r>
      <w:r w:rsidR="00776CEA" w:rsidRPr="00034910">
        <w:t>Je répondrais</w:t>
      </w:r>
      <w:r>
        <w:t xml:space="preserve"> : </w:t>
      </w:r>
      <w:r w:rsidR="00776CEA" w:rsidRPr="00034910">
        <w:t>avec plaisir</w:t>
      </w:r>
      <w:r>
        <w:t>.</w:t>
      </w:r>
    </w:p>
    <w:p w14:paraId="378CC6C2" w14:textId="77777777" w:rsidR="00E57EC9" w:rsidRDefault="00776CEA" w:rsidP="00E57EC9">
      <w:r w:rsidRPr="00034910">
        <w:t>Puis</w:t>
      </w:r>
      <w:r w:rsidR="00E57EC9">
        <w:t xml:space="preserve">, </w:t>
      </w:r>
      <w:r w:rsidRPr="00034910">
        <w:t>comme éprouvant le besoin d</w:t>
      </w:r>
      <w:r w:rsidR="00E57EC9">
        <w:t>’</w:t>
      </w:r>
      <w:r w:rsidRPr="00034910">
        <w:t>expliquer cette expa</w:t>
      </w:r>
      <w:r w:rsidRPr="00034910">
        <w:t>n</w:t>
      </w:r>
      <w:r w:rsidRPr="00034910">
        <w:t>sion si contraire aux principes d</w:t>
      </w:r>
      <w:r w:rsidR="00E57EC9">
        <w:t>’</w:t>
      </w:r>
      <w:r w:rsidRPr="00034910">
        <w:t>éducation que l</w:t>
      </w:r>
      <w:r w:rsidR="00E57EC9">
        <w:t>’</w:t>
      </w:r>
      <w:r w:rsidRPr="00034910">
        <w:t xml:space="preserve">institut dirigé par </w:t>
      </w:r>
      <w:proofErr w:type="spellStart"/>
      <w:r w:rsidRPr="00034910">
        <w:t>Argata</w:t>
      </w:r>
      <w:proofErr w:type="spellEnd"/>
      <w:r w:rsidRPr="00034910">
        <w:t xml:space="preserve"> </w:t>
      </w:r>
      <w:proofErr w:type="spellStart"/>
      <w:r w:rsidRPr="00034910">
        <w:t>Gratamoff</w:t>
      </w:r>
      <w:proofErr w:type="spellEnd"/>
      <w:r w:rsidRPr="00034910">
        <w:t xml:space="preserve"> dispense aux jeunes Barines confiées à ses soins</w:t>
      </w:r>
      <w:r w:rsidR="00E57EC9">
        <w:t xml:space="preserve">, </w:t>
      </w:r>
      <w:r w:rsidRPr="00034910">
        <w:t>elle murmura</w:t>
      </w:r>
      <w:r w:rsidR="00E57EC9">
        <w:t xml:space="preserve">, </w:t>
      </w:r>
      <w:r w:rsidRPr="00034910">
        <w:t>tandis qu</w:t>
      </w:r>
      <w:r w:rsidR="00E57EC9">
        <w:t>’</w:t>
      </w:r>
      <w:r w:rsidRPr="00034910">
        <w:t>une légère rougeur montait à ses joues</w:t>
      </w:r>
      <w:r w:rsidR="00E57EC9">
        <w:t> :</w:t>
      </w:r>
    </w:p>
    <w:p w14:paraId="78112718" w14:textId="77777777" w:rsidR="00E57EC9" w:rsidRDefault="00E57EC9" w:rsidP="00E57EC9">
      <w:r>
        <w:t>— </w:t>
      </w:r>
      <w:r w:rsidR="00776CEA" w:rsidRPr="00034910">
        <w:t>Je ne sais comment exprimer cela</w:t>
      </w:r>
      <w:r>
        <w:t xml:space="preserve">. </w:t>
      </w:r>
      <w:r w:rsidR="00776CEA" w:rsidRPr="00034910">
        <w:t>Je ne vous ai jamais rencontré avant cet instant</w:t>
      </w:r>
      <w:r>
        <w:t xml:space="preserve">. </w:t>
      </w:r>
      <w:r w:rsidR="00776CEA" w:rsidRPr="00034910">
        <w:t>Et pourtant j</w:t>
      </w:r>
      <w:r>
        <w:t>’</w:t>
      </w:r>
      <w:r w:rsidR="00776CEA" w:rsidRPr="00034910">
        <w:t>ai en vous la confiance que m</w:t>
      </w:r>
      <w:r>
        <w:t>’</w:t>
      </w:r>
      <w:r w:rsidR="00776CEA" w:rsidRPr="00034910">
        <w:t>inspirerait un vieil ami</w:t>
      </w:r>
      <w:r>
        <w:t>.</w:t>
      </w:r>
    </w:p>
    <w:p w14:paraId="6EF8C741" w14:textId="77777777" w:rsidR="00E57EC9" w:rsidRDefault="00E57EC9" w:rsidP="00E57EC9">
      <w:r>
        <w:t>— </w:t>
      </w:r>
      <w:r w:rsidR="00776CEA" w:rsidRPr="00034910">
        <w:t>Il est un moyen de vieillir une amitié</w:t>
      </w:r>
      <w:r>
        <w:t xml:space="preserve">, </w:t>
      </w:r>
      <w:r w:rsidR="00776CEA" w:rsidRPr="00034910">
        <w:t>Mademoiselle</w:t>
      </w:r>
      <w:r>
        <w:t xml:space="preserve">, </w:t>
      </w:r>
      <w:r w:rsidR="00776CEA" w:rsidRPr="00034910">
        <w:t>prononça lentement le détective</w:t>
      </w:r>
      <w:r>
        <w:t xml:space="preserve">, </w:t>
      </w:r>
      <w:r w:rsidR="00776CEA" w:rsidRPr="00034910">
        <w:t>c</w:t>
      </w:r>
      <w:r>
        <w:t>’</w:t>
      </w:r>
      <w:r w:rsidR="00776CEA" w:rsidRPr="00034910">
        <w:t>est de faire lire sa vie à ceux dont la confiance touche et honore</w:t>
      </w:r>
      <w:r>
        <w:t>.</w:t>
      </w:r>
    </w:p>
    <w:p w14:paraId="16AAF7E3" w14:textId="77777777" w:rsidR="00E57EC9" w:rsidRDefault="00776CEA" w:rsidP="00E57EC9">
      <w:r w:rsidRPr="00034910">
        <w:t>Et désignant un siège</w:t>
      </w:r>
      <w:r w:rsidR="00E57EC9">
        <w:t> :</w:t>
      </w:r>
    </w:p>
    <w:p w14:paraId="3906EC6C" w14:textId="77777777" w:rsidR="00E57EC9" w:rsidRDefault="00E57EC9" w:rsidP="00E57EC9">
      <w:r>
        <w:t>— </w:t>
      </w:r>
      <w:proofErr w:type="spellStart"/>
      <w:r w:rsidR="00776CEA" w:rsidRPr="00034910">
        <w:t>Veuillez vous</w:t>
      </w:r>
      <w:proofErr w:type="spellEnd"/>
      <w:r w:rsidR="00776CEA" w:rsidRPr="00034910">
        <w:t xml:space="preserve"> asseoir</w:t>
      </w:r>
      <w:r>
        <w:t xml:space="preserve">, </w:t>
      </w:r>
      <w:r w:rsidR="00776CEA" w:rsidRPr="00034910">
        <w:t>je vous</w:t>
      </w:r>
      <w:r w:rsidR="00776CEA" w:rsidRPr="00034910">
        <w:rPr>
          <w:szCs w:val="32"/>
        </w:rPr>
        <w:t xml:space="preserve"> </w:t>
      </w:r>
      <w:r w:rsidR="00776CEA" w:rsidRPr="00034910">
        <w:t>en prie</w:t>
      </w:r>
      <w:r>
        <w:t xml:space="preserve">. </w:t>
      </w:r>
      <w:r w:rsidR="00776CEA" w:rsidRPr="00034910">
        <w:t>J</w:t>
      </w:r>
      <w:r>
        <w:t>’</w:t>
      </w:r>
      <w:r w:rsidR="00776CEA" w:rsidRPr="00034910">
        <w:t>ai une longue hi</w:t>
      </w:r>
      <w:r w:rsidR="00776CEA" w:rsidRPr="00034910">
        <w:t>s</w:t>
      </w:r>
      <w:r w:rsidR="00776CEA" w:rsidRPr="00034910">
        <w:t>toire à vous raconter</w:t>
      </w:r>
      <w:r>
        <w:t>.</w:t>
      </w:r>
    </w:p>
    <w:p w14:paraId="36E5C662" w14:textId="77777777" w:rsidR="00E57EC9" w:rsidRDefault="00776CEA" w:rsidP="00E57EC9">
      <w:r w:rsidRPr="00034910">
        <w:t>Puis</w:t>
      </w:r>
      <w:r w:rsidR="00E57EC9">
        <w:t xml:space="preserve">, </w:t>
      </w:r>
      <w:r w:rsidRPr="00034910">
        <w:t>la jeune fille ayant obéi</w:t>
      </w:r>
      <w:r w:rsidR="00E57EC9">
        <w:t xml:space="preserve">, </w:t>
      </w:r>
      <w:r w:rsidRPr="00034910">
        <w:t>il demeura debout</w:t>
      </w:r>
      <w:r w:rsidR="00E57EC9">
        <w:t>.</w:t>
      </w:r>
    </w:p>
    <w:p w14:paraId="7F6D39DA" w14:textId="77777777" w:rsidR="00E57EC9" w:rsidRDefault="00E57EC9" w:rsidP="00E57EC9">
      <w:r>
        <w:t>— </w:t>
      </w:r>
      <w:r w:rsidR="00776CEA" w:rsidRPr="00034910">
        <w:t>Mademoiselle</w:t>
      </w:r>
      <w:r>
        <w:t xml:space="preserve">, </w:t>
      </w:r>
      <w:r w:rsidR="00776CEA" w:rsidRPr="00034910">
        <w:t>voici qui justifiera la confiance que vous m</w:t>
      </w:r>
      <w:r>
        <w:t>’</w:t>
      </w:r>
      <w:r w:rsidR="00776CEA" w:rsidRPr="00034910">
        <w:t>avez accordée avant de savoir comment j</w:t>
      </w:r>
      <w:r>
        <w:t>’</w:t>
      </w:r>
      <w:r w:rsidR="00776CEA" w:rsidRPr="00034910">
        <w:t>espérais m</w:t>
      </w:r>
      <w:r>
        <w:t>’</w:t>
      </w:r>
      <w:r w:rsidR="00776CEA" w:rsidRPr="00034910">
        <w:t>en re</w:t>
      </w:r>
      <w:r w:rsidR="00776CEA" w:rsidRPr="00034910">
        <w:t>n</w:t>
      </w:r>
      <w:r w:rsidR="00776CEA" w:rsidRPr="00034910">
        <w:t>dre digne</w:t>
      </w:r>
      <w:r>
        <w:t>.</w:t>
      </w:r>
    </w:p>
    <w:p w14:paraId="7905D98F" w14:textId="77777777" w:rsidR="00E57EC9" w:rsidRDefault="00776CEA" w:rsidP="00E57EC9">
      <w:r w:rsidRPr="00034910">
        <w:t>En phrases rapides</w:t>
      </w:r>
      <w:r w:rsidR="00E57EC9">
        <w:t xml:space="preserve">, </w:t>
      </w:r>
      <w:r w:rsidRPr="00034910">
        <w:t>il retraça les divers incidents de sa lutte contre Larmette</w:t>
      </w:r>
      <w:r w:rsidR="00E57EC9">
        <w:t>.</w:t>
      </w:r>
    </w:p>
    <w:p w14:paraId="50D49F91" w14:textId="77777777" w:rsidR="00E57EC9" w:rsidRDefault="00776CEA" w:rsidP="00E57EC9">
      <w:r w:rsidRPr="00034910">
        <w:t>Quand il eut fini</w:t>
      </w:r>
      <w:r w:rsidR="00E57EC9">
        <w:t xml:space="preserve">, </w:t>
      </w:r>
      <w:r w:rsidRPr="00034910">
        <w:t>il la regarda fixement attendant qu</w:t>
      </w:r>
      <w:r w:rsidR="00E57EC9">
        <w:t>’</w:t>
      </w:r>
      <w:r w:rsidRPr="00034910">
        <w:t>elle parlât</w:t>
      </w:r>
      <w:r w:rsidR="00E57EC9">
        <w:t>.</w:t>
      </w:r>
    </w:p>
    <w:p w14:paraId="2AF9293F" w14:textId="77777777" w:rsidR="00E57EC9" w:rsidRDefault="00776CEA" w:rsidP="00E57EC9">
      <w:r w:rsidRPr="00034910">
        <w:lastRenderedPageBreak/>
        <w:t>Il n</w:t>
      </w:r>
      <w:r w:rsidR="00E57EC9">
        <w:t>’</w:t>
      </w:r>
      <w:r w:rsidRPr="00034910">
        <w:t>attendit pas longtemps</w:t>
      </w:r>
      <w:r w:rsidR="00E57EC9">
        <w:t xml:space="preserve">. </w:t>
      </w:r>
      <w:proofErr w:type="spellStart"/>
      <w:r w:rsidRPr="00034910">
        <w:t>Nège</w:t>
      </w:r>
      <w:proofErr w:type="spellEnd"/>
      <w:r w:rsidRPr="00034910">
        <w:t xml:space="preserve"> se leva</w:t>
      </w:r>
      <w:r w:rsidR="00E57EC9">
        <w:t xml:space="preserve">, </w:t>
      </w:r>
      <w:r w:rsidRPr="00034910">
        <w:t>vint à lui</w:t>
      </w:r>
      <w:r w:rsidR="00E57EC9">
        <w:t xml:space="preserve">, </w:t>
      </w:r>
      <w:r w:rsidRPr="00034910">
        <w:t>lui prit les deux mains</w:t>
      </w:r>
      <w:r w:rsidR="00E57EC9">
        <w:t xml:space="preserve">, </w:t>
      </w:r>
      <w:r w:rsidRPr="00034910">
        <w:t>et d</w:t>
      </w:r>
      <w:r w:rsidR="00E57EC9">
        <w:t>’</w:t>
      </w:r>
      <w:r w:rsidRPr="00034910">
        <w:t>une voix où vibrait une profonde émotion</w:t>
      </w:r>
      <w:r w:rsidR="00E57EC9">
        <w:t> :</w:t>
      </w:r>
    </w:p>
    <w:p w14:paraId="0677A307" w14:textId="77AE9522" w:rsidR="00E57EC9" w:rsidRDefault="00E57EC9" w:rsidP="00E57EC9">
      <w:r>
        <w:t>— </w:t>
      </w:r>
      <w:r w:rsidR="00776CEA" w:rsidRPr="00034910">
        <w:t xml:space="preserve">Monsieur Dick </w:t>
      </w:r>
      <w:proofErr w:type="spellStart"/>
      <w:r w:rsidR="00776CEA" w:rsidRPr="00034910">
        <w:t>Fann</w:t>
      </w:r>
      <w:proofErr w:type="spellEnd"/>
      <w:r>
        <w:t xml:space="preserve">, </w:t>
      </w:r>
      <w:r w:rsidR="00776CEA" w:rsidRPr="00034910">
        <w:t>dit-elle</w:t>
      </w:r>
      <w:r>
        <w:t xml:space="preserve">, </w:t>
      </w:r>
      <w:r w:rsidR="00776CEA" w:rsidRPr="00034910">
        <w:t>vous êtes un homme d</w:t>
      </w:r>
      <w:r>
        <w:t>’</w:t>
      </w:r>
      <w:r w:rsidR="00776CEA" w:rsidRPr="00034910">
        <w:t>un grand cœur</w:t>
      </w:r>
      <w:r>
        <w:t xml:space="preserve">. </w:t>
      </w:r>
      <w:r w:rsidR="00776CEA" w:rsidRPr="00034910">
        <w:t>Je suis honorée</w:t>
      </w:r>
      <w:r>
        <w:t xml:space="preserve">, </w:t>
      </w:r>
      <w:r w:rsidR="00776CEA" w:rsidRPr="00034910">
        <w:t>oui</w:t>
      </w:r>
      <w:r>
        <w:t xml:space="preserve">, </w:t>
      </w:r>
      <w:r w:rsidR="00776CEA" w:rsidRPr="00034910">
        <w:t>honorée d</w:t>
      </w:r>
      <w:r>
        <w:t>’</w:t>
      </w:r>
      <w:r w:rsidR="00776CEA" w:rsidRPr="00034910">
        <w:t>avoir pu vous par</w:t>
      </w:r>
      <w:r w:rsidR="00776CEA" w:rsidRPr="00034910">
        <w:t>a</w:t>
      </w:r>
      <w:r w:rsidR="00776CEA" w:rsidRPr="00034910">
        <w:t>ître une alliée digne de remarque</w:t>
      </w:r>
      <w:r>
        <w:t xml:space="preserve">. </w:t>
      </w:r>
      <w:r w:rsidR="00776CEA" w:rsidRPr="00034910">
        <w:t>Partez sans crainte</w:t>
      </w:r>
      <w:r>
        <w:t xml:space="preserve">. </w:t>
      </w:r>
      <w:r w:rsidR="00776CEA" w:rsidRPr="00034910">
        <w:t>Je veill</w:t>
      </w:r>
      <w:r w:rsidR="00776CEA" w:rsidRPr="00034910">
        <w:t>e</w:t>
      </w:r>
      <w:r w:rsidR="00776CEA" w:rsidRPr="00034910">
        <w:t>rai sur vos amis</w:t>
      </w:r>
      <w:r>
        <w:t xml:space="preserve">, </w:t>
      </w:r>
      <w:r w:rsidR="00776CEA" w:rsidRPr="00034910">
        <w:t xml:space="preserve">sur ce digne </w:t>
      </w:r>
      <w:r>
        <w:t>M. </w:t>
      </w:r>
      <w:r w:rsidR="00776CEA" w:rsidRPr="00034910">
        <w:t>Defrance</w:t>
      </w:r>
      <w:r>
        <w:t xml:space="preserve">, </w:t>
      </w:r>
      <w:r w:rsidR="00776CEA" w:rsidRPr="00034910">
        <w:t>sur sa si malhe</w:t>
      </w:r>
      <w:r w:rsidR="00776CEA" w:rsidRPr="00034910">
        <w:t>u</w:t>
      </w:r>
      <w:r w:rsidR="00776CEA" w:rsidRPr="00034910">
        <w:t>reuse fille</w:t>
      </w:r>
      <w:r>
        <w:t xml:space="preserve">… </w:t>
      </w:r>
      <w:r w:rsidR="00776CEA" w:rsidRPr="00034910">
        <w:t>Mon père fait tout ce que je veux</w:t>
      </w:r>
      <w:r>
        <w:t xml:space="preserve">, </w:t>
      </w:r>
      <w:r w:rsidR="00776CEA" w:rsidRPr="00034910">
        <w:t>je n</w:t>
      </w:r>
      <w:r>
        <w:t>’</w:t>
      </w:r>
      <w:r w:rsidR="00776CEA" w:rsidRPr="00034910">
        <w:t>aurai donc pas grand mérite</w:t>
      </w:r>
      <w:r>
        <w:t xml:space="preserve">. </w:t>
      </w:r>
      <w:proofErr w:type="spellStart"/>
      <w:r w:rsidR="00776CEA" w:rsidRPr="00034910">
        <w:t>Fleuriane</w:t>
      </w:r>
      <w:proofErr w:type="spellEnd"/>
      <w:r w:rsidR="00776CEA" w:rsidRPr="00034910">
        <w:t xml:space="preserve"> sera mon amie très chère</w:t>
      </w:r>
      <w:r>
        <w:t>…</w:t>
      </w:r>
    </w:p>
    <w:p w14:paraId="7B42E9F9" w14:textId="77777777" w:rsidR="00E57EC9" w:rsidRDefault="00776CEA" w:rsidP="00E57EC9">
      <w:r w:rsidRPr="00034910">
        <w:t>Elle s</w:t>
      </w:r>
      <w:r w:rsidR="00E57EC9">
        <w:t>’</w:t>
      </w:r>
      <w:r w:rsidRPr="00034910">
        <w:t>arrêta une seconde</w:t>
      </w:r>
      <w:r w:rsidR="00E57EC9">
        <w:t xml:space="preserve">, </w:t>
      </w:r>
      <w:r w:rsidRPr="00034910">
        <w:t>puis acheva avec un ravissant sourire</w:t>
      </w:r>
      <w:r w:rsidR="00E57EC9">
        <w:t> :</w:t>
      </w:r>
    </w:p>
    <w:p w14:paraId="75DE888A" w14:textId="77777777" w:rsidR="00E57EC9" w:rsidRDefault="00E57EC9" w:rsidP="00E57EC9">
      <w:r>
        <w:t>— </w:t>
      </w:r>
      <w:r w:rsidR="00776CEA" w:rsidRPr="00034910">
        <w:t>Elle l</w:t>
      </w:r>
      <w:r>
        <w:t>’</w:t>
      </w:r>
      <w:r w:rsidR="00776CEA" w:rsidRPr="00034910">
        <w:t>est déjà</w:t>
      </w:r>
      <w:r>
        <w:t>.</w:t>
      </w:r>
    </w:p>
    <w:p w14:paraId="05C2B044" w14:textId="5116E1BA" w:rsidR="00776CEA" w:rsidRPr="007F1C96" w:rsidRDefault="00776CEA" w:rsidP="007F1C96">
      <w:pPr>
        <w:pStyle w:val="Titre1"/>
      </w:pPr>
      <w:bookmarkStart w:id="36" w:name="_Toc195633767"/>
      <w:r w:rsidRPr="007F1C96">
        <w:lastRenderedPageBreak/>
        <w:t>DIXIÈME ÉPISODE</w:t>
      </w:r>
      <w:r w:rsidRPr="007F1C96">
        <w:br/>
      </w:r>
      <w:r w:rsidRPr="007F1C96">
        <w:br/>
      </w:r>
      <w:smartTag w:uri="urn:schemas-microsoft-com:office:smarttags" w:element="PersonName">
        <w:smartTagPr>
          <w:attr w:name="ProductID" w:val="LA ROTISSERIE DE"/>
        </w:smartTagPr>
        <w:r w:rsidRPr="007F1C96">
          <w:lastRenderedPageBreak/>
          <w:t xml:space="preserve">LA </w:t>
        </w:r>
        <w:proofErr w:type="spellStart"/>
        <w:r w:rsidRPr="007F1C96">
          <w:t>ROTISSERIE</w:t>
        </w:r>
        <w:proofErr w:type="spellEnd"/>
        <w:r w:rsidRPr="007F1C96">
          <w:t xml:space="preserve"> DE</w:t>
        </w:r>
      </w:smartTag>
      <w:r w:rsidRPr="007F1C96">
        <w:t xml:space="preserve"> VINCENNES</w:t>
      </w:r>
      <w:bookmarkEnd w:id="36"/>
      <w:r w:rsidRPr="007F1C96">
        <w:br/>
      </w:r>
    </w:p>
    <w:p w14:paraId="42DE15BB" w14:textId="18011CC9" w:rsidR="00E57EC9" w:rsidRDefault="007C5BD3" w:rsidP="007D17F9">
      <w:pPr>
        <w:pStyle w:val="Centrsolidaire"/>
      </w:pPr>
      <w:r w:rsidRPr="00E57EC9">
        <w:rPr>
          <w:noProof/>
        </w:rPr>
        <w:drawing>
          <wp:inline distT="0" distB="0" distL="0" distR="0" wp14:anchorId="447F8777" wp14:editId="4FCD74A7">
            <wp:extent cx="5756910" cy="5033010"/>
            <wp:effectExtent l="0" t="0" r="0" b="0"/>
            <wp:docPr id="9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56910" cy="5033010"/>
                    </a:xfrm>
                    <a:prstGeom prst="rect">
                      <a:avLst/>
                    </a:prstGeom>
                    <a:noFill/>
                    <a:ln>
                      <a:noFill/>
                    </a:ln>
                  </pic:spPr>
                </pic:pic>
              </a:graphicData>
            </a:graphic>
          </wp:inline>
        </w:drawing>
      </w:r>
    </w:p>
    <w:p w14:paraId="1662DE94" w14:textId="79D90A35" w:rsidR="00E57EC9" w:rsidRPr="007F1C96" w:rsidRDefault="00776CEA" w:rsidP="007F1C96">
      <w:pPr>
        <w:pStyle w:val="Titre2"/>
      </w:pPr>
      <w:bookmarkStart w:id="37" w:name="_Toc195633768"/>
      <w:r w:rsidRPr="007F1C96">
        <w:t>CHAPITRE UNIQUE</w:t>
      </w:r>
      <w:r w:rsidRPr="007F1C96">
        <w:br/>
      </w:r>
      <w:r w:rsidRPr="007F1C96">
        <w:br/>
        <w:t>À L</w:t>
      </w:r>
      <w:r w:rsidR="00E57EC9" w:rsidRPr="007F1C96">
        <w:t>’</w:t>
      </w:r>
      <w:r w:rsidRPr="007F1C96">
        <w:t>OMBRE DU DONJON</w:t>
      </w:r>
      <w:bookmarkEnd w:id="37"/>
      <w:r w:rsidRPr="007F1C96">
        <w:br/>
      </w:r>
    </w:p>
    <w:p w14:paraId="4F6BF2BD" w14:textId="77777777" w:rsidR="00E57EC9" w:rsidRDefault="00E57EC9" w:rsidP="00E57EC9">
      <w:r w:rsidRPr="007F1C96">
        <w:rPr>
          <w:szCs w:val="36"/>
        </w:rPr>
        <w:t>— </w:t>
      </w:r>
      <w:r w:rsidR="00776CEA" w:rsidRPr="00034910">
        <w:t>Mais alors</w:t>
      </w:r>
      <w:r>
        <w:t xml:space="preserve">, </w:t>
      </w:r>
      <w:r w:rsidR="00776CEA" w:rsidRPr="00034910">
        <w:t>tu es venu directement dans cette maison</w:t>
      </w:r>
      <w:r>
        <w:t> ?</w:t>
      </w:r>
    </w:p>
    <w:p w14:paraId="34A59488" w14:textId="77777777" w:rsidR="00E57EC9" w:rsidRDefault="00E57EC9" w:rsidP="00E57EC9">
      <w:r>
        <w:lastRenderedPageBreak/>
        <w:t>— </w:t>
      </w:r>
      <w:r w:rsidR="00776CEA" w:rsidRPr="00034910">
        <w:t>Dame</w:t>
      </w:r>
      <w:r>
        <w:t xml:space="preserve">, </w:t>
      </w:r>
      <w:r w:rsidR="00776CEA" w:rsidRPr="00034910">
        <w:t>mon cher Larmette</w:t>
      </w:r>
      <w:r>
        <w:t xml:space="preserve">, </w:t>
      </w:r>
      <w:r w:rsidR="00776CEA" w:rsidRPr="00034910">
        <w:t>j</w:t>
      </w:r>
      <w:r>
        <w:t>’</w:t>
      </w:r>
      <w:r w:rsidR="00776CEA" w:rsidRPr="00034910">
        <w:t>étais sans défiance</w:t>
      </w:r>
      <w:r>
        <w:t>.</w:t>
      </w:r>
    </w:p>
    <w:p w14:paraId="61BA8D64" w14:textId="77777777" w:rsidR="00E57EC9" w:rsidRDefault="00776CEA" w:rsidP="00E57EC9">
      <w:r w:rsidRPr="00034910">
        <w:t>C</w:t>
      </w:r>
      <w:r w:rsidR="00E57EC9">
        <w:t>’</w:t>
      </w:r>
      <w:r w:rsidRPr="00034910">
        <w:t>est à un quart d</w:t>
      </w:r>
      <w:r w:rsidR="00E57EC9">
        <w:t>’</w:t>
      </w:r>
      <w:r w:rsidRPr="00034910">
        <w:t>heure de Paris que le joaillier et son complice Muller échangeaient ces répliques</w:t>
      </w:r>
      <w:r w:rsidR="00E57EC9">
        <w:t>.</w:t>
      </w:r>
    </w:p>
    <w:p w14:paraId="3EF2F161" w14:textId="77777777" w:rsidR="00E57EC9" w:rsidRDefault="00776CEA" w:rsidP="00E57EC9">
      <w:r w:rsidRPr="00034910">
        <w:t>Ils se promenaient sur la place plantée d</w:t>
      </w:r>
      <w:r w:rsidR="00E57EC9">
        <w:t>’</w:t>
      </w:r>
      <w:r w:rsidRPr="00034910">
        <w:t>arbres</w:t>
      </w:r>
      <w:r w:rsidR="00E57EC9">
        <w:t xml:space="preserve">, </w:t>
      </w:r>
      <w:r w:rsidRPr="00034910">
        <w:t>qui avo</w:t>
      </w:r>
      <w:r w:rsidRPr="00034910">
        <w:t>i</w:t>
      </w:r>
      <w:r w:rsidRPr="00034910">
        <w:t>sine le donjon du château de Vincennes</w:t>
      </w:r>
      <w:r w:rsidR="00E57EC9">
        <w:t xml:space="preserve">. </w:t>
      </w:r>
      <w:r w:rsidRPr="00034910">
        <w:t>Larmette semblait ag</w:t>
      </w:r>
      <w:r w:rsidRPr="00034910">
        <w:t>i</w:t>
      </w:r>
      <w:r w:rsidRPr="00034910">
        <w:t>té</w:t>
      </w:r>
      <w:r w:rsidR="00E57EC9">
        <w:t xml:space="preserve">, </w:t>
      </w:r>
      <w:r w:rsidRPr="00034910">
        <w:t>nerveux</w:t>
      </w:r>
      <w:r w:rsidR="00E57EC9">
        <w:t xml:space="preserve">. </w:t>
      </w:r>
      <w:r w:rsidRPr="00034910">
        <w:t>Il frappait du pied en grommelant</w:t>
      </w:r>
      <w:r w:rsidR="00E57EC9">
        <w:t> :</w:t>
      </w:r>
    </w:p>
    <w:p w14:paraId="1BD70726" w14:textId="77777777" w:rsidR="00E57EC9" w:rsidRDefault="00E57EC9" w:rsidP="00E57EC9">
      <w:r>
        <w:t>— </w:t>
      </w:r>
      <w:r w:rsidR="00776CEA" w:rsidRPr="00034910">
        <w:t>Tout devient clair</w:t>
      </w:r>
      <w:r>
        <w:t xml:space="preserve">. </w:t>
      </w:r>
      <w:r w:rsidR="00776CEA" w:rsidRPr="00034910">
        <w:t>On m</w:t>
      </w:r>
      <w:r>
        <w:t>’</w:t>
      </w:r>
      <w:r w:rsidR="00776CEA" w:rsidRPr="00034910">
        <w:t>a retenu trois jours prisonnier à Moscou</w:t>
      </w:r>
      <w:r>
        <w:t xml:space="preserve">. </w:t>
      </w:r>
      <w:r w:rsidR="00776CEA" w:rsidRPr="00034910">
        <w:t>J</w:t>
      </w:r>
      <w:r>
        <w:t>’</w:t>
      </w:r>
      <w:r w:rsidR="00776CEA" w:rsidRPr="00034910">
        <w:t>accusais les lenteurs de la police russe</w:t>
      </w:r>
      <w:r>
        <w:t xml:space="preserve">. </w:t>
      </w:r>
      <w:r w:rsidR="00776CEA" w:rsidRPr="00034910">
        <w:t>Naïf que j</w:t>
      </w:r>
      <w:r>
        <w:t>’</w:t>
      </w:r>
      <w:r w:rsidR="00776CEA" w:rsidRPr="00034910">
        <w:t>étais</w:t>
      </w:r>
      <w:r>
        <w:t> !</w:t>
      </w:r>
    </w:p>
    <w:p w14:paraId="01988243" w14:textId="77777777" w:rsidR="00E57EC9" w:rsidRDefault="00776CEA" w:rsidP="00E57EC9">
      <w:r w:rsidRPr="00034910">
        <w:t>Et avec une colère concentrée</w:t>
      </w:r>
      <w:r w:rsidR="00E57EC9">
        <w:t xml:space="preserve">, </w:t>
      </w:r>
      <w:r w:rsidRPr="00034910">
        <w:t>sa main se crispant sur le bras de son complice</w:t>
      </w:r>
      <w:r w:rsidR="00E57EC9">
        <w:t> :</w:t>
      </w:r>
    </w:p>
    <w:p w14:paraId="296E5C04" w14:textId="77777777" w:rsidR="00E57EC9" w:rsidRDefault="00E57EC9" w:rsidP="00E57EC9">
      <w:r>
        <w:t>— </w:t>
      </w:r>
      <w:r w:rsidR="00776CEA" w:rsidRPr="00034910">
        <w:t>Et toi</w:t>
      </w:r>
      <w:r>
        <w:t xml:space="preserve">, </w:t>
      </w:r>
      <w:r w:rsidR="00776CEA" w:rsidRPr="00034910">
        <w:t>toi</w:t>
      </w:r>
      <w:r>
        <w:t xml:space="preserve">, </w:t>
      </w:r>
      <w:r w:rsidR="00776CEA" w:rsidRPr="00034910">
        <w:t>Muller</w:t>
      </w:r>
      <w:r>
        <w:t xml:space="preserve">, </w:t>
      </w:r>
      <w:r w:rsidR="00776CEA" w:rsidRPr="00034910">
        <w:t>tu devais m</w:t>
      </w:r>
      <w:r>
        <w:t>’</w:t>
      </w:r>
      <w:r w:rsidR="00776CEA" w:rsidRPr="00034910">
        <w:t>attendre à Varsovie</w:t>
      </w:r>
      <w:r>
        <w:t xml:space="preserve">. </w:t>
      </w:r>
      <w:r w:rsidR="00776CEA" w:rsidRPr="00034910">
        <w:t>Le changement d</w:t>
      </w:r>
      <w:r>
        <w:t>’</w:t>
      </w:r>
      <w:r w:rsidR="00776CEA" w:rsidRPr="00034910">
        <w:t>ordre ne t</w:t>
      </w:r>
      <w:r>
        <w:t>’</w:t>
      </w:r>
      <w:r w:rsidR="00776CEA" w:rsidRPr="00034910">
        <w:t>a pas mis en défiance</w:t>
      </w:r>
      <w:r>
        <w:t> ?</w:t>
      </w:r>
    </w:p>
    <w:p w14:paraId="0EAB6AF4" w14:textId="77777777" w:rsidR="00E57EC9" w:rsidRDefault="00E57EC9" w:rsidP="00E57EC9">
      <w:r>
        <w:t>— </w:t>
      </w:r>
      <w:r w:rsidR="00776CEA" w:rsidRPr="00034910">
        <w:t>Ma foi</w:t>
      </w:r>
      <w:r>
        <w:t xml:space="preserve">, </w:t>
      </w:r>
      <w:r w:rsidR="00776CEA" w:rsidRPr="00034910">
        <w:t>non</w:t>
      </w:r>
      <w:r>
        <w:t xml:space="preserve">. </w:t>
      </w:r>
      <w:r w:rsidR="00776CEA" w:rsidRPr="00034910">
        <w:t>Je reçois</w:t>
      </w:r>
      <w:r>
        <w:t xml:space="preserve">, </w:t>
      </w:r>
      <w:r w:rsidR="00776CEA" w:rsidRPr="00034910">
        <w:t>à l</w:t>
      </w:r>
      <w:r>
        <w:t>’</w:t>
      </w:r>
      <w:r w:rsidR="00776CEA" w:rsidRPr="00034910">
        <w:t>arrivée</w:t>
      </w:r>
      <w:r>
        <w:t xml:space="preserve">, </w:t>
      </w:r>
      <w:r w:rsidR="00776CEA" w:rsidRPr="00034910">
        <w:t>un télégramme à mon nom</w:t>
      </w:r>
      <w:r>
        <w:t xml:space="preserve">, </w:t>
      </w:r>
      <w:r w:rsidR="00776CEA" w:rsidRPr="00034910">
        <w:t>signé du tien</w:t>
      </w:r>
      <w:r>
        <w:t xml:space="preserve">, </w:t>
      </w:r>
      <w:r w:rsidR="00776CEA" w:rsidRPr="00034910">
        <w:t>m</w:t>
      </w:r>
      <w:r>
        <w:t>’</w:t>
      </w:r>
      <w:r w:rsidR="00776CEA" w:rsidRPr="00034910">
        <w:t>enjoignant de m</w:t>
      </w:r>
      <w:r>
        <w:t>’</w:t>
      </w:r>
      <w:r w:rsidR="00776CEA" w:rsidRPr="00034910">
        <w:t>arrêter pour t</w:t>
      </w:r>
      <w:r>
        <w:t>’</w:t>
      </w:r>
      <w:r w:rsidR="00776CEA" w:rsidRPr="00034910">
        <w:t>attendre</w:t>
      </w:r>
      <w:r>
        <w:t xml:space="preserve">, </w:t>
      </w:r>
      <w:r w:rsidR="00776CEA" w:rsidRPr="00034910">
        <w:t>et de continuer le voyage</w:t>
      </w:r>
      <w:r>
        <w:t xml:space="preserve">, </w:t>
      </w:r>
      <w:r w:rsidR="00776CEA" w:rsidRPr="00034910">
        <w:t>si tu n</w:t>
      </w:r>
      <w:r>
        <w:t>’</w:t>
      </w:r>
      <w:r w:rsidR="00776CEA" w:rsidRPr="00034910">
        <w:t>es pas arrivé dans le délai fixé</w:t>
      </w:r>
      <w:r>
        <w:t xml:space="preserve">. </w:t>
      </w:r>
      <w:r w:rsidR="00776CEA" w:rsidRPr="00034910">
        <w:t>Pouvais-je supposer que j</w:t>
      </w:r>
      <w:r>
        <w:t>’</w:t>
      </w:r>
      <w:r w:rsidR="00776CEA" w:rsidRPr="00034910">
        <w:t>étais reconnu</w:t>
      </w:r>
      <w:r>
        <w:t xml:space="preserve"> ? </w:t>
      </w:r>
      <w:r w:rsidR="00776CEA" w:rsidRPr="00034910">
        <w:t>Maintenant encore</w:t>
      </w:r>
      <w:r>
        <w:t xml:space="preserve">, </w:t>
      </w:r>
      <w:r w:rsidR="00776CEA" w:rsidRPr="00034910">
        <w:t>je crois ce que tu m</w:t>
      </w:r>
      <w:r>
        <w:t>’</w:t>
      </w:r>
      <w:r w:rsidR="00776CEA" w:rsidRPr="00034910">
        <w:t>affirmes</w:t>
      </w:r>
      <w:r>
        <w:t xml:space="preserve">, </w:t>
      </w:r>
      <w:r w:rsidR="00776CEA" w:rsidRPr="00034910">
        <w:t>mais</w:t>
      </w:r>
      <w:r>
        <w:t xml:space="preserve">, </w:t>
      </w:r>
      <w:r w:rsidR="00776CEA" w:rsidRPr="00034910">
        <w:t>parole</w:t>
      </w:r>
      <w:r>
        <w:t xml:space="preserve">, </w:t>
      </w:r>
      <w:r w:rsidR="00776CEA" w:rsidRPr="00034910">
        <w:t>je ne comprends pas</w:t>
      </w:r>
      <w:r>
        <w:t>.</w:t>
      </w:r>
    </w:p>
    <w:p w14:paraId="75FB06A4" w14:textId="77777777" w:rsidR="00E57EC9" w:rsidRDefault="00E57EC9" w:rsidP="00E57EC9">
      <w:r>
        <w:t>— </w:t>
      </w:r>
      <w:r w:rsidR="00776CEA" w:rsidRPr="00034910">
        <w:t>Qu</w:t>
      </w:r>
      <w:r>
        <w:t>’</w:t>
      </w:r>
      <w:r w:rsidR="00776CEA" w:rsidRPr="00034910">
        <w:t>importe</w:t>
      </w:r>
      <w:r>
        <w:t xml:space="preserve"> ! </w:t>
      </w:r>
      <w:r w:rsidR="00776CEA" w:rsidRPr="00034910">
        <w:t xml:space="preserve">Dick </w:t>
      </w:r>
      <w:proofErr w:type="spellStart"/>
      <w:r w:rsidR="00776CEA" w:rsidRPr="00034910">
        <w:t>Fann</w:t>
      </w:r>
      <w:proofErr w:type="spellEnd"/>
      <w:r>
        <w:t xml:space="preserve">, </w:t>
      </w:r>
      <w:r w:rsidR="00776CEA" w:rsidRPr="00034910">
        <w:t xml:space="preserve">ce maudit Dick </w:t>
      </w:r>
      <w:proofErr w:type="spellStart"/>
      <w:r w:rsidR="00776CEA" w:rsidRPr="00034910">
        <w:t>Fann</w:t>
      </w:r>
      <w:proofErr w:type="spellEnd"/>
      <w:r>
        <w:t xml:space="preserve">, </w:t>
      </w:r>
      <w:r w:rsidR="00776CEA" w:rsidRPr="00034910">
        <w:t>connaît notre retraite</w:t>
      </w:r>
      <w:r>
        <w:t xml:space="preserve">, </w:t>
      </w:r>
      <w:r w:rsidR="00776CEA" w:rsidRPr="00034910">
        <w:t>sois-en sûr</w:t>
      </w:r>
      <w:r>
        <w:t xml:space="preserve">. </w:t>
      </w:r>
      <w:r w:rsidR="00776CEA" w:rsidRPr="00034910">
        <w:t>D</w:t>
      </w:r>
      <w:r>
        <w:t>’</w:t>
      </w:r>
      <w:r w:rsidR="00776CEA" w:rsidRPr="00034910">
        <w:t>un jour à l</w:t>
      </w:r>
      <w:r>
        <w:t>’</w:t>
      </w:r>
      <w:r w:rsidR="00776CEA" w:rsidRPr="00034910">
        <w:t>autre</w:t>
      </w:r>
      <w:r>
        <w:t xml:space="preserve">, </w:t>
      </w:r>
      <w:r w:rsidR="00776CEA" w:rsidRPr="00034910">
        <w:t>il nous fera pi</w:t>
      </w:r>
      <w:r w:rsidR="00776CEA" w:rsidRPr="00034910">
        <w:t>n</w:t>
      </w:r>
      <w:r w:rsidR="00776CEA" w:rsidRPr="00034910">
        <w:t>cer</w:t>
      </w:r>
      <w:r>
        <w:t xml:space="preserve">, </w:t>
      </w:r>
      <w:r w:rsidR="00776CEA" w:rsidRPr="00034910">
        <w:t>à moins</w:t>
      </w:r>
      <w:r>
        <w:t xml:space="preserve">… </w:t>
      </w:r>
      <w:r w:rsidR="00776CEA" w:rsidRPr="00034910">
        <w:t>à moins que nous le supprimions</w:t>
      </w:r>
      <w:r>
        <w:t>.</w:t>
      </w:r>
    </w:p>
    <w:p w14:paraId="7BD27FD8" w14:textId="77777777" w:rsidR="00E57EC9" w:rsidRDefault="00E57EC9" w:rsidP="00E57EC9">
      <w:r>
        <w:t>— </w:t>
      </w:r>
      <w:r w:rsidR="00776CEA" w:rsidRPr="00034910">
        <w:t>Certainement</w:t>
      </w:r>
      <w:r>
        <w:t xml:space="preserve"> ! </w:t>
      </w:r>
      <w:r w:rsidR="00776CEA" w:rsidRPr="00034910">
        <w:t>certainement</w:t>
      </w:r>
      <w:r>
        <w:t xml:space="preserve"> ! </w:t>
      </w:r>
      <w:r w:rsidR="00776CEA" w:rsidRPr="00034910">
        <w:t>Il ne nous manque qu</w:t>
      </w:r>
      <w:r>
        <w:t>’</w:t>
      </w:r>
      <w:r w:rsidR="00776CEA" w:rsidRPr="00034910">
        <w:t>un petit renseignement</w:t>
      </w:r>
      <w:r>
        <w:t xml:space="preserve"> : </w:t>
      </w:r>
      <w:r w:rsidR="00776CEA" w:rsidRPr="00034910">
        <w:t>Où est-il</w:t>
      </w:r>
      <w:r>
        <w:t> ?</w:t>
      </w:r>
    </w:p>
    <w:p w14:paraId="17B29467" w14:textId="77777777" w:rsidR="00E57EC9" w:rsidRDefault="00776CEA" w:rsidP="00E57EC9">
      <w:r w:rsidRPr="00034910">
        <w:t>La réponse ne vint pas tout de suite</w:t>
      </w:r>
      <w:r w:rsidR="00E57EC9">
        <w:t xml:space="preserve">. </w:t>
      </w:r>
      <w:r w:rsidRPr="00034910">
        <w:t>Muller avait mis le doigt sur le défaut de la cuirasse</w:t>
      </w:r>
      <w:r w:rsidR="00E57EC9">
        <w:t>.</w:t>
      </w:r>
    </w:p>
    <w:p w14:paraId="0360292A" w14:textId="77777777" w:rsidR="00E57EC9" w:rsidRDefault="00E57EC9" w:rsidP="00E57EC9">
      <w:r>
        <w:lastRenderedPageBreak/>
        <w:t>— </w:t>
      </w:r>
      <w:r w:rsidR="00776CEA" w:rsidRPr="00034910">
        <w:t>Oh</w:t>
      </w:r>
      <w:r>
        <w:t xml:space="preserve"> ! </w:t>
      </w:r>
      <w:r w:rsidR="00776CEA" w:rsidRPr="00034910">
        <w:t>il faut en finir</w:t>
      </w:r>
      <w:r>
        <w:t xml:space="preserve"> ! </w:t>
      </w:r>
      <w:r w:rsidR="00776CEA" w:rsidRPr="00034910">
        <w:t>rugit rudement le joaillier de la rue de la Paix</w:t>
      </w:r>
      <w:r>
        <w:t>.</w:t>
      </w:r>
    </w:p>
    <w:p w14:paraId="7E96D452" w14:textId="77777777" w:rsidR="00E57EC9" w:rsidRDefault="00776CEA" w:rsidP="00E57EC9">
      <w:r w:rsidRPr="00034910">
        <w:t>Puis</w:t>
      </w:r>
      <w:r w:rsidR="00E57EC9">
        <w:t xml:space="preserve">, </w:t>
      </w:r>
      <w:r w:rsidRPr="00034910">
        <w:t>baissant la voix</w:t>
      </w:r>
      <w:r w:rsidR="00E57EC9">
        <w:t> :</w:t>
      </w:r>
    </w:p>
    <w:p w14:paraId="1C011F70" w14:textId="77777777" w:rsidR="00E57EC9" w:rsidRDefault="00E57EC9" w:rsidP="00E57EC9">
      <w:r>
        <w:t>— </w:t>
      </w:r>
      <w:r w:rsidR="00776CEA" w:rsidRPr="00034910">
        <w:t>Dans la chambre du premier étage</w:t>
      </w:r>
      <w:r>
        <w:t xml:space="preserve">, </w:t>
      </w:r>
      <w:r w:rsidR="00776CEA" w:rsidRPr="00034910">
        <w:t>tu as tout disposé s</w:t>
      </w:r>
      <w:r w:rsidR="00776CEA" w:rsidRPr="00034910">
        <w:t>e</w:t>
      </w:r>
      <w:r w:rsidR="00776CEA" w:rsidRPr="00034910">
        <w:t>lon mes ordres</w:t>
      </w:r>
      <w:r>
        <w:t> ?</w:t>
      </w:r>
    </w:p>
    <w:p w14:paraId="4A0EDC3C" w14:textId="77777777" w:rsidR="00E57EC9" w:rsidRDefault="00E57EC9" w:rsidP="00E57EC9">
      <w:r>
        <w:t>— </w:t>
      </w:r>
      <w:r w:rsidR="00776CEA" w:rsidRPr="00034910">
        <w:t>Tout</w:t>
      </w:r>
      <w:r>
        <w:t>.</w:t>
      </w:r>
    </w:p>
    <w:p w14:paraId="740EFF1F" w14:textId="77777777" w:rsidR="00E57EC9" w:rsidRDefault="00E57EC9" w:rsidP="00E57EC9">
      <w:r>
        <w:t>— </w:t>
      </w:r>
      <w:r w:rsidR="00776CEA" w:rsidRPr="00034910">
        <w:t>Les volets</w:t>
      </w:r>
      <w:r>
        <w:t xml:space="preserve">, </w:t>
      </w:r>
      <w:r w:rsidR="00776CEA" w:rsidRPr="00034910">
        <w:t>la porte</w:t>
      </w:r>
      <w:r>
        <w:t> ?</w:t>
      </w:r>
    </w:p>
    <w:p w14:paraId="0287898D" w14:textId="77777777" w:rsidR="00E57EC9" w:rsidRDefault="00E57EC9" w:rsidP="00E57EC9">
      <w:r>
        <w:t>— </w:t>
      </w:r>
      <w:r w:rsidR="00776CEA" w:rsidRPr="00034910">
        <w:t>Doublés d</w:t>
      </w:r>
      <w:r>
        <w:t>’</w:t>
      </w:r>
      <w:r w:rsidR="00776CEA" w:rsidRPr="00034910">
        <w:t>un matelassage épais recouvert de plaques de tôle</w:t>
      </w:r>
      <w:r>
        <w:t>.</w:t>
      </w:r>
    </w:p>
    <w:p w14:paraId="3D851034" w14:textId="77777777" w:rsidR="00E57EC9" w:rsidRDefault="00E57EC9" w:rsidP="00E57EC9">
      <w:r>
        <w:t>— </w:t>
      </w:r>
      <w:r w:rsidR="00776CEA" w:rsidRPr="00034910">
        <w:t>Donc</w:t>
      </w:r>
      <w:r>
        <w:t xml:space="preserve">, </w:t>
      </w:r>
      <w:r w:rsidR="00776CEA" w:rsidRPr="00034910">
        <w:t>inébranlables même sous la poussée d</w:t>
      </w:r>
      <w:r>
        <w:t>’</w:t>
      </w:r>
      <w:r w:rsidR="00776CEA" w:rsidRPr="00034910">
        <w:t>un homme exceptionnellement vigoureux</w:t>
      </w:r>
      <w:r>
        <w:t>.</w:t>
      </w:r>
    </w:p>
    <w:p w14:paraId="7DE5091C" w14:textId="77777777" w:rsidR="00E57EC9" w:rsidRDefault="00E57EC9" w:rsidP="00E57EC9">
      <w:r>
        <w:t>— </w:t>
      </w:r>
      <w:r w:rsidR="00776CEA" w:rsidRPr="00034910">
        <w:t>Oh</w:t>
      </w:r>
      <w:r>
        <w:t xml:space="preserve"> ! </w:t>
      </w:r>
      <w:r w:rsidR="00776CEA" w:rsidRPr="00034910">
        <w:t>ça</w:t>
      </w:r>
      <w:r>
        <w:t xml:space="preserve">, </w:t>
      </w:r>
      <w:r w:rsidR="00776CEA" w:rsidRPr="00034910">
        <w:t>cher ami</w:t>
      </w:r>
      <w:r>
        <w:t xml:space="preserve">, </w:t>
      </w:r>
      <w:r w:rsidR="00776CEA" w:rsidRPr="00034910">
        <w:t>je puis en répondre de la façon la plus absolue</w:t>
      </w:r>
      <w:r>
        <w:t>.</w:t>
      </w:r>
    </w:p>
    <w:p w14:paraId="231A6840" w14:textId="77777777" w:rsidR="00E57EC9" w:rsidRDefault="00E57EC9" w:rsidP="00E57EC9">
      <w:r>
        <w:t>— </w:t>
      </w:r>
      <w:r w:rsidR="00776CEA" w:rsidRPr="00034910">
        <w:t>Il faut qu</w:t>
      </w:r>
      <w:r>
        <w:t>’</w:t>
      </w:r>
      <w:r w:rsidR="00776CEA" w:rsidRPr="00034910">
        <w:t>il arrive là</w:t>
      </w:r>
      <w:r>
        <w:t xml:space="preserve">… </w:t>
      </w:r>
      <w:r w:rsidR="00776CEA" w:rsidRPr="00034910">
        <w:t>Il le faut</w:t>
      </w:r>
      <w:r>
        <w:t xml:space="preserve">, </w:t>
      </w:r>
      <w:r w:rsidR="00776CEA" w:rsidRPr="00034910">
        <w:t>tu entends</w:t>
      </w:r>
      <w:r>
        <w:t> ?</w:t>
      </w:r>
    </w:p>
    <w:p w14:paraId="6AA9B9BF" w14:textId="77777777" w:rsidR="00E57EC9" w:rsidRDefault="00776CEA" w:rsidP="00E57EC9">
      <w:r w:rsidRPr="00034910">
        <w:t>Le compagnon de Larmette eut un geste d</w:t>
      </w:r>
      <w:r w:rsidR="00E57EC9">
        <w:t>’</w:t>
      </w:r>
      <w:r w:rsidRPr="00034910">
        <w:t>impuissance</w:t>
      </w:r>
      <w:r w:rsidR="00E57EC9">
        <w:t>.</w:t>
      </w:r>
    </w:p>
    <w:p w14:paraId="35E80DC0" w14:textId="77777777" w:rsidR="00E57EC9" w:rsidRDefault="00E57EC9" w:rsidP="00E57EC9">
      <w:r>
        <w:t>— </w:t>
      </w:r>
      <w:r w:rsidR="00776CEA" w:rsidRPr="00034910">
        <w:t>Ah</w:t>
      </w:r>
      <w:r>
        <w:t xml:space="preserve"> ! </w:t>
      </w:r>
      <w:r w:rsidR="00776CEA" w:rsidRPr="00034910">
        <w:t>si tu as un moyen</w:t>
      </w:r>
      <w:r>
        <w:t>…</w:t>
      </w:r>
    </w:p>
    <w:p w14:paraId="7DD593F7" w14:textId="77777777" w:rsidR="00E57EC9" w:rsidRDefault="00E57EC9" w:rsidP="00E57EC9">
      <w:r>
        <w:t>— </w:t>
      </w:r>
      <w:r w:rsidR="00776CEA" w:rsidRPr="00034910">
        <w:t>Je ne l</w:t>
      </w:r>
      <w:r>
        <w:t>’</w:t>
      </w:r>
      <w:r w:rsidR="00776CEA" w:rsidRPr="00034910">
        <w:t>ai pas</w:t>
      </w:r>
      <w:r>
        <w:t xml:space="preserve">, </w:t>
      </w:r>
      <w:r w:rsidR="00776CEA" w:rsidRPr="00034910">
        <w:t>mais nous devons le trouver</w:t>
      </w:r>
      <w:r>
        <w:t xml:space="preserve">… </w:t>
      </w:r>
      <w:r w:rsidR="00776CEA" w:rsidRPr="00034910">
        <w:t>Nous le trouverons</w:t>
      </w:r>
      <w:r>
        <w:t xml:space="preserve">… </w:t>
      </w:r>
      <w:r w:rsidR="00776CEA" w:rsidRPr="00034910">
        <w:t>Une fois dans notre prison</w:t>
      </w:r>
      <w:r>
        <w:t xml:space="preserve">, </w:t>
      </w:r>
      <w:r w:rsidR="00776CEA" w:rsidRPr="00034910">
        <w:t>il n</w:t>
      </w:r>
      <w:r>
        <w:t>’</w:t>
      </w:r>
      <w:r w:rsidR="00776CEA" w:rsidRPr="00034910">
        <w:t>en sortira plus que mort</w:t>
      </w:r>
      <w:r>
        <w:t xml:space="preserve">, </w:t>
      </w:r>
      <w:r w:rsidR="00776CEA" w:rsidRPr="00034910">
        <w:t>c</w:t>
      </w:r>
      <w:r>
        <w:t>’</w:t>
      </w:r>
      <w:r w:rsidR="00776CEA" w:rsidRPr="00034910">
        <w:t>est-à-dire hors d</w:t>
      </w:r>
      <w:r>
        <w:t>’</w:t>
      </w:r>
      <w:r w:rsidR="00776CEA" w:rsidRPr="00034910">
        <w:t>état de nuire</w:t>
      </w:r>
      <w:r>
        <w:t xml:space="preserve">. </w:t>
      </w:r>
      <w:r w:rsidR="00776CEA" w:rsidRPr="00034910">
        <w:t>Defrance et sa fille en Sibérie</w:t>
      </w:r>
      <w:r>
        <w:t xml:space="preserve">, </w:t>
      </w:r>
      <w:r w:rsidR="00776CEA" w:rsidRPr="00034910">
        <w:t>lui éteint à jamais</w:t>
      </w:r>
      <w:r>
        <w:t xml:space="preserve">, </w:t>
      </w:r>
      <w:r w:rsidR="00776CEA" w:rsidRPr="00034910">
        <w:t>nous n</w:t>
      </w:r>
      <w:r>
        <w:t>’</w:t>
      </w:r>
      <w:r w:rsidR="00776CEA" w:rsidRPr="00034910">
        <w:t>aurons plus rien à craindre</w:t>
      </w:r>
      <w:r>
        <w:t>.</w:t>
      </w:r>
    </w:p>
    <w:p w14:paraId="0F0B0FC0" w14:textId="77777777" w:rsidR="00E57EC9" w:rsidRDefault="00E57EC9" w:rsidP="00E57EC9">
      <w:r>
        <w:t>— </w:t>
      </w:r>
      <w:r w:rsidR="00776CEA" w:rsidRPr="00034910">
        <w:t>Et</w:t>
      </w:r>
      <w:r>
        <w:t xml:space="preserve">, </w:t>
      </w:r>
      <w:r w:rsidR="00776CEA" w:rsidRPr="00034910">
        <w:t>foi de Muller</w:t>
      </w:r>
      <w:r>
        <w:t xml:space="preserve">, </w:t>
      </w:r>
      <w:r w:rsidR="00776CEA" w:rsidRPr="00034910">
        <w:t>j</w:t>
      </w:r>
      <w:r>
        <w:t>’</w:t>
      </w:r>
      <w:r w:rsidR="00776CEA" w:rsidRPr="00034910">
        <w:t>en serai ravi</w:t>
      </w:r>
      <w:r>
        <w:t xml:space="preserve">. </w:t>
      </w:r>
      <w:r w:rsidR="00776CEA" w:rsidRPr="00034910">
        <w:t>Car</w:t>
      </w:r>
      <w:r>
        <w:t xml:space="preserve">, </w:t>
      </w:r>
      <w:r w:rsidR="00776CEA" w:rsidRPr="00034910">
        <w:t>entre nous</w:t>
      </w:r>
      <w:r>
        <w:t xml:space="preserve">, </w:t>
      </w:r>
      <w:r w:rsidR="00776CEA" w:rsidRPr="00034910">
        <w:t>l</w:t>
      </w:r>
      <w:r>
        <w:t>’</w:t>
      </w:r>
      <w:r w:rsidR="00776CEA" w:rsidRPr="00034910">
        <w:t>existence est plutôt grise quand on passe son temps à se d</w:t>
      </w:r>
      <w:r w:rsidR="00776CEA" w:rsidRPr="00034910">
        <w:t>e</w:t>
      </w:r>
      <w:r w:rsidR="00776CEA" w:rsidRPr="00034910">
        <w:t>mander de quel côté viendra le coup d</w:t>
      </w:r>
      <w:r>
        <w:t>’</w:t>
      </w:r>
      <w:r w:rsidR="00776CEA" w:rsidRPr="00034910">
        <w:t>assommoir</w:t>
      </w:r>
      <w:r>
        <w:t>.</w:t>
      </w:r>
    </w:p>
    <w:p w14:paraId="4DC9C8A0" w14:textId="77777777" w:rsidR="00E57EC9" w:rsidRDefault="00776CEA" w:rsidP="00E57EC9">
      <w:r w:rsidRPr="00034910">
        <w:t>À ce moment</w:t>
      </w:r>
      <w:r w:rsidR="00E57EC9">
        <w:t xml:space="preserve">, </w:t>
      </w:r>
      <w:r w:rsidRPr="00034910">
        <w:t>un mugissement de sirène passa dans l</w:t>
      </w:r>
      <w:r w:rsidR="00E57EC9">
        <w:t>’</w:t>
      </w:r>
      <w:r w:rsidRPr="00034910">
        <w:t>air</w:t>
      </w:r>
      <w:r w:rsidR="00E57EC9">
        <w:t>.</w:t>
      </w:r>
    </w:p>
    <w:p w14:paraId="3689BB68" w14:textId="77777777" w:rsidR="00E57EC9" w:rsidRDefault="00E57EC9" w:rsidP="00E57EC9">
      <w:r>
        <w:lastRenderedPageBreak/>
        <w:t>— </w:t>
      </w:r>
      <w:r w:rsidR="00776CEA" w:rsidRPr="00034910">
        <w:t>Midi</w:t>
      </w:r>
      <w:r>
        <w:t xml:space="preserve">, </w:t>
      </w:r>
      <w:r w:rsidR="00776CEA" w:rsidRPr="00034910">
        <w:t>fit Muller</w:t>
      </w:r>
      <w:r>
        <w:t xml:space="preserve">, </w:t>
      </w:r>
      <w:r w:rsidR="00776CEA" w:rsidRPr="00034910">
        <w:t>les ouvriers de l</w:t>
      </w:r>
      <w:r>
        <w:t>’</w:t>
      </w:r>
      <w:r w:rsidR="00776CEA" w:rsidRPr="00034910">
        <w:t>usine vont sortir</w:t>
      </w:r>
      <w:r>
        <w:t xml:space="preserve">. </w:t>
      </w:r>
      <w:r w:rsidR="00776CEA" w:rsidRPr="00034910">
        <w:t>Ils d</w:t>
      </w:r>
      <w:r w:rsidR="00776CEA" w:rsidRPr="00034910">
        <w:t>é</w:t>
      </w:r>
      <w:r w:rsidR="00776CEA" w:rsidRPr="00034910">
        <w:t>jeunent</w:t>
      </w:r>
      <w:r>
        <w:t xml:space="preserve">, </w:t>
      </w:r>
      <w:r w:rsidR="00776CEA" w:rsidRPr="00034910">
        <w:t>n</w:t>
      </w:r>
      <w:r>
        <w:t>’</w:t>
      </w:r>
      <w:r w:rsidR="00776CEA" w:rsidRPr="00034910">
        <w:t>est-ce pas</w:t>
      </w:r>
      <w:r>
        <w:t xml:space="preserve"> ? </w:t>
      </w:r>
      <w:r w:rsidR="00776CEA" w:rsidRPr="00034910">
        <w:t>En attendant mieux</w:t>
      </w:r>
      <w:r>
        <w:t xml:space="preserve">, </w:t>
      </w:r>
      <w:r w:rsidR="00776CEA" w:rsidRPr="00034910">
        <w:t>nous pourrions bien en faire autant</w:t>
      </w:r>
      <w:r>
        <w:t>.</w:t>
      </w:r>
    </w:p>
    <w:p w14:paraId="32C6EFB4" w14:textId="77777777" w:rsidR="00E57EC9" w:rsidRDefault="00776CEA" w:rsidP="00E57EC9">
      <w:r w:rsidRPr="00034910">
        <w:t>Les portes d</w:t>
      </w:r>
      <w:r w:rsidR="00E57EC9">
        <w:t>’</w:t>
      </w:r>
      <w:r w:rsidRPr="00034910">
        <w:t>une usine de films cinématographiques v</w:t>
      </w:r>
      <w:r w:rsidRPr="00034910">
        <w:t>e</w:t>
      </w:r>
      <w:r w:rsidRPr="00034910">
        <w:t>naient de s</w:t>
      </w:r>
      <w:r w:rsidR="00E57EC9">
        <w:t>’</w:t>
      </w:r>
      <w:r w:rsidRPr="00034910">
        <w:t>ouvrir</w:t>
      </w:r>
      <w:r w:rsidR="00E57EC9">
        <w:t>.</w:t>
      </w:r>
    </w:p>
    <w:p w14:paraId="6CD4F603" w14:textId="77777777" w:rsidR="00E57EC9" w:rsidRDefault="00776CEA" w:rsidP="00E57EC9">
      <w:r w:rsidRPr="00034910">
        <w:t>Ouvriers et ouvrières sortaient posément</w:t>
      </w:r>
      <w:r w:rsidR="00E57EC9">
        <w:t>.</w:t>
      </w:r>
    </w:p>
    <w:p w14:paraId="22EEB271" w14:textId="77777777" w:rsidR="00E57EC9" w:rsidRDefault="00776CEA" w:rsidP="00E57EC9">
      <w:r w:rsidRPr="00034910">
        <w:t>Ils s</w:t>
      </w:r>
      <w:r w:rsidR="00E57EC9">
        <w:t>’</w:t>
      </w:r>
      <w:r w:rsidRPr="00034910">
        <w:t>en allaient</w:t>
      </w:r>
      <w:r w:rsidR="00E57EC9">
        <w:t xml:space="preserve">, </w:t>
      </w:r>
      <w:r w:rsidRPr="00034910">
        <w:t>par deux</w:t>
      </w:r>
      <w:r w:rsidR="00E57EC9">
        <w:t xml:space="preserve">, </w:t>
      </w:r>
      <w:r w:rsidRPr="00034910">
        <w:t>par quatre</w:t>
      </w:r>
      <w:r w:rsidR="00E57EC9">
        <w:t xml:space="preserve">, </w:t>
      </w:r>
      <w:r w:rsidRPr="00034910">
        <w:t>chez les traiteurs des environs où ils avaient coutume de prendre leur repas du milieu du jour</w:t>
      </w:r>
      <w:r w:rsidR="00E57EC9">
        <w:t>.</w:t>
      </w:r>
    </w:p>
    <w:p w14:paraId="55258AC4" w14:textId="77777777" w:rsidR="00E57EC9" w:rsidRDefault="00776CEA" w:rsidP="00E57EC9">
      <w:r w:rsidRPr="00034910">
        <w:t>Larmette et son complice s</w:t>
      </w:r>
      <w:r w:rsidR="00E57EC9">
        <w:t>’</w:t>
      </w:r>
      <w:r w:rsidRPr="00034910">
        <w:t>étaient éloignés</w:t>
      </w:r>
      <w:r w:rsidR="00E57EC9">
        <w:t xml:space="preserve">. </w:t>
      </w:r>
      <w:r w:rsidRPr="00034910">
        <w:t>Debout à l</w:t>
      </w:r>
      <w:r w:rsidR="00E57EC9">
        <w:t>’</w:t>
      </w:r>
      <w:r w:rsidRPr="00034910">
        <w:t>autre extrémité de la place</w:t>
      </w:r>
      <w:r w:rsidR="00E57EC9">
        <w:t xml:space="preserve">, </w:t>
      </w:r>
      <w:r w:rsidRPr="00034910">
        <w:t>ils regardaient distraitement le d</w:t>
      </w:r>
      <w:r w:rsidRPr="00034910">
        <w:t>é</w:t>
      </w:r>
      <w:r w:rsidRPr="00034910">
        <w:t>filé du personnel des films</w:t>
      </w:r>
      <w:r w:rsidR="00E57EC9">
        <w:t>.</w:t>
      </w:r>
    </w:p>
    <w:p w14:paraId="4847435D" w14:textId="77777777" w:rsidR="00E57EC9" w:rsidRDefault="00E57EC9" w:rsidP="00E57EC9">
      <w:r>
        <w:t>— </w:t>
      </w:r>
      <w:r w:rsidR="00776CEA" w:rsidRPr="00034910">
        <w:t>Allons</w:t>
      </w:r>
      <w:r>
        <w:t xml:space="preserve">, </w:t>
      </w:r>
      <w:r w:rsidR="00776CEA" w:rsidRPr="00034910">
        <w:t>murmura Muller</w:t>
      </w:r>
      <w:r>
        <w:t xml:space="preserve">, </w:t>
      </w:r>
      <w:r w:rsidR="00776CEA" w:rsidRPr="00034910">
        <w:t>j</w:t>
      </w:r>
      <w:r>
        <w:t>’</w:t>
      </w:r>
      <w:r w:rsidR="00776CEA" w:rsidRPr="00034910">
        <w:t>ai faim</w:t>
      </w:r>
      <w:r>
        <w:t xml:space="preserve">, </w:t>
      </w:r>
      <w:r w:rsidR="00776CEA" w:rsidRPr="00034910">
        <w:t>tu sais</w:t>
      </w:r>
      <w:r>
        <w:t xml:space="preserve">. </w:t>
      </w:r>
      <w:r w:rsidR="00776CEA" w:rsidRPr="00034910">
        <w:t>Je sens le b</w:t>
      </w:r>
      <w:r w:rsidR="00776CEA" w:rsidRPr="00034910">
        <w:t>e</w:t>
      </w:r>
      <w:r w:rsidR="00776CEA" w:rsidRPr="00034910">
        <w:t>soin d</w:t>
      </w:r>
      <w:r>
        <w:t>’</w:t>
      </w:r>
      <w:r w:rsidR="00776CEA" w:rsidRPr="00034910">
        <w:t>un bon déjeuner pour me remonter le moral</w:t>
      </w:r>
      <w:r>
        <w:t xml:space="preserve">. </w:t>
      </w:r>
      <w:r w:rsidR="00776CEA" w:rsidRPr="00034910">
        <w:t>Passons sur l</w:t>
      </w:r>
      <w:r>
        <w:t>’</w:t>
      </w:r>
      <w:r w:rsidR="00776CEA" w:rsidRPr="00034910">
        <w:t>avenue</w:t>
      </w:r>
      <w:r>
        <w:t xml:space="preserve">. </w:t>
      </w:r>
      <w:r w:rsidR="00776CEA" w:rsidRPr="00034910">
        <w:t xml:space="preserve">Le tramway nous conduira en dix minutes à </w:t>
      </w:r>
      <w:smartTag w:uri="urn:schemas-microsoft-com:office:smarttags" w:element="PersonName">
        <w:smartTagPr>
          <w:attr w:name="ProductID" w:val="la Porte Jaune"/>
        </w:smartTagPr>
        <w:r w:rsidR="00776CEA" w:rsidRPr="00034910">
          <w:t>la Porte Jaune</w:t>
        </w:r>
      </w:smartTag>
      <w:r w:rsidR="00776CEA" w:rsidRPr="00034910">
        <w:t xml:space="preserve"> et</w:t>
      </w:r>
      <w:r>
        <w:t>…</w:t>
      </w:r>
    </w:p>
    <w:p w14:paraId="452F222C" w14:textId="77777777" w:rsidR="00E57EC9" w:rsidRDefault="00776CEA" w:rsidP="00E57EC9">
      <w:r w:rsidRPr="00034910">
        <w:t>Et tournant le dos au flot des ouvriers</w:t>
      </w:r>
      <w:r w:rsidR="00E57EC9">
        <w:t xml:space="preserve">, </w:t>
      </w:r>
      <w:r w:rsidRPr="00034910">
        <w:t>les deux hommes se mirent en devoir de contourner l</w:t>
      </w:r>
      <w:r w:rsidR="00E57EC9">
        <w:t>’</w:t>
      </w:r>
      <w:r w:rsidRPr="00034910">
        <w:t>enceinte du château</w:t>
      </w:r>
      <w:r w:rsidR="00E57EC9">
        <w:t xml:space="preserve">, </w:t>
      </w:r>
      <w:r w:rsidRPr="00034910">
        <w:t>afin d</w:t>
      </w:r>
      <w:r w:rsidR="00E57EC9">
        <w:t>’</w:t>
      </w:r>
      <w:r w:rsidRPr="00034910">
        <w:t>atteindre l</w:t>
      </w:r>
      <w:r w:rsidR="00E57EC9">
        <w:t>’</w:t>
      </w:r>
      <w:r w:rsidRPr="00034910">
        <w:t>avenue que parcourt le tramway de la porte de Vi</w:t>
      </w:r>
      <w:r w:rsidRPr="00034910">
        <w:t>n</w:t>
      </w:r>
      <w:r w:rsidRPr="00034910">
        <w:t>cennes à Nogent</w:t>
      </w:r>
      <w:r w:rsidR="00E57EC9">
        <w:t>.</w:t>
      </w:r>
    </w:p>
    <w:p w14:paraId="4DAB8B84" w14:textId="77777777" w:rsidR="00E57EC9" w:rsidRDefault="00776CEA" w:rsidP="00E57EC9">
      <w:r w:rsidRPr="00034910">
        <w:t>Ce mouvement attira l</w:t>
      </w:r>
      <w:r w:rsidR="00E57EC9">
        <w:t>’</w:t>
      </w:r>
      <w:r w:rsidRPr="00034910">
        <w:t>attention d</w:t>
      </w:r>
      <w:r w:rsidR="00E57EC9">
        <w:t>’</w:t>
      </w:r>
      <w:r w:rsidRPr="00034910">
        <w:t>un ouvrier et d</w:t>
      </w:r>
      <w:r w:rsidR="00E57EC9">
        <w:t>’</w:t>
      </w:r>
      <w:r w:rsidRPr="00034910">
        <w:t>une o</w:t>
      </w:r>
      <w:r w:rsidRPr="00034910">
        <w:t>u</w:t>
      </w:r>
      <w:r w:rsidRPr="00034910">
        <w:t>vrière qui déambulaient parmi les groupes</w:t>
      </w:r>
      <w:r w:rsidR="00E57EC9">
        <w:t>.</w:t>
      </w:r>
    </w:p>
    <w:p w14:paraId="2690C285" w14:textId="77777777" w:rsidR="00E57EC9" w:rsidRDefault="00776CEA" w:rsidP="00E57EC9">
      <w:r w:rsidRPr="00034910">
        <w:t>Lui</w:t>
      </w:r>
      <w:r w:rsidR="00E57EC9">
        <w:t xml:space="preserve">, </w:t>
      </w:r>
      <w:r w:rsidRPr="00034910">
        <w:t>grand</w:t>
      </w:r>
      <w:r w:rsidR="00E57EC9">
        <w:t xml:space="preserve">, </w:t>
      </w:r>
      <w:r w:rsidRPr="00034910">
        <w:t>légèrement voûté</w:t>
      </w:r>
      <w:r w:rsidR="00E57EC9">
        <w:t xml:space="preserve">, </w:t>
      </w:r>
      <w:r w:rsidRPr="00034910">
        <w:t>le visage brun enveloppé par une barbe noire très soignée</w:t>
      </w:r>
      <w:r w:rsidR="00E57EC9">
        <w:t xml:space="preserve">. </w:t>
      </w:r>
      <w:r w:rsidRPr="00034910">
        <w:t>Elle</w:t>
      </w:r>
      <w:r w:rsidR="00E57EC9">
        <w:t xml:space="preserve">, </w:t>
      </w:r>
      <w:r w:rsidRPr="00034910">
        <w:t>petite</w:t>
      </w:r>
      <w:r w:rsidR="00E57EC9">
        <w:t xml:space="preserve">, </w:t>
      </w:r>
      <w:r w:rsidRPr="00034910">
        <w:t>à la démarche sauti</w:t>
      </w:r>
      <w:r w:rsidRPr="00034910">
        <w:t>l</w:t>
      </w:r>
      <w:r w:rsidRPr="00034910">
        <w:t>lante</w:t>
      </w:r>
      <w:r w:rsidR="00E57EC9">
        <w:t xml:space="preserve">, </w:t>
      </w:r>
      <w:r w:rsidRPr="00034910">
        <w:t>avec un je ne sais quoi d</w:t>
      </w:r>
      <w:r w:rsidR="00E57EC9">
        <w:t>’</w:t>
      </w:r>
      <w:r w:rsidRPr="00034910">
        <w:t>audacieux et d</w:t>
      </w:r>
      <w:r w:rsidR="00E57EC9">
        <w:t>’</w:t>
      </w:r>
      <w:r w:rsidRPr="00034910">
        <w:t>ironique dans la physionomie</w:t>
      </w:r>
      <w:r w:rsidR="00E57EC9">
        <w:t>.</w:t>
      </w:r>
    </w:p>
    <w:p w14:paraId="3682A1BE" w14:textId="77777777" w:rsidR="00E57EC9" w:rsidRDefault="00776CEA" w:rsidP="00E57EC9">
      <w:r w:rsidRPr="00034910">
        <w:lastRenderedPageBreak/>
        <w:t>C</w:t>
      </w:r>
      <w:r w:rsidR="00E57EC9">
        <w:t>’</w:t>
      </w:r>
      <w:r w:rsidRPr="00034910">
        <w:t>était un jeune ménage</w:t>
      </w:r>
      <w:r w:rsidR="00E57EC9">
        <w:t xml:space="preserve">, </w:t>
      </w:r>
      <w:r w:rsidRPr="00034910">
        <w:t>du moins il avait été présenté comme tel à l</w:t>
      </w:r>
      <w:r w:rsidR="00E57EC9">
        <w:t>’</w:t>
      </w:r>
      <w:r w:rsidRPr="00034910">
        <w:t>usine</w:t>
      </w:r>
      <w:r w:rsidR="00E57EC9">
        <w:t xml:space="preserve">, </w:t>
      </w:r>
      <w:r w:rsidRPr="00034910">
        <w:t>où on l</w:t>
      </w:r>
      <w:r w:rsidR="00E57EC9">
        <w:t>’</w:t>
      </w:r>
      <w:r w:rsidRPr="00034910">
        <w:t>avait admis quelques jours aupar</w:t>
      </w:r>
      <w:r w:rsidRPr="00034910">
        <w:t>a</w:t>
      </w:r>
      <w:r w:rsidRPr="00034910">
        <w:t>vant</w:t>
      </w:r>
      <w:r w:rsidR="00E57EC9">
        <w:t xml:space="preserve">, </w:t>
      </w:r>
      <w:r w:rsidRPr="00034910">
        <w:t>sur la recommandation expresse des directeurs</w:t>
      </w:r>
      <w:r w:rsidR="00E57EC9">
        <w:t>.</w:t>
      </w:r>
    </w:p>
    <w:p w14:paraId="7523C17A" w14:textId="77777777" w:rsidR="00E57EC9" w:rsidRDefault="00776CEA" w:rsidP="00E57EC9">
      <w:r w:rsidRPr="00034910">
        <w:t>Ils étaient employés</w:t>
      </w:r>
      <w:r w:rsidR="00E57EC9">
        <w:t xml:space="preserve">, </w:t>
      </w:r>
      <w:r w:rsidRPr="00034910">
        <w:t>l</w:t>
      </w:r>
      <w:r w:rsidR="00E57EC9">
        <w:t>’</w:t>
      </w:r>
      <w:r w:rsidRPr="00034910">
        <w:t>homme à l</w:t>
      </w:r>
      <w:r w:rsidR="00E57EC9">
        <w:t>’</w:t>
      </w:r>
      <w:r w:rsidRPr="00034910">
        <w:t>expérimentation de no</w:t>
      </w:r>
      <w:r w:rsidRPr="00034910">
        <w:t>u</w:t>
      </w:r>
      <w:r w:rsidRPr="00034910">
        <w:t>velles machines de coloriage des films</w:t>
      </w:r>
      <w:r w:rsidR="00E57EC9">
        <w:t xml:space="preserve">, </w:t>
      </w:r>
      <w:r w:rsidRPr="00034910">
        <w:t>la dame au découpage</w:t>
      </w:r>
      <w:r w:rsidR="00E57EC9">
        <w:t>.</w:t>
      </w:r>
    </w:p>
    <w:p w14:paraId="73F20323" w14:textId="77777777" w:rsidR="00E57EC9" w:rsidRDefault="00776CEA" w:rsidP="00E57EC9">
      <w:r w:rsidRPr="00034910">
        <w:t>D</w:t>
      </w:r>
      <w:r w:rsidR="00E57EC9">
        <w:t>’</w:t>
      </w:r>
      <w:r w:rsidRPr="00034910">
        <w:t>emblée</w:t>
      </w:r>
      <w:r w:rsidR="00E57EC9">
        <w:t xml:space="preserve">, </w:t>
      </w:r>
      <w:r w:rsidRPr="00034910">
        <w:t>ils avaient conquis la sympathie de leurs coll</w:t>
      </w:r>
      <w:r w:rsidRPr="00034910">
        <w:t>è</w:t>
      </w:r>
      <w:r w:rsidRPr="00034910">
        <w:t>gues par leur bonne humeur</w:t>
      </w:r>
      <w:r w:rsidR="00E57EC9">
        <w:t xml:space="preserve">, </w:t>
      </w:r>
      <w:r w:rsidRPr="00034910">
        <w:t>leur complaisance</w:t>
      </w:r>
      <w:r w:rsidR="00E57EC9">
        <w:t xml:space="preserve">, </w:t>
      </w:r>
      <w:r w:rsidRPr="00034910">
        <w:t xml:space="preserve">la bonne grâce avec laquelle ils avaient sollicité les </w:t>
      </w:r>
      <w:r w:rsidR="00E57EC9">
        <w:t>« </w:t>
      </w:r>
      <w:r w:rsidRPr="00034910">
        <w:t>corvées</w:t>
      </w:r>
      <w:r w:rsidR="00E57EC9">
        <w:t> ».</w:t>
      </w:r>
    </w:p>
    <w:p w14:paraId="15434C85" w14:textId="77777777" w:rsidR="00E57EC9" w:rsidRDefault="00E57EC9" w:rsidP="00E57EC9">
      <w:r>
        <w:t>— </w:t>
      </w:r>
      <w:r w:rsidR="00776CEA" w:rsidRPr="00034910">
        <w:t>Pendant le premier mois</w:t>
      </w:r>
      <w:r>
        <w:t xml:space="preserve">, </w:t>
      </w:r>
      <w:r w:rsidR="00776CEA" w:rsidRPr="00034910">
        <w:t>avaient-ils dit</w:t>
      </w:r>
      <w:r>
        <w:t xml:space="preserve">, </w:t>
      </w:r>
      <w:r w:rsidR="00776CEA" w:rsidRPr="00034910">
        <w:t>nous prendrons les gardes de nuit</w:t>
      </w:r>
      <w:r>
        <w:t xml:space="preserve">. </w:t>
      </w:r>
      <w:r w:rsidR="00776CEA" w:rsidRPr="00034910">
        <w:t>Ce sera une façon de payer notre bienvenue aux camarades</w:t>
      </w:r>
      <w:r>
        <w:t>.</w:t>
      </w:r>
    </w:p>
    <w:p w14:paraId="67259525" w14:textId="77777777" w:rsidR="00E57EC9" w:rsidRDefault="00776CEA" w:rsidP="00E57EC9">
      <w:r w:rsidRPr="00034910">
        <w:t>Et les camarades avaient trouvé le procédé tout à fait agréable</w:t>
      </w:r>
      <w:r w:rsidR="00E57EC9">
        <w:t>.</w:t>
      </w:r>
    </w:p>
    <w:p w14:paraId="12A065D2" w14:textId="77777777" w:rsidR="00E57EC9" w:rsidRDefault="00776CEA" w:rsidP="00E57EC9">
      <w:r w:rsidRPr="00034910">
        <w:t>Peut-être eussent-ils pensé qu</w:t>
      </w:r>
      <w:r w:rsidR="00E57EC9">
        <w:t>’</w:t>
      </w:r>
      <w:r w:rsidRPr="00034910">
        <w:t>un intérêt personnel se gre</w:t>
      </w:r>
      <w:r w:rsidRPr="00034910">
        <w:t>f</w:t>
      </w:r>
      <w:r w:rsidRPr="00034910">
        <w:t>fait sur le désir de leur plaire</w:t>
      </w:r>
      <w:r w:rsidR="00E57EC9">
        <w:t xml:space="preserve">, </w:t>
      </w:r>
      <w:r w:rsidRPr="00034910">
        <w:t>s</w:t>
      </w:r>
      <w:r w:rsidR="00E57EC9">
        <w:t>’</w:t>
      </w:r>
      <w:r w:rsidRPr="00034910">
        <w:t>ils avaient entendu le rapide co</w:t>
      </w:r>
      <w:r w:rsidRPr="00034910">
        <w:t>l</w:t>
      </w:r>
      <w:r w:rsidRPr="00034910">
        <w:t>loque qui s</w:t>
      </w:r>
      <w:r w:rsidR="00E57EC9">
        <w:t>’</w:t>
      </w:r>
      <w:r w:rsidRPr="00034910">
        <w:t>établit entre les deux personnages</w:t>
      </w:r>
      <w:r w:rsidR="00E57EC9">
        <w:t>.</w:t>
      </w:r>
    </w:p>
    <w:p w14:paraId="71E0D14A" w14:textId="77777777" w:rsidR="00E57EC9" w:rsidRDefault="00E57EC9" w:rsidP="00E57EC9">
      <w:r>
        <w:t>— </w:t>
      </w:r>
      <w:r w:rsidR="00776CEA" w:rsidRPr="00034910">
        <w:t>Larmette et Muller</w:t>
      </w:r>
      <w:r>
        <w:t xml:space="preserve"> ! </w:t>
      </w:r>
      <w:r w:rsidR="00776CEA" w:rsidRPr="00034910">
        <w:t>avait murmuré la jeune femme</w:t>
      </w:r>
      <w:r>
        <w:t xml:space="preserve">. </w:t>
      </w:r>
      <w:r w:rsidR="00776CEA" w:rsidRPr="00034910">
        <w:t>Ils ont l</w:t>
      </w:r>
      <w:r>
        <w:t>’</w:t>
      </w:r>
      <w:r w:rsidR="00776CEA" w:rsidRPr="00034910">
        <w:t>air ennuyé</w:t>
      </w:r>
      <w:r>
        <w:t>.</w:t>
      </w:r>
    </w:p>
    <w:p w14:paraId="57D23FE9" w14:textId="77777777" w:rsidR="00E57EC9" w:rsidRDefault="00776CEA" w:rsidP="00E57EC9">
      <w:r w:rsidRPr="00034910">
        <w:t>Comment ne l</w:t>
      </w:r>
      <w:r w:rsidR="00E57EC9">
        <w:t>’</w:t>
      </w:r>
      <w:r w:rsidRPr="00034910">
        <w:t>auraient-ils pas</w:t>
      </w:r>
      <w:r w:rsidR="00E57EC9">
        <w:t xml:space="preserve"> ? </w:t>
      </w:r>
      <w:r w:rsidRPr="00034910">
        <w:t>Maintenant ils se sont e</w:t>
      </w:r>
      <w:r w:rsidRPr="00034910">
        <w:t>x</w:t>
      </w:r>
      <w:r w:rsidRPr="00034910">
        <w:t>pliqués</w:t>
      </w:r>
      <w:r w:rsidR="00E57EC9">
        <w:t xml:space="preserve">. </w:t>
      </w:r>
      <w:r w:rsidRPr="00034910">
        <w:t>Ils se sentent menacés et n</w:t>
      </w:r>
      <w:r w:rsidR="00E57EC9">
        <w:t>’</w:t>
      </w:r>
      <w:r w:rsidRPr="00034910">
        <w:t>ont pas le moindre indice qui les mette sur la piste de l</w:t>
      </w:r>
      <w:r w:rsidR="00E57EC9">
        <w:t>’</w:t>
      </w:r>
      <w:r w:rsidRPr="00034910">
        <w:t>ennemi</w:t>
      </w:r>
      <w:r w:rsidR="00E57EC9">
        <w:t>.</w:t>
      </w:r>
    </w:p>
    <w:p w14:paraId="40812DB6" w14:textId="77777777" w:rsidR="00E57EC9" w:rsidRDefault="00776CEA" w:rsidP="00E57EC9">
      <w:r w:rsidRPr="00034910">
        <w:t>La petite personne frétilla</w:t>
      </w:r>
      <w:r w:rsidR="00E57EC9">
        <w:t xml:space="preserve">, </w:t>
      </w:r>
      <w:r w:rsidRPr="00034910">
        <w:t>se contorsionnant dans un rire irrésistible</w:t>
      </w:r>
      <w:r w:rsidR="00E57EC9">
        <w:t xml:space="preserve">. </w:t>
      </w:r>
      <w:r w:rsidRPr="00034910">
        <w:t>Bon</w:t>
      </w:r>
      <w:r w:rsidR="00E57EC9">
        <w:t xml:space="preserve">, </w:t>
      </w:r>
      <w:r w:rsidRPr="00034910">
        <w:t>ils ne se</w:t>
      </w:r>
      <w:r w:rsidRPr="00F75C40">
        <w:t xml:space="preserve"> </w:t>
      </w:r>
      <w:r w:rsidRPr="00034910">
        <w:t>doutent pas que dans l</w:t>
      </w:r>
      <w:r w:rsidR="00E57EC9">
        <w:t>’</w:t>
      </w:r>
      <w:r w:rsidRPr="00034910">
        <w:t>usine m</w:t>
      </w:r>
      <w:r w:rsidRPr="00034910">
        <w:t>i</w:t>
      </w:r>
      <w:r w:rsidRPr="00034910">
        <w:t>toyenne avec leur maison</w:t>
      </w:r>
      <w:r w:rsidR="00E57EC9">
        <w:t xml:space="preserve">… </w:t>
      </w:r>
      <w:r w:rsidRPr="00034910">
        <w:t>Faut avouer</w:t>
      </w:r>
      <w:r w:rsidR="00E57EC9">
        <w:t xml:space="preserve">, </w:t>
      </w:r>
      <w:r w:rsidRPr="00034910">
        <w:t>patron</w:t>
      </w:r>
      <w:r w:rsidR="00E57EC9">
        <w:t xml:space="preserve">, </w:t>
      </w:r>
      <w:r w:rsidRPr="00034910">
        <w:t>que vous avez eu une idée</w:t>
      </w:r>
      <w:r w:rsidR="00E57EC9">
        <w:t>…</w:t>
      </w:r>
    </w:p>
    <w:p w14:paraId="020D1750" w14:textId="77777777" w:rsidR="00E57EC9" w:rsidRDefault="00E57EC9" w:rsidP="00E57EC9">
      <w:r>
        <w:t>— </w:t>
      </w:r>
      <w:r w:rsidR="00776CEA" w:rsidRPr="00034910">
        <w:t>Chut</w:t>
      </w:r>
      <w:r>
        <w:t xml:space="preserve"> ! </w:t>
      </w:r>
      <w:r w:rsidR="00776CEA" w:rsidRPr="00034910">
        <w:t>un mot peut tout compromettre</w:t>
      </w:r>
      <w:r>
        <w:t>.</w:t>
      </w:r>
    </w:p>
    <w:p w14:paraId="0B422CE8" w14:textId="77777777" w:rsidR="00E57EC9" w:rsidRDefault="00E57EC9" w:rsidP="00E57EC9">
      <w:r>
        <w:lastRenderedPageBreak/>
        <w:t>— </w:t>
      </w:r>
      <w:r w:rsidR="00776CEA" w:rsidRPr="00034910">
        <w:t>Bon</w:t>
      </w:r>
      <w:r>
        <w:t xml:space="preserve">, </w:t>
      </w:r>
      <w:r w:rsidR="00776CEA" w:rsidRPr="00034910">
        <w:t>bon</w:t>
      </w:r>
      <w:r>
        <w:t xml:space="preserve">… </w:t>
      </w:r>
      <w:r w:rsidR="00776CEA" w:rsidRPr="00034910">
        <w:t>faut que je rie un peu</w:t>
      </w:r>
      <w:r>
        <w:t xml:space="preserve">. </w:t>
      </w:r>
      <w:r w:rsidR="00776CEA" w:rsidRPr="00034910">
        <w:t>Vous ne vous figurez pas</w:t>
      </w:r>
      <w:r>
        <w:t xml:space="preserve">, </w:t>
      </w:r>
      <w:r w:rsidR="00776CEA" w:rsidRPr="00034910">
        <w:t>quand mes petites compagnes du découpage m</w:t>
      </w:r>
      <w:r>
        <w:t>’</w:t>
      </w:r>
      <w:r w:rsidR="00776CEA" w:rsidRPr="00034910">
        <w:t>appellent Rosa long comme le bras</w:t>
      </w:r>
      <w:r>
        <w:t xml:space="preserve"> ; </w:t>
      </w:r>
      <w:r w:rsidR="00776CEA" w:rsidRPr="00034910">
        <w:t>quand la contremaîtresse me dit</w:t>
      </w:r>
      <w:r>
        <w:t xml:space="preserve"> : </w:t>
      </w:r>
      <w:r w:rsidR="00776CEA" w:rsidRPr="00034910">
        <w:t xml:space="preserve">Madame </w:t>
      </w:r>
      <w:proofErr w:type="spellStart"/>
      <w:r w:rsidR="00776CEA" w:rsidRPr="00034910">
        <w:t>Davray</w:t>
      </w:r>
      <w:proofErr w:type="spellEnd"/>
      <w:r>
        <w:t xml:space="preserve">… </w:t>
      </w:r>
      <w:r w:rsidR="00776CEA" w:rsidRPr="00034910">
        <w:t>votre épouse donc</w:t>
      </w:r>
      <w:r>
        <w:t xml:space="preserve">… </w:t>
      </w:r>
      <w:r w:rsidR="00776CEA" w:rsidRPr="00034910">
        <w:t>je me pince pour ne pas m</w:t>
      </w:r>
      <w:r>
        <w:t>’</w:t>
      </w:r>
      <w:r w:rsidR="00776CEA" w:rsidRPr="00034910">
        <w:t>esclaffer</w:t>
      </w:r>
      <w:r>
        <w:t xml:space="preserve">… </w:t>
      </w:r>
      <w:r w:rsidR="00776CEA" w:rsidRPr="00034910">
        <w:t>Alors</w:t>
      </w:r>
      <w:r>
        <w:t xml:space="preserve">, </w:t>
      </w:r>
      <w:r w:rsidR="00776CEA" w:rsidRPr="00034910">
        <w:t>si l</w:t>
      </w:r>
      <w:r>
        <w:t>’</w:t>
      </w:r>
      <w:r w:rsidR="00776CEA" w:rsidRPr="00034910">
        <w:t>on n</w:t>
      </w:r>
      <w:r>
        <w:t>’</w:t>
      </w:r>
      <w:r w:rsidR="00776CEA" w:rsidRPr="00034910">
        <w:t>ouvre pas la soupape de temps en temps</w:t>
      </w:r>
      <w:r>
        <w:t xml:space="preserve">, </w:t>
      </w:r>
      <w:r w:rsidR="00776CEA" w:rsidRPr="00034910">
        <w:t>bien sûr</w:t>
      </w:r>
      <w:r>
        <w:t xml:space="preserve">, </w:t>
      </w:r>
      <w:r w:rsidR="00776CEA" w:rsidRPr="00034910">
        <w:t>je finirai par éclater</w:t>
      </w:r>
      <w:r>
        <w:t>.</w:t>
      </w:r>
    </w:p>
    <w:p w14:paraId="0E37977F" w14:textId="77777777" w:rsidR="00E57EC9" w:rsidRDefault="00776CEA" w:rsidP="00E57EC9">
      <w:r w:rsidRPr="00034910">
        <w:t xml:space="preserve">Et Jean </w:t>
      </w:r>
      <w:proofErr w:type="spellStart"/>
      <w:r w:rsidRPr="00034910">
        <w:t>Brot</w:t>
      </w:r>
      <w:proofErr w:type="spellEnd"/>
      <w:r w:rsidR="00E57EC9">
        <w:t xml:space="preserve">, </w:t>
      </w:r>
      <w:r w:rsidRPr="00034910">
        <w:t>qui venait de dévoiler son déguisement et c</w:t>
      </w:r>
      <w:r w:rsidRPr="00034910">
        <w:t>e</w:t>
      </w:r>
      <w:r w:rsidRPr="00034910">
        <w:t xml:space="preserve">lui de Dick </w:t>
      </w:r>
      <w:proofErr w:type="spellStart"/>
      <w:r w:rsidRPr="00034910">
        <w:t>Fann</w:t>
      </w:r>
      <w:proofErr w:type="spellEnd"/>
      <w:r w:rsidR="00E57EC9">
        <w:t xml:space="preserve">, </w:t>
      </w:r>
      <w:r w:rsidRPr="00F75C40">
        <w:t xml:space="preserve">se </w:t>
      </w:r>
      <w:r w:rsidRPr="00034910">
        <w:t>reprit à rire de plus belle</w:t>
      </w:r>
      <w:r w:rsidR="00E57EC9">
        <w:t>.</w:t>
      </w:r>
    </w:p>
    <w:p w14:paraId="0699AD37" w14:textId="77777777" w:rsidR="00E57EC9" w:rsidRDefault="00776CEA" w:rsidP="00E57EC9">
      <w:r w:rsidRPr="00034910">
        <w:t>Larmette ne s</w:t>
      </w:r>
      <w:r w:rsidR="00E57EC9">
        <w:t>’</w:t>
      </w:r>
      <w:r w:rsidRPr="00034910">
        <w:t>était pas trompé dans ses suppositions</w:t>
      </w:r>
      <w:r w:rsidR="00E57EC9">
        <w:t xml:space="preserve">. </w:t>
      </w:r>
      <w:r w:rsidRPr="00034910">
        <w:t xml:space="preserve">Parti de Moscou le lendemain de son entrevue avec </w:t>
      </w:r>
      <w:proofErr w:type="spellStart"/>
      <w:r w:rsidRPr="00034910">
        <w:t>Nège</w:t>
      </w:r>
      <w:proofErr w:type="spellEnd"/>
      <w:r w:rsidRPr="00034910">
        <w:t xml:space="preserve"> </w:t>
      </w:r>
      <w:proofErr w:type="spellStart"/>
      <w:r w:rsidRPr="00034910">
        <w:t>Aïarouseff</w:t>
      </w:r>
      <w:proofErr w:type="spellEnd"/>
      <w:r w:rsidR="00E57EC9">
        <w:t xml:space="preserve">, </w:t>
      </w:r>
      <w:r w:rsidRPr="00034910">
        <w:t>laquelle</w:t>
      </w:r>
      <w:r w:rsidR="00E57EC9">
        <w:t xml:space="preserve">, </w:t>
      </w:r>
      <w:r w:rsidRPr="00034910">
        <w:t>il s</w:t>
      </w:r>
      <w:r w:rsidR="00E57EC9">
        <w:t>’</w:t>
      </w:r>
      <w:r w:rsidRPr="00034910">
        <w:t>en était douté</w:t>
      </w:r>
      <w:r w:rsidR="00E57EC9">
        <w:t xml:space="preserve">, </w:t>
      </w:r>
      <w:r w:rsidRPr="00034910">
        <w:t>avait le jour même obtenu pour les prisonniers tous les adoucissements réclamés par le détective</w:t>
      </w:r>
      <w:r w:rsidR="00E57EC9">
        <w:t xml:space="preserve"> ; </w:t>
      </w:r>
      <w:r w:rsidRPr="00034910">
        <w:t>parti donc le lendemain</w:t>
      </w:r>
      <w:r w:rsidR="00E57EC9">
        <w:t xml:space="preserve">, </w:t>
      </w:r>
      <w:r w:rsidRPr="00034910">
        <w:t>Dick avait sans difficulté rejoint Muller à Varsovie</w:t>
      </w:r>
      <w:r w:rsidR="00E57EC9">
        <w:t xml:space="preserve">, </w:t>
      </w:r>
      <w:r w:rsidRPr="00034910">
        <w:t>où le porteur du radium pensait</w:t>
      </w:r>
      <w:r w:rsidR="00E57EC9">
        <w:t xml:space="preserve">, </w:t>
      </w:r>
      <w:r w:rsidRPr="00034910">
        <w:t>de la meilleure foi</w:t>
      </w:r>
      <w:r w:rsidR="00E57EC9">
        <w:t xml:space="preserve">, </w:t>
      </w:r>
      <w:r w:rsidRPr="00034910">
        <w:t>obéir aux ordres de son chef</w:t>
      </w:r>
      <w:r w:rsidR="00E57EC9">
        <w:t xml:space="preserve">, </w:t>
      </w:r>
      <w:r w:rsidRPr="00034910">
        <w:t>Larmette</w:t>
      </w:r>
      <w:r w:rsidR="00E57EC9">
        <w:t>.</w:t>
      </w:r>
    </w:p>
    <w:p w14:paraId="420A5163" w14:textId="77777777" w:rsidR="00E57EC9" w:rsidRDefault="00776CEA" w:rsidP="00E57EC9">
      <w:r w:rsidRPr="00034910">
        <w:t>C</w:t>
      </w:r>
      <w:r w:rsidR="00E57EC9">
        <w:t>’</w:t>
      </w:r>
      <w:r w:rsidRPr="00034910">
        <w:t>était par le même train que les deux hommes avaient quitté la métropole polonaise</w:t>
      </w:r>
      <w:r w:rsidR="00E57EC9">
        <w:t xml:space="preserve">, </w:t>
      </w:r>
      <w:r w:rsidRPr="00034910">
        <w:t>franchi la frontière allemande</w:t>
      </w:r>
      <w:r w:rsidR="00E57EC9">
        <w:t xml:space="preserve">, </w:t>
      </w:r>
      <w:r w:rsidRPr="00034910">
        <w:t>atteint Berlin</w:t>
      </w:r>
      <w:r w:rsidR="00E57EC9">
        <w:t>.</w:t>
      </w:r>
    </w:p>
    <w:p w14:paraId="74D636A1" w14:textId="77777777" w:rsidR="00E57EC9" w:rsidRDefault="00776CEA" w:rsidP="00E57EC9">
      <w:r w:rsidRPr="00034910">
        <w:t>Les deux voyageurs</w:t>
      </w:r>
      <w:r w:rsidR="00E57EC9">
        <w:t xml:space="preserve">, </w:t>
      </w:r>
      <w:r w:rsidRPr="00034910">
        <w:t>dont l</w:t>
      </w:r>
      <w:r w:rsidR="00E57EC9">
        <w:t>’</w:t>
      </w:r>
      <w:r w:rsidRPr="00034910">
        <w:t xml:space="preserve">un </w:t>
      </w:r>
      <w:r w:rsidRPr="00034910">
        <w:rPr>
          <w:i/>
          <w:iCs/>
        </w:rPr>
        <w:t xml:space="preserve">filait </w:t>
      </w:r>
      <w:r w:rsidRPr="00034910">
        <w:t>l</w:t>
      </w:r>
      <w:r w:rsidR="00E57EC9">
        <w:t>’</w:t>
      </w:r>
      <w:r w:rsidRPr="00034910">
        <w:t>autre sans que ce de</w:t>
      </w:r>
      <w:r w:rsidRPr="00034910">
        <w:t>r</w:t>
      </w:r>
      <w:r w:rsidRPr="00034910">
        <w:t>nier s</w:t>
      </w:r>
      <w:r w:rsidR="00E57EC9">
        <w:t>’</w:t>
      </w:r>
      <w:r w:rsidRPr="00034910">
        <w:t>en doutât</w:t>
      </w:r>
      <w:r w:rsidR="00E57EC9">
        <w:t xml:space="preserve">, </w:t>
      </w:r>
      <w:r w:rsidRPr="00034910">
        <w:t>sautèrent du train venant de Russie dans un train à destination de Cologne</w:t>
      </w:r>
      <w:r w:rsidR="00E57EC9">
        <w:t xml:space="preserve">, </w:t>
      </w:r>
      <w:r w:rsidRPr="00034910">
        <w:t>Belgique</w:t>
      </w:r>
      <w:r w:rsidR="00E57EC9">
        <w:t xml:space="preserve">, </w:t>
      </w:r>
      <w:r w:rsidRPr="00034910">
        <w:t>Paris</w:t>
      </w:r>
      <w:r w:rsidR="00E57EC9">
        <w:t xml:space="preserve">, </w:t>
      </w:r>
      <w:r w:rsidRPr="00034910">
        <w:t>traversant l</w:t>
      </w:r>
      <w:r w:rsidR="00E57EC9">
        <w:t>’</w:t>
      </w:r>
      <w:r w:rsidRPr="00034910">
        <w:t>Elbe</w:t>
      </w:r>
      <w:r w:rsidR="00E57EC9">
        <w:t xml:space="preserve">, </w:t>
      </w:r>
      <w:r w:rsidRPr="00034910">
        <w:t>le Weser</w:t>
      </w:r>
      <w:r w:rsidR="00E57EC9">
        <w:t xml:space="preserve">, </w:t>
      </w:r>
      <w:r w:rsidRPr="00034910">
        <w:t>le Rhin</w:t>
      </w:r>
      <w:r w:rsidR="00E57EC9">
        <w:t xml:space="preserve">, </w:t>
      </w:r>
      <w:r w:rsidRPr="00034910">
        <w:t>la Meuse</w:t>
      </w:r>
      <w:r w:rsidR="00E57EC9">
        <w:t xml:space="preserve">, </w:t>
      </w:r>
      <w:r w:rsidRPr="00034910">
        <w:t>l</w:t>
      </w:r>
      <w:r w:rsidR="00E57EC9">
        <w:t>’</w:t>
      </w:r>
      <w:r w:rsidRPr="00034910">
        <w:t>Escaut</w:t>
      </w:r>
      <w:r w:rsidR="00E57EC9">
        <w:t xml:space="preserve">, </w:t>
      </w:r>
      <w:r w:rsidRPr="00034910">
        <w:t>pour débarquer e</w:t>
      </w:r>
      <w:r w:rsidRPr="00034910">
        <w:t>n</w:t>
      </w:r>
      <w:r w:rsidRPr="00034910">
        <w:t>fin aux bords de la Seine</w:t>
      </w:r>
      <w:r w:rsidR="00E57EC9">
        <w:t>.</w:t>
      </w:r>
    </w:p>
    <w:p w14:paraId="24A672BE" w14:textId="77777777" w:rsidR="00E57EC9" w:rsidRDefault="00776CEA" w:rsidP="00E57EC9">
      <w:r w:rsidRPr="00034910">
        <w:t>Mais</w:t>
      </w:r>
      <w:r w:rsidR="00E57EC9">
        <w:t xml:space="preserve">, </w:t>
      </w:r>
      <w:r w:rsidRPr="00034910">
        <w:t>sans doute</w:t>
      </w:r>
      <w:r w:rsidR="00E57EC9">
        <w:t xml:space="preserve">, </w:t>
      </w:r>
      <w:r w:rsidRPr="00034910">
        <w:t>Muller était pressé de se débarrasser de la boîte à double fond dont il ne s</w:t>
      </w:r>
      <w:r w:rsidR="00E57EC9">
        <w:t>’</w:t>
      </w:r>
      <w:r w:rsidRPr="00034910">
        <w:t>était point séparé un instant durant sa longue pérégrination</w:t>
      </w:r>
      <w:r w:rsidR="00E57EC9">
        <w:t xml:space="preserve">, </w:t>
      </w:r>
      <w:r w:rsidRPr="00034910">
        <w:t>car il ne prit aucun repos dans Paris</w:t>
      </w:r>
      <w:r w:rsidR="00E57EC9">
        <w:t>.</w:t>
      </w:r>
    </w:p>
    <w:p w14:paraId="4E848681" w14:textId="77777777" w:rsidR="00E57EC9" w:rsidRDefault="00776CEA" w:rsidP="00E57EC9">
      <w:r w:rsidRPr="00034910">
        <w:t>À peine sorti de la gare du Nord</w:t>
      </w:r>
      <w:r w:rsidR="00E57EC9">
        <w:t xml:space="preserve">, </w:t>
      </w:r>
      <w:r w:rsidRPr="00034910">
        <w:t>il se dirigea vers les bo</w:t>
      </w:r>
      <w:r w:rsidRPr="00034910">
        <w:t>u</w:t>
      </w:r>
      <w:r w:rsidRPr="00034910">
        <w:t>levards extérieurs</w:t>
      </w:r>
      <w:r w:rsidR="00E57EC9">
        <w:t xml:space="preserve">, </w:t>
      </w:r>
      <w:r w:rsidRPr="00034910">
        <w:t>s</w:t>
      </w:r>
      <w:r w:rsidR="00E57EC9">
        <w:t>’</w:t>
      </w:r>
      <w:r w:rsidRPr="00034910">
        <w:t>engouffra dans le Métropolitain</w:t>
      </w:r>
      <w:r w:rsidR="00E57EC9">
        <w:t xml:space="preserve">, </w:t>
      </w:r>
      <w:r w:rsidRPr="00034910">
        <w:lastRenderedPageBreak/>
        <w:t>parvint à la Nation</w:t>
      </w:r>
      <w:r w:rsidR="00E57EC9">
        <w:t xml:space="preserve">. </w:t>
      </w:r>
      <w:r w:rsidRPr="00034910">
        <w:t>Là</w:t>
      </w:r>
      <w:r w:rsidR="00E57EC9">
        <w:t xml:space="preserve">, </w:t>
      </w:r>
      <w:r w:rsidRPr="00034910">
        <w:t>il quitta le convoi</w:t>
      </w:r>
      <w:r w:rsidR="00E57EC9">
        <w:t xml:space="preserve"> ; </w:t>
      </w:r>
      <w:r w:rsidRPr="00034910">
        <w:t>par les couloirs et escaliers souterrains</w:t>
      </w:r>
      <w:r w:rsidR="00E57EC9">
        <w:t xml:space="preserve">, </w:t>
      </w:r>
      <w:r w:rsidRPr="00034910">
        <w:t>il atteignit le quai de départ pour la porte de Vi</w:t>
      </w:r>
      <w:r w:rsidRPr="00034910">
        <w:t>n</w:t>
      </w:r>
      <w:r w:rsidRPr="00034910">
        <w:t>cennes</w:t>
      </w:r>
      <w:r w:rsidR="00E57EC9">
        <w:t>.</w:t>
      </w:r>
    </w:p>
    <w:p w14:paraId="358D8135" w14:textId="77777777" w:rsidR="00E57EC9" w:rsidRDefault="00776CEA" w:rsidP="00E57EC9">
      <w:r w:rsidRPr="00034910">
        <w:t>En ce dernier point</w:t>
      </w:r>
      <w:r w:rsidR="00E57EC9">
        <w:t xml:space="preserve">, </w:t>
      </w:r>
      <w:r w:rsidRPr="00034910">
        <w:t>terminus du Métropolitain</w:t>
      </w:r>
      <w:r w:rsidR="00E57EC9">
        <w:t xml:space="preserve">, </w:t>
      </w:r>
      <w:r w:rsidRPr="00034910">
        <w:t>il dut r</w:t>
      </w:r>
      <w:r w:rsidRPr="00034910">
        <w:t>e</w:t>
      </w:r>
      <w:r w:rsidRPr="00034910">
        <w:t>monter à la surface du sol</w:t>
      </w:r>
      <w:r w:rsidR="00E57EC9">
        <w:t xml:space="preserve">. </w:t>
      </w:r>
      <w:r w:rsidRPr="00034910">
        <w:t>Mais ce fut pour se précipiter dans le tramway de Nogent</w:t>
      </w:r>
      <w:r w:rsidR="00E57EC9">
        <w:t xml:space="preserve">, </w:t>
      </w:r>
      <w:r w:rsidRPr="00034910">
        <w:t>qu</w:t>
      </w:r>
      <w:r w:rsidR="00E57EC9">
        <w:t>’</w:t>
      </w:r>
      <w:r w:rsidRPr="00034910">
        <w:t>il quitta à son tour</w:t>
      </w:r>
      <w:r w:rsidR="00E57EC9">
        <w:t xml:space="preserve">, </w:t>
      </w:r>
      <w:r w:rsidRPr="00034910">
        <w:t>à hauteur du ch</w:t>
      </w:r>
      <w:r w:rsidRPr="00034910">
        <w:t>â</w:t>
      </w:r>
      <w:r w:rsidRPr="00034910">
        <w:t>teau de Vincennes</w:t>
      </w:r>
      <w:r w:rsidR="00E57EC9">
        <w:t>.</w:t>
      </w:r>
    </w:p>
    <w:p w14:paraId="4A231D62" w14:textId="77777777" w:rsidR="00E57EC9" w:rsidRDefault="00776CEA" w:rsidP="00E57EC9">
      <w:r w:rsidRPr="00034910">
        <w:t>Longeant l</w:t>
      </w:r>
      <w:r w:rsidR="00E57EC9">
        <w:t>’</w:t>
      </w:r>
      <w:r w:rsidRPr="00034910">
        <w:t>enceinte</w:t>
      </w:r>
      <w:r w:rsidR="00E57EC9">
        <w:t xml:space="preserve">, </w:t>
      </w:r>
      <w:r w:rsidRPr="00034910">
        <w:t>il avait atteint la place où il se prom</w:t>
      </w:r>
      <w:r w:rsidRPr="00034910">
        <w:t>e</w:t>
      </w:r>
      <w:r w:rsidRPr="00034910">
        <w:t>nait tout à l</w:t>
      </w:r>
      <w:r w:rsidR="00E57EC9">
        <w:t>’</w:t>
      </w:r>
      <w:r w:rsidRPr="00034910">
        <w:t>heure en compagnie de son complice</w:t>
      </w:r>
      <w:r w:rsidR="00E57EC9">
        <w:t xml:space="preserve">, </w:t>
      </w:r>
      <w:r w:rsidRPr="00034910">
        <w:t>et</w:t>
      </w:r>
      <w:r w:rsidR="00E57EC9">
        <w:t xml:space="preserve">, </w:t>
      </w:r>
      <w:r w:rsidRPr="00034910">
        <w:t>passant devant l</w:t>
      </w:r>
      <w:r w:rsidR="00E57EC9">
        <w:t>’</w:t>
      </w:r>
      <w:r w:rsidRPr="00034910">
        <w:t>usine de films</w:t>
      </w:r>
      <w:r w:rsidR="00E57EC9">
        <w:t xml:space="preserve">, </w:t>
      </w:r>
      <w:r w:rsidRPr="00034910">
        <w:t>il s</w:t>
      </w:r>
      <w:r w:rsidR="00E57EC9">
        <w:t>’</w:t>
      </w:r>
      <w:r w:rsidRPr="00034910">
        <w:t>était arrêté devant la porte d</w:t>
      </w:r>
      <w:r w:rsidR="00E57EC9">
        <w:t>’</w:t>
      </w:r>
      <w:r w:rsidRPr="00034910">
        <w:t>une p</w:t>
      </w:r>
      <w:r w:rsidRPr="00034910">
        <w:t>e</w:t>
      </w:r>
      <w:r w:rsidRPr="00034910">
        <w:t>tite maison contiguë</w:t>
      </w:r>
      <w:r w:rsidR="00E57EC9">
        <w:t xml:space="preserve">, </w:t>
      </w:r>
      <w:r w:rsidRPr="00034910">
        <w:t>un étage sur rez-de-chaussée</w:t>
      </w:r>
      <w:r w:rsidR="00E57EC9">
        <w:t>.</w:t>
      </w:r>
    </w:p>
    <w:p w14:paraId="501EA2D5" w14:textId="77777777" w:rsidR="00E57EC9" w:rsidRDefault="00776CEA" w:rsidP="00E57EC9">
      <w:r w:rsidRPr="00034910">
        <w:t>D</w:t>
      </w:r>
      <w:r w:rsidR="00E57EC9">
        <w:t>’</w:t>
      </w:r>
      <w:r w:rsidRPr="00034910">
        <w:t>un regard il s</w:t>
      </w:r>
      <w:r w:rsidR="00E57EC9">
        <w:t>’</w:t>
      </w:r>
      <w:r w:rsidRPr="00034910">
        <w:t>était assuré que personne ne l</w:t>
      </w:r>
      <w:r w:rsidR="00E57EC9">
        <w:t>’</w:t>
      </w:r>
      <w:r w:rsidRPr="00034910">
        <w:t>observait</w:t>
      </w:r>
      <w:r w:rsidR="00E57EC9">
        <w:t xml:space="preserve">. </w:t>
      </w:r>
      <w:r w:rsidRPr="00034910">
        <w:t>Introduisant une clef dans la serrure</w:t>
      </w:r>
      <w:r w:rsidR="00E57EC9">
        <w:t xml:space="preserve">, </w:t>
      </w:r>
      <w:r w:rsidRPr="00034910">
        <w:t>il avait pénétré à l</w:t>
      </w:r>
      <w:r w:rsidR="00E57EC9">
        <w:t>’</w:t>
      </w:r>
      <w:r w:rsidRPr="00034910">
        <w:t>intérieur</w:t>
      </w:r>
      <w:r w:rsidR="00E57EC9">
        <w:t xml:space="preserve">, </w:t>
      </w:r>
      <w:r w:rsidRPr="00034910">
        <w:t>pour ressortir une demi-heure plus tard</w:t>
      </w:r>
      <w:r w:rsidR="00E57EC9">
        <w:t xml:space="preserve">. </w:t>
      </w:r>
      <w:r w:rsidRPr="00034910">
        <w:t>Seulement</w:t>
      </w:r>
      <w:r w:rsidR="00E57EC9">
        <w:t xml:space="preserve">, </w:t>
      </w:r>
      <w:r w:rsidRPr="00034910">
        <w:t>à l</w:t>
      </w:r>
      <w:r w:rsidR="00E57EC9">
        <w:t>’</w:t>
      </w:r>
      <w:r w:rsidRPr="00034910">
        <w:t>arrivée</w:t>
      </w:r>
      <w:r w:rsidR="00E57EC9">
        <w:t xml:space="preserve">, </w:t>
      </w:r>
      <w:r w:rsidRPr="00034910">
        <w:t xml:space="preserve">il portait sous le </w:t>
      </w:r>
      <w:r w:rsidR="00762D02">
        <w:t>bra</w:t>
      </w:r>
      <w:r w:rsidRPr="00034910">
        <w:t>s sa fameuse caissette noire</w:t>
      </w:r>
      <w:r w:rsidR="00E57EC9">
        <w:t xml:space="preserve"> ; </w:t>
      </w:r>
      <w:r w:rsidRPr="00034910">
        <w:t>au départ</w:t>
      </w:r>
      <w:r w:rsidR="00E57EC9">
        <w:t xml:space="preserve">, </w:t>
      </w:r>
      <w:r w:rsidRPr="00034910">
        <w:t>il avait les mains libres et semblait en être prodigieus</w:t>
      </w:r>
      <w:r w:rsidRPr="00034910">
        <w:t>e</w:t>
      </w:r>
      <w:r w:rsidRPr="00034910">
        <w:t>ment satisfait</w:t>
      </w:r>
      <w:r w:rsidR="00E57EC9">
        <w:t>.</w:t>
      </w:r>
    </w:p>
    <w:p w14:paraId="05BEFC2E" w14:textId="77777777" w:rsidR="00E57EC9" w:rsidRDefault="00776CEA" w:rsidP="00E57EC9">
      <w:r w:rsidRPr="00034910">
        <w:t>Il retourna à Paris</w:t>
      </w:r>
      <w:r w:rsidR="00E57EC9">
        <w:t xml:space="preserve">, </w:t>
      </w:r>
      <w:r w:rsidRPr="00034910">
        <w:t>prit une chambre dans un hôtel confo</w:t>
      </w:r>
      <w:r w:rsidRPr="00034910">
        <w:t>r</w:t>
      </w:r>
      <w:r w:rsidRPr="00034910">
        <w:t>table et s</w:t>
      </w:r>
      <w:r w:rsidR="00E57EC9">
        <w:t>’</w:t>
      </w:r>
      <w:r w:rsidRPr="00034910">
        <w:t>accorda un repos bien gagné</w:t>
      </w:r>
      <w:r w:rsidR="00E57EC9">
        <w:t xml:space="preserve">, </w:t>
      </w:r>
      <w:r w:rsidRPr="00034910">
        <w:t xml:space="preserve">sans se douter que Dick </w:t>
      </w:r>
      <w:proofErr w:type="spellStart"/>
      <w:r w:rsidRPr="00034910">
        <w:t>Fann</w:t>
      </w:r>
      <w:proofErr w:type="spellEnd"/>
      <w:r w:rsidRPr="00034910">
        <w:t xml:space="preserve"> avait effectué</w:t>
      </w:r>
      <w:r w:rsidR="00E57EC9">
        <w:t xml:space="preserve">, </w:t>
      </w:r>
      <w:r w:rsidRPr="00034910">
        <w:t>à vingt pas de distance</w:t>
      </w:r>
      <w:r w:rsidR="00E57EC9">
        <w:t xml:space="preserve">, </w:t>
      </w:r>
      <w:r w:rsidRPr="00034910">
        <w:t>les mêmes marches et contremarches que lui</w:t>
      </w:r>
      <w:r w:rsidR="00E57EC9">
        <w:t>.</w:t>
      </w:r>
    </w:p>
    <w:p w14:paraId="60F2F4E9" w14:textId="27E2C820" w:rsidR="00E57EC9" w:rsidRDefault="00776CEA" w:rsidP="00E57EC9">
      <w:r w:rsidRPr="00034910">
        <w:t>Le lendemain</w:t>
      </w:r>
      <w:r w:rsidR="00E57EC9">
        <w:t xml:space="preserve">, </w:t>
      </w:r>
      <w:r w:rsidRPr="00034910">
        <w:t xml:space="preserve">Jean </w:t>
      </w:r>
      <w:proofErr w:type="spellStart"/>
      <w:r w:rsidRPr="00034910">
        <w:t>Brot</w:t>
      </w:r>
      <w:proofErr w:type="spellEnd"/>
      <w:r w:rsidR="00E57EC9">
        <w:t xml:space="preserve">, </w:t>
      </w:r>
      <w:r w:rsidRPr="00034910">
        <w:t>ayant traversé l</w:t>
      </w:r>
      <w:r w:rsidR="00E57EC9">
        <w:t>’</w:t>
      </w:r>
      <w:r w:rsidRPr="00034910">
        <w:t>Europe de son côté</w:t>
      </w:r>
      <w:r w:rsidR="00E57EC9">
        <w:t xml:space="preserve">, </w:t>
      </w:r>
      <w:r w:rsidRPr="00034910">
        <w:t>mettait le pied de bon matin sur l</w:t>
      </w:r>
      <w:r w:rsidR="00E57EC9">
        <w:t>’</w:t>
      </w:r>
      <w:r w:rsidRPr="00034910">
        <w:t>asphalte parisien</w:t>
      </w:r>
      <w:r w:rsidR="00E57EC9">
        <w:t xml:space="preserve">. </w:t>
      </w:r>
      <w:r w:rsidRPr="00034910">
        <w:t>Le soir même</w:t>
      </w:r>
      <w:r w:rsidR="00E57EC9">
        <w:t xml:space="preserve">, </w:t>
      </w:r>
      <w:r w:rsidRPr="00034910">
        <w:t>déguisé à ravir par le détective qui l</w:t>
      </w:r>
      <w:r w:rsidR="00E57EC9">
        <w:t>’</w:t>
      </w:r>
      <w:r w:rsidRPr="00034910">
        <w:t>attendait</w:t>
      </w:r>
      <w:r w:rsidR="00E57EC9">
        <w:t xml:space="preserve">, </w:t>
      </w:r>
      <w:r w:rsidRPr="00034910">
        <w:t xml:space="preserve">il était présenté sous le nom de Rosa </w:t>
      </w:r>
      <w:proofErr w:type="spellStart"/>
      <w:r w:rsidRPr="00034910">
        <w:t>Davray</w:t>
      </w:r>
      <w:proofErr w:type="spellEnd"/>
      <w:r w:rsidRPr="00034910">
        <w:t xml:space="preserve"> au directeur de l</w:t>
      </w:r>
      <w:r w:rsidR="00E57EC9">
        <w:t>’</w:t>
      </w:r>
      <w:r w:rsidRPr="00034910">
        <w:t>usine de Vincennes</w:t>
      </w:r>
      <w:r w:rsidR="00E57EC9">
        <w:t xml:space="preserve">, </w:t>
      </w:r>
      <w:r w:rsidRPr="00034910">
        <w:t>lequel l</w:t>
      </w:r>
      <w:r w:rsidR="00E57EC9">
        <w:t>’</w:t>
      </w:r>
      <w:r w:rsidRPr="00034910">
        <w:t>affectait aux ateliers de découpage</w:t>
      </w:r>
      <w:r w:rsidR="00E57EC9">
        <w:t xml:space="preserve">, </w:t>
      </w:r>
      <w:r w:rsidRPr="00034910">
        <w:t>tandis que Dick</w:t>
      </w:r>
      <w:r w:rsidR="00E57EC9">
        <w:t xml:space="preserve">, </w:t>
      </w:r>
      <w:r w:rsidRPr="00034910">
        <w:t xml:space="preserve">devenu </w:t>
      </w:r>
      <w:r w:rsidR="00E57EC9">
        <w:t>M. </w:t>
      </w:r>
      <w:proofErr w:type="spellStart"/>
      <w:r w:rsidRPr="00034910">
        <w:t>Davray</w:t>
      </w:r>
      <w:proofErr w:type="spellEnd"/>
      <w:r w:rsidR="00E57EC9">
        <w:t xml:space="preserve">, </w:t>
      </w:r>
      <w:r w:rsidRPr="00034910">
        <w:t>se voyait bombardé mécanicien au coloriage</w:t>
      </w:r>
      <w:r w:rsidR="00E57EC9">
        <w:t>.</w:t>
      </w:r>
    </w:p>
    <w:p w14:paraId="1C65C3FD" w14:textId="77777777" w:rsidR="00E57EC9" w:rsidRDefault="00776CEA" w:rsidP="00E57EC9">
      <w:r w:rsidRPr="00034910">
        <w:t>Pour l</w:t>
      </w:r>
      <w:r w:rsidR="00E57EC9">
        <w:t>’</w:t>
      </w:r>
      <w:r w:rsidRPr="00034910">
        <w:t>instant</w:t>
      </w:r>
      <w:r w:rsidR="00E57EC9">
        <w:t xml:space="preserve">, </w:t>
      </w:r>
      <w:r w:rsidRPr="00034910">
        <w:t>ils allaient déjeuner</w:t>
      </w:r>
      <w:r w:rsidR="00E57EC9">
        <w:t>.</w:t>
      </w:r>
    </w:p>
    <w:p w14:paraId="6A1426D9" w14:textId="77777777" w:rsidR="00E57EC9" w:rsidRDefault="00776CEA" w:rsidP="00E57EC9">
      <w:r w:rsidRPr="00034910">
        <w:lastRenderedPageBreak/>
        <w:t>Tous deux gagnèrent</w:t>
      </w:r>
      <w:r w:rsidR="00E57EC9">
        <w:t xml:space="preserve">, </w:t>
      </w:r>
      <w:r w:rsidRPr="00034910">
        <w:t>avec quelques autres employés</w:t>
      </w:r>
      <w:r w:rsidR="00E57EC9">
        <w:t xml:space="preserve">, </w:t>
      </w:r>
      <w:r w:rsidRPr="00034910">
        <w:t>un débit de vins-restaurant situé à peu de distance</w:t>
      </w:r>
      <w:r w:rsidR="00E57EC9">
        <w:t xml:space="preserve">. </w:t>
      </w:r>
      <w:r w:rsidRPr="00034910">
        <w:t>Dans la salle commune</w:t>
      </w:r>
      <w:r w:rsidR="00E57EC9">
        <w:t xml:space="preserve">, </w:t>
      </w:r>
      <w:r w:rsidRPr="00034910">
        <w:t>un jeune homme blond</w:t>
      </w:r>
      <w:r w:rsidR="00E57EC9">
        <w:t xml:space="preserve">, </w:t>
      </w:r>
      <w:r w:rsidRPr="00034910">
        <w:t>grêle</w:t>
      </w:r>
      <w:r w:rsidR="00E57EC9">
        <w:t xml:space="preserve">, </w:t>
      </w:r>
      <w:r w:rsidRPr="00034910">
        <w:t>avec cette allure pr</w:t>
      </w:r>
      <w:r w:rsidRPr="00034910">
        <w:t>é</w:t>
      </w:r>
      <w:r w:rsidRPr="00034910">
        <w:t>tentieuse et falote du petit propriétaire de la banlieue</w:t>
      </w:r>
      <w:r w:rsidR="00E57EC9">
        <w:t xml:space="preserve">, </w:t>
      </w:r>
      <w:r w:rsidRPr="00034910">
        <w:t>les a</w:t>
      </w:r>
      <w:r w:rsidRPr="00034910">
        <w:t>c</w:t>
      </w:r>
      <w:r w:rsidRPr="00034910">
        <w:t>cueillit par des cris</w:t>
      </w:r>
      <w:r w:rsidR="00E57EC9">
        <w:t xml:space="preserve">, </w:t>
      </w:r>
      <w:r w:rsidRPr="00034910">
        <w:t>aggravés de gestes exagérés</w:t>
      </w:r>
      <w:r w:rsidR="00E57EC9">
        <w:t>.</w:t>
      </w:r>
    </w:p>
    <w:p w14:paraId="40497109" w14:textId="77777777" w:rsidR="00E57EC9" w:rsidRDefault="00E57EC9" w:rsidP="00E57EC9">
      <w:r>
        <w:t>— </w:t>
      </w:r>
      <w:r w:rsidR="00776CEA" w:rsidRPr="00034910">
        <w:t>Arrivez donc</w:t>
      </w:r>
      <w:r>
        <w:t xml:space="preserve">, </w:t>
      </w:r>
      <w:r w:rsidR="00776CEA" w:rsidRPr="00034910">
        <w:t>vous me devez l</w:t>
      </w:r>
      <w:r>
        <w:t>’</w:t>
      </w:r>
      <w:r w:rsidR="00776CEA" w:rsidRPr="00034910">
        <w:t>apéritif</w:t>
      </w:r>
      <w:r>
        <w:t xml:space="preserve">, </w:t>
      </w:r>
      <w:r w:rsidR="00776CEA" w:rsidRPr="00034910">
        <w:t xml:space="preserve">monsieur </w:t>
      </w:r>
      <w:proofErr w:type="spellStart"/>
      <w:r w:rsidR="00776CEA" w:rsidRPr="00034910">
        <w:t>Davray</w:t>
      </w:r>
      <w:proofErr w:type="spellEnd"/>
      <w:r>
        <w:t xml:space="preserve">. </w:t>
      </w:r>
      <w:r w:rsidR="00776CEA" w:rsidRPr="00034910">
        <w:t>Vous avez parié que je ne louerais pas la chambre du rez-de-chaussée</w:t>
      </w:r>
      <w:r>
        <w:t xml:space="preserve">, </w:t>
      </w:r>
      <w:r w:rsidR="00776CEA" w:rsidRPr="00034910">
        <w:t>parce que la saison était trop avancée</w:t>
      </w:r>
      <w:r>
        <w:t>.</w:t>
      </w:r>
    </w:p>
    <w:p w14:paraId="0D3E1433" w14:textId="77777777" w:rsidR="00E57EC9" w:rsidRDefault="00E57EC9" w:rsidP="00E57EC9">
      <w:r>
        <w:t>— </w:t>
      </w:r>
      <w:r w:rsidR="00776CEA" w:rsidRPr="00034910">
        <w:t>L</w:t>
      </w:r>
      <w:r>
        <w:t>’</w:t>
      </w:r>
      <w:r w:rsidR="00776CEA" w:rsidRPr="00034910">
        <w:t>auriez-vous louée</w:t>
      </w:r>
      <w:r>
        <w:t> ?</w:t>
      </w:r>
    </w:p>
    <w:p w14:paraId="1CF444AF" w14:textId="77777777" w:rsidR="00E57EC9" w:rsidRDefault="00E57EC9" w:rsidP="00E57EC9">
      <w:r>
        <w:t>— </w:t>
      </w:r>
      <w:r w:rsidR="00776CEA" w:rsidRPr="00034910">
        <w:t>Oui</w:t>
      </w:r>
      <w:r>
        <w:t xml:space="preserve">, </w:t>
      </w:r>
      <w:r w:rsidR="00776CEA" w:rsidRPr="00034910">
        <w:t>Monsieur</w:t>
      </w:r>
      <w:r>
        <w:t> !</w:t>
      </w:r>
    </w:p>
    <w:p w14:paraId="10637E9C" w14:textId="77777777" w:rsidR="00E57EC9" w:rsidRDefault="00776CEA" w:rsidP="00E57EC9">
      <w:r w:rsidRPr="00034910">
        <w:t>Le jeune homme triomphait</w:t>
      </w:r>
      <w:r w:rsidR="00E57EC9">
        <w:t xml:space="preserve">. </w:t>
      </w:r>
      <w:r w:rsidRPr="00034910">
        <w:t>Dick eut un geste furieux</w:t>
      </w:r>
      <w:r w:rsidR="00E57EC9">
        <w:t xml:space="preserve">, </w:t>
      </w:r>
      <w:r w:rsidRPr="00034910">
        <w:t>comme si lui-même eût attaché de l</w:t>
      </w:r>
      <w:r w:rsidR="00E57EC9">
        <w:t>’</w:t>
      </w:r>
      <w:r w:rsidRPr="00034910">
        <w:t>importance à l</w:t>
      </w:r>
      <w:r w:rsidR="00E57EC9">
        <w:t>’</w:t>
      </w:r>
      <w:r w:rsidRPr="00034910">
        <w:t>affaire</w:t>
      </w:r>
      <w:r w:rsidR="00E57EC9">
        <w:t>.</w:t>
      </w:r>
    </w:p>
    <w:p w14:paraId="26D0CF66" w14:textId="77777777" w:rsidR="00E57EC9" w:rsidRDefault="00E57EC9" w:rsidP="00E57EC9">
      <w:r>
        <w:t>— </w:t>
      </w:r>
      <w:r w:rsidR="00776CEA" w:rsidRPr="00034910">
        <w:t>Et vous avez terminé</w:t>
      </w:r>
      <w:r>
        <w:t> ?</w:t>
      </w:r>
    </w:p>
    <w:p w14:paraId="34DFE7E0" w14:textId="77777777" w:rsidR="00E57EC9" w:rsidRDefault="00E57EC9" w:rsidP="00E57EC9">
      <w:r>
        <w:t>— </w:t>
      </w:r>
      <w:r w:rsidR="00776CEA" w:rsidRPr="00034910">
        <w:t>À l</w:t>
      </w:r>
      <w:r>
        <w:t>’</w:t>
      </w:r>
      <w:r w:rsidR="00776CEA" w:rsidRPr="00034910">
        <w:t>instant</w:t>
      </w:r>
      <w:r>
        <w:t xml:space="preserve">. </w:t>
      </w:r>
      <w:r w:rsidR="00776CEA" w:rsidRPr="00034910">
        <w:t>Mon locataire m</w:t>
      </w:r>
      <w:r>
        <w:t>’</w:t>
      </w:r>
      <w:r w:rsidR="00776CEA" w:rsidRPr="00034910">
        <w:t>a remis les arrhes</w:t>
      </w:r>
      <w:r>
        <w:t xml:space="preserve">. </w:t>
      </w:r>
      <w:r w:rsidR="00776CEA" w:rsidRPr="00034910">
        <w:t>Et même</w:t>
      </w:r>
      <w:r>
        <w:t xml:space="preserve">, </w:t>
      </w:r>
      <w:r w:rsidR="00776CEA" w:rsidRPr="00034910">
        <w:t>il n</w:t>
      </w:r>
      <w:r>
        <w:t>’</w:t>
      </w:r>
      <w:r w:rsidR="00776CEA" w:rsidRPr="00034910">
        <w:t>est pas de votre avis</w:t>
      </w:r>
      <w:r>
        <w:t xml:space="preserve">, </w:t>
      </w:r>
      <w:r w:rsidR="00776CEA" w:rsidRPr="00034910">
        <w:t>celui-là</w:t>
      </w:r>
      <w:r>
        <w:t xml:space="preserve">. </w:t>
      </w:r>
      <w:r w:rsidR="00776CEA" w:rsidRPr="00034910">
        <w:t>Il s</w:t>
      </w:r>
      <w:r>
        <w:t>’</w:t>
      </w:r>
      <w:r w:rsidR="00776CEA" w:rsidRPr="00034910">
        <w:t>étonnait que je n</w:t>
      </w:r>
      <w:r>
        <w:t>’</w:t>
      </w:r>
      <w:r w:rsidR="00776CEA" w:rsidRPr="00034910">
        <w:t>eusse pas encore loué une chambre charmante</w:t>
      </w:r>
      <w:r>
        <w:t xml:space="preserve">, </w:t>
      </w:r>
      <w:r w:rsidR="00776CEA" w:rsidRPr="00034910">
        <w:t>au rez-de-chaussée</w:t>
      </w:r>
      <w:r>
        <w:t xml:space="preserve">, </w:t>
      </w:r>
      <w:r w:rsidR="00776CEA" w:rsidRPr="00034910">
        <w:t>avec le jardin derrière qui permet de sortir directement dans le bois</w:t>
      </w:r>
      <w:r>
        <w:t xml:space="preserve">. </w:t>
      </w:r>
      <w:r w:rsidR="00776CEA" w:rsidRPr="00034910">
        <w:t>Enfin</w:t>
      </w:r>
      <w:r>
        <w:t xml:space="preserve">, </w:t>
      </w:r>
      <w:r w:rsidR="00776CEA" w:rsidRPr="00034910">
        <w:t>je m</w:t>
      </w:r>
      <w:r>
        <w:t>’</w:t>
      </w:r>
      <w:r w:rsidR="00776CEA" w:rsidRPr="00034910">
        <w:t>offre un vermouth grenadine à votre compte</w:t>
      </w:r>
      <w:r>
        <w:t>.</w:t>
      </w:r>
    </w:p>
    <w:p w14:paraId="05401ACA" w14:textId="77777777" w:rsidR="00E57EC9" w:rsidRDefault="00E57EC9" w:rsidP="00E57EC9">
      <w:r>
        <w:t>— </w:t>
      </w:r>
      <w:r w:rsidR="00776CEA" w:rsidRPr="00034910">
        <w:t>C</w:t>
      </w:r>
      <w:r>
        <w:t>’</w:t>
      </w:r>
      <w:r w:rsidR="00776CEA" w:rsidRPr="00034910">
        <w:t>est parié</w:t>
      </w:r>
      <w:r>
        <w:t xml:space="preserve">. </w:t>
      </w:r>
      <w:r w:rsidR="00776CEA" w:rsidRPr="00034910">
        <w:t>Vous en avez le droit</w:t>
      </w:r>
      <w:r>
        <w:t>.</w:t>
      </w:r>
    </w:p>
    <w:p w14:paraId="35E08BE9" w14:textId="77777777" w:rsidR="00E57EC9" w:rsidRDefault="00776CEA" w:rsidP="00E57EC9">
      <w:r w:rsidRPr="00034910">
        <w:t>Tandis que le jeune propriétaire appelait le garçon d</w:t>
      </w:r>
      <w:r w:rsidR="00E57EC9">
        <w:t>’</w:t>
      </w:r>
      <w:r w:rsidRPr="00034910">
        <w:t>une voix pointue</w:t>
      </w:r>
      <w:r w:rsidR="00E57EC9">
        <w:t xml:space="preserve">, </w:t>
      </w:r>
      <w:r w:rsidRPr="00034910">
        <w:t xml:space="preserve">le ménage </w:t>
      </w:r>
      <w:proofErr w:type="spellStart"/>
      <w:r w:rsidRPr="00034910">
        <w:t>Davray</w:t>
      </w:r>
      <w:proofErr w:type="spellEnd"/>
      <w:r w:rsidRPr="00034910">
        <w:t xml:space="preserve"> échangeait un regard</w:t>
      </w:r>
      <w:r w:rsidR="00E57EC9">
        <w:t xml:space="preserve">. </w:t>
      </w:r>
      <w:r w:rsidRPr="00034910">
        <w:t>On eût cru que la nouvelle réjouissait les deux personnages</w:t>
      </w:r>
      <w:r w:rsidR="00E57EC9">
        <w:t>.</w:t>
      </w:r>
    </w:p>
    <w:p w14:paraId="5997F393" w14:textId="77777777" w:rsidR="00E57EC9" w:rsidRDefault="00776CEA" w:rsidP="00E57EC9">
      <w:r w:rsidRPr="00034910">
        <w:t>Il en devait être ainsi</w:t>
      </w:r>
      <w:r w:rsidR="00E57EC9">
        <w:t xml:space="preserve">, </w:t>
      </w:r>
      <w:r w:rsidRPr="00034910">
        <w:t>car après l</w:t>
      </w:r>
      <w:r w:rsidR="00E57EC9">
        <w:t>’</w:t>
      </w:r>
      <w:r w:rsidRPr="00034910">
        <w:t>apéritif et le repas</w:t>
      </w:r>
      <w:r w:rsidR="00E57EC9">
        <w:t xml:space="preserve">, </w:t>
      </w:r>
      <w:r w:rsidRPr="00034910">
        <w:t>tous deux soldèrent leur addition</w:t>
      </w:r>
      <w:r w:rsidR="00E57EC9">
        <w:t xml:space="preserve">, </w:t>
      </w:r>
      <w:r w:rsidRPr="00034910">
        <w:t>et bras dessus</w:t>
      </w:r>
      <w:r w:rsidR="00E57EC9">
        <w:t xml:space="preserve">, </w:t>
      </w:r>
      <w:r w:rsidRPr="00034910">
        <w:t>bras dessous qui</w:t>
      </w:r>
      <w:r w:rsidRPr="00034910">
        <w:t>t</w:t>
      </w:r>
      <w:r w:rsidRPr="00034910">
        <w:t>tèrent le cabaret</w:t>
      </w:r>
      <w:r w:rsidR="00E57EC9">
        <w:t>.</w:t>
      </w:r>
    </w:p>
    <w:p w14:paraId="78AE91C1" w14:textId="77777777" w:rsidR="00E57EC9" w:rsidRDefault="00776CEA" w:rsidP="00E57EC9">
      <w:r w:rsidRPr="00034910">
        <w:t>Dans la rue</w:t>
      </w:r>
      <w:r w:rsidR="00E57EC9">
        <w:t xml:space="preserve">, </w:t>
      </w:r>
      <w:r w:rsidRPr="00034910">
        <w:t>tous deux se prirent à marcher d</w:t>
      </w:r>
      <w:r w:rsidR="00E57EC9">
        <w:t>’</w:t>
      </w:r>
      <w:r w:rsidRPr="00034910">
        <w:t>un bon pas</w:t>
      </w:r>
      <w:r w:rsidR="00E57EC9">
        <w:t>.</w:t>
      </w:r>
    </w:p>
    <w:p w14:paraId="02F45020" w14:textId="5403656C" w:rsidR="00E57EC9" w:rsidRDefault="00776CEA" w:rsidP="00E57EC9">
      <w:r w:rsidRPr="00034910">
        <w:lastRenderedPageBreak/>
        <w:t>En cinq minutes</w:t>
      </w:r>
      <w:r w:rsidR="00E57EC9">
        <w:t xml:space="preserve">, </w:t>
      </w:r>
      <w:r w:rsidRPr="00034910">
        <w:t>ils étaient sous les frondaisons du bois</w:t>
      </w:r>
      <w:r w:rsidR="00E57EC9">
        <w:t xml:space="preserve">. </w:t>
      </w:r>
      <w:r w:rsidRPr="00034910">
        <w:t>Alors</w:t>
      </w:r>
      <w:r w:rsidR="00E57EC9">
        <w:t xml:space="preserve">, </w:t>
      </w:r>
      <w:r w:rsidRPr="00034910">
        <w:t>ils ralentirent leur allure</w:t>
      </w:r>
      <w:r w:rsidR="00E57EC9">
        <w:t xml:space="preserve">, </w:t>
      </w:r>
      <w:r w:rsidRPr="00034910">
        <w:t xml:space="preserve">et </w:t>
      </w:r>
      <w:r w:rsidR="00E57EC9">
        <w:t>M</w:t>
      </w:r>
      <w:r w:rsidR="00E57EC9" w:rsidRPr="00E57EC9">
        <w:rPr>
          <w:vertAlign w:val="superscript"/>
        </w:rPr>
        <w:t>me</w:t>
      </w:r>
      <w:r w:rsidR="00E57EC9">
        <w:t> </w:t>
      </w:r>
      <w:proofErr w:type="spellStart"/>
      <w:r w:rsidRPr="00034910">
        <w:t>Davray</w:t>
      </w:r>
      <w:proofErr w:type="spellEnd"/>
      <w:r w:rsidR="00E57EC9">
        <w:t xml:space="preserve">, </w:t>
      </w:r>
      <w:r w:rsidRPr="00034910">
        <w:t>reprenant sa voix naturelle</w:t>
      </w:r>
      <w:r w:rsidR="00E57EC9">
        <w:t xml:space="preserve">, </w:t>
      </w:r>
      <w:r w:rsidRPr="00034910">
        <w:t xml:space="preserve">cette voix si parisienne de Jean </w:t>
      </w:r>
      <w:proofErr w:type="spellStart"/>
      <w:r w:rsidRPr="00034910">
        <w:t>Brot</w:t>
      </w:r>
      <w:proofErr w:type="spellEnd"/>
      <w:r w:rsidR="00E57EC9">
        <w:t xml:space="preserve">, </w:t>
      </w:r>
      <w:r w:rsidRPr="00034910">
        <w:t>murmura</w:t>
      </w:r>
      <w:r w:rsidR="00E57EC9">
        <w:t> :</w:t>
      </w:r>
    </w:p>
    <w:p w14:paraId="6ACC82BF" w14:textId="77777777" w:rsidR="00E57EC9" w:rsidRDefault="00E57EC9" w:rsidP="00E57EC9">
      <w:r>
        <w:t>— </w:t>
      </w:r>
      <w:r w:rsidR="00776CEA" w:rsidRPr="00034910">
        <w:t>C</w:t>
      </w:r>
      <w:r>
        <w:t>’</w:t>
      </w:r>
      <w:r w:rsidR="00776CEA" w:rsidRPr="00034910">
        <w:t>est égal</w:t>
      </w:r>
      <w:r>
        <w:t xml:space="preserve">, </w:t>
      </w:r>
      <w:r w:rsidR="00776CEA" w:rsidRPr="00034910">
        <w:t>vous me renversez toujours</w:t>
      </w:r>
      <w:r>
        <w:t xml:space="preserve">, </w:t>
      </w:r>
      <w:r w:rsidR="00776CEA" w:rsidRPr="00034910">
        <w:t>patron</w:t>
      </w:r>
      <w:r>
        <w:t xml:space="preserve">. </w:t>
      </w:r>
      <w:r w:rsidR="00776CEA" w:rsidRPr="00034910">
        <w:t>Ça</w:t>
      </w:r>
      <w:r>
        <w:t xml:space="preserve">, </w:t>
      </w:r>
      <w:r w:rsidR="00776CEA" w:rsidRPr="00034910">
        <w:t>c</w:t>
      </w:r>
      <w:r>
        <w:t>’</w:t>
      </w:r>
      <w:r w:rsidR="00776CEA" w:rsidRPr="00034910">
        <w:t>est effarant d</w:t>
      </w:r>
      <w:r>
        <w:t>’</w:t>
      </w:r>
      <w:r w:rsidR="00776CEA" w:rsidRPr="00034910">
        <w:t>avoir deviné que Larmette louerait la chambre du bonhomme</w:t>
      </w:r>
      <w:r>
        <w:t>.</w:t>
      </w:r>
    </w:p>
    <w:p w14:paraId="7854AB09" w14:textId="77777777" w:rsidR="00E57EC9" w:rsidRDefault="00E57EC9" w:rsidP="00E57EC9">
      <w:r>
        <w:t>— </w:t>
      </w:r>
      <w:r w:rsidR="00776CEA" w:rsidRPr="00034910">
        <w:t>Je te répète</w:t>
      </w:r>
      <w:r>
        <w:t xml:space="preserve">, </w:t>
      </w:r>
      <w:r w:rsidR="00776CEA" w:rsidRPr="00034910">
        <w:t>Jean</w:t>
      </w:r>
      <w:r>
        <w:t xml:space="preserve">, </w:t>
      </w:r>
      <w:r w:rsidR="00776CEA" w:rsidRPr="00034910">
        <w:t>que je ne devine jamais</w:t>
      </w:r>
      <w:r>
        <w:t xml:space="preserve">. </w:t>
      </w:r>
      <w:r w:rsidR="00776CEA" w:rsidRPr="00034910">
        <w:t>Je raisonne</w:t>
      </w:r>
      <w:r>
        <w:t xml:space="preserve">, </w:t>
      </w:r>
      <w:r w:rsidR="00776CEA" w:rsidRPr="00034910">
        <w:t>voilà tout</w:t>
      </w:r>
      <w:r>
        <w:t xml:space="preserve">. </w:t>
      </w:r>
      <w:r w:rsidR="00776CEA" w:rsidRPr="00034910">
        <w:t>Quelles sont les idées de Larmette</w:t>
      </w:r>
      <w:r>
        <w:t xml:space="preserve"> ? </w:t>
      </w:r>
      <w:r w:rsidR="00776CEA" w:rsidRPr="00034910">
        <w:t>Il est convaincu que je rôde autour de lui et</w:t>
      </w:r>
      <w:r>
        <w:t xml:space="preserve">, </w:t>
      </w:r>
      <w:r w:rsidR="00776CEA" w:rsidRPr="00034910">
        <w:t>ne découvrant pas où je me cache</w:t>
      </w:r>
      <w:r>
        <w:t xml:space="preserve">, </w:t>
      </w:r>
      <w:r w:rsidR="00776CEA" w:rsidRPr="00034910">
        <w:t>il coule des jours remplis d</w:t>
      </w:r>
      <w:r>
        <w:t>’</w:t>
      </w:r>
      <w:r w:rsidR="00776CEA" w:rsidRPr="00034910">
        <w:t>inquiétude</w:t>
      </w:r>
      <w:r>
        <w:t xml:space="preserve">, </w:t>
      </w:r>
      <w:r w:rsidR="00776CEA" w:rsidRPr="00034910">
        <w:t>chaque instant pouvant amener la catastrophe</w:t>
      </w:r>
      <w:r>
        <w:t>.</w:t>
      </w:r>
    </w:p>
    <w:p w14:paraId="1FFD05E2" w14:textId="77777777" w:rsidR="00E57EC9" w:rsidRDefault="00E57EC9" w:rsidP="00E57EC9">
      <w:r>
        <w:t>— </w:t>
      </w:r>
      <w:r w:rsidR="00776CEA" w:rsidRPr="00034910">
        <w:t>Oh</w:t>
      </w:r>
      <w:r>
        <w:t xml:space="preserve"> ! </w:t>
      </w:r>
      <w:r w:rsidR="00776CEA" w:rsidRPr="00034910">
        <w:t>ça</w:t>
      </w:r>
      <w:r>
        <w:t xml:space="preserve">, </w:t>
      </w:r>
      <w:r w:rsidR="00776CEA" w:rsidRPr="00034910">
        <w:t>d</w:t>
      </w:r>
      <w:r>
        <w:t>’</w:t>
      </w:r>
      <w:r w:rsidR="00776CEA" w:rsidRPr="00034910">
        <w:t>accord</w:t>
      </w:r>
      <w:r>
        <w:t xml:space="preserve">. </w:t>
      </w:r>
      <w:r w:rsidR="00776CEA" w:rsidRPr="00034910">
        <w:t>Seulement de là à louer dans la maison faisant vis-à-vis à la sienne</w:t>
      </w:r>
      <w:r>
        <w:t>…</w:t>
      </w:r>
    </w:p>
    <w:p w14:paraId="0E7F84CE" w14:textId="77777777" w:rsidR="00E57EC9" w:rsidRDefault="00E57EC9" w:rsidP="00E57EC9">
      <w:r>
        <w:t>— </w:t>
      </w:r>
      <w:r w:rsidR="00776CEA" w:rsidRPr="00034910">
        <w:t>Un peu de patience donc</w:t>
      </w:r>
      <w:r>
        <w:t xml:space="preserve">. </w:t>
      </w:r>
      <w:r w:rsidR="00776CEA" w:rsidRPr="00034910">
        <w:t>Il ne pouvait pas faire autr</w:t>
      </w:r>
      <w:r w:rsidR="00776CEA" w:rsidRPr="00034910">
        <w:t>e</w:t>
      </w:r>
      <w:r w:rsidR="00776CEA" w:rsidRPr="00034910">
        <w:t>ment</w:t>
      </w:r>
      <w:r>
        <w:t xml:space="preserve">. </w:t>
      </w:r>
      <w:r w:rsidR="00776CEA" w:rsidRPr="00034910">
        <w:t>Ne sachant où me prendre</w:t>
      </w:r>
      <w:r>
        <w:t xml:space="preserve">, </w:t>
      </w:r>
      <w:r w:rsidR="00776CEA" w:rsidRPr="00034910">
        <w:t xml:space="preserve">quelle idée a dû </w:t>
      </w:r>
      <w:r w:rsidR="00776CEA" w:rsidRPr="00034910">
        <w:rPr>
          <w:i/>
          <w:iCs/>
        </w:rPr>
        <w:t>nécessair</w:t>
      </w:r>
      <w:r w:rsidR="00776CEA" w:rsidRPr="00034910">
        <w:rPr>
          <w:i/>
          <w:iCs/>
        </w:rPr>
        <w:t>e</w:t>
      </w:r>
      <w:r w:rsidR="00776CEA" w:rsidRPr="00034910">
        <w:rPr>
          <w:i/>
          <w:iCs/>
        </w:rPr>
        <w:t xml:space="preserve">ment </w:t>
      </w:r>
      <w:r w:rsidR="00776CEA" w:rsidRPr="00034910">
        <w:t>germer dans son cerveau</w:t>
      </w:r>
      <w:r>
        <w:t xml:space="preserve"> : </w:t>
      </w:r>
      <w:r w:rsidR="00776CEA" w:rsidRPr="00034910">
        <w:t>me forcer à me montrer</w:t>
      </w:r>
      <w:r>
        <w:t>.</w:t>
      </w:r>
    </w:p>
    <w:p w14:paraId="75B54B04" w14:textId="77777777" w:rsidR="00E57EC9" w:rsidRDefault="00776CEA" w:rsidP="00E57EC9">
      <w:r w:rsidRPr="00034910">
        <w:t>Cette fois</w:t>
      </w:r>
      <w:r w:rsidR="00E57EC9">
        <w:t xml:space="preserve">, </w:t>
      </w:r>
      <w:r w:rsidRPr="00034910">
        <w:t>le jeune garçon s</w:t>
      </w:r>
      <w:r w:rsidR="00E57EC9">
        <w:t>’</w:t>
      </w:r>
      <w:r w:rsidRPr="00034910">
        <w:t>arrêta net</w:t>
      </w:r>
      <w:r w:rsidR="00E57EC9">
        <w:t xml:space="preserve">, </w:t>
      </w:r>
      <w:r w:rsidRPr="00034910">
        <w:t>les traits exprimant l</w:t>
      </w:r>
      <w:r w:rsidR="00E57EC9">
        <w:t>’</w:t>
      </w:r>
      <w:r w:rsidRPr="00034910">
        <w:t>étonnement</w:t>
      </w:r>
      <w:r w:rsidR="00E57EC9">
        <w:t>.</w:t>
      </w:r>
    </w:p>
    <w:p w14:paraId="28534718" w14:textId="77777777" w:rsidR="00E57EC9" w:rsidRDefault="00E57EC9" w:rsidP="00E57EC9">
      <w:r>
        <w:t>— </w:t>
      </w:r>
      <w:r w:rsidR="00776CEA" w:rsidRPr="00034910">
        <w:t>C</w:t>
      </w:r>
      <w:r>
        <w:t>’</w:t>
      </w:r>
      <w:r w:rsidR="00776CEA" w:rsidRPr="00034910">
        <w:t>est ma foi vrai</w:t>
      </w:r>
      <w:r>
        <w:t xml:space="preserve">… </w:t>
      </w:r>
      <w:r w:rsidR="00776CEA" w:rsidRPr="00034910">
        <w:t>Oui</w:t>
      </w:r>
      <w:r>
        <w:t xml:space="preserve">, </w:t>
      </w:r>
      <w:r w:rsidR="00776CEA" w:rsidRPr="00034910">
        <w:t>en effet</w:t>
      </w:r>
      <w:r>
        <w:t xml:space="preserve">, </w:t>
      </w:r>
      <w:r w:rsidR="00776CEA" w:rsidRPr="00034910">
        <w:t xml:space="preserve">il </w:t>
      </w:r>
      <w:r w:rsidR="00776CEA" w:rsidRPr="00034910">
        <w:rPr>
          <w:i/>
          <w:iCs/>
        </w:rPr>
        <w:t xml:space="preserve">doit </w:t>
      </w:r>
      <w:r w:rsidR="00776CEA" w:rsidRPr="00034910">
        <w:t>songer à cela</w:t>
      </w:r>
      <w:r>
        <w:t>.</w:t>
      </w:r>
    </w:p>
    <w:p w14:paraId="7B7FAF07" w14:textId="77777777" w:rsidR="00E57EC9" w:rsidRDefault="00776CEA" w:rsidP="00E57EC9">
      <w:r w:rsidRPr="00034910">
        <w:t>Mais</w:t>
      </w:r>
      <w:r w:rsidR="00E57EC9">
        <w:t xml:space="preserve">, </w:t>
      </w:r>
      <w:r w:rsidRPr="00034910">
        <w:t>souriant</w:t>
      </w:r>
      <w:r w:rsidR="00E57EC9">
        <w:t xml:space="preserve">, </w:t>
      </w:r>
      <w:r w:rsidRPr="00034910">
        <w:t xml:space="preserve">Dick </w:t>
      </w:r>
      <w:proofErr w:type="spellStart"/>
      <w:r w:rsidRPr="00034910">
        <w:t>Fann</w:t>
      </w:r>
      <w:proofErr w:type="spellEnd"/>
      <w:r w:rsidRPr="00034910">
        <w:t xml:space="preserve"> l</w:t>
      </w:r>
      <w:r w:rsidR="00E57EC9">
        <w:t>’</w:t>
      </w:r>
      <w:r w:rsidRPr="00034910">
        <w:t>interrompit pour continuer</w:t>
      </w:r>
      <w:r w:rsidR="00E57EC9">
        <w:t> :</w:t>
      </w:r>
    </w:p>
    <w:p w14:paraId="50E11B2C" w14:textId="05D39EDF" w:rsidR="00E57EC9" w:rsidRDefault="00E57EC9" w:rsidP="00E57EC9">
      <w:r>
        <w:t>— </w:t>
      </w:r>
      <w:r w:rsidR="00776CEA" w:rsidRPr="00034910">
        <w:t>Suis bien le raisonnement</w:t>
      </w:r>
      <w:r>
        <w:t xml:space="preserve">. </w:t>
      </w:r>
      <w:r w:rsidR="00776CEA" w:rsidRPr="00034910">
        <w:t>Il détient le radium volé</w:t>
      </w:r>
      <w:r>
        <w:t xml:space="preserve">. </w:t>
      </w:r>
      <w:r w:rsidR="00776CEA" w:rsidRPr="00034910">
        <w:t>Si je puis démontrer qu</w:t>
      </w:r>
      <w:r>
        <w:t>’</w:t>
      </w:r>
      <w:r w:rsidR="00776CEA" w:rsidRPr="00034910">
        <w:t>il en est ainsi</w:t>
      </w:r>
      <w:r>
        <w:t xml:space="preserve">, </w:t>
      </w:r>
      <w:r w:rsidR="00776CEA" w:rsidRPr="00034910">
        <w:t xml:space="preserve">ses accusations contre </w:t>
      </w:r>
      <w:r>
        <w:t>M. </w:t>
      </w:r>
      <w:r w:rsidR="00776CEA" w:rsidRPr="00034910">
        <w:t>Defrance tombent d</w:t>
      </w:r>
      <w:r>
        <w:t>’</w:t>
      </w:r>
      <w:r w:rsidR="00776CEA" w:rsidRPr="00034910">
        <w:t>elles-mêmes</w:t>
      </w:r>
      <w:r>
        <w:t>.</w:t>
      </w:r>
    </w:p>
    <w:p w14:paraId="2A1A370D" w14:textId="77777777" w:rsidR="00E57EC9" w:rsidRDefault="00E57EC9" w:rsidP="00E57EC9">
      <w:r>
        <w:t>— </w:t>
      </w:r>
      <w:r w:rsidR="00776CEA" w:rsidRPr="00034910">
        <w:t>Oui</w:t>
      </w:r>
      <w:r>
        <w:t xml:space="preserve">, </w:t>
      </w:r>
      <w:r w:rsidR="00776CEA" w:rsidRPr="00034910">
        <w:t>oui</w:t>
      </w:r>
      <w:r>
        <w:t xml:space="preserve">, </w:t>
      </w:r>
      <w:r w:rsidR="00776CEA" w:rsidRPr="00034910">
        <w:t>je comprends encore cela</w:t>
      </w:r>
      <w:r>
        <w:t>.</w:t>
      </w:r>
    </w:p>
    <w:p w14:paraId="11880D2E" w14:textId="77777777" w:rsidR="00E57EC9" w:rsidRDefault="00E57EC9" w:rsidP="00E57EC9">
      <w:r>
        <w:lastRenderedPageBreak/>
        <w:t>— </w:t>
      </w:r>
      <w:r w:rsidR="00776CEA" w:rsidRPr="00034910">
        <w:t>Eh bien</w:t>
      </w:r>
      <w:r>
        <w:t xml:space="preserve"> ! </w:t>
      </w:r>
      <w:r w:rsidR="00776CEA" w:rsidRPr="00034910">
        <w:t>De là à utiliser le radium comme appeau</w:t>
      </w:r>
      <w:r>
        <w:t xml:space="preserve">, </w:t>
      </w:r>
      <w:r w:rsidR="00776CEA" w:rsidRPr="00034910">
        <w:t>il n</w:t>
      </w:r>
      <w:r>
        <w:t>’</w:t>
      </w:r>
      <w:r w:rsidR="00776CEA" w:rsidRPr="00034910">
        <w:t>y a qu</w:t>
      </w:r>
      <w:r>
        <w:t>’</w:t>
      </w:r>
      <w:r w:rsidR="00776CEA" w:rsidRPr="00034910">
        <w:t>un pas</w:t>
      </w:r>
      <w:r>
        <w:t>.</w:t>
      </w:r>
    </w:p>
    <w:p w14:paraId="44835536" w14:textId="77777777" w:rsidR="00E57EC9" w:rsidRDefault="00776CEA" w:rsidP="00E57EC9">
      <w:r w:rsidRPr="00034910">
        <w:t>Et lentement</w:t>
      </w:r>
      <w:r w:rsidR="00E57EC9">
        <w:t> :</w:t>
      </w:r>
    </w:p>
    <w:p w14:paraId="37537BB7" w14:textId="77777777" w:rsidR="00E57EC9" w:rsidRDefault="00E57EC9" w:rsidP="00E57EC9">
      <w:r>
        <w:t>— </w:t>
      </w:r>
      <w:r w:rsidR="00776CEA" w:rsidRPr="00034910">
        <w:t>De là ses allées et venues dans la maison</w:t>
      </w:r>
      <w:r>
        <w:t xml:space="preserve">. </w:t>
      </w:r>
      <w:r w:rsidR="00776CEA" w:rsidRPr="00034910">
        <w:t>Il faut m</w:t>
      </w:r>
      <w:r>
        <w:t>’</w:t>
      </w:r>
      <w:r w:rsidR="00776CEA" w:rsidRPr="00034910">
        <w:t>y att</w:t>
      </w:r>
      <w:r w:rsidR="00776CEA" w:rsidRPr="00034910">
        <w:t>i</w:t>
      </w:r>
      <w:r w:rsidR="00776CEA" w:rsidRPr="00034910">
        <w:t>rer et</w:t>
      </w:r>
      <w:r>
        <w:t xml:space="preserve">, </w:t>
      </w:r>
      <w:r w:rsidR="00776CEA" w:rsidRPr="00034910">
        <w:t>une fois entré</w:t>
      </w:r>
      <w:r>
        <w:t xml:space="preserve">, </w:t>
      </w:r>
      <w:r w:rsidR="00776CEA" w:rsidRPr="00034910">
        <w:t>m</w:t>
      </w:r>
      <w:r>
        <w:t>’</w:t>
      </w:r>
      <w:r w:rsidR="00776CEA" w:rsidRPr="00034910">
        <w:t>empêcher d</w:t>
      </w:r>
      <w:r>
        <w:t>’</w:t>
      </w:r>
      <w:r w:rsidR="00776CEA" w:rsidRPr="00034910">
        <w:t>en sortir</w:t>
      </w:r>
      <w:r>
        <w:t>.</w:t>
      </w:r>
    </w:p>
    <w:p w14:paraId="47D2BAFB" w14:textId="77777777" w:rsidR="00E57EC9" w:rsidRDefault="00E57EC9" w:rsidP="00E57EC9">
      <w:r>
        <w:t>— </w:t>
      </w:r>
      <w:r w:rsidR="00776CEA" w:rsidRPr="00034910">
        <w:t>Vous empêcher</w:t>
      </w:r>
      <w:r>
        <w:t xml:space="preserve"> ? </w:t>
      </w:r>
      <w:r w:rsidR="00776CEA" w:rsidRPr="00034910">
        <w:t>Est-ce possible</w:t>
      </w:r>
      <w:r>
        <w:t> ?</w:t>
      </w:r>
    </w:p>
    <w:p w14:paraId="39C72659" w14:textId="77777777" w:rsidR="00E57EC9" w:rsidRDefault="00E57EC9" w:rsidP="00E57EC9">
      <w:r>
        <w:t>— </w:t>
      </w:r>
      <w:r w:rsidR="00776CEA" w:rsidRPr="00034910">
        <w:t>Il est toujours possible de tuer un homme</w:t>
      </w:r>
      <w:r>
        <w:t xml:space="preserve">, </w:t>
      </w:r>
      <w:r w:rsidR="00776CEA" w:rsidRPr="00034910">
        <w:t>petit Jean</w:t>
      </w:r>
      <w:r>
        <w:t xml:space="preserve">, </w:t>
      </w:r>
      <w:r w:rsidR="00776CEA" w:rsidRPr="00034910">
        <w:t>ne l</w:t>
      </w:r>
      <w:r>
        <w:t>’</w:t>
      </w:r>
      <w:r w:rsidR="00776CEA" w:rsidRPr="00034910">
        <w:t>oublie pas</w:t>
      </w:r>
      <w:r>
        <w:t xml:space="preserve">. </w:t>
      </w:r>
      <w:r w:rsidR="00776CEA" w:rsidRPr="00034910">
        <w:t>Le détective avait prononcé ces paroles d</w:t>
      </w:r>
      <w:r>
        <w:t>’</w:t>
      </w:r>
      <w:r w:rsidR="00776CEA" w:rsidRPr="00034910">
        <w:t>un ton grave qui impressionna son interlocuteur</w:t>
      </w:r>
      <w:r>
        <w:t>.</w:t>
      </w:r>
    </w:p>
    <w:p w14:paraId="16D69C00" w14:textId="77777777" w:rsidR="00E57EC9" w:rsidRDefault="00E57EC9" w:rsidP="00E57EC9">
      <w:r>
        <w:t>— </w:t>
      </w:r>
      <w:r w:rsidR="00776CEA" w:rsidRPr="00034910">
        <w:t>Pour m</w:t>
      </w:r>
      <w:r>
        <w:t>’</w:t>
      </w:r>
      <w:r w:rsidR="00776CEA" w:rsidRPr="00034910">
        <w:t>attirer</w:t>
      </w:r>
      <w:r>
        <w:t xml:space="preserve">, </w:t>
      </w:r>
      <w:r w:rsidR="00776CEA" w:rsidRPr="00034910">
        <w:t xml:space="preserve">il </w:t>
      </w:r>
      <w:r w:rsidR="00776CEA" w:rsidRPr="00034910">
        <w:rPr>
          <w:i/>
          <w:iCs/>
        </w:rPr>
        <w:t xml:space="preserve">faut </w:t>
      </w:r>
      <w:r w:rsidR="00776CEA" w:rsidRPr="00034910">
        <w:t>que je croie pouvoir pénétrer dans la maison du radium sans être surpris</w:t>
      </w:r>
      <w:r>
        <w:t xml:space="preserve">. </w:t>
      </w:r>
      <w:r w:rsidR="00776CEA" w:rsidRPr="00034910">
        <w:t>La nuit est évidemment le moment le plus favorable</w:t>
      </w:r>
      <w:r>
        <w:t xml:space="preserve">. </w:t>
      </w:r>
      <w:r w:rsidR="00776CEA" w:rsidRPr="00034910">
        <w:t>Si donc</w:t>
      </w:r>
      <w:r>
        <w:t xml:space="preserve">, </w:t>
      </w:r>
      <w:r w:rsidR="00776CEA" w:rsidRPr="00034910">
        <w:t>s</w:t>
      </w:r>
      <w:r>
        <w:t>’</w:t>
      </w:r>
      <w:r w:rsidR="00776CEA" w:rsidRPr="00034910">
        <w:t>est dit Larmette</w:t>
      </w:r>
      <w:r>
        <w:t xml:space="preserve">, </w:t>
      </w:r>
      <w:r w:rsidR="00776CEA" w:rsidRPr="00034910">
        <w:t xml:space="preserve">Dick </w:t>
      </w:r>
      <w:proofErr w:type="spellStart"/>
      <w:r w:rsidR="00776CEA" w:rsidRPr="00034910">
        <w:t>Fann</w:t>
      </w:r>
      <w:proofErr w:type="spellEnd"/>
      <w:r w:rsidR="00776CEA" w:rsidRPr="00034910">
        <w:t xml:space="preserve"> croit la maison vide pendant la nuit</w:t>
      </w:r>
      <w:r>
        <w:t xml:space="preserve">, </w:t>
      </w:r>
      <w:r w:rsidR="00776CEA" w:rsidRPr="00034910">
        <w:t>il ne pourra résister à l</w:t>
      </w:r>
      <w:r>
        <w:t>’</w:t>
      </w:r>
      <w:r w:rsidR="00776CEA" w:rsidRPr="00034910">
        <w:t>envie de se glisser dans notre cachette</w:t>
      </w:r>
      <w:r>
        <w:t xml:space="preserve">. </w:t>
      </w:r>
      <w:r w:rsidR="00776CEA" w:rsidRPr="00833A5E">
        <w:rPr>
          <w:lang w:val="en-US"/>
        </w:rPr>
        <w:t xml:space="preserve">Il </w:t>
      </w:r>
      <w:r w:rsidR="00776CEA" w:rsidRPr="00034910">
        <w:t>se trahira</w:t>
      </w:r>
      <w:r>
        <w:t xml:space="preserve">. </w:t>
      </w:r>
      <w:r w:rsidR="00776CEA" w:rsidRPr="00034910">
        <w:t>Si je m</w:t>
      </w:r>
      <w:r>
        <w:t>’</w:t>
      </w:r>
      <w:r w:rsidR="00776CEA" w:rsidRPr="00034910">
        <w:t>introduis dans la maison de Larmette</w:t>
      </w:r>
      <w:r>
        <w:t xml:space="preserve">, </w:t>
      </w:r>
      <w:r w:rsidR="00776CEA" w:rsidRPr="00034910">
        <w:t>il ne le saura que s</w:t>
      </w:r>
      <w:r>
        <w:t>’</w:t>
      </w:r>
      <w:r w:rsidR="00776CEA" w:rsidRPr="00034910">
        <w:t>il est en posture de me voir</w:t>
      </w:r>
      <w:r>
        <w:t xml:space="preserve">, </w:t>
      </w:r>
      <w:r w:rsidR="00776CEA" w:rsidRPr="00034910">
        <w:t>de me surveiller</w:t>
      </w:r>
      <w:r>
        <w:t>.</w:t>
      </w:r>
    </w:p>
    <w:p w14:paraId="18C63148" w14:textId="77777777" w:rsidR="00E57EC9" w:rsidRDefault="00E57EC9" w:rsidP="00E57EC9">
      <w:r>
        <w:t>— </w:t>
      </w:r>
      <w:r w:rsidR="00776CEA" w:rsidRPr="00034910">
        <w:t>Eh bien</w:t>
      </w:r>
      <w:r>
        <w:t> ?</w:t>
      </w:r>
    </w:p>
    <w:p w14:paraId="47ED4D85" w14:textId="77777777" w:rsidR="00E57EC9" w:rsidRDefault="00E57EC9" w:rsidP="00E57EC9">
      <w:r>
        <w:t>— </w:t>
      </w:r>
      <w:r w:rsidR="00776CEA" w:rsidRPr="00034910">
        <w:t>Il y a en face une chambre à louer</w:t>
      </w:r>
      <w:r>
        <w:t xml:space="preserve">, </w:t>
      </w:r>
      <w:r w:rsidR="00776CEA" w:rsidRPr="00034910">
        <w:t>une chambre dél</w:t>
      </w:r>
      <w:r w:rsidR="00776CEA" w:rsidRPr="00034910">
        <w:t>i</w:t>
      </w:r>
      <w:r w:rsidR="00776CEA" w:rsidRPr="00034910">
        <w:t>cieuse</w:t>
      </w:r>
      <w:r>
        <w:t xml:space="preserve">, </w:t>
      </w:r>
      <w:r w:rsidR="00776CEA" w:rsidRPr="00034910">
        <w:t>dans laquelle on peut pénétrer incognito par le bois</w:t>
      </w:r>
      <w:r>
        <w:t xml:space="preserve">, </w:t>
      </w:r>
      <w:r w:rsidR="00776CEA" w:rsidRPr="00034910">
        <w:t xml:space="preserve">et tu </w:t>
      </w:r>
      <w:r w:rsidR="00776CEA" w:rsidRPr="00F75C40">
        <w:t xml:space="preserve">veux </w:t>
      </w:r>
      <w:r w:rsidR="00776CEA" w:rsidRPr="00034910">
        <w:t>qu</w:t>
      </w:r>
      <w:r>
        <w:t>’</w:t>
      </w:r>
      <w:r w:rsidR="00776CEA" w:rsidRPr="00034910">
        <w:t>un gaillard comme ce coquin reste insensible à de tels avantages</w:t>
      </w:r>
      <w:r>
        <w:t> ?</w:t>
      </w:r>
    </w:p>
    <w:p w14:paraId="6F914753" w14:textId="77777777" w:rsidR="00E57EC9" w:rsidRDefault="00776CEA" w:rsidP="00E57EC9">
      <w:r w:rsidRPr="00034910">
        <w:t>Ah</w:t>
      </w:r>
      <w:r w:rsidR="00E57EC9">
        <w:t xml:space="preserve"> ! </w:t>
      </w:r>
      <w:r w:rsidRPr="00034910">
        <w:t>Jean s</w:t>
      </w:r>
      <w:r w:rsidR="00E57EC9">
        <w:t>’</w:t>
      </w:r>
      <w:r w:rsidRPr="00034910">
        <w:t>appliqua sur la tête une vigoureuse calotte</w:t>
      </w:r>
      <w:r w:rsidR="00E57EC9">
        <w:t xml:space="preserve">. </w:t>
      </w:r>
      <w:r w:rsidRPr="00034910">
        <w:t>Vite</w:t>
      </w:r>
      <w:r w:rsidR="00E57EC9">
        <w:t xml:space="preserve">, </w:t>
      </w:r>
      <w:r w:rsidRPr="00034910">
        <w:t>il rajusta le chignon faisant partie de son déguisement féminin</w:t>
      </w:r>
      <w:r w:rsidR="00E57EC9">
        <w:t>.</w:t>
      </w:r>
    </w:p>
    <w:p w14:paraId="0BA7F880" w14:textId="77777777" w:rsidR="00E57EC9" w:rsidRDefault="00E57EC9" w:rsidP="00E57EC9">
      <w:r>
        <w:t>— </w:t>
      </w:r>
      <w:r w:rsidR="00776CEA" w:rsidRPr="00034910">
        <w:t>C</w:t>
      </w:r>
      <w:r>
        <w:t>’</w:t>
      </w:r>
      <w:r w:rsidR="00776CEA" w:rsidRPr="00034910">
        <w:t>est vrai</w:t>
      </w:r>
      <w:r>
        <w:t xml:space="preserve">. </w:t>
      </w:r>
      <w:r w:rsidR="00776CEA" w:rsidRPr="00034910">
        <w:t>C</w:t>
      </w:r>
      <w:r>
        <w:t>’</w:t>
      </w:r>
      <w:r w:rsidR="00776CEA" w:rsidRPr="00034910">
        <w:t>est vrai</w:t>
      </w:r>
      <w:r>
        <w:t xml:space="preserve">. </w:t>
      </w:r>
      <w:r w:rsidR="00776CEA" w:rsidRPr="00034910">
        <w:t>Clair comme de l</w:t>
      </w:r>
      <w:r>
        <w:t>’</w:t>
      </w:r>
      <w:r w:rsidR="00776CEA" w:rsidRPr="00034910">
        <w:t>eau de roche</w:t>
      </w:r>
      <w:r>
        <w:t>.</w:t>
      </w:r>
    </w:p>
    <w:p w14:paraId="6434C5D3" w14:textId="77777777" w:rsidR="00E57EC9" w:rsidRDefault="00776CEA" w:rsidP="00E57EC9">
      <w:r w:rsidRPr="00034910">
        <w:t>Et interrogatif</w:t>
      </w:r>
      <w:r w:rsidR="00E57EC9">
        <w:t> :</w:t>
      </w:r>
    </w:p>
    <w:p w14:paraId="33DCC297" w14:textId="77777777" w:rsidR="00E57EC9" w:rsidRDefault="00E57EC9" w:rsidP="00E57EC9">
      <w:r>
        <w:t>— </w:t>
      </w:r>
      <w:r w:rsidR="00776CEA" w:rsidRPr="00034910">
        <w:t>Alors</w:t>
      </w:r>
      <w:r>
        <w:t> ?</w:t>
      </w:r>
    </w:p>
    <w:p w14:paraId="2BC0CD55" w14:textId="77777777" w:rsidR="00E57EC9" w:rsidRDefault="00E57EC9" w:rsidP="00E57EC9">
      <w:r>
        <w:lastRenderedPageBreak/>
        <w:t>— </w:t>
      </w:r>
      <w:r w:rsidR="00776CEA" w:rsidRPr="00034910">
        <w:t>Alors</w:t>
      </w:r>
      <w:r>
        <w:t xml:space="preserve">, </w:t>
      </w:r>
      <w:r w:rsidR="00776CEA" w:rsidRPr="00034910">
        <w:t>Muller va quitter la maison bien ostensiblement</w:t>
      </w:r>
      <w:r>
        <w:t xml:space="preserve">. </w:t>
      </w:r>
      <w:r w:rsidR="00776CEA" w:rsidRPr="00034910">
        <w:t>Par un circuit</w:t>
      </w:r>
      <w:r>
        <w:t xml:space="preserve">, </w:t>
      </w:r>
      <w:r w:rsidR="00776CEA" w:rsidRPr="00034910">
        <w:t>il rejoindra Larmette dans la chambre louée</w:t>
      </w:r>
      <w:r>
        <w:t>.</w:t>
      </w:r>
    </w:p>
    <w:p w14:paraId="5F6171D7" w14:textId="77777777" w:rsidR="00E57EC9" w:rsidRDefault="00E57EC9" w:rsidP="00E57EC9">
      <w:r>
        <w:t>— </w:t>
      </w:r>
      <w:r w:rsidR="00776CEA" w:rsidRPr="00034910">
        <w:t>Et ils nous guetteront</w:t>
      </w:r>
      <w:r>
        <w:t xml:space="preserve">. </w:t>
      </w:r>
      <w:r w:rsidR="00776CEA" w:rsidRPr="00034910">
        <w:t>Seulement</w:t>
      </w:r>
      <w:r>
        <w:t xml:space="preserve">, </w:t>
      </w:r>
      <w:r w:rsidR="00776CEA" w:rsidRPr="00034910">
        <w:t>comme nous sommes prévenus</w:t>
      </w:r>
      <w:r>
        <w:t xml:space="preserve">, </w:t>
      </w:r>
      <w:r w:rsidR="00776CEA" w:rsidRPr="00034910">
        <w:t>ils en seront pour leurs frais</w:t>
      </w:r>
      <w:r>
        <w:t>.</w:t>
      </w:r>
    </w:p>
    <w:p w14:paraId="5085FEBF" w14:textId="77777777" w:rsidR="00E57EC9" w:rsidRDefault="00776CEA" w:rsidP="00E57EC9">
      <w:r w:rsidRPr="00034910">
        <w:t>Lentement</w:t>
      </w:r>
      <w:r w:rsidR="00E57EC9">
        <w:t xml:space="preserve">, </w:t>
      </w:r>
      <w:r w:rsidRPr="00034910">
        <w:t xml:space="preserve">Dick </w:t>
      </w:r>
      <w:proofErr w:type="spellStart"/>
      <w:r w:rsidRPr="00034910">
        <w:t>Fann</w:t>
      </w:r>
      <w:proofErr w:type="spellEnd"/>
      <w:r w:rsidRPr="00034910">
        <w:t xml:space="preserve"> hocha la tête</w:t>
      </w:r>
      <w:r w:rsidR="00E57EC9">
        <w:t>.</w:t>
      </w:r>
    </w:p>
    <w:p w14:paraId="4907C38B" w14:textId="77777777" w:rsidR="00E57EC9" w:rsidRDefault="00E57EC9" w:rsidP="00E57EC9">
      <w:r>
        <w:t>— </w:t>
      </w:r>
      <w:r w:rsidR="00776CEA" w:rsidRPr="00034910">
        <w:t>Tu te trompes</w:t>
      </w:r>
      <w:r>
        <w:t xml:space="preserve">, </w:t>
      </w:r>
      <w:r w:rsidR="00776CEA" w:rsidRPr="00034910">
        <w:t>petit</w:t>
      </w:r>
      <w:r>
        <w:t xml:space="preserve">. </w:t>
      </w:r>
      <w:r w:rsidR="00776CEA" w:rsidRPr="00034910">
        <w:t>Il faut qu</w:t>
      </w:r>
      <w:r>
        <w:t>’</w:t>
      </w:r>
      <w:r w:rsidR="00776CEA" w:rsidRPr="00034910">
        <w:t>ils nous voient</w:t>
      </w:r>
      <w:r>
        <w:t xml:space="preserve">. </w:t>
      </w:r>
      <w:r w:rsidR="00776CEA" w:rsidRPr="00034910">
        <w:t>Sans cela</w:t>
      </w:r>
      <w:r>
        <w:t xml:space="preserve">, </w:t>
      </w:r>
      <w:r w:rsidR="00776CEA" w:rsidRPr="00034910">
        <w:t>je te demande comment nous pourrions les prendre en flagrant délit</w:t>
      </w:r>
      <w:r>
        <w:t> ?</w:t>
      </w:r>
    </w:p>
    <w:p w14:paraId="06279B2F" w14:textId="77777777" w:rsidR="00E57EC9" w:rsidRDefault="00776CEA" w:rsidP="00E57EC9">
      <w:r w:rsidRPr="00034910">
        <w:t>Et</w:t>
      </w:r>
      <w:r w:rsidR="00E57EC9">
        <w:t xml:space="preserve">, </w:t>
      </w:r>
      <w:r w:rsidRPr="00034910">
        <w:t>arrêtant les questions de l</w:t>
      </w:r>
      <w:r w:rsidR="00E57EC9">
        <w:t>’</w:t>
      </w:r>
      <w:r w:rsidRPr="00034910">
        <w:t>enfant profondément intr</w:t>
      </w:r>
      <w:r w:rsidRPr="00034910">
        <w:t>i</w:t>
      </w:r>
      <w:r w:rsidRPr="00034910">
        <w:t>gué</w:t>
      </w:r>
      <w:r w:rsidR="00E57EC9">
        <w:t> :</w:t>
      </w:r>
    </w:p>
    <w:p w14:paraId="1774071D" w14:textId="77777777" w:rsidR="00E57EC9" w:rsidRDefault="00E57EC9" w:rsidP="00E57EC9">
      <w:r>
        <w:t>— </w:t>
      </w:r>
      <w:r w:rsidR="00776CEA" w:rsidRPr="00034910">
        <w:t>Il est temps de rentrer à l</w:t>
      </w:r>
      <w:r>
        <w:t>’</w:t>
      </w:r>
      <w:r w:rsidR="00776CEA" w:rsidRPr="00034910">
        <w:t>atelier</w:t>
      </w:r>
      <w:r>
        <w:t xml:space="preserve">. </w:t>
      </w:r>
      <w:r w:rsidR="00776CEA" w:rsidRPr="00034910">
        <w:t>Travaille bien</w:t>
      </w:r>
      <w:r>
        <w:t xml:space="preserve">, </w:t>
      </w:r>
      <w:r w:rsidR="00776CEA" w:rsidRPr="00034910">
        <w:t>Rosa</w:t>
      </w:r>
      <w:r>
        <w:t xml:space="preserve">, </w:t>
      </w:r>
      <w:r w:rsidR="00776CEA" w:rsidRPr="00034910">
        <w:t>acheva-t-il en riant</w:t>
      </w:r>
      <w:r>
        <w:t xml:space="preserve">. </w:t>
      </w:r>
      <w:r w:rsidR="00776CEA" w:rsidRPr="00034910">
        <w:t>Je crois que c</w:t>
      </w:r>
      <w:r>
        <w:t>’</w:t>
      </w:r>
      <w:r w:rsidR="00776CEA" w:rsidRPr="00034910">
        <w:t>est notre dernière séance de films</w:t>
      </w:r>
      <w:r>
        <w:t>.</w:t>
      </w:r>
    </w:p>
    <w:p w14:paraId="5EF586D2" w14:textId="237DF948" w:rsidR="00E57EC9" w:rsidRDefault="00C26B7D" w:rsidP="000D5DEC">
      <w:pPr>
        <w:pStyle w:val="Etoile"/>
      </w:pPr>
      <w:r w:rsidRPr="00E57EC9">
        <w:t>*</w:t>
      </w:r>
      <w:r w:rsidR="000D5DEC">
        <w:t xml:space="preserve"> </w:t>
      </w:r>
      <w:r w:rsidRPr="00E57EC9">
        <w:t>* *</w:t>
      </w:r>
    </w:p>
    <w:p w14:paraId="445F3EDB" w14:textId="77777777" w:rsidR="00E57EC9" w:rsidRDefault="00776CEA" w:rsidP="00E57EC9">
      <w:r w:rsidRPr="00034910">
        <w:t>La nuit</w:t>
      </w:r>
      <w:r w:rsidR="00E57EC9">
        <w:t xml:space="preserve">. </w:t>
      </w:r>
      <w:r w:rsidRPr="00034910">
        <w:t>Les globes électriques des avenues brillaient à tr</w:t>
      </w:r>
      <w:r w:rsidRPr="00034910">
        <w:t>a</w:t>
      </w:r>
      <w:r w:rsidRPr="00034910">
        <w:t>vers les feuillages du bois de Vincennes</w:t>
      </w:r>
      <w:r w:rsidR="00E57EC9">
        <w:t xml:space="preserve">, </w:t>
      </w:r>
      <w:r w:rsidRPr="00034910">
        <w:t>qui serait le rival du bois de Boulogne si le hasard ne l</w:t>
      </w:r>
      <w:r w:rsidR="00E57EC9">
        <w:t>’</w:t>
      </w:r>
      <w:r w:rsidRPr="00034910">
        <w:t>avait placé à l</w:t>
      </w:r>
      <w:r w:rsidR="00E57EC9">
        <w:t>’</w:t>
      </w:r>
      <w:r w:rsidRPr="00034910">
        <w:t>est de Paris</w:t>
      </w:r>
      <w:r w:rsidR="00E57EC9">
        <w:t xml:space="preserve">, </w:t>
      </w:r>
      <w:r w:rsidRPr="00034910">
        <w:t>c</w:t>
      </w:r>
      <w:r w:rsidR="00E57EC9">
        <w:t>’</w:t>
      </w:r>
      <w:r w:rsidRPr="00034910">
        <w:t>est-à-dire du côté dont s</w:t>
      </w:r>
      <w:r w:rsidR="00E57EC9">
        <w:t>’</w:t>
      </w:r>
      <w:r w:rsidRPr="00034910">
        <w:t>éloignent les élégances</w:t>
      </w:r>
      <w:r w:rsidR="00E57EC9">
        <w:t>.</w:t>
      </w:r>
    </w:p>
    <w:p w14:paraId="04FEB815" w14:textId="77777777" w:rsidR="00E57EC9" w:rsidRDefault="00776CEA" w:rsidP="00E57EC9">
      <w:r w:rsidRPr="00034910">
        <w:t>Un homme marchait vite dans une allée parallèle à l</w:t>
      </w:r>
      <w:r w:rsidR="00E57EC9">
        <w:t>’</w:t>
      </w:r>
      <w:r w:rsidRPr="00034910">
        <w:t>avenue du Polygone</w:t>
      </w:r>
      <w:r w:rsidR="00E57EC9">
        <w:t xml:space="preserve">. </w:t>
      </w:r>
      <w:r w:rsidRPr="00034910">
        <w:t>Bientôt</w:t>
      </w:r>
      <w:r w:rsidR="00E57EC9">
        <w:t xml:space="preserve">, </w:t>
      </w:r>
      <w:r w:rsidRPr="00034910">
        <w:t>il arriva à la hauteur de la rue latérale aboutissant à la place plantée d</w:t>
      </w:r>
      <w:r w:rsidR="00E57EC9">
        <w:t>’</w:t>
      </w:r>
      <w:r w:rsidRPr="00034910">
        <w:t>arbres près de l</w:t>
      </w:r>
      <w:r w:rsidR="00E57EC9">
        <w:t>’</w:t>
      </w:r>
      <w:r w:rsidRPr="00034910">
        <w:t>usine</w:t>
      </w:r>
      <w:r w:rsidR="00E57EC9">
        <w:t>.</w:t>
      </w:r>
    </w:p>
    <w:p w14:paraId="0BD0CB21" w14:textId="77777777" w:rsidR="00E57EC9" w:rsidRDefault="00776CEA" w:rsidP="00E57EC9">
      <w:r w:rsidRPr="00034910">
        <w:t>Il la dépassa d</w:t>
      </w:r>
      <w:r w:rsidR="00E57EC9">
        <w:t>’</w:t>
      </w:r>
      <w:r w:rsidRPr="00034910">
        <w:t>environ deux cents mètres</w:t>
      </w:r>
      <w:r w:rsidR="00E57EC9">
        <w:t xml:space="preserve">. </w:t>
      </w:r>
      <w:r w:rsidRPr="00034910">
        <w:t>Alors il se ra</w:t>
      </w:r>
      <w:r w:rsidRPr="00034910">
        <w:t>p</w:t>
      </w:r>
      <w:r w:rsidRPr="00034910">
        <w:t>procha de l</w:t>
      </w:r>
      <w:r w:rsidR="00E57EC9">
        <w:t>’</w:t>
      </w:r>
      <w:r w:rsidRPr="00034910">
        <w:t>avenue</w:t>
      </w:r>
      <w:r w:rsidR="00E57EC9">
        <w:t xml:space="preserve">. </w:t>
      </w:r>
      <w:r w:rsidRPr="00034910">
        <w:t>Restant dans l</w:t>
      </w:r>
      <w:r w:rsidR="00E57EC9">
        <w:t>’</w:t>
      </w:r>
      <w:r w:rsidRPr="00034910">
        <w:t>ombre de la futaie</w:t>
      </w:r>
      <w:r w:rsidR="00E57EC9">
        <w:t xml:space="preserve">, </w:t>
      </w:r>
      <w:r w:rsidRPr="00034910">
        <w:t>il examina prudemment la route</w:t>
      </w:r>
      <w:r w:rsidR="00E57EC9">
        <w:t xml:space="preserve">, </w:t>
      </w:r>
      <w:r w:rsidRPr="00034910">
        <w:t>violemment éclairée puis</w:t>
      </w:r>
      <w:r w:rsidR="00E57EC9">
        <w:t xml:space="preserve">, </w:t>
      </w:r>
      <w:r w:rsidRPr="00034910">
        <w:t>l</w:t>
      </w:r>
      <w:r w:rsidR="00E57EC9">
        <w:t>’</w:t>
      </w:r>
      <w:r w:rsidRPr="00034910">
        <w:t>ayant reco</w:t>
      </w:r>
      <w:r w:rsidRPr="00034910">
        <w:t>n</w:t>
      </w:r>
      <w:r w:rsidRPr="00034910">
        <w:t>nue déserte</w:t>
      </w:r>
      <w:r w:rsidR="00E57EC9">
        <w:t xml:space="preserve">, </w:t>
      </w:r>
      <w:r w:rsidRPr="00034910">
        <w:t>il la traversa en courant et se plongea dans le sous-bois</w:t>
      </w:r>
      <w:r w:rsidR="00E57EC9">
        <w:t xml:space="preserve">, </w:t>
      </w:r>
      <w:r w:rsidRPr="00034910">
        <w:t>faisant face au point dont il était sorti</w:t>
      </w:r>
      <w:r w:rsidR="00E57EC9">
        <w:t>.</w:t>
      </w:r>
    </w:p>
    <w:p w14:paraId="73D9381C" w14:textId="77777777" w:rsidR="00E57EC9" w:rsidRDefault="00776CEA" w:rsidP="00E57EC9">
      <w:r w:rsidRPr="00034910">
        <w:lastRenderedPageBreak/>
        <w:t>Un brusque crochet le ramène vers des clôtures</w:t>
      </w:r>
      <w:r w:rsidR="00E57EC9">
        <w:t xml:space="preserve">. </w:t>
      </w:r>
      <w:r w:rsidRPr="00034910">
        <w:t>Il s</w:t>
      </w:r>
      <w:r w:rsidR="00E57EC9">
        <w:t>’</w:t>
      </w:r>
      <w:r w:rsidRPr="00034910">
        <w:t>arrête devant l</w:t>
      </w:r>
      <w:r w:rsidR="00E57EC9">
        <w:t>’</w:t>
      </w:r>
      <w:r w:rsidRPr="00034910">
        <w:t>une d</w:t>
      </w:r>
      <w:r w:rsidR="00E57EC9">
        <w:t>’</w:t>
      </w:r>
      <w:r w:rsidRPr="00034910">
        <w:t>elles</w:t>
      </w:r>
      <w:r w:rsidR="00E57EC9">
        <w:t xml:space="preserve">. </w:t>
      </w:r>
      <w:r w:rsidRPr="00034910">
        <w:t>Un portillon à claire-voie</w:t>
      </w:r>
      <w:r w:rsidR="00E57EC9">
        <w:t xml:space="preserve">, </w:t>
      </w:r>
      <w:r w:rsidRPr="00034910">
        <w:t>que ferme un simple loquet</w:t>
      </w:r>
      <w:r w:rsidR="00E57EC9">
        <w:t xml:space="preserve">, </w:t>
      </w:r>
      <w:r w:rsidRPr="00034910">
        <w:t>s</w:t>
      </w:r>
      <w:r w:rsidR="00E57EC9">
        <w:t>’</w:t>
      </w:r>
      <w:r w:rsidRPr="00034910">
        <w:t>ouvre devant lui</w:t>
      </w:r>
      <w:r w:rsidR="00E57EC9">
        <w:t>.</w:t>
      </w:r>
    </w:p>
    <w:p w14:paraId="1A32709F" w14:textId="77777777" w:rsidR="00E57EC9" w:rsidRDefault="00776CEA" w:rsidP="00E57EC9">
      <w:r w:rsidRPr="00034910">
        <w:t>Il est à présent dans un jardin</w:t>
      </w:r>
      <w:r w:rsidR="00E57EC9">
        <w:t>.</w:t>
      </w:r>
    </w:p>
    <w:p w14:paraId="436F5CA8" w14:textId="77777777" w:rsidR="00E57EC9" w:rsidRDefault="00776CEA" w:rsidP="00E57EC9">
      <w:r w:rsidRPr="00034910">
        <w:t>À droite et à gauche s</w:t>
      </w:r>
      <w:r w:rsidR="00E57EC9">
        <w:t>’</w:t>
      </w:r>
      <w:r w:rsidRPr="00034910">
        <w:t>étendent des murs sur lesquels des arbres fruitiers étendent leurs branches en espaliers</w:t>
      </w:r>
      <w:r w:rsidR="00E57EC9">
        <w:t xml:space="preserve">. </w:t>
      </w:r>
      <w:r w:rsidRPr="00034910">
        <w:t>En face</w:t>
      </w:r>
      <w:r w:rsidR="00E57EC9">
        <w:t xml:space="preserve">, </w:t>
      </w:r>
      <w:r w:rsidRPr="00034910">
        <w:t>une maison modeste</w:t>
      </w:r>
      <w:r w:rsidR="00E57EC9">
        <w:t>.</w:t>
      </w:r>
    </w:p>
    <w:p w14:paraId="0241EAB2" w14:textId="1B2BB324" w:rsidR="00E57EC9" w:rsidRDefault="007C5BD3" w:rsidP="007D17F9">
      <w:pPr>
        <w:pStyle w:val="Centrsolidaire"/>
      </w:pPr>
      <w:r w:rsidRPr="00E57EC9">
        <w:rPr>
          <w:noProof/>
        </w:rPr>
        <w:drawing>
          <wp:inline distT="0" distB="0" distL="0" distR="0" wp14:anchorId="6B7CB306" wp14:editId="16C4E902">
            <wp:extent cx="5764530" cy="3919855"/>
            <wp:effectExtent l="0" t="0" r="0" b="0"/>
            <wp:docPr id="9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64530" cy="3919855"/>
                    </a:xfrm>
                    <a:prstGeom prst="rect">
                      <a:avLst/>
                    </a:prstGeom>
                    <a:noFill/>
                    <a:ln>
                      <a:noFill/>
                    </a:ln>
                  </pic:spPr>
                </pic:pic>
              </a:graphicData>
            </a:graphic>
          </wp:inline>
        </w:drawing>
      </w:r>
    </w:p>
    <w:p w14:paraId="6B90D76C" w14:textId="77777777" w:rsidR="00E57EC9" w:rsidRDefault="00776CEA" w:rsidP="007D17F9">
      <w:pPr>
        <w:pStyle w:val="Centr14pt"/>
      </w:pPr>
      <w:r w:rsidRPr="00E57EC9">
        <w:t>Un portillon à claire-voie</w:t>
      </w:r>
      <w:r w:rsidR="00E57EC9">
        <w:t xml:space="preserve">, </w:t>
      </w:r>
      <w:r w:rsidRPr="00E57EC9">
        <w:t>s</w:t>
      </w:r>
      <w:r w:rsidR="00E57EC9">
        <w:t>’</w:t>
      </w:r>
      <w:r w:rsidRPr="00E57EC9">
        <w:t>ouvre devant lui</w:t>
      </w:r>
      <w:r w:rsidR="00E57EC9">
        <w:t>.</w:t>
      </w:r>
    </w:p>
    <w:p w14:paraId="1231A9F6" w14:textId="77777777" w:rsidR="00E57EC9" w:rsidRDefault="00776CEA" w:rsidP="00E57EC9">
      <w:r w:rsidRPr="00034910">
        <w:t>À l</w:t>
      </w:r>
      <w:r w:rsidR="00E57EC9">
        <w:t>’</w:t>
      </w:r>
      <w:r w:rsidRPr="00034910">
        <w:t>approche du visiteur nocturne</w:t>
      </w:r>
      <w:r w:rsidR="00E57EC9">
        <w:t xml:space="preserve">, </w:t>
      </w:r>
      <w:r w:rsidRPr="00034910">
        <w:t>une porte de bois plein</w:t>
      </w:r>
      <w:r w:rsidR="00E57EC9">
        <w:t xml:space="preserve">, </w:t>
      </w:r>
      <w:r w:rsidRPr="00034910">
        <w:t>percée au centre de la façade</w:t>
      </w:r>
      <w:r w:rsidR="00E57EC9">
        <w:t xml:space="preserve">, </w:t>
      </w:r>
      <w:r w:rsidRPr="00034910">
        <w:t>s</w:t>
      </w:r>
      <w:r w:rsidR="00E57EC9">
        <w:t>’</w:t>
      </w:r>
      <w:r w:rsidRPr="00034910">
        <w:t>entrouvre</w:t>
      </w:r>
      <w:r w:rsidR="00E57EC9">
        <w:t>.</w:t>
      </w:r>
    </w:p>
    <w:p w14:paraId="6137524E" w14:textId="77777777" w:rsidR="00E57EC9" w:rsidRDefault="00776CEA" w:rsidP="00E57EC9">
      <w:r w:rsidRPr="00034910">
        <w:t>L</w:t>
      </w:r>
      <w:r w:rsidR="00E57EC9">
        <w:t>’</w:t>
      </w:r>
      <w:r w:rsidRPr="00034910">
        <w:t>homme entre</w:t>
      </w:r>
      <w:r w:rsidR="00E57EC9">
        <w:t xml:space="preserve">, </w:t>
      </w:r>
      <w:r w:rsidRPr="00034910">
        <w:t>la porte se referme sans bruit</w:t>
      </w:r>
      <w:r w:rsidR="00E57EC9">
        <w:t>.</w:t>
      </w:r>
    </w:p>
    <w:p w14:paraId="7130F6FE" w14:textId="77777777" w:rsidR="00E57EC9" w:rsidRDefault="00776CEA" w:rsidP="00E57EC9">
      <w:r w:rsidRPr="00034910">
        <w:t>À l</w:t>
      </w:r>
      <w:r w:rsidR="00E57EC9">
        <w:t>’</w:t>
      </w:r>
      <w:r w:rsidRPr="00034910">
        <w:t>intérieur règne une obscurité opaque</w:t>
      </w:r>
      <w:r w:rsidR="00E57EC9">
        <w:t xml:space="preserve">. </w:t>
      </w:r>
      <w:r w:rsidRPr="00034910">
        <w:t>Une main a saisi le poignet du nouveau venu et l</w:t>
      </w:r>
      <w:r w:rsidR="00E57EC9">
        <w:t>’</w:t>
      </w:r>
      <w:r w:rsidRPr="00034910">
        <w:t>entraîne dans l</w:t>
      </w:r>
      <w:r w:rsidR="00E57EC9">
        <w:t>’</w:t>
      </w:r>
      <w:r w:rsidRPr="00034910">
        <w:t>ombre avec ces mots susurrés</w:t>
      </w:r>
      <w:r w:rsidR="00E57EC9">
        <w:t> :</w:t>
      </w:r>
    </w:p>
    <w:p w14:paraId="1CFED3F8" w14:textId="77777777" w:rsidR="00E57EC9" w:rsidRDefault="00E57EC9" w:rsidP="00E57EC9">
      <w:r>
        <w:lastRenderedPageBreak/>
        <w:t>— </w:t>
      </w:r>
      <w:r w:rsidR="00776CEA" w:rsidRPr="00034910">
        <w:t>Aucun meuble dans le couloir</w:t>
      </w:r>
      <w:r>
        <w:t xml:space="preserve">. </w:t>
      </w:r>
      <w:r w:rsidR="00776CEA" w:rsidRPr="00034910">
        <w:t>Pas de crainte de se heu</w:t>
      </w:r>
      <w:r w:rsidR="00776CEA" w:rsidRPr="00034910">
        <w:t>r</w:t>
      </w:r>
      <w:r w:rsidR="00776CEA" w:rsidRPr="00034910">
        <w:t>ter</w:t>
      </w:r>
      <w:r>
        <w:t>.</w:t>
      </w:r>
    </w:p>
    <w:p w14:paraId="36899F78" w14:textId="77777777" w:rsidR="00E57EC9" w:rsidRDefault="00776CEA" w:rsidP="00E57EC9">
      <w:r w:rsidRPr="00034910">
        <w:t>Ainsi les personnages franchissent une seconde porte</w:t>
      </w:r>
      <w:r w:rsidR="00E57EC9">
        <w:t>.</w:t>
      </w:r>
    </w:p>
    <w:p w14:paraId="163D2D8D" w14:textId="77777777" w:rsidR="00E57EC9" w:rsidRDefault="00776CEA" w:rsidP="00E57EC9">
      <w:r w:rsidRPr="00034910">
        <w:t>Ici</w:t>
      </w:r>
      <w:r w:rsidR="00E57EC9">
        <w:t xml:space="preserve">, </w:t>
      </w:r>
      <w:r w:rsidRPr="00034910">
        <w:t>bien qu</w:t>
      </w:r>
      <w:r w:rsidR="00E57EC9">
        <w:t>’</w:t>
      </w:r>
      <w:r w:rsidRPr="00034910">
        <w:t>aucun luminaire ne soit allumé</w:t>
      </w:r>
      <w:r w:rsidR="00E57EC9">
        <w:t xml:space="preserve">, </w:t>
      </w:r>
      <w:r w:rsidRPr="00034910">
        <w:t>une vague cla</w:t>
      </w:r>
      <w:r w:rsidRPr="00034910">
        <w:t>r</w:t>
      </w:r>
      <w:r w:rsidRPr="00034910">
        <w:t>té permet de reconnaître une chambre à coucher simplement meublée</w:t>
      </w:r>
      <w:r w:rsidR="00E57EC9">
        <w:t>.</w:t>
      </w:r>
    </w:p>
    <w:p w14:paraId="30C32B56" w14:textId="77777777" w:rsidR="00E57EC9" w:rsidRDefault="00776CEA" w:rsidP="00E57EC9">
      <w:r w:rsidRPr="00034910">
        <w:t>C</w:t>
      </w:r>
      <w:r w:rsidR="00E57EC9">
        <w:t>’</w:t>
      </w:r>
      <w:r w:rsidRPr="00034910">
        <w:t>est par la fenêtre ornée de rideaux de cretonne</w:t>
      </w:r>
      <w:r w:rsidR="00E57EC9">
        <w:t xml:space="preserve">, </w:t>
      </w:r>
      <w:r w:rsidRPr="00034910">
        <w:t>que pén</w:t>
      </w:r>
      <w:r w:rsidRPr="00034910">
        <w:t>è</w:t>
      </w:r>
      <w:r w:rsidRPr="00034910">
        <w:t>tre la lueur</w:t>
      </w:r>
      <w:r w:rsidR="00E57EC9">
        <w:t xml:space="preserve">. </w:t>
      </w:r>
      <w:r w:rsidRPr="00034910">
        <w:t>Cette fenêtre donne sur une rue</w:t>
      </w:r>
      <w:r w:rsidR="00E57EC9">
        <w:t xml:space="preserve">. </w:t>
      </w:r>
      <w:r w:rsidRPr="00034910">
        <w:t>Ce sont les réve</w:t>
      </w:r>
      <w:r w:rsidRPr="00034910">
        <w:t>r</w:t>
      </w:r>
      <w:r w:rsidRPr="00034910">
        <w:t>bères qui dissipent les ténèbres</w:t>
      </w:r>
      <w:r w:rsidR="00E57EC9">
        <w:t>.</w:t>
      </w:r>
    </w:p>
    <w:p w14:paraId="38EC74E4" w14:textId="77777777" w:rsidR="00E57EC9" w:rsidRDefault="00E57EC9" w:rsidP="00E57EC9">
      <w:r>
        <w:t>— </w:t>
      </w:r>
      <w:r w:rsidR="00776CEA" w:rsidRPr="00034910">
        <w:t>Personne ne t</w:t>
      </w:r>
      <w:r>
        <w:t>’</w:t>
      </w:r>
      <w:r w:rsidR="00776CEA" w:rsidRPr="00034910">
        <w:t>a suivi</w:t>
      </w:r>
      <w:r>
        <w:t xml:space="preserve"> ? </w:t>
      </w:r>
      <w:r w:rsidR="00776CEA" w:rsidRPr="00034910">
        <w:t>reprend l</w:t>
      </w:r>
      <w:r>
        <w:t>’</w:t>
      </w:r>
      <w:r w:rsidR="00776CEA" w:rsidRPr="00034910">
        <w:t>homme qui attendait</w:t>
      </w:r>
      <w:r>
        <w:t>.</w:t>
      </w:r>
    </w:p>
    <w:p w14:paraId="42CDD46F" w14:textId="77777777" w:rsidR="00E57EC9" w:rsidRDefault="00E57EC9" w:rsidP="00E57EC9">
      <w:r>
        <w:t>— </w:t>
      </w:r>
      <w:r w:rsidR="00776CEA" w:rsidRPr="00034910">
        <w:t>Personne</w:t>
      </w:r>
      <w:r>
        <w:t xml:space="preserve">. </w:t>
      </w:r>
      <w:r w:rsidR="00776CEA" w:rsidRPr="00034910">
        <w:t>Je puis l</w:t>
      </w:r>
      <w:r>
        <w:t>’</w:t>
      </w:r>
      <w:r w:rsidR="00776CEA" w:rsidRPr="00034910">
        <w:t>affirmer</w:t>
      </w:r>
      <w:r>
        <w:t xml:space="preserve">. </w:t>
      </w:r>
      <w:r w:rsidR="00776CEA" w:rsidRPr="00034910">
        <w:t>Je suis sorti à huit heures</w:t>
      </w:r>
      <w:r>
        <w:t xml:space="preserve">. </w:t>
      </w:r>
      <w:r w:rsidR="00776CEA" w:rsidRPr="00034910">
        <w:t>J</w:t>
      </w:r>
      <w:r>
        <w:t>’</w:t>
      </w:r>
      <w:r w:rsidR="00776CEA" w:rsidRPr="00034910">
        <w:t xml:space="preserve">ai filé </w:t>
      </w:r>
      <w:proofErr w:type="gramStart"/>
      <w:r w:rsidR="00776CEA" w:rsidRPr="00034910">
        <w:t>sur</w:t>
      </w:r>
      <w:proofErr w:type="gramEnd"/>
      <w:r w:rsidR="00776CEA" w:rsidRPr="00034910">
        <w:t xml:space="preserve"> Paris</w:t>
      </w:r>
      <w:r>
        <w:t xml:space="preserve">. </w:t>
      </w:r>
      <w:r w:rsidR="00776CEA" w:rsidRPr="00034910">
        <w:t>Je me suis rendu à mon hôtel où je me suis transformé</w:t>
      </w:r>
      <w:r>
        <w:t xml:space="preserve">, </w:t>
      </w:r>
      <w:r w:rsidR="00776CEA" w:rsidRPr="00034910">
        <w:t>puis j</w:t>
      </w:r>
      <w:r>
        <w:t>’</w:t>
      </w:r>
      <w:r w:rsidR="00776CEA" w:rsidRPr="00034910">
        <w:t>en suis sorti par une porte de service qui donne dans un passage situé derrière l</w:t>
      </w:r>
      <w:r>
        <w:t>’</w:t>
      </w:r>
      <w:r w:rsidR="00776CEA" w:rsidRPr="00034910">
        <w:t>immeuble</w:t>
      </w:r>
      <w:r>
        <w:t xml:space="preserve">. </w:t>
      </w:r>
      <w:r w:rsidR="00776CEA" w:rsidRPr="00034910">
        <w:t>Une voiture jusqu</w:t>
      </w:r>
      <w:r>
        <w:t>’</w:t>
      </w:r>
      <w:r w:rsidR="00776CEA" w:rsidRPr="00034910">
        <w:t>à la Nation</w:t>
      </w:r>
      <w:r>
        <w:t xml:space="preserve">. </w:t>
      </w:r>
      <w:r w:rsidR="00776CEA" w:rsidRPr="00034910">
        <w:t>Le métro jusqu</w:t>
      </w:r>
      <w:r>
        <w:t>’</w:t>
      </w:r>
      <w:r w:rsidR="00776CEA" w:rsidRPr="00034910">
        <w:t xml:space="preserve">à </w:t>
      </w:r>
      <w:smartTag w:uri="urn:schemas-microsoft-com:office:smarttags" w:element="PersonName">
        <w:smartTagPr>
          <w:attr w:name="ProductID" w:val="la Porte"/>
        </w:smartTagPr>
        <w:r w:rsidR="00776CEA" w:rsidRPr="00034910">
          <w:t>la Porte</w:t>
        </w:r>
      </w:smartTag>
      <w:r w:rsidR="00776CEA" w:rsidRPr="00034910">
        <w:t xml:space="preserve"> de Vincennes</w:t>
      </w:r>
      <w:r>
        <w:t xml:space="preserve">. </w:t>
      </w:r>
      <w:r w:rsidR="00776CEA" w:rsidRPr="00034910">
        <w:t>Le tramway jusqu</w:t>
      </w:r>
      <w:r>
        <w:t>’</w:t>
      </w:r>
      <w:r w:rsidR="00776CEA" w:rsidRPr="00034910">
        <w:t>à la Porte Jaune</w:t>
      </w:r>
      <w:r>
        <w:t xml:space="preserve">, </w:t>
      </w:r>
      <w:r w:rsidR="00776CEA" w:rsidRPr="00034910">
        <w:t>puis la traversée du bois à pied</w:t>
      </w:r>
      <w:r>
        <w:t xml:space="preserve">. </w:t>
      </w:r>
      <w:r w:rsidR="00776CEA" w:rsidRPr="00034910">
        <w:t>Personne n</w:t>
      </w:r>
      <w:r>
        <w:t>’</w:t>
      </w:r>
      <w:r w:rsidR="00776CEA" w:rsidRPr="00034910">
        <w:t>a pu me suivre</w:t>
      </w:r>
      <w:r>
        <w:t>.</w:t>
      </w:r>
    </w:p>
    <w:p w14:paraId="6AFD152B" w14:textId="77777777" w:rsidR="00E57EC9" w:rsidRDefault="00776CEA" w:rsidP="00E57EC9">
      <w:r w:rsidRPr="00034910">
        <w:t>Et l</w:t>
      </w:r>
      <w:r w:rsidR="00E57EC9">
        <w:t>’</w:t>
      </w:r>
      <w:r w:rsidRPr="00034910">
        <w:t>homme ricane</w:t>
      </w:r>
      <w:r w:rsidR="00E57EC9">
        <w:t> :</w:t>
      </w:r>
    </w:p>
    <w:p w14:paraId="559E1867" w14:textId="77777777" w:rsidR="00E57EC9" w:rsidRDefault="00E57EC9" w:rsidP="00E57EC9">
      <w:r>
        <w:t>— </w:t>
      </w:r>
      <w:r w:rsidR="00776CEA" w:rsidRPr="00034910">
        <w:t>Trois heures de marche pour traverser la rue</w:t>
      </w:r>
      <w:r>
        <w:t xml:space="preserve">, </w:t>
      </w:r>
      <w:r w:rsidR="00776CEA" w:rsidRPr="00034910">
        <w:t>cela n</w:t>
      </w:r>
      <w:r>
        <w:t>’</w:t>
      </w:r>
      <w:r w:rsidR="00776CEA" w:rsidRPr="00034910">
        <w:t>est pas ordinaire</w:t>
      </w:r>
      <w:r>
        <w:t>.</w:t>
      </w:r>
    </w:p>
    <w:p w14:paraId="00932C93" w14:textId="77777777" w:rsidR="00E57EC9" w:rsidRDefault="00776CEA" w:rsidP="00E57EC9">
      <w:r w:rsidRPr="00034910">
        <w:t>Les causeurs se taisent</w:t>
      </w:r>
      <w:r w:rsidR="00E57EC9">
        <w:t>.</w:t>
      </w:r>
    </w:p>
    <w:p w14:paraId="0D188B6C" w14:textId="77777777" w:rsidR="00E57EC9" w:rsidRDefault="00776CEA" w:rsidP="00E57EC9">
      <w:r w:rsidRPr="00034910">
        <w:t>Larmette et Muller réfléchissent soucieusement</w:t>
      </w:r>
      <w:r w:rsidR="00E57EC9">
        <w:t xml:space="preserve">. </w:t>
      </w:r>
      <w:r w:rsidRPr="00034910">
        <w:t>Car ce sont les deux complices qui se trouvent réunis dans la chambre du rez-de-chaussée</w:t>
      </w:r>
      <w:r w:rsidR="00E57EC9">
        <w:t xml:space="preserve">, </w:t>
      </w:r>
      <w:r w:rsidRPr="00034910">
        <w:t>que le premier a louée le matin même</w:t>
      </w:r>
      <w:r w:rsidR="00E57EC9">
        <w:t xml:space="preserve">, </w:t>
      </w:r>
      <w:r w:rsidRPr="00034910">
        <w:t>vis-à-vis la demeure où est enfermé le radium</w:t>
      </w:r>
      <w:r w:rsidR="00E57EC9">
        <w:t>.</w:t>
      </w:r>
    </w:p>
    <w:p w14:paraId="5DA41BDB" w14:textId="77777777" w:rsidR="00E57EC9" w:rsidRDefault="00776CEA" w:rsidP="00E57EC9">
      <w:r w:rsidRPr="00034910">
        <w:t>Ils se sont mis près de la fenêtre</w:t>
      </w:r>
      <w:r w:rsidR="00E57EC9">
        <w:t xml:space="preserve">, </w:t>
      </w:r>
      <w:r w:rsidRPr="00034910">
        <w:t>et par les interstices des rideaux</w:t>
      </w:r>
      <w:r w:rsidR="00E57EC9">
        <w:t xml:space="preserve">, </w:t>
      </w:r>
      <w:r w:rsidRPr="00034910">
        <w:t>ils plongent des regards avides dans la rue</w:t>
      </w:r>
      <w:r w:rsidR="00E57EC9">
        <w:t>.</w:t>
      </w:r>
    </w:p>
    <w:p w14:paraId="17AD87D6" w14:textId="77777777" w:rsidR="00E57EC9" w:rsidRDefault="00776CEA" w:rsidP="00E57EC9">
      <w:r w:rsidRPr="00034910">
        <w:lastRenderedPageBreak/>
        <w:t>Dans une salle voisine</w:t>
      </w:r>
      <w:r w:rsidR="00E57EC9">
        <w:t xml:space="preserve">, </w:t>
      </w:r>
      <w:r w:rsidRPr="00034910">
        <w:t>le balancier d</w:t>
      </w:r>
      <w:r w:rsidR="00E57EC9">
        <w:t>’</w:t>
      </w:r>
      <w:r w:rsidRPr="00034910">
        <w:t>un cartel promène sans fin son tic-tac monotone</w:t>
      </w:r>
      <w:r w:rsidR="00E57EC9">
        <w:t>.</w:t>
      </w:r>
    </w:p>
    <w:p w14:paraId="0C47489B" w14:textId="77777777" w:rsidR="00E57EC9" w:rsidRDefault="00E57EC9" w:rsidP="00E57EC9">
      <w:r>
        <w:t>— </w:t>
      </w:r>
      <w:r w:rsidR="00776CEA" w:rsidRPr="00034910">
        <w:t>Minuit</w:t>
      </w:r>
      <w:r>
        <w:t xml:space="preserve">, </w:t>
      </w:r>
      <w:r w:rsidR="00776CEA" w:rsidRPr="00034910">
        <w:t>grommelle Muller</w:t>
      </w:r>
      <w:r>
        <w:t xml:space="preserve">. </w:t>
      </w:r>
      <w:r w:rsidR="00776CEA" w:rsidRPr="00034910">
        <w:t>Il ne viendra pas cette nuit</w:t>
      </w:r>
      <w:r>
        <w:t>.</w:t>
      </w:r>
    </w:p>
    <w:p w14:paraId="49548861" w14:textId="77777777" w:rsidR="00E57EC9" w:rsidRDefault="00E57EC9" w:rsidP="00E57EC9">
      <w:r>
        <w:t>— </w:t>
      </w:r>
      <w:r w:rsidR="00776CEA" w:rsidRPr="00034910">
        <w:t>Silence</w:t>
      </w:r>
      <w:r>
        <w:t xml:space="preserve"> ! </w:t>
      </w:r>
      <w:r w:rsidR="00776CEA" w:rsidRPr="00034910">
        <w:t>nous dormirons dans la journée autant que nous le souhaiterons</w:t>
      </w:r>
      <w:r>
        <w:t>.</w:t>
      </w:r>
    </w:p>
    <w:p w14:paraId="79F13F1F" w14:textId="77777777" w:rsidR="00E57EC9" w:rsidRDefault="00776CEA" w:rsidP="00E57EC9">
      <w:r w:rsidRPr="00034910">
        <w:t>Dans la voix de Larmette sonne une inquiétude inavouée</w:t>
      </w:r>
      <w:r w:rsidR="00E57EC9">
        <w:t>.</w:t>
      </w:r>
    </w:p>
    <w:p w14:paraId="6A158D6C" w14:textId="77777777" w:rsidR="00E57EC9" w:rsidRDefault="00776CEA" w:rsidP="00E57EC9">
      <w:r w:rsidRPr="00034910">
        <w:t>Minuit et demi</w:t>
      </w:r>
      <w:r w:rsidR="00E57EC9">
        <w:t xml:space="preserve"> ; </w:t>
      </w:r>
      <w:r w:rsidRPr="00034910">
        <w:t>une heure</w:t>
      </w:r>
      <w:r w:rsidR="00E57EC9">
        <w:t>.</w:t>
      </w:r>
    </w:p>
    <w:p w14:paraId="30070A40" w14:textId="77777777" w:rsidR="00E57EC9" w:rsidRDefault="00776CEA" w:rsidP="00E57EC9">
      <w:r w:rsidRPr="00034910">
        <w:t>Les deux hommes ont des mouvements nerveux</w:t>
      </w:r>
      <w:r w:rsidR="00E57EC9">
        <w:t xml:space="preserve">. </w:t>
      </w:r>
      <w:r w:rsidRPr="00034910">
        <w:t>Cette vei</w:t>
      </w:r>
      <w:r w:rsidRPr="00034910">
        <w:t>l</w:t>
      </w:r>
      <w:r w:rsidRPr="00034910">
        <w:t>lée dans l</w:t>
      </w:r>
      <w:r w:rsidR="00E57EC9">
        <w:t>’</w:t>
      </w:r>
      <w:r w:rsidRPr="00034910">
        <w:t>ombre leur apparaît interminable</w:t>
      </w:r>
      <w:r w:rsidR="00E57EC9">
        <w:t xml:space="preserve">, </w:t>
      </w:r>
      <w:r w:rsidRPr="00034910">
        <w:t>presque doulo</w:t>
      </w:r>
      <w:r w:rsidRPr="00034910">
        <w:t>u</w:t>
      </w:r>
      <w:r w:rsidRPr="00034910">
        <w:t>reuse</w:t>
      </w:r>
      <w:r w:rsidR="00E57EC9">
        <w:t xml:space="preserve">. </w:t>
      </w:r>
      <w:r w:rsidRPr="00034910">
        <w:t>L</w:t>
      </w:r>
      <w:r w:rsidR="00E57EC9">
        <w:t>’</w:t>
      </w:r>
      <w:r w:rsidRPr="00034910">
        <w:t>agacement fait monter à leurs oreilles des bourdonn</w:t>
      </w:r>
      <w:r w:rsidRPr="00034910">
        <w:t>e</w:t>
      </w:r>
      <w:r w:rsidRPr="00034910">
        <w:t>ments</w:t>
      </w:r>
      <w:r w:rsidR="00E57EC9">
        <w:t xml:space="preserve">. </w:t>
      </w:r>
      <w:r w:rsidRPr="00034910">
        <w:t>À chaque instant</w:t>
      </w:r>
      <w:r w:rsidR="00E57EC9">
        <w:t xml:space="preserve">, </w:t>
      </w:r>
      <w:r w:rsidRPr="00034910">
        <w:t>ils croient percevoir des bruits insol</w:t>
      </w:r>
      <w:r w:rsidRPr="00034910">
        <w:t>i</w:t>
      </w:r>
      <w:r w:rsidRPr="00034910">
        <w:t>tes</w:t>
      </w:r>
      <w:r w:rsidR="00E57EC9">
        <w:t xml:space="preserve">. </w:t>
      </w:r>
      <w:r w:rsidRPr="00034910">
        <w:t>Ils se penchent</w:t>
      </w:r>
      <w:r w:rsidR="00E57EC9">
        <w:t xml:space="preserve">, </w:t>
      </w:r>
      <w:r w:rsidRPr="00034910">
        <w:t>écartent même les rideaux</w:t>
      </w:r>
      <w:r w:rsidR="00E57EC9">
        <w:t>.</w:t>
      </w:r>
    </w:p>
    <w:p w14:paraId="2242A96C" w14:textId="77777777" w:rsidR="00E57EC9" w:rsidRDefault="00776CEA" w:rsidP="00E57EC9">
      <w:r w:rsidRPr="00034910">
        <w:t>Oh</w:t>
      </w:r>
      <w:r w:rsidR="00E57EC9">
        <w:t xml:space="preserve"> ! </w:t>
      </w:r>
      <w:r w:rsidRPr="00034910">
        <w:t>cette fois</w:t>
      </w:r>
      <w:r w:rsidR="00E57EC9">
        <w:t xml:space="preserve">, </w:t>
      </w:r>
      <w:r w:rsidRPr="00034910">
        <w:t>ce n</w:t>
      </w:r>
      <w:r w:rsidR="00E57EC9">
        <w:t>’</w:t>
      </w:r>
      <w:r w:rsidRPr="00034910">
        <w:t>est pas une erreur de leurs sens surexc</w:t>
      </w:r>
      <w:r w:rsidRPr="00034910">
        <w:t>i</w:t>
      </w:r>
      <w:r w:rsidRPr="00034910">
        <w:t>tés</w:t>
      </w:r>
      <w:r w:rsidR="00E57EC9">
        <w:t>.</w:t>
      </w:r>
    </w:p>
    <w:p w14:paraId="73A3F365" w14:textId="77777777" w:rsidR="00E57EC9" w:rsidRDefault="00776CEA" w:rsidP="00E57EC9">
      <w:r w:rsidRPr="00034910">
        <w:t>Un pas ferme claque sur le trottoir</w:t>
      </w:r>
      <w:r w:rsidR="00E57EC9">
        <w:t xml:space="preserve">. </w:t>
      </w:r>
      <w:r w:rsidRPr="00034910">
        <w:t>Ils regardent encore</w:t>
      </w:r>
      <w:r w:rsidR="00E57EC9">
        <w:t xml:space="preserve">. </w:t>
      </w:r>
      <w:r w:rsidRPr="00034910">
        <w:t>Leurs mains s</w:t>
      </w:r>
      <w:r w:rsidR="00E57EC9">
        <w:t>’</w:t>
      </w:r>
      <w:r w:rsidRPr="00034910">
        <w:t>étreignent</w:t>
      </w:r>
      <w:r w:rsidR="00E57EC9">
        <w:t>.</w:t>
      </w:r>
    </w:p>
    <w:p w14:paraId="45C4FA3B" w14:textId="77777777" w:rsidR="00E57EC9" w:rsidRDefault="00E57EC9" w:rsidP="00E57EC9">
      <w:r>
        <w:t>— </w:t>
      </w:r>
      <w:r w:rsidR="00776CEA" w:rsidRPr="00034910">
        <w:t>C</w:t>
      </w:r>
      <w:r>
        <w:t>’</w:t>
      </w:r>
      <w:r w:rsidR="00776CEA" w:rsidRPr="00034910">
        <w:t>est lui</w:t>
      </w:r>
      <w:r>
        <w:t> !</w:t>
      </w:r>
    </w:p>
    <w:p w14:paraId="633CB453" w14:textId="77777777" w:rsidR="00E57EC9" w:rsidRDefault="00776CEA" w:rsidP="00E57EC9">
      <w:r w:rsidRPr="00034910">
        <w:t xml:space="preserve">Ils ont reconnu Dick </w:t>
      </w:r>
      <w:proofErr w:type="spellStart"/>
      <w:r w:rsidRPr="00034910">
        <w:t>Fann</w:t>
      </w:r>
      <w:proofErr w:type="spellEnd"/>
      <w:r w:rsidR="00E57EC9">
        <w:t>.</w:t>
      </w:r>
    </w:p>
    <w:p w14:paraId="406605AA" w14:textId="77777777" w:rsidR="00E57EC9" w:rsidRDefault="00776CEA" w:rsidP="00E57EC9">
      <w:r w:rsidRPr="00034910">
        <w:t>Le policier passe sans s</w:t>
      </w:r>
      <w:r w:rsidR="00E57EC9">
        <w:t>’</w:t>
      </w:r>
      <w:r w:rsidRPr="00034910">
        <w:t>arrêter devant la maison du r</w:t>
      </w:r>
      <w:r w:rsidRPr="00034910">
        <w:t>a</w:t>
      </w:r>
      <w:r w:rsidRPr="00034910">
        <w:t>dium</w:t>
      </w:r>
      <w:r w:rsidR="00E57EC9">
        <w:t>.</w:t>
      </w:r>
    </w:p>
    <w:p w14:paraId="43A0251A" w14:textId="77777777" w:rsidR="00E57EC9" w:rsidRDefault="00E57EC9" w:rsidP="00E57EC9">
      <w:r>
        <w:t>— </w:t>
      </w:r>
      <w:r w:rsidR="00776CEA" w:rsidRPr="00034910">
        <w:t>Où va-t-il donc</w:t>
      </w:r>
      <w:r>
        <w:t xml:space="preserve"> ? </w:t>
      </w:r>
      <w:r w:rsidR="00776CEA" w:rsidRPr="00034910">
        <w:t>murmurent les guetteurs déconcertés</w:t>
      </w:r>
      <w:r>
        <w:t>.</w:t>
      </w:r>
    </w:p>
    <w:p w14:paraId="5A813E9B" w14:textId="77777777" w:rsidR="00E57EC9" w:rsidRDefault="00776CEA" w:rsidP="00E57EC9">
      <w:r w:rsidRPr="00034910">
        <w:t>Mais ils comprennent bientôt</w:t>
      </w:r>
      <w:r w:rsidR="00E57EC9">
        <w:t xml:space="preserve">. </w:t>
      </w:r>
      <w:r w:rsidRPr="00034910">
        <w:t>Le jeune homme atteint l</w:t>
      </w:r>
      <w:r w:rsidR="00E57EC9">
        <w:t>’</w:t>
      </w:r>
      <w:r w:rsidRPr="00034910">
        <w:t>extrémité de la rue</w:t>
      </w:r>
      <w:r w:rsidR="00E57EC9">
        <w:t xml:space="preserve">, </w:t>
      </w:r>
      <w:r w:rsidRPr="00034910">
        <w:t>explore attentivement l</w:t>
      </w:r>
      <w:r w:rsidR="00E57EC9">
        <w:t>’</w:t>
      </w:r>
      <w:r w:rsidRPr="00034910">
        <w:t>avenue du Bois</w:t>
      </w:r>
      <w:r w:rsidR="00E57EC9">
        <w:t xml:space="preserve">, </w:t>
      </w:r>
      <w:r w:rsidRPr="00034910">
        <w:t>puis il revient sur ses pas</w:t>
      </w:r>
      <w:r w:rsidR="00E57EC9">
        <w:t xml:space="preserve">. </w:t>
      </w:r>
      <w:r w:rsidRPr="00034910">
        <w:t>Larmette fait entendre un ricanement prudent</w:t>
      </w:r>
      <w:r w:rsidR="00E57EC9">
        <w:t> :</w:t>
      </w:r>
    </w:p>
    <w:p w14:paraId="1025E14E" w14:textId="77777777" w:rsidR="00E57EC9" w:rsidRDefault="00E57EC9" w:rsidP="00E57EC9">
      <w:r>
        <w:lastRenderedPageBreak/>
        <w:t>— </w:t>
      </w:r>
      <w:r w:rsidR="00776CEA" w:rsidRPr="00034910">
        <w:t>Malin</w:t>
      </w:r>
      <w:r>
        <w:t xml:space="preserve">, </w:t>
      </w:r>
      <w:r w:rsidR="00776CEA" w:rsidRPr="00034910">
        <w:t xml:space="preserve">le Dick </w:t>
      </w:r>
      <w:proofErr w:type="spellStart"/>
      <w:r w:rsidR="00776CEA" w:rsidRPr="00034910">
        <w:t>Fann</w:t>
      </w:r>
      <w:proofErr w:type="spellEnd"/>
      <w:r>
        <w:t xml:space="preserve">. </w:t>
      </w:r>
      <w:r w:rsidR="00776CEA" w:rsidRPr="00034910">
        <w:t>Il se défie d</w:t>
      </w:r>
      <w:r>
        <w:t>’</w:t>
      </w:r>
      <w:r w:rsidR="00776CEA" w:rsidRPr="00034910">
        <w:t>une embuscade</w:t>
      </w:r>
      <w:r>
        <w:t xml:space="preserve">. </w:t>
      </w:r>
      <w:r w:rsidR="00776CEA" w:rsidRPr="00034910">
        <w:t>Mais la nôtre est trop bien dressée</w:t>
      </w:r>
      <w:r>
        <w:t xml:space="preserve">. </w:t>
      </w:r>
      <w:r w:rsidR="00776CEA" w:rsidRPr="00034910">
        <w:t>Il ne nous suppose pas si près de lui</w:t>
      </w:r>
      <w:r>
        <w:t xml:space="preserve">. </w:t>
      </w:r>
      <w:r w:rsidR="00776CEA" w:rsidRPr="00034910">
        <w:t>Ah</w:t>
      </w:r>
      <w:r>
        <w:t xml:space="preserve"> ! </w:t>
      </w:r>
      <w:r w:rsidR="00776CEA" w:rsidRPr="00034910">
        <w:t>ah</w:t>
      </w:r>
      <w:r>
        <w:t xml:space="preserve"> ! </w:t>
      </w:r>
      <w:r w:rsidR="00776CEA" w:rsidRPr="00034910">
        <w:t>ah</w:t>
      </w:r>
      <w:r>
        <w:t xml:space="preserve"> ! </w:t>
      </w:r>
      <w:r w:rsidR="00776CEA" w:rsidRPr="00034910">
        <w:t>je crois que nous le tenons</w:t>
      </w:r>
      <w:r>
        <w:t>.</w:t>
      </w:r>
    </w:p>
    <w:p w14:paraId="16E7CDFA" w14:textId="77777777" w:rsidR="00E57EC9" w:rsidRDefault="00776CEA" w:rsidP="00E57EC9">
      <w:r w:rsidRPr="00034910">
        <w:t>Il se tait</w:t>
      </w:r>
      <w:r w:rsidR="00E57EC9">
        <w:t>.</w:t>
      </w:r>
    </w:p>
    <w:p w14:paraId="01B25798" w14:textId="77777777" w:rsidR="00E57EC9" w:rsidRDefault="00776CEA" w:rsidP="00E57EC9">
      <w:r w:rsidRPr="00034910">
        <w:t>Dick s</w:t>
      </w:r>
      <w:r w:rsidR="00E57EC9">
        <w:t>’</w:t>
      </w:r>
      <w:r w:rsidRPr="00034910">
        <w:t>est rapproché</w:t>
      </w:r>
      <w:r w:rsidR="00E57EC9">
        <w:t>.</w:t>
      </w:r>
    </w:p>
    <w:p w14:paraId="2242EC88" w14:textId="77777777" w:rsidR="00E57EC9" w:rsidRDefault="00776CEA" w:rsidP="00E57EC9">
      <w:r w:rsidRPr="00034910">
        <w:t>À présent</w:t>
      </w:r>
      <w:r w:rsidR="00E57EC9">
        <w:t xml:space="preserve">, </w:t>
      </w:r>
      <w:r w:rsidRPr="00034910">
        <w:t>il marche avec précaution</w:t>
      </w:r>
      <w:r w:rsidR="00E57EC9">
        <w:t xml:space="preserve">. </w:t>
      </w:r>
      <w:r w:rsidRPr="00034910">
        <w:t>Ses semelles ne ti</w:t>
      </w:r>
      <w:r w:rsidRPr="00034910">
        <w:t>n</w:t>
      </w:r>
      <w:r w:rsidRPr="00034910">
        <w:t>tent plus sur le bitume</w:t>
      </w:r>
      <w:r w:rsidR="00E57EC9">
        <w:t>.</w:t>
      </w:r>
    </w:p>
    <w:p w14:paraId="45143BB1" w14:textId="77777777" w:rsidR="00E57EC9" w:rsidRDefault="00776CEA" w:rsidP="00E57EC9">
      <w:r w:rsidRPr="00034910">
        <w:t>Un instant</w:t>
      </w:r>
      <w:r w:rsidR="00E57EC9">
        <w:t xml:space="preserve">, </w:t>
      </w:r>
      <w:r w:rsidRPr="00034910">
        <w:t>il demeure immobile auprès de la porte</w:t>
      </w:r>
      <w:r w:rsidR="00E57EC9">
        <w:t>.</w:t>
      </w:r>
    </w:p>
    <w:p w14:paraId="022E2876" w14:textId="77777777" w:rsidR="00E57EC9" w:rsidRDefault="00776CEA" w:rsidP="00E57EC9">
      <w:r w:rsidRPr="00034910">
        <w:t>Celle-ci s</w:t>
      </w:r>
      <w:r w:rsidR="00E57EC9">
        <w:t>’</w:t>
      </w:r>
      <w:r w:rsidRPr="00034910">
        <w:t>ouvre</w:t>
      </w:r>
      <w:r w:rsidR="00E57EC9">
        <w:t xml:space="preserve">. </w:t>
      </w:r>
      <w:r w:rsidRPr="00034910">
        <w:t>Il disparaît</w:t>
      </w:r>
      <w:r w:rsidR="00E57EC9">
        <w:t xml:space="preserve">, </w:t>
      </w:r>
      <w:r w:rsidRPr="00034910">
        <w:t>le battant se refermant sur lui</w:t>
      </w:r>
      <w:r w:rsidR="00E57EC9">
        <w:t>.</w:t>
      </w:r>
    </w:p>
    <w:p w14:paraId="18F68956" w14:textId="77777777" w:rsidR="00E57EC9" w:rsidRDefault="00E57EC9" w:rsidP="00E57EC9">
      <w:r>
        <w:t>— </w:t>
      </w:r>
      <w:r w:rsidR="00776CEA" w:rsidRPr="00034910">
        <w:t>Pincé</w:t>
      </w:r>
      <w:r>
        <w:t xml:space="preserve"> ! </w:t>
      </w:r>
      <w:r w:rsidR="00776CEA" w:rsidRPr="00034910">
        <w:t>gronde Larmette</w:t>
      </w:r>
      <w:r>
        <w:t xml:space="preserve">. </w:t>
      </w:r>
      <w:r w:rsidR="00776CEA" w:rsidRPr="00034910">
        <w:t>Eh</w:t>
      </w:r>
      <w:r>
        <w:t xml:space="preserve"> ! </w:t>
      </w:r>
      <w:r w:rsidR="00776CEA" w:rsidRPr="00034910">
        <w:t>eh</w:t>
      </w:r>
      <w:r>
        <w:t xml:space="preserve"> ! </w:t>
      </w:r>
      <w:r w:rsidR="00776CEA" w:rsidRPr="00034910">
        <w:t>ce détective vous ouvre une porte comme un vrai cambrioleur</w:t>
      </w:r>
      <w:r>
        <w:t xml:space="preserve">. </w:t>
      </w:r>
      <w:r w:rsidR="00776CEA" w:rsidRPr="00034910">
        <w:t>Tu t</w:t>
      </w:r>
      <w:r>
        <w:t>’</w:t>
      </w:r>
      <w:r w:rsidR="00776CEA" w:rsidRPr="00034910">
        <w:t>es muni de ton r</w:t>
      </w:r>
      <w:r w:rsidR="00776CEA" w:rsidRPr="00034910">
        <w:t>e</w:t>
      </w:r>
      <w:r w:rsidR="00776CEA" w:rsidRPr="00034910">
        <w:t>volver</w:t>
      </w:r>
      <w:r>
        <w:t xml:space="preserve">, </w:t>
      </w:r>
      <w:r w:rsidR="00776CEA" w:rsidRPr="00034910">
        <w:t>ainsi que je te l</w:t>
      </w:r>
      <w:r>
        <w:t>’</w:t>
      </w:r>
      <w:r w:rsidR="00776CEA" w:rsidRPr="00034910">
        <w:t>avais recommandé</w:t>
      </w:r>
      <w:r>
        <w:t> ?</w:t>
      </w:r>
    </w:p>
    <w:p w14:paraId="153D3EB2" w14:textId="77777777" w:rsidR="00E57EC9" w:rsidRDefault="00E57EC9" w:rsidP="00E57EC9">
      <w:r>
        <w:t>— </w:t>
      </w:r>
      <w:r w:rsidR="00776CEA" w:rsidRPr="00034910">
        <w:t>Sans doute</w:t>
      </w:r>
      <w:r>
        <w:t xml:space="preserve"> ! </w:t>
      </w:r>
      <w:r w:rsidR="00776CEA" w:rsidRPr="00034910">
        <w:t>mais en quoi cela sera-t-il utile</w:t>
      </w:r>
      <w:r>
        <w:t> ?</w:t>
      </w:r>
    </w:p>
    <w:p w14:paraId="7A7836D6" w14:textId="77777777" w:rsidR="00E57EC9" w:rsidRDefault="00E57EC9" w:rsidP="00E57EC9">
      <w:r>
        <w:t>— </w:t>
      </w:r>
      <w:r w:rsidR="00776CEA" w:rsidRPr="00034910">
        <w:t>Il faut tout prévoir</w:t>
      </w:r>
      <w:r>
        <w:t xml:space="preserve">. </w:t>
      </w:r>
      <w:r w:rsidR="00776CEA" w:rsidRPr="00034910">
        <w:t xml:space="preserve">Si Dick </w:t>
      </w:r>
      <w:proofErr w:type="spellStart"/>
      <w:r w:rsidR="00776CEA" w:rsidRPr="00034910">
        <w:t>Fann</w:t>
      </w:r>
      <w:proofErr w:type="spellEnd"/>
      <w:r w:rsidR="00776CEA" w:rsidRPr="00034910">
        <w:t xml:space="preserve"> est sur ses gardes</w:t>
      </w:r>
      <w:r>
        <w:t xml:space="preserve">, </w:t>
      </w:r>
      <w:r w:rsidR="00776CEA" w:rsidRPr="00034910">
        <w:t>eh bien</w:t>
      </w:r>
      <w:r>
        <w:t xml:space="preserve"> ! </w:t>
      </w:r>
      <w:r w:rsidR="00776CEA" w:rsidRPr="00034910">
        <w:t>nous en serons quitte pour une erreur</w:t>
      </w:r>
      <w:r>
        <w:t xml:space="preserve">. </w:t>
      </w:r>
      <w:r w:rsidR="00776CEA" w:rsidRPr="00034910">
        <w:t>Nous l</w:t>
      </w:r>
      <w:r>
        <w:t>’</w:t>
      </w:r>
      <w:r w:rsidR="00776CEA" w:rsidRPr="00034910">
        <w:t>aurons pris pour un voleur</w:t>
      </w:r>
      <w:r>
        <w:t>.</w:t>
      </w:r>
    </w:p>
    <w:p w14:paraId="5C7F1249" w14:textId="77777777" w:rsidR="00E57EC9" w:rsidRDefault="00E57EC9" w:rsidP="00E57EC9">
      <w:r>
        <w:t>— </w:t>
      </w:r>
      <w:r w:rsidR="00776CEA" w:rsidRPr="00034910">
        <w:t>Bon</w:t>
      </w:r>
      <w:r>
        <w:t xml:space="preserve">, </w:t>
      </w:r>
      <w:r w:rsidR="00776CEA" w:rsidRPr="00034910">
        <w:t>fit Muller</w:t>
      </w:r>
      <w:r>
        <w:t xml:space="preserve">, </w:t>
      </w:r>
      <w:r w:rsidR="00776CEA" w:rsidRPr="00034910">
        <w:t xml:space="preserve">pour tirer sur Dick </w:t>
      </w:r>
      <w:proofErr w:type="spellStart"/>
      <w:r w:rsidR="00776CEA" w:rsidRPr="00034910">
        <w:t>Fann</w:t>
      </w:r>
      <w:proofErr w:type="spellEnd"/>
      <w:r>
        <w:t xml:space="preserve">, </w:t>
      </w:r>
      <w:r w:rsidR="00776CEA" w:rsidRPr="00034910">
        <w:t>il faut le joi</w:t>
      </w:r>
      <w:r w:rsidR="00776CEA" w:rsidRPr="00034910">
        <w:t>n</w:t>
      </w:r>
      <w:r w:rsidR="00776CEA" w:rsidRPr="00034910">
        <w:t>dre</w:t>
      </w:r>
      <w:r>
        <w:t>.</w:t>
      </w:r>
    </w:p>
    <w:p w14:paraId="590F1BFD" w14:textId="77777777" w:rsidR="00E57EC9" w:rsidRDefault="00E57EC9" w:rsidP="00E57EC9">
      <w:r>
        <w:t>— </w:t>
      </w:r>
      <w:r w:rsidR="00776CEA" w:rsidRPr="00034910">
        <w:t>Simple</w:t>
      </w:r>
      <w:r>
        <w:t xml:space="preserve">. </w:t>
      </w:r>
      <w:r w:rsidR="00776CEA" w:rsidRPr="00034910">
        <w:t>Nous nous trouvons au rez-de-chaussée</w:t>
      </w:r>
      <w:r>
        <w:t xml:space="preserve">. </w:t>
      </w:r>
      <w:r w:rsidR="00776CEA" w:rsidRPr="00034910">
        <w:t>J</w:t>
      </w:r>
      <w:r>
        <w:t>’</w:t>
      </w:r>
      <w:r w:rsidR="00776CEA" w:rsidRPr="00034910">
        <w:t>ouvre la croisée</w:t>
      </w:r>
      <w:r>
        <w:t xml:space="preserve">, </w:t>
      </w:r>
      <w:r w:rsidR="00776CEA" w:rsidRPr="00034910">
        <w:t>je l</w:t>
      </w:r>
      <w:r>
        <w:t>’</w:t>
      </w:r>
      <w:r w:rsidR="00776CEA" w:rsidRPr="00034910">
        <w:t>enjambe</w:t>
      </w:r>
      <w:r>
        <w:t xml:space="preserve"> ; </w:t>
      </w:r>
      <w:r w:rsidR="00776CEA" w:rsidRPr="00034910">
        <w:t>tu opères de même</w:t>
      </w:r>
      <w:r>
        <w:t xml:space="preserve">. </w:t>
      </w:r>
      <w:r w:rsidR="00776CEA" w:rsidRPr="00034910">
        <w:t>Nous traversons la rue</w:t>
      </w:r>
      <w:r>
        <w:t xml:space="preserve">. </w:t>
      </w:r>
      <w:r w:rsidR="00776CEA" w:rsidRPr="00034910">
        <w:t>La clef que tu as en poche te permet d</w:t>
      </w:r>
      <w:r>
        <w:t>’</w:t>
      </w:r>
      <w:r w:rsidR="00776CEA" w:rsidRPr="00034910">
        <w:t>ouvrir la porte</w:t>
      </w:r>
      <w:r>
        <w:t xml:space="preserve">, </w:t>
      </w:r>
      <w:r w:rsidR="00776CEA" w:rsidRPr="00034910">
        <w:t>et</w:t>
      </w:r>
      <w:r>
        <w:t>…</w:t>
      </w:r>
    </w:p>
    <w:p w14:paraId="40B34644" w14:textId="77777777" w:rsidR="00E57EC9" w:rsidRDefault="00E57EC9" w:rsidP="00E57EC9">
      <w:r>
        <w:t>— </w:t>
      </w:r>
      <w:r w:rsidR="00776CEA" w:rsidRPr="00034910">
        <w:t>Et le policier nous attendra derrière</w:t>
      </w:r>
      <w:r>
        <w:t xml:space="preserve">, </w:t>
      </w:r>
      <w:r w:rsidR="00776CEA" w:rsidRPr="00034910">
        <w:t>car il nous aura vus</w:t>
      </w:r>
      <w:r>
        <w:t>…</w:t>
      </w:r>
    </w:p>
    <w:p w14:paraId="3C24E3EF" w14:textId="77777777" w:rsidR="00E57EC9" w:rsidRDefault="00776CEA" w:rsidP="00E57EC9">
      <w:r w:rsidRPr="00034910">
        <w:lastRenderedPageBreak/>
        <w:t>La réflexion parut remplir le joaillier d</w:t>
      </w:r>
      <w:r w:rsidR="00E57EC9">
        <w:t>’</w:t>
      </w:r>
      <w:r w:rsidRPr="00034910">
        <w:t>une gaieté sans m</w:t>
      </w:r>
      <w:r w:rsidRPr="00034910">
        <w:t>é</w:t>
      </w:r>
      <w:r w:rsidRPr="00034910">
        <w:t>lange</w:t>
      </w:r>
      <w:r w:rsidR="00E57EC9">
        <w:t>.</w:t>
      </w:r>
    </w:p>
    <w:p w14:paraId="02E8B31C" w14:textId="77777777" w:rsidR="00E57EC9" w:rsidRDefault="00E57EC9" w:rsidP="00E57EC9">
      <w:r>
        <w:t>— </w:t>
      </w:r>
      <w:r w:rsidR="00776CEA" w:rsidRPr="00034910">
        <w:t>Mon pauvre Muller</w:t>
      </w:r>
      <w:r>
        <w:t xml:space="preserve">, </w:t>
      </w:r>
      <w:r w:rsidR="00776CEA" w:rsidRPr="00034910">
        <w:t>tu seras toujours un associé sur l</w:t>
      </w:r>
      <w:r w:rsidR="00776CEA" w:rsidRPr="00034910">
        <w:t>e</w:t>
      </w:r>
      <w:r w:rsidR="00776CEA" w:rsidRPr="00034910">
        <w:t>quel on ne peut compter</w:t>
      </w:r>
      <w:r>
        <w:t xml:space="preserve">. </w:t>
      </w:r>
      <w:r w:rsidR="00776CEA" w:rsidRPr="00034910">
        <w:t>Depuis huit jours</w:t>
      </w:r>
      <w:r>
        <w:t xml:space="preserve">, </w:t>
      </w:r>
      <w:r w:rsidR="00776CEA" w:rsidRPr="00034910">
        <w:t>tu vis dans la ma</w:t>
      </w:r>
      <w:r w:rsidR="00776CEA" w:rsidRPr="00034910">
        <w:t>i</w:t>
      </w:r>
      <w:r w:rsidR="00776CEA" w:rsidRPr="00034910">
        <w:t>son du radium et tu n</w:t>
      </w:r>
      <w:r>
        <w:t>’</w:t>
      </w:r>
      <w:r w:rsidR="00776CEA" w:rsidRPr="00034910">
        <w:t>as pas remarqué ceci</w:t>
      </w:r>
      <w:r>
        <w:t xml:space="preserve"> : </w:t>
      </w:r>
      <w:r w:rsidR="00776CEA" w:rsidRPr="00034910">
        <w:t>De l</w:t>
      </w:r>
      <w:r>
        <w:t>’</w:t>
      </w:r>
      <w:r w:rsidR="00776CEA" w:rsidRPr="00034910">
        <w:t>intérieur</w:t>
      </w:r>
      <w:r>
        <w:t xml:space="preserve">, </w:t>
      </w:r>
      <w:r w:rsidR="00776CEA" w:rsidRPr="00034910">
        <w:t>les fenêtres closes</w:t>
      </w:r>
      <w:r>
        <w:t xml:space="preserve">, </w:t>
      </w:r>
      <w:r w:rsidR="00776CEA" w:rsidRPr="00034910">
        <w:t>il est matériellement impossible de voir dans la rue</w:t>
      </w:r>
      <w:r>
        <w:t xml:space="preserve">. </w:t>
      </w:r>
      <w:r w:rsidR="00776CEA" w:rsidRPr="00034910">
        <w:t>Les vitres sont dépolies</w:t>
      </w:r>
      <w:r>
        <w:t>.</w:t>
      </w:r>
    </w:p>
    <w:p w14:paraId="16A65103" w14:textId="77777777" w:rsidR="00E57EC9" w:rsidRDefault="00776CEA" w:rsidP="00E57EC9">
      <w:r w:rsidRPr="00034910">
        <w:t>Cette fois</w:t>
      </w:r>
      <w:r w:rsidR="00E57EC9">
        <w:t xml:space="preserve">, </w:t>
      </w:r>
      <w:r w:rsidRPr="00034910">
        <w:t>le complice du joaillier demeura bouche bée</w:t>
      </w:r>
      <w:r w:rsidR="00E57EC9">
        <w:t>.</w:t>
      </w:r>
    </w:p>
    <w:p w14:paraId="66F5308F" w14:textId="77777777" w:rsidR="00E57EC9" w:rsidRDefault="00776CEA" w:rsidP="00E57EC9">
      <w:r w:rsidRPr="00034910">
        <w:t>C</w:t>
      </w:r>
      <w:r w:rsidR="00E57EC9">
        <w:t>’</w:t>
      </w:r>
      <w:r w:rsidRPr="00034910">
        <w:t>était vrai</w:t>
      </w:r>
      <w:r w:rsidR="00E57EC9">
        <w:t xml:space="preserve">. </w:t>
      </w:r>
      <w:r w:rsidRPr="00034910">
        <w:t>Il se souvenait à présent</w:t>
      </w:r>
      <w:r w:rsidR="00E57EC9">
        <w:t xml:space="preserve">. </w:t>
      </w:r>
      <w:r w:rsidRPr="00034910">
        <w:t>Il s</w:t>
      </w:r>
      <w:r w:rsidR="00E57EC9">
        <w:t>’</w:t>
      </w:r>
      <w:r w:rsidRPr="00034910">
        <w:t>était demandé pourquoi ces vitres opaques</w:t>
      </w:r>
      <w:r w:rsidR="00E57EC9">
        <w:t xml:space="preserve">, </w:t>
      </w:r>
      <w:r w:rsidRPr="00034910">
        <w:t>rendant la surveillance de la rue absolument impraticable</w:t>
      </w:r>
      <w:r w:rsidR="00E57EC9">
        <w:t>.</w:t>
      </w:r>
    </w:p>
    <w:p w14:paraId="38A2ABFA" w14:textId="77777777" w:rsidR="00E57EC9" w:rsidRDefault="00E57EC9" w:rsidP="00E57EC9">
      <w:r>
        <w:t>— </w:t>
      </w:r>
      <w:r w:rsidR="00776CEA" w:rsidRPr="00034910">
        <w:t>En route</w:t>
      </w:r>
      <w:r>
        <w:t xml:space="preserve">, </w:t>
      </w:r>
      <w:r w:rsidR="00776CEA" w:rsidRPr="00034910">
        <w:t>mon vieux camarade</w:t>
      </w:r>
      <w:r>
        <w:t xml:space="preserve">. </w:t>
      </w:r>
      <w:r w:rsidR="00776CEA" w:rsidRPr="00034910">
        <w:t>Je crois bien que cette fois</w:t>
      </w:r>
      <w:r>
        <w:t xml:space="preserve">, </w:t>
      </w:r>
      <w:r w:rsidR="00776CEA" w:rsidRPr="00034910">
        <w:t>nous tenons la partie</w:t>
      </w:r>
      <w:r>
        <w:t>.</w:t>
      </w:r>
    </w:p>
    <w:p w14:paraId="18EB5C14" w14:textId="77777777" w:rsidR="00E57EC9" w:rsidRDefault="00776CEA" w:rsidP="00E57EC9">
      <w:r w:rsidRPr="00034910">
        <w:t>La croisée ouverte sans bruit</w:t>
      </w:r>
      <w:r w:rsidR="00E57EC9">
        <w:t xml:space="preserve">, </w:t>
      </w:r>
      <w:r w:rsidRPr="00034910">
        <w:t>un coup d</w:t>
      </w:r>
      <w:r w:rsidR="00E57EC9">
        <w:t>’</w:t>
      </w:r>
      <w:r w:rsidRPr="00034910">
        <w:t>œil au dehors pour reconnaître l</w:t>
      </w:r>
      <w:r w:rsidR="00E57EC9">
        <w:t>’</w:t>
      </w:r>
      <w:r w:rsidRPr="00034910">
        <w:t>absence de tout être vivant dans la rue</w:t>
      </w:r>
      <w:r w:rsidR="00E57EC9">
        <w:t xml:space="preserve"> ; </w:t>
      </w:r>
      <w:r w:rsidRPr="00034910">
        <w:t>tous deux passèrent sur le trottoir</w:t>
      </w:r>
      <w:r w:rsidR="00E57EC9">
        <w:t xml:space="preserve">. </w:t>
      </w:r>
      <w:r w:rsidRPr="00034910">
        <w:t>Sur la pointe des pieds ils traversèrent la chaussée</w:t>
      </w:r>
      <w:r w:rsidR="00E57EC9">
        <w:t xml:space="preserve">, </w:t>
      </w:r>
      <w:r w:rsidRPr="00034910">
        <w:t>stoppèrent devant la porte de la maison du radium</w:t>
      </w:r>
      <w:r w:rsidR="00E57EC9">
        <w:t xml:space="preserve">, </w:t>
      </w:r>
      <w:r w:rsidRPr="00034910">
        <w:t>prêtant l</w:t>
      </w:r>
      <w:r w:rsidR="00E57EC9">
        <w:t>’</w:t>
      </w:r>
      <w:r w:rsidRPr="00034910">
        <w:t>oreille</w:t>
      </w:r>
      <w:r w:rsidR="00E57EC9">
        <w:t>.</w:t>
      </w:r>
    </w:p>
    <w:p w14:paraId="3DD4BB9E" w14:textId="77777777" w:rsidR="00E57EC9" w:rsidRDefault="00E57EC9" w:rsidP="00E57EC9">
      <w:r>
        <w:t>— </w:t>
      </w:r>
      <w:r w:rsidR="00776CEA" w:rsidRPr="00034910">
        <w:t>Ouvre</w:t>
      </w:r>
      <w:r>
        <w:t xml:space="preserve">, </w:t>
      </w:r>
      <w:r w:rsidR="00776CEA" w:rsidRPr="00034910">
        <w:t>j</w:t>
      </w:r>
      <w:r>
        <w:t>’</w:t>
      </w:r>
      <w:r w:rsidR="00776CEA" w:rsidRPr="00034910">
        <w:t>ai mon revolver à la main</w:t>
      </w:r>
      <w:r>
        <w:t xml:space="preserve">. </w:t>
      </w:r>
      <w:r w:rsidR="00776CEA" w:rsidRPr="00034910">
        <w:t>Ainsi</w:t>
      </w:r>
      <w:r>
        <w:t xml:space="preserve">, </w:t>
      </w:r>
      <w:r w:rsidR="00776CEA" w:rsidRPr="00034910">
        <w:t>ne crains a</w:t>
      </w:r>
      <w:r w:rsidR="00776CEA" w:rsidRPr="00034910">
        <w:t>u</w:t>
      </w:r>
      <w:r w:rsidR="00776CEA" w:rsidRPr="00034910">
        <w:t>cune surprise</w:t>
      </w:r>
      <w:r>
        <w:t>.</w:t>
      </w:r>
    </w:p>
    <w:p w14:paraId="7F7B565C" w14:textId="77777777" w:rsidR="00E57EC9" w:rsidRDefault="00776CEA" w:rsidP="00E57EC9">
      <w:r w:rsidRPr="00034910">
        <w:t>Muller ne songeait plus à discuter les ordres de son chef</w:t>
      </w:r>
      <w:r w:rsidR="00E57EC9">
        <w:t xml:space="preserve">. </w:t>
      </w:r>
      <w:r w:rsidRPr="00034910">
        <w:t>Délicatement il introduisit une clef dans la serrure</w:t>
      </w:r>
      <w:r w:rsidR="00E57EC9">
        <w:t xml:space="preserve">. </w:t>
      </w:r>
      <w:r w:rsidRPr="00034910">
        <w:t>La porte tourna sans bruit sur ses gonds</w:t>
      </w:r>
      <w:r w:rsidR="00E57EC9">
        <w:t>.</w:t>
      </w:r>
    </w:p>
    <w:p w14:paraId="3C248CCE" w14:textId="77777777" w:rsidR="00E57EC9" w:rsidRDefault="00776CEA" w:rsidP="00E57EC9">
      <w:r w:rsidRPr="00034910">
        <w:t>Un bruit les rassura aussitôt</w:t>
      </w:r>
      <w:r w:rsidR="00E57EC9">
        <w:t xml:space="preserve"> ; </w:t>
      </w:r>
      <w:r w:rsidRPr="00034910">
        <w:t>on marchait à l</w:t>
      </w:r>
      <w:r w:rsidR="00E57EC9">
        <w:t>’</w:t>
      </w:r>
      <w:r w:rsidRPr="00034910">
        <w:t>étage sup</w:t>
      </w:r>
      <w:r w:rsidRPr="00034910">
        <w:t>é</w:t>
      </w:r>
      <w:r w:rsidRPr="00034910">
        <w:t>rieur</w:t>
      </w:r>
      <w:r w:rsidR="00E57EC9">
        <w:t>.</w:t>
      </w:r>
    </w:p>
    <w:p w14:paraId="1C8F433E" w14:textId="77777777" w:rsidR="00E57EC9" w:rsidRDefault="00776CEA" w:rsidP="00E57EC9">
      <w:r w:rsidRPr="00034910">
        <w:t>D</w:t>
      </w:r>
      <w:r w:rsidR="00E57EC9">
        <w:t>’</w:t>
      </w:r>
      <w:r w:rsidRPr="00034910">
        <w:t>un bond</w:t>
      </w:r>
      <w:r w:rsidR="00E57EC9">
        <w:t xml:space="preserve">, </w:t>
      </w:r>
      <w:r w:rsidRPr="00034910">
        <w:t>Larmette fut auprès de l</w:t>
      </w:r>
      <w:r w:rsidR="00E57EC9">
        <w:t>’</w:t>
      </w:r>
      <w:r w:rsidRPr="00034910">
        <w:t>escalier et appuya la main sur la boule de cuivre qui surmontait l</w:t>
      </w:r>
      <w:r w:rsidR="00E57EC9">
        <w:t>’</w:t>
      </w:r>
      <w:r w:rsidRPr="00034910">
        <w:t xml:space="preserve">origine de la </w:t>
      </w:r>
      <w:r w:rsidRPr="00034910">
        <w:lastRenderedPageBreak/>
        <w:t>rampe</w:t>
      </w:r>
      <w:r w:rsidR="00E57EC9">
        <w:t xml:space="preserve">. </w:t>
      </w:r>
      <w:r w:rsidRPr="00034910">
        <w:t>Il y eut un vacarme de portes se fermant avec fracas au premier</w:t>
      </w:r>
      <w:r w:rsidR="00E57EC9">
        <w:t xml:space="preserve">, </w:t>
      </w:r>
      <w:r w:rsidRPr="00034910">
        <w:t>puis plus rien</w:t>
      </w:r>
      <w:r w:rsidR="00E57EC9">
        <w:t>.</w:t>
      </w:r>
    </w:p>
    <w:p w14:paraId="64A507AD" w14:textId="77777777" w:rsidR="00E57EC9" w:rsidRDefault="00E57EC9" w:rsidP="00E57EC9">
      <w:r>
        <w:t>— </w:t>
      </w:r>
      <w:r w:rsidR="00776CEA" w:rsidRPr="00034910">
        <w:t>Il est en cage</w:t>
      </w:r>
      <w:r>
        <w:t xml:space="preserve"> ! </w:t>
      </w:r>
      <w:r w:rsidR="00776CEA" w:rsidRPr="00034910">
        <w:t>gronda joyeusement le joaillier</w:t>
      </w:r>
      <w:r>
        <w:t>.</w:t>
      </w:r>
    </w:p>
    <w:p w14:paraId="534C85D6" w14:textId="77777777" w:rsidR="00E57EC9" w:rsidRDefault="00E57EC9" w:rsidP="00E57EC9">
      <w:r>
        <w:t>— </w:t>
      </w:r>
      <w:r w:rsidR="00776CEA" w:rsidRPr="00034910">
        <w:t>En cage</w:t>
      </w:r>
      <w:r>
        <w:t xml:space="preserve"> ? </w:t>
      </w:r>
      <w:r w:rsidR="00776CEA" w:rsidRPr="00034910">
        <w:t>répéta son complice avec ahurissement</w:t>
      </w:r>
      <w:r>
        <w:t>.</w:t>
      </w:r>
    </w:p>
    <w:p w14:paraId="44A1DD0D" w14:textId="77777777" w:rsidR="00E57EC9" w:rsidRDefault="00E57EC9" w:rsidP="00E57EC9">
      <w:r>
        <w:t>— </w:t>
      </w:r>
      <w:r w:rsidR="00776CEA" w:rsidRPr="00034910">
        <w:t>Oui</w:t>
      </w:r>
      <w:r>
        <w:t xml:space="preserve">, </w:t>
      </w:r>
      <w:r w:rsidR="00776CEA" w:rsidRPr="00034910">
        <w:t>mon brave Muller</w:t>
      </w:r>
      <w:r>
        <w:t xml:space="preserve">, </w:t>
      </w:r>
      <w:r w:rsidR="00776CEA" w:rsidRPr="00034910">
        <w:t>je puis à présent te parler en toute confiance</w:t>
      </w:r>
      <w:r>
        <w:t>.</w:t>
      </w:r>
    </w:p>
    <w:p w14:paraId="69F590DE" w14:textId="77777777" w:rsidR="00E57EC9" w:rsidRDefault="00776CEA" w:rsidP="00E57EC9">
      <w:r w:rsidRPr="00034910">
        <w:t>Et goguenard</w:t>
      </w:r>
      <w:r w:rsidR="00E57EC9">
        <w:t xml:space="preserve">, </w:t>
      </w:r>
      <w:r w:rsidRPr="00034910">
        <w:t>parlant sans modérer les éclats de sa voix</w:t>
      </w:r>
      <w:r w:rsidR="00E57EC9">
        <w:t xml:space="preserve">, </w:t>
      </w:r>
      <w:r w:rsidRPr="00034910">
        <w:t>dans l</w:t>
      </w:r>
      <w:r w:rsidR="00E57EC9">
        <w:t>’</w:t>
      </w:r>
      <w:r w:rsidRPr="00034910">
        <w:t>orgueil du triomphe</w:t>
      </w:r>
      <w:r w:rsidR="00E57EC9">
        <w:t> :</w:t>
      </w:r>
    </w:p>
    <w:p w14:paraId="4401BA16" w14:textId="77777777" w:rsidR="00E57EC9" w:rsidRDefault="00E57EC9" w:rsidP="00E57EC9">
      <w:r>
        <w:t>— </w:t>
      </w:r>
      <w:r w:rsidR="00776CEA" w:rsidRPr="00034910">
        <w:t>Dès longtemps</w:t>
      </w:r>
      <w:r>
        <w:t xml:space="preserve">, </w:t>
      </w:r>
      <w:r w:rsidR="00776CEA" w:rsidRPr="00034910">
        <w:t>cette maison était destinée à recevoir le radium</w:t>
      </w:r>
      <w:r>
        <w:t xml:space="preserve">. </w:t>
      </w:r>
      <w:r w:rsidR="00776CEA" w:rsidRPr="00034910">
        <w:t>J</w:t>
      </w:r>
      <w:r>
        <w:t>’</w:t>
      </w:r>
      <w:r w:rsidR="00776CEA" w:rsidRPr="00034910">
        <w:t>avais donc pris certaines précautions contre les indi</w:t>
      </w:r>
      <w:r w:rsidR="00776CEA" w:rsidRPr="00034910">
        <w:t>s</w:t>
      </w:r>
      <w:r w:rsidR="00776CEA" w:rsidRPr="00034910">
        <w:t>crets</w:t>
      </w:r>
      <w:r>
        <w:t xml:space="preserve">. </w:t>
      </w:r>
      <w:r w:rsidR="00776CEA" w:rsidRPr="00034910">
        <w:t>La porte</w:t>
      </w:r>
      <w:r>
        <w:t xml:space="preserve">, </w:t>
      </w:r>
      <w:r w:rsidR="00776CEA" w:rsidRPr="00034910">
        <w:t>les contrevents obturant la croisée de la cha</w:t>
      </w:r>
      <w:r w:rsidR="00776CEA" w:rsidRPr="00034910">
        <w:t>m</w:t>
      </w:r>
      <w:r w:rsidR="00776CEA" w:rsidRPr="00034910">
        <w:t>bre du radium</w:t>
      </w:r>
      <w:r>
        <w:t xml:space="preserve">, </w:t>
      </w:r>
      <w:r w:rsidR="00776CEA" w:rsidRPr="00034910">
        <w:t>se manœuvrent d</w:t>
      </w:r>
      <w:r>
        <w:t>’</w:t>
      </w:r>
      <w:r w:rsidR="00776CEA" w:rsidRPr="00034910">
        <w:t>ici</w:t>
      </w:r>
      <w:r>
        <w:t xml:space="preserve">. </w:t>
      </w:r>
      <w:r w:rsidR="00776CEA" w:rsidRPr="00034910">
        <w:t>Un courant électrique</w:t>
      </w:r>
      <w:r>
        <w:t xml:space="preserve">, </w:t>
      </w:r>
      <w:r w:rsidR="00776CEA" w:rsidRPr="00034910">
        <w:t>mon cher</w:t>
      </w:r>
      <w:r>
        <w:t xml:space="preserve">, </w:t>
      </w:r>
      <w:r w:rsidR="00776CEA" w:rsidRPr="00034910">
        <w:t>un circuit que je ferme en appuyant sur la boule de cuivre</w:t>
      </w:r>
      <w:r>
        <w:t xml:space="preserve">. </w:t>
      </w:r>
      <w:r w:rsidR="00776CEA" w:rsidRPr="00034910">
        <w:t>Passe ta main sur cette boule</w:t>
      </w:r>
      <w:r>
        <w:t xml:space="preserve"> : </w:t>
      </w:r>
      <w:r w:rsidR="00776CEA" w:rsidRPr="00034910">
        <w:t>sens-tu une portion de la surface céder à la pression</w:t>
      </w:r>
      <w:r>
        <w:t xml:space="preserve"> ? </w:t>
      </w:r>
      <w:r w:rsidR="00776CEA" w:rsidRPr="00034910">
        <w:t>Oui</w:t>
      </w:r>
      <w:r>
        <w:t xml:space="preserve"> ? </w:t>
      </w:r>
      <w:r w:rsidR="00776CEA" w:rsidRPr="00034910">
        <w:t>Eh bien</w:t>
      </w:r>
      <w:r>
        <w:t xml:space="preserve">, </w:t>
      </w:r>
      <w:r w:rsidR="00776CEA" w:rsidRPr="00034910">
        <w:t>le contact s</w:t>
      </w:r>
      <w:r>
        <w:t>’</w:t>
      </w:r>
      <w:r w:rsidR="00776CEA" w:rsidRPr="00034910">
        <w:t>établit ainsi</w:t>
      </w:r>
      <w:r>
        <w:t xml:space="preserve">, </w:t>
      </w:r>
      <w:r w:rsidR="00776CEA" w:rsidRPr="00034910">
        <w:t>le circuit se ferme</w:t>
      </w:r>
      <w:r>
        <w:t xml:space="preserve">, </w:t>
      </w:r>
      <w:r w:rsidR="00776CEA" w:rsidRPr="00034910">
        <w:t xml:space="preserve">et </w:t>
      </w:r>
      <w:proofErr w:type="gramStart"/>
      <w:r w:rsidR="00776CEA" w:rsidRPr="00034910">
        <w:t>toute</w:t>
      </w:r>
      <w:proofErr w:type="gramEnd"/>
      <w:r w:rsidR="00776CEA" w:rsidRPr="00034910">
        <w:t xml:space="preserve"> issue disparaît pour le niais qui s</w:t>
      </w:r>
      <w:r>
        <w:t>’</w:t>
      </w:r>
      <w:r w:rsidR="00776CEA" w:rsidRPr="00034910">
        <w:t>est donné le mal de pénétrer dans la chambre défendue</w:t>
      </w:r>
      <w:r>
        <w:t>.</w:t>
      </w:r>
    </w:p>
    <w:p w14:paraId="46D65C52" w14:textId="77777777" w:rsidR="00E57EC9" w:rsidRDefault="00776CEA" w:rsidP="00E57EC9">
      <w:r w:rsidRPr="00034910">
        <w:t>Il gravissait l</w:t>
      </w:r>
      <w:r w:rsidR="00E57EC9">
        <w:t>’</w:t>
      </w:r>
      <w:r w:rsidRPr="00034910">
        <w:t>escalier</w:t>
      </w:r>
      <w:r w:rsidR="00E57EC9">
        <w:t xml:space="preserve">. </w:t>
      </w:r>
      <w:r w:rsidRPr="00034910">
        <w:t>Muller s</w:t>
      </w:r>
      <w:r w:rsidR="00E57EC9">
        <w:t>’</w:t>
      </w:r>
      <w:r w:rsidRPr="00034910">
        <w:t>élança sur ses pas</w:t>
      </w:r>
      <w:r w:rsidR="00E57EC9">
        <w:t xml:space="preserve">, </w:t>
      </w:r>
      <w:r w:rsidRPr="00034910">
        <w:t>dominé par l</w:t>
      </w:r>
      <w:r w:rsidR="00E57EC9">
        <w:t>’</w:t>
      </w:r>
      <w:r w:rsidRPr="00034910">
        <w:t>accent du sinistre bandit</w:t>
      </w:r>
      <w:r w:rsidR="00E57EC9">
        <w:t xml:space="preserve">. </w:t>
      </w:r>
      <w:r w:rsidRPr="00034910">
        <w:t>Au premier</w:t>
      </w:r>
      <w:r w:rsidR="00E57EC9">
        <w:t xml:space="preserve">, </w:t>
      </w:r>
      <w:r w:rsidRPr="00034910">
        <w:t>une porte barrée par d</w:t>
      </w:r>
      <w:r w:rsidR="00E57EC9">
        <w:t>’</w:t>
      </w:r>
      <w:r w:rsidRPr="00034910">
        <w:t>épaisses tiges de fer empêchait d</w:t>
      </w:r>
      <w:r w:rsidR="00E57EC9">
        <w:t>’</w:t>
      </w:r>
      <w:r w:rsidRPr="00034910">
        <w:t>aller plus loin</w:t>
      </w:r>
      <w:r w:rsidR="00E57EC9">
        <w:t>.</w:t>
      </w:r>
    </w:p>
    <w:p w14:paraId="3003E412" w14:textId="77777777" w:rsidR="00E57EC9" w:rsidRDefault="00E57EC9" w:rsidP="00E57EC9">
      <w:r>
        <w:t>— </w:t>
      </w:r>
      <w:r w:rsidR="00776CEA" w:rsidRPr="00034910">
        <w:t>Très bon le capitonnage</w:t>
      </w:r>
      <w:r>
        <w:t xml:space="preserve">, </w:t>
      </w:r>
      <w:r w:rsidR="00776CEA" w:rsidRPr="00034910">
        <w:t>grommela Larmette</w:t>
      </w:r>
      <w:r>
        <w:t xml:space="preserve">. </w:t>
      </w:r>
      <w:r w:rsidR="00776CEA" w:rsidRPr="00034910">
        <w:t>On ne pe</w:t>
      </w:r>
      <w:r w:rsidR="00776CEA" w:rsidRPr="00034910">
        <w:t>r</w:t>
      </w:r>
      <w:r w:rsidR="00776CEA" w:rsidRPr="00034910">
        <w:t>çoit rien du bruit que fait certainement notre homme en se voyant captif</w:t>
      </w:r>
      <w:r>
        <w:t>.</w:t>
      </w:r>
    </w:p>
    <w:p w14:paraId="6AF9F148" w14:textId="77777777" w:rsidR="00E57EC9" w:rsidRDefault="00E57EC9" w:rsidP="00E57EC9">
      <w:r>
        <w:t>— </w:t>
      </w:r>
      <w:r w:rsidR="00776CEA" w:rsidRPr="00034910">
        <w:t>Es-tu sûr qu</w:t>
      </w:r>
      <w:r>
        <w:t>’</w:t>
      </w:r>
      <w:r w:rsidR="00776CEA" w:rsidRPr="00034910">
        <w:t>il soit là</w:t>
      </w:r>
      <w:r>
        <w:t> ?</w:t>
      </w:r>
    </w:p>
    <w:p w14:paraId="414C33FE" w14:textId="77777777" w:rsidR="00E57EC9" w:rsidRDefault="00E57EC9" w:rsidP="00E57EC9">
      <w:r>
        <w:t>— </w:t>
      </w:r>
      <w:r w:rsidR="00776CEA" w:rsidRPr="00034910">
        <w:t>Oui</w:t>
      </w:r>
      <w:r>
        <w:t xml:space="preserve">, </w:t>
      </w:r>
      <w:r w:rsidR="00776CEA" w:rsidRPr="00034910">
        <w:t>ami Muller</w:t>
      </w:r>
      <w:r>
        <w:t xml:space="preserve">. </w:t>
      </w:r>
      <w:r w:rsidR="00776CEA" w:rsidRPr="00034910">
        <w:t>Tu vas du reste en être certain égal</w:t>
      </w:r>
      <w:r w:rsidR="00776CEA" w:rsidRPr="00034910">
        <w:t>e</w:t>
      </w:r>
      <w:r w:rsidR="00776CEA" w:rsidRPr="00034910">
        <w:t>ment</w:t>
      </w:r>
      <w:r>
        <w:t xml:space="preserve">. </w:t>
      </w:r>
      <w:r w:rsidR="00776CEA" w:rsidRPr="00034910">
        <w:t>Je t</w:t>
      </w:r>
      <w:r>
        <w:t>’</w:t>
      </w:r>
      <w:r w:rsidR="00776CEA" w:rsidRPr="00034910">
        <w:t>aime</w:t>
      </w:r>
      <w:r>
        <w:t xml:space="preserve">, </w:t>
      </w:r>
      <w:r w:rsidR="00776CEA" w:rsidRPr="00034910">
        <w:t>Muller</w:t>
      </w:r>
      <w:r>
        <w:t xml:space="preserve">… </w:t>
      </w:r>
      <w:r w:rsidR="00776CEA" w:rsidRPr="00034910">
        <w:t>La victoire est à nous</w:t>
      </w:r>
      <w:r>
        <w:t xml:space="preserve">, </w:t>
      </w:r>
      <w:r w:rsidR="00776CEA" w:rsidRPr="00034910">
        <w:t xml:space="preserve">je ne </w:t>
      </w:r>
      <w:r w:rsidR="00776CEA" w:rsidRPr="00034910">
        <w:lastRenderedPageBreak/>
        <w:t>saurais plus avoir de secret pour toi</w:t>
      </w:r>
      <w:r>
        <w:t xml:space="preserve">. </w:t>
      </w:r>
      <w:r w:rsidR="00776CEA" w:rsidRPr="00034910">
        <w:t>Tiens</w:t>
      </w:r>
      <w:r>
        <w:t xml:space="preserve">, </w:t>
      </w:r>
      <w:r w:rsidR="00776CEA" w:rsidRPr="00034910">
        <w:t>approche ta main</w:t>
      </w:r>
      <w:r>
        <w:t xml:space="preserve"> ; </w:t>
      </w:r>
      <w:r w:rsidR="00776CEA" w:rsidRPr="00034910">
        <w:t>qu</w:t>
      </w:r>
      <w:r>
        <w:t>’</w:t>
      </w:r>
      <w:r w:rsidR="00776CEA" w:rsidRPr="00034910">
        <w:t>est cet objet fixé au mur</w:t>
      </w:r>
      <w:r>
        <w:t> ?</w:t>
      </w:r>
    </w:p>
    <w:p w14:paraId="037BA325" w14:textId="77777777" w:rsidR="00C26E95" w:rsidRDefault="00C26E95" w:rsidP="00C26E95">
      <w:pPr>
        <w:pStyle w:val="Centrsolidaire"/>
      </w:pPr>
      <w:r w:rsidRPr="00E57EC9">
        <w:rPr>
          <w:noProof/>
        </w:rPr>
        <w:drawing>
          <wp:inline distT="0" distB="0" distL="0" distR="0" wp14:anchorId="489C30F4" wp14:editId="72999DC6">
            <wp:extent cx="5756910" cy="5080635"/>
            <wp:effectExtent l="0" t="0" r="0" b="0"/>
            <wp:docPr id="100" name="Image 3" descr="Une image contenant habits, personne, Visage humain, borsalin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 3" descr="Une image contenant habits, personne, Visage humain, borsalino&#10;&#10;Le contenu généré par l’IA peut être incorrect."/>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56910" cy="5080635"/>
                    </a:xfrm>
                    <a:prstGeom prst="rect">
                      <a:avLst/>
                    </a:prstGeom>
                    <a:noFill/>
                    <a:ln>
                      <a:noFill/>
                    </a:ln>
                  </pic:spPr>
                </pic:pic>
              </a:graphicData>
            </a:graphic>
          </wp:inline>
        </w:drawing>
      </w:r>
    </w:p>
    <w:p w14:paraId="392E8474" w14:textId="77777777" w:rsidR="00C26E95" w:rsidRDefault="00C26E95" w:rsidP="00C26E95">
      <w:pPr>
        <w:pStyle w:val="Centr14pt"/>
      </w:pPr>
      <w:r w:rsidRPr="00E57EC9">
        <w:t>Une porte barrée d</w:t>
      </w:r>
      <w:r>
        <w:t>’</w:t>
      </w:r>
      <w:r w:rsidRPr="00E57EC9">
        <w:t>épaisses tiges de fer empêchait d</w:t>
      </w:r>
      <w:r>
        <w:t>’</w:t>
      </w:r>
      <w:r w:rsidRPr="00E57EC9">
        <w:t>aller plus loin</w:t>
      </w:r>
      <w:r>
        <w:t>.</w:t>
      </w:r>
    </w:p>
    <w:p w14:paraId="1D4328AB" w14:textId="77777777" w:rsidR="00E57EC9" w:rsidRDefault="00E57EC9" w:rsidP="00E57EC9">
      <w:r>
        <w:t>— </w:t>
      </w:r>
      <w:r w:rsidR="00776CEA" w:rsidRPr="00034910">
        <w:t>Une patère</w:t>
      </w:r>
      <w:r>
        <w:t xml:space="preserve">, </w:t>
      </w:r>
      <w:r w:rsidR="00776CEA" w:rsidRPr="00034910">
        <w:t>je pense</w:t>
      </w:r>
      <w:r>
        <w:t>.</w:t>
      </w:r>
    </w:p>
    <w:p w14:paraId="1175CDCC" w14:textId="77777777" w:rsidR="00E57EC9" w:rsidRDefault="00E57EC9" w:rsidP="00E57EC9">
      <w:r>
        <w:t>— </w:t>
      </w:r>
      <w:r w:rsidR="00776CEA" w:rsidRPr="00034910">
        <w:t>Tu penses juste</w:t>
      </w:r>
      <w:r>
        <w:t xml:space="preserve">. </w:t>
      </w:r>
      <w:r w:rsidR="00776CEA" w:rsidRPr="00034910">
        <w:t>Mais appuie sur cette patère</w:t>
      </w:r>
      <w:r>
        <w:t>.</w:t>
      </w:r>
    </w:p>
    <w:p w14:paraId="0715B07D" w14:textId="77777777" w:rsidR="00E57EC9" w:rsidRDefault="00E57EC9" w:rsidP="00E57EC9">
      <w:r>
        <w:t>— </w:t>
      </w:r>
      <w:r w:rsidR="00776CEA" w:rsidRPr="00034910">
        <w:t>Elle cède</w:t>
      </w:r>
      <w:r>
        <w:t xml:space="preserve">, </w:t>
      </w:r>
      <w:r w:rsidR="00776CEA" w:rsidRPr="00034910">
        <w:t>fit avec étonnement l</w:t>
      </w:r>
      <w:r>
        <w:t>’</w:t>
      </w:r>
      <w:r w:rsidR="00776CEA" w:rsidRPr="00034910">
        <w:t>interlocuteur du joaillier</w:t>
      </w:r>
      <w:r>
        <w:t>.</w:t>
      </w:r>
    </w:p>
    <w:p w14:paraId="008F170A" w14:textId="77777777" w:rsidR="00E57EC9" w:rsidRDefault="00E57EC9" w:rsidP="00E57EC9">
      <w:r>
        <w:t>— </w:t>
      </w:r>
      <w:r w:rsidR="00776CEA" w:rsidRPr="00034910">
        <w:t>Appuie encore</w:t>
      </w:r>
      <w:r>
        <w:t xml:space="preserve">. </w:t>
      </w:r>
      <w:r w:rsidR="00776CEA" w:rsidRPr="00034910">
        <w:t xml:space="preserve">Et maintenant entends-tu Dick </w:t>
      </w:r>
      <w:proofErr w:type="spellStart"/>
      <w:r w:rsidR="00776CEA" w:rsidRPr="00034910">
        <w:t>Fann</w:t>
      </w:r>
      <w:proofErr w:type="spellEnd"/>
      <w:r w:rsidR="00776CEA" w:rsidRPr="00034910">
        <w:t xml:space="preserve"> se lamenter</w:t>
      </w:r>
      <w:r>
        <w:t> ?</w:t>
      </w:r>
    </w:p>
    <w:p w14:paraId="4A0843DC" w14:textId="77777777" w:rsidR="00E57EC9" w:rsidRDefault="00776CEA" w:rsidP="00E57EC9">
      <w:r w:rsidRPr="00034910">
        <w:lastRenderedPageBreak/>
        <w:t>En effet</w:t>
      </w:r>
      <w:r w:rsidR="00E57EC9">
        <w:t xml:space="preserve">, </w:t>
      </w:r>
      <w:r w:rsidRPr="00034910">
        <w:t>la voix du détective parvenait aux oreilles de ses ennemis</w:t>
      </w:r>
      <w:r w:rsidR="00E57EC9">
        <w:t>.</w:t>
      </w:r>
    </w:p>
    <w:p w14:paraId="7EEF60CD" w14:textId="77777777" w:rsidR="00E57EC9" w:rsidRDefault="00E57EC9" w:rsidP="00E57EC9">
      <w:r>
        <w:t>— </w:t>
      </w:r>
      <w:r w:rsidR="00776CEA" w:rsidRPr="00034910">
        <w:t>Malédiction</w:t>
      </w:r>
      <w:r>
        <w:t xml:space="preserve"> ! </w:t>
      </w:r>
      <w:r w:rsidR="00776CEA" w:rsidRPr="00034910">
        <w:t>disait-elle</w:t>
      </w:r>
      <w:r>
        <w:t xml:space="preserve">, </w:t>
      </w:r>
      <w:r w:rsidR="00776CEA" w:rsidRPr="00034910">
        <w:t>je me suis fait prendre comme un renard au gîte</w:t>
      </w:r>
      <w:r>
        <w:t xml:space="preserve">. </w:t>
      </w:r>
      <w:r w:rsidR="00776CEA" w:rsidRPr="00034910">
        <w:t>Pas de lumière</w:t>
      </w:r>
      <w:r>
        <w:t xml:space="preserve">. </w:t>
      </w:r>
      <w:r w:rsidR="00776CEA" w:rsidRPr="00034910">
        <w:t>Comment fait-il aussi noir</w:t>
      </w:r>
      <w:r>
        <w:t> ?</w:t>
      </w:r>
    </w:p>
    <w:p w14:paraId="7908CF2A" w14:textId="77777777" w:rsidR="00E57EC9" w:rsidRDefault="00776CEA" w:rsidP="00E57EC9">
      <w:r w:rsidRPr="00034910">
        <w:t>Dans un rire silencieux qui faisait hoqueter son débit</w:t>
      </w:r>
      <w:r w:rsidR="00E57EC9">
        <w:t xml:space="preserve">, </w:t>
      </w:r>
      <w:r w:rsidRPr="00034910">
        <w:t>La</w:t>
      </w:r>
      <w:r w:rsidRPr="00034910">
        <w:t>r</w:t>
      </w:r>
      <w:r w:rsidRPr="00034910">
        <w:t>mette chuchota</w:t>
      </w:r>
      <w:r w:rsidR="00E57EC9">
        <w:t> :</w:t>
      </w:r>
    </w:p>
    <w:p w14:paraId="45964258" w14:textId="77777777" w:rsidR="00E57EC9" w:rsidRDefault="00E57EC9" w:rsidP="00E57EC9">
      <w:r>
        <w:t>— </w:t>
      </w:r>
      <w:r w:rsidR="00776CEA" w:rsidRPr="00034910">
        <w:t>La patère déplace un rectangle de la cloison</w:t>
      </w:r>
      <w:r>
        <w:t xml:space="preserve">, </w:t>
      </w:r>
      <w:r w:rsidR="00776CEA" w:rsidRPr="00034910">
        <w:t>laisse-lui reprendre sa position normale puisque tu es assuré que nous tenons notre ennemi</w:t>
      </w:r>
      <w:r>
        <w:t>.</w:t>
      </w:r>
    </w:p>
    <w:p w14:paraId="21268850" w14:textId="77777777" w:rsidR="00E57EC9" w:rsidRDefault="00776CEA" w:rsidP="00E57EC9">
      <w:r w:rsidRPr="00034910">
        <w:t>Puis</w:t>
      </w:r>
      <w:r w:rsidR="00E57EC9">
        <w:t xml:space="preserve">, </w:t>
      </w:r>
      <w:r w:rsidRPr="00034910">
        <w:t>Muller ayant obéi</w:t>
      </w:r>
      <w:r w:rsidR="00E57EC9">
        <w:t xml:space="preserve">, </w:t>
      </w:r>
      <w:r w:rsidRPr="00034910">
        <w:t>le sinistre personnage continua</w:t>
      </w:r>
      <w:r w:rsidR="00E57EC9">
        <w:t> :</w:t>
      </w:r>
    </w:p>
    <w:p w14:paraId="11017F5E" w14:textId="77777777" w:rsidR="00E57EC9" w:rsidRDefault="00E57EC9" w:rsidP="00E57EC9">
      <w:r>
        <w:t>— </w:t>
      </w:r>
      <w:r w:rsidR="00776CEA" w:rsidRPr="00034910">
        <w:t>Passons au dernier tableau de la féerie</w:t>
      </w:r>
      <w:r>
        <w:t xml:space="preserve">. </w:t>
      </w:r>
      <w:r w:rsidR="00776CEA" w:rsidRPr="00034910">
        <w:t>Le long des clo</w:t>
      </w:r>
      <w:r w:rsidR="00776CEA" w:rsidRPr="00034910">
        <w:t>i</w:t>
      </w:r>
      <w:r w:rsidR="00776CEA" w:rsidRPr="00034910">
        <w:t>sons de la prison du détective</w:t>
      </w:r>
      <w:r>
        <w:t xml:space="preserve">, </w:t>
      </w:r>
      <w:r w:rsidR="00776CEA" w:rsidRPr="00034910">
        <w:t>tu t</w:t>
      </w:r>
      <w:r>
        <w:t>’</w:t>
      </w:r>
      <w:r w:rsidR="00776CEA" w:rsidRPr="00034910">
        <w:t>es étonné de rencontrer</w:t>
      </w:r>
      <w:r>
        <w:t xml:space="preserve">, </w:t>
      </w:r>
      <w:r w:rsidR="00776CEA" w:rsidRPr="00034910">
        <w:t>de distance en distance</w:t>
      </w:r>
      <w:r>
        <w:t xml:space="preserve">, </w:t>
      </w:r>
      <w:r w:rsidR="00776CEA" w:rsidRPr="00034910">
        <w:t>d</w:t>
      </w:r>
      <w:r>
        <w:t>’</w:t>
      </w:r>
      <w:r w:rsidR="00776CEA" w:rsidRPr="00034910">
        <w:t>étroites armoires s</w:t>
      </w:r>
      <w:r>
        <w:t>’</w:t>
      </w:r>
      <w:r w:rsidR="00776CEA" w:rsidRPr="00034910">
        <w:t>élevant du plancher à hauteur d</w:t>
      </w:r>
      <w:r>
        <w:t>’</w:t>
      </w:r>
      <w:r w:rsidR="00776CEA" w:rsidRPr="00034910">
        <w:t>homme</w:t>
      </w:r>
      <w:r>
        <w:t xml:space="preserve">. </w:t>
      </w:r>
      <w:r w:rsidR="00776CEA" w:rsidRPr="00034910">
        <w:t>Sur chacune des petites tablettes qui les div</w:t>
      </w:r>
      <w:r w:rsidR="00776CEA" w:rsidRPr="00034910">
        <w:t>i</w:t>
      </w:r>
      <w:r w:rsidR="00776CEA" w:rsidRPr="00034910">
        <w:t>sent</w:t>
      </w:r>
      <w:r>
        <w:t xml:space="preserve">, </w:t>
      </w:r>
      <w:r w:rsidR="00776CEA" w:rsidRPr="00034910">
        <w:t>je t</w:t>
      </w:r>
      <w:r>
        <w:t>’</w:t>
      </w:r>
      <w:r w:rsidR="00776CEA" w:rsidRPr="00034910">
        <w:t>ai fait placer un tube de radium</w:t>
      </w:r>
      <w:r>
        <w:t>.</w:t>
      </w:r>
    </w:p>
    <w:p w14:paraId="21D6BC9F" w14:textId="77777777" w:rsidR="00E57EC9" w:rsidRDefault="00E57EC9" w:rsidP="00E57EC9">
      <w:r>
        <w:t>— </w:t>
      </w:r>
      <w:r w:rsidR="00776CEA" w:rsidRPr="00034910">
        <w:t>Oui</w:t>
      </w:r>
      <w:r>
        <w:t xml:space="preserve">. </w:t>
      </w:r>
      <w:r w:rsidR="00776CEA" w:rsidRPr="00034910">
        <w:t>Tu vas me faire connaître le pourquoi de cette ma</w:t>
      </w:r>
      <w:r w:rsidR="00776CEA" w:rsidRPr="00034910">
        <w:t>n</w:t>
      </w:r>
      <w:r w:rsidR="00776CEA" w:rsidRPr="00034910">
        <w:t>œuvre</w:t>
      </w:r>
      <w:r>
        <w:t> ?</w:t>
      </w:r>
    </w:p>
    <w:p w14:paraId="436B7595" w14:textId="77777777" w:rsidR="00E57EC9" w:rsidRDefault="00E57EC9" w:rsidP="00E57EC9">
      <w:r>
        <w:t>— </w:t>
      </w:r>
      <w:r w:rsidR="00776CEA" w:rsidRPr="00034910">
        <w:t>Sans doute</w:t>
      </w:r>
      <w:r>
        <w:t xml:space="preserve">. </w:t>
      </w:r>
      <w:r w:rsidR="00776CEA" w:rsidRPr="00034910">
        <w:t>Est-ce que je ne désire pas qu</w:t>
      </w:r>
      <w:r>
        <w:t>’</w:t>
      </w:r>
      <w:r w:rsidR="00776CEA" w:rsidRPr="00034910">
        <w:t>à l</w:t>
      </w:r>
      <w:r>
        <w:t>’</w:t>
      </w:r>
      <w:r w:rsidR="00776CEA" w:rsidRPr="00034910">
        <w:t>avenir tu aies toute confiance en moi</w:t>
      </w:r>
      <w:r>
        <w:t>.</w:t>
      </w:r>
    </w:p>
    <w:p w14:paraId="3E395F58" w14:textId="77777777" w:rsidR="00E57EC9" w:rsidRDefault="00776CEA" w:rsidP="00E57EC9">
      <w:r w:rsidRPr="00034910">
        <w:t>D</w:t>
      </w:r>
      <w:r w:rsidR="00E57EC9">
        <w:t>’</w:t>
      </w:r>
      <w:r w:rsidRPr="00034910">
        <w:t>un accent affectueux</w:t>
      </w:r>
      <w:r w:rsidR="00E57EC9">
        <w:t xml:space="preserve">, </w:t>
      </w:r>
      <w:r w:rsidRPr="00034910">
        <w:t>il reprit après une courte pause</w:t>
      </w:r>
      <w:r w:rsidR="00E57EC9">
        <w:t> :</w:t>
      </w:r>
    </w:p>
    <w:p w14:paraId="69AF8127" w14:textId="77777777" w:rsidR="00E57EC9" w:rsidRDefault="00E57EC9" w:rsidP="00E57EC9">
      <w:r>
        <w:t>— </w:t>
      </w:r>
      <w:r w:rsidR="00776CEA" w:rsidRPr="00034910">
        <w:t>Les plaquettes fermant les armoires sont doubles</w:t>
      </w:r>
      <w:r>
        <w:t xml:space="preserve">. </w:t>
      </w:r>
      <w:r w:rsidR="00776CEA" w:rsidRPr="00034910">
        <w:t>Un isolant que les radiations ne sauraient traverser</w:t>
      </w:r>
      <w:r>
        <w:t xml:space="preserve"> ; </w:t>
      </w:r>
      <w:r w:rsidR="00776CEA" w:rsidRPr="00034910">
        <w:t>puis une mince plaque métallique</w:t>
      </w:r>
      <w:r>
        <w:t xml:space="preserve">, </w:t>
      </w:r>
      <w:r w:rsidR="00776CEA" w:rsidRPr="00034910">
        <w:t>qui elle</w:t>
      </w:r>
      <w:r>
        <w:t xml:space="preserve">, </w:t>
      </w:r>
      <w:r w:rsidR="00776CEA" w:rsidRPr="00034910">
        <w:t>au contraire</w:t>
      </w:r>
      <w:r>
        <w:t xml:space="preserve">, </w:t>
      </w:r>
      <w:r w:rsidR="00776CEA" w:rsidRPr="00034910">
        <w:t>n</w:t>
      </w:r>
      <w:r>
        <w:t>’</w:t>
      </w:r>
      <w:r w:rsidR="00776CEA" w:rsidRPr="00034910">
        <w:t>oppose aucun obstacle au cheminement des radiations</w:t>
      </w:r>
      <w:r>
        <w:t xml:space="preserve">. </w:t>
      </w:r>
      <w:r w:rsidR="00776CEA" w:rsidRPr="00034910">
        <w:t>L</w:t>
      </w:r>
      <w:r>
        <w:t>’</w:t>
      </w:r>
      <w:r w:rsidR="00776CEA" w:rsidRPr="00034910">
        <w:t>électricité</w:t>
      </w:r>
      <w:r>
        <w:t xml:space="preserve">, </w:t>
      </w:r>
      <w:r w:rsidR="00776CEA" w:rsidRPr="00034910">
        <w:t>bonne fille</w:t>
      </w:r>
      <w:r>
        <w:t xml:space="preserve">, </w:t>
      </w:r>
      <w:r w:rsidR="00776CEA" w:rsidRPr="00034910">
        <w:t>va nous permettre de faire glisser les isolants</w:t>
      </w:r>
      <w:r>
        <w:t xml:space="preserve">, </w:t>
      </w:r>
      <w:r w:rsidR="00776CEA" w:rsidRPr="00034910">
        <w:t>en déma</w:t>
      </w:r>
      <w:r w:rsidR="00776CEA" w:rsidRPr="00034910">
        <w:t>s</w:t>
      </w:r>
      <w:r w:rsidR="00776CEA" w:rsidRPr="00034910">
        <w:t>quant les surfaces perméables aux radiations</w:t>
      </w:r>
      <w:r>
        <w:t xml:space="preserve">. </w:t>
      </w:r>
      <w:r w:rsidR="00776CEA" w:rsidRPr="00034910">
        <w:t>Il me suffit de presser ce poussoir ménagé ici</w:t>
      </w:r>
      <w:r>
        <w:t xml:space="preserve">, </w:t>
      </w:r>
      <w:r w:rsidR="00776CEA" w:rsidRPr="00034910">
        <w:t xml:space="preserve">le long du </w:t>
      </w:r>
      <w:r w:rsidR="00776CEA" w:rsidRPr="00034910">
        <w:lastRenderedPageBreak/>
        <w:t>chambranle de la porte</w:t>
      </w:r>
      <w:r>
        <w:t xml:space="preserve">, </w:t>
      </w:r>
      <w:r w:rsidR="00776CEA" w:rsidRPr="00034910">
        <w:t>et qui</w:t>
      </w:r>
      <w:r>
        <w:t xml:space="preserve">, </w:t>
      </w:r>
      <w:r w:rsidR="00776CEA" w:rsidRPr="00034910">
        <w:t>si nous avions de la lumière</w:t>
      </w:r>
      <w:r>
        <w:t xml:space="preserve">, </w:t>
      </w:r>
      <w:r w:rsidR="00776CEA" w:rsidRPr="00034910">
        <w:t>apparaîtrait comme le plus inoffensif bouton de sonnerie</w:t>
      </w:r>
      <w:r>
        <w:t xml:space="preserve">. </w:t>
      </w:r>
      <w:r w:rsidR="00776CEA" w:rsidRPr="00034910">
        <w:t>À partir de ce moment</w:t>
      </w:r>
      <w:r>
        <w:t xml:space="preserve">, </w:t>
      </w:r>
      <w:r w:rsidR="00776CEA" w:rsidRPr="00034910">
        <w:t xml:space="preserve">Dick </w:t>
      </w:r>
      <w:proofErr w:type="spellStart"/>
      <w:r w:rsidR="00776CEA" w:rsidRPr="00034910">
        <w:t>Fann</w:t>
      </w:r>
      <w:proofErr w:type="spellEnd"/>
      <w:r w:rsidR="00776CEA" w:rsidRPr="00034910">
        <w:t xml:space="preserve"> est soumis aux effluves du radium</w:t>
      </w:r>
      <w:r>
        <w:t xml:space="preserve">. </w:t>
      </w:r>
      <w:r w:rsidR="00776CEA" w:rsidRPr="00034910">
        <w:t>Dans dix minutes</w:t>
      </w:r>
      <w:r>
        <w:t xml:space="preserve">, </w:t>
      </w:r>
      <w:r w:rsidR="00776CEA" w:rsidRPr="00034910">
        <w:t>il commencera à sentir un picotement</w:t>
      </w:r>
      <w:r>
        <w:t xml:space="preserve">, </w:t>
      </w:r>
      <w:r w:rsidR="00776CEA" w:rsidRPr="00034910">
        <w:t>un malaise général qui grandira de plus en plus</w:t>
      </w:r>
      <w:r>
        <w:t xml:space="preserve">, </w:t>
      </w:r>
      <w:r w:rsidR="00776CEA" w:rsidRPr="00034910">
        <w:t>jusqu</w:t>
      </w:r>
      <w:r>
        <w:t>’</w:t>
      </w:r>
      <w:r w:rsidR="00776CEA" w:rsidRPr="00034910">
        <w:t>à lui donner l</w:t>
      </w:r>
      <w:r>
        <w:t>’</w:t>
      </w:r>
      <w:r w:rsidR="00776CEA" w:rsidRPr="00034910">
        <w:t>impression d</w:t>
      </w:r>
      <w:r>
        <w:t>’</w:t>
      </w:r>
      <w:r w:rsidR="00776CEA" w:rsidRPr="00034910">
        <w:t>être environné de charbons ardents</w:t>
      </w:r>
      <w:r>
        <w:t xml:space="preserve">. </w:t>
      </w:r>
      <w:r w:rsidR="00776CEA" w:rsidRPr="00034910">
        <w:t>Au jour</w:t>
      </w:r>
      <w:r>
        <w:t xml:space="preserve">, </w:t>
      </w:r>
      <w:r w:rsidR="00776CEA" w:rsidRPr="00034910">
        <w:t>il sera mort après de terribles souffrances</w:t>
      </w:r>
      <w:r>
        <w:t>.</w:t>
      </w:r>
    </w:p>
    <w:p w14:paraId="04DC9F6D" w14:textId="77777777" w:rsidR="00E57EC9" w:rsidRDefault="00776CEA" w:rsidP="00E57EC9">
      <w:r w:rsidRPr="00034910">
        <w:t>Il commençait déjà à redescendre les degrés</w:t>
      </w:r>
      <w:r w:rsidR="00E57EC9">
        <w:t xml:space="preserve">. </w:t>
      </w:r>
      <w:r w:rsidRPr="00034910">
        <w:t>Une réflexion de Muller l</w:t>
      </w:r>
      <w:r w:rsidR="00E57EC9">
        <w:t>’</w:t>
      </w:r>
      <w:r w:rsidRPr="00034910">
        <w:t>arrêta</w:t>
      </w:r>
      <w:r w:rsidR="00E57EC9">
        <w:t>.</w:t>
      </w:r>
    </w:p>
    <w:p w14:paraId="17E122D4" w14:textId="77777777" w:rsidR="00E57EC9" w:rsidRDefault="00E57EC9" w:rsidP="00E57EC9">
      <w:r>
        <w:t>— </w:t>
      </w:r>
      <w:r w:rsidR="00776CEA" w:rsidRPr="00034910">
        <w:t>Oui</w:t>
      </w:r>
      <w:r>
        <w:t xml:space="preserve">, </w:t>
      </w:r>
      <w:r w:rsidR="00776CEA" w:rsidRPr="00034910">
        <w:t>mais qu</w:t>
      </w:r>
      <w:r>
        <w:t>’</w:t>
      </w:r>
      <w:r w:rsidR="00776CEA" w:rsidRPr="00034910">
        <w:t>est-ce que nous ferons du cadavre</w:t>
      </w:r>
      <w:r>
        <w:t> ?</w:t>
      </w:r>
    </w:p>
    <w:p w14:paraId="673A25D9" w14:textId="77777777" w:rsidR="00E57EC9" w:rsidRDefault="00776CEA" w:rsidP="00E57EC9">
      <w:r w:rsidRPr="00034910">
        <w:t>Ce fut un ricanement cruel et haletant</w:t>
      </w:r>
      <w:r w:rsidR="00E57EC9">
        <w:t xml:space="preserve">, </w:t>
      </w:r>
      <w:r w:rsidRPr="00034910">
        <w:t>comme celui des hyènes</w:t>
      </w:r>
      <w:r w:rsidR="00E57EC9">
        <w:t xml:space="preserve">, </w:t>
      </w:r>
      <w:r w:rsidRPr="00034910">
        <w:t>dans la nuit tiède du désert</w:t>
      </w:r>
      <w:r w:rsidR="00E57EC9">
        <w:t>.</w:t>
      </w:r>
    </w:p>
    <w:p w14:paraId="51226AE1" w14:textId="77777777" w:rsidR="00E57EC9" w:rsidRDefault="00E57EC9" w:rsidP="00E57EC9">
      <w:r>
        <w:t>— </w:t>
      </w:r>
      <w:r w:rsidR="00776CEA" w:rsidRPr="00034910">
        <w:t>Tu n</w:t>
      </w:r>
      <w:r>
        <w:t>’</w:t>
      </w:r>
      <w:r w:rsidR="00776CEA" w:rsidRPr="00034910">
        <w:t>enchaînes pas les faits</w:t>
      </w:r>
      <w:r>
        <w:t xml:space="preserve">, </w:t>
      </w:r>
      <w:r w:rsidR="00776CEA" w:rsidRPr="00034910">
        <w:t>mon pauvre Muller</w:t>
      </w:r>
      <w:r>
        <w:t xml:space="preserve">. </w:t>
      </w:r>
      <w:r w:rsidR="00776CEA" w:rsidRPr="00034910">
        <w:t>N</w:t>
      </w:r>
      <w:r>
        <w:t>’</w:t>
      </w:r>
      <w:r w:rsidR="00776CEA" w:rsidRPr="00034910">
        <w:t>as-tu pas fait apporter dans cette jolie maison deux touries</w:t>
      </w:r>
      <w:r>
        <w:t xml:space="preserve">, </w:t>
      </w:r>
      <w:r w:rsidR="00776CEA" w:rsidRPr="00034910">
        <w:t>d</w:t>
      </w:r>
      <w:r>
        <w:t>’</w:t>
      </w:r>
      <w:r w:rsidR="00776CEA" w:rsidRPr="00034910">
        <w:t>une contenance de cent litres chacune</w:t>
      </w:r>
      <w:r>
        <w:t xml:space="preserve">, </w:t>
      </w:r>
      <w:r w:rsidR="00776CEA" w:rsidRPr="00034910">
        <w:t>la première remplie d</w:t>
      </w:r>
      <w:r>
        <w:t>’</w:t>
      </w:r>
      <w:r w:rsidR="00776CEA" w:rsidRPr="00034910">
        <w:t>acide sulfurique</w:t>
      </w:r>
      <w:r>
        <w:t xml:space="preserve">, </w:t>
      </w:r>
      <w:r w:rsidR="00776CEA" w:rsidRPr="00034910">
        <w:t>la seconde d</w:t>
      </w:r>
      <w:r>
        <w:t>’</w:t>
      </w:r>
      <w:r w:rsidR="00776CEA" w:rsidRPr="00034910">
        <w:t>acide azotique</w:t>
      </w:r>
      <w:r>
        <w:t> ?</w:t>
      </w:r>
    </w:p>
    <w:p w14:paraId="1A4D5EBD" w14:textId="77777777" w:rsidR="00E57EC9" w:rsidRDefault="00E57EC9" w:rsidP="00E57EC9">
      <w:r>
        <w:t>— </w:t>
      </w:r>
      <w:r w:rsidR="00776CEA" w:rsidRPr="00034910">
        <w:t>Si</w:t>
      </w:r>
      <w:r>
        <w:t xml:space="preserve">, </w:t>
      </w:r>
      <w:r w:rsidR="00776CEA" w:rsidRPr="00034910">
        <w:t>tu me l</w:t>
      </w:r>
      <w:r>
        <w:t>’</w:t>
      </w:r>
      <w:r w:rsidR="00776CEA" w:rsidRPr="00034910">
        <w:t>avais prescrit</w:t>
      </w:r>
      <w:r>
        <w:t xml:space="preserve"> ; </w:t>
      </w:r>
      <w:r w:rsidR="00776CEA" w:rsidRPr="00034910">
        <w:t>mais je n</w:t>
      </w:r>
      <w:r>
        <w:t>’</w:t>
      </w:r>
      <w:r w:rsidR="00776CEA" w:rsidRPr="00034910">
        <w:t>aperçois pas le ra</w:t>
      </w:r>
      <w:r w:rsidR="00776CEA" w:rsidRPr="00034910">
        <w:t>p</w:t>
      </w:r>
      <w:r w:rsidR="00776CEA" w:rsidRPr="00034910">
        <w:t>port</w:t>
      </w:r>
      <w:r>
        <w:t>.</w:t>
      </w:r>
    </w:p>
    <w:p w14:paraId="77106BBD" w14:textId="77777777" w:rsidR="00E57EC9" w:rsidRDefault="00E57EC9" w:rsidP="00E57EC9">
      <w:r>
        <w:t>— </w:t>
      </w:r>
      <w:r w:rsidR="00776CEA" w:rsidRPr="00034910">
        <w:t>Le rapport</w:t>
      </w:r>
      <w:r>
        <w:t xml:space="preserve">, </w:t>
      </w:r>
      <w:r w:rsidR="00776CEA" w:rsidRPr="00034910">
        <w:t>le voici</w:t>
      </w:r>
      <w:r>
        <w:t xml:space="preserve">, </w:t>
      </w:r>
      <w:r w:rsidR="00776CEA" w:rsidRPr="00034910">
        <w:t>puisqu</w:t>
      </w:r>
      <w:r>
        <w:t>’</w:t>
      </w:r>
      <w:r w:rsidR="00776CEA" w:rsidRPr="00034910">
        <w:t>il faut tout te dire</w:t>
      </w:r>
      <w:r>
        <w:t xml:space="preserve">. </w:t>
      </w:r>
      <w:r w:rsidR="00776CEA" w:rsidRPr="00034910">
        <w:t>Les tissus humains</w:t>
      </w:r>
      <w:r>
        <w:t xml:space="preserve">, </w:t>
      </w:r>
      <w:r w:rsidR="00776CEA" w:rsidRPr="00034910">
        <w:t>déjà désagrégés dans une certaine mesure par le r</w:t>
      </w:r>
      <w:r w:rsidR="00776CEA" w:rsidRPr="00034910">
        <w:t>a</w:t>
      </w:r>
      <w:r w:rsidR="00776CEA" w:rsidRPr="00034910">
        <w:t>dium</w:t>
      </w:r>
      <w:r>
        <w:t xml:space="preserve">, </w:t>
      </w:r>
      <w:r w:rsidR="00776CEA" w:rsidRPr="00034910">
        <w:t>se dissoudront jusqu</w:t>
      </w:r>
      <w:r>
        <w:t>’</w:t>
      </w:r>
      <w:r w:rsidR="00776CEA" w:rsidRPr="00034910">
        <w:t>à la dernière parcelle dans les acides en question</w:t>
      </w:r>
      <w:r>
        <w:t>.</w:t>
      </w:r>
    </w:p>
    <w:p w14:paraId="08180173" w14:textId="77777777" w:rsidR="00E57EC9" w:rsidRDefault="00E57EC9" w:rsidP="00E57EC9">
      <w:r>
        <w:t>— </w:t>
      </w:r>
      <w:r w:rsidR="00776CEA" w:rsidRPr="00034910">
        <w:t>Ah</w:t>
      </w:r>
      <w:r>
        <w:t xml:space="preserve"> ! </w:t>
      </w:r>
      <w:r w:rsidR="00776CEA" w:rsidRPr="00034910">
        <w:t>bah</w:t>
      </w:r>
      <w:r>
        <w:t> !</w:t>
      </w:r>
    </w:p>
    <w:p w14:paraId="3C1CA7B9" w14:textId="77777777" w:rsidR="00E57EC9" w:rsidRDefault="00E57EC9" w:rsidP="00E57EC9">
      <w:r>
        <w:t>— </w:t>
      </w:r>
      <w:r w:rsidR="00776CEA" w:rsidRPr="00034910">
        <w:t>Et les acides</w:t>
      </w:r>
      <w:r>
        <w:t xml:space="preserve">, </w:t>
      </w:r>
      <w:r w:rsidR="00776CEA" w:rsidRPr="00034910">
        <w:t>neutralisés par leur combinaison avec ce qui aura été un détective</w:t>
      </w:r>
      <w:r>
        <w:t xml:space="preserve">, </w:t>
      </w:r>
      <w:r w:rsidR="00776CEA" w:rsidRPr="00034910">
        <w:t>pourront sans inconvénient être d</w:t>
      </w:r>
      <w:r w:rsidR="00776CEA" w:rsidRPr="00034910">
        <w:t>é</w:t>
      </w:r>
      <w:r w:rsidR="00776CEA" w:rsidRPr="00034910">
        <w:t>versés dans la canalisation du tout à l</w:t>
      </w:r>
      <w:r>
        <w:t>’</w:t>
      </w:r>
      <w:r w:rsidR="00776CEA" w:rsidRPr="00034910">
        <w:t>égout</w:t>
      </w:r>
      <w:r>
        <w:t xml:space="preserve">, </w:t>
      </w:r>
      <w:r w:rsidR="00776CEA" w:rsidRPr="00034910">
        <w:t>laquelle les condu</w:t>
      </w:r>
      <w:r w:rsidR="00776CEA" w:rsidRPr="00034910">
        <w:t>i</w:t>
      </w:r>
      <w:r w:rsidR="00776CEA" w:rsidRPr="00034910">
        <w:t>ra à la plus prochaine rivière</w:t>
      </w:r>
      <w:r>
        <w:t xml:space="preserve">… </w:t>
      </w:r>
      <w:r w:rsidR="00776CEA" w:rsidRPr="00034910">
        <w:t>où les goujons gourmands s</w:t>
      </w:r>
      <w:r>
        <w:t>’</w:t>
      </w:r>
      <w:r w:rsidR="00776CEA" w:rsidRPr="00034910">
        <w:t>apercevront seuls de leur présence</w:t>
      </w:r>
      <w:r>
        <w:t xml:space="preserve">, </w:t>
      </w:r>
      <w:r w:rsidR="00776CEA" w:rsidRPr="00034910">
        <w:t xml:space="preserve">car ils </w:t>
      </w:r>
      <w:r w:rsidR="00776CEA" w:rsidRPr="00034910">
        <w:lastRenderedPageBreak/>
        <w:t>auront encore assez de puissance nocive pour déterminer le trépas de ces intére</w:t>
      </w:r>
      <w:r w:rsidR="00776CEA" w:rsidRPr="00034910">
        <w:t>s</w:t>
      </w:r>
      <w:r w:rsidR="00776CEA" w:rsidRPr="00034910">
        <w:t>sants vertébrés aquatiques</w:t>
      </w:r>
      <w:r>
        <w:t>.</w:t>
      </w:r>
    </w:p>
    <w:p w14:paraId="6E3AA8A1" w14:textId="77777777" w:rsidR="00E57EC9" w:rsidRDefault="00776CEA" w:rsidP="00E57EC9">
      <w:r w:rsidRPr="00034910">
        <w:t>Dix minutes après</w:t>
      </w:r>
      <w:r w:rsidR="00E57EC9">
        <w:t xml:space="preserve">, </w:t>
      </w:r>
      <w:r w:rsidRPr="00034910">
        <w:t>les deux criminels avaient réintégré la chambre du rez-de-chaussée de la maison d</w:t>
      </w:r>
      <w:r w:rsidR="00E57EC9">
        <w:t>’</w:t>
      </w:r>
      <w:r w:rsidRPr="00034910">
        <w:t>en face</w:t>
      </w:r>
      <w:r w:rsidR="00E57EC9">
        <w:t>.</w:t>
      </w:r>
    </w:p>
    <w:p w14:paraId="28F6289A" w14:textId="77777777" w:rsidR="00E57EC9" w:rsidRDefault="00776CEA" w:rsidP="00E57EC9">
      <w:r w:rsidRPr="00034910">
        <w:t>Vers neuf heures du matin</w:t>
      </w:r>
      <w:r w:rsidR="00E57EC9">
        <w:t xml:space="preserve">, </w:t>
      </w:r>
      <w:r w:rsidRPr="00034910">
        <w:t>il faisait un temps superbe</w:t>
      </w:r>
      <w:r w:rsidR="00E57EC9">
        <w:t>.</w:t>
      </w:r>
    </w:p>
    <w:p w14:paraId="090E1360" w14:textId="77777777" w:rsidR="00E57EC9" w:rsidRDefault="00776CEA" w:rsidP="00E57EC9">
      <w:r w:rsidRPr="00034910">
        <w:t>Le soleil inondait la terre de rayons radieux</w:t>
      </w:r>
      <w:r w:rsidR="00E57EC9">
        <w:t xml:space="preserve">, </w:t>
      </w:r>
      <w:r w:rsidRPr="00034910">
        <w:t>dont l</w:t>
      </w:r>
      <w:r w:rsidR="00E57EC9">
        <w:t>’</w:t>
      </w:r>
      <w:r w:rsidRPr="00034910">
        <w:t>ardeur était tempérée par une brise fraîche</w:t>
      </w:r>
      <w:r w:rsidR="00E57EC9">
        <w:t xml:space="preserve">, </w:t>
      </w:r>
      <w:r w:rsidRPr="00034910">
        <w:t>soufflant du bois ve</w:t>
      </w:r>
      <w:r w:rsidRPr="00034910">
        <w:t>r</w:t>
      </w:r>
      <w:r w:rsidRPr="00034910">
        <w:t>doyant</w:t>
      </w:r>
      <w:r w:rsidR="00E57EC9">
        <w:t xml:space="preserve">, </w:t>
      </w:r>
      <w:r w:rsidRPr="00034910">
        <w:t>tout plein de gazouillis d</w:t>
      </w:r>
      <w:r w:rsidR="00E57EC9">
        <w:t>’</w:t>
      </w:r>
      <w:r w:rsidRPr="00034910">
        <w:t>oiseaux</w:t>
      </w:r>
      <w:r w:rsidR="00E57EC9">
        <w:t>.</w:t>
      </w:r>
    </w:p>
    <w:p w14:paraId="287F7DE4" w14:textId="77777777" w:rsidR="00E57EC9" w:rsidRDefault="00776CEA" w:rsidP="00E57EC9">
      <w:r w:rsidRPr="00034910">
        <w:t>Aussi les rares passants ne s</w:t>
      </w:r>
      <w:r w:rsidR="00E57EC9">
        <w:t>’</w:t>
      </w:r>
      <w:r w:rsidRPr="00034910">
        <w:t>étonnèrent-ils pas de voir deux hommes s</w:t>
      </w:r>
      <w:r w:rsidR="00E57EC9">
        <w:t>’</w:t>
      </w:r>
      <w:r w:rsidRPr="00034910">
        <w:t>aborder gravement</w:t>
      </w:r>
      <w:r w:rsidR="00E57EC9">
        <w:t xml:space="preserve">, </w:t>
      </w:r>
      <w:r w:rsidRPr="00034910">
        <w:t>marquant un vif plaisir de se serrer la main</w:t>
      </w:r>
      <w:r w:rsidR="00E57EC9">
        <w:t>.</w:t>
      </w:r>
    </w:p>
    <w:p w14:paraId="2338162D" w14:textId="77777777" w:rsidR="00E57EC9" w:rsidRDefault="00776CEA" w:rsidP="00E57EC9">
      <w:r w:rsidRPr="00034910">
        <w:t>Le soleil se faisait complice de Larmette et de Muller</w:t>
      </w:r>
      <w:r w:rsidR="00E57EC9">
        <w:t xml:space="preserve">, </w:t>
      </w:r>
      <w:r w:rsidRPr="00034910">
        <w:t>car c</w:t>
      </w:r>
      <w:r w:rsidR="00E57EC9">
        <w:t>’</w:t>
      </w:r>
      <w:r w:rsidRPr="00034910">
        <w:t>était eux</w:t>
      </w:r>
      <w:r w:rsidR="00E57EC9">
        <w:t>.</w:t>
      </w:r>
    </w:p>
    <w:p w14:paraId="4FD36619" w14:textId="77777777" w:rsidR="00E57EC9" w:rsidRDefault="00E57EC9" w:rsidP="00E57EC9">
      <w:r>
        <w:t>— </w:t>
      </w:r>
      <w:r w:rsidR="00776CEA" w:rsidRPr="00034910">
        <w:t>Eh</w:t>
      </w:r>
      <w:r>
        <w:t xml:space="preserve"> ! </w:t>
      </w:r>
      <w:r w:rsidR="00776CEA" w:rsidRPr="00034910">
        <w:t>bonjour</w:t>
      </w:r>
      <w:r>
        <w:t xml:space="preserve">, </w:t>
      </w:r>
      <w:r w:rsidR="00776CEA" w:rsidRPr="00034910">
        <w:t>cher ami</w:t>
      </w:r>
      <w:r>
        <w:t xml:space="preserve"> ! </w:t>
      </w:r>
      <w:r w:rsidR="00776CEA" w:rsidRPr="00034910">
        <w:t>Par quel hasard dans ce pays lointain</w:t>
      </w:r>
      <w:r>
        <w:t> ?</w:t>
      </w:r>
    </w:p>
    <w:p w14:paraId="3E67108C" w14:textId="77777777" w:rsidR="00E57EC9" w:rsidRDefault="00E57EC9" w:rsidP="00E57EC9">
      <w:r>
        <w:t>— </w:t>
      </w:r>
      <w:r w:rsidR="00776CEA" w:rsidRPr="00034910">
        <w:t>Lointain par rapport à l</w:t>
      </w:r>
      <w:r>
        <w:t>’</w:t>
      </w:r>
      <w:r w:rsidR="00776CEA" w:rsidRPr="00034910">
        <w:t>Opéra</w:t>
      </w:r>
      <w:r>
        <w:t xml:space="preserve">, </w:t>
      </w:r>
      <w:r w:rsidR="00776CEA" w:rsidRPr="00034910">
        <w:t>car le métro et les tra</w:t>
      </w:r>
      <w:r w:rsidR="00776CEA" w:rsidRPr="00034910">
        <w:t>m</w:t>
      </w:r>
      <w:r w:rsidR="00776CEA" w:rsidRPr="00034910">
        <w:t>ways m</w:t>
      </w:r>
      <w:r>
        <w:t>’</w:t>
      </w:r>
      <w:r w:rsidR="00776CEA" w:rsidRPr="00034910">
        <w:t>amènent ici en une demi-heure</w:t>
      </w:r>
      <w:r>
        <w:t>.</w:t>
      </w:r>
    </w:p>
    <w:p w14:paraId="01043FF2" w14:textId="77777777" w:rsidR="00E57EC9" w:rsidRDefault="00E57EC9" w:rsidP="00E57EC9">
      <w:r>
        <w:t>— </w:t>
      </w:r>
      <w:r w:rsidR="00776CEA" w:rsidRPr="00034910">
        <w:t>Très exact</w:t>
      </w:r>
      <w:r>
        <w:t xml:space="preserve"> ; </w:t>
      </w:r>
      <w:r w:rsidR="00776CEA" w:rsidRPr="00034910">
        <w:t>mais pourquoi vous y amènent-ils</w:t>
      </w:r>
      <w:r>
        <w:t> ?</w:t>
      </w:r>
    </w:p>
    <w:p w14:paraId="306DBFBE" w14:textId="77777777" w:rsidR="00E57EC9" w:rsidRDefault="00E57EC9" w:rsidP="00E57EC9">
      <w:r>
        <w:t>— </w:t>
      </w:r>
      <w:r w:rsidR="00776CEA" w:rsidRPr="00034910">
        <w:t>Parce que j</w:t>
      </w:r>
      <w:r>
        <w:t>’</w:t>
      </w:r>
      <w:r w:rsidR="00776CEA" w:rsidRPr="00034910">
        <w:t>y suis propriétaire de la petite maison que vous voyez là</w:t>
      </w:r>
      <w:r>
        <w:t xml:space="preserve">. </w:t>
      </w:r>
      <w:r w:rsidR="00776CEA" w:rsidRPr="00034910">
        <w:t>Et</w:t>
      </w:r>
      <w:r>
        <w:t xml:space="preserve">, </w:t>
      </w:r>
      <w:r w:rsidR="00776CEA" w:rsidRPr="00034910">
        <w:t>ma foi</w:t>
      </w:r>
      <w:r>
        <w:t xml:space="preserve">, </w:t>
      </w:r>
      <w:r w:rsidR="00776CEA" w:rsidRPr="00034910">
        <w:t>puisque je vous tiens</w:t>
      </w:r>
      <w:r>
        <w:t xml:space="preserve">, </w:t>
      </w:r>
      <w:r w:rsidR="00776CEA" w:rsidRPr="00034910">
        <w:t>vous n</w:t>
      </w:r>
      <w:r>
        <w:t>’</w:t>
      </w:r>
      <w:r w:rsidR="00776CEA" w:rsidRPr="00034910">
        <w:t>échapperez pas à la classique visite du propriétaire</w:t>
      </w:r>
      <w:r>
        <w:t>.</w:t>
      </w:r>
    </w:p>
    <w:p w14:paraId="28F67C1C" w14:textId="77777777" w:rsidR="00E57EC9" w:rsidRDefault="00776CEA" w:rsidP="00E57EC9">
      <w:r w:rsidRPr="00034910">
        <w:t>En suite de quoi</w:t>
      </w:r>
      <w:r w:rsidR="00E57EC9">
        <w:t xml:space="preserve">, </w:t>
      </w:r>
      <w:r w:rsidRPr="00034910">
        <w:t>Muller s</w:t>
      </w:r>
      <w:r w:rsidR="00E57EC9">
        <w:t>’</w:t>
      </w:r>
      <w:r w:rsidRPr="00034910">
        <w:t>avança vers la maison du r</w:t>
      </w:r>
      <w:r w:rsidRPr="00034910">
        <w:t>a</w:t>
      </w:r>
      <w:r w:rsidRPr="00034910">
        <w:t>dium</w:t>
      </w:r>
      <w:r w:rsidR="00E57EC9">
        <w:t xml:space="preserve">, </w:t>
      </w:r>
      <w:r w:rsidRPr="00034910">
        <w:t>dont il ouvrit majestueusement la porte</w:t>
      </w:r>
      <w:r w:rsidR="00E57EC9">
        <w:t>.</w:t>
      </w:r>
    </w:p>
    <w:p w14:paraId="1C00A075" w14:textId="77777777" w:rsidR="00E57EC9" w:rsidRDefault="00776CEA" w:rsidP="00E57EC9">
      <w:r w:rsidRPr="00034910">
        <w:t>À présent</w:t>
      </w:r>
      <w:r w:rsidR="00E57EC9">
        <w:t xml:space="preserve">, </w:t>
      </w:r>
      <w:r w:rsidRPr="00034910">
        <w:t>les criminels se trouvaient dans le vestibule</w:t>
      </w:r>
      <w:r w:rsidR="00E57EC9">
        <w:t>.</w:t>
      </w:r>
    </w:p>
    <w:p w14:paraId="483693B2" w14:textId="77777777" w:rsidR="00E57EC9" w:rsidRDefault="00776CEA" w:rsidP="00E57EC9">
      <w:r w:rsidRPr="00034910">
        <w:t>La lueur du jour</w:t>
      </w:r>
      <w:r w:rsidR="00E57EC9">
        <w:t xml:space="preserve">, </w:t>
      </w:r>
      <w:r w:rsidRPr="00034910">
        <w:t>en dépit des vitres dépolies</w:t>
      </w:r>
      <w:r w:rsidR="00E57EC9">
        <w:t xml:space="preserve">, </w:t>
      </w:r>
      <w:r w:rsidRPr="00034910">
        <w:t>répandait la lumière dans les moindres recoins</w:t>
      </w:r>
      <w:r w:rsidR="00E57EC9">
        <w:t xml:space="preserve">, </w:t>
      </w:r>
      <w:r w:rsidRPr="00034910">
        <w:t xml:space="preserve">piquait un éclair sur la </w:t>
      </w:r>
      <w:r w:rsidRPr="00034910">
        <w:lastRenderedPageBreak/>
        <w:t>su</w:t>
      </w:r>
      <w:r w:rsidRPr="00034910">
        <w:t>r</w:t>
      </w:r>
      <w:r w:rsidRPr="00034910">
        <w:t>face de la boule de cuivre de la rampe</w:t>
      </w:r>
      <w:r w:rsidR="00E57EC9">
        <w:t xml:space="preserve">, </w:t>
      </w:r>
      <w:r w:rsidRPr="00034910">
        <w:t>se jouait en stries d</w:t>
      </w:r>
      <w:r w:rsidR="00E57EC9">
        <w:t>’</w:t>
      </w:r>
      <w:r w:rsidRPr="00034910">
        <w:t>ombre et de clarté sur les marches de l</w:t>
      </w:r>
      <w:r w:rsidR="00E57EC9">
        <w:t>’</w:t>
      </w:r>
      <w:r w:rsidRPr="00034910">
        <w:t>escalier</w:t>
      </w:r>
      <w:r w:rsidR="00E57EC9">
        <w:t xml:space="preserve">. </w:t>
      </w:r>
      <w:r w:rsidRPr="00034910">
        <w:t>Muller allo</w:t>
      </w:r>
      <w:r w:rsidRPr="00034910">
        <w:t>n</w:t>
      </w:r>
      <w:r w:rsidRPr="00034910">
        <w:t>gea le bras vers la boule et</w:t>
      </w:r>
      <w:r w:rsidR="00E57EC9">
        <w:t xml:space="preserve">, </w:t>
      </w:r>
      <w:r w:rsidRPr="00034910">
        <w:t>consultant son compagnon du r</w:t>
      </w:r>
      <w:r w:rsidRPr="00034910">
        <w:t>e</w:t>
      </w:r>
      <w:r w:rsidRPr="00034910">
        <w:t>gard</w:t>
      </w:r>
      <w:r w:rsidR="00E57EC9">
        <w:t> :</w:t>
      </w:r>
    </w:p>
    <w:p w14:paraId="0092419C" w14:textId="77777777" w:rsidR="00E57EC9" w:rsidRDefault="00E57EC9" w:rsidP="00E57EC9">
      <w:r>
        <w:t>— </w:t>
      </w:r>
      <w:r w:rsidR="00776CEA" w:rsidRPr="00034910">
        <w:t>J</w:t>
      </w:r>
      <w:r>
        <w:t>’</w:t>
      </w:r>
      <w:r w:rsidR="00776CEA" w:rsidRPr="00034910">
        <w:t>établis le contact pour ouvrir là-haut</w:t>
      </w:r>
      <w:r>
        <w:t> ?</w:t>
      </w:r>
    </w:p>
    <w:p w14:paraId="3C4E639E" w14:textId="77777777" w:rsidR="00E57EC9" w:rsidRDefault="00776CEA" w:rsidP="00E57EC9">
      <w:r w:rsidRPr="00034910">
        <w:t>Le joaillier le retint par ces mots</w:t>
      </w:r>
      <w:r w:rsidR="00E57EC9">
        <w:t> :</w:t>
      </w:r>
    </w:p>
    <w:p w14:paraId="7A1A1182" w14:textId="77777777" w:rsidR="00E57EC9" w:rsidRDefault="00E57EC9" w:rsidP="00E57EC9">
      <w:r>
        <w:t>— </w:t>
      </w:r>
      <w:r w:rsidR="00776CEA" w:rsidRPr="00034910">
        <w:t>Ce serait inutile</w:t>
      </w:r>
      <w:r>
        <w:t xml:space="preserve">. </w:t>
      </w:r>
      <w:r w:rsidR="00776CEA" w:rsidRPr="00034910">
        <w:t>Ce circuit ferme</w:t>
      </w:r>
      <w:r>
        <w:t xml:space="preserve">, </w:t>
      </w:r>
      <w:r w:rsidR="00776CEA" w:rsidRPr="00034910">
        <w:t>mais n</w:t>
      </w:r>
      <w:r>
        <w:t>’</w:t>
      </w:r>
      <w:r w:rsidR="00776CEA" w:rsidRPr="00034910">
        <w:t>ouvre pas</w:t>
      </w:r>
      <w:r>
        <w:t>.</w:t>
      </w:r>
    </w:p>
    <w:p w14:paraId="15DF8250" w14:textId="77777777" w:rsidR="00E57EC9" w:rsidRDefault="00E57EC9" w:rsidP="00E57EC9">
      <w:r>
        <w:t>— </w:t>
      </w:r>
      <w:r w:rsidR="00776CEA" w:rsidRPr="00034910">
        <w:t>Ah</w:t>
      </w:r>
      <w:r>
        <w:t xml:space="preserve"> ! </w:t>
      </w:r>
      <w:r w:rsidR="00776CEA" w:rsidRPr="00034910">
        <w:t>alors</w:t>
      </w:r>
      <w:r>
        <w:t xml:space="preserve">, </w:t>
      </w:r>
      <w:r w:rsidR="00776CEA" w:rsidRPr="00034910">
        <w:t>pour entrer dans la salle du radium</w:t>
      </w:r>
      <w:r>
        <w:t> ?…</w:t>
      </w:r>
    </w:p>
    <w:p w14:paraId="4B03DE0E" w14:textId="77777777" w:rsidR="00E57EC9" w:rsidRDefault="00E57EC9" w:rsidP="00E57EC9">
      <w:r>
        <w:t>— </w:t>
      </w:r>
      <w:r w:rsidR="00776CEA" w:rsidRPr="00034910">
        <w:t>La porte a un bouton extérieur seulement</w:t>
      </w:r>
      <w:r>
        <w:t xml:space="preserve">… </w:t>
      </w:r>
      <w:r w:rsidR="00776CEA" w:rsidRPr="00034910">
        <w:t>On le tourne et l</w:t>
      </w:r>
      <w:r>
        <w:t>’</w:t>
      </w:r>
      <w:r w:rsidR="00776CEA" w:rsidRPr="00034910">
        <w:t>on entre tout simplement</w:t>
      </w:r>
      <w:r>
        <w:t>.</w:t>
      </w:r>
    </w:p>
    <w:p w14:paraId="09BEB62E" w14:textId="77777777" w:rsidR="00E57EC9" w:rsidRDefault="00776CEA" w:rsidP="00E57EC9">
      <w:r w:rsidRPr="00034910">
        <w:t>Par deux à la fois</w:t>
      </w:r>
      <w:r w:rsidR="00E57EC9">
        <w:t xml:space="preserve">, </w:t>
      </w:r>
      <w:r w:rsidRPr="00034910">
        <w:t>ils escaladèrent les degrés</w:t>
      </w:r>
      <w:r w:rsidR="00E57EC9">
        <w:t xml:space="preserve">. </w:t>
      </w:r>
      <w:r w:rsidRPr="00034910">
        <w:t>Au premier</w:t>
      </w:r>
      <w:r w:rsidR="00E57EC9">
        <w:t xml:space="preserve">, </w:t>
      </w:r>
      <w:r w:rsidRPr="00034910">
        <w:t>Larmette manœuvra la patère qui ouvrait le judas pratiqué dans la muraille</w:t>
      </w:r>
      <w:r w:rsidR="00E57EC9">
        <w:t xml:space="preserve">. </w:t>
      </w:r>
      <w:r w:rsidRPr="00034910">
        <w:t>Le silence le plus complet régnait dans la salle du radium</w:t>
      </w:r>
      <w:r w:rsidR="00E57EC9">
        <w:t>.</w:t>
      </w:r>
    </w:p>
    <w:p w14:paraId="16B4E2EC" w14:textId="77777777" w:rsidR="00E57EC9" w:rsidRDefault="00E57EC9" w:rsidP="00E57EC9">
      <w:r>
        <w:t>— </w:t>
      </w:r>
      <w:r w:rsidR="00776CEA" w:rsidRPr="00034910">
        <w:t>C</w:t>
      </w:r>
      <w:r>
        <w:t>’</w:t>
      </w:r>
      <w:r w:rsidR="00776CEA" w:rsidRPr="00034910">
        <w:t>est fini</w:t>
      </w:r>
      <w:r>
        <w:t>.</w:t>
      </w:r>
    </w:p>
    <w:p w14:paraId="1DC4E7B4" w14:textId="77777777" w:rsidR="00E57EC9" w:rsidRDefault="00776CEA" w:rsidP="00E57EC9">
      <w:r w:rsidRPr="00034910">
        <w:t>Ce disant</w:t>
      </w:r>
      <w:r w:rsidR="00E57EC9">
        <w:t xml:space="preserve">, </w:t>
      </w:r>
      <w:r w:rsidRPr="00034910">
        <w:t>Larmette actionnait le poussoir rendant mobiles les plaquettes des armoires radiantes</w:t>
      </w:r>
      <w:r w:rsidR="00E57EC9">
        <w:t>.</w:t>
      </w:r>
    </w:p>
    <w:p w14:paraId="72CB36C0" w14:textId="77777777" w:rsidR="00E57EC9" w:rsidRDefault="00E57EC9" w:rsidP="00E57EC9">
      <w:r>
        <w:t>— </w:t>
      </w:r>
      <w:r w:rsidR="00776CEA" w:rsidRPr="00034910">
        <w:t>Mais</w:t>
      </w:r>
      <w:r>
        <w:t xml:space="preserve">, </w:t>
      </w:r>
      <w:r w:rsidR="00776CEA" w:rsidRPr="00034910">
        <w:t>objecta son compagnon</w:t>
      </w:r>
      <w:r>
        <w:t xml:space="preserve">, </w:t>
      </w:r>
      <w:r w:rsidR="00776CEA" w:rsidRPr="00034910">
        <w:t>nous n</w:t>
      </w:r>
      <w:r>
        <w:t>’</w:t>
      </w:r>
      <w:r w:rsidR="00776CEA" w:rsidRPr="00034910">
        <w:t>y verrons rien</w:t>
      </w:r>
      <w:r>
        <w:t xml:space="preserve">. </w:t>
      </w:r>
      <w:r w:rsidR="00776CEA" w:rsidRPr="00034910">
        <w:t>Les contrevents capitonnés ne laissent filtrer aucune clarté</w:t>
      </w:r>
      <w:r>
        <w:t>.</w:t>
      </w:r>
    </w:p>
    <w:p w14:paraId="1C277A7F" w14:textId="77777777" w:rsidR="00E57EC9" w:rsidRDefault="00E57EC9" w:rsidP="00E57EC9">
      <w:r>
        <w:t>— </w:t>
      </w:r>
      <w:r w:rsidR="00776CEA" w:rsidRPr="00034910">
        <w:t>Rassure-toi</w:t>
      </w:r>
      <w:r>
        <w:t xml:space="preserve">, </w:t>
      </w:r>
      <w:r w:rsidR="00776CEA" w:rsidRPr="00034910">
        <w:t>cher ami</w:t>
      </w:r>
      <w:r>
        <w:t xml:space="preserve">. </w:t>
      </w:r>
      <w:r w:rsidR="00776CEA" w:rsidRPr="00034910">
        <w:t>En ouvrant la porte</w:t>
      </w:r>
      <w:r>
        <w:t xml:space="preserve">, </w:t>
      </w:r>
      <w:r w:rsidR="00776CEA" w:rsidRPr="00034910">
        <w:t>les volets se déclenchent du même coup</w:t>
      </w:r>
      <w:r>
        <w:t>.</w:t>
      </w:r>
    </w:p>
    <w:p w14:paraId="755AE537" w14:textId="77777777" w:rsidR="00E57EC9" w:rsidRDefault="00776CEA" w:rsidP="00E57EC9">
      <w:r w:rsidRPr="00034910">
        <w:t>Le joaillier avait saisi le bouton de la porte</w:t>
      </w:r>
      <w:r w:rsidR="00E57EC9">
        <w:t xml:space="preserve">. </w:t>
      </w:r>
      <w:r w:rsidRPr="00034910">
        <w:t>Celle-ci s</w:t>
      </w:r>
      <w:r w:rsidR="00E57EC9">
        <w:t>’</w:t>
      </w:r>
      <w:r w:rsidRPr="00034910">
        <w:t>ouvrit sans difficulté</w:t>
      </w:r>
      <w:r w:rsidR="00E57EC9">
        <w:t xml:space="preserve">. </w:t>
      </w:r>
      <w:r w:rsidRPr="00034910">
        <w:t>Au même instant</w:t>
      </w:r>
      <w:r w:rsidR="00E57EC9">
        <w:t xml:space="preserve">, </w:t>
      </w:r>
      <w:r w:rsidRPr="00034910">
        <w:t>les volets clos se rabattaient à droite et à gauche de la croisée</w:t>
      </w:r>
      <w:r w:rsidR="00E57EC9">
        <w:t xml:space="preserve">, </w:t>
      </w:r>
      <w:r w:rsidRPr="00034910">
        <w:t>s</w:t>
      </w:r>
      <w:r w:rsidR="00E57EC9">
        <w:t>’</w:t>
      </w:r>
      <w:r w:rsidRPr="00034910">
        <w:t>appliquant au mur avec un claquement sonore</w:t>
      </w:r>
      <w:r w:rsidR="00E57EC9">
        <w:t>.</w:t>
      </w:r>
    </w:p>
    <w:p w14:paraId="33A1ED7F" w14:textId="77777777" w:rsidR="00E57EC9" w:rsidRDefault="00776CEA" w:rsidP="00E57EC9">
      <w:r w:rsidRPr="00034910">
        <w:lastRenderedPageBreak/>
        <w:t>Les complices bondirent en avant</w:t>
      </w:r>
      <w:r w:rsidR="00E57EC9">
        <w:t xml:space="preserve">, </w:t>
      </w:r>
      <w:r w:rsidRPr="00034910">
        <w:t>regardèrent autour d</w:t>
      </w:r>
      <w:r w:rsidR="00E57EC9">
        <w:t>’</w:t>
      </w:r>
      <w:r w:rsidRPr="00034910">
        <w:t>eux et poussèrent un cri rauque</w:t>
      </w:r>
      <w:r w:rsidR="00E57EC9">
        <w:t xml:space="preserve">, </w:t>
      </w:r>
      <w:r w:rsidRPr="00034910">
        <w:t>stupéfait</w:t>
      </w:r>
      <w:r w:rsidR="00E57EC9">
        <w:t>.</w:t>
      </w:r>
    </w:p>
    <w:p w14:paraId="15E52D10" w14:textId="77777777" w:rsidR="00E57EC9" w:rsidRDefault="00776CEA" w:rsidP="00E57EC9">
      <w:r w:rsidRPr="00034910">
        <w:t xml:space="preserve">Dick </w:t>
      </w:r>
      <w:proofErr w:type="spellStart"/>
      <w:r w:rsidRPr="00034910">
        <w:t>Fann</w:t>
      </w:r>
      <w:proofErr w:type="spellEnd"/>
      <w:r w:rsidRPr="00034910">
        <w:t xml:space="preserve"> avait disparu</w:t>
      </w:r>
      <w:r w:rsidR="00E57EC9">
        <w:t>.</w:t>
      </w:r>
    </w:p>
    <w:p w14:paraId="2364F334" w14:textId="77777777" w:rsidR="00E57EC9" w:rsidRDefault="00776CEA" w:rsidP="00E57EC9">
      <w:r w:rsidRPr="00034910">
        <w:t>Et</w:t>
      </w:r>
      <w:r w:rsidR="00E57EC9">
        <w:t xml:space="preserve">, </w:t>
      </w:r>
      <w:r w:rsidRPr="00034910">
        <w:t>phénomène incompréhensible</w:t>
      </w:r>
      <w:r w:rsidR="00E57EC9">
        <w:t xml:space="preserve">, </w:t>
      </w:r>
      <w:r w:rsidRPr="00034910">
        <w:t>tandis qu</w:t>
      </w:r>
      <w:r w:rsidR="00E57EC9">
        <w:t>’</w:t>
      </w:r>
      <w:r w:rsidRPr="00034910">
        <w:t>ils se consid</w:t>
      </w:r>
      <w:r w:rsidRPr="00034910">
        <w:t>é</w:t>
      </w:r>
      <w:r w:rsidRPr="00034910">
        <w:t>raient ahuris</w:t>
      </w:r>
      <w:r w:rsidR="00E57EC9">
        <w:t xml:space="preserve">, </w:t>
      </w:r>
      <w:r w:rsidRPr="00034910">
        <w:t>ne trouvant pas une parole à se dire</w:t>
      </w:r>
      <w:r w:rsidR="00E57EC9">
        <w:t xml:space="preserve">, </w:t>
      </w:r>
      <w:r w:rsidRPr="00034910">
        <w:t>la porte se referma avec un sourd retentissement</w:t>
      </w:r>
      <w:r w:rsidR="00E57EC9">
        <w:t xml:space="preserve">, </w:t>
      </w:r>
      <w:r w:rsidRPr="00034910">
        <w:t>les volets obturèrent de nouveau les fenêtres</w:t>
      </w:r>
      <w:r w:rsidR="00E57EC9">
        <w:t xml:space="preserve">, </w:t>
      </w:r>
      <w:r w:rsidRPr="00034910">
        <w:t>les plongeant dans une profonde obscur</w:t>
      </w:r>
      <w:r w:rsidRPr="00034910">
        <w:t>i</w:t>
      </w:r>
      <w:r w:rsidRPr="00034910">
        <w:t>té</w:t>
      </w:r>
      <w:r w:rsidR="00E57EC9">
        <w:t>.</w:t>
      </w:r>
    </w:p>
    <w:p w14:paraId="1DEFB609" w14:textId="77777777" w:rsidR="00E57EC9" w:rsidRDefault="00776CEA" w:rsidP="00E57EC9">
      <w:r w:rsidRPr="00034910">
        <w:t>Avant qu</w:t>
      </w:r>
      <w:r w:rsidR="00E57EC9">
        <w:t>’</w:t>
      </w:r>
      <w:r w:rsidRPr="00034910">
        <w:t>ils eussent pu se rendre compte de ce qui leur a</w:t>
      </w:r>
      <w:r w:rsidRPr="00034910">
        <w:t>r</w:t>
      </w:r>
      <w:r w:rsidRPr="00034910">
        <w:t>rivait</w:t>
      </w:r>
      <w:r w:rsidR="00E57EC9">
        <w:t xml:space="preserve">, </w:t>
      </w:r>
      <w:r w:rsidRPr="00034910">
        <w:t>un léger déclic résonna</w:t>
      </w:r>
      <w:r w:rsidR="00E57EC9">
        <w:t xml:space="preserve">, </w:t>
      </w:r>
      <w:r w:rsidRPr="00034910">
        <w:t>et une voix railleuse s</w:t>
      </w:r>
      <w:r w:rsidR="00E57EC9">
        <w:t>’</w:t>
      </w:r>
      <w:r w:rsidRPr="00034910">
        <w:t>éleva</w:t>
      </w:r>
      <w:r w:rsidR="00E57EC9">
        <w:t xml:space="preserve">, </w:t>
      </w:r>
      <w:r w:rsidRPr="00034910">
        <w:t>j</w:t>
      </w:r>
      <w:r w:rsidRPr="00034910">
        <w:t>e</w:t>
      </w:r>
      <w:r w:rsidRPr="00034910">
        <w:t>tant l</w:t>
      </w:r>
      <w:r w:rsidR="00E57EC9">
        <w:t>’</w:t>
      </w:r>
      <w:r w:rsidRPr="00034910">
        <w:t>épouvante dans leurs âmes</w:t>
      </w:r>
      <w:r w:rsidR="00E57EC9">
        <w:t>.</w:t>
      </w:r>
    </w:p>
    <w:p w14:paraId="4A29ACDA" w14:textId="77777777" w:rsidR="00E57EC9" w:rsidRDefault="00E57EC9" w:rsidP="00E57EC9">
      <w:r>
        <w:t>— </w:t>
      </w:r>
      <w:r w:rsidR="00776CEA" w:rsidRPr="00034910">
        <w:t>J</w:t>
      </w:r>
      <w:r>
        <w:t>’</w:t>
      </w:r>
      <w:r w:rsidR="00776CEA" w:rsidRPr="00034910">
        <w:t>appuie sur la patère</w:t>
      </w:r>
      <w:r>
        <w:t xml:space="preserve">, </w:t>
      </w:r>
      <w:r w:rsidR="00776CEA" w:rsidRPr="00034910">
        <w:t>dit-elle</w:t>
      </w:r>
      <w:r>
        <w:t xml:space="preserve">, </w:t>
      </w:r>
      <w:r w:rsidR="00776CEA" w:rsidRPr="00034910">
        <w:t>vous m</w:t>
      </w:r>
      <w:r>
        <w:t>’</w:t>
      </w:r>
      <w:r w:rsidR="00776CEA" w:rsidRPr="00034910">
        <w:t>entendez</w:t>
      </w:r>
      <w:r>
        <w:t xml:space="preserve">. </w:t>
      </w:r>
      <w:r w:rsidR="00776CEA" w:rsidRPr="00034910">
        <w:t>Bien</w:t>
      </w:r>
      <w:r>
        <w:t xml:space="preserve">. </w:t>
      </w:r>
      <w:r w:rsidR="00776CEA" w:rsidRPr="00034910">
        <w:t>Je tourne le bouton des armoires radiantes</w:t>
      </w:r>
      <w:r>
        <w:t xml:space="preserve">. </w:t>
      </w:r>
      <w:r w:rsidR="00776CEA" w:rsidRPr="00034910">
        <w:t>Dans dix minutes</w:t>
      </w:r>
      <w:r>
        <w:t xml:space="preserve">, </w:t>
      </w:r>
      <w:r w:rsidR="00776CEA" w:rsidRPr="00034910">
        <w:t>vous ressentirez un malaise douloureux</w:t>
      </w:r>
      <w:r>
        <w:t xml:space="preserve">, </w:t>
      </w:r>
      <w:r w:rsidR="00776CEA" w:rsidRPr="00034910">
        <w:t>qui s</w:t>
      </w:r>
      <w:r>
        <w:t>’</w:t>
      </w:r>
      <w:r w:rsidR="00776CEA" w:rsidRPr="00034910">
        <w:t>accentuera ju</w:t>
      </w:r>
      <w:r w:rsidR="00776CEA" w:rsidRPr="00034910">
        <w:t>s</w:t>
      </w:r>
      <w:r w:rsidR="00776CEA" w:rsidRPr="00034910">
        <w:t>qu</w:t>
      </w:r>
      <w:r>
        <w:t>’</w:t>
      </w:r>
      <w:r w:rsidR="00776CEA" w:rsidRPr="00034910">
        <w:t>à vous donner l</w:t>
      </w:r>
      <w:r>
        <w:t>’</w:t>
      </w:r>
      <w:r w:rsidR="00776CEA" w:rsidRPr="00034910">
        <w:t>impression d</w:t>
      </w:r>
      <w:r>
        <w:t>’</w:t>
      </w:r>
      <w:r w:rsidR="00776CEA" w:rsidRPr="00034910">
        <w:t>être environnés de charbons ardents</w:t>
      </w:r>
      <w:r>
        <w:t>.</w:t>
      </w:r>
    </w:p>
    <w:p w14:paraId="35015757" w14:textId="77777777" w:rsidR="00E57EC9" w:rsidRDefault="00776CEA" w:rsidP="00E57EC9">
      <w:r w:rsidRPr="00034910">
        <w:t>Horrible</w:t>
      </w:r>
      <w:r w:rsidR="00E57EC9">
        <w:t xml:space="preserve"> ! </w:t>
      </w:r>
      <w:r w:rsidRPr="00034910">
        <w:t>cette voix répétait les paroles prononcées durant la nuit par Larmette</w:t>
      </w:r>
      <w:r w:rsidR="00E57EC9">
        <w:t xml:space="preserve">, </w:t>
      </w:r>
      <w:r w:rsidRPr="00034910">
        <w:t>et cette voix qui sonnait dans l</w:t>
      </w:r>
      <w:r w:rsidR="00E57EC9">
        <w:t>’</w:t>
      </w:r>
      <w:r w:rsidRPr="00034910">
        <w:t>obscurité</w:t>
      </w:r>
      <w:r w:rsidR="00E57EC9">
        <w:t xml:space="preserve">, </w:t>
      </w:r>
      <w:r w:rsidRPr="00034910">
        <w:t>les misérables croyaient la reconnaître</w:t>
      </w:r>
      <w:r w:rsidR="00E57EC9">
        <w:t xml:space="preserve">. </w:t>
      </w:r>
      <w:r w:rsidRPr="00034910">
        <w:t>Celui qu</w:t>
      </w:r>
      <w:r w:rsidR="00E57EC9">
        <w:t>’</w:t>
      </w:r>
      <w:r w:rsidRPr="00034910">
        <w:t>ils avaient pe</w:t>
      </w:r>
      <w:r w:rsidRPr="00034910">
        <w:t>n</w:t>
      </w:r>
      <w:r w:rsidRPr="00034910">
        <w:t>sé assassiner</w:t>
      </w:r>
      <w:r w:rsidR="00E57EC9">
        <w:t xml:space="preserve">, </w:t>
      </w:r>
      <w:r w:rsidRPr="00034910">
        <w:t xml:space="preserve">Dick </w:t>
      </w:r>
      <w:proofErr w:type="spellStart"/>
      <w:r w:rsidRPr="00034910">
        <w:t>Fann</w:t>
      </w:r>
      <w:proofErr w:type="spellEnd"/>
      <w:r w:rsidR="00E57EC9">
        <w:t xml:space="preserve">, </w:t>
      </w:r>
      <w:r w:rsidRPr="00034910">
        <w:t>parlait</w:t>
      </w:r>
      <w:r w:rsidR="00E57EC9">
        <w:t>.</w:t>
      </w:r>
    </w:p>
    <w:p w14:paraId="4CCDCC20" w14:textId="77777777" w:rsidR="00E57EC9" w:rsidRDefault="00E57EC9" w:rsidP="00E57EC9">
      <w:pPr>
        <w:rPr>
          <w:szCs w:val="32"/>
        </w:rPr>
      </w:pPr>
      <w:r>
        <w:t>— </w:t>
      </w:r>
      <w:r w:rsidR="00776CEA" w:rsidRPr="00034910">
        <w:t>Dans quelques heures vous serez morts</w:t>
      </w:r>
      <w:r>
        <w:t xml:space="preserve">. </w:t>
      </w:r>
      <w:r w:rsidR="00776CEA" w:rsidRPr="00034910">
        <w:t>Vos corps</w:t>
      </w:r>
      <w:r>
        <w:t xml:space="preserve">, </w:t>
      </w:r>
      <w:r w:rsidR="00776CEA" w:rsidRPr="00034910">
        <w:t>déjà dissociés en partie par le radium</w:t>
      </w:r>
      <w:r>
        <w:t xml:space="preserve">, </w:t>
      </w:r>
      <w:r w:rsidR="00776CEA" w:rsidRPr="00034910">
        <w:t xml:space="preserve">se dissoudront aisément dans </w:t>
      </w:r>
      <w:r w:rsidR="00776CEA" w:rsidRPr="00034910">
        <w:rPr>
          <w:szCs w:val="32"/>
        </w:rPr>
        <w:t>les touries d</w:t>
      </w:r>
      <w:r>
        <w:rPr>
          <w:szCs w:val="32"/>
        </w:rPr>
        <w:t>’</w:t>
      </w:r>
      <w:r w:rsidR="00776CEA" w:rsidRPr="00034910">
        <w:rPr>
          <w:szCs w:val="32"/>
        </w:rPr>
        <w:t>acides azotique et sulfurique que vous avez en cave</w:t>
      </w:r>
      <w:r>
        <w:rPr>
          <w:szCs w:val="32"/>
        </w:rPr>
        <w:t xml:space="preserve">, </w:t>
      </w:r>
      <w:r w:rsidR="00776CEA" w:rsidRPr="00034910">
        <w:rPr>
          <w:szCs w:val="32"/>
        </w:rPr>
        <w:t>et par le tout à l</w:t>
      </w:r>
      <w:r>
        <w:rPr>
          <w:szCs w:val="32"/>
        </w:rPr>
        <w:t>’</w:t>
      </w:r>
      <w:r w:rsidR="00776CEA" w:rsidRPr="00034910">
        <w:rPr>
          <w:szCs w:val="32"/>
        </w:rPr>
        <w:t>égout iront empoisonner de malheureux go</w:t>
      </w:r>
      <w:r w:rsidR="00776CEA" w:rsidRPr="00034910">
        <w:rPr>
          <w:szCs w:val="32"/>
        </w:rPr>
        <w:t>u</w:t>
      </w:r>
      <w:r w:rsidR="00776CEA" w:rsidRPr="00034910">
        <w:rPr>
          <w:szCs w:val="32"/>
        </w:rPr>
        <w:t>jons</w:t>
      </w:r>
      <w:r>
        <w:rPr>
          <w:szCs w:val="32"/>
        </w:rPr>
        <w:t xml:space="preserve">, </w:t>
      </w:r>
      <w:r w:rsidR="00776CEA" w:rsidRPr="00034910">
        <w:rPr>
          <w:szCs w:val="32"/>
        </w:rPr>
        <w:t>dans la rivière la plus proche</w:t>
      </w:r>
      <w:r>
        <w:rPr>
          <w:szCs w:val="32"/>
        </w:rPr>
        <w:t>.</w:t>
      </w:r>
    </w:p>
    <w:p w14:paraId="7EE39329" w14:textId="77777777" w:rsidR="00E57EC9" w:rsidRDefault="00776CEA" w:rsidP="00E57EC9">
      <w:r w:rsidRPr="00034910">
        <w:t>D</w:t>
      </w:r>
      <w:r w:rsidR="00E57EC9">
        <w:t>’</w:t>
      </w:r>
      <w:r w:rsidRPr="00034910">
        <w:t>un effort surhumain</w:t>
      </w:r>
      <w:r w:rsidR="00E57EC9">
        <w:t xml:space="preserve">, </w:t>
      </w:r>
      <w:r w:rsidRPr="00034910">
        <w:t>Larmette parvint à rompre la par</w:t>
      </w:r>
      <w:r w:rsidRPr="00034910">
        <w:t>a</w:t>
      </w:r>
      <w:r w:rsidRPr="00034910">
        <w:t>lysie qui l</w:t>
      </w:r>
      <w:r w:rsidR="00E57EC9">
        <w:t>’</w:t>
      </w:r>
      <w:r w:rsidRPr="00034910">
        <w:t>étreignait à la gorge</w:t>
      </w:r>
      <w:r w:rsidR="00E57EC9">
        <w:t>.</w:t>
      </w:r>
    </w:p>
    <w:p w14:paraId="17CA0313" w14:textId="77777777" w:rsidR="00E57EC9" w:rsidRDefault="00E57EC9" w:rsidP="00E57EC9">
      <w:r>
        <w:t>— </w:t>
      </w:r>
      <w:r w:rsidR="00776CEA" w:rsidRPr="00034910">
        <w:t>Non</w:t>
      </w:r>
      <w:r>
        <w:t xml:space="preserve">, </w:t>
      </w:r>
      <w:r w:rsidR="00776CEA" w:rsidRPr="00034910">
        <w:t>non</w:t>
      </w:r>
      <w:r>
        <w:t xml:space="preserve">, </w:t>
      </w:r>
      <w:r w:rsidR="00776CEA" w:rsidRPr="00034910">
        <w:t>pas ce supplice</w:t>
      </w:r>
      <w:r>
        <w:t xml:space="preserve">. </w:t>
      </w:r>
      <w:r w:rsidR="00776CEA" w:rsidRPr="00034910">
        <w:t>Pas cela</w:t>
      </w:r>
      <w:r>
        <w:t xml:space="preserve">. </w:t>
      </w:r>
      <w:r w:rsidR="00776CEA" w:rsidRPr="00034910">
        <w:t>Tout</w:t>
      </w:r>
      <w:r>
        <w:t xml:space="preserve">, </w:t>
      </w:r>
      <w:r w:rsidR="00776CEA" w:rsidRPr="00034910">
        <w:t>mais pas cela</w:t>
      </w:r>
      <w:r>
        <w:t xml:space="preserve">. </w:t>
      </w:r>
      <w:r w:rsidR="00776CEA" w:rsidRPr="00034910">
        <w:t>La mort dans ces conditions est épouvantable</w:t>
      </w:r>
      <w:r>
        <w:t> !</w:t>
      </w:r>
    </w:p>
    <w:p w14:paraId="331885CC" w14:textId="77777777" w:rsidR="00C26E95" w:rsidRDefault="00C26E95" w:rsidP="00C26E95">
      <w:pPr>
        <w:pStyle w:val="Centrsolidaire"/>
      </w:pPr>
      <w:r w:rsidRPr="00E57EC9">
        <w:rPr>
          <w:noProof/>
        </w:rPr>
        <w:lastRenderedPageBreak/>
        <w:drawing>
          <wp:inline distT="0" distB="0" distL="0" distR="0" wp14:anchorId="5B0918F6" wp14:editId="4D3C305D">
            <wp:extent cx="5470525" cy="7887970"/>
            <wp:effectExtent l="0" t="0" r="0" b="0"/>
            <wp:docPr id="101" name="Image 2" descr="Une image contenant habits, homme, personne, Visage humai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 2" descr="Une image contenant habits, homme, personne, Visage humain&#10;&#10;Le contenu généré par l’IA peut être incorrect."/>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470525" cy="7887970"/>
                    </a:xfrm>
                    <a:prstGeom prst="rect">
                      <a:avLst/>
                    </a:prstGeom>
                    <a:noFill/>
                    <a:ln>
                      <a:noFill/>
                    </a:ln>
                  </pic:spPr>
                </pic:pic>
              </a:graphicData>
            </a:graphic>
          </wp:inline>
        </w:drawing>
      </w:r>
    </w:p>
    <w:p w14:paraId="4ED1A08D" w14:textId="77777777" w:rsidR="00C26E95" w:rsidRDefault="00C26E95" w:rsidP="00C26E95">
      <w:pPr>
        <w:pStyle w:val="Centr14pt"/>
      </w:pPr>
      <w:r>
        <w:t>L</w:t>
      </w:r>
      <w:r w:rsidRPr="00E57EC9">
        <w:t>a voix répétait leurs paroles</w:t>
      </w:r>
      <w:r>
        <w:t xml:space="preserve"> : </w:t>
      </w:r>
      <w:r w:rsidRPr="00E57EC9">
        <w:t>dans quelques heures vous serez morts</w:t>
      </w:r>
      <w:r>
        <w:t>.</w:t>
      </w:r>
    </w:p>
    <w:p w14:paraId="5116E6F9" w14:textId="77777777" w:rsidR="00E57EC9" w:rsidRDefault="00E57EC9" w:rsidP="00E57EC9">
      <w:r>
        <w:lastRenderedPageBreak/>
        <w:t>— </w:t>
      </w:r>
      <w:r w:rsidR="00776CEA" w:rsidRPr="00034910">
        <w:t>Alors</w:t>
      </w:r>
      <w:r>
        <w:t xml:space="preserve">, </w:t>
      </w:r>
      <w:r w:rsidR="00776CEA" w:rsidRPr="00034910">
        <w:t>avouez vos crimes</w:t>
      </w:r>
      <w:r>
        <w:t xml:space="preserve">, </w:t>
      </w:r>
      <w:r w:rsidR="00776CEA" w:rsidRPr="00034910">
        <w:t>vos mensonges</w:t>
      </w:r>
      <w:r>
        <w:t xml:space="preserve">, </w:t>
      </w:r>
      <w:r w:rsidR="00776CEA" w:rsidRPr="00034910">
        <w:t>les ruses par lesquelles vous avez fait arrêter des innocents</w:t>
      </w:r>
      <w:r>
        <w:t xml:space="preserve">, </w:t>
      </w:r>
      <w:r w:rsidR="00776CEA" w:rsidRPr="00034910">
        <w:t>encore empr</w:t>
      </w:r>
      <w:r w:rsidR="00776CEA" w:rsidRPr="00034910">
        <w:t>i</w:t>
      </w:r>
      <w:r w:rsidR="00776CEA" w:rsidRPr="00034910">
        <w:t>sonnés à Moscou</w:t>
      </w:r>
      <w:r>
        <w:t>.</w:t>
      </w:r>
    </w:p>
    <w:p w14:paraId="1D3337D1" w14:textId="77777777" w:rsidR="00E57EC9" w:rsidRDefault="00776CEA" w:rsidP="00E57EC9">
      <w:r w:rsidRPr="00034910">
        <w:t>Larmette gardant le silence</w:t>
      </w:r>
      <w:r w:rsidR="00E57EC9">
        <w:t xml:space="preserve">, </w:t>
      </w:r>
      <w:r w:rsidRPr="00034910">
        <w:t>hésitant à s</w:t>
      </w:r>
      <w:r w:rsidR="00E57EC9">
        <w:t>’</w:t>
      </w:r>
      <w:r w:rsidRPr="00034910">
        <w:t>avouer vaincu</w:t>
      </w:r>
      <w:r w:rsidR="00E57EC9">
        <w:t xml:space="preserve">, </w:t>
      </w:r>
      <w:r w:rsidRPr="00034910">
        <w:t>le détective reprit</w:t>
      </w:r>
      <w:r w:rsidR="00E57EC9">
        <w:t> :</w:t>
      </w:r>
    </w:p>
    <w:p w14:paraId="498F36BE" w14:textId="77777777" w:rsidR="00E57EC9" w:rsidRDefault="00E57EC9" w:rsidP="00E57EC9">
      <w:r>
        <w:t>— </w:t>
      </w:r>
      <w:r w:rsidR="00776CEA" w:rsidRPr="00034910">
        <w:t>Je vais vous laisser un quart d</w:t>
      </w:r>
      <w:r>
        <w:t>’</w:t>
      </w:r>
      <w:r w:rsidR="00776CEA" w:rsidRPr="00034910">
        <w:t>heure de réflexion</w:t>
      </w:r>
      <w:r>
        <w:t xml:space="preserve">. </w:t>
      </w:r>
      <w:r w:rsidR="00776CEA" w:rsidRPr="00034910">
        <w:t>Les r</w:t>
      </w:r>
      <w:r w:rsidR="00776CEA" w:rsidRPr="00034910">
        <w:t>a</w:t>
      </w:r>
      <w:r w:rsidR="00776CEA" w:rsidRPr="00034910">
        <w:t>diations seront plus persuasives que moi</w:t>
      </w:r>
      <w:r>
        <w:t>.</w:t>
      </w:r>
    </w:p>
    <w:p w14:paraId="63F0C5D5" w14:textId="77777777" w:rsidR="00E57EC9" w:rsidRDefault="00776CEA" w:rsidP="00E57EC9">
      <w:r w:rsidRPr="00034910">
        <w:t>Un nouveau déclic</w:t>
      </w:r>
      <w:r w:rsidR="00E57EC9">
        <w:t xml:space="preserve">. </w:t>
      </w:r>
      <w:r w:rsidRPr="00034910">
        <w:t>Le judas venait de se refermer</w:t>
      </w:r>
      <w:r w:rsidR="00E57EC9">
        <w:t xml:space="preserve">. </w:t>
      </w:r>
      <w:r w:rsidRPr="00034910">
        <w:t>Les cr</w:t>
      </w:r>
      <w:r w:rsidRPr="00034910">
        <w:t>i</w:t>
      </w:r>
      <w:r w:rsidRPr="00034910">
        <w:t>minels restaient seuls dans cette atmosphère qui</w:t>
      </w:r>
      <w:r w:rsidR="00E57EC9">
        <w:t xml:space="preserve">, </w:t>
      </w:r>
      <w:r w:rsidRPr="00034910">
        <w:t>déjà</w:t>
      </w:r>
      <w:r w:rsidR="00E57EC9">
        <w:t xml:space="preserve">, </w:t>
      </w:r>
      <w:r w:rsidRPr="00034910">
        <w:t>leur semblait saturée de radium</w:t>
      </w:r>
      <w:r w:rsidR="00E57EC9">
        <w:t xml:space="preserve">. </w:t>
      </w:r>
      <w:r w:rsidRPr="00034910">
        <w:t>Cinq minutes</w:t>
      </w:r>
      <w:r w:rsidR="00E57EC9">
        <w:t xml:space="preserve">, </w:t>
      </w:r>
      <w:r w:rsidRPr="00034910">
        <w:t>dix minutes pass</w:t>
      </w:r>
      <w:r w:rsidRPr="00034910">
        <w:t>è</w:t>
      </w:r>
      <w:r w:rsidRPr="00034910">
        <w:t>rent lentement</w:t>
      </w:r>
      <w:r w:rsidR="00E57EC9">
        <w:t>.</w:t>
      </w:r>
    </w:p>
    <w:p w14:paraId="55BBE0E0" w14:textId="77777777" w:rsidR="00E57EC9" w:rsidRDefault="00776CEA" w:rsidP="00E57EC9">
      <w:r w:rsidRPr="00034910">
        <w:t>Muller balbutia</w:t>
      </w:r>
      <w:r w:rsidR="00E57EC9">
        <w:t> :</w:t>
      </w:r>
    </w:p>
    <w:p w14:paraId="043B08B5" w14:textId="77777777" w:rsidR="00E57EC9" w:rsidRDefault="00E57EC9" w:rsidP="00E57EC9">
      <w:r>
        <w:t>— </w:t>
      </w:r>
      <w:r w:rsidR="00776CEA" w:rsidRPr="00034910">
        <w:t>Oh</w:t>
      </w:r>
      <w:r>
        <w:t xml:space="preserve"> ! </w:t>
      </w:r>
      <w:r w:rsidR="00776CEA" w:rsidRPr="00034910">
        <w:t>sens-tu une sorte de chatouillement par tout le corps</w:t>
      </w:r>
      <w:r>
        <w:t> ?</w:t>
      </w:r>
    </w:p>
    <w:p w14:paraId="41659500" w14:textId="77777777" w:rsidR="00E57EC9" w:rsidRDefault="00E57EC9" w:rsidP="00E57EC9">
      <w:r>
        <w:t>— </w:t>
      </w:r>
      <w:r w:rsidR="00776CEA" w:rsidRPr="00034910">
        <w:t>Oui</w:t>
      </w:r>
      <w:r>
        <w:t xml:space="preserve">, </w:t>
      </w:r>
      <w:r w:rsidR="00776CEA" w:rsidRPr="00034910">
        <w:t>mille diables</w:t>
      </w:r>
      <w:r>
        <w:t xml:space="preserve">, </w:t>
      </w:r>
      <w:r w:rsidR="00776CEA" w:rsidRPr="00034910">
        <w:t>je le sens</w:t>
      </w:r>
      <w:r>
        <w:t xml:space="preserve">, </w:t>
      </w:r>
      <w:r w:rsidR="00776CEA" w:rsidRPr="00034910">
        <w:t>rugit le joaillier</w:t>
      </w:r>
      <w:r>
        <w:t xml:space="preserve"> ; </w:t>
      </w:r>
      <w:r w:rsidR="00776CEA" w:rsidRPr="00034910">
        <w:t>c</w:t>
      </w:r>
      <w:r>
        <w:t>’</w:t>
      </w:r>
      <w:r w:rsidR="00776CEA" w:rsidRPr="00034910">
        <w:t>est le commencement de l</w:t>
      </w:r>
      <w:r>
        <w:t>’</w:t>
      </w:r>
      <w:r w:rsidR="00776CEA" w:rsidRPr="00034910">
        <w:t>action du radium</w:t>
      </w:r>
      <w:r>
        <w:t>.</w:t>
      </w:r>
    </w:p>
    <w:p w14:paraId="5C2C809E" w14:textId="77777777" w:rsidR="00E57EC9" w:rsidRDefault="00776CEA" w:rsidP="00E57EC9">
      <w:r w:rsidRPr="00034910">
        <w:t>Les dents du complice de Larmette claquèrent de terreur</w:t>
      </w:r>
      <w:r w:rsidR="00E57EC9">
        <w:t xml:space="preserve">, </w:t>
      </w:r>
      <w:r w:rsidRPr="00034910">
        <w:t>et le misérable se prit à appeler</w:t>
      </w:r>
      <w:r w:rsidR="00E57EC9">
        <w:t> :</w:t>
      </w:r>
    </w:p>
    <w:p w14:paraId="1F4DE462" w14:textId="77777777" w:rsidR="00E57EC9" w:rsidRDefault="00E57EC9" w:rsidP="00E57EC9">
      <w:r>
        <w:t>— </w:t>
      </w:r>
      <w:r w:rsidR="00776CEA" w:rsidRPr="00034910">
        <w:t>Au secours</w:t>
      </w:r>
      <w:r>
        <w:t xml:space="preserve"> ! </w:t>
      </w:r>
      <w:r w:rsidR="00776CEA" w:rsidRPr="00034910">
        <w:t>À moi</w:t>
      </w:r>
      <w:r>
        <w:t xml:space="preserve"> ! </w:t>
      </w:r>
      <w:r w:rsidR="00776CEA" w:rsidRPr="00034910">
        <w:t>Interrogez</w:t>
      </w:r>
      <w:r>
        <w:t xml:space="preserve">, </w:t>
      </w:r>
      <w:r w:rsidR="00776CEA" w:rsidRPr="00034910">
        <w:t>je répondrai</w:t>
      </w:r>
      <w:r>
        <w:t xml:space="preserve">, </w:t>
      </w:r>
      <w:r w:rsidR="00776CEA" w:rsidRPr="00034910">
        <w:t>je dirai tout ce que vous voudrez</w:t>
      </w:r>
      <w:r>
        <w:t> !</w:t>
      </w:r>
    </w:p>
    <w:p w14:paraId="383BF467" w14:textId="77777777" w:rsidR="00E57EC9" w:rsidRDefault="00776CEA" w:rsidP="00E57EC9">
      <w:r w:rsidRPr="00034910">
        <w:t>Un silence de tombe succéda au vacarme des appels</w:t>
      </w:r>
      <w:r w:rsidR="00E57EC9">
        <w:t>.</w:t>
      </w:r>
    </w:p>
    <w:p w14:paraId="1A2DF3E6" w14:textId="77777777" w:rsidR="00E57EC9" w:rsidRDefault="00776CEA" w:rsidP="00E57EC9">
      <w:r w:rsidRPr="00034910">
        <w:t>Quelques minutes encore s</w:t>
      </w:r>
      <w:r w:rsidR="00E57EC9">
        <w:t>’</w:t>
      </w:r>
      <w:r w:rsidRPr="00034910">
        <w:t>écoulèrent ainsi</w:t>
      </w:r>
      <w:r w:rsidR="00E57EC9">
        <w:t xml:space="preserve">. </w:t>
      </w:r>
      <w:r w:rsidRPr="00034910">
        <w:t>Ce n</w:t>
      </w:r>
      <w:r w:rsidR="00E57EC9">
        <w:t>’</w:t>
      </w:r>
      <w:r w:rsidRPr="00034910">
        <w:t>était plus un chatouillement que ressentaient les prisonniers</w:t>
      </w:r>
      <w:r w:rsidR="00E57EC9">
        <w:t xml:space="preserve">, </w:t>
      </w:r>
      <w:r w:rsidRPr="00034910">
        <w:t>mais une multitude de picotements</w:t>
      </w:r>
      <w:r w:rsidR="00E57EC9">
        <w:t xml:space="preserve">, </w:t>
      </w:r>
      <w:r w:rsidRPr="00034910">
        <w:t>non encore très douloureux</w:t>
      </w:r>
      <w:r w:rsidR="00E57EC9">
        <w:t xml:space="preserve">, </w:t>
      </w:r>
      <w:r w:rsidRPr="00034910">
        <w:t>pou</w:t>
      </w:r>
      <w:r w:rsidRPr="00034910">
        <w:t>r</w:t>
      </w:r>
      <w:r w:rsidRPr="00034910">
        <w:t>tant pénibles</w:t>
      </w:r>
      <w:r w:rsidR="00E57EC9">
        <w:t>.</w:t>
      </w:r>
    </w:p>
    <w:p w14:paraId="42A5F33C" w14:textId="77777777" w:rsidR="00E57EC9" w:rsidRDefault="00776CEA" w:rsidP="00E57EC9">
      <w:r w:rsidRPr="00034910">
        <w:t>La détente du ressort du judas les rappela à eux-mêmes</w:t>
      </w:r>
      <w:r w:rsidR="00E57EC9">
        <w:t xml:space="preserve">, </w:t>
      </w:r>
      <w:r w:rsidRPr="00034910">
        <w:t>leur arrachant un cri d</w:t>
      </w:r>
      <w:r w:rsidR="00E57EC9">
        <w:t>’</w:t>
      </w:r>
      <w:r w:rsidRPr="00034910">
        <w:t>effroi</w:t>
      </w:r>
      <w:r w:rsidR="00E57EC9">
        <w:t>.</w:t>
      </w:r>
    </w:p>
    <w:p w14:paraId="54E22E32" w14:textId="77777777" w:rsidR="00E57EC9" w:rsidRDefault="00E57EC9" w:rsidP="00E57EC9">
      <w:r>
        <w:lastRenderedPageBreak/>
        <w:t>— </w:t>
      </w:r>
      <w:r w:rsidR="00776CEA" w:rsidRPr="00034910">
        <w:t>Êtes-vous disposés aux aveux</w:t>
      </w:r>
      <w:r>
        <w:t xml:space="preserve"> ? </w:t>
      </w:r>
      <w:r w:rsidR="00776CEA" w:rsidRPr="00034910">
        <w:t>demanda l</w:t>
      </w:r>
      <w:r>
        <w:t>’</w:t>
      </w:r>
      <w:r w:rsidR="00776CEA" w:rsidRPr="00034910">
        <w:t xml:space="preserve">organe de Dick </w:t>
      </w:r>
      <w:proofErr w:type="spellStart"/>
      <w:r w:rsidR="00776CEA" w:rsidRPr="00034910">
        <w:t>Fann</w:t>
      </w:r>
      <w:proofErr w:type="spellEnd"/>
      <w:r>
        <w:t>.</w:t>
      </w:r>
    </w:p>
    <w:p w14:paraId="6E3A5DEC" w14:textId="77777777" w:rsidR="00E57EC9" w:rsidRDefault="00776CEA" w:rsidP="00E57EC9">
      <w:r w:rsidRPr="00034910">
        <w:t>Définitivement vaincus</w:t>
      </w:r>
      <w:r w:rsidR="00E57EC9">
        <w:t xml:space="preserve">, </w:t>
      </w:r>
      <w:r w:rsidRPr="00034910">
        <w:t>ils gémirent</w:t>
      </w:r>
      <w:r w:rsidR="00E57EC9">
        <w:t> :</w:t>
      </w:r>
    </w:p>
    <w:p w14:paraId="2F34D520" w14:textId="77777777" w:rsidR="00E57EC9" w:rsidRDefault="00E57EC9" w:rsidP="00E57EC9">
      <w:r>
        <w:t>— </w:t>
      </w:r>
      <w:r w:rsidR="00776CEA" w:rsidRPr="00034910">
        <w:t>Oui</w:t>
      </w:r>
      <w:r>
        <w:t>.</w:t>
      </w:r>
    </w:p>
    <w:p w14:paraId="09D64B05" w14:textId="77777777" w:rsidR="00E57EC9" w:rsidRDefault="00776CEA" w:rsidP="00E57EC9">
      <w:r w:rsidRPr="00034910">
        <w:t>Une série de glissements légers bourdonnèrent à leurs oreilles</w:t>
      </w:r>
      <w:r w:rsidR="00E57EC9">
        <w:t xml:space="preserve">. </w:t>
      </w:r>
      <w:r w:rsidRPr="00034910">
        <w:t>Du dehors on actionnait les plaques isolantes des a</w:t>
      </w:r>
      <w:r w:rsidRPr="00034910">
        <w:t>r</w:t>
      </w:r>
      <w:r w:rsidRPr="00034910">
        <w:t>moires à radium</w:t>
      </w:r>
      <w:r w:rsidR="00E57EC9">
        <w:t>.</w:t>
      </w:r>
    </w:p>
    <w:p w14:paraId="53BAC140" w14:textId="77777777" w:rsidR="00E57EC9" w:rsidRDefault="00776CEA" w:rsidP="00E57EC9">
      <w:r w:rsidRPr="00034910">
        <w:t>Puis</w:t>
      </w:r>
      <w:r w:rsidR="00E57EC9">
        <w:t xml:space="preserve">, </w:t>
      </w:r>
      <w:r w:rsidRPr="00034910">
        <w:t>brusquement</w:t>
      </w:r>
      <w:r w:rsidR="00E57EC9">
        <w:t xml:space="preserve">, </w:t>
      </w:r>
      <w:r w:rsidRPr="00034910">
        <w:t>la porte</w:t>
      </w:r>
      <w:r w:rsidR="00E57EC9">
        <w:t xml:space="preserve">, </w:t>
      </w:r>
      <w:r w:rsidRPr="00034910">
        <w:t>les contrevents s</w:t>
      </w:r>
      <w:r w:rsidR="00E57EC9">
        <w:t>’</w:t>
      </w:r>
      <w:r w:rsidRPr="00034910">
        <w:t>ouvrirent</w:t>
      </w:r>
      <w:r w:rsidR="00E57EC9">
        <w:t xml:space="preserve">. </w:t>
      </w:r>
      <w:r w:rsidRPr="00034910">
        <w:t>Un flot de lumière pénétra dans la salle</w:t>
      </w:r>
      <w:r w:rsidR="00E57EC9">
        <w:t>.</w:t>
      </w:r>
    </w:p>
    <w:p w14:paraId="6604840A" w14:textId="77777777" w:rsidR="00E57EC9" w:rsidRDefault="00776CEA" w:rsidP="00E57EC9">
      <w:r w:rsidRPr="00034910">
        <w:t>Mais avant que les criminels eussent eu le temps de se r</w:t>
      </w:r>
      <w:r w:rsidRPr="00034910">
        <w:t>e</w:t>
      </w:r>
      <w:r w:rsidRPr="00034910">
        <w:t>connaître</w:t>
      </w:r>
      <w:r w:rsidR="00E57EC9">
        <w:t xml:space="preserve">, </w:t>
      </w:r>
      <w:r w:rsidRPr="00034910">
        <w:t>des hommes</w:t>
      </w:r>
      <w:r w:rsidR="00E57EC9">
        <w:t xml:space="preserve">, </w:t>
      </w:r>
      <w:r w:rsidRPr="00034910">
        <w:t>en tête desquels marchaient le détective amateur et le petit Jean avaient fait irruption dans la pièce</w:t>
      </w:r>
      <w:r w:rsidR="00E57EC9">
        <w:t xml:space="preserve"> ; </w:t>
      </w:r>
      <w:r w:rsidRPr="00034910">
        <w:t>Larmette</w:t>
      </w:r>
      <w:r w:rsidR="00E57EC9">
        <w:t xml:space="preserve">, </w:t>
      </w:r>
      <w:r w:rsidRPr="00034910">
        <w:t>Muller</w:t>
      </w:r>
      <w:r w:rsidR="00E57EC9">
        <w:t xml:space="preserve">, </w:t>
      </w:r>
      <w:r w:rsidRPr="00034910">
        <w:t>les menottes aux poignets</w:t>
      </w:r>
      <w:r w:rsidR="00E57EC9">
        <w:t xml:space="preserve">, </w:t>
      </w:r>
      <w:r w:rsidRPr="00034910">
        <w:t>se sentaient e</w:t>
      </w:r>
      <w:r w:rsidRPr="00034910">
        <w:t>n</w:t>
      </w:r>
      <w:r w:rsidRPr="00034910">
        <w:t>traînés au rez-de-chaussée</w:t>
      </w:r>
      <w:r w:rsidR="00E57EC9">
        <w:t xml:space="preserve">, </w:t>
      </w:r>
      <w:r w:rsidRPr="00034910">
        <w:t>où des chaises</w:t>
      </w:r>
      <w:r w:rsidR="00E57EC9">
        <w:t xml:space="preserve">, </w:t>
      </w:r>
      <w:r w:rsidRPr="00034910">
        <w:t>une petite table</w:t>
      </w:r>
      <w:r w:rsidR="00E57EC9">
        <w:t xml:space="preserve">, </w:t>
      </w:r>
      <w:r w:rsidRPr="00034910">
        <w:t>semblaient disposées à l</w:t>
      </w:r>
      <w:r w:rsidR="00E57EC9">
        <w:t>’</w:t>
      </w:r>
      <w:r w:rsidRPr="00034910">
        <w:t>avance</w:t>
      </w:r>
      <w:r w:rsidR="00E57EC9">
        <w:t>.</w:t>
      </w:r>
    </w:p>
    <w:p w14:paraId="7FB83C84" w14:textId="16FCE765" w:rsidR="00E57EC9" w:rsidRDefault="00776CEA" w:rsidP="00E57EC9">
      <w:r w:rsidRPr="00034910">
        <w:t>Ce n</w:t>
      </w:r>
      <w:r w:rsidR="00E57EC9">
        <w:t>’</w:t>
      </w:r>
      <w:r w:rsidRPr="00034910">
        <w:t>était pas par hasard que Dick et le petit Jean s</w:t>
      </w:r>
      <w:r w:rsidR="00E57EC9">
        <w:t>’</w:t>
      </w:r>
      <w:r w:rsidRPr="00034910">
        <w:t>étaient fait embaucher à l</w:t>
      </w:r>
      <w:r w:rsidR="00E57EC9">
        <w:t>’</w:t>
      </w:r>
      <w:r w:rsidRPr="00034910">
        <w:t xml:space="preserve">usine des films cinématographiques sous le nom de </w:t>
      </w:r>
      <w:r w:rsidR="00E57EC9">
        <w:t>M. </w:t>
      </w:r>
      <w:r w:rsidRPr="00034910">
        <w:t xml:space="preserve">et </w:t>
      </w:r>
      <w:r w:rsidR="00E57EC9">
        <w:t>M</w:t>
      </w:r>
      <w:r w:rsidR="00E57EC9" w:rsidRPr="00E57EC9">
        <w:rPr>
          <w:vertAlign w:val="superscript"/>
        </w:rPr>
        <w:t>me</w:t>
      </w:r>
      <w:r w:rsidR="00E57EC9">
        <w:t> </w:t>
      </w:r>
      <w:proofErr w:type="spellStart"/>
      <w:r w:rsidRPr="00034910">
        <w:t>Davray</w:t>
      </w:r>
      <w:proofErr w:type="spellEnd"/>
      <w:r w:rsidR="00E57EC9">
        <w:t>.</w:t>
      </w:r>
    </w:p>
    <w:p w14:paraId="63C6D277" w14:textId="77777777" w:rsidR="00E57EC9" w:rsidRDefault="00776CEA" w:rsidP="00E57EC9">
      <w:r w:rsidRPr="00034910">
        <w:t>Non plus par hasard qu</w:t>
      </w:r>
      <w:r w:rsidR="00E57EC9">
        <w:t>’</w:t>
      </w:r>
      <w:r w:rsidRPr="00034910">
        <w:t>ils avaient accepté les gardes de nuit</w:t>
      </w:r>
      <w:r w:rsidR="00E57EC9">
        <w:t>.</w:t>
      </w:r>
    </w:p>
    <w:p w14:paraId="55282D1C" w14:textId="77777777" w:rsidR="00E57EC9" w:rsidRDefault="00776CEA" w:rsidP="00E57EC9">
      <w:r w:rsidRPr="00034910">
        <w:t>La garde de nuit les obligeait à des rondes avec le gardien-chef</w:t>
      </w:r>
      <w:r w:rsidR="00E57EC9">
        <w:t xml:space="preserve">, </w:t>
      </w:r>
      <w:r w:rsidRPr="00034910">
        <w:t>ou concierge de l</w:t>
      </w:r>
      <w:r w:rsidR="00E57EC9">
        <w:t>’</w:t>
      </w:r>
      <w:r w:rsidRPr="00034910">
        <w:t>établissement</w:t>
      </w:r>
      <w:r w:rsidR="00E57EC9">
        <w:t xml:space="preserve">. </w:t>
      </w:r>
      <w:r w:rsidRPr="00034910">
        <w:t>Celui-ci</w:t>
      </w:r>
      <w:r w:rsidR="00E57EC9">
        <w:t xml:space="preserve">, </w:t>
      </w:r>
      <w:r w:rsidRPr="00034910">
        <w:t>bientôt rassuré par la ponctualité de ses aides</w:t>
      </w:r>
      <w:r w:rsidR="00E57EC9">
        <w:t xml:space="preserve">, </w:t>
      </w:r>
      <w:r w:rsidRPr="00034910">
        <w:t>s</w:t>
      </w:r>
      <w:r w:rsidR="00E57EC9">
        <w:t>’</w:t>
      </w:r>
      <w:r w:rsidRPr="00034910">
        <w:t>en remit à eux du soin de pa</w:t>
      </w:r>
      <w:r w:rsidRPr="00034910">
        <w:t>r</w:t>
      </w:r>
      <w:r w:rsidRPr="00034910">
        <w:t>courir les ateliers de trois heures en trois heures et de déposer les jetons dans les boîtes de contrôle</w:t>
      </w:r>
      <w:r w:rsidR="00E57EC9">
        <w:t>.</w:t>
      </w:r>
    </w:p>
    <w:p w14:paraId="12D8FE19" w14:textId="77777777" w:rsidR="00E57EC9" w:rsidRDefault="00776CEA" w:rsidP="00E57EC9">
      <w:r w:rsidRPr="00034910">
        <w:t>Le brave homme eût été bien surpris s</w:t>
      </w:r>
      <w:r w:rsidR="00E57EC9">
        <w:t>’</w:t>
      </w:r>
      <w:r w:rsidRPr="00034910">
        <w:t>il avait soupçonné à quelles occupations se livraient ses suppléants</w:t>
      </w:r>
      <w:r w:rsidR="00E57EC9">
        <w:t xml:space="preserve">, </w:t>
      </w:r>
      <w:r w:rsidRPr="00034910">
        <w:t>durant l</w:t>
      </w:r>
      <w:r w:rsidR="00E57EC9">
        <w:t>’</w:t>
      </w:r>
      <w:r w:rsidRPr="00034910">
        <w:t>intervalle compris entre deux rondes</w:t>
      </w:r>
      <w:r w:rsidR="00E57EC9">
        <w:t>.</w:t>
      </w:r>
    </w:p>
    <w:p w14:paraId="64D2ED44" w14:textId="77777777" w:rsidR="00E57EC9" w:rsidRDefault="00776CEA" w:rsidP="00E57EC9">
      <w:r w:rsidRPr="00034910">
        <w:lastRenderedPageBreak/>
        <w:t>Ils passaient leur temps à la cave encombrée</w:t>
      </w:r>
      <w:r w:rsidR="00E57EC9">
        <w:t xml:space="preserve">, </w:t>
      </w:r>
      <w:r w:rsidRPr="00034910">
        <w:t>non de futai</w:t>
      </w:r>
      <w:r w:rsidRPr="00034910">
        <w:t>l</w:t>
      </w:r>
      <w:r w:rsidRPr="00034910">
        <w:t>les et de poudreux flacons</w:t>
      </w:r>
      <w:r w:rsidR="00E57EC9">
        <w:t xml:space="preserve">, </w:t>
      </w:r>
      <w:r w:rsidRPr="00034910">
        <w:t>mais de résidus de toute espèce</w:t>
      </w:r>
      <w:r w:rsidR="00E57EC9">
        <w:t xml:space="preserve">, </w:t>
      </w:r>
      <w:r w:rsidRPr="00034910">
        <w:t>e</w:t>
      </w:r>
      <w:r w:rsidRPr="00034910">
        <w:t>m</w:t>
      </w:r>
      <w:r w:rsidRPr="00034910">
        <w:t>ballages hors d</w:t>
      </w:r>
      <w:r w:rsidR="00E57EC9">
        <w:t>’</w:t>
      </w:r>
      <w:r w:rsidRPr="00034910">
        <w:t>usage</w:t>
      </w:r>
      <w:r w:rsidR="00E57EC9">
        <w:t xml:space="preserve">, </w:t>
      </w:r>
      <w:r w:rsidRPr="00034910">
        <w:t>cartons</w:t>
      </w:r>
      <w:r w:rsidR="00E57EC9">
        <w:t xml:space="preserve">, </w:t>
      </w:r>
      <w:r w:rsidRPr="00034910">
        <w:t>machines hors de service et aussi de planches</w:t>
      </w:r>
      <w:r w:rsidR="00E57EC9">
        <w:t xml:space="preserve">, </w:t>
      </w:r>
      <w:r w:rsidRPr="00034910">
        <w:t>lattes</w:t>
      </w:r>
      <w:r w:rsidR="00E57EC9">
        <w:t xml:space="preserve">, </w:t>
      </w:r>
      <w:r w:rsidRPr="00034910">
        <w:t>destinées aux réparations ou expéditions</w:t>
      </w:r>
      <w:r w:rsidR="00E57EC9">
        <w:t>.</w:t>
      </w:r>
    </w:p>
    <w:p w14:paraId="14CEFED8" w14:textId="77777777" w:rsidR="00E57EC9" w:rsidRDefault="00776CEA" w:rsidP="00E57EC9">
      <w:r w:rsidRPr="00034910">
        <w:t>Là</w:t>
      </w:r>
      <w:r w:rsidR="00E57EC9">
        <w:t xml:space="preserve">, </w:t>
      </w:r>
      <w:r w:rsidRPr="00034910">
        <w:t>les deux pseudo-ouvriers avaient étudié le mur mitoyen entre l</w:t>
      </w:r>
      <w:r w:rsidR="00E57EC9">
        <w:t>’</w:t>
      </w:r>
      <w:r w:rsidRPr="00034910">
        <w:t>usine et la maison du radium</w:t>
      </w:r>
      <w:r w:rsidR="00E57EC9">
        <w:t>.</w:t>
      </w:r>
    </w:p>
    <w:p w14:paraId="5549EEC6" w14:textId="77777777" w:rsidR="00E57EC9" w:rsidRDefault="00776CEA" w:rsidP="00E57EC9">
      <w:r w:rsidRPr="00034910">
        <w:t>Ce fut un jeu de desceller quelques pierres et de pratiquer ainsi une ouverture permettant l</w:t>
      </w:r>
      <w:r w:rsidR="00E57EC9">
        <w:t>’</w:t>
      </w:r>
      <w:r w:rsidRPr="00034910">
        <w:t>accès des caves du pavillon occupé par Muller</w:t>
      </w:r>
      <w:r w:rsidR="00E57EC9">
        <w:t>.</w:t>
      </w:r>
    </w:p>
    <w:p w14:paraId="69E5662A" w14:textId="77777777" w:rsidR="00E57EC9" w:rsidRDefault="00776CEA" w:rsidP="00E57EC9">
      <w:r w:rsidRPr="00034910">
        <w:t>Durant le jour</w:t>
      </w:r>
      <w:r w:rsidR="00E57EC9">
        <w:t xml:space="preserve">, </w:t>
      </w:r>
      <w:r w:rsidRPr="00034910">
        <w:t>des bois amoncelés masquaient l</w:t>
      </w:r>
      <w:r w:rsidR="00E57EC9">
        <w:t>’</w:t>
      </w:r>
      <w:r w:rsidRPr="00034910">
        <w:t>ouverture</w:t>
      </w:r>
      <w:r w:rsidR="00E57EC9">
        <w:t>.</w:t>
      </w:r>
    </w:p>
    <w:p w14:paraId="65EDC0BB" w14:textId="77777777" w:rsidR="00E57EC9" w:rsidRDefault="00776CEA" w:rsidP="00E57EC9">
      <w:r w:rsidRPr="00034910">
        <w:t>Profitant des absences du complice de Larmette</w:t>
      </w:r>
      <w:r w:rsidR="00E57EC9">
        <w:t xml:space="preserve">, </w:t>
      </w:r>
      <w:r w:rsidRPr="00034910">
        <w:t>ils pa</w:t>
      </w:r>
      <w:r w:rsidRPr="00034910">
        <w:t>r</w:t>
      </w:r>
      <w:r w:rsidRPr="00034910">
        <w:t>coururent toute la maison</w:t>
      </w:r>
      <w:r w:rsidR="00E57EC9">
        <w:t xml:space="preserve">, </w:t>
      </w:r>
      <w:r w:rsidRPr="00034910">
        <w:t>découvrirent la salle du radium</w:t>
      </w:r>
      <w:r w:rsidR="00E57EC9">
        <w:t xml:space="preserve">, </w:t>
      </w:r>
      <w:r w:rsidRPr="00034910">
        <w:t>les armoires renfermant la précieuse substance</w:t>
      </w:r>
      <w:r w:rsidR="00E57EC9">
        <w:t>.</w:t>
      </w:r>
    </w:p>
    <w:p w14:paraId="5D85872E" w14:textId="77777777" w:rsidR="00E57EC9" w:rsidRDefault="00776CEA" w:rsidP="00E57EC9">
      <w:r w:rsidRPr="00034910">
        <w:t>Une seule chose avait échappé à leurs investigations</w:t>
      </w:r>
      <w:r w:rsidR="00E57EC9">
        <w:t xml:space="preserve"> : </w:t>
      </w:r>
      <w:r w:rsidRPr="00034910">
        <w:t>le mode de fermeture à distance de la porte et des volets de la chambre radiante</w:t>
      </w:r>
      <w:r w:rsidR="00E57EC9">
        <w:t>.</w:t>
      </w:r>
    </w:p>
    <w:p w14:paraId="1CB8E43D" w14:textId="77777777" w:rsidR="00E57EC9" w:rsidRDefault="00776CEA" w:rsidP="00E57EC9">
      <w:r w:rsidRPr="00034910">
        <w:t>Cependant l</w:t>
      </w:r>
      <w:r w:rsidR="00E57EC9">
        <w:t>’</w:t>
      </w:r>
      <w:r w:rsidRPr="00034910">
        <w:t>épais capitonnage des clôtures avait inquiété Dick</w:t>
      </w:r>
      <w:r w:rsidR="00E57EC9">
        <w:t>.</w:t>
      </w:r>
    </w:p>
    <w:p w14:paraId="5D48F22C" w14:textId="77777777" w:rsidR="00E57EC9" w:rsidRDefault="00776CEA" w:rsidP="00E57EC9">
      <w:r w:rsidRPr="00034910">
        <w:t>Le jeune homme s</w:t>
      </w:r>
      <w:r w:rsidR="00E57EC9">
        <w:t>’</w:t>
      </w:r>
      <w:r w:rsidRPr="00034910">
        <w:t>était rendu compte que</w:t>
      </w:r>
      <w:r w:rsidR="00E57EC9">
        <w:t xml:space="preserve">, </w:t>
      </w:r>
      <w:r w:rsidRPr="00034910">
        <w:t>ces plaques épaisses fermées</w:t>
      </w:r>
      <w:r w:rsidR="00E57EC9">
        <w:t xml:space="preserve">, </w:t>
      </w:r>
      <w:r w:rsidRPr="00034910">
        <w:t xml:space="preserve">la chambre serait totalement </w:t>
      </w:r>
      <w:r w:rsidRPr="00034910">
        <w:rPr>
          <w:i/>
          <w:iCs/>
        </w:rPr>
        <w:t>sourde</w:t>
      </w:r>
      <w:r w:rsidR="00E57EC9">
        <w:rPr>
          <w:i/>
          <w:iCs/>
        </w:rPr>
        <w:t xml:space="preserve">, </w:t>
      </w:r>
      <w:r w:rsidRPr="00034910">
        <w:t>c</w:t>
      </w:r>
      <w:r w:rsidR="00E57EC9">
        <w:t>’</w:t>
      </w:r>
      <w:r w:rsidRPr="00034910">
        <w:t>est-à-dire qu</w:t>
      </w:r>
      <w:r w:rsidR="00E57EC9">
        <w:t>’</w:t>
      </w:r>
      <w:r w:rsidRPr="00034910">
        <w:t>elle ne laisserait filtrer au dehors aucun bruit</w:t>
      </w:r>
      <w:r w:rsidR="00E57EC9">
        <w:t>.</w:t>
      </w:r>
    </w:p>
    <w:p w14:paraId="7EDAD251" w14:textId="77777777" w:rsidR="00E57EC9" w:rsidRDefault="00776CEA" w:rsidP="00E57EC9">
      <w:r w:rsidRPr="00034910">
        <w:t>Or</w:t>
      </w:r>
      <w:r w:rsidR="00E57EC9">
        <w:t xml:space="preserve">, </w:t>
      </w:r>
      <w:r w:rsidRPr="00034910">
        <w:t>quand on dispose ainsi une fermeture</w:t>
      </w:r>
      <w:r w:rsidR="00E57EC9">
        <w:t xml:space="preserve">, </w:t>
      </w:r>
      <w:r w:rsidRPr="00034910">
        <w:t>on en peut d</w:t>
      </w:r>
      <w:r w:rsidRPr="00034910">
        <w:t>é</w:t>
      </w:r>
      <w:r w:rsidRPr="00034910">
        <w:t>duire que l</w:t>
      </w:r>
      <w:r w:rsidR="00E57EC9">
        <w:t>’</w:t>
      </w:r>
      <w:r w:rsidRPr="00034910">
        <w:t>on caresse l</w:t>
      </w:r>
      <w:r w:rsidR="00E57EC9">
        <w:t>’</w:t>
      </w:r>
      <w:r w:rsidRPr="00034910">
        <w:t>intention de s</w:t>
      </w:r>
      <w:r w:rsidR="00E57EC9">
        <w:t>’</w:t>
      </w:r>
      <w:r w:rsidRPr="00034910">
        <w:t>en servir contre que</w:t>
      </w:r>
      <w:r w:rsidRPr="00034910">
        <w:t>l</w:t>
      </w:r>
      <w:r w:rsidRPr="00034910">
        <w:t>qu</w:t>
      </w:r>
      <w:r w:rsidR="00E57EC9">
        <w:t>’</w:t>
      </w:r>
      <w:r w:rsidRPr="00034910">
        <w:t>un</w:t>
      </w:r>
      <w:r w:rsidR="00E57EC9">
        <w:t>.</w:t>
      </w:r>
    </w:p>
    <w:p w14:paraId="010CE55D" w14:textId="77777777" w:rsidR="00E57EC9" w:rsidRDefault="00776CEA" w:rsidP="00E57EC9">
      <w:r w:rsidRPr="00034910">
        <w:lastRenderedPageBreak/>
        <w:t>Et Dick</w:t>
      </w:r>
      <w:r w:rsidR="00E57EC9">
        <w:t xml:space="preserve">, </w:t>
      </w:r>
      <w:r w:rsidRPr="00034910">
        <w:t>d</w:t>
      </w:r>
      <w:r w:rsidR="00E57EC9">
        <w:t>’</w:t>
      </w:r>
      <w:r w:rsidRPr="00034910">
        <w:t>accord avec Jean</w:t>
      </w:r>
      <w:r w:rsidR="00E57EC9">
        <w:t xml:space="preserve">, </w:t>
      </w:r>
      <w:r w:rsidRPr="00034910">
        <w:t>s</w:t>
      </w:r>
      <w:r w:rsidR="00E57EC9">
        <w:t>’</w:t>
      </w:r>
      <w:r w:rsidRPr="00034910">
        <w:t>occupa de créer une issue</w:t>
      </w:r>
      <w:r w:rsidR="00E57EC9">
        <w:t xml:space="preserve">, </w:t>
      </w:r>
      <w:r w:rsidRPr="00034910">
        <w:t>permettant de sortir de la salle</w:t>
      </w:r>
      <w:r w:rsidR="00E57EC9">
        <w:t xml:space="preserve">, </w:t>
      </w:r>
      <w:r w:rsidRPr="00034910">
        <w:t>alors même que porte et fen</w:t>
      </w:r>
      <w:r w:rsidRPr="00034910">
        <w:t>ê</w:t>
      </w:r>
      <w:r w:rsidRPr="00034910">
        <w:t>tres seraient obturées</w:t>
      </w:r>
      <w:r w:rsidR="00E57EC9">
        <w:t>.</w:t>
      </w:r>
    </w:p>
    <w:p w14:paraId="1A6648AE" w14:textId="77777777" w:rsidR="00E57EC9" w:rsidRDefault="00776CEA" w:rsidP="00E57EC9">
      <w:r w:rsidRPr="00034910">
        <w:t>Une trappe découpée dans le plancher et cachée sous le t</w:t>
      </w:r>
      <w:r w:rsidRPr="00034910">
        <w:t>a</w:t>
      </w:r>
      <w:r w:rsidRPr="00034910">
        <w:t>pis qui le recouvrait</w:t>
      </w:r>
      <w:r w:rsidR="00E57EC9">
        <w:t xml:space="preserve">, </w:t>
      </w:r>
      <w:r w:rsidRPr="00034910">
        <w:t>fit l</w:t>
      </w:r>
      <w:r w:rsidR="00E57EC9">
        <w:t>’</w:t>
      </w:r>
      <w:r w:rsidRPr="00034910">
        <w:t>affaire</w:t>
      </w:r>
      <w:r w:rsidR="00E57EC9">
        <w:t>.</w:t>
      </w:r>
    </w:p>
    <w:p w14:paraId="31E0878A" w14:textId="77777777" w:rsidR="00E57EC9" w:rsidRDefault="00776CEA" w:rsidP="00E57EC9">
      <w:r w:rsidRPr="00034910">
        <w:t>De cette façon</w:t>
      </w:r>
      <w:r w:rsidR="00E57EC9">
        <w:t xml:space="preserve">, </w:t>
      </w:r>
      <w:r w:rsidRPr="00034910">
        <w:t>le soir où Larmette</w:t>
      </w:r>
      <w:r w:rsidR="00E57EC9">
        <w:t xml:space="preserve">, </w:t>
      </w:r>
      <w:r w:rsidRPr="00034910">
        <w:t>installé au rez-de-chaussée de la maison située de l</w:t>
      </w:r>
      <w:r w:rsidR="00E57EC9">
        <w:t>’</w:t>
      </w:r>
      <w:r w:rsidRPr="00034910">
        <w:t>autre côté de la rue</w:t>
      </w:r>
      <w:r w:rsidR="00E57EC9">
        <w:t xml:space="preserve">, </w:t>
      </w:r>
      <w:r w:rsidRPr="00034910">
        <w:t>attendait l</w:t>
      </w:r>
      <w:r w:rsidR="00E57EC9">
        <w:t>’</w:t>
      </w:r>
      <w:r w:rsidRPr="00034910">
        <w:t>apparition de l</w:t>
      </w:r>
      <w:r w:rsidR="00E57EC9">
        <w:t>’</w:t>
      </w:r>
      <w:r w:rsidRPr="00034910">
        <w:t>ennemi qu</w:t>
      </w:r>
      <w:r w:rsidR="00E57EC9">
        <w:t>’</w:t>
      </w:r>
      <w:r w:rsidRPr="00034910">
        <w:t>il destinait à l</w:t>
      </w:r>
      <w:r w:rsidR="00E57EC9">
        <w:t>’</w:t>
      </w:r>
      <w:r w:rsidRPr="00034910">
        <w:t>atroce torture du r</w:t>
      </w:r>
      <w:r w:rsidRPr="00034910">
        <w:t>a</w:t>
      </w:r>
      <w:r w:rsidRPr="00034910">
        <w:t>dium</w:t>
      </w:r>
      <w:r w:rsidR="00E57EC9">
        <w:t xml:space="preserve">, </w:t>
      </w:r>
      <w:r w:rsidRPr="00034910">
        <w:t>Jean</w:t>
      </w:r>
      <w:r w:rsidR="00E57EC9">
        <w:t xml:space="preserve">, </w:t>
      </w:r>
      <w:r w:rsidRPr="00034910">
        <w:t>sans pouvoir être vu</w:t>
      </w:r>
      <w:r w:rsidR="00E57EC9">
        <w:t xml:space="preserve">, </w:t>
      </w:r>
      <w:r w:rsidRPr="00034910">
        <w:t>se glissa dans la villa par le passage de la cave</w:t>
      </w:r>
      <w:r w:rsidR="00E57EC9">
        <w:t>.</w:t>
      </w:r>
    </w:p>
    <w:p w14:paraId="129F1754" w14:textId="77777777" w:rsidR="00E57EC9" w:rsidRDefault="00776CEA" w:rsidP="00E57EC9">
      <w:r w:rsidRPr="00034910">
        <w:t>Alors seulement Dick gagna la rue</w:t>
      </w:r>
      <w:r w:rsidR="00E57EC9">
        <w:t xml:space="preserve">, </w:t>
      </w:r>
      <w:r w:rsidRPr="00034910">
        <w:t>pénétra dans la maison</w:t>
      </w:r>
      <w:r w:rsidR="00E57EC9">
        <w:t xml:space="preserve">, </w:t>
      </w:r>
      <w:r w:rsidRPr="00034910">
        <w:t>se laissa surprendre par les criminels</w:t>
      </w:r>
      <w:r w:rsidR="00E57EC9">
        <w:t>.</w:t>
      </w:r>
    </w:p>
    <w:p w14:paraId="6F58FEBD" w14:textId="77777777" w:rsidR="00E57EC9" w:rsidRDefault="00776CEA" w:rsidP="00E57EC9">
      <w:r w:rsidRPr="00034910">
        <w:t>Ceux-ci s</w:t>
      </w:r>
      <w:r w:rsidR="00E57EC9">
        <w:t>’</w:t>
      </w:r>
      <w:r w:rsidRPr="00034910">
        <w:t>étant éloignés</w:t>
      </w:r>
      <w:r w:rsidR="00E57EC9">
        <w:t xml:space="preserve">, </w:t>
      </w:r>
      <w:r w:rsidRPr="00034910">
        <w:t>Jean</w:t>
      </w:r>
      <w:r w:rsidR="00E57EC9">
        <w:t xml:space="preserve">, </w:t>
      </w:r>
      <w:r w:rsidRPr="00034910">
        <w:t>qui</w:t>
      </w:r>
      <w:r w:rsidR="00E57EC9">
        <w:t xml:space="preserve">, </w:t>
      </w:r>
      <w:r w:rsidRPr="00034910">
        <w:t>dissimulé derrière une porte n</w:t>
      </w:r>
      <w:r w:rsidR="00E57EC9">
        <w:t>’</w:t>
      </w:r>
      <w:r w:rsidRPr="00034910">
        <w:t>avait pas perdu un seul mot de leur conversation</w:t>
      </w:r>
      <w:r w:rsidR="00E57EC9">
        <w:t xml:space="preserve">, </w:t>
      </w:r>
      <w:r w:rsidRPr="00034910">
        <w:t>ma</w:t>
      </w:r>
      <w:r w:rsidRPr="00034910">
        <w:t>n</w:t>
      </w:r>
      <w:r w:rsidRPr="00034910">
        <w:t>œuvra la trappe du plancher</w:t>
      </w:r>
      <w:r w:rsidR="00E57EC9">
        <w:t xml:space="preserve">. </w:t>
      </w:r>
      <w:r w:rsidRPr="00034910">
        <w:t>Dick se glissa hors de la pièce r</w:t>
      </w:r>
      <w:r w:rsidRPr="00034910">
        <w:t>a</w:t>
      </w:r>
      <w:r w:rsidRPr="00034910">
        <w:t>diante</w:t>
      </w:r>
      <w:r w:rsidR="00E57EC9">
        <w:t xml:space="preserve">. </w:t>
      </w:r>
      <w:r w:rsidRPr="00034910">
        <w:t>Tous deux</w:t>
      </w:r>
      <w:r w:rsidR="00E57EC9">
        <w:t xml:space="preserve">, </w:t>
      </w:r>
      <w:r w:rsidRPr="00034910">
        <w:t>regagnant les caves de l</w:t>
      </w:r>
      <w:r w:rsidR="00E57EC9">
        <w:t>’</w:t>
      </w:r>
      <w:r w:rsidRPr="00034910">
        <w:t>usine</w:t>
      </w:r>
      <w:r w:rsidR="00E57EC9">
        <w:t xml:space="preserve">, </w:t>
      </w:r>
      <w:r w:rsidRPr="00034910">
        <w:t>s</w:t>
      </w:r>
      <w:r w:rsidR="00E57EC9">
        <w:t>’</w:t>
      </w:r>
      <w:r w:rsidRPr="00034910">
        <w:t>empressèrent de prévenir policiers et magistrats</w:t>
      </w:r>
      <w:r w:rsidR="00E57EC9">
        <w:t>.</w:t>
      </w:r>
    </w:p>
    <w:p w14:paraId="0FAE80D1" w14:textId="77777777" w:rsidR="00E57EC9" w:rsidRDefault="00776CEA" w:rsidP="00E57EC9">
      <w:r w:rsidRPr="00034910">
        <w:t>Larmette et son complice</w:t>
      </w:r>
      <w:r w:rsidR="00E57EC9">
        <w:t xml:space="preserve">, </w:t>
      </w:r>
      <w:r w:rsidRPr="00034910">
        <w:t>lorsqu</w:t>
      </w:r>
      <w:r w:rsidR="00E57EC9">
        <w:t>’</w:t>
      </w:r>
      <w:r w:rsidRPr="00034910">
        <w:t>il revint avec Muller</w:t>
      </w:r>
      <w:r w:rsidR="00E57EC9">
        <w:t xml:space="preserve">, </w:t>
      </w:r>
      <w:r w:rsidRPr="00034910">
        <w:t>dans l</w:t>
      </w:r>
      <w:r w:rsidR="00E57EC9">
        <w:t>’</w:t>
      </w:r>
      <w:r w:rsidRPr="00034910">
        <w:t>intention d</w:t>
      </w:r>
      <w:r w:rsidR="00E57EC9">
        <w:t>’</w:t>
      </w:r>
      <w:r w:rsidRPr="00034910">
        <w:t>achever son œuvre de haine</w:t>
      </w:r>
      <w:r w:rsidR="00E57EC9">
        <w:t xml:space="preserve">, </w:t>
      </w:r>
      <w:r w:rsidRPr="00034910">
        <w:t>ne soupçonna pas la présence</w:t>
      </w:r>
      <w:r w:rsidR="00E57EC9">
        <w:t xml:space="preserve">, </w:t>
      </w:r>
      <w:r w:rsidRPr="00034910">
        <w:t>au rez-de-chaussée</w:t>
      </w:r>
      <w:r w:rsidR="00E57EC9">
        <w:t xml:space="preserve">, </w:t>
      </w:r>
      <w:r w:rsidRPr="00034910">
        <w:t>de tous ces gens dont il eût évité la rencontre de tout son pouvoir</w:t>
      </w:r>
      <w:r w:rsidR="00E57EC9">
        <w:t>.</w:t>
      </w:r>
    </w:p>
    <w:p w14:paraId="259186A8" w14:textId="77777777" w:rsidR="00E57EC9" w:rsidRDefault="00776CEA" w:rsidP="00E57EC9">
      <w:r w:rsidRPr="00034910">
        <w:t>Maintenant</w:t>
      </w:r>
      <w:r w:rsidR="00E57EC9">
        <w:t xml:space="preserve">, </w:t>
      </w:r>
      <w:r w:rsidRPr="00034910">
        <w:t xml:space="preserve">les mains immobilisées par le </w:t>
      </w:r>
      <w:r w:rsidRPr="00034910">
        <w:rPr>
          <w:i/>
          <w:iCs/>
        </w:rPr>
        <w:t>cabriolet</w:t>
      </w:r>
      <w:r w:rsidR="00E57EC9">
        <w:rPr>
          <w:i/>
          <w:iCs/>
        </w:rPr>
        <w:t xml:space="preserve">, </w:t>
      </w:r>
      <w:r w:rsidRPr="00034910">
        <w:t>livide</w:t>
      </w:r>
      <w:r w:rsidR="00E57EC9">
        <w:t xml:space="preserve">, </w:t>
      </w:r>
      <w:r w:rsidRPr="00034910">
        <w:t>affolé</w:t>
      </w:r>
      <w:r w:rsidR="00E57EC9">
        <w:t xml:space="preserve">, </w:t>
      </w:r>
      <w:r w:rsidRPr="00034910">
        <w:t>toute son énergie ayant sombré sous l</w:t>
      </w:r>
      <w:r w:rsidR="00E57EC9">
        <w:t>’</w:t>
      </w:r>
      <w:r w:rsidRPr="00034910">
        <w:t>inattendu de ce dernier coup</w:t>
      </w:r>
      <w:r w:rsidR="00E57EC9">
        <w:t xml:space="preserve">, </w:t>
      </w:r>
      <w:r w:rsidRPr="00034910">
        <w:t>il parlait</w:t>
      </w:r>
      <w:r w:rsidR="00E57EC9">
        <w:t xml:space="preserve">… </w:t>
      </w:r>
      <w:r w:rsidRPr="00034910">
        <w:t>devant un juge d</w:t>
      </w:r>
      <w:r w:rsidR="00E57EC9">
        <w:t>’</w:t>
      </w:r>
      <w:r w:rsidRPr="00034910">
        <w:t>instruction</w:t>
      </w:r>
      <w:r w:rsidR="00E57EC9">
        <w:t xml:space="preserve">, </w:t>
      </w:r>
      <w:r w:rsidRPr="00034910">
        <w:t>un co</w:t>
      </w:r>
      <w:r w:rsidRPr="00034910">
        <w:t>m</w:t>
      </w:r>
      <w:r w:rsidRPr="00034910">
        <w:t>missaire de police</w:t>
      </w:r>
      <w:r w:rsidR="00E57EC9">
        <w:t xml:space="preserve">, </w:t>
      </w:r>
      <w:r w:rsidRPr="00034910">
        <w:t>des agents</w:t>
      </w:r>
      <w:r w:rsidR="00E57EC9">
        <w:t>.</w:t>
      </w:r>
    </w:p>
    <w:p w14:paraId="00B77E60" w14:textId="77777777" w:rsidR="00E57EC9" w:rsidRDefault="00776CEA" w:rsidP="00E57EC9">
      <w:r w:rsidRPr="00034910">
        <w:t>À la table</w:t>
      </w:r>
      <w:r w:rsidR="00E57EC9">
        <w:t xml:space="preserve">, </w:t>
      </w:r>
      <w:r w:rsidRPr="00034910">
        <w:t>un greffier écrivait</w:t>
      </w:r>
      <w:r w:rsidR="00E57EC9">
        <w:t xml:space="preserve">, </w:t>
      </w:r>
      <w:r w:rsidRPr="00034910">
        <w:t>retraçant les phases de l</w:t>
      </w:r>
      <w:r w:rsidR="00E57EC9">
        <w:t>’</w:t>
      </w:r>
      <w:r w:rsidRPr="00034910">
        <w:t>interrogatoire</w:t>
      </w:r>
      <w:r w:rsidR="00E57EC9">
        <w:t>.</w:t>
      </w:r>
    </w:p>
    <w:p w14:paraId="049D8B3E" w14:textId="77777777" w:rsidR="00E57EC9" w:rsidRDefault="00776CEA" w:rsidP="00E57EC9">
      <w:r w:rsidRPr="00034910">
        <w:t>Oh</w:t>
      </w:r>
      <w:r w:rsidR="00E57EC9">
        <w:t xml:space="preserve"> ! </w:t>
      </w:r>
      <w:r w:rsidRPr="00034910">
        <w:t>un interrogatoire sans ruses</w:t>
      </w:r>
      <w:r w:rsidR="00E57EC9">
        <w:t xml:space="preserve">, </w:t>
      </w:r>
      <w:r w:rsidRPr="00034910">
        <w:t>sans aucun de ces effets d</w:t>
      </w:r>
      <w:r w:rsidR="00E57EC9">
        <w:t>’</w:t>
      </w:r>
      <w:r w:rsidRPr="00034910">
        <w:t>attaque et de défense</w:t>
      </w:r>
      <w:r w:rsidR="00E57EC9">
        <w:t xml:space="preserve">, </w:t>
      </w:r>
      <w:r w:rsidRPr="00034910">
        <w:t>si palpitants parfois</w:t>
      </w:r>
      <w:r w:rsidR="00E57EC9">
        <w:t xml:space="preserve">, </w:t>
      </w:r>
      <w:r w:rsidRPr="00034910">
        <w:t xml:space="preserve">duels de deux </w:t>
      </w:r>
      <w:r w:rsidRPr="00034910">
        <w:lastRenderedPageBreak/>
        <w:t>e</w:t>
      </w:r>
      <w:r w:rsidRPr="00034910">
        <w:t>s</w:t>
      </w:r>
      <w:r w:rsidRPr="00034910">
        <w:t>prits acharnés</w:t>
      </w:r>
      <w:r w:rsidR="00E57EC9">
        <w:t xml:space="preserve">, </w:t>
      </w:r>
      <w:r w:rsidRPr="00034910">
        <w:t>l</w:t>
      </w:r>
      <w:r w:rsidR="00E57EC9">
        <w:t>’</w:t>
      </w:r>
      <w:r w:rsidRPr="00034910">
        <w:t>un à convaincre le criminel</w:t>
      </w:r>
      <w:r w:rsidR="00E57EC9">
        <w:t xml:space="preserve">, </w:t>
      </w:r>
      <w:r w:rsidRPr="00034910">
        <w:t>l</w:t>
      </w:r>
      <w:r w:rsidR="00E57EC9">
        <w:t>’</w:t>
      </w:r>
      <w:r w:rsidRPr="00034910">
        <w:t>autre à l</w:t>
      </w:r>
      <w:r w:rsidR="00E57EC9">
        <w:t>’</w:t>
      </w:r>
      <w:r w:rsidRPr="00034910">
        <w:t>innocenter</w:t>
      </w:r>
      <w:r w:rsidR="00E57EC9">
        <w:t>.</w:t>
      </w:r>
    </w:p>
    <w:p w14:paraId="51198AD6" w14:textId="77777777" w:rsidR="00FE5E15" w:rsidRDefault="00FE5E15" w:rsidP="00FE5E15">
      <w:pPr>
        <w:pStyle w:val="Centrsolidaire"/>
      </w:pPr>
      <w:r w:rsidRPr="00E57EC9">
        <w:rPr>
          <w:noProof/>
        </w:rPr>
        <w:drawing>
          <wp:inline distT="0" distB="0" distL="0" distR="0" wp14:anchorId="25C40218" wp14:editId="2638BC3A">
            <wp:extent cx="5764530" cy="3943985"/>
            <wp:effectExtent l="0" t="0" r="0" b="0"/>
            <wp:docPr id="102" name="Image 1" descr="Une image contenant habits, homme, Visage humain, person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 1" descr="Une image contenant habits, homme, Visage humain, personne&#10;&#10;Le contenu généré par l’IA peut être incorrect."/>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4530" cy="3943985"/>
                    </a:xfrm>
                    <a:prstGeom prst="rect">
                      <a:avLst/>
                    </a:prstGeom>
                    <a:noFill/>
                    <a:ln>
                      <a:noFill/>
                    </a:ln>
                  </pic:spPr>
                </pic:pic>
              </a:graphicData>
            </a:graphic>
          </wp:inline>
        </w:drawing>
      </w:r>
    </w:p>
    <w:p w14:paraId="5BF01E37" w14:textId="77777777" w:rsidR="00FE5E15" w:rsidRDefault="00FE5E15" w:rsidP="00FE5E15">
      <w:pPr>
        <w:pStyle w:val="Centr14pt"/>
      </w:pPr>
      <w:r w:rsidRPr="00E57EC9">
        <w:t xml:space="preserve">Les mains immobilisées par le </w:t>
      </w:r>
      <w:r w:rsidRPr="00E57EC9">
        <w:rPr>
          <w:i/>
          <w:iCs/>
        </w:rPr>
        <w:t>cabriolet</w:t>
      </w:r>
      <w:r>
        <w:rPr>
          <w:i/>
          <w:iCs/>
        </w:rPr>
        <w:t xml:space="preserve">, </w:t>
      </w:r>
      <w:r w:rsidRPr="00E57EC9">
        <w:t>livide</w:t>
      </w:r>
      <w:r>
        <w:t xml:space="preserve">, </w:t>
      </w:r>
      <w:r w:rsidRPr="00E57EC9">
        <w:t>affolé</w:t>
      </w:r>
      <w:r>
        <w:t xml:space="preserve">, </w:t>
      </w:r>
      <w:r w:rsidRPr="00E57EC9">
        <w:t>il parlait</w:t>
      </w:r>
      <w:r>
        <w:t>.</w:t>
      </w:r>
    </w:p>
    <w:p w14:paraId="5872BD3B" w14:textId="77777777" w:rsidR="00E57EC9" w:rsidRDefault="00776CEA" w:rsidP="00E57EC9">
      <w:r w:rsidRPr="00034910">
        <w:t>Larmette ne résistait plus</w:t>
      </w:r>
      <w:r w:rsidR="00E57EC9">
        <w:t xml:space="preserve">. </w:t>
      </w:r>
      <w:r w:rsidRPr="00034910">
        <w:t>Il disait le vol du radium</w:t>
      </w:r>
      <w:r w:rsidR="00E57EC9">
        <w:t xml:space="preserve">, </w:t>
      </w:r>
      <w:r w:rsidRPr="00034910">
        <w:t>co</w:t>
      </w:r>
      <w:r w:rsidRPr="00034910">
        <w:t>m</w:t>
      </w:r>
      <w:r w:rsidRPr="00034910">
        <w:t>ment lui et ses associés avaient réussi à suppléer</w:t>
      </w:r>
      <w:r w:rsidR="00E57EC9">
        <w:t xml:space="preserve">, </w:t>
      </w:r>
      <w:r w:rsidRPr="00034910">
        <w:t>un à un</w:t>
      </w:r>
      <w:r w:rsidR="00E57EC9">
        <w:t xml:space="preserve">, </w:t>
      </w:r>
      <w:r w:rsidRPr="00034910">
        <w:t>les préparateurs des laboratoires mondiaux où l</w:t>
      </w:r>
      <w:r w:rsidR="00E57EC9">
        <w:t>’</w:t>
      </w:r>
      <w:r w:rsidRPr="00034910">
        <w:t>on étudiait le r</w:t>
      </w:r>
      <w:r w:rsidRPr="00034910">
        <w:t>a</w:t>
      </w:r>
      <w:r w:rsidRPr="00034910">
        <w:t>dium</w:t>
      </w:r>
      <w:r w:rsidR="00E57EC9">
        <w:t xml:space="preserve">. </w:t>
      </w:r>
      <w:r w:rsidRPr="00034910">
        <w:t>Il leur suffisait de remplacer un de ces braves gens</w:t>
      </w:r>
      <w:r w:rsidR="00E57EC9">
        <w:t xml:space="preserve">, </w:t>
      </w:r>
      <w:r w:rsidRPr="00034910">
        <w:t>pe</w:t>
      </w:r>
      <w:r w:rsidRPr="00034910">
        <w:t>n</w:t>
      </w:r>
      <w:r w:rsidRPr="00034910">
        <w:t>dant une heure</w:t>
      </w:r>
      <w:r w:rsidR="00E57EC9">
        <w:t xml:space="preserve"> (</w:t>
      </w:r>
      <w:r w:rsidRPr="00034910">
        <w:t>ceux-ci ayant besoin de pareil laps de liberté pour une affaire quelconque</w:t>
      </w:r>
      <w:r w:rsidR="00E57EC9">
        <w:t xml:space="preserve">), </w:t>
      </w:r>
      <w:r w:rsidRPr="00034910">
        <w:t>et le tour était joué</w:t>
      </w:r>
      <w:r w:rsidR="00E57EC9">
        <w:t>.</w:t>
      </w:r>
    </w:p>
    <w:p w14:paraId="544FB777" w14:textId="77777777" w:rsidR="00E57EC9" w:rsidRDefault="00776CEA" w:rsidP="00E57EC9">
      <w:r w:rsidRPr="00034910">
        <w:t>Les voleurs s</w:t>
      </w:r>
      <w:r w:rsidR="00E57EC9">
        <w:t>’</w:t>
      </w:r>
      <w:r w:rsidRPr="00034910">
        <w:t>emparaient du radium</w:t>
      </w:r>
      <w:r w:rsidR="00E57EC9">
        <w:t xml:space="preserve">, </w:t>
      </w:r>
      <w:r w:rsidRPr="00034910">
        <w:t>y substituaient un corps inerte</w:t>
      </w:r>
      <w:r w:rsidR="00E57EC9">
        <w:t xml:space="preserve">, </w:t>
      </w:r>
      <w:r w:rsidRPr="00034910">
        <w:t>auquel ils avaient donné l</w:t>
      </w:r>
      <w:r w:rsidR="00E57EC9">
        <w:t>’</w:t>
      </w:r>
      <w:r w:rsidRPr="00034910">
        <w:t>apparence du métal d</w:t>
      </w:r>
      <w:r w:rsidRPr="00034910">
        <w:t>é</w:t>
      </w:r>
      <w:r w:rsidRPr="00034910">
        <w:t>robé</w:t>
      </w:r>
      <w:r w:rsidR="00E57EC9">
        <w:t>.</w:t>
      </w:r>
    </w:p>
    <w:p w14:paraId="1A1CF7FD" w14:textId="77777777" w:rsidR="00E57EC9" w:rsidRDefault="00776CEA" w:rsidP="00E57EC9">
      <w:r w:rsidRPr="00034910">
        <w:t>Puis</w:t>
      </w:r>
      <w:r w:rsidR="00E57EC9">
        <w:t xml:space="preserve">, </w:t>
      </w:r>
      <w:r w:rsidRPr="00034910">
        <w:t>ils s</w:t>
      </w:r>
      <w:r w:rsidR="00E57EC9">
        <w:t>’</w:t>
      </w:r>
      <w:r w:rsidRPr="00034910">
        <w:t>en allaient tranquillement</w:t>
      </w:r>
      <w:r w:rsidR="00E57EC9">
        <w:t xml:space="preserve">. </w:t>
      </w:r>
      <w:r w:rsidRPr="00034910">
        <w:t>Des semaines se pa</w:t>
      </w:r>
      <w:r w:rsidRPr="00034910">
        <w:t>s</w:t>
      </w:r>
      <w:r w:rsidRPr="00034910">
        <w:t>saient avant que le vol fût découvert</w:t>
      </w:r>
      <w:r w:rsidR="00E57EC9">
        <w:t>.</w:t>
      </w:r>
    </w:p>
    <w:p w14:paraId="2CE29442" w14:textId="77777777" w:rsidR="00E57EC9" w:rsidRDefault="00776CEA" w:rsidP="00E57EC9">
      <w:r w:rsidRPr="00034910">
        <w:lastRenderedPageBreak/>
        <w:t>Les savants</w:t>
      </w:r>
      <w:r w:rsidR="00E57EC9">
        <w:t xml:space="preserve">, </w:t>
      </w:r>
      <w:r w:rsidRPr="00034910">
        <w:t>sans défiance</w:t>
      </w:r>
      <w:r w:rsidR="00E57EC9">
        <w:t xml:space="preserve">, </w:t>
      </w:r>
      <w:r w:rsidRPr="00034910">
        <w:t>maniaient religieusement les corpuscules ayant toutes les apparences du radium</w:t>
      </w:r>
      <w:r w:rsidR="00E57EC9">
        <w:t xml:space="preserve">. </w:t>
      </w:r>
      <w:r w:rsidRPr="00034910">
        <w:t>C</w:t>
      </w:r>
      <w:r w:rsidR="00E57EC9">
        <w:t>’</w:t>
      </w:r>
      <w:r w:rsidRPr="00034910">
        <w:t>était se</w:t>
      </w:r>
      <w:r w:rsidRPr="00034910">
        <w:t>u</w:t>
      </w:r>
      <w:r w:rsidRPr="00034910">
        <w:t>lement l</w:t>
      </w:r>
      <w:r w:rsidR="00E57EC9">
        <w:t>’</w:t>
      </w:r>
      <w:r w:rsidRPr="00034910">
        <w:t>insuccès réitéré de leurs expériences qui</w:t>
      </w:r>
      <w:r w:rsidR="00E57EC9">
        <w:t xml:space="preserve">, </w:t>
      </w:r>
      <w:r w:rsidRPr="00034910">
        <w:t>peu à peu</w:t>
      </w:r>
      <w:r w:rsidR="00E57EC9">
        <w:t xml:space="preserve">, </w:t>
      </w:r>
      <w:r w:rsidRPr="00034910">
        <w:t>éveillait le doute en leur esprit</w:t>
      </w:r>
      <w:r w:rsidR="00E57EC9">
        <w:t>.</w:t>
      </w:r>
    </w:p>
    <w:p w14:paraId="40FADF61" w14:textId="77777777" w:rsidR="00E57EC9" w:rsidRDefault="00776CEA" w:rsidP="00E57EC9">
      <w:r w:rsidRPr="00034910">
        <w:t>Une analyse enfin leur démontrait la nature exacte de ce corps substitué au radium</w:t>
      </w:r>
      <w:r w:rsidR="00E57EC9">
        <w:t>.</w:t>
      </w:r>
    </w:p>
    <w:p w14:paraId="1EC17C6D" w14:textId="77777777" w:rsidR="00E57EC9" w:rsidRDefault="00776CEA" w:rsidP="00E57EC9">
      <w:r w:rsidRPr="00034910">
        <w:t>Et personne ne songeait à l</w:t>
      </w:r>
      <w:r w:rsidR="00E57EC9">
        <w:t>’</w:t>
      </w:r>
      <w:r w:rsidRPr="00034910">
        <w:t>inconnu</w:t>
      </w:r>
      <w:r w:rsidR="00E57EC9">
        <w:t xml:space="preserve">, </w:t>
      </w:r>
      <w:r w:rsidRPr="00034910">
        <w:t>qui</w:t>
      </w:r>
      <w:r w:rsidR="00E57EC9">
        <w:t xml:space="preserve">, </w:t>
      </w:r>
      <w:r w:rsidRPr="00034910">
        <w:t>un mois ou deux auparavant</w:t>
      </w:r>
      <w:r w:rsidR="00E57EC9">
        <w:t xml:space="preserve">, </w:t>
      </w:r>
      <w:r w:rsidRPr="00034910">
        <w:t>avait remplacé quelques courts instants le prépar</w:t>
      </w:r>
      <w:r w:rsidRPr="00034910">
        <w:t>a</w:t>
      </w:r>
      <w:r w:rsidRPr="00034910">
        <w:t>teur du laboratoire</w:t>
      </w:r>
      <w:r w:rsidR="00E57EC9">
        <w:t>.</w:t>
      </w:r>
    </w:p>
    <w:p w14:paraId="49312B80" w14:textId="77777777" w:rsidR="00E57EC9" w:rsidRDefault="00776CEA" w:rsidP="00E57EC9">
      <w:r w:rsidRPr="00034910">
        <w:t>Ainsi Larmette et ses complices</w:t>
      </w:r>
      <w:r w:rsidR="00E57EC9">
        <w:t xml:space="preserve">, </w:t>
      </w:r>
      <w:r w:rsidRPr="00034910">
        <w:t>en tout huit personnes</w:t>
      </w:r>
      <w:r w:rsidR="00E57EC9">
        <w:t xml:space="preserve">, </w:t>
      </w:r>
      <w:r w:rsidRPr="00034910">
        <w:t>avaient pu faire main basse sur le stock mondial de radium</w:t>
      </w:r>
      <w:r w:rsidR="00E57EC9">
        <w:t xml:space="preserve">. </w:t>
      </w:r>
      <w:r w:rsidRPr="00034910">
        <w:t>Les laboratoires</w:t>
      </w:r>
      <w:r w:rsidR="00E57EC9">
        <w:t xml:space="preserve">, </w:t>
      </w:r>
      <w:r w:rsidRPr="00034910">
        <w:t>à quelques jours près</w:t>
      </w:r>
      <w:r w:rsidR="00E57EC9">
        <w:t xml:space="preserve">, </w:t>
      </w:r>
      <w:r w:rsidRPr="00034910">
        <w:t>s</w:t>
      </w:r>
      <w:r w:rsidR="00E57EC9">
        <w:t>’</w:t>
      </w:r>
      <w:r w:rsidRPr="00034910">
        <w:t>étaient aperçu du vol au même instant</w:t>
      </w:r>
      <w:r w:rsidR="00E57EC9">
        <w:t xml:space="preserve">. </w:t>
      </w:r>
      <w:r w:rsidRPr="00034910">
        <w:t>Et l</w:t>
      </w:r>
      <w:r w:rsidR="00E57EC9">
        <w:t>’</w:t>
      </w:r>
      <w:r w:rsidRPr="00034910">
        <w:t>on avait conclu à la simultanéité du cambri</w:t>
      </w:r>
      <w:r w:rsidRPr="00034910">
        <w:t>o</w:t>
      </w:r>
      <w:r w:rsidRPr="00034910">
        <w:t>lage</w:t>
      </w:r>
      <w:r w:rsidR="00E57EC9">
        <w:t xml:space="preserve">, </w:t>
      </w:r>
      <w:r w:rsidRPr="00034910">
        <w:t>ce qui avait encore épaissi les ténèbres environnant l</w:t>
      </w:r>
      <w:r w:rsidR="00E57EC9">
        <w:t>’</w:t>
      </w:r>
      <w:r w:rsidRPr="00034910">
        <w:t>audacieuse opération</w:t>
      </w:r>
      <w:r w:rsidR="00E57EC9">
        <w:t>.</w:t>
      </w:r>
    </w:p>
    <w:p w14:paraId="124BEF00" w14:textId="77777777" w:rsidR="00E57EC9" w:rsidRDefault="00776CEA" w:rsidP="00E57EC9">
      <w:r w:rsidRPr="00034910">
        <w:t>Alors Dick et Jean poussèrent un soupir de satisfaction</w:t>
      </w:r>
      <w:r w:rsidR="00E57EC9">
        <w:t>.</w:t>
      </w:r>
    </w:p>
    <w:p w14:paraId="13259C8B" w14:textId="77777777" w:rsidR="00E57EC9" w:rsidRDefault="00776CEA" w:rsidP="00E57EC9">
      <w:r w:rsidRPr="00034910">
        <w:t>Leurs amis se trouvaient définitivement libérés de la mon</w:t>
      </w:r>
      <w:r w:rsidRPr="00034910">
        <w:t>s</w:t>
      </w:r>
      <w:r w:rsidRPr="00034910">
        <w:t>trueuse accusation</w:t>
      </w:r>
      <w:r w:rsidR="00E57EC9">
        <w:t>.</w:t>
      </w:r>
    </w:p>
    <w:p w14:paraId="2082701D" w14:textId="77777777" w:rsidR="00E57EC9" w:rsidRDefault="00776CEA" w:rsidP="00E57EC9">
      <w:r w:rsidRPr="00034910">
        <w:t>Et comme</w:t>
      </w:r>
      <w:r w:rsidR="00E57EC9">
        <w:t xml:space="preserve">, </w:t>
      </w:r>
      <w:r w:rsidRPr="00034910">
        <w:t>encadrés par les agents de police</w:t>
      </w:r>
      <w:r w:rsidR="00E57EC9">
        <w:t xml:space="preserve">, </w:t>
      </w:r>
      <w:r w:rsidRPr="00034910">
        <w:t>Larmette et Muller allaient être entraînés vers les prisons où ils expieraient</w:t>
      </w:r>
      <w:r w:rsidR="00E57EC9">
        <w:t xml:space="preserve">, </w:t>
      </w:r>
      <w:r w:rsidRPr="00034910">
        <w:t>la sonnerie de la porte de la rue retentit</w:t>
      </w:r>
      <w:r w:rsidR="00E57EC9">
        <w:t>.</w:t>
      </w:r>
    </w:p>
    <w:p w14:paraId="5FA9DC83" w14:textId="77777777" w:rsidR="00E57EC9" w:rsidRDefault="00776CEA" w:rsidP="00E57EC9">
      <w:r w:rsidRPr="00034910">
        <w:t>Un des policiers ouvrit</w:t>
      </w:r>
      <w:r w:rsidR="00E57EC9">
        <w:t xml:space="preserve">. </w:t>
      </w:r>
      <w:r w:rsidRPr="00034910">
        <w:t>Des cris stupéfaits retentirent</w:t>
      </w:r>
      <w:r w:rsidR="00E57EC9">
        <w:t xml:space="preserve">. </w:t>
      </w:r>
      <w:r w:rsidRPr="00034910">
        <w:t>Quatre personnes s</w:t>
      </w:r>
      <w:r w:rsidR="00E57EC9">
        <w:t>’</w:t>
      </w:r>
      <w:r w:rsidRPr="00034910">
        <w:t>étaient précipitées en avant avec une imp</w:t>
      </w:r>
      <w:r w:rsidRPr="00034910">
        <w:t>é</w:t>
      </w:r>
      <w:r w:rsidRPr="00034910">
        <w:t>tuosité d</w:t>
      </w:r>
      <w:r w:rsidR="00E57EC9">
        <w:t>’</w:t>
      </w:r>
      <w:r w:rsidRPr="00034910">
        <w:t>ouragan</w:t>
      </w:r>
      <w:r w:rsidR="00E57EC9">
        <w:t>.</w:t>
      </w:r>
    </w:p>
    <w:p w14:paraId="7359D193" w14:textId="77777777" w:rsidR="00E57EC9" w:rsidRDefault="00776CEA" w:rsidP="00E57EC9">
      <w:r w:rsidRPr="00034910">
        <w:t>Et le détective amateur</w:t>
      </w:r>
      <w:r w:rsidR="00E57EC9">
        <w:t xml:space="preserve">, </w:t>
      </w:r>
      <w:r w:rsidRPr="00034910">
        <w:t xml:space="preserve">Jean </w:t>
      </w:r>
      <w:proofErr w:type="spellStart"/>
      <w:r w:rsidRPr="00034910">
        <w:t>Brot</w:t>
      </w:r>
      <w:proofErr w:type="spellEnd"/>
      <w:r w:rsidR="00E57EC9">
        <w:t xml:space="preserve">, </w:t>
      </w:r>
      <w:r w:rsidRPr="00034910">
        <w:t>s</w:t>
      </w:r>
      <w:r w:rsidR="00E57EC9">
        <w:t>’</w:t>
      </w:r>
      <w:r w:rsidRPr="00034910">
        <w:t>écrièrent</w:t>
      </w:r>
      <w:r w:rsidR="00E57EC9">
        <w:t> :</w:t>
      </w:r>
    </w:p>
    <w:p w14:paraId="771ECE0E" w14:textId="0923971E" w:rsidR="00E57EC9" w:rsidRDefault="00E57EC9" w:rsidP="00E57EC9">
      <w:r>
        <w:t>— M</w:t>
      </w:r>
      <w:r w:rsidRPr="00E57EC9">
        <w:rPr>
          <w:vertAlign w:val="superscript"/>
        </w:rPr>
        <w:t>lle</w:t>
      </w:r>
      <w:r>
        <w:t> </w:t>
      </w:r>
      <w:proofErr w:type="spellStart"/>
      <w:r w:rsidR="00776CEA" w:rsidRPr="00034910">
        <w:t>Fleuriane</w:t>
      </w:r>
      <w:proofErr w:type="spellEnd"/>
      <w:r>
        <w:t> ! M</w:t>
      </w:r>
      <w:r w:rsidRPr="00E57EC9">
        <w:rPr>
          <w:vertAlign w:val="superscript"/>
        </w:rPr>
        <w:t>lle</w:t>
      </w:r>
      <w:r>
        <w:t> </w:t>
      </w:r>
      <w:proofErr w:type="spellStart"/>
      <w:r w:rsidR="00776CEA" w:rsidRPr="00034910">
        <w:t>Nège</w:t>
      </w:r>
      <w:proofErr w:type="spellEnd"/>
      <w:r w:rsidR="00776CEA" w:rsidRPr="00034910">
        <w:t xml:space="preserve"> </w:t>
      </w:r>
      <w:proofErr w:type="spellStart"/>
      <w:r w:rsidR="00776CEA" w:rsidRPr="00034910">
        <w:t>Aïarouseff</w:t>
      </w:r>
      <w:proofErr w:type="spellEnd"/>
      <w:r>
        <w:t> !… M. </w:t>
      </w:r>
      <w:r w:rsidR="00776CEA" w:rsidRPr="00034910">
        <w:t>Defrance</w:t>
      </w:r>
      <w:r>
        <w:t> !</w:t>
      </w:r>
    </w:p>
    <w:p w14:paraId="2516D5A1" w14:textId="1DCFBF8F" w:rsidR="00E57EC9" w:rsidRDefault="00776CEA" w:rsidP="00E57EC9">
      <w:r w:rsidRPr="00034910">
        <w:lastRenderedPageBreak/>
        <w:t>Oui</w:t>
      </w:r>
      <w:r w:rsidR="00E57EC9">
        <w:t xml:space="preserve">, </w:t>
      </w:r>
      <w:r w:rsidRPr="00034910">
        <w:t>la fille du vice-gouverneur de Moscou était là</w:t>
      </w:r>
      <w:r w:rsidR="00E57EC9">
        <w:t xml:space="preserve">, </w:t>
      </w:r>
      <w:r w:rsidRPr="00034910">
        <w:t xml:space="preserve">tenant </w:t>
      </w:r>
      <w:proofErr w:type="spellStart"/>
      <w:r w:rsidRPr="00034910">
        <w:t>Fleuriane</w:t>
      </w:r>
      <w:proofErr w:type="spellEnd"/>
      <w:r w:rsidRPr="00034910">
        <w:t xml:space="preserve"> et </w:t>
      </w:r>
      <w:r w:rsidR="00E57EC9">
        <w:t>M. </w:t>
      </w:r>
      <w:r w:rsidRPr="00034910">
        <w:t>Defrance par la main</w:t>
      </w:r>
      <w:r w:rsidR="00E57EC9">
        <w:t>.</w:t>
      </w:r>
    </w:p>
    <w:p w14:paraId="55D3253A" w14:textId="77777777" w:rsidR="00E57EC9" w:rsidRDefault="00776CEA" w:rsidP="00E57EC9">
      <w:r w:rsidRPr="00034910">
        <w:t>En arrière</w:t>
      </w:r>
      <w:r w:rsidR="00E57EC9">
        <w:t xml:space="preserve">, </w:t>
      </w:r>
      <w:r w:rsidRPr="00034910">
        <w:t>suivait un homme de haute taille</w:t>
      </w:r>
      <w:r w:rsidR="00E57EC9">
        <w:t xml:space="preserve">, </w:t>
      </w:r>
      <w:r w:rsidRPr="00034910">
        <w:t>portant l</w:t>
      </w:r>
      <w:r w:rsidR="00E57EC9">
        <w:t>’</w:t>
      </w:r>
      <w:r w:rsidRPr="00034910">
        <w:t>uniforme des cosaques de la Moskova</w:t>
      </w:r>
      <w:r w:rsidR="00E57EC9">
        <w:t>.</w:t>
      </w:r>
    </w:p>
    <w:p w14:paraId="05F0DBCD" w14:textId="77777777" w:rsidR="00E57EC9" w:rsidRDefault="00E57EC9" w:rsidP="00E57EC9">
      <w:r>
        <w:t>— </w:t>
      </w:r>
      <w:r w:rsidR="00776CEA" w:rsidRPr="00034910">
        <w:t>Ne soyez pas surpris</w:t>
      </w:r>
      <w:r>
        <w:t xml:space="preserve">, </w:t>
      </w:r>
      <w:r w:rsidR="00776CEA" w:rsidRPr="00034910">
        <w:t xml:space="preserve">expliqua rondement la gentille </w:t>
      </w:r>
      <w:proofErr w:type="spellStart"/>
      <w:r w:rsidR="00776CEA" w:rsidRPr="00034910">
        <w:t>Nège</w:t>
      </w:r>
      <w:proofErr w:type="spellEnd"/>
      <w:r>
        <w:t xml:space="preserve">. </w:t>
      </w:r>
      <w:r w:rsidR="00776CEA" w:rsidRPr="00034910">
        <w:t>En arrivant à Paris</w:t>
      </w:r>
      <w:r>
        <w:t xml:space="preserve">, </w:t>
      </w:r>
      <w:r w:rsidR="00776CEA" w:rsidRPr="00034910">
        <w:t>vous m</w:t>
      </w:r>
      <w:r>
        <w:t>’</w:t>
      </w:r>
      <w:r w:rsidR="00776CEA" w:rsidRPr="00034910">
        <w:t>avez télégraphié que vous connaissiez le gîte du radium</w:t>
      </w:r>
      <w:r>
        <w:t xml:space="preserve">, </w:t>
      </w:r>
      <w:r w:rsidR="00776CEA" w:rsidRPr="00034910">
        <w:t>celui qui l</w:t>
      </w:r>
      <w:r>
        <w:t>’</w:t>
      </w:r>
      <w:r w:rsidR="00776CEA" w:rsidRPr="00034910">
        <w:t>avait emporté</w:t>
      </w:r>
      <w:r>
        <w:t xml:space="preserve">, </w:t>
      </w:r>
      <w:r w:rsidR="00776CEA" w:rsidRPr="00034910">
        <w:t>etc</w:t>
      </w:r>
      <w:r>
        <w:t xml:space="preserve">., </w:t>
      </w:r>
      <w:r w:rsidR="00776CEA" w:rsidRPr="00034910">
        <w:t>etc</w:t>
      </w:r>
      <w:r>
        <w:t xml:space="preserve">. </w:t>
      </w:r>
      <w:r w:rsidR="00776CEA" w:rsidRPr="00034910">
        <w:t>Alors</w:t>
      </w:r>
      <w:r>
        <w:t xml:space="preserve">, </w:t>
      </w:r>
      <w:r w:rsidR="00776CEA" w:rsidRPr="00034910">
        <w:t>comme j</w:t>
      </w:r>
      <w:r>
        <w:t>’</w:t>
      </w:r>
      <w:r w:rsidR="00776CEA" w:rsidRPr="00034910">
        <w:t>étais sûre de l</w:t>
      </w:r>
      <w:r>
        <w:t>’</w:t>
      </w:r>
      <w:r w:rsidR="00776CEA" w:rsidRPr="00034910">
        <w:t xml:space="preserve">innocence de cette charmante </w:t>
      </w:r>
      <w:proofErr w:type="spellStart"/>
      <w:r w:rsidR="00776CEA" w:rsidRPr="00034910">
        <w:t>Fleuriane</w:t>
      </w:r>
      <w:proofErr w:type="spellEnd"/>
      <w:r>
        <w:t xml:space="preserve">, </w:t>
      </w:r>
      <w:r w:rsidR="00776CEA" w:rsidRPr="00034910">
        <w:t>j</w:t>
      </w:r>
      <w:r>
        <w:t>’</w:t>
      </w:r>
      <w:r w:rsidR="00776CEA" w:rsidRPr="00034910">
        <w:t>ai fait partager mon opinion à mon père</w:t>
      </w:r>
      <w:r>
        <w:t xml:space="preserve">, </w:t>
      </w:r>
      <w:r w:rsidR="00776CEA" w:rsidRPr="00034910">
        <w:t>puis</w:t>
      </w:r>
      <w:r>
        <w:t xml:space="preserve">, </w:t>
      </w:r>
      <w:r w:rsidR="00776CEA" w:rsidRPr="00034910">
        <w:t>aux magistrats et</w:t>
      </w:r>
      <w:r>
        <w:t xml:space="preserve">… </w:t>
      </w:r>
      <w:r w:rsidR="00776CEA" w:rsidRPr="00034910">
        <w:t>j</w:t>
      </w:r>
      <w:r>
        <w:t>’</w:t>
      </w:r>
      <w:r w:rsidR="00776CEA" w:rsidRPr="00034910">
        <w:t>ai obtenu leur mise en liberté</w:t>
      </w:r>
      <w:r>
        <w:t xml:space="preserve">, </w:t>
      </w:r>
      <w:r w:rsidR="00776CEA" w:rsidRPr="00034910">
        <w:t xml:space="preserve">sous réserve que le capitaine </w:t>
      </w:r>
      <w:proofErr w:type="spellStart"/>
      <w:r w:rsidR="00776CEA" w:rsidRPr="00034910">
        <w:t>Rassanpof</w:t>
      </w:r>
      <w:proofErr w:type="spellEnd"/>
      <w:r>
        <w:t xml:space="preserve">, </w:t>
      </w:r>
      <w:r w:rsidR="00776CEA" w:rsidRPr="00034910">
        <w:t>ici présent</w:t>
      </w:r>
      <w:r>
        <w:t xml:space="preserve">, – </w:t>
      </w:r>
      <w:r w:rsidR="00776CEA" w:rsidRPr="00034910">
        <w:t>elle désigna l</w:t>
      </w:r>
      <w:r>
        <w:t>’</w:t>
      </w:r>
      <w:r w:rsidR="00776CEA" w:rsidRPr="00034910">
        <w:t>officier cos</w:t>
      </w:r>
      <w:r w:rsidR="00776CEA" w:rsidRPr="00034910">
        <w:t>a</w:t>
      </w:r>
      <w:r w:rsidR="00776CEA" w:rsidRPr="00034910">
        <w:t>que</w:t>
      </w:r>
      <w:r>
        <w:t xml:space="preserve"> – </w:t>
      </w:r>
      <w:r w:rsidR="00776CEA" w:rsidRPr="00034910">
        <w:t>les accompagnerait et pourrait certifier l</w:t>
      </w:r>
      <w:r>
        <w:t>’</w:t>
      </w:r>
      <w:r w:rsidR="00776CEA" w:rsidRPr="00034910">
        <w:t>exactitude de tous mes dires</w:t>
      </w:r>
      <w:r>
        <w:t>.</w:t>
      </w:r>
    </w:p>
    <w:p w14:paraId="4D33C77B" w14:textId="77777777" w:rsidR="00E57EC9" w:rsidRDefault="00776CEA" w:rsidP="00E57EC9">
      <w:r w:rsidRPr="00034910">
        <w:t>Et gracieusement</w:t>
      </w:r>
      <w:r w:rsidR="00E57EC9">
        <w:t xml:space="preserve">, </w:t>
      </w:r>
      <w:r w:rsidRPr="00034910">
        <w:t>la gentille Russe ajouta</w:t>
      </w:r>
      <w:r w:rsidR="00E57EC9">
        <w:t> :</w:t>
      </w:r>
    </w:p>
    <w:p w14:paraId="6E4CA47B" w14:textId="77777777" w:rsidR="00E57EC9" w:rsidRDefault="00E57EC9" w:rsidP="00E57EC9">
      <w:r>
        <w:t>— </w:t>
      </w:r>
      <w:r w:rsidR="00776CEA" w:rsidRPr="00034910">
        <w:t>J</w:t>
      </w:r>
      <w:r>
        <w:t>’</w:t>
      </w:r>
      <w:r w:rsidR="00776CEA" w:rsidRPr="00034910">
        <w:t>ai pensé que je vous procurerais ainsi une surprise agréable</w:t>
      </w:r>
      <w:r>
        <w:t xml:space="preserve">, </w:t>
      </w:r>
      <w:r w:rsidR="00776CEA" w:rsidRPr="00034910">
        <w:t>et je les ai suivis</w:t>
      </w:r>
      <w:r>
        <w:t xml:space="preserve">. </w:t>
      </w:r>
      <w:r w:rsidR="00776CEA" w:rsidRPr="00034910">
        <w:t xml:space="preserve">Ma cousine </w:t>
      </w:r>
      <w:proofErr w:type="spellStart"/>
      <w:r w:rsidR="00776CEA" w:rsidRPr="00034910">
        <w:t>Orramea</w:t>
      </w:r>
      <w:proofErr w:type="spellEnd"/>
      <w:r w:rsidR="00776CEA" w:rsidRPr="00034910">
        <w:t xml:space="preserve"> habite Paris</w:t>
      </w:r>
      <w:r>
        <w:t xml:space="preserve">, </w:t>
      </w:r>
      <w:r w:rsidR="00776CEA" w:rsidRPr="00034910">
        <w:t>cela me fera des vacances et peut-être</w:t>
      </w:r>
      <w:r>
        <w:t>…</w:t>
      </w:r>
    </w:p>
    <w:p w14:paraId="2B6DCD5E" w14:textId="77777777" w:rsidR="00E57EC9" w:rsidRDefault="00776CEA" w:rsidP="00E57EC9">
      <w:r w:rsidRPr="00034910">
        <w:t>Elle cligna des paupières d</w:t>
      </w:r>
      <w:r w:rsidR="00E57EC9">
        <w:t>’</w:t>
      </w:r>
      <w:r w:rsidRPr="00034910">
        <w:t>un air mutin</w:t>
      </w:r>
      <w:r w:rsidR="00E57EC9">
        <w:t> :</w:t>
      </w:r>
    </w:p>
    <w:p w14:paraId="0EE7F063" w14:textId="77777777" w:rsidR="00E57EC9" w:rsidRDefault="00E57EC9" w:rsidP="00E57EC9">
      <w:r>
        <w:t>— </w:t>
      </w:r>
      <w:r w:rsidR="00776CEA" w:rsidRPr="00034910">
        <w:t>Peut-être bien que cela me vaudra une invitation à un mariage</w:t>
      </w:r>
      <w:r>
        <w:t xml:space="preserve">. </w:t>
      </w:r>
      <w:proofErr w:type="spellStart"/>
      <w:r w:rsidR="00776CEA" w:rsidRPr="00034910">
        <w:t>Fleuriane</w:t>
      </w:r>
      <w:proofErr w:type="spellEnd"/>
      <w:r w:rsidR="00776CEA" w:rsidRPr="00034910">
        <w:t xml:space="preserve"> rougissante regarda Dick</w:t>
      </w:r>
      <w:r>
        <w:t xml:space="preserve">. </w:t>
      </w:r>
      <w:r w:rsidR="00776CEA" w:rsidRPr="00034910">
        <w:t>Celui-ci lui ouvrit ses bras</w:t>
      </w:r>
      <w:r>
        <w:t xml:space="preserve">. </w:t>
      </w:r>
      <w:r w:rsidR="00776CEA" w:rsidRPr="00034910">
        <w:t>Elle s</w:t>
      </w:r>
      <w:r>
        <w:t>’</w:t>
      </w:r>
      <w:r w:rsidR="00776CEA" w:rsidRPr="00034910">
        <w:t>y jeta avec un cri éperdu</w:t>
      </w:r>
      <w:r>
        <w:t>.</w:t>
      </w:r>
    </w:p>
    <w:p w14:paraId="0E54EC79" w14:textId="77777777" w:rsidR="00E57EC9" w:rsidRDefault="00E57EC9" w:rsidP="00E57EC9">
      <w:r>
        <w:t>— </w:t>
      </w:r>
      <w:r w:rsidR="00776CEA" w:rsidRPr="00034910">
        <w:t>Ah</w:t>
      </w:r>
      <w:r>
        <w:t xml:space="preserve"> ! </w:t>
      </w:r>
      <w:r w:rsidR="00776CEA" w:rsidRPr="00034910">
        <w:t>sauvée</w:t>
      </w:r>
      <w:r>
        <w:t xml:space="preserve">, </w:t>
      </w:r>
      <w:r w:rsidR="00776CEA" w:rsidRPr="00034910">
        <w:t>sauvée par vous</w:t>
      </w:r>
      <w:r>
        <w:t> !</w:t>
      </w:r>
    </w:p>
    <w:p w14:paraId="0E3FF35D" w14:textId="51833004" w:rsidR="00E57EC9" w:rsidRDefault="00776CEA" w:rsidP="00E57EC9">
      <w:r w:rsidRPr="00034910">
        <w:t xml:space="preserve">Et </w:t>
      </w:r>
      <w:r w:rsidR="00E57EC9">
        <w:t>M. </w:t>
      </w:r>
      <w:r w:rsidRPr="00034910">
        <w:t>Defrance les considérait d</w:t>
      </w:r>
      <w:r w:rsidR="00E57EC9">
        <w:t>’</w:t>
      </w:r>
      <w:r w:rsidRPr="00034910">
        <w:t>un œil attendri en murm</w:t>
      </w:r>
      <w:r w:rsidRPr="00034910">
        <w:t>u</w:t>
      </w:r>
      <w:r w:rsidRPr="00034910">
        <w:t>rant</w:t>
      </w:r>
      <w:r w:rsidR="00E57EC9">
        <w:t> :</w:t>
      </w:r>
    </w:p>
    <w:p w14:paraId="1CF74DFA" w14:textId="77777777" w:rsidR="00E57EC9" w:rsidRDefault="00E57EC9" w:rsidP="00E57EC9">
      <w:r>
        <w:t>— </w:t>
      </w:r>
      <w:r w:rsidR="00776CEA" w:rsidRPr="00034910">
        <w:t>Mes enfants</w:t>
      </w:r>
      <w:r>
        <w:t xml:space="preserve"> ! </w:t>
      </w:r>
      <w:r w:rsidR="00776CEA" w:rsidRPr="00034910">
        <w:t>mes chers enfants</w:t>
      </w:r>
      <w:r>
        <w:t> !</w:t>
      </w:r>
    </w:p>
    <w:p w14:paraId="2608D199" w14:textId="3A7BB5E6" w:rsidR="00E57EC9" w:rsidRDefault="00C26B7D" w:rsidP="000D5DEC">
      <w:pPr>
        <w:pStyle w:val="Etoile"/>
      </w:pPr>
      <w:r w:rsidRPr="00E57EC9">
        <w:t>*</w:t>
      </w:r>
      <w:r w:rsidR="000D5DEC">
        <w:t xml:space="preserve"> </w:t>
      </w:r>
      <w:r w:rsidRPr="00E57EC9">
        <w:t>* *</w:t>
      </w:r>
    </w:p>
    <w:p w14:paraId="3769000D" w14:textId="77777777" w:rsidR="00E57EC9" w:rsidRDefault="00776CEA" w:rsidP="00E57EC9">
      <w:r w:rsidRPr="00034910">
        <w:lastRenderedPageBreak/>
        <w:t xml:space="preserve">Dick </w:t>
      </w:r>
      <w:proofErr w:type="spellStart"/>
      <w:r w:rsidRPr="00034910">
        <w:t>Fann</w:t>
      </w:r>
      <w:proofErr w:type="spellEnd"/>
      <w:r w:rsidRPr="00034910">
        <w:t xml:space="preserve"> avait bien réellement </w:t>
      </w:r>
      <w:r w:rsidR="00E57EC9">
        <w:t>« </w:t>
      </w:r>
      <w:r w:rsidRPr="00034910">
        <w:t>conquis</w:t>
      </w:r>
      <w:r w:rsidR="00E57EC9">
        <w:t> »</w:t>
      </w:r>
      <w:r w:rsidRPr="00034910">
        <w:t xml:space="preserve"> sa fiancée</w:t>
      </w:r>
      <w:r w:rsidR="00E57EC9">
        <w:t xml:space="preserve">. </w:t>
      </w:r>
      <w:r w:rsidRPr="00034910">
        <w:t>Aussi</w:t>
      </w:r>
      <w:r w:rsidR="00E57EC9">
        <w:t xml:space="preserve">, </w:t>
      </w:r>
      <w:r w:rsidRPr="00034910">
        <w:t>peu de semaines après</w:t>
      </w:r>
      <w:r w:rsidR="00E57EC9">
        <w:t xml:space="preserve">, </w:t>
      </w:r>
      <w:r w:rsidRPr="00034910">
        <w:t>juste récompense de son d</w:t>
      </w:r>
      <w:r w:rsidRPr="00034910">
        <w:t>é</w:t>
      </w:r>
      <w:r w:rsidRPr="00034910">
        <w:t>vouement</w:t>
      </w:r>
      <w:r w:rsidR="00E57EC9">
        <w:t xml:space="preserve">, </w:t>
      </w:r>
      <w:r w:rsidRPr="00034910">
        <w:t xml:space="preserve">il épousait la chère </w:t>
      </w:r>
      <w:proofErr w:type="spellStart"/>
      <w:r w:rsidRPr="00034910">
        <w:t>Fleuriane</w:t>
      </w:r>
      <w:proofErr w:type="spellEnd"/>
      <w:r w:rsidR="00E57EC9">
        <w:t xml:space="preserve">, </w:t>
      </w:r>
      <w:r w:rsidRPr="00034910">
        <w:t>en l</w:t>
      </w:r>
      <w:r w:rsidR="00E57EC9">
        <w:t>’</w:t>
      </w:r>
      <w:r w:rsidRPr="00034910">
        <w:t>aristocratique église de Saint-François de Sales</w:t>
      </w:r>
      <w:r w:rsidR="00E57EC9">
        <w:t>.</w:t>
      </w:r>
    </w:p>
    <w:p w14:paraId="29AB716F" w14:textId="77777777" w:rsidR="00E57EC9" w:rsidRDefault="00776CEA" w:rsidP="00E57EC9">
      <w:r w:rsidRPr="00034910">
        <w:t>Et dans la nef</w:t>
      </w:r>
      <w:r w:rsidR="00E57EC9">
        <w:t xml:space="preserve">, </w:t>
      </w:r>
      <w:r w:rsidRPr="00034910">
        <w:t>où retentissait l</w:t>
      </w:r>
      <w:r w:rsidR="00E57EC9">
        <w:t>’</w:t>
      </w:r>
      <w:r w:rsidRPr="00034910">
        <w:t>allégresse des chants cél</w:t>
      </w:r>
      <w:r w:rsidRPr="00034910">
        <w:t>é</w:t>
      </w:r>
      <w:r w:rsidRPr="00034910">
        <w:t>brant l</w:t>
      </w:r>
      <w:r w:rsidR="00E57EC9">
        <w:t>’</w:t>
      </w:r>
      <w:r w:rsidRPr="00034910">
        <w:t>hyménée</w:t>
      </w:r>
      <w:r w:rsidR="00E57EC9">
        <w:t xml:space="preserve">, </w:t>
      </w:r>
      <w:r w:rsidRPr="00034910">
        <w:t>on remarqua une fillette vêtue à la russe</w:t>
      </w:r>
      <w:r w:rsidR="00E57EC9">
        <w:t xml:space="preserve">, </w:t>
      </w:r>
      <w:r w:rsidRPr="00034910">
        <w:t xml:space="preserve">le </w:t>
      </w:r>
      <w:proofErr w:type="spellStart"/>
      <w:r w:rsidRPr="00034910">
        <w:t>kakochnik</w:t>
      </w:r>
      <w:proofErr w:type="spellEnd"/>
      <w:r w:rsidRPr="00034910">
        <w:t xml:space="preserve"> de fête couronnant sa chevelure d</w:t>
      </w:r>
      <w:r w:rsidR="00E57EC9">
        <w:t>’</w:t>
      </w:r>
      <w:r w:rsidRPr="00034910">
        <w:t>or pâle</w:t>
      </w:r>
      <w:r w:rsidR="00E57EC9">
        <w:t xml:space="preserve">, </w:t>
      </w:r>
      <w:r w:rsidRPr="00034910">
        <w:t>laquelle priait avec ferveur</w:t>
      </w:r>
      <w:r w:rsidR="00E57EC9">
        <w:t>.</w:t>
      </w:r>
    </w:p>
    <w:p w14:paraId="69D8D45D" w14:textId="77777777" w:rsidR="00E57EC9" w:rsidRDefault="00776CEA" w:rsidP="00E57EC9">
      <w:proofErr w:type="spellStart"/>
      <w:r w:rsidRPr="00034910">
        <w:t>Nadèje</w:t>
      </w:r>
      <w:proofErr w:type="spellEnd"/>
      <w:r w:rsidR="00E57EC9">
        <w:t xml:space="preserve">, </w:t>
      </w:r>
      <w:r w:rsidRPr="00034910">
        <w:t>la petite slave orthodoxe</w:t>
      </w:r>
      <w:r w:rsidR="00E57EC9">
        <w:t xml:space="preserve">, </w:t>
      </w:r>
      <w:r w:rsidRPr="00034910">
        <w:t>ne s</w:t>
      </w:r>
      <w:r w:rsidR="00E57EC9">
        <w:t>’</w:t>
      </w:r>
      <w:r w:rsidRPr="00034910">
        <w:t>inquiétait pas de s</w:t>
      </w:r>
      <w:r w:rsidRPr="00034910">
        <w:t>a</w:t>
      </w:r>
      <w:r w:rsidRPr="00034910">
        <w:t>voir si le temple était consacré à l</w:t>
      </w:r>
      <w:r w:rsidR="00E57EC9">
        <w:t>’</w:t>
      </w:r>
      <w:r w:rsidRPr="00034910">
        <w:t>Église grecque ou à l</w:t>
      </w:r>
      <w:r w:rsidR="00E57EC9">
        <w:t>’</w:t>
      </w:r>
      <w:r w:rsidRPr="00034910">
        <w:t>Église romaine</w:t>
      </w:r>
      <w:r w:rsidR="00E57EC9">
        <w:t xml:space="preserve">. </w:t>
      </w:r>
      <w:r w:rsidRPr="00034910">
        <w:t>La reconnaissance vraie est partout à l</w:t>
      </w:r>
      <w:r w:rsidR="00E57EC9">
        <w:t>’</w:t>
      </w:r>
      <w:r w:rsidRPr="00034910">
        <w:t>aise pour s</w:t>
      </w:r>
      <w:r w:rsidR="00E57EC9">
        <w:t>’</w:t>
      </w:r>
      <w:r w:rsidRPr="00034910">
        <w:t>exprimer</w:t>
      </w:r>
      <w:r w:rsidR="00E57EC9">
        <w:t xml:space="preserve">. </w:t>
      </w:r>
      <w:r w:rsidRPr="00034910">
        <w:t>L</w:t>
      </w:r>
      <w:r w:rsidR="00E57EC9">
        <w:t>’</w:t>
      </w:r>
      <w:r w:rsidRPr="00034910">
        <w:t>enfant appelait le bonheur sur la tête de ceux qui l</w:t>
      </w:r>
      <w:r w:rsidR="00E57EC9">
        <w:t>’</w:t>
      </w:r>
      <w:r w:rsidRPr="00034910">
        <w:t>avaient délivrée de la misère et du crime</w:t>
      </w:r>
      <w:r w:rsidR="00E57EC9">
        <w:t>.</w:t>
      </w:r>
    </w:p>
    <w:p w14:paraId="4E8B8A57" w14:textId="77777777" w:rsidR="00E57EC9" w:rsidRDefault="00776CEA" w:rsidP="00E57EC9">
      <w:r w:rsidRPr="00034910">
        <w:t xml:space="preserve">Jean </w:t>
      </w:r>
      <w:proofErr w:type="spellStart"/>
      <w:r w:rsidRPr="00034910">
        <w:t>Brot</w:t>
      </w:r>
      <w:proofErr w:type="spellEnd"/>
      <w:r w:rsidRPr="00034910">
        <w:t xml:space="preserve"> se trouvait là également</w:t>
      </w:r>
      <w:r w:rsidR="00E57EC9">
        <w:t xml:space="preserve">, </w:t>
      </w:r>
      <w:r w:rsidRPr="00034910">
        <w:t>avec un frac de bon fa</w:t>
      </w:r>
      <w:r w:rsidRPr="00034910">
        <w:t>i</w:t>
      </w:r>
      <w:r w:rsidRPr="00034910">
        <w:t>seur</w:t>
      </w:r>
      <w:r w:rsidR="00E57EC9">
        <w:t xml:space="preserve">, </w:t>
      </w:r>
      <w:r w:rsidRPr="00034910">
        <w:t>qui lui donnait un air du meilleur monde</w:t>
      </w:r>
      <w:r w:rsidR="00E57EC9">
        <w:t xml:space="preserve">. </w:t>
      </w:r>
      <w:r w:rsidRPr="00034910">
        <w:t>Il remarqua la jeune Russe</w:t>
      </w:r>
      <w:r w:rsidR="00E57EC9">
        <w:t xml:space="preserve">, </w:t>
      </w:r>
      <w:r w:rsidRPr="00034910">
        <w:t>l</w:t>
      </w:r>
      <w:r w:rsidR="00E57EC9">
        <w:t>’</w:t>
      </w:r>
      <w:r w:rsidRPr="00034910">
        <w:t>extase peinte sur le visage où les tristesses de l</w:t>
      </w:r>
      <w:r w:rsidR="00E57EC9">
        <w:t>’</w:t>
      </w:r>
      <w:r w:rsidRPr="00034910">
        <w:t>enfance abandonnée avaient gravé une ineffaçable mélancolie</w:t>
      </w:r>
      <w:r w:rsidR="00E57EC9">
        <w:t xml:space="preserve">. </w:t>
      </w:r>
      <w:r w:rsidRPr="00034910">
        <w:t>Et il murmura</w:t>
      </w:r>
      <w:r w:rsidR="00E57EC9">
        <w:t> :</w:t>
      </w:r>
    </w:p>
    <w:p w14:paraId="7426DB5F" w14:textId="77777777" w:rsidR="00E57EC9" w:rsidRDefault="00E57EC9" w:rsidP="00E57EC9">
      <w:r>
        <w:t>— </w:t>
      </w:r>
      <w:r w:rsidR="00776CEA" w:rsidRPr="00034910">
        <w:t>Faut travailler</w:t>
      </w:r>
      <w:r>
        <w:t xml:space="preserve">, </w:t>
      </w:r>
      <w:r w:rsidR="00776CEA" w:rsidRPr="00034910">
        <w:t>Jean</w:t>
      </w:r>
      <w:r>
        <w:t xml:space="preserve">, </w:t>
      </w:r>
      <w:r w:rsidR="00776CEA" w:rsidRPr="00034910">
        <w:t>et gagner la forte somme</w:t>
      </w:r>
      <w:r>
        <w:t xml:space="preserve"> ; </w:t>
      </w:r>
      <w:r w:rsidR="00776CEA" w:rsidRPr="00034910">
        <w:t>car</w:t>
      </w:r>
      <w:r>
        <w:t xml:space="preserve">, </w:t>
      </w:r>
      <w:r w:rsidR="00776CEA" w:rsidRPr="00034910">
        <w:t>dans quatre ou cinq ans</w:t>
      </w:r>
      <w:r>
        <w:t xml:space="preserve">, </w:t>
      </w:r>
      <w:r w:rsidR="00776CEA" w:rsidRPr="00034910">
        <w:t xml:space="preserve">cette petite </w:t>
      </w:r>
      <w:proofErr w:type="spellStart"/>
      <w:r w:rsidR="00776CEA" w:rsidRPr="00034910">
        <w:t>Nadèje</w:t>
      </w:r>
      <w:proofErr w:type="spellEnd"/>
      <w:r>
        <w:t>… !</w:t>
      </w:r>
    </w:p>
    <w:p w14:paraId="46F4F3EA" w14:textId="77777777" w:rsidR="00E57EC9" w:rsidRDefault="00776CEA" w:rsidP="00E57EC9">
      <w:r w:rsidRPr="00034910">
        <w:t>L</w:t>
      </w:r>
      <w:r w:rsidR="00E57EC9">
        <w:t>’</w:t>
      </w:r>
      <w:r w:rsidRPr="00034910">
        <w:t>orgue entonna la marche nuptiale</w:t>
      </w:r>
      <w:r w:rsidR="00E57EC9">
        <w:t xml:space="preserve">, </w:t>
      </w:r>
      <w:r w:rsidRPr="00034910">
        <w:t>comme pour compl</w:t>
      </w:r>
      <w:r w:rsidRPr="00034910">
        <w:t>é</w:t>
      </w:r>
      <w:r w:rsidRPr="00034910">
        <w:t>ter la pensée du gamin</w:t>
      </w:r>
      <w:r w:rsidR="00E57EC9">
        <w:t>.</w:t>
      </w:r>
    </w:p>
    <w:p w14:paraId="619C23A3" w14:textId="11BAD11D" w:rsidR="00BE7A2E" w:rsidRPr="00BE7A2E" w:rsidRDefault="00BE7A2E" w:rsidP="00BE7A2E">
      <w:pPr>
        <w:sectPr w:rsidR="00BE7A2E" w:rsidRPr="00BE7A2E" w:rsidSect="000D763D">
          <w:footerReference w:type="default" r:id="rId112"/>
          <w:pgSz w:w="11906" w:h="16838" w:code="9"/>
          <w:pgMar w:top="1134" w:right="1134" w:bottom="1134" w:left="1134" w:header="709" w:footer="709" w:gutter="0"/>
          <w:cols w:space="708"/>
          <w:titlePg/>
          <w:docGrid w:linePitch="360"/>
        </w:sectPr>
      </w:pPr>
    </w:p>
    <w:p w14:paraId="3E101D13" w14:textId="77777777" w:rsidR="00FD1AEB" w:rsidRPr="00E22158" w:rsidRDefault="00FD1AEB" w:rsidP="00E57EC9">
      <w:pPr>
        <w:pStyle w:val="Titre1"/>
        <w:spacing w:before="0" w:after="480"/>
      </w:pPr>
      <w:bookmarkStart w:id="38" w:name="_Toc195633769"/>
      <w:r w:rsidRPr="00E22158">
        <w:lastRenderedPageBreak/>
        <w:t>À propos de cette édition électronique</w:t>
      </w:r>
      <w:bookmarkEnd w:id="38"/>
    </w:p>
    <w:p w14:paraId="1B06B27E" w14:textId="77777777" w:rsidR="00FA6538" w:rsidRPr="00633842" w:rsidRDefault="00FA6538" w:rsidP="00FA6538">
      <w:pPr>
        <w:spacing w:before="180" w:after="180"/>
        <w:ind w:firstLine="0"/>
        <w:jc w:val="center"/>
        <w:rPr>
          <w:b/>
          <w:bCs/>
          <w:szCs w:val="32"/>
        </w:rPr>
      </w:pPr>
      <w:r w:rsidRPr="00633842">
        <w:rPr>
          <w:b/>
          <w:bCs/>
          <w:szCs w:val="32"/>
        </w:rPr>
        <w:t>Texte libre de droits.</w:t>
      </w:r>
    </w:p>
    <w:p w14:paraId="6AFA3B5A" w14:textId="77777777" w:rsidR="00FA6538" w:rsidRPr="00633842" w:rsidRDefault="00FA6538" w:rsidP="00FA6538">
      <w:pPr>
        <w:pStyle w:val="Centr"/>
        <w:spacing w:before="180" w:after="180"/>
      </w:pPr>
      <w:r w:rsidRPr="00633842">
        <w:t>Corrections, édition, conversion informatique et public</w:t>
      </w:r>
      <w:r w:rsidRPr="00633842">
        <w:t>a</w:t>
      </w:r>
      <w:r w:rsidRPr="00633842">
        <w:t>tion par le groupe :</w:t>
      </w:r>
    </w:p>
    <w:p w14:paraId="1CC3D2A6" w14:textId="77777777" w:rsidR="00FA6538" w:rsidRPr="00633842" w:rsidRDefault="00FA6538" w:rsidP="00FA6538">
      <w:pPr>
        <w:spacing w:before="180" w:after="180"/>
        <w:ind w:firstLine="0"/>
        <w:jc w:val="center"/>
        <w:rPr>
          <w:b/>
          <w:bCs/>
          <w:i/>
          <w:iCs/>
          <w:szCs w:val="32"/>
        </w:rPr>
      </w:pPr>
      <w:proofErr w:type="gramStart"/>
      <w:r w:rsidRPr="00633842">
        <w:rPr>
          <w:b/>
          <w:bCs/>
          <w:i/>
          <w:iCs/>
          <w:szCs w:val="32"/>
        </w:rPr>
        <w:t>Ebooks</w:t>
      </w:r>
      <w:proofErr w:type="gramEnd"/>
      <w:r w:rsidRPr="00633842">
        <w:rPr>
          <w:b/>
          <w:bCs/>
          <w:i/>
          <w:iCs/>
          <w:szCs w:val="32"/>
        </w:rPr>
        <w:t xml:space="preserve"> libres et gratuits</w:t>
      </w:r>
    </w:p>
    <w:p w14:paraId="1F74F3F6" w14:textId="77777777" w:rsidR="00FA6538" w:rsidRPr="00633842" w:rsidRDefault="00FA6538" w:rsidP="00FA6538">
      <w:pPr>
        <w:pStyle w:val="Centr"/>
        <w:spacing w:before="180" w:after="180"/>
      </w:pPr>
      <w:hyperlink r:id="rId113" w:history="1">
        <w:r w:rsidRPr="00F74CD6">
          <w:rPr>
            <w:rStyle w:val="Lienhypertexte"/>
          </w:rPr>
          <w:t>https://groups.google.com/g/ebooksgratuits</w:t>
        </w:r>
      </w:hyperlink>
    </w:p>
    <w:p w14:paraId="64BFED0C" w14:textId="58EE8586" w:rsidR="00FA6538" w:rsidRPr="00633842" w:rsidRDefault="00FA6538" w:rsidP="00FA6538">
      <w:pPr>
        <w:pStyle w:val="Centr"/>
        <w:spacing w:before="180" w:after="180"/>
      </w:pPr>
      <w:r w:rsidRPr="00633842">
        <w:t>Adresse du site web du groupe :</w:t>
      </w:r>
      <w:r w:rsidRPr="00633842">
        <w:br/>
      </w:r>
      <w:hyperlink r:id="rId114" w:history="1">
        <w:r w:rsidRPr="007B2540">
          <w:rPr>
            <w:rStyle w:val="Lienhypertexte"/>
            <w:b/>
            <w:bCs/>
            <w:szCs w:val="32"/>
          </w:rPr>
          <w:t>http</w:t>
        </w:r>
        <w:r w:rsidRPr="007B2540">
          <w:rPr>
            <w:rStyle w:val="Lienhypertexte"/>
            <w:b/>
            <w:bCs/>
            <w:szCs w:val="32"/>
          </w:rPr>
          <w:t>s</w:t>
        </w:r>
        <w:r w:rsidRPr="007B2540">
          <w:rPr>
            <w:rStyle w:val="Lienhypertexte"/>
            <w:b/>
            <w:bCs/>
            <w:szCs w:val="32"/>
          </w:rPr>
          <w:t>://www.ebooksgratuits.com/</w:t>
        </w:r>
      </w:hyperlink>
    </w:p>
    <w:p w14:paraId="31F5C68B" w14:textId="77777777" w:rsidR="00FA6538" w:rsidRPr="00633842" w:rsidRDefault="00FA6538" w:rsidP="00FA6538">
      <w:pPr>
        <w:pStyle w:val="Centr"/>
        <w:spacing w:before="180" w:after="180"/>
      </w:pPr>
      <w:r w:rsidRPr="00633842">
        <w:t>—</w:t>
      </w:r>
    </w:p>
    <w:p w14:paraId="3CCE8C87" w14:textId="1DBD5DD8" w:rsidR="00FA6538" w:rsidRPr="00633842" w:rsidRDefault="00FA6538" w:rsidP="00FA6538">
      <w:pPr>
        <w:spacing w:before="180" w:after="180"/>
        <w:ind w:firstLine="0"/>
        <w:jc w:val="center"/>
        <w:rPr>
          <w:b/>
          <w:bCs/>
          <w:szCs w:val="32"/>
        </w:rPr>
      </w:pPr>
      <w:r>
        <w:rPr>
          <w:b/>
          <w:bCs/>
          <w:szCs w:val="32"/>
        </w:rPr>
        <w:t>Avril</w:t>
      </w:r>
      <w:r>
        <w:rPr>
          <w:b/>
          <w:bCs/>
          <w:szCs w:val="32"/>
        </w:rPr>
        <w:t xml:space="preserve"> 20</w:t>
      </w:r>
      <w:r>
        <w:rPr>
          <w:b/>
          <w:bCs/>
          <w:szCs w:val="32"/>
        </w:rPr>
        <w:t>2</w:t>
      </w:r>
      <w:r>
        <w:rPr>
          <w:b/>
          <w:bCs/>
          <w:szCs w:val="32"/>
        </w:rPr>
        <w:t>5</w:t>
      </w:r>
    </w:p>
    <w:p w14:paraId="5AF1DC33" w14:textId="77777777" w:rsidR="00FA6538" w:rsidRPr="00633842" w:rsidRDefault="00FA6538" w:rsidP="00FA6538">
      <w:pPr>
        <w:pStyle w:val="Centr"/>
        <w:spacing w:before="180" w:after="180"/>
      </w:pPr>
      <w:r w:rsidRPr="00633842">
        <w:t>—</w:t>
      </w:r>
    </w:p>
    <w:p w14:paraId="0B998379" w14:textId="77777777" w:rsidR="00FA6538" w:rsidRPr="00633842" w:rsidRDefault="00FA6538" w:rsidP="00FA6538">
      <w:pPr>
        <w:spacing w:before="180" w:after="180"/>
      </w:pPr>
      <w:r w:rsidRPr="00633842">
        <w:t>– </w:t>
      </w:r>
      <w:r w:rsidRPr="00633842">
        <w:rPr>
          <w:b/>
        </w:rPr>
        <w:t>Élaboration de ce livre électronique</w:t>
      </w:r>
      <w:r w:rsidRPr="00633842">
        <w:t> :</w:t>
      </w:r>
    </w:p>
    <w:p w14:paraId="1B555E80" w14:textId="2DA6AB2B" w:rsidR="00FA6538" w:rsidRPr="00633842" w:rsidRDefault="00FA6538" w:rsidP="00FA6538">
      <w:pPr>
        <w:spacing w:before="180" w:after="180"/>
      </w:pPr>
      <w:r w:rsidRPr="00633842">
        <w:t xml:space="preserve">Les membres de </w:t>
      </w:r>
      <w:proofErr w:type="gramStart"/>
      <w:r w:rsidRPr="00633842">
        <w:rPr>
          <w:i/>
        </w:rPr>
        <w:t>Ebooks</w:t>
      </w:r>
      <w:proofErr w:type="gramEnd"/>
      <w:r w:rsidRPr="00633842">
        <w:rPr>
          <w:i/>
        </w:rPr>
        <w:t xml:space="preserve"> libres et gratuits</w:t>
      </w:r>
      <w:r w:rsidRPr="00633842">
        <w:t xml:space="preserve"> qui ont participé à l’élaboration de ce livre, sont :</w:t>
      </w:r>
      <w:r>
        <w:t xml:space="preserve"> </w:t>
      </w:r>
      <w:proofErr w:type="spellStart"/>
      <w:r w:rsidRPr="00FA6538">
        <w:t>MichelB</w:t>
      </w:r>
      <w:proofErr w:type="spellEnd"/>
      <w:r w:rsidRPr="00FA6538">
        <w:t xml:space="preserve">, Jean-Marc, </w:t>
      </w:r>
      <w:proofErr w:type="spellStart"/>
      <w:r w:rsidRPr="00FA6538">
        <w:t>MauriceC</w:t>
      </w:r>
      <w:proofErr w:type="spellEnd"/>
      <w:r w:rsidRPr="00FA6538">
        <w:t>,</w:t>
      </w:r>
      <w:r>
        <w:t xml:space="preserve"> </w:t>
      </w:r>
      <w:proofErr w:type="spellStart"/>
      <w:r w:rsidRPr="00FA6538">
        <w:t>PatriceC</w:t>
      </w:r>
      <w:proofErr w:type="spellEnd"/>
      <w:r>
        <w:t xml:space="preserve">, </w:t>
      </w:r>
      <w:proofErr w:type="spellStart"/>
      <w:r>
        <w:t>Coolmicro</w:t>
      </w:r>
      <w:proofErr w:type="spellEnd"/>
      <w:r>
        <w:t>.</w:t>
      </w:r>
    </w:p>
    <w:p w14:paraId="3517080D" w14:textId="77777777" w:rsidR="00FA6538" w:rsidRPr="00633842" w:rsidRDefault="00FA6538" w:rsidP="00FA6538">
      <w:pPr>
        <w:spacing w:before="180" w:after="180"/>
      </w:pPr>
      <w:r w:rsidRPr="00633842">
        <w:t>– </w:t>
      </w:r>
      <w:r w:rsidRPr="00633842">
        <w:rPr>
          <w:b/>
        </w:rPr>
        <w:t>Dispositions</w:t>
      </w:r>
      <w:r w:rsidRPr="00633842">
        <w:t> :</w:t>
      </w:r>
    </w:p>
    <w:p w14:paraId="4F9CB35D" w14:textId="77777777" w:rsidR="00FA6538" w:rsidRPr="00633842" w:rsidRDefault="00FA6538" w:rsidP="00FA6538">
      <w:pPr>
        <w:spacing w:before="180" w:after="180"/>
      </w:pPr>
      <w:r w:rsidRPr="00633842">
        <w:t xml:space="preserve">Les livres que nous mettons à votre disposition, sont des textes libres de droits, que vous pouvez utiliser librement, </w:t>
      </w:r>
      <w:r w:rsidRPr="00633842">
        <w:rPr>
          <w:u w:val="single"/>
        </w:rPr>
        <w:t>à une fin non commerciale et non professionnelle</w:t>
      </w:r>
      <w:r w:rsidRPr="00633842">
        <w:t>. Tout lien vers notre site est bienvenu…</w:t>
      </w:r>
    </w:p>
    <w:p w14:paraId="4999CC0E" w14:textId="77777777" w:rsidR="00FA6538" w:rsidRPr="00633842" w:rsidRDefault="00FA6538" w:rsidP="00FA6538">
      <w:pPr>
        <w:spacing w:before="180" w:after="180"/>
      </w:pPr>
      <w:r w:rsidRPr="00633842">
        <w:t>– </w:t>
      </w:r>
      <w:r w:rsidRPr="00633842">
        <w:rPr>
          <w:b/>
        </w:rPr>
        <w:t>Qualité</w:t>
      </w:r>
      <w:r w:rsidRPr="00633842">
        <w:t> :</w:t>
      </w:r>
    </w:p>
    <w:p w14:paraId="2C3603B0" w14:textId="77777777" w:rsidR="00FA6538" w:rsidRPr="00633842" w:rsidRDefault="00FA6538" w:rsidP="00FA6538">
      <w:pPr>
        <w:spacing w:before="180" w:after="180"/>
      </w:pPr>
      <w:r w:rsidRPr="00633842">
        <w:t>Les textes sont livrés tels quels sans garantie de leur int</w:t>
      </w:r>
      <w:r w:rsidRPr="00633842">
        <w:t>é</w:t>
      </w:r>
      <w:r w:rsidRPr="00633842">
        <w:t>grité parfaite par rapport à l'original. Nous rappelons que c'est un travail d'amateurs non rétribués et que nous essayons de promouvoir la culture littéraire avec de maigres moyens.</w:t>
      </w:r>
    </w:p>
    <w:p w14:paraId="2F383F2B" w14:textId="77777777" w:rsidR="00FA6538" w:rsidRPr="00633842" w:rsidRDefault="00FA6538" w:rsidP="00FA6538">
      <w:pPr>
        <w:spacing w:before="180" w:after="180"/>
        <w:ind w:firstLine="0"/>
        <w:jc w:val="center"/>
        <w:rPr>
          <w:i/>
          <w:iCs/>
          <w:szCs w:val="32"/>
        </w:rPr>
      </w:pPr>
      <w:r w:rsidRPr="00633842">
        <w:rPr>
          <w:i/>
          <w:iCs/>
          <w:szCs w:val="32"/>
        </w:rPr>
        <w:t>Votre aide est la bienvenue !</w:t>
      </w:r>
    </w:p>
    <w:p w14:paraId="6B8DEEC8" w14:textId="16705232" w:rsidR="000028DA" w:rsidRPr="00E57EC9" w:rsidRDefault="00FA6538" w:rsidP="00FA6538">
      <w:pPr>
        <w:pStyle w:val="Centr"/>
        <w:suppressAutoHyphens/>
        <w:spacing w:before="180" w:after="180"/>
      </w:pPr>
      <w:r w:rsidRPr="00633842">
        <w:t>VOUS POUVEZ NOUS AIDER À FAIRE CONNAÎTRE CES CLASSIQUES LITTÉRAIRES.</w:t>
      </w:r>
    </w:p>
    <w:sectPr w:rsidR="000028DA" w:rsidRPr="00E57EC9" w:rsidSect="000D763D">
      <w:pgSz w:w="11906" w:h="16838" w:code="9"/>
      <w:pgMar w:top="567" w:right="567" w:bottom="567" w:left="567"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8F66A7" w14:textId="77777777" w:rsidR="00FB43F5" w:rsidRDefault="00FB43F5">
      <w:r>
        <w:separator/>
      </w:r>
    </w:p>
  </w:endnote>
  <w:endnote w:type="continuationSeparator" w:id="0">
    <w:p w14:paraId="739A30CA" w14:textId="77777777" w:rsidR="00FB43F5" w:rsidRDefault="00FB43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masis30">
    <w:panose1 w:val="02000603050000020003"/>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3C9E4A" w14:textId="77777777" w:rsidR="00EC54C3" w:rsidRDefault="00EC54C3">
    <w:pPr>
      <w:pStyle w:val="Pieddepage"/>
    </w:pPr>
    <w:r>
      <w:t xml:space="preserve">– </w:t>
    </w:r>
    <w:r>
      <w:rPr>
        <w:rStyle w:val="Numrodepage"/>
      </w:rPr>
      <w:fldChar w:fldCharType="begin"/>
    </w:r>
    <w:r>
      <w:rPr>
        <w:rStyle w:val="Numrodepage"/>
      </w:rPr>
      <w:instrText xml:space="preserve"> PAGE </w:instrText>
    </w:r>
    <w:r>
      <w:rPr>
        <w:rStyle w:val="Numrodepage"/>
      </w:rPr>
      <w:fldChar w:fldCharType="separate"/>
    </w:r>
    <w:r>
      <w:rPr>
        <w:rStyle w:val="Numrodepage"/>
        <w:noProof/>
      </w:rPr>
      <w:t>2</w:t>
    </w:r>
    <w:r>
      <w:rPr>
        <w:rStyle w:val="Numrodepage"/>
      </w:rPr>
      <w:fldChar w:fldCharType="end"/>
    </w:r>
    <w:r>
      <w:rPr>
        <w:rStyle w:val="Numrodepag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05E2DB" w14:textId="77777777" w:rsidR="00EC54C3" w:rsidRPr="002B3C8B" w:rsidRDefault="00EC54C3">
    <w:pPr>
      <w:pStyle w:val="Pieddepage"/>
      <w:rPr>
        <w:sz w:val="30"/>
        <w:szCs w:val="30"/>
      </w:rPr>
    </w:pPr>
    <w:r>
      <w:rPr>
        <w:sz w:val="30"/>
        <w:szCs w:val="30"/>
      </w:rPr>
      <w:t>–</w:t>
    </w:r>
    <w:r w:rsidRPr="002B3C8B">
      <w:rPr>
        <w:sz w:val="30"/>
        <w:szCs w:val="30"/>
      </w:rPr>
      <w:t xml:space="preserve"> </w:t>
    </w:r>
    <w:r w:rsidRPr="002B3C8B">
      <w:rPr>
        <w:rStyle w:val="Numrodepage"/>
        <w:sz w:val="30"/>
        <w:szCs w:val="30"/>
      </w:rPr>
      <w:fldChar w:fldCharType="begin"/>
    </w:r>
    <w:r w:rsidRPr="002B3C8B">
      <w:rPr>
        <w:rStyle w:val="Numrodepage"/>
        <w:sz w:val="30"/>
        <w:szCs w:val="30"/>
      </w:rPr>
      <w:instrText xml:space="preserve"> PAGE </w:instrText>
    </w:r>
    <w:r w:rsidRPr="002B3C8B">
      <w:rPr>
        <w:rStyle w:val="Numrodepage"/>
        <w:sz w:val="30"/>
        <w:szCs w:val="30"/>
      </w:rPr>
      <w:fldChar w:fldCharType="separate"/>
    </w:r>
    <w:r w:rsidR="008D25EE">
      <w:rPr>
        <w:rStyle w:val="Numrodepage"/>
        <w:noProof/>
        <w:sz w:val="30"/>
        <w:szCs w:val="30"/>
      </w:rPr>
      <w:t>746</w:t>
    </w:r>
    <w:r w:rsidRPr="002B3C8B">
      <w:rPr>
        <w:rStyle w:val="Numrodepage"/>
        <w:sz w:val="30"/>
        <w:szCs w:val="30"/>
      </w:rPr>
      <w:fldChar w:fldCharType="end"/>
    </w:r>
    <w:r w:rsidRPr="002B3C8B">
      <w:rPr>
        <w:rStyle w:val="Numrodepage"/>
        <w:sz w:val="30"/>
        <w:szCs w:val="30"/>
      </w:rPr>
      <w:t xml:space="preserve"> </w:t>
    </w:r>
    <w:r>
      <w:rPr>
        <w:rStyle w:val="Numrodepage"/>
        <w:sz w:val="30"/>
        <w:szCs w:val="30"/>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E464BD" w14:textId="77777777" w:rsidR="00FB43F5" w:rsidRDefault="00FB43F5">
      <w:r>
        <w:separator/>
      </w:r>
    </w:p>
  </w:footnote>
  <w:footnote w:type="continuationSeparator" w:id="0">
    <w:p w14:paraId="2F02664F" w14:textId="77777777" w:rsidR="00FB43F5" w:rsidRDefault="00FB43F5">
      <w:r>
        <w:continuationSeparator/>
      </w:r>
    </w:p>
  </w:footnote>
  <w:footnote w:id="1">
    <w:p w14:paraId="3237E138" w14:textId="5C7FBEF4" w:rsidR="00EC54C3" w:rsidRPr="00EC4732" w:rsidRDefault="00EC54C3" w:rsidP="00776CEA">
      <w:pPr>
        <w:pStyle w:val="Notedebasdepage"/>
      </w:pPr>
      <w:r w:rsidRPr="00EC4732">
        <w:rPr>
          <w:rStyle w:val="Appelnotedebasdep"/>
        </w:rPr>
        <w:footnoteRef/>
      </w:r>
      <w:r w:rsidRPr="00EC4732">
        <w:t xml:space="preserve"> Les expériences du </w:t>
      </w:r>
      <w:r w:rsidR="00E57EC9">
        <w:t>D</w:t>
      </w:r>
      <w:r w:rsidR="00E57EC9" w:rsidRPr="00E57EC9">
        <w:rPr>
          <w:vertAlign w:val="superscript"/>
        </w:rPr>
        <w:t>r</w:t>
      </w:r>
      <w:r w:rsidR="00E57EC9">
        <w:t> </w:t>
      </w:r>
      <w:r w:rsidR="00E57EC9" w:rsidRPr="00EC4732">
        <w:t>C</w:t>
      </w:r>
      <w:r w:rsidRPr="00EC4732">
        <w:t>rookes ont été étudiées scientifiquement</w:t>
      </w:r>
      <w:r w:rsidR="00E57EC9">
        <w:t xml:space="preserve">. </w:t>
      </w:r>
      <w:r w:rsidRPr="00EC4732">
        <w:t>Les uns tiennent pour une matérialisation réelle d</w:t>
      </w:r>
      <w:r w:rsidR="00E57EC9">
        <w:t>’</w:t>
      </w:r>
      <w:r w:rsidRPr="00EC4732">
        <w:t>esprits</w:t>
      </w:r>
      <w:r w:rsidR="00E57EC9">
        <w:t xml:space="preserve">, </w:t>
      </w:r>
      <w:r w:rsidRPr="00EC4732">
        <w:t>les autres voient là une simple hallucination collective</w:t>
      </w:r>
      <w:r w:rsidR="00E57EC9">
        <w:t>.</w:t>
      </w:r>
    </w:p>
  </w:footnote>
  <w:footnote w:id="2">
    <w:p w14:paraId="24C7F0C5" w14:textId="2BCD79C6" w:rsidR="00EC54C3" w:rsidRPr="00EC4732" w:rsidRDefault="00EC54C3" w:rsidP="00776CEA">
      <w:pPr>
        <w:pStyle w:val="Notedebasdepage"/>
      </w:pPr>
      <w:r w:rsidRPr="00EC4732">
        <w:rPr>
          <w:rStyle w:val="Appelnotedebasdep"/>
        </w:rPr>
        <w:footnoteRef/>
      </w:r>
      <w:r w:rsidRPr="00EC4732">
        <w:t xml:space="preserve"> L</w:t>
      </w:r>
      <w:r w:rsidR="00E57EC9">
        <w:t>’</w:t>
      </w:r>
      <w:r w:rsidRPr="00EC4732">
        <w:t>homme</w:t>
      </w:r>
      <w:r w:rsidR="00E57EC9">
        <w:t xml:space="preserve">. </w:t>
      </w:r>
      <w:r w:rsidRPr="00EC4732">
        <w:t>Façon triviale de désigner le directeur de l</w:t>
      </w:r>
      <w:r w:rsidR="00E57EC9">
        <w:t>’</w:t>
      </w:r>
      <w:r w:rsidRPr="00EC4732">
        <w:t>hôtel</w:t>
      </w:r>
      <w:r w:rsidR="00E57EC9">
        <w:t>.</w:t>
      </w:r>
    </w:p>
  </w:footnote>
  <w:footnote w:id="3">
    <w:p w14:paraId="256C7DB9" w14:textId="04C56053" w:rsidR="00EC54C3" w:rsidRPr="00EC4732" w:rsidRDefault="00EC54C3" w:rsidP="00776CEA">
      <w:pPr>
        <w:pStyle w:val="Notedebasdepage"/>
      </w:pPr>
      <w:r w:rsidRPr="00EC4732">
        <w:rPr>
          <w:rStyle w:val="Appelnotedebasdep"/>
        </w:rPr>
        <w:footnoteRef/>
      </w:r>
      <w:r w:rsidRPr="00EC4732">
        <w:t xml:space="preserve"> Oui</w:t>
      </w:r>
      <w:r w:rsidR="00E57EC9">
        <w:t xml:space="preserve">, </w:t>
      </w:r>
      <w:r w:rsidRPr="00EC4732">
        <w:t>je devine</w:t>
      </w:r>
      <w:r w:rsidR="00E57EC9">
        <w:t xml:space="preserve">. </w:t>
      </w:r>
      <w:r w:rsidRPr="00EC4732">
        <w:t>Locution américaine intraduisible</w:t>
      </w:r>
      <w:r w:rsidR="00E57EC9">
        <w:t xml:space="preserve">, </w:t>
      </w:r>
      <w:r w:rsidRPr="00EC4732">
        <w:t xml:space="preserve">comme le </w:t>
      </w:r>
      <w:r w:rsidR="00E57EC9">
        <w:t>« </w:t>
      </w:r>
      <w:r w:rsidRPr="00EC4732">
        <w:t xml:space="preserve">do </w:t>
      </w:r>
      <w:proofErr w:type="spellStart"/>
      <w:r w:rsidRPr="00EC4732">
        <w:t>you</w:t>
      </w:r>
      <w:proofErr w:type="spellEnd"/>
      <w:r w:rsidRPr="00EC4732">
        <w:t xml:space="preserve"> know</w:t>
      </w:r>
      <w:r w:rsidR="00E57EC9">
        <w:t> »</w:t>
      </w:r>
      <w:r w:rsidRPr="00EC4732">
        <w:t xml:space="preserve"> des Anglais</w:t>
      </w:r>
      <w:r w:rsidR="00E57EC9">
        <w:t xml:space="preserve">, </w:t>
      </w:r>
      <w:r w:rsidRPr="00EC4732">
        <w:t xml:space="preserve">ou le </w:t>
      </w:r>
      <w:r w:rsidR="00E57EC9">
        <w:t>« </w:t>
      </w:r>
      <w:r w:rsidRPr="00EC4732">
        <w:t>savez-vous</w:t>
      </w:r>
      <w:r w:rsidR="00E57EC9">
        <w:t> »</w:t>
      </w:r>
      <w:r w:rsidRPr="00EC4732">
        <w:t xml:space="preserve"> des Belges</w:t>
      </w:r>
      <w:r w:rsidR="00E57EC9">
        <w:t>.</w:t>
      </w:r>
    </w:p>
  </w:footnote>
  <w:footnote w:id="4">
    <w:p w14:paraId="4E1FF8F9" w14:textId="230CF6E4" w:rsidR="00EC54C3" w:rsidRPr="00EC4732" w:rsidRDefault="00EC54C3" w:rsidP="00776CEA">
      <w:pPr>
        <w:pStyle w:val="Notedebasdepage"/>
      </w:pPr>
      <w:r w:rsidRPr="00EC4732">
        <w:rPr>
          <w:rStyle w:val="Appelnotedebasdep"/>
        </w:rPr>
        <w:footnoteRef/>
      </w:r>
      <w:r w:rsidRPr="00EC4732">
        <w:t xml:space="preserve"> Allusion au mélodrame</w:t>
      </w:r>
      <w:r w:rsidR="00E57EC9">
        <w:t xml:space="preserve"> : </w:t>
      </w:r>
      <w:r w:rsidRPr="00EC4732">
        <w:t>L</w:t>
      </w:r>
      <w:r w:rsidR="00E57EC9">
        <w:t>’</w:t>
      </w:r>
      <w:r w:rsidRPr="00EC4732">
        <w:t>œil de Jérémie Hart</w:t>
      </w:r>
      <w:r w:rsidR="00E57EC9">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D8888C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5D055C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38052C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5B4EBA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91ED98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3CBE7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4A6531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544153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DD8D8D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44C26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308A6C0B"/>
    <w:multiLevelType w:val="hybridMultilevel"/>
    <w:tmpl w:val="5E0C6452"/>
    <w:lvl w:ilvl="0" w:tplc="1796595E">
      <w:start w:val="1"/>
      <w:numFmt w:val="bullet"/>
      <w:lvlText w:val=""/>
      <w:lvlJc w:val="left"/>
      <w:pPr>
        <w:tabs>
          <w:tab w:val="num" w:pos="720"/>
        </w:tabs>
        <w:ind w:left="720" w:hanging="360"/>
      </w:pPr>
      <w:rPr>
        <w:rFonts w:ascii="Symbol" w:hAnsi="Symbol" w:hint="default"/>
        <w:sz w:val="20"/>
      </w:rPr>
    </w:lvl>
    <w:lvl w:ilvl="1" w:tplc="004A6EDA" w:tentative="1">
      <w:start w:val="1"/>
      <w:numFmt w:val="bullet"/>
      <w:lvlText w:val="o"/>
      <w:lvlJc w:val="left"/>
      <w:pPr>
        <w:tabs>
          <w:tab w:val="num" w:pos="1440"/>
        </w:tabs>
        <w:ind w:left="1440" w:hanging="360"/>
      </w:pPr>
      <w:rPr>
        <w:rFonts w:ascii="Courier New" w:hAnsi="Courier New" w:hint="default"/>
        <w:sz w:val="20"/>
      </w:rPr>
    </w:lvl>
    <w:lvl w:ilvl="2" w:tplc="23781F22" w:tentative="1">
      <w:start w:val="1"/>
      <w:numFmt w:val="bullet"/>
      <w:lvlText w:val=""/>
      <w:lvlJc w:val="left"/>
      <w:pPr>
        <w:tabs>
          <w:tab w:val="num" w:pos="2160"/>
        </w:tabs>
        <w:ind w:left="2160" w:hanging="360"/>
      </w:pPr>
      <w:rPr>
        <w:rFonts w:ascii="Wingdings" w:hAnsi="Wingdings" w:hint="default"/>
        <w:sz w:val="20"/>
      </w:rPr>
    </w:lvl>
    <w:lvl w:ilvl="3" w:tplc="C0A2B518" w:tentative="1">
      <w:start w:val="1"/>
      <w:numFmt w:val="bullet"/>
      <w:lvlText w:val=""/>
      <w:lvlJc w:val="left"/>
      <w:pPr>
        <w:tabs>
          <w:tab w:val="num" w:pos="2880"/>
        </w:tabs>
        <w:ind w:left="2880" w:hanging="360"/>
      </w:pPr>
      <w:rPr>
        <w:rFonts w:ascii="Wingdings" w:hAnsi="Wingdings" w:hint="default"/>
        <w:sz w:val="20"/>
      </w:rPr>
    </w:lvl>
    <w:lvl w:ilvl="4" w:tplc="DC7E530C" w:tentative="1">
      <w:start w:val="1"/>
      <w:numFmt w:val="bullet"/>
      <w:lvlText w:val=""/>
      <w:lvlJc w:val="left"/>
      <w:pPr>
        <w:tabs>
          <w:tab w:val="num" w:pos="3600"/>
        </w:tabs>
        <w:ind w:left="3600" w:hanging="360"/>
      </w:pPr>
      <w:rPr>
        <w:rFonts w:ascii="Wingdings" w:hAnsi="Wingdings" w:hint="default"/>
        <w:sz w:val="20"/>
      </w:rPr>
    </w:lvl>
    <w:lvl w:ilvl="5" w:tplc="79261CE2" w:tentative="1">
      <w:start w:val="1"/>
      <w:numFmt w:val="bullet"/>
      <w:lvlText w:val=""/>
      <w:lvlJc w:val="left"/>
      <w:pPr>
        <w:tabs>
          <w:tab w:val="num" w:pos="4320"/>
        </w:tabs>
        <w:ind w:left="4320" w:hanging="360"/>
      </w:pPr>
      <w:rPr>
        <w:rFonts w:ascii="Wingdings" w:hAnsi="Wingdings" w:hint="default"/>
        <w:sz w:val="20"/>
      </w:rPr>
    </w:lvl>
    <w:lvl w:ilvl="6" w:tplc="7B60B998" w:tentative="1">
      <w:start w:val="1"/>
      <w:numFmt w:val="bullet"/>
      <w:lvlText w:val=""/>
      <w:lvlJc w:val="left"/>
      <w:pPr>
        <w:tabs>
          <w:tab w:val="num" w:pos="5040"/>
        </w:tabs>
        <w:ind w:left="5040" w:hanging="360"/>
      </w:pPr>
      <w:rPr>
        <w:rFonts w:ascii="Wingdings" w:hAnsi="Wingdings" w:hint="default"/>
        <w:sz w:val="20"/>
      </w:rPr>
    </w:lvl>
    <w:lvl w:ilvl="7" w:tplc="74F0A4DA" w:tentative="1">
      <w:start w:val="1"/>
      <w:numFmt w:val="bullet"/>
      <w:lvlText w:val=""/>
      <w:lvlJc w:val="left"/>
      <w:pPr>
        <w:tabs>
          <w:tab w:val="num" w:pos="5760"/>
        </w:tabs>
        <w:ind w:left="5760" w:hanging="360"/>
      </w:pPr>
      <w:rPr>
        <w:rFonts w:ascii="Wingdings" w:hAnsi="Wingdings" w:hint="default"/>
        <w:sz w:val="20"/>
      </w:rPr>
    </w:lvl>
    <w:lvl w:ilvl="8" w:tplc="E24C3D06"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3691385"/>
    <w:multiLevelType w:val="hybridMultilevel"/>
    <w:tmpl w:val="2EAA8648"/>
    <w:lvl w:ilvl="0" w:tplc="144E4258">
      <w:start w:val="1"/>
      <w:numFmt w:val="bullet"/>
      <w:lvlText w:val=""/>
      <w:lvlJc w:val="left"/>
      <w:pPr>
        <w:tabs>
          <w:tab w:val="num" w:pos="720"/>
        </w:tabs>
        <w:ind w:left="720" w:hanging="360"/>
      </w:pPr>
      <w:rPr>
        <w:rFonts w:ascii="Symbol" w:hAnsi="Symbol" w:hint="default"/>
        <w:sz w:val="20"/>
      </w:rPr>
    </w:lvl>
    <w:lvl w:ilvl="1" w:tplc="B6508ADC" w:tentative="1">
      <w:start w:val="1"/>
      <w:numFmt w:val="bullet"/>
      <w:lvlText w:val="o"/>
      <w:lvlJc w:val="left"/>
      <w:pPr>
        <w:tabs>
          <w:tab w:val="num" w:pos="1440"/>
        </w:tabs>
        <w:ind w:left="1440" w:hanging="360"/>
      </w:pPr>
      <w:rPr>
        <w:rFonts w:ascii="Courier New" w:hAnsi="Courier New" w:hint="default"/>
        <w:sz w:val="20"/>
      </w:rPr>
    </w:lvl>
    <w:lvl w:ilvl="2" w:tplc="8D988CCE" w:tentative="1">
      <w:start w:val="1"/>
      <w:numFmt w:val="bullet"/>
      <w:lvlText w:val=""/>
      <w:lvlJc w:val="left"/>
      <w:pPr>
        <w:tabs>
          <w:tab w:val="num" w:pos="2160"/>
        </w:tabs>
        <w:ind w:left="2160" w:hanging="360"/>
      </w:pPr>
      <w:rPr>
        <w:rFonts w:ascii="Wingdings" w:hAnsi="Wingdings" w:hint="default"/>
        <w:sz w:val="20"/>
      </w:rPr>
    </w:lvl>
    <w:lvl w:ilvl="3" w:tplc="1ED42906" w:tentative="1">
      <w:start w:val="1"/>
      <w:numFmt w:val="bullet"/>
      <w:lvlText w:val=""/>
      <w:lvlJc w:val="left"/>
      <w:pPr>
        <w:tabs>
          <w:tab w:val="num" w:pos="2880"/>
        </w:tabs>
        <w:ind w:left="2880" w:hanging="360"/>
      </w:pPr>
      <w:rPr>
        <w:rFonts w:ascii="Wingdings" w:hAnsi="Wingdings" w:hint="default"/>
        <w:sz w:val="20"/>
      </w:rPr>
    </w:lvl>
    <w:lvl w:ilvl="4" w:tplc="3AB83200" w:tentative="1">
      <w:start w:val="1"/>
      <w:numFmt w:val="bullet"/>
      <w:lvlText w:val=""/>
      <w:lvlJc w:val="left"/>
      <w:pPr>
        <w:tabs>
          <w:tab w:val="num" w:pos="3600"/>
        </w:tabs>
        <w:ind w:left="3600" w:hanging="360"/>
      </w:pPr>
      <w:rPr>
        <w:rFonts w:ascii="Wingdings" w:hAnsi="Wingdings" w:hint="default"/>
        <w:sz w:val="20"/>
      </w:rPr>
    </w:lvl>
    <w:lvl w:ilvl="5" w:tplc="B7502204" w:tentative="1">
      <w:start w:val="1"/>
      <w:numFmt w:val="bullet"/>
      <w:lvlText w:val=""/>
      <w:lvlJc w:val="left"/>
      <w:pPr>
        <w:tabs>
          <w:tab w:val="num" w:pos="4320"/>
        </w:tabs>
        <w:ind w:left="4320" w:hanging="360"/>
      </w:pPr>
      <w:rPr>
        <w:rFonts w:ascii="Wingdings" w:hAnsi="Wingdings" w:hint="default"/>
        <w:sz w:val="20"/>
      </w:rPr>
    </w:lvl>
    <w:lvl w:ilvl="6" w:tplc="4DB0ACFE" w:tentative="1">
      <w:start w:val="1"/>
      <w:numFmt w:val="bullet"/>
      <w:lvlText w:val=""/>
      <w:lvlJc w:val="left"/>
      <w:pPr>
        <w:tabs>
          <w:tab w:val="num" w:pos="5040"/>
        </w:tabs>
        <w:ind w:left="5040" w:hanging="360"/>
      </w:pPr>
      <w:rPr>
        <w:rFonts w:ascii="Wingdings" w:hAnsi="Wingdings" w:hint="default"/>
        <w:sz w:val="20"/>
      </w:rPr>
    </w:lvl>
    <w:lvl w:ilvl="7" w:tplc="F8E4C920" w:tentative="1">
      <w:start w:val="1"/>
      <w:numFmt w:val="bullet"/>
      <w:lvlText w:val=""/>
      <w:lvlJc w:val="left"/>
      <w:pPr>
        <w:tabs>
          <w:tab w:val="num" w:pos="5760"/>
        </w:tabs>
        <w:ind w:left="5760" w:hanging="360"/>
      </w:pPr>
      <w:rPr>
        <w:rFonts w:ascii="Wingdings" w:hAnsi="Wingdings" w:hint="default"/>
        <w:sz w:val="20"/>
      </w:rPr>
    </w:lvl>
    <w:lvl w:ilvl="8" w:tplc="584E42FE"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3A91EB8"/>
    <w:multiLevelType w:val="hybridMultilevel"/>
    <w:tmpl w:val="47F4B040"/>
    <w:lvl w:ilvl="0" w:tplc="30B642FC">
      <w:start w:val="1"/>
      <w:numFmt w:val="bullet"/>
      <w:lvlText w:val=""/>
      <w:lvlJc w:val="left"/>
      <w:pPr>
        <w:tabs>
          <w:tab w:val="num" w:pos="720"/>
        </w:tabs>
        <w:ind w:left="720" w:hanging="360"/>
      </w:pPr>
      <w:rPr>
        <w:rFonts w:ascii="Symbol" w:hAnsi="Symbol" w:hint="default"/>
        <w:sz w:val="20"/>
      </w:rPr>
    </w:lvl>
    <w:lvl w:ilvl="1" w:tplc="35F0C21A" w:tentative="1">
      <w:start w:val="1"/>
      <w:numFmt w:val="bullet"/>
      <w:lvlText w:val="o"/>
      <w:lvlJc w:val="left"/>
      <w:pPr>
        <w:tabs>
          <w:tab w:val="num" w:pos="1440"/>
        </w:tabs>
        <w:ind w:left="1440" w:hanging="360"/>
      </w:pPr>
      <w:rPr>
        <w:rFonts w:ascii="Courier New" w:hAnsi="Courier New" w:hint="default"/>
        <w:sz w:val="20"/>
      </w:rPr>
    </w:lvl>
    <w:lvl w:ilvl="2" w:tplc="14AC85A6" w:tentative="1">
      <w:start w:val="1"/>
      <w:numFmt w:val="bullet"/>
      <w:lvlText w:val=""/>
      <w:lvlJc w:val="left"/>
      <w:pPr>
        <w:tabs>
          <w:tab w:val="num" w:pos="2160"/>
        </w:tabs>
        <w:ind w:left="2160" w:hanging="360"/>
      </w:pPr>
      <w:rPr>
        <w:rFonts w:ascii="Wingdings" w:hAnsi="Wingdings" w:hint="default"/>
        <w:sz w:val="20"/>
      </w:rPr>
    </w:lvl>
    <w:lvl w:ilvl="3" w:tplc="D3D42862" w:tentative="1">
      <w:start w:val="1"/>
      <w:numFmt w:val="bullet"/>
      <w:lvlText w:val=""/>
      <w:lvlJc w:val="left"/>
      <w:pPr>
        <w:tabs>
          <w:tab w:val="num" w:pos="2880"/>
        </w:tabs>
        <w:ind w:left="2880" w:hanging="360"/>
      </w:pPr>
      <w:rPr>
        <w:rFonts w:ascii="Wingdings" w:hAnsi="Wingdings" w:hint="default"/>
        <w:sz w:val="20"/>
      </w:rPr>
    </w:lvl>
    <w:lvl w:ilvl="4" w:tplc="A5A8C902" w:tentative="1">
      <w:start w:val="1"/>
      <w:numFmt w:val="bullet"/>
      <w:lvlText w:val=""/>
      <w:lvlJc w:val="left"/>
      <w:pPr>
        <w:tabs>
          <w:tab w:val="num" w:pos="3600"/>
        </w:tabs>
        <w:ind w:left="3600" w:hanging="360"/>
      </w:pPr>
      <w:rPr>
        <w:rFonts w:ascii="Wingdings" w:hAnsi="Wingdings" w:hint="default"/>
        <w:sz w:val="20"/>
      </w:rPr>
    </w:lvl>
    <w:lvl w:ilvl="5" w:tplc="06CE7BD2" w:tentative="1">
      <w:start w:val="1"/>
      <w:numFmt w:val="bullet"/>
      <w:lvlText w:val=""/>
      <w:lvlJc w:val="left"/>
      <w:pPr>
        <w:tabs>
          <w:tab w:val="num" w:pos="4320"/>
        </w:tabs>
        <w:ind w:left="4320" w:hanging="360"/>
      </w:pPr>
      <w:rPr>
        <w:rFonts w:ascii="Wingdings" w:hAnsi="Wingdings" w:hint="default"/>
        <w:sz w:val="20"/>
      </w:rPr>
    </w:lvl>
    <w:lvl w:ilvl="6" w:tplc="957E85E2" w:tentative="1">
      <w:start w:val="1"/>
      <w:numFmt w:val="bullet"/>
      <w:lvlText w:val=""/>
      <w:lvlJc w:val="left"/>
      <w:pPr>
        <w:tabs>
          <w:tab w:val="num" w:pos="5040"/>
        </w:tabs>
        <w:ind w:left="5040" w:hanging="360"/>
      </w:pPr>
      <w:rPr>
        <w:rFonts w:ascii="Wingdings" w:hAnsi="Wingdings" w:hint="default"/>
        <w:sz w:val="20"/>
      </w:rPr>
    </w:lvl>
    <w:lvl w:ilvl="7" w:tplc="C5B68E2C" w:tentative="1">
      <w:start w:val="1"/>
      <w:numFmt w:val="bullet"/>
      <w:lvlText w:val=""/>
      <w:lvlJc w:val="left"/>
      <w:pPr>
        <w:tabs>
          <w:tab w:val="num" w:pos="5760"/>
        </w:tabs>
        <w:ind w:left="5760" w:hanging="360"/>
      </w:pPr>
      <w:rPr>
        <w:rFonts w:ascii="Wingdings" w:hAnsi="Wingdings" w:hint="default"/>
        <w:sz w:val="20"/>
      </w:rPr>
    </w:lvl>
    <w:lvl w:ilvl="8" w:tplc="B02CF76E"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0E56A04"/>
    <w:multiLevelType w:val="hybridMultilevel"/>
    <w:tmpl w:val="AE8CBB82"/>
    <w:lvl w:ilvl="0" w:tplc="106C64E4">
      <w:start w:val="1"/>
      <w:numFmt w:val="bullet"/>
      <w:lvlText w:val=""/>
      <w:lvlJc w:val="left"/>
      <w:pPr>
        <w:tabs>
          <w:tab w:val="num" w:pos="720"/>
        </w:tabs>
        <w:ind w:left="720" w:hanging="360"/>
      </w:pPr>
      <w:rPr>
        <w:rFonts w:ascii="Symbol" w:hAnsi="Symbol" w:hint="default"/>
        <w:sz w:val="20"/>
      </w:rPr>
    </w:lvl>
    <w:lvl w:ilvl="1" w:tplc="F52884FE" w:tentative="1">
      <w:start w:val="1"/>
      <w:numFmt w:val="bullet"/>
      <w:lvlText w:val="o"/>
      <w:lvlJc w:val="left"/>
      <w:pPr>
        <w:tabs>
          <w:tab w:val="num" w:pos="1440"/>
        </w:tabs>
        <w:ind w:left="1440" w:hanging="360"/>
      </w:pPr>
      <w:rPr>
        <w:rFonts w:ascii="Courier New" w:hAnsi="Courier New" w:hint="default"/>
        <w:sz w:val="20"/>
      </w:rPr>
    </w:lvl>
    <w:lvl w:ilvl="2" w:tplc="8A8C97F0" w:tentative="1">
      <w:start w:val="1"/>
      <w:numFmt w:val="bullet"/>
      <w:lvlText w:val=""/>
      <w:lvlJc w:val="left"/>
      <w:pPr>
        <w:tabs>
          <w:tab w:val="num" w:pos="2160"/>
        </w:tabs>
        <w:ind w:left="2160" w:hanging="360"/>
      </w:pPr>
      <w:rPr>
        <w:rFonts w:ascii="Wingdings" w:hAnsi="Wingdings" w:hint="default"/>
        <w:sz w:val="20"/>
      </w:rPr>
    </w:lvl>
    <w:lvl w:ilvl="3" w:tplc="604CAF0E" w:tentative="1">
      <w:start w:val="1"/>
      <w:numFmt w:val="bullet"/>
      <w:lvlText w:val=""/>
      <w:lvlJc w:val="left"/>
      <w:pPr>
        <w:tabs>
          <w:tab w:val="num" w:pos="2880"/>
        </w:tabs>
        <w:ind w:left="2880" w:hanging="360"/>
      </w:pPr>
      <w:rPr>
        <w:rFonts w:ascii="Wingdings" w:hAnsi="Wingdings" w:hint="default"/>
        <w:sz w:val="20"/>
      </w:rPr>
    </w:lvl>
    <w:lvl w:ilvl="4" w:tplc="34B42966" w:tentative="1">
      <w:start w:val="1"/>
      <w:numFmt w:val="bullet"/>
      <w:lvlText w:val=""/>
      <w:lvlJc w:val="left"/>
      <w:pPr>
        <w:tabs>
          <w:tab w:val="num" w:pos="3600"/>
        </w:tabs>
        <w:ind w:left="3600" w:hanging="360"/>
      </w:pPr>
      <w:rPr>
        <w:rFonts w:ascii="Wingdings" w:hAnsi="Wingdings" w:hint="default"/>
        <w:sz w:val="20"/>
      </w:rPr>
    </w:lvl>
    <w:lvl w:ilvl="5" w:tplc="A9C67F1A" w:tentative="1">
      <w:start w:val="1"/>
      <w:numFmt w:val="bullet"/>
      <w:lvlText w:val=""/>
      <w:lvlJc w:val="left"/>
      <w:pPr>
        <w:tabs>
          <w:tab w:val="num" w:pos="4320"/>
        </w:tabs>
        <w:ind w:left="4320" w:hanging="360"/>
      </w:pPr>
      <w:rPr>
        <w:rFonts w:ascii="Wingdings" w:hAnsi="Wingdings" w:hint="default"/>
        <w:sz w:val="20"/>
      </w:rPr>
    </w:lvl>
    <w:lvl w:ilvl="6" w:tplc="6574B432" w:tentative="1">
      <w:start w:val="1"/>
      <w:numFmt w:val="bullet"/>
      <w:lvlText w:val=""/>
      <w:lvlJc w:val="left"/>
      <w:pPr>
        <w:tabs>
          <w:tab w:val="num" w:pos="5040"/>
        </w:tabs>
        <w:ind w:left="5040" w:hanging="360"/>
      </w:pPr>
      <w:rPr>
        <w:rFonts w:ascii="Wingdings" w:hAnsi="Wingdings" w:hint="default"/>
        <w:sz w:val="20"/>
      </w:rPr>
    </w:lvl>
    <w:lvl w:ilvl="7" w:tplc="64FEDE56" w:tentative="1">
      <w:start w:val="1"/>
      <w:numFmt w:val="bullet"/>
      <w:lvlText w:val=""/>
      <w:lvlJc w:val="left"/>
      <w:pPr>
        <w:tabs>
          <w:tab w:val="num" w:pos="5760"/>
        </w:tabs>
        <w:ind w:left="5760" w:hanging="360"/>
      </w:pPr>
      <w:rPr>
        <w:rFonts w:ascii="Wingdings" w:hAnsi="Wingdings" w:hint="default"/>
        <w:sz w:val="20"/>
      </w:rPr>
    </w:lvl>
    <w:lvl w:ilvl="8" w:tplc="12803640" w:tentative="1">
      <w:start w:val="1"/>
      <w:numFmt w:val="bullet"/>
      <w:lvlText w:val=""/>
      <w:lvlJc w:val="left"/>
      <w:pPr>
        <w:tabs>
          <w:tab w:val="num" w:pos="6480"/>
        </w:tabs>
        <w:ind w:left="6480" w:hanging="360"/>
      </w:pPr>
      <w:rPr>
        <w:rFonts w:ascii="Wingdings" w:hAnsi="Wingdings" w:hint="default"/>
        <w:sz w:val="20"/>
      </w:rPr>
    </w:lvl>
  </w:abstractNum>
  <w:num w:numId="1" w16cid:durableId="1018435060">
    <w:abstractNumId w:val="10"/>
  </w:num>
  <w:num w:numId="2" w16cid:durableId="1721444328">
    <w:abstractNumId w:val="11"/>
  </w:num>
  <w:num w:numId="3" w16cid:durableId="592209050">
    <w:abstractNumId w:val="12"/>
  </w:num>
  <w:num w:numId="4" w16cid:durableId="558521729">
    <w:abstractNumId w:val="13"/>
  </w:num>
  <w:num w:numId="5" w16cid:durableId="1790734802">
    <w:abstractNumId w:val="8"/>
  </w:num>
  <w:num w:numId="6" w16cid:durableId="1232815945">
    <w:abstractNumId w:val="3"/>
  </w:num>
  <w:num w:numId="7" w16cid:durableId="116339924">
    <w:abstractNumId w:val="2"/>
  </w:num>
  <w:num w:numId="8" w16cid:durableId="1770740207">
    <w:abstractNumId w:val="1"/>
  </w:num>
  <w:num w:numId="9" w16cid:durableId="1839349199">
    <w:abstractNumId w:val="0"/>
  </w:num>
  <w:num w:numId="10" w16cid:durableId="1726562557">
    <w:abstractNumId w:val="9"/>
  </w:num>
  <w:num w:numId="11" w16cid:durableId="2020961203">
    <w:abstractNumId w:val="7"/>
  </w:num>
  <w:num w:numId="12" w16cid:durableId="207839260">
    <w:abstractNumId w:val="6"/>
  </w:num>
  <w:num w:numId="13" w16cid:durableId="1433088159">
    <w:abstractNumId w:val="5"/>
  </w:num>
  <w:num w:numId="14" w16cid:durableId="20925790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567"/>
  <w:doNotHyphenateCaps/>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0B7E"/>
    <w:rsid w:val="0000184E"/>
    <w:rsid w:val="000028DA"/>
    <w:rsid w:val="0000743A"/>
    <w:rsid w:val="00007EE8"/>
    <w:rsid w:val="0001380D"/>
    <w:rsid w:val="00027489"/>
    <w:rsid w:val="00032BD2"/>
    <w:rsid w:val="000411DD"/>
    <w:rsid w:val="00056A31"/>
    <w:rsid w:val="0005718F"/>
    <w:rsid w:val="00060751"/>
    <w:rsid w:val="000675FD"/>
    <w:rsid w:val="00076483"/>
    <w:rsid w:val="0008501C"/>
    <w:rsid w:val="000946E2"/>
    <w:rsid w:val="000969AF"/>
    <w:rsid w:val="000A4A36"/>
    <w:rsid w:val="000A6E4C"/>
    <w:rsid w:val="000B17EB"/>
    <w:rsid w:val="000B2B7B"/>
    <w:rsid w:val="000C0C91"/>
    <w:rsid w:val="000D5DEC"/>
    <w:rsid w:val="000D6880"/>
    <w:rsid w:val="000D763D"/>
    <w:rsid w:val="000E0F86"/>
    <w:rsid w:val="000F3D8B"/>
    <w:rsid w:val="00106E7D"/>
    <w:rsid w:val="0011083C"/>
    <w:rsid w:val="00126FF6"/>
    <w:rsid w:val="00130831"/>
    <w:rsid w:val="001308D6"/>
    <w:rsid w:val="0013381B"/>
    <w:rsid w:val="001361B0"/>
    <w:rsid w:val="00142E2A"/>
    <w:rsid w:val="001436F9"/>
    <w:rsid w:val="001547FF"/>
    <w:rsid w:val="0015496B"/>
    <w:rsid w:val="00155DEB"/>
    <w:rsid w:val="00160FAF"/>
    <w:rsid w:val="00163C7D"/>
    <w:rsid w:val="00164B79"/>
    <w:rsid w:val="00180DBD"/>
    <w:rsid w:val="00185445"/>
    <w:rsid w:val="00185A03"/>
    <w:rsid w:val="001958D5"/>
    <w:rsid w:val="001A39BA"/>
    <w:rsid w:val="001A615A"/>
    <w:rsid w:val="001C4517"/>
    <w:rsid w:val="001D60A1"/>
    <w:rsid w:val="001D702A"/>
    <w:rsid w:val="001E4D5B"/>
    <w:rsid w:val="001F13E4"/>
    <w:rsid w:val="001F20C6"/>
    <w:rsid w:val="00200807"/>
    <w:rsid w:val="00206F2E"/>
    <w:rsid w:val="002075B5"/>
    <w:rsid w:val="00207792"/>
    <w:rsid w:val="002130AA"/>
    <w:rsid w:val="00216DAC"/>
    <w:rsid w:val="00216E08"/>
    <w:rsid w:val="00220A0C"/>
    <w:rsid w:val="00223EF5"/>
    <w:rsid w:val="002360F5"/>
    <w:rsid w:val="00252A7F"/>
    <w:rsid w:val="00252EBD"/>
    <w:rsid w:val="00264446"/>
    <w:rsid w:val="00270724"/>
    <w:rsid w:val="00272133"/>
    <w:rsid w:val="0027536B"/>
    <w:rsid w:val="002829E8"/>
    <w:rsid w:val="002A6FF2"/>
    <w:rsid w:val="002B0199"/>
    <w:rsid w:val="002B0559"/>
    <w:rsid w:val="002B0854"/>
    <w:rsid w:val="002B157B"/>
    <w:rsid w:val="002B20B8"/>
    <w:rsid w:val="002B3C8B"/>
    <w:rsid w:val="002C2E88"/>
    <w:rsid w:val="002D09B5"/>
    <w:rsid w:val="002D2E75"/>
    <w:rsid w:val="002D3107"/>
    <w:rsid w:val="002E3E29"/>
    <w:rsid w:val="002F4D8E"/>
    <w:rsid w:val="0030138D"/>
    <w:rsid w:val="00313E50"/>
    <w:rsid w:val="00320223"/>
    <w:rsid w:val="0032631B"/>
    <w:rsid w:val="0032717E"/>
    <w:rsid w:val="00330BB2"/>
    <w:rsid w:val="00333C71"/>
    <w:rsid w:val="003345A2"/>
    <w:rsid w:val="0033594F"/>
    <w:rsid w:val="00343066"/>
    <w:rsid w:val="00347B02"/>
    <w:rsid w:val="00352B7F"/>
    <w:rsid w:val="00365C3D"/>
    <w:rsid w:val="00370634"/>
    <w:rsid w:val="0039196B"/>
    <w:rsid w:val="003A0148"/>
    <w:rsid w:val="003A5546"/>
    <w:rsid w:val="003B16D5"/>
    <w:rsid w:val="003C328F"/>
    <w:rsid w:val="003C6CC0"/>
    <w:rsid w:val="003D4613"/>
    <w:rsid w:val="003D4C8A"/>
    <w:rsid w:val="00401004"/>
    <w:rsid w:val="00407715"/>
    <w:rsid w:val="00412D93"/>
    <w:rsid w:val="0042006F"/>
    <w:rsid w:val="00424BBF"/>
    <w:rsid w:val="00427EAD"/>
    <w:rsid w:val="004419C1"/>
    <w:rsid w:val="00472E27"/>
    <w:rsid w:val="00473F8A"/>
    <w:rsid w:val="00480287"/>
    <w:rsid w:val="00484077"/>
    <w:rsid w:val="00485DAF"/>
    <w:rsid w:val="004925F9"/>
    <w:rsid w:val="004928BC"/>
    <w:rsid w:val="0049431B"/>
    <w:rsid w:val="00495E49"/>
    <w:rsid w:val="004A20CC"/>
    <w:rsid w:val="004A7B52"/>
    <w:rsid w:val="004B5DB0"/>
    <w:rsid w:val="004C31C3"/>
    <w:rsid w:val="004D1317"/>
    <w:rsid w:val="004D6723"/>
    <w:rsid w:val="004F0501"/>
    <w:rsid w:val="004F6AF3"/>
    <w:rsid w:val="005014DE"/>
    <w:rsid w:val="005015E1"/>
    <w:rsid w:val="005027FD"/>
    <w:rsid w:val="00505DF9"/>
    <w:rsid w:val="005063A0"/>
    <w:rsid w:val="00510FEF"/>
    <w:rsid w:val="0051635A"/>
    <w:rsid w:val="005167E0"/>
    <w:rsid w:val="005179BF"/>
    <w:rsid w:val="00526490"/>
    <w:rsid w:val="005269FA"/>
    <w:rsid w:val="005312A6"/>
    <w:rsid w:val="0053271D"/>
    <w:rsid w:val="00536622"/>
    <w:rsid w:val="00545ED9"/>
    <w:rsid w:val="00561160"/>
    <w:rsid w:val="00570F1E"/>
    <w:rsid w:val="005754B8"/>
    <w:rsid w:val="0059407D"/>
    <w:rsid w:val="00594A8B"/>
    <w:rsid w:val="005A70DB"/>
    <w:rsid w:val="005B68D5"/>
    <w:rsid w:val="005C30B8"/>
    <w:rsid w:val="005D131E"/>
    <w:rsid w:val="005D2A0D"/>
    <w:rsid w:val="005D7F95"/>
    <w:rsid w:val="005E266F"/>
    <w:rsid w:val="005F23AF"/>
    <w:rsid w:val="005F2F49"/>
    <w:rsid w:val="005F425B"/>
    <w:rsid w:val="005F42E7"/>
    <w:rsid w:val="005F44FD"/>
    <w:rsid w:val="005F6C29"/>
    <w:rsid w:val="00603A91"/>
    <w:rsid w:val="00606D65"/>
    <w:rsid w:val="006109A5"/>
    <w:rsid w:val="0061229D"/>
    <w:rsid w:val="00617350"/>
    <w:rsid w:val="00624059"/>
    <w:rsid w:val="00624642"/>
    <w:rsid w:val="00632092"/>
    <w:rsid w:val="00633F07"/>
    <w:rsid w:val="00641540"/>
    <w:rsid w:val="00646A9F"/>
    <w:rsid w:val="006503CE"/>
    <w:rsid w:val="00656F13"/>
    <w:rsid w:val="00657434"/>
    <w:rsid w:val="00657AA9"/>
    <w:rsid w:val="006635ED"/>
    <w:rsid w:val="006725E0"/>
    <w:rsid w:val="00672B2A"/>
    <w:rsid w:val="00673659"/>
    <w:rsid w:val="00675232"/>
    <w:rsid w:val="006756C2"/>
    <w:rsid w:val="00682036"/>
    <w:rsid w:val="006A378B"/>
    <w:rsid w:val="006A38BD"/>
    <w:rsid w:val="006A4E4F"/>
    <w:rsid w:val="006A6D84"/>
    <w:rsid w:val="006B27E7"/>
    <w:rsid w:val="006B2EB8"/>
    <w:rsid w:val="006B4041"/>
    <w:rsid w:val="006B5294"/>
    <w:rsid w:val="006B5943"/>
    <w:rsid w:val="006C374F"/>
    <w:rsid w:val="006C43D9"/>
    <w:rsid w:val="006D22DD"/>
    <w:rsid w:val="006D3531"/>
    <w:rsid w:val="006D3577"/>
    <w:rsid w:val="006D67C4"/>
    <w:rsid w:val="006E587E"/>
    <w:rsid w:val="006F7033"/>
    <w:rsid w:val="007024CA"/>
    <w:rsid w:val="0070665E"/>
    <w:rsid w:val="00706765"/>
    <w:rsid w:val="00710191"/>
    <w:rsid w:val="00713467"/>
    <w:rsid w:val="00721AAA"/>
    <w:rsid w:val="00722AF3"/>
    <w:rsid w:val="00730CE4"/>
    <w:rsid w:val="00731521"/>
    <w:rsid w:val="0073158D"/>
    <w:rsid w:val="007421D9"/>
    <w:rsid w:val="00751DAC"/>
    <w:rsid w:val="00752044"/>
    <w:rsid w:val="00752935"/>
    <w:rsid w:val="00753D59"/>
    <w:rsid w:val="007602D9"/>
    <w:rsid w:val="00762D02"/>
    <w:rsid w:val="00776521"/>
    <w:rsid w:val="00776CEA"/>
    <w:rsid w:val="00785FD9"/>
    <w:rsid w:val="00786739"/>
    <w:rsid w:val="00792C1E"/>
    <w:rsid w:val="00795066"/>
    <w:rsid w:val="00795DC6"/>
    <w:rsid w:val="00796ACF"/>
    <w:rsid w:val="007A4814"/>
    <w:rsid w:val="007C21EC"/>
    <w:rsid w:val="007C5BD3"/>
    <w:rsid w:val="007C68CD"/>
    <w:rsid w:val="007D17F9"/>
    <w:rsid w:val="007D224F"/>
    <w:rsid w:val="007D3679"/>
    <w:rsid w:val="007D6D3F"/>
    <w:rsid w:val="007E5C13"/>
    <w:rsid w:val="007E6DB9"/>
    <w:rsid w:val="007F1C96"/>
    <w:rsid w:val="007F59E0"/>
    <w:rsid w:val="008010C4"/>
    <w:rsid w:val="00801430"/>
    <w:rsid w:val="008102D1"/>
    <w:rsid w:val="00821634"/>
    <w:rsid w:val="00822D79"/>
    <w:rsid w:val="0083334A"/>
    <w:rsid w:val="00833A5E"/>
    <w:rsid w:val="008449DA"/>
    <w:rsid w:val="0086021C"/>
    <w:rsid w:val="00860F06"/>
    <w:rsid w:val="008610F4"/>
    <w:rsid w:val="008641DA"/>
    <w:rsid w:val="0086458F"/>
    <w:rsid w:val="00867205"/>
    <w:rsid w:val="0087435E"/>
    <w:rsid w:val="00876394"/>
    <w:rsid w:val="00880273"/>
    <w:rsid w:val="00887980"/>
    <w:rsid w:val="00887C3A"/>
    <w:rsid w:val="00890F04"/>
    <w:rsid w:val="00895A74"/>
    <w:rsid w:val="008A051B"/>
    <w:rsid w:val="008A572C"/>
    <w:rsid w:val="008D0573"/>
    <w:rsid w:val="008D25EE"/>
    <w:rsid w:val="008E0B7E"/>
    <w:rsid w:val="008E11CC"/>
    <w:rsid w:val="008F01D3"/>
    <w:rsid w:val="008F11BF"/>
    <w:rsid w:val="0090235A"/>
    <w:rsid w:val="00903194"/>
    <w:rsid w:val="00922E67"/>
    <w:rsid w:val="0092429B"/>
    <w:rsid w:val="00926F80"/>
    <w:rsid w:val="009318D5"/>
    <w:rsid w:val="00931ACD"/>
    <w:rsid w:val="00932F27"/>
    <w:rsid w:val="00932F34"/>
    <w:rsid w:val="00933333"/>
    <w:rsid w:val="00937CA8"/>
    <w:rsid w:val="00951D0F"/>
    <w:rsid w:val="00956BC7"/>
    <w:rsid w:val="009715B0"/>
    <w:rsid w:val="00974ADE"/>
    <w:rsid w:val="00980F92"/>
    <w:rsid w:val="00981339"/>
    <w:rsid w:val="00992EE6"/>
    <w:rsid w:val="009A0EE9"/>
    <w:rsid w:val="009A6B0F"/>
    <w:rsid w:val="009A7E6A"/>
    <w:rsid w:val="009B52C2"/>
    <w:rsid w:val="009B5895"/>
    <w:rsid w:val="009C3370"/>
    <w:rsid w:val="009C4B97"/>
    <w:rsid w:val="009D7024"/>
    <w:rsid w:val="009D7153"/>
    <w:rsid w:val="009E5FED"/>
    <w:rsid w:val="00A05A1F"/>
    <w:rsid w:val="00A06E71"/>
    <w:rsid w:val="00A10D3C"/>
    <w:rsid w:val="00A1239A"/>
    <w:rsid w:val="00A12668"/>
    <w:rsid w:val="00A13CB6"/>
    <w:rsid w:val="00A151F0"/>
    <w:rsid w:val="00A16C05"/>
    <w:rsid w:val="00A2228A"/>
    <w:rsid w:val="00A25603"/>
    <w:rsid w:val="00A26435"/>
    <w:rsid w:val="00A26790"/>
    <w:rsid w:val="00A31263"/>
    <w:rsid w:val="00A412D3"/>
    <w:rsid w:val="00A46F6A"/>
    <w:rsid w:val="00A503F9"/>
    <w:rsid w:val="00A51C2F"/>
    <w:rsid w:val="00A530F2"/>
    <w:rsid w:val="00A55C7E"/>
    <w:rsid w:val="00A61B6C"/>
    <w:rsid w:val="00A63C47"/>
    <w:rsid w:val="00A77F24"/>
    <w:rsid w:val="00A83E7B"/>
    <w:rsid w:val="00A924C9"/>
    <w:rsid w:val="00AA1EC6"/>
    <w:rsid w:val="00AA2E96"/>
    <w:rsid w:val="00AB6032"/>
    <w:rsid w:val="00AB7FE9"/>
    <w:rsid w:val="00AC441D"/>
    <w:rsid w:val="00AC5209"/>
    <w:rsid w:val="00AF3C81"/>
    <w:rsid w:val="00B21AF0"/>
    <w:rsid w:val="00B21FDB"/>
    <w:rsid w:val="00B42B1F"/>
    <w:rsid w:val="00B512CB"/>
    <w:rsid w:val="00B55D8C"/>
    <w:rsid w:val="00B63185"/>
    <w:rsid w:val="00B6480B"/>
    <w:rsid w:val="00B6560C"/>
    <w:rsid w:val="00B65649"/>
    <w:rsid w:val="00B72B40"/>
    <w:rsid w:val="00B82D9D"/>
    <w:rsid w:val="00B83EE2"/>
    <w:rsid w:val="00B84C6F"/>
    <w:rsid w:val="00B9305B"/>
    <w:rsid w:val="00B934F3"/>
    <w:rsid w:val="00BA46D5"/>
    <w:rsid w:val="00BA5F9A"/>
    <w:rsid w:val="00BA6727"/>
    <w:rsid w:val="00BA7C9A"/>
    <w:rsid w:val="00BB176C"/>
    <w:rsid w:val="00BB58DA"/>
    <w:rsid w:val="00BB63ED"/>
    <w:rsid w:val="00BC2D44"/>
    <w:rsid w:val="00BC3BEE"/>
    <w:rsid w:val="00BC7B9F"/>
    <w:rsid w:val="00BE0DA9"/>
    <w:rsid w:val="00BE4067"/>
    <w:rsid w:val="00BE7A2E"/>
    <w:rsid w:val="00BE7FBD"/>
    <w:rsid w:val="00BF0A68"/>
    <w:rsid w:val="00BF1D35"/>
    <w:rsid w:val="00C002E9"/>
    <w:rsid w:val="00C02B94"/>
    <w:rsid w:val="00C13159"/>
    <w:rsid w:val="00C225C2"/>
    <w:rsid w:val="00C251F4"/>
    <w:rsid w:val="00C25C6A"/>
    <w:rsid w:val="00C26B7D"/>
    <w:rsid w:val="00C26E95"/>
    <w:rsid w:val="00C34A8E"/>
    <w:rsid w:val="00C427DA"/>
    <w:rsid w:val="00C43398"/>
    <w:rsid w:val="00C450DD"/>
    <w:rsid w:val="00C47758"/>
    <w:rsid w:val="00C50887"/>
    <w:rsid w:val="00C522A7"/>
    <w:rsid w:val="00C52580"/>
    <w:rsid w:val="00C54FD6"/>
    <w:rsid w:val="00C605F5"/>
    <w:rsid w:val="00C7287B"/>
    <w:rsid w:val="00C76A29"/>
    <w:rsid w:val="00C819BE"/>
    <w:rsid w:val="00C96D78"/>
    <w:rsid w:val="00CA55A3"/>
    <w:rsid w:val="00CA5A04"/>
    <w:rsid w:val="00CA5DF0"/>
    <w:rsid w:val="00CB02B0"/>
    <w:rsid w:val="00CB4014"/>
    <w:rsid w:val="00CB54A7"/>
    <w:rsid w:val="00CB5B88"/>
    <w:rsid w:val="00CC248D"/>
    <w:rsid w:val="00CC2E95"/>
    <w:rsid w:val="00CD0B27"/>
    <w:rsid w:val="00CD22D5"/>
    <w:rsid w:val="00CD27E0"/>
    <w:rsid w:val="00CD3687"/>
    <w:rsid w:val="00CE06A0"/>
    <w:rsid w:val="00CE5345"/>
    <w:rsid w:val="00CF4968"/>
    <w:rsid w:val="00D012F0"/>
    <w:rsid w:val="00D06DDB"/>
    <w:rsid w:val="00D12C9D"/>
    <w:rsid w:val="00D13EDC"/>
    <w:rsid w:val="00D17E55"/>
    <w:rsid w:val="00D26C5C"/>
    <w:rsid w:val="00D33AE3"/>
    <w:rsid w:val="00D34AC0"/>
    <w:rsid w:val="00D50444"/>
    <w:rsid w:val="00D53A1F"/>
    <w:rsid w:val="00D55118"/>
    <w:rsid w:val="00D5686A"/>
    <w:rsid w:val="00D5755D"/>
    <w:rsid w:val="00D612CE"/>
    <w:rsid w:val="00D64F27"/>
    <w:rsid w:val="00D668E0"/>
    <w:rsid w:val="00D66C6F"/>
    <w:rsid w:val="00D73BEA"/>
    <w:rsid w:val="00D75505"/>
    <w:rsid w:val="00D825C1"/>
    <w:rsid w:val="00D85894"/>
    <w:rsid w:val="00D873B3"/>
    <w:rsid w:val="00DB3CAC"/>
    <w:rsid w:val="00DC2B19"/>
    <w:rsid w:val="00DC308B"/>
    <w:rsid w:val="00DC5222"/>
    <w:rsid w:val="00DE10DE"/>
    <w:rsid w:val="00DE2134"/>
    <w:rsid w:val="00DE4EE8"/>
    <w:rsid w:val="00DE6EE7"/>
    <w:rsid w:val="00DE7331"/>
    <w:rsid w:val="00DF252B"/>
    <w:rsid w:val="00DF7FB2"/>
    <w:rsid w:val="00E041B9"/>
    <w:rsid w:val="00E06A37"/>
    <w:rsid w:val="00E12114"/>
    <w:rsid w:val="00E141AC"/>
    <w:rsid w:val="00E215FE"/>
    <w:rsid w:val="00E24376"/>
    <w:rsid w:val="00E251E1"/>
    <w:rsid w:val="00E301FB"/>
    <w:rsid w:val="00E33C56"/>
    <w:rsid w:val="00E4497D"/>
    <w:rsid w:val="00E54552"/>
    <w:rsid w:val="00E568D5"/>
    <w:rsid w:val="00E57EC9"/>
    <w:rsid w:val="00E61857"/>
    <w:rsid w:val="00E714AB"/>
    <w:rsid w:val="00E742E6"/>
    <w:rsid w:val="00E7496D"/>
    <w:rsid w:val="00E8086D"/>
    <w:rsid w:val="00E824A8"/>
    <w:rsid w:val="00E85B5F"/>
    <w:rsid w:val="00E90F45"/>
    <w:rsid w:val="00E94059"/>
    <w:rsid w:val="00E94DE6"/>
    <w:rsid w:val="00EA00D7"/>
    <w:rsid w:val="00EA45FA"/>
    <w:rsid w:val="00EB0D03"/>
    <w:rsid w:val="00EB3D85"/>
    <w:rsid w:val="00EB7567"/>
    <w:rsid w:val="00EC128C"/>
    <w:rsid w:val="00EC54C3"/>
    <w:rsid w:val="00EC68BF"/>
    <w:rsid w:val="00ED0E88"/>
    <w:rsid w:val="00EE1660"/>
    <w:rsid w:val="00EE31F1"/>
    <w:rsid w:val="00EF2AA4"/>
    <w:rsid w:val="00F1786B"/>
    <w:rsid w:val="00F20A5B"/>
    <w:rsid w:val="00F24A4A"/>
    <w:rsid w:val="00F25A5C"/>
    <w:rsid w:val="00F306C0"/>
    <w:rsid w:val="00F33DCC"/>
    <w:rsid w:val="00F4289A"/>
    <w:rsid w:val="00F431F4"/>
    <w:rsid w:val="00F528C5"/>
    <w:rsid w:val="00F666BB"/>
    <w:rsid w:val="00F70943"/>
    <w:rsid w:val="00F733A5"/>
    <w:rsid w:val="00F75C40"/>
    <w:rsid w:val="00F80641"/>
    <w:rsid w:val="00F84913"/>
    <w:rsid w:val="00F90C70"/>
    <w:rsid w:val="00F90F28"/>
    <w:rsid w:val="00F9134A"/>
    <w:rsid w:val="00FA6538"/>
    <w:rsid w:val="00FB43F5"/>
    <w:rsid w:val="00FB7DEF"/>
    <w:rsid w:val="00FC166E"/>
    <w:rsid w:val="00FC7EA0"/>
    <w:rsid w:val="00FD1AEB"/>
    <w:rsid w:val="00FD3BA1"/>
    <w:rsid w:val="00FD5559"/>
    <w:rsid w:val="00FE1B1C"/>
    <w:rsid w:val="00FE1EB4"/>
    <w:rsid w:val="00FE4ED5"/>
    <w:rsid w:val="00FE5C27"/>
    <w:rsid w:val="00FE5E15"/>
    <w:rsid w:val="00FE6027"/>
    <w:rsid w:val="00FE6CC9"/>
    <w:rsid w:val="00FE78A6"/>
    <w:rsid w:val="00FF1B54"/>
    <w:rsid w:val="00FF4DA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1026"/>
    <o:shapelayout v:ext="edit">
      <o:idmap v:ext="edit" data="1"/>
    </o:shapelayout>
  </w:shapeDefaults>
  <w:decimalSymbol w:val=","/>
  <w:listSeparator w:val=";"/>
  <w14:docId w14:val="15A59F16"/>
  <w15:chartTrackingRefBased/>
  <w15:docId w15:val="{D2E11229-919E-49D4-B16D-C559891976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17F9"/>
    <w:pPr>
      <w:spacing w:before="240" w:after="240"/>
      <w:ind w:firstLine="680"/>
      <w:jc w:val="both"/>
    </w:pPr>
    <w:rPr>
      <w:rFonts w:ascii="Amasis30" w:hAnsi="Amasis30"/>
      <w:sz w:val="36"/>
      <w:szCs w:val="24"/>
    </w:rPr>
  </w:style>
  <w:style w:type="paragraph" w:styleId="Titre1">
    <w:name w:val="heading 1"/>
    <w:basedOn w:val="Normal"/>
    <w:next w:val="Normal"/>
    <w:qFormat/>
    <w:rsid w:val="00E57EC9"/>
    <w:pPr>
      <w:keepNext/>
      <w:pageBreakBefore/>
      <w:suppressAutoHyphens/>
      <w:spacing w:before="960" w:after="720"/>
      <w:ind w:firstLine="0"/>
      <w:jc w:val="center"/>
      <w:outlineLvl w:val="0"/>
    </w:pPr>
    <w:rPr>
      <w:rFonts w:cs="Arial"/>
      <w:b/>
      <w:bCs/>
      <w:sz w:val="48"/>
      <w:szCs w:val="44"/>
    </w:rPr>
  </w:style>
  <w:style w:type="paragraph" w:styleId="Titre2">
    <w:name w:val="heading 2"/>
    <w:basedOn w:val="Normal"/>
    <w:next w:val="Normal"/>
    <w:qFormat/>
    <w:rsid w:val="00E57EC9"/>
    <w:pPr>
      <w:keepNext/>
      <w:keepLines/>
      <w:suppressAutoHyphens/>
      <w:spacing w:before="960" w:after="720"/>
      <w:ind w:firstLine="0"/>
      <w:jc w:val="center"/>
      <w:outlineLvl w:val="1"/>
    </w:pPr>
    <w:rPr>
      <w:rFonts w:cs="Arial"/>
      <w:b/>
      <w:bCs/>
      <w:iCs/>
      <w:sz w:val="44"/>
      <w:szCs w:val="40"/>
    </w:rPr>
  </w:style>
  <w:style w:type="paragraph" w:styleId="Titre3">
    <w:name w:val="heading 3"/>
    <w:basedOn w:val="Normal"/>
    <w:next w:val="Normal"/>
    <w:qFormat/>
    <w:rsid w:val="00E57EC9"/>
    <w:pPr>
      <w:keepNext/>
      <w:suppressAutoHyphens/>
      <w:spacing w:before="480"/>
      <w:ind w:firstLine="0"/>
      <w:jc w:val="center"/>
      <w:outlineLvl w:val="2"/>
    </w:pPr>
    <w:rPr>
      <w:rFonts w:cs="Arial"/>
      <w:b/>
      <w:bCs/>
      <w:sz w:val="40"/>
      <w:szCs w:val="36"/>
    </w:rPr>
  </w:style>
  <w:style w:type="character" w:default="1" w:styleId="Policepardfaut">
    <w:name w:val="Default Paragraph Font"/>
    <w:semiHidden/>
    <w:rsid w:val="00E57EC9"/>
  </w:style>
  <w:style w:type="table" w:default="1" w:styleId="TableauNormal">
    <w:name w:val="Normal Table"/>
    <w:semiHidden/>
    <w:tblPr>
      <w:tblInd w:w="0" w:type="dxa"/>
      <w:tblCellMar>
        <w:top w:w="0" w:type="dxa"/>
        <w:left w:w="108" w:type="dxa"/>
        <w:bottom w:w="0" w:type="dxa"/>
        <w:right w:w="108" w:type="dxa"/>
      </w:tblCellMar>
    </w:tblPr>
  </w:style>
  <w:style w:type="numbering" w:default="1" w:styleId="Aucuneliste">
    <w:name w:val="No List"/>
    <w:semiHidden/>
    <w:rsid w:val="00E57EC9"/>
  </w:style>
  <w:style w:type="character" w:styleId="Lienhypertexte">
    <w:name w:val="Hyperlink"/>
    <w:uiPriority w:val="99"/>
    <w:rsid w:val="00E57EC9"/>
    <w:rPr>
      <w:rFonts w:ascii="Amasis30" w:hAnsi="Amasis30"/>
      <w:color w:val="004080"/>
      <w:u w:val="single"/>
    </w:rPr>
  </w:style>
  <w:style w:type="paragraph" w:styleId="Explorateurdedocuments">
    <w:name w:val="Document Map"/>
    <w:basedOn w:val="Normal"/>
    <w:semiHidden/>
    <w:rsid w:val="00E57EC9"/>
    <w:pPr>
      <w:shd w:val="clear" w:color="auto" w:fill="000080"/>
    </w:pPr>
    <w:rPr>
      <w:rFonts w:ascii="Tahoma" w:hAnsi="Tahoma" w:cs="Tahoma"/>
    </w:rPr>
  </w:style>
  <w:style w:type="paragraph" w:styleId="TM1">
    <w:name w:val="toc 1"/>
    <w:basedOn w:val="Normal"/>
    <w:next w:val="Normal"/>
    <w:autoRedefine/>
    <w:uiPriority w:val="39"/>
    <w:rsid w:val="00E57EC9"/>
    <w:pPr>
      <w:tabs>
        <w:tab w:val="right" w:leader="dot" w:pos="9639"/>
      </w:tabs>
      <w:spacing w:before="180" w:after="180"/>
      <w:ind w:firstLine="0"/>
      <w:jc w:val="left"/>
    </w:pPr>
    <w:rPr>
      <w:bCs/>
      <w:iCs/>
      <w:noProof/>
      <w:color w:val="000080"/>
      <w:szCs w:val="28"/>
    </w:rPr>
  </w:style>
  <w:style w:type="paragraph" w:styleId="En-tte">
    <w:name w:val="header"/>
    <w:basedOn w:val="Normal"/>
    <w:rsid w:val="00E57EC9"/>
    <w:pPr>
      <w:tabs>
        <w:tab w:val="center" w:pos="4536"/>
        <w:tab w:val="right" w:pos="9072"/>
      </w:tabs>
    </w:pPr>
  </w:style>
  <w:style w:type="paragraph" w:styleId="Pieddepage">
    <w:name w:val="footer"/>
    <w:basedOn w:val="Normal"/>
    <w:rsid w:val="00E57EC9"/>
    <w:pPr>
      <w:tabs>
        <w:tab w:val="center" w:pos="4536"/>
        <w:tab w:val="right" w:pos="9072"/>
      </w:tabs>
      <w:ind w:firstLine="0"/>
      <w:jc w:val="center"/>
    </w:pPr>
    <w:rPr>
      <w:sz w:val="32"/>
    </w:rPr>
  </w:style>
  <w:style w:type="character" w:styleId="Numrodepage">
    <w:name w:val="page number"/>
    <w:basedOn w:val="Policepardfaut"/>
    <w:rsid w:val="00E57EC9"/>
  </w:style>
  <w:style w:type="paragraph" w:styleId="TM2">
    <w:name w:val="toc 2"/>
    <w:basedOn w:val="Normal"/>
    <w:next w:val="Normal"/>
    <w:autoRedefine/>
    <w:uiPriority w:val="39"/>
    <w:rsid w:val="00E57EC9"/>
    <w:pPr>
      <w:tabs>
        <w:tab w:val="right" w:leader="dot" w:pos="9639"/>
      </w:tabs>
      <w:spacing w:before="120" w:after="120"/>
      <w:ind w:left="284" w:firstLine="0"/>
      <w:jc w:val="left"/>
    </w:pPr>
    <w:rPr>
      <w:noProof/>
      <w:color w:val="000080"/>
      <w:sz w:val="34"/>
    </w:rPr>
  </w:style>
  <w:style w:type="paragraph" w:styleId="TM3">
    <w:name w:val="toc 3"/>
    <w:basedOn w:val="Normal"/>
    <w:next w:val="Normal"/>
    <w:autoRedefine/>
    <w:uiPriority w:val="39"/>
    <w:rsid w:val="00E57EC9"/>
    <w:pPr>
      <w:tabs>
        <w:tab w:val="right" w:leader="dot" w:pos="9639"/>
      </w:tabs>
      <w:spacing w:before="120" w:after="120"/>
      <w:ind w:left="567" w:firstLine="0"/>
      <w:jc w:val="left"/>
    </w:pPr>
    <w:rPr>
      <w:color w:val="000080"/>
      <w:sz w:val="32"/>
    </w:rPr>
  </w:style>
  <w:style w:type="paragraph" w:styleId="TM4">
    <w:name w:val="toc 4"/>
    <w:basedOn w:val="Normal"/>
    <w:next w:val="Normal"/>
    <w:autoRedefine/>
    <w:semiHidden/>
    <w:rsid w:val="00E57EC9"/>
    <w:pPr>
      <w:ind w:left="780"/>
    </w:pPr>
  </w:style>
  <w:style w:type="paragraph" w:styleId="TM5">
    <w:name w:val="toc 5"/>
    <w:basedOn w:val="Normal"/>
    <w:next w:val="Normal"/>
    <w:autoRedefine/>
    <w:semiHidden/>
    <w:rsid w:val="00E57EC9"/>
    <w:pPr>
      <w:ind w:left="1040"/>
    </w:pPr>
  </w:style>
  <w:style w:type="paragraph" w:styleId="TM6">
    <w:name w:val="toc 6"/>
    <w:basedOn w:val="Normal"/>
    <w:next w:val="Normal"/>
    <w:autoRedefine/>
    <w:semiHidden/>
    <w:rsid w:val="00E57EC9"/>
    <w:pPr>
      <w:ind w:left="1300"/>
    </w:pPr>
  </w:style>
  <w:style w:type="paragraph" w:styleId="TM7">
    <w:name w:val="toc 7"/>
    <w:basedOn w:val="Normal"/>
    <w:next w:val="Normal"/>
    <w:autoRedefine/>
    <w:semiHidden/>
    <w:rsid w:val="00E57EC9"/>
    <w:pPr>
      <w:ind w:left="1560"/>
    </w:pPr>
  </w:style>
  <w:style w:type="paragraph" w:styleId="TM8">
    <w:name w:val="toc 8"/>
    <w:basedOn w:val="Normal"/>
    <w:next w:val="Normal"/>
    <w:autoRedefine/>
    <w:semiHidden/>
    <w:rsid w:val="00E57EC9"/>
    <w:pPr>
      <w:ind w:left="1820"/>
    </w:pPr>
  </w:style>
  <w:style w:type="paragraph" w:styleId="TM9">
    <w:name w:val="toc 9"/>
    <w:basedOn w:val="Normal"/>
    <w:next w:val="Normal"/>
    <w:autoRedefine/>
    <w:semiHidden/>
    <w:rsid w:val="00E57EC9"/>
    <w:pPr>
      <w:ind w:left="2080"/>
    </w:pPr>
  </w:style>
  <w:style w:type="paragraph" w:styleId="Retraitcorpsdetexte">
    <w:name w:val="Body Text Indent"/>
    <w:basedOn w:val="Normal"/>
    <w:rsid w:val="002B3C8B"/>
    <w:pPr>
      <w:jc w:val="center"/>
    </w:pPr>
    <w:rPr>
      <w:rFonts w:ascii="Arial" w:hAnsi="Arial"/>
    </w:rPr>
  </w:style>
  <w:style w:type="character" w:styleId="Appelnotedebasdep">
    <w:name w:val="footnote reference"/>
    <w:qFormat/>
    <w:rsid w:val="00E57EC9"/>
    <w:rPr>
      <w:rFonts w:ascii="Amasis30" w:hAnsi="Amasis30"/>
      <w:b/>
      <w:sz w:val="36"/>
      <w:vertAlign w:val="superscript"/>
    </w:rPr>
  </w:style>
  <w:style w:type="paragraph" w:styleId="Notedebasdepage">
    <w:name w:val="footnote text"/>
    <w:basedOn w:val="Taille-1Normal"/>
    <w:qFormat/>
    <w:rsid w:val="00E57EC9"/>
    <w:rPr>
      <w:szCs w:val="30"/>
    </w:rPr>
  </w:style>
  <w:style w:type="paragraph" w:styleId="Retraitcorpsdetexte3">
    <w:name w:val="Body Text Indent 3"/>
    <w:basedOn w:val="Normal"/>
    <w:rsid w:val="002B3C8B"/>
    <w:pPr>
      <w:ind w:left="540" w:firstLine="27"/>
    </w:pPr>
    <w:rPr>
      <w:rFonts w:ascii="Helvetica" w:hAnsi="Helvetica"/>
      <w:color w:val="000000"/>
      <w:sz w:val="20"/>
    </w:rPr>
  </w:style>
  <w:style w:type="paragraph" w:customStyle="1" w:styleId="Auteur">
    <w:name w:val="Auteur"/>
    <w:basedOn w:val="Normal"/>
    <w:rsid w:val="00E57EC9"/>
    <w:pPr>
      <w:spacing w:before="0" w:after="1800"/>
      <w:ind w:right="851" w:firstLine="0"/>
      <w:jc w:val="right"/>
    </w:pPr>
    <w:rPr>
      <w:sz w:val="48"/>
    </w:rPr>
  </w:style>
  <w:style w:type="paragraph" w:customStyle="1" w:styleId="Titrelivre">
    <w:name w:val="Titre_livre"/>
    <w:basedOn w:val="Normal"/>
    <w:rsid w:val="00E57EC9"/>
    <w:pPr>
      <w:spacing w:before="0" w:after="1200"/>
      <w:ind w:left="2268" w:right="851" w:firstLine="0"/>
      <w:jc w:val="right"/>
    </w:pPr>
    <w:rPr>
      <w:b/>
      <w:bCs/>
      <w:sz w:val="72"/>
    </w:rPr>
  </w:style>
  <w:style w:type="paragraph" w:customStyle="1" w:styleId="Soustitrelivre">
    <w:name w:val="Sous_titre_livre"/>
    <w:basedOn w:val="Normal"/>
    <w:rsid w:val="00E57EC9"/>
    <w:pPr>
      <w:spacing w:before="0" w:after="2160"/>
      <w:ind w:left="2268" w:right="851" w:firstLine="0"/>
      <w:jc w:val="right"/>
    </w:pPr>
    <w:rPr>
      <w:bCs/>
      <w:sz w:val="44"/>
      <w:szCs w:val="36"/>
    </w:rPr>
  </w:style>
  <w:style w:type="paragraph" w:customStyle="1" w:styleId="Aproposdispositions">
    <w:name w:val="A_propos_dispositions"/>
    <w:basedOn w:val="Normal"/>
    <w:rsid w:val="000028DA"/>
    <w:pPr>
      <w:ind w:left="567" w:firstLine="0"/>
    </w:pPr>
    <w:rPr>
      <w:sz w:val="30"/>
    </w:rPr>
  </w:style>
  <w:style w:type="paragraph" w:customStyle="1" w:styleId="Photoauteur">
    <w:name w:val="Photo_auteur"/>
    <w:basedOn w:val="Normal"/>
    <w:rsid w:val="00E57EC9"/>
    <w:pPr>
      <w:spacing w:after="1080"/>
      <w:ind w:left="2268" w:firstLine="0"/>
      <w:jc w:val="center"/>
    </w:pPr>
    <w:rPr>
      <w:noProof/>
    </w:rPr>
  </w:style>
  <w:style w:type="paragraph" w:customStyle="1" w:styleId="DateSortie">
    <w:name w:val="Date_Sortie"/>
    <w:basedOn w:val="Normal"/>
    <w:rsid w:val="00E57EC9"/>
    <w:pPr>
      <w:spacing w:before="0" w:after="0"/>
      <w:ind w:right="1418" w:firstLine="0"/>
      <w:jc w:val="right"/>
    </w:pPr>
    <w:rPr>
      <w:bCs/>
      <w:sz w:val="40"/>
    </w:rPr>
  </w:style>
  <w:style w:type="paragraph" w:customStyle="1" w:styleId="Titretablematires">
    <w:name w:val="Titre table matières"/>
    <w:basedOn w:val="Normal"/>
    <w:rsid w:val="00E57EC9"/>
    <w:pPr>
      <w:pBdr>
        <w:top w:val="single" w:sz="8" w:space="1" w:color="auto"/>
        <w:bottom w:val="single" w:sz="8" w:space="1" w:color="auto"/>
      </w:pBdr>
      <w:ind w:left="2552" w:right="2552" w:firstLine="0"/>
      <w:jc w:val="center"/>
    </w:pPr>
    <w:rPr>
      <w:bCs/>
    </w:rPr>
  </w:style>
  <w:style w:type="character" w:styleId="Marquedecommentaire">
    <w:name w:val="annotation reference"/>
    <w:basedOn w:val="Policepardfaut"/>
    <w:semiHidden/>
    <w:rsid w:val="00776CEA"/>
    <w:rPr>
      <w:sz w:val="16"/>
      <w:szCs w:val="16"/>
    </w:rPr>
  </w:style>
  <w:style w:type="paragraph" w:styleId="Commentaire">
    <w:name w:val="annotation text"/>
    <w:basedOn w:val="Normal"/>
    <w:semiHidden/>
    <w:rsid w:val="00776CEA"/>
    <w:rPr>
      <w:sz w:val="20"/>
      <w:szCs w:val="20"/>
    </w:rPr>
  </w:style>
  <w:style w:type="paragraph" w:styleId="Textedebulles">
    <w:name w:val="Balloon Text"/>
    <w:basedOn w:val="Normal"/>
    <w:semiHidden/>
    <w:rsid w:val="00776CEA"/>
    <w:rPr>
      <w:rFonts w:ascii="Tahoma" w:hAnsi="Tahoma" w:cs="Tahoma"/>
      <w:sz w:val="16"/>
      <w:szCs w:val="16"/>
    </w:rPr>
  </w:style>
  <w:style w:type="paragraph" w:styleId="Objetducommentaire">
    <w:name w:val="annotation subject"/>
    <w:basedOn w:val="Commentaire"/>
    <w:next w:val="Commentaire"/>
    <w:semiHidden/>
    <w:rsid w:val="00C002E9"/>
    <w:rPr>
      <w:b/>
      <w:bCs/>
    </w:rPr>
  </w:style>
  <w:style w:type="paragraph" w:customStyle="1" w:styleId="Centr">
    <w:name w:val="Centré"/>
    <w:basedOn w:val="Normal"/>
    <w:rsid w:val="00E57EC9"/>
    <w:pPr>
      <w:ind w:firstLine="0"/>
      <w:jc w:val="center"/>
    </w:pPr>
    <w:rPr>
      <w:szCs w:val="20"/>
    </w:rPr>
  </w:style>
  <w:style w:type="paragraph" w:customStyle="1" w:styleId="NormalSansIndent">
    <w:name w:val="NormalSansIndent"/>
    <w:basedOn w:val="Normal"/>
    <w:rsid w:val="00E57EC9"/>
    <w:pPr>
      <w:ind w:firstLine="0"/>
    </w:pPr>
    <w:rPr>
      <w:szCs w:val="20"/>
    </w:rPr>
  </w:style>
  <w:style w:type="paragraph" w:customStyle="1" w:styleId="NormalSolidaire">
    <w:name w:val="NormalSolidaire"/>
    <w:basedOn w:val="Normal"/>
    <w:qFormat/>
    <w:rsid w:val="00E57EC9"/>
    <w:pPr>
      <w:keepNext/>
    </w:pPr>
  </w:style>
  <w:style w:type="paragraph" w:customStyle="1" w:styleId="NormalSautPageAvant">
    <w:name w:val="NormalSautPageAvant"/>
    <w:basedOn w:val="Normal"/>
    <w:qFormat/>
    <w:rsid w:val="00E57EC9"/>
    <w:pPr>
      <w:pageBreakBefore/>
    </w:pPr>
  </w:style>
  <w:style w:type="paragraph" w:customStyle="1" w:styleId="NormalEspAvtGrand">
    <w:name w:val="NormalEspAvtGrand"/>
    <w:basedOn w:val="Normal"/>
    <w:rsid w:val="00E57EC9"/>
    <w:pPr>
      <w:spacing w:before="2640"/>
    </w:pPr>
    <w:rPr>
      <w:szCs w:val="20"/>
    </w:rPr>
  </w:style>
  <w:style w:type="paragraph" w:customStyle="1" w:styleId="CentrEspAvt0">
    <w:name w:val="CentréEspAvt0"/>
    <w:basedOn w:val="Centr"/>
    <w:next w:val="CentrEspAvt0EspApr0"/>
    <w:rsid w:val="00E57EC9"/>
    <w:pPr>
      <w:spacing w:before="0"/>
    </w:pPr>
  </w:style>
  <w:style w:type="paragraph" w:customStyle="1" w:styleId="CentrEspApr0">
    <w:name w:val="CentréEspApr0"/>
    <w:basedOn w:val="Centr"/>
    <w:next w:val="Normal"/>
    <w:rsid w:val="00E57EC9"/>
    <w:pPr>
      <w:spacing w:after="0"/>
    </w:pPr>
  </w:style>
  <w:style w:type="paragraph" w:customStyle="1" w:styleId="CentrEspAvt0EspApr0">
    <w:name w:val="CentréEspAvt0EspApr0"/>
    <w:basedOn w:val="Centr"/>
    <w:rsid w:val="00E57EC9"/>
    <w:pPr>
      <w:spacing w:before="0" w:after="0"/>
    </w:pPr>
  </w:style>
  <w:style w:type="paragraph" w:customStyle="1" w:styleId="Droite">
    <w:name w:val="Droite"/>
    <w:basedOn w:val="Normal"/>
    <w:next w:val="Normal"/>
    <w:rsid w:val="00E57EC9"/>
    <w:pPr>
      <w:ind w:firstLine="0"/>
      <w:jc w:val="right"/>
    </w:pPr>
    <w:rPr>
      <w:szCs w:val="20"/>
    </w:rPr>
  </w:style>
  <w:style w:type="paragraph" w:customStyle="1" w:styleId="DroiteRetraitGauche1X">
    <w:name w:val="DroiteRetraitGauche1X"/>
    <w:basedOn w:val="Droite"/>
    <w:next w:val="Normal"/>
    <w:rsid w:val="00E57EC9"/>
    <w:pPr>
      <w:ind w:left="680"/>
    </w:pPr>
  </w:style>
  <w:style w:type="paragraph" w:customStyle="1" w:styleId="DroiteRetraitGauche2X">
    <w:name w:val="DroiteRetraitGauche2X"/>
    <w:basedOn w:val="Droite"/>
    <w:next w:val="Normal"/>
    <w:rsid w:val="00E57EC9"/>
    <w:pPr>
      <w:ind w:left="1361"/>
    </w:pPr>
  </w:style>
  <w:style w:type="paragraph" w:customStyle="1" w:styleId="DroiteRetraitGauche3X">
    <w:name w:val="DroiteRetraitGauche3X"/>
    <w:basedOn w:val="Droite"/>
    <w:next w:val="Normal"/>
    <w:rsid w:val="00E57EC9"/>
    <w:pPr>
      <w:ind w:left="2041"/>
    </w:pPr>
  </w:style>
  <w:style w:type="paragraph" w:customStyle="1" w:styleId="DroiteRetraitGauche4X">
    <w:name w:val="DroiteRetraitGauche4X"/>
    <w:basedOn w:val="Droite"/>
    <w:next w:val="Normal"/>
    <w:rsid w:val="00E57EC9"/>
    <w:pPr>
      <w:ind w:left="2722"/>
    </w:pPr>
  </w:style>
  <w:style w:type="paragraph" w:customStyle="1" w:styleId="Taille-1Normal">
    <w:name w:val="Taille-1Normal"/>
    <w:basedOn w:val="Normal"/>
    <w:rsid w:val="00E57EC9"/>
    <w:rPr>
      <w:sz w:val="32"/>
      <w:szCs w:val="28"/>
    </w:rPr>
  </w:style>
  <w:style w:type="paragraph" w:customStyle="1" w:styleId="Taille-1RetraitGauche1X">
    <w:name w:val="Taille-1RetraitGauche1X"/>
    <w:basedOn w:val="Taille-1Normal"/>
    <w:rsid w:val="00E57EC9"/>
    <w:pPr>
      <w:ind w:left="680"/>
    </w:pPr>
    <w:rPr>
      <w:szCs w:val="20"/>
    </w:rPr>
  </w:style>
  <w:style w:type="paragraph" w:customStyle="1" w:styleId="Taille-1RetraitGauche2X">
    <w:name w:val="Taille-1RetraitGauche2X"/>
    <w:basedOn w:val="Taille-1Normal"/>
    <w:rsid w:val="00E57EC9"/>
    <w:pPr>
      <w:ind w:left="1361"/>
    </w:pPr>
    <w:rPr>
      <w:szCs w:val="20"/>
    </w:rPr>
  </w:style>
  <w:style w:type="paragraph" w:customStyle="1" w:styleId="Taille-1RetraitGauche3X">
    <w:name w:val="Taille-1RetraitGauche3X"/>
    <w:basedOn w:val="Taille-1Normal"/>
    <w:rsid w:val="00E57EC9"/>
    <w:pPr>
      <w:ind w:left="2041"/>
    </w:pPr>
    <w:rPr>
      <w:szCs w:val="20"/>
    </w:rPr>
  </w:style>
  <w:style w:type="paragraph" w:customStyle="1" w:styleId="Taille-1RetraitGauche1XIndent0">
    <w:name w:val="Taille-1RetraitGauche1XIndent0"/>
    <w:basedOn w:val="Taille-1RetraitGauche1X"/>
    <w:rsid w:val="00E57EC9"/>
    <w:pPr>
      <w:ind w:firstLine="0"/>
    </w:pPr>
  </w:style>
  <w:style w:type="paragraph" w:customStyle="1" w:styleId="Taille-1RetraitGauche2XIndent0">
    <w:name w:val="Taille-1RetraitGauche2XIndent0"/>
    <w:basedOn w:val="Taille-1RetraitGauche2X"/>
    <w:rsid w:val="00E57EC9"/>
    <w:pPr>
      <w:ind w:firstLine="0"/>
    </w:pPr>
  </w:style>
  <w:style w:type="paragraph" w:customStyle="1" w:styleId="Taille-1RetraitGauche3XIndent0">
    <w:name w:val="Taille-1RetraitGauche3XIndent0"/>
    <w:basedOn w:val="Taille-1RetraitGauche3X"/>
    <w:rsid w:val="00E57EC9"/>
    <w:pPr>
      <w:ind w:firstLine="0"/>
    </w:pPr>
  </w:style>
  <w:style w:type="paragraph" w:customStyle="1" w:styleId="Taille-1RetraitGauche4XIndent0">
    <w:name w:val="Taille-1RetraitGauche4XIndent0"/>
    <w:basedOn w:val="Taille-1Normal"/>
    <w:rsid w:val="00E57EC9"/>
    <w:pPr>
      <w:ind w:left="2722" w:firstLine="0"/>
    </w:pPr>
    <w:rPr>
      <w:szCs w:val="20"/>
    </w:rPr>
  </w:style>
  <w:style w:type="paragraph" w:customStyle="1" w:styleId="NormalRetraitGauche1X">
    <w:name w:val="NormalRetraitGauche1X"/>
    <w:basedOn w:val="Normal"/>
    <w:rsid w:val="00E57EC9"/>
    <w:pPr>
      <w:ind w:left="680"/>
    </w:pPr>
    <w:rPr>
      <w:szCs w:val="20"/>
    </w:rPr>
  </w:style>
  <w:style w:type="paragraph" w:customStyle="1" w:styleId="NormalRetraitGauche2X">
    <w:name w:val="NormalRetraitGauche2X"/>
    <w:basedOn w:val="Normal"/>
    <w:rsid w:val="00E57EC9"/>
    <w:pPr>
      <w:ind w:left="1361"/>
    </w:pPr>
    <w:rPr>
      <w:szCs w:val="20"/>
    </w:rPr>
  </w:style>
  <w:style w:type="paragraph" w:customStyle="1" w:styleId="NormalRetraitGauche3X">
    <w:name w:val="NormalRetraitGauche3X"/>
    <w:basedOn w:val="Normal"/>
    <w:rsid w:val="00E57EC9"/>
    <w:pPr>
      <w:ind w:left="2041"/>
    </w:pPr>
    <w:rPr>
      <w:szCs w:val="20"/>
    </w:rPr>
  </w:style>
  <w:style w:type="paragraph" w:customStyle="1" w:styleId="NormalRetraitGauche1XIndent0">
    <w:name w:val="NormalRetraitGauche1XIndent0"/>
    <w:basedOn w:val="NormalRetraitGauche1X"/>
    <w:rsid w:val="00E57EC9"/>
    <w:pPr>
      <w:ind w:firstLine="0"/>
    </w:pPr>
  </w:style>
  <w:style w:type="paragraph" w:customStyle="1" w:styleId="NormalRetraitGauche2XIndent0">
    <w:name w:val="NormalRetraitGauche2XIndent0"/>
    <w:basedOn w:val="NormalRetraitGauche2X"/>
    <w:rsid w:val="00E57EC9"/>
    <w:pPr>
      <w:ind w:firstLine="0"/>
    </w:pPr>
  </w:style>
  <w:style w:type="paragraph" w:customStyle="1" w:styleId="NormalRetraitGauche3XIndent0">
    <w:name w:val="NormalRetraitGauche3XIndent0"/>
    <w:basedOn w:val="NormalRetraitGauche3X"/>
    <w:rsid w:val="00E57EC9"/>
    <w:pPr>
      <w:ind w:firstLine="0"/>
    </w:pPr>
  </w:style>
  <w:style w:type="paragraph" w:customStyle="1" w:styleId="NormalRetraitGauche4XIndent0">
    <w:name w:val="NormalRetraitGauche4XIndent0"/>
    <w:basedOn w:val="Normal"/>
    <w:rsid w:val="00E57EC9"/>
    <w:pPr>
      <w:ind w:left="2722" w:firstLine="0"/>
    </w:pPr>
    <w:rPr>
      <w:szCs w:val="20"/>
    </w:rPr>
  </w:style>
  <w:style w:type="paragraph" w:styleId="Notedefin">
    <w:name w:val="endnote text"/>
    <w:basedOn w:val="Taille-1Normal"/>
    <w:link w:val="NotedefinCar"/>
    <w:uiPriority w:val="99"/>
    <w:semiHidden/>
    <w:unhideWhenUsed/>
    <w:qFormat/>
    <w:rsid w:val="00E57EC9"/>
    <w:rPr>
      <w:szCs w:val="20"/>
      <w:lang w:val="x-none" w:eastAsia="x-none"/>
    </w:rPr>
  </w:style>
  <w:style w:type="character" w:customStyle="1" w:styleId="NotedefinCar">
    <w:name w:val="Note de fin Car"/>
    <w:link w:val="Notedefin"/>
    <w:uiPriority w:val="99"/>
    <w:semiHidden/>
    <w:rsid w:val="00E57EC9"/>
    <w:rPr>
      <w:rFonts w:ascii="Amasis30" w:hAnsi="Amasis30"/>
      <w:sz w:val="32"/>
      <w:lang w:val="x-none" w:eastAsia="x-none"/>
    </w:rPr>
  </w:style>
  <w:style w:type="character" w:styleId="Appeldenotedefin">
    <w:name w:val="endnote reference"/>
    <w:uiPriority w:val="99"/>
    <w:unhideWhenUsed/>
    <w:qFormat/>
    <w:rsid w:val="00E57EC9"/>
    <w:rPr>
      <w:rFonts w:ascii="Amasis30" w:hAnsi="Amasis30"/>
      <w:b/>
      <w:sz w:val="36"/>
      <w:vertAlign w:val="superscript"/>
    </w:rPr>
  </w:style>
  <w:style w:type="paragraph" w:customStyle="1" w:styleId="NormalSuspendu1X">
    <w:name w:val="NormalSuspendu1X"/>
    <w:basedOn w:val="Normal"/>
    <w:rsid w:val="00E57EC9"/>
    <w:pPr>
      <w:ind w:left="680" w:hanging="680"/>
    </w:pPr>
    <w:rPr>
      <w:szCs w:val="20"/>
    </w:rPr>
  </w:style>
  <w:style w:type="paragraph" w:customStyle="1" w:styleId="NormalSuspendu1XRetrait1X">
    <w:name w:val="NormalSuspendu1XRetrait1X"/>
    <w:basedOn w:val="Normal"/>
    <w:rsid w:val="00E57EC9"/>
    <w:pPr>
      <w:ind w:left="1360" w:hanging="680"/>
    </w:pPr>
  </w:style>
  <w:style w:type="paragraph" w:customStyle="1" w:styleId="NormalEspAvt0EspApr0">
    <w:name w:val="NormalEspAvt0EspApr0"/>
    <w:basedOn w:val="Normal"/>
    <w:rsid w:val="00E57EC9"/>
    <w:pPr>
      <w:spacing w:before="0" w:after="0"/>
    </w:pPr>
    <w:rPr>
      <w:szCs w:val="20"/>
    </w:rPr>
  </w:style>
  <w:style w:type="paragraph" w:customStyle="1" w:styleId="NormalSuspendu1XRetrait2X">
    <w:name w:val="NormalSuspendu1XRetrait2X"/>
    <w:basedOn w:val="Normal"/>
    <w:rsid w:val="00E57EC9"/>
    <w:pPr>
      <w:ind w:left="2041" w:hanging="680"/>
    </w:pPr>
  </w:style>
  <w:style w:type="paragraph" w:customStyle="1" w:styleId="NormalSuspendu1XRetrait3X">
    <w:name w:val="NormalSuspendu1XRetrait3X"/>
    <w:basedOn w:val="Normal"/>
    <w:rsid w:val="00E57EC9"/>
    <w:pPr>
      <w:ind w:left="2721" w:hanging="680"/>
    </w:pPr>
    <w:rPr>
      <w:szCs w:val="20"/>
    </w:rPr>
  </w:style>
  <w:style w:type="paragraph" w:customStyle="1" w:styleId="NormalSuspendu1XRetrait4X">
    <w:name w:val="NormalSuspendu1XRetrait4X"/>
    <w:basedOn w:val="Normal"/>
    <w:rsid w:val="00E57EC9"/>
    <w:pPr>
      <w:ind w:left="3402" w:hanging="680"/>
    </w:pPr>
    <w:rPr>
      <w:szCs w:val="20"/>
    </w:rPr>
  </w:style>
  <w:style w:type="character" w:customStyle="1" w:styleId="Taille-1Caracteres">
    <w:name w:val="Taille-1Caracteres"/>
    <w:qFormat/>
    <w:rsid w:val="00E57EC9"/>
    <w:rPr>
      <w:sz w:val="32"/>
      <w:szCs w:val="20"/>
    </w:rPr>
  </w:style>
  <w:style w:type="paragraph" w:customStyle="1" w:styleId="Etoile">
    <w:name w:val="Etoile"/>
    <w:basedOn w:val="Normal"/>
    <w:qFormat/>
    <w:rsid w:val="00E57EC9"/>
    <w:pPr>
      <w:ind w:firstLine="0"/>
      <w:jc w:val="center"/>
    </w:pPr>
    <w:rPr>
      <w:b/>
      <w:sz w:val="40"/>
      <w:szCs w:val="28"/>
    </w:rPr>
  </w:style>
  <w:style w:type="paragraph" w:customStyle="1" w:styleId="Taille-1Suspendu1XRetrait1XEsp0">
    <w:name w:val="Taille-1Suspendu1XRetrait1XEsp0"/>
    <w:basedOn w:val="Taille-1RetraitGauche1X"/>
    <w:qFormat/>
    <w:rsid w:val="00E57EC9"/>
    <w:pPr>
      <w:spacing w:before="0" w:after="0"/>
      <w:ind w:left="1360" w:hanging="680"/>
    </w:pPr>
  </w:style>
  <w:style w:type="character" w:styleId="Mentionnonrsolue">
    <w:name w:val="Unresolved Mention"/>
    <w:uiPriority w:val="99"/>
    <w:semiHidden/>
    <w:unhideWhenUsed/>
    <w:rsid w:val="00E57EC9"/>
    <w:rPr>
      <w:color w:val="605E5C"/>
      <w:shd w:val="clear" w:color="auto" w:fill="E1DFDD"/>
    </w:rPr>
  </w:style>
  <w:style w:type="paragraph" w:customStyle="1" w:styleId="Taille-1Suspendu1XRetrait2XEsp0">
    <w:name w:val="Taille-1Suspendu1XRetrait2XEsp0"/>
    <w:basedOn w:val="Taille-1RetraitGauche2X"/>
    <w:qFormat/>
    <w:rsid w:val="00E57EC9"/>
    <w:pPr>
      <w:spacing w:before="0" w:after="0"/>
      <w:ind w:left="2041" w:hanging="680"/>
      <w:jc w:val="left"/>
    </w:pPr>
    <w:rPr>
      <w:szCs w:val="28"/>
    </w:rPr>
  </w:style>
  <w:style w:type="paragraph" w:customStyle="1" w:styleId="NormalSuspendu1XRetrait1XEsp0">
    <w:name w:val="NormalSuspendu1XRetrait1XEsp0"/>
    <w:basedOn w:val="NormalSuspendu1XRetrait1X"/>
    <w:qFormat/>
    <w:rsid w:val="00E57EC9"/>
    <w:pPr>
      <w:spacing w:before="0" w:after="0"/>
    </w:pPr>
  </w:style>
  <w:style w:type="paragraph" w:customStyle="1" w:styleId="NormalSuspendu1XEsp0">
    <w:name w:val="NormalSuspendu1XEsp0"/>
    <w:basedOn w:val="NormalSuspendu1X"/>
    <w:qFormat/>
    <w:rsid w:val="00E57EC9"/>
    <w:pPr>
      <w:spacing w:before="0" w:after="0"/>
    </w:pPr>
  </w:style>
  <w:style w:type="paragraph" w:customStyle="1" w:styleId="NormalSuspendu1XRetrait2XEsp0">
    <w:name w:val="NormalSuspendu1XRetrait2XEsp0"/>
    <w:basedOn w:val="NormalSuspendu1XRetrait2X"/>
    <w:qFormat/>
    <w:rsid w:val="00E57EC9"/>
    <w:pPr>
      <w:spacing w:before="0" w:after="0"/>
    </w:pPr>
  </w:style>
  <w:style w:type="paragraph" w:customStyle="1" w:styleId="ParagrapheVideNormal">
    <w:name w:val="ParagrapheVideNormal"/>
    <w:basedOn w:val="Normal"/>
    <w:next w:val="Normal"/>
    <w:qFormat/>
    <w:rsid w:val="00E57EC9"/>
  </w:style>
  <w:style w:type="paragraph" w:customStyle="1" w:styleId="ParagrapheVideNormal2">
    <w:name w:val="ParagrapheVideNormal2"/>
    <w:basedOn w:val="ParagrapheVideNormal"/>
    <w:next w:val="Normal"/>
    <w:qFormat/>
    <w:rsid w:val="00E57EC9"/>
  </w:style>
  <w:style w:type="paragraph" w:customStyle="1" w:styleId="Image">
    <w:name w:val="Image"/>
    <w:basedOn w:val="Centr"/>
    <w:next w:val="Normal"/>
    <w:qFormat/>
    <w:rsid w:val="00E57EC9"/>
  </w:style>
  <w:style w:type="paragraph" w:customStyle="1" w:styleId="Centrsolidaire">
    <w:name w:val="Centré solidaire"/>
    <w:basedOn w:val="Normal"/>
    <w:next w:val="Centr14pt"/>
    <w:rsid w:val="00BA46D5"/>
    <w:pPr>
      <w:keepNext/>
      <w:ind w:firstLine="0"/>
      <w:jc w:val="center"/>
    </w:pPr>
    <w:rPr>
      <w:szCs w:val="20"/>
    </w:rPr>
  </w:style>
  <w:style w:type="paragraph" w:customStyle="1" w:styleId="Centr14pt">
    <w:name w:val="Centré 14pt"/>
    <w:basedOn w:val="Normal"/>
    <w:next w:val="Normal"/>
    <w:rsid w:val="007D17F9"/>
    <w:pPr>
      <w:ind w:firstLine="0"/>
      <w:jc w:val="center"/>
    </w:pPr>
    <w:rPr>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windows-1252"/>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image" Target="media/image76.jpeg"/><Relationship Id="rId89" Type="http://schemas.openxmlformats.org/officeDocument/2006/relationships/image" Target="media/image81.jpeg"/><Relationship Id="rId112" Type="http://schemas.openxmlformats.org/officeDocument/2006/relationships/footer" Target="footer2.xml"/><Relationship Id="rId16" Type="http://schemas.openxmlformats.org/officeDocument/2006/relationships/image" Target="media/image8.jpeg"/><Relationship Id="rId107" Type="http://schemas.openxmlformats.org/officeDocument/2006/relationships/image" Target="media/image99.jpeg"/><Relationship Id="rId11" Type="http://schemas.openxmlformats.org/officeDocument/2006/relationships/image" Target="media/image3.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50.jpeg"/><Relationship Id="rId74" Type="http://schemas.openxmlformats.org/officeDocument/2006/relationships/image" Target="media/image66.jpeg"/><Relationship Id="rId79" Type="http://schemas.openxmlformats.org/officeDocument/2006/relationships/image" Target="media/image71.jpeg"/><Relationship Id="rId102" Type="http://schemas.openxmlformats.org/officeDocument/2006/relationships/image" Target="media/image94.jpeg"/><Relationship Id="rId5" Type="http://schemas.openxmlformats.org/officeDocument/2006/relationships/webSettings" Target="webSettings.xml"/><Relationship Id="rId90" Type="http://schemas.openxmlformats.org/officeDocument/2006/relationships/image" Target="media/image82.jpeg"/><Relationship Id="rId95" Type="http://schemas.openxmlformats.org/officeDocument/2006/relationships/image" Target="media/image87.jpeg"/><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image" Target="media/image40.jpeg"/><Relationship Id="rId64" Type="http://schemas.openxmlformats.org/officeDocument/2006/relationships/image" Target="media/image56.jpeg"/><Relationship Id="rId69" Type="http://schemas.openxmlformats.org/officeDocument/2006/relationships/image" Target="media/image61.jpeg"/><Relationship Id="rId113" Type="http://schemas.openxmlformats.org/officeDocument/2006/relationships/hyperlink" Target="https://groups.google.com/g/ebooksgratuits" TargetMode="External"/><Relationship Id="rId80" Type="http://schemas.openxmlformats.org/officeDocument/2006/relationships/image" Target="media/image72.jpeg"/><Relationship Id="rId85" Type="http://schemas.openxmlformats.org/officeDocument/2006/relationships/image" Target="media/image77.jpeg"/><Relationship Id="rId12" Type="http://schemas.openxmlformats.org/officeDocument/2006/relationships/image" Target="media/image4.jpeg"/><Relationship Id="rId17" Type="http://schemas.openxmlformats.org/officeDocument/2006/relationships/image" Target="media/image9.jpeg"/><Relationship Id="rId33" Type="http://schemas.openxmlformats.org/officeDocument/2006/relationships/image" Target="media/image25.jpeg"/><Relationship Id="rId38" Type="http://schemas.openxmlformats.org/officeDocument/2006/relationships/image" Target="media/image30.jpeg"/><Relationship Id="rId59" Type="http://schemas.openxmlformats.org/officeDocument/2006/relationships/image" Target="media/image51.jpeg"/><Relationship Id="rId103" Type="http://schemas.openxmlformats.org/officeDocument/2006/relationships/image" Target="media/image95.jpeg"/><Relationship Id="rId108" Type="http://schemas.openxmlformats.org/officeDocument/2006/relationships/image" Target="media/image100.jpeg"/><Relationship Id="rId54" Type="http://schemas.openxmlformats.org/officeDocument/2006/relationships/image" Target="media/image46.jpeg"/><Relationship Id="rId70" Type="http://schemas.openxmlformats.org/officeDocument/2006/relationships/image" Target="media/image62.jpeg"/><Relationship Id="rId75" Type="http://schemas.openxmlformats.org/officeDocument/2006/relationships/image" Target="media/image67.jpeg"/><Relationship Id="rId91" Type="http://schemas.openxmlformats.org/officeDocument/2006/relationships/image" Target="media/image83.jpeg"/><Relationship Id="rId96" Type="http://schemas.openxmlformats.org/officeDocument/2006/relationships/image" Target="media/image8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6" Type="http://schemas.openxmlformats.org/officeDocument/2006/relationships/image" Target="media/image98.jpeg"/><Relationship Id="rId114" Type="http://schemas.openxmlformats.org/officeDocument/2006/relationships/hyperlink" Target="https://www.ebooksgratuits.com/" TargetMode="External"/><Relationship Id="rId10" Type="http://schemas.openxmlformats.org/officeDocument/2006/relationships/footer" Target="footer1.xml"/><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image" Target="media/image78.jpeg"/><Relationship Id="rId94" Type="http://schemas.openxmlformats.org/officeDocument/2006/relationships/image" Target="media/image86.jpeg"/><Relationship Id="rId99" Type="http://schemas.openxmlformats.org/officeDocument/2006/relationships/image" Target="media/image91.jpeg"/><Relationship Id="rId101" Type="http://schemas.openxmlformats.org/officeDocument/2006/relationships/image" Target="media/image93.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image" Target="media/image10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9.jpeg"/><Relationship Id="rId104" Type="http://schemas.openxmlformats.org/officeDocument/2006/relationships/image" Target="media/image96.jpeg"/><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image" Target="media/image84.jpeg"/><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image" Target="media/image79.jpeg"/><Relationship Id="rId110" Type="http://schemas.openxmlformats.org/officeDocument/2006/relationships/image" Target="media/image102.jpeg"/><Relationship Id="rId115" Type="http://schemas.openxmlformats.org/officeDocument/2006/relationships/fontTable" Target="fontTable.xml"/><Relationship Id="rId61" Type="http://schemas.openxmlformats.org/officeDocument/2006/relationships/image" Target="media/image53.jpeg"/><Relationship Id="rId82" Type="http://schemas.openxmlformats.org/officeDocument/2006/relationships/image" Target="media/image74.jpeg"/><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8.jpeg"/><Relationship Id="rId77" Type="http://schemas.openxmlformats.org/officeDocument/2006/relationships/image" Target="media/image69.jpeg"/><Relationship Id="rId100" Type="http://schemas.openxmlformats.org/officeDocument/2006/relationships/image" Target="media/image92.jpeg"/><Relationship Id="rId105" Type="http://schemas.openxmlformats.org/officeDocument/2006/relationships/image" Target="media/image97.jpeg"/><Relationship Id="rId8" Type="http://schemas.openxmlformats.org/officeDocument/2006/relationships/image" Target="media/image1.jpeg"/><Relationship Id="rId51" Type="http://schemas.openxmlformats.org/officeDocument/2006/relationships/image" Target="media/image43.jpeg"/><Relationship Id="rId72" Type="http://schemas.openxmlformats.org/officeDocument/2006/relationships/image" Target="media/image64.jpeg"/><Relationship Id="rId93" Type="http://schemas.openxmlformats.org/officeDocument/2006/relationships/image" Target="media/image85.jpeg"/><Relationship Id="rId98" Type="http://schemas.openxmlformats.org/officeDocument/2006/relationships/image" Target="media/image90.jpeg"/><Relationship Id="rId3" Type="http://schemas.openxmlformats.org/officeDocument/2006/relationships/styles" Target="styles.xml"/><Relationship Id="rId25" Type="http://schemas.openxmlformats.org/officeDocument/2006/relationships/image" Target="media/image17.jpeg"/><Relationship Id="rId46" Type="http://schemas.openxmlformats.org/officeDocument/2006/relationships/image" Target="media/image38.jpeg"/><Relationship Id="rId67" Type="http://schemas.openxmlformats.org/officeDocument/2006/relationships/image" Target="media/image59.jpeg"/><Relationship Id="rId116" Type="http://schemas.openxmlformats.org/officeDocument/2006/relationships/theme" Target="theme/theme1.xml"/><Relationship Id="rId20" Type="http://schemas.openxmlformats.org/officeDocument/2006/relationships/image" Target="media/image12.jpeg"/><Relationship Id="rId41" Type="http://schemas.openxmlformats.org/officeDocument/2006/relationships/image" Target="media/image33.jpeg"/><Relationship Id="rId62" Type="http://schemas.openxmlformats.org/officeDocument/2006/relationships/image" Target="media/image54.jpeg"/><Relationship Id="rId83" Type="http://schemas.openxmlformats.org/officeDocument/2006/relationships/image" Target="media/image75.jpeg"/><Relationship Id="rId88" Type="http://schemas.openxmlformats.org/officeDocument/2006/relationships/image" Target="media/image80.jpeg"/><Relationship Id="rId111" Type="http://schemas.openxmlformats.org/officeDocument/2006/relationships/image" Target="media/image103.jpeg"/></Relationships>
</file>

<file path=word/_rels/settings.xml.rels><?xml version="1.0" encoding="UTF-8" standalone="yes"?>
<Relationships xmlns="http://schemas.openxmlformats.org/package/2006/relationships"><Relationship Id="rId1" Type="http://schemas.openxmlformats.org/officeDocument/2006/relationships/attachedTemplate" Target="file:///D:\Documents\Modeles\Ebooks\livres.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C39DC7-6D3E-4878-86DE-68A3C2B77E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livres.dot</Template>
  <TotalTime>144</TotalTime>
  <Pages>724</Pages>
  <Words>129927</Words>
  <Characters>714599</Characters>
  <Application>Microsoft Office Word</Application>
  <DocSecurity>0</DocSecurity>
  <Lines>5954</Lines>
  <Paragraphs>1685</Paragraphs>
  <ScaleCrop>false</ScaleCrop>
  <HeadingPairs>
    <vt:vector size="2" baseType="variant">
      <vt:variant>
        <vt:lpstr>Titre</vt:lpstr>
      </vt:variant>
      <vt:variant>
        <vt:i4>1</vt:i4>
      </vt:variant>
    </vt:vector>
  </HeadingPairs>
  <TitlesOfParts>
    <vt:vector size="1" baseType="lpstr">
      <vt:lpstr>La Course au radium</vt:lpstr>
    </vt:vector>
  </TitlesOfParts>
  <Company>Ebooks libres et gratuits</Company>
  <LinksUpToDate>false</LinksUpToDate>
  <CharactersWithSpaces>842841</CharactersWithSpaces>
  <SharedDoc>false</SharedDoc>
  <HLinks>
    <vt:vector size="246" baseType="variant">
      <vt:variant>
        <vt:i4>2293820</vt:i4>
      </vt:variant>
      <vt:variant>
        <vt:i4>240</vt:i4>
      </vt:variant>
      <vt:variant>
        <vt:i4>0</vt:i4>
      </vt:variant>
      <vt:variant>
        <vt:i4>5</vt:i4>
      </vt:variant>
      <vt:variant>
        <vt:lpwstr>http://www.ebooksgratuits.com/</vt:lpwstr>
      </vt:variant>
      <vt:variant>
        <vt:lpwstr/>
      </vt:variant>
      <vt:variant>
        <vt:i4>7929972</vt:i4>
      </vt:variant>
      <vt:variant>
        <vt:i4>237</vt:i4>
      </vt:variant>
      <vt:variant>
        <vt:i4>0</vt:i4>
      </vt:variant>
      <vt:variant>
        <vt:i4>5</vt:i4>
      </vt:variant>
      <vt:variant>
        <vt:lpwstr>http://fr.groups.yahoo.com/group/ebooksgratuits</vt:lpwstr>
      </vt:variant>
      <vt:variant>
        <vt:lpwstr/>
      </vt:variant>
      <vt:variant>
        <vt:i4>1245234</vt:i4>
      </vt:variant>
      <vt:variant>
        <vt:i4>230</vt:i4>
      </vt:variant>
      <vt:variant>
        <vt:i4>0</vt:i4>
      </vt:variant>
      <vt:variant>
        <vt:i4>5</vt:i4>
      </vt:variant>
      <vt:variant>
        <vt:lpwstr/>
      </vt:variant>
      <vt:variant>
        <vt:lpwstr>_Toc226473113</vt:lpwstr>
      </vt:variant>
      <vt:variant>
        <vt:i4>1245234</vt:i4>
      </vt:variant>
      <vt:variant>
        <vt:i4>224</vt:i4>
      </vt:variant>
      <vt:variant>
        <vt:i4>0</vt:i4>
      </vt:variant>
      <vt:variant>
        <vt:i4>5</vt:i4>
      </vt:variant>
      <vt:variant>
        <vt:lpwstr/>
      </vt:variant>
      <vt:variant>
        <vt:lpwstr>_Toc226473112</vt:lpwstr>
      </vt:variant>
      <vt:variant>
        <vt:i4>1245234</vt:i4>
      </vt:variant>
      <vt:variant>
        <vt:i4>218</vt:i4>
      </vt:variant>
      <vt:variant>
        <vt:i4>0</vt:i4>
      </vt:variant>
      <vt:variant>
        <vt:i4>5</vt:i4>
      </vt:variant>
      <vt:variant>
        <vt:lpwstr/>
      </vt:variant>
      <vt:variant>
        <vt:lpwstr>_Toc226473111</vt:lpwstr>
      </vt:variant>
      <vt:variant>
        <vt:i4>1245234</vt:i4>
      </vt:variant>
      <vt:variant>
        <vt:i4>212</vt:i4>
      </vt:variant>
      <vt:variant>
        <vt:i4>0</vt:i4>
      </vt:variant>
      <vt:variant>
        <vt:i4>5</vt:i4>
      </vt:variant>
      <vt:variant>
        <vt:lpwstr/>
      </vt:variant>
      <vt:variant>
        <vt:lpwstr>_Toc226473110</vt:lpwstr>
      </vt:variant>
      <vt:variant>
        <vt:i4>1179698</vt:i4>
      </vt:variant>
      <vt:variant>
        <vt:i4>206</vt:i4>
      </vt:variant>
      <vt:variant>
        <vt:i4>0</vt:i4>
      </vt:variant>
      <vt:variant>
        <vt:i4>5</vt:i4>
      </vt:variant>
      <vt:variant>
        <vt:lpwstr/>
      </vt:variant>
      <vt:variant>
        <vt:lpwstr>_Toc226473109</vt:lpwstr>
      </vt:variant>
      <vt:variant>
        <vt:i4>1179698</vt:i4>
      </vt:variant>
      <vt:variant>
        <vt:i4>200</vt:i4>
      </vt:variant>
      <vt:variant>
        <vt:i4>0</vt:i4>
      </vt:variant>
      <vt:variant>
        <vt:i4>5</vt:i4>
      </vt:variant>
      <vt:variant>
        <vt:lpwstr/>
      </vt:variant>
      <vt:variant>
        <vt:lpwstr>_Toc226473108</vt:lpwstr>
      </vt:variant>
      <vt:variant>
        <vt:i4>1179698</vt:i4>
      </vt:variant>
      <vt:variant>
        <vt:i4>194</vt:i4>
      </vt:variant>
      <vt:variant>
        <vt:i4>0</vt:i4>
      </vt:variant>
      <vt:variant>
        <vt:i4>5</vt:i4>
      </vt:variant>
      <vt:variant>
        <vt:lpwstr/>
      </vt:variant>
      <vt:variant>
        <vt:lpwstr>_Toc226473107</vt:lpwstr>
      </vt:variant>
      <vt:variant>
        <vt:i4>1179698</vt:i4>
      </vt:variant>
      <vt:variant>
        <vt:i4>188</vt:i4>
      </vt:variant>
      <vt:variant>
        <vt:i4>0</vt:i4>
      </vt:variant>
      <vt:variant>
        <vt:i4>5</vt:i4>
      </vt:variant>
      <vt:variant>
        <vt:lpwstr/>
      </vt:variant>
      <vt:variant>
        <vt:lpwstr>_Toc226473106</vt:lpwstr>
      </vt:variant>
      <vt:variant>
        <vt:i4>1179698</vt:i4>
      </vt:variant>
      <vt:variant>
        <vt:i4>182</vt:i4>
      </vt:variant>
      <vt:variant>
        <vt:i4>0</vt:i4>
      </vt:variant>
      <vt:variant>
        <vt:i4>5</vt:i4>
      </vt:variant>
      <vt:variant>
        <vt:lpwstr/>
      </vt:variant>
      <vt:variant>
        <vt:lpwstr>_Toc226473105</vt:lpwstr>
      </vt:variant>
      <vt:variant>
        <vt:i4>1179698</vt:i4>
      </vt:variant>
      <vt:variant>
        <vt:i4>176</vt:i4>
      </vt:variant>
      <vt:variant>
        <vt:i4>0</vt:i4>
      </vt:variant>
      <vt:variant>
        <vt:i4>5</vt:i4>
      </vt:variant>
      <vt:variant>
        <vt:lpwstr/>
      </vt:variant>
      <vt:variant>
        <vt:lpwstr>_Toc226473104</vt:lpwstr>
      </vt:variant>
      <vt:variant>
        <vt:i4>1179698</vt:i4>
      </vt:variant>
      <vt:variant>
        <vt:i4>170</vt:i4>
      </vt:variant>
      <vt:variant>
        <vt:i4>0</vt:i4>
      </vt:variant>
      <vt:variant>
        <vt:i4>5</vt:i4>
      </vt:variant>
      <vt:variant>
        <vt:lpwstr/>
      </vt:variant>
      <vt:variant>
        <vt:lpwstr>_Toc226473103</vt:lpwstr>
      </vt:variant>
      <vt:variant>
        <vt:i4>1179698</vt:i4>
      </vt:variant>
      <vt:variant>
        <vt:i4>164</vt:i4>
      </vt:variant>
      <vt:variant>
        <vt:i4>0</vt:i4>
      </vt:variant>
      <vt:variant>
        <vt:i4>5</vt:i4>
      </vt:variant>
      <vt:variant>
        <vt:lpwstr/>
      </vt:variant>
      <vt:variant>
        <vt:lpwstr>_Toc226473102</vt:lpwstr>
      </vt:variant>
      <vt:variant>
        <vt:i4>1179698</vt:i4>
      </vt:variant>
      <vt:variant>
        <vt:i4>158</vt:i4>
      </vt:variant>
      <vt:variant>
        <vt:i4>0</vt:i4>
      </vt:variant>
      <vt:variant>
        <vt:i4>5</vt:i4>
      </vt:variant>
      <vt:variant>
        <vt:lpwstr/>
      </vt:variant>
      <vt:variant>
        <vt:lpwstr>_Toc226473101</vt:lpwstr>
      </vt:variant>
      <vt:variant>
        <vt:i4>1179698</vt:i4>
      </vt:variant>
      <vt:variant>
        <vt:i4>152</vt:i4>
      </vt:variant>
      <vt:variant>
        <vt:i4>0</vt:i4>
      </vt:variant>
      <vt:variant>
        <vt:i4>5</vt:i4>
      </vt:variant>
      <vt:variant>
        <vt:lpwstr/>
      </vt:variant>
      <vt:variant>
        <vt:lpwstr>_Toc226473100</vt:lpwstr>
      </vt:variant>
      <vt:variant>
        <vt:i4>1769523</vt:i4>
      </vt:variant>
      <vt:variant>
        <vt:i4>146</vt:i4>
      </vt:variant>
      <vt:variant>
        <vt:i4>0</vt:i4>
      </vt:variant>
      <vt:variant>
        <vt:i4>5</vt:i4>
      </vt:variant>
      <vt:variant>
        <vt:lpwstr/>
      </vt:variant>
      <vt:variant>
        <vt:lpwstr>_Toc226473099</vt:lpwstr>
      </vt:variant>
      <vt:variant>
        <vt:i4>1769523</vt:i4>
      </vt:variant>
      <vt:variant>
        <vt:i4>140</vt:i4>
      </vt:variant>
      <vt:variant>
        <vt:i4>0</vt:i4>
      </vt:variant>
      <vt:variant>
        <vt:i4>5</vt:i4>
      </vt:variant>
      <vt:variant>
        <vt:lpwstr/>
      </vt:variant>
      <vt:variant>
        <vt:lpwstr>_Toc226473098</vt:lpwstr>
      </vt:variant>
      <vt:variant>
        <vt:i4>1769523</vt:i4>
      </vt:variant>
      <vt:variant>
        <vt:i4>134</vt:i4>
      </vt:variant>
      <vt:variant>
        <vt:i4>0</vt:i4>
      </vt:variant>
      <vt:variant>
        <vt:i4>5</vt:i4>
      </vt:variant>
      <vt:variant>
        <vt:lpwstr/>
      </vt:variant>
      <vt:variant>
        <vt:lpwstr>_Toc226473097</vt:lpwstr>
      </vt:variant>
      <vt:variant>
        <vt:i4>1769523</vt:i4>
      </vt:variant>
      <vt:variant>
        <vt:i4>128</vt:i4>
      </vt:variant>
      <vt:variant>
        <vt:i4>0</vt:i4>
      </vt:variant>
      <vt:variant>
        <vt:i4>5</vt:i4>
      </vt:variant>
      <vt:variant>
        <vt:lpwstr/>
      </vt:variant>
      <vt:variant>
        <vt:lpwstr>_Toc226473096</vt:lpwstr>
      </vt:variant>
      <vt:variant>
        <vt:i4>1769523</vt:i4>
      </vt:variant>
      <vt:variant>
        <vt:i4>122</vt:i4>
      </vt:variant>
      <vt:variant>
        <vt:i4>0</vt:i4>
      </vt:variant>
      <vt:variant>
        <vt:i4>5</vt:i4>
      </vt:variant>
      <vt:variant>
        <vt:lpwstr/>
      </vt:variant>
      <vt:variant>
        <vt:lpwstr>_Toc226473095</vt:lpwstr>
      </vt:variant>
      <vt:variant>
        <vt:i4>1769523</vt:i4>
      </vt:variant>
      <vt:variant>
        <vt:i4>116</vt:i4>
      </vt:variant>
      <vt:variant>
        <vt:i4>0</vt:i4>
      </vt:variant>
      <vt:variant>
        <vt:i4>5</vt:i4>
      </vt:variant>
      <vt:variant>
        <vt:lpwstr/>
      </vt:variant>
      <vt:variant>
        <vt:lpwstr>_Toc226473094</vt:lpwstr>
      </vt:variant>
      <vt:variant>
        <vt:i4>1769523</vt:i4>
      </vt:variant>
      <vt:variant>
        <vt:i4>110</vt:i4>
      </vt:variant>
      <vt:variant>
        <vt:i4>0</vt:i4>
      </vt:variant>
      <vt:variant>
        <vt:i4>5</vt:i4>
      </vt:variant>
      <vt:variant>
        <vt:lpwstr/>
      </vt:variant>
      <vt:variant>
        <vt:lpwstr>_Toc226473093</vt:lpwstr>
      </vt:variant>
      <vt:variant>
        <vt:i4>1769523</vt:i4>
      </vt:variant>
      <vt:variant>
        <vt:i4>104</vt:i4>
      </vt:variant>
      <vt:variant>
        <vt:i4>0</vt:i4>
      </vt:variant>
      <vt:variant>
        <vt:i4>5</vt:i4>
      </vt:variant>
      <vt:variant>
        <vt:lpwstr/>
      </vt:variant>
      <vt:variant>
        <vt:lpwstr>_Toc226473092</vt:lpwstr>
      </vt:variant>
      <vt:variant>
        <vt:i4>1769523</vt:i4>
      </vt:variant>
      <vt:variant>
        <vt:i4>98</vt:i4>
      </vt:variant>
      <vt:variant>
        <vt:i4>0</vt:i4>
      </vt:variant>
      <vt:variant>
        <vt:i4>5</vt:i4>
      </vt:variant>
      <vt:variant>
        <vt:lpwstr/>
      </vt:variant>
      <vt:variant>
        <vt:lpwstr>_Toc226473091</vt:lpwstr>
      </vt:variant>
      <vt:variant>
        <vt:i4>1769523</vt:i4>
      </vt:variant>
      <vt:variant>
        <vt:i4>92</vt:i4>
      </vt:variant>
      <vt:variant>
        <vt:i4>0</vt:i4>
      </vt:variant>
      <vt:variant>
        <vt:i4>5</vt:i4>
      </vt:variant>
      <vt:variant>
        <vt:lpwstr/>
      </vt:variant>
      <vt:variant>
        <vt:lpwstr>_Toc226473090</vt:lpwstr>
      </vt:variant>
      <vt:variant>
        <vt:i4>1703987</vt:i4>
      </vt:variant>
      <vt:variant>
        <vt:i4>86</vt:i4>
      </vt:variant>
      <vt:variant>
        <vt:i4>0</vt:i4>
      </vt:variant>
      <vt:variant>
        <vt:i4>5</vt:i4>
      </vt:variant>
      <vt:variant>
        <vt:lpwstr/>
      </vt:variant>
      <vt:variant>
        <vt:lpwstr>_Toc226473089</vt:lpwstr>
      </vt:variant>
      <vt:variant>
        <vt:i4>1703987</vt:i4>
      </vt:variant>
      <vt:variant>
        <vt:i4>80</vt:i4>
      </vt:variant>
      <vt:variant>
        <vt:i4>0</vt:i4>
      </vt:variant>
      <vt:variant>
        <vt:i4>5</vt:i4>
      </vt:variant>
      <vt:variant>
        <vt:lpwstr/>
      </vt:variant>
      <vt:variant>
        <vt:lpwstr>_Toc226473088</vt:lpwstr>
      </vt:variant>
      <vt:variant>
        <vt:i4>1703987</vt:i4>
      </vt:variant>
      <vt:variant>
        <vt:i4>74</vt:i4>
      </vt:variant>
      <vt:variant>
        <vt:i4>0</vt:i4>
      </vt:variant>
      <vt:variant>
        <vt:i4>5</vt:i4>
      </vt:variant>
      <vt:variant>
        <vt:lpwstr/>
      </vt:variant>
      <vt:variant>
        <vt:lpwstr>_Toc226473087</vt:lpwstr>
      </vt:variant>
      <vt:variant>
        <vt:i4>1703987</vt:i4>
      </vt:variant>
      <vt:variant>
        <vt:i4>68</vt:i4>
      </vt:variant>
      <vt:variant>
        <vt:i4>0</vt:i4>
      </vt:variant>
      <vt:variant>
        <vt:i4>5</vt:i4>
      </vt:variant>
      <vt:variant>
        <vt:lpwstr/>
      </vt:variant>
      <vt:variant>
        <vt:lpwstr>_Toc226473086</vt:lpwstr>
      </vt:variant>
      <vt:variant>
        <vt:i4>1703987</vt:i4>
      </vt:variant>
      <vt:variant>
        <vt:i4>62</vt:i4>
      </vt:variant>
      <vt:variant>
        <vt:i4>0</vt:i4>
      </vt:variant>
      <vt:variant>
        <vt:i4>5</vt:i4>
      </vt:variant>
      <vt:variant>
        <vt:lpwstr/>
      </vt:variant>
      <vt:variant>
        <vt:lpwstr>_Toc226473085</vt:lpwstr>
      </vt:variant>
      <vt:variant>
        <vt:i4>1703987</vt:i4>
      </vt:variant>
      <vt:variant>
        <vt:i4>56</vt:i4>
      </vt:variant>
      <vt:variant>
        <vt:i4>0</vt:i4>
      </vt:variant>
      <vt:variant>
        <vt:i4>5</vt:i4>
      </vt:variant>
      <vt:variant>
        <vt:lpwstr/>
      </vt:variant>
      <vt:variant>
        <vt:lpwstr>_Toc226473084</vt:lpwstr>
      </vt:variant>
      <vt:variant>
        <vt:i4>1703987</vt:i4>
      </vt:variant>
      <vt:variant>
        <vt:i4>50</vt:i4>
      </vt:variant>
      <vt:variant>
        <vt:i4>0</vt:i4>
      </vt:variant>
      <vt:variant>
        <vt:i4>5</vt:i4>
      </vt:variant>
      <vt:variant>
        <vt:lpwstr/>
      </vt:variant>
      <vt:variant>
        <vt:lpwstr>_Toc226473083</vt:lpwstr>
      </vt:variant>
      <vt:variant>
        <vt:i4>1703987</vt:i4>
      </vt:variant>
      <vt:variant>
        <vt:i4>44</vt:i4>
      </vt:variant>
      <vt:variant>
        <vt:i4>0</vt:i4>
      </vt:variant>
      <vt:variant>
        <vt:i4>5</vt:i4>
      </vt:variant>
      <vt:variant>
        <vt:lpwstr/>
      </vt:variant>
      <vt:variant>
        <vt:lpwstr>_Toc226473082</vt:lpwstr>
      </vt:variant>
      <vt:variant>
        <vt:i4>1703987</vt:i4>
      </vt:variant>
      <vt:variant>
        <vt:i4>38</vt:i4>
      </vt:variant>
      <vt:variant>
        <vt:i4>0</vt:i4>
      </vt:variant>
      <vt:variant>
        <vt:i4>5</vt:i4>
      </vt:variant>
      <vt:variant>
        <vt:lpwstr/>
      </vt:variant>
      <vt:variant>
        <vt:lpwstr>_Toc226473081</vt:lpwstr>
      </vt:variant>
      <vt:variant>
        <vt:i4>1703987</vt:i4>
      </vt:variant>
      <vt:variant>
        <vt:i4>32</vt:i4>
      </vt:variant>
      <vt:variant>
        <vt:i4>0</vt:i4>
      </vt:variant>
      <vt:variant>
        <vt:i4>5</vt:i4>
      </vt:variant>
      <vt:variant>
        <vt:lpwstr/>
      </vt:variant>
      <vt:variant>
        <vt:lpwstr>_Toc226473080</vt:lpwstr>
      </vt:variant>
      <vt:variant>
        <vt:i4>1376307</vt:i4>
      </vt:variant>
      <vt:variant>
        <vt:i4>26</vt:i4>
      </vt:variant>
      <vt:variant>
        <vt:i4>0</vt:i4>
      </vt:variant>
      <vt:variant>
        <vt:i4>5</vt:i4>
      </vt:variant>
      <vt:variant>
        <vt:lpwstr/>
      </vt:variant>
      <vt:variant>
        <vt:lpwstr>_Toc226473079</vt:lpwstr>
      </vt:variant>
      <vt:variant>
        <vt:i4>1376307</vt:i4>
      </vt:variant>
      <vt:variant>
        <vt:i4>20</vt:i4>
      </vt:variant>
      <vt:variant>
        <vt:i4>0</vt:i4>
      </vt:variant>
      <vt:variant>
        <vt:i4>5</vt:i4>
      </vt:variant>
      <vt:variant>
        <vt:lpwstr/>
      </vt:variant>
      <vt:variant>
        <vt:lpwstr>_Toc226473078</vt:lpwstr>
      </vt:variant>
      <vt:variant>
        <vt:i4>1376307</vt:i4>
      </vt:variant>
      <vt:variant>
        <vt:i4>14</vt:i4>
      </vt:variant>
      <vt:variant>
        <vt:i4>0</vt:i4>
      </vt:variant>
      <vt:variant>
        <vt:i4>5</vt:i4>
      </vt:variant>
      <vt:variant>
        <vt:lpwstr/>
      </vt:variant>
      <vt:variant>
        <vt:lpwstr>_Toc226473077</vt:lpwstr>
      </vt:variant>
      <vt:variant>
        <vt:i4>1376307</vt:i4>
      </vt:variant>
      <vt:variant>
        <vt:i4>8</vt:i4>
      </vt:variant>
      <vt:variant>
        <vt:i4>0</vt:i4>
      </vt:variant>
      <vt:variant>
        <vt:i4>5</vt:i4>
      </vt:variant>
      <vt:variant>
        <vt:lpwstr/>
      </vt:variant>
      <vt:variant>
        <vt:lpwstr>_Toc226473076</vt:lpwstr>
      </vt:variant>
      <vt:variant>
        <vt:i4>1376307</vt:i4>
      </vt:variant>
      <vt:variant>
        <vt:i4>2</vt:i4>
      </vt:variant>
      <vt:variant>
        <vt:i4>0</vt:i4>
      </vt:variant>
      <vt:variant>
        <vt:i4>5</vt:i4>
      </vt:variant>
      <vt:variant>
        <vt:lpwstr/>
      </vt:variant>
      <vt:variant>
        <vt:lpwstr>_Toc226473075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 Course au radium</dc:title>
  <dc:subject>Romans Aventures</dc:subject>
  <dc:creator>Paul d’Ivoi</dc:creator>
  <cp:keywords/>
  <dc:description>Les Parisiens en liesse assistent au départ de la plus fabuleuse course jamais organisée : d'audacieux automobilistes vont faire le tour du globe, via Le Havre, New York, San Francisco, Valdez, en Alaska. Ils franchiront le détroit de Béring pour revenir par Moscou et Berlin.
Pourtant, à bord de sa «De Dion», l'intrépide  Florianne Defrance, qu'acompagne le célèbre détective Dick Fann, n'ambitionne pas la victoire: elle ne s'est engagée dans la compétition que pour confondre le joaillier Larmette, qui court sur une puissante Botera. Elle le soupçonne, en effet, d'être le voleur du radium, l'étrange minerai qui permet de transformer de viles pierres en joyaux inestimables. Nous les suivrons donc, haletants, à travers les glaces de la Sibérie, à travers les montagnes de la Russie. Ils seront poursuivis par la haine des Nihilistes, mais aidés par une jolie princesse russe...</dc:description>
  <cp:lastModifiedBy>Cool Micro</cp:lastModifiedBy>
  <cp:revision>49</cp:revision>
  <cp:lastPrinted>2025-04-15T16:22:00Z</cp:lastPrinted>
  <dcterms:created xsi:type="dcterms:W3CDTF">2025-04-15T14:01:00Z</dcterms:created>
  <dcterms:modified xsi:type="dcterms:W3CDTF">2025-04-15T16:24:00Z</dcterms:modified>
  <cp:category>Romans Aventures</cp:category>
</cp:coreProperties>
</file>