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3E9A08" w14:textId="1E80D2E6" w:rsidR="00033562" w:rsidRPr="00BE5A07" w:rsidRDefault="00CE6E03" w:rsidP="006D3E7C">
      <w:pPr>
        <w:pStyle w:val="Photoauteur"/>
      </w:pPr>
      <w:r w:rsidRPr="00BE5A07">
        <w:drawing>
          <wp:anchor distT="0" distB="0" distL="114300" distR="114300" simplePos="0" relativeHeight="251657728" behindDoc="0" locked="0" layoutInCell="1" allowOverlap="1" wp14:anchorId="315A4E54" wp14:editId="6ED3204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440180" cy="10692130"/>
            <wp:effectExtent l="0" t="0" r="0" b="0"/>
            <wp:wrapNone/>
            <wp:docPr id="1611038456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069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E5A07">
        <w:drawing>
          <wp:inline distT="0" distB="0" distL="0" distR="0" wp14:anchorId="707BB199" wp14:editId="4F28E482">
            <wp:extent cx="3247390" cy="5061585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90" cy="506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80902" w14:textId="77777777" w:rsidR="00033562" w:rsidRPr="00BE5A07" w:rsidRDefault="00695293" w:rsidP="006D3E7C">
      <w:pPr>
        <w:pStyle w:val="Auteur"/>
        <w:spacing w:after="1320"/>
      </w:pPr>
      <w:r w:rsidRPr="00BE5A07">
        <w:t>Pierre Henri Cami</w:t>
      </w:r>
    </w:p>
    <w:p w14:paraId="4C6E8557" w14:textId="3EB42F4E" w:rsidR="00033562" w:rsidRPr="00BE5A07" w:rsidRDefault="00695293" w:rsidP="007C1C6B">
      <w:pPr>
        <w:pStyle w:val="Titrelivre"/>
      </w:pPr>
      <w:bookmarkStart w:id="0" w:name="bookmark1"/>
      <w:r w:rsidRPr="00BE5A07">
        <w:t>L</w:t>
      </w:r>
      <w:r w:rsidR="006D3E7C">
        <w:t>’</w:t>
      </w:r>
      <w:r w:rsidRPr="00BE5A07">
        <w:t>ŒUF À VOILES</w:t>
      </w:r>
      <w:bookmarkEnd w:id="0"/>
      <w:r w:rsidR="00FB3FC5" w:rsidRPr="00BE5A07">
        <w:br/>
      </w:r>
      <w:r w:rsidRPr="00BE5A07">
        <w:br/>
      </w:r>
      <w:r w:rsidRPr="00BE5A07">
        <w:rPr>
          <w:b w:val="0"/>
          <w:sz w:val="40"/>
          <w:szCs w:val="40"/>
        </w:rPr>
        <w:t>OU</w:t>
      </w:r>
      <w:r w:rsidR="00FB3FC5" w:rsidRPr="00BE5A07">
        <w:rPr>
          <w:sz w:val="48"/>
          <w:szCs w:val="48"/>
        </w:rPr>
        <w:br/>
        <w:t>LA VÉRITABLE DÉCOUVERTE</w:t>
      </w:r>
      <w:r w:rsidR="00FB3FC5" w:rsidRPr="00BE5A07">
        <w:rPr>
          <w:sz w:val="48"/>
          <w:szCs w:val="48"/>
        </w:rPr>
        <w:br/>
      </w:r>
      <w:r w:rsidRPr="00BE5A07">
        <w:rPr>
          <w:sz w:val="48"/>
          <w:szCs w:val="48"/>
        </w:rPr>
        <w:t>DE L</w:t>
      </w:r>
      <w:r w:rsidR="006D3E7C">
        <w:rPr>
          <w:sz w:val="48"/>
          <w:szCs w:val="48"/>
        </w:rPr>
        <w:t>’</w:t>
      </w:r>
      <w:r w:rsidRPr="00BE5A07">
        <w:rPr>
          <w:sz w:val="48"/>
          <w:szCs w:val="48"/>
        </w:rPr>
        <w:t>AMÉRIQUE</w:t>
      </w:r>
    </w:p>
    <w:p w14:paraId="46FE3EDC" w14:textId="77777777" w:rsidR="00033562" w:rsidRPr="00BE5A07" w:rsidRDefault="00695293" w:rsidP="00695293">
      <w:pPr>
        <w:pStyle w:val="DateSortie"/>
      </w:pPr>
      <w:r w:rsidRPr="00BE5A07">
        <w:t>1934</w:t>
      </w:r>
    </w:p>
    <w:p w14:paraId="22BE591D" w14:textId="77777777" w:rsidR="00033562" w:rsidRPr="00BE5A07" w:rsidRDefault="00033562" w:rsidP="007C1C6B">
      <w:pPr>
        <w:sectPr w:rsidR="00033562" w:rsidRPr="00BE5A07">
          <w:footerReference w:type="default" r:id="rId10"/>
          <w:pgSz w:w="11906" w:h="16838" w:code="9"/>
          <w:pgMar w:top="0" w:right="0" w:bottom="0" w:left="0" w:header="0" w:footer="0" w:gutter="0"/>
          <w:cols w:space="708"/>
          <w:titlePg/>
          <w:docGrid w:linePitch="360"/>
        </w:sectPr>
      </w:pPr>
    </w:p>
    <w:p w14:paraId="7B6D632E" w14:textId="77777777" w:rsidR="00033562" w:rsidRPr="00BE5A07" w:rsidRDefault="00033562" w:rsidP="006D3E7C">
      <w:pPr>
        <w:pStyle w:val="Titretablematires"/>
      </w:pPr>
      <w:r w:rsidRPr="00BE5A07">
        <w:lastRenderedPageBreak/>
        <w:t>Table des matières</w:t>
      </w:r>
    </w:p>
    <w:p w14:paraId="2E82DE03" w14:textId="77777777" w:rsidR="00033562" w:rsidRPr="00BE5A07" w:rsidRDefault="00033562"/>
    <w:p w14:paraId="6AA3053B" w14:textId="2842AF11" w:rsidR="000A31C5" w:rsidRDefault="00033562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r w:rsidRPr="00BE5A07">
        <w:rPr>
          <w:noProof w:val="0"/>
          <w:color w:val="auto"/>
        </w:rPr>
        <w:fldChar w:fldCharType="begin"/>
      </w:r>
      <w:r w:rsidRPr="00BE5A07">
        <w:rPr>
          <w:noProof w:val="0"/>
          <w:color w:val="auto"/>
        </w:rPr>
        <w:instrText xml:space="preserve"> TOC \o "1-3" \h \z </w:instrText>
      </w:r>
      <w:r w:rsidRPr="00BE5A07">
        <w:rPr>
          <w:noProof w:val="0"/>
          <w:color w:val="auto"/>
        </w:rPr>
        <w:fldChar w:fldCharType="separate"/>
      </w:r>
      <w:hyperlink w:anchor="_Toc197372904" w:history="1">
        <w:r w:rsidR="000A31C5" w:rsidRPr="0003284D">
          <w:rPr>
            <w:rStyle w:val="Lienhypertexte"/>
          </w:rPr>
          <w:t>PROLOGUE</w:t>
        </w:r>
        <w:r w:rsidR="000A31C5">
          <w:rPr>
            <w:webHidden/>
          </w:rPr>
          <w:tab/>
        </w:r>
        <w:r w:rsidR="000A31C5">
          <w:rPr>
            <w:webHidden/>
          </w:rPr>
          <w:fldChar w:fldCharType="begin"/>
        </w:r>
        <w:r w:rsidR="000A31C5">
          <w:rPr>
            <w:webHidden/>
          </w:rPr>
          <w:instrText xml:space="preserve"> PAGEREF _Toc197372904 \h </w:instrText>
        </w:r>
        <w:r w:rsidR="000A31C5">
          <w:rPr>
            <w:webHidden/>
          </w:rPr>
        </w:r>
        <w:r w:rsidR="000A31C5">
          <w:rPr>
            <w:webHidden/>
          </w:rPr>
          <w:fldChar w:fldCharType="separate"/>
        </w:r>
        <w:r w:rsidR="00FF69B6">
          <w:rPr>
            <w:webHidden/>
          </w:rPr>
          <w:t>5</w:t>
        </w:r>
        <w:r w:rsidR="000A31C5">
          <w:rPr>
            <w:webHidden/>
          </w:rPr>
          <w:fldChar w:fldCharType="end"/>
        </w:r>
      </w:hyperlink>
    </w:p>
    <w:p w14:paraId="0B0C930F" w14:textId="15C0EFEF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05" w:history="1">
        <w:r w:rsidRPr="0003284D">
          <w:rPr>
            <w:rStyle w:val="Lienhypertexte"/>
          </w:rPr>
          <w:t>CHAPITRE PREMIER  LE 3 AOÛT 1492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7C726C21" w14:textId="067568AE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06" w:history="1">
        <w:r w:rsidRPr="0003284D">
          <w:rPr>
            <w:rStyle w:val="Lienhypertexte"/>
          </w:rPr>
          <w:t>CHAPITRE II  LES ÉPERONS DE L’AMIRAL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4CAB2B58" w14:textId="13D0EE01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07" w:history="1">
        <w:r w:rsidRPr="0003284D">
          <w:rPr>
            <w:rStyle w:val="Lienhypertexte"/>
          </w:rPr>
          <w:t>CHAPITRE III  UN MARIN D’EAU… DE LESSIVE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36</w:t>
        </w:r>
        <w:r>
          <w:rPr>
            <w:webHidden/>
          </w:rPr>
          <w:fldChar w:fldCharType="end"/>
        </w:r>
      </w:hyperlink>
    </w:p>
    <w:p w14:paraId="5DAAA476" w14:textId="3BF08D30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08" w:history="1">
        <w:r w:rsidRPr="0003284D">
          <w:rPr>
            <w:rStyle w:val="Lienhypertexte"/>
          </w:rPr>
          <w:t>CHAPITRE IV  MALAGAGA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14:paraId="7674265E" w14:textId="42DA0D6B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09" w:history="1">
        <w:r w:rsidRPr="0003284D">
          <w:rPr>
            <w:rStyle w:val="Lienhypertexte"/>
          </w:rPr>
          <w:t>CHAPITRE V  LE COUP DE FOUDRE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_Toc197372909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48</w:t>
        </w:r>
        <w:r>
          <w:rPr>
            <w:webHidden/>
          </w:rPr>
          <w:fldChar w:fldCharType="end"/>
        </w:r>
      </w:hyperlink>
    </w:p>
    <w:p w14:paraId="60F0ECBE" w14:textId="6924F09E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0" w:history="1">
        <w:r w:rsidRPr="0003284D">
          <w:rPr>
            <w:rStyle w:val="Lienhypertexte"/>
          </w:rPr>
          <w:t>CHAPITRE VI  L’EXPORTATEUR IMPRÉVU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61</w:t>
        </w:r>
        <w:r>
          <w:rPr>
            <w:webHidden/>
          </w:rPr>
          <w:fldChar w:fldCharType="end"/>
        </w:r>
      </w:hyperlink>
    </w:p>
    <w:p w14:paraId="15B713F6" w14:textId="4775A6BF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1" w:history="1">
        <w:r w:rsidRPr="0003284D">
          <w:rPr>
            <w:rStyle w:val="Lienhypertexte"/>
          </w:rPr>
          <w:t>CHAPITRE VII  DÉPART SONORE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68</w:t>
        </w:r>
        <w:r>
          <w:rPr>
            <w:webHidden/>
          </w:rPr>
          <w:fldChar w:fldCharType="end"/>
        </w:r>
      </w:hyperlink>
    </w:p>
    <w:p w14:paraId="2B857D2A" w14:textId="6FCAE79B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2" w:history="1">
        <w:r w:rsidRPr="0003284D">
          <w:rPr>
            <w:rStyle w:val="Lienhypertexte"/>
          </w:rPr>
          <w:t>CHAPITRE VIII  LES PASSAGERS CLANDESTINS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73</w:t>
        </w:r>
        <w:r>
          <w:rPr>
            <w:webHidden/>
          </w:rPr>
          <w:fldChar w:fldCharType="end"/>
        </w:r>
      </w:hyperlink>
    </w:p>
    <w:p w14:paraId="3B1F81F6" w14:textId="40B7C741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3" w:history="1">
        <w:r w:rsidRPr="0003284D">
          <w:rPr>
            <w:rStyle w:val="Lienhypertexte"/>
          </w:rPr>
          <w:t>CHAPITRE IX  L’IDIOT MOINS LE QUART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85</w:t>
        </w:r>
        <w:r>
          <w:rPr>
            <w:webHidden/>
          </w:rPr>
          <w:fldChar w:fldCharType="end"/>
        </w:r>
      </w:hyperlink>
    </w:p>
    <w:p w14:paraId="42C97BB4" w14:textId="44F3224D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4" w:history="1">
        <w:r w:rsidRPr="0003284D">
          <w:rPr>
            <w:rStyle w:val="Lienhypertexte"/>
          </w:rPr>
          <w:t>CHAPITRE X  UNE FEMME D’INTÉRIEUR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91</w:t>
        </w:r>
        <w:r>
          <w:rPr>
            <w:webHidden/>
          </w:rPr>
          <w:fldChar w:fldCharType="end"/>
        </w:r>
      </w:hyperlink>
    </w:p>
    <w:p w14:paraId="469B9137" w14:textId="152F29EA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5" w:history="1">
        <w:r w:rsidRPr="0003284D">
          <w:rPr>
            <w:rStyle w:val="Lienhypertexte"/>
          </w:rPr>
          <w:t>CHAPITRE XI  LES DEUX MOUSSES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97</w:t>
        </w:r>
        <w:r>
          <w:rPr>
            <w:webHidden/>
          </w:rPr>
          <w:fldChar w:fldCharType="end"/>
        </w:r>
      </w:hyperlink>
    </w:p>
    <w:p w14:paraId="591EC93D" w14:textId="1F870D12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6" w:history="1">
        <w:r w:rsidRPr="0003284D">
          <w:rPr>
            <w:rStyle w:val="Lienhypertexte"/>
          </w:rPr>
          <w:t>CHAPITRE XII  L’IDÉE DE PHILIDOR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110</w:t>
        </w:r>
        <w:r>
          <w:rPr>
            <w:webHidden/>
          </w:rPr>
          <w:fldChar w:fldCharType="end"/>
        </w:r>
      </w:hyperlink>
    </w:p>
    <w:p w14:paraId="0D1B1656" w14:textId="6476AB13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7" w:history="1">
        <w:r w:rsidRPr="0003284D">
          <w:rPr>
            <w:rStyle w:val="Lienhypertexte"/>
          </w:rPr>
          <w:t>CHAPITRE XIII  TOURNEVIS ET CALME PLAT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117</w:t>
        </w:r>
        <w:r>
          <w:rPr>
            <w:webHidden/>
          </w:rPr>
          <w:fldChar w:fldCharType="end"/>
        </w:r>
      </w:hyperlink>
    </w:p>
    <w:p w14:paraId="6334874E" w14:textId="5BBEDDA0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8" w:history="1">
        <w:r w:rsidRPr="0003284D">
          <w:rPr>
            <w:rStyle w:val="Lienhypertexte"/>
          </w:rPr>
          <w:t>CHAPITRE XIV  AMOUREUX PROJETS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125</w:t>
        </w:r>
        <w:r>
          <w:rPr>
            <w:webHidden/>
          </w:rPr>
          <w:fldChar w:fldCharType="end"/>
        </w:r>
      </w:hyperlink>
    </w:p>
    <w:p w14:paraId="71379FAA" w14:textId="48416F5A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19" w:history="1">
        <w:r w:rsidRPr="0003284D">
          <w:rPr>
            <w:rStyle w:val="Lienhypertexte"/>
          </w:rPr>
          <w:t>CHAPITRE XV  LE PENDU QUI SE MOUCHE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_Toc197372919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128</w:t>
        </w:r>
        <w:r>
          <w:rPr>
            <w:webHidden/>
          </w:rPr>
          <w:fldChar w:fldCharType="end"/>
        </w:r>
      </w:hyperlink>
    </w:p>
    <w:p w14:paraId="7DF51EE9" w14:textId="3A2E02E5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0" w:history="1">
        <w:r w:rsidRPr="0003284D">
          <w:rPr>
            <w:rStyle w:val="Lienhypertexte"/>
          </w:rPr>
          <w:t>CHAPITRE XVI  SUBLIME OBSTINATION DE L’AMIRAL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139</w:t>
        </w:r>
        <w:r>
          <w:rPr>
            <w:webHidden/>
          </w:rPr>
          <w:fldChar w:fldCharType="end"/>
        </w:r>
      </w:hyperlink>
    </w:p>
    <w:p w14:paraId="3FAFCF0D" w14:textId="1FCA4E78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1" w:history="1">
        <w:r w:rsidRPr="0003284D">
          <w:rPr>
            <w:rStyle w:val="Lienhypertexte"/>
          </w:rPr>
          <w:t>CHAPITRE XVII  LA RÉVOLTE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147</w:t>
        </w:r>
        <w:r>
          <w:rPr>
            <w:webHidden/>
          </w:rPr>
          <w:fldChar w:fldCharType="end"/>
        </w:r>
      </w:hyperlink>
    </w:p>
    <w:p w14:paraId="56A6E9AE" w14:textId="07122FEA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2" w:history="1">
        <w:r w:rsidRPr="0003284D">
          <w:rPr>
            <w:rStyle w:val="Lienhypertexte"/>
          </w:rPr>
          <w:t>CHAPITRE XVIII  TERRE !!!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154</w:t>
        </w:r>
        <w:r>
          <w:rPr>
            <w:webHidden/>
          </w:rPr>
          <w:fldChar w:fldCharType="end"/>
        </w:r>
      </w:hyperlink>
    </w:p>
    <w:p w14:paraId="5C5FAEBF" w14:textId="1B273D45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3" w:history="1">
        <w:r w:rsidRPr="0003284D">
          <w:rPr>
            <w:rStyle w:val="Lienhypertexte"/>
          </w:rPr>
          <w:t>CHAPITRE XIX  AMÉRIQUE !… TOUT LE MONDE DESCEND !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162</w:t>
        </w:r>
        <w:r>
          <w:rPr>
            <w:webHidden/>
          </w:rPr>
          <w:fldChar w:fldCharType="end"/>
        </w:r>
      </w:hyperlink>
    </w:p>
    <w:p w14:paraId="5DBFBCDC" w14:textId="2A1395D6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4" w:history="1">
        <w:r w:rsidRPr="0003284D">
          <w:rPr>
            <w:rStyle w:val="Lienhypertexte"/>
          </w:rPr>
          <w:t>CHAPITRE XX  BARBARIE ET CIVILISATION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168</w:t>
        </w:r>
        <w:r>
          <w:rPr>
            <w:webHidden/>
          </w:rPr>
          <w:fldChar w:fldCharType="end"/>
        </w:r>
      </w:hyperlink>
    </w:p>
    <w:p w14:paraId="1FBD3E35" w14:textId="4A08D7BB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5" w:history="1">
        <w:r w:rsidRPr="0003284D">
          <w:rPr>
            <w:rStyle w:val="Lienhypertexte"/>
          </w:rPr>
          <w:t>CHAPITRE XXI  COLOMB ÉMERVEILLE LES SAUVAGES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181</w:t>
        </w:r>
        <w:r>
          <w:rPr>
            <w:webHidden/>
          </w:rPr>
          <w:fldChar w:fldCharType="end"/>
        </w:r>
      </w:hyperlink>
    </w:p>
    <w:p w14:paraId="3A083B84" w14:textId="198A3DF6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6" w:history="1">
        <w:r w:rsidRPr="0003284D">
          <w:rPr>
            <w:rStyle w:val="Lienhypertexte"/>
          </w:rPr>
          <w:t>CHAPITRE XXII  ESCLAVES !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189</w:t>
        </w:r>
        <w:r>
          <w:rPr>
            <w:webHidden/>
          </w:rPr>
          <w:fldChar w:fldCharType="end"/>
        </w:r>
      </w:hyperlink>
    </w:p>
    <w:p w14:paraId="68DFFCA2" w14:textId="76A00AF5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7" w:history="1">
        <w:r w:rsidRPr="0003284D">
          <w:rPr>
            <w:rStyle w:val="Lienhypertexte"/>
          </w:rPr>
          <w:t>CHAPITRE XXIII  MALAGAGA CHERCHE DOÑA SOL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194</w:t>
        </w:r>
        <w:r>
          <w:rPr>
            <w:webHidden/>
          </w:rPr>
          <w:fldChar w:fldCharType="end"/>
        </w:r>
      </w:hyperlink>
    </w:p>
    <w:p w14:paraId="73EBD034" w14:textId="1D5283B2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8" w:history="1">
        <w:r w:rsidRPr="0003284D">
          <w:rPr>
            <w:rStyle w:val="Lienhypertexte"/>
          </w:rPr>
          <w:t>CHAPITRE XXIV  PRODUITS DU PAYS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199</w:t>
        </w:r>
        <w:r>
          <w:rPr>
            <w:webHidden/>
          </w:rPr>
          <w:fldChar w:fldCharType="end"/>
        </w:r>
      </w:hyperlink>
    </w:p>
    <w:p w14:paraId="389F56AC" w14:textId="0286BF0F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29" w:history="1">
        <w:r w:rsidRPr="0003284D">
          <w:rPr>
            <w:rStyle w:val="Lienhypertexte"/>
          </w:rPr>
          <w:t>CHAPITRE XXV  MARIAGE ET DIVORCE DE COLOMBA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_Toc197372929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206</w:t>
        </w:r>
        <w:r>
          <w:rPr>
            <w:webHidden/>
          </w:rPr>
          <w:fldChar w:fldCharType="end"/>
        </w:r>
      </w:hyperlink>
    </w:p>
    <w:p w14:paraId="53CCE105" w14:textId="1EA70A4A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30" w:history="1">
        <w:r w:rsidRPr="0003284D">
          <w:rPr>
            <w:rStyle w:val="Lienhypertexte"/>
          </w:rPr>
          <w:t>CHAPITRE XXVI  OÙ LE SAGE COLOMB DÉCIDE DE METTRE LES VOILES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_Toc197372930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211</w:t>
        </w:r>
        <w:r>
          <w:rPr>
            <w:webHidden/>
          </w:rPr>
          <w:fldChar w:fldCharType="end"/>
        </w:r>
      </w:hyperlink>
    </w:p>
    <w:p w14:paraId="75E1632A" w14:textId="56BE068D" w:rsidR="000A31C5" w:rsidRDefault="000A31C5">
      <w:pPr>
        <w:pStyle w:val="TM1"/>
        <w:rPr>
          <w:rFonts w:asciiTheme="minorHAnsi" w:eastAsiaTheme="minorEastAsia" w:hAnsiTheme="minorHAnsi" w:cstheme="minorBidi"/>
          <w:bCs w:val="0"/>
          <w:iCs w:val="0"/>
          <w:color w:val="auto"/>
          <w:kern w:val="2"/>
          <w:sz w:val="24"/>
          <w:szCs w:val="24"/>
          <w14:ligatures w14:val="standardContextual"/>
        </w:rPr>
      </w:pPr>
      <w:hyperlink w:anchor="_Toc197372931" w:history="1">
        <w:r w:rsidRPr="0003284D">
          <w:rPr>
            <w:rStyle w:val="Lienhypertexte"/>
          </w:rPr>
          <w:t>À propos de cette édition électronique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_Toc197372931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F69B6">
          <w:rPr>
            <w:webHidden/>
          </w:rPr>
          <w:t>223</w:t>
        </w:r>
        <w:r>
          <w:rPr>
            <w:webHidden/>
          </w:rPr>
          <w:fldChar w:fldCharType="end"/>
        </w:r>
      </w:hyperlink>
    </w:p>
    <w:p w14:paraId="2C9DEFA5" w14:textId="62A6471B" w:rsidR="00033562" w:rsidRPr="00BE5A07" w:rsidRDefault="00033562">
      <w:r w:rsidRPr="00BE5A07">
        <w:fldChar w:fldCharType="end"/>
      </w:r>
    </w:p>
    <w:p w14:paraId="41FF52A0" w14:textId="2FB43BEB" w:rsidR="00695293" w:rsidRPr="00BE5A07" w:rsidRDefault="00695293" w:rsidP="006D3E7C">
      <w:pPr>
        <w:pStyle w:val="NormalEspAvtGrand"/>
        <w:pageBreakBefore/>
        <w:spacing w:before="0"/>
      </w:pPr>
    </w:p>
    <w:p w14:paraId="3F267287" w14:textId="77777777" w:rsidR="006D3E7C" w:rsidRDefault="006D21B8" w:rsidP="006D3E7C">
      <w:pPr>
        <w:pStyle w:val="Droite"/>
        <w:spacing w:before="1200" w:after="0"/>
        <w:rPr>
          <w:i/>
          <w:iCs/>
        </w:rPr>
      </w:pPr>
      <w:r w:rsidRPr="00BE5A07">
        <w:rPr>
          <w:i/>
          <w:iCs/>
        </w:rPr>
        <w:t>À mon ami DRANEM</w:t>
      </w:r>
      <w:r w:rsidR="006D3E7C">
        <w:rPr>
          <w:i/>
          <w:iCs/>
        </w:rPr>
        <w:t>,</w:t>
      </w:r>
    </w:p>
    <w:p w14:paraId="640BBB34" w14:textId="77777777" w:rsidR="006D3E7C" w:rsidRDefault="006D21B8" w:rsidP="002A3FC5">
      <w:pPr>
        <w:pStyle w:val="Droite"/>
        <w:spacing w:before="0"/>
        <w:rPr>
          <w:i/>
          <w:iCs/>
        </w:rPr>
      </w:pPr>
      <w:r w:rsidRPr="00BE5A07">
        <w:rPr>
          <w:i/>
          <w:iCs/>
        </w:rPr>
        <w:t>en fraternelle admiration</w:t>
      </w:r>
      <w:r w:rsidR="006D3E7C">
        <w:rPr>
          <w:i/>
          <w:iCs/>
        </w:rPr>
        <w:t>.</w:t>
      </w:r>
    </w:p>
    <w:p w14:paraId="40251D80" w14:textId="77777777" w:rsidR="006D3E7C" w:rsidRDefault="00695293" w:rsidP="00695293">
      <w:pPr>
        <w:pStyle w:val="Droite"/>
      </w:pPr>
      <w:r w:rsidRPr="00BE5A07">
        <w:t>C</w:t>
      </w:r>
      <w:r w:rsidR="004B1B81" w:rsidRPr="00BE5A07">
        <w:rPr>
          <w:rStyle w:val="Taille-1Caracteres"/>
        </w:rPr>
        <w:t>AMI</w:t>
      </w:r>
      <w:r w:rsidR="006D3E7C">
        <w:t>.</w:t>
      </w:r>
    </w:p>
    <w:p w14:paraId="4A2F61CB" w14:textId="3119A6EA" w:rsidR="00695293" w:rsidRPr="00BE5A07" w:rsidRDefault="00695293" w:rsidP="006D3E7C">
      <w:pPr>
        <w:pStyle w:val="Titre1"/>
      </w:pPr>
      <w:bookmarkStart w:id="1" w:name="_Toc197372904"/>
      <w:r w:rsidRPr="00BE5A07">
        <w:lastRenderedPageBreak/>
        <w:t>PROLOGUE</w:t>
      </w:r>
      <w:bookmarkEnd w:id="1"/>
    </w:p>
    <w:p w14:paraId="18418D33" w14:textId="77777777" w:rsidR="006D3E7C" w:rsidRDefault="006D21B8" w:rsidP="00695293">
      <w:pPr>
        <w:pStyle w:val="NormalSuspendu1XRetrait2XEsp0"/>
      </w:pPr>
      <w:r w:rsidRPr="00BE5A07">
        <w:rPr>
          <w:i/>
          <w:iCs/>
        </w:rPr>
        <w:t>Où l</w:t>
      </w:r>
      <w:r w:rsidR="006D3E7C">
        <w:rPr>
          <w:i/>
          <w:iCs/>
        </w:rPr>
        <w:t>’</w:t>
      </w:r>
      <w:r w:rsidRPr="00BE5A07">
        <w:rPr>
          <w:i/>
          <w:iCs/>
        </w:rPr>
        <w:t>auteur reçoit une singulière visite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prend connaissance d</w:t>
      </w:r>
      <w:r w:rsidR="006D3E7C">
        <w:rPr>
          <w:i/>
          <w:iCs/>
        </w:rPr>
        <w:t>’</w:t>
      </w:r>
      <w:r w:rsidRPr="00BE5A07">
        <w:rPr>
          <w:i/>
          <w:iCs/>
        </w:rPr>
        <w:t>une facture imprévue et se décide à sonoriser son roman</w:t>
      </w:r>
      <w:r w:rsidR="006D3E7C">
        <w:t>.</w:t>
      </w:r>
    </w:p>
    <w:p w14:paraId="00A7121F" w14:textId="64E3F52C" w:rsidR="00695293" w:rsidRPr="00BE5A07" w:rsidRDefault="004B1B81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ON-VIEUX-SERVITEUR-À-PAS-FEUTRÉS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 dans mon cabinet de travail</w:t>
      </w:r>
      <w:r w:rsidR="006D3E7C"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 w:rsidR="006D3E7C">
        <w:rPr>
          <w:szCs w:val="32"/>
        </w:rPr>
        <w:t>’</w:t>
      </w:r>
      <w:r w:rsidR="00695293" w:rsidRPr="00BE5A07">
        <w:rPr>
          <w:szCs w:val="32"/>
        </w:rPr>
        <w:t xml:space="preserve">est </w:t>
      </w:r>
      <w:r w:rsidR="006D3E7C">
        <w:rPr>
          <w:szCs w:val="32"/>
        </w:rPr>
        <w:t>« </w:t>
      </w:r>
      <w:r w:rsidR="00695293" w:rsidRPr="00BE5A07">
        <w:rPr>
          <w:szCs w:val="32"/>
        </w:rPr>
        <w:t>le-monsieur-qui-a-rendez-vous-avec-Monsieur</w:t>
      </w:r>
      <w:r w:rsidR="006D3E7C">
        <w:rPr>
          <w:szCs w:val="32"/>
        </w:rPr>
        <w:t>. »</w:t>
      </w:r>
    </w:p>
    <w:p w14:paraId="1E3C150F" w14:textId="77777777" w:rsidR="006D3E7C" w:rsidRDefault="004B1B81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="00695293" w:rsidRPr="00BE5A07">
        <w:rPr>
          <w:szCs w:val="32"/>
        </w:rPr>
        <w:t xml:space="preserve">Faites entrer </w:t>
      </w:r>
      <w:r w:rsidR="006D3E7C">
        <w:rPr>
          <w:szCs w:val="32"/>
        </w:rPr>
        <w:t>« </w:t>
      </w:r>
      <w:r w:rsidR="00695293" w:rsidRPr="00BE5A07">
        <w:rPr>
          <w:szCs w:val="32"/>
        </w:rPr>
        <w:t>le-monsieur-qui-a-rendez-vous-avec-Monsieur</w:t>
      </w:r>
      <w:r w:rsidR="006D3E7C">
        <w:rPr>
          <w:szCs w:val="32"/>
        </w:rPr>
        <w:t> ».</w:t>
      </w:r>
    </w:p>
    <w:p w14:paraId="6BFE13D8" w14:textId="77777777" w:rsidR="006D3E7C" w:rsidRDefault="004B1B81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E-MONSIEUR-QUI-A-RENDEZ-VOUS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="00695293" w:rsidRPr="00BE5A07">
        <w:rPr>
          <w:szCs w:val="32"/>
        </w:rPr>
        <w:t>Illustre maître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permettez-moi de me présenter</w:t>
      </w:r>
      <w:r w:rsidR="006D3E7C">
        <w:rPr>
          <w:szCs w:val="32"/>
        </w:rPr>
        <w:t xml:space="preserve"> : </w:t>
      </w:r>
      <w:r w:rsidR="00695293" w:rsidRPr="00BE5A07">
        <w:rPr>
          <w:szCs w:val="32"/>
        </w:rPr>
        <w:t>Ernest Colomb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unique descendant de 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immortel navigateur qui découvrit 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3FA9FC4C" w14:textId="77777777" w:rsidR="006D3E7C" w:rsidRDefault="004B1B81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proofErr w:type="spellStart"/>
      <w:r w:rsidR="00695293" w:rsidRPr="00BE5A07">
        <w:rPr>
          <w:szCs w:val="32"/>
        </w:rPr>
        <w:t>Veuillez vous</w:t>
      </w:r>
      <w:proofErr w:type="spellEnd"/>
      <w:r w:rsidR="00695293" w:rsidRPr="00BE5A07">
        <w:rPr>
          <w:szCs w:val="32"/>
        </w:rPr>
        <w:t xml:space="preserve"> asseoir </w:t>
      </w:r>
      <w:r w:rsidR="006D3E7C">
        <w:rPr>
          <w:szCs w:val="32"/>
        </w:rPr>
        <w:t>« </w:t>
      </w:r>
      <w:r w:rsidR="00695293" w:rsidRPr="00BE5A07">
        <w:rPr>
          <w:szCs w:val="32"/>
        </w:rPr>
        <w:t>unique-descendant-de-l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immortel-navigateur-qui-découvrit-l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Amérique</w:t>
      </w:r>
      <w:r w:rsidR="006D3E7C">
        <w:rPr>
          <w:szCs w:val="32"/>
        </w:rPr>
        <w:t> ».</w:t>
      </w:r>
    </w:p>
    <w:p w14:paraId="0CE46249" w14:textId="77777777" w:rsidR="006D3E7C" w:rsidRDefault="004B1B81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 xml:space="preserve">RNEST </w:t>
      </w: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avec amertume</w:t>
      </w:r>
      <w:r w:rsidR="006D3E7C">
        <w:rPr>
          <w:szCs w:val="32"/>
        </w:rPr>
        <w:t xml:space="preserve">. – </w:t>
      </w:r>
      <w:r w:rsidR="00695293" w:rsidRPr="00BE5A07">
        <w:rPr>
          <w:szCs w:val="32"/>
        </w:rPr>
        <w:t>Il aurait mieux fait de ne pas la découvrir</w:t>
      </w:r>
      <w:r w:rsidR="006D3E7C">
        <w:rPr>
          <w:szCs w:val="32"/>
        </w:rPr>
        <w:t xml:space="preserve"> ! </w:t>
      </w:r>
      <w:r w:rsidR="00695293" w:rsidRPr="00BE5A07">
        <w:rPr>
          <w:szCs w:val="32"/>
        </w:rPr>
        <w:t>C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est d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ailleurs pour vous mettre au courant du peu de reconnaissance de 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Amérique envers mon glorieux ancêtre que je suis ici</w:t>
      </w:r>
      <w:r w:rsidR="006D3E7C">
        <w:rPr>
          <w:szCs w:val="32"/>
        </w:rPr>
        <w:t xml:space="preserve">. </w:t>
      </w:r>
      <w:r w:rsidR="00695293" w:rsidRPr="00BE5A07">
        <w:rPr>
          <w:szCs w:val="32"/>
        </w:rPr>
        <w:t>Voici les faits</w:t>
      </w:r>
      <w:r w:rsidR="006D3E7C">
        <w:rPr>
          <w:szCs w:val="32"/>
        </w:rPr>
        <w:t xml:space="preserve">. </w:t>
      </w:r>
      <w:r w:rsidR="00695293" w:rsidRPr="00BE5A07">
        <w:rPr>
          <w:szCs w:val="32"/>
        </w:rPr>
        <w:t>Il y a quelques mois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le hasard me fit découvrir</w:t>
      </w:r>
      <w:r w:rsidR="006D3E7C">
        <w:rPr>
          <w:szCs w:val="32"/>
        </w:rPr>
        <w:t xml:space="preserve"> (</w:t>
      </w:r>
      <w:r w:rsidR="00695293" w:rsidRPr="00BE5A07">
        <w:rPr>
          <w:szCs w:val="32"/>
        </w:rPr>
        <w:t>c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est de famille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nous découvrons toujours quelque chose</w:t>
      </w:r>
      <w:r w:rsidR="006D3E7C">
        <w:rPr>
          <w:szCs w:val="32"/>
        </w:rPr>
        <w:t xml:space="preserve">), </w:t>
      </w:r>
      <w:r w:rsidR="00695293" w:rsidRPr="00BE5A07">
        <w:rPr>
          <w:szCs w:val="32"/>
        </w:rPr>
        <w:t>me fit découvrir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redis-je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dans un vieux coffret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de précieux documents concernant la découverte du Nouveau-Monde par mon ancêtre</w:t>
      </w:r>
      <w:r w:rsidR="006D3E7C">
        <w:rPr>
          <w:szCs w:val="32"/>
        </w:rPr>
        <w:t xml:space="preserve">. </w:t>
      </w:r>
      <w:r w:rsidR="00695293" w:rsidRPr="00BE5A07">
        <w:rPr>
          <w:szCs w:val="32"/>
        </w:rPr>
        <w:t>C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est en manipulant ce coffret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antique souvenir de famille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que mes doigts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guidés par la Providence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déclenchèrent le mécanisme ouvrant un double fond</w:t>
      </w:r>
      <w:r w:rsidR="006D3E7C">
        <w:rPr>
          <w:szCs w:val="32"/>
        </w:rPr>
        <w:t xml:space="preserve">. </w:t>
      </w:r>
      <w:r w:rsidR="00695293" w:rsidRPr="00BE5A07">
        <w:rPr>
          <w:szCs w:val="32"/>
        </w:rPr>
        <w:t>Parmi les papiers jaunis entassés dans la cachette du coffret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un document attira tout de suite mon attention</w:t>
      </w:r>
      <w:r w:rsidR="006D3E7C">
        <w:rPr>
          <w:szCs w:val="32"/>
        </w:rPr>
        <w:t>.</w:t>
      </w:r>
    </w:p>
    <w:p w14:paraId="51E20C10" w14:textId="77777777" w:rsidR="006D3E7C" w:rsidRDefault="004B1B81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="00695293" w:rsidRPr="00BE5A07">
        <w:rPr>
          <w:szCs w:val="32"/>
        </w:rPr>
        <w:t>Un document attira tout de suite votre attention</w:t>
      </w:r>
      <w:r w:rsidR="006D3E7C">
        <w:rPr>
          <w:szCs w:val="32"/>
        </w:rPr>
        <w:t> ?</w:t>
      </w:r>
    </w:p>
    <w:p w14:paraId="54ABE3F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la facture des frais de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 minutieusement détaillés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Christophe Colomb avait l</w:t>
      </w:r>
      <w:r w:rsidR="006D3E7C">
        <w:rPr>
          <w:szCs w:val="32"/>
        </w:rPr>
        <w:t>’</w:t>
      </w:r>
      <w:r w:rsidRPr="00BE5A07">
        <w:rPr>
          <w:szCs w:val="32"/>
        </w:rPr>
        <w:t>intention de présenter aux Américains pour rentrer dans ses débours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Malheureusement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mort de l</w:t>
      </w:r>
      <w:r w:rsidR="006D3E7C">
        <w:rPr>
          <w:szCs w:val="32"/>
        </w:rPr>
        <w:t>’</w:t>
      </w:r>
      <w:r w:rsidRPr="00BE5A07">
        <w:rPr>
          <w:szCs w:val="32"/>
        </w:rPr>
        <w:t>illustre marin était survenue avant qu</w:t>
      </w:r>
      <w:r w:rsidR="006D3E7C">
        <w:rPr>
          <w:szCs w:val="32"/>
        </w:rPr>
        <w:t>’</w:t>
      </w:r>
      <w:r w:rsidRPr="00BE5A07">
        <w:rPr>
          <w:szCs w:val="32"/>
        </w:rPr>
        <w:t>il ait eu le temps de mettre son projet de recouvrement à exécution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Sachant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depuis la guerre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combien les Américains sont scrupuleux sur les questions dettes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résolus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unique descendant et héritier de 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aller présenter la petite facture de mon ancêtre au gouvernement actuel des États-Unis</w:t>
      </w:r>
      <w:r w:rsidR="006D3E7C">
        <w:rPr>
          <w:szCs w:val="32"/>
        </w:rPr>
        <w:t>.</w:t>
      </w:r>
    </w:p>
    <w:p w14:paraId="33F8E32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Naturellement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légèrement majoré certains prix en tenant compte des intérêts accumulés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espérais que les Américains me régleraient la petite note sans discussion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Car 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sans 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ne seraient pas découverts et ne pourraient se livrer à de fructueuses opérations financières avec la vieille Europe</w:t>
      </w:r>
      <w:r w:rsidR="006D3E7C">
        <w:rPr>
          <w:szCs w:val="32"/>
        </w:rPr>
        <w:t>.</w:t>
      </w:r>
    </w:p>
    <w:p w14:paraId="06F07E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embarquai donc pour New-York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voici la facture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dès mon arrivée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présentai au ministre des Finances américain</w:t>
      </w:r>
      <w:r w:rsidR="006D3E7C">
        <w:rPr>
          <w:szCs w:val="32"/>
        </w:rPr>
        <w:t>.</w:t>
      </w:r>
    </w:p>
    <w:p w14:paraId="493848C8" w14:textId="477500A1" w:rsidR="006D3E7C" w:rsidRDefault="00695293" w:rsidP="00695293">
      <w:pPr>
        <w:rPr>
          <w:szCs w:val="32"/>
        </w:rPr>
      </w:pPr>
      <w:r w:rsidRPr="00BE5A07">
        <w:rPr>
          <w:szCs w:val="32"/>
        </w:rPr>
        <w:t>Veuillez en prendre connaissance</w:t>
      </w:r>
      <w:r w:rsidR="006D3E7C">
        <w:rPr>
          <w:szCs w:val="32"/>
        </w:rPr>
        <w:t>, M. </w:t>
      </w:r>
      <w:r w:rsidRPr="00BE5A07">
        <w:rPr>
          <w:szCs w:val="32"/>
        </w:rPr>
        <w:t>Cami</w:t>
      </w:r>
      <w:r w:rsidR="006D3E7C">
        <w:rPr>
          <w:szCs w:val="32"/>
        </w:rPr>
        <w:t>.</w:t>
      </w:r>
    </w:p>
    <w:p w14:paraId="06364195" w14:textId="47F2D092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Il me tend la facture de Christophe Colomb rédigée comme suit</w:t>
      </w:r>
      <w:r>
        <w:rPr>
          <w:szCs w:val="32"/>
        </w:rPr>
        <w:t>) :</w:t>
      </w:r>
    </w:p>
    <w:p w14:paraId="196C09BD" w14:textId="77777777" w:rsidR="006D3E7C" w:rsidRDefault="00695293" w:rsidP="006D3E7C">
      <w:pPr>
        <w:pStyle w:val="CentrEspAvt0EspApr0"/>
        <w:keepNext/>
      </w:pPr>
      <w:r w:rsidRPr="00BE5A07">
        <w:t>DOIT</w:t>
      </w:r>
      <w:r w:rsidR="006D3E7C">
        <w:t> :</w:t>
      </w:r>
    </w:p>
    <w:p w14:paraId="7B6BABB4" w14:textId="6A7EB17D" w:rsidR="002A3FC5" w:rsidRPr="00BE5A07" w:rsidRDefault="00695293" w:rsidP="006D3E7C">
      <w:pPr>
        <w:pStyle w:val="CentrEspAvt0EspApr0"/>
        <w:rPr>
          <w:caps/>
          <w:szCs w:val="32"/>
        </w:rPr>
      </w:pPr>
      <w:r w:rsidRPr="00BE5A07">
        <w:rPr>
          <w:szCs w:val="32"/>
        </w:rPr>
        <w:t>L</w:t>
      </w:r>
      <w:r w:rsidRPr="00BE5A07">
        <w:rPr>
          <w:caps/>
          <w:szCs w:val="32"/>
        </w:rPr>
        <w:t xml:space="preserve">e gouvernement des </w:t>
      </w:r>
      <w:r w:rsidRPr="00BE5A07">
        <w:rPr>
          <w:szCs w:val="32"/>
        </w:rPr>
        <w:t>É</w:t>
      </w:r>
      <w:r w:rsidRPr="00BE5A07">
        <w:rPr>
          <w:caps/>
          <w:szCs w:val="32"/>
        </w:rPr>
        <w:t>tats</w:t>
      </w:r>
      <w:r w:rsidRPr="00BE5A07">
        <w:rPr>
          <w:szCs w:val="32"/>
        </w:rPr>
        <w:t>-U</w:t>
      </w:r>
      <w:r w:rsidRPr="00BE5A07">
        <w:rPr>
          <w:caps/>
          <w:szCs w:val="32"/>
        </w:rPr>
        <w:t>nis</w:t>
      </w:r>
    </w:p>
    <w:p w14:paraId="02466D82" w14:textId="6F5367C4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 xml:space="preserve">à </w:t>
      </w:r>
      <w:r w:rsidR="006D3E7C">
        <w:rPr>
          <w:szCs w:val="32"/>
        </w:rPr>
        <w:t>M. </w:t>
      </w:r>
      <w:r w:rsidRPr="00BE5A07">
        <w:rPr>
          <w:szCs w:val="32"/>
        </w:rPr>
        <w:t>C</w:t>
      </w:r>
      <w:r w:rsidRPr="00BE5A07">
        <w:rPr>
          <w:caps/>
          <w:szCs w:val="32"/>
        </w:rPr>
        <w:t>olomb</w:t>
      </w:r>
      <w:r w:rsidR="006D3E7C">
        <w:rPr>
          <w:szCs w:val="32"/>
        </w:rPr>
        <w:t xml:space="preserve"> (</w:t>
      </w:r>
      <w:r w:rsidRPr="00BE5A07">
        <w:rPr>
          <w:szCs w:val="32"/>
        </w:rPr>
        <w:t>C</w:t>
      </w:r>
      <w:r w:rsidRPr="00BE5A07">
        <w:rPr>
          <w:caps/>
          <w:szCs w:val="32"/>
        </w:rPr>
        <w:t>hristophe</w:t>
      </w:r>
      <w:r w:rsidR="006D3E7C">
        <w:rPr>
          <w:szCs w:val="32"/>
        </w:rPr>
        <w:t>).</w:t>
      </w:r>
    </w:p>
    <w:p w14:paraId="5FF1A1C7" w14:textId="60BE5EC4" w:rsidR="00695293" w:rsidRPr="00BE5A07" w:rsidRDefault="00695293" w:rsidP="006D3E7C">
      <w:pPr>
        <w:pStyle w:val="CentrEspAvt0EspApr0"/>
      </w:pPr>
    </w:p>
    <w:tbl>
      <w:tblPr>
        <w:tblW w:w="4971" w:type="pct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389"/>
        <w:gridCol w:w="3193"/>
      </w:tblGrid>
      <w:tr w:rsidR="00695293" w:rsidRPr="00BE5A07" w14:paraId="4289E6EA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3D82E60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3 bâtiments-caravelles en complet état de neuf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77805F9" w14:textId="300ABD7C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9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5</w:t>
            </w:r>
            <w:r w:rsidR="00695293" w:rsidRPr="00BE5A07">
              <w:rPr>
                <w:rStyle w:val="Taille-1Caracteres"/>
              </w:rPr>
              <w:t>7</w:t>
            </w:r>
            <w:r w:rsidRPr="00BE5A07">
              <w:rPr>
                <w:rStyle w:val="Taille-1Caracteres"/>
              </w:rPr>
              <w:t>5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2</w:t>
            </w:r>
            <w:r w:rsidR="006D21B8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1DC14CEF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F6C8775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Appointements de Colomb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1957549" w14:textId="37F84491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7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3</w:t>
            </w:r>
            <w:r w:rsidR="00695293" w:rsidRPr="00BE5A07">
              <w:rPr>
                <w:rStyle w:val="Taille-1Caracteres"/>
              </w:rPr>
              <w:t>8</w:t>
            </w:r>
            <w:r w:rsidRPr="00BE5A07">
              <w:rPr>
                <w:rStyle w:val="Taille-1Caracteres"/>
              </w:rPr>
              <w:t>6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4</w:t>
            </w:r>
            <w:r w:rsidR="00695293"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1FEA28A8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B13761" w14:textId="727593AF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lastRenderedPageBreak/>
              <w:t xml:space="preserve">Prime offerte au matelot qui cria </w:t>
            </w:r>
            <w:r w:rsidR="006D3E7C">
              <w:rPr>
                <w:rStyle w:val="Taille-1Caracteres"/>
              </w:rPr>
              <w:t>« </w:t>
            </w:r>
            <w:r w:rsidRPr="00BE5A07">
              <w:rPr>
                <w:rStyle w:val="Taille-1Caracteres"/>
              </w:rPr>
              <w:t>Terre</w:t>
            </w:r>
            <w:r w:rsidR="006D3E7C">
              <w:rPr>
                <w:rStyle w:val="Taille-1Caracteres"/>
              </w:rPr>
              <w:t> »</w:t>
            </w:r>
            <w:r w:rsidRPr="00BE5A07">
              <w:rPr>
                <w:rStyle w:val="Taille-1Caracteres"/>
              </w:rPr>
              <w:t xml:space="preserve"> en apercevant le premier les côtes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Amérique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8A653CF" w14:textId="1646C563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5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1EB4515E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52683A1" w14:textId="0DA6EB8F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Vivres</w:t>
            </w:r>
            <w:r w:rsidR="006D3E7C">
              <w:rPr>
                <w:rStyle w:val="Taille-1Caracteres"/>
              </w:rPr>
              <w:t xml:space="preserve">, </w:t>
            </w:r>
            <w:r w:rsidRPr="00BE5A07">
              <w:rPr>
                <w:rStyle w:val="Taille-1Caracteres"/>
              </w:rPr>
              <w:t>conserves</w:t>
            </w:r>
            <w:r w:rsidR="006D3E7C">
              <w:rPr>
                <w:rStyle w:val="Taille-1Caracteres"/>
              </w:rPr>
              <w:t xml:space="preserve">, </w:t>
            </w:r>
            <w:r w:rsidRPr="00BE5A07">
              <w:rPr>
                <w:rStyle w:val="Taille-1Caracteres"/>
              </w:rPr>
              <w:t>vins</w:t>
            </w:r>
            <w:r w:rsidR="006D3E7C">
              <w:rPr>
                <w:rStyle w:val="Taille-1Caracteres"/>
              </w:rPr>
              <w:t xml:space="preserve">, </w:t>
            </w:r>
            <w:r w:rsidRPr="00BE5A07">
              <w:rPr>
                <w:rStyle w:val="Taille-1Caracteres"/>
              </w:rPr>
              <w:t>alcools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194A615" w14:textId="5C42834B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2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4</w:t>
            </w:r>
            <w:r w:rsidR="00695293" w:rsidRPr="00BE5A07">
              <w:rPr>
                <w:rStyle w:val="Taille-1Caracteres"/>
              </w:rPr>
              <w:t>9</w:t>
            </w:r>
            <w:r w:rsidRPr="00BE5A07">
              <w:rPr>
                <w:rStyle w:val="Taille-1Caracteres"/>
              </w:rPr>
              <w:t>8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3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71A0C97C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6A23F8B" w14:textId="44C1B25D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 xml:space="preserve">Frais de </w:t>
            </w:r>
            <w:r w:rsidR="006D3E7C">
              <w:rPr>
                <w:rStyle w:val="Taille-1Caracteres"/>
              </w:rPr>
              <w:t>« </w:t>
            </w:r>
            <w:r w:rsidRPr="00BE5A07">
              <w:rPr>
                <w:rStyle w:val="Taille-1Caracteres"/>
              </w:rPr>
              <w:t>bordée</w:t>
            </w:r>
            <w:r w:rsidR="006D3E7C">
              <w:rPr>
                <w:rStyle w:val="Taille-1Caracteres"/>
              </w:rPr>
              <w:t> »</w:t>
            </w:r>
            <w:r w:rsidRPr="00BE5A07">
              <w:rPr>
                <w:rStyle w:val="Taille-1Caracteres"/>
              </w:rPr>
              <w:t xml:space="preserve"> des équipages en débarquant sur la côte américaine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96C7A69" w14:textId="21BD3889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35</w:t>
            </w:r>
            <w:r w:rsidR="006D3E7C" w:rsidRPr="00BE5A07">
              <w:rPr>
                <w:rStyle w:val="Taille-1Caracteres"/>
              </w:rPr>
              <w:t>9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1</w:t>
            </w:r>
            <w:r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09F200DF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05E94DB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Cadeaux offerts aux indigènes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7816450" w14:textId="6C9BA87A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61</w:t>
            </w:r>
            <w:r w:rsidR="006D3E7C" w:rsidRPr="00BE5A07">
              <w:rPr>
                <w:rStyle w:val="Taille-1Caracteres"/>
              </w:rPr>
              <w:t>8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2F95C85C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181A25" w14:textId="20CC65AB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Fourniture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 drapeau américain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BAFBA95" w14:textId="10B057B2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2</w:t>
            </w:r>
            <w:r w:rsidR="006D3E7C" w:rsidRPr="00BE5A07">
              <w:rPr>
                <w:rStyle w:val="Taille-1Caracteres"/>
              </w:rPr>
              <w:t>5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1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0CDED228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345049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Remise en état des coques des trois caravelles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1F8B25A" w14:textId="121EC528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1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9</w:t>
            </w:r>
            <w:r w:rsidR="00695293" w:rsidRPr="00BE5A07">
              <w:rPr>
                <w:rStyle w:val="Taille-1Caracteres"/>
              </w:rPr>
              <w:t>2</w:t>
            </w:r>
            <w:r w:rsidRPr="00BE5A07">
              <w:rPr>
                <w:rStyle w:val="Taille-1Caracteres"/>
              </w:rPr>
              <w:t>7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9</w:t>
            </w:r>
            <w:r w:rsidR="00695293"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325858C4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B31097E" w14:textId="2E0CD4EE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Stoppage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 accroc à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uniforme du capitaine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3461320" w14:textId="231269CA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6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3</w:t>
            </w:r>
            <w:r w:rsidR="00695293"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797C3E50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2521C25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Mort-aux-rats pour les cales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30E5FC1" w14:textId="3233A9F5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44</w:t>
            </w:r>
            <w:r w:rsidR="006D3E7C" w:rsidRPr="00BE5A07">
              <w:rPr>
                <w:rStyle w:val="Taille-1Caracteres"/>
              </w:rPr>
              <w:t>2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6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49D4A7E0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E6F73AE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Remplacement de la housse du mât de misaine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4B5B45B" w14:textId="5E8C252D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7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3</w:t>
            </w:r>
            <w:r w:rsidR="00695293" w:rsidRPr="00BE5A07">
              <w:rPr>
                <w:rStyle w:val="Taille-1Caracteres"/>
              </w:rPr>
              <w:t>2</w:t>
            </w:r>
            <w:r w:rsidRPr="00BE5A07">
              <w:rPr>
                <w:rStyle w:val="Taille-1Caracteres"/>
              </w:rPr>
              <w:t>2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6EC0E5C9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E392BA4" w14:textId="386290BA" w:rsidR="00695293" w:rsidRPr="00BE5A07" w:rsidRDefault="006D21B8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Aurification des 28</w:t>
            </w:r>
            <w:r w:rsidR="006D3E7C">
              <w:rPr>
                <w:rStyle w:val="Taille-1Caracteres"/>
              </w:rPr>
              <w:t xml:space="preserve"> </w:t>
            </w:r>
            <w:r w:rsidR="00695293" w:rsidRPr="00BE5A07">
              <w:rPr>
                <w:rStyle w:val="Taille-1Caracteres"/>
              </w:rPr>
              <w:t xml:space="preserve">dents creuses du quartier-maître par un </w:t>
            </w:r>
            <w:r w:rsidR="006D3E7C">
              <w:rPr>
                <w:rStyle w:val="Taille-1Caracteres"/>
              </w:rPr>
              <w:t>« </w:t>
            </w:r>
            <w:r w:rsidR="00695293" w:rsidRPr="00BE5A07">
              <w:rPr>
                <w:rStyle w:val="Taille-1Caracteres"/>
              </w:rPr>
              <w:t>American-Dentiste</w:t>
            </w:r>
            <w:r w:rsidR="006D3E7C">
              <w:rPr>
                <w:rStyle w:val="Taille-1Caracteres"/>
              </w:rPr>
              <w:t> »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24C28AA" w14:textId="438A7312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5</w:t>
            </w:r>
            <w:r w:rsidR="006D3E7C" w:rsidRPr="00BE5A07">
              <w:rPr>
                <w:rStyle w:val="Taille-1Caracteres"/>
              </w:rPr>
              <w:t>3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9</w:t>
            </w:r>
            <w:r w:rsidRPr="00BE5A07">
              <w:rPr>
                <w:rStyle w:val="Taille-1Caracteres"/>
              </w:rPr>
              <w:t>6</w:t>
            </w:r>
            <w:r w:rsidR="006D3E7C" w:rsidRPr="00BE5A07">
              <w:rPr>
                <w:rStyle w:val="Taille-1Caracteres"/>
              </w:rPr>
              <w:t>8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8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056FF301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93C3CBD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Repassage des voiles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6F30E15" w14:textId="66350DCF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2</w:t>
            </w:r>
            <w:r w:rsidR="006D3E7C" w:rsidRPr="00BE5A07">
              <w:rPr>
                <w:rStyle w:val="Taille-1Caracteres"/>
              </w:rPr>
              <w:t>8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5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66EB49AB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2CA29C2" w14:textId="214927A2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Achat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une paire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éperons pour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amiral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0B0BA64" w14:textId="07FA74A3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4</w:t>
            </w:r>
            <w:r w:rsidR="006D3E7C" w:rsidRPr="00BE5A07">
              <w:rPr>
                <w:rStyle w:val="Taille-1Caracteres"/>
              </w:rPr>
              <w:t>3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9</w:t>
            </w:r>
            <w:r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63455A10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B761FED" w14:textId="31A83BA5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Naphtaline pour empêcher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ancre de se miter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DB3BC23" w14:textId="1F661C6C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13</w:t>
            </w:r>
            <w:r w:rsidR="006D3E7C" w:rsidRPr="00BE5A07">
              <w:rPr>
                <w:rStyle w:val="Taille-1Caracteres"/>
              </w:rPr>
              <w:t>5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38654610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69CFF5C" w14:textId="32C33C8D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Achat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une pipe en terre pour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amiral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FFD6DAB" w14:textId="45A755D6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3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7</w:t>
            </w:r>
            <w:r w:rsidR="00695293"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474CDE95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03DA0EA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Calfatage des coques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7530752" w14:textId="35E80C88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2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8</w:t>
            </w:r>
            <w:r w:rsidR="00695293" w:rsidRPr="00BE5A07">
              <w:rPr>
                <w:rStyle w:val="Taille-1Caracteres"/>
              </w:rPr>
              <w:t>7</w:t>
            </w:r>
            <w:r w:rsidRPr="00BE5A07">
              <w:rPr>
                <w:rStyle w:val="Taille-1Caracteres"/>
              </w:rPr>
              <w:t>2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4ADC588E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6B03D577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Offrande à saint Antoine de Padoue pour faire retrouver le nord à la boussole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D21202F" w14:textId="3E8EE85A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2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78B72C22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23E233F" w14:textId="3FF853C2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Frais de mariage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 gabier avec une indigène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4DACB54" w14:textId="4160D6F5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31</w:t>
            </w:r>
            <w:r w:rsidR="006D3E7C" w:rsidRPr="00BE5A07">
              <w:rPr>
                <w:rStyle w:val="Taille-1Caracteres"/>
              </w:rPr>
              <w:t>4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4B6683D5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625044C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Dot offerte par Colomb aux nouveaux époux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5229978" w14:textId="7CE31737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1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2</w:t>
            </w:r>
            <w:r w:rsidR="00695293" w:rsidRPr="00BE5A07">
              <w:rPr>
                <w:rStyle w:val="Taille-1Caracteres"/>
              </w:rPr>
              <w:t>2</w:t>
            </w:r>
            <w:r w:rsidRPr="00BE5A07">
              <w:rPr>
                <w:rStyle w:val="Taille-1Caracteres"/>
              </w:rPr>
              <w:t>6</w:t>
            </w:r>
            <w:r>
              <w:rPr>
                <w:rStyle w:val="Taille-1Caracteres"/>
              </w:rPr>
              <w:t>.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0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7A6C1049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6DC6A4E" w14:textId="2E2041A9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Ferrage de la jument de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amiral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40E709B4" w14:textId="2D5301AE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1</w:t>
            </w:r>
            <w:r w:rsidR="006D3E7C" w:rsidRPr="00BE5A07">
              <w:rPr>
                <w:rStyle w:val="Taille-1Caracteres"/>
              </w:rPr>
              <w:t>2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9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0C3F9743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EB9AED1" w14:textId="777777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Réassortiment des cordages et réfection de la dunette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47449C9" w14:textId="0F689FEB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62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1</w:t>
            </w:r>
            <w:r w:rsidRPr="00BE5A07">
              <w:rPr>
                <w:rStyle w:val="Taille-1Caracteres"/>
              </w:rPr>
              <w:t>5</w:t>
            </w:r>
          </w:p>
        </w:tc>
      </w:tr>
      <w:tr w:rsidR="00695293" w:rsidRPr="00BE5A07" w14:paraId="1820C5A3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7E9AA6C0" w14:textId="26B06B7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lastRenderedPageBreak/>
              <w:t>Achat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une paire de mitaines pour le capitaine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DFC038C" w14:textId="16649AA2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9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6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240F8718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3C4AC566" w14:textId="75481603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Enterrement de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aide-cuisinier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1B83A2F6" w14:textId="33EF0502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3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1</w:t>
            </w:r>
            <w:r w:rsidR="00695293"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215D2E44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2BE6164" w14:textId="5BCDD72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Frais de construction d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un gratte-ciel à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usage des services de l</w:t>
            </w:r>
            <w:r w:rsidR="006D3E7C">
              <w:rPr>
                <w:rStyle w:val="Taille-1Caracteres"/>
              </w:rPr>
              <w:t>’</w:t>
            </w:r>
            <w:r w:rsidRPr="00BE5A07">
              <w:rPr>
                <w:rStyle w:val="Taille-1Caracteres"/>
              </w:rPr>
              <w:t>amirauté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5CAAD93F" w14:textId="56663A2F" w:rsidR="00695293" w:rsidRPr="00BE5A07" w:rsidRDefault="00695293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4</w:t>
            </w:r>
            <w:r w:rsidR="006D3E7C" w:rsidRPr="00BE5A07">
              <w:rPr>
                <w:rStyle w:val="Taille-1Caracteres"/>
              </w:rPr>
              <w:t>7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8</w:t>
            </w:r>
            <w:r w:rsidRPr="00BE5A07">
              <w:rPr>
                <w:rStyle w:val="Taille-1Caracteres"/>
              </w:rPr>
              <w:t>9</w:t>
            </w:r>
            <w:r w:rsidR="006D3E7C" w:rsidRPr="00BE5A07">
              <w:rPr>
                <w:rStyle w:val="Taille-1Caracteres"/>
              </w:rPr>
              <w:t>5</w:t>
            </w:r>
            <w:r w:rsidR="006D3E7C">
              <w:rPr>
                <w:rStyle w:val="Taille-1Caracteres"/>
              </w:rPr>
              <w:t>.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  <w:r w:rsidR="006D3E7C" w:rsidRPr="00BE5A07">
              <w:rPr>
                <w:rStyle w:val="Taille-1Caracteres"/>
              </w:rPr>
              <w:t>0</w:t>
            </w:r>
            <w:r w:rsidR="006D3E7C">
              <w:rPr>
                <w:rStyle w:val="Taille-1Caracteres"/>
              </w:rPr>
              <w:t>,</w:t>
            </w:r>
            <w:r w:rsidR="006D3E7C" w:rsidRPr="00BE5A07">
              <w:rPr>
                <w:rStyle w:val="Taille-1Caracteres"/>
              </w:rPr>
              <w:t>0</w:t>
            </w:r>
            <w:r w:rsidRPr="00BE5A07">
              <w:rPr>
                <w:rStyle w:val="Taille-1Caracteres"/>
              </w:rPr>
              <w:t>0</w:t>
            </w:r>
          </w:p>
        </w:tc>
      </w:tr>
      <w:tr w:rsidR="00695293" w:rsidRPr="00BE5A07" w14:paraId="5A5BEE00" w14:textId="77777777" w:rsidTr="009538E7">
        <w:trPr>
          <w:jc w:val="center"/>
        </w:trPr>
        <w:tc>
          <w:tcPr>
            <w:tcW w:w="3334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0EC4B229" w14:textId="7F9D80F7" w:rsidR="00695293" w:rsidRPr="00BE5A07" w:rsidRDefault="00695293" w:rsidP="009538E7">
            <w:pPr>
              <w:pStyle w:val="NormalSansIndent"/>
              <w:spacing w:before="0" w:after="0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 xml:space="preserve">Une boîte de </w:t>
            </w:r>
            <w:r w:rsidR="006D3E7C">
              <w:rPr>
                <w:rStyle w:val="Taille-1Caracteres"/>
              </w:rPr>
              <w:t>« </w:t>
            </w:r>
            <w:r w:rsidRPr="00BE5A07">
              <w:rPr>
                <w:rStyle w:val="Taille-1Caracteres"/>
              </w:rPr>
              <w:t>chewing-gum</w:t>
            </w:r>
            <w:r w:rsidR="006D3E7C">
              <w:rPr>
                <w:rStyle w:val="Taille-1Caracteres"/>
              </w:rPr>
              <w:t> »</w:t>
            </w:r>
          </w:p>
        </w:tc>
        <w:tc>
          <w:tcPr>
            <w:tcW w:w="1666" w:type="pct"/>
            <w:tcMar>
              <w:top w:w="55" w:type="dxa"/>
              <w:left w:w="55" w:type="dxa"/>
              <w:bottom w:w="55" w:type="dxa"/>
              <w:right w:w="55" w:type="dxa"/>
            </w:tcMar>
            <w:vAlign w:val="center"/>
          </w:tcPr>
          <w:p w14:paraId="2AF37F00" w14:textId="75F0A6AF" w:rsidR="00695293" w:rsidRPr="00BE5A07" w:rsidRDefault="006D3E7C" w:rsidP="009538E7">
            <w:pPr>
              <w:spacing w:before="0" w:after="0"/>
              <w:jc w:val="right"/>
              <w:rPr>
                <w:rStyle w:val="Taille-1Caracteres"/>
              </w:rPr>
            </w:pPr>
            <w:r w:rsidRPr="00BE5A07">
              <w:rPr>
                <w:rStyle w:val="Taille-1Caracteres"/>
              </w:rPr>
              <w:t>1</w:t>
            </w:r>
            <w:r>
              <w:rPr>
                <w:rStyle w:val="Taille-1Caracteres"/>
              </w:rPr>
              <w:t>,</w:t>
            </w:r>
            <w:r w:rsidRPr="00BE5A07">
              <w:rPr>
                <w:rStyle w:val="Taille-1Caracteres"/>
              </w:rPr>
              <w:t>9</w:t>
            </w:r>
            <w:r w:rsidR="00695293" w:rsidRPr="00BE5A07">
              <w:rPr>
                <w:rStyle w:val="Taille-1Caracteres"/>
              </w:rPr>
              <w:t>5</w:t>
            </w:r>
          </w:p>
        </w:tc>
      </w:tr>
    </w:tbl>
    <w:p w14:paraId="157ADF99" w14:textId="77777777" w:rsidR="006D3E7C" w:rsidRDefault="006D3E7C" w:rsidP="006D3E7C">
      <w:pPr>
        <w:pStyle w:val="CentrEspAvt0EspApr0"/>
        <w:rPr>
          <w:szCs w:val="32"/>
        </w:rPr>
      </w:pPr>
    </w:p>
    <w:p w14:paraId="568B2069" w14:textId="0F4CEF09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La facture de Christophe Colomb continuait ainsi sur une vingtaine de pages grand format</w:t>
      </w:r>
      <w:r>
        <w:rPr>
          <w:szCs w:val="32"/>
        </w:rPr>
        <w:t>.)</w:t>
      </w:r>
    </w:p>
    <w:p w14:paraId="63B01BA6" w14:textId="62E3C1B5" w:rsidR="00695293" w:rsidRPr="00BE5A07" w:rsidRDefault="00695293" w:rsidP="00695293">
      <w:pPr>
        <w:pStyle w:val="ParagrapheVideNormal"/>
        <w:rPr>
          <w:szCs w:val="32"/>
        </w:rPr>
      </w:pPr>
    </w:p>
    <w:p w14:paraId="7621A829" w14:textId="4DB56956" w:rsidR="00695293" w:rsidRPr="00BE5A07" w:rsidRDefault="00695293" w:rsidP="009538E7">
      <w:r w:rsidRPr="00BE5A07">
        <w:t>M</w:t>
      </w:r>
      <w:r w:rsidR="00B13898" w:rsidRPr="00BE5A07">
        <w:rPr>
          <w:rStyle w:val="Taille-1Caracteres"/>
        </w:rPr>
        <w:t>OI</w:t>
      </w:r>
      <w:r w:rsidR="006D3E7C">
        <w:t xml:space="preserve">. – </w:t>
      </w:r>
      <w:r w:rsidRPr="00BE5A07">
        <w:t>C</w:t>
      </w:r>
      <w:r w:rsidR="006D3E7C">
        <w:t>’</w:t>
      </w:r>
      <w:r w:rsidRPr="00BE5A07">
        <w:t>est pire qu</w:t>
      </w:r>
      <w:r w:rsidR="006D3E7C">
        <w:t>’</w:t>
      </w:r>
      <w:r w:rsidRPr="00BE5A07">
        <w:t>un mémoire de plom</w:t>
      </w:r>
      <w:r w:rsidR="0021293D">
        <w:t>bier</w:t>
      </w:r>
      <w:r w:rsidR="006D3E7C">
        <w:t xml:space="preserve">. </w:t>
      </w:r>
      <w:r w:rsidR="0021293D">
        <w:rPr>
          <w:rStyle w:val="Appelnotedebasdep"/>
        </w:rPr>
        <w:footnoteReference w:id="1"/>
      </w:r>
    </w:p>
    <w:p w14:paraId="3D9A2A3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ont rien voulu entendre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Avec une mauvaise foi insigne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ont déclaré qu</w:t>
      </w:r>
      <w:r w:rsidR="006D3E7C">
        <w:rPr>
          <w:szCs w:val="32"/>
        </w:rPr>
        <w:t>’</w:t>
      </w:r>
      <w:r w:rsidRPr="00BE5A07">
        <w:rPr>
          <w:szCs w:val="32"/>
        </w:rPr>
        <w:t>il y avait prescription et qu</w:t>
      </w:r>
      <w:r w:rsidR="006D3E7C">
        <w:rPr>
          <w:szCs w:val="32"/>
        </w:rPr>
        <w:t>’</w:t>
      </w:r>
      <w:r w:rsidRPr="00BE5A07">
        <w:rPr>
          <w:szCs w:val="32"/>
        </w:rPr>
        <w:t>au surplus Colomb n</w:t>
      </w:r>
      <w:r w:rsidR="006D3E7C">
        <w:rPr>
          <w:szCs w:val="32"/>
        </w:rPr>
        <w:t>’</w:t>
      </w:r>
      <w:r w:rsidRPr="00BE5A07">
        <w:rPr>
          <w:szCs w:val="32"/>
        </w:rPr>
        <w:t>avait pas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 du Nord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Amérique Centrale</w:t>
      </w:r>
      <w:r w:rsidR="006D3E7C">
        <w:rPr>
          <w:szCs w:val="32"/>
        </w:rPr>
        <w:t>.</w:t>
      </w:r>
    </w:p>
    <w:p w14:paraId="75CB4C6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 effet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</w:t>
      </w:r>
      <w:r w:rsidR="006D3E7C">
        <w:rPr>
          <w:szCs w:val="32"/>
        </w:rPr>
        <w:t>’</w:t>
      </w:r>
      <w:r w:rsidRPr="00BE5A07">
        <w:rPr>
          <w:szCs w:val="32"/>
        </w:rPr>
        <w:t>ai bonne mémoire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aux îles de Lucayes que Christophe Colomb aborda sur les côtes américaines</w:t>
      </w:r>
      <w:r w:rsidR="006D3E7C">
        <w:rPr>
          <w:szCs w:val="32"/>
        </w:rPr>
        <w:t>.</w:t>
      </w:r>
    </w:p>
    <w:p w14:paraId="4CFC4D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Erreur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erreur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Monsieur Cami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a raconté maintes histoires à ce sujet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les documents de l</w:t>
      </w:r>
      <w:r w:rsidR="006D3E7C">
        <w:rPr>
          <w:szCs w:val="32"/>
        </w:rPr>
        <w:t>’</w:t>
      </w:r>
      <w:r w:rsidRPr="00BE5A07">
        <w:rPr>
          <w:szCs w:val="32"/>
        </w:rPr>
        <w:t>amiral sont formels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fut d</w:t>
      </w:r>
      <w:r w:rsidR="006D3E7C">
        <w:rPr>
          <w:szCs w:val="32"/>
        </w:rPr>
        <w:t>’</w:t>
      </w:r>
      <w:r w:rsidRPr="00BE5A07">
        <w:rPr>
          <w:szCs w:val="32"/>
        </w:rPr>
        <w:t>abord à l</w:t>
      </w:r>
      <w:r w:rsidR="006D3E7C">
        <w:rPr>
          <w:szCs w:val="32"/>
        </w:rPr>
        <w:t>’</w:t>
      </w:r>
      <w:r w:rsidRPr="00BE5A07">
        <w:rPr>
          <w:szCs w:val="32"/>
        </w:rPr>
        <w:t>emplacement actuel de New-York que Christophe Colomb débarqua pour la première fois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 de sa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74C230E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Cependant les historiens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géographes</w:t>
      </w:r>
      <w:r w:rsidR="006D3E7C">
        <w:rPr>
          <w:szCs w:val="32"/>
        </w:rPr>
        <w:t>…</w:t>
      </w:r>
    </w:p>
    <w:p w14:paraId="043E98F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en savent rien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 plutôt ils ignorent ce que le manuscrit de mon glorieux ancêtre m</w:t>
      </w:r>
      <w:r w:rsidR="006D3E7C">
        <w:rPr>
          <w:szCs w:val="32"/>
        </w:rPr>
        <w:t>’</w:t>
      </w:r>
      <w:r w:rsidRPr="00BE5A07">
        <w:rPr>
          <w:szCs w:val="32"/>
        </w:rPr>
        <w:t>a révélé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Christophe Colomb aborda aux îles de Lucayes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notez bien ce détail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après avoir découvert en premier lieu la cité new-yorkaise</w:t>
      </w:r>
      <w:r w:rsidR="006D3E7C">
        <w:rPr>
          <w:szCs w:val="32"/>
        </w:rPr>
        <w:t>.</w:t>
      </w:r>
    </w:p>
    <w:p w14:paraId="2BBD5F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qui est étrange</w:t>
      </w:r>
      <w:r w:rsidR="006D3E7C">
        <w:rPr>
          <w:szCs w:val="32"/>
        </w:rPr>
        <w:t>…</w:t>
      </w:r>
    </w:p>
    <w:p w14:paraId="78C8C49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Si vous connaissiez les raisons qui décidèrent le sage et grand Colomb à passer sous silence sa première découverte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trouveriez pas cela étrange</w:t>
      </w:r>
      <w:r w:rsidR="006D3E7C">
        <w:rPr>
          <w:szCs w:val="32"/>
        </w:rPr>
        <w:t>.</w:t>
      </w:r>
    </w:p>
    <w:p w14:paraId="1F0B0E1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quelles sont ces raisons mystérieuses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m</w:t>
      </w:r>
      <w:r w:rsidR="006D3E7C">
        <w:rPr>
          <w:szCs w:val="32"/>
        </w:rPr>
        <w:t>’</w:t>
      </w:r>
      <w:r w:rsidRPr="00BE5A07">
        <w:rPr>
          <w:szCs w:val="32"/>
        </w:rPr>
        <w:t>intriguez</w:t>
      </w:r>
      <w:r w:rsidR="006D3E7C">
        <w:rPr>
          <w:szCs w:val="32"/>
        </w:rPr>
        <w:t> !…</w:t>
      </w:r>
    </w:p>
    <w:p w14:paraId="31F32C7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l</w:t>
      </w:r>
      <w:r w:rsidR="006D3E7C">
        <w:rPr>
          <w:szCs w:val="32"/>
        </w:rPr>
        <w:t>’</w:t>
      </w:r>
      <w:r w:rsidRPr="00BE5A07">
        <w:rPr>
          <w:szCs w:val="32"/>
        </w:rPr>
        <w:t>apprendrez en lisant ce manuscrit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me tend un volumineux manuscrit</w:t>
      </w:r>
      <w:r w:rsidR="006D3E7C">
        <w:rPr>
          <w:szCs w:val="32"/>
        </w:rPr>
        <w:t>.)</w:t>
      </w:r>
    </w:p>
    <w:p w14:paraId="14F216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feuilletant le manuscrit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une pièce de théâtre</w:t>
      </w:r>
      <w:r w:rsidR="006D3E7C">
        <w:rPr>
          <w:szCs w:val="32"/>
        </w:rPr>
        <w:t> !</w:t>
      </w:r>
    </w:p>
    <w:p w14:paraId="33CB952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Pour faire éclater la vérité sur la découverte réelle de l</w:t>
      </w:r>
      <w:r w:rsidR="006D3E7C">
        <w:rPr>
          <w:szCs w:val="32"/>
        </w:rPr>
        <w:t>’</w:t>
      </w:r>
      <w:r w:rsidRPr="00BE5A07">
        <w:rPr>
          <w:szCs w:val="32"/>
        </w:rPr>
        <w:t>Amérique par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d</w:t>
      </w:r>
      <w:r w:rsidR="006D3E7C">
        <w:rPr>
          <w:szCs w:val="32"/>
        </w:rPr>
        <w:t>’</w:t>
      </w:r>
      <w:r w:rsidRPr="00BE5A07">
        <w:rPr>
          <w:szCs w:val="32"/>
        </w:rPr>
        <w:t>abord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m</w:t>
      </w:r>
      <w:r w:rsidR="006D3E7C">
        <w:rPr>
          <w:szCs w:val="32"/>
        </w:rPr>
        <w:t>’</w:t>
      </w:r>
      <w:r w:rsidRPr="00BE5A07">
        <w:rPr>
          <w:szCs w:val="32"/>
        </w:rPr>
        <w:t>inspirant des documents du coffret secret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composé une série d</w:t>
      </w:r>
      <w:r w:rsidR="006D3E7C">
        <w:rPr>
          <w:szCs w:val="32"/>
        </w:rPr>
        <w:t>’</w:t>
      </w:r>
      <w:r w:rsidRPr="00BE5A07">
        <w:rPr>
          <w:szCs w:val="32"/>
        </w:rPr>
        <w:t>articles destinés à confondre nos débiteurs américains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par crainte d</w:t>
      </w:r>
      <w:r w:rsidR="006D3E7C">
        <w:rPr>
          <w:szCs w:val="32"/>
        </w:rPr>
        <w:t>’</w:t>
      </w:r>
      <w:r w:rsidRPr="00BE5A07">
        <w:rPr>
          <w:szCs w:val="32"/>
        </w:rPr>
        <w:t>incidents diplomatiques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aucun journal ne voulut insérer mes articles</w:t>
      </w:r>
      <w:r w:rsidR="006D3E7C">
        <w:rPr>
          <w:szCs w:val="32"/>
        </w:rPr>
        <w:t>.</w:t>
      </w:r>
    </w:p>
    <w:p w14:paraId="615116D2" w14:textId="264B5A15" w:rsidR="00695293" w:rsidRPr="00BE5A07" w:rsidRDefault="00695293" w:rsidP="00695293">
      <w:pPr>
        <w:rPr>
          <w:szCs w:val="32"/>
        </w:rPr>
      </w:pPr>
      <w:r w:rsidRPr="00BE5A07">
        <w:rPr>
          <w:szCs w:val="32"/>
        </w:rPr>
        <w:t>Je résolus donc de m</w:t>
      </w:r>
      <w:r w:rsidR="006D3E7C">
        <w:rPr>
          <w:szCs w:val="32"/>
        </w:rPr>
        <w:t>’</w:t>
      </w:r>
      <w:r w:rsidRPr="00BE5A07">
        <w:rPr>
          <w:szCs w:val="32"/>
        </w:rPr>
        <w:t>adresser au public par la voie du théâtre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Toujours d</w:t>
      </w:r>
      <w:r w:rsidR="006D3E7C">
        <w:rPr>
          <w:szCs w:val="32"/>
        </w:rPr>
        <w:t>’</w:t>
      </w:r>
      <w:r w:rsidRPr="00BE5A07">
        <w:rPr>
          <w:szCs w:val="32"/>
        </w:rPr>
        <w:t>après les documents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fis une pièce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mais tous les directeurs me rendirent mon manuscrit en me déclarant que mon </w:t>
      </w:r>
      <w:r w:rsidR="006D21B8" w:rsidRPr="00BE5A07">
        <w:rPr>
          <w:i/>
          <w:iCs/>
          <w:szCs w:val="32"/>
        </w:rPr>
        <w:t>Christophe Colomb</w:t>
      </w:r>
      <w:r w:rsidRPr="00BE5A07">
        <w:rPr>
          <w:szCs w:val="32"/>
        </w:rPr>
        <w:t xml:space="preserve"> était trop fantaisiste pour des théâtres sérieux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Trop fantaisiste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eus beau leur expliquer que ma pièce était écrite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après des </w:t>
      </w:r>
      <w:r w:rsidRPr="00BE5A07">
        <w:rPr>
          <w:szCs w:val="32"/>
        </w:rPr>
        <w:lastRenderedPageBreak/>
        <w:t>documents authentiques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me répondirent que jamais le public ne prendrait cette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 au sérieux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même si c</w:t>
      </w:r>
      <w:r w:rsidR="006D3E7C">
        <w:rPr>
          <w:szCs w:val="32"/>
        </w:rPr>
        <w:t>’</w:t>
      </w:r>
      <w:r w:rsidRPr="00BE5A07">
        <w:rPr>
          <w:szCs w:val="32"/>
        </w:rPr>
        <w:t>était la véritable aventure de Christophe Colomb</w:t>
      </w:r>
      <w:r w:rsidR="006D3E7C">
        <w:rPr>
          <w:szCs w:val="32"/>
        </w:rPr>
        <w:t> : « </w:t>
      </w:r>
      <w:r w:rsidRPr="00BE5A07">
        <w:rPr>
          <w:szCs w:val="32"/>
        </w:rPr>
        <w:t>Faites-en une opérette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 conseillèrent-ils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seule façon de faire accepter votre nouvelle version de la découverte du Nouveau-Monde</w:t>
      </w:r>
      <w:r w:rsidR="006D3E7C">
        <w:rPr>
          <w:szCs w:val="32"/>
        </w:rPr>
        <w:t>. »</w:t>
      </w:r>
    </w:p>
    <w:p w14:paraId="4F58216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Décidé à faire triompher la vérité par tous les moyens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agrémentai mon </w:t>
      </w:r>
      <w:r w:rsidR="006D21B8" w:rsidRPr="00BE5A07">
        <w:rPr>
          <w:i/>
          <w:iCs/>
          <w:szCs w:val="32"/>
        </w:rPr>
        <w:t>Christophe Colomb</w:t>
      </w:r>
      <w:r w:rsidRPr="00BE5A07">
        <w:rPr>
          <w:szCs w:val="32"/>
        </w:rPr>
        <w:t xml:space="preserve"> de couplets et de chœurs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Ainsi transformé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présentai à un directeur de théâtre lyrique</w:t>
      </w:r>
      <w:r w:rsidR="006D3E7C">
        <w:rPr>
          <w:szCs w:val="32"/>
        </w:rPr>
        <w:t>.</w:t>
      </w:r>
    </w:p>
    <w:p w14:paraId="3F897830" w14:textId="77777777" w:rsidR="006D3E7C" w:rsidRDefault="00695293" w:rsidP="00695293">
      <w:pPr>
        <w:rPr>
          <w:i/>
          <w:iCs/>
          <w:szCs w:val="32"/>
        </w:rPr>
      </w:pPr>
      <w:r w:rsidRPr="00BE5A07">
        <w:rPr>
          <w:szCs w:val="32"/>
        </w:rPr>
        <w:t>Il me rendit mon manuscrit sans le lire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me déclarant que ma pièce était injouable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parce que tout le monde savait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avance que Colomb découvrirait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Amérique au troisième acte</w:t>
      </w:r>
      <w:r w:rsidR="006D3E7C">
        <w:rPr>
          <w:i/>
          <w:iCs/>
          <w:szCs w:val="32"/>
        </w:rPr>
        <w:t> !</w:t>
      </w:r>
    </w:p>
    <w:p w14:paraId="519D399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Je ne peux pourtant pas lui faire découvrir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île de la </w:t>
      </w:r>
      <w:r w:rsidR="006D3E7C">
        <w:rPr>
          <w:szCs w:val="32"/>
        </w:rPr>
        <w:t>« </w:t>
      </w:r>
      <w:r w:rsidRPr="00BE5A07">
        <w:rPr>
          <w:szCs w:val="32"/>
        </w:rPr>
        <w:t>Grande Jatte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pour faire un effet de surprise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lui répondis-je en remportant mon œuvre</w:t>
      </w:r>
      <w:r w:rsidR="006D3E7C">
        <w:rPr>
          <w:szCs w:val="32"/>
        </w:rPr>
        <w:t>.</w:t>
      </w:r>
    </w:p>
    <w:p w14:paraId="5AB70965" w14:textId="1253FC6C" w:rsidR="00695293" w:rsidRPr="00BE5A07" w:rsidRDefault="00695293" w:rsidP="00695293">
      <w:pPr>
        <w:rPr>
          <w:szCs w:val="32"/>
        </w:rPr>
      </w:pPr>
      <w:r w:rsidRPr="00BE5A07">
        <w:rPr>
          <w:szCs w:val="32"/>
        </w:rPr>
        <w:t>Un second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ex-marchand de cacahuètes enrichi pendant la guerre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roula des yeux ahuris en lisant le titre de ma pièce</w:t>
      </w:r>
      <w:r w:rsidR="006D3E7C">
        <w:rPr>
          <w:szCs w:val="32"/>
        </w:rPr>
        <w:t> : « </w:t>
      </w:r>
      <w:r w:rsidR="006D21B8" w:rsidRPr="00BE5A07">
        <w:rPr>
          <w:i/>
          <w:iCs/>
          <w:szCs w:val="32"/>
        </w:rPr>
        <w:t>Christophe Colomb</w:t>
      </w:r>
      <w:r w:rsidR="006D3E7C">
        <w:rPr>
          <w:i/>
          <w:iCs/>
          <w:szCs w:val="32"/>
        </w:rPr>
        <w:t xml:space="preserve"> ??? </w:t>
      </w:r>
      <w:r w:rsidRPr="00BE5A07">
        <w:rPr>
          <w:szCs w:val="32"/>
        </w:rPr>
        <w:t>En voilà un titre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ne veut rien dire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que ce </w:t>
      </w:r>
      <w:proofErr w:type="spellStart"/>
      <w:r w:rsidRPr="00BE5A07">
        <w:rPr>
          <w:szCs w:val="32"/>
        </w:rPr>
        <w:t>zigotto</w:t>
      </w:r>
      <w:proofErr w:type="spellEnd"/>
      <w:r w:rsidR="006D3E7C">
        <w:rPr>
          <w:szCs w:val="32"/>
        </w:rPr>
        <w:t xml:space="preserve"> ?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ai jamais entendu parler</w:t>
      </w:r>
      <w:r w:rsidR="006D3E7C">
        <w:rPr>
          <w:szCs w:val="32"/>
        </w:rPr>
        <w:t> ! »</w:t>
      </w:r>
    </w:p>
    <w:p w14:paraId="5EE04DB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 xml:space="preserve">Un autre me conseilla de transformer mon </w:t>
      </w:r>
      <w:r w:rsidR="006D21B8" w:rsidRPr="00BE5A07">
        <w:rPr>
          <w:i/>
          <w:iCs/>
          <w:szCs w:val="32"/>
        </w:rPr>
        <w:t>Christophe Colomb</w:t>
      </w:r>
      <w:r w:rsidRPr="00BE5A07">
        <w:rPr>
          <w:szCs w:val="32"/>
        </w:rPr>
        <w:t xml:space="preserve"> en </w:t>
      </w:r>
      <w:r w:rsidR="006D21B8" w:rsidRPr="00BE5A07">
        <w:rPr>
          <w:i/>
          <w:iCs/>
          <w:szCs w:val="32"/>
        </w:rPr>
        <w:t>Napoléon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parce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selon lui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Napoléon porterait plus sur le public</w:t>
      </w:r>
      <w:r w:rsidR="006D3E7C">
        <w:rPr>
          <w:szCs w:val="32"/>
        </w:rPr>
        <w:t>.</w:t>
      </w:r>
    </w:p>
    <w:p w14:paraId="2CF4D70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Bref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après avoir parcouru de théâtre en théâtre tous les cercles dantesques du crétinisme hu</w:t>
      </w:r>
      <w:r w:rsidR="001E603E">
        <w:rPr>
          <w:szCs w:val="32"/>
        </w:rPr>
        <w:t>mai</w:t>
      </w:r>
      <w:r w:rsidRPr="00BE5A07">
        <w:rPr>
          <w:szCs w:val="32"/>
        </w:rPr>
        <w:t>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renoncé à faire représenter mon </w:t>
      </w:r>
      <w:r w:rsidR="006D21B8" w:rsidRPr="00BE5A07">
        <w:rPr>
          <w:i/>
          <w:iCs/>
          <w:szCs w:val="32"/>
        </w:rPr>
        <w:t>Christophe Colomb</w:t>
      </w:r>
      <w:r w:rsidRPr="00BE5A07">
        <w:rPr>
          <w:szCs w:val="32"/>
        </w:rPr>
        <w:t xml:space="preserve"> et je suis venu vous trouver</w:t>
      </w:r>
      <w:r w:rsidR="006D3E7C">
        <w:rPr>
          <w:szCs w:val="32"/>
        </w:rPr>
        <w:t>.</w:t>
      </w:r>
    </w:p>
    <w:p w14:paraId="65AE68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Dans quel but</w:t>
      </w:r>
      <w:r w:rsidR="006D3E7C">
        <w:rPr>
          <w:szCs w:val="32"/>
        </w:rPr>
        <w:t> ?</w:t>
      </w:r>
    </w:p>
    <w:p w14:paraId="1DC734F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 vous remettre ce manuscrit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supplier de le transformer en roman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de le faire paraître sous votre illustre signature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Votre réputation solidement établie d</w:t>
      </w:r>
      <w:r w:rsidR="006D3E7C">
        <w:rPr>
          <w:szCs w:val="32"/>
        </w:rPr>
        <w:t>’</w:t>
      </w:r>
      <w:r w:rsidRPr="00BE5A07">
        <w:rPr>
          <w:szCs w:val="32"/>
        </w:rPr>
        <w:t>auteur grave donnera à mon œuvre cet accent de sincérité et de vérité indispensable à tout ouvrage qui se respecte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Grâce à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public connaîtra enfin la véritable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3B17ACF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noble et sublime mission que vous allez accomplir</w:t>
      </w:r>
      <w:r w:rsidR="006D3E7C">
        <w:rPr>
          <w:szCs w:val="32"/>
        </w:rPr>
        <w:t> !</w:t>
      </w:r>
    </w:p>
    <w:p w14:paraId="364A1B0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Ne me refusez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en conjure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parole d</w:t>
      </w:r>
      <w:r w:rsidR="006D3E7C">
        <w:rPr>
          <w:szCs w:val="32"/>
        </w:rPr>
        <w:t>’</w:t>
      </w:r>
      <w:r w:rsidRPr="00BE5A07">
        <w:rPr>
          <w:szCs w:val="32"/>
        </w:rPr>
        <w:t>Ernest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laisse mourir de faim dans votre bureau</w:t>
      </w:r>
      <w:r w:rsidR="006D3E7C">
        <w:rPr>
          <w:szCs w:val="32"/>
        </w:rPr>
        <w:t> !</w:t>
      </w:r>
    </w:p>
    <w:p w14:paraId="63C187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ému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ne puis transformer une opérette en roman</w:t>
      </w:r>
      <w:r w:rsidR="006D3E7C">
        <w:rPr>
          <w:szCs w:val="32"/>
        </w:rPr>
        <w:t>…</w:t>
      </w:r>
    </w:p>
    <w:p w14:paraId="38021D5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roman sonore</w:t>
      </w:r>
      <w:r w:rsidR="006D3E7C">
        <w:rPr>
          <w:szCs w:val="32"/>
        </w:rPr>
        <w:t> !</w:t>
      </w:r>
    </w:p>
    <w:p w14:paraId="6B176F8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 roman sonore</w:t>
      </w:r>
      <w:r w:rsidR="006D3E7C">
        <w:rPr>
          <w:szCs w:val="32"/>
        </w:rPr>
        <w:t> ?…</w:t>
      </w:r>
    </w:p>
    <w:p w14:paraId="1BFE2DB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Pourquoi pas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Tout est sonore en ce moment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mode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cinéma était muet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est devenu sonore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roman aussi était muet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pas de raison pour qu</w:t>
      </w:r>
      <w:r w:rsidR="006D3E7C">
        <w:rPr>
          <w:szCs w:val="32"/>
        </w:rPr>
        <w:t>’</w:t>
      </w:r>
      <w:r w:rsidRPr="00BE5A07">
        <w:rPr>
          <w:szCs w:val="32"/>
        </w:rPr>
        <w:t>il ne devienne pas à son tour sonore</w:t>
      </w:r>
      <w:r w:rsidR="006D3E7C">
        <w:rPr>
          <w:szCs w:val="32"/>
        </w:rPr>
        <w:t> !</w:t>
      </w:r>
    </w:p>
    <w:p w14:paraId="0E1587E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comment cela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bonté divine</w:t>
      </w:r>
      <w:r w:rsidR="006D3E7C">
        <w:rPr>
          <w:szCs w:val="32"/>
        </w:rPr>
        <w:t> ?…</w:t>
      </w:r>
    </w:p>
    <w:p w14:paraId="3F79E15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simple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en mettant des couplets dans votre roman</w:t>
      </w:r>
      <w:r w:rsidR="006D3E7C">
        <w:rPr>
          <w:szCs w:val="32"/>
        </w:rPr>
        <w:t>.</w:t>
      </w:r>
    </w:p>
    <w:p w14:paraId="7CE07D4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alors ce sera une opérette</w:t>
      </w:r>
      <w:r w:rsidR="006D3E7C">
        <w:rPr>
          <w:szCs w:val="32"/>
        </w:rPr>
        <w:t> ?</w:t>
      </w:r>
    </w:p>
    <w:p w14:paraId="5D053D4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 roman sonore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y a une nuance</w:t>
      </w:r>
      <w:r w:rsidR="006D3E7C">
        <w:rPr>
          <w:szCs w:val="32"/>
        </w:rPr>
        <w:t>.</w:t>
      </w:r>
    </w:p>
    <w:p w14:paraId="0C307D5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la musique</w:t>
      </w:r>
      <w:r w:rsidR="006D3E7C">
        <w:rPr>
          <w:szCs w:val="32"/>
        </w:rPr>
        <w:t> ?</w:t>
      </w:r>
    </w:p>
    <w:p w14:paraId="5506B2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Chaque lecteur se chantera les couplets sur l</w:t>
      </w:r>
      <w:r w:rsidR="006D3E7C">
        <w:rPr>
          <w:szCs w:val="32"/>
        </w:rPr>
        <w:t>’</w:t>
      </w:r>
      <w:r w:rsidRPr="00BE5A07">
        <w:rPr>
          <w:szCs w:val="32"/>
        </w:rPr>
        <w:t>air qui lui conviendra le mieux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Chacun se fera une petite musique à son goût</w:t>
      </w:r>
      <w:r w:rsidR="006D3E7C">
        <w:rPr>
          <w:szCs w:val="32"/>
        </w:rPr>
        <w:t>.</w:t>
      </w:r>
    </w:p>
    <w:p w14:paraId="7819D09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ahuri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 xml:space="preserve">ce sont les lecteurs qui feront la </w:t>
      </w:r>
      <w:r w:rsidR="006D3E7C">
        <w:rPr>
          <w:szCs w:val="32"/>
        </w:rPr>
        <w:t>« </w:t>
      </w:r>
      <w:r w:rsidRPr="00BE5A07">
        <w:rPr>
          <w:szCs w:val="32"/>
        </w:rPr>
        <w:t>sonorisation</w:t>
      </w:r>
      <w:r w:rsidR="006D3E7C">
        <w:rPr>
          <w:szCs w:val="32"/>
        </w:rPr>
        <w:t> » ?</w:t>
      </w:r>
    </w:p>
    <w:p w14:paraId="7A7C43A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 cette façon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public inventant lui-même ses airs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tous les lecteurs seront satisfaits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La musique plaira à tout le monde infailliblement</w:t>
      </w:r>
      <w:r w:rsidR="006D3E7C">
        <w:rPr>
          <w:szCs w:val="32"/>
        </w:rPr>
        <w:t> !</w:t>
      </w:r>
    </w:p>
    <w:p w14:paraId="2A61DF4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ceux qui n</w:t>
      </w:r>
      <w:r w:rsidR="006D3E7C">
        <w:rPr>
          <w:szCs w:val="32"/>
        </w:rPr>
        <w:t>’</w:t>
      </w:r>
      <w:r w:rsidRPr="00BE5A07">
        <w:rPr>
          <w:szCs w:val="32"/>
        </w:rPr>
        <w:t>aiment pas la musique</w:t>
      </w:r>
      <w:r w:rsidR="006D3E7C">
        <w:rPr>
          <w:szCs w:val="32"/>
        </w:rPr>
        <w:t> ?</w:t>
      </w:r>
    </w:p>
    <w:p w14:paraId="34DC557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Ils seront également satisfaits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puisqu</w:t>
      </w:r>
      <w:r w:rsidR="006D3E7C">
        <w:rPr>
          <w:szCs w:val="32"/>
        </w:rPr>
        <w:t>’</w:t>
      </w:r>
      <w:r w:rsidRPr="00BE5A07">
        <w:rPr>
          <w:szCs w:val="32"/>
        </w:rPr>
        <w:t>ils liront les couplets sans musique</w:t>
      </w:r>
      <w:r w:rsidR="006D3E7C">
        <w:rPr>
          <w:szCs w:val="32"/>
        </w:rPr>
        <w:t>.</w:t>
      </w:r>
    </w:p>
    <w:p w14:paraId="141AF7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 tout cas l</w:t>
      </w:r>
      <w:r w:rsidR="006D3E7C">
        <w:rPr>
          <w:szCs w:val="32"/>
        </w:rPr>
        <w:t>’</w:t>
      </w:r>
      <w:r w:rsidRPr="00BE5A07">
        <w:rPr>
          <w:szCs w:val="32"/>
        </w:rPr>
        <w:t>idée est originale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ici les lecteurs dévoraient leurs romans</w:t>
      </w:r>
      <w:r w:rsidR="006D3E7C">
        <w:rPr>
          <w:szCs w:val="32"/>
        </w:rPr>
        <w:t>…</w:t>
      </w:r>
    </w:p>
    <w:p w14:paraId="38C082B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les fredonneront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Cela peut créer une joyeuse animation dans les métros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autobus et autres transports en commun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servent de salons de lecture aux lecteurs pressés de notre époque</w:t>
      </w:r>
      <w:r w:rsidR="006D3E7C">
        <w:rPr>
          <w:szCs w:val="32"/>
        </w:rPr>
        <w:t>.</w:t>
      </w:r>
    </w:p>
    <w:p w14:paraId="21D3E9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de plus en plus séduit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le soir dans chaque foyer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quelle émulation en famille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sera à qui inventera l</w:t>
      </w:r>
      <w:r w:rsidR="006D3E7C">
        <w:rPr>
          <w:szCs w:val="32"/>
        </w:rPr>
        <w:t>’</w:t>
      </w:r>
      <w:r w:rsidRPr="00BE5A07">
        <w:rPr>
          <w:szCs w:val="32"/>
        </w:rPr>
        <w:t>air le plus approprié aux couplets du roman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Des concours entre pères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mères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frères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sœurs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cousins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cousines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belles-mères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domestiques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organiseront à chaque étage</w:t>
      </w:r>
      <w:r w:rsidR="006D3E7C">
        <w:rPr>
          <w:szCs w:val="32"/>
        </w:rPr>
        <w:t> !</w:t>
      </w:r>
    </w:p>
    <w:p w14:paraId="7CFCF9CA" w14:textId="29A6AF19" w:rsidR="006D3E7C" w:rsidRDefault="00695293" w:rsidP="00695293">
      <w:pPr>
        <w:rPr>
          <w:szCs w:val="32"/>
        </w:rPr>
      </w:pPr>
      <w:r w:rsidRPr="00BE5A07">
        <w:rPr>
          <w:szCs w:val="32"/>
        </w:rPr>
        <w:t>La</w:t>
      </w:r>
      <w:r w:rsidR="006D3E7C" w:rsidRPr="00BE5A07">
        <w:rPr>
          <w:szCs w:val="32"/>
        </w:rPr>
        <w:t xml:space="preserve"> T</w:t>
      </w:r>
      <w:r w:rsidR="006D3E7C">
        <w:rPr>
          <w:szCs w:val="32"/>
        </w:rPr>
        <w:t>.</w:t>
      </w:r>
      <w:r w:rsidR="006D3E7C" w:rsidRPr="00BE5A07">
        <w:rPr>
          <w:szCs w:val="32"/>
        </w:rPr>
        <w:t>S</w:t>
      </w:r>
      <w:r w:rsidR="006D3E7C">
        <w:rPr>
          <w:szCs w:val="32"/>
        </w:rPr>
        <w:t>.</w:t>
      </w:r>
      <w:r w:rsidR="006D3E7C" w:rsidRPr="00BE5A07">
        <w:rPr>
          <w:szCs w:val="32"/>
        </w:rPr>
        <w:t>F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sera abandonnée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mots croisés délaissés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nouveau jeu sèmera la gaîté dans notre beau pays</w:t>
      </w:r>
      <w:r w:rsidR="006D3E7C">
        <w:rPr>
          <w:szCs w:val="32"/>
        </w:rPr>
        <w:t> !</w:t>
      </w:r>
    </w:p>
    <w:p w14:paraId="11C4D2B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Qui en a bien besoin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entre parenthèses</w:t>
      </w:r>
      <w:r w:rsidR="006D3E7C">
        <w:rPr>
          <w:szCs w:val="32"/>
        </w:rPr>
        <w:t>.</w:t>
      </w:r>
    </w:p>
    <w:p w14:paraId="7555404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Bref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la Bonne-Humeur nationale régnera désormais grâce au </w:t>
      </w:r>
      <w:r w:rsidR="006D3E7C">
        <w:rPr>
          <w:szCs w:val="32"/>
        </w:rPr>
        <w:t>« </w:t>
      </w:r>
      <w:r w:rsidRPr="00BE5A07">
        <w:rPr>
          <w:szCs w:val="32"/>
        </w:rPr>
        <w:t>roman-sonore</w:t>
      </w:r>
      <w:r w:rsidR="006D3E7C">
        <w:rPr>
          <w:szCs w:val="32"/>
        </w:rPr>
        <w:t> ».</w:t>
      </w:r>
    </w:p>
    <w:p w14:paraId="51FA4BB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la vérité sur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 sera révélée en douce</w:t>
      </w:r>
      <w:r w:rsidR="006D3E7C">
        <w:rPr>
          <w:szCs w:val="32"/>
        </w:rPr>
        <w:t> !</w:t>
      </w:r>
    </w:p>
    <w:p w14:paraId="3F6A5EF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OI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Décidément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accepte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idée amusante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si simple</w:t>
      </w:r>
      <w:r w:rsidR="006D3E7C">
        <w:rPr>
          <w:szCs w:val="32"/>
        </w:rPr>
        <w:t> !</w:t>
      </w:r>
    </w:p>
    <w:p w14:paraId="76BB48DC" w14:textId="0A38C857" w:rsidR="00695293" w:rsidRPr="00BE5A07" w:rsidRDefault="00695293" w:rsidP="00695293">
      <w:pPr>
        <w:rPr>
          <w:szCs w:val="32"/>
        </w:rPr>
      </w:pPr>
      <w:r w:rsidRPr="00BE5A07">
        <w:rPr>
          <w:szCs w:val="32"/>
        </w:rPr>
        <w:t>E</w:t>
      </w:r>
      <w:r w:rsidR="00B13898" w:rsidRPr="00BE5A07">
        <w:rPr>
          <w:rStyle w:val="Taille-1Caracteres"/>
        </w:rPr>
        <w:t>RNEST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comme disait mon glorieux ancêtre Christophe Colomb</w:t>
      </w:r>
      <w:r w:rsidR="006D3E7C">
        <w:rPr>
          <w:szCs w:val="32"/>
        </w:rPr>
        <w:t> : « </w:t>
      </w:r>
      <w:r w:rsidRPr="00BE5A07">
        <w:rPr>
          <w:szCs w:val="32"/>
        </w:rPr>
        <w:t>Encore fallait-il y penser</w:t>
      </w:r>
      <w:r w:rsidR="006D3E7C">
        <w:rPr>
          <w:szCs w:val="32"/>
        </w:rPr>
        <w:t> ! »</w:t>
      </w:r>
    </w:p>
    <w:p w14:paraId="2E1B805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Et voilà comment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amis lecteurs et gracieuses lectrices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écrit pour vous le premier </w:t>
      </w:r>
      <w:r w:rsidR="006D3E7C">
        <w:rPr>
          <w:szCs w:val="32"/>
        </w:rPr>
        <w:t>« </w:t>
      </w:r>
      <w:r w:rsidRPr="00BE5A07">
        <w:rPr>
          <w:szCs w:val="32"/>
        </w:rPr>
        <w:t>roman-sonore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avec le ferme espoir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grâce à votre aimable collaboration musicale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bénéficiera de la plus idéale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la plus mélodieuse sonorisation</w:t>
      </w:r>
      <w:r w:rsidR="006D3E7C">
        <w:rPr>
          <w:szCs w:val="32"/>
        </w:rPr>
        <w:t>.</w:t>
      </w:r>
    </w:p>
    <w:p w14:paraId="3A7A2B7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En tout cas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la plus variée</w:t>
      </w:r>
      <w:r w:rsidR="006D3E7C">
        <w:rPr>
          <w:szCs w:val="32"/>
        </w:rPr>
        <w:t>.</w:t>
      </w:r>
    </w:p>
    <w:p w14:paraId="3D730266" w14:textId="7016EC75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4830837C" wp14:editId="4C074D2F">
            <wp:extent cx="5407025" cy="3931285"/>
            <wp:effectExtent l="0" t="0" r="0" b="0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FD64E" w14:textId="77777777" w:rsidR="00695293" w:rsidRPr="00BE5A07" w:rsidRDefault="00695293" w:rsidP="006D3E7C">
      <w:pPr>
        <w:pStyle w:val="Titre1"/>
      </w:pPr>
      <w:bookmarkStart w:id="2" w:name="_Toc197372905"/>
      <w:r w:rsidRPr="00BE5A07">
        <w:lastRenderedPageBreak/>
        <w:t>CHAPITRE PREMIER</w:t>
      </w:r>
      <w:r w:rsidRPr="00BE5A07">
        <w:br/>
      </w:r>
      <w:r w:rsidRPr="00BE5A07">
        <w:br/>
        <w:t>LE 3 AOÛT 1492</w:t>
      </w:r>
      <w:bookmarkEnd w:id="2"/>
    </w:p>
    <w:p w14:paraId="25ED7A94" w14:textId="0C6249B5" w:rsidR="006D3E7C" w:rsidRDefault="006D21B8" w:rsidP="00695293">
      <w:pPr>
        <w:pStyle w:val="NormalSuspendu1XRetrait1XEsp0"/>
      </w:pPr>
      <w:r w:rsidRPr="00BE5A07">
        <w:rPr>
          <w:i/>
          <w:iCs/>
        </w:rPr>
        <w:t>À Palos</w:t>
      </w:r>
      <w:r w:rsidR="006D3E7C">
        <w:rPr>
          <w:i/>
          <w:iCs/>
        </w:rPr>
        <w:t xml:space="preserve"> (</w:t>
      </w:r>
      <w:r w:rsidRPr="00BE5A07">
        <w:rPr>
          <w:i/>
          <w:iCs/>
        </w:rPr>
        <w:t>Espagne</w:t>
      </w:r>
      <w:r w:rsidR="006D3E7C">
        <w:rPr>
          <w:i/>
          <w:iCs/>
        </w:rPr>
        <w:t xml:space="preserve">), </w:t>
      </w:r>
      <w:r w:rsidRPr="00BE5A07">
        <w:rPr>
          <w:i/>
          <w:iCs/>
        </w:rPr>
        <w:t>dans la maison de Christophe Colomb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 xml:space="preserve">le </w:t>
      </w:r>
      <w:r w:rsidR="006D3E7C" w:rsidRPr="00BE5A07">
        <w:rPr>
          <w:i/>
          <w:iCs/>
        </w:rPr>
        <w:t>3</w:t>
      </w:r>
      <w:r w:rsidR="006D3E7C">
        <w:rPr>
          <w:i/>
          <w:iCs/>
        </w:rPr>
        <w:t> </w:t>
      </w:r>
      <w:r w:rsidR="006D3E7C" w:rsidRPr="00BE5A07">
        <w:rPr>
          <w:i/>
          <w:iCs/>
        </w:rPr>
        <w:t>août</w:t>
      </w:r>
      <w:r w:rsidRPr="00BE5A07">
        <w:rPr>
          <w:i/>
          <w:iCs/>
        </w:rPr>
        <w:t xml:space="preserve"> 1492</w:t>
      </w:r>
      <w:r w:rsidR="006D3E7C">
        <w:t>.</w:t>
      </w:r>
    </w:p>
    <w:p w14:paraId="45CE1643" w14:textId="77777777" w:rsidR="006D3E7C" w:rsidRDefault="006D21B8" w:rsidP="00695293">
      <w:pPr>
        <w:pStyle w:val="NormalSuspendu1XRetrait1XEsp0"/>
        <w:rPr>
          <w:i/>
          <w:iCs/>
        </w:rPr>
      </w:pPr>
      <w:r w:rsidRPr="00BE5A07">
        <w:rPr>
          <w:i/>
          <w:iCs/>
        </w:rPr>
        <w:t>Le bureau de travail de Christophe Colomb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Aux murs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 tableau représentant Christophe Colomb en amiral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Tableaux de marine</w:t>
      </w:r>
      <w:r w:rsidR="006D3E7C">
        <w:rPr>
          <w:i/>
          <w:iCs/>
        </w:rPr>
        <w:t xml:space="preserve"> – </w:t>
      </w:r>
      <w:r w:rsidRPr="00BE5A07">
        <w:rPr>
          <w:i/>
          <w:iCs/>
        </w:rPr>
        <w:t>cartes géographiques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Sur un meuble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une bouteille contenant un petit navire à l</w:t>
      </w:r>
      <w:r w:rsidR="006D3E7C">
        <w:rPr>
          <w:i/>
          <w:iCs/>
        </w:rPr>
        <w:t>’</w:t>
      </w:r>
      <w:r w:rsidRPr="00BE5A07">
        <w:rPr>
          <w:i/>
          <w:iCs/>
        </w:rPr>
        <w:t>int</w:t>
      </w:r>
      <w:r w:rsidR="001E603E">
        <w:rPr>
          <w:i/>
          <w:iCs/>
        </w:rPr>
        <w:t>é</w:t>
      </w:r>
      <w:r w:rsidRPr="00BE5A07">
        <w:rPr>
          <w:i/>
          <w:iCs/>
        </w:rPr>
        <w:t>rieur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Modèle de caravelles en réduction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Une panoplie avec des rames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une ancre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une gaffe et une canne-à-pêche avec épuisette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Baromètre-thermomètre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Sur le bureau de Colomb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 globe terrestre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des cartes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une lunette d</w:t>
      </w:r>
      <w:r w:rsidR="006D3E7C">
        <w:rPr>
          <w:i/>
          <w:iCs/>
        </w:rPr>
        <w:t>’</w:t>
      </w:r>
      <w:r w:rsidRPr="00BE5A07">
        <w:rPr>
          <w:i/>
          <w:iCs/>
        </w:rPr>
        <w:t>approche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un œuf rouge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Des bagages de toutes sortes sont entassés dans le bureau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malles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valises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paniers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boîtes de biscuits</w:t>
      </w:r>
      <w:r w:rsidR="006D3E7C">
        <w:rPr>
          <w:i/>
          <w:iCs/>
        </w:rPr>
        <w:t>.</w:t>
      </w:r>
    </w:p>
    <w:p w14:paraId="3872690F" w14:textId="77777777" w:rsidR="006D3E7C" w:rsidRDefault="006D21B8" w:rsidP="00695293">
      <w:pPr>
        <w:pStyle w:val="NormalSuspendu1XRetrait1XEsp0"/>
        <w:rPr>
          <w:i/>
          <w:iCs/>
        </w:rPr>
      </w:pPr>
      <w:r w:rsidRPr="00BE5A07">
        <w:rPr>
          <w:i/>
          <w:iCs/>
        </w:rPr>
        <w:t>Des mousses sous le commandement du quartier-maître Mathurin s</w:t>
      </w:r>
      <w:r w:rsidR="006D3E7C">
        <w:rPr>
          <w:i/>
          <w:iCs/>
        </w:rPr>
        <w:t>’</w:t>
      </w:r>
      <w:r w:rsidRPr="00BE5A07">
        <w:rPr>
          <w:i/>
          <w:iCs/>
        </w:rPr>
        <w:t>apprêtent à transporter les grandes boîtes de biscuit jusqu</w:t>
      </w:r>
      <w:r w:rsidR="006D3E7C">
        <w:rPr>
          <w:i/>
          <w:iCs/>
        </w:rPr>
        <w:t>’</w:t>
      </w:r>
      <w:r w:rsidRPr="00BE5A07">
        <w:rPr>
          <w:i/>
          <w:iCs/>
        </w:rPr>
        <w:t>au port où se trouve la caravelle de Colomb</w:t>
      </w:r>
      <w:r w:rsidR="006D3E7C">
        <w:rPr>
          <w:i/>
          <w:iCs/>
        </w:rPr>
        <w:t>.</w:t>
      </w:r>
    </w:p>
    <w:p w14:paraId="4177100C" w14:textId="25E0B452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3D145288" w14:textId="6C743736" w:rsidR="00695293" w:rsidRPr="00BE5A07" w:rsidRDefault="00695293" w:rsidP="006D3E7C">
      <w:pPr>
        <w:pStyle w:val="Centr"/>
        <w:keepNext/>
      </w:pPr>
      <w:r w:rsidRPr="00BE5A07">
        <w:t>CHŒUR DES MOUSSES</w:t>
      </w:r>
    </w:p>
    <w:p w14:paraId="4FAF0039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07A87C3A" w14:textId="77777777" w:rsidR="002A3FC5" w:rsidRPr="00BE5A07" w:rsidRDefault="00695293" w:rsidP="00C71E6D">
      <w:pPr>
        <w:pStyle w:val="NormalSuspendu1XRetrait1XEsp0"/>
      </w:pPr>
      <w:r w:rsidRPr="00BE5A07">
        <w:t>Depuis ce matin pleins de zèle</w:t>
      </w:r>
    </w:p>
    <w:p w14:paraId="65B277AA" w14:textId="25FE9B47" w:rsidR="002A3FC5" w:rsidRPr="00BE5A07" w:rsidRDefault="00695293" w:rsidP="00C71E6D">
      <w:pPr>
        <w:pStyle w:val="NormalSuspendu1XRetrait1XEsp0"/>
      </w:pPr>
      <w:r w:rsidRPr="00BE5A07">
        <w:t>Nous enlevons</w:t>
      </w:r>
      <w:r w:rsidR="006D3E7C">
        <w:t xml:space="preserve">, </w:t>
      </w:r>
      <w:r w:rsidRPr="00BE5A07">
        <w:t>nous transportons</w:t>
      </w:r>
    </w:p>
    <w:p w14:paraId="0AA59040" w14:textId="10F5EA0E" w:rsidR="002A3FC5" w:rsidRPr="00BE5A07" w:rsidRDefault="00695293" w:rsidP="00C71E6D">
      <w:pPr>
        <w:pStyle w:val="NormalSuspendu1XRetrait1XEsp0"/>
      </w:pPr>
      <w:r w:rsidRPr="00BE5A07">
        <w:t>De l</w:t>
      </w:r>
      <w:r w:rsidR="006D3E7C">
        <w:t>’</w:t>
      </w:r>
      <w:r w:rsidRPr="00BE5A07">
        <w:t>appartement de Colomb</w:t>
      </w:r>
    </w:p>
    <w:p w14:paraId="0C9B926A" w14:textId="1A55D14F" w:rsidR="002A3FC5" w:rsidRPr="00BE5A07" w:rsidRDefault="00695293" w:rsidP="00C71E6D">
      <w:pPr>
        <w:pStyle w:val="NormalSuspendu1XRetrait2XEsp0"/>
      </w:pPr>
      <w:r w:rsidRPr="00BE5A07">
        <w:t>Jusqu</w:t>
      </w:r>
      <w:r w:rsidR="006D3E7C">
        <w:t>’</w:t>
      </w:r>
      <w:r w:rsidRPr="00BE5A07">
        <w:t>à sa caravelle</w:t>
      </w:r>
    </w:p>
    <w:p w14:paraId="474C9199" w14:textId="3E1F2F71" w:rsidR="002A3FC5" w:rsidRPr="00BE5A07" w:rsidRDefault="00695293" w:rsidP="00C71E6D">
      <w:pPr>
        <w:pStyle w:val="NormalSuspendu1XRetrait1XEsp0"/>
      </w:pPr>
      <w:r w:rsidRPr="00BE5A07">
        <w:t xml:space="preserve">Les </w:t>
      </w:r>
      <w:proofErr w:type="spellStart"/>
      <w:r w:rsidRPr="00BE5A07">
        <w:t>valis</w:t>
      </w:r>
      <w:r w:rsidR="006D3E7C">
        <w:t>’</w:t>
      </w:r>
      <w:r w:rsidRPr="00BE5A07">
        <w:t>s</w:t>
      </w:r>
      <w:proofErr w:type="spellEnd"/>
      <w:r w:rsidR="006D3E7C">
        <w:t xml:space="preserve">, </w:t>
      </w:r>
      <w:r w:rsidRPr="00BE5A07">
        <w:t xml:space="preserve">les </w:t>
      </w:r>
      <w:proofErr w:type="spellStart"/>
      <w:r w:rsidRPr="00BE5A07">
        <w:t>mall</w:t>
      </w:r>
      <w:r w:rsidR="006D3E7C">
        <w:t>’</w:t>
      </w:r>
      <w:r w:rsidRPr="00BE5A07">
        <w:t>s</w:t>
      </w:r>
      <w:proofErr w:type="spellEnd"/>
      <w:r w:rsidR="006D3E7C">
        <w:t xml:space="preserve">, </w:t>
      </w:r>
      <w:r w:rsidRPr="00BE5A07">
        <w:t>les paquets</w:t>
      </w:r>
    </w:p>
    <w:p w14:paraId="59BDCF8B" w14:textId="77777777" w:rsidR="006D3E7C" w:rsidRDefault="00695293" w:rsidP="00C71E6D">
      <w:pPr>
        <w:pStyle w:val="NormalSuspendu1XRetrait1XEsp0"/>
      </w:pPr>
      <w:r w:rsidRPr="00BE5A07">
        <w:lastRenderedPageBreak/>
        <w:t>Qu</w:t>
      </w:r>
      <w:r w:rsidR="006D3E7C">
        <w:t>’</w:t>
      </w:r>
      <w:r w:rsidRPr="00BE5A07">
        <w:t>il emporte pour s</w:t>
      </w:r>
      <w:r w:rsidR="006D3E7C">
        <w:t>’</w:t>
      </w:r>
      <w:r w:rsidRPr="00BE5A07">
        <w:t>embarquer</w:t>
      </w:r>
      <w:r w:rsidR="006D3E7C">
        <w:t>.</w:t>
      </w:r>
    </w:p>
    <w:p w14:paraId="774FCAB9" w14:textId="0FAF78E6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ATHURIN</w:t>
      </w:r>
    </w:p>
    <w:p w14:paraId="4B211497" w14:textId="1561B0F1" w:rsidR="002A3FC5" w:rsidRPr="00BE5A07" w:rsidRDefault="00695293" w:rsidP="00C71E6D">
      <w:pPr>
        <w:pStyle w:val="NormalSuspendu1XRetrait1XEsp0"/>
      </w:pPr>
      <w:r w:rsidRPr="00BE5A07">
        <w:t>Car lorsqu</w:t>
      </w:r>
      <w:r w:rsidR="006D3E7C">
        <w:t>’</w:t>
      </w:r>
      <w:r w:rsidRPr="00BE5A07">
        <w:t>on entreprend un tel voyage</w:t>
      </w:r>
    </w:p>
    <w:p w14:paraId="4F1FC896" w14:textId="77777777" w:rsidR="002A3FC5" w:rsidRPr="00BE5A07" w:rsidRDefault="00695293" w:rsidP="00C71E6D">
      <w:pPr>
        <w:pStyle w:val="NormalSuspendu1XRetrait2XEsp0"/>
      </w:pPr>
      <w:r w:rsidRPr="00BE5A07">
        <w:t>Il faudrait être vraiment fol</w:t>
      </w:r>
    </w:p>
    <w:p w14:paraId="115EF345" w14:textId="723C892E" w:rsidR="002A3FC5" w:rsidRPr="00BE5A07" w:rsidRDefault="00695293" w:rsidP="00C71E6D">
      <w:pPr>
        <w:pStyle w:val="NormalSuspendu1XRetrait1XEsp0"/>
      </w:pPr>
      <w:r w:rsidRPr="00BE5A07">
        <w:t>De n</w:t>
      </w:r>
      <w:r w:rsidR="006D3E7C">
        <w:t>’</w:t>
      </w:r>
      <w:r w:rsidRPr="00BE5A07">
        <w:t>prendre avec soi pour tout bagage</w:t>
      </w:r>
    </w:p>
    <w:p w14:paraId="7FB6A9E4" w14:textId="77777777" w:rsidR="006D3E7C" w:rsidRDefault="00695293" w:rsidP="00C71E6D">
      <w:pPr>
        <w:pStyle w:val="NormalSuspendu1XRetrait1XEsp0"/>
      </w:pPr>
      <w:r w:rsidRPr="00BE5A07">
        <w:t>Qu</w:t>
      </w:r>
      <w:r w:rsidR="006D3E7C">
        <w:t>’</w:t>
      </w:r>
      <w:r w:rsidRPr="00BE5A07">
        <w:t>un</w:t>
      </w:r>
      <w:r w:rsidR="006D3E7C">
        <w:t>’</w:t>
      </w:r>
      <w:r w:rsidRPr="00BE5A07">
        <w:t xml:space="preserve"> paire de </w:t>
      </w:r>
      <w:proofErr w:type="spellStart"/>
      <w:r w:rsidRPr="00BE5A07">
        <w:t>chaussett</w:t>
      </w:r>
      <w:r w:rsidR="006D3E7C">
        <w:t>’</w:t>
      </w:r>
      <w:r w:rsidRPr="00BE5A07">
        <w:t>s</w:t>
      </w:r>
      <w:proofErr w:type="spellEnd"/>
      <w:r w:rsidRPr="00BE5A07">
        <w:t xml:space="preserve"> et trois faux-cols</w:t>
      </w:r>
      <w:r w:rsidR="006D3E7C">
        <w:t> !</w:t>
      </w:r>
    </w:p>
    <w:p w14:paraId="66D65FD7" w14:textId="61CFE5FB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M</w:t>
      </w:r>
      <w:r w:rsidR="002D4A05" w:rsidRPr="00BE5A07">
        <w:rPr>
          <w:rStyle w:val="Taille-1Caracteres"/>
        </w:rPr>
        <w:t>OUSSES</w:t>
      </w:r>
    </w:p>
    <w:p w14:paraId="4927A8BA" w14:textId="4CAAB347" w:rsidR="002A3FC5" w:rsidRPr="00BE5A07" w:rsidRDefault="00695293" w:rsidP="00C71E6D">
      <w:pPr>
        <w:pStyle w:val="NormalSuspendu1XRetrait1XEsp0"/>
      </w:pP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 xml:space="preserve">, </w:t>
      </w:r>
      <w:r w:rsidRPr="00BE5A07">
        <w:t>pleins de zèle</w:t>
      </w:r>
    </w:p>
    <w:p w14:paraId="35A53EED" w14:textId="77777777" w:rsidR="006D3E7C" w:rsidRDefault="00695293" w:rsidP="00C71E6D">
      <w:pPr>
        <w:pStyle w:val="NormalSuspendu1XRetrait1XEsp0"/>
      </w:pP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> !</w:t>
      </w:r>
    </w:p>
    <w:p w14:paraId="09C957B7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  <w:r w:rsidR="006D3E7C">
        <w:rPr>
          <w:szCs w:val="32"/>
        </w:rPr>
        <w:t>,</w:t>
      </w:r>
    </w:p>
    <w:p w14:paraId="2BF3EC10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cavalons</w:t>
      </w:r>
      <w:r w:rsidR="006D3E7C">
        <w:rPr>
          <w:szCs w:val="32"/>
        </w:rPr>
        <w:t> !</w:t>
      </w:r>
    </w:p>
    <w:p w14:paraId="58348DEE" w14:textId="0C36C36D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</w:p>
    <w:p w14:paraId="5DECB14C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cavalons</w:t>
      </w:r>
      <w:r w:rsidR="006D3E7C">
        <w:rPr>
          <w:szCs w:val="32"/>
        </w:rPr>
        <w:t> !</w:t>
      </w:r>
    </w:p>
    <w:p w14:paraId="737D58AC" w14:textId="47B3F5E2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cavalons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cavalons</w:t>
      </w:r>
    </w:p>
    <w:p w14:paraId="19FC7E40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de Colomb</w:t>
      </w:r>
      <w:r w:rsidR="006D3E7C">
        <w:rPr>
          <w:szCs w:val="32"/>
        </w:rPr>
        <w:t> !</w:t>
      </w:r>
    </w:p>
    <w:p w14:paraId="15F55ADD" w14:textId="5C5A946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M</w:t>
      </w:r>
      <w:r w:rsidR="002D4A05" w:rsidRPr="00BE5A07">
        <w:rPr>
          <w:rStyle w:val="Taille-1Caracteres"/>
        </w:rPr>
        <w:t>OUSSES</w:t>
      </w:r>
    </w:p>
    <w:p w14:paraId="00AB92AD" w14:textId="35BD12BD" w:rsidR="002A3FC5" w:rsidRPr="00BE5A07" w:rsidRDefault="00695293" w:rsidP="00C71E6D">
      <w:pPr>
        <w:pStyle w:val="NormalSuspendu1XRetrait1XEsp0"/>
      </w:pPr>
      <w:r w:rsidRPr="00BE5A07">
        <w:t>C</w:t>
      </w:r>
      <w:r w:rsidR="006D3E7C">
        <w:t>’</w:t>
      </w:r>
      <w:r w:rsidRPr="00BE5A07">
        <w:t>matin depuis la première heure</w:t>
      </w:r>
    </w:p>
    <w:p w14:paraId="5126A7C6" w14:textId="1D0AB5FF" w:rsidR="002A3FC5" w:rsidRPr="00BE5A07" w:rsidRDefault="00695293" w:rsidP="00C71E6D">
      <w:pPr>
        <w:pStyle w:val="NormalSuspendu1XRetrait2XEsp0"/>
      </w:pPr>
      <w:r w:rsidRPr="00BE5A07">
        <w:t>Nous ficelons</w:t>
      </w:r>
      <w:r w:rsidR="006D3E7C">
        <w:t xml:space="preserve">, </w:t>
      </w:r>
      <w:r w:rsidRPr="00BE5A07">
        <w:t>nous emballons</w:t>
      </w:r>
    </w:p>
    <w:p w14:paraId="52FF4839" w14:textId="4EFB7F2D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Des gaufrettes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macarons</w:t>
      </w:r>
    </w:p>
    <w:p w14:paraId="178A72D1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Et surtout des petits beurres</w:t>
      </w:r>
      <w:r w:rsidR="006D3E7C">
        <w:rPr>
          <w:szCs w:val="32"/>
        </w:rPr>
        <w:t> ;</w:t>
      </w:r>
    </w:p>
    <w:p w14:paraId="78FD8C8A" w14:textId="06842BA1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Des biscuits en </w:t>
      </w:r>
      <w:proofErr w:type="spellStart"/>
      <w:r w:rsidRPr="00BE5A07">
        <w:rPr>
          <w:szCs w:val="32"/>
        </w:rPr>
        <w:t>boît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en paquets</w:t>
      </w:r>
    </w:p>
    <w:p w14:paraId="45255807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emporte pour s</w:t>
      </w:r>
      <w:r w:rsidR="006D3E7C">
        <w:rPr>
          <w:szCs w:val="32"/>
        </w:rPr>
        <w:t>’</w:t>
      </w:r>
      <w:r w:rsidRPr="00BE5A07">
        <w:rPr>
          <w:szCs w:val="32"/>
        </w:rPr>
        <w:t>embarquer</w:t>
      </w:r>
      <w:r w:rsidR="006D3E7C">
        <w:rPr>
          <w:szCs w:val="32"/>
        </w:rPr>
        <w:t>.</w:t>
      </w:r>
    </w:p>
    <w:p w14:paraId="15ADA434" w14:textId="35637FA9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ATHURIN</w:t>
      </w:r>
    </w:p>
    <w:p w14:paraId="41810C4C" w14:textId="5404B4AB" w:rsidR="002A3FC5" w:rsidRPr="00BE5A07" w:rsidRDefault="00695293" w:rsidP="00C71E6D">
      <w:pPr>
        <w:pStyle w:val="NormalSuspendu1XRetrait1XEsp0"/>
      </w:pPr>
      <w:r w:rsidRPr="00BE5A07">
        <w:t>Car lorsqu</w:t>
      </w:r>
      <w:r w:rsidR="006D3E7C">
        <w:t>’</w:t>
      </w:r>
      <w:r w:rsidRPr="00BE5A07">
        <w:t>on entreprend un tel voyage</w:t>
      </w:r>
    </w:p>
    <w:p w14:paraId="01BBDC9E" w14:textId="77777777" w:rsidR="006D3E7C" w:rsidRDefault="00695293" w:rsidP="00C71E6D">
      <w:pPr>
        <w:pStyle w:val="NormalSuspendu1XRetrait2XEsp0"/>
      </w:pPr>
      <w:r w:rsidRPr="00BE5A07">
        <w:t>Un si formidable circuit</w:t>
      </w:r>
      <w:r w:rsidR="006D3E7C">
        <w:t>,</w:t>
      </w:r>
    </w:p>
    <w:p w14:paraId="3495DD89" w14:textId="44AED205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Tout le </w:t>
      </w:r>
      <w:proofErr w:type="spellStart"/>
      <w:r w:rsidRPr="00BE5A07">
        <w:rPr>
          <w:szCs w:val="32"/>
        </w:rPr>
        <w:t>mond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sait bien qu</w:t>
      </w:r>
      <w:r w:rsidR="006D3E7C">
        <w:rPr>
          <w:szCs w:val="32"/>
        </w:rPr>
        <w:t>’</w:t>
      </w:r>
      <w:r w:rsidRPr="00BE5A07">
        <w:rPr>
          <w:szCs w:val="32"/>
        </w:rPr>
        <w:t>il est d</w:t>
      </w:r>
      <w:r w:rsidR="006D3E7C">
        <w:rPr>
          <w:szCs w:val="32"/>
        </w:rPr>
        <w:t>’</w:t>
      </w:r>
      <w:r w:rsidRPr="00BE5A07">
        <w:rPr>
          <w:szCs w:val="32"/>
        </w:rPr>
        <w:t>usage</w:t>
      </w:r>
    </w:p>
    <w:p w14:paraId="0DEA7210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De n</w:t>
      </w:r>
      <w:r w:rsidR="006D3E7C">
        <w:rPr>
          <w:szCs w:val="32"/>
        </w:rPr>
        <w:t>’</w:t>
      </w:r>
      <w:r w:rsidRPr="00BE5A07">
        <w:rPr>
          <w:szCs w:val="32"/>
        </w:rPr>
        <w:t>jamais s</w:t>
      </w:r>
      <w:r w:rsidR="006D3E7C">
        <w:rPr>
          <w:szCs w:val="32"/>
        </w:rPr>
        <w:t>’</w:t>
      </w:r>
      <w:r w:rsidRPr="00BE5A07">
        <w:rPr>
          <w:szCs w:val="32"/>
        </w:rPr>
        <w:t>embarquer sans biscuits</w:t>
      </w:r>
      <w:r w:rsidR="006D3E7C">
        <w:rPr>
          <w:szCs w:val="32"/>
        </w:rPr>
        <w:t> !</w:t>
      </w:r>
    </w:p>
    <w:p w14:paraId="3AF3FA8D" w14:textId="1F0B41DD" w:rsidR="00695293" w:rsidRPr="00BE5A07" w:rsidRDefault="00695293" w:rsidP="006D3E7C">
      <w:pPr>
        <w:pStyle w:val="Centr"/>
        <w:keepNext/>
      </w:pPr>
      <w:r w:rsidRPr="00BE5A07">
        <w:lastRenderedPageBreak/>
        <w:t>L</w:t>
      </w:r>
      <w:r w:rsidR="002D4A05" w:rsidRPr="00BE5A07">
        <w:rPr>
          <w:rStyle w:val="Taille-1Caracteres"/>
        </w:rPr>
        <w:t>ES</w:t>
      </w:r>
      <w:r w:rsidRPr="00BE5A07">
        <w:t xml:space="preserve"> M</w:t>
      </w:r>
      <w:r w:rsidR="002D4A05" w:rsidRPr="00BE5A07">
        <w:rPr>
          <w:rStyle w:val="Taille-1Caracteres"/>
        </w:rPr>
        <w:t>OUSSES</w:t>
      </w:r>
    </w:p>
    <w:p w14:paraId="3CDFD2C2" w14:textId="5C38B058" w:rsidR="002A3FC5" w:rsidRPr="00BE5A07" w:rsidRDefault="00695293" w:rsidP="00C71E6D">
      <w:pPr>
        <w:pStyle w:val="NormalSuspendu1XRetrait1XEsp0"/>
      </w:pP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 xml:space="preserve">, </w:t>
      </w:r>
      <w:r w:rsidRPr="00BE5A07">
        <w:t>pleins de zèle</w:t>
      </w:r>
    </w:p>
    <w:p w14:paraId="40B52677" w14:textId="77777777" w:rsidR="006D3E7C" w:rsidRDefault="00695293" w:rsidP="00C71E6D">
      <w:pPr>
        <w:pStyle w:val="NormalSuspendu1XRetrait1XEsp0"/>
      </w:pP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 xml:space="preserve">, </w:t>
      </w:r>
      <w:r w:rsidRPr="00BE5A07">
        <w:t>cavalons</w:t>
      </w:r>
      <w:r w:rsidR="006D3E7C">
        <w:t> !</w:t>
      </w:r>
    </w:p>
    <w:p w14:paraId="67C8CE20" w14:textId="762691D2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</w:p>
    <w:p w14:paraId="69526361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cavalons</w:t>
      </w:r>
      <w:r w:rsidR="006D3E7C">
        <w:rPr>
          <w:szCs w:val="32"/>
        </w:rPr>
        <w:t> !</w:t>
      </w:r>
    </w:p>
    <w:p w14:paraId="6B3897D3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  <w:r w:rsidR="006D3E7C">
        <w:rPr>
          <w:szCs w:val="32"/>
        </w:rPr>
        <w:t>,</w:t>
      </w:r>
    </w:p>
    <w:p w14:paraId="36931CD5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cavalons</w:t>
      </w:r>
      <w:r w:rsidR="006D3E7C">
        <w:rPr>
          <w:szCs w:val="32"/>
        </w:rPr>
        <w:t> !</w:t>
      </w:r>
    </w:p>
    <w:p w14:paraId="4B106AC0" w14:textId="752564A6" w:rsidR="002A3FC5" w:rsidRPr="00BE5A07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Cavalons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cavalons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caravalons</w:t>
      </w:r>
      <w:proofErr w:type="spellEnd"/>
    </w:p>
    <w:p w14:paraId="7542EB5D" w14:textId="77777777" w:rsidR="006D3E7C" w:rsidRDefault="00695293" w:rsidP="00C71E6D">
      <w:pPr>
        <w:pStyle w:val="NormalSuspendu1XRetrait1XEsp0"/>
        <w:rPr>
          <w:szCs w:val="32"/>
        </w:rPr>
      </w:pP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 de Colomb</w:t>
      </w:r>
      <w:r w:rsidR="006D3E7C">
        <w:rPr>
          <w:szCs w:val="32"/>
        </w:rPr>
        <w:t> !</w:t>
      </w:r>
    </w:p>
    <w:p w14:paraId="4C829E32" w14:textId="44C5D9D7" w:rsidR="00C7792A" w:rsidRPr="00BE5A07" w:rsidRDefault="00C7792A" w:rsidP="00C7792A">
      <w:pPr>
        <w:pStyle w:val="ParagrapheVideNormal"/>
      </w:pPr>
    </w:p>
    <w:p w14:paraId="3EA4F282" w14:textId="7E1B3365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moussaillons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ne s</w:t>
      </w:r>
      <w:r w:rsidR="006D3E7C">
        <w:rPr>
          <w:szCs w:val="32"/>
        </w:rPr>
        <w:t>’</w:t>
      </w:r>
      <w:r w:rsidRPr="00BE5A07">
        <w:rPr>
          <w:szCs w:val="32"/>
        </w:rPr>
        <w:t>agit pas de répéter cavalons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caravalons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en faisant du </w:t>
      </w:r>
      <w:r w:rsidR="006D3E7C">
        <w:rPr>
          <w:szCs w:val="32"/>
        </w:rPr>
        <w:t>« </w:t>
      </w:r>
      <w:r w:rsidRPr="00BE5A07">
        <w:rPr>
          <w:szCs w:val="32"/>
        </w:rPr>
        <w:t>sur place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comme à l</w:t>
      </w:r>
      <w:r w:rsidR="006D3E7C">
        <w:rPr>
          <w:szCs w:val="32"/>
        </w:rPr>
        <w:t>’</w:t>
      </w:r>
      <w:r w:rsidRPr="00BE5A07">
        <w:rPr>
          <w:szCs w:val="32"/>
        </w:rPr>
        <w:t>Opéra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oubliez pas que c</w:t>
      </w:r>
      <w:r w:rsidR="006D3E7C">
        <w:rPr>
          <w:szCs w:val="32"/>
        </w:rPr>
        <w:t>’</w:t>
      </w:r>
      <w:r w:rsidRPr="00BE5A07">
        <w:rPr>
          <w:szCs w:val="32"/>
        </w:rPr>
        <w:t>est aujourd</w:t>
      </w:r>
      <w:r w:rsidR="006D3E7C">
        <w:rPr>
          <w:szCs w:val="32"/>
        </w:rPr>
        <w:t>’</w:t>
      </w:r>
      <w:r w:rsidRPr="00BE5A07">
        <w:rPr>
          <w:szCs w:val="32"/>
        </w:rPr>
        <w:t>hui</w:t>
      </w:r>
      <w:r w:rsidR="006D3E7C">
        <w:rPr>
          <w:szCs w:val="32"/>
        </w:rPr>
        <w:t xml:space="preserve">, </w:t>
      </w:r>
      <w:r w:rsidR="006D3E7C" w:rsidRPr="00BE5A07">
        <w:rPr>
          <w:szCs w:val="32"/>
        </w:rPr>
        <w:t>3</w:t>
      </w:r>
      <w:r w:rsidR="006D3E7C">
        <w:rPr>
          <w:szCs w:val="32"/>
        </w:rPr>
        <w:t> </w:t>
      </w:r>
      <w:r w:rsidR="006D3E7C" w:rsidRPr="00BE5A07">
        <w:rPr>
          <w:szCs w:val="32"/>
        </w:rPr>
        <w:t>août</w:t>
      </w:r>
      <w:r w:rsidRPr="00BE5A07">
        <w:rPr>
          <w:szCs w:val="32"/>
        </w:rPr>
        <w:t xml:space="preserve"> 1492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notre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va quitter l</w:t>
      </w:r>
      <w:r w:rsidR="006D3E7C">
        <w:rPr>
          <w:szCs w:val="32"/>
        </w:rPr>
        <w:t>’</w:t>
      </w:r>
      <w:r w:rsidRPr="00BE5A07">
        <w:rPr>
          <w:szCs w:val="32"/>
        </w:rPr>
        <w:t>Espagne sur sa caravelle pour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437644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REMIER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heureusement qu</w:t>
      </w:r>
      <w:r w:rsidR="006D3E7C">
        <w:rPr>
          <w:szCs w:val="32"/>
        </w:rPr>
        <w:t>’</w:t>
      </w:r>
      <w:r w:rsidRPr="00BE5A07">
        <w:rPr>
          <w:szCs w:val="32"/>
        </w:rPr>
        <w:t>il ne part pas tous les jours pour la découvrir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son Amérique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boulot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mon </w:t>
      </w:r>
      <w:proofErr w:type="spellStart"/>
      <w:r w:rsidRPr="00BE5A07">
        <w:rPr>
          <w:szCs w:val="32"/>
        </w:rPr>
        <w:t>mat</w:t>
      </w:r>
      <w:r w:rsidR="006D3E7C">
        <w:rPr>
          <w:szCs w:val="32"/>
        </w:rPr>
        <w:t>’</w:t>
      </w:r>
      <w:r w:rsidRPr="00BE5A07">
        <w:rPr>
          <w:szCs w:val="32"/>
        </w:rPr>
        <w:t>lot</w:t>
      </w:r>
      <w:proofErr w:type="spellEnd"/>
      <w:r w:rsidR="006D3E7C">
        <w:rPr>
          <w:szCs w:val="32"/>
        </w:rPr>
        <w:t> !</w:t>
      </w:r>
    </w:p>
    <w:p w14:paraId="3323565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Allons pressons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Transportez les biscuits à bord et revenez chercher les derniers colis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Pendant ce temps</w:t>
      </w:r>
      <w:r w:rsidR="006D3E7C">
        <w:rPr>
          <w:szCs w:val="32"/>
        </w:rPr>
        <w:t>…</w:t>
      </w:r>
    </w:p>
    <w:p w14:paraId="5099E8D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 MOUSSES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vous ferez la cour à la bonne</w:t>
      </w:r>
      <w:r w:rsidR="006D3E7C">
        <w:rPr>
          <w:szCs w:val="32"/>
        </w:rPr>
        <w:t> !</w:t>
      </w:r>
    </w:p>
    <w:p w14:paraId="3531032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Voulez-vous filer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tonnerre de Brest</w:t>
      </w:r>
      <w:r w:rsidR="006D3E7C">
        <w:rPr>
          <w:szCs w:val="32"/>
        </w:rPr>
        <w:t> !…</w:t>
      </w:r>
    </w:p>
    <w:p w14:paraId="3F02AF8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REMIER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vous croyez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on ne sait pas que vous en pincez pour la señorita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la boniche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> !</w:t>
      </w:r>
    </w:p>
    <w:p w14:paraId="76D80731" w14:textId="5BA5C282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Mousses</w:t>
      </w:r>
      <w:r w:rsidR="006D3E7C">
        <w:rPr>
          <w:szCs w:val="32"/>
        </w:rPr>
        <w:t> !!</w:t>
      </w:r>
    </w:p>
    <w:p w14:paraId="7DB39E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OUSSES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Nous le savons</w:t>
      </w:r>
      <w:r w:rsidR="006D3E7C">
        <w:rPr>
          <w:szCs w:val="32"/>
        </w:rPr>
        <w:t> !</w:t>
      </w:r>
    </w:p>
    <w:p w14:paraId="362B560F" w14:textId="43D46978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Mousses</w:t>
      </w:r>
      <w:r w:rsidR="006D3E7C">
        <w:rPr>
          <w:szCs w:val="32"/>
        </w:rPr>
        <w:t> !!</w:t>
      </w:r>
    </w:p>
    <w:p w14:paraId="5E417E6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REMIER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passant devant Mathurin en le narguant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le savons</w:t>
      </w:r>
      <w:r w:rsidR="006D3E7C">
        <w:rPr>
          <w:szCs w:val="32"/>
        </w:rPr>
        <w:t>…</w:t>
      </w:r>
    </w:p>
    <w:p w14:paraId="66204827" w14:textId="3D64840A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furieux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</w:t>
      </w:r>
    </w:p>
    <w:p w14:paraId="794A90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D</w:t>
      </w:r>
      <w:r w:rsidR="00B13898" w:rsidRPr="00BE5A07">
        <w:rPr>
          <w:rStyle w:val="Taille-1Caracteres"/>
        </w:rPr>
        <w:t>EUXIÈME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même jeu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le savons</w:t>
      </w:r>
      <w:r w:rsidR="006D3E7C">
        <w:rPr>
          <w:szCs w:val="32"/>
        </w:rPr>
        <w:t> !</w:t>
      </w:r>
    </w:p>
    <w:p w14:paraId="7C44F137" w14:textId="336AAE72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</w:t>
      </w:r>
    </w:p>
    <w:p w14:paraId="5CCEE145" w14:textId="5BB4DE6F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ROISIÈME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, </w:t>
      </w:r>
      <w:r w:rsidRPr="008F3D64">
        <w:rPr>
          <w:i/>
          <w:szCs w:val="32"/>
        </w:rPr>
        <w:t>même jeu</w:t>
      </w:r>
      <w:r w:rsidR="006D3E7C">
        <w:rPr>
          <w:i/>
          <w:szCs w:val="32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le savons</w:t>
      </w:r>
      <w:r w:rsidR="006D3E7C">
        <w:rPr>
          <w:szCs w:val="32"/>
        </w:rPr>
        <w:t> !!</w:t>
      </w:r>
    </w:p>
    <w:p w14:paraId="5F921492" w14:textId="2B81C5E9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</w:t>
      </w:r>
    </w:p>
    <w:p w14:paraId="6D4B0A7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Q</w:t>
      </w:r>
      <w:r w:rsidR="00B13898" w:rsidRPr="00BE5A07">
        <w:rPr>
          <w:rStyle w:val="Taille-1Caracteres"/>
        </w:rPr>
        <w:t>UATRIÈME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savons</w:t>
      </w:r>
      <w:r w:rsidR="006D3E7C">
        <w:rPr>
          <w:szCs w:val="32"/>
        </w:rPr>
        <w:t> !</w:t>
      </w:r>
    </w:p>
    <w:p w14:paraId="5CEFFCB4" w14:textId="3F07335B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</w:t>
      </w:r>
    </w:p>
    <w:p w14:paraId="0AD3F20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INQUIÈME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le savons</w:t>
      </w:r>
      <w:r w:rsidR="006D3E7C">
        <w:rPr>
          <w:szCs w:val="32"/>
        </w:rPr>
        <w:t> !</w:t>
      </w:r>
    </w:p>
    <w:p w14:paraId="2F35C66D" w14:textId="1B99E25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</w:t>
      </w:r>
    </w:p>
    <w:p w14:paraId="47492C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IXIÈM</w:t>
      </w:r>
      <w:r w:rsidR="00C71E6D" w:rsidRPr="00C71E6D">
        <w:rPr>
          <w:rStyle w:val="Taille-1Caracteres"/>
        </w:rPr>
        <w:t>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le savons</w:t>
      </w:r>
      <w:r w:rsidR="006D3E7C">
        <w:rPr>
          <w:szCs w:val="32"/>
        </w:rPr>
        <w:t> !</w:t>
      </w:r>
    </w:p>
    <w:p w14:paraId="0438C031" w14:textId="6B90A37A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Mousse</w:t>
      </w:r>
      <w:r w:rsidR="006D3E7C">
        <w:rPr>
          <w:szCs w:val="32"/>
        </w:rPr>
        <w:t> !!!</w:t>
      </w:r>
    </w:p>
    <w:p w14:paraId="62B4A46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Santa Madona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devenez-vous fou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De ma cuisine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entends hurler le savon mousse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savon mousse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Mais tout le monde sait ça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 la peine de le crier sur les toits</w:t>
      </w:r>
      <w:r w:rsidR="006D3E7C">
        <w:rPr>
          <w:szCs w:val="32"/>
        </w:rPr>
        <w:t> !</w:t>
      </w:r>
    </w:p>
    <w:p w14:paraId="4BC923E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mademoiselle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étaient ces maudits moussaillons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étais en train de leur savonner les oreilles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Vous savez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en ont souvent besoin les mousses de savons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Les mousses éclatent de rire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Allons bon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en sortirai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Allez-vous partir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la fin</w:t>
      </w:r>
      <w:r w:rsidR="006D3E7C">
        <w:rPr>
          <w:szCs w:val="32"/>
        </w:rPr>
        <w:t> !</w:t>
      </w:r>
    </w:p>
    <w:p w14:paraId="2F87B223" w14:textId="183531EE" w:rsidR="006D3E7C" w:rsidRDefault="006D3E7C" w:rsidP="00695293">
      <w:pPr>
        <w:pStyle w:val="NormalSuspendu1XRetrait1XEsp0"/>
      </w:pPr>
      <w:r>
        <w:lastRenderedPageBreak/>
        <w:t>(</w:t>
      </w:r>
      <w:r w:rsidR="006D21B8" w:rsidRPr="00BE5A07">
        <w:rPr>
          <w:i/>
          <w:iCs/>
        </w:rPr>
        <w:t>Les mousses sortent emportant chacun une botte de biscuits sur la tête</w:t>
      </w:r>
      <w:r>
        <w:rPr>
          <w:i/>
          <w:iCs/>
        </w:rPr>
        <w:t>.)</w:t>
      </w:r>
    </w:p>
    <w:p w14:paraId="69D885B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Savez-vous ce que j</w:t>
      </w:r>
      <w:r w:rsidR="006D3E7C">
        <w:rPr>
          <w:szCs w:val="32"/>
        </w:rPr>
        <w:t>’</w:t>
      </w:r>
      <w:r w:rsidRPr="00BE5A07">
        <w:rPr>
          <w:szCs w:val="32"/>
        </w:rPr>
        <w:t>étais en train de faire dans ma cuisine lorsque vous m</w:t>
      </w:r>
      <w:r w:rsidR="006D3E7C">
        <w:rPr>
          <w:szCs w:val="32"/>
        </w:rPr>
        <w:t>’</w:t>
      </w:r>
      <w:r w:rsidRPr="00BE5A07">
        <w:rPr>
          <w:szCs w:val="32"/>
        </w:rPr>
        <w:t>avez interrompue avec vos cris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Devinez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commence par un</w:t>
      </w:r>
      <w:r w:rsidR="006D3E7C">
        <w:rPr>
          <w:szCs w:val="32"/>
        </w:rPr>
        <w:t xml:space="preserve"> </w:t>
      </w:r>
      <w:r w:rsidRPr="00BE5A07">
        <w:rPr>
          <w:szCs w:val="32"/>
        </w:rPr>
        <w:t>C</w:t>
      </w:r>
      <w:r w:rsidR="006D3E7C">
        <w:rPr>
          <w:szCs w:val="32"/>
        </w:rPr>
        <w:t>.</w:t>
      </w:r>
    </w:p>
    <w:p w14:paraId="05E4C94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cassoulet</w:t>
      </w:r>
      <w:r w:rsidR="006D3E7C">
        <w:rPr>
          <w:szCs w:val="32"/>
        </w:rPr>
        <w:t> ?</w:t>
      </w:r>
    </w:p>
    <w:p w14:paraId="08BF6CF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Les cartes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savez-vous ce qu</w:t>
      </w:r>
      <w:r w:rsidR="006D3E7C">
        <w:rPr>
          <w:szCs w:val="32"/>
        </w:rPr>
        <w:t>’</w:t>
      </w:r>
      <w:r w:rsidRPr="00BE5A07">
        <w:rPr>
          <w:szCs w:val="32"/>
        </w:rPr>
        <w:t>elles m</w:t>
      </w:r>
      <w:r w:rsidR="006D3E7C">
        <w:rPr>
          <w:szCs w:val="32"/>
        </w:rPr>
        <w:t>’</w:t>
      </w:r>
      <w:r w:rsidRPr="00BE5A07">
        <w:rPr>
          <w:szCs w:val="32"/>
        </w:rPr>
        <w:t>ont annoncé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cartes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Une bonne nouvelle</w:t>
      </w:r>
      <w:r w:rsidR="006D3E7C">
        <w:rPr>
          <w:szCs w:val="32"/>
        </w:rPr>
        <w:t>.</w:t>
      </w:r>
    </w:p>
    <w:p w14:paraId="17A5850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nouvelle bonne va venir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quittez donc votre place</w:t>
      </w:r>
      <w:r w:rsidR="006D3E7C">
        <w:rPr>
          <w:szCs w:val="32"/>
        </w:rPr>
        <w:t> ?</w:t>
      </w:r>
    </w:p>
    <w:p w14:paraId="16E7229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heureuse nouvelle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lu dans les cartes que nous ne serions pas séparés</w:t>
      </w:r>
      <w:r w:rsidR="006D3E7C">
        <w:rPr>
          <w:szCs w:val="32"/>
        </w:rPr>
        <w:t>.</w:t>
      </w:r>
    </w:p>
    <w:p w14:paraId="4A1C3A2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pour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voudrais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 chère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Vos cartes sont bien gentilles de vous dire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vous savez bien que je pars aujourd</w:t>
      </w:r>
      <w:r w:rsidR="006D3E7C">
        <w:rPr>
          <w:szCs w:val="32"/>
        </w:rPr>
        <w:t>’</w:t>
      </w:r>
      <w:r w:rsidRPr="00BE5A07">
        <w:rPr>
          <w:szCs w:val="32"/>
        </w:rPr>
        <w:t>hui avec l</w:t>
      </w:r>
      <w:r w:rsidR="006D3E7C">
        <w:rPr>
          <w:szCs w:val="32"/>
        </w:rPr>
        <w:t>’</w:t>
      </w:r>
      <w:r w:rsidRPr="00BE5A07">
        <w:rPr>
          <w:szCs w:val="32"/>
        </w:rPr>
        <w:t>amiral pour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71456CF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Pourtant les cartes ne mentent jamais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Qui sait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Peut-être va-t-il survenir un événement heureux au dernier moment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Peut-être allez-vous vous casser une jambe</w:t>
      </w:r>
      <w:r w:rsidR="006D3E7C">
        <w:rPr>
          <w:szCs w:val="32"/>
        </w:rPr>
        <w:t>.</w:t>
      </w:r>
    </w:p>
    <w:p w14:paraId="1EDA290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appelez ça un événement heureux</w:t>
      </w:r>
      <w:r w:rsidR="006D3E7C">
        <w:rPr>
          <w:szCs w:val="32"/>
        </w:rPr>
        <w:t> ?</w:t>
      </w:r>
    </w:p>
    <w:p w14:paraId="70D29CDC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Oh 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puisque cela vous obligerait à rester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cette Amérique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Pourquoi diable mon patron s</w:t>
      </w:r>
      <w:r w:rsidR="006D3E7C">
        <w:rPr>
          <w:szCs w:val="32"/>
        </w:rPr>
        <w:t>’</w:t>
      </w:r>
      <w:r w:rsidRPr="00BE5A07">
        <w:rPr>
          <w:szCs w:val="32"/>
        </w:rPr>
        <w:t>est-il fourré dans la tête d</w:t>
      </w:r>
      <w:r w:rsidR="006D3E7C">
        <w:rPr>
          <w:szCs w:val="32"/>
        </w:rPr>
        <w:t>’</w:t>
      </w:r>
      <w:r w:rsidRPr="00BE5A07">
        <w:rPr>
          <w:szCs w:val="32"/>
        </w:rPr>
        <w:t>aller découvrir ce patelin-là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Un pays qui n</w:t>
      </w:r>
      <w:r w:rsidR="006D3E7C">
        <w:rPr>
          <w:szCs w:val="32"/>
        </w:rPr>
        <w:t>’</w:t>
      </w:r>
      <w:r w:rsidRPr="00BE5A07">
        <w:rPr>
          <w:szCs w:val="32"/>
        </w:rPr>
        <w:t>existe peut-être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disait Madame encore ce matin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Faut vraiment être un peu tapé pour avoir des idées pareilles</w:t>
      </w:r>
      <w:r w:rsidR="006D3E7C">
        <w:rPr>
          <w:szCs w:val="32"/>
        </w:rPr>
        <w:t> !</w:t>
      </w:r>
    </w:p>
    <w:p w14:paraId="423D26E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dites pas de mal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Songez que c</w:t>
      </w:r>
      <w:r w:rsidR="006D3E7C">
        <w:rPr>
          <w:szCs w:val="32"/>
        </w:rPr>
        <w:t>’</w:t>
      </w:r>
      <w:r w:rsidRPr="00BE5A07">
        <w:rPr>
          <w:szCs w:val="32"/>
        </w:rPr>
        <w:t>est grâce à lui que j</w:t>
      </w:r>
      <w:r w:rsidR="006D3E7C">
        <w:rPr>
          <w:szCs w:val="32"/>
        </w:rPr>
        <w:t>’</w:t>
      </w:r>
      <w:r w:rsidRPr="00BE5A07">
        <w:rPr>
          <w:szCs w:val="32"/>
        </w:rPr>
        <w:t>ai le bonheur de vous connaître</w:t>
      </w:r>
      <w:r w:rsidR="006D3E7C">
        <w:rPr>
          <w:szCs w:val="32"/>
        </w:rPr>
        <w:t>.</w:t>
      </w:r>
    </w:p>
    <w:p w14:paraId="7C391E5C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étiez dans la marine française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avant de venir ici</w:t>
      </w:r>
      <w:r w:rsidR="006D3E7C">
        <w:rPr>
          <w:szCs w:val="32"/>
        </w:rPr>
        <w:t> ?</w:t>
      </w:r>
    </w:p>
    <w:p w14:paraId="037DC1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Voilà à peine trois mois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je naviguais encore à bord du trois-mâts 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proofErr w:type="spellStart"/>
      <w:r w:rsidR="006D21B8" w:rsidRPr="00BE5A07">
        <w:rPr>
          <w:i/>
          <w:iCs/>
          <w:szCs w:val="32"/>
        </w:rPr>
        <w:t>Entre-Côtes</w:t>
      </w:r>
      <w:proofErr w:type="spellEnd"/>
      <w:r w:rsidR="006D3E7C">
        <w:rPr>
          <w:szCs w:val="32"/>
        </w:rPr>
        <w:t>.</w:t>
      </w:r>
    </w:p>
    <w:p w14:paraId="6121B5D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proofErr w:type="spellStart"/>
      <w:r w:rsidR="006D21B8" w:rsidRPr="00BE5A07">
        <w:rPr>
          <w:i/>
          <w:iCs/>
          <w:szCs w:val="32"/>
        </w:rPr>
        <w:t>Entre-Côtes</w:t>
      </w:r>
      <w:proofErr w:type="spellEnd"/>
      <w:r w:rsidR="006D3E7C">
        <w:rPr>
          <w:szCs w:val="32"/>
        </w:rPr>
        <w:t> ?</w:t>
      </w:r>
    </w:p>
    <w:p w14:paraId="0F192513" w14:textId="77777777" w:rsidR="00FC32AC" w:rsidRPr="00BE5A07" w:rsidRDefault="00FC32AC" w:rsidP="00FC32AC">
      <w:pPr>
        <w:pStyle w:val="Centr"/>
      </w:pPr>
      <w:r w:rsidRPr="00BE5A07">
        <w:rPr>
          <w:noProof/>
        </w:rPr>
        <w:drawing>
          <wp:inline distT="0" distB="0" distL="0" distR="0" wp14:anchorId="52B001F3" wp14:editId="0CE1C320">
            <wp:extent cx="4910455" cy="5255895"/>
            <wp:effectExtent l="0" t="0" r="0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0455" cy="525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714E9" w14:textId="77777777" w:rsidR="006D3E7C" w:rsidRDefault="00695293" w:rsidP="00695293">
      <w:r w:rsidRPr="00BE5A07">
        <w:t>M</w:t>
      </w:r>
      <w:r w:rsidR="00B13898" w:rsidRPr="00BE5A07">
        <w:rPr>
          <w:rStyle w:val="Taille-1Caracteres"/>
        </w:rPr>
        <w:t>ATHURIN</w:t>
      </w:r>
      <w:r w:rsidR="006D3E7C">
        <w:t xml:space="preserve">. – </w:t>
      </w:r>
      <w:r w:rsidRPr="00BE5A07">
        <w:t>Oui</w:t>
      </w:r>
      <w:r w:rsidR="006D3E7C">
        <w:t xml:space="preserve">, </w:t>
      </w:r>
      <w:r w:rsidRPr="00BE5A07">
        <w:t>ainsi nommé parce que ce bateau faisait la navette entre les côtes de France et les côtes d</w:t>
      </w:r>
      <w:r w:rsidR="006D3E7C">
        <w:t>’</w:t>
      </w:r>
      <w:r w:rsidRPr="00BE5A07">
        <w:t>Afrique</w:t>
      </w:r>
      <w:r w:rsidR="006D3E7C">
        <w:t xml:space="preserve">. </w:t>
      </w:r>
      <w:r w:rsidR="006D21B8" w:rsidRPr="00BE5A07">
        <w:rPr>
          <w:i/>
          <w:iCs/>
        </w:rPr>
        <w:t>L</w:t>
      </w:r>
      <w:r w:rsidR="006D3E7C">
        <w:rPr>
          <w:i/>
          <w:iCs/>
        </w:rPr>
        <w:t>’</w:t>
      </w:r>
      <w:proofErr w:type="spellStart"/>
      <w:r w:rsidR="006D21B8" w:rsidRPr="00BE5A07">
        <w:rPr>
          <w:i/>
          <w:iCs/>
        </w:rPr>
        <w:t>Entre-Côtes</w:t>
      </w:r>
      <w:proofErr w:type="spellEnd"/>
      <w:r w:rsidRPr="00BE5A07">
        <w:t xml:space="preserve"> faisait le trafic des </w:t>
      </w:r>
      <w:r w:rsidR="006D3E7C">
        <w:t>« </w:t>
      </w:r>
      <w:r w:rsidRPr="00BE5A07">
        <w:t>masticateurs mécaniques</w:t>
      </w:r>
      <w:r w:rsidR="006D3E7C">
        <w:t xml:space="preserve">, </w:t>
      </w:r>
      <w:r w:rsidRPr="00BE5A07">
        <w:lastRenderedPageBreak/>
        <w:t>pour anthropophages édentés</w:t>
      </w:r>
      <w:r w:rsidR="006D3E7C">
        <w:t xml:space="preserve"> ». </w:t>
      </w:r>
      <w:r w:rsidRPr="00BE5A07">
        <w:t>Nous revenions vers le port de Brest lorsque notre infortuné capitaine mourut</w:t>
      </w:r>
      <w:r w:rsidR="006D3E7C">
        <w:t xml:space="preserve">, </w:t>
      </w:r>
      <w:r w:rsidRPr="00BE5A07">
        <w:t>étouffé</w:t>
      </w:r>
      <w:r w:rsidR="006D3E7C">
        <w:t>.</w:t>
      </w:r>
    </w:p>
    <w:p w14:paraId="746D1FF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Étouffé</w:t>
      </w:r>
      <w:r w:rsidR="006D3E7C">
        <w:rPr>
          <w:szCs w:val="32"/>
        </w:rPr>
        <w:t> ?</w:t>
      </w:r>
    </w:p>
    <w:p w14:paraId="2560E8C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un mât de misaine qu</w:t>
      </w:r>
      <w:r w:rsidR="006D3E7C">
        <w:rPr>
          <w:szCs w:val="32"/>
        </w:rPr>
        <w:t>’</w:t>
      </w:r>
      <w:r w:rsidRPr="00BE5A07">
        <w:rPr>
          <w:szCs w:val="32"/>
        </w:rPr>
        <w:t>il avait avalé sans s</w:t>
      </w:r>
      <w:r w:rsidR="006D3E7C">
        <w:rPr>
          <w:szCs w:val="32"/>
        </w:rPr>
        <w:t>’</w:t>
      </w:r>
      <w:r w:rsidRPr="00BE5A07">
        <w:rPr>
          <w:szCs w:val="32"/>
        </w:rPr>
        <w:t>en douter</w:t>
      </w:r>
      <w:r w:rsidR="006D3E7C">
        <w:rPr>
          <w:szCs w:val="32"/>
        </w:rPr>
        <w:t>.</w:t>
      </w:r>
    </w:p>
    <w:p w14:paraId="3DB74C73" w14:textId="6A944E92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  <w:lang w:val="es-ES"/>
        </w:rPr>
        <w:t>C</w:t>
      </w:r>
      <w:r w:rsidR="00B13898" w:rsidRPr="00BE5A07">
        <w:rPr>
          <w:rStyle w:val="Taille-1Caracteres"/>
          <w:lang w:val="es-ES"/>
        </w:rPr>
        <w:t>ONCEPCION</w:t>
      </w:r>
      <w:proofErr w:type="spellEnd"/>
      <w:r w:rsidR="006D3E7C">
        <w:rPr>
          <w:szCs w:val="32"/>
          <w:lang w:val="es-ES"/>
        </w:rPr>
        <w:t xml:space="preserve">. – </w:t>
      </w:r>
      <w:r w:rsidRPr="00BE5A07">
        <w:rPr>
          <w:szCs w:val="32"/>
          <w:lang w:val="es-ES"/>
        </w:rPr>
        <w:t>Santa Madona</w:t>
      </w:r>
      <w:r w:rsidR="006D3E7C">
        <w:rPr>
          <w:szCs w:val="32"/>
          <w:lang w:val="es-ES"/>
        </w:rPr>
        <w:t xml:space="preserve"> ! </w:t>
      </w:r>
      <w:proofErr w:type="gramStart"/>
      <w:r w:rsidRPr="008F3D64">
        <w:rPr>
          <w:szCs w:val="32"/>
        </w:rPr>
        <w:t>avalé un mât de misaine</w:t>
      </w:r>
      <w:r w:rsidR="006D3E7C">
        <w:rPr>
          <w:szCs w:val="32"/>
        </w:rPr>
        <w:t> !!</w:t>
      </w:r>
      <w:proofErr w:type="gramEnd"/>
    </w:p>
    <w:p w14:paraId="65CCC7E0" w14:textId="77777777" w:rsidR="006D3E7C" w:rsidRDefault="00695293" w:rsidP="00695293">
      <w:pPr>
        <w:rPr>
          <w:szCs w:val="32"/>
        </w:rPr>
      </w:pPr>
      <w:r w:rsidRPr="001E603E">
        <w:rPr>
          <w:szCs w:val="32"/>
        </w:rPr>
        <w:t>M</w:t>
      </w:r>
      <w:r w:rsidR="00B13898" w:rsidRPr="00DC02EE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D23713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Son cuisinier avait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étourderie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rempli de rhum une bouteille renfermant un de ces petits navires que fabriquent les marins pour se distraire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bouteille comme celle-ci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prend sur un meuble la bouteille renfermant un petit navire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Le capitaine ayant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selon son habitude de vieux loup de mer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bu à même le goulot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mât de misaine du petit navire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entraîné par le liquide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 mit en travers de sa gorge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provoquant par asphyxie la mort du vieux brave</w:t>
      </w:r>
      <w:r w:rsidR="006D3E7C">
        <w:rPr>
          <w:szCs w:val="32"/>
        </w:rPr>
        <w:t> !</w:t>
      </w:r>
    </w:p>
    <w:p w14:paraId="7502C81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Belle mort pour un marin</w:t>
      </w:r>
      <w:r w:rsidR="006D3E7C">
        <w:rPr>
          <w:szCs w:val="32"/>
        </w:rPr>
        <w:t>.</w:t>
      </w:r>
    </w:p>
    <w:p w14:paraId="02411B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Après la mort du 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 trouvant sans engagement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appris que Christophe Colomb s</w:t>
      </w:r>
      <w:r w:rsidR="006D3E7C">
        <w:rPr>
          <w:szCs w:val="32"/>
        </w:rPr>
        <w:t>’</w:t>
      </w:r>
      <w:r w:rsidRPr="00BE5A07">
        <w:rPr>
          <w:szCs w:val="32"/>
        </w:rPr>
        <w:t>apprêtait à partir pour un grand voyage de découverte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décidai de venir m</w:t>
      </w:r>
      <w:r w:rsidR="006D3E7C">
        <w:rPr>
          <w:szCs w:val="32"/>
        </w:rPr>
        <w:t>’</w:t>
      </w:r>
      <w:r w:rsidRPr="00BE5A07">
        <w:rPr>
          <w:szCs w:val="32"/>
        </w:rPr>
        <w:t>enrôler à bord de sa caravelle et voilà comment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depuis deux mois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l</w:t>
      </w:r>
      <w:r w:rsidR="006D3E7C">
        <w:rPr>
          <w:szCs w:val="32"/>
        </w:rPr>
        <w:t>’</w:t>
      </w:r>
      <w:r w:rsidRPr="00BE5A07">
        <w:rPr>
          <w:szCs w:val="32"/>
        </w:rPr>
        <w:t>ordonnance de l</w:t>
      </w:r>
      <w:r w:rsidR="006D3E7C">
        <w:rPr>
          <w:szCs w:val="32"/>
        </w:rPr>
        <w:t>’</w:t>
      </w:r>
      <w:r w:rsidRPr="00BE5A07">
        <w:rPr>
          <w:szCs w:val="32"/>
        </w:rPr>
        <w:t>amiral et le fiancé de sa cuisinière</w:t>
      </w:r>
      <w:r w:rsidR="006D3E7C">
        <w:rPr>
          <w:szCs w:val="32"/>
        </w:rPr>
        <w:t>.</w:t>
      </w:r>
    </w:p>
    <w:p w14:paraId="44E300F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égal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pays que personne n</w:t>
      </w:r>
      <w:r w:rsidR="006D3E7C">
        <w:rPr>
          <w:szCs w:val="32"/>
        </w:rPr>
        <w:t>’</w:t>
      </w:r>
      <w:r w:rsidRPr="00BE5A07">
        <w:rPr>
          <w:szCs w:val="32"/>
        </w:rPr>
        <w:t>a jamais vu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ne peux croire que ça existe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>.</w:t>
      </w:r>
    </w:p>
    <w:p w14:paraId="3D21B72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le Bon Dieu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avez-vous jamais vu</w:t>
      </w:r>
      <w:r w:rsidR="006D3E7C">
        <w:rPr>
          <w:szCs w:val="32"/>
        </w:rPr>
        <w:t xml:space="preserve">…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 xml:space="preserve"> ? </w:t>
      </w:r>
      <w:r w:rsidRPr="00BE5A07">
        <w:rPr>
          <w:szCs w:val="32"/>
        </w:rPr>
        <w:t>Vous croyez pourtant qu</w:t>
      </w:r>
      <w:r w:rsidR="006D3E7C">
        <w:rPr>
          <w:szCs w:val="32"/>
        </w:rPr>
        <w:t>’</w:t>
      </w:r>
      <w:r w:rsidRPr="00BE5A07">
        <w:rPr>
          <w:szCs w:val="32"/>
        </w:rPr>
        <w:t>il existe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</w:t>
      </w:r>
      <w:r w:rsidR="006D3E7C">
        <w:rPr>
          <w:szCs w:val="32"/>
        </w:rPr>
        <w:t> ?…</w:t>
      </w:r>
    </w:p>
    <w:p w14:paraId="5184E94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pourtant</w:t>
      </w:r>
      <w:r w:rsidR="006D3E7C">
        <w:rPr>
          <w:szCs w:val="32"/>
        </w:rPr>
        <w:t>.</w:t>
      </w:r>
    </w:p>
    <w:p w14:paraId="0A14257F" w14:textId="1ED3C5C6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Regardez </w:t>
      </w:r>
      <w:r w:rsidR="006D3E7C">
        <w:rPr>
          <w:szCs w:val="32"/>
        </w:rPr>
        <w:t>M</w:t>
      </w:r>
      <w:r w:rsidR="006D3E7C" w:rsidRPr="006D3E7C">
        <w:rPr>
          <w:szCs w:val="32"/>
          <w:vertAlign w:val="superscript"/>
        </w:rPr>
        <w:t>lle</w:t>
      </w:r>
      <w:r w:rsidR="006D3E7C">
        <w:rPr>
          <w:szCs w:val="32"/>
        </w:rPr>
        <w:t> 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nièce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</w:t>
      </w:r>
      <w:r w:rsidR="001E603E">
        <w:rPr>
          <w:szCs w:val="32"/>
        </w:rPr>
        <w:t>l</w:t>
      </w:r>
      <w:r w:rsidRPr="00BE5A07">
        <w:rPr>
          <w:szCs w:val="32"/>
        </w:rPr>
        <w:t>le a confiance en son 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elle aussi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Avec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seule qui ne se moque pas de lui dans la maison</w:t>
      </w:r>
      <w:r w:rsidR="006D3E7C">
        <w:rPr>
          <w:szCs w:val="32"/>
        </w:rPr>
        <w:t>.</w:t>
      </w:r>
    </w:p>
    <w:p w14:paraId="16AF919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Ça ne fait rien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le cœur bien gros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si les cartes ne m</w:t>
      </w:r>
      <w:r w:rsidR="006D3E7C">
        <w:rPr>
          <w:szCs w:val="32"/>
        </w:rPr>
        <w:t>’</w:t>
      </w:r>
      <w:r w:rsidRPr="00BE5A07">
        <w:rPr>
          <w:szCs w:val="32"/>
        </w:rPr>
        <w:t>avaient pas annoncé que nous ne serons pas séparés</w:t>
      </w:r>
      <w:r w:rsidR="006D3E7C">
        <w:rPr>
          <w:szCs w:val="32"/>
        </w:rPr>
        <w:t xml:space="preserve"> (</w:t>
      </w:r>
      <w:r w:rsidRPr="00BE5A07">
        <w:rPr>
          <w:szCs w:val="32"/>
        </w:rPr>
        <w:t>pleurant</w:t>
      </w:r>
      <w:r w:rsidR="006D3E7C">
        <w:rPr>
          <w:szCs w:val="32"/>
        </w:rPr>
        <w:t xml:space="preserve">) </w:t>
      </w:r>
      <w:r w:rsidRPr="00BE5A07">
        <w:rPr>
          <w:szCs w:val="32"/>
        </w:rPr>
        <w:t>je ne pourrais pas m</w:t>
      </w:r>
      <w:r w:rsidR="006D3E7C">
        <w:rPr>
          <w:szCs w:val="32"/>
        </w:rPr>
        <w:t>’</w:t>
      </w:r>
      <w:r w:rsidRPr="00BE5A07">
        <w:rPr>
          <w:szCs w:val="32"/>
        </w:rPr>
        <w:t>empêcher de pleurer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encore de l</w:t>
      </w:r>
      <w:r w:rsidR="006D3E7C">
        <w:rPr>
          <w:szCs w:val="32"/>
        </w:rPr>
        <w:t>’</w:t>
      </w:r>
      <w:r w:rsidRPr="00BE5A07">
        <w:rPr>
          <w:szCs w:val="32"/>
        </w:rPr>
        <w:t>espoir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Les cartes ne mentent jamais</w:t>
      </w:r>
      <w:r w:rsidR="006D3E7C">
        <w:rPr>
          <w:szCs w:val="32"/>
        </w:rPr>
        <w:t> !</w:t>
      </w:r>
    </w:p>
    <w:p w14:paraId="731B57C0" w14:textId="7E72D703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</w:t>
      </w:r>
      <w:r>
        <w:rPr>
          <w:i/>
          <w:iCs/>
        </w:rPr>
        <w:t>’</w:t>
      </w:r>
      <w:r w:rsidR="006D21B8" w:rsidRPr="00BE5A07">
        <w:rPr>
          <w:i/>
          <w:iCs/>
        </w:rPr>
        <w:t>essuie les yeux avec son tablier</w:t>
      </w:r>
      <w:r>
        <w:t>.)</w:t>
      </w:r>
    </w:p>
    <w:p w14:paraId="25CCBCB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ému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Ma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> !</w:t>
      </w:r>
    </w:p>
    <w:p w14:paraId="717AD30C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Mon Mathurin</w:t>
      </w:r>
      <w:r w:rsidR="006D3E7C">
        <w:rPr>
          <w:szCs w:val="32"/>
        </w:rPr>
        <w:t xml:space="preserve"> ! </w:t>
      </w:r>
      <w:r w:rsidR="006D3E7C">
        <w:t>(</w:t>
      </w:r>
      <w:r w:rsidR="006D21B8" w:rsidRPr="00BE5A07">
        <w:rPr>
          <w:i/>
          <w:iCs/>
          <w:szCs w:val="32"/>
        </w:rPr>
        <w:t>Ils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embrassent</w:t>
      </w:r>
      <w:r w:rsidR="006D3E7C">
        <w:rPr>
          <w:i/>
          <w:iCs/>
          <w:szCs w:val="32"/>
        </w:rPr>
        <w:t xml:space="preserve">. </w:t>
      </w:r>
      <w:r w:rsidR="006D21B8" w:rsidRPr="00BE5A07">
        <w:rPr>
          <w:i/>
          <w:iCs/>
          <w:szCs w:val="32"/>
        </w:rPr>
        <w:t>Une porte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ouvre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Madame</w:t>
      </w:r>
      <w:r w:rsidR="006D3E7C">
        <w:rPr>
          <w:szCs w:val="32"/>
        </w:rPr>
        <w:t> !</w:t>
      </w:r>
    </w:p>
    <w:p w14:paraId="23BFBB4C" w14:textId="3A6FE396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5D599483" wp14:editId="3ECB0092">
            <wp:extent cx="5292090" cy="4457065"/>
            <wp:effectExtent l="0" t="0" r="0" b="0"/>
            <wp:docPr id="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090" cy="445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107BD" w14:textId="64BADEE2" w:rsidR="00695293" w:rsidRPr="00BE5A07" w:rsidRDefault="00695293" w:rsidP="006D3E7C">
      <w:pPr>
        <w:pStyle w:val="Titre1"/>
      </w:pPr>
      <w:bookmarkStart w:id="3" w:name="_Toc197372906"/>
      <w:r w:rsidRPr="00BE5A07">
        <w:lastRenderedPageBreak/>
        <w:t>CHAPITRE II</w:t>
      </w:r>
      <w:r w:rsidRPr="00BE5A07">
        <w:br/>
      </w:r>
      <w:r w:rsidRPr="00BE5A07">
        <w:br/>
        <w:t>LES ÉPERONS DE L</w:t>
      </w:r>
      <w:r w:rsidR="006D3E7C">
        <w:t>’</w:t>
      </w:r>
      <w:r w:rsidRPr="00BE5A07">
        <w:t>AMIRAL</w:t>
      </w:r>
      <w:bookmarkEnd w:id="3"/>
    </w:p>
    <w:p w14:paraId="531B8E6D" w14:textId="20660EE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dites-moi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Conception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avez-vous retrouvé les éperons de l</w:t>
      </w:r>
      <w:r>
        <w:rPr>
          <w:szCs w:val="32"/>
        </w:rPr>
        <w:t>’</w:t>
      </w:r>
      <w:r w:rsidR="00695293" w:rsidRPr="00BE5A07">
        <w:rPr>
          <w:szCs w:val="32"/>
        </w:rPr>
        <w:t>amiral</w:t>
      </w:r>
      <w:r>
        <w:rPr>
          <w:szCs w:val="32"/>
        </w:rPr>
        <w:t> ?</w:t>
      </w:r>
    </w:p>
    <w:p w14:paraId="538092F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étaient accrochés au porte-chapeaux</w:t>
      </w:r>
      <w:r w:rsidR="006D3E7C">
        <w:rPr>
          <w:szCs w:val="32"/>
        </w:rPr>
        <w:t>.</w:t>
      </w:r>
    </w:p>
    <w:p w14:paraId="71291AD2" w14:textId="7BF97F2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Drôle de place pour des éperons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Il est vrai qu</w:t>
      </w:r>
      <w:r>
        <w:rPr>
          <w:szCs w:val="32"/>
        </w:rPr>
        <w:t>’</w:t>
      </w:r>
      <w:r w:rsidR="00695293" w:rsidRPr="00BE5A07">
        <w:rPr>
          <w:szCs w:val="32"/>
        </w:rPr>
        <w:t>il est si distrait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 cher homme</w:t>
      </w:r>
      <w:r>
        <w:rPr>
          <w:szCs w:val="32"/>
        </w:rPr>
        <w:t> !</w:t>
      </w:r>
    </w:p>
    <w:p w14:paraId="2BD6923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porté les bottes et les éperons dans le cabinet de toilette</w:t>
      </w:r>
      <w:r w:rsidR="006D3E7C">
        <w:rPr>
          <w:szCs w:val="32"/>
        </w:rPr>
        <w:t>.</w:t>
      </w:r>
    </w:p>
    <w:p w14:paraId="52801521" w14:textId="3723FC6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Parfait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L</w:t>
      </w:r>
      <w:r>
        <w:rPr>
          <w:szCs w:val="32"/>
        </w:rPr>
        <w:t>’</w:t>
      </w:r>
      <w:r w:rsidR="00695293" w:rsidRPr="00BE5A07">
        <w:rPr>
          <w:szCs w:val="32"/>
        </w:rPr>
        <w:t>amiral est justement en train de s</w:t>
      </w:r>
      <w:r>
        <w:rPr>
          <w:szCs w:val="32"/>
        </w:rPr>
        <w:t>’</w:t>
      </w:r>
      <w:r w:rsidR="00695293" w:rsidRPr="00BE5A07">
        <w:rPr>
          <w:szCs w:val="32"/>
        </w:rPr>
        <w:t>habiller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 les trouvera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Je me demande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 exemple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pourquoi il a besoin d</w:t>
      </w:r>
      <w:r>
        <w:rPr>
          <w:szCs w:val="32"/>
        </w:rPr>
        <w:t>’</w:t>
      </w:r>
      <w:r w:rsidR="00695293" w:rsidRPr="00BE5A07">
        <w:rPr>
          <w:szCs w:val="32"/>
        </w:rPr>
        <w:t>éperons</w:t>
      </w:r>
      <w:r>
        <w:rPr>
          <w:szCs w:val="32"/>
        </w:rPr>
        <w:t xml:space="preserve"> ?… </w:t>
      </w:r>
      <w:r w:rsidR="00695293" w:rsidRPr="00BE5A07">
        <w:rPr>
          <w:szCs w:val="32"/>
        </w:rPr>
        <w:t>Vous qui êtes un marin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mon garçon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vous avez déjà vu des amiraux à éperons</w:t>
      </w:r>
      <w:r>
        <w:rPr>
          <w:szCs w:val="32"/>
        </w:rPr>
        <w:t> ?</w:t>
      </w:r>
    </w:p>
    <w:p w14:paraId="17C81C5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après avoir réfléchi avec intensité quelques secondes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jamais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amiral n</w:t>
      </w:r>
      <w:r w:rsidR="006D3E7C">
        <w:rPr>
          <w:szCs w:val="32"/>
        </w:rPr>
        <w:t>’</w:t>
      </w:r>
      <w:r w:rsidRPr="00BE5A07">
        <w:rPr>
          <w:szCs w:val="32"/>
        </w:rPr>
        <w:t>est pas un marin comme les autres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savant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porte des éperons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est avis qu</w:t>
      </w:r>
      <w:r w:rsidR="006D3E7C">
        <w:rPr>
          <w:szCs w:val="32"/>
        </w:rPr>
        <w:t>’</w:t>
      </w:r>
      <w:r w:rsidRPr="00BE5A07">
        <w:rPr>
          <w:szCs w:val="32"/>
        </w:rPr>
        <w:t>il doit avoir ses raisons</w:t>
      </w:r>
      <w:r w:rsidR="006D3E7C">
        <w:rPr>
          <w:szCs w:val="32"/>
        </w:rPr>
        <w:t>.</w:t>
      </w:r>
    </w:p>
    <w:p w14:paraId="72162ED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peut-être utile pour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éperons</w:t>
      </w:r>
      <w:r w:rsidR="006D3E7C">
        <w:rPr>
          <w:szCs w:val="32"/>
        </w:rPr>
        <w:t> ?</w:t>
      </w:r>
    </w:p>
    <w:p w14:paraId="524D7C08" w14:textId="398224C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Ne dites pas de bêtises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 fille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Enfin je lui demanderai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À propos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Mathurin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vous n</w:t>
      </w:r>
      <w:r>
        <w:rPr>
          <w:szCs w:val="32"/>
        </w:rPr>
        <w:t>’</w:t>
      </w:r>
      <w:r w:rsidR="00695293" w:rsidRPr="00BE5A07">
        <w:rPr>
          <w:szCs w:val="32"/>
        </w:rPr>
        <w:t>avez pas trouvé la pipe de l</w:t>
      </w:r>
      <w:r>
        <w:rPr>
          <w:szCs w:val="32"/>
        </w:rPr>
        <w:t>’</w:t>
      </w:r>
      <w:r w:rsidR="00695293" w:rsidRPr="00BE5A07">
        <w:rPr>
          <w:szCs w:val="32"/>
        </w:rPr>
        <w:t>amiral dans quelque coin</w:t>
      </w:r>
      <w:r>
        <w:rPr>
          <w:szCs w:val="32"/>
        </w:rPr>
        <w:t> ?</w:t>
      </w:r>
    </w:p>
    <w:p w14:paraId="5ABC1C9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Elle n</w:t>
      </w:r>
      <w:r w:rsidR="006D3E7C">
        <w:rPr>
          <w:szCs w:val="32"/>
        </w:rPr>
        <w:t>’</w:t>
      </w:r>
      <w:r w:rsidRPr="00BE5A07">
        <w:rPr>
          <w:szCs w:val="32"/>
        </w:rPr>
        <w:t>est pas ici sûrement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aurais aperçue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la chercher</w:t>
      </w:r>
      <w:r w:rsidR="006D3E7C">
        <w:rPr>
          <w:szCs w:val="32"/>
        </w:rPr>
        <w:t>.</w:t>
      </w:r>
    </w:p>
    <w:p w14:paraId="7B055AA2" w14:textId="019C0D6F" w:rsidR="002114AF" w:rsidRPr="00BE5A07" w:rsidRDefault="00CE6E03" w:rsidP="006D3E7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50A3535C" wp14:editId="1CA69C68">
            <wp:extent cx="4881880" cy="6026150"/>
            <wp:effectExtent l="0" t="0" r="0" b="0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02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8AC2D" w14:textId="522847C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ça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cherchez-la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L</w:t>
      </w:r>
      <w:r>
        <w:rPr>
          <w:szCs w:val="32"/>
        </w:rPr>
        <w:t>’</w:t>
      </w:r>
      <w:r w:rsidR="00695293" w:rsidRPr="00BE5A07">
        <w:rPr>
          <w:szCs w:val="32"/>
        </w:rPr>
        <w:t>amiral ne sait plus où il l</w:t>
      </w:r>
      <w:r>
        <w:rPr>
          <w:szCs w:val="32"/>
        </w:rPr>
        <w:t>’</w:t>
      </w:r>
      <w:r w:rsidR="00695293" w:rsidRPr="00BE5A07">
        <w:rPr>
          <w:szCs w:val="32"/>
        </w:rPr>
        <w:t>a posée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Il perd toutes ses affaires et ne retrouve jamais rien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Quel homme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Je passe mon temps à chercher ce qu</w:t>
      </w:r>
      <w:r>
        <w:rPr>
          <w:szCs w:val="32"/>
        </w:rPr>
        <w:t>’</w:t>
      </w:r>
      <w:r w:rsidR="00695293" w:rsidRPr="00BE5A07">
        <w:rPr>
          <w:szCs w:val="32"/>
        </w:rPr>
        <w:t>il égare</w:t>
      </w:r>
      <w:r>
        <w:rPr>
          <w:szCs w:val="32"/>
        </w:rPr>
        <w:t> !</w:t>
      </w:r>
    </w:p>
    <w:p w14:paraId="56CAB7D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vais aider Mathurin à chercher la pipe</w:t>
      </w:r>
      <w:r w:rsidR="006D3E7C">
        <w:rPr>
          <w:szCs w:val="32"/>
        </w:rPr>
        <w:t>.</w:t>
      </w:r>
    </w:p>
    <w:p w14:paraId="545B7E8C" w14:textId="68711F4D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sort avec Mathurin</w:t>
      </w:r>
      <w:r>
        <w:t>.)</w:t>
      </w:r>
    </w:p>
    <w:p w14:paraId="47C53FAE" w14:textId="2E1AABC3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apercevant une paire de lunettes sur la table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voilà ses lunettes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Je parie qu</w:t>
      </w:r>
      <w:r>
        <w:rPr>
          <w:szCs w:val="32"/>
        </w:rPr>
        <w:t>’</w:t>
      </w:r>
      <w:r w:rsidR="00695293" w:rsidRPr="00BE5A07">
        <w:rPr>
          <w:szCs w:val="32"/>
        </w:rPr>
        <w:t>il les cherche partout en ce moment</w:t>
      </w:r>
      <w:r>
        <w:rPr>
          <w:szCs w:val="32"/>
        </w:rPr>
        <w:t> !</w:t>
      </w:r>
    </w:p>
    <w:p w14:paraId="38FEDD3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>a pas retrouvé ma pipe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comme mes lunettes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les cherche depuis une 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bouleversé toute la chambre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impossible de mettre la main dessus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je les avais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y verrais plus clair pour essayer de les retrouver</w:t>
      </w:r>
      <w:r w:rsidR="006D3E7C">
        <w:rPr>
          <w:szCs w:val="32"/>
        </w:rPr>
        <w:t>.</w:t>
      </w:r>
    </w:p>
    <w:p w14:paraId="38FAE5CF" w14:textId="0C80AC1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Tiens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les voilà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tes lunettes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À la fin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assommant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t</w:t>
      </w:r>
      <w:r>
        <w:rPr>
          <w:szCs w:val="32"/>
        </w:rPr>
        <w:t>’</w:t>
      </w:r>
      <w:r w:rsidR="00695293" w:rsidRPr="00BE5A07">
        <w:rPr>
          <w:szCs w:val="32"/>
        </w:rPr>
        <w:t>assure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Si je n</w:t>
      </w:r>
      <w:r>
        <w:rPr>
          <w:szCs w:val="32"/>
        </w:rPr>
        <w:t>’</w:t>
      </w:r>
      <w:r w:rsidR="00695293" w:rsidRPr="00BE5A07">
        <w:rPr>
          <w:szCs w:val="32"/>
        </w:rPr>
        <w:t>étais pas là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serais incapable de trouver quoi que ce soit</w:t>
      </w:r>
      <w:r>
        <w:rPr>
          <w:szCs w:val="32"/>
        </w:rPr>
        <w:t> !</w:t>
      </w:r>
    </w:p>
    <w:p w14:paraId="65B8FB5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Incapable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permets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permets</w:t>
      </w:r>
      <w:r w:rsidR="006D3E7C">
        <w:rPr>
          <w:szCs w:val="32"/>
        </w:rPr>
        <w:t>…</w:t>
      </w:r>
    </w:p>
    <w:p w14:paraId="4A9FD884" w14:textId="39FACDE1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1D4DD117" w14:textId="14598DC1" w:rsidR="00695293" w:rsidRPr="00BE5A07" w:rsidRDefault="00695293" w:rsidP="006D3E7C">
      <w:pPr>
        <w:pStyle w:val="Centr"/>
        <w:keepNext/>
      </w:pPr>
      <w:r w:rsidRPr="00BE5A07">
        <w:t>I</w:t>
      </w:r>
    </w:p>
    <w:p w14:paraId="0D9FAC8C" w14:textId="77777777" w:rsidR="006D3E7C" w:rsidRDefault="00695293" w:rsidP="006D3E7C">
      <w:pPr>
        <w:pStyle w:val="CentrEspAvt0EspApr0"/>
      </w:pPr>
      <w:r w:rsidRPr="00BE5A07">
        <w:t>Je ne trouve rien</w:t>
      </w:r>
      <w:r w:rsidR="006D3E7C">
        <w:t> !</w:t>
      </w:r>
    </w:p>
    <w:p w14:paraId="5CB80B9B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ne découvre rien</w:t>
      </w:r>
      <w:r w:rsidR="006D3E7C">
        <w:rPr>
          <w:szCs w:val="32"/>
        </w:rPr>
        <w:t> !</w:t>
      </w:r>
    </w:p>
    <w:p w14:paraId="34C81ED7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entendu</w:t>
      </w:r>
      <w:r w:rsidR="006D3E7C">
        <w:rPr>
          <w:szCs w:val="32"/>
        </w:rPr>
        <w:t>,</w:t>
      </w:r>
    </w:p>
    <w:p w14:paraId="2DFABC1F" w14:textId="1BA219E5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connu</w:t>
      </w:r>
    </w:p>
    <w:p w14:paraId="38737D98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 xml:space="preserve">Tout le </w:t>
      </w:r>
      <w:proofErr w:type="spellStart"/>
      <w:r w:rsidRPr="00BE5A07">
        <w:rPr>
          <w:szCs w:val="32"/>
        </w:rPr>
        <w:t>mond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le sait bien</w:t>
      </w:r>
      <w:r w:rsidR="006D3E7C">
        <w:rPr>
          <w:szCs w:val="32"/>
        </w:rPr>
        <w:t>.</w:t>
      </w:r>
    </w:p>
    <w:p w14:paraId="1644DC82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 xml:space="preserve">Ma </w:t>
      </w:r>
      <w:proofErr w:type="spellStart"/>
      <w:r w:rsidRPr="00BE5A07">
        <w:rPr>
          <w:szCs w:val="32"/>
        </w:rPr>
        <w:t>cann</w:t>
      </w:r>
      <w:proofErr w:type="spellEnd"/>
      <w:r w:rsidR="006D3E7C">
        <w:rPr>
          <w:szCs w:val="32"/>
        </w:rPr>
        <w:t xml:space="preserve">’, </w:t>
      </w:r>
      <w:r w:rsidRPr="00BE5A07">
        <w:rPr>
          <w:szCs w:val="32"/>
        </w:rPr>
        <w:t>mes chaussons</w:t>
      </w:r>
      <w:r w:rsidR="006D3E7C">
        <w:rPr>
          <w:szCs w:val="32"/>
        </w:rPr>
        <w:t>,</w:t>
      </w:r>
    </w:p>
    <w:p w14:paraId="353FE502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 xml:space="preserve">Mes </w:t>
      </w:r>
      <w:proofErr w:type="spellStart"/>
      <w:r w:rsidRPr="00BE5A07">
        <w:rPr>
          <w:szCs w:val="32"/>
        </w:rPr>
        <w:t>cal</w:t>
      </w:r>
      <w:r w:rsidR="006D3E7C">
        <w:rPr>
          <w:szCs w:val="32"/>
        </w:rPr>
        <w:t>’</w:t>
      </w:r>
      <w:r w:rsidRPr="00BE5A07">
        <w:rPr>
          <w:szCs w:val="32"/>
        </w:rPr>
        <w:t>çons</w:t>
      </w:r>
      <w:proofErr w:type="spellEnd"/>
      <w:r w:rsidR="006D3E7C">
        <w:rPr>
          <w:szCs w:val="32"/>
        </w:rPr>
        <w:t>,</w:t>
      </w:r>
    </w:p>
    <w:p w14:paraId="72AE43E2" w14:textId="6ACC28A3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boutons d</w:t>
      </w:r>
      <w:r w:rsidR="006D3E7C">
        <w:rPr>
          <w:szCs w:val="32"/>
        </w:rPr>
        <w:t>’</w:t>
      </w:r>
      <w:r w:rsidRPr="00BE5A07">
        <w:rPr>
          <w:szCs w:val="32"/>
        </w:rPr>
        <w:t>manchettes</w:t>
      </w:r>
    </w:p>
    <w:p w14:paraId="38D4A6D5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lunettes</w:t>
      </w:r>
      <w:r w:rsidR="006D3E7C">
        <w:rPr>
          <w:szCs w:val="32"/>
        </w:rPr>
        <w:t>,</w:t>
      </w:r>
    </w:p>
    <w:p w14:paraId="1BBC4CC8" w14:textId="6F4157DD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boutons d</w:t>
      </w:r>
      <w:r w:rsidR="006D3E7C">
        <w:rPr>
          <w:szCs w:val="32"/>
        </w:rPr>
        <w:t>’</w:t>
      </w:r>
      <w:r w:rsidRPr="00BE5A07">
        <w:rPr>
          <w:szCs w:val="32"/>
        </w:rPr>
        <w:t>faux-cols</w:t>
      </w:r>
    </w:p>
    <w:p w14:paraId="149739FD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Et mon parasol</w:t>
      </w:r>
      <w:r w:rsidR="006D3E7C">
        <w:rPr>
          <w:szCs w:val="32"/>
        </w:rPr>
        <w:t>,</w:t>
      </w:r>
    </w:p>
    <w:p w14:paraId="56E82E46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chapeaux</w:t>
      </w:r>
      <w:r w:rsidR="006D3E7C">
        <w:rPr>
          <w:szCs w:val="32"/>
        </w:rPr>
        <w:t>,</w:t>
      </w:r>
    </w:p>
    <w:p w14:paraId="3F617931" w14:textId="08985456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manteaux</w:t>
      </w:r>
    </w:p>
    <w:p w14:paraId="62DD54CE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Et mon pardessus</w:t>
      </w:r>
      <w:r w:rsidR="006D3E7C">
        <w:rPr>
          <w:szCs w:val="32"/>
        </w:rPr>
        <w:t>,</w:t>
      </w:r>
    </w:p>
    <w:p w14:paraId="2B8DBA3A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ne peux jamais mettre la main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ssus</w:t>
      </w:r>
      <w:proofErr w:type="spellEnd"/>
      <w:r w:rsidR="006D3E7C">
        <w:rPr>
          <w:szCs w:val="32"/>
        </w:rPr>
        <w:t>.</w:t>
      </w:r>
    </w:p>
    <w:p w14:paraId="3BF30C87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perds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égar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tout</w:t>
      </w:r>
      <w:r w:rsidR="006D3E7C">
        <w:rPr>
          <w:szCs w:val="32"/>
        </w:rPr>
        <w:t>,</w:t>
      </w:r>
    </w:p>
    <w:p w14:paraId="5542DB1E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lastRenderedPageBreak/>
        <w:t>Je suis distrait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fou</w:t>
      </w:r>
      <w:r w:rsidR="006D3E7C">
        <w:rPr>
          <w:szCs w:val="32"/>
        </w:rPr>
        <w:t> !</w:t>
      </w:r>
    </w:p>
    <w:p w14:paraId="6A9B8E26" w14:textId="76347394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Puis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beau chercher partout</w:t>
      </w:r>
    </w:p>
    <w:p w14:paraId="366B070E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ne retrouve et ne découvre rien du tout</w:t>
      </w:r>
      <w:r w:rsidR="006D3E7C">
        <w:rPr>
          <w:szCs w:val="32"/>
        </w:rPr>
        <w:t>.</w:t>
      </w:r>
    </w:p>
    <w:p w14:paraId="316DD23E" w14:textId="00DCEC89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avoue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mon petit travers</w:t>
      </w:r>
    </w:p>
    <w:p w14:paraId="5D275795" w14:textId="77777777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De tous les objets que je perds</w:t>
      </w:r>
    </w:p>
    <w:p w14:paraId="1F6482BC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jamais rien découvert</w:t>
      </w:r>
      <w:r w:rsidR="006D3E7C">
        <w:rPr>
          <w:szCs w:val="32"/>
        </w:rPr>
        <w:t> !</w:t>
      </w:r>
    </w:p>
    <w:p w14:paraId="65294E42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75215550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5E0D1373" w14:textId="7CAC32AF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très majestueux</w:t>
      </w:r>
    </w:p>
    <w:p w14:paraId="251EBA0A" w14:textId="77777777" w:rsidR="006D3E7C" w:rsidRDefault="00695293" w:rsidP="006D3E7C">
      <w:pPr>
        <w:pStyle w:val="CentrEspAvt0EspApr0"/>
      </w:pPr>
      <w:r w:rsidRPr="00BE5A07">
        <w:t>Je vais découvrir l</w:t>
      </w:r>
      <w:r w:rsidR="006D3E7C">
        <w:t>’</w:t>
      </w:r>
      <w:r w:rsidRPr="00BE5A07">
        <w:t>Amérique</w:t>
      </w:r>
      <w:r w:rsidR="006D3E7C">
        <w:t> !</w:t>
      </w:r>
    </w:p>
    <w:p w14:paraId="29B8813F" w14:textId="77777777" w:rsidR="006D3E7C" w:rsidRDefault="00695293" w:rsidP="006D3E7C">
      <w:pPr>
        <w:pStyle w:val="CentrEspAvt0EspApr0"/>
      </w:pPr>
      <w:r w:rsidRPr="00BE5A07">
        <w:t>Découvrir un monde nouveau</w:t>
      </w:r>
      <w:r w:rsidR="006D3E7C">
        <w:t> !</w:t>
      </w:r>
    </w:p>
    <w:p w14:paraId="1A1D956A" w14:textId="26D3E302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Cette découverte historique</w:t>
      </w:r>
    </w:p>
    <w:p w14:paraId="7452F60C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Fera du bruit dans Landerneau</w:t>
      </w:r>
      <w:r w:rsidR="006D3E7C">
        <w:rPr>
          <w:szCs w:val="32"/>
        </w:rPr>
        <w:t> !</w:t>
      </w:r>
    </w:p>
    <w:p w14:paraId="37A29F90" w14:textId="2643063C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Parfois dans la vie domestique</w:t>
      </w:r>
    </w:p>
    <w:p w14:paraId="409447BF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découvre pas mes </w:t>
      </w:r>
      <w:proofErr w:type="spellStart"/>
      <w:r w:rsidRPr="00BE5A07">
        <w:rPr>
          <w:szCs w:val="32"/>
        </w:rPr>
        <w:t>brod</w:t>
      </w:r>
      <w:r w:rsidR="006D3E7C">
        <w:rPr>
          <w:szCs w:val="32"/>
        </w:rPr>
        <w:t>’</w:t>
      </w:r>
      <w:r w:rsidRPr="00BE5A07">
        <w:rPr>
          <w:szCs w:val="32"/>
        </w:rPr>
        <w:t>quins</w:t>
      </w:r>
      <w:proofErr w:type="spellEnd"/>
      <w:r w:rsidR="006D3E7C">
        <w:rPr>
          <w:szCs w:val="32"/>
        </w:rPr>
        <w:t>,</w:t>
      </w:r>
    </w:p>
    <w:p w14:paraId="700C0D15" w14:textId="2DB62ACA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Mais je vais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</w:p>
    <w:p w14:paraId="471E54CD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 et les Américains</w:t>
      </w:r>
      <w:r w:rsidR="006D3E7C">
        <w:rPr>
          <w:szCs w:val="32"/>
        </w:rPr>
        <w:t> !</w:t>
      </w:r>
    </w:p>
    <w:p w14:paraId="6489864D" w14:textId="1391455A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Allegretto</w:t>
      </w:r>
    </w:p>
    <w:p w14:paraId="5A9793C6" w14:textId="77777777" w:rsidR="006D3E7C" w:rsidRDefault="00695293" w:rsidP="00C71E6D">
      <w:pPr>
        <w:pStyle w:val="NormalSuspendu1XRetrait2XEsp0"/>
      </w:pPr>
      <w:r w:rsidRPr="00BE5A07">
        <w:t>Et c</w:t>
      </w:r>
      <w:r w:rsidR="006D3E7C">
        <w:t>’</w:t>
      </w:r>
      <w:r w:rsidRPr="00BE5A07">
        <w:t>est un</w:t>
      </w:r>
      <w:r w:rsidR="006D3E7C">
        <w:t>’</w:t>
      </w:r>
      <w:r w:rsidR="009A61AB" w:rsidRPr="00BE5A07">
        <w:t xml:space="preserve"> </w:t>
      </w:r>
      <w:r w:rsidRPr="00BE5A07">
        <w:t>découvert</w:t>
      </w:r>
      <w:r w:rsidR="006D3E7C">
        <w:t>’</w:t>
      </w:r>
      <w:r w:rsidRPr="00BE5A07">
        <w:t xml:space="preserve"> </w:t>
      </w:r>
      <w:proofErr w:type="spellStart"/>
      <w:r w:rsidRPr="00BE5A07">
        <w:t>cell</w:t>
      </w:r>
      <w:r w:rsidR="006D3E7C">
        <w:t>’</w:t>
      </w:r>
      <w:r w:rsidRPr="00BE5A07">
        <w:t>là</w:t>
      </w:r>
      <w:proofErr w:type="spellEnd"/>
      <w:r w:rsidR="006D3E7C">
        <w:t>,</w:t>
      </w:r>
    </w:p>
    <w:p w14:paraId="005F822C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Qui se pose un </w:t>
      </w:r>
      <w:proofErr w:type="gramStart"/>
      <w:r w:rsidRPr="00BE5A07">
        <w:rPr>
          <w:szCs w:val="32"/>
        </w:rPr>
        <w:t>p</w:t>
      </w:r>
      <w:r w:rsidR="006D3E7C">
        <w:rPr>
          <w:szCs w:val="32"/>
        </w:rPr>
        <w:t>’</w:t>
      </w:r>
      <w:r w:rsidRPr="00BE5A07">
        <w:rPr>
          <w:szCs w:val="32"/>
        </w:rPr>
        <w:t>tit</w:t>
      </w:r>
      <w:proofErr w:type="gramEnd"/>
      <w:r w:rsidRPr="00BE5A07">
        <w:rPr>
          <w:szCs w:val="32"/>
        </w:rPr>
        <w:t xml:space="preserve"> peu là</w:t>
      </w:r>
      <w:r w:rsidR="006D3E7C">
        <w:rPr>
          <w:szCs w:val="32"/>
        </w:rPr>
        <w:t> !</w:t>
      </w:r>
    </w:p>
    <w:p w14:paraId="37F7696E" w14:textId="040CF6AA" w:rsidR="002A3FC5" w:rsidRPr="00BE5A07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Après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pourra plus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</w:t>
      </w:r>
    </w:p>
    <w:p w14:paraId="19201E38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Que j</w:t>
      </w:r>
      <w:r w:rsidR="006D3E7C">
        <w:rPr>
          <w:szCs w:val="32"/>
        </w:rPr>
        <w:t>’</w:t>
      </w:r>
      <w:r w:rsidRPr="00BE5A07">
        <w:rPr>
          <w:szCs w:val="32"/>
        </w:rPr>
        <w:t>ne sais rien découvrir</w:t>
      </w:r>
      <w:r w:rsidR="006D3E7C">
        <w:rPr>
          <w:szCs w:val="32"/>
        </w:rPr>
        <w:t> !</w:t>
      </w:r>
    </w:p>
    <w:p w14:paraId="3E26F3F1" w14:textId="6B117E1D" w:rsidR="007E0BCD" w:rsidRDefault="007E0BCD" w:rsidP="00C71E6D">
      <w:pPr>
        <w:pStyle w:val="NormalSuspendu1XRetrait2XEsp0"/>
        <w:rPr>
          <w:szCs w:val="32"/>
        </w:rPr>
      </w:pPr>
    </w:p>
    <w:p w14:paraId="776934F2" w14:textId="71A7F79A" w:rsidR="00695293" w:rsidRPr="00BE5A07" w:rsidRDefault="006D3E7C" w:rsidP="006D3E7C">
      <w:pPr>
        <w:pStyle w:val="NormalSuspendu1XRetrait2XEsp0"/>
        <w:ind w:left="0" w:firstLine="0"/>
        <w:jc w:val="center"/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7E0BCD" w:rsidRPr="00BE5A07">
        <w:rPr>
          <w:szCs w:val="32"/>
        </w:rPr>
        <w:t>C</w:t>
      </w:r>
      <w:r w:rsidR="007E0BCD" w:rsidRPr="005C0770">
        <w:rPr>
          <w:rStyle w:val="Taille-1Caracteres"/>
        </w:rPr>
        <w:t>OLOMB</w:t>
      </w:r>
    </w:p>
    <w:p w14:paraId="1A21244C" w14:textId="77777777" w:rsidR="00695293" w:rsidRPr="00BE5A07" w:rsidRDefault="00695293" w:rsidP="006D3E7C">
      <w:pPr>
        <w:pStyle w:val="Centr"/>
        <w:keepNext/>
        <w:rPr>
          <w:szCs w:val="32"/>
        </w:rPr>
      </w:pPr>
      <w:r w:rsidRPr="00BE5A07">
        <w:rPr>
          <w:szCs w:val="32"/>
        </w:rPr>
        <w:t>II</w:t>
      </w:r>
    </w:p>
    <w:p w14:paraId="64FC3A34" w14:textId="77777777" w:rsidR="006D3E7C" w:rsidRDefault="00695293" w:rsidP="006D3E7C">
      <w:pPr>
        <w:pStyle w:val="CentrEspAvt0EspApr0"/>
      </w:pPr>
      <w:r w:rsidRPr="00BE5A07">
        <w:t>Ah</w:t>
      </w:r>
      <w:r w:rsidR="006D3E7C">
        <w:t xml:space="preserve"> ! </w:t>
      </w:r>
      <w:r w:rsidRPr="00BE5A07">
        <w:t>mon pauvre ami</w:t>
      </w:r>
      <w:r w:rsidR="006D3E7C">
        <w:t> !</w:t>
      </w:r>
    </w:p>
    <w:p w14:paraId="60D61A01" w14:textId="0033F9A1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peux l</w:t>
      </w:r>
      <w:r w:rsidR="006D3E7C">
        <w:rPr>
          <w:szCs w:val="32"/>
        </w:rPr>
        <w:t>’</w:t>
      </w:r>
      <w:r w:rsidRPr="00BE5A07">
        <w:rPr>
          <w:szCs w:val="32"/>
        </w:rPr>
        <w:t>dire aujourd</w:t>
      </w:r>
      <w:r w:rsidR="006D3E7C">
        <w:rPr>
          <w:szCs w:val="32"/>
        </w:rPr>
        <w:t>’</w:t>
      </w:r>
      <w:r w:rsidRPr="00BE5A07">
        <w:rPr>
          <w:szCs w:val="32"/>
        </w:rPr>
        <w:t>hui</w:t>
      </w:r>
    </w:p>
    <w:p w14:paraId="10B079D9" w14:textId="77777777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Même en amour</w:t>
      </w:r>
    </w:p>
    <w:p w14:paraId="5D3F395F" w14:textId="77777777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Tu fus toujours</w:t>
      </w:r>
    </w:p>
    <w:p w14:paraId="48E1C3BC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plus distrait des maris</w:t>
      </w:r>
      <w:r w:rsidR="006D3E7C">
        <w:rPr>
          <w:szCs w:val="32"/>
        </w:rPr>
        <w:t> !</w:t>
      </w:r>
    </w:p>
    <w:p w14:paraId="641C0B4C" w14:textId="3B51B6E2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lastRenderedPageBreak/>
        <w:t>Ma bouche et mes yeux</w:t>
      </w:r>
    </w:p>
    <w:p w14:paraId="7110F0AA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cheveux</w:t>
      </w:r>
      <w:r w:rsidR="006D3E7C">
        <w:rPr>
          <w:szCs w:val="32"/>
        </w:rPr>
        <w:t>,</w:t>
      </w:r>
    </w:p>
    <w:p w14:paraId="01BB80DD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Ma gorge grassette</w:t>
      </w:r>
      <w:r w:rsidR="006D3E7C">
        <w:rPr>
          <w:szCs w:val="32"/>
        </w:rPr>
        <w:t>,</w:t>
      </w:r>
    </w:p>
    <w:p w14:paraId="137DC125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fossettes</w:t>
      </w:r>
      <w:r w:rsidR="006D3E7C">
        <w:rPr>
          <w:szCs w:val="32"/>
        </w:rPr>
        <w:t>,</w:t>
      </w:r>
    </w:p>
    <w:p w14:paraId="4A43D7C9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seins bien moulés</w:t>
      </w:r>
      <w:r w:rsidR="006D3E7C">
        <w:rPr>
          <w:szCs w:val="32"/>
        </w:rPr>
        <w:t>,</w:t>
      </w:r>
    </w:p>
    <w:p w14:paraId="274B3F99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Mes mollets</w:t>
      </w:r>
      <w:r w:rsidR="006D3E7C">
        <w:rPr>
          <w:szCs w:val="32"/>
        </w:rPr>
        <w:t>,</w:t>
      </w:r>
    </w:p>
    <w:p w14:paraId="2C132761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Mon odeur</w:t>
      </w:r>
      <w:r w:rsidR="006D3E7C">
        <w:rPr>
          <w:szCs w:val="32"/>
        </w:rPr>
        <w:t>,</w:t>
      </w:r>
    </w:p>
    <w:p w14:paraId="274BDF93" w14:textId="0CD3954B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Mon ardeur</w:t>
      </w:r>
    </w:p>
    <w:p w14:paraId="58679687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Et mes désirs fous</w:t>
      </w:r>
      <w:r w:rsidR="006D3E7C">
        <w:rPr>
          <w:szCs w:val="32"/>
        </w:rPr>
        <w:t> ;</w:t>
      </w:r>
    </w:p>
    <w:p w14:paraId="2F40171E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Tu n</w:t>
      </w:r>
      <w:r w:rsidR="006D3E7C">
        <w:rPr>
          <w:szCs w:val="32"/>
        </w:rPr>
        <w:t>’</w:t>
      </w:r>
      <w:r w:rsidRPr="00BE5A07">
        <w:rPr>
          <w:szCs w:val="32"/>
        </w:rPr>
        <w:t>as jamais su rien voir du tout</w:t>
      </w:r>
      <w:r w:rsidR="006D3E7C">
        <w:rPr>
          <w:szCs w:val="32"/>
        </w:rPr>
        <w:t> !</w:t>
      </w:r>
    </w:p>
    <w:p w14:paraId="4A2B777A" w14:textId="1906A6F7" w:rsidR="002A3FC5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Penché sur l</w:t>
      </w:r>
      <w:r w:rsidR="006D3E7C">
        <w:rPr>
          <w:szCs w:val="32"/>
        </w:rPr>
        <w:t>’</w:t>
      </w:r>
      <w:r w:rsidRPr="00BE5A07">
        <w:rPr>
          <w:szCs w:val="32"/>
        </w:rPr>
        <w:t>Atlas</w:t>
      </w:r>
    </w:p>
    <w:p w14:paraId="1238A05C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Tu ne pensais hélas</w:t>
      </w:r>
      <w:r w:rsidR="006D3E7C">
        <w:rPr>
          <w:szCs w:val="32"/>
        </w:rPr>
        <w:t> !</w:t>
      </w:r>
    </w:p>
    <w:p w14:paraId="5EF9F328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à tes voyages lointains</w:t>
      </w:r>
      <w:r w:rsidR="006D3E7C">
        <w:rPr>
          <w:szCs w:val="32"/>
        </w:rPr>
        <w:t>,</w:t>
      </w:r>
    </w:p>
    <w:p w14:paraId="2636FF57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 xml:space="preserve">Quand pour en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plus beaux tu m</w:t>
      </w:r>
      <w:r w:rsidR="006D3E7C">
        <w:rPr>
          <w:szCs w:val="32"/>
        </w:rPr>
        <w:t>’</w:t>
      </w:r>
      <w:r w:rsidRPr="00BE5A07">
        <w:rPr>
          <w:szCs w:val="32"/>
        </w:rPr>
        <w:t>avais sous la main</w:t>
      </w:r>
      <w:r w:rsidR="006D3E7C">
        <w:rPr>
          <w:szCs w:val="32"/>
        </w:rPr>
        <w:t>.</w:t>
      </w:r>
    </w:p>
    <w:p w14:paraId="22DA4C71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j</w:t>
      </w:r>
      <w:r w:rsidR="006D3E7C">
        <w:rPr>
          <w:szCs w:val="32"/>
        </w:rPr>
        <w:t>’</w:t>
      </w:r>
      <w:r w:rsidRPr="00BE5A07">
        <w:rPr>
          <w:szCs w:val="32"/>
        </w:rPr>
        <w:t>avais eu des désirs pervers</w:t>
      </w:r>
      <w:r w:rsidR="006D3E7C">
        <w:rPr>
          <w:szCs w:val="32"/>
        </w:rPr>
        <w:t>,</w:t>
      </w:r>
    </w:p>
    <w:p w14:paraId="163ED50C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aurais pu te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cocu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cher</w:t>
      </w:r>
      <w:r w:rsidR="006D3E7C">
        <w:rPr>
          <w:szCs w:val="32"/>
        </w:rPr>
        <w:t>,</w:t>
      </w:r>
    </w:p>
    <w:p w14:paraId="5B6E4896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Et tu n</w:t>
      </w:r>
      <w:r w:rsidR="006D3E7C">
        <w:rPr>
          <w:szCs w:val="32"/>
        </w:rPr>
        <w:t>’</w:t>
      </w:r>
      <w:r w:rsidRPr="00BE5A07">
        <w:rPr>
          <w:szCs w:val="32"/>
        </w:rPr>
        <w:t>aurais rien découvert</w:t>
      </w:r>
      <w:r w:rsidR="006D3E7C">
        <w:rPr>
          <w:szCs w:val="32"/>
        </w:rPr>
        <w:t>.</w:t>
      </w:r>
    </w:p>
    <w:p w14:paraId="23C947AC" w14:textId="77777777" w:rsidR="006D3E7C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>.</w:t>
      </w:r>
    </w:p>
    <w:p w14:paraId="5B55CEDD" w14:textId="77777777" w:rsidR="006D3E7C" w:rsidRDefault="00695293" w:rsidP="006D3E7C">
      <w:pPr>
        <w:pStyle w:val="CentrEspAvt0EspApr0"/>
      </w:pPr>
      <w:r w:rsidRPr="00BE5A07">
        <w:t>Oui</w:t>
      </w:r>
      <w:r w:rsidR="006D3E7C">
        <w:t xml:space="preserve">, </w:t>
      </w:r>
      <w:r w:rsidRPr="00BE5A07">
        <w:t>mais</w:t>
      </w:r>
      <w:r w:rsidR="006D3E7C">
        <w:t>…</w:t>
      </w:r>
    </w:p>
    <w:p w14:paraId="106263C8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6F22FF29" w14:textId="05EDD71F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2D00DA8F" w14:textId="77777777" w:rsidR="006D3E7C" w:rsidRDefault="00695293" w:rsidP="00C71E6D">
      <w:pPr>
        <w:pStyle w:val="NormalSuspendu1XRetrait2XEsp0"/>
      </w:pPr>
      <w:r w:rsidRPr="00BE5A07">
        <w:t>Je vais découvrir l</w:t>
      </w:r>
      <w:r w:rsidR="006D3E7C">
        <w:t>’</w:t>
      </w:r>
      <w:r w:rsidRPr="00BE5A07">
        <w:t>Amérique</w:t>
      </w:r>
      <w:r w:rsidR="006D3E7C">
        <w:t> !</w:t>
      </w:r>
    </w:p>
    <w:p w14:paraId="2792A568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Découvrir un monde nouveau</w:t>
      </w:r>
      <w:r w:rsidR="006D3E7C">
        <w:rPr>
          <w:szCs w:val="32"/>
        </w:rPr>
        <w:t> !</w:t>
      </w:r>
    </w:p>
    <w:p w14:paraId="186704CE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Cette découverte historique</w:t>
      </w:r>
      <w:r w:rsidR="006D3E7C">
        <w:rPr>
          <w:szCs w:val="32"/>
        </w:rPr>
        <w:t>,</w:t>
      </w:r>
    </w:p>
    <w:p w14:paraId="2806D35A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Fera du bruit dans Landerneau</w:t>
      </w:r>
      <w:r w:rsidR="006D3E7C">
        <w:rPr>
          <w:szCs w:val="32"/>
        </w:rPr>
        <w:t> !</w:t>
      </w:r>
    </w:p>
    <w:p w14:paraId="7B93EF96" w14:textId="43301E4A" w:rsidR="002A3FC5" w:rsidRPr="00BE5A07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Parfois dans la vie domestique</w:t>
      </w:r>
    </w:p>
    <w:p w14:paraId="3E601C0C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Je ne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découvre pas mes </w:t>
      </w:r>
      <w:proofErr w:type="spellStart"/>
      <w:r w:rsidRPr="00BE5A07">
        <w:rPr>
          <w:szCs w:val="32"/>
        </w:rPr>
        <w:t>brod</w:t>
      </w:r>
      <w:r w:rsidR="006D3E7C">
        <w:rPr>
          <w:szCs w:val="32"/>
        </w:rPr>
        <w:t>’</w:t>
      </w:r>
      <w:r w:rsidRPr="00BE5A07">
        <w:rPr>
          <w:szCs w:val="32"/>
        </w:rPr>
        <w:t>quins</w:t>
      </w:r>
      <w:proofErr w:type="spellEnd"/>
      <w:r w:rsidR="006D3E7C">
        <w:rPr>
          <w:szCs w:val="32"/>
        </w:rPr>
        <w:t>,</w:t>
      </w:r>
    </w:p>
    <w:p w14:paraId="4AD77660" w14:textId="28E6EEB3" w:rsidR="002A3FC5" w:rsidRPr="00BE5A07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Mais je vais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</w:p>
    <w:p w14:paraId="6FA82F20" w14:textId="77777777" w:rsidR="006D3E7C" w:rsidRDefault="00695293" w:rsidP="00C71E6D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 et les Américains</w:t>
      </w:r>
      <w:r w:rsidR="006D3E7C">
        <w:rPr>
          <w:szCs w:val="32"/>
        </w:rPr>
        <w:t> !</w:t>
      </w:r>
    </w:p>
    <w:p w14:paraId="600A9B75" w14:textId="0820DC18" w:rsidR="00C7792A" w:rsidRPr="00BE5A07" w:rsidRDefault="00C7792A" w:rsidP="00C7792A">
      <w:pPr>
        <w:pStyle w:val="ParagrapheVideNormal"/>
      </w:pPr>
    </w:p>
    <w:p w14:paraId="7A6B896F" w14:textId="1CA42A15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ce que tu m</w:t>
      </w:r>
      <w:r>
        <w:rPr>
          <w:szCs w:val="32"/>
        </w:rPr>
        <w:t>’</w:t>
      </w:r>
      <w:r w:rsidR="00695293" w:rsidRPr="00BE5A07">
        <w:rPr>
          <w:szCs w:val="32"/>
        </w:rPr>
        <w:t>énerves avec ta serinette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On commence à le savoir que tu vas découvrir l</w:t>
      </w:r>
      <w:r>
        <w:rPr>
          <w:szCs w:val="32"/>
        </w:rPr>
        <w:t>’</w:t>
      </w:r>
      <w:r w:rsidR="00695293" w:rsidRPr="00BE5A07">
        <w:rPr>
          <w:szCs w:val="32"/>
        </w:rPr>
        <w:t>Amérique</w:t>
      </w:r>
      <w:r>
        <w:rPr>
          <w:szCs w:val="32"/>
        </w:rPr>
        <w:t> !…</w:t>
      </w:r>
    </w:p>
    <w:p w14:paraId="5BAB2205" w14:textId="77777777" w:rsidR="00FC32AC" w:rsidRPr="00BE5A07" w:rsidRDefault="00FC32AC" w:rsidP="00FC32AC">
      <w:pPr>
        <w:pStyle w:val="Centr"/>
        <w:spacing w:after="0"/>
        <w:rPr>
          <w:szCs w:val="32"/>
        </w:rPr>
      </w:pPr>
      <w:r w:rsidRPr="00BE5A07">
        <w:rPr>
          <w:noProof/>
        </w:rPr>
        <w:drawing>
          <wp:inline distT="0" distB="0" distL="0" distR="0" wp14:anchorId="4F4509E9" wp14:editId="2C463687">
            <wp:extent cx="4543425" cy="7444740"/>
            <wp:effectExtent l="0" t="0" r="0" b="0"/>
            <wp:docPr id="6" name="Image 1" descr="Une image contenant dessin, croquis, clipart, Dessin au trai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1" descr="Une image contenant dessin, croquis, clipart, Dessin au trai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744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6EBC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toi qui m</w:t>
      </w:r>
      <w:r w:rsidR="006D3E7C">
        <w:rPr>
          <w:szCs w:val="32"/>
        </w:rPr>
        <w:t>’</w:t>
      </w:r>
      <w:r w:rsidRPr="00BE5A07">
        <w:rPr>
          <w:szCs w:val="32"/>
        </w:rPr>
        <w:t>accuses de ne savoir rien trouver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rien découvrir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faut bien que je me défende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sapristi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Car 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homme qui va découvrir le nouveau monde peut bien se permettre de ne pas découvrir ses lunettes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ses pantoufles ou son bonnet de nuit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Comment trouves-tu mes bottes</w:t>
      </w:r>
      <w:r w:rsidR="006D3E7C">
        <w:rPr>
          <w:szCs w:val="32"/>
        </w:rPr>
        <w:t> ?…</w:t>
      </w:r>
    </w:p>
    <w:p w14:paraId="24B529CF" w14:textId="2B94EA9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À propos de bottes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pourrais-tu m</w:t>
      </w:r>
      <w:r>
        <w:rPr>
          <w:szCs w:val="32"/>
        </w:rPr>
        <w:t>’</w:t>
      </w:r>
      <w:r w:rsidR="00695293" w:rsidRPr="00BE5A07">
        <w:rPr>
          <w:szCs w:val="32"/>
        </w:rPr>
        <w:t>expliquer pourquoi tu portes ces grotesques éperons</w:t>
      </w:r>
      <w:r>
        <w:rPr>
          <w:szCs w:val="32"/>
        </w:rPr>
        <w:t> ?</w:t>
      </w:r>
    </w:p>
    <w:p w14:paraId="24D14E5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Grotesques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éperons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mais ils me seront très utiles</w:t>
      </w:r>
      <w:r w:rsidR="006D3E7C">
        <w:rPr>
          <w:szCs w:val="32"/>
        </w:rPr>
        <w:t> !…</w:t>
      </w:r>
    </w:p>
    <w:p w14:paraId="060DF19B" w14:textId="3D9528B4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comptes monter à cheval sur ton navire pour épater les Américains</w:t>
      </w:r>
      <w:r>
        <w:rPr>
          <w:szCs w:val="32"/>
        </w:rPr>
        <w:t> ?</w:t>
      </w:r>
    </w:p>
    <w:p w14:paraId="279B7E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S</w:t>
      </w:r>
      <w:r w:rsidR="006F4E41">
        <w:rPr>
          <w:szCs w:val="32"/>
        </w:rPr>
        <w:t>é</w:t>
      </w:r>
      <w:r w:rsidRPr="00BE5A07">
        <w:rPr>
          <w:szCs w:val="32"/>
        </w:rPr>
        <w:t>raphina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tu vas comprendre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Lorsque ma caravelle était ballottée et secouée par la mer en furie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suis souvent étalé sur le pont au moment où je lançais mon commandement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remarqué qu</w:t>
      </w:r>
      <w:r w:rsidR="006D3E7C">
        <w:rPr>
          <w:szCs w:val="32"/>
        </w:rPr>
        <w:t>’</w:t>
      </w:r>
      <w:r w:rsidRPr="00BE5A07">
        <w:rPr>
          <w:szCs w:val="32"/>
        </w:rPr>
        <w:t>un amiral étalé à plat-ventre sur le pont perd toute son autorité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grâce à ces éperons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jours de tempête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moment où mon équilibre deviendra instable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adosserai au grand mât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ceci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deux coups de pieds vigoureux j</w:t>
      </w:r>
      <w:r w:rsidR="006D3E7C">
        <w:rPr>
          <w:szCs w:val="32"/>
        </w:rPr>
        <w:t>’</w:t>
      </w:r>
      <w:r w:rsidRPr="00BE5A07">
        <w:rPr>
          <w:szCs w:val="32"/>
        </w:rPr>
        <w:t>enfoncerai mes éperons d</w:t>
      </w:r>
      <w:r w:rsidR="006D3E7C">
        <w:rPr>
          <w:szCs w:val="32"/>
        </w:rPr>
        <w:t>’</w:t>
      </w:r>
      <w:r w:rsidRPr="00BE5A07">
        <w:rPr>
          <w:szCs w:val="32"/>
        </w:rPr>
        <w:t>acier dans le bois du mât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cela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il mime le geste</w:t>
      </w:r>
      <w:r w:rsidR="006D3E7C">
        <w:rPr>
          <w:szCs w:val="32"/>
        </w:rPr>
        <w:t xml:space="preserve">), </w:t>
      </w:r>
      <w:r w:rsidRPr="00BE5A07">
        <w:rPr>
          <w:szCs w:val="32"/>
        </w:rPr>
        <w:t>et 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solidement maintenu au mât par mes éperons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pourrai continuer à lancer mes ordres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travers les éléments déchaînés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aussi invulnérable qu</w:t>
      </w:r>
      <w:r w:rsidR="006D3E7C">
        <w:rPr>
          <w:szCs w:val="32"/>
        </w:rPr>
        <w:t>’</w:t>
      </w:r>
      <w:r w:rsidRPr="00BE5A07">
        <w:rPr>
          <w:szCs w:val="32"/>
        </w:rPr>
        <w:t>un coquillage vissé à son rocher</w:t>
      </w:r>
      <w:r w:rsidR="006D3E7C">
        <w:rPr>
          <w:szCs w:val="32"/>
        </w:rPr>
        <w:t>.</w:t>
      </w:r>
    </w:p>
    <w:p w14:paraId="689B0F9B" w14:textId="0595BA8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Une véritable moule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quoi</w:t>
      </w:r>
      <w:r>
        <w:rPr>
          <w:szCs w:val="32"/>
        </w:rPr>
        <w:t> ?</w:t>
      </w:r>
    </w:p>
    <w:p w14:paraId="240514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ça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Se reprenant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me fais dire des bêtises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Où est Colomba</w:t>
      </w:r>
      <w:r w:rsidR="006D3E7C">
        <w:rPr>
          <w:szCs w:val="32"/>
        </w:rPr>
        <w:t> ?…</w:t>
      </w:r>
    </w:p>
    <w:p w14:paraId="66B68A96" w14:textId="556716DB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À bord de ta caravelle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Elle surveille l</w:t>
      </w:r>
      <w:r>
        <w:rPr>
          <w:szCs w:val="32"/>
        </w:rPr>
        <w:t>’</w:t>
      </w:r>
      <w:r w:rsidR="00695293" w:rsidRPr="00BE5A07">
        <w:rPr>
          <w:szCs w:val="32"/>
        </w:rPr>
        <w:t>embarquement des provisions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celle-là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 exemple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on peut dire qu</w:t>
      </w:r>
      <w:r>
        <w:rPr>
          <w:szCs w:val="32"/>
        </w:rPr>
        <w:t>’</w:t>
      </w:r>
      <w:r w:rsidR="00695293" w:rsidRPr="00BE5A07">
        <w:rPr>
          <w:szCs w:val="32"/>
        </w:rPr>
        <w:t>elle tient de toi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Ta nièce ne rêve que voyages et aventures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et si tu voulais l</w:t>
      </w:r>
      <w:r>
        <w:rPr>
          <w:szCs w:val="32"/>
        </w:rPr>
        <w:t>’</w:t>
      </w:r>
      <w:r w:rsidR="00695293" w:rsidRPr="00BE5A07">
        <w:rPr>
          <w:szCs w:val="32"/>
        </w:rPr>
        <w:t>emmener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elle te suivrait avec enthousiasme</w:t>
      </w:r>
      <w:r>
        <w:rPr>
          <w:szCs w:val="32"/>
        </w:rPr>
        <w:t> !</w:t>
      </w:r>
    </w:p>
    <w:p w14:paraId="2783274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 dommage que ce ne soit pas un garçon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Chère 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 confiance dans ma réussite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je découvre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lui découvrirai ensuite un riche et noble époux à la Cour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veux qu</w:t>
      </w:r>
      <w:r w:rsidR="006D3E7C">
        <w:rPr>
          <w:szCs w:val="32"/>
        </w:rPr>
        <w:t>’</w:t>
      </w:r>
      <w:r w:rsidRPr="00BE5A07">
        <w:rPr>
          <w:szCs w:val="32"/>
        </w:rPr>
        <w:t>elle soit heureuse</w:t>
      </w:r>
      <w:r w:rsidR="006D3E7C">
        <w:rPr>
          <w:szCs w:val="32"/>
        </w:rPr>
        <w:t>…</w:t>
      </w:r>
    </w:p>
    <w:p w14:paraId="2C709554" w14:textId="04901BB2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Tout en parlant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Colomb a pris l</w:t>
      </w:r>
      <w:r>
        <w:rPr>
          <w:i/>
          <w:iCs/>
        </w:rPr>
        <w:t>’</w:t>
      </w:r>
      <w:r w:rsidR="006D21B8" w:rsidRPr="00BE5A07">
        <w:rPr>
          <w:i/>
          <w:iCs/>
        </w:rPr>
        <w:t>œuf rouge et essaie de le faire tenir en équilibre sur un de ses bouts</w:t>
      </w:r>
      <w:r>
        <w:t>.)</w:t>
      </w:r>
    </w:p>
    <w:p w14:paraId="62D4D5FA" w14:textId="28F75B9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Même le jour de ton départ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trouves le temps de faire l</w:t>
      </w:r>
      <w:r>
        <w:rPr>
          <w:szCs w:val="32"/>
        </w:rPr>
        <w:t>’</w:t>
      </w:r>
      <w:r w:rsidR="00695293" w:rsidRPr="00BE5A07">
        <w:rPr>
          <w:szCs w:val="32"/>
        </w:rPr>
        <w:t>acrobate avec ton œuf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Si ce n</w:t>
      </w:r>
      <w:r>
        <w:rPr>
          <w:szCs w:val="32"/>
        </w:rPr>
        <w:t>’</w:t>
      </w:r>
      <w:r w:rsidR="00695293" w:rsidRPr="00BE5A07">
        <w:rPr>
          <w:szCs w:val="32"/>
        </w:rPr>
        <w:t>est pas malheureux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un homme de ton âge</w:t>
      </w:r>
      <w:r>
        <w:rPr>
          <w:szCs w:val="32"/>
        </w:rPr>
        <w:t> !</w:t>
      </w:r>
    </w:p>
    <w:p w14:paraId="5A9CB59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 veux-tu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idée fixe chez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Tant que je n</w:t>
      </w:r>
      <w:r w:rsidR="006D3E7C">
        <w:rPr>
          <w:szCs w:val="32"/>
        </w:rPr>
        <w:t>’</w:t>
      </w:r>
      <w:r w:rsidRPr="00BE5A07">
        <w:rPr>
          <w:szCs w:val="32"/>
        </w:rPr>
        <w:t>aurai pas trouvé le moyen de faire tenir cet œuf en équilibre sur un de ses bouts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serai pas satisfait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puis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change les idées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délasse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Quand j</w:t>
      </w:r>
      <w:r w:rsidR="006D3E7C">
        <w:rPr>
          <w:szCs w:val="32"/>
        </w:rPr>
        <w:t>’</w:t>
      </w:r>
      <w:r w:rsidRPr="00BE5A07">
        <w:rPr>
          <w:szCs w:val="32"/>
        </w:rPr>
        <w:t>ai beaucoup travaillé sur mes cartes et mon globe terrestre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prends mon œuf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distrait</w:t>
      </w:r>
      <w:r w:rsidR="006D3E7C">
        <w:rPr>
          <w:szCs w:val="32"/>
        </w:rPr>
        <w:t>.</w:t>
      </w:r>
    </w:p>
    <w:p w14:paraId="198B6475" w14:textId="6D867754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2702F4B7" w14:textId="3B8C89B3" w:rsidR="00695293" w:rsidRPr="00BE5A07" w:rsidRDefault="00695293" w:rsidP="006D3E7C">
      <w:pPr>
        <w:pStyle w:val="Centr"/>
        <w:keepNext/>
      </w:pPr>
      <w:r w:rsidRPr="00BE5A07">
        <w:t>CHANSON DE L</w:t>
      </w:r>
      <w:r w:rsidR="006D3E7C">
        <w:t>’</w:t>
      </w:r>
      <w:r w:rsidRPr="00BE5A07">
        <w:t>ŒUF</w:t>
      </w:r>
    </w:p>
    <w:p w14:paraId="3772E620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06C7CFC1" w14:textId="77777777" w:rsidR="006D3E7C" w:rsidRDefault="00695293" w:rsidP="00660ECF">
      <w:pPr>
        <w:pStyle w:val="NormalSuspendu1XRetrait1XEsp0"/>
      </w:pPr>
      <w:r w:rsidRPr="00BE5A07">
        <w:t>J</w:t>
      </w:r>
      <w:r w:rsidR="006D3E7C">
        <w:t>’</w:t>
      </w:r>
      <w:r w:rsidRPr="00BE5A07">
        <w:t>aime l</w:t>
      </w:r>
      <w:r w:rsidR="006D3E7C">
        <w:t>’</w:t>
      </w:r>
      <w:r w:rsidRPr="00BE5A07">
        <w:t>œuf innocent et pur</w:t>
      </w:r>
      <w:r w:rsidR="006D3E7C">
        <w:t>,</w:t>
      </w:r>
    </w:p>
    <w:p w14:paraId="6E45FFE3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Pas sur le plat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à la coque</w:t>
      </w:r>
      <w:r w:rsidR="006D3E7C">
        <w:rPr>
          <w:szCs w:val="32"/>
        </w:rPr>
        <w:t>,</w:t>
      </w:r>
    </w:p>
    <w:p w14:paraId="77C92B59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Ni poché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brouillé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dur</w:t>
      </w:r>
      <w:r w:rsidR="006D3E7C">
        <w:rPr>
          <w:szCs w:val="32"/>
        </w:rPr>
        <w:t>,</w:t>
      </w:r>
    </w:p>
    <w:p w14:paraId="04506D46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même en </w:t>
      </w:r>
      <w:proofErr w:type="spellStart"/>
      <w:r w:rsidRPr="00BE5A07">
        <w:rPr>
          <w:szCs w:val="32"/>
        </w:rPr>
        <w:t>om</w:t>
      </w:r>
      <w:r w:rsidR="006D3E7C">
        <w:rPr>
          <w:szCs w:val="32"/>
        </w:rPr>
        <w:t>’</w:t>
      </w:r>
      <w:r w:rsidRPr="00BE5A07">
        <w:rPr>
          <w:szCs w:val="32"/>
        </w:rPr>
        <w:t>lett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je m</w:t>
      </w:r>
      <w:r w:rsidR="006D3E7C">
        <w:rPr>
          <w:szCs w:val="32"/>
        </w:rPr>
        <w:t>’</w:t>
      </w:r>
      <w:r w:rsidRPr="00BE5A07">
        <w:rPr>
          <w:szCs w:val="32"/>
        </w:rPr>
        <w:t>en moque</w:t>
      </w:r>
      <w:r w:rsidR="006D3E7C">
        <w:rPr>
          <w:szCs w:val="32"/>
        </w:rPr>
        <w:t> !</w:t>
      </w:r>
    </w:p>
    <w:p w14:paraId="7C0407CF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Moi j</w:t>
      </w:r>
      <w:r w:rsidR="006D3E7C">
        <w:rPr>
          <w:szCs w:val="32"/>
        </w:rPr>
        <w:t>’</w:t>
      </w:r>
      <w:r w:rsidRPr="00BE5A07">
        <w:rPr>
          <w:szCs w:val="32"/>
        </w:rPr>
        <w:t>aime l</w:t>
      </w:r>
      <w:r w:rsidR="006D3E7C">
        <w:rPr>
          <w:szCs w:val="32"/>
        </w:rPr>
        <w:t>’</w:t>
      </w:r>
      <w:r w:rsidRPr="00BE5A07">
        <w:rPr>
          <w:szCs w:val="32"/>
        </w:rPr>
        <w:t>œuf uniquement</w:t>
      </w:r>
      <w:r w:rsidR="006D3E7C">
        <w:rPr>
          <w:szCs w:val="32"/>
        </w:rPr>
        <w:t>,</w:t>
      </w:r>
    </w:p>
    <w:p w14:paraId="1C81617A" w14:textId="1C7CD4FF" w:rsidR="002A3FC5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Dès que j</w:t>
      </w:r>
      <w:r w:rsidR="006D3E7C">
        <w:rPr>
          <w:szCs w:val="32"/>
        </w:rPr>
        <w:t>’</w:t>
      </w:r>
      <w:r w:rsidRPr="00BE5A07">
        <w:rPr>
          <w:szCs w:val="32"/>
        </w:rPr>
        <w:t>ai un instant de libre</w:t>
      </w:r>
    </w:p>
    <w:p w14:paraId="2A854A55" w14:textId="77777777" w:rsidR="002A3FC5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Pour essayer très patiemment</w:t>
      </w:r>
    </w:p>
    <w:p w14:paraId="14B0CB38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De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tenir en équilibre</w:t>
      </w:r>
      <w:r w:rsidR="006D3E7C">
        <w:rPr>
          <w:szCs w:val="32"/>
        </w:rPr>
        <w:t>,</w:t>
      </w:r>
    </w:p>
    <w:p w14:paraId="4E3E58D4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Et ce jeu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quand je l</w:t>
      </w:r>
      <w:r w:rsidR="006D3E7C">
        <w:rPr>
          <w:szCs w:val="32"/>
        </w:rPr>
        <w:t>’</w:t>
      </w:r>
      <w:r w:rsidRPr="00BE5A07">
        <w:rPr>
          <w:szCs w:val="32"/>
        </w:rPr>
        <w:t>entreprends</w:t>
      </w:r>
      <w:r w:rsidR="006D3E7C">
        <w:rPr>
          <w:szCs w:val="32"/>
        </w:rPr>
        <w:t>,</w:t>
      </w:r>
    </w:p>
    <w:p w14:paraId="3A2C256D" w14:textId="77777777" w:rsidR="006D3E7C" w:rsidRDefault="00695293" w:rsidP="00660ECF">
      <w:pPr>
        <w:pStyle w:val="NormalSuspendu1XRetrait2XEsp0"/>
      </w:pPr>
      <w:r w:rsidRPr="00BE5A07">
        <w:t>Voici comment je m</w:t>
      </w:r>
      <w:r w:rsidR="006D3E7C">
        <w:t>’</w:t>
      </w:r>
      <w:r w:rsidRPr="00BE5A07">
        <w:t>y prends</w:t>
      </w:r>
      <w:r w:rsidR="006D3E7C">
        <w:t>.</w:t>
      </w:r>
    </w:p>
    <w:p w14:paraId="1F769D98" w14:textId="48E2A6F7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280DA179" w14:textId="77777777" w:rsidR="006D3E7C" w:rsidRDefault="00695293" w:rsidP="00660ECF">
      <w:pPr>
        <w:pStyle w:val="NormalSuspendu1XRetrait2XEsp0"/>
      </w:pPr>
      <w:r w:rsidRPr="00BE5A07">
        <w:t>Un œuf a deux bouts</w:t>
      </w:r>
      <w:r w:rsidR="006D3E7C">
        <w:t> :</w:t>
      </w:r>
    </w:p>
    <w:p w14:paraId="2FA6A2A3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un en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ssus</w:t>
      </w:r>
      <w:proofErr w:type="spellEnd"/>
      <w:r w:rsidRPr="00BE5A07">
        <w:rPr>
          <w:szCs w:val="32"/>
        </w:rPr>
        <w:t xml:space="preserve"> et l</w:t>
      </w:r>
      <w:r w:rsidR="006D3E7C">
        <w:rPr>
          <w:szCs w:val="32"/>
        </w:rPr>
        <w:t>’</w:t>
      </w:r>
      <w:r w:rsidRPr="00BE5A07">
        <w:rPr>
          <w:szCs w:val="32"/>
        </w:rPr>
        <w:t>autre en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  <w:r w:rsidR="006D3E7C">
        <w:rPr>
          <w:szCs w:val="32"/>
        </w:rPr>
        <w:t>,</w:t>
      </w:r>
    </w:p>
    <w:p w14:paraId="21B8DA26" w14:textId="2DF874D4" w:rsidR="002A3FC5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Et moi je cherche avant tout</w:t>
      </w:r>
    </w:p>
    <w:p w14:paraId="4BBE5CD6" w14:textId="77777777" w:rsidR="006D3E7C" w:rsidRDefault="00695293" w:rsidP="00660ECF">
      <w:pPr>
        <w:pStyle w:val="NormalSuspendu1XRetrait2XEsp0"/>
      </w:pPr>
      <w:r w:rsidRPr="00BE5A07">
        <w:t xml:space="preserve">À le </w:t>
      </w:r>
      <w:proofErr w:type="spellStart"/>
      <w:r w:rsidRPr="00BE5A07">
        <w:t>fair</w:t>
      </w:r>
      <w:proofErr w:type="spellEnd"/>
      <w:r w:rsidR="006D3E7C">
        <w:t>’</w:t>
      </w:r>
      <w:r w:rsidRPr="00BE5A07">
        <w:t xml:space="preserve"> tenir debout</w:t>
      </w:r>
      <w:r w:rsidR="006D3E7C">
        <w:t>.</w:t>
      </w:r>
    </w:p>
    <w:p w14:paraId="47911788" w14:textId="26BA14D8" w:rsidR="002A3FC5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abord sur le bout du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</w:p>
    <w:p w14:paraId="244095F3" w14:textId="1DB1F56A" w:rsidR="002A3FC5" w:rsidRPr="00BE5A07" w:rsidRDefault="00695293" w:rsidP="00660ECF">
      <w:pPr>
        <w:pStyle w:val="NormalSuspendu1XRetrait2XEsp0"/>
      </w:pPr>
      <w:r w:rsidRPr="00BE5A07">
        <w:t>Et si ça n</w:t>
      </w:r>
      <w:r w:rsidR="006D3E7C">
        <w:t>’</w:t>
      </w:r>
      <w:r w:rsidRPr="00BE5A07">
        <w:t>tient pas du tout</w:t>
      </w:r>
    </w:p>
    <w:p w14:paraId="5CC54113" w14:textId="77777777" w:rsidR="002A3FC5" w:rsidRPr="00BE5A07" w:rsidRDefault="00695293" w:rsidP="00660ECF">
      <w:pPr>
        <w:pStyle w:val="NormalSuspendu1XRetrait2XEsp0"/>
      </w:pPr>
      <w:r w:rsidRPr="00BE5A07">
        <w:t>Alors sur son autre bout</w:t>
      </w:r>
    </w:p>
    <w:p w14:paraId="4E95BFD2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En mettant le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ssus</w:t>
      </w:r>
      <w:proofErr w:type="spellEnd"/>
      <w:r w:rsidRPr="00BE5A07">
        <w:rPr>
          <w:szCs w:val="32"/>
        </w:rPr>
        <w:t xml:space="preserve">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  <w:r w:rsidR="006D3E7C">
        <w:rPr>
          <w:szCs w:val="32"/>
        </w:rPr>
        <w:t> !</w:t>
      </w:r>
    </w:p>
    <w:p w14:paraId="3D8D2205" w14:textId="60FC6AB0" w:rsidR="00695293" w:rsidRPr="00BE5A07" w:rsidRDefault="00695293" w:rsidP="006D3E7C">
      <w:pPr>
        <w:pStyle w:val="Centr"/>
        <w:keepNext/>
      </w:pPr>
      <w:r w:rsidRPr="00BE5A07">
        <w:t>II</w:t>
      </w:r>
    </w:p>
    <w:p w14:paraId="6A5EF3A7" w14:textId="6AA5B493" w:rsidR="00E035FA" w:rsidRPr="00BE5A07" w:rsidRDefault="00695293" w:rsidP="00660ECF">
      <w:pPr>
        <w:pStyle w:val="NormalSuspendu1XRetrait1XEsp0"/>
      </w:pPr>
      <w:r w:rsidRPr="00BE5A07">
        <w:t>Oh</w:t>
      </w:r>
      <w:r w:rsidR="006D3E7C">
        <w:t xml:space="preserve"> ! </w:t>
      </w:r>
      <w:r w:rsidRPr="00BE5A07">
        <w:t>si les œufs avaient des pieds</w:t>
      </w:r>
    </w:p>
    <w:p w14:paraId="545A3D37" w14:textId="77777777" w:rsidR="006D3E7C" w:rsidRDefault="00695293" w:rsidP="00660ECF">
      <w:pPr>
        <w:pStyle w:val="NormalSuspendu1XRetrait1XEsp0"/>
      </w:pPr>
      <w:r w:rsidRPr="00BE5A07">
        <w:t xml:space="preserve">Je les </w:t>
      </w:r>
      <w:proofErr w:type="spellStart"/>
      <w:r w:rsidRPr="00BE5A07">
        <w:t>f</w:t>
      </w:r>
      <w:r w:rsidR="006D3E7C">
        <w:t>’</w:t>
      </w:r>
      <w:r w:rsidRPr="00BE5A07">
        <w:t>rais</w:t>
      </w:r>
      <w:proofErr w:type="spellEnd"/>
      <w:r w:rsidRPr="00BE5A07">
        <w:t xml:space="preserve"> t</w:t>
      </w:r>
      <w:r w:rsidR="006D3E7C">
        <w:t>’</w:t>
      </w:r>
      <w:proofErr w:type="spellStart"/>
      <w:r w:rsidRPr="00BE5A07">
        <w:t>nir</w:t>
      </w:r>
      <w:proofErr w:type="spellEnd"/>
      <w:r w:rsidRPr="00BE5A07">
        <w:t xml:space="preserve"> sur leurs jambes</w:t>
      </w:r>
      <w:r w:rsidR="006D3E7C">
        <w:t>,</w:t>
      </w:r>
    </w:p>
    <w:p w14:paraId="716D1B16" w14:textId="77777777" w:rsidR="006D3E7C" w:rsidRDefault="00695293" w:rsidP="00660ECF">
      <w:pPr>
        <w:pStyle w:val="NormalSuspendu1XRetrait1XEsp0"/>
      </w:pPr>
      <w:r w:rsidRPr="00BE5A07">
        <w:t>Mais chez l</w:t>
      </w:r>
      <w:r w:rsidR="006D3E7C">
        <w:t>’</w:t>
      </w:r>
      <w:r w:rsidRPr="00BE5A07">
        <w:t>œuf on n</w:t>
      </w:r>
      <w:r w:rsidR="006D3E7C">
        <w:t>’</w:t>
      </w:r>
      <w:proofErr w:type="spellStart"/>
      <w:r w:rsidRPr="00BE5A07">
        <w:t>trouv</w:t>
      </w:r>
      <w:proofErr w:type="spellEnd"/>
      <w:r w:rsidRPr="00BE5A07">
        <w:t xml:space="preserve"> que l</w:t>
      </w:r>
      <w:r w:rsidR="006D3E7C">
        <w:t>’</w:t>
      </w:r>
      <w:r w:rsidRPr="00BE5A07">
        <w:t>mollé</w:t>
      </w:r>
      <w:r w:rsidR="006D3E7C">
        <w:t>,</w:t>
      </w:r>
    </w:p>
    <w:p w14:paraId="19C79706" w14:textId="77777777" w:rsidR="006D3E7C" w:rsidRDefault="00695293" w:rsidP="00660ECF">
      <w:pPr>
        <w:pStyle w:val="NormalSuspendu1XRetrait1XEsp0"/>
      </w:pPr>
      <w:r w:rsidRPr="00BE5A07">
        <w:t>Et ça n</w:t>
      </w:r>
      <w:r w:rsidR="006D3E7C">
        <w:t>’</w:t>
      </w:r>
      <w:r w:rsidRPr="00BE5A07">
        <w:t>le rend pas plus ingambe</w:t>
      </w:r>
      <w:r w:rsidR="006D3E7C">
        <w:t> !</w:t>
      </w:r>
    </w:p>
    <w:p w14:paraId="34E1D2DB" w14:textId="01B50D30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Un jour je crus avoir trouvé</w:t>
      </w:r>
    </w:p>
    <w:p w14:paraId="5662E789" w14:textId="77777777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Le véritable œuf acrobate</w:t>
      </w:r>
    </w:p>
    <w:p w14:paraId="356D54AA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était un œuf couvé</w:t>
      </w:r>
      <w:r w:rsidR="006D3E7C">
        <w:rPr>
          <w:szCs w:val="32"/>
        </w:rPr>
        <w:t>,</w:t>
      </w:r>
    </w:p>
    <w:p w14:paraId="7BB8F738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Qui s</w:t>
      </w:r>
      <w:r w:rsidR="006D3E7C">
        <w:rPr>
          <w:szCs w:val="32"/>
        </w:rPr>
        <w:t>’</w:t>
      </w:r>
      <w:r w:rsidRPr="00BE5A07">
        <w:rPr>
          <w:szCs w:val="32"/>
        </w:rPr>
        <w:t>tenait debout sur ses pattes</w:t>
      </w:r>
      <w:r w:rsidR="006D3E7C">
        <w:rPr>
          <w:szCs w:val="32"/>
        </w:rPr>
        <w:t> !</w:t>
      </w:r>
    </w:p>
    <w:p w14:paraId="1A9ECC3F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Mais qu</w:t>
      </w:r>
      <w:r w:rsidR="006D3E7C">
        <w:rPr>
          <w:szCs w:val="32"/>
        </w:rPr>
        <w:t>’</w:t>
      </w:r>
      <w:r w:rsidRPr="00BE5A07">
        <w:rPr>
          <w:szCs w:val="32"/>
        </w:rPr>
        <w:t>les œufs aient des pieds ou non</w:t>
      </w:r>
      <w:r w:rsidR="006D3E7C">
        <w:rPr>
          <w:szCs w:val="32"/>
        </w:rPr>
        <w:t>,</w:t>
      </w:r>
    </w:p>
    <w:p w14:paraId="14F2DF81" w14:textId="77777777" w:rsidR="006D3E7C" w:rsidRDefault="00695293" w:rsidP="00660ECF">
      <w:pPr>
        <w:pStyle w:val="NormalSuspendu1XRetrait2XEsp0"/>
      </w:pPr>
      <w:r w:rsidRPr="00BE5A07">
        <w:t>Je réussirai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en réponds</w:t>
      </w:r>
      <w:r w:rsidR="006D3E7C">
        <w:t> !</w:t>
      </w:r>
    </w:p>
    <w:p w14:paraId="629DB2E4" w14:textId="590E4ED3" w:rsidR="006D21B8" w:rsidRPr="00BE5A07" w:rsidRDefault="006D21B8" w:rsidP="006D3E7C">
      <w:pPr>
        <w:pStyle w:val="Centr"/>
        <w:rPr>
          <w:i/>
          <w:iCs/>
        </w:rPr>
      </w:pPr>
      <w:r w:rsidRPr="00BE5A07">
        <w:rPr>
          <w:i/>
          <w:iCs/>
        </w:rPr>
        <w:t>Refrain</w:t>
      </w:r>
    </w:p>
    <w:p w14:paraId="56E4C25F" w14:textId="77777777" w:rsidR="00695293" w:rsidRPr="00BE5A07" w:rsidRDefault="00695293" w:rsidP="006D3E7C">
      <w:pPr>
        <w:pStyle w:val="Centr"/>
        <w:keepNext/>
      </w:pPr>
      <w:r w:rsidRPr="00BE5A07">
        <w:t>III</w:t>
      </w:r>
    </w:p>
    <w:p w14:paraId="595D98FC" w14:textId="77777777" w:rsidR="006D3E7C" w:rsidRDefault="00695293" w:rsidP="00660ECF">
      <w:pPr>
        <w:pStyle w:val="NormalSuspendu1XRetrait1XEsp0"/>
      </w:pPr>
      <w:r w:rsidRPr="00BE5A07">
        <w:t>Mieux vaut s</w:t>
      </w:r>
      <w:r w:rsidR="006D3E7C">
        <w:t>’</w:t>
      </w:r>
      <w:r w:rsidRPr="00BE5A07">
        <w:t>amuser</w:t>
      </w:r>
      <w:r w:rsidR="006D3E7C">
        <w:t xml:space="preserve">, </w:t>
      </w:r>
      <w:r w:rsidRPr="00BE5A07">
        <w:t>je le crois</w:t>
      </w:r>
      <w:r w:rsidR="006D3E7C">
        <w:t>,</w:t>
      </w:r>
    </w:p>
    <w:p w14:paraId="2B028E54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Avec un œuf qu</w:t>
      </w:r>
      <w:r w:rsidR="006D3E7C">
        <w:rPr>
          <w:szCs w:val="32"/>
        </w:rPr>
        <w:t>’</w:t>
      </w:r>
      <w:r w:rsidRPr="00BE5A07">
        <w:rPr>
          <w:szCs w:val="32"/>
        </w:rPr>
        <w:t>avec des poules</w:t>
      </w:r>
      <w:r w:rsidR="006D3E7C">
        <w:rPr>
          <w:szCs w:val="32"/>
        </w:rPr>
        <w:t> !</w:t>
      </w:r>
    </w:p>
    <w:p w14:paraId="0F71A245" w14:textId="76C2D216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On peut rouler l</w:t>
      </w:r>
      <w:r w:rsidR="006D3E7C">
        <w:rPr>
          <w:szCs w:val="32"/>
        </w:rPr>
        <w:t>’</w:t>
      </w:r>
      <w:r w:rsidRPr="00BE5A07">
        <w:rPr>
          <w:szCs w:val="32"/>
        </w:rPr>
        <w:t>œuf sous les doigts</w:t>
      </w:r>
    </w:p>
    <w:p w14:paraId="5231B55A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Mais la </w:t>
      </w:r>
      <w:proofErr w:type="spellStart"/>
      <w:r w:rsidRPr="00BE5A07">
        <w:rPr>
          <w:szCs w:val="32"/>
        </w:rPr>
        <w:t>poul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</w:t>
      </w:r>
      <w:r w:rsidR="006D3E7C">
        <w:rPr>
          <w:szCs w:val="32"/>
        </w:rPr>
        <w:t>’</w:t>
      </w:r>
      <w:r w:rsidRPr="00BE5A07">
        <w:rPr>
          <w:szCs w:val="32"/>
        </w:rPr>
        <w:t>est elle qui vous roule</w:t>
      </w:r>
      <w:r w:rsidR="006D3E7C">
        <w:rPr>
          <w:szCs w:val="32"/>
        </w:rPr>
        <w:t> !</w:t>
      </w:r>
    </w:p>
    <w:p w14:paraId="439FF9B5" w14:textId="1C1AFB91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On peut économiquement</w:t>
      </w:r>
    </w:p>
    <w:p w14:paraId="6B3B6F91" w14:textId="77777777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Gober un œuf sur tout le globe</w:t>
      </w:r>
    </w:p>
    <w:p w14:paraId="6233ED35" w14:textId="192846BF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Mais ça coût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plus cher </w:t>
      </w:r>
      <w:proofErr w:type="spellStart"/>
      <w:r w:rsidRPr="00BE5A07">
        <w:rPr>
          <w:szCs w:val="32"/>
        </w:rPr>
        <w:t>certain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</w:p>
    <w:p w14:paraId="25BF562E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Quand 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une </w:t>
      </w:r>
      <w:proofErr w:type="spellStart"/>
      <w:r w:rsidRPr="00BE5A07">
        <w:rPr>
          <w:szCs w:val="32"/>
        </w:rPr>
        <w:t>poul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que l</w:t>
      </w:r>
      <w:r w:rsidR="006D3E7C">
        <w:rPr>
          <w:szCs w:val="32"/>
        </w:rPr>
        <w:t>’</w:t>
      </w:r>
      <w:r w:rsidRPr="00BE5A07">
        <w:rPr>
          <w:szCs w:val="32"/>
        </w:rPr>
        <w:t>on gobe</w:t>
      </w:r>
      <w:r w:rsidR="006D3E7C">
        <w:rPr>
          <w:szCs w:val="32"/>
        </w:rPr>
        <w:t> !</w:t>
      </w:r>
    </w:p>
    <w:p w14:paraId="6E6008B9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Loin des </w:t>
      </w:r>
      <w:proofErr w:type="spellStart"/>
      <w:r w:rsidRPr="00BE5A07">
        <w:rPr>
          <w:szCs w:val="32"/>
        </w:rPr>
        <w:t>poul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vis sans bluff</w:t>
      </w:r>
      <w:r w:rsidR="006D3E7C">
        <w:rPr>
          <w:szCs w:val="32"/>
        </w:rPr>
        <w:t>,</w:t>
      </w:r>
    </w:p>
    <w:p w14:paraId="06CC8306" w14:textId="77777777" w:rsidR="006D3E7C" w:rsidRDefault="00695293" w:rsidP="00660ECF">
      <w:pPr>
        <w:pStyle w:val="NormalSuspendu1XRetrait2XEsp0"/>
      </w:pPr>
      <w:r w:rsidRPr="00BE5A07">
        <w:t>Entre ma femme et mon œuf</w:t>
      </w:r>
      <w:r w:rsidR="006D3E7C">
        <w:t> !</w:t>
      </w:r>
    </w:p>
    <w:p w14:paraId="3C6C6D74" w14:textId="753B80E3" w:rsidR="006D21B8" w:rsidRPr="00BE5A07" w:rsidRDefault="006D21B8" w:rsidP="006D3E7C">
      <w:pPr>
        <w:pStyle w:val="Centr"/>
        <w:rPr>
          <w:i/>
          <w:iCs/>
        </w:rPr>
      </w:pPr>
      <w:r w:rsidRPr="00BE5A07">
        <w:rPr>
          <w:i/>
          <w:iCs/>
        </w:rPr>
        <w:t>Refrain</w:t>
      </w:r>
    </w:p>
    <w:p w14:paraId="26AFC240" w14:textId="77777777" w:rsidR="00695293" w:rsidRPr="00BE5A07" w:rsidRDefault="00695293" w:rsidP="006D3E7C">
      <w:pPr>
        <w:pStyle w:val="Centr"/>
        <w:keepNext/>
      </w:pPr>
      <w:r w:rsidRPr="00BE5A07">
        <w:t>IV</w:t>
      </w:r>
    </w:p>
    <w:p w14:paraId="3FBBD330" w14:textId="5198712D" w:rsidR="00E035FA" w:rsidRPr="00BE5A07" w:rsidRDefault="00695293" w:rsidP="00660ECF">
      <w:pPr>
        <w:pStyle w:val="NormalSuspendu1XRetrait1XEsp0"/>
      </w:pPr>
      <w:r w:rsidRPr="00BE5A07">
        <w:t xml:space="preserve">Il faut </w:t>
      </w:r>
      <w:proofErr w:type="spellStart"/>
      <w:r w:rsidRPr="00BE5A07">
        <w:t>êtr</w:t>
      </w:r>
      <w:proofErr w:type="spellEnd"/>
      <w:r w:rsidR="006D3E7C">
        <w:t>’</w:t>
      </w:r>
      <w:r w:rsidRPr="00BE5A07">
        <w:t xml:space="preserve"> bien équilibré</w:t>
      </w:r>
    </w:p>
    <w:p w14:paraId="02E5BC6A" w14:textId="77777777" w:rsidR="006D3E7C" w:rsidRDefault="00695293" w:rsidP="00660ECF">
      <w:pPr>
        <w:pStyle w:val="NormalSuspendu1XRetrait1XEsp0"/>
      </w:pPr>
      <w:r w:rsidRPr="00BE5A07">
        <w:t>Pour mettre un œuf en équilibre</w:t>
      </w:r>
      <w:r w:rsidR="006D3E7C">
        <w:t>,</w:t>
      </w:r>
    </w:p>
    <w:p w14:paraId="0C5B29D0" w14:textId="6ECB28B6" w:rsidR="00E035FA" w:rsidRPr="00BE5A07" w:rsidRDefault="00695293" w:rsidP="00660ECF">
      <w:pPr>
        <w:pStyle w:val="NormalSuspendu1XRetrait1XEsp0"/>
      </w:pPr>
      <w:r w:rsidRPr="00BE5A07">
        <w:t>Jamais un déséquilibré</w:t>
      </w:r>
    </w:p>
    <w:p w14:paraId="5B073964" w14:textId="77777777" w:rsidR="006D3E7C" w:rsidRDefault="00695293" w:rsidP="00660ECF">
      <w:pPr>
        <w:pStyle w:val="NormalSuspendu1XRetrait1XEsp0"/>
      </w:pPr>
      <w:r w:rsidRPr="00BE5A07">
        <w:t>N</w:t>
      </w:r>
      <w:r w:rsidR="006D3E7C">
        <w:t>’</w:t>
      </w:r>
      <w:proofErr w:type="spellStart"/>
      <w:r w:rsidRPr="00BE5A07">
        <w:t>évit</w:t>
      </w:r>
      <w:r w:rsidR="006D3E7C">
        <w:t>’</w:t>
      </w:r>
      <w:r w:rsidRPr="00BE5A07">
        <w:t>ra</w:t>
      </w:r>
      <w:proofErr w:type="spellEnd"/>
      <w:r w:rsidRPr="00BE5A07">
        <w:t xml:space="preserve"> le déséquilibre</w:t>
      </w:r>
      <w:r w:rsidR="006D3E7C">
        <w:t> !</w:t>
      </w:r>
    </w:p>
    <w:p w14:paraId="18491EC5" w14:textId="4279F05F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Mais étant très équilibré</w:t>
      </w:r>
    </w:p>
    <w:p w14:paraId="6A7E24BF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Je vaincrai le déséquilibre</w:t>
      </w:r>
      <w:r w:rsidR="006D3E7C">
        <w:rPr>
          <w:szCs w:val="32"/>
        </w:rPr>
        <w:t> ;</w:t>
      </w:r>
    </w:p>
    <w:p w14:paraId="2C473C39" w14:textId="3F3189BE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Mon œuf est déséquilibré</w:t>
      </w:r>
    </w:p>
    <w:p w14:paraId="40A59796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Mais moi j</w:t>
      </w:r>
      <w:r w:rsidR="006D3E7C">
        <w:rPr>
          <w:szCs w:val="32"/>
        </w:rPr>
        <w:t>’</w:t>
      </w:r>
      <w:r w:rsidRPr="00BE5A07">
        <w:rPr>
          <w:szCs w:val="32"/>
        </w:rPr>
        <w:t>ai tout mon équilibre</w:t>
      </w:r>
      <w:r w:rsidR="006D3E7C">
        <w:rPr>
          <w:szCs w:val="32"/>
        </w:rPr>
        <w:t> !</w:t>
      </w:r>
    </w:p>
    <w:p w14:paraId="63106897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En persévérant sans faiblir</w:t>
      </w:r>
      <w:r w:rsidR="006D3E7C">
        <w:rPr>
          <w:szCs w:val="32"/>
        </w:rPr>
        <w:t>,</w:t>
      </w:r>
    </w:p>
    <w:p w14:paraId="39490765" w14:textId="77777777" w:rsidR="006D3E7C" w:rsidRDefault="00695293" w:rsidP="00660ECF">
      <w:pPr>
        <w:pStyle w:val="NormalSuspendu1XRetrait2XEsp0"/>
      </w:pPr>
      <w:r w:rsidRPr="00BE5A07">
        <w:t>Je suis certain d</w:t>
      </w:r>
      <w:r w:rsidR="006D3E7C">
        <w:t>’</w:t>
      </w:r>
      <w:r w:rsidR="009A61AB" w:rsidRPr="00BE5A07">
        <w:t>a</w:t>
      </w:r>
      <w:r w:rsidRPr="00BE5A07">
        <w:t>boutir</w:t>
      </w:r>
      <w:r w:rsidR="006D3E7C">
        <w:t> !</w:t>
      </w:r>
    </w:p>
    <w:p w14:paraId="0E89A350" w14:textId="07894C84" w:rsidR="006D21B8" w:rsidRPr="00BE5A07" w:rsidRDefault="006D21B8" w:rsidP="006D3E7C">
      <w:pPr>
        <w:pStyle w:val="Centr"/>
        <w:rPr>
          <w:i/>
          <w:iCs/>
        </w:rPr>
      </w:pPr>
      <w:r w:rsidRPr="00BE5A07">
        <w:rPr>
          <w:i/>
          <w:iCs/>
        </w:rPr>
        <w:t>Refrain</w:t>
      </w:r>
    </w:p>
    <w:p w14:paraId="514AFE77" w14:textId="77777777" w:rsidR="00695293" w:rsidRPr="00BE5A07" w:rsidRDefault="00695293" w:rsidP="006D3E7C">
      <w:pPr>
        <w:pStyle w:val="Centr"/>
        <w:keepNext/>
      </w:pPr>
      <w:r w:rsidRPr="00BE5A07">
        <w:t>V</w:t>
      </w:r>
    </w:p>
    <w:p w14:paraId="4511033B" w14:textId="77777777" w:rsidR="00E035FA" w:rsidRPr="00BE5A07" w:rsidRDefault="00695293" w:rsidP="00660ECF">
      <w:pPr>
        <w:pStyle w:val="NormalSuspendu1XRetrait1XEsp0"/>
      </w:pPr>
      <w:r w:rsidRPr="00BE5A07">
        <w:t>Mon cerveau a pu concevoir</w:t>
      </w:r>
    </w:p>
    <w:p w14:paraId="38B9A3A4" w14:textId="77777777" w:rsidR="006D3E7C" w:rsidRDefault="00695293" w:rsidP="00660ECF">
      <w:pPr>
        <w:pStyle w:val="NormalSuspendu1XRetrait1XEsp0"/>
      </w:pPr>
      <w:r w:rsidRPr="00BE5A07">
        <w:t>Le projet le plus grandiose</w:t>
      </w:r>
      <w:r w:rsidR="006D3E7C">
        <w:t>,</w:t>
      </w:r>
    </w:p>
    <w:p w14:paraId="317D6F58" w14:textId="41AD844F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Mais mon œuf à tous fera voir</w:t>
      </w:r>
    </w:p>
    <w:p w14:paraId="37B9A88A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est pas de petites-choses</w:t>
      </w:r>
      <w:r w:rsidR="006D3E7C">
        <w:rPr>
          <w:szCs w:val="32"/>
        </w:rPr>
        <w:t> !</w:t>
      </w:r>
    </w:p>
    <w:p w14:paraId="17CD10F0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Si je découvre un monde neuf</w:t>
      </w:r>
      <w:r w:rsidR="006D3E7C">
        <w:rPr>
          <w:szCs w:val="32"/>
        </w:rPr>
        <w:t>,</w:t>
      </w:r>
    </w:p>
    <w:p w14:paraId="3A5D37DF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On dira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Colomb fut unique</w:t>
      </w:r>
      <w:r w:rsidR="006D3E7C">
        <w:rPr>
          <w:szCs w:val="32"/>
        </w:rPr>
        <w:t> !</w:t>
      </w:r>
    </w:p>
    <w:p w14:paraId="033EE9A5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Il a fait t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nir</w:t>
      </w:r>
      <w:proofErr w:type="spellEnd"/>
      <w:r w:rsidRPr="00BE5A07">
        <w:rPr>
          <w:szCs w:val="32"/>
        </w:rPr>
        <w:t xml:space="preserve"> debout un œuf</w:t>
      </w:r>
      <w:r w:rsidR="006D3E7C">
        <w:rPr>
          <w:szCs w:val="32"/>
        </w:rPr>
        <w:t>…</w:t>
      </w:r>
    </w:p>
    <w:p w14:paraId="597E995E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Et a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55243757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Être à la fois modeste et grand</w:t>
      </w:r>
      <w:r w:rsidR="006D3E7C">
        <w:rPr>
          <w:szCs w:val="32"/>
        </w:rPr>
        <w:t>,</w:t>
      </w:r>
    </w:p>
    <w:p w14:paraId="6CBFB060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ce que mon œuf vous apprend</w:t>
      </w:r>
      <w:r w:rsidR="006D3E7C">
        <w:rPr>
          <w:szCs w:val="32"/>
        </w:rPr>
        <w:t> !</w:t>
      </w:r>
    </w:p>
    <w:p w14:paraId="1AD09B62" w14:textId="696BEF14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373530EB" w14:textId="77777777" w:rsidR="006D3E7C" w:rsidRDefault="00695293" w:rsidP="00660ECF">
      <w:pPr>
        <w:pStyle w:val="NormalSuspendu1XRetrait2XEsp0"/>
      </w:pPr>
      <w:r w:rsidRPr="00BE5A07">
        <w:t>Un œuf a deux bouts</w:t>
      </w:r>
      <w:r w:rsidR="006D3E7C">
        <w:t> :</w:t>
      </w:r>
    </w:p>
    <w:p w14:paraId="08050BAB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un en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ssus</w:t>
      </w:r>
      <w:proofErr w:type="spellEnd"/>
      <w:r w:rsidRPr="00BE5A07">
        <w:rPr>
          <w:szCs w:val="32"/>
        </w:rPr>
        <w:t xml:space="preserve"> et l</w:t>
      </w:r>
      <w:r w:rsidR="006D3E7C">
        <w:rPr>
          <w:szCs w:val="32"/>
        </w:rPr>
        <w:t>’</w:t>
      </w:r>
      <w:r w:rsidRPr="00BE5A07">
        <w:rPr>
          <w:szCs w:val="32"/>
        </w:rPr>
        <w:t>autre en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  <w:r w:rsidR="006D3E7C">
        <w:rPr>
          <w:szCs w:val="32"/>
        </w:rPr>
        <w:t>,</w:t>
      </w:r>
    </w:p>
    <w:p w14:paraId="76077D4C" w14:textId="0EA26B8F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Et moi je cherche avant tout</w:t>
      </w:r>
    </w:p>
    <w:p w14:paraId="62A7670E" w14:textId="77777777" w:rsidR="006D3E7C" w:rsidRDefault="00695293" w:rsidP="00660ECF">
      <w:pPr>
        <w:pStyle w:val="NormalSuspendu1XRetrait2XEsp0"/>
      </w:pPr>
      <w:r w:rsidRPr="00BE5A07">
        <w:t xml:space="preserve">À le </w:t>
      </w:r>
      <w:proofErr w:type="spellStart"/>
      <w:r w:rsidRPr="00BE5A07">
        <w:t>fair</w:t>
      </w:r>
      <w:proofErr w:type="spellEnd"/>
      <w:r w:rsidR="006D3E7C">
        <w:t>’</w:t>
      </w:r>
      <w:r w:rsidRPr="00BE5A07">
        <w:t xml:space="preserve"> tenir debout</w:t>
      </w:r>
      <w:r w:rsidR="006D3E7C">
        <w:t>.</w:t>
      </w:r>
    </w:p>
    <w:p w14:paraId="0945A97B" w14:textId="449D53DF" w:rsidR="00E035FA" w:rsidRPr="00BE5A07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abord sur le bout du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</w:p>
    <w:p w14:paraId="50838C7B" w14:textId="5982245E" w:rsidR="00E035FA" w:rsidRPr="00BE5A07" w:rsidRDefault="00695293" w:rsidP="00660ECF">
      <w:pPr>
        <w:pStyle w:val="NormalSuspendu1XRetrait2XEsp0"/>
      </w:pPr>
      <w:r w:rsidRPr="00BE5A07">
        <w:t>Et si ça n</w:t>
      </w:r>
      <w:r w:rsidR="006D3E7C">
        <w:t>’</w:t>
      </w:r>
      <w:r w:rsidRPr="00BE5A07">
        <w:t>tient pas du tout</w:t>
      </w:r>
    </w:p>
    <w:p w14:paraId="61B11862" w14:textId="77777777" w:rsidR="00E035FA" w:rsidRPr="00BE5A07" w:rsidRDefault="00695293" w:rsidP="00660ECF">
      <w:pPr>
        <w:pStyle w:val="NormalSuspendu1XRetrait2XEsp0"/>
      </w:pPr>
      <w:r w:rsidRPr="00BE5A07">
        <w:t>Alors sur son autre bout</w:t>
      </w:r>
    </w:p>
    <w:p w14:paraId="0DF3B40A" w14:textId="77777777" w:rsidR="006D3E7C" w:rsidRDefault="00695293" w:rsidP="00660ECF">
      <w:pPr>
        <w:pStyle w:val="NormalSuspendu1XRetrait1XEsp0"/>
        <w:rPr>
          <w:szCs w:val="32"/>
        </w:rPr>
      </w:pPr>
      <w:r w:rsidRPr="00BE5A07">
        <w:rPr>
          <w:szCs w:val="32"/>
        </w:rPr>
        <w:t>En mettant le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ssus</w:t>
      </w:r>
      <w:proofErr w:type="spellEnd"/>
      <w:r w:rsidRPr="00BE5A07">
        <w:rPr>
          <w:szCs w:val="32"/>
        </w:rPr>
        <w:t xml:space="preserve"> en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ssous</w:t>
      </w:r>
      <w:proofErr w:type="spellEnd"/>
      <w:r w:rsidR="006D3E7C">
        <w:rPr>
          <w:szCs w:val="32"/>
        </w:rPr>
        <w:t> !</w:t>
      </w:r>
    </w:p>
    <w:p w14:paraId="674C25CC" w14:textId="4B296425" w:rsidR="00C7792A" w:rsidRPr="00BE5A07" w:rsidRDefault="00C7792A" w:rsidP="00C7792A">
      <w:pPr>
        <w:pStyle w:val="ParagrapheVideNormal"/>
      </w:pPr>
    </w:p>
    <w:p w14:paraId="37723A0F" w14:textId="32CFD9F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ferais mieux de t</w:t>
      </w:r>
      <w:r>
        <w:rPr>
          <w:szCs w:val="32"/>
        </w:rPr>
        <w:t>’</w:t>
      </w:r>
      <w:r w:rsidR="00695293" w:rsidRPr="00BE5A07">
        <w:rPr>
          <w:szCs w:val="32"/>
        </w:rPr>
        <w:t>acheter un bilboquet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moins grotesque et plus scientifique</w:t>
      </w:r>
      <w:r>
        <w:rPr>
          <w:szCs w:val="32"/>
        </w:rPr>
        <w:t> !</w:t>
      </w:r>
    </w:p>
    <w:p w14:paraId="50DFA6A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essayant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équilibrer son œuf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crois que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 retombe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encore raté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y arriverai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passionnant</w:t>
      </w:r>
      <w:r w:rsidR="006D3E7C">
        <w:rPr>
          <w:szCs w:val="32"/>
        </w:rPr>
        <w:t> !</w:t>
      </w:r>
    </w:p>
    <w:p w14:paraId="09E61578" w14:textId="6DB6923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ridicule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Je ne sais pas d</w:t>
      </w:r>
      <w:r>
        <w:rPr>
          <w:szCs w:val="32"/>
        </w:rPr>
        <w:t>’</w:t>
      </w:r>
      <w:r w:rsidR="00695293" w:rsidRPr="00BE5A07">
        <w:rPr>
          <w:szCs w:val="32"/>
        </w:rPr>
        <w:t>où tu peux bien tenir cette passion pour les œufs</w:t>
      </w:r>
      <w:r>
        <w:rPr>
          <w:szCs w:val="32"/>
        </w:rPr>
        <w:t xml:space="preserve"> ? </w:t>
      </w:r>
      <w:r w:rsidR="00695293" w:rsidRPr="00BE5A07">
        <w:rPr>
          <w:szCs w:val="32"/>
        </w:rPr>
        <w:t>Ce n</w:t>
      </w:r>
      <w:r>
        <w:rPr>
          <w:szCs w:val="32"/>
        </w:rPr>
        <w:t>’</w:t>
      </w:r>
      <w:r w:rsidR="00695293" w:rsidRPr="00BE5A07">
        <w:rPr>
          <w:szCs w:val="32"/>
        </w:rPr>
        <w:t>est pas de tes parents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ils étaient cardeurs de matelas</w:t>
      </w:r>
      <w:r>
        <w:rPr>
          <w:szCs w:val="32"/>
        </w:rPr>
        <w:t>.</w:t>
      </w:r>
    </w:p>
    <w:p w14:paraId="514834D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s</w:t>
      </w:r>
      <w:r w:rsidR="006D3E7C">
        <w:rPr>
          <w:szCs w:val="32"/>
        </w:rPr>
        <w:t>’</w:t>
      </w:r>
      <w:r w:rsidRPr="00BE5A07">
        <w:rPr>
          <w:szCs w:val="32"/>
        </w:rPr>
        <w:t>occupaient de matelas et moi de matelots</w:t>
      </w:r>
      <w:r w:rsidR="006D3E7C">
        <w:rPr>
          <w:szCs w:val="32"/>
        </w:rPr>
        <w:t>.</w:t>
      </w:r>
    </w:p>
    <w:p w14:paraId="312F4AF0" w14:textId="17A00C33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Jusqu</w:t>
      </w:r>
      <w:r>
        <w:rPr>
          <w:szCs w:val="32"/>
        </w:rPr>
        <w:t>’</w:t>
      </w:r>
      <w:r w:rsidR="00695293" w:rsidRPr="00BE5A07">
        <w:rPr>
          <w:szCs w:val="32"/>
        </w:rPr>
        <w:t xml:space="preserve">à ta caravelle que tu as baptisée </w:t>
      </w:r>
      <w:r w:rsidR="006D21B8" w:rsidRPr="00BE5A07">
        <w:rPr>
          <w:i/>
          <w:iCs/>
          <w:szCs w:val="32"/>
        </w:rPr>
        <w:t>L</w:t>
      </w:r>
      <w:r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Œuf-à-Voiles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un défi au bon sens</w:t>
      </w:r>
      <w:r>
        <w:rPr>
          <w:szCs w:val="32"/>
        </w:rPr>
        <w:t> !</w:t>
      </w:r>
    </w:p>
    <w:p w14:paraId="7919FF2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pas du 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logique au contraire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Tu n</w:t>
      </w:r>
      <w:r w:rsidR="006D3E7C">
        <w:rPr>
          <w:szCs w:val="32"/>
        </w:rPr>
        <w:t>’</w:t>
      </w:r>
      <w:r w:rsidRPr="00BE5A07">
        <w:rPr>
          <w:szCs w:val="32"/>
        </w:rPr>
        <w:t>as jamais remarqué la ressemblance entre un navire et un œuf</w:t>
      </w:r>
      <w:r w:rsidR="006D3E7C">
        <w:rPr>
          <w:szCs w:val="32"/>
        </w:rPr>
        <w:t> ?</w:t>
      </w:r>
    </w:p>
    <w:p w14:paraId="279ACC37" w14:textId="3B8481C2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Deviens-tu fou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> ?</w:t>
      </w:r>
    </w:p>
    <w:p w14:paraId="24EAB90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du tout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 quoi est composé un œuf</w:t>
      </w:r>
      <w:r w:rsidR="006D3E7C">
        <w:rPr>
          <w:szCs w:val="32"/>
        </w:rPr>
        <w:t> ?</w:t>
      </w:r>
    </w:p>
    <w:p w14:paraId="71542FD7" w14:textId="177A503B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</w:t>
      </w:r>
      <w:r>
        <w:rPr>
          <w:szCs w:val="32"/>
        </w:rPr>
        <w:t>’</w:t>
      </w:r>
      <w:r w:rsidR="00695293" w:rsidRPr="00BE5A07">
        <w:rPr>
          <w:szCs w:val="32"/>
        </w:rPr>
        <w:t>une coque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 jaune et de blanc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parbleu</w:t>
      </w:r>
      <w:r>
        <w:rPr>
          <w:szCs w:val="32"/>
        </w:rPr>
        <w:t> !</w:t>
      </w:r>
    </w:p>
    <w:p w14:paraId="642621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navire est absolument pareil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avec son pavillon espagnol jaune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ses voiles blanches et sa coque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fait exactement la coque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jaune et le blanc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un œuf</w:t>
      </w:r>
      <w:r w:rsidR="006D3E7C">
        <w:rPr>
          <w:szCs w:val="32"/>
        </w:rPr>
        <w:t> !</w:t>
      </w:r>
    </w:p>
    <w:p w14:paraId="19CA3F5D" w14:textId="51FEC63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n</w:t>
      </w:r>
      <w:r>
        <w:rPr>
          <w:szCs w:val="32"/>
        </w:rPr>
        <w:t>’</w:t>
      </w:r>
      <w:r w:rsidR="00695293" w:rsidRPr="00BE5A07">
        <w:rPr>
          <w:szCs w:val="32"/>
        </w:rPr>
        <w:t>as pas la fièvre</w:t>
      </w:r>
      <w:r>
        <w:rPr>
          <w:szCs w:val="32"/>
        </w:rPr>
        <w:t> ?</w:t>
      </w:r>
    </w:p>
    <w:p w14:paraId="7BAE8E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baptisé ma caravelle 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Œuf-à-Voiles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 une raison plus sérieuse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à cause de ma dernière invention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Tu n</w:t>
      </w:r>
      <w:r w:rsidR="006D3E7C">
        <w:rPr>
          <w:szCs w:val="32"/>
        </w:rPr>
        <w:t>’</w:t>
      </w:r>
      <w:r w:rsidRPr="00BE5A07">
        <w:rPr>
          <w:szCs w:val="32"/>
        </w:rPr>
        <w:t>ignores pas que j</w:t>
      </w:r>
      <w:r w:rsidR="006D3E7C">
        <w:rPr>
          <w:szCs w:val="32"/>
        </w:rPr>
        <w:t>’</w:t>
      </w:r>
      <w:r w:rsidRPr="00BE5A07">
        <w:rPr>
          <w:szCs w:val="32"/>
        </w:rPr>
        <w:t>ai fait emboîter la coque de mon navire dans un énorme coquetier d</w:t>
      </w:r>
      <w:r w:rsidR="006D3E7C">
        <w:rPr>
          <w:szCs w:val="32"/>
        </w:rPr>
        <w:t>’</w:t>
      </w:r>
      <w:r w:rsidRPr="00BE5A07">
        <w:rPr>
          <w:szCs w:val="32"/>
        </w:rPr>
        <w:t>acier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le protéger des récifs</w:t>
      </w:r>
      <w:r w:rsidR="006D3E7C">
        <w:rPr>
          <w:szCs w:val="32"/>
        </w:rPr>
        <w:t>…</w:t>
      </w:r>
    </w:p>
    <w:p w14:paraId="74086E72" w14:textId="397517A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Je ne discute pas ton invention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elle est pratique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le reconnais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Mais enfin tu aurais pu ne pas appeler la carapace protectrice de ta caravelle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un coquetier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grotesque</w:t>
      </w:r>
      <w:r>
        <w:rPr>
          <w:szCs w:val="32"/>
        </w:rPr>
        <w:t> !</w:t>
      </w:r>
    </w:p>
    <w:p w14:paraId="51DC3FF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puisque c</w:t>
      </w:r>
      <w:r w:rsidR="006D3E7C">
        <w:rPr>
          <w:szCs w:val="32"/>
        </w:rPr>
        <w:t>’</w:t>
      </w:r>
      <w:r w:rsidRPr="00BE5A07">
        <w:rPr>
          <w:szCs w:val="32"/>
        </w:rPr>
        <w:t>est pour y mettre la coque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comment fallait-il l</w:t>
      </w:r>
      <w:r w:rsidR="006D3E7C">
        <w:rPr>
          <w:szCs w:val="32"/>
        </w:rPr>
        <w:t>’</w:t>
      </w:r>
      <w:r w:rsidRPr="00BE5A07">
        <w:rPr>
          <w:szCs w:val="32"/>
        </w:rPr>
        <w:t>appeler</w:t>
      </w:r>
      <w:r w:rsidR="006D3E7C">
        <w:rPr>
          <w:szCs w:val="32"/>
        </w:rPr>
        <w:t> ?</w:t>
      </w:r>
    </w:p>
    <w:p w14:paraId="371F03BE" w14:textId="0267D00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Je ne sais pas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moi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une cuirasse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Un cuirassé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un cuirassé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tiens ça ne fait pas mal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un cuirassé</w:t>
      </w:r>
      <w:r>
        <w:rPr>
          <w:szCs w:val="32"/>
        </w:rPr>
        <w:t>…</w:t>
      </w:r>
    </w:p>
    <w:p w14:paraId="0326E965" w14:textId="22F6AA2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navigateurs de l</w:t>
      </w:r>
      <w:r w:rsidR="006D3E7C">
        <w:rPr>
          <w:szCs w:val="32"/>
        </w:rPr>
        <w:t>’</w:t>
      </w:r>
      <w:r w:rsidRPr="00BE5A07">
        <w:rPr>
          <w:szCs w:val="32"/>
        </w:rPr>
        <w:t>avenir appelleront s</w:t>
      </w:r>
      <w:r w:rsidR="006D3E7C">
        <w:rPr>
          <w:szCs w:val="32"/>
        </w:rPr>
        <w:t>’</w:t>
      </w:r>
      <w:r w:rsidRPr="00BE5A07">
        <w:rPr>
          <w:szCs w:val="32"/>
        </w:rPr>
        <w:t>ils veulent mon invention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cuirassé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moi je suis un homme simple et logique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mon navire a une coque et je mets sa coque dans un coquetier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voilà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prend son porte-voix et hurle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Mathurin</w:t>
      </w:r>
      <w:r w:rsidR="006D3E7C">
        <w:rPr>
          <w:szCs w:val="32"/>
        </w:rPr>
        <w:t> !!</w:t>
      </w:r>
    </w:p>
    <w:p w14:paraId="204C74E2" w14:textId="51AFE4DB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sursautant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Es-tu stupide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m</w:t>
      </w:r>
      <w:r>
        <w:rPr>
          <w:szCs w:val="32"/>
        </w:rPr>
        <w:t>’</w:t>
      </w:r>
      <w:r w:rsidR="00695293" w:rsidRPr="00BE5A07">
        <w:rPr>
          <w:szCs w:val="32"/>
        </w:rPr>
        <w:t>as fait peur</w:t>
      </w:r>
      <w:r>
        <w:rPr>
          <w:szCs w:val="32"/>
        </w:rPr>
        <w:t> !</w:t>
      </w:r>
    </w:p>
    <w:p w14:paraId="427A13B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appelle Mathurin</w:t>
      </w:r>
      <w:r w:rsidR="006D3E7C">
        <w:rPr>
          <w:szCs w:val="32"/>
        </w:rPr>
        <w:t>.</w:t>
      </w:r>
    </w:p>
    <w:p w14:paraId="48ECF158" w14:textId="42FA332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entends bien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ne suis pas sourde</w:t>
      </w:r>
      <w:r>
        <w:rPr>
          <w:szCs w:val="32"/>
        </w:rPr>
        <w:t> !</w:t>
      </w:r>
    </w:p>
    <w:p w14:paraId="5833CE40" w14:textId="48F06203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Mathurin entre</w:t>
      </w:r>
      <w:r>
        <w:t>.)</w:t>
      </w:r>
    </w:p>
    <w:p w14:paraId="7B0A801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capitaine et le second que j</w:t>
      </w:r>
      <w:r w:rsidR="006D3E7C">
        <w:rPr>
          <w:szCs w:val="32"/>
        </w:rPr>
        <w:t>’</w:t>
      </w:r>
      <w:r w:rsidRPr="00BE5A07">
        <w:rPr>
          <w:szCs w:val="32"/>
        </w:rPr>
        <w:t>ai engagés l</w:t>
      </w:r>
      <w:r w:rsidR="006D3E7C">
        <w:rPr>
          <w:szCs w:val="32"/>
        </w:rPr>
        <w:t>’</w:t>
      </w:r>
      <w:r w:rsidRPr="00BE5A07">
        <w:rPr>
          <w:szCs w:val="32"/>
        </w:rPr>
        <w:t>autre jour pour commander sous mes ordres ne sont pas encore arrivés</w:t>
      </w:r>
      <w:r w:rsidR="006D3E7C">
        <w:rPr>
          <w:szCs w:val="32"/>
        </w:rPr>
        <w:t> ?</w:t>
      </w:r>
    </w:p>
    <w:p w14:paraId="52FEC9D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voici deux lettres qu</w:t>
      </w:r>
      <w:r w:rsidR="006D3E7C">
        <w:rPr>
          <w:szCs w:val="32"/>
        </w:rPr>
        <w:t>’</w:t>
      </w:r>
      <w:r w:rsidRPr="00BE5A07">
        <w:rPr>
          <w:szCs w:val="32"/>
        </w:rPr>
        <w:t>on vient de porter de leur part</w:t>
      </w:r>
      <w:r w:rsidR="006D3E7C">
        <w:rPr>
          <w:szCs w:val="32"/>
        </w:rPr>
        <w:t>.</w:t>
      </w:r>
    </w:p>
    <w:p w14:paraId="5F6B857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 de Cadix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parie qu</w:t>
      </w:r>
      <w:r w:rsidR="006D3E7C">
        <w:rPr>
          <w:szCs w:val="32"/>
        </w:rPr>
        <w:t>’</w:t>
      </w:r>
      <w:r w:rsidRPr="00BE5A07">
        <w:rPr>
          <w:szCs w:val="32"/>
        </w:rPr>
        <w:t>ils ne veulent plus partir</w:t>
      </w:r>
      <w:r w:rsidR="006D3E7C">
        <w:rPr>
          <w:szCs w:val="32"/>
        </w:rPr>
        <w:t> !</w:t>
      </w:r>
    </w:p>
    <w:p w14:paraId="73B86DF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Encore deux qui se dégonflent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sûr</w:t>
      </w:r>
      <w:r w:rsidR="006D3E7C">
        <w:rPr>
          <w:szCs w:val="32"/>
        </w:rPr>
        <w:t> !</w:t>
      </w:r>
    </w:p>
    <w:p w14:paraId="4A157B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après avoir lu les lettres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ça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s</w:t>
      </w:r>
      <w:r w:rsidR="006D3E7C">
        <w:rPr>
          <w:szCs w:val="32"/>
        </w:rPr>
        <w:t>’</w:t>
      </w:r>
      <w:r w:rsidRPr="00BE5A07">
        <w:rPr>
          <w:szCs w:val="32"/>
        </w:rPr>
        <w:t>excusent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lâches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ne partent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Cette défection à la dernière minute est catastrophique</w:t>
      </w:r>
      <w:r w:rsidR="006D3E7C">
        <w:rPr>
          <w:szCs w:val="32"/>
        </w:rPr>
        <w:t> !</w:t>
      </w:r>
    </w:p>
    <w:p w14:paraId="07CAFCB8" w14:textId="546DF4A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Sans capitaine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ne peux t</w:t>
      </w:r>
      <w:r>
        <w:rPr>
          <w:szCs w:val="32"/>
        </w:rPr>
        <w:t>’</w:t>
      </w:r>
      <w:r w:rsidR="00695293" w:rsidRPr="00BE5A07">
        <w:rPr>
          <w:szCs w:val="32"/>
        </w:rPr>
        <w:t>embarquer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Je ne te vois pas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distrait comme tu l</w:t>
      </w:r>
      <w:r>
        <w:rPr>
          <w:szCs w:val="32"/>
        </w:rPr>
        <w:t>’</w:t>
      </w:r>
      <w:r w:rsidR="00695293" w:rsidRPr="00BE5A07">
        <w:rPr>
          <w:szCs w:val="32"/>
        </w:rPr>
        <w:t>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commandant tout seul ta caravelle</w:t>
      </w:r>
      <w:r>
        <w:rPr>
          <w:szCs w:val="32"/>
        </w:rPr>
        <w:t> !</w:t>
      </w:r>
    </w:p>
    <w:p w14:paraId="70BE4EA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évident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surtout un homme de s</w:t>
      </w:r>
      <w:r w:rsidR="001E603E">
        <w:rPr>
          <w:szCs w:val="32"/>
        </w:rPr>
        <w:t>c</w:t>
      </w:r>
      <w:r w:rsidRPr="00BE5A07">
        <w:rPr>
          <w:szCs w:val="32"/>
        </w:rPr>
        <w:t>i</w:t>
      </w:r>
      <w:r w:rsidR="001E603E">
        <w:rPr>
          <w:szCs w:val="32"/>
        </w:rPr>
        <w:t>e</w:t>
      </w:r>
      <w:r w:rsidRPr="00BE5A07">
        <w:rPr>
          <w:szCs w:val="32"/>
        </w:rPr>
        <w:t>nce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qu</w:t>
      </w:r>
      <w:r w:rsidR="006D3E7C">
        <w:rPr>
          <w:szCs w:val="32"/>
        </w:rPr>
        <w:t>’</w:t>
      </w:r>
      <w:r w:rsidRPr="00BE5A07">
        <w:rPr>
          <w:szCs w:val="32"/>
        </w:rPr>
        <w:t>il est convenu d</w:t>
      </w:r>
      <w:r w:rsidR="006D3E7C">
        <w:rPr>
          <w:szCs w:val="32"/>
        </w:rPr>
        <w:t>’</w:t>
      </w:r>
      <w:r w:rsidRPr="00BE5A07">
        <w:rPr>
          <w:szCs w:val="32"/>
        </w:rPr>
        <w:t>appeler un cerveau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Sorti de mes recherches scientifiques</w:t>
      </w:r>
      <w:r w:rsidR="006D3E7C">
        <w:rPr>
          <w:szCs w:val="32"/>
        </w:rPr>
        <w:t>…</w:t>
      </w:r>
    </w:p>
    <w:p w14:paraId="406E28F5" w14:textId="19AFA3C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–… </w:t>
      </w:r>
      <w:r w:rsidR="00695293" w:rsidRPr="00BE5A07">
        <w:rPr>
          <w:szCs w:val="32"/>
        </w:rPr>
        <w:t>et de ton œuf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es incapable de commander une manœuvre</w:t>
      </w:r>
      <w:r>
        <w:rPr>
          <w:szCs w:val="32"/>
        </w:rPr>
        <w:t> !</w:t>
      </w:r>
    </w:p>
    <w:p w14:paraId="16C828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cerveau bourré de science ne peut s</w:t>
      </w:r>
      <w:r w:rsidR="006D3E7C">
        <w:rPr>
          <w:szCs w:val="32"/>
        </w:rPr>
        <w:t>’</w:t>
      </w:r>
      <w:r w:rsidRPr="00BE5A07">
        <w:rPr>
          <w:szCs w:val="32"/>
        </w:rPr>
        <w:t>astreindre à ces besognes subalternes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Au fond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toujours été </w:t>
      </w:r>
      <w:r w:rsidRPr="00BE5A07">
        <w:rPr>
          <w:szCs w:val="32"/>
        </w:rPr>
        <w:lastRenderedPageBreak/>
        <w:t>plus savant que militaire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suis ce qu</w:t>
      </w:r>
      <w:r w:rsidR="006D3E7C">
        <w:rPr>
          <w:szCs w:val="32"/>
        </w:rPr>
        <w:t>’</w:t>
      </w:r>
      <w:r w:rsidRPr="00BE5A07">
        <w:rPr>
          <w:szCs w:val="32"/>
        </w:rPr>
        <w:t>il est convenu d</w:t>
      </w:r>
      <w:r w:rsidR="006D3E7C">
        <w:rPr>
          <w:szCs w:val="32"/>
        </w:rPr>
        <w:t>’</w:t>
      </w:r>
      <w:r w:rsidRPr="00BE5A07">
        <w:rPr>
          <w:szCs w:val="32"/>
        </w:rPr>
        <w:t>appeler</w:t>
      </w:r>
      <w:r w:rsidR="006D3E7C">
        <w:rPr>
          <w:szCs w:val="32"/>
        </w:rPr>
        <w:t>…</w:t>
      </w:r>
    </w:p>
    <w:p w14:paraId="50227554" w14:textId="113280F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–…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on le sait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En attendant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te voilà en panne</w:t>
      </w:r>
      <w:r>
        <w:rPr>
          <w:szCs w:val="32"/>
        </w:rPr>
        <w:t>.</w:t>
      </w:r>
    </w:p>
    <w:p w14:paraId="6338814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faut absolument que je trouve tout de suite un capitaine et un second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0ù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Je vais jusqu</w:t>
      </w:r>
      <w:r w:rsidR="006D3E7C">
        <w:rPr>
          <w:szCs w:val="32"/>
        </w:rPr>
        <w:t>’</w:t>
      </w:r>
      <w:r w:rsidRPr="00BE5A07">
        <w:rPr>
          <w:szCs w:val="32"/>
        </w:rPr>
        <w:t>au port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voir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Il se dirige vers la porte</w:t>
      </w:r>
      <w:r w:rsidR="006D3E7C">
        <w:rPr>
          <w:szCs w:val="32"/>
        </w:rPr>
        <w:t>.)</w:t>
      </w:r>
    </w:p>
    <w:p w14:paraId="417BAD4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oubliais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y a là dans l</w:t>
      </w:r>
      <w:r w:rsidR="006D3E7C">
        <w:rPr>
          <w:szCs w:val="32"/>
        </w:rPr>
        <w:t>’</w:t>
      </w:r>
      <w:r w:rsidRPr="00BE5A07">
        <w:rPr>
          <w:szCs w:val="32"/>
        </w:rPr>
        <w:t>antichambre un homme qui désire vous parler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 drôle de type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entre parenthèses</w:t>
      </w:r>
      <w:r w:rsidR="006D3E7C">
        <w:rPr>
          <w:szCs w:val="32"/>
        </w:rPr>
        <w:t>…</w:t>
      </w:r>
    </w:p>
    <w:p w14:paraId="32F6D3C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pas le temps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</w:t>
      </w:r>
      <w:r w:rsidR="006D3E7C">
        <w:rPr>
          <w:szCs w:val="32"/>
        </w:rPr>
        <w:t>’</w:t>
      </w:r>
      <w:r w:rsidRPr="00BE5A07">
        <w:rPr>
          <w:szCs w:val="32"/>
        </w:rPr>
        <w:t>il veut</w:t>
      </w:r>
      <w:r w:rsidR="006D3E7C">
        <w:rPr>
          <w:szCs w:val="32"/>
        </w:rPr>
        <w:t> ?</w:t>
      </w:r>
    </w:p>
    <w:p w14:paraId="6AF49A9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dit que c</w:t>
      </w:r>
      <w:r w:rsidR="006D3E7C">
        <w:rPr>
          <w:szCs w:val="32"/>
        </w:rPr>
        <w:t>’</w:t>
      </w:r>
      <w:r w:rsidRPr="00BE5A07">
        <w:rPr>
          <w:szCs w:val="32"/>
        </w:rPr>
        <w:t>était pour s</w:t>
      </w:r>
      <w:r w:rsidR="006D3E7C">
        <w:rPr>
          <w:szCs w:val="32"/>
        </w:rPr>
        <w:t>’</w:t>
      </w:r>
      <w:r w:rsidRPr="00BE5A07">
        <w:rPr>
          <w:szCs w:val="32"/>
        </w:rPr>
        <w:t>engager à votre bord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eu beau lui répéter que l</w:t>
      </w:r>
      <w:r w:rsidR="006D3E7C">
        <w:rPr>
          <w:szCs w:val="32"/>
        </w:rPr>
        <w:t>’</w:t>
      </w:r>
      <w:r w:rsidRPr="00BE5A07">
        <w:rPr>
          <w:szCs w:val="32"/>
        </w:rPr>
        <w:t>équipage était au complet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</w:t>
      </w:r>
      <w:r w:rsidR="006D3E7C">
        <w:rPr>
          <w:szCs w:val="32"/>
        </w:rPr>
        <w:t>’</w:t>
      </w:r>
      <w:r w:rsidRPr="00BE5A07">
        <w:rPr>
          <w:szCs w:val="32"/>
        </w:rPr>
        <w:t>est obstiné</w:t>
      </w:r>
      <w:r w:rsidR="006D3E7C">
        <w:rPr>
          <w:szCs w:val="32"/>
        </w:rPr>
        <w:t>…</w:t>
      </w:r>
    </w:p>
    <w:p w14:paraId="131BB19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il ne l</w:t>
      </w:r>
      <w:r w:rsidR="006D3E7C">
        <w:rPr>
          <w:szCs w:val="32"/>
        </w:rPr>
        <w:t>’</w:t>
      </w:r>
      <w:r w:rsidRPr="00BE5A07">
        <w:rPr>
          <w:szCs w:val="32"/>
        </w:rPr>
        <w:t>est plus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complet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ne l</w:t>
      </w:r>
      <w:r w:rsidR="006D3E7C">
        <w:rPr>
          <w:szCs w:val="32"/>
        </w:rPr>
        <w:t>’</w:t>
      </w:r>
      <w:r w:rsidRPr="00BE5A07">
        <w:rPr>
          <w:szCs w:val="32"/>
        </w:rPr>
        <w:t>est plus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Fais entrer cet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peut-être la Providence qui l</w:t>
      </w:r>
      <w:r w:rsidR="006D3E7C">
        <w:rPr>
          <w:szCs w:val="32"/>
        </w:rPr>
        <w:t>’</w:t>
      </w:r>
      <w:r w:rsidRPr="00BE5A07">
        <w:rPr>
          <w:szCs w:val="32"/>
        </w:rPr>
        <w:t>envoie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À sa femme</w:t>
      </w:r>
      <w:r w:rsidR="006D3E7C">
        <w:rPr>
          <w:szCs w:val="32"/>
        </w:rPr>
        <w:t xml:space="preserve">.) </w:t>
      </w:r>
      <w:proofErr w:type="spellStart"/>
      <w:r w:rsidRPr="00BE5A07">
        <w:rPr>
          <w:szCs w:val="32"/>
        </w:rPr>
        <w:t>S</w:t>
      </w:r>
      <w:r w:rsidR="006F4E41">
        <w:rPr>
          <w:szCs w:val="32"/>
        </w:rPr>
        <w:t>é</w:t>
      </w:r>
      <w:r w:rsidRPr="00BE5A07">
        <w:rPr>
          <w:szCs w:val="32"/>
        </w:rPr>
        <w:t>raphina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pendant que je reçois cet homme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seras bien gentille de regarder dans ma chambre si tu ne trouves pas ma boussole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sais plus où elle peut être</w:t>
      </w:r>
      <w:r w:rsidR="006D3E7C">
        <w:rPr>
          <w:szCs w:val="32"/>
        </w:rPr>
        <w:t>…</w:t>
      </w:r>
    </w:p>
    <w:p w14:paraId="5021128B" w14:textId="2953A913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quel homme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perd ses lunettes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perd sa pipe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perd sa boussole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 xml:space="preserve">là </w:t>
      </w:r>
      <w:proofErr w:type="spellStart"/>
      <w:r w:rsidR="00695293" w:rsidRPr="00BE5A07">
        <w:rPr>
          <w:szCs w:val="32"/>
        </w:rPr>
        <w:t>là</w:t>
      </w:r>
      <w:proofErr w:type="spellEnd"/>
      <w:r>
        <w:rPr>
          <w:szCs w:val="32"/>
        </w:rPr>
        <w:t xml:space="preserve"> ! </w:t>
      </w:r>
      <w:r w:rsidR="00695293" w:rsidRPr="00BE5A07">
        <w:rPr>
          <w:szCs w:val="32"/>
        </w:rPr>
        <w:t>là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là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là</w:t>
      </w:r>
      <w:r>
        <w:rPr>
          <w:szCs w:val="32"/>
        </w:rPr>
        <w:t> !</w:t>
      </w:r>
    </w:p>
    <w:p w14:paraId="14CC9DBF" w14:textId="44F39828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sort</w:t>
      </w:r>
      <w:r>
        <w:t>.)</w:t>
      </w:r>
    </w:p>
    <w:p w14:paraId="025A82E3" w14:textId="15345C7B" w:rsidR="00695293" w:rsidRPr="00BE5A07" w:rsidRDefault="00695293" w:rsidP="006D3E7C">
      <w:pPr>
        <w:pStyle w:val="Titre1"/>
      </w:pPr>
      <w:bookmarkStart w:id="4" w:name="_Toc197372907"/>
      <w:r w:rsidRPr="00BE5A07">
        <w:lastRenderedPageBreak/>
        <w:t>CHAPITRE III</w:t>
      </w:r>
      <w:r w:rsidRPr="00BE5A07">
        <w:br/>
      </w:r>
      <w:r w:rsidRPr="00BE5A07">
        <w:br/>
        <w:t>UN MARIN D</w:t>
      </w:r>
      <w:r w:rsidR="006D3E7C">
        <w:t>’</w:t>
      </w:r>
      <w:r w:rsidRPr="00BE5A07">
        <w:t>EAU</w:t>
      </w:r>
      <w:r w:rsidR="006D3E7C">
        <w:t xml:space="preserve">… </w:t>
      </w:r>
      <w:r w:rsidRPr="00BE5A07">
        <w:t>DE LESSIVE</w:t>
      </w:r>
      <w:bookmarkEnd w:id="4"/>
    </w:p>
    <w:p w14:paraId="016DCAC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Homme-qu</w:t>
      </w:r>
      <w:r w:rsidR="001E603E">
        <w:rPr>
          <w:i/>
          <w:iCs/>
          <w:szCs w:val="32"/>
        </w:rPr>
        <w:t>i-</w:t>
      </w:r>
      <w:r w:rsidR="006D21B8" w:rsidRPr="00BE5A07">
        <w:rPr>
          <w:i/>
          <w:iCs/>
          <w:szCs w:val="32"/>
        </w:rPr>
        <w:t>entre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Entrez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entrez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tombez à pic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venez vous engager à mon bord</w:t>
      </w:r>
      <w:r w:rsidR="006D3E7C">
        <w:rPr>
          <w:szCs w:val="32"/>
        </w:rPr>
        <w:t> ?</w:t>
      </w:r>
    </w:p>
    <w:p w14:paraId="05CDE21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OMME-QUI-ENTRE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venais voir si vous n</w:t>
      </w:r>
      <w:r w:rsidR="006D3E7C">
        <w:rPr>
          <w:szCs w:val="32"/>
        </w:rPr>
        <w:t>’</w:t>
      </w:r>
      <w:r w:rsidRPr="00BE5A07">
        <w:rPr>
          <w:szCs w:val="32"/>
        </w:rPr>
        <w:t>aviez pas besoin d</w:t>
      </w:r>
      <w:r w:rsidR="006D3E7C">
        <w:rPr>
          <w:szCs w:val="32"/>
        </w:rPr>
        <w:t>’</w:t>
      </w:r>
      <w:r w:rsidRPr="00BE5A07">
        <w:rPr>
          <w:szCs w:val="32"/>
        </w:rPr>
        <w:t>un capitaine</w:t>
      </w:r>
      <w:r w:rsidR="006D3E7C">
        <w:rPr>
          <w:szCs w:val="32"/>
        </w:rPr>
        <w:t> ?</w:t>
      </w:r>
    </w:p>
    <w:p w14:paraId="0F3748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un capitaine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Providence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disais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ne craignez pas la mer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aventures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bien</w:t>
      </w:r>
      <w:r w:rsidR="006D3E7C">
        <w:rPr>
          <w:szCs w:val="32"/>
        </w:rPr>
        <w:t> !</w:t>
      </w:r>
    </w:p>
    <w:p w14:paraId="1896B0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adore la mer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rêve d</w:t>
      </w:r>
      <w:r w:rsidR="006D3E7C">
        <w:rPr>
          <w:szCs w:val="32"/>
        </w:rPr>
        <w:t>’</w:t>
      </w:r>
      <w:r w:rsidRPr="00BE5A07">
        <w:rPr>
          <w:szCs w:val="32"/>
        </w:rPr>
        <w:t>aventures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mer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immensité mugissante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aime la mer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Malheureusement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l</w:t>
      </w:r>
      <w:r w:rsidR="006D3E7C">
        <w:rPr>
          <w:szCs w:val="32"/>
        </w:rPr>
        <w:t>’</w:t>
      </w:r>
      <w:r w:rsidRPr="00BE5A07">
        <w:rPr>
          <w:szCs w:val="32"/>
        </w:rPr>
        <w:t>ai jamais vue</w:t>
      </w:r>
      <w:r w:rsidR="006D3E7C">
        <w:rPr>
          <w:szCs w:val="32"/>
        </w:rPr>
        <w:t>…</w:t>
      </w:r>
    </w:p>
    <w:p w14:paraId="5A8F4D5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ne connaissez pas la mer</w:t>
      </w:r>
      <w:r w:rsidR="006D3E7C">
        <w:rPr>
          <w:szCs w:val="32"/>
        </w:rPr>
        <w:t> ?</w:t>
      </w:r>
    </w:p>
    <w:p w14:paraId="3E7E28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encore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 la connaître que je suis venu vous trouver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Fils d</w:t>
      </w:r>
      <w:r w:rsidR="006D3E7C">
        <w:rPr>
          <w:szCs w:val="32"/>
        </w:rPr>
        <w:t>’</w:t>
      </w:r>
      <w:r w:rsidRPr="00BE5A07">
        <w:rPr>
          <w:szCs w:val="32"/>
        </w:rPr>
        <w:t>un patron de bateau-lavoir parisien et d</w:t>
      </w:r>
      <w:r w:rsidR="006D3E7C">
        <w:rPr>
          <w:szCs w:val="32"/>
        </w:rPr>
        <w:t>’</w:t>
      </w:r>
      <w:r w:rsidRPr="00BE5A07">
        <w:rPr>
          <w:szCs w:val="32"/>
        </w:rPr>
        <w:t>une écaillère portugaise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parents rêvaient pour moi la glorieuse carrière de marin</w:t>
      </w:r>
      <w:r w:rsidR="006D3E7C">
        <w:rPr>
          <w:szCs w:val="32"/>
        </w:rPr>
        <w:t>.</w:t>
      </w:r>
    </w:p>
    <w:p w14:paraId="5951ADC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ils vous envoyèrent naturellement à l</w:t>
      </w:r>
      <w:r w:rsidR="006D3E7C">
        <w:rPr>
          <w:szCs w:val="32"/>
        </w:rPr>
        <w:t>’</w:t>
      </w:r>
      <w:r w:rsidRPr="00BE5A07">
        <w:rPr>
          <w:szCs w:val="32"/>
        </w:rPr>
        <w:t>École navale</w:t>
      </w:r>
      <w:r w:rsidR="006D3E7C">
        <w:rPr>
          <w:szCs w:val="32"/>
        </w:rPr>
        <w:t> ?</w:t>
      </w:r>
    </w:p>
    <w:p w14:paraId="0258F69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me firent suivre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domicile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cours de navigation par correspondance</w:t>
      </w:r>
      <w:r w:rsidR="006D3E7C">
        <w:rPr>
          <w:szCs w:val="32"/>
        </w:rPr>
        <w:t>.</w:t>
      </w:r>
    </w:p>
    <w:p w14:paraId="66AA73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 de Barcelone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par correspondance que vous avez appris à naviguer</w:t>
      </w:r>
      <w:r w:rsidR="006D3E7C">
        <w:rPr>
          <w:szCs w:val="32"/>
        </w:rPr>
        <w:t> ?</w:t>
      </w:r>
    </w:p>
    <w:p w14:paraId="362399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avais la vocation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Au bout de douze ans de cours de navigation par correspondance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reçus de mon professeur le brevet de capitaine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Pendant toute la durée de mes études maritimes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afin de m</w:t>
      </w:r>
      <w:r w:rsidR="006D3E7C">
        <w:rPr>
          <w:szCs w:val="32"/>
        </w:rPr>
        <w:t>’</w:t>
      </w:r>
      <w:r w:rsidRPr="00BE5A07">
        <w:rPr>
          <w:szCs w:val="32"/>
        </w:rPr>
        <w:t>habituer à l</w:t>
      </w:r>
      <w:r w:rsidR="006D3E7C">
        <w:rPr>
          <w:szCs w:val="32"/>
        </w:rPr>
        <w:t>’</w:t>
      </w:r>
      <w:r w:rsidRPr="00BE5A07">
        <w:rPr>
          <w:szCs w:val="32"/>
        </w:rPr>
        <w:t>odeur vivifiante du large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mère me faisait ouvrir chaque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toutes les huîtres commandées par la clientèle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 plus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me familiariser avec le bruit des vagues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passais des heures entières avec deux coquillages attachés aux oreilles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étais donc fin prêt pour m</w:t>
      </w:r>
      <w:r w:rsidR="006D3E7C">
        <w:rPr>
          <w:szCs w:val="32"/>
        </w:rPr>
        <w:t>’</w:t>
      </w:r>
      <w:r w:rsidRPr="00BE5A07">
        <w:rPr>
          <w:szCs w:val="32"/>
        </w:rPr>
        <w:t>embarquer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lorsque mon père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retombé en enfance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suite d</w:t>
      </w:r>
      <w:r w:rsidR="006D3E7C">
        <w:rPr>
          <w:szCs w:val="32"/>
        </w:rPr>
        <w:t>’</w:t>
      </w:r>
      <w:r w:rsidRPr="00BE5A07">
        <w:rPr>
          <w:szCs w:val="32"/>
        </w:rPr>
        <w:t>un surmenage au jeu de loto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mourut de la coqueluche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 mère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folle de douleur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changea de sexe en vingt-quatre heures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s</w:t>
      </w:r>
      <w:r w:rsidR="006D3E7C">
        <w:rPr>
          <w:szCs w:val="32"/>
        </w:rPr>
        <w:t>’</w:t>
      </w:r>
      <w:r w:rsidRPr="00BE5A07">
        <w:rPr>
          <w:szCs w:val="32"/>
        </w:rPr>
        <w:t>engagea dans la légion étrangère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restai seul au 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avec un bateau-lavoir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me fallut renoncer à mes beaux rêves de navigation pour prendre la direction du bateau-lavoir amarré au bord de la Seine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Pendant quinze ans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commandé à bord du </w:t>
      </w:r>
      <w:r w:rsidR="006D21B8" w:rsidRPr="00BE5A07">
        <w:rPr>
          <w:i/>
          <w:iCs/>
          <w:szCs w:val="32"/>
        </w:rPr>
        <w:t>Tigre-Royal</w:t>
      </w:r>
      <w:r w:rsidR="006D3E7C">
        <w:rPr>
          <w:szCs w:val="32"/>
        </w:rPr>
        <w:t>.</w:t>
      </w:r>
    </w:p>
    <w:p w14:paraId="5D38545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À bord du </w:t>
      </w:r>
      <w:r w:rsidR="006D21B8" w:rsidRPr="00BE5A07">
        <w:rPr>
          <w:i/>
          <w:iCs/>
          <w:szCs w:val="32"/>
        </w:rPr>
        <w:t>Tigre-Royal</w:t>
      </w:r>
      <w:r w:rsidR="006D3E7C">
        <w:rPr>
          <w:szCs w:val="32"/>
        </w:rPr>
        <w:t> ?</w:t>
      </w:r>
    </w:p>
    <w:p w14:paraId="32D0783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mon bateau-lavoir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avais baptisé ainsi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m</w:t>
      </w:r>
      <w:r w:rsidR="006D3E7C">
        <w:rPr>
          <w:szCs w:val="32"/>
        </w:rPr>
        <w:t>’</w:t>
      </w:r>
      <w:r w:rsidRPr="00BE5A07">
        <w:rPr>
          <w:szCs w:val="32"/>
        </w:rPr>
        <w:t>étais habillé en capitaine pour me donner l</w:t>
      </w:r>
      <w:r w:rsidR="006D3E7C">
        <w:rPr>
          <w:szCs w:val="32"/>
        </w:rPr>
        <w:t>’</w:t>
      </w:r>
      <w:r w:rsidRPr="00BE5A07">
        <w:rPr>
          <w:szCs w:val="32"/>
        </w:rPr>
        <w:t>illusion d</w:t>
      </w:r>
      <w:r w:rsidR="006D3E7C">
        <w:rPr>
          <w:szCs w:val="32"/>
        </w:rPr>
        <w:t>’</w:t>
      </w:r>
      <w:r w:rsidRPr="00BE5A07">
        <w:rPr>
          <w:szCs w:val="32"/>
        </w:rPr>
        <w:t>être un vrai marin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Pendant quinze ans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travers vents et inondations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assumé la responsabilité écrasante de veiller au salut des braves ménagères qui </w:t>
      </w:r>
      <w:proofErr w:type="spellStart"/>
      <w:r w:rsidRPr="00BE5A07">
        <w:rPr>
          <w:szCs w:val="32"/>
        </w:rPr>
        <w:t>lavaient</w:t>
      </w:r>
      <w:proofErr w:type="spellEnd"/>
      <w:r w:rsidRPr="00BE5A07">
        <w:rPr>
          <w:szCs w:val="32"/>
        </w:rPr>
        <w:t xml:space="preserve"> leurs paquets de linge à bord du </w:t>
      </w:r>
      <w:r w:rsidR="006D21B8" w:rsidRPr="00BE5A07">
        <w:rPr>
          <w:i/>
          <w:iCs/>
          <w:szCs w:val="32"/>
        </w:rPr>
        <w:t>Tigre-Royal</w:t>
      </w:r>
      <w:r w:rsidR="006D3E7C">
        <w:rPr>
          <w:szCs w:val="32"/>
        </w:rPr>
        <w:t>.</w:t>
      </w:r>
    </w:p>
    <w:p w14:paraId="4EFD6E8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besoin d</w:t>
      </w:r>
      <w:r w:rsidR="006D3E7C">
        <w:rPr>
          <w:szCs w:val="32"/>
        </w:rPr>
        <w:t>’</w:t>
      </w:r>
      <w:r w:rsidRPr="00BE5A07">
        <w:rPr>
          <w:szCs w:val="32"/>
        </w:rPr>
        <w:t>un 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évident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enfin vos états de services à bord d</w:t>
      </w:r>
      <w:r w:rsidR="006D3E7C">
        <w:rPr>
          <w:szCs w:val="32"/>
        </w:rPr>
        <w:t>’</w:t>
      </w:r>
      <w:r w:rsidRPr="00BE5A07">
        <w:rPr>
          <w:szCs w:val="32"/>
        </w:rPr>
        <w:t>un bateau-lavoir me paraissent un tantinet insuffisants pour partir à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3D5A829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Insuffisants</w:t>
      </w:r>
      <w:r w:rsidR="006D3E7C">
        <w:rPr>
          <w:szCs w:val="32"/>
        </w:rPr>
        <w:t> ?… (</w:t>
      </w:r>
      <w:r w:rsidR="006D21B8" w:rsidRPr="00BE5A07">
        <w:rPr>
          <w:i/>
          <w:iCs/>
          <w:szCs w:val="32"/>
        </w:rPr>
        <w:t>Avec dignité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vous saviez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surtout l</w:t>
      </w:r>
      <w:r w:rsidR="006D3E7C">
        <w:rPr>
          <w:szCs w:val="32"/>
        </w:rPr>
        <w:t>’</w:t>
      </w:r>
      <w:r w:rsidRPr="00BE5A07">
        <w:rPr>
          <w:szCs w:val="32"/>
        </w:rPr>
        <w:t>hiver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moment des crues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la tâche est difficile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La tempête au large est une </w:t>
      </w:r>
      <w:r w:rsidRPr="00BE5A07">
        <w:rPr>
          <w:szCs w:val="32"/>
        </w:rPr>
        <w:lastRenderedPageBreak/>
        <w:t>chose dangereuse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certes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ce n</w:t>
      </w:r>
      <w:r w:rsidR="006D3E7C">
        <w:rPr>
          <w:szCs w:val="32"/>
        </w:rPr>
        <w:t>’</w:t>
      </w:r>
      <w:r w:rsidRPr="00BE5A07">
        <w:rPr>
          <w:szCs w:val="32"/>
        </w:rPr>
        <w:t>est pas moi qui discuterai la valeur de mes collègues de la marine-mobile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le vaisseau de mer est libre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entendez-vous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libre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La vague peut le faire danser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cahoter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est libre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Tandis que le bateau-lavoir enchaîné au quai doit combattre comme un lutteur à qui l</w:t>
      </w:r>
      <w:r w:rsidR="006D3E7C">
        <w:rPr>
          <w:szCs w:val="32"/>
        </w:rPr>
        <w:t>’</w:t>
      </w:r>
      <w:r w:rsidRPr="00BE5A07">
        <w:rPr>
          <w:szCs w:val="32"/>
        </w:rPr>
        <w:t>on aurait attaché les pieds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marine-immobile a bien ses dangers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croyez-moi</w:t>
      </w:r>
      <w:r w:rsidR="006D3E7C">
        <w:rPr>
          <w:szCs w:val="32"/>
        </w:rPr>
        <w:t>.</w:t>
      </w:r>
    </w:p>
    <w:p w14:paraId="167E5AF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est un peu exalté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courageux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Si seulement vous aviez commandé un bateau-mouche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pourrais peut-être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la marine-immobile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pour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!…</w:t>
      </w:r>
    </w:p>
    <w:p w14:paraId="4B91849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mon brevet de 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l</w:t>
      </w:r>
      <w:r w:rsidR="006D3E7C">
        <w:rPr>
          <w:szCs w:val="32"/>
        </w:rPr>
        <w:t>’</w:t>
      </w:r>
      <w:r w:rsidRPr="00BE5A07">
        <w:rPr>
          <w:szCs w:val="32"/>
        </w:rPr>
        <w:t>oubliez pas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En apprenant que vous alliez partir à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pu résister à ma vocation de toujours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cédé mon bateau-lavoir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me voici prêt à affronter à vos côtés les périls de ce glorieux voyage</w:t>
      </w:r>
      <w:r w:rsidR="006D3E7C">
        <w:rPr>
          <w:szCs w:val="32"/>
        </w:rPr>
        <w:t> !</w:t>
      </w:r>
    </w:p>
    <w:p w14:paraId="2888E63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manquez pas de courage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Beaucoup de marins de métier n</w:t>
      </w:r>
      <w:r w:rsidR="006D3E7C">
        <w:rPr>
          <w:szCs w:val="32"/>
        </w:rPr>
        <w:t>’</w:t>
      </w:r>
      <w:r w:rsidRPr="00BE5A07">
        <w:rPr>
          <w:szCs w:val="32"/>
        </w:rPr>
        <w:t>osent pas tenter cette grande aventure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Seulement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 cours de navigation par correspondance me font encore hésiter</w:t>
      </w:r>
      <w:r w:rsidR="006D3E7C">
        <w:rPr>
          <w:szCs w:val="32"/>
        </w:rPr>
        <w:t>…</w:t>
      </w:r>
    </w:p>
    <w:p w14:paraId="3502ED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craignez rien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toujours dans ma poche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le consulter en cas de besoin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mon </w:t>
      </w:r>
      <w:r w:rsidR="006D3E7C">
        <w:rPr>
          <w:szCs w:val="32"/>
        </w:rPr>
        <w:t>« </w:t>
      </w:r>
      <w:r w:rsidRPr="00BE5A07">
        <w:rPr>
          <w:szCs w:val="32"/>
        </w:rPr>
        <w:t>Petit-Manuel-de-Navigation-pratique-en-trente-leçons</w:t>
      </w:r>
      <w:r w:rsidR="006D3E7C">
        <w:rPr>
          <w:szCs w:val="32"/>
        </w:rPr>
        <w:t> ».</w:t>
      </w:r>
    </w:p>
    <w:p w14:paraId="4BC0573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après 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21B8" w:rsidRPr="00BE5A07">
        <w:rPr>
          <w:szCs w:val="32"/>
        </w:rPr>
        <w:t>e</w:t>
      </w:r>
      <w:r w:rsidRPr="00BE5A07">
        <w:rPr>
          <w:szCs w:val="32"/>
        </w:rPr>
        <w:t xml:space="preserve"> n</w:t>
      </w:r>
      <w:r w:rsidR="006D3E7C">
        <w:rPr>
          <w:szCs w:val="32"/>
        </w:rPr>
        <w:t>’</w:t>
      </w:r>
      <w:r w:rsidRPr="00BE5A07">
        <w:rPr>
          <w:szCs w:val="32"/>
        </w:rPr>
        <w:t>ai pas l</w:t>
      </w:r>
      <w:r w:rsidR="006D3E7C">
        <w:rPr>
          <w:szCs w:val="32"/>
        </w:rPr>
        <w:t>’</w:t>
      </w:r>
      <w:r w:rsidRPr="00BE5A07">
        <w:rPr>
          <w:szCs w:val="32"/>
        </w:rPr>
        <w:t>embarras du choix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me faut un capitaine à tout prix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Parce que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voyez-vous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surtout un homme de science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qu</w:t>
      </w:r>
      <w:r w:rsidR="006D3E7C">
        <w:rPr>
          <w:szCs w:val="32"/>
        </w:rPr>
        <w:t>’</w:t>
      </w:r>
      <w:r w:rsidRPr="00BE5A07">
        <w:rPr>
          <w:szCs w:val="32"/>
        </w:rPr>
        <w:t>il est convenu d</w:t>
      </w:r>
      <w:r w:rsidR="006D3E7C">
        <w:rPr>
          <w:szCs w:val="32"/>
        </w:rPr>
        <w:t>’</w:t>
      </w:r>
      <w:r w:rsidRPr="00BE5A07">
        <w:rPr>
          <w:szCs w:val="32"/>
        </w:rPr>
        <w:t>appeler un cerveau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 vous comprenez pour les menus détails du commandement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suivez-moi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vous signer votre engagement et vous présenter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>.</w:t>
      </w:r>
    </w:p>
    <w:p w14:paraId="58B20B3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 !</w:t>
      </w:r>
    </w:p>
    <w:p w14:paraId="38BB894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 sortant avec le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Dites-moi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avez-vous aussi appris à nager par correspondance</w:t>
      </w:r>
      <w:r w:rsidR="006D3E7C">
        <w:rPr>
          <w:szCs w:val="32"/>
        </w:rPr>
        <w:t> ?…</w:t>
      </w:r>
    </w:p>
    <w:p w14:paraId="3B6C17BA" w14:textId="1FD13A6F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sortent</w:t>
      </w:r>
      <w:r>
        <w:t>.)</w:t>
      </w:r>
    </w:p>
    <w:p w14:paraId="3C814AF5" w14:textId="2EACC78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 quelques minutes plus tard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Voilà la boussole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l</w:t>
      </w:r>
      <w:r>
        <w:rPr>
          <w:szCs w:val="32"/>
        </w:rPr>
        <w:t>’</w:t>
      </w:r>
      <w:r w:rsidR="00695293" w:rsidRPr="00BE5A07">
        <w:rPr>
          <w:szCs w:val="32"/>
        </w:rPr>
        <w:t>ai retrouvée sur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Tiens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 n</w:t>
      </w:r>
      <w:r>
        <w:rPr>
          <w:szCs w:val="32"/>
        </w:rPr>
        <w:t>’</w:t>
      </w:r>
      <w:r w:rsidR="00695293" w:rsidRPr="00BE5A07">
        <w:rPr>
          <w:szCs w:val="32"/>
        </w:rPr>
        <w:t>y est plus</w:t>
      </w:r>
      <w:r>
        <w:rPr>
          <w:szCs w:val="32"/>
        </w:rPr>
        <w:t>…</w:t>
      </w:r>
    </w:p>
    <w:p w14:paraId="1EDC7F7A" w14:textId="0D8EDB5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pose la boussole sur le bureau</w:t>
      </w:r>
      <w:r>
        <w:t>.)</w:t>
      </w:r>
    </w:p>
    <w:p w14:paraId="58BE99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 la pipe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viens de la retrouver</w:t>
      </w:r>
      <w:r w:rsidR="006D3E7C">
        <w:rPr>
          <w:szCs w:val="32"/>
        </w:rPr>
        <w:t>.</w:t>
      </w:r>
    </w:p>
    <w:p w14:paraId="3FA4C104" w14:textId="58829824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Posez-la sur le bureau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</w:t>
      </w:r>
      <w:r>
        <w:rPr>
          <w:szCs w:val="32"/>
        </w:rPr>
        <w:t>’</w:t>
      </w:r>
      <w:r w:rsidR="00695293" w:rsidRPr="00BE5A07">
        <w:rPr>
          <w:szCs w:val="32"/>
        </w:rPr>
        <w:t>amiral est sorti</w:t>
      </w:r>
      <w:r>
        <w:rPr>
          <w:szCs w:val="32"/>
        </w:rPr>
        <w:t>.</w:t>
      </w:r>
    </w:p>
    <w:p w14:paraId="04EE811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vient de partir avec un blanchisseur</w:t>
      </w:r>
      <w:r w:rsidR="006D3E7C">
        <w:rPr>
          <w:szCs w:val="32"/>
        </w:rPr>
        <w:t>.</w:t>
      </w:r>
    </w:p>
    <w:p w14:paraId="62C9EF88" w14:textId="52948E0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Avec un blanchisseur</w:t>
      </w:r>
      <w:r>
        <w:rPr>
          <w:szCs w:val="32"/>
        </w:rPr>
        <w:t> ?</w:t>
      </w:r>
    </w:p>
    <w:p w14:paraId="60E69F2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homme qui venait pour s</w:t>
      </w:r>
      <w:r w:rsidR="006D3E7C">
        <w:rPr>
          <w:szCs w:val="32"/>
        </w:rPr>
        <w:t>’</w:t>
      </w:r>
      <w:r w:rsidRPr="00BE5A07">
        <w:rPr>
          <w:szCs w:val="32"/>
        </w:rPr>
        <w:t>engager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entendu en partant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parlait de son lavoir à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>.</w:t>
      </w:r>
    </w:p>
    <w:p w14:paraId="1B6F949A" w14:textId="7D5CAFF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Il engage des blanchisseurs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maintenant</w:t>
      </w:r>
      <w:r>
        <w:rPr>
          <w:szCs w:val="32"/>
        </w:rPr>
        <w:t> ?</w:t>
      </w:r>
    </w:p>
    <w:p w14:paraId="21511432" w14:textId="1915EC4D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</w:t>
      </w:r>
      <w:r w:rsidR="0064563E" w:rsidRPr="00F36C9C">
        <w:rPr>
          <w:rStyle w:val="Taille-1Caracteres"/>
        </w:rPr>
        <w:t>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recrutement est difficile pour ce sacré voyage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Tout le monde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 pas confiance comme </w:t>
      </w:r>
      <w:r w:rsidR="006D3E7C">
        <w:rPr>
          <w:szCs w:val="32"/>
        </w:rPr>
        <w:t>M</w:t>
      </w:r>
      <w:r w:rsidR="006D3E7C" w:rsidRPr="006D3E7C">
        <w:rPr>
          <w:szCs w:val="32"/>
          <w:vertAlign w:val="superscript"/>
        </w:rPr>
        <w:t>lle</w:t>
      </w:r>
      <w:r w:rsidR="006D3E7C">
        <w:rPr>
          <w:szCs w:val="32"/>
        </w:rPr>
        <w:t> </w:t>
      </w:r>
      <w:r w:rsidRPr="00BE5A07">
        <w:rPr>
          <w:szCs w:val="32"/>
        </w:rPr>
        <w:t>Colomba et votre serviteur</w:t>
      </w:r>
      <w:r w:rsidR="006D3E7C">
        <w:rPr>
          <w:szCs w:val="32"/>
        </w:rPr>
        <w:t>.</w:t>
      </w:r>
    </w:p>
    <w:p w14:paraId="6516393E" w14:textId="789F6FA3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Dites donc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Mathurin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et moi</w:t>
      </w:r>
      <w:r>
        <w:rPr>
          <w:szCs w:val="32"/>
        </w:rPr>
        <w:t xml:space="preserve"> ? </w:t>
      </w:r>
      <w:r w:rsidR="00695293" w:rsidRPr="00BE5A07">
        <w:rPr>
          <w:szCs w:val="32"/>
        </w:rPr>
        <w:t>vous croyez que je n</w:t>
      </w:r>
      <w:r>
        <w:rPr>
          <w:szCs w:val="32"/>
        </w:rPr>
        <w:t>’</w:t>
      </w:r>
      <w:r w:rsidR="00695293" w:rsidRPr="00BE5A07">
        <w:rPr>
          <w:szCs w:val="32"/>
        </w:rPr>
        <w:t>ai pas confiance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moi</w:t>
      </w:r>
      <w:r>
        <w:rPr>
          <w:szCs w:val="32"/>
        </w:rPr>
        <w:t> ?</w:t>
      </w:r>
    </w:p>
    <w:p w14:paraId="0C80AE5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Madame m</w:t>
      </w:r>
      <w:r w:rsidR="006D3E7C">
        <w:rPr>
          <w:szCs w:val="32"/>
        </w:rPr>
        <w:t>’</w:t>
      </w:r>
      <w:r w:rsidRPr="00BE5A07">
        <w:rPr>
          <w:szCs w:val="32"/>
        </w:rPr>
        <w:t>excusera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croyais</w:t>
      </w:r>
      <w:r w:rsidR="006D3E7C">
        <w:rPr>
          <w:szCs w:val="32"/>
        </w:rPr>
        <w:t>…</w:t>
      </w:r>
    </w:p>
    <w:p w14:paraId="3A289670" w14:textId="77777777" w:rsidR="00FC32AC" w:rsidRPr="00BE5A07" w:rsidRDefault="00FC32AC" w:rsidP="00FC32A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42200960" wp14:editId="4B4EE223">
            <wp:extent cx="5154930" cy="3974465"/>
            <wp:effectExtent l="0" t="0" r="0" b="0"/>
            <wp:docPr id="7" name="Image 1" descr="Une image contenant dessin, croquis, clipart, Dessin au trai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1" descr="Une image contenant dessin, croquis, clipart, Dessin au trai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30" cy="397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0F9602" w14:textId="1B833A2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évidemment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comme ça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devant l</w:t>
      </w:r>
      <w:r>
        <w:rPr>
          <w:szCs w:val="32"/>
        </w:rPr>
        <w:t>’</w:t>
      </w:r>
      <w:r w:rsidR="00695293" w:rsidRPr="00BE5A07">
        <w:rPr>
          <w:szCs w:val="32"/>
        </w:rPr>
        <w:t>amiral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l</w:t>
      </w:r>
      <w:r>
        <w:rPr>
          <w:szCs w:val="32"/>
        </w:rPr>
        <w:t>’</w:t>
      </w:r>
      <w:r w:rsidR="00695293" w:rsidRPr="00BE5A07">
        <w:rPr>
          <w:szCs w:val="32"/>
        </w:rPr>
        <w:t>air de ne pas y croire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à sa découverte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mais c</w:t>
      </w:r>
      <w:r>
        <w:rPr>
          <w:szCs w:val="32"/>
        </w:rPr>
        <w:t>’</w:t>
      </w:r>
      <w:r w:rsidR="00695293" w:rsidRPr="00BE5A07">
        <w:rPr>
          <w:szCs w:val="32"/>
        </w:rPr>
        <w:t>est parce que j</w:t>
      </w:r>
      <w:r>
        <w:rPr>
          <w:szCs w:val="32"/>
        </w:rPr>
        <w:t>’</w:t>
      </w:r>
      <w:r w:rsidR="00695293" w:rsidRPr="00BE5A07">
        <w:rPr>
          <w:szCs w:val="32"/>
        </w:rPr>
        <w:t>enrage de le voir partir encore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courir les aventures à son âge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Mais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au fond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y crois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Mathurin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confiance en son génie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y crois autant que lui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Mais n</w:t>
      </w:r>
      <w:r>
        <w:rPr>
          <w:szCs w:val="32"/>
        </w:rPr>
        <w:t>’</w:t>
      </w:r>
      <w:r w:rsidR="00695293" w:rsidRPr="00BE5A07">
        <w:rPr>
          <w:szCs w:val="32"/>
        </w:rPr>
        <w:t>allez pas lui répéter surtout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hein</w:t>
      </w:r>
      <w:r>
        <w:rPr>
          <w:szCs w:val="32"/>
        </w:rPr>
        <w:t> ?…</w:t>
      </w:r>
    </w:p>
    <w:p w14:paraId="3E168119" w14:textId="4725753E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sort</w:t>
      </w:r>
      <w:r>
        <w:t>.)</w:t>
      </w:r>
    </w:p>
    <w:p w14:paraId="2D3340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Au fond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femmes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même celles qui ont l</w:t>
      </w:r>
      <w:r w:rsidR="006D3E7C">
        <w:rPr>
          <w:szCs w:val="32"/>
        </w:rPr>
        <w:t>’</w:t>
      </w:r>
      <w:r w:rsidRPr="00BE5A07">
        <w:rPr>
          <w:szCs w:val="32"/>
        </w:rPr>
        <w:t>air le plus poison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ce qui est dû sentiment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comprend toujours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Surtout les jours de départ</w:t>
      </w:r>
      <w:r w:rsidR="006D3E7C">
        <w:rPr>
          <w:szCs w:val="32"/>
        </w:rPr>
        <w:t> !</w:t>
      </w:r>
    </w:p>
    <w:p w14:paraId="6AA658D5" w14:textId="07FA6CF9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sort</w:t>
      </w:r>
      <w:r>
        <w:t>.)</w:t>
      </w:r>
    </w:p>
    <w:p w14:paraId="0EEF7C1D" w14:textId="4E2B353E" w:rsidR="00695293" w:rsidRPr="00BE5A07" w:rsidRDefault="00CE6E03" w:rsidP="006D3E7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4FE0BEAF" wp14:editId="5FB203F6">
            <wp:extent cx="5637530" cy="6573520"/>
            <wp:effectExtent l="0" t="0" r="0" b="0"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530" cy="657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8604E" w14:textId="77777777" w:rsidR="006D3E7C" w:rsidRDefault="00695293" w:rsidP="006D3E7C">
      <w:pPr>
        <w:pStyle w:val="Titre1"/>
      </w:pPr>
      <w:bookmarkStart w:id="5" w:name="_Toc197372908"/>
      <w:r w:rsidRPr="00BE5A07">
        <w:lastRenderedPageBreak/>
        <w:t>CHAPITRE IV</w:t>
      </w:r>
      <w:r w:rsidRPr="00BE5A07">
        <w:br/>
      </w:r>
      <w:r w:rsidRPr="00BE5A07">
        <w:br/>
      </w:r>
      <w:proofErr w:type="spellStart"/>
      <w:r w:rsidRPr="00BE5A07">
        <w:t>MALAGAGA</w:t>
      </w:r>
      <w:bookmarkEnd w:id="5"/>
      <w:proofErr w:type="spellEnd"/>
    </w:p>
    <w:p w14:paraId="5817C63E" w14:textId="2236FBD8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Colomba entre furieuse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suivie par 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t>.)</w:t>
      </w:r>
    </w:p>
    <w:p w14:paraId="2C5C36B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la 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 caballero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cesserez-vous de me suivre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Jusque dans ma casa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du </w:t>
      </w:r>
      <w:proofErr w:type="spellStart"/>
      <w:r w:rsidRPr="00BE5A07">
        <w:rPr>
          <w:szCs w:val="32"/>
        </w:rPr>
        <w:t>toupetos</w:t>
      </w:r>
      <w:proofErr w:type="spellEnd"/>
      <w:r w:rsidR="006D3E7C">
        <w:rPr>
          <w:szCs w:val="32"/>
        </w:rPr>
        <w:t> !…</w:t>
      </w:r>
    </w:p>
    <w:p w14:paraId="1BCEFDC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chère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ne reconnaissez-vous pas votre bel </w:t>
      </w:r>
      <w:proofErr w:type="spellStart"/>
      <w:r w:rsidRPr="00BE5A07">
        <w:rPr>
          <w:szCs w:val="32"/>
        </w:rPr>
        <w:t>Arthuro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> ?</w:t>
      </w:r>
    </w:p>
    <w:p w14:paraId="3637843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</w:t>
      </w:r>
      <w:r w:rsidR="008F3D64">
        <w:rPr>
          <w:szCs w:val="32"/>
        </w:rPr>
        <w:t>eñor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appelle Colomba et je ne vous connais pas</w:t>
      </w:r>
      <w:r w:rsidR="006D3E7C">
        <w:rPr>
          <w:szCs w:val="32"/>
        </w:rPr>
        <w:t> !</w:t>
      </w:r>
    </w:p>
    <w:p w14:paraId="452C7D9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… </w:t>
      </w:r>
      <w:proofErr w:type="spellStart"/>
      <w:r w:rsidRPr="00BE5A07">
        <w:rPr>
          <w:szCs w:val="32"/>
        </w:rPr>
        <w:t>Arthuro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… </w:t>
      </w:r>
      <w:r w:rsidRPr="00BE5A07">
        <w:rPr>
          <w:szCs w:val="32"/>
        </w:rPr>
        <w:t>Souvenez-vous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chère doña Sol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lorsqu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il y a huit jours je vous ai rencontrée sous la </w:t>
      </w:r>
      <w:proofErr w:type="spellStart"/>
      <w:r w:rsidRPr="00BE5A07">
        <w:rPr>
          <w:szCs w:val="32"/>
        </w:rPr>
        <w:t>Puerta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del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Couranderos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tout de suite été subjugué par votre beauté blonde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vous m</w:t>
      </w:r>
      <w:r w:rsidR="006D3E7C">
        <w:rPr>
          <w:szCs w:val="32"/>
        </w:rPr>
        <w:t>’</w:t>
      </w:r>
      <w:r w:rsidRPr="00BE5A07">
        <w:rPr>
          <w:szCs w:val="32"/>
        </w:rPr>
        <w:t>avez fait la gracia de ne pas me décourager</w:t>
      </w:r>
      <w:r w:rsidR="006D3E7C">
        <w:rPr>
          <w:szCs w:val="32"/>
        </w:rPr>
        <w:t>.</w:t>
      </w:r>
    </w:p>
    <w:p w14:paraId="2E9056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un </w:t>
      </w:r>
      <w:proofErr w:type="spellStart"/>
      <w:r w:rsidRPr="00BE5A07">
        <w:rPr>
          <w:szCs w:val="32"/>
        </w:rPr>
        <w:t>dingotos</w:t>
      </w:r>
      <w:proofErr w:type="spellEnd"/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vous trompez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</w:t>
      </w:r>
      <w:r w:rsidR="006D3E7C">
        <w:rPr>
          <w:szCs w:val="32"/>
        </w:rPr>
        <w:t>…</w:t>
      </w:r>
    </w:p>
    <w:p w14:paraId="75A9721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Yo me trompe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soleil de ma vie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entends encore votre éclat de rire de Madona lorsque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la première fois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ai dit mon nom</w:t>
      </w:r>
      <w:r w:rsidR="006D3E7C">
        <w:rPr>
          <w:szCs w:val="32"/>
        </w:rPr>
        <w:t>.</w:t>
      </w:r>
    </w:p>
    <w:p w14:paraId="6DD4024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comprends ça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Comme nom de séducteur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préfère Don Juan</w:t>
      </w:r>
      <w:r w:rsidR="006D3E7C">
        <w:rPr>
          <w:szCs w:val="32"/>
        </w:rPr>
        <w:t> !</w:t>
      </w:r>
    </w:p>
    <w:p w14:paraId="60BAF8B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Arthuro</w:t>
      </w:r>
      <w:proofErr w:type="spellEnd"/>
      <w:r w:rsidRPr="00BE5A07">
        <w:rPr>
          <w:szCs w:val="32"/>
        </w:rPr>
        <w:t xml:space="preserve"> n</w:t>
      </w:r>
      <w:r w:rsidR="006D3E7C">
        <w:rPr>
          <w:szCs w:val="32"/>
        </w:rPr>
        <w:t>’</w:t>
      </w:r>
      <w:r w:rsidRPr="00BE5A07">
        <w:rPr>
          <w:szCs w:val="32"/>
        </w:rPr>
        <w:t>est pas mal non plus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mon petit nom pour les dames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je vais vous expliquer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noble origine de mon nom de famille</w:t>
      </w:r>
      <w:r w:rsidR="006D3E7C">
        <w:rPr>
          <w:szCs w:val="32"/>
        </w:rPr>
        <w:t>.</w:t>
      </w:r>
    </w:p>
    <w:p w14:paraId="6CE835D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vous donnez pas la peine</w:t>
      </w:r>
      <w:r w:rsidR="006D3E7C">
        <w:rPr>
          <w:szCs w:val="32"/>
        </w:rPr>
        <w:t>…</w:t>
      </w:r>
    </w:p>
    <w:p w14:paraId="3CA4EC8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 ; – </w:t>
      </w:r>
      <w:r w:rsidRPr="00BE5A07">
        <w:rPr>
          <w:szCs w:val="32"/>
        </w:rPr>
        <w:t>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écoutez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 xml:space="preserve">au siège de </w:t>
      </w:r>
      <w:proofErr w:type="spellStart"/>
      <w:r w:rsidRPr="00BE5A07">
        <w:rPr>
          <w:szCs w:val="32"/>
        </w:rPr>
        <w:t>Castagnetta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un de mes ancêtres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cerné dans son armoire à glace par l</w:t>
      </w:r>
      <w:r w:rsidR="006D3E7C">
        <w:rPr>
          <w:szCs w:val="32"/>
        </w:rPr>
        <w:t>’</w:t>
      </w:r>
      <w:r w:rsidRPr="00BE5A07">
        <w:rPr>
          <w:szCs w:val="32"/>
        </w:rPr>
        <w:t>ennemi et n</w:t>
      </w:r>
      <w:r w:rsidR="006D3E7C">
        <w:rPr>
          <w:szCs w:val="32"/>
        </w:rPr>
        <w:t>’</w:t>
      </w:r>
      <w:r w:rsidRPr="00BE5A07">
        <w:rPr>
          <w:szCs w:val="32"/>
        </w:rPr>
        <w:t>ayant pour arme qu</w:t>
      </w:r>
      <w:r w:rsidR="006D3E7C">
        <w:rPr>
          <w:szCs w:val="32"/>
        </w:rPr>
        <w:t>’</w:t>
      </w:r>
      <w:r w:rsidRPr="00BE5A07">
        <w:rPr>
          <w:szCs w:val="32"/>
        </w:rPr>
        <w:t>une tête-de-loup et un casse-noisettes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réussit à tailler en pièces le terrible régiment des </w:t>
      </w:r>
      <w:r w:rsidR="006D3E7C">
        <w:rPr>
          <w:szCs w:val="32"/>
        </w:rPr>
        <w:t>« </w:t>
      </w:r>
      <w:r w:rsidRPr="00BE5A07">
        <w:rPr>
          <w:szCs w:val="32"/>
        </w:rPr>
        <w:t>Sourds-à-pompons</w:t>
      </w:r>
      <w:r w:rsidR="006D3E7C">
        <w:rPr>
          <w:szCs w:val="32"/>
        </w:rPr>
        <w:t> » !</w:t>
      </w:r>
    </w:p>
    <w:p w14:paraId="542351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surprise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Des Sourds-à-pompons</w:t>
      </w:r>
      <w:r w:rsidR="006D3E7C">
        <w:rPr>
          <w:szCs w:val="32"/>
        </w:rPr>
        <w:t> ?</w:t>
      </w:r>
    </w:p>
    <w:p w14:paraId="5018A68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régiment spécialement composé de soldats atteints de surdité native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par conséquent extrêmement féroces</w:t>
      </w:r>
      <w:r w:rsidR="006D3E7C">
        <w:rPr>
          <w:szCs w:val="32"/>
        </w:rPr>
        <w:t>.</w:t>
      </w:r>
    </w:p>
    <w:p w14:paraId="462050D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Pourquoi</w:t>
      </w:r>
      <w:r w:rsidR="006D3E7C">
        <w:rPr>
          <w:szCs w:val="32"/>
        </w:rPr>
        <w:t> ?</w:t>
      </w:r>
    </w:p>
    <w:p w14:paraId="4EBD086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Parce qu</w:t>
      </w:r>
      <w:r w:rsidR="006D3E7C">
        <w:rPr>
          <w:szCs w:val="32"/>
        </w:rPr>
        <w:t>’</w:t>
      </w:r>
      <w:r w:rsidRPr="00BE5A07">
        <w:rPr>
          <w:szCs w:val="32"/>
        </w:rPr>
        <w:t>ils frappaient comme des sourds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Après cet épisode glorieux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roi sacra mon aïeul marquis de Malaga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comme le roi était bègue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prononça</w:t>
      </w:r>
      <w:r w:rsidR="006D3E7C">
        <w:rPr>
          <w:szCs w:val="32"/>
        </w:rPr>
        <w:t> : « 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 ». </w:t>
      </w:r>
      <w:r w:rsidRPr="00BE5A07">
        <w:rPr>
          <w:szCs w:val="32"/>
        </w:rPr>
        <w:t>Par déférence pour le souverain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partir de ce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tous les courtisans prononcèrent aussi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et notre titre de noblesse fut inscrit à l</w:t>
      </w:r>
      <w:r w:rsidR="006D3E7C">
        <w:rPr>
          <w:szCs w:val="32"/>
        </w:rPr>
        <w:t>’</w:t>
      </w:r>
      <w:r w:rsidRPr="00BE5A07">
        <w:rPr>
          <w:szCs w:val="32"/>
        </w:rPr>
        <w:t>armorial avec la prononciation royale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voilà pourquoi je m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appelle </w:t>
      </w:r>
      <w:proofErr w:type="spellStart"/>
      <w:r w:rsidRPr="00BE5A07">
        <w:rPr>
          <w:szCs w:val="32"/>
        </w:rPr>
        <w:t>Arthuro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Voilà</w:t>
      </w:r>
      <w:r w:rsidR="006D3E7C">
        <w:rPr>
          <w:szCs w:val="32"/>
        </w:rPr>
        <w:t> !</w:t>
      </w:r>
    </w:p>
    <w:p w14:paraId="0AD82BC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intéressant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je ne vous retiens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</w:t>
      </w:r>
      <w:r w:rsidR="006D3E7C">
        <w:rPr>
          <w:szCs w:val="32"/>
        </w:rPr>
        <w:t>…</w:t>
      </w:r>
    </w:p>
    <w:p w14:paraId="1DDBAC3C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Vous le croirez si vous voulez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señorita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malgré notre physique avantageux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avons pas de chance en amour dans la famille des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>.</w:t>
      </w:r>
    </w:p>
    <w:p w14:paraId="1F4436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le crois sans peine</w:t>
      </w:r>
      <w:r w:rsidR="006D3E7C">
        <w:rPr>
          <w:szCs w:val="32"/>
        </w:rPr>
        <w:t>…</w:t>
      </w:r>
    </w:p>
    <w:p w14:paraId="41C55A2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Yo ne sais pas à quoi cela tient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</w:t>
      </w:r>
      <w:proofErr w:type="spellStart"/>
      <w:r w:rsidRPr="00BE5A07">
        <w:rPr>
          <w:szCs w:val="32"/>
        </w:rPr>
        <w:t>oune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fatalita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amour est </w:t>
      </w:r>
      <w:proofErr w:type="spellStart"/>
      <w:r w:rsidRPr="00BE5A07">
        <w:rPr>
          <w:szCs w:val="32"/>
        </w:rPr>
        <w:t>catastrophico</w:t>
      </w:r>
      <w:proofErr w:type="spellEnd"/>
      <w:r w:rsidRPr="00BE5A07">
        <w:rPr>
          <w:szCs w:val="32"/>
        </w:rPr>
        <w:t xml:space="preserve"> chez les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arrière-grand-père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Taupino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était beau </w:t>
      </w:r>
      <w:r w:rsidRPr="00BE5A07">
        <w:rPr>
          <w:szCs w:val="32"/>
        </w:rPr>
        <w:lastRenderedPageBreak/>
        <w:t>comme Adonis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tout mon portrait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mais il était tellement myope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comme moi également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prenait facilement une tabatière pour un édredon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Par coquetterie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comme moi aussi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il ne portait jamais de lunettes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savez-vous ce qui lui arriva</w:t>
      </w:r>
      <w:r w:rsidR="006D3E7C">
        <w:rPr>
          <w:szCs w:val="32"/>
        </w:rPr>
        <w:t> ?</w:t>
      </w:r>
    </w:p>
    <w:p w14:paraId="33EE9AC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361ADAA1" w14:textId="4B205F23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7C0021A7" wp14:editId="5C1D00BC">
            <wp:extent cx="5652135" cy="4218940"/>
            <wp:effectExtent l="0" t="0" r="0" b="0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135" cy="421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66276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Taupino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tomba amoureux d</w:t>
      </w:r>
      <w:r w:rsidR="006D3E7C">
        <w:rPr>
          <w:szCs w:val="32"/>
        </w:rPr>
        <w:t>’</w:t>
      </w:r>
      <w:r w:rsidRPr="00BE5A07">
        <w:rPr>
          <w:szCs w:val="32"/>
        </w:rPr>
        <w:t>une jeune fille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fit la cour à une seconde et en épousa une troisième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croyant que c</w:t>
      </w:r>
      <w:r w:rsidR="006D3E7C">
        <w:rPr>
          <w:szCs w:val="32"/>
        </w:rPr>
        <w:t>’</w:t>
      </w:r>
      <w:r w:rsidRPr="00BE5A07">
        <w:rPr>
          <w:szCs w:val="32"/>
        </w:rPr>
        <w:t>était toujours la même</w:t>
      </w:r>
      <w:r w:rsidR="006D3E7C">
        <w:rPr>
          <w:szCs w:val="32"/>
        </w:rPr>
        <w:t> !</w:t>
      </w:r>
    </w:p>
    <w:p w14:paraId="4D2F05F0" w14:textId="77777777" w:rsidR="006D3E7C" w:rsidRDefault="00695293" w:rsidP="002D4A05">
      <w:r w:rsidRPr="00BE5A07">
        <w:t>C</w:t>
      </w:r>
      <w:r w:rsidR="002D4A05" w:rsidRPr="00BE5A07">
        <w:rPr>
          <w:rStyle w:val="Taille-1Caracteres"/>
        </w:rPr>
        <w:t>OLOMBA</w:t>
      </w:r>
      <w:r w:rsidR="006D3E7C">
        <w:t xml:space="preserve">. – </w:t>
      </w:r>
      <w:r w:rsidRPr="00BE5A07">
        <w:t>Ma foi</w:t>
      </w:r>
      <w:r w:rsidR="006D3E7C">
        <w:t xml:space="preserve">, </w:t>
      </w:r>
      <w:r w:rsidRPr="00BE5A07">
        <w:t>señor</w:t>
      </w:r>
      <w:r w:rsidR="006D3E7C">
        <w:t xml:space="preserve">, </w:t>
      </w:r>
      <w:r w:rsidRPr="00BE5A07">
        <w:t>je crois que vous commettez aujourd</w:t>
      </w:r>
      <w:r w:rsidR="006D3E7C">
        <w:t>’</w:t>
      </w:r>
      <w:r w:rsidRPr="00BE5A07">
        <w:t>hui la même erreur que votre ancêtre</w:t>
      </w:r>
      <w:r w:rsidR="006D3E7C">
        <w:t> !</w:t>
      </w:r>
    </w:p>
    <w:p w14:paraId="467A2308" w14:textId="77777777" w:rsidR="006D3E7C" w:rsidRDefault="00695293" w:rsidP="00695293">
      <w:pPr>
        <w:rPr>
          <w:szCs w:val="32"/>
        </w:rPr>
      </w:pPr>
      <w:r w:rsidRPr="00BE5A07">
        <w:rPr>
          <w:szCs w:val="32"/>
          <w:lang w:val="it-IT"/>
        </w:rPr>
        <w:t>M</w:t>
      </w:r>
      <w:r w:rsidR="00B13898" w:rsidRPr="00BE5A07">
        <w:rPr>
          <w:rStyle w:val="Taille-1Caracteres"/>
          <w:lang w:val="it-IT"/>
        </w:rPr>
        <w:t>ALAGAGA</w:t>
      </w:r>
      <w:r w:rsidR="006D3E7C">
        <w:rPr>
          <w:szCs w:val="32"/>
          <w:lang w:val="it-IT"/>
        </w:rPr>
        <w:t xml:space="preserve">. –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ma belle doña Sol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</w:rPr>
        <w:t>Je ne me tromp</w:t>
      </w:r>
      <w:r w:rsidR="001E603E">
        <w:rPr>
          <w:szCs w:val="32"/>
        </w:rPr>
        <w:t>e</w:t>
      </w:r>
      <w:r w:rsidRPr="00BE5A07">
        <w:rPr>
          <w:szCs w:val="32"/>
        </w:rPr>
        <w:t xml:space="preserve">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Vos adorables yeux bleus et vos angéliques cheveux blonds sont à jamais gravés dans mon cœur</w:t>
      </w:r>
      <w:r w:rsidR="006D3E7C">
        <w:rPr>
          <w:szCs w:val="32"/>
        </w:rPr>
        <w:t>.</w:t>
      </w:r>
    </w:p>
    <w:p w14:paraId="252CB80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Achetez des bésicles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</w:t>
      </w:r>
      <w:r w:rsidR="006D3E7C">
        <w:rPr>
          <w:szCs w:val="32"/>
        </w:rPr>
        <w:t> !</w:t>
      </w:r>
    </w:p>
    <w:p w14:paraId="73981F7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 ! –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Chère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croyez pas me décourager en essayant de dépister mon amour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Les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sont malheureux en amour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ils sont fidèles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opiniâtres même</w:t>
      </w:r>
      <w:r w:rsidR="006D3E7C">
        <w:rPr>
          <w:szCs w:val="32"/>
        </w:rPr>
        <w:t> !</w:t>
      </w:r>
    </w:p>
    <w:p w14:paraId="4271D94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tout à fait touchant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señor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mais je ne suis pas celle que vous croyez et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voilà mon parrain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Filez donc</w:t>
      </w:r>
      <w:r w:rsidR="006D3E7C">
        <w:rPr>
          <w:szCs w:val="32"/>
        </w:rPr>
        <w:t> !</w:t>
      </w:r>
    </w:p>
    <w:p w14:paraId="33BC596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Qui est cet homme</w:t>
      </w:r>
      <w:r w:rsidR="006D3E7C">
        <w:rPr>
          <w:szCs w:val="32"/>
        </w:rPr>
        <w:t> ?</w:t>
      </w:r>
    </w:p>
    <w:p w14:paraId="626A334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r w:rsidR="006D3E7C">
        <w:rPr>
          <w:szCs w:val="32"/>
        </w:rPr>
        <w:t>…</w:t>
      </w:r>
    </w:p>
    <w:p w14:paraId="0BED7E7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 un engagement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parie</w:t>
      </w:r>
      <w:r w:rsidR="006D3E7C">
        <w:rPr>
          <w:szCs w:val="32"/>
        </w:rPr>
        <w:t>…</w:t>
      </w:r>
    </w:p>
    <w:p w14:paraId="564C502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Sans doute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pense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Sortant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Tant pis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se débrouille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Quel </w:t>
      </w:r>
      <w:proofErr w:type="spellStart"/>
      <w:r w:rsidRPr="00BE5A07">
        <w:rPr>
          <w:szCs w:val="32"/>
        </w:rPr>
        <w:t>cramponos</w:t>
      </w:r>
      <w:proofErr w:type="spellEnd"/>
      <w:r w:rsidR="006D3E7C">
        <w:rPr>
          <w:szCs w:val="32"/>
        </w:rPr>
        <w:t> !</w:t>
      </w:r>
    </w:p>
    <w:p w14:paraId="21804C74" w14:textId="69434F7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sort</w:t>
      </w:r>
      <w:r>
        <w:t>.)</w:t>
      </w:r>
    </w:p>
    <w:p w14:paraId="297484A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tombez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encore quelque défection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voulez vous engager</w:t>
      </w:r>
      <w:r w:rsidR="006D3E7C">
        <w:rPr>
          <w:szCs w:val="32"/>
        </w:rPr>
        <w:t> ?</w:t>
      </w:r>
    </w:p>
    <w:p w14:paraId="7E1EB18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señor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engager solennellement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officiellement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veux traverser l</w:t>
      </w:r>
      <w:r w:rsidR="006D3E7C">
        <w:rPr>
          <w:szCs w:val="32"/>
        </w:rPr>
        <w:t>’</w:t>
      </w:r>
      <w:r w:rsidRPr="00BE5A07">
        <w:rPr>
          <w:szCs w:val="32"/>
        </w:rPr>
        <w:t>Océan de la vie avec 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belle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belle</w:t>
      </w:r>
      <w:r w:rsidR="006D3E7C">
        <w:rPr>
          <w:szCs w:val="32"/>
        </w:rPr>
        <w:t> !</w:t>
      </w:r>
    </w:p>
    <w:p w14:paraId="209A02B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a l</w:t>
      </w:r>
      <w:r w:rsidR="006D3E7C">
        <w:rPr>
          <w:szCs w:val="32"/>
        </w:rPr>
        <w:t>’</w:t>
      </w:r>
      <w:r w:rsidRPr="00BE5A07">
        <w:rPr>
          <w:szCs w:val="32"/>
        </w:rPr>
        <w:t>air emballé sur ma caravelle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il a une drôle de touche pour un marin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Connaissez-vous la mer</w:t>
      </w:r>
      <w:r w:rsidR="006D3E7C">
        <w:rPr>
          <w:szCs w:val="32"/>
        </w:rPr>
        <w:t> ?</w:t>
      </w:r>
    </w:p>
    <w:p w14:paraId="162620E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La mère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Mon Dieu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encore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je serais très heureux de faire sa connaissance</w:t>
      </w:r>
      <w:r w:rsidR="006D3E7C">
        <w:rPr>
          <w:szCs w:val="32"/>
        </w:rPr>
        <w:t>.</w:t>
      </w:r>
    </w:p>
    <w:p w14:paraId="4BE3E64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>. –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Décidément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sont tous pareils ce matin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Comment vous ne connaissez pas encore le baiser brûlant et farouche de la mer</w:t>
      </w:r>
      <w:r w:rsidR="006D3E7C">
        <w:rPr>
          <w:szCs w:val="32"/>
        </w:rPr>
        <w:t> ?</w:t>
      </w:r>
    </w:p>
    <w:p w14:paraId="052F2AF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</w:t>
      </w:r>
      <w:r w:rsidR="0064563E">
        <w:rPr>
          <w:rStyle w:val="Taille-1Caracteres"/>
        </w:rPr>
        <w:t>G</w:t>
      </w:r>
      <w:r w:rsidR="00B13898" w:rsidRPr="00BE5A07">
        <w:rPr>
          <w:rStyle w:val="Taille-1Caracteres"/>
        </w:rPr>
        <w:t>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Euh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non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Mo</w:t>
      </w:r>
      <w:r w:rsidR="001E603E">
        <w:rPr>
          <w:szCs w:val="32"/>
        </w:rPr>
        <w:t>n</w:t>
      </w:r>
      <w:r w:rsidRPr="00BE5A07">
        <w:rPr>
          <w:szCs w:val="32"/>
        </w:rPr>
        <w:t xml:space="preserve"> Dieu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faut embrasser aussi la mère</w:t>
      </w:r>
      <w:r w:rsidR="006D3E7C">
        <w:rPr>
          <w:szCs w:val="32"/>
        </w:rPr>
        <w:t> !</w:t>
      </w:r>
    </w:p>
    <w:p w14:paraId="74CE51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avez pas été encore secoué comme un fétu de paille dans son lit tumultueux</w:t>
      </w:r>
      <w:r w:rsidR="006D3E7C">
        <w:rPr>
          <w:szCs w:val="32"/>
        </w:rPr>
        <w:t> ?</w:t>
      </w:r>
    </w:p>
    <w:p w14:paraId="1EBECF9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Dans le lit de la mère</w:t>
      </w:r>
      <w:r w:rsidR="006D3E7C">
        <w:rPr>
          <w:szCs w:val="32"/>
        </w:rPr>
        <w:t> ?</w:t>
      </w:r>
    </w:p>
    <w:p w14:paraId="014803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ne connaissez pas ses enlacements fougueux lorsqu</w:t>
      </w:r>
      <w:r w:rsidR="006D3E7C">
        <w:rPr>
          <w:szCs w:val="32"/>
        </w:rPr>
        <w:t>’</w:t>
      </w:r>
      <w:r w:rsidRPr="00BE5A07">
        <w:rPr>
          <w:szCs w:val="32"/>
        </w:rPr>
        <w:t>elle est déchaînée et qu</w:t>
      </w:r>
      <w:r w:rsidR="006D3E7C">
        <w:rPr>
          <w:szCs w:val="32"/>
        </w:rPr>
        <w:t>’</w:t>
      </w:r>
      <w:r w:rsidRPr="00BE5A07">
        <w:rPr>
          <w:szCs w:val="32"/>
        </w:rPr>
        <w:t>elle semble vous attirer au plus profond d</w:t>
      </w:r>
      <w:r w:rsidR="006D3E7C">
        <w:rPr>
          <w:szCs w:val="32"/>
        </w:rPr>
        <w:t>’</w:t>
      </w:r>
      <w:r w:rsidRPr="00BE5A07">
        <w:rPr>
          <w:szCs w:val="32"/>
        </w:rPr>
        <w:t>elle-même</w:t>
      </w:r>
      <w:r w:rsidR="006D3E7C">
        <w:rPr>
          <w:szCs w:val="32"/>
        </w:rPr>
        <w:t> ?…</w:t>
      </w:r>
    </w:p>
    <w:p w14:paraId="164DEA4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</w:t>
      </w:r>
      <w:r w:rsidR="0064563E" w:rsidRPr="00F36C9C">
        <w:rPr>
          <w:rStyle w:val="Taille-1Caracteres"/>
        </w:rPr>
        <w:t>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Les enlacements de la mère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famille</w:t>
      </w:r>
      <w:r w:rsidR="006D3E7C">
        <w:rPr>
          <w:szCs w:val="32"/>
        </w:rPr>
        <w:t> !</w:t>
      </w:r>
    </w:p>
    <w:p w14:paraId="7CD4033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pas le droit de me montrer trop exigeant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pas grand choix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Beaucoup et même des plus braves reculent au moment de s</w:t>
      </w:r>
      <w:r w:rsidR="006D3E7C">
        <w:rPr>
          <w:szCs w:val="32"/>
        </w:rPr>
        <w:t>’</w:t>
      </w:r>
      <w:r w:rsidRPr="00BE5A07">
        <w:rPr>
          <w:szCs w:val="32"/>
        </w:rPr>
        <w:t>engager définitivement</w:t>
      </w:r>
      <w:r w:rsidR="006D3E7C">
        <w:rPr>
          <w:szCs w:val="32"/>
        </w:rPr>
        <w:t>…</w:t>
      </w:r>
    </w:p>
    <w:p w14:paraId="46CD90C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sans doute à cause de la mère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affronterai tout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les baisers farouches de la mère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ses enlacements fougueux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pour mériter cet engagement définitif</w:t>
      </w:r>
      <w:r w:rsidR="006D3E7C">
        <w:rPr>
          <w:szCs w:val="32"/>
        </w:rPr>
        <w:t>…</w:t>
      </w:r>
    </w:p>
    <w:p w14:paraId="0BBBD8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Parfait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êtes courageux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essentiel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passez dans ce</w:t>
      </w:r>
      <w:r w:rsidR="0047678F" w:rsidRPr="00BE5A07">
        <w:rPr>
          <w:szCs w:val="32"/>
        </w:rPr>
        <w:t>t</w:t>
      </w:r>
      <w:r w:rsidRPr="00BE5A07">
        <w:rPr>
          <w:szCs w:val="32"/>
        </w:rPr>
        <w:t>te pièce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 vous fera signer les papiers</w:t>
      </w:r>
      <w:r w:rsidR="006D3E7C">
        <w:rPr>
          <w:szCs w:val="32"/>
        </w:rPr>
        <w:t>.</w:t>
      </w:r>
    </w:p>
    <w:p w14:paraId="0774DA0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>. –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doit être le notaire pour le contrat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je suis heureux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Maintenant que la chose est réglée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permettez-moi de vous appeler papa</w:t>
      </w:r>
      <w:r w:rsidR="006D3E7C">
        <w:rPr>
          <w:szCs w:val="32"/>
        </w:rPr>
        <w:t> !</w:t>
      </w:r>
    </w:p>
    <w:p w14:paraId="15899BC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Papa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êtes fou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sais bien que je suis un père pour mes hommes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pas de familiarité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vous plaît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Appelez-moi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rompez</w:t>
      </w:r>
      <w:r w:rsidR="006D3E7C">
        <w:rPr>
          <w:szCs w:val="32"/>
        </w:rPr>
        <w:t> !</w:t>
      </w:r>
    </w:p>
    <w:p w14:paraId="56C1564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 sortant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quelle drôle de famille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épouser ma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première fois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un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aura été heureux en amour</w:t>
      </w:r>
      <w:r w:rsidR="006D3E7C">
        <w:rPr>
          <w:szCs w:val="32"/>
        </w:rPr>
        <w:t> !</w:t>
      </w:r>
    </w:p>
    <w:p w14:paraId="5C73051C" w14:textId="48AAAD2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sort</w:t>
      </w:r>
      <w:r>
        <w:t>.)</w:t>
      </w:r>
    </w:p>
    <w:p w14:paraId="124855AD" w14:textId="73C15F54" w:rsidR="00695293" w:rsidRPr="00BE5A07" w:rsidRDefault="00695293" w:rsidP="006D3E7C">
      <w:pPr>
        <w:pStyle w:val="Titre1"/>
      </w:pPr>
      <w:bookmarkStart w:id="6" w:name="_Toc197372909"/>
      <w:r w:rsidRPr="00BE5A07">
        <w:lastRenderedPageBreak/>
        <w:t>CHAPITRE V</w:t>
      </w:r>
      <w:r w:rsidRPr="00BE5A07">
        <w:br/>
      </w:r>
      <w:r w:rsidRPr="00BE5A07">
        <w:br/>
        <w:t>LE COUP DE FOUDRE</w:t>
      </w:r>
      <w:bookmarkEnd w:id="6"/>
    </w:p>
    <w:p w14:paraId="3A899BE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l</w:t>
      </w:r>
      <w:r w:rsidR="006D3E7C">
        <w:rPr>
          <w:szCs w:val="32"/>
        </w:rPr>
        <w:t>’</w:t>
      </w:r>
      <w:r w:rsidRPr="00BE5A07">
        <w:rPr>
          <w:szCs w:val="32"/>
        </w:rPr>
        <w:t>air un peu fêlé celui-l</w:t>
      </w:r>
      <w:r w:rsidR="001E603E">
        <w:rPr>
          <w:szCs w:val="32"/>
        </w:rPr>
        <w:t>à</w:t>
      </w:r>
      <w:r w:rsidRPr="00BE5A07">
        <w:rPr>
          <w:szCs w:val="32"/>
        </w:rPr>
        <w:t xml:space="preserve"> aussi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série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sera toujours assez bon pour laver le pont et épousseter mon œuf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 ma pipe et ma boussole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Elles étaient sur mon bureau et je ne les avais pas aperçues 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Suis-je distrait</w:t>
      </w:r>
      <w:r w:rsidR="006D3E7C">
        <w:rPr>
          <w:szCs w:val="32"/>
        </w:rPr>
        <w:t> !</w:t>
      </w:r>
    </w:p>
    <w:p w14:paraId="4DCD68D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engagé que vous m</w:t>
      </w:r>
      <w:r w:rsidR="006D3E7C">
        <w:rPr>
          <w:szCs w:val="32"/>
        </w:rPr>
        <w:t>’</w:t>
      </w:r>
      <w:r w:rsidRPr="00BE5A07">
        <w:rPr>
          <w:szCs w:val="32"/>
        </w:rPr>
        <w:t>avez envoyé a l</w:t>
      </w:r>
      <w:r w:rsidR="006D3E7C">
        <w:rPr>
          <w:szCs w:val="32"/>
        </w:rPr>
        <w:t>’</w:t>
      </w:r>
      <w:r w:rsidRPr="00BE5A07">
        <w:rPr>
          <w:szCs w:val="32"/>
        </w:rPr>
        <w:t>air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sauf votre respect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peu maboul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appelle votre bonne doña Sol et il prétend que je suis un notaire</w:t>
      </w:r>
      <w:r w:rsidR="006D3E7C">
        <w:rPr>
          <w:szCs w:val="32"/>
        </w:rPr>
        <w:t>.</w:t>
      </w:r>
    </w:p>
    <w:p w14:paraId="0609DB2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Fais-lui un engagement de mousse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sans doute un simple d</w:t>
      </w:r>
      <w:r w:rsidR="006D3E7C">
        <w:rPr>
          <w:szCs w:val="32"/>
        </w:rPr>
        <w:t>’</w:t>
      </w:r>
      <w:r w:rsidRPr="00BE5A07">
        <w:rPr>
          <w:szCs w:val="32"/>
        </w:rPr>
        <w:t>esprit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sera notre mascotte à bord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prend son œuf et cherche à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équilibrer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Dès qu</w:t>
      </w:r>
      <w:r w:rsidR="006D3E7C">
        <w:rPr>
          <w:szCs w:val="32"/>
        </w:rPr>
        <w:t>’</w:t>
      </w:r>
      <w:r w:rsidRPr="00BE5A07">
        <w:rPr>
          <w:szCs w:val="32"/>
        </w:rPr>
        <w:t>il aura signé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conduis-le à la caravelle et équipe-le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passerai la revue de l</w:t>
      </w:r>
      <w:r w:rsidR="006D3E7C">
        <w:rPr>
          <w:szCs w:val="32"/>
        </w:rPr>
        <w:t>’</w:t>
      </w:r>
      <w:r w:rsidRPr="00BE5A07">
        <w:rPr>
          <w:szCs w:val="32"/>
        </w:rPr>
        <w:t>équipage avant le départ</w:t>
      </w:r>
      <w:r w:rsidR="006D3E7C">
        <w:rPr>
          <w:szCs w:val="32"/>
        </w:rPr>
        <w:t>.</w:t>
      </w:r>
    </w:p>
    <w:p w14:paraId="491BE9D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blanchisseur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dingo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équipage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Doué</w:t>
      </w:r>
      <w:r w:rsidR="006D3E7C">
        <w:rPr>
          <w:szCs w:val="32"/>
        </w:rPr>
        <w:t> !…</w:t>
      </w:r>
    </w:p>
    <w:p w14:paraId="6E92EA9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amusant toujours avec son œuf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me manque un second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basta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à la mer comme à la mer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s</w:t>
      </w:r>
      <w:r w:rsidR="006D3E7C">
        <w:rPr>
          <w:szCs w:val="32"/>
        </w:rPr>
        <w:t>’</w:t>
      </w:r>
      <w:r w:rsidRPr="00BE5A07">
        <w:rPr>
          <w:szCs w:val="32"/>
        </w:rPr>
        <w:t>en passera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Équilibrant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Là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encore raté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y arriverai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sens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passionnant</w:t>
      </w:r>
      <w:r w:rsidR="006D3E7C">
        <w:rPr>
          <w:szCs w:val="32"/>
        </w:rPr>
        <w:t> !</w:t>
      </w:r>
    </w:p>
    <w:p w14:paraId="25B37B1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retrouvé votre tabatière dans le panier à salade</w:t>
      </w:r>
      <w:r w:rsidR="006D3E7C">
        <w:rPr>
          <w:szCs w:val="32"/>
        </w:rPr>
        <w:t>.</w:t>
      </w:r>
    </w:p>
    <w:p w14:paraId="651845A1" w14:textId="77777777" w:rsidR="006D3E7C" w:rsidRDefault="00695293" w:rsidP="00695293">
      <w:pPr>
        <w:rPr>
          <w:szCs w:val="32"/>
        </w:rPr>
      </w:pPr>
      <w:r w:rsidRPr="00BE5A07">
        <w:rPr>
          <w:szCs w:val="32"/>
          <w:lang w:val="it-IT"/>
        </w:rPr>
        <w:lastRenderedPageBreak/>
        <w:t>C</w:t>
      </w:r>
      <w:r w:rsidR="004B1B81" w:rsidRPr="00BE5A07">
        <w:rPr>
          <w:szCs w:val="32"/>
          <w:lang w:val="it-IT"/>
        </w:rPr>
        <w:t>OLOMB</w:t>
      </w:r>
      <w:r w:rsidR="006D3E7C">
        <w:rPr>
          <w:szCs w:val="32"/>
          <w:lang w:val="it-IT"/>
        </w:rPr>
        <w:t xml:space="preserve">. – </w:t>
      </w:r>
      <w:r w:rsidRPr="00BE5A07">
        <w:rPr>
          <w:szCs w:val="32"/>
          <w:lang w:val="it-IT"/>
        </w:rPr>
        <w:t>Chère Colomba</w:t>
      </w:r>
      <w:r w:rsidR="006D3E7C">
        <w:rPr>
          <w:szCs w:val="32"/>
          <w:lang w:val="it-IT"/>
        </w:rPr>
        <w:t>. (</w:t>
      </w:r>
      <w:r w:rsidR="006D21B8" w:rsidRPr="00BE5A07">
        <w:rPr>
          <w:i/>
          <w:iCs/>
          <w:szCs w:val="32"/>
          <w:lang w:val="it-IT"/>
        </w:rPr>
        <w:t>Il l</w:t>
      </w:r>
      <w:r w:rsidR="006D3E7C">
        <w:rPr>
          <w:i/>
          <w:iCs/>
          <w:szCs w:val="32"/>
          <w:lang w:val="it-IT"/>
        </w:rPr>
        <w:t>’</w:t>
      </w:r>
      <w:r w:rsidR="006D21B8" w:rsidRPr="00BE5A07">
        <w:rPr>
          <w:i/>
          <w:iCs/>
          <w:szCs w:val="32"/>
          <w:lang w:val="it-IT"/>
        </w:rPr>
        <w:t>embrasse</w:t>
      </w:r>
      <w:r w:rsidR="006D3E7C">
        <w:rPr>
          <w:szCs w:val="32"/>
          <w:lang w:val="it-IT"/>
        </w:rPr>
        <w:t xml:space="preserve">.) </w:t>
      </w:r>
      <w:r w:rsidRPr="00BE5A07">
        <w:rPr>
          <w:szCs w:val="32"/>
        </w:rPr>
        <w:t>Je suis ému à la pensée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pendant de longs mois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verrai plus ma nièce chérie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si je découvre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…</w:t>
      </w:r>
    </w:p>
    <w:p w14:paraId="4FC0ED70" w14:textId="71870D5B" w:rsidR="00695293" w:rsidRPr="00BE5A07" w:rsidRDefault="00CE6E03" w:rsidP="006D3E7C">
      <w:pPr>
        <w:pStyle w:val="Centr"/>
        <w:rPr>
          <w:szCs w:val="32"/>
        </w:rPr>
      </w:pPr>
      <w:r w:rsidRPr="00BE5A07">
        <w:rPr>
          <w:noProof/>
        </w:rPr>
        <w:drawing>
          <wp:inline distT="0" distB="0" distL="0" distR="0" wp14:anchorId="2C17FAF5" wp14:editId="216934D8">
            <wp:extent cx="5154930" cy="6573520"/>
            <wp:effectExtent l="0" t="0" r="0" b="0"/>
            <wp:docPr id="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930" cy="657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1695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la découvrirez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oncle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suis sûre</w:t>
      </w:r>
      <w:r w:rsidR="006D3E7C">
        <w:rPr>
          <w:szCs w:val="32"/>
        </w:rPr>
        <w:t> !</w:t>
      </w:r>
    </w:p>
    <w:p w14:paraId="19C4D52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mignonne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tes paroles me font du bien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n</w:t>
      </w:r>
      <w:r w:rsidR="006D3E7C">
        <w:rPr>
          <w:szCs w:val="32"/>
        </w:rPr>
        <w:t>’</w:t>
      </w:r>
      <w:r w:rsidRPr="00BE5A07">
        <w:rPr>
          <w:szCs w:val="32"/>
        </w:rPr>
        <w:t>as jamais douté de ton oncle</w:t>
      </w:r>
      <w:r w:rsidR="006D3E7C">
        <w:rPr>
          <w:szCs w:val="32"/>
        </w:rPr>
        <w:t>.</w:t>
      </w:r>
    </w:p>
    <w:p w14:paraId="3EE50F0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jamais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jamais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savez-vous quel serait mon plus cher désir</w:t>
      </w:r>
      <w:r w:rsidR="006D3E7C">
        <w:rPr>
          <w:szCs w:val="32"/>
        </w:rPr>
        <w:t> ?</w:t>
      </w:r>
    </w:p>
    <w:p w14:paraId="4DF8E88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– </w:t>
      </w:r>
      <w:r w:rsidRPr="00BE5A07">
        <w:rPr>
          <w:szCs w:val="32"/>
        </w:rPr>
        <w:t>Je devine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ne crains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lorsque j</w:t>
      </w:r>
      <w:r w:rsidR="006D3E7C">
        <w:rPr>
          <w:szCs w:val="32"/>
        </w:rPr>
        <w:t>’</w:t>
      </w:r>
      <w:r w:rsidRPr="00BE5A07">
        <w:rPr>
          <w:szCs w:val="32"/>
        </w:rPr>
        <w:t>aurai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serai riche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célèbre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te découvrirai alors un gentil petit mari</w:t>
      </w:r>
      <w:r w:rsidR="006D3E7C">
        <w:rPr>
          <w:szCs w:val="32"/>
        </w:rPr>
        <w:t>.</w:t>
      </w:r>
    </w:p>
    <w:p w14:paraId="1671D8D4" w14:textId="747F2D47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2F034313" wp14:editId="0C65332E">
            <wp:extent cx="5039995" cy="6487160"/>
            <wp:effectExtent l="0" t="0" r="0" b="0"/>
            <wp:docPr id="1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648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B47A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ça que je voulais dire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plus cher désir serait de partir avec vous sur votre caravelle</w:t>
      </w:r>
      <w:r w:rsidR="006D3E7C">
        <w:rPr>
          <w:szCs w:val="32"/>
        </w:rPr>
        <w:t>…</w:t>
      </w:r>
    </w:p>
    <w:p w14:paraId="72D8688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ému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Brave petite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tu étais un garçon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t</w:t>
      </w:r>
      <w:r w:rsidR="006D3E7C">
        <w:rPr>
          <w:szCs w:val="32"/>
        </w:rPr>
        <w:t>’</w:t>
      </w:r>
      <w:r w:rsidRPr="00BE5A07">
        <w:rPr>
          <w:szCs w:val="32"/>
        </w:rPr>
        <w:t>emmènerais volontiers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une jeune fille à bord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impossible</w:t>
      </w:r>
      <w:r w:rsidR="006D3E7C">
        <w:rPr>
          <w:szCs w:val="32"/>
        </w:rPr>
        <w:t> !</w:t>
      </w:r>
    </w:p>
    <w:p w14:paraId="0AD988D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petit parrain adoré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pourquoi impossible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Je suis aussi courageuse qu</w:t>
      </w:r>
      <w:r w:rsidR="006D3E7C">
        <w:rPr>
          <w:szCs w:val="32"/>
        </w:rPr>
        <w:t>’</w:t>
      </w:r>
      <w:r w:rsidRPr="00BE5A07">
        <w:rPr>
          <w:szCs w:val="32"/>
        </w:rPr>
        <w:t>un garçon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savez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Allons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dites oui à votre petite Colomba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Vous verrez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rendrai utile à bord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occuperai spécialement de rechercher votre pipe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votre tabatière et toutes les choses que vous perdez</w:t>
      </w:r>
      <w:r w:rsidR="006D3E7C">
        <w:rPr>
          <w:szCs w:val="32"/>
        </w:rPr>
        <w:t>.</w:t>
      </w:r>
    </w:p>
    <w:p w14:paraId="6C179D9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riant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aurais certainement plus de travail que tout l</w:t>
      </w:r>
      <w:r w:rsidR="006D3E7C">
        <w:rPr>
          <w:szCs w:val="32"/>
        </w:rPr>
        <w:t>’</w:t>
      </w:r>
      <w:r w:rsidRPr="00BE5A07">
        <w:rPr>
          <w:szCs w:val="32"/>
        </w:rPr>
        <w:t>équipage réuni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soyons sérieux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insiste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impossible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puis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faut que tu restes ici pour tenir compagnie à ta pauvre tante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À propos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où est-elle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ta tante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une chose importante à lui demander</w:t>
      </w:r>
      <w:r w:rsidR="006D3E7C">
        <w:rPr>
          <w:szCs w:val="32"/>
        </w:rPr>
        <w:t>.</w:t>
      </w:r>
    </w:p>
    <w:p w14:paraId="3433F2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tante est dans votre chambre en train de préparer votre valise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Voulez-vous que je l</w:t>
      </w:r>
      <w:r w:rsidR="006D3E7C">
        <w:rPr>
          <w:szCs w:val="32"/>
        </w:rPr>
        <w:t>’</w:t>
      </w:r>
      <w:r w:rsidRPr="00BE5A07">
        <w:rPr>
          <w:szCs w:val="32"/>
        </w:rPr>
        <w:t>appelle</w:t>
      </w:r>
      <w:r w:rsidR="006D3E7C">
        <w:rPr>
          <w:szCs w:val="32"/>
        </w:rPr>
        <w:t> ?</w:t>
      </w:r>
    </w:p>
    <w:p w14:paraId="5645F8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la dérange pas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y vais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se lève et se dirige vers la porte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Figure-toi que j</w:t>
      </w:r>
      <w:r w:rsidR="006D3E7C">
        <w:rPr>
          <w:szCs w:val="32"/>
        </w:rPr>
        <w:t>’</w:t>
      </w:r>
      <w:r w:rsidRPr="00BE5A07">
        <w:rPr>
          <w:szCs w:val="32"/>
        </w:rPr>
        <w:t>ai perdu mes bretelles et mon testament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ennuyeux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Mon testament surtout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ai perdu et recommencé six fois depuis hier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passe mon temps à tester</w:t>
      </w:r>
      <w:r w:rsidR="006D3E7C">
        <w:rPr>
          <w:szCs w:val="32"/>
        </w:rPr>
        <w:t> !</w:t>
      </w:r>
    </w:p>
    <w:p w14:paraId="19C6A280" w14:textId="5216F871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sort</w:t>
      </w:r>
      <w:r>
        <w:t>.)</w:t>
      </w:r>
    </w:p>
    <w:p w14:paraId="720414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seule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Cher oncle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bien senti qu</w:t>
      </w:r>
      <w:r w:rsidR="006D3E7C">
        <w:rPr>
          <w:szCs w:val="32"/>
        </w:rPr>
        <w:t>’</w:t>
      </w:r>
      <w:r w:rsidRPr="00BE5A07">
        <w:rPr>
          <w:szCs w:val="32"/>
        </w:rPr>
        <w:t>il avait le cœur gros de ne pouvoir emmener sa petite 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lastRenderedPageBreak/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jamais regretté autant qu</w:t>
      </w:r>
      <w:r w:rsidR="006D3E7C">
        <w:rPr>
          <w:szCs w:val="32"/>
        </w:rPr>
        <w:t>’</w:t>
      </w:r>
      <w:r w:rsidRPr="00BE5A07">
        <w:rPr>
          <w:szCs w:val="32"/>
        </w:rPr>
        <w:t>aujourd</w:t>
      </w:r>
      <w:r w:rsidR="006D3E7C">
        <w:rPr>
          <w:szCs w:val="32"/>
        </w:rPr>
        <w:t>’</w:t>
      </w:r>
      <w:r w:rsidRPr="00BE5A07">
        <w:rPr>
          <w:szCs w:val="32"/>
        </w:rPr>
        <w:t>hui de ne pas être un garçon</w:t>
      </w:r>
      <w:r w:rsidR="006D3E7C">
        <w:rPr>
          <w:szCs w:val="32"/>
        </w:rPr>
        <w:t> !</w:t>
      </w:r>
    </w:p>
    <w:p w14:paraId="4834EC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demande pardon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la porte d</w:t>
      </w:r>
      <w:r w:rsidR="006D3E7C">
        <w:rPr>
          <w:szCs w:val="32"/>
        </w:rPr>
        <w:t>’</w:t>
      </w:r>
      <w:r w:rsidRPr="00BE5A07">
        <w:rPr>
          <w:szCs w:val="32"/>
        </w:rPr>
        <w:t>entrée était ouverte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trouvé personne dans l</w:t>
      </w:r>
      <w:r w:rsidR="006D3E7C">
        <w:rPr>
          <w:szCs w:val="32"/>
        </w:rPr>
        <w:t>’</w:t>
      </w:r>
      <w:r w:rsidRPr="00BE5A07">
        <w:rPr>
          <w:szCs w:val="32"/>
        </w:rPr>
        <w:t>antichambre pour m</w:t>
      </w:r>
      <w:r w:rsidR="006D3E7C">
        <w:rPr>
          <w:szCs w:val="32"/>
        </w:rPr>
        <w:t>’</w:t>
      </w:r>
      <w:r w:rsidRPr="00BE5A07">
        <w:rPr>
          <w:szCs w:val="32"/>
        </w:rPr>
        <w:t>annoncer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je me suis permis</w:t>
      </w:r>
      <w:r w:rsidR="006D3E7C">
        <w:rPr>
          <w:szCs w:val="32"/>
        </w:rPr>
        <w:t>…</w:t>
      </w:r>
    </w:p>
    <w:p w14:paraId="0B54D6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moi qui m</w:t>
      </w:r>
      <w:r w:rsidR="006D3E7C">
        <w:rPr>
          <w:szCs w:val="32"/>
        </w:rPr>
        <w:t>’</w:t>
      </w:r>
      <w:r w:rsidRPr="00BE5A07">
        <w:rPr>
          <w:szCs w:val="32"/>
        </w:rPr>
        <w:t>excuse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la maison est bouleversée depuis ce matin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cause du départ de mon oncle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que désirez-vous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> ?…</w:t>
      </w:r>
    </w:p>
    <w:p w14:paraId="3574BC4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amiral pourrait-il me recevoir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arrive à la dernière minute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sais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tremble qu</w:t>
      </w:r>
      <w:r w:rsidR="006D3E7C">
        <w:rPr>
          <w:szCs w:val="32"/>
        </w:rPr>
        <w:t>’</w:t>
      </w:r>
      <w:r w:rsidRPr="00BE5A07">
        <w:rPr>
          <w:szCs w:val="32"/>
        </w:rPr>
        <w:t>il soit trop tard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Excusez-moi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paraître ainsi ému devant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songez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enthousiasmé par le grand projet de 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donné ma démission de lieutenant de vaisseau français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essayer de me faire engager par l</w:t>
      </w:r>
      <w:r w:rsidR="006D3E7C">
        <w:rPr>
          <w:szCs w:val="32"/>
        </w:rPr>
        <w:t>’</w:t>
      </w:r>
      <w:r w:rsidRPr="00BE5A07">
        <w:rPr>
          <w:szCs w:val="32"/>
        </w:rPr>
        <w:t>illustre navigateur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brûlé les étapes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craignant d</w:t>
      </w:r>
      <w:r w:rsidR="006D3E7C">
        <w:rPr>
          <w:szCs w:val="32"/>
        </w:rPr>
        <w:t>’</w:t>
      </w:r>
      <w:r w:rsidRPr="00BE5A07">
        <w:rPr>
          <w:szCs w:val="32"/>
        </w:rPr>
        <w:t>arriver trop tard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à présent une terrible angoisse me serre le cœur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équipage est peut-être au complet</w:t>
      </w:r>
      <w:r w:rsidR="006D3E7C">
        <w:rPr>
          <w:szCs w:val="32"/>
        </w:rPr>
        <w:t> ?</w:t>
      </w:r>
    </w:p>
    <w:p w14:paraId="4AF3F2B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ne crois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Beaucoup de marins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craignant les périls de cette grande aventure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ont fait </w:t>
      </w:r>
      <w:proofErr w:type="spellStart"/>
      <w:r w:rsidRPr="00BE5A07">
        <w:rPr>
          <w:szCs w:val="32"/>
        </w:rPr>
        <w:t>faux-bond</w:t>
      </w:r>
      <w:proofErr w:type="spellEnd"/>
      <w:r w:rsidRPr="00BE5A07">
        <w:rPr>
          <w:szCs w:val="32"/>
        </w:rPr>
        <w:t xml:space="preserve"> à la dernière minute</w:t>
      </w:r>
      <w:r w:rsidR="006D3E7C">
        <w:rPr>
          <w:szCs w:val="32"/>
        </w:rPr>
        <w:t>.</w:t>
      </w:r>
    </w:p>
    <w:p w14:paraId="6B9DCFB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lâches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justement cette aventure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formidable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sans pareille dans la marine de tous les siècles que je brûle de tenter sous ses ordres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plutôt que de ne pas être engagé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accepterai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jure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poste de simple gabier à bord de la caravelle</w:t>
      </w:r>
      <w:r w:rsidR="006D3E7C">
        <w:rPr>
          <w:szCs w:val="32"/>
        </w:rPr>
        <w:t> !</w:t>
      </w:r>
    </w:p>
    <w:p w14:paraId="3DFC70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avez confiance en mon oncle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Qui dois-je lui annoncer</w:t>
      </w:r>
      <w:r w:rsidR="006D3E7C">
        <w:rPr>
          <w:szCs w:val="32"/>
        </w:rPr>
        <w:t> ?</w:t>
      </w:r>
    </w:p>
    <w:p w14:paraId="2270303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Yves Paimpol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lieutenant de la marine française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avant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veuillez excuser mon exubérance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lorsque j</w:t>
      </w:r>
      <w:r w:rsidR="006D3E7C">
        <w:rPr>
          <w:szCs w:val="32"/>
        </w:rPr>
        <w:t>’</w:t>
      </w:r>
      <w:r w:rsidRPr="00BE5A07">
        <w:rPr>
          <w:szCs w:val="32"/>
        </w:rPr>
        <w:t>aime ou admire quelqu</w:t>
      </w:r>
      <w:r w:rsidR="006D3E7C">
        <w:rPr>
          <w:szCs w:val="32"/>
        </w:rPr>
        <w:t>’</w:t>
      </w:r>
      <w:r w:rsidRPr="00BE5A07">
        <w:rPr>
          <w:szCs w:val="32"/>
        </w:rPr>
        <w:t>un je ne puis maîtriser mes sentiments</w:t>
      </w:r>
      <w:r w:rsidR="006D3E7C">
        <w:rPr>
          <w:szCs w:val="32"/>
        </w:rPr>
        <w:t>.</w:t>
      </w:r>
    </w:p>
    <w:p w14:paraId="3759A17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non seulement je vous excuse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je vous approuve de tout mon cœur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>admirera jamais assez mon oncle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grand savant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homme unique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génie de la navigation</w:t>
      </w:r>
      <w:r w:rsidR="006D3E7C">
        <w:rPr>
          <w:szCs w:val="32"/>
        </w:rPr>
        <w:t> !</w:t>
      </w:r>
    </w:p>
    <w:p w14:paraId="4415189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marin sans pareil</w:t>
      </w:r>
      <w:r w:rsidR="006D3E7C">
        <w:rPr>
          <w:szCs w:val="32"/>
        </w:rPr>
        <w:t> !</w:t>
      </w:r>
    </w:p>
    <w:p w14:paraId="6BC62846" w14:textId="0494307F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2B3100FA" wp14:editId="348AF1FB">
            <wp:extent cx="5774690" cy="4485640"/>
            <wp:effectExtent l="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48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CA3E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explorateur sans égal</w:t>
      </w:r>
      <w:r w:rsidR="006D3E7C">
        <w:rPr>
          <w:szCs w:val="32"/>
        </w:rPr>
        <w:t> !</w:t>
      </w:r>
    </w:p>
    <w:p w14:paraId="20B6450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dire que vous avez l</w:t>
      </w:r>
      <w:r w:rsidR="006D3E7C">
        <w:rPr>
          <w:szCs w:val="32"/>
        </w:rPr>
        <w:t>’</w:t>
      </w:r>
      <w:r w:rsidRPr="00BE5A07">
        <w:rPr>
          <w:szCs w:val="32"/>
        </w:rPr>
        <w:t>honneur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bonheur d</w:t>
      </w:r>
      <w:r w:rsidR="006D3E7C">
        <w:rPr>
          <w:szCs w:val="32"/>
        </w:rPr>
        <w:t>’</w:t>
      </w:r>
      <w:r w:rsidRPr="00BE5A07">
        <w:rPr>
          <w:szCs w:val="32"/>
        </w:rPr>
        <w:t>être la nièce d</w:t>
      </w:r>
      <w:r w:rsidR="006D3E7C">
        <w:rPr>
          <w:szCs w:val="32"/>
        </w:rPr>
        <w:t>’</w:t>
      </w:r>
      <w:r w:rsidRPr="00BE5A07">
        <w:rPr>
          <w:szCs w:val="32"/>
        </w:rPr>
        <w:t>un tel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je voudrais être son neveu</w:t>
      </w:r>
      <w:r w:rsidR="006D3E7C">
        <w:rPr>
          <w:szCs w:val="32"/>
        </w:rPr>
        <w:t> !</w:t>
      </w:r>
    </w:p>
    <w:p w14:paraId="2E9A838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> !</w:t>
      </w:r>
    </w:p>
    <w:p w14:paraId="64F6EC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Son neveu</w:t>
      </w:r>
      <w:r w:rsidR="006D3E7C">
        <w:rPr>
          <w:szCs w:val="32"/>
        </w:rPr>
        <w:t> ?</w:t>
      </w:r>
    </w:p>
    <w:p w14:paraId="2A34558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</w:t>
      </w:r>
      <w:r w:rsidR="006D3E7C">
        <w:rPr>
          <w:szCs w:val="32"/>
        </w:rPr>
        <w:t>’</w:t>
      </w:r>
      <w:r w:rsidRPr="00BE5A07">
        <w:rPr>
          <w:szCs w:val="32"/>
        </w:rPr>
        <w:t>accompagner dans son grand voyage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hélas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suis qu</w:t>
      </w:r>
      <w:r w:rsidR="006D3E7C">
        <w:rPr>
          <w:szCs w:val="32"/>
        </w:rPr>
        <w:t>’</w:t>
      </w:r>
      <w:r w:rsidRPr="00BE5A07">
        <w:rPr>
          <w:szCs w:val="32"/>
        </w:rPr>
        <w:t>une jeune fille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Une simple jeune fille</w:t>
      </w:r>
      <w:r w:rsidR="006D3E7C">
        <w:rPr>
          <w:szCs w:val="32"/>
        </w:rPr>
        <w:t>…</w:t>
      </w:r>
    </w:p>
    <w:p w14:paraId="6D978906" w14:textId="5557F3E4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Émue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elle s</w:t>
      </w:r>
      <w:r>
        <w:rPr>
          <w:i/>
          <w:iCs/>
        </w:rPr>
        <w:t>’</w:t>
      </w:r>
      <w:r w:rsidR="006D21B8" w:rsidRPr="00BE5A07">
        <w:rPr>
          <w:i/>
          <w:iCs/>
        </w:rPr>
        <w:t>essuie les yeux</w:t>
      </w:r>
      <w:r>
        <w:t>.)</w:t>
      </w:r>
    </w:p>
    <w:p w14:paraId="1FF8FC8B" w14:textId="1414FF5B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pleurez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fixe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ému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Colomba qui le fixe également avec émotion</w:t>
      </w:r>
      <w:r w:rsidR="006D3E7C">
        <w:rPr>
          <w:i/>
          <w:iCs/>
          <w:szCs w:val="32"/>
        </w:rPr>
        <w:t xml:space="preserve">. </w:t>
      </w:r>
      <w:r w:rsidR="006D21B8" w:rsidRPr="00BE5A07">
        <w:rPr>
          <w:i/>
          <w:iCs/>
          <w:szCs w:val="32"/>
        </w:rPr>
        <w:t>Soudain Yves porte la main à son cœur</w:t>
      </w:r>
      <w:r w:rsidR="006D3E7C">
        <w:rPr>
          <w:szCs w:val="32"/>
        </w:rPr>
        <w:t xml:space="preserve">). – </w:t>
      </w:r>
      <w:r w:rsidRPr="00BE5A07">
        <w:rPr>
          <w:szCs w:val="32"/>
        </w:rPr>
        <w:t>Aïe</w:t>
      </w:r>
      <w:r w:rsidR="006D3E7C">
        <w:rPr>
          <w:szCs w:val="32"/>
        </w:rPr>
        <w:t> !!</w:t>
      </w:r>
    </w:p>
    <w:p w14:paraId="64554233" w14:textId="7FD7907B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portant également la main à son cœur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Aïe</w:t>
      </w:r>
      <w:r w:rsidR="006D3E7C">
        <w:rPr>
          <w:szCs w:val="32"/>
        </w:rPr>
        <w:t> !!</w:t>
      </w:r>
    </w:p>
    <w:p w14:paraId="76AE747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avez-vous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> ?</w:t>
      </w:r>
    </w:p>
    <w:p w14:paraId="37CCF95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avez-vous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> ?</w:t>
      </w:r>
    </w:p>
    <w:p w14:paraId="57CAF9A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Pardonnez-moi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fantastique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mais tout à coup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pendant que je vous regardais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senti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là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un drôle de petit choc au cœur</w:t>
      </w:r>
      <w:r w:rsidR="006D3E7C">
        <w:rPr>
          <w:szCs w:val="32"/>
        </w:rPr>
        <w:t>…</w:t>
      </w:r>
    </w:p>
    <w:p w14:paraId="576F585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 aussi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Excusez ma hardiesse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ressenti aussi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pendant que vous me regardiez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un étrange petit choc ici</w:t>
      </w:r>
      <w:r w:rsidR="006D3E7C">
        <w:rPr>
          <w:szCs w:val="32"/>
        </w:rPr>
        <w:t>.</w:t>
      </w:r>
    </w:p>
    <w:p w14:paraId="65F07DD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brusquement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irrésistiblement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sentiment d</w:t>
      </w:r>
      <w:r w:rsidR="006D3E7C">
        <w:rPr>
          <w:szCs w:val="32"/>
        </w:rPr>
        <w:t>’</w:t>
      </w:r>
      <w:r w:rsidRPr="00BE5A07">
        <w:rPr>
          <w:szCs w:val="32"/>
        </w:rPr>
        <w:t>une douceur infinie a fait tressaillir mon âme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ose vous l</w:t>
      </w:r>
      <w:r w:rsidR="006D3E7C">
        <w:rPr>
          <w:szCs w:val="32"/>
        </w:rPr>
        <w:t>’</w:t>
      </w:r>
      <w:r w:rsidRPr="00BE5A07">
        <w:rPr>
          <w:szCs w:val="32"/>
        </w:rPr>
        <w:t>avouer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pourtant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vous aime</w:t>
      </w:r>
      <w:r w:rsidR="006D3E7C">
        <w:rPr>
          <w:szCs w:val="32"/>
        </w:rPr>
        <w:t> !</w:t>
      </w:r>
    </w:p>
    <w:p w14:paraId="7F9F7C3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Dieu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se passe-t-il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étrange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sommes-nous ensorcelés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Ce sentiment</w:t>
      </w:r>
      <w:r w:rsidR="006D3E7C">
        <w:rPr>
          <w:szCs w:val="32"/>
        </w:rPr>
        <w:t>…</w:t>
      </w:r>
    </w:p>
    <w:p w14:paraId="13D72FF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aussi</w:t>
      </w:r>
      <w:r w:rsidR="006D3E7C">
        <w:rPr>
          <w:szCs w:val="32"/>
        </w:rPr>
        <w:t> ?…</w:t>
      </w:r>
    </w:p>
    <w:p w14:paraId="50C3F3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confuse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honte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ne m</w:t>
      </w:r>
      <w:r w:rsidR="006D3E7C">
        <w:rPr>
          <w:szCs w:val="32"/>
        </w:rPr>
        <w:t>’</w:t>
      </w:r>
      <w:r w:rsidRPr="00BE5A07">
        <w:rPr>
          <w:szCs w:val="32"/>
        </w:rPr>
        <w:t>explique pas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diabolique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Santa Madona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sommes envoûtés d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 !</w:t>
      </w:r>
    </w:p>
    <w:p w14:paraId="6A38B44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comprends tout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diabolique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tout naturel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contraire</w:t>
      </w:r>
      <w:r w:rsidR="006D3E7C">
        <w:rPr>
          <w:szCs w:val="32"/>
        </w:rPr>
        <w:t> !</w:t>
      </w:r>
    </w:p>
    <w:p w14:paraId="14AF77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Tout naturel</w:t>
      </w:r>
      <w:r w:rsidR="006D3E7C">
        <w:rPr>
          <w:szCs w:val="32"/>
        </w:rPr>
        <w:t> ?</w:t>
      </w:r>
    </w:p>
    <w:p w14:paraId="2F3131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phénomène bien connu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que je croyais être une chimère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invention de poète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coup de foudre</w:t>
      </w:r>
      <w:r w:rsidR="006D3E7C">
        <w:rPr>
          <w:szCs w:val="32"/>
        </w:rPr>
        <w:t> !</w:t>
      </w:r>
    </w:p>
    <w:p w14:paraId="5666D95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coup de foudre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 aussi j</w:t>
      </w:r>
      <w:r w:rsidR="006D3E7C">
        <w:rPr>
          <w:szCs w:val="32"/>
        </w:rPr>
        <w:t>’</w:t>
      </w:r>
      <w:r w:rsidRPr="00BE5A07">
        <w:rPr>
          <w:szCs w:val="32"/>
        </w:rPr>
        <w:t>ai entendu parler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 coup de foudre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Serait-ce possible</w:t>
      </w:r>
      <w:r w:rsidR="006D3E7C">
        <w:rPr>
          <w:szCs w:val="32"/>
        </w:rPr>
        <w:t> !</w:t>
      </w:r>
    </w:p>
    <w:p w14:paraId="3CA4CEB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en doutez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bien-aimée</w:t>
      </w:r>
      <w:r w:rsidR="006D3E7C">
        <w:rPr>
          <w:szCs w:val="32"/>
        </w:rPr>
        <w:t> !</w:t>
      </w:r>
    </w:p>
    <w:p w14:paraId="472B9A02" w14:textId="34C31FB9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4CFAA869" w14:textId="2A097072" w:rsidR="00695293" w:rsidRPr="00BE5A07" w:rsidRDefault="00695293" w:rsidP="006D3E7C">
      <w:pPr>
        <w:pStyle w:val="Centr"/>
      </w:pPr>
      <w:r w:rsidRPr="00BE5A07">
        <w:t>DUO DU COUP DE FOUDRE</w:t>
      </w:r>
    </w:p>
    <w:p w14:paraId="471B931E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07E7D0FA" w14:textId="77777777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</w:p>
    <w:p w14:paraId="6348A996" w14:textId="480DF09A" w:rsidR="00E035FA" w:rsidRPr="00BE5A07" w:rsidRDefault="00695293" w:rsidP="00660ECF">
      <w:pPr>
        <w:pStyle w:val="NormalSuspendu1XRetrait2XEsp0"/>
      </w:pPr>
      <w:r w:rsidRPr="00BE5A07">
        <w:t>Un jour</w:t>
      </w:r>
      <w:r w:rsidR="006D3E7C">
        <w:t xml:space="preserve">, </w:t>
      </w:r>
      <w:r w:rsidRPr="00BE5A07">
        <w:t>Cupidon en fureur</w:t>
      </w:r>
    </w:p>
    <w:p w14:paraId="759EC41E" w14:textId="77777777" w:rsidR="00E035FA" w:rsidRPr="00BE5A07" w:rsidRDefault="00695293" w:rsidP="00660ECF">
      <w:pPr>
        <w:pStyle w:val="NormalSuspendu1XRetrait2XEsp0"/>
      </w:pPr>
      <w:r w:rsidRPr="00BE5A07">
        <w:t>De ne pouvoir tous nous atteindre</w:t>
      </w:r>
    </w:p>
    <w:p w14:paraId="5AE59F90" w14:textId="77777777" w:rsidR="006D3E7C" w:rsidRDefault="00695293" w:rsidP="00660ECF">
      <w:pPr>
        <w:pStyle w:val="NormalSuspendu1XRetrait2XEsp0"/>
      </w:pPr>
      <w:r w:rsidRPr="00BE5A07">
        <w:t>Avec ses flèches en plein cœur</w:t>
      </w:r>
      <w:r w:rsidR="006D3E7C">
        <w:t>,</w:t>
      </w:r>
    </w:p>
    <w:p w14:paraId="18AC75CF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t>À</w:t>
      </w:r>
      <w:r w:rsidRPr="00BE5A07">
        <w:rPr>
          <w:szCs w:val="32"/>
        </w:rPr>
        <w:t xml:space="preserve"> Jupiter alla se plaindre</w:t>
      </w:r>
      <w:r w:rsidR="006D3E7C">
        <w:rPr>
          <w:szCs w:val="32"/>
        </w:rPr>
        <w:t>.</w:t>
      </w:r>
    </w:p>
    <w:p w14:paraId="74DF2AFB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Celui-ci lui dit en riant</w:t>
      </w:r>
      <w:r w:rsidR="006D3E7C">
        <w:rPr>
          <w:szCs w:val="32"/>
        </w:rPr>
        <w:t> :</w:t>
      </w:r>
    </w:p>
    <w:p w14:paraId="5A71316F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La chose est facile à résoudre</w:t>
      </w:r>
      <w:r w:rsidR="006D3E7C">
        <w:rPr>
          <w:szCs w:val="32"/>
        </w:rPr>
        <w:t>,</w:t>
      </w:r>
    </w:p>
    <w:p w14:paraId="1E4C37A2" w14:textId="3080DB7E" w:rsidR="00E035FA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Tu pourras une fois par an</w:t>
      </w:r>
    </w:p>
    <w:p w14:paraId="7C960FE1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Prendre ma redoutable foudre</w:t>
      </w:r>
      <w:r w:rsidR="006D3E7C">
        <w:rPr>
          <w:szCs w:val="32"/>
        </w:rPr>
        <w:t>.</w:t>
      </w:r>
    </w:p>
    <w:p w14:paraId="0C44671F" w14:textId="43826629" w:rsidR="00E035FA" w:rsidRPr="00BE5A07" w:rsidRDefault="00695293" w:rsidP="00660ECF">
      <w:pPr>
        <w:pStyle w:val="NormalSuspendu1XRetrait1XEsp0"/>
      </w:pPr>
      <w:r w:rsidRPr="00BE5A07">
        <w:t>Mais au lieu de tuer</w:t>
      </w:r>
      <w:r w:rsidR="006D3E7C">
        <w:t xml:space="preserve">, </w:t>
      </w:r>
      <w:r w:rsidRPr="00BE5A07">
        <w:t>ma foudre entre tes mains</w:t>
      </w:r>
    </w:p>
    <w:p w14:paraId="32DCB7E4" w14:textId="77777777" w:rsidR="006D3E7C" w:rsidRDefault="00695293" w:rsidP="00660ECF">
      <w:pPr>
        <w:pStyle w:val="NormalSuspendu1XRetrait1XEsp0"/>
      </w:pPr>
      <w:r w:rsidRPr="00BE5A07">
        <w:t>Dans un éclair fera le bonheur des humains</w:t>
      </w:r>
      <w:r w:rsidR="006D3E7C">
        <w:t>.</w:t>
      </w:r>
    </w:p>
    <w:p w14:paraId="7FD86939" w14:textId="23EC148A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ensemble</w:t>
      </w:r>
    </w:p>
    <w:p w14:paraId="61D7ADAE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le gentil coup de foudre de l</w:t>
      </w:r>
      <w:r w:rsidR="006D3E7C">
        <w:t>’</w:t>
      </w:r>
      <w:r w:rsidRPr="00BE5A07">
        <w:t>amour</w:t>
      </w:r>
      <w:r w:rsidR="006D3E7C">
        <w:t>,</w:t>
      </w:r>
    </w:p>
    <w:p w14:paraId="21A392C2" w14:textId="588783C9" w:rsidR="00E035FA" w:rsidRPr="00BE5A07" w:rsidRDefault="00695293" w:rsidP="006D3E7C">
      <w:pPr>
        <w:pStyle w:val="CentrEspAvt0EspApr0"/>
      </w:pPr>
      <w:r w:rsidRPr="00BE5A07">
        <w:t>Qui nous frappe un jour</w:t>
      </w:r>
    </w:p>
    <w:p w14:paraId="1B41CE88" w14:textId="77777777" w:rsidR="00E035FA" w:rsidRPr="00BE5A07" w:rsidRDefault="00695293" w:rsidP="006D3E7C">
      <w:pPr>
        <w:pStyle w:val="CentrEspAvt0EspApr0"/>
      </w:pPr>
      <w:r w:rsidRPr="00BE5A07">
        <w:t>Et dont le premier choc nous révèle</w:t>
      </w:r>
    </w:p>
    <w:p w14:paraId="469CF7C5" w14:textId="5E3A5843" w:rsidR="00E035FA" w:rsidRPr="00BE5A07" w:rsidRDefault="00695293" w:rsidP="006D3E7C">
      <w:pPr>
        <w:pStyle w:val="CentrEspAvt0EspApr0"/>
      </w:pPr>
      <w:r w:rsidRPr="00BE5A07">
        <w:lastRenderedPageBreak/>
        <w:t>Que celui qu</w:t>
      </w:r>
      <w:r w:rsidR="006D3E7C">
        <w:t>’</w:t>
      </w:r>
      <w:r w:rsidRPr="00BE5A07">
        <w:t>on attendait</w:t>
      </w:r>
    </w:p>
    <w:p w14:paraId="0EDA1B88" w14:textId="77777777" w:rsidR="00E035FA" w:rsidRPr="00BE5A07" w:rsidRDefault="00695293" w:rsidP="006D3E7C">
      <w:pPr>
        <w:pStyle w:val="CentrEspAvt0EspApr0"/>
      </w:pPr>
      <w:r w:rsidRPr="00BE5A07">
        <w:t>Que celle dont on rêvait</w:t>
      </w:r>
    </w:p>
    <w:p w14:paraId="5FE68D17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justement lui</w:t>
      </w:r>
      <w:r w:rsidR="006D3E7C">
        <w:t xml:space="preserve">, </w:t>
      </w:r>
      <w:r w:rsidRPr="00BE5A07">
        <w:t>justement elle</w:t>
      </w:r>
      <w:r w:rsidR="006D3E7C">
        <w:t> !</w:t>
      </w:r>
    </w:p>
    <w:p w14:paraId="364A44E4" w14:textId="2A2EC920" w:rsidR="00E035FA" w:rsidRPr="00BE5A07" w:rsidRDefault="00695293" w:rsidP="006D3E7C">
      <w:pPr>
        <w:pStyle w:val="CentrEspAvt0EspApr0"/>
      </w:pPr>
      <w:r w:rsidRPr="00BE5A07">
        <w:t>Pas besoin de longs discours</w:t>
      </w:r>
      <w:r w:rsidR="006D3E7C">
        <w:t xml:space="preserve">, </w:t>
      </w:r>
      <w:r w:rsidRPr="00BE5A07">
        <w:t>ni de serments</w:t>
      </w:r>
    </w:p>
    <w:p w14:paraId="5A41B2AC" w14:textId="77777777" w:rsidR="00E035FA" w:rsidRPr="00BE5A07" w:rsidRDefault="00695293" w:rsidP="006D3E7C">
      <w:pPr>
        <w:pStyle w:val="CentrEspAvt0EspApr0"/>
      </w:pPr>
      <w:r w:rsidRPr="00BE5A07">
        <w:t>Le coup de foudre nous fait subitement</w:t>
      </w:r>
    </w:p>
    <w:p w14:paraId="13C11A2C" w14:textId="77777777" w:rsidR="006D3E7C" w:rsidRDefault="00695293" w:rsidP="006D3E7C">
      <w:pPr>
        <w:pStyle w:val="CentrEspAvt0EspApr0"/>
      </w:pPr>
      <w:r w:rsidRPr="00BE5A07">
        <w:t>Instantanément</w:t>
      </w:r>
      <w:r w:rsidR="006D3E7C">
        <w:t>,</w:t>
      </w:r>
    </w:p>
    <w:p w14:paraId="46519234" w14:textId="77777777" w:rsidR="006D3E7C" w:rsidRDefault="00695293" w:rsidP="006D3E7C">
      <w:pPr>
        <w:pStyle w:val="CentrEspAvt0EspApr0"/>
      </w:pPr>
      <w:r w:rsidRPr="00BE5A07">
        <w:t>Électriquement</w:t>
      </w:r>
      <w:r w:rsidR="006D3E7C">
        <w:t>,</w:t>
      </w:r>
    </w:p>
    <w:p w14:paraId="5FEA0130" w14:textId="77777777" w:rsidR="006D3E7C" w:rsidRDefault="00695293" w:rsidP="006D3E7C">
      <w:pPr>
        <w:pStyle w:val="CentrEspAvt0EspApr0"/>
      </w:pPr>
      <w:r w:rsidRPr="00BE5A07">
        <w:t>Dans un accord parfait</w:t>
      </w:r>
      <w:r w:rsidR="006D3E7C">
        <w:t>,</w:t>
      </w:r>
    </w:p>
    <w:p w14:paraId="21E591C9" w14:textId="4262B5EC" w:rsidR="00E035FA" w:rsidRPr="00BE5A07" w:rsidRDefault="00695293" w:rsidP="006D3E7C">
      <w:pPr>
        <w:pStyle w:val="CentrEspAvt0EspApr0"/>
      </w:pPr>
      <w:r w:rsidRPr="00BE5A07">
        <w:t>Deviner qu</w:t>
      </w:r>
      <w:r w:rsidR="006D3E7C">
        <w:t>’</w:t>
      </w:r>
      <w:r w:rsidRPr="00BE5A07">
        <w:t>on est fait</w:t>
      </w:r>
    </w:p>
    <w:p w14:paraId="3F5BD0B8" w14:textId="77777777" w:rsidR="006D3E7C" w:rsidRDefault="00695293" w:rsidP="006D3E7C">
      <w:pPr>
        <w:pStyle w:val="CentrEspAvt0EspApr0"/>
      </w:pPr>
      <w:r w:rsidRPr="00BE5A07">
        <w:t>Pour être amants</w:t>
      </w:r>
      <w:r w:rsidR="006D3E7C">
        <w:t> !</w:t>
      </w:r>
    </w:p>
    <w:p w14:paraId="2F7C2325" w14:textId="77777777" w:rsidR="006D3E7C" w:rsidRDefault="00695293" w:rsidP="006D3E7C">
      <w:pPr>
        <w:pStyle w:val="CentrEspAvt0EspApr0"/>
      </w:pPr>
      <w:r w:rsidRPr="00BE5A07">
        <w:t>Nous ne connaissons même pas nos petits noms</w:t>
      </w:r>
      <w:r w:rsidR="006D3E7C">
        <w:t>,</w:t>
      </w:r>
    </w:p>
    <w:p w14:paraId="3655105D" w14:textId="77777777" w:rsidR="006D3E7C" w:rsidRDefault="00695293" w:rsidP="006D3E7C">
      <w:pPr>
        <w:pStyle w:val="CentrEspAvt0EspApr0"/>
      </w:pPr>
      <w:r w:rsidRPr="00BE5A07">
        <w:t>Mais je vous aime</w:t>
      </w:r>
      <w:r w:rsidR="006D3E7C">
        <w:t xml:space="preserve">, </w:t>
      </w:r>
      <w:r w:rsidRPr="00BE5A07">
        <w:t>vous m</w:t>
      </w:r>
      <w:r w:rsidR="006D3E7C">
        <w:t>’</w:t>
      </w:r>
      <w:r w:rsidRPr="00BE5A07">
        <w:t>aimez</w:t>
      </w:r>
      <w:r w:rsidR="006D3E7C">
        <w:t xml:space="preserve">, </w:t>
      </w:r>
      <w:r w:rsidRPr="00BE5A07">
        <w:t>nous nous aimons</w:t>
      </w:r>
      <w:r w:rsidR="006D3E7C">
        <w:t> !</w:t>
      </w:r>
    </w:p>
    <w:p w14:paraId="53C25B9F" w14:textId="77777777" w:rsidR="006D3E7C" w:rsidRDefault="00695293" w:rsidP="006D3E7C">
      <w:pPr>
        <w:pStyle w:val="CentrEspAvt0EspApr0"/>
        <w:rPr>
          <w:lang w:val="de-DE"/>
        </w:rPr>
      </w:pPr>
      <w:r w:rsidRPr="00BE5A07">
        <w:rPr>
          <w:lang w:val="de-DE"/>
        </w:rPr>
        <w:t>Zig-zag</w:t>
      </w:r>
      <w:r w:rsidR="006D3E7C">
        <w:rPr>
          <w:lang w:val="de-DE"/>
        </w:rPr>
        <w:t xml:space="preserve">, </w:t>
      </w:r>
      <w:r w:rsidRPr="00BE5A07">
        <w:rPr>
          <w:lang w:val="de-DE"/>
        </w:rPr>
        <w:t>zig-zag</w:t>
      </w:r>
      <w:r w:rsidR="006D3E7C">
        <w:rPr>
          <w:lang w:val="de-DE"/>
        </w:rPr>
        <w:t xml:space="preserve">, </w:t>
      </w:r>
      <w:r w:rsidRPr="00BE5A07">
        <w:rPr>
          <w:lang w:val="de-DE"/>
        </w:rPr>
        <w:t>zig-pan-</w:t>
      </w:r>
      <w:proofErr w:type="spellStart"/>
      <w:proofErr w:type="gramStart"/>
      <w:r w:rsidRPr="00BE5A07">
        <w:rPr>
          <w:lang w:val="de-DE"/>
        </w:rPr>
        <w:t>pan</w:t>
      </w:r>
      <w:proofErr w:type="spellEnd"/>
      <w:r w:rsidR="006D3E7C">
        <w:rPr>
          <w:lang w:val="de-DE"/>
        </w:rPr>
        <w:t> !</w:t>
      </w:r>
      <w:proofErr w:type="gramEnd"/>
    </w:p>
    <w:p w14:paraId="020A8C09" w14:textId="78619C9E" w:rsidR="00E035FA" w:rsidRPr="00BE5A07" w:rsidRDefault="00695293" w:rsidP="006D3E7C">
      <w:pPr>
        <w:pStyle w:val="CentrEspAvt0EspApr0"/>
      </w:pPr>
      <w:r w:rsidRPr="00BE5A07">
        <w:t>Nous avons reçu en même temps</w:t>
      </w:r>
    </w:p>
    <w:p w14:paraId="12EC8395" w14:textId="77777777" w:rsidR="006D3E7C" w:rsidRDefault="00695293" w:rsidP="006D3E7C">
      <w:pPr>
        <w:pStyle w:val="CentrEspAvt0EspApr0"/>
        <w:rPr>
          <w:lang w:val="de-DE"/>
        </w:rPr>
      </w:pPr>
      <w:r w:rsidRPr="00BE5A07">
        <w:rPr>
          <w:lang w:val="de-DE"/>
        </w:rPr>
        <w:t>Zig-zag</w:t>
      </w:r>
      <w:r w:rsidR="006D3E7C">
        <w:rPr>
          <w:lang w:val="de-DE"/>
        </w:rPr>
        <w:t xml:space="preserve">, </w:t>
      </w:r>
      <w:r w:rsidRPr="00BE5A07">
        <w:rPr>
          <w:lang w:val="de-DE"/>
        </w:rPr>
        <w:t>zig-zag</w:t>
      </w:r>
      <w:r w:rsidR="006D3E7C">
        <w:rPr>
          <w:lang w:val="de-DE"/>
        </w:rPr>
        <w:t xml:space="preserve">, </w:t>
      </w:r>
      <w:proofErr w:type="gramStart"/>
      <w:r w:rsidRPr="00BE5A07">
        <w:rPr>
          <w:lang w:val="de-DE"/>
        </w:rPr>
        <w:t>zig</w:t>
      </w:r>
      <w:r w:rsidR="006D3E7C">
        <w:rPr>
          <w:lang w:val="de-DE"/>
        </w:rPr>
        <w:t> !</w:t>
      </w:r>
      <w:proofErr w:type="gramEnd"/>
      <w:r w:rsidR="006D3E7C">
        <w:rPr>
          <w:lang w:val="de-DE"/>
        </w:rPr>
        <w:t xml:space="preserve"> </w:t>
      </w:r>
      <w:proofErr w:type="spellStart"/>
      <w:proofErr w:type="gramStart"/>
      <w:r w:rsidRPr="00BE5A07">
        <w:rPr>
          <w:lang w:val="de-DE"/>
        </w:rPr>
        <w:t>pan</w:t>
      </w:r>
      <w:proofErr w:type="spellEnd"/>
      <w:r w:rsidR="006D3E7C">
        <w:rPr>
          <w:lang w:val="de-DE"/>
        </w:rPr>
        <w:t> !</w:t>
      </w:r>
      <w:proofErr w:type="gramEnd"/>
    </w:p>
    <w:p w14:paraId="5DDBC2CB" w14:textId="77777777" w:rsidR="006D3E7C" w:rsidRDefault="00695293" w:rsidP="006D3E7C">
      <w:pPr>
        <w:pStyle w:val="CentrEspAvt0EspApr0"/>
      </w:pPr>
      <w:r w:rsidRPr="00BE5A07">
        <w:t>Le coup de foudre à bout portant</w:t>
      </w:r>
      <w:r w:rsidR="006D3E7C">
        <w:t> !</w:t>
      </w:r>
    </w:p>
    <w:p w14:paraId="1399B245" w14:textId="77777777" w:rsidR="006D3E7C" w:rsidRDefault="00695293" w:rsidP="006D3E7C">
      <w:pPr>
        <w:pStyle w:val="CentrEspAvt0EspApr0"/>
      </w:pPr>
      <w:r w:rsidRPr="00BE5A07">
        <w:t>Vlan</w:t>
      </w:r>
      <w:r w:rsidR="006D3E7C">
        <w:t> !</w:t>
      </w:r>
    </w:p>
    <w:p w14:paraId="2599CF14" w14:textId="52CCBDC9" w:rsidR="0047678F" w:rsidRPr="00BE5A07" w:rsidRDefault="0047678F" w:rsidP="006D3E7C">
      <w:pPr>
        <w:pStyle w:val="Centr"/>
        <w:keepNext/>
      </w:pPr>
      <w:r w:rsidRPr="00BE5A07">
        <w:t>II</w:t>
      </w:r>
    </w:p>
    <w:p w14:paraId="18A9E645" w14:textId="77777777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OLOMBA</w:t>
      </w:r>
    </w:p>
    <w:p w14:paraId="48F39ACA" w14:textId="77777777" w:rsidR="00E035FA" w:rsidRPr="00BE5A07" w:rsidRDefault="00695293" w:rsidP="00660ECF">
      <w:pPr>
        <w:pStyle w:val="NormalSuspendu1XRetrait2XEsp0"/>
      </w:pPr>
      <w:r w:rsidRPr="00BE5A07">
        <w:t>Pour se protéger de ses coups</w:t>
      </w:r>
    </w:p>
    <w:p w14:paraId="0B54A4AB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est pas de paratonnerre</w:t>
      </w:r>
      <w:r w:rsidR="006D3E7C">
        <w:rPr>
          <w:szCs w:val="32"/>
        </w:rPr>
        <w:t>,</w:t>
      </w:r>
    </w:p>
    <w:p w14:paraId="67AB59BA" w14:textId="0A58CA46" w:rsidR="00E035FA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Le doux éclair frappe partout</w:t>
      </w:r>
    </w:p>
    <w:p w14:paraId="65F9351E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Garçons et filles sur la terre</w:t>
      </w:r>
      <w:r w:rsidR="006D3E7C">
        <w:rPr>
          <w:szCs w:val="32"/>
        </w:rPr>
        <w:t> !</w:t>
      </w:r>
    </w:p>
    <w:p w14:paraId="574D023F" w14:textId="493DE14D" w:rsidR="00E035FA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Plus le couple est jeune et gentil</w:t>
      </w:r>
    </w:p>
    <w:p w14:paraId="405C18E2" w14:textId="77777777" w:rsidR="00E035FA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Plus rapidement il attire</w:t>
      </w:r>
    </w:p>
    <w:p w14:paraId="28336275" w14:textId="6835EE66" w:rsidR="00E035FA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amoureuse foudre sur lui</w:t>
      </w:r>
    </w:p>
    <w:p w14:paraId="1B62F88F" w14:textId="77777777" w:rsidR="006D3E7C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Et Cupidon a le sourire</w:t>
      </w:r>
      <w:r w:rsidR="006D3E7C">
        <w:rPr>
          <w:szCs w:val="32"/>
        </w:rPr>
        <w:t> !</w:t>
      </w:r>
    </w:p>
    <w:p w14:paraId="232FC583" w14:textId="77777777" w:rsidR="006D3E7C" w:rsidRDefault="00695293" w:rsidP="00660ECF">
      <w:pPr>
        <w:pStyle w:val="NormalSuspendu1XRetrait1XEsp0"/>
      </w:pPr>
      <w:r w:rsidRPr="00BE5A07">
        <w:t>À pied</w:t>
      </w:r>
      <w:r w:rsidR="006D3E7C">
        <w:t xml:space="preserve">, </w:t>
      </w:r>
      <w:r w:rsidRPr="00BE5A07">
        <w:t>à cheval</w:t>
      </w:r>
      <w:r w:rsidR="006D3E7C">
        <w:t xml:space="preserve">, </w:t>
      </w:r>
      <w:r w:rsidRPr="00BE5A07">
        <w:t>en voiture ou en métro</w:t>
      </w:r>
      <w:r w:rsidR="006D3E7C">
        <w:t>,</w:t>
      </w:r>
    </w:p>
    <w:p w14:paraId="22D7A66B" w14:textId="77777777" w:rsidR="006D3E7C" w:rsidRDefault="00695293" w:rsidP="00660ECF">
      <w:pPr>
        <w:pStyle w:val="NormalSuspendu1XRetrait1XEsp0"/>
      </w:pPr>
      <w:r w:rsidRPr="00BE5A07">
        <w:t>Quand on est foudroyé</w:t>
      </w:r>
      <w:r w:rsidR="006D3E7C">
        <w:t xml:space="preserve">, </w:t>
      </w:r>
      <w:r w:rsidRPr="00BE5A07">
        <w:t>l</w:t>
      </w:r>
      <w:r w:rsidR="006D3E7C">
        <w:t>’</w:t>
      </w:r>
      <w:r w:rsidRPr="00BE5A07">
        <w:t>on s</w:t>
      </w:r>
      <w:r w:rsidR="006D3E7C">
        <w:t>’</w:t>
      </w:r>
      <w:r w:rsidRPr="00BE5A07">
        <w:t>adore aussitôt</w:t>
      </w:r>
      <w:r w:rsidR="006D3E7C">
        <w:t> !</w:t>
      </w:r>
    </w:p>
    <w:p w14:paraId="09E53B09" w14:textId="7AB8E936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Refrain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ensemble</w:t>
      </w:r>
    </w:p>
    <w:p w14:paraId="260F2A73" w14:textId="77777777" w:rsidR="006D3E7C" w:rsidRDefault="00695293" w:rsidP="00660ECF">
      <w:pPr>
        <w:pStyle w:val="NormalSuspendu1XRetrait1XEsp0"/>
      </w:pPr>
      <w:r w:rsidRPr="00BE5A07">
        <w:t>C</w:t>
      </w:r>
      <w:r w:rsidR="006D3E7C">
        <w:t>’</w:t>
      </w:r>
      <w:r w:rsidRPr="00BE5A07">
        <w:t>est le gentil coup de foudre de l</w:t>
      </w:r>
      <w:r w:rsidR="006D3E7C">
        <w:t>’</w:t>
      </w:r>
      <w:r w:rsidRPr="00BE5A07">
        <w:t>amour</w:t>
      </w:r>
      <w:r w:rsidR="006D3E7C">
        <w:t>,</w:t>
      </w:r>
    </w:p>
    <w:p w14:paraId="54D268D0" w14:textId="77777777" w:rsidR="006D3E7C" w:rsidRDefault="00695293" w:rsidP="006D3E7C">
      <w:pPr>
        <w:pStyle w:val="CentrEspAvt0EspApr0"/>
      </w:pPr>
      <w:r w:rsidRPr="00BE5A07">
        <w:t>etc</w:t>
      </w:r>
      <w:r w:rsidR="006D3E7C">
        <w:t xml:space="preserve">., </w:t>
      </w:r>
      <w:r w:rsidRPr="00BE5A07">
        <w:t>etc</w:t>
      </w:r>
      <w:r w:rsidR="006D3E7C">
        <w:t>…</w:t>
      </w:r>
    </w:p>
    <w:p w14:paraId="502E2504" w14:textId="2EDC4F13" w:rsidR="00C7792A" w:rsidRPr="00BE5A07" w:rsidRDefault="00C7792A" w:rsidP="00C7792A">
      <w:pPr>
        <w:pStyle w:val="ParagrapheVideNormal"/>
      </w:pPr>
    </w:p>
    <w:p w14:paraId="0C2CAA9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je suis heureux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</w:t>
      </w:r>
      <w:r w:rsidR="006D3E7C">
        <w:rPr>
          <w:szCs w:val="32"/>
        </w:rPr>
        <w:t>…</w:t>
      </w:r>
    </w:p>
    <w:p w14:paraId="7D8B4EF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Colomba</w:t>
      </w:r>
      <w:r w:rsidR="006D3E7C">
        <w:rPr>
          <w:szCs w:val="32"/>
        </w:rPr>
        <w:t>.</w:t>
      </w:r>
    </w:p>
    <w:p w14:paraId="61121E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adorable nom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qui me permettra d</w:t>
      </w:r>
      <w:r w:rsidR="006D3E7C">
        <w:rPr>
          <w:szCs w:val="32"/>
        </w:rPr>
        <w:t>’</w:t>
      </w:r>
      <w:r w:rsidRPr="00BE5A07">
        <w:rPr>
          <w:szCs w:val="32"/>
        </w:rPr>
        <w:t>associer dans mon cœur l</w:t>
      </w:r>
      <w:r w:rsidR="006D3E7C">
        <w:rPr>
          <w:szCs w:val="32"/>
        </w:rPr>
        <w:t>’</w:t>
      </w:r>
      <w:r w:rsidRPr="00BE5A07">
        <w:rPr>
          <w:szCs w:val="32"/>
        </w:rPr>
        <w:t>homme que j</w:t>
      </w:r>
      <w:r w:rsidR="006D3E7C">
        <w:rPr>
          <w:szCs w:val="32"/>
        </w:rPr>
        <w:t>’</w:t>
      </w:r>
      <w:r w:rsidRPr="00BE5A07">
        <w:rPr>
          <w:szCs w:val="32"/>
        </w:rPr>
        <w:t>admire le plus au monde et celle que j</w:t>
      </w:r>
      <w:r w:rsidR="006D3E7C">
        <w:rPr>
          <w:szCs w:val="32"/>
        </w:rPr>
        <w:t>’</w:t>
      </w:r>
      <w:r w:rsidRPr="00BE5A07">
        <w:rPr>
          <w:szCs w:val="32"/>
        </w:rPr>
        <w:t>adore entre toutes les femmes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Dites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Colomba aimée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regrettiez de ne pas être un garçon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regrettez-vous toujours</w:t>
      </w:r>
      <w:r w:rsidR="006D3E7C">
        <w:rPr>
          <w:szCs w:val="32"/>
        </w:rPr>
        <w:t> ?</w:t>
      </w:r>
    </w:p>
    <w:p w14:paraId="026A488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je cours prévenir mon oncle de votre visite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Arrivée à la porte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elle se retourne vers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permis d</w:t>
      </w:r>
      <w:r w:rsidR="006D3E7C">
        <w:rPr>
          <w:szCs w:val="32"/>
        </w:rPr>
        <w:t>’</w:t>
      </w:r>
      <w:r w:rsidRPr="00BE5A07">
        <w:rPr>
          <w:szCs w:val="32"/>
        </w:rPr>
        <w:t>envoyer un petit baiser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quand on a reçu le coup de foudre</w:t>
      </w:r>
      <w:r w:rsidR="006D3E7C">
        <w:rPr>
          <w:szCs w:val="32"/>
        </w:rPr>
        <w:t> ?</w:t>
      </w:r>
    </w:p>
    <w:p w14:paraId="662C786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pense bien</w:t>
      </w:r>
      <w:r w:rsidR="006D3E7C">
        <w:rPr>
          <w:szCs w:val="32"/>
        </w:rPr>
        <w:t> !</w:t>
      </w:r>
    </w:p>
    <w:p w14:paraId="5D46EF0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tenez</w:t>
      </w:r>
      <w:r w:rsidR="006D3E7C">
        <w:rPr>
          <w:szCs w:val="32"/>
        </w:rPr>
        <w:t> ! (</w:t>
      </w:r>
      <w:r w:rsidRPr="00BE5A07">
        <w:rPr>
          <w:szCs w:val="32"/>
        </w:rPr>
        <w:t>Elle lui envoie un baiser</w:t>
      </w:r>
      <w:r w:rsidR="006D3E7C">
        <w:rPr>
          <w:szCs w:val="32"/>
        </w:rPr>
        <w:t xml:space="preserve">).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égal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que ça peut transformer une jeune fille d</w:t>
      </w:r>
      <w:r w:rsidR="006D3E7C">
        <w:rPr>
          <w:szCs w:val="32"/>
        </w:rPr>
        <w:t>’</w:t>
      </w:r>
      <w:r w:rsidRPr="00BE5A07">
        <w:rPr>
          <w:szCs w:val="32"/>
        </w:rPr>
        <w:t>avoir été foudroyée</w:t>
      </w:r>
      <w:r w:rsidR="006D3E7C">
        <w:rPr>
          <w:szCs w:val="32"/>
        </w:rPr>
        <w:t> !</w:t>
      </w:r>
    </w:p>
    <w:p w14:paraId="5194F8C8" w14:textId="199AA8B5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sort</w:t>
      </w:r>
      <w:r>
        <w:t>.)</w:t>
      </w:r>
    </w:p>
    <w:p w14:paraId="6530E41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envoyant des baisers vers la porte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crois rêver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trop beau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Pourvu que je ne m</w:t>
      </w:r>
      <w:r w:rsidR="006D3E7C">
        <w:rPr>
          <w:szCs w:val="32"/>
        </w:rPr>
        <w:t>’</w:t>
      </w:r>
      <w:r w:rsidRPr="00BE5A07">
        <w:rPr>
          <w:szCs w:val="32"/>
        </w:rPr>
        <w:t>éveille pas</w:t>
      </w:r>
      <w:r w:rsidR="006D3E7C">
        <w:rPr>
          <w:szCs w:val="32"/>
        </w:rPr>
        <w:t> !…</w:t>
      </w:r>
    </w:p>
    <w:p w14:paraId="7C75FB1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Apercevant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Doué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Est-ce possible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lieutenant</w:t>
      </w:r>
      <w:r w:rsidR="006D3E7C">
        <w:rPr>
          <w:szCs w:val="32"/>
        </w:rPr>
        <w:t> ?</w:t>
      </w:r>
    </w:p>
    <w:p w14:paraId="076396A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Toi ici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dois rêver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certainement</w:t>
      </w:r>
      <w:r w:rsidR="006D3E7C">
        <w:rPr>
          <w:szCs w:val="32"/>
        </w:rPr>
        <w:t> !</w:t>
      </w:r>
    </w:p>
    <w:p w14:paraId="4433C9A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mille sabords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rêvez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un beau rêve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malgré 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vous retrouver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lieutenant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après des mois qu</w:t>
      </w:r>
      <w:r w:rsidR="006D3E7C">
        <w:rPr>
          <w:szCs w:val="32"/>
        </w:rPr>
        <w:t>’</w:t>
      </w:r>
      <w:r w:rsidRPr="00BE5A07">
        <w:rPr>
          <w:szCs w:val="32"/>
        </w:rPr>
        <w:t>on avait bourlingué loin l</w:t>
      </w:r>
      <w:r w:rsidR="006D3E7C">
        <w:rPr>
          <w:szCs w:val="32"/>
        </w:rPr>
        <w:t>’</w:t>
      </w:r>
      <w:r w:rsidRPr="00BE5A07">
        <w:rPr>
          <w:szCs w:val="32"/>
        </w:rPr>
        <w:t>un de l</w:t>
      </w:r>
      <w:r w:rsidR="006D3E7C">
        <w:rPr>
          <w:szCs w:val="32"/>
        </w:rPr>
        <w:t>’</w:t>
      </w:r>
      <w:r w:rsidRPr="00BE5A07">
        <w:rPr>
          <w:szCs w:val="32"/>
        </w:rPr>
        <w:t>autre</w:t>
      </w:r>
      <w:r w:rsidR="006D3E7C">
        <w:rPr>
          <w:szCs w:val="32"/>
        </w:rPr>
        <w:t>.</w:t>
      </w:r>
    </w:p>
    <w:p w14:paraId="3DE6F5A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vieux Mathurin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depuis que nous servions ensemble à bord du </w:t>
      </w:r>
      <w:r w:rsidR="006D21B8" w:rsidRPr="00BE5A07">
        <w:rPr>
          <w:i/>
          <w:iCs/>
          <w:szCs w:val="32"/>
        </w:rPr>
        <w:t>Chilpéric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bien des jours se sont écoulés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tu es venu en Espagne pour partir avec Christophe Colomb</w:t>
      </w:r>
      <w:r w:rsidR="006D3E7C">
        <w:rPr>
          <w:szCs w:val="32"/>
        </w:rPr>
        <w:t> ?</w:t>
      </w:r>
    </w:p>
    <w:p w14:paraId="5ED2A08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pensez bien que ce n</w:t>
      </w:r>
      <w:r w:rsidR="006D3E7C">
        <w:rPr>
          <w:szCs w:val="32"/>
        </w:rPr>
        <w:t>’</w:t>
      </w:r>
      <w:r w:rsidRPr="00BE5A07">
        <w:rPr>
          <w:szCs w:val="32"/>
        </w:rPr>
        <w:t>est pas pour me faire toréador que je suis dans ce pays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Mais vous arrivez comme </w:t>
      </w:r>
      <w:r w:rsidR="006D3E7C">
        <w:rPr>
          <w:szCs w:val="32"/>
        </w:rPr>
        <w:t>« </w:t>
      </w:r>
      <w:r w:rsidRPr="00BE5A07">
        <w:rPr>
          <w:szCs w:val="32"/>
        </w:rPr>
        <w:t>nasse en carène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comme dit le proverbe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Il nous manquait un second</w:t>
      </w:r>
      <w:r w:rsidR="006D3E7C">
        <w:rPr>
          <w:szCs w:val="32"/>
        </w:rPr>
        <w:t>.</w:t>
      </w:r>
    </w:p>
    <w:p w14:paraId="5BFF97B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Parfait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arrive bon premier pour être second</w:t>
      </w:r>
      <w:r w:rsidR="006D3E7C">
        <w:rPr>
          <w:szCs w:val="32"/>
        </w:rPr>
        <w:t> !</w:t>
      </w:r>
    </w:p>
    <w:p w14:paraId="190B0E6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Dommage que vous ne soyez pas arrivé une heure plus tôt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pressé par le départ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 été obligé d</w:t>
      </w:r>
      <w:r w:rsidR="006D3E7C">
        <w:rPr>
          <w:szCs w:val="32"/>
        </w:rPr>
        <w:t>’</w:t>
      </w:r>
      <w:r w:rsidRPr="00BE5A07">
        <w:rPr>
          <w:szCs w:val="32"/>
        </w:rPr>
        <w:t>engager un drôle de 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comme l</w:t>
      </w:r>
      <w:r w:rsidR="006D3E7C">
        <w:rPr>
          <w:szCs w:val="32"/>
        </w:rPr>
        <w:t>’</w:t>
      </w:r>
      <w:r w:rsidRPr="00BE5A07">
        <w:rPr>
          <w:szCs w:val="32"/>
        </w:rPr>
        <w:t>autre Olibrius que l</w:t>
      </w:r>
      <w:r w:rsidR="006D3E7C">
        <w:rPr>
          <w:szCs w:val="32"/>
        </w:rPr>
        <w:t>’</w:t>
      </w:r>
      <w:r w:rsidRPr="00BE5A07">
        <w:rPr>
          <w:szCs w:val="32"/>
        </w:rPr>
        <w:t>amiral a enrôlé comme mousse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piqué de première zone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le recommande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Quand je lui ai donné son costume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demandé si c</w:t>
      </w:r>
      <w:r w:rsidR="006D3E7C">
        <w:rPr>
          <w:szCs w:val="32"/>
        </w:rPr>
        <w:t>’</w:t>
      </w:r>
      <w:r w:rsidRPr="00BE5A07">
        <w:rPr>
          <w:szCs w:val="32"/>
        </w:rPr>
        <w:t>était pour se marier avec sa doña Sol qu</w:t>
      </w:r>
      <w:r w:rsidR="006D3E7C">
        <w:rPr>
          <w:szCs w:val="32"/>
        </w:rPr>
        <w:t>’</w:t>
      </w:r>
      <w:r w:rsidRPr="00BE5A07">
        <w:rPr>
          <w:szCs w:val="32"/>
        </w:rPr>
        <w:t>il fallait s</w:t>
      </w:r>
      <w:r w:rsidR="006D3E7C">
        <w:rPr>
          <w:szCs w:val="32"/>
        </w:rPr>
        <w:t>’</w:t>
      </w:r>
      <w:r w:rsidRPr="00BE5A07">
        <w:rPr>
          <w:szCs w:val="32"/>
        </w:rPr>
        <w:t>habiller en marin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comme équipage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dans une dunette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le promets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Mais voici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> !…</w:t>
      </w:r>
    </w:p>
    <w:p w14:paraId="64EACCB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nièce m</w:t>
      </w:r>
      <w:r w:rsidR="006D3E7C">
        <w:rPr>
          <w:szCs w:val="32"/>
        </w:rPr>
        <w:t>’</w:t>
      </w:r>
      <w:r w:rsidRPr="00BE5A07">
        <w:rPr>
          <w:szCs w:val="32"/>
        </w:rPr>
        <w:t>a expliqué le but de votre visite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lieutenant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suis flatté qu</w:t>
      </w:r>
      <w:r w:rsidR="006D3E7C">
        <w:rPr>
          <w:szCs w:val="32"/>
        </w:rPr>
        <w:t>’</w:t>
      </w:r>
      <w:r w:rsidRPr="00BE5A07">
        <w:rPr>
          <w:szCs w:val="32"/>
        </w:rPr>
        <w:t>un vaillant officier français soit venu spécialement en Espagne pour s</w:t>
      </w:r>
      <w:r w:rsidR="006D3E7C">
        <w:rPr>
          <w:szCs w:val="32"/>
        </w:rPr>
        <w:t>’</w:t>
      </w:r>
      <w:r w:rsidRPr="00BE5A07">
        <w:rPr>
          <w:szCs w:val="32"/>
        </w:rPr>
        <w:t>engager à bord de ma caravelle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regrette seulement que vous soyez arrivé un peu trop tard</w:t>
      </w:r>
      <w:r w:rsidR="006D3E7C">
        <w:rPr>
          <w:szCs w:val="32"/>
        </w:rPr>
        <w:t>.</w:t>
      </w:r>
    </w:p>
    <w:p w14:paraId="3541041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Trop tard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Votre équipage serait-il au complet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Je croyais que</w:t>
      </w:r>
      <w:r w:rsidR="006D3E7C">
        <w:rPr>
          <w:szCs w:val="32"/>
        </w:rPr>
        <w:t>…</w:t>
      </w:r>
    </w:p>
    <w:p w14:paraId="2902BBE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trop tard pour accepter le poste de capitaine que je me serais fait un plaisir de vous offrir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Malheureusement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été obligé d</w:t>
      </w:r>
      <w:r w:rsidR="006D3E7C">
        <w:rPr>
          <w:szCs w:val="32"/>
        </w:rPr>
        <w:t>’</w:t>
      </w:r>
      <w:r w:rsidRPr="00BE5A07">
        <w:rPr>
          <w:szCs w:val="32"/>
        </w:rPr>
        <w:t>engager une sorte de marin d</w:t>
      </w:r>
      <w:r w:rsidR="006D3E7C">
        <w:rPr>
          <w:szCs w:val="32"/>
        </w:rPr>
        <w:t>’</w:t>
      </w:r>
      <w:r w:rsidRPr="00BE5A07">
        <w:rPr>
          <w:szCs w:val="32"/>
        </w:rPr>
        <w:t>eau de lessive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a appris la navigation par correspondance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a son brevet de capitaine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son engagement est signé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Tant pis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je vous demanderai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le conseiller discrètement pendant la traversée</w:t>
      </w:r>
      <w:r w:rsidR="006D3E7C">
        <w:rPr>
          <w:szCs w:val="32"/>
        </w:rPr>
        <w:t>.</w:t>
      </w:r>
    </w:p>
    <w:p w14:paraId="5CD44BC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Comptez sur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>.</w:t>
      </w:r>
    </w:p>
    <w:p w14:paraId="0780DAE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Mathurin va établir votre engagement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Conduis le lieutenant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lui présenteras l</w:t>
      </w:r>
      <w:r w:rsidR="006D3E7C">
        <w:rPr>
          <w:szCs w:val="32"/>
        </w:rPr>
        <w:t>’</w:t>
      </w:r>
      <w:r w:rsidRPr="00BE5A07">
        <w:rPr>
          <w:szCs w:val="32"/>
        </w:rPr>
        <w:t>équipage et vous reviendrez tous ici me prendre pour le grand départ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ne veux pas partir seul de chez moi à cause de la foule qui m</w:t>
      </w:r>
      <w:r w:rsidR="006D3E7C">
        <w:rPr>
          <w:szCs w:val="32"/>
        </w:rPr>
        <w:t>’</w:t>
      </w:r>
      <w:r w:rsidRPr="00BE5A07">
        <w:rPr>
          <w:szCs w:val="32"/>
        </w:rPr>
        <w:t>attend dans la rue pour m</w:t>
      </w:r>
      <w:r w:rsidR="006D3E7C">
        <w:rPr>
          <w:szCs w:val="32"/>
        </w:rPr>
        <w:t>’</w:t>
      </w:r>
      <w:r w:rsidRPr="00BE5A07">
        <w:rPr>
          <w:szCs w:val="32"/>
        </w:rPr>
        <w:t>acclamer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me gênerait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Tandis qu</w:t>
      </w:r>
      <w:r w:rsidR="006D3E7C">
        <w:rPr>
          <w:szCs w:val="32"/>
        </w:rPr>
        <w:t>’</w:t>
      </w:r>
      <w:r w:rsidRPr="00BE5A07">
        <w:rPr>
          <w:szCs w:val="32"/>
        </w:rPr>
        <w:t>en groupe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passerai inaperçu</w:t>
      </w:r>
      <w:r w:rsidR="006D3E7C">
        <w:rPr>
          <w:szCs w:val="32"/>
        </w:rPr>
        <w:t>.</w:t>
      </w:r>
    </w:p>
    <w:p w14:paraId="52F3705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 avec Mathurin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Modeste comme tous les héros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À 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 !</w:t>
      </w:r>
    </w:p>
    <w:p w14:paraId="20AC9E0C" w14:textId="054C15F8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sortent</w:t>
      </w:r>
      <w:r>
        <w:t>)</w:t>
      </w:r>
    </w:p>
    <w:p w14:paraId="129B3BD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équipage est au complet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me plaît ce jeune homme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a l</w:t>
      </w:r>
      <w:r w:rsidR="006D3E7C">
        <w:rPr>
          <w:szCs w:val="32"/>
        </w:rPr>
        <w:t>’</w:t>
      </w:r>
      <w:r w:rsidRPr="00BE5A07">
        <w:rPr>
          <w:szCs w:val="32"/>
        </w:rPr>
        <w:t>air brave et loyal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Quel dommage qu</w:t>
      </w:r>
      <w:r w:rsidR="006D3E7C">
        <w:rPr>
          <w:szCs w:val="32"/>
        </w:rPr>
        <w:t>’</w:t>
      </w:r>
      <w:r w:rsidRPr="00BE5A07">
        <w:rPr>
          <w:szCs w:val="32"/>
        </w:rPr>
        <w:t>il ne soit pas arrivé plus tôt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Enfin</w:t>
      </w:r>
      <w:r w:rsidR="006D3E7C">
        <w:rPr>
          <w:szCs w:val="32"/>
        </w:rPr>
        <w:t> !…</w:t>
      </w:r>
    </w:p>
    <w:p w14:paraId="69D96F4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y a là un monsieur qui insiste pour être reçu</w:t>
      </w:r>
      <w:r w:rsidR="006D3E7C">
        <w:rPr>
          <w:szCs w:val="32"/>
        </w:rPr>
        <w:t>.</w:t>
      </w:r>
    </w:p>
    <w:p w14:paraId="0C3E8C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équipage est au complet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ne reçois plus</w:t>
      </w:r>
      <w:r w:rsidR="006D3E7C">
        <w:rPr>
          <w:szCs w:val="32"/>
        </w:rPr>
        <w:t>.</w:t>
      </w:r>
    </w:p>
    <w:p w14:paraId="1215695A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un marin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dit qu</w:t>
      </w:r>
      <w:r w:rsidR="006D3E7C">
        <w:rPr>
          <w:szCs w:val="32"/>
        </w:rPr>
        <w:t>’</w:t>
      </w:r>
      <w:r w:rsidRPr="00BE5A07">
        <w:rPr>
          <w:szCs w:val="32"/>
        </w:rPr>
        <w:t>il désirait vous voir pour une affaire de commerce très importante</w:t>
      </w:r>
      <w:r w:rsidR="006D3E7C">
        <w:rPr>
          <w:szCs w:val="32"/>
        </w:rPr>
        <w:t>.</w:t>
      </w:r>
    </w:p>
    <w:p w14:paraId="32B460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bon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faites entrer</w:t>
      </w:r>
      <w:r w:rsidR="006D3E7C">
        <w:rPr>
          <w:szCs w:val="32"/>
        </w:rPr>
        <w:t>.</w:t>
      </w:r>
    </w:p>
    <w:p w14:paraId="182F1DDB" w14:textId="5A776D99" w:rsidR="00695293" w:rsidRPr="00BE5A07" w:rsidRDefault="00695293" w:rsidP="006D3E7C">
      <w:pPr>
        <w:pStyle w:val="Titre1"/>
      </w:pPr>
      <w:bookmarkStart w:id="7" w:name="_Toc197372910"/>
      <w:r w:rsidRPr="00BE5A07">
        <w:lastRenderedPageBreak/>
        <w:t>CHAPITRE VI</w:t>
      </w:r>
      <w:r w:rsidRPr="00BE5A07">
        <w:br/>
      </w:r>
      <w:r w:rsidRPr="00BE5A07">
        <w:br/>
        <w:t>L</w:t>
      </w:r>
      <w:r w:rsidR="006D3E7C">
        <w:t>’</w:t>
      </w:r>
      <w:r w:rsidRPr="00BE5A07">
        <w:t>EXPORTATEUR IMPRÉVU</w:t>
      </w:r>
      <w:bookmarkEnd w:id="7"/>
    </w:p>
    <w:p w14:paraId="34B4389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introduit par </w:t>
      </w:r>
      <w:proofErr w:type="spellStart"/>
      <w:r w:rsidR="006D21B8" w:rsidRPr="00BE5A07">
        <w:rPr>
          <w:i/>
          <w:iCs/>
          <w:szCs w:val="32"/>
        </w:rPr>
        <w:t>Concepcion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bien l</w:t>
      </w:r>
      <w:r w:rsidR="006D3E7C">
        <w:rPr>
          <w:szCs w:val="32"/>
        </w:rPr>
        <w:t>’</w:t>
      </w:r>
      <w:r w:rsidRPr="00BE5A07">
        <w:rPr>
          <w:szCs w:val="32"/>
        </w:rPr>
        <w:t>honneur</w:t>
      </w:r>
      <w:r w:rsidR="006D3E7C">
        <w:rPr>
          <w:szCs w:val="32"/>
        </w:rPr>
        <w:t>…</w:t>
      </w:r>
    </w:p>
    <w:p w14:paraId="6BE8CE6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Veuillez vous</w:t>
      </w:r>
      <w:proofErr w:type="spellEnd"/>
      <w:r w:rsidRPr="00BE5A07">
        <w:rPr>
          <w:szCs w:val="32"/>
        </w:rPr>
        <w:t xml:space="preserve"> asseoir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>.</w:t>
      </w:r>
    </w:p>
    <w:p w14:paraId="1C87A6C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</w:t>
      </w:r>
      <w:r w:rsidR="0064563E">
        <w:rPr>
          <w:rStyle w:val="Taille-1Caracteres"/>
        </w:rPr>
        <w:t>I</w:t>
      </w:r>
      <w:r w:rsidR="00B13898" w:rsidRPr="00BE5A07">
        <w:rPr>
          <w:rStyle w:val="Taille-1Caracteres"/>
        </w:rPr>
        <w:t>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Permettez d</w:t>
      </w:r>
      <w:r w:rsidR="006D3E7C">
        <w:rPr>
          <w:szCs w:val="32"/>
        </w:rPr>
        <w:t>’</w:t>
      </w:r>
      <w:r w:rsidRPr="00BE5A07">
        <w:rPr>
          <w:szCs w:val="32"/>
        </w:rPr>
        <w:t>abord que je me présente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connaît les usages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Philidor Friture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plus connu à Paris sous le nom de Monsieur Philidor</w:t>
      </w:r>
      <w:r w:rsidR="006D3E7C">
        <w:rPr>
          <w:szCs w:val="32"/>
        </w:rPr>
        <w:t>.</w:t>
      </w:r>
    </w:p>
    <w:p w14:paraId="4985318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venez de Paris</w:t>
      </w:r>
      <w:r w:rsidR="006D3E7C">
        <w:rPr>
          <w:szCs w:val="32"/>
        </w:rPr>
        <w:t> !</w:t>
      </w:r>
    </w:p>
    <w:p w14:paraId="267FADE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une</w:t>
      </w:r>
      <w:r w:rsidR="007E0BCD">
        <w:rPr>
          <w:szCs w:val="32"/>
        </w:rPr>
        <w:t xml:space="preserve"> </w:t>
      </w:r>
      <w:r w:rsidRPr="00BE5A07">
        <w:rPr>
          <w:szCs w:val="32"/>
        </w:rPr>
        <w:t>succursale à Madrid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où je suis honora</w:t>
      </w:r>
      <w:r w:rsidR="001E603E">
        <w:rPr>
          <w:szCs w:val="32"/>
        </w:rPr>
        <w:t>bl</w:t>
      </w:r>
      <w:r w:rsidRPr="00BE5A07">
        <w:rPr>
          <w:szCs w:val="32"/>
        </w:rPr>
        <w:t>eme</w:t>
      </w:r>
      <w:r w:rsidR="001E603E">
        <w:rPr>
          <w:szCs w:val="32"/>
        </w:rPr>
        <w:t>n</w:t>
      </w:r>
      <w:r w:rsidRPr="00BE5A07">
        <w:rPr>
          <w:szCs w:val="32"/>
        </w:rPr>
        <w:t xml:space="preserve">t connu sous le nom de señor </w:t>
      </w:r>
      <w:proofErr w:type="spellStart"/>
      <w:r w:rsidRPr="00BE5A07">
        <w:rPr>
          <w:szCs w:val="32"/>
        </w:rPr>
        <w:t>Frituros</w:t>
      </w:r>
      <w:proofErr w:type="spellEnd"/>
      <w:r w:rsidR="006D3E7C">
        <w:rPr>
          <w:szCs w:val="32"/>
        </w:rPr>
        <w:t>.</w:t>
      </w:r>
    </w:p>
    <w:p w14:paraId="75B953D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Soyez bref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pars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 dans une heure sur ma caravelle</w:t>
      </w:r>
      <w:r w:rsidR="006D3E7C">
        <w:rPr>
          <w:szCs w:val="32"/>
        </w:rPr>
        <w:t>.</w:t>
      </w:r>
    </w:p>
    <w:p w14:paraId="73F1D5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justement rapport au départ de votre </w:t>
      </w:r>
      <w:r w:rsidR="006D3E7C">
        <w:rPr>
          <w:szCs w:val="32"/>
        </w:rPr>
        <w:t>« </w:t>
      </w:r>
      <w:proofErr w:type="spellStart"/>
      <w:r w:rsidRPr="00BE5A07">
        <w:rPr>
          <w:szCs w:val="32"/>
        </w:rPr>
        <w:t>caramelle</w:t>
      </w:r>
      <w:proofErr w:type="spellEnd"/>
      <w:r w:rsidR="006D3E7C">
        <w:rPr>
          <w:szCs w:val="32"/>
        </w:rPr>
        <w:t xml:space="preserve"> », </w:t>
      </w:r>
      <w:r w:rsidRPr="00BE5A07">
        <w:rPr>
          <w:szCs w:val="32"/>
        </w:rPr>
        <w:t>comme vous dites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faut que je vous cause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Quand j</w:t>
      </w:r>
      <w:r w:rsidR="006D3E7C">
        <w:rPr>
          <w:szCs w:val="32"/>
        </w:rPr>
        <w:t>’</w:t>
      </w:r>
      <w:r w:rsidRPr="00BE5A07">
        <w:rPr>
          <w:szCs w:val="32"/>
        </w:rPr>
        <w:t>ai appris votre combine d</w:t>
      </w:r>
      <w:r w:rsidR="006D3E7C">
        <w:rPr>
          <w:szCs w:val="32"/>
        </w:rPr>
        <w:t>’</w:t>
      </w:r>
      <w:r w:rsidRPr="00BE5A07">
        <w:rPr>
          <w:szCs w:val="32"/>
        </w:rPr>
        <w:t>aller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dit à Madame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mon épouse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on l</w:t>
      </w:r>
      <w:r w:rsidR="006D3E7C">
        <w:rPr>
          <w:szCs w:val="32"/>
        </w:rPr>
        <w:t>’</w:t>
      </w:r>
      <w:r w:rsidRPr="00BE5A07">
        <w:rPr>
          <w:szCs w:val="32"/>
        </w:rPr>
        <w:t>appelle Madame dans notre commerce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dit à Madame</w:t>
      </w:r>
      <w:r w:rsidR="006D3E7C">
        <w:rPr>
          <w:szCs w:val="32"/>
        </w:rPr>
        <w:t> : « </w:t>
      </w:r>
      <w:r w:rsidRPr="00BE5A07">
        <w:rPr>
          <w:szCs w:val="32"/>
        </w:rPr>
        <w:t>Mais ce Colomb c</w:t>
      </w:r>
      <w:r w:rsidR="006D3E7C">
        <w:rPr>
          <w:szCs w:val="32"/>
        </w:rPr>
        <w:t>’</w:t>
      </w:r>
      <w:r w:rsidRPr="00BE5A07">
        <w:rPr>
          <w:szCs w:val="32"/>
        </w:rPr>
        <w:t>est un mec qu</w:t>
      </w:r>
      <w:r w:rsidR="006D3E7C">
        <w:rPr>
          <w:szCs w:val="32"/>
        </w:rPr>
        <w:t>’</w:t>
      </w:r>
      <w:r w:rsidRPr="00BE5A07">
        <w:rPr>
          <w:szCs w:val="32"/>
        </w:rPr>
        <w:t>a pas les foies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si son truc de découverte n</w:t>
      </w:r>
      <w:r w:rsidR="006D3E7C">
        <w:rPr>
          <w:szCs w:val="32"/>
        </w:rPr>
        <w:t>’</w:t>
      </w:r>
      <w:r w:rsidRPr="00BE5A07">
        <w:rPr>
          <w:szCs w:val="32"/>
        </w:rPr>
        <w:t>est pas un bobard à la noix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ça colle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peut avoir du bon pour l</w:t>
      </w:r>
      <w:r w:rsidR="006D3E7C">
        <w:rPr>
          <w:szCs w:val="32"/>
        </w:rPr>
        <w:t>’</w:t>
      </w:r>
      <w:r w:rsidRPr="00BE5A07">
        <w:rPr>
          <w:szCs w:val="32"/>
        </w:rPr>
        <w:t>exportation</w:t>
      </w:r>
      <w:r w:rsidR="006D3E7C">
        <w:rPr>
          <w:szCs w:val="32"/>
        </w:rPr>
        <w:t> ».</w:t>
      </w:r>
    </w:p>
    <w:p w14:paraId="2F7F95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Excusez-moi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ne pas saisir toutes les finesses et de votre belle langue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je crois comprendre cependant que vous me demandez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exporter à La </w:t>
      </w:r>
      <w:r w:rsidRPr="00BE5A07">
        <w:rPr>
          <w:szCs w:val="32"/>
        </w:rPr>
        <w:lastRenderedPageBreak/>
        <w:t>Mecque des pâtés de foie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buvards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noix et de la colle</w:t>
      </w:r>
      <w:r w:rsidR="006D3E7C">
        <w:rPr>
          <w:szCs w:val="32"/>
        </w:rPr>
        <w:t> ?…</w:t>
      </w:r>
    </w:p>
    <w:p w14:paraId="26A4F432" w14:textId="1FA8F304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11FF3ED4" wp14:editId="2F28EF76">
            <wp:extent cx="5601335" cy="5068570"/>
            <wp:effectExtent l="0" t="0" r="0" b="0"/>
            <wp:docPr id="1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1335" cy="506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2F06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entrave que pouic quand on cause français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tout ça </w:t>
      </w:r>
      <w:proofErr w:type="gramStart"/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proofErr w:type="gramEnd"/>
      <w:r w:rsidRPr="00BE5A07">
        <w:rPr>
          <w:szCs w:val="32"/>
        </w:rPr>
        <w:t xml:space="preserve"> des façons de causer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qui m</w:t>
      </w:r>
      <w:r w:rsidR="006D3E7C">
        <w:rPr>
          <w:szCs w:val="32"/>
        </w:rPr>
        <w:t>’</w:t>
      </w:r>
      <w:r w:rsidRPr="00BE5A07">
        <w:rPr>
          <w:szCs w:val="32"/>
        </w:rPr>
        <w:t>intéresse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commerçant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votre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6ACE4B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est certain que si je réussis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cela pourra créer des débouchés importants au commerce et à l</w:t>
      </w:r>
      <w:r w:rsidR="006D3E7C">
        <w:rPr>
          <w:szCs w:val="32"/>
        </w:rPr>
        <w:t>’</w:t>
      </w:r>
      <w:r w:rsidRPr="00BE5A07">
        <w:rPr>
          <w:szCs w:val="32"/>
        </w:rPr>
        <w:t>industrie européens</w:t>
      </w:r>
      <w:r w:rsidR="006D3E7C">
        <w:rPr>
          <w:szCs w:val="32"/>
        </w:rPr>
        <w:t>.</w:t>
      </w:r>
    </w:p>
    <w:p w14:paraId="2B6BDD1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ce que j</w:t>
      </w:r>
      <w:r w:rsidR="006D3E7C">
        <w:rPr>
          <w:szCs w:val="32"/>
        </w:rPr>
        <w:t>’</w:t>
      </w:r>
      <w:r w:rsidRPr="00BE5A07">
        <w:rPr>
          <w:szCs w:val="32"/>
        </w:rPr>
        <w:t>ai dit à Madame</w:t>
      </w:r>
      <w:r w:rsidR="006D3E7C">
        <w:rPr>
          <w:szCs w:val="32"/>
        </w:rPr>
        <w:t>.</w:t>
      </w:r>
    </w:p>
    <w:p w14:paraId="1430CDA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dois vous l</w:t>
      </w:r>
      <w:r w:rsidR="006D3E7C">
        <w:rPr>
          <w:szCs w:val="32"/>
        </w:rPr>
        <w:t>’</w:t>
      </w:r>
      <w:r w:rsidRPr="00BE5A07">
        <w:rPr>
          <w:szCs w:val="32"/>
        </w:rPr>
        <w:t>avouer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presque personne ne croit à la réussite de mon projet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êtes même le premier commerçant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et j</w:t>
      </w:r>
      <w:r w:rsidR="006D3E7C">
        <w:rPr>
          <w:szCs w:val="32"/>
        </w:rPr>
        <w:t>’</w:t>
      </w:r>
      <w:r w:rsidRPr="00BE5A07">
        <w:rPr>
          <w:szCs w:val="32"/>
        </w:rPr>
        <w:t>en suis ému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qui semble comprendre toute l</w:t>
      </w:r>
      <w:r w:rsidR="006D3E7C">
        <w:rPr>
          <w:szCs w:val="32"/>
        </w:rPr>
        <w:t>’</w:t>
      </w:r>
      <w:r w:rsidRPr="00BE5A07">
        <w:rPr>
          <w:szCs w:val="32"/>
        </w:rPr>
        <w:t>importance de ma future découverte</w:t>
      </w:r>
      <w:r w:rsidR="006D3E7C">
        <w:rPr>
          <w:szCs w:val="32"/>
        </w:rPr>
        <w:t> !</w:t>
      </w:r>
    </w:p>
    <w:p w14:paraId="6929204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trois quarts des gens vous prennent pour un tapé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sauf votre respect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faut pas vous en faire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tous ballots et compagnie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moi qui vous le dis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Dès qu</w:t>
      </w:r>
      <w:r w:rsidR="006D3E7C">
        <w:rPr>
          <w:szCs w:val="32"/>
        </w:rPr>
        <w:t>’</w:t>
      </w:r>
      <w:r w:rsidRPr="00BE5A07">
        <w:rPr>
          <w:szCs w:val="32"/>
        </w:rPr>
        <w:t>un mec a de l</w:t>
      </w:r>
      <w:r w:rsidR="006D3E7C">
        <w:rPr>
          <w:szCs w:val="32"/>
        </w:rPr>
        <w:t>’</w:t>
      </w:r>
      <w:r w:rsidRPr="00BE5A07">
        <w:rPr>
          <w:szCs w:val="32"/>
        </w:rPr>
        <w:t>estomac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vous et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entreprendre de bath combines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c</w:t>
      </w:r>
      <w:r w:rsidR="006D3E7C">
        <w:rPr>
          <w:szCs w:val="32"/>
        </w:rPr>
        <w:t>’</w:t>
      </w:r>
      <w:r w:rsidRPr="00BE5A07">
        <w:rPr>
          <w:szCs w:val="32"/>
        </w:rPr>
        <w:t>est couru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y a toujours des jaloux et des </w:t>
      </w:r>
      <w:proofErr w:type="spellStart"/>
      <w:r w:rsidRPr="00BE5A07">
        <w:rPr>
          <w:szCs w:val="32"/>
        </w:rPr>
        <w:t>snocks</w:t>
      </w:r>
      <w:proofErr w:type="spellEnd"/>
      <w:r w:rsidRPr="00BE5A07">
        <w:rPr>
          <w:szCs w:val="32"/>
        </w:rPr>
        <w:t xml:space="preserve"> qui bavassent pour essayer de vous dégonfler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Des propres à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quoi</w:t>
      </w:r>
      <w:r w:rsidR="006D3E7C">
        <w:rPr>
          <w:szCs w:val="32"/>
        </w:rPr>
        <w:t> !…</w:t>
      </w:r>
    </w:p>
    <w:p w14:paraId="4FBAEB7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ému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vos paroles me font du bien</w:t>
      </w:r>
      <w:r w:rsidR="006D3E7C">
        <w:rPr>
          <w:szCs w:val="32"/>
        </w:rPr>
        <w:t>.</w:t>
      </w:r>
    </w:p>
    <w:p w14:paraId="151CDF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 je le disais à Madame</w:t>
      </w:r>
      <w:r w:rsidR="006D3E7C">
        <w:rPr>
          <w:szCs w:val="32"/>
        </w:rPr>
        <w:t xml:space="preserve"> : </w:t>
      </w:r>
      <w:proofErr w:type="gramStart"/>
      <w:r w:rsidRPr="00BE5A07">
        <w:rPr>
          <w:szCs w:val="32"/>
        </w:rPr>
        <w:t>au jour d</w:t>
      </w:r>
      <w:r w:rsidR="006D3E7C">
        <w:rPr>
          <w:szCs w:val="32"/>
        </w:rPr>
        <w:t>’</w:t>
      </w:r>
      <w:r w:rsidRPr="00BE5A07">
        <w:rPr>
          <w:szCs w:val="32"/>
        </w:rPr>
        <w:t>aujourd</w:t>
      </w:r>
      <w:r w:rsidR="006D3E7C">
        <w:rPr>
          <w:szCs w:val="32"/>
        </w:rPr>
        <w:t>’</w:t>
      </w:r>
      <w:r w:rsidRPr="00BE5A07">
        <w:rPr>
          <w:szCs w:val="32"/>
        </w:rPr>
        <w:t>hui</w:t>
      </w:r>
      <w:proofErr w:type="gramEnd"/>
      <w:r w:rsidRPr="00BE5A07">
        <w:rPr>
          <w:szCs w:val="32"/>
        </w:rPr>
        <w:t xml:space="preserve"> le monde est routinier et les commerçants voient les affaires en petit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 pour me vanter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du flair et j</w:t>
      </w:r>
      <w:r w:rsidR="006D3E7C">
        <w:rPr>
          <w:szCs w:val="32"/>
        </w:rPr>
        <w:t>’</w:t>
      </w:r>
      <w:r w:rsidRPr="00BE5A07">
        <w:rPr>
          <w:szCs w:val="32"/>
        </w:rPr>
        <w:t>vois grand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c</w:t>
      </w:r>
      <w:r w:rsidR="006D3E7C">
        <w:rPr>
          <w:szCs w:val="32"/>
        </w:rPr>
        <w:t>’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y a d</w:t>
      </w:r>
      <w:r w:rsidR="006D3E7C">
        <w:rPr>
          <w:szCs w:val="32"/>
        </w:rPr>
        <w:t>’</w:t>
      </w:r>
      <w:r w:rsidRPr="00BE5A07">
        <w:rPr>
          <w:szCs w:val="32"/>
        </w:rPr>
        <w:t>grand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dès que j</w:t>
      </w:r>
      <w:r w:rsidR="006D3E7C">
        <w:rPr>
          <w:szCs w:val="32"/>
        </w:rPr>
        <w:t>’</w:t>
      </w:r>
      <w:r w:rsidRPr="00BE5A07">
        <w:rPr>
          <w:szCs w:val="32"/>
        </w:rPr>
        <w:t>ai appris vos préparatifs de départ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est venu une idée pépère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Faut vous dire que Madame et moi nous dirigeons une maison sérieuse à Paris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comme les affaires marchaient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a fondé une succursale à Madrid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vois grand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suis ambitieux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en revenir à mon idée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pensé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vous pouviez m</w:t>
      </w:r>
      <w:r w:rsidR="006D3E7C">
        <w:rPr>
          <w:szCs w:val="32"/>
        </w:rPr>
        <w:t>’</w:t>
      </w:r>
      <w:r w:rsidRPr="00BE5A07">
        <w:rPr>
          <w:szCs w:val="32"/>
        </w:rPr>
        <w:t>embarquer avec ma marchandise sur votre bateau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arriverais bon premier en Amérique pour ouvrir une autre succursale dans le Nouveau Monde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parlez d</w:t>
      </w:r>
      <w:r w:rsidR="006D3E7C">
        <w:rPr>
          <w:szCs w:val="32"/>
        </w:rPr>
        <w:t>’</w:t>
      </w:r>
      <w:r w:rsidRPr="00BE5A07">
        <w:rPr>
          <w:szCs w:val="32"/>
        </w:rPr>
        <w:t>un filon</w:t>
      </w:r>
      <w:r w:rsidR="006D3E7C">
        <w:rPr>
          <w:szCs w:val="32"/>
        </w:rPr>
        <w:t> !</w:t>
      </w:r>
    </w:p>
    <w:p w14:paraId="1498E62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ne demanderais pas mieux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déjà une cargaison de castagnettes et de blanc d</w:t>
      </w:r>
      <w:r w:rsidR="006D3E7C">
        <w:rPr>
          <w:szCs w:val="32"/>
        </w:rPr>
        <w:t>’</w:t>
      </w:r>
      <w:r w:rsidRPr="00BE5A07">
        <w:rPr>
          <w:szCs w:val="32"/>
        </w:rPr>
        <w:t>Espagne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plus beaucoup de place dans ma cale</w:t>
      </w:r>
      <w:r w:rsidR="006D3E7C">
        <w:rPr>
          <w:szCs w:val="32"/>
        </w:rPr>
        <w:t>.</w:t>
      </w:r>
    </w:p>
    <w:p w14:paraId="4DD6856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Dans la cale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rigolez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pensez pas que je vais défraîchir mon matériel en le faisant voyager à fond de cale</w:t>
      </w:r>
      <w:r w:rsidR="006D3E7C">
        <w:rPr>
          <w:szCs w:val="32"/>
        </w:rPr>
        <w:t> ?</w:t>
      </w:r>
    </w:p>
    <w:p w14:paraId="09D9E39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Cependant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habitude les marchandises</w:t>
      </w:r>
      <w:r w:rsidR="006D3E7C">
        <w:rPr>
          <w:szCs w:val="32"/>
        </w:rPr>
        <w:t>…</w:t>
      </w:r>
    </w:p>
    <w:p w14:paraId="24CA75D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me faites marcher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allez pas dire que vous n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savez</w:t>
      </w:r>
      <w:proofErr w:type="spellEnd"/>
      <w:r w:rsidRPr="00BE5A07">
        <w:rPr>
          <w:szCs w:val="32"/>
        </w:rPr>
        <w:t xml:space="preserve"> pas quelle sorte de marchandise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colis je peux exporter</w:t>
      </w:r>
      <w:r w:rsidR="006D3E7C">
        <w:rPr>
          <w:szCs w:val="32"/>
        </w:rPr>
        <w:t> ?</w:t>
      </w:r>
    </w:p>
    <w:p w14:paraId="57637AE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 le saurais-je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Je ne suis pas sorcier</w:t>
      </w:r>
      <w:r w:rsidR="006D3E7C">
        <w:rPr>
          <w:szCs w:val="32"/>
        </w:rPr>
        <w:t>…</w:t>
      </w:r>
    </w:p>
    <w:p w14:paraId="2C3085F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Mais puisque je vous répète depuis une heure que je dirige avec Madame deux </w:t>
      </w:r>
      <w:r w:rsidR="006D3E7C">
        <w:rPr>
          <w:szCs w:val="32"/>
        </w:rPr>
        <w:t>« </w:t>
      </w:r>
      <w:r w:rsidRPr="00BE5A07">
        <w:rPr>
          <w:szCs w:val="32"/>
        </w:rPr>
        <w:t>Maisons</w:t>
      </w:r>
      <w:r w:rsidR="006D3E7C">
        <w:rPr>
          <w:szCs w:val="32"/>
        </w:rPr>
        <w:t> » !</w:t>
      </w:r>
    </w:p>
    <w:p w14:paraId="4FB17E5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sais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deux maisons de commerce</w:t>
      </w:r>
      <w:r w:rsidR="006D3E7C">
        <w:rPr>
          <w:szCs w:val="32"/>
        </w:rPr>
        <w:t>…</w:t>
      </w:r>
    </w:p>
    <w:p w14:paraId="2C2020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 qui vous prenais pour un mec dessalé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Attendez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vous mettre sur la voie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douce</w:t>
      </w:r>
      <w:r w:rsidR="006D3E7C">
        <w:rPr>
          <w:szCs w:val="32"/>
        </w:rPr>
        <w:t> !</w:t>
      </w:r>
    </w:p>
    <w:p w14:paraId="6FAFE548" w14:textId="60295148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191D733B" w14:textId="13AD0545" w:rsidR="00695293" w:rsidRPr="00BE5A07" w:rsidRDefault="00695293" w:rsidP="006D3E7C">
      <w:pPr>
        <w:pStyle w:val="Centr"/>
        <w:keepNext/>
      </w:pPr>
      <w:r w:rsidRPr="00BE5A07">
        <w:t>I</w:t>
      </w:r>
    </w:p>
    <w:p w14:paraId="19DA5C1A" w14:textId="77777777" w:rsidR="008D3D33" w:rsidRPr="00BE5A07" w:rsidRDefault="00695293" w:rsidP="00660ECF">
      <w:pPr>
        <w:pStyle w:val="NormalSuspendu1XRetrait2XEsp0"/>
      </w:pPr>
      <w:r w:rsidRPr="00BE5A07">
        <w:t xml:space="preserve">Les maisons sont comme les </w:t>
      </w:r>
      <w:r w:rsidR="007E0BCD">
        <w:t>fleurs</w:t>
      </w:r>
    </w:p>
    <w:p w14:paraId="5F7451CC" w14:textId="77777777" w:rsidR="006D3E7C" w:rsidRDefault="00695293" w:rsidP="00660ECF">
      <w:pPr>
        <w:pStyle w:val="NormalSuspendu1XRetrait2XEsp0"/>
      </w:pPr>
      <w:r w:rsidRPr="00BE5A07">
        <w:t>Il y en a de toutes sortes</w:t>
      </w:r>
      <w:r w:rsidR="006D3E7C">
        <w:t> ;</w:t>
      </w:r>
    </w:p>
    <w:p w14:paraId="0FF722F3" w14:textId="49FBE45B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Chacun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</w:t>
      </w:r>
      <w:r w:rsidR="006D3E7C">
        <w:rPr>
          <w:szCs w:val="32"/>
        </w:rPr>
        <w:t>’</w:t>
      </w:r>
      <w:r w:rsidRPr="00BE5A07">
        <w:rPr>
          <w:szCs w:val="32"/>
        </w:rPr>
        <w:t>elles a son odeur</w:t>
      </w:r>
    </w:p>
    <w:p w14:paraId="170478BB" w14:textId="77777777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Plus ou moins douce ou bien forte</w:t>
      </w:r>
    </w:p>
    <w:p w14:paraId="2198571B" w14:textId="4FC4B461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Ainsi les maisons d</w:t>
      </w:r>
      <w:r w:rsidR="006D3E7C">
        <w:rPr>
          <w:szCs w:val="32"/>
        </w:rPr>
        <w:t>’</w:t>
      </w:r>
      <w:r w:rsidRPr="00BE5A07">
        <w:rPr>
          <w:szCs w:val="32"/>
        </w:rPr>
        <w:t>finances</w:t>
      </w:r>
    </w:p>
    <w:p w14:paraId="6C5270FC" w14:textId="2DC77C62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ont pas beaucoup de senteur</w:t>
      </w:r>
    </w:p>
    <w:p w14:paraId="31C56D02" w14:textId="1FFEB7B2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Car tout le </w:t>
      </w:r>
      <w:proofErr w:type="spellStart"/>
      <w:r w:rsidRPr="00BE5A07">
        <w:rPr>
          <w:szCs w:val="32"/>
        </w:rPr>
        <w:t>mond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sait d</w:t>
      </w:r>
      <w:r w:rsidR="006D3E7C">
        <w:rPr>
          <w:szCs w:val="32"/>
        </w:rPr>
        <w:t>’</w:t>
      </w:r>
      <w:r w:rsidRPr="00BE5A07">
        <w:rPr>
          <w:szCs w:val="32"/>
        </w:rPr>
        <w:t>avance</w:t>
      </w:r>
    </w:p>
    <w:p w14:paraId="7DF3AA22" w14:textId="336B56A8" w:rsidR="008D3D33" w:rsidRPr="00BE5A07" w:rsidRDefault="00695293" w:rsidP="00660ECF">
      <w:pPr>
        <w:pStyle w:val="NormalSuspendu1XRetrait2XEsp0"/>
        <w:rPr>
          <w:szCs w:val="32"/>
        </w:rPr>
      </w:pPr>
      <w:r w:rsidRPr="00BE5A07">
        <w:rPr>
          <w:szCs w:val="32"/>
        </w:rPr>
        <w:t>Que l</w:t>
      </w:r>
      <w:r w:rsidR="006D3E7C">
        <w:rPr>
          <w:szCs w:val="32"/>
        </w:rPr>
        <w:t>’</w:t>
      </w:r>
      <w:r w:rsidRPr="00BE5A07">
        <w:rPr>
          <w:szCs w:val="32"/>
        </w:rPr>
        <w:t>argent n</w:t>
      </w:r>
      <w:r w:rsidR="006D3E7C">
        <w:rPr>
          <w:szCs w:val="32"/>
        </w:rPr>
        <w:t>’</w:t>
      </w:r>
      <w:r w:rsidRPr="00BE5A07">
        <w:rPr>
          <w:szCs w:val="32"/>
        </w:rPr>
        <w:t>a pas d</w:t>
      </w:r>
      <w:r w:rsidR="006D3E7C">
        <w:rPr>
          <w:szCs w:val="32"/>
        </w:rPr>
        <w:t>’</w:t>
      </w:r>
      <w:r w:rsidRPr="00BE5A07">
        <w:rPr>
          <w:szCs w:val="32"/>
        </w:rPr>
        <w:t>odeur</w:t>
      </w:r>
    </w:p>
    <w:p w14:paraId="2CC8D626" w14:textId="77777777" w:rsidR="006D3E7C" w:rsidRDefault="00695293" w:rsidP="00660ECF">
      <w:pPr>
        <w:pStyle w:val="NormalSuspendu1XRetrait1XEsp0"/>
      </w:pPr>
      <w:r w:rsidRPr="00BE5A07">
        <w:t>Moi</w:t>
      </w:r>
      <w:r w:rsidR="006D3E7C">
        <w:t xml:space="preserve">, </w:t>
      </w:r>
      <w:r w:rsidRPr="00BE5A07">
        <w:t>ma maison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différent</w:t>
      </w:r>
      <w:r w:rsidR="006D3E7C">
        <w:t>,</w:t>
      </w:r>
    </w:p>
    <w:p w14:paraId="4A20FCE6" w14:textId="77777777" w:rsidR="006D3E7C" w:rsidRDefault="00695293" w:rsidP="00660ECF">
      <w:pPr>
        <w:pStyle w:val="NormalSuspendu1XRetrait1XEsp0"/>
      </w:pPr>
      <w:r w:rsidRPr="00BE5A07">
        <w:t>C</w:t>
      </w:r>
      <w:r w:rsidR="006D3E7C">
        <w:t>’</w:t>
      </w:r>
      <w:r w:rsidRPr="00BE5A07">
        <w:t>est comme une fleur de printemps</w:t>
      </w:r>
      <w:r w:rsidR="006D3E7C">
        <w:t> !</w:t>
      </w:r>
    </w:p>
    <w:p w14:paraId="3ADAA771" w14:textId="2FCC4287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Refrain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très sentimental</w:t>
      </w:r>
    </w:p>
    <w:p w14:paraId="71566F8B" w14:textId="53D74D6B" w:rsidR="008D3D33" w:rsidRPr="00BE5A07" w:rsidRDefault="00695293" w:rsidP="006D3E7C">
      <w:pPr>
        <w:pStyle w:val="CentrEspAvt0EspApr0"/>
      </w:pPr>
      <w:r w:rsidRPr="00BE5A07">
        <w:t>Au jardin d</w:t>
      </w:r>
      <w:r w:rsidR="006D3E7C">
        <w:t>’</w:t>
      </w:r>
      <w:r w:rsidRPr="00BE5A07">
        <w:t>amour</w:t>
      </w:r>
    </w:p>
    <w:p w14:paraId="1C020B01" w14:textId="77777777" w:rsidR="008D3D33" w:rsidRPr="00BE5A07" w:rsidRDefault="00695293" w:rsidP="006D3E7C">
      <w:pPr>
        <w:pStyle w:val="CentrEspAvt0EspApr0"/>
      </w:pPr>
      <w:r w:rsidRPr="00BE5A07">
        <w:t>Quand viennent les beaux jours</w:t>
      </w:r>
    </w:p>
    <w:p w14:paraId="156CE13C" w14:textId="77777777" w:rsidR="008D3D33" w:rsidRPr="00BE5A07" w:rsidRDefault="00695293" w:rsidP="006D3E7C">
      <w:pPr>
        <w:pStyle w:val="CentrEspAvt0EspApr0"/>
      </w:pPr>
      <w:r w:rsidRPr="00BE5A07">
        <w:t>On admire la rose</w:t>
      </w:r>
    </w:p>
    <w:p w14:paraId="1460D090" w14:textId="77777777" w:rsidR="006D3E7C" w:rsidRDefault="00695293" w:rsidP="006D3E7C">
      <w:pPr>
        <w:pStyle w:val="CentrEspAvt0EspApr0"/>
      </w:pPr>
      <w:r w:rsidRPr="00BE5A07">
        <w:t>Éclose</w:t>
      </w:r>
      <w:r w:rsidR="006D3E7C">
        <w:t> !</w:t>
      </w:r>
    </w:p>
    <w:p w14:paraId="38C75A85" w14:textId="77777777" w:rsidR="006D3E7C" w:rsidRDefault="00695293" w:rsidP="006D3E7C">
      <w:pPr>
        <w:pStyle w:val="CentrEspAvt0EspApr0"/>
      </w:pPr>
      <w:r w:rsidRPr="00BE5A07">
        <w:t>Ma maison est comme une fleur</w:t>
      </w:r>
      <w:r w:rsidR="006D3E7C">
        <w:t>,</w:t>
      </w:r>
    </w:p>
    <w:p w14:paraId="094D8683" w14:textId="612DE56C" w:rsidR="008D3D33" w:rsidRPr="00BE5A07" w:rsidRDefault="00695293" w:rsidP="006D3E7C">
      <w:pPr>
        <w:pStyle w:val="CentrEspAvt0EspApr0"/>
      </w:pPr>
      <w:r w:rsidRPr="00BE5A07">
        <w:t>Tel un papillon butineur</w:t>
      </w:r>
    </w:p>
    <w:p w14:paraId="7E2E108D" w14:textId="4268025C" w:rsidR="008D3D33" w:rsidRPr="00BE5A07" w:rsidRDefault="00695293" w:rsidP="006D3E7C">
      <w:pPr>
        <w:pStyle w:val="CentrEspAvt0EspApr0"/>
      </w:pPr>
      <w:r w:rsidRPr="00BE5A07">
        <w:t>L</w:t>
      </w:r>
      <w:r w:rsidR="006D3E7C">
        <w:t>’</w:t>
      </w:r>
      <w:r w:rsidRPr="00BE5A07">
        <w:t>amour s</w:t>
      </w:r>
      <w:r w:rsidR="006D3E7C">
        <w:t>’</w:t>
      </w:r>
      <w:r w:rsidRPr="00BE5A07">
        <w:t>y pose</w:t>
      </w:r>
    </w:p>
    <w:p w14:paraId="483DDD92" w14:textId="77777777" w:rsidR="008D3D33" w:rsidRPr="00BE5A07" w:rsidRDefault="00695293" w:rsidP="006D3E7C">
      <w:pPr>
        <w:pStyle w:val="CentrEspAvt0EspApr0"/>
      </w:pPr>
      <w:r w:rsidRPr="00BE5A07">
        <w:t>Ma maison est comme une rose</w:t>
      </w:r>
    </w:p>
    <w:p w14:paraId="38674773" w14:textId="77777777" w:rsidR="006D3E7C" w:rsidRDefault="00695293" w:rsidP="006D3E7C">
      <w:pPr>
        <w:pStyle w:val="CentrEspAvt0EspApr0"/>
      </w:pPr>
      <w:r w:rsidRPr="00BE5A07">
        <w:t>Est close</w:t>
      </w:r>
      <w:r w:rsidR="006D3E7C">
        <w:t> !</w:t>
      </w:r>
    </w:p>
    <w:p w14:paraId="6429B72B" w14:textId="52E86493" w:rsidR="00695293" w:rsidRPr="00BE5A07" w:rsidRDefault="00695293" w:rsidP="006D3E7C">
      <w:pPr>
        <w:pStyle w:val="Centr"/>
        <w:keepNext/>
      </w:pPr>
      <w:r w:rsidRPr="00BE5A07">
        <w:t>II</w:t>
      </w:r>
    </w:p>
    <w:p w14:paraId="2F64E8C7" w14:textId="77777777" w:rsidR="008D3D33" w:rsidRPr="00BE5A07" w:rsidRDefault="00695293" w:rsidP="008814D8">
      <w:pPr>
        <w:pStyle w:val="NormalSuspendu1XRetrait2XEsp0"/>
      </w:pPr>
      <w:r w:rsidRPr="00BE5A07">
        <w:t>Un peu partout les maisons</w:t>
      </w:r>
    </w:p>
    <w:p w14:paraId="6D44A3FB" w14:textId="77777777" w:rsidR="006D3E7C" w:rsidRDefault="00695293" w:rsidP="008814D8">
      <w:pPr>
        <w:pStyle w:val="NormalSuspendu1XRetrait2XEsp0"/>
      </w:pPr>
      <w:r w:rsidRPr="00BE5A07">
        <w:t xml:space="preserve">Ont des </w:t>
      </w:r>
      <w:proofErr w:type="spellStart"/>
      <w:r w:rsidRPr="00BE5A07">
        <w:t>port</w:t>
      </w:r>
      <w:r w:rsidR="006D3E7C">
        <w:t>’</w:t>
      </w:r>
      <w:r w:rsidRPr="00BE5A07">
        <w:t>s</w:t>
      </w:r>
      <w:proofErr w:type="spellEnd"/>
      <w:r w:rsidRPr="00BE5A07">
        <w:t xml:space="preserve"> et des fenêtres</w:t>
      </w:r>
      <w:r w:rsidR="006D3E7C">
        <w:t>,</w:t>
      </w:r>
    </w:p>
    <w:p w14:paraId="146F270F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Des toits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murs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cloisons</w:t>
      </w:r>
      <w:r w:rsidR="006D3E7C">
        <w:rPr>
          <w:szCs w:val="32"/>
        </w:rPr>
        <w:t>,</w:t>
      </w:r>
    </w:p>
    <w:p w14:paraId="5D5B4A98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Et pour qu</w:t>
      </w:r>
      <w:r w:rsidR="006D3E7C">
        <w:rPr>
          <w:szCs w:val="32"/>
        </w:rPr>
        <w:t>’</w:t>
      </w:r>
      <w:r w:rsidRPr="00BE5A07">
        <w:rPr>
          <w:szCs w:val="32"/>
        </w:rPr>
        <w:t>on puiss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les </w:t>
      </w:r>
      <w:proofErr w:type="spellStart"/>
      <w:r w:rsidRPr="00BE5A07">
        <w:rPr>
          <w:szCs w:val="32"/>
        </w:rPr>
        <w:t>r</w:t>
      </w:r>
      <w:r w:rsidR="006D3E7C">
        <w:rPr>
          <w:szCs w:val="32"/>
        </w:rPr>
        <w:t>’</w:t>
      </w:r>
      <w:r w:rsidRPr="00BE5A07">
        <w:rPr>
          <w:szCs w:val="32"/>
        </w:rPr>
        <w:t>connaître</w:t>
      </w:r>
      <w:proofErr w:type="spellEnd"/>
      <w:r w:rsidR="006D3E7C">
        <w:rPr>
          <w:szCs w:val="32"/>
        </w:rPr>
        <w:t>,</w:t>
      </w:r>
    </w:p>
    <w:p w14:paraId="52F51E08" w14:textId="073A299E" w:rsidR="008D3D33" w:rsidRPr="00BE5A07" w:rsidRDefault="00695293" w:rsidP="008814D8">
      <w:pPr>
        <w:pStyle w:val="NormalSuspendu1XRetrait2XEsp0"/>
        <w:rPr>
          <w:szCs w:val="32"/>
        </w:rPr>
      </w:pPr>
      <w:proofErr w:type="spellStart"/>
      <w:r w:rsidRPr="00BE5A07">
        <w:rPr>
          <w:szCs w:val="32"/>
        </w:rPr>
        <w:t>Ell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ont </w:t>
      </w:r>
      <w:proofErr w:type="spellStart"/>
      <w:r w:rsidRPr="00BE5A07">
        <w:rPr>
          <w:szCs w:val="32"/>
        </w:rPr>
        <w:t>tout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des numéros</w:t>
      </w:r>
    </w:p>
    <w:p w14:paraId="2A88D8DD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Mais pour repérer la mienne</w:t>
      </w:r>
      <w:r w:rsidR="006D3E7C">
        <w:rPr>
          <w:szCs w:val="32"/>
        </w:rPr>
        <w:t>,</w:t>
      </w:r>
    </w:p>
    <w:p w14:paraId="045AF063" w14:textId="12498BE7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ai mis un bien plus gros</w:t>
      </w:r>
    </w:p>
    <w:p w14:paraId="5E8A7AD1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Et j</w:t>
      </w:r>
      <w:r w:rsidR="006D3E7C">
        <w:rPr>
          <w:szCs w:val="32"/>
        </w:rPr>
        <w:t>’</w:t>
      </w:r>
      <w:r w:rsidRPr="00BE5A07">
        <w:rPr>
          <w:szCs w:val="32"/>
        </w:rPr>
        <w:t>ai fermé les persiennes</w:t>
      </w:r>
      <w:r w:rsidR="006D3E7C">
        <w:rPr>
          <w:szCs w:val="32"/>
        </w:rPr>
        <w:t>.</w:t>
      </w:r>
    </w:p>
    <w:p w14:paraId="2664943F" w14:textId="5EF455BF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peut pas s</w:t>
      </w:r>
      <w:r w:rsidR="006D3E7C">
        <w:rPr>
          <w:szCs w:val="32"/>
        </w:rPr>
        <w:t>’</w:t>
      </w:r>
      <w:r w:rsidRPr="00BE5A07">
        <w:rPr>
          <w:szCs w:val="32"/>
        </w:rPr>
        <w:t>tromper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certain</w:t>
      </w:r>
    </w:p>
    <w:p w14:paraId="09FE24DB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Et se </w:t>
      </w:r>
      <w:proofErr w:type="spellStart"/>
      <w:r w:rsidRPr="00BE5A07">
        <w:rPr>
          <w:szCs w:val="32"/>
        </w:rPr>
        <w:t>croir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chez Félix Potin</w:t>
      </w:r>
      <w:r w:rsidR="006D3E7C">
        <w:rPr>
          <w:szCs w:val="32"/>
        </w:rPr>
        <w:t> !</w:t>
      </w:r>
    </w:p>
    <w:p w14:paraId="0FAE32F5" w14:textId="01969C7D" w:rsidR="00695293" w:rsidRPr="00BE5A07" w:rsidRDefault="00695293" w:rsidP="006D3E7C">
      <w:pPr>
        <w:pStyle w:val="Centr"/>
        <w:keepNext/>
      </w:pPr>
      <w:r w:rsidRPr="00BE5A07">
        <w:t>Refrain</w:t>
      </w:r>
    </w:p>
    <w:p w14:paraId="11234F11" w14:textId="77777777" w:rsidR="006D3E7C" w:rsidRDefault="00695293" w:rsidP="006D3E7C">
      <w:pPr>
        <w:pStyle w:val="CentrEspAvt0EspApr0"/>
      </w:pPr>
      <w:r w:rsidRPr="00BE5A07">
        <w:t>Au jardin d</w:t>
      </w:r>
      <w:r w:rsidR="006D3E7C">
        <w:t>’</w:t>
      </w:r>
      <w:r w:rsidRPr="00BE5A07">
        <w:t>amour</w:t>
      </w:r>
      <w:r w:rsidR="006D3E7C">
        <w:t>,</w:t>
      </w:r>
    </w:p>
    <w:p w14:paraId="2C436941" w14:textId="77777777" w:rsidR="006D3E7C" w:rsidRDefault="00695293" w:rsidP="006D3E7C">
      <w:pPr>
        <w:pStyle w:val="CentrEspAvt0EspApr0"/>
      </w:pPr>
      <w:r w:rsidRPr="00BE5A07">
        <w:t>Quand viennent les beaux jours</w:t>
      </w:r>
      <w:r w:rsidR="006D3E7C">
        <w:t>,</w:t>
      </w:r>
    </w:p>
    <w:p w14:paraId="1948CFD5" w14:textId="129D0131" w:rsidR="008D3D33" w:rsidRPr="00BE5A07" w:rsidRDefault="00695293" w:rsidP="006D3E7C">
      <w:pPr>
        <w:pStyle w:val="CentrEspAvt0EspApr0"/>
      </w:pPr>
      <w:r w:rsidRPr="00BE5A07">
        <w:t>On admire la rose</w:t>
      </w:r>
    </w:p>
    <w:p w14:paraId="244A3833" w14:textId="77777777" w:rsidR="006D3E7C" w:rsidRDefault="00695293" w:rsidP="006D3E7C">
      <w:pPr>
        <w:pStyle w:val="CentrEspAvt0EspApr0"/>
      </w:pPr>
      <w:r w:rsidRPr="00BE5A07">
        <w:t>Éclose</w:t>
      </w:r>
      <w:r w:rsidR="006D3E7C">
        <w:t> !</w:t>
      </w:r>
    </w:p>
    <w:p w14:paraId="0CDBF177" w14:textId="77777777" w:rsidR="006D3E7C" w:rsidRDefault="00695293" w:rsidP="006D3E7C">
      <w:pPr>
        <w:pStyle w:val="CentrEspAvt0EspApr0"/>
      </w:pPr>
      <w:r w:rsidRPr="00BE5A07">
        <w:t>Ma maison est comme une fleur</w:t>
      </w:r>
      <w:r w:rsidR="006D3E7C">
        <w:t>,</w:t>
      </w:r>
    </w:p>
    <w:p w14:paraId="764278A7" w14:textId="4E5ACF9F" w:rsidR="008D3D33" w:rsidRPr="00BE5A07" w:rsidRDefault="00695293" w:rsidP="006D3E7C">
      <w:pPr>
        <w:pStyle w:val="CentrEspAvt0EspApr0"/>
      </w:pPr>
      <w:r w:rsidRPr="00BE5A07">
        <w:t>Tel un papillon butineur</w:t>
      </w:r>
    </w:p>
    <w:p w14:paraId="4412A930" w14:textId="77777777" w:rsidR="006D3E7C" w:rsidRDefault="00695293" w:rsidP="006D3E7C">
      <w:pPr>
        <w:pStyle w:val="CentrEspAvt0EspApr0"/>
      </w:pPr>
      <w:r w:rsidRPr="00BE5A07">
        <w:t>L</w:t>
      </w:r>
      <w:r w:rsidR="006D3E7C">
        <w:t>’</w:t>
      </w:r>
      <w:r w:rsidRPr="00BE5A07">
        <w:t>amour s</w:t>
      </w:r>
      <w:r w:rsidR="006D3E7C">
        <w:t>’</w:t>
      </w:r>
      <w:r w:rsidRPr="00BE5A07">
        <w:t>y pose</w:t>
      </w:r>
      <w:r w:rsidR="006D3E7C">
        <w:t>.</w:t>
      </w:r>
    </w:p>
    <w:p w14:paraId="3AD7AC31" w14:textId="77777777" w:rsidR="006D3E7C" w:rsidRDefault="00695293" w:rsidP="006D3E7C">
      <w:pPr>
        <w:pStyle w:val="CentrEspAvt0EspApr0"/>
      </w:pPr>
      <w:r w:rsidRPr="00BE5A07">
        <w:t>Ma maison est comme une rose</w:t>
      </w:r>
      <w:r w:rsidR="006D3E7C">
        <w:t>,</w:t>
      </w:r>
    </w:p>
    <w:p w14:paraId="2FA09A72" w14:textId="77777777" w:rsidR="006D3E7C" w:rsidRDefault="00695293" w:rsidP="006D3E7C">
      <w:pPr>
        <w:pStyle w:val="CentrEspAvt0EspApr0"/>
      </w:pPr>
      <w:r w:rsidRPr="00BE5A07">
        <w:lastRenderedPageBreak/>
        <w:t>Est close</w:t>
      </w:r>
      <w:r w:rsidR="006D3E7C">
        <w:t> !</w:t>
      </w:r>
    </w:p>
    <w:p w14:paraId="4FB48EC2" w14:textId="7EF59D4D" w:rsidR="00695293" w:rsidRPr="00BE5A07" w:rsidRDefault="00695293" w:rsidP="006D3E7C">
      <w:pPr>
        <w:pStyle w:val="Centr"/>
        <w:keepNext/>
      </w:pPr>
      <w:bookmarkStart w:id="8" w:name="bookmark4"/>
      <w:r w:rsidRPr="00BE5A07">
        <w:t>III</w:t>
      </w:r>
      <w:bookmarkEnd w:id="8"/>
    </w:p>
    <w:p w14:paraId="7499EC83" w14:textId="77777777" w:rsidR="006D3E7C" w:rsidRDefault="00695293" w:rsidP="008814D8">
      <w:pPr>
        <w:pStyle w:val="NormalSuspendu1XRetrait1XEsp0"/>
      </w:pPr>
      <w:proofErr w:type="spellStart"/>
      <w:r w:rsidRPr="00BE5A07">
        <w:t>Chaqu</w:t>
      </w:r>
      <w:proofErr w:type="spellEnd"/>
      <w:r w:rsidR="006D3E7C">
        <w:t>’</w:t>
      </w:r>
      <w:r w:rsidRPr="00BE5A07">
        <w:t xml:space="preserve"> jour en toutes saisons</w:t>
      </w:r>
      <w:r w:rsidR="006D3E7C">
        <w:t>,</w:t>
      </w:r>
    </w:p>
    <w:p w14:paraId="066829EE" w14:textId="4767CFC1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Madame reçoit sans manières</w:t>
      </w:r>
    </w:p>
    <w:p w14:paraId="651D3719" w14:textId="6701E1EE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maîtress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maison</w:t>
      </w:r>
    </w:p>
    <w:p w14:paraId="0FE87E9B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Tout ce qu</w:t>
      </w:r>
      <w:r w:rsidR="006D3E7C">
        <w:rPr>
          <w:szCs w:val="32"/>
        </w:rPr>
        <w:t>’</w:t>
      </w:r>
      <w:r w:rsidRPr="00BE5A07">
        <w:rPr>
          <w:szCs w:val="32"/>
        </w:rPr>
        <w:t>il y a d</w:t>
      </w:r>
      <w:r w:rsidR="006D3E7C">
        <w:rPr>
          <w:szCs w:val="32"/>
        </w:rPr>
        <w:t>’</w:t>
      </w:r>
      <w:r w:rsidRPr="00BE5A07">
        <w:rPr>
          <w:szCs w:val="32"/>
        </w:rPr>
        <w:t>hospitalière</w:t>
      </w:r>
      <w:r w:rsidR="006D3E7C">
        <w:rPr>
          <w:szCs w:val="32"/>
        </w:rPr>
        <w:t> !</w:t>
      </w:r>
    </w:p>
    <w:p w14:paraId="65D3F096" w14:textId="50134FC8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autr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soir au salon </w:t>
      </w:r>
      <w:proofErr w:type="spellStart"/>
      <w:r w:rsidRPr="00BE5A07">
        <w:rPr>
          <w:szCs w:val="32"/>
        </w:rPr>
        <w:t>fin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</w:p>
    <w:p w14:paraId="0EC18A41" w14:textId="77777777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Le duc de la Ménopause</w:t>
      </w:r>
    </w:p>
    <w:p w14:paraId="31E19856" w14:textId="5D0C15E4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Lui dit</w:t>
      </w:r>
      <w:r w:rsidR="006D3E7C">
        <w:rPr>
          <w:szCs w:val="32"/>
        </w:rPr>
        <w:t> : « 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ici </w:t>
      </w:r>
      <w:proofErr w:type="spellStart"/>
      <w:r w:rsidRPr="00BE5A07">
        <w:rPr>
          <w:szCs w:val="32"/>
        </w:rPr>
        <w:t>sûr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</w:p>
    <w:p w14:paraId="369DE1FA" w14:textId="0F86F1FD" w:rsidR="008D3D3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dernier salon où l</w:t>
      </w:r>
      <w:r w:rsidR="006D3E7C">
        <w:rPr>
          <w:szCs w:val="32"/>
        </w:rPr>
        <w:t>’</w:t>
      </w:r>
      <w:r w:rsidRPr="00BE5A07">
        <w:rPr>
          <w:szCs w:val="32"/>
        </w:rPr>
        <w:t>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ose</w:t>
      </w:r>
      <w:r w:rsidR="006D3E7C">
        <w:rPr>
          <w:szCs w:val="32"/>
        </w:rPr>
        <w:t> ! »</w:t>
      </w:r>
    </w:p>
    <w:p w14:paraId="61F2F947" w14:textId="25E14B4E" w:rsidR="008D3D33" w:rsidRPr="00BE5A07" w:rsidRDefault="00695293" w:rsidP="008814D8">
      <w:pPr>
        <w:pStyle w:val="NormalSuspendu1XRetrait1XEsp0"/>
      </w:pPr>
      <w:r w:rsidRPr="00BE5A07">
        <w:t>C</w:t>
      </w:r>
      <w:r w:rsidR="006D3E7C">
        <w:t>’</w:t>
      </w:r>
      <w:r w:rsidRPr="00BE5A07">
        <w:t xml:space="preserve">est vous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</w:t>
      </w:r>
      <w:r w:rsidR="006D3E7C">
        <w:t>’</w:t>
      </w:r>
      <w:r w:rsidRPr="00BE5A07">
        <w:t>on a tout l</w:t>
      </w:r>
      <w:r w:rsidR="006D3E7C">
        <w:t>’</w:t>
      </w:r>
      <w:r w:rsidRPr="00BE5A07">
        <w:t xml:space="preserve"> gratin</w:t>
      </w:r>
    </w:p>
    <w:p w14:paraId="716712A5" w14:textId="77777777" w:rsidR="006D3E7C" w:rsidRDefault="00695293" w:rsidP="008814D8">
      <w:pPr>
        <w:pStyle w:val="NormalSuspendu1XRetrait1XEsp0"/>
      </w:pPr>
      <w:r w:rsidRPr="00BE5A07">
        <w:t>Tout l</w:t>
      </w:r>
      <w:r w:rsidR="006D3E7C">
        <w:t>’</w:t>
      </w:r>
      <w:r w:rsidRPr="00BE5A07">
        <w:t xml:space="preserve"> gratin du bottin</w:t>
      </w:r>
      <w:r w:rsidR="006D3E7C">
        <w:t xml:space="preserve">… </w:t>
      </w:r>
      <w:r w:rsidRPr="00BE5A07">
        <w:t>mondain</w:t>
      </w:r>
      <w:r w:rsidR="006D3E7C">
        <w:t> !</w:t>
      </w:r>
    </w:p>
    <w:p w14:paraId="0206894F" w14:textId="654DB6B4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2071FE70" w14:textId="77777777" w:rsidR="006D3E7C" w:rsidRDefault="00695293" w:rsidP="006D3E7C">
      <w:pPr>
        <w:pStyle w:val="CentrEspAvt0EspApr0"/>
      </w:pPr>
      <w:r w:rsidRPr="00BE5A07">
        <w:t>Au jardin d</w:t>
      </w:r>
      <w:r w:rsidR="006D3E7C">
        <w:t>’</w:t>
      </w:r>
      <w:r w:rsidRPr="00BE5A07">
        <w:t>amour</w:t>
      </w:r>
      <w:r w:rsidR="006D3E7C">
        <w:t>,</w:t>
      </w:r>
    </w:p>
    <w:p w14:paraId="7985336F" w14:textId="77777777" w:rsidR="006D3E7C" w:rsidRDefault="00695293" w:rsidP="006D3E7C">
      <w:pPr>
        <w:pStyle w:val="CentrEspAvt0EspApr0"/>
      </w:pPr>
      <w:r w:rsidRPr="00BE5A07">
        <w:t>Quand viennent les beaux jours</w:t>
      </w:r>
      <w:r w:rsidR="006D3E7C">
        <w:t>,</w:t>
      </w:r>
    </w:p>
    <w:p w14:paraId="4E9EB6EA" w14:textId="503AC430" w:rsidR="008D3D33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On admire la rose</w:t>
      </w:r>
    </w:p>
    <w:p w14:paraId="28AE4BE6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Éclose</w:t>
      </w:r>
      <w:r w:rsidR="006D3E7C">
        <w:rPr>
          <w:szCs w:val="32"/>
        </w:rPr>
        <w:t> !</w:t>
      </w:r>
    </w:p>
    <w:p w14:paraId="0FAD9C5D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Ma maison est comme une fleur</w:t>
      </w:r>
      <w:r w:rsidR="006D3E7C">
        <w:rPr>
          <w:szCs w:val="32"/>
        </w:rPr>
        <w:t>,</w:t>
      </w:r>
    </w:p>
    <w:p w14:paraId="63FDF8F3" w14:textId="41A26FF3" w:rsidR="008D3D33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Tel un papillon butineur</w:t>
      </w:r>
    </w:p>
    <w:p w14:paraId="4A544DC6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amour s</w:t>
      </w:r>
      <w:r w:rsidR="006D3E7C">
        <w:rPr>
          <w:szCs w:val="32"/>
        </w:rPr>
        <w:t>’</w:t>
      </w:r>
      <w:r w:rsidRPr="00BE5A07">
        <w:rPr>
          <w:szCs w:val="32"/>
        </w:rPr>
        <w:t>y pose</w:t>
      </w:r>
      <w:r w:rsidR="006D3E7C">
        <w:rPr>
          <w:szCs w:val="32"/>
        </w:rPr>
        <w:t>.</w:t>
      </w:r>
    </w:p>
    <w:p w14:paraId="5794A405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Ma maison est comme une rose</w:t>
      </w:r>
      <w:r w:rsidR="006D3E7C">
        <w:rPr>
          <w:szCs w:val="32"/>
        </w:rPr>
        <w:t>,</w:t>
      </w:r>
    </w:p>
    <w:p w14:paraId="50D1B4FD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Est close</w:t>
      </w:r>
      <w:r w:rsidR="006D3E7C">
        <w:rPr>
          <w:szCs w:val="32"/>
        </w:rPr>
        <w:t> !</w:t>
      </w:r>
    </w:p>
    <w:p w14:paraId="6760DB06" w14:textId="7C652F3A" w:rsidR="00C7792A" w:rsidRPr="00BE5A07" w:rsidRDefault="00C7792A" w:rsidP="00C7792A">
      <w:pPr>
        <w:pStyle w:val="ParagrapheVideNormal"/>
      </w:pPr>
    </w:p>
    <w:p w14:paraId="168FD40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avez-vous compris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quel genre de commerce</w:t>
      </w:r>
      <w:r w:rsidR="006D3E7C">
        <w:rPr>
          <w:szCs w:val="32"/>
        </w:rPr>
        <w:t>…</w:t>
      </w:r>
    </w:p>
    <w:p w14:paraId="786E66C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clair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êtes horticulteur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pépiniériste</w:t>
      </w:r>
      <w:r w:rsidR="006D3E7C">
        <w:rPr>
          <w:szCs w:val="32"/>
        </w:rPr>
        <w:t>.</w:t>
      </w:r>
    </w:p>
    <w:p w14:paraId="30EB89C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avez pas compris l</w:t>
      </w:r>
      <w:r w:rsidR="006D3E7C">
        <w:rPr>
          <w:szCs w:val="32"/>
        </w:rPr>
        <w:t>’</w:t>
      </w:r>
      <w:r w:rsidRPr="00BE5A07">
        <w:rPr>
          <w:szCs w:val="32"/>
        </w:rPr>
        <w:t>allusion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on dit</w:t>
      </w:r>
      <w:r w:rsidR="006D3E7C">
        <w:rPr>
          <w:szCs w:val="32"/>
        </w:rPr>
        <w:t>.</w:t>
      </w:r>
    </w:p>
    <w:p w14:paraId="45373CA8" w14:textId="67833DED" w:rsidR="006D3E7C" w:rsidRDefault="006D3E7C" w:rsidP="00695293">
      <w:pPr>
        <w:pStyle w:val="Droite"/>
      </w:pPr>
      <w:r>
        <w:lastRenderedPageBreak/>
        <w:t>(</w:t>
      </w:r>
      <w:r w:rsidR="006D21B8" w:rsidRPr="00BE5A07">
        <w:rPr>
          <w:i/>
          <w:iCs/>
        </w:rPr>
        <w:t>Il chante en martelant ses mots</w:t>
      </w:r>
      <w:r>
        <w:t>.)</w:t>
      </w:r>
    </w:p>
    <w:p w14:paraId="0544949D" w14:textId="3A50B4DC" w:rsidR="008D3D33" w:rsidRPr="00BE5A07" w:rsidRDefault="00695293" w:rsidP="006D3E7C">
      <w:pPr>
        <w:pStyle w:val="CentrEspAvt0EspApr0"/>
      </w:pPr>
      <w:r w:rsidRPr="00BE5A07">
        <w:t>Ma maison est comme une rose</w:t>
      </w:r>
    </w:p>
    <w:p w14:paraId="7DA9C7EB" w14:textId="7CA2237A" w:rsidR="006D3E7C" w:rsidRDefault="00695293" w:rsidP="006D3E7C">
      <w:pPr>
        <w:pStyle w:val="CentrEspAvt0EspApr0"/>
      </w:pPr>
      <w:r w:rsidRPr="00BE5A07">
        <w:t>Est close</w:t>
      </w:r>
      <w:r w:rsidR="006D3E7C">
        <w:t> !!</w:t>
      </w:r>
    </w:p>
    <w:p w14:paraId="1CB8EDCB" w14:textId="3FA3B696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Est close</w:t>
      </w:r>
      <w:r w:rsidR="006D3E7C">
        <w:rPr>
          <w:szCs w:val="32"/>
        </w:rPr>
        <w:t> !!</w:t>
      </w:r>
    </w:p>
    <w:p w14:paraId="5CE46728" w14:textId="458BD599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Est close</w:t>
      </w:r>
      <w:r w:rsidR="006D3E7C">
        <w:rPr>
          <w:szCs w:val="32"/>
        </w:rPr>
        <w:t> !!</w:t>
      </w:r>
    </w:p>
    <w:p w14:paraId="6CA11BF0" w14:textId="5711B1F2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Parlé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Ma maison est close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Maison close</w:t>
      </w:r>
      <w:r>
        <w:rPr>
          <w:szCs w:val="32"/>
        </w:rPr>
        <w:t> !</w:t>
      </w:r>
    </w:p>
    <w:p w14:paraId="1E171D72" w14:textId="2C5DC5B5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entends-je</w:t>
      </w:r>
      <w:r w:rsidR="006D3E7C">
        <w:rPr>
          <w:szCs w:val="32"/>
        </w:rPr>
        <w:t xml:space="preserve"> ??? </w:t>
      </w:r>
      <w:r w:rsidRPr="00BE5A07">
        <w:rPr>
          <w:szCs w:val="32"/>
        </w:rPr>
        <w:t>Vos maisons de commerce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sont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des maisons de femmes légères</w:t>
      </w:r>
      <w:r w:rsidR="006D3E7C">
        <w:rPr>
          <w:szCs w:val="32"/>
        </w:rPr>
        <w:t> ?…</w:t>
      </w:r>
    </w:p>
    <w:p w14:paraId="3398B10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y êtes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bravo</w:t>
      </w:r>
      <w:r w:rsidR="006D3E7C">
        <w:rPr>
          <w:szCs w:val="32"/>
        </w:rPr>
        <w:t> !</w:t>
      </w:r>
    </w:p>
    <w:p w14:paraId="24DFC94B" w14:textId="36B52676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Vous avez osé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à moi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proposer une pareille cargaison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Sortez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Friture</w:t>
      </w:r>
      <w:r w:rsidR="006D3E7C">
        <w:rPr>
          <w:szCs w:val="32"/>
        </w:rPr>
        <w:t> !!</w:t>
      </w:r>
    </w:p>
    <w:p w14:paraId="28150C8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en vais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idiot de ne pas s</w:t>
      </w:r>
      <w:r w:rsidR="006D3E7C">
        <w:rPr>
          <w:szCs w:val="32"/>
        </w:rPr>
        <w:t>’</w:t>
      </w:r>
      <w:r w:rsidRPr="00BE5A07">
        <w:rPr>
          <w:szCs w:val="32"/>
        </w:rPr>
        <w:t>entendre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déjà trouvé le nom de ma succursale en Amérique</w:t>
      </w:r>
      <w:r w:rsidR="006D3E7C">
        <w:rPr>
          <w:szCs w:val="32"/>
        </w:rPr>
        <w:t> : « </w:t>
      </w:r>
      <w:r w:rsidRPr="00BE5A07">
        <w:rPr>
          <w:szCs w:val="32"/>
        </w:rPr>
        <w:t>Au Nouveau Demi-Monde</w:t>
      </w:r>
      <w:r w:rsidR="006D3E7C">
        <w:rPr>
          <w:szCs w:val="32"/>
        </w:rPr>
        <w:t xml:space="preserve"> »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trouvé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hein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me faites louper une belle affaire</w:t>
      </w:r>
      <w:r w:rsidR="006D3E7C">
        <w:rPr>
          <w:szCs w:val="32"/>
        </w:rPr>
        <w:t>.</w:t>
      </w:r>
    </w:p>
    <w:p w14:paraId="3AD413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 de Cadix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sortirez-vous enfin</w:t>
      </w:r>
      <w:r w:rsidR="006D3E7C">
        <w:rPr>
          <w:szCs w:val="32"/>
        </w:rPr>
        <w:t> ?</w:t>
      </w:r>
    </w:p>
    <w:p w14:paraId="25C800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pour un navigateur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l</w:t>
      </w:r>
      <w:r w:rsidR="006D3E7C">
        <w:rPr>
          <w:szCs w:val="32"/>
        </w:rPr>
        <w:t>’</w:t>
      </w:r>
      <w:r w:rsidRPr="00BE5A07">
        <w:rPr>
          <w:szCs w:val="32"/>
        </w:rPr>
        <w:t>encouragez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exportation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Salue</w:t>
      </w:r>
      <w:r w:rsidR="006D3E7C">
        <w:rPr>
          <w:szCs w:val="32"/>
        </w:rPr>
        <w:t> !</w:t>
      </w:r>
    </w:p>
    <w:p w14:paraId="030668E8" w14:textId="415645FE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sort</w:t>
      </w:r>
      <w:r>
        <w:t>.)</w:t>
      </w:r>
    </w:p>
    <w:p w14:paraId="39BF48B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seul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cargaison de femmes de peu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pouah</w:t>
      </w:r>
      <w:r w:rsidR="006D3E7C">
        <w:rPr>
          <w:szCs w:val="32"/>
        </w:rPr>
        <w:t> !</w:t>
      </w:r>
    </w:p>
    <w:p w14:paraId="61B62FE1" w14:textId="27F33EDC" w:rsidR="00695293" w:rsidRPr="00BE5A07" w:rsidRDefault="00695293" w:rsidP="006D3E7C">
      <w:pPr>
        <w:pStyle w:val="Titre1"/>
      </w:pPr>
      <w:bookmarkStart w:id="9" w:name="_Toc197372911"/>
      <w:r w:rsidRPr="00BE5A07">
        <w:lastRenderedPageBreak/>
        <w:t>CHAPITRE VII</w:t>
      </w:r>
      <w:r w:rsidRPr="00BE5A07">
        <w:br/>
      </w:r>
      <w:r w:rsidRPr="00BE5A07">
        <w:br/>
        <w:t>DÉPART SONORE</w:t>
      </w:r>
      <w:bookmarkEnd w:id="9"/>
    </w:p>
    <w:p w14:paraId="72443FB7" w14:textId="0F62346B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Que se passe-t-il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 ? </w:t>
      </w:r>
      <w:r w:rsidR="00695293" w:rsidRPr="00BE5A07">
        <w:rPr>
          <w:szCs w:val="32"/>
        </w:rPr>
        <w:t>Je t</w:t>
      </w:r>
      <w:r>
        <w:rPr>
          <w:szCs w:val="32"/>
        </w:rPr>
        <w:t>’</w:t>
      </w:r>
      <w:r w:rsidR="00695293" w:rsidRPr="00BE5A07">
        <w:rPr>
          <w:szCs w:val="32"/>
        </w:rPr>
        <w:t>entends crier jusque dans notre chambre</w:t>
      </w:r>
      <w:r>
        <w:rPr>
          <w:szCs w:val="32"/>
        </w:rPr>
        <w:t>.</w:t>
      </w:r>
    </w:p>
    <w:p w14:paraId="10170B0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fini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 sale individu que je congédiais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As-tu préparé ma valise</w:t>
      </w:r>
      <w:r w:rsidR="006D3E7C">
        <w:rPr>
          <w:szCs w:val="32"/>
        </w:rPr>
        <w:t> ?…</w:t>
      </w:r>
    </w:p>
    <w:p w14:paraId="44E23FD8" w14:textId="19E6891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La voilà</w:t>
      </w:r>
      <w:r>
        <w:rPr>
          <w:szCs w:val="32"/>
        </w:rPr>
        <w:t>.</w:t>
      </w:r>
    </w:p>
    <w:p w14:paraId="51D6C20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mes bonnets de coton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Les nuits sont peut-être fraîches en Amérique</w:t>
      </w:r>
      <w:r w:rsidR="006D3E7C">
        <w:rPr>
          <w:szCs w:val="32"/>
        </w:rPr>
        <w:t>…</w:t>
      </w:r>
    </w:p>
    <w:p w14:paraId="13682D9A" w14:textId="6A016819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Ils y sont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Je n</w:t>
      </w:r>
      <w:r>
        <w:rPr>
          <w:szCs w:val="32"/>
        </w:rPr>
        <w:t>’</w:t>
      </w:r>
      <w:r w:rsidR="00695293" w:rsidRPr="00BE5A07">
        <w:rPr>
          <w:szCs w:val="32"/>
        </w:rPr>
        <w:t>oublie rien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moi</w:t>
      </w:r>
      <w:r>
        <w:rPr>
          <w:szCs w:val="32"/>
        </w:rPr>
        <w:t> !!</w:t>
      </w:r>
    </w:p>
    <w:p w14:paraId="027660B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tout l</w:t>
      </w:r>
      <w:r w:rsidR="006D3E7C">
        <w:rPr>
          <w:szCs w:val="32"/>
        </w:rPr>
        <w:t>’</w:t>
      </w:r>
      <w:r w:rsidRPr="00BE5A07">
        <w:rPr>
          <w:szCs w:val="32"/>
        </w:rPr>
        <w:t>équipage qui vient chercher les colis et Monsieur</w:t>
      </w:r>
      <w:r w:rsidR="006D3E7C">
        <w:rPr>
          <w:szCs w:val="32"/>
        </w:rPr>
        <w:t> !</w:t>
      </w:r>
    </w:p>
    <w:p w14:paraId="5712403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oncle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voici votre testament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ai retrouvé</w:t>
      </w:r>
      <w:r w:rsidR="006D3E7C">
        <w:rPr>
          <w:szCs w:val="32"/>
        </w:rPr>
        <w:t>.</w:t>
      </w:r>
    </w:p>
    <w:p w14:paraId="14FCD4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mignonne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sa femme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vais te le lire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verras que j</w:t>
      </w:r>
      <w:r w:rsidR="006D3E7C">
        <w:rPr>
          <w:szCs w:val="32"/>
        </w:rPr>
        <w:t>’</w:t>
      </w:r>
      <w:r w:rsidRPr="00BE5A07">
        <w:rPr>
          <w:szCs w:val="32"/>
        </w:rPr>
        <w:t>ai bien réglé les choses</w:t>
      </w:r>
      <w:r w:rsidR="006D3E7C">
        <w:rPr>
          <w:szCs w:val="32"/>
        </w:rPr>
        <w:t>…</w:t>
      </w:r>
    </w:p>
    <w:p w14:paraId="56AF4A1C" w14:textId="33AE7A8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émue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Christophe</w:t>
      </w:r>
      <w:r>
        <w:rPr>
          <w:szCs w:val="32"/>
        </w:rPr>
        <w:t> !</w:t>
      </w:r>
    </w:p>
    <w:p w14:paraId="2619087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lisant</w:t>
      </w:r>
      <w:r w:rsidR="006D3E7C">
        <w:rPr>
          <w:szCs w:val="32"/>
        </w:rPr>
        <w:t>. – « </w:t>
      </w:r>
      <w:r w:rsidRPr="00BE5A07">
        <w:rPr>
          <w:szCs w:val="32"/>
        </w:rPr>
        <w:t>Ceci est mon testament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Si je découvre le Nouveau-Monde et si je meurs avant de revenir à la maison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lègue à ma très chère épouse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à ma nièce chérie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 et mon œuf dur</w:t>
      </w:r>
      <w:r w:rsidR="006D3E7C">
        <w:rPr>
          <w:szCs w:val="32"/>
        </w:rPr>
        <w:t>.</w:t>
      </w:r>
    </w:p>
    <w:p w14:paraId="67A6042A" w14:textId="77777777" w:rsidR="006D3E7C" w:rsidRDefault="006D3E7C" w:rsidP="00695293">
      <w:pPr>
        <w:rPr>
          <w:szCs w:val="32"/>
        </w:rPr>
      </w:pPr>
      <w:r>
        <w:rPr>
          <w:szCs w:val="32"/>
        </w:rPr>
        <w:t>« </w:t>
      </w:r>
      <w:r w:rsidR="00695293" w:rsidRPr="00BE5A07">
        <w:rPr>
          <w:szCs w:val="32"/>
        </w:rPr>
        <w:t>Fait à Palos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sain de corps et d</w:t>
      </w:r>
      <w:r>
        <w:rPr>
          <w:szCs w:val="32"/>
        </w:rPr>
        <w:t>’</w:t>
      </w:r>
      <w:r w:rsidR="00695293" w:rsidRPr="00BE5A07">
        <w:rPr>
          <w:szCs w:val="32"/>
        </w:rPr>
        <w:t>esprit et ceint de mon ceinturon</w:t>
      </w:r>
      <w:r>
        <w:rPr>
          <w:szCs w:val="32"/>
        </w:rPr>
        <w:t>.</w:t>
      </w:r>
    </w:p>
    <w:p w14:paraId="460E0A64" w14:textId="2966CBD2" w:rsidR="00695293" w:rsidRPr="00BE5A07" w:rsidRDefault="006D3E7C" w:rsidP="00695293">
      <w:pPr>
        <w:pStyle w:val="Droite"/>
      </w:pPr>
      <w:bookmarkStart w:id="10" w:name="bookmark5"/>
      <w:r>
        <w:lastRenderedPageBreak/>
        <w:t>« </w:t>
      </w:r>
      <w:r w:rsidR="00695293" w:rsidRPr="00BE5A07">
        <w:t>C</w:t>
      </w:r>
      <w:r w:rsidR="004B1B81" w:rsidRPr="00BE5A07">
        <w:rPr>
          <w:rStyle w:val="Taille-1Caracteres"/>
        </w:rPr>
        <w:t>HRISTOPHE</w:t>
      </w:r>
      <w:r w:rsidR="00695293" w:rsidRPr="00BE5A07">
        <w:t xml:space="preserve"> C</w:t>
      </w:r>
      <w:r w:rsidR="004B1B81" w:rsidRPr="00BE5A07">
        <w:rPr>
          <w:rStyle w:val="Taille-1Caracteres"/>
        </w:rPr>
        <w:t>OLOMB</w:t>
      </w:r>
      <w:r>
        <w:t>.</w:t>
      </w:r>
      <w:bookmarkEnd w:id="10"/>
      <w:r>
        <w:t> »</w:t>
      </w:r>
    </w:p>
    <w:p w14:paraId="7FFFF83F" w14:textId="77777777" w:rsidR="006D3E7C" w:rsidRDefault="00695293" w:rsidP="00695293">
      <w:pPr>
        <w:rPr>
          <w:szCs w:val="32"/>
        </w:rPr>
      </w:pPr>
      <w:r w:rsidRPr="00BE5A07">
        <w:rPr>
          <w:iCs/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bon oncle</w:t>
      </w:r>
      <w:r w:rsidR="006D3E7C">
        <w:rPr>
          <w:szCs w:val="32"/>
        </w:rPr>
        <w:t> !</w:t>
      </w:r>
    </w:p>
    <w:p w14:paraId="47E136C2" w14:textId="6A3F67D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mon Christophe</w:t>
      </w:r>
      <w:r>
        <w:rPr>
          <w:szCs w:val="32"/>
        </w:rPr>
        <w:t> !</w:t>
      </w:r>
    </w:p>
    <w:p w14:paraId="703ABB8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nous attendrissons pas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 la tenue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> !</w:t>
      </w:r>
    </w:p>
    <w:p w14:paraId="033F3DD5" w14:textId="77777777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Entrée de Mathurin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du capitaine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</w:t>
      </w:r>
      <w:r>
        <w:rPr>
          <w:i/>
          <w:iCs/>
        </w:rPr>
        <w:t>’</w:t>
      </w:r>
      <w:r w:rsidR="006D21B8" w:rsidRPr="00BE5A07">
        <w:rPr>
          <w:i/>
          <w:iCs/>
        </w:rPr>
        <w:t>Yves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de 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en mousse et des mousses</w:t>
      </w:r>
      <w:r>
        <w:t>.)</w:t>
      </w:r>
    </w:p>
    <w:p w14:paraId="1826F88D" w14:textId="1839FA2D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268F3279" w14:textId="34AAD12A" w:rsidR="00695293" w:rsidRPr="00BE5A07" w:rsidRDefault="00695293" w:rsidP="006D3E7C">
      <w:pPr>
        <w:pStyle w:val="Centr"/>
        <w:keepNext/>
      </w:pPr>
      <w:r w:rsidRPr="00BE5A07">
        <w:t>CHŒUR DES MOUSSES</w:t>
      </w:r>
    </w:p>
    <w:p w14:paraId="3EBA2AC9" w14:textId="77777777" w:rsidR="006D3E7C" w:rsidRDefault="00695293" w:rsidP="008814D8">
      <w:pPr>
        <w:pStyle w:val="NormalSuspendu1XRetrait1XEsp0"/>
      </w:pPr>
      <w:r w:rsidRPr="00BE5A07">
        <w:t>Enfin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le dernier voyage</w:t>
      </w:r>
      <w:r w:rsidR="006D3E7C">
        <w:t> !</w:t>
      </w:r>
    </w:p>
    <w:p w14:paraId="63E34347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Nous </w:t>
      </w:r>
      <w:proofErr w:type="spellStart"/>
      <w:r w:rsidRPr="00BE5A07">
        <w:rPr>
          <w:szCs w:val="32"/>
        </w:rPr>
        <w:t>somm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van</w:t>
      </w:r>
      <w:r w:rsidR="002550A2">
        <w:rPr>
          <w:szCs w:val="32"/>
        </w:rPr>
        <w:t>n</w:t>
      </w:r>
      <w:r w:rsidRPr="00BE5A07">
        <w:rPr>
          <w:szCs w:val="32"/>
        </w:rPr>
        <w:t>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nous </w:t>
      </w:r>
      <w:proofErr w:type="spellStart"/>
      <w:r w:rsidRPr="00BE5A07">
        <w:rPr>
          <w:szCs w:val="32"/>
        </w:rPr>
        <w:t>somm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flapis</w:t>
      </w:r>
      <w:r w:rsidR="006D3E7C">
        <w:rPr>
          <w:szCs w:val="32"/>
        </w:rPr>
        <w:t> !</w:t>
      </w:r>
    </w:p>
    <w:p w14:paraId="4253E095" w14:textId="070848F3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Nous venons chercher les colis</w:t>
      </w:r>
    </w:p>
    <w:p w14:paraId="26B12805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Et ce qui reste de bagages</w:t>
      </w:r>
      <w:r w:rsidR="006D3E7C">
        <w:rPr>
          <w:szCs w:val="32"/>
        </w:rPr>
        <w:t>,</w:t>
      </w:r>
    </w:p>
    <w:p w14:paraId="50BCAAF0" w14:textId="2098F30E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Les </w:t>
      </w:r>
      <w:proofErr w:type="spellStart"/>
      <w:r w:rsidRPr="00BE5A07">
        <w:rPr>
          <w:szCs w:val="32"/>
        </w:rPr>
        <w:t>valis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les </w:t>
      </w:r>
      <w:proofErr w:type="spellStart"/>
      <w:r w:rsidRPr="00BE5A07">
        <w:rPr>
          <w:szCs w:val="32"/>
        </w:rPr>
        <w:t>mall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les paquets</w:t>
      </w:r>
    </w:p>
    <w:p w14:paraId="73D52516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emporte pour s</w:t>
      </w:r>
      <w:r w:rsidR="006D3E7C">
        <w:rPr>
          <w:szCs w:val="32"/>
        </w:rPr>
        <w:t>’</w:t>
      </w:r>
      <w:r w:rsidRPr="00BE5A07">
        <w:rPr>
          <w:szCs w:val="32"/>
        </w:rPr>
        <w:t>embarquer</w:t>
      </w:r>
      <w:r w:rsidR="006D3E7C">
        <w:rPr>
          <w:szCs w:val="32"/>
        </w:rPr>
        <w:t>.</w:t>
      </w:r>
    </w:p>
    <w:p w14:paraId="3D7090DB" w14:textId="755909AD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  <w:r w:rsidR="006D3E7C">
        <w:t xml:space="preserve">, </w:t>
      </w:r>
      <w:r w:rsidR="006D21B8" w:rsidRPr="00BE5A07">
        <w:rPr>
          <w:i/>
          <w:iCs/>
        </w:rPr>
        <w:t>d</w:t>
      </w:r>
      <w:r w:rsidR="006D3E7C">
        <w:rPr>
          <w:i/>
          <w:iCs/>
        </w:rPr>
        <w:t>’</w:t>
      </w:r>
      <w:r w:rsidR="006D21B8" w:rsidRPr="00BE5A07">
        <w:rPr>
          <w:i/>
          <w:iCs/>
        </w:rPr>
        <w:t>une voix pâteuse</w:t>
      </w:r>
    </w:p>
    <w:p w14:paraId="2271EE36" w14:textId="62B5352A" w:rsidR="00624D53" w:rsidRPr="00BE5A07" w:rsidRDefault="00695293" w:rsidP="008814D8">
      <w:pPr>
        <w:pStyle w:val="NormalSuspendu1XRetrait1XEsp0"/>
      </w:pPr>
      <w:r w:rsidRPr="00BE5A07">
        <w:t>Car lorsqu</w:t>
      </w:r>
      <w:r w:rsidR="006D3E7C">
        <w:t>’</w:t>
      </w:r>
      <w:r w:rsidRPr="00BE5A07">
        <w:t>on entreprend un tel voyage</w:t>
      </w:r>
    </w:p>
    <w:p w14:paraId="07CC607E" w14:textId="3EF1DE3A" w:rsidR="00624D53" w:rsidRPr="00BE5A07" w:rsidRDefault="00695293" w:rsidP="008814D8">
      <w:pPr>
        <w:pStyle w:val="NormalSuspendu1XRetrait1XEsp0"/>
      </w:pPr>
      <w:r w:rsidRPr="00BE5A07">
        <w:t>Et qu</w:t>
      </w:r>
      <w:r w:rsidR="006D3E7C">
        <w:t>’</w:t>
      </w:r>
      <w:r w:rsidRPr="00BE5A07">
        <w:t>on n</w:t>
      </w:r>
      <w:r w:rsidR="006D3E7C">
        <w:t>’</w:t>
      </w:r>
      <w:r w:rsidRPr="00BE5A07">
        <w:t>a pas l</w:t>
      </w:r>
      <w:r w:rsidR="006D3E7C">
        <w:t>’</w:t>
      </w:r>
      <w:r w:rsidRPr="00BE5A07">
        <w:t xml:space="preserve"> pied très marin</w:t>
      </w:r>
    </w:p>
    <w:p w14:paraId="469E7134" w14:textId="77777777" w:rsidR="00624D53" w:rsidRPr="00BE5A07" w:rsidRDefault="00695293" w:rsidP="008814D8">
      <w:pPr>
        <w:pStyle w:val="NormalSuspendu1XRetrait1XEsp0"/>
      </w:pPr>
      <w:r w:rsidRPr="00BE5A07">
        <w:t>Il faut emporter comme breuvage</w:t>
      </w:r>
    </w:p>
    <w:p w14:paraId="414FA2D0" w14:textId="77777777" w:rsidR="006D3E7C" w:rsidRDefault="00695293" w:rsidP="008814D8">
      <w:pPr>
        <w:pStyle w:val="NormalSuspendu1XRetrait1XEsp0"/>
      </w:pPr>
      <w:r w:rsidRPr="00BE5A07">
        <w:t>De l</w:t>
      </w:r>
      <w:r w:rsidR="006D3E7C">
        <w:t>’</w:t>
      </w:r>
      <w:r w:rsidRPr="00BE5A07">
        <w:t>eau d</w:t>
      </w:r>
      <w:r w:rsidR="006D3E7C">
        <w:t>’</w:t>
      </w:r>
      <w:r w:rsidRPr="00BE5A07">
        <w:t>mélisse et du Mandarin</w:t>
      </w:r>
      <w:r w:rsidR="006D3E7C">
        <w:t> !</w:t>
      </w:r>
    </w:p>
    <w:p w14:paraId="3CB48607" w14:textId="52FCA4EB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74869AE6" w14:textId="0BA2F2B3" w:rsidR="00624D53" w:rsidRPr="00BE5A07" w:rsidRDefault="00695293" w:rsidP="008814D8">
      <w:pPr>
        <w:pStyle w:val="NormalSuspendu1XRetrait1XEsp0"/>
      </w:pPr>
      <w:r w:rsidRPr="00BE5A07">
        <w:t>Prenons mon œuf</w:t>
      </w:r>
      <w:r w:rsidR="006D3E7C">
        <w:t xml:space="preserve">, </w:t>
      </w:r>
      <w:r w:rsidRPr="00BE5A07">
        <w:t>car j</w:t>
      </w:r>
      <w:r w:rsidR="006D3E7C">
        <w:t>’</w:t>
      </w:r>
      <w:r w:rsidRPr="00BE5A07">
        <w:t>appréhende</w:t>
      </w:r>
    </w:p>
    <w:p w14:paraId="6AF15A05" w14:textId="5316C0C0" w:rsidR="00624D53" w:rsidRPr="00BE5A07" w:rsidRDefault="00695293" w:rsidP="008814D8">
      <w:pPr>
        <w:pStyle w:val="NormalSuspendu1XRetrait2XEsp0"/>
      </w:pPr>
      <w:r w:rsidRPr="00BE5A07">
        <w:t>De l</w:t>
      </w:r>
      <w:r w:rsidR="006D3E7C">
        <w:t>’</w:t>
      </w:r>
      <w:r w:rsidRPr="00BE5A07">
        <w:t>oublier</w:t>
      </w:r>
      <w:r w:rsidR="006D3E7C">
        <w:t xml:space="preserve">, </w:t>
      </w:r>
      <w:r w:rsidRPr="00BE5A07">
        <w:t>que dirait-on</w:t>
      </w:r>
    </w:p>
    <w:p w14:paraId="72D2E5C5" w14:textId="77777777" w:rsidR="006D3E7C" w:rsidRDefault="00695293" w:rsidP="008814D8">
      <w:pPr>
        <w:pStyle w:val="NormalSuspendu1XRetrait1XEsp0"/>
      </w:pPr>
      <w:r w:rsidRPr="00BE5A07">
        <w:t>Si l</w:t>
      </w:r>
      <w:r w:rsidR="006D3E7C">
        <w:t>’</w:t>
      </w:r>
      <w:r w:rsidRPr="00BE5A07">
        <w:t>on voyait sans œuf Colomb</w:t>
      </w:r>
      <w:r w:rsidR="006D3E7C">
        <w:t>,</w:t>
      </w:r>
    </w:p>
    <w:p w14:paraId="7B77FDF9" w14:textId="77777777" w:rsidR="006D3E7C" w:rsidRDefault="00695293" w:rsidP="008814D8">
      <w:pPr>
        <w:pStyle w:val="NormalSuspendu1XRetrait2XEsp0"/>
      </w:pPr>
      <w:r w:rsidRPr="00BE5A07">
        <w:t>Faut soigner sa légende</w:t>
      </w:r>
      <w:r w:rsidR="006D3E7C">
        <w:t> !</w:t>
      </w:r>
    </w:p>
    <w:p w14:paraId="04195B93" w14:textId="1FC59F2B" w:rsidR="00624D53" w:rsidRPr="00BE5A07" w:rsidRDefault="00695293" w:rsidP="008814D8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Bobonn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fais m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en un </w:t>
      </w:r>
      <w:proofErr w:type="gramStart"/>
      <w:r w:rsidRPr="00BE5A07">
        <w:rPr>
          <w:szCs w:val="32"/>
        </w:rPr>
        <w:t>p</w:t>
      </w:r>
      <w:r w:rsidR="006D3E7C">
        <w:rPr>
          <w:szCs w:val="32"/>
        </w:rPr>
        <w:t>’</w:t>
      </w:r>
      <w:r w:rsidRPr="00BE5A07">
        <w:rPr>
          <w:szCs w:val="32"/>
        </w:rPr>
        <w:t>tit</w:t>
      </w:r>
      <w:proofErr w:type="gramEnd"/>
      <w:r w:rsidRPr="00BE5A07">
        <w:rPr>
          <w:szCs w:val="32"/>
        </w:rPr>
        <w:t xml:space="preserve"> paquet</w:t>
      </w:r>
    </w:p>
    <w:p w14:paraId="3D4C05BA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emporte pour m</w:t>
      </w:r>
      <w:r w:rsidR="006D3E7C">
        <w:rPr>
          <w:szCs w:val="32"/>
        </w:rPr>
        <w:t>’</w:t>
      </w:r>
      <w:r w:rsidRPr="00BE5A07">
        <w:rPr>
          <w:szCs w:val="32"/>
        </w:rPr>
        <w:t>embarquer</w:t>
      </w:r>
      <w:r w:rsidR="006D3E7C">
        <w:rPr>
          <w:szCs w:val="32"/>
        </w:rPr>
        <w:t> !</w:t>
      </w:r>
    </w:p>
    <w:p w14:paraId="726B9AD3" w14:textId="455732FE" w:rsidR="00695293" w:rsidRPr="00BE5A07" w:rsidRDefault="00695293" w:rsidP="006D3E7C">
      <w:pPr>
        <w:pStyle w:val="Centr"/>
        <w:keepNext/>
      </w:pPr>
      <w:proofErr w:type="spellStart"/>
      <w:r w:rsidRPr="00BE5A07">
        <w:lastRenderedPageBreak/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7F3D55A2" w14:textId="77777777" w:rsidR="006D3E7C" w:rsidRDefault="00695293" w:rsidP="008814D8">
      <w:pPr>
        <w:pStyle w:val="NormalSuspendu1XRetrait1XEsp0"/>
      </w:pPr>
      <w:r w:rsidRPr="00BE5A07">
        <w:t>Moi je n</w:t>
      </w:r>
      <w:r w:rsidR="006D3E7C">
        <w:t>’</w:t>
      </w:r>
      <w:r w:rsidRPr="00BE5A07">
        <w:t>comprends rien à ce voyage</w:t>
      </w:r>
      <w:r w:rsidR="006D3E7C">
        <w:t>,</w:t>
      </w:r>
    </w:p>
    <w:p w14:paraId="42FFE19B" w14:textId="2884870A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mon </w:t>
      </w:r>
      <w:proofErr w:type="spellStart"/>
      <w:r w:rsidRPr="00BE5A07">
        <w:rPr>
          <w:szCs w:val="32"/>
        </w:rPr>
        <w:t>voyag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noc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je crois</w:t>
      </w:r>
    </w:p>
    <w:p w14:paraId="1906DE87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habitude ça s</w:t>
      </w:r>
      <w:r w:rsidR="006D3E7C">
        <w:rPr>
          <w:szCs w:val="32"/>
        </w:rPr>
        <w:t>’</w:t>
      </w:r>
      <w:r w:rsidRPr="00BE5A07">
        <w:rPr>
          <w:szCs w:val="32"/>
        </w:rPr>
        <w:t>fait après l</w:t>
      </w:r>
      <w:r w:rsidR="006D3E7C">
        <w:rPr>
          <w:szCs w:val="32"/>
        </w:rPr>
        <w:t>’</w:t>
      </w:r>
      <w:r w:rsidRPr="00BE5A07">
        <w:rPr>
          <w:szCs w:val="32"/>
        </w:rPr>
        <w:t>mariage</w:t>
      </w:r>
      <w:r w:rsidR="006D3E7C">
        <w:rPr>
          <w:szCs w:val="32"/>
        </w:rPr>
        <w:t> !</w:t>
      </w:r>
    </w:p>
    <w:p w14:paraId="381C514B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y comprends rien du 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foi</w:t>
      </w:r>
      <w:r w:rsidR="006D3E7C">
        <w:rPr>
          <w:szCs w:val="32"/>
        </w:rPr>
        <w:t> !</w:t>
      </w:r>
    </w:p>
    <w:p w14:paraId="71A0D0AA" w14:textId="3793B1E4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OLOMBA</w:t>
      </w:r>
    </w:p>
    <w:p w14:paraId="41720A7C" w14:textId="40E666E1" w:rsidR="00624D53" w:rsidRPr="00BE5A07" w:rsidRDefault="00695293" w:rsidP="008814D8">
      <w:pPr>
        <w:pStyle w:val="NormalSuspendu1XRetrait1XEsp0"/>
      </w:pPr>
      <w:r w:rsidRPr="00BE5A07">
        <w:t>Mon oncle</w:t>
      </w:r>
      <w:r w:rsidR="006D3E7C">
        <w:t xml:space="preserve">, </w:t>
      </w:r>
      <w:r w:rsidRPr="00BE5A07">
        <w:t>ma peine est cruelle</w:t>
      </w:r>
    </w:p>
    <w:p w14:paraId="6A90D9AE" w14:textId="77777777" w:rsidR="006D3E7C" w:rsidRDefault="00695293" w:rsidP="008814D8">
      <w:pPr>
        <w:pStyle w:val="NormalSuspendu1XRetrait1XEsp0"/>
      </w:pPr>
      <w:r w:rsidRPr="00BE5A07">
        <w:t>Et pour mieux vous la témoigner</w:t>
      </w:r>
      <w:r w:rsidR="006D3E7C">
        <w:t>,</w:t>
      </w:r>
    </w:p>
    <w:p w14:paraId="2A35A200" w14:textId="31677F71" w:rsidR="00624D53" w:rsidRPr="00BE5A07" w:rsidRDefault="00695293" w:rsidP="008814D8">
      <w:pPr>
        <w:pStyle w:val="NormalSuspendu1XRetrait1XEsp0"/>
      </w:pPr>
      <w:r w:rsidRPr="00BE5A07">
        <w:t>Laissez-moi vous accompagner</w:t>
      </w:r>
    </w:p>
    <w:p w14:paraId="6694A29A" w14:textId="1846F34F" w:rsidR="00624D53" w:rsidRPr="00BE5A07" w:rsidRDefault="00695293" w:rsidP="008814D8">
      <w:pPr>
        <w:pStyle w:val="NormalSuspendu1XRetrait2XEsp0"/>
      </w:pPr>
      <w:r w:rsidRPr="00BE5A07">
        <w:t>Jusqu</w:t>
      </w:r>
      <w:r w:rsidR="006D3E7C">
        <w:t>’</w:t>
      </w:r>
      <w:r w:rsidRPr="00BE5A07">
        <w:t>à la caravelle</w:t>
      </w:r>
    </w:p>
    <w:p w14:paraId="6F2EEE85" w14:textId="77777777" w:rsidR="00624D53" w:rsidRPr="00BE5A07" w:rsidRDefault="00695293" w:rsidP="008814D8">
      <w:pPr>
        <w:pStyle w:val="NormalSuspendu1XRetrait1XEsp0"/>
      </w:pPr>
      <w:r w:rsidRPr="00BE5A07">
        <w:t>Mais prenez avant ce bouquet</w:t>
      </w:r>
    </w:p>
    <w:p w14:paraId="5AFF7D4A" w14:textId="77777777" w:rsidR="006D3E7C" w:rsidRDefault="00695293" w:rsidP="008814D8">
      <w:pPr>
        <w:pStyle w:val="NormalSuspendu1XRetrait1XEsp0"/>
      </w:pPr>
      <w:r w:rsidRPr="00BE5A07">
        <w:t>Prenez-le pour vous embarquer</w:t>
      </w:r>
      <w:r w:rsidR="006D3E7C">
        <w:t> !</w:t>
      </w:r>
    </w:p>
    <w:p w14:paraId="7361312B" w14:textId="2C33D1AC" w:rsidR="006D3E7C" w:rsidRDefault="006D3E7C" w:rsidP="00624D53">
      <w:pPr>
        <w:pStyle w:val="NormalRetraitGauche2XIndent0"/>
        <w:spacing w:before="0" w:after="0"/>
        <w:jc w:val="left"/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Elle donne une fleur du bouquet à Yves</w:t>
      </w:r>
      <w:r>
        <w:rPr>
          <w:szCs w:val="32"/>
        </w:rPr>
        <w:t>.)</w:t>
      </w:r>
    </w:p>
    <w:p w14:paraId="4DF8034D" w14:textId="1EC7D5C9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</w:p>
    <w:p w14:paraId="3EA38454" w14:textId="5689D207" w:rsidR="00624D53" w:rsidRPr="00BE5A07" w:rsidRDefault="00695293" w:rsidP="008814D8">
      <w:pPr>
        <w:pStyle w:val="NormalSuspendu1XRetrait1XEsp0"/>
      </w:pPr>
      <w:r w:rsidRPr="00BE5A07">
        <w:t>Ah</w:t>
      </w:r>
      <w:r w:rsidR="006D3E7C">
        <w:t xml:space="preserve"> ! </w:t>
      </w:r>
      <w:r w:rsidRPr="00BE5A07">
        <w:t>puisque j</w:t>
      </w:r>
      <w:r w:rsidR="006D3E7C">
        <w:t>’</w:t>
      </w:r>
      <w:r w:rsidRPr="00BE5A07">
        <w:t>entreprends un tel voyage</w:t>
      </w:r>
    </w:p>
    <w:p w14:paraId="3C64EC0E" w14:textId="77777777" w:rsidR="006D3E7C" w:rsidRDefault="00695293" w:rsidP="008814D8">
      <w:pPr>
        <w:pStyle w:val="NormalSuspendu1XRetrait2XEsp0"/>
      </w:pPr>
      <w:r w:rsidRPr="00BE5A07">
        <w:t>Ce sera mon porte-bonheur</w:t>
      </w:r>
      <w:r w:rsidR="006D3E7C">
        <w:t> !</w:t>
      </w:r>
    </w:p>
    <w:p w14:paraId="1BFA124E" w14:textId="72A844D1" w:rsidR="00624D53" w:rsidRPr="00BE5A07" w:rsidRDefault="00695293" w:rsidP="008814D8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Ell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nous protégera des naufrages</w:t>
      </w:r>
    </w:p>
    <w:p w14:paraId="2696A7B5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Et nous fera revenir vainqueurs</w:t>
      </w:r>
      <w:r w:rsidR="006D3E7C">
        <w:rPr>
          <w:szCs w:val="32"/>
        </w:rPr>
        <w:t> !</w:t>
      </w:r>
    </w:p>
    <w:p w14:paraId="018D2270" w14:textId="78A2DCD7" w:rsidR="006D3E7C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  <w:r>
        <w:t xml:space="preserve"> (</w:t>
      </w:r>
      <w:r w:rsidR="006D21B8" w:rsidRPr="00BE5A07">
        <w:rPr>
          <w:i/>
          <w:iCs/>
        </w:rPr>
        <w:t>à Colomb</w:t>
      </w:r>
      <w:r>
        <w:t>)</w:t>
      </w:r>
    </w:p>
    <w:p w14:paraId="1D0098B0" w14:textId="7CAC8592" w:rsidR="00624D53" w:rsidRPr="00BE5A07" w:rsidRDefault="00695293" w:rsidP="008814D8">
      <w:pPr>
        <w:pStyle w:val="NormalSuspendu1XRetrait1XEsp0"/>
      </w:pPr>
      <w:r w:rsidRPr="00BE5A07">
        <w:t>Tiens</w:t>
      </w:r>
      <w:r w:rsidR="006D3E7C">
        <w:t xml:space="preserve">, </w:t>
      </w:r>
      <w:r w:rsidRPr="00BE5A07">
        <w:t>tu oubliais tes bretelles</w:t>
      </w:r>
    </w:p>
    <w:p w14:paraId="3AEE5A2D" w14:textId="77777777" w:rsidR="00624D53" w:rsidRPr="00BE5A07" w:rsidRDefault="00695293" w:rsidP="008814D8">
      <w:pPr>
        <w:pStyle w:val="NormalSuspendu1XRetrait1XEsp0"/>
      </w:pPr>
      <w:r w:rsidRPr="00BE5A07">
        <w:t>Tu vas perdre ton pantalon</w:t>
      </w:r>
    </w:p>
    <w:p w14:paraId="650639B3" w14:textId="20C13D4E" w:rsidR="00624D53" w:rsidRPr="00BE5A07" w:rsidRDefault="00695293" w:rsidP="008814D8">
      <w:pPr>
        <w:pStyle w:val="NormalSuspendu1XRetrait1XEsp0"/>
      </w:pPr>
      <w:r w:rsidRPr="00BE5A07">
        <w:t>Je t</w:t>
      </w:r>
      <w:r w:rsidR="006D3E7C">
        <w:t>’</w:t>
      </w:r>
      <w:r w:rsidRPr="00BE5A07">
        <w:t>accompagne aussi</w:t>
      </w:r>
      <w:r w:rsidR="006D3E7C">
        <w:t xml:space="preserve">, </w:t>
      </w:r>
      <w:r w:rsidRPr="00BE5A07">
        <w:t>Colomb</w:t>
      </w:r>
    </w:p>
    <w:p w14:paraId="3AE08190" w14:textId="77285179" w:rsidR="00624D53" w:rsidRPr="00BE5A07" w:rsidRDefault="00695293" w:rsidP="008814D8">
      <w:pPr>
        <w:pStyle w:val="NormalSuspendu1XRetrait2XEsp0"/>
      </w:pPr>
      <w:r w:rsidRPr="00BE5A07">
        <w:t>Jusqu</w:t>
      </w:r>
      <w:r w:rsidR="006D3E7C">
        <w:t>’</w:t>
      </w:r>
      <w:r w:rsidRPr="00BE5A07">
        <w:t>à la caravelle</w:t>
      </w:r>
    </w:p>
    <w:p w14:paraId="51D73C9D" w14:textId="77777777" w:rsidR="00624D53" w:rsidRPr="00BE5A07" w:rsidRDefault="00695293" w:rsidP="008814D8">
      <w:pPr>
        <w:pStyle w:val="NormalSuspendu1XRetrait1XEsp0"/>
      </w:pPr>
      <w:r w:rsidRPr="00BE5A07">
        <w:t>La foule en te voyant partir</w:t>
      </w:r>
    </w:p>
    <w:p w14:paraId="1A017EA1" w14:textId="77777777" w:rsidR="006D3E7C" w:rsidRDefault="00695293" w:rsidP="008814D8">
      <w:pPr>
        <w:pStyle w:val="NormalSuspendu1XRetrait1XEsp0"/>
      </w:pPr>
      <w:r w:rsidRPr="00BE5A07">
        <w:t>Devant toi va se découvrir</w:t>
      </w:r>
      <w:r w:rsidR="006D3E7C">
        <w:t>…</w:t>
      </w:r>
    </w:p>
    <w:p w14:paraId="4E171AB5" w14:textId="1E6EC17C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 xml:space="preserve">, </w:t>
      </w:r>
      <w:r w:rsidR="006D21B8" w:rsidRPr="00BE5A07">
        <w:rPr>
          <w:i/>
          <w:iCs/>
        </w:rPr>
        <w:t>emphatiquement</w:t>
      </w:r>
    </w:p>
    <w:p w14:paraId="75B8FE9A" w14:textId="77777777" w:rsidR="006D3E7C" w:rsidRDefault="00695293" w:rsidP="008814D8">
      <w:pPr>
        <w:pStyle w:val="NormalSuspendu1XRetrait2XEsp0"/>
      </w:pPr>
      <w:r w:rsidRPr="00BE5A07">
        <w:t>Mais moi</w:t>
      </w:r>
      <w:r w:rsidR="006D3E7C">
        <w:t>…</w:t>
      </w:r>
    </w:p>
    <w:p w14:paraId="55CB96E6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Mais moi</w:t>
      </w:r>
      <w:r w:rsidR="006D3E7C">
        <w:rPr>
          <w:szCs w:val="32"/>
        </w:rPr>
        <w:t>…</w:t>
      </w:r>
    </w:p>
    <w:p w14:paraId="16E33C1D" w14:textId="77777777" w:rsidR="006D3E7C" w:rsidRDefault="00695293" w:rsidP="008814D8">
      <w:pPr>
        <w:pStyle w:val="NormalSuspendu1XRetrait1XEsp0"/>
      </w:pPr>
      <w:r w:rsidRPr="00BE5A07">
        <w:lastRenderedPageBreak/>
        <w:t>Je vais découvrir l</w:t>
      </w:r>
      <w:r w:rsidR="006D3E7C">
        <w:t>’</w:t>
      </w:r>
      <w:r w:rsidRPr="00BE5A07">
        <w:t>Amérique</w:t>
      </w:r>
      <w:r w:rsidR="006D3E7C">
        <w:t> !</w:t>
      </w:r>
    </w:p>
    <w:p w14:paraId="7B715215" w14:textId="77777777" w:rsidR="006D3E7C" w:rsidRDefault="00695293" w:rsidP="008814D8">
      <w:pPr>
        <w:pStyle w:val="NormalSuspendu1XRetrait1XEsp0"/>
      </w:pPr>
      <w:r w:rsidRPr="00BE5A07">
        <w:t>Découvrir un monde nouveau</w:t>
      </w:r>
      <w:r w:rsidR="006D3E7C">
        <w:t> !</w:t>
      </w:r>
    </w:p>
    <w:p w14:paraId="71695585" w14:textId="2685F0BD" w:rsidR="00624D53" w:rsidRPr="00BE5A07" w:rsidRDefault="00695293" w:rsidP="008814D8">
      <w:pPr>
        <w:pStyle w:val="NormalSuspendu1XRetrait1XEsp0"/>
      </w:pPr>
      <w:r w:rsidRPr="00BE5A07">
        <w:t>Cette découverte historique</w:t>
      </w:r>
    </w:p>
    <w:p w14:paraId="16652EA6" w14:textId="77777777" w:rsidR="006D3E7C" w:rsidRDefault="00695293" w:rsidP="008814D8">
      <w:pPr>
        <w:pStyle w:val="NormalSuspendu1XRetrait1XEsp0"/>
      </w:pPr>
      <w:r w:rsidRPr="00BE5A07">
        <w:t>Fera du bruit dans Landerneau</w:t>
      </w:r>
      <w:r w:rsidR="006D3E7C">
        <w:t> !</w:t>
      </w:r>
    </w:p>
    <w:p w14:paraId="2909CCCD" w14:textId="77777777" w:rsidR="006D3E7C" w:rsidRDefault="00695293" w:rsidP="008814D8">
      <w:pPr>
        <w:pStyle w:val="NormalSuspendu1XRetrait1XEsp0"/>
      </w:pPr>
      <w:r w:rsidRPr="00BE5A07">
        <w:t>Parfois dans ma vie domestique</w:t>
      </w:r>
      <w:r w:rsidR="006D3E7C">
        <w:t>,</w:t>
      </w:r>
    </w:p>
    <w:p w14:paraId="15E992A6" w14:textId="77777777" w:rsidR="006D3E7C" w:rsidRDefault="00695293" w:rsidP="008814D8">
      <w:pPr>
        <w:pStyle w:val="NormalSuspendu1XRetrait1XEsp0"/>
      </w:pPr>
      <w:r w:rsidRPr="00BE5A07">
        <w:t>Je n</w:t>
      </w:r>
      <w:r w:rsidR="006D3E7C">
        <w:t>’</w:t>
      </w:r>
      <w:r w:rsidRPr="00BE5A07">
        <w:t>découvrais pas mes brodequins</w:t>
      </w:r>
      <w:r w:rsidR="006D3E7C">
        <w:t>,</w:t>
      </w:r>
    </w:p>
    <w:p w14:paraId="3991EF9B" w14:textId="780293B6" w:rsidR="00624D53" w:rsidRPr="00BE5A07" w:rsidRDefault="00695293" w:rsidP="008814D8">
      <w:pPr>
        <w:pStyle w:val="NormalSuspendu1XRetrait1XEsp0"/>
      </w:pPr>
      <w:r w:rsidRPr="00BE5A07">
        <w:t xml:space="preserve">Mais je vais découvrir </w:t>
      </w:r>
      <w:r w:rsidR="0064563E">
        <w:t>l</w:t>
      </w:r>
      <w:r w:rsidR="006D3E7C">
        <w:t>’</w:t>
      </w:r>
      <w:r w:rsidR="0064563E">
        <w:t>A</w:t>
      </w:r>
      <w:r w:rsidRPr="00BE5A07">
        <w:t>mérique</w:t>
      </w:r>
    </w:p>
    <w:p w14:paraId="1F88CB0E" w14:textId="77777777" w:rsidR="006D3E7C" w:rsidRDefault="00695293" w:rsidP="008814D8">
      <w:pPr>
        <w:pStyle w:val="NormalSuspendu1XRetrait1XEsp0"/>
      </w:pPr>
      <w:r w:rsidRPr="00BE5A07">
        <w:t>L</w:t>
      </w:r>
      <w:r w:rsidR="006D3E7C">
        <w:t>’</w:t>
      </w:r>
      <w:r w:rsidRPr="00BE5A07">
        <w:t>Amérique et les Américains</w:t>
      </w:r>
      <w:r w:rsidR="006D3E7C">
        <w:t> !</w:t>
      </w:r>
    </w:p>
    <w:p w14:paraId="57B79D7B" w14:textId="77777777" w:rsidR="006D3E7C" w:rsidRDefault="00695293" w:rsidP="008814D8">
      <w:pPr>
        <w:pStyle w:val="NormalSuspendu1XRetrait1XEsp0"/>
      </w:pPr>
      <w:r w:rsidRPr="00BE5A07">
        <w:t>Et c</w:t>
      </w:r>
      <w:r w:rsidR="006D3E7C">
        <w:t>’</w:t>
      </w:r>
      <w:r w:rsidRPr="00BE5A07">
        <w:t>est un</w:t>
      </w:r>
      <w:r w:rsidR="006D3E7C">
        <w:t>’</w:t>
      </w:r>
      <w:r w:rsidRPr="00BE5A07">
        <w:t xml:space="preserve"> découverte </w:t>
      </w:r>
      <w:proofErr w:type="spellStart"/>
      <w:r w:rsidRPr="00BE5A07">
        <w:t>cell</w:t>
      </w:r>
      <w:proofErr w:type="spellEnd"/>
      <w:r w:rsidR="006D3E7C">
        <w:t>’</w:t>
      </w:r>
      <w:r w:rsidRPr="00BE5A07">
        <w:t xml:space="preserve"> là</w:t>
      </w:r>
      <w:r w:rsidR="006D3E7C">
        <w:t>,</w:t>
      </w:r>
    </w:p>
    <w:p w14:paraId="2F9CA12D" w14:textId="77777777" w:rsidR="006D3E7C" w:rsidRDefault="00695293" w:rsidP="008814D8">
      <w:pPr>
        <w:pStyle w:val="NormalSuspendu1XRetrait1XEsp0"/>
      </w:pPr>
      <w:r w:rsidRPr="00BE5A07">
        <w:t xml:space="preserve">Qui se pose un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peu là</w:t>
      </w:r>
      <w:r w:rsidR="006D3E7C">
        <w:t> !</w:t>
      </w:r>
    </w:p>
    <w:p w14:paraId="6B5B0E16" w14:textId="3A216E98" w:rsidR="00624D53" w:rsidRPr="00BE5A07" w:rsidRDefault="00695293" w:rsidP="008814D8">
      <w:pPr>
        <w:pStyle w:val="NormalSuspendu1XRetrait1XEsp0"/>
      </w:pPr>
      <w:r w:rsidRPr="00BE5A07">
        <w:t>Après ça on n</w:t>
      </w:r>
      <w:r w:rsidR="006D3E7C">
        <w:t>’</w:t>
      </w:r>
      <w:r w:rsidRPr="00BE5A07">
        <w:t xml:space="preserve"> pourra plus </w:t>
      </w:r>
      <w:proofErr w:type="spellStart"/>
      <w:r w:rsidRPr="00BE5A07">
        <w:t>dir</w:t>
      </w:r>
      <w:proofErr w:type="spellEnd"/>
      <w:r w:rsidR="006D3E7C">
        <w:t>’</w:t>
      </w:r>
    </w:p>
    <w:p w14:paraId="5853BDBC" w14:textId="77777777" w:rsidR="006D3E7C" w:rsidRDefault="00695293" w:rsidP="008814D8">
      <w:pPr>
        <w:pStyle w:val="NormalSuspendu1XRetrait1XEsp0"/>
      </w:pPr>
      <w:r w:rsidRPr="00BE5A07">
        <w:t>Que je n</w:t>
      </w:r>
      <w:r w:rsidR="006D3E7C">
        <w:t>’</w:t>
      </w:r>
      <w:r w:rsidRPr="00BE5A07">
        <w:t xml:space="preserve"> sais rien découvrir</w:t>
      </w:r>
      <w:r w:rsidR="006D3E7C">
        <w:t> !</w:t>
      </w:r>
    </w:p>
    <w:p w14:paraId="50243DD5" w14:textId="16766D81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Colomb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sa femme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sa nièce et son équipage sortent de la maison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La rue est noire de monde</w:t>
      </w:r>
      <w:r>
        <w:t>).</w:t>
      </w:r>
    </w:p>
    <w:p w14:paraId="4AE7417F" w14:textId="0CDB3245" w:rsidR="00695293" w:rsidRPr="00BE5A07" w:rsidRDefault="00695293" w:rsidP="006D3E7C">
      <w:pPr>
        <w:pStyle w:val="Centr"/>
        <w:keepNext/>
      </w:pPr>
      <w:r w:rsidRPr="00BE5A07">
        <w:t>U</w:t>
      </w:r>
      <w:r w:rsidR="002D4A05" w:rsidRPr="00BE5A07">
        <w:rPr>
          <w:rStyle w:val="Taille-1Caracteres"/>
        </w:rPr>
        <w:t>NE VOIX DANS LA FOULE</w:t>
      </w:r>
    </w:p>
    <w:p w14:paraId="51DCB774" w14:textId="77777777" w:rsidR="006D3E7C" w:rsidRDefault="00695293" w:rsidP="008814D8">
      <w:pPr>
        <w:pStyle w:val="NormalSuspendu1XRetrait1XEsp0"/>
      </w:pPr>
      <w:r w:rsidRPr="00BE5A07">
        <w:t>Si nous étions en Angleterre</w:t>
      </w:r>
      <w:r w:rsidR="006D3E7C">
        <w:t>,</w:t>
      </w:r>
    </w:p>
    <w:p w14:paraId="3AE44CAF" w14:textId="1964FA22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Je vous proposerais de faire</w:t>
      </w:r>
    </w:p>
    <w:p w14:paraId="635E9BA1" w14:textId="10F1DBA8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En son honneur</w:t>
      </w:r>
      <w:r w:rsidR="006D3E7C">
        <w:rPr>
          <w:szCs w:val="32"/>
        </w:rPr>
        <w:t> : « </w:t>
      </w:r>
      <w:r w:rsidRPr="00BE5A07">
        <w:rPr>
          <w:szCs w:val="32"/>
        </w:rPr>
        <w:t>Hip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hip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Hourrah</w:t>
      </w:r>
      <w:r w:rsidR="006D3E7C">
        <w:rPr>
          <w:szCs w:val="32"/>
        </w:rPr>
        <w:t> ! »</w:t>
      </w:r>
    </w:p>
    <w:p w14:paraId="33CF72EF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Mais en Espagne je vous propose</w:t>
      </w:r>
      <w:r w:rsidR="006D3E7C">
        <w:rPr>
          <w:szCs w:val="32"/>
        </w:rPr>
        <w:t>,</w:t>
      </w:r>
    </w:p>
    <w:p w14:paraId="18512CFA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Et c</w:t>
      </w:r>
      <w:r w:rsidR="006D3E7C">
        <w:rPr>
          <w:szCs w:val="32"/>
        </w:rPr>
        <w:t>’</w:t>
      </w:r>
      <w:r w:rsidRPr="00BE5A07">
        <w:rPr>
          <w:szCs w:val="32"/>
        </w:rPr>
        <w:t>est à peu près la même chose</w:t>
      </w:r>
      <w:r w:rsidR="006D3E7C">
        <w:rPr>
          <w:szCs w:val="32"/>
        </w:rPr>
        <w:t>,</w:t>
      </w:r>
    </w:p>
    <w:p w14:paraId="65BCC323" w14:textId="38791616" w:rsidR="00695293" w:rsidRPr="00BE5A07" w:rsidRDefault="00695293" w:rsidP="008814D8">
      <w:pPr>
        <w:pStyle w:val="NormalSuspendu1XRetrait1XEsp0"/>
      </w:pPr>
      <w:r w:rsidRPr="00BE5A07">
        <w:rPr>
          <w:szCs w:val="32"/>
        </w:rPr>
        <w:t>De crier tous</w:t>
      </w:r>
      <w:r w:rsidR="006D3E7C">
        <w:rPr>
          <w:szCs w:val="32"/>
        </w:rPr>
        <w:t> : « </w:t>
      </w:r>
      <w:r w:rsidRPr="00BE5A07">
        <w:rPr>
          <w:szCs w:val="32"/>
        </w:rPr>
        <w:t>Viva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viva</w:t>
      </w:r>
      <w:proofErr w:type="spellEnd"/>
      <w:r w:rsidR="006D3E7C">
        <w:rPr>
          <w:szCs w:val="32"/>
        </w:rPr>
        <w:t> ! »</w:t>
      </w:r>
    </w:p>
    <w:p w14:paraId="159710D3" w14:textId="77777777" w:rsidR="00695293" w:rsidRPr="00BE5A07" w:rsidRDefault="00695293" w:rsidP="006D3E7C">
      <w:pPr>
        <w:pStyle w:val="Centr"/>
        <w:keepNext/>
        <w:rPr>
          <w:lang w:val="it-IT"/>
        </w:rPr>
      </w:pPr>
      <w:r w:rsidRPr="00BE5A07">
        <w:rPr>
          <w:lang w:val="it-IT"/>
        </w:rPr>
        <w:t>L</w:t>
      </w:r>
      <w:r w:rsidR="002D4A05" w:rsidRPr="00BE5A07">
        <w:rPr>
          <w:rStyle w:val="Taille-1Caracteres"/>
          <w:lang w:val="it-IT"/>
        </w:rPr>
        <w:t>E</w:t>
      </w:r>
      <w:r w:rsidRPr="00BE5A07">
        <w:rPr>
          <w:lang w:val="it-IT"/>
        </w:rPr>
        <w:t xml:space="preserve"> P</w:t>
      </w:r>
      <w:r w:rsidR="002D4A05" w:rsidRPr="00BE5A07">
        <w:rPr>
          <w:rStyle w:val="Taille-1Caracteres"/>
          <w:lang w:val="it-IT"/>
        </w:rPr>
        <w:t>EUPLE</w:t>
      </w:r>
    </w:p>
    <w:p w14:paraId="477766C6" w14:textId="77777777" w:rsidR="006D3E7C" w:rsidRDefault="00695293" w:rsidP="006D3E7C">
      <w:pPr>
        <w:pStyle w:val="CentrEspAvt0EspApr0"/>
        <w:rPr>
          <w:lang w:val="it-IT"/>
        </w:rPr>
      </w:pPr>
      <w:r w:rsidRPr="00BE5A07">
        <w:rPr>
          <w:lang w:val="it-IT"/>
        </w:rPr>
        <w:t>Viva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viva</w:t>
      </w:r>
      <w:r w:rsidR="006D3E7C">
        <w:rPr>
          <w:lang w:val="it-IT"/>
        </w:rPr>
        <w:t> !</w:t>
      </w:r>
    </w:p>
    <w:p w14:paraId="25C6C57B" w14:textId="77777777" w:rsidR="006D3E7C" w:rsidRDefault="00695293" w:rsidP="006D3E7C">
      <w:pPr>
        <w:pStyle w:val="CentrEspAvt0EspApr0"/>
        <w:rPr>
          <w:lang w:val="it-IT"/>
        </w:rPr>
      </w:pPr>
      <w:r w:rsidRPr="00BE5A07">
        <w:rPr>
          <w:lang w:val="it-IT"/>
        </w:rPr>
        <w:t>Il va</w:t>
      </w:r>
      <w:r w:rsidR="006D3E7C">
        <w:rPr>
          <w:lang w:val="it-IT"/>
        </w:rPr>
        <w:t xml:space="preserve">… </w:t>
      </w:r>
      <w:r w:rsidRPr="00BE5A07">
        <w:rPr>
          <w:lang w:val="it-IT"/>
        </w:rPr>
        <w:t>il va</w:t>
      </w:r>
      <w:r w:rsidR="006D3E7C">
        <w:rPr>
          <w:lang w:val="it-IT"/>
        </w:rPr>
        <w:t>…</w:t>
      </w:r>
    </w:p>
    <w:p w14:paraId="7DB57B17" w14:textId="77777777" w:rsidR="006D3E7C" w:rsidRDefault="00695293" w:rsidP="008814D8">
      <w:pPr>
        <w:pStyle w:val="NormalSuspendu1XRetrait1XEsp0"/>
      </w:pPr>
      <w:r w:rsidRPr="00BE5A07">
        <w:t>Il va découvrir l</w:t>
      </w:r>
      <w:r w:rsidR="006D3E7C">
        <w:t>’</w:t>
      </w:r>
      <w:r w:rsidRPr="00BE5A07">
        <w:t>Amérique</w:t>
      </w:r>
      <w:r w:rsidR="006D3E7C">
        <w:t>,</w:t>
      </w:r>
    </w:p>
    <w:p w14:paraId="5406CBB2" w14:textId="77777777" w:rsidR="006D3E7C" w:rsidRDefault="00695293" w:rsidP="008814D8">
      <w:pPr>
        <w:pStyle w:val="NormalSuspendu1XRetrait1XEsp0"/>
      </w:pPr>
      <w:r w:rsidRPr="00BE5A07">
        <w:t>Découvrir un monde nouveau</w:t>
      </w:r>
      <w:r w:rsidR="006D3E7C">
        <w:t> !</w:t>
      </w:r>
    </w:p>
    <w:p w14:paraId="23E40E01" w14:textId="364018DE" w:rsidR="00624D53" w:rsidRPr="00BE5A07" w:rsidRDefault="00695293" w:rsidP="008814D8">
      <w:pPr>
        <w:pStyle w:val="NormalSuspendu1XRetrait1XEsp0"/>
      </w:pPr>
      <w:r w:rsidRPr="00BE5A07">
        <w:t>Cette découverte historique</w:t>
      </w:r>
    </w:p>
    <w:p w14:paraId="4C34ADC3" w14:textId="77777777" w:rsidR="006D3E7C" w:rsidRDefault="00695293" w:rsidP="008814D8">
      <w:pPr>
        <w:pStyle w:val="NormalSuspendu1XRetrait1XEsp0"/>
      </w:pPr>
      <w:r w:rsidRPr="00BE5A07">
        <w:t>Fera du bruit dans Landerneau</w:t>
      </w:r>
      <w:r w:rsidR="006D3E7C">
        <w:t> !</w:t>
      </w:r>
    </w:p>
    <w:p w14:paraId="55B510CE" w14:textId="23C15DB5" w:rsidR="00624D53" w:rsidRPr="00BE5A07" w:rsidRDefault="00695293" w:rsidP="008814D8">
      <w:pPr>
        <w:pStyle w:val="NormalSuspendu1XRetrait1XEsp0"/>
      </w:pPr>
      <w:r w:rsidRPr="00BE5A07">
        <w:t>Parfois dans sa vie domestique</w:t>
      </w:r>
    </w:p>
    <w:p w14:paraId="05DC909E" w14:textId="77777777" w:rsidR="006D3E7C" w:rsidRDefault="00695293" w:rsidP="008814D8">
      <w:pPr>
        <w:pStyle w:val="NormalSuspendu1XRetrait1XEsp0"/>
      </w:pPr>
      <w:r w:rsidRPr="00BE5A07">
        <w:t>Il n</w:t>
      </w:r>
      <w:r w:rsidR="006D3E7C">
        <w:t>’</w:t>
      </w:r>
      <w:r w:rsidRPr="00BE5A07">
        <w:t xml:space="preserve">découvrait pas ses </w:t>
      </w:r>
      <w:proofErr w:type="spellStart"/>
      <w:r w:rsidRPr="00BE5A07">
        <w:t>brod</w:t>
      </w:r>
      <w:r w:rsidR="006D3E7C">
        <w:t>’</w:t>
      </w:r>
      <w:r w:rsidRPr="00BE5A07">
        <w:t>qu</w:t>
      </w:r>
      <w:r w:rsidR="00E8793D" w:rsidRPr="00BE5A07">
        <w:t>i</w:t>
      </w:r>
      <w:r w:rsidRPr="00BE5A07">
        <w:t>ns</w:t>
      </w:r>
      <w:proofErr w:type="spellEnd"/>
      <w:r w:rsidR="006D3E7C">
        <w:t>,</w:t>
      </w:r>
    </w:p>
    <w:p w14:paraId="60F013E5" w14:textId="1BFAF6D9" w:rsidR="00624D53" w:rsidRPr="00BE5A07" w:rsidRDefault="00695293" w:rsidP="008814D8">
      <w:pPr>
        <w:pStyle w:val="NormalSuspendu1XRetrait1XEsp0"/>
      </w:pPr>
      <w:r w:rsidRPr="00BE5A07">
        <w:t>Mais il va découvrir l</w:t>
      </w:r>
      <w:r w:rsidR="006D3E7C">
        <w:t>’</w:t>
      </w:r>
      <w:r w:rsidRPr="00BE5A07">
        <w:t>Amérique</w:t>
      </w:r>
    </w:p>
    <w:p w14:paraId="3E087436" w14:textId="77777777" w:rsidR="006D3E7C" w:rsidRDefault="00695293" w:rsidP="008814D8">
      <w:pPr>
        <w:pStyle w:val="NormalSuspendu1XRetrait1XEsp0"/>
      </w:pPr>
      <w:r w:rsidRPr="00BE5A07">
        <w:lastRenderedPageBreak/>
        <w:t>L</w:t>
      </w:r>
      <w:r w:rsidR="006D3E7C">
        <w:t>’</w:t>
      </w:r>
      <w:r w:rsidRPr="00BE5A07">
        <w:t>Amérique et les Américains</w:t>
      </w:r>
      <w:r w:rsidR="006D3E7C">
        <w:t> !</w:t>
      </w:r>
    </w:p>
    <w:p w14:paraId="06152C2E" w14:textId="79A4B032" w:rsidR="00695293" w:rsidRPr="00BE5A07" w:rsidRDefault="00695293" w:rsidP="006D3E7C">
      <w:pPr>
        <w:pStyle w:val="Titre1"/>
      </w:pPr>
      <w:bookmarkStart w:id="11" w:name="_Toc197372912"/>
      <w:r w:rsidRPr="00BE5A07">
        <w:lastRenderedPageBreak/>
        <w:t>CHAPITRE VIII</w:t>
      </w:r>
      <w:r w:rsidRPr="00BE5A07">
        <w:br/>
      </w:r>
      <w:r w:rsidRPr="00BE5A07">
        <w:br/>
        <w:t>LES PASSAGERS CLANDESTINS</w:t>
      </w:r>
      <w:bookmarkEnd w:id="11"/>
    </w:p>
    <w:p w14:paraId="42C339BE" w14:textId="77777777" w:rsidR="006D3E7C" w:rsidRDefault="006D21B8" w:rsidP="00695293">
      <w:pPr>
        <w:pStyle w:val="NormalSuspendu1XRetrait2XEsp0"/>
      </w:pPr>
      <w:r w:rsidRPr="00BE5A07">
        <w:rPr>
          <w:i/>
          <w:iCs/>
        </w:rPr>
        <w:t>Le pont de</w:t>
      </w:r>
      <w:r w:rsidR="00695293" w:rsidRPr="00BE5A07">
        <w:t xml:space="preserve"> L</w:t>
      </w:r>
      <w:r w:rsidR="006D3E7C">
        <w:t>’</w:t>
      </w:r>
      <w:r w:rsidR="00695293" w:rsidRPr="00BE5A07">
        <w:t>Œuf-à-Voiles</w:t>
      </w:r>
      <w:r w:rsidR="006D3E7C">
        <w:t xml:space="preserve">, </w:t>
      </w:r>
      <w:r w:rsidRPr="00BE5A07">
        <w:rPr>
          <w:i/>
          <w:iCs/>
        </w:rPr>
        <w:t>la caravelle de Colomb</w:t>
      </w:r>
      <w:r w:rsidR="006D3E7C">
        <w:rPr>
          <w:i/>
          <w:iCs/>
        </w:rPr>
        <w:t xml:space="preserve">. </w:t>
      </w:r>
      <w:r w:rsidRPr="00BE5A07">
        <w:rPr>
          <w:i/>
          <w:iCs/>
        </w:rPr>
        <w:t>Devant le grand mât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quatre tonneaux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 xml:space="preserve">sur chacun desquels on peut lire en grosses lettres </w:t>
      </w:r>
      <w:r w:rsidR="006D3E7C">
        <w:rPr>
          <w:i/>
          <w:iCs/>
        </w:rPr>
        <w:t>« </w:t>
      </w:r>
      <w:r w:rsidR="00695293" w:rsidRPr="00BE5A07">
        <w:t>Morue salée</w:t>
      </w:r>
      <w:r w:rsidR="006D3E7C">
        <w:rPr>
          <w:i/>
          <w:iCs/>
        </w:rPr>
        <w:t xml:space="preserve"> ». </w:t>
      </w:r>
      <w:r w:rsidRPr="00BE5A07">
        <w:rPr>
          <w:i/>
          <w:iCs/>
        </w:rPr>
        <w:t>Contre le mât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 xml:space="preserve">une grande caisse portant comme étiquette </w:t>
      </w:r>
      <w:r w:rsidR="006D3E7C">
        <w:rPr>
          <w:i/>
          <w:iCs/>
        </w:rPr>
        <w:t>« </w:t>
      </w:r>
      <w:r w:rsidR="00695293" w:rsidRPr="00BE5A07">
        <w:t>Maquereaux en conserve</w:t>
      </w:r>
      <w:r w:rsidR="006D3E7C">
        <w:rPr>
          <w:i/>
          <w:iCs/>
        </w:rPr>
        <w:t xml:space="preserve"> ». </w:t>
      </w:r>
      <w:r w:rsidRPr="00BE5A07">
        <w:rPr>
          <w:i/>
          <w:iCs/>
        </w:rPr>
        <w:t>L</w:t>
      </w:r>
      <w:r w:rsidR="006D3E7C">
        <w:rPr>
          <w:i/>
          <w:iCs/>
        </w:rPr>
        <w:t>’</w:t>
      </w:r>
      <w:r w:rsidRPr="00BE5A07">
        <w:rPr>
          <w:i/>
          <w:iCs/>
        </w:rPr>
        <w:t xml:space="preserve">équipage de </w:t>
      </w:r>
      <w:r w:rsidR="00695293" w:rsidRPr="00BE5A07">
        <w:t>L</w:t>
      </w:r>
      <w:r w:rsidR="006D3E7C">
        <w:t>’</w:t>
      </w:r>
      <w:r w:rsidR="00695293" w:rsidRPr="00BE5A07">
        <w:t>Œuf-à-voiles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composé de matelots à faces sinistres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entonne un chœur joyeux</w:t>
      </w:r>
      <w:r w:rsidR="006D3E7C">
        <w:t>.</w:t>
      </w:r>
    </w:p>
    <w:p w14:paraId="60288576" w14:textId="1FA2C744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4A7C0788" w14:textId="45978079" w:rsidR="00695293" w:rsidRPr="00BE5A07" w:rsidRDefault="00695293" w:rsidP="006D3E7C">
      <w:pPr>
        <w:pStyle w:val="Centr"/>
        <w:keepNext/>
      </w:pPr>
      <w:r w:rsidRPr="00BE5A07">
        <w:t>CHŒUR DES MATELOTS RIGOLOS</w:t>
      </w:r>
    </w:p>
    <w:p w14:paraId="1339CB45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2B37C7E5" w14:textId="77777777" w:rsidR="00624D53" w:rsidRPr="00BE5A07" w:rsidRDefault="00695293" w:rsidP="008814D8">
      <w:pPr>
        <w:pStyle w:val="NormalSuspendu1XRetrait2XEsp0"/>
      </w:pPr>
      <w:r w:rsidRPr="00BE5A07">
        <w:t xml:space="preserve">Les matelots de la </w:t>
      </w:r>
      <w:r w:rsidR="006D21B8" w:rsidRPr="00BE5A07">
        <w:rPr>
          <w:i/>
          <w:iCs/>
        </w:rPr>
        <w:t>Belle-Eugénie</w:t>
      </w:r>
    </w:p>
    <w:p w14:paraId="15FC6E04" w14:textId="77777777" w:rsidR="00624D53" w:rsidRPr="00BE5A07" w:rsidRDefault="00695293" w:rsidP="008814D8">
      <w:pPr>
        <w:pStyle w:val="NormalSuspendu1XRetrait2XEsp0"/>
      </w:pPr>
      <w:r w:rsidRPr="00BE5A07">
        <w:t>Depuis toujours ont la réputation</w:t>
      </w:r>
    </w:p>
    <w:p w14:paraId="1015506B" w14:textId="360F9F57" w:rsidR="00624D53" w:rsidRPr="00BE5A07" w:rsidRDefault="00695293" w:rsidP="008814D8">
      <w:pPr>
        <w:pStyle w:val="NormalSuspendu1XRetrait2XEsp0"/>
      </w:pPr>
      <w:r w:rsidRPr="00BE5A07">
        <w:t>De n</w:t>
      </w:r>
      <w:r w:rsidR="006D3E7C">
        <w:t>’</w:t>
      </w:r>
      <w:r w:rsidRPr="00BE5A07">
        <w:t xml:space="preserve"> pas engendrer la mélancolie</w:t>
      </w:r>
    </w:p>
    <w:p w14:paraId="23B2B7F1" w14:textId="77777777" w:rsidR="006D3E7C" w:rsidRDefault="00695293" w:rsidP="008814D8">
      <w:pPr>
        <w:pStyle w:val="NormalSuspendu1XRetrait2XEsp0"/>
      </w:pPr>
      <w:r w:rsidRPr="00BE5A07">
        <w:t>D</w:t>
      </w:r>
      <w:r w:rsidR="006D3E7C">
        <w:t>’</w:t>
      </w:r>
      <w:proofErr w:type="spellStart"/>
      <w:r w:rsidRPr="00BE5A07">
        <w:t>êtr</w:t>
      </w:r>
      <w:proofErr w:type="spellEnd"/>
      <w:r w:rsidR="006D3E7C">
        <w:t>’</w:t>
      </w:r>
      <w:r w:rsidRPr="00BE5A07">
        <w:t xml:space="preserve"> les plus gais de la navigation</w:t>
      </w:r>
      <w:r w:rsidR="006D3E7C">
        <w:t> !</w:t>
      </w:r>
    </w:p>
    <w:p w14:paraId="41BCFAD8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Mais à présent c</w:t>
      </w:r>
      <w:r w:rsidR="006D3E7C">
        <w:rPr>
          <w:szCs w:val="32"/>
        </w:rPr>
        <w:t>’</w:t>
      </w:r>
      <w:r w:rsidRPr="00BE5A07">
        <w:rPr>
          <w:szCs w:val="32"/>
        </w:rPr>
        <w:t>est nous qu</w:t>
      </w:r>
      <w:r w:rsidR="006D3E7C">
        <w:rPr>
          <w:szCs w:val="32"/>
        </w:rPr>
        <w:t>’</w:t>
      </w:r>
      <w:r w:rsidRPr="00BE5A07">
        <w:rPr>
          <w:szCs w:val="32"/>
        </w:rPr>
        <w:t>on les dégote</w:t>
      </w:r>
      <w:r w:rsidR="006D3E7C">
        <w:rPr>
          <w:szCs w:val="32"/>
        </w:rPr>
        <w:t>,</w:t>
      </w:r>
    </w:p>
    <w:p w14:paraId="5ACDB317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Pour la gaîté nous les avons vaincus</w:t>
      </w:r>
      <w:r w:rsidR="006D3E7C">
        <w:rPr>
          <w:szCs w:val="32"/>
        </w:rPr>
        <w:t>.</w:t>
      </w:r>
    </w:p>
    <w:p w14:paraId="14B08BA5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nous qu</w:t>
      </w:r>
      <w:r w:rsidR="006D3E7C">
        <w:rPr>
          <w:szCs w:val="32"/>
        </w:rPr>
        <w:t>’</w:t>
      </w:r>
      <w:r w:rsidRPr="00BE5A07">
        <w:rPr>
          <w:szCs w:val="32"/>
        </w:rPr>
        <w:t>on est les loustics de la flotte</w:t>
      </w:r>
      <w:r w:rsidR="006D3E7C">
        <w:rPr>
          <w:szCs w:val="32"/>
        </w:rPr>
        <w:t>,</w:t>
      </w:r>
    </w:p>
    <w:p w14:paraId="50C08F4D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Y a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à nous voir pour en </w:t>
      </w:r>
      <w:proofErr w:type="spellStart"/>
      <w:r w:rsidRPr="00BE5A07">
        <w:rPr>
          <w:szCs w:val="32"/>
        </w:rPr>
        <w:t>êtr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convaincu</w:t>
      </w:r>
      <w:r w:rsidR="006D3E7C">
        <w:rPr>
          <w:szCs w:val="32"/>
        </w:rPr>
        <w:t> !</w:t>
      </w:r>
    </w:p>
    <w:p w14:paraId="7C850D49" w14:textId="53E9F09D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Tous au refrain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nouveaux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anciens</w:t>
      </w:r>
    </w:p>
    <w:p w14:paraId="5354FD0B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Bien chaud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bien gai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bien parisien</w:t>
      </w:r>
      <w:r w:rsidR="006D3E7C">
        <w:rPr>
          <w:szCs w:val="32"/>
        </w:rPr>
        <w:t> !</w:t>
      </w:r>
    </w:p>
    <w:p w14:paraId="33F23FB7" w14:textId="064655C4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d</w:t>
      </w:r>
      <w:r w:rsidR="006D3E7C">
        <w:rPr>
          <w:i/>
          <w:iCs/>
        </w:rPr>
        <w:t>’</w:t>
      </w:r>
      <w:r w:rsidRPr="00BE5A07">
        <w:rPr>
          <w:i/>
          <w:iCs/>
        </w:rPr>
        <w:t>une voix sinistre</w:t>
      </w:r>
    </w:p>
    <w:p w14:paraId="08A30AD4" w14:textId="77777777" w:rsidR="006D3E7C" w:rsidRDefault="00695293" w:rsidP="006D3E7C">
      <w:pPr>
        <w:pStyle w:val="CentrEspAvt0EspApr0"/>
      </w:pPr>
      <w:r w:rsidRPr="00BE5A07">
        <w:t>Les matelots pompon</w:t>
      </w:r>
      <w:r w:rsidR="006D3E7C">
        <w:t xml:space="preserve"> ! </w:t>
      </w:r>
      <w:r w:rsidRPr="00BE5A07">
        <w:t>pompon</w:t>
      </w:r>
      <w:r w:rsidR="006D3E7C">
        <w:t> !</w:t>
      </w:r>
    </w:p>
    <w:p w14:paraId="134E3D90" w14:textId="7E7C7BB7" w:rsidR="006D21B8" w:rsidRPr="00BE5A07" w:rsidRDefault="00695293" w:rsidP="006D3E7C">
      <w:pPr>
        <w:pStyle w:val="CentrEspAvt0EspApr0"/>
      </w:pPr>
      <w:r w:rsidRPr="00BE5A07">
        <w:t>De</w:t>
      </w:r>
      <w:r w:rsidR="006D21B8" w:rsidRPr="00BE5A07">
        <w:t xml:space="preserve"> </w:t>
      </w:r>
      <w:r w:rsidR="0078583E" w:rsidRPr="0078583E">
        <w:rPr>
          <w:i/>
        </w:rPr>
        <w:t>L</w:t>
      </w:r>
      <w:r w:rsidR="006D3E7C">
        <w:rPr>
          <w:i/>
        </w:rPr>
        <w:t>’</w:t>
      </w:r>
      <w:r w:rsidR="006D21B8" w:rsidRPr="008F3D64">
        <w:rPr>
          <w:i/>
        </w:rPr>
        <w:t>Œuf-à-Voiles</w:t>
      </w:r>
    </w:p>
    <w:p w14:paraId="30092A9F" w14:textId="77777777" w:rsidR="006D3E7C" w:rsidRDefault="00695293" w:rsidP="006D3E7C">
      <w:pPr>
        <w:pStyle w:val="CentrEspAvt0EspApr0"/>
      </w:pPr>
      <w:r w:rsidRPr="00BE5A07">
        <w:t xml:space="preserve">Quand ils ont </w:t>
      </w:r>
      <w:proofErr w:type="spellStart"/>
      <w:r w:rsidRPr="00BE5A07">
        <w:t>du</w:t>
      </w:r>
      <w:proofErr w:type="spellEnd"/>
      <w:r w:rsidRPr="00BE5A07">
        <w:t xml:space="preserve"> pompon</w:t>
      </w:r>
      <w:r w:rsidR="006D3E7C">
        <w:t xml:space="preserve"> ! </w:t>
      </w:r>
      <w:r w:rsidRPr="00BE5A07">
        <w:t>pompon</w:t>
      </w:r>
      <w:r w:rsidR="006D3E7C">
        <w:t> !</w:t>
      </w:r>
    </w:p>
    <w:p w14:paraId="7C8B7C72" w14:textId="71E3177E" w:rsidR="00624D53" w:rsidRPr="00BE5A07" w:rsidRDefault="00695293" w:rsidP="006D3E7C">
      <w:pPr>
        <w:pStyle w:val="CentrEspAvt0EspApr0"/>
      </w:pPr>
      <w:r w:rsidRPr="00BE5A07">
        <w:lastRenderedPageBreak/>
        <w:t>Vent dans les voiles</w:t>
      </w:r>
    </w:p>
    <w:p w14:paraId="364267B1" w14:textId="77777777" w:rsidR="006D3E7C" w:rsidRDefault="00695293" w:rsidP="006D3E7C">
      <w:pPr>
        <w:pStyle w:val="CentrEspAvt0EspApr0"/>
      </w:pPr>
      <w:r w:rsidRPr="00BE5A07">
        <w:t>Sont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4A522FCD" w14:textId="77777777" w:rsidR="006D3E7C" w:rsidRDefault="00695293" w:rsidP="006D3E7C">
      <w:pPr>
        <w:pStyle w:val="CentrEspAvt0EspApr0"/>
      </w:pPr>
      <w:r w:rsidRPr="00BE5A07">
        <w:t>Très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0A17BCA2" w14:textId="77777777" w:rsidR="006D3E7C" w:rsidRDefault="00695293" w:rsidP="006D3E7C">
      <w:pPr>
        <w:pStyle w:val="CentrEspAvt0EspApr0"/>
      </w:pPr>
      <w:r w:rsidRPr="00BE5A07">
        <w:t>Excessivement rigolos</w:t>
      </w:r>
      <w:r w:rsidR="006D3E7C">
        <w:t> !</w:t>
      </w:r>
    </w:p>
    <w:p w14:paraId="2D6E7B08" w14:textId="77777777" w:rsidR="006D3E7C" w:rsidRDefault="00695293" w:rsidP="006D3E7C">
      <w:pPr>
        <w:pStyle w:val="CentrEspAvt0EspApr0"/>
      </w:pPr>
      <w:r w:rsidRPr="00BE5A07">
        <w:t>Malheur à qui dirait l</w:t>
      </w:r>
      <w:r w:rsidR="006D3E7C">
        <w:t>’</w:t>
      </w:r>
      <w:r w:rsidRPr="00BE5A07">
        <w:t>contraire</w:t>
      </w:r>
      <w:r w:rsidR="006D3E7C">
        <w:t> !</w:t>
      </w:r>
    </w:p>
    <w:p w14:paraId="035205D3" w14:textId="77777777" w:rsidR="006D3E7C" w:rsidRDefault="00695293" w:rsidP="006D3E7C">
      <w:pPr>
        <w:pStyle w:val="CentrEspAvt0EspApr0"/>
      </w:pPr>
      <w:r w:rsidRPr="00BE5A07">
        <w:t>Nous lui ferions vit</w:t>
      </w:r>
      <w:r w:rsidR="006D3E7C">
        <w:t>’</w:t>
      </w:r>
      <w:r w:rsidRPr="00BE5A07">
        <w:t xml:space="preserve"> son affaire</w:t>
      </w:r>
      <w:r w:rsidR="006D3E7C">
        <w:t> !</w:t>
      </w:r>
    </w:p>
    <w:p w14:paraId="5539FF0A" w14:textId="0272A5DF" w:rsidR="00624D53" w:rsidRPr="00BE5A07" w:rsidRDefault="00695293" w:rsidP="006D3E7C">
      <w:pPr>
        <w:pStyle w:val="CentrEspAvt0EspApr0"/>
      </w:pPr>
      <w:r w:rsidRPr="00BE5A07">
        <w:t>À celui qu</w:t>
      </w:r>
      <w:r w:rsidR="006D3E7C">
        <w:t>’</w:t>
      </w:r>
      <w:r w:rsidRPr="00BE5A07">
        <w:t>aurait le culot</w:t>
      </w:r>
    </w:p>
    <w:p w14:paraId="7479BA1E" w14:textId="77777777" w:rsidR="006D3E7C" w:rsidRDefault="00695293" w:rsidP="006D3E7C">
      <w:pPr>
        <w:pStyle w:val="CentrEspAvt0EspApr0"/>
      </w:pPr>
      <w:r w:rsidRPr="00BE5A07">
        <w:t>De n</w:t>
      </w:r>
      <w:r w:rsidR="006D3E7C">
        <w:t>’</w:t>
      </w:r>
      <w:r w:rsidRPr="00BE5A07">
        <w:t>pas nous trouver rigolos</w:t>
      </w:r>
      <w:r w:rsidR="006D3E7C">
        <w:t> !</w:t>
      </w:r>
    </w:p>
    <w:p w14:paraId="11960EBF" w14:textId="7CB630C4" w:rsidR="00624D53" w:rsidRPr="00BE5A07" w:rsidRDefault="00695293" w:rsidP="006D3E7C">
      <w:pPr>
        <w:pStyle w:val="CentrEspAvt0EspApr0"/>
      </w:pPr>
      <w:r w:rsidRPr="00BE5A07">
        <w:t>Car de tous les matelots les plus rigolos</w:t>
      </w:r>
    </w:p>
    <w:p w14:paraId="44C0778C" w14:textId="1397DD1B" w:rsidR="00624D53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nous les plus rigolos matelots</w:t>
      </w:r>
    </w:p>
    <w:p w14:paraId="2130A3F0" w14:textId="77777777" w:rsidR="006D3E7C" w:rsidRDefault="00695293" w:rsidP="006D3E7C">
      <w:pPr>
        <w:pStyle w:val="CentrEspAvt0EspApr0"/>
      </w:pPr>
      <w:r w:rsidRPr="00BE5A07">
        <w:t>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4957CB46" w14:textId="77777777" w:rsidR="006D3E7C" w:rsidRDefault="00695293" w:rsidP="006D3E7C">
      <w:pPr>
        <w:pStyle w:val="CentrEspAvt0EspApr0"/>
      </w:pPr>
      <w:r w:rsidRPr="00BE5A07">
        <w:t>Très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474E8F76" w14:textId="77777777" w:rsidR="006D3E7C" w:rsidRDefault="00695293" w:rsidP="006D3E7C">
      <w:pPr>
        <w:pStyle w:val="CentrEspAvt0EspApr0"/>
      </w:pPr>
      <w:r w:rsidRPr="00BE5A07">
        <w:t>For-mi-da-</w:t>
      </w:r>
      <w:proofErr w:type="spellStart"/>
      <w:r w:rsidRPr="00BE5A07">
        <w:t>ble</w:t>
      </w:r>
      <w:proofErr w:type="spellEnd"/>
      <w:r w:rsidRPr="00BE5A07">
        <w:t>-ment rigolos</w:t>
      </w:r>
      <w:r w:rsidR="006D3E7C">
        <w:t> !</w:t>
      </w:r>
    </w:p>
    <w:p w14:paraId="00DFBA73" w14:textId="481E23C1" w:rsidR="00695293" w:rsidRPr="00BE5A07" w:rsidRDefault="00695293" w:rsidP="006D3E7C">
      <w:pPr>
        <w:pStyle w:val="Centr"/>
        <w:keepNext/>
      </w:pPr>
      <w:r w:rsidRPr="00BE5A07">
        <w:t>II</w:t>
      </w:r>
    </w:p>
    <w:p w14:paraId="22008F44" w14:textId="51EC532C" w:rsidR="00624D53" w:rsidRPr="00BE5A07" w:rsidRDefault="00695293" w:rsidP="008814D8">
      <w:pPr>
        <w:pStyle w:val="NormalSuspendu1XRetrait2XEsp0"/>
      </w:pPr>
      <w:r w:rsidRPr="00BE5A07">
        <w:t>Nous n</w:t>
      </w:r>
      <w:r w:rsidR="006D3E7C">
        <w:t>’</w:t>
      </w:r>
      <w:r w:rsidRPr="00BE5A07">
        <w:t>avons pas de faces souriantes</w:t>
      </w:r>
    </w:p>
    <w:p w14:paraId="28B0F773" w14:textId="77777777" w:rsidR="006D3E7C" w:rsidRDefault="00695293" w:rsidP="008814D8">
      <w:pPr>
        <w:pStyle w:val="NormalSuspendu1XRetrait2XEsp0"/>
      </w:pPr>
      <w:r w:rsidRPr="00BE5A07">
        <w:t>Car les dangers ont endurci nos fronts</w:t>
      </w:r>
      <w:r w:rsidR="006D3E7C">
        <w:t>.</w:t>
      </w:r>
    </w:p>
    <w:p w14:paraId="29956AF7" w14:textId="2BE26E5F" w:rsidR="00624D53" w:rsidRPr="00BE5A07" w:rsidRDefault="00695293" w:rsidP="008814D8">
      <w:pPr>
        <w:pStyle w:val="NormalSuspendu1XRetrait2XEsp0"/>
      </w:pPr>
      <w:r w:rsidRPr="00BE5A07">
        <w:t>Mais nous avons des âmes innocentes</w:t>
      </w:r>
    </w:p>
    <w:p w14:paraId="495E4A0B" w14:textId="77777777" w:rsidR="006D3E7C" w:rsidRDefault="00695293" w:rsidP="008814D8">
      <w:pPr>
        <w:pStyle w:val="NormalSuspendu1XRetrait2XEsp0"/>
      </w:pPr>
      <w:r w:rsidRPr="00BE5A07">
        <w:t>Pleines d</w:t>
      </w:r>
      <w:r w:rsidR="006D3E7C">
        <w:t>’</w:t>
      </w:r>
      <w:r w:rsidRPr="00BE5A07">
        <w:t>azur</w:t>
      </w:r>
      <w:r w:rsidR="006D3E7C">
        <w:t xml:space="preserve">, </w:t>
      </w:r>
      <w:r w:rsidRPr="00BE5A07">
        <w:t>d</w:t>
      </w:r>
      <w:r w:rsidR="006D3E7C">
        <w:t>’</w:t>
      </w:r>
      <w:r w:rsidRPr="00BE5A07">
        <w:t>amour et de chansons</w:t>
      </w:r>
      <w:r w:rsidR="006D3E7C">
        <w:t> !</w:t>
      </w:r>
    </w:p>
    <w:p w14:paraId="6E14CBFB" w14:textId="2811AE73" w:rsidR="008814D8" w:rsidRDefault="00695293" w:rsidP="008814D8">
      <w:pPr>
        <w:pStyle w:val="NormalSuspendu1XRetrait1XEsp0"/>
      </w:pPr>
      <w:r w:rsidRPr="00BE5A07">
        <w:t xml:space="preserve">Vrais </w:t>
      </w:r>
      <w:r w:rsidR="006D3E7C">
        <w:t>« </w:t>
      </w:r>
      <w:r w:rsidRPr="00BE5A07">
        <w:t>loups-de-mer</w:t>
      </w:r>
      <w:r w:rsidR="006D3E7C">
        <w:t xml:space="preserve"> », </w:t>
      </w:r>
      <w:r w:rsidRPr="00BE5A07">
        <w:t>si nos têtes bougonnes</w:t>
      </w:r>
    </w:p>
    <w:p w14:paraId="03CCE23B" w14:textId="77777777" w:rsidR="006D3E7C" w:rsidRDefault="00695293" w:rsidP="008814D8">
      <w:pPr>
        <w:pStyle w:val="NormalSuspendu1XRetrait2XEsp0"/>
      </w:pPr>
      <w:r w:rsidRPr="00BE5A07">
        <w:t>Gardent toujours l</w:t>
      </w:r>
      <w:r w:rsidR="006D3E7C">
        <w:t>’</w:t>
      </w:r>
      <w:r w:rsidRPr="00BE5A07">
        <w:t>impassibilité</w:t>
      </w:r>
      <w:r w:rsidR="006D3E7C">
        <w:t>,</w:t>
      </w:r>
    </w:p>
    <w:p w14:paraId="7E4AF1F0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Pour la gaîté nous ne craignons personne</w:t>
      </w:r>
      <w:r w:rsidR="006D3E7C">
        <w:rPr>
          <w:szCs w:val="32"/>
        </w:rPr>
        <w:t>,</w:t>
      </w:r>
    </w:p>
    <w:p w14:paraId="0BDB0783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 dedans qu</w:t>
      </w:r>
      <w:r w:rsidR="006D3E7C">
        <w:rPr>
          <w:szCs w:val="32"/>
        </w:rPr>
        <w:t>’</w:t>
      </w:r>
      <w:r w:rsidRPr="00BE5A07">
        <w:rPr>
          <w:szCs w:val="32"/>
        </w:rPr>
        <w:t>est notre hilarité</w:t>
      </w:r>
      <w:r w:rsidR="006D3E7C">
        <w:rPr>
          <w:szCs w:val="32"/>
        </w:rPr>
        <w:t> !</w:t>
      </w:r>
    </w:p>
    <w:p w14:paraId="632AD21A" w14:textId="1C30813F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Tous au refrain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nouveaux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anciens</w:t>
      </w:r>
    </w:p>
    <w:p w14:paraId="7CBB32ED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Bien chaud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bien gai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bien parisien</w:t>
      </w:r>
      <w:r w:rsidR="006D3E7C">
        <w:rPr>
          <w:szCs w:val="32"/>
        </w:rPr>
        <w:t> !</w:t>
      </w:r>
    </w:p>
    <w:p w14:paraId="1923AE29" w14:textId="6CBBD3DA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1D54B2D4" w14:textId="77777777" w:rsidR="006D3E7C" w:rsidRDefault="00695293" w:rsidP="006D3E7C">
      <w:pPr>
        <w:pStyle w:val="CentrEspAvt0EspApr0"/>
      </w:pPr>
      <w:r w:rsidRPr="00BE5A07">
        <w:t>Les matelots pompon</w:t>
      </w:r>
      <w:r w:rsidR="006D3E7C">
        <w:t xml:space="preserve"> ! </w:t>
      </w:r>
      <w:r w:rsidRPr="00BE5A07">
        <w:t>pompon</w:t>
      </w:r>
      <w:r w:rsidR="006D3E7C">
        <w:t> !</w:t>
      </w:r>
    </w:p>
    <w:p w14:paraId="27097B52" w14:textId="349D9B1F" w:rsidR="006D21B8" w:rsidRPr="00BE5A07" w:rsidRDefault="00695293" w:rsidP="006D3E7C">
      <w:pPr>
        <w:pStyle w:val="CentrEspAvt0EspApr0"/>
      </w:pPr>
      <w:r w:rsidRPr="00BE5A07">
        <w:t xml:space="preserve">De </w:t>
      </w:r>
      <w:r w:rsidR="006D21B8" w:rsidRPr="0078583E">
        <w:rPr>
          <w:i/>
        </w:rPr>
        <w:t>L</w:t>
      </w:r>
      <w:r w:rsidR="006D3E7C">
        <w:rPr>
          <w:i/>
        </w:rPr>
        <w:t>’</w:t>
      </w:r>
      <w:r w:rsidR="006D21B8" w:rsidRPr="0078583E">
        <w:rPr>
          <w:i/>
        </w:rPr>
        <w:t>Œuf-à-Voiles</w:t>
      </w:r>
    </w:p>
    <w:p w14:paraId="74DB0115" w14:textId="77777777" w:rsidR="006D3E7C" w:rsidRDefault="00695293" w:rsidP="006D3E7C">
      <w:pPr>
        <w:pStyle w:val="CentrEspAvt0EspApr0"/>
      </w:pPr>
      <w:r w:rsidRPr="00BE5A07">
        <w:t xml:space="preserve">Quand ils ont </w:t>
      </w:r>
      <w:proofErr w:type="spellStart"/>
      <w:r w:rsidRPr="00BE5A07">
        <w:t>du</w:t>
      </w:r>
      <w:proofErr w:type="spellEnd"/>
      <w:r w:rsidRPr="00BE5A07">
        <w:t xml:space="preserve"> pompon</w:t>
      </w:r>
      <w:r w:rsidR="006D3E7C">
        <w:t xml:space="preserve"> ! </w:t>
      </w:r>
      <w:r w:rsidRPr="00BE5A07">
        <w:t>pompon</w:t>
      </w:r>
      <w:r w:rsidR="006D3E7C">
        <w:t> !</w:t>
      </w:r>
    </w:p>
    <w:p w14:paraId="1438BB88" w14:textId="555D3C31" w:rsidR="00624D53" w:rsidRPr="00BE5A07" w:rsidRDefault="00695293" w:rsidP="006D3E7C">
      <w:pPr>
        <w:pStyle w:val="CentrEspAvt0EspApr0"/>
      </w:pPr>
      <w:r w:rsidRPr="00BE5A07">
        <w:t>Vent dans les voiles</w:t>
      </w:r>
    </w:p>
    <w:p w14:paraId="050ACD9D" w14:textId="77777777" w:rsidR="006D3E7C" w:rsidRDefault="00695293" w:rsidP="006D3E7C">
      <w:pPr>
        <w:pStyle w:val="CentrEspAvt0EspApr0"/>
      </w:pPr>
      <w:r w:rsidRPr="00BE5A07">
        <w:t>Sont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3A911090" w14:textId="77777777" w:rsidR="006D3E7C" w:rsidRDefault="00695293" w:rsidP="006D3E7C">
      <w:pPr>
        <w:pStyle w:val="CentrEspAvt0EspApr0"/>
      </w:pPr>
      <w:r w:rsidRPr="00BE5A07">
        <w:t>Très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1739945E" w14:textId="77777777" w:rsidR="006D3E7C" w:rsidRDefault="00695293" w:rsidP="006D3E7C">
      <w:pPr>
        <w:pStyle w:val="CentrEspAvt0EspApr0"/>
      </w:pPr>
      <w:r w:rsidRPr="00BE5A07">
        <w:lastRenderedPageBreak/>
        <w:t>Excessivement rigolos</w:t>
      </w:r>
      <w:r w:rsidR="006D3E7C">
        <w:t> !</w:t>
      </w:r>
    </w:p>
    <w:p w14:paraId="1C7BF344" w14:textId="77777777" w:rsidR="006D3E7C" w:rsidRDefault="00695293" w:rsidP="006D3E7C">
      <w:pPr>
        <w:pStyle w:val="CentrEspAvt0EspApr0"/>
      </w:pPr>
      <w:r w:rsidRPr="00BE5A07">
        <w:t>Malheur à qui dirait l</w:t>
      </w:r>
      <w:r w:rsidR="006D3E7C">
        <w:t>’</w:t>
      </w:r>
      <w:r w:rsidRPr="00BE5A07">
        <w:t>contraire</w:t>
      </w:r>
      <w:r w:rsidR="006D3E7C">
        <w:t> !</w:t>
      </w:r>
    </w:p>
    <w:p w14:paraId="09D1FD63" w14:textId="77777777" w:rsidR="006D3E7C" w:rsidRDefault="00695293" w:rsidP="006D3E7C">
      <w:pPr>
        <w:pStyle w:val="CentrEspAvt0EspApr0"/>
      </w:pPr>
      <w:r w:rsidRPr="00BE5A07">
        <w:t>Nous lui ferions vit</w:t>
      </w:r>
      <w:r w:rsidR="006D3E7C">
        <w:t>’</w:t>
      </w:r>
      <w:r w:rsidRPr="00BE5A07">
        <w:t xml:space="preserve"> son affaire</w:t>
      </w:r>
      <w:r w:rsidR="006D3E7C">
        <w:t> !</w:t>
      </w:r>
    </w:p>
    <w:p w14:paraId="123C274C" w14:textId="5A304B9F" w:rsidR="00624D53" w:rsidRPr="00BE5A07" w:rsidRDefault="00695293" w:rsidP="006D3E7C">
      <w:pPr>
        <w:pStyle w:val="CentrEspAvt0EspApr0"/>
      </w:pPr>
      <w:r w:rsidRPr="00BE5A07">
        <w:t>À celui qu</w:t>
      </w:r>
      <w:r w:rsidR="006D3E7C">
        <w:t>’</w:t>
      </w:r>
      <w:r w:rsidRPr="00BE5A07">
        <w:t>aurait le culot</w:t>
      </w:r>
    </w:p>
    <w:p w14:paraId="0DD7AB4D" w14:textId="77777777" w:rsidR="006D3E7C" w:rsidRDefault="00695293" w:rsidP="006D3E7C">
      <w:pPr>
        <w:pStyle w:val="CentrEspAvt0EspApr0"/>
      </w:pPr>
      <w:r w:rsidRPr="00BE5A07">
        <w:t>De n</w:t>
      </w:r>
      <w:r w:rsidR="006D3E7C">
        <w:t>’</w:t>
      </w:r>
      <w:r w:rsidRPr="00BE5A07">
        <w:t>pas nous trouver rigolos</w:t>
      </w:r>
      <w:r w:rsidR="006D3E7C">
        <w:t> !</w:t>
      </w:r>
    </w:p>
    <w:p w14:paraId="58266456" w14:textId="57F284A6" w:rsidR="00624D53" w:rsidRPr="00BE5A07" w:rsidRDefault="00695293" w:rsidP="006D3E7C">
      <w:pPr>
        <w:pStyle w:val="CentrEspAvt0EspApr0"/>
      </w:pPr>
      <w:r w:rsidRPr="00BE5A07">
        <w:t>Car de tous les matelots les plus rigolos</w:t>
      </w:r>
    </w:p>
    <w:p w14:paraId="53E424DD" w14:textId="6F7BC74D" w:rsidR="00624D53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nous les plus rigolos matelots</w:t>
      </w:r>
    </w:p>
    <w:p w14:paraId="37E4E115" w14:textId="77777777" w:rsidR="006D3E7C" w:rsidRDefault="00695293" w:rsidP="006D3E7C">
      <w:pPr>
        <w:pStyle w:val="CentrEspAvt0EspApr0"/>
      </w:pPr>
      <w:r w:rsidRPr="00BE5A07">
        <w:t>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07BA65E3" w14:textId="77777777" w:rsidR="006D3E7C" w:rsidRDefault="00695293" w:rsidP="006D3E7C">
      <w:pPr>
        <w:pStyle w:val="CentrEspAvt0EspApr0"/>
      </w:pPr>
      <w:r w:rsidRPr="00BE5A07">
        <w:t>Très rigolos</w:t>
      </w:r>
      <w:r w:rsidR="006D3E7C">
        <w:t> ! (</w:t>
      </w:r>
      <w:r w:rsidR="006D21B8" w:rsidRPr="00BE5A07">
        <w:rPr>
          <w:i/>
          <w:iCs/>
        </w:rPr>
        <w:t>bis</w:t>
      </w:r>
      <w:r w:rsidR="006D3E7C">
        <w:t>)</w:t>
      </w:r>
    </w:p>
    <w:p w14:paraId="738593FD" w14:textId="77777777" w:rsidR="006D3E7C" w:rsidRDefault="00695293" w:rsidP="006D3E7C">
      <w:pPr>
        <w:pStyle w:val="CentrEspAvt0EspApr0"/>
      </w:pPr>
      <w:r w:rsidRPr="00BE5A07">
        <w:t>For-mi-da-</w:t>
      </w:r>
      <w:proofErr w:type="spellStart"/>
      <w:r w:rsidRPr="00BE5A07">
        <w:t>ble</w:t>
      </w:r>
      <w:proofErr w:type="spellEnd"/>
      <w:r w:rsidRPr="00BE5A07">
        <w:t>-ment rigolos</w:t>
      </w:r>
      <w:r w:rsidR="006D3E7C">
        <w:t> !</w:t>
      </w:r>
    </w:p>
    <w:p w14:paraId="5B66AD34" w14:textId="14E36AD1" w:rsidR="00C7792A" w:rsidRPr="00BE5A07" w:rsidRDefault="00C7792A" w:rsidP="00C7792A">
      <w:pPr>
        <w:pStyle w:val="ParagrapheVideNormal"/>
      </w:pPr>
    </w:p>
    <w:p w14:paraId="05B1658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 avec le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Bravo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amis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aime la gaîté à mon bord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Ils sont hideux</w:t>
      </w:r>
      <w:r w:rsidR="006D3E7C">
        <w:rPr>
          <w:szCs w:val="32"/>
        </w:rPr>
        <w:t> !</w:t>
      </w:r>
    </w:p>
    <w:p w14:paraId="284C749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me demande comment vous avez pu engager un équipage aussi patibulaire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sûrement le rebut des ports</w:t>
      </w:r>
      <w:r w:rsidR="006D3E7C">
        <w:rPr>
          <w:szCs w:val="32"/>
        </w:rPr>
        <w:t> !</w:t>
      </w:r>
    </w:p>
    <w:p w14:paraId="3143C57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du </w:t>
      </w:r>
      <w:r w:rsidR="006D3E7C">
        <w:rPr>
          <w:szCs w:val="32"/>
        </w:rPr>
        <w:t>« </w:t>
      </w:r>
      <w:r w:rsidRPr="00BE5A07">
        <w:rPr>
          <w:szCs w:val="32"/>
        </w:rPr>
        <w:t>tout-venant</w:t>
      </w:r>
      <w:r w:rsidR="006D3E7C">
        <w:rPr>
          <w:szCs w:val="32"/>
        </w:rPr>
        <w:t xml:space="preserve"> » ! </w:t>
      </w:r>
      <w:r w:rsidRPr="00BE5A07">
        <w:rPr>
          <w:szCs w:val="32"/>
        </w:rPr>
        <w:t>Mais je n</w:t>
      </w:r>
      <w:r w:rsidR="006D3E7C">
        <w:rPr>
          <w:szCs w:val="32"/>
        </w:rPr>
        <w:t>’</w:t>
      </w:r>
      <w:r w:rsidRPr="00BE5A07">
        <w:rPr>
          <w:szCs w:val="32"/>
        </w:rPr>
        <w:t>avais pas le choix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Personne ne voulait se risquer à tenter ma grande aventure</w:t>
      </w:r>
      <w:r w:rsidR="006D3E7C">
        <w:rPr>
          <w:szCs w:val="32"/>
        </w:rPr>
        <w:t>.</w:t>
      </w:r>
    </w:p>
    <w:p w14:paraId="5D6BA0C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faudrait peut-être les faire travailler un peu</w:t>
      </w:r>
      <w:r w:rsidR="006D3E7C">
        <w:rPr>
          <w:szCs w:val="32"/>
        </w:rPr>
        <w:t>.</w:t>
      </w:r>
    </w:p>
    <w:p w14:paraId="67F3F0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juste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oisiveté est la mère de tous les vices</w:t>
      </w:r>
      <w:r w:rsidR="006D3E7C">
        <w:rPr>
          <w:szCs w:val="32"/>
        </w:rPr>
        <w:t>.</w:t>
      </w:r>
    </w:p>
    <w:p w14:paraId="4AF3F20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le vice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>…</w:t>
      </w:r>
    </w:p>
    <w:p w14:paraId="26D497C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 vice-amiral</w:t>
      </w:r>
      <w:r w:rsidR="006D3E7C">
        <w:rPr>
          <w:szCs w:val="32"/>
        </w:rPr>
        <w:t> ?</w:t>
      </w:r>
    </w:p>
    <w:p w14:paraId="477171C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dis le vice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virgule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>.</w:t>
      </w:r>
    </w:p>
    <w:p w14:paraId="5B391A5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vice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virgule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saisi</w:t>
      </w:r>
      <w:r w:rsidR="006D3E7C">
        <w:rPr>
          <w:szCs w:val="32"/>
        </w:rPr>
        <w:t>.</w:t>
      </w:r>
    </w:p>
    <w:p w14:paraId="5BD39AE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vice est le fils de l</w:t>
      </w:r>
      <w:r w:rsidR="006D3E7C">
        <w:rPr>
          <w:szCs w:val="32"/>
        </w:rPr>
        <w:t>’</w:t>
      </w:r>
      <w:r w:rsidRPr="00BE5A07">
        <w:rPr>
          <w:szCs w:val="32"/>
        </w:rPr>
        <w:t>oisiveté</w:t>
      </w:r>
      <w:r w:rsidR="006D3E7C">
        <w:rPr>
          <w:szCs w:val="32"/>
        </w:rPr>
        <w:t>.</w:t>
      </w:r>
    </w:p>
    <w:p w14:paraId="58652394" w14:textId="77777777" w:rsidR="006D3E7C" w:rsidRDefault="00695293" w:rsidP="002D4A05"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 xml:space="preserve">. – </w:t>
      </w:r>
      <w:r w:rsidRPr="00BE5A07">
        <w:t>Oui</w:t>
      </w:r>
      <w:r w:rsidR="006D3E7C">
        <w:t xml:space="preserve">, </w:t>
      </w:r>
      <w:r w:rsidRPr="00BE5A07">
        <w:t>puisque l</w:t>
      </w:r>
      <w:r w:rsidR="006D3E7C">
        <w:t>’</w:t>
      </w:r>
      <w:r w:rsidRPr="00BE5A07">
        <w:t>oisiveté est la mère de tous les vices</w:t>
      </w:r>
      <w:r w:rsidR="006D3E7C">
        <w:t xml:space="preserve">. </w:t>
      </w:r>
      <w:r w:rsidRPr="00BE5A07">
        <w:t>Nous tournons dans un cercle vicieux</w:t>
      </w:r>
      <w:r w:rsidR="006D3E7C">
        <w:t xml:space="preserve"> ! </w:t>
      </w:r>
      <w:r w:rsidRPr="00BE5A07">
        <w:t>Qu</w:t>
      </w:r>
      <w:r w:rsidR="006D3E7C">
        <w:t>’</w:t>
      </w:r>
      <w:r w:rsidRPr="00BE5A07">
        <w:t>est-ce que je pourrais bien leur commander de faire</w:t>
      </w:r>
      <w:r w:rsidR="006D3E7C">
        <w:t xml:space="preserve"> ? </w:t>
      </w:r>
      <w:r w:rsidRPr="00BE5A07">
        <w:t>Voyons</w:t>
      </w:r>
      <w:r w:rsidR="006D3E7C">
        <w:t xml:space="preserve">, </w:t>
      </w:r>
      <w:r w:rsidRPr="00BE5A07">
        <w:t>cherchez capitaine</w:t>
      </w:r>
      <w:r w:rsidR="006D3E7C">
        <w:t xml:space="preserve">, </w:t>
      </w:r>
      <w:r w:rsidRPr="00BE5A07">
        <w:t>parce que moi</w:t>
      </w:r>
      <w:r w:rsidR="006D3E7C">
        <w:t xml:space="preserve">, </w:t>
      </w:r>
      <w:r w:rsidRPr="00BE5A07">
        <w:t>vous savez</w:t>
      </w:r>
      <w:r w:rsidR="006D3E7C">
        <w:t xml:space="preserve">, </w:t>
      </w:r>
      <w:r w:rsidRPr="00BE5A07">
        <w:t>pour les menus détails du commandement</w:t>
      </w:r>
      <w:r w:rsidR="006D3E7C">
        <w:t xml:space="preserve">… </w:t>
      </w:r>
      <w:r w:rsidRPr="00BE5A07">
        <w:t>j</w:t>
      </w:r>
      <w:r w:rsidR="006D3E7C">
        <w:t>’</w:t>
      </w:r>
      <w:r w:rsidRPr="00BE5A07">
        <w:t>ai autre chose en tête que la théorie</w:t>
      </w:r>
      <w:r w:rsidR="006D3E7C">
        <w:t xml:space="preserve">… </w:t>
      </w:r>
      <w:r w:rsidRPr="00BE5A07">
        <w:t>je ne me rappelle plus toutes ces babioles</w:t>
      </w:r>
      <w:r w:rsidR="006D3E7C">
        <w:t xml:space="preserve">… </w:t>
      </w:r>
      <w:r w:rsidRPr="00BE5A07">
        <w:t>Je suis ce qu</w:t>
      </w:r>
      <w:r w:rsidR="006D3E7C">
        <w:t>’</w:t>
      </w:r>
      <w:r w:rsidRPr="00BE5A07">
        <w:t>il est convenu d</w:t>
      </w:r>
      <w:r w:rsidR="006D3E7C">
        <w:t>’</w:t>
      </w:r>
      <w:r w:rsidRPr="00BE5A07">
        <w:t>appeler</w:t>
      </w:r>
      <w:r w:rsidR="006D3E7C">
        <w:t>…</w:t>
      </w:r>
    </w:p>
    <w:p w14:paraId="1F55EA04" w14:textId="5FEB13D8" w:rsidR="00695293" w:rsidRPr="00BE5A07" w:rsidRDefault="00CE6E03" w:rsidP="006D3E7C">
      <w:pPr>
        <w:pStyle w:val="Centr"/>
        <w:rPr>
          <w:szCs w:val="32"/>
        </w:rPr>
      </w:pPr>
      <w:r w:rsidRPr="00BE5A07">
        <w:rPr>
          <w:noProof/>
        </w:rPr>
        <w:drawing>
          <wp:inline distT="0" distB="0" distL="0" distR="0" wp14:anchorId="081A13DA" wp14:editId="19641290">
            <wp:extent cx="5039995" cy="6472555"/>
            <wp:effectExtent l="0" t="0" r="0" b="0"/>
            <wp:docPr id="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647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608A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4B1B81" w:rsidRPr="00BE5A07">
        <w:rPr>
          <w:szCs w:val="32"/>
        </w:rPr>
        <w:t>E</w:t>
      </w:r>
      <w:r w:rsidRPr="00BE5A07">
        <w:rPr>
          <w:szCs w:val="32"/>
        </w:rPr>
        <w:t xml:space="preserve"> C</w:t>
      </w:r>
      <w:r w:rsidR="004B1B81" w:rsidRPr="00BE5A07">
        <w:rPr>
          <w:szCs w:val="32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cervelle</w:t>
      </w:r>
      <w:r w:rsidR="006D3E7C">
        <w:rPr>
          <w:szCs w:val="32"/>
        </w:rPr>
        <w:t>.</w:t>
      </w:r>
    </w:p>
    <w:p w14:paraId="6DAB9B3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cerveau</w:t>
      </w:r>
      <w:r w:rsidR="006D3E7C">
        <w:rPr>
          <w:szCs w:val="32"/>
        </w:rPr>
        <w:t> !</w:t>
      </w:r>
    </w:p>
    <w:p w14:paraId="16CD0FD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</w:t>
      </w:r>
      <w:r w:rsidR="006D3E7C">
        <w:rPr>
          <w:szCs w:val="32"/>
        </w:rPr>
        <w:t>’</w:t>
      </w:r>
      <w:r w:rsidRPr="00BE5A07">
        <w:rPr>
          <w:szCs w:val="32"/>
        </w:rPr>
        <w:t>on pourrait bien leur commander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Je vais consulter mon manuel</w:t>
      </w:r>
      <w:r w:rsidR="006D3E7C">
        <w:rPr>
          <w:szCs w:val="32"/>
        </w:rPr>
        <w:t>.</w:t>
      </w:r>
    </w:p>
    <w:p w14:paraId="267D91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bas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Inutile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Commandez-leur de larguer les voiles</w:t>
      </w:r>
      <w:r w:rsidR="006D3E7C">
        <w:rPr>
          <w:szCs w:val="32"/>
        </w:rPr>
        <w:t>.</w:t>
      </w:r>
    </w:p>
    <w:p w14:paraId="6F19182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ce que je pensais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Commandez-leur de larguer les voiles</w:t>
      </w:r>
      <w:r w:rsidR="006D3E7C">
        <w:rPr>
          <w:szCs w:val="32"/>
        </w:rPr>
        <w:t>.</w:t>
      </w:r>
    </w:p>
    <w:p w14:paraId="6CFE12B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allais le dire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Dans son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Messieurs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veuillez avoir l</w:t>
      </w:r>
      <w:r w:rsidR="006D3E7C">
        <w:rPr>
          <w:szCs w:val="32"/>
        </w:rPr>
        <w:t>’</w:t>
      </w:r>
      <w:r w:rsidRPr="00BE5A07">
        <w:rPr>
          <w:szCs w:val="32"/>
        </w:rPr>
        <w:t>obligeance de larguer les voiles</w:t>
      </w:r>
      <w:r w:rsidR="006D3E7C">
        <w:rPr>
          <w:szCs w:val="32"/>
        </w:rPr>
        <w:t>, (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Ce sont de fortes têtes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vaut mieux les prendre par la douceur</w:t>
      </w:r>
      <w:r w:rsidR="006D3E7C">
        <w:rPr>
          <w:szCs w:val="32"/>
        </w:rPr>
        <w:t>.</w:t>
      </w:r>
    </w:p>
    <w:p w14:paraId="2164A5E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Dites-leur aussi de hisser le grand cacatois</w:t>
      </w:r>
      <w:r w:rsidR="006D3E7C">
        <w:rPr>
          <w:szCs w:val="32"/>
        </w:rPr>
        <w:t>.</w:t>
      </w:r>
    </w:p>
    <w:p w14:paraId="35AFAD7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ce que je pensais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Dites-leur aussi de glisser sur le grand cacatoès</w:t>
      </w:r>
      <w:r w:rsidR="006D3E7C">
        <w:rPr>
          <w:szCs w:val="32"/>
        </w:rPr>
        <w:t>.</w:t>
      </w:r>
    </w:p>
    <w:p w14:paraId="70E240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allais le dire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Se reprenant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allais pas le dire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vous me chantez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glisser sur le grand cacatoès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Est-ce que vous prenez ma caravelle pour un Luna-Park</w:t>
      </w:r>
      <w:r w:rsidR="006D3E7C">
        <w:rPr>
          <w:szCs w:val="32"/>
        </w:rPr>
        <w:t> ?…</w:t>
      </w:r>
    </w:p>
    <w:p w14:paraId="502316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Hissez le grand cacatois</w:t>
      </w:r>
      <w:r w:rsidR="006D3E7C">
        <w:rPr>
          <w:szCs w:val="32"/>
        </w:rPr>
        <w:t>.</w:t>
      </w:r>
    </w:p>
    <w:p w14:paraId="16FC47C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à </w:t>
      </w:r>
      <w:r w:rsidR="006D21B8" w:rsidRPr="00BE5A07">
        <w:rPr>
          <w:i/>
          <w:iCs/>
          <w:szCs w:val="32"/>
        </w:rPr>
        <w:t>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sais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sais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Hissez le grand cacatois</w:t>
      </w:r>
      <w:r w:rsidR="006D3E7C">
        <w:rPr>
          <w:szCs w:val="32"/>
        </w:rPr>
        <w:t>.</w:t>
      </w:r>
    </w:p>
    <w:p w14:paraId="6AE545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le savais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Dans son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Messieurs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je ne craignais pas d</w:t>
      </w:r>
      <w:r w:rsidR="006D3E7C">
        <w:rPr>
          <w:szCs w:val="32"/>
        </w:rPr>
        <w:t>’</w:t>
      </w:r>
      <w:r w:rsidRPr="00BE5A07">
        <w:rPr>
          <w:szCs w:val="32"/>
        </w:rPr>
        <w:t>abuser de votre complaisance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permettrais de vous demander de bien vouloir hisser le grand cacatois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Et ensuite</w:t>
      </w:r>
      <w:r w:rsidR="006D3E7C">
        <w:rPr>
          <w:szCs w:val="32"/>
        </w:rPr>
        <w:t> ?</w:t>
      </w:r>
    </w:p>
    <w:p w14:paraId="77E68E4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 xml:space="preserve">E </w:t>
      </w: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ensuite</w:t>
      </w:r>
      <w:r w:rsidR="006D3E7C">
        <w:rPr>
          <w:szCs w:val="32"/>
        </w:rPr>
        <w:t> ?</w:t>
      </w:r>
    </w:p>
    <w:p w14:paraId="2967D6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tout</w:t>
      </w:r>
      <w:r w:rsidR="006D3E7C">
        <w:rPr>
          <w:szCs w:val="32"/>
        </w:rPr>
        <w:t>.</w:t>
      </w:r>
    </w:p>
    <w:p w14:paraId="40E846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en doutais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tout</w:t>
      </w:r>
      <w:r w:rsidR="006D3E7C">
        <w:rPr>
          <w:szCs w:val="32"/>
        </w:rPr>
        <w:t>.</w:t>
      </w:r>
    </w:p>
    <w:p w14:paraId="754C0D0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le savais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faudra repasser votre manuel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me semblez avoir quelques défaillances de mémoire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viens de vous donner une petite leçon de commandement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Sachez retenir</w:t>
      </w:r>
      <w:r w:rsidR="006D3E7C">
        <w:rPr>
          <w:szCs w:val="32"/>
        </w:rPr>
        <w:t>.</w:t>
      </w:r>
    </w:p>
    <w:p w14:paraId="78A287F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montrant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équipage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Ils n</w:t>
      </w:r>
      <w:r w:rsidR="006D3E7C">
        <w:rPr>
          <w:szCs w:val="32"/>
        </w:rPr>
        <w:t>’</w:t>
      </w:r>
      <w:r w:rsidRPr="00BE5A07">
        <w:rPr>
          <w:szCs w:val="32"/>
        </w:rPr>
        <w:t>ont pas l</w:t>
      </w:r>
      <w:r w:rsidR="006D3E7C">
        <w:rPr>
          <w:szCs w:val="32"/>
        </w:rPr>
        <w:t>’</w:t>
      </w:r>
      <w:r w:rsidRPr="00BE5A07">
        <w:rPr>
          <w:szCs w:val="32"/>
        </w:rPr>
        <w:t>air d</w:t>
      </w:r>
      <w:r w:rsidR="006D3E7C">
        <w:rPr>
          <w:szCs w:val="32"/>
        </w:rPr>
        <w:t>’</w:t>
      </w:r>
      <w:r w:rsidRPr="00BE5A07">
        <w:rPr>
          <w:szCs w:val="32"/>
        </w:rPr>
        <w:t>obéir rapidement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 lascars</w:t>
      </w:r>
      <w:r w:rsidR="006D3E7C">
        <w:rPr>
          <w:szCs w:val="32"/>
        </w:rPr>
        <w:t> !</w:t>
      </w:r>
    </w:p>
    <w:p w14:paraId="4337C8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n</w:t>
      </w:r>
      <w:r w:rsidR="006D3E7C">
        <w:rPr>
          <w:szCs w:val="32"/>
        </w:rPr>
        <w:t>’</w:t>
      </w:r>
      <w:r w:rsidRPr="00BE5A07">
        <w:rPr>
          <w:szCs w:val="32"/>
        </w:rPr>
        <w:t>ont pas l</w:t>
      </w:r>
      <w:r w:rsidR="006D3E7C">
        <w:rPr>
          <w:szCs w:val="32"/>
        </w:rPr>
        <w:t>’</w:t>
      </w:r>
      <w:r w:rsidRPr="00BE5A07">
        <w:rPr>
          <w:szCs w:val="32"/>
        </w:rPr>
        <w:t>air en train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attendez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oubliais de leur dire le principal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Une idée à moi pour les stimuler à grimper la mâture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allez voir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Dans son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Matelots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avant de partir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fait transformer les mâts du navire en véritables </w:t>
      </w:r>
      <w:r w:rsidR="006D3E7C">
        <w:rPr>
          <w:szCs w:val="32"/>
        </w:rPr>
        <w:t>« </w:t>
      </w:r>
      <w:r w:rsidRPr="00BE5A07">
        <w:rPr>
          <w:szCs w:val="32"/>
        </w:rPr>
        <w:t>mâts-de-Cocagne</w:t>
      </w:r>
      <w:r w:rsidR="006D3E7C">
        <w:rPr>
          <w:szCs w:val="32"/>
        </w:rPr>
        <w:t> ».</w:t>
      </w:r>
    </w:p>
    <w:p w14:paraId="303DBAB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</w:t>
      </w:r>
      <w:r w:rsidR="006D3E7C">
        <w:rPr>
          <w:szCs w:val="32"/>
        </w:rPr>
        <w:t>’</w:t>
      </w:r>
      <w:r w:rsidRPr="00BE5A07">
        <w:rPr>
          <w:szCs w:val="32"/>
        </w:rPr>
        <w:t>il raconte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 xml:space="preserve">Des </w:t>
      </w:r>
      <w:r w:rsidR="006D3E7C">
        <w:rPr>
          <w:szCs w:val="32"/>
        </w:rPr>
        <w:t>« </w:t>
      </w:r>
      <w:r w:rsidRPr="00BE5A07">
        <w:rPr>
          <w:szCs w:val="32"/>
        </w:rPr>
        <w:t>mâts-de-Cocagne</w:t>
      </w:r>
      <w:r w:rsidR="006D3E7C">
        <w:rPr>
          <w:szCs w:val="32"/>
        </w:rPr>
        <w:t> » ?…</w:t>
      </w:r>
    </w:p>
    <w:p w14:paraId="4BAB859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fait accrocher à leurs sommets des paquets-surprises contenant des pipes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cigares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du tabac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du rhum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chiques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Les matelots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élancent en se bousculant pour grimper aux mâts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merveilleux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se battent à qui montera le premier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ardeur au travail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Avec de la douceur et de l</w:t>
      </w:r>
      <w:r w:rsidR="006D3E7C">
        <w:rPr>
          <w:szCs w:val="32"/>
        </w:rPr>
        <w:t>’</w:t>
      </w:r>
      <w:r w:rsidRPr="00BE5A07">
        <w:rPr>
          <w:szCs w:val="32"/>
        </w:rPr>
        <w:t>initiative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on obtient </w:t>
      </w:r>
      <w:proofErr w:type="spellStart"/>
      <w:r w:rsidRPr="00BE5A07">
        <w:rPr>
          <w:szCs w:val="32"/>
        </w:rPr>
        <w:t>tout</w:t>
      </w:r>
      <w:proofErr w:type="spellEnd"/>
      <w:r w:rsidRPr="00BE5A07">
        <w:rPr>
          <w:szCs w:val="32"/>
        </w:rPr>
        <w:t xml:space="preserve"> des hommes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dites-moi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je vois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manque la moitié des voiles là-haut</w:t>
      </w:r>
      <w:r w:rsidR="006D3E7C">
        <w:rPr>
          <w:szCs w:val="32"/>
        </w:rPr>
        <w:t> !</w:t>
      </w:r>
    </w:p>
    <w:p w14:paraId="0D09D2D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suis aperçu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les voiles étaient un peu sales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 j</w:t>
      </w:r>
      <w:r w:rsidR="006D3E7C">
        <w:rPr>
          <w:szCs w:val="32"/>
        </w:rPr>
        <w:t>’</w:t>
      </w:r>
      <w:r w:rsidRPr="00BE5A07">
        <w:rPr>
          <w:szCs w:val="32"/>
        </w:rPr>
        <w:t>en ai fait descendre la moitié pour les mettre à la lessive</w:t>
      </w:r>
      <w:r w:rsidR="006D3E7C">
        <w:rPr>
          <w:szCs w:val="32"/>
        </w:rPr>
        <w:t>…</w:t>
      </w:r>
    </w:p>
    <w:p w14:paraId="443DCF3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la lessive</w:t>
      </w:r>
      <w:r w:rsidR="006D3E7C">
        <w:rPr>
          <w:szCs w:val="32"/>
        </w:rPr>
        <w:t> ?…</w:t>
      </w:r>
    </w:p>
    <w:p w14:paraId="5EED299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une bonne petite lessive en train</w:t>
      </w:r>
      <w:r w:rsidR="006D3E7C">
        <w:rPr>
          <w:szCs w:val="32"/>
        </w:rPr>
        <w:t>.</w:t>
      </w:r>
    </w:p>
    <w:p w14:paraId="746141A6" w14:textId="2BF1C328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>. –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 xml:space="preserve">Il se croit sur son </w:t>
      </w:r>
      <w:r w:rsidR="006D3E7C">
        <w:rPr>
          <w:szCs w:val="32"/>
        </w:rPr>
        <w:t>« </w:t>
      </w:r>
      <w:r w:rsidRPr="00BE5A07">
        <w:rPr>
          <w:szCs w:val="32"/>
        </w:rPr>
        <w:t>bateau-lavoir</w:t>
      </w:r>
      <w:r w:rsidR="006D3E7C">
        <w:rPr>
          <w:szCs w:val="32"/>
        </w:rPr>
        <w:t> »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arrêtez ma caravelle en pleine marche pour faire la lessive</w:t>
      </w:r>
      <w:r w:rsidR="006D3E7C">
        <w:rPr>
          <w:szCs w:val="32"/>
        </w:rPr>
        <w:t xml:space="preserve"> !! </w:t>
      </w:r>
      <w:r w:rsidRPr="00BE5A07">
        <w:rPr>
          <w:szCs w:val="32"/>
        </w:rPr>
        <w:t>Il faut donner des ordres pour faire remonter les voiles et vivement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Colomb se tourne vers le capitaine pour qu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il lui souffle le commandement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attends</w:t>
      </w:r>
      <w:r w:rsidR="006D3E7C">
        <w:rPr>
          <w:szCs w:val="32"/>
        </w:rPr>
        <w:t>.</w:t>
      </w:r>
    </w:p>
    <w:p w14:paraId="4195EBE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consulte son manuel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Remonter les voiles et vivement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remonter les voiles et vivement</w:t>
      </w:r>
      <w:r w:rsidR="006D3E7C">
        <w:rPr>
          <w:szCs w:val="32"/>
        </w:rPr>
        <w:t>.</w:t>
      </w:r>
    </w:p>
    <w:p w14:paraId="0C2F20A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lui soufflant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Hissez les voiles toutes</w:t>
      </w:r>
      <w:r w:rsidR="006D3E7C">
        <w:rPr>
          <w:szCs w:val="32"/>
        </w:rPr>
        <w:t> !</w:t>
      </w:r>
    </w:p>
    <w:p w14:paraId="53B721E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ce que je pensais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Hissez les voiles toutes</w:t>
      </w:r>
      <w:r w:rsidR="006D3E7C">
        <w:rPr>
          <w:szCs w:val="32"/>
        </w:rPr>
        <w:t>.</w:t>
      </w:r>
    </w:p>
    <w:p w14:paraId="1925EF6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allais le dire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Dans le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Hissez les voiles toutes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Décidément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me paraissez pas très fort sur la manœuvre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entendu le gabier qui vous soufflait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aime pas ça</w:t>
      </w:r>
      <w:r w:rsidR="006D3E7C">
        <w:rPr>
          <w:szCs w:val="32"/>
        </w:rPr>
        <w:t> !</w:t>
      </w:r>
    </w:p>
    <w:p w14:paraId="0F369C6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vous-même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mon amiral</w:t>
      </w:r>
      <w:r w:rsidR="006D3E7C">
        <w:rPr>
          <w:szCs w:val="32"/>
        </w:rPr>
        <w:t>…</w:t>
      </w:r>
    </w:p>
    <w:p w14:paraId="502B408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différent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le savez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trop de vastes projets en tête pour m</w:t>
      </w:r>
      <w:r w:rsidR="006D3E7C">
        <w:rPr>
          <w:szCs w:val="32"/>
        </w:rPr>
        <w:t>’</w:t>
      </w:r>
      <w:r w:rsidRPr="00BE5A07">
        <w:rPr>
          <w:szCs w:val="32"/>
        </w:rPr>
        <w:t>arrêter à ces vétilles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suis ce qu</w:t>
      </w:r>
      <w:r w:rsidR="006D3E7C">
        <w:rPr>
          <w:szCs w:val="32"/>
        </w:rPr>
        <w:t>’</w:t>
      </w:r>
      <w:r w:rsidRPr="00BE5A07">
        <w:rPr>
          <w:szCs w:val="32"/>
        </w:rPr>
        <w:t>il est convenu d</w:t>
      </w:r>
      <w:r w:rsidR="006D3E7C">
        <w:rPr>
          <w:szCs w:val="32"/>
        </w:rPr>
        <w:t>’</w:t>
      </w:r>
      <w:r w:rsidRPr="00BE5A07">
        <w:rPr>
          <w:szCs w:val="32"/>
        </w:rPr>
        <w:t>appeler</w:t>
      </w:r>
      <w:r w:rsidR="006D3E7C">
        <w:rPr>
          <w:szCs w:val="32"/>
        </w:rPr>
        <w:t>…</w:t>
      </w:r>
    </w:p>
    <w:p w14:paraId="08AF289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cervelle</w:t>
      </w:r>
      <w:r w:rsidR="006D3E7C">
        <w:rPr>
          <w:szCs w:val="32"/>
        </w:rPr>
        <w:t>.</w:t>
      </w:r>
    </w:p>
    <w:p w14:paraId="0C982C1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sapristi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se croirait au restaurant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une cervelle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cerveau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Apercevant les tonneaux devant le mât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 xml:space="preserve">Et ces tonneaux de </w:t>
      </w:r>
      <w:r w:rsidR="006D3E7C">
        <w:rPr>
          <w:szCs w:val="32"/>
        </w:rPr>
        <w:t>« </w:t>
      </w:r>
      <w:r w:rsidRPr="00BE5A07">
        <w:rPr>
          <w:szCs w:val="32"/>
        </w:rPr>
        <w:t>morue salée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lastRenderedPageBreak/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</w:t>
      </w:r>
      <w:r w:rsidR="006D3E7C">
        <w:rPr>
          <w:szCs w:val="32"/>
        </w:rPr>
        <w:t>’</w:t>
      </w:r>
      <w:r w:rsidRPr="00BE5A07">
        <w:rPr>
          <w:szCs w:val="32"/>
        </w:rPr>
        <w:t>ils font là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Ils devraient être à fond de cale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empeste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approchant de la caisse de maquereaux en conserve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comme cette caisse de </w:t>
      </w:r>
      <w:r w:rsidR="006D3E7C">
        <w:rPr>
          <w:szCs w:val="32"/>
        </w:rPr>
        <w:t>« </w:t>
      </w:r>
      <w:r w:rsidRPr="00BE5A07">
        <w:rPr>
          <w:szCs w:val="32"/>
        </w:rPr>
        <w:t>maquereaux en conserve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faites-la descendre aussi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étrange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de la fumée qui sort de cette caisse</w:t>
      </w:r>
      <w:r w:rsidR="006D3E7C">
        <w:rPr>
          <w:szCs w:val="32"/>
        </w:rPr>
        <w:t> !…</w:t>
      </w:r>
    </w:p>
    <w:p w14:paraId="2EF7CA6A" w14:textId="77777777" w:rsidR="006D3E7C" w:rsidRDefault="00695293" w:rsidP="00695293">
      <w:pPr>
        <w:rPr>
          <w:szCs w:val="32"/>
        </w:rPr>
      </w:pPr>
      <w:bookmarkStart w:id="12" w:name="bookmark6"/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proofErr w:type="gramStart"/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proofErr w:type="gramEnd"/>
      <w:r w:rsidRPr="00BE5A07">
        <w:rPr>
          <w:szCs w:val="32"/>
        </w:rPr>
        <w:t xml:space="preserve"> peut-être des maquereaux fumés</w:t>
      </w:r>
      <w:bookmarkEnd w:id="12"/>
      <w:r w:rsidR="006D3E7C">
        <w:rPr>
          <w:szCs w:val="32"/>
        </w:rPr>
        <w:t> ?</w:t>
      </w:r>
    </w:p>
    <w:p w14:paraId="3103E09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>. –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lui qui me fait fumer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Nous allons bien voir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Faites ouvrir tout de suite cette caisse de </w:t>
      </w:r>
      <w:r w:rsidR="006D3E7C">
        <w:rPr>
          <w:szCs w:val="32"/>
        </w:rPr>
        <w:t>« </w:t>
      </w:r>
      <w:r w:rsidRPr="00BE5A07">
        <w:rPr>
          <w:szCs w:val="32"/>
        </w:rPr>
        <w:t>maquereaux-en-conserve</w:t>
      </w:r>
      <w:r w:rsidR="006D3E7C">
        <w:rPr>
          <w:szCs w:val="32"/>
        </w:rPr>
        <w:t> ».</w:t>
      </w:r>
    </w:p>
    <w:p w14:paraId="3853EEC5" w14:textId="13EEB9E6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Au même instant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le couvercle de la caisse s</w:t>
      </w:r>
      <w:r>
        <w:rPr>
          <w:i/>
          <w:iCs/>
        </w:rPr>
        <w:t>’</w:t>
      </w:r>
      <w:r w:rsidR="006D21B8" w:rsidRPr="00BE5A07">
        <w:rPr>
          <w:i/>
          <w:iCs/>
        </w:rPr>
        <w:t xml:space="preserve">ouvre tout seul et apparaît </w:t>
      </w:r>
      <w:r>
        <w:rPr>
          <w:i/>
          <w:iCs/>
        </w:rPr>
        <w:t>M. </w:t>
      </w:r>
      <w:r w:rsidR="006D21B8" w:rsidRPr="00BE5A07">
        <w:rPr>
          <w:i/>
          <w:iCs/>
        </w:rPr>
        <w:t>Philidor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le cigare aux lèvres</w:t>
      </w:r>
      <w:r>
        <w:t>.)</w:t>
      </w:r>
    </w:p>
    <w:p w14:paraId="025435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 de la caisse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vous dérangez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que moi</w:t>
      </w:r>
      <w:r w:rsidR="006D3E7C">
        <w:rPr>
          <w:szCs w:val="32"/>
        </w:rPr>
        <w:t> !</w:t>
      </w:r>
    </w:p>
    <w:p w14:paraId="0765407B" w14:textId="4D8E09C1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Philidor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ici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Damnation</w:t>
      </w:r>
      <w:r w:rsidR="006D3E7C">
        <w:rPr>
          <w:szCs w:val="32"/>
        </w:rPr>
        <w:t> !!</w:t>
      </w:r>
    </w:p>
    <w:p w14:paraId="1CFFF44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Excusez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pas pu me faire à l</w:t>
      </w:r>
      <w:r w:rsidR="006D3E7C">
        <w:rPr>
          <w:szCs w:val="32"/>
        </w:rPr>
        <w:t>’</w:t>
      </w:r>
      <w:r w:rsidRPr="00BE5A07">
        <w:rPr>
          <w:szCs w:val="32"/>
        </w:rPr>
        <w:t>idée de louper ma petite combine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refilé la pièce à votre fournisseur de conserves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</w:t>
      </w:r>
      <w:r w:rsidR="006D3E7C">
        <w:rPr>
          <w:szCs w:val="32"/>
        </w:rPr>
        <w:t>’</w:t>
      </w:r>
      <w:r w:rsidRPr="00BE5A07">
        <w:rPr>
          <w:szCs w:val="32"/>
        </w:rPr>
        <w:t>ai emménagé en douce dans votre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avec tout mon petit monde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Frappant dans ses mains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Mesdames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pouvez vous montrer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n</w:t>
      </w:r>
      <w:r w:rsidR="006D3E7C">
        <w:rPr>
          <w:szCs w:val="32"/>
        </w:rPr>
        <w:t>’</w:t>
      </w:r>
      <w:r w:rsidRPr="00BE5A07">
        <w:rPr>
          <w:szCs w:val="32"/>
        </w:rPr>
        <w:t>a plus d</w:t>
      </w:r>
      <w:r w:rsidR="006D3E7C">
        <w:rPr>
          <w:szCs w:val="32"/>
        </w:rPr>
        <w:t>’</w:t>
      </w:r>
      <w:r w:rsidRPr="00BE5A07">
        <w:rPr>
          <w:szCs w:val="32"/>
        </w:rPr>
        <w:t>importance</w:t>
      </w:r>
      <w:r w:rsidR="006D3E7C">
        <w:rPr>
          <w:szCs w:val="32"/>
        </w:rPr>
        <w:t>.</w:t>
      </w:r>
    </w:p>
    <w:p w14:paraId="04148E00" w14:textId="7CCB4416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Les couvercles des tonneaux se soulèvent et de chacun d</w:t>
      </w:r>
      <w:r>
        <w:rPr>
          <w:i/>
          <w:iCs/>
        </w:rPr>
        <w:t>’</w:t>
      </w:r>
      <w:r w:rsidR="006D21B8" w:rsidRPr="00BE5A07">
        <w:rPr>
          <w:i/>
          <w:iCs/>
        </w:rPr>
        <w:t>eux surgit une femme</w:t>
      </w:r>
      <w:r>
        <w:t>.)</w:t>
      </w:r>
    </w:p>
    <w:p w14:paraId="23396B2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Des femmes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bandit de marchand m</w:t>
      </w:r>
      <w:r w:rsidR="006D3E7C">
        <w:rPr>
          <w:szCs w:val="32"/>
        </w:rPr>
        <w:t>’</w:t>
      </w:r>
      <w:r w:rsidRPr="00BE5A07">
        <w:rPr>
          <w:szCs w:val="32"/>
        </w:rPr>
        <w:t>a fait passer des femmes pour des morues</w:t>
      </w:r>
      <w:r w:rsidR="006D3E7C">
        <w:rPr>
          <w:szCs w:val="32"/>
        </w:rPr>
        <w:t> !</w:t>
      </w:r>
    </w:p>
    <w:p w14:paraId="131687E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Y vous a pas trompé d</w:t>
      </w:r>
      <w:r w:rsidR="006D3E7C">
        <w:rPr>
          <w:szCs w:val="32"/>
        </w:rPr>
        <w:t>’</w:t>
      </w:r>
      <w:r w:rsidRPr="00BE5A07">
        <w:rPr>
          <w:szCs w:val="32"/>
        </w:rPr>
        <w:t>beaucoup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allez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reste est dans la cale avec Madame et la sous-maîtresse</w:t>
      </w:r>
      <w:r w:rsidR="006D3E7C">
        <w:rPr>
          <w:szCs w:val="32"/>
        </w:rPr>
        <w:t>.</w:t>
      </w:r>
    </w:p>
    <w:p w14:paraId="7CB2C17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D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amenant Madame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la sous-maîtresse et quatre autres dames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a trouvé ces femmes cachées dans des tonneaux à fond de cale</w:t>
      </w:r>
      <w:r w:rsidR="006D3E7C">
        <w:rPr>
          <w:szCs w:val="32"/>
        </w:rPr>
        <w:t>…</w:t>
      </w:r>
    </w:p>
    <w:p w14:paraId="01F1FC20" w14:textId="0411C18D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situation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 caravelle est transformée en bateau de fleurs</w:t>
      </w:r>
      <w:r w:rsidR="006D3E7C">
        <w:rPr>
          <w:szCs w:val="32"/>
        </w:rPr>
        <w:t> !!</w:t>
      </w:r>
    </w:p>
    <w:p w14:paraId="3D39602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ADAME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Philidor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défends-nous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Ces sales matelots se sont permis de nous chatouiller dans la cale</w:t>
      </w:r>
      <w:r w:rsidR="006D3E7C">
        <w:rPr>
          <w:szCs w:val="32"/>
        </w:rPr>
        <w:t>…</w:t>
      </w:r>
    </w:p>
    <w:p w14:paraId="3C8BD98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 quoi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de quoi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Le premier qui manque de respect à ces dames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lui causerai d</w:t>
      </w:r>
      <w:r w:rsidR="006D3E7C">
        <w:rPr>
          <w:szCs w:val="32"/>
        </w:rPr>
        <w:t>’</w:t>
      </w:r>
      <w:r w:rsidRPr="00BE5A07">
        <w:rPr>
          <w:szCs w:val="32"/>
        </w:rPr>
        <w:t>homme à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Compris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gars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Et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permettez-moi de vous présenter Madame et ces dames</w:t>
      </w:r>
      <w:r w:rsidR="006D3E7C">
        <w:rPr>
          <w:szCs w:val="32"/>
        </w:rPr>
        <w:t>.</w:t>
      </w:r>
    </w:p>
    <w:p w14:paraId="055FF06C" w14:textId="224B4467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47EE4BA8" w14:textId="1356D617" w:rsidR="00695293" w:rsidRPr="00BE5A07" w:rsidRDefault="00695293" w:rsidP="006D3E7C">
      <w:pPr>
        <w:pStyle w:val="Centr"/>
        <w:keepNext/>
      </w:pPr>
      <w:r w:rsidRPr="00BE5A07">
        <w:t>CHŒUR DE CES DAMES</w:t>
      </w:r>
    </w:p>
    <w:p w14:paraId="1BD95203" w14:textId="77777777" w:rsidR="00695293" w:rsidRPr="00BE5A07" w:rsidRDefault="00695293" w:rsidP="006D3E7C">
      <w:pPr>
        <w:pStyle w:val="Centr"/>
        <w:keepNext/>
      </w:pPr>
      <w:bookmarkStart w:id="13" w:name="bookmark7"/>
      <w:r w:rsidRPr="00BE5A07">
        <w:t>I</w:t>
      </w:r>
      <w:bookmarkEnd w:id="13"/>
    </w:p>
    <w:p w14:paraId="7B2BF8BB" w14:textId="05C30DB1" w:rsidR="00624D53" w:rsidRPr="00BE5A07" w:rsidRDefault="00695293" w:rsidP="008814D8">
      <w:pPr>
        <w:pStyle w:val="NormalSuspendu1XRetrait2XEsp0"/>
      </w:pPr>
      <w:r w:rsidRPr="00BE5A07">
        <w:t>C</w:t>
      </w:r>
      <w:r w:rsidR="006D3E7C">
        <w:t>’</w:t>
      </w:r>
      <w:r w:rsidRPr="00BE5A07">
        <w:t xml:space="preserve">est nous qui </w:t>
      </w:r>
      <w:proofErr w:type="spellStart"/>
      <w:r w:rsidRPr="00BE5A07">
        <w:t>somm</w:t>
      </w:r>
      <w:r w:rsidR="006D3E7C">
        <w:t>’</w:t>
      </w:r>
      <w:r w:rsidRPr="00BE5A07">
        <w:t>s</w:t>
      </w:r>
      <w:proofErr w:type="spellEnd"/>
      <w:r w:rsidRPr="00BE5A07">
        <w:t xml:space="preserve"> les jolies filles</w:t>
      </w:r>
    </w:p>
    <w:p w14:paraId="5C732DBE" w14:textId="77777777" w:rsidR="006D3E7C" w:rsidRDefault="00695293" w:rsidP="008814D8">
      <w:pPr>
        <w:pStyle w:val="NormalSuspendu1XRetrait2XEsp0"/>
      </w:pPr>
      <w:proofErr w:type="spellStart"/>
      <w:r w:rsidRPr="00BE5A07">
        <w:t>Gracieus</w:t>
      </w:r>
      <w:r w:rsidR="006D3E7C">
        <w:t>’</w:t>
      </w:r>
      <w:r w:rsidRPr="00BE5A07">
        <w:t>s</w:t>
      </w:r>
      <w:proofErr w:type="spellEnd"/>
      <w:r w:rsidR="006D3E7C">
        <w:t xml:space="preserve">, </w:t>
      </w:r>
      <w:proofErr w:type="spellStart"/>
      <w:r w:rsidRPr="00BE5A07">
        <w:t>coquett</w:t>
      </w:r>
      <w:r w:rsidR="006D3E7C">
        <w:t>’</w:t>
      </w:r>
      <w:r w:rsidRPr="00BE5A07">
        <w:t>s</w:t>
      </w:r>
      <w:proofErr w:type="spellEnd"/>
      <w:r w:rsidRPr="00BE5A07">
        <w:t xml:space="preserve"> et gentilles</w:t>
      </w:r>
      <w:r w:rsidR="006D3E7C">
        <w:t>.</w:t>
      </w:r>
    </w:p>
    <w:p w14:paraId="411991E1" w14:textId="4C971E53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Dans le couvent de Cupidon</w:t>
      </w:r>
    </w:p>
    <w:p w14:paraId="0CFE3C68" w14:textId="533A307A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Le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nuit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attendons</w:t>
      </w:r>
    </w:p>
    <w:p w14:paraId="4EF55895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Les pèlerins pas trop austères</w:t>
      </w:r>
      <w:r w:rsidR="006D3E7C">
        <w:rPr>
          <w:szCs w:val="32"/>
        </w:rPr>
        <w:t>,</w:t>
      </w:r>
    </w:p>
    <w:p w14:paraId="5418F43F" w14:textId="49AEB8D3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Qui viennent dans ce monastère</w:t>
      </w:r>
    </w:p>
    <w:p w14:paraId="5C5EFE9C" w14:textId="0027228D" w:rsidR="00624D53" w:rsidRPr="00BE5A07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Prier </w:t>
      </w:r>
      <w:proofErr w:type="spellStart"/>
      <w:r w:rsidRPr="00BE5A07">
        <w:rPr>
          <w:szCs w:val="32"/>
        </w:rPr>
        <w:t>derrièr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ses volets clos</w:t>
      </w:r>
    </w:p>
    <w:p w14:paraId="7A9471FE" w14:textId="77777777" w:rsidR="006D3E7C" w:rsidRDefault="00695293" w:rsidP="008814D8">
      <w:pPr>
        <w:pStyle w:val="NormalSuspendu1XRetrait2XEsp0"/>
        <w:rPr>
          <w:szCs w:val="32"/>
        </w:rPr>
      </w:pPr>
      <w:r w:rsidRPr="00BE5A07">
        <w:rPr>
          <w:szCs w:val="32"/>
        </w:rPr>
        <w:t>Des Vénus qui n</w:t>
      </w:r>
      <w:r w:rsidR="006D3E7C">
        <w:rPr>
          <w:szCs w:val="32"/>
        </w:rPr>
        <w:t>’</w:t>
      </w:r>
      <w:r w:rsidRPr="00BE5A07">
        <w:rPr>
          <w:szCs w:val="32"/>
        </w:rPr>
        <w:t>sont pas d</w:t>
      </w:r>
      <w:r w:rsidR="006D3E7C">
        <w:rPr>
          <w:szCs w:val="32"/>
        </w:rPr>
        <w:t>’</w:t>
      </w:r>
      <w:r w:rsidRPr="00BE5A07">
        <w:rPr>
          <w:szCs w:val="32"/>
        </w:rPr>
        <w:t>Milo</w:t>
      </w:r>
      <w:r w:rsidR="006D3E7C">
        <w:rPr>
          <w:szCs w:val="32"/>
        </w:rPr>
        <w:t>.</w:t>
      </w:r>
    </w:p>
    <w:p w14:paraId="03B2FFBD" w14:textId="3554357B" w:rsidR="00695293" w:rsidRPr="00BE5A07" w:rsidRDefault="00695293" w:rsidP="006D3E7C">
      <w:pPr>
        <w:pStyle w:val="Centr"/>
        <w:keepNext/>
      </w:pPr>
      <w:r w:rsidRPr="00BE5A07">
        <w:t>II</w:t>
      </w:r>
    </w:p>
    <w:p w14:paraId="3498936B" w14:textId="77777777" w:rsidR="006D3E7C" w:rsidRDefault="00695293" w:rsidP="008814D8">
      <w:pPr>
        <w:pStyle w:val="NormalSuspendu1XRetrait1XEsp0"/>
      </w:pPr>
      <w:r w:rsidRPr="00BE5A07">
        <w:t>Car si qu</w:t>
      </w:r>
      <w:r w:rsidR="006D3E7C">
        <w:t>’</w:t>
      </w:r>
      <w:r w:rsidRPr="00BE5A07">
        <w:t>on s</w:t>
      </w:r>
      <w:r w:rsidR="006D3E7C">
        <w:t>’</w:t>
      </w:r>
      <w:r w:rsidRPr="00BE5A07">
        <w:t>rait sans bras comme elle</w:t>
      </w:r>
      <w:r w:rsidR="006D3E7C">
        <w:t>,</w:t>
      </w:r>
    </w:p>
    <w:p w14:paraId="5D5464C6" w14:textId="2BE613F6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dirait la clientèle</w:t>
      </w:r>
    </w:p>
    <w:p w14:paraId="09AAF75E" w14:textId="356CAA87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Sans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des travaux de Romains</w:t>
      </w:r>
    </w:p>
    <w:p w14:paraId="7EE09927" w14:textId="77777777" w:rsidR="00624D53" w:rsidRPr="00BE5A07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Nous avons besoin de nos mains</w:t>
      </w:r>
    </w:p>
    <w:p w14:paraId="5965553B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Comme on voit beaucoup d</w:t>
      </w:r>
      <w:r w:rsidR="006D3E7C">
        <w:rPr>
          <w:szCs w:val="32"/>
        </w:rPr>
        <w:t>’</w:t>
      </w:r>
      <w:r w:rsidRPr="00BE5A07">
        <w:rPr>
          <w:szCs w:val="32"/>
        </w:rPr>
        <w:t>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sommes</w:t>
      </w:r>
      <w:r w:rsidR="006D3E7C">
        <w:rPr>
          <w:szCs w:val="32"/>
        </w:rPr>
        <w:t>,</w:t>
      </w:r>
    </w:p>
    <w:p w14:paraId="173BA5D6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Plutôt des Vénus de </w:t>
      </w:r>
      <w:proofErr w:type="spellStart"/>
      <w:r w:rsidRPr="00BE5A07">
        <w:rPr>
          <w:szCs w:val="32"/>
        </w:rPr>
        <w:t>Mille-hommes</w:t>
      </w:r>
      <w:proofErr w:type="spellEnd"/>
      <w:r w:rsidR="006D3E7C">
        <w:rPr>
          <w:szCs w:val="32"/>
        </w:rPr>
        <w:t> !</w:t>
      </w:r>
    </w:p>
    <w:p w14:paraId="0122752F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Nous </w:t>
      </w:r>
      <w:proofErr w:type="spellStart"/>
      <w:r w:rsidRPr="00BE5A07">
        <w:rPr>
          <w:szCs w:val="32"/>
        </w:rPr>
        <w:t>somm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sages et nous craignons Dieu</w:t>
      </w:r>
      <w:r w:rsidR="006D3E7C">
        <w:rPr>
          <w:szCs w:val="32"/>
        </w:rPr>
        <w:t>,</w:t>
      </w:r>
    </w:p>
    <w:p w14:paraId="7EAEB8DE" w14:textId="77777777" w:rsidR="006D3E7C" w:rsidRDefault="00695293" w:rsidP="008814D8">
      <w:pPr>
        <w:pStyle w:val="NormalSuspendu1XRetrait1XEsp0"/>
        <w:rPr>
          <w:szCs w:val="32"/>
        </w:rPr>
      </w:pPr>
      <w:r w:rsidRPr="00BE5A07">
        <w:rPr>
          <w:szCs w:val="32"/>
        </w:rPr>
        <w:t>Le Bon-Dieu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 et Monsieur</w:t>
      </w:r>
      <w:r w:rsidR="006D3E7C">
        <w:rPr>
          <w:szCs w:val="32"/>
        </w:rPr>
        <w:t> !</w:t>
      </w:r>
    </w:p>
    <w:p w14:paraId="76CFD97E" w14:textId="21F63DD4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ADAME</w:t>
      </w:r>
    </w:p>
    <w:p w14:paraId="1ED7A632" w14:textId="4008D407" w:rsidR="00624D53" w:rsidRPr="00BE5A07" w:rsidRDefault="00695293" w:rsidP="008814D8">
      <w:pPr>
        <w:pStyle w:val="NormalSuspendu1XRetrait2XEsp0"/>
      </w:pPr>
      <w:r w:rsidRPr="00BE5A07">
        <w:t>Oui</w:t>
      </w:r>
      <w:r w:rsidR="006D3E7C">
        <w:t xml:space="preserve">, </w:t>
      </w:r>
      <w:r w:rsidRPr="00BE5A07">
        <w:t>mais en plus de sa beauté</w:t>
      </w:r>
    </w:p>
    <w:p w14:paraId="14B7A8E1" w14:textId="77777777" w:rsidR="006D3E7C" w:rsidRDefault="00695293" w:rsidP="008814D8">
      <w:pPr>
        <w:pStyle w:val="NormalSuspendu1XRetrait2XEsp0"/>
      </w:pPr>
      <w:r w:rsidRPr="00BE5A07">
        <w:t>Chacune a sa spécialité</w:t>
      </w:r>
      <w:r w:rsidR="006D3E7C">
        <w:t> !</w:t>
      </w:r>
    </w:p>
    <w:p w14:paraId="38360187" w14:textId="0FF7139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A</w:t>
      </w:r>
      <w:r w:rsidRPr="00BE5A07">
        <w:t xml:space="preserve"> S</w:t>
      </w:r>
      <w:r w:rsidR="002D4A05" w:rsidRPr="00BE5A07">
        <w:rPr>
          <w:rStyle w:val="Taille-1Caracteres"/>
        </w:rPr>
        <w:t>OUS-</w:t>
      </w:r>
      <w:r w:rsidR="004B1B81" w:rsidRPr="00BE5A07">
        <w:t>M</w:t>
      </w:r>
      <w:r w:rsidR="002D4A05" w:rsidRPr="00BE5A07">
        <w:rPr>
          <w:rStyle w:val="Taille-1Caracteres"/>
        </w:rPr>
        <w:t>AÎTRESSE</w:t>
      </w:r>
    </w:p>
    <w:p w14:paraId="140B9FC4" w14:textId="77777777" w:rsidR="006D3E7C" w:rsidRDefault="00695293" w:rsidP="006D3E7C">
      <w:pPr>
        <w:pStyle w:val="CentrEspAvt0EspApr0"/>
      </w:pPr>
      <w:r w:rsidRPr="00BE5A07">
        <w:t>Pour le grand frisson</w:t>
      </w:r>
      <w:r w:rsidR="006D3E7C">
        <w:t>,</w:t>
      </w:r>
    </w:p>
    <w:p w14:paraId="2A78E791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Manon</w:t>
      </w:r>
      <w:r w:rsidR="006D3E7C">
        <w:t> !</w:t>
      </w:r>
    </w:p>
    <w:p w14:paraId="0997455E" w14:textId="77777777" w:rsidR="006D3E7C" w:rsidRDefault="00695293" w:rsidP="006D3E7C">
      <w:pPr>
        <w:pStyle w:val="CentrEspAvt0EspApr0"/>
      </w:pPr>
      <w:r w:rsidRPr="00BE5A07">
        <w:t>Pour les baisers fous</w:t>
      </w:r>
      <w:r w:rsidR="006D3E7C">
        <w:t>,</w:t>
      </w:r>
    </w:p>
    <w:p w14:paraId="1D6F092E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Loulou</w:t>
      </w:r>
      <w:r w:rsidR="006D3E7C">
        <w:t> !</w:t>
      </w:r>
    </w:p>
    <w:p w14:paraId="291EEEE2" w14:textId="77777777" w:rsidR="006D3E7C" w:rsidRDefault="00695293" w:rsidP="006D3E7C">
      <w:pPr>
        <w:pStyle w:val="CentrEspAvt0EspApr0"/>
      </w:pPr>
      <w:r w:rsidRPr="00BE5A07">
        <w:t xml:space="preserve">Pour les </w:t>
      </w:r>
      <w:proofErr w:type="gramStart"/>
      <w:r w:rsidRPr="00BE5A07">
        <w:t>p</w:t>
      </w:r>
      <w:r w:rsidR="006D3E7C">
        <w:t>’</w:t>
      </w:r>
      <w:r w:rsidRPr="00BE5A07">
        <w:t>tits</w:t>
      </w:r>
      <w:proofErr w:type="gramEnd"/>
      <w:r w:rsidRPr="00BE5A07">
        <w:t xml:space="preserve"> chichis</w:t>
      </w:r>
      <w:r w:rsidR="006D3E7C">
        <w:t>,</w:t>
      </w:r>
    </w:p>
    <w:p w14:paraId="19A8DB5E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 xml:space="preserve">est la </w:t>
      </w:r>
      <w:proofErr w:type="gramStart"/>
      <w:r w:rsidRPr="00BE5A07">
        <w:t>p</w:t>
      </w:r>
      <w:r w:rsidR="006D3E7C">
        <w:t>’</w:t>
      </w:r>
      <w:r w:rsidRPr="00BE5A07">
        <w:t>tit</w:t>
      </w:r>
      <w:r w:rsidR="006D3E7C">
        <w:t>’</w:t>
      </w:r>
      <w:proofErr w:type="gramEnd"/>
      <w:r w:rsidRPr="00BE5A07">
        <w:t xml:space="preserve"> Lily</w:t>
      </w:r>
      <w:r w:rsidR="006D3E7C">
        <w:t> !</w:t>
      </w:r>
    </w:p>
    <w:p w14:paraId="21520B4D" w14:textId="77777777" w:rsidR="006D3E7C" w:rsidRDefault="00695293" w:rsidP="006D3E7C">
      <w:pPr>
        <w:pStyle w:val="CentrEspAvt0EspApr0"/>
      </w:pPr>
      <w:r w:rsidRPr="00BE5A07">
        <w:t>Pour les grands fla-flas</w:t>
      </w:r>
      <w:r w:rsidR="006D3E7C">
        <w:t>,</w:t>
      </w:r>
    </w:p>
    <w:p w14:paraId="7DC5CAF6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la grande Irma</w:t>
      </w:r>
      <w:r w:rsidR="006D3E7C">
        <w:t> !</w:t>
      </w:r>
    </w:p>
    <w:p w14:paraId="5F3C58A1" w14:textId="77777777" w:rsidR="006D3E7C" w:rsidRDefault="00695293" w:rsidP="006D3E7C">
      <w:pPr>
        <w:pStyle w:val="CentrEspAvt0EspApr0"/>
      </w:pPr>
      <w:r w:rsidRPr="00BE5A07">
        <w:t>Pour l</w:t>
      </w:r>
      <w:r w:rsidR="006D3E7C">
        <w:t>’</w:t>
      </w:r>
      <w:r w:rsidRPr="00BE5A07">
        <w:t>amour sans frein</w:t>
      </w:r>
      <w:r w:rsidR="006D3E7C">
        <w:t xml:space="preserve">, </w:t>
      </w:r>
      <w:r w:rsidRPr="00BE5A07">
        <w:t xml:space="preserve">ni </w:t>
      </w:r>
      <w:proofErr w:type="spellStart"/>
      <w:r w:rsidRPr="00BE5A07">
        <w:t>chaîn</w:t>
      </w:r>
      <w:proofErr w:type="spellEnd"/>
      <w:r w:rsidR="006D3E7C">
        <w:t>’,</w:t>
      </w:r>
    </w:p>
    <w:p w14:paraId="730E0EE1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Carmen</w:t>
      </w:r>
      <w:r w:rsidR="006D3E7C">
        <w:t> !</w:t>
      </w:r>
    </w:p>
    <w:p w14:paraId="10C11EC0" w14:textId="77777777" w:rsidR="006D3E7C" w:rsidRDefault="00695293" w:rsidP="006D3E7C">
      <w:pPr>
        <w:pStyle w:val="CentrEspAvt0EspApr0"/>
      </w:pPr>
      <w:r w:rsidRPr="00BE5A07">
        <w:t>Pour l</w:t>
      </w:r>
      <w:r w:rsidR="006D3E7C">
        <w:t>’</w:t>
      </w:r>
      <w:r w:rsidRPr="00BE5A07">
        <w:t>amour en catimini</w:t>
      </w:r>
      <w:r w:rsidR="006D3E7C">
        <w:t>,</w:t>
      </w:r>
    </w:p>
    <w:p w14:paraId="3D8709E2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Mimi</w:t>
      </w:r>
      <w:r w:rsidR="006D3E7C">
        <w:t> !</w:t>
      </w:r>
    </w:p>
    <w:p w14:paraId="0DC24CB9" w14:textId="5BC55CD4" w:rsidR="00624D53" w:rsidRPr="00BE5A07" w:rsidRDefault="00695293" w:rsidP="006D3E7C">
      <w:pPr>
        <w:pStyle w:val="CentrEspAvt0EspApr0"/>
      </w:pPr>
      <w:r w:rsidRPr="00BE5A07">
        <w:t>Pour l</w:t>
      </w:r>
      <w:r w:rsidR="006D3E7C">
        <w:t>’</w:t>
      </w:r>
      <w:r w:rsidRPr="00BE5A07">
        <w:t>amour distingué</w:t>
      </w:r>
    </w:p>
    <w:p w14:paraId="1EB1613F" w14:textId="77777777" w:rsidR="006D3E7C" w:rsidRDefault="00695293" w:rsidP="006D3E7C">
      <w:pPr>
        <w:pStyle w:val="CentrEspAvt0EspApr0"/>
      </w:pPr>
      <w:r w:rsidRPr="00BE5A07">
        <w:t>Ou bien à la désespéré</w:t>
      </w:r>
      <w:r w:rsidR="006D3E7C">
        <w:t>,</w:t>
      </w:r>
    </w:p>
    <w:p w14:paraId="2BA76432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Aglaé</w:t>
      </w:r>
      <w:r w:rsidR="006D3E7C">
        <w:t> !</w:t>
      </w:r>
    </w:p>
    <w:p w14:paraId="6DC6C3D7" w14:textId="77777777" w:rsidR="006D3E7C" w:rsidRDefault="00695293" w:rsidP="006D3E7C">
      <w:pPr>
        <w:pStyle w:val="CentrEspAvt0EspApr0"/>
      </w:pPr>
      <w:r w:rsidRPr="00BE5A07">
        <w:t>Et pour l</w:t>
      </w:r>
      <w:r w:rsidR="006D3E7C">
        <w:t>’</w:t>
      </w:r>
      <w:r w:rsidRPr="00BE5A07">
        <w:t>amour exotique</w:t>
      </w:r>
      <w:r w:rsidR="006D3E7C">
        <w:t>,</w:t>
      </w:r>
    </w:p>
    <w:p w14:paraId="654D22E3" w14:textId="4FBBAC1D" w:rsidR="00624D53" w:rsidRPr="00BE5A07" w:rsidRDefault="00695293" w:rsidP="006D3E7C">
      <w:pPr>
        <w:pStyle w:val="CentrEspAvt0EspApr0"/>
      </w:pPr>
      <w:r w:rsidRPr="00BE5A07">
        <w:t>Et nostalgique</w:t>
      </w:r>
    </w:p>
    <w:p w14:paraId="18FC6824" w14:textId="77777777" w:rsidR="006D3E7C" w:rsidRDefault="00695293" w:rsidP="006D3E7C">
      <w:pPr>
        <w:pStyle w:val="CentrEspAvt0EspApr0"/>
      </w:pPr>
      <w:r w:rsidRPr="00BE5A07">
        <w:t>À la zoulou</w:t>
      </w:r>
      <w:r w:rsidR="006D3E7C">
        <w:t>,</w:t>
      </w:r>
    </w:p>
    <w:p w14:paraId="319BDDD8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Zouzou</w:t>
      </w:r>
      <w:r w:rsidR="006D3E7C">
        <w:t> !</w:t>
      </w:r>
    </w:p>
    <w:p w14:paraId="5A90135D" w14:textId="2633F071" w:rsidR="00695293" w:rsidRPr="00BE5A07" w:rsidRDefault="00695293" w:rsidP="006D3E7C">
      <w:pPr>
        <w:pStyle w:val="Centr"/>
        <w:keepNext/>
      </w:pPr>
      <w:r w:rsidRPr="00BE5A07">
        <w:t>CHŒUR</w:t>
      </w:r>
    </w:p>
    <w:p w14:paraId="14DBF95D" w14:textId="77777777" w:rsidR="006D3E7C" w:rsidRDefault="00695293" w:rsidP="008814D8">
      <w:pPr>
        <w:pStyle w:val="NormalSuspendu1XRetrait1XEsp0"/>
      </w:pPr>
      <w:r w:rsidRPr="00BE5A07">
        <w:t>C</w:t>
      </w:r>
      <w:r w:rsidR="006D3E7C">
        <w:t>’</w:t>
      </w:r>
      <w:r w:rsidRPr="00BE5A07">
        <w:t xml:space="preserve">est nous qui </w:t>
      </w:r>
      <w:proofErr w:type="spellStart"/>
      <w:r w:rsidRPr="00BE5A07">
        <w:t>somm</w:t>
      </w:r>
      <w:r w:rsidR="006D3E7C">
        <w:t>’</w:t>
      </w:r>
      <w:r w:rsidRPr="00BE5A07">
        <w:t>s</w:t>
      </w:r>
      <w:proofErr w:type="spellEnd"/>
      <w:r w:rsidRPr="00BE5A07">
        <w:t xml:space="preserve"> les jolies filles</w:t>
      </w:r>
      <w:r w:rsidR="006D3E7C">
        <w:t xml:space="preserve">, </w:t>
      </w:r>
      <w:r w:rsidRPr="00BE5A07">
        <w:t>etc</w:t>
      </w:r>
      <w:r w:rsidR="006D3E7C">
        <w:t xml:space="preserve">., </w:t>
      </w:r>
      <w:r w:rsidRPr="00BE5A07">
        <w:t>etc</w:t>
      </w:r>
      <w:r w:rsidR="006D3E7C">
        <w:t>…</w:t>
      </w:r>
    </w:p>
    <w:p w14:paraId="16D299A8" w14:textId="439A6330" w:rsidR="00C7792A" w:rsidRPr="00BE5A07" w:rsidRDefault="00C7792A" w:rsidP="00C50FE8">
      <w:pPr>
        <w:pStyle w:val="ParagrapheVideNormal"/>
      </w:pPr>
    </w:p>
    <w:p w14:paraId="777E88A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situation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Je ne puis pourtant pas les faire jeter par-dessus bord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supplément de poids pour ma caravelle</w:t>
      </w:r>
      <w:r w:rsidR="006D3E7C">
        <w:rPr>
          <w:szCs w:val="32"/>
        </w:rPr>
        <w:t>…</w:t>
      </w:r>
    </w:p>
    <w:p w14:paraId="2C789ED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poids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vous en faites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sont des femmes légères</w:t>
      </w:r>
      <w:r w:rsidR="006D3E7C">
        <w:rPr>
          <w:szCs w:val="32"/>
        </w:rPr>
        <w:t> !</w:t>
      </w:r>
    </w:p>
    <w:p w14:paraId="71AD08B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viens de consulter mon manuel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Si c</w:t>
      </w:r>
      <w:r w:rsidR="006D3E7C">
        <w:rPr>
          <w:szCs w:val="32"/>
        </w:rPr>
        <w:t>’</w:t>
      </w:r>
      <w:r w:rsidRPr="00BE5A07">
        <w:rPr>
          <w:szCs w:val="32"/>
        </w:rPr>
        <w:t>était un pirate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pourrais le faire pendre à une vergue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un patron de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</w:t>
      </w:r>
      <w:r w:rsidR="006D3E7C">
        <w:rPr>
          <w:szCs w:val="32"/>
        </w:rPr>
        <w:t>…</w:t>
      </w:r>
    </w:p>
    <w:p w14:paraId="457520A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lui soufflant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 bobinard</w:t>
      </w:r>
      <w:r w:rsidR="006D3E7C">
        <w:rPr>
          <w:szCs w:val="32"/>
        </w:rPr>
        <w:t>.</w:t>
      </w:r>
    </w:p>
    <w:p w14:paraId="7AF4D3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le savais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je ne voulais pas le dire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 maison fermée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cas n</w:t>
      </w:r>
      <w:r w:rsidR="006D3E7C">
        <w:rPr>
          <w:szCs w:val="32"/>
        </w:rPr>
        <w:t>’</w:t>
      </w:r>
      <w:r w:rsidRPr="00BE5A07">
        <w:rPr>
          <w:szCs w:val="32"/>
        </w:rPr>
        <w:t>est pas prévu dans mon manuel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rien à faire</w:t>
      </w:r>
      <w:r w:rsidR="006D3E7C">
        <w:rPr>
          <w:szCs w:val="32"/>
        </w:rPr>
        <w:t>…</w:t>
      </w:r>
    </w:p>
    <w:p w14:paraId="7D47A67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montrant une boîte assez volumineuse que porte Madame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>est encore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Un animal peut-être</w:t>
      </w:r>
      <w:r w:rsidR="006D3E7C">
        <w:rPr>
          <w:szCs w:val="32"/>
        </w:rPr>
        <w:t> ?</w:t>
      </w:r>
    </w:p>
    <w:p w14:paraId="449667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notre lanterne</w:t>
      </w:r>
      <w:r w:rsidR="006D3E7C">
        <w:rPr>
          <w:szCs w:val="32"/>
        </w:rPr>
        <w:t>.</w:t>
      </w:r>
    </w:p>
    <w:p w14:paraId="2EB9158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Votre lanterne</w:t>
      </w:r>
      <w:r w:rsidR="006D3E7C">
        <w:rPr>
          <w:szCs w:val="32"/>
        </w:rPr>
        <w:t> ?</w:t>
      </w:r>
    </w:p>
    <w:p w14:paraId="7D87E57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ouvrant la boîte et en sortant une lanterne à gros numéro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Faut vous dire que je l</w:t>
      </w:r>
      <w:r w:rsidR="006D3E7C">
        <w:rPr>
          <w:szCs w:val="32"/>
        </w:rPr>
        <w:t>’</w:t>
      </w:r>
      <w:r w:rsidRPr="00BE5A07">
        <w:rPr>
          <w:szCs w:val="32"/>
        </w:rPr>
        <w:t>ai fait fabriquer avant de partir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Comme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peine débarqué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de perte de temps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loue une tôle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accroche la lanterne et le boulot commence</w:t>
      </w:r>
      <w:r w:rsidR="006D3E7C">
        <w:rPr>
          <w:szCs w:val="32"/>
        </w:rPr>
        <w:t> !</w:t>
      </w:r>
    </w:p>
    <w:p w14:paraId="715262B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 va-t-on penser de moi en Amérique</w:t>
      </w:r>
      <w:r w:rsidR="006D3E7C">
        <w:rPr>
          <w:szCs w:val="32"/>
        </w:rPr>
        <w:t> ?</w:t>
      </w:r>
    </w:p>
    <w:p w14:paraId="7AB2475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ADAM</w:t>
      </w:r>
      <w:r w:rsidR="0064563E" w:rsidRPr="00F36C9C">
        <w:rPr>
          <w:rStyle w:val="Taille-1Caracteres"/>
        </w:rPr>
        <w:t>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a mis dessus 22</w:t>
      </w:r>
      <w:r w:rsidR="006D3E7C">
        <w:rPr>
          <w:szCs w:val="32"/>
        </w:rPr>
        <w:t xml:space="preserve"> </w:t>
      </w:r>
      <w:r w:rsidR="006D21B8" w:rsidRPr="00BE5A07">
        <w:rPr>
          <w:i/>
          <w:iCs/>
          <w:szCs w:val="32"/>
        </w:rPr>
        <w:t>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parce que monsieur Philidor et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tenons déjà le 22 à Paris et le 22</w:t>
      </w:r>
      <w:r w:rsidR="006D3E7C">
        <w:rPr>
          <w:szCs w:val="32"/>
        </w:rPr>
        <w:t xml:space="preserve"> </w:t>
      </w:r>
      <w:r w:rsidR="006D21B8" w:rsidRPr="00BE5A07">
        <w:rPr>
          <w:i/>
          <w:iCs/>
          <w:szCs w:val="32"/>
        </w:rPr>
        <w:t>bis</w:t>
      </w:r>
      <w:r w:rsidRPr="00BE5A07">
        <w:rPr>
          <w:szCs w:val="32"/>
        </w:rPr>
        <w:t xml:space="preserve"> à Madrid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Deux maisons très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rien que de la clientèle choisie</w:t>
      </w:r>
      <w:r w:rsidR="006D3E7C">
        <w:rPr>
          <w:szCs w:val="32"/>
        </w:rPr>
        <w:t>.</w:t>
      </w:r>
    </w:p>
    <w:p w14:paraId="4E05D20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régulier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Notre succursale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sera le 22</w:t>
      </w:r>
      <w:r w:rsidR="006D3E7C">
        <w:rPr>
          <w:szCs w:val="32"/>
        </w:rPr>
        <w:t xml:space="preserve"> </w:t>
      </w:r>
      <w:r w:rsidR="006D21B8" w:rsidRPr="00BE5A07">
        <w:rPr>
          <w:i/>
          <w:iCs/>
          <w:szCs w:val="32"/>
        </w:rPr>
        <w:t>ter</w:t>
      </w:r>
      <w:r w:rsidR="006D3E7C">
        <w:rPr>
          <w:szCs w:val="32"/>
        </w:rPr>
        <w:t> !</w:t>
      </w:r>
    </w:p>
    <w:p w14:paraId="0E21860C" w14:textId="24683D56" w:rsidR="00695293" w:rsidRPr="00BE5A07" w:rsidRDefault="00695293" w:rsidP="006D3E7C">
      <w:pPr>
        <w:pStyle w:val="Titre1"/>
      </w:pPr>
      <w:bookmarkStart w:id="14" w:name="_Toc197372913"/>
      <w:r w:rsidRPr="00BE5A07">
        <w:lastRenderedPageBreak/>
        <w:t>CHAPITRE IX</w:t>
      </w:r>
      <w:r w:rsidRPr="00BE5A07">
        <w:br/>
      </w:r>
      <w:r w:rsidRPr="00BE5A07">
        <w:br/>
        <w:t>L</w:t>
      </w:r>
      <w:r w:rsidR="006D3E7C">
        <w:t>’</w:t>
      </w:r>
      <w:r w:rsidRPr="00BE5A07">
        <w:t>IDIOT MOINS LE QUART</w:t>
      </w:r>
      <w:bookmarkEnd w:id="14"/>
    </w:p>
    <w:p w14:paraId="07DD1D4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y a sûrement une bête dans le placard de votre cabine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étais en train de balayer et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à coup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s</w:t>
      </w:r>
      <w:r w:rsidR="006D3E7C">
        <w:rPr>
          <w:szCs w:val="32"/>
        </w:rPr>
        <w:t>’</w:t>
      </w:r>
      <w:r w:rsidRPr="00BE5A07">
        <w:rPr>
          <w:szCs w:val="32"/>
        </w:rPr>
        <w:t>est mis à bouger et à crier dans le placard</w:t>
      </w:r>
      <w:r w:rsidR="006D3E7C">
        <w:rPr>
          <w:szCs w:val="32"/>
        </w:rPr>
        <w:t> !</w:t>
      </w:r>
    </w:p>
    <w:p w14:paraId="65D9D40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tu n</w:t>
      </w:r>
      <w:r w:rsidR="006D3E7C">
        <w:rPr>
          <w:szCs w:val="32"/>
        </w:rPr>
        <w:t>’</w:t>
      </w:r>
      <w:r w:rsidRPr="00BE5A07">
        <w:rPr>
          <w:szCs w:val="32"/>
        </w:rPr>
        <w:t>as pas ouvert</w:t>
      </w:r>
      <w:r w:rsidR="006D3E7C">
        <w:rPr>
          <w:szCs w:val="32"/>
        </w:rPr>
        <w:t> ?</w:t>
      </w:r>
    </w:p>
    <w:p w14:paraId="054206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avait pas de clé</w:t>
      </w:r>
      <w:r w:rsidR="006D3E7C">
        <w:rPr>
          <w:szCs w:val="32"/>
        </w:rPr>
        <w:t>.</w:t>
      </w:r>
    </w:p>
    <w:p w14:paraId="552967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ai sur moi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va ouvrir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quelque pauvre chat qui se sera laissé enfermer</w:t>
      </w:r>
      <w:r w:rsidR="006D3E7C">
        <w:rPr>
          <w:szCs w:val="32"/>
        </w:rPr>
        <w:t>.</w:t>
      </w:r>
    </w:p>
    <w:p w14:paraId="218E02F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éloignant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c</w:t>
      </w:r>
      <w:r w:rsidR="006D3E7C">
        <w:rPr>
          <w:szCs w:val="32"/>
        </w:rPr>
        <w:t>’</w:t>
      </w:r>
      <w:r w:rsidRPr="00BE5A07">
        <w:rPr>
          <w:szCs w:val="32"/>
        </w:rPr>
        <w:t>est un chat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doit être gros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> !</w:t>
      </w:r>
    </w:p>
    <w:p w14:paraId="7790330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habillé en mousse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approchant de Manon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retrouve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vous ai cherché partout sur ce maudit navire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Impossible de vous trouver</w:t>
      </w:r>
      <w:r w:rsidR="006D3E7C">
        <w:rPr>
          <w:szCs w:val="32"/>
        </w:rPr>
        <w:t> !</w:t>
      </w:r>
    </w:p>
    <w:p w14:paraId="5A3DB5A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ANON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Dis donc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es</w:t>
      </w:r>
      <w:proofErr w:type="gramEnd"/>
      <w:r w:rsidRPr="00BE5A07">
        <w:rPr>
          <w:szCs w:val="32"/>
        </w:rPr>
        <w:t xml:space="preserve"> pas un peu piqué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mon </w:t>
      </w:r>
      <w:proofErr w:type="gramStart"/>
      <w:r w:rsidRPr="00BE5A07">
        <w:rPr>
          <w:szCs w:val="32"/>
        </w:rPr>
        <w:t>p</w:t>
      </w:r>
      <w:r w:rsidR="006D3E7C">
        <w:rPr>
          <w:szCs w:val="32"/>
        </w:rPr>
        <w:t>’</w:t>
      </w:r>
      <w:r w:rsidRPr="00BE5A07">
        <w:rPr>
          <w:szCs w:val="32"/>
        </w:rPr>
        <w:t>tit</w:t>
      </w:r>
      <w:proofErr w:type="gramEnd"/>
      <w:r w:rsidR="006D3E7C">
        <w:rPr>
          <w:szCs w:val="32"/>
        </w:rPr>
        <w:t> !</w:t>
      </w:r>
    </w:p>
    <w:p w14:paraId="7EC2D1D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Ce qu</w:t>
      </w:r>
      <w:r w:rsidR="006D3E7C">
        <w:rPr>
          <w:szCs w:val="32"/>
        </w:rPr>
        <w:t>’</w:t>
      </w:r>
      <w:r w:rsidRPr="00BE5A07">
        <w:rPr>
          <w:szCs w:val="32"/>
        </w:rPr>
        <w:t>il y a de bizarre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de faire notre voyage de noces avant le mariage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sans doute la volonté de votre oncle</w:t>
      </w:r>
      <w:r w:rsidR="006D3E7C">
        <w:rPr>
          <w:szCs w:val="32"/>
        </w:rPr>
        <w:t>.</w:t>
      </w:r>
    </w:p>
    <w:p w14:paraId="4C73D45B" w14:textId="5C247C56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Manon hausse les épaules et s</w:t>
      </w:r>
      <w:r>
        <w:rPr>
          <w:i/>
          <w:iCs/>
        </w:rPr>
        <w:t>’</w:t>
      </w:r>
      <w:r w:rsidR="006D21B8" w:rsidRPr="00BE5A07">
        <w:rPr>
          <w:i/>
          <w:iCs/>
        </w:rPr>
        <w:t xml:space="preserve">éloigne de 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t>.)</w:t>
      </w:r>
    </w:p>
    <w:p w14:paraId="192483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>est encore que ce phénomène</w:t>
      </w:r>
      <w:r w:rsidR="006D3E7C">
        <w:rPr>
          <w:szCs w:val="32"/>
        </w:rPr>
        <w:t> ?</w:t>
      </w:r>
    </w:p>
    <w:p w14:paraId="5838989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idiot du bord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mascotte de la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ce que dit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>.</w:t>
      </w:r>
    </w:p>
    <w:p w14:paraId="6E9ED15E" w14:textId="28E0EEDF" w:rsidR="000F06A3" w:rsidRPr="00BE5A07" w:rsidRDefault="00CE6E03" w:rsidP="006D3E7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6B783496" wp14:editId="14E46785">
            <wp:extent cx="5234305" cy="6429375"/>
            <wp:effectExtent l="0" t="0" r="0" b="0"/>
            <wp:docPr id="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52C0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Zouzou la négresse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qu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il prend toujours pour la même femme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hâte que vous portiez le noble nom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>…</w:t>
      </w:r>
    </w:p>
    <w:p w14:paraId="5CF2190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Z</w:t>
      </w:r>
      <w:r w:rsidR="00B13898" w:rsidRPr="00BE5A07">
        <w:rPr>
          <w:rStyle w:val="Taille-1Caracteres"/>
        </w:rPr>
        <w:t>OUZOU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Li </w:t>
      </w:r>
      <w:proofErr w:type="spellStart"/>
      <w:r w:rsidRPr="00BE5A07">
        <w:rPr>
          <w:szCs w:val="32"/>
        </w:rPr>
        <w:t>pétite</w:t>
      </w:r>
      <w:proofErr w:type="spellEnd"/>
      <w:r w:rsidRPr="00BE5A07">
        <w:rPr>
          <w:szCs w:val="32"/>
        </w:rPr>
        <w:t xml:space="preserve"> Zouzou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être pas doña Sol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Ti acheter grosses lunettes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Ti n</w:t>
      </w:r>
      <w:r w:rsidR="006D3E7C">
        <w:rPr>
          <w:szCs w:val="32"/>
        </w:rPr>
        <w:t>’</w:t>
      </w:r>
      <w:r w:rsidRPr="00BE5A07">
        <w:rPr>
          <w:szCs w:val="32"/>
        </w:rPr>
        <w:t>y vois pas</w:t>
      </w:r>
      <w:r w:rsidR="006D3E7C">
        <w:rPr>
          <w:szCs w:val="32"/>
        </w:rPr>
        <w:t>.</w:t>
      </w:r>
    </w:p>
    <w:p w14:paraId="746560F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y vois pas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Mais je te vois très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Comment pourrais-je me tromper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 xml:space="preserve">Un teint de </w:t>
      </w:r>
      <w:r w:rsidRPr="00BE5A07">
        <w:rPr>
          <w:szCs w:val="32"/>
        </w:rPr>
        <w:lastRenderedPageBreak/>
        <w:t>lys et de rose comme le tien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en a</w:t>
      </w:r>
      <w:r w:rsidR="00D219AB" w:rsidRPr="00BE5A07">
        <w:rPr>
          <w:szCs w:val="32"/>
        </w:rPr>
        <w:t xml:space="preserve"> </w:t>
      </w:r>
      <w:r w:rsidRPr="00BE5A07">
        <w:rPr>
          <w:szCs w:val="32"/>
        </w:rPr>
        <w:t>pas deux au monde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 vois parfaitement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Aussi vrai que cet objet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il montre la lanterne</w:t>
      </w:r>
      <w:r w:rsidR="006D3E7C">
        <w:rPr>
          <w:szCs w:val="32"/>
        </w:rPr>
        <w:t xml:space="preserve">) </w:t>
      </w:r>
      <w:r w:rsidRPr="00BE5A07">
        <w:rPr>
          <w:szCs w:val="32"/>
        </w:rPr>
        <w:t>est une vessie</w:t>
      </w:r>
      <w:r w:rsidR="006D3E7C">
        <w:rPr>
          <w:szCs w:val="32"/>
        </w:rPr>
        <w:t>.</w:t>
      </w:r>
    </w:p>
    <w:p w14:paraId="2553FDF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vessie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Y va fort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frère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prend des lanternes pour des vessies</w:t>
      </w:r>
      <w:r w:rsidR="006D3E7C">
        <w:rPr>
          <w:szCs w:val="32"/>
        </w:rPr>
        <w:t> !</w:t>
      </w:r>
    </w:p>
    <w:p w14:paraId="205442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est complètement idiot</w:t>
      </w:r>
      <w:r w:rsidR="006D3E7C">
        <w:rPr>
          <w:szCs w:val="32"/>
        </w:rPr>
        <w:t> !</w:t>
      </w:r>
    </w:p>
    <w:p w14:paraId="59EA5AB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faites erreur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un idiot moins le quart</w:t>
      </w:r>
      <w:r w:rsidR="006D3E7C">
        <w:rPr>
          <w:szCs w:val="32"/>
        </w:rPr>
        <w:t>.</w:t>
      </w:r>
    </w:p>
    <w:p w14:paraId="0E3C04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idiot moins le quart</w:t>
      </w:r>
      <w:r w:rsidR="006D3E7C">
        <w:rPr>
          <w:szCs w:val="32"/>
        </w:rPr>
        <w:t> ?</w:t>
      </w:r>
    </w:p>
    <w:p w14:paraId="011254A6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>.</w:t>
      </w:r>
    </w:p>
    <w:p w14:paraId="4B2D48FC" w14:textId="12F94D2C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4C77B37D" w14:textId="27002236" w:rsidR="00695293" w:rsidRPr="00BE5A07" w:rsidRDefault="00D219AB" w:rsidP="006D3E7C">
      <w:pPr>
        <w:pStyle w:val="Centr"/>
        <w:keepNext/>
      </w:pPr>
      <w:bookmarkStart w:id="15" w:name="bookmark8"/>
      <w:r w:rsidRPr="00BE5A07">
        <w:t>I</w:t>
      </w:r>
      <w:bookmarkEnd w:id="15"/>
    </w:p>
    <w:p w14:paraId="272D9E20" w14:textId="353A32F0" w:rsidR="00624D53" w:rsidRPr="00BE5A07" w:rsidRDefault="00695293" w:rsidP="00911B2B">
      <w:pPr>
        <w:pStyle w:val="NormalSuspendu1XRetrait1XEsp0"/>
      </w:pPr>
      <w:r w:rsidRPr="00BE5A07">
        <w:t>Quelques jours avant que j</w:t>
      </w:r>
      <w:r w:rsidR="006D3E7C">
        <w:t>’</w:t>
      </w:r>
      <w:r w:rsidRPr="00BE5A07">
        <w:t>naquisse</w:t>
      </w:r>
    </w:p>
    <w:p w14:paraId="1C17F1B1" w14:textId="49291BB3" w:rsidR="00624D53" w:rsidRPr="00BE5A07" w:rsidRDefault="00695293" w:rsidP="00911B2B">
      <w:pPr>
        <w:pStyle w:val="NormalSuspendu1XRetrait1XEsp0"/>
      </w:pPr>
      <w:r w:rsidRPr="00BE5A07">
        <w:t xml:space="preserve">Mes parents chez eux </w:t>
      </w:r>
      <w:proofErr w:type="spellStart"/>
      <w:r w:rsidRPr="00BE5A07">
        <w:t>fir</w:t>
      </w:r>
      <w:r w:rsidR="006D3E7C">
        <w:t>’</w:t>
      </w:r>
      <w:r w:rsidRPr="00BE5A07">
        <w:t>nt</w:t>
      </w:r>
      <w:proofErr w:type="spellEnd"/>
      <w:r w:rsidRPr="00BE5A07">
        <w:t xml:space="preserve"> venir</w:t>
      </w:r>
    </w:p>
    <w:p w14:paraId="5D9FD264" w14:textId="77777777" w:rsidR="00624D53" w:rsidRPr="00BE5A07" w:rsidRDefault="00695293" w:rsidP="00911B2B">
      <w:pPr>
        <w:pStyle w:val="NormalSuspendu1XRetrait1XEsp0"/>
      </w:pPr>
      <w:r w:rsidRPr="00BE5A07">
        <w:t>Une célèbre pythonisse</w:t>
      </w:r>
    </w:p>
    <w:p w14:paraId="57571DEB" w14:textId="77777777" w:rsidR="00624D53" w:rsidRPr="00BE5A07" w:rsidRDefault="00695293" w:rsidP="00911B2B">
      <w:pPr>
        <w:pStyle w:val="NormalSuspendu1XRetrait1XEsp0"/>
      </w:pPr>
      <w:r w:rsidRPr="00BE5A07">
        <w:t>Pour connaître mon avenir</w:t>
      </w:r>
    </w:p>
    <w:p w14:paraId="4423A72C" w14:textId="056238F8" w:rsidR="00624D53" w:rsidRPr="00BE5A07" w:rsidRDefault="00695293" w:rsidP="00911B2B">
      <w:pPr>
        <w:pStyle w:val="NormalSuspendu1XRetrait2XEsp0"/>
      </w:pPr>
      <w:proofErr w:type="spellStart"/>
      <w:r w:rsidRPr="00BE5A07">
        <w:t>Ell</w:t>
      </w:r>
      <w:proofErr w:type="spellEnd"/>
      <w:r w:rsidR="006D3E7C">
        <w:t>’</w:t>
      </w:r>
      <w:r w:rsidR="00911B2B">
        <w:t xml:space="preserve"> </w:t>
      </w:r>
      <w:r w:rsidRPr="00BE5A07">
        <w:t>leur dit</w:t>
      </w:r>
      <w:r w:rsidR="006D3E7C">
        <w:t xml:space="preserve"> : </w:t>
      </w:r>
      <w:r w:rsidRPr="00BE5A07">
        <w:t>je vois tout d</w:t>
      </w:r>
      <w:r w:rsidR="006D3E7C">
        <w:t>’</w:t>
      </w:r>
      <w:r w:rsidRPr="00BE5A07">
        <w:t>avance</w:t>
      </w:r>
    </w:p>
    <w:p w14:paraId="26D124EB" w14:textId="52C899D9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Ça s</w:t>
      </w:r>
      <w:r w:rsidR="006D3E7C">
        <w:rPr>
          <w:szCs w:val="32"/>
        </w:rPr>
        <w:t>’</w:t>
      </w:r>
      <w:r w:rsidRPr="00BE5A07">
        <w:rPr>
          <w:szCs w:val="32"/>
        </w:rPr>
        <w:t>ra un garçon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prédis</w:t>
      </w:r>
    </w:p>
    <w:p w14:paraId="0DFD8D94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sera idiot de naissance</w:t>
      </w:r>
      <w:r w:rsidR="006D3E7C">
        <w:rPr>
          <w:szCs w:val="32"/>
        </w:rPr>
        <w:t>,</w:t>
      </w:r>
    </w:p>
    <w:p w14:paraId="586DA1BB" w14:textId="3933A995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arrive au monde à midi</w:t>
      </w:r>
      <w:r w:rsidR="006D3E7C">
        <w:rPr>
          <w:szCs w:val="32"/>
        </w:rPr>
        <w:t> ! »</w:t>
      </w:r>
    </w:p>
    <w:p w14:paraId="02A84178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Huit jours après comme un Jésus</w:t>
      </w:r>
      <w:r w:rsidR="006D3E7C">
        <w:rPr>
          <w:szCs w:val="32"/>
        </w:rPr>
        <w:t>,</w:t>
      </w:r>
    </w:p>
    <w:p w14:paraId="503E809A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À midi moins l</w:t>
      </w:r>
      <w:r w:rsidR="006D3E7C">
        <w:rPr>
          <w:szCs w:val="32"/>
        </w:rPr>
        <w:t>’</w:t>
      </w:r>
      <w:r w:rsidRPr="00BE5A07">
        <w:rPr>
          <w:szCs w:val="32"/>
        </w:rPr>
        <w:t>quart j</w:t>
      </w:r>
      <w:r w:rsidR="006D3E7C">
        <w:rPr>
          <w:szCs w:val="32"/>
        </w:rPr>
        <w:t>’</w:t>
      </w:r>
      <w:r w:rsidRPr="00BE5A07">
        <w:rPr>
          <w:szCs w:val="32"/>
        </w:rPr>
        <w:t>apparus</w:t>
      </w:r>
      <w:r w:rsidR="006D3E7C">
        <w:rPr>
          <w:szCs w:val="32"/>
        </w:rPr>
        <w:t> !</w:t>
      </w:r>
    </w:p>
    <w:p w14:paraId="13ACD23F" w14:textId="0BE44BD9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680A6508" w14:textId="77EA905E" w:rsidR="00624D53" w:rsidRPr="00BE5A07" w:rsidRDefault="00695293" w:rsidP="006D3E7C">
      <w:pPr>
        <w:pStyle w:val="CentrEspAvt0EspApr0"/>
      </w:pPr>
      <w:r w:rsidRPr="00BE5A07">
        <w:t>Je suis un idiot moins l</w:t>
      </w:r>
      <w:r w:rsidR="006D3E7C">
        <w:t>’</w:t>
      </w:r>
      <w:r w:rsidRPr="00BE5A07">
        <w:t>quart</w:t>
      </w:r>
    </w:p>
    <w:p w14:paraId="71D2D78E" w14:textId="3E0C2CB8" w:rsidR="00624D53" w:rsidRPr="00BE5A07" w:rsidRDefault="00695293" w:rsidP="006D3E7C">
      <w:pPr>
        <w:pStyle w:val="CentrEspAvt0EspApr0"/>
      </w:pPr>
      <w:r w:rsidRPr="00BE5A07">
        <w:t>Mais si j</w:t>
      </w:r>
      <w:r w:rsidR="006D3E7C">
        <w:t>’</w:t>
      </w:r>
      <w:r w:rsidRPr="00BE5A07">
        <w:t>étais né plus tard</w:t>
      </w:r>
    </w:p>
    <w:p w14:paraId="40A45D78" w14:textId="3532C403" w:rsidR="00624D53" w:rsidRPr="00BE5A07" w:rsidRDefault="00695293" w:rsidP="006D3E7C">
      <w:pPr>
        <w:pStyle w:val="CentrEspAvt0EspApr0"/>
      </w:pPr>
      <w:r w:rsidRPr="00BE5A07">
        <w:t>Rien qu</w:t>
      </w:r>
      <w:r w:rsidR="006D3E7C">
        <w:t>’</w:t>
      </w:r>
      <w:r w:rsidRPr="00BE5A07">
        <w:t xml:space="preserve">un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quart d</w:t>
      </w:r>
      <w:r w:rsidR="006D3E7C">
        <w:t>’</w:t>
      </w:r>
      <w:r w:rsidRPr="00BE5A07">
        <w:t>heure après</w:t>
      </w:r>
    </w:p>
    <w:p w14:paraId="7173F3A0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un idiot complet</w:t>
      </w:r>
      <w:r w:rsidR="006D3E7C">
        <w:t>.</w:t>
      </w:r>
    </w:p>
    <w:p w14:paraId="0503E13E" w14:textId="08D86A55" w:rsidR="00624D53" w:rsidRPr="00BE5A07" w:rsidRDefault="00695293" w:rsidP="006D3E7C">
      <w:pPr>
        <w:pStyle w:val="CentrEspAvt0EspApr0"/>
      </w:pPr>
      <w:r w:rsidRPr="00BE5A07">
        <w:lastRenderedPageBreak/>
        <w:t xml:space="preserve">Je peux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que j</w:t>
      </w:r>
      <w:r w:rsidR="006D3E7C">
        <w:t>’</w:t>
      </w:r>
      <w:r w:rsidRPr="00BE5A07">
        <w:t>fus verni</w:t>
      </w:r>
    </w:p>
    <w:p w14:paraId="6F5D0D89" w14:textId="77777777" w:rsidR="006D3E7C" w:rsidRDefault="00695293" w:rsidP="006D3E7C">
      <w:pPr>
        <w:pStyle w:val="CentrEspAvt0EspApr0"/>
      </w:pPr>
      <w:r w:rsidRPr="00BE5A07">
        <w:t>D</w:t>
      </w:r>
      <w:r w:rsidR="006D3E7C">
        <w:t>’</w:t>
      </w:r>
      <w:r w:rsidRPr="00BE5A07">
        <w:t>arriver avant midi</w:t>
      </w:r>
      <w:r w:rsidR="006D3E7C">
        <w:t> !</w:t>
      </w:r>
    </w:p>
    <w:p w14:paraId="61F24027" w14:textId="08563C89" w:rsidR="00624D53" w:rsidRPr="00BE5A07" w:rsidRDefault="00695293" w:rsidP="006D3E7C">
      <w:pPr>
        <w:pStyle w:val="CentrEspAvt0EspApr0"/>
      </w:pPr>
      <w:proofErr w:type="spellStart"/>
      <w:r w:rsidRPr="00BE5A07">
        <w:t>Quinz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minut</w:t>
      </w:r>
      <w:r w:rsidR="006D3E7C">
        <w:t>’</w:t>
      </w:r>
      <w:r w:rsidRPr="00BE5A07">
        <w:t>s</w:t>
      </w:r>
      <w:proofErr w:type="spellEnd"/>
      <w:r w:rsidRPr="00BE5A07">
        <w:t xml:space="preserve"> de plus </w:t>
      </w:r>
      <w:proofErr w:type="spellStart"/>
      <w:r w:rsidRPr="00BE5A07">
        <w:t>seul</w:t>
      </w:r>
      <w:r w:rsidR="006D3E7C">
        <w:t>’</w:t>
      </w:r>
      <w:r w:rsidRPr="00BE5A07">
        <w:t>ment</w:t>
      </w:r>
      <w:proofErr w:type="spellEnd"/>
    </w:p>
    <w:p w14:paraId="46547F4E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idiot complètement</w:t>
      </w:r>
      <w:r w:rsidR="006D3E7C">
        <w:t>.</w:t>
      </w:r>
    </w:p>
    <w:p w14:paraId="3AEE2EE0" w14:textId="5FDD42B2" w:rsidR="00695293" w:rsidRPr="00BE5A07" w:rsidRDefault="00695293" w:rsidP="006D3E7C">
      <w:pPr>
        <w:pStyle w:val="Centr"/>
        <w:keepNext/>
      </w:pPr>
      <w:bookmarkStart w:id="16" w:name="bookmark9"/>
      <w:r w:rsidRPr="00BE5A07">
        <w:t>I</w:t>
      </w:r>
      <w:bookmarkEnd w:id="16"/>
      <w:r w:rsidR="00D219AB" w:rsidRPr="00BE5A07">
        <w:t>I</w:t>
      </w:r>
    </w:p>
    <w:p w14:paraId="5E892363" w14:textId="0D641CCC" w:rsidR="00624D53" w:rsidRPr="00BE5A07" w:rsidRDefault="00695293" w:rsidP="00911B2B">
      <w:pPr>
        <w:pStyle w:val="NormalSuspendu1XRetrait1XEsp0"/>
      </w:pPr>
      <w:r w:rsidRPr="00BE5A07">
        <w:t>La voyante avait dit d</w:t>
      </w:r>
      <w:r w:rsidR="006D3E7C">
        <w:t>’</w:t>
      </w:r>
      <w:r w:rsidRPr="00BE5A07">
        <w:t>avance</w:t>
      </w:r>
    </w:p>
    <w:p w14:paraId="5B8BC6F6" w14:textId="77777777" w:rsidR="006D3E7C" w:rsidRDefault="00695293" w:rsidP="00911B2B">
      <w:pPr>
        <w:pStyle w:val="NormalSuspendu1XRetrait1XEsp0"/>
      </w:pPr>
      <w:r w:rsidRPr="00BE5A07">
        <w:t>À midi naîtra un idiot</w:t>
      </w:r>
      <w:r w:rsidR="006D3E7C">
        <w:t>.</w:t>
      </w:r>
    </w:p>
    <w:p w14:paraId="2DC11FCF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Pour prouver mon intelligence</w:t>
      </w:r>
      <w:r w:rsidR="006D3E7C">
        <w:rPr>
          <w:szCs w:val="32"/>
        </w:rPr>
        <w:t>,</w:t>
      </w:r>
    </w:p>
    <w:p w14:paraId="24C7EF8E" w14:textId="1C5CC368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vins au monde un quart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heur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plus tôt</w:t>
      </w:r>
    </w:p>
    <w:p w14:paraId="1CDF1F5A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œil fixé sur son chronomètre</w:t>
      </w:r>
      <w:r w:rsidR="006D3E7C">
        <w:rPr>
          <w:szCs w:val="32"/>
        </w:rPr>
        <w:t>,</w:t>
      </w:r>
    </w:p>
    <w:p w14:paraId="54ABAD35" w14:textId="64EE166C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Papa m</w:t>
      </w:r>
      <w:r w:rsidR="006D3E7C">
        <w:rPr>
          <w:szCs w:val="32"/>
        </w:rPr>
        <w:t>’</w:t>
      </w:r>
      <w:r w:rsidRPr="00BE5A07">
        <w:rPr>
          <w:szCs w:val="32"/>
        </w:rPr>
        <w:t>attendait l</w:t>
      </w:r>
      <w:r w:rsidR="006D3E7C">
        <w:rPr>
          <w:szCs w:val="32"/>
        </w:rPr>
        <w:t>’</w:t>
      </w:r>
      <w:r w:rsidRPr="00BE5A07">
        <w:rPr>
          <w:szCs w:val="32"/>
        </w:rPr>
        <w:t>air anxieux</w:t>
      </w:r>
    </w:p>
    <w:p w14:paraId="5920BB18" w14:textId="685F8375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Et lorsqu</w:t>
      </w:r>
      <w:r w:rsidR="006D3E7C">
        <w:rPr>
          <w:szCs w:val="32"/>
        </w:rPr>
        <w:t>’</w:t>
      </w:r>
      <w:r w:rsidRPr="00BE5A07">
        <w:rPr>
          <w:szCs w:val="32"/>
        </w:rPr>
        <w:t>il me vit apparaître</w:t>
      </w:r>
    </w:p>
    <w:p w14:paraId="6075265D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Il s</w:t>
      </w:r>
      <w:r w:rsidR="006D3E7C">
        <w:rPr>
          <w:szCs w:val="32"/>
        </w:rPr>
        <w:t>’</w:t>
      </w:r>
      <w:r w:rsidRPr="00BE5A07">
        <w:rPr>
          <w:szCs w:val="32"/>
        </w:rPr>
        <w:t>écria</w:t>
      </w:r>
      <w:r w:rsidR="006D3E7C">
        <w:rPr>
          <w:szCs w:val="32"/>
        </w:rPr>
        <w:t> : « </w:t>
      </w:r>
      <w:r w:rsidRPr="00BE5A07">
        <w:rPr>
          <w:szCs w:val="32"/>
        </w:rPr>
        <w:t>Sauvé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Dieu</w:t>
      </w:r>
      <w:r w:rsidR="006D3E7C">
        <w:rPr>
          <w:szCs w:val="32"/>
        </w:rPr>
        <w:t> !</w:t>
      </w:r>
    </w:p>
    <w:p w14:paraId="0DF41828" w14:textId="36C28BAC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Comme il n</w:t>
      </w:r>
      <w:r w:rsidR="006D3E7C">
        <w:rPr>
          <w:szCs w:val="32"/>
        </w:rPr>
        <w:t>’</w:t>
      </w:r>
      <w:r w:rsidRPr="00BE5A07">
        <w:rPr>
          <w:szCs w:val="32"/>
        </w:rPr>
        <w:t>est pas encor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midi</w:t>
      </w:r>
    </w:p>
    <w:p w14:paraId="05B24DC5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Notre enfant sera dégourdi</w:t>
      </w:r>
      <w:r w:rsidR="006D3E7C">
        <w:rPr>
          <w:szCs w:val="32"/>
        </w:rPr>
        <w:t> !</w:t>
      </w:r>
    </w:p>
    <w:p w14:paraId="47E23493" w14:textId="094DB8AC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4C07BB80" w14:textId="79F424B6" w:rsidR="00624D53" w:rsidRPr="00BE5A07" w:rsidRDefault="00695293" w:rsidP="006D3E7C">
      <w:pPr>
        <w:pStyle w:val="CentrEspAvt0EspApr0"/>
      </w:pPr>
      <w:r w:rsidRPr="00BE5A07">
        <w:t>Je suis un idiot moins l</w:t>
      </w:r>
      <w:r w:rsidR="006D3E7C">
        <w:t>’</w:t>
      </w:r>
      <w:r w:rsidRPr="00BE5A07">
        <w:t>quart</w:t>
      </w:r>
    </w:p>
    <w:p w14:paraId="5FB0FE02" w14:textId="4F6B41A3" w:rsidR="00624D53" w:rsidRPr="00BE5A07" w:rsidRDefault="00695293" w:rsidP="006D3E7C">
      <w:pPr>
        <w:pStyle w:val="CentrEspAvt0EspApr0"/>
      </w:pPr>
      <w:r w:rsidRPr="00BE5A07">
        <w:t>Mais si j</w:t>
      </w:r>
      <w:r w:rsidR="006D3E7C">
        <w:t>’</w:t>
      </w:r>
      <w:r w:rsidRPr="00BE5A07">
        <w:t>étais né plus tard</w:t>
      </w:r>
    </w:p>
    <w:p w14:paraId="240D6AC5" w14:textId="7692C936" w:rsidR="00624D53" w:rsidRPr="00BE5A07" w:rsidRDefault="00695293" w:rsidP="006D3E7C">
      <w:pPr>
        <w:pStyle w:val="CentrEspAvt0EspApr0"/>
      </w:pPr>
      <w:r w:rsidRPr="00BE5A07">
        <w:t>Rien qu</w:t>
      </w:r>
      <w:r w:rsidR="006D3E7C">
        <w:t>’</w:t>
      </w:r>
      <w:r w:rsidRPr="00BE5A07">
        <w:t xml:space="preserve">un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quart d</w:t>
      </w:r>
      <w:r w:rsidR="006D3E7C">
        <w:t>’</w:t>
      </w:r>
      <w:r w:rsidRPr="00BE5A07">
        <w:t>heure après</w:t>
      </w:r>
    </w:p>
    <w:p w14:paraId="4A7C5B25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un idiot complet</w:t>
      </w:r>
      <w:r w:rsidR="006D3E7C">
        <w:t>.</w:t>
      </w:r>
    </w:p>
    <w:p w14:paraId="0C1AEA59" w14:textId="245E2349" w:rsidR="00624D53" w:rsidRPr="00BE5A07" w:rsidRDefault="00695293" w:rsidP="006D3E7C">
      <w:pPr>
        <w:pStyle w:val="CentrEspAvt0EspApr0"/>
      </w:pPr>
      <w:r w:rsidRPr="00BE5A07">
        <w:t xml:space="preserve">Je peux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que j</w:t>
      </w:r>
      <w:r w:rsidR="006D3E7C">
        <w:t>’</w:t>
      </w:r>
      <w:r w:rsidRPr="00BE5A07">
        <w:t>fus verni</w:t>
      </w:r>
    </w:p>
    <w:p w14:paraId="5C7415DE" w14:textId="77777777" w:rsidR="006D3E7C" w:rsidRDefault="00695293" w:rsidP="006D3E7C">
      <w:pPr>
        <w:pStyle w:val="CentrEspAvt0EspApr0"/>
      </w:pPr>
      <w:r w:rsidRPr="00BE5A07">
        <w:t>D</w:t>
      </w:r>
      <w:r w:rsidR="006D3E7C">
        <w:t>’</w:t>
      </w:r>
      <w:r w:rsidRPr="00BE5A07">
        <w:t>arriver avant midi</w:t>
      </w:r>
      <w:r w:rsidR="006D3E7C">
        <w:t> !</w:t>
      </w:r>
    </w:p>
    <w:p w14:paraId="49841738" w14:textId="1FC17A0D" w:rsidR="00624D53" w:rsidRPr="00BE5A07" w:rsidRDefault="00695293" w:rsidP="006D3E7C">
      <w:pPr>
        <w:pStyle w:val="CentrEspAvt0EspApr0"/>
      </w:pPr>
      <w:proofErr w:type="spellStart"/>
      <w:r w:rsidRPr="00BE5A07">
        <w:t>Quinz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minut</w:t>
      </w:r>
      <w:r w:rsidR="006D3E7C">
        <w:t>’</w:t>
      </w:r>
      <w:r w:rsidRPr="00BE5A07">
        <w:t>s</w:t>
      </w:r>
      <w:proofErr w:type="spellEnd"/>
      <w:r w:rsidRPr="00BE5A07">
        <w:t xml:space="preserve"> de plus </w:t>
      </w:r>
      <w:proofErr w:type="spellStart"/>
      <w:r w:rsidRPr="00BE5A07">
        <w:t>seul</w:t>
      </w:r>
      <w:r w:rsidR="006D3E7C">
        <w:t>’</w:t>
      </w:r>
      <w:r w:rsidRPr="00BE5A07">
        <w:t>ment</w:t>
      </w:r>
      <w:proofErr w:type="spellEnd"/>
    </w:p>
    <w:p w14:paraId="4D18E09E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idiot complètement</w:t>
      </w:r>
      <w:r w:rsidR="006D3E7C">
        <w:t>.</w:t>
      </w:r>
    </w:p>
    <w:p w14:paraId="02BE4E93" w14:textId="6C77DAFC" w:rsidR="00695293" w:rsidRPr="00BE5A07" w:rsidRDefault="00695293" w:rsidP="006D3E7C">
      <w:pPr>
        <w:pStyle w:val="Centr"/>
        <w:keepNext/>
      </w:pPr>
      <w:bookmarkStart w:id="17" w:name="bookmark10"/>
      <w:r w:rsidRPr="00BE5A07">
        <w:t>III</w:t>
      </w:r>
      <w:bookmarkEnd w:id="17"/>
    </w:p>
    <w:p w14:paraId="59D9082F" w14:textId="77777777" w:rsidR="00624D53" w:rsidRPr="00BE5A07" w:rsidRDefault="00695293" w:rsidP="00911B2B">
      <w:pPr>
        <w:pStyle w:val="NormalSuspendu1XRetrait1XEsp0"/>
      </w:pPr>
      <w:r w:rsidRPr="00BE5A07">
        <w:t>La moitié du monde sur terre</w:t>
      </w:r>
    </w:p>
    <w:p w14:paraId="761BE869" w14:textId="5FCA7A19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Traite d</w:t>
      </w:r>
      <w:r w:rsidR="006D3E7C">
        <w:rPr>
          <w:szCs w:val="32"/>
        </w:rPr>
        <w:t>’</w:t>
      </w:r>
      <w:r w:rsidRPr="00BE5A07">
        <w:rPr>
          <w:szCs w:val="32"/>
        </w:rPr>
        <w:t>idiot l</w:t>
      </w:r>
      <w:r w:rsidR="006D3E7C">
        <w:rPr>
          <w:szCs w:val="32"/>
        </w:rPr>
        <w:t>’</w:t>
      </w:r>
      <w:r w:rsidRPr="00BE5A07">
        <w:rPr>
          <w:szCs w:val="32"/>
        </w:rPr>
        <w:t>autre moitié</w:t>
      </w:r>
    </w:p>
    <w:p w14:paraId="6E027054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qui fait qu</w:t>
      </w:r>
      <w:r w:rsidR="006D3E7C">
        <w:rPr>
          <w:szCs w:val="32"/>
        </w:rPr>
        <w:t>’</w:t>
      </w:r>
      <w:r w:rsidRPr="00BE5A07">
        <w:rPr>
          <w:szCs w:val="32"/>
        </w:rPr>
        <w:t>sur les deux hémisphères</w:t>
      </w:r>
      <w:r w:rsidR="006D3E7C">
        <w:rPr>
          <w:szCs w:val="32"/>
        </w:rPr>
        <w:t>,</w:t>
      </w:r>
    </w:p>
    <w:p w14:paraId="7AAB4586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Y a des idiots de tous côtés</w:t>
      </w:r>
      <w:r w:rsidR="006D3E7C">
        <w:rPr>
          <w:szCs w:val="32"/>
        </w:rPr>
        <w:t> !</w:t>
      </w:r>
    </w:p>
    <w:p w14:paraId="1B532F56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On en voit à perte de vue</w:t>
      </w:r>
      <w:r w:rsidR="006D3E7C">
        <w:rPr>
          <w:szCs w:val="32"/>
        </w:rPr>
        <w:t>,</w:t>
      </w:r>
    </w:p>
    <w:p w14:paraId="2FE2DC32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Des petits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grands et des gros</w:t>
      </w:r>
      <w:r w:rsidR="006D3E7C">
        <w:rPr>
          <w:szCs w:val="32"/>
        </w:rPr>
        <w:t>,</w:t>
      </w:r>
    </w:p>
    <w:p w14:paraId="0E1CB296" w14:textId="614BB16F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Et s</w:t>
      </w:r>
      <w:r w:rsidR="006D3E7C">
        <w:rPr>
          <w:szCs w:val="32"/>
        </w:rPr>
        <w:t>’</w:t>
      </w:r>
      <w:r w:rsidRPr="00BE5A07">
        <w:rPr>
          <w:szCs w:val="32"/>
        </w:rPr>
        <w:t>il y a des super-revues</w:t>
      </w:r>
    </w:p>
    <w:p w14:paraId="2F9B9115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Y a aussi le super-idiot</w:t>
      </w:r>
      <w:r w:rsidR="006D3E7C">
        <w:rPr>
          <w:szCs w:val="32"/>
        </w:rPr>
        <w:t> !</w:t>
      </w:r>
    </w:p>
    <w:p w14:paraId="42CF88CC" w14:textId="2D264115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idiot trois quarts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idiot et d</w:t>
      </w:r>
      <w:r w:rsidR="006D3E7C">
        <w:rPr>
          <w:szCs w:val="32"/>
        </w:rPr>
        <w:t>’</w:t>
      </w:r>
      <w:r w:rsidRPr="00BE5A07">
        <w:rPr>
          <w:szCs w:val="32"/>
        </w:rPr>
        <w:t>mi</w:t>
      </w:r>
    </w:p>
    <w:p w14:paraId="35401FB6" w14:textId="77777777" w:rsidR="006D3E7C" w:rsidRDefault="00695293" w:rsidP="00911B2B">
      <w:pPr>
        <w:pStyle w:val="NormalSuspendu1XRetrait1XEsp0"/>
        <w:rPr>
          <w:szCs w:val="32"/>
          <w:lang w:val="it-IT"/>
        </w:rPr>
      </w:pPr>
      <w:r w:rsidRPr="00BE5A07">
        <w:rPr>
          <w:szCs w:val="32"/>
          <w:lang w:val="it-IT"/>
        </w:rPr>
        <w:t>Le quart d</w:t>
      </w:r>
      <w:r w:rsidR="006D3E7C">
        <w:rPr>
          <w:szCs w:val="32"/>
          <w:lang w:val="it-IT"/>
        </w:rPr>
        <w:t>’</w:t>
      </w:r>
      <w:r w:rsidRPr="00BE5A07">
        <w:rPr>
          <w:szCs w:val="32"/>
          <w:lang w:val="it-IT"/>
        </w:rPr>
        <w:t>idiot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l</w:t>
      </w:r>
      <w:r w:rsidR="006D3E7C">
        <w:rPr>
          <w:szCs w:val="32"/>
          <w:lang w:val="it-IT"/>
        </w:rPr>
        <w:t>’</w:t>
      </w:r>
      <w:r w:rsidRPr="00BE5A07">
        <w:rPr>
          <w:szCs w:val="32"/>
          <w:lang w:val="it-IT"/>
        </w:rPr>
        <w:t>idiot fini</w:t>
      </w:r>
      <w:r w:rsidR="006D3E7C">
        <w:rPr>
          <w:szCs w:val="32"/>
          <w:lang w:val="it-IT"/>
        </w:rPr>
        <w:t>.</w:t>
      </w:r>
    </w:p>
    <w:p w14:paraId="1271C916" w14:textId="7E198CEB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323C17CD" w14:textId="0F61E1EA" w:rsidR="00624D53" w:rsidRPr="00BE5A07" w:rsidRDefault="00695293" w:rsidP="006D3E7C">
      <w:pPr>
        <w:pStyle w:val="CentrEspAvt0EspApr0"/>
      </w:pPr>
      <w:r w:rsidRPr="00BE5A07">
        <w:t>Je suis un idiot moins l</w:t>
      </w:r>
      <w:r w:rsidR="006D3E7C">
        <w:t>’</w:t>
      </w:r>
      <w:r w:rsidRPr="00BE5A07">
        <w:t>quart</w:t>
      </w:r>
    </w:p>
    <w:p w14:paraId="4669DFE6" w14:textId="4BBB7EDC" w:rsidR="00624D53" w:rsidRPr="00BE5A07" w:rsidRDefault="00695293" w:rsidP="006D3E7C">
      <w:pPr>
        <w:pStyle w:val="CentrEspAvt0EspApr0"/>
      </w:pPr>
      <w:r w:rsidRPr="00BE5A07">
        <w:t>Mais si j</w:t>
      </w:r>
      <w:r w:rsidR="006D3E7C">
        <w:t>’</w:t>
      </w:r>
      <w:r w:rsidRPr="00BE5A07">
        <w:t>étais né plus tard</w:t>
      </w:r>
    </w:p>
    <w:p w14:paraId="66BF5EE2" w14:textId="7BA3E3DD" w:rsidR="00624D53" w:rsidRPr="00BE5A07" w:rsidRDefault="00695293" w:rsidP="006D3E7C">
      <w:pPr>
        <w:pStyle w:val="CentrEspAvt0EspApr0"/>
      </w:pPr>
      <w:r w:rsidRPr="00BE5A07">
        <w:t>Rien qu</w:t>
      </w:r>
      <w:r w:rsidR="006D3E7C">
        <w:t>’</w:t>
      </w:r>
      <w:r w:rsidRPr="00BE5A07">
        <w:t xml:space="preserve">un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quart d</w:t>
      </w:r>
      <w:r w:rsidR="006D3E7C">
        <w:t>’</w:t>
      </w:r>
      <w:r w:rsidRPr="00BE5A07">
        <w:t>heure après</w:t>
      </w:r>
    </w:p>
    <w:p w14:paraId="35D65473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un idiot complet</w:t>
      </w:r>
      <w:r w:rsidR="006D3E7C">
        <w:t>.</w:t>
      </w:r>
    </w:p>
    <w:p w14:paraId="023949DF" w14:textId="780D6B32" w:rsidR="00624D53" w:rsidRPr="00BE5A07" w:rsidRDefault="00695293" w:rsidP="006D3E7C">
      <w:pPr>
        <w:pStyle w:val="CentrEspAvt0EspApr0"/>
      </w:pPr>
      <w:r w:rsidRPr="00BE5A07">
        <w:t xml:space="preserve">Je peux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que j</w:t>
      </w:r>
      <w:r w:rsidR="006D3E7C">
        <w:t>’</w:t>
      </w:r>
      <w:r w:rsidRPr="00BE5A07">
        <w:t>fus verni</w:t>
      </w:r>
    </w:p>
    <w:p w14:paraId="1A7908B1" w14:textId="77777777" w:rsidR="006D3E7C" w:rsidRDefault="00695293" w:rsidP="006D3E7C">
      <w:pPr>
        <w:pStyle w:val="CentrEspAvt0EspApr0"/>
      </w:pPr>
      <w:r w:rsidRPr="00BE5A07">
        <w:t>D</w:t>
      </w:r>
      <w:r w:rsidR="006D3E7C">
        <w:t>’</w:t>
      </w:r>
      <w:r w:rsidRPr="00BE5A07">
        <w:t>arriver avant midi</w:t>
      </w:r>
      <w:r w:rsidR="006D3E7C">
        <w:t> !</w:t>
      </w:r>
    </w:p>
    <w:p w14:paraId="54929FD1" w14:textId="7A72A035" w:rsidR="00624D53" w:rsidRPr="00BE5A07" w:rsidRDefault="00695293" w:rsidP="006D3E7C">
      <w:pPr>
        <w:pStyle w:val="CentrEspAvt0EspApr0"/>
      </w:pPr>
      <w:proofErr w:type="spellStart"/>
      <w:r w:rsidRPr="00BE5A07">
        <w:t>Quinz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minut</w:t>
      </w:r>
      <w:r w:rsidR="006D3E7C">
        <w:t>’</w:t>
      </w:r>
      <w:r w:rsidRPr="00BE5A07">
        <w:t>s</w:t>
      </w:r>
      <w:proofErr w:type="spellEnd"/>
      <w:r w:rsidRPr="00BE5A07">
        <w:t xml:space="preserve"> de plus </w:t>
      </w:r>
      <w:proofErr w:type="spellStart"/>
      <w:r w:rsidRPr="00BE5A07">
        <w:t>seul</w:t>
      </w:r>
      <w:r w:rsidR="006D3E7C">
        <w:t>’</w:t>
      </w:r>
      <w:r w:rsidRPr="00BE5A07">
        <w:t>ment</w:t>
      </w:r>
      <w:proofErr w:type="spellEnd"/>
    </w:p>
    <w:p w14:paraId="69E8FD45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idiot complètement</w:t>
      </w:r>
      <w:r w:rsidR="006D3E7C">
        <w:t>.</w:t>
      </w:r>
    </w:p>
    <w:p w14:paraId="5058E407" w14:textId="304F3675" w:rsidR="00695293" w:rsidRPr="00BE5A07" w:rsidRDefault="00695293" w:rsidP="006D3E7C">
      <w:pPr>
        <w:pStyle w:val="Centr"/>
        <w:keepNext/>
      </w:pPr>
      <w:bookmarkStart w:id="18" w:name="bookmark11"/>
      <w:r w:rsidRPr="00BE5A07">
        <w:t>IV</w:t>
      </w:r>
      <w:bookmarkEnd w:id="18"/>
    </w:p>
    <w:p w14:paraId="7D30D25B" w14:textId="77777777" w:rsidR="00624D53" w:rsidRPr="00BE5A07" w:rsidRDefault="00695293" w:rsidP="00911B2B">
      <w:pPr>
        <w:pStyle w:val="NormalSuspendu1XRetrait1XEsp0"/>
      </w:pPr>
      <w:r w:rsidRPr="00BE5A07">
        <w:t>Il faut de tout pour faire un monde</w:t>
      </w:r>
    </w:p>
    <w:p w14:paraId="339B319D" w14:textId="77777777" w:rsidR="006D3E7C" w:rsidRDefault="00695293" w:rsidP="00911B2B">
      <w:pPr>
        <w:pStyle w:val="NormalSuspendu1XRetrait1XEsp0"/>
      </w:pPr>
      <w:r w:rsidRPr="00BE5A07">
        <w:t xml:space="preserve">Des </w:t>
      </w:r>
      <w:proofErr w:type="spellStart"/>
      <w:r w:rsidRPr="00BE5A07">
        <w:t>homm</w:t>
      </w:r>
      <w:r w:rsidR="006D3E7C">
        <w:t>’</w:t>
      </w:r>
      <w:r w:rsidRPr="00BE5A07">
        <w:t>s</w:t>
      </w:r>
      <w:proofErr w:type="spellEnd"/>
      <w:r w:rsidR="006D3E7C">
        <w:t xml:space="preserve">, </w:t>
      </w:r>
      <w:r w:rsidRPr="00BE5A07">
        <w:t xml:space="preserve">des </w:t>
      </w:r>
      <w:proofErr w:type="spellStart"/>
      <w:r w:rsidRPr="00BE5A07">
        <w:t>femm</w:t>
      </w:r>
      <w:r w:rsidR="006D3E7C">
        <w:t>’</w:t>
      </w:r>
      <w:r w:rsidRPr="00BE5A07">
        <w:t>s</w:t>
      </w:r>
      <w:proofErr w:type="spellEnd"/>
      <w:r w:rsidR="006D3E7C">
        <w:t xml:space="preserve">, </w:t>
      </w:r>
      <w:r w:rsidRPr="00BE5A07">
        <w:t>des animaux</w:t>
      </w:r>
      <w:r w:rsidR="006D3E7C">
        <w:t>,</w:t>
      </w:r>
    </w:p>
    <w:p w14:paraId="017B60C8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Des bruns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blonds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des </w:t>
      </w:r>
      <w:proofErr w:type="spellStart"/>
      <w:r w:rsidRPr="00BE5A07">
        <w:rPr>
          <w:szCs w:val="32"/>
        </w:rPr>
        <w:t>brun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des </w:t>
      </w:r>
      <w:proofErr w:type="spellStart"/>
      <w:r w:rsidRPr="00BE5A07">
        <w:rPr>
          <w:szCs w:val="32"/>
        </w:rPr>
        <w:t>blond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>.</w:t>
      </w:r>
    </w:p>
    <w:p w14:paraId="2BF32764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Des </w:t>
      </w:r>
      <w:proofErr w:type="spellStart"/>
      <w:r w:rsidRPr="00BE5A07">
        <w:rPr>
          <w:szCs w:val="32"/>
        </w:rPr>
        <w:t>sag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des malins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idiots</w:t>
      </w:r>
      <w:r w:rsidR="006D3E7C">
        <w:rPr>
          <w:szCs w:val="32"/>
        </w:rPr>
        <w:t> !</w:t>
      </w:r>
    </w:p>
    <w:p w14:paraId="42F3F0B7" w14:textId="753C78CC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À la loterie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l</w:t>
      </w:r>
      <w:r w:rsidR="006D3E7C">
        <w:rPr>
          <w:szCs w:val="32"/>
        </w:rPr>
        <w:t>’</w:t>
      </w:r>
      <w:r w:rsidRPr="00BE5A07">
        <w:rPr>
          <w:szCs w:val="32"/>
        </w:rPr>
        <w:t>existence</w:t>
      </w:r>
    </w:p>
    <w:p w14:paraId="34AE6009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un devient roi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autr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vidangeur</w:t>
      </w:r>
      <w:r w:rsidR="006D3E7C">
        <w:rPr>
          <w:szCs w:val="32"/>
        </w:rPr>
        <w:t>,</w:t>
      </w:r>
    </w:p>
    <w:p w14:paraId="2DAD8FC3" w14:textId="2A3B0152" w:rsidR="00624D53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Moi j</w:t>
      </w:r>
      <w:r w:rsidR="006D3E7C">
        <w:rPr>
          <w:szCs w:val="32"/>
        </w:rPr>
        <w:t>’</w:t>
      </w:r>
      <w:r w:rsidRPr="00BE5A07">
        <w:rPr>
          <w:szCs w:val="32"/>
        </w:rPr>
        <w:t>ai gagné l</w:t>
      </w:r>
      <w:r w:rsidR="006D3E7C">
        <w:rPr>
          <w:szCs w:val="32"/>
        </w:rPr>
        <w:t>’</w:t>
      </w:r>
      <w:r w:rsidRPr="00BE5A07">
        <w:rPr>
          <w:szCs w:val="32"/>
        </w:rPr>
        <w:t>intelligence</w:t>
      </w:r>
    </w:p>
    <w:p w14:paraId="434779D8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Et la beauté d</w:t>
      </w:r>
      <w:r w:rsidR="006D3E7C">
        <w:rPr>
          <w:szCs w:val="32"/>
        </w:rPr>
        <w:t>’</w:t>
      </w:r>
      <w:r w:rsidRPr="00BE5A07">
        <w:rPr>
          <w:szCs w:val="32"/>
        </w:rPr>
        <w:t>un séducteur</w:t>
      </w:r>
      <w:r w:rsidR="006D3E7C">
        <w:rPr>
          <w:szCs w:val="32"/>
        </w:rPr>
        <w:t>.</w:t>
      </w:r>
    </w:p>
    <w:p w14:paraId="11DE23A1" w14:textId="77777777" w:rsidR="006D3E7C" w:rsidRDefault="00695293" w:rsidP="00911B2B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Quant</w:t>
      </w:r>
      <w:proofErr w:type="spellEnd"/>
      <w:r w:rsidRPr="00BE5A07">
        <w:rPr>
          <w:szCs w:val="32"/>
        </w:rPr>
        <w:t xml:space="preserve"> on m</w:t>
      </w:r>
      <w:r w:rsidR="006D3E7C">
        <w:rPr>
          <w:szCs w:val="32"/>
        </w:rPr>
        <w:t>’</w:t>
      </w:r>
      <w:r w:rsidRPr="00BE5A07">
        <w:rPr>
          <w:szCs w:val="32"/>
        </w:rPr>
        <w:t>trait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</w:t>
      </w:r>
      <w:r w:rsidR="006D3E7C">
        <w:rPr>
          <w:szCs w:val="32"/>
        </w:rPr>
        <w:t>’</w:t>
      </w:r>
      <w:r w:rsidRPr="00BE5A07">
        <w:rPr>
          <w:szCs w:val="32"/>
        </w:rPr>
        <w:t>idiot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sans fureur</w:t>
      </w:r>
      <w:r w:rsidR="006D3E7C">
        <w:rPr>
          <w:szCs w:val="32"/>
        </w:rPr>
        <w:t>,</w:t>
      </w:r>
    </w:p>
    <w:p w14:paraId="14C2E4C8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Je réponds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Vous faites erreur</w:t>
      </w:r>
      <w:r w:rsidR="006D3E7C">
        <w:rPr>
          <w:szCs w:val="32"/>
        </w:rPr>
        <w:t> !</w:t>
      </w:r>
    </w:p>
    <w:p w14:paraId="55D030C5" w14:textId="120995C2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2EEBEBBB" w14:textId="33B5A37A" w:rsidR="00624D53" w:rsidRPr="00BE5A07" w:rsidRDefault="00695293" w:rsidP="006D3E7C">
      <w:pPr>
        <w:pStyle w:val="CentrEspAvt0EspApr0"/>
      </w:pPr>
      <w:r w:rsidRPr="00BE5A07">
        <w:t>Je suis un idiot moins l</w:t>
      </w:r>
      <w:r w:rsidR="006D3E7C">
        <w:t>’</w:t>
      </w:r>
      <w:r w:rsidRPr="00BE5A07">
        <w:t>quart</w:t>
      </w:r>
    </w:p>
    <w:p w14:paraId="2BBF2992" w14:textId="62E6DCA3" w:rsidR="00624D53" w:rsidRPr="00BE5A07" w:rsidRDefault="00695293" w:rsidP="006D3E7C">
      <w:pPr>
        <w:pStyle w:val="CentrEspAvt0EspApr0"/>
      </w:pPr>
      <w:r w:rsidRPr="00BE5A07">
        <w:t>Mais si j</w:t>
      </w:r>
      <w:r w:rsidR="006D3E7C">
        <w:t>’</w:t>
      </w:r>
      <w:r w:rsidRPr="00BE5A07">
        <w:t>étais né plus tard</w:t>
      </w:r>
    </w:p>
    <w:p w14:paraId="5FAA8833" w14:textId="1236FAFF" w:rsidR="00624D53" w:rsidRPr="00BE5A07" w:rsidRDefault="00695293" w:rsidP="006D3E7C">
      <w:pPr>
        <w:pStyle w:val="CentrEspAvt0EspApr0"/>
      </w:pPr>
      <w:r w:rsidRPr="00BE5A07">
        <w:t>Rien qu</w:t>
      </w:r>
      <w:r w:rsidR="006D3E7C">
        <w:t>’</w:t>
      </w:r>
      <w:r w:rsidRPr="00BE5A07">
        <w:t xml:space="preserve">un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quart d</w:t>
      </w:r>
      <w:r w:rsidR="006D3E7C">
        <w:t>’</w:t>
      </w:r>
      <w:r w:rsidRPr="00BE5A07">
        <w:t>heure après</w:t>
      </w:r>
    </w:p>
    <w:p w14:paraId="1D7007A0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un idiot complet</w:t>
      </w:r>
      <w:r w:rsidR="006D3E7C">
        <w:t>.</w:t>
      </w:r>
    </w:p>
    <w:p w14:paraId="79C97C15" w14:textId="13CF9411" w:rsidR="00624D53" w:rsidRPr="00BE5A07" w:rsidRDefault="00695293" w:rsidP="006D3E7C">
      <w:pPr>
        <w:pStyle w:val="CentrEspAvt0EspApr0"/>
      </w:pPr>
      <w:r w:rsidRPr="00BE5A07">
        <w:lastRenderedPageBreak/>
        <w:t xml:space="preserve">Je peux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que j</w:t>
      </w:r>
      <w:r w:rsidR="006D3E7C">
        <w:t>’</w:t>
      </w:r>
      <w:r w:rsidRPr="00BE5A07">
        <w:t>fus verni</w:t>
      </w:r>
    </w:p>
    <w:p w14:paraId="76A6A232" w14:textId="77777777" w:rsidR="006D3E7C" w:rsidRDefault="00695293" w:rsidP="006D3E7C">
      <w:pPr>
        <w:pStyle w:val="CentrEspAvt0EspApr0"/>
      </w:pPr>
      <w:r w:rsidRPr="00BE5A07">
        <w:t>D</w:t>
      </w:r>
      <w:r w:rsidR="006D3E7C">
        <w:t>’</w:t>
      </w:r>
      <w:r w:rsidRPr="00BE5A07">
        <w:t>arriver avant midi</w:t>
      </w:r>
      <w:r w:rsidR="006D3E7C">
        <w:t> !</w:t>
      </w:r>
    </w:p>
    <w:p w14:paraId="370A83CA" w14:textId="6DE1487C" w:rsidR="00624D53" w:rsidRPr="00BE5A07" w:rsidRDefault="00695293" w:rsidP="006D3E7C">
      <w:pPr>
        <w:pStyle w:val="CentrEspAvt0EspApr0"/>
      </w:pPr>
      <w:proofErr w:type="spellStart"/>
      <w:r w:rsidRPr="00BE5A07">
        <w:t>Quinz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minut</w:t>
      </w:r>
      <w:r w:rsidR="006D3E7C">
        <w:t>’</w:t>
      </w:r>
      <w:r w:rsidRPr="00BE5A07">
        <w:t>s</w:t>
      </w:r>
      <w:proofErr w:type="spellEnd"/>
      <w:r w:rsidRPr="00BE5A07">
        <w:t xml:space="preserve"> de plus </w:t>
      </w:r>
      <w:proofErr w:type="spellStart"/>
      <w:r w:rsidRPr="00BE5A07">
        <w:t>seul</w:t>
      </w:r>
      <w:r w:rsidR="006D3E7C">
        <w:t>’</w:t>
      </w:r>
      <w:r w:rsidRPr="00BE5A07">
        <w:t>ment</w:t>
      </w:r>
      <w:proofErr w:type="spellEnd"/>
    </w:p>
    <w:p w14:paraId="09F1D16A" w14:textId="77777777" w:rsidR="006D3E7C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étais idiot complètement</w:t>
      </w:r>
      <w:r w:rsidR="006D3E7C">
        <w:t>.</w:t>
      </w:r>
    </w:p>
    <w:p w14:paraId="13AB446A" w14:textId="71A960C1" w:rsidR="00D219AB" w:rsidRPr="00BE5A07" w:rsidRDefault="00D219AB" w:rsidP="00D219AB">
      <w:pPr>
        <w:pStyle w:val="ParagrapheVideNormal"/>
      </w:pPr>
    </w:p>
    <w:p w14:paraId="78ABC5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doit se tro</w:t>
      </w:r>
      <w:r w:rsidR="00D219AB" w:rsidRPr="00BE5A07">
        <w:rPr>
          <w:szCs w:val="32"/>
        </w:rPr>
        <w:t>m</w:t>
      </w:r>
      <w:r w:rsidRPr="00BE5A07">
        <w:rPr>
          <w:szCs w:val="32"/>
        </w:rPr>
        <w:t>per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a dû arriver à midi et quart et bien sonné encore</w:t>
      </w:r>
      <w:r w:rsidR="006D3E7C">
        <w:rPr>
          <w:szCs w:val="32"/>
        </w:rPr>
        <w:t> !</w:t>
      </w:r>
    </w:p>
    <w:p w14:paraId="172AC3E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 est ce vacarme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Quels sont ces cris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Mais ce n</w:t>
      </w:r>
      <w:r w:rsidR="006D3E7C">
        <w:rPr>
          <w:szCs w:val="32"/>
        </w:rPr>
        <w:t>’</w:t>
      </w:r>
      <w:r w:rsidRPr="00BE5A07">
        <w:rPr>
          <w:szCs w:val="32"/>
        </w:rPr>
        <w:t>est pas possible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me semble reconnaître la voix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Oh</w:t>
      </w:r>
      <w:r w:rsidR="006D3E7C">
        <w:rPr>
          <w:szCs w:val="32"/>
        </w:rPr>
        <w:t> !</w:t>
      </w:r>
    </w:p>
    <w:p w14:paraId="34B96354" w14:textId="57600C8B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 xml:space="preserve">Il aperçoit </w:t>
      </w:r>
      <w:r>
        <w:rPr>
          <w:i/>
          <w:iCs/>
        </w:rPr>
        <w:t>M</w:t>
      </w:r>
      <w:r w:rsidRPr="006D3E7C">
        <w:rPr>
          <w:i/>
          <w:iCs/>
          <w:vertAlign w:val="superscript"/>
        </w:rPr>
        <w:t>me</w:t>
      </w:r>
      <w:r>
        <w:rPr>
          <w:i/>
          <w:iCs/>
        </w:rPr>
        <w:t> </w:t>
      </w:r>
      <w:r w:rsidR="006D21B8" w:rsidRPr="00BE5A07">
        <w:rPr>
          <w:i/>
          <w:iCs/>
        </w:rPr>
        <w:t>Colomb qui arrive vers lui en criant et gesticulant</w:t>
      </w:r>
      <w:r>
        <w:t>.)</w:t>
      </w:r>
    </w:p>
    <w:p w14:paraId="7097932E" w14:textId="561D14F2" w:rsidR="00695293" w:rsidRPr="00BE5A07" w:rsidRDefault="00695293" w:rsidP="006D3E7C">
      <w:pPr>
        <w:pStyle w:val="Titre1"/>
      </w:pPr>
      <w:bookmarkStart w:id="19" w:name="_Toc197372914"/>
      <w:r w:rsidRPr="00BE5A07">
        <w:lastRenderedPageBreak/>
        <w:t>CHAPITRE X</w:t>
      </w:r>
      <w:r w:rsidRPr="00BE5A07">
        <w:br/>
      </w:r>
      <w:r w:rsidRPr="00BE5A07">
        <w:br/>
        <w:t>UNE FEMME D</w:t>
      </w:r>
      <w:r w:rsidR="006D3E7C">
        <w:t>’</w:t>
      </w:r>
      <w:r w:rsidRPr="00BE5A07">
        <w:t>INTÉRIEUR</w:t>
      </w:r>
      <w:bookmarkEnd w:id="19"/>
    </w:p>
    <w:p w14:paraId="465B5506" w14:textId="34B1ABA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cru devenir folle de rage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failli mourir étouffée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M</w:t>
      </w:r>
      <w:r>
        <w:rPr>
          <w:szCs w:val="32"/>
        </w:rPr>
        <w:t>’</w:t>
      </w:r>
      <w:r w:rsidR="00695293" w:rsidRPr="00BE5A07">
        <w:rPr>
          <w:szCs w:val="32"/>
        </w:rPr>
        <w:t>expliqueras-tu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pourquoi tu m</w:t>
      </w:r>
      <w:r>
        <w:rPr>
          <w:szCs w:val="32"/>
        </w:rPr>
        <w:t>’</w:t>
      </w:r>
      <w:r w:rsidR="00695293" w:rsidRPr="00BE5A07">
        <w:rPr>
          <w:szCs w:val="32"/>
        </w:rPr>
        <w:t>as enfermée dans le placard de ta cabine</w:t>
      </w:r>
      <w:r>
        <w:rPr>
          <w:szCs w:val="32"/>
        </w:rPr>
        <w:t> ?</w:t>
      </w:r>
    </w:p>
    <w:p w14:paraId="129B109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t</w:t>
      </w:r>
      <w:r w:rsidR="006D3E7C">
        <w:rPr>
          <w:szCs w:val="32"/>
        </w:rPr>
        <w:t>’</w:t>
      </w:r>
      <w:r w:rsidRPr="00BE5A07">
        <w:rPr>
          <w:szCs w:val="32"/>
        </w:rPr>
        <w:t>ai enfermée</w:t>
      </w:r>
      <w:r w:rsidR="006D3E7C">
        <w:rPr>
          <w:szCs w:val="32"/>
        </w:rPr>
        <w:t> ?</w:t>
      </w:r>
    </w:p>
    <w:p w14:paraId="6534A789" w14:textId="3578DD5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Avant le départ de la caravelle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regardais si tout était rangé dans ton placard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lorsque tranquillement tu fermas la porte à clé et tu partis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me laissant dans les ténèbres</w:t>
      </w:r>
      <w:r>
        <w:rPr>
          <w:szCs w:val="32"/>
        </w:rPr>
        <w:t> !</w:t>
      </w:r>
    </w:p>
    <w:p w14:paraId="5BC2120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ne savais pas</w:t>
      </w:r>
      <w:r w:rsidR="006D3E7C">
        <w:rPr>
          <w:szCs w:val="32"/>
        </w:rPr>
        <w:t>…</w:t>
      </w:r>
    </w:p>
    <w:p w14:paraId="371FF70E" w14:textId="2AF7967B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apercevant les femmes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mais je comprends tout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parbleu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Misérable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emmènes un harem avec toi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Voilà ce qui te fait perdre la tête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Voilà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pourquoi Monsieur a des distractions et m</w:t>
      </w:r>
      <w:r>
        <w:rPr>
          <w:szCs w:val="32"/>
        </w:rPr>
        <w:t>’</w:t>
      </w:r>
      <w:r w:rsidR="00695293" w:rsidRPr="00BE5A07">
        <w:rPr>
          <w:szCs w:val="32"/>
        </w:rPr>
        <w:t>enferme dans les placards</w:t>
      </w:r>
      <w:r>
        <w:rPr>
          <w:szCs w:val="32"/>
        </w:rPr>
        <w:t> !</w:t>
      </w:r>
    </w:p>
    <w:p w14:paraId="4F496DF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Séraphina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je te jure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ces femmes sont entrées ici par ruse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elles se sont fait passer pour des morues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</w:t>
      </w:r>
      <w:r w:rsidR="006D3E7C">
        <w:rPr>
          <w:szCs w:val="32"/>
        </w:rPr>
        <w:t>…</w:t>
      </w:r>
    </w:p>
    <w:p w14:paraId="033A485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 ;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exacte vérité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Nous venions de découvrir tout ce joli monde dans des tonneaux</w:t>
      </w:r>
      <w:r w:rsidR="006D3E7C">
        <w:rPr>
          <w:szCs w:val="32"/>
        </w:rPr>
        <w:t>.</w:t>
      </w:r>
    </w:p>
    <w:p w14:paraId="343908F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Malheureusement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manuel ne nous donne pas le droit de</w:t>
      </w:r>
      <w:r w:rsidR="006D3E7C">
        <w:rPr>
          <w:szCs w:val="32"/>
        </w:rPr>
        <w:t>…</w:t>
      </w:r>
    </w:p>
    <w:p w14:paraId="76D442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Taisez-vous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m</w:t>
      </w:r>
      <w:r w:rsidR="006D3E7C">
        <w:rPr>
          <w:szCs w:val="32"/>
        </w:rPr>
        <w:t>’</w:t>
      </w:r>
      <w:r w:rsidRPr="00BE5A07">
        <w:rPr>
          <w:szCs w:val="32"/>
        </w:rPr>
        <w:t>énervez</w:t>
      </w:r>
      <w:r w:rsidR="006D3E7C">
        <w:rPr>
          <w:szCs w:val="32"/>
        </w:rPr>
        <w:t>.</w:t>
      </w:r>
    </w:p>
    <w:p w14:paraId="79C0A925" w14:textId="34F6D3B4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Monsieur est nerveux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à présent</w:t>
      </w:r>
      <w:r>
        <w:rPr>
          <w:szCs w:val="32"/>
        </w:rPr>
        <w:t> ?</w:t>
      </w:r>
    </w:p>
    <w:p w14:paraId="1E0396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il y a de quoi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la 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Tous ces gens qui pleuvent dans ma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toi dans un placard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me faut revenir au port pour te reconduire à la maison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être la risée de toute l</w:t>
      </w:r>
      <w:r w:rsidR="006D3E7C">
        <w:rPr>
          <w:szCs w:val="32"/>
        </w:rPr>
        <w:t>’</w:t>
      </w:r>
      <w:r w:rsidRPr="00BE5A07">
        <w:rPr>
          <w:szCs w:val="32"/>
        </w:rPr>
        <w:t>Espagne</w:t>
      </w:r>
      <w:r w:rsidR="006D3E7C">
        <w:rPr>
          <w:szCs w:val="32"/>
        </w:rPr>
        <w:t> !</w:t>
      </w:r>
    </w:p>
    <w:p w14:paraId="41268F02" w14:textId="21B7AD8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Me ramener à la maison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 exemple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y suis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y reste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Tant pis si je te dérange dans tes orgies</w:t>
      </w:r>
      <w:r>
        <w:rPr>
          <w:szCs w:val="32"/>
        </w:rPr>
        <w:t> !</w:t>
      </w:r>
    </w:p>
    <w:p w14:paraId="3107F12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voyons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>.</w:t>
      </w:r>
    </w:p>
    <w:p w14:paraId="3AB8CAB2" w14:textId="1C58BF2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d</w:t>
      </w:r>
      <w:r>
        <w:rPr>
          <w:szCs w:val="32"/>
        </w:rPr>
        <w:t>’</w:t>
      </w:r>
      <w:r w:rsidR="00695293" w:rsidRPr="00BE5A07">
        <w:rPr>
          <w:szCs w:val="32"/>
        </w:rPr>
        <w:t>abord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 ne faut pas que ces demoiselles restent inoccupées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L</w:t>
      </w:r>
      <w:r>
        <w:rPr>
          <w:szCs w:val="32"/>
        </w:rPr>
        <w:t>’</w:t>
      </w:r>
      <w:r w:rsidR="00695293" w:rsidRPr="00BE5A07">
        <w:rPr>
          <w:szCs w:val="32"/>
        </w:rPr>
        <w:t>oisiveté engendre les mauvaises pensées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Je me charge de les faire travailler</w:t>
      </w:r>
      <w:r>
        <w:rPr>
          <w:szCs w:val="32"/>
        </w:rPr>
        <w:t>.</w:t>
      </w:r>
    </w:p>
    <w:p w14:paraId="13A139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ADAME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Tant qu</w:t>
      </w:r>
      <w:r w:rsidR="006D3E7C">
        <w:rPr>
          <w:szCs w:val="32"/>
        </w:rPr>
        <w:t>’</w:t>
      </w: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>est pas en Amérique et du moment que c</w:t>
      </w:r>
      <w:r w:rsidR="006D3E7C">
        <w:rPr>
          <w:szCs w:val="32"/>
        </w:rPr>
        <w:t>’</w:t>
      </w:r>
      <w:r w:rsidRPr="00BE5A07">
        <w:rPr>
          <w:szCs w:val="32"/>
        </w:rPr>
        <w:t>est du travail honnête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de votre avis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mâme</w:t>
      </w:r>
      <w:proofErr w:type="spellEnd"/>
      <w:r w:rsidRPr="00BE5A07">
        <w:rPr>
          <w:szCs w:val="32"/>
        </w:rPr>
        <w:t xml:space="preserve">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distraira un peu ces dames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Autrement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se fait des réussites du matin au soir et c</w:t>
      </w:r>
      <w:r w:rsidR="006D3E7C">
        <w:rPr>
          <w:szCs w:val="32"/>
        </w:rPr>
        <w:t>’</w:t>
      </w:r>
      <w:r w:rsidRPr="00BE5A07">
        <w:rPr>
          <w:szCs w:val="32"/>
        </w:rPr>
        <w:t>est pas des choses qui développent l</w:t>
      </w:r>
      <w:r w:rsidR="006D3E7C">
        <w:rPr>
          <w:szCs w:val="32"/>
        </w:rPr>
        <w:t>’</w:t>
      </w:r>
      <w:r w:rsidRPr="00BE5A07">
        <w:rPr>
          <w:szCs w:val="32"/>
        </w:rPr>
        <w:t>intelligence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vrai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Nous allons commencer tout de suite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doit bien y avoir des choses à laver à bord</w:t>
      </w:r>
      <w:r w:rsidR="006D3E7C">
        <w:rPr>
          <w:szCs w:val="32"/>
        </w:rPr>
        <w:t> ?</w:t>
      </w:r>
    </w:p>
    <w:p w14:paraId="15DA9CA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fait descendre les voiles sales pour les mettre à la lessive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>…</w:t>
      </w:r>
    </w:p>
    <w:p w14:paraId="3439767A" w14:textId="2A872D3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regardant en haut les voiles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Le fait est qu</w:t>
      </w:r>
      <w:r>
        <w:rPr>
          <w:szCs w:val="32"/>
        </w:rPr>
        <w:t>’</w:t>
      </w:r>
      <w:r w:rsidR="00695293" w:rsidRPr="00BE5A07">
        <w:rPr>
          <w:szCs w:val="32"/>
        </w:rPr>
        <w:t>elles ne sont pas très blanches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 capitaine a raison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On va toujours en laver quelques-unes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on les repassera ensuite et je les mettrai dans l</w:t>
      </w:r>
      <w:r>
        <w:rPr>
          <w:szCs w:val="32"/>
        </w:rPr>
        <w:t>’</w:t>
      </w:r>
      <w:r w:rsidR="00695293" w:rsidRPr="00BE5A07">
        <w:rPr>
          <w:szCs w:val="32"/>
        </w:rPr>
        <w:t>armoire</w:t>
      </w:r>
      <w:r>
        <w:rPr>
          <w:szCs w:val="32"/>
        </w:rPr>
        <w:t>.</w:t>
      </w:r>
    </w:p>
    <w:p w14:paraId="0B92F79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Attends au moins que je fasse un petit calcul pour savoir combien on peut descendre de voiles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3 ôté de 12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reste 9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pose 9 et je retiens 1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 xml:space="preserve">7 et </w:t>
      </w:r>
      <w:r w:rsidR="006D3E7C" w:rsidRPr="00BE5A07">
        <w:rPr>
          <w:szCs w:val="32"/>
        </w:rPr>
        <w:t>1</w:t>
      </w:r>
      <w:r w:rsidR="006D3E7C">
        <w:rPr>
          <w:szCs w:val="32"/>
        </w:rPr>
        <w:t>,</w:t>
      </w:r>
      <w:r w:rsidR="006D3E7C" w:rsidRPr="00BE5A07">
        <w:rPr>
          <w:szCs w:val="32"/>
        </w:rPr>
        <w:t>8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8 ôté de 13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reste 5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pose 5 et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retiens mon chapeau à cause du vent</w:t>
      </w:r>
      <w:r w:rsidR="006D3E7C">
        <w:rPr>
          <w:szCs w:val="32"/>
        </w:rPr>
        <w:t>…</w:t>
      </w:r>
    </w:p>
    <w:p w14:paraId="2B44C2C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vous inquiétez pas pour ma petite lessive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</w:t>
      </w:r>
      <w:r w:rsidR="006D3E7C">
        <w:rPr>
          <w:szCs w:val="32"/>
        </w:rPr>
        <w:t>…</w:t>
      </w:r>
    </w:p>
    <w:p w14:paraId="4B6D1FB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n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osant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adresser à sa femme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se tourne vers le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commencez à m</w:t>
      </w:r>
      <w:r w:rsidR="006D3E7C">
        <w:rPr>
          <w:szCs w:val="32"/>
        </w:rPr>
        <w:t>’</w:t>
      </w:r>
      <w:r w:rsidRPr="00BE5A07">
        <w:rPr>
          <w:szCs w:val="32"/>
        </w:rPr>
        <w:t>échauffer les oreilles avec votre lessive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dû me douter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un capitaine de </w:t>
      </w:r>
      <w:r w:rsidR="006D3E7C">
        <w:rPr>
          <w:szCs w:val="32"/>
        </w:rPr>
        <w:t>« </w:t>
      </w:r>
      <w:r w:rsidRPr="00BE5A07">
        <w:rPr>
          <w:szCs w:val="32"/>
        </w:rPr>
        <w:t>bateau-lavoir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ferait un piètre marin</w:t>
      </w:r>
      <w:r w:rsidR="006D3E7C">
        <w:rPr>
          <w:szCs w:val="32"/>
        </w:rPr>
        <w:t> !</w:t>
      </w:r>
    </w:p>
    <w:p w14:paraId="55BE706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y a eu jadis un capitaine de bateau-lavoir qui a parcouru les océans comme Vasco de Gama et vous-même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sauf votre respect</w:t>
      </w:r>
      <w:r w:rsidR="006D3E7C">
        <w:rPr>
          <w:szCs w:val="32"/>
        </w:rPr>
        <w:t>.</w:t>
      </w:r>
    </w:p>
    <w:p w14:paraId="07D25CE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Avec son </w:t>
      </w:r>
      <w:r w:rsidR="006D3E7C">
        <w:rPr>
          <w:szCs w:val="32"/>
        </w:rPr>
        <w:t>« </w:t>
      </w:r>
      <w:r w:rsidRPr="00BE5A07">
        <w:rPr>
          <w:szCs w:val="32"/>
        </w:rPr>
        <w:t>bateau-lavoir</w:t>
      </w:r>
      <w:r w:rsidR="006D3E7C">
        <w:rPr>
          <w:szCs w:val="32"/>
        </w:rPr>
        <w:t> » ?</w:t>
      </w:r>
    </w:p>
    <w:p w14:paraId="4CF730F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Écoutez bien</w:t>
      </w:r>
      <w:r w:rsidR="006D3E7C">
        <w:rPr>
          <w:szCs w:val="32"/>
        </w:rPr>
        <w:t> !</w:t>
      </w:r>
    </w:p>
    <w:p w14:paraId="61E24CA7" w14:textId="5EAA792A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58AB9C70" w14:textId="28EB31CD" w:rsidR="00695293" w:rsidRPr="00BE5A07" w:rsidRDefault="00695293" w:rsidP="006D3E7C">
      <w:pPr>
        <w:pStyle w:val="Centr"/>
        <w:keepNext/>
      </w:pPr>
      <w:r w:rsidRPr="00BE5A07">
        <w:t>LA LÉGENDE DU BATEAU-LAVOIR</w:t>
      </w:r>
    </w:p>
    <w:p w14:paraId="4A9D4A2E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0F33AA38" w14:textId="77777777" w:rsidR="007E23DE" w:rsidRPr="00BE5A07" w:rsidRDefault="00695293" w:rsidP="00911B2B">
      <w:pPr>
        <w:pStyle w:val="NormalSuspendu1XRetrait2XEsp0"/>
      </w:pPr>
      <w:r w:rsidRPr="00BE5A07">
        <w:t>Il était un bateau-lavoir</w:t>
      </w:r>
    </w:p>
    <w:p w14:paraId="3B2273E9" w14:textId="77777777" w:rsidR="006D3E7C" w:rsidRDefault="00695293" w:rsidP="00911B2B">
      <w:pPr>
        <w:pStyle w:val="NormalSuspendu1XRetrait2XEsp0"/>
      </w:pPr>
      <w:r w:rsidRPr="00BE5A07">
        <w:t>Amarré au bord de la Seine</w:t>
      </w:r>
      <w:r w:rsidR="006D3E7C">
        <w:t>,</w:t>
      </w:r>
    </w:p>
    <w:p w14:paraId="7E941079" w14:textId="41A391F0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Dont le patron rêvait de voir</w:t>
      </w:r>
    </w:p>
    <w:p w14:paraId="3E0BD421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La mer comme un vrai capitaine</w:t>
      </w:r>
      <w:r w:rsidR="006D3E7C">
        <w:rPr>
          <w:szCs w:val="32"/>
        </w:rPr>
        <w:t>.</w:t>
      </w:r>
    </w:p>
    <w:p w14:paraId="35C07099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Un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devenant fou soudain</w:t>
      </w:r>
      <w:r w:rsidR="006D3E7C">
        <w:rPr>
          <w:szCs w:val="32"/>
        </w:rPr>
        <w:t>,</w:t>
      </w:r>
    </w:p>
    <w:p w14:paraId="1E48B214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Du bateau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bris</w:t>
      </w:r>
      <w:r w:rsidR="006D3E7C">
        <w:rPr>
          <w:szCs w:val="32"/>
        </w:rPr>
        <w:t>’</w:t>
      </w:r>
      <w:r w:rsidR="00CE656B">
        <w:rPr>
          <w:szCs w:val="32"/>
        </w:rPr>
        <w:t xml:space="preserve"> </w:t>
      </w:r>
      <w:r w:rsidRPr="00BE5A07">
        <w:rPr>
          <w:szCs w:val="32"/>
        </w:rPr>
        <w:t>les amarres</w:t>
      </w:r>
      <w:r w:rsidR="006D3E7C">
        <w:rPr>
          <w:szCs w:val="32"/>
        </w:rPr>
        <w:t>,</w:t>
      </w:r>
    </w:p>
    <w:p w14:paraId="534C83D4" w14:textId="32AC7D1E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Et vers les océans lointains</w:t>
      </w:r>
    </w:p>
    <w:p w14:paraId="0983C020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V</w:t>
      </w:r>
      <w:r w:rsidR="006D3E7C">
        <w:rPr>
          <w:szCs w:val="32"/>
        </w:rPr>
        <w:t>’</w:t>
      </w:r>
      <w:r w:rsidRPr="00BE5A07">
        <w:rPr>
          <w:szCs w:val="32"/>
        </w:rPr>
        <w:t>là le bateau-lavoir qui démarre</w:t>
      </w:r>
      <w:r w:rsidR="006D3E7C">
        <w:rPr>
          <w:szCs w:val="32"/>
        </w:rPr>
        <w:t> !</w:t>
      </w:r>
    </w:p>
    <w:p w14:paraId="3E6F5864" w14:textId="65E47C5C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Avec ses </w:t>
      </w:r>
      <w:proofErr w:type="spellStart"/>
      <w:r w:rsidRPr="00BE5A07">
        <w:rPr>
          <w:szCs w:val="32"/>
        </w:rPr>
        <w:t>lavandièr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le patron</w:t>
      </w:r>
    </w:p>
    <w:p w14:paraId="047DB0E2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Le linge sale et le savon</w:t>
      </w:r>
      <w:r w:rsidR="006D3E7C">
        <w:rPr>
          <w:szCs w:val="32"/>
        </w:rPr>
        <w:t>.</w:t>
      </w:r>
    </w:p>
    <w:p w14:paraId="74E2959D" w14:textId="1E6E31EA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0597A36D" w14:textId="77777777" w:rsidR="006D3E7C" w:rsidRDefault="00695293" w:rsidP="006D3E7C">
      <w:pPr>
        <w:pStyle w:val="CentrEspAvt0EspApr0"/>
      </w:pPr>
      <w:r w:rsidRPr="00BE5A07">
        <w:t>Ohé</w:t>
      </w:r>
      <w:r w:rsidR="006D3E7C">
        <w:t xml:space="preserve"> ! </w:t>
      </w:r>
      <w:r w:rsidRPr="00BE5A07">
        <w:t>les gars de Paimpol</w:t>
      </w:r>
      <w:r w:rsidR="006D3E7C">
        <w:t xml:space="preserve">, </w:t>
      </w:r>
      <w:r w:rsidRPr="00BE5A07">
        <w:t>de Quimper</w:t>
      </w:r>
      <w:r w:rsidR="006D3E7C">
        <w:t>,</w:t>
      </w:r>
    </w:p>
    <w:p w14:paraId="3721788B" w14:textId="77777777" w:rsidR="006D3E7C" w:rsidRDefault="00695293" w:rsidP="006D3E7C">
      <w:pPr>
        <w:pStyle w:val="CentrEspAvt0EspApr0"/>
      </w:pPr>
      <w:r w:rsidRPr="00BE5A07">
        <w:t>Ohé</w:t>
      </w:r>
      <w:r w:rsidR="006D3E7C">
        <w:t xml:space="preserve"> ! </w:t>
      </w:r>
      <w:r w:rsidRPr="00BE5A07">
        <w:t>les gars</w:t>
      </w:r>
      <w:r w:rsidR="006D3E7C">
        <w:t xml:space="preserve">, </w:t>
      </w:r>
      <w:r w:rsidRPr="00BE5A07">
        <w:t>écoutez tous l</w:t>
      </w:r>
      <w:r w:rsidR="006D3E7C">
        <w:t>’</w:t>
      </w:r>
      <w:proofErr w:type="spellStart"/>
      <w:r w:rsidRPr="00BE5A07">
        <w:t>histouer</w:t>
      </w:r>
      <w:proofErr w:type="spellEnd"/>
      <w:r w:rsidR="006D3E7C">
        <w:t> !</w:t>
      </w:r>
    </w:p>
    <w:p w14:paraId="7AAD7E12" w14:textId="77777777" w:rsidR="006D3E7C" w:rsidRDefault="00695293" w:rsidP="006D3E7C">
      <w:pPr>
        <w:pStyle w:val="CentrEspAvt0EspApr0"/>
      </w:pPr>
      <w:r w:rsidRPr="00BE5A07">
        <w:lastRenderedPageBreak/>
        <w:t>L</w:t>
      </w:r>
      <w:r w:rsidR="006D3E7C">
        <w:t>’</w:t>
      </w:r>
      <w:proofErr w:type="spellStart"/>
      <w:r w:rsidRPr="00BE5A07">
        <w:t>histouer</w:t>
      </w:r>
      <w:proofErr w:type="spellEnd"/>
      <w:r w:rsidR="006D3E7C">
        <w:t>’</w:t>
      </w:r>
      <w:r w:rsidRPr="00BE5A07">
        <w:t xml:space="preserve"> du capitaine</w:t>
      </w:r>
      <w:r w:rsidR="006D3E7C">
        <w:t>,</w:t>
      </w:r>
    </w:p>
    <w:p w14:paraId="2BEC00C6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0230A209" w14:textId="77777777" w:rsidR="006D3E7C" w:rsidRDefault="00695293" w:rsidP="006D3E7C">
      <w:pPr>
        <w:pStyle w:val="CentrEspAvt0EspApr0"/>
      </w:pPr>
      <w:r w:rsidRPr="00BE5A07">
        <w:t>Et de ses lavandières</w:t>
      </w:r>
      <w:r w:rsidR="006D3E7C">
        <w:t>,</w:t>
      </w:r>
    </w:p>
    <w:p w14:paraId="01DDCA30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3B25A58E" w14:textId="1EC4E04E" w:rsidR="007E23DE" w:rsidRPr="00BE5A07" w:rsidRDefault="00695293" w:rsidP="006D3E7C">
      <w:pPr>
        <w:pStyle w:val="CentrEspAvt0EspApr0"/>
      </w:pPr>
      <w:r w:rsidRPr="00BE5A07">
        <w:t xml:space="preserve">Des lavandières qui battaient des </w:t>
      </w:r>
      <w:proofErr w:type="spellStart"/>
      <w:r w:rsidRPr="00BE5A07">
        <w:t>batouers</w:t>
      </w:r>
      <w:proofErr w:type="spellEnd"/>
    </w:p>
    <w:p w14:paraId="4F877C31" w14:textId="77777777" w:rsidR="006D3E7C" w:rsidRDefault="00695293" w:rsidP="006D3E7C">
      <w:pPr>
        <w:pStyle w:val="CentrEspAvt0EspApr0"/>
      </w:pPr>
      <w:r w:rsidRPr="00BE5A07">
        <w:t xml:space="preserve">Et du capitaine du </w:t>
      </w:r>
      <w:r w:rsidR="006D3E7C">
        <w:t>« </w:t>
      </w:r>
      <w:r w:rsidRPr="00BE5A07">
        <w:t>bateau-</w:t>
      </w:r>
      <w:proofErr w:type="spellStart"/>
      <w:r w:rsidRPr="00BE5A07">
        <w:t>lavouer</w:t>
      </w:r>
      <w:proofErr w:type="spellEnd"/>
      <w:r w:rsidR="006D3E7C">
        <w:t> » !</w:t>
      </w:r>
    </w:p>
    <w:p w14:paraId="5F32E0F9" w14:textId="34A2403F" w:rsidR="00695293" w:rsidRPr="00BE5A07" w:rsidRDefault="00695293" w:rsidP="006D3E7C">
      <w:pPr>
        <w:pStyle w:val="Centr"/>
        <w:keepNext/>
      </w:pPr>
      <w:r w:rsidRPr="00BE5A07">
        <w:t>II</w:t>
      </w:r>
    </w:p>
    <w:p w14:paraId="3DED9BAE" w14:textId="2A96B354" w:rsidR="007E23DE" w:rsidRPr="00BE5A07" w:rsidRDefault="00695293" w:rsidP="00911B2B">
      <w:pPr>
        <w:pStyle w:val="NormalSuspendu1XRetrait2XEsp0"/>
      </w:pPr>
      <w:r w:rsidRPr="00BE5A07">
        <w:t xml:space="preserve">Les </w:t>
      </w:r>
      <w:proofErr w:type="spellStart"/>
      <w:r w:rsidRPr="00BE5A07">
        <w:t>lavandièr</w:t>
      </w:r>
      <w:r w:rsidR="006D3E7C">
        <w:t>’</w:t>
      </w:r>
      <w:r w:rsidRPr="00BE5A07">
        <w:t>s</w:t>
      </w:r>
      <w:proofErr w:type="spellEnd"/>
      <w:r w:rsidRPr="00BE5A07">
        <w:t xml:space="preserve"> qui bavardaient</w:t>
      </w:r>
    </w:p>
    <w:p w14:paraId="6D88046B" w14:textId="77777777" w:rsidR="006D3E7C" w:rsidRDefault="00695293" w:rsidP="00911B2B">
      <w:pPr>
        <w:pStyle w:val="NormalSuspendu1XRetrait2XEsp0"/>
      </w:pPr>
      <w:r w:rsidRPr="00BE5A07">
        <w:t xml:space="preserve">Se croyaient </w:t>
      </w:r>
      <w:proofErr w:type="spellStart"/>
      <w:r w:rsidRPr="00BE5A07">
        <w:t>enco</w:t>
      </w:r>
      <w:proofErr w:type="spellEnd"/>
      <w:r w:rsidR="006D3E7C">
        <w:t>’</w:t>
      </w:r>
      <w:r w:rsidR="00D219AB" w:rsidRPr="00BE5A07">
        <w:t xml:space="preserve"> </w:t>
      </w:r>
      <w:r w:rsidRPr="00BE5A07">
        <w:t>sur la Seine</w:t>
      </w:r>
      <w:r w:rsidR="006D3E7C">
        <w:t>,</w:t>
      </w:r>
    </w:p>
    <w:p w14:paraId="29AE5F4A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Sans se douter qu</w:t>
      </w:r>
      <w:r w:rsidR="006D3E7C">
        <w:rPr>
          <w:szCs w:val="32"/>
        </w:rPr>
        <w:t>’</w:t>
      </w:r>
      <w:r w:rsidRPr="00BE5A07">
        <w:rPr>
          <w:szCs w:val="32"/>
        </w:rPr>
        <w:t>elles naviguaient</w:t>
      </w:r>
      <w:r w:rsidR="006D3E7C">
        <w:rPr>
          <w:szCs w:val="32"/>
        </w:rPr>
        <w:t>,</w:t>
      </w:r>
    </w:p>
    <w:p w14:paraId="5697BC9D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Déjà dessus la mer Caspienne</w:t>
      </w:r>
      <w:r w:rsidR="006D3E7C">
        <w:rPr>
          <w:szCs w:val="32"/>
        </w:rPr>
        <w:t> !</w:t>
      </w:r>
    </w:p>
    <w:p w14:paraId="24070563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À bord il n</w:t>
      </w:r>
      <w:r w:rsidR="006D3E7C">
        <w:rPr>
          <w:szCs w:val="32"/>
        </w:rPr>
        <w:t>’</w:t>
      </w:r>
      <w:r w:rsidRPr="00BE5A07">
        <w:rPr>
          <w:szCs w:val="32"/>
        </w:rPr>
        <w:t>y avait pas d</w:t>
      </w:r>
      <w:r w:rsidR="006D3E7C">
        <w:rPr>
          <w:szCs w:val="32"/>
        </w:rPr>
        <w:t>’</w:t>
      </w:r>
      <w:r w:rsidRPr="00BE5A07">
        <w:rPr>
          <w:szCs w:val="32"/>
        </w:rPr>
        <w:t>pain</w:t>
      </w:r>
      <w:r w:rsidR="006D3E7C">
        <w:rPr>
          <w:szCs w:val="32"/>
        </w:rPr>
        <w:t>,</w:t>
      </w:r>
    </w:p>
    <w:p w14:paraId="3F1B420A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Pas la moindre boîte de singe</w:t>
      </w:r>
      <w:r w:rsidR="006D3E7C">
        <w:rPr>
          <w:szCs w:val="32"/>
        </w:rPr>
        <w:t>.</w:t>
      </w:r>
    </w:p>
    <w:p w14:paraId="2CAD6D81" w14:textId="3C66641B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Les </w:t>
      </w:r>
      <w:proofErr w:type="spellStart"/>
      <w:r w:rsidRPr="00BE5A07">
        <w:rPr>
          <w:szCs w:val="32"/>
        </w:rPr>
        <w:t>femm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crièr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="006D3E7C">
        <w:rPr>
          <w:szCs w:val="32"/>
        </w:rPr>
        <w:t> : « </w:t>
      </w:r>
      <w:r w:rsidRPr="00BE5A07">
        <w:rPr>
          <w:szCs w:val="32"/>
        </w:rPr>
        <w:t>Nous avons faim</w:t>
      </w:r>
      <w:r w:rsidR="006D3E7C">
        <w:rPr>
          <w:szCs w:val="32"/>
        </w:rPr>
        <w:t> !… »</w:t>
      </w:r>
    </w:p>
    <w:p w14:paraId="144EAFCE" w14:textId="5CE4D795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Le patron dit</w:t>
      </w:r>
      <w:r w:rsidR="006D3E7C">
        <w:rPr>
          <w:szCs w:val="32"/>
        </w:rPr>
        <w:t> : « </w:t>
      </w:r>
      <w:r w:rsidRPr="00BE5A07">
        <w:rPr>
          <w:szCs w:val="32"/>
        </w:rPr>
        <w:t>Bouffez le linge</w:t>
      </w:r>
      <w:r w:rsidR="006D3E7C">
        <w:rPr>
          <w:szCs w:val="32"/>
        </w:rPr>
        <w:t> !… »</w:t>
      </w:r>
    </w:p>
    <w:p w14:paraId="7B6CB1F6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Ils mangèrent </w:t>
      </w:r>
      <w:proofErr w:type="spellStart"/>
      <w:r w:rsidRPr="00BE5A07">
        <w:rPr>
          <w:szCs w:val="32"/>
        </w:rPr>
        <w:t>chemis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draps de lit</w:t>
      </w:r>
      <w:r w:rsidR="006D3E7C">
        <w:rPr>
          <w:szCs w:val="32"/>
        </w:rPr>
        <w:t>,</w:t>
      </w:r>
    </w:p>
    <w:p w14:paraId="17DE628D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Torchons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mouchoirs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ourlets compris</w:t>
      </w:r>
      <w:r w:rsidR="006D3E7C">
        <w:rPr>
          <w:szCs w:val="32"/>
        </w:rPr>
        <w:t> !</w:t>
      </w:r>
    </w:p>
    <w:p w14:paraId="34FFD16F" w14:textId="13F4228E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08A49AC2" w14:textId="77777777" w:rsidR="006D3E7C" w:rsidRDefault="00695293" w:rsidP="006D3E7C">
      <w:pPr>
        <w:pStyle w:val="CentrEspAvt0EspApr0"/>
      </w:pPr>
      <w:r w:rsidRPr="00BE5A07">
        <w:t>Ohé</w:t>
      </w:r>
      <w:r w:rsidR="006D3E7C">
        <w:t xml:space="preserve"> ! </w:t>
      </w:r>
      <w:r w:rsidRPr="00BE5A07">
        <w:t>les gars de Paimpol</w:t>
      </w:r>
      <w:r w:rsidR="006D3E7C">
        <w:t xml:space="preserve">, </w:t>
      </w:r>
      <w:r w:rsidRPr="00BE5A07">
        <w:t>de Quimper</w:t>
      </w:r>
      <w:r w:rsidR="006D3E7C">
        <w:t>,</w:t>
      </w:r>
    </w:p>
    <w:p w14:paraId="64289F2D" w14:textId="77777777" w:rsidR="006D3E7C" w:rsidRDefault="00695293" w:rsidP="006D3E7C">
      <w:pPr>
        <w:pStyle w:val="CentrEspAvt0EspApr0"/>
      </w:pPr>
      <w:r w:rsidRPr="00BE5A07">
        <w:t>Ohé</w:t>
      </w:r>
      <w:r w:rsidR="006D3E7C">
        <w:t xml:space="preserve"> ! </w:t>
      </w:r>
      <w:r w:rsidRPr="00BE5A07">
        <w:t>les gars</w:t>
      </w:r>
      <w:r w:rsidR="006D3E7C">
        <w:t xml:space="preserve">, </w:t>
      </w:r>
      <w:r w:rsidRPr="00BE5A07">
        <w:t>écoutez tous l</w:t>
      </w:r>
      <w:r w:rsidR="006D3E7C">
        <w:t>’</w:t>
      </w:r>
      <w:proofErr w:type="spellStart"/>
      <w:r w:rsidRPr="00BE5A07">
        <w:t>histouer</w:t>
      </w:r>
      <w:proofErr w:type="spellEnd"/>
      <w:r w:rsidR="006D3E7C">
        <w:t> !</w:t>
      </w:r>
    </w:p>
    <w:p w14:paraId="218D729D" w14:textId="77777777" w:rsidR="006D3E7C" w:rsidRDefault="00695293" w:rsidP="006D3E7C">
      <w:pPr>
        <w:pStyle w:val="CentrEspAvt0EspApr0"/>
      </w:pPr>
      <w:r w:rsidRPr="00BE5A07">
        <w:t>L</w:t>
      </w:r>
      <w:r w:rsidR="006D3E7C">
        <w:t>’</w:t>
      </w:r>
      <w:proofErr w:type="spellStart"/>
      <w:r w:rsidRPr="00BE5A07">
        <w:t>histouer</w:t>
      </w:r>
      <w:proofErr w:type="spellEnd"/>
      <w:r w:rsidR="006D3E7C">
        <w:t>’</w:t>
      </w:r>
      <w:r w:rsidRPr="00BE5A07">
        <w:t xml:space="preserve"> du capitaine</w:t>
      </w:r>
      <w:r w:rsidR="006D3E7C">
        <w:t>,</w:t>
      </w:r>
    </w:p>
    <w:p w14:paraId="2C855719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332CF381" w14:textId="77777777" w:rsidR="006D3E7C" w:rsidRDefault="00695293" w:rsidP="006D3E7C">
      <w:pPr>
        <w:pStyle w:val="CentrEspAvt0EspApr0"/>
      </w:pPr>
      <w:r w:rsidRPr="00BE5A07">
        <w:t>Et de ses lavandières</w:t>
      </w:r>
      <w:r w:rsidR="006D3E7C">
        <w:t>,</w:t>
      </w:r>
    </w:p>
    <w:p w14:paraId="68472196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4CB07077" w14:textId="5E867BC5" w:rsidR="007E23DE" w:rsidRPr="00BE5A07" w:rsidRDefault="00695293" w:rsidP="006D3E7C">
      <w:pPr>
        <w:pStyle w:val="CentrEspAvt0EspApr0"/>
      </w:pPr>
      <w:r w:rsidRPr="00BE5A07">
        <w:t xml:space="preserve">Des lavandières qui battaient des </w:t>
      </w:r>
      <w:proofErr w:type="spellStart"/>
      <w:r w:rsidRPr="00BE5A07">
        <w:t>batouers</w:t>
      </w:r>
      <w:proofErr w:type="spellEnd"/>
    </w:p>
    <w:p w14:paraId="3943888A" w14:textId="77777777" w:rsidR="006D3E7C" w:rsidRDefault="00695293" w:rsidP="006D3E7C">
      <w:pPr>
        <w:pStyle w:val="CentrEspAvt0EspApr0"/>
      </w:pPr>
      <w:r w:rsidRPr="00BE5A07">
        <w:t xml:space="preserve">Et du capitaine du </w:t>
      </w:r>
      <w:r w:rsidR="006D3E7C">
        <w:t>« </w:t>
      </w:r>
      <w:r w:rsidRPr="00BE5A07">
        <w:t>bateau-</w:t>
      </w:r>
      <w:proofErr w:type="spellStart"/>
      <w:r w:rsidRPr="00BE5A07">
        <w:t>lavouer</w:t>
      </w:r>
      <w:proofErr w:type="spellEnd"/>
      <w:r w:rsidR="006D3E7C">
        <w:t> » !</w:t>
      </w:r>
    </w:p>
    <w:p w14:paraId="0F46E61B" w14:textId="0BE05C59" w:rsidR="00695293" w:rsidRPr="00BE5A07" w:rsidRDefault="00695293" w:rsidP="006D3E7C">
      <w:pPr>
        <w:pStyle w:val="Centr"/>
        <w:keepNext/>
      </w:pPr>
      <w:r w:rsidRPr="00BE5A07">
        <w:t>III</w:t>
      </w:r>
    </w:p>
    <w:p w14:paraId="2DF66005" w14:textId="77777777" w:rsidR="007E23DE" w:rsidRPr="00BE5A07" w:rsidRDefault="00695293" w:rsidP="00911B2B">
      <w:pPr>
        <w:pStyle w:val="NormalSuspendu1XRetrait2XEsp0"/>
      </w:pPr>
      <w:r w:rsidRPr="00BE5A07">
        <w:t>Après avait erré longtemps</w:t>
      </w:r>
    </w:p>
    <w:p w14:paraId="3AFA4811" w14:textId="77777777" w:rsidR="006D3E7C" w:rsidRDefault="00695293" w:rsidP="00911B2B">
      <w:pPr>
        <w:pStyle w:val="NormalSuspendu1XRetrait2XEsp0"/>
      </w:pPr>
      <w:r w:rsidRPr="00BE5A07">
        <w:t>Sur les océans d</w:t>
      </w:r>
      <w:r w:rsidR="006D3E7C">
        <w:t>’</w:t>
      </w:r>
      <w:r w:rsidRPr="00BE5A07">
        <w:t>la planète</w:t>
      </w:r>
      <w:r w:rsidR="006D3E7C">
        <w:t>,</w:t>
      </w:r>
    </w:p>
    <w:p w14:paraId="0742F7D1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Le bateau-lavoir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final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  <w:r w:rsidR="006D3E7C">
        <w:rPr>
          <w:szCs w:val="32"/>
        </w:rPr>
        <w:t>,</w:t>
      </w:r>
    </w:p>
    <w:p w14:paraId="713CB046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lastRenderedPageBreak/>
        <w:t>Fut englouti par la tempête</w:t>
      </w:r>
      <w:r w:rsidR="006D3E7C">
        <w:rPr>
          <w:szCs w:val="32"/>
        </w:rPr>
        <w:t> !</w:t>
      </w:r>
    </w:p>
    <w:p w14:paraId="75F4300B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Et depuis ce jour on peut voir</w:t>
      </w:r>
      <w:r w:rsidR="006D3E7C">
        <w:rPr>
          <w:szCs w:val="32"/>
        </w:rPr>
        <w:t>,</w:t>
      </w:r>
    </w:p>
    <w:p w14:paraId="13024EF7" w14:textId="40436E88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Gabier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signe-toi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dans ta hume</w:t>
      </w:r>
    </w:p>
    <w:p w14:paraId="4F851C3D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Le </w:t>
      </w:r>
      <w:proofErr w:type="spellStart"/>
      <w:r w:rsidRPr="00BE5A07">
        <w:rPr>
          <w:szCs w:val="32"/>
        </w:rPr>
        <w:t>fantôm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du bateau-lavoir</w:t>
      </w:r>
      <w:r w:rsidR="006D3E7C">
        <w:rPr>
          <w:szCs w:val="32"/>
        </w:rPr>
        <w:t>,</w:t>
      </w:r>
    </w:p>
    <w:p w14:paraId="4E603A02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Apparaître les nuits sans lune</w:t>
      </w:r>
      <w:r w:rsidR="006D3E7C">
        <w:rPr>
          <w:szCs w:val="32"/>
        </w:rPr>
        <w:t> !</w:t>
      </w:r>
    </w:p>
    <w:p w14:paraId="0D4FA8E5" w14:textId="40992654" w:rsidR="007E23DE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Et quand il passe on entend souvent</w:t>
      </w:r>
    </w:p>
    <w:p w14:paraId="3E5FB3AA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Un bruit de battoirs dans le vent</w:t>
      </w:r>
      <w:r w:rsidR="006D3E7C">
        <w:rPr>
          <w:szCs w:val="32"/>
        </w:rPr>
        <w:t> !</w:t>
      </w:r>
    </w:p>
    <w:p w14:paraId="12DB5179" w14:textId="5C9E423B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566D0897" w14:textId="77777777" w:rsidR="006D3E7C" w:rsidRDefault="00695293" w:rsidP="006D3E7C">
      <w:pPr>
        <w:pStyle w:val="CentrEspAvt0EspApr0"/>
      </w:pPr>
      <w:r w:rsidRPr="00BE5A07">
        <w:t>Ohé</w:t>
      </w:r>
      <w:r w:rsidR="006D3E7C">
        <w:t xml:space="preserve"> ! </w:t>
      </w:r>
      <w:r w:rsidRPr="00BE5A07">
        <w:t>les gars de Paimpol</w:t>
      </w:r>
      <w:r w:rsidR="006D3E7C">
        <w:t xml:space="preserve">, </w:t>
      </w:r>
      <w:r w:rsidRPr="00BE5A07">
        <w:t>de Quimper</w:t>
      </w:r>
      <w:r w:rsidR="006D3E7C">
        <w:t>,</w:t>
      </w:r>
    </w:p>
    <w:p w14:paraId="0C79660C" w14:textId="77777777" w:rsidR="006D3E7C" w:rsidRDefault="00695293" w:rsidP="006D3E7C">
      <w:pPr>
        <w:pStyle w:val="CentrEspAvt0EspApr0"/>
      </w:pPr>
      <w:r w:rsidRPr="00BE5A07">
        <w:t>Écoutez tous la moral</w:t>
      </w:r>
      <w:r w:rsidR="006D3E7C">
        <w:t>’</w:t>
      </w:r>
      <w:r w:rsidRPr="00BE5A07">
        <w:t xml:space="preserve"> de l</w:t>
      </w:r>
      <w:r w:rsidR="006D3E7C">
        <w:t>’</w:t>
      </w:r>
      <w:proofErr w:type="spellStart"/>
      <w:r w:rsidRPr="00BE5A07">
        <w:t>histouer</w:t>
      </w:r>
      <w:proofErr w:type="spellEnd"/>
      <w:r w:rsidR="006D3E7C">
        <w:t>,</w:t>
      </w:r>
    </w:p>
    <w:p w14:paraId="5D2EB11D" w14:textId="2FEF5AC1" w:rsidR="007E23DE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te moral</w:t>
      </w:r>
      <w:r w:rsidR="006D3E7C">
        <w:t>’</w:t>
      </w:r>
      <w:r w:rsidR="00DC02EE">
        <w:t xml:space="preserve"> </w:t>
      </w:r>
      <w:r w:rsidRPr="00BE5A07">
        <w:t>est ancienne</w:t>
      </w:r>
    </w:p>
    <w:p w14:paraId="1E120396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32A00F12" w14:textId="284C9C39" w:rsidR="007E23DE" w:rsidRPr="00BE5A07" w:rsidRDefault="00695293" w:rsidP="006D3E7C">
      <w:pPr>
        <w:pStyle w:val="CentrEspAvt0EspApr0"/>
      </w:pPr>
      <w:proofErr w:type="spellStart"/>
      <w:r w:rsidRPr="00BE5A07">
        <w:t>Ell</w:t>
      </w:r>
      <w:proofErr w:type="spellEnd"/>
      <w:r w:rsidR="006D3E7C">
        <w:t>’</w:t>
      </w:r>
      <w:r w:rsidRPr="00BE5A07">
        <w:t xml:space="preserve"> vient de nos </w:t>
      </w:r>
      <w:proofErr w:type="spellStart"/>
      <w:r w:rsidRPr="00BE5A07">
        <w:t>grand</w:t>
      </w:r>
      <w:r w:rsidR="006D3E7C">
        <w:t>’</w:t>
      </w:r>
      <w:r w:rsidRPr="00BE5A07">
        <w:t>pères</w:t>
      </w:r>
      <w:proofErr w:type="spellEnd"/>
    </w:p>
    <w:p w14:paraId="571957B6" w14:textId="77777777" w:rsidR="006D3E7C" w:rsidRDefault="00695293" w:rsidP="006D3E7C">
      <w:pPr>
        <w:pStyle w:val="CentrEspAvt0EspApr0"/>
      </w:pPr>
      <w:proofErr w:type="spellStart"/>
      <w:r w:rsidRPr="00BE5A07">
        <w:t>Lonlaine</w:t>
      </w:r>
      <w:proofErr w:type="spellEnd"/>
      <w:r w:rsidR="006D3E7C">
        <w:t> !</w:t>
      </w:r>
    </w:p>
    <w:p w14:paraId="6E8A9A28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qu</w:t>
      </w:r>
      <w:r w:rsidR="006D3E7C">
        <w:t>’</w:t>
      </w:r>
      <w:r w:rsidRPr="00BE5A07">
        <w:t xml:space="preserve">un </w:t>
      </w:r>
      <w:proofErr w:type="spellStart"/>
      <w:r w:rsidRPr="00BE5A07">
        <w:t>capitain</w:t>
      </w:r>
      <w:proofErr w:type="spellEnd"/>
      <w:r w:rsidR="006D3E7C">
        <w:t>’</w:t>
      </w:r>
      <w:r w:rsidRPr="00BE5A07">
        <w:t xml:space="preserve"> de bateau-</w:t>
      </w:r>
      <w:proofErr w:type="spellStart"/>
      <w:r w:rsidRPr="00BE5A07">
        <w:t>lavouer</w:t>
      </w:r>
      <w:proofErr w:type="spellEnd"/>
      <w:r w:rsidR="006D3E7C">
        <w:t> !</w:t>
      </w:r>
    </w:p>
    <w:p w14:paraId="44BEA233" w14:textId="77777777" w:rsidR="006D3E7C" w:rsidRDefault="00695293" w:rsidP="006D3E7C">
      <w:pPr>
        <w:pStyle w:val="CentrEspAvt0EspApr0"/>
      </w:pPr>
      <w:r w:rsidRPr="00BE5A07">
        <w:t>Y n</w:t>
      </w:r>
      <w:r w:rsidR="006D3E7C">
        <w:t>’</w:t>
      </w:r>
      <w:r w:rsidRPr="00BE5A07">
        <w:t>doit point</w:t>
      </w:r>
      <w:r w:rsidR="006D3E7C">
        <w:t xml:space="preserve">… </w:t>
      </w:r>
      <w:proofErr w:type="spellStart"/>
      <w:r w:rsidRPr="00BE5A07">
        <w:t>lon</w:t>
      </w:r>
      <w:proofErr w:type="spellEnd"/>
      <w:r w:rsidRPr="00BE5A07">
        <w:t xml:space="preserve"> la</w:t>
      </w:r>
      <w:r w:rsidR="006D3E7C">
        <w:t xml:space="preserve">, </w:t>
      </w:r>
      <w:r w:rsidRPr="00BE5A07">
        <w:t>plus haut que son</w:t>
      </w:r>
      <w:r w:rsidR="006D3E7C">
        <w:t xml:space="preserve">… </w:t>
      </w:r>
      <w:proofErr w:type="spellStart"/>
      <w:r w:rsidRPr="00BE5A07">
        <w:t>lonlaire</w:t>
      </w:r>
      <w:proofErr w:type="spellEnd"/>
      <w:r w:rsidR="006D3E7C">
        <w:t> !</w:t>
      </w:r>
    </w:p>
    <w:p w14:paraId="2DED2E99" w14:textId="5648DFCD" w:rsidR="00D219AB" w:rsidRPr="00BE5A07" w:rsidRDefault="00D219AB" w:rsidP="00D219AB">
      <w:pPr>
        <w:pStyle w:val="ParagrapheVideNormal"/>
      </w:pPr>
    </w:p>
    <w:p w14:paraId="11B2FDE2" w14:textId="4856EB4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maintenant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capitaine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vous attends pour nous conduire à la buanderie</w:t>
      </w:r>
      <w:r>
        <w:rPr>
          <w:szCs w:val="32"/>
        </w:rPr>
        <w:t>.</w:t>
      </w:r>
    </w:p>
    <w:p w14:paraId="3410187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Tout de suite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avant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permettez-moi de prévenir l</w:t>
      </w:r>
      <w:r w:rsidR="006D3E7C">
        <w:rPr>
          <w:szCs w:val="32"/>
        </w:rPr>
        <w:t>’</w:t>
      </w:r>
      <w:r w:rsidRPr="00BE5A07">
        <w:rPr>
          <w:szCs w:val="32"/>
        </w:rPr>
        <w:t>équipage et les passagers qu</w:t>
      </w:r>
      <w:r w:rsidR="006D3E7C">
        <w:rPr>
          <w:szCs w:val="32"/>
        </w:rPr>
        <w:t>’</w:t>
      </w:r>
      <w:r w:rsidRPr="00BE5A07">
        <w:rPr>
          <w:szCs w:val="32"/>
        </w:rPr>
        <w:t>en cas de danger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sonnette d</w:t>
      </w:r>
      <w:r w:rsidR="006D3E7C">
        <w:rPr>
          <w:szCs w:val="32"/>
        </w:rPr>
        <w:t>’</w:t>
      </w:r>
      <w:r w:rsidRPr="00BE5A07">
        <w:rPr>
          <w:szCs w:val="32"/>
        </w:rPr>
        <w:t>alarme se trouve placée dans la poche droite de ma vareuse</w:t>
      </w:r>
      <w:r w:rsidR="006D3E7C">
        <w:rPr>
          <w:szCs w:val="32"/>
        </w:rPr>
        <w:t>.</w:t>
      </w:r>
    </w:p>
    <w:p w14:paraId="4041B7A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sonnette d</w:t>
      </w:r>
      <w:r w:rsidR="006D3E7C">
        <w:rPr>
          <w:szCs w:val="32"/>
        </w:rPr>
        <w:t>’</w:t>
      </w:r>
      <w:r w:rsidRPr="00BE5A07">
        <w:rPr>
          <w:szCs w:val="32"/>
        </w:rPr>
        <w:t>alarme</w:t>
      </w:r>
      <w:r w:rsidR="006D3E7C">
        <w:rPr>
          <w:szCs w:val="32"/>
        </w:rPr>
        <w:t> ?…</w:t>
      </w:r>
    </w:p>
    <w:p w14:paraId="6F1C90F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dès que les passagers ont quelque motif d</w:t>
      </w:r>
      <w:r w:rsidR="006D3E7C">
        <w:rPr>
          <w:szCs w:val="32"/>
        </w:rPr>
        <w:t>’</w:t>
      </w:r>
      <w:r w:rsidRPr="00BE5A07">
        <w:rPr>
          <w:szCs w:val="32"/>
        </w:rPr>
        <w:t>être inquiets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tempête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typhon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naufrage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etc</w:t>
      </w:r>
      <w:r w:rsidR="006D3E7C">
        <w:rPr>
          <w:szCs w:val="32"/>
        </w:rPr>
        <w:t xml:space="preserve">., </w:t>
      </w:r>
      <w:r w:rsidRPr="00BE5A07">
        <w:rPr>
          <w:szCs w:val="32"/>
        </w:rPr>
        <w:t>etc</w:t>
      </w:r>
      <w:r w:rsidR="006D3E7C">
        <w:rPr>
          <w:szCs w:val="32"/>
        </w:rPr>
        <w:t xml:space="preserve">., </w:t>
      </w:r>
      <w:r w:rsidRPr="00BE5A07">
        <w:rPr>
          <w:szCs w:val="32"/>
        </w:rPr>
        <w:t>ils n</w:t>
      </w:r>
      <w:r w:rsidR="006D3E7C">
        <w:rPr>
          <w:szCs w:val="32"/>
        </w:rPr>
        <w:t>’</w:t>
      </w:r>
      <w:r w:rsidRPr="00BE5A07">
        <w:rPr>
          <w:szCs w:val="32"/>
        </w:rPr>
        <w:t>ont qu</w:t>
      </w:r>
      <w:r w:rsidR="006D3E7C">
        <w:rPr>
          <w:szCs w:val="32"/>
        </w:rPr>
        <w:t>’</w:t>
      </w:r>
      <w:r w:rsidRPr="00BE5A07">
        <w:rPr>
          <w:szCs w:val="32"/>
        </w:rPr>
        <w:t>à agiter la sonnette d</w:t>
      </w:r>
      <w:r w:rsidR="006D3E7C">
        <w:rPr>
          <w:szCs w:val="32"/>
        </w:rPr>
        <w:t>’</w:t>
      </w:r>
      <w:r w:rsidRPr="00BE5A07">
        <w:rPr>
          <w:szCs w:val="32"/>
        </w:rPr>
        <w:t>alarme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Immédiatement prévenu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accours et je leur lis dans mon manuel les </w:t>
      </w:r>
      <w:r w:rsidR="006D3E7C">
        <w:rPr>
          <w:szCs w:val="32"/>
        </w:rPr>
        <w:t>« </w:t>
      </w:r>
      <w:r w:rsidRPr="00BE5A07">
        <w:rPr>
          <w:szCs w:val="32"/>
        </w:rPr>
        <w:t>Conseils aux noyés et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art et la manière de couler à pic sans </w:t>
      </w:r>
      <w:r w:rsidRPr="00BE5A07">
        <w:rPr>
          <w:szCs w:val="32"/>
        </w:rPr>
        <w:lastRenderedPageBreak/>
        <w:t>professeur</w:t>
      </w:r>
      <w:r w:rsidR="006D3E7C">
        <w:rPr>
          <w:szCs w:val="32"/>
        </w:rPr>
        <w:t xml:space="preserve"> ». </w:t>
      </w:r>
      <w:r w:rsidRPr="00BE5A07">
        <w:rPr>
          <w:szCs w:val="32"/>
        </w:rPr>
        <w:t>Grâce à ma petite innovation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tout le monde peut être rassuré sur 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Œuf-à-Voiles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Par ici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Mesdames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la lessive</w:t>
      </w:r>
      <w:r w:rsidR="006D3E7C">
        <w:rPr>
          <w:szCs w:val="32"/>
        </w:rPr>
        <w:t> !</w:t>
      </w:r>
    </w:p>
    <w:p w14:paraId="248945D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Surveillez-les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ils ne descendent pas toutes les voiles</w:t>
      </w:r>
      <w:r w:rsidR="006D3E7C">
        <w:rPr>
          <w:szCs w:val="32"/>
        </w:rPr>
        <w:t> !</w:t>
      </w:r>
    </w:p>
    <w:p w14:paraId="447A0A7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aux femmes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Allez travailler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enfants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faire une petite belotte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puis ça va</w:t>
      </w:r>
      <w:r w:rsidR="006D3E7C">
        <w:rPr>
          <w:szCs w:val="32"/>
        </w:rPr>
        <w:t> !</w:t>
      </w:r>
    </w:p>
    <w:p w14:paraId="683A83B6" w14:textId="550E719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entraînant les femmes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Suivez-moi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Toutes ces dames au savon</w:t>
      </w:r>
      <w:r>
        <w:rPr>
          <w:szCs w:val="32"/>
        </w:rPr>
        <w:t> !…</w:t>
      </w:r>
    </w:p>
    <w:p w14:paraId="5C12A62A" w14:textId="18F0C822" w:rsidR="00695293" w:rsidRPr="00BE5A07" w:rsidRDefault="00695293" w:rsidP="006D3E7C">
      <w:pPr>
        <w:pStyle w:val="Titre1"/>
      </w:pPr>
      <w:bookmarkStart w:id="20" w:name="_Toc197372915"/>
      <w:r w:rsidRPr="00BE5A07">
        <w:lastRenderedPageBreak/>
        <w:t>CHAPITRE XI</w:t>
      </w:r>
      <w:r w:rsidRPr="00BE5A07">
        <w:br/>
      </w:r>
      <w:r w:rsidRPr="00BE5A07">
        <w:br/>
        <w:t>LES DEUX MOUSSES</w:t>
      </w:r>
      <w:bookmarkEnd w:id="20"/>
    </w:p>
    <w:p w14:paraId="6EAB6A48" w14:textId="78319F98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seul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plus une caravelle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blanchisserie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les voiles dans l</w:t>
      </w:r>
      <w:r w:rsidR="006D3E7C">
        <w:rPr>
          <w:szCs w:val="32"/>
        </w:rPr>
        <w:t>’</w:t>
      </w:r>
      <w:r w:rsidRPr="00BE5A07">
        <w:rPr>
          <w:szCs w:val="32"/>
        </w:rPr>
        <w:t>armoire</w:t>
      </w:r>
      <w:r w:rsidR="006D3E7C">
        <w:rPr>
          <w:szCs w:val="32"/>
        </w:rPr>
        <w:t xml:space="preserve"> !! </w:t>
      </w:r>
      <w:r w:rsidRPr="00BE5A07">
        <w:rPr>
          <w:szCs w:val="32"/>
        </w:rPr>
        <w:t>À quelle heure vais-je arriver en Amérique</w:t>
      </w:r>
      <w:r w:rsidR="006D3E7C">
        <w:rPr>
          <w:szCs w:val="32"/>
        </w:rPr>
        <w:t> ? (</w:t>
      </w:r>
      <w:r w:rsidR="006D21B8" w:rsidRPr="00BE5A07">
        <w:rPr>
          <w:i/>
          <w:iCs/>
          <w:szCs w:val="32"/>
        </w:rPr>
        <w:t>Tout en parlant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il essaie de faire tenir son œuf en équilibre sur la caisse de maquereaux-en-conserve qui se trouve encore là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Ça me délasse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Encore raté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énervant à la 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y arriverai donc jamais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pose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un mouvement brusque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le bout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écrase et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 tient en équilibre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facile à trouver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suffisait d</w:t>
      </w:r>
      <w:r w:rsidR="006D3E7C">
        <w:rPr>
          <w:szCs w:val="32"/>
        </w:rPr>
        <w:t>’</w:t>
      </w:r>
      <w:r w:rsidRPr="00BE5A07">
        <w:rPr>
          <w:szCs w:val="32"/>
        </w:rPr>
        <w:t>écraser le bout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encore fallait-il y penser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Je le replacerai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Bourrant sa pipe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vais aller fumer une bonne pipe sur la dunette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fêter cette trouvaille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Allons bon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oublié mon briquet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Apercevant un matelot qui a une énorme loupe sur le front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Mais ce matelot va faire l</w:t>
      </w:r>
      <w:r w:rsidR="006D3E7C">
        <w:rPr>
          <w:szCs w:val="32"/>
        </w:rPr>
        <w:t>’</w:t>
      </w:r>
      <w:r w:rsidRPr="00BE5A07">
        <w:rPr>
          <w:szCs w:val="32"/>
        </w:rPr>
        <w:t>affaire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Approche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Riquet-à-la-loupe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Le matelot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approche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Mets-toi là et ne bouge pas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place le matelot à quelques pas de lui et tend sa pipe dans la direction de la loupe du gabier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Le soleil passe à travers l</w:t>
      </w:r>
      <w:r w:rsidR="006D3E7C">
        <w:rPr>
          <w:szCs w:val="32"/>
        </w:rPr>
        <w:t>’</w:t>
      </w:r>
      <w:r w:rsidRPr="00BE5A07">
        <w:rPr>
          <w:szCs w:val="32"/>
        </w:rPr>
        <w:t>énorme loupe de ce matelot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voilà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pipe est allumée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Au gabier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Quand on a l</w:t>
      </w:r>
      <w:r w:rsidR="006D3E7C">
        <w:rPr>
          <w:szCs w:val="32"/>
        </w:rPr>
        <w:t>’</w:t>
      </w:r>
      <w:r w:rsidRPr="00BE5A07">
        <w:rPr>
          <w:szCs w:val="32"/>
        </w:rPr>
        <w:t>esprit scientifique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se débrouille toujours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éloigne</w:t>
      </w:r>
      <w:r w:rsidR="006D3E7C">
        <w:rPr>
          <w:szCs w:val="32"/>
        </w:rPr>
        <w:t>.)</w:t>
      </w:r>
    </w:p>
    <w:p w14:paraId="09A7A8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4B1B81" w:rsidRPr="00BE5A07">
        <w:rPr>
          <w:szCs w:val="32"/>
        </w:rPr>
        <w:t>E</w:t>
      </w:r>
      <w:r w:rsidRPr="00BE5A07">
        <w:rPr>
          <w:szCs w:val="32"/>
        </w:rPr>
        <w:t xml:space="preserve"> C</w:t>
      </w:r>
      <w:r w:rsidR="004B1B81" w:rsidRPr="00BE5A07">
        <w:rPr>
          <w:szCs w:val="32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appuyé sur 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m</w:t>
      </w:r>
      <w:r w:rsidR="006D3E7C">
        <w:rPr>
          <w:szCs w:val="32"/>
        </w:rPr>
        <w:t>’</w:t>
      </w:r>
      <w:r w:rsidRPr="00BE5A07">
        <w:rPr>
          <w:szCs w:val="32"/>
        </w:rPr>
        <w:t>a pris dans la buanderie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ne me sens pas très bien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le cœur tout barbouillé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drôle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jamais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sur mon </w:t>
      </w:r>
      <w:r w:rsidR="006D3E7C">
        <w:rPr>
          <w:szCs w:val="32"/>
        </w:rPr>
        <w:t>« </w:t>
      </w:r>
      <w:r w:rsidRPr="00BE5A07">
        <w:rPr>
          <w:szCs w:val="32"/>
        </w:rPr>
        <w:t>bateau-lavoir</w:t>
      </w:r>
      <w:r w:rsidR="006D3E7C">
        <w:rPr>
          <w:szCs w:val="32"/>
        </w:rPr>
        <w:t xml:space="preserve"> »… </w:t>
      </w:r>
      <w:r w:rsidRPr="00BE5A07">
        <w:rPr>
          <w:szCs w:val="32"/>
        </w:rPr>
        <w:t>même pendant les crues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éprouvé un pareil malaise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m</w:t>
      </w:r>
      <w:r w:rsidR="006D3E7C">
        <w:rPr>
          <w:szCs w:val="32"/>
        </w:rPr>
        <w:t>’</w:t>
      </w:r>
      <w:r w:rsidRPr="00BE5A07">
        <w:rPr>
          <w:szCs w:val="32"/>
        </w:rPr>
        <w:t>enverrez un mousse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vous prie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pour me tenir la tête</w:t>
      </w:r>
      <w:r w:rsidR="006D3E7C">
        <w:rPr>
          <w:szCs w:val="32"/>
        </w:rPr>
        <w:t>…</w:t>
      </w:r>
    </w:p>
    <w:p w14:paraId="6ED143A6" w14:textId="77777777" w:rsidR="006D3E7C" w:rsidRDefault="006D3E7C" w:rsidP="00695293">
      <w:pPr>
        <w:pStyle w:val="Droite"/>
      </w:pPr>
      <w:r>
        <w:lastRenderedPageBreak/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286453D9" w14:textId="7FEAD3EE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 xml:space="preserve">À ce moment passent sur le pont Colomba et </w:t>
      </w:r>
      <w:proofErr w:type="spellStart"/>
      <w:r w:rsidR="006D21B8" w:rsidRPr="00BE5A07">
        <w:rPr>
          <w:i/>
          <w:iCs/>
        </w:rPr>
        <w:t>Concepcion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déguisées en mousses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Colomba a un tape-à-l</w:t>
      </w:r>
      <w:r>
        <w:rPr>
          <w:i/>
          <w:iCs/>
        </w:rPr>
        <w:t>’</w:t>
      </w:r>
      <w:r w:rsidR="006D21B8" w:rsidRPr="00BE5A07">
        <w:rPr>
          <w:i/>
          <w:iCs/>
        </w:rPr>
        <w:t>œil qui lui cache l</w:t>
      </w:r>
      <w:r>
        <w:rPr>
          <w:i/>
          <w:iCs/>
        </w:rPr>
        <w:t>’</w:t>
      </w:r>
      <w:r w:rsidR="006D21B8" w:rsidRPr="00BE5A07">
        <w:rPr>
          <w:i/>
          <w:iCs/>
        </w:rPr>
        <w:t xml:space="preserve">œil gauche et </w:t>
      </w:r>
      <w:proofErr w:type="spellStart"/>
      <w:r w:rsidR="006D21B8" w:rsidRPr="00BE5A07">
        <w:rPr>
          <w:i/>
          <w:iCs/>
        </w:rPr>
        <w:t>Concepcion</w:t>
      </w:r>
      <w:proofErr w:type="spellEnd"/>
      <w:r w:rsidR="006D21B8" w:rsidRPr="00BE5A07">
        <w:rPr>
          <w:i/>
          <w:iCs/>
        </w:rPr>
        <w:t xml:space="preserve"> un mouchoir à carreaux noué en bandeau autour des joues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comme une personne atteinte d</w:t>
      </w:r>
      <w:r>
        <w:rPr>
          <w:i/>
          <w:iCs/>
        </w:rPr>
        <w:t>’</w:t>
      </w:r>
      <w:r w:rsidR="006D21B8" w:rsidRPr="00BE5A07">
        <w:rPr>
          <w:i/>
          <w:iCs/>
        </w:rPr>
        <w:t>une fluxion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On voit à peine sa figure</w:t>
      </w:r>
      <w:r>
        <w:t>.)</w:t>
      </w:r>
    </w:p>
    <w:p w14:paraId="77D6B6D1" w14:textId="607FF845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7D8646A4" wp14:editId="591EFD33">
            <wp:extent cx="5486400" cy="4586605"/>
            <wp:effectExtent l="0" t="0" r="0" b="0"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58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5771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mousse pour lui tenir la tête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lui faut tout le confort moderne à celui-là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 xml:space="preserve">Il aperçoit Colomba et </w:t>
      </w:r>
      <w:proofErr w:type="spellStart"/>
      <w:r w:rsidR="006D21B8" w:rsidRPr="00BE5A07">
        <w:rPr>
          <w:i/>
          <w:iCs/>
          <w:szCs w:val="32"/>
        </w:rPr>
        <w:t>Concepcion</w:t>
      </w:r>
      <w:proofErr w:type="spellEnd"/>
      <w:r w:rsidR="006D21B8" w:rsidRPr="00BE5A07">
        <w:rPr>
          <w:i/>
          <w:iCs/>
          <w:szCs w:val="32"/>
        </w:rPr>
        <w:t xml:space="preserve"> qui traversent le pont</w:t>
      </w:r>
      <w:r w:rsidR="006D3E7C">
        <w:rPr>
          <w:szCs w:val="32"/>
        </w:rPr>
        <w:t xml:space="preserve">.). </w:t>
      </w:r>
      <w:r w:rsidRPr="00BE5A07">
        <w:rPr>
          <w:szCs w:val="32"/>
        </w:rPr>
        <w:t>Justement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 deux moussaillons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mousses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avancez un peu par ici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Apercevant les têtes des deux mousses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Mille sabords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ces phénomènes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Colomba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Tu es blessé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mon </w:t>
      </w:r>
      <w:proofErr w:type="gramStart"/>
      <w:r w:rsidRPr="00BE5A07">
        <w:rPr>
          <w:szCs w:val="32"/>
        </w:rPr>
        <w:t>p</w:t>
      </w:r>
      <w:r w:rsidR="006D3E7C">
        <w:rPr>
          <w:szCs w:val="32"/>
        </w:rPr>
        <w:t>’</w:t>
      </w:r>
      <w:r w:rsidRPr="00BE5A07">
        <w:rPr>
          <w:szCs w:val="32"/>
        </w:rPr>
        <w:t>tit</w:t>
      </w:r>
      <w:proofErr w:type="gramEnd"/>
      <w:r w:rsidRPr="00BE5A07">
        <w:rPr>
          <w:szCs w:val="32"/>
        </w:rPr>
        <w:t xml:space="preserve"> gars</w:t>
      </w:r>
      <w:r w:rsidR="006D3E7C">
        <w:rPr>
          <w:szCs w:val="32"/>
        </w:rPr>
        <w:t> ?</w:t>
      </w:r>
    </w:p>
    <w:p w14:paraId="0C43FFF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contrefaisant sa voix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quartier-maître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 apportant à bord la boîte de compas de l</w:t>
      </w:r>
      <w:r w:rsidR="006D3E7C">
        <w:rPr>
          <w:szCs w:val="32"/>
        </w:rPr>
        <w:t>’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me suis mis le compas dans l</w:t>
      </w:r>
      <w:r w:rsidR="006D3E7C">
        <w:rPr>
          <w:szCs w:val="32"/>
        </w:rPr>
        <w:t>’</w:t>
      </w:r>
      <w:r w:rsidRPr="00BE5A07">
        <w:rPr>
          <w:szCs w:val="32"/>
        </w:rPr>
        <w:t>œil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rien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la lumière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fait mal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</w:t>
      </w:r>
      <w:r w:rsidR="006D3E7C">
        <w:rPr>
          <w:szCs w:val="32"/>
        </w:rPr>
        <w:t>…</w:t>
      </w:r>
    </w:p>
    <w:p w14:paraId="0B383D7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à </w:t>
      </w:r>
      <w:proofErr w:type="spellStart"/>
      <w:r w:rsidR="006D21B8" w:rsidRPr="00BE5A07">
        <w:rPr>
          <w:i/>
          <w:iCs/>
          <w:szCs w:val="32"/>
        </w:rPr>
        <w:t>Concepcion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Et toi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es blessé aussi</w:t>
      </w:r>
      <w:r w:rsidR="006D3E7C">
        <w:rPr>
          <w:szCs w:val="32"/>
        </w:rPr>
        <w:t> ?</w:t>
      </w:r>
    </w:p>
    <w:p w14:paraId="48436CD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Mathurin</w:t>
      </w:r>
      <w:r w:rsidR="006D3E7C">
        <w:rPr>
          <w:szCs w:val="32"/>
        </w:rPr>
        <w:t>.</w:t>
      </w:r>
    </w:p>
    <w:p w14:paraId="1C022CE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Hein</w:t>
      </w:r>
      <w:r w:rsidR="006D3E7C">
        <w:rPr>
          <w:szCs w:val="32"/>
        </w:rPr>
        <w:t> ?</w:t>
      </w:r>
    </w:p>
    <w:p w14:paraId="604BA594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quartier-ma</w:t>
      </w:r>
      <w:r w:rsidR="00F462B8" w:rsidRPr="00BE5A07">
        <w:rPr>
          <w:szCs w:val="32"/>
        </w:rPr>
        <w:t>î</w:t>
      </w:r>
      <w:r w:rsidRPr="00BE5A07">
        <w:rPr>
          <w:szCs w:val="32"/>
        </w:rPr>
        <w:t>tre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 vent du large qui a soufflé dans ma dent creuse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 j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ons</w:t>
      </w:r>
      <w:proofErr w:type="spellEnd"/>
      <w:r w:rsidRPr="00BE5A07">
        <w:rPr>
          <w:szCs w:val="32"/>
        </w:rPr>
        <w:t xml:space="preserve"> une fluxion</w:t>
      </w:r>
      <w:r w:rsidR="006D3E7C">
        <w:rPr>
          <w:szCs w:val="32"/>
        </w:rPr>
        <w:t>.</w:t>
      </w:r>
    </w:p>
    <w:p w14:paraId="3B8CE7E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 tout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faut que l</w:t>
      </w:r>
      <w:r w:rsidR="006D3E7C">
        <w:rPr>
          <w:szCs w:val="32"/>
        </w:rPr>
        <w:t>’</w:t>
      </w:r>
      <w:r w:rsidRPr="00BE5A07">
        <w:rPr>
          <w:szCs w:val="32"/>
        </w:rPr>
        <w:t>un ou l</w:t>
      </w:r>
      <w:r w:rsidR="006D3E7C">
        <w:rPr>
          <w:szCs w:val="32"/>
        </w:rPr>
        <w:t>’</w:t>
      </w:r>
      <w:r w:rsidRPr="00BE5A07">
        <w:rPr>
          <w:szCs w:val="32"/>
        </w:rPr>
        <w:t>autre se rende tout de suite dans la cabine du capitaine pour lui tenir la tête</w:t>
      </w:r>
      <w:r w:rsidR="006D3E7C">
        <w:rPr>
          <w:szCs w:val="32"/>
        </w:rPr>
        <w:t>.</w:t>
      </w:r>
    </w:p>
    <w:p w14:paraId="3D632AA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Pour lui tenir la tête</w:t>
      </w:r>
      <w:r w:rsidR="006D3E7C">
        <w:rPr>
          <w:szCs w:val="32"/>
        </w:rPr>
        <w:t> ?</w:t>
      </w:r>
    </w:p>
    <w:p w14:paraId="13DED3E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a le cœur chaviré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ce qu</w:t>
      </w:r>
      <w:r w:rsidR="006D3E7C">
        <w:rPr>
          <w:szCs w:val="32"/>
        </w:rPr>
        <w:t>’</w:t>
      </w:r>
      <w:r w:rsidRPr="00BE5A07">
        <w:rPr>
          <w:szCs w:val="32"/>
        </w:rPr>
        <w:t>il paraît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dépêchez-vous</w:t>
      </w:r>
      <w:r w:rsidR="006D3E7C">
        <w:rPr>
          <w:szCs w:val="32"/>
        </w:rPr>
        <w:t> !</w:t>
      </w:r>
    </w:p>
    <w:p w14:paraId="63BCFB6F" w14:textId="6D1D309C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6F9C138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horreur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lui tenir la tête</w:t>
      </w:r>
      <w:r w:rsidR="006D3E7C">
        <w:rPr>
          <w:szCs w:val="32"/>
        </w:rPr>
        <w:t> ?</w:t>
      </w:r>
    </w:p>
    <w:p w14:paraId="6205C0C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craignez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moi qui vais y aller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puisqu</w:t>
      </w:r>
      <w:r w:rsidR="006D3E7C">
        <w:rPr>
          <w:szCs w:val="32"/>
        </w:rPr>
        <w:t>’</w:t>
      </w:r>
      <w:r w:rsidRPr="00BE5A07">
        <w:rPr>
          <w:szCs w:val="32"/>
        </w:rPr>
        <w:t>il le faut</w:t>
      </w:r>
      <w:r w:rsidR="006D3E7C">
        <w:rPr>
          <w:szCs w:val="32"/>
        </w:rPr>
        <w:t>.</w:t>
      </w:r>
    </w:p>
    <w:p w14:paraId="1C4B139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te le défends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aimerais mieux me faire reconnaître tout de suite et tout avouer à mon oncle</w:t>
      </w:r>
      <w:r w:rsidR="006D3E7C">
        <w:rPr>
          <w:szCs w:val="32"/>
        </w:rPr>
        <w:t> !</w:t>
      </w:r>
    </w:p>
    <w:p w14:paraId="621F583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Ouf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enlève un peu mon bandeau pendant qu</w:t>
      </w:r>
      <w:r w:rsidR="006D3E7C">
        <w:rPr>
          <w:szCs w:val="32"/>
        </w:rPr>
        <w:t>’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personne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étouffe là-dessous</w:t>
      </w:r>
      <w:r w:rsidR="006D3E7C">
        <w:rPr>
          <w:szCs w:val="32"/>
        </w:rPr>
        <w:t> !</w:t>
      </w:r>
    </w:p>
    <w:p w14:paraId="20474365" w14:textId="6672EDF2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enlève son bandeau</w:t>
      </w:r>
      <w:r>
        <w:t>.)</w:t>
      </w:r>
    </w:p>
    <w:p w14:paraId="0CA2BFA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enlevant son tape-à-l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œil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ce machin-là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gênant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il fallait bien se défigurer un peu pour ne pas être reconnues</w:t>
      </w:r>
      <w:r w:rsidR="006D3E7C">
        <w:rPr>
          <w:szCs w:val="32"/>
        </w:rPr>
        <w:t>.</w:t>
      </w:r>
    </w:p>
    <w:p w14:paraId="545234A8" w14:textId="68F1504E" w:rsidR="000F06A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2350EE00" wp14:editId="36EDBAAB">
            <wp:extent cx="5147945" cy="6472555"/>
            <wp:effectExtent l="0" t="0" r="0" b="0"/>
            <wp:docPr id="1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945" cy="647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CA48A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égal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Madame va penser de ne pas nous revoir à la maison</w:t>
      </w:r>
      <w:r w:rsidR="006D3E7C">
        <w:rPr>
          <w:szCs w:val="32"/>
        </w:rPr>
        <w:t> ?</w:t>
      </w:r>
    </w:p>
    <w:p w14:paraId="6360ECE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Rassure-toi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lui ai fait un mot avant de partir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commissionnaire a dû le lui remettre une heure après le départ de la caravelle</w:t>
      </w:r>
      <w:r w:rsidR="006D3E7C">
        <w:rPr>
          <w:szCs w:val="32"/>
        </w:rPr>
        <w:t>.</w:t>
      </w:r>
    </w:p>
    <w:p w14:paraId="5EE0F3D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qu</w:t>
      </w:r>
      <w:r w:rsidR="006D3E7C">
        <w:rPr>
          <w:szCs w:val="32"/>
        </w:rPr>
        <w:t>’</w:t>
      </w:r>
      <w:r w:rsidRPr="00BE5A07">
        <w:rPr>
          <w:szCs w:val="32"/>
        </w:rPr>
        <w:t>elle doit en faire une vie à cette heure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Sûrement qu</w:t>
      </w:r>
      <w:r w:rsidR="006D3E7C">
        <w:rPr>
          <w:szCs w:val="32"/>
        </w:rPr>
        <w:t>’</w:t>
      </w:r>
      <w:r w:rsidRPr="00BE5A07">
        <w:rPr>
          <w:szCs w:val="32"/>
        </w:rPr>
        <w:t>elle me donnera mes huit jours quand on reviendra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tant pis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plus fort que 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pouvais pas me séparer de mon Mathurin</w:t>
      </w:r>
      <w:r w:rsidR="006D3E7C">
        <w:rPr>
          <w:szCs w:val="32"/>
        </w:rPr>
        <w:t> !</w:t>
      </w:r>
    </w:p>
    <w:p w14:paraId="17B4EC8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Ni moi de mon Yves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égal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dur de vivre ainsi à côté de celui qu</w:t>
      </w:r>
      <w:r w:rsidR="006D3E7C">
        <w:rPr>
          <w:szCs w:val="32"/>
        </w:rPr>
        <w:t>’</w:t>
      </w:r>
      <w:r w:rsidRPr="00BE5A07">
        <w:rPr>
          <w:szCs w:val="32"/>
        </w:rPr>
        <w:t>on aime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sans pouvoir lui parler</w:t>
      </w:r>
      <w:r w:rsidR="006D3E7C">
        <w:rPr>
          <w:szCs w:val="32"/>
        </w:rPr>
        <w:t> !</w:t>
      </w:r>
    </w:p>
    <w:p w14:paraId="29B1F53D" w14:textId="678941F9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7C5B4240" w14:textId="3508B26E" w:rsidR="00695293" w:rsidRPr="00BE5A07" w:rsidRDefault="00695293" w:rsidP="006D3E7C">
      <w:pPr>
        <w:pStyle w:val="Centr"/>
        <w:keepNext/>
      </w:pPr>
      <w:r w:rsidRPr="00BE5A07">
        <w:t xml:space="preserve">DUO DE COLOMBA ET </w:t>
      </w:r>
      <w:proofErr w:type="spellStart"/>
      <w:r w:rsidRPr="00BE5A07">
        <w:t>CONCEPCION</w:t>
      </w:r>
      <w:proofErr w:type="spellEnd"/>
    </w:p>
    <w:p w14:paraId="54097B6C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1A9B6B40" w14:textId="77777777" w:rsidR="006D3E7C" w:rsidRDefault="00695293" w:rsidP="00911B2B">
      <w:pPr>
        <w:pStyle w:val="NormalSuspendu1XRetrait2XEsp0"/>
      </w:pPr>
      <w:r w:rsidRPr="00BE5A07">
        <w:t>Être si près l</w:t>
      </w:r>
      <w:r w:rsidR="006D3E7C">
        <w:t>’</w:t>
      </w:r>
      <w:r w:rsidRPr="00BE5A07">
        <w:t>un de l</w:t>
      </w:r>
      <w:r w:rsidR="006D3E7C">
        <w:t>’</w:t>
      </w:r>
      <w:r w:rsidRPr="00BE5A07">
        <w:t>autre</w:t>
      </w:r>
      <w:r w:rsidR="006D3E7C">
        <w:t>,</w:t>
      </w:r>
    </w:p>
    <w:p w14:paraId="3A1B0109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Sans pouvoir parler d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,</w:t>
      </w:r>
    </w:p>
    <w:p w14:paraId="551EBD7C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supplice est le nôtre</w:t>
      </w:r>
      <w:r w:rsidR="006D3E7C">
        <w:rPr>
          <w:szCs w:val="32"/>
        </w:rPr>
        <w:t> !</w:t>
      </w:r>
    </w:p>
    <w:p w14:paraId="2CEC0ADC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Mais patientons quelques jours</w:t>
      </w:r>
      <w:r w:rsidR="006D3E7C">
        <w:rPr>
          <w:szCs w:val="32"/>
        </w:rPr>
        <w:t>.</w:t>
      </w:r>
    </w:p>
    <w:p w14:paraId="41E4C70E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Bientôt nous pourrons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pense</w:t>
      </w:r>
      <w:r w:rsidR="006D3E7C">
        <w:rPr>
          <w:szCs w:val="32"/>
        </w:rPr>
        <w:t>,</w:t>
      </w:r>
    </w:p>
    <w:p w14:paraId="16CBD1D0" w14:textId="766954BD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Quittant ces déguisements</w:t>
      </w:r>
    </w:p>
    <w:p w14:paraId="243CE478" w14:textId="48722E72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Révéler notre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présence</w:t>
      </w:r>
    </w:p>
    <w:p w14:paraId="40FC2277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À mon oncle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nos amants</w:t>
      </w:r>
      <w:r w:rsidR="006D3E7C">
        <w:rPr>
          <w:szCs w:val="32"/>
        </w:rPr>
        <w:t> !</w:t>
      </w:r>
    </w:p>
    <w:p w14:paraId="0754FB16" w14:textId="00B52940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0A292CBC" w14:textId="77777777" w:rsidR="006D3E7C" w:rsidRDefault="00695293" w:rsidP="006D3E7C">
      <w:pPr>
        <w:pStyle w:val="CentrEspAvt0EspApr0"/>
      </w:pPr>
      <w:r w:rsidRPr="00BE5A07">
        <w:t>Quand on est près tout près de celui qu</w:t>
      </w:r>
      <w:r w:rsidR="006D3E7C">
        <w:t>’</w:t>
      </w:r>
      <w:r w:rsidRPr="00BE5A07">
        <w:t>on aime</w:t>
      </w:r>
      <w:r w:rsidR="006D3E7C">
        <w:t>,</w:t>
      </w:r>
    </w:p>
    <w:p w14:paraId="13212B28" w14:textId="23C2FB23" w:rsidR="00E67920" w:rsidRPr="00BE5A07" w:rsidRDefault="00695293" w:rsidP="006D3E7C">
      <w:pPr>
        <w:pStyle w:val="CentrEspAvt0EspApr0"/>
      </w:pPr>
      <w:r w:rsidRPr="00BE5A07">
        <w:t>On voudrait bien lui dire à tout moment</w:t>
      </w:r>
    </w:p>
    <w:p w14:paraId="7A8165C2" w14:textId="77777777" w:rsidR="00E67920" w:rsidRPr="00BE5A07" w:rsidRDefault="00695293" w:rsidP="006D3E7C">
      <w:pPr>
        <w:pStyle w:val="CentrEspAvt0EspApr0"/>
      </w:pPr>
      <w:r w:rsidRPr="00BE5A07">
        <w:t>Votre bien-aimée est ici même</w:t>
      </w:r>
    </w:p>
    <w:p w14:paraId="3C8B7C82" w14:textId="77777777" w:rsidR="006D3E7C" w:rsidRDefault="00695293" w:rsidP="006D3E7C">
      <w:pPr>
        <w:pStyle w:val="CentrEspAvt0EspApr0"/>
      </w:pPr>
      <w:r w:rsidRPr="00BE5A07">
        <w:t>N</w:t>
      </w:r>
      <w:r w:rsidR="006D3E7C">
        <w:t>’</w:t>
      </w:r>
      <w:r w:rsidRPr="00BE5A07">
        <w:t>ayez plus de chagrin</w:t>
      </w:r>
      <w:r w:rsidR="006D3E7C">
        <w:t xml:space="preserve">, </w:t>
      </w:r>
      <w:r w:rsidRPr="00BE5A07">
        <w:t>de tourments</w:t>
      </w:r>
      <w:r w:rsidR="006D3E7C">
        <w:t> !</w:t>
      </w:r>
    </w:p>
    <w:p w14:paraId="4ADA353C" w14:textId="68A5D28E" w:rsidR="00E67920" w:rsidRPr="00BE5A07" w:rsidRDefault="00695293" w:rsidP="006D3E7C">
      <w:pPr>
        <w:pStyle w:val="CentrEspAvt0EspApr0"/>
      </w:pPr>
      <w:r w:rsidRPr="00BE5A07">
        <w:t>Quand on est près</w:t>
      </w:r>
      <w:r w:rsidR="006D3E7C">
        <w:t xml:space="preserve">, </w:t>
      </w:r>
      <w:r w:rsidRPr="00BE5A07">
        <w:t>tout près de celui qu</w:t>
      </w:r>
      <w:r w:rsidR="006D3E7C">
        <w:t>’</w:t>
      </w:r>
      <w:r w:rsidRPr="00BE5A07">
        <w:t>on aime</w:t>
      </w:r>
    </w:p>
    <w:p w14:paraId="4BA4AD87" w14:textId="77777777" w:rsidR="006D3E7C" w:rsidRDefault="00695293" w:rsidP="006D3E7C">
      <w:pPr>
        <w:pStyle w:val="CentrEspAvt0EspApr0"/>
      </w:pPr>
      <w:r w:rsidRPr="00BE5A07">
        <w:t>Mais qu</w:t>
      </w:r>
      <w:r w:rsidR="006D3E7C">
        <w:t>’</w:t>
      </w:r>
      <w:r w:rsidRPr="00BE5A07">
        <w:t>on est tout près secrètement</w:t>
      </w:r>
      <w:r w:rsidR="006D3E7C">
        <w:t>,</w:t>
      </w:r>
    </w:p>
    <w:p w14:paraId="170EB270" w14:textId="4E3468C8" w:rsidR="00E67920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dur de lui laisser croire quand même</w:t>
      </w:r>
    </w:p>
    <w:p w14:paraId="69BFADD1" w14:textId="77777777" w:rsidR="006D3E7C" w:rsidRDefault="00695293" w:rsidP="006D3E7C">
      <w:pPr>
        <w:pStyle w:val="CentrEspAvt0EspApr0"/>
      </w:pPr>
      <w:r w:rsidRPr="00BE5A07">
        <w:lastRenderedPageBreak/>
        <w:t>Qu</w:t>
      </w:r>
      <w:r w:rsidR="006D3E7C">
        <w:t>’</w:t>
      </w:r>
      <w:r w:rsidRPr="00BE5A07">
        <w:t>on est loin</w:t>
      </w:r>
      <w:r w:rsidR="006D3E7C">
        <w:t xml:space="preserve">, </w:t>
      </w:r>
      <w:r w:rsidRPr="00BE5A07">
        <w:t>très loin de lui en ce moment</w:t>
      </w:r>
      <w:r w:rsidR="006D3E7C">
        <w:t> !</w:t>
      </w:r>
    </w:p>
    <w:p w14:paraId="16645399" w14:textId="07A1EAF7" w:rsidR="00695293" w:rsidRPr="00BE5A07" w:rsidRDefault="00695293" w:rsidP="006D3E7C">
      <w:pPr>
        <w:pStyle w:val="Centr"/>
        <w:keepNext/>
      </w:pPr>
      <w:r w:rsidRPr="00BE5A07">
        <w:t>II</w:t>
      </w:r>
    </w:p>
    <w:p w14:paraId="26D5391C" w14:textId="77777777" w:rsidR="006D3E7C" w:rsidRDefault="00695293" w:rsidP="00911B2B">
      <w:pPr>
        <w:pStyle w:val="NormalSuspendu1XRetrait2XEsp0"/>
      </w:pPr>
      <w:r w:rsidRPr="00BE5A07">
        <w:t>Nous avons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symbolique</w:t>
      </w:r>
      <w:r w:rsidR="006D3E7C">
        <w:t>,</w:t>
      </w:r>
    </w:p>
    <w:p w14:paraId="5503CCD6" w14:textId="797C0B95" w:rsidR="00695293" w:rsidRPr="00BE5A07" w:rsidRDefault="00695293" w:rsidP="00911B2B">
      <w:pPr>
        <w:pStyle w:val="NormalSuspendu1XRetrait2XEsp0"/>
      </w:pPr>
      <w:r w:rsidRPr="00BE5A07">
        <w:t>Comme l</w:t>
      </w:r>
      <w:r w:rsidR="006D3E7C">
        <w:t>’</w:t>
      </w:r>
      <w:r w:rsidRPr="00BE5A07">
        <w:t>amour un bandeau</w:t>
      </w:r>
    </w:p>
    <w:p w14:paraId="0DD5FF44" w14:textId="77777777" w:rsidR="00695293" w:rsidRPr="00BE5A07" w:rsidRDefault="00695293" w:rsidP="006D3E7C">
      <w:pPr>
        <w:pStyle w:val="Centr"/>
        <w:keepNext/>
      </w:pPr>
      <w:proofErr w:type="spellStart"/>
      <w:r w:rsidRPr="00BE5A07">
        <w:t>C</w:t>
      </w:r>
      <w:r w:rsidR="002D4A05" w:rsidRPr="00BE5A07">
        <w:rPr>
          <w:rStyle w:val="Taille-1Caracteres"/>
        </w:rPr>
        <w:t>ONCEPCION</w:t>
      </w:r>
      <w:proofErr w:type="spellEnd"/>
    </w:p>
    <w:p w14:paraId="65AE9F27" w14:textId="5BDAD087" w:rsidR="00695293" w:rsidRPr="00BE5A07" w:rsidRDefault="00695293" w:rsidP="00911B2B">
      <w:pPr>
        <w:pStyle w:val="NormalSuspendu1XRetrait2XEsp0"/>
      </w:pPr>
      <w:r w:rsidRPr="00BE5A07">
        <w:t>Moi j</w:t>
      </w:r>
      <w:r w:rsidR="006D3E7C">
        <w:t>’</w:t>
      </w:r>
      <w:r w:rsidRPr="00BE5A07">
        <w:t xml:space="preserve">fais </w:t>
      </w:r>
      <w:proofErr w:type="spellStart"/>
      <w:r w:rsidRPr="00BE5A07">
        <w:t>croir</w:t>
      </w:r>
      <w:proofErr w:type="spellEnd"/>
      <w:r w:rsidR="006D3E7C">
        <w:t>’</w:t>
      </w:r>
      <w:r w:rsidRPr="00BE5A07">
        <w:t xml:space="preserve"> que j</w:t>
      </w:r>
      <w:r w:rsidR="006D3E7C">
        <w:t>’</w:t>
      </w:r>
      <w:r w:rsidRPr="00BE5A07">
        <w:t>ai un</w:t>
      </w:r>
      <w:r w:rsidR="006D3E7C">
        <w:t>’</w:t>
      </w:r>
      <w:r w:rsidRPr="00BE5A07">
        <w:t xml:space="preserve"> chique</w:t>
      </w:r>
    </w:p>
    <w:p w14:paraId="771C97FF" w14:textId="77777777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OLOMBA</w:t>
      </w:r>
    </w:p>
    <w:p w14:paraId="6301D5C0" w14:textId="77777777" w:rsidR="006D3E7C" w:rsidRDefault="00695293" w:rsidP="00911B2B">
      <w:pPr>
        <w:pStyle w:val="NormalSuspendu1XRetrait2XEsp0"/>
      </w:pPr>
      <w:r w:rsidRPr="00BE5A07">
        <w:t>Moi sur l</w:t>
      </w:r>
      <w:r w:rsidR="006D3E7C">
        <w:t>’</w:t>
      </w:r>
      <w:r w:rsidRPr="00BE5A07">
        <w:t>œil un cocardeau</w:t>
      </w:r>
      <w:r w:rsidR="006D3E7C">
        <w:t>.</w:t>
      </w:r>
    </w:p>
    <w:p w14:paraId="5E801075" w14:textId="5CFCA2E3" w:rsidR="00695293" w:rsidRPr="00BE5A07" w:rsidRDefault="00695293" w:rsidP="006D3E7C">
      <w:pPr>
        <w:pStyle w:val="Centr"/>
        <w:keepNext/>
      </w:pPr>
      <w:r w:rsidRPr="00BE5A07">
        <w:t>E</w:t>
      </w:r>
      <w:r w:rsidR="002D4A05" w:rsidRPr="00BE5A07">
        <w:rPr>
          <w:rStyle w:val="Taille-1Caracteres"/>
        </w:rPr>
        <w:t>NSEMBLE</w:t>
      </w:r>
    </w:p>
    <w:p w14:paraId="72044333" w14:textId="7AC58A63" w:rsidR="00E67920" w:rsidRPr="00BE5A07" w:rsidRDefault="00695293" w:rsidP="00911B2B">
      <w:pPr>
        <w:pStyle w:val="NormalSuspendu1XRetrait2XEsp0"/>
      </w:pPr>
      <w:r w:rsidRPr="00BE5A07">
        <w:t xml:space="preserve">On peut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qu</w:t>
      </w:r>
      <w:r w:rsidR="006D3E7C">
        <w:t>’</w:t>
      </w:r>
      <w:r w:rsidRPr="00BE5A07">
        <w:t xml:space="preserve">nous </w:t>
      </w:r>
      <w:proofErr w:type="spellStart"/>
      <w:r w:rsidRPr="00BE5A07">
        <w:t>somm</w:t>
      </w:r>
      <w:r w:rsidR="006D3E7C">
        <w:t>’</w:t>
      </w:r>
      <w:r w:rsidRPr="00BE5A07">
        <w:t>s</w:t>
      </w:r>
      <w:proofErr w:type="spellEnd"/>
      <w:r w:rsidRPr="00BE5A07">
        <w:t xml:space="preserve"> mignonnes</w:t>
      </w:r>
    </w:p>
    <w:p w14:paraId="2892EE8B" w14:textId="77777777" w:rsidR="00E67920" w:rsidRPr="00BE5A07" w:rsidRDefault="00695293" w:rsidP="00911B2B">
      <w:pPr>
        <w:pStyle w:val="NormalSuspendu1XRetrait2XEsp0"/>
      </w:pPr>
      <w:r w:rsidRPr="00BE5A07">
        <w:t>Et jamais nos deux amants</w:t>
      </w:r>
    </w:p>
    <w:p w14:paraId="27D61D72" w14:textId="4770E10F" w:rsidR="00E67920" w:rsidRPr="00BE5A07" w:rsidRDefault="00695293" w:rsidP="00911B2B">
      <w:pPr>
        <w:pStyle w:val="NormalSuspendu1XRetrait2XEsp0"/>
      </w:pPr>
      <w:r w:rsidRPr="00BE5A07">
        <w:t xml:space="preserve">Ne </w:t>
      </w:r>
      <w:proofErr w:type="spellStart"/>
      <w:r w:rsidRPr="00BE5A07">
        <w:t>r</w:t>
      </w:r>
      <w:r w:rsidR="006D3E7C">
        <w:t>’</w:t>
      </w:r>
      <w:r w:rsidRPr="00BE5A07">
        <w:t>connaîtront</w:t>
      </w:r>
      <w:proofErr w:type="spellEnd"/>
      <w:r w:rsidRPr="00BE5A07">
        <w:t xml:space="preserve"> leurs madones</w:t>
      </w:r>
    </w:p>
    <w:p w14:paraId="298A6726" w14:textId="77777777" w:rsidR="006D3E7C" w:rsidRDefault="00695293" w:rsidP="00911B2B">
      <w:pPr>
        <w:pStyle w:val="NormalSuspendu1XRetrait2XEsp0"/>
      </w:pPr>
      <w:r w:rsidRPr="00BE5A07">
        <w:t xml:space="preserve">En ces deux </w:t>
      </w:r>
      <w:proofErr w:type="gramStart"/>
      <w:r w:rsidRPr="00BE5A07">
        <w:t>p</w:t>
      </w:r>
      <w:r w:rsidR="006D3E7C">
        <w:t>’</w:t>
      </w:r>
      <w:r w:rsidRPr="00BE5A07">
        <w:t>tits</w:t>
      </w:r>
      <w:proofErr w:type="gramEnd"/>
      <w:r w:rsidRPr="00BE5A07">
        <w:t xml:space="preserve"> garnements</w:t>
      </w:r>
      <w:r w:rsidR="006D3E7C">
        <w:t> !</w:t>
      </w:r>
    </w:p>
    <w:p w14:paraId="5EA68474" w14:textId="5872072E" w:rsidR="00695293" w:rsidRPr="00BE5A07" w:rsidRDefault="00695293" w:rsidP="006D3E7C">
      <w:pPr>
        <w:pStyle w:val="Centr"/>
        <w:keepNext/>
      </w:pPr>
      <w:r w:rsidRPr="00BE5A07">
        <w:t>Refrain</w:t>
      </w:r>
    </w:p>
    <w:p w14:paraId="538DC864" w14:textId="77777777" w:rsidR="006D3E7C" w:rsidRDefault="00695293" w:rsidP="006D3E7C">
      <w:pPr>
        <w:pStyle w:val="CentrEspAvt0EspApr0"/>
      </w:pPr>
      <w:r w:rsidRPr="00BE5A07">
        <w:t>Quand on est près tout près de celui qu</w:t>
      </w:r>
      <w:r w:rsidR="006D3E7C">
        <w:t>’</w:t>
      </w:r>
      <w:r w:rsidRPr="00BE5A07">
        <w:t>on aime</w:t>
      </w:r>
      <w:r w:rsidR="006D3E7C">
        <w:t>,</w:t>
      </w:r>
    </w:p>
    <w:p w14:paraId="181E6491" w14:textId="77777777" w:rsidR="006D3E7C" w:rsidRDefault="00695293" w:rsidP="006D3E7C">
      <w:pPr>
        <w:pStyle w:val="CentrEspAvt0EspApr0"/>
      </w:pPr>
      <w:r w:rsidRPr="00BE5A07">
        <w:t xml:space="preserve">On voudrait bien lui </w:t>
      </w:r>
      <w:proofErr w:type="spellStart"/>
      <w:r w:rsidRPr="00BE5A07">
        <w:t>dir</w:t>
      </w:r>
      <w:proofErr w:type="spellEnd"/>
      <w:r w:rsidR="006D3E7C">
        <w:t>’</w:t>
      </w:r>
      <w:r w:rsidRPr="00BE5A07">
        <w:t xml:space="preserve"> à tout moment</w:t>
      </w:r>
      <w:r w:rsidR="006D3E7C">
        <w:t> :</w:t>
      </w:r>
    </w:p>
    <w:p w14:paraId="04FEB53C" w14:textId="014D9373" w:rsidR="00E67920" w:rsidRPr="00BE5A07" w:rsidRDefault="00695293" w:rsidP="006D3E7C">
      <w:pPr>
        <w:pStyle w:val="CentrEspAvt0EspApr0"/>
      </w:pPr>
      <w:r w:rsidRPr="00BE5A07">
        <w:t>Votre bien-aimée est ici même</w:t>
      </w:r>
    </w:p>
    <w:p w14:paraId="115C4F88" w14:textId="77777777" w:rsidR="006D3E7C" w:rsidRDefault="00695293" w:rsidP="006D3E7C">
      <w:pPr>
        <w:pStyle w:val="CentrEspAvt0EspApr0"/>
      </w:pPr>
      <w:r w:rsidRPr="00BE5A07">
        <w:t>N</w:t>
      </w:r>
      <w:r w:rsidR="006D3E7C">
        <w:t>’</w:t>
      </w:r>
      <w:r w:rsidRPr="00BE5A07">
        <w:t>ayez plus de chagrin</w:t>
      </w:r>
      <w:r w:rsidR="006D3E7C">
        <w:t xml:space="preserve">, </w:t>
      </w:r>
      <w:r w:rsidRPr="00BE5A07">
        <w:t>de tourments</w:t>
      </w:r>
      <w:r w:rsidR="006D3E7C">
        <w:t> !</w:t>
      </w:r>
    </w:p>
    <w:p w14:paraId="2B158D89" w14:textId="6104D495" w:rsidR="00E67920" w:rsidRPr="00BE5A07" w:rsidRDefault="00695293" w:rsidP="006D3E7C">
      <w:pPr>
        <w:pStyle w:val="CentrEspAvt0EspApr0"/>
      </w:pPr>
      <w:r w:rsidRPr="00BE5A07">
        <w:t>Quand on est près</w:t>
      </w:r>
      <w:r w:rsidR="006D3E7C">
        <w:t xml:space="preserve">, </w:t>
      </w:r>
      <w:r w:rsidRPr="00BE5A07">
        <w:t>tout près de celui qu</w:t>
      </w:r>
      <w:r w:rsidR="006D3E7C">
        <w:t>’</w:t>
      </w:r>
      <w:r w:rsidRPr="00BE5A07">
        <w:t>on aime</w:t>
      </w:r>
    </w:p>
    <w:p w14:paraId="17A49E87" w14:textId="77777777" w:rsidR="006D3E7C" w:rsidRDefault="00695293" w:rsidP="006D3E7C">
      <w:pPr>
        <w:pStyle w:val="CentrEspAvt0EspApr0"/>
      </w:pPr>
      <w:r w:rsidRPr="00BE5A07">
        <w:t>Mais qu</w:t>
      </w:r>
      <w:r w:rsidR="006D3E7C">
        <w:t>’</w:t>
      </w:r>
      <w:r w:rsidRPr="00BE5A07">
        <w:t>on est tout près secrètement</w:t>
      </w:r>
      <w:r w:rsidR="006D3E7C">
        <w:t>,</w:t>
      </w:r>
    </w:p>
    <w:p w14:paraId="5A75A6EE" w14:textId="1D63C5B6" w:rsidR="00E67920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 xml:space="preserve">est dur de lui laisser </w:t>
      </w:r>
      <w:proofErr w:type="spellStart"/>
      <w:r w:rsidRPr="00BE5A07">
        <w:t>croir</w:t>
      </w:r>
      <w:proofErr w:type="spellEnd"/>
      <w:r w:rsidR="006D3E7C">
        <w:t>’</w:t>
      </w:r>
      <w:r w:rsidRPr="00BE5A07">
        <w:t xml:space="preserve"> quand même</w:t>
      </w:r>
    </w:p>
    <w:p w14:paraId="54E99D22" w14:textId="77777777" w:rsidR="006D3E7C" w:rsidRDefault="00695293" w:rsidP="006D3E7C">
      <w:pPr>
        <w:pStyle w:val="CentrEspAvt0EspApr0"/>
      </w:pPr>
      <w:r w:rsidRPr="00BE5A07">
        <w:t>Qu</w:t>
      </w:r>
      <w:r w:rsidR="006D3E7C">
        <w:t>’</w:t>
      </w:r>
      <w:r w:rsidRPr="00BE5A07">
        <w:t>on est loin</w:t>
      </w:r>
      <w:r w:rsidR="006D3E7C">
        <w:t xml:space="preserve">, </w:t>
      </w:r>
      <w:r w:rsidRPr="00BE5A07">
        <w:t>très loin de lui en ce moment</w:t>
      </w:r>
      <w:r w:rsidR="006D3E7C">
        <w:t> !</w:t>
      </w:r>
    </w:p>
    <w:p w14:paraId="6C0C9C55" w14:textId="2162587E" w:rsidR="00CD5134" w:rsidRPr="00BE5A07" w:rsidRDefault="00CD5134" w:rsidP="00C50FE8">
      <w:pPr>
        <w:pStyle w:val="ParagrapheVideNormal"/>
      </w:pPr>
    </w:p>
    <w:p w14:paraId="2E4FB73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En tout cas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plus à reculer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si votre parrain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Apercevant Yves et Mathurin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Attention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nos deux amoureux qui s</w:t>
      </w:r>
      <w:r w:rsidR="006D3E7C">
        <w:rPr>
          <w:szCs w:val="32"/>
        </w:rPr>
        <w:t>’</w:t>
      </w:r>
      <w:r w:rsidRPr="00BE5A07">
        <w:rPr>
          <w:szCs w:val="32"/>
        </w:rPr>
        <w:t>amènent</w:t>
      </w:r>
      <w:r w:rsidR="006D3E7C">
        <w:rPr>
          <w:szCs w:val="32"/>
        </w:rPr>
        <w:t> !</w:t>
      </w:r>
    </w:p>
    <w:p w14:paraId="3007BA2D" w14:textId="12E32002" w:rsidR="006D3E7C" w:rsidRDefault="006D3E7C" w:rsidP="00695293">
      <w:pPr>
        <w:pStyle w:val="NormalSuspendu1XRetrait2XEsp0"/>
      </w:pPr>
      <w:r>
        <w:lastRenderedPageBreak/>
        <w:t>(</w:t>
      </w:r>
      <w:r w:rsidR="006D21B8" w:rsidRPr="00BE5A07">
        <w:rPr>
          <w:i/>
          <w:iCs/>
        </w:rPr>
        <w:t>Elles remettent vivement leurs bandeaux</w:t>
      </w:r>
      <w:r>
        <w:t>.)</w:t>
      </w:r>
    </w:p>
    <w:p w14:paraId="08D4F43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Viens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cachons-nous derrière le grand mât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parlent peut-être de nous et je serais curieuse de savoir</w:t>
      </w:r>
      <w:r w:rsidR="006D3E7C">
        <w:rPr>
          <w:szCs w:val="32"/>
        </w:rPr>
        <w:t>…</w:t>
      </w:r>
    </w:p>
    <w:p w14:paraId="44DCB623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</w:t>
      </w:r>
      <w:r w:rsidR="0064563E">
        <w:rPr>
          <w:rStyle w:val="Taille-1Caracteres"/>
        </w:rPr>
        <w:t>E</w:t>
      </w:r>
      <w:r w:rsidR="00B13898" w:rsidRPr="00BE5A07">
        <w:rPr>
          <w:rStyle w:val="Taille-1Caracteres"/>
        </w:rPr>
        <w:t>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 aussi</w:t>
      </w:r>
      <w:r w:rsidR="006D3E7C">
        <w:rPr>
          <w:szCs w:val="32"/>
        </w:rPr>
        <w:t> !</w:t>
      </w:r>
    </w:p>
    <w:p w14:paraId="760A8F55" w14:textId="433434DC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Elles se cachent</w:t>
      </w:r>
      <w:r>
        <w:t>.)</w:t>
      </w:r>
    </w:p>
    <w:p w14:paraId="6DB7259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dire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brave Mathurin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je ne reverrai peut-être plus jamais ma Colomba</w:t>
      </w:r>
      <w:r w:rsidR="006D3E7C">
        <w:rPr>
          <w:szCs w:val="32"/>
        </w:rPr>
        <w:t> !</w:t>
      </w:r>
    </w:p>
    <w:p w14:paraId="27F4E8B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Ni moi ma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> !</w:t>
      </w:r>
    </w:p>
    <w:p w14:paraId="1F4501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Dire que je l</w:t>
      </w:r>
      <w:r w:rsidR="006D3E7C">
        <w:rPr>
          <w:szCs w:val="32"/>
        </w:rPr>
        <w:t>’</w:t>
      </w:r>
      <w:r w:rsidRPr="00BE5A07">
        <w:rPr>
          <w:szCs w:val="32"/>
        </w:rPr>
        <w:t>ai vue si peu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que je suis déjà si loin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loin de ma bien-aimée</w:t>
      </w:r>
      <w:r w:rsidR="006D3E7C">
        <w:rPr>
          <w:szCs w:val="32"/>
        </w:rPr>
        <w:t> !</w:t>
      </w:r>
    </w:p>
    <w:p w14:paraId="6C2D4B6E" w14:textId="7CCF2A69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pour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est plutôt loin de nos promises à c</w:t>
      </w:r>
      <w:r w:rsidR="006D3E7C">
        <w:rPr>
          <w:szCs w:val="32"/>
        </w:rPr>
        <w:t>’</w:t>
      </w:r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Quand je pense que les cartes avaient prédit que nous ne serions pas séparés</w:t>
      </w:r>
      <w:r w:rsidR="006D3E7C">
        <w:rPr>
          <w:szCs w:val="32"/>
        </w:rPr>
        <w:t xml:space="preserve"> !!! </w:t>
      </w:r>
      <w:r w:rsidRPr="00BE5A07">
        <w:rPr>
          <w:szCs w:val="32"/>
        </w:rPr>
        <w:t xml:space="preserve">Ma </w:t>
      </w:r>
      <w:proofErr w:type="spellStart"/>
      <w:r w:rsidRPr="00BE5A07">
        <w:rPr>
          <w:szCs w:val="32"/>
        </w:rPr>
        <w:t>Concepcion</w:t>
      </w:r>
      <w:proofErr w:type="spellEnd"/>
      <w:r w:rsidRPr="00BE5A07">
        <w:rPr>
          <w:szCs w:val="32"/>
        </w:rPr>
        <w:t xml:space="preserve"> ne me dira plus maintenant que les cartes ne mentent jamais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Quelle blague</w:t>
      </w:r>
      <w:r w:rsidR="006D3E7C">
        <w:rPr>
          <w:szCs w:val="32"/>
        </w:rPr>
        <w:t> !</w:t>
      </w:r>
    </w:p>
    <w:p w14:paraId="2DCF4858" w14:textId="62442ADD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37109587" w14:textId="2DC65C4A" w:rsidR="00CD5134" w:rsidRPr="00BE5A07" w:rsidRDefault="00CD5134" w:rsidP="006D3E7C">
      <w:pPr>
        <w:pStyle w:val="Centr"/>
        <w:keepNext/>
      </w:pPr>
      <w:r w:rsidRPr="00BE5A07">
        <w:t>I</w:t>
      </w:r>
    </w:p>
    <w:p w14:paraId="12453429" w14:textId="77777777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  <w:r w:rsidRPr="00BE5A07">
        <w:t xml:space="preserve"> </w:t>
      </w:r>
      <w:r w:rsidR="006D21B8" w:rsidRPr="00BE5A07">
        <w:rPr>
          <w:i/>
          <w:iCs/>
        </w:rPr>
        <w:t>et</w:t>
      </w:r>
      <w:r w:rsidRPr="00BE5A07">
        <w:t xml:space="preserve"> M</w:t>
      </w:r>
      <w:r w:rsidR="002D4A05" w:rsidRPr="00BE5A07">
        <w:rPr>
          <w:rStyle w:val="Taille-1Caracteres"/>
        </w:rPr>
        <w:t>ATHURIN</w:t>
      </w:r>
    </w:p>
    <w:p w14:paraId="054F6CDF" w14:textId="77777777" w:rsidR="006D3E7C" w:rsidRDefault="00695293" w:rsidP="00911B2B">
      <w:pPr>
        <w:pStyle w:val="NormalSuspendu1XRetrait2XEsp0"/>
      </w:pPr>
      <w:r w:rsidRPr="00BE5A07">
        <w:t>Être si loin l</w:t>
      </w:r>
      <w:r w:rsidR="006D3E7C">
        <w:t>’</w:t>
      </w:r>
      <w:r w:rsidRPr="00BE5A07">
        <w:t>un de l</w:t>
      </w:r>
      <w:r w:rsidR="006D3E7C">
        <w:t>’</w:t>
      </w:r>
      <w:r w:rsidRPr="00BE5A07">
        <w:t>autre</w:t>
      </w:r>
      <w:r w:rsidR="006D3E7C">
        <w:t> !</w:t>
      </w:r>
    </w:p>
    <w:p w14:paraId="35A89C5E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Ne pouvoir parler d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 !</w:t>
      </w:r>
    </w:p>
    <w:p w14:paraId="727A3C4C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supplice est le nôtre</w:t>
      </w:r>
      <w:r w:rsidR="006D3E7C">
        <w:rPr>
          <w:szCs w:val="32"/>
        </w:rPr>
        <w:t> !</w:t>
      </w:r>
    </w:p>
    <w:p w14:paraId="284FE0CC" w14:textId="208391B9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Patientons jusqu</w:t>
      </w:r>
      <w:r w:rsidR="006D3E7C">
        <w:rPr>
          <w:szCs w:val="32"/>
        </w:rPr>
        <w:t>’</w:t>
      </w:r>
      <w:r w:rsidRPr="00BE5A07">
        <w:rPr>
          <w:szCs w:val="32"/>
        </w:rPr>
        <w:t>au retour</w:t>
      </w:r>
    </w:p>
    <w:p w14:paraId="1B6FAC55" w14:textId="77777777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Et chaque jour en silence</w:t>
      </w:r>
    </w:p>
    <w:p w14:paraId="2632F187" w14:textId="77777777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Évoquons dévotement</w:t>
      </w:r>
    </w:p>
    <w:p w14:paraId="0B6887CF" w14:textId="77777777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Leur amoureuse présence</w:t>
      </w:r>
    </w:p>
    <w:p w14:paraId="744D03C2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Si chère </w:t>
      </w:r>
      <w:r w:rsidR="00D14102" w:rsidRPr="00BE5A07">
        <w:rPr>
          <w:szCs w:val="32"/>
        </w:rPr>
        <w:t>à</w:t>
      </w:r>
      <w:r w:rsidRPr="00BE5A07">
        <w:rPr>
          <w:szCs w:val="32"/>
        </w:rPr>
        <w:t xml:space="preserve"> nos c</w:t>
      </w:r>
      <w:r w:rsidR="00D14102" w:rsidRPr="00BE5A07">
        <w:rPr>
          <w:szCs w:val="32"/>
        </w:rPr>
        <w:t>œ</w:t>
      </w:r>
      <w:r w:rsidRPr="00BE5A07">
        <w:rPr>
          <w:szCs w:val="32"/>
        </w:rPr>
        <w:t>urs d</w:t>
      </w:r>
      <w:r w:rsidR="006D3E7C">
        <w:rPr>
          <w:szCs w:val="32"/>
        </w:rPr>
        <w:t>’</w:t>
      </w:r>
      <w:r w:rsidRPr="00BE5A07">
        <w:rPr>
          <w:szCs w:val="32"/>
        </w:rPr>
        <w:t>amants</w:t>
      </w:r>
      <w:r w:rsidR="006D3E7C">
        <w:rPr>
          <w:szCs w:val="32"/>
        </w:rPr>
        <w:t> !</w:t>
      </w:r>
    </w:p>
    <w:p w14:paraId="54658F5E" w14:textId="5668247F" w:rsidR="006D21B8" w:rsidRPr="00BE5A07" w:rsidRDefault="006D21B8" w:rsidP="006D3E7C">
      <w:pPr>
        <w:pStyle w:val="Centr"/>
        <w:keepNext/>
        <w:rPr>
          <w:i/>
          <w:iCs/>
        </w:rPr>
      </w:pPr>
      <w:bookmarkStart w:id="21" w:name="bookmark14"/>
      <w:bookmarkEnd w:id="21"/>
      <w:r w:rsidRPr="00BE5A07">
        <w:rPr>
          <w:i/>
          <w:iCs/>
        </w:rPr>
        <w:lastRenderedPageBreak/>
        <w:t>Refrain</w:t>
      </w:r>
    </w:p>
    <w:p w14:paraId="21FD5C32" w14:textId="77777777" w:rsidR="006D3E7C" w:rsidRDefault="00695293" w:rsidP="00911B2B">
      <w:pPr>
        <w:pStyle w:val="NormalSuspendu1XRetrait1XEsp0"/>
      </w:pPr>
      <w:r w:rsidRPr="00BE5A07">
        <w:t>Quand on est loin</w:t>
      </w:r>
      <w:r w:rsidR="006D3E7C">
        <w:t xml:space="preserve">, </w:t>
      </w:r>
      <w:r w:rsidRPr="00BE5A07">
        <w:t>si loin de celle qu</w:t>
      </w:r>
      <w:r w:rsidR="006D3E7C">
        <w:t>’</w:t>
      </w:r>
      <w:r w:rsidRPr="00BE5A07">
        <w:t>on aime</w:t>
      </w:r>
      <w:r w:rsidR="006D3E7C">
        <w:t>,</w:t>
      </w:r>
    </w:p>
    <w:p w14:paraId="5688557A" w14:textId="77777777" w:rsidR="006D3E7C" w:rsidRDefault="00695293" w:rsidP="00911B2B">
      <w:pPr>
        <w:pStyle w:val="NormalSuspendu1XRetrait1XEsp0"/>
      </w:pPr>
      <w:r w:rsidRPr="00BE5A07">
        <w:t>Malgré l</w:t>
      </w:r>
      <w:r w:rsidR="006D3E7C">
        <w:t>’</w:t>
      </w:r>
      <w:r w:rsidRPr="00BE5A07">
        <w:t>espace</w:t>
      </w:r>
      <w:r w:rsidR="006D3E7C">
        <w:t xml:space="preserve">, </w:t>
      </w:r>
      <w:r w:rsidRPr="00BE5A07">
        <w:t>et malgré le temps</w:t>
      </w:r>
      <w:r w:rsidR="006D3E7C">
        <w:t>,</w:t>
      </w:r>
    </w:p>
    <w:p w14:paraId="163FF8D2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Malgré la séparation quand même</w:t>
      </w:r>
      <w:r w:rsidR="006D3E7C">
        <w:rPr>
          <w:szCs w:val="32"/>
        </w:rPr>
        <w:t> !</w:t>
      </w:r>
    </w:p>
    <w:p w14:paraId="44D511C3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Mon aimée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la vois constamment</w:t>
      </w:r>
      <w:r w:rsidR="006D3E7C">
        <w:rPr>
          <w:szCs w:val="32"/>
        </w:rPr>
        <w:t> !</w:t>
      </w:r>
    </w:p>
    <w:p w14:paraId="3DC2411A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Quand on est loin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loin de celle qu</w:t>
      </w:r>
      <w:r w:rsidR="006D3E7C">
        <w:rPr>
          <w:szCs w:val="32"/>
        </w:rPr>
        <w:t>’</w:t>
      </w:r>
      <w:r w:rsidRPr="00BE5A07">
        <w:rPr>
          <w:szCs w:val="32"/>
        </w:rPr>
        <w:t>on aime</w:t>
      </w:r>
      <w:r w:rsidR="006D3E7C">
        <w:rPr>
          <w:szCs w:val="32"/>
        </w:rPr>
        <w:t>,</w:t>
      </w:r>
    </w:p>
    <w:p w14:paraId="6AB8E1E9" w14:textId="3D173111" w:rsidR="00E67920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Notre cœur malgré l</w:t>
      </w:r>
      <w:r w:rsidR="006D3E7C">
        <w:rPr>
          <w:szCs w:val="32"/>
        </w:rPr>
        <w:t>’</w:t>
      </w:r>
      <w:r w:rsidRPr="00BE5A07">
        <w:rPr>
          <w:szCs w:val="32"/>
        </w:rPr>
        <w:t>éloignement</w:t>
      </w:r>
    </w:p>
    <w:p w14:paraId="51BF9A95" w14:textId="62AD0F5E" w:rsidR="00E67920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Nous donne l</w:t>
      </w:r>
      <w:r w:rsidR="006D3E7C">
        <w:rPr>
          <w:szCs w:val="32"/>
        </w:rPr>
        <w:t>’</w:t>
      </w:r>
      <w:r w:rsidRPr="00BE5A07">
        <w:rPr>
          <w:szCs w:val="32"/>
        </w:rPr>
        <w:t>illusion suprême</w:t>
      </w:r>
    </w:p>
    <w:p w14:paraId="52AA5275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elle est près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près de nous en ce moment</w:t>
      </w:r>
      <w:r w:rsidR="006D3E7C">
        <w:rPr>
          <w:szCs w:val="32"/>
        </w:rPr>
        <w:t> !</w:t>
      </w:r>
    </w:p>
    <w:p w14:paraId="3D72549B" w14:textId="604859CF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OLOMBA</w:t>
      </w:r>
      <w:r w:rsidRPr="00BE5A07">
        <w:t xml:space="preserve"> et </w:t>
      </w:r>
      <w:proofErr w:type="spellStart"/>
      <w:r w:rsidRPr="00BE5A07">
        <w:t>C</w:t>
      </w:r>
      <w:r w:rsidR="002D4A05" w:rsidRPr="00BE5A07">
        <w:rPr>
          <w:rStyle w:val="Taille-1Caracteres"/>
        </w:rPr>
        <w:t>ONCEPCION</w:t>
      </w:r>
      <w:proofErr w:type="spellEnd"/>
      <w:r w:rsidRPr="00BE5A07">
        <w:t xml:space="preserve"> </w:t>
      </w:r>
      <w:r w:rsidR="006D21B8" w:rsidRPr="00BE5A07">
        <w:rPr>
          <w:i/>
          <w:iCs/>
        </w:rPr>
        <w:t>en même temps</w:t>
      </w:r>
    </w:p>
    <w:p w14:paraId="4F04BA56" w14:textId="77777777" w:rsidR="006D3E7C" w:rsidRDefault="00695293" w:rsidP="00911B2B">
      <w:pPr>
        <w:pStyle w:val="NormalSuspendu1XRetrait1XEsp0"/>
      </w:pPr>
      <w:r w:rsidRPr="00BE5A07">
        <w:t>Quand on est près tout près de celui qu</w:t>
      </w:r>
      <w:r w:rsidR="006D3E7C">
        <w:t>’</w:t>
      </w:r>
      <w:r w:rsidRPr="00BE5A07">
        <w:t>on aime</w:t>
      </w:r>
      <w:r w:rsidR="006D3E7C">
        <w:t>,</w:t>
      </w:r>
    </w:p>
    <w:p w14:paraId="24BFBD8C" w14:textId="6B2A40CC" w:rsidR="00E67920" w:rsidRPr="00BE5A07" w:rsidRDefault="00695293" w:rsidP="00911B2B">
      <w:pPr>
        <w:pStyle w:val="NormalSuspendu1XRetrait1XEsp0"/>
      </w:pPr>
      <w:r w:rsidRPr="00BE5A07">
        <w:t>On voudrait lui dire à tout moment</w:t>
      </w:r>
    </w:p>
    <w:p w14:paraId="6AD77275" w14:textId="77777777" w:rsidR="00E67920" w:rsidRPr="00BE5A07" w:rsidRDefault="00695293" w:rsidP="00911B2B">
      <w:pPr>
        <w:pStyle w:val="NormalSuspendu1XRetrait1XEsp0"/>
      </w:pPr>
      <w:r w:rsidRPr="00BE5A07">
        <w:t>Votre bien-aimée est ici même</w:t>
      </w:r>
    </w:p>
    <w:p w14:paraId="1191408C" w14:textId="77777777" w:rsidR="006D3E7C" w:rsidRDefault="00695293" w:rsidP="00911B2B">
      <w:pPr>
        <w:pStyle w:val="NormalSuspendu1XRetrait1XEsp0"/>
      </w:pPr>
      <w:r w:rsidRPr="00BE5A07">
        <w:t>N</w:t>
      </w:r>
      <w:r w:rsidR="006D3E7C">
        <w:t>’</w:t>
      </w:r>
      <w:r w:rsidRPr="00BE5A07">
        <w:t>ayez plus de chagrin</w:t>
      </w:r>
      <w:r w:rsidR="006D3E7C">
        <w:t xml:space="preserve">, </w:t>
      </w:r>
      <w:r w:rsidRPr="00BE5A07">
        <w:t>de tourments</w:t>
      </w:r>
      <w:r w:rsidR="006D3E7C">
        <w:t> !</w:t>
      </w:r>
    </w:p>
    <w:p w14:paraId="40214C23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Quand on est près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près de celui qu</w:t>
      </w:r>
      <w:r w:rsidR="006D3E7C">
        <w:rPr>
          <w:szCs w:val="32"/>
        </w:rPr>
        <w:t>’</w:t>
      </w:r>
      <w:r w:rsidRPr="00BE5A07">
        <w:rPr>
          <w:szCs w:val="32"/>
        </w:rPr>
        <w:t>on aime</w:t>
      </w:r>
      <w:r w:rsidR="006D3E7C">
        <w:rPr>
          <w:szCs w:val="32"/>
        </w:rPr>
        <w:t> !</w:t>
      </w:r>
    </w:p>
    <w:p w14:paraId="4032A38A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Mais qu</w:t>
      </w:r>
      <w:r w:rsidR="006D3E7C">
        <w:rPr>
          <w:szCs w:val="32"/>
        </w:rPr>
        <w:t>’</w:t>
      </w:r>
      <w:r w:rsidRPr="00BE5A07">
        <w:rPr>
          <w:szCs w:val="32"/>
        </w:rPr>
        <w:t>on est tout près secrètement</w:t>
      </w:r>
      <w:r w:rsidR="006D3E7C">
        <w:rPr>
          <w:szCs w:val="32"/>
        </w:rPr>
        <w:t>,</w:t>
      </w:r>
    </w:p>
    <w:p w14:paraId="0376C1A4" w14:textId="58729E60" w:rsidR="00E67920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de lui laisser </w:t>
      </w:r>
      <w:proofErr w:type="spellStart"/>
      <w:r w:rsidRPr="00BE5A07">
        <w:rPr>
          <w:szCs w:val="32"/>
        </w:rPr>
        <w:t>croir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quand même</w:t>
      </w:r>
    </w:p>
    <w:p w14:paraId="5646F65B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on est loin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loin de lui en ce moment</w:t>
      </w:r>
      <w:r w:rsidR="006D3E7C">
        <w:rPr>
          <w:szCs w:val="32"/>
        </w:rPr>
        <w:t> !</w:t>
      </w:r>
    </w:p>
    <w:p w14:paraId="6162FB56" w14:textId="71B8B6BA" w:rsidR="00695293" w:rsidRPr="00BE5A07" w:rsidRDefault="00695293" w:rsidP="006D3E7C">
      <w:pPr>
        <w:pStyle w:val="Centr"/>
        <w:keepNext/>
      </w:pPr>
      <w:r w:rsidRPr="00BE5A07">
        <w:t>II</w:t>
      </w:r>
    </w:p>
    <w:p w14:paraId="2D51081B" w14:textId="77777777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  <w:r w:rsidRPr="00BE5A07">
        <w:t xml:space="preserve"> </w:t>
      </w:r>
      <w:r w:rsidR="002D4A05" w:rsidRPr="00BE5A07">
        <w:rPr>
          <w:rStyle w:val="Taille-1Caracteres"/>
        </w:rPr>
        <w:t>ET</w:t>
      </w:r>
      <w:r w:rsidRPr="00BE5A07">
        <w:t xml:space="preserve"> M</w:t>
      </w:r>
      <w:r w:rsidR="002D4A05" w:rsidRPr="00BE5A07">
        <w:rPr>
          <w:rStyle w:val="Taille-1Caracteres"/>
        </w:rPr>
        <w:t>ATHURIN</w:t>
      </w:r>
    </w:p>
    <w:p w14:paraId="18B0C2F0" w14:textId="77777777" w:rsidR="00E67920" w:rsidRPr="00BE5A07" w:rsidRDefault="00695293" w:rsidP="00911B2B">
      <w:pPr>
        <w:pStyle w:val="NormalSuspendu1XRetrait2XEsp0"/>
      </w:pPr>
      <w:r w:rsidRPr="00BE5A07">
        <w:t>Nous conservons en cachette</w:t>
      </w:r>
    </w:p>
    <w:p w14:paraId="0C6C082A" w14:textId="77777777" w:rsidR="006D3E7C" w:rsidRDefault="00695293" w:rsidP="00911B2B">
      <w:pPr>
        <w:pStyle w:val="NormalSuspendu1XRetrait2XEsp0"/>
      </w:pPr>
      <w:r w:rsidRPr="00BE5A07">
        <w:t>Un souvenir tous les deux</w:t>
      </w:r>
      <w:r w:rsidR="006D3E7C">
        <w:t>.</w:t>
      </w:r>
    </w:p>
    <w:p w14:paraId="53FE6BD8" w14:textId="7B65D367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</w:p>
    <w:p w14:paraId="3BF69D8F" w14:textId="77777777" w:rsidR="006D3E7C" w:rsidRDefault="00695293" w:rsidP="00911B2B">
      <w:pPr>
        <w:pStyle w:val="NormalSuspendu1XRetrait2XEsp0"/>
      </w:pPr>
      <w:r w:rsidRPr="00BE5A07">
        <w:t>Moi</w:t>
      </w:r>
      <w:r w:rsidR="006D3E7C">
        <w:t xml:space="preserve">, </w:t>
      </w:r>
      <w:r w:rsidRPr="00BE5A07">
        <w:t>cette chaste fleurette</w:t>
      </w:r>
      <w:r w:rsidR="006D3E7C">
        <w:t>.</w:t>
      </w:r>
    </w:p>
    <w:p w14:paraId="4F51AF74" w14:textId="2781DC8C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ATHURIN</w:t>
      </w:r>
    </w:p>
    <w:p w14:paraId="546301B2" w14:textId="77777777" w:rsidR="006D3E7C" w:rsidRDefault="00695293" w:rsidP="00911B2B">
      <w:pPr>
        <w:pStyle w:val="NormalSuspendu1XRetrait2XEsp0"/>
      </w:pPr>
      <w:r w:rsidRPr="00BE5A07">
        <w:t>Et moi</w:t>
      </w:r>
      <w:r w:rsidR="006D3E7C">
        <w:t xml:space="preserve">, </w:t>
      </w:r>
      <w:r w:rsidRPr="00BE5A07">
        <w:t>un</w:t>
      </w:r>
      <w:r w:rsidR="006D3E7C">
        <w:t>’</w:t>
      </w:r>
      <w:r w:rsidRPr="00BE5A07">
        <w:t xml:space="preserve"> mèche de cheveux</w:t>
      </w:r>
      <w:r w:rsidR="006D3E7C">
        <w:t> !</w:t>
      </w:r>
    </w:p>
    <w:p w14:paraId="1AD4A75F" w14:textId="7F074159" w:rsidR="00695293" w:rsidRPr="00BE5A07" w:rsidRDefault="00695293" w:rsidP="006D3E7C">
      <w:pPr>
        <w:pStyle w:val="Centr"/>
        <w:keepNext/>
      </w:pPr>
      <w:r w:rsidRPr="00BE5A07">
        <w:lastRenderedPageBreak/>
        <w:t>Y</w:t>
      </w:r>
      <w:r w:rsidR="002D4A05" w:rsidRPr="00BE5A07">
        <w:rPr>
          <w:rStyle w:val="Taille-1Caracteres"/>
        </w:rPr>
        <w:t>VES</w:t>
      </w:r>
    </w:p>
    <w:p w14:paraId="6B25AE04" w14:textId="77777777" w:rsidR="00E67920" w:rsidRPr="00BE5A07" w:rsidRDefault="00695293" w:rsidP="00911B2B">
      <w:pPr>
        <w:pStyle w:val="NormalSuspendu1XRetrait2XEsp0"/>
      </w:pPr>
      <w:r w:rsidRPr="00BE5A07">
        <w:t>Cette fleur semble me dire</w:t>
      </w:r>
    </w:p>
    <w:p w14:paraId="6F8515C6" w14:textId="77777777" w:rsidR="006D3E7C" w:rsidRDefault="00695293" w:rsidP="00911B2B">
      <w:pPr>
        <w:pStyle w:val="NormalSuspendu1XRetrait2XEsp0"/>
      </w:pPr>
      <w:r w:rsidRPr="00BE5A07">
        <w:t>Quand je l</w:t>
      </w:r>
      <w:r w:rsidR="006D3E7C">
        <w:t>’</w:t>
      </w:r>
      <w:r w:rsidRPr="00BE5A07">
        <w:t>embrasse tout bas</w:t>
      </w:r>
      <w:r w:rsidR="006D3E7C">
        <w:t> :</w:t>
      </w:r>
    </w:p>
    <w:p w14:paraId="376816BF" w14:textId="7544E7FF" w:rsidR="00E67920" w:rsidRPr="00BE5A07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Le parfum que tu respires</w:t>
      </w:r>
    </w:p>
    <w:p w14:paraId="477E011A" w14:textId="77777777" w:rsidR="006D3E7C" w:rsidRDefault="00695293" w:rsidP="00911B2B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âme de Colomba</w:t>
      </w:r>
      <w:r w:rsidR="006D3E7C">
        <w:rPr>
          <w:szCs w:val="32"/>
        </w:rPr>
        <w:t> !</w:t>
      </w:r>
    </w:p>
    <w:p w14:paraId="651951F9" w14:textId="5FA13BBF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54BA081D" w14:textId="77777777" w:rsidR="006D3E7C" w:rsidRDefault="00695293" w:rsidP="006D3E7C">
      <w:pPr>
        <w:pStyle w:val="CentrEspAvt0EspApr0"/>
      </w:pPr>
      <w:r w:rsidRPr="00BE5A07">
        <w:t>Quand on est loin</w:t>
      </w:r>
      <w:r w:rsidR="006D3E7C">
        <w:t xml:space="preserve">, </w:t>
      </w:r>
      <w:r w:rsidRPr="00BE5A07">
        <w:t>si loin de celle qu</w:t>
      </w:r>
      <w:r w:rsidR="006D3E7C">
        <w:t>’</w:t>
      </w:r>
      <w:r w:rsidRPr="00BE5A07">
        <w:t>on aime</w:t>
      </w:r>
      <w:r w:rsidR="006D3E7C">
        <w:t>,</w:t>
      </w:r>
    </w:p>
    <w:p w14:paraId="53658A8E" w14:textId="77777777" w:rsidR="006D3E7C" w:rsidRDefault="00695293" w:rsidP="006D3E7C">
      <w:pPr>
        <w:pStyle w:val="CentrEspAvt0EspApr0"/>
      </w:pPr>
      <w:r w:rsidRPr="00BE5A07">
        <w:t>etc</w:t>
      </w:r>
      <w:r w:rsidR="006D3E7C">
        <w:t xml:space="preserve">., </w:t>
      </w:r>
      <w:r w:rsidRPr="00BE5A07">
        <w:t>etc</w:t>
      </w:r>
      <w:r w:rsidR="006D3E7C">
        <w:t>…</w:t>
      </w:r>
    </w:p>
    <w:p w14:paraId="3BE789A1" w14:textId="7FD6180C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OLOMBA</w:t>
      </w:r>
      <w:r w:rsidRPr="00BE5A07">
        <w:t xml:space="preserve"> et </w:t>
      </w:r>
      <w:proofErr w:type="spellStart"/>
      <w:r w:rsidRPr="00BE5A07">
        <w:t>C</w:t>
      </w:r>
      <w:r w:rsidR="002D4A05" w:rsidRPr="00BE5A07">
        <w:rPr>
          <w:rStyle w:val="Taille-1Caracteres"/>
        </w:rPr>
        <w:t>ONCEPCION</w:t>
      </w:r>
      <w:proofErr w:type="spellEnd"/>
    </w:p>
    <w:p w14:paraId="70DBE90F" w14:textId="77777777" w:rsidR="006D3E7C" w:rsidRDefault="00695293" w:rsidP="006D3E7C">
      <w:pPr>
        <w:pStyle w:val="CentrEspAvt0EspApr0"/>
      </w:pPr>
      <w:r w:rsidRPr="00BE5A07">
        <w:t>Quand on est près</w:t>
      </w:r>
      <w:r w:rsidR="006D3E7C">
        <w:t xml:space="preserve">, </w:t>
      </w:r>
      <w:r w:rsidRPr="00BE5A07">
        <w:t>tout près de celui qu</w:t>
      </w:r>
      <w:r w:rsidR="006D3E7C">
        <w:t>’</w:t>
      </w:r>
      <w:r w:rsidRPr="00BE5A07">
        <w:t>on aime</w:t>
      </w:r>
      <w:r w:rsidR="006D3E7C">
        <w:t>,</w:t>
      </w:r>
    </w:p>
    <w:p w14:paraId="7E20D5CC" w14:textId="77777777" w:rsidR="006D3E7C" w:rsidRDefault="00695293" w:rsidP="006D3E7C">
      <w:pPr>
        <w:pStyle w:val="CentrEspAvt0EspApr0"/>
      </w:pPr>
      <w:r w:rsidRPr="00BE5A07">
        <w:t>etc</w:t>
      </w:r>
      <w:r w:rsidR="006D3E7C">
        <w:t xml:space="preserve">., </w:t>
      </w:r>
      <w:r w:rsidRPr="00BE5A07">
        <w:t>etc</w:t>
      </w:r>
      <w:r w:rsidR="006D3E7C">
        <w:t>…</w:t>
      </w:r>
    </w:p>
    <w:p w14:paraId="28AA5CD2" w14:textId="77777777" w:rsidR="006D3E7C" w:rsidRDefault="00695293" w:rsidP="00695293">
      <w:r w:rsidRPr="00BE5A07">
        <w:t>M</w:t>
      </w:r>
      <w:r w:rsidR="00B13898" w:rsidRPr="00BE5A07">
        <w:rPr>
          <w:rStyle w:val="Taille-1Caracteres"/>
        </w:rPr>
        <w:t>ATHURIN</w:t>
      </w:r>
      <w:r w:rsidR="006D3E7C">
        <w:t xml:space="preserve">. – </w:t>
      </w:r>
      <w:r w:rsidRPr="00BE5A07">
        <w:t>Faut pas nous attrister</w:t>
      </w:r>
      <w:r w:rsidR="006D3E7C">
        <w:t xml:space="preserve">, </w:t>
      </w:r>
      <w:r w:rsidRPr="00BE5A07">
        <w:t>mon lieutenant</w:t>
      </w:r>
      <w:r w:rsidR="006D3E7C">
        <w:t xml:space="preserve"> ! </w:t>
      </w:r>
      <w:r w:rsidRPr="00BE5A07">
        <w:t>Après tout</w:t>
      </w:r>
      <w:r w:rsidR="006D3E7C">
        <w:t xml:space="preserve">, </w:t>
      </w:r>
      <w:r w:rsidRPr="00BE5A07">
        <w:t>on reviendra peut-être de ce voyage</w:t>
      </w:r>
      <w:r w:rsidR="006D3E7C">
        <w:t xml:space="preserve"> ! </w:t>
      </w:r>
      <w:r w:rsidRPr="00BE5A07">
        <w:t>Nous en avons vu bien d</w:t>
      </w:r>
      <w:r w:rsidR="006D3E7C">
        <w:t>’</w:t>
      </w:r>
      <w:r w:rsidRPr="00BE5A07">
        <w:t>autres</w:t>
      </w:r>
      <w:r w:rsidR="006D3E7C">
        <w:t xml:space="preserve"> ! </w:t>
      </w:r>
      <w:r w:rsidRPr="00BE5A07">
        <w:t>Tonnerre de Brest</w:t>
      </w:r>
      <w:r w:rsidR="006D3E7C">
        <w:t xml:space="preserve"> ! </w:t>
      </w:r>
      <w:r w:rsidRPr="00BE5A07">
        <w:t>En attendant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vais surveiller la manœuvre</w:t>
      </w:r>
      <w:r w:rsidR="006D3E7C">
        <w:t xml:space="preserve"> ; </w:t>
      </w:r>
      <w:r w:rsidRPr="00BE5A07">
        <w:t xml:space="preserve">avec cet équipage de </w:t>
      </w:r>
      <w:r w:rsidR="006D3E7C">
        <w:t>« </w:t>
      </w:r>
      <w:r w:rsidRPr="00BE5A07">
        <w:t>tire-au-flanc</w:t>
      </w:r>
      <w:r w:rsidR="006D3E7C">
        <w:t xml:space="preserve"> », </w:t>
      </w:r>
      <w:r w:rsidRPr="00BE5A07">
        <w:t>il faut avoir l</w:t>
      </w:r>
      <w:r w:rsidR="006D3E7C">
        <w:t>’</w:t>
      </w:r>
      <w:r w:rsidRPr="00BE5A07">
        <w:t>œil au gouvernail</w:t>
      </w:r>
      <w:r w:rsidR="006D3E7C">
        <w:t> !</w:t>
      </w:r>
    </w:p>
    <w:p w14:paraId="6ADE50B2" w14:textId="20B3B16D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15F8BF9B" w14:textId="69968D8E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une pensionnaire de </w:t>
      </w:r>
      <w:r w:rsidR="006D3E7C">
        <w:rPr>
          <w:szCs w:val="32"/>
        </w:rPr>
        <w:t>M. </w:t>
      </w:r>
      <w:r w:rsidRPr="00BE5A07">
        <w:rPr>
          <w:szCs w:val="32"/>
        </w:rPr>
        <w:t>Philidor</w:t>
      </w:r>
      <w:r w:rsidR="006D3E7C">
        <w:rPr>
          <w:szCs w:val="32"/>
        </w:rPr>
        <w:t>.</w:t>
      </w:r>
    </w:p>
    <w:p w14:paraId="36EFD01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cherchais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lieutenant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de la part du capitaine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met la lessive en train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dit comme ça de venir vous demander s</w:t>
      </w:r>
      <w:r w:rsidR="006D3E7C">
        <w:rPr>
          <w:szCs w:val="32"/>
        </w:rPr>
        <w:t>’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aurait pas moyen de faire descendre ce qu</w:t>
      </w:r>
      <w:r w:rsidR="006D3E7C">
        <w:rPr>
          <w:szCs w:val="32"/>
        </w:rPr>
        <w:t>’</w:t>
      </w:r>
      <w:r w:rsidRPr="00BE5A07">
        <w:rPr>
          <w:szCs w:val="32"/>
        </w:rPr>
        <w:t>il reste de voiles pour profiter du blanchissage</w:t>
      </w:r>
      <w:r w:rsidR="006D3E7C">
        <w:rPr>
          <w:szCs w:val="32"/>
        </w:rPr>
        <w:t>.</w:t>
      </w:r>
    </w:p>
    <w:p w14:paraId="1553BAC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a déjà enlevé la moitié de la voilure et la caravelle avance comme une tortue de mer</w:t>
      </w:r>
      <w:r w:rsidR="006D3E7C">
        <w:rPr>
          <w:szCs w:val="32"/>
        </w:rPr>
        <w:t> !…</w:t>
      </w:r>
    </w:p>
    <w:p w14:paraId="17FA9C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OULO</w:t>
      </w:r>
      <w:r w:rsidR="00E67920" w:rsidRPr="00BE5A07">
        <w:rPr>
          <w:szCs w:val="32"/>
        </w:rPr>
        <w:t>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que vous avez l</w:t>
      </w:r>
      <w:r w:rsidR="006D3E7C">
        <w:rPr>
          <w:szCs w:val="32"/>
        </w:rPr>
        <w:t>’</w:t>
      </w:r>
      <w:r w:rsidRPr="00BE5A07">
        <w:rPr>
          <w:szCs w:val="32"/>
        </w:rPr>
        <w:t>air méchant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avez dû en faire souffrir des femmes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> !</w:t>
      </w:r>
    </w:p>
    <w:p w14:paraId="0B44164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allez transmettre ma réponse au capitaine</w:t>
      </w:r>
      <w:r w:rsidR="006D3E7C">
        <w:rPr>
          <w:szCs w:val="32"/>
        </w:rPr>
        <w:t>.</w:t>
      </w:r>
    </w:p>
    <w:p w14:paraId="6045E0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y vais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Se rapprochant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Yves avec une œillade provocante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Des types dans votre genre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toujours trompeur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remarqué ça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paraît froid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sévère quand on leur cause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une fois au pieu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tout c</w:t>
      </w:r>
      <w:r w:rsidR="006D3E7C">
        <w:rPr>
          <w:szCs w:val="32"/>
        </w:rPr>
        <w:t>’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y a de plus mimi</w:t>
      </w:r>
      <w:r w:rsidR="006D3E7C">
        <w:rPr>
          <w:szCs w:val="32"/>
        </w:rPr>
        <w:t> !…</w:t>
      </w:r>
    </w:p>
    <w:p w14:paraId="59B6DEA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Mademoiselle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 de</w:t>
      </w:r>
      <w:r w:rsidR="006D3E7C">
        <w:rPr>
          <w:szCs w:val="32"/>
        </w:rPr>
        <w:t>…</w:t>
      </w:r>
    </w:p>
    <w:p w14:paraId="07751B5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roule pas tes beaux grands yeux d</w:t>
      </w:r>
      <w:r w:rsidR="006D3E7C">
        <w:rPr>
          <w:szCs w:val="32"/>
        </w:rPr>
        <w:t>’</w:t>
      </w:r>
      <w:r w:rsidRPr="00BE5A07">
        <w:rPr>
          <w:szCs w:val="32"/>
        </w:rPr>
        <w:t>un air terrible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sûre qu</w:t>
      </w:r>
      <w:r w:rsidR="006D3E7C">
        <w:rPr>
          <w:szCs w:val="32"/>
        </w:rPr>
        <w:t>’</w:t>
      </w:r>
      <w:r w:rsidRPr="00BE5A07">
        <w:rPr>
          <w:szCs w:val="32"/>
        </w:rPr>
        <w:t>ils doivent être très doux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doux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tes yeux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de certains moments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ressembles à un type que j</w:t>
      </w:r>
      <w:r w:rsidR="006D3E7C">
        <w:rPr>
          <w:szCs w:val="32"/>
        </w:rPr>
        <w:t>’</w:t>
      </w:r>
      <w:r w:rsidRPr="00BE5A07">
        <w:rPr>
          <w:szCs w:val="32"/>
        </w:rPr>
        <w:t>ai beaucoup aimé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as</w:t>
      </w:r>
      <w:proofErr w:type="gramEnd"/>
      <w:r w:rsidRPr="00BE5A07">
        <w:rPr>
          <w:szCs w:val="32"/>
        </w:rPr>
        <w:t xml:space="preserve"> les mêmes mirettes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sauf que</w:t>
      </w:r>
      <w:proofErr w:type="gramEnd"/>
      <w:r w:rsidRPr="00BE5A07">
        <w:rPr>
          <w:szCs w:val="32"/>
        </w:rPr>
        <w:t xml:space="preserve"> lui y n</w:t>
      </w:r>
      <w:r w:rsidR="006D3E7C">
        <w:rPr>
          <w:szCs w:val="32"/>
        </w:rPr>
        <w:t>’</w:t>
      </w:r>
      <w:r w:rsidRPr="00BE5A07">
        <w:rPr>
          <w:szCs w:val="32"/>
        </w:rPr>
        <w:t>avait qu</w:t>
      </w:r>
      <w:r w:rsidR="006D3E7C">
        <w:rPr>
          <w:szCs w:val="32"/>
        </w:rPr>
        <w:t>’</w:t>
      </w:r>
      <w:r w:rsidRPr="00BE5A07">
        <w:rPr>
          <w:szCs w:val="32"/>
        </w:rPr>
        <w:t>un œil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vu qu</w:t>
      </w:r>
      <w:r w:rsidR="006D3E7C">
        <w:rPr>
          <w:szCs w:val="32"/>
        </w:rPr>
        <w:t>’</w:t>
      </w:r>
      <w:r w:rsidRPr="00BE5A07">
        <w:rPr>
          <w:szCs w:val="32"/>
        </w:rPr>
        <w:t>il avait perdu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autre en se battant </w:t>
      </w:r>
      <w:r w:rsidR="006D3E7C">
        <w:rPr>
          <w:szCs w:val="32"/>
        </w:rPr>
        <w:t>« </w:t>
      </w:r>
      <w:r w:rsidRPr="00BE5A07">
        <w:rPr>
          <w:szCs w:val="32"/>
        </w:rPr>
        <w:t>à la loyale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pour une poule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était beau son œil</w:t>
      </w:r>
      <w:r w:rsidR="006D3E7C">
        <w:rPr>
          <w:szCs w:val="32"/>
        </w:rPr>
        <w:t> !</w:t>
      </w:r>
    </w:p>
    <w:p w14:paraId="610C62F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haussant les épaules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Faites ma commission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des ordres à donner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</w:t>
      </w:r>
      <w:r w:rsidR="006D3E7C">
        <w:rPr>
          <w:szCs w:val="32"/>
        </w:rPr>
        <w:t>…</w:t>
      </w:r>
    </w:p>
    <w:p w14:paraId="71A2649D" w14:textId="2AB79CF0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va pour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éloigner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mais Loulou le prend par le bras et se colle à lui amoureusement</w:t>
      </w:r>
      <w:r>
        <w:t>.)</w:t>
      </w:r>
    </w:p>
    <w:p w14:paraId="1B7A47C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t</w:t>
      </w:r>
      <w:r w:rsidR="006D3E7C">
        <w:rPr>
          <w:szCs w:val="32"/>
        </w:rPr>
        <w:t>’</w:t>
      </w:r>
      <w:r w:rsidRPr="00BE5A07">
        <w:rPr>
          <w:szCs w:val="32"/>
        </w:rPr>
        <w:t>en va donc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vois c</w:t>
      </w:r>
      <w:r w:rsidR="006D3E7C">
        <w:rPr>
          <w:szCs w:val="32"/>
        </w:rPr>
        <w:t>’</w:t>
      </w:r>
      <w:r w:rsidRPr="00BE5A07">
        <w:rPr>
          <w:szCs w:val="32"/>
        </w:rPr>
        <w:t>que 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es</w:t>
      </w:r>
      <w:proofErr w:type="gramEnd"/>
      <w:r w:rsidRPr="00BE5A07">
        <w:rPr>
          <w:szCs w:val="32"/>
        </w:rPr>
        <w:t xml:space="preserve"> jaloux de </w:t>
      </w:r>
      <w:r w:rsidR="006D3E7C">
        <w:rPr>
          <w:szCs w:val="32"/>
        </w:rPr>
        <w:t>« 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a-qu</w:t>
      </w:r>
      <w:r w:rsidR="006D3E7C">
        <w:rPr>
          <w:szCs w:val="32"/>
        </w:rPr>
        <w:t>’</w:t>
      </w:r>
      <w:r w:rsidRPr="00BE5A07">
        <w:rPr>
          <w:szCs w:val="32"/>
        </w:rPr>
        <w:t>un</w:t>
      </w:r>
      <w:r w:rsidR="006D3E7C">
        <w:rPr>
          <w:szCs w:val="32"/>
        </w:rPr>
        <w:t>’</w:t>
      </w:r>
      <w:r w:rsidR="00D14102" w:rsidRPr="00BE5A07">
        <w:rPr>
          <w:szCs w:val="32"/>
        </w:rPr>
        <w:t>-</w:t>
      </w:r>
      <w:r w:rsidRPr="00BE5A07">
        <w:rPr>
          <w:szCs w:val="32"/>
        </w:rPr>
        <w:t>chasse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mon ancien amant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en fais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gosse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passé l</w:t>
      </w:r>
      <w:r w:rsidR="006D3E7C">
        <w:rPr>
          <w:szCs w:val="32"/>
        </w:rPr>
        <w:t>’</w:t>
      </w:r>
      <w:r w:rsidRPr="00BE5A07">
        <w:rPr>
          <w:szCs w:val="32"/>
        </w:rPr>
        <w:t>béguin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Figure-toi qu</w:t>
      </w:r>
      <w:r w:rsidR="006D3E7C">
        <w:rPr>
          <w:szCs w:val="32"/>
        </w:rPr>
        <w:t>’</w:t>
      </w:r>
      <w:r w:rsidRPr="00BE5A07">
        <w:rPr>
          <w:szCs w:val="32"/>
        </w:rPr>
        <w:t>un jour qu</w:t>
      </w:r>
      <w:r w:rsidR="006D3E7C">
        <w:rPr>
          <w:szCs w:val="32"/>
        </w:rPr>
        <w:t>’</w:t>
      </w:r>
      <w:r w:rsidRPr="00BE5A07">
        <w:rPr>
          <w:szCs w:val="32"/>
        </w:rPr>
        <w:t>il avait gagné aux courses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</w:t>
      </w:r>
      <w:r w:rsidR="006D3E7C">
        <w:rPr>
          <w:szCs w:val="32"/>
        </w:rPr>
        <w:t>’</w:t>
      </w:r>
      <w:r w:rsidRPr="00BE5A07">
        <w:rPr>
          <w:szCs w:val="32"/>
        </w:rPr>
        <w:t>est payé un œil de verre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 quand je l</w:t>
      </w:r>
      <w:r w:rsidR="006D3E7C">
        <w:rPr>
          <w:szCs w:val="32"/>
        </w:rPr>
        <w:t>’</w:t>
      </w:r>
      <w:r w:rsidRPr="00BE5A07">
        <w:rPr>
          <w:szCs w:val="32"/>
        </w:rPr>
        <w:t>ai vu arriver avec ses deux yeux comme tout le 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parles d</w:t>
      </w:r>
      <w:r w:rsidR="006D3E7C">
        <w:rPr>
          <w:szCs w:val="32"/>
        </w:rPr>
        <w:t>’</w:t>
      </w:r>
      <w:r w:rsidRPr="00BE5A07">
        <w:rPr>
          <w:szCs w:val="32"/>
        </w:rPr>
        <w:t>une désillusion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avec un seul œil que je l</w:t>
      </w:r>
      <w:r w:rsidR="006D3E7C">
        <w:rPr>
          <w:szCs w:val="32"/>
        </w:rPr>
        <w:t>’</w:t>
      </w:r>
      <w:r w:rsidRPr="00BE5A07">
        <w:rPr>
          <w:szCs w:val="32"/>
        </w:rPr>
        <w:t>aimais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Avec les deux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avait plus du tout la même expression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a été fini nous deux</w:t>
      </w:r>
      <w:r w:rsidR="006D3E7C">
        <w:rPr>
          <w:szCs w:val="32"/>
        </w:rPr>
        <w:t>.</w:t>
      </w:r>
    </w:p>
    <w:p w14:paraId="7C5C911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Lâchez-moi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</w:t>
      </w:r>
      <w:r w:rsidR="006D3E7C">
        <w:rPr>
          <w:szCs w:val="32"/>
        </w:rPr>
        <w:t>…</w:t>
      </w:r>
    </w:p>
    <w:p w14:paraId="4471F0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toi si tu veux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beau gosse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malgré qu</w:t>
      </w:r>
      <w:r w:rsidR="006D3E7C">
        <w:rPr>
          <w:szCs w:val="32"/>
        </w:rPr>
        <w:t>’</w:t>
      </w:r>
      <w:r w:rsidRPr="00BE5A07">
        <w:rPr>
          <w:szCs w:val="32"/>
        </w:rPr>
        <w:t>t</w:t>
      </w:r>
      <w:r w:rsidR="006D3E7C">
        <w:rPr>
          <w:szCs w:val="32"/>
        </w:rPr>
        <w:t>’</w:t>
      </w:r>
      <w:r w:rsidRPr="00BE5A07">
        <w:rPr>
          <w:szCs w:val="32"/>
        </w:rPr>
        <w:t>aies deux yeux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à toi ça t</w:t>
      </w:r>
      <w:r w:rsidR="006D3E7C">
        <w:rPr>
          <w:szCs w:val="32"/>
        </w:rPr>
        <w:t>’</w:t>
      </w:r>
      <w:r w:rsidRPr="00BE5A07">
        <w:rPr>
          <w:szCs w:val="32"/>
        </w:rPr>
        <w:t>va bien d</w:t>
      </w:r>
      <w:r w:rsidR="006D3E7C">
        <w:rPr>
          <w:szCs w:val="32"/>
        </w:rPr>
        <w:t>’</w:t>
      </w:r>
      <w:r w:rsidRPr="00BE5A07">
        <w:rPr>
          <w:szCs w:val="32"/>
        </w:rPr>
        <w:t>en avoir deux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je serai ta Loulou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gentil Loulou</w:t>
      </w:r>
      <w:r w:rsidR="006D3E7C">
        <w:rPr>
          <w:szCs w:val="32"/>
        </w:rPr>
        <w:t> ?</w:t>
      </w:r>
    </w:p>
    <w:p w14:paraId="3B148D0E" w14:textId="333CF439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Pendant cette scène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Colomba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derrière le mât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manifeste une impatience progressive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 xml:space="preserve">Plusieurs fois déjà </w:t>
      </w:r>
      <w:proofErr w:type="spellStart"/>
      <w:r w:rsidR="006D21B8" w:rsidRPr="00BE5A07">
        <w:rPr>
          <w:i/>
          <w:iCs/>
        </w:rPr>
        <w:t>Concepcion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la voyant prête à s</w:t>
      </w:r>
      <w:r>
        <w:rPr>
          <w:i/>
          <w:iCs/>
        </w:rPr>
        <w:t>’</w:t>
      </w:r>
      <w:r w:rsidR="006D21B8" w:rsidRPr="00BE5A07">
        <w:rPr>
          <w:i/>
          <w:iCs/>
        </w:rPr>
        <w:t>élancer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a dû la retenir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Mais à ce moment elle ne peut plus se contenir et s</w:t>
      </w:r>
      <w:r>
        <w:rPr>
          <w:i/>
          <w:iCs/>
        </w:rPr>
        <w:t>’</w:t>
      </w:r>
      <w:r w:rsidR="006D21B8" w:rsidRPr="00BE5A07">
        <w:rPr>
          <w:i/>
          <w:iCs/>
        </w:rPr>
        <w:t>élance sur Loulou qu</w:t>
      </w:r>
      <w:r>
        <w:rPr>
          <w:i/>
          <w:iCs/>
        </w:rPr>
        <w:t>’</w:t>
      </w:r>
      <w:r w:rsidR="006D21B8" w:rsidRPr="00BE5A07">
        <w:rPr>
          <w:i/>
          <w:iCs/>
        </w:rPr>
        <w:t>elle sépare d</w:t>
      </w:r>
      <w:r>
        <w:rPr>
          <w:i/>
          <w:iCs/>
        </w:rPr>
        <w:t>’</w:t>
      </w:r>
      <w:r w:rsidR="006D21B8" w:rsidRPr="00BE5A07">
        <w:rPr>
          <w:i/>
          <w:iCs/>
        </w:rPr>
        <w:t>Yves</w:t>
      </w:r>
      <w:r>
        <w:t>.)</w:t>
      </w:r>
    </w:p>
    <w:p w14:paraId="6750711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trop fort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Sale fille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Voulez-vous partir</w:t>
      </w:r>
      <w:r w:rsidR="006D3E7C">
        <w:rPr>
          <w:szCs w:val="32"/>
        </w:rPr>
        <w:t> !</w:t>
      </w:r>
    </w:p>
    <w:p w14:paraId="2ED1A2D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cette voix</w:t>
      </w:r>
      <w:r w:rsidR="006D3E7C">
        <w:rPr>
          <w:szCs w:val="32"/>
        </w:rPr>
        <w:t> !</w:t>
      </w:r>
    </w:p>
    <w:p w14:paraId="2B8F6E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Voulez-vous partir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Voulez-vous filer</w:t>
      </w:r>
      <w:r w:rsidR="006D3E7C">
        <w:rPr>
          <w:szCs w:val="32"/>
        </w:rPr>
        <w:t> !</w:t>
      </w:r>
    </w:p>
    <w:p w14:paraId="681CFCD6" w14:textId="62211E2C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Elle bouscule Loulou qui se rebiffe</w:t>
      </w:r>
      <w:r>
        <w:rPr>
          <w:i/>
          <w:iCs/>
        </w:rPr>
        <w:t xml:space="preserve"> ; </w:t>
      </w:r>
      <w:r w:rsidR="006D21B8" w:rsidRPr="00BE5A07">
        <w:rPr>
          <w:i/>
          <w:iCs/>
        </w:rPr>
        <w:t>elles se battent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Colomba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aidée par </w:t>
      </w:r>
      <w:proofErr w:type="spellStart"/>
      <w:r w:rsidR="006D21B8" w:rsidRPr="00BE5A07">
        <w:rPr>
          <w:i/>
          <w:iCs/>
        </w:rPr>
        <w:t>Concepcion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réussit à mettre en fuite Loulou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Mais dans la bataille son bonnet est tombé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son tape-à-l</w:t>
      </w:r>
      <w:r>
        <w:rPr>
          <w:i/>
          <w:iCs/>
        </w:rPr>
        <w:t>’</w:t>
      </w:r>
      <w:r w:rsidR="006D21B8" w:rsidRPr="00BE5A07">
        <w:rPr>
          <w:i/>
          <w:iCs/>
        </w:rPr>
        <w:t>œil a sauté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ainsi que le bonnet et le bandeau de </w:t>
      </w:r>
      <w:proofErr w:type="spellStart"/>
      <w:r w:rsidR="006D21B8" w:rsidRPr="00BE5A07">
        <w:rPr>
          <w:i/>
          <w:iCs/>
        </w:rPr>
        <w:t>Concepcion</w:t>
      </w:r>
      <w:proofErr w:type="spellEnd"/>
      <w:r>
        <w:t>.)</w:t>
      </w:r>
    </w:p>
    <w:p w14:paraId="040EB82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OULOU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une poule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là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vais l</w:t>
      </w:r>
      <w:r w:rsidR="006D3E7C">
        <w:rPr>
          <w:szCs w:val="32"/>
        </w:rPr>
        <w:t>’</w:t>
      </w:r>
      <w:r w:rsidRPr="00BE5A07">
        <w:rPr>
          <w:szCs w:val="32"/>
        </w:rPr>
        <w:t>dire à tout le monde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Monsieur cache des poules à bord</w:t>
      </w:r>
      <w:r w:rsidR="006D3E7C">
        <w:rPr>
          <w:szCs w:val="32"/>
        </w:rPr>
        <w:t> !</w:t>
      </w:r>
    </w:p>
    <w:p w14:paraId="5A95A210" w14:textId="387BE50B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</w:t>
      </w:r>
      <w:r>
        <w:rPr>
          <w:i/>
          <w:iCs/>
        </w:rPr>
        <w:t>’</w:t>
      </w:r>
      <w:r w:rsidR="006D21B8" w:rsidRPr="00BE5A07">
        <w:rPr>
          <w:i/>
          <w:iCs/>
        </w:rPr>
        <w:t>échappe</w:t>
      </w:r>
      <w:r>
        <w:t>.)</w:t>
      </w:r>
    </w:p>
    <w:p w14:paraId="2AB25B3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vous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Est-ce possible</w:t>
      </w:r>
      <w:r w:rsidR="006D3E7C">
        <w:rPr>
          <w:szCs w:val="32"/>
        </w:rPr>
        <w:t> !</w:t>
      </w:r>
    </w:p>
    <w:p w14:paraId="47EC10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vous expliquerai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 ne faut pas qu</w:t>
      </w:r>
      <w:r w:rsidR="006D3E7C">
        <w:rPr>
          <w:szCs w:val="32"/>
        </w:rPr>
        <w:t>’</w:t>
      </w:r>
      <w:r w:rsidRPr="00BE5A07">
        <w:rPr>
          <w:szCs w:val="32"/>
        </w:rPr>
        <w:t>on nous</w:t>
      </w:r>
      <w:r w:rsidR="006D3E7C">
        <w:rPr>
          <w:szCs w:val="32"/>
        </w:rPr>
        <w:t>…</w:t>
      </w:r>
    </w:p>
    <w:p w14:paraId="75E3EF8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Trop tard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vient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sommes pincées</w:t>
      </w:r>
      <w:r w:rsidR="006D3E7C">
        <w:rPr>
          <w:szCs w:val="32"/>
        </w:rPr>
        <w:t> !</w:t>
      </w:r>
    </w:p>
    <w:p w14:paraId="70B2626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 se passe-t-il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Quel vacarme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Colomba</w:t>
      </w:r>
      <w:r w:rsidR="006D3E7C">
        <w:rPr>
          <w:szCs w:val="32"/>
        </w:rPr>
        <w:t> !</w:t>
      </w:r>
    </w:p>
    <w:p w14:paraId="05683FAC" w14:textId="194C7690" w:rsidR="006D3E7C" w:rsidRDefault="006D3E7C" w:rsidP="002D4A05"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  <w:r>
        <w:t xml:space="preserve">. – </w:t>
      </w:r>
      <w:r w:rsidR="00695293" w:rsidRPr="00BE5A07">
        <w:t>Qu</w:t>
      </w:r>
      <w:r>
        <w:t>’</w:t>
      </w:r>
      <w:r w:rsidR="00695293" w:rsidRPr="00BE5A07">
        <w:t>y a-t-il</w:t>
      </w:r>
      <w:r>
        <w:t xml:space="preserve"> ? </w:t>
      </w:r>
      <w:r w:rsidR="00695293" w:rsidRPr="00BE5A07">
        <w:t>On l</w:t>
      </w:r>
      <w:r>
        <w:t>’</w:t>
      </w:r>
      <w:r w:rsidR="00695293" w:rsidRPr="00BE5A07">
        <w:t>égorge</w:t>
      </w:r>
      <w:r>
        <w:t xml:space="preserve"> ?… </w:t>
      </w:r>
      <w:r w:rsidR="00695293" w:rsidRPr="00BE5A07">
        <w:t>Oh</w:t>
      </w:r>
      <w:r>
        <w:t xml:space="preserve"> ! </w:t>
      </w:r>
      <w:r w:rsidR="00695293" w:rsidRPr="00BE5A07">
        <w:t>Colomba</w:t>
      </w:r>
      <w:r>
        <w:t> !</w:t>
      </w:r>
    </w:p>
    <w:p w14:paraId="62E8CD4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 se passe-t-il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Quel boucan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Concepcion</w:t>
      </w:r>
      <w:proofErr w:type="spellEnd"/>
      <w:r w:rsidR="006D3E7C">
        <w:rPr>
          <w:szCs w:val="32"/>
        </w:rPr>
        <w:t> !</w:t>
      </w:r>
    </w:p>
    <w:p w14:paraId="65640F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y a-t-il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une révolte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encore des femmes</w:t>
      </w:r>
      <w:r w:rsidR="006D3E7C">
        <w:rPr>
          <w:szCs w:val="32"/>
        </w:rPr>
        <w:t> ?…</w:t>
      </w:r>
    </w:p>
    <w:p w14:paraId="31CAD2F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 signifie cela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> ?</w:t>
      </w:r>
    </w:p>
    <w:p w14:paraId="3FD0796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bon oncle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Mon cher 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envie de partir avec vous à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 et comme vous m</w:t>
      </w:r>
      <w:r w:rsidR="006D3E7C">
        <w:rPr>
          <w:szCs w:val="32"/>
        </w:rPr>
        <w:t>’</w:t>
      </w:r>
      <w:r w:rsidRPr="00BE5A07">
        <w:rPr>
          <w:szCs w:val="32"/>
        </w:rPr>
        <w:t>aviez refusé</w:t>
      </w:r>
      <w:r w:rsidR="006D3E7C">
        <w:rPr>
          <w:szCs w:val="32"/>
        </w:rPr>
        <w:t>…</w:t>
      </w:r>
    </w:p>
    <w:p w14:paraId="17E329C3" w14:textId="779F18B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effarant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en mousse à bord de la caravelle</w:t>
      </w:r>
      <w:r>
        <w:rPr>
          <w:szCs w:val="32"/>
        </w:rPr>
        <w:t> !!</w:t>
      </w:r>
    </w:p>
    <w:p w14:paraId="435D1B2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tante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y êtes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> !</w:t>
      </w:r>
    </w:p>
    <w:p w14:paraId="180EF2AF" w14:textId="249D4A0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Moi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moi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ce n</w:t>
      </w:r>
      <w:r>
        <w:rPr>
          <w:szCs w:val="32"/>
        </w:rPr>
        <w:t>’</w:t>
      </w:r>
      <w:r w:rsidR="00695293" w:rsidRPr="00BE5A07">
        <w:rPr>
          <w:szCs w:val="32"/>
        </w:rPr>
        <w:t>est pas la même chose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Je ne suis pas habillée en mousse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étais dans un placard</w:t>
      </w:r>
      <w:r>
        <w:rPr>
          <w:szCs w:val="32"/>
        </w:rPr>
        <w:t> !</w:t>
      </w:r>
    </w:p>
    <w:p w14:paraId="38962D1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 voyage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voyage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quand on m</w:t>
      </w:r>
      <w:r w:rsidR="006D3E7C">
        <w:rPr>
          <w:szCs w:val="32"/>
        </w:rPr>
        <w:t>’</w:t>
      </w:r>
      <w:r w:rsidRPr="00BE5A07">
        <w:rPr>
          <w:szCs w:val="32"/>
        </w:rPr>
        <w:t>y reprendra à aller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4ED1615C" w14:textId="5C45E79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vous</w:t>
      </w:r>
      <w:r>
        <w:rPr>
          <w:szCs w:val="32"/>
        </w:rPr>
        <w:t xml:space="preserve">, </w:t>
      </w:r>
      <w:proofErr w:type="spellStart"/>
      <w:r w:rsidR="00695293" w:rsidRPr="00BE5A07">
        <w:rPr>
          <w:szCs w:val="32"/>
        </w:rPr>
        <w:t>Concepcion</w:t>
      </w:r>
      <w:proofErr w:type="spellEnd"/>
      <w:r>
        <w:rPr>
          <w:szCs w:val="32"/>
        </w:rPr>
        <w:t xml:space="preserve"> ?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peut-être pour l</w:t>
      </w:r>
      <w:r>
        <w:rPr>
          <w:szCs w:val="32"/>
        </w:rPr>
        <w:t>’</w:t>
      </w:r>
      <w:r w:rsidR="00695293" w:rsidRPr="00BE5A07">
        <w:rPr>
          <w:szCs w:val="32"/>
        </w:rPr>
        <w:t>amiral que vous êtes ici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 fille</w:t>
      </w:r>
      <w:r>
        <w:rPr>
          <w:szCs w:val="32"/>
        </w:rPr>
        <w:t> ?</w:t>
      </w:r>
    </w:p>
    <w:p w14:paraId="4014A3B3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r w:rsidR="006D3E7C">
        <w:rPr>
          <w:szCs w:val="32"/>
        </w:rPr>
        <w:t>…</w:t>
      </w:r>
    </w:p>
    <w:p w14:paraId="0479DB0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 me suivre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elle s</w:t>
      </w:r>
      <w:r w:rsidR="006D3E7C">
        <w:rPr>
          <w:szCs w:val="32"/>
        </w:rPr>
        <w:t>’</w:t>
      </w:r>
      <w:r w:rsidRPr="00BE5A07">
        <w:rPr>
          <w:szCs w:val="32"/>
        </w:rPr>
        <w:t>est dévouée</w:t>
      </w:r>
      <w:r w:rsidR="006D3E7C">
        <w:rPr>
          <w:szCs w:val="32"/>
        </w:rPr>
        <w:t> !</w:t>
      </w:r>
    </w:p>
    <w:p w14:paraId="60CFE971" w14:textId="261AB2B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Je crois plutôt que c</w:t>
      </w:r>
      <w:r>
        <w:rPr>
          <w:szCs w:val="32"/>
        </w:rPr>
        <w:t>’</w:t>
      </w:r>
      <w:r w:rsidR="00695293" w:rsidRPr="00BE5A07">
        <w:rPr>
          <w:szCs w:val="32"/>
        </w:rPr>
        <w:t>est pour suivre Mathurin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Venez dans ma cabine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Colomba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et vous aussi</w:t>
      </w:r>
      <w:r>
        <w:rPr>
          <w:szCs w:val="32"/>
        </w:rPr>
        <w:t xml:space="preserve">, </w:t>
      </w:r>
      <w:proofErr w:type="spellStart"/>
      <w:r w:rsidR="00695293" w:rsidRPr="00BE5A07">
        <w:rPr>
          <w:szCs w:val="32"/>
        </w:rPr>
        <w:lastRenderedPageBreak/>
        <w:t>Concepcion</w:t>
      </w:r>
      <w:proofErr w:type="spellEnd"/>
      <w:r>
        <w:rPr>
          <w:szCs w:val="32"/>
        </w:rPr>
        <w:t xml:space="preserve"> !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honte de vous voir ainsi déguisées</w:t>
      </w:r>
      <w:r>
        <w:rPr>
          <w:szCs w:val="32"/>
        </w:rPr>
        <w:t> ! (</w:t>
      </w:r>
      <w:r w:rsidR="006D21B8" w:rsidRPr="00BE5A07">
        <w:rPr>
          <w:i/>
          <w:iCs/>
          <w:szCs w:val="32"/>
        </w:rPr>
        <w:t>À Colomb</w:t>
      </w:r>
      <w:r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tout près de lui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je la retiens ta caravelle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y a de tout à ton bord</w:t>
      </w:r>
      <w:r>
        <w:rPr>
          <w:szCs w:val="32"/>
        </w:rPr>
        <w:t xml:space="preserve"> : </w:t>
      </w:r>
      <w:r w:rsidR="00695293" w:rsidRPr="00BE5A07">
        <w:rPr>
          <w:szCs w:val="32"/>
        </w:rPr>
        <w:t>des hommes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des femmes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des jeunes filles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des poissons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des poules et des grues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Ce n</w:t>
      </w:r>
      <w:r>
        <w:rPr>
          <w:szCs w:val="32"/>
        </w:rPr>
        <w:t>’</w:t>
      </w:r>
      <w:r w:rsidR="00695293" w:rsidRPr="00BE5A07">
        <w:rPr>
          <w:szCs w:val="32"/>
        </w:rPr>
        <w:t>est pas une caravelle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une arche de Noé</w:t>
      </w:r>
      <w:r>
        <w:rPr>
          <w:szCs w:val="32"/>
        </w:rPr>
        <w:t> !!</w:t>
      </w:r>
    </w:p>
    <w:p w14:paraId="4045DFDC" w14:textId="51D483C4" w:rsidR="00695293" w:rsidRPr="00BE5A07" w:rsidRDefault="00695293" w:rsidP="006D3E7C">
      <w:pPr>
        <w:pStyle w:val="Titre1"/>
      </w:pPr>
      <w:bookmarkStart w:id="22" w:name="_Toc197372916"/>
      <w:r w:rsidRPr="00BE5A07">
        <w:lastRenderedPageBreak/>
        <w:t>CHAPITRE XII</w:t>
      </w:r>
      <w:r w:rsidRPr="00BE5A07">
        <w:br/>
      </w:r>
      <w:r w:rsidRPr="00BE5A07">
        <w:br/>
        <w:t>L</w:t>
      </w:r>
      <w:r w:rsidR="006D3E7C">
        <w:t>’</w:t>
      </w:r>
      <w:r w:rsidRPr="00BE5A07">
        <w:t>IDÉE DE PHILIDOR</w:t>
      </w:r>
      <w:bookmarkEnd w:id="22"/>
    </w:p>
    <w:p w14:paraId="6615AEF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journée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Tonnerre de Bilbao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besoin de retrouver mon calme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Allez me chercher un œuf dur</w:t>
      </w:r>
      <w:r w:rsidR="006D3E7C">
        <w:rPr>
          <w:szCs w:val="32"/>
        </w:rPr>
        <w:t>.</w:t>
      </w:r>
    </w:p>
    <w:p w14:paraId="3289EC2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.</w:t>
      </w:r>
    </w:p>
    <w:p w14:paraId="64AD74CD" w14:textId="43BC86BD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1A1944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placer mon petit truc de l</w:t>
      </w:r>
      <w:r w:rsidR="006D3E7C">
        <w:rPr>
          <w:szCs w:val="32"/>
        </w:rPr>
        <w:t>’</w:t>
      </w:r>
      <w:r w:rsidRPr="00BE5A07">
        <w:rPr>
          <w:szCs w:val="32"/>
        </w:rPr>
        <w:t>œuf au second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délassera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Dites-moi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lieutenant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savez-vous faire tenir un œuf en équilibre sur un de ses bouts</w:t>
      </w:r>
      <w:r w:rsidR="006D3E7C">
        <w:rPr>
          <w:szCs w:val="32"/>
        </w:rPr>
        <w:t> ?</w:t>
      </w:r>
    </w:p>
    <w:p w14:paraId="0F0D42A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foi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…</w:t>
      </w:r>
    </w:p>
    <w:p w14:paraId="78CB399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 non plus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était pas dans mes cours de navigation</w:t>
      </w:r>
      <w:r w:rsidR="006D3E7C">
        <w:rPr>
          <w:szCs w:val="32"/>
        </w:rPr>
        <w:t>.</w:t>
      </w:r>
    </w:p>
    <w:p w14:paraId="3D264F25" w14:textId="703693A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consulte son manuel</w:t>
      </w:r>
      <w:r>
        <w:t>.)</w:t>
      </w:r>
    </w:p>
    <w:p w14:paraId="656833A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allez voir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amusant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délasse</w:t>
      </w:r>
      <w:r w:rsidR="006D3E7C">
        <w:rPr>
          <w:szCs w:val="32"/>
        </w:rPr>
        <w:t>…</w:t>
      </w:r>
    </w:p>
    <w:p w14:paraId="21BBFA2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Voici l</w:t>
      </w:r>
      <w:r w:rsidR="006D3E7C">
        <w:rPr>
          <w:szCs w:val="32"/>
        </w:rPr>
        <w:t>’</w:t>
      </w:r>
      <w:r w:rsidRPr="00BE5A07">
        <w:rPr>
          <w:szCs w:val="32"/>
        </w:rPr>
        <w:t>œuf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.</w:t>
      </w:r>
    </w:p>
    <w:p w14:paraId="5ECF011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essayez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lieutenant</w:t>
      </w:r>
      <w:r w:rsidR="006D3E7C">
        <w:rPr>
          <w:szCs w:val="32"/>
        </w:rPr>
        <w:t>.</w:t>
      </w:r>
    </w:p>
    <w:p w14:paraId="7C457E8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essayant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impossible</w:t>
      </w:r>
      <w:r w:rsidR="006D3E7C">
        <w:rPr>
          <w:szCs w:val="32"/>
        </w:rPr>
        <w:t> !</w:t>
      </w:r>
    </w:p>
    <w:p w14:paraId="28B3E24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Impossible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consulté mon manuel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rien à ce sujet</w:t>
      </w:r>
      <w:r w:rsidR="006D3E7C">
        <w:rPr>
          <w:szCs w:val="32"/>
        </w:rPr>
        <w:t>…</w:t>
      </w:r>
    </w:p>
    <w:p w14:paraId="70C81DA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Impossible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allez voir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écrase en le posant le bout de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 et le met en équilibre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Et voilà</w:t>
      </w:r>
      <w:r w:rsidR="006D3E7C">
        <w:rPr>
          <w:szCs w:val="32"/>
        </w:rPr>
        <w:t> !</w:t>
      </w:r>
    </w:p>
    <w:p w14:paraId="75E67B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riant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difficile</w:t>
      </w:r>
      <w:r w:rsidR="006D3E7C">
        <w:rPr>
          <w:szCs w:val="32"/>
        </w:rPr>
        <w:t>.</w:t>
      </w:r>
    </w:p>
    <w:p w14:paraId="1CED8E90" w14:textId="482606FA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72C7498B" wp14:editId="10375CBF">
            <wp:extent cx="5184140" cy="6076950"/>
            <wp:effectExtent l="0" t="0" r="0" b="0"/>
            <wp:docPr id="1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14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0E0A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il fallait y penser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mis vingt ans de ma vie pour trouver la solution</w:t>
      </w:r>
      <w:r w:rsidR="006D3E7C">
        <w:rPr>
          <w:szCs w:val="32"/>
        </w:rPr>
        <w:t xml:space="preserve">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Et encore c</w:t>
      </w:r>
      <w:r w:rsidR="006D3E7C">
        <w:rPr>
          <w:szCs w:val="32"/>
        </w:rPr>
        <w:t>’</w:t>
      </w:r>
      <w:r w:rsidRPr="00BE5A07">
        <w:rPr>
          <w:szCs w:val="32"/>
        </w:rPr>
        <w:t>est par hasard que j</w:t>
      </w:r>
      <w:r w:rsidR="006D3E7C">
        <w:rPr>
          <w:szCs w:val="32"/>
        </w:rPr>
        <w:t>’</w:t>
      </w:r>
      <w:r w:rsidRPr="00BE5A07">
        <w:rPr>
          <w:szCs w:val="32"/>
        </w:rPr>
        <w:t>ai réussi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je ne le dis pas</w:t>
      </w:r>
      <w:r w:rsidR="006D3E7C">
        <w:rPr>
          <w:szCs w:val="32"/>
        </w:rPr>
        <w:t> !</w:t>
      </w:r>
    </w:p>
    <w:p w14:paraId="0E06402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 aussi j</w:t>
      </w:r>
      <w:r w:rsidR="006D3E7C">
        <w:rPr>
          <w:szCs w:val="32"/>
        </w:rPr>
        <w:t>’</w:t>
      </w:r>
      <w:r w:rsidRPr="00BE5A07">
        <w:rPr>
          <w:szCs w:val="32"/>
        </w:rPr>
        <w:t>ai fait tenir des œufs debout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était dans un coquetier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vous montrerai</w:t>
      </w:r>
      <w:r w:rsidR="006D3E7C">
        <w:rPr>
          <w:szCs w:val="32"/>
        </w:rPr>
        <w:t>…</w:t>
      </w:r>
    </w:p>
    <w:p w14:paraId="2E625F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ILOTE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accourant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gouvernail est détraqué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suis plus maître de la direction</w:t>
      </w:r>
      <w:r w:rsidR="006D3E7C">
        <w:rPr>
          <w:szCs w:val="32"/>
        </w:rPr>
        <w:t> !</w:t>
      </w:r>
    </w:p>
    <w:p w14:paraId="17B9344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Allons bon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encore une catastrophe</w:t>
      </w:r>
      <w:r w:rsidR="006D3E7C">
        <w:rPr>
          <w:szCs w:val="32"/>
        </w:rPr>
        <w:t>.</w:t>
      </w:r>
    </w:p>
    <w:p w14:paraId="3340F08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feuilletant son manuel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vous affolez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là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cherchons à gouvernail détraqué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il feuillette</w:t>
      </w:r>
      <w:r w:rsidR="006D3E7C">
        <w:rPr>
          <w:szCs w:val="32"/>
        </w:rPr>
        <w:t xml:space="preserve">) </w:t>
      </w:r>
      <w:r w:rsidRPr="00BE5A07">
        <w:rPr>
          <w:szCs w:val="32"/>
        </w:rPr>
        <w:t>gouvernail détraqué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détraqué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détraqué</w:t>
      </w:r>
      <w:r w:rsidR="006D3E7C">
        <w:rPr>
          <w:szCs w:val="32"/>
        </w:rPr>
        <w:t>…</w:t>
      </w:r>
    </w:p>
    <w:p w14:paraId="1E8E015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vous qui êtes détraqué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Faites carguer les voiles pour arrêter la caravelle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Tant que le gouvernail ne sera pas réparé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est inutile de voguer au hasard sur l</w:t>
      </w:r>
      <w:r w:rsidR="006D3E7C">
        <w:rPr>
          <w:szCs w:val="32"/>
        </w:rPr>
        <w:t>’</w:t>
      </w:r>
      <w:r w:rsidRPr="00BE5A07">
        <w:rPr>
          <w:szCs w:val="32"/>
        </w:rPr>
        <w:t>Océan</w:t>
      </w:r>
      <w:r w:rsidR="006D3E7C">
        <w:rPr>
          <w:szCs w:val="32"/>
        </w:rPr>
        <w:t>.</w:t>
      </w:r>
    </w:p>
    <w:p w14:paraId="3BA717D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faudrait un tournevis pour la réparation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donné des ordres pour en chercher un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>en trouve pas</w:t>
      </w:r>
      <w:r w:rsidR="006D3E7C">
        <w:rPr>
          <w:szCs w:val="32"/>
        </w:rPr>
        <w:t>.</w:t>
      </w:r>
    </w:p>
    <w:p w14:paraId="2DDCA97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ne trouve pas de tournevis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insensé</w:t>
      </w:r>
      <w:r w:rsidR="006D3E7C">
        <w:rPr>
          <w:szCs w:val="32"/>
        </w:rPr>
        <w:t> !</w:t>
      </w:r>
    </w:p>
    <w:p w14:paraId="7499677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trouvé un casse-noisette</w:t>
      </w:r>
      <w:r w:rsidR="002550A2">
        <w:rPr>
          <w:szCs w:val="32"/>
        </w:rPr>
        <w:t>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ça peut faire l</w:t>
      </w:r>
      <w:r w:rsidR="006D3E7C">
        <w:rPr>
          <w:szCs w:val="32"/>
        </w:rPr>
        <w:t>’</w:t>
      </w:r>
      <w:r w:rsidRPr="00BE5A07">
        <w:rPr>
          <w:szCs w:val="32"/>
        </w:rPr>
        <w:t>affaire</w:t>
      </w:r>
      <w:r w:rsidR="006D3E7C">
        <w:rPr>
          <w:szCs w:val="32"/>
        </w:rPr>
        <w:t> !</w:t>
      </w:r>
    </w:p>
    <w:p w14:paraId="45A4543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voir dans mon manuel si un casse-noisette</w:t>
      </w:r>
      <w:r w:rsidR="006D3E7C">
        <w:rPr>
          <w:szCs w:val="32"/>
        </w:rPr>
        <w:t>…</w:t>
      </w:r>
    </w:p>
    <w:p w14:paraId="382E0AD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laissez votre manuel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heure est grave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caravelle est en danger</w:t>
      </w:r>
      <w:r w:rsidR="006D3E7C">
        <w:rPr>
          <w:szCs w:val="32"/>
        </w:rPr>
        <w:t> !</w:t>
      </w:r>
    </w:p>
    <w:p w14:paraId="06129C3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En danger</w:t>
      </w:r>
      <w:r w:rsidR="006D3E7C">
        <w:rPr>
          <w:szCs w:val="32"/>
        </w:rPr>
        <w:t> !</w:t>
      </w:r>
    </w:p>
    <w:p w14:paraId="608DFEA4" w14:textId="276C7008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se précipite et prend la sonnette d</w:t>
      </w:r>
      <w:r>
        <w:rPr>
          <w:i/>
          <w:iCs/>
        </w:rPr>
        <w:t>’</w:t>
      </w:r>
      <w:r w:rsidR="006D21B8" w:rsidRPr="00BE5A07">
        <w:rPr>
          <w:i/>
          <w:iCs/>
        </w:rPr>
        <w:t>alarme dans la poche du capitaine et l</w:t>
      </w:r>
      <w:r>
        <w:rPr>
          <w:i/>
          <w:iCs/>
        </w:rPr>
        <w:t>’</w:t>
      </w:r>
      <w:r w:rsidR="006D21B8" w:rsidRPr="00BE5A07">
        <w:rPr>
          <w:i/>
          <w:iCs/>
        </w:rPr>
        <w:t>agite frénétiquement</w:t>
      </w:r>
      <w:r>
        <w:t>)</w:t>
      </w:r>
    </w:p>
    <w:p w14:paraId="2D7B2F4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Avez-vous fini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est fou</w:t>
      </w:r>
      <w:r w:rsidR="006D3E7C">
        <w:rPr>
          <w:szCs w:val="32"/>
        </w:rPr>
        <w:t>.</w:t>
      </w:r>
    </w:p>
    <w:p w14:paraId="54BB814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Mais vous avez dit tout à l</w:t>
      </w:r>
      <w:r w:rsidR="006D3E7C">
        <w:rPr>
          <w:szCs w:val="32"/>
        </w:rPr>
        <w:t>’</w:t>
      </w:r>
      <w:r w:rsidRPr="00BE5A07">
        <w:rPr>
          <w:szCs w:val="32"/>
        </w:rPr>
        <w:t>heure qu</w:t>
      </w:r>
      <w:r w:rsidR="006D3E7C">
        <w:rPr>
          <w:szCs w:val="32"/>
        </w:rPr>
        <w:t>’</w:t>
      </w:r>
      <w:r w:rsidRPr="00BE5A07">
        <w:rPr>
          <w:szCs w:val="32"/>
        </w:rPr>
        <w:t>en cas de danger il fallait agiter la sonnette d</w:t>
      </w:r>
      <w:r w:rsidR="006D3E7C">
        <w:rPr>
          <w:szCs w:val="32"/>
        </w:rPr>
        <w:t>’</w:t>
      </w:r>
      <w:r w:rsidRPr="00BE5A07">
        <w:rPr>
          <w:szCs w:val="32"/>
        </w:rPr>
        <w:t>alarme</w:t>
      </w:r>
      <w:r w:rsidR="006D3E7C">
        <w:rPr>
          <w:szCs w:val="32"/>
        </w:rPr>
        <w:t> !</w:t>
      </w:r>
    </w:p>
    <w:p w14:paraId="27A77CE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La situation n</w:t>
      </w:r>
      <w:r w:rsidR="006D3E7C">
        <w:rPr>
          <w:szCs w:val="32"/>
        </w:rPr>
        <w:t>’</w:t>
      </w:r>
      <w:r w:rsidRPr="00BE5A07">
        <w:rPr>
          <w:szCs w:val="32"/>
        </w:rPr>
        <w:t>est pas désespérée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Remettez la sonnette à sa place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À l</w:t>
      </w:r>
      <w:r w:rsidR="006D3E7C">
        <w:rPr>
          <w:szCs w:val="32"/>
        </w:rPr>
        <w:t>’</w:t>
      </w:r>
      <w:r w:rsidRPr="00BE5A07">
        <w:rPr>
          <w:szCs w:val="32"/>
        </w:rPr>
        <w:t>avenir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appel non justifié sera passible d</w:t>
      </w:r>
      <w:r w:rsidR="006D3E7C">
        <w:rPr>
          <w:szCs w:val="32"/>
        </w:rPr>
        <w:t>’</w:t>
      </w:r>
      <w:r w:rsidRPr="00BE5A07">
        <w:rPr>
          <w:szCs w:val="32"/>
        </w:rPr>
        <w:t>une contravention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</w:t>
      </w:r>
      <w:r w:rsidR="006D3E7C">
        <w:rPr>
          <w:szCs w:val="32"/>
        </w:rPr>
        <w:t> !…</w:t>
      </w:r>
    </w:p>
    <w:p w14:paraId="268528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caravelle est arrêtée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faut trouver un moyen de sortir de là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Tant que le gouvernail ne sera pas réparé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n</w:t>
      </w:r>
      <w:r w:rsidR="006D3E7C">
        <w:rPr>
          <w:szCs w:val="32"/>
        </w:rPr>
        <w:t>’</w:t>
      </w:r>
      <w:r w:rsidRPr="00BE5A07">
        <w:rPr>
          <w:szCs w:val="32"/>
        </w:rPr>
        <w:t>avancerons pas</w:t>
      </w:r>
      <w:r w:rsidR="006D3E7C">
        <w:rPr>
          <w:szCs w:val="32"/>
        </w:rPr>
        <w:t>.</w:t>
      </w:r>
    </w:p>
    <w:p w14:paraId="319C16F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On pourrait peut-être descendre et pousser par derrière</w:t>
      </w:r>
      <w:r w:rsidR="006D3E7C">
        <w:rPr>
          <w:szCs w:val="32"/>
        </w:rPr>
        <w:t> ?</w:t>
      </w:r>
    </w:p>
    <w:p w14:paraId="6E040C8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</w:t>
      </w:r>
      <w:r w:rsidR="0064563E" w:rsidRPr="00F36C9C">
        <w:rPr>
          <w:rStyle w:val="Taille-1Caracteres"/>
        </w:rPr>
        <w:t>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ne sais ce qui me retient de le pousser par derrière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par-dessus bord encore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Il faut un tournevis à tout prix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entendez-vous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> !</w:t>
      </w:r>
    </w:p>
    <w:p w14:paraId="5314B99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hurlant dans son porte-voix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faut un tournevis à tout prix</w:t>
      </w:r>
      <w:r w:rsidR="006D3E7C">
        <w:rPr>
          <w:szCs w:val="32"/>
        </w:rPr>
        <w:t> !</w:t>
      </w:r>
    </w:p>
    <w:p w14:paraId="54E833C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Si on envoyait quelqu</w:t>
      </w:r>
      <w:r w:rsidR="006D3E7C">
        <w:rPr>
          <w:szCs w:val="32"/>
        </w:rPr>
        <w:t>’</w:t>
      </w:r>
      <w:r w:rsidRPr="00BE5A07">
        <w:rPr>
          <w:szCs w:val="32"/>
        </w:rPr>
        <w:t>un au bazar</w:t>
      </w:r>
      <w:r w:rsidR="006D3E7C">
        <w:rPr>
          <w:szCs w:val="32"/>
        </w:rPr>
        <w:t> ?…</w:t>
      </w:r>
    </w:p>
    <w:p w14:paraId="5B3DEEF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un navire qui s</w:t>
      </w:r>
      <w:r w:rsidR="006D3E7C">
        <w:rPr>
          <w:szCs w:val="32"/>
        </w:rPr>
        <w:t>’</w:t>
      </w:r>
      <w:r w:rsidRPr="00BE5A07">
        <w:rPr>
          <w:szCs w:val="32"/>
        </w:rPr>
        <w:t>avance dans notre direction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va passer près de nous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une idée</w:t>
      </w:r>
      <w:r w:rsidR="006D3E7C">
        <w:rPr>
          <w:szCs w:val="32"/>
        </w:rPr>
        <w:t> !</w:t>
      </w:r>
    </w:p>
    <w:p w14:paraId="4E83FAD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malheureux</w:t>
      </w:r>
      <w:r w:rsidR="006D3E7C">
        <w:rPr>
          <w:szCs w:val="32"/>
        </w:rPr>
        <w:t> !</w:t>
      </w:r>
    </w:p>
    <w:p w14:paraId="269D794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Quand le bateau va passer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avec mon porte-voix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demanderai qu</w:t>
      </w:r>
      <w:r w:rsidR="006D3E7C">
        <w:rPr>
          <w:szCs w:val="32"/>
        </w:rPr>
        <w:t>’</w:t>
      </w:r>
      <w:r w:rsidRPr="00BE5A07">
        <w:rPr>
          <w:szCs w:val="32"/>
        </w:rPr>
        <w:t>on me prête un tournevis</w:t>
      </w:r>
      <w:r w:rsidR="006D3E7C">
        <w:rPr>
          <w:szCs w:val="32"/>
        </w:rPr>
        <w:t>.</w:t>
      </w:r>
    </w:p>
    <w:p w14:paraId="553B438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qui regarde avec sa jumelle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un navire anglais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cette orgueilleuse nation est jalouse de nous voir partir à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ils reconnaissent ma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ne répondront même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trop heureux de me voir en panne</w:t>
      </w:r>
      <w:r w:rsidR="006D3E7C">
        <w:rPr>
          <w:szCs w:val="32"/>
        </w:rPr>
        <w:t> !</w:t>
      </w:r>
    </w:p>
    <w:p w14:paraId="0549C6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peut toujours essayer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en le demandant poliment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sait</w:t>
      </w:r>
      <w:r w:rsidR="006D3E7C">
        <w:rPr>
          <w:szCs w:val="32"/>
        </w:rPr>
        <w:t>…</w:t>
      </w:r>
    </w:p>
    <w:p w14:paraId="43E0AF8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allez-y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tonnerre</w:t>
      </w:r>
      <w:r w:rsidR="006D3E7C">
        <w:rPr>
          <w:szCs w:val="32"/>
        </w:rPr>
        <w:t xml:space="preserve"> : </w:t>
      </w:r>
      <w:r w:rsidRPr="00BE5A07">
        <w:rPr>
          <w:szCs w:val="32"/>
        </w:rPr>
        <w:t>Le vaisseau est à portée de la voix maintenant</w:t>
      </w:r>
      <w:r w:rsidR="006D3E7C">
        <w:rPr>
          <w:szCs w:val="32"/>
        </w:rPr>
        <w:t> !…</w:t>
      </w:r>
    </w:p>
    <w:p w14:paraId="2ECA0B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se penchant sur le bastingage avec son porte-voix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Excusez-moi de vous parler sans vous avoir été présenté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Messieurs les Anglais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suis diplomate</w:t>
      </w:r>
      <w:r w:rsidR="006D3E7C">
        <w:rPr>
          <w:szCs w:val="32"/>
        </w:rPr>
        <w:t> !… (</w:t>
      </w:r>
      <w:r w:rsidR="006D21B8" w:rsidRPr="00BE5A07">
        <w:rPr>
          <w:i/>
          <w:iCs/>
          <w:szCs w:val="32"/>
        </w:rPr>
        <w:t>Dans le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Mais n</w:t>
      </w:r>
      <w:r w:rsidR="006D3E7C">
        <w:rPr>
          <w:szCs w:val="32"/>
        </w:rPr>
        <w:t>’</w:t>
      </w:r>
      <w:r w:rsidRPr="00BE5A07">
        <w:rPr>
          <w:szCs w:val="32"/>
        </w:rPr>
        <w:t>auriez-vous pas un tournevis à nous prêter</w:t>
      </w:r>
      <w:r w:rsidR="006D3E7C">
        <w:rPr>
          <w:szCs w:val="32"/>
        </w:rPr>
        <w:t xml:space="preserve">, </w:t>
      </w:r>
      <w:proofErr w:type="spellStart"/>
      <w:r w:rsidR="006D21B8" w:rsidRPr="00BE5A07">
        <w:rPr>
          <w:i/>
          <w:iCs/>
          <w:szCs w:val="32"/>
        </w:rPr>
        <w:t>you</w:t>
      </w:r>
      <w:proofErr w:type="spellEnd"/>
      <w:r w:rsidR="006D21B8" w:rsidRPr="00BE5A07">
        <w:rPr>
          <w:i/>
          <w:iCs/>
          <w:szCs w:val="32"/>
        </w:rPr>
        <w:t xml:space="preserve"> </w:t>
      </w:r>
      <w:proofErr w:type="spellStart"/>
      <w:r w:rsidR="006D21B8" w:rsidRPr="00BE5A07">
        <w:rPr>
          <w:i/>
          <w:iCs/>
          <w:szCs w:val="32"/>
        </w:rPr>
        <w:t>please</w:t>
      </w:r>
      <w:proofErr w:type="spellEnd"/>
      <w:r w:rsidR="006D3E7C">
        <w:rPr>
          <w:i/>
          <w:iCs/>
          <w:szCs w:val="32"/>
        </w:rPr>
        <w:t> ?</w:t>
      </w:r>
    </w:p>
    <w:p w14:paraId="5F6798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en doutais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ne répondent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ont reconnu ma caravelle</w:t>
      </w:r>
      <w:r w:rsidR="006D3E7C">
        <w:rPr>
          <w:szCs w:val="32"/>
        </w:rPr>
        <w:t> !</w:t>
      </w:r>
    </w:p>
    <w:p w14:paraId="14CA8F2A" w14:textId="66927AF3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user de ruse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allez voir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Dans le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la caravelle de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Messieurs les Anglais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nous n</w:t>
      </w:r>
      <w:r w:rsidR="006D3E7C">
        <w:rPr>
          <w:szCs w:val="32"/>
        </w:rPr>
        <w:t>’</w:t>
      </w:r>
      <w:r w:rsidRPr="00BE5A07">
        <w:rPr>
          <w:szCs w:val="32"/>
        </w:rPr>
        <w:t>allons pas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au contraire</w:t>
      </w:r>
      <w:r w:rsidR="006D3E7C">
        <w:rPr>
          <w:szCs w:val="32"/>
        </w:rPr>
        <w:t> !!</w:t>
      </w:r>
    </w:p>
    <w:p w14:paraId="554629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Votre malice est cousue de câbles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connaissent ma caravelle mieux que vous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sommes dans de jolis draps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Tonnerre de n</w:t>
      </w:r>
      <w:r w:rsidR="006D3E7C">
        <w:rPr>
          <w:szCs w:val="32"/>
        </w:rPr>
        <w:t>’</w:t>
      </w:r>
      <w:r w:rsidRPr="00BE5A07">
        <w:rPr>
          <w:szCs w:val="32"/>
        </w:rPr>
        <w:t>importe où</w:t>
      </w:r>
      <w:r w:rsidR="006D3E7C">
        <w:rPr>
          <w:szCs w:val="32"/>
        </w:rPr>
        <w:t> !</w:t>
      </w:r>
    </w:p>
    <w:p w14:paraId="2553A89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laissez-moi faire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me charge de les amener à bord avec un tournevis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vos English</w:t>
      </w:r>
      <w:r w:rsidR="006D3E7C">
        <w:rPr>
          <w:szCs w:val="32"/>
        </w:rPr>
        <w:t> !</w:t>
      </w:r>
    </w:p>
    <w:p w14:paraId="1ED8FDA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Encore cet ignoble individu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Sortez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Friture</w:t>
      </w:r>
      <w:r w:rsidR="006D3E7C">
        <w:rPr>
          <w:szCs w:val="32"/>
        </w:rPr>
        <w:t> !</w:t>
      </w:r>
    </w:p>
    <w:p w14:paraId="488BEC6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 vous voudrez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Seulement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vous ne me laissez pas faire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crois que vous êtes chocolat pour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0A053D4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Au fait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pas à m</w:t>
      </w:r>
      <w:r w:rsidR="006D3E7C">
        <w:rPr>
          <w:szCs w:val="32"/>
        </w:rPr>
        <w:t>’</w:t>
      </w:r>
      <w:r w:rsidRPr="00BE5A07">
        <w:rPr>
          <w:szCs w:val="32"/>
        </w:rPr>
        <w:t>embarrasser de scrupules en pareil moment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Faites ce que vous voudrez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après tout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à Dieu v</w:t>
      </w:r>
      <w:r w:rsidR="00D14102" w:rsidRPr="00BE5A07">
        <w:rPr>
          <w:szCs w:val="32"/>
        </w:rPr>
        <w:t>a</w:t>
      </w:r>
      <w:r w:rsidRPr="00BE5A07">
        <w:rPr>
          <w:szCs w:val="32"/>
        </w:rPr>
        <w:t>t</w:t>
      </w:r>
      <w:r w:rsidR="006D3E7C">
        <w:rPr>
          <w:szCs w:val="32"/>
        </w:rPr>
        <w:t> !</w:t>
      </w:r>
    </w:p>
    <w:p w14:paraId="3040C54D" w14:textId="13003530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Philidor disparaît en courant</w:t>
      </w:r>
      <w:r>
        <w:t>.)</w:t>
      </w:r>
    </w:p>
    <w:p w14:paraId="3E4B20A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soudain se frappant le front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savais bien que je trouverais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sais où se trouve le tournevis</w:t>
      </w:r>
      <w:r w:rsidR="006D3E7C">
        <w:rPr>
          <w:szCs w:val="32"/>
        </w:rPr>
        <w:t> !</w:t>
      </w:r>
    </w:p>
    <w:p w14:paraId="62C5626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Où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vite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vite</w:t>
      </w:r>
      <w:r w:rsidR="006D3E7C">
        <w:rPr>
          <w:szCs w:val="32"/>
        </w:rPr>
        <w:t> !…</w:t>
      </w:r>
    </w:p>
    <w:p w14:paraId="79EED74C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me creusais la tête depuis une 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demandais où diable j</w:t>
      </w:r>
      <w:r w:rsidR="006D3E7C">
        <w:rPr>
          <w:szCs w:val="32"/>
        </w:rPr>
        <w:t>’</w:t>
      </w:r>
      <w:r w:rsidRPr="00BE5A07">
        <w:rPr>
          <w:szCs w:val="32"/>
        </w:rPr>
        <w:t>avais vu un tournevis dernièrement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arrivais pas à trouver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viens enfin de me rappeler</w:t>
      </w:r>
      <w:r w:rsidR="006D3E7C">
        <w:rPr>
          <w:szCs w:val="32"/>
        </w:rPr>
        <w:t> !…</w:t>
      </w:r>
    </w:p>
    <w:p w14:paraId="0DD04E4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où est-il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mille sabords</w:t>
      </w:r>
      <w:r w:rsidR="006D3E7C">
        <w:rPr>
          <w:szCs w:val="32"/>
        </w:rPr>
        <w:t> !…</w:t>
      </w:r>
    </w:p>
    <w:p w14:paraId="6AB41A7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Dans le vestibule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le vois d</w:t>
      </w:r>
      <w:r w:rsidR="006D3E7C">
        <w:rPr>
          <w:szCs w:val="32"/>
        </w:rPr>
        <w:t>’</w:t>
      </w:r>
      <w:r w:rsidRPr="00BE5A07">
        <w:rPr>
          <w:szCs w:val="32"/>
        </w:rPr>
        <w:t>ici</w:t>
      </w:r>
      <w:r w:rsidR="006D3E7C">
        <w:rPr>
          <w:szCs w:val="32"/>
        </w:rPr>
        <w:t>…</w:t>
      </w:r>
    </w:p>
    <w:p w14:paraId="53FE640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Dans le vestibule de la caravelle</w:t>
      </w:r>
      <w:r w:rsidR="006D3E7C">
        <w:rPr>
          <w:szCs w:val="32"/>
        </w:rPr>
        <w:t> ?</w:t>
      </w:r>
    </w:p>
    <w:p w14:paraId="067F5F3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bien sûr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dans le vestibule de mon château de Malaga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Il est accroché </w:t>
      </w:r>
      <w:r w:rsidR="00D14102" w:rsidRPr="00BE5A07">
        <w:rPr>
          <w:szCs w:val="32"/>
        </w:rPr>
        <w:t>à</w:t>
      </w:r>
      <w:r w:rsidRPr="00BE5A07">
        <w:rPr>
          <w:szCs w:val="32"/>
        </w:rPr>
        <w:t xml:space="preserve"> la panoplie de menuisier qui orne mon vestibule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</w:t>
      </w:r>
      <w:r w:rsidR="006D3E7C">
        <w:rPr>
          <w:szCs w:val="32"/>
        </w:rPr>
        <w:t>…</w:t>
      </w:r>
    </w:p>
    <w:p w14:paraId="40F2BD5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Assez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Taisez-vous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idiot</w:t>
      </w:r>
      <w:r w:rsidR="006D3E7C">
        <w:rPr>
          <w:szCs w:val="32"/>
        </w:rPr>
        <w:t> !</w:t>
      </w:r>
    </w:p>
    <w:p w14:paraId="6DC1D023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Moins le quart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savais bien que j</w:t>
      </w:r>
      <w:r w:rsidR="006D3E7C">
        <w:rPr>
          <w:szCs w:val="32"/>
        </w:rPr>
        <w:t>’</w:t>
      </w:r>
      <w:r w:rsidRPr="00BE5A07">
        <w:rPr>
          <w:szCs w:val="32"/>
        </w:rPr>
        <w:t>avais aperçu un tournevis dernièrement</w:t>
      </w:r>
      <w:r w:rsidR="006D3E7C">
        <w:rPr>
          <w:szCs w:val="32"/>
        </w:rPr>
        <w:t>.</w:t>
      </w:r>
    </w:p>
    <w:p w14:paraId="1922C6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qui regarde la mer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des canots qui se dirigent vers nous</w:t>
      </w:r>
      <w:r w:rsidR="006D3E7C">
        <w:rPr>
          <w:szCs w:val="32"/>
        </w:rPr>
        <w:t>.</w:t>
      </w:r>
    </w:p>
    <w:p w14:paraId="5EE6A30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navire anglais s</w:t>
      </w:r>
      <w:r w:rsidR="006D3E7C">
        <w:rPr>
          <w:szCs w:val="32"/>
        </w:rPr>
        <w:t>’</w:t>
      </w:r>
      <w:r w:rsidRPr="00BE5A07">
        <w:rPr>
          <w:szCs w:val="32"/>
        </w:rPr>
        <w:t>est arrêté</w:t>
      </w:r>
      <w:r w:rsidR="006D3E7C">
        <w:rPr>
          <w:szCs w:val="32"/>
        </w:rPr>
        <w:t>.</w:t>
      </w:r>
    </w:p>
    <w:p w14:paraId="7523B8B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pourquoi diable arrivent-ils si nombreux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porter un tournevis</w:t>
      </w:r>
      <w:r w:rsidR="006D3E7C">
        <w:rPr>
          <w:szCs w:val="32"/>
        </w:rPr>
        <w:t> ?</w:t>
      </w:r>
    </w:p>
    <w:p w14:paraId="0A5F851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affaire est dans le sac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voilà qui rappliquent</w:t>
      </w:r>
      <w:r w:rsidR="006D3E7C">
        <w:rPr>
          <w:szCs w:val="32"/>
        </w:rPr>
        <w:t> !</w:t>
      </w:r>
    </w:p>
    <w:p w14:paraId="1800AAE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avez-vous fait pour les décider à venir</w:t>
      </w:r>
      <w:r w:rsidR="006D3E7C">
        <w:rPr>
          <w:szCs w:val="32"/>
        </w:rPr>
        <w:t> ?</w:t>
      </w:r>
    </w:p>
    <w:p w14:paraId="566142C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simple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regardez à l</w:t>
      </w:r>
      <w:r w:rsidR="006D3E7C">
        <w:rPr>
          <w:szCs w:val="32"/>
        </w:rPr>
        <w:t>’</w:t>
      </w:r>
      <w:r w:rsidRPr="00BE5A07">
        <w:rPr>
          <w:szCs w:val="32"/>
        </w:rPr>
        <w:t>avant de la caravelle ce que je viens d</w:t>
      </w:r>
      <w:r w:rsidR="006D3E7C">
        <w:rPr>
          <w:szCs w:val="32"/>
        </w:rPr>
        <w:t>’</w:t>
      </w:r>
      <w:r w:rsidRPr="00BE5A07">
        <w:rPr>
          <w:szCs w:val="32"/>
        </w:rPr>
        <w:t>accrocher</w:t>
      </w:r>
      <w:r w:rsidR="006D3E7C">
        <w:rPr>
          <w:szCs w:val="32"/>
        </w:rPr>
        <w:t>.</w:t>
      </w:r>
    </w:p>
    <w:p w14:paraId="5821497B" w14:textId="168DA267" w:rsidR="006D3E7C" w:rsidRDefault="00695293" w:rsidP="00695293">
      <w:pPr>
        <w:rPr>
          <w:szCs w:val="32"/>
        </w:rPr>
      </w:pPr>
      <w:r w:rsidRPr="00BE5A07">
        <w:rPr>
          <w:szCs w:val="32"/>
        </w:rPr>
        <w:t>Tous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regardant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Sa lanterne</w:t>
      </w:r>
      <w:r w:rsidR="006D3E7C">
        <w:rPr>
          <w:szCs w:val="32"/>
        </w:rPr>
        <w:t> !!!</w:t>
      </w:r>
    </w:p>
    <w:p w14:paraId="576BD16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 de Saint-Sébastien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lanterne de votre maison accrochée à ma caravelle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trop fort</w:t>
      </w:r>
      <w:r w:rsidR="006D3E7C">
        <w:rPr>
          <w:szCs w:val="32"/>
        </w:rPr>
        <w:t> !</w:t>
      </w:r>
    </w:p>
    <w:p w14:paraId="38A1C51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savez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sieu</w:t>
      </w:r>
      <w:proofErr w:type="spellEnd"/>
      <w:r w:rsidRPr="00BE5A07">
        <w:rPr>
          <w:szCs w:val="32"/>
        </w:rPr>
        <w:t xml:space="preserve">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 je connais les hommes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Y avait pas l</w:t>
      </w:r>
      <w:r w:rsidR="006D3E7C">
        <w:rPr>
          <w:szCs w:val="32"/>
        </w:rPr>
        <w:t>’</w:t>
      </w:r>
      <w:r w:rsidRPr="00BE5A07">
        <w:rPr>
          <w:szCs w:val="32"/>
        </w:rPr>
        <w:t>embarras du choix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truc a réussi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principal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Frappant dans ses mains et prenant le porte-voix du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Toutes ces dames sur le pont</w:t>
      </w:r>
      <w:r w:rsidR="006D3E7C">
        <w:rPr>
          <w:szCs w:val="32"/>
        </w:rPr>
        <w:t> !</w:t>
      </w:r>
    </w:p>
    <w:p w14:paraId="4244217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caravelle est déshonorée</w:t>
      </w:r>
      <w:r w:rsidR="006D3E7C">
        <w:rPr>
          <w:szCs w:val="32"/>
        </w:rPr>
        <w:t> !</w:t>
      </w:r>
    </w:p>
    <w:p w14:paraId="02065719" w14:textId="060D2B55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Madame la sous-maîtresse et ces dames montent sur le pont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Ces dames sont en peignoirs professionnels</w:t>
      </w:r>
      <w:r>
        <w:t>.)</w:t>
      </w:r>
    </w:p>
    <w:p w14:paraId="0E62827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lancé l</w:t>
      </w:r>
      <w:r w:rsidR="006D3E7C">
        <w:rPr>
          <w:szCs w:val="32"/>
        </w:rPr>
        <w:t>’</w:t>
      </w:r>
      <w:r w:rsidRPr="00BE5A07">
        <w:rPr>
          <w:szCs w:val="32"/>
        </w:rPr>
        <w:t>échelle corde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commencent à grimper</w:t>
      </w:r>
      <w:r w:rsidR="006D3E7C">
        <w:rPr>
          <w:szCs w:val="32"/>
        </w:rPr>
        <w:t>.</w:t>
      </w:r>
    </w:p>
    <w:p w14:paraId="39451E30" w14:textId="484807DD" w:rsidR="00E67920" w:rsidRPr="00BE5A07" w:rsidRDefault="00695293" w:rsidP="006D3E7C">
      <w:pPr>
        <w:pStyle w:val="CentrEspAvt0EspApr0"/>
        <w:rPr>
          <w:rStyle w:val="Taille-1Caracteres"/>
        </w:rPr>
      </w:pPr>
      <w:r w:rsidRPr="00BE5A07">
        <w:t>L</w:t>
      </w:r>
      <w:r w:rsidR="002D4A05" w:rsidRPr="00BE5A07">
        <w:rPr>
          <w:rStyle w:val="Taille-1Caracteres"/>
        </w:rPr>
        <w:t>A</w:t>
      </w:r>
      <w:r w:rsidRPr="00BE5A07">
        <w:t xml:space="preserve"> </w:t>
      </w:r>
      <w:r w:rsidR="002D4A05" w:rsidRPr="00BE5A07">
        <w:rPr>
          <w:rStyle w:val="Taille-1Caracteres"/>
        </w:rPr>
        <w:t>SOUS</w:t>
      </w:r>
      <w:r w:rsidRPr="00BE5A07">
        <w:t>-M</w:t>
      </w:r>
      <w:r w:rsidR="002D4A05" w:rsidRPr="00BE5A07">
        <w:rPr>
          <w:rStyle w:val="Taille-1Caracteres"/>
        </w:rPr>
        <w:t>A</w:t>
      </w:r>
      <w:r w:rsidR="00D14102" w:rsidRPr="00BE5A07">
        <w:rPr>
          <w:rStyle w:val="Taille-1Caracteres"/>
        </w:rPr>
        <w:t>Î</w:t>
      </w:r>
      <w:r w:rsidR="002D4A05" w:rsidRPr="00BE5A07">
        <w:rPr>
          <w:rStyle w:val="Taille-1Caracteres"/>
        </w:rPr>
        <w:t>TRESSE</w:t>
      </w:r>
    </w:p>
    <w:p w14:paraId="2BA3E391" w14:textId="77777777" w:rsidR="00695293" w:rsidRPr="00BE5A07" w:rsidRDefault="006D21B8" w:rsidP="006D3E7C">
      <w:pPr>
        <w:pStyle w:val="Centr"/>
        <w:keepNext/>
        <w:spacing w:before="0"/>
      </w:pPr>
      <w:r w:rsidRPr="00BE5A07">
        <w:rPr>
          <w:i/>
          <w:iCs/>
        </w:rPr>
        <w:t>penchée sur le bastingage</w:t>
      </w:r>
    </w:p>
    <w:p w14:paraId="73D4E047" w14:textId="77777777" w:rsidR="006D3E7C" w:rsidRDefault="00695293" w:rsidP="00D14102">
      <w:pPr>
        <w:pStyle w:val="NormalSuspendu1XRetrait2XEsp0"/>
      </w:pPr>
      <w:r w:rsidRPr="00BE5A07">
        <w:t>Un capitaine monte</w:t>
      </w:r>
      <w:r w:rsidR="006D3E7C">
        <w:t> !</w:t>
      </w:r>
    </w:p>
    <w:p w14:paraId="2E62B7B3" w14:textId="77777777" w:rsidR="006D3E7C" w:rsidRDefault="00695293" w:rsidP="00D14102">
      <w:pPr>
        <w:pStyle w:val="NormalSuspendu1XRetrait2XEsp0"/>
        <w:rPr>
          <w:szCs w:val="32"/>
        </w:rPr>
      </w:pPr>
      <w:r w:rsidRPr="00BE5A07">
        <w:rPr>
          <w:szCs w:val="32"/>
        </w:rPr>
        <w:t>Un quartier-maître monte</w:t>
      </w:r>
      <w:r w:rsidR="006D3E7C">
        <w:rPr>
          <w:szCs w:val="32"/>
        </w:rPr>
        <w:t> !</w:t>
      </w:r>
    </w:p>
    <w:p w14:paraId="2E160B5A" w14:textId="77777777" w:rsidR="006D3E7C" w:rsidRDefault="00695293" w:rsidP="00D14102">
      <w:pPr>
        <w:pStyle w:val="NormalSuspendu1XRetrait2XEsp0"/>
        <w:rPr>
          <w:szCs w:val="32"/>
        </w:rPr>
      </w:pPr>
      <w:r w:rsidRPr="00BE5A07">
        <w:rPr>
          <w:szCs w:val="32"/>
        </w:rPr>
        <w:t>Un second mont</w:t>
      </w:r>
      <w:r w:rsidR="007E0BCD">
        <w:rPr>
          <w:szCs w:val="32"/>
        </w:rPr>
        <w:t>e</w:t>
      </w:r>
      <w:r w:rsidRPr="00BE5A07">
        <w:rPr>
          <w:szCs w:val="32"/>
        </w:rPr>
        <w:t xml:space="preserve"> le troisième</w:t>
      </w:r>
      <w:r w:rsidR="006D3E7C">
        <w:rPr>
          <w:szCs w:val="32"/>
        </w:rPr>
        <w:t> !</w:t>
      </w:r>
    </w:p>
    <w:p w14:paraId="0651A10A" w14:textId="77777777" w:rsidR="006D3E7C" w:rsidRDefault="00695293" w:rsidP="00D14102">
      <w:pPr>
        <w:pStyle w:val="NormalSuspendu1XRetrait2XEsp0"/>
        <w:rPr>
          <w:szCs w:val="32"/>
        </w:rPr>
      </w:pPr>
      <w:r w:rsidRPr="00BE5A07">
        <w:rPr>
          <w:szCs w:val="32"/>
        </w:rPr>
        <w:t>Un gabier monte</w:t>
      </w:r>
      <w:r w:rsidR="006D3E7C">
        <w:rPr>
          <w:szCs w:val="32"/>
        </w:rPr>
        <w:t> !</w:t>
      </w:r>
    </w:p>
    <w:p w14:paraId="666EF4EF" w14:textId="77777777" w:rsidR="006D3E7C" w:rsidRDefault="00695293" w:rsidP="00D14102">
      <w:pPr>
        <w:pStyle w:val="NormalSuspendu1XRetrait2XEsp0"/>
        <w:rPr>
          <w:szCs w:val="32"/>
        </w:rPr>
      </w:pPr>
      <w:r w:rsidRPr="00BE5A07">
        <w:rPr>
          <w:szCs w:val="32"/>
        </w:rPr>
        <w:t>Des matelots montent</w:t>
      </w:r>
      <w:r w:rsidR="006D3E7C">
        <w:rPr>
          <w:szCs w:val="32"/>
        </w:rPr>
        <w:t> !</w:t>
      </w:r>
    </w:p>
    <w:p w14:paraId="14ECEBFE" w14:textId="049BC205" w:rsidR="00695293" w:rsidRPr="00BE5A07" w:rsidRDefault="00695293" w:rsidP="006D3E7C">
      <w:pPr>
        <w:pStyle w:val="Titre1"/>
      </w:pPr>
      <w:bookmarkStart w:id="23" w:name="_Toc197372917"/>
      <w:r w:rsidRPr="00BE5A07">
        <w:lastRenderedPageBreak/>
        <w:t>CHAPITRE XIII</w:t>
      </w:r>
      <w:r w:rsidRPr="00BE5A07">
        <w:br/>
      </w:r>
      <w:r w:rsidRPr="00BE5A07">
        <w:br/>
        <w:t>TOURNEVIS ET CALME PLAT</w:t>
      </w:r>
      <w:bookmarkEnd w:id="23"/>
    </w:p>
    <w:p w14:paraId="170FE3D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 ANGLAIS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montant sur le pont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very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curious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le première fois que nous voyons une caravelle-close sur le Océan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Serrant la main du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Félicitations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Very hygiénique pour le marin qui reste longtemps loin de le amour</w:t>
      </w:r>
      <w:r w:rsidR="006D3E7C">
        <w:rPr>
          <w:szCs w:val="32"/>
        </w:rPr>
        <w:t>.</w:t>
      </w:r>
    </w:p>
    <w:p w14:paraId="7AED345A" w14:textId="4AC5886F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Les marins anglais montent tour à tour sur le pont</w:t>
      </w:r>
      <w:r>
        <w:t>.)</w:t>
      </w:r>
    </w:p>
    <w:p w14:paraId="51624EA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préfère garder l</w:t>
      </w:r>
      <w:r w:rsidR="006D3E7C">
        <w:rPr>
          <w:szCs w:val="32"/>
        </w:rPr>
        <w:t>’</w:t>
      </w:r>
      <w:r w:rsidRPr="00BE5A07">
        <w:rPr>
          <w:szCs w:val="32"/>
        </w:rPr>
        <w:t>incognito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question de dignité</w:t>
      </w:r>
      <w:r w:rsidR="006D3E7C">
        <w:rPr>
          <w:szCs w:val="32"/>
        </w:rPr>
        <w:t>.</w:t>
      </w:r>
    </w:p>
    <w:p w14:paraId="69C1AB6E" w14:textId="0591DE2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Quel est ce bruit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 ? </w:t>
      </w:r>
      <w:r w:rsidR="00695293" w:rsidRPr="00BE5A07">
        <w:rPr>
          <w:szCs w:val="32"/>
        </w:rPr>
        <w:t>Que viennent faire tous ces marins</w:t>
      </w:r>
      <w:r>
        <w:rPr>
          <w:szCs w:val="32"/>
        </w:rPr>
        <w:t xml:space="preserve"> ?…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toutes ces femmes en peignoirs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une orgie à bord</w:t>
      </w:r>
      <w:r>
        <w:rPr>
          <w:szCs w:val="32"/>
        </w:rPr>
        <w:t> !!</w:t>
      </w:r>
    </w:p>
    <w:p w14:paraId="00FE0C4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on apporte un tournevis</w:t>
      </w:r>
      <w:r w:rsidR="006D3E7C">
        <w:rPr>
          <w:szCs w:val="32"/>
        </w:rPr>
        <w:t> !</w:t>
      </w:r>
    </w:p>
    <w:p w14:paraId="48C22BA4" w14:textId="57A57172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37277016" w14:textId="2BFDF58F" w:rsidR="00695293" w:rsidRPr="00BE5A07" w:rsidRDefault="00695293" w:rsidP="006D3E7C">
      <w:pPr>
        <w:pStyle w:val="Centr"/>
        <w:keepNext/>
      </w:pPr>
      <w:r w:rsidRPr="00BE5A07">
        <w:t>CHŒUR DES MARINS ANGLAIS</w:t>
      </w:r>
    </w:p>
    <w:p w14:paraId="15D3EE03" w14:textId="77777777" w:rsidR="006D3E7C" w:rsidRDefault="00695293" w:rsidP="00911B2B">
      <w:pPr>
        <w:pStyle w:val="NormalSuspendu1XRetrait1XEsp0"/>
      </w:pPr>
      <w:proofErr w:type="spellStart"/>
      <w:r w:rsidRPr="00BE5A07">
        <w:t>Aôh</w:t>
      </w:r>
      <w:proofErr w:type="spellEnd"/>
      <w:r w:rsidR="006D3E7C">
        <w:t xml:space="preserve"> ! </w:t>
      </w:r>
      <w:r w:rsidRPr="00BE5A07">
        <w:t>ce était vraiment nouveau</w:t>
      </w:r>
      <w:r w:rsidR="006D3E7C">
        <w:t> !</w:t>
      </w:r>
    </w:p>
    <w:p w14:paraId="4F5A9321" w14:textId="5C11115C" w:rsidR="00E67920" w:rsidRPr="00BE5A07" w:rsidRDefault="00695293" w:rsidP="00911B2B">
      <w:pPr>
        <w:pStyle w:val="NormalSuspendu1XRetrait1XEsp0"/>
      </w:pPr>
      <w:r w:rsidRPr="00BE5A07">
        <w:t xml:space="preserve">Malgré la </w:t>
      </w:r>
      <w:proofErr w:type="spellStart"/>
      <w:r w:rsidRPr="00BE5A07">
        <w:t>pioudeur</w:t>
      </w:r>
      <w:proofErr w:type="spellEnd"/>
      <w:r w:rsidRPr="00BE5A07">
        <w:t xml:space="preserve"> britannique</w:t>
      </w:r>
    </w:p>
    <w:p w14:paraId="60CB4602" w14:textId="77777777" w:rsidR="00E67920" w:rsidRPr="00BE5A07" w:rsidRDefault="00695293" w:rsidP="00911B2B">
      <w:pPr>
        <w:pStyle w:val="NormalSuspendu1XRetrait1XEsp0"/>
      </w:pPr>
      <w:r w:rsidRPr="00BE5A07">
        <w:t>Nous déclarons que ce bateau</w:t>
      </w:r>
    </w:p>
    <w:p w14:paraId="0E13BF13" w14:textId="77777777" w:rsidR="006D3E7C" w:rsidRDefault="00695293" w:rsidP="00911B2B">
      <w:pPr>
        <w:pStyle w:val="NormalSuspendu1XRetrait1XEsp0"/>
      </w:pPr>
      <w:r w:rsidRPr="00BE5A07">
        <w:t>Il est d</w:t>
      </w:r>
      <w:r w:rsidR="006D3E7C">
        <w:t>’</w:t>
      </w:r>
      <w:r w:rsidRPr="00BE5A07">
        <w:t xml:space="preserve">utilité </w:t>
      </w:r>
      <w:proofErr w:type="spellStart"/>
      <w:r w:rsidRPr="00BE5A07">
        <w:t>pioublique</w:t>
      </w:r>
      <w:proofErr w:type="spellEnd"/>
      <w:r w:rsidR="006D3E7C">
        <w:t> !</w:t>
      </w:r>
    </w:p>
    <w:p w14:paraId="646007A1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Privés d</w:t>
      </w:r>
      <w:r w:rsidR="006D3E7C">
        <w:rPr>
          <w:szCs w:val="32"/>
        </w:rPr>
        <w:t>’</w:t>
      </w:r>
      <w:r w:rsidRPr="00BE5A07">
        <w:rPr>
          <w:szCs w:val="32"/>
        </w:rPr>
        <w:t>amour pendant des mois</w:t>
      </w:r>
      <w:r w:rsidR="006D3E7C">
        <w:rPr>
          <w:szCs w:val="32"/>
        </w:rPr>
        <w:t>,</w:t>
      </w:r>
    </w:p>
    <w:p w14:paraId="634E6C83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Les marins seraient moins moroses</w:t>
      </w:r>
      <w:r w:rsidR="006D3E7C">
        <w:rPr>
          <w:szCs w:val="32"/>
        </w:rPr>
        <w:t>,</w:t>
      </w:r>
    </w:p>
    <w:p w14:paraId="2D06581C" w14:textId="53118CAB" w:rsidR="00E67920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ils pouvaient monter quelquefois</w:t>
      </w:r>
    </w:p>
    <w:p w14:paraId="3D212A1D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À bord de caravelles-closes</w:t>
      </w:r>
      <w:r w:rsidR="006D3E7C">
        <w:rPr>
          <w:szCs w:val="32"/>
        </w:rPr>
        <w:t> !</w:t>
      </w:r>
    </w:p>
    <w:p w14:paraId="2927B6B2" w14:textId="48AB28D0" w:rsidR="00695293" w:rsidRPr="00BE5A07" w:rsidRDefault="006D3E7C" w:rsidP="006D3E7C">
      <w:pPr>
        <w:pStyle w:val="Centr"/>
        <w:keepNext/>
      </w:pPr>
      <w:r>
        <w:lastRenderedPageBreak/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4CBBB09A" w14:textId="77777777" w:rsidR="006D3E7C" w:rsidRDefault="00695293" w:rsidP="00911B2B">
      <w:pPr>
        <w:pStyle w:val="NormalSuspendu1XRetrait1XEsp0"/>
      </w:pPr>
      <w:r w:rsidRPr="00BE5A07">
        <w:t>Mon Dieu</w:t>
      </w:r>
      <w:r w:rsidR="006D3E7C">
        <w:t xml:space="preserve"> ! </w:t>
      </w:r>
      <w:r w:rsidRPr="00BE5A07">
        <w:t>que les hommes ont du vice</w:t>
      </w:r>
      <w:r w:rsidR="006D3E7C">
        <w:t> !</w:t>
      </w:r>
    </w:p>
    <w:p w14:paraId="3DB8AAE7" w14:textId="3C596670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6C853BC2" w14:textId="77777777" w:rsidR="006D3E7C" w:rsidRDefault="00695293" w:rsidP="00911B2B">
      <w:pPr>
        <w:pStyle w:val="NormalSuspendu1XRetrait1XEsp0"/>
      </w:pPr>
      <w:r w:rsidRPr="00BE5A07">
        <w:t>Ils apportent le tournevis</w:t>
      </w:r>
      <w:r w:rsidR="006D3E7C">
        <w:t>.</w:t>
      </w:r>
    </w:p>
    <w:p w14:paraId="29830E49" w14:textId="5772DC96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  <w:r w:rsidR="006D3E7C">
        <w:t xml:space="preserve">, </w:t>
      </w:r>
      <w:r w:rsidR="006D21B8" w:rsidRPr="00BE5A07">
        <w:rPr>
          <w:i/>
          <w:iCs/>
        </w:rPr>
        <w:t>à Philidor</w:t>
      </w:r>
    </w:p>
    <w:p w14:paraId="4C96955B" w14:textId="77777777" w:rsidR="006D3E7C" w:rsidRDefault="00695293" w:rsidP="00911B2B">
      <w:pPr>
        <w:pStyle w:val="NormalSuspendu1XRetrait1XEsp0"/>
      </w:pPr>
      <w:r w:rsidRPr="00BE5A07">
        <w:t>Vite du t</w:t>
      </w:r>
      <w:r w:rsidR="006D3E7C">
        <w:t>’</w:t>
      </w:r>
      <w:proofErr w:type="spellStart"/>
      <w:r w:rsidRPr="00BE5A07">
        <w:t>champaigne</w:t>
      </w:r>
      <w:proofErr w:type="spellEnd"/>
      <w:r w:rsidRPr="00BE5A07">
        <w:t xml:space="preserve"> à plein bord</w:t>
      </w:r>
      <w:r w:rsidR="006D3E7C">
        <w:t> !</w:t>
      </w:r>
    </w:p>
    <w:p w14:paraId="45C8FD2A" w14:textId="36427DEE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5D131F79" w14:textId="77777777" w:rsidR="006D3E7C" w:rsidRDefault="00695293" w:rsidP="00911B2B">
      <w:pPr>
        <w:pStyle w:val="NormalSuspendu1XRetrait1XEsp0"/>
      </w:pPr>
      <w:r w:rsidRPr="00BE5A07">
        <w:t>Horreur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une orgie à bord</w:t>
      </w:r>
      <w:r w:rsidR="006D3E7C">
        <w:t> !</w:t>
      </w:r>
    </w:p>
    <w:p w14:paraId="376B7A27" w14:textId="47ECA8C3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 xml:space="preserve">, </w:t>
      </w:r>
      <w:r w:rsidR="006D21B8" w:rsidRPr="00BE5A07">
        <w:rPr>
          <w:i/>
          <w:iCs/>
        </w:rPr>
        <w:t>au capitaine</w:t>
      </w:r>
    </w:p>
    <w:p w14:paraId="63F36E7E" w14:textId="77777777" w:rsidR="006D3E7C" w:rsidRDefault="00695293" w:rsidP="00911B2B">
      <w:pPr>
        <w:pStyle w:val="NormalSuspendu1XRetrait1XEsp0"/>
      </w:pPr>
      <w:r w:rsidRPr="00BE5A07">
        <w:t>Il faut le tournevis d</w:t>
      </w:r>
      <w:r w:rsidR="006D3E7C">
        <w:t>’</w:t>
      </w:r>
      <w:r w:rsidRPr="00BE5A07">
        <w:t>abord</w:t>
      </w:r>
      <w:r w:rsidR="006D3E7C">
        <w:t> !</w:t>
      </w:r>
    </w:p>
    <w:p w14:paraId="1A4E0BAD" w14:textId="41AB4E9B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719EF05E" w14:textId="77777777" w:rsidR="006D3E7C" w:rsidRDefault="00695293" w:rsidP="00911B2B">
      <w:pPr>
        <w:pStyle w:val="NormalSuspendu1XRetrait1XEsp0"/>
      </w:pPr>
      <w:r w:rsidRPr="00BE5A07">
        <w:t>Vite du t</w:t>
      </w:r>
      <w:r w:rsidR="006D3E7C">
        <w:t>’</w:t>
      </w:r>
      <w:proofErr w:type="spellStart"/>
      <w:r w:rsidRPr="00BE5A07">
        <w:t>champaigne</w:t>
      </w:r>
      <w:proofErr w:type="spellEnd"/>
      <w:r w:rsidRPr="00BE5A07">
        <w:t xml:space="preserve"> à plein bord</w:t>
      </w:r>
      <w:r w:rsidR="006D3E7C">
        <w:t> !</w:t>
      </w:r>
    </w:p>
    <w:p w14:paraId="30972A2F" w14:textId="0CE2BDFB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11F40D47" w14:textId="77777777" w:rsidR="006D3E7C" w:rsidRDefault="00695293" w:rsidP="00911B2B">
      <w:pPr>
        <w:pStyle w:val="NormalSuspendu1XRetrait1XEsp0"/>
      </w:pPr>
      <w:r w:rsidRPr="00BE5A07">
        <w:t>Il faut le tournevis d</w:t>
      </w:r>
      <w:r w:rsidR="006D3E7C">
        <w:t>’</w:t>
      </w:r>
      <w:r w:rsidRPr="00BE5A07">
        <w:t>abord</w:t>
      </w:r>
      <w:r w:rsidR="006D3E7C">
        <w:t> !</w:t>
      </w:r>
    </w:p>
    <w:p w14:paraId="7B24B9FD" w14:textId="79782A1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4B001479" w14:textId="01CA8A88" w:rsidR="00E67920" w:rsidRPr="00BE5A07" w:rsidRDefault="00695293" w:rsidP="00911B2B">
      <w:pPr>
        <w:pStyle w:val="NormalSuspendu1XRetrait1XEsp0"/>
      </w:pPr>
      <w:r w:rsidRPr="00BE5A07">
        <w:t>Il s</w:t>
      </w:r>
      <w:r w:rsidR="006D3E7C">
        <w:t>’</w:t>
      </w:r>
      <w:r w:rsidRPr="00BE5A07">
        <w:t>agit bien de tournevis</w:t>
      </w:r>
    </w:p>
    <w:p w14:paraId="61D88291" w14:textId="77777777" w:rsidR="006D3E7C" w:rsidRDefault="00695293" w:rsidP="00911B2B">
      <w:pPr>
        <w:pStyle w:val="NormalSuspendu1XRetrait1XEsp0"/>
      </w:pPr>
      <w:r w:rsidRPr="00BE5A07">
        <w:t>Lorsque l</w:t>
      </w:r>
      <w:r w:rsidR="006D3E7C">
        <w:t>’</w:t>
      </w:r>
      <w:r w:rsidRPr="00BE5A07">
        <w:t>on voit ces jolies miss</w:t>
      </w:r>
      <w:r w:rsidR="006D3E7C">
        <w:t>,</w:t>
      </w:r>
    </w:p>
    <w:p w14:paraId="6C7C870A" w14:textId="5AAE0A93" w:rsidR="00E67920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Nous voulons goûter les délices</w:t>
      </w:r>
    </w:p>
    <w:p w14:paraId="4280A58A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De leurs amoureux </w:t>
      </w:r>
      <w:proofErr w:type="spellStart"/>
      <w:r w:rsidRPr="00BE5A07">
        <w:rPr>
          <w:szCs w:val="32"/>
        </w:rPr>
        <w:t>kis-kis-kis</w:t>
      </w:r>
      <w:proofErr w:type="spellEnd"/>
      <w:r w:rsidR="006D3E7C">
        <w:rPr>
          <w:szCs w:val="32"/>
        </w:rPr>
        <w:t> !</w:t>
      </w:r>
    </w:p>
    <w:p w14:paraId="68273A40" w14:textId="1A263E04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39FDD3FF" w14:textId="77777777" w:rsidR="006D3E7C" w:rsidRDefault="00695293" w:rsidP="00911B2B">
      <w:pPr>
        <w:pStyle w:val="NormalSuspendu1XRetrait1XEsp0"/>
      </w:pPr>
      <w:r w:rsidRPr="00BE5A07">
        <w:t>Mon Dieu</w:t>
      </w:r>
      <w:r w:rsidR="006D3E7C">
        <w:t xml:space="preserve"> ! </w:t>
      </w:r>
      <w:r w:rsidRPr="00BE5A07">
        <w:t>que les hommes ont du vice</w:t>
      </w:r>
      <w:r w:rsidR="006D3E7C">
        <w:t> !</w:t>
      </w:r>
    </w:p>
    <w:p w14:paraId="4F58C754" w14:textId="5C5B69FC" w:rsidR="00695293" w:rsidRPr="00BE5A07" w:rsidRDefault="00695293" w:rsidP="006D3E7C">
      <w:pPr>
        <w:pStyle w:val="Centr"/>
        <w:keepNext/>
      </w:pPr>
      <w:r w:rsidRPr="00BE5A07">
        <w:lastRenderedPageBreak/>
        <w:t>C</w:t>
      </w:r>
      <w:r w:rsidR="002D4A05" w:rsidRPr="00BE5A07">
        <w:rPr>
          <w:rStyle w:val="Taille-1Caracteres"/>
        </w:rPr>
        <w:t>OLOMB</w:t>
      </w:r>
      <w:r w:rsidR="006D3E7C">
        <w:t xml:space="preserve">, </w:t>
      </w:r>
      <w:r w:rsidR="006D21B8" w:rsidRPr="00BE5A07">
        <w:rPr>
          <w:i/>
          <w:iCs/>
        </w:rPr>
        <w:t>au capitaine</w:t>
      </w:r>
    </w:p>
    <w:p w14:paraId="681577E8" w14:textId="77777777" w:rsidR="006D3E7C" w:rsidRDefault="00695293" w:rsidP="00911B2B">
      <w:pPr>
        <w:pStyle w:val="NormalSuspendu1XRetrait1XEsp0"/>
      </w:pPr>
      <w:r w:rsidRPr="00BE5A07">
        <w:t>Demandez-leur le tournevis</w:t>
      </w:r>
      <w:r w:rsidR="006D3E7C">
        <w:t> !</w:t>
      </w:r>
    </w:p>
    <w:p w14:paraId="0A6C45AD" w14:textId="59BAA33E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  <w:r w:rsidRPr="00BE5A07">
        <w:t xml:space="preserve"> </w:t>
      </w:r>
      <w:r w:rsidR="006D21B8" w:rsidRPr="00BE5A07">
        <w:rPr>
          <w:i/>
          <w:iCs/>
        </w:rPr>
        <w:t>à Philidor</w:t>
      </w:r>
    </w:p>
    <w:p w14:paraId="6D3B8A3C" w14:textId="77777777" w:rsidR="006D3E7C" w:rsidRDefault="00695293" w:rsidP="00911B2B">
      <w:pPr>
        <w:pStyle w:val="NormalSuspendu1XRetrait1XEsp0"/>
      </w:pPr>
      <w:r w:rsidRPr="00BE5A07">
        <w:t>Demandez-leur le tournevis</w:t>
      </w:r>
      <w:r w:rsidR="006D3E7C">
        <w:t> !</w:t>
      </w:r>
    </w:p>
    <w:p w14:paraId="4A874956" w14:textId="1AA5FF30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6106D849" w14:textId="77777777" w:rsidR="006D3E7C" w:rsidRDefault="00695293" w:rsidP="00911B2B">
      <w:pPr>
        <w:pStyle w:val="NormalSuspendu1XRetrait1XEsp0"/>
      </w:pPr>
      <w:r w:rsidRPr="00BE5A07">
        <w:t>Apportez-vous le tournevis</w:t>
      </w:r>
      <w:r w:rsidR="006D3E7C">
        <w:t> ?</w:t>
      </w:r>
    </w:p>
    <w:p w14:paraId="21A63087" w14:textId="203309AC" w:rsidR="00B97A7D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Vous ne pensez pas que gratis</w:t>
      </w:r>
    </w:p>
    <w:p w14:paraId="7FA06BB4" w14:textId="5F3857F8" w:rsidR="00B97A7D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Vous allez parler à ces </w:t>
      </w:r>
      <w:proofErr w:type="spellStart"/>
      <w:r w:rsidRPr="00BE5A07">
        <w:rPr>
          <w:szCs w:val="32"/>
        </w:rPr>
        <w:t>miss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</w:p>
    <w:p w14:paraId="5F9DE911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Aboulez donc le tournevis</w:t>
      </w:r>
      <w:r w:rsidR="006D3E7C">
        <w:rPr>
          <w:szCs w:val="32"/>
        </w:rPr>
        <w:t> !</w:t>
      </w:r>
    </w:p>
    <w:p w14:paraId="5F2AC134" w14:textId="5EA44953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0642DFA1" w14:textId="77777777" w:rsidR="00B97A7D" w:rsidRPr="00BE5A07" w:rsidRDefault="00695293" w:rsidP="00911B2B">
      <w:pPr>
        <w:pStyle w:val="NormalSuspendu1XRetrait1XEsp0"/>
      </w:pPr>
      <w:r w:rsidRPr="00BE5A07">
        <w:t>Comment devant de pareils lys</w:t>
      </w:r>
    </w:p>
    <w:p w14:paraId="37C78A41" w14:textId="77777777" w:rsidR="006D3E7C" w:rsidRDefault="00695293" w:rsidP="00911B2B">
      <w:pPr>
        <w:pStyle w:val="NormalSuspendu1XRetrait1XEsp0"/>
      </w:pPr>
      <w:r w:rsidRPr="00BE5A07">
        <w:t>Peut-il parler de tournevis</w:t>
      </w:r>
      <w:r w:rsidR="006D3E7C">
        <w:t> !</w:t>
      </w:r>
    </w:p>
    <w:p w14:paraId="1A89C213" w14:textId="48030AF1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31E71D28" w14:textId="2FA94CF3" w:rsidR="00B97A7D" w:rsidRPr="00BE5A07" w:rsidRDefault="00695293" w:rsidP="00911B2B">
      <w:pPr>
        <w:pStyle w:val="NormalSuspendu1XRetrait1XEsp0"/>
      </w:pPr>
      <w:r w:rsidRPr="00BE5A07">
        <w:t>Ils font les sourds c</w:t>
      </w:r>
      <w:r w:rsidR="006D3E7C">
        <w:t>’</w:t>
      </w:r>
      <w:r w:rsidRPr="00BE5A07">
        <w:t>est par malice</w:t>
      </w:r>
    </w:p>
    <w:p w14:paraId="0A566199" w14:textId="77777777" w:rsidR="00B97A7D" w:rsidRPr="00BE5A07" w:rsidRDefault="00695293" w:rsidP="00911B2B">
      <w:pPr>
        <w:pStyle w:val="NormalSuspendu1XRetrait1XEsp0"/>
      </w:pPr>
      <w:r w:rsidRPr="00BE5A07">
        <w:t>Ils ne voudraient pas que je puisse</w:t>
      </w:r>
    </w:p>
    <w:p w14:paraId="5FD74279" w14:textId="77777777" w:rsidR="006D3E7C" w:rsidRDefault="00695293" w:rsidP="00911B2B">
      <w:pPr>
        <w:pStyle w:val="NormalSuspendu1XRetrait1XEsp0"/>
      </w:pPr>
      <w:r w:rsidRPr="00BE5A07">
        <w:t>Du gouvernail serrer la vis</w:t>
      </w:r>
      <w:r w:rsidR="006D3E7C">
        <w:t>,</w:t>
      </w:r>
    </w:p>
    <w:p w14:paraId="053E6124" w14:textId="7D0FBD1F" w:rsidR="00B97A7D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ils me prennent pour un novice</w:t>
      </w:r>
    </w:p>
    <w:p w14:paraId="45214B10" w14:textId="77777777" w:rsidR="00B97A7D" w:rsidRPr="00BE5A07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Ou bien pour un amiral suisse</w:t>
      </w:r>
    </w:p>
    <w:p w14:paraId="7C98B4AB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Ils se </w:t>
      </w:r>
      <w:proofErr w:type="spellStart"/>
      <w:r w:rsidRPr="00BE5A07">
        <w:rPr>
          <w:szCs w:val="32"/>
        </w:rPr>
        <w:t>fich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Pr="00BE5A07">
        <w:rPr>
          <w:szCs w:val="32"/>
        </w:rPr>
        <w:t xml:space="preserve"> le doigt dans l</w:t>
      </w:r>
      <w:r w:rsidR="006D3E7C">
        <w:rPr>
          <w:szCs w:val="32"/>
        </w:rPr>
        <w:t>’</w:t>
      </w:r>
      <w:r w:rsidRPr="00BE5A07">
        <w:rPr>
          <w:szCs w:val="32"/>
        </w:rPr>
        <w:t>hélice</w:t>
      </w:r>
      <w:r w:rsidR="006D3E7C">
        <w:rPr>
          <w:szCs w:val="32"/>
        </w:rPr>
        <w:t>,</w:t>
      </w:r>
    </w:p>
    <w:p w14:paraId="10D2F417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Réclamez-leur le tournevis</w:t>
      </w:r>
      <w:r w:rsidR="006D3E7C">
        <w:rPr>
          <w:szCs w:val="32"/>
        </w:rPr>
        <w:t> !</w:t>
      </w:r>
    </w:p>
    <w:p w14:paraId="5921F5F3" w14:textId="77777777" w:rsidR="006D3E7C" w:rsidRDefault="00695293" w:rsidP="006D3E7C">
      <w:pPr>
        <w:pStyle w:val="Centr"/>
        <w:keepNext/>
        <w:rPr>
          <w:rStyle w:val="Taille-1Caracteres"/>
        </w:rPr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  <w:r w:rsidR="006D3E7C">
        <w:rPr>
          <w:rStyle w:val="Taille-1Caracteres"/>
        </w:rPr>
        <w:t xml:space="preserve">, </w:t>
      </w:r>
      <w:r w:rsidRPr="00BE5A07">
        <w:t>L</w:t>
      </w:r>
      <w:r w:rsidR="002D4A05" w:rsidRPr="00BE5A07">
        <w:rPr>
          <w:rStyle w:val="Taille-1Caracteres"/>
        </w:rPr>
        <w:t>E CAPITAINE</w:t>
      </w:r>
      <w:r w:rsidR="006D3E7C">
        <w:t xml:space="preserve">, </w:t>
      </w:r>
      <w:r w:rsidRPr="00BE5A07">
        <w:t>Y</w:t>
      </w:r>
      <w:r w:rsidR="002D4A05" w:rsidRPr="00BE5A07">
        <w:rPr>
          <w:rStyle w:val="Taille-1Caracteres"/>
        </w:rPr>
        <w:t>VES</w:t>
      </w:r>
      <w:r w:rsidR="006D3E7C">
        <w:t xml:space="preserve">, </w:t>
      </w:r>
      <w:r w:rsidRPr="00BE5A07">
        <w:t>M</w:t>
      </w:r>
      <w:r w:rsidR="002D4A05" w:rsidRPr="00BE5A07">
        <w:rPr>
          <w:rStyle w:val="Taille-1Caracteres"/>
        </w:rPr>
        <w:t>ATHURIN</w:t>
      </w:r>
      <w:r w:rsidR="006D3E7C">
        <w:rPr>
          <w:rStyle w:val="Taille-1Caracteres"/>
        </w:rPr>
        <w:t>.</w:t>
      </w:r>
    </w:p>
    <w:p w14:paraId="26A769E8" w14:textId="77777777" w:rsidR="006D3E7C" w:rsidRDefault="00695293" w:rsidP="00911B2B">
      <w:pPr>
        <w:pStyle w:val="NormalSuspendu1XRetrait1XEsp0"/>
      </w:pPr>
      <w:r w:rsidRPr="00BE5A07">
        <w:t>Réclamez-leur le tournevis</w:t>
      </w:r>
      <w:r w:rsidR="006D3E7C">
        <w:t> !</w:t>
      </w:r>
    </w:p>
    <w:p w14:paraId="74A3DA90" w14:textId="06E552D5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4D04AD7D" w14:textId="77777777" w:rsidR="00B97A7D" w:rsidRPr="00BE5A07" w:rsidRDefault="00695293" w:rsidP="00911B2B">
      <w:pPr>
        <w:pStyle w:val="NormalSuspendu1XRetrait1XEsp0"/>
      </w:pPr>
      <w:r w:rsidRPr="00BE5A07">
        <w:t>Faites passer le tournevis</w:t>
      </w:r>
    </w:p>
    <w:p w14:paraId="51EE5A4B" w14:textId="77777777" w:rsidR="006D3E7C" w:rsidRDefault="00695293" w:rsidP="00911B2B">
      <w:pPr>
        <w:pStyle w:val="NormalSuspendu1XRetrait1XEsp0"/>
      </w:pPr>
      <w:r w:rsidRPr="00BE5A07">
        <w:t xml:space="preserve">Ou je fais descendre les </w:t>
      </w:r>
      <w:proofErr w:type="spellStart"/>
      <w:r w:rsidRPr="00BE5A07">
        <w:t>miss</w:t>
      </w:r>
      <w:r w:rsidR="006D3E7C">
        <w:t>’</w:t>
      </w:r>
      <w:r w:rsidRPr="00BE5A07">
        <w:t>s</w:t>
      </w:r>
      <w:proofErr w:type="spellEnd"/>
      <w:r w:rsidR="006D3E7C">
        <w:t>.</w:t>
      </w:r>
    </w:p>
    <w:p w14:paraId="25C496E8" w14:textId="7F96A96B" w:rsidR="00695293" w:rsidRPr="00BE5A07" w:rsidRDefault="00695293" w:rsidP="006D3E7C">
      <w:pPr>
        <w:pStyle w:val="Centr"/>
        <w:keepNext/>
      </w:pPr>
      <w:r w:rsidRPr="00BE5A07">
        <w:lastRenderedPageBreak/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01DE0259" w14:textId="439BC461" w:rsidR="00152603" w:rsidRPr="00BE5A07" w:rsidRDefault="00695293" w:rsidP="00911B2B">
      <w:pPr>
        <w:pStyle w:val="NormalSuspendu1XRetrait1XEsp0"/>
      </w:pPr>
      <w:r w:rsidRPr="00BE5A07">
        <w:t>No</w:t>
      </w:r>
      <w:r w:rsidR="006D3E7C">
        <w:t xml:space="preserve">, </w:t>
      </w:r>
      <w:r w:rsidRPr="00BE5A07">
        <w:t xml:space="preserve">vo pouvez laisser les </w:t>
      </w:r>
      <w:proofErr w:type="spellStart"/>
      <w:r w:rsidRPr="00BE5A07">
        <w:t>miss</w:t>
      </w:r>
      <w:r w:rsidR="006D3E7C">
        <w:t>’</w:t>
      </w:r>
      <w:r w:rsidRPr="00BE5A07">
        <w:t>s</w:t>
      </w:r>
      <w:proofErr w:type="spellEnd"/>
    </w:p>
    <w:p w14:paraId="77DFAD86" w14:textId="77777777" w:rsidR="006D3E7C" w:rsidRDefault="00695293" w:rsidP="00911B2B">
      <w:pPr>
        <w:pStyle w:val="NormalSuspendu1XRetrait1XEsp0"/>
      </w:pPr>
      <w:r w:rsidRPr="00BE5A07">
        <w:t>Tenez</w:t>
      </w:r>
      <w:r w:rsidR="006D3E7C">
        <w:t xml:space="preserve">, </w:t>
      </w:r>
      <w:r w:rsidRPr="00BE5A07">
        <w:t>voilà le tournevis</w:t>
      </w:r>
      <w:r w:rsidR="006D3E7C">
        <w:t>.</w:t>
      </w:r>
    </w:p>
    <w:p w14:paraId="2F7E39D4" w14:textId="400AC2CB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625D47A4" wp14:editId="6B3CA29D">
            <wp:extent cx="5774690" cy="4283710"/>
            <wp:effectExtent l="0" t="0" r="0" b="0"/>
            <wp:docPr id="1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5176" w14:textId="77777777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33940813" w14:textId="77777777" w:rsidR="006D3E7C" w:rsidRDefault="00695293" w:rsidP="00911B2B">
      <w:pPr>
        <w:pStyle w:val="NormalSuspendu1XRetrait1XEsp0"/>
      </w:pPr>
      <w:r w:rsidRPr="00BE5A07">
        <w:t>Ça y est</w:t>
      </w:r>
      <w:r w:rsidR="006D3E7C">
        <w:t xml:space="preserve">, </w:t>
      </w:r>
      <w:r w:rsidRPr="00BE5A07">
        <w:t>je tiens le tournevis</w:t>
      </w:r>
      <w:r w:rsidR="006D3E7C">
        <w:t> !</w:t>
      </w:r>
    </w:p>
    <w:p w14:paraId="25BBD653" w14:textId="26EABFBA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02B0BC20" w14:textId="77777777" w:rsidR="006D3E7C" w:rsidRDefault="00695293" w:rsidP="00911B2B">
      <w:pPr>
        <w:pStyle w:val="NormalSuspendu1XRetrait1XEsp0"/>
      </w:pPr>
      <w:r w:rsidRPr="00BE5A07">
        <w:t>Mon Dieu</w:t>
      </w:r>
      <w:r w:rsidR="006D3E7C">
        <w:t xml:space="preserve"> ! </w:t>
      </w:r>
      <w:r w:rsidRPr="00BE5A07">
        <w:t>que les hommes ont du vice</w:t>
      </w:r>
      <w:r w:rsidR="006D3E7C">
        <w:t> !</w:t>
      </w:r>
    </w:p>
    <w:p w14:paraId="2827F5AF" w14:textId="51068888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20090DBF" w14:textId="77777777" w:rsidR="00152603" w:rsidRPr="00BE5A07" w:rsidRDefault="00695293" w:rsidP="006D3E7C">
      <w:pPr>
        <w:pStyle w:val="CentrEspAvt0EspApr0"/>
      </w:pPr>
      <w:r w:rsidRPr="00BE5A07">
        <w:t>Passez tournevis à Colomb</w:t>
      </w:r>
    </w:p>
    <w:p w14:paraId="655C900A" w14:textId="77777777" w:rsidR="006D3E7C" w:rsidRDefault="00695293" w:rsidP="006D3E7C">
      <w:pPr>
        <w:pStyle w:val="CentrEspAvt0EspApr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>,</w:t>
      </w:r>
    </w:p>
    <w:p w14:paraId="27A305D5" w14:textId="512DCE9F" w:rsidR="00152603" w:rsidRPr="00BE5A07" w:rsidRDefault="00695293" w:rsidP="006D3E7C">
      <w:pPr>
        <w:pStyle w:val="CentrEspAvt0EspApr0"/>
      </w:pPr>
      <w:r w:rsidRPr="00BE5A07">
        <w:t>Passez le tournevis à Colomb</w:t>
      </w:r>
    </w:p>
    <w:p w14:paraId="48D71D83" w14:textId="77777777" w:rsidR="006D3E7C" w:rsidRDefault="00695293" w:rsidP="006D3E7C">
      <w:pPr>
        <w:pStyle w:val="CentrEspAvt0EspApr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 donc</w:t>
      </w:r>
      <w:r w:rsidR="006D3E7C">
        <w:t> !</w:t>
      </w:r>
    </w:p>
    <w:p w14:paraId="0ADE8B01" w14:textId="2D2A3F9C" w:rsidR="006D3E7C" w:rsidRDefault="006D3E7C" w:rsidP="00152603">
      <w:pPr>
        <w:pStyle w:val="NormalSuspendu1XRetrait2XEsp0"/>
        <w:spacing w:before="240"/>
      </w:pPr>
      <w:r>
        <w:lastRenderedPageBreak/>
        <w:t>(</w:t>
      </w:r>
      <w:r w:rsidR="006D21B8" w:rsidRPr="00BE5A07">
        <w:rPr>
          <w:i/>
          <w:iCs/>
        </w:rPr>
        <w:t>Ils chantent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ils dansent et tournent avec ces dames</w:t>
      </w:r>
      <w:r>
        <w:t>.)</w:t>
      </w:r>
    </w:p>
    <w:p w14:paraId="4F407077" w14:textId="29A71BB4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 xml:space="preserve">, </w:t>
      </w:r>
      <w:r w:rsidR="006D21B8" w:rsidRPr="00BE5A07">
        <w:rPr>
          <w:i/>
          <w:iCs/>
        </w:rPr>
        <w:t>au pilote</w:t>
      </w:r>
    </w:p>
    <w:p w14:paraId="762758D9" w14:textId="73AC3A6B" w:rsidR="00DE22BE" w:rsidRPr="00BE5A07" w:rsidRDefault="00695293" w:rsidP="006D3E7C">
      <w:pPr>
        <w:pStyle w:val="CentrEspAvt0EspApr0"/>
      </w:pPr>
      <w:r w:rsidRPr="00BE5A07">
        <w:t>Prends le tournevis</w:t>
      </w:r>
      <w:r w:rsidR="006D3E7C">
        <w:t xml:space="preserve">, </w:t>
      </w:r>
      <w:r w:rsidRPr="00BE5A07">
        <w:t>mon garçon</w:t>
      </w:r>
    </w:p>
    <w:p w14:paraId="5E8871F2" w14:textId="71980542" w:rsidR="00DE22BE" w:rsidRPr="00BE5A07" w:rsidRDefault="00695293" w:rsidP="006D3E7C">
      <w:pPr>
        <w:pStyle w:val="CentrEspAvt0EspApr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</w:p>
    <w:p w14:paraId="33882728" w14:textId="77777777" w:rsidR="00DE22BE" w:rsidRPr="00BE5A07" w:rsidRDefault="00695293" w:rsidP="006D3E7C">
      <w:pPr>
        <w:pStyle w:val="CentrEspAvt0EspApr0"/>
      </w:pPr>
      <w:r w:rsidRPr="00BE5A07">
        <w:t>Et me fais la réparation</w:t>
      </w:r>
    </w:p>
    <w:p w14:paraId="64284217" w14:textId="77777777" w:rsidR="006D3E7C" w:rsidRDefault="00695293" w:rsidP="006D3E7C">
      <w:pPr>
        <w:pStyle w:val="CentrEspAvt0EspApr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 donc</w:t>
      </w:r>
      <w:r w:rsidR="006D3E7C">
        <w:t> !</w:t>
      </w:r>
    </w:p>
    <w:p w14:paraId="5119C0A8" w14:textId="70C929DA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7977B179" w14:textId="77777777" w:rsidR="006D3E7C" w:rsidRDefault="00695293" w:rsidP="00911B2B">
      <w:pPr>
        <w:pStyle w:val="NormalSuspendu1XRetrait1XEsp0"/>
      </w:pPr>
      <w:r w:rsidRPr="00BE5A07">
        <w:t>Ah</w:t>
      </w:r>
      <w:r w:rsidR="006D3E7C">
        <w:t xml:space="preserve"> ! </w:t>
      </w:r>
      <w:r w:rsidRPr="00BE5A07">
        <w:t>je sens tourner ma cervelle</w:t>
      </w:r>
      <w:r w:rsidR="006D3E7C">
        <w:t> !</w:t>
      </w:r>
    </w:p>
    <w:p w14:paraId="60EA0012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orgie sur la caravelle</w:t>
      </w:r>
      <w:r w:rsidR="006D3E7C">
        <w:rPr>
          <w:szCs w:val="32"/>
        </w:rPr>
        <w:t> !</w:t>
      </w:r>
    </w:p>
    <w:p w14:paraId="0ED2BA2D" w14:textId="7FE074B3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453CFDAE" w14:textId="292D0891" w:rsidR="00993F73" w:rsidRPr="00BE5A07" w:rsidRDefault="00695293" w:rsidP="00911B2B">
      <w:pPr>
        <w:pStyle w:val="NormalSuspendu1XRetrait1XEsp0"/>
      </w:pPr>
      <w:r w:rsidRPr="00BE5A07">
        <w:t>Maintenant que j</w:t>
      </w:r>
      <w:r w:rsidR="006D3E7C">
        <w:t>’</w:t>
      </w:r>
      <w:r w:rsidRPr="00BE5A07">
        <w:t>ai le tournevis</w:t>
      </w:r>
    </w:p>
    <w:p w14:paraId="198AE82B" w14:textId="77777777" w:rsidR="006D3E7C" w:rsidRDefault="00695293" w:rsidP="00911B2B">
      <w:pPr>
        <w:pStyle w:val="NormalSuspendu1XRetrait1XEsp0"/>
      </w:pPr>
      <w:r w:rsidRPr="00BE5A07">
        <w:t xml:space="preserve">Je ne </w:t>
      </w:r>
      <w:proofErr w:type="spellStart"/>
      <w:r w:rsidRPr="00BE5A07">
        <w:t>tolèr</w:t>
      </w:r>
      <w:r w:rsidR="006D3E7C">
        <w:t>’</w:t>
      </w:r>
      <w:r w:rsidRPr="00BE5A07">
        <w:t>rai</w:t>
      </w:r>
      <w:proofErr w:type="spellEnd"/>
      <w:r w:rsidRPr="00BE5A07">
        <w:t xml:space="preserve"> plus de vice</w:t>
      </w:r>
      <w:r w:rsidR="006D3E7C">
        <w:t> !</w:t>
      </w:r>
    </w:p>
    <w:p w14:paraId="001F789D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fois le gouvernail vissé</w:t>
      </w:r>
      <w:r w:rsidR="006D3E7C">
        <w:rPr>
          <w:szCs w:val="32"/>
        </w:rPr>
        <w:t>,</w:t>
      </w:r>
    </w:p>
    <w:p w14:paraId="3529FDA4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Va falloir les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dévisser</w:t>
      </w:r>
      <w:r w:rsidR="006D3E7C">
        <w:rPr>
          <w:szCs w:val="32"/>
        </w:rPr>
        <w:t> !</w:t>
      </w:r>
    </w:p>
    <w:p w14:paraId="400956B4" w14:textId="5262D8F5" w:rsidR="00993F73" w:rsidRPr="00BE5A07" w:rsidRDefault="00695293" w:rsidP="006D3E7C">
      <w:pPr>
        <w:pStyle w:val="Centr"/>
        <w:keepNext/>
        <w:spacing w:after="0"/>
        <w:rPr>
          <w:rStyle w:val="Taille-1Caracteres"/>
        </w:rPr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P</w:t>
      </w:r>
      <w:r w:rsidR="002D4A05" w:rsidRPr="00BE5A07">
        <w:rPr>
          <w:rStyle w:val="Taille-1Caracteres"/>
        </w:rPr>
        <w:t>ILOTE</w:t>
      </w:r>
    </w:p>
    <w:p w14:paraId="41500504" w14:textId="77777777" w:rsidR="00695293" w:rsidRPr="00BE5A07" w:rsidRDefault="006D21B8" w:rsidP="006D3E7C">
      <w:pPr>
        <w:pStyle w:val="Centr"/>
        <w:spacing w:before="0"/>
      </w:pPr>
      <w:r w:rsidRPr="00BE5A07">
        <w:rPr>
          <w:i/>
          <w:iCs/>
          <w:szCs w:val="32"/>
        </w:rPr>
        <w:t>revenant et donnant le tournevis à Colomb</w:t>
      </w:r>
    </w:p>
    <w:p w14:paraId="35DD4B30" w14:textId="792FB8D9" w:rsidR="00993F73" w:rsidRPr="00BE5A07" w:rsidRDefault="00695293" w:rsidP="00911B2B">
      <w:pPr>
        <w:pStyle w:val="NormalSuspendu1XRetrait1XEsp0"/>
      </w:pPr>
      <w:r w:rsidRPr="00BE5A07">
        <w:t>Ça y est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ai revissé la vis</w:t>
      </w:r>
    </w:p>
    <w:p w14:paraId="0462528B" w14:textId="77777777" w:rsidR="006D3E7C" w:rsidRDefault="00695293" w:rsidP="00911B2B">
      <w:pPr>
        <w:pStyle w:val="NormalSuspendu1XRetrait1XEsp0"/>
      </w:pPr>
      <w:r w:rsidRPr="00BE5A07">
        <w:t>On peut rendre le tournevis</w:t>
      </w:r>
      <w:r w:rsidR="006D3E7C">
        <w:t>.</w:t>
      </w:r>
    </w:p>
    <w:p w14:paraId="083D98B5" w14:textId="26F4475C" w:rsidR="00993F73" w:rsidRPr="00BE5A07" w:rsidRDefault="00695293" w:rsidP="006D3E7C">
      <w:pPr>
        <w:pStyle w:val="Centr"/>
        <w:keepNext/>
        <w:spacing w:after="0"/>
        <w:rPr>
          <w:rStyle w:val="Taille-1Caracteres"/>
        </w:rPr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3E17FBB8" w14:textId="77777777" w:rsidR="00695293" w:rsidRPr="00BE5A07" w:rsidRDefault="006D21B8" w:rsidP="006D3E7C">
      <w:pPr>
        <w:pStyle w:val="Centr"/>
        <w:spacing w:before="0"/>
      </w:pPr>
      <w:r w:rsidRPr="00BE5A07">
        <w:rPr>
          <w:i/>
          <w:iCs/>
          <w:szCs w:val="32"/>
        </w:rPr>
        <w:t>passant le tournevis au capitaine</w:t>
      </w:r>
    </w:p>
    <w:p w14:paraId="23BC8AF0" w14:textId="77777777" w:rsidR="006D3E7C" w:rsidRDefault="00695293" w:rsidP="00911B2B">
      <w:pPr>
        <w:pStyle w:val="NormalSuspendu1XRetrait1XEsp0"/>
      </w:pPr>
      <w:r w:rsidRPr="00BE5A07">
        <w:t>Qu</w:t>
      </w:r>
      <w:r w:rsidR="006D3E7C">
        <w:t>’</w:t>
      </w:r>
      <w:r w:rsidRPr="00BE5A07">
        <w:t>on leur rende le tournevis</w:t>
      </w:r>
      <w:r w:rsidR="006D3E7C">
        <w:t>.</w:t>
      </w:r>
    </w:p>
    <w:p w14:paraId="34154DD5" w14:textId="4B0541DD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  <w:r w:rsidR="006D3E7C">
        <w:t xml:space="preserve">, </w:t>
      </w:r>
      <w:r w:rsidR="006D21B8" w:rsidRPr="00BE5A07">
        <w:rPr>
          <w:i/>
          <w:iCs/>
        </w:rPr>
        <w:t>à Philidor</w:t>
      </w:r>
    </w:p>
    <w:p w14:paraId="6C7601DE" w14:textId="77777777" w:rsidR="006D3E7C" w:rsidRDefault="00695293" w:rsidP="00911B2B">
      <w:pPr>
        <w:pStyle w:val="NormalSuspendu1XRetrait1XEsp0"/>
      </w:pPr>
      <w:r w:rsidRPr="00BE5A07">
        <w:t>Qu</w:t>
      </w:r>
      <w:r w:rsidR="006D3E7C">
        <w:t>’</w:t>
      </w:r>
      <w:r w:rsidRPr="00BE5A07">
        <w:t>on leur rende le tournevis</w:t>
      </w:r>
      <w:r w:rsidR="006D3E7C">
        <w:t>.</w:t>
      </w:r>
    </w:p>
    <w:p w14:paraId="2F4C117C" w14:textId="132ACFE3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  <w:r w:rsidR="006D3E7C">
        <w:t xml:space="preserve">, </w:t>
      </w:r>
      <w:r w:rsidR="006D21B8" w:rsidRPr="00BE5A07">
        <w:rPr>
          <w:i/>
          <w:iCs/>
        </w:rPr>
        <w:t>aux Anglais</w:t>
      </w:r>
    </w:p>
    <w:p w14:paraId="144794FF" w14:textId="6346E7A5" w:rsidR="00993F73" w:rsidRPr="00BE5A07" w:rsidRDefault="00695293" w:rsidP="00911B2B">
      <w:pPr>
        <w:pStyle w:val="NormalSuspendu1XRetrait1XEsp0"/>
      </w:pPr>
      <w:r w:rsidRPr="00BE5A07">
        <w:t xml:space="preserve">À présent faut lâcher les </w:t>
      </w:r>
      <w:proofErr w:type="spellStart"/>
      <w:r w:rsidRPr="00BE5A07">
        <w:t>miss</w:t>
      </w:r>
      <w:r w:rsidR="006D3E7C">
        <w:t>’</w:t>
      </w:r>
      <w:r w:rsidRPr="00BE5A07">
        <w:t>s</w:t>
      </w:r>
      <w:proofErr w:type="spellEnd"/>
    </w:p>
    <w:p w14:paraId="5BD783A3" w14:textId="77777777" w:rsidR="006D3E7C" w:rsidRDefault="00695293" w:rsidP="00911B2B">
      <w:pPr>
        <w:pStyle w:val="NormalSuspendu1XRetrait1XEsp0"/>
      </w:pPr>
      <w:r w:rsidRPr="00BE5A07">
        <w:lastRenderedPageBreak/>
        <w:t>On vous rend votre tournevis</w:t>
      </w:r>
      <w:r w:rsidR="006D3E7C">
        <w:t> !</w:t>
      </w:r>
    </w:p>
    <w:p w14:paraId="3C337B2A" w14:textId="063289A7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NGLAIS</w:t>
      </w:r>
    </w:p>
    <w:p w14:paraId="7901835C" w14:textId="77777777" w:rsidR="006D3E7C" w:rsidRDefault="00695293" w:rsidP="00911B2B">
      <w:pPr>
        <w:pStyle w:val="NormalSuspendu1XRetrait1XEsp0"/>
      </w:pPr>
      <w:r w:rsidRPr="00BE5A07">
        <w:t xml:space="preserve">Nous voulons encore des </w:t>
      </w:r>
      <w:proofErr w:type="spellStart"/>
      <w:r w:rsidRPr="00BE5A07">
        <w:t>kis</w:t>
      </w:r>
      <w:proofErr w:type="spellEnd"/>
      <w:r w:rsidR="006D3E7C">
        <w:t xml:space="preserve"> ! </w:t>
      </w:r>
      <w:proofErr w:type="spellStart"/>
      <w:r w:rsidRPr="00BE5A07">
        <w:t>kis</w:t>
      </w:r>
      <w:proofErr w:type="spellEnd"/>
      <w:r w:rsidR="006D3E7C">
        <w:t> !</w:t>
      </w:r>
    </w:p>
    <w:p w14:paraId="52958213" w14:textId="75E1F85A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4CABEEC4" w14:textId="7F51E88B" w:rsidR="00993F73" w:rsidRPr="00BE5A07" w:rsidRDefault="00695293" w:rsidP="00911B2B">
      <w:pPr>
        <w:pStyle w:val="NormalSuspendu1XRetrait1XEsp0"/>
      </w:pPr>
      <w:r w:rsidRPr="00BE5A07">
        <w:t>Non</w:t>
      </w:r>
      <w:r w:rsidR="006D3E7C">
        <w:t xml:space="preserve">, </w:t>
      </w:r>
      <w:proofErr w:type="gramStart"/>
      <w:r w:rsidRPr="00BE5A07">
        <w:t>des fois</w:t>
      </w:r>
      <w:proofErr w:type="gramEnd"/>
      <w:r w:rsidR="006D3E7C">
        <w:t xml:space="preserve">, </w:t>
      </w:r>
      <w:r w:rsidRPr="00BE5A07">
        <w:t>pour un tournevis</w:t>
      </w:r>
    </w:p>
    <w:p w14:paraId="4C4058FD" w14:textId="77777777" w:rsidR="006D3E7C" w:rsidRDefault="00695293" w:rsidP="00911B2B">
      <w:pPr>
        <w:pStyle w:val="NormalSuspendu1XRetrait1XEsp0"/>
      </w:pPr>
      <w:r w:rsidRPr="00BE5A07">
        <w:t>Ils voudraient consommer gratis</w:t>
      </w:r>
      <w:r w:rsidR="006D3E7C">
        <w:t> !</w:t>
      </w:r>
    </w:p>
    <w:p w14:paraId="0FD54639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Ce que les </w:t>
      </w:r>
      <w:proofErr w:type="spellStart"/>
      <w:r w:rsidRPr="00BE5A07">
        <w:rPr>
          <w:szCs w:val="32"/>
        </w:rPr>
        <w:t>Englich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ont </w:t>
      </w:r>
      <w:proofErr w:type="spellStart"/>
      <w:r w:rsidRPr="00BE5A07">
        <w:rPr>
          <w:szCs w:val="32"/>
        </w:rPr>
        <w:t>du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vic</w:t>
      </w:r>
      <w:proofErr w:type="spellEnd"/>
      <w:r w:rsidR="006D3E7C">
        <w:rPr>
          <w:szCs w:val="32"/>
        </w:rPr>
        <w:t>’ !</w:t>
      </w:r>
    </w:p>
    <w:p w14:paraId="3782E8D7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Allez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Caltez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Lâchez les miss</w:t>
      </w:r>
      <w:r w:rsidR="006D3E7C">
        <w:rPr>
          <w:szCs w:val="32"/>
        </w:rPr>
        <w:t> !</w:t>
      </w:r>
    </w:p>
    <w:p w14:paraId="5EA7BEDA" w14:textId="03F3B567" w:rsidR="00C41B39" w:rsidRPr="00BE5A07" w:rsidRDefault="00695293" w:rsidP="006D3E7C">
      <w:pPr>
        <w:pStyle w:val="Centr"/>
        <w:keepNext/>
        <w:spacing w:after="0"/>
        <w:rPr>
          <w:rStyle w:val="Taille-1Caracteres"/>
        </w:rPr>
      </w:pPr>
      <w:r w:rsidRPr="00BE5A07">
        <w:t>T</w:t>
      </w:r>
      <w:r w:rsidR="002D4A05" w:rsidRPr="00BE5A07">
        <w:rPr>
          <w:rStyle w:val="Taille-1Caracteres"/>
        </w:rPr>
        <w:t>OUS</w:t>
      </w:r>
    </w:p>
    <w:p w14:paraId="6451973F" w14:textId="77777777" w:rsidR="00695293" w:rsidRPr="00BE5A07" w:rsidRDefault="006D21B8" w:rsidP="006D3E7C">
      <w:pPr>
        <w:pStyle w:val="Centr"/>
        <w:spacing w:before="0"/>
      </w:pPr>
      <w:r w:rsidRPr="00BE5A07">
        <w:rPr>
          <w:i/>
          <w:iCs/>
          <w:szCs w:val="32"/>
        </w:rPr>
        <w:t>prenant les Anglais et les faisant tourner</w:t>
      </w:r>
    </w:p>
    <w:p w14:paraId="292434DD" w14:textId="3E9E1448" w:rsidR="00993F73" w:rsidRPr="00BE5A07" w:rsidRDefault="00695293" w:rsidP="006D3E7C">
      <w:pPr>
        <w:pStyle w:val="CentrEspAvt0EspApr0"/>
      </w:pPr>
      <w:r w:rsidRPr="00BE5A07">
        <w:t>Vous avez le merci d</w:t>
      </w:r>
      <w:r w:rsidR="006D3E7C">
        <w:t>’</w:t>
      </w:r>
      <w:r w:rsidRPr="00BE5A07">
        <w:t>Colomb</w:t>
      </w:r>
    </w:p>
    <w:p w14:paraId="7CDBD974" w14:textId="77777777" w:rsidR="006D3E7C" w:rsidRDefault="00695293" w:rsidP="006D3E7C">
      <w:pPr>
        <w:pStyle w:val="CentrEspAvt0EspApr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>,</w:t>
      </w:r>
    </w:p>
    <w:p w14:paraId="1E660BD4" w14:textId="342B5154" w:rsidR="00993F73" w:rsidRPr="00BE5A07" w:rsidRDefault="00695293" w:rsidP="006D3E7C">
      <w:pPr>
        <w:pStyle w:val="CentrEspAvt0EspApr0"/>
      </w:pPr>
      <w:r w:rsidRPr="00BE5A07">
        <w:t>Mais débarrassez-nous le pont</w:t>
      </w:r>
    </w:p>
    <w:p w14:paraId="6CFAABD7" w14:textId="77777777" w:rsidR="006D3E7C" w:rsidRDefault="00695293" w:rsidP="006D3E7C">
      <w:pPr>
        <w:pStyle w:val="Centr"/>
        <w:spacing w:before="0"/>
      </w:pP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</w:t>
      </w:r>
      <w:r w:rsidR="006D3E7C">
        <w:t xml:space="preserve">, </w:t>
      </w:r>
      <w:r w:rsidRPr="00BE5A07">
        <w:t>tourne donc</w:t>
      </w:r>
      <w:r w:rsidR="006D3E7C">
        <w:t> !</w:t>
      </w:r>
    </w:p>
    <w:p w14:paraId="6AA4B795" w14:textId="7F9407C2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Les Anglais enjambent le bastingage et disparaissent</w:t>
      </w:r>
      <w:r>
        <w:t>.)</w:t>
      </w:r>
    </w:p>
    <w:p w14:paraId="6CEAAF30" w14:textId="03D520F9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024FC6D1" w14:textId="40588DBF" w:rsidR="00993F73" w:rsidRPr="00BE5A07" w:rsidRDefault="00695293" w:rsidP="00911B2B">
      <w:pPr>
        <w:pStyle w:val="NormalSuspendu1XRetrait1XEsp0"/>
      </w:pPr>
      <w:r w:rsidRPr="00BE5A07">
        <w:t>Ils viennent de filer à l</w:t>
      </w:r>
      <w:r w:rsidR="006D3E7C">
        <w:t>’</w:t>
      </w:r>
      <w:r w:rsidRPr="00BE5A07">
        <w:t>anglaise</w:t>
      </w:r>
    </w:p>
    <w:p w14:paraId="12773CD7" w14:textId="77777777" w:rsidR="006D3E7C" w:rsidRDefault="00695293" w:rsidP="00911B2B">
      <w:pPr>
        <w:pStyle w:val="NormalSuspendu1XRetrait1XEsp0"/>
      </w:pPr>
      <w:r w:rsidRPr="00BE5A07">
        <w:t>L</w:t>
      </w:r>
      <w:r w:rsidR="006D3E7C">
        <w:t>’</w:t>
      </w:r>
      <w:r w:rsidRPr="00BE5A07">
        <w:t>orgie s</w:t>
      </w:r>
      <w:r w:rsidR="006D3E7C">
        <w:t>’</w:t>
      </w:r>
      <w:r w:rsidRPr="00BE5A07">
        <w:t>apaise maintenant</w:t>
      </w:r>
      <w:r w:rsidR="006D3E7C">
        <w:t>.</w:t>
      </w:r>
    </w:p>
    <w:p w14:paraId="74B3B08D" w14:textId="4C23BF85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2C8912DA" w14:textId="06EBD1E4" w:rsidR="00993F73" w:rsidRPr="00BE5A07" w:rsidRDefault="00695293" w:rsidP="00911B2B">
      <w:pPr>
        <w:pStyle w:val="NormalSuspendu1XRetrait1XEsp0"/>
      </w:pPr>
      <w:r w:rsidRPr="00BE5A07">
        <w:t>Le vent aussi</w:t>
      </w:r>
      <w:r w:rsidR="006D3E7C">
        <w:t xml:space="preserve">, </w:t>
      </w:r>
      <w:r w:rsidRPr="00BE5A07">
        <w:t>hélas</w:t>
      </w:r>
      <w:r w:rsidR="006D3E7C">
        <w:t xml:space="preserve"> ! </w:t>
      </w:r>
      <w:r w:rsidRPr="00BE5A07">
        <w:t>s</w:t>
      </w:r>
      <w:r w:rsidR="006D3E7C">
        <w:t>’</w:t>
      </w:r>
      <w:r w:rsidRPr="00BE5A07">
        <w:t>apaise</w:t>
      </w:r>
    </w:p>
    <w:p w14:paraId="74039579" w14:textId="77777777" w:rsidR="006D3E7C" w:rsidRDefault="00695293" w:rsidP="00911B2B">
      <w:pPr>
        <w:pStyle w:val="NormalSuspendu1XRetrait1XEsp0"/>
      </w:pPr>
      <w:r w:rsidRPr="00BE5A07">
        <w:t>Et nous allons rester en plan</w:t>
      </w:r>
      <w:r w:rsidR="006D3E7C">
        <w:t> !</w:t>
      </w:r>
    </w:p>
    <w:p w14:paraId="4FE3501F" w14:textId="0365D0B0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ATHURIN</w:t>
      </w:r>
    </w:p>
    <w:p w14:paraId="5E85825D" w14:textId="6947ACD5" w:rsidR="00993F73" w:rsidRPr="00BE5A07" w:rsidRDefault="00695293" w:rsidP="00911B2B">
      <w:pPr>
        <w:pStyle w:val="NormalSuspendu1XRetrait1XEsp0"/>
      </w:pPr>
      <w:r w:rsidRPr="00BE5A07">
        <w:t xml:space="preserve">Le vent est tombé </w:t>
      </w:r>
      <w:proofErr w:type="spellStart"/>
      <w:r w:rsidRPr="00BE5A07">
        <w:t>subit</w:t>
      </w:r>
      <w:r w:rsidR="006D3E7C">
        <w:t>’</w:t>
      </w:r>
      <w:r w:rsidRPr="00BE5A07">
        <w:t>ment</w:t>
      </w:r>
      <w:proofErr w:type="spellEnd"/>
    </w:p>
    <w:p w14:paraId="7B422D6F" w14:textId="77777777" w:rsidR="006D3E7C" w:rsidRDefault="00695293" w:rsidP="00911B2B">
      <w:pPr>
        <w:pStyle w:val="NormalSuspendu1XRetrait1XEsp0"/>
      </w:pPr>
      <w:r w:rsidRPr="00BE5A07">
        <w:t>C</w:t>
      </w:r>
      <w:r w:rsidR="006D3E7C">
        <w:t>’</w:t>
      </w:r>
      <w:r w:rsidRPr="00BE5A07">
        <w:t xml:space="preserve">est un calme-plat </w:t>
      </w:r>
      <w:proofErr w:type="spellStart"/>
      <w:r w:rsidRPr="00BE5A07">
        <w:t>certain</w:t>
      </w:r>
      <w:r w:rsidR="006D3E7C">
        <w:t>’</w:t>
      </w:r>
      <w:r w:rsidRPr="00BE5A07">
        <w:t>ment</w:t>
      </w:r>
      <w:proofErr w:type="spellEnd"/>
      <w:r w:rsidR="006D3E7C">
        <w:t> !</w:t>
      </w:r>
    </w:p>
    <w:p w14:paraId="32FBC8E0" w14:textId="488A433C" w:rsidR="00695293" w:rsidRPr="00BE5A07" w:rsidRDefault="00695293" w:rsidP="006D3E7C">
      <w:pPr>
        <w:pStyle w:val="Centr"/>
        <w:keepNext/>
      </w:pPr>
      <w:r w:rsidRPr="00BE5A07">
        <w:lastRenderedPageBreak/>
        <w:t>C</w:t>
      </w:r>
      <w:r w:rsidR="002D4A05" w:rsidRPr="00BE5A07">
        <w:rPr>
          <w:rStyle w:val="Taille-1Caracteres"/>
        </w:rPr>
        <w:t>OLOMB</w:t>
      </w:r>
    </w:p>
    <w:p w14:paraId="0F6FE3C2" w14:textId="77777777" w:rsidR="006D3E7C" w:rsidRDefault="00695293" w:rsidP="00911B2B">
      <w:pPr>
        <w:pStyle w:val="NormalSuspendu1XRetrait1XEsp0"/>
      </w:pPr>
      <w:r w:rsidRPr="00BE5A07">
        <w:t>Ah</w:t>
      </w:r>
      <w:r w:rsidR="006D3E7C">
        <w:t xml:space="preserve"> ! </w:t>
      </w:r>
      <w:r w:rsidRPr="00BE5A07">
        <w:t>maudit soit le calme-plat</w:t>
      </w:r>
      <w:r w:rsidR="006D3E7C">
        <w:t> !</w:t>
      </w:r>
    </w:p>
    <w:p w14:paraId="01629433" w14:textId="34D5F6F5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427F54A6" w14:textId="77777777" w:rsidR="006D3E7C" w:rsidRDefault="00695293" w:rsidP="00911B2B">
      <w:pPr>
        <w:pStyle w:val="NormalSuspendu1XRetrait1XEsp0"/>
      </w:pPr>
      <w:r w:rsidRPr="00BE5A07">
        <w:t>Moi</w:t>
      </w:r>
      <w:r w:rsidR="006D3E7C">
        <w:t xml:space="preserve">, </w:t>
      </w:r>
      <w:r w:rsidRPr="00BE5A07">
        <w:t>ça me rend tout ra-</w:t>
      </w:r>
      <w:proofErr w:type="spellStart"/>
      <w:r w:rsidRPr="00BE5A07">
        <w:t>pla</w:t>
      </w:r>
      <w:proofErr w:type="spellEnd"/>
      <w:r w:rsidRPr="00BE5A07">
        <w:t>-</w:t>
      </w:r>
      <w:proofErr w:type="spellStart"/>
      <w:r w:rsidRPr="00BE5A07">
        <w:t>pla</w:t>
      </w:r>
      <w:proofErr w:type="spellEnd"/>
      <w:r w:rsidR="006D3E7C">
        <w:t> !</w:t>
      </w:r>
    </w:p>
    <w:p w14:paraId="3FDD95E7" w14:textId="52813948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</w:p>
    <w:p w14:paraId="32CC844D" w14:textId="69964CCE" w:rsidR="00993F73" w:rsidRPr="00BE5A07" w:rsidRDefault="00695293" w:rsidP="00911B2B">
      <w:pPr>
        <w:pStyle w:val="NormalSuspendu1XRetrait1XEsp0"/>
      </w:pPr>
      <w:r w:rsidRPr="00BE5A07">
        <w:t>Mais moi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avais prévu le cas</w:t>
      </w:r>
    </w:p>
    <w:p w14:paraId="6AFC5F74" w14:textId="77777777" w:rsidR="00993F73" w:rsidRPr="00BE5A07" w:rsidRDefault="00695293" w:rsidP="00911B2B">
      <w:pPr>
        <w:pStyle w:val="NormalSuspendu1XRetrait1XEsp0"/>
      </w:pPr>
      <w:r w:rsidRPr="00BE5A07">
        <w:t>De ces arrêts par calme-plat</w:t>
      </w:r>
    </w:p>
    <w:p w14:paraId="6EE6CB0A" w14:textId="0DE583EE" w:rsidR="00993F73" w:rsidRPr="00BE5A07" w:rsidRDefault="00695293" w:rsidP="00911B2B">
      <w:pPr>
        <w:pStyle w:val="NormalSuspendu1XRetrait1XEsp0"/>
      </w:pPr>
      <w:r w:rsidRPr="00BE5A07">
        <w:t>J</w:t>
      </w:r>
      <w:r w:rsidR="006D3E7C">
        <w:t>’</w:t>
      </w:r>
      <w:r w:rsidRPr="00BE5A07">
        <w:t>ai fait embarquer des objets</w:t>
      </w:r>
    </w:p>
    <w:p w14:paraId="27084009" w14:textId="4175AD1E" w:rsidR="00993F73" w:rsidRPr="00BE5A07" w:rsidRDefault="00695293" w:rsidP="00911B2B">
      <w:pPr>
        <w:pStyle w:val="NormalSuspendu1XRetrait1XEsp0"/>
      </w:pPr>
      <w:r w:rsidRPr="00BE5A07">
        <w:t>Qui vont nous tirer d</w:t>
      </w:r>
      <w:r w:rsidR="006D3E7C">
        <w:t>’</w:t>
      </w:r>
      <w:r w:rsidRPr="00BE5A07">
        <w:t>embarras</w:t>
      </w:r>
    </w:p>
    <w:p w14:paraId="75D2B26D" w14:textId="77777777" w:rsidR="006D3E7C" w:rsidRDefault="00695293" w:rsidP="00911B2B">
      <w:pPr>
        <w:pStyle w:val="NormalSuspendu1XRetrait1XEsp0"/>
      </w:pPr>
      <w:r w:rsidRPr="00BE5A07">
        <w:t>Puisque le vent n</w:t>
      </w:r>
      <w:r w:rsidR="006D3E7C">
        <w:t>’</w:t>
      </w:r>
      <w:r w:rsidRPr="00BE5A07">
        <w:t>veut pas souffler</w:t>
      </w:r>
      <w:r w:rsidR="006D3E7C">
        <w:t>,</w:t>
      </w:r>
    </w:p>
    <w:p w14:paraId="2E09C4A2" w14:textId="77777777" w:rsidR="006D3E7C" w:rsidRDefault="00695293" w:rsidP="00911B2B">
      <w:pPr>
        <w:pStyle w:val="NormalSuspendu1XRetrait1XEsp0"/>
      </w:pPr>
      <w:r w:rsidRPr="00BE5A07">
        <w:t>Qu</w:t>
      </w:r>
      <w:r w:rsidR="006D3E7C">
        <w:t>’</w:t>
      </w:r>
      <w:r w:rsidRPr="00BE5A07">
        <w:t>on apporte les soufflets</w:t>
      </w:r>
      <w:r w:rsidR="006D3E7C">
        <w:t> !</w:t>
      </w:r>
    </w:p>
    <w:p w14:paraId="7FDB12EA" w14:textId="2F1404D2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0CE633F9" w14:textId="77777777" w:rsidR="006D3E7C" w:rsidRDefault="00695293" w:rsidP="00911B2B">
      <w:pPr>
        <w:pStyle w:val="NormalSuspendu1XRetrait1XEsp0"/>
      </w:pPr>
      <w:r w:rsidRPr="00BE5A07">
        <w:rPr>
          <w:caps/>
          <w:sz w:val="28"/>
        </w:rPr>
        <w:t>M</w:t>
      </w:r>
      <w:r w:rsidRPr="00BE5A07">
        <w:t>ais vous êtes fou</w:t>
      </w:r>
      <w:r w:rsidR="006D3E7C">
        <w:t xml:space="preserve">, </w:t>
      </w:r>
      <w:r w:rsidRPr="00BE5A07">
        <w:t>capitaine</w:t>
      </w:r>
      <w:r w:rsidR="006D3E7C">
        <w:t> !</w:t>
      </w:r>
    </w:p>
    <w:p w14:paraId="0D158343" w14:textId="77777777" w:rsidR="006D3E7C" w:rsidRDefault="00695293" w:rsidP="00911B2B">
      <w:pPr>
        <w:pStyle w:val="NormalSuspendu1XRetrait1XEsp0"/>
        <w:rPr>
          <w:szCs w:val="32"/>
        </w:rPr>
      </w:pPr>
      <w:r w:rsidRPr="00BE5A07">
        <w:rPr>
          <w:szCs w:val="32"/>
        </w:rPr>
        <w:t>Quelles sont ces calembredaines</w:t>
      </w:r>
      <w:r w:rsidR="006D3E7C">
        <w:rPr>
          <w:szCs w:val="32"/>
        </w:rPr>
        <w:t> ?</w:t>
      </w:r>
    </w:p>
    <w:p w14:paraId="06394BA4" w14:textId="76649E30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 xml:space="preserve">E </w:t>
      </w:r>
      <w:r w:rsidRPr="00BE5A07">
        <w:t>C</w:t>
      </w:r>
      <w:r w:rsidR="002D4A05" w:rsidRPr="00BE5A07">
        <w:rPr>
          <w:rStyle w:val="Taille-1Caracteres"/>
        </w:rPr>
        <w:t>APITAINE</w:t>
      </w:r>
    </w:p>
    <w:p w14:paraId="5F17944A" w14:textId="2896D4EA" w:rsidR="00993F73" w:rsidRPr="00BE5A07" w:rsidRDefault="00695293" w:rsidP="00911B2B">
      <w:pPr>
        <w:pStyle w:val="NormalSuspendu1XRetrait1XEsp0"/>
      </w:pPr>
      <w:r w:rsidRPr="00BE5A07">
        <w:t>C</w:t>
      </w:r>
      <w:r w:rsidR="006D3E7C">
        <w:t>’</w:t>
      </w:r>
      <w:r w:rsidRPr="00BE5A07">
        <w:t>est un</w:t>
      </w:r>
      <w:r w:rsidR="006D3E7C">
        <w:t>’</w:t>
      </w:r>
      <w:r w:rsidRPr="00BE5A07">
        <w:t xml:space="preserve"> petite innovation</w:t>
      </w:r>
    </w:p>
    <w:p w14:paraId="394B0E40" w14:textId="77777777" w:rsidR="006D3E7C" w:rsidRDefault="00695293" w:rsidP="00911B2B">
      <w:pPr>
        <w:pStyle w:val="NormalSuspendu1XRetrait1XEsp0"/>
      </w:pPr>
      <w:r w:rsidRPr="00BE5A07">
        <w:t>Dans l</w:t>
      </w:r>
      <w:r w:rsidR="006D3E7C">
        <w:t>’</w:t>
      </w:r>
      <w:r w:rsidRPr="00BE5A07">
        <w:t>art de la navigation</w:t>
      </w:r>
      <w:r w:rsidR="006D3E7C">
        <w:t>.</w:t>
      </w:r>
    </w:p>
    <w:p w14:paraId="7FF9BB17" w14:textId="0D596381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M</w:t>
      </w:r>
      <w:r w:rsidR="002D4A05" w:rsidRPr="00BE5A07">
        <w:rPr>
          <w:rStyle w:val="Taille-1Caracteres"/>
        </w:rPr>
        <w:t>ATELOTS</w:t>
      </w:r>
    </w:p>
    <w:p w14:paraId="2A8B5067" w14:textId="77777777" w:rsidR="00993F73" w:rsidRPr="00BE5A07" w:rsidRDefault="00695293" w:rsidP="00911B2B">
      <w:pPr>
        <w:pStyle w:val="NormalSuspendu1XRetrait1XEsp0"/>
      </w:pPr>
      <w:r w:rsidRPr="00BE5A07">
        <w:t>Nous arrivons tout essoufflés</w:t>
      </w:r>
    </w:p>
    <w:p w14:paraId="1DDF936D" w14:textId="77777777" w:rsidR="006D3E7C" w:rsidRDefault="00695293" w:rsidP="00911B2B">
      <w:pPr>
        <w:pStyle w:val="NormalSuspendu1XRetrait1XEsp0"/>
      </w:pPr>
      <w:r w:rsidRPr="00BE5A07">
        <w:t>Capitaine</w:t>
      </w:r>
      <w:r w:rsidR="006D3E7C">
        <w:t xml:space="preserve">, </w:t>
      </w:r>
      <w:r w:rsidRPr="00BE5A07">
        <w:t>voici les soufflets</w:t>
      </w:r>
      <w:r w:rsidR="006D3E7C">
        <w:t>.</w:t>
      </w:r>
    </w:p>
    <w:p w14:paraId="1404BFEF" w14:textId="0F6E848B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</w:p>
    <w:p w14:paraId="1543F0BE" w14:textId="13771393" w:rsidR="00993F73" w:rsidRPr="00BE5A07" w:rsidRDefault="00695293" w:rsidP="00911B2B">
      <w:pPr>
        <w:pStyle w:val="NormalSuspendu1XRetrait1XEsp0"/>
      </w:pPr>
      <w:r w:rsidRPr="00BE5A07">
        <w:t>Que chacun d</w:t>
      </w:r>
      <w:r w:rsidR="006D3E7C">
        <w:t>’</w:t>
      </w:r>
      <w:r w:rsidRPr="00BE5A07">
        <w:t>l</w:t>
      </w:r>
      <w:r w:rsidR="006D3E7C">
        <w:t>’</w:t>
      </w:r>
      <w:r w:rsidRPr="00BE5A07">
        <w:t>arrière à l</w:t>
      </w:r>
      <w:r w:rsidR="006D3E7C">
        <w:t>’</w:t>
      </w:r>
      <w:r w:rsidRPr="00BE5A07">
        <w:t>avant</w:t>
      </w:r>
    </w:p>
    <w:p w14:paraId="78B23027" w14:textId="77777777" w:rsidR="006D3E7C" w:rsidRDefault="00695293" w:rsidP="00911B2B">
      <w:pPr>
        <w:pStyle w:val="NormalSuspendu1XRetrait1XEsp0"/>
      </w:pPr>
      <w:r w:rsidRPr="00BE5A07">
        <w:t>Prenne un d</w:t>
      </w:r>
      <w:r w:rsidR="006D3E7C">
        <w:t>’</w:t>
      </w:r>
      <w:r w:rsidRPr="00BE5A07">
        <w:t>ces instruments à vent</w:t>
      </w:r>
      <w:r w:rsidR="006D3E7C">
        <w:t>,</w:t>
      </w:r>
    </w:p>
    <w:p w14:paraId="5CF1068D" w14:textId="77777777" w:rsidR="006D3E7C" w:rsidRDefault="00695293" w:rsidP="00911B2B">
      <w:pPr>
        <w:pStyle w:val="NormalSuspendu1XRetrait1XEsp0"/>
      </w:pPr>
      <w:r w:rsidRPr="00BE5A07">
        <w:t>Et soufflons en chœur promptement</w:t>
      </w:r>
      <w:r w:rsidR="006D3E7C">
        <w:t>,</w:t>
      </w:r>
    </w:p>
    <w:p w14:paraId="2D3B61A7" w14:textId="66EE3EED" w:rsidR="00695293" w:rsidRPr="00BE5A07" w:rsidRDefault="00695293" w:rsidP="00911B2B">
      <w:pPr>
        <w:pStyle w:val="NormalSuspendu1XRetrait1XEsp0"/>
      </w:pPr>
      <w:r w:rsidRPr="00BE5A07">
        <w:t>Pour faire avancer l</w:t>
      </w:r>
      <w:r w:rsidR="006D3E7C">
        <w:t>’</w:t>
      </w:r>
      <w:r w:rsidRPr="00BE5A07">
        <w:t>bâtiment</w:t>
      </w:r>
    </w:p>
    <w:p w14:paraId="5A1E200E" w14:textId="77777777" w:rsidR="00695293" w:rsidRPr="00BE5A07" w:rsidRDefault="00695293" w:rsidP="006D3E7C">
      <w:pPr>
        <w:pStyle w:val="Centr"/>
        <w:keepNext/>
      </w:pPr>
      <w:bookmarkStart w:id="24" w:name="bookmark15"/>
      <w:r w:rsidRPr="00BE5A07">
        <w:lastRenderedPageBreak/>
        <w:t>T</w:t>
      </w:r>
      <w:r w:rsidR="002D4A05" w:rsidRPr="00BE5A07">
        <w:rPr>
          <w:rStyle w:val="Taille-1Caracteres"/>
        </w:rPr>
        <w:t>OUS</w:t>
      </w:r>
      <w:bookmarkEnd w:id="24"/>
    </w:p>
    <w:p w14:paraId="50C09180" w14:textId="5952EC3B" w:rsidR="00993F73" w:rsidRPr="00BE5A07" w:rsidRDefault="00695293" w:rsidP="006D3E7C">
      <w:pPr>
        <w:pStyle w:val="CentrEspAvt0EspApr0"/>
      </w:pPr>
      <w:r w:rsidRPr="00BE5A07">
        <w:t>Soufflons</w:t>
      </w:r>
      <w:r w:rsidR="006D3E7C">
        <w:t xml:space="preserve">, </w:t>
      </w:r>
      <w:r w:rsidRPr="00BE5A07">
        <w:t>soufflons dans les voiles</w:t>
      </w:r>
    </w:p>
    <w:p w14:paraId="6A62CDCC" w14:textId="77777777" w:rsidR="006D3E7C" w:rsidRDefault="00695293" w:rsidP="006D3E7C">
      <w:pPr>
        <w:pStyle w:val="CentrEspAvt0EspApr0"/>
      </w:pPr>
      <w:r w:rsidRPr="00BE5A07">
        <w:t>Avec nos soufflets</w:t>
      </w:r>
      <w:r w:rsidR="006D3E7C">
        <w:t>.</w:t>
      </w:r>
    </w:p>
    <w:p w14:paraId="7A1A0608" w14:textId="2595441D" w:rsidR="00993F73" w:rsidRPr="00BE5A07" w:rsidRDefault="00695293" w:rsidP="006D3E7C">
      <w:pPr>
        <w:pStyle w:val="CentrEspAvt0EspApr0"/>
      </w:pPr>
      <w:r w:rsidRPr="00BE5A07">
        <w:t>Soufflons</w:t>
      </w:r>
      <w:r w:rsidR="006D3E7C">
        <w:t xml:space="preserve">, </w:t>
      </w:r>
      <w:r w:rsidRPr="00BE5A07">
        <w:t>soufflons et la voile</w:t>
      </w:r>
    </w:p>
    <w:p w14:paraId="58F8A21C" w14:textId="77777777" w:rsidR="006D3E7C" w:rsidRDefault="00695293" w:rsidP="006D3E7C">
      <w:pPr>
        <w:pStyle w:val="CentrEspAvt0EspApr0"/>
      </w:pPr>
      <w:r w:rsidRPr="00BE5A07">
        <w:t xml:space="preserve">Va </w:t>
      </w:r>
      <w:proofErr w:type="spellStart"/>
      <w:r w:rsidRPr="00BE5A07">
        <w:t>sûr</w:t>
      </w:r>
      <w:r w:rsidR="006D3E7C">
        <w:t>’</w:t>
      </w:r>
      <w:r w:rsidRPr="00BE5A07">
        <w:t>ment</w:t>
      </w:r>
      <w:proofErr w:type="spellEnd"/>
      <w:r w:rsidRPr="00BE5A07">
        <w:t xml:space="preserve"> s</w:t>
      </w:r>
      <w:r w:rsidR="006D3E7C">
        <w:t>’</w:t>
      </w:r>
      <w:r w:rsidRPr="00BE5A07">
        <w:t>gonfler</w:t>
      </w:r>
      <w:r w:rsidR="006D3E7C">
        <w:t> !</w:t>
      </w:r>
    </w:p>
    <w:p w14:paraId="16D9A141" w14:textId="6B7DECF7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  <w:r w:rsidR="006D3E7C">
        <w:t xml:space="preserve">, </w:t>
      </w:r>
      <w:r w:rsidR="006D21B8" w:rsidRPr="00BE5A07">
        <w:rPr>
          <w:i/>
          <w:iCs/>
        </w:rPr>
        <w:t xml:space="preserve">à </w:t>
      </w:r>
      <w:proofErr w:type="spellStart"/>
      <w:r w:rsidR="006D21B8" w:rsidRPr="00BE5A07">
        <w:rPr>
          <w:i/>
          <w:iCs/>
        </w:rPr>
        <w:t>Malagaga</w:t>
      </w:r>
      <w:proofErr w:type="spellEnd"/>
    </w:p>
    <w:p w14:paraId="360BEF10" w14:textId="4F4EE703" w:rsidR="00993F73" w:rsidRPr="00BE5A07" w:rsidRDefault="00695293" w:rsidP="006D3E7C">
      <w:pPr>
        <w:pStyle w:val="CentrEspAvt0EspApr0"/>
      </w:pPr>
      <w:r w:rsidRPr="00BE5A07">
        <w:t>Je sens du vent dans l</w:t>
      </w:r>
      <w:r w:rsidR="006D3E7C">
        <w:t>’</w:t>
      </w:r>
      <w:r w:rsidRPr="00BE5A07">
        <w:t>échine</w:t>
      </w:r>
    </w:p>
    <w:p w14:paraId="43B1F1EA" w14:textId="77777777" w:rsidR="006D3E7C" w:rsidRDefault="00695293" w:rsidP="006D3E7C">
      <w:pPr>
        <w:pStyle w:val="CentrEspAvt0EspApr0"/>
      </w:pPr>
      <w:r w:rsidRPr="00BE5A07">
        <w:t xml:space="preserve">Attention </w:t>
      </w:r>
      <w:proofErr w:type="spellStart"/>
      <w:r w:rsidRPr="00BE5A07">
        <w:t>mat</w:t>
      </w:r>
      <w:r w:rsidR="006D3E7C">
        <w:t>’</w:t>
      </w:r>
      <w:r w:rsidRPr="00BE5A07">
        <w:t>elot</w:t>
      </w:r>
      <w:proofErr w:type="spellEnd"/>
      <w:r w:rsidR="006D3E7C">
        <w:t> !</w:t>
      </w:r>
    </w:p>
    <w:p w14:paraId="43B5D883" w14:textId="556FF90B" w:rsidR="00993F73" w:rsidRPr="00BE5A07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Vous m</w:t>
      </w:r>
      <w:r w:rsidR="006D3E7C">
        <w:rPr>
          <w:szCs w:val="32"/>
        </w:rPr>
        <w:t>’</w:t>
      </w:r>
      <w:r w:rsidRPr="00BE5A07">
        <w:rPr>
          <w:szCs w:val="32"/>
        </w:rPr>
        <w:t>soufflez d</w:t>
      </w:r>
      <w:r w:rsidR="006D3E7C">
        <w:rPr>
          <w:szCs w:val="32"/>
        </w:rPr>
        <w:t>’</w:t>
      </w:r>
      <w:r w:rsidRPr="00BE5A07">
        <w:rPr>
          <w:szCs w:val="32"/>
        </w:rPr>
        <w:t>la brise marine</w:t>
      </w:r>
    </w:p>
    <w:p w14:paraId="6B3FA529" w14:textId="77777777" w:rsidR="006D3E7C" w:rsidRDefault="00695293" w:rsidP="006D3E7C">
      <w:pPr>
        <w:pStyle w:val="CentrEspAvt0EspApr0"/>
        <w:rPr>
          <w:szCs w:val="32"/>
        </w:rPr>
      </w:pPr>
      <w:r w:rsidRPr="00BE5A07">
        <w:rPr>
          <w:szCs w:val="32"/>
        </w:rPr>
        <w:t>Dans le bas du dos</w:t>
      </w:r>
      <w:r w:rsidR="006D3E7C">
        <w:rPr>
          <w:szCs w:val="32"/>
        </w:rPr>
        <w:t> !</w:t>
      </w:r>
    </w:p>
    <w:p w14:paraId="5967F746" w14:textId="1C9A6C76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04862262" w14:textId="51A11A05" w:rsidR="00993F73" w:rsidRPr="00BE5A07" w:rsidRDefault="00695293" w:rsidP="006D3E7C">
      <w:pPr>
        <w:pStyle w:val="CentrEspAvt0EspApr0"/>
      </w:pPr>
      <w:r w:rsidRPr="00BE5A07">
        <w:t>J</w:t>
      </w:r>
      <w:r w:rsidR="006D3E7C">
        <w:t>’</w:t>
      </w:r>
      <w:r w:rsidRPr="00BE5A07">
        <w:t>n</w:t>
      </w:r>
      <w:r w:rsidR="006D3E7C">
        <w:t>’</w:t>
      </w:r>
      <w:r w:rsidRPr="00BE5A07">
        <w:t>ai pas la vue très lointaine</w:t>
      </w:r>
    </w:p>
    <w:p w14:paraId="28E1B6EF" w14:textId="77777777" w:rsidR="00993F73" w:rsidRPr="00BE5A07" w:rsidRDefault="00695293" w:rsidP="006D3E7C">
      <w:pPr>
        <w:pStyle w:val="CentrEspAvt0EspApr0"/>
      </w:pPr>
      <w:r w:rsidRPr="00BE5A07">
        <w:t>Mais je vois là-bas</w:t>
      </w:r>
    </w:p>
    <w:p w14:paraId="7633C48A" w14:textId="64111FF5" w:rsidR="00993F73" w:rsidRPr="00BE5A07" w:rsidRDefault="00695293" w:rsidP="006D3E7C">
      <w:pPr>
        <w:pStyle w:val="CentrEspAvt0EspApr0"/>
      </w:pPr>
      <w:r w:rsidRPr="00BE5A07">
        <w:t xml:space="preserve">La </w:t>
      </w:r>
      <w:proofErr w:type="spellStart"/>
      <w:r w:rsidRPr="00BE5A07">
        <w:t>voil</w:t>
      </w:r>
      <w:proofErr w:type="spellEnd"/>
      <w:r w:rsidR="006D3E7C">
        <w:t>’</w:t>
      </w:r>
      <w:r w:rsidRPr="00BE5A07">
        <w:t xml:space="preserve"> du mât de misaine</w:t>
      </w:r>
    </w:p>
    <w:p w14:paraId="115E7C19" w14:textId="77777777" w:rsidR="006D3E7C" w:rsidRDefault="00695293" w:rsidP="006D3E7C">
      <w:pPr>
        <w:pStyle w:val="CentrEspAvt0EspApr0"/>
      </w:pPr>
      <w:r w:rsidRPr="00BE5A07">
        <w:t>Se gonfler déjà</w:t>
      </w:r>
      <w:r w:rsidR="006D3E7C">
        <w:t> !</w:t>
      </w:r>
    </w:p>
    <w:p w14:paraId="3757DC71" w14:textId="03AFFBE0" w:rsidR="00695293" w:rsidRPr="00BE5A07" w:rsidRDefault="00695293" w:rsidP="006D3E7C">
      <w:pPr>
        <w:pStyle w:val="Centr"/>
        <w:keepNext/>
      </w:pPr>
      <w:r w:rsidRPr="00BE5A07">
        <w:t>T</w:t>
      </w:r>
      <w:r w:rsidR="002D4A05" w:rsidRPr="00BE5A07">
        <w:rPr>
          <w:rStyle w:val="Taille-1Caracteres"/>
        </w:rPr>
        <w:t>OUS</w:t>
      </w:r>
    </w:p>
    <w:p w14:paraId="40B09BA4" w14:textId="728A2641" w:rsidR="00993F73" w:rsidRPr="00BE5A07" w:rsidRDefault="00695293" w:rsidP="006D3E7C">
      <w:pPr>
        <w:pStyle w:val="CentrEspAvt0EspApr0"/>
      </w:pPr>
      <w:r w:rsidRPr="00BE5A07">
        <w:t>Soufflons</w:t>
      </w:r>
      <w:r w:rsidR="006D3E7C">
        <w:t xml:space="preserve">, </w:t>
      </w:r>
      <w:r w:rsidRPr="00BE5A07">
        <w:t>soufflons dans les voiles</w:t>
      </w:r>
    </w:p>
    <w:p w14:paraId="524FAC15" w14:textId="77777777" w:rsidR="00993F73" w:rsidRPr="00BE5A07" w:rsidRDefault="00695293" w:rsidP="006D3E7C">
      <w:pPr>
        <w:pStyle w:val="CentrEspAvt0EspApr0"/>
      </w:pPr>
      <w:r w:rsidRPr="00BE5A07">
        <w:t>Avec nos soufflets</w:t>
      </w:r>
    </w:p>
    <w:p w14:paraId="558982BC" w14:textId="157EEB3B" w:rsidR="00993F73" w:rsidRPr="00BE5A07" w:rsidRDefault="00695293" w:rsidP="006D3E7C">
      <w:pPr>
        <w:pStyle w:val="CentrEspAvt0EspApr0"/>
      </w:pPr>
      <w:r w:rsidRPr="00BE5A07">
        <w:t>Soufflons</w:t>
      </w:r>
      <w:r w:rsidR="006D3E7C">
        <w:t xml:space="preserve">, </w:t>
      </w:r>
      <w:r w:rsidRPr="00BE5A07">
        <w:t>soufflons et la toile</w:t>
      </w:r>
    </w:p>
    <w:p w14:paraId="486CF503" w14:textId="77777777" w:rsidR="006D3E7C" w:rsidRDefault="00695293" w:rsidP="006D3E7C">
      <w:pPr>
        <w:pStyle w:val="CentrEspAvt0EspApr0"/>
      </w:pPr>
      <w:r w:rsidRPr="00BE5A07">
        <w:t xml:space="preserve">Va </w:t>
      </w:r>
      <w:proofErr w:type="spellStart"/>
      <w:r w:rsidRPr="00BE5A07">
        <w:t>sûr</w:t>
      </w:r>
      <w:r w:rsidR="006D3E7C">
        <w:t>’</w:t>
      </w:r>
      <w:r w:rsidRPr="00BE5A07">
        <w:t>ment</w:t>
      </w:r>
      <w:proofErr w:type="spellEnd"/>
      <w:r w:rsidRPr="00BE5A07">
        <w:t xml:space="preserve"> s</w:t>
      </w:r>
      <w:r w:rsidR="006D3E7C">
        <w:t>’</w:t>
      </w:r>
      <w:r w:rsidRPr="00BE5A07">
        <w:t>gonfler</w:t>
      </w:r>
      <w:r w:rsidR="006D3E7C">
        <w:t>.</w:t>
      </w:r>
    </w:p>
    <w:p w14:paraId="006D0424" w14:textId="77777777" w:rsidR="006D3E7C" w:rsidRDefault="00695293" w:rsidP="006D3E7C">
      <w:pPr>
        <w:pStyle w:val="CentrEspAvt0EspApr0"/>
      </w:pPr>
      <w:r w:rsidRPr="00BE5A07">
        <w:t>Soufflons</w:t>
      </w:r>
      <w:r w:rsidR="006D3E7C">
        <w:t xml:space="preserve"> ! </w:t>
      </w:r>
      <w:r w:rsidRPr="00BE5A07">
        <w:t>soufflons</w:t>
      </w:r>
      <w:r w:rsidR="006D3E7C">
        <w:t xml:space="preserve"> ! </w:t>
      </w:r>
      <w:r w:rsidRPr="00BE5A07">
        <w:t>soufflons</w:t>
      </w:r>
      <w:r w:rsidR="006D3E7C">
        <w:t> !</w:t>
      </w:r>
    </w:p>
    <w:p w14:paraId="61D1FDE6" w14:textId="77777777" w:rsidR="006D3E7C" w:rsidRDefault="00695293" w:rsidP="006D3E7C">
      <w:pPr>
        <w:pStyle w:val="Centr"/>
        <w:spacing w:before="0"/>
        <w:rPr>
          <w:szCs w:val="32"/>
        </w:rPr>
      </w:pPr>
      <w:r w:rsidRPr="00BE5A07">
        <w:rPr>
          <w:szCs w:val="32"/>
        </w:rPr>
        <w:t>Soufflons</w:t>
      </w:r>
      <w:r w:rsidR="006D3E7C">
        <w:rPr>
          <w:szCs w:val="32"/>
        </w:rPr>
        <w:t> !</w:t>
      </w:r>
    </w:p>
    <w:p w14:paraId="7B073D46" w14:textId="679F3570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Les voiles se gonflent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Poussée par cette brise improvisée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la caravelle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 rapidement</w:t>
      </w:r>
      <w:r>
        <w:t>.)</w:t>
      </w:r>
    </w:p>
    <w:p w14:paraId="1E257663" w14:textId="77777777" w:rsidR="006D3E7C" w:rsidRDefault="00695293" w:rsidP="006D3E7C">
      <w:pPr>
        <w:pStyle w:val="Titre1"/>
      </w:pPr>
      <w:bookmarkStart w:id="25" w:name="_Toc197372918"/>
      <w:r w:rsidRPr="00BE5A07">
        <w:lastRenderedPageBreak/>
        <w:t>CHAPITRE XIV</w:t>
      </w:r>
      <w:r w:rsidRPr="00BE5A07">
        <w:br/>
      </w:r>
      <w:r w:rsidRPr="00BE5A07">
        <w:br/>
        <w:t>AMOUREUX PROJETS</w:t>
      </w:r>
      <w:bookmarkEnd w:id="25"/>
    </w:p>
    <w:p w14:paraId="68C282CC" w14:textId="77777777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Quelques jours plus tard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pont de la caravelle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éclairé par un pâle reflet de lune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</w:t>
      </w:r>
      <w:r>
        <w:rPr>
          <w:i/>
          <w:iCs/>
        </w:rPr>
        <w:t>’</w:t>
      </w:r>
      <w:r w:rsidR="006D21B8" w:rsidRPr="00BE5A07">
        <w:rPr>
          <w:i/>
          <w:iCs/>
        </w:rPr>
        <w:t>est la fin de la nuit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presque le lever du jour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Assis dans son hamac qu</w:t>
      </w:r>
      <w:r>
        <w:rPr>
          <w:i/>
          <w:iCs/>
        </w:rPr>
        <w:t>’</w:t>
      </w:r>
      <w:r w:rsidR="006D21B8" w:rsidRPr="00BE5A07">
        <w:rPr>
          <w:i/>
          <w:iCs/>
        </w:rPr>
        <w:t>il a dressé sur le pont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Yves chante doucement</w:t>
      </w:r>
      <w:r>
        <w:t>.)</w:t>
      </w:r>
    </w:p>
    <w:p w14:paraId="1E194477" w14:textId="1E3B6C9D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6999BD48" w14:textId="723CB5D9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  <w:r w:rsidR="006D3E7C">
        <w:t xml:space="preserve">, </w:t>
      </w:r>
      <w:r w:rsidR="006D21B8" w:rsidRPr="00BE5A07">
        <w:rPr>
          <w:i/>
          <w:iCs/>
        </w:rPr>
        <w:t>chantant</w:t>
      </w:r>
    </w:p>
    <w:p w14:paraId="02573EFB" w14:textId="77777777" w:rsidR="006D3E7C" w:rsidRDefault="00695293" w:rsidP="006F568F">
      <w:pPr>
        <w:pStyle w:val="NormalSuspendu1XRetrait2XEsp0"/>
      </w:pPr>
      <w:r w:rsidRPr="00BE5A07">
        <w:t>La nuit lentement s</w:t>
      </w:r>
      <w:r w:rsidR="006D3E7C">
        <w:t>’</w:t>
      </w:r>
      <w:r w:rsidRPr="00BE5A07">
        <w:t>achève</w:t>
      </w:r>
      <w:r w:rsidR="006D3E7C">
        <w:t>,</w:t>
      </w:r>
    </w:p>
    <w:p w14:paraId="772B10B4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Déjà les beaux songes bleus</w:t>
      </w:r>
      <w:r w:rsidR="006D3E7C">
        <w:rPr>
          <w:szCs w:val="32"/>
        </w:rPr>
        <w:t>,</w:t>
      </w:r>
    </w:p>
    <w:p w14:paraId="52302378" w14:textId="6817E14C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Avec le jour qui se lève</w:t>
      </w:r>
    </w:p>
    <w:p w14:paraId="2F6A6A24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Vont s</w:t>
      </w:r>
      <w:r w:rsidR="006D3E7C">
        <w:rPr>
          <w:szCs w:val="32"/>
        </w:rPr>
        <w:t>’</w:t>
      </w:r>
      <w:r w:rsidRPr="00BE5A07">
        <w:rPr>
          <w:szCs w:val="32"/>
        </w:rPr>
        <w:t>en retourner aux cieux</w:t>
      </w:r>
      <w:r w:rsidR="006D3E7C">
        <w:rPr>
          <w:szCs w:val="32"/>
        </w:rPr>
        <w:t>.</w:t>
      </w:r>
    </w:p>
    <w:p w14:paraId="389CA3F8" w14:textId="4A2CB00B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Hélas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jour nous enlève</w:t>
      </w:r>
    </w:p>
    <w:p w14:paraId="6C4B3ADB" w14:textId="77777777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Tous nos songes amoureux</w:t>
      </w:r>
    </w:p>
    <w:p w14:paraId="1D1DD4A1" w14:textId="77777777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De peur de voir fuir mon rêve</w:t>
      </w:r>
    </w:p>
    <w:p w14:paraId="06B9EA36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ose ouvrir les yeux</w:t>
      </w:r>
      <w:r w:rsidR="006D3E7C">
        <w:rPr>
          <w:szCs w:val="32"/>
        </w:rPr>
        <w:t> !</w:t>
      </w:r>
    </w:p>
    <w:p w14:paraId="7D63A9EF" w14:textId="2076C03F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Mais si c</w:t>
      </w:r>
      <w:r w:rsidR="006D3E7C">
        <w:rPr>
          <w:szCs w:val="32"/>
        </w:rPr>
        <w:t>’</w:t>
      </w:r>
      <w:r w:rsidRPr="00BE5A07">
        <w:rPr>
          <w:szCs w:val="32"/>
        </w:rPr>
        <w:t>est une chimère</w:t>
      </w:r>
    </w:p>
    <w:p w14:paraId="2738C65E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Qui doit s</w:t>
      </w:r>
      <w:r w:rsidR="006D3E7C">
        <w:rPr>
          <w:szCs w:val="32"/>
        </w:rPr>
        <w:t>’</w:t>
      </w:r>
      <w:r w:rsidRPr="00BE5A07">
        <w:rPr>
          <w:szCs w:val="32"/>
        </w:rPr>
        <w:t>envoler sans retour</w:t>
      </w:r>
      <w:r w:rsidR="006D3E7C">
        <w:rPr>
          <w:szCs w:val="32"/>
        </w:rPr>
        <w:t>,</w:t>
      </w:r>
    </w:p>
    <w:p w14:paraId="56A115A3" w14:textId="255ACB5F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Je veux en fermant mes paupières</w:t>
      </w:r>
    </w:p>
    <w:p w14:paraId="601AC867" w14:textId="77777777" w:rsidR="006D3E7C" w:rsidRDefault="00695293" w:rsidP="006F568F">
      <w:pPr>
        <w:pStyle w:val="NormalSuspendu1XRetrait1XEsp0"/>
      </w:pPr>
      <w:r w:rsidRPr="00BE5A07">
        <w:t>Garder encore un peu mon beau rêve d</w:t>
      </w:r>
      <w:r w:rsidR="006D3E7C">
        <w:t>’</w:t>
      </w:r>
      <w:r w:rsidRPr="00BE5A07">
        <w:t>amour</w:t>
      </w:r>
      <w:r w:rsidR="006D3E7C">
        <w:t> !</w:t>
      </w:r>
    </w:p>
    <w:p w14:paraId="1D6BA3C2" w14:textId="481EC93B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A VOIX DE</w:t>
      </w:r>
      <w:r w:rsidRPr="00BE5A07">
        <w:t xml:space="preserve"> C</w:t>
      </w:r>
      <w:r w:rsidR="002D4A05" w:rsidRPr="00BE5A07">
        <w:rPr>
          <w:rStyle w:val="Taille-1Caracteres"/>
        </w:rPr>
        <w:t>OLOMBA</w:t>
      </w:r>
    </w:p>
    <w:p w14:paraId="1E297161" w14:textId="77777777" w:rsidR="006D3E7C" w:rsidRDefault="00695293" w:rsidP="006F568F">
      <w:pPr>
        <w:pStyle w:val="NormalSuspendu1XRetrait2XEsp0"/>
      </w:pPr>
      <w:r w:rsidRPr="00BE5A07">
        <w:t>La nuit lentement s</w:t>
      </w:r>
      <w:r w:rsidR="006D3E7C">
        <w:t>’</w:t>
      </w:r>
      <w:r w:rsidRPr="00BE5A07">
        <w:t>achève</w:t>
      </w:r>
      <w:r w:rsidR="006D3E7C">
        <w:t>,</w:t>
      </w:r>
    </w:p>
    <w:p w14:paraId="1547BF04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Déjà les beaux songes bleus</w:t>
      </w:r>
      <w:r w:rsidR="006D3E7C">
        <w:rPr>
          <w:szCs w:val="32"/>
        </w:rPr>
        <w:t>,</w:t>
      </w:r>
    </w:p>
    <w:p w14:paraId="2414CEB7" w14:textId="36EF4C1D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Avec le jour qui se lève</w:t>
      </w:r>
    </w:p>
    <w:p w14:paraId="47DB26CC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Vont s</w:t>
      </w:r>
      <w:r w:rsidR="006D3E7C">
        <w:rPr>
          <w:szCs w:val="32"/>
        </w:rPr>
        <w:t>’</w:t>
      </w:r>
      <w:r w:rsidRPr="00BE5A07">
        <w:rPr>
          <w:szCs w:val="32"/>
        </w:rPr>
        <w:t>en retourner aux cieux</w:t>
      </w:r>
      <w:r w:rsidR="006D3E7C">
        <w:rPr>
          <w:szCs w:val="32"/>
        </w:rPr>
        <w:t>…</w:t>
      </w:r>
    </w:p>
    <w:p w14:paraId="112FF46F" w14:textId="0920BC0E" w:rsidR="006D3E7C" w:rsidRDefault="006D3E7C" w:rsidP="00C41B39">
      <w:pPr>
        <w:pStyle w:val="NormalRetraitGauche2XIndent0"/>
        <w:spacing w:before="0" w:after="0"/>
        <w:jc w:val="left"/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Colomba arrive lentement en continuant de chanter</w:t>
      </w:r>
      <w:r>
        <w:rPr>
          <w:szCs w:val="32"/>
        </w:rPr>
        <w:t>.)</w:t>
      </w:r>
    </w:p>
    <w:p w14:paraId="1FD96973" w14:textId="4ED309E8" w:rsidR="00C41B39" w:rsidRPr="00BE5A07" w:rsidRDefault="00695293" w:rsidP="006F568F">
      <w:pPr>
        <w:pStyle w:val="NormalSuspendu1XRetrait2XEsp0"/>
      </w:pPr>
      <w:r w:rsidRPr="00BE5A07">
        <w:t>Hélas</w:t>
      </w:r>
      <w:r w:rsidR="006D3E7C">
        <w:t xml:space="preserve"> ! </w:t>
      </w:r>
      <w:r w:rsidRPr="00BE5A07">
        <w:t>le jour nous enlève</w:t>
      </w:r>
    </w:p>
    <w:p w14:paraId="3FC64FF5" w14:textId="77777777" w:rsidR="006D3E7C" w:rsidRDefault="00695293" w:rsidP="006F568F">
      <w:pPr>
        <w:pStyle w:val="NormalSuspendu1XRetrait2XEsp0"/>
      </w:pPr>
      <w:r w:rsidRPr="00BE5A07">
        <w:lastRenderedPageBreak/>
        <w:t>Tous nos songes amoureux</w:t>
      </w:r>
      <w:r w:rsidR="006D3E7C">
        <w:t>,</w:t>
      </w:r>
    </w:p>
    <w:p w14:paraId="331D549D" w14:textId="77C0F00E" w:rsidR="006D3E7C" w:rsidRDefault="00695293" w:rsidP="006F568F">
      <w:pPr>
        <w:pStyle w:val="NormalSuspendu1XRetrait2XEsp0"/>
      </w:pPr>
      <w:r w:rsidRPr="00BE5A07">
        <w:t>Mais il me reste mon beau rêve</w:t>
      </w:r>
    </w:p>
    <w:p w14:paraId="43508A3F" w14:textId="77777777" w:rsidR="006D3E7C" w:rsidRDefault="00695293" w:rsidP="006F568F">
      <w:pPr>
        <w:pStyle w:val="NormalSuspendu1XRetrait2XEsp0"/>
      </w:pPr>
      <w:r w:rsidRPr="00BE5A07">
        <w:t>Même en ouvrant les yeux</w:t>
      </w:r>
      <w:r w:rsidR="006D3E7C">
        <w:t> !</w:t>
      </w:r>
    </w:p>
    <w:p w14:paraId="29F0F921" w14:textId="35F6420C" w:rsidR="00C41B39" w:rsidRPr="00BE5A07" w:rsidRDefault="00695293" w:rsidP="006F568F">
      <w:pPr>
        <w:pStyle w:val="NormalSuspendu1XRetrait2XEsp0"/>
      </w:pPr>
      <w:r w:rsidRPr="00BE5A07">
        <w:t>Ce n</w:t>
      </w:r>
      <w:r w:rsidR="006D3E7C">
        <w:t>’</w:t>
      </w:r>
      <w:r w:rsidRPr="00BE5A07">
        <w:t>est pas une chimère</w:t>
      </w:r>
    </w:p>
    <w:p w14:paraId="04DDC9F5" w14:textId="77777777" w:rsidR="006D3E7C" w:rsidRDefault="00695293" w:rsidP="006F568F">
      <w:pPr>
        <w:pStyle w:val="NormalSuspendu1XRetrait2XEsp0"/>
      </w:pPr>
      <w:r w:rsidRPr="00BE5A07">
        <w:t>Qui va s</w:t>
      </w:r>
      <w:r w:rsidR="006D3E7C">
        <w:t>’</w:t>
      </w:r>
      <w:r w:rsidRPr="00BE5A07">
        <w:t>envoler sans retour</w:t>
      </w:r>
      <w:r w:rsidR="006D3E7C">
        <w:t> !</w:t>
      </w:r>
    </w:p>
    <w:p w14:paraId="3091A4EA" w14:textId="03D45C18" w:rsidR="00C41B39" w:rsidRPr="00BE5A07" w:rsidRDefault="00695293" w:rsidP="006F568F">
      <w:pPr>
        <w:pStyle w:val="NormalSuspendu1XRetrait2XEsp0"/>
      </w:pPr>
      <w:r w:rsidRPr="00BE5A07">
        <w:t>Et le jour avec sa lumière</w:t>
      </w:r>
    </w:p>
    <w:p w14:paraId="57651E38" w14:textId="77777777" w:rsidR="006D3E7C" w:rsidRDefault="00695293" w:rsidP="006F568F">
      <w:pPr>
        <w:pStyle w:val="NormalSuspendu1XRetrait1XEsp0"/>
      </w:pPr>
      <w:r w:rsidRPr="00BE5A07">
        <w:t>N</w:t>
      </w:r>
      <w:r w:rsidR="006D3E7C">
        <w:t>’</w:t>
      </w:r>
      <w:r w:rsidRPr="00BE5A07">
        <w:t>emportera jamais mon beau rêve d</w:t>
      </w:r>
      <w:r w:rsidR="006D3E7C">
        <w:t>’</w:t>
      </w:r>
      <w:r w:rsidRPr="00BE5A07">
        <w:t>amour</w:t>
      </w:r>
      <w:r w:rsidR="006D3E7C">
        <w:t> !</w:t>
      </w:r>
    </w:p>
    <w:p w14:paraId="1B9FA970" w14:textId="4B99692F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2F923905" wp14:editId="34FD0F31">
            <wp:extent cx="5666105" cy="4730115"/>
            <wp:effectExtent l="0" t="0" r="0" b="0"/>
            <wp:docPr id="2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473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B2FF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 qu</w:t>
      </w:r>
      <w:r w:rsidR="006D3E7C">
        <w:rPr>
          <w:szCs w:val="32"/>
        </w:rPr>
        <w:t>’</w:t>
      </w:r>
      <w:r w:rsidRPr="00BE5A07">
        <w:rPr>
          <w:szCs w:val="32"/>
        </w:rPr>
        <w:t>il est réel notre amour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aussi réel que ce dernier rayon de lune qui pâlit déjà à l</w:t>
      </w:r>
      <w:r w:rsidR="006D3E7C">
        <w:rPr>
          <w:szCs w:val="32"/>
        </w:rPr>
        <w:t>’</w:t>
      </w:r>
      <w:r w:rsidRPr="00BE5A07">
        <w:rPr>
          <w:szCs w:val="32"/>
        </w:rPr>
        <w:t>approche du jour et va éclairer dans quelque lointaine partie du monde d</w:t>
      </w:r>
      <w:r w:rsidR="006D3E7C">
        <w:rPr>
          <w:szCs w:val="32"/>
        </w:rPr>
        <w:t>’</w:t>
      </w:r>
      <w:r w:rsidRPr="00BE5A07">
        <w:rPr>
          <w:szCs w:val="32"/>
        </w:rPr>
        <w:t>autres amoureux et d</w:t>
      </w:r>
      <w:r w:rsidR="006D3E7C">
        <w:rPr>
          <w:szCs w:val="32"/>
        </w:rPr>
        <w:t>’</w:t>
      </w:r>
      <w:r w:rsidRPr="00BE5A07">
        <w:rPr>
          <w:szCs w:val="32"/>
        </w:rPr>
        <w:t>autres chansons d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.</w:t>
      </w:r>
    </w:p>
    <w:p w14:paraId="475289B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étrange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cher Yves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depuis notre coup de foudre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nos pensées semblent correspondre mystérieusement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ignorais que vous fussiez sur le </w:t>
      </w:r>
      <w:r w:rsidRPr="00BE5A07">
        <w:rPr>
          <w:szCs w:val="32"/>
        </w:rPr>
        <w:lastRenderedPageBreak/>
        <w:t>pont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pourtant dans mon cœur je sentais que vous deviez être ici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je suis venue</w:t>
      </w:r>
      <w:r w:rsidR="006D3E7C">
        <w:rPr>
          <w:szCs w:val="32"/>
        </w:rPr>
        <w:t>.</w:t>
      </w:r>
    </w:p>
    <w:p w14:paraId="364889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nuit était chaude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belle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après avoir fait mon quart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dressé mon hamac sur le pont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malgré les millions d</w:t>
      </w:r>
      <w:r w:rsidR="006D3E7C">
        <w:rPr>
          <w:szCs w:val="32"/>
        </w:rPr>
        <w:t>’</w:t>
      </w:r>
      <w:r w:rsidRPr="00BE5A07">
        <w:rPr>
          <w:szCs w:val="32"/>
        </w:rPr>
        <w:t>étoiles qui scintillaient au-dessus de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sur votre image adorée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mes yeux se sont fermés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éblouis</w:t>
      </w:r>
      <w:r w:rsidR="006D3E7C">
        <w:rPr>
          <w:szCs w:val="32"/>
        </w:rPr>
        <w:t> !</w:t>
      </w:r>
    </w:p>
    <w:p w14:paraId="37A4B3C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Taisez-vous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allez me rendre orgueilleuse</w:t>
      </w:r>
      <w:r w:rsidR="006D3E7C">
        <w:rPr>
          <w:szCs w:val="32"/>
        </w:rPr>
        <w:t> !</w:t>
      </w:r>
    </w:p>
    <w:p w14:paraId="45C8B27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vous pouvez l</w:t>
      </w:r>
      <w:r w:rsidR="006D3E7C">
        <w:rPr>
          <w:szCs w:val="32"/>
        </w:rPr>
        <w:t>’</w:t>
      </w:r>
      <w:r w:rsidRPr="00BE5A07">
        <w:rPr>
          <w:szCs w:val="32"/>
        </w:rPr>
        <w:t>être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car jamais jeune fille ne fut aimée d</w:t>
      </w:r>
      <w:r w:rsidR="006D3E7C">
        <w:rPr>
          <w:szCs w:val="32"/>
        </w:rPr>
        <w:t>’</w:t>
      </w:r>
      <w:r w:rsidRPr="00BE5A07">
        <w:rPr>
          <w:szCs w:val="32"/>
        </w:rPr>
        <w:t>un amour si pur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sincère</w:t>
      </w:r>
      <w:r w:rsidR="006D3E7C">
        <w:rPr>
          <w:szCs w:val="32"/>
        </w:rPr>
        <w:t>…</w:t>
      </w:r>
    </w:p>
    <w:p w14:paraId="59C5030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pourquoi ne pas avouer aujourd</w:t>
      </w:r>
      <w:r w:rsidR="006D3E7C">
        <w:rPr>
          <w:szCs w:val="32"/>
        </w:rPr>
        <w:t>’</w:t>
      </w:r>
      <w:r w:rsidRPr="00BE5A07">
        <w:rPr>
          <w:szCs w:val="32"/>
        </w:rPr>
        <w:t>hui même à mon oncle que nous nous aimons</w:t>
      </w:r>
      <w:r w:rsidR="006D3E7C">
        <w:rPr>
          <w:szCs w:val="32"/>
        </w:rPr>
        <w:t> ?</w:t>
      </w:r>
    </w:p>
    <w:p w14:paraId="4880D8B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le moment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amiral a trop de soucis avec son équipage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a tenté de se révolter deux fois déjà</w:t>
      </w:r>
      <w:r w:rsidR="006D3E7C">
        <w:rPr>
          <w:szCs w:val="32"/>
        </w:rPr>
        <w:t> !</w:t>
      </w:r>
    </w:p>
    <w:p w14:paraId="424B6FB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 lâches matelots n</w:t>
      </w:r>
      <w:r w:rsidR="006D3E7C">
        <w:rPr>
          <w:szCs w:val="32"/>
        </w:rPr>
        <w:t>’</w:t>
      </w:r>
      <w:r w:rsidRPr="00BE5A07">
        <w:rPr>
          <w:szCs w:val="32"/>
        </w:rPr>
        <w:t>ont plus confiance en mon oncle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ne croient plus à la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demandent avec insolence à regagner l</w:t>
      </w:r>
      <w:r w:rsidR="006D3E7C">
        <w:rPr>
          <w:szCs w:val="32"/>
        </w:rPr>
        <w:t>’</w:t>
      </w:r>
      <w:r w:rsidRPr="00BE5A07">
        <w:rPr>
          <w:szCs w:val="32"/>
        </w:rPr>
        <w:t>Espagne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avez raison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le moment de lui parler de nos projets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dès notre arrivée en Amérique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juré</w:t>
      </w:r>
      <w:r w:rsidR="006D3E7C">
        <w:rPr>
          <w:szCs w:val="32"/>
        </w:rPr>
        <w:t> ?</w:t>
      </w:r>
    </w:p>
    <w:p w14:paraId="1F49A28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juré</w:t>
      </w:r>
      <w:r w:rsidR="006D3E7C">
        <w:rPr>
          <w:szCs w:val="32"/>
        </w:rPr>
        <w:t>.</w:t>
      </w:r>
    </w:p>
    <w:p w14:paraId="3F6C35B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voici le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redescends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tante se lève de bonne heure et si elle se doutait que je suis ici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À 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futur petit mari</w:t>
      </w:r>
      <w:r w:rsidR="006D3E7C">
        <w:rPr>
          <w:szCs w:val="32"/>
        </w:rPr>
        <w:t> !</w:t>
      </w:r>
    </w:p>
    <w:p w14:paraId="58F9EE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rStyle w:val="Taille-1Caracteres"/>
        </w:rPr>
        <w:t xml:space="preserve">, </w:t>
      </w:r>
      <w:r w:rsidR="006D21B8" w:rsidRPr="00BE5A07">
        <w:rPr>
          <w:i/>
          <w:iCs/>
          <w:szCs w:val="32"/>
        </w:rPr>
        <w:t>lui envoyant un baiser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Colomba</w:t>
      </w:r>
      <w:r w:rsidR="006D3E7C">
        <w:rPr>
          <w:szCs w:val="32"/>
        </w:rPr>
        <w:t> !</w:t>
      </w:r>
    </w:p>
    <w:p w14:paraId="73449A2B" w14:textId="3556AB64" w:rsidR="00695293" w:rsidRPr="00BE5A07" w:rsidRDefault="00695293" w:rsidP="006D3E7C">
      <w:pPr>
        <w:pStyle w:val="Titre1"/>
      </w:pPr>
      <w:bookmarkStart w:id="26" w:name="_Toc197372919"/>
      <w:r w:rsidRPr="00BE5A07">
        <w:lastRenderedPageBreak/>
        <w:t>CHAPITRE XV</w:t>
      </w:r>
      <w:r w:rsidRPr="00BE5A07">
        <w:br/>
      </w:r>
      <w:r w:rsidRPr="00BE5A07">
        <w:br/>
        <w:t>LE PENDU QUI SE MOUCHE</w:t>
      </w:r>
      <w:bookmarkEnd w:id="26"/>
    </w:p>
    <w:p w14:paraId="126E68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 en lisant son manuel</w:t>
      </w:r>
      <w:r w:rsidR="006D3E7C">
        <w:rPr>
          <w:szCs w:val="32"/>
        </w:rPr>
        <w:t>. – « </w:t>
      </w:r>
      <w:r w:rsidRPr="00BE5A07">
        <w:rPr>
          <w:szCs w:val="32"/>
        </w:rPr>
        <w:t>En cas de révolte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capitaine a droit de vie et de mort sur son équipage</w:t>
      </w:r>
      <w:r w:rsidR="006D3E7C">
        <w:rPr>
          <w:szCs w:val="32"/>
        </w:rPr>
        <w:t>. »</w:t>
      </w:r>
      <w:r w:rsidRPr="00BE5A07">
        <w:rPr>
          <w:szCs w:val="32"/>
        </w:rPr>
        <w:t xml:space="preserve"> C</w:t>
      </w:r>
      <w:r w:rsidR="006D3E7C">
        <w:rPr>
          <w:szCs w:val="32"/>
        </w:rPr>
        <w:t>’</w:t>
      </w:r>
      <w:r w:rsidRPr="00BE5A07">
        <w:rPr>
          <w:szCs w:val="32"/>
        </w:rPr>
        <w:t>est parfait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parfait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Vous allez voir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comment on réprime une mutinerie</w:t>
      </w:r>
      <w:r w:rsidR="006D3E7C">
        <w:rPr>
          <w:szCs w:val="32"/>
        </w:rPr>
        <w:t>.</w:t>
      </w:r>
    </w:p>
    <w:p w14:paraId="67E9DBC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 l</w:t>
      </w:r>
      <w:r w:rsidR="006D3E7C">
        <w:rPr>
          <w:szCs w:val="32"/>
        </w:rPr>
        <w:t>’</w:t>
      </w:r>
      <w:r w:rsidRPr="00BE5A07">
        <w:rPr>
          <w:szCs w:val="32"/>
        </w:rPr>
        <w:t>instant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équipage est relativement calme</w:t>
      </w:r>
      <w:r w:rsidR="006D3E7C">
        <w:rPr>
          <w:szCs w:val="32"/>
        </w:rPr>
        <w:t>.</w:t>
      </w:r>
    </w:p>
    <w:p w14:paraId="755A2B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il y a de l</w:t>
      </w:r>
      <w:r w:rsidR="006D3E7C">
        <w:rPr>
          <w:szCs w:val="32"/>
        </w:rPr>
        <w:t>’</w:t>
      </w:r>
      <w:r w:rsidRPr="00BE5A07">
        <w:rPr>
          <w:szCs w:val="32"/>
        </w:rPr>
        <w:t>orage dans l</w:t>
      </w:r>
      <w:r w:rsidR="006D3E7C">
        <w:rPr>
          <w:szCs w:val="32"/>
        </w:rPr>
        <w:t>’</w:t>
      </w:r>
      <w:r w:rsidRPr="00BE5A07">
        <w:rPr>
          <w:szCs w:val="32"/>
        </w:rPr>
        <w:t>air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une nouvelle révolté est imminente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heure des moyens énergiques est arrivée</w:t>
      </w:r>
      <w:r w:rsidR="006D3E7C">
        <w:rPr>
          <w:szCs w:val="32"/>
        </w:rPr>
        <w:t> !</w:t>
      </w:r>
    </w:p>
    <w:p w14:paraId="027A3AB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allez-vous faire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> ?</w:t>
      </w:r>
    </w:p>
    <w:p w14:paraId="650B147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pendre un matelot pour intimider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>.</w:t>
      </w:r>
    </w:p>
    <w:p w14:paraId="500A99C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allez pendre un matelot</w:t>
      </w:r>
      <w:r w:rsidR="006D3E7C">
        <w:rPr>
          <w:szCs w:val="32"/>
        </w:rPr>
        <w:t> ?</w:t>
      </w:r>
    </w:p>
    <w:p w14:paraId="7DAFBD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FD3AE0" w:rsidRPr="00BE5A07">
        <w:rPr>
          <w:szCs w:val="32"/>
        </w:rPr>
        <w:t>e</w:t>
      </w:r>
      <w:r w:rsidRPr="00BE5A07">
        <w:rPr>
          <w:szCs w:val="32"/>
        </w:rPr>
        <w:t xml:space="preserve"> viens de consulter mon petit manuel de navigation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mon droit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rassurez-vous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ruse pour mater définitivement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suis d</w:t>
      </w:r>
      <w:r w:rsidR="006D3E7C">
        <w:rPr>
          <w:szCs w:val="32"/>
        </w:rPr>
        <w:t>’</w:t>
      </w:r>
      <w:r w:rsidRPr="00BE5A07">
        <w:rPr>
          <w:szCs w:val="32"/>
        </w:rPr>
        <w:t>accord avec un matelot pour un simulacre de pendaison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Voici justement mon compère</w:t>
      </w:r>
      <w:r w:rsidR="006D3E7C">
        <w:rPr>
          <w:szCs w:val="32"/>
        </w:rPr>
        <w:t>.</w:t>
      </w:r>
    </w:p>
    <w:p w14:paraId="34C4B705" w14:textId="3D6C456A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 xml:space="preserve">Entre 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t>.)</w:t>
      </w:r>
    </w:p>
    <w:p w14:paraId="249AD6E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idiot-moins-le-quart</w:t>
      </w:r>
      <w:r w:rsidR="006D3E7C">
        <w:rPr>
          <w:szCs w:val="32"/>
        </w:rPr>
        <w:t> !</w:t>
      </w:r>
    </w:p>
    <w:p w14:paraId="1AB3C2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voilà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êtes toujours décidé</w:t>
      </w:r>
      <w:r w:rsidR="006D3E7C">
        <w:rPr>
          <w:szCs w:val="32"/>
        </w:rPr>
        <w:t> ?</w:t>
      </w:r>
    </w:p>
    <w:p w14:paraId="75284F8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puisque ce stratagème doit sauver ma doña Sol</w:t>
      </w:r>
      <w:r w:rsidR="006D3E7C">
        <w:rPr>
          <w:szCs w:val="32"/>
        </w:rPr>
        <w:t> !</w:t>
      </w:r>
    </w:p>
    <w:p w14:paraId="1CD6DD1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habilement flatté sa manie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Certainement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votre ruse sauvera votre doña Sol des étreintes lubriques de l</w:t>
      </w:r>
      <w:r w:rsidR="006D3E7C">
        <w:rPr>
          <w:szCs w:val="32"/>
        </w:rPr>
        <w:t>’</w:t>
      </w:r>
      <w:r w:rsidRPr="00BE5A07">
        <w:rPr>
          <w:szCs w:val="32"/>
        </w:rPr>
        <w:t>équipage en révolte</w:t>
      </w:r>
      <w:r w:rsidR="006D3E7C">
        <w:rPr>
          <w:szCs w:val="32"/>
        </w:rPr>
        <w:t>.</w:t>
      </w:r>
    </w:p>
    <w:p w14:paraId="4388FDE7" w14:textId="2680234C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17A23183" wp14:editId="067AEDAF">
            <wp:extent cx="4968240" cy="6659880"/>
            <wp:effectExtent l="0" t="0" r="0" b="0"/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665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F544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Ce serait affreux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Pensez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la veille de notre mariage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 doña Sol violée au seuil de la chambre nuptiale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Chaste et flétrie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horreur</w:t>
      </w:r>
      <w:r w:rsidR="006D3E7C">
        <w:rPr>
          <w:szCs w:val="32"/>
        </w:rPr>
        <w:t> !</w:t>
      </w:r>
    </w:p>
    <w:p w14:paraId="24088A5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avez la ceinture</w:t>
      </w:r>
      <w:r w:rsidR="006D3E7C">
        <w:rPr>
          <w:szCs w:val="32"/>
        </w:rPr>
        <w:t> ?</w:t>
      </w:r>
    </w:p>
    <w:p w14:paraId="492F777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regardez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se retourne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il a un gros anneau dans le dos</w:t>
      </w:r>
      <w:r w:rsidR="006D3E7C">
        <w:rPr>
          <w:szCs w:val="32"/>
        </w:rPr>
        <w:t>.)</w:t>
      </w:r>
    </w:p>
    <w:p w14:paraId="6FAA7A7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Parfait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allons nous dépêcher de faire notre petite mise en scène pendant que l</w:t>
      </w:r>
      <w:r w:rsidR="006D3E7C">
        <w:rPr>
          <w:szCs w:val="32"/>
        </w:rPr>
        <w:t>’</w:t>
      </w:r>
      <w:r w:rsidRPr="00BE5A07">
        <w:rPr>
          <w:szCs w:val="32"/>
        </w:rPr>
        <w:t>équipage est dans l</w:t>
      </w:r>
      <w:r w:rsidR="006D3E7C">
        <w:rPr>
          <w:szCs w:val="32"/>
        </w:rPr>
        <w:t>’</w:t>
      </w:r>
      <w:r w:rsidRPr="00BE5A07">
        <w:rPr>
          <w:szCs w:val="32"/>
        </w:rPr>
        <w:t>entrepont</w:t>
      </w:r>
      <w:r w:rsidR="006D3E7C">
        <w:rPr>
          <w:szCs w:val="32"/>
        </w:rPr>
        <w:t>, (</w:t>
      </w:r>
      <w:r w:rsidR="006D21B8" w:rsidRPr="00BE5A07">
        <w:rPr>
          <w:i/>
          <w:iCs/>
          <w:szCs w:val="32"/>
        </w:rPr>
        <w:t>il lève la tête et crie dans son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Ohé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> !</w:t>
      </w:r>
    </w:p>
    <w:p w14:paraId="1F328A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V</w:t>
      </w:r>
      <w:r w:rsidR="00B13898" w:rsidRPr="00BE5A07">
        <w:rPr>
          <w:rStyle w:val="Taille-1Caracteres"/>
        </w:rPr>
        <w:t>OIX DE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capitaine</w:t>
      </w:r>
      <w:r w:rsidR="006D3E7C">
        <w:rPr>
          <w:szCs w:val="32"/>
        </w:rPr>
        <w:t> !</w:t>
      </w:r>
    </w:p>
    <w:p w14:paraId="3675248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dans le porte-voix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Envoyez la potence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Une corde terminée par un nœud coulant descend le long du mât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passez votre tête là-dedans</w:t>
      </w:r>
      <w:r w:rsidR="006D3E7C">
        <w:rPr>
          <w:szCs w:val="32"/>
        </w:rPr>
        <w:t>.</w:t>
      </w:r>
    </w:p>
    <w:p w14:paraId="2A090F3A" w14:textId="59F8BCF0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 xml:space="preserve">Il tend le nœud coulant à 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t>.)</w:t>
      </w:r>
    </w:p>
    <w:p w14:paraId="04C8DB2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Attention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surtout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tiens pas à subir le sort d</w:t>
      </w:r>
      <w:r w:rsidR="006D3E7C">
        <w:rPr>
          <w:szCs w:val="32"/>
        </w:rPr>
        <w:t>’</w:t>
      </w:r>
      <w:r w:rsidRPr="00BE5A07">
        <w:rPr>
          <w:szCs w:val="32"/>
        </w:rPr>
        <w:t>un de mes ancêtres</w:t>
      </w:r>
      <w:r w:rsidR="006D3E7C">
        <w:rPr>
          <w:szCs w:val="32"/>
        </w:rPr>
        <w:t>.</w:t>
      </w:r>
    </w:p>
    <w:p w14:paraId="453746E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de vos ancêtres fut pendu</w:t>
      </w:r>
      <w:r w:rsidR="006D3E7C">
        <w:rPr>
          <w:szCs w:val="32"/>
        </w:rPr>
        <w:t> ?</w:t>
      </w:r>
    </w:p>
    <w:p w14:paraId="4C3EF686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d</w:t>
      </w:r>
      <w:r w:rsidR="006D3E7C">
        <w:rPr>
          <w:szCs w:val="32"/>
        </w:rPr>
        <w:t>’</w:t>
      </w:r>
      <w:r w:rsidRPr="00BE5A07">
        <w:rPr>
          <w:szCs w:val="32"/>
        </w:rPr>
        <w:t>une étrange façon encore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un des fils jumeaux de ma trisaïeule doña </w:t>
      </w:r>
      <w:proofErr w:type="spellStart"/>
      <w:r w:rsidRPr="00BE5A07">
        <w:rPr>
          <w:szCs w:val="32"/>
        </w:rPr>
        <w:t>Pistachia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Figurez-vous que</w:t>
      </w:r>
      <w:r w:rsidR="006D3E7C">
        <w:rPr>
          <w:szCs w:val="32"/>
        </w:rPr>
        <w:t>…</w:t>
      </w:r>
    </w:p>
    <w:p w14:paraId="3C16A06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sommes pressés</w:t>
      </w:r>
      <w:r w:rsidR="006D3E7C">
        <w:rPr>
          <w:szCs w:val="32"/>
        </w:rPr>
        <w:t>…</w:t>
      </w:r>
    </w:p>
    <w:p w14:paraId="5006FB4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juste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vous le chanter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ira plus vite</w:t>
      </w:r>
      <w:r w:rsidR="006D3E7C">
        <w:rPr>
          <w:szCs w:val="32"/>
        </w:rPr>
        <w:t>.</w:t>
      </w:r>
    </w:p>
    <w:p w14:paraId="6CF0DF6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 xml:space="preserve">E </w:t>
      </w: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haussant les épaules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Allez-y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On dit qu</w:t>
      </w:r>
      <w:r w:rsidR="006D3E7C">
        <w:rPr>
          <w:szCs w:val="32"/>
        </w:rPr>
        <w:t>’</w:t>
      </w:r>
      <w:r w:rsidRPr="00BE5A07">
        <w:rPr>
          <w:szCs w:val="32"/>
        </w:rPr>
        <w:t>il ne faut pas les contrarier</w:t>
      </w:r>
      <w:r w:rsidR="006D3E7C">
        <w:rPr>
          <w:szCs w:val="32"/>
        </w:rPr>
        <w:t> !</w:t>
      </w:r>
    </w:p>
    <w:p w14:paraId="6DD287EE" w14:textId="4706DA48" w:rsidR="006D3E7C" w:rsidRDefault="006D3E7C" w:rsidP="006D3E7C">
      <w:pPr>
        <w:pStyle w:val="Centr"/>
      </w:pPr>
      <w:r>
        <w:lastRenderedPageBreak/>
        <w:t>(</w:t>
      </w:r>
      <w:r w:rsidR="006D21B8" w:rsidRPr="00BE5A07">
        <w:rPr>
          <w:i/>
          <w:iCs/>
        </w:rPr>
        <w:t>Sonore</w:t>
      </w:r>
      <w:r>
        <w:t>.)</w:t>
      </w:r>
    </w:p>
    <w:p w14:paraId="0D923F3F" w14:textId="51420BFB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  <w:r w:rsidR="006D3E7C">
        <w:t xml:space="preserve">, </w:t>
      </w:r>
      <w:r w:rsidR="006D21B8" w:rsidRPr="00BE5A07">
        <w:rPr>
          <w:i/>
          <w:iCs/>
        </w:rPr>
        <w:t>chantant</w:t>
      </w:r>
    </w:p>
    <w:p w14:paraId="3E91105B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116C8188" w14:textId="77777777" w:rsidR="006D3E7C" w:rsidRDefault="00695293" w:rsidP="006F568F">
      <w:pPr>
        <w:pStyle w:val="NormalSuspendu1XRetrait2XEsp0"/>
      </w:pPr>
      <w:r w:rsidRPr="00BE5A07">
        <w:t>Aimant les amours populaires</w:t>
      </w:r>
      <w:r w:rsidR="006D3E7C">
        <w:t>,</w:t>
      </w:r>
    </w:p>
    <w:p w14:paraId="0887A0C7" w14:textId="40B596F1" w:rsidR="00C41B39" w:rsidRPr="00BE5A07" w:rsidRDefault="00695293" w:rsidP="006F568F">
      <w:pPr>
        <w:pStyle w:val="NormalSuspendu1XRetrait2XEsp0"/>
        <w:rPr>
          <w:szCs w:val="32"/>
        </w:rPr>
      </w:pPr>
      <w:proofErr w:type="spellStart"/>
      <w:r w:rsidRPr="00BE5A07">
        <w:rPr>
          <w:szCs w:val="32"/>
        </w:rPr>
        <w:t>Pistachia</w:t>
      </w:r>
      <w:proofErr w:type="spellEnd"/>
      <w:r w:rsidRPr="00BE5A07">
        <w:rPr>
          <w:szCs w:val="32"/>
        </w:rPr>
        <w:t xml:space="preserve"> de </w:t>
      </w:r>
      <w:proofErr w:type="spellStart"/>
      <w:r w:rsidRPr="00BE5A07">
        <w:rPr>
          <w:szCs w:val="32"/>
        </w:rPr>
        <w:t>Malagaga</w:t>
      </w:r>
      <w:proofErr w:type="spellEnd"/>
    </w:p>
    <w:p w14:paraId="68D28EAD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Dormait avec les militaires</w:t>
      </w:r>
      <w:r w:rsidR="006D3E7C">
        <w:rPr>
          <w:szCs w:val="32"/>
        </w:rPr>
        <w:t>,</w:t>
      </w:r>
    </w:p>
    <w:p w14:paraId="6D63AB1D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Emballeurs ou prima-</w:t>
      </w:r>
      <w:proofErr w:type="spellStart"/>
      <w:r w:rsidRPr="00BE5A07">
        <w:rPr>
          <w:szCs w:val="32"/>
        </w:rPr>
        <w:t>spada</w:t>
      </w:r>
      <w:proofErr w:type="spellEnd"/>
      <w:r w:rsidR="006D3E7C">
        <w:rPr>
          <w:szCs w:val="32"/>
        </w:rPr>
        <w:t> !</w:t>
      </w:r>
    </w:p>
    <w:p w14:paraId="0EE437FB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Elle aima d</w:t>
      </w:r>
      <w:r w:rsidR="006D3E7C">
        <w:rPr>
          <w:szCs w:val="32"/>
        </w:rPr>
        <w:t>’</w:t>
      </w:r>
      <w:r w:rsidRPr="00BE5A07">
        <w:rPr>
          <w:szCs w:val="32"/>
        </w:rPr>
        <w:t>amour adultère</w:t>
      </w:r>
      <w:r w:rsidR="006D3E7C">
        <w:rPr>
          <w:szCs w:val="32"/>
        </w:rPr>
        <w:t>,</w:t>
      </w:r>
    </w:p>
    <w:p w14:paraId="3F036303" w14:textId="23A86981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Le postillon de Longjumeau</w:t>
      </w:r>
    </w:p>
    <w:p w14:paraId="7FFA498B" w14:textId="77777777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Et neuf mois après devint mère</w:t>
      </w:r>
    </w:p>
    <w:p w14:paraId="2E6D1DA8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De deux garçons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deux longs jumeaux</w:t>
      </w:r>
      <w:r w:rsidR="006D3E7C">
        <w:rPr>
          <w:szCs w:val="32"/>
        </w:rPr>
        <w:t> !</w:t>
      </w:r>
    </w:p>
    <w:p w14:paraId="38AD9E9E" w14:textId="644461E9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77AADE53" w14:textId="594BDF5A" w:rsidR="00C41B39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 xml:space="preserve">étaient deux </w:t>
      </w:r>
      <w:proofErr w:type="spellStart"/>
      <w:r w:rsidRPr="00BE5A07">
        <w:t>Malagaga</w:t>
      </w:r>
      <w:proofErr w:type="spellEnd"/>
      <w:r w:rsidR="006D3E7C">
        <w:t xml:space="preserve">, </w:t>
      </w:r>
      <w:r w:rsidRPr="00BE5A07">
        <w:t>jumeaux</w:t>
      </w:r>
    </w:p>
    <w:p w14:paraId="4272CA1F" w14:textId="77777777" w:rsidR="006D3E7C" w:rsidRDefault="00695293" w:rsidP="006D3E7C">
      <w:pPr>
        <w:pStyle w:val="CentrEspAvt0EspApr0"/>
      </w:pPr>
      <w:r w:rsidRPr="00BE5A07">
        <w:t xml:space="preserve">Qui se ressemblaient </w:t>
      </w: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gougouttes d</w:t>
      </w:r>
      <w:r w:rsidR="006D3E7C">
        <w:t>’</w:t>
      </w:r>
      <w:r w:rsidRPr="00BE5A07">
        <w:t>eau</w:t>
      </w:r>
      <w:r w:rsidR="006D3E7C">
        <w:t> !</w:t>
      </w:r>
    </w:p>
    <w:p w14:paraId="2CA7BBAD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</w:t>
      </w:r>
      <w:r w:rsidR="006D3E7C">
        <w:t xml:space="preserve">, </w:t>
      </w:r>
      <w:r w:rsidRPr="00BE5A07">
        <w:t>noyaux</w:t>
      </w:r>
      <w:r w:rsidR="006D3E7C">
        <w:t>,</w:t>
      </w:r>
    </w:p>
    <w:p w14:paraId="2193276F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plumeaux</w:t>
      </w:r>
      <w:r w:rsidR="006D3E7C">
        <w:t>,</w:t>
      </w:r>
    </w:p>
    <w:p w14:paraId="6A66D764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cerceaux</w:t>
      </w:r>
      <w:r w:rsidR="006D3E7C">
        <w:t>,</w:t>
      </w:r>
    </w:p>
    <w:p w14:paraId="78CC5501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râteaux</w:t>
      </w:r>
      <w:r w:rsidR="006D3E7C">
        <w:t>,</w:t>
      </w:r>
    </w:p>
    <w:p w14:paraId="7CD7A438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marteaux</w:t>
      </w:r>
      <w:r w:rsidR="006D3E7C">
        <w:t>,</w:t>
      </w:r>
    </w:p>
    <w:p w14:paraId="35A6F339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porreaux</w:t>
      </w:r>
      <w:r w:rsidR="006D3E7C">
        <w:t> !</w:t>
      </w:r>
    </w:p>
    <w:p w14:paraId="4C60755C" w14:textId="77777777" w:rsidR="006D3E7C" w:rsidRDefault="00695293" w:rsidP="006D3E7C">
      <w:pPr>
        <w:pStyle w:val="CentrEspAvt0EspApr0"/>
      </w:pPr>
      <w:r w:rsidRPr="00BE5A07">
        <w:t>L</w:t>
      </w:r>
      <w:r w:rsidR="006D3E7C">
        <w:t>’</w:t>
      </w:r>
      <w:r w:rsidRPr="00BE5A07">
        <w:t xml:space="preserve">premier fut </w:t>
      </w:r>
      <w:proofErr w:type="spellStart"/>
      <w:r w:rsidRPr="00BE5A07">
        <w:t>app</w:t>
      </w:r>
      <w:r w:rsidR="006D3E7C">
        <w:t>’</w:t>
      </w:r>
      <w:r w:rsidRPr="00BE5A07">
        <w:t>lé</w:t>
      </w:r>
      <w:proofErr w:type="spellEnd"/>
      <w:r w:rsidRPr="00BE5A07">
        <w:t xml:space="preserve"> Gomez</w:t>
      </w:r>
      <w:r w:rsidR="006D3E7C">
        <w:t>,</w:t>
      </w:r>
    </w:p>
    <w:p w14:paraId="61F325EC" w14:textId="77777777" w:rsidR="006D3E7C" w:rsidRDefault="00695293" w:rsidP="006D3E7C">
      <w:pPr>
        <w:pStyle w:val="CentrEspAvt0EspApr0"/>
      </w:pPr>
      <w:r w:rsidRPr="00BE5A07">
        <w:t>On baptisa l</w:t>
      </w:r>
      <w:r w:rsidR="006D3E7C">
        <w:t>’</w:t>
      </w:r>
      <w:proofErr w:type="spellStart"/>
      <w:r w:rsidRPr="00BE5A07">
        <w:t>autr</w:t>
      </w:r>
      <w:proofErr w:type="spellEnd"/>
      <w:r w:rsidR="006D3E7C">
        <w:t>’</w:t>
      </w:r>
      <w:r w:rsidRPr="00BE5A07">
        <w:t xml:space="preserve"> Ramon</w:t>
      </w:r>
      <w:r w:rsidR="006D3E7C">
        <w:t>,</w:t>
      </w:r>
    </w:p>
    <w:p w14:paraId="0DBEA283" w14:textId="2B832A1B" w:rsidR="00C41B39" w:rsidRPr="00BE5A07" w:rsidRDefault="00695293" w:rsidP="006D3E7C">
      <w:pPr>
        <w:pStyle w:val="CentrEspAvt0EspApr0"/>
      </w:pPr>
      <w:r w:rsidRPr="00BE5A07">
        <w:t>Et pour qu</w:t>
      </w:r>
      <w:r w:rsidR="006D3E7C">
        <w:t>’</w:t>
      </w:r>
      <w:r w:rsidRPr="00BE5A07">
        <w:t>on les reconnaisse</w:t>
      </w:r>
    </w:p>
    <w:p w14:paraId="2C8AB8BA" w14:textId="77777777" w:rsidR="006D3E7C" w:rsidRDefault="00695293" w:rsidP="006D3E7C">
      <w:pPr>
        <w:pStyle w:val="CentrEspAvt0EspApr0"/>
      </w:pPr>
      <w:r w:rsidRPr="00BE5A07">
        <w:t>On leur avait mis</w:t>
      </w:r>
      <w:r w:rsidR="006D3E7C">
        <w:t xml:space="preserve">, </w:t>
      </w:r>
      <w:r w:rsidRPr="00BE5A07">
        <w:t>dit-on</w:t>
      </w:r>
      <w:r w:rsidR="006D3E7C">
        <w:t> :</w:t>
      </w:r>
    </w:p>
    <w:p w14:paraId="2AD59847" w14:textId="4802BFF3" w:rsidR="00C41B39" w:rsidRPr="00BE5A07" w:rsidRDefault="00695293" w:rsidP="006D3E7C">
      <w:pPr>
        <w:pStyle w:val="CentrEspAvt0EspApr0"/>
      </w:pPr>
      <w:r w:rsidRPr="00BE5A07">
        <w:t>Des bas de soie à Gome</w:t>
      </w:r>
      <w:r w:rsidR="0064563E">
        <w:t>z</w:t>
      </w:r>
    </w:p>
    <w:p w14:paraId="2C181DBC" w14:textId="77777777" w:rsidR="006D3E7C" w:rsidRDefault="00695293" w:rsidP="006D3E7C">
      <w:pPr>
        <w:pStyle w:val="CentrEspAvt0EspApr0"/>
      </w:pPr>
      <w:r w:rsidRPr="00BE5A07">
        <w:t>Des bas de laine à Ramon</w:t>
      </w:r>
      <w:r w:rsidR="006D3E7C">
        <w:t> !</w:t>
      </w:r>
    </w:p>
    <w:p w14:paraId="27BAF576" w14:textId="60DD7D2D" w:rsidR="00695293" w:rsidRPr="00BE5A07" w:rsidRDefault="00695293" w:rsidP="006D3E7C">
      <w:pPr>
        <w:pStyle w:val="Centr"/>
        <w:keepNext/>
      </w:pPr>
      <w:bookmarkStart w:id="27" w:name="bookmark16"/>
      <w:r w:rsidRPr="00BE5A07">
        <w:t>II</w:t>
      </w:r>
      <w:bookmarkEnd w:id="27"/>
    </w:p>
    <w:p w14:paraId="4A676AB0" w14:textId="77777777" w:rsidR="00C41B39" w:rsidRPr="00BE5A07" w:rsidRDefault="00695293" w:rsidP="006F568F">
      <w:pPr>
        <w:pStyle w:val="NormalSuspendu1XRetrait2XEsp0"/>
      </w:pPr>
      <w:r w:rsidRPr="00BE5A07">
        <w:t>Ils étaient pareils corps et âmes</w:t>
      </w:r>
    </w:p>
    <w:p w14:paraId="7306823D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Ils avaient tous deux les </w:t>
      </w:r>
      <w:proofErr w:type="spellStart"/>
      <w:r w:rsidRPr="00BE5A07">
        <w:rPr>
          <w:szCs w:val="32"/>
        </w:rPr>
        <w:t>mêm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goûts</w:t>
      </w:r>
      <w:r w:rsidR="006D3E7C">
        <w:rPr>
          <w:szCs w:val="32"/>
        </w:rPr>
        <w:t>.</w:t>
      </w:r>
    </w:p>
    <w:p w14:paraId="542FCE96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lastRenderedPageBreak/>
        <w:t>Aussi à vingt ans d</w:t>
      </w:r>
      <w:r w:rsidR="006D3E7C">
        <w:rPr>
          <w:szCs w:val="32"/>
        </w:rPr>
        <w:t>’</w:t>
      </w:r>
      <w:r w:rsidRPr="00BE5A07">
        <w:rPr>
          <w:szCs w:val="32"/>
        </w:rPr>
        <w:t>la même femme</w:t>
      </w:r>
      <w:r w:rsidR="006D3E7C">
        <w:rPr>
          <w:szCs w:val="32"/>
        </w:rPr>
        <w:t>,</w:t>
      </w:r>
    </w:p>
    <w:p w14:paraId="4F898812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Ils devinrent amoureux fous</w:t>
      </w:r>
      <w:r w:rsidR="006D3E7C">
        <w:rPr>
          <w:szCs w:val="32"/>
        </w:rPr>
        <w:t> !</w:t>
      </w:r>
    </w:p>
    <w:p w14:paraId="350686BA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La </w:t>
      </w:r>
      <w:proofErr w:type="spellStart"/>
      <w:r w:rsidRPr="00BE5A07">
        <w:rPr>
          <w:szCs w:val="32"/>
        </w:rPr>
        <w:t>bell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ne pouvait </w:t>
      </w:r>
      <w:proofErr w:type="spellStart"/>
      <w:r w:rsidRPr="00BE5A07">
        <w:rPr>
          <w:szCs w:val="32"/>
        </w:rPr>
        <w:t>prendr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la paire</w:t>
      </w:r>
      <w:r w:rsidR="006D3E7C">
        <w:rPr>
          <w:szCs w:val="32"/>
        </w:rPr>
        <w:t>,</w:t>
      </w:r>
    </w:p>
    <w:p w14:paraId="70D85F69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Son embarras était profond</w:t>
      </w:r>
      <w:r w:rsidR="006D3E7C">
        <w:rPr>
          <w:szCs w:val="32"/>
        </w:rPr>
        <w:t>.</w:t>
      </w:r>
    </w:p>
    <w:p w14:paraId="4E991B2E" w14:textId="566B6396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Alors pour le bonheur de son frère</w:t>
      </w:r>
    </w:p>
    <w:p w14:paraId="6E674E75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Gomez se pendit au plafond</w:t>
      </w:r>
      <w:r w:rsidR="006D3E7C">
        <w:rPr>
          <w:szCs w:val="32"/>
        </w:rPr>
        <w:t>.</w:t>
      </w:r>
    </w:p>
    <w:p w14:paraId="4270B9DD" w14:textId="37D12AE4" w:rsidR="006D21B8" w:rsidRPr="00BE5A07" w:rsidRDefault="006D21B8" w:rsidP="006D3E7C">
      <w:pPr>
        <w:pStyle w:val="Centr"/>
        <w:keepNext/>
        <w:rPr>
          <w:i/>
          <w:iCs/>
        </w:rPr>
      </w:pPr>
      <w:bookmarkStart w:id="28" w:name="bookmark17"/>
      <w:r w:rsidRPr="00BE5A07">
        <w:rPr>
          <w:i/>
          <w:iCs/>
        </w:rPr>
        <w:t>Refrain</w:t>
      </w:r>
      <w:bookmarkEnd w:id="28"/>
    </w:p>
    <w:p w14:paraId="79971D63" w14:textId="6D27B304" w:rsidR="00C41B39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 xml:space="preserve">étaient deux </w:t>
      </w:r>
      <w:proofErr w:type="spellStart"/>
      <w:r w:rsidRPr="00BE5A07">
        <w:t>Malagaga</w:t>
      </w:r>
      <w:proofErr w:type="spellEnd"/>
      <w:r w:rsidRPr="00BE5A07">
        <w:t xml:space="preserve"> jumeaux</w:t>
      </w:r>
    </w:p>
    <w:p w14:paraId="2AC0253B" w14:textId="77777777" w:rsidR="006D3E7C" w:rsidRDefault="00695293" w:rsidP="006D3E7C">
      <w:pPr>
        <w:pStyle w:val="CentrEspAvt0EspApr0"/>
      </w:pPr>
      <w:r w:rsidRPr="00BE5A07">
        <w:t xml:space="preserve">Qui se ressemblaient </w:t>
      </w: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gougouttes d</w:t>
      </w:r>
      <w:r w:rsidR="006D3E7C">
        <w:t>’</w:t>
      </w:r>
      <w:r w:rsidRPr="00BE5A07">
        <w:t>eau</w:t>
      </w:r>
      <w:r w:rsidR="006D3E7C">
        <w:t> !</w:t>
      </w:r>
    </w:p>
    <w:p w14:paraId="318687F0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noyaux</w:t>
      </w:r>
      <w:r w:rsidR="006D3E7C">
        <w:t>,</w:t>
      </w:r>
    </w:p>
    <w:p w14:paraId="283A68CB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plumeaux</w:t>
      </w:r>
      <w:r w:rsidR="006D3E7C">
        <w:t>,</w:t>
      </w:r>
    </w:p>
    <w:p w14:paraId="31A071F8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cerceaux</w:t>
      </w:r>
      <w:r w:rsidR="006D3E7C">
        <w:t>,</w:t>
      </w:r>
    </w:p>
    <w:p w14:paraId="2008AB75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r</w:t>
      </w:r>
      <w:r w:rsidR="006C4314">
        <w:t>â</w:t>
      </w:r>
      <w:r w:rsidRPr="00BE5A07">
        <w:t>teaux</w:t>
      </w:r>
      <w:r w:rsidR="006D3E7C">
        <w:t>,</w:t>
      </w:r>
    </w:p>
    <w:p w14:paraId="1824B102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marteaux</w:t>
      </w:r>
      <w:r w:rsidR="006D3E7C">
        <w:t>,</w:t>
      </w:r>
    </w:p>
    <w:p w14:paraId="78AE0586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porreaux</w:t>
      </w:r>
      <w:r w:rsidR="006D3E7C">
        <w:t> !</w:t>
      </w:r>
    </w:p>
    <w:p w14:paraId="529536D5" w14:textId="77777777" w:rsidR="006D3E7C" w:rsidRDefault="00695293" w:rsidP="006D3E7C">
      <w:pPr>
        <w:pStyle w:val="CentrEspAvt0EspApr0"/>
      </w:pPr>
      <w:r w:rsidRPr="00BE5A07">
        <w:t>L</w:t>
      </w:r>
      <w:r w:rsidR="006D3E7C">
        <w:t>’</w:t>
      </w:r>
      <w:r w:rsidRPr="00BE5A07">
        <w:t xml:space="preserve">premier fut </w:t>
      </w:r>
      <w:proofErr w:type="spellStart"/>
      <w:r w:rsidRPr="00BE5A07">
        <w:t>app</w:t>
      </w:r>
      <w:r w:rsidR="006D3E7C">
        <w:t>’</w:t>
      </w:r>
      <w:r w:rsidRPr="00BE5A07">
        <w:t>lé</w:t>
      </w:r>
      <w:proofErr w:type="spellEnd"/>
      <w:r w:rsidRPr="00BE5A07">
        <w:t xml:space="preserve"> Gomez</w:t>
      </w:r>
      <w:r w:rsidR="006D3E7C">
        <w:t>,</w:t>
      </w:r>
    </w:p>
    <w:p w14:paraId="6C17706F" w14:textId="77777777" w:rsidR="006D3E7C" w:rsidRDefault="00695293" w:rsidP="006D3E7C">
      <w:pPr>
        <w:pStyle w:val="CentrEspAvt0EspApr0"/>
      </w:pPr>
      <w:r w:rsidRPr="00BE5A07">
        <w:t>On baptisa l</w:t>
      </w:r>
      <w:r w:rsidR="006D3E7C">
        <w:t>’</w:t>
      </w:r>
      <w:proofErr w:type="spellStart"/>
      <w:r w:rsidRPr="00BE5A07">
        <w:t>autr</w:t>
      </w:r>
      <w:proofErr w:type="spellEnd"/>
      <w:r w:rsidR="006D3E7C">
        <w:t>’</w:t>
      </w:r>
      <w:r w:rsidRPr="00BE5A07">
        <w:t xml:space="preserve"> Ramon</w:t>
      </w:r>
      <w:r w:rsidR="006D3E7C">
        <w:t>,</w:t>
      </w:r>
    </w:p>
    <w:p w14:paraId="3E5B29AC" w14:textId="416573C7" w:rsidR="00C41B39" w:rsidRPr="00BE5A07" w:rsidRDefault="00695293" w:rsidP="006D3E7C">
      <w:pPr>
        <w:pStyle w:val="CentrEspAvt0EspApr0"/>
      </w:pPr>
      <w:r w:rsidRPr="00BE5A07">
        <w:t>Et pour qu</w:t>
      </w:r>
      <w:r w:rsidR="006D3E7C">
        <w:t>’</w:t>
      </w:r>
      <w:r w:rsidRPr="00BE5A07">
        <w:t>on les reconnaisse</w:t>
      </w:r>
    </w:p>
    <w:p w14:paraId="12B528A9" w14:textId="77777777" w:rsidR="006D3E7C" w:rsidRDefault="00695293" w:rsidP="006D3E7C">
      <w:pPr>
        <w:pStyle w:val="CentrEspAvt0EspApr0"/>
      </w:pPr>
      <w:r w:rsidRPr="00BE5A07">
        <w:t>On leur avait mis</w:t>
      </w:r>
      <w:r w:rsidR="006D3E7C">
        <w:t xml:space="preserve">, </w:t>
      </w:r>
      <w:r w:rsidRPr="00BE5A07">
        <w:t>dit-on</w:t>
      </w:r>
      <w:r w:rsidR="006D3E7C">
        <w:t> :</w:t>
      </w:r>
    </w:p>
    <w:p w14:paraId="0D943482" w14:textId="5A4135AE" w:rsidR="00C41B39" w:rsidRPr="00BE5A07" w:rsidRDefault="00695293" w:rsidP="006D3E7C">
      <w:pPr>
        <w:pStyle w:val="CentrEspAvt0EspApr0"/>
      </w:pPr>
      <w:r w:rsidRPr="00BE5A07">
        <w:t>Des bas de soie à Gomez</w:t>
      </w:r>
    </w:p>
    <w:p w14:paraId="61FA85F4" w14:textId="77777777" w:rsidR="006D3E7C" w:rsidRDefault="00695293" w:rsidP="006D3E7C">
      <w:pPr>
        <w:pStyle w:val="CentrEspAvt0EspApr0"/>
      </w:pPr>
      <w:r w:rsidRPr="00BE5A07">
        <w:t>Des bas de laine à Ramon</w:t>
      </w:r>
      <w:r w:rsidR="006D3E7C">
        <w:t> !</w:t>
      </w:r>
    </w:p>
    <w:p w14:paraId="1EA39B96" w14:textId="4AE583B5" w:rsidR="00695293" w:rsidRPr="00BE5A07" w:rsidRDefault="00695293" w:rsidP="006D3E7C">
      <w:pPr>
        <w:pStyle w:val="Centr"/>
        <w:keepNext/>
      </w:pPr>
      <w:bookmarkStart w:id="29" w:name="bookmark18"/>
      <w:r w:rsidRPr="00BE5A07">
        <w:t>III</w:t>
      </w:r>
      <w:bookmarkEnd w:id="29"/>
    </w:p>
    <w:p w14:paraId="039AF3D6" w14:textId="77777777" w:rsidR="006D3E7C" w:rsidRDefault="00695293" w:rsidP="006F568F">
      <w:pPr>
        <w:pStyle w:val="NormalSuspendu1XRetrait2XEsp0"/>
      </w:pPr>
      <w:r w:rsidRPr="00BE5A07">
        <w:t>Deux jours après sa fin tragique</w:t>
      </w:r>
      <w:r w:rsidR="006D3E7C">
        <w:t>,</w:t>
      </w:r>
    </w:p>
    <w:p w14:paraId="24EBE5EF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Gomez pensa</w:t>
      </w:r>
      <w:r w:rsidR="006D3E7C">
        <w:rPr>
          <w:szCs w:val="32"/>
        </w:rPr>
        <w:t> : « 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faim d</w:t>
      </w:r>
      <w:r w:rsidR="006D3E7C">
        <w:rPr>
          <w:szCs w:val="32"/>
        </w:rPr>
        <w:t>’</w:t>
      </w:r>
      <w:r w:rsidRPr="00BE5A07">
        <w:rPr>
          <w:szCs w:val="32"/>
        </w:rPr>
        <w:t>loup</w:t>
      </w:r>
      <w:r w:rsidR="006D3E7C">
        <w:rPr>
          <w:szCs w:val="32"/>
        </w:rPr>
        <w:t> !</w:t>
      </w:r>
    </w:p>
    <w:p w14:paraId="230EBB58" w14:textId="6A8900AD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Bien que mort je </w:t>
      </w:r>
      <w:proofErr w:type="spellStart"/>
      <w:r w:rsidRPr="00BE5A07">
        <w:rPr>
          <w:szCs w:val="32"/>
        </w:rPr>
        <w:t>bouff</w:t>
      </w:r>
      <w:r w:rsidR="006D3E7C">
        <w:rPr>
          <w:szCs w:val="32"/>
        </w:rPr>
        <w:t>’</w:t>
      </w:r>
      <w:r w:rsidRPr="00BE5A07">
        <w:rPr>
          <w:szCs w:val="32"/>
        </w:rPr>
        <w:t>rais</w:t>
      </w:r>
      <w:proofErr w:type="spellEnd"/>
      <w:r w:rsidRPr="00BE5A07">
        <w:rPr>
          <w:szCs w:val="32"/>
        </w:rPr>
        <w:t xml:space="preserve"> des briques</w:t>
      </w:r>
      <w:r w:rsidR="006D3E7C">
        <w:rPr>
          <w:szCs w:val="32"/>
        </w:rPr>
        <w:t> ! »</w:t>
      </w:r>
    </w:p>
    <w:p w14:paraId="32A5F978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Alors il comprit tout à coup</w:t>
      </w:r>
      <w:r w:rsidR="006D3E7C">
        <w:rPr>
          <w:szCs w:val="32"/>
        </w:rPr>
        <w:t>,</w:t>
      </w:r>
    </w:p>
    <w:p w14:paraId="3B99FA41" w14:textId="08E0C9AF" w:rsidR="00C41B39" w:rsidRPr="00BE5A07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il s</w:t>
      </w:r>
      <w:r w:rsidR="006D3E7C">
        <w:rPr>
          <w:szCs w:val="32"/>
        </w:rPr>
        <w:t>’</w:t>
      </w:r>
      <w:r w:rsidRPr="00BE5A07">
        <w:rPr>
          <w:szCs w:val="32"/>
        </w:rPr>
        <w:t>était par inadvertance</w:t>
      </w:r>
    </w:p>
    <w:p w14:paraId="1BC12542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Avec son jumeau confondu</w:t>
      </w:r>
      <w:r w:rsidR="006D3E7C">
        <w:rPr>
          <w:szCs w:val="32"/>
        </w:rPr>
        <w:t>,</w:t>
      </w:r>
    </w:p>
    <w:p w14:paraId="4E856FD7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Et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trompé par la ressemblance</w:t>
      </w:r>
      <w:r w:rsidR="006D3E7C">
        <w:rPr>
          <w:szCs w:val="32"/>
        </w:rPr>
        <w:t>,</w:t>
      </w:r>
    </w:p>
    <w:p w14:paraId="28798ACF" w14:textId="77777777" w:rsidR="006D3E7C" w:rsidRDefault="00695293" w:rsidP="006F568F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Ramon qu</w:t>
      </w:r>
      <w:r w:rsidR="006D3E7C">
        <w:rPr>
          <w:szCs w:val="32"/>
        </w:rPr>
        <w:t>’</w:t>
      </w:r>
      <w:r w:rsidRPr="00BE5A07">
        <w:rPr>
          <w:szCs w:val="32"/>
        </w:rPr>
        <w:t>il avait pendu</w:t>
      </w:r>
      <w:r w:rsidR="006D3E7C">
        <w:rPr>
          <w:szCs w:val="32"/>
        </w:rPr>
        <w:t> !</w:t>
      </w:r>
    </w:p>
    <w:p w14:paraId="759650DF" w14:textId="702076C6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Dernier refrain</w:t>
      </w:r>
    </w:p>
    <w:p w14:paraId="22A976DF" w14:textId="6FE790EF" w:rsidR="00C41B39" w:rsidRPr="00BE5A07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 xml:space="preserve">étaient deux </w:t>
      </w:r>
      <w:proofErr w:type="spellStart"/>
      <w:r w:rsidRPr="00BE5A07">
        <w:t>Malagaga</w:t>
      </w:r>
      <w:proofErr w:type="spellEnd"/>
      <w:r w:rsidRPr="00BE5A07">
        <w:t xml:space="preserve"> jumeaux</w:t>
      </w:r>
    </w:p>
    <w:p w14:paraId="7214D495" w14:textId="77777777" w:rsidR="006D3E7C" w:rsidRDefault="00695293" w:rsidP="006D3E7C">
      <w:pPr>
        <w:pStyle w:val="CentrEspAvt0EspApr0"/>
      </w:pPr>
      <w:r w:rsidRPr="00BE5A07">
        <w:t xml:space="preserve">Qui se ressemblaient </w:t>
      </w: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gougouttes d</w:t>
      </w:r>
      <w:r w:rsidR="006D3E7C">
        <w:t>’</w:t>
      </w:r>
      <w:r w:rsidRPr="00BE5A07">
        <w:t>eau</w:t>
      </w:r>
      <w:r w:rsidR="006D3E7C">
        <w:t> !</w:t>
      </w:r>
    </w:p>
    <w:p w14:paraId="530954DA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noyaux</w:t>
      </w:r>
      <w:r w:rsidR="006D3E7C">
        <w:t>,</w:t>
      </w:r>
    </w:p>
    <w:p w14:paraId="7D9850D8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plumeaux</w:t>
      </w:r>
      <w:r w:rsidR="006D3E7C">
        <w:t>,</w:t>
      </w:r>
    </w:p>
    <w:p w14:paraId="74BE3F81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cerceaux</w:t>
      </w:r>
      <w:r w:rsidR="006D3E7C">
        <w:t>,</w:t>
      </w:r>
    </w:p>
    <w:p w14:paraId="5F3AEDEC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r</w:t>
      </w:r>
      <w:r w:rsidR="006C4314">
        <w:t>â</w:t>
      </w:r>
      <w:r w:rsidRPr="00BE5A07">
        <w:t>teaux</w:t>
      </w:r>
      <w:r w:rsidR="006D3E7C">
        <w:t>,</w:t>
      </w:r>
    </w:p>
    <w:p w14:paraId="3E587A34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marteaux</w:t>
      </w:r>
      <w:r w:rsidR="006D3E7C">
        <w:t>,</w:t>
      </w:r>
    </w:p>
    <w:p w14:paraId="4B738DA9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deux poireaux</w:t>
      </w:r>
      <w:r w:rsidR="006D3E7C">
        <w:t> !</w:t>
      </w:r>
    </w:p>
    <w:p w14:paraId="7FBA46BC" w14:textId="6354E8CB" w:rsidR="00C41B39" w:rsidRPr="00BE5A07" w:rsidRDefault="00695293" w:rsidP="006D3E7C">
      <w:pPr>
        <w:pStyle w:val="CentrEspAvt0EspApr0"/>
      </w:pPr>
      <w:r w:rsidRPr="00BE5A07">
        <w:t>Si l</w:t>
      </w:r>
      <w:r w:rsidR="006D3E7C">
        <w:t>’</w:t>
      </w:r>
      <w:r w:rsidRPr="00BE5A07">
        <w:t>infortuné Gomez</w:t>
      </w:r>
    </w:p>
    <w:p w14:paraId="283898A1" w14:textId="1A160D1F" w:rsidR="00C41B39" w:rsidRPr="00BE5A07" w:rsidRDefault="00695293" w:rsidP="006D3E7C">
      <w:pPr>
        <w:pStyle w:val="CentrEspAvt0EspApr0"/>
      </w:pPr>
      <w:r w:rsidRPr="00BE5A07">
        <w:t>S</w:t>
      </w:r>
      <w:r w:rsidR="006D3E7C">
        <w:t>’</w:t>
      </w:r>
      <w:r w:rsidRPr="00BE5A07">
        <w:t>trompa et s</w:t>
      </w:r>
      <w:r w:rsidR="006D3E7C">
        <w:t>’</w:t>
      </w:r>
      <w:r w:rsidRPr="00BE5A07">
        <w:t>prit pour Ramon</w:t>
      </w:r>
    </w:p>
    <w:p w14:paraId="6246DF89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qu</w:t>
      </w:r>
      <w:r w:rsidR="006D3E7C">
        <w:t>’</w:t>
      </w:r>
      <w:r w:rsidRPr="00BE5A07">
        <w:t>en ce jour de détresse</w:t>
      </w:r>
      <w:r w:rsidR="006D3E7C">
        <w:t>,</w:t>
      </w:r>
    </w:p>
    <w:p w14:paraId="4C031787" w14:textId="77777777" w:rsidR="006D3E7C" w:rsidRDefault="00695293" w:rsidP="006D3E7C">
      <w:pPr>
        <w:pStyle w:val="CentrEspAvt0EspApr0"/>
      </w:pPr>
      <w:r w:rsidRPr="00BE5A07">
        <w:t>Ils avaient mis</w:t>
      </w:r>
      <w:r w:rsidR="006D3E7C">
        <w:t xml:space="preserve">, </w:t>
      </w:r>
      <w:r w:rsidRPr="00BE5A07">
        <w:t>nous dit-on</w:t>
      </w:r>
      <w:r w:rsidR="006D3E7C">
        <w:t>,</w:t>
      </w:r>
    </w:p>
    <w:p w14:paraId="7F287C0C" w14:textId="77777777" w:rsidR="006D3E7C" w:rsidRDefault="00695293" w:rsidP="006D3E7C">
      <w:pPr>
        <w:pStyle w:val="CentrEspAvt0EspApr0"/>
      </w:pPr>
      <w:r w:rsidRPr="00BE5A07">
        <w:t>Ramon les bas de Gomez</w:t>
      </w:r>
      <w:r w:rsidR="006D3E7C">
        <w:t>,</w:t>
      </w:r>
    </w:p>
    <w:p w14:paraId="2D978961" w14:textId="2DAA73C8" w:rsidR="00695293" w:rsidRPr="00BE5A07" w:rsidRDefault="00695293" w:rsidP="006D3E7C">
      <w:pPr>
        <w:pStyle w:val="CentrEspAvt0EspApr0"/>
      </w:pPr>
      <w:r w:rsidRPr="00BE5A07">
        <w:t>Gomez les bas de Ramon</w:t>
      </w:r>
      <w:r w:rsidR="006D3E7C">
        <w:t> ! ‘</w:t>
      </w:r>
    </w:p>
    <w:p w14:paraId="297E2395" w14:textId="77777777" w:rsidR="00FD3AE0" w:rsidRPr="00BE5A07" w:rsidRDefault="00FD3AE0" w:rsidP="00C50FE8">
      <w:pPr>
        <w:pStyle w:val="ParagrapheVideNormal"/>
      </w:pPr>
    </w:p>
    <w:p w14:paraId="5CB045A2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Vous voyez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suffit de peu de chose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quelquefois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être véritablement pendu et je ne voudrais pas</w:t>
      </w:r>
      <w:r w:rsidR="006D3E7C">
        <w:rPr>
          <w:szCs w:val="32"/>
        </w:rPr>
        <w:t>…</w:t>
      </w:r>
    </w:p>
    <w:p w14:paraId="5EF7824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ne risquez rien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lui passe le nœud coulant</w:t>
      </w:r>
      <w:r w:rsidR="006D3E7C">
        <w:rPr>
          <w:i/>
          <w:iCs/>
          <w:szCs w:val="32"/>
        </w:rPr>
        <w:t xml:space="preserve">. 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Lieutenant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pendant ces préparatifs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allez guetter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m</w:t>
      </w:r>
      <w:r w:rsidR="006D3E7C">
        <w:rPr>
          <w:szCs w:val="32"/>
        </w:rPr>
        <w:t>’</w:t>
      </w:r>
      <w:r w:rsidRPr="00BE5A07">
        <w:rPr>
          <w:szCs w:val="32"/>
        </w:rPr>
        <w:t>avertirez si quelqu</w:t>
      </w:r>
      <w:r w:rsidR="006D3E7C">
        <w:rPr>
          <w:szCs w:val="32"/>
        </w:rPr>
        <w:t>’</w:t>
      </w:r>
      <w:r w:rsidRPr="00BE5A07">
        <w:rPr>
          <w:szCs w:val="32"/>
        </w:rPr>
        <w:t>un montait</w:t>
      </w:r>
      <w:r w:rsidR="006D3E7C">
        <w:rPr>
          <w:szCs w:val="32"/>
        </w:rPr>
        <w:t>.</w:t>
      </w:r>
    </w:p>
    <w:p w14:paraId="1A44F03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éloignant 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Ces deux-là font la paire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Aussi piqués l</w:t>
      </w:r>
      <w:r w:rsidR="006D3E7C">
        <w:rPr>
          <w:szCs w:val="32"/>
        </w:rPr>
        <w:t>’</w:t>
      </w:r>
      <w:r w:rsidRPr="00BE5A07">
        <w:rPr>
          <w:szCs w:val="32"/>
        </w:rPr>
        <w:t>un que l</w:t>
      </w:r>
      <w:r w:rsidR="006D3E7C">
        <w:rPr>
          <w:szCs w:val="32"/>
        </w:rPr>
        <w:t>’</w:t>
      </w:r>
      <w:r w:rsidRPr="00BE5A07">
        <w:rPr>
          <w:szCs w:val="32"/>
        </w:rPr>
        <w:t>autre</w:t>
      </w:r>
      <w:r w:rsidR="006D3E7C">
        <w:rPr>
          <w:szCs w:val="32"/>
        </w:rPr>
        <w:t> !</w:t>
      </w:r>
    </w:p>
    <w:p w14:paraId="7E01BF1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tout en plaçant un escabeau devant le mât dans lequel se trouve planté un gros clou à crochet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qu</w:t>
      </w:r>
      <w:r w:rsidR="006D3E7C">
        <w:rPr>
          <w:szCs w:val="32"/>
        </w:rPr>
        <w:t>’</w:t>
      </w:r>
      <w:r w:rsidRPr="00BE5A07">
        <w:rPr>
          <w:szCs w:val="32"/>
        </w:rPr>
        <w:t>il faut surtout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me faire une bonne imitation de pendu lorsque l</w:t>
      </w:r>
      <w:r w:rsidR="006D3E7C">
        <w:rPr>
          <w:szCs w:val="32"/>
        </w:rPr>
        <w:t>’</w:t>
      </w:r>
      <w:r w:rsidRPr="00BE5A07">
        <w:rPr>
          <w:szCs w:val="32"/>
        </w:rPr>
        <w:t>équipage sera là</w:t>
      </w:r>
      <w:r w:rsidR="006D3E7C">
        <w:rPr>
          <w:szCs w:val="32"/>
        </w:rPr>
        <w:t>.</w:t>
      </w:r>
    </w:p>
    <w:p w14:paraId="2D55524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Puisque j</w:t>
      </w:r>
      <w:r w:rsidR="006D3E7C">
        <w:rPr>
          <w:szCs w:val="32"/>
        </w:rPr>
        <w:t>’</w:t>
      </w:r>
      <w:r w:rsidRPr="00BE5A07">
        <w:rPr>
          <w:szCs w:val="32"/>
        </w:rPr>
        <w:t>ai un vrai pendu dans ma famille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sera très facile par atavisme</w:t>
      </w:r>
      <w:r w:rsidR="006D3E7C">
        <w:rPr>
          <w:szCs w:val="32"/>
        </w:rPr>
        <w:t> !</w:t>
      </w:r>
    </w:p>
    <w:p w14:paraId="17D2F35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Parfait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vous accrocher par la ceinture</w:t>
      </w:r>
      <w:r w:rsidR="006D3E7C">
        <w:rPr>
          <w:szCs w:val="32"/>
        </w:rPr>
        <w:t>.</w:t>
      </w:r>
    </w:p>
    <w:p w14:paraId="046EA472" w14:textId="6FB89903" w:rsidR="006D3E7C" w:rsidRDefault="006D3E7C" w:rsidP="00695293">
      <w:pPr>
        <w:pStyle w:val="NormalSuspendu1XRetrait2XEsp0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monte sur l</w:t>
      </w:r>
      <w:r>
        <w:rPr>
          <w:i/>
          <w:iCs/>
        </w:rPr>
        <w:t>’</w:t>
      </w:r>
      <w:r w:rsidR="006D21B8" w:rsidRPr="00BE5A07">
        <w:rPr>
          <w:i/>
          <w:iCs/>
        </w:rPr>
        <w:t>escabeau et tâte le crochet du mât</w:t>
      </w:r>
      <w:r>
        <w:t>.)</w:t>
      </w:r>
    </w:p>
    <w:p w14:paraId="6436846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Il est solide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> ?…</w:t>
      </w:r>
    </w:p>
    <w:p w14:paraId="408C80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s</w:t>
      </w:r>
      <w:r w:rsidR="006D3E7C">
        <w:rPr>
          <w:szCs w:val="32"/>
        </w:rPr>
        <w:t>’</w:t>
      </w:r>
      <w:r w:rsidRPr="00BE5A07">
        <w:rPr>
          <w:szCs w:val="32"/>
        </w:rPr>
        <w:t>il venait à céder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craignez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tomberiez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corde vous retiendrait par le cou</w:t>
      </w:r>
      <w:r w:rsidR="006D3E7C">
        <w:rPr>
          <w:szCs w:val="32"/>
        </w:rPr>
        <w:t>.</w:t>
      </w:r>
    </w:p>
    <w:p w14:paraId="3833F04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très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me rassure</w:t>
      </w:r>
      <w:r w:rsidR="006D3E7C">
        <w:rPr>
          <w:szCs w:val="32"/>
        </w:rPr>
        <w:t>.</w:t>
      </w:r>
    </w:p>
    <w:p w14:paraId="0D1B40B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4B1B81" w:rsidRPr="00BE5A07">
        <w:rPr>
          <w:szCs w:val="32"/>
        </w:rPr>
        <w:t>E</w:t>
      </w:r>
      <w:r w:rsidRPr="00BE5A07">
        <w:rPr>
          <w:szCs w:val="32"/>
        </w:rPr>
        <w:t xml:space="preserve"> C</w:t>
      </w:r>
      <w:r w:rsidR="004B1B81" w:rsidRPr="00BE5A07">
        <w:rPr>
          <w:szCs w:val="32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mettant le crochet dans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 xml:space="preserve">anneau de la ceinture de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vais retirer l</w:t>
      </w:r>
      <w:r w:rsidR="006D3E7C">
        <w:rPr>
          <w:szCs w:val="32"/>
        </w:rPr>
        <w:t>’</w:t>
      </w:r>
      <w:r w:rsidRPr="00BE5A07">
        <w:rPr>
          <w:szCs w:val="32"/>
        </w:rPr>
        <w:t>escabeau</w:t>
      </w:r>
      <w:r w:rsidR="006D3E7C">
        <w:rPr>
          <w:szCs w:val="32"/>
        </w:rPr>
        <w:t xml:space="preserve">. </w:t>
      </w:r>
      <w:r w:rsidR="006D3E7C">
        <w:t>(</w:t>
      </w:r>
      <w:r w:rsidR="006D21B8" w:rsidRPr="00BE5A07">
        <w:rPr>
          <w:i/>
          <w:iCs/>
        </w:rPr>
        <w:t>Il descend et enlève l</w:t>
      </w:r>
      <w:r w:rsidR="006D3E7C">
        <w:rPr>
          <w:i/>
          <w:iCs/>
        </w:rPr>
        <w:t>’</w:t>
      </w:r>
      <w:r w:rsidR="006D21B8" w:rsidRPr="00BE5A07">
        <w:rPr>
          <w:i/>
          <w:iCs/>
        </w:rPr>
        <w:t>escabeau</w:t>
      </w:r>
      <w:r w:rsidR="006D3E7C">
        <w:t xml:space="preserve">.) </w:t>
      </w:r>
      <w:r w:rsidRPr="00BE5A07">
        <w:rPr>
          <w:szCs w:val="32"/>
        </w:rPr>
        <w:t>Vous êtes bien</w:t>
      </w:r>
      <w:r w:rsidR="006D3E7C">
        <w:rPr>
          <w:szCs w:val="32"/>
        </w:rPr>
        <w:t> ?</w:t>
      </w:r>
    </w:p>
    <w:p w14:paraId="2155895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à peu près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ça me serre un peu ici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les seins très sensibles</w:t>
      </w:r>
      <w:r w:rsidR="006D3E7C">
        <w:rPr>
          <w:szCs w:val="32"/>
        </w:rPr>
        <w:t>…</w:t>
      </w:r>
    </w:p>
    <w:p w14:paraId="30574FC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IE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n</w:t>
      </w:r>
      <w:r w:rsidR="006D3E7C">
        <w:rPr>
          <w:szCs w:val="32"/>
        </w:rPr>
        <w:t>’</w:t>
      </w:r>
      <w:r w:rsidRPr="00BE5A07">
        <w:rPr>
          <w:szCs w:val="32"/>
        </w:rPr>
        <w:t>a pas d</w:t>
      </w:r>
      <w:r w:rsidR="006D3E7C">
        <w:rPr>
          <w:szCs w:val="32"/>
        </w:rPr>
        <w:t>’</w:t>
      </w:r>
      <w:r w:rsidRPr="00BE5A07">
        <w:rPr>
          <w:szCs w:val="32"/>
        </w:rPr>
        <w:t>importance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ne nourrissez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siffler pour appeler l</w:t>
      </w:r>
      <w:r w:rsidR="006D3E7C">
        <w:rPr>
          <w:szCs w:val="32"/>
        </w:rPr>
        <w:t>’</w:t>
      </w:r>
      <w:r w:rsidRPr="00BE5A07">
        <w:rPr>
          <w:szCs w:val="32"/>
        </w:rPr>
        <w:t>équipage sur le pont et l</w:t>
      </w:r>
      <w:r w:rsidR="006D3E7C">
        <w:rPr>
          <w:szCs w:val="32"/>
        </w:rPr>
        <w:t>’</w:t>
      </w:r>
      <w:r w:rsidRPr="00BE5A07">
        <w:rPr>
          <w:szCs w:val="32"/>
        </w:rPr>
        <w:t>int</w:t>
      </w:r>
      <w:r w:rsidR="00FD3AE0" w:rsidRPr="00BE5A07">
        <w:rPr>
          <w:szCs w:val="32"/>
        </w:rPr>
        <w:t>i</w:t>
      </w:r>
      <w:r w:rsidRPr="00BE5A07">
        <w:rPr>
          <w:szCs w:val="32"/>
        </w:rPr>
        <w:t>mider par le spectacle de votre pendaison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Attention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tirez la langue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roulez des yeux égarés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gigotez un peu</w:t>
      </w:r>
      <w:r w:rsidR="006D3E7C">
        <w:rPr>
          <w:szCs w:val="32"/>
        </w:rPr>
        <w:t> ! (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obéit avec exagération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Pas autant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sapristi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avez l</w:t>
      </w:r>
      <w:r w:rsidR="006D3E7C">
        <w:rPr>
          <w:szCs w:val="32"/>
        </w:rPr>
        <w:t>’</w:t>
      </w:r>
      <w:r w:rsidRPr="00BE5A07">
        <w:rPr>
          <w:szCs w:val="32"/>
        </w:rPr>
        <w:t>air d</w:t>
      </w:r>
      <w:r w:rsidR="006D3E7C">
        <w:rPr>
          <w:szCs w:val="32"/>
        </w:rPr>
        <w:t>’</w:t>
      </w:r>
      <w:r w:rsidRPr="00BE5A07">
        <w:rPr>
          <w:szCs w:val="32"/>
        </w:rPr>
        <w:t>un polichinelle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Soyez plus calme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plus modéré dans vos mouvements</w:t>
      </w:r>
      <w:r w:rsidR="006D3E7C">
        <w:rPr>
          <w:szCs w:val="32"/>
        </w:rPr>
        <w:t>.</w:t>
      </w:r>
    </w:p>
    <w:p w14:paraId="24D02884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étaient des soubresauts d</w:t>
      </w:r>
      <w:r w:rsidR="006D3E7C">
        <w:rPr>
          <w:szCs w:val="32"/>
        </w:rPr>
        <w:t>’</w:t>
      </w:r>
      <w:r w:rsidRPr="00BE5A07">
        <w:rPr>
          <w:szCs w:val="32"/>
        </w:rPr>
        <w:t>agonie</w:t>
      </w:r>
      <w:r w:rsidR="006D3E7C">
        <w:rPr>
          <w:szCs w:val="32"/>
        </w:rPr>
        <w:t>.</w:t>
      </w:r>
    </w:p>
    <w:p w14:paraId="61997D3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Possible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agonisez avec moins d</w:t>
      </w:r>
      <w:r w:rsidR="006D3E7C">
        <w:rPr>
          <w:szCs w:val="32"/>
        </w:rPr>
        <w:t>’</w:t>
      </w:r>
      <w:r w:rsidRPr="00BE5A07">
        <w:rPr>
          <w:szCs w:val="32"/>
        </w:rPr>
        <w:t>exubérance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Ne vous fatiguez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rentrez la langue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recommencerez dès que les matelots seront là</w:t>
      </w:r>
      <w:r w:rsidR="006D3E7C">
        <w:rPr>
          <w:szCs w:val="32"/>
        </w:rPr>
        <w:t>.</w:t>
      </w:r>
    </w:p>
    <w:p w14:paraId="1758C685" w14:textId="12CD1B35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prend un sifflet et siffle</w:t>
      </w:r>
      <w:r>
        <w:t>.)</w:t>
      </w:r>
    </w:p>
    <w:p w14:paraId="6AF4C09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des puces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</w:t>
      </w:r>
      <w:r w:rsidR="006D3E7C">
        <w:rPr>
          <w:szCs w:val="32"/>
        </w:rPr>
        <w:t>’</w:t>
      </w:r>
      <w:r w:rsidRPr="00BE5A07">
        <w:rPr>
          <w:szCs w:val="32"/>
        </w:rPr>
        <w:t>énerve</w:t>
      </w:r>
      <w:r w:rsidR="006D3E7C">
        <w:rPr>
          <w:szCs w:val="32"/>
        </w:rPr>
        <w:t>.</w:t>
      </w:r>
    </w:p>
    <w:p w14:paraId="05F78DAB" w14:textId="791BE801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vous grattez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tonnerre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taisez-vous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voilà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Dans son porte-voix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Avancez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matelots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 xml:space="preserve">Montrant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.) </w:t>
      </w:r>
      <w:r w:rsidRPr="00BE5A07">
        <w:rPr>
          <w:szCs w:val="32"/>
        </w:rPr>
        <w:t>Regardez et méditez et que ce sinistre spectacle vous glace d</w:t>
      </w:r>
      <w:r w:rsidR="006D3E7C">
        <w:rPr>
          <w:szCs w:val="32"/>
        </w:rPr>
        <w:t>’</w:t>
      </w:r>
      <w:r w:rsidRPr="00BE5A07">
        <w:rPr>
          <w:szCs w:val="32"/>
        </w:rPr>
        <w:t>épouvante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 xml:space="preserve">Bas à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.) </w:t>
      </w:r>
      <w:r w:rsidRPr="00BE5A07">
        <w:rPr>
          <w:szCs w:val="32"/>
        </w:rPr>
        <w:t>Tirez la langue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Aux matelots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Vous vous êtes mutinés déjà deux fois en huit jours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trop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Une mutinerie par semaine à la rigueur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dis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deux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exagéré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résolu à sévir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voulu faire un exemple en faisant pendre un de vos compagnons les plus dangereux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meneur de vos mutineries peut-être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petit mutin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 xml:space="preserve">Bas à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.) </w:t>
      </w:r>
      <w:r w:rsidRPr="00BE5A07">
        <w:rPr>
          <w:szCs w:val="32"/>
        </w:rPr>
        <w:t>Gigotez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sacrebleu</w:t>
      </w:r>
      <w:r w:rsidR="006D3E7C">
        <w:rPr>
          <w:szCs w:val="32"/>
        </w:rPr>
        <w:t> ! (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pour se conformer à la recommandation du capitaine de gigoter avec calme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esquisse de lents et grotesques petits mouvements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avec chacun de ses membres séparément</w:t>
      </w:r>
      <w:r w:rsidR="006D3E7C">
        <w:rPr>
          <w:i/>
          <w:iCs/>
          <w:szCs w:val="32"/>
        </w:rPr>
        <w:t xml:space="preserve">. </w:t>
      </w:r>
      <w:r w:rsidR="006D21B8" w:rsidRPr="00BE5A07">
        <w:rPr>
          <w:i/>
          <w:iCs/>
          <w:szCs w:val="32"/>
        </w:rPr>
        <w:t>Les marins se regardent ahuris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Regardez et tremblez</w:t>
      </w:r>
      <w:r w:rsidR="006D3E7C">
        <w:rPr>
          <w:szCs w:val="32"/>
        </w:rPr>
        <w:t> !!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Ils sont glacés d</w:t>
      </w:r>
      <w:r w:rsidR="006D3E7C">
        <w:rPr>
          <w:szCs w:val="32"/>
        </w:rPr>
        <w:t>’</w:t>
      </w:r>
      <w:r w:rsidRPr="00BE5A07">
        <w:rPr>
          <w:szCs w:val="32"/>
        </w:rPr>
        <w:t>épouvante</w:t>
      </w:r>
      <w:r w:rsidR="006D3E7C">
        <w:rPr>
          <w:szCs w:val="32"/>
        </w:rPr>
        <w:t> !</w:t>
      </w:r>
    </w:p>
    <w:p w14:paraId="763501C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 xml:space="preserve">N </w:t>
      </w: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ses compagnons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ben vu pendre plus de cinquante pirates dans ma vie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jamais aucun de ce calibre-là</w:t>
      </w:r>
      <w:r w:rsidR="006D3E7C">
        <w:rPr>
          <w:szCs w:val="32"/>
        </w:rPr>
        <w:t> !</w:t>
      </w:r>
    </w:p>
    <w:p w14:paraId="7D3862F9" w14:textId="5866AE2E" w:rsidR="006D3E7C" w:rsidRDefault="006D3E7C" w:rsidP="00695293">
      <w:pPr>
        <w:pStyle w:val="NormalSuspendu1XRetrait2XEsp0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fatigué de tirer la langue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la rentre dans sa bouche</w:t>
      </w:r>
      <w:r>
        <w:t>.)</w:t>
      </w:r>
    </w:p>
    <w:p w14:paraId="32D6DF4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bas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La langue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langue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crénom</w:t>
      </w:r>
      <w:r w:rsidR="006D3E7C">
        <w:rPr>
          <w:szCs w:val="32"/>
        </w:rPr>
        <w:t> !</w:t>
      </w:r>
    </w:p>
    <w:p w14:paraId="22E19D89" w14:textId="6A936000" w:rsidR="006D3E7C" w:rsidRDefault="006D3E7C" w:rsidP="00695293">
      <w:pPr>
        <w:pStyle w:val="Droite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retire brusquement la langue</w:t>
      </w:r>
      <w:r>
        <w:t>.)</w:t>
      </w:r>
    </w:p>
    <w:p w14:paraId="0390030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pas cru qu</w:t>
      </w:r>
      <w:r w:rsidR="006D3E7C">
        <w:rPr>
          <w:szCs w:val="32"/>
        </w:rPr>
        <w:t>’</w:t>
      </w:r>
      <w:r w:rsidRPr="00BE5A07">
        <w:rPr>
          <w:szCs w:val="32"/>
        </w:rPr>
        <w:t>il aurait la vie si dure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cet </w:t>
      </w:r>
      <w:proofErr w:type="spellStart"/>
      <w:r w:rsidRPr="00BE5A07">
        <w:rPr>
          <w:szCs w:val="32"/>
        </w:rPr>
        <w:t>astèque</w:t>
      </w:r>
      <w:proofErr w:type="spellEnd"/>
      <w:r w:rsidR="006D3E7C">
        <w:rPr>
          <w:szCs w:val="32"/>
        </w:rPr>
        <w:t> !</w:t>
      </w:r>
    </w:p>
    <w:p w14:paraId="3D502CA6" w14:textId="78417E1C" w:rsidR="006D3E7C" w:rsidRDefault="006D3E7C" w:rsidP="00695293">
      <w:pPr>
        <w:pStyle w:val="NormalSuspendu1XRetrait2XEsp0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qu</w:t>
      </w:r>
      <w:r>
        <w:rPr>
          <w:i/>
          <w:iCs/>
        </w:rPr>
        <w:t>’</w:t>
      </w:r>
      <w:r w:rsidR="006D21B8" w:rsidRPr="00BE5A07">
        <w:rPr>
          <w:i/>
          <w:iCs/>
        </w:rPr>
        <w:t>une puce importune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se gratte des mains et des pieds tout en simulant des soubresauts</w:t>
      </w:r>
      <w:r>
        <w:t>.)</w:t>
      </w:r>
    </w:p>
    <w:p w14:paraId="3A58950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bas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Ne vous grattez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 D</w:t>
      </w:r>
      <w:r w:rsidR="006D3E7C">
        <w:rPr>
          <w:szCs w:val="32"/>
        </w:rPr>
        <w:t>… !</w:t>
      </w:r>
    </w:p>
    <w:p w14:paraId="6B006BD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quand même un type à poigne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capitaine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pas cru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va falloir se tenir peinards</w:t>
      </w:r>
      <w:r w:rsidR="006D3E7C">
        <w:rPr>
          <w:szCs w:val="32"/>
        </w:rPr>
        <w:t>…</w:t>
      </w:r>
    </w:p>
    <w:p w14:paraId="657FE9C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bas à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Assez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bougez plus</w:t>
      </w:r>
      <w:r w:rsidR="006D3E7C">
        <w:rPr>
          <w:szCs w:val="32"/>
        </w:rPr>
        <w:t> ! (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immobilise brusquement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rentre sa langue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ferme les yeux et prend une expression béate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Ils sont complètement terrifiés</w:t>
      </w:r>
      <w:r w:rsidR="006D3E7C">
        <w:rPr>
          <w:szCs w:val="32"/>
        </w:rPr>
        <w:t> !</w:t>
      </w:r>
    </w:p>
    <w:p w14:paraId="46EF0C9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 fini de souffrir le </w:t>
      </w:r>
      <w:proofErr w:type="spellStart"/>
      <w:r w:rsidRPr="00BE5A07">
        <w:rPr>
          <w:szCs w:val="32"/>
        </w:rPr>
        <w:t>pauv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gars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a une bonne gueule heureuse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maintenant</w:t>
      </w:r>
      <w:r w:rsidR="006D3E7C">
        <w:rPr>
          <w:szCs w:val="32"/>
        </w:rPr>
        <w:t> !</w:t>
      </w:r>
    </w:p>
    <w:p w14:paraId="7271C14E" w14:textId="46D07A42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 xml:space="preserve">À ce moment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fait les grimaces de quelqu</w:t>
      </w:r>
      <w:r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un qui va éternuer et soudain éternue</w:t>
      </w:r>
      <w:r>
        <w:rPr>
          <w:szCs w:val="32"/>
        </w:rPr>
        <w:t>.)</w:t>
      </w:r>
    </w:p>
    <w:p w14:paraId="717A4AB9" w14:textId="261FF24E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</w:t>
      </w:r>
      <w:r w:rsidR="006D3E7C">
        <w:rPr>
          <w:szCs w:val="32"/>
        </w:rPr>
        <w:t> !!</w:t>
      </w:r>
    </w:p>
    <w:p w14:paraId="1BFB3D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="0064563E">
        <w:rPr>
          <w:szCs w:val="32"/>
        </w:rPr>
        <w:t>É</w:t>
      </w:r>
      <w:r w:rsidR="00B13898" w:rsidRPr="00BE5A07">
        <w:rPr>
          <w:rStyle w:val="Taille-1Caracteres"/>
        </w:rPr>
        <w:t>QUIPAGE</w:t>
      </w:r>
      <w:r w:rsidR="006D3E7C">
        <w:rPr>
          <w:szCs w:val="32"/>
        </w:rPr>
        <w:t xml:space="preserve">, – </w:t>
      </w:r>
      <w:r w:rsidRPr="00BE5A07">
        <w:rPr>
          <w:szCs w:val="32"/>
        </w:rPr>
        <w:t>Il éternue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 naturel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sûr</w:t>
      </w:r>
      <w:r w:rsidR="006D3E7C">
        <w:rPr>
          <w:szCs w:val="32"/>
        </w:rPr>
        <w:t> !</w:t>
      </w:r>
    </w:p>
    <w:p w14:paraId="62507B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vivement aux matelots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arrive souvent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les dernières réactions de la vie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courant chez les pendus</w:t>
      </w:r>
      <w:r w:rsidR="006D3E7C">
        <w:rPr>
          <w:szCs w:val="32"/>
        </w:rPr>
        <w:t xml:space="preserve">. </w:t>
      </w:r>
      <w:r w:rsidR="006D21B8" w:rsidRPr="00BE5A07">
        <w:rPr>
          <w:i/>
          <w:iCs/>
          <w:szCs w:val="32"/>
        </w:rPr>
        <w:t xml:space="preserve">Vitam </w:t>
      </w:r>
      <w:proofErr w:type="spellStart"/>
      <w:r w:rsidR="006D21B8" w:rsidRPr="00BE5A07">
        <w:rPr>
          <w:i/>
          <w:iCs/>
          <w:szCs w:val="32"/>
        </w:rPr>
        <w:t>impendere</w:t>
      </w:r>
      <w:proofErr w:type="spellEnd"/>
      <w:r w:rsidR="006D21B8" w:rsidRPr="00BE5A07">
        <w:rPr>
          <w:i/>
          <w:iCs/>
          <w:szCs w:val="32"/>
        </w:rPr>
        <w:t xml:space="preserve"> </w:t>
      </w:r>
      <w:proofErr w:type="spellStart"/>
      <w:r w:rsidR="006D21B8" w:rsidRPr="00BE5A07">
        <w:rPr>
          <w:i/>
          <w:iCs/>
          <w:szCs w:val="32"/>
        </w:rPr>
        <w:t>internuum</w:t>
      </w:r>
      <w:proofErr w:type="spellEnd"/>
      <w:r w:rsidR="006D3E7C">
        <w:rPr>
          <w:szCs w:val="32"/>
        </w:rPr>
        <w:t xml:space="preserve">… </w:t>
      </w:r>
      <w:r w:rsidRPr="00BE5A07">
        <w:rPr>
          <w:szCs w:val="32"/>
        </w:rPr>
        <w:t>le pendu quittant la vie éternue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comme on dit</w:t>
      </w:r>
      <w:r w:rsidR="006D3E7C">
        <w:rPr>
          <w:szCs w:val="32"/>
        </w:rPr>
        <w:t> !</w:t>
      </w:r>
    </w:p>
    <w:p w14:paraId="25C178C6" w14:textId="5BC2FC28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 xml:space="preserve">À ce moment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sort très calmement son mouchoir de sa poche et se mouche</w:t>
      </w:r>
      <w:r>
        <w:rPr>
          <w:szCs w:val="32"/>
        </w:rPr>
        <w:t>.)</w:t>
      </w:r>
    </w:p>
    <w:p w14:paraId="1679227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</w:t>
      </w:r>
      <w:r w:rsidR="00B13898" w:rsidRPr="00BE5A07">
        <w:rPr>
          <w:rStyle w:val="Taille-1Caracteres"/>
        </w:rPr>
        <w:t>QUIPAGE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ça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est-y aussi une réaction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vous dites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On se fiche de nous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va bien voir</w:t>
      </w:r>
      <w:r w:rsidR="006D3E7C">
        <w:rPr>
          <w:szCs w:val="32"/>
        </w:rPr>
        <w:t> !</w:t>
      </w:r>
    </w:p>
    <w:p w14:paraId="7F29FE03" w14:textId="44A559F7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Ils s</w:t>
      </w:r>
      <w:r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 xml:space="preserve">approchent de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et aperçoivent le crochet</w:t>
      </w:r>
      <w:r>
        <w:rPr>
          <w:szCs w:val="32"/>
        </w:rPr>
        <w:t>.)</w:t>
      </w:r>
    </w:p>
    <w:p w14:paraId="6D1E1D0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ricanant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comprend maintenant la petite combinaison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pour nous fiche la frousse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pas un vrai pendu</w:t>
      </w:r>
      <w:r w:rsidR="006D3E7C">
        <w:rPr>
          <w:szCs w:val="32"/>
        </w:rPr>
        <w:t> !</w:t>
      </w:r>
    </w:p>
    <w:p w14:paraId="00188FC2" w14:textId="402BD884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À ce moment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croyant sauver la situation et voulant prouver qu</w:t>
      </w:r>
      <w:r>
        <w:rPr>
          <w:i/>
          <w:iCs/>
        </w:rPr>
        <w:t>’</w:t>
      </w:r>
      <w:r w:rsidR="006D21B8" w:rsidRPr="00BE5A07">
        <w:rPr>
          <w:i/>
          <w:iCs/>
        </w:rPr>
        <w:t>il est réellement pendu</w:t>
      </w:r>
      <w:r>
        <w:rPr>
          <w:i/>
          <w:iCs/>
        </w:rPr>
        <w:t xml:space="preserve">, 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retire </w:t>
      </w:r>
      <w:r w:rsidR="006D21B8" w:rsidRPr="00BE5A07">
        <w:rPr>
          <w:i/>
          <w:iCs/>
        </w:rPr>
        <w:lastRenderedPageBreak/>
        <w:t>la langue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rouvre des yeux égarés et gigote éperdument</w:t>
      </w:r>
      <w:r>
        <w:t>.)</w:t>
      </w:r>
    </w:p>
    <w:p w14:paraId="76CA75A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</w:t>
      </w:r>
      <w:r w:rsidR="00B13898" w:rsidRPr="00BE5A07">
        <w:rPr>
          <w:rStyle w:val="Taille-1Caracteres"/>
        </w:rPr>
        <w:t>QUIPAGE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éclatant de rire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danse le quadrille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est rigolo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copain</w:t>
      </w:r>
      <w:r w:rsidR="006D3E7C">
        <w:rPr>
          <w:szCs w:val="32"/>
        </w:rPr>
        <w:t> !</w:t>
      </w:r>
    </w:p>
    <w:p w14:paraId="289E2CF1" w14:textId="374BECDC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éclatent d</w:t>
      </w:r>
      <w:r>
        <w:rPr>
          <w:i/>
          <w:iCs/>
        </w:rPr>
        <w:t>’</w:t>
      </w:r>
      <w:r w:rsidR="006D21B8" w:rsidRPr="00BE5A07">
        <w:rPr>
          <w:i/>
          <w:iCs/>
        </w:rPr>
        <w:t>un rire formidable</w:t>
      </w:r>
      <w:r>
        <w:t>.)</w:t>
      </w:r>
    </w:p>
    <w:p w14:paraId="3B62215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quels sont ces cris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 signifie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> ?</w:t>
      </w:r>
    </w:p>
    <w:p w14:paraId="186AA70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étais en train d</w:t>
      </w:r>
      <w:r w:rsidR="006D3E7C">
        <w:rPr>
          <w:szCs w:val="32"/>
        </w:rPr>
        <w:t>’</w:t>
      </w:r>
      <w:r w:rsidRPr="00BE5A07">
        <w:rPr>
          <w:szCs w:val="32"/>
        </w:rPr>
        <w:t>impressionner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 le mater</w:t>
      </w:r>
      <w:r w:rsidR="006D3E7C">
        <w:rPr>
          <w:szCs w:val="32"/>
        </w:rPr>
        <w:t> !</w:t>
      </w:r>
    </w:p>
    <w:p w14:paraId="5F8513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montrant les matelots qui rient de plus belle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ça que vous appelez impressionner l</w:t>
      </w:r>
      <w:r w:rsidR="006D3E7C">
        <w:rPr>
          <w:szCs w:val="32"/>
        </w:rPr>
        <w:t>’</w:t>
      </w:r>
      <w:r w:rsidRPr="00BE5A07">
        <w:rPr>
          <w:szCs w:val="32"/>
        </w:rPr>
        <w:t>équipage</w:t>
      </w:r>
      <w:r w:rsidR="006D3E7C">
        <w:rPr>
          <w:szCs w:val="32"/>
        </w:rPr>
        <w:t> ?</w:t>
      </w:r>
    </w:p>
    <w:p w14:paraId="0472A13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ATELOTS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avez cru nous avoir avec votre pendu cascadeur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on ne marche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Faudrait pas nous prendre pour des poires avec votre macchabée qui se mouche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assez de rigolade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on ne retourne pas en Espagne aujourd</w:t>
      </w:r>
      <w:r w:rsidR="006D3E7C">
        <w:rPr>
          <w:szCs w:val="32"/>
        </w:rPr>
        <w:t>’</w:t>
      </w:r>
      <w:r w:rsidRPr="00BE5A07">
        <w:rPr>
          <w:szCs w:val="32"/>
        </w:rPr>
        <w:t>hui même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va barder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êtes prévenu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va barder</w:t>
      </w:r>
      <w:r w:rsidR="006D3E7C">
        <w:rPr>
          <w:szCs w:val="32"/>
        </w:rPr>
        <w:t> !</w:t>
      </w:r>
    </w:p>
    <w:p w14:paraId="595B9570" w14:textId="500FAD2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éloignent en grognant et en ricanan</w:t>
      </w:r>
      <w:r w:rsidR="00695293" w:rsidRPr="00BE5A07">
        <w:t>t</w:t>
      </w:r>
      <w:r>
        <w:t>.)</w:t>
      </w:r>
    </w:p>
    <w:p w14:paraId="4CCB58D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apercevant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>est que ça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Un épouvantail à moineaux</w:t>
      </w:r>
      <w:r w:rsidR="006D3E7C">
        <w:rPr>
          <w:szCs w:val="32"/>
        </w:rPr>
        <w:t> ?</w:t>
      </w:r>
    </w:p>
    <w:p w14:paraId="4FC1D64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pendu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voulu faire un simulacre de pendaison pour l</w:t>
      </w:r>
      <w:r w:rsidR="006D3E7C">
        <w:rPr>
          <w:szCs w:val="32"/>
        </w:rPr>
        <w:t>’</w:t>
      </w:r>
      <w:r w:rsidRPr="00BE5A07">
        <w:rPr>
          <w:szCs w:val="32"/>
        </w:rPr>
        <w:t>exemple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cet imbécile a tout fait rater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 xml:space="preserve">Tout en parlant il va décrocher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3E7C">
        <w:rPr>
          <w:szCs w:val="32"/>
        </w:rPr>
        <w:t xml:space="preserve">.) </w:t>
      </w:r>
      <w:r w:rsidRPr="00BE5A07">
        <w:rPr>
          <w:szCs w:val="32"/>
        </w:rPr>
        <w:t>Rentrez votre langue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 ne pouviez pas attendre qu</w:t>
      </w:r>
      <w:r w:rsidR="006D3E7C">
        <w:rPr>
          <w:szCs w:val="32"/>
        </w:rPr>
        <w:t>’</w:t>
      </w:r>
      <w:r w:rsidRPr="00BE5A07">
        <w:rPr>
          <w:szCs w:val="32"/>
        </w:rPr>
        <w:t>ils soient partis pour vous moucher</w:t>
      </w:r>
      <w:r w:rsidR="006D3E7C">
        <w:rPr>
          <w:szCs w:val="32"/>
        </w:rPr>
        <w:t> ?…</w:t>
      </w:r>
    </w:p>
    <w:p w14:paraId="4778112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pour ne plus éternuer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quand je me mouche ça m</w:t>
      </w:r>
      <w:r w:rsidR="006D3E7C">
        <w:rPr>
          <w:szCs w:val="32"/>
        </w:rPr>
        <w:t>’</w:t>
      </w:r>
      <w:r w:rsidRPr="00BE5A07">
        <w:rPr>
          <w:szCs w:val="32"/>
        </w:rPr>
        <w:t>empêche d</w:t>
      </w:r>
      <w:r w:rsidR="006D3E7C">
        <w:rPr>
          <w:szCs w:val="32"/>
        </w:rPr>
        <w:t>’</w:t>
      </w:r>
      <w:r w:rsidRPr="00BE5A07">
        <w:rPr>
          <w:szCs w:val="32"/>
        </w:rPr>
        <w:t>éternuer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alors</w:t>
      </w:r>
      <w:r w:rsidR="006D3E7C">
        <w:rPr>
          <w:szCs w:val="32"/>
        </w:rPr>
        <w:t>…</w:t>
      </w:r>
    </w:p>
    <w:p w14:paraId="017B9E0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remède était pire que le mal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Allez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rompez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êtes même pas fichu de faire un pendu présentable</w:t>
      </w:r>
      <w:r w:rsidR="006D3E7C">
        <w:rPr>
          <w:szCs w:val="32"/>
        </w:rPr>
        <w:t> !</w:t>
      </w:r>
    </w:p>
    <w:p w14:paraId="45420D8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 sortant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eu un pendu dans ma famille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accepte pas d</w:t>
      </w:r>
      <w:r w:rsidR="006D3E7C">
        <w:rPr>
          <w:szCs w:val="32"/>
        </w:rPr>
        <w:t>’</w:t>
      </w:r>
      <w:r w:rsidRPr="00BE5A07">
        <w:rPr>
          <w:szCs w:val="32"/>
        </w:rPr>
        <w:t>observation</w:t>
      </w:r>
      <w:r w:rsidR="006D3E7C">
        <w:rPr>
          <w:szCs w:val="32"/>
        </w:rPr>
        <w:t> !</w:t>
      </w:r>
    </w:p>
    <w:p w14:paraId="39AE059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Disparaissez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idiot</w:t>
      </w:r>
      <w:r w:rsidR="006D3E7C">
        <w:rPr>
          <w:szCs w:val="32"/>
        </w:rPr>
        <w:t> !</w:t>
      </w:r>
    </w:p>
    <w:p w14:paraId="43A6082B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Moins le quart</w:t>
      </w:r>
      <w:r w:rsidR="006D3E7C">
        <w:rPr>
          <w:szCs w:val="32"/>
        </w:rPr>
        <w:t> !</w:t>
      </w:r>
    </w:p>
    <w:p w14:paraId="113032DD" w14:textId="64198F94" w:rsidR="00695293" w:rsidRPr="00BE5A07" w:rsidRDefault="00695293" w:rsidP="006D3E7C">
      <w:pPr>
        <w:pStyle w:val="Titre1"/>
      </w:pPr>
      <w:bookmarkStart w:id="30" w:name="_Toc197372920"/>
      <w:r w:rsidRPr="00BE5A07">
        <w:lastRenderedPageBreak/>
        <w:t>CHAPITRE XVI</w:t>
      </w:r>
      <w:r w:rsidRPr="00BE5A07">
        <w:br/>
      </w:r>
      <w:r w:rsidRPr="00BE5A07">
        <w:br/>
        <w:t>SUBLIME OBSTINATION DE L</w:t>
      </w:r>
      <w:r w:rsidR="006D3E7C">
        <w:t>’</w:t>
      </w:r>
      <w:r w:rsidRPr="00BE5A07">
        <w:t>AMIRAL</w:t>
      </w:r>
      <w:bookmarkEnd w:id="30"/>
    </w:p>
    <w:p w14:paraId="46A475F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réponds plus de rien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fait l</w:t>
      </w:r>
      <w:r w:rsidR="006D3E7C">
        <w:rPr>
          <w:szCs w:val="32"/>
        </w:rPr>
        <w:t>’</w:t>
      </w:r>
      <w:r w:rsidRPr="00BE5A07">
        <w:rPr>
          <w:szCs w:val="32"/>
        </w:rPr>
        <w:t>impossible pour prévenir une nouvelle révolte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3FDCEC5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retiens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ai eu une idée le jour où je vous ai engagé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>est aussi que cette histoire de housse que vous avez donné à coudre à ma bonne</w:t>
      </w:r>
      <w:r w:rsidR="006D3E7C">
        <w:rPr>
          <w:szCs w:val="32"/>
        </w:rPr>
        <w:t> ?</w:t>
      </w:r>
    </w:p>
    <w:p w14:paraId="2E58ECC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housse pour l</w:t>
      </w:r>
      <w:r w:rsidR="006D3E7C">
        <w:rPr>
          <w:szCs w:val="32"/>
        </w:rPr>
        <w:t>’</w:t>
      </w:r>
      <w:r w:rsidRPr="00BE5A07">
        <w:rPr>
          <w:szCs w:val="32"/>
        </w:rPr>
        <w:t>ancre</w:t>
      </w:r>
      <w:r w:rsidR="006D3E7C">
        <w:rPr>
          <w:szCs w:val="32"/>
        </w:rPr>
        <w:t>.</w:t>
      </w:r>
    </w:p>
    <w:p w14:paraId="491111A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housse pour l</w:t>
      </w:r>
      <w:r w:rsidR="006D3E7C">
        <w:rPr>
          <w:szCs w:val="32"/>
        </w:rPr>
        <w:t>’</w:t>
      </w:r>
      <w:r w:rsidRPr="00BE5A07">
        <w:rPr>
          <w:szCs w:val="32"/>
        </w:rPr>
        <w:t>ancre</w:t>
      </w:r>
      <w:r w:rsidR="006D3E7C">
        <w:rPr>
          <w:szCs w:val="32"/>
        </w:rPr>
        <w:t> ?</w:t>
      </w:r>
    </w:p>
    <w:p w14:paraId="61F8E8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cause de la poussière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fragile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 objets-là</w:t>
      </w:r>
      <w:r w:rsidR="006D3E7C">
        <w:rPr>
          <w:szCs w:val="32"/>
        </w:rPr>
        <w:t>…</w:t>
      </w:r>
    </w:p>
    <w:p w14:paraId="69F557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voilà à quoi vous employez votre temps sur ma caravelle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et la lessive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complet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comme l</w:t>
      </w:r>
      <w:r w:rsidR="006D3E7C">
        <w:rPr>
          <w:szCs w:val="32"/>
        </w:rPr>
        <w:t>’</w:t>
      </w:r>
      <w:r w:rsidRPr="00BE5A07">
        <w:rPr>
          <w:szCs w:val="32"/>
        </w:rPr>
        <w:t>autre jour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pendant la tempête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avez commandé aux matelots ahuris de ficeler les paquets d</w:t>
      </w:r>
      <w:r w:rsidR="006D3E7C">
        <w:rPr>
          <w:szCs w:val="32"/>
        </w:rPr>
        <w:t>’</w:t>
      </w:r>
      <w:r w:rsidRPr="00BE5A07">
        <w:rPr>
          <w:szCs w:val="32"/>
        </w:rPr>
        <w:t>eau qui tombaient sur le pont et de les descendre à la cale</w:t>
      </w:r>
      <w:r w:rsidR="006D3E7C">
        <w:rPr>
          <w:szCs w:val="32"/>
        </w:rPr>
        <w:t> !</w:t>
      </w:r>
    </w:p>
    <w:p w14:paraId="1CCE375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pour débarrasser le pont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de l</w:t>
      </w:r>
      <w:r w:rsidR="006D3E7C">
        <w:rPr>
          <w:szCs w:val="32"/>
        </w:rPr>
        <w:t>’</w:t>
      </w:r>
      <w:r w:rsidRPr="00BE5A07">
        <w:rPr>
          <w:szCs w:val="32"/>
        </w:rPr>
        <w:t>initiative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> !</w:t>
      </w:r>
    </w:p>
    <w:p w14:paraId="321A3D4F" w14:textId="6BD5225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Je parie que tu es encore en train de grogner après le capitaine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pourtant un homme précieux</w:t>
      </w:r>
      <w:r>
        <w:rPr>
          <w:szCs w:val="32"/>
        </w:rPr>
        <w:t>.</w:t>
      </w:r>
    </w:p>
    <w:p w14:paraId="552FDC9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de l</w:t>
      </w:r>
      <w:r w:rsidR="006D3E7C">
        <w:rPr>
          <w:szCs w:val="32"/>
        </w:rPr>
        <w:t>’</w:t>
      </w:r>
      <w:r w:rsidRPr="00BE5A07">
        <w:rPr>
          <w:szCs w:val="32"/>
        </w:rPr>
        <w:t>initiative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évidemment</w:t>
      </w:r>
      <w:r w:rsidR="006D3E7C">
        <w:rPr>
          <w:szCs w:val="32"/>
        </w:rPr>
        <w:t>.</w:t>
      </w:r>
    </w:p>
    <w:p w14:paraId="71667F2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parlons-en</w:t>
      </w:r>
      <w:r w:rsidR="006D3E7C">
        <w:rPr>
          <w:szCs w:val="32"/>
        </w:rPr>
        <w:t> !</w:t>
      </w:r>
    </w:p>
    <w:p w14:paraId="0BD10374" w14:textId="2FEBDAE6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rStyle w:val="Taille-1Caracteres"/>
        </w:rPr>
        <w:t xml:space="preserve">. </w:t>
      </w:r>
      <w:r>
        <w:rPr>
          <w:szCs w:val="32"/>
        </w:rPr>
        <w:t xml:space="preserve">– </w:t>
      </w:r>
      <w:r w:rsidR="00695293" w:rsidRPr="00BE5A07">
        <w:rPr>
          <w:szCs w:val="32"/>
        </w:rPr>
        <w:t>Plains-toi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Grâce à lui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 xml:space="preserve">à moi et à </w:t>
      </w:r>
      <w:r>
        <w:rPr>
          <w:szCs w:val="32"/>
        </w:rPr>
        <w:t>« </w:t>
      </w:r>
      <w:r w:rsidR="00695293" w:rsidRPr="00BE5A07">
        <w:rPr>
          <w:szCs w:val="32"/>
        </w:rPr>
        <w:t>ces dames</w:t>
      </w:r>
      <w:r>
        <w:rPr>
          <w:szCs w:val="32"/>
        </w:rPr>
        <w:t> »</w:t>
      </w:r>
      <w:r w:rsidR="00695293" w:rsidRPr="00BE5A07">
        <w:rPr>
          <w:szCs w:val="32"/>
        </w:rPr>
        <w:t xml:space="preserve"> que je dirige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les voiles de ta caravelle sont d</w:t>
      </w:r>
      <w:r>
        <w:rPr>
          <w:szCs w:val="32"/>
        </w:rPr>
        <w:t>’</w:t>
      </w:r>
      <w:r w:rsidR="00695293" w:rsidRPr="00BE5A07">
        <w:rPr>
          <w:szCs w:val="32"/>
        </w:rPr>
        <w:t>une blancheur de mouette</w:t>
      </w:r>
      <w:r>
        <w:rPr>
          <w:szCs w:val="32"/>
        </w:rPr>
        <w:t> !</w:t>
      </w:r>
    </w:p>
    <w:p w14:paraId="42037E3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Justement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ce qui me met en rage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Ces lessives continuelles retardent la marche de ma caravelle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y a plus de deux mois que nous sommes partis et les matelots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furieux de ne pas apercevoir les côtes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sont sur le point de se révolter</w:t>
      </w:r>
      <w:r w:rsidR="006D3E7C">
        <w:rPr>
          <w:szCs w:val="32"/>
        </w:rPr>
        <w:t>.</w:t>
      </w:r>
    </w:p>
    <w:p w14:paraId="153647C7" w14:textId="3ED1C24E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 xml:space="preserve">approchant de </w:t>
      </w:r>
      <w:r w:rsidR="006D3E7C">
        <w:rPr>
          <w:i/>
          <w:iCs/>
          <w:szCs w:val="32"/>
        </w:rPr>
        <w:t>M</w:t>
      </w:r>
      <w:r w:rsidR="006D3E7C" w:rsidRPr="006D3E7C">
        <w:rPr>
          <w:i/>
          <w:iCs/>
          <w:szCs w:val="32"/>
          <w:vertAlign w:val="superscript"/>
        </w:rPr>
        <w:t>me</w:t>
      </w:r>
      <w:r w:rsidR="006D3E7C">
        <w:rPr>
          <w:i/>
          <w:iCs/>
          <w:szCs w:val="32"/>
        </w:rPr>
        <w:t> </w:t>
      </w:r>
      <w:r w:rsidR="006D21B8" w:rsidRPr="00BE5A07">
        <w:rPr>
          <w:i/>
          <w:iCs/>
          <w:szCs w:val="32"/>
        </w:rPr>
        <w:t>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second m</w:t>
      </w:r>
      <w:r w:rsidR="006D3E7C">
        <w:rPr>
          <w:szCs w:val="32"/>
        </w:rPr>
        <w:t>’</w:t>
      </w:r>
      <w:r w:rsidRPr="00BE5A07">
        <w:rPr>
          <w:szCs w:val="32"/>
        </w:rPr>
        <w:t>envoie chercher les voiles du grand hunier et celles du mât d</w:t>
      </w:r>
      <w:r w:rsidR="006D3E7C">
        <w:rPr>
          <w:szCs w:val="32"/>
        </w:rPr>
        <w:t>’</w:t>
      </w:r>
      <w:r w:rsidRPr="00BE5A07">
        <w:rPr>
          <w:szCs w:val="32"/>
        </w:rPr>
        <w:t>artimon</w:t>
      </w:r>
      <w:r w:rsidR="006D3E7C">
        <w:rPr>
          <w:szCs w:val="32"/>
        </w:rPr>
        <w:t>.</w:t>
      </w:r>
    </w:p>
    <w:p w14:paraId="264C9B15" w14:textId="6E5AF7A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bien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mon ami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Descendez dans ma cabine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et demandez à ma bonne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Elles sont repassées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pliées et bien rangées dans mon armoire à linge</w:t>
      </w:r>
      <w:r>
        <w:rPr>
          <w:szCs w:val="32"/>
        </w:rPr>
        <w:t>.</w:t>
      </w:r>
    </w:p>
    <w:p w14:paraId="781C7D32" w14:textId="3C9E771E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Le mousse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174F22A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voiles dans l</w:t>
      </w:r>
      <w:r w:rsidR="006D3E7C">
        <w:rPr>
          <w:szCs w:val="32"/>
        </w:rPr>
        <w:t>’</w:t>
      </w:r>
      <w:r w:rsidRPr="00BE5A07">
        <w:rPr>
          <w:szCs w:val="32"/>
        </w:rPr>
        <w:t>armoire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sérieux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sérieux</w:t>
      </w:r>
      <w:r w:rsidR="006D3E7C">
        <w:rPr>
          <w:szCs w:val="32"/>
        </w:rPr>
        <w:t> !</w:t>
      </w:r>
    </w:p>
    <w:p w14:paraId="319A39A7" w14:textId="34A5C47E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Qu</w:t>
      </w:r>
      <w:r>
        <w:rPr>
          <w:szCs w:val="32"/>
        </w:rPr>
        <w:t>’</w:t>
      </w:r>
      <w:r w:rsidR="00695293" w:rsidRPr="00BE5A07">
        <w:rPr>
          <w:szCs w:val="32"/>
        </w:rPr>
        <w:t>est-ce qui est sérieux</w:t>
      </w:r>
      <w:r>
        <w:rPr>
          <w:szCs w:val="32"/>
        </w:rPr>
        <w:t> ?</w:t>
      </w:r>
    </w:p>
    <w:p w14:paraId="6C992A8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Rien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rien n</w:t>
      </w:r>
      <w:r w:rsidR="006D3E7C">
        <w:rPr>
          <w:szCs w:val="32"/>
        </w:rPr>
        <w:t>’</w:t>
      </w:r>
      <w:r w:rsidRPr="00BE5A07">
        <w:rPr>
          <w:szCs w:val="32"/>
        </w:rPr>
        <w:t>est sérieux sur cette abracadabrante caravelle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capitaine fait la lessive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mousse est idiot-moins-le-quart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Philidor accroche sa lanterne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équipage est révolté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femme met les voiles dans l</w:t>
      </w:r>
      <w:r w:rsidR="006D3E7C">
        <w:rPr>
          <w:szCs w:val="32"/>
        </w:rPr>
        <w:t>’</w:t>
      </w:r>
      <w:r w:rsidRPr="00BE5A07">
        <w:rPr>
          <w:szCs w:val="32"/>
        </w:rPr>
        <w:t>armoire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Colomba se déguise en mousse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bonne itou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sérieux tout ça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très sérieux</w:t>
      </w:r>
      <w:r w:rsidR="006D3E7C">
        <w:rPr>
          <w:szCs w:val="32"/>
        </w:rPr>
        <w:t> !</w:t>
      </w:r>
    </w:p>
    <w:p w14:paraId="12FE9E8E" w14:textId="2FAF1F7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m</w:t>
      </w:r>
      <w:r>
        <w:rPr>
          <w:szCs w:val="32"/>
        </w:rPr>
        <w:t>’</w:t>
      </w:r>
      <w:r w:rsidR="00695293" w:rsidRPr="00BE5A07">
        <w:rPr>
          <w:szCs w:val="32"/>
        </w:rPr>
        <w:t>énerves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à la fin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avec ton sérieux par ci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 xml:space="preserve">ton sérieux </w:t>
      </w:r>
      <w:proofErr w:type="spellStart"/>
      <w:r w:rsidR="00695293" w:rsidRPr="00BE5A07">
        <w:rPr>
          <w:szCs w:val="32"/>
        </w:rPr>
        <w:t>par là</w:t>
      </w:r>
      <w:proofErr w:type="spellEnd"/>
      <w:r>
        <w:rPr>
          <w:szCs w:val="32"/>
        </w:rPr>
        <w:t xml:space="preserve"> !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es encore naïf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lastRenderedPageBreak/>
        <w:t>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si tu crois que ça sert à quelque chose dans la vie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ton sérieux</w:t>
      </w:r>
      <w:r>
        <w:rPr>
          <w:szCs w:val="32"/>
        </w:rPr>
        <w:t> !</w:t>
      </w:r>
    </w:p>
    <w:p w14:paraId="76B10BD0" w14:textId="63E63EA8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45551EB5" w14:textId="20D06B4C" w:rsidR="00695293" w:rsidRPr="00BE5A07" w:rsidRDefault="00695293" w:rsidP="006D3E7C">
      <w:pPr>
        <w:pStyle w:val="Centr"/>
        <w:keepNext/>
      </w:pPr>
      <w:r w:rsidRPr="00BE5A07">
        <w:t>CHANSON DES GENS S</w:t>
      </w:r>
      <w:r w:rsidR="00FD3AE0" w:rsidRPr="00BE5A07">
        <w:t>É</w:t>
      </w:r>
      <w:r w:rsidRPr="00BE5A07">
        <w:t>RIEUX</w:t>
      </w:r>
    </w:p>
    <w:p w14:paraId="6D87CEE2" w14:textId="77777777" w:rsidR="00695293" w:rsidRPr="00BE5A07" w:rsidRDefault="00695293" w:rsidP="006D3E7C">
      <w:pPr>
        <w:pStyle w:val="Centr"/>
        <w:keepNext/>
      </w:pPr>
      <w:bookmarkStart w:id="31" w:name="bookmark19"/>
      <w:r w:rsidRPr="00BE5A07">
        <w:t>I</w:t>
      </w:r>
      <w:bookmarkEnd w:id="31"/>
    </w:p>
    <w:p w14:paraId="20A1F671" w14:textId="77777777" w:rsidR="006D3E7C" w:rsidRDefault="00695293" w:rsidP="00B9252A">
      <w:pPr>
        <w:pStyle w:val="NormalSuspendu1XRetrait2XEsp0"/>
      </w:pPr>
      <w:r w:rsidRPr="00BE5A07">
        <w:t>Depuis que notre terre est ronde</w:t>
      </w:r>
      <w:r w:rsidR="006D3E7C">
        <w:t>,</w:t>
      </w:r>
    </w:p>
    <w:p w14:paraId="19C4152C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Un tas d</w:t>
      </w:r>
      <w:r w:rsidR="006D3E7C">
        <w:rPr>
          <w:szCs w:val="32"/>
        </w:rPr>
        <w:t>’</w:t>
      </w:r>
      <w:r w:rsidRPr="00BE5A07">
        <w:rPr>
          <w:szCs w:val="32"/>
        </w:rPr>
        <w:t>gens soi-disant sérieux</w:t>
      </w:r>
      <w:r w:rsidR="006D3E7C">
        <w:rPr>
          <w:szCs w:val="32"/>
        </w:rPr>
        <w:t>,</w:t>
      </w:r>
    </w:p>
    <w:p w14:paraId="793526E7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Dirigent notre pauvre monde</w:t>
      </w:r>
      <w:r w:rsidR="006D3E7C">
        <w:rPr>
          <w:szCs w:val="32"/>
        </w:rPr>
        <w:t>,</w:t>
      </w:r>
    </w:p>
    <w:p w14:paraId="4C840B10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s</w:t>
      </w:r>
      <w:r w:rsidR="006D3E7C">
        <w:rPr>
          <w:szCs w:val="32"/>
        </w:rPr>
        <w:t>’</w:t>
      </w:r>
      <w:r w:rsidRPr="00BE5A07">
        <w:rPr>
          <w:szCs w:val="32"/>
        </w:rPr>
        <w:t>en porte-t-il beaucoup mieux</w:t>
      </w:r>
      <w:r w:rsidR="006D3E7C">
        <w:rPr>
          <w:szCs w:val="32"/>
        </w:rPr>
        <w:t> ?</w:t>
      </w:r>
    </w:p>
    <w:p w14:paraId="78B2B461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Des hommes graves et austères</w:t>
      </w:r>
      <w:r w:rsidR="006D3E7C">
        <w:rPr>
          <w:szCs w:val="32"/>
        </w:rPr>
        <w:t>,</w:t>
      </w:r>
    </w:p>
    <w:p w14:paraId="08071804" w14:textId="77777777" w:rsidR="006D3E7C" w:rsidRDefault="00695293" w:rsidP="00B9252A">
      <w:pPr>
        <w:pStyle w:val="NormalSuspendu1XRetrait2XEsp0"/>
        <w:rPr>
          <w:szCs w:val="32"/>
        </w:rPr>
      </w:pPr>
      <w:proofErr w:type="spellStart"/>
      <w:r w:rsidRPr="00BE5A07">
        <w:rPr>
          <w:szCs w:val="32"/>
        </w:rPr>
        <w:t>Eur</w:t>
      </w:r>
      <w:r w:rsidR="006D3E7C">
        <w:rPr>
          <w:szCs w:val="32"/>
        </w:rPr>
        <w:t>’</w:t>
      </w:r>
      <w:r w:rsidRPr="00BE5A07">
        <w:rPr>
          <w:szCs w:val="32"/>
        </w:rPr>
        <w:t>ent</w:t>
      </w:r>
      <w:proofErr w:type="spellEnd"/>
      <w:r w:rsidRPr="00BE5A07">
        <w:rPr>
          <w:szCs w:val="32"/>
        </w:rPr>
        <w:t xml:space="preserve"> toujours le pouvoir en main</w:t>
      </w:r>
      <w:r w:rsidR="006D3E7C">
        <w:rPr>
          <w:szCs w:val="32"/>
        </w:rPr>
        <w:t>,</w:t>
      </w:r>
    </w:p>
    <w:p w14:paraId="5DB04C70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ont-ils empêché les guerres</w:t>
      </w:r>
      <w:r w:rsidR="006D3E7C">
        <w:rPr>
          <w:szCs w:val="32"/>
        </w:rPr>
        <w:t> ?</w:t>
      </w:r>
    </w:p>
    <w:p w14:paraId="486CBC3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Et fait l</w:t>
      </w:r>
      <w:r w:rsidR="006D3E7C">
        <w:rPr>
          <w:szCs w:val="32"/>
        </w:rPr>
        <w:t>’</w:t>
      </w:r>
      <w:r w:rsidRPr="00BE5A07">
        <w:rPr>
          <w:szCs w:val="32"/>
        </w:rPr>
        <w:t>bonheur du genre humain</w:t>
      </w:r>
      <w:r w:rsidR="006D3E7C">
        <w:rPr>
          <w:szCs w:val="32"/>
        </w:rPr>
        <w:t> ?</w:t>
      </w:r>
    </w:p>
    <w:p w14:paraId="0A5950CE" w14:textId="4F714B90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1F7DA59C" w14:textId="0C4F1BF2" w:rsidR="00C41B39" w:rsidRPr="00BE5A07" w:rsidRDefault="00695293" w:rsidP="006D3E7C">
      <w:pPr>
        <w:pStyle w:val="CentrEspAvt0EspApr0"/>
      </w:pPr>
      <w:r w:rsidRPr="00BE5A07">
        <w:t>Ah</w:t>
      </w:r>
      <w:r w:rsidR="006D3E7C">
        <w:t xml:space="preserve"> ! </w:t>
      </w:r>
      <w:r w:rsidRPr="00BE5A07">
        <w:t>quand on voit c</w:t>
      </w:r>
      <w:r w:rsidR="006D3E7C">
        <w:t>’</w:t>
      </w:r>
      <w:r w:rsidRPr="00BE5A07">
        <w:t>que les hommes</w:t>
      </w:r>
    </w:p>
    <w:p w14:paraId="77606F84" w14:textId="77777777" w:rsidR="006D3E7C" w:rsidRDefault="00695293" w:rsidP="006D3E7C">
      <w:pPr>
        <w:pStyle w:val="CentrEspAvt0EspApr0"/>
      </w:pPr>
      <w:r w:rsidRPr="00BE5A07">
        <w:t>Sérieux ont fait de tout temps</w:t>
      </w:r>
      <w:r w:rsidR="006D3E7C">
        <w:t>,</w:t>
      </w:r>
    </w:p>
    <w:p w14:paraId="0F6175C9" w14:textId="77777777" w:rsidR="006D3E7C" w:rsidRDefault="00695293" w:rsidP="006D3E7C">
      <w:pPr>
        <w:pStyle w:val="CentrEspAvt0EspApr0"/>
      </w:pPr>
      <w:r w:rsidRPr="00BE5A07">
        <w:t>On s</w:t>
      </w:r>
      <w:r w:rsidR="006D3E7C">
        <w:t>’</w:t>
      </w:r>
      <w:r w:rsidRPr="00BE5A07">
        <w:t>dit que les fous</w:t>
      </w:r>
      <w:r w:rsidR="006D3E7C">
        <w:t xml:space="preserve">, </w:t>
      </w:r>
      <w:r w:rsidRPr="00BE5A07">
        <w:t>en somme</w:t>
      </w:r>
      <w:r w:rsidR="006D3E7C">
        <w:t>,</w:t>
      </w:r>
    </w:p>
    <w:p w14:paraId="337DB016" w14:textId="49A30E1E" w:rsidR="00695293" w:rsidRPr="00BE5A07" w:rsidRDefault="00695293" w:rsidP="006D3E7C">
      <w:pPr>
        <w:pStyle w:val="CentrEspAvt0EspApr0"/>
      </w:pPr>
      <w:r w:rsidRPr="00BE5A07">
        <w:t>En auraient fait tout autant</w:t>
      </w:r>
      <w:r w:rsidR="006D3E7C">
        <w:t xml:space="preserve">. </w:t>
      </w:r>
      <w:r w:rsidRPr="00BE5A07">
        <w:t>i</w:t>
      </w:r>
    </w:p>
    <w:p w14:paraId="77D9063E" w14:textId="77777777" w:rsidR="00695293" w:rsidRPr="00BE5A07" w:rsidRDefault="00695293" w:rsidP="006D3E7C">
      <w:pPr>
        <w:pStyle w:val="Centr"/>
        <w:keepNext/>
      </w:pPr>
      <w:r w:rsidRPr="00BE5A07">
        <w:t>II</w:t>
      </w:r>
    </w:p>
    <w:p w14:paraId="5BD178F3" w14:textId="5B781187" w:rsidR="00C41B39" w:rsidRPr="00BE5A07" w:rsidRDefault="00695293" w:rsidP="00B9252A">
      <w:pPr>
        <w:pStyle w:val="NormalSuspendu1XRetrait2XEsp0"/>
      </w:pPr>
      <w:r w:rsidRPr="00BE5A07">
        <w:t>Combien d</w:t>
      </w:r>
      <w:r w:rsidR="006D3E7C">
        <w:t>’</w:t>
      </w:r>
      <w:r w:rsidRPr="00BE5A07">
        <w:t>illustres personnages</w:t>
      </w:r>
    </w:p>
    <w:p w14:paraId="0E19E902" w14:textId="77777777" w:rsidR="00C41B39" w:rsidRPr="00BE5A07" w:rsidRDefault="00695293" w:rsidP="00B9252A">
      <w:pPr>
        <w:pStyle w:val="NormalSuspendu1XRetrait2XEsp0"/>
      </w:pPr>
      <w:r w:rsidRPr="00BE5A07">
        <w:t>Étaient dignes du cabanon</w:t>
      </w:r>
    </w:p>
    <w:p w14:paraId="25F3E9FE" w14:textId="77777777" w:rsidR="006D3E7C" w:rsidRDefault="00695293" w:rsidP="00B9252A">
      <w:pPr>
        <w:pStyle w:val="NormalSuspendu1XRetrait2XEsp0"/>
      </w:pPr>
      <w:r w:rsidRPr="00BE5A07">
        <w:t>Mais dans l</w:t>
      </w:r>
      <w:r w:rsidR="006D3E7C">
        <w:t>’</w:t>
      </w:r>
      <w:proofErr w:type="spellStart"/>
      <w:r w:rsidRPr="00BE5A07">
        <w:t>histoir</w:t>
      </w:r>
      <w:proofErr w:type="spellEnd"/>
      <w:r w:rsidR="006D3E7C">
        <w:t>’</w:t>
      </w:r>
      <w:r w:rsidRPr="00BE5A07">
        <w:t xml:space="preserve"> à chaque page</w:t>
      </w:r>
      <w:r w:rsidR="006D3E7C">
        <w:t>,</w:t>
      </w:r>
    </w:p>
    <w:p w14:paraId="3F9CD6AF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On voit glorifier leurs noms</w:t>
      </w:r>
      <w:r w:rsidR="006D3E7C">
        <w:rPr>
          <w:szCs w:val="32"/>
        </w:rPr>
        <w:t> !</w:t>
      </w:r>
    </w:p>
    <w:p w14:paraId="2C1FF739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Des grands créateurs de tuerie</w:t>
      </w:r>
      <w:r w:rsidR="006D3E7C">
        <w:rPr>
          <w:szCs w:val="32"/>
        </w:rPr>
        <w:t>,</w:t>
      </w:r>
    </w:p>
    <w:p w14:paraId="24952228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galerie des portraits</w:t>
      </w:r>
      <w:r w:rsidR="006D3E7C">
        <w:rPr>
          <w:szCs w:val="32"/>
        </w:rPr>
        <w:t> !</w:t>
      </w:r>
    </w:p>
    <w:p w14:paraId="480BB8B0" w14:textId="615C14C1" w:rsidR="00C41B39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inventeur du parapluie</w:t>
      </w:r>
    </w:p>
    <w:p w14:paraId="6B161C2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histoir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</w:t>
      </w:r>
      <w:r w:rsidR="006D3E7C">
        <w:rPr>
          <w:szCs w:val="32"/>
        </w:rPr>
        <w:t>’</w:t>
      </w:r>
      <w:r w:rsidRPr="00BE5A07">
        <w:rPr>
          <w:szCs w:val="32"/>
        </w:rPr>
        <w:t>en parlera jamais</w:t>
      </w:r>
      <w:r w:rsidR="006D3E7C">
        <w:rPr>
          <w:szCs w:val="32"/>
        </w:rPr>
        <w:t> !</w:t>
      </w:r>
    </w:p>
    <w:p w14:paraId="4884ACA4" w14:textId="084C1D8B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Refrain</w:t>
      </w:r>
    </w:p>
    <w:p w14:paraId="24DFE885" w14:textId="2D039086" w:rsidR="00C41B39" w:rsidRPr="00BE5A07" w:rsidRDefault="00695293" w:rsidP="006D3E7C">
      <w:pPr>
        <w:pStyle w:val="CentrEspAvt0EspApr0"/>
      </w:pPr>
      <w:r w:rsidRPr="00BE5A07">
        <w:t>Ah</w:t>
      </w:r>
      <w:r w:rsidR="006D3E7C">
        <w:t xml:space="preserve"> ! </w:t>
      </w:r>
      <w:r w:rsidRPr="00BE5A07">
        <w:t>quand on voit c</w:t>
      </w:r>
      <w:r w:rsidR="006D3E7C">
        <w:t>’</w:t>
      </w:r>
      <w:r w:rsidRPr="00BE5A07">
        <w:t>que les hommes</w:t>
      </w:r>
    </w:p>
    <w:p w14:paraId="6A725729" w14:textId="77777777" w:rsidR="006D3E7C" w:rsidRDefault="00695293" w:rsidP="006D3E7C">
      <w:pPr>
        <w:pStyle w:val="CentrEspAvt0EspApr0"/>
      </w:pPr>
      <w:r w:rsidRPr="00BE5A07">
        <w:t>Sérieux ont fait de tout temps</w:t>
      </w:r>
      <w:r w:rsidR="006D3E7C">
        <w:t>,</w:t>
      </w:r>
    </w:p>
    <w:p w14:paraId="2BB01CDB" w14:textId="77777777" w:rsidR="006D3E7C" w:rsidRDefault="00695293" w:rsidP="006D3E7C">
      <w:pPr>
        <w:pStyle w:val="CentrEspAvt0EspApr0"/>
      </w:pPr>
      <w:r w:rsidRPr="00BE5A07">
        <w:t>On s</w:t>
      </w:r>
      <w:r w:rsidR="006D3E7C">
        <w:t>’</w:t>
      </w:r>
      <w:r w:rsidRPr="00BE5A07">
        <w:t>dit que les fous</w:t>
      </w:r>
      <w:r w:rsidR="006D3E7C">
        <w:t xml:space="preserve">, </w:t>
      </w:r>
      <w:r w:rsidRPr="00BE5A07">
        <w:t>en somme</w:t>
      </w:r>
      <w:r w:rsidR="006D3E7C">
        <w:t>,</w:t>
      </w:r>
    </w:p>
    <w:p w14:paraId="75D6AEF1" w14:textId="77777777" w:rsidR="006D3E7C" w:rsidRDefault="00695293" w:rsidP="006D3E7C">
      <w:pPr>
        <w:pStyle w:val="CentrEspAvt0EspApr0"/>
      </w:pPr>
      <w:r w:rsidRPr="00BE5A07">
        <w:t>En auraient fait tout autant</w:t>
      </w:r>
      <w:r w:rsidR="006D3E7C">
        <w:t>.</w:t>
      </w:r>
    </w:p>
    <w:p w14:paraId="6D61D39F" w14:textId="1E4FC8CA" w:rsidR="00695293" w:rsidRPr="00BE5A07" w:rsidRDefault="00695293" w:rsidP="006D3E7C">
      <w:pPr>
        <w:pStyle w:val="Centr"/>
        <w:keepNext/>
      </w:pPr>
      <w:bookmarkStart w:id="32" w:name="bookmark20"/>
      <w:r w:rsidRPr="00BE5A07">
        <w:t>III</w:t>
      </w:r>
      <w:bookmarkEnd w:id="32"/>
    </w:p>
    <w:p w14:paraId="5D007E2F" w14:textId="77777777" w:rsidR="00C41B39" w:rsidRPr="00BE5A07" w:rsidRDefault="00695293" w:rsidP="00B9252A">
      <w:pPr>
        <w:pStyle w:val="NormalSuspendu1XRetrait2XEsp0"/>
      </w:pPr>
      <w:r w:rsidRPr="00BE5A07">
        <w:t>En France on aime rendre hommage</w:t>
      </w:r>
    </w:p>
    <w:p w14:paraId="5735C5E8" w14:textId="77777777" w:rsidR="006D3E7C" w:rsidRDefault="00695293" w:rsidP="00B9252A">
      <w:pPr>
        <w:pStyle w:val="NormalSuspendu1XRetrait2XEsp0"/>
      </w:pPr>
      <w:r w:rsidRPr="00BE5A07">
        <w:t>Aux auteurs les plus ennuyeux</w:t>
      </w:r>
      <w:r w:rsidR="006D3E7C">
        <w:t>.</w:t>
      </w:r>
    </w:p>
    <w:p w14:paraId="368586E3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On ne lit jamais leurs ouvrages</w:t>
      </w:r>
      <w:r w:rsidR="006D3E7C">
        <w:rPr>
          <w:szCs w:val="32"/>
        </w:rPr>
        <w:t>,</w:t>
      </w:r>
    </w:p>
    <w:p w14:paraId="5F33E713" w14:textId="44F6436D" w:rsidR="00C41B39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d</w:t>
      </w:r>
      <w:r w:rsidR="006D3E7C">
        <w:rPr>
          <w:szCs w:val="32"/>
        </w:rPr>
        <w:t>’</w:t>
      </w:r>
      <w:r w:rsidRPr="00BE5A07">
        <w:rPr>
          <w:szCs w:val="32"/>
        </w:rPr>
        <w:t>confiance on dit</w:t>
      </w:r>
      <w:r w:rsidR="006D3E7C">
        <w:rPr>
          <w:szCs w:val="32"/>
        </w:rPr>
        <w:t> : « 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sérieux</w:t>
      </w:r>
      <w:r w:rsidR="006D3E7C">
        <w:rPr>
          <w:szCs w:val="32"/>
        </w:rPr>
        <w:t> ! »</w:t>
      </w:r>
    </w:p>
    <w:p w14:paraId="6534A05D" w14:textId="49461F1E" w:rsidR="00C41B39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De craint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qu</w:t>
      </w:r>
      <w:r w:rsidR="006D3E7C">
        <w:rPr>
          <w:szCs w:val="32"/>
        </w:rPr>
        <w:t>’</w:t>
      </w:r>
      <w:r w:rsidRPr="00BE5A07">
        <w:rPr>
          <w:szCs w:val="32"/>
        </w:rPr>
        <w:t>en riant ils ne perdent</w:t>
      </w:r>
    </w:p>
    <w:p w14:paraId="2EF8EF2C" w14:textId="28EF7A92" w:rsidR="00C41B39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Leur dignité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snobs ne vont</w:t>
      </w:r>
    </w:p>
    <w:p w14:paraId="4C224628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Voir que des </w:t>
      </w:r>
      <w:proofErr w:type="spellStart"/>
      <w:r w:rsidRPr="00BE5A07">
        <w:rPr>
          <w:szCs w:val="32"/>
        </w:rPr>
        <w:t>pièc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qui les </w:t>
      </w:r>
      <w:proofErr w:type="spellStart"/>
      <w:r w:rsidRPr="00BE5A07">
        <w:rPr>
          <w:szCs w:val="32"/>
        </w:rPr>
        <w:t>em</w:t>
      </w:r>
      <w:proofErr w:type="spellEnd"/>
      <w:r w:rsidR="006D3E7C">
        <w:rPr>
          <w:szCs w:val="32"/>
        </w:rPr>
        <w:t xml:space="preserve">… </w:t>
      </w:r>
      <w:proofErr w:type="spellStart"/>
      <w:r w:rsidRPr="00BE5A07">
        <w:rPr>
          <w:szCs w:val="32"/>
        </w:rPr>
        <w:t>bêtent</w:t>
      </w:r>
      <w:proofErr w:type="spellEnd"/>
      <w:r w:rsidR="006D3E7C">
        <w:rPr>
          <w:szCs w:val="32"/>
        </w:rPr>
        <w:t> !</w:t>
      </w:r>
    </w:p>
    <w:p w14:paraId="0A332C5A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Plus qu</w:t>
      </w:r>
      <w:r w:rsidR="006D3E7C">
        <w:rPr>
          <w:szCs w:val="32"/>
        </w:rPr>
        <w:t>’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barbant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plus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c</w:t>
      </w:r>
      <w:r w:rsidR="006D3E7C">
        <w:rPr>
          <w:szCs w:val="32"/>
        </w:rPr>
        <w:t>’</w:t>
      </w:r>
      <w:r w:rsidRPr="00BE5A07">
        <w:rPr>
          <w:szCs w:val="32"/>
        </w:rPr>
        <w:t>est profond</w:t>
      </w:r>
      <w:r w:rsidR="006D3E7C">
        <w:rPr>
          <w:szCs w:val="32"/>
        </w:rPr>
        <w:t> !</w:t>
      </w:r>
    </w:p>
    <w:p w14:paraId="3A7DFABB" w14:textId="59EA3D01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0E08ABA2" w14:textId="247782A5" w:rsidR="00C41B39" w:rsidRPr="00BE5A07" w:rsidRDefault="00695293" w:rsidP="006D3E7C">
      <w:pPr>
        <w:pStyle w:val="CentrEspAvt0EspApr0"/>
      </w:pPr>
      <w:r w:rsidRPr="00BE5A07">
        <w:t>Ah</w:t>
      </w:r>
      <w:r w:rsidR="006D3E7C">
        <w:t xml:space="preserve"> ! </w:t>
      </w:r>
      <w:r w:rsidRPr="00BE5A07">
        <w:t>quand on voit c</w:t>
      </w:r>
      <w:r w:rsidR="006D3E7C">
        <w:t>’</w:t>
      </w:r>
      <w:r w:rsidRPr="00BE5A07">
        <w:t>que les hommes</w:t>
      </w:r>
    </w:p>
    <w:p w14:paraId="76C4AA1B" w14:textId="77777777" w:rsidR="006D3E7C" w:rsidRDefault="00695293" w:rsidP="006D3E7C">
      <w:pPr>
        <w:pStyle w:val="CentrEspAvt0EspApr0"/>
      </w:pPr>
      <w:r w:rsidRPr="00BE5A07">
        <w:t>Sérieux ont fait de tout temps</w:t>
      </w:r>
      <w:r w:rsidR="006D3E7C">
        <w:t>,</w:t>
      </w:r>
    </w:p>
    <w:p w14:paraId="409033CD" w14:textId="77777777" w:rsidR="006D3E7C" w:rsidRDefault="00695293" w:rsidP="006D3E7C">
      <w:pPr>
        <w:pStyle w:val="CentrEspAvt0EspApr0"/>
      </w:pPr>
      <w:r w:rsidRPr="00BE5A07">
        <w:t>On s</w:t>
      </w:r>
      <w:r w:rsidR="006D3E7C">
        <w:t>’</w:t>
      </w:r>
      <w:r w:rsidRPr="00BE5A07">
        <w:t>dit que les fous</w:t>
      </w:r>
      <w:r w:rsidR="006D3E7C">
        <w:t xml:space="preserve">, </w:t>
      </w:r>
      <w:r w:rsidRPr="00BE5A07">
        <w:t>en somme</w:t>
      </w:r>
      <w:r w:rsidR="006D3E7C">
        <w:t>,</w:t>
      </w:r>
    </w:p>
    <w:p w14:paraId="26FBB3EB" w14:textId="71BED221" w:rsidR="00695293" w:rsidRPr="00BE5A07" w:rsidRDefault="00695293" w:rsidP="006D3E7C">
      <w:pPr>
        <w:pStyle w:val="CentrEspAvt0EspApr0"/>
      </w:pPr>
      <w:r w:rsidRPr="00BE5A07">
        <w:t>En auraient fait tout autant</w:t>
      </w:r>
    </w:p>
    <w:p w14:paraId="2131FF09" w14:textId="77777777" w:rsidR="00695293" w:rsidRPr="00BE5A07" w:rsidRDefault="00695293" w:rsidP="006D3E7C">
      <w:pPr>
        <w:pStyle w:val="Centr"/>
        <w:keepNext/>
      </w:pPr>
      <w:bookmarkStart w:id="33" w:name="bookmark21"/>
      <w:r w:rsidRPr="00BE5A07">
        <w:t>IV</w:t>
      </w:r>
      <w:bookmarkEnd w:id="33"/>
    </w:p>
    <w:p w14:paraId="22478877" w14:textId="77777777" w:rsidR="006D3E7C" w:rsidRDefault="00695293" w:rsidP="00B9252A">
      <w:pPr>
        <w:pStyle w:val="NormalSuspendu1XRetrait2XEsp0"/>
      </w:pPr>
      <w:r w:rsidRPr="00BE5A07">
        <w:t>On naît</w:t>
      </w:r>
      <w:r w:rsidR="006D3E7C">
        <w:t xml:space="preserve">, </w:t>
      </w:r>
      <w:r w:rsidRPr="00BE5A07">
        <w:t>on vit</w:t>
      </w:r>
      <w:r w:rsidR="006D3E7C">
        <w:t xml:space="preserve">, </w:t>
      </w:r>
      <w:r w:rsidRPr="00BE5A07">
        <w:t>passez muscade</w:t>
      </w:r>
      <w:r w:rsidR="006D3E7C">
        <w:t> !</w:t>
      </w:r>
    </w:p>
    <w:p w14:paraId="31E1005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homme </w:t>
      </w:r>
      <w:proofErr w:type="spellStart"/>
      <w:r w:rsidRPr="00BE5A07">
        <w:rPr>
          <w:szCs w:val="32"/>
        </w:rPr>
        <w:t>grav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sait-il</w:t>
      </w:r>
      <w:proofErr w:type="spellEnd"/>
      <w:r w:rsidRPr="00BE5A07">
        <w:rPr>
          <w:szCs w:val="32"/>
        </w:rPr>
        <w:t xml:space="preserve"> mieux qu</w:t>
      </w:r>
      <w:r w:rsidR="006D3E7C">
        <w:rPr>
          <w:szCs w:val="32"/>
        </w:rPr>
        <w:t>’</w:t>
      </w:r>
      <w:r w:rsidRPr="00BE5A07">
        <w:rPr>
          <w:szCs w:val="32"/>
        </w:rPr>
        <w:t>un fou</w:t>
      </w:r>
      <w:r w:rsidR="006D3E7C">
        <w:rPr>
          <w:szCs w:val="32"/>
        </w:rPr>
        <w:t>,</w:t>
      </w:r>
    </w:p>
    <w:p w14:paraId="72308B0A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Le mot de la grande Charade</w:t>
      </w:r>
      <w:r w:rsidR="006D3E7C">
        <w:rPr>
          <w:szCs w:val="32"/>
        </w:rPr>
        <w:t> ?</w:t>
      </w:r>
    </w:p>
    <w:p w14:paraId="4ACAA0B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un ne sait rien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l</w:t>
      </w:r>
      <w:r w:rsidR="006D3E7C">
        <w:rPr>
          <w:szCs w:val="32"/>
        </w:rPr>
        <w:t>’</w:t>
      </w:r>
      <w:r w:rsidRPr="00BE5A07">
        <w:rPr>
          <w:szCs w:val="32"/>
        </w:rPr>
        <w:t>autre itou</w:t>
      </w:r>
      <w:r w:rsidR="006D3E7C">
        <w:rPr>
          <w:szCs w:val="32"/>
        </w:rPr>
        <w:t> !</w:t>
      </w:r>
    </w:p>
    <w:p w14:paraId="06D11D7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Nous sommes tous des marionnettes</w:t>
      </w:r>
      <w:r w:rsidR="006D3E7C">
        <w:rPr>
          <w:szCs w:val="32"/>
        </w:rPr>
        <w:t>,</w:t>
      </w:r>
    </w:p>
    <w:p w14:paraId="5995A621" w14:textId="77777777" w:rsidR="006D3E7C" w:rsidRDefault="006D3E7C" w:rsidP="00B9252A">
      <w:pPr>
        <w:pStyle w:val="NormalSuspendu1XRetrait2XEsp0"/>
        <w:rPr>
          <w:szCs w:val="32"/>
        </w:rPr>
      </w:pPr>
      <w:r>
        <w:rPr>
          <w:szCs w:val="32"/>
        </w:rPr>
        <w:t>— </w:t>
      </w:r>
      <w:r w:rsidR="00695293" w:rsidRPr="00BE5A07">
        <w:rPr>
          <w:szCs w:val="32"/>
        </w:rPr>
        <w:t>Trois petits tours et puis adieu</w:t>
      </w:r>
      <w:r>
        <w:rPr>
          <w:szCs w:val="32"/>
        </w:rPr>
        <w:t> ! –</w:t>
      </w:r>
    </w:p>
    <w:p w14:paraId="44F1DDAC" w14:textId="1F63FAB5" w:rsidR="00C41B39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Dont les fils sont t</w:t>
      </w:r>
      <w:r w:rsidR="006D3E7C">
        <w:rPr>
          <w:szCs w:val="32"/>
        </w:rPr>
        <w:t>’</w:t>
      </w:r>
      <w:r w:rsidRPr="00BE5A07">
        <w:rPr>
          <w:szCs w:val="32"/>
        </w:rPr>
        <w:t>nus en cachette</w:t>
      </w:r>
    </w:p>
    <w:p w14:paraId="40A1CDE3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Par le Diable ou par le bon Dieu</w:t>
      </w:r>
      <w:r w:rsidR="006D3E7C">
        <w:rPr>
          <w:szCs w:val="32"/>
        </w:rPr>
        <w:t> !</w:t>
      </w:r>
    </w:p>
    <w:p w14:paraId="4A49D74E" w14:textId="5D13188D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Refrain</w:t>
      </w:r>
    </w:p>
    <w:p w14:paraId="0DD5A8ED" w14:textId="0A5E506A" w:rsidR="00C41B39" w:rsidRPr="00BE5A07" w:rsidRDefault="00695293" w:rsidP="006D3E7C">
      <w:pPr>
        <w:pStyle w:val="CentrEspAvt0EspApr0"/>
      </w:pPr>
      <w:r w:rsidRPr="00BE5A07">
        <w:t>Ah</w:t>
      </w:r>
      <w:r w:rsidR="006D3E7C">
        <w:t xml:space="preserve"> ! </w:t>
      </w:r>
      <w:r w:rsidRPr="00BE5A07">
        <w:t>quand on voit c</w:t>
      </w:r>
      <w:r w:rsidR="006D3E7C">
        <w:t>’</w:t>
      </w:r>
      <w:r w:rsidRPr="00BE5A07">
        <w:t>que les hommes</w:t>
      </w:r>
    </w:p>
    <w:p w14:paraId="1565094C" w14:textId="77777777" w:rsidR="006D3E7C" w:rsidRDefault="00695293" w:rsidP="006D3E7C">
      <w:pPr>
        <w:pStyle w:val="CentrEspAvt0EspApr0"/>
      </w:pPr>
      <w:r w:rsidRPr="00BE5A07">
        <w:t xml:space="preserve">Ont fait dans le </w:t>
      </w:r>
      <w:proofErr w:type="spellStart"/>
      <w:r w:rsidRPr="00BE5A07">
        <w:t>genr</w:t>
      </w:r>
      <w:proofErr w:type="spellEnd"/>
      <w:r w:rsidR="006D3E7C">
        <w:t>’</w:t>
      </w:r>
      <w:r w:rsidRPr="00BE5A07">
        <w:t xml:space="preserve"> sérieux</w:t>
      </w:r>
      <w:r w:rsidR="006D3E7C">
        <w:t>,</w:t>
      </w:r>
    </w:p>
    <w:p w14:paraId="22501CDD" w14:textId="77777777" w:rsidR="006D3E7C" w:rsidRDefault="00695293" w:rsidP="006D3E7C">
      <w:pPr>
        <w:pStyle w:val="CentrEspAvt0EspApr0"/>
      </w:pPr>
      <w:r w:rsidRPr="00BE5A07">
        <w:t>On s</w:t>
      </w:r>
      <w:r w:rsidR="006D3E7C">
        <w:t>’</w:t>
      </w:r>
      <w:r w:rsidRPr="00BE5A07">
        <w:t>dit que les fous</w:t>
      </w:r>
      <w:r w:rsidR="006D3E7C">
        <w:t xml:space="preserve">, </w:t>
      </w:r>
      <w:r w:rsidRPr="00BE5A07">
        <w:t>en somme</w:t>
      </w:r>
      <w:r w:rsidR="006D3E7C">
        <w:t>,</w:t>
      </w:r>
    </w:p>
    <w:p w14:paraId="436F3C1B" w14:textId="77777777" w:rsidR="006D3E7C" w:rsidRDefault="00695293" w:rsidP="006D3E7C">
      <w:pPr>
        <w:pStyle w:val="CentrEspAvt0EspApr0"/>
      </w:pPr>
      <w:r w:rsidRPr="00BE5A07">
        <w:t xml:space="preserve">Auraient </w:t>
      </w:r>
      <w:proofErr w:type="spellStart"/>
      <w:r w:rsidRPr="00BE5A07">
        <w:t>p</w:t>
      </w:r>
      <w:r w:rsidR="006D3E7C">
        <w:t>’</w:t>
      </w:r>
      <w:r w:rsidRPr="00BE5A07">
        <w:t>t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êtr</w:t>
      </w:r>
      <w:proofErr w:type="spellEnd"/>
      <w:r w:rsidR="006D3E7C">
        <w:t>’</w:t>
      </w:r>
      <w:r w:rsidRPr="00BE5A07">
        <w:t xml:space="preserve"> fait beaucoup mieux</w:t>
      </w:r>
      <w:r w:rsidR="006D3E7C">
        <w:t> !</w:t>
      </w:r>
    </w:p>
    <w:p w14:paraId="20BF53E3" w14:textId="76700B52" w:rsidR="00FD3AE0" w:rsidRPr="00BE5A07" w:rsidRDefault="00FD3AE0" w:rsidP="00C50FE8">
      <w:pPr>
        <w:pStyle w:val="ParagrapheVideNormal"/>
      </w:pPr>
    </w:p>
    <w:p w14:paraId="454E1CF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Bravo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qui est envoyé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complètement de votre avis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> !</w:t>
      </w:r>
    </w:p>
    <w:p w14:paraId="7288B4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contraire m</w:t>
      </w:r>
      <w:r w:rsidR="006D3E7C">
        <w:rPr>
          <w:szCs w:val="32"/>
        </w:rPr>
        <w:t>’</w:t>
      </w:r>
      <w:r w:rsidRPr="00BE5A07">
        <w:rPr>
          <w:szCs w:val="32"/>
        </w:rPr>
        <w:t>eût étonné</w:t>
      </w:r>
      <w:r w:rsidR="006D3E7C">
        <w:rPr>
          <w:szCs w:val="32"/>
        </w:rPr>
        <w:t> !</w:t>
      </w:r>
    </w:p>
    <w:p w14:paraId="176AB178" w14:textId="39302A56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toi qui te prétends sérieux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crois-tu agir sagement en t</w:t>
      </w:r>
      <w:r>
        <w:rPr>
          <w:szCs w:val="32"/>
        </w:rPr>
        <w:t>’</w:t>
      </w:r>
      <w:r w:rsidR="00695293" w:rsidRPr="00BE5A07">
        <w:rPr>
          <w:szCs w:val="32"/>
        </w:rPr>
        <w:t>obstinant à rechercher cette Amérique introuvable</w:t>
      </w:r>
      <w:r>
        <w:rPr>
          <w:szCs w:val="32"/>
        </w:rPr>
        <w:t> ?</w:t>
      </w:r>
    </w:p>
    <w:p w14:paraId="39D7B9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toi aussi tu doutes de moi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comme les matelots</w:t>
      </w:r>
      <w:r w:rsidR="006D3E7C">
        <w:rPr>
          <w:szCs w:val="32"/>
        </w:rPr>
        <w:t> ?</w:t>
      </w:r>
    </w:p>
    <w:p w14:paraId="039AF9D5" w14:textId="442BBA7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Non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évidemment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ai encore de l</w:t>
      </w:r>
      <w:r>
        <w:rPr>
          <w:szCs w:val="32"/>
        </w:rPr>
        <w:t>’</w:t>
      </w:r>
      <w:r w:rsidR="00695293" w:rsidRPr="00BE5A07">
        <w:rPr>
          <w:szCs w:val="32"/>
        </w:rPr>
        <w:t>espoir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mais enfin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commence à croire que peut-être tu aurais agi plus sagement en découvrant tout simplement les divers pays devant lesquels nous sommes passés au cours de notre long voyage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et de revenir en Espagne tranquillement</w:t>
      </w:r>
      <w:r>
        <w:rPr>
          <w:szCs w:val="32"/>
        </w:rPr>
        <w:t>.</w:t>
      </w:r>
    </w:p>
    <w:p w14:paraId="1DC71C5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Sans avoir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était impossible</w:t>
      </w:r>
      <w:r w:rsidR="006D3E7C">
        <w:rPr>
          <w:szCs w:val="32"/>
        </w:rPr>
        <w:t> !</w:t>
      </w:r>
    </w:p>
    <w:p w14:paraId="0AA69A3C" w14:textId="05EE452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Mais non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puisque tu revenais avec trois ou quatre découvertes de pays lointains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Tu ne rentrais pas bredouille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était le principal</w:t>
      </w:r>
      <w:r>
        <w:rPr>
          <w:szCs w:val="32"/>
        </w:rPr>
        <w:t>.</w:t>
      </w:r>
    </w:p>
    <w:p w14:paraId="4BFC69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insiste pas</w:t>
      </w:r>
      <w:r w:rsidR="006D3E7C">
        <w:rPr>
          <w:szCs w:val="32"/>
        </w:rPr>
        <w:t> !</w:t>
      </w:r>
    </w:p>
    <w:p w14:paraId="1C7994D8" w14:textId="7777777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chante</w:t>
      </w:r>
      <w:r>
        <w:t>.)</w:t>
      </w:r>
    </w:p>
    <w:p w14:paraId="11CC859B" w14:textId="2D5B23CF" w:rsidR="006D3E7C" w:rsidRDefault="006D3E7C" w:rsidP="006D3E7C">
      <w:pPr>
        <w:pStyle w:val="Centr"/>
        <w:keepNext/>
      </w:pPr>
      <w:r>
        <w:lastRenderedPageBreak/>
        <w:t>(</w:t>
      </w:r>
      <w:r w:rsidR="006D21B8" w:rsidRPr="00BE5A07">
        <w:rPr>
          <w:i/>
          <w:iCs/>
        </w:rPr>
        <w:t>Sonore</w:t>
      </w:r>
      <w:r>
        <w:t>.)</w:t>
      </w:r>
    </w:p>
    <w:p w14:paraId="5ED35409" w14:textId="546A6C60" w:rsidR="00695293" w:rsidRPr="00BE5A07" w:rsidRDefault="00695293" w:rsidP="006D3E7C">
      <w:pPr>
        <w:pStyle w:val="Centr"/>
        <w:keepNext/>
      </w:pPr>
      <w:bookmarkStart w:id="34" w:name="bookmark22"/>
      <w:r w:rsidRPr="00BE5A07">
        <w:t>I</w:t>
      </w:r>
      <w:bookmarkEnd w:id="34"/>
    </w:p>
    <w:p w14:paraId="35FFA3FD" w14:textId="77777777" w:rsidR="006D3E7C" w:rsidRDefault="00695293" w:rsidP="00B9252A">
      <w:pPr>
        <w:pStyle w:val="NormalSuspendu1XRetrait2XEsp0"/>
      </w:pPr>
      <w:r w:rsidRPr="00BE5A07">
        <w:t xml:space="preserve">Quand nous </w:t>
      </w:r>
      <w:proofErr w:type="spellStart"/>
      <w:r w:rsidRPr="00BE5A07">
        <w:t>passâm</w:t>
      </w:r>
      <w:r w:rsidR="006D3E7C">
        <w:t>’</w:t>
      </w:r>
      <w:r w:rsidRPr="00BE5A07">
        <w:t>s</w:t>
      </w:r>
      <w:proofErr w:type="spellEnd"/>
      <w:r w:rsidRPr="00BE5A07">
        <w:t xml:space="preserve"> près du </w:t>
      </w:r>
      <w:proofErr w:type="spellStart"/>
      <w:r w:rsidRPr="00BE5A07">
        <w:t>pôl</w:t>
      </w:r>
      <w:proofErr w:type="spellEnd"/>
      <w:r w:rsidR="006D3E7C">
        <w:t>’</w:t>
      </w:r>
      <w:r w:rsidRPr="00BE5A07">
        <w:t xml:space="preserve"> Nord</w:t>
      </w:r>
      <w:r w:rsidR="006D3E7C">
        <w:t>,</w:t>
      </w:r>
    </w:p>
    <w:p w14:paraId="3368748E" w14:textId="550EDB4B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reçu des Lapons à bord</w:t>
      </w:r>
    </w:p>
    <w:p w14:paraId="41E29D35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Qui </w:t>
      </w:r>
      <w:proofErr w:type="spellStart"/>
      <w:r w:rsidRPr="00BE5A07">
        <w:rPr>
          <w:szCs w:val="32"/>
        </w:rPr>
        <w:t>vinr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Pr="00BE5A07">
        <w:rPr>
          <w:szCs w:val="32"/>
        </w:rPr>
        <w:t xml:space="preserve"> me supplier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drôle</w:t>
      </w:r>
      <w:r w:rsidR="006D3E7C">
        <w:rPr>
          <w:szCs w:val="32"/>
        </w:rPr>
        <w:t>,</w:t>
      </w:r>
    </w:p>
    <w:p w14:paraId="36063254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De vouloir découvrir leur pôle</w:t>
      </w:r>
      <w:r w:rsidR="006D3E7C">
        <w:rPr>
          <w:szCs w:val="32"/>
        </w:rPr>
        <w:t>.</w:t>
      </w:r>
    </w:p>
    <w:p w14:paraId="03E51C13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Quand j</w:t>
      </w:r>
      <w:r w:rsidR="006D3E7C">
        <w:rPr>
          <w:szCs w:val="32"/>
        </w:rPr>
        <w:t>’</w:t>
      </w:r>
      <w:r w:rsidRPr="00BE5A07">
        <w:rPr>
          <w:szCs w:val="32"/>
        </w:rPr>
        <w:t>fus près du pays nippon</w:t>
      </w:r>
      <w:r w:rsidR="006D3E7C">
        <w:rPr>
          <w:szCs w:val="32"/>
        </w:rPr>
        <w:t>.</w:t>
      </w:r>
    </w:p>
    <w:p w14:paraId="48E0D089" w14:textId="26C58DFE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On vint m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 : « </w:t>
      </w:r>
      <w:r w:rsidRPr="00BE5A07">
        <w:rPr>
          <w:szCs w:val="32"/>
        </w:rPr>
        <w:t>Découvrez l</w:t>
      </w:r>
      <w:r w:rsidR="006D3E7C">
        <w:rPr>
          <w:szCs w:val="32"/>
        </w:rPr>
        <w:t>’</w:t>
      </w:r>
      <w:r w:rsidRPr="00BE5A07">
        <w:rPr>
          <w:szCs w:val="32"/>
        </w:rPr>
        <w:t>Japon</w:t>
      </w:r>
      <w:r w:rsidR="006D3E7C">
        <w:rPr>
          <w:szCs w:val="32"/>
        </w:rPr>
        <w:t> ! »</w:t>
      </w:r>
    </w:p>
    <w:p w14:paraId="5571A5EC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passant près de la Chine</w:t>
      </w:r>
      <w:r w:rsidR="006D3E7C">
        <w:rPr>
          <w:szCs w:val="32"/>
        </w:rPr>
        <w:t>,</w:t>
      </w:r>
    </w:p>
    <w:p w14:paraId="4D19BB34" w14:textId="0772AD5E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Des Chinois </w:t>
      </w:r>
      <w:proofErr w:type="spellStart"/>
      <w:r w:rsidRPr="00BE5A07">
        <w:rPr>
          <w:szCs w:val="32"/>
        </w:rPr>
        <w:t>vinr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Pr="00BE5A07">
        <w:rPr>
          <w:szCs w:val="32"/>
        </w:rPr>
        <w:t xml:space="preserve"> dans ma cabine</w:t>
      </w:r>
    </w:p>
    <w:p w14:paraId="6F2FA902" w14:textId="413076B8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Me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 : « </w:t>
      </w:r>
      <w:r w:rsidRPr="00BE5A07">
        <w:rPr>
          <w:szCs w:val="32"/>
        </w:rPr>
        <w:t>Découvrez-nous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</w:t>
      </w:r>
      <w:r w:rsidR="006D3E7C">
        <w:rPr>
          <w:szCs w:val="32"/>
        </w:rPr>
        <w:t> ! »</w:t>
      </w:r>
    </w:p>
    <w:p w14:paraId="3A978FB0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à tous j</w:t>
      </w:r>
      <w:r w:rsidR="006D3E7C">
        <w:rPr>
          <w:szCs w:val="32"/>
        </w:rPr>
        <w:t>’</w:t>
      </w:r>
      <w:r w:rsidRPr="00BE5A07">
        <w:rPr>
          <w:szCs w:val="32"/>
        </w:rPr>
        <w:t>ai répondu non</w:t>
      </w:r>
      <w:r w:rsidR="006D3E7C">
        <w:rPr>
          <w:szCs w:val="32"/>
        </w:rPr>
        <w:t> !</w:t>
      </w:r>
    </w:p>
    <w:p w14:paraId="77E312CB" w14:textId="03F7201C" w:rsidR="006D21B8" w:rsidRPr="00BE5A07" w:rsidRDefault="006D21B8" w:rsidP="006D3E7C">
      <w:pPr>
        <w:pStyle w:val="Centr"/>
        <w:keepNext/>
        <w:rPr>
          <w:i/>
          <w:iCs/>
          <w:lang w:val="it-IT"/>
        </w:rPr>
      </w:pPr>
      <w:r w:rsidRPr="00BE5A07">
        <w:rPr>
          <w:i/>
          <w:iCs/>
          <w:lang w:val="it-IT"/>
        </w:rPr>
        <w:t>Refrain</w:t>
      </w:r>
    </w:p>
    <w:p w14:paraId="622D778F" w14:textId="77777777" w:rsidR="006D3E7C" w:rsidRDefault="00695293" w:rsidP="00B9252A">
      <w:pPr>
        <w:pStyle w:val="NormalSuspendu1XRetrait2XEsp0"/>
        <w:rPr>
          <w:lang w:val="it-IT"/>
        </w:rPr>
      </w:pP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> !</w:t>
      </w:r>
    </w:p>
    <w:p w14:paraId="1E77E818" w14:textId="637031A5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veux pas découvrir le Japon</w:t>
      </w:r>
    </w:p>
    <w:p w14:paraId="7CBEF0AA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cent fois non</w:t>
      </w:r>
      <w:r w:rsidR="006D3E7C">
        <w:rPr>
          <w:szCs w:val="32"/>
        </w:rPr>
        <w:t> !</w:t>
      </w:r>
    </w:p>
    <w:p w14:paraId="25508A28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Ni les Patagons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Chinois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Lapons</w:t>
      </w:r>
      <w:r w:rsidR="006D3E7C">
        <w:rPr>
          <w:szCs w:val="32"/>
        </w:rPr>
        <w:t> !</w:t>
      </w:r>
    </w:p>
    <w:p w14:paraId="71702ABB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peux découvrir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nom l</w:t>
      </w:r>
      <w:r w:rsidR="006D3E7C">
        <w:rPr>
          <w:szCs w:val="32"/>
        </w:rPr>
        <w:t>’</w:t>
      </w:r>
      <w:r w:rsidRPr="00BE5A07">
        <w:rPr>
          <w:szCs w:val="32"/>
        </w:rPr>
        <w:t>indique</w:t>
      </w:r>
      <w:r w:rsidR="006D3E7C">
        <w:rPr>
          <w:szCs w:val="32"/>
        </w:rPr>
        <w:t>,</w:t>
      </w:r>
    </w:p>
    <w:p w14:paraId="421644BF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Que le Nouveau 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2FDA669B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pôl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Chine et le Japon</w:t>
      </w:r>
      <w:r w:rsidR="006D3E7C">
        <w:rPr>
          <w:szCs w:val="32"/>
        </w:rPr>
        <w:t>,</w:t>
      </w:r>
    </w:p>
    <w:p w14:paraId="3C04DC71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> !</w:t>
      </w:r>
    </w:p>
    <w:p w14:paraId="44615EA6" w14:textId="689F22BF" w:rsidR="00695293" w:rsidRPr="00BE5A07" w:rsidRDefault="00695293" w:rsidP="006D3E7C">
      <w:pPr>
        <w:pStyle w:val="Centr"/>
        <w:keepNext/>
      </w:pPr>
      <w:r w:rsidRPr="00BE5A07">
        <w:t>II</w:t>
      </w:r>
    </w:p>
    <w:p w14:paraId="3BAB17F7" w14:textId="77777777" w:rsidR="006D3E7C" w:rsidRDefault="00695293" w:rsidP="00B9252A">
      <w:pPr>
        <w:pStyle w:val="NormalSuspendu1XRetrait2XEsp0"/>
      </w:pPr>
      <w:r w:rsidRPr="00BE5A07">
        <w:t>Comme ils étaient un peu confus</w:t>
      </w:r>
      <w:r w:rsidR="006D3E7C">
        <w:t>,</w:t>
      </w:r>
    </w:p>
    <w:p w14:paraId="34C89170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Et chagrinés de mon refus</w:t>
      </w:r>
      <w:r w:rsidR="006D3E7C">
        <w:rPr>
          <w:szCs w:val="32"/>
        </w:rPr>
        <w:t>,</w:t>
      </w:r>
    </w:p>
    <w:p w14:paraId="0C051BE9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leur ai dit</w:t>
      </w:r>
      <w:r w:rsidR="006D3E7C">
        <w:rPr>
          <w:szCs w:val="32"/>
        </w:rPr>
        <w:t> : « </w:t>
      </w:r>
      <w:r w:rsidRPr="00BE5A07">
        <w:rPr>
          <w:szCs w:val="32"/>
        </w:rPr>
        <w:t>Messieurs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regrette</w:t>
      </w:r>
      <w:r w:rsidR="006D3E7C">
        <w:rPr>
          <w:szCs w:val="32"/>
        </w:rPr>
        <w:t>,</w:t>
      </w:r>
    </w:p>
    <w:p w14:paraId="6918F508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suis flatté de votre requête</w:t>
      </w:r>
      <w:r w:rsidR="006D3E7C">
        <w:rPr>
          <w:szCs w:val="32"/>
        </w:rPr>
        <w:t>,</w:t>
      </w:r>
    </w:p>
    <w:p w14:paraId="61DED66B" w14:textId="3B0C7CB5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parlerai dès mon retour</w:t>
      </w:r>
    </w:p>
    <w:p w14:paraId="4539BF6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Pour que l</w:t>
      </w:r>
      <w:r w:rsidR="006D3E7C">
        <w:rPr>
          <w:szCs w:val="32"/>
        </w:rPr>
        <w:t>’</w:t>
      </w:r>
      <w:r w:rsidRPr="00BE5A07">
        <w:rPr>
          <w:szCs w:val="32"/>
        </w:rPr>
        <w:t>on vous découvre un jour</w:t>
      </w:r>
      <w:r w:rsidR="006D3E7C">
        <w:rPr>
          <w:szCs w:val="32"/>
        </w:rPr>
        <w:t>,</w:t>
      </w:r>
    </w:p>
    <w:p w14:paraId="05281B3F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suis prisonnier d</w:t>
      </w:r>
      <w:r w:rsidR="006D3E7C">
        <w:rPr>
          <w:szCs w:val="32"/>
        </w:rPr>
        <w:t>’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histoire</w:t>
      </w:r>
      <w:r w:rsidR="006D3E7C">
        <w:rPr>
          <w:szCs w:val="32"/>
        </w:rPr>
        <w:t>,</w:t>
      </w:r>
    </w:p>
    <w:p w14:paraId="0ADE31F5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Et ça s</w:t>
      </w:r>
      <w:r w:rsidR="006D3E7C">
        <w:rPr>
          <w:szCs w:val="32"/>
        </w:rPr>
        <w:t>’</w:t>
      </w:r>
      <w:r w:rsidRPr="00BE5A07">
        <w:rPr>
          <w:szCs w:val="32"/>
        </w:rPr>
        <w:t>rait vraiment dérisoire</w:t>
      </w:r>
      <w:r w:rsidR="006D3E7C">
        <w:rPr>
          <w:szCs w:val="32"/>
        </w:rPr>
        <w:t>,</w:t>
      </w:r>
    </w:p>
    <w:p w14:paraId="752527B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lastRenderedPageBreak/>
        <w:t>Qu</w:t>
      </w:r>
      <w:r w:rsidR="006D3E7C">
        <w:rPr>
          <w:szCs w:val="32"/>
        </w:rPr>
        <w:t>’</w:t>
      </w:r>
      <w:r w:rsidRPr="00BE5A07">
        <w:rPr>
          <w:szCs w:val="32"/>
        </w:rPr>
        <w:t>on dis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plus tard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f</w:t>
      </w:r>
      <w:r w:rsidR="006D3E7C">
        <w:rPr>
          <w:szCs w:val="32"/>
        </w:rPr>
        <w:t>’</w:t>
      </w:r>
      <w:r w:rsidRPr="00BE5A07">
        <w:rPr>
          <w:szCs w:val="32"/>
        </w:rPr>
        <w:t>rait</w:t>
      </w:r>
      <w:proofErr w:type="spellEnd"/>
      <w:r w:rsidRPr="00BE5A07">
        <w:rPr>
          <w:szCs w:val="32"/>
        </w:rPr>
        <w:t xml:space="preserve"> du tort</w:t>
      </w:r>
      <w:r w:rsidR="006D3E7C">
        <w:rPr>
          <w:szCs w:val="32"/>
        </w:rPr>
        <w:t> :</w:t>
      </w:r>
    </w:p>
    <w:p w14:paraId="3DD15FCF" w14:textId="092F42DF" w:rsidR="00695293" w:rsidRPr="00BE5A07" w:rsidRDefault="006D3E7C" w:rsidP="00B9252A">
      <w:pPr>
        <w:pStyle w:val="NormalSuspendu1XRetrait2XEsp0"/>
      </w:pPr>
      <w:r>
        <w:rPr>
          <w:szCs w:val="32"/>
        </w:rPr>
        <w:t>« </w:t>
      </w:r>
      <w:r w:rsidR="00695293" w:rsidRPr="00BE5A07">
        <w:rPr>
          <w:szCs w:val="32"/>
        </w:rPr>
        <w:t xml:space="preserve">Colomb découvrit le </w:t>
      </w:r>
      <w:proofErr w:type="spellStart"/>
      <w:r w:rsidR="00695293" w:rsidRPr="00BE5A07">
        <w:rPr>
          <w:szCs w:val="32"/>
        </w:rPr>
        <w:t>pôl</w:t>
      </w:r>
      <w:proofErr w:type="spellEnd"/>
      <w:r>
        <w:rPr>
          <w:szCs w:val="32"/>
        </w:rPr>
        <w:t>’</w:t>
      </w:r>
      <w:r w:rsidR="006C4314">
        <w:rPr>
          <w:szCs w:val="32"/>
        </w:rPr>
        <w:t xml:space="preserve"> </w:t>
      </w:r>
      <w:r w:rsidR="00695293" w:rsidRPr="00BE5A07">
        <w:rPr>
          <w:szCs w:val="32"/>
        </w:rPr>
        <w:t>Nord</w:t>
      </w:r>
      <w:r>
        <w:rPr>
          <w:szCs w:val="32"/>
        </w:rPr>
        <w:t> ! »</w:t>
      </w:r>
    </w:p>
    <w:p w14:paraId="245559E0" w14:textId="77777777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5B2207E6" w14:textId="77777777" w:rsidR="006D3E7C" w:rsidRDefault="00695293" w:rsidP="00B9252A">
      <w:pPr>
        <w:pStyle w:val="NormalSuspendu1XRetrait2XEsp0"/>
      </w:pP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non</w:t>
      </w:r>
      <w:r w:rsidR="006D3E7C">
        <w:t> !</w:t>
      </w:r>
    </w:p>
    <w:p w14:paraId="49BAD2A5" w14:textId="2D70CAD5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veux pas découvrir le Japon</w:t>
      </w:r>
    </w:p>
    <w:p w14:paraId="6668C98B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cent fois non</w:t>
      </w:r>
      <w:r w:rsidR="006D3E7C">
        <w:rPr>
          <w:szCs w:val="32"/>
        </w:rPr>
        <w:t> !</w:t>
      </w:r>
    </w:p>
    <w:p w14:paraId="355E332D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Ni les Patagons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Chinois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Lapons</w:t>
      </w:r>
      <w:r w:rsidR="006D3E7C">
        <w:rPr>
          <w:szCs w:val="32"/>
        </w:rPr>
        <w:t> !</w:t>
      </w:r>
    </w:p>
    <w:p w14:paraId="5A3C9C2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peux découvrir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nom l</w:t>
      </w:r>
      <w:r w:rsidR="006D3E7C">
        <w:rPr>
          <w:szCs w:val="32"/>
        </w:rPr>
        <w:t>’</w:t>
      </w:r>
      <w:r w:rsidRPr="00BE5A07">
        <w:rPr>
          <w:szCs w:val="32"/>
        </w:rPr>
        <w:t>indique</w:t>
      </w:r>
      <w:r w:rsidR="006D3E7C">
        <w:rPr>
          <w:szCs w:val="32"/>
        </w:rPr>
        <w:t>,</w:t>
      </w:r>
    </w:p>
    <w:p w14:paraId="3268570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Que le Nouveau 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7B948470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pol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Chine et le Japon</w:t>
      </w:r>
      <w:r w:rsidR="006D3E7C">
        <w:rPr>
          <w:szCs w:val="32"/>
        </w:rPr>
        <w:t>,</w:t>
      </w:r>
    </w:p>
    <w:p w14:paraId="08E5D268" w14:textId="77777777" w:rsidR="006D3E7C" w:rsidRDefault="00695293" w:rsidP="00B9252A">
      <w:pPr>
        <w:pStyle w:val="NormalSuspendu1XRetrait2XEsp0"/>
        <w:rPr>
          <w:szCs w:val="32"/>
          <w:lang w:val="it-IT"/>
        </w:rPr>
      </w:pP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> !</w:t>
      </w:r>
    </w:p>
    <w:p w14:paraId="515D13BD" w14:textId="0BA9B733" w:rsidR="00695293" w:rsidRPr="00BE5A07" w:rsidRDefault="00695293" w:rsidP="006D3E7C">
      <w:pPr>
        <w:pStyle w:val="Centr"/>
        <w:keepNext/>
      </w:pPr>
      <w:bookmarkStart w:id="35" w:name="bookmark23"/>
      <w:r w:rsidRPr="00BE5A07">
        <w:t>III</w:t>
      </w:r>
      <w:bookmarkEnd w:id="35"/>
    </w:p>
    <w:p w14:paraId="5DF61D54" w14:textId="77777777" w:rsidR="006D3E7C" w:rsidRDefault="00695293" w:rsidP="00B9252A">
      <w:pPr>
        <w:pStyle w:val="NormalSuspendu1XRetrait2XEsp0"/>
      </w:pPr>
      <w:r w:rsidRPr="00BE5A07">
        <w:t>Puis</w:t>
      </w:r>
      <w:r w:rsidR="006D3E7C">
        <w:t xml:space="preserve">, </w:t>
      </w:r>
      <w:r w:rsidRPr="00BE5A07">
        <w:t>je dois l</w:t>
      </w:r>
      <w:r w:rsidR="006D3E7C">
        <w:t>’</w:t>
      </w:r>
      <w:r w:rsidRPr="00BE5A07">
        <w:t>avouer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ai bon cœur</w:t>
      </w:r>
      <w:r w:rsidR="006D3E7C">
        <w:t>,</w:t>
      </w:r>
    </w:p>
    <w:p w14:paraId="594176CD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 xml:space="preserve">Je </w:t>
      </w:r>
      <w:proofErr w:type="spellStart"/>
      <w:r w:rsidRPr="00BE5A07">
        <w:rPr>
          <w:szCs w:val="32"/>
        </w:rPr>
        <w:t>laiss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pour d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autr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navigateurs</w:t>
      </w:r>
      <w:r w:rsidR="006D3E7C">
        <w:rPr>
          <w:szCs w:val="32"/>
        </w:rPr>
        <w:t>,</w:t>
      </w:r>
    </w:p>
    <w:p w14:paraId="67301B4C" w14:textId="77777777" w:rsidR="006D3E7C" w:rsidRDefault="006D3E7C" w:rsidP="00B9252A">
      <w:pPr>
        <w:pStyle w:val="NormalSuspendu1XRetrait2XEsp0"/>
        <w:rPr>
          <w:szCs w:val="32"/>
        </w:rPr>
      </w:pPr>
      <w:r>
        <w:rPr>
          <w:szCs w:val="32"/>
        </w:rPr>
        <w:t>— </w:t>
      </w:r>
      <w:r w:rsidR="00695293" w:rsidRPr="00BE5A07">
        <w:rPr>
          <w:szCs w:val="32"/>
        </w:rPr>
        <w:t xml:space="preserve">Il faut bien que tout le </w:t>
      </w:r>
      <w:proofErr w:type="spellStart"/>
      <w:r w:rsidR="00695293" w:rsidRPr="00BE5A07">
        <w:rPr>
          <w:szCs w:val="32"/>
        </w:rPr>
        <w:t>mond</w:t>
      </w:r>
      <w:proofErr w:type="spellEnd"/>
      <w:r>
        <w:rPr>
          <w:szCs w:val="32"/>
        </w:rPr>
        <w:t>’</w:t>
      </w:r>
      <w:r w:rsidR="00695293" w:rsidRPr="00BE5A07">
        <w:rPr>
          <w:szCs w:val="32"/>
        </w:rPr>
        <w:t xml:space="preserve"> vive</w:t>
      </w:r>
      <w:r>
        <w:rPr>
          <w:szCs w:val="32"/>
        </w:rPr>
        <w:t> ! –</w:t>
      </w:r>
    </w:p>
    <w:p w14:paraId="3CDEC4B9" w14:textId="77777777" w:rsidR="006D3E7C" w:rsidRDefault="00695293" w:rsidP="00B9252A">
      <w:pPr>
        <w:pStyle w:val="NormalSuspendu1XRetrait2XEsp0"/>
        <w:rPr>
          <w:szCs w:val="32"/>
          <w:lang w:val="it-IT"/>
        </w:rPr>
      </w:pPr>
      <w:r w:rsidRPr="00BE5A07">
        <w:rPr>
          <w:szCs w:val="32"/>
          <w:lang w:val="it-IT"/>
        </w:rPr>
        <w:t>Honolulu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Tananarive</w:t>
      </w:r>
      <w:r w:rsidR="006D3E7C">
        <w:rPr>
          <w:szCs w:val="32"/>
          <w:lang w:val="it-IT"/>
        </w:rPr>
        <w:t>,</w:t>
      </w:r>
    </w:p>
    <w:p w14:paraId="793D4B6E" w14:textId="77777777" w:rsidR="006D3E7C" w:rsidRDefault="00695293" w:rsidP="00B9252A">
      <w:pPr>
        <w:pStyle w:val="NormalSuspendu1XRetrait2XEsp0"/>
        <w:rPr>
          <w:szCs w:val="32"/>
          <w:lang w:val="it-IT"/>
        </w:rPr>
      </w:pPr>
      <w:r w:rsidRPr="00BE5A07">
        <w:rPr>
          <w:szCs w:val="32"/>
          <w:lang w:val="it-IT"/>
        </w:rPr>
        <w:t>Monaco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Argenteuil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Le Pecq</w:t>
      </w:r>
      <w:r w:rsidR="006D3E7C">
        <w:rPr>
          <w:szCs w:val="32"/>
          <w:lang w:val="it-IT"/>
        </w:rPr>
        <w:t>,</w:t>
      </w:r>
    </w:p>
    <w:p w14:paraId="392C28F9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Bombay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Cuba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Noisy-le-Sec</w:t>
      </w:r>
      <w:r w:rsidR="006D3E7C">
        <w:rPr>
          <w:szCs w:val="32"/>
        </w:rPr>
        <w:t> !</w:t>
      </w:r>
    </w:p>
    <w:p w14:paraId="56E172E1" w14:textId="3F83AA61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peux </w:t>
      </w:r>
      <w:proofErr w:type="spellStart"/>
      <w:r w:rsidRPr="00BE5A07">
        <w:rPr>
          <w:szCs w:val="32"/>
        </w:rPr>
        <w:t>mêm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laisser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m</w:t>
      </w:r>
      <w:r w:rsidR="006D3E7C">
        <w:rPr>
          <w:szCs w:val="32"/>
        </w:rPr>
        <w:t>’</w:t>
      </w:r>
      <w:r w:rsidRPr="00BE5A07">
        <w:rPr>
          <w:szCs w:val="32"/>
        </w:rPr>
        <w:t>indiffère</w:t>
      </w:r>
    </w:p>
    <w:p w14:paraId="4516EFE4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Les îles Sandwichs à l</w:t>
      </w:r>
      <w:r w:rsidR="006D3E7C">
        <w:rPr>
          <w:szCs w:val="32"/>
        </w:rPr>
        <w:t>’</w:t>
      </w:r>
      <w:r w:rsidRPr="00BE5A07">
        <w:rPr>
          <w:szCs w:val="32"/>
        </w:rPr>
        <w:t>Angleterre</w:t>
      </w:r>
      <w:r w:rsidR="006D3E7C">
        <w:rPr>
          <w:szCs w:val="32"/>
        </w:rPr>
        <w:t> !</w:t>
      </w:r>
    </w:p>
    <w:p w14:paraId="75783F15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je veux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dis tout de go</w:t>
      </w:r>
      <w:r w:rsidR="006D3E7C">
        <w:rPr>
          <w:szCs w:val="32"/>
        </w:rPr>
        <w:t>,</w:t>
      </w:r>
    </w:p>
    <w:p w14:paraId="562A3F82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Chiquer ma chique à Chicago</w:t>
      </w:r>
      <w:r w:rsidR="006D3E7C">
        <w:rPr>
          <w:szCs w:val="32"/>
        </w:rPr>
        <w:t> !</w:t>
      </w:r>
    </w:p>
    <w:p w14:paraId="3CA5B884" w14:textId="2118F98C" w:rsidR="006D21B8" w:rsidRPr="00BE5A07" w:rsidRDefault="006D21B8" w:rsidP="006D3E7C">
      <w:pPr>
        <w:pStyle w:val="Centr"/>
        <w:keepNext/>
        <w:rPr>
          <w:i/>
          <w:iCs/>
          <w:lang w:val="it-IT"/>
        </w:rPr>
      </w:pPr>
      <w:r w:rsidRPr="00BE5A07">
        <w:rPr>
          <w:i/>
          <w:iCs/>
          <w:lang w:val="it-IT"/>
        </w:rPr>
        <w:t>Refrain</w:t>
      </w:r>
    </w:p>
    <w:p w14:paraId="1B96504A" w14:textId="77777777" w:rsidR="006D3E7C" w:rsidRDefault="00695293" w:rsidP="00B9252A">
      <w:pPr>
        <w:pStyle w:val="NormalSuspendu1XRetrait2XEsp0"/>
        <w:rPr>
          <w:lang w:val="it-IT"/>
        </w:rPr>
      </w:pP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> !</w:t>
      </w:r>
    </w:p>
    <w:p w14:paraId="0A0CD303" w14:textId="2DD33B4A" w:rsidR="00EA5042" w:rsidRPr="00BE5A07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veux pas découvrir le Japon</w:t>
      </w:r>
    </w:p>
    <w:p w14:paraId="4EEF14A7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cent fois non</w:t>
      </w:r>
      <w:r w:rsidR="006D3E7C">
        <w:rPr>
          <w:szCs w:val="32"/>
        </w:rPr>
        <w:t> !</w:t>
      </w:r>
    </w:p>
    <w:p w14:paraId="7CD1759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Ni les Patagons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Chinois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les Lapons</w:t>
      </w:r>
      <w:r w:rsidR="006D3E7C">
        <w:rPr>
          <w:szCs w:val="32"/>
        </w:rPr>
        <w:t> !</w:t>
      </w:r>
    </w:p>
    <w:p w14:paraId="2AFF61C6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peux découvrir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nom l</w:t>
      </w:r>
      <w:r w:rsidR="006D3E7C">
        <w:rPr>
          <w:szCs w:val="32"/>
        </w:rPr>
        <w:t>’</w:t>
      </w:r>
      <w:r w:rsidRPr="00BE5A07">
        <w:rPr>
          <w:szCs w:val="32"/>
        </w:rPr>
        <w:t>indique</w:t>
      </w:r>
      <w:r w:rsidR="006D3E7C">
        <w:rPr>
          <w:szCs w:val="32"/>
        </w:rPr>
        <w:t>,</w:t>
      </w:r>
    </w:p>
    <w:p w14:paraId="729DD237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Que le Nouveau Monde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45640DE4" w14:textId="77777777" w:rsidR="006D3E7C" w:rsidRDefault="00695293" w:rsidP="00B9252A">
      <w:pPr>
        <w:pStyle w:val="NormalSuspendu1XRetrait2XEsp0"/>
        <w:rPr>
          <w:szCs w:val="32"/>
        </w:rPr>
      </w:pPr>
      <w:r w:rsidRPr="00BE5A07">
        <w:rPr>
          <w:szCs w:val="32"/>
        </w:rPr>
        <w:t>Mais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pôl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Nord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Chine et le Japon</w:t>
      </w:r>
      <w:r w:rsidR="006D3E7C">
        <w:rPr>
          <w:szCs w:val="32"/>
        </w:rPr>
        <w:t>,</w:t>
      </w:r>
    </w:p>
    <w:p w14:paraId="044D2007" w14:textId="77777777" w:rsidR="006D3E7C" w:rsidRDefault="00695293" w:rsidP="00B9252A">
      <w:pPr>
        <w:pStyle w:val="NormalSuspendu1XRetrait2XEsp0"/>
        <w:rPr>
          <w:szCs w:val="32"/>
          <w:lang w:val="it-IT"/>
        </w:rPr>
      </w:pPr>
      <w:r w:rsidRPr="00BE5A07">
        <w:rPr>
          <w:szCs w:val="32"/>
          <w:lang w:val="it-IT"/>
        </w:rPr>
        <w:lastRenderedPageBreak/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> !</w:t>
      </w:r>
    </w:p>
    <w:p w14:paraId="25EC43D3" w14:textId="2A75CD2E" w:rsidR="00FD3AE0" w:rsidRPr="00BE5A07" w:rsidRDefault="00FD3AE0" w:rsidP="00C50FE8">
      <w:pPr>
        <w:pStyle w:val="ParagrapheVideNormal"/>
      </w:pPr>
    </w:p>
    <w:p w14:paraId="294D61E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se passe des choses anormales sur la caravelle</w:t>
      </w:r>
      <w:r w:rsidR="006D3E7C">
        <w:rPr>
          <w:szCs w:val="32"/>
        </w:rPr>
        <w:t xml:space="preserve"> !… </w:t>
      </w:r>
      <w:proofErr w:type="spellStart"/>
      <w:r w:rsidRPr="00BE5A07">
        <w:rPr>
          <w:szCs w:val="32"/>
        </w:rPr>
        <w:t>Concepcion</w:t>
      </w:r>
      <w:proofErr w:type="spellEnd"/>
      <w:r w:rsidRPr="00BE5A07">
        <w:rPr>
          <w:szCs w:val="32"/>
        </w:rPr>
        <w:t xml:space="preserve"> et moi nous venons d</w:t>
      </w:r>
      <w:r w:rsidR="006D3E7C">
        <w:rPr>
          <w:szCs w:val="32"/>
        </w:rPr>
        <w:t>’</w:t>
      </w:r>
      <w:r w:rsidRPr="00BE5A07">
        <w:rPr>
          <w:szCs w:val="32"/>
        </w:rPr>
        <w:t>entendre comme un bruit de lutte dans l</w:t>
      </w:r>
      <w:r w:rsidR="006D3E7C">
        <w:rPr>
          <w:szCs w:val="32"/>
        </w:rPr>
        <w:t>’</w:t>
      </w:r>
      <w:r w:rsidRPr="00BE5A07">
        <w:rPr>
          <w:szCs w:val="32"/>
        </w:rPr>
        <w:t>entrepont</w:t>
      </w:r>
      <w:r w:rsidR="006D3E7C">
        <w:rPr>
          <w:szCs w:val="32"/>
        </w:rPr>
        <w:t>…</w:t>
      </w:r>
    </w:p>
    <w:p w14:paraId="039039F3" w14:textId="3E511326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accourant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Alerte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alerte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ont fait prisonnier le second et le quartier-maître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équipage en révolte monte sur le pont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 xml:space="preserve">À </w:t>
      </w:r>
      <w:r w:rsidR="006D3E7C">
        <w:rPr>
          <w:i/>
          <w:iCs/>
          <w:szCs w:val="32"/>
        </w:rPr>
        <w:t>M</w:t>
      </w:r>
      <w:r w:rsidR="006D3E7C" w:rsidRPr="006D3E7C">
        <w:rPr>
          <w:i/>
          <w:iCs/>
          <w:szCs w:val="32"/>
          <w:vertAlign w:val="superscript"/>
        </w:rPr>
        <w:t>me</w:t>
      </w:r>
      <w:r w:rsidR="006D3E7C">
        <w:rPr>
          <w:i/>
          <w:iCs/>
          <w:szCs w:val="32"/>
        </w:rPr>
        <w:t> </w:t>
      </w:r>
      <w:r w:rsidR="006D21B8" w:rsidRPr="00BE5A07">
        <w:rPr>
          <w:i/>
          <w:iCs/>
          <w:szCs w:val="32"/>
        </w:rPr>
        <w:t>Colomb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ne crains rien tant que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sera vivant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ne te feront pas subir les derniers outrages</w:t>
      </w:r>
      <w:r w:rsidR="006D3E7C">
        <w:rPr>
          <w:szCs w:val="32"/>
        </w:rPr>
        <w:t> !</w:t>
      </w:r>
    </w:p>
    <w:p w14:paraId="154D548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voilà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du sang-froid</w:t>
      </w:r>
      <w:r w:rsidR="006D3E7C">
        <w:rPr>
          <w:szCs w:val="32"/>
        </w:rPr>
        <w:t> !</w:t>
      </w:r>
    </w:p>
    <w:p w14:paraId="4A8CCF9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peur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Protégez-nous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Santa Madona</w:t>
      </w:r>
      <w:r w:rsidR="006D3E7C">
        <w:rPr>
          <w:szCs w:val="32"/>
        </w:rPr>
        <w:t> !</w:t>
      </w:r>
    </w:p>
    <w:p w14:paraId="1DC6BEB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Du calme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vais leur parler</w:t>
      </w:r>
      <w:r w:rsidR="006D3E7C">
        <w:rPr>
          <w:szCs w:val="32"/>
        </w:rPr>
        <w:t> !</w:t>
      </w:r>
    </w:p>
    <w:p w14:paraId="7591ABC7" w14:textId="3DE4337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Ils sont armés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une révolte à main armée</w:t>
      </w:r>
      <w:r>
        <w:rPr>
          <w:szCs w:val="32"/>
        </w:rPr>
        <w:t> !</w:t>
      </w:r>
    </w:p>
    <w:p w14:paraId="4302B7B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consultant son manuel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Révolte à main armée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qui sait</w:t>
      </w:r>
      <w:r w:rsidR="006D3E7C">
        <w:rPr>
          <w:szCs w:val="32"/>
        </w:rPr>
        <w:t> ?…</w:t>
      </w:r>
    </w:p>
    <w:p w14:paraId="34201E7A" w14:textId="77777777" w:rsidR="006D3E7C" w:rsidRDefault="00695293" w:rsidP="006D3E7C">
      <w:pPr>
        <w:pStyle w:val="Titre1"/>
      </w:pPr>
      <w:bookmarkStart w:id="36" w:name="_Toc197372921"/>
      <w:r w:rsidRPr="00BE5A07">
        <w:lastRenderedPageBreak/>
        <w:t>CHAPITRE XVII</w:t>
      </w:r>
      <w:r w:rsidRPr="00BE5A07">
        <w:br/>
      </w:r>
      <w:r w:rsidRPr="00BE5A07">
        <w:br/>
        <w:t>LA RÉVOLTE</w:t>
      </w:r>
      <w:bookmarkEnd w:id="36"/>
    </w:p>
    <w:p w14:paraId="474861DB" w14:textId="7F4FD15F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1D31B5D0" w14:textId="397E8F33" w:rsidR="00695293" w:rsidRPr="00BE5A07" w:rsidRDefault="00695293" w:rsidP="006D3E7C">
      <w:pPr>
        <w:pStyle w:val="Centr"/>
        <w:keepNext/>
      </w:pPr>
      <w:r w:rsidRPr="00BE5A07">
        <w:t>CHŒUR DES MATELOTS R</w:t>
      </w:r>
      <w:r w:rsidR="00FD3AE0" w:rsidRPr="00BE5A07">
        <w:t>É</w:t>
      </w:r>
      <w:r w:rsidRPr="00BE5A07">
        <w:t>VOLT</w:t>
      </w:r>
      <w:r w:rsidR="00FD3AE0" w:rsidRPr="00BE5A07">
        <w:t>É</w:t>
      </w:r>
      <w:r w:rsidRPr="00BE5A07">
        <w:t>S</w:t>
      </w:r>
    </w:p>
    <w:p w14:paraId="1718B386" w14:textId="77777777" w:rsidR="00743A9A" w:rsidRPr="00BE5A07" w:rsidRDefault="00695293" w:rsidP="00B9252A">
      <w:pPr>
        <w:pStyle w:val="NormalSuspendu1XRetrait1XEsp0"/>
      </w:pPr>
      <w:r w:rsidRPr="00BE5A07">
        <w:t>Le quartier-maître et le second</w:t>
      </w:r>
    </w:p>
    <w:p w14:paraId="099A5651" w14:textId="77777777" w:rsidR="006D3E7C" w:rsidRDefault="00695293" w:rsidP="00B9252A">
      <w:pPr>
        <w:pStyle w:val="NormalSuspendu1XRetrait1XEsp0"/>
      </w:pPr>
      <w:r w:rsidRPr="00BE5A07">
        <w:t>Sont enchaînés dans leurs cabines</w:t>
      </w:r>
      <w:r w:rsidR="006D3E7C">
        <w:t> !</w:t>
      </w:r>
    </w:p>
    <w:p w14:paraId="3F4B224C" w14:textId="3EDEEF97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Et maintenant Christophe Colomb</w:t>
      </w:r>
    </w:p>
    <w:p w14:paraId="46C7890F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n</w:t>
      </w:r>
      <w:r w:rsidR="006D3E7C">
        <w:rPr>
          <w:szCs w:val="32"/>
        </w:rPr>
        <w:t>’</w:t>
      </w:r>
      <w:r w:rsidR="006C4314">
        <w:rPr>
          <w:szCs w:val="32"/>
        </w:rPr>
        <w:t>m</w:t>
      </w:r>
      <w:r w:rsidRPr="00BE5A07">
        <w:rPr>
          <w:szCs w:val="32"/>
        </w:rPr>
        <w:t>archons plus dans ta combine</w:t>
      </w:r>
      <w:r w:rsidR="006D3E7C">
        <w:rPr>
          <w:szCs w:val="32"/>
        </w:rPr>
        <w:t> !</w:t>
      </w:r>
    </w:p>
    <w:p w14:paraId="461125EB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Le Nouveau Monde c</w:t>
      </w:r>
      <w:r w:rsidR="006D3E7C">
        <w:rPr>
          <w:szCs w:val="32"/>
        </w:rPr>
        <w:t>’</w:t>
      </w:r>
      <w:r w:rsidRPr="00BE5A07">
        <w:rPr>
          <w:szCs w:val="32"/>
        </w:rPr>
        <w:t>est un bobard</w:t>
      </w:r>
      <w:r w:rsidR="006D3E7C">
        <w:rPr>
          <w:szCs w:val="32"/>
        </w:rPr>
        <w:t>.</w:t>
      </w:r>
    </w:p>
    <w:p w14:paraId="62E9B988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Tu veux nous la faire à l</w:t>
      </w:r>
      <w:r w:rsidR="006D3E7C">
        <w:rPr>
          <w:szCs w:val="32"/>
        </w:rPr>
        <w:t>’</w:t>
      </w:r>
      <w:r w:rsidRPr="00BE5A07">
        <w:rPr>
          <w:szCs w:val="32"/>
        </w:rPr>
        <w:t>épate</w:t>
      </w:r>
      <w:r w:rsidR="006D3E7C">
        <w:rPr>
          <w:szCs w:val="32"/>
        </w:rPr>
        <w:t> !</w:t>
      </w:r>
    </w:p>
    <w:p w14:paraId="0D87F162" w14:textId="1AE87553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voulons rentrer sans retard</w:t>
      </w:r>
    </w:p>
    <w:p w14:paraId="25AE13C8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</w:t>
      </w:r>
      <w:proofErr w:type="spellStart"/>
      <w:r w:rsidRPr="00BE5A07">
        <w:rPr>
          <w:szCs w:val="32"/>
        </w:rPr>
        <w:t>r</w:t>
      </w:r>
      <w:r w:rsidR="006D3E7C">
        <w:rPr>
          <w:szCs w:val="32"/>
        </w:rPr>
        <w:t>’</w:t>
      </w:r>
      <w:r w:rsidRPr="00BE5A07">
        <w:rPr>
          <w:szCs w:val="32"/>
        </w:rPr>
        <w:t>gagner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viv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  <w:r w:rsidRPr="00BE5A07">
        <w:rPr>
          <w:szCs w:val="32"/>
        </w:rPr>
        <w:t xml:space="preserve"> nos pénates</w:t>
      </w:r>
      <w:r w:rsidR="006D3E7C">
        <w:rPr>
          <w:szCs w:val="32"/>
        </w:rPr>
        <w:t> !</w:t>
      </w:r>
    </w:p>
    <w:p w14:paraId="53633E26" w14:textId="3B7F8214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183B3517" w14:textId="77777777" w:rsidR="006D3E7C" w:rsidRDefault="00695293" w:rsidP="00B9252A">
      <w:pPr>
        <w:pStyle w:val="NormalSuspendu1XRetrait1XEsp0"/>
      </w:pPr>
      <w:r w:rsidRPr="00BE5A07">
        <w:t>Accordez-moi jusqu</w:t>
      </w:r>
      <w:r w:rsidR="006D3E7C">
        <w:t>’</w:t>
      </w:r>
      <w:r w:rsidRPr="00BE5A07">
        <w:t>à demain</w:t>
      </w:r>
      <w:r w:rsidR="006D3E7C">
        <w:t>,</w:t>
      </w:r>
    </w:p>
    <w:p w14:paraId="21A95710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touchons au but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l</w:t>
      </w:r>
      <w:r w:rsidR="006D3E7C">
        <w:rPr>
          <w:szCs w:val="32"/>
        </w:rPr>
        <w:t>’</w:t>
      </w:r>
      <w:r w:rsidRPr="00BE5A07">
        <w:rPr>
          <w:szCs w:val="32"/>
        </w:rPr>
        <w:t>indique</w:t>
      </w:r>
      <w:r w:rsidR="006D3E7C">
        <w:rPr>
          <w:szCs w:val="32"/>
        </w:rPr>
        <w:t> !</w:t>
      </w:r>
    </w:p>
    <w:p w14:paraId="33E5A949" w14:textId="327084F4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0C9C355B" w14:textId="77777777" w:rsidR="00743A9A" w:rsidRPr="00BE5A07" w:rsidRDefault="00695293" w:rsidP="00B9252A">
      <w:pPr>
        <w:pStyle w:val="NormalSuspendu1XRetrait1XEsp0"/>
      </w:pPr>
      <w:r w:rsidRPr="00BE5A07">
        <w:t>Nous voulons rebrousser chemin</w:t>
      </w:r>
    </w:p>
    <w:p w14:paraId="0E1A9747" w14:textId="77777777" w:rsidR="006D3E7C" w:rsidRDefault="00695293" w:rsidP="00B9252A">
      <w:pPr>
        <w:pStyle w:val="NormalSuspendu1XRetrait1XEsp0"/>
      </w:pPr>
      <w:r w:rsidRPr="00BE5A07">
        <w:t>Ça n</w:t>
      </w:r>
      <w:r w:rsidR="006D3E7C">
        <w:t>’</w:t>
      </w:r>
      <w:r w:rsidRPr="00BE5A07">
        <w:t>existe pas l</w:t>
      </w:r>
      <w:r w:rsidR="006D3E7C">
        <w:t>’</w:t>
      </w:r>
      <w:r w:rsidRPr="00BE5A07">
        <w:t>Amérique</w:t>
      </w:r>
      <w:r w:rsidR="006D3E7C">
        <w:t> !</w:t>
      </w:r>
    </w:p>
    <w:p w14:paraId="2311BF5D" w14:textId="787DD328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45506454" w14:textId="77777777" w:rsidR="006D3E7C" w:rsidRDefault="00695293" w:rsidP="00B9252A">
      <w:pPr>
        <w:pStyle w:val="NormalSuspendu1XRetrait1XEsp0"/>
      </w:pPr>
      <w:r w:rsidRPr="00BE5A07">
        <w:t>L</w:t>
      </w:r>
      <w:r w:rsidR="006D3E7C">
        <w:t>’</w:t>
      </w:r>
      <w:r w:rsidRPr="00BE5A07">
        <w:t>Amérique n</w:t>
      </w:r>
      <w:r w:rsidR="006D3E7C">
        <w:t>’</w:t>
      </w:r>
      <w:r w:rsidRPr="00BE5A07">
        <w:t>existe pas</w:t>
      </w:r>
      <w:r w:rsidR="006D3E7C">
        <w:t> ?</w:t>
      </w:r>
    </w:p>
    <w:p w14:paraId="0EA84A55" w14:textId="2D2A2814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 xml:space="preserve">ES </w:t>
      </w:r>
      <w:r w:rsidRPr="00BE5A07">
        <w:t>R</w:t>
      </w:r>
      <w:r w:rsidR="002D4A05" w:rsidRPr="00BE5A07">
        <w:rPr>
          <w:rStyle w:val="Taille-1Caracteres"/>
        </w:rPr>
        <w:t>ÉVOLTÉS</w:t>
      </w:r>
    </w:p>
    <w:p w14:paraId="199A8360" w14:textId="77777777" w:rsidR="006D3E7C" w:rsidRDefault="00695293" w:rsidP="00B9252A">
      <w:pPr>
        <w:pStyle w:val="NormalSuspendu1XRetrait1XEsp0"/>
      </w:pPr>
      <w:r w:rsidRPr="00BE5A07">
        <w:t>Non</w:t>
      </w:r>
      <w:r w:rsidR="006D3E7C">
        <w:t xml:space="preserve"> ! </w:t>
      </w:r>
      <w:r w:rsidRPr="00BE5A07">
        <w:t>faut revenir sur nos pas</w:t>
      </w:r>
      <w:r w:rsidR="006D3E7C">
        <w:t> !</w:t>
      </w:r>
    </w:p>
    <w:p w14:paraId="2ED95475" w14:textId="3825B4EC" w:rsidR="00695293" w:rsidRPr="00BE5A07" w:rsidRDefault="00695293" w:rsidP="006D3E7C">
      <w:pPr>
        <w:pStyle w:val="Centr"/>
        <w:keepNext/>
      </w:pPr>
      <w:r w:rsidRPr="00BE5A07">
        <w:lastRenderedPageBreak/>
        <w:t>C</w:t>
      </w:r>
      <w:r w:rsidR="002D4A05" w:rsidRPr="00BE5A07">
        <w:rPr>
          <w:rStyle w:val="Taille-1Caracteres"/>
        </w:rPr>
        <w:t>OLOMB</w:t>
      </w:r>
    </w:p>
    <w:p w14:paraId="63E99F9B" w14:textId="77777777" w:rsidR="006D3E7C" w:rsidRDefault="00695293" w:rsidP="00B9252A">
      <w:pPr>
        <w:pStyle w:val="NormalSuspendu1XRetrait1XEsp0"/>
      </w:pPr>
      <w:r w:rsidRPr="00BE5A07">
        <w:t>Vous la verrez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véridique</w:t>
      </w:r>
      <w:r w:rsidR="006D3E7C">
        <w:t> !</w:t>
      </w:r>
    </w:p>
    <w:p w14:paraId="5F8A4D50" w14:textId="57AEB1D8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6315BA86" w14:textId="77777777" w:rsidR="006D3E7C" w:rsidRDefault="00695293" w:rsidP="00B9252A">
      <w:pPr>
        <w:pStyle w:val="NormalSuspendu1XRetrait1XEsp0"/>
      </w:pPr>
      <w:r w:rsidRPr="00BE5A07">
        <w:t>Non</w:t>
      </w:r>
      <w:r w:rsidR="006D3E7C">
        <w:t xml:space="preserve"> ! </w:t>
      </w:r>
      <w:r w:rsidRPr="00BE5A07">
        <w:t>tu nous a fichus dedans</w:t>
      </w:r>
      <w:r w:rsidR="006D3E7C">
        <w:t> !</w:t>
      </w:r>
    </w:p>
    <w:p w14:paraId="34B91EF8" w14:textId="149CEBFB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découvrirons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</w:p>
    <w:p w14:paraId="768437B5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Quand les poules auront des dents</w:t>
      </w:r>
      <w:r w:rsidR="006D3E7C">
        <w:rPr>
          <w:szCs w:val="32"/>
        </w:rPr>
        <w:t> !</w:t>
      </w:r>
    </w:p>
    <w:p w14:paraId="5B2F88CA" w14:textId="53A18550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216FB341" w14:textId="77777777" w:rsidR="006D3E7C" w:rsidRDefault="00695293" w:rsidP="00B9252A">
      <w:pPr>
        <w:pStyle w:val="NormalSuspendu1XRetrait1XEsp0"/>
      </w:pPr>
      <w:r w:rsidRPr="00BE5A07">
        <w:t>Amis</w:t>
      </w:r>
      <w:r w:rsidR="006D3E7C">
        <w:t xml:space="preserve">, </w:t>
      </w:r>
      <w:r w:rsidRPr="00BE5A07">
        <w:t xml:space="preserve">si ma </w:t>
      </w:r>
      <w:proofErr w:type="spellStart"/>
      <w:r w:rsidRPr="00BE5A07">
        <w:t>prièr</w:t>
      </w:r>
      <w:proofErr w:type="spellEnd"/>
      <w:r w:rsidR="006D3E7C">
        <w:t>’</w:t>
      </w:r>
      <w:r w:rsidRPr="00BE5A07">
        <w:t xml:space="preserve"> vous touche</w:t>
      </w:r>
      <w:r w:rsidR="006D3E7C">
        <w:t>,</w:t>
      </w:r>
    </w:p>
    <w:p w14:paraId="0B7EC00A" w14:textId="77777777" w:rsidR="006D3E7C" w:rsidRDefault="00695293" w:rsidP="00B9252A">
      <w:pPr>
        <w:pStyle w:val="NormalSuspendu1XRetrait1XEsp0"/>
      </w:pPr>
      <w:r w:rsidRPr="00BE5A07">
        <w:t>L</w:t>
      </w:r>
      <w:r w:rsidR="006D3E7C">
        <w:t>’</w:t>
      </w:r>
      <w:r w:rsidRPr="00BE5A07">
        <w:t>Amérique</w:t>
      </w:r>
      <w:r w:rsidR="006D3E7C">
        <w:t xml:space="preserve">, </w:t>
      </w:r>
      <w:r w:rsidRPr="00BE5A07">
        <w:t>nous l</w:t>
      </w:r>
      <w:r w:rsidR="006D3E7C">
        <w:t>’</w:t>
      </w:r>
      <w:r w:rsidRPr="00BE5A07">
        <w:t>atteindrons</w:t>
      </w:r>
      <w:r w:rsidR="006D3E7C">
        <w:t> !</w:t>
      </w:r>
    </w:p>
    <w:p w14:paraId="343F0A21" w14:textId="553C75C4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="0064563E" w:rsidRPr="00F36C9C">
        <w:rPr>
          <w:rStyle w:val="Taille-1Caracteres"/>
        </w:rPr>
        <w:t>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66E4D5C3" w14:textId="77777777" w:rsidR="006D3E7C" w:rsidRDefault="00695293" w:rsidP="00B9252A">
      <w:pPr>
        <w:pStyle w:val="NormalSuspendu1XRetrait1XEsp0"/>
      </w:pPr>
      <w:r w:rsidRPr="00BE5A07">
        <w:t xml:space="preserve">Quand les éléphants </w:t>
      </w: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les mouches</w:t>
      </w:r>
      <w:r w:rsidR="006D3E7C">
        <w:t>,</w:t>
      </w:r>
    </w:p>
    <w:p w14:paraId="60C7EC32" w14:textId="77777777" w:rsidR="006D3E7C" w:rsidRDefault="00695293" w:rsidP="00B9252A">
      <w:pPr>
        <w:pStyle w:val="NormalSuspendu1XRetrait1XEsp0"/>
      </w:pPr>
      <w:r w:rsidRPr="00BE5A07">
        <w:t>Pourront s</w:t>
      </w:r>
      <w:r w:rsidR="006D3E7C">
        <w:t>’</w:t>
      </w:r>
      <w:r w:rsidRPr="00BE5A07">
        <w:t>balader au plafond</w:t>
      </w:r>
      <w:r w:rsidR="006D3E7C">
        <w:t> !</w:t>
      </w:r>
    </w:p>
    <w:p w14:paraId="1BE05DDC" w14:textId="73E98609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24920F8D" w14:textId="77777777" w:rsidR="006D3E7C" w:rsidRDefault="00695293" w:rsidP="00B9252A">
      <w:pPr>
        <w:pStyle w:val="NormalSuspendu1XRetrait1XEsp0"/>
      </w:pPr>
      <w:r w:rsidRPr="00BE5A07">
        <w:t>Accordez-moi un jour encor</w:t>
      </w:r>
      <w:r w:rsidR="006D3E7C">
        <w:t> !</w:t>
      </w:r>
    </w:p>
    <w:p w14:paraId="2C7CE383" w14:textId="70BD2DC7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</w:p>
    <w:p w14:paraId="38E3ED1D" w14:textId="77777777" w:rsidR="006D3E7C" w:rsidRDefault="00695293" w:rsidP="00B9252A">
      <w:pPr>
        <w:pStyle w:val="NormalSuspendu1XRetrait1XEsp0"/>
      </w:pPr>
      <w:r w:rsidRPr="00BE5A07">
        <w:t>Accordez-lui</w:t>
      </w:r>
      <w:r w:rsidR="006D3E7C">
        <w:t xml:space="preserve">, </w:t>
      </w:r>
      <w:r w:rsidRPr="00BE5A07">
        <w:t>mille sabords</w:t>
      </w:r>
      <w:r w:rsidR="006D3E7C">
        <w:t> !</w:t>
      </w:r>
    </w:p>
    <w:p w14:paraId="469A9A17" w14:textId="126B4933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40C8BE27" w14:textId="77777777" w:rsidR="006D3E7C" w:rsidRDefault="00695293" w:rsidP="00B9252A">
      <w:pPr>
        <w:pStyle w:val="NormalSuspendu1XRetrait1XEsp0"/>
      </w:pP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faut rentrer en vitesse</w:t>
      </w:r>
      <w:r w:rsidR="006D3E7C">
        <w:t> !</w:t>
      </w:r>
    </w:p>
    <w:p w14:paraId="09FC03DA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Tout ça </w:t>
      </w:r>
      <w:proofErr w:type="gramStart"/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proofErr w:type="gramEnd"/>
      <w:r w:rsidRPr="00BE5A07">
        <w:rPr>
          <w:szCs w:val="32"/>
        </w:rPr>
        <w:t xml:space="preserve"> des trucs à la noix</w:t>
      </w:r>
      <w:r w:rsidR="006D3E7C">
        <w:rPr>
          <w:szCs w:val="32"/>
        </w:rPr>
        <w:t> !</w:t>
      </w:r>
    </w:p>
    <w:p w14:paraId="7EA4807D" w14:textId="7033B036" w:rsidR="00743A9A" w:rsidRPr="00BE5A07" w:rsidRDefault="00695293" w:rsidP="00B9252A">
      <w:pPr>
        <w:pStyle w:val="NormalSuspendu1XRetrait1XEsp0"/>
        <w:rPr>
          <w:szCs w:val="32"/>
        </w:rPr>
      </w:pPr>
      <w:proofErr w:type="gramStart"/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proofErr w:type="gramEnd"/>
      <w:r w:rsidRPr="00BE5A07">
        <w:rPr>
          <w:szCs w:val="32"/>
        </w:rPr>
        <w:t xml:space="preserve"> des boniments à la graisse</w:t>
      </w:r>
    </w:p>
    <w:p w14:paraId="07E2359F" w14:textId="2C276B72" w:rsidR="00695293" w:rsidRPr="00BE5A07" w:rsidRDefault="00695293" w:rsidP="00B9252A">
      <w:pPr>
        <w:pStyle w:val="NormalSuspendu1XRetrait1XEsp0"/>
      </w:pPr>
      <w:r w:rsidRPr="00BE5A07">
        <w:rPr>
          <w:szCs w:val="32"/>
        </w:rPr>
        <w:t xml:space="preserve">À la </w:t>
      </w:r>
      <w:proofErr w:type="spellStart"/>
      <w:r w:rsidRPr="00BE5A07">
        <w:rPr>
          <w:szCs w:val="32"/>
        </w:rPr>
        <w:t>graiss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chevaux de bois</w:t>
      </w:r>
    </w:p>
    <w:p w14:paraId="0C2FD222" w14:textId="77777777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599C8E4B" w14:textId="77777777" w:rsidR="006D3E7C" w:rsidRDefault="00695293" w:rsidP="00B9252A">
      <w:pPr>
        <w:pStyle w:val="NormalSuspendu1XRetrait1XEsp0"/>
      </w:pPr>
      <w:r w:rsidRPr="00BE5A07">
        <w:t xml:space="preserve">Mais je vous le </w:t>
      </w:r>
      <w:proofErr w:type="spellStart"/>
      <w:r w:rsidRPr="00BE5A07">
        <w:t>jur</w:t>
      </w:r>
      <w:proofErr w:type="spellEnd"/>
      <w:r w:rsidR="006D3E7C">
        <w:t>’</w:t>
      </w:r>
      <w:r w:rsidRPr="00BE5A07">
        <w:t xml:space="preserve"> sur la Bible</w:t>
      </w:r>
      <w:r w:rsidR="006D3E7C">
        <w:t>,</w:t>
      </w:r>
    </w:p>
    <w:p w14:paraId="68C838FD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Vous allez voir un pays neuf</w:t>
      </w:r>
      <w:r w:rsidR="006D3E7C">
        <w:rPr>
          <w:szCs w:val="32"/>
        </w:rPr>
        <w:t> !</w:t>
      </w:r>
    </w:p>
    <w:p w14:paraId="6965296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Tous mes calculs sont infaillibles</w:t>
      </w:r>
      <w:r w:rsidR="006D3E7C">
        <w:rPr>
          <w:szCs w:val="32"/>
        </w:rPr>
        <w:t>,</w:t>
      </w:r>
    </w:p>
    <w:p w14:paraId="0D0AA60F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Et j</w:t>
      </w:r>
      <w:r w:rsidR="006D3E7C">
        <w:rPr>
          <w:szCs w:val="32"/>
        </w:rPr>
        <w:t>’</w:t>
      </w:r>
      <w:r w:rsidRPr="00BE5A07">
        <w:rPr>
          <w:szCs w:val="32"/>
        </w:rPr>
        <w:t>ai fait la preuve par neuf</w:t>
      </w:r>
      <w:r w:rsidR="006D3E7C">
        <w:rPr>
          <w:szCs w:val="32"/>
        </w:rPr>
        <w:t> !</w:t>
      </w:r>
    </w:p>
    <w:p w14:paraId="27D5A121" w14:textId="68F15304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1D350199" w14:textId="77777777" w:rsidR="006D3E7C" w:rsidRDefault="00695293" w:rsidP="00B9252A">
      <w:pPr>
        <w:pStyle w:val="NormalSuspendu1XRetrait1XEsp0"/>
      </w:pPr>
      <w:r w:rsidRPr="00BE5A07">
        <w:t>Tous ses calculs sont infaillibles</w:t>
      </w:r>
      <w:r w:rsidR="006D3E7C">
        <w:t>,</w:t>
      </w:r>
    </w:p>
    <w:p w14:paraId="119A479B" w14:textId="77777777" w:rsidR="006D3E7C" w:rsidRDefault="003B244B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Il</w:t>
      </w:r>
      <w:r w:rsidR="00695293" w:rsidRPr="00BE5A07">
        <w:rPr>
          <w:szCs w:val="32"/>
        </w:rPr>
        <w:t xml:space="preserve"> a fait la preuve par 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œuf</w:t>
      </w:r>
      <w:r w:rsidR="006D3E7C">
        <w:rPr>
          <w:szCs w:val="32"/>
        </w:rPr>
        <w:t> !</w:t>
      </w:r>
    </w:p>
    <w:p w14:paraId="185F2648" w14:textId="158B070D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 xml:space="preserve">ES </w:t>
      </w:r>
      <w:r w:rsidRPr="00BE5A07">
        <w:t>R</w:t>
      </w:r>
      <w:r w:rsidR="002D4A05" w:rsidRPr="00BE5A07">
        <w:rPr>
          <w:rStyle w:val="Taille-1Caracteres"/>
        </w:rPr>
        <w:t>ÉVOLTÉS</w:t>
      </w:r>
    </w:p>
    <w:p w14:paraId="7E828239" w14:textId="77777777" w:rsidR="006D3E7C" w:rsidRDefault="00695293" w:rsidP="00B9252A">
      <w:pPr>
        <w:pStyle w:val="NormalSuspendu1XRetrait1XEsp0"/>
      </w:pPr>
      <w:r w:rsidRPr="00BE5A07">
        <w:t>Non</w:t>
      </w:r>
      <w:r w:rsidR="006D3E7C">
        <w:t xml:space="preserve"> ! </w:t>
      </w:r>
      <w:r w:rsidRPr="00BE5A07">
        <w:t>non</w:t>
      </w:r>
      <w:r w:rsidR="006D3E7C">
        <w:t xml:space="preserve"> ! </w:t>
      </w:r>
      <w:r w:rsidRPr="00BE5A07">
        <w:t>vous nous bourrez le crâne</w:t>
      </w:r>
      <w:r w:rsidR="006D3E7C">
        <w:t> !</w:t>
      </w:r>
    </w:p>
    <w:p w14:paraId="4EBD89BD" w14:textId="77777777" w:rsidR="006D3E7C" w:rsidRDefault="00695293" w:rsidP="00B9252A">
      <w:pPr>
        <w:pStyle w:val="NormalSuspendu1XRetrait1XEsp0"/>
      </w:pPr>
      <w:r w:rsidRPr="00BE5A07">
        <w:t>Votre Nouveau-Monde</w:t>
      </w:r>
      <w:r w:rsidR="006D3E7C">
        <w:t xml:space="preserve">, </w:t>
      </w:r>
      <w:r w:rsidRPr="00BE5A07">
        <w:t>entre nous</w:t>
      </w:r>
      <w:r w:rsidR="006D3E7C">
        <w:t>,</w:t>
      </w:r>
    </w:p>
    <w:p w14:paraId="0EDFFE2C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pas plus vrai que </w:t>
      </w:r>
      <w:proofErr w:type="spellStart"/>
      <w:r w:rsidRPr="00BE5A07">
        <w:rPr>
          <w:szCs w:val="32"/>
        </w:rPr>
        <w:t>Peau-d</w:t>
      </w:r>
      <w:r w:rsidR="006D3E7C">
        <w:rPr>
          <w:szCs w:val="32"/>
        </w:rPr>
        <w:t>’</w:t>
      </w:r>
      <w:r w:rsidRPr="00BE5A07">
        <w:rPr>
          <w:szCs w:val="32"/>
        </w:rPr>
        <w:t>Âne</w:t>
      </w:r>
      <w:proofErr w:type="spellEnd"/>
      <w:r w:rsidR="006D3E7C">
        <w:rPr>
          <w:szCs w:val="32"/>
        </w:rPr>
        <w:t>,</w:t>
      </w:r>
    </w:p>
    <w:p w14:paraId="5FAF4A9F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conte à dormir debout</w:t>
      </w:r>
      <w:r w:rsidR="006D3E7C">
        <w:rPr>
          <w:szCs w:val="32"/>
        </w:rPr>
        <w:t> !</w:t>
      </w:r>
    </w:p>
    <w:p w14:paraId="1C8F49A7" w14:textId="4226A5B1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2950D9A7" w14:textId="77777777" w:rsidR="006D3E7C" w:rsidRDefault="00695293" w:rsidP="00B9252A">
      <w:pPr>
        <w:pStyle w:val="NormalSuspendu1XRetrait1XEsp0"/>
      </w:pPr>
      <w:r w:rsidRPr="00BE5A07">
        <w:t>Bientôt ce pays de Cocagne</w:t>
      </w:r>
      <w:r w:rsidR="006D3E7C">
        <w:t>,</w:t>
      </w:r>
    </w:p>
    <w:p w14:paraId="1DF1D7FD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apparaîtra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sens</w:t>
      </w:r>
      <w:r w:rsidR="006D3E7C">
        <w:rPr>
          <w:szCs w:val="32"/>
        </w:rPr>
        <w:t> !</w:t>
      </w:r>
    </w:p>
    <w:p w14:paraId="7F0CC22A" w14:textId="1DBAAFA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2781B7AD" w14:textId="5ECFCD17" w:rsidR="00743A9A" w:rsidRPr="00BE5A07" w:rsidRDefault="00695293" w:rsidP="00B9252A">
      <w:pPr>
        <w:pStyle w:val="NormalSuspendu1XRetrait1XEsp0"/>
      </w:pPr>
      <w:r w:rsidRPr="00BE5A07">
        <w:t>Remettons le cap sur l</w:t>
      </w:r>
      <w:r w:rsidR="006D3E7C">
        <w:t>’</w:t>
      </w:r>
      <w:r w:rsidRPr="00BE5A07">
        <w:t>Espagne</w:t>
      </w:r>
    </w:p>
    <w:p w14:paraId="7985E752" w14:textId="77777777" w:rsidR="006D3E7C" w:rsidRDefault="00695293" w:rsidP="00B9252A">
      <w:pPr>
        <w:pStyle w:val="NormalSuspendu1XRetrait1XEsp0"/>
      </w:pPr>
      <w:r w:rsidRPr="00BE5A07">
        <w:t>Ou craignez le chambardement</w:t>
      </w:r>
      <w:r w:rsidR="006D3E7C">
        <w:t> !</w:t>
      </w:r>
    </w:p>
    <w:p w14:paraId="07F17884" w14:textId="61F7C678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51B513BA" w14:textId="77777777" w:rsidR="006D3E7C" w:rsidRDefault="00695293" w:rsidP="00B9252A">
      <w:pPr>
        <w:pStyle w:val="NormalSuspendu1XRetrait1XEsp0"/>
      </w:pPr>
      <w:r w:rsidRPr="00BE5A07">
        <w:t>Amis</w:t>
      </w:r>
      <w:r w:rsidR="006D3E7C">
        <w:t xml:space="preserve">, </w:t>
      </w:r>
      <w:r w:rsidRPr="00BE5A07">
        <w:t>accordez-moi de grâce</w:t>
      </w:r>
      <w:r w:rsidR="006D3E7C">
        <w:t>,</w:t>
      </w:r>
    </w:p>
    <w:p w14:paraId="0AC3E8F6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De naviguer un jour encor</w:t>
      </w:r>
      <w:r w:rsidR="006D3E7C">
        <w:rPr>
          <w:szCs w:val="32"/>
        </w:rPr>
        <w:t> !</w:t>
      </w:r>
    </w:p>
    <w:p w14:paraId="66D72BD4" w14:textId="2AC2B5C4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67B95741" w14:textId="0A6A8E7B" w:rsidR="00743A9A" w:rsidRPr="00BE5A07" w:rsidRDefault="00695293" w:rsidP="00B9252A">
      <w:pPr>
        <w:pStyle w:val="NormalSuspendu1XRetrait1XEsp0"/>
      </w:pPr>
      <w:r w:rsidRPr="00BE5A07">
        <w:t>Allons</w:t>
      </w:r>
      <w:r w:rsidR="006D3E7C">
        <w:t xml:space="preserve"> ! </w:t>
      </w:r>
      <w:r w:rsidRPr="00BE5A07">
        <w:t>commande ou gare la casse</w:t>
      </w:r>
    </w:p>
    <w:p w14:paraId="07CCAF71" w14:textId="77777777" w:rsidR="006D3E7C" w:rsidRDefault="00695293" w:rsidP="00B9252A">
      <w:pPr>
        <w:pStyle w:val="NormalSuspendu1XRetrait1XEsp0"/>
      </w:pPr>
      <w:r w:rsidRPr="00BE5A07">
        <w:t>De virer pour gagner le port</w:t>
      </w:r>
      <w:r w:rsidR="006D3E7C">
        <w:t> !</w:t>
      </w:r>
    </w:p>
    <w:p w14:paraId="7D9405C1" w14:textId="18CCE728" w:rsidR="00695293" w:rsidRPr="00BE5A07" w:rsidRDefault="00695293" w:rsidP="006D3E7C">
      <w:pPr>
        <w:pStyle w:val="Centr"/>
        <w:keepNext/>
        <w:rPr>
          <w:lang w:val="it-IT"/>
        </w:rPr>
      </w:pPr>
      <w:r w:rsidRPr="00BE5A07">
        <w:rPr>
          <w:lang w:val="it-IT"/>
        </w:rPr>
        <w:t>C</w:t>
      </w:r>
      <w:r w:rsidR="002D4A05" w:rsidRPr="00BE5A07">
        <w:rPr>
          <w:rStyle w:val="Taille-1Caracteres"/>
          <w:lang w:val="it-IT"/>
        </w:rPr>
        <w:t>OLOMBA</w:t>
      </w:r>
    </w:p>
    <w:p w14:paraId="2B8E0E8D" w14:textId="77777777" w:rsidR="006D3E7C" w:rsidRDefault="00695293" w:rsidP="00B9252A">
      <w:pPr>
        <w:pStyle w:val="NormalSuspendu1XRetrait1XEsp0"/>
        <w:rPr>
          <w:lang w:val="it-IT"/>
        </w:rPr>
      </w:pP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 xml:space="preserve"> ! </w:t>
      </w:r>
      <w:r w:rsidRPr="00BE5A07">
        <w:rPr>
          <w:lang w:val="it-IT"/>
        </w:rPr>
        <w:t>non</w:t>
      </w:r>
      <w:r w:rsidR="006D3E7C">
        <w:rPr>
          <w:lang w:val="it-IT"/>
        </w:rPr>
        <w:t> !</w:t>
      </w:r>
    </w:p>
    <w:p w14:paraId="015B401C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Aussi vrai que je suis sur ce pont</w:t>
      </w:r>
      <w:r w:rsidR="006D3E7C">
        <w:rPr>
          <w:szCs w:val="32"/>
        </w:rPr>
        <w:t>,</w:t>
      </w:r>
    </w:p>
    <w:p w14:paraId="1E5AA37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cent fois non</w:t>
      </w:r>
      <w:r w:rsidR="006D3E7C">
        <w:rPr>
          <w:szCs w:val="32"/>
        </w:rPr>
        <w:t> !</w:t>
      </w:r>
    </w:p>
    <w:p w14:paraId="38E34119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Nous continuerons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chercherons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tas de capons</w:t>
      </w:r>
      <w:r w:rsidR="006D3E7C">
        <w:rPr>
          <w:szCs w:val="32"/>
        </w:rPr>
        <w:t> !</w:t>
      </w:r>
    </w:p>
    <w:p w14:paraId="6FC72294" w14:textId="163CE328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Ceux qui n</w:t>
      </w:r>
      <w:r w:rsidR="006D3E7C">
        <w:rPr>
          <w:szCs w:val="32"/>
        </w:rPr>
        <w:t>’</w:t>
      </w:r>
      <w:r w:rsidRPr="00BE5A07">
        <w:rPr>
          <w:szCs w:val="32"/>
        </w:rPr>
        <w:t>veulent pas finir le voyage</w:t>
      </w:r>
    </w:p>
    <w:p w14:paraId="5562354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ils </w:t>
      </w:r>
      <w:proofErr w:type="spellStart"/>
      <w:r w:rsidRPr="00BE5A07">
        <w:rPr>
          <w:szCs w:val="32"/>
        </w:rPr>
        <w:t>retour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Pr="00BE5A07">
        <w:rPr>
          <w:szCs w:val="32"/>
        </w:rPr>
        <w:t xml:space="preserve"> en Espagne à la nage</w:t>
      </w:r>
      <w:r w:rsidR="006D3E7C">
        <w:rPr>
          <w:szCs w:val="32"/>
        </w:rPr>
        <w:t> !</w:t>
      </w:r>
    </w:p>
    <w:p w14:paraId="6463E6FB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Mais </w:t>
      </w:r>
      <w:proofErr w:type="spellStart"/>
      <w:r w:rsidRPr="00BE5A07">
        <w:rPr>
          <w:szCs w:val="32"/>
        </w:rPr>
        <w:t>r</w:t>
      </w:r>
      <w:r w:rsidR="006D3E7C">
        <w:rPr>
          <w:szCs w:val="32"/>
        </w:rPr>
        <w:t>’</w:t>
      </w:r>
      <w:r w:rsidRPr="00BE5A07">
        <w:rPr>
          <w:szCs w:val="32"/>
        </w:rPr>
        <w:t>brousser</w:t>
      </w:r>
      <w:proofErr w:type="spellEnd"/>
      <w:r w:rsidRPr="00BE5A07">
        <w:rPr>
          <w:szCs w:val="32"/>
        </w:rPr>
        <w:t xml:space="preserve"> chemin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mill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canons</w:t>
      </w:r>
      <w:r w:rsidR="006D3E7C">
        <w:rPr>
          <w:szCs w:val="32"/>
        </w:rPr>
        <w:t> !</w:t>
      </w:r>
    </w:p>
    <w:p w14:paraId="28B1D8B0" w14:textId="77777777" w:rsidR="006D3E7C" w:rsidRDefault="00695293" w:rsidP="00B9252A">
      <w:pPr>
        <w:pStyle w:val="NormalSuspendu1XRetrait1XEsp0"/>
        <w:rPr>
          <w:szCs w:val="32"/>
          <w:lang w:val="it-IT"/>
        </w:rPr>
      </w:pP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 xml:space="preserve"> ! </w:t>
      </w:r>
      <w:r w:rsidRPr="00BE5A07">
        <w:rPr>
          <w:szCs w:val="32"/>
          <w:lang w:val="it-IT"/>
        </w:rPr>
        <w:t>non</w:t>
      </w:r>
      <w:r w:rsidR="006D3E7C">
        <w:rPr>
          <w:szCs w:val="32"/>
          <w:lang w:val="it-IT"/>
        </w:rPr>
        <w:t> !</w:t>
      </w:r>
    </w:p>
    <w:p w14:paraId="385847DA" w14:textId="67A10E63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30742E10" w14:textId="77777777" w:rsidR="006D3E7C" w:rsidRDefault="00695293" w:rsidP="00B9252A">
      <w:pPr>
        <w:pStyle w:val="NormalSuspendu1XRetrait1XEsp0"/>
      </w:pPr>
      <w:r w:rsidRPr="00BE5A07">
        <w:t>À mort</w:t>
      </w:r>
      <w:r w:rsidR="006D3E7C">
        <w:t xml:space="preserve"> ! </w:t>
      </w:r>
      <w:r w:rsidRPr="00BE5A07">
        <w:t>À l</w:t>
      </w:r>
      <w:r w:rsidR="006D3E7C">
        <w:t>’</w:t>
      </w:r>
      <w:r w:rsidRPr="00BE5A07">
        <w:t>eau</w:t>
      </w:r>
      <w:r w:rsidR="006D3E7C">
        <w:t xml:space="preserve"> ! </w:t>
      </w:r>
      <w:r w:rsidRPr="00BE5A07">
        <w:t>Caramba</w:t>
      </w:r>
      <w:r w:rsidR="006D3E7C">
        <w:t> !</w:t>
      </w:r>
    </w:p>
    <w:p w14:paraId="5720AEDD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La señorita Colomba</w:t>
      </w:r>
      <w:r w:rsidR="006D3E7C">
        <w:rPr>
          <w:szCs w:val="32"/>
        </w:rPr>
        <w:t> !</w:t>
      </w:r>
    </w:p>
    <w:p w14:paraId="1820D826" w14:textId="7417FBB8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HEF DES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2A5CC029" w14:textId="77777777" w:rsidR="006D3E7C" w:rsidRDefault="00695293" w:rsidP="00B9252A">
      <w:pPr>
        <w:pStyle w:val="NormalSuspendu1XRetrait1XEsp0"/>
      </w:pPr>
      <w:r w:rsidRPr="00BE5A07">
        <w:t>Laissez-la</w:t>
      </w:r>
      <w:r w:rsidR="006D3E7C">
        <w:t xml:space="preserve">, </w:t>
      </w:r>
      <w:r w:rsidRPr="00BE5A07">
        <w:t>ce n</w:t>
      </w:r>
      <w:r w:rsidR="006D3E7C">
        <w:t>’</w:t>
      </w:r>
      <w:r w:rsidRPr="00BE5A07">
        <w:t>est pas la peine</w:t>
      </w:r>
      <w:r w:rsidR="006D3E7C">
        <w:t> !</w:t>
      </w:r>
    </w:p>
    <w:p w14:paraId="3A1A803C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Nous sommes les maîtres à bord</w:t>
      </w:r>
      <w:r w:rsidR="006D3E7C">
        <w:rPr>
          <w:szCs w:val="32"/>
        </w:rPr>
        <w:t> !</w:t>
      </w:r>
    </w:p>
    <w:p w14:paraId="5F91D6C8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À fond de </w:t>
      </w:r>
      <w:proofErr w:type="spellStart"/>
      <w:r w:rsidRPr="00BE5A07">
        <w:rPr>
          <w:szCs w:val="32"/>
        </w:rPr>
        <w:t>cal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qu</w:t>
      </w:r>
      <w:r w:rsidR="006D3E7C">
        <w:rPr>
          <w:szCs w:val="32"/>
        </w:rPr>
        <w:t>’</w:t>
      </w:r>
      <w:r w:rsidRPr="00BE5A07">
        <w:rPr>
          <w:szCs w:val="32"/>
        </w:rPr>
        <w:t>on les enchaîne</w:t>
      </w:r>
      <w:r w:rsidR="006D3E7C">
        <w:rPr>
          <w:szCs w:val="32"/>
        </w:rPr>
        <w:t>,</w:t>
      </w:r>
    </w:p>
    <w:p w14:paraId="35B4CEA7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Et nous allons rentrer au port</w:t>
      </w:r>
      <w:r w:rsidR="006D3E7C">
        <w:rPr>
          <w:szCs w:val="32"/>
        </w:rPr>
        <w:t> !</w:t>
      </w:r>
    </w:p>
    <w:p w14:paraId="46EF03E8" w14:textId="78E9A03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6CE710A9" w14:textId="77777777" w:rsidR="006D3E7C" w:rsidRDefault="00695293" w:rsidP="00B9252A">
      <w:pPr>
        <w:pStyle w:val="NormalSuspendu1XRetrait1XEsp0"/>
      </w:pPr>
      <w:r w:rsidRPr="00BE5A07">
        <w:t>Oui</w:t>
      </w:r>
      <w:r w:rsidR="006D3E7C">
        <w:t xml:space="preserve"> ! </w:t>
      </w:r>
      <w:r w:rsidRPr="00BE5A07">
        <w:t>bravo</w:t>
      </w:r>
      <w:r w:rsidR="006D3E7C">
        <w:t xml:space="preserve"> !… </w:t>
      </w:r>
      <w:r w:rsidRPr="00BE5A07">
        <w:t>rebroussons chemin</w:t>
      </w:r>
      <w:r w:rsidR="006D3E7C">
        <w:t> !</w:t>
      </w:r>
    </w:p>
    <w:p w14:paraId="2CEEA0C0" w14:textId="77777777" w:rsidR="006D3E7C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  <w:r w:rsidR="006D3E7C">
        <w:t xml:space="preserve">, </w:t>
      </w:r>
      <w:r w:rsidR="006D21B8" w:rsidRPr="00BE5A07">
        <w:rPr>
          <w:i/>
          <w:iCs/>
        </w:rPr>
        <w:t>surgissant soudain</w:t>
      </w:r>
      <w:r w:rsidR="006D3E7C">
        <w:rPr>
          <w:i/>
          <w:iCs/>
        </w:rPr>
        <w:t xml:space="preserve">, </w:t>
      </w:r>
      <w:r w:rsidR="006D21B8" w:rsidRPr="00BE5A07">
        <w:rPr>
          <w:i/>
          <w:iCs/>
        </w:rPr>
        <w:t>suivi de ces dames armées de revolvers et cernant l</w:t>
      </w:r>
      <w:r w:rsidR="006D3E7C">
        <w:rPr>
          <w:i/>
          <w:iCs/>
        </w:rPr>
        <w:t>’</w:t>
      </w:r>
      <w:r w:rsidR="006D21B8" w:rsidRPr="00BE5A07">
        <w:rPr>
          <w:i/>
          <w:iCs/>
        </w:rPr>
        <w:t>équipage révolté</w:t>
      </w:r>
      <w:r w:rsidR="006D3E7C">
        <w:t>.</w:t>
      </w:r>
    </w:p>
    <w:p w14:paraId="76EDFCD7" w14:textId="77777777" w:rsidR="006D3E7C" w:rsidRDefault="00695293" w:rsidP="00B9252A">
      <w:pPr>
        <w:pStyle w:val="NormalSuspendu1XRetrait1XEsp0"/>
      </w:pPr>
      <w:r w:rsidRPr="00BE5A07">
        <w:t>Haut les mains</w:t>
      </w:r>
      <w:r w:rsidR="006D3E7C">
        <w:t xml:space="preserve"> ! </w:t>
      </w:r>
      <w:r w:rsidRPr="00BE5A07">
        <w:t>Bandits</w:t>
      </w:r>
      <w:r w:rsidR="006D3E7C">
        <w:t xml:space="preserve"> ! </w:t>
      </w:r>
      <w:r w:rsidRPr="00BE5A07">
        <w:t>Haut les mains</w:t>
      </w:r>
      <w:r w:rsidR="006D3E7C">
        <w:t> !</w:t>
      </w:r>
    </w:p>
    <w:p w14:paraId="46B1B3FC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Sur le pont déposez vos haches</w:t>
      </w:r>
      <w:r w:rsidR="006D3E7C">
        <w:rPr>
          <w:szCs w:val="32"/>
        </w:rPr>
        <w:t> !</w:t>
      </w:r>
    </w:p>
    <w:p w14:paraId="3DDE2E2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Allons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plus vite ou je me fâche</w:t>
      </w:r>
      <w:r w:rsidR="006D3E7C">
        <w:rPr>
          <w:szCs w:val="32"/>
        </w:rPr>
        <w:t> !</w:t>
      </w:r>
    </w:p>
    <w:p w14:paraId="042FFC8B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Les gars faut vous tenir peinards</w:t>
      </w:r>
      <w:r w:rsidR="006D3E7C">
        <w:rPr>
          <w:szCs w:val="32"/>
        </w:rPr>
        <w:t> !</w:t>
      </w:r>
    </w:p>
    <w:p w14:paraId="29C1790A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huit pruneaux dans mon pétard</w:t>
      </w:r>
      <w:r w:rsidR="006D3E7C">
        <w:rPr>
          <w:szCs w:val="32"/>
        </w:rPr>
        <w:t> !</w:t>
      </w:r>
    </w:p>
    <w:p w14:paraId="72309E85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Madame aussi dans son </w:t>
      </w:r>
      <w:proofErr w:type="spellStart"/>
      <w:r w:rsidRPr="00BE5A07">
        <w:rPr>
          <w:szCs w:val="32"/>
        </w:rPr>
        <w:t>browninge</w:t>
      </w:r>
      <w:proofErr w:type="spellEnd"/>
      <w:r w:rsidR="006D3E7C">
        <w:rPr>
          <w:szCs w:val="32"/>
        </w:rPr>
        <w:t>,</w:t>
      </w:r>
    </w:p>
    <w:p w14:paraId="47D008FA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A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quoi brûler vos </w:t>
      </w:r>
      <w:proofErr w:type="spellStart"/>
      <w:r w:rsidRPr="00BE5A07">
        <w:rPr>
          <w:szCs w:val="32"/>
        </w:rPr>
        <w:t>gueul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de singe</w:t>
      </w:r>
      <w:r w:rsidR="006D3E7C">
        <w:rPr>
          <w:szCs w:val="32"/>
        </w:rPr>
        <w:t> !</w:t>
      </w:r>
    </w:p>
    <w:p w14:paraId="65FE4C62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ces </w:t>
      </w:r>
      <w:proofErr w:type="spellStart"/>
      <w:r w:rsidRPr="00BE5A07">
        <w:rPr>
          <w:szCs w:val="32"/>
        </w:rPr>
        <w:t>dam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revolver aux doigts</w:t>
      </w:r>
      <w:r w:rsidR="006D3E7C">
        <w:rPr>
          <w:szCs w:val="32"/>
        </w:rPr>
        <w:t>,</w:t>
      </w:r>
    </w:p>
    <w:p w14:paraId="35000368" w14:textId="12F54254" w:rsidR="00695293" w:rsidRPr="00BE5A07" w:rsidRDefault="00695293" w:rsidP="00B9252A">
      <w:pPr>
        <w:pStyle w:val="NormalSuspendu1XRetrait1XEsp0"/>
      </w:pPr>
      <w:r w:rsidRPr="00BE5A07">
        <w:rPr>
          <w:szCs w:val="32"/>
        </w:rPr>
        <w:t xml:space="preserve">Vous </w:t>
      </w:r>
      <w:proofErr w:type="spellStart"/>
      <w:r w:rsidRPr="00BE5A07">
        <w:rPr>
          <w:szCs w:val="32"/>
        </w:rPr>
        <w:t>dis</w:t>
      </w:r>
      <w:r w:rsidR="006D3E7C">
        <w:rPr>
          <w:szCs w:val="32"/>
        </w:rPr>
        <w:t>’</w:t>
      </w:r>
      <w:r w:rsidRPr="00BE5A07">
        <w:rPr>
          <w:szCs w:val="32"/>
        </w:rPr>
        <w:t>nt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tout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> : « </w:t>
      </w:r>
      <w:r w:rsidRPr="00BE5A07">
        <w:rPr>
          <w:szCs w:val="32"/>
        </w:rPr>
        <w:t>Y a du feu chez moi</w:t>
      </w:r>
      <w:r w:rsidR="006D3E7C">
        <w:rPr>
          <w:szCs w:val="32"/>
        </w:rPr>
        <w:t> !… »</w:t>
      </w:r>
    </w:p>
    <w:p w14:paraId="5C8F8E7C" w14:textId="77777777" w:rsidR="00695293" w:rsidRPr="00BE5A07" w:rsidRDefault="00695293" w:rsidP="006D3E7C">
      <w:pPr>
        <w:pStyle w:val="Centr"/>
        <w:keepNext/>
      </w:pPr>
      <w:r w:rsidRPr="00BE5A07">
        <w:lastRenderedPageBreak/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HEF DES</w:t>
      </w:r>
      <w:r w:rsidRPr="00BE5A07">
        <w:t xml:space="preserve"> R</w:t>
      </w:r>
      <w:r w:rsidR="002D4A05" w:rsidRPr="00BE5A07">
        <w:rPr>
          <w:rStyle w:val="Taille-1Caracteres"/>
        </w:rPr>
        <w:t>ÉVOLTÉS</w:t>
      </w:r>
    </w:p>
    <w:p w14:paraId="11FAC910" w14:textId="77777777" w:rsidR="006D3E7C" w:rsidRDefault="00695293" w:rsidP="00B9252A">
      <w:pPr>
        <w:pStyle w:val="NormalSuspendu1XRetrait1XEsp0"/>
      </w:pPr>
      <w:r w:rsidRPr="00BE5A07">
        <w:t>C</w:t>
      </w:r>
      <w:r w:rsidR="006D3E7C">
        <w:t>’</w:t>
      </w:r>
      <w:r w:rsidRPr="00BE5A07">
        <w:t>est bon</w:t>
      </w:r>
      <w:r w:rsidR="006D3E7C">
        <w:t xml:space="preserve"> ! </w:t>
      </w:r>
      <w:r w:rsidRPr="00BE5A07">
        <w:t>on est pris</w:t>
      </w:r>
      <w:r w:rsidR="006D3E7C">
        <w:t xml:space="preserve"> ! </w:t>
      </w:r>
      <w:r w:rsidRPr="00BE5A07">
        <w:t>bas les armes</w:t>
      </w:r>
      <w:r w:rsidR="006D3E7C">
        <w:t> !</w:t>
      </w:r>
    </w:p>
    <w:p w14:paraId="67633C64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pensais pas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un type </w:t>
      </w:r>
      <w:proofErr w:type="spellStart"/>
      <w:r w:rsidRPr="00BE5A07">
        <w:rPr>
          <w:szCs w:val="32"/>
        </w:rPr>
        <w:t>comm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vous</w:t>
      </w:r>
      <w:r w:rsidR="006D3E7C">
        <w:rPr>
          <w:szCs w:val="32"/>
        </w:rPr>
        <w:t>,</w:t>
      </w:r>
    </w:p>
    <w:p w14:paraId="4CF01D59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Se transformerait en gendarme</w:t>
      </w:r>
      <w:r w:rsidR="006D3E7C">
        <w:rPr>
          <w:szCs w:val="32"/>
        </w:rPr>
        <w:t> !</w:t>
      </w:r>
    </w:p>
    <w:p w14:paraId="2A446086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cru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vous étiez pour nous</w:t>
      </w:r>
      <w:r w:rsidR="006D3E7C">
        <w:rPr>
          <w:szCs w:val="32"/>
        </w:rPr>
        <w:t> !</w:t>
      </w:r>
    </w:p>
    <w:p w14:paraId="061BCB62" w14:textId="32A2CAA1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23BE38B5" w14:textId="77777777" w:rsidR="006D3E7C" w:rsidRDefault="00695293" w:rsidP="00B9252A">
      <w:pPr>
        <w:pStyle w:val="NormalSuspendu1XRetrait1XEsp0"/>
      </w:pPr>
      <w:r w:rsidRPr="00BE5A07">
        <w:t>De quoi</w:t>
      </w:r>
      <w:r w:rsidR="006D3E7C">
        <w:t xml:space="preserve"> ? </w:t>
      </w:r>
      <w:r w:rsidRPr="00BE5A07">
        <w:t>de quoi</w:t>
      </w:r>
      <w:r w:rsidR="006D3E7C">
        <w:t xml:space="preserve"> ? </w:t>
      </w:r>
      <w:r w:rsidRPr="00BE5A07">
        <w:t>Moi j</w:t>
      </w:r>
      <w:r w:rsidR="006D3E7C">
        <w:t>’</w:t>
      </w:r>
      <w:r w:rsidRPr="00BE5A07">
        <w:t>suis pour l</w:t>
      </w:r>
      <w:r w:rsidR="006D3E7C">
        <w:t>’</w:t>
      </w:r>
      <w:r w:rsidRPr="00BE5A07">
        <w:t>ordre</w:t>
      </w:r>
      <w:r w:rsidR="006D3E7C">
        <w:t> !</w:t>
      </w:r>
    </w:p>
    <w:p w14:paraId="2AF897F1" w14:textId="77777777" w:rsidR="006D3E7C" w:rsidRDefault="00695293" w:rsidP="00B9252A">
      <w:pPr>
        <w:pStyle w:val="NormalSuspendu1XRetrait1XEsp0"/>
      </w:pPr>
      <w:r w:rsidRPr="00BE5A07">
        <w:t>J</w:t>
      </w:r>
      <w:r w:rsidR="006D3E7C">
        <w:t>’</w:t>
      </w:r>
      <w:r w:rsidRPr="00BE5A07">
        <w:t>suis commerçant et patenté</w:t>
      </w:r>
      <w:r w:rsidR="006D3E7C">
        <w:t> !</w:t>
      </w:r>
    </w:p>
    <w:p w14:paraId="2BB2551A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Faut toujours réprimer l</w:t>
      </w:r>
      <w:r w:rsidR="006D3E7C">
        <w:rPr>
          <w:szCs w:val="32"/>
        </w:rPr>
        <w:t>’</w:t>
      </w:r>
      <w:r w:rsidRPr="00BE5A07">
        <w:rPr>
          <w:szCs w:val="32"/>
        </w:rPr>
        <w:t>désordre</w:t>
      </w:r>
      <w:r w:rsidR="006D3E7C">
        <w:rPr>
          <w:szCs w:val="32"/>
        </w:rPr>
        <w:t>,</w:t>
      </w:r>
    </w:p>
    <w:p w14:paraId="4A75F9EE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Sans ça y a </w:t>
      </w:r>
      <w:proofErr w:type="spellStart"/>
      <w:r w:rsidRPr="00BE5A07">
        <w:rPr>
          <w:szCs w:val="32"/>
        </w:rPr>
        <w:t>pus</w:t>
      </w:r>
      <w:proofErr w:type="spellEnd"/>
      <w:r w:rsidRPr="00BE5A07">
        <w:rPr>
          <w:szCs w:val="32"/>
        </w:rPr>
        <w:t xml:space="preserve"> de société</w:t>
      </w:r>
      <w:r w:rsidR="006D3E7C">
        <w:rPr>
          <w:szCs w:val="32"/>
        </w:rPr>
        <w:t> !</w:t>
      </w:r>
    </w:p>
    <w:p w14:paraId="2A085A97" w14:textId="73777FFD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Un pays c</w:t>
      </w:r>
      <w:r w:rsidR="006D3E7C">
        <w:rPr>
          <w:szCs w:val="32"/>
        </w:rPr>
        <w:t>’</w:t>
      </w:r>
      <w:r w:rsidRPr="00BE5A07">
        <w:rPr>
          <w:szCs w:val="32"/>
        </w:rPr>
        <w:t>est comme un navire</w:t>
      </w:r>
    </w:p>
    <w:p w14:paraId="076F3D82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Faut de l</w:t>
      </w:r>
      <w:r w:rsidR="006D3E7C">
        <w:rPr>
          <w:szCs w:val="32"/>
        </w:rPr>
        <w:t>’</w:t>
      </w:r>
      <w:r w:rsidRPr="00BE5A07">
        <w:rPr>
          <w:szCs w:val="32"/>
        </w:rPr>
        <w:t>ordre et de la vertu</w:t>
      </w:r>
      <w:r w:rsidR="006D3E7C">
        <w:rPr>
          <w:szCs w:val="32"/>
        </w:rPr>
        <w:t>,</w:t>
      </w:r>
    </w:p>
    <w:p w14:paraId="3690A01D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Si chacun command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tout chavire</w:t>
      </w:r>
      <w:r w:rsidR="006D3E7C">
        <w:rPr>
          <w:szCs w:val="32"/>
        </w:rPr>
        <w:t>.</w:t>
      </w:r>
    </w:p>
    <w:p w14:paraId="7BB8FB7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le </w:t>
      </w:r>
      <w:proofErr w:type="spellStart"/>
      <w:r w:rsidRPr="00BE5A07">
        <w:rPr>
          <w:szCs w:val="32"/>
        </w:rPr>
        <w:t>pauv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commerce est foutu</w:t>
      </w:r>
      <w:r w:rsidR="006D3E7C">
        <w:rPr>
          <w:szCs w:val="32"/>
        </w:rPr>
        <w:t> !</w:t>
      </w:r>
    </w:p>
    <w:p w14:paraId="08FEDD38" w14:textId="38BA649C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  <w:r>
        <w:t xml:space="preserve">, </w:t>
      </w:r>
      <w:r w:rsidR="006D21B8" w:rsidRPr="00BE5A07">
        <w:rPr>
          <w:i/>
          <w:iCs/>
        </w:rPr>
        <w:t>à ces dames</w:t>
      </w:r>
    </w:p>
    <w:p w14:paraId="5D985C6A" w14:textId="77777777" w:rsidR="006D3E7C" w:rsidRDefault="00695293" w:rsidP="00B9252A">
      <w:pPr>
        <w:pStyle w:val="NormalSuspendu1XRetrait1XEsp0"/>
      </w:pPr>
      <w:proofErr w:type="spellStart"/>
      <w:r w:rsidRPr="00BE5A07">
        <w:t>Mesdam</w:t>
      </w:r>
      <w:r w:rsidR="006D3E7C">
        <w:t>’</w:t>
      </w:r>
      <w:r w:rsidRPr="00BE5A07">
        <w:t>s</w:t>
      </w:r>
      <w:proofErr w:type="spellEnd"/>
      <w:r w:rsidRPr="00BE5A07">
        <w:t xml:space="preserve"> revolver au côté</w:t>
      </w:r>
      <w:r w:rsidR="006D3E7C">
        <w:t>,</w:t>
      </w:r>
    </w:p>
    <w:p w14:paraId="58827E87" w14:textId="77777777" w:rsidR="006D3E7C" w:rsidRDefault="00695293" w:rsidP="00B9252A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Emm</w:t>
      </w:r>
      <w:r w:rsidR="006D3E7C">
        <w:rPr>
          <w:szCs w:val="32"/>
        </w:rPr>
        <w:t>’</w:t>
      </w:r>
      <w:r w:rsidRPr="00BE5A07">
        <w:rPr>
          <w:szCs w:val="32"/>
        </w:rPr>
        <w:t>nez</w:t>
      </w:r>
      <w:proofErr w:type="spellEnd"/>
      <w:r w:rsidRPr="00BE5A07">
        <w:rPr>
          <w:szCs w:val="32"/>
        </w:rPr>
        <w:t xml:space="preserve"> les marins révoltés</w:t>
      </w:r>
      <w:r w:rsidR="006D3E7C">
        <w:rPr>
          <w:szCs w:val="32"/>
        </w:rPr>
        <w:t>.</w:t>
      </w:r>
    </w:p>
    <w:p w14:paraId="23C9CA52" w14:textId="391E3FCD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Enfermez-les s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lon</w:t>
      </w:r>
      <w:proofErr w:type="spellEnd"/>
      <w:r w:rsidRPr="00BE5A07">
        <w:rPr>
          <w:szCs w:val="32"/>
        </w:rPr>
        <w:t xml:space="preserve"> la coutume</w:t>
      </w:r>
    </w:p>
    <w:p w14:paraId="3763993D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À fond de cale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mais avant</w:t>
      </w:r>
      <w:r w:rsidR="006D3E7C">
        <w:rPr>
          <w:szCs w:val="32"/>
        </w:rPr>
        <w:t>,</w:t>
      </w:r>
    </w:p>
    <w:p w14:paraId="6150BF65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Avec eux changez de costume</w:t>
      </w:r>
      <w:r w:rsidR="006D3E7C">
        <w:rPr>
          <w:szCs w:val="32"/>
        </w:rPr>
        <w:t>,</w:t>
      </w:r>
    </w:p>
    <w:p w14:paraId="2569E710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Car vous serez leurs remplaçants</w:t>
      </w:r>
      <w:r w:rsidR="006D3E7C">
        <w:rPr>
          <w:szCs w:val="32"/>
        </w:rPr>
        <w:t>.</w:t>
      </w:r>
    </w:p>
    <w:p w14:paraId="369513A3" w14:textId="71CB758F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16F8512D" w14:textId="77777777" w:rsidR="006D3E7C" w:rsidRDefault="00695293" w:rsidP="00B9252A">
      <w:pPr>
        <w:pStyle w:val="NormalSuspendu1XRetrait1XEsp0"/>
      </w:pPr>
      <w:r w:rsidRPr="00BE5A07">
        <w:t>Pour commander ces matelotes</w:t>
      </w:r>
      <w:r w:rsidR="006D3E7C">
        <w:t>,</w:t>
      </w:r>
    </w:p>
    <w:p w14:paraId="15DAD069" w14:textId="6AD20AE1" w:rsidR="00743A9A" w:rsidRPr="00BE5A07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Il nous faut hiérarchiquement</w:t>
      </w:r>
    </w:p>
    <w:p w14:paraId="22E072A2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Il nous faut trouver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saperlote</w:t>
      </w:r>
      <w:proofErr w:type="spellEnd"/>
      <w:r w:rsidR="006D3E7C">
        <w:rPr>
          <w:szCs w:val="32"/>
        </w:rPr>
        <w:t> !</w:t>
      </w:r>
    </w:p>
    <w:p w14:paraId="1AFBE5B0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Un quartier-maître </w:t>
      </w:r>
      <w:proofErr w:type="spellStart"/>
      <w:r w:rsidRPr="00BE5A07">
        <w:rPr>
          <w:szCs w:val="32"/>
        </w:rPr>
        <w:t>immédiat</w:t>
      </w:r>
      <w:r w:rsidR="006D3E7C">
        <w:rPr>
          <w:szCs w:val="32"/>
        </w:rPr>
        <w:t>’</w:t>
      </w:r>
      <w:r w:rsidRPr="00BE5A07">
        <w:rPr>
          <w:szCs w:val="32"/>
        </w:rPr>
        <w:t>ment</w:t>
      </w:r>
      <w:proofErr w:type="spellEnd"/>
      <w:r w:rsidR="006D3E7C">
        <w:rPr>
          <w:szCs w:val="32"/>
        </w:rPr>
        <w:t> !</w:t>
      </w:r>
    </w:p>
    <w:p w14:paraId="46BEC3E6" w14:textId="77777777" w:rsidR="006D3E7C" w:rsidRDefault="00695293" w:rsidP="006D3E7C">
      <w:pPr>
        <w:pStyle w:val="Centr"/>
        <w:keepNext/>
      </w:pPr>
      <w:bookmarkStart w:id="37" w:name="bookmark24"/>
      <w:r w:rsidRPr="00BE5A07">
        <w:t>P</w:t>
      </w:r>
      <w:r w:rsidR="002D4A05" w:rsidRPr="00BE5A07">
        <w:rPr>
          <w:rStyle w:val="Taille-1Caracteres"/>
        </w:rPr>
        <w:t>HILIDOR</w:t>
      </w:r>
      <w:r w:rsidR="006D3E7C">
        <w:t>,</w:t>
      </w:r>
      <w:bookmarkEnd w:id="37"/>
    </w:p>
    <w:p w14:paraId="613B6EE9" w14:textId="77777777" w:rsidR="006D3E7C" w:rsidRDefault="00695293" w:rsidP="00B9252A">
      <w:pPr>
        <w:pStyle w:val="NormalSuspendu1XRetrait1XEsp0"/>
      </w:pPr>
      <w:r w:rsidRPr="00BE5A07">
        <w:t xml:space="preserve">Il faut une femme à la </w:t>
      </w:r>
      <w:proofErr w:type="spellStart"/>
      <w:r w:rsidRPr="00BE5A07">
        <w:t>r</w:t>
      </w:r>
      <w:r w:rsidR="006D3E7C">
        <w:t>’</w:t>
      </w:r>
      <w:r w:rsidRPr="00BE5A07">
        <w:t>dresse</w:t>
      </w:r>
      <w:proofErr w:type="spellEnd"/>
      <w:r w:rsidR="006D3E7C">
        <w:t> !</w:t>
      </w:r>
    </w:p>
    <w:p w14:paraId="612282A9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La sous-maîtresse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indiqué</w:t>
      </w:r>
      <w:r w:rsidR="006D3E7C">
        <w:rPr>
          <w:szCs w:val="32"/>
        </w:rPr>
        <w:t>,</w:t>
      </w:r>
    </w:p>
    <w:p w14:paraId="5F32B4C7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Sera votre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quartier-ma</w:t>
      </w:r>
      <w:r w:rsidR="002B5930" w:rsidRPr="00BE5A07">
        <w:rPr>
          <w:szCs w:val="32"/>
        </w:rPr>
        <w:t>î</w:t>
      </w:r>
      <w:r w:rsidRPr="00BE5A07">
        <w:rPr>
          <w:szCs w:val="32"/>
        </w:rPr>
        <w:t>tresse</w:t>
      </w:r>
      <w:r w:rsidR="006D3E7C">
        <w:rPr>
          <w:szCs w:val="32"/>
        </w:rPr>
        <w:t>,</w:t>
      </w:r>
    </w:p>
    <w:p w14:paraId="4A4EE8B2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Respectez son autorité</w:t>
      </w:r>
      <w:r w:rsidR="006D3E7C">
        <w:rPr>
          <w:szCs w:val="32"/>
        </w:rPr>
        <w:t> !</w:t>
      </w:r>
    </w:p>
    <w:p w14:paraId="40E95BDC" w14:textId="374E1A2C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ES</w:t>
      </w:r>
      <w:r w:rsidRPr="00BE5A07">
        <w:t xml:space="preserve"> D</w:t>
      </w:r>
      <w:r w:rsidR="002D4A05" w:rsidRPr="00BE5A07">
        <w:rPr>
          <w:rStyle w:val="Taille-1Caracteres"/>
        </w:rPr>
        <w:t>AMES</w:t>
      </w:r>
    </w:p>
    <w:p w14:paraId="05461770" w14:textId="77777777" w:rsidR="006D3E7C" w:rsidRDefault="00695293" w:rsidP="00B9252A">
      <w:pPr>
        <w:pStyle w:val="NormalSuspendu1XRetrait1XEsp0"/>
      </w:pPr>
      <w:r w:rsidRPr="00BE5A07">
        <w:t>Allons vit</w:t>
      </w:r>
      <w:r w:rsidR="006D3E7C">
        <w:t xml:space="preserve">’, </w:t>
      </w:r>
      <w:r w:rsidRPr="00BE5A07">
        <w:t>qu</w:t>
      </w:r>
      <w:r w:rsidR="006D3E7C">
        <w:t>’</w:t>
      </w:r>
      <w:r w:rsidRPr="00BE5A07">
        <w:t>on les emballe</w:t>
      </w:r>
      <w:r w:rsidR="006D3E7C">
        <w:t> !</w:t>
      </w:r>
    </w:p>
    <w:p w14:paraId="631CE1F1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Tous ces messieurs à la cale</w:t>
      </w:r>
      <w:r w:rsidR="006D3E7C">
        <w:rPr>
          <w:szCs w:val="32"/>
        </w:rPr>
        <w:t> !</w:t>
      </w:r>
    </w:p>
    <w:p w14:paraId="478681E4" w14:textId="77777777" w:rsidR="006D3E7C" w:rsidRDefault="00695293" w:rsidP="00B9252A">
      <w:pPr>
        <w:pStyle w:val="NormalSuspendu1XRetrait1XEsp0"/>
        <w:rPr>
          <w:szCs w:val="32"/>
        </w:rPr>
      </w:pPr>
      <w:r w:rsidRPr="00BE5A07">
        <w:rPr>
          <w:szCs w:val="32"/>
        </w:rPr>
        <w:t>À fond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fond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fond</w:t>
      </w:r>
      <w:r w:rsidR="006D3E7C">
        <w:rPr>
          <w:szCs w:val="32"/>
        </w:rPr>
        <w:t> !</w:t>
      </w:r>
    </w:p>
    <w:p w14:paraId="2AD36CFC" w14:textId="77777777" w:rsidR="006D3E7C" w:rsidRDefault="00695293" w:rsidP="006D3E7C">
      <w:pPr>
        <w:pStyle w:val="CentrEspAvt0EspApr0"/>
      </w:pPr>
      <w:r w:rsidRPr="00BE5A07">
        <w:t>À fond d</w:t>
      </w:r>
      <w:r w:rsidR="006D3E7C">
        <w:t>’</w:t>
      </w:r>
      <w:r w:rsidRPr="00BE5A07">
        <w:t>cale</w:t>
      </w:r>
      <w:r w:rsidR="006D3E7C">
        <w:t> !</w:t>
      </w:r>
    </w:p>
    <w:p w14:paraId="47919EC7" w14:textId="77777777" w:rsidR="006D3E7C" w:rsidRDefault="00695293" w:rsidP="006D3E7C">
      <w:pPr>
        <w:pStyle w:val="CentrEspAvt0EspApr0"/>
      </w:pPr>
      <w:r w:rsidRPr="00BE5A07">
        <w:t>À fond d</w:t>
      </w:r>
      <w:r w:rsidR="006D3E7C">
        <w:t>’</w:t>
      </w:r>
      <w:r w:rsidRPr="00BE5A07">
        <w:t>cale</w:t>
      </w:r>
      <w:r w:rsidR="006D3E7C">
        <w:t> !</w:t>
      </w:r>
    </w:p>
    <w:p w14:paraId="66151D00" w14:textId="77777777" w:rsidR="006D3E7C" w:rsidRDefault="00695293" w:rsidP="00B9252A">
      <w:pPr>
        <w:pStyle w:val="NormalSuspendu1XRetrait1XEsp0"/>
      </w:pPr>
      <w:r w:rsidRPr="00BE5A07">
        <w:t>À fond</w:t>
      </w:r>
      <w:r w:rsidR="006D3E7C">
        <w:t xml:space="preserve"> ! </w:t>
      </w:r>
      <w:r w:rsidRPr="00BE5A07">
        <w:t>fond</w:t>
      </w:r>
      <w:r w:rsidR="006D3E7C">
        <w:t xml:space="preserve"> ! </w:t>
      </w:r>
      <w:r w:rsidRPr="00BE5A07">
        <w:t>fond</w:t>
      </w:r>
      <w:r w:rsidR="006D3E7C">
        <w:t xml:space="preserve"> ! </w:t>
      </w:r>
      <w:r w:rsidRPr="00BE5A07">
        <w:t>fond</w:t>
      </w:r>
      <w:r w:rsidR="006D3E7C">
        <w:t xml:space="preserve"> ! </w:t>
      </w:r>
      <w:r w:rsidRPr="00BE5A07">
        <w:t>fond</w:t>
      </w:r>
      <w:r w:rsidR="006D3E7C">
        <w:t xml:space="preserve"> ? </w:t>
      </w:r>
      <w:r w:rsidRPr="00BE5A07">
        <w:t>fond</w:t>
      </w:r>
      <w:r w:rsidR="006D3E7C">
        <w:t> !</w:t>
      </w:r>
    </w:p>
    <w:p w14:paraId="172B3CD5" w14:textId="77777777" w:rsidR="006D3E7C" w:rsidRDefault="00695293" w:rsidP="00B9252A">
      <w:pPr>
        <w:pStyle w:val="NormalSuspendu1XRetrait1XEsp0"/>
      </w:pPr>
      <w:r w:rsidRPr="00BE5A07">
        <w:t>À fond d</w:t>
      </w:r>
      <w:r w:rsidR="006D3E7C">
        <w:t>’</w:t>
      </w:r>
      <w:r w:rsidRPr="00BE5A07">
        <w:t>cale</w:t>
      </w:r>
      <w:r w:rsidR="006D3E7C">
        <w:t xml:space="preserve">, </w:t>
      </w:r>
      <w:r w:rsidRPr="00BE5A07">
        <w:t>vite en prison</w:t>
      </w:r>
      <w:r w:rsidR="006D3E7C">
        <w:t> !</w:t>
      </w:r>
    </w:p>
    <w:p w14:paraId="36153BD4" w14:textId="4F3DF6A0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Elles entraînent les matelots révoltés</w:t>
      </w:r>
      <w:r>
        <w:t>.)</w:t>
      </w:r>
    </w:p>
    <w:p w14:paraId="43F76E32" w14:textId="70598A22" w:rsidR="00B9252A" w:rsidRDefault="00B9252A" w:rsidP="00B9252A">
      <w:pPr>
        <w:pStyle w:val="ParagrapheVideNormal"/>
      </w:pPr>
    </w:p>
    <w:p w14:paraId="4159648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dans son porte-voix dans la direction des matelots qu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on entraîne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comment je mate une révolte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gaillards</w:t>
      </w:r>
      <w:r w:rsidR="006D3E7C">
        <w:rPr>
          <w:szCs w:val="32"/>
        </w:rPr>
        <w:t> !</w:t>
      </w:r>
    </w:p>
    <w:p w14:paraId="2BA68B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Y va fort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frère</w:t>
      </w:r>
      <w:r w:rsidR="006D3E7C">
        <w:rPr>
          <w:szCs w:val="32"/>
        </w:rPr>
        <w:t> !</w:t>
      </w:r>
    </w:p>
    <w:p w14:paraId="739FE2B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leur dis ça pour sauvegarder la dignité du commandement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la deuxième fois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dois le reconnaître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vous qui avez sauvé la situation</w:t>
      </w:r>
      <w:r w:rsidR="006D3E7C">
        <w:rPr>
          <w:szCs w:val="32"/>
        </w:rPr>
        <w:t>.</w:t>
      </w:r>
    </w:p>
    <w:p w14:paraId="0655AA5F" w14:textId="3DC21333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Ça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vrai</w:t>
      </w:r>
      <w:r>
        <w:rPr>
          <w:szCs w:val="32"/>
        </w:rPr>
        <w:t>. (</w:t>
      </w:r>
      <w:r w:rsidR="006D21B8" w:rsidRPr="00BE5A07">
        <w:rPr>
          <w:i/>
          <w:iCs/>
          <w:szCs w:val="32"/>
        </w:rPr>
        <w:t>À Colomb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Tu vois que ce ne sont pas toujours les gens sérieux qui sont le plus utiles dans la vie</w:t>
      </w:r>
      <w:r>
        <w:rPr>
          <w:szCs w:val="32"/>
        </w:rPr>
        <w:t>.</w:t>
      </w:r>
    </w:p>
    <w:p w14:paraId="00EC6C1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remercie et reconnais volontiers que sans votre intervention</w:t>
      </w:r>
      <w:r w:rsidR="006D3E7C">
        <w:rPr>
          <w:szCs w:val="32"/>
        </w:rPr>
        <w:t>…</w:t>
      </w:r>
    </w:p>
    <w:p w14:paraId="1D01E81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recavalerait en douce au pays des matadors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avais l</w:t>
      </w:r>
      <w:r w:rsidR="006D3E7C">
        <w:rPr>
          <w:szCs w:val="32"/>
        </w:rPr>
        <w:t>’</w:t>
      </w:r>
      <w:r w:rsidRPr="00BE5A07">
        <w:rPr>
          <w:szCs w:val="32"/>
        </w:rPr>
        <w:t>œil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 un petit capital engagé </w:t>
      </w:r>
      <w:r w:rsidRPr="00BE5A07">
        <w:rPr>
          <w:szCs w:val="32"/>
        </w:rPr>
        <w:lastRenderedPageBreak/>
        <w:t>dans votre combine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si on ne découvrait pas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serais de mon fric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vrai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laissez-moi vous l</w:t>
      </w:r>
      <w:r w:rsidR="006D3E7C">
        <w:rPr>
          <w:szCs w:val="32"/>
        </w:rPr>
        <w:t>’</w:t>
      </w:r>
      <w:r w:rsidRPr="00BE5A07">
        <w:rPr>
          <w:szCs w:val="32"/>
        </w:rPr>
        <w:t>dire en copain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savez pas parler aux hommes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êtes trop bon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Voyez-vous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hommes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du pareil au même que les gonzesses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n</w:t>
      </w:r>
      <w:r w:rsidR="006D3E7C">
        <w:rPr>
          <w:szCs w:val="32"/>
        </w:rPr>
        <w:t>’</w:t>
      </w:r>
      <w:r w:rsidRPr="00BE5A07">
        <w:rPr>
          <w:szCs w:val="32"/>
        </w:rPr>
        <w:t>respecte que les mecs qui leur collent des tartes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connais cette garce de vie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pouvez m</w:t>
      </w:r>
      <w:r w:rsidR="006D3E7C">
        <w:rPr>
          <w:szCs w:val="32"/>
        </w:rPr>
        <w:t>’</w:t>
      </w:r>
      <w:r w:rsidRPr="00BE5A07">
        <w:rPr>
          <w:szCs w:val="32"/>
        </w:rPr>
        <w:t>croire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voulez-vous que j</w:t>
      </w:r>
      <w:r w:rsidR="006D3E7C">
        <w:rPr>
          <w:szCs w:val="32"/>
        </w:rPr>
        <w:t>’</w:t>
      </w:r>
      <w:r w:rsidRPr="00BE5A07">
        <w:rPr>
          <w:szCs w:val="32"/>
        </w:rPr>
        <w:t>vous dise comment ça doit s</w:t>
      </w:r>
      <w:r w:rsidR="006D3E7C">
        <w:rPr>
          <w:szCs w:val="32"/>
        </w:rPr>
        <w:t>’</w:t>
      </w:r>
      <w:r w:rsidRPr="00BE5A07">
        <w:rPr>
          <w:szCs w:val="32"/>
        </w:rPr>
        <w:t>conduire l</w:t>
      </w:r>
      <w:r w:rsidR="006D3E7C">
        <w:rPr>
          <w:szCs w:val="32"/>
        </w:rPr>
        <w:t>’</w:t>
      </w:r>
      <w:r w:rsidRPr="00BE5A07">
        <w:rPr>
          <w:szCs w:val="32"/>
        </w:rPr>
        <w:t>humanité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 xml:space="preserve">À coup de </w:t>
      </w:r>
      <w:r w:rsidR="006D3E7C">
        <w:rPr>
          <w:szCs w:val="32"/>
        </w:rPr>
        <w:t>« </w:t>
      </w:r>
      <w:r w:rsidRPr="00BE5A07">
        <w:rPr>
          <w:szCs w:val="32"/>
        </w:rPr>
        <w:t>pompes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dans l</w:t>
      </w:r>
      <w:r w:rsidR="006D3E7C">
        <w:rPr>
          <w:szCs w:val="32"/>
        </w:rPr>
        <w:t>’</w:t>
      </w:r>
      <w:r w:rsidRPr="00BE5A07">
        <w:rPr>
          <w:szCs w:val="32"/>
        </w:rPr>
        <w:t>train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parole d</w:t>
      </w:r>
      <w:r w:rsidR="006D3E7C">
        <w:rPr>
          <w:szCs w:val="32"/>
        </w:rPr>
        <w:t>’</w:t>
      </w:r>
      <w:r w:rsidRPr="00BE5A07">
        <w:rPr>
          <w:szCs w:val="32"/>
        </w:rPr>
        <w:t>homme</w:t>
      </w:r>
      <w:r w:rsidR="006D3E7C">
        <w:rPr>
          <w:szCs w:val="32"/>
        </w:rPr>
        <w:t> !</w:t>
      </w:r>
    </w:p>
    <w:p w14:paraId="01EDB5E8" w14:textId="79B1D8C2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à </w:t>
      </w:r>
      <w:r w:rsidR="006D3E7C">
        <w:rPr>
          <w:i/>
          <w:iCs/>
          <w:szCs w:val="32"/>
        </w:rPr>
        <w:t>M</w:t>
      </w:r>
      <w:r w:rsidR="006D3E7C" w:rsidRPr="006D3E7C">
        <w:rPr>
          <w:i/>
          <w:iCs/>
          <w:szCs w:val="32"/>
          <w:vertAlign w:val="superscript"/>
        </w:rPr>
        <w:t>me</w:t>
      </w:r>
      <w:r w:rsidR="006D3E7C">
        <w:rPr>
          <w:i/>
          <w:iCs/>
          <w:szCs w:val="32"/>
        </w:rPr>
        <w:t> </w:t>
      </w:r>
      <w:r w:rsidR="006D21B8" w:rsidRPr="00BE5A07">
        <w:rPr>
          <w:i/>
          <w:iCs/>
          <w:szCs w:val="32"/>
        </w:rPr>
        <w:t>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voilà sauvée du déshonneur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doña Sol</w:t>
      </w:r>
      <w:r w:rsidR="006D3E7C">
        <w:rPr>
          <w:szCs w:val="32"/>
        </w:rPr>
        <w:t> !…</w:t>
      </w:r>
    </w:p>
    <w:p w14:paraId="13A4042C" w14:textId="1B63F659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Débarrassez-moi de ce fou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>.</w:t>
      </w:r>
    </w:p>
    <w:p w14:paraId="4E6AF31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allez vous</w:t>
      </w:r>
      <w:proofErr w:type="spellEnd"/>
      <w:r w:rsidRPr="00BE5A07">
        <w:rPr>
          <w:szCs w:val="32"/>
        </w:rPr>
        <w:t xml:space="preserve"> poster en vigie sur le mât de misaine avec la lunette d</w:t>
      </w:r>
      <w:r w:rsidR="006D3E7C">
        <w:rPr>
          <w:szCs w:val="32"/>
        </w:rPr>
        <w:t>’</w:t>
      </w:r>
      <w:r w:rsidRPr="00BE5A07">
        <w:rPr>
          <w:szCs w:val="32"/>
        </w:rPr>
        <w:t>approche</w:t>
      </w:r>
      <w:r w:rsidR="006D3E7C">
        <w:rPr>
          <w:szCs w:val="32"/>
        </w:rPr>
        <w:t>.</w:t>
      </w:r>
    </w:p>
    <w:p w14:paraId="5422F2A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ne porte jamais de lunettes par coquetterie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</w:t>
      </w:r>
      <w:r w:rsidR="006D3E7C">
        <w:rPr>
          <w:szCs w:val="32"/>
        </w:rPr>
        <w:t>…</w:t>
      </w:r>
    </w:p>
    <w:p w14:paraId="7ACD1CF3" w14:textId="7A8C615C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mascotte</w:t>
      </w:r>
      <w:r w:rsidR="006D3E7C">
        <w:rPr>
          <w:szCs w:val="32"/>
        </w:rPr>
        <w:t> !!</w:t>
      </w:r>
    </w:p>
    <w:p w14:paraId="09686587" w14:textId="70C96FA6" w:rsidR="006D3E7C" w:rsidRDefault="006D3E7C" w:rsidP="00695293">
      <w:pPr>
        <w:pStyle w:val="Droite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14D2AECB" w14:textId="4A9CFD58" w:rsidR="006D3E7C" w:rsidRDefault="00695293" w:rsidP="006D3E7C">
      <w:pPr>
        <w:pStyle w:val="Titre1"/>
      </w:pPr>
      <w:bookmarkStart w:id="38" w:name="_Toc197372922"/>
      <w:r w:rsidRPr="00BE5A07">
        <w:lastRenderedPageBreak/>
        <w:t>CHAPITRE XVIII</w:t>
      </w:r>
      <w:r w:rsidRPr="00BE5A07">
        <w:br/>
      </w:r>
      <w:r w:rsidRPr="00BE5A07">
        <w:br/>
        <w:t>TERRE</w:t>
      </w:r>
      <w:r w:rsidR="006D3E7C">
        <w:t> !!!</w:t>
      </w:r>
      <w:bookmarkEnd w:id="38"/>
    </w:p>
    <w:p w14:paraId="1A0B916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accompagnée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Yves et de Mathurin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venons de les délivrer</w:t>
      </w:r>
      <w:r w:rsidR="006D3E7C">
        <w:rPr>
          <w:szCs w:val="32"/>
        </w:rPr>
        <w:t>.</w:t>
      </w:r>
    </w:p>
    <w:p w14:paraId="5BC6B26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misérables m</w:t>
      </w:r>
      <w:r w:rsidR="006D3E7C">
        <w:rPr>
          <w:szCs w:val="32"/>
        </w:rPr>
        <w:t>’</w:t>
      </w:r>
      <w:r w:rsidRPr="00BE5A07">
        <w:rPr>
          <w:szCs w:val="32"/>
        </w:rPr>
        <w:t>ont attaqué par surprise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pas eu le temps de me défendre</w:t>
      </w:r>
      <w:r w:rsidR="006D3E7C">
        <w:rPr>
          <w:szCs w:val="32"/>
        </w:rPr>
        <w:t>.</w:t>
      </w:r>
    </w:p>
    <w:p w14:paraId="2B50335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bandits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faudrait en pendre deux ou trois pour l</w:t>
      </w:r>
      <w:r w:rsidR="006D3E7C">
        <w:rPr>
          <w:szCs w:val="32"/>
        </w:rPr>
        <w:t>’</w:t>
      </w:r>
      <w:r w:rsidRPr="00BE5A07">
        <w:rPr>
          <w:szCs w:val="32"/>
        </w:rPr>
        <w:t>exemple</w:t>
      </w:r>
      <w:r w:rsidR="006D3E7C">
        <w:rPr>
          <w:szCs w:val="32"/>
        </w:rPr>
        <w:t> !</w:t>
      </w:r>
    </w:p>
    <w:p w14:paraId="3B89F1C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ne donne rien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essayé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vaut mieux la cale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plus sûr</w:t>
      </w:r>
      <w:r w:rsidR="006D3E7C">
        <w:rPr>
          <w:szCs w:val="32"/>
        </w:rPr>
        <w:t>.</w:t>
      </w:r>
    </w:p>
    <w:p w14:paraId="0B87B4F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À présent que la révolte est maîtrisée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allons poursuivre tranquillement notre voyage</w:t>
      </w:r>
      <w:r w:rsidR="006D3E7C">
        <w:rPr>
          <w:szCs w:val="32"/>
        </w:rPr>
        <w:t>.</w:t>
      </w:r>
    </w:p>
    <w:p w14:paraId="16CD686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Tu crois que nous approchons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parrain</w:t>
      </w:r>
      <w:r w:rsidR="006D3E7C">
        <w:rPr>
          <w:szCs w:val="32"/>
        </w:rPr>
        <w:t> ?</w:t>
      </w:r>
    </w:p>
    <w:p w14:paraId="590ECF3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touchons au but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le sens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quelque chose me dit qu</w:t>
      </w:r>
      <w:r w:rsidR="006D3E7C">
        <w:rPr>
          <w:szCs w:val="32"/>
        </w:rPr>
        <w:t>’</w:t>
      </w:r>
      <w:r w:rsidRPr="00BE5A07">
        <w:rPr>
          <w:szCs w:val="32"/>
        </w:rPr>
        <w:t>aujourd</w:t>
      </w:r>
      <w:r w:rsidR="006D3E7C">
        <w:rPr>
          <w:szCs w:val="32"/>
        </w:rPr>
        <w:t>’</w:t>
      </w:r>
      <w:r w:rsidRPr="00BE5A07">
        <w:rPr>
          <w:szCs w:val="32"/>
        </w:rPr>
        <w:t>hui même</w:t>
      </w:r>
      <w:r w:rsidR="006D3E7C">
        <w:rPr>
          <w:szCs w:val="32"/>
        </w:rPr>
        <w:t>…</w:t>
      </w:r>
    </w:p>
    <w:p w14:paraId="62BB490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V</w:t>
      </w:r>
      <w:r w:rsidR="00B13898" w:rsidRPr="00BE5A07">
        <w:rPr>
          <w:rStyle w:val="Taille-1Caracteres"/>
        </w:rPr>
        <w:t>OIX DE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criant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Terre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Terre</w:t>
      </w:r>
      <w:r w:rsidR="006D3E7C">
        <w:rPr>
          <w:szCs w:val="32"/>
        </w:rPr>
        <w:t> !</w:t>
      </w:r>
    </w:p>
    <w:p w14:paraId="5725587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Ciel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est-ce possible</w:t>
      </w:r>
      <w:r w:rsidR="006D3E7C">
        <w:rPr>
          <w:szCs w:val="32"/>
        </w:rPr>
        <w:t> ?</w:t>
      </w:r>
    </w:p>
    <w:p w14:paraId="119A022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regardant avec sa lunette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ne vois rien encore</w:t>
      </w:r>
      <w:r w:rsidR="006D3E7C">
        <w:rPr>
          <w:szCs w:val="32"/>
        </w:rPr>
        <w:t>.</w:t>
      </w:r>
    </w:p>
    <w:p w14:paraId="42857FD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dans son porte-voix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Descendez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vigie</w:t>
      </w:r>
      <w:r w:rsidR="006D3E7C">
        <w:rPr>
          <w:szCs w:val="32"/>
        </w:rPr>
        <w:t> !</w:t>
      </w:r>
    </w:p>
    <w:p w14:paraId="62773593" w14:textId="45641099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ridicule de crier terre comme ça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Ça vous donne une fausse joie</w:t>
      </w:r>
      <w:r>
        <w:rPr>
          <w:szCs w:val="32"/>
        </w:rPr>
        <w:t> !</w:t>
      </w:r>
    </w:p>
    <w:p w14:paraId="03095D5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la vigie</w:t>
      </w:r>
      <w:r w:rsidR="006D3E7C">
        <w:rPr>
          <w:szCs w:val="32"/>
        </w:rPr>
        <w:t>.</w:t>
      </w:r>
    </w:p>
    <w:p w14:paraId="1ECF7DB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Pourquoi avez-vous crié terre</w:t>
      </w:r>
      <w:r w:rsidR="006D3E7C">
        <w:rPr>
          <w:szCs w:val="32"/>
        </w:rPr>
        <w:t> ?</w:t>
      </w:r>
    </w:p>
    <w:p w14:paraId="420CD6B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Parce que c</w:t>
      </w:r>
      <w:r w:rsidR="006D3E7C">
        <w:rPr>
          <w:szCs w:val="32"/>
        </w:rPr>
        <w:t>’</w:t>
      </w:r>
      <w:r w:rsidRPr="00BE5A07">
        <w:rPr>
          <w:szCs w:val="32"/>
        </w:rPr>
        <w:t>est la vérité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Regardez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braque sa lorgnette dans la direction de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avant du navire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Terre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Terre</w:t>
      </w:r>
      <w:r w:rsidR="006D3E7C">
        <w:rPr>
          <w:szCs w:val="32"/>
        </w:rPr>
        <w:t> !</w:t>
      </w:r>
    </w:p>
    <w:p w14:paraId="1344FDF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 xml:space="preserve">E </w:t>
      </w: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regardant aussi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insensé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Allez décrocher cette lanterne là-bas et apportez-la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Mathurin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élance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elle qui a causé l</w:t>
      </w:r>
      <w:r w:rsidR="006D3E7C">
        <w:rPr>
          <w:szCs w:val="32"/>
        </w:rPr>
        <w:t>’</w:t>
      </w:r>
      <w:r w:rsidRPr="00BE5A07">
        <w:rPr>
          <w:szCs w:val="32"/>
        </w:rPr>
        <w:t>erreur de la vigie</w:t>
      </w:r>
      <w:r w:rsidR="006D3E7C">
        <w:rPr>
          <w:szCs w:val="32"/>
        </w:rPr>
        <w:t>.</w:t>
      </w:r>
    </w:p>
    <w:p w14:paraId="2D0F60F3" w14:textId="0196DA65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44522703" wp14:editId="3748FF67">
            <wp:extent cx="5875020" cy="4147185"/>
            <wp:effectExtent l="0" t="0" r="0" b="0"/>
            <wp:docPr id="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02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C800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la lanterne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capitaine</w:t>
      </w:r>
      <w:r w:rsidR="006D3E7C">
        <w:rPr>
          <w:szCs w:val="32"/>
        </w:rPr>
        <w:t>.</w:t>
      </w:r>
    </w:p>
    <w:p w14:paraId="5EA0CAC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montrant le numéro 22 ter de la lanterne</w:t>
      </w:r>
      <w:r w:rsidR="006D3E7C">
        <w:rPr>
          <w:szCs w:val="32"/>
        </w:rPr>
        <w:t xml:space="preserve">. – </w:t>
      </w:r>
      <w:r w:rsidR="0069149B">
        <w:rPr>
          <w:szCs w:val="32"/>
        </w:rPr>
        <w:t>Voyez 22</w:t>
      </w:r>
      <w:r w:rsidR="006D3E7C">
        <w:rPr>
          <w:szCs w:val="32"/>
        </w:rPr>
        <w:t xml:space="preserve"> </w:t>
      </w:r>
      <w:r w:rsidR="006D21B8" w:rsidRPr="00BE5A07">
        <w:rPr>
          <w:i/>
          <w:iCs/>
          <w:szCs w:val="32"/>
        </w:rPr>
        <w:t>ter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ter de ce numéro que la vigie a aperçu dans sa longue-vue</w:t>
      </w:r>
      <w:r w:rsidR="006D3E7C">
        <w:rPr>
          <w:szCs w:val="32"/>
        </w:rPr>
        <w:t>.</w:t>
      </w:r>
    </w:p>
    <w:p w14:paraId="7E9BFAAD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Parfaitement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aperçu 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 j</w:t>
      </w:r>
      <w:r w:rsidR="006D3E7C">
        <w:rPr>
          <w:szCs w:val="32"/>
        </w:rPr>
        <w:t>’</w:t>
      </w:r>
      <w:r w:rsidRPr="00BE5A07">
        <w:rPr>
          <w:szCs w:val="32"/>
        </w:rPr>
        <w:t>ai crié ter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simple</w:t>
      </w:r>
      <w:r w:rsidR="006D3E7C">
        <w:rPr>
          <w:szCs w:val="32"/>
        </w:rPr>
        <w:t> !</w:t>
      </w:r>
    </w:p>
    <w:p w14:paraId="5716742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riant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lui qui est simple</w:t>
      </w:r>
      <w:r w:rsidR="006D3E7C">
        <w:rPr>
          <w:szCs w:val="32"/>
        </w:rPr>
        <w:t> !</w:t>
      </w:r>
    </w:p>
    <w:p w14:paraId="0F30CD1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cette fois-ci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me trompe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Regardez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des barques qui viennent vers nous</w:t>
      </w:r>
      <w:r w:rsidR="006D3E7C">
        <w:rPr>
          <w:szCs w:val="32"/>
        </w:rPr>
        <w:t>…</w:t>
      </w:r>
    </w:p>
    <w:p w14:paraId="0F3236A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minute solennelle entre toutes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vois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 sont certainement des indigènes qui viennent à notre rencontre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Amérique n</w:t>
      </w:r>
      <w:r w:rsidR="006D3E7C">
        <w:rPr>
          <w:szCs w:val="32"/>
        </w:rPr>
        <w:t>’</w:t>
      </w:r>
      <w:r w:rsidRPr="00BE5A07">
        <w:rPr>
          <w:szCs w:val="32"/>
        </w:rPr>
        <w:t>est pas loin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 brouillard nous cache encore la terre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nous arrivons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Seigneur</w:t>
      </w:r>
      <w:r w:rsidR="006D3E7C">
        <w:rPr>
          <w:szCs w:val="32"/>
        </w:rPr>
        <w:t> !</w:t>
      </w:r>
    </w:p>
    <w:p w14:paraId="07F08205" w14:textId="29DC9AFA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Tout le monde se penche sur le bastingage pour regarder</w:t>
      </w:r>
      <w:r>
        <w:rPr>
          <w:i/>
          <w:iCs/>
        </w:rPr>
        <w:t xml:space="preserve"> ; </w:t>
      </w:r>
      <w:r w:rsidR="006D21B8" w:rsidRPr="00BE5A07">
        <w:rPr>
          <w:i/>
          <w:iCs/>
        </w:rPr>
        <w:t>seuls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Yves et Colomba en profitent pour se parler</w:t>
      </w:r>
      <w:r>
        <w:t>.)</w:t>
      </w:r>
    </w:p>
    <w:p w14:paraId="366458D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allez pouvoir demander ma main à mon oncle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pourquoi faites-vous cette mine attristée</w:t>
      </w:r>
      <w:r w:rsidR="006D3E7C">
        <w:rPr>
          <w:szCs w:val="32"/>
        </w:rPr>
        <w:t> ?…</w:t>
      </w:r>
    </w:p>
    <w:p w14:paraId="39EF2B8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Je ne sais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 me semble à présent que cette Amérique va nous éloigner l</w:t>
      </w:r>
      <w:r w:rsidR="006D3E7C">
        <w:rPr>
          <w:szCs w:val="32"/>
        </w:rPr>
        <w:t>’</w:t>
      </w:r>
      <w:r w:rsidRPr="00BE5A07">
        <w:rPr>
          <w:szCs w:val="32"/>
        </w:rPr>
        <w:t>un de l</w:t>
      </w:r>
      <w:r w:rsidR="006D3E7C">
        <w:rPr>
          <w:szCs w:val="32"/>
        </w:rPr>
        <w:t>’</w:t>
      </w:r>
      <w:r w:rsidRPr="00BE5A07">
        <w:rPr>
          <w:szCs w:val="32"/>
        </w:rPr>
        <w:t>autre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à mesure que la caravelle s</w:t>
      </w:r>
      <w:r w:rsidR="006D3E7C">
        <w:rPr>
          <w:szCs w:val="32"/>
        </w:rPr>
        <w:t>’</w:t>
      </w:r>
      <w:r w:rsidRPr="00BE5A07">
        <w:rPr>
          <w:szCs w:val="32"/>
        </w:rPr>
        <w:t>approche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sens dans mon cœur comme un pressentiment</w:t>
      </w:r>
      <w:r w:rsidR="006D3E7C">
        <w:rPr>
          <w:szCs w:val="32"/>
        </w:rPr>
        <w:t>…</w:t>
      </w:r>
    </w:p>
    <w:p w14:paraId="5F3D3AB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Êtes-vous fou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cher Yves</w:t>
      </w:r>
      <w:r w:rsidR="006D3E7C">
        <w:rPr>
          <w:szCs w:val="32"/>
        </w:rPr>
        <w:t> ?</w:t>
      </w:r>
    </w:p>
    <w:p w14:paraId="160B0CA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tenez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regardez votre 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est déjà transfiguré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bombe orgueilleusement le torse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prend une pose historique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 va devenir illustre d</w:t>
      </w:r>
      <w:r w:rsidR="006D3E7C">
        <w:rPr>
          <w:szCs w:val="32"/>
        </w:rPr>
        <w:t>’</w:t>
      </w:r>
      <w:r w:rsidRPr="00BE5A07">
        <w:rPr>
          <w:szCs w:val="32"/>
        </w:rPr>
        <w:t>un seul coup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c</w:t>
      </w:r>
      <w:r w:rsidR="006D3E7C">
        <w:rPr>
          <w:szCs w:val="32"/>
        </w:rPr>
        <w:t>’</w:t>
      </w:r>
      <w:r w:rsidRPr="00BE5A07">
        <w:rPr>
          <w:szCs w:val="32"/>
        </w:rPr>
        <w:t>est à ce grand homme qu</w:t>
      </w:r>
      <w:r w:rsidR="006D3E7C">
        <w:rPr>
          <w:szCs w:val="32"/>
        </w:rPr>
        <w:t>’</w:t>
      </w:r>
      <w:r w:rsidRPr="00BE5A07">
        <w:rPr>
          <w:szCs w:val="32"/>
        </w:rPr>
        <w:t>il me faudra avoir l</w:t>
      </w:r>
      <w:r w:rsidR="006D3E7C">
        <w:rPr>
          <w:szCs w:val="32"/>
        </w:rPr>
        <w:t>’</w:t>
      </w:r>
      <w:r w:rsidRPr="00BE5A07">
        <w:rPr>
          <w:szCs w:val="32"/>
        </w:rPr>
        <w:t>audace de demander votre main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Il ne m</w:t>
      </w:r>
      <w:r w:rsidR="006D3E7C">
        <w:rPr>
          <w:szCs w:val="32"/>
        </w:rPr>
        <w:t>’</w:t>
      </w:r>
      <w:r w:rsidRPr="00BE5A07">
        <w:rPr>
          <w:szCs w:val="32"/>
        </w:rPr>
        <w:t>écoutera même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va rêver pour vous maintenant le plus brillant avenir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ne suis qu</w:t>
      </w:r>
      <w:r w:rsidR="006D3E7C">
        <w:rPr>
          <w:szCs w:val="32"/>
        </w:rPr>
        <w:t>’</w:t>
      </w:r>
      <w:r w:rsidRPr="00BE5A07">
        <w:rPr>
          <w:szCs w:val="32"/>
        </w:rPr>
        <w:t>un simple petit officier sans fortune</w:t>
      </w:r>
      <w:r w:rsidR="006D3E7C">
        <w:rPr>
          <w:szCs w:val="32"/>
        </w:rPr>
        <w:t> !</w:t>
      </w:r>
    </w:p>
    <w:p w14:paraId="632ED80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soyez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le veux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nous aimons et rappelez-vous que je suis aussi obstinée que mon oncle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peu dire</w:t>
      </w:r>
      <w:r w:rsidR="006D3E7C">
        <w:rPr>
          <w:szCs w:val="32"/>
        </w:rPr>
        <w:t> !</w:t>
      </w:r>
    </w:p>
    <w:p w14:paraId="0EF863A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un canot avec trois indigènes qui s</w:t>
      </w:r>
      <w:r w:rsidR="006D3E7C">
        <w:rPr>
          <w:szCs w:val="32"/>
        </w:rPr>
        <w:t>’</w:t>
      </w:r>
      <w:r w:rsidRPr="00BE5A07">
        <w:rPr>
          <w:szCs w:val="32"/>
        </w:rPr>
        <w:t>apprêtent à accoster la caravelle</w:t>
      </w:r>
      <w:r w:rsidR="006D3E7C">
        <w:rPr>
          <w:szCs w:val="32"/>
        </w:rPr>
        <w:t>.</w:t>
      </w:r>
    </w:p>
    <w:p w14:paraId="72F4DE5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Descendez l</w:t>
      </w:r>
      <w:r w:rsidR="006D3E7C">
        <w:rPr>
          <w:szCs w:val="32"/>
        </w:rPr>
        <w:t>’</w:t>
      </w:r>
      <w:r w:rsidRPr="00BE5A07">
        <w:rPr>
          <w:szCs w:val="32"/>
        </w:rPr>
        <w:t>échelle de corde</w:t>
      </w:r>
      <w:r w:rsidR="006D3E7C">
        <w:rPr>
          <w:szCs w:val="32"/>
        </w:rPr>
        <w:t>.</w:t>
      </w:r>
    </w:p>
    <w:p w14:paraId="232753F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remous vient de faire chavirer le canot</w:t>
      </w:r>
      <w:r w:rsidR="006D3E7C">
        <w:rPr>
          <w:szCs w:val="32"/>
        </w:rPr>
        <w:t> !</w:t>
      </w:r>
    </w:p>
    <w:p w14:paraId="1D67553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rien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les hommes reviennent à la surface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atteignent l</w:t>
      </w:r>
      <w:r w:rsidR="006D3E7C">
        <w:rPr>
          <w:szCs w:val="32"/>
        </w:rPr>
        <w:t>’</w:t>
      </w:r>
      <w:r w:rsidRPr="00BE5A07">
        <w:rPr>
          <w:szCs w:val="32"/>
        </w:rPr>
        <w:t>échelle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en sont quittes pour un bain forcé</w:t>
      </w:r>
      <w:r w:rsidR="006D3E7C">
        <w:rPr>
          <w:szCs w:val="32"/>
        </w:rPr>
        <w:t>.</w:t>
      </w:r>
    </w:p>
    <w:p w14:paraId="3FDF9E7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instant est solennel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Écartez-vous que je reçoive dignement ces premiers enfants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ne faut pas intimider ces naïfs sauvages par de pompeuses phrases</w:t>
      </w:r>
      <w:r w:rsidR="006D3E7C">
        <w:rPr>
          <w:szCs w:val="32"/>
        </w:rPr>
        <w:t>.</w:t>
      </w:r>
    </w:p>
    <w:p w14:paraId="4E77D53F" w14:textId="6A279CDB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mon 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t</w:t>
      </w:r>
      <w:r>
        <w:rPr>
          <w:szCs w:val="32"/>
        </w:rPr>
        <w:t>’</w:t>
      </w:r>
      <w:r w:rsidR="00695293" w:rsidRPr="00BE5A07">
        <w:rPr>
          <w:szCs w:val="32"/>
        </w:rPr>
        <w:t>en prie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pas de discours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t</w:t>
      </w:r>
      <w:r>
        <w:rPr>
          <w:szCs w:val="32"/>
        </w:rPr>
        <w:t>’</w:t>
      </w:r>
      <w:r w:rsidR="00695293" w:rsidRPr="00BE5A07">
        <w:rPr>
          <w:szCs w:val="32"/>
        </w:rPr>
        <w:t>embrouilles toujours</w:t>
      </w:r>
      <w:r>
        <w:rPr>
          <w:szCs w:val="32"/>
        </w:rPr>
        <w:t>…</w:t>
      </w:r>
    </w:p>
    <w:p w14:paraId="7C967A0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mais cependant</w:t>
      </w:r>
      <w:proofErr w:type="gramEnd"/>
      <w:r w:rsidRPr="00BE5A07">
        <w:rPr>
          <w:szCs w:val="32"/>
        </w:rPr>
        <w:t xml:space="preserve"> quelques paroles s</w:t>
      </w:r>
      <w:r w:rsidR="006D3E7C">
        <w:rPr>
          <w:szCs w:val="32"/>
        </w:rPr>
        <w:t>’</w:t>
      </w:r>
      <w:r w:rsidRPr="00BE5A07">
        <w:rPr>
          <w:szCs w:val="32"/>
        </w:rPr>
        <w:t>imposent pour leur faire comprendre que je viens apporter à leur pays encore barbare les bienfaits de la civilisation</w:t>
      </w:r>
      <w:r w:rsidR="006D3E7C">
        <w:rPr>
          <w:szCs w:val="32"/>
        </w:rPr>
        <w:t>…</w:t>
      </w:r>
    </w:p>
    <w:p w14:paraId="10C94225" w14:textId="146833C3" w:rsidR="006D3E7C" w:rsidRDefault="006D3E7C" w:rsidP="00695293">
      <w:pPr>
        <w:pStyle w:val="NormalRetraitGauche2XIndent0"/>
      </w:pPr>
      <w:r>
        <w:t>(</w:t>
      </w:r>
      <w:r w:rsidR="006D21B8" w:rsidRPr="00BE5A07">
        <w:rPr>
          <w:i/>
          <w:iCs/>
        </w:rPr>
        <w:t>Deux Américains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habillés en costumes de policemen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moitié modernes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moitié sauvages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montent sur le pont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Leurs vêtements sont trempés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Ils s</w:t>
      </w:r>
      <w:r>
        <w:rPr>
          <w:i/>
          <w:iCs/>
        </w:rPr>
        <w:t>’</w:t>
      </w:r>
      <w:r w:rsidR="006D21B8" w:rsidRPr="00BE5A07">
        <w:rPr>
          <w:i/>
          <w:iCs/>
        </w:rPr>
        <w:t>avancent sur le pont d</w:t>
      </w:r>
      <w:r>
        <w:rPr>
          <w:i/>
          <w:iCs/>
        </w:rPr>
        <w:t>’</w:t>
      </w:r>
      <w:r w:rsidR="006D21B8" w:rsidRPr="00BE5A07">
        <w:rPr>
          <w:i/>
          <w:iCs/>
        </w:rPr>
        <w:t>un même pas automatique</w:t>
      </w:r>
      <w:r>
        <w:t>.)</w:t>
      </w:r>
    </w:p>
    <w:p w14:paraId="2761A57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Nobles enfants de</w:t>
      </w:r>
      <w:r w:rsidR="006D3E7C">
        <w:rPr>
          <w:szCs w:val="32"/>
        </w:rPr>
        <w:t>…</w:t>
      </w:r>
    </w:p>
    <w:p w14:paraId="1E481EA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 DEUX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ensemble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Fermez</w:t>
      </w:r>
      <w:r w:rsidR="006D3E7C">
        <w:rPr>
          <w:szCs w:val="32"/>
        </w:rPr>
        <w:t> !</w:t>
      </w:r>
    </w:p>
    <w:p w14:paraId="17E157D2" w14:textId="33D5707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Chantant</w:t>
      </w:r>
      <w:r>
        <w:t>.)</w:t>
      </w:r>
    </w:p>
    <w:p w14:paraId="6A895D65" w14:textId="3DD7B902" w:rsidR="0073207F" w:rsidRPr="00BE5A07" w:rsidRDefault="00695293" w:rsidP="00F9722C">
      <w:pPr>
        <w:pStyle w:val="NormalSuspendu1XRetrait1XEsp0"/>
      </w:pPr>
      <w:r w:rsidRPr="00BE5A07">
        <w:lastRenderedPageBreak/>
        <w:t xml:space="preserve">Nous sommes les </w:t>
      </w:r>
      <w:proofErr w:type="spellStart"/>
      <w:r w:rsidRPr="00BE5A07">
        <w:t>polic</w:t>
      </w:r>
      <w:r w:rsidR="006D3E7C">
        <w:t>’</w:t>
      </w:r>
      <w:r w:rsidRPr="00BE5A07">
        <w:t>men</w:t>
      </w:r>
      <w:proofErr w:type="spellEnd"/>
      <w:r w:rsidRPr="00BE5A07">
        <w:t xml:space="preserve"> d</w:t>
      </w:r>
      <w:r w:rsidR="006D3E7C">
        <w:t>’</w:t>
      </w:r>
      <w:r w:rsidRPr="00BE5A07">
        <w:t>Amérique</w:t>
      </w:r>
    </w:p>
    <w:p w14:paraId="32D0D3B1" w14:textId="77777777" w:rsidR="0073207F" w:rsidRPr="00BE5A07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Du service de la prohibition</w:t>
      </w:r>
    </w:p>
    <w:p w14:paraId="12CDD031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Dans ce pays des</w:t>
      </w:r>
      <w:r w:rsidR="00EB54C6">
        <w:rPr>
          <w:szCs w:val="32"/>
        </w:rPr>
        <w:t xml:space="preserve"> </w:t>
      </w:r>
      <w:r w:rsidRPr="00BE5A07">
        <w:rPr>
          <w:szCs w:val="32"/>
        </w:rPr>
        <w:t>boissons alcooliques</w:t>
      </w:r>
      <w:r w:rsidR="006D3E7C">
        <w:rPr>
          <w:szCs w:val="32"/>
        </w:rPr>
        <w:t>,</w:t>
      </w:r>
    </w:p>
    <w:p w14:paraId="525D56A0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Nous ne permettons pas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imbibation</w:t>
      </w:r>
      <w:proofErr w:type="spellEnd"/>
      <w:r w:rsidR="006D3E7C">
        <w:rPr>
          <w:szCs w:val="32"/>
        </w:rPr>
        <w:t> !</w:t>
      </w:r>
    </w:p>
    <w:p w14:paraId="0D028D95" w14:textId="7CB8A34A" w:rsidR="0073207F" w:rsidRPr="00BE5A07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De la vertu c</w:t>
      </w:r>
      <w:r w:rsidR="006D3E7C">
        <w:rPr>
          <w:szCs w:val="32"/>
        </w:rPr>
        <w:t>’</w:t>
      </w:r>
      <w:r w:rsidRPr="00BE5A07">
        <w:rPr>
          <w:szCs w:val="32"/>
        </w:rPr>
        <w:t>est ici le refuge</w:t>
      </w:r>
    </w:p>
    <w:p w14:paraId="2F85218E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Nous ne buvons que l</w:t>
      </w:r>
      <w:r w:rsidR="006D3E7C">
        <w:rPr>
          <w:szCs w:val="32"/>
        </w:rPr>
        <w:t>’</w:t>
      </w:r>
      <w:r w:rsidRPr="00BE5A07">
        <w:rPr>
          <w:szCs w:val="32"/>
        </w:rPr>
        <w:t>eau clair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des ruisseaux</w:t>
      </w:r>
      <w:r w:rsidR="006D3E7C">
        <w:rPr>
          <w:szCs w:val="32"/>
        </w:rPr>
        <w:t>,</w:t>
      </w:r>
    </w:p>
    <w:p w14:paraId="3D9820ED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Car le Seigneur jadis fit le déluge</w:t>
      </w:r>
      <w:r w:rsidR="006D3E7C">
        <w:rPr>
          <w:szCs w:val="32"/>
        </w:rPr>
        <w:t>,</w:t>
      </w:r>
    </w:p>
    <w:p w14:paraId="37735CE9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Pour indiquer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il fallait </w:t>
      </w:r>
      <w:proofErr w:type="spellStart"/>
      <w:r w:rsidRPr="00BE5A07">
        <w:rPr>
          <w:szCs w:val="32"/>
        </w:rPr>
        <w:t>boir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l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> !</w:t>
      </w:r>
    </w:p>
    <w:p w14:paraId="6898042D" w14:textId="10340A14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68AF7222" w14:textId="77777777" w:rsidR="006D3E7C" w:rsidRDefault="00695293" w:rsidP="006D3E7C">
      <w:pPr>
        <w:pStyle w:val="CentrEspAvt0EspApr0"/>
      </w:pPr>
      <w:r w:rsidRPr="00BE5A07">
        <w:t>Nous sommes 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>,</w:t>
      </w:r>
    </w:p>
    <w:p w14:paraId="65D0A309" w14:textId="77777777" w:rsidR="006D3E7C" w:rsidRDefault="00695293" w:rsidP="006D3E7C">
      <w:pPr>
        <w:pStyle w:val="CentrEspAvt0EspApr0"/>
      </w:pPr>
      <w:r w:rsidRPr="00BE5A07">
        <w:t>Nous buvons 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>,</w:t>
      </w:r>
    </w:p>
    <w:p w14:paraId="217C7FA3" w14:textId="77777777" w:rsidR="006D3E7C" w:rsidRDefault="00695293" w:rsidP="006D3E7C">
      <w:pPr>
        <w:pStyle w:val="CentrEspAvt0EspApr0"/>
      </w:pPr>
      <w:r w:rsidRPr="00BE5A07">
        <w:t>De l</w:t>
      </w:r>
      <w:r w:rsidR="006D3E7C">
        <w:t>’</w:t>
      </w:r>
      <w:r w:rsidRPr="00BE5A07">
        <w:t xml:space="preserve">eau avec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>,</w:t>
      </w:r>
    </w:p>
    <w:p w14:paraId="74AF37E0" w14:textId="77777777" w:rsidR="006D3E7C" w:rsidRDefault="00695293" w:rsidP="006D3E7C">
      <w:pPr>
        <w:pStyle w:val="CentrEspAvt0EspApr0"/>
      </w:pPr>
      <w:r w:rsidRPr="00BE5A07">
        <w:t>Du sirop 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>,</w:t>
      </w:r>
    </w:p>
    <w:p w14:paraId="01C1DC68" w14:textId="4039639C" w:rsidR="0073207F" w:rsidRPr="00BE5A07" w:rsidRDefault="00695293" w:rsidP="006D3E7C">
      <w:pPr>
        <w:pStyle w:val="CentrEspAvt0EspApr0"/>
      </w:pPr>
      <w:r w:rsidRPr="00BE5A07">
        <w:t>Pectoral des plus hygiéniques</w:t>
      </w:r>
    </w:p>
    <w:p w14:paraId="680E4C82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tout c</w:t>
      </w:r>
      <w:r w:rsidR="006D3E7C">
        <w:t>’</w:t>
      </w:r>
      <w:r w:rsidRPr="00BE5A07">
        <w:t>qu</w:t>
      </w:r>
      <w:r w:rsidR="006D3E7C">
        <w:t>’</w:t>
      </w:r>
      <w:r w:rsidRPr="00BE5A07">
        <w:t>on boit en Amérique</w:t>
      </w:r>
      <w:r w:rsidR="006D3E7C">
        <w:t> !</w:t>
      </w:r>
    </w:p>
    <w:p w14:paraId="3BD5675E" w14:textId="77777777" w:rsidR="006D3E7C" w:rsidRDefault="00695293" w:rsidP="006D3E7C">
      <w:pPr>
        <w:pStyle w:val="CentrEspAvt0EspApr0"/>
      </w:pPr>
      <w:r w:rsidRPr="00BE5A07">
        <w:t>Pour notre 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>,</w:t>
      </w:r>
    </w:p>
    <w:p w14:paraId="52D23BCF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le 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>,</w:t>
      </w:r>
    </w:p>
    <w:p w14:paraId="3D98343D" w14:textId="77777777" w:rsidR="006D3E7C" w:rsidRDefault="00695293" w:rsidP="006D3E7C">
      <w:pPr>
        <w:pStyle w:val="CentrEspAvt0EspApr0"/>
      </w:pPr>
      <w:r w:rsidRPr="00BE5A07">
        <w:t>Plus ultra des 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>,</w:t>
      </w:r>
    </w:p>
    <w:p w14:paraId="3B163D85" w14:textId="77777777" w:rsidR="006D3E7C" w:rsidRDefault="00695293" w:rsidP="006D3E7C">
      <w:pPr>
        <w:pStyle w:val="CentrEspAvt0EspApr0"/>
      </w:pPr>
      <w:r w:rsidRPr="00BE5A07">
        <w:t>Des nectars du régime sec</w:t>
      </w:r>
      <w:r w:rsidR="006D3E7C">
        <w:t> !</w:t>
      </w:r>
    </w:p>
    <w:p w14:paraId="2516699F" w14:textId="77777777" w:rsidR="006D3E7C" w:rsidRDefault="00695293" w:rsidP="006D3E7C">
      <w:pPr>
        <w:pStyle w:val="CentrEspAvt0EspApr0"/>
      </w:pPr>
      <w:r w:rsidRPr="00BE5A07">
        <w:t>Nous sommes secs</w:t>
      </w:r>
      <w:r w:rsidR="006D3E7C">
        <w:t> !</w:t>
      </w:r>
    </w:p>
    <w:p w14:paraId="5EB9C209" w14:textId="77777777" w:rsidR="006D3E7C" w:rsidRDefault="00695293" w:rsidP="006D3E7C">
      <w:pPr>
        <w:pStyle w:val="CentrEspAvt0EspApr0"/>
      </w:pPr>
      <w:r w:rsidRPr="00BE5A07">
        <w:t>Secs</w:t>
      </w:r>
      <w:r w:rsidR="006D3E7C">
        <w:t> !</w:t>
      </w:r>
    </w:p>
    <w:p w14:paraId="22458005" w14:textId="4FCBF66E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tordent leurs casquettes mouillées</w:t>
      </w:r>
      <w:r>
        <w:t>.)</w:t>
      </w:r>
    </w:p>
    <w:p w14:paraId="3DFE4D1D" w14:textId="51B184EE" w:rsidR="00695293" w:rsidRPr="00BE5A07" w:rsidRDefault="00695293" w:rsidP="006D3E7C">
      <w:pPr>
        <w:pStyle w:val="Centr"/>
        <w:keepNext/>
      </w:pPr>
      <w:r w:rsidRPr="00BE5A07">
        <w:t>II</w:t>
      </w:r>
    </w:p>
    <w:p w14:paraId="28F87512" w14:textId="77777777" w:rsidR="006D3E7C" w:rsidRDefault="00695293" w:rsidP="00F9722C">
      <w:pPr>
        <w:pStyle w:val="NormalSuspendu1XRetrait1XEsp0"/>
      </w:pPr>
      <w:r w:rsidRPr="00BE5A07">
        <w:t>Jour et nuit sur mer nous faisons la chasse</w:t>
      </w:r>
      <w:r w:rsidR="006D3E7C">
        <w:t>,</w:t>
      </w:r>
    </w:p>
    <w:p w14:paraId="21492792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Aux bootleggers avec acharnement</w:t>
      </w:r>
      <w:r w:rsidR="006D3E7C">
        <w:rPr>
          <w:szCs w:val="32"/>
        </w:rPr>
        <w:t>.</w:t>
      </w:r>
    </w:p>
    <w:p w14:paraId="57B4A7AC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Et pour que dans ce pays l</w:t>
      </w:r>
      <w:r w:rsidR="006D3E7C">
        <w:rPr>
          <w:szCs w:val="32"/>
        </w:rPr>
        <w:t>’</w:t>
      </w:r>
      <w:r w:rsidRPr="00BE5A07">
        <w:rPr>
          <w:szCs w:val="32"/>
        </w:rPr>
        <w:t>alcool ne passe</w:t>
      </w:r>
      <w:r w:rsidR="006D3E7C">
        <w:rPr>
          <w:szCs w:val="32"/>
        </w:rPr>
        <w:t> !</w:t>
      </w:r>
    </w:p>
    <w:p w14:paraId="0C61DA08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Nous le boirions plutôt par dévouement</w:t>
      </w:r>
      <w:r w:rsidR="006D3E7C">
        <w:rPr>
          <w:szCs w:val="32"/>
        </w:rPr>
        <w:t> !</w:t>
      </w:r>
    </w:p>
    <w:p w14:paraId="1AB3890E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De la moral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nous qui </w:t>
      </w:r>
      <w:proofErr w:type="spellStart"/>
      <w:r w:rsidRPr="00BE5A07">
        <w:rPr>
          <w:szCs w:val="32"/>
        </w:rPr>
        <w:t>somm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les digues</w:t>
      </w:r>
      <w:r w:rsidR="006D3E7C">
        <w:rPr>
          <w:szCs w:val="32"/>
        </w:rPr>
        <w:t>,</w:t>
      </w:r>
    </w:p>
    <w:p w14:paraId="5C700CC6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Et nous poussons tellement loin la rigueur</w:t>
      </w:r>
      <w:r w:rsidR="006D3E7C">
        <w:rPr>
          <w:szCs w:val="32"/>
        </w:rPr>
        <w:t>,</w:t>
      </w:r>
    </w:p>
    <w:p w14:paraId="0EFE5CE4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on peut fonder des clubs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pas des ligues</w:t>
      </w:r>
      <w:r w:rsidR="006D3E7C">
        <w:rPr>
          <w:szCs w:val="32"/>
        </w:rPr>
        <w:t>,</w:t>
      </w:r>
    </w:p>
    <w:p w14:paraId="23C6A33C" w14:textId="77777777" w:rsidR="006D3E7C" w:rsidRDefault="00695293" w:rsidP="00F9722C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Puisque la loi interdit les ligueurs</w:t>
      </w:r>
      <w:r w:rsidR="006D3E7C">
        <w:rPr>
          <w:szCs w:val="32"/>
        </w:rPr>
        <w:t> !</w:t>
      </w:r>
    </w:p>
    <w:p w14:paraId="6B21C69F" w14:textId="4F3E4AC1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06858058" w14:textId="77777777" w:rsidR="006D3E7C" w:rsidRDefault="00695293" w:rsidP="006D3E7C">
      <w:pPr>
        <w:pStyle w:val="CentrEspAvt0EspApr0"/>
      </w:pPr>
      <w:r w:rsidRPr="00BE5A07">
        <w:t>Nous sommes 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 xml:space="preserve">, </w:t>
      </w:r>
      <w:r w:rsidRPr="00BE5A07">
        <w:t>secs</w:t>
      </w:r>
      <w:r w:rsidR="006D3E7C">
        <w:t>,</w:t>
      </w:r>
    </w:p>
    <w:p w14:paraId="7A0198A7" w14:textId="77777777" w:rsidR="006D3E7C" w:rsidRDefault="00695293" w:rsidP="006D3E7C">
      <w:pPr>
        <w:pStyle w:val="CentrEspAvt0EspApr0"/>
      </w:pPr>
      <w:r w:rsidRPr="00BE5A07">
        <w:t>Nous buvons 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 xml:space="preserve">, </w:t>
      </w:r>
      <w:r w:rsidRPr="00BE5A07">
        <w:t>sec</w:t>
      </w:r>
      <w:r w:rsidR="006D3E7C">
        <w:t>,</w:t>
      </w:r>
    </w:p>
    <w:p w14:paraId="7A58656A" w14:textId="77777777" w:rsidR="006D3E7C" w:rsidRDefault="00695293" w:rsidP="006D3E7C">
      <w:pPr>
        <w:pStyle w:val="CentrEspAvt0EspApr0"/>
      </w:pPr>
      <w:r w:rsidRPr="00BE5A07">
        <w:t>De l</w:t>
      </w:r>
      <w:r w:rsidR="006D3E7C">
        <w:t>’</w:t>
      </w:r>
      <w:r w:rsidRPr="00BE5A07">
        <w:t>eau avec</w:t>
      </w:r>
      <w:r w:rsidR="006D3E7C">
        <w:t xml:space="preserve">,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 xml:space="preserve">, </w:t>
      </w:r>
      <w:proofErr w:type="spellStart"/>
      <w:r w:rsidRPr="00BE5A07">
        <w:t>vec</w:t>
      </w:r>
      <w:proofErr w:type="spellEnd"/>
      <w:r w:rsidR="006D3E7C">
        <w:t>,</w:t>
      </w:r>
    </w:p>
    <w:p w14:paraId="6AEE21A7" w14:textId="77777777" w:rsidR="006D3E7C" w:rsidRDefault="00695293" w:rsidP="006D3E7C">
      <w:pPr>
        <w:pStyle w:val="CentrEspAvt0EspApr0"/>
      </w:pPr>
      <w:r w:rsidRPr="00BE5A07">
        <w:t>Du sirop 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 xml:space="preserve">, </w:t>
      </w:r>
      <w:r w:rsidRPr="00BE5A07">
        <w:t>pec</w:t>
      </w:r>
      <w:r w:rsidR="006D3E7C">
        <w:t>,</w:t>
      </w:r>
    </w:p>
    <w:p w14:paraId="7A82F69F" w14:textId="2C379223" w:rsidR="0073207F" w:rsidRPr="00BE5A07" w:rsidRDefault="00695293" w:rsidP="006D3E7C">
      <w:pPr>
        <w:pStyle w:val="CentrEspAvt0EspApr0"/>
      </w:pPr>
      <w:r w:rsidRPr="00BE5A07">
        <w:t>Pectoral des plus hygiéniques</w:t>
      </w:r>
    </w:p>
    <w:p w14:paraId="7CF58DD3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tout c</w:t>
      </w:r>
      <w:r w:rsidR="006D3E7C">
        <w:t>’</w:t>
      </w:r>
      <w:r w:rsidRPr="00BE5A07">
        <w:t>qu</w:t>
      </w:r>
      <w:r w:rsidR="006D3E7C">
        <w:t>’</w:t>
      </w:r>
      <w:r w:rsidRPr="00BE5A07">
        <w:t>on boit en Amérique</w:t>
      </w:r>
      <w:r w:rsidR="006D3E7C">
        <w:t> !</w:t>
      </w:r>
    </w:p>
    <w:p w14:paraId="32686222" w14:textId="77777777" w:rsidR="006D3E7C" w:rsidRDefault="00695293" w:rsidP="006D3E7C">
      <w:pPr>
        <w:pStyle w:val="CentrEspAvt0EspApr0"/>
      </w:pPr>
      <w:r w:rsidRPr="00BE5A07">
        <w:t>Pour notre 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 xml:space="preserve">, </w:t>
      </w:r>
      <w:r w:rsidRPr="00BE5A07">
        <w:t>bec</w:t>
      </w:r>
      <w:r w:rsidR="006D3E7C">
        <w:t>,</w:t>
      </w:r>
    </w:p>
    <w:p w14:paraId="59C628A6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le 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>,</w:t>
      </w:r>
    </w:p>
    <w:p w14:paraId="32B10968" w14:textId="77777777" w:rsidR="006D3E7C" w:rsidRDefault="00695293" w:rsidP="006D3E7C">
      <w:pPr>
        <w:pStyle w:val="CentrEspAvt0EspApr0"/>
      </w:pPr>
      <w:r w:rsidRPr="00BE5A07">
        <w:t>Plus ultra des 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 xml:space="preserve">, </w:t>
      </w:r>
      <w:r w:rsidRPr="00BE5A07">
        <w:t>nec</w:t>
      </w:r>
      <w:r w:rsidR="006D3E7C">
        <w:t>.</w:t>
      </w:r>
    </w:p>
    <w:p w14:paraId="624DA3D0" w14:textId="77777777" w:rsidR="006D3E7C" w:rsidRDefault="00695293" w:rsidP="006D3E7C">
      <w:pPr>
        <w:pStyle w:val="CentrEspAvt0EspApr0"/>
      </w:pPr>
      <w:r w:rsidRPr="00BE5A07">
        <w:t>Des nectars du régime sec</w:t>
      </w:r>
      <w:r w:rsidR="006D3E7C">
        <w:t> !</w:t>
      </w:r>
    </w:p>
    <w:p w14:paraId="25541158" w14:textId="77777777" w:rsidR="006D3E7C" w:rsidRDefault="00695293" w:rsidP="006D3E7C">
      <w:pPr>
        <w:pStyle w:val="CentrEspAvt0EspApr0"/>
      </w:pPr>
      <w:r w:rsidRPr="00BE5A07">
        <w:t>Nous sommes secs</w:t>
      </w:r>
      <w:r w:rsidR="006D3E7C">
        <w:t> !</w:t>
      </w:r>
    </w:p>
    <w:p w14:paraId="5BD69F4A" w14:textId="77777777" w:rsidR="006D3E7C" w:rsidRDefault="00695293" w:rsidP="006D3E7C">
      <w:pPr>
        <w:pStyle w:val="CentrEspAvt0EspApr0"/>
      </w:pPr>
      <w:r w:rsidRPr="00BE5A07">
        <w:t>Secs</w:t>
      </w:r>
      <w:r w:rsidR="006D3E7C">
        <w:t> !</w:t>
      </w:r>
    </w:p>
    <w:p w14:paraId="404D7C20" w14:textId="252A1E3C" w:rsidR="002B5930" w:rsidRPr="00BE5A07" w:rsidRDefault="002B5930" w:rsidP="00C50FE8">
      <w:pPr>
        <w:pStyle w:val="ParagrapheVideNormal"/>
      </w:pPr>
    </w:p>
    <w:p w14:paraId="31A8432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Si j</w:t>
      </w:r>
      <w:r w:rsidR="006D3E7C">
        <w:rPr>
          <w:szCs w:val="32"/>
        </w:rPr>
        <w:t>’</w:t>
      </w:r>
      <w:r w:rsidRPr="00BE5A07">
        <w:rPr>
          <w:szCs w:val="32"/>
        </w:rPr>
        <w:t>ai bien compris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pauvres barbares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ne connaissez que l</w:t>
      </w:r>
      <w:r w:rsidR="006D3E7C">
        <w:rPr>
          <w:szCs w:val="32"/>
        </w:rPr>
        <w:t>’</w:t>
      </w:r>
      <w:r w:rsidRPr="00BE5A07">
        <w:rPr>
          <w:szCs w:val="32"/>
        </w:rPr>
        <w:t>eau comme breuvage</w:t>
      </w:r>
      <w:r w:rsidR="006D3E7C">
        <w:rPr>
          <w:szCs w:val="32"/>
        </w:rPr>
        <w:t>.</w:t>
      </w:r>
    </w:p>
    <w:p w14:paraId="525CFD5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pauvres bougres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Faut-il qu</w:t>
      </w:r>
      <w:r w:rsidR="006D3E7C">
        <w:rPr>
          <w:szCs w:val="32"/>
        </w:rPr>
        <w:t>’</w:t>
      </w:r>
      <w:r w:rsidRPr="00BE5A07">
        <w:rPr>
          <w:szCs w:val="32"/>
        </w:rPr>
        <w:t>ils soient arriérés</w:t>
      </w:r>
      <w:r w:rsidR="006D3E7C">
        <w:rPr>
          <w:szCs w:val="32"/>
        </w:rPr>
        <w:t> !</w:t>
      </w:r>
    </w:p>
    <w:p w14:paraId="4FBAFE9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Dame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faut pas les charrier</w:t>
      </w:r>
      <w:r w:rsidR="006D3E7C">
        <w:rPr>
          <w:szCs w:val="32"/>
        </w:rPr>
        <w:t xml:space="preserve">, </w:t>
      </w:r>
      <w:proofErr w:type="gramStart"/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</w:t>
      </w:r>
      <w:proofErr w:type="gramEnd"/>
      <w:r w:rsidRPr="00BE5A07">
        <w:rPr>
          <w:szCs w:val="32"/>
        </w:rPr>
        <w:t xml:space="preserve"> des sauvages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quoi</w:t>
      </w:r>
      <w:r w:rsidR="006D3E7C">
        <w:rPr>
          <w:szCs w:val="32"/>
        </w:rPr>
        <w:t> !</w:t>
      </w:r>
    </w:p>
    <w:p w14:paraId="7FCD03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Heureusement que j</w:t>
      </w:r>
      <w:r w:rsidR="006D3E7C">
        <w:rPr>
          <w:szCs w:val="32"/>
        </w:rPr>
        <w:t>’</w:t>
      </w:r>
      <w:r w:rsidRPr="00BE5A07">
        <w:rPr>
          <w:szCs w:val="32"/>
        </w:rPr>
        <w:t>arrive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bons amis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vous faire bénéficier des bienfaits de la civilisation</w:t>
      </w:r>
      <w:r w:rsidR="006D3E7C">
        <w:rPr>
          <w:szCs w:val="32"/>
        </w:rPr>
        <w:t> !</w:t>
      </w:r>
    </w:p>
    <w:p w14:paraId="4E96A90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Fermez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chère vénérable chose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allons visiter votre navire pour voir s</w:t>
      </w:r>
      <w:r w:rsidR="006D3E7C">
        <w:rPr>
          <w:szCs w:val="32"/>
        </w:rPr>
        <w:t>’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 pas d</w:t>
      </w:r>
      <w:r w:rsidR="006D3E7C">
        <w:rPr>
          <w:szCs w:val="32"/>
        </w:rPr>
        <w:t>’</w:t>
      </w:r>
      <w:r w:rsidRPr="00BE5A07">
        <w:rPr>
          <w:szCs w:val="32"/>
        </w:rPr>
        <w:t>alcool à bord</w:t>
      </w:r>
      <w:r w:rsidR="006D3E7C">
        <w:rPr>
          <w:szCs w:val="32"/>
        </w:rPr>
        <w:t>.</w:t>
      </w:r>
    </w:p>
    <w:p w14:paraId="09B2F819" w14:textId="1755B893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descendent dans l</w:t>
      </w:r>
      <w:r>
        <w:rPr>
          <w:i/>
          <w:iCs/>
        </w:rPr>
        <w:t>’</w:t>
      </w:r>
      <w:r w:rsidR="006D21B8" w:rsidRPr="00BE5A07">
        <w:rPr>
          <w:i/>
          <w:iCs/>
        </w:rPr>
        <w:t>entrepont</w:t>
      </w:r>
      <w:r>
        <w:t>.)</w:t>
      </w:r>
    </w:p>
    <w:p w14:paraId="27BE4075" w14:textId="32FA67EE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par exemple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ils sont sans-g</w:t>
      </w:r>
      <w:r w:rsidR="002B5930" w:rsidRPr="00BE5A07">
        <w:rPr>
          <w:szCs w:val="32"/>
        </w:rPr>
        <w:t>ê</w:t>
      </w:r>
      <w:r w:rsidR="00695293" w:rsidRPr="00BE5A07">
        <w:rPr>
          <w:szCs w:val="32"/>
        </w:rPr>
        <w:t>ne</w:t>
      </w:r>
      <w:r>
        <w:rPr>
          <w:szCs w:val="32"/>
        </w:rPr>
        <w:t> !</w:t>
      </w:r>
    </w:p>
    <w:p w14:paraId="616F7A3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n</w:t>
      </w:r>
      <w:r w:rsidR="006D3E7C">
        <w:rPr>
          <w:szCs w:val="32"/>
        </w:rPr>
        <w:t>’</w:t>
      </w:r>
      <w:r w:rsidRPr="00BE5A07">
        <w:rPr>
          <w:szCs w:val="32"/>
        </w:rPr>
        <w:t>a pas l</w:t>
      </w:r>
      <w:r w:rsidR="006D3E7C">
        <w:rPr>
          <w:szCs w:val="32"/>
        </w:rPr>
        <w:t>’</w:t>
      </w:r>
      <w:r w:rsidRPr="00BE5A07">
        <w:rPr>
          <w:szCs w:val="32"/>
        </w:rPr>
        <w:t>air d</w:t>
      </w:r>
      <w:r w:rsidR="006D3E7C">
        <w:rPr>
          <w:szCs w:val="32"/>
        </w:rPr>
        <w:t>’</w:t>
      </w:r>
      <w:r w:rsidRPr="00BE5A07">
        <w:rPr>
          <w:szCs w:val="32"/>
        </w:rPr>
        <w:t>un pays très hospitalier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</w:t>
      </w:r>
      <w:r w:rsidR="006D3E7C">
        <w:rPr>
          <w:szCs w:val="32"/>
        </w:rPr>
        <w:t>’</w:t>
      </w:r>
      <w:r w:rsidRPr="00BE5A07">
        <w:rPr>
          <w:szCs w:val="32"/>
        </w:rPr>
        <w:t>en juge par ces trois zigotos</w:t>
      </w:r>
      <w:r w:rsidR="006D3E7C">
        <w:rPr>
          <w:szCs w:val="32"/>
        </w:rPr>
        <w:t> !</w:t>
      </w:r>
    </w:p>
    <w:p w14:paraId="6B7B998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Que voulez-vous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ils ne sont pas encore civilisés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 sont sans doute des coutumes de leur pays</w:t>
      </w:r>
      <w:r w:rsidR="006D3E7C">
        <w:rPr>
          <w:szCs w:val="32"/>
        </w:rPr>
        <w:t>.</w:t>
      </w:r>
    </w:p>
    <w:p w14:paraId="4A7EC09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Un de mes ancêtres aussi ne buvait que de l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ne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 pas empêché de mourir du </w:t>
      </w:r>
      <w:r w:rsidR="006D21B8" w:rsidRPr="00BE5A07">
        <w:rPr>
          <w:i/>
          <w:iCs/>
          <w:szCs w:val="32"/>
        </w:rPr>
        <w:t>delirium tremens</w:t>
      </w:r>
      <w:r w:rsidR="006D3E7C">
        <w:rPr>
          <w:szCs w:val="32"/>
        </w:rPr>
        <w:t>.</w:t>
      </w:r>
    </w:p>
    <w:p w14:paraId="12A9C86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 buvant de l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> ?</w:t>
      </w:r>
    </w:p>
    <w:p w14:paraId="08EE618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</w:t>
      </w:r>
      <w:r w:rsidR="006D3E7C">
        <w:rPr>
          <w:szCs w:val="32"/>
        </w:rPr>
        <w:t>’</w:t>
      </w:r>
      <w:r w:rsidRPr="00BE5A07">
        <w:rPr>
          <w:szCs w:val="32"/>
        </w:rPr>
        <w:t>eau-de-vie</w:t>
      </w:r>
      <w:r w:rsidR="006D3E7C">
        <w:rPr>
          <w:szCs w:val="32"/>
        </w:rPr>
        <w:t>.</w:t>
      </w:r>
    </w:p>
    <w:p w14:paraId="603EA2B2" w14:textId="77777777" w:rsidR="00CB1B61" w:rsidRPr="00BE5A07" w:rsidRDefault="00CB1B61" w:rsidP="00CB1B61">
      <w:pPr>
        <w:pStyle w:val="Centr"/>
      </w:pPr>
      <w:r w:rsidRPr="00BE5A07">
        <w:rPr>
          <w:noProof/>
        </w:rPr>
        <w:drawing>
          <wp:inline distT="0" distB="0" distL="0" distR="0" wp14:anchorId="5DF46DEA" wp14:editId="7A6F58CE">
            <wp:extent cx="5608955" cy="4399280"/>
            <wp:effectExtent l="0" t="0" r="0" b="0"/>
            <wp:docPr id="23" name="Image 1" descr="Une image contenant dessin, croquis, clipart, illustra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1" descr="Une image contenant dessin, croquis, clipart, illustratio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439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DF4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revenant en brandissant une bouteille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vous ne débarquerez pas en Amérique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avez de l</w:t>
      </w:r>
      <w:r w:rsidR="006D3E7C">
        <w:rPr>
          <w:szCs w:val="32"/>
        </w:rPr>
        <w:t>’</w:t>
      </w:r>
      <w:r w:rsidRPr="00BE5A07">
        <w:rPr>
          <w:szCs w:val="32"/>
        </w:rPr>
        <w:t>alcool à bord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V</w:t>
      </w:r>
      <w:r w:rsidR="002B5930" w:rsidRPr="00BE5A07">
        <w:rPr>
          <w:szCs w:val="32"/>
        </w:rPr>
        <w:t>ô</w:t>
      </w:r>
      <w:proofErr w:type="spellEnd"/>
      <w:r w:rsidRPr="00BE5A07">
        <w:rPr>
          <w:szCs w:val="32"/>
        </w:rPr>
        <w:t xml:space="preserve"> êtes indésirables</w:t>
      </w:r>
      <w:r w:rsidR="006D3E7C">
        <w:rPr>
          <w:szCs w:val="32"/>
        </w:rPr>
        <w:t> !</w:t>
      </w:r>
    </w:p>
    <w:p w14:paraId="0445031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indésirable eu Amérique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comble</w:t>
      </w:r>
      <w:r w:rsidR="006D3E7C">
        <w:rPr>
          <w:szCs w:val="32"/>
        </w:rPr>
        <w:t> !</w:t>
      </w:r>
    </w:p>
    <w:p w14:paraId="422D1F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. – </w:t>
      </w:r>
      <w:r w:rsidRPr="00BE5A07">
        <w:rPr>
          <w:i/>
          <w:szCs w:val="32"/>
        </w:rPr>
        <w:t>Yes</w:t>
      </w:r>
      <w:r w:rsidR="006D3E7C">
        <w:rPr>
          <w:i/>
          <w:szCs w:val="32"/>
        </w:rPr>
        <w:t xml:space="preserve"> ! </w:t>
      </w:r>
      <w:r w:rsidRPr="00BE5A07">
        <w:rPr>
          <w:szCs w:val="32"/>
        </w:rPr>
        <w:t>indésirable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avez des liqueurs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nous sommes secs</w:t>
      </w:r>
      <w:r w:rsidR="006D3E7C">
        <w:rPr>
          <w:szCs w:val="32"/>
        </w:rPr>
        <w:t> !</w:t>
      </w:r>
    </w:p>
    <w:p w14:paraId="22319A6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du </w:t>
      </w:r>
      <w:r w:rsidR="006D3E7C">
        <w:rPr>
          <w:szCs w:val="32"/>
        </w:rPr>
        <w:t>« </w:t>
      </w:r>
      <w:r w:rsidRPr="00BE5A07">
        <w:rPr>
          <w:szCs w:val="32"/>
        </w:rPr>
        <w:t>triple-sec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regardez</w:t>
      </w:r>
      <w:r w:rsidR="006D3E7C">
        <w:rPr>
          <w:szCs w:val="32"/>
        </w:rPr>
        <w:t> !</w:t>
      </w:r>
    </w:p>
    <w:p w14:paraId="2C7A1C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="006D21B8" w:rsidRPr="00BE5A07">
        <w:rPr>
          <w:i/>
          <w:iCs/>
          <w:szCs w:val="32"/>
        </w:rPr>
        <w:t>yes</w:t>
      </w:r>
      <w:r w:rsidR="006D3E7C">
        <w:rPr>
          <w:i/>
          <w:iCs/>
          <w:szCs w:val="32"/>
        </w:rPr>
        <w:t xml:space="preserve"> ! </w:t>
      </w:r>
      <w:r w:rsidR="006D3E7C">
        <w:rPr>
          <w:szCs w:val="32"/>
        </w:rPr>
        <w:t>« </w:t>
      </w:r>
      <w:r w:rsidRPr="00BE5A07">
        <w:rPr>
          <w:szCs w:val="32"/>
        </w:rPr>
        <w:t>triple-sec</w:t>
      </w:r>
      <w:r w:rsidR="006D3E7C">
        <w:rPr>
          <w:szCs w:val="32"/>
        </w:rPr>
        <w:t xml:space="preserve"> » ! </w:t>
      </w:r>
      <w:r w:rsidRPr="00BE5A07">
        <w:rPr>
          <w:szCs w:val="32"/>
        </w:rPr>
        <w:t>Mais alors vous êtes plus secs que nous</w:t>
      </w:r>
      <w:r w:rsidR="006D3E7C">
        <w:rPr>
          <w:szCs w:val="32"/>
        </w:rPr>
        <w:t xml:space="preserve"> ?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êtes triplement secs</w:t>
      </w:r>
      <w:r w:rsidR="006D3E7C">
        <w:rPr>
          <w:szCs w:val="32"/>
        </w:rPr>
        <w:t> !</w:t>
      </w:r>
    </w:p>
    <w:p w14:paraId="0A1ADF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Évidemment</w:t>
      </w:r>
      <w:r w:rsidR="006D3E7C">
        <w:rPr>
          <w:szCs w:val="32"/>
        </w:rPr>
        <w:t>.</w:t>
      </w:r>
    </w:p>
    <w:p w14:paraId="4142DCD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faites </w:t>
      </w:r>
      <w:proofErr w:type="spellStart"/>
      <w:r w:rsidRPr="00BE5A07">
        <w:rPr>
          <w:szCs w:val="32"/>
        </w:rPr>
        <w:t>exquiouse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chère vieille Colombe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êtes plus indésirable</w:t>
      </w:r>
      <w:r w:rsidR="006D3E7C">
        <w:rPr>
          <w:szCs w:val="32"/>
        </w:rPr>
        <w:t>.</w:t>
      </w:r>
    </w:p>
    <w:p w14:paraId="6C25DA5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heureux</w:t>
      </w:r>
      <w:r w:rsidR="006D3E7C">
        <w:rPr>
          <w:szCs w:val="32"/>
        </w:rPr>
        <w:t> !</w:t>
      </w:r>
    </w:p>
    <w:p w14:paraId="30C76C2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entraînant un des Américains dans le fond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Dis-moi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pote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connaîtrais pas une tôle à louer tout de suite dans ton patelin</w:t>
      </w:r>
      <w:r w:rsidR="006D3E7C">
        <w:rPr>
          <w:szCs w:val="32"/>
        </w:rPr>
        <w:t> ?</w:t>
      </w:r>
    </w:p>
    <w:p w14:paraId="602674BC" w14:textId="04E06D22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discute avec l</w:t>
      </w:r>
      <w:r>
        <w:rPr>
          <w:i/>
          <w:iCs/>
        </w:rPr>
        <w:t>’</w:t>
      </w:r>
      <w:r w:rsidR="006D21B8" w:rsidRPr="00BE5A07">
        <w:rPr>
          <w:i/>
          <w:iCs/>
        </w:rPr>
        <w:t>Américain dans le fond</w:t>
      </w:r>
      <w:r>
        <w:t>.)</w:t>
      </w:r>
    </w:p>
    <w:p w14:paraId="7EE024C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La foule vous attend sur la plage pour vous acclamer</w:t>
      </w:r>
      <w:r w:rsidR="006D3E7C">
        <w:rPr>
          <w:szCs w:val="32"/>
        </w:rPr>
        <w:t>.</w:t>
      </w:r>
    </w:p>
    <w:p w14:paraId="6FFC4BB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si j</w:t>
      </w:r>
      <w:r w:rsidR="006D3E7C">
        <w:rPr>
          <w:szCs w:val="32"/>
        </w:rPr>
        <w:t>’</w:t>
      </w:r>
      <w:r w:rsidRPr="00BE5A07">
        <w:rPr>
          <w:szCs w:val="32"/>
        </w:rPr>
        <w:t>avais été indésirable</w:t>
      </w:r>
      <w:r w:rsidR="006D3E7C">
        <w:rPr>
          <w:szCs w:val="32"/>
        </w:rPr>
        <w:t> ?</w:t>
      </w:r>
    </w:p>
    <w:p w14:paraId="2624D0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</w:t>
      </w:r>
      <w:r w:rsidR="00B13898" w:rsidRPr="00BE5A07">
        <w:rPr>
          <w:rStyle w:val="Taille-1Caracteres"/>
        </w:rPr>
        <w:t>MÉRICAIN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Elle vous aurait injurié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Les foules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fait pour ça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acclame ou ça injurie au commandement</w:t>
      </w:r>
      <w:r w:rsidR="006D3E7C">
        <w:rPr>
          <w:szCs w:val="32"/>
        </w:rPr>
        <w:t>.</w:t>
      </w:r>
    </w:p>
    <w:p w14:paraId="7003C50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préparons-nous à débarquer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Prenant une pose théâtrale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 voici</w:t>
      </w:r>
      <w:r w:rsidR="006D3E7C">
        <w:rPr>
          <w:szCs w:val="32"/>
        </w:rPr>
        <w:t> !</w:t>
      </w:r>
    </w:p>
    <w:p w14:paraId="6CF3C49C" w14:textId="77777777" w:rsidR="006D3E7C" w:rsidRDefault="00695293" w:rsidP="006D3E7C">
      <w:pPr>
        <w:pStyle w:val="Titre1"/>
      </w:pPr>
      <w:bookmarkStart w:id="39" w:name="_Toc197372923"/>
      <w:r w:rsidRPr="00BE5A07">
        <w:lastRenderedPageBreak/>
        <w:t>CHAPITRE XIX</w:t>
      </w:r>
      <w:r w:rsidRPr="00BE5A07">
        <w:br/>
      </w:r>
      <w:r w:rsidRPr="00BE5A07">
        <w:br/>
        <w:t>AMÉRIQUE</w:t>
      </w:r>
      <w:r w:rsidR="006D3E7C">
        <w:t xml:space="preserve"> !… </w:t>
      </w:r>
      <w:r w:rsidRPr="00BE5A07">
        <w:t>TOUT LE MONDE DESCEND</w:t>
      </w:r>
      <w:r w:rsidR="006D3E7C">
        <w:t> !</w:t>
      </w:r>
      <w:bookmarkEnd w:id="39"/>
    </w:p>
    <w:p w14:paraId="1DBFF301" w14:textId="6D8D9E03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68D84253" w14:textId="2D973B05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37D9D661" w14:textId="77777777" w:rsidR="006D3E7C" w:rsidRDefault="00695293" w:rsidP="003A496A">
      <w:pPr>
        <w:pStyle w:val="NormalSuspendu1XRetrait2XEsp0"/>
      </w:pPr>
      <w:r w:rsidRPr="00BE5A07">
        <w:t>Qu</w:t>
      </w:r>
      <w:r w:rsidR="006D3E7C">
        <w:t>’</w:t>
      </w:r>
      <w:r w:rsidRPr="00BE5A07">
        <w:t>à débarquer chacun s</w:t>
      </w:r>
      <w:r w:rsidR="006D3E7C">
        <w:t>’</w:t>
      </w:r>
      <w:r w:rsidRPr="00BE5A07">
        <w:t>apprête</w:t>
      </w:r>
      <w:r w:rsidR="006D3E7C">
        <w:t>,</w:t>
      </w:r>
    </w:p>
    <w:p w14:paraId="721F1AFF" w14:textId="67DA2C13" w:rsidR="0073207F" w:rsidRPr="00BE5A07" w:rsidRDefault="00695293" w:rsidP="003A496A">
      <w:pPr>
        <w:pStyle w:val="NormalSuspendu1XRetrait2XEsp0"/>
      </w:pPr>
      <w:r w:rsidRPr="00BE5A07">
        <w:t>Faisons tous un brin de toilette</w:t>
      </w:r>
    </w:p>
    <w:p w14:paraId="5B03D637" w14:textId="77777777" w:rsidR="006D3E7C" w:rsidRDefault="00695293" w:rsidP="003A496A">
      <w:pPr>
        <w:pStyle w:val="NormalSuspendu1XRetrait2XEsp0"/>
      </w:pPr>
      <w:r w:rsidRPr="00BE5A07">
        <w:t>Il faut soigner le décorum</w:t>
      </w:r>
      <w:r w:rsidR="006D3E7C">
        <w:t> !</w:t>
      </w:r>
    </w:p>
    <w:p w14:paraId="0ABA10B1" w14:textId="3B021C48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07777404" w14:textId="77777777" w:rsidR="006D3E7C" w:rsidRDefault="00695293" w:rsidP="003A496A">
      <w:pPr>
        <w:pStyle w:val="NormalSuspendu1XRetrait2XEsp0"/>
      </w:pPr>
      <w:r w:rsidRPr="00BE5A07">
        <w:t>Je crois que vous parlez de rhum</w:t>
      </w:r>
      <w:r w:rsidR="006D3E7C">
        <w:t> ?</w:t>
      </w:r>
    </w:p>
    <w:p w14:paraId="02D59F58" w14:textId="3D3DD093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04A68A83" w14:textId="77777777" w:rsidR="006D3E7C" w:rsidRDefault="00695293" w:rsidP="003A496A">
      <w:pPr>
        <w:pStyle w:val="NormalSuspendu1XRetrait2XEsp0"/>
      </w:pPr>
      <w:r w:rsidRPr="00BE5A07">
        <w:t>Non</w:t>
      </w:r>
      <w:r w:rsidR="006D3E7C">
        <w:t xml:space="preserve">, </w:t>
      </w:r>
      <w:r w:rsidRPr="00BE5A07">
        <w:t>je dis</w:t>
      </w:r>
      <w:r w:rsidR="006D3E7C">
        <w:t xml:space="preserve"> : </w:t>
      </w:r>
      <w:r w:rsidRPr="00BE5A07">
        <w:t>soignons l</w:t>
      </w:r>
      <w:r w:rsidR="006D3E7C">
        <w:t>’</w:t>
      </w:r>
      <w:r w:rsidRPr="00BE5A07">
        <w:t>apparat</w:t>
      </w:r>
      <w:r w:rsidR="006D3E7C">
        <w:t> !</w:t>
      </w:r>
    </w:p>
    <w:p w14:paraId="5366D4F8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r w:rsidRPr="00BE5A07">
        <w:t>vais passer mon habit grenat</w:t>
      </w:r>
      <w:r w:rsidR="006D3E7C">
        <w:t> !</w:t>
      </w:r>
    </w:p>
    <w:p w14:paraId="4F48E754" w14:textId="041C7951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79B53D03" w14:textId="77777777" w:rsidR="006D3E7C" w:rsidRDefault="00695293" w:rsidP="003A496A">
      <w:pPr>
        <w:pStyle w:val="NormalSuspendu1XRetrait2XEsp0"/>
      </w:pPr>
      <w:r w:rsidRPr="00BE5A07">
        <w:t>Grenat</w:t>
      </w:r>
      <w:r w:rsidR="006D3E7C">
        <w:t xml:space="preserve">… </w:t>
      </w:r>
      <w:r w:rsidRPr="00BE5A07">
        <w:t>grenat</w:t>
      </w:r>
      <w:r w:rsidR="006D3E7C">
        <w:t xml:space="preserve">… </w:t>
      </w:r>
      <w:r w:rsidRPr="00BE5A07">
        <w:t>grenadine</w:t>
      </w:r>
      <w:r w:rsidR="006D3E7C">
        <w:t>,</w:t>
      </w:r>
    </w:p>
    <w:p w14:paraId="4DB08303" w14:textId="77777777" w:rsidR="006D3E7C" w:rsidRDefault="00695293" w:rsidP="003A496A">
      <w:pPr>
        <w:pStyle w:val="NormalSuspendu1XRetrait2XEsp0"/>
      </w:pPr>
      <w:r w:rsidRPr="00BE5A07">
        <w:t>Dans ce sirop l</w:t>
      </w:r>
      <w:r w:rsidR="006D3E7C">
        <w:t>’</w:t>
      </w:r>
      <w:r w:rsidRPr="00BE5A07">
        <w:t>eau domine</w:t>
      </w:r>
      <w:r w:rsidR="006D3E7C">
        <w:t>,</w:t>
      </w:r>
    </w:p>
    <w:p w14:paraId="74A0DE62" w14:textId="77777777" w:rsidR="006D3E7C" w:rsidRDefault="00695293" w:rsidP="003A496A">
      <w:pPr>
        <w:pStyle w:val="NormalSuspendu1XRetrait2XEsp0"/>
      </w:pPr>
      <w:r w:rsidRPr="00BE5A07">
        <w:t>Ce n</w:t>
      </w:r>
      <w:r w:rsidR="006D3E7C">
        <w:t>’</w:t>
      </w:r>
      <w:r w:rsidRPr="00BE5A07">
        <w:t>est pas prohibitif</w:t>
      </w:r>
      <w:r w:rsidR="006D3E7C">
        <w:t>.</w:t>
      </w:r>
    </w:p>
    <w:p w14:paraId="2C19CDD6" w14:textId="079EDD6A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</w:p>
    <w:p w14:paraId="04945DC3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r w:rsidRPr="00BE5A07">
        <w:t>vais mettre un complet high-life</w:t>
      </w:r>
      <w:r w:rsidR="006D3E7C">
        <w:t> !</w:t>
      </w:r>
    </w:p>
    <w:p w14:paraId="3667D743" w14:textId="77777777" w:rsidR="006D3E7C" w:rsidRDefault="00695293" w:rsidP="003A496A">
      <w:pPr>
        <w:pStyle w:val="NormalSuspendu1XRetrait2XEsp0"/>
      </w:pPr>
      <w:r w:rsidRPr="00BE5A07">
        <w:t>Avec ma cravate verte</w:t>
      </w:r>
      <w:r w:rsidR="006D3E7C">
        <w:t>.</w:t>
      </w:r>
    </w:p>
    <w:p w14:paraId="22CA2783" w14:textId="4ADDB4A4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405A8563" w14:textId="38F3D1F3" w:rsidR="0073207F" w:rsidRPr="00BE5A07" w:rsidRDefault="00695293" w:rsidP="003A496A">
      <w:pPr>
        <w:pStyle w:val="NormalSuspendu1XRetrait2XEsp0"/>
      </w:pPr>
      <w:r w:rsidRPr="00BE5A07">
        <w:t>Ouvrons l</w:t>
      </w:r>
      <w:r w:rsidR="006D3E7C">
        <w:t>’</w:t>
      </w:r>
      <w:r w:rsidRPr="00BE5A07">
        <w:t>œil</w:t>
      </w:r>
      <w:r w:rsidR="006D3E7C">
        <w:t xml:space="preserve">, </w:t>
      </w:r>
      <w:r w:rsidRPr="00BE5A07">
        <w:t xml:space="preserve">car une </w:t>
      </w:r>
      <w:r w:rsidR="006D3E7C">
        <w:t>« </w:t>
      </w:r>
      <w:r w:rsidRPr="00BE5A07">
        <w:t>verte</w:t>
      </w:r>
      <w:r w:rsidR="006D3E7C">
        <w:t> »</w:t>
      </w:r>
    </w:p>
    <w:p w14:paraId="223D3C5C" w14:textId="77777777" w:rsidR="006D3E7C" w:rsidRDefault="00695293" w:rsidP="003A496A">
      <w:pPr>
        <w:pStyle w:val="NormalSuspendu1XRetrait2XEsp0"/>
      </w:pPr>
      <w:r w:rsidRPr="00BE5A07">
        <w:lastRenderedPageBreak/>
        <w:t>C</w:t>
      </w:r>
      <w:r w:rsidR="006D3E7C">
        <w:t>’</w:t>
      </w:r>
      <w:r w:rsidRPr="00BE5A07">
        <w:t>est une absinthe en argot</w:t>
      </w:r>
      <w:r w:rsidR="006D3E7C">
        <w:t>.</w:t>
      </w:r>
    </w:p>
    <w:p w14:paraId="24A60576" w14:textId="48B9FD75" w:rsidR="00695293" w:rsidRPr="00BE5A07" w:rsidRDefault="00695293" w:rsidP="006D3E7C">
      <w:pPr>
        <w:pStyle w:val="Centr"/>
        <w:keepNext/>
      </w:pPr>
      <w:r w:rsidRPr="00BE5A07">
        <w:t>P</w:t>
      </w:r>
      <w:r w:rsidR="002D4A05" w:rsidRPr="00BE5A07">
        <w:rPr>
          <w:rStyle w:val="Taille-1Caracteres"/>
        </w:rPr>
        <w:t>HILIDOR</w:t>
      </w:r>
      <w:r w:rsidR="006D3E7C">
        <w:t xml:space="preserve">, </w:t>
      </w:r>
      <w:r w:rsidR="006D21B8" w:rsidRPr="00BE5A07">
        <w:rPr>
          <w:i/>
          <w:iCs/>
        </w:rPr>
        <w:t>achevant</w:t>
      </w:r>
    </w:p>
    <w:p w14:paraId="4039F2D6" w14:textId="77777777" w:rsidR="006D3E7C" w:rsidRDefault="00695293" w:rsidP="003A496A">
      <w:pPr>
        <w:pStyle w:val="NormalSuspendu1XRetrait2XEsp0"/>
      </w:pPr>
      <w:r w:rsidRPr="00BE5A07">
        <w:t>Et mon pantalon barbeau</w:t>
      </w:r>
      <w:r w:rsidR="006D3E7C">
        <w:t>.</w:t>
      </w:r>
    </w:p>
    <w:p w14:paraId="0CF96EC7" w14:textId="22415A82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581B8F19" w14:textId="77777777" w:rsidR="0073207F" w:rsidRPr="00BE5A07" w:rsidRDefault="00695293" w:rsidP="003A496A">
      <w:pPr>
        <w:pStyle w:val="NormalSuspendu1XRetrait2XEsp0"/>
      </w:pPr>
      <w:r w:rsidRPr="00BE5A07">
        <w:t>Pour être encore plus beau gosse</w:t>
      </w:r>
    </w:p>
    <w:p w14:paraId="6706F7BE" w14:textId="77777777" w:rsidR="006D3E7C" w:rsidRDefault="00695293" w:rsidP="003A496A">
      <w:pPr>
        <w:pStyle w:val="NormalSuspendu1XRetrait2XEsp0"/>
      </w:pPr>
      <w:r w:rsidRPr="00BE5A07">
        <w:t>Je m</w:t>
      </w:r>
      <w:r w:rsidR="006D3E7C">
        <w:t>’</w:t>
      </w:r>
      <w:r w:rsidRPr="00BE5A07">
        <w:t xml:space="preserve">en vais </w:t>
      </w:r>
      <w:proofErr w:type="spellStart"/>
      <w:r w:rsidRPr="00BE5A07">
        <w:t>mettr</w:t>
      </w:r>
      <w:proofErr w:type="spellEnd"/>
      <w:r w:rsidR="006D3E7C">
        <w:t>’</w:t>
      </w:r>
      <w:r w:rsidRPr="00BE5A07">
        <w:t xml:space="preserve"> pour ma noce</w:t>
      </w:r>
      <w:r w:rsidR="006D3E7C">
        <w:t>,</w:t>
      </w:r>
    </w:p>
    <w:p w14:paraId="21BAE358" w14:textId="0A25CBC5" w:rsidR="0073207F" w:rsidRPr="00BE5A07" w:rsidRDefault="00695293" w:rsidP="003A496A">
      <w:pPr>
        <w:pStyle w:val="NormalSuspendu1XRetrait2XEsp0"/>
      </w:pPr>
      <w:r w:rsidRPr="00BE5A07">
        <w:t xml:space="preserve">Ma </w:t>
      </w:r>
      <w:proofErr w:type="spellStart"/>
      <w:r w:rsidRPr="00BE5A07">
        <w:t>culott</w:t>
      </w:r>
      <w:proofErr w:type="spellEnd"/>
      <w:r w:rsidR="006D3E7C">
        <w:t>’</w:t>
      </w:r>
      <w:r w:rsidRPr="00BE5A07">
        <w:t xml:space="preserve"> jaune serin</w:t>
      </w:r>
    </w:p>
    <w:p w14:paraId="6D88C4F2" w14:textId="77777777" w:rsidR="006D3E7C" w:rsidRDefault="00695293" w:rsidP="003A496A">
      <w:pPr>
        <w:pStyle w:val="NormalSuspendu1XRetrait2XEsp0"/>
      </w:pPr>
      <w:r w:rsidRPr="00BE5A07">
        <w:t>Et mon habit lie-de-vin</w:t>
      </w:r>
      <w:r w:rsidR="006D3E7C">
        <w:t>.</w:t>
      </w:r>
    </w:p>
    <w:p w14:paraId="1EC9AABC" w14:textId="115B1030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7F2DDF33" w14:textId="77777777" w:rsidR="006D3E7C" w:rsidRDefault="00695293" w:rsidP="003A496A">
      <w:pPr>
        <w:pStyle w:val="NormalSuspendu1XRetrait2XEsp0"/>
      </w:pPr>
      <w:r w:rsidRPr="00BE5A07">
        <w:t>Lie-de-vin</w:t>
      </w:r>
      <w:r w:rsidR="006D3E7C">
        <w:t xml:space="preserve">… </w:t>
      </w:r>
      <w:r w:rsidRPr="00BE5A07">
        <w:t>indésirable</w:t>
      </w:r>
      <w:r w:rsidR="006D3E7C">
        <w:t> !</w:t>
      </w:r>
    </w:p>
    <w:p w14:paraId="1A6E30DB" w14:textId="77777777" w:rsidR="006D3E7C" w:rsidRDefault="00695293" w:rsidP="003A496A">
      <w:pPr>
        <w:pStyle w:val="NormalSuspendu1XRetrait2XEsp0"/>
      </w:pPr>
      <w:r w:rsidRPr="00BE5A07">
        <w:t>C</w:t>
      </w:r>
      <w:r w:rsidR="006D3E7C">
        <w:t>’</w:t>
      </w:r>
      <w:r w:rsidRPr="00BE5A07">
        <w:t>costume n</w:t>
      </w:r>
      <w:r w:rsidR="006D3E7C">
        <w:t>’</w:t>
      </w:r>
      <w:r w:rsidRPr="00BE5A07">
        <w:t>est pas convenable</w:t>
      </w:r>
      <w:r w:rsidR="006D3E7C">
        <w:t> !</w:t>
      </w:r>
    </w:p>
    <w:p w14:paraId="24AF65BB" w14:textId="1DD89F91" w:rsidR="00695293" w:rsidRPr="00BE5A07" w:rsidRDefault="00695293" w:rsidP="006D3E7C">
      <w:pPr>
        <w:pStyle w:val="Centr"/>
        <w:keepNext/>
      </w:pPr>
      <w:proofErr w:type="spellStart"/>
      <w:r w:rsidRPr="00BE5A07">
        <w:t>M</w:t>
      </w:r>
      <w:r w:rsidR="002D4A05" w:rsidRPr="00BE5A07">
        <w:rPr>
          <w:rStyle w:val="Taille-1Caracteres"/>
        </w:rPr>
        <w:t>ALAGAGA</w:t>
      </w:r>
      <w:proofErr w:type="spellEnd"/>
    </w:p>
    <w:p w14:paraId="77DE6B4E" w14:textId="2BA93297" w:rsidR="0073207F" w:rsidRPr="00BE5A07" w:rsidRDefault="00695293" w:rsidP="003A496A">
      <w:pPr>
        <w:pStyle w:val="NormalSuspendu1XRetrait2XEsp0"/>
      </w:pPr>
      <w:r w:rsidRPr="00BE5A07">
        <w:t>J</w:t>
      </w:r>
      <w:r w:rsidR="006D3E7C">
        <w:t>’</w:t>
      </w:r>
      <w:r w:rsidRPr="00BE5A07">
        <w:t>en ai un autre très beau</w:t>
      </w:r>
    </w:p>
    <w:p w14:paraId="26A247EF" w14:textId="77777777" w:rsidR="006D3E7C" w:rsidRDefault="00695293" w:rsidP="003A496A">
      <w:pPr>
        <w:pStyle w:val="NormalSuspendu1XRetrait2XEsp0"/>
      </w:pPr>
      <w:r w:rsidRPr="00BE5A07">
        <w:t xml:space="preserve">Un joli pourpoint </w:t>
      </w:r>
      <w:proofErr w:type="spellStart"/>
      <w:r w:rsidRPr="00BE5A07">
        <w:t>vert-d</w:t>
      </w:r>
      <w:r w:rsidR="006D3E7C">
        <w:t>’</w:t>
      </w:r>
      <w:r w:rsidRPr="00BE5A07">
        <w:t>eau</w:t>
      </w:r>
      <w:proofErr w:type="spellEnd"/>
      <w:r w:rsidR="006D3E7C">
        <w:t>.</w:t>
      </w:r>
    </w:p>
    <w:p w14:paraId="44A99527" w14:textId="1054F75C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38CBD9D4" w14:textId="7FDEDB46" w:rsidR="0073207F" w:rsidRPr="00BE5A07" w:rsidRDefault="00695293" w:rsidP="003A496A">
      <w:pPr>
        <w:pStyle w:val="NormalSuspendu1XRetrait2XEsp0"/>
      </w:pPr>
      <w:r w:rsidRPr="00BE5A07">
        <w:t>Nous trouvons c</w:t>
      </w:r>
      <w:r w:rsidR="006D3E7C">
        <w:t>’</w:t>
      </w:r>
      <w:r w:rsidRPr="00BE5A07">
        <w:t>vert d</w:t>
      </w:r>
      <w:r w:rsidR="006D3E7C">
        <w:t>’</w:t>
      </w:r>
      <w:r w:rsidRPr="00BE5A07">
        <w:t>eau</w:t>
      </w:r>
      <w:r w:rsidR="006D3E7C">
        <w:t xml:space="preserve">… </w:t>
      </w:r>
      <w:r w:rsidRPr="00BE5A07">
        <w:t>potable</w:t>
      </w:r>
    </w:p>
    <w:p w14:paraId="4FEDC310" w14:textId="77777777" w:rsidR="006D3E7C" w:rsidRDefault="00695293" w:rsidP="003A496A">
      <w:pPr>
        <w:pStyle w:val="NormalSuspendu1XRetrait2XEsp0"/>
      </w:pPr>
      <w:r w:rsidRPr="00BE5A07">
        <w:t>Et vous s</w:t>
      </w:r>
      <w:r w:rsidR="006D3E7C">
        <w:t>’</w:t>
      </w:r>
      <w:proofErr w:type="spellStart"/>
      <w:r w:rsidRPr="00BE5A07">
        <w:t>rez</w:t>
      </w:r>
      <w:proofErr w:type="spellEnd"/>
      <w:r w:rsidRPr="00BE5A07">
        <w:t xml:space="preserve"> plus présentable</w:t>
      </w:r>
      <w:r w:rsidR="006D3E7C">
        <w:t>.</w:t>
      </w:r>
    </w:p>
    <w:p w14:paraId="142B577F" w14:textId="08967E57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</w:p>
    <w:p w14:paraId="7975846F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r w:rsidRPr="00BE5A07">
        <w:t>suis partie dans un placard</w:t>
      </w:r>
      <w:r w:rsidR="006D3E7C">
        <w:t>,</w:t>
      </w:r>
    </w:p>
    <w:p w14:paraId="74EEDEB4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r w:rsidRPr="00BE5A07">
        <w:t xml:space="preserve"> n</w:t>
      </w:r>
      <w:r w:rsidR="006D3E7C">
        <w:t>’</w:t>
      </w:r>
      <w:r w:rsidRPr="00BE5A07">
        <w:t>ai rien pris pour mon départ</w:t>
      </w:r>
      <w:r w:rsidR="006D3E7C">
        <w:t>.</w:t>
      </w:r>
    </w:p>
    <w:p w14:paraId="316ACEE7" w14:textId="77777777" w:rsidR="006D3E7C" w:rsidRDefault="00695293" w:rsidP="003A496A">
      <w:pPr>
        <w:pStyle w:val="NormalSuspendu1XRetrait2XEsp0"/>
      </w:pPr>
      <w:r w:rsidRPr="00BE5A07">
        <w:t xml:space="preserve">Y a-t-il pour </w:t>
      </w:r>
      <w:proofErr w:type="spellStart"/>
      <w:r w:rsidRPr="00BE5A07">
        <w:t>fair</w:t>
      </w:r>
      <w:proofErr w:type="spellEnd"/>
      <w:r w:rsidR="006D3E7C">
        <w:t>’</w:t>
      </w:r>
      <w:r w:rsidRPr="00BE5A07">
        <w:t xml:space="preserve"> des emplettes</w:t>
      </w:r>
      <w:r w:rsidR="006D3E7C">
        <w:t>,</w:t>
      </w:r>
    </w:p>
    <w:p w14:paraId="5EBF0BC3" w14:textId="77777777" w:rsidR="006D3E7C" w:rsidRDefault="00695293" w:rsidP="003A496A">
      <w:pPr>
        <w:pStyle w:val="NormalSuspendu1XRetrait2XEsp0"/>
      </w:pPr>
      <w:r w:rsidRPr="00BE5A07">
        <w:t>Des Galeries Lafayette</w:t>
      </w:r>
      <w:r w:rsidR="006D3E7C">
        <w:t> ?</w:t>
      </w:r>
    </w:p>
    <w:p w14:paraId="6A5B7271" w14:textId="6990454A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5CF4E97A" w14:textId="77777777" w:rsidR="006D3E7C" w:rsidRDefault="00695293" w:rsidP="003A496A">
      <w:pPr>
        <w:pStyle w:val="NormalSuspendu1XRetrait2XEsp0"/>
      </w:pPr>
      <w:r w:rsidRPr="00BE5A07">
        <w:t>La Fayette pas pour l</w:t>
      </w:r>
      <w:r w:rsidR="006D3E7C">
        <w:t>’</w:t>
      </w:r>
      <w:r w:rsidRPr="00BE5A07">
        <w:t>instant</w:t>
      </w:r>
      <w:r w:rsidR="006D3E7C">
        <w:t>,</w:t>
      </w:r>
    </w:p>
    <w:p w14:paraId="37C6E12E" w14:textId="77777777" w:rsidR="006D3E7C" w:rsidRDefault="00695293" w:rsidP="003A496A">
      <w:pPr>
        <w:pStyle w:val="NormalSuspendu1XRetrait2XEsp0"/>
      </w:pPr>
      <w:r w:rsidRPr="00BE5A07">
        <w:t xml:space="preserve">Vous repasserez dans </w:t>
      </w:r>
      <w:proofErr w:type="spellStart"/>
      <w:r w:rsidRPr="00BE5A07">
        <w:t>quéqu</w:t>
      </w:r>
      <w:proofErr w:type="spellEnd"/>
      <w:r w:rsidR="006D3E7C">
        <w:t>’</w:t>
      </w:r>
      <w:r w:rsidRPr="00BE5A07">
        <w:t xml:space="preserve"> temps</w:t>
      </w:r>
      <w:r w:rsidR="006D3E7C">
        <w:t> !</w:t>
      </w:r>
    </w:p>
    <w:p w14:paraId="4E993796" w14:textId="3AADC763" w:rsidR="00695293" w:rsidRPr="00BE5A07" w:rsidRDefault="00695293" w:rsidP="006D3E7C">
      <w:pPr>
        <w:pStyle w:val="Centr"/>
        <w:keepNext/>
      </w:pPr>
      <w:r w:rsidRPr="00BE5A07">
        <w:lastRenderedPageBreak/>
        <w:t>C</w:t>
      </w:r>
      <w:r w:rsidR="002D4A05" w:rsidRPr="00BE5A07">
        <w:rPr>
          <w:rStyle w:val="Taille-1Caracteres"/>
        </w:rPr>
        <w:t>OLOMBA</w:t>
      </w:r>
    </w:p>
    <w:p w14:paraId="5BDA1802" w14:textId="77777777" w:rsidR="006D3E7C" w:rsidRDefault="00695293" w:rsidP="003A496A">
      <w:pPr>
        <w:pStyle w:val="NormalSuspendu1XRetrait2XEsp0"/>
      </w:pPr>
      <w:r w:rsidRPr="00BE5A07">
        <w:t xml:space="preserve">Avec mon </w:t>
      </w:r>
      <w:proofErr w:type="spellStart"/>
      <w:r w:rsidRPr="00BE5A07">
        <w:t>châ</w:t>
      </w:r>
      <w:r w:rsidR="002B5930" w:rsidRPr="00BE5A07">
        <w:t>l</w:t>
      </w:r>
      <w:proofErr w:type="spellEnd"/>
      <w:r w:rsidR="006D3E7C">
        <w:t>’</w:t>
      </w:r>
      <w:r w:rsidRPr="00BE5A07">
        <w:t xml:space="preserve"> clair-de-lune</w:t>
      </w:r>
      <w:r w:rsidR="006D3E7C">
        <w:t>,</w:t>
      </w:r>
    </w:p>
    <w:p w14:paraId="6E903AAE" w14:textId="77777777" w:rsidR="006D3E7C" w:rsidRDefault="00695293" w:rsidP="003A496A">
      <w:pPr>
        <w:pStyle w:val="NormalSuspendu1XRetrait2XEsp0"/>
      </w:pPr>
      <w:r w:rsidRPr="00BE5A07">
        <w:t>Moi</w:t>
      </w:r>
      <w:r w:rsidR="006D3E7C">
        <w:t xml:space="preserve">, </w:t>
      </w:r>
      <w:r w:rsidRPr="00BE5A07">
        <w:t>je mets ma robe prune</w:t>
      </w:r>
      <w:r w:rsidR="006D3E7C">
        <w:t>.</w:t>
      </w:r>
    </w:p>
    <w:p w14:paraId="4FC03CE3" w14:textId="58D7EC47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5156318A" w14:textId="77777777" w:rsidR="006D3E7C" w:rsidRDefault="00695293" w:rsidP="003A496A">
      <w:pPr>
        <w:pStyle w:val="NormalSuspendu1XRetrait2XEsp0"/>
      </w:pPr>
      <w:r w:rsidRPr="00BE5A07">
        <w:t>Mais cette robe n</w:t>
      </w:r>
      <w:r w:rsidR="006D3E7C">
        <w:t>’</w:t>
      </w:r>
      <w:r w:rsidRPr="00BE5A07">
        <w:t>est pas</w:t>
      </w:r>
      <w:r w:rsidR="006D3E7C">
        <w:t>,</w:t>
      </w:r>
    </w:p>
    <w:p w14:paraId="7D4F511E" w14:textId="77777777" w:rsidR="006D3E7C" w:rsidRDefault="00695293" w:rsidP="003A496A">
      <w:pPr>
        <w:pStyle w:val="NormalSuspendu1XRetrait2XEsp0"/>
      </w:pPr>
      <w:r w:rsidRPr="00BE5A07">
        <w:t>Prune</w:t>
      </w:r>
      <w:r w:rsidR="006D3E7C">
        <w:t xml:space="preserve">… </w:t>
      </w:r>
      <w:r w:rsidRPr="00BE5A07">
        <w:t>à l</w:t>
      </w:r>
      <w:r w:rsidR="006D3E7C">
        <w:t>’</w:t>
      </w:r>
      <w:r w:rsidRPr="00BE5A07">
        <w:t>eau-de-vie</w:t>
      </w:r>
      <w:r w:rsidR="006D3E7C">
        <w:t xml:space="preserve">, </w:t>
      </w:r>
      <w:r w:rsidRPr="00BE5A07">
        <w:t>n</w:t>
      </w:r>
      <w:r w:rsidR="006D3E7C">
        <w:t>’</w:t>
      </w:r>
      <w:r w:rsidRPr="00BE5A07">
        <w:t>est-ce pas</w:t>
      </w:r>
      <w:r w:rsidR="006D3E7C">
        <w:t> ?</w:t>
      </w:r>
    </w:p>
    <w:p w14:paraId="634E877A" w14:textId="72B74E9A" w:rsidR="00695293" w:rsidRPr="00BE5A07" w:rsidRDefault="00695293" w:rsidP="006D3E7C">
      <w:pPr>
        <w:pStyle w:val="Centr"/>
        <w:keepNext/>
      </w:pPr>
      <w:r w:rsidRPr="00BE5A07">
        <w:t>M</w:t>
      </w:r>
      <w:r w:rsidR="002D4A05" w:rsidRPr="00BE5A07">
        <w:rPr>
          <w:rStyle w:val="Taille-1Caracteres"/>
        </w:rPr>
        <w:t>ATHURIN</w:t>
      </w:r>
    </w:p>
    <w:p w14:paraId="6B0BAB2C" w14:textId="77777777" w:rsidR="006D3E7C" w:rsidRDefault="00695293" w:rsidP="003A496A">
      <w:pPr>
        <w:pStyle w:val="NormalSuspendu1XRetrait2XEsp0"/>
      </w:pPr>
      <w:r w:rsidRPr="00BE5A07">
        <w:t>Ah</w:t>
      </w:r>
      <w:r w:rsidR="006D3E7C">
        <w:t xml:space="preserve"> ! </w:t>
      </w:r>
      <w:r w:rsidRPr="00BE5A07">
        <w:t>ce qu</w:t>
      </w:r>
      <w:r w:rsidR="006D3E7C">
        <w:t>’</w:t>
      </w:r>
      <w:r w:rsidRPr="00BE5A07">
        <w:t>ils vous enquiquinent</w:t>
      </w:r>
      <w:r w:rsidR="006D3E7C">
        <w:t> !</w:t>
      </w:r>
    </w:p>
    <w:p w14:paraId="1558FE93" w14:textId="77777777" w:rsidR="006D3E7C" w:rsidRDefault="00695293" w:rsidP="003A496A">
      <w:pPr>
        <w:pStyle w:val="NormalSuspendu1XRetrait2XEsp0"/>
      </w:pPr>
      <w:r w:rsidRPr="00BE5A07">
        <w:t>Moi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mets ma t</w:t>
      </w:r>
      <w:r w:rsidR="006D3E7C">
        <w:t>’</w:t>
      </w:r>
      <w:r w:rsidRPr="00BE5A07">
        <w:t>nue bleu-marine</w:t>
      </w:r>
      <w:r w:rsidR="006D3E7C">
        <w:t>,</w:t>
      </w:r>
    </w:p>
    <w:p w14:paraId="1685ACA5" w14:textId="77777777" w:rsidR="006D3E7C" w:rsidRDefault="00695293" w:rsidP="003A496A">
      <w:pPr>
        <w:pStyle w:val="NormalSuspendu1XRetrait2XEsp0"/>
      </w:pPr>
      <w:r w:rsidRPr="00BE5A07">
        <w:t>Et mon col bleu de Paimpol</w:t>
      </w:r>
      <w:r w:rsidR="006D3E7C">
        <w:t>,</w:t>
      </w:r>
    </w:p>
    <w:p w14:paraId="3CB332ED" w14:textId="77777777" w:rsidR="006D3E7C" w:rsidRDefault="00695293" w:rsidP="003A496A">
      <w:pPr>
        <w:pStyle w:val="NormalSuspendu1XRetrait2XEsp0"/>
      </w:pPr>
      <w:r w:rsidRPr="00BE5A07">
        <w:t>Car un vrai marin a l</w:t>
      </w:r>
      <w:r w:rsidR="006D3E7C">
        <w:t>’</w:t>
      </w:r>
      <w:r w:rsidRPr="00BE5A07">
        <w:t>col</w:t>
      </w:r>
      <w:r w:rsidR="006D3E7C">
        <w:t> !</w:t>
      </w:r>
    </w:p>
    <w:p w14:paraId="10BE94BC" w14:textId="213D0345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6BC278A4" w14:textId="77777777" w:rsidR="006D3E7C" w:rsidRDefault="00695293" w:rsidP="003A496A">
      <w:pPr>
        <w:pStyle w:val="NormalSuspendu1XRetrait2XEsp0"/>
      </w:pPr>
      <w:r w:rsidRPr="00BE5A07">
        <w:t>Alcool</w:t>
      </w:r>
      <w:r w:rsidR="006D3E7C">
        <w:t xml:space="preserve"> ! </w:t>
      </w:r>
      <w:r w:rsidRPr="00BE5A07">
        <w:t>Il faudra qu</w:t>
      </w:r>
      <w:r w:rsidR="006D3E7C">
        <w:t>’</w:t>
      </w:r>
      <w:r w:rsidRPr="00BE5A07">
        <w:t>on l</w:t>
      </w:r>
      <w:r w:rsidR="006D3E7C">
        <w:t>’</w:t>
      </w:r>
      <w:r w:rsidRPr="00BE5A07">
        <w:t>guette</w:t>
      </w:r>
      <w:r w:rsidR="006D3E7C">
        <w:t> !</w:t>
      </w:r>
    </w:p>
    <w:p w14:paraId="4D79E652" w14:textId="41B5852A" w:rsidR="00695293" w:rsidRPr="00BE5A07" w:rsidRDefault="00695293" w:rsidP="006D3E7C">
      <w:pPr>
        <w:pStyle w:val="Centr"/>
        <w:keepNext/>
      </w:pPr>
      <w:r w:rsidRPr="00BE5A07">
        <w:t>Y</w:t>
      </w:r>
      <w:r w:rsidR="002D4A05" w:rsidRPr="00BE5A07">
        <w:rPr>
          <w:rStyle w:val="Taille-1Caracteres"/>
        </w:rPr>
        <w:t>VES</w:t>
      </w:r>
    </w:p>
    <w:p w14:paraId="41B4CBC9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proofErr w:type="spellStart"/>
      <w:r w:rsidRPr="00BE5A07">
        <w:t>nai</w:t>
      </w:r>
      <w:proofErr w:type="spellEnd"/>
      <w:r w:rsidRPr="00BE5A07">
        <w:t xml:space="preserve"> pas l</w:t>
      </w:r>
      <w:r w:rsidR="006D3E7C">
        <w:t>’</w:t>
      </w:r>
      <w:r w:rsidRPr="00BE5A07">
        <w:t>cœur à la toilette</w:t>
      </w:r>
      <w:r w:rsidR="006D3E7C">
        <w:t>,</w:t>
      </w:r>
    </w:p>
    <w:p w14:paraId="609762A7" w14:textId="77777777" w:rsidR="006D3E7C" w:rsidRDefault="00695293" w:rsidP="003A496A">
      <w:pPr>
        <w:pStyle w:val="NormalSuspendu1XRetrait2XEsp0"/>
      </w:pPr>
      <w:r w:rsidRPr="00BE5A07">
        <w:t xml:space="preserve">Je ne </w:t>
      </w:r>
      <w:proofErr w:type="spellStart"/>
      <w:r w:rsidRPr="00BE5A07">
        <w:t>song</w:t>
      </w:r>
      <w:proofErr w:type="spellEnd"/>
      <w:r w:rsidR="006D3E7C">
        <w:t>’</w:t>
      </w:r>
      <w:r w:rsidRPr="00BE5A07">
        <w:t xml:space="preserve"> qu</w:t>
      </w:r>
      <w:r w:rsidR="006D3E7C">
        <w:t>’</w:t>
      </w:r>
      <w:r w:rsidRPr="00BE5A07">
        <w:t>à son amour</w:t>
      </w:r>
      <w:r w:rsidR="006D3E7C">
        <w:t> !</w:t>
      </w:r>
    </w:p>
    <w:p w14:paraId="518365F0" w14:textId="77777777" w:rsidR="006D3E7C" w:rsidRDefault="00695293" w:rsidP="003A496A">
      <w:pPr>
        <w:pStyle w:val="NormalSuspendu1XRetrait2XEsp0"/>
      </w:pPr>
      <w:r w:rsidRPr="00BE5A07">
        <w:t>Je crains</w:t>
      </w:r>
      <w:r w:rsidR="006D3E7C">
        <w:t xml:space="preserve">, </w:t>
      </w:r>
      <w:r w:rsidRPr="00BE5A07">
        <w:t>j</w:t>
      </w:r>
      <w:r w:rsidR="006D3E7C">
        <w:t>’</w:t>
      </w:r>
      <w:proofErr w:type="spellStart"/>
      <w:r w:rsidRPr="00BE5A07">
        <w:t>espèr</w:t>
      </w:r>
      <w:proofErr w:type="spellEnd"/>
      <w:r w:rsidR="006D3E7C">
        <w:t>’</w:t>
      </w:r>
      <w:r w:rsidRPr="00BE5A07">
        <w:t xml:space="preserve"> tour à tour</w:t>
      </w:r>
      <w:r w:rsidR="006D3E7C">
        <w:t>.</w:t>
      </w:r>
    </w:p>
    <w:p w14:paraId="1903A747" w14:textId="77777777" w:rsidR="006D3E7C" w:rsidRDefault="00695293" w:rsidP="003A496A">
      <w:pPr>
        <w:pStyle w:val="NormalSuspendu1XRetrait2XEsp0"/>
      </w:pPr>
      <w:r w:rsidRPr="00BE5A07">
        <w:t>Serai-je</w:t>
      </w:r>
      <w:r w:rsidR="006D3E7C">
        <w:t xml:space="preserve">, </w:t>
      </w:r>
      <w:r w:rsidRPr="00BE5A07">
        <w:t>quoi qu</w:t>
      </w:r>
      <w:r w:rsidR="006D3E7C">
        <w:t>’</w:t>
      </w:r>
      <w:r w:rsidRPr="00BE5A07">
        <w:t>il arrive</w:t>
      </w:r>
      <w:r w:rsidR="006D3E7C">
        <w:t>,</w:t>
      </w:r>
    </w:p>
    <w:p w14:paraId="5829484C" w14:textId="77777777" w:rsidR="006D3E7C" w:rsidRDefault="00695293" w:rsidP="003A496A">
      <w:pPr>
        <w:pStyle w:val="NormalSuspendu1XRetrait2XEsp0"/>
      </w:pPr>
      <w:r w:rsidRPr="00BE5A07">
        <w:t xml:space="preserve">Pour </w:t>
      </w:r>
      <w:proofErr w:type="spellStart"/>
      <w:r w:rsidRPr="00BE5A07">
        <w:t>ell</w:t>
      </w:r>
      <w:proofErr w:type="spellEnd"/>
      <w:r w:rsidR="006D3E7C">
        <w:t>’</w:t>
      </w:r>
      <w:r w:rsidRPr="00BE5A07">
        <w:t xml:space="preserve"> serai-je toujours Yves</w:t>
      </w:r>
      <w:r w:rsidR="006D3E7C">
        <w:t> ?</w:t>
      </w:r>
    </w:p>
    <w:p w14:paraId="30166F17" w14:textId="3C34FF0C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7A09B63A" w14:textId="77777777" w:rsidR="006D3E7C" w:rsidRDefault="00695293" w:rsidP="003A496A">
      <w:pPr>
        <w:pStyle w:val="NormalSuspendu1XRetrait2XEsp0"/>
      </w:pPr>
      <w:r w:rsidRPr="00BE5A07">
        <w:t>Toujours ivre</w:t>
      </w:r>
      <w:r w:rsidR="006D3E7C">
        <w:t xml:space="preserve"> !… </w:t>
      </w:r>
      <w:r w:rsidRPr="00BE5A07">
        <w:t>c</w:t>
      </w:r>
      <w:r w:rsidR="006D3E7C">
        <w:t>’</w:t>
      </w:r>
      <w:r w:rsidRPr="00BE5A07">
        <w:t>est du culot</w:t>
      </w:r>
      <w:r w:rsidR="006D3E7C">
        <w:t> !</w:t>
      </w:r>
    </w:p>
    <w:p w14:paraId="6ED27DE7" w14:textId="77777777" w:rsidR="006D3E7C" w:rsidRDefault="00695293" w:rsidP="003A496A">
      <w:pPr>
        <w:pStyle w:val="NormalSuspendu1XRetrait2XEsp0"/>
      </w:pPr>
      <w:r w:rsidRPr="00BE5A07">
        <w:t>Nous surveillerons ce poivrot</w:t>
      </w:r>
      <w:r w:rsidR="006D3E7C">
        <w:t> !</w:t>
      </w:r>
    </w:p>
    <w:p w14:paraId="6189AD01" w14:textId="61A0BF29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</w:t>
      </w:r>
      <w:r w:rsidRPr="00BE5A07">
        <w:t xml:space="preserve"> C</w:t>
      </w:r>
      <w:r w:rsidR="002D4A05" w:rsidRPr="00BE5A07">
        <w:rPr>
          <w:rStyle w:val="Taille-1Caracteres"/>
        </w:rPr>
        <w:t>APITAINE</w:t>
      </w:r>
    </w:p>
    <w:p w14:paraId="39DA9C86" w14:textId="77777777" w:rsidR="006D3E7C" w:rsidRDefault="00695293" w:rsidP="003A496A">
      <w:pPr>
        <w:pStyle w:val="NormalSuspendu1XRetrait2XEsp0"/>
      </w:pPr>
      <w:r w:rsidRPr="00BE5A07">
        <w:t>Moi</w:t>
      </w:r>
      <w:r w:rsidR="006D3E7C">
        <w:t xml:space="preserve">, </w:t>
      </w:r>
      <w:r w:rsidRPr="00BE5A07">
        <w:t>mon manuel l</w:t>
      </w:r>
      <w:r w:rsidR="006D3E7C">
        <w:t>’</w:t>
      </w:r>
      <w:r w:rsidRPr="00BE5A07">
        <w:t>indique</w:t>
      </w:r>
      <w:r w:rsidR="006D3E7C">
        <w:t>,</w:t>
      </w:r>
    </w:p>
    <w:p w14:paraId="0DB1E3B6" w14:textId="77777777" w:rsidR="006D3E7C" w:rsidRDefault="00695293" w:rsidP="003A496A">
      <w:pPr>
        <w:pStyle w:val="NormalSuspendu1XRetrait2XEsp0"/>
      </w:pPr>
      <w:r w:rsidRPr="00BE5A07">
        <w:t>J</w:t>
      </w:r>
      <w:r w:rsidR="006D3E7C">
        <w:t>’</w:t>
      </w:r>
      <w:proofErr w:type="spellStart"/>
      <w:r w:rsidRPr="00BE5A07">
        <w:t>endoss</w:t>
      </w:r>
      <w:proofErr w:type="spellEnd"/>
      <w:r w:rsidR="006D3E7C">
        <w:t>’</w:t>
      </w:r>
      <w:r w:rsidRPr="00BE5A07">
        <w:t xml:space="preserve"> ma plus </w:t>
      </w:r>
      <w:proofErr w:type="spellStart"/>
      <w:r w:rsidRPr="00BE5A07">
        <w:t>bell</w:t>
      </w:r>
      <w:proofErr w:type="spellEnd"/>
      <w:r w:rsidR="006D3E7C">
        <w:t>’</w:t>
      </w:r>
      <w:r w:rsidRPr="00BE5A07">
        <w:t xml:space="preserve"> tunique</w:t>
      </w:r>
      <w:r w:rsidR="006D3E7C">
        <w:t>,</w:t>
      </w:r>
    </w:p>
    <w:p w14:paraId="582F3C6B" w14:textId="77777777" w:rsidR="006D3E7C" w:rsidRDefault="00695293" w:rsidP="003A496A">
      <w:pPr>
        <w:pStyle w:val="NormalSuspendu1XRetrait2XEsp0"/>
      </w:pPr>
      <w:r w:rsidRPr="00BE5A07">
        <w:t xml:space="preserve">Et sur ma </w:t>
      </w:r>
      <w:proofErr w:type="spellStart"/>
      <w:r w:rsidRPr="00BE5A07">
        <w:t>casquett</w:t>
      </w:r>
      <w:proofErr w:type="spellEnd"/>
      <w:r w:rsidR="006D3E7C">
        <w:t>’</w:t>
      </w:r>
      <w:r w:rsidRPr="00BE5A07">
        <w:t xml:space="preserve"> trois-ponts</w:t>
      </w:r>
      <w:r w:rsidR="006D3E7C">
        <w:t>,</w:t>
      </w:r>
    </w:p>
    <w:p w14:paraId="1FCABFD3" w14:textId="77777777" w:rsidR="006D3E7C" w:rsidRDefault="00695293" w:rsidP="003A496A">
      <w:pPr>
        <w:pStyle w:val="NormalSuspendu1XRetrait2XEsp0"/>
      </w:pPr>
      <w:r w:rsidRPr="00BE5A07">
        <w:lastRenderedPageBreak/>
        <w:t>J</w:t>
      </w:r>
      <w:r w:rsidR="006D3E7C">
        <w:t>’</w:t>
      </w:r>
      <w:r w:rsidRPr="00BE5A07">
        <w:t>aurai aussi mon pompon</w:t>
      </w:r>
      <w:r w:rsidR="006D3E7C">
        <w:t> !</w:t>
      </w:r>
    </w:p>
    <w:p w14:paraId="61C5DF69" w14:textId="272DB6CE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36C3AB0E" w14:textId="77777777" w:rsidR="006D3E7C" w:rsidRDefault="00695293" w:rsidP="003A496A">
      <w:pPr>
        <w:pStyle w:val="NormalSuspendu1XRetrait2XEsp0"/>
      </w:pPr>
      <w:proofErr w:type="spellStart"/>
      <w:r w:rsidRPr="00BE5A07">
        <w:t>Aôh</w:t>
      </w:r>
      <w:proofErr w:type="spellEnd"/>
      <w:r w:rsidR="006D3E7C">
        <w:t xml:space="preserve"> ! </w:t>
      </w:r>
      <w:r w:rsidRPr="00BE5A07">
        <w:t xml:space="preserve">il aura son </w:t>
      </w:r>
      <w:proofErr w:type="spellStart"/>
      <w:r w:rsidRPr="00BE5A07">
        <w:t>pompone</w:t>
      </w:r>
      <w:proofErr w:type="spellEnd"/>
      <w:r w:rsidR="006D3E7C">
        <w:t> !…</w:t>
      </w:r>
    </w:p>
    <w:p w14:paraId="2FCC9565" w14:textId="77777777" w:rsidR="006D3E7C" w:rsidRDefault="00695293" w:rsidP="003A496A">
      <w:pPr>
        <w:pStyle w:val="NormalSuspendu1XRetrait2XEsp0"/>
      </w:pPr>
      <w:r w:rsidRPr="00BE5A07">
        <w:t>Ouvrons notre œil</w:t>
      </w:r>
      <w:r w:rsidR="006D3E7C">
        <w:t xml:space="preserve">… </w:t>
      </w:r>
      <w:r w:rsidRPr="00BE5A07">
        <w:t>et la bonne</w:t>
      </w:r>
      <w:r w:rsidR="006D3E7C">
        <w:t> !</w:t>
      </w:r>
    </w:p>
    <w:p w14:paraId="5536A008" w14:textId="77777777" w:rsidR="006D3E7C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>.</w:t>
      </w:r>
    </w:p>
    <w:p w14:paraId="2034F6E4" w14:textId="77777777" w:rsidR="006D3E7C" w:rsidRDefault="00695293" w:rsidP="003A496A">
      <w:pPr>
        <w:pStyle w:val="NormalSuspendu1XRetrait2XEsp0"/>
      </w:pPr>
      <w:r w:rsidRPr="00BE5A07">
        <w:t>C</w:t>
      </w:r>
      <w:r w:rsidR="006D3E7C">
        <w:t>’</w:t>
      </w:r>
      <w:r w:rsidRPr="00BE5A07">
        <w:t>est le moment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l</w:t>
      </w:r>
      <w:r w:rsidR="006D3E7C">
        <w:t>’</w:t>
      </w:r>
      <w:r w:rsidRPr="00BE5A07">
        <w:t>instant</w:t>
      </w:r>
      <w:r w:rsidR="006D3E7C">
        <w:t>,</w:t>
      </w:r>
    </w:p>
    <w:p w14:paraId="5E2683EB" w14:textId="77777777" w:rsidR="006D3E7C" w:rsidRDefault="00695293" w:rsidP="003A496A">
      <w:pPr>
        <w:pStyle w:val="NormalSuspendu1XRetrait2XEsp0"/>
      </w:pPr>
      <w:r w:rsidRPr="00BE5A07">
        <w:t xml:space="preserve">Soyons </w:t>
      </w:r>
      <w:proofErr w:type="spellStart"/>
      <w:r w:rsidRPr="00BE5A07">
        <w:t>grav</w:t>
      </w:r>
      <w:r w:rsidR="006D3E7C">
        <w:t>’</w:t>
      </w:r>
      <w:r w:rsidRPr="00BE5A07">
        <w:t>s</w:t>
      </w:r>
      <w:proofErr w:type="spellEnd"/>
      <w:r w:rsidRPr="00BE5A07">
        <w:t xml:space="preserve"> et soyons sérieux</w:t>
      </w:r>
      <w:r w:rsidR="006D3E7C">
        <w:t>,</w:t>
      </w:r>
    </w:p>
    <w:p w14:paraId="3985C8F1" w14:textId="77777777" w:rsidR="006D3E7C" w:rsidRDefault="00695293" w:rsidP="003A496A">
      <w:pPr>
        <w:pStyle w:val="NormalSuspendu1XRetrait2XEsp0"/>
      </w:pPr>
      <w:r w:rsidRPr="00BE5A07">
        <w:t>D</w:t>
      </w:r>
      <w:r w:rsidR="006D3E7C">
        <w:t>’</w:t>
      </w:r>
      <w:r w:rsidRPr="00BE5A07">
        <w:t>entonner un chœur imposant</w:t>
      </w:r>
      <w:r w:rsidR="006D3E7C">
        <w:t>,</w:t>
      </w:r>
    </w:p>
    <w:p w14:paraId="643973EB" w14:textId="77777777" w:rsidR="006D3E7C" w:rsidRDefault="00695293" w:rsidP="003A496A">
      <w:pPr>
        <w:pStyle w:val="NormalSuspendu1XRetrait2XEsp0"/>
      </w:pPr>
      <w:r w:rsidRPr="00BE5A07">
        <w:t>Solennel et majestueux</w:t>
      </w:r>
      <w:r w:rsidR="006D3E7C">
        <w:t> !</w:t>
      </w:r>
    </w:p>
    <w:p w14:paraId="0C8B254A" w14:textId="5C7A8B28" w:rsidR="00695293" w:rsidRPr="00BE5A07" w:rsidRDefault="00695293" w:rsidP="006D3E7C">
      <w:pPr>
        <w:pStyle w:val="Centr"/>
        <w:keepNext/>
      </w:pPr>
      <w:bookmarkStart w:id="40" w:name="bookmark25"/>
      <w:r w:rsidRPr="00BE5A07">
        <w:t>T</w:t>
      </w:r>
      <w:r w:rsidR="002D4A05" w:rsidRPr="00BE5A07">
        <w:rPr>
          <w:rStyle w:val="Taille-1Caracteres"/>
        </w:rPr>
        <w:t>OUS</w:t>
      </w:r>
      <w:bookmarkEnd w:id="40"/>
    </w:p>
    <w:p w14:paraId="5122422D" w14:textId="77777777" w:rsidR="0073207F" w:rsidRPr="00BE5A07" w:rsidRDefault="00695293" w:rsidP="006D3E7C">
      <w:pPr>
        <w:pStyle w:val="CentrEspAvt0EspApr0"/>
      </w:pPr>
      <w:r w:rsidRPr="00BE5A07">
        <w:t>Soyons graves</w:t>
      </w:r>
    </w:p>
    <w:p w14:paraId="37460FFB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des Burgra</w:t>
      </w:r>
      <w:r w:rsidR="00EB54C6">
        <w:t>v</w:t>
      </w:r>
      <w:r w:rsidRPr="00BE5A07">
        <w:t>es</w:t>
      </w:r>
      <w:r w:rsidR="006D3E7C">
        <w:t> !</w:t>
      </w:r>
    </w:p>
    <w:p w14:paraId="1833B829" w14:textId="21438B5C" w:rsidR="0073207F" w:rsidRPr="00BE5A07" w:rsidRDefault="00695293" w:rsidP="006D3E7C">
      <w:pPr>
        <w:pStyle w:val="CentrEspAvt0EspApr0"/>
      </w:pPr>
      <w:r w:rsidRPr="00BE5A07">
        <w:t>Solennels</w:t>
      </w:r>
    </w:p>
    <w:p w14:paraId="4710FD28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des </w:t>
      </w:r>
      <w:proofErr w:type="spellStart"/>
      <w:r w:rsidRPr="00BE5A07">
        <w:t>maîtr</w:t>
      </w:r>
      <w:r w:rsidR="006D3E7C">
        <w:t>’</w:t>
      </w:r>
      <w:r w:rsidRPr="00BE5A07">
        <w:t>s</w:t>
      </w:r>
      <w:proofErr w:type="spellEnd"/>
      <w:r w:rsidRPr="00BE5A07">
        <w:t xml:space="preserve"> d</w:t>
      </w:r>
      <w:r w:rsidR="006D3E7C">
        <w:t>’</w:t>
      </w:r>
      <w:r w:rsidRPr="00BE5A07">
        <w:t>hôtel</w:t>
      </w:r>
      <w:r w:rsidR="006D3E7C">
        <w:t> !</w:t>
      </w:r>
    </w:p>
    <w:p w14:paraId="58F1F65C" w14:textId="77777777" w:rsidR="006D3E7C" w:rsidRDefault="00695293" w:rsidP="006D3E7C">
      <w:pPr>
        <w:pStyle w:val="CentrEspAvt0EspApr0"/>
      </w:pPr>
      <w:r w:rsidRPr="00BE5A07">
        <w:t>Imposants</w:t>
      </w:r>
      <w:r w:rsidR="006D3E7C">
        <w:t>.</w:t>
      </w:r>
    </w:p>
    <w:p w14:paraId="6E8D8AF8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six éléphants</w:t>
      </w:r>
      <w:r w:rsidR="006D3E7C">
        <w:t> !</w:t>
      </w:r>
    </w:p>
    <w:p w14:paraId="4F91E249" w14:textId="55851BEF" w:rsidR="0073207F" w:rsidRPr="00BE5A07" w:rsidRDefault="00695293" w:rsidP="006D3E7C">
      <w:pPr>
        <w:pStyle w:val="CentrEspAvt0EspApr0"/>
      </w:pPr>
      <w:r w:rsidRPr="00BE5A07">
        <w:t>Et sérieux</w:t>
      </w:r>
    </w:p>
    <w:p w14:paraId="2F1B222B" w14:textId="77777777" w:rsidR="006D3E7C" w:rsidRDefault="00695293" w:rsidP="006D3E7C">
      <w:pPr>
        <w:pStyle w:val="CentrEspAvt0EspApr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un</w:t>
      </w:r>
      <w:r w:rsidR="006D3E7C">
        <w:t>’</w:t>
      </w:r>
      <w:r w:rsidRPr="00BE5A07">
        <w:t xml:space="preserve"> corde à nœuds</w:t>
      </w:r>
      <w:r w:rsidR="006D3E7C">
        <w:t> !</w:t>
      </w:r>
    </w:p>
    <w:p w14:paraId="46A968E3" w14:textId="4719428E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3170C89E" w14:textId="77777777" w:rsidR="006D3E7C" w:rsidRDefault="00695293" w:rsidP="003A496A">
      <w:pPr>
        <w:pStyle w:val="NormalSuspendu1XRetrait2XEsp0"/>
      </w:pPr>
      <w:r w:rsidRPr="00BE5A07">
        <w:t>Pour improviser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 xml:space="preserve"> suis inapte</w:t>
      </w:r>
      <w:r w:rsidR="006D3E7C">
        <w:t>.</w:t>
      </w:r>
    </w:p>
    <w:p w14:paraId="2E2A44E6" w14:textId="77777777" w:rsidR="006D3E7C" w:rsidRDefault="00695293" w:rsidP="003A496A">
      <w:pPr>
        <w:pStyle w:val="NormalSuspendu1XRetrait2XEsp0"/>
      </w:pPr>
      <w:r w:rsidRPr="00BE5A07">
        <w:t>Excusez-moi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l</w:t>
      </w:r>
      <w:r w:rsidR="006D3E7C">
        <w:t>’</w:t>
      </w:r>
      <w:r w:rsidRPr="00BE5A07">
        <w:t>émotion</w:t>
      </w:r>
      <w:r w:rsidR="006D3E7C">
        <w:t>…</w:t>
      </w:r>
    </w:p>
    <w:p w14:paraId="10DA2386" w14:textId="4ECD1EFA" w:rsidR="0073207F" w:rsidRPr="00BE5A07" w:rsidRDefault="00695293" w:rsidP="003A496A">
      <w:pPr>
        <w:pStyle w:val="NormalSuspendu1XRetrait2XEsp0"/>
      </w:pPr>
      <w:r w:rsidRPr="00BE5A07">
        <w:t>Mais voici un chant qui s</w:t>
      </w:r>
      <w:r w:rsidR="006D3E7C">
        <w:t>’</w:t>
      </w:r>
      <w:r w:rsidRPr="00BE5A07">
        <w:t>adapte</w:t>
      </w:r>
    </w:p>
    <w:p w14:paraId="1AC43DE3" w14:textId="77777777" w:rsidR="006D3E7C" w:rsidRDefault="00695293" w:rsidP="003A496A">
      <w:pPr>
        <w:pStyle w:val="NormalSuspendu1XRetrait2XEsp0"/>
      </w:pPr>
      <w:r w:rsidRPr="00BE5A07">
        <w:t>Très bien à la situation</w:t>
      </w:r>
      <w:r w:rsidR="006D3E7C">
        <w:t>.</w:t>
      </w:r>
    </w:p>
    <w:p w14:paraId="39C8C5C8" w14:textId="5ECA87AF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Avec emphase</w:t>
      </w:r>
      <w:r>
        <w:t>.)</w:t>
      </w:r>
    </w:p>
    <w:p w14:paraId="658F4C18" w14:textId="77777777" w:rsidR="006D3E7C" w:rsidRDefault="00695293" w:rsidP="003A496A">
      <w:pPr>
        <w:pStyle w:val="NormalSuspendu1XRetrait2XEsp0"/>
      </w:pPr>
      <w:r w:rsidRPr="00BE5A07">
        <w:t>Oui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ai découvert l</w:t>
      </w:r>
      <w:r w:rsidR="006D3E7C">
        <w:t>’</w:t>
      </w:r>
      <w:r w:rsidRPr="00BE5A07">
        <w:t>Amérique</w:t>
      </w:r>
      <w:r w:rsidR="006D3E7C">
        <w:t> !</w:t>
      </w:r>
    </w:p>
    <w:p w14:paraId="21694A4D" w14:textId="77777777" w:rsidR="006D3E7C" w:rsidRDefault="00695293" w:rsidP="003A496A">
      <w:pPr>
        <w:pStyle w:val="NormalSuspendu1XRetrait2XEsp0"/>
      </w:pPr>
      <w:r w:rsidRPr="00BE5A07">
        <w:t>Découvert un monde nouveau</w:t>
      </w:r>
      <w:r w:rsidR="006D3E7C">
        <w:t> !</w:t>
      </w:r>
    </w:p>
    <w:p w14:paraId="0168CC6C" w14:textId="456727A9" w:rsidR="0073207F" w:rsidRPr="00BE5A07" w:rsidRDefault="00695293" w:rsidP="003A496A">
      <w:pPr>
        <w:pStyle w:val="NormalSuspendu1XRetrait2XEsp0"/>
      </w:pPr>
      <w:r w:rsidRPr="00BE5A07">
        <w:t>Cette découverte historique</w:t>
      </w:r>
    </w:p>
    <w:p w14:paraId="394A3052" w14:textId="77777777" w:rsidR="006D3E7C" w:rsidRDefault="00695293" w:rsidP="003A496A">
      <w:pPr>
        <w:pStyle w:val="NormalSuspendu1XRetrait2XEsp0"/>
      </w:pPr>
      <w:r w:rsidRPr="00BE5A07">
        <w:lastRenderedPageBreak/>
        <w:t xml:space="preserve">Va </w:t>
      </w:r>
      <w:proofErr w:type="spellStart"/>
      <w:r w:rsidRPr="00BE5A07">
        <w:t>fair</w:t>
      </w:r>
      <w:proofErr w:type="spellEnd"/>
      <w:r w:rsidR="006D3E7C">
        <w:t>’</w:t>
      </w:r>
      <w:r w:rsidRPr="00BE5A07">
        <w:t xml:space="preserve"> du bruit dans Landerneau</w:t>
      </w:r>
      <w:r w:rsidR="006D3E7C">
        <w:t> !</w:t>
      </w:r>
    </w:p>
    <w:p w14:paraId="6B3627E0" w14:textId="5F541F86" w:rsidR="0073207F" w:rsidRPr="00BE5A07" w:rsidRDefault="00695293" w:rsidP="003A496A">
      <w:pPr>
        <w:pStyle w:val="NormalSuspendu1XRetrait2XEsp0"/>
      </w:pPr>
      <w:r w:rsidRPr="00BE5A07">
        <w:t>Parfois dans ma vie domestique</w:t>
      </w:r>
    </w:p>
    <w:p w14:paraId="3E79010D" w14:textId="77777777" w:rsidR="006D3E7C" w:rsidRDefault="00695293" w:rsidP="003A496A">
      <w:pPr>
        <w:pStyle w:val="NormalSuspendu1XRetrait2XEsp0"/>
      </w:pPr>
      <w:r w:rsidRPr="00BE5A07">
        <w:t>Je n</w:t>
      </w:r>
      <w:r w:rsidR="006D3E7C">
        <w:t>’</w:t>
      </w:r>
      <w:r w:rsidRPr="00BE5A07">
        <w:t xml:space="preserve">découvrais pas mes </w:t>
      </w:r>
      <w:proofErr w:type="spellStart"/>
      <w:r w:rsidRPr="00BE5A07">
        <w:t>brod</w:t>
      </w:r>
      <w:r w:rsidR="006D3E7C">
        <w:t>’</w:t>
      </w:r>
      <w:r w:rsidRPr="00BE5A07">
        <w:t>quins</w:t>
      </w:r>
      <w:proofErr w:type="spellEnd"/>
      <w:r w:rsidR="006D3E7C">
        <w:t>,</w:t>
      </w:r>
    </w:p>
    <w:p w14:paraId="40E8A93F" w14:textId="77777777" w:rsidR="006D3E7C" w:rsidRDefault="00695293" w:rsidP="003A496A">
      <w:pPr>
        <w:pStyle w:val="NormalSuspendu1XRetrait2XEsp0"/>
      </w:pPr>
      <w:r w:rsidRPr="00BE5A07">
        <w:t>Mais j</w:t>
      </w:r>
      <w:r w:rsidR="006D3E7C">
        <w:t>’</w:t>
      </w:r>
      <w:r w:rsidRPr="00BE5A07">
        <w:t>ai découvert l</w:t>
      </w:r>
      <w:r w:rsidR="006D3E7C">
        <w:t>’</w:t>
      </w:r>
      <w:r w:rsidRPr="00BE5A07">
        <w:t>Amérique</w:t>
      </w:r>
      <w:r w:rsidR="006D3E7C">
        <w:t>,</w:t>
      </w:r>
    </w:p>
    <w:p w14:paraId="52E06A2E" w14:textId="77777777" w:rsidR="006D3E7C" w:rsidRDefault="00695293" w:rsidP="003A496A">
      <w:pPr>
        <w:pStyle w:val="NormalSuspendu1XRetrait2XEsp0"/>
      </w:pPr>
      <w:r w:rsidRPr="00BE5A07">
        <w:t>L</w:t>
      </w:r>
      <w:r w:rsidR="006D3E7C">
        <w:t>’</w:t>
      </w:r>
      <w:r w:rsidRPr="00BE5A07">
        <w:t>Amérique et les Américains</w:t>
      </w:r>
      <w:r w:rsidR="006D3E7C">
        <w:t> !</w:t>
      </w:r>
    </w:p>
    <w:p w14:paraId="24510736" w14:textId="7586E3DC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Tourné vers les rives d</w:t>
      </w:r>
      <w:r>
        <w:rPr>
          <w:i/>
          <w:iCs/>
        </w:rPr>
        <w:t>’</w:t>
      </w:r>
      <w:r w:rsidR="006D21B8" w:rsidRPr="00BE5A07">
        <w:rPr>
          <w:i/>
          <w:iCs/>
        </w:rPr>
        <w:t>Amérique</w:t>
      </w:r>
      <w:r>
        <w:t>.)</w:t>
      </w:r>
    </w:p>
    <w:p w14:paraId="4D04D76A" w14:textId="577450EA" w:rsidR="0073207F" w:rsidRPr="00BE5A07" w:rsidRDefault="00695293" w:rsidP="003A496A">
      <w:pPr>
        <w:pStyle w:val="NormalSuspendu1XRetrait2XEsp0"/>
      </w:pPr>
      <w:r w:rsidRPr="00BE5A07">
        <w:t>J</w:t>
      </w:r>
      <w:r w:rsidR="006D3E7C">
        <w:t>’</w:t>
      </w:r>
      <w:proofErr w:type="spellStart"/>
      <w:r w:rsidRPr="00BE5A07">
        <w:t>espèr</w:t>
      </w:r>
      <w:proofErr w:type="spellEnd"/>
      <w:r w:rsidR="006D3E7C">
        <w:t>’</w:t>
      </w:r>
      <w:r w:rsidRPr="00BE5A07">
        <w:t xml:space="preserve"> que ça vous fait plaisir</w:t>
      </w:r>
    </w:p>
    <w:p w14:paraId="1AE4F637" w14:textId="77777777" w:rsidR="006D3E7C" w:rsidRDefault="00695293" w:rsidP="003A496A">
      <w:pPr>
        <w:pStyle w:val="NormalSuspendu1XRetrait2XEsp0"/>
      </w:pPr>
      <w:r w:rsidRPr="00BE5A07">
        <w:t xml:space="preserve">Que je </w:t>
      </w:r>
      <w:proofErr w:type="spellStart"/>
      <w:r w:rsidRPr="00BE5A07">
        <w:t>vienn</w:t>
      </w:r>
      <w:proofErr w:type="spellEnd"/>
      <w:r w:rsidR="006D3E7C">
        <w:t>’</w:t>
      </w:r>
      <w:r w:rsidRPr="00BE5A07">
        <w:t xml:space="preserve"> vous découvrir</w:t>
      </w:r>
      <w:r w:rsidR="006D3E7C">
        <w:t>,</w:t>
      </w:r>
    </w:p>
    <w:p w14:paraId="40A938BE" w14:textId="77777777" w:rsidR="006D3E7C" w:rsidRDefault="00695293" w:rsidP="003A496A">
      <w:pPr>
        <w:pStyle w:val="NormalSuspendu1XRetrait2XEsp0"/>
      </w:pPr>
      <w:proofErr w:type="spellStart"/>
      <w:r w:rsidRPr="00BE5A07">
        <w:t>Brav</w:t>
      </w:r>
      <w:r w:rsidR="006D3E7C">
        <w:t>’</w:t>
      </w:r>
      <w:r w:rsidRPr="00BE5A07">
        <w:t>s</w:t>
      </w:r>
      <w:proofErr w:type="spellEnd"/>
      <w:r w:rsidRPr="00BE5A07">
        <w:t xml:space="preserve"> Américains je suis là</w:t>
      </w:r>
      <w:r w:rsidR="006D3E7C">
        <w:t> !</w:t>
      </w:r>
    </w:p>
    <w:p w14:paraId="16A8B0ED" w14:textId="77777777" w:rsidR="006D3E7C" w:rsidRDefault="00695293" w:rsidP="003A496A">
      <w:pPr>
        <w:pStyle w:val="NormalSuspendu1XRetrait2XEsp0"/>
      </w:pPr>
      <w:r w:rsidRPr="00BE5A07">
        <w:t>Christoph</w:t>
      </w:r>
      <w:r w:rsidR="006D3E7C">
        <w:t>’</w:t>
      </w:r>
      <w:r w:rsidRPr="00BE5A07">
        <w:t xml:space="preserve"> Colomb</w:t>
      </w:r>
      <w:r w:rsidR="006D3E7C">
        <w:t xml:space="preserve">, </w:t>
      </w:r>
      <w:r w:rsidRPr="00BE5A07">
        <w:t>le voilà</w:t>
      </w:r>
      <w:r w:rsidR="006D3E7C">
        <w:t> !</w:t>
      </w:r>
    </w:p>
    <w:p w14:paraId="3DEEB45C" w14:textId="36F2AB76" w:rsidR="00695293" w:rsidRPr="00BE5A07" w:rsidRDefault="00695293" w:rsidP="006D3E7C">
      <w:pPr>
        <w:pStyle w:val="Centr"/>
        <w:keepNext/>
      </w:pPr>
      <w:r w:rsidRPr="00BE5A07">
        <w:t>T</w:t>
      </w:r>
      <w:r w:rsidR="002D4A05" w:rsidRPr="00BE5A07">
        <w:rPr>
          <w:rStyle w:val="Taille-1Caracteres"/>
        </w:rPr>
        <w:t>OUS</w:t>
      </w:r>
    </w:p>
    <w:p w14:paraId="48F0BB8A" w14:textId="77777777" w:rsidR="006D3E7C" w:rsidRDefault="00695293" w:rsidP="006D3E7C">
      <w:pPr>
        <w:pStyle w:val="CentrEspAvt0EspApr0"/>
      </w:pPr>
      <w:r w:rsidRPr="00BE5A07">
        <w:t>Il est là</w:t>
      </w:r>
      <w:r w:rsidR="006D3E7C">
        <w:t> !</w:t>
      </w:r>
    </w:p>
    <w:p w14:paraId="73E686DA" w14:textId="77777777" w:rsidR="006D3E7C" w:rsidRDefault="00695293" w:rsidP="006D3E7C">
      <w:pPr>
        <w:pStyle w:val="CentrEspAvt0EspApr0"/>
      </w:pPr>
      <w:r w:rsidRPr="00BE5A07">
        <w:t>Le voilà</w:t>
      </w:r>
      <w:r w:rsidR="006D3E7C">
        <w:t> !</w:t>
      </w:r>
    </w:p>
    <w:p w14:paraId="6A8FCBFE" w14:textId="77777777" w:rsidR="006D3E7C" w:rsidRDefault="00695293" w:rsidP="006D3E7C">
      <w:pPr>
        <w:pStyle w:val="CentrEspAvt0EspApr0"/>
      </w:pPr>
      <w:r w:rsidRPr="00BE5A07">
        <w:t>Le voilà</w:t>
      </w:r>
      <w:r w:rsidR="006D3E7C">
        <w:t> !</w:t>
      </w:r>
    </w:p>
    <w:p w14:paraId="5775A826" w14:textId="77777777" w:rsidR="006D3E7C" w:rsidRDefault="00695293" w:rsidP="006D3E7C">
      <w:pPr>
        <w:pStyle w:val="CentrEspAvt0EspApr0"/>
      </w:pPr>
      <w:r w:rsidRPr="00BE5A07">
        <w:t>Il est là</w:t>
      </w:r>
      <w:r w:rsidR="006D3E7C">
        <w:t> !</w:t>
      </w:r>
    </w:p>
    <w:p w14:paraId="1F67FF8E" w14:textId="2991BFBE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</w:p>
    <w:p w14:paraId="1511CE68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moi</w:t>
      </w:r>
      <w:r w:rsidR="006D3E7C">
        <w:t xml:space="preserve">, </w:t>
      </w:r>
      <w:r w:rsidRPr="00BE5A07">
        <w:t>me voilà</w:t>
      </w:r>
      <w:r w:rsidR="006D3E7C">
        <w:t> !</w:t>
      </w:r>
    </w:p>
    <w:p w14:paraId="08BFBE9A" w14:textId="77777777" w:rsidR="006D3E7C" w:rsidRDefault="00695293" w:rsidP="003A496A">
      <w:pPr>
        <w:pStyle w:val="NormalSuspendu1XRetrait2XEsp0"/>
      </w:pPr>
      <w:r w:rsidRPr="00BE5A07">
        <w:t xml:space="preserve">Trou la itou la itou la </w:t>
      </w:r>
      <w:proofErr w:type="spellStart"/>
      <w:r w:rsidRPr="00BE5A07">
        <w:t>la</w:t>
      </w:r>
      <w:proofErr w:type="spellEnd"/>
      <w:r w:rsidR="006D3E7C">
        <w:t> !</w:t>
      </w:r>
    </w:p>
    <w:p w14:paraId="7610FE8F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moi</w:t>
      </w:r>
      <w:r w:rsidR="006D3E7C">
        <w:t xml:space="preserve">, </w:t>
      </w:r>
      <w:r w:rsidRPr="00BE5A07">
        <w:t>me voici</w:t>
      </w:r>
      <w:r w:rsidR="006D3E7C">
        <w:t> !</w:t>
      </w:r>
    </w:p>
    <w:p w14:paraId="52F1577C" w14:textId="77777777" w:rsidR="006D3E7C" w:rsidRDefault="00695293" w:rsidP="003A496A">
      <w:pPr>
        <w:pStyle w:val="NormalSuspendu1XRetrait2XEsp0"/>
      </w:pPr>
      <w:r w:rsidRPr="00BE5A07">
        <w:t xml:space="preserve">Trou la itou la itou la </w:t>
      </w:r>
      <w:proofErr w:type="spellStart"/>
      <w:r w:rsidRPr="00BE5A07">
        <w:t>iti</w:t>
      </w:r>
      <w:proofErr w:type="spellEnd"/>
      <w:r w:rsidR="006D3E7C">
        <w:t> !</w:t>
      </w:r>
    </w:p>
    <w:p w14:paraId="3229E054" w14:textId="0502AE9C" w:rsidR="00695293" w:rsidRPr="00BE5A07" w:rsidRDefault="00695293" w:rsidP="006D3E7C">
      <w:pPr>
        <w:pStyle w:val="Centr"/>
        <w:keepNext/>
      </w:pPr>
      <w:bookmarkStart w:id="41" w:name="bookmark26"/>
      <w:r w:rsidRPr="00BE5A07">
        <w:t>T</w:t>
      </w:r>
      <w:r w:rsidR="002D4A05" w:rsidRPr="00BE5A07">
        <w:rPr>
          <w:rStyle w:val="Taille-1Caracteres"/>
        </w:rPr>
        <w:t>OUS</w:t>
      </w:r>
      <w:bookmarkEnd w:id="41"/>
    </w:p>
    <w:p w14:paraId="0F6C8408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lui</w:t>
      </w:r>
      <w:r w:rsidR="006D3E7C">
        <w:t xml:space="preserve">, </w:t>
      </w:r>
      <w:r w:rsidRPr="00BE5A07">
        <w:t>le voilà</w:t>
      </w:r>
      <w:r w:rsidR="006D3E7C">
        <w:t> !</w:t>
      </w:r>
    </w:p>
    <w:p w14:paraId="33F3DEC9" w14:textId="77777777" w:rsidR="006D3E7C" w:rsidRDefault="00695293" w:rsidP="003A496A">
      <w:pPr>
        <w:pStyle w:val="NormalSuspendu1XRetrait2XEsp0"/>
      </w:pPr>
      <w:r w:rsidRPr="00BE5A07">
        <w:t xml:space="preserve">Trou la itou la itou la </w:t>
      </w:r>
      <w:proofErr w:type="spellStart"/>
      <w:r w:rsidRPr="00BE5A07">
        <w:t>la</w:t>
      </w:r>
      <w:proofErr w:type="spellEnd"/>
      <w:r w:rsidR="006D3E7C">
        <w:t> !</w:t>
      </w:r>
    </w:p>
    <w:p w14:paraId="4F612D78" w14:textId="77777777" w:rsidR="006D3E7C" w:rsidRDefault="00695293" w:rsidP="003A496A">
      <w:pPr>
        <w:pStyle w:val="NormalSuspendu1XRetrait2XEsp0"/>
        <w:rPr>
          <w:szCs w:val="32"/>
        </w:rPr>
      </w:pPr>
      <w:r w:rsidRPr="00BE5A07">
        <w:rPr>
          <w:szCs w:val="32"/>
        </w:rPr>
        <w:t>Coucou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voici</w:t>
      </w:r>
      <w:r w:rsidR="006D3E7C">
        <w:rPr>
          <w:szCs w:val="32"/>
        </w:rPr>
        <w:t> !</w:t>
      </w:r>
    </w:p>
    <w:p w14:paraId="2C51D70F" w14:textId="77777777" w:rsidR="006D3E7C" w:rsidRDefault="00695293" w:rsidP="003A496A">
      <w:pPr>
        <w:pStyle w:val="NormalSuspendu1XRetrait2XEsp0"/>
        <w:rPr>
          <w:szCs w:val="32"/>
          <w:lang w:val="it-IT"/>
        </w:rPr>
      </w:pPr>
      <w:r w:rsidRPr="00BE5A07">
        <w:rPr>
          <w:szCs w:val="32"/>
          <w:lang w:val="it-IT"/>
        </w:rPr>
        <w:t>Trou la itou la itou la iti</w:t>
      </w:r>
      <w:r w:rsidR="006D3E7C">
        <w:rPr>
          <w:szCs w:val="32"/>
          <w:lang w:val="it-IT"/>
        </w:rPr>
        <w:t> !</w:t>
      </w:r>
    </w:p>
    <w:p w14:paraId="27606339" w14:textId="5E1A26DD" w:rsidR="00695293" w:rsidRPr="00BE5A07" w:rsidRDefault="00695293" w:rsidP="006D3E7C">
      <w:pPr>
        <w:pStyle w:val="Centr"/>
        <w:keepNext/>
        <w:rPr>
          <w:lang w:val="it-IT"/>
        </w:rPr>
      </w:pPr>
      <w:r w:rsidRPr="00BE5A07">
        <w:rPr>
          <w:lang w:val="it-IT"/>
        </w:rPr>
        <w:t>C</w:t>
      </w:r>
      <w:r w:rsidR="002D4A05" w:rsidRPr="00BE5A07">
        <w:rPr>
          <w:rStyle w:val="Taille-1Caracteres"/>
          <w:lang w:val="it-IT"/>
        </w:rPr>
        <w:t>OLOMB</w:t>
      </w:r>
    </w:p>
    <w:p w14:paraId="4D58374A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j</w:t>
      </w:r>
      <w:r w:rsidR="006D3E7C">
        <w:t>’</w:t>
      </w:r>
      <w:r w:rsidRPr="00BE5A07">
        <w:t>ai l</w:t>
      </w:r>
      <w:r w:rsidR="006D3E7C">
        <w:t>’</w:t>
      </w:r>
      <w:r w:rsidRPr="00BE5A07">
        <w:t>air</w:t>
      </w:r>
      <w:r w:rsidR="006D3E7C">
        <w:t xml:space="preserve">, </w:t>
      </w:r>
      <w:r w:rsidRPr="00BE5A07">
        <w:t>c</w:t>
      </w:r>
      <w:r w:rsidR="006D3E7C">
        <w:t>’</w:t>
      </w:r>
      <w:r w:rsidRPr="00BE5A07">
        <w:t>est certain</w:t>
      </w:r>
      <w:r w:rsidR="006D3E7C">
        <w:t>,</w:t>
      </w:r>
    </w:p>
    <w:p w14:paraId="63CC1037" w14:textId="77777777" w:rsidR="006D3E7C" w:rsidRDefault="00695293" w:rsidP="003A496A">
      <w:pPr>
        <w:pStyle w:val="NormalSuspendu1XRetrait2XEsp0"/>
      </w:pPr>
      <w:r w:rsidRPr="00BE5A07">
        <w:lastRenderedPageBreak/>
        <w:t>Piqué</w:t>
      </w:r>
      <w:r w:rsidR="006D3E7C">
        <w:t xml:space="preserve">, </w:t>
      </w:r>
      <w:r w:rsidRPr="00BE5A07">
        <w:t>mais c</w:t>
      </w:r>
      <w:r w:rsidR="006D3E7C">
        <w:t>’</w:t>
      </w:r>
      <w:r w:rsidRPr="00BE5A07">
        <w:t>est logique</w:t>
      </w:r>
      <w:r w:rsidR="006D3E7C">
        <w:t>,</w:t>
      </w:r>
    </w:p>
    <w:p w14:paraId="21EB7F69" w14:textId="4C4DE80D" w:rsidR="0073207F" w:rsidRPr="00BE5A07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on n</w:t>
      </w:r>
      <w:r w:rsidR="006D3E7C">
        <w:t>’</w:t>
      </w:r>
      <w:r w:rsidRPr="00BE5A07">
        <w:t>découvre point</w:t>
      </w:r>
    </w:p>
    <w:p w14:paraId="07BB0448" w14:textId="77777777" w:rsidR="006D3E7C" w:rsidRDefault="00695293" w:rsidP="003A496A">
      <w:pPr>
        <w:pStyle w:val="NormalSuspendu1XRetrait2XEsp0"/>
      </w:pPr>
      <w:r w:rsidRPr="00BE5A07">
        <w:t>Tous les jours l</w:t>
      </w:r>
      <w:r w:rsidR="006D3E7C">
        <w:t>’</w:t>
      </w:r>
      <w:r w:rsidRPr="00BE5A07">
        <w:t>Amérique</w:t>
      </w:r>
      <w:r w:rsidR="006D3E7C">
        <w:t> !</w:t>
      </w:r>
    </w:p>
    <w:p w14:paraId="6E8DF90F" w14:textId="2696F17D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57989DCC" w14:textId="348D0D01" w:rsidR="0073207F" w:rsidRPr="00BE5A07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ça fait deux fois coup</w:t>
      </w:r>
    </w:p>
    <w:p w14:paraId="0FC63CDD" w14:textId="77777777" w:rsidR="006D3E7C" w:rsidRDefault="00695293" w:rsidP="003A496A">
      <w:pPr>
        <w:pStyle w:val="NormalSuspendu1XRetrait2XEsp0"/>
      </w:pPr>
      <w:r w:rsidRPr="00BE5A07">
        <w:t xml:space="preserve">Ça veut </w:t>
      </w:r>
      <w:proofErr w:type="spellStart"/>
      <w:r w:rsidRPr="00BE5A07">
        <w:t>dir</w:t>
      </w:r>
      <w:proofErr w:type="spellEnd"/>
      <w:r w:rsidR="006D3E7C">
        <w:t xml:space="preserve">’, </w:t>
      </w:r>
      <w:r w:rsidRPr="00BE5A07">
        <w:t>tout l</w:t>
      </w:r>
      <w:r w:rsidR="006D3E7C">
        <w:t>’</w:t>
      </w:r>
      <w:r w:rsidRPr="00BE5A07">
        <w:t>indique</w:t>
      </w:r>
      <w:r w:rsidR="006D3E7C">
        <w:t>,</w:t>
      </w:r>
    </w:p>
    <w:p w14:paraId="47928159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qu</w:t>
      </w:r>
      <w:r w:rsidR="006D3E7C">
        <w:t>’</w:t>
      </w:r>
      <w:r w:rsidRPr="00BE5A07">
        <w:t xml:space="preserve">ils </w:t>
      </w:r>
      <w:proofErr w:type="spellStart"/>
      <w:r w:rsidRPr="00BE5A07">
        <w:t>veul</w:t>
      </w:r>
      <w:r w:rsidR="006D3E7C">
        <w:t>’</w:t>
      </w:r>
      <w:r w:rsidRPr="00BE5A07">
        <w:t>nt</w:t>
      </w:r>
      <w:proofErr w:type="spellEnd"/>
      <w:r w:rsidRPr="00BE5A07">
        <w:t xml:space="preserve"> </w:t>
      </w:r>
      <w:proofErr w:type="spellStart"/>
      <w:r w:rsidRPr="00BE5A07">
        <w:t>boir</w:t>
      </w:r>
      <w:proofErr w:type="spellEnd"/>
      <w:r w:rsidR="006D3E7C">
        <w:t>’</w:t>
      </w:r>
      <w:r w:rsidRPr="00BE5A07">
        <w:t xml:space="preserve"> deux coups</w:t>
      </w:r>
      <w:r w:rsidR="006D3E7C">
        <w:t> !</w:t>
      </w:r>
    </w:p>
    <w:p w14:paraId="73C122B6" w14:textId="77777777" w:rsidR="006D3E7C" w:rsidRDefault="00695293" w:rsidP="003A496A">
      <w:pPr>
        <w:pStyle w:val="NormalSuspendu1XRetrait2XEsp0"/>
      </w:pPr>
      <w:r w:rsidRPr="00BE5A07">
        <w:t>C</w:t>
      </w:r>
      <w:r w:rsidR="006D3E7C">
        <w:t>’</w:t>
      </w:r>
      <w:r w:rsidRPr="00BE5A07">
        <w:t>est tous des alcooliques</w:t>
      </w:r>
      <w:r w:rsidR="006D3E7C">
        <w:t> !</w:t>
      </w:r>
    </w:p>
    <w:p w14:paraId="460704E6" w14:textId="67DEF7DB" w:rsidR="00695293" w:rsidRPr="00BE5A07" w:rsidRDefault="006D3E7C" w:rsidP="006D3E7C">
      <w:pPr>
        <w:pStyle w:val="Centr"/>
        <w:keepNext/>
      </w:pPr>
      <w:r>
        <w:t>M</w:t>
      </w:r>
      <w:r w:rsidRPr="006D3E7C">
        <w:rPr>
          <w:vertAlign w:val="superscript"/>
        </w:rPr>
        <w:t>me</w:t>
      </w:r>
      <w:r>
        <w:t> </w:t>
      </w:r>
      <w:r w:rsidR="00695293" w:rsidRPr="00BE5A07">
        <w:t>C</w:t>
      </w:r>
      <w:r w:rsidR="002D4A05" w:rsidRPr="00BE5A07">
        <w:rPr>
          <w:rStyle w:val="Taille-1Caracteres"/>
        </w:rPr>
        <w:t>OLOMB</w:t>
      </w:r>
      <w:r>
        <w:t xml:space="preserve">, </w:t>
      </w:r>
      <w:r w:rsidR="00695293" w:rsidRPr="00BE5A07">
        <w:t>à Colomb</w:t>
      </w:r>
    </w:p>
    <w:p w14:paraId="46BA3F8B" w14:textId="77777777" w:rsidR="006D3E7C" w:rsidRDefault="00695293" w:rsidP="003A496A">
      <w:pPr>
        <w:pStyle w:val="NormalSuspendu1XRetrait2XEsp0"/>
      </w:pPr>
      <w:r w:rsidRPr="00BE5A07">
        <w:t>Coco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n</w:t>
      </w:r>
      <w:r w:rsidR="006D3E7C">
        <w:t>’</w:t>
      </w:r>
      <w:r w:rsidRPr="00BE5A07">
        <w:t>ai douté jamais</w:t>
      </w:r>
      <w:r w:rsidR="006D3E7C">
        <w:t>,</w:t>
      </w:r>
    </w:p>
    <w:p w14:paraId="7FAC04A0" w14:textId="77777777" w:rsidR="006D3E7C" w:rsidRDefault="00695293" w:rsidP="003A496A">
      <w:pPr>
        <w:pStyle w:val="NormalSuspendu1XRetrait2XEsp0"/>
      </w:pPr>
      <w:r w:rsidRPr="00BE5A07">
        <w:t>Dans ma foi magnifique</w:t>
      </w:r>
      <w:r w:rsidR="006D3E7C">
        <w:t>,</w:t>
      </w:r>
    </w:p>
    <w:p w14:paraId="45EACF15" w14:textId="72248FC2" w:rsidR="0073207F" w:rsidRPr="00BE5A07" w:rsidRDefault="00695293" w:rsidP="003A496A">
      <w:pPr>
        <w:pStyle w:val="NormalSuspendu1XRetrait2XEsp0"/>
      </w:pPr>
      <w:r w:rsidRPr="00BE5A07">
        <w:t>Coco</w:t>
      </w:r>
      <w:r w:rsidR="006D3E7C">
        <w:t xml:space="preserve"> ! </w:t>
      </w:r>
      <w:r w:rsidRPr="00BE5A07">
        <w:t>qu</w:t>
      </w:r>
      <w:r w:rsidR="006D3E7C">
        <w:t>’</w:t>
      </w:r>
      <w:r w:rsidRPr="00BE5A07">
        <w:t xml:space="preserve"> tu découvrirais</w:t>
      </w:r>
    </w:p>
    <w:p w14:paraId="2F118DF8" w14:textId="77777777" w:rsidR="006D3E7C" w:rsidRDefault="00695293" w:rsidP="003A496A">
      <w:pPr>
        <w:pStyle w:val="NormalSuspendu1XRetrait2XEsp0"/>
      </w:pPr>
      <w:r w:rsidRPr="00BE5A07">
        <w:t>Un beau jour l</w:t>
      </w:r>
      <w:r w:rsidR="006D3E7C">
        <w:t>’</w:t>
      </w:r>
      <w:r w:rsidRPr="00BE5A07">
        <w:t>Amérique</w:t>
      </w:r>
      <w:r w:rsidR="006D3E7C">
        <w:t> !</w:t>
      </w:r>
    </w:p>
    <w:p w14:paraId="7ED5CFD6" w14:textId="053A77C6" w:rsidR="00695293" w:rsidRPr="00BE5A07" w:rsidRDefault="00695293" w:rsidP="006D3E7C">
      <w:pPr>
        <w:pStyle w:val="Centr"/>
        <w:keepNext/>
      </w:pPr>
      <w:r w:rsidRPr="00BE5A07">
        <w:t>C</w:t>
      </w:r>
      <w:r w:rsidR="002D4A05" w:rsidRPr="00BE5A07">
        <w:rPr>
          <w:rStyle w:val="Taille-1Caracteres"/>
        </w:rPr>
        <w:t>OLOMB</w:t>
      </w:r>
      <w:r w:rsidR="006D3E7C">
        <w:t xml:space="preserve">, </w:t>
      </w:r>
      <w:r w:rsidR="006D21B8" w:rsidRPr="00BE5A07">
        <w:rPr>
          <w:i/>
          <w:iCs/>
        </w:rPr>
        <w:t>à sa femme</w:t>
      </w:r>
    </w:p>
    <w:p w14:paraId="6B932DDD" w14:textId="1C14103D" w:rsidR="0073207F" w:rsidRPr="00BE5A07" w:rsidRDefault="00695293" w:rsidP="003A496A">
      <w:pPr>
        <w:pStyle w:val="NormalSuspendu1XRetrait2XEsp0"/>
      </w:pPr>
      <w:r w:rsidRPr="00BE5A07">
        <w:t>Coco</w:t>
      </w:r>
      <w:r w:rsidR="006D3E7C">
        <w:t xml:space="preserve"> ! </w:t>
      </w:r>
      <w:r w:rsidRPr="00BE5A07">
        <w:t>tous les grands chercheurs</w:t>
      </w:r>
    </w:p>
    <w:p w14:paraId="0394E6AF" w14:textId="77777777" w:rsidR="006D3E7C" w:rsidRDefault="00695293" w:rsidP="003A496A">
      <w:pPr>
        <w:pStyle w:val="NormalSuspendu1XRetrait2XEsp0"/>
      </w:pPr>
      <w:r w:rsidRPr="00BE5A07">
        <w:t>Sont traités d</w:t>
      </w:r>
      <w:r w:rsidR="006D3E7C">
        <w:t>’</w:t>
      </w:r>
      <w:r w:rsidRPr="00BE5A07">
        <w:t>chimériques</w:t>
      </w:r>
      <w:r w:rsidR="006D3E7C">
        <w:t> !</w:t>
      </w:r>
    </w:p>
    <w:p w14:paraId="0435D282" w14:textId="4F802EEC" w:rsidR="0073207F" w:rsidRPr="00BE5A07" w:rsidRDefault="00695293" w:rsidP="003A496A">
      <w:pPr>
        <w:pStyle w:val="NormalSuspendu1XRetrait2XEsp0"/>
      </w:pPr>
      <w:r w:rsidRPr="00BE5A07">
        <w:t>Coco</w:t>
      </w:r>
      <w:r w:rsidR="006D3E7C">
        <w:t xml:space="preserve"> ! </w:t>
      </w:r>
      <w:r w:rsidRPr="00BE5A07">
        <w:t>mais s</w:t>
      </w:r>
      <w:r w:rsidR="006D3E7C">
        <w:t>’</w:t>
      </w:r>
      <w:r w:rsidRPr="00BE5A07">
        <w:t>ils sont vainqueurs</w:t>
      </w:r>
    </w:p>
    <w:p w14:paraId="17878E5B" w14:textId="77777777" w:rsidR="006D3E7C" w:rsidRDefault="00695293" w:rsidP="003A496A">
      <w:pPr>
        <w:pStyle w:val="NormalSuspendu1XRetrait2XEsp0"/>
      </w:pPr>
      <w:r w:rsidRPr="00BE5A07">
        <w:t xml:space="preserve">Ils </w:t>
      </w:r>
      <w:proofErr w:type="spellStart"/>
      <w:r w:rsidRPr="00BE5A07">
        <w:t>devienn</w:t>
      </w:r>
      <w:r w:rsidR="006D3E7C">
        <w:t>’</w:t>
      </w:r>
      <w:r w:rsidRPr="00BE5A07">
        <w:t>nt</w:t>
      </w:r>
      <w:proofErr w:type="spellEnd"/>
      <w:r w:rsidRPr="00BE5A07">
        <w:t xml:space="preserve"> historiques</w:t>
      </w:r>
      <w:r w:rsidR="006D3E7C">
        <w:t> !</w:t>
      </w:r>
    </w:p>
    <w:p w14:paraId="739C92B5" w14:textId="02627DFA" w:rsidR="00695293" w:rsidRPr="00BE5A07" w:rsidRDefault="00695293" w:rsidP="006D3E7C">
      <w:pPr>
        <w:pStyle w:val="Centr"/>
        <w:keepNext/>
      </w:pPr>
      <w:r w:rsidRPr="00BE5A07">
        <w:t>T</w:t>
      </w:r>
      <w:r w:rsidR="002D4A05" w:rsidRPr="00BE5A07">
        <w:rPr>
          <w:rStyle w:val="Taille-1Caracteres"/>
        </w:rPr>
        <w:t>OUS</w:t>
      </w:r>
    </w:p>
    <w:p w14:paraId="5A9319C3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lui</w:t>
      </w:r>
      <w:r w:rsidR="006D3E7C">
        <w:t xml:space="preserve">, </w:t>
      </w:r>
      <w:r w:rsidRPr="00BE5A07">
        <w:t>le voilà</w:t>
      </w:r>
      <w:r w:rsidR="006D3E7C">
        <w:t> !</w:t>
      </w:r>
    </w:p>
    <w:p w14:paraId="1AC099D4" w14:textId="77777777" w:rsidR="006D3E7C" w:rsidRDefault="00695293" w:rsidP="003A496A">
      <w:pPr>
        <w:pStyle w:val="NormalSuspendu1XRetrait2XEsp0"/>
      </w:pPr>
      <w:r w:rsidRPr="00BE5A07">
        <w:t xml:space="preserve">Trou la itou la itou la </w:t>
      </w:r>
      <w:proofErr w:type="spellStart"/>
      <w:r w:rsidRPr="00BE5A07">
        <w:t>la</w:t>
      </w:r>
      <w:proofErr w:type="spellEnd"/>
      <w:r w:rsidR="006D3E7C">
        <w:t> !</w:t>
      </w:r>
    </w:p>
    <w:p w14:paraId="6DC2E6C1" w14:textId="77777777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c</w:t>
      </w:r>
      <w:r w:rsidR="006D3E7C">
        <w:t>’</w:t>
      </w:r>
      <w:r w:rsidRPr="00BE5A07">
        <w:t>est lui</w:t>
      </w:r>
      <w:r w:rsidR="006D3E7C">
        <w:t xml:space="preserve">, </w:t>
      </w:r>
      <w:r w:rsidRPr="00BE5A07">
        <w:t>le voici</w:t>
      </w:r>
      <w:r w:rsidR="006D3E7C">
        <w:t> !</w:t>
      </w:r>
    </w:p>
    <w:p w14:paraId="59F1B80E" w14:textId="77777777" w:rsidR="006D3E7C" w:rsidRDefault="00695293" w:rsidP="003A496A">
      <w:pPr>
        <w:pStyle w:val="NormalSuspendu1XRetrait2XEsp0"/>
        <w:rPr>
          <w:lang w:val="it-IT"/>
        </w:rPr>
      </w:pPr>
      <w:r w:rsidRPr="00BE5A07">
        <w:rPr>
          <w:lang w:val="it-IT"/>
        </w:rPr>
        <w:t>Trou la itou la itou la iti</w:t>
      </w:r>
      <w:r w:rsidR="006D3E7C">
        <w:rPr>
          <w:lang w:val="it-IT"/>
        </w:rPr>
        <w:t> !</w:t>
      </w:r>
    </w:p>
    <w:p w14:paraId="72D73F22" w14:textId="691B5DFE" w:rsidR="00695293" w:rsidRPr="00BE5A07" w:rsidRDefault="00695293" w:rsidP="006D3E7C">
      <w:pPr>
        <w:pStyle w:val="Centr"/>
        <w:keepNext/>
        <w:rPr>
          <w:lang w:val="it-IT"/>
        </w:rPr>
      </w:pPr>
      <w:r w:rsidRPr="00BE5A07">
        <w:rPr>
          <w:lang w:val="it-IT"/>
        </w:rPr>
        <w:t>C</w:t>
      </w:r>
      <w:r w:rsidR="002D4A05" w:rsidRPr="00BE5A07">
        <w:rPr>
          <w:rStyle w:val="Taille-1Caracteres"/>
          <w:lang w:val="it-IT"/>
        </w:rPr>
        <w:t>OLOMB</w:t>
      </w:r>
    </w:p>
    <w:p w14:paraId="07A0E46E" w14:textId="7A721D0A" w:rsidR="006D3E7C" w:rsidRDefault="00695293" w:rsidP="003A496A">
      <w:pPr>
        <w:pStyle w:val="NormalSuspendu1XRetrait2XEsp0"/>
      </w:pPr>
      <w:r w:rsidRPr="00BE5A07">
        <w:t>Coucou</w:t>
      </w:r>
      <w:r w:rsidR="006D3E7C">
        <w:t xml:space="preserve"> ! </w:t>
      </w:r>
      <w:r w:rsidRPr="00BE5A07">
        <w:t>me voilà</w:t>
      </w:r>
      <w:r w:rsidR="006D3E7C">
        <w:t> !!</w:t>
      </w:r>
    </w:p>
    <w:p w14:paraId="3252F02B" w14:textId="292EE8AC" w:rsidR="00695293" w:rsidRPr="00BE5A07" w:rsidRDefault="00695293" w:rsidP="006D3E7C">
      <w:pPr>
        <w:pStyle w:val="Titre1"/>
      </w:pPr>
      <w:bookmarkStart w:id="42" w:name="_Toc197372924"/>
      <w:r w:rsidRPr="00BE5A07">
        <w:lastRenderedPageBreak/>
        <w:t>CHAPITRE XX</w:t>
      </w:r>
      <w:r w:rsidRPr="00BE5A07">
        <w:br/>
      </w:r>
      <w:r w:rsidRPr="00BE5A07">
        <w:br/>
        <w:t>BARBARIE ET CIVILISATION</w:t>
      </w:r>
      <w:bookmarkEnd w:id="42"/>
    </w:p>
    <w:p w14:paraId="7D3EBA33" w14:textId="77777777" w:rsidR="006D3E7C" w:rsidRDefault="006D21B8" w:rsidP="00695293">
      <w:pPr>
        <w:rPr>
          <w:i/>
          <w:iCs/>
          <w:szCs w:val="32"/>
        </w:rPr>
      </w:pPr>
      <w:r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emplacement de New York à l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état sauvage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Des arbres énormes entourent une sorte de place publique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À l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horizon</w:t>
      </w:r>
      <w:r w:rsidR="006D3E7C">
        <w:rPr>
          <w:i/>
          <w:iCs/>
          <w:szCs w:val="32"/>
        </w:rPr>
        <w:t xml:space="preserve">, </w:t>
      </w:r>
      <w:r w:rsidRPr="00BE5A07">
        <w:rPr>
          <w:i/>
          <w:iCs/>
          <w:szCs w:val="32"/>
        </w:rPr>
        <w:t>on voit deux ou trois gratte-ciel se détacher de la jungle sauvage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Quatre banques en plein air se sont installées aux quatre coins de la place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Devant chacune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elles es</w:t>
      </w:r>
      <w:r w:rsidR="00EB54C6">
        <w:rPr>
          <w:i/>
          <w:iCs/>
          <w:szCs w:val="32"/>
        </w:rPr>
        <w:t>t</w:t>
      </w:r>
      <w:r w:rsidRPr="00BE5A07">
        <w:rPr>
          <w:i/>
          <w:iCs/>
          <w:szCs w:val="32"/>
        </w:rPr>
        <w:t xml:space="preserve"> placé un écriteau sur lequel est écrit </w:t>
      </w:r>
      <w:r w:rsidR="006D3E7C">
        <w:rPr>
          <w:i/>
          <w:iCs/>
          <w:szCs w:val="32"/>
        </w:rPr>
        <w:t>« </w:t>
      </w:r>
      <w:r w:rsidRPr="00BE5A07">
        <w:rPr>
          <w:i/>
          <w:iCs/>
          <w:szCs w:val="32"/>
        </w:rPr>
        <w:t>Bank</w:t>
      </w:r>
      <w:r w:rsidR="006D3E7C">
        <w:rPr>
          <w:i/>
          <w:iCs/>
          <w:szCs w:val="32"/>
        </w:rPr>
        <w:t> »</w:t>
      </w:r>
      <w:r w:rsidRPr="00BE5A07">
        <w:rPr>
          <w:i/>
          <w:iCs/>
          <w:szCs w:val="32"/>
        </w:rPr>
        <w:t xml:space="preserve"> et </w:t>
      </w:r>
      <w:r w:rsidR="006D3E7C">
        <w:rPr>
          <w:i/>
          <w:iCs/>
          <w:szCs w:val="32"/>
        </w:rPr>
        <w:t>« </w:t>
      </w:r>
      <w:proofErr w:type="spellStart"/>
      <w:r w:rsidRPr="00BE5A07">
        <w:rPr>
          <w:i/>
          <w:iCs/>
          <w:szCs w:val="32"/>
        </w:rPr>
        <w:t>Private</w:t>
      </w:r>
      <w:proofErr w:type="spellEnd"/>
      <w:r w:rsidR="006D3E7C">
        <w:rPr>
          <w:i/>
          <w:iCs/>
          <w:szCs w:val="32"/>
        </w:rPr>
        <w:t xml:space="preserve"> ». </w:t>
      </w:r>
      <w:r w:rsidRPr="00BE5A07">
        <w:rPr>
          <w:i/>
          <w:iCs/>
          <w:szCs w:val="32"/>
        </w:rPr>
        <w:t>Ces banques sont composées chacune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un bureau primitif sur lequel est posé un téléphone grotesque</w:t>
      </w:r>
      <w:r w:rsidR="006D3E7C">
        <w:rPr>
          <w:i/>
          <w:iCs/>
          <w:szCs w:val="32"/>
        </w:rPr>
        <w:t xml:space="preserve">, </w:t>
      </w:r>
      <w:r w:rsidRPr="00BE5A07">
        <w:rPr>
          <w:i/>
          <w:iCs/>
          <w:szCs w:val="32"/>
        </w:rPr>
        <w:t>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un tronc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arbre scié qui sert de bureau à la dactylographe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Sur ce tronc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arbre-bureau est placée une machine à écrire primitive en bois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Chacune des quatre banques en plein air est entourée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une petite barrière à claire-voie munie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une petite porte pour l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entrée et la sortie</w:t>
      </w:r>
      <w:r w:rsidR="006D3E7C">
        <w:rPr>
          <w:i/>
          <w:iCs/>
          <w:szCs w:val="32"/>
        </w:rPr>
        <w:t xml:space="preserve">. </w:t>
      </w:r>
      <w:r w:rsidRPr="00BE5A07">
        <w:rPr>
          <w:i/>
          <w:iCs/>
          <w:szCs w:val="32"/>
        </w:rPr>
        <w:t>Les businessmen de chacune des banques à ciel ouvert dictent la correspondance à leurs dactylos respectives</w:t>
      </w:r>
      <w:r w:rsidR="006D3E7C">
        <w:rPr>
          <w:i/>
          <w:iCs/>
          <w:szCs w:val="32"/>
        </w:rPr>
        <w:t xml:space="preserve">, </w:t>
      </w:r>
      <w:r w:rsidRPr="00BE5A07">
        <w:rPr>
          <w:i/>
          <w:iCs/>
          <w:szCs w:val="32"/>
        </w:rPr>
        <w:t>en fumant d</w:t>
      </w:r>
      <w:r w:rsidR="006D3E7C">
        <w:rPr>
          <w:i/>
          <w:iCs/>
          <w:szCs w:val="32"/>
        </w:rPr>
        <w:t>’</w:t>
      </w:r>
      <w:r w:rsidRPr="00BE5A07">
        <w:rPr>
          <w:i/>
          <w:iCs/>
          <w:szCs w:val="32"/>
        </w:rPr>
        <w:t>énormes cigares</w:t>
      </w:r>
      <w:r w:rsidR="006D3E7C">
        <w:rPr>
          <w:i/>
          <w:iCs/>
          <w:szCs w:val="32"/>
        </w:rPr>
        <w:t>.</w:t>
      </w:r>
    </w:p>
    <w:p w14:paraId="6B8D0C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REMIER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RIEUR DE</w:t>
      </w:r>
      <w:r w:rsidRPr="00BE5A07">
        <w:rPr>
          <w:szCs w:val="32"/>
        </w:rPr>
        <w:t xml:space="preserve"> J</w:t>
      </w:r>
      <w:r w:rsidR="00B13898" w:rsidRPr="00BE5A07">
        <w:rPr>
          <w:rStyle w:val="Taille-1Caracteres"/>
        </w:rPr>
        <w:t>OURNAUX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Demandez l</w:t>
      </w:r>
      <w:r w:rsidR="006D3E7C">
        <w:rPr>
          <w:szCs w:val="32"/>
        </w:rPr>
        <w:t>’</w:t>
      </w:r>
      <w:r w:rsidR="006D21B8" w:rsidRPr="00BE5A07">
        <w:rPr>
          <w:i/>
          <w:iCs/>
          <w:szCs w:val="32"/>
        </w:rPr>
        <w:t>Ameri</w:t>
      </w:r>
      <w:r w:rsidR="00EB54C6">
        <w:rPr>
          <w:i/>
          <w:iCs/>
          <w:szCs w:val="32"/>
        </w:rPr>
        <w:t>c</w:t>
      </w:r>
      <w:r w:rsidR="006D21B8" w:rsidRPr="00BE5A07">
        <w:rPr>
          <w:i/>
          <w:iCs/>
          <w:szCs w:val="32"/>
        </w:rPr>
        <w:t>an-Tribu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Trente-deuxième édition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arrivée de Christophe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Demandez tous les détails</w:t>
      </w:r>
      <w:r w:rsidR="006D3E7C">
        <w:rPr>
          <w:szCs w:val="32"/>
        </w:rPr>
        <w:t> !</w:t>
      </w:r>
    </w:p>
    <w:p w14:paraId="34D2001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D</w:t>
      </w:r>
      <w:r w:rsidR="00B13898" w:rsidRPr="00BE5A07">
        <w:rPr>
          <w:rStyle w:val="Taille-1Caracteres"/>
        </w:rPr>
        <w:t>EUXIÈME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RIEUR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Demandez le </w:t>
      </w:r>
      <w:r w:rsidR="006D21B8" w:rsidRPr="00BE5A07">
        <w:rPr>
          <w:i/>
          <w:iCs/>
          <w:szCs w:val="32"/>
        </w:rPr>
        <w:t>Bluffeur-tri-quotidien</w:t>
      </w:r>
      <w:r w:rsidRPr="00BE5A07">
        <w:rPr>
          <w:szCs w:val="32"/>
        </w:rPr>
        <w:t xml:space="preserve"> qui vient de paraître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arrivée de </w:t>
      </w:r>
      <w:r w:rsidR="0078583E" w:rsidRPr="0078583E">
        <w:rPr>
          <w:i/>
          <w:szCs w:val="32"/>
        </w:rPr>
        <w:t>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Œuf-à-Voiles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programme de la réception de Christophe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Tous les détails</w:t>
      </w:r>
      <w:r w:rsidR="006D3E7C">
        <w:rPr>
          <w:szCs w:val="32"/>
        </w:rPr>
        <w:t> !</w:t>
      </w:r>
    </w:p>
    <w:p w14:paraId="5A12941E" w14:textId="065638E9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Les businessmen achètent les journaux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Les crieurs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éloignent en hurlant les éditions</w:t>
      </w:r>
      <w:r>
        <w:t>.)</w:t>
      </w:r>
    </w:p>
    <w:p w14:paraId="5EAB387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USINESSMEN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ensemble après avoir lu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y était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sommes découverts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Christophe Colomb il venait de </w:t>
      </w:r>
      <w:r w:rsidRPr="00BE5A07">
        <w:rPr>
          <w:szCs w:val="32"/>
        </w:rPr>
        <w:lastRenderedPageBreak/>
        <w:t>débarquer avec toute son équipage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oncle Sam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notre cher vieux président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est allé à la rencontre de lui pour le introduire dans la Amérique</w:t>
      </w:r>
      <w:r w:rsidR="006D3E7C">
        <w:rPr>
          <w:szCs w:val="32"/>
        </w:rPr>
        <w:t>.</w:t>
      </w:r>
    </w:p>
    <w:p w14:paraId="1D8DB68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 ce était jour de fête</w:t>
      </w:r>
      <w:r w:rsidR="006D3E7C">
        <w:rPr>
          <w:szCs w:val="32"/>
        </w:rPr>
        <w:t> ?</w:t>
      </w:r>
    </w:p>
    <w:p w14:paraId="6DF1E4DE" w14:textId="77777777" w:rsidR="006D3E7C" w:rsidRDefault="00695293" w:rsidP="00695293">
      <w:pPr>
        <w:rPr>
          <w:i/>
          <w:iCs/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USINESSMEN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i/>
          <w:iCs/>
          <w:szCs w:val="32"/>
        </w:rPr>
        <w:t> !</w:t>
      </w:r>
    </w:p>
    <w:p w14:paraId="5DF24D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pouvons le bureau quitter pour acclamer Christophe Colomb sur le plage</w:t>
      </w:r>
      <w:r w:rsidR="006D3E7C">
        <w:rPr>
          <w:szCs w:val="32"/>
        </w:rPr>
        <w:t> ?</w:t>
      </w:r>
    </w:p>
    <w:p w14:paraId="5819B1A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USINESSMEN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était déjà en route pour cette place où on va réceptionner lui et sa troupe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Que chacun reste à son place pour donner aux étrangers la noble image de l</w:t>
      </w:r>
      <w:r w:rsidR="006D3E7C">
        <w:rPr>
          <w:szCs w:val="32"/>
        </w:rPr>
        <w:t>’</w:t>
      </w:r>
      <w:r w:rsidRPr="00BE5A07">
        <w:rPr>
          <w:szCs w:val="32"/>
        </w:rPr>
        <w:t>Amérique dans le business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Voici le American-Jazz qui vient prendre place pour </w:t>
      </w:r>
      <w:proofErr w:type="spellStart"/>
      <w:r w:rsidRPr="00BE5A07">
        <w:rPr>
          <w:szCs w:val="32"/>
        </w:rPr>
        <w:t>miousiquer</w:t>
      </w:r>
      <w:proofErr w:type="spellEnd"/>
      <w:r w:rsidRPr="00BE5A07">
        <w:rPr>
          <w:szCs w:val="32"/>
        </w:rPr>
        <w:t xml:space="preserve"> le arrivée de Colomb</w:t>
      </w:r>
      <w:r w:rsidR="006D3E7C">
        <w:rPr>
          <w:szCs w:val="32"/>
        </w:rPr>
        <w:t>.</w:t>
      </w:r>
    </w:p>
    <w:p w14:paraId="00536DA0" w14:textId="775A23BB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Un jazz primitif formé d</w:t>
      </w:r>
      <w:r>
        <w:rPr>
          <w:i/>
          <w:iCs/>
        </w:rPr>
        <w:t>’</w:t>
      </w:r>
      <w:r w:rsidR="006D21B8" w:rsidRPr="00BE5A07">
        <w:rPr>
          <w:i/>
          <w:iCs/>
        </w:rPr>
        <w:t>instruments étranges et grotesques fait son entrée et s</w:t>
      </w:r>
      <w:r>
        <w:rPr>
          <w:i/>
          <w:iCs/>
        </w:rPr>
        <w:t>’</w:t>
      </w:r>
      <w:r w:rsidR="006D21B8" w:rsidRPr="00BE5A07">
        <w:rPr>
          <w:i/>
          <w:iCs/>
        </w:rPr>
        <w:t>installe</w:t>
      </w:r>
      <w:r>
        <w:t>.)</w:t>
      </w:r>
    </w:p>
    <w:p w14:paraId="1369674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entend des cris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des hurrahs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lui</w:t>
      </w:r>
      <w:r w:rsidR="006D3E7C">
        <w:rPr>
          <w:szCs w:val="32"/>
        </w:rPr>
        <w:t> !</w:t>
      </w:r>
    </w:p>
    <w:p w14:paraId="66BA5AD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USINESSMEN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voilà</w:t>
      </w:r>
      <w:r w:rsidR="006D3E7C">
        <w:rPr>
          <w:szCs w:val="32"/>
        </w:rPr>
        <w:t> !</w:t>
      </w:r>
    </w:p>
    <w:p w14:paraId="74B3D6B9" w14:textId="7DC9928F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On entend des acclamations</w:t>
      </w:r>
      <w:r>
        <w:rPr>
          <w:i/>
          <w:iCs/>
        </w:rPr>
        <w:t> : « </w:t>
      </w:r>
      <w:r w:rsidR="006D21B8" w:rsidRPr="00BE5A07">
        <w:rPr>
          <w:i/>
          <w:iCs/>
        </w:rPr>
        <w:t>Hurrah</w:t>
      </w:r>
      <w:r>
        <w:rPr>
          <w:i/>
          <w:iCs/>
        </w:rPr>
        <w:t xml:space="preserve"> ! </w:t>
      </w:r>
      <w:r w:rsidR="006D21B8" w:rsidRPr="00BE5A07">
        <w:rPr>
          <w:i/>
          <w:iCs/>
        </w:rPr>
        <w:t>Vive Christophe Colomb qui nous a découvert</w:t>
      </w:r>
      <w:r>
        <w:rPr>
          <w:i/>
          <w:iCs/>
        </w:rPr>
        <w:t xml:space="preserve"> ! </w:t>
      </w:r>
      <w:r w:rsidR="006D21B8" w:rsidRPr="00BE5A07">
        <w:rPr>
          <w:i/>
          <w:iCs/>
        </w:rPr>
        <w:t>Vive Colomb</w:t>
      </w:r>
      <w:r>
        <w:rPr>
          <w:i/>
          <w:iCs/>
        </w:rPr>
        <w:t> ! »</w:t>
      </w:r>
      <w:r w:rsidR="006D21B8" w:rsidRPr="00BE5A07">
        <w:rPr>
          <w:i/>
          <w:iCs/>
        </w:rPr>
        <w:t xml:space="preserve"> Des photographes à appareils comiques et des opérateurs de cinéma grotesques arrivent avec des reporters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Colomb paraît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entouré de </w:t>
      </w:r>
      <w:r>
        <w:rPr>
          <w:i/>
          <w:iCs/>
        </w:rPr>
        <w:t>M</w:t>
      </w:r>
      <w:r w:rsidRPr="006D3E7C">
        <w:rPr>
          <w:i/>
          <w:iCs/>
          <w:vertAlign w:val="superscript"/>
        </w:rPr>
        <w:t>me</w:t>
      </w:r>
      <w:r>
        <w:rPr>
          <w:i/>
          <w:iCs/>
        </w:rPr>
        <w:t> </w:t>
      </w:r>
      <w:r w:rsidR="006D21B8" w:rsidRPr="00BE5A07">
        <w:rPr>
          <w:i/>
          <w:iCs/>
        </w:rPr>
        <w:t>Colomb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du capitaine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</w:t>
      </w:r>
      <w:r>
        <w:rPr>
          <w:i/>
          <w:iCs/>
        </w:rPr>
        <w:t>’</w:t>
      </w:r>
      <w:r w:rsidR="006D21B8" w:rsidRPr="00BE5A07">
        <w:rPr>
          <w:i/>
          <w:iCs/>
        </w:rPr>
        <w:t>Yves et de l</w:t>
      </w:r>
      <w:r>
        <w:rPr>
          <w:i/>
          <w:iCs/>
        </w:rPr>
        <w:t>’</w:t>
      </w:r>
      <w:r w:rsidR="006D21B8" w:rsidRPr="00BE5A07">
        <w:rPr>
          <w:i/>
          <w:iCs/>
        </w:rPr>
        <w:t>oncle Sam</w:t>
      </w:r>
      <w:r>
        <w:t>.)</w:t>
      </w:r>
    </w:p>
    <w:p w14:paraId="1557FFD7" w14:textId="77777777" w:rsidR="006D3E7C" w:rsidRDefault="00695293" w:rsidP="00695293">
      <w:pPr>
        <w:rPr>
          <w:szCs w:val="32"/>
        </w:rPr>
      </w:pPr>
      <w:r w:rsidRPr="00BE5A07">
        <w:rPr>
          <w:szCs w:val="32"/>
          <w:lang w:val="it-IT"/>
        </w:rPr>
        <w:t>L</w:t>
      </w:r>
      <w:r w:rsidR="00B13898" w:rsidRPr="00BE5A07">
        <w:rPr>
          <w:rStyle w:val="Taille-1Caracteres"/>
          <w:lang w:val="it-IT"/>
        </w:rPr>
        <w:t>A</w:t>
      </w:r>
      <w:r w:rsidRPr="00BE5A07">
        <w:rPr>
          <w:szCs w:val="32"/>
          <w:lang w:val="it-IT"/>
        </w:rPr>
        <w:t xml:space="preserve"> F</w:t>
      </w:r>
      <w:r w:rsidR="00B13898" w:rsidRPr="00BE5A07">
        <w:rPr>
          <w:rStyle w:val="Taille-1Caracteres"/>
          <w:lang w:val="it-IT"/>
        </w:rPr>
        <w:t>OULE</w:t>
      </w:r>
      <w:r w:rsidR="006D3E7C">
        <w:rPr>
          <w:szCs w:val="32"/>
          <w:lang w:val="it-IT"/>
        </w:rPr>
        <w:t xml:space="preserve">. – </w:t>
      </w:r>
      <w:r w:rsidRPr="00BE5A07">
        <w:rPr>
          <w:szCs w:val="32"/>
          <w:lang w:val="it-IT"/>
        </w:rPr>
        <w:t>Vive Colomb</w:t>
      </w:r>
      <w:r w:rsidR="006D3E7C">
        <w:rPr>
          <w:szCs w:val="32"/>
          <w:lang w:val="it-IT"/>
        </w:rPr>
        <w:t xml:space="preserve"> ! </w:t>
      </w:r>
      <w:r w:rsidR="006D21B8" w:rsidRPr="00BE5A07">
        <w:rPr>
          <w:i/>
          <w:iCs/>
          <w:szCs w:val="32"/>
          <w:lang w:val="it-IT"/>
        </w:rPr>
        <w:t>Hello</w:t>
      </w:r>
      <w:r w:rsidR="006D3E7C">
        <w:rPr>
          <w:i/>
          <w:iCs/>
          <w:szCs w:val="32"/>
          <w:lang w:val="it-IT"/>
        </w:rPr>
        <w:t xml:space="preserve"> ! </w:t>
      </w:r>
      <w:r w:rsidRPr="00BE5A07">
        <w:rPr>
          <w:szCs w:val="32"/>
        </w:rPr>
        <w:t>Colomb</w:t>
      </w:r>
      <w:r w:rsidR="006D3E7C">
        <w:rPr>
          <w:szCs w:val="32"/>
        </w:rPr>
        <w:t> !</w:t>
      </w:r>
    </w:p>
    <w:p w14:paraId="236DF0BD" w14:textId="4CB31FD9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Au nom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oncle Sam présente à vous les souhaits de la bienvenue</w:t>
      </w:r>
      <w:r w:rsidR="006D3E7C">
        <w:rPr>
          <w:szCs w:val="32"/>
        </w:rPr>
        <w:t>.</w:t>
      </w:r>
    </w:p>
    <w:p w14:paraId="20194320" w14:textId="6BFEA788" w:rsidR="00695293" w:rsidRPr="00BE5A07" w:rsidRDefault="00CE6E03" w:rsidP="006D3E7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4B4E2601" wp14:editId="0FFEBC2D">
            <wp:extent cx="5407025" cy="3801745"/>
            <wp:effectExtent l="0" t="0" r="0" b="0"/>
            <wp:docPr id="2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380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CE75F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doit être le grand chef de la tribu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cet oncle Sam</w:t>
      </w:r>
      <w:r w:rsidR="006D3E7C">
        <w:rPr>
          <w:szCs w:val="32"/>
        </w:rPr>
        <w:t> !</w:t>
      </w:r>
    </w:p>
    <w:p w14:paraId="3752B8FF" w14:textId="163B2A32" w:rsidR="006D3E7C" w:rsidRDefault="006D3E7C" w:rsidP="00695293">
      <w:pPr>
        <w:pStyle w:val="NormalSuspendu1XRetrait2X"/>
      </w:pPr>
      <w:r>
        <w:t>(</w:t>
      </w:r>
      <w:r w:rsidR="006D21B8" w:rsidRPr="00BE5A07">
        <w:rPr>
          <w:i/>
          <w:iCs/>
        </w:rPr>
        <w:t>Colomb salue à droite et à gauche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automatiquement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comme un moderne président de la République en voyage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jazz joue un morceau endiablé</w:t>
      </w:r>
      <w:r>
        <w:t>.)</w:t>
      </w:r>
    </w:p>
    <w:p w14:paraId="571C0CE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mes amis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suis vraiment touché de votre accueil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Bas à sa femme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Ils sont bien gentils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mais leur musique </w:t>
      </w:r>
      <w:r w:rsidR="002B5930" w:rsidRPr="00BE5A07">
        <w:rPr>
          <w:szCs w:val="32"/>
        </w:rPr>
        <w:t>m</w:t>
      </w:r>
      <w:r w:rsidRPr="00BE5A07">
        <w:rPr>
          <w:szCs w:val="32"/>
        </w:rPr>
        <w:t>e paraît un peu barbare</w:t>
      </w:r>
      <w:r w:rsidR="006D3E7C">
        <w:rPr>
          <w:szCs w:val="32"/>
        </w:rPr>
        <w:t>.</w:t>
      </w:r>
    </w:p>
    <w:p w14:paraId="3B37D268" w14:textId="15E9E2C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rStyle w:val="Taille-1Caracteres"/>
        </w:rPr>
        <w:t xml:space="preserve">. </w:t>
      </w:r>
      <w:r>
        <w:rPr>
          <w:szCs w:val="32"/>
        </w:rPr>
        <w:t xml:space="preserve">– </w:t>
      </w:r>
      <w:r w:rsidR="00695293" w:rsidRPr="00BE5A07">
        <w:rPr>
          <w:szCs w:val="32"/>
        </w:rPr>
        <w:t>Dame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des sauvages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tu voudrais pas qu</w:t>
      </w:r>
      <w:r>
        <w:rPr>
          <w:szCs w:val="32"/>
        </w:rPr>
        <w:t>’</w:t>
      </w:r>
      <w:r w:rsidR="00695293" w:rsidRPr="00BE5A07">
        <w:rPr>
          <w:szCs w:val="32"/>
        </w:rPr>
        <w:t>il</w:t>
      </w:r>
      <w:r w:rsidR="00EB54C6">
        <w:rPr>
          <w:szCs w:val="32"/>
        </w:rPr>
        <w:t>s</w:t>
      </w:r>
      <w:r w:rsidR="00695293" w:rsidRPr="00BE5A07">
        <w:rPr>
          <w:szCs w:val="32"/>
        </w:rPr>
        <w:t xml:space="preserve"> te jouent du Mozart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peut-être</w:t>
      </w:r>
      <w:r>
        <w:rPr>
          <w:szCs w:val="32"/>
        </w:rPr>
        <w:t> ?</w:t>
      </w:r>
    </w:p>
    <w:p w14:paraId="0F35A16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une sorte de </w:t>
      </w:r>
      <w:r w:rsidR="006D3E7C">
        <w:rPr>
          <w:szCs w:val="32"/>
        </w:rPr>
        <w:t>« </w:t>
      </w:r>
      <w:r w:rsidRPr="00BE5A07">
        <w:rPr>
          <w:szCs w:val="32"/>
        </w:rPr>
        <w:t>tam-tam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comme en jouent les peuplades primitives</w:t>
      </w:r>
      <w:r w:rsidR="006D3E7C">
        <w:rPr>
          <w:szCs w:val="32"/>
        </w:rPr>
        <w:t>.</w:t>
      </w:r>
    </w:p>
    <w:p w14:paraId="64F428C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Illustre navigateur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voudriez avoir l</w:t>
      </w:r>
      <w:r w:rsidR="006D3E7C">
        <w:rPr>
          <w:szCs w:val="32"/>
        </w:rPr>
        <w:t>’</w:t>
      </w:r>
      <w:r w:rsidRPr="00BE5A07">
        <w:rPr>
          <w:szCs w:val="32"/>
        </w:rPr>
        <w:t>obligeance de m</w:t>
      </w:r>
      <w:r w:rsidR="006D3E7C">
        <w:rPr>
          <w:szCs w:val="32"/>
        </w:rPr>
        <w:t>’</w:t>
      </w:r>
      <w:r w:rsidRPr="00BE5A07">
        <w:rPr>
          <w:szCs w:val="32"/>
        </w:rPr>
        <w:t>accorder une interview</w:t>
      </w:r>
      <w:r w:rsidR="006D3E7C">
        <w:rPr>
          <w:szCs w:val="32"/>
        </w:rPr>
        <w:t> ?</w:t>
      </w:r>
    </w:p>
    <w:p w14:paraId="0D3B74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Une inter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quoi</w:t>
      </w:r>
      <w:r w:rsidR="006D3E7C">
        <w:rPr>
          <w:szCs w:val="32"/>
        </w:rPr>
        <w:t> ?</w:t>
      </w:r>
    </w:p>
    <w:p w14:paraId="2433FE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poser quelques questions pour mon journal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usage</w:t>
      </w:r>
      <w:r w:rsidR="006D3E7C">
        <w:rPr>
          <w:szCs w:val="32"/>
        </w:rPr>
        <w:t>…</w:t>
      </w:r>
    </w:p>
    <w:p w14:paraId="1D3A3DA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c</w:t>
      </w:r>
      <w:r w:rsidR="006D3E7C">
        <w:rPr>
          <w:szCs w:val="32"/>
        </w:rPr>
        <w:t>’</w:t>
      </w:r>
      <w:r w:rsidRPr="00BE5A07">
        <w:rPr>
          <w:szCs w:val="32"/>
        </w:rPr>
        <w:t>est l</w:t>
      </w:r>
      <w:r w:rsidR="006D3E7C">
        <w:rPr>
          <w:szCs w:val="32"/>
        </w:rPr>
        <w:t>’</w:t>
      </w:r>
      <w:r w:rsidRPr="00BE5A07">
        <w:rPr>
          <w:szCs w:val="32"/>
        </w:rPr>
        <w:t>usage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faites donc</w:t>
      </w:r>
      <w:r w:rsidR="006D3E7C">
        <w:rPr>
          <w:szCs w:val="32"/>
        </w:rPr>
        <w:t>.</w:t>
      </w:r>
    </w:p>
    <w:p w14:paraId="5F303F5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Êtes-vous sujet au mal de mer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 pensez-vous du péché originel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Préfères-vous le caviar ou un solo de cor de chasse</w:t>
      </w:r>
      <w:r w:rsidR="006D3E7C">
        <w:rPr>
          <w:szCs w:val="32"/>
        </w:rPr>
        <w:t> ?</w:t>
      </w:r>
    </w:p>
    <w:p w14:paraId="42F07C77" w14:textId="6990483D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entraîne dans un coin Colomb ahuri</w:t>
      </w:r>
      <w:r>
        <w:t>.).</w:t>
      </w:r>
    </w:p>
    <w:p w14:paraId="11A831E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D</w:t>
      </w:r>
      <w:r w:rsidR="00B13898" w:rsidRPr="00BE5A07">
        <w:rPr>
          <w:rStyle w:val="Taille-1Caracteres"/>
        </w:rPr>
        <w:t>EUXIÈME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Combien de fois avez-vous divorcé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Auriez-vous épousé votre mari s</w:t>
      </w:r>
      <w:r w:rsidR="006D3E7C">
        <w:rPr>
          <w:szCs w:val="32"/>
        </w:rPr>
        <w:t>’</w:t>
      </w:r>
      <w:r w:rsidRPr="00BE5A07">
        <w:rPr>
          <w:szCs w:val="32"/>
        </w:rPr>
        <w:t>il avait été marchand de cacahuètes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Que pensez-vous de</w:t>
      </w:r>
      <w:r w:rsidR="006D3E7C">
        <w:rPr>
          <w:szCs w:val="32"/>
        </w:rPr>
        <w:t>…</w:t>
      </w:r>
    </w:p>
    <w:p w14:paraId="2BCB0F52" w14:textId="78BD3F4A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 xml:space="preserve">Il entraîne </w:t>
      </w:r>
      <w:r>
        <w:rPr>
          <w:i/>
          <w:iCs/>
        </w:rPr>
        <w:t>M</w:t>
      </w:r>
      <w:r w:rsidRPr="006D3E7C">
        <w:rPr>
          <w:i/>
          <w:iCs/>
          <w:vertAlign w:val="superscript"/>
        </w:rPr>
        <w:t>me</w:t>
      </w:r>
      <w:r>
        <w:rPr>
          <w:i/>
          <w:iCs/>
        </w:rPr>
        <w:t> </w:t>
      </w:r>
      <w:r w:rsidR="006D21B8" w:rsidRPr="00BE5A07">
        <w:rPr>
          <w:i/>
          <w:iCs/>
        </w:rPr>
        <w:t>Colomb</w:t>
      </w:r>
      <w:r>
        <w:t>.)</w:t>
      </w:r>
    </w:p>
    <w:p w14:paraId="3649AF6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ROISIÈME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Yves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Est-ce à la suite d</w:t>
      </w:r>
      <w:r w:rsidR="006D3E7C">
        <w:rPr>
          <w:szCs w:val="32"/>
        </w:rPr>
        <w:t>’</w:t>
      </w:r>
      <w:r w:rsidRPr="00BE5A07">
        <w:rPr>
          <w:szCs w:val="32"/>
        </w:rPr>
        <w:t>un chagrin d</w:t>
      </w:r>
      <w:r w:rsidR="006D3E7C">
        <w:rPr>
          <w:szCs w:val="32"/>
        </w:rPr>
        <w:t>’</w:t>
      </w:r>
      <w:r w:rsidRPr="00BE5A07">
        <w:rPr>
          <w:szCs w:val="32"/>
        </w:rPr>
        <w:t>amour que vous vous êtes fait marin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Savez-vous boxer</w:t>
      </w:r>
      <w:r w:rsidR="006D3E7C">
        <w:rPr>
          <w:szCs w:val="32"/>
        </w:rPr>
        <w:t> ?</w:t>
      </w:r>
    </w:p>
    <w:p w14:paraId="7A619864" w14:textId="7C8FDE22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entraîne Yves</w:t>
      </w:r>
      <w:r>
        <w:t>.)</w:t>
      </w:r>
    </w:p>
    <w:p w14:paraId="276F6F6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Q</w:t>
      </w:r>
      <w:r w:rsidR="00B13898" w:rsidRPr="00BE5A07">
        <w:rPr>
          <w:rStyle w:val="Taille-1Caracteres"/>
        </w:rPr>
        <w:t>UATRIÈME</w:t>
      </w:r>
      <w:r w:rsidRPr="00BE5A07">
        <w:rPr>
          <w:szCs w:val="32"/>
        </w:rPr>
        <w:t xml:space="preserve"> R</w:t>
      </w:r>
      <w:r w:rsidR="00B13898" w:rsidRPr="00BE5A07">
        <w:rPr>
          <w:rStyle w:val="Taille-1Caracteres"/>
        </w:rPr>
        <w:t>EPORTER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 capitaine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Avez-vous déjà été avalé par une baleine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auriez-vous fait si vous aviez été capitaine à bord de l</w:t>
      </w:r>
      <w:r w:rsidR="006D3E7C">
        <w:rPr>
          <w:szCs w:val="32"/>
        </w:rPr>
        <w:t>’</w:t>
      </w:r>
      <w:r w:rsidRPr="00BE5A07">
        <w:rPr>
          <w:szCs w:val="32"/>
        </w:rPr>
        <w:t>arche de Noé</w:t>
      </w:r>
      <w:r w:rsidR="006D3E7C">
        <w:rPr>
          <w:szCs w:val="32"/>
        </w:rPr>
        <w:t> ?</w:t>
      </w:r>
    </w:p>
    <w:p w14:paraId="55CF525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pendant que le reporter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entraîne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d</w:t>
      </w:r>
      <w:r w:rsidR="006D3E7C">
        <w:rPr>
          <w:szCs w:val="32"/>
        </w:rPr>
        <w:t>’</w:t>
      </w:r>
      <w:r w:rsidRPr="00BE5A07">
        <w:rPr>
          <w:szCs w:val="32"/>
        </w:rPr>
        <w:t>abord commencé par construire une buanderie dans l</w:t>
      </w:r>
      <w:r w:rsidR="006D3E7C">
        <w:rPr>
          <w:szCs w:val="32"/>
        </w:rPr>
        <w:t>’</w:t>
      </w:r>
      <w:r w:rsidRPr="00BE5A07">
        <w:rPr>
          <w:szCs w:val="32"/>
        </w:rPr>
        <w:t>arche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</w:t>
      </w:r>
      <w:r w:rsidR="006D3E7C">
        <w:rPr>
          <w:szCs w:val="32"/>
        </w:rPr>
        <w:t>…</w:t>
      </w:r>
    </w:p>
    <w:p w14:paraId="06170001" w14:textId="4C24A430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Pendant ce temps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les trois autres reporters inscrivent sur leurs carnets les réponses de Colomb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de </w:t>
      </w:r>
      <w:r>
        <w:rPr>
          <w:i/>
          <w:iCs/>
        </w:rPr>
        <w:t>M</w:t>
      </w:r>
      <w:r w:rsidRPr="006D3E7C">
        <w:rPr>
          <w:i/>
          <w:iCs/>
          <w:vertAlign w:val="superscript"/>
        </w:rPr>
        <w:t>me</w:t>
      </w:r>
      <w:r>
        <w:rPr>
          <w:i/>
          <w:iCs/>
        </w:rPr>
        <w:t> </w:t>
      </w:r>
      <w:r w:rsidR="006D21B8" w:rsidRPr="00BE5A07">
        <w:rPr>
          <w:i/>
          <w:iCs/>
        </w:rPr>
        <w:t>Colomb et d</w:t>
      </w:r>
      <w:r>
        <w:rPr>
          <w:i/>
          <w:iCs/>
        </w:rPr>
        <w:t>’</w:t>
      </w:r>
      <w:r w:rsidR="006D21B8" w:rsidRPr="00BE5A07">
        <w:rPr>
          <w:i/>
          <w:iCs/>
        </w:rPr>
        <w:t>Yves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puis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éloignent</w:t>
      </w:r>
      <w:r>
        <w:t>.)</w:t>
      </w:r>
    </w:p>
    <w:p w14:paraId="185C72F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rStyle w:val="Taille-1Caracteres"/>
        </w:rPr>
        <w:t xml:space="preserve">, </w:t>
      </w:r>
      <w:r w:rsidR="006D21B8" w:rsidRPr="00BE5A07">
        <w:rPr>
          <w:i/>
          <w:iCs/>
          <w:szCs w:val="32"/>
        </w:rPr>
        <w:t>montrant les appareils des photographes braqués sur lui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</w:t>
      </w:r>
      <w:r w:rsidR="006D3E7C">
        <w:rPr>
          <w:szCs w:val="32"/>
        </w:rPr>
        <w:t>’</w:t>
      </w:r>
      <w:r w:rsidRPr="00BE5A07">
        <w:rPr>
          <w:szCs w:val="32"/>
        </w:rPr>
        <w:t>ils font</w:t>
      </w:r>
      <w:r w:rsidR="006D3E7C">
        <w:rPr>
          <w:szCs w:val="32"/>
        </w:rPr>
        <w:t> ?</w:t>
      </w:r>
    </w:p>
    <w:p w14:paraId="3F18952B" w14:textId="4FCB41C2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Le portrait de vous</w:t>
      </w:r>
      <w:r w:rsidR="006D3E7C">
        <w:rPr>
          <w:szCs w:val="32"/>
        </w:rPr>
        <w:t>.</w:t>
      </w:r>
    </w:p>
    <w:p w14:paraId="4F56624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portrait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avec ces boîtes</w:t>
      </w:r>
      <w:r w:rsidR="006D3E7C">
        <w:rPr>
          <w:szCs w:val="32"/>
        </w:rPr>
        <w:t> ?… (</w:t>
      </w:r>
      <w:r w:rsidR="006D21B8" w:rsidRPr="00BE5A07">
        <w:rPr>
          <w:i/>
          <w:iCs/>
          <w:szCs w:val="32"/>
        </w:rPr>
        <w:t>À sa femme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Ces pauvres diables ignorent l</w:t>
      </w:r>
      <w:r w:rsidR="006D3E7C">
        <w:rPr>
          <w:szCs w:val="32"/>
        </w:rPr>
        <w:t>’</w:t>
      </w:r>
      <w:r w:rsidRPr="00BE5A07">
        <w:rPr>
          <w:szCs w:val="32"/>
        </w:rPr>
        <w:t>art du dessin et de la peinture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font des portraits avec des boîtes</w:t>
      </w:r>
      <w:r w:rsidR="006D3E7C">
        <w:rPr>
          <w:szCs w:val="32"/>
        </w:rPr>
        <w:t> ?</w:t>
      </w:r>
    </w:p>
    <w:p w14:paraId="641A54C5" w14:textId="0D96054F" w:rsidR="006D3E7C" w:rsidRDefault="006D3E7C" w:rsidP="00695293">
      <w:pPr>
        <w:pStyle w:val="Droite"/>
      </w:pPr>
      <w:bookmarkStart w:id="43" w:name="bookmark27"/>
      <w:r>
        <w:t>(</w:t>
      </w:r>
      <w:r w:rsidR="006D21B8" w:rsidRPr="00BE5A07">
        <w:rPr>
          <w:i/>
          <w:iCs/>
        </w:rPr>
        <w:t>Il rit</w:t>
      </w:r>
      <w:r>
        <w:t>.)</w:t>
      </w:r>
      <w:bookmarkEnd w:id="43"/>
    </w:p>
    <w:p w14:paraId="7C305193" w14:textId="1398FFD3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ne voudrais pas que les sauvages te fassent des tableaux comme Léonard de Vinci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suppose</w:t>
      </w:r>
      <w:r>
        <w:rPr>
          <w:szCs w:val="32"/>
        </w:rPr>
        <w:t> ?</w:t>
      </w:r>
    </w:p>
    <w:p w14:paraId="44FDA2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regardant les banques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des bureaux en plein vent</w:t>
      </w:r>
      <w:r w:rsidR="006D3E7C">
        <w:rPr>
          <w:szCs w:val="32"/>
        </w:rPr>
        <w:t> !</w:t>
      </w:r>
    </w:p>
    <w:p w14:paraId="53C58CD2" w14:textId="6636C25F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provisoire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Nous avons déjà construit trois </w:t>
      </w:r>
      <w:r w:rsidR="006D3E7C">
        <w:rPr>
          <w:szCs w:val="32"/>
        </w:rPr>
        <w:t>« </w:t>
      </w:r>
      <w:r w:rsidRPr="00BE5A07">
        <w:rPr>
          <w:szCs w:val="32"/>
        </w:rPr>
        <w:t>gratte-ciel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mais il y a tellement de banques dans le Amérique que ce était insuffisant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en construit d</w:t>
      </w:r>
      <w:r w:rsidR="006D3E7C">
        <w:rPr>
          <w:szCs w:val="32"/>
        </w:rPr>
        <w:t>’</w:t>
      </w:r>
      <w:r w:rsidRPr="00BE5A07">
        <w:rPr>
          <w:szCs w:val="32"/>
        </w:rPr>
        <w:t>autres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attendant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faut bien que le business il continue</w:t>
      </w:r>
      <w:r w:rsidR="006D3E7C">
        <w:rPr>
          <w:szCs w:val="32"/>
        </w:rPr>
        <w:t>.</w:t>
      </w:r>
    </w:p>
    <w:p w14:paraId="2189514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apercevant une machine à écrire sur laquelle une dactylo est en train de taper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instrument de musique</w:t>
      </w:r>
      <w:r w:rsidR="006D3E7C">
        <w:rPr>
          <w:szCs w:val="32"/>
        </w:rPr>
        <w:t> ?</w:t>
      </w:r>
    </w:p>
    <w:p w14:paraId="7163476C" w14:textId="77777777" w:rsidR="006D3E7C" w:rsidRDefault="00695293" w:rsidP="00695293">
      <w:pPr>
        <w:rPr>
          <w:szCs w:val="32"/>
        </w:rPr>
      </w:pPr>
      <w:r w:rsidRPr="00BE5A07">
        <w:rPr>
          <w:szCs w:val="32"/>
          <w:lang w:val="it-IT"/>
        </w:rPr>
        <w:t>L</w:t>
      </w:r>
      <w:r w:rsidR="00B13898" w:rsidRPr="00BE5A07">
        <w:rPr>
          <w:rStyle w:val="Taille-1Caracteres"/>
          <w:lang w:val="it-IT"/>
        </w:rPr>
        <w:t>A</w:t>
      </w:r>
      <w:r w:rsidRPr="00BE5A07">
        <w:rPr>
          <w:szCs w:val="32"/>
          <w:lang w:val="it-IT"/>
        </w:rPr>
        <w:t xml:space="preserve"> D</w:t>
      </w:r>
      <w:r w:rsidR="00B13898" w:rsidRPr="00BE5A07">
        <w:rPr>
          <w:rStyle w:val="Taille-1Caracteres"/>
          <w:lang w:val="it-IT"/>
        </w:rPr>
        <w:t>ACTYLO</w:t>
      </w:r>
      <w:r w:rsidR="006D3E7C">
        <w:rPr>
          <w:rStyle w:val="Taille-1Caracteres"/>
          <w:lang w:val="it-IT"/>
        </w:rPr>
        <w:t xml:space="preserve">, </w:t>
      </w:r>
      <w:r w:rsidR="006D21B8" w:rsidRPr="00BE5A07">
        <w:rPr>
          <w:i/>
          <w:iCs/>
          <w:szCs w:val="32"/>
          <w:lang w:val="it-IT"/>
        </w:rPr>
        <w:t>riant</w:t>
      </w:r>
      <w:r w:rsidR="006D3E7C">
        <w:rPr>
          <w:szCs w:val="32"/>
          <w:lang w:val="it-IT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  <w:lang w:val="it-IT"/>
        </w:rPr>
        <w:t>No</w:t>
      </w:r>
      <w:r w:rsidR="006D3E7C">
        <w:rPr>
          <w:szCs w:val="32"/>
          <w:lang w:val="it-IT"/>
        </w:rPr>
        <w:t xml:space="preserve">, </w:t>
      </w:r>
      <w:r w:rsidRPr="00BE5A07">
        <w:rPr>
          <w:szCs w:val="32"/>
          <w:lang w:val="it-IT"/>
        </w:rPr>
        <w:t>master Colomb</w:t>
      </w:r>
      <w:r w:rsidR="006D3E7C">
        <w:rPr>
          <w:szCs w:val="32"/>
          <w:lang w:val="it-IT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une machine pour écrire</w:t>
      </w:r>
      <w:r w:rsidR="006D3E7C">
        <w:rPr>
          <w:szCs w:val="32"/>
        </w:rPr>
        <w:t>.</w:t>
      </w:r>
    </w:p>
    <w:p w14:paraId="1323E27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vous écrivez avec ça</w:t>
      </w:r>
      <w:r w:rsidR="006D3E7C">
        <w:rPr>
          <w:szCs w:val="32"/>
        </w:rPr>
        <w:t> ? (</w:t>
      </w:r>
      <w:r w:rsidR="006D21B8" w:rsidRPr="00BE5A07">
        <w:rPr>
          <w:i/>
          <w:iCs/>
          <w:szCs w:val="32"/>
        </w:rPr>
        <w:t>Il éclate de rire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trop drôle regarde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écrivent avec ça</w:t>
      </w:r>
      <w:r w:rsidR="006D3E7C">
        <w:rPr>
          <w:szCs w:val="32"/>
        </w:rPr>
        <w:t> !…</w:t>
      </w:r>
    </w:p>
    <w:p w14:paraId="33C30D1E" w14:textId="1E9B140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Parbleu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des primitifs</w:t>
      </w:r>
      <w:r>
        <w:rPr>
          <w:szCs w:val="32"/>
        </w:rPr>
        <w:t> !…</w:t>
      </w:r>
    </w:p>
    <w:p w14:paraId="30E7A3E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était temps que j</w:t>
      </w:r>
      <w:r w:rsidR="006D3E7C">
        <w:rPr>
          <w:szCs w:val="32"/>
        </w:rPr>
        <w:t>’</w:t>
      </w:r>
      <w:r w:rsidRPr="00BE5A07">
        <w:rPr>
          <w:szCs w:val="32"/>
        </w:rPr>
        <w:t>arrive pour les faire profiter des progrès de la civilisation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la dactylo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écrivez avec cette grotesque et lourde machine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lorsqu</w:t>
      </w:r>
      <w:r w:rsidR="006D3E7C">
        <w:rPr>
          <w:szCs w:val="32"/>
        </w:rPr>
        <w:t>’</w:t>
      </w:r>
      <w:r w:rsidRPr="00BE5A07">
        <w:rPr>
          <w:szCs w:val="32"/>
        </w:rPr>
        <w:t>il est si facile d</w:t>
      </w:r>
      <w:r w:rsidR="006D3E7C">
        <w:rPr>
          <w:szCs w:val="32"/>
        </w:rPr>
        <w:t>’</w:t>
      </w:r>
      <w:r w:rsidRPr="00BE5A07">
        <w:rPr>
          <w:szCs w:val="32"/>
        </w:rPr>
        <w:t>écrire avec ceci</w:t>
      </w:r>
      <w:r w:rsidR="006D3E7C">
        <w:rPr>
          <w:szCs w:val="32"/>
        </w:rPr>
        <w:t> ?</w:t>
      </w:r>
    </w:p>
    <w:p w14:paraId="5BD7C6BE" w14:textId="330A6594" w:rsidR="006D3E7C" w:rsidRDefault="006D3E7C" w:rsidP="00695293">
      <w:pPr>
        <w:pStyle w:val="NormalSuspendu1XRetrait2XEsp0"/>
      </w:pPr>
      <w:r>
        <w:lastRenderedPageBreak/>
        <w:t>(</w:t>
      </w:r>
      <w:r w:rsidR="006D21B8" w:rsidRPr="00BE5A07">
        <w:rPr>
          <w:i/>
          <w:iCs/>
        </w:rPr>
        <w:t>Il sort une plume d</w:t>
      </w:r>
      <w:r>
        <w:rPr>
          <w:i/>
          <w:iCs/>
        </w:rPr>
        <w:t>’</w:t>
      </w:r>
      <w:r w:rsidR="006D21B8" w:rsidRPr="00BE5A07">
        <w:rPr>
          <w:i/>
          <w:iCs/>
        </w:rPr>
        <w:t>oie et un encrier de corne de sa poche</w:t>
      </w:r>
      <w:r>
        <w:t>.)</w:t>
      </w:r>
    </w:p>
    <w:p w14:paraId="3FA4881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 LES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. – </w:t>
      </w:r>
      <w:proofErr w:type="spellStart"/>
      <w:r w:rsidR="006D21B8" w:rsidRPr="00BE5A07">
        <w:rPr>
          <w:i/>
          <w:iCs/>
          <w:szCs w:val="32"/>
        </w:rPr>
        <w:t>Aôh</w:t>
      </w:r>
      <w:proofErr w:type="spellEnd"/>
      <w:r w:rsidR="006D3E7C">
        <w:rPr>
          <w:i/>
          <w:iCs/>
          <w:szCs w:val="32"/>
        </w:rPr>
        <w:t xml:space="preserve"> ! </w:t>
      </w:r>
      <w:r w:rsidRPr="00BE5A07">
        <w:rPr>
          <w:szCs w:val="32"/>
        </w:rPr>
        <w:t>ce était pour écrire cela</w:t>
      </w:r>
      <w:r w:rsidR="006D3E7C">
        <w:rPr>
          <w:szCs w:val="32"/>
        </w:rPr>
        <w:t> ?</w:t>
      </w:r>
    </w:p>
    <w:p w14:paraId="2DC9C3C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enfants de la nature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Regardez</w:t>
      </w:r>
      <w:r w:rsidR="006D3E7C">
        <w:rPr>
          <w:szCs w:val="32"/>
        </w:rPr>
        <w:t> !</w:t>
      </w:r>
    </w:p>
    <w:p w14:paraId="354A8F19" w14:textId="418887AD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trempe sa plume et écrit sur le papier de la dactylo</w:t>
      </w:r>
      <w:r>
        <w:t>.)</w:t>
      </w:r>
    </w:p>
    <w:p w14:paraId="7B4C40C0" w14:textId="171D0F6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as beau jeu d</w:t>
      </w:r>
      <w:r>
        <w:rPr>
          <w:szCs w:val="32"/>
        </w:rPr>
        <w:t>’</w:t>
      </w:r>
      <w:r w:rsidR="00695293" w:rsidRPr="00BE5A07">
        <w:rPr>
          <w:szCs w:val="32"/>
        </w:rPr>
        <w:t>éblouir de pauvres sauvages</w:t>
      </w:r>
      <w:r>
        <w:rPr>
          <w:szCs w:val="32"/>
        </w:rPr>
        <w:t> !</w:t>
      </w:r>
    </w:p>
    <w:p w14:paraId="7578530E" w14:textId="08608EA0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1014DB51" wp14:editId="3BBE563A">
            <wp:extent cx="5514975" cy="4248150"/>
            <wp:effectExtent l="0" t="0" r="0" b="0"/>
            <wp:docPr id="2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09AF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 voyez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plus simple et plus facile à manier que tout cet attirail</w:t>
      </w:r>
      <w:r w:rsidR="006D3E7C">
        <w:rPr>
          <w:szCs w:val="32"/>
        </w:rPr>
        <w:t> !</w:t>
      </w:r>
    </w:p>
    <w:p w14:paraId="2D2A7D67" w14:textId="6A642534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="006D21B8" w:rsidRPr="00BE5A07">
        <w:rPr>
          <w:i/>
          <w:iCs/>
          <w:szCs w:val="32"/>
        </w:rPr>
        <w:t>Merveillous</w:t>
      </w:r>
      <w:proofErr w:type="spellEnd"/>
      <w:r w:rsidR="006D3E7C">
        <w:rPr>
          <w:i/>
          <w:iCs/>
          <w:szCs w:val="32"/>
        </w:rPr>
        <w:t> !…</w:t>
      </w:r>
      <w:r w:rsidR="006D3E7C">
        <w:rPr>
          <w:szCs w:val="32"/>
        </w:rPr>
        <w:t xml:space="preserve"> </w:t>
      </w:r>
      <w:r w:rsidRPr="00BE5A07">
        <w:rPr>
          <w:szCs w:val="32"/>
        </w:rPr>
        <w:t xml:space="preserve">Comment vous appelez ce </w:t>
      </w:r>
      <w:proofErr w:type="spellStart"/>
      <w:r w:rsidRPr="00BE5A07">
        <w:rPr>
          <w:szCs w:val="32"/>
        </w:rPr>
        <w:t>minusquioule</w:t>
      </w:r>
      <w:proofErr w:type="spellEnd"/>
      <w:r w:rsidRPr="00BE5A07">
        <w:rPr>
          <w:szCs w:val="32"/>
        </w:rPr>
        <w:t xml:space="preserve"> machine pour écrire</w:t>
      </w:r>
      <w:r w:rsidR="006D3E7C">
        <w:rPr>
          <w:szCs w:val="32"/>
        </w:rPr>
        <w:t> ?</w:t>
      </w:r>
    </w:p>
    <w:p w14:paraId="3F203C6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porte-plume</w:t>
      </w:r>
      <w:r w:rsidR="006D3E7C">
        <w:rPr>
          <w:szCs w:val="32"/>
        </w:rPr>
        <w:t>.</w:t>
      </w:r>
    </w:p>
    <w:p w14:paraId="5ACB1B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y a aussi le crayon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encore plus simple</w:t>
      </w:r>
      <w:r w:rsidR="006D3E7C">
        <w:rPr>
          <w:szCs w:val="32"/>
        </w:rPr>
        <w:t>.</w:t>
      </w:r>
    </w:p>
    <w:p w14:paraId="3AE6FCC5" w14:textId="3447BD18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Laissez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capitaine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ne les éblouissez pas d</w:t>
      </w:r>
      <w:r>
        <w:rPr>
          <w:szCs w:val="32"/>
        </w:rPr>
        <w:t>’</w:t>
      </w:r>
      <w:r w:rsidR="00695293" w:rsidRPr="00BE5A07">
        <w:rPr>
          <w:szCs w:val="32"/>
        </w:rPr>
        <w:t>un seul coup avec toutes les merveilles de la civilisation</w:t>
      </w:r>
      <w:r>
        <w:rPr>
          <w:szCs w:val="32"/>
        </w:rPr>
        <w:t> !</w:t>
      </w:r>
    </w:p>
    <w:p w14:paraId="0B960DE7" w14:textId="3B7F8131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hurlant dans le téléphone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Allo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Broadway </w:t>
      </w:r>
      <w:r w:rsidR="006D3E7C" w:rsidRPr="00BE5A07">
        <w:rPr>
          <w:szCs w:val="32"/>
        </w:rPr>
        <w:t>2</w:t>
      </w:r>
      <w:r w:rsidR="006D3E7C">
        <w:rPr>
          <w:szCs w:val="32"/>
        </w:rPr>
        <w:t>.</w:t>
      </w:r>
      <w:r w:rsidR="006D3E7C" w:rsidRPr="00BE5A07">
        <w:rPr>
          <w:szCs w:val="32"/>
        </w:rPr>
        <w:t>5</w:t>
      </w:r>
      <w:r w:rsidRPr="00BE5A07">
        <w:rPr>
          <w:szCs w:val="32"/>
        </w:rPr>
        <w:t>94-17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Ne coupez pas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ce damné </w:t>
      </w:r>
      <w:proofErr w:type="spellStart"/>
      <w:r w:rsidRPr="00BE5A07">
        <w:rPr>
          <w:szCs w:val="32"/>
        </w:rPr>
        <w:t>tuyauphone</w:t>
      </w:r>
      <w:proofErr w:type="spellEnd"/>
      <w:r w:rsidR="006D3E7C">
        <w:rPr>
          <w:szCs w:val="32"/>
        </w:rPr>
        <w:t xml:space="preserve"> !!… </w:t>
      </w:r>
      <w:r w:rsidRPr="00BE5A07">
        <w:rPr>
          <w:szCs w:val="32"/>
        </w:rPr>
        <w:t>Impossible d</w:t>
      </w:r>
      <w:r w:rsidR="006D3E7C">
        <w:rPr>
          <w:szCs w:val="32"/>
        </w:rPr>
        <w:t>’</w:t>
      </w:r>
      <w:r w:rsidRPr="00BE5A07">
        <w:rPr>
          <w:szCs w:val="32"/>
        </w:rPr>
        <w:t>avoir la communication</w:t>
      </w:r>
      <w:r w:rsidR="006D3E7C">
        <w:rPr>
          <w:szCs w:val="32"/>
        </w:rPr>
        <w:t> !</w:t>
      </w:r>
    </w:p>
    <w:p w14:paraId="134E86C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la dactylo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fou</w:t>
      </w:r>
      <w:r w:rsidR="006D3E7C">
        <w:rPr>
          <w:szCs w:val="32"/>
        </w:rPr>
        <w:t> ?</w:t>
      </w:r>
    </w:p>
    <w:p w14:paraId="79CF8DD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A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mon patron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Il </w:t>
      </w:r>
      <w:proofErr w:type="spellStart"/>
      <w:r w:rsidRPr="00BE5A07">
        <w:rPr>
          <w:szCs w:val="32"/>
        </w:rPr>
        <w:t>tuyauphone</w:t>
      </w:r>
      <w:proofErr w:type="spellEnd"/>
      <w:r w:rsidR="006D3E7C">
        <w:rPr>
          <w:szCs w:val="32"/>
        </w:rPr>
        <w:t>…</w:t>
      </w:r>
    </w:p>
    <w:p w14:paraId="22128F6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Il </w:t>
      </w:r>
      <w:proofErr w:type="spellStart"/>
      <w:r w:rsidRPr="00BE5A07">
        <w:rPr>
          <w:szCs w:val="32"/>
        </w:rPr>
        <w:t>tuyauphone</w:t>
      </w:r>
      <w:proofErr w:type="spellEnd"/>
      <w:r w:rsidR="006D3E7C">
        <w:rPr>
          <w:szCs w:val="32"/>
        </w:rPr>
        <w:t> ?</w:t>
      </w:r>
    </w:p>
    <w:p w14:paraId="3AFF697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A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travers de cette tuyau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veut parler à un autre businessman qui se trouve à l</w:t>
      </w:r>
      <w:r w:rsidR="006D3E7C">
        <w:rPr>
          <w:szCs w:val="32"/>
        </w:rPr>
        <w:t>’</w:t>
      </w:r>
      <w:r w:rsidRPr="00BE5A07">
        <w:rPr>
          <w:szCs w:val="32"/>
        </w:rPr>
        <w:t>autre bout de la ville et il n</w:t>
      </w:r>
      <w:r w:rsidR="006D3E7C">
        <w:rPr>
          <w:szCs w:val="32"/>
        </w:rPr>
        <w:t>’</w:t>
      </w:r>
      <w:r w:rsidRPr="00BE5A07">
        <w:rPr>
          <w:szCs w:val="32"/>
        </w:rPr>
        <w:t>arrive pas</w:t>
      </w:r>
      <w:r w:rsidR="006D3E7C">
        <w:rPr>
          <w:szCs w:val="32"/>
        </w:rPr>
        <w:t>…</w:t>
      </w:r>
    </w:p>
    <w:p w14:paraId="317BEF9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comprends ça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insensé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la dactylo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vais vous montrer comment on opère pour correspondre avec quelqu</w:t>
      </w:r>
      <w:r w:rsidR="006D3E7C">
        <w:rPr>
          <w:szCs w:val="32"/>
        </w:rPr>
        <w:t>’</w:t>
      </w:r>
      <w:r w:rsidRPr="00BE5A07">
        <w:rPr>
          <w:szCs w:val="32"/>
        </w:rPr>
        <w:t>un rapidement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Écrivez-moi ce que votre patron veut communiquer à cette personne qui est à l</w:t>
      </w:r>
      <w:r w:rsidR="006D3E7C">
        <w:rPr>
          <w:szCs w:val="32"/>
        </w:rPr>
        <w:t>’</w:t>
      </w:r>
      <w:r w:rsidRPr="00BE5A07">
        <w:rPr>
          <w:szCs w:val="32"/>
        </w:rPr>
        <w:t>autre bout du tuyau et vous allez voir</w:t>
      </w:r>
      <w:r w:rsidR="006D3E7C">
        <w:rPr>
          <w:szCs w:val="32"/>
        </w:rPr>
        <w:t> !</w:t>
      </w:r>
    </w:p>
    <w:p w14:paraId="0C40306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pendant que la dactylo écrit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pas Boston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Broadway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 xml:space="preserve">Master </w:t>
      </w:r>
      <w:proofErr w:type="spellStart"/>
      <w:r w:rsidRPr="00BE5A07">
        <w:rPr>
          <w:szCs w:val="32"/>
        </w:rPr>
        <w:t>Kut</w:t>
      </w:r>
      <w:proofErr w:type="spellEnd"/>
      <w:r w:rsidR="006D3E7C">
        <w:rPr>
          <w:szCs w:val="32"/>
        </w:rPr>
        <w:t xml:space="preserve">… </w:t>
      </w:r>
      <w:r w:rsidRPr="00BE5A07">
        <w:rPr>
          <w:szCs w:val="32"/>
        </w:rPr>
        <w:t>K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 xml:space="preserve">comme </w:t>
      </w:r>
      <w:proofErr w:type="spellStart"/>
      <w:r w:rsidRPr="00BE5A07">
        <w:rPr>
          <w:szCs w:val="32"/>
        </w:rPr>
        <w:t>Kolomb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U comme </w:t>
      </w:r>
      <w:proofErr w:type="spellStart"/>
      <w:r w:rsidRPr="00BE5A07">
        <w:rPr>
          <w:szCs w:val="32"/>
        </w:rPr>
        <w:t>united</w:t>
      </w:r>
      <w:proofErr w:type="spellEnd"/>
      <w:r w:rsidR="006D3E7C">
        <w:rPr>
          <w:szCs w:val="32"/>
        </w:rPr>
        <w:t xml:space="preserve">… </w:t>
      </w:r>
      <w:r w:rsidRPr="00BE5A07">
        <w:rPr>
          <w:szCs w:val="32"/>
        </w:rPr>
        <w:t>T comme Tararaboum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coupez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damnation</w:t>
      </w:r>
      <w:r w:rsidR="006D3E7C">
        <w:rPr>
          <w:szCs w:val="32"/>
        </w:rPr>
        <w:t> !</w:t>
      </w:r>
    </w:p>
    <w:p w14:paraId="4FE8EE92" w14:textId="306776AA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 xml:space="preserve">Pendant que le businessman </w:t>
      </w:r>
      <w:proofErr w:type="spellStart"/>
      <w:r w:rsidR="006D21B8" w:rsidRPr="00BE5A07">
        <w:rPr>
          <w:i/>
          <w:iCs/>
        </w:rPr>
        <w:t>tuyauphone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>la dactylo a remis la lettre à Colomb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Celui-ci appelle un de ses mousses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lui montre l</w:t>
      </w:r>
      <w:r>
        <w:rPr>
          <w:i/>
          <w:iCs/>
        </w:rPr>
        <w:t>’</w:t>
      </w:r>
      <w:r w:rsidR="006D21B8" w:rsidRPr="00BE5A07">
        <w:rPr>
          <w:i/>
          <w:iCs/>
        </w:rPr>
        <w:t>adresse et lui fait signe de courir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mousse part en courant</w:t>
      </w:r>
      <w:r>
        <w:t>.)</w:t>
      </w:r>
    </w:p>
    <w:p w14:paraId="6496C9B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montrant le businessman qui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époumone à crier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Pauvre bougre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il parle souvent dans ce tuyau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votre patron</w:t>
      </w:r>
      <w:r w:rsidR="006D3E7C">
        <w:rPr>
          <w:szCs w:val="32"/>
        </w:rPr>
        <w:t> ?</w:t>
      </w:r>
    </w:p>
    <w:p w14:paraId="28AA7E7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A</w:t>
      </w:r>
      <w:r w:rsidRPr="00BE5A07">
        <w:rPr>
          <w:szCs w:val="32"/>
        </w:rPr>
        <w:t xml:space="preserve"> D</w:t>
      </w:r>
      <w:r w:rsidR="00B13898" w:rsidRPr="00BE5A07">
        <w:rPr>
          <w:rStyle w:val="Taille-1Caracteres"/>
        </w:rPr>
        <w:t>ACTYLO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Toute la journée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était pas facile toujours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ça épargnait le temps</w:t>
      </w:r>
      <w:r w:rsidR="006D3E7C">
        <w:rPr>
          <w:szCs w:val="32"/>
        </w:rPr>
        <w:t xml:space="preserve">. </w:t>
      </w:r>
      <w:r w:rsidR="006D21B8" w:rsidRPr="00BE5A07">
        <w:rPr>
          <w:i/>
          <w:iCs/>
          <w:szCs w:val="32"/>
        </w:rPr>
        <w:t xml:space="preserve">Time </w:t>
      </w:r>
      <w:proofErr w:type="spellStart"/>
      <w:r w:rsidR="006D21B8" w:rsidRPr="00BE5A07">
        <w:rPr>
          <w:i/>
          <w:iCs/>
          <w:szCs w:val="32"/>
        </w:rPr>
        <w:t>is</w:t>
      </w:r>
      <w:proofErr w:type="spellEnd"/>
      <w:r w:rsidR="006D21B8" w:rsidRPr="00BE5A07">
        <w:rPr>
          <w:i/>
          <w:iCs/>
          <w:szCs w:val="32"/>
        </w:rPr>
        <w:t xml:space="preserve"> money</w:t>
      </w:r>
      <w:r w:rsidR="006D3E7C">
        <w:rPr>
          <w:szCs w:val="32"/>
        </w:rPr>
        <w:t> !</w:t>
      </w:r>
    </w:p>
    <w:p w14:paraId="3678831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genre de porte-voix très long</w:t>
      </w:r>
      <w:r w:rsidR="006D3E7C">
        <w:rPr>
          <w:szCs w:val="32"/>
        </w:rPr>
        <w:t>…</w:t>
      </w:r>
    </w:p>
    <w:p w14:paraId="5B8B828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long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cas de le dire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quels arriérés</w:t>
      </w:r>
      <w:r w:rsidR="006D3E7C">
        <w:rPr>
          <w:szCs w:val="32"/>
        </w:rPr>
        <w:t> !</w:t>
      </w:r>
    </w:p>
    <w:p w14:paraId="60B926A3" w14:textId="28F1D565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No</w:t>
      </w:r>
      <w:r w:rsidR="006D3E7C">
        <w:rPr>
          <w:i/>
          <w:iCs/>
          <w:szCs w:val="32"/>
        </w:rPr>
        <w:t xml:space="preserve"> ! </w:t>
      </w:r>
      <w:r w:rsidR="006D21B8" w:rsidRPr="00BE5A07">
        <w:rPr>
          <w:i/>
          <w:iCs/>
          <w:szCs w:val="32"/>
        </w:rPr>
        <w:t>No</w:t>
      </w:r>
      <w:r w:rsidR="006D3E7C">
        <w:rPr>
          <w:i/>
          <w:iCs/>
          <w:szCs w:val="32"/>
        </w:rPr>
        <w:t xml:space="preserve"> !! </w:t>
      </w:r>
      <w:r w:rsidRPr="00BE5A07">
        <w:rPr>
          <w:szCs w:val="32"/>
        </w:rPr>
        <w:t>chère vieille momie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était pas ici le bureau des Pompes Funèbres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Allo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allo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attends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Broadway</w:t>
      </w:r>
      <w:r w:rsidR="006D3E7C">
        <w:rPr>
          <w:szCs w:val="32"/>
        </w:rPr>
        <w:t>…</w:t>
      </w:r>
    </w:p>
    <w:p w14:paraId="7D8200E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M</w:t>
      </w:r>
      <w:r w:rsidR="00B13898" w:rsidRPr="00BE5A07">
        <w:rPr>
          <w:rStyle w:val="Taille-1Caracteres"/>
        </w:rPr>
        <w:t>OUSSE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revenant avec la réponse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>…</w:t>
      </w:r>
    </w:p>
    <w:p w14:paraId="0070E5F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 businessman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Arrêtez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voici votre réponse</w:t>
      </w:r>
      <w:r w:rsidR="006D3E7C">
        <w:rPr>
          <w:szCs w:val="32"/>
        </w:rPr>
        <w:t>.</w:t>
      </w:r>
    </w:p>
    <w:p w14:paraId="075CF8D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mon réponse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 xml:space="preserve">Vous avez </w:t>
      </w:r>
      <w:proofErr w:type="spellStart"/>
      <w:r w:rsidRPr="00BE5A07">
        <w:rPr>
          <w:szCs w:val="32"/>
        </w:rPr>
        <w:t>tuyauphoné</w:t>
      </w:r>
      <w:proofErr w:type="spellEnd"/>
      <w:r w:rsidRPr="00BE5A07">
        <w:rPr>
          <w:szCs w:val="32"/>
        </w:rPr>
        <w:t xml:space="preserve"> à mon place</w:t>
      </w:r>
      <w:r w:rsidR="006D3E7C">
        <w:rPr>
          <w:szCs w:val="32"/>
        </w:rPr>
        <w:t> ?</w:t>
      </w:r>
    </w:p>
    <w:p w14:paraId="49382CD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envoyé un commissionnaire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voilà tout</w:t>
      </w:r>
      <w:r w:rsidR="006D3E7C">
        <w:rPr>
          <w:szCs w:val="32"/>
        </w:rPr>
        <w:t>.</w:t>
      </w:r>
    </w:p>
    <w:p w14:paraId="7299D4C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Commissionnaire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Pratique invention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Je ferai installer cette rapide chose dans le bureau de moi</w:t>
      </w:r>
      <w:r w:rsidR="006D3E7C">
        <w:rPr>
          <w:szCs w:val="32"/>
        </w:rPr>
        <w:t>.</w:t>
      </w:r>
    </w:p>
    <w:p w14:paraId="7C1BABA2" w14:textId="158D8E53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À ce moment arrive un bataillon de nourrices portant des poupons américains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bataillon de nourrices marche au pas militaire et vient s</w:t>
      </w:r>
      <w:r>
        <w:rPr>
          <w:i/>
          <w:iCs/>
        </w:rPr>
        <w:t>’</w:t>
      </w:r>
      <w:r w:rsidR="006D21B8" w:rsidRPr="00BE5A07">
        <w:rPr>
          <w:i/>
          <w:iCs/>
        </w:rPr>
        <w:t>aligner devant Colomb</w:t>
      </w:r>
      <w:r>
        <w:t>.)</w:t>
      </w:r>
    </w:p>
    <w:p w14:paraId="72CE87D5" w14:textId="17DDD6FC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Illustre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permettez à ces </w:t>
      </w:r>
      <w:proofErr w:type="spellStart"/>
      <w:r w:rsidRPr="00BE5A07">
        <w:rPr>
          <w:szCs w:val="32"/>
        </w:rPr>
        <w:t>american</w:t>
      </w:r>
      <w:proofErr w:type="spellEnd"/>
      <w:r w:rsidRPr="00BE5A07">
        <w:rPr>
          <w:szCs w:val="32"/>
        </w:rPr>
        <w:t>-bab</w:t>
      </w:r>
      <w:r w:rsidR="00643291">
        <w:rPr>
          <w:szCs w:val="32"/>
        </w:rPr>
        <w:t>ie</w:t>
      </w:r>
      <w:r w:rsidRPr="00BE5A07">
        <w:rPr>
          <w:szCs w:val="32"/>
        </w:rPr>
        <w:t xml:space="preserve">s de contempler votre chère vieille historique </w:t>
      </w:r>
      <w:proofErr w:type="spellStart"/>
      <w:r w:rsidRPr="00BE5A07">
        <w:rPr>
          <w:szCs w:val="32"/>
        </w:rPr>
        <w:t>figuioure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Ces </w:t>
      </w:r>
      <w:r w:rsidRPr="00BE5A07">
        <w:rPr>
          <w:szCs w:val="32"/>
        </w:rPr>
        <w:lastRenderedPageBreak/>
        <w:t>petits citoyens du pays sont élevés par des nourrices sèches naturellement</w:t>
      </w:r>
      <w:r w:rsidR="006D3E7C">
        <w:rPr>
          <w:szCs w:val="32"/>
        </w:rPr>
        <w:t>.</w:t>
      </w:r>
    </w:p>
    <w:p w14:paraId="7A0A3C64" w14:textId="50FFCA5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</w:t>
      </w:r>
      <w:r>
        <w:rPr>
          <w:szCs w:val="32"/>
        </w:rPr>
        <w:t>’</w:t>
      </w:r>
      <w:r w:rsidR="00695293" w:rsidRPr="00BE5A07">
        <w:rPr>
          <w:szCs w:val="32"/>
        </w:rPr>
        <w:t>ils sont gentils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les chéris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les chers innocents</w:t>
      </w:r>
      <w:r>
        <w:rPr>
          <w:szCs w:val="32"/>
        </w:rPr>
        <w:t> ! (</w:t>
      </w:r>
      <w:r w:rsidR="006D21B8" w:rsidRPr="00BE5A07">
        <w:rPr>
          <w:i/>
          <w:iCs/>
          <w:szCs w:val="32"/>
        </w:rPr>
        <w:t>À un poupon en lui caressant le menton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 xml:space="preserve">le petit </w:t>
      </w:r>
      <w:proofErr w:type="spellStart"/>
      <w:r w:rsidR="00695293" w:rsidRPr="00BE5A07">
        <w:rPr>
          <w:szCs w:val="32"/>
        </w:rPr>
        <w:t>mamour</w:t>
      </w:r>
      <w:proofErr w:type="spellEnd"/>
      <w:r w:rsidR="00695293" w:rsidRPr="00BE5A07">
        <w:rPr>
          <w:szCs w:val="32"/>
        </w:rPr>
        <w:t xml:space="preserve"> d</w:t>
      </w:r>
      <w:r>
        <w:rPr>
          <w:szCs w:val="32"/>
        </w:rPr>
        <w:t>’</w:t>
      </w:r>
      <w:r w:rsidR="00695293" w:rsidRPr="00BE5A07">
        <w:rPr>
          <w:szCs w:val="32"/>
        </w:rPr>
        <w:t>enfant</w:t>
      </w:r>
      <w:r>
        <w:rPr>
          <w:szCs w:val="32"/>
        </w:rPr>
        <w:t> !</w:t>
      </w:r>
    </w:p>
    <w:p w14:paraId="3B5D61CB" w14:textId="783DE86B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0B2E7BEF" wp14:editId="0D4218CE">
            <wp:extent cx="4939030" cy="6055360"/>
            <wp:effectExtent l="0" t="0" r="0" b="0"/>
            <wp:docPr id="2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030" cy="605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EF1EA" w14:textId="288E34F9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Stop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Mistress</w:t>
      </w:r>
      <w:proofErr w:type="spellEnd"/>
      <w:r w:rsidRPr="00BE5A07">
        <w:rPr>
          <w:szCs w:val="32"/>
        </w:rPr>
        <w:t xml:space="preserve">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prie vous de ne pas faire de sentimentalité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Nos </w:t>
      </w:r>
      <w:proofErr w:type="spellStart"/>
      <w:r w:rsidRPr="00BE5A07">
        <w:rPr>
          <w:szCs w:val="32"/>
        </w:rPr>
        <w:t>american</w:t>
      </w:r>
      <w:proofErr w:type="spellEnd"/>
      <w:r w:rsidRPr="00BE5A07">
        <w:rPr>
          <w:szCs w:val="32"/>
        </w:rPr>
        <w:t>-babys sont élevés d</w:t>
      </w:r>
      <w:r w:rsidR="006D3E7C">
        <w:rPr>
          <w:szCs w:val="32"/>
        </w:rPr>
        <w:t>’</w:t>
      </w:r>
      <w:r w:rsidRPr="00BE5A07">
        <w:rPr>
          <w:szCs w:val="32"/>
        </w:rPr>
        <w:t>une façon pratique pour faire de vrais citoyens américains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Ils ne doivent pas entendre toutes ces chères vieilles bêtises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un </w:t>
      </w:r>
      <w:r w:rsidRPr="00BE5A07">
        <w:rPr>
          <w:szCs w:val="32"/>
        </w:rPr>
        <w:lastRenderedPageBreak/>
        <w:t>ancien monde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Nurses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chantez la berceuse réglementaire aux babys</w:t>
      </w:r>
      <w:r w:rsidR="006D3E7C">
        <w:rPr>
          <w:szCs w:val="32"/>
        </w:rPr>
        <w:t>.</w:t>
      </w:r>
    </w:p>
    <w:p w14:paraId="4FFF3D92" w14:textId="75BBBB57" w:rsidR="00695293" w:rsidRPr="00BE5A07" w:rsidRDefault="00695293" w:rsidP="006D3E7C">
      <w:pPr>
        <w:pStyle w:val="Centr"/>
        <w:keepNext/>
      </w:pPr>
      <w:r w:rsidRPr="00BE5A07">
        <w:t>CHŒUR DES NOURRICES</w:t>
      </w:r>
    </w:p>
    <w:p w14:paraId="296C8C55" w14:textId="77777777" w:rsidR="006D3E7C" w:rsidRDefault="00695293" w:rsidP="006D3E7C">
      <w:pPr>
        <w:pStyle w:val="CentrEspAvt0EspApr0"/>
      </w:pPr>
      <w:r w:rsidRPr="00BE5A07">
        <w:t xml:space="preserve">Dodo </w:t>
      </w:r>
      <w:proofErr w:type="spellStart"/>
      <w:r w:rsidRPr="00BE5A07">
        <w:t>dodollars</w:t>
      </w:r>
      <w:proofErr w:type="spellEnd"/>
      <w:r w:rsidR="006D3E7C">
        <w:t>,</w:t>
      </w:r>
    </w:p>
    <w:p w14:paraId="635343D4" w14:textId="5E637AD8" w:rsidR="0073207F" w:rsidRPr="00BE5A07" w:rsidRDefault="00695293" w:rsidP="006D3E7C">
      <w:pPr>
        <w:pStyle w:val="CentrEspAvt0EspApr0"/>
      </w:pPr>
      <w:r w:rsidRPr="00BE5A07">
        <w:t>Bébé deviendra plus tard</w:t>
      </w:r>
    </w:p>
    <w:p w14:paraId="5B87A2F3" w14:textId="77777777" w:rsidR="006D3E7C" w:rsidRDefault="00695293" w:rsidP="006D3E7C">
      <w:pPr>
        <w:pStyle w:val="CentrEspAvt0EspApr0"/>
      </w:pPr>
      <w:r w:rsidRPr="00BE5A07">
        <w:t xml:space="preserve">Dodo </w:t>
      </w:r>
      <w:proofErr w:type="spellStart"/>
      <w:r w:rsidRPr="00BE5A07">
        <w:t>dodollars</w:t>
      </w:r>
      <w:proofErr w:type="spellEnd"/>
      <w:r w:rsidR="006D3E7C">
        <w:t>,</w:t>
      </w:r>
    </w:p>
    <w:p w14:paraId="29EDB929" w14:textId="77777777" w:rsidR="006D3E7C" w:rsidRDefault="00695293" w:rsidP="006D3E7C">
      <w:pPr>
        <w:pStyle w:val="CentrEspAvt0EspApr0"/>
      </w:pPr>
      <w:r w:rsidRPr="00BE5A07">
        <w:t>Roi du fer ou roi du lard</w:t>
      </w:r>
      <w:r w:rsidR="006D3E7C">
        <w:t>.</w:t>
      </w:r>
    </w:p>
    <w:p w14:paraId="5470CCF0" w14:textId="7D831C9D" w:rsidR="006D21B8" w:rsidRPr="00BE5A07" w:rsidRDefault="006D21B8" w:rsidP="006D3E7C">
      <w:pPr>
        <w:pStyle w:val="Centr"/>
        <w:rPr>
          <w:i/>
          <w:iCs/>
        </w:rPr>
      </w:pPr>
      <w:r w:rsidRPr="00BE5A07">
        <w:rPr>
          <w:i/>
          <w:iCs/>
        </w:rPr>
        <w:t>Couplet</w:t>
      </w:r>
    </w:p>
    <w:p w14:paraId="0672EAA2" w14:textId="25E61330" w:rsidR="0073207F" w:rsidRPr="00BE5A07" w:rsidRDefault="00695293" w:rsidP="003A496A">
      <w:pPr>
        <w:pStyle w:val="NormalSuspendu1XRetrait1XEsp0"/>
      </w:pPr>
      <w:r w:rsidRPr="00BE5A07">
        <w:t>Nous élevons les babys d</w:t>
      </w:r>
      <w:r w:rsidR="006D3E7C">
        <w:t>’</w:t>
      </w:r>
      <w:r w:rsidRPr="00BE5A07">
        <w:t>Amérique</w:t>
      </w:r>
    </w:p>
    <w:p w14:paraId="019FFB5B" w14:textId="77777777" w:rsidR="0073207F" w:rsidRPr="00BE5A07" w:rsidRDefault="00695293" w:rsidP="003A496A">
      <w:pPr>
        <w:pStyle w:val="NormalSuspendu1XRetrait1XEsp0"/>
      </w:pPr>
      <w:r w:rsidRPr="00BE5A07">
        <w:t>Pour que plus tard ils aient le sens pratique</w:t>
      </w:r>
    </w:p>
    <w:p w14:paraId="717A95DE" w14:textId="61231DE1" w:rsidR="0073207F" w:rsidRPr="00BE5A07" w:rsidRDefault="00695293" w:rsidP="003A496A">
      <w:pPr>
        <w:pStyle w:val="NormalSuspendu1XRetrait1XEsp0"/>
      </w:pPr>
      <w:r w:rsidRPr="00BE5A07">
        <w:t xml:space="preserve">Pour que chacun </w:t>
      </w:r>
      <w:proofErr w:type="spellStart"/>
      <w:r w:rsidRPr="00BE5A07">
        <w:t>devienn</w:t>
      </w:r>
      <w:r w:rsidR="006D3E7C">
        <w:t>’</w:t>
      </w:r>
      <w:r w:rsidRPr="00BE5A07">
        <w:t>nt</w:t>
      </w:r>
      <w:proofErr w:type="spellEnd"/>
      <w:r w:rsidRPr="00BE5A07">
        <w:t xml:space="preserve"> un </w:t>
      </w:r>
      <w:proofErr w:type="spellStart"/>
      <w:r w:rsidRPr="00BE5A07">
        <w:t>bus</w:t>
      </w:r>
      <w:r w:rsidR="006D3E7C">
        <w:t>’</w:t>
      </w:r>
      <w:r w:rsidRPr="00BE5A07">
        <w:t>nessman</w:t>
      </w:r>
      <w:proofErr w:type="spellEnd"/>
    </w:p>
    <w:p w14:paraId="320DBDE0" w14:textId="77777777" w:rsidR="006D3E7C" w:rsidRDefault="00695293" w:rsidP="003A496A">
      <w:pPr>
        <w:pStyle w:val="NormalSuspendu1XRetrait1XEsp0"/>
      </w:pPr>
      <w:proofErr w:type="spellStart"/>
      <w:r w:rsidRPr="00BE5A07">
        <w:t>Comm</w:t>
      </w:r>
      <w:proofErr w:type="spellEnd"/>
      <w:r w:rsidR="006D3E7C">
        <w:t>’</w:t>
      </w:r>
      <w:r w:rsidRPr="00BE5A07">
        <w:t xml:space="preserve"> </w:t>
      </w:r>
      <w:proofErr w:type="spellStart"/>
      <w:r w:rsidRPr="00BE5A07">
        <w:t>Rockfeller</w:t>
      </w:r>
      <w:proofErr w:type="spellEnd"/>
      <w:r w:rsidRPr="00BE5A07">
        <w:t xml:space="preserve"> ou bien </w:t>
      </w:r>
      <w:proofErr w:type="spellStart"/>
      <w:r w:rsidRPr="00BE5A07">
        <w:t>Pierpont</w:t>
      </w:r>
      <w:proofErr w:type="spellEnd"/>
      <w:r w:rsidRPr="00BE5A07">
        <w:t>-Morgan</w:t>
      </w:r>
      <w:r w:rsidR="006D3E7C">
        <w:t>.</w:t>
      </w:r>
    </w:p>
    <w:p w14:paraId="4EDC450E" w14:textId="77777777" w:rsidR="006D3E7C" w:rsidRDefault="00695293" w:rsidP="003A496A">
      <w:pPr>
        <w:pStyle w:val="NormalSuspendu1XRetrait1XEsp0"/>
      </w:pPr>
      <w:r w:rsidRPr="00BE5A07">
        <w:t>Avant qu</w:t>
      </w:r>
      <w:r w:rsidR="006D3E7C">
        <w:t>’</w:t>
      </w:r>
      <w:r w:rsidRPr="00BE5A07">
        <w:t xml:space="preserve">ils aient </w:t>
      </w:r>
      <w:proofErr w:type="spellStart"/>
      <w:r w:rsidRPr="00BE5A07">
        <w:t>mêm</w:t>
      </w:r>
      <w:proofErr w:type="spellEnd"/>
      <w:r w:rsidR="006D3E7C">
        <w:t>’</w:t>
      </w:r>
      <w:r w:rsidRPr="00BE5A07">
        <w:t xml:space="preserve"> leur </w:t>
      </w:r>
      <w:proofErr w:type="spellStart"/>
      <w:r w:rsidRPr="00BE5A07">
        <w:t>premièr</w:t>
      </w:r>
      <w:proofErr w:type="spellEnd"/>
      <w:r w:rsidR="006D3E7C">
        <w:t>’</w:t>
      </w:r>
      <w:r w:rsidRPr="00BE5A07">
        <w:t xml:space="preserve"> quenotte</w:t>
      </w:r>
      <w:r w:rsidR="006D3E7C">
        <w:t>,</w:t>
      </w:r>
    </w:p>
    <w:p w14:paraId="2C8FEB38" w14:textId="77777777" w:rsidR="006D3E7C" w:rsidRDefault="00695293" w:rsidP="003A496A">
      <w:pPr>
        <w:pStyle w:val="NormalSuspendu1XRetrait1XEsp0"/>
      </w:pPr>
      <w:r w:rsidRPr="00BE5A07">
        <w:t xml:space="preserve">Nous les berçons au doux mot de </w:t>
      </w:r>
      <w:proofErr w:type="spellStart"/>
      <w:r w:rsidRPr="00BE5A07">
        <w:t>banknote</w:t>
      </w:r>
      <w:proofErr w:type="spellEnd"/>
      <w:r w:rsidR="006D3E7C">
        <w:t>,</w:t>
      </w:r>
    </w:p>
    <w:p w14:paraId="29C8F968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Car nous voulons qu</w:t>
      </w:r>
      <w:r w:rsidR="006D3E7C">
        <w:rPr>
          <w:szCs w:val="32"/>
        </w:rPr>
        <w:t>’</w:t>
      </w:r>
      <w:r w:rsidRPr="00BE5A07">
        <w:rPr>
          <w:szCs w:val="32"/>
        </w:rPr>
        <w:t>au lieu d</w:t>
      </w:r>
      <w:r w:rsidR="006D3E7C">
        <w:rPr>
          <w:szCs w:val="32"/>
        </w:rPr>
        <w:t>’</w:t>
      </w:r>
      <w:r w:rsidRPr="00BE5A07">
        <w:rPr>
          <w:szCs w:val="32"/>
        </w:rPr>
        <w:t>papa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maman</w:t>
      </w:r>
      <w:r w:rsidR="006D3E7C">
        <w:rPr>
          <w:szCs w:val="32"/>
        </w:rPr>
        <w:t>,</w:t>
      </w:r>
    </w:p>
    <w:p w14:paraId="1EA566B3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Leurs premiers mots soient </w:t>
      </w:r>
      <w:proofErr w:type="spellStart"/>
      <w:r w:rsidRPr="00BE5A07">
        <w:rPr>
          <w:szCs w:val="32"/>
        </w:rPr>
        <w:t>bus</w:t>
      </w:r>
      <w:r w:rsidR="006D3E7C">
        <w:rPr>
          <w:szCs w:val="32"/>
        </w:rPr>
        <w:t>’</w:t>
      </w:r>
      <w:r w:rsidRPr="00BE5A07">
        <w:rPr>
          <w:szCs w:val="32"/>
        </w:rPr>
        <w:t>ness</w:t>
      </w:r>
      <w:proofErr w:type="spellEnd"/>
      <w:r w:rsidRPr="00BE5A07">
        <w:rPr>
          <w:szCs w:val="32"/>
        </w:rPr>
        <w:t xml:space="preserve"> et argent</w:t>
      </w:r>
      <w:r w:rsidR="006D3E7C">
        <w:rPr>
          <w:szCs w:val="32"/>
        </w:rPr>
        <w:t> !</w:t>
      </w:r>
    </w:p>
    <w:p w14:paraId="25E39320" w14:textId="1E14CA66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1FE943BD" w14:textId="77777777" w:rsidR="006D3E7C" w:rsidRDefault="00695293" w:rsidP="006D3E7C">
      <w:pPr>
        <w:pStyle w:val="CentrEspAvt0EspApr0"/>
      </w:pPr>
      <w:r w:rsidRPr="00BE5A07">
        <w:t xml:space="preserve">Dodo </w:t>
      </w:r>
      <w:proofErr w:type="spellStart"/>
      <w:r w:rsidRPr="00BE5A07">
        <w:t>dodollars</w:t>
      </w:r>
      <w:proofErr w:type="spellEnd"/>
      <w:r w:rsidR="006D3E7C">
        <w:t>,</w:t>
      </w:r>
    </w:p>
    <w:p w14:paraId="79FC9F4B" w14:textId="4A61AAFB" w:rsidR="0073207F" w:rsidRPr="00BE5A07" w:rsidRDefault="00695293" w:rsidP="006D3E7C">
      <w:pPr>
        <w:pStyle w:val="CentrEspAvt0EspApr0"/>
      </w:pPr>
      <w:r w:rsidRPr="00BE5A07">
        <w:t>Bébé deviendra plus tard</w:t>
      </w:r>
    </w:p>
    <w:p w14:paraId="55DAE6F3" w14:textId="77777777" w:rsidR="006D3E7C" w:rsidRDefault="00695293" w:rsidP="006D3E7C">
      <w:pPr>
        <w:pStyle w:val="CentrEspAvt0EspApr0"/>
      </w:pPr>
      <w:r w:rsidRPr="00BE5A07">
        <w:t xml:space="preserve">Dodo </w:t>
      </w:r>
      <w:proofErr w:type="spellStart"/>
      <w:r w:rsidRPr="00BE5A07">
        <w:t>dodollars</w:t>
      </w:r>
      <w:proofErr w:type="spellEnd"/>
      <w:r w:rsidR="006D3E7C">
        <w:t>,</w:t>
      </w:r>
    </w:p>
    <w:p w14:paraId="6B45945C" w14:textId="77777777" w:rsidR="006D3E7C" w:rsidRDefault="00695293" w:rsidP="006D3E7C">
      <w:pPr>
        <w:pStyle w:val="CentrEspAvt0EspApr0"/>
      </w:pPr>
      <w:r w:rsidRPr="00BE5A07">
        <w:t>Roi du fer ou roi du lard</w:t>
      </w:r>
      <w:r w:rsidR="006D3E7C">
        <w:t>.</w:t>
      </w:r>
    </w:p>
    <w:p w14:paraId="6243E5B4" w14:textId="0BCE7D2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Charmante éducation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On voit que ce sont des nourrices sèches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Moi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quand j</w:t>
      </w:r>
      <w:r>
        <w:rPr>
          <w:szCs w:val="32"/>
        </w:rPr>
        <w:t>’</w:t>
      </w:r>
      <w:r w:rsidR="00695293" w:rsidRPr="00BE5A07">
        <w:rPr>
          <w:szCs w:val="32"/>
        </w:rPr>
        <w:t>étais petite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on me chantait</w:t>
      </w:r>
      <w:r>
        <w:rPr>
          <w:szCs w:val="32"/>
        </w:rPr>
        <w:t> :</w:t>
      </w:r>
    </w:p>
    <w:p w14:paraId="5F15782D" w14:textId="1283B859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chante</w:t>
      </w:r>
      <w:r>
        <w:rPr>
          <w:i/>
          <w:iCs/>
        </w:rPr>
        <w:t>.)</w:t>
      </w:r>
    </w:p>
    <w:p w14:paraId="35DF51FA" w14:textId="576F2CC5" w:rsidR="0073207F" w:rsidRPr="00BE5A07" w:rsidRDefault="00695293" w:rsidP="006D3E7C">
      <w:pPr>
        <w:pStyle w:val="CentrEspAvt0EspApr0"/>
      </w:pPr>
      <w:r w:rsidRPr="00BE5A07">
        <w:t xml:space="preserve">Fais dodo Colin mon </w:t>
      </w:r>
      <w:proofErr w:type="gramStart"/>
      <w:r w:rsidRPr="00BE5A07">
        <w:t>p</w:t>
      </w:r>
      <w:r w:rsidR="006D3E7C">
        <w:t>’</w:t>
      </w:r>
      <w:r w:rsidRPr="00BE5A07">
        <w:t>tit</w:t>
      </w:r>
      <w:proofErr w:type="gramEnd"/>
      <w:r w:rsidRPr="00BE5A07">
        <w:t xml:space="preserve"> frère</w:t>
      </w:r>
    </w:p>
    <w:p w14:paraId="664BEF8B" w14:textId="77777777" w:rsidR="006D3E7C" w:rsidRDefault="00695293" w:rsidP="006D3E7C">
      <w:pPr>
        <w:pStyle w:val="CentrEspAvt0EspApr0"/>
      </w:pPr>
      <w:r w:rsidRPr="00BE5A07">
        <w:t>Fais dodo</w:t>
      </w:r>
      <w:r w:rsidR="006D3E7C">
        <w:t xml:space="preserve">, </w:t>
      </w:r>
      <w:r w:rsidRPr="00BE5A07">
        <w:t>tu auras du lolo</w:t>
      </w:r>
      <w:r w:rsidR="006D3E7C">
        <w:t> !</w:t>
      </w:r>
    </w:p>
    <w:p w14:paraId="0F0EE6F5" w14:textId="55B044CA" w:rsidR="0073207F" w:rsidRPr="00BE5A07" w:rsidRDefault="00695293" w:rsidP="006D3E7C">
      <w:pPr>
        <w:pStyle w:val="CentrEspAvt0EspApr0"/>
      </w:pPr>
      <w:r w:rsidRPr="00BE5A07">
        <w:t>Maman est en haut</w:t>
      </w:r>
    </w:p>
    <w:p w14:paraId="2ACDD44D" w14:textId="77777777" w:rsidR="006D3E7C" w:rsidRDefault="00695293" w:rsidP="006D3E7C">
      <w:pPr>
        <w:pStyle w:val="CentrEspAvt0EspApr0"/>
      </w:pPr>
      <w:r w:rsidRPr="00BE5A07">
        <w:lastRenderedPageBreak/>
        <w:t>Avec un turco</w:t>
      </w:r>
      <w:r w:rsidR="006D3E7C">
        <w:t> !</w:t>
      </w:r>
    </w:p>
    <w:p w14:paraId="3EC5330E" w14:textId="0A31927F" w:rsidR="0073207F" w:rsidRPr="00BE5A07" w:rsidRDefault="00695293" w:rsidP="006D3E7C">
      <w:pPr>
        <w:pStyle w:val="CentrEspAvt0EspApr0"/>
      </w:pPr>
      <w:r w:rsidRPr="00BE5A07">
        <w:t>Papa est en bas</w:t>
      </w:r>
    </w:p>
    <w:p w14:paraId="05952DB8" w14:textId="77777777" w:rsidR="006D3E7C" w:rsidRDefault="00695293" w:rsidP="006D3E7C">
      <w:pPr>
        <w:pStyle w:val="CentrEspAvt0EspApr0"/>
      </w:pPr>
      <w:r w:rsidRPr="00BE5A07">
        <w:t>Avec la fathma</w:t>
      </w:r>
      <w:r w:rsidR="006D3E7C">
        <w:t> !</w:t>
      </w:r>
    </w:p>
    <w:p w14:paraId="2A19B333" w14:textId="61D00D25" w:rsidR="006D3E7C" w:rsidRDefault="006D3E7C" w:rsidP="00695293">
      <w:pPr>
        <w:rPr>
          <w:szCs w:val="32"/>
        </w:rPr>
      </w:pPr>
      <w:r>
        <w:rPr>
          <w:szCs w:val="32"/>
        </w:rPr>
        <w:t>(</w:t>
      </w:r>
      <w:r w:rsidR="006D21B8" w:rsidRPr="00BE5A07">
        <w:rPr>
          <w:i/>
          <w:iCs/>
          <w:szCs w:val="32"/>
        </w:rPr>
        <w:t>Parlé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Et ça ne m</w:t>
      </w:r>
      <w:r>
        <w:rPr>
          <w:szCs w:val="32"/>
        </w:rPr>
        <w:t>’</w:t>
      </w:r>
      <w:r w:rsidR="00695293" w:rsidRPr="00BE5A07">
        <w:rPr>
          <w:szCs w:val="32"/>
        </w:rPr>
        <w:t>a pas empêché de devenir une femme pratique</w:t>
      </w:r>
      <w:r>
        <w:rPr>
          <w:szCs w:val="32"/>
        </w:rPr>
        <w:t> !</w:t>
      </w:r>
    </w:p>
    <w:p w14:paraId="0CEF02DB" w14:textId="0D3F5ACE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Et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illustre navigateur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vous faire visiter un de nos premiers gratte-ciel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Si vous voulez me suivre</w:t>
      </w:r>
      <w:r w:rsidR="006D3E7C">
        <w:rPr>
          <w:szCs w:val="32"/>
        </w:rPr>
        <w:t>…</w:t>
      </w:r>
    </w:p>
    <w:p w14:paraId="55E5748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Volontiers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Tu viens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> ?</w:t>
      </w:r>
    </w:p>
    <w:p w14:paraId="5125846F" w14:textId="763C358B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à </w:t>
      </w:r>
      <w:r w:rsidR="006D3E7C">
        <w:rPr>
          <w:i/>
          <w:iCs/>
          <w:szCs w:val="32"/>
        </w:rPr>
        <w:t>M</w:t>
      </w:r>
      <w:r w:rsidR="006D3E7C" w:rsidRPr="006D3E7C">
        <w:rPr>
          <w:i/>
          <w:iCs/>
          <w:szCs w:val="32"/>
          <w:vertAlign w:val="superscript"/>
        </w:rPr>
        <w:t>me</w:t>
      </w:r>
      <w:r w:rsidR="006D3E7C">
        <w:rPr>
          <w:i/>
          <w:iCs/>
          <w:szCs w:val="32"/>
        </w:rPr>
        <w:t> </w:t>
      </w:r>
      <w:r w:rsidR="006D21B8" w:rsidRPr="00BE5A07">
        <w:rPr>
          <w:i/>
          <w:iCs/>
          <w:szCs w:val="32"/>
        </w:rPr>
        <w:t>Colomb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autorisez-vous à aller au-devant de </w:t>
      </w:r>
      <w:r w:rsidR="006D3E7C">
        <w:rPr>
          <w:szCs w:val="32"/>
        </w:rPr>
        <w:t>M</w:t>
      </w:r>
      <w:r w:rsidR="006D3E7C" w:rsidRPr="006D3E7C">
        <w:rPr>
          <w:szCs w:val="32"/>
          <w:vertAlign w:val="superscript"/>
        </w:rPr>
        <w:t>lle</w:t>
      </w:r>
      <w:r w:rsidR="006D3E7C">
        <w:rPr>
          <w:szCs w:val="32"/>
        </w:rPr>
        <w:t> 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Je crains qu</w:t>
      </w:r>
      <w:r w:rsidR="006D3E7C">
        <w:rPr>
          <w:szCs w:val="32"/>
        </w:rPr>
        <w:t>’</w:t>
      </w:r>
      <w:r w:rsidRPr="00BE5A07">
        <w:rPr>
          <w:szCs w:val="32"/>
        </w:rPr>
        <w:t>elle nous cherche vainement</w:t>
      </w:r>
      <w:r w:rsidR="006D3E7C">
        <w:rPr>
          <w:szCs w:val="32"/>
        </w:rPr>
        <w:t>…</w:t>
      </w:r>
    </w:p>
    <w:p w14:paraId="3BE8981C" w14:textId="282B1AA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Elle aurait bien pu venir avec nous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Mais Mademoiselle n</w:t>
      </w:r>
      <w:r>
        <w:rPr>
          <w:szCs w:val="32"/>
        </w:rPr>
        <w:t>’</w:t>
      </w:r>
      <w:r w:rsidR="00695293" w:rsidRPr="00BE5A07">
        <w:rPr>
          <w:szCs w:val="32"/>
        </w:rPr>
        <w:t>en finissait pas de s</w:t>
      </w:r>
      <w:r>
        <w:rPr>
          <w:szCs w:val="32"/>
        </w:rPr>
        <w:t>’</w:t>
      </w:r>
      <w:r w:rsidR="00695293" w:rsidRPr="00BE5A07">
        <w:rPr>
          <w:szCs w:val="32"/>
        </w:rPr>
        <w:t>habiller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ça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lieutenant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allez à sa rencontre et venez nous retrouver</w:t>
      </w:r>
      <w:r>
        <w:rPr>
          <w:szCs w:val="32"/>
        </w:rPr>
        <w:t>.</w:t>
      </w:r>
    </w:p>
    <w:p w14:paraId="201AAD1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du fond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Viens-tu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Séraphina</w:t>
      </w:r>
      <w:proofErr w:type="spellEnd"/>
      <w:r w:rsidR="006D3E7C">
        <w:rPr>
          <w:szCs w:val="32"/>
        </w:rPr>
        <w:t> ?</w:t>
      </w:r>
    </w:p>
    <w:p w14:paraId="0BA5B0E3" w14:textId="31D6302C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</w:t>
      </w:r>
      <w:r>
        <w:rPr>
          <w:szCs w:val="32"/>
        </w:rPr>
        <w:t>’</w:t>
      </w:r>
      <w:r w:rsidR="00695293" w:rsidRPr="00BE5A07">
        <w:rPr>
          <w:szCs w:val="32"/>
        </w:rPr>
        <w:t>arrive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> ! (</w:t>
      </w:r>
      <w:r w:rsidR="006D21B8" w:rsidRPr="00BE5A07">
        <w:rPr>
          <w:i/>
          <w:iCs/>
          <w:szCs w:val="32"/>
        </w:rPr>
        <w:t>À part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Quel pays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Ils parlent dans des tuyaux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Ils n</w:t>
      </w:r>
      <w:r>
        <w:rPr>
          <w:szCs w:val="32"/>
        </w:rPr>
        <w:t>’</w:t>
      </w:r>
      <w:r w:rsidR="00695293" w:rsidRPr="00BE5A07">
        <w:rPr>
          <w:szCs w:val="32"/>
        </w:rPr>
        <w:t>écrivent pas avec leurs doigts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ils font des portraits avec des boîtes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ils bercent leurs gosses avec des dollars et ils habitent des tours de Babel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Quels sauvages</w:t>
      </w:r>
      <w:r>
        <w:rPr>
          <w:szCs w:val="32"/>
        </w:rPr>
        <w:t> !</w:t>
      </w:r>
    </w:p>
    <w:p w14:paraId="30AE4D7E" w14:textId="7777777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rejoint Colomb</w:t>
      </w:r>
      <w:r>
        <w:t>.)</w:t>
      </w:r>
    </w:p>
    <w:p w14:paraId="0E75A1BA" w14:textId="6E7F9CC6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Le capitaine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qui allait suivre Colomb et sa femme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est arrêté par le bras par un Américain qui porte une valise d</w:t>
      </w:r>
      <w:r>
        <w:rPr>
          <w:i/>
          <w:iCs/>
        </w:rPr>
        <w:t>’</w:t>
      </w:r>
      <w:r w:rsidR="006D21B8" w:rsidRPr="00BE5A07">
        <w:rPr>
          <w:i/>
          <w:iCs/>
        </w:rPr>
        <w:t>échantillons</w:t>
      </w:r>
      <w:r>
        <w:t>.)</w:t>
      </w:r>
    </w:p>
    <w:p w14:paraId="52D5F70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gentleman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aimez-vous boire</w:t>
      </w:r>
      <w:r w:rsidR="006D3E7C">
        <w:rPr>
          <w:szCs w:val="32"/>
        </w:rPr>
        <w:t> ?</w:t>
      </w:r>
    </w:p>
    <w:p w14:paraId="255E80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surtout en ce moment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dans ce sacré pays</w:t>
      </w:r>
      <w:r w:rsidR="006D3E7C">
        <w:rPr>
          <w:szCs w:val="32"/>
        </w:rPr>
        <w:t>…</w:t>
      </w:r>
    </w:p>
    <w:p w14:paraId="2B1F93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Voulez-vous un coup de Trick</w:t>
      </w:r>
      <w:r w:rsidR="006D3E7C">
        <w:rPr>
          <w:szCs w:val="32"/>
        </w:rPr>
        <w:t> ?</w:t>
      </w:r>
    </w:p>
    <w:p w14:paraId="1A4136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coup de trique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êtes fou</w:t>
      </w:r>
      <w:r w:rsidR="006D3E7C">
        <w:rPr>
          <w:szCs w:val="32"/>
        </w:rPr>
        <w:t> ?</w:t>
      </w:r>
    </w:p>
    <w:p w14:paraId="061AFCF8" w14:textId="7452390D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No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Je suis représentant de la maison </w:t>
      </w:r>
      <w:r w:rsidR="006D3E7C">
        <w:rPr>
          <w:szCs w:val="32"/>
        </w:rPr>
        <w:t>Joe</w:t>
      </w:r>
      <w:r w:rsidRPr="00BE5A07">
        <w:rPr>
          <w:szCs w:val="32"/>
        </w:rPr>
        <w:t xml:space="preserve"> Trick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fabricant du sirop que voici et autorisé par le régime sec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verse un verre de sirop au capitaine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buvez un petit coup de Trick</w:t>
      </w:r>
      <w:r w:rsidR="006D3E7C">
        <w:rPr>
          <w:szCs w:val="32"/>
        </w:rPr>
        <w:t>.</w:t>
      </w:r>
    </w:p>
    <w:p w14:paraId="19954A67" w14:textId="29DFB47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Le capitaine boit et rejette aussitôt le liquide</w:t>
      </w:r>
      <w:r>
        <w:t>.)</w:t>
      </w:r>
    </w:p>
    <w:p w14:paraId="545EA476" w14:textId="7AFB666D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11553A92" wp14:editId="2C6DD99D">
            <wp:extent cx="5514975" cy="4326890"/>
            <wp:effectExtent l="0" t="0" r="0" b="0"/>
            <wp:docPr id="2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308E6" w14:textId="0BD781E8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horreur</w:t>
      </w:r>
      <w:r w:rsidR="006D3E7C">
        <w:rPr>
          <w:szCs w:val="32"/>
        </w:rPr>
        <w:t> !!</w:t>
      </w:r>
    </w:p>
    <w:p w14:paraId="1F74CA4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êtes pas amateur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Orgeat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tomate et réglisse mélangés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Très apprécié de la haute société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Mais </w:t>
      </w:r>
      <w:r w:rsidRPr="00BE5A07">
        <w:rPr>
          <w:szCs w:val="32"/>
        </w:rPr>
        <w:lastRenderedPageBreak/>
        <w:t>voici qui vous plaira sans doute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Une Niagara 1408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année de la comète</w:t>
      </w:r>
      <w:r w:rsidR="006D3E7C">
        <w:rPr>
          <w:szCs w:val="32"/>
        </w:rPr>
        <w:t> !</w:t>
      </w:r>
    </w:p>
    <w:p w14:paraId="4586E2FB" w14:textId="5467715C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sort une bouteille poudreuse</w:t>
      </w:r>
      <w:r>
        <w:t>.)</w:t>
      </w:r>
    </w:p>
    <w:p w14:paraId="41BA9CC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Du vin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aime mieux ça</w:t>
      </w:r>
      <w:r w:rsidR="006D3E7C">
        <w:rPr>
          <w:szCs w:val="32"/>
        </w:rPr>
        <w:t> !</w:t>
      </w:r>
    </w:p>
    <w:p w14:paraId="12FECB3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ce n</w:t>
      </w:r>
      <w:r w:rsidR="006D3E7C">
        <w:rPr>
          <w:szCs w:val="32"/>
        </w:rPr>
        <w:t>’</w:t>
      </w:r>
      <w:r w:rsidRPr="00BE5A07">
        <w:rPr>
          <w:szCs w:val="32"/>
        </w:rPr>
        <w:t>est pas du vin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dit une Niagara 1408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Cette eau a été puisée aux chutes mêmes du Niagara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Soixante-quatorze ans de bouteille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Une vraie liqueur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Voulez-vous goûter</w:t>
      </w:r>
      <w:r w:rsidR="006D3E7C">
        <w:rPr>
          <w:szCs w:val="32"/>
        </w:rPr>
        <w:t> ?</w:t>
      </w:r>
    </w:p>
    <w:p w14:paraId="007645D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merci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 l</w:t>
      </w:r>
      <w:r w:rsidR="006D3E7C">
        <w:rPr>
          <w:szCs w:val="32"/>
        </w:rPr>
        <w:t>’</w:t>
      </w:r>
      <w:r w:rsidRPr="00BE5A07">
        <w:rPr>
          <w:szCs w:val="32"/>
        </w:rPr>
        <w:t>eau de soixante-quatorze ans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Elle doit être fraîche</w:t>
      </w:r>
      <w:r w:rsidR="006D3E7C">
        <w:rPr>
          <w:szCs w:val="32"/>
        </w:rPr>
        <w:t> !</w:t>
      </w:r>
    </w:p>
    <w:p w14:paraId="7CFEF61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aussi de la Mississipi bon ordinaire que je peux vous faire livrer en fût de 228</w:t>
      </w:r>
      <w:r w:rsidR="006D3E7C">
        <w:rPr>
          <w:szCs w:val="32"/>
        </w:rPr>
        <w:t xml:space="preserve"> </w:t>
      </w:r>
      <w:r w:rsidRPr="00BE5A07">
        <w:rPr>
          <w:szCs w:val="32"/>
        </w:rPr>
        <w:t>litres franco domicile</w:t>
      </w:r>
      <w:r w:rsidR="006D3E7C">
        <w:rPr>
          <w:szCs w:val="32"/>
        </w:rPr>
        <w:t>.</w:t>
      </w:r>
    </w:p>
    <w:p w14:paraId="78E9BCF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Arrière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grenouille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me faites perdre mon temps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m</w:t>
      </w:r>
      <w:r w:rsidR="006D3E7C">
        <w:rPr>
          <w:szCs w:val="32"/>
        </w:rPr>
        <w:t>’</w:t>
      </w:r>
      <w:r w:rsidRPr="00BE5A07">
        <w:rPr>
          <w:szCs w:val="32"/>
        </w:rPr>
        <w:t>attend pour visiter un gratte je ne sais quoi</w:t>
      </w:r>
      <w:r w:rsidR="006D3E7C">
        <w:rPr>
          <w:szCs w:val="32"/>
        </w:rPr>
        <w:t>… (</w:t>
      </w:r>
      <w:r w:rsidR="006D21B8" w:rsidRPr="00BE5A07">
        <w:rPr>
          <w:i/>
          <w:iCs/>
          <w:szCs w:val="32"/>
        </w:rPr>
        <w:t>Il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éloigne en courant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Deux cent vingt-huit litres d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me prend pour un aquarium</w:t>
      </w:r>
      <w:r w:rsidR="006D3E7C">
        <w:rPr>
          <w:szCs w:val="32"/>
        </w:rPr>
        <w:t> !</w:t>
      </w:r>
    </w:p>
    <w:p w14:paraId="05A9309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P</w:t>
      </w:r>
      <w:r w:rsidR="00B13898" w:rsidRPr="00BE5A07">
        <w:rPr>
          <w:rStyle w:val="Taille-1Caracteres"/>
        </w:rPr>
        <w:t>LACIER</w:t>
      </w:r>
      <w:r w:rsidR="006D3E7C">
        <w:rPr>
          <w:szCs w:val="32"/>
        </w:rPr>
        <w:t xml:space="preserve">, </w:t>
      </w:r>
      <w:r w:rsidRPr="0069149B">
        <w:rPr>
          <w:i/>
          <w:szCs w:val="32"/>
        </w:rPr>
        <w:t>l</w:t>
      </w:r>
      <w:r w:rsidR="006D21B8" w:rsidRPr="00BE5A07">
        <w:rPr>
          <w:i/>
          <w:iCs/>
          <w:szCs w:val="32"/>
        </w:rPr>
        <w:t>ui courant après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recommande aussi notre Déluge supérieur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eau digestive et purgative à la fois</w:t>
      </w:r>
      <w:r w:rsidR="006D3E7C">
        <w:rPr>
          <w:szCs w:val="32"/>
        </w:rPr>
        <w:t>…</w:t>
      </w:r>
    </w:p>
    <w:p w14:paraId="0059FDCF" w14:textId="3A024F4E" w:rsidR="00695293" w:rsidRPr="00BE5A07" w:rsidRDefault="00695293" w:rsidP="006D3E7C">
      <w:pPr>
        <w:pStyle w:val="Titre1"/>
      </w:pPr>
      <w:bookmarkStart w:id="44" w:name="_Toc197372925"/>
      <w:r w:rsidRPr="00BE5A07">
        <w:lastRenderedPageBreak/>
        <w:t>CHAPITRE XXI</w:t>
      </w:r>
      <w:r w:rsidRPr="00BE5A07">
        <w:br/>
      </w:r>
      <w:r w:rsidRPr="00BE5A07">
        <w:br/>
        <w:t>COLOMB ÉMERVEILLE LES SAUVAGES</w:t>
      </w:r>
      <w:bookmarkEnd w:id="44"/>
    </w:p>
    <w:p w14:paraId="6D8754E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 avec Colomba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Colomba</w:t>
      </w:r>
      <w:r w:rsidR="006D3E7C">
        <w:rPr>
          <w:szCs w:val="32"/>
        </w:rPr>
        <w:t> !</w:t>
      </w:r>
    </w:p>
    <w:p w14:paraId="16C247F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laissez-moi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Ne m</w:t>
      </w:r>
      <w:r w:rsidR="006D3E7C">
        <w:rPr>
          <w:szCs w:val="32"/>
        </w:rPr>
        <w:t>’</w:t>
      </w:r>
      <w:r w:rsidRPr="00BE5A07">
        <w:rPr>
          <w:szCs w:val="32"/>
        </w:rPr>
        <w:t>appelez plus votre 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ne m</w:t>
      </w:r>
      <w:r w:rsidR="006D3E7C">
        <w:rPr>
          <w:szCs w:val="32"/>
        </w:rPr>
        <w:t>’</w:t>
      </w:r>
      <w:r w:rsidRPr="00BE5A07">
        <w:rPr>
          <w:szCs w:val="32"/>
        </w:rPr>
        <w:t>aimez pas</w:t>
      </w:r>
      <w:r w:rsidR="006D3E7C">
        <w:rPr>
          <w:szCs w:val="32"/>
        </w:rPr>
        <w:t> !</w:t>
      </w:r>
    </w:p>
    <w:p w14:paraId="4B812D6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ne vous aime pas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moi</w:t>
      </w:r>
      <w:r w:rsidR="006D3E7C">
        <w:rPr>
          <w:szCs w:val="32"/>
        </w:rPr>
        <w:t> ?</w:t>
      </w:r>
    </w:p>
    <w:p w14:paraId="7D86055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puisque vous refusez de parler à mon oncle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lui demander ma main</w:t>
      </w:r>
      <w:r w:rsidR="006D3E7C">
        <w:rPr>
          <w:szCs w:val="32"/>
        </w:rPr>
        <w:t> ?</w:t>
      </w:r>
    </w:p>
    <w:p w14:paraId="15451CD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réfléchissez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quoi aurais-je l</w:t>
      </w:r>
      <w:r w:rsidR="006D3E7C">
        <w:rPr>
          <w:szCs w:val="32"/>
        </w:rPr>
        <w:t>’</w:t>
      </w:r>
      <w:r w:rsidRPr="00BE5A07">
        <w:rPr>
          <w:szCs w:val="32"/>
        </w:rPr>
        <w:t>air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petit officier sans fortune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oser demander la main de la nièce d</w:t>
      </w:r>
      <w:r w:rsidR="006D3E7C">
        <w:rPr>
          <w:szCs w:val="32"/>
        </w:rPr>
        <w:t>’</w:t>
      </w:r>
      <w:r w:rsidRPr="00BE5A07">
        <w:rPr>
          <w:szCs w:val="32"/>
        </w:rPr>
        <w:t>un homme qui vient de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l</w:t>
      </w:r>
      <w:r w:rsidR="006D3E7C">
        <w:rPr>
          <w:szCs w:val="32"/>
        </w:rPr>
        <w:t>’</w:t>
      </w:r>
      <w:r w:rsidRPr="00BE5A07">
        <w:rPr>
          <w:szCs w:val="32"/>
        </w:rPr>
        <w:t>air d</w:t>
      </w:r>
      <w:r w:rsidR="006D3E7C">
        <w:rPr>
          <w:szCs w:val="32"/>
        </w:rPr>
        <w:t>’</w:t>
      </w:r>
      <w:r w:rsidRPr="00BE5A07">
        <w:rPr>
          <w:szCs w:val="32"/>
        </w:rPr>
        <w:t>un coureur de dot</w:t>
      </w:r>
      <w:r w:rsidR="006D3E7C">
        <w:rPr>
          <w:szCs w:val="32"/>
        </w:rPr>
        <w:t>…</w:t>
      </w:r>
    </w:p>
    <w:p w14:paraId="38DF8D0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je ne suis pas riche</w:t>
      </w:r>
      <w:r w:rsidR="006D3E7C">
        <w:rPr>
          <w:szCs w:val="32"/>
        </w:rPr>
        <w:t>…</w:t>
      </w:r>
    </w:p>
    <w:p w14:paraId="0116DFC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ne l</w:t>
      </w:r>
      <w:r w:rsidR="006D3E7C">
        <w:rPr>
          <w:szCs w:val="32"/>
        </w:rPr>
        <w:t>’</w:t>
      </w:r>
      <w:r w:rsidRPr="00BE5A07">
        <w:rPr>
          <w:szCs w:val="32"/>
        </w:rPr>
        <w:t>étiez pas hier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c</w:t>
      </w:r>
      <w:r w:rsidR="006D3E7C">
        <w:rPr>
          <w:szCs w:val="32"/>
        </w:rPr>
        <w:t>’</w:t>
      </w:r>
      <w:r w:rsidRPr="00BE5A07">
        <w:rPr>
          <w:szCs w:val="32"/>
        </w:rPr>
        <w:t>est pourquoi j</w:t>
      </w:r>
      <w:r w:rsidR="006D3E7C">
        <w:rPr>
          <w:szCs w:val="32"/>
        </w:rPr>
        <w:t>’</w:t>
      </w:r>
      <w:r w:rsidRPr="00BE5A07">
        <w:rPr>
          <w:szCs w:val="32"/>
        </w:rPr>
        <w:t>osais faire le très beau rêve de vous épouser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aujourd</w:t>
      </w:r>
      <w:r w:rsidR="006D3E7C">
        <w:rPr>
          <w:szCs w:val="32"/>
        </w:rPr>
        <w:t>’</w:t>
      </w:r>
      <w:r w:rsidRPr="00BE5A07">
        <w:rPr>
          <w:szCs w:val="32"/>
        </w:rPr>
        <w:t>hui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grâce à sa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votre oncle va devenir riche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 le voyez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impossible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bien malheureux</w:t>
      </w:r>
      <w:r w:rsidR="006D3E7C">
        <w:rPr>
          <w:szCs w:val="32"/>
        </w:rPr>
        <w:t> !…</w:t>
      </w:r>
    </w:p>
    <w:p w14:paraId="076355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Par votre faute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je ne veux pas insister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aurais l</w:t>
      </w:r>
      <w:r w:rsidR="006D3E7C">
        <w:rPr>
          <w:szCs w:val="32"/>
        </w:rPr>
        <w:t>’</w:t>
      </w:r>
      <w:r w:rsidRPr="00BE5A07">
        <w:rPr>
          <w:szCs w:val="32"/>
        </w:rPr>
        <w:t>air de vouloir me faire épouser par force</w:t>
      </w:r>
      <w:r w:rsidR="006D3E7C">
        <w:rPr>
          <w:szCs w:val="32"/>
        </w:rPr>
        <w:t> !</w:t>
      </w:r>
    </w:p>
    <w:p w14:paraId="1FACD36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cruelle Colomba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laissez-moi au moins</w:t>
      </w:r>
      <w:r w:rsidR="006D3E7C">
        <w:rPr>
          <w:szCs w:val="32"/>
        </w:rPr>
        <w:t>…</w:t>
      </w:r>
    </w:p>
    <w:p w14:paraId="115FF87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insiste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puisque vous êtes si raisonnable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restons camarades tout simplement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Mais </w:t>
      </w:r>
      <w:r w:rsidRPr="00BE5A07">
        <w:rPr>
          <w:szCs w:val="32"/>
        </w:rPr>
        <w:lastRenderedPageBreak/>
        <w:t>puisque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ce qu</w:t>
      </w:r>
      <w:r w:rsidR="006D3E7C">
        <w:rPr>
          <w:szCs w:val="32"/>
        </w:rPr>
        <w:t>’</w:t>
      </w:r>
      <w:r w:rsidRPr="00BE5A07">
        <w:rPr>
          <w:szCs w:val="32"/>
        </w:rPr>
        <w:t>il paraît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une riche héritière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cher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résignerai à subir le destin classique des riches héritières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</w:t>
      </w:r>
      <w:r w:rsidR="006D3E7C">
        <w:rPr>
          <w:szCs w:val="32"/>
        </w:rPr>
        <w:t>’</w:t>
      </w:r>
      <w:r w:rsidRPr="00BE5A07">
        <w:rPr>
          <w:szCs w:val="32"/>
        </w:rPr>
        <w:t>épouserai le mari que mon illustre et richissime parrain me choisira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</w:t>
      </w:r>
      <w:r w:rsidR="006D3E7C">
        <w:rPr>
          <w:szCs w:val="32"/>
        </w:rPr>
        <w:t> !…</w:t>
      </w:r>
    </w:p>
    <w:p w14:paraId="665085F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me désespérez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sais plus que</w:t>
      </w:r>
      <w:r w:rsidR="006D3E7C">
        <w:rPr>
          <w:szCs w:val="32"/>
        </w:rPr>
        <w:t>…</w:t>
      </w:r>
    </w:p>
    <w:p w14:paraId="3495D527" w14:textId="29CADB6C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0DB4B61A" wp14:editId="0AF3220C">
            <wp:extent cx="5457825" cy="4255135"/>
            <wp:effectExtent l="0" t="0" r="0" b="0"/>
            <wp:docPr id="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425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EE14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Voilà parrain et ma tante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Du calme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mon très cher camarade</w:t>
      </w:r>
      <w:r w:rsidR="006D3E7C">
        <w:rPr>
          <w:szCs w:val="32"/>
        </w:rPr>
        <w:t> !</w:t>
      </w:r>
    </w:p>
    <w:p w14:paraId="252483EA" w14:textId="10DF67B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Mademoiselle est enfin habillée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Quelle coquetterie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as sans doute l</w:t>
      </w:r>
      <w:r>
        <w:rPr>
          <w:szCs w:val="32"/>
        </w:rPr>
        <w:t>’</w:t>
      </w:r>
      <w:r w:rsidR="00695293" w:rsidRPr="00BE5A07">
        <w:rPr>
          <w:szCs w:val="32"/>
        </w:rPr>
        <w:t>intention de captiver le cœur d</w:t>
      </w:r>
      <w:r>
        <w:rPr>
          <w:szCs w:val="32"/>
        </w:rPr>
        <w:t>’</w:t>
      </w:r>
      <w:r w:rsidR="00695293" w:rsidRPr="00BE5A07">
        <w:rPr>
          <w:szCs w:val="32"/>
        </w:rPr>
        <w:t>un de ces sauvages</w:t>
      </w:r>
      <w:r>
        <w:rPr>
          <w:szCs w:val="32"/>
        </w:rPr>
        <w:t> ?</w:t>
      </w:r>
    </w:p>
    <w:p w14:paraId="7182ACB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regardant malicieusement Yves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Qui sait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tante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Ils ne sont pas vilains garçons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 Américains</w:t>
      </w:r>
      <w:r w:rsidR="006D3E7C">
        <w:rPr>
          <w:szCs w:val="32"/>
        </w:rPr>
        <w:t>.</w:t>
      </w:r>
    </w:p>
    <w:p w14:paraId="6AD4357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chère 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présent que j</w:t>
      </w:r>
      <w:r w:rsidR="006D3E7C">
        <w:rPr>
          <w:szCs w:val="32"/>
        </w:rPr>
        <w:t>’</w:t>
      </w:r>
      <w:r w:rsidRPr="00BE5A07">
        <w:rPr>
          <w:szCs w:val="32"/>
        </w:rPr>
        <w:t>ai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te découvrir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mon retour 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noble et riche gentilhomme qui sera fier d</w:t>
      </w:r>
      <w:r w:rsidR="006D3E7C">
        <w:rPr>
          <w:szCs w:val="32"/>
        </w:rPr>
        <w:t>’</w:t>
      </w:r>
      <w:r w:rsidRPr="00BE5A07">
        <w:rPr>
          <w:szCs w:val="32"/>
        </w:rPr>
        <w:t>épouser la nièce de l</w:t>
      </w:r>
      <w:r w:rsidR="006D3E7C">
        <w:rPr>
          <w:szCs w:val="32"/>
        </w:rPr>
        <w:t>’</w:t>
      </w:r>
      <w:r w:rsidRPr="00BE5A07">
        <w:rPr>
          <w:szCs w:val="32"/>
        </w:rPr>
        <w:t>illustre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du grand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</w:t>
      </w:r>
      <w:r w:rsidR="006D3E7C">
        <w:rPr>
          <w:szCs w:val="32"/>
        </w:rPr>
        <w:t>’</w:t>
      </w:r>
      <w:r w:rsidRPr="00BE5A07">
        <w:rPr>
          <w:szCs w:val="32"/>
        </w:rPr>
        <w:t>immortel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du</w:t>
      </w:r>
      <w:r w:rsidR="006D3E7C">
        <w:rPr>
          <w:szCs w:val="32"/>
        </w:rPr>
        <w:t>…</w:t>
      </w:r>
    </w:p>
    <w:p w14:paraId="02566414" w14:textId="16FDC4AE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Ne cherche pas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ça suffit</w:t>
      </w:r>
      <w:r>
        <w:rPr>
          <w:szCs w:val="32"/>
        </w:rPr>
        <w:t> !</w:t>
      </w:r>
    </w:p>
    <w:p w14:paraId="7E3395B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fait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suffit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immortel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Car 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peux le dire sans trop me vanter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suis personnage historique</w:t>
      </w:r>
      <w:r w:rsidR="006D3E7C">
        <w:rPr>
          <w:szCs w:val="32"/>
        </w:rPr>
        <w:t> !</w:t>
      </w:r>
    </w:p>
    <w:p w14:paraId="55CB7A58" w14:textId="145B2114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n</w:t>
      </w:r>
      <w:r>
        <w:rPr>
          <w:szCs w:val="32"/>
        </w:rPr>
        <w:t>’</w:t>
      </w:r>
      <w:r w:rsidR="00695293" w:rsidRPr="00BE5A07">
        <w:rPr>
          <w:szCs w:val="32"/>
        </w:rPr>
        <w:t>y a pas d</w:t>
      </w:r>
      <w:r>
        <w:rPr>
          <w:szCs w:val="32"/>
        </w:rPr>
        <w:t>’</w:t>
      </w:r>
      <w:r w:rsidR="00695293" w:rsidRPr="00BE5A07">
        <w:rPr>
          <w:szCs w:val="32"/>
        </w:rPr>
        <w:t>erreur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Ton œuf et toi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vous voilà historiques</w:t>
      </w:r>
      <w:r>
        <w:rPr>
          <w:szCs w:val="32"/>
        </w:rPr>
        <w:t> !</w:t>
      </w:r>
    </w:p>
    <w:p w14:paraId="70F655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parfaitement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œuf et moi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Se reprenant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Moi et mon œuf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À propos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faudra que je leur montre mon petit tour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aux Américain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tu m</w:t>
      </w:r>
      <w:r w:rsidR="006D3E7C">
        <w:rPr>
          <w:szCs w:val="32"/>
        </w:rPr>
        <w:t>’</w:t>
      </w:r>
      <w:r w:rsidRPr="00BE5A07">
        <w:rPr>
          <w:szCs w:val="32"/>
        </w:rPr>
        <w:t>y feras penser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Se fouillant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Tiens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oublié mon œuf à bord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mignonne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veux-tu être assez gentille pour me l</w:t>
      </w:r>
      <w:r w:rsidR="006D3E7C">
        <w:rPr>
          <w:szCs w:val="32"/>
        </w:rPr>
        <w:t>’</w:t>
      </w:r>
      <w:r w:rsidRPr="00BE5A07">
        <w:rPr>
          <w:szCs w:val="32"/>
        </w:rPr>
        <w:t>aller quérir</w:t>
      </w:r>
      <w:r w:rsidR="006D3E7C">
        <w:rPr>
          <w:szCs w:val="32"/>
        </w:rPr>
        <w:t> ?</w:t>
      </w:r>
    </w:p>
    <w:p w14:paraId="6FC5D9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Avec plaisir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parrain</w:t>
      </w:r>
      <w:r w:rsidR="006D3E7C">
        <w:rPr>
          <w:szCs w:val="32"/>
        </w:rPr>
        <w:t> !</w:t>
      </w:r>
    </w:p>
    <w:p w14:paraId="4121A80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– </w:t>
      </w:r>
      <w:r w:rsidRPr="00BE5A07">
        <w:rPr>
          <w:szCs w:val="32"/>
        </w:rPr>
        <w:t>Quand je n</w:t>
      </w:r>
      <w:r w:rsidR="006D3E7C">
        <w:rPr>
          <w:szCs w:val="32"/>
        </w:rPr>
        <w:t>’</w:t>
      </w:r>
      <w:r w:rsidRPr="00BE5A07">
        <w:rPr>
          <w:szCs w:val="32"/>
        </w:rPr>
        <w:t>ai pas un œuf sur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me sens pas complet</w:t>
      </w:r>
      <w:r w:rsidR="006D3E7C">
        <w:rPr>
          <w:szCs w:val="32"/>
        </w:rPr>
        <w:t>.</w:t>
      </w:r>
    </w:p>
    <w:p w14:paraId="4F404B2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accompagne</w:t>
      </w:r>
      <w:r w:rsidR="006D3E7C">
        <w:rPr>
          <w:szCs w:val="32"/>
        </w:rPr>
        <w:t>.</w:t>
      </w:r>
    </w:p>
    <w:p w14:paraId="7902F08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le défends 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> !</w:t>
      </w:r>
    </w:p>
    <w:p w14:paraId="2BA3B01F" w14:textId="5E803F22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72D56B7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arrivant avec </w:t>
      </w:r>
      <w:proofErr w:type="spellStart"/>
      <w:r w:rsidR="006D21B8" w:rsidRPr="00BE5A07">
        <w:rPr>
          <w:i/>
          <w:iCs/>
          <w:szCs w:val="32"/>
        </w:rPr>
        <w:t>Concepcion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lieutenant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Quels arriérés les types de ce pays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viens d</w:t>
      </w:r>
      <w:r w:rsidR="006D3E7C">
        <w:rPr>
          <w:szCs w:val="32"/>
        </w:rPr>
        <w:t>’</w:t>
      </w:r>
      <w:r w:rsidRPr="00BE5A07">
        <w:rPr>
          <w:szCs w:val="32"/>
        </w:rPr>
        <w:t>en rencontrer un qui mâchait de la gomme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ce qu</w:t>
      </w:r>
      <w:r w:rsidR="006D3E7C">
        <w:rPr>
          <w:szCs w:val="32"/>
        </w:rPr>
        <w:t>’</w:t>
      </w:r>
      <w:r w:rsidRPr="00BE5A07">
        <w:rPr>
          <w:szCs w:val="32"/>
        </w:rPr>
        <w:t>il m</w:t>
      </w:r>
      <w:r w:rsidR="006D3E7C">
        <w:rPr>
          <w:szCs w:val="32"/>
        </w:rPr>
        <w:t>’</w:t>
      </w:r>
      <w:r w:rsidRPr="00BE5A07">
        <w:rPr>
          <w:szCs w:val="32"/>
        </w:rPr>
        <w:t>a dit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voyez ça d</w:t>
      </w:r>
      <w:r w:rsidR="006D3E7C">
        <w:rPr>
          <w:szCs w:val="32"/>
        </w:rPr>
        <w:t>’</w:t>
      </w:r>
      <w:r w:rsidR="001C7514" w:rsidRPr="00BE5A07">
        <w:rPr>
          <w:szCs w:val="32"/>
        </w:rPr>
        <w:t>ici</w:t>
      </w:r>
      <w:r w:rsidR="006D3E7C">
        <w:rPr>
          <w:szCs w:val="32"/>
        </w:rPr>
        <w:t> !</w:t>
      </w:r>
    </w:p>
    <w:p w14:paraId="2CC8E2DF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répugnant</w:t>
      </w:r>
      <w:r w:rsidR="006D3E7C">
        <w:rPr>
          <w:szCs w:val="32"/>
        </w:rPr>
        <w:t> !</w:t>
      </w:r>
    </w:p>
    <w:p w14:paraId="6CC4EF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Ils ne connaissent même pas la chique</w:t>
      </w:r>
      <w:r w:rsidR="006D3E7C">
        <w:rPr>
          <w:szCs w:val="32"/>
        </w:rPr>
        <w:t> !</w:t>
      </w:r>
    </w:p>
    <w:p w14:paraId="6E17600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moins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propre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distingué</w:t>
      </w:r>
      <w:r w:rsidR="006D3E7C">
        <w:rPr>
          <w:szCs w:val="32"/>
        </w:rPr>
        <w:t> !</w:t>
      </w:r>
    </w:p>
    <w:p w14:paraId="2B1709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Patience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Nous allons civiliser tout ça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question de temps</w:t>
      </w:r>
      <w:r w:rsidR="006D3E7C">
        <w:rPr>
          <w:szCs w:val="32"/>
        </w:rPr>
        <w:t> !</w:t>
      </w:r>
    </w:p>
    <w:p w14:paraId="63864571" w14:textId="431C0A7E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oubliais de vous dire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, M. </w:t>
      </w:r>
      <w:r w:rsidRPr="00BE5A07">
        <w:rPr>
          <w:szCs w:val="32"/>
        </w:rPr>
        <w:t>Philidor a failli ne pas débarquer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Dans ce pays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</w:t>
      </w:r>
      <w:r w:rsidR="006D3E7C">
        <w:rPr>
          <w:szCs w:val="32"/>
        </w:rPr>
        <w:t>’</w:t>
      </w:r>
      <w:r w:rsidRPr="00BE5A07">
        <w:rPr>
          <w:szCs w:val="32"/>
        </w:rPr>
        <w:t>acceptent pas son genre de commerce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a été autorisé à quitter la caravelle qu</w:t>
      </w:r>
      <w:r w:rsidR="006D3E7C">
        <w:rPr>
          <w:szCs w:val="32"/>
        </w:rPr>
        <w:t>’</w:t>
      </w:r>
      <w:r w:rsidRPr="00BE5A07">
        <w:rPr>
          <w:szCs w:val="32"/>
        </w:rPr>
        <w:t>à la condition expresse de transformer toutes ses pensionnaires en danseuses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girls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ils disent ici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vous aviez vu la tête de Philidor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valait dix</w:t>
      </w:r>
      <w:r w:rsidR="006D3E7C">
        <w:rPr>
          <w:szCs w:val="32"/>
        </w:rPr>
        <w:t> !</w:t>
      </w:r>
    </w:p>
    <w:p w14:paraId="25F5F8FD" w14:textId="1D2961F8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voilà transformé en maître de ballet</w:t>
      </w:r>
      <w:r w:rsidR="006D3E7C">
        <w:rPr>
          <w:szCs w:val="32"/>
        </w:rPr>
        <w:t> !!</w:t>
      </w:r>
    </w:p>
    <w:p w14:paraId="6E4685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le plus drôle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que les Américains l</w:t>
      </w:r>
      <w:r w:rsidR="006D3E7C">
        <w:rPr>
          <w:szCs w:val="32"/>
        </w:rPr>
        <w:t>’</w:t>
      </w:r>
      <w:r w:rsidRPr="00BE5A07">
        <w:rPr>
          <w:szCs w:val="32"/>
        </w:rPr>
        <w:t>ont engagé immédiatement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lui et ses girls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danser tout à l</w:t>
      </w:r>
      <w:r w:rsidR="006D3E7C">
        <w:rPr>
          <w:szCs w:val="32"/>
        </w:rPr>
        <w:t>’</w:t>
      </w:r>
      <w:r w:rsidRPr="00BE5A07">
        <w:rPr>
          <w:szCs w:val="32"/>
        </w:rPr>
        <w:t>heure à la fête donnée en votre honneur</w:t>
      </w:r>
      <w:r w:rsidR="006D3E7C">
        <w:rPr>
          <w:szCs w:val="32"/>
        </w:rPr>
        <w:t> !</w:t>
      </w:r>
    </w:p>
    <w:p w14:paraId="062B53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avatars de cet individu ne m</w:t>
      </w:r>
      <w:r w:rsidR="006D3E7C">
        <w:rPr>
          <w:szCs w:val="32"/>
        </w:rPr>
        <w:t>’</w:t>
      </w:r>
      <w:r w:rsidRPr="00BE5A07">
        <w:rPr>
          <w:szCs w:val="32"/>
        </w:rPr>
        <w:t>intéressent pas et</w:t>
      </w:r>
      <w:r w:rsidR="006D3E7C">
        <w:rPr>
          <w:szCs w:val="32"/>
        </w:rPr>
        <w:t>…</w:t>
      </w:r>
    </w:p>
    <w:p w14:paraId="3ACB9881" w14:textId="1E13C7B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n</w:t>
      </w:r>
      <w:r>
        <w:rPr>
          <w:szCs w:val="32"/>
        </w:rPr>
        <w:t>’</w:t>
      </w:r>
      <w:r w:rsidR="00695293" w:rsidRPr="00BE5A07">
        <w:rPr>
          <w:szCs w:val="32"/>
        </w:rPr>
        <w:t>es guère reconnaissant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car enfin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presque grâce à lui que tu as découvert l</w:t>
      </w:r>
      <w:r>
        <w:rPr>
          <w:szCs w:val="32"/>
        </w:rPr>
        <w:t>’</w:t>
      </w:r>
      <w:r w:rsidR="00695293" w:rsidRPr="00BE5A07">
        <w:rPr>
          <w:szCs w:val="32"/>
        </w:rPr>
        <w:t>Amérique</w:t>
      </w:r>
      <w:r>
        <w:rPr>
          <w:szCs w:val="32"/>
        </w:rPr>
        <w:t>.</w:t>
      </w:r>
    </w:p>
    <w:p w14:paraId="1F8224C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Chut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voyons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ébruitez pas cette ridicule aventure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serait du propre si on mettait ça dans l</w:t>
      </w:r>
      <w:r w:rsidR="006D3E7C">
        <w:rPr>
          <w:szCs w:val="32"/>
        </w:rPr>
        <w:t>’</w:t>
      </w:r>
      <w:r w:rsidRPr="00BE5A07">
        <w:rPr>
          <w:szCs w:val="32"/>
        </w:rPr>
        <w:t>Histoire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dis donc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va donc jusqu</w:t>
      </w:r>
      <w:r w:rsidR="006D3E7C">
        <w:rPr>
          <w:szCs w:val="32"/>
        </w:rPr>
        <w:t>’</w:t>
      </w:r>
      <w:r w:rsidRPr="00BE5A07">
        <w:rPr>
          <w:szCs w:val="32"/>
        </w:rPr>
        <w:t>à la caravelle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me chercher un escabeau rapidement</w:t>
      </w:r>
      <w:r w:rsidR="006D3E7C">
        <w:rPr>
          <w:szCs w:val="32"/>
        </w:rPr>
        <w:t>.</w:t>
      </w:r>
    </w:p>
    <w:p w14:paraId="60D30CF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Bien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.</w:t>
      </w:r>
    </w:p>
    <w:p w14:paraId="2F671784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accompagne Mathu</w:t>
      </w:r>
      <w:r w:rsidR="006F4E41">
        <w:rPr>
          <w:szCs w:val="32"/>
        </w:rPr>
        <w:t>r</w:t>
      </w:r>
      <w:r w:rsidRPr="00BE5A07">
        <w:rPr>
          <w:szCs w:val="32"/>
        </w:rPr>
        <w:t>in chercher l</w:t>
      </w:r>
      <w:r w:rsidR="006D3E7C">
        <w:rPr>
          <w:szCs w:val="32"/>
        </w:rPr>
        <w:t>’</w:t>
      </w:r>
      <w:r w:rsidRPr="00BE5A07">
        <w:rPr>
          <w:szCs w:val="32"/>
        </w:rPr>
        <w:t>escabeau</w:t>
      </w:r>
      <w:r w:rsidR="006D3E7C">
        <w:rPr>
          <w:szCs w:val="32"/>
        </w:rPr>
        <w:t>.</w:t>
      </w:r>
    </w:p>
    <w:p w14:paraId="52E53319" w14:textId="00D2BB4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part avec Mathurin</w:t>
      </w:r>
      <w:r>
        <w:t>.)</w:t>
      </w:r>
    </w:p>
    <w:p w14:paraId="41E1C135" w14:textId="42332F1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Mais pourquoi diable veux-tu un escabeau</w:t>
      </w:r>
      <w:r>
        <w:rPr>
          <w:szCs w:val="32"/>
        </w:rPr>
        <w:t> ?</w:t>
      </w:r>
    </w:p>
    <w:p w14:paraId="6AC5E62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Tu vas voir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une petite démonstration à faire à ces braves gens</w:t>
      </w:r>
      <w:r w:rsidR="006D3E7C">
        <w:rPr>
          <w:szCs w:val="32"/>
        </w:rPr>
        <w:t>.</w:t>
      </w:r>
    </w:p>
    <w:p w14:paraId="6661950B" w14:textId="351ACA69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tu vas monter sur un escabeau pour faire un discours</w:t>
      </w:r>
      <w:r>
        <w:rPr>
          <w:szCs w:val="32"/>
        </w:rPr>
        <w:t xml:space="preserve"> ? </w:t>
      </w:r>
      <w:r w:rsidR="00695293" w:rsidRPr="00BE5A07">
        <w:rPr>
          <w:szCs w:val="32"/>
        </w:rPr>
        <w:t>Tu as la folie des grandeurs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> !</w:t>
      </w:r>
    </w:p>
    <w:p w14:paraId="32CF768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non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S</w:t>
      </w:r>
      <w:r w:rsidR="006F4E41">
        <w:rPr>
          <w:szCs w:val="32"/>
        </w:rPr>
        <w:t>é</w:t>
      </w:r>
      <w:r w:rsidRPr="00BE5A07">
        <w:rPr>
          <w:szCs w:val="32"/>
        </w:rPr>
        <w:t>raphina</w:t>
      </w:r>
      <w:proofErr w:type="spellEnd"/>
      <w:r w:rsidRPr="00BE5A07">
        <w:rPr>
          <w:szCs w:val="32"/>
        </w:rPr>
        <w:t xml:space="preserve"> tu verras 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>…</w:t>
      </w:r>
    </w:p>
    <w:p w14:paraId="07C54625" w14:textId="08514500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Pr="00BE5A07">
        <w:rPr>
          <w:szCs w:val="32"/>
        </w:rPr>
        <w:t>Mister</w:t>
      </w:r>
      <w:proofErr w:type="spellEnd"/>
      <w:r w:rsidRPr="00BE5A07">
        <w:rPr>
          <w:szCs w:val="32"/>
        </w:rPr>
        <w:t xml:space="preserve">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comment vous avez trouvé notre gratte-ciel</w:t>
      </w:r>
      <w:r w:rsidR="006D3E7C">
        <w:rPr>
          <w:szCs w:val="32"/>
        </w:rPr>
        <w:t> ?</w:t>
      </w:r>
    </w:p>
    <w:p w14:paraId="1D51B3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mal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évidemment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un jeune peuple qui n</w:t>
      </w:r>
      <w:r w:rsidR="006D3E7C">
        <w:rPr>
          <w:szCs w:val="32"/>
        </w:rPr>
        <w:t>’</w:t>
      </w:r>
      <w:r w:rsidRPr="00BE5A07">
        <w:rPr>
          <w:szCs w:val="32"/>
        </w:rPr>
        <w:t>est pas encore initié au grand art de l</w:t>
      </w:r>
      <w:r w:rsidR="006D3E7C">
        <w:rPr>
          <w:szCs w:val="32"/>
        </w:rPr>
        <w:t>’</w:t>
      </w:r>
      <w:r w:rsidRPr="00BE5A07">
        <w:rPr>
          <w:szCs w:val="32"/>
        </w:rPr>
        <w:t>architecture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c</w:t>
      </w:r>
      <w:r w:rsidR="006D3E7C">
        <w:rPr>
          <w:szCs w:val="32"/>
        </w:rPr>
        <w:t>’</w:t>
      </w:r>
      <w:r w:rsidRPr="00BE5A07">
        <w:rPr>
          <w:szCs w:val="32"/>
        </w:rPr>
        <w:t>est inélégant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ça manque de style</w:t>
      </w:r>
      <w:r w:rsidR="006D3E7C">
        <w:rPr>
          <w:szCs w:val="32"/>
        </w:rPr>
        <w:t>.</w:t>
      </w:r>
    </w:p>
    <w:p w14:paraId="00E9CD48" w14:textId="54DD44AE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ascenseur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Réellement confortable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est-ce pas</w:t>
      </w:r>
      <w:r w:rsidR="006D3E7C">
        <w:rPr>
          <w:szCs w:val="32"/>
        </w:rPr>
        <w:t> ?</w:t>
      </w:r>
    </w:p>
    <w:p w14:paraId="362F1623" w14:textId="73E49A6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non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par exemple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Ce que j</w:t>
      </w:r>
      <w:r>
        <w:rPr>
          <w:szCs w:val="32"/>
        </w:rPr>
        <w:t>’</w:t>
      </w:r>
      <w:r w:rsidR="00695293" w:rsidRPr="00BE5A07">
        <w:rPr>
          <w:szCs w:val="32"/>
        </w:rPr>
        <w:t>ai pu avoir peur dans cette boîte qui monte et qui descend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Quelle horreur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Sans compter cette panne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Nous sommes restés vingt minutes suspendus entre le quinzième et le seizième étage</w:t>
      </w:r>
      <w:r>
        <w:rPr>
          <w:szCs w:val="32"/>
        </w:rPr>
        <w:t> !</w:t>
      </w:r>
    </w:p>
    <w:p w14:paraId="5848C97B" w14:textId="79C4F094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Il faut pourtant l</w:t>
      </w:r>
      <w:r w:rsidR="006D3E7C">
        <w:rPr>
          <w:szCs w:val="32"/>
        </w:rPr>
        <w:t>’</w:t>
      </w:r>
      <w:r w:rsidRPr="00BE5A07">
        <w:rPr>
          <w:szCs w:val="32"/>
        </w:rPr>
        <w:t>ascenseur pour monter aux étages</w:t>
      </w:r>
      <w:r w:rsidR="006D3E7C">
        <w:rPr>
          <w:szCs w:val="32"/>
        </w:rPr>
        <w:t>.</w:t>
      </w:r>
    </w:p>
    <w:p w14:paraId="2330EBE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car vous ne connaissez pas encore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naturellement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invention des escaliers</w:t>
      </w:r>
      <w:r w:rsidR="006D3E7C">
        <w:rPr>
          <w:szCs w:val="32"/>
        </w:rPr>
        <w:t> ?</w:t>
      </w:r>
    </w:p>
    <w:p w14:paraId="79D41FEA" w14:textId="409A434A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–… </w:t>
      </w:r>
      <w:r w:rsidRPr="00BE5A07">
        <w:rPr>
          <w:szCs w:val="32"/>
        </w:rPr>
        <w:t>des escaliers</w:t>
      </w:r>
      <w:r w:rsidR="006D3E7C">
        <w:rPr>
          <w:szCs w:val="32"/>
        </w:rPr>
        <w:t> ?</w:t>
      </w:r>
    </w:p>
    <w:p w14:paraId="021026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l</w:t>
      </w:r>
      <w:r w:rsidR="006D3E7C">
        <w:rPr>
          <w:szCs w:val="32"/>
        </w:rPr>
        <w:t>’</w:t>
      </w:r>
      <w:r w:rsidRPr="00BE5A07">
        <w:rPr>
          <w:szCs w:val="32"/>
        </w:rPr>
        <w:t>escabeau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amiral</w:t>
      </w:r>
      <w:r w:rsidR="006D3E7C">
        <w:rPr>
          <w:szCs w:val="32"/>
        </w:rPr>
        <w:t>.</w:t>
      </w:r>
    </w:p>
    <w:p w14:paraId="47A499C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Voici justement un escalier en réduction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escalier est composé de marches comme celles-ci et sert à monter jusqu</w:t>
      </w:r>
      <w:r w:rsidR="006D3E7C">
        <w:rPr>
          <w:szCs w:val="32"/>
        </w:rPr>
        <w:t>’</w:t>
      </w:r>
      <w:r w:rsidRPr="00BE5A07">
        <w:rPr>
          <w:szCs w:val="32"/>
        </w:rPr>
        <w:t>aux étages des maisons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cela</w:t>
      </w:r>
      <w:r w:rsidR="006D3E7C">
        <w:rPr>
          <w:szCs w:val="32"/>
        </w:rPr>
        <w:t>.</w:t>
      </w:r>
    </w:p>
    <w:p w14:paraId="4626F3FC" w14:textId="20FDE771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monte l</w:t>
      </w:r>
      <w:r>
        <w:rPr>
          <w:i/>
          <w:iCs/>
        </w:rPr>
        <w:t>’</w:t>
      </w:r>
      <w:r w:rsidR="006D21B8" w:rsidRPr="00BE5A07">
        <w:rPr>
          <w:i/>
          <w:iCs/>
        </w:rPr>
        <w:t>escabeau</w:t>
      </w:r>
      <w:r>
        <w:t>.)</w:t>
      </w:r>
    </w:p>
    <w:p w14:paraId="2369746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 xml:space="preserve">AM ET LES </w:t>
      </w:r>
      <w:r w:rsidRPr="00BE5A07">
        <w:rPr>
          <w:szCs w:val="32"/>
        </w:rPr>
        <w:t>A</w:t>
      </w:r>
      <w:r w:rsidR="00B13898" w:rsidRPr="00BE5A07">
        <w:rPr>
          <w:rStyle w:val="Taille-1Caracteres"/>
        </w:rPr>
        <w:t>MÉRICAINS PRÉSENTS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Formidable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Colossal réellement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dites es-ca</w:t>
      </w:r>
      <w:r w:rsidR="006D3E7C">
        <w:rPr>
          <w:szCs w:val="32"/>
        </w:rPr>
        <w:t>…</w:t>
      </w:r>
    </w:p>
    <w:p w14:paraId="04B18773" w14:textId="5F6AE895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68BACCB9" wp14:editId="44C9C0B8">
            <wp:extent cx="5738495" cy="4326890"/>
            <wp:effectExtent l="0" t="0" r="0" b="0"/>
            <wp:docPr id="2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95" cy="432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B94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Escalier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redescend</w:t>
      </w:r>
      <w:r w:rsidR="006D3E7C">
        <w:rPr>
          <w:i/>
          <w:iCs/>
          <w:szCs w:val="32"/>
        </w:rPr>
        <w:t>.)</w:t>
      </w:r>
      <w:r w:rsidR="006D3E7C">
        <w:rPr>
          <w:szCs w:val="32"/>
        </w:rPr>
        <w:t xml:space="preserve"> </w:t>
      </w:r>
      <w:r w:rsidRPr="00BE5A07">
        <w:rPr>
          <w:szCs w:val="32"/>
        </w:rPr>
        <w:t>Avec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de panne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puis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hygiénique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fait faire de l</w:t>
      </w:r>
      <w:r w:rsidR="006D3E7C">
        <w:rPr>
          <w:szCs w:val="32"/>
        </w:rPr>
        <w:t>’</w:t>
      </w:r>
      <w:r w:rsidRPr="00BE5A07">
        <w:rPr>
          <w:szCs w:val="32"/>
        </w:rPr>
        <w:t>exercice</w:t>
      </w:r>
      <w:r w:rsidR="006D3E7C">
        <w:rPr>
          <w:szCs w:val="32"/>
        </w:rPr>
        <w:t>.</w:t>
      </w:r>
    </w:p>
    <w:p w14:paraId="67B2BB6A" w14:textId="6035AA5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quand on redescend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ça ne vous serre pas dans le ventre comme tout à l</w:t>
      </w:r>
      <w:r>
        <w:rPr>
          <w:szCs w:val="32"/>
        </w:rPr>
        <w:t>’</w:t>
      </w:r>
      <w:r w:rsidR="00695293" w:rsidRPr="00BE5A07">
        <w:rPr>
          <w:szCs w:val="32"/>
        </w:rPr>
        <w:t>heure dans cette salle machine</w:t>
      </w:r>
      <w:r>
        <w:rPr>
          <w:szCs w:val="32"/>
        </w:rPr>
        <w:t> !</w:t>
      </w:r>
    </w:p>
    <w:p w14:paraId="221D55B0" w14:textId="1960FDC5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="006D21B8" w:rsidRPr="00BE5A07">
        <w:rPr>
          <w:i/>
          <w:iCs/>
          <w:szCs w:val="32"/>
        </w:rPr>
        <w:t>Merveillous</w:t>
      </w:r>
      <w:proofErr w:type="spellEnd"/>
      <w:r w:rsidR="006D3E7C">
        <w:rPr>
          <w:i/>
          <w:iCs/>
          <w:szCs w:val="32"/>
        </w:rPr>
        <w:t xml:space="preserve"> ! </w:t>
      </w:r>
      <w:r w:rsidR="006D21B8" w:rsidRPr="00BE5A07">
        <w:rPr>
          <w:i/>
          <w:iCs/>
          <w:szCs w:val="32"/>
        </w:rPr>
        <w:t>Very</w:t>
      </w:r>
      <w:r w:rsidRPr="00BE5A07">
        <w:rPr>
          <w:szCs w:val="32"/>
        </w:rPr>
        <w:t xml:space="preserve"> intéressant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Je ferai à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une commande de cette chose confortable pour remplacer le ascenseur</w:t>
      </w:r>
      <w:r w:rsidR="006D3E7C">
        <w:rPr>
          <w:szCs w:val="32"/>
        </w:rPr>
        <w:t>.</w:t>
      </w:r>
    </w:p>
    <w:p w14:paraId="3B35F7F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Entendu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suis heureux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chers sauvages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vous apporter quelques-uns des bienfaits de la civilisation européenne</w:t>
      </w:r>
      <w:r w:rsidR="006D3E7C">
        <w:rPr>
          <w:szCs w:val="32"/>
        </w:rPr>
        <w:t> !</w:t>
      </w:r>
    </w:p>
    <w:p w14:paraId="10097FE3" w14:textId="10AC4093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À ce moment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une sorte d</w:t>
      </w:r>
      <w:r>
        <w:rPr>
          <w:i/>
          <w:iCs/>
        </w:rPr>
        <w:t>’</w:t>
      </w:r>
      <w:r w:rsidR="006D21B8" w:rsidRPr="00BE5A07">
        <w:rPr>
          <w:i/>
          <w:iCs/>
        </w:rPr>
        <w:t>auto fabriquée avec une caisse à savon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aux roues en bois et volant grotesque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traverse la place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chauffeur corne et fait un bruit terrible</w:t>
      </w:r>
      <w:r>
        <w:t>.)</w:t>
      </w:r>
    </w:p>
    <w:p w14:paraId="4549043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c</w:t>
      </w:r>
      <w:r w:rsidR="006D3E7C">
        <w:rPr>
          <w:szCs w:val="32"/>
        </w:rPr>
        <w:t>’</w:t>
      </w:r>
      <w:r w:rsidRPr="00BE5A07">
        <w:rPr>
          <w:szCs w:val="32"/>
        </w:rPr>
        <w:t>est que ça encore</w:t>
      </w:r>
      <w:r w:rsidR="006D3E7C">
        <w:rPr>
          <w:szCs w:val="32"/>
        </w:rPr>
        <w:t> ?</w:t>
      </w:r>
    </w:p>
    <w:p w14:paraId="436C95A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en fait un pétard</w:t>
      </w:r>
      <w:r w:rsidR="006D3E7C">
        <w:rPr>
          <w:szCs w:val="32"/>
        </w:rPr>
        <w:t> !</w:t>
      </w:r>
    </w:p>
    <w:p w14:paraId="4F6C9F45" w14:textId="0BE9EDB8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Ce sont nos voitures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Ça se fabrique en série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en sort jusqu</w:t>
      </w:r>
      <w:r w:rsidR="006D3E7C">
        <w:rPr>
          <w:szCs w:val="32"/>
        </w:rPr>
        <w:t>’</w:t>
      </w:r>
      <w:r w:rsidRPr="00BE5A07">
        <w:rPr>
          <w:szCs w:val="32"/>
        </w:rPr>
        <w:t>à quatre par jour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était formidable</w:t>
      </w:r>
      <w:r w:rsidR="006D3E7C">
        <w:rPr>
          <w:szCs w:val="32"/>
        </w:rPr>
        <w:t> !</w:t>
      </w:r>
    </w:p>
    <w:p w14:paraId="739382C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La voilà déjà arrêtée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ne peut plus avancer</w:t>
      </w:r>
      <w:r w:rsidR="006D3E7C">
        <w:rPr>
          <w:szCs w:val="32"/>
        </w:rPr>
        <w:t> !</w:t>
      </w:r>
    </w:p>
    <w:p w14:paraId="7CF2F56A" w14:textId="20764075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Ils approchent de l</w:t>
      </w:r>
      <w:r>
        <w:rPr>
          <w:i/>
          <w:iCs/>
        </w:rPr>
        <w:t>’</w:t>
      </w:r>
      <w:r w:rsidR="006D21B8" w:rsidRPr="00BE5A07">
        <w:rPr>
          <w:i/>
          <w:iCs/>
        </w:rPr>
        <w:t>auto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Le chauffeur est descendu et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avec une manivelle grotesque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essaie de mettre en marche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Un jet de fumée sort d</w:t>
      </w:r>
      <w:r>
        <w:rPr>
          <w:i/>
          <w:iCs/>
        </w:rPr>
        <w:t>’</w:t>
      </w:r>
      <w:r w:rsidR="006D21B8" w:rsidRPr="00BE5A07">
        <w:rPr>
          <w:i/>
          <w:iCs/>
        </w:rPr>
        <w:t>un tuyau à l</w:t>
      </w:r>
      <w:r>
        <w:rPr>
          <w:i/>
          <w:iCs/>
        </w:rPr>
        <w:t>’</w:t>
      </w:r>
      <w:r w:rsidR="006D21B8" w:rsidRPr="00BE5A07">
        <w:rPr>
          <w:i/>
          <w:iCs/>
        </w:rPr>
        <w:t>arrière</w:t>
      </w:r>
      <w:r>
        <w:t>.)</w:t>
      </w:r>
    </w:p>
    <w:p w14:paraId="019C3D0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se reculant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saleté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odeur</w:t>
      </w:r>
      <w:r w:rsidR="006D3E7C">
        <w:rPr>
          <w:szCs w:val="32"/>
        </w:rPr>
        <w:t> !</w:t>
      </w:r>
    </w:p>
    <w:p w14:paraId="2AD98BD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chauffeur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Savez-vous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garçon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qui lui manque à votre voiture pour rouler normalement</w:t>
      </w:r>
      <w:r w:rsidR="006D3E7C">
        <w:rPr>
          <w:szCs w:val="32"/>
        </w:rPr>
        <w:t> ?</w:t>
      </w:r>
    </w:p>
    <w:p w14:paraId="1A846AA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HAUFFEUR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No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parlez</w:t>
      </w:r>
      <w:r w:rsidR="006D3E7C">
        <w:rPr>
          <w:szCs w:val="32"/>
        </w:rPr>
        <w:t>.</w:t>
      </w:r>
    </w:p>
    <w:p w14:paraId="37E1D40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Deux tiges de bois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dans nos pays civilisés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adaptons ici aux voitures et qui portent le nom de brancards</w:t>
      </w:r>
      <w:r w:rsidR="006D3E7C">
        <w:rPr>
          <w:szCs w:val="32"/>
        </w:rPr>
        <w:t>.</w:t>
      </w:r>
    </w:p>
    <w:p w14:paraId="659E4D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 xml:space="preserve">E </w:t>
      </w: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HAUFFEUR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Brancards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Pourquoi faire</w:t>
      </w:r>
      <w:r w:rsidR="006D3E7C">
        <w:rPr>
          <w:szCs w:val="32"/>
        </w:rPr>
        <w:t> ?</w:t>
      </w:r>
    </w:p>
    <w:p w14:paraId="78920A5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Pour y atteler un cheval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la voiture roule sans patine et sans odeur</w:t>
      </w:r>
      <w:r w:rsidR="006D3E7C">
        <w:rPr>
          <w:szCs w:val="32"/>
        </w:rPr>
        <w:t>.</w:t>
      </w:r>
    </w:p>
    <w:p w14:paraId="205C450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HAUFFEUR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dites qu</w:t>
      </w:r>
      <w:r w:rsidR="006D3E7C">
        <w:rPr>
          <w:szCs w:val="32"/>
        </w:rPr>
        <w:t>’</w:t>
      </w:r>
      <w:r w:rsidRPr="00BE5A07">
        <w:rPr>
          <w:szCs w:val="32"/>
        </w:rPr>
        <w:t>un cheval peut tirer la voiture</w:t>
      </w:r>
      <w:r w:rsidR="006D3E7C">
        <w:rPr>
          <w:szCs w:val="32"/>
        </w:rPr>
        <w:t> ?</w:t>
      </w:r>
    </w:p>
    <w:p w14:paraId="1C8DE6C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infériorité de votre voiture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manque de brancards</w:t>
      </w:r>
      <w:r w:rsidR="006D3E7C">
        <w:rPr>
          <w:szCs w:val="32"/>
        </w:rPr>
        <w:t>.</w:t>
      </w:r>
    </w:p>
    <w:p w14:paraId="1175D814" w14:textId="7ABFABB6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Des voitures sans brancards ni chevaux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On aura du mal à les civiliser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les pauvres diables</w:t>
      </w:r>
      <w:r>
        <w:rPr>
          <w:szCs w:val="32"/>
        </w:rPr>
        <w:t> !</w:t>
      </w:r>
    </w:p>
    <w:p w14:paraId="55005DD8" w14:textId="7D0DB215" w:rsidR="006D3E7C" w:rsidRDefault="006D3E7C" w:rsidP="00695293">
      <w:pPr>
        <w:pStyle w:val="NormalSuspendu1XRetrait2XEsp0"/>
      </w:pPr>
      <w:r>
        <w:rPr>
          <w:i/>
          <w:iCs/>
        </w:rPr>
        <w:t>(</w:t>
      </w:r>
      <w:r w:rsidR="006D21B8" w:rsidRPr="00BE5A07">
        <w:rPr>
          <w:i/>
          <w:iCs/>
        </w:rPr>
        <w:t>L</w:t>
      </w:r>
      <w:r>
        <w:rPr>
          <w:i/>
          <w:iCs/>
        </w:rPr>
        <w:t>’</w:t>
      </w:r>
      <w:r w:rsidR="006D21B8" w:rsidRPr="00BE5A07">
        <w:rPr>
          <w:i/>
          <w:iCs/>
        </w:rPr>
        <w:t>automobiliste réussit à mettre en marche et part dans une pétarade infernale et dans un nuage de fumée</w:t>
      </w:r>
      <w:r>
        <w:rPr>
          <w:i/>
          <w:iCs/>
        </w:rPr>
        <w:t>.)</w:t>
      </w:r>
    </w:p>
    <w:p w14:paraId="15F3236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quelle saleté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Heureusement que nous n</w:t>
      </w:r>
      <w:r w:rsidR="006D3E7C">
        <w:rPr>
          <w:szCs w:val="32"/>
        </w:rPr>
        <w:t>’</w:t>
      </w:r>
      <w:r w:rsidRPr="00BE5A07">
        <w:rPr>
          <w:szCs w:val="32"/>
        </w:rPr>
        <w:t>aurons jamais de pareilles voitures en Europe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serait du propre</w:t>
      </w:r>
      <w:r w:rsidR="006D3E7C">
        <w:rPr>
          <w:szCs w:val="32"/>
        </w:rPr>
        <w:t> !</w:t>
      </w:r>
    </w:p>
    <w:p w14:paraId="54EB278F" w14:textId="77777777" w:rsidR="006D3E7C" w:rsidRDefault="00695293" w:rsidP="006D3E7C">
      <w:pPr>
        <w:pStyle w:val="Titre1"/>
      </w:pPr>
      <w:bookmarkStart w:id="45" w:name="_Toc197372926"/>
      <w:r w:rsidRPr="00BE5A07">
        <w:lastRenderedPageBreak/>
        <w:t>CHAPITRE XXII</w:t>
      </w:r>
      <w:r w:rsidRPr="00BE5A07">
        <w:br/>
      </w:r>
      <w:r w:rsidRPr="00BE5A07">
        <w:br/>
        <w:t>ESCLAVES</w:t>
      </w:r>
      <w:r w:rsidR="006D3E7C">
        <w:t> !</w:t>
      </w:r>
      <w:bookmarkEnd w:id="45"/>
    </w:p>
    <w:p w14:paraId="6FF9F10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Ce qui est extraordinaire dans ce pays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que tous ces Américains ont l</w:t>
      </w:r>
      <w:r w:rsidR="006D3E7C">
        <w:rPr>
          <w:szCs w:val="32"/>
        </w:rPr>
        <w:t>’</w:t>
      </w:r>
      <w:r w:rsidRPr="00BE5A07">
        <w:rPr>
          <w:szCs w:val="32"/>
        </w:rPr>
        <w:t>air affairés et pressés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dirait qu</w:t>
      </w:r>
      <w:r w:rsidR="006D3E7C">
        <w:rPr>
          <w:szCs w:val="32"/>
        </w:rPr>
        <w:t>’</w:t>
      </w:r>
      <w:r w:rsidRPr="00BE5A07">
        <w:rPr>
          <w:szCs w:val="32"/>
        </w:rPr>
        <w:t>ils courent toujours à un rendez-vous</w:t>
      </w:r>
      <w:r w:rsidR="006D3E7C">
        <w:rPr>
          <w:szCs w:val="32"/>
        </w:rPr>
        <w:t> !</w:t>
      </w:r>
    </w:p>
    <w:p w14:paraId="330F22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pas d</w:t>
      </w:r>
      <w:r w:rsidR="006D3E7C">
        <w:rPr>
          <w:szCs w:val="32"/>
        </w:rPr>
        <w:t>’</w:t>
      </w:r>
      <w:r w:rsidRPr="00BE5A07">
        <w:rPr>
          <w:szCs w:val="32"/>
        </w:rPr>
        <w:t>amour pour sûr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n</w:t>
      </w:r>
      <w:r w:rsidR="006D3E7C">
        <w:rPr>
          <w:szCs w:val="32"/>
        </w:rPr>
        <w:t>’</w:t>
      </w:r>
      <w:r w:rsidRPr="00BE5A07">
        <w:rPr>
          <w:szCs w:val="32"/>
        </w:rPr>
        <w:t>ont pas l</w:t>
      </w:r>
      <w:r w:rsidR="006D3E7C">
        <w:rPr>
          <w:szCs w:val="32"/>
        </w:rPr>
        <w:t>’</w:t>
      </w:r>
      <w:r w:rsidRPr="00BE5A07">
        <w:rPr>
          <w:szCs w:val="32"/>
        </w:rPr>
        <w:t>air folichons dans ce patelin</w:t>
      </w:r>
      <w:r w:rsidR="006D3E7C">
        <w:rPr>
          <w:szCs w:val="32"/>
        </w:rPr>
        <w:t> !</w:t>
      </w:r>
    </w:p>
    <w:p w14:paraId="5B92644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Ils ne pensent qu</w:t>
      </w:r>
      <w:r w:rsidR="006D3E7C">
        <w:rPr>
          <w:szCs w:val="32"/>
        </w:rPr>
        <w:t>’</w:t>
      </w:r>
      <w:r w:rsidRPr="00BE5A07">
        <w:rPr>
          <w:szCs w:val="32"/>
        </w:rPr>
        <w:t>à gagner de l</w:t>
      </w:r>
      <w:r w:rsidR="006D3E7C">
        <w:rPr>
          <w:szCs w:val="32"/>
        </w:rPr>
        <w:t>’</w:t>
      </w:r>
      <w:r w:rsidRPr="00BE5A07">
        <w:rPr>
          <w:szCs w:val="32"/>
        </w:rPr>
        <w:t>argent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pourquoi ils ne perdent pas une seconde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seul but de leur vie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Étrange pays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voici un qui représente le type parfait du businessman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ils disent ici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l</w:t>
      </w:r>
      <w:r w:rsidR="006D3E7C">
        <w:rPr>
          <w:szCs w:val="32"/>
        </w:rPr>
        <w:t>’</w:t>
      </w:r>
      <w:r w:rsidRPr="00BE5A07">
        <w:rPr>
          <w:szCs w:val="32"/>
        </w:rPr>
        <w:t>interroger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Au businessman qui arrive affairé avec une serviette sous le bras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Pardon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jeune sauvage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voulez-vous m</w:t>
      </w:r>
      <w:r w:rsidR="006D3E7C">
        <w:rPr>
          <w:szCs w:val="32"/>
        </w:rPr>
        <w:t>’</w:t>
      </w:r>
      <w:r w:rsidRPr="00BE5A07">
        <w:rPr>
          <w:szCs w:val="32"/>
        </w:rPr>
        <w:t>accorder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deux minutes d</w:t>
      </w:r>
      <w:r w:rsidR="006D3E7C">
        <w:rPr>
          <w:szCs w:val="32"/>
        </w:rPr>
        <w:t>’</w:t>
      </w:r>
      <w:r w:rsidRPr="00BE5A07">
        <w:rPr>
          <w:szCs w:val="32"/>
        </w:rPr>
        <w:t>entretien</w:t>
      </w:r>
      <w:r w:rsidR="006D3E7C">
        <w:rPr>
          <w:szCs w:val="32"/>
        </w:rPr>
        <w:t> ?</w:t>
      </w:r>
    </w:p>
    <w:p w14:paraId="28EB87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B</w:t>
      </w:r>
      <w:r w:rsidR="00B13898" w:rsidRPr="00BE5A07">
        <w:rPr>
          <w:rStyle w:val="Taille-1Caracteres"/>
        </w:rPr>
        <w:t>USINESSMANN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Impossible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regarda sa montre-bracelet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Pas le temps</w:t>
      </w:r>
      <w:r w:rsidR="006D3E7C">
        <w:rPr>
          <w:szCs w:val="32"/>
        </w:rPr>
        <w:t> !</w:t>
      </w:r>
    </w:p>
    <w:p w14:paraId="3BAD1C6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bien ce que je pensais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sont de pauvres esclaves</w:t>
      </w:r>
      <w:r w:rsidR="006D3E7C">
        <w:rPr>
          <w:szCs w:val="32"/>
        </w:rPr>
        <w:t> !</w:t>
      </w:r>
    </w:p>
    <w:p w14:paraId="44E6F18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B</w:t>
      </w:r>
      <w:r w:rsidR="00B13898" w:rsidRPr="00BE5A07">
        <w:rPr>
          <w:rStyle w:val="Taille-1Caracteres"/>
        </w:rPr>
        <w:t>USINESSMANN</w:t>
      </w:r>
      <w:proofErr w:type="spellEnd"/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dites esclave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 xml:space="preserve">Nous sommes ici le peuple le plus libre </w:t>
      </w:r>
      <w:r w:rsidR="006D3E7C">
        <w:rPr>
          <w:szCs w:val="32"/>
        </w:rPr>
        <w:t>« </w:t>
      </w:r>
      <w:r w:rsidRPr="00BE5A07">
        <w:rPr>
          <w:szCs w:val="32"/>
        </w:rPr>
        <w:t>in the world</w:t>
      </w:r>
      <w:r w:rsidR="006D3E7C">
        <w:rPr>
          <w:szCs w:val="32"/>
        </w:rPr>
        <w:t xml:space="preserve"> » ! </w:t>
      </w:r>
      <w:r w:rsidRPr="00BE5A07">
        <w:rPr>
          <w:szCs w:val="32"/>
        </w:rPr>
        <w:t>Ce était le pays de la liberté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n</w:t>
      </w:r>
      <w:r w:rsidR="006D3E7C">
        <w:rPr>
          <w:szCs w:val="32"/>
        </w:rPr>
        <w:t>’</w:t>
      </w:r>
      <w:r w:rsidRPr="00BE5A07">
        <w:rPr>
          <w:szCs w:val="32"/>
        </w:rPr>
        <w:t>y avait pas d</w:t>
      </w:r>
      <w:r w:rsidR="006D3E7C">
        <w:rPr>
          <w:szCs w:val="32"/>
        </w:rPr>
        <w:t>’</w:t>
      </w:r>
      <w:r w:rsidRPr="00BE5A07">
        <w:rPr>
          <w:szCs w:val="32"/>
        </w:rPr>
        <w:t>esclaves</w:t>
      </w:r>
      <w:r w:rsidR="006D3E7C">
        <w:rPr>
          <w:szCs w:val="32"/>
        </w:rPr>
        <w:t> !</w:t>
      </w:r>
    </w:p>
    <w:p w14:paraId="71474AA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croyez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Pourtant si je vous demandais un rendez-vous dans une heure</w:t>
      </w:r>
      <w:r w:rsidR="006D3E7C">
        <w:rPr>
          <w:szCs w:val="32"/>
        </w:rPr>
        <w:t> ?</w:t>
      </w:r>
    </w:p>
    <w:p w14:paraId="5740A8B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consultant son carnet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libre</w:t>
      </w:r>
      <w:r w:rsidR="006D3E7C">
        <w:rPr>
          <w:szCs w:val="32"/>
        </w:rPr>
        <w:t> !</w:t>
      </w:r>
    </w:p>
    <w:p w14:paraId="335928B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Soit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Alors dans la soirée</w:t>
      </w:r>
      <w:r w:rsidR="006D3E7C">
        <w:rPr>
          <w:szCs w:val="32"/>
        </w:rPr>
        <w:t> ?</w:t>
      </w:r>
    </w:p>
    <w:p w14:paraId="1161C17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B</w:t>
      </w:r>
      <w:r w:rsidR="00B13898" w:rsidRPr="00BE5A07">
        <w:rPr>
          <w:rStyle w:val="Taille-1Caracteres"/>
        </w:rPr>
        <w:t>USINESSMANN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même jeu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libre</w:t>
      </w:r>
      <w:r w:rsidR="006D3E7C">
        <w:rPr>
          <w:szCs w:val="32"/>
        </w:rPr>
        <w:t>.</w:t>
      </w:r>
    </w:p>
    <w:p w14:paraId="4666363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demain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après-demain</w:t>
      </w:r>
      <w:r w:rsidR="006D3E7C">
        <w:rPr>
          <w:szCs w:val="32"/>
        </w:rPr>
        <w:t> ?</w:t>
      </w:r>
    </w:p>
    <w:p w14:paraId="2E129C7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B</w:t>
      </w:r>
      <w:r w:rsidR="00B13898" w:rsidRPr="00BE5A07">
        <w:rPr>
          <w:rStyle w:val="Taille-1Caracteres"/>
        </w:rPr>
        <w:t>USINESSMANN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même jeu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Pas libre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libre</w:t>
      </w:r>
      <w:r w:rsidR="006D3E7C">
        <w:rPr>
          <w:szCs w:val="32"/>
        </w:rPr>
        <w:t>.</w:t>
      </w:r>
    </w:p>
    <w:p w14:paraId="6D268E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La semaine prochaine</w:t>
      </w:r>
      <w:r w:rsidR="006D3E7C">
        <w:rPr>
          <w:szCs w:val="32"/>
        </w:rPr>
        <w:t> ?</w:t>
      </w:r>
    </w:p>
    <w:p w14:paraId="6A926FF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Prise aussi et tous les jours du mois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libre</w:t>
      </w:r>
      <w:r w:rsidR="006D3E7C">
        <w:rPr>
          <w:szCs w:val="32"/>
        </w:rPr>
        <w:t>.</w:t>
      </w:r>
    </w:p>
    <w:p w14:paraId="050FC59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c</w:t>
      </w:r>
      <w:r w:rsidR="006D3E7C">
        <w:rPr>
          <w:szCs w:val="32"/>
        </w:rPr>
        <w:t>’</w:t>
      </w:r>
      <w:r w:rsidRPr="00BE5A07">
        <w:rPr>
          <w:szCs w:val="32"/>
        </w:rPr>
        <w:t>est ça que vous appelez être un homme libre</w:t>
      </w:r>
      <w:r w:rsidR="006D3E7C">
        <w:rPr>
          <w:szCs w:val="32"/>
        </w:rPr>
        <w:t> ?</w:t>
      </w:r>
    </w:p>
    <w:p w14:paraId="5D6DD07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B</w:t>
      </w:r>
      <w:r w:rsidR="00B13898" w:rsidRPr="00BE5A07">
        <w:rPr>
          <w:rStyle w:val="Taille-1Caracteres"/>
        </w:rPr>
        <w:t>USINESSMANN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019250C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allez voir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Mathurin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est-ce que tu vas faire de ta journée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> ?</w:t>
      </w:r>
    </w:p>
    <w:p w14:paraId="6A3D900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foi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sais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flâner par-ci par-là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ma guise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fumer une bonne pipe si ça me chante en regardant la mer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ou bien causer avec ma promise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enfin je </w:t>
      </w:r>
      <w:proofErr w:type="spellStart"/>
      <w:r w:rsidRPr="00BE5A07">
        <w:rPr>
          <w:szCs w:val="32"/>
        </w:rPr>
        <w:t>sais-t</w:t>
      </w:r>
      <w:r w:rsidR="006D3E7C">
        <w:rPr>
          <w:szCs w:val="32"/>
        </w:rPr>
        <w:t>’</w:t>
      </w:r>
      <w:r w:rsidRPr="00BE5A07">
        <w:rPr>
          <w:szCs w:val="32"/>
        </w:rPr>
        <w:t>y</w:t>
      </w:r>
      <w:proofErr w:type="spellEnd"/>
      <w:r w:rsidRPr="00BE5A07">
        <w:rPr>
          <w:szCs w:val="32"/>
        </w:rPr>
        <w:t xml:space="preserve"> moi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ce qui me passera par la tête au gré de ma fantaisie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on dit</w:t>
      </w:r>
      <w:r w:rsidR="006D3E7C">
        <w:rPr>
          <w:szCs w:val="32"/>
        </w:rPr>
        <w:t>.</w:t>
      </w:r>
    </w:p>
    <w:p w14:paraId="3F1F9E7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au businessman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regardez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Voilà ce que c</w:t>
      </w:r>
      <w:r w:rsidR="006D3E7C">
        <w:rPr>
          <w:szCs w:val="32"/>
        </w:rPr>
        <w:t>’</w:t>
      </w:r>
      <w:r w:rsidRPr="00BE5A07">
        <w:rPr>
          <w:szCs w:val="32"/>
        </w:rPr>
        <w:t>est qu</w:t>
      </w:r>
      <w:r w:rsidR="006D3E7C">
        <w:rPr>
          <w:szCs w:val="32"/>
        </w:rPr>
        <w:t>’</w:t>
      </w:r>
      <w:r w:rsidRPr="00BE5A07">
        <w:rPr>
          <w:szCs w:val="32"/>
        </w:rPr>
        <w:t>un homme libre</w:t>
      </w:r>
      <w:r w:rsidR="006D3E7C">
        <w:rPr>
          <w:szCs w:val="32"/>
        </w:rPr>
        <w:t> !</w:t>
      </w:r>
    </w:p>
    <w:p w14:paraId="597231E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</w:t>
      </w:r>
      <w:r w:rsidR="006D3E7C">
        <w:rPr>
          <w:szCs w:val="32"/>
        </w:rPr>
        <w:t>…</w:t>
      </w:r>
    </w:p>
    <w:p w14:paraId="284D8BE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êtes esclave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le répète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Esclave de votre temps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esclave des affaires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esclave de votre soif d</w:t>
      </w:r>
      <w:r w:rsidR="006D3E7C">
        <w:rPr>
          <w:szCs w:val="32"/>
        </w:rPr>
        <w:t>’</w:t>
      </w:r>
      <w:r w:rsidRPr="00BE5A07">
        <w:rPr>
          <w:szCs w:val="32"/>
        </w:rPr>
        <w:t>argent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êtes qu</w:t>
      </w:r>
      <w:r w:rsidR="006D3E7C">
        <w:rPr>
          <w:szCs w:val="32"/>
        </w:rPr>
        <w:t>’</w:t>
      </w:r>
      <w:r w:rsidRPr="00BE5A07">
        <w:rPr>
          <w:szCs w:val="32"/>
        </w:rPr>
        <w:t>un pauvre esclave</w:t>
      </w:r>
      <w:r w:rsidR="006D3E7C">
        <w:rPr>
          <w:szCs w:val="32"/>
        </w:rPr>
        <w:t> !</w:t>
      </w:r>
    </w:p>
    <w:p w14:paraId="20F45BF5" w14:textId="77777777" w:rsidR="006D3E7C" w:rsidRDefault="00695293" w:rsidP="00695293">
      <w:pPr>
        <w:rPr>
          <w:i/>
          <w:iCs/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Je avais assez perdu le temps de moi à écouter vos </w:t>
      </w:r>
      <w:proofErr w:type="spellStart"/>
      <w:r w:rsidRPr="00BE5A07">
        <w:rPr>
          <w:szCs w:val="32"/>
        </w:rPr>
        <w:t>stioupidités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Mes instants ils étaient comptés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good by</w:t>
      </w:r>
      <w:r w:rsidR="001C7514" w:rsidRPr="00BE5A07">
        <w:rPr>
          <w:i/>
          <w:iCs/>
          <w:szCs w:val="32"/>
        </w:rPr>
        <w:t>e</w:t>
      </w:r>
      <w:r w:rsidR="006D3E7C">
        <w:rPr>
          <w:i/>
          <w:iCs/>
          <w:szCs w:val="32"/>
        </w:rPr>
        <w:t> !</w:t>
      </w:r>
    </w:p>
    <w:p w14:paraId="3B6BD54C" w14:textId="70EF21E6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</w:t>
      </w:r>
      <w:r w:rsidR="00695293" w:rsidRPr="00BE5A07">
        <w:t>e</w:t>
      </w:r>
      <w:r>
        <w:t>.)</w:t>
      </w:r>
    </w:p>
    <w:p w14:paraId="01AA896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Leurs instants sont comptés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le mettent même sur des pancartes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Dans le gratte-ciel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écrit partout</w:t>
      </w:r>
      <w:r w:rsidR="006D3E7C">
        <w:rPr>
          <w:szCs w:val="32"/>
        </w:rPr>
        <w:t> : « </w:t>
      </w:r>
      <w:r w:rsidRPr="00BE5A07">
        <w:rPr>
          <w:szCs w:val="32"/>
        </w:rPr>
        <w:t>Soyez brefs</w:t>
      </w:r>
      <w:r w:rsidR="006D3E7C">
        <w:rPr>
          <w:szCs w:val="32"/>
        </w:rPr>
        <w:t xml:space="preserve"> ; </w:t>
      </w:r>
      <w:r w:rsidRPr="00BE5A07">
        <w:rPr>
          <w:szCs w:val="32"/>
        </w:rPr>
        <w:t>nos instants sont comptés</w:t>
      </w:r>
      <w:r w:rsidR="006D3E7C">
        <w:rPr>
          <w:szCs w:val="32"/>
        </w:rPr>
        <w:t> ! »</w:t>
      </w:r>
    </w:p>
    <w:p w14:paraId="3B330FF5" w14:textId="597892F4" w:rsidR="006D3E7C" w:rsidRDefault="006D3E7C" w:rsidP="006D3E7C">
      <w:pPr>
        <w:pStyle w:val="Centr"/>
        <w:keepNext/>
      </w:pPr>
      <w:r>
        <w:t>(</w:t>
      </w:r>
      <w:r w:rsidR="006D21B8" w:rsidRPr="00BE5A07">
        <w:rPr>
          <w:i/>
          <w:iCs/>
        </w:rPr>
        <w:t>Sonore</w:t>
      </w:r>
      <w:r>
        <w:t>)</w:t>
      </w:r>
    </w:p>
    <w:p w14:paraId="5360FA9C" w14:textId="32E2A079" w:rsidR="00695293" w:rsidRPr="00BE5A07" w:rsidRDefault="00695293" w:rsidP="006D3E7C">
      <w:pPr>
        <w:pStyle w:val="Centr"/>
        <w:keepNext/>
      </w:pPr>
      <w:r w:rsidRPr="00BE5A07">
        <w:t>I</w:t>
      </w:r>
    </w:p>
    <w:p w14:paraId="3639A152" w14:textId="77777777" w:rsidR="006D3E7C" w:rsidRDefault="00695293" w:rsidP="003A496A">
      <w:pPr>
        <w:pStyle w:val="NormalSuspendu1XRetrait1XEsp0"/>
      </w:pPr>
      <w:r w:rsidRPr="00BE5A07">
        <w:t>Dans les bureaux bien en évidence</w:t>
      </w:r>
      <w:r w:rsidR="006D3E7C">
        <w:t>,</w:t>
      </w:r>
    </w:p>
    <w:p w14:paraId="6D7827F1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américain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bien porté</w:t>
      </w:r>
      <w:r w:rsidR="006D3E7C">
        <w:rPr>
          <w:szCs w:val="32"/>
        </w:rPr>
        <w:t>,</w:t>
      </w:r>
    </w:p>
    <w:p w14:paraId="0493E6C4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accrocher au mur cette sentence</w:t>
      </w:r>
      <w:r w:rsidR="006D3E7C">
        <w:rPr>
          <w:szCs w:val="32"/>
        </w:rPr>
        <w:t> :</w:t>
      </w:r>
    </w:p>
    <w:p w14:paraId="1D398BAB" w14:textId="77777777" w:rsidR="006D3E7C" w:rsidRDefault="006D3E7C" w:rsidP="003A496A">
      <w:pPr>
        <w:pStyle w:val="NormalSuspendu1XRetrait1XEsp0"/>
        <w:rPr>
          <w:szCs w:val="32"/>
        </w:rPr>
      </w:pPr>
      <w:r>
        <w:rPr>
          <w:szCs w:val="32"/>
        </w:rPr>
        <w:t>« </w:t>
      </w:r>
      <w:r w:rsidR="00695293" w:rsidRPr="00BE5A07">
        <w:rPr>
          <w:szCs w:val="32"/>
        </w:rPr>
        <w:t>Soyez bref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nos instants sont comptés</w:t>
      </w:r>
      <w:r>
        <w:rPr>
          <w:szCs w:val="32"/>
        </w:rPr>
        <w:t> ».</w:t>
      </w:r>
    </w:p>
    <w:p w14:paraId="4B6B668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Comme </w:t>
      </w:r>
      <w:proofErr w:type="spellStart"/>
      <w:r w:rsidRPr="00BE5A07">
        <w:rPr>
          <w:szCs w:val="32"/>
        </w:rPr>
        <w:t>politess</w:t>
      </w:r>
      <w:proofErr w:type="spellEnd"/>
      <w:r w:rsidR="006D3E7C">
        <w:rPr>
          <w:szCs w:val="32"/>
        </w:rPr>
        <w:t xml:space="preserve">’, </w:t>
      </w:r>
      <w:r w:rsidRPr="00BE5A07">
        <w:rPr>
          <w:szCs w:val="32"/>
        </w:rPr>
        <w:t>comme élégance</w:t>
      </w:r>
      <w:r w:rsidR="006D3E7C">
        <w:rPr>
          <w:szCs w:val="32"/>
        </w:rPr>
        <w:t>,</w:t>
      </w:r>
    </w:p>
    <w:p w14:paraId="0A8174D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On ne peut trouver plus engageant</w:t>
      </w:r>
      <w:r w:rsidR="006D3E7C">
        <w:rPr>
          <w:szCs w:val="32"/>
        </w:rPr>
        <w:t> !</w:t>
      </w:r>
    </w:p>
    <w:p w14:paraId="7A9F0853" w14:textId="72498BB4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moyen tout à fait régence</w:t>
      </w:r>
    </w:p>
    <w:p w14:paraId="420F4938" w14:textId="3D998E42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De dire au visiteur</w:t>
      </w:r>
      <w:r w:rsidR="006D3E7C">
        <w:rPr>
          <w:szCs w:val="32"/>
        </w:rPr>
        <w:t> : « </w:t>
      </w:r>
      <w:r w:rsidRPr="00BE5A07">
        <w:rPr>
          <w:szCs w:val="32"/>
        </w:rPr>
        <w:t>Foutez l</w:t>
      </w:r>
      <w:r w:rsidR="006D3E7C">
        <w:rPr>
          <w:szCs w:val="32"/>
        </w:rPr>
        <w:t>’</w:t>
      </w:r>
      <w:r w:rsidRPr="00BE5A07">
        <w:rPr>
          <w:szCs w:val="32"/>
        </w:rPr>
        <w:t>camp</w:t>
      </w:r>
      <w:r w:rsidR="006D3E7C">
        <w:rPr>
          <w:szCs w:val="32"/>
        </w:rPr>
        <w:t> ! »</w:t>
      </w:r>
    </w:p>
    <w:p w14:paraId="5F78C6ED" w14:textId="3AB1CF44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Et cette phras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</w:t>
      </w:r>
      <w:r w:rsidR="006D3E7C">
        <w:rPr>
          <w:szCs w:val="32"/>
        </w:rPr>
        <w:t>’</w:t>
      </w:r>
      <w:r w:rsidRPr="00BE5A07">
        <w:rPr>
          <w:szCs w:val="32"/>
        </w:rPr>
        <w:t>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muflerie insigne</w:t>
      </w:r>
    </w:p>
    <w:p w14:paraId="132EA58F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Veut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pour qui sait lire entre les lignes</w:t>
      </w:r>
      <w:r w:rsidR="006D3E7C">
        <w:rPr>
          <w:szCs w:val="32"/>
        </w:rPr>
        <w:t> :</w:t>
      </w:r>
    </w:p>
    <w:p w14:paraId="08912E50" w14:textId="236C776F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226F2A8C" w14:textId="77777777" w:rsidR="006D3E7C" w:rsidRDefault="00695293" w:rsidP="003A496A">
      <w:pPr>
        <w:pStyle w:val="NormalSuspendu1XRetrait1XEsp0"/>
      </w:pPr>
      <w:r w:rsidRPr="00BE5A07">
        <w:t>Soyez bref</w:t>
      </w:r>
      <w:r w:rsidR="006D3E7C">
        <w:t xml:space="preserve">, </w:t>
      </w:r>
      <w:r w:rsidRPr="00BE5A07">
        <w:t>nos instants sont comptés</w:t>
      </w:r>
      <w:r w:rsidR="006D3E7C">
        <w:t> !</w:t>
      </w:r>
    </w:p>
    <w:p w14:paraId="69C9CA03" w14:textId="77777777" w:rsidR="006D3E7C" w:rsidRDefault="00695293" w:rsidP="003A496A">
      <w:pPr>
        <w:pStyle w:val="NormalSuspendu1XRetrait1XEsp0"/>
      </w:pPr>
      <w:r w:rsidRPr="00BE5A07">
        <w:t>Parlez vit</w:t>
      </w:r>
      <w:r w:rsidR="006D3E7C">
        <w:t xml:space="preserve">’, </w:t>
      </w:r>
      <w:r w:rsidRPr="00BE5A07">
        <w:t>pas de civilités</w:t>
      </w:r>
      <w:r w:rsidR="006D3E7C">
        <w:t>,</w:t>
      </w:r>
    </w:p>
    <w:p w14:paraId="2B93477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Ne nous </w:t>
      </w:r>
      <w:proofErr w:type="spellStart"/>
      <w:r w:rsidRPr="00BE5A07">
        <w:rPr>
          <w:szCs w:val="32"/>
        </w:rPr>
        <w:t>dit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ni bonjour ni au </w:t>
      </w:r>
      <w:proofErr w:type="spellStart"/>
      <w:r w:rsidRPr="00BE5A07">
        <w:rPr>
          <w:szCs w:val="32"/>
        </w:rPr>
        <w:t>r</w:t>
      </w:r>
      <w:r w:rsidR="006D3E7C">
        <w:rPr>
          <w:szCs w:val="32"/>
        </w:rPr>
        <w:t>’</w:t>
      </w:r>
      <w:r w:rsidRPr="00BE5A07">
        <w:rPr>
          <w:szCs w:val="32"/>
        </w:rPr>
        <w:t>voir</w:t>
      </w:r>
      <w:proofErr w:type="spellEnd"/>
      <w:r w:rsidR="006D3E7C">
        <w:rPr>
          <w:szCs w:val="32"/>
        </w:rPr>
        <w:t>,</w:t>
      </w:r>
    </w:p>
    <w:p w14:paraId="6016F929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prenez pas la </w:t>
      </w:r>
      <w:proofErr w:type="spellStart"/>
      <w:r w:rsidRPr="00BE5A07">
        <w:rPr>
          <w:szCs w:val="32"/>
        </w:rPr>
        <w:t>pein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 vous asseoir</w:t>
      </w:r>
      <w:r w:rsidR="006D3E7C">
        <w:rPr>
          <w:szCs w:val="32"/>
        </w:rPr>
        <w:t>,</w:t>
      </w:r>
    </w:p>
    <w:p w14:paraId="7395EE77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N</w:t>
      </w:r>
      <w:r w:rsidR="006D3E7C">
        <w:rPr>
          <w:szCs w:val="32"/>
        </w:rPr>
        <w:t>’</w:t>
      </w:r>
      <w:r w:rsidRPr="00BE5A07">
        <w:rPr>
          <w:szCs w:val="32"/>
        </w:rPr>
        <w:t>perdez pas 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temps à </w:t>
      </w:r>
      <w:proofErr w:type="spellStart"/>
      <w:r w:rsidRPr="00BE5A07">
        <w:rPr>
          <w:szCs w:val="32"/>
        </w:rPr>
        <w:t>sourir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surtout</w:t>
      </w:r>
      <w:r w:rsidR="006D3E7C">
        <w:rPr>
          <w:szCs w:val="32"/>
        </w:rPr>
        <w:t>,</w:t>
      </w:r>
    </w:p>
    <w:p w14:paraId="0851E1A2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Pour sortir la porte est </w:t>
      </w:r>
      <w:proofErr w:type="spellStart"/>
      <w:r w:rsidRPr="00BE5A07">
        <w:rPr>
          <w:szCs w:val="32"/>
        </w:rPr>
        <w:t>derrièr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vous</w:t>
      </w:r>
      <w:r w:rsidR="006D3E7C">
        <w:rPr>
          <w:szCs w:val="32"/>
        </w:rPr>
        <w:t>,</w:t>
      </w:r>
    </w:p>
    <w:p w14:paraId="4E220DA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Si par hasard vous voulez partir</w:t>
      </w:r>
      <w:r w:rsidR="006D3E7C">
        <w:rPr>
          <w:szCs w:val="32"/>
        </w:rPr>
        <w:t>,</w:t>
      </w:r>
    </w:p>
    <w:p w14:paraId="55EE0FD1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Nous ne voulons pas vous retenir</w:t>
      </w:r>
      <w:r w:rsidR="006D3E7C">
        <w:rPr>
          <w:szCs w:val="32"/>
        </w:rPr>
        <w:t> !</w:t>
      </w:r>
    </w:p>
    <w:p w14:paraId="72F93259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Soyez bref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nos instants sont comptés</w:t>
      </w:r>
      <w:r w:rsidR="006D3E7C">
        <w:rPr>
          <w:szCs w:val="32"/>
        </w:rPr>
        <w:t>,</w:t>
      </w:r>
    </w:p>
    <w:p w14:paraId="65996C86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Cela veut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toutes ces grossièretés</w:t>
      </w:r>
      <w:r w:rsidR="006D3E7C">
        <w:rPr>
          <w:szCs w:val="32"/>
        </w:rPr>
        <w:t> !</w:t>
      </w:r>
    </w:p>
    <w:p w14:paraId="4CBCA54E" w14:textId="5D0D62F0" w:rsidR="00695293" w:rsidRPr="00BE5A07" w:rsidRDefault="00695293" w:rsidP="006D3E7C">
      <w:pPr>
        <w:pStyle w:val="Centr"/>
        <w:keepNext/>
      </w:pPr>
      <w:bookmarkStart w:id="46" w:name="bookmark28"/>
      <w:r w:rsidRPr="00BE5A07">
        <w:t>II</w:t>
      </w:r>
      <w:bookmarkEnd w:id="46"/>
    </w:p>
    <w:p w14:paraId="1706AA85" w14:textId="77777777" w:rsidR="006D3E7C" w:rsidRDefault="00695293" w:rsidP="003A496A">
      <w:pPr>
        <w:pStyle w:val="NormalSuspendu1XRetrait1XEsp0"/>
      </w:pPr>
      <w:r w:rsidRPr="00BE5A07">
        <w:t>Mais qui sait plus tard dans le vieux monde</w:t>
      </w:r>
      <w:r w:rsidR="006D3E7C">
        <w:t>,</w:t>
      </w:r>
    </w:p>
    <w:p w14:paraId="274C8A8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Si l</w:t>
      </w:r>
      <w:r w:rsidR="006D3E7C">
        <w:rPr>
          <w:szCs w:val="32"/>
        </w:rPr>
        <w:t>’</w:t>
      </w:r>
      <w:r w:rsidRPr="00BE5A07">
        <w:rPr>
          <w:szCs w:val="32"/>
        </w:rPr>
        <w:t>Américain est imité</w:t>
      </w:r>
      <w:r w:rsidR="006D3E7C">
        <w:rPr>
          <w:szCs w:val="32"/>
        </w:rPr>
        <w:t>,</w:t>
      </w:r>
    </w:p>
    <w:p w14:paraId="21FA0801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lastRenderedPageBreak/>
        <w:t>Chacun mettra la pancarte immonde</w:t>
      </w:r>
      <w:r w:rsidR="006D3E7C">
        <w:rPr>
          <w:szCs w:val="32"/>
        </w:rPr>
        <w:t> :</w:t>
      </w:r>
    </w:p>
    <w:p w14:paraId="1828BA09" w14:textId="77777777" w:rsidR="006D3E7C" w:rsidRDefault="006D3E7C" w:rsidP="003A496A">
      <w:pPr>
        <w:pStyle w:val="NormalSuspendu1XRetrait1XEsp0"/>
        <w:rPr>
          <w:szCs w:val="32"/>
        </w:rPr>
      </w:pPr>
      <w:r>
        <w:rPr>
          <w:szCs w:val="32"/>
        </w:rPr>
        <w:t>« </w:t>
      </w:r>
      <w:r w:rsidR="00695293" w:rsidRPr="00BE5A07">
        <w:rPr>
          <w:szCs w:val="32"/>
        </w:rPr>
        <w:t>Soyez bref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nos instants sont comptés</w:t>
      </w:r>
      <w:r>
        <w:rPr>
          <w:szCs w:val="32"/>
        </w:rPr>
        <w:t> ».</w:t>
      </w:r>
    </w:p>
    <w:p w14:paraId="5BEA051C" w14:textId="1011DBC4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On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accroch</w:t>
      </w:r>
      <w:r w:rsidR="006D3E7C">
        <w:rPr>
          <w:szCs w:val="32"/>
        </w:rPr>
        <w:t>’</w:t>
      </w:r>
      <w:r w:rsidRPr="00BE5A07">
        <w:rPr>
          <w:szCs w:val="32"/>
        </w:rPr>
        <w:t>ra</w:t>
      </w:r>
      <w:proofErr w:type="spellEnd"/>
      <w:r w:rsidRPr="00BE5A07">
        <w:rPr>
          <w:szCs w:val="32"/>
        </w:rPr>
        <w:t xml:space="preserve"> à l</w:t>
      </w:r>
      <w:r w:rsidR="006D3E7C">
        <w:rPr>
          <w:szCs w:val="32"/>
        </w:rPr>
        <w:t>’</w:t>
      </w:r>
      <w:r w:rsidRPr="00BE5A07">
        <w:rPr>
          <w:szCs w:val="32"/>
        </w:rPr>
        <w:t>américaine</w:t>
      </w:r>
    </w:p>
    <w:p w14:paraId="3BD2E8ED" w14:textId="77777777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Bien en vue dans son appartement</w:t>
      </w:r>
    </w:p>
    <w:p w14:paraId="534F62F5" w14:textId="77777777" w:rsidR="006D3E7C" w:rsidRDefault="00695293" w:rsidP="003A496A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Mêm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dans leurs boudoirs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d</w:t>
      </w:r>
      <w:r w:rsidR="006D3E7C">
        <w:rPr>
          <w:szCs w:val="32"/>
        </w:rPr>
        <w:t>’</w:t>
      </w:r>
      <w:r w:rsidRPr="00BE5A07">
        <w:rPr>
          <w:szCs w:val="32"/>
        </w:rPr>
        <w:t>mi-mondaines</w:t>
      </w:r>
      <w:r w:rsidR="006D3E7C">
        <w:rPr>
          <w:szCs w:val="32"/>
        </w:rPr>
        <w:t>,</w:t>
      </w:r>
    </w:p>
    <w:p w14:paraId="79847A6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Auront 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pancart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pour leurs amants</w:t>
      </w:r>
      <w:r w:rsidR="006D3E7C">
        <w:rPr>
          <w:szCs w:val="32"/>
        </w:rPr>
        <w:t> !</w:t>
      </w:r>
    </w:p>
    <w:p w14:paraId="7A7EC4E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dans les </w:t>
      </w:r>
      <w:proofErr w:type="spellStart"/>
      <w:r w:rsidRPr="00BE5A07">
        <w:rPr>
          <w:szCs w:val="32"/>
        </w:rPr>
        <w:t>garçonnièr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avant l</w:t>
      </w:r>
      <w:r w:rsidR="006D3E7C">
        <w:rPr>
          <w:szCs w:val="32"/>
        </w:rPr>
        <w:t>’</w:t>
      </w:r>
      <w:r w:rsidRPr="00BE5A07">
        <w:rPr>
          <w:szCs w:val="32"/>
        </w:rPr>
        <w:t>extase</w:t>
      </w:r>
      <w:r w:rsidR="006D3E7C">
        <w:rPr>
          <w:szCs w:val="32"/>
        </w:rPr>
        <w:t>,</w:t>
      </w:r>
    </w:p>
    <w:p w14:paraId="1C83EEDB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Toutes les </w:t>
      </w:r>
      <w:proofErr w:type="spellStart"/>
      <w:r w:rsidRPr="00BE5A07">
        <w:rPr>
          <w:szCs w:val="32"/>
        </w:rPr>
        <w:t>femm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diront la même phrase</w:t>
      </w:r>
      <w:r w:rsidR="006D3E7C">
        <w:rPr>
          <w:szCs w:val="32"/>
        </w:rPr>
        <w:t> :</w:t>
      </w:r>
    </w:p>
    <w:p w14:paraId="0C7132C8" w14:textId="6C55394B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t>Refrain</w:t>
      </w:r>
    </w:p>
    <w:p w14:paraId="1908D54A" w14:textId="77777777" w:rsidR="006D3E7C" w:rsidRDefault="006D3E7C" w:rsidP="003A496A">
      <w:pPr>
        <w:pStyle w:val="NormalSuspendu1XRetrait1XEsp0"/>
      </w:pPr>
      <w:r>
        <w:t>« </w:t>
      </w:r>
      <w:r w:rsidR="00695293" w:rsidRPr="00BE5A07">
        <w:t>Soyez bref</w:t>
      </w:r>
      <w:r>
        <w:t xml:space="preserve">, </w:t>
      </w:r>
      <w:r w:rsidR="00695293" w:rsidRPr="00BE5A07">
        <w:t>nos instants sont comptés</w:t>
      </w:r>
      <w:r>
        <w:t> »,</w:t>
      </w:r>
    </w:p>
    <w:p w14:paraId="72F8F2A0" w14:textId="0C6EFDBC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Dans dix </w:t>
      </w:r>
      <w:proofErr w:type="spellStart"/>
      <w:r w:rsidRPr="00BE5A07">
        <w:rPr>
          <w:szCs w:val="32"/>
        </w:rPr>
        <w:t>minut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je dois prendre le thé</w:t>
      </w:r>
    </w:p>
    <w:p w14:paraId="139D7214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Chez des amis du faubourg Saint-Germain</w:t>
      </w:r>
      <w:r w:rsidR="006D3E7C">
        <w:rPr>
          <w:szCs w:val="32"/>
        </w:rPr>
        <w:t>,</w:t>
      </w:r>
    </w:p>
    <w:p w14:paraId="77F477F8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des courses dans les magasins</w:t>
      </w:r>
      <w:r w:rsidR="006D3E7C">
        <w:rPr>
          <w:szCs w:val="32"/>
        </w:rPr>
        <w:t>.</w:t>
      </w:r>
    </w:p>
    <w:p w14:paraId="60A7D9CF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Vous permettez que j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gard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mon chapeau</w:t>
      </w:r>
      <w:r w:rsidR="006D3E7C">
        <w:rPr>
          <w:szCs w:val="32"/>
        </w:rPr>
        <w:t>,</w:t>
      </w:r>
    </w:p>
    <w:p w14:paraId="344D2757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Je n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enlèv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pas non plus mon manteau</w:t>
      </w:r>
      <w:r w:rsidR="006D3E7C">
        <w:rPr>
          <w:szCs w:val="32"/>
        </w:rPr>
        <w:t>,</w:t>
      </w:r>
    </w:p>
    <w:p w14:paraId="0EE1551B" w14:textId="225BBC22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un taxi qui m</w:t>
      </w:r>
      <w:r w:rsidR="006D3E7C">
        <w:rPr>
          <w:szCs w:val="32"/>
        </w:rPr>
        <w:t>’</w:t>
      </w:r>
      <w:r w:rsidRPr="00BE5A07">
        <w:rPr>
          <w:szCs w:val="32"/>
        </w:rPr>
        <w:t>attend tout près</w:t>
      </w:r>
    </w:p>
    <w:p w14:paraId="670F65B1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Quand ça s</w:t>
      </w:r>
      <w:r w:rsidR="006D3E7C">
        <w:rPr>
          <w:szCs w:val="32"/>
        </w:rPr>
        <w:t>’</w:t>
      </w:r>
      <w:r w:rsidRPr="00BE5A07">
        <w:rPr>
          <w:szCs w:val="32"/>
        </w:rPr>
        <w:t>ra fini vous m</w:t>
      </w:r>
      <w:r w:rsidR="006D3E7C">
        <w:rPr>
          <w:szCs w:val="32"/>
        </w:rPr>
        <w:t>’</w:t>
      </w:r>
      <w:r w:rsidRPr="00BE5A07">
        <w:rPr>
          <w:szCs w:val="32"/>
        </w:rPr>
        <w:t>préviendrez</w:t>
      </w:r>
      <w:r w:rsidR="006D3E7C">
        <w:rPr>
          <w:szCs w:val="32"/>
        </w:rPr>
        <w:t> !</w:t>
      </w:r>
    </w:p>
    <w:p w14:paraId="78693428" w14:textId="77777777" w:rsidR="006D3E7C" w:rsidRDefault="006D3E7C" w:rsidP="003A496A">
      <w:pPr>
        <w:pStyle w:val="NormalSuspendu1XRetrait1XEsp0"/>
        <w:rPr>
          <w:szCs w:val="32"/>
        </w:rPr>
      </w:pPr>
      <w:r>
        <w:rPr>
          <w:szCs w:val="32"/>
        </w:rPr>
        <w:t>« </w:t>
      </w:r>
      <w:r w:rsidR="00695293" w:rsidRPr="00BE5A07">
        <w:rPr>
          <w:szCs w:val="32"/>
        </w:rPr>
        <w:t>Soyez bref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nos instants sont comptés</w:t>
      </w:r>
      <w:r>
        <w:rPr>
          <w:szCs w:val="32"/>
        </w:rPr>
        <w:t> »,</w:t>
      </w:r>
    </w:p>
    <w:p w14:paraId="14AF549A" w14:textId="54BD2CB6" w:rsidR="00695293" w:rsidRPr="00BE5A07" w:rsidRDefault="00695293" w:rsidP="003A496A">
      <w:pPr>
        <w:pStyle w:val="NormalSuspendu1XRetrait1XEsp0"/>
      </w:pPr>
      <w:r w:rsidRPr="00BE5A07">
        <w:rPr>
          <w:szCs w:val="32"/>
        </w:rPr>
        <w:t xml:space="preserve">Cela veut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 : « </w:t>
      </w:r>
      <w:r w:rsidRPr="00BE5A07">
        <w:rPr>
          <w:szCs w:val="32"/>
        </w:rPr>
        <w:t>Vas-y d</w:t>
      </w:r>
      <w:r w:rsidR="006D3E7C">
        <w:rPr>
          <w:szCs w:val="32"/>
        </w:rPr>
        <w:t>’</w:t>
      </w:r>
      <w:r w:rsidRPr="00BE5A07">
        <w:rPr>
          <w:szCs w:val="32"/>
        </w:rPr>
        <w:t>autorité</w:t>
      </w:r>
      <w:r w:rsidR="006D3E7C">
        <w:rPr>
          <w:szCs w:val="32"/>
        </w:rPr>
        <w:t> ! »</w:t>
      </w:r>
    </w:p>
    <w:p w14:paraId="254D4EF2" w14:textId="77777777" w:rsidR="00695293" w:rsidRPr="00BE5A07" w:rsidRDefault="00695293" w:rsidP="006D3E7C">
      <w:pPr>
        <w:pStyle w:val="Centr"/>
        <w:keepNext/>
      </w:pPr>
      <w:r w:rsidRPr="00BE5A07">
        <w:t>III</w:t>
      </w:r>
    </w:p>
    <w:p w14:paraId="41A1FBFF" w14:textId="77777777" w:rsidR="006D3E7C" w:rsidRDefault="00695293" w:rsidP="003A496A">
      <w:pPr>
        <w:pStyle w:val="NormalSuspendu1XRetrait1XEsp0"/>
      </w:pPr>
      <w:r w:rsidRPr="00BE5A07">
        <w:t>Ah</w:t>
      </w:r>
      <w:r w:rsidR="006D3E7C">
        <w:t xml:space="preserve"> ! </w:t>
      </w:r>
      <w:r w:rsidRPr="00BE5A07">
        <w:t>oui</w:t>
      </w:r>
      <w:r w:rsidR="006D3E7C">
        <w:t xml:space="preserve">, </w:t>
      </w:r>
      <w:r w:rsidRPr="00BE5A07">
        <w:t>ce sera un</w:t>
      </w:r>
      <w:r w:rsidR="006D3E7C">
        <w:t>’</w:t>
      </w:r>
      <w:r w:rsidRPr="00BE5A07">
        <w:t xml:space="preserve"> </w:t>
      </w:r>
      <w:proofErr w:type="spellStart"/>
      <w:r w:rsidRPr="00BE5A07">
        <w:t>drôl</w:t>
      </w:r>
      <w:proofErr w:type="spellEnd"/>
      <w:r w:rsidR="006D3E7C">
        <w:t>’</w:t>
      </w:r>
      <w:r w:rsidRPr="00BE5A07">
        <w:t xml:space="preserve"> d</w:t>
      </w:r>
      <w:r w:rsidR="006D3E7C">
        <w:t>’</w:t>
      </w:r>
      <w:r w:rsidRPr="00BE5A07">
        <w:t>époque</w:t>
      </w:r>
      <w:r w:rsidR="006D3E7C">
        <w:t> !</w:t>
      </w:r>
    </w:p>
    <w:p w14:paraId="74BCBAA9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On vivra sans profiter des jours</w:t>
      </w:r>
      <w:r w:rsidR="006D3E7C">
        <w:rPr>
          <w:szCs w:val="32"/>
        </w:rPr>
        <w:t>.</w:t>
      </w:r>
    </w:p>
    <w:p w14:paraId="6C326CB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Tout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l</w:t>
      </w:r>
      <w:r w:rsidR="006D3E7C">
        <w:rPr>
          <w:szCs w:val="32"/>
        </w:rPr>
        <w:t>’</w:t>
      </w:r>
      <w:r w:rsidRPr="00BE5A07">
        <w:rPr>
          <w:szCs w:val="32"/>
        </w:rPr>
        <w:t>humanité sera loufoque</w:t>
      </w:r>
      <w:r w:rsidR="006D3E7C">
        <w:rPr>
          <w:szCs w:val="32"/>
        </w:rPr>
        <w:t> !</w:t>
      </w:r>
    </w:p>
    <w:p w14:paraId="29E06F4F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On n</w:t>
      </w:r>
      <w:r w:rsidR="006D3E7C">
        <w:rPr>
          <w:szCs w:val="32"/>
        </w:rPr>
        <w:t>’</w:t>
      </w:r>
      <w:r w:rsidRPr="00BE5A07">
        <w:rPr>
          <w:szCs w:val="32"/>
        </w:rPr>
        <w:t>aura plus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temps de </w:t>
      </w:r>
      <w:proofErr w:type="spellStart"/>
      <w:r w:rsidRPr="00BE5A07">
        <w:rPr>
          <w:szCs w:val="32"/>
        </w:rPr>
        <w:t>fair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l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 !</w:t>
      </w:r>
    </w:p>
    <w:p w14:paraId="7E24DC2D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Ce sera l</w:t>
      </w:r>
      <w:r w:rsidR="006D3E7C">
        <w:rPr>
          <w:szCs w:val="32"/>
        </w:rPr>
        <w:t>’</w:t>
      </w:r>
      <w:proofErr w:type="spellStart"/>
      <w:r w:rsidRPr="00BE5A07">
        <w:rPr>
          <w:szCs w:val="32"/>
        </w:rPr>
        <w:t>époqu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des </w:t>
      </w:r>
      <w:proofErr w:type="spellStart"/>
      <w:r w:rsidRPr="00BE5A07">
        <w:rPr>
          <w:szCs w:val="32"/>
        </w:rPr>
        <w:t>vitess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folles</w:t>
      </w:r>
      <w:r w:rsidR="006D3E7C">
        <w:rPr>
          <w:szCs w:val="32"/>
        </w:rPr>
        <w:t> !</w:t>
      </w:r>
    </w:p>
    <w:p w14:paraId="75926D0D" w14:textId="221AEDE3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Le monde aura la dans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de Saint-Guy</w:t>
      </w:r>
    </w:p>
    <w:p w14:paraId="450F92B2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les </w:t>
      </w:r>
      <w:proofErr w:type="spellStart"/>
      <w:r w:rsidRPr="00BE5A07">
        <w:rPr>
          <w:szCs w:val="32"/>
        </w:rPr>
        <w:t>homm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n</w:t>
      </w:r>
      <w:r w:rsidR="006D3E7C">
        <w:rPr>
          <w:szCs w:val="32"/>
        </w:rPr>
        <w:t>’</w:t>
      </w:r>
      <w:r w:rsidRPr="00BE5A07">
        <w:rPr>
          <w:szCs w:val="32"/>
        </w:rPr>
        <w:t>auront que deux idoles</w:t>
      </w:r>
      <w:r w:rsidR="006D3E7C">
        <w:rPr>
          <w:szCs w:val="32"/>
        </w:rPr>
        <w:t>,</w:t>
      </w:r>
    </w:p>
    <w:p w14:paraId="7D520BCC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Le businessman et l</w:t>
      </w:r>
      <w:r w:rsidR="006D3E7C">
        <w:rPr>
          <w:szCs w:val="32"/>
        </w:rPr>
        <w:t>’</w:t>
      </w:r>
      <w:r w:rsidRPr="00BE5A07">
        <w:rPr>
          <w:szCs w:val="32"/>
        </w:rPr>
        <w:t>mercanti</w:t>
      </w:r>
      <w:r w:rsidR="006D3E7C">
        <w:rPr>
          <w:szCs w:val="32"/>
        </w:rPr>
        <w:t> !</w:t>
      </w:r>
    </w:p>
    <w:p w14:paraId="1E8CE27E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Mais un jour de ces fous arrêtant le délire</w:t>
      </w:r>
      <w:r w:rsidR="006D3E7C">
        <w:rPr>
          <w:szCs w:val="32"/>
        </w:rPr>
        <w:t>,</w:t>
      </w:r>
    </w:p>
    <w:p w14:paraId="24C27F51" w14:textId="4F9B9416" w:rsidR="00695293" w:rsidRPr="00BE5A07" w:rsidRDefault="00695293" w:rsidP="003A496A">
      <w:pPr>
        <w:pStyle w:val="NormalSuspendu1XRetrait1XEsp0"/>
      </w:pPr>
      <w:r w:rsidRPr="00BE5A07">
        <w:rPr>
          <w:szCs w:val="32"/>
        </w:rPr>
        <w:t>Celle qui n</w:t>
      </w:r>
      <w:r w:rsidR="006D3E7C">
        <w:rPr>
          <w:szCs w:val="32"/>
        </w:rPr>
        <w:t>’</w:t>
      </w:r>
      <w:r w:rsidRPr="00BE5A07">
        <w:rPr>
          <w:szCs w:val="32"/>
        </w:rPr>
        <w:t>attend pas à chacun viendra dire</w:t>
      </w:r>
    </w:p>
    <w:p w14:paraId="549AFC13" w14:textId="77777777" w:rsidR="006D21B8" w:rsidRPr="00BE5A07" w:rsidRDefault="006D21B8" w:rsidP="006D3E7C">
      <w:pPr>
        <w:pStyle w:val="Centr"/>
        <w:keepNext/>
        <w:rPr>
          <w:i/>
          <w:iCs/>
        </w:rPr>
      </w:pPr>
      <w:r w:rsidRPr="00BE5A07">
        <w:rPr>
          <w:i/>
          <w:iCs/>
        </w:rPr>
        <w:lastRenderedPageBreak/>
        <w:t>Refrain</w:t>
      </w:r>
    </w:p>
    <w:p w14:paraId="4310DCD4" w14:textId="77777777" w:rsidR="006D3E7C" w:rsidRDefault="006D3E7C" w:rsidP="003A496A">
      <w:pPr>
        <w:pStyle w:val="NormalSuspendu1XRetrait1XEsp0"/>
      </w:pPr>
      <w:r>
        <w:t>« </w:t>
      </w:r>
      <w:r w:rsidR="00695293" w:rsidRPr="00BE5A07">
        <w:t>Soyez bref</w:t>
      </w:r>
      <w:r>
        <w:t xml:space="preserve">, </w:t>
      </w:r>
      <w:r w:rsidR="00695293" w:rsidRPr="00BE5A07">
        <w:t>vos instants sont comptés</w:t>
      </w:r>
      <w:r>
        <w:t> »,</w:t>
      </w:r>
    </w:p>
    <w:p w14:paraId="5701766E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faut vous arrêter</w:t>
      </w:r>
      <w:r w:rsidR="006D3E7C">
        <w:rPr>
          <w:szCs w:val="32"/>
        </w:rPr>
        <w:t> !</w:t>
      </w:r>
    </w:p>
    <w:p w14:paraId="3F4D3EC8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Je suis plus brève en </w:t>
      </w:r>
      <w:proofErr w:type="spellStart"/>
      <w:r w:rsidRPr="00BE5A07">
        <w:rPr>
          <w:szCs w:val="32"/>
        </w:rPr>
        <w:t>affair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que vous</w:t>
      </w:r>
      <w:r w:rsidR="006D3E7C">
        <w:rPr>
          <w:szCs w:val="32"/>
        </w:rPr>
        <w:t> !</w:t>
      </w:r>
    </w:p>
    <w:p w14:paraId="4FBEE36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Je ne rat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jamais un rendez-vous</w:t>
      </w:r>
      <w:r w:rsidR="006D3E7C">
        <w:rPr>
          <w:szCs w:val="32"/>
        </w:rPr>
        <w:t> !</w:t>
      </w:r>
    </w:p>
    <w:p w14:paraId="069A9282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Excusez-moi de rire à </w:t>
      </w:r>
      <w:proofErr w:type="spellStart"/>
      <w:r w:rsidRPr="00BE5A07">
        <w:rPr>
          <w:szCs w:val="32"/>
        </w:rPr>
        <w:t>plein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dents</w:t>
      </w:r>
      <w:r w:rsidR="006D3E7C">
        <w:rPr>
          <w:szCs w:val="32"/>
        </w:rPr>
        <w:t>,</w:t>
      </w:r>
    </w:p>
    <w:p w14:paraId="787F9B4D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Devant un homme aussi important</w:t>
      </w:r>
      <w:r w:rsidR="006D3E7C">
        <w:rPr>
          <w:szCs w:val="32"/>
        </w:rPr>
        <w:t>,</w:t>
      </w:r>
    </w:p>
    <w:p w14:paraId="0B7E831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Mais vraiment vous êtes tous idiots</w:t>
      </w:r>
      <w:r w:rsidR="006D3E7C">
        <w:rPr>
          <w:szCs w:val="32"/>
        </w:rPr>
        <w:t>,</w:t>
      </w:r>
    </w:p>
    <w:p w14:paraId="115A5C5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vais vous </w:t>
      </w:r>
      <w:proofErr w:type="spellStart"/>
      <w:r w:rsidRPr="00BE5A07">
        <w:rPr>
          <w:szCs w:val="32"/>
        </w:rPr>
        <w:t>dir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pourquoi en deux mots</w:t>
      </w:r>
      <w:r w:rsidR="006D3E7C">
        <w:rPr>
          <w:szCs w:val="32"/>
        </w:rPr>
        <w:t>,</w:t>
      </w:r>
    </w:p>
    <w:p w14:paraId="337D44BE" w14:textId="77777777" w:rsidR="006D3E7C" w:rsidRDefault="006D3E7C" w:rsidP="003A496A">
      <w:pPr>
        <w:pStyle w:val="NormalSuspendu1XRetrait1XEsp0"/>
        <w:rPr>
          <w:szCs w:val="32"/>
        </w:rPr>
      </w:pPr>
      <w:r>
        <w:rPr>
          <w:szCs w:val="32"/>
        </w:rPr>
        <w:t>« </w:t>
      </w:r>
      <w:r w:rsidR="00695293" w:rsidRPr="00BE5A07">
        <w:rPr>
          <w:szCs w:val="32"/>
        </w:rPr>
        <w:t>Soyez bref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nos instants sont comptés</w:t>
      </w:r>
      <w:r>
        <w:rPr>
          <w:szCs w:val="32"/>
        </w:rPr>
        <w:t> »,</w:t>
      </w:r>
    </w:p>
    <w:p w14:paraId="1E6324C4" w14:textId="76113D02" w:rsidR="00695293" w:rsidRPr="00BE5A07" w:rsidRDefault="00695293" w:rsidP="003A496A">
      <w:pPr>
        <w:pStyle w:val="NormalSuspendu1XRetrait1XEsp0"/>
      </w:pPr>
      <w:r w:rsidRPr="00BE5A07">
        <w:rPr>
          <w:szCs w:val="32"/>
        </w:rPr>
        <w:t>Cela veut dire</w:t>
      </w:r>
      <w:r w:rsidR="006D3E7C">
        <w:rPr>
          <w:szCs w:val="32"/>
        </w:rPr>
        <w:t> : « </w:t>
      </w:r>
      <w:r w:rsidRPr="00BE5A07">
        <w:rPr>
          <w:szCs w:val="32"/>
        </w:rPr>
        <w:t>Il faut en profiter</w:t>
      </w:r>
      <w:r w:rsidR="006D3E7C">
        <w:rPr>
          <w:szCs w:val="32"/>
        </w:rPr>
        <w:t> !! »</w:t>
      </w:r>
    </w:p>
    <w:p w14:paraId="5C8633F1" w14:textId="77777777" w:rsidR="00695293" w:rsidRPr="00BE5A07" w:rsidRDefault="00695293" w:rsidP="006D3E7C">
      <w:pPr>
        <w:pStyle w:val="Titre1"/>
      </w:pPr>
      <w:bookmarkStart w:id="47" w:name="_Toc197372927"/>
      <w:r w:rsidRPr="00BE5A07">
        <w:lastRenderedPageBreak/>
        <w:t>CHAPITRE XXIII</w:t>
      </w:r>
      <w:r w:rsidRPr="00BE5A07">
        <w:br/>
      </w:r>
      <w:r w:rsidRPr="00BE5A07">
        <w:br/>
      </w:r>
      <w:proofErr w:type="spellStart"/>
      <w:r w:rsidRPr="00BE5A07">
        <w:t>MALAGAGA</w:t>
      </w:r>
      <w:proofErr w:type="spellEnd"/>
      <w:r w:rsidRPr="00BE5A07">
        <w:t xml:space="preserve"> CHERCHE DOÑA SOL</w:t>
      </w:r>
      <w:bookmarkEnd w:id="47"/>
    </w:p>
    <w:p w14:paraId="3BFFEB18" w14:textId="77777777" w:rsidR="006D3E7C" w:rsidRDefault="006D21B8" w:rsidP="00695293">
      <w:pPr>
        <w:pStyle w:val="NormalSuspendu1XRetrait2XEsp0"/>
      </w:pPr>
      <w:r w:rsidRPr="00BE5A07">
        <w:rPr>
          <w:i/>
          <w:iCs/>
        </w:rPr>
        <w:t>Habillé en toréador</w:t>
      </w:r>
      <w:r w:rsidR="006D3E7C">
        <w:rPr>
          <w:i/>
          <w:iCs/>
        </w:rPr>
        <w:t xml:space="preserve">, </w:t>
      </w:r>
      <w:proofErr w:type="spellStart"/>
      <w:r w:rsidRPr="00BE5A07">
        <w:rPr>
          <w:i/>
          <w:iCs/>
        </w:rPr>
        <w:t>Malagaga</w:t>
      </w:r>
      <w:proofErr w:type="spellEnd"/>
      <w:r w:rsidRPr="00BE5A07">
        <w:rPr>
          <w:i/>
          <w:iCs/>
        </w:rPr>
        <w:t xml:space="preserve"> entre sans voir le groupe de Colomb</w:t>
      </w:r>
      <w:r w:rsidR="006D3E7C">
        <w:rPr>
          <w:i/>
          <w:iCs/>
        </w:rPr>
        <w:t xml:space="preserve">, </w:t>
      </w:r>
      <w:r w:rsidRPr="00BE5A07">
        <w:rPr>
          <w:i/>
          <w:iCs/>
        </w:rPr>
        <w:t>et s</w:t>
      </w:r>
      <w:r w:rsidR="006D3E7C">
        <w:rPr>
          <w:i/>
          <w:iCs/>
        </w:rPr>
        <w:t>’</w:t>
      </w:r>
      <w:r w:rsidRPr="00BE5A07">
        <w:rPr>
          <w:i/>
          <w:iCs/>
        </w:rPr>
        <w:t>adresse à un Américain</w:t>
      </w:r>
      <w:r w:rsidR="006D3E7C">
        <w:t>.</w:t>
      </w:r>
    </w:p>
    <w:p w14:paraId="3F76AF2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Pardon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sauvage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pourriez-vous me dire où se trouve l</w:t>
      </w:r>
      <w:r w:rsidR="006D3E7C">
        <w:rPr>
          <w:szCs w:val="32"/>
        </w:rPr>
        <w:t>’</w:t>
      </w:r>
      <w:r w:rsidRPr="00BE5A07">
        <w:rPr>
          <w:szCs w:val="32"/>
        </w:rPr>
        <w:t>amiral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vous plaît</w:t>
      </w:r>
      <w:r w:rsidR="006D3E7C">
        <w:rPr>
          <w:szCs w:val="32"/>
        </w:rPr>
        <w:t> ? (</w:t>
      </w:r>
      <w:r w:rsidR="006D21B8" w:rsidRPr="00BE5A07">
        <w:rPr>
          <w:i/>
          <w:iCs/>
          <w:szCs w:val="32"/>
        </w:rPr>
        <w:t>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 xml:space="preserve">Américain regarde </w:t>
      </w:r>
      <w:proofErr w:type="spellStart"/>
      <w:r w:rsidR="006D21B8" w:rsidRPr="00BE5A07">
        <w:rPr>
          <w:i/>
          <w:iCs/>
          <w:szCs w:val="32"/>
        </w:rPr>
        <w:t>Malagaga</w:t>
      </w:r>
      <w:proofErr w:type="spellEnd"/>
      <w:r w:rsidR="006D21B8" w:rsidRPr="00BE5A07">
        <w:rPr>
          <w:i/>
          <w:iCs/>
          <w:szCs w:val="32"/>
        </w:rPr>
        <w:t xml:space="preserve"> sans répondre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extraordinaire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remarqué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je ne nasille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aucun de ces indigènes ne me comprend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</w:t>
      </w:r>
      <w:r w:rsidR="006D3E7C">
        <w:rPr>
          <w:szCs w:val="32"/>
        </w:rPr>
        <w:t>’</w:t>
      </w:r>
      <w:r w:rsidRPr="00BE5A07">
        <w:rPr>
          <w:szCs w:val="32"/>
        </w:rPr>
        <w:t>ai pris mes précautions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sort de sa poche une pince à linge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se pince le nez dedans et reprend en nasillant terriblement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Christophe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</w:t>
      </w:r>
      <w:r w:rsidR="006D3E7C">
        <w:rPr>
          <w:szCs w:val="32"/>
        </w:rPr>
        <w:t>’</w:t>
      </w:r>
      <w:r w:rsidRPr="00BE5A07">
        <w:rPr>
          <w:szCs w:val="32"/>
        </w:rPr>
        <w:t>il vous plaît</w:t>
      </w:r>
      <w:r w:rsidR="006D3E7C">
        <w:rPr>
          <w:szCs w:val="32"/>
        </w:rPr>
        <w:t> ?</w:t>
      </w:r>
    </w:p>
    <w:p w14:paraId="39C0654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="00B13898" w:rsidRPr="00BE5A07">
        <w:rPr>
          <w:rStyle w:val="Taille-1Caracteres"/>
        </w:rPr>
        <w:t>AMÉRICAIN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désignant le groupe Colomb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Là</w:t>
      </w:r>
      <w:r w:rsidR="006D3E7C">
        <w:rPr>
          <w:szCs w:val="32"/>
        </w:rPr>
        <w:t>.</w:t>
      </w:r>
    </w:p>
    <w:p w14:paraId="7A2B37F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étais sûr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Avec mon petit truc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pas besoin d</w:t>
      </w:r>
      <w:r w:rsidR="006D3E7C">
        <w:rPr>
          <w:szCs w:val="32"/>
        </w:rPr>
        <w:t>’</w:t>
      </w:r>
      <w:r w:rsidRPr="00BE5A07">
        <w:rPr>
          <w:szCs w:val="32"/>
        </w:rPr>
        <w:t>aller à l</w:t>
      </w:r>
      <w:r w:rsidR="006D3E7C">
        <w:rPr>
          <w:szCs w:val="32"/>
        </w:rPr>
        <w:t>’</w:t>
      </w:r>
      <w:r w:rsidRPr="00BE5A07">
        <w:rPr>
          <w:szCs w:val="32"/>
        </w:rPr>
        <w:t>école Berlitz</w:t>
      </w:r>
      <w:r w:rsidR="006D3E7C">
        <w:rPr>
          <w:szCs w:val="32"/>
        </w:rPr>
        <w:t>.</w:t>
      </w:r>
    </w:p>
    <w:p w14:paraId="680524AA" w14:textId="06656047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se dirige vers Colomb</w:t>
      </w:r>
      <w:r>
        <w:t>.)</w:t>
      </w:r>
    </w:p>
    <w:p w14:paraId="015A4C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mousse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signifie ce ridicule déguisement</w:t>
      </w:r>
      <w:r w:rsidR="006D3E7C">
        <w:rPr>
          <w:szCs w:val="32"/>
        </w:rPr>
        <w:t> ?</w:t>
      </w:r>
    </w:p>
    <w:p w14:paraId="05373A5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vais vous expliquer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amiral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s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aperçoit qu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il a toujours sa pince à linge et la retire</w:t>
      </w:r>
      <w:r w:rsidR="006D3E7C">
        <w:rPr>
          <w:i/>
          <w:iCs/>
          <w:szCs w:val="32"/>
        </w:rPr>
        <w:t xml:space="preserve">. – </w:t>
      </w:r>
      <w:r w:rsidR="006D21B8" w:rsidRPr="00BE5A07">
        <w:rPr>
          <w:i/>
          <w:iCs/>
          <w:szCs w:val="32"/>
        </w:rPr>
        <w:t>À part</w:t>
      </w:r>
      <w:r w:rsidR="006D3E7C">
        <w:rPr>
          <w:i/>
          <w:iCs/>
          <w:szCs w:val="32"/>
        </w:rPr>
        <w:t>.)</w:t>
      </w:r>
      <w:r w:rsidR="006D3E7C">
        <w:rPr>
          <w:szCs w:val="32"/>
        </w:rPr>
        <w:t xml:space="preserve"> </w:t>
      </w:r>
      <w:r w:rsidRPr="00BE5A07">
        <w:rPr>
          <w:szCs w:val="32"/>
        </w:rPr>
        <w:t>Avec eux c</w:t>
      </w:r>
      <w:r w:rsidR="006D3E7C">
        <w:rPr>
          <w:szCs w:val="32"/>
        </w:rPr>
        <w:t>’</w:t>
      </w:r>
      <w:r w:rsidRPr="00BE5A07">
        <w:rPr>
          <w:szCs w:val="32"/>
        </w:rPr>
        <w:t>est inutile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ne sont pas Américains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avais mis mon bel habit vert d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débarquant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raté le quai et j</w:t>
      </w:r>
      <w:r w:rsidR="006D3E7C">
        <w:rPr>
          <w:szCs w:val="32"/>
        </w:rPr>
        <w:t>’</w:t>
      </w:r>
      <w:r w:rsidRPr="00BE5A07">
        <w:rPr>
          <w:szCs w:val="32"/>
        </w:rPr>
        <w:t>suis tombé dans l</w:t>
      </w:r>
      <w:r w:rsidR="006D3E7C">
        <w:rPr>
          <w:szCs w:val="32"/>
        </w:rPr>
        <w:t>’</w:t>
      </w:r>
      <w:r w:rsidRPr="00BE5A07">
        <w:rPr>
          <w:szCs w:val="32"/>
        </w:rPr>
        <w:t>océan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 j</w:t>
      </w:r>
      <w:r w:rsidR="006D3E7C">
        <w:rPr>
          <w:szCs w:val="32"/>
        </w:rPr>
        <w:t>’</w:t>
      </w:r>
      <w:r w:rsidRPr="00BE5A07">
        <w:rPr>
          <w:szCs w:val="32"/>
        </w:rPr>
        <w:t>ai dû revenir à bord me changer</w:t>
      </w:r>
      <w:r w:rsidR="006D3E7C">
        <w:rPr>
          <w:szCs w:val="32"/>
        </w:rPr>
        <w:t>.</w:t>
      </w:r>
    </w:p>
    <w:p w14:paraId="423E0C0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auriez pu choisir un costume moins excentrique</w:t>
      </w:r>
      <w:r w:rsidR="006D3E7C">
        <w:rPr>
          <w:szCs w:val="32"/>
        </w:rPr>
        <w:t>.</w:t>
      </w:r>
    </w:p>
    <w:p w14:paraId="61B52F2A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en avais pas d</w:t>
      </w:r>
      <w:r w:rsidR="006D3E7C">
        <w:rPr>
          <w:szCs w:val="32"/>
        </w:rPr>
        <w:t>’</w:t>
      </w:r>
      <w:r w:rsidRPr="00BE5A07">
        <w:rPr>
          <w:szCs w:val="32"/>
        </w:rPr>
        <w:t>autre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costume d</w:t>
      </w:r>
      <w:r w:rsidR="006D3E7C">
        <w:rPr>
          <w:szCs w:val="32"/>
        </w:rPr>
        <w:t>’</w:t>
      </w:r>
      <w:r w:rsidRPr="00BE5A07">
        <w:rPr>
          <w:szCs w:val="32"/>
        </w:rPr>
        <w:t>un de mes ancêtres qui fut toréador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jadis</w:t>
      </w:r>
      <w:r w:rsidR="006D3E7C">
        <w:rPr>
          <w:szCs w:val="32"/>
        </w:rPr>
        <w:t>.</w:t>
      </w:r>
    </w:p>
    <w:p w14:paraId="1A30DC4B" w14:textId="616102CC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614CC7C5" wp14:editId="5B722386">
            <wp:extent cx="5306695" cy="4154170"/>
            <wp:effectExtent l="0" t="0" r="0" b="0"/>
            <wp:docPr id="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6695" cy="415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5A038" w14:textId="0097F72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</w:t>
      </w:r>
      <w:r w:rsidR="0064563E">
        <w:rPr>
          <w:rStyle w:val="Taille-1Caracteres"/>
        </w:rPr>
        <w:t>O</w:t>
      </w:r>
      <w:r w:rsidR="00B13898" w:rsidRPr="00BE5A07">
        <w:rPr>
          <w:rStyle w:val="Taille-1Caracteres"/>
        </w:rPr>
        <w:t>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vous avez eu un ancêtre torero</w:t>
      </w:r>
      <w:r>
        <w:rPr>
          <w:szCs w:val="32"/>
        </w:rPr>
        <w:t> ?</w:t>
      </w:r>
    </w:p>
    <w:p w14:paraId="76A4897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</w:t>
      </w:r>
      <w:r w:rsidR="00D856D0" w:rsidRPr="00BE5A07">
        <w:rPr>
          <w:szCs w:val="32"/>
        </w:rPr>
        <w:t>ñ</w:t>
      </w:r>
      <w:r w:rsidRPr="00BE5A07">
        <w:rPr>
          <w:szCs w:val="32"/>
        </w:rPr>
        <w:t>ora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Mais il ne portait pas le noble nom des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Comme tous les toréadors il avait pris un pseudonyme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Il fut célèbre à cette époque sous le nom de </w:t>
      </w:r>
      <w:proofErr w:type="spellStart"/>
      <w:r w:rsidRPr="00BE5A07">
        <w:rPr>
          <w:szCs w:val="32"/>
        </w:rPr>
        <w:t>Concombrita</w:t>
      </w:r>
      <w:proofErr w:type="spellEnd"/>
      <w:r w:rsidR="006D3E7C">
        <w:rPr>
          <w:szCs w:val="32"/>
        </w:rPr>
        <w:t>.</w:t>
      </w:r>
    </w:p>
    <w:p w14:paraId="6390800C" w14:textId="613F960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proofErr w:type="spellStart"/>
      <w:r w:rsidR="00695293" w:rsidRPr="00BE5A07">
        <w:rPr>
          <w:szCs w:val="32"/>
        </w:rPr>
        <w:t>Concombrita</w:t>
      </w:r>
      <w:proofErr w:type="spellEnd"/>
      <w:r>
        <w:rPr>
          <w:szCs w:val="32"/>
        </w:rPr>
        <w:t> ?</w:t>
      </w:r>
    </w:p>
    <w:p w14:paraId="7A607D4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le seul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avec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fut heureux en amour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un vrai bourreau des cœurs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dans mon genre</w:t>
      </w:r>
      <w:r w:rsidR="006D3E7C">
        <w:rPr>
          <w:szCs w:val="32"/>
        </w:rPr>
        <w:t>.</w:t>
      </w:r>
    </w:p>
    <w:p w14:paraId="7C8A1FC7" w14:textId="3B8F2D9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Évidemment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s</w:t>
      </w:r>
      <w:r>
        <w:rPr>
          <w:szCs w:val="32"/>
        </w:rPr>
        <w:t>’</w:t>
      </w:r>
      <w:r w:rsidR="00695293" w:rsidRPr="00BE5A07">
        <w:rPr>
          <w:szCs w:val="32"/>
        </w:rPr>
        <w:t>il portait le costume de torero avec votre élégance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cela se comprend sans peine</w:t>
      </w:r>
      <w:r>
        <w:rPr>
          <w:szCs w:val="32"/>
        </w:rPr>
        <w:t> !</w:t>
      </w:r>
    </w:p>
    <w:p w14:paraId="338944FE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à fait comme 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ailleurs on a célébré les amours de </w:t>
      </w:r>
      <w:proofErr w:type="spellStart"/>
      <w:r w:rsidRPr="00BE5A07">
        <w:rPr>
          <w:szCs w:val="32"/>
        </w:rPr>
        <w:t>Concombrita</w:t>
      </w:r>
      <w:proofErr w:type="spellEnd"/>
      <w:r w:rsidRPr="00BE5A07">
        <w:rPr>
          <w:szCs w:val="32"/>
        </w:rPr>
        <w:t xml:space="preserve"> dans une chanson populaire 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Voulez-vous que je vous la chante</w:t>
      </w:r>
      <w:r w:rsidR="006D3E7C">
        <w:rPr>
          <w:szCs w:val="32"/>
        </w:rPr>
        <w:t> ?</w:t>
      </w:r>
    </w:p>
    <w:p w14:paraId="110AE0F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inutile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vous donnez pas la peine</w:t>
      </w:r>
      <w:r w:rsidR="006D3E7C">
        <w:rPr>
          <w:szCs w:val="32"/>
        </w:rPr>
        <w:t>…</w:t>
      </w:r>
    </w:p>
    <w:p w14:paraId="22F7B881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</w:t>
      </w:r>
      <w:r w:rsidR="008814D8" w:rsidRPr="008814D8">
        <w:rPr>
          <w:rStyle w:val="Taille-1Caracteres"/>
        </w:rPr>
        <w:t>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Puisque vous insistez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ne me ferai pas prier davantage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Écoutez</w:t>
      </w:r>
      <w:r w:rsidR="006D3E7C">
        <w:rPr>
          <w:szCs w:val="32"/>
        </w:rPr>
        <w:t>.</w:t>
      </w:r>
    </w:p>
    <w:p w14:paraId="31311A20" w14:textId="670E1991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1A587674" w14:textId="545DE543" w:rsidR="00695293" w:rsidRPr="00BE5A07" w:rsidRDefault="00695293" w:rsidP="006D3E7C">
      <w:pPr>
        <w:pStyle w:val="Centr"/>
        <w:keepNext/>
      </w:pPr>
      <w:r w:rsidRPr="00BE5A07">
        <w:t xml:space="preserve">CHANSON DE </w:t>
      </w:r>
      <w:proofErr w:type="spellStart"/>
      <w:r w:rsidRPr="00BE5A07">
        <w:t>CONCOMBRITA</w:t>
      </w:r>
      <w:proofErr w:type="spellEnd"/>
    </w:p>
    <w:p w14:paraId="4EC5011A" w14:textId="77777777" w:rsidR="00695293" w:rsidRPr="00BE5A07" w:rsidRDefault="00695293" w:rsidP="006D3E7C">
      <w:pPr>
        <w:pStyle w:val="Centr"/>
        <w:keepNext/>
      </w:pPr>
      <w:r w:rsidRPr="00BE5A07">
        <w:t>I</w:t>
      </w:r>
    </w:p>
    <w:p w14:paraId="76C82ECA" w14:textId="77777777" w:rsidR="0073207F" w:rsidRPr="00BE5A07" w:rsidRDefault="00695293" w:rsidP="006D3E7C">
      <w:pPr>
        <w:pStyle w:val="CentrEspAvt0EspApr0"/>
      </w:pPr>
      <w:r w:rsidRPr="00BE5A07">
        <w:t xml:space="preserve">Connaissez-vous </w:t>
      </w:r>
      <w:proofErr w:type="spellStart"/>
      <w:r w:rsidRPr="00BE5A07">
        <w:t>Carmencita</w:t>
      </w:r>
      <w:proofErr w:type="spellEnd"/>
    </w:p>
    <w:p w14:paraId="537A70C6" w14:textId="77777777" w:rsidR="006D3E7C" w:rsidRDefault="00695293" w:rsidP="006D3E7C">
      <w:pPr>
        <w:pStyle w:val="CentrEspAvt0EspApr0"/>
      </w:pPr>
      <w:proofErr w:type="spellStart"/>
      <w:r w:rsidRPr="00BE5A07">
        <w:t>Alza</w:t>
      </w:r>
      <w:proofErr w:type="spellEnd"/>
      <w:r w:rsidR="006D3E7C">
        <w:t> !</w:t>
      </w:r>
    </w:p>
    <w:p w14:paraId="433BD242" w14:textId="43C40ED9" w:rsidR="0073207F" w:rsidRPr="00BE5A07" w:rsidRDefault="00695293" w:rsidP="006D3E7C">
      <w:pPr>
        <w:pStyle w:val="CentrEspAvt0EspApr0"/>
      </w:pPr>
      <w:r w:rsidRPr="00BE5A07">
        <w:t>La belle aux grands yeux andalous</w:t>
      </w:r>
    </w:p>
    <w:p w14:paraId="4B23A19B" w14:textId="77777777" w:rsidR="006D3E7C" w:rsidRDefault="00695293" w:rsidP="006D3E7C">
      <w:pPr>
        <w:pStyle w:val="CentrEspAvt0EspApr0"/>
      </w:pPr>
      <w:proofErr w:type="spellStart"/>
      <w:r w:rsidRPr="00BE5A07">
        <w:t>Alzou</w:t>
      </w:r>
      <w:proofErr w:type="spellEnd"/>
      <w:r w:rsidR="006D3E7C">
        <w:t> !</w:t>
      </w:r>
    </w:p>
    <w:p w14:paraId="762DDB32" w14:textId="1B4542E2" w:rsidR="0073207F" w:rsidRPr="00BE5A07" w:rsidRDefault="00695293" w:rsidP="006D3E7C">
      <w:pPr>
        <w:pStyle w:val="CentrEspAvt0EspApr0"/>
      </w:pPr>
      <w:r w:rsidRPr="00BE5A07">
        <w:t>Elle aimait un toréador</w:t>
      </w:r>
    </w:p>
    <w:p w14:paraId="3F1303EF" w14:textId="77777777" w:rsidR="006D3E7C" w:rsidRDefault="00695293" w:rsidP="006D3E7C">
      <w:pPr>
        <w:pStyle w:val="CentrEspAvt0EspApr0"/>
      </w:pPr>
      <w:proofErr w:type="spellStart"/>
      <w:r w:rsidRPr="00BE5A07">
        <w:t>Alzor</w:t>
      </w:r>
      <w:proofErr w:type="spellEnd"/>
      <w:r w:rsidR="006D3E7C">
        <w:t> !</w:t>
      </w:r>
    </w:p>
    <w:p w14:paraId="7EB92502" w14:textId="77777777" w:rsidR="006D3E7C" w:rsidRDefault="00695293" w:rsidP="006D3E7C">
      <w:pPr>
        <w:pStyle w:val="CentrEspAvt0EspApr0"/>
      </w:pPr>
      <w:r w:rsidRPr="00BE5A07">
        <w:t xml:space="preserve">Le célèbre </w:t>
      </w:r>
      <w:proofErr w:type="spellStart"/>
      <w:r w:rsidRPr="00BE5A07">
        <w:t>Concombrita</w:t>
      </w:r>
      <w:proofErr w:type="spellEnd"/>
      <w:r w:rsidR="006D3E7C">
        <w:t> !</w:t>
      </w:r>
    </w:p>
    <w:p w14:paraId="316C971C" w14:textId="77777777" w:rsidR="006D3E7C" w:rsidRDefault="00695293" w:rsidP="006D3E7C">
      <w:pPr>
        <w:pStyle w:val="CentrEspAvt0EspApr0"/>
      </w:pPr>
      <w:proofErr w:type="spellStart"/>
      <w:r w:rsidRPr="00BE5A07">
        <w:t>Alza</w:t>
      </w:r>
      <w:proofErr w:type="spellEnd"/>
      <w:r w:rsidR="006D3E7C">
        <w:t> !</w:t>
      </w:r>
    </w:p>
    <w:p w14:paraId="59864B59" w14:textId="1FCDB384" w:rsidR="00695293" w:rsidRPr="00BE5A07" w:rsidRDefault="00695293" w:rsidP="006D3E7C">
      <w:pPr>
        <w:pStyle w:val="Centr"/>
        <w:keepNext/>
      </w:pPr>
      <w:r w:rsidRPr="00BE5A07">
        <w:t>II</w:t>
      </w:r>
    </w:p>
    <w:p w14:paraId="10058308" w14:textId="77777777" w:rsidR="0073207F" w:rsidRPr="00BE5A07" w:rsidRDefault="00695293" w:rsidP="006D3E7C">
      <w:pPr>
        <w:pStyle w:val="CentrEspAvt0EspApr0"/>
      </w:pPr>
      <w:r w:rsidRPr="00BE5A07">
        <w:t>Un jour avant la corrida</w:t>
      </w:r>
    </w:p>
    <w:p w14:paraId="1A4E5511" w14:textId="77777777" w:rsidR="006D3E7C" w:rsidRDefault="00695293" w:rsidP="006D3E7C">
      <w:pPr>
        <w:pStyle w:val="CentrEspAvt0EspApr0"/>
      </w:pPr>
      <w:proofErr w:type="spellStart"/>
      <w:r w:rsidRPr="00BE5A07">
        <w:t>Alza</w:t>
      </w:r>
      <w:proofErr w:type="spellEnd"/>
      <w:r w:rsidR="006D3E7C">
        <w:t> !</w:t>
      </w:r>
    </w:p>
    <w:p w14:paraId="1C8D3E59" w14:textId="77777777" w:rsidR="006D3E7C" w:rsidRDefault="00695293" w:rsidP="006D3E7C">
      <w:pPr>
        <w:pStyle w:val="CentrEspAvt0EspApr0"/>
      </w:pPr>
      <w:r w:rsidRPr="00BE5A07">
        <w:t>La belle offrit à son amant</w:t>
      </w:r>
      <w:r w:rsidR="006D3E7C">
        <w:t> !</w:t>
      </w:r>
    </w:p>
    <w:p w14:paraId="46EA4F9E" w14:textId="77777777" w:rsidR="006D3E7C" w:rsidRDefault="00695293" w:rsidP="006D3E7C">
      <w:pPr>
        <w:pStyle w:val="CentrEspAvt0EspApr0"/>
      </w:pPr>
      <w:r w:rsidRPr="00BE5A07">
        <w:t>Alzan</w:t>
      </w:r>
      <w:r w:rsidR="006D3E7C">
        <w:t> !</w:t>
      </w:r>
    </w:p>
    <w:p w14:paraId="7FBE3BAC" w14:textId="77777777" w:rsidR="006D3E7C" w:rsidRDefault="00695293" w:rsidP="006D3E7C">
      <w:pPr>
        <w:pStyle w:val="CentrEspAvt0EspApr0"/>
      </w:pPr>
      <w:r w:rsidRPr="00BE5A07">
        <w:t>Un long cil de ses grands yeux noirs</w:t>
      </w:r>
      <w:r w:rsidR="006D3E7C">
        <w:t>.</w:t>
      </w:r>
    </w:p>
    <w:p w14:paraId="7BEB79EC" w14:textId="77777777" w:rsidR="006D3E7C" w:rsidRDefault="00695293" w:rsidP="006D3E7C">
      <w:pPr>
        <w:pStyle w:val="CentrEspAvt0EspApr0"/>
      </w:pPr>
      <w:proofErr w:type="spellStart"/>
      <w:r w:rsidRPr="00BE5A07">
        <w:t>Alzoir</w:t>
      </w:r>
      <w:proofErr w:type="spellEnd"/>
      <w:r w:rsidR="006D3E7C">
        <w:t> !</w:t>
      </w:r>
    </w:p>
    <w:p w14:paraId="61059ADC" w14:textId="4004317E" w:rsidR="0073207F" w:rsidRPr="00BE5A07" w:rsidRDefault="00695293" w:rsidP="006D3E7C">
      <w:pPr>
        <w:pStyle w:val="CentrEspAvt0EspApr0"/>
      </w:pPr>
      <w:r w:rsidRPr="00BE5A07">
        <w:t>Pour le garder en souvenir</w:t>
      </w:r>
    </w:p>
    <w:p w14:paraId="15D8A6BA" w14:textId="77777777" w:rsidR="006D3E7C" w:rsidRDefault="00695293" w:rsidP="006D3E7C">
      <w:pPr>
        <w:pStyle w:val="CentrEspAvt0EspApr0"/>
        <w:rPr>
          <w:lang w:val="es-ES"/>
        </w:rPr>
      </w:pPr>
      <w:proofErr w:type="spellStart"/>
      <w:r w:rsidRPr="00BE5A07">
        <w:rPr>
          <w:lang w:val="es-ES"/>
        </w:rPr>
        <w:t>Alzir</w:t>
      </w:r>
      <w:proofErr w:type="spellEnd"/>
      <w:r w:rsidR="006D3E7C">
        <w:rPr>
          <w:lang w:val="es-ES"/>
        </w:rPr>
        <w:t> !</w:t>
      </w:r>
    </w:p>
    <w:p w14:paraId="7E881A86" w14:textId="13B15A0F" w:rsidR="00695293" w:rsidRPr="00BE5A07" w:rsidRDefault="00695293" w:rsidP="006D3E7C">
      <w:pPr>
        <w:pStyle w:val="Centr"/>
        <w:keepNext/>
        <w:rPr>
          <w:lang w:val="es-ES"/>
        </w:rPr>
      </w:pPr>
      <w:r w:rsidRPr="00BE5A07">
        <w:rPr>
          <w:lang w:val="es-ES"/>
        </w:rPr>
        <w:lastRenderedPageBreak/>
        <w:t>III</w:t>
      </w:r>
    </w:p>
    <w:p w14:paraId="466E8E13" w14:textId="77777777" w:rsidR="0073207F" w:rsidRPr="00BE5A07" w:rsidRDefault="00695293" w:rsidP="006D3E7C">
      <w:pPr>
        <w:pStyle w:val="CentrEspAvt0EspApr0"/>
        <w:rPr>
          <w:lang w:val="es-ES"/>
        </w:rPr>
      </w:pPr>
      <w:proofErr w:type="spellStart"/>
      <w:r w:rsidRPr="00BE5A07">
        <w:rPr>
          <w:lang w:val="es-ES"/>
        </w:rPr>
        <w:t>Concombrita</w:t>
      </w:r>
      <w:proofErr w:type="spellEnd"/>
      <w:r w:rsidRPr="00BE5A07">
        <w:rPr>
          <w:lang w:val="es-ES"/>
        </w:rPr>
        <w:t xml:space="preserve"> </w:t>
      </w:r>
      <w:proofErr w:type="spellStart"/>
      <w:r w:rsidRPr="00BE5A07">
        <w:rPr>
          <w:lang w:val="es-ES"/>
        </w:rPr>
        <w:t>dans</w:t>
      </w:r>
      <w:proofErr w:type="spellEnd"/>
      <w:r w:rsidRPr="00BE5A07">
        <w:rPr>
          <w:lang w:val="es-ES"/>
        </w:rPr>
        <w:t xml:space="preserve"> la plaza</w:t>
      </w:r>
    </w:p>
    <w:p w14:paraId="731DF154" w14:textId="77777777" w:rsidR="006D3E7C" w:rsidRDefault="00695293" w:rsidP="006D3E7C">
      <w:pPr>
        <w:pStyle w:val="CentrEspAvt0EspApr0"/>
        <w:rPr>
          <w:lang w:val="es-ES"/>
        </w:rPr>
      </w:pPr>
      <w:proofErr w:type="gramStart"/>
      <w:r w:rsidRPr="00BE5A07">
        <w:rPr>
          <w:lang w:val="es-ES"/>
        </w:rPr>
        <w:t>Alza</w:t>
      </w:r>
      <w:r w:rsidR="006D3E7C">
        <w:rPr>
          <w:lang w:val="es-ES"/>
        </w:rPr>
        <w:t> !</w:t>
      </w:r>
      <w:proofErr w:type="gramEnd"/>
    </w:p>
    <w:p w14:paraId="2339E3B2" w14:textId="3380E6AB" w:rsidR="0073207F" w:rsidRPr="00BE5A07" w:rsidRDefault="00695293" w:rsidP="006D3E7C">
      <w:pPr>
        <w:pStyle w:val="CentrEspAvt0EspApr0"/>
      </w:pPr>
      <w:r w:rsidRPr="00BE5A07">
        <w:t>S</w:t>
      </w:r>
      <w:r w:rsidR="006D3E7C">
        <w:t>’</w:t>
      </w:r>
      <w:r w:rsidRPr="00BE5A07">
        <w:t>apprête à mater le taureau</w:t>
      </w:r>
    </w:p>
    <w:p w14:paraId="0BC2800C" w14:textId="77777777" w:rsidR="006D3E7C" w:rsidRDefault="00695293" w:rsidP="006D3E7C">
      <w:pPr>
        <w:pStyle w:val="CentrEspAvt0EspApr0"/>
      </w:pPr>
      <w:proofErr w:type="spellStart"/>
      <w:r w:rsidRPr="00BE5A07">
        <w:t>Alzo</w:t>
      </w:r>
      <w:proofErr w:type="spellEnd"/>
      <w:r w:rsidR="006D3E7C">
        <w:t> !</w:t>
      </w:r>
    </w:p>
    <w:p w14:paraId="15B26ED6" w14:textId="5EC02118" w:rsidR="0073207F" w:rsidRPr="00BE5A07" w:rsidRDefault="00695293" w:rsidP="006D3E7C">
      <w:pPr>
        <w:pStyle w:val="CentrEspAvt0EspApr0"/>
      </w:pPr>
      <w:r w:rsidRPr="00BE5A07">
        <w:t>Mais soudain il pousse un grand cri</w:t>
      </w:r>
    </w:p>
    <w:p w14:paraId="690EB718" w14:textId="77777777" w:rsidR="006D3E7C" w:rsidRDefault="00695293" w:rsidP="006D3E7C">
      <w:pPr>
        <w:pStyle w:val="CentrEspAvt0EspApr0"/>
      </w:pPr>
      <w:proofErr w:type="spellStart"/>
      <w:r w:rsidRPr="00BE5A07">
        <w:t>Alzi</w:t>
      </w:r>
      <w:proofErr w:type="spellEnd"/>
      <w:r w:rsidR="006D3E7C">
        <w:t> !</w:t>
      </w:r>
    </w:p>
    <w:p w14:paraId="488D009F" w14:textId="77777777" w:rsidR="006D3E7C" w:rsidRDefault="00695293" w:rsidP="006D3E7C">
      <w:pPr>
        <w:pStyle w:val="CentrEspAvt0EspApr0"/>
      </w:pPr>
      <w:r w:rsidRPr="00BE5A07">
        <w:t>Des cornes il a senti le choc</w:t>
      </w:r>
      <w:r w:rsidR="006D3E7C">
        <w:t> !</w:t>
      </w:r>
    </w:p>
    <w:p w14:paraId="7B971F0F" w14:textId="77777777" w:rsidR="006D3E7C" w:rsidRDefault="00695293" w:rsidP="006D3E7C">
      <w:pPr>
        <w:pStyle w:val="CentrEspAvt0EspApr0"/>
      </w:pPr>
      <w:proofErr w:type="spellStart"/>
      <w:r w:rsidRPr="00BE5A07">
        <w:t>Alzoc</w:t>
      </w:r>
      <w:proofErr w:type="spellEnd"/>
      <w:r w:rsidR="006D3E7C">
        <w:t> !</w:t>
      </w:r>
    </w:p>
    <w:p w14:paraId="2BD9E1E4" w14:textId="645DBFE2" w:rsidR="00695293" w:rsidRPr="00BE5A07" w:rsidRDefault="00695293" w:rsidP="006D3E7C">
      <w:pPr>
        <w:pStyle w:val="Centr"/>
        <w:keepNext/>
      </w:pPr>
      <w:r w:rsidRPr="00BE5A07">
        <w:t>IV</w:t>
      </w:r>
    </w:p>
    <w:p w14:paraId="60BBA81E" w14:textId="77777777" w:rsidR="0073207F" w:rsidRPr="00BE5A07" w:rsidRDefault="00695293" w:rsidP="006D3E7C">
      <w:pPr>
        <w:pStyle w:val="CentrEspAvt0EspApr0"/>
      </w:pPr>
      <w:r w:rsidRPr="00BE5A07">
        <w:t xml:space="preserve">Mais le cil de </w:t>
      </w:r>
      <w:proofErr w:type="spellStart"/>
      <w:r w:rsidRPr="00BE5A07">
        <w:t>Carmencita</w:t>
      </w:r>
      <w:proofErr w:type="spellEnd"/>
    </w:p>
    <w:p w14:paraId="6E4C6128" w14:textId="77777777" w:rsidR="006D3E7C" w:rsidRDefault="00695293" w:rsidP="006D3E7C">
      <w:pPr>
        <w:pStyle w:val="CentrEspAvt0EspApr0"/>
      </w:pPr>
      <w:proofErr w:type="spellStart"/>
      <w:r w:rsidRPr="00BE5A07">
        <w:t>Alza</w:t>
      </w:r>
      <w:proofErr w:type="spellEnd"/>
      <w:r w:rsidR="006D3E7C">
        <w:t> !</w:t>
      </w:r>
    </w:p>
    <w:p w14:paraId="5ABE0A9B" w14:textId="6F8F7A1B" w:rsidR="0073207F" w:rsidRPr="00BE5A07" w:rsidRDefault="00695293" w:rsidP="006D3E7C">
      <w:pPr>
        <w:pStyle w:val="CentrEspAvt0EspApr0"/>
      </w:pPr>
      <w:r w:rsidRPr="00BE5A07">
        <w:t>Qu</w:t>
      </w:r>
      <w:r w:rsidR="006D3E7C">
        <w:t>’</w:t>
      </w:r>
      <w:r w:rsidRPr="00BE5A07">
        <w:t>il portait noué sur son cœur</w:t>
      </w:r>
    </w:p>
    <w:p w14:paraId="1BFFD396" w14:textId="77777777" w:rsidR="006D3E7C" w:rsidRDefault="00695293" w:rsidP="006D3E7C">
      <w:pPr>
        <w:pStyle w:val="CentrEspAvt0EspApr0"/>
      </w:pPr>
      <w:proofErr w:type="spellStart"/>
      <w:r w:rsidRPr="00BE5A07">
        <w:t>Alzeur</w:t>
      </w:r>
      <w:proofErr w:type="spellEnd"/>
      <w:r w:rsidR="006D3E7C">
        <w:t> !</w:t>
      </w:r>
    </w:p>
    <w:p w14:paraId="548FA38B" w14:textId="03382569" w:rsidR="0073207F" w:rsidRPr="00BE5A07" w:rsidRDefault="00695293" w:rsidP="006D3E7C">
      <w:pPr>
        <w:pStyle w:val="CentrEspAvt0EspApr0"/>
      </w:pPr>
      <w:r w:rsidRPr="00BE5A07">
        <w:t>A fait dévier le coup fatal</w:t>
      </w:r>
    </w:p>
    <w:p w14:paraId="78566ABD" w14:textId="77777777" w:rsidR="006D3E7C" w:rsidRDefault="00695293" w:rsidP="006D3E7C">
      <w:pPr>
        <w:pStyle w:val="CentrEspAvt0EspApr0"/>
        <w:rPr>
          <w:lang w:val="it-IT"/>
        </w:rPr>
      </w:pPr>
      <w:r w:rsidRPr="00BE5A07">
        <w:rPr>
          <w:lang w:val="it-IT"/>
        </w:rPr>
        <w:t>Et sauvé la prima-spada</w:t>
      </w:r>
      <w:r w:rsidR="006D3E7C">
        <w:rPr>
          <w:lang w:val="it-IT"/>
        </w:rPr>
        <w:t> !</w:t>
      </w:r>
    </w:p>
    <w:p w14:paraId="781943CE" w14:textId="77777777" w:rsidR="006D3E7C" w:rsidRDefault="00695293" w:rsidP="006D3E7C">
      <w:pPr>
        <w:pStyle w:val="CentrEspAvt0EspApr0"/>
        <w:rPr>
          <w:lang w:val="it-IT"/>
        </w:rPr>
      </w:pPr>
      <w:r w:rsidRPr="00BE5A07">
        <w:rPr>
          <w:lang w:val="it-IT"/>
        </w:rPr>
        <w:t>Alza</w:t>
      </w:r>
      <w:r w:rsidR="006D3E7C">
        <w:rPr>
          <w:lang w:val="it-IT"/>
        </w:rPr>
        <w:t> !</w:t>
      </w:r>
    </w:p>
    <w:p w14:paraId="67DDD7D1" w14:textId="2649CBB9" w:rsidR="00695293" w:rsidRPr="00BE5A07" w:rsidRDefault="00695293" w:rsidP="006D3E7C">
      <w:pPr>
        <w:pStyle w:val="Centr"/>
        <w:keepNext/>
      </w:pPr>
      <w:r w:rsidRPr="00BE5A07">
        <w:t>V</w:t>
      </w:r>
    </w:p>
    <w:p w14:paraId="6DFA3D11" w14:textId="77777777" w:rsidR="006D3E7C" w:rsidRDefault="00695293" w:rsidP="006D3E7C">
      <w:pPr>
        <w:pStyle w:val="CentrEspAvt0EspApr0"/>
      </w:pPr>
      <w:r w:rsidRPr="00BE5A07">
        <w:t>La moral</w:t>
      </w:r>
      <w:r w:rsidR="006D3E7C">
        <w:t>’</w:t>
      </w:r>
      <w:r w:rsidRPr="00BE5A07">
        <w:t xml:space="preserve"> de cette chanson</w:t>
      </w:r>
      <w:r w:rsidR="006D3E7C">
        <w:t>,</w:t>
      </w:r>
    </w:p>
    <w:p w14:paraId="59262654" w14:textId="77777777" w:rsidR="006D3E7C" w:rsidRDefault="00695293" w:rsidP="006D3E7C">
      <w:pPr>
        <w:pStyle w:val="CentrEspAvt0EspApr0"/>
      </w:pPr>
      <w:r w:rsidRPr="00BE5A07">
        <w:t>Alzon</w:t>
      </w:r>
      <w:r w:rsidR="006D3E7C">
        <w:t> !</w:t>
      </w:r>
    </w:p>
    <w:p w14:paraId="415DE82A" w14:textId="77777777" w:rsidR="006D3E7C" w:rsidRDefault="00695293" w:rsidP="006D3E7C">
      <w:pPr>
        <w:pStyle w:val="CentrEspAvt0EspApr0"/>
      </w:pPr>
      <w:r w:rsidRPr="00BE5A07">
        <w:t>C</w:t>
      </w:r>
      <w:r w:rsidR="006D3E7C">
        <w:t>’</w:t>
      </w:r>
      <w:r w:rsidRPr="00BE5A07">
        <w:t>est que pour les pauvres humains</w:t>
      </w:r>
      <w:r w:rsidR="006D3E7C">
        <w:t>,</w:t>
      </w:r>
    </w:p>
    <w:p w14:paraId="07720AAA" w14:textId="77777777" w:rsidR="006D3E7C" w:rsidRDefault="00695293" w:rsidP="006D3E7C">
      <w:pPr>
        <w:pStyle w:val="CentrEspAvt0EspApr0"/>
      </w:pPr>
      <w:proofErr w:type="spellStart"/>
      <w:r w:rsidRPr="00BE5A07">
        <w:t>Alzain</w:t>
      </w:r>
      <w:proofErr w:type="spellEnd"/>
      <w:r w:rsidR="006D3E7C">
        <w:t> !</w:t>
      </w:r>
    </w:p>
    <w:p w14:paraId="18880DA0" w14:textId="4AA06C92" w:rsidR="0073207F" w:rsidRPr="00BE5A07" w:rsidRDefault="00695293" w:rsidP="006D3E7C">
      <w:pPr>
        <w:pStyle w:val="CentrEspAvt0EspApr0"/>
      </w:pPr>
      <w:r w:rsidRPr="00BE5A07">
        <w:t>La vie ou la mort ici-bas</w:t>
      </w:r>
    </w:p>
    <w:p w14:paraId="210FB3AC" w14:textId="77777777" w:rsidR="006D3E7C" w:rsidRDefault="00695293" w:rsidP="006D3E7C">
      <w:pPr>
        <w:pStyle w:val="CentrEspAvt0EspApr0"/>
      </w:pPr>
      <w:proofErr w:type="spellStart"/>
      <w:r w:rsidRPr="00BE5A07">
        <w:t>Alza</w:t>
      </w:r>
      <w:proofErr w:type="spellEnd"/>
      <w:r w:rsidR="006D3E7C">
        <w:t> !</w:t>
      </w:r>
    </w:p>
    <w:p w14:paraId="49317CCE" w14:textId="77777777" w:rsidR="006D3E7C" w:rsidRDefault="00695293" w:rsidP="006D3E7C">
      <w:pPr>
        <w:pStyle w:val="CentrEspAvt0EspApr0"/>
      </w:pPr>
      <w:r w:rsidRPr="00BE5A07">
        <w:t>Ne tient souvent qu</w:t>
      </w:r>
      <w:r w:rsidR="006D3E7C">
        <w:t>’</w:t>
      </w:r>
      <w:r w:rsidRPr="00BE5A07">
        <w:t>à un cheveu</w:t>
      </w:r>
      <w:r w:rsidR="006D3E7C">
        <w:t> !</w:t>
      </w:r>
    </w:p>
    <w:p w14:paraId="56EDD3A5" w14:textId="77777777" w:rsidR="006D3E7C" w:rsidRDefault="00695293" w:rsidP="006D3E7C">
      <w:pPr>
        <w:pStyle w:val="CentrEspAvt0EspApr0"/>
      </w:pPr>
      <w:proofErr w:type="spellStart"/>
      <w:r w:rsidRPr="00BE5A07">
        <w:t>Alzeu</w:t>
      </w:r>
      <w:proofErr w:type="spellEnd"/>
      <w:r w:rsidR="006D3E7C">
        <w:t> !</w:t>
      </w:r>
    </w:p>
    <w:p w14:paraId="7B572AD4" w14:textId="146DE4C3" w:rsidR="006D3E7C" w:rsidRDefault="006D3E7C" w:rsidP="00695293">
      <w:pPr>
        <w:pStyle w:val="NormalSuspendu1XRetrait2XEsp0"/>
      </w:pPr>
      <w:r>
        <w:t>(</w:t>
      </w:r>
      <w:proofErr w:type="spellStart"/>
      <w:r w:rsidR="006D21B8" w:rsidRPr="00BE5A07">
        <w:rPr>
          <w:i/>
          <w:iCs/>
        </w:rPr>
        <w:t>Malagaga</w:t>
      </w:r>
      <w:proofErr w:type="spellEnd"/>
      <w:r w:rsidR="006D21B8" w:rsidRPr="00BE5A07">
        <w:rPr>
          <w:i/>
          <w:iCs/>
        </w:rPr>
        <w:t xml:space="preserve"> termine la chanson en dansant un petit pas espagnol</w:t>
      </w:r>
      <w:r>
        <w:t>.)</w:t>
      </w:r>
    </w:p>
    <w:p w14:paraId="05564EF5" w14:textId="71699A73" w:rsidR="00D856D0" w:rsidRPr="00BE5A07" w:rsidRDefault="00D856D0" w:rsidP="00C50FE8">
      <w:pPr>
        <w:pStyle w:val="ParagrapheVideNormal"/>
      </w:pPr>
    </w:p>
    <w:p w14:paraId="27F4767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ben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était verni votre ancêtre</w:t>
      </w:r>
      <w:r w:rsidR="006D3E7C">
        <w:rPr>
          <w:szCs w:val="32"/>
        </w:rPr>
        <w:t> !</w:t>
      </w:r>
    </w:p>
    <w:p w14:paraId="06103A37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jour-là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quelque temps après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Concombrita</w:t>
      </w:r>
      <w:proofErr w:type="spellEnd"/>
      <w:r w:rsidRPr="00BE5A07">
        <w:rPr>
          <w:szCs w:val="32"/>
        </w:rPr>
        <w:t xml:space="preserve"> mourut d</w:t>
      </w:r>
      <w:r w:rsidR="006D3E7C">
        <w:rPr>
          <w:szCs w:val="32"/>
        </w:rPr>
        <w:t>’</w:t>
      </w:r>
      <w:r w:rsidRPr="00BE5A07">
        <w:rPr>
          <w:szCs w:val="32"/>
        </w:rPr>
        <w:t>un terrible coup de corne</w:t>
      </w:r>
      <w:r w:rsidR="006D3E7C">
        <w:rPr>
          <w:szCs w:val="32"/>
        </w:rPr>
        <w:t>.</w:t>
      </w:r>
    </w:p>
    <w:p w14:paraId="11B9098C" w14:textId="4F135EC6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Il s</w:t>
      </w:r>
      <w:r>
        <w:rPr>
          <w:szCs w:val="32"/>
        </w:rPr>
        <w:t>’</w:t>
      </w:r>
      <w:r w:rsidR="00695293" w:rsidRPr="00BE5A07">
        <w:rPr>
          <w:szCs w:val="32"/>
        </w:rPr>
        <w:t>était fait embrocher par le taureau</w:t>
      </w:r>
      <w:r>
        <w:rPr>
          <w:szCs w:val="32"/>
        </w:rPr>
        <w:t> ?</w:t>
      </w:r>
    </w:p>
    <w:p w14:paraId="36D430D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dans sa chambre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mettant ses escarpins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glissa sur une pelure d</w:t>
      </w:r>
      <w:r w:rsidR="006D3E7C">
        <w:rPr>
          <w:szCs w:val="32"/>
        </w:rPr>
        <w:t>’</w:t>
      </w:r>
      <w:r w:rsidRPr="00BE5A07">
        <w:rPr>
          <w:szCs w:val="32"/>
        </w:rPr>
        <w:t>orange et tomba sur la corne à chaussures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eut le cœur traversé par la corne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Belle mort pour un torero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il faut que je retrouve doña Sol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l</w:t>
      </w:r>
      <w:r w:rsidR="006D3E7C">
        <w:rPr>
          <w:szCs w:val="32"/>
        </w:rPr>
        <w:t>’</w:t>
      </w:r>
      <w:r w:rsidRPr="00BE5A07">
        <w:rPr>
          <w:szCs w:val="32"/>
        </w:rPr>
        <w:t>ai cherchée vainement sur la caravelle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pense qu</w:t>
      </w:r>
      <w:r w:rsidR="006D3E7C">
        <w:rPr>
          <w:szCs w:val="32"/>
        </w:rPr>
        <w:t>’</w:t>
      </w:r>
      <w:r w:rsidRPr="00BE5A07">
        <w:rPr>
          <w:szCs w:val="32"/>
        </w:rPr>
        <w:t>elle doit être descendue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ne l</w:t>
      </w:r>
      <w:r w:rsidR="006D3E7C">
        <w:rPr>
          <w:szCs w:val="32"/>
        </w:rPr>
        <w:t>’</w:t>
      </w:r>
      <w:r w:rsidRPr="00BE5A07">
        <w:rPr>
          <w:szCs w:val="32"/>
        </w:rPr>
        <w:t>avez pas aperçue</w:t>
      </w:r>
      <w:r w:rsidR="006D3E7C">
        <w:rPr>
          <w:szCs w:val="32"/>
        </w:rPr>
        <w:t> ?</w:t>
      </w:r>
    </w:p>
    <w:p w14:paraId="3BDE96C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Non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Voilà son dada qui le reprend</w:t>
      </w:r>
      <w:r w:rsidR="006D3E7C">
        <w:rPr>
          <w:szCs w:val="32"/>
        </w:rPr>
        <w:t> !</w:t>
      </w:r>
    </w:p>
    <w:p w14:paraId="51E21143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une fatalité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la perds toujours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 de mes ancêtres aussi avait perdu sa femme à la foire de Barcelone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Elle lui avait dit</w:t>
      </w:r>
      <w:r w:rsidR="006D3E7C">
        <w:rPr>
          <w:szCs w:val="32"/>
        </w:rPr>
        <w:t> : « </w:t>
      </w:r>
      <w:r w:rsidRPr="00BE5A07">
        <w:rPr>
          <w:szCs w:val="32"/>
        </w:rPr>
        <w:t>Attends-moi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faire un tour sur les chevaux de bois avec mon cousin Ernesto</w:t>
      </w:r>
      <w:r w:rsidR="006D3E7C">
        <w:rPr>
          <w:szCs w:val="32"/>
        </w:rPr>
        <w:t xml:space="preserve"> ». </w:t>
      </w:r>
      <w:r w:rsidRPr="00BE5A07">
        <w:rPr>
          <w:szCs w:val="32"/>
        </w:rPr>
        <w:t>Il ne l</w:t>
      </w:r>
      <w:r w:rsidR="006D3E7C">
        <w:rPr>
          <w:szCs w:val="32"/>
        </w:rPr>
        <w:t>’</w:t>
      </w:r>
      <w:r w:rsidRPr="00BE5A07">
        <w:rPr>
          <w:szCs w:val="32"/>
        </w:rPr>
        <w:t>a jamais retrouvée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pourtant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opiniâtre comme tous les </w:t>
      </w:r>
      <w:proofErr w:type="spellStart"/>
      <w:r w:rsidRPr="00BE5A07">
        <w:rPr>
          <w:szCs w:val="32"/>
        </w:rPr>
        <w:t>Malagaga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il la chercha plus de vingt ans sur tous les chevaux de bois d</w:t>
      </w:r>
      <w:r w:rsidR="006D3E7C">
        <w:rPr>
          <w:szCs w:val="32"/>
        </w:rPr>
        <w:t>’</w:t>
      </w:r>
      <w:r w:rsidRPr="00BE5A07">
        <w:rPr>
          <w:szCs w:val="32"/>
        </w:rPr>
        <w:t>Espagne et de Navarre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Pour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elle avait dû monter sur un manège de cochons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son mari la cherchait sur les chevaux de bois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étonnant si</w:t>
      </w:r>
      <w:r w:rsidR="006D3E7C">
        <w:rPr>
          <w:szCs w:val="32"/>
        </w:rPr>
        <w:t>…</w:t>
      </w:r>
    </w:p>
    <w:p w14:paraId="65BCE322" w14:textId="7CDD53BA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 en parlant tout seul</w:t>
      </w:r>
      <w:r>
        <w:t>.)</w:t>
      </w:r>
    </w:p>
    <w:p w14:paraId="1A439146" w14:textId="66E7CD53" w:rsidR="00695293" w:rsidRPr="00BE5A07" w:rsidRDefault="00695293" w:rsidP="006D3E7C">
      <w:pPr>
        <w:pStyle w:val="Titre1"/>
      </w:pPr>
      <w:bookmarkStart w:id="48" w:name="_Toc197372928"/>
      <w:r w:rsidRPr="00BE5A07">
        <w:lastRenderedPageBreak/>
        <w:t>CHAPITRE XXIV</w:t>
      </w:r>
      <w:r w:rsidRPr="00BE5A07">
        <w:br/>
      </w:r>
      <w:r w:rsidRPr="00BE5A07">
        <w:br/>
        <w:t>PRODUITS DU PAYS</w:t>
      </w:r>
      <w:bookmarkEnd w:id="48"/>
    </w:p>
    <w:p w14:paraId="27A9DFB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AM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 suivi de girls portant des phonographes grotesques avec énormes pavillons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Permettez-moi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illustre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vous présenter quelques produits d</w:t>
      </w:r>
      <w:r w:rsidR="00EB54C6">
        <w:rPr>
          <w:szCs w:val="32"/>
        </w:rPr>
        <w:t>u</w:t>
      </w:r>
      <w:r w:rsidRPr="00BE5A07">
        <w:rPr>
          <w:szCs w:val="32"/>
        </w:rPr>
        <w:t xml:space="preserve"> pays</w:t>
      </w:r>
      <w:r w:rsidR="006D3E7C">
        <w:rPr>
          <w:szCs w:val="32"/>
        </w:rPr>
        <w:t>.</w:t>
      </w:r>
    </w:p>
    <w:p w14:paraId="69CCE82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ça pousse ici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machines-là</w:t>
      </w:r>
      <w:r w:rsidR="006D3E7C">
        <w:rPr>
          <w:szCs w:val="32"/>
        </w:rPr>
        <w:t> ?</w:t>
      </w:r>
    </w:p>
    <w:p w14:paraId="398AD4E6" w14:textId="557A962F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sont des machines parlantes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La dernière invention américaine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Vous allez voir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merveilleux</w:t>
      </w:r>
      <w:r w:rsidR="006D3E7C">
        <w:rPr>
          <w:szCs w:val="32"/>
        </w:rPr>
        <w:t> !</w:t>
      </w:r>
    </w:p>
    <w:p w14:paraId="1BA36EE4" w14:textId="68BD1992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glisse quelque chose dans un trou pratiqué sur le dessus de la caisse du phono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Aussitôt une chanson terriblement nasillarde et discordante sort du pavillon</w:t>
      </w:r>
      <w:r>
        <w:t>.)</w:t>
      </w:r>
    </w:p>
    <w:p w14:paraId="600D29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Quelle cacophonie</w:t>
      </w:r>
      <w:r w:rsidR="006D3E7C">
        <w:rPr>
          <w:szCs w:val="32"/>
        </w:rPr>
        <w:t> !</w:t>
      </w:r>
    </w:p>
    <w:p w14:paraId="3EB99D54" w14:textId="6DE6352D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était pas encore tout à fait au point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nous arriverons un jour à la perfection</w:t>
      </w:r>
      <w:r w:rsidR="006D3E7C">
        <w:rPr>
          <w:szCs w:val="32"/>
        </w:rPr>
        <w:t>.</w:t>
      </w:r>
    </w:p>
    <w:p w14:paraId="23758290" w14:textId="777F0B6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comment obtenez-vous cet affreux résultat</w:t>
      </w:r>
      <w:r>
        <w:rPr>
          <w:szCs w:val="32"/>
        </w:rPr>
        <w:t> ?</w:t>
      </w:r>
    </w:p>
    <w:p w14:paraId="59979835" w14:textId="27FE2602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Ce était simple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Un chanteur ou une chanteuse il chante sa chanson devant ce spécial appareil et après la machine il répète exactement le même chanson</w:t>
      </w:r>
      <w:r w:rsidR="006D3E7C">
        <w:rPr>
          <w:szCs w:val="32"/>
        </w:rPr>
        <w:t>.</w:t>
      </w:r>
    </w:p>
    <w:p w14:paraId="55E2545C" w14:textId="1E1653BF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retourne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face à Colomb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le côté de la caisse du phono que l</w:t>
      </w:r>
      <w:r>
        <w:rPr>
          <w:i/>
          <w:iCs/>
        </w:rPr>
        <w:t>’</w:t>
      </w:r>
      <w:r w:rsidR="006D21B8" w:rsidRPr="00BE5A07">
        <w:rPr>
          <w:i/>
          <w:iCs/>
        </w:rPr>
        <w:t>on ne voyait plus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>Ce côté est grillagé comme une cage et un perroquet est installé à l</w:t>
      </w:r>
      <w:r>
        <w:rPr>
          <w:i/>
          <w:iCs/>
        </w:rPr>
        <w:t>’</w:t>
      </w:r>
      <w:r w:rsidR="006D21B8" w:rsidRPr="00BE5A07">
        <w:rPr>
          <w:i/>
          <w:iCs/>
        </w:rPr>
        <w:t>intérieur</w:t>
      </w:r>
      <w:r>
        <w:t>.)</w:t>
      </w:r>
    </w:p>
    <w:p w14:paraId="1D09ABD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T</w:t>
      </w:r>
      <w:r w:rsidR="00B13898" w:rsidRPr="00BE5A07">
        <w:rPr>
          <w:rStyle w:val="Taille-1Caracteres"/>
        </w:rPr>
        <w:t>OUS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un perroquet</w:t>
      </w:r>
      <w:r w:rsidR="006D3E7C">
        <w:rPr>
          <w:szCs w:val="32"/>
        </w:rPr>
        <w:t> !</w:t>
      </w:r>
    </w:p>
    <w:p w14:paraId="07049974" w14:textId="66CB36FE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5998C65A" wp14:editId="66AED018">
            <wp:extent cx="5349875" cy="4255135"/>
            <wp:effectExtent l="0" t="0" r="0" b="0"/>
            <wp:docPr id="3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875" cy="425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4227D" w14:textId="4238F21A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i/>
          <w:iCs/>
          <w:szCs w:val="32"/>
        </w:rPr>
        <w:t xml:space="preserve">. </w:t>
      </w:r>
      <w:r w:rsidRPr="00BE5A07">
        <w:rPr>
          <w:szCs w:val="32"/>
        </w:rPr>
        <w:t xml:space="preserve">Le </w:t>
      </w:r>
      <w:proofErr w:type="spellStart"/>
      <w:r w:rsidRPr="00BE5A07">
        <w:rPr>
          <w:szCs w:val="32"/>
        </w:rPr>
        <w:t>jacophone</w:t>
      </w:r>
      <w:proofErr w:type="spellEnd"/>
      <w:r w:rsidR="006D3E7C">
        <w:rPr>
          <w:szCs w:val="32"/>
        </w:rPr>
        <w:t xml:space="preserve"> – </w:t>
      </w:r>
      <w:r w:rsidRPr="00BE5A07">
        <w:rPr>
          <w:szCs w:val="32"/>
        </w:rPr>
        <w:t>ce était le nom de l</w:t>
      </w:r>
      <w:r w:rsidR="006D3E7C">
        <w:rPr>
          <w:szCs w:val="32"/>
        </w:rPr>
        <w:t>’</w:t>
      </w:r>
      <w:r w:rsidRPr="00BE5A07">
        <w:rPr>
          <w:szCs w:val="32"/>
        </w:rPr>
        <w:t>appareil</w:t>
      </w:r>
      <w:r w:rsidR="006D3E7C">
        <w:rPr>
          <w:szCs w:val="32"/>
        </w:rPr>
        <w:t xml:space="preserve"> – </w:t>
      </w:r>
      <w:r w:rsidRPr="00BE5A07">
        <w:rPr>
          <w:szCs w:val="32"/>
        </w:rPr>
        <w:t>est une formidable invention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enregistrer la chanson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faut beaucoup de la patience réellement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Le chanteur il devait répéter beaucoup de fois son morceau pour que le </w:t>
      </w:r>
      <w:proofErr w:type="spellStart"/>
      <w:r w:rsidRPr="00BE5A07">
        <w:rPr>
          <w:szCs w:val="32"/>
        </w:rPr>
        <w:t>jacophone</w:t>
      </w:r>
      <w:proofErr w:type="spellEnd"/>
      <w:r w:rsidRPr="00BE5A07">
        <w:rPr>
          <w:szCs w:val="32"/>
        </w:rPr>
        <w:t xml:space="preserve"> l</w:t>
      </w:r>
      <w:r w:rsidR="006D3E7C">
        <w:rPr>
          <w:szCs w:val="32"/>
        </w:rPr>
        <w:t>’</w:t>
      </w:r>
      <w:r w:rsidRPr="00BE5A07">
        <w:rPr>
          <w:szCs w:val="32"/>
        </w:rPr>
        <w:t>enregistre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après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était très facile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glisse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je venais de le faire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 morceau de sucre dans cette ouverture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perroquet il voulait manger le sucre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lui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savait que le sucre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grâce à un mécanisme ingénieux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ne tombait dans son cage que après son chanson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alors le Jacquot pour avoir le sucre il chantait chaque fois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on mettait un morceau de sucre dans le </w:t>
      </w:r>
      <w:proofErr w:type="spellStart"/>
      <w:r w:rsidRPr="00BE5A07">
        <w:rPr>
          <w:szCs w:val="32"/>
        </w:rPr>
        <w:t>jacophone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Et voilà</w:t>
      </w:r>
      <w:r w:rsidR="006D3E7C">
        <w:rPr>
          <w:szCs w:val="32"/>
        </w:rPr>
        <w:t> !</w:t>
      </w:r>
    </w:p>
    <w:p w14:paraId="4EB16462" w14:textId="4237FAAF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Pauvre petite bête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Et tous ces appareils renferment aussi des perroquets</w:t>
      </w:r>
      <w:r>
        <w:rPr>
          <w:szCs w:val="32"/>
        </w:rPr>
        <w:t> ?</w:t>
      </w:r>
    </w:p>
    <w:p w14:paraId="3503EA1D" w14:textId="040C8584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Tous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Grande invention réellement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maintenant je vais présenter à vous un autre produit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.</w:t>
      </w:r>
    </w:p>
    <w:p w14:paraId="760F0439" w14:textId="27B71095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On apporte un grand écran de cinéma que l</w:t>
      </w:r>
      <w:r>
        <w:rPr>
          <w:i/>
          <w:iCs/>
        </w:rPr>
        <w:t>’</w:t>
      </w:r>
      <w:r w:rsidR="006D21B8" w:rsidRPr="00BE5A07">
        <w:rPr>
          <w:i/>
          <w:iCs/>
        </w:rPr>
        <w:t>on pose au milieu de la scène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face au public</w:t>
      </w:r>
      <w:r>
        <w:t>.)</w:t>
      </w:r>
    </w:p>
    <w:p w14:paraId="68A47DB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On dirait quasiment une lettre de faire-part</w:t>
      </w:r>
      <w:r w:rsidR="006D3E7C">
        <w:rPr>
          <w:szCs w:val="32"/>
        </w:rPr>
        <w:t> !</w:t>
      </w:r>
    </w:p>
    <w:p w14:paraId="6E09EF57" w14:textId="6CD8A4A9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Sur cet écran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travaillons pour projeter dessus des images qui bougeront et qui parleront</w:t>
      </w:r>
      <w:r w:rsidR="006D3E7C">
        <w:rPr>
          <w:szCs w:val="32"/>
        </w:rPr>
        <w:t>.</w:t>
      </w:r>
    </w:p>
    <w:p w14:paraId="59684EB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Des portraits animés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je comprends bien</w:t>
      </w:r>
      <w:r w:rsidR="006D3E7C">
        <w:rPr>
          <w:szCs w:val="32"/>
        </w:rPr>
        <w:t> ?</w:t>
      </w:r>
    </w:p>
    <w:p w14:paraId="562D0EE7" w14:textId="68588F50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Des artistes seront projetés là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image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parleront et qui chanteront comme de réels personnages vivants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Jusqu</w:t>
      </w:r>
      <w:r w:rsidR="006D3E7C">
        <w:rPr>
          <w:szCs w:val="32"/>
        </w:rPr>
        <w:t>’</w:t>
      </w:r>
      <w:r w:rsidRPr="00BE5A07">
        <w:rPr>
          <w:szCs w:val="32"/>
        </w:rPr>
        <w:t>ici nous n</w:t>
      </w:r>
      <w:r w:rsidR="006D3E7C">
        <w:rPr>
          <w:szCs w:val="32"/>
        </w:rPr>
        <w:t>’</w:t>
      </w:r>
      <w:r w:rsidRPr="00BE5A07">
        <w:rPr>
          <w:szCs w:val="32"/>
        </w:rPr>
        <w:t>avons encore inventé que l</w:t>
      </w:r>
      <w:r w:rsidR="006D3E7C">
        <w:rPr>
          <w:szCs w:val="32"/>
        </w:rPr>
        <w:t>’</w:t>
      </w:r>
      <w:r w:rsidRPr="00BE5A07">
        <w:rPr>
          <w:szCs w:val="32"/>
        </w:rPr>
        <w:t>écran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mais on trouvera aussi le système de </w:t>
      </w:r>
      <w:proofErr w:type="spellStart"/>
      <w:r w:rsidRPr="00BE5A07">
        <w:rPr>
          <w:szCs w:val="32"/>
        </w:rPr>
        <w:t>projectionner</w:t>
      </w:r>
      <w:proofErr w:type="spellEnd"/>
      <w:r w:rsidRPr="00BE5A07">
        <w:rPr>
          <w:szCs w:val="32"/>
        </w:rPr>
        <w:t xml:space="preserve"> les talkies sonores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trouvera réellement</w:t>
      </w:r>
      <w:r w:rsidR="006D3E7C">
        <w:rPr>
          <w:szCs w:val="32"/>
        </w:rPr>
        <w:t>.</w:t>
      </w:r>
    </w:p>
    <w:p w14:paraId="6A1ACB5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Pauvres naïfs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Toujours la complication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 xml:space="preserve">Toujours la </w:t>
      </w:r>
      <w:proofErr w:type="spellStart"/>
      <w:r w:rsidRPr="00BE5A07">
        <w:rPr>
          <w:szCs w:val="32"/>
        </w:rPr>
        <w:t>contre-façon</w:t>
      </w:r>
      <w:proofErr w:type="spellEnd"/>
      <w:r w:rsidRPr="00BE5A07">
        <w:rPr>
          <w:szCs w:val="32"/>
        </w:rPr>
        <w:t xml:space="preserve"> de la nature</w:t>
      </w:r>
      <w:r w:rsidR="006D3E7C">
        <w:rPr>
          <w:szCs w:val="32"/>
        </w:rPr>
        <w:t> !</w:t>
      </w:r>
    </w:p>
    <w:p w14:paraId="71BF2E74" w14:textId="73F03A06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peux le dire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pour des enfants de la nature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ils sont réussis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les mignons</w:t>
      </w:r>
      <w:r>
        <w:rPr>
          <w:szCs w:val="32"/>
        </w:rPr>
        <w:t> !</w:t>
      </w:r>
    </w:p>
    <w:p w14:paraId="39AD4896" w14:textId="2836197D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comment trouvez-vous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chère vieille Colombe</w:t>
      </w:r>
      <w:r w:rsidR="006D3E7C">
        <w:rPr>
          <w:szCs w:val="32"/>
        </w:rPr>
        <w:t> ?</w:t>
      </w:r>
    </w:p>
    <w:p w14:paraId="159B6F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il y a longtemps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brave homme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en Europe nous avons réalisé votre invention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Seulement nous autres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étant artistes et civilisés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simplifions au lieu de compliquer et nous cherchons le naturel au lieu de l</w:t>
      </w:r>
      <w:r w:rsidR="006D3E7C">
        <w:rPr>
          <w:szCs w:val="32"/>
        </w:rPr>
        <w:t>’</w:t>
      </w:r>
      <w:r w:rsidRPr="00BE5A07">
        <w:rPr>
          <w:szCs w:val="32"/>
        </w:rPr>
        <w:t>artificiel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allez voir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Montrant le cadre de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écran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Nous avons un cadre aussi comme celui-là dans nos salles de spectacle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encadrer la scène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en plus gai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lastRenderedPageBreak/>
        <w:t>Et cette toile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nous appelons rideau au lieu d</w:t>
      </w:r>
      <w:r w:rsidR="006D3E7C">
        <w:rPr>
          <w:szCs w:val="32"/>
        </w:rPr>
        <w:t>’</w:t>
      </w:r>
      <w:r w:rsidRPr="00BE5A07">
        <w:rPr>
          <w:szCs w:val="32"/>
        </w:rPr>
        <w:t>écran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se lève comme ceci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tenez</w:t>
      </w:r>
      <w:r w:rsidR="006D3E7C">
        <w:rPr>
          <w:szCs w:val="32"/>
        </w:rPr>
        <w:t>.</w:t>
      </w:r>
    </w:p>
    <w:p w14:paraId="26903F70" w14:textId="72392709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Il presse un déclic sur le montant de l</w:t>
      </w:r>
      <w:r>
        <w:rPr>
          <w:i/>
          <w:iCs/>
        </w:rPr>
        <w:t>’</w:t>
      </w:r>
      <w:r w:rsidR="006D21B8" w:rsidRPr="00BE5A07">
        <w:rPr>
          <w:i/>
          <w:iCs/>
        </w:rPr>
        <w:t>écran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et la toile se lève comme un store</w:t>
      </w:r>
      <w:r>
        <w:rPr>
          <w:i/>
          <w:iCs/>
        </w:rPr>
        <w:t>.)</w:t>
      </w:r>
    </w:p>
    <w:p w14:paraId="1E99218A" w14:textId="4F03D1C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splendide</w:t>
      </w:r>
      <w:r w:rsidR="006D3E7C">
        <w:rPr>
          <w:szCs w:val="32"/>
        </w:rPr>
        <w:t> !</w:t>
      </w:r>
    </w:p>
    <w:p w14:paraId="5FF9E0CD" w14:textId="06DE70C6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54FE5937" wp14:editId="1EA979B5">
            <wp:extent cx="5687695" cy="4190365"/>
            <wp:effectExtent l="0" t="0" r="0" b="0"/>
            <wp:docPr id="3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695" cy="419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9871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passant de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autre côté de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écran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Ensuite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dans ce cadre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artistes en chair et en os jouent des pièces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drames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des comédies ou chantent des opérettes</w:t>
      </w:r>
      <w:r w:rsidR="006D3E7C">
        <w:rPr>
          <w:szCs w:val="32"/>
        </w:rPr>
        <w:t>.</w:t>
      </w:r>
    </w:p>
    <w:p w14:paraId="558B31C5" w14:textId="1791F41B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En chair et en os</w:t>
      </w:r>
      <w:r w:rsidR="006D3E7C">
        <w:rPr>
          <w:szCs w:val="32"/>
        </w:rPr>
        <w:t xml:space="preserve"> ?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Merveilleux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incroyable</w:t>
      </w:r>
      <w:r w:rsidR="006D3E7C">
        <w:rPr>
          <w:szCs w:val="32"/>
        </w:rPr>
        <w:t> !</w:t>
      </w:r>
    </w:p>
    <w:p w14:paraId="433BFEF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lorsque la pièce est terminée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rideau se baisse sur les applaudissements des spectateurs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 ceci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Il pousse le déclic qui fait retomber la toile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Et voilà</w:t>
      </w:r>
      <w:r w:rsidR="006D3E7C">
        <w:rPr>
          <w:szCs w:val="32"/>
        </w:rPr>
        <w:t> !</w:t>
      </w:r>
    </w:p>
    <w:p w14:paraId="14ACB2D1" w14:textId="3E20B83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Et comment vous appelez cette super-géniale invention</w:t>
      </w:r>
      <w:r w:rsidR="006D3E7C">
        <w:rPr>
          <w:szCs w:val="32"/>
        </w:rPr>
        <w:t> ?</w:t>
      </w:r>
    </w:p>
    <w:p w14:paraId="0A69E4A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théâtre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simplement</w:t>
      </w:r>
      <w:r w:rsidR="006D3E7C">
        <w:rPr>
          <w:szCs w:val="32"/>
        </w:rPr>
        <w:t>.</w:t>
      </w:r>
    </w:p>
    <w:p w14:paraId="009A06A9" w14:textId="487517BB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="006D21B8" w:rsidRPr="00BE5A07">
        <w:rPr>
          <w:i/>
          <w:iCs/>
          <w:szCs w:val="32"/>
        </w:rPr>
        <w:t>Aôh</w:t>
      </w:r>
      <w:proofErr w:type="spellEnd"/>
      <w:r w:rsidR="006D3E7C">
        <w:rPr>
          <w:i/>
          <w:iCs/>
          <w:szCs w:val="32"/>
        </w:rPr>
        <w:t xml:space="preserve"> ! </w:t>
      </w:r>
      <w:proofErr w:type="spellStart"/>
      <w:r w:rsidR="006D21B8" w:rsidRPr="00BE5A07">
        <w:rPr>
          <w:i/>
          <w:iCs/>
          <w:szCs w:val="32"/>
        </w:rPr>
        <w:t>very</w:t>
      </w:r>
      <w:proofErr w:type="spellEnd"/>
      <w:r w:rsidR="006D21B8" w:rsidRPr="00BE5A07">
        <w:rPr>
          <w:i/>
          <w:iCs/>
          <w:szCs w:val="32"/>
        </w:rPr>
        <w:t xml:space="preserve"> </w:t>
      </w:r>
      <w:proofErr w:type="spellStart"/>
      <w:r w:rsidR="006D21B8" w:rsidRPr="00BE5A07">
        <w:rPr>
          <w:i/>
          <w:iCs/>
          <w:szCs w:val="32"/>
        </w:rPr>
        <w:t>curious</w:t>
      </w:r>
      <w:proofErr w:type="spellEnd"/>
      <w:r w:rsidR="006D3E7C">
        <w:rPr>
          <w:i/>
          <w:iCs/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parlerai aux inventeurs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permettez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Il faut lancer cette réellement splendide affaire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Le théâtre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 xml:space="preserve">Ce était le mort des </w:t>
      </w:r>
      <w:r w:rsidR="006D21B8" w:rsidRPr="00BE5A07">
        <w:rPr>
          <w:i/>
          <w:iCs/>
          <w:szCs w:val="32"/>
        </w:rPr>
        <w:t>talkies</w:t>
      </w:r>
      <w:r w:rsidR="006D3E7C">
        <w:rPr>
          <w:szCs w:val="32"/>
        </w:rPr>
        <w:t> !</w:t>
      </w:r>
    </w:p>
    <w:p w14:paraId="487287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voyez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petit à petit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arriverons à vous faire profiter des progrès de la civilisation</w:t>
      </w:r>
      <w:r w:rsidR="006D3E7C">
        <w:rPr>
          <w:szCs w:val="32"/>
        </w:rPr>
        <w:t>.</w:t>
      </w:r>
    </w:p>
    <w:p w14:paraId="6F661FE2" w14:textId="0A5220BC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 xml:space="preserve">Je pensais maintenant être agréable à vous en </w:t>
      </w:r>
      <w:proofErr w:type="spellStart"/>
      <w:r w:rsidRPr="00BE5A07">
        <w:rPr>
          <w:szCs w:val="32"/>
        </w:rPr>
        <w:t>exhibitionnant</w:t>
      </w:r>
      <w:proofErr w:type="spellEnd"/>
      <w:r w:rsidRPr="00BE5A07">
        <w:rPr>
          <w:szCs w:val="32"/>
        </w:rPr>
        <w:t xml:space="preserve"> ici devant les danses du pays</w:t>
      </w:r>
      <w:r w:rsidR="006D3E7C">
        <w:rPr>
          <w:szCs w:val="32"/>
        </w:rPr>
        <w:t>…</w:t>
      </w:r>
    </w:p>
    <w:p w14:paraId="68C93142" w14:textId="22AA977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des danses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volontiers</w:t>
      </w:r>
      <w:r>
        <w:rPr>
          <w:szCs w:val="32"/>
        </w:rPr>
        <w:t> ! (</w:t>
      </w:r>
      <w:r w:rsidR="006D21B8" w:rsidRPr="00BE5A07">
        <w:rPr>
          <w:i/>
          <w:iCs/>
          <w:szCs w:val="32"/>
        </w:rPr>
        <w:t>À Colomb</w:t>
      </w:r>
      <w:r>
        <w:rPr>
          <w:szCs w:val="32"/>
        </w:rPr>
        <w:t xml:space="preserve">.) </w:t>
      </w:r>
      <w:r w:rsidR="00695293" w:rsidRPr="00BE5A07">
        <w:rPr>
          <w:szCs w:val="32"/>
        </w:rPr>
        <w:t>Ça nous changera un peu de toutes ces inventions barbares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ça mettra une petite note d</w:t>
      </w:r>
      <w:r>
        <w:rPr>
          <w:szCs w:val="32"/>
        </w:rPr>
        <w:t>’</w:t>
      </w:r>
      <w:r w:rsidR="00695293" w:rsidRPr="00BE5A07">
        <w:rPr>
          <w:szCs w:val="32"/>
        </w:rPr>
        <w:t>art dans cette réception</w:t>
      </w:r>
      <w:r>
        <w:rPr>
          <w:szCs w:val="32"/>
        </w:rPr>
        <w:t>.</w:t>
      </w:r>
    </w:p>
    <w:p w14:paraId="3583AD58" w14:textId="241F18CA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Et je m</w:t>
      </w:r>
      <w:r w:rsidR="006D3E7C">
        <w:rPr>
          <w:szCs w:val="32"/>
        </w:rPr>
        <w:t>’</w:t>
      </w:r>
      <w:r w:rsidRPr="00BE5A07">
        <w:rPr>
          <w:szCs w:val="32"/>
        </w:rPr>
        <w:t>étais permis également d</w:t>
      </w:r>
      <w:r w:rsidR="006D3E7C">
        <w:rPr>
          <w:szCs w:val="32"/>
        </w:rPr>
        <w:t>’</w:t>
      </w:r>
      <w:r w:rsidRPr="00BE5A07">
        <w:rPr>
          <w:szCs w:val="32"/>
        </w:rPr>
        <w:t>engager pour cette exhibition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la troupe des </w:t>
      </w:r>
      <w:r w:rsidR="006D3E7C">
        <w:rPr>
          <w:szCs w:val="32"/>
        </w:rPr>
        <w:t>« </w:t>
      </w:r>
      <w:r w:rsidRPr="00BE5A07">
        <w:rPr>
          <w:szCs w:val="32"/>
        </w:rPr>
        <w:t>French-Cancan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arrivée sur la caravelle de vous</w:t>
      </w:r>
      <w:r w:rsidR="006D3E7C">
        <w:rPr>
          <w:szCs w:val="32"/>
        </w:rPr>
        <w:t>, « </w:t>
      </w:r>
      <w:r w:rsidRPr="00BE5A07">
        <w:rPr>
          <w:szCs w:val="32"/>
        </w:rPr>
        <w:t xml:space="preserve">The </w:t>
      </w:r>
      <w:proofErr w:type="spellStart"/>
      <w:r w:rsidRPr="00BE5A07">
        <w:rPr>
          <w:szCs w:val="32"/>
        </w:rPr>
        <w:t>Philidor</w:t>
      </w:r>
      <w:r w:rsidR="006D3E7C">
        <w:rPr>
          <w:szCs w:val="32"/>
        </w:rPr>
        <w:t>’</w:t>
      </w:r>
      <w:r w:rsidRPr="00BE5A07">
        <w:rPr>
          <w:szCs w:val="32"/>
        </w:rPr>
        <w:t>s-Girls</w:t>
      </w:r>
      <w:proofErr w:type="spellEnd"/>
      <w:r w:rsidR="006D3E7C">
        <w:rPr>
          <w:szCs w:val="32"/>
        </w:rPr>
        <w:t> ».</w:t>
      </w:r>
    </w:p>
    <w:p w14:paraId="1AD181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La maison Philidor transformée en </w:t>
      </w:r>
      <w:r w:rsidR="006D3E7C">
        <w:rPr>
          <w:szCs w:val="32"/>
        </w:rPr>
        <w:t>« </w:t>
      </w:r>
      <w:proofErr w:type="spellStart"/>
      <w:r w:rsidRPr="00BE5A07">
        <w:rPr>
          <w:szCs w:val="32"/>
        </w:rPr>
        <w:t>Franch</w:t>
      </w:r>
      <w:proofErr w:type="spellEnd"/>
      <w:r w:rsidRPr="00BE5A07">
        <w:rPr>
          <w:szCs w:val="32"/>
        </w:rPr>
        <w:t xml:space="preserve"> Cancan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on va rire</w:t>
      </w:r>
      <w:r w:rsidR="006D3E7C">
        <w:rPr>
          <w:szCs w:val="32"/>
        </w:rPr>
        <w:t> !</w:t>
      </w:r>
    </w:p>
    <w:p w14:paraId="6816A4CB" w14:textId="142BD48E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proofErr w:type="spellStart"/>
      <w:r w:rsidRPr="00BE5A07">
        <w:rPr>
          <w:szCs w:val="32"/>
        </w:rPr>
        <w:t>Vô</w:t>
      </w:r>
      <w:proofErr w:type="spellEnd"/>
      <w:r w:rsidRPr="00BE5A07">
        <w:rPr>
          <w:szCs w:val="32"/>
        </w:rPr>
        <w:t xml:space="preserve"> allez voir nos fameuses girls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les </w:t>
      </w:r>
      <w:proofErr w:type="spellStart"/>
      <w:r w:rsidRPr="00BE5A07">
        <w:rPr>
          <w:szCs w:val="32"/>
        </w:rPr>
        <w:t>Outang</w:t>
      </w:r>
      <w:r w:rsidR="006D3E7C">
        <w:rPr>
          <w:szCs w:val="32"/>
        </w:rPr>
        <w:t>’</w:t>
      </w:r>
      <w:r w:rsidRPr="00BE5A07">
        <w:rPr>
          <w:szCs w:val="32"/>
        </w:rPr>
        <w:t>s-Girls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les élèves de notre grand maître de danse national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fameux grand singe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?</w:t>
      </w:r>
    </w:p>
    <w:p w14:paraId="3566C4F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ai entendu parler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Celui qui naquit à Piombino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Un nommé Laurent</w:t>
      </w:r>
      <w:r w:rsidR="006D3E7C">
        <w:rPr>
          <w:szCs w:val="32"/>
        </w:rPr>
        <w:t> ?</w:t>
      </w:r>
    </w:p>
    <w:p w14:paraId="7478F7BB" w14:textId="5E6EC7CE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Laurent Outang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lui qui a </w:t>
      </w:r>
      <w:proofErr w:type="spellStart"/>
      <w:r w:rsidRPr="00BE5A07">
        <w:rPr>
          <w:szCs w:val="32"/>
        </w:rPr>
        <w:t>éducationné</w:t>
      </w:r>
      <w:proofErr w:type="spellEnd"/>
      <w:r w:rsidRPr="00BE5A07">
        <w:rPr>
          <w:szCs w:val="32"/>
        </w:rPr>
        <w:t xml:space="preserve"> les </w:t>
      </w:r>
      <w:proofErr w:type="spellStart"/>
      <w:r w:rsidRPr="00BE5A07">
        <w:rPr>
          <w:szCs w:val="32"/>
        </w:rPr>
        <w:t>Outang</w:t>
      </w:r>
      <w:r w:rsidR="006D3E7C">
        <w:rPr>
          <w:szCs w:val="32"/>
        </w:rPr>
        <w:t>’</w:t>
      </w:r>
      <w:r w:rsidRPr="00BE5A07">
        <w:rPr>
          <w:szCs w:val="32"/>
        </w:rPr>
        <w:t>s-Girls</w:t>
      </w:r>
      <w:proofErr w:type="spellEnd"/>
      <w:r w:rsidR="006D3E7C">
        <w:rPr>
          <w:szCs w:val="32"/>
        </w:rPr>
        <w:t>.</w:t>
      </w:r>
    </w:p>
    <w:p w14:paraId="1804868E" w14:textId="15AB6D07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Jolie éducation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Mais pourquoi diable choisissez-vous vos professeurs de danses chez les singes</w:t>
      </w:r>
      <w:r>
        <w:rPr>
          <w:szCs w:val="32"/>
        </w:rPr>
        <w:t> ?</w:t>
      </w:r>
    </w:p>
    <w:p w14:paraId="2E32FBD7" w14:textId="5E8E51E6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Très adroits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souples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singes</w:t>
      </w:r>
      <w:r w:rsidR="006D3E7C">
        <w:rPr>
          <w:szCs w:val="32"/>
        </w:rPr>
        <w:t>.</w:t>
      </w:r>
    </w:p>
    <w:p w14:paraId="5644A56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vous aviez les nègres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sont des créatures humaines et qui sont souples aussi</w:t>
      </w:r>
      <w:r w:rsidR="006D3E7C">
        <w:rPr>
          <w:szCs w:val="32"/>
        </w:rPr>
        <w:t>.</w:t>
      </w:r>
    </w:p>
    <w:p w14:paraId="519E555F" w14:textId="3FC03BA8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le nègre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cela pourra venir aussi un jour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plus tard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ce était une idée</w:t>
      </w:r>
      <w:r w:rsidR="006D3E7C">
        <w:rPr>
          <w:szCs w:val="32"/>
        </w:rPr>
        <w:t> !</w:t>
      </w:r>
    </w:p>
    <w:p w14:paraId="5FCDF7C7" w14:textId="077439E2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Oui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lorsque vous serez un peu plus évolués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plus civilisés</w:t>
      </w:r>
      <w:r>
        <w:rPr>
          <w:szCs w:val="32"/>
        </w:rPr>
        <w:t>…</w:t>
      </w:r>
    </w:p>
    <w:p w14:paraId="22467D63" w14:textId="1BBBB98C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Et maintenant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en avant le </w:t>
      </w:r>
      <w:proofErr w:type="spellStart"/>
      <w:r w:rsidRPr="00BE5A07">
        <w:rPr>
          <w:szCs w:val="32"/>
        </w:rPr>
        <w:t>Singeston</w:t>
      </w:r>
      <w:proofErr w:type="spellEnd"/>
      <w:r w:rsidR="006D3E7C">
        <w:rPr>
          <w:szCs w:val="32"/>
        </w:rPr>
        <w:t> !</w:t>
      </w:r>
    </w:p>
    <w:p w14:paraId="21DF969A" w14:textId="0713EBB7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 xml:space="preserve">Les </w:t>
      </w:r>
      <w:proofErr w:type="spellStart"/>
      <w:r w:rsidR="006D21B8" w:rsidRPr="00BE5A07">
        <w:rPr>
          <w:i/>
          <w:iCs/>
        </w:rPr>
        <w:t>Outang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 w:rsidR="006D21B8" w:rsidRPr="00BE5A07">
        <w:rPr>
          <w:i/>
          <w:iCs/>
        </w:rPr>
        <w:t xml:space="preserve"> et les </w:t>
      </w:r>
      <w:proofErr w:type="spellStart"/>
      <w:r w:rsidR="006D21B8" w:rsidRPr="00BE5A07">
        <w:rPr>
          <w:i/>
          <w:iCs/>
        </w:rPr>
        <w:t>Philidor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 w:rsidR="006D21B8" w:rsidRPr="00BE5A07">
        <w:rPr>
          <w:i/>
          <w:iCs/>
        </w:rPr>
        <w:t xml:space="preserve"> font leur entrée et dansent alternativement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d</w:t>
      </w:r>
      <w:r>
        <w:rPr>
          <w:i/>
          <w:iCs/>
        </w:rPr>
        <w:t>’</w:t>
      </w:r>
      <w:r w:rsidR="006D21B8" w:rsidRPr="00BE5A07">
        <w:rPr>
          <w:i/>
          <w:iCs/>
        </w:rPr>
        <w:t xml:space="preserve">abord un </w:t>
      </w:r>
      <w:r>
        <w:rPr>
          <w:i/>
          <w:iCs/>
        </w:rPr>
        <w:t>« </w:t>
      </w:r>
      <w:proofErr w:type="spellStart"/>
      <w:r w:rsidR="006D21B8" w:rsidRPr="00BE5A07">
        <w:rPr>
          <w:i/>
          <w:iCs/>
        </w:rPr>
        <w:t>singeston</w:t>
      </w:r>
      <w:proofErr w:type="spellEnd"/>
      <w:r>
        <w:rPr>
          <w:i/>
          <w:iCs/>
        </w:rPr>
        <w:t> »</w:t>
      </w:r>
      <w:r w:rsidR="006D21B8" w:rsidRPr="00BE5A07">
        <w:rPr>
          <w:i/>
          <w:iCs/>
        </w:rPr>
        <w:t xml:space="preserve"> et un </w:t>
      </w:r>
      <w:r>
        <w:rPr>
          <w:i/>
          <w:iCs/>
        </w:rPr>
        <w:t>« </w:t>
      </w:r>
      <w:r w:rsidR="006D21B8" w:rsidRPr="00BE5A07">
        <w:rPr>
          <w:i/>
          <w:iCs/>
        </w:rPr>
        <w:t>French-Cancan</w:t>
      </w:r>
      <w:r>
        <w:rPr>
          <w:i/>
          <w:iCs/>
        </w:rPr>
        <w:t xml:space="preserve"> ». </w:t>
      </w:r>
      <w:r w:rsidR="006D21B8" w:rsidRPr="00BE5A07">
        <w:rPr>
          <w:i/>
          <w:iCs/>
        </w:rPr>
        <w:t xml:space="preserve">Puis ces deux danses finissent par se mélanger et forment un quadrille échevelé dansé par les </w:t>
      </w:r>
      <w:proofErr w:type="spellStart"/>
      <w:r w:rsidR="006D21B8" w:rsidRPr="00BE5A07">
        <w:rPr>
          <w:i/>
          <w:iCs/>
        </w:rPr>
        <w:t>Outang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>
        <w:rPr>
          <w:i/>
          <w:iCs/>
        </w:rPr>
        <w:t xml:space="preserve">, </w:t>
      </w:r>
      <w:r w:rsidR="006D21B8" w:rsidRPr="00BE5A07">
        <w:rPr>
          <w:i/>
          <w:iCs/>
        </w:rPr>
        <w:t xml:space="preserve">les </w:t>
      </w:r>
      <w:proofErr w:type="spellStart"/>
      <w:r w:rsidR="006D21B8" w:rsidRPr="00BE5A07">
        <w:rPr>
          <w:i/>
          <w:iCs/>
        </w:rPr>
        <w:t>Philidor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 w:rsidR="006D21B8" w:rsidRPr="00BE5A07">
        <w:rPr>
          <w:i/>
          <w:iCs/>
        </w:rPr>
        <w:t xml:space="preserve"> et par les spectateurs entraînés par le rythme de la musique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 xml:space="preserve">Puis les </w:t>
      </w:r>
      <w:proofErr w:type="spellStart"/>
      <w:r w:rsidR="006D21B8" w:rsidRPr="00BE5A07">
        <w:rPr>
          <w:i/>
          <w:iCs/>
        </w:rPr>
        <w:t>Outang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 w:rsidR="006D21B8" w:rsidRPr="00BE5A07">
        <w:rPr>
          <w:i/>
          <w:iCs/>
        </w:rPr>
        <w:t xml:space="preserve"> et les </w:t>
      </w:r>
      <w:proofErr w:type="spellStart"/>
      <w:r w:rsidR="006D21B8" w:rsidRPr="00BE5A07">
        <w:rPr>
          <w:i/>
          <w:iCs/>
        </w:rPr>
        <w:t>Philidor</w:t>
      </w:r>
      <w:r>
        <w:rPr>
          <w:i/>
          <w:iCs/>
        </w:rPr>
        <w:t>’</w:t>
      </w:r>
      <w:r w:rsidR="006D21B8" w:rsidRPr="00BE5A07">
        <w:rPr>
          <w:i/>
          <w:iCs/>
        </w:rPr>
        <w:t>s-Girls</w:t>
      </w:r>
      <w:proofErr w:type="spellEnd"/>
      <w:r w:rsidR="006D21B8" w:rsidRPr="00BE5A07">
        <w:rPr>
          <w:i/>
          <w:iCs/>
        </w:rPr>
        <w:t xml:space="preserve"> disparaissent en dansant</w:t>
      </w:r>
      <w:r>
        <w:t>.)</w:t>
      </w:r>
    </w:p>
    <w:p w14:paraId="5FAE1B54" w14:textId="78DE822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Dieu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quelle horreur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Comme cette musique et ces danses sont barbares</w:t>
      </w:r>
      <w:r>
        <w:rPr>
          <w:szCs w:val="32"/>
        </w:rPr>
        <w:t> !</w:t>
      </w:r>
    </w:p>
    <w:p w14:paraId="40ED6C8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barbares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évident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entraînantes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et je t</w:t>
      </w:r>
      <w:r w:rsidR="006D3E7C">
        <w:rPr>
          <w:szCs w:val="32"/>
        </w:rPr>
        <w:t>’</w:t>
      </w:r>
      <w:r w:rsidRPr="00BE5A07">
        <w:rPr>
          <w:szCs w:val="32"/>
        </w:rPr>
        <w:t>avoue que</w:t>
      </w:r>
      <w:r w:rsidR="006D3E7C">
        <w:rPr>
          <w:szCs w:val="32"/>
        </w:rPr>
        <w:t>…</w:t>
      </w:r>
    </w:p>
    <w:p w14:paraId="7A9ED481" w14:textId="0544F165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fredonne et esquisse un pas</w:t>
      </w:r>
      <w:r>
        <w:t>.)</w:t>
      </w:r>
    </w:p>
    <w:p w14:paraId="766E40E3" w14:textId="59C7DDD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Allons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tu ne vas pas recommencer à danser</w:t>
      </w:r>
      <w:r>
        <w:rPr>
          <w:szCs w:val="32"/>
        </w:rPr>
        <w:t> ?</w:t>
      </w:r>
    </w:p>
    <w:p w14:paraId="1652D51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donc dansé</w:t>
      </w:r>
      <w:r w:rsidR="006D3E7C">
        <w:rPr>
          <w:szCs w:val="32"/>
        </w:rPr>
        <w:t> ?</w:t>
      </w:r>
    </w:p>
    <w:p w14:paraId="5D2036DE" w14:textId="7AE2117E" w:rsidR="006D3E7C" w:rsidRDefault="006D3E7C" w:rsidP="00695293">
      <w:pPr>
        <w:rPr>
          <w:szCs w:val="32"/>
        </w:rPr>
      </w:pPr>
      <w:r>
        <w:rPr>
          <w:szCs w:val="32"/>
        </w:rPr>
        <w:lastRenderedPageBreak/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Est-il distrait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Il ne s</w:t>
      </w:r>
      <w:r>
        <w:rPr>
          <w:szCs w:val="32"/>
        </w:rPr>
        <w:t>’</w:t>
      </w:r>
      <w:r w:rsidR="00695293" w:rsidRPr="00BE5A07">
        <w:rPr>
          <w:szCs w:val="32"/>
        </w:rPr>
        <w:t>en était pas aperçu</w:t>
      </w:r>
      <w:r>
        <w:rPr>
          <w:szCs w:val="32"/>
        </w:rPr>
        <w:t> !</w:t>
      </w:r>
    </w:p>
    <w:p w14:paraId="05209D35" w14:textId="5E4DC771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Voulez-vous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présent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illustre chère vieille Colombe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faire l</w:t>
      </w:r>
      <w:r w:rsidR="006D3E7C">
        <w:rPr>
          <w:szCs w:val="32"/>
        </w:rPr>
        <w:t>’</w:t>
      </w:r>
      <w:r w:rsidRPr="00BE5A07">
        <w:rPr>
          <w:szCs w:val="32"/>
        </w:rPr>
        <w:t>honneur de venir vous rafraîchir à deux pas d</w:t>
      </w:r>
      <w:r w:rsidR="006D3E7C">
        <w:rPr>
          <w:szCs w:val="32"/>
        </w:rPr>
        <w:t>’</w:t>
      </w:r>
      <w:r w:rsidRPr="00BE5A07">
        <w:rPr>
          <w:szCs w:val="32"/>
        </w:rPr>
        <w:t>ici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Nous avons organisé un buffet-sec pour choquer le verre en votre honneur</w:t>
      </w:r>
      <w:r w:rsidR="006D3E7C">
        <w:rPr>
          <w:szCs w:val="32"/>
        </w:rPr>
        <w:t> !</w:t>
      </w:r>
    </w:p>
    <w:p w14:paraId="3FE94C1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Choquer des verres d</w:t>
      </w:r>
      <w:r w:rsidR="006D3E7C">
        <w:rPr>
          <w:szCs w:val="32"/>
        </w:rPr>
        <w:t>’</w:t>
      </w:r>
      <w:r w:rsidRPr="00BE5A07">
        <w:rPr>
          <w:szCs w:val="32"/>
        </w:rPr>
        <w:t>eau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ça va être gai</w:t>
      </w:r>
      <w:r w:rsidR="006D3E7C">
        <w:rPr>
          <w:szCs w:val="32"/>
        </w:rPr>
        <w:t> !</w:t>
      </w:r>
    </w:p>
    <w:p w14:paraId="6AA1AF59" w14:textId="504140A4" w:rsidR="006D3E7C" w:rsidRDefault="006D3E7C" w:rsidP="00695293">
      <w:pPr>
        <w:rPr>
          <w:i/>
          <w:iCs/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en sortant</w:t>
      </w:r>
      <w:r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 xml:space="preserve">esquissant un pas de </w:t>
      </w:r>
      <w:proofErr w:type="spellStart"/>
      <w:r w:rsidR="006D21B8" w:rsidRPr="00BE5A07">
        <w:rPr>
          <w:i/>
          <w:iCs/>
          <w:szCs w:val="32"/>
        </w:rPr>
        <w:t>singeston</w:t>
      </w:r>
      <w:proofErr w:type="spellEnd"/>
      <w:r w:rsidR="006D21B8" w:rsidRPr="00BE5A07">
        <w:rPr>
          <w:i/>
          <w:iCs/>
          <w:szCs w:val="32"/>
        </w:rPr>
        <w:t xml:space="preserve"> qu</w:t>
      </w:r>
      <w:r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elle vient de danser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Ah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non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non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décidément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 xml:space="preserve">je ne vois pas tous ces </w:t>
      </w:r>
      <w:proofErr w:type="spellStart"/>
      <w:r w:rsidR="00695293" w:rsidRPr="00BE5A07">
        <w:rPr>
          <w:szCs w:val="32"/>
        </w:rPr>
        <w:t>singestons</w:t>
      </w:r>
      <w:proofErr w:type="spellEnd"/>
      <w:r w:rsidR="00695293" w:rsidRPr="00BE5A07">
        <w:rPr>
          <w:szCs w:val="32"/>
        </w:rPr>
        <w:t>-là dans nos salons européens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 xml:space="preserve">Vive notre </w:t>
      </w:r>
      <w:r w:rsidR="006D21B8" w:rsidRPr="00BE5A07">
        <w:rPr>
          <w:i/>
          <w:iCs/>
          <w:szCs w:val="32"/>
        </w:rPr>
        <w:t>fandango</w:t>
      </w:r>
      <w:r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caramba</w:t>
      </w:r>
      <w:r>
        <w:rPr>
          <w:i/>
          <w:iCs/>
          <w:szCs w:val="32"/>
        </w:rPr>
        <w:t xml:space="preserve"> ! </w:t>
      </w:r>
      <w:r w:rsidR="006D21B8" w:rsidRPr="00BE5A07">
        <w:rPr>
          <w:i/>
          <w:iCs/>
          <w:szCs w:val="32"/>
        </w:rPr>
        <w:t>Ollé</w:t>
      </w:r>
      <w:r>
        <w:rPr>
          <w:i/>
          <w:iCs/>
          <w:szCs w:val="32"/>
        </w:rPr>
        <w:t> !</w:t>
      </w:r>
    </w:p>
    <w:p w14:paraId="52CE3FAF" w14:textId="74187DDE" w:rsidR="00695293" w:rsidRPr="00BE5A07" w:rsidRDefault="00695293" w:rsidP="006D3E7C">
      <w:pPr>
        <w:pStyle w:val="Titre1"/>
      </w:pPr>
      <w:bookmarkStart w:id="49" w:name="_Toc197372929"/>
      <w:r w:rsidRPr="00BE5A07">
        <w:lastRenderedPageBreak/>
        <w:t>CHAPITRE XXV</w:t>
      </w:r>
      <w:r w:rsidRPr="00BE5A07">
        <w:br/>
      </w:r>
      <w:r w:rsidRPr="00BE5A07">
        <w:br/>
        <w:t>MARIAGE ET DIVORCE DE COLOMBA</w:t>
      </w:r>
      <w:bookmarkEnd w:id="49"/>
    </w:p>
    <w:p w14:paraId="182497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Pr="00BE5A07">
        <w:rPr>
          <w:szCs w:val="32"/>
        </w:rPr>
        <w:t xml:space="preserve"> </w:t>
      </w:r>
      <w:r w:rsidR="006D21B8" w:rsidRPr="00BE5A07">
        <w:rPr>
          <w:i/>
          <w:iCs/>
          <w:szCs w:val="32"/>
        </w:rPr>
        <w:t>arrive avec un jeune Américain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voilà donc mariés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Harry</w:t>
      </w:r>
      <w:r w:rsidR="006D3E7C">
        <w:rPr>
          <w:szCs w:val="32"/>
        </w:rPr>
        <w:t> ?</w:t>
      </w:r>
    </w:p>
    <w:p w14:paraId="652640E3" w14:textId="77777777" w:rsidR="006D3E7C" w:rsidRDefault="00695293" w:rsidP="00695293">
      <w:pPr>
        <w:rPr>
          <w:i/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8F3D64">
        <w:rPr>
          <w:i/>
          <w:szCs w:val="32"/>
        </w:rPr>
        <w:t>Yes</w:t>
      </w:r>
      <w:r w:rsidR="006D3E7C">
        <w:rPr>
          <w:i/>
          <w:szCs w:val="32"/>
        </w:rPr>
        <w:t>.</w:t>
      </w:r>
    </w:p>
    <w:p w14:paraId="5BCB006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 les choses se font rapidement dans ce pays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revenais de chercher l</w:t>
      </w:r>
      <w:r w:rsidR="006D3E7C">
        <w:rPr>
          <w:szCs w:val="32"/>
        </w:rPr>
        <w:t>’</w:t>
      </w:r>
      <w:r w:rsidRPr="00BE5A07">
        <w:rPr>
          <w:szCs w:val="32"/>
        </w:rPr>
        <w:t>œuf de 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lorsque je vous ai rencontré</w:t>
      </w:r>
      <w:r w:rsidR="006D3E7C">
        <w:rPr>
          <w:szCs w:val="32"/>
        </w:rPr>
        <w:t>.</w:t>
      </w:r>
    </w:p>
    <w:p w14:paraId="4740A12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reconnais en vous la nièce du grand Colomb et je vous demande d</w:t>
      </w:r>
      <w:r w:rsidR="006D3E7C">
        <w:rPr>
          <w:szCs w:val="32"/>
        </w:rPr>
        <w:t>’</w:t>
      </w:r>
      <w:r w:rsidRPr="00BE5A07">
        <w:rPr>
          <w:szCs w:val="32"/>
        </w:rPr>
        <w:t>épouser moi</w:t>
      </w:r>
      <w:r w:rsidR="006D3E7C">
        <w:rPr>
          <w:szCs w:val="32"/>
        </w:rPr>
        <w:t>.</w:t>
      </w:r>
    </w:p>
    <w:p w14:paraId="18FD4497" w14:textId="33B790F1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réponds 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Nous allons chez le pasteur et me voilà maintenant </w:t>
      </w:r>
      <w:r w:rsidR="006D3E7C">
        <w:rPr>
          <w:szCs w:val="32"/>
        </w:rPr>
        <w:t>M</w:t>
      </w:r>
      <w:r w:rsidR="006D3E7C" w:rsidRPr="006D3E7C">
        <w:rPr>
          <w:szCs w:val="32"/>
          <w:vertAlign w:val="superscript"/>
        </w:rPr>
        <w:t>me</w:t>
      </w:r>
      <w:r w:rsidR="006D3E7C">
        <w:rPr>
          <w:szCs w:val="32"/>
        </w:rPr>
        <w:t> </w:t>
      </w:r>
      <w:r w:rsidRPr="00BE5A07">
        <w:rPr>
          <w:szCs w:val="32"/>
        </w:rPr>
        <w:t>Harry Scott</w:t>
      </w:r>
      <w:r w:rsidR="006D3E7C">
        <w:rPr>
          <w:szCs w:val="32"/>
        </w:rPr>
        <w:t>.</w:t>
      </w:r>
    </w:p>
    <w:p w14:paraId="0C2D6E4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Harry Scott and C°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plus grande maison de cochon-cuit</w:t>
      </w:r>
      <w:r w:rsidR="006D3E7C">
        <w:rPr>
          <w:szCs w:val="32"/>
        </w:rPr>
        <w:t>.</w:t>
      </w:r>
    </w:p>
    <w:p w14:paraId="1603DA3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avez donc eu le coup de foudre en me voyant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aussi</w:t>
      </w:r>
      <w:r w:rsidR="006D3E7C">
        <w:rPr>
          <w:szCs w:val="32"/>
        </w:rPr>
        <w:t> ?</w:t>
      </w:r>
    </w:p>
    <w:p w14:paraId="7B51D1B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coup de</w:t>
      </w:r>
      <w:r w:rsidR="006D3E7C">
        <w:rPr>
          <w:szCs w:val="32"/>
        </w:rPr>
        <w:t>…</w:t>
      </w:r>
    </w:p>
    <w:p w14:paraId="12EF528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veux dire que vous m</w:t>
      </w:r>
      <w:r w:rsidR="006D3E7C">
        <w:rPr>
          <w:szCs w:val="32"/>
        </w:rPr>
        <w:t>’</w:t>
      </w:r>
      <w:r w:rsidRPr="00BE5A07">
        <w:rPr>
          <w:szCs w:val="32"/>
        </w:rPr>
        <w:t>avez aimée subitement</w:t>
      </w:r>
      <w:r w:rsidR="006D3E7C">
        <w:rPr>
          <w:szCs w:val="32"/>
        </w:rPr>
        <w:t>.</w:t>
      </w:r>
    </w:p>
    <w:p w14:paraId="217E668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No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je étais un homme pratique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avais pensé 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épousant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grand amiral Colomb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donnerait à moi l</w:t>
      </w:r>
      <w:r w:rsidR="006D3E7C">
        <w:rPr>
          <w:szCs w:val="32"/>
        </w:rPr>
        <w:t>’</w:t>
      </w:r>
      <w:r w:rsidRPr="00BE5A07">
        <w:rPr>
          <w:szCs w:val="32"/>
        </w:rPr>
        <w:t>autorisation de lancer une boîte de conserves avec son image dessus l</w:t>
      </w:r>
      <w:r w:rsidR="006D3E7C">
        <w:rPr>
          <w:szCs w:val="32"/>
        </w:rPr>
        <w:t>’</w:t>
      </w:r>
      <w:r w:rsidRPr="00BE5A07">
        <w:rPr>
          <w:szCs w:val="32"/>
        </w:rPr>
        <w:t>étiquette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Le plus grand lancement </w:t>
      </w:r>
      <w:r w:rsidR="006D3E7C">
        <w:rPr>
          <w:szCs w:val="32"/>
        </w:rPr>
        <w:t>« </w:t>
      </w:r>
      <w:r w:rsidRPr="00BE5A07">
        <w:rPr>
          <w:szCs w:val="32"/>
        </w:rPr>
        <w:t>in the world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pour mes boîtes de cochon-cuit</w:t>
      </w:r>
      <w:r w:rsidR="006D3E7C">
        <w:rPr>
          <w:szCs w:val="32"/>
        </w:rPr>
        <w:t> !</w:t>
      </w:r>
    </w:p>
    <w:p w14:paraId="5223AEE7" w14:textId="023E0CD1" w:rsidR="00695293" w:rsidRPr="00BE5A07" w:rsidRDefault="00CE6E03" w:rsidP="006D3E7C">
      <w:pPr>
        <w:pStyle w:val="Centr"/>
      </w:pPr>
      <w:r w:rsidRPr="00BE5A07">
        <w:rPr>
          <w:noProof/>
        </w:rPr>
        <w:lastRenderedPageBreak/>
        <w:drawing>
          <wp:inline distT="0" distB="0" distL="0" distR="0" wp14:anchorId="3CB169BF" wp14:editId="38332F47">
            <wp:extent cx="5003800" cy="7012940"/>
            <wp:effectExtent l="0" t="0" r="0" b="0"/>
            <wp:docPr id="3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800" cy="701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549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pour ça que</w:t>
      </w:r>
      <w:r w:rsidR="006D3E7C">
        <w:rPr>
          <w:szCs w:val="32"/>
        </w:rPr>
        <w:t>…</w:t>
      </w:r>
    </w:p>
    <w:p w14:paraId="5B3C76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arrivant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avec un homme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expliquerez-vous</w:t>
      </w:r>
      <w:r w:rsidR="006D3E7C">
        <w:rPr>
          <w:szCs w:val="32"/>
        </w:rPr>
        <w:t> ?…</w:t>
      </w:r>
    </w:p>
    <w:p w14:paraId="73368C1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vous présente mon mari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Mister</w:t>
      </w:r>
      <w:proofErr w:type="spellEnd"/>
      <w:r w:rsidRPr="00BE5A07">
        <w:rPr>
          <w:szCs w:val="32"/>
        </w:rPr>
        <w:t xml:space="preserve"> Harry Scott</w:t>
      </w:r>
      <w:r w:rsidR="006D3E7C">
        <w:rPr>
          <w:szCs w:val="32"/>
        </w:rPr>
        <w:t>.</w:t>
      </w:r>
    </w:p>
    <w:p w14:paraId="091367F3" w14:textId="77777777" w:rsidR="006D3E7C" w:rsidRDefault="00695293" w:rsidP="00695293">
      <w:pPr>
        <w:rPr>
          <w:szCs w:val="32"/>
          <w:lang w:val="en-US"/>
        </w:rPr>
      </w:pPr>
      <w:r w:rsidRPr="00BE5A07">
        <w:rPr>
          <w:szCs w:val="32"/>
          <w:lang w:val="en-US"/>
        </w:rPr>
        <w:lastRenderedPageBreak/>
        <w:t>H</w:t>
      </w:r>
      <w:r w:rsidR="00B13898" w:rsidRPr="00BE5A07">
        <w:rPr>
          <w:rStyle w:val="Taille-1Caracteres"/>
          <w:lang w:val="en-US"/>
        </w:rPr>
        <w:t>ARRY</w:t>
      </w:r>
      <w:r w:rsidR="006D3E7C">
        <w:rPr>
          <w:szCs w:val="32"/>
          <w:lang w:val="en-US"/>
        </w:rPr>
        <w:t xml:space="preserve">. – </w:t>
      </w:r>
      <w:r w:rsidRPr="00BE5A07">
        <w:rPr>
          <w:szCs w:val="32"/>
          <w:lang w:val="en-US"/>
        </w:rPr>
        <w:t>Scott and C</w:t>
      </w:r>
      <w:r w:rsidRPr="00BE5A07">
        <w:rPr>
          <w:szCs w:val="32"/>
          <w:vertAlign w:val="superscript"/>
          <w:lang w:val="en-US"/>
        </w:rPr>
        <w:t>o</w:t>
      </w:r>
      <w:r w:rsidR="006D3E7C">
        <w:t xml:space="preserve">, </w:t>
      </w:r>
      <w:proofErr w:type="spellStart"/>
      <w:r w:rsidRPr="00BE5A07">
        <w:rPr>
          <w:szCs w:val="32"/>
          <w:lang w:val="en-US"/>
        </w:rPr>
        <w:t>cochon-cuit</w:t>
      </w:r>
      <w:proofErr w:type="spellEnd"/>
      <w:r w:rsidR="006D3E7C">
        <w:rPr>
          <w:szCs w:val="32"/>
          <w:lang w:val="en-US"/>
        </w:rPr>
        <w:t>.</w:t>
      </w:r>
    </w:p>
    <w:p w14:paraId="1567A55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entends-je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Je deviens fou</w:t>
      </w:r>
      <w:r w:rsidR="006D3E7C">
        <w:rPr>
          <w:szCs w:val="32"/>
        </w:rPr>
        <w:t xml:space="preserve"> ? </w:t>
      </w:r>
      <w:r w:rsidRPr="00BE5A07">
        <w:rPr>
          <w:szCs w:val="32"/>
        </w:rPr>
        <w:t>Vous êtes mariée</w:t>
      </w:r>
      <w:r w:rsidR="006D3E7C">
        <w:rPr>
          <w:szCs w:val="32"/>
        </w:rPr>
        <w:t> ?…</w:t>
      </w:r>
    </w:p>
    <w:p w14:paraId="228F524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cher camarade</w:t>
      </w:r>
      <w:r w:rsidR="006D3E7C">
        <w:rPr>
          <w:szCs w:val="32"/>
        </w:rPr>
        <w:t>.</w:t>
      </w:r>
    </w:p>
    <w:p w14:paraId="7BB4E53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possible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aimez pas ce cochon-cuit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par dépit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pour vous venger</w:t>
      </w:r>
      <w:r w:rsidR="006D3E7C">
        <w:rPr>
          <w:szCs w:val="32"/>
        </w:rPr>
        <w:t> !</w:t>
      </w:r>
    </w:p>
    <w:p w14:paraId="02235FE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chère femme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excusez-moi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une affaire importante à traiter ici tout près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 xml:space="preserve">Je revenais tout de </w:t>
      </w:r>
      <w:proofErr w:type="spellStart"/>
      <w:r w:rsidRPr="00BE5A07">
        <w:rPr>
          <w:szCs w:val="32"/>
        </w:rPr>
        <w:t>suitement</w:t>
      </w:r>
      <w:proofErr w:type="spellEnd"/>
      <w:r w:rsidR="006D3E7C">
        <w:rPr>
          <w:szCs w:val="32"/>
        </w:rPr>
        <w:t>.</w:t>
      </w:r>
    </w:p>
    <w:p w14:paraId="159DE85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vexée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me quittez déjà et nous sommes à peine mariés depuis cinq minutes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Dans mon pays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hommes sont plus galants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parlent d</w:t>
      </w:r>
      <w:r w:rsidR="006D3E7C">
        <w:rPr>
          <w:szCs w:val="32"/>
        </w:rPr>
        <w:t>’</w:t>
      </w:r>
      <w:r w:rsidRPr="00BE5A07">
        <w:rPr>
          <w:szCs w:val="32"/>
        </w:rPr>
        <w:t>amour aux femmes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savent faire la cour</w:t>
      </w:r>
      <w:r w:rsidR="006D3E7C">
        <w:rPr>
          <w:szCs w:val="32"/>
        </w:rPr>
        <w:t>…</w:t>
      </w:r>
    </w:p>
    <w:p w14:paraId="3EE4DCF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Les affaires étaient les affaires</w:t>
      </w:r>
      <w:r w:rsidR="006D3E7C">
        <w:rPr>
          <w:szCs w:val="32"/>
        </w:rPr>
        <w:t xml:space="preserve"> ! </w:t>
      </w:r>
      <w:r w:rsidR="006D21B8" w:rsidRPr="00BE5A07">
        <w:rPr>
          <w:i/>
          <w:iCs/>
          <w:szCs w:val="32"/>
        </w:rPr>
        <w:t xml:space="preserve">Time </w:t>
      </w:r>
      <w:proofErr w:type="spellStart"/>
      <w:r w:rsidR="006D21B8" w:rsidRPr="00BE5A07">
        <w:rPr>
          <w:i/>
          <w:iCs/>
          <w:szCs w:val="32"/>
        </w:rPr>
        <w:t>is</w:t>
      </w:r>
      <w:proofErr w:type="spellEnd"/>
      <w:r w:rsidR="006D21B8" w:rsidRPr="00BE5A07">
        <w:rPr>
          <w:i/>
          <w:iCs/>
          <w:szCs w:val="32"/>
        </w:rPr>
        <w:t xml:space="preserve"> money</w:t>
      </w:r>
      <w:r w:rsidR="006D3E7C">
        <w:rPr>
          <w:i/>
          <w:iCs/>
          <w:szCs w:val="32"/>
        </w:rPr>
        <w:t> !…</w:t>
      </w:r>
      <w:r w:rsidR="006D3E7C">
        <w:rPr>
          <w:szCs w:val="32"/>
        </w:rPr>
        <w:t xml:space="preserve">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le petite chose sentimentale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chère femme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vais contenter vous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Je avais prévu le cas de faire ensemble le business et la déclaration d</w:t>
      </w:r>
      <w:r w:rsidR="006D3E7C">
        <w:rPr>
          <w:szCs w:val="32"/>
        </w:rPr>
        <w:t>’</w:t>
      </w:r>
      <w:r w:rsidRPr="00BE5A07">
        <w:rPr>
          <w:szCs w:val="32"/>
        </w:rPr>
        <w:t>amour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 xml:space="preserve">Il tire un </w:t>
      </w:r>
      <w:proofErr w:type="spellStart"/>
      <w:r w:rsidR="006D21B8" w:rsidRPr="00BE5A07">
        <w:rPr>
          <w:i/>
          <w:iCs/>
          <w:szCs w:val="32"/>
        </w:rPr>
        <w:t>jacophone</w:t>
      </w:r>
      <w:proofErr w:type="spellEnd"/>
      <w:r w:rsidR="006D21B8" w:rsidRPr="00BE5A07">
        <w:rPr>
          <w:i/>
          <w:iCs/>
          <w:szCs w:val="32"/>
        </w:rPr>
        <w:t xml:space="preserve"> de sa valise et le pose par terre à côté de Colomba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Ceci contentera vous pendant que je businesserai à côté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À tout à l</w:t>
      </w:r>
      <w:r w:rsidR="006D3E7C">
        <w:rPr>
          <w:szCs w:val="32"/>
        </w:rPr>
        <w:t>’</w:t>
      </w:r>
      <w:r w:rsidRPr="00BE5A07">
        <w:rPr>
          <w:szCs w:val="32"/>
        </w:rPr>
        <w:t>heure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chère petite chose</w:t>
      </w:r>
      <w:r w:rsidR="006D3E7C">
        <w:rPr>
          <w:szCs w:val="32"/>
        </w:rPr>
        <w:t>.</w:t>
      </w:r>
    </w:p>
    <w:p w14:paraId="41AF5097" w14:textId="6F698A20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Harry se dirige vers la banque en plein air</w:t>
      </w:r>
      <w:r>
        <w:rPr>
          <w:i/>
          <w:iCs/>
        </w:rPr>
        <w:t xml:space="preserve">. </w:t>
      </w:r>
      <w:r w:rsidR="006D21B8" w:rsidRPr="00BE5A07">
        <w:rPr>
          <w:i/>
          <w:iCs/>
        </w:rPr>
        <w:t xml:space="preserve">Du </w:t>
      </w:r>
      <w:proofErr w:type="spellStart"/>
      <w:r w:rsidR="006D21B8" w:rsidRPr="00BE5A07">
        <w:rPr>
          <w:i/>
          <w:iCs/>
        </w:rPr>
        <w:t>jacophone</w:t>
      </w:r>
      <w:proofErr w:type="spellEnd"/>
      <w:r w:rsidR="006D21B8" w:rsidRPr="00BE5A07">
        <w:rPr>
          <w:i/>
          <w:iCs/>
        </w:rPr>
        <w:t xml:space="preserve"> la voix du perroquet se fait entendre</w:t>
      </w:r>
      <w:r>
        <w:t>.)</w:t>
      </w:r>
    </w:p>
    <w:p w14:paraId="68F9E1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J</w:t>
      </w:r>
      <w:r w:rsidR="00B13898" w:rsidRPr="00BE5A07">
        <w:rPr>
          <w:rStyle w:val="Taille-1Caracteres"/>
        </w:rPr>
        <w:t>ACOPHONE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Vous êtes fascinante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réellement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chère adorable chose</w:t>
      </w:r>
      <w:r w:rsidR="006D3E7C">
        <w:rPr>
          <w:szCs w:val="32"/>
        </w:rPr>
        <w:t xml:space="preserve"> ! </w:t>
      </w:r>
      <w:r w:rsidR="006D21B8" w:rsidRPr="00BE5A07">
        <w:rPr>
          <w:i/>
          <w:iCs/>
          <w:szCs w:val="32"/>
        </w:rPr>
        <w:t xml:space="preserve">I love </w:t>
      </w:r>
      <w:proofErr w:type="spellStart"/>
      <w:r w:rsidR="006D21B8" w:rsidRPr="00BE5A07">
        <w:rPr>
          <w:i/>
          <w:iCs/>
          <w:szCs w:val="32"/>
        </w:rPr>
        <w:t>you</w:t>
      </w:r>
      <w:proofErr w:type="spellEnd"/>
      <w:r w:rsidR="006D3E7C">
        <w:rPr>
          <w:szCs w:val="32"/>
        </w:rPr>
        <w:t>…</w:t>
      </w:r>
    </w:p>
    <w:p w14:paraId="68265CD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parlant au banquier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lancer de nouvelles actions pour le cochon-cuit</w:t>
      </w:r>
      <w:r w:rsidR="006D3E7C">
        <w:rPr>
          <w:szCs w:val="32"/>
        </w:rPr>
        <w:t> !</w:t>
      </w:r>
    </w:p>
    <w:p w14:paraId="620D390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indigne</w:t>
      </w:r>
      <w:r w:rsidR="006D3E7C">
        <w:rPr>
          <w:szCs w:val="32"/>
        </w:rPr>
        <w:t> !</w:t>
      </w:r>
    </w:p>
    <w:p w14:paraId="5A2125A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 xml:space="preserve">E </w:t>
      </w:r>
      <w:proofErr w:type="spellStart"/>
      <w:r w:rsidRPr="00BE5A07">
        <w:rPr>
          <w:szCs w:val="32"/>
        </w:rPr>
        <w:t>J</w:t>
      </w:r>
      <w:r w:rsidR="00B13898" w:rsidRPr="00BE5A07">
        <w:rPr>
          <w:rStyle w:val="Taille-1Caracteres"/>
        </w:rPr>
        <w:t>ACOPHONE</w:t>
      </w:r>
      <w:proofErr w:type="spellEnd"/>
      <w:r w:rsidR="006D3E7C">
        <w:rPr>
          <w:szCs w:val="32"/>
        </w:rPr>
        <w:t xml:space="preserve">. – </w:t>
      </w:r>
      <w:r w:rsidRPr="00BE5A07">
        <w:rPr>
          <w:i/>
          <w:szCs w:val="32"/>
        </w:rPr>
        <w:t xml:space="preserve">I love </w:t>
      </w:r>
      <w:proofErr w:type="spellStart"/>
      <w:r w:rsidRPr="00BE5A07">
        <w:rPr>
          <w:i/>
          <w:szCs w:val="32"/>
        </w:rPr>
        <w:t>you</w:t>
      </w:r>
      <w:proofErr w:type="spellEnd"/>
      <w:r w:rsidR="006D3E7C">
        <w:rPr>
          <w:i/>
          <w:szCs w:val="32"/>
        </w:rPr>
        <w:t xml:space="preserve"> ! </w:t>
      </w:r>
      <w:r w:rsidRPr="00BE5A07">
        <w:rPr>
          <w:szCs w:val="32"/>
        </w:rPr>
        <w:t xml:space="preserve">petite </w:t>
      </w:r>
      <w:proofErr w:type="spellStart"/>
      <w:r w:rsidRPr="00BE5A07">
        <w:rPr>
          <w:szCs w:val="32"/>
        </w:rPr>
        <w:t>tchérie</w:t>
      </w:r>
      <w:proofErr w:type="spellEnd"/>
      <w:r w:rsidR="006D3E7C">
        <w:rPr>
          <w:szCs w:val="32"/>
        </w:rPr>
        <w:t>…</w:t>
      </w:r>
    </w:p>
    <w:p w14:paraId="11B0245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V</w:t>
      </w:r>
      <w:r w:rsidR="00B13898" w:rsidRPr="00BE5A07">
        <w:rPr>
          <w:rStyle w:val="Taille-1Caracteres"/>
        </w:rPr>
        <w:t>OIX DE</w:t>
      </w:r>
      <w:r w:rsidRPr="00BE5A07">
        <w:rPr>
          <w:szCs w:val="32"/>
        </w:rPr>
        <w:t xml:space="preserve"> H</w:t>
      </w:r>
      <w:r w:rsidR="00B13898" w:rsidRPr="00BE5A07">
        <w:rPr>
          <w:rStyle w:val="Taille-1Caracteres"/>
        </w:rPr>
        <w:t>AR</w:t>
      </w:r>
      <w:r w:rsidR="0064563E">
        <w:rPr>
          <w:rStyle w:val="Taille-1Caracteres"/>
        </w:rPr>
        <w:t>R</w:t>
      </w:r>
      <w:r w:rsidR="00B13898" w:rsidRPr="00BE5A07">
        <w:rPr>
          <w:rStyle w:val="Taille-1Caracteres"/>
        </w:rPr>
        <w:t>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pensé lancer aussi des conserves de mouches et d</w:t>
      </w:r>
      <w:r w:rsidR="006D3E7C">
        <w:rPr>
          <w:szCs w:val="32"/>
        </w:rPr>
        <w:t>’</w:t>
      </w:r>
      <w:r w:rsidRPr="00BE5A07">
        <w:rPr>
          <w:szCs w:val="32"/>
        </w:rPr>
        <w:t>araignées pour la Chine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Le Chinois très friand de ces petites insectes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Formidable affaire réellement</w:t>
      </w:r>
      <w:r w:rsidR="006D3E7C">
        <w:rPr>
          <w:szCs w:val="32"/>
        </w:rPr>
        <w:t> !</w:t>
      </w:r>
    </w:p>
    <w:p w14:paraId="0A3EDF0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amour et les affaires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utile et l</w:t>
      </w:r>
      <w:r w:rsidR="006D3E7C">
        <w:rPr>
          <w:szCs w:val="32"/>
        </w:rPr>
        <w:t>’</w:t>
      </w:r>
      <w:r w:rsidRPr="00BE5A07">
        <w:rPr>
          <w:szCs w:val="32"/>
        </w:rPr>
        <w:t>agréable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Mes félicitations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êtes bien tombée</w:t>
      </w:r>
      <w:r w:rsidR="006D3E7C">
        <w:rPr>
          <w:szCs w:val="32"/>
        </w:rPr>
        <w:t> !</w:t>
      </w:r>
    </w:p>
    <w:p w14:paraId="43A87CF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J</w:t>
      </w:r>
      <w:r w:rsidR="00B13898" w:rsidRPr="00BE5A07">
        <w:rPr>
          <w:rStyle w:val="Taille-1Caracteres"/>
        </w:rPr>
        <w:t>ACOPHONE</w:t>
      </w:r>
      <w:proofErr w:type="spellEnd"/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 xml:space="preserve">I love </w:t>
      </w:r>
      <w:proofErr w:type="spellStart"/>
      <w:r w:rsidR="006D21B8" w:rsidRPr="00BE5A07">
        <w:rPr>
          <w:i/>
          <w:iCs/>
          <w:szCs w:val="32"/>
        </w:rPr>
        <w:t>you</w:t>
      </w:r>
      <w:proofErr w:type="spellEnd"/>
      <w:r w:rsidR="006D3E7C">
        <w:rPr>
          <w:szCs w:val="32"/>
        </w:rPr>
        <w:t xml:space="preserve">… </w:t>
      </w:r>
      <w:r w:rsidRPr="00BE5A07">
        <w:rPr>
          <w:szCs w:val="32"/>
        </w:rPr>
        <w:t>quand je bois du vin clairet tout tourne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du bon tabac dans ma tabatière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As-tu bien déjeuné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Jacquot</w:t>
      </w:r>
      <w:r w:rsidR="006D3E7C">
        <w:rPr>
          <w:szCs w:val="32"/>
        </w:rPr>
        <w:t> ?</w:t>
      </w:r>
    </w:p>
    <w:p w14:paraId="64777AA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 xml:space="preserve">Voilà le </w:t>
      </w:r>
      <w:proofErr w:type="spellStart"/>
      <w:r w:rsidRPr="00BE5A07">
        <w:rPr>
          <w:szCs w:val="32"/>
        </w:rPr>
        <w:t>jacophone</w:t>
      </w:r>
      <w:proofErr w:type="spellEnd"/>
      <w:r w:rsidRPr="00BE5A07">
        <w:rPr>
          <w:szCs w:val="32"/>
        </w:rPr>
        <w:t xml:space="preserve"> détraqué</w:t>
      </w:r>
      <w:r w:rsidR="006D3E7C">
        <w:rPr>
          <w:szCs w:val="32"/>
        </w:rPr>
        <w:t> !</w:t>
      </w:r>
    </w:p>
    <w:p w14:paraId="7AF3D205" w14:textId="6CFDECEF" w:rsidR="006D3E7C" w:rsidRDefault="006D3E7C" w:rsidP="00695293">
      <w:pPr>
        <w:pStyle w:val="Droite"/>
      </w:pPr>
      <w:bookmarkStart w:id="50" w:name="bookmark29"/>
      <w:r>
        <w:t>(</w:t>
      </w:r>
      <w:r w:rsidR="006D21B8" w:rsidRPr="00BE5A07">
        <w:rPr>
          <w:i/>
          <w:iCs/>
        </w:rPr>
        <w:t>Il rit</w:t>
      </w:r>
      <w:r>
        <w:t>.)</w:t>
      </w:r>
      <w:bookmarkEnd w:id="50"/>
    </w:p>
    <w:p w14:paraId="2FDB980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pouvez rire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est </w:t>
      </w:r>
      <w:proofErr w:type="gramStart"/>
      <w:r w:rsidRPr="00BE5A07">
        <w:rPr>
          <w:szCs w:val="32"/>
        </w:rPr>
        <w:t>de votre</w:t>
      </w:r>
      <w:proofErr w:type="gramEnd"/>
      <w:r w:rsidRPr="00BE5A07">
        <w:rPr>
          <w:szCs w:val="32"/>
        </w:rPr>
        <w:t xml:space="preserve"> faute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après tout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si je me suis mariée avec un pareil mufle</w:t>
      </w:r>
      <w:r w:rsidR="006D3E7C">
        <w:rPr>
          <w:szCs w:val="32"/>
        </w:rPr>
        <w:t> !</w:t>
      </w:r>
    </w:p>
    <w:p w14:paraId="225A464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De ma faute</w:t>
      </w:r>
      <w:r w:rsidR="006D3E7C">
        <w:rPr>
          <w:szCs w:val="32"/>
        </w:rPr>
        <w:t> ?</w:t>
      </w:r>
    </w:p>
    <w:p w14:paraId="2F50C88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de plus en plus nerveuse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de votre faute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je ne l</w:t>
      </w:r>
      <w:r w:rsidR="006D3E7C">
        <w:rPr>
          <w:szCs w:val="32"/>
        </w:rPr>
        <w:t>’</w:t>
      </w:r>
      <w:r w:rsidRPr="00BE5A07">
        <w:rPr>
          <w:szCs w:val="32"/>
        </w:rPr>
        <w:t>aime pas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le savez bien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vous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que j</w:t>
      </w:r>
      <w:r w:rsidR="006D3E7C">
        <w:rPr>
          <w:szCs w:val="32"/>
        </w:rPr>
        <w:t>’</w:t>
      </w:r>
      <w:r w:rsidRPr="00BE5A07">
        <w:rPr>
          <w:szCs w:val="32"/>
        </w:rPr>
        <w:t>aime et c</w:t>
      </w:r>
      <w:r w:rsidR="006D3E7C">
        <w:rPr>
          <w:szCs w:val="32"/>
        </w:rPr>
        <w:t>’</w:t>
      </w:r>
      <w:r w:rsidRPr="00BE5A07">
        <w:rPr>
          <w:szCs w:val="32"/>
        </w:rPr>
        <w:t>est par rage que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 je suis malheureuse</w:t>
      </w:r>
      <w:r w:rsidR="006D3E7C">
        <w:rPr>
          <w:szCs w:val="32"/>
        </w:rPr>
        <w:t> !</w:t>
      </w:r>
    </w:p>
    <w:p w14:paraId="4295D14E" w14:textId="07E3200A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Elle pleure</w:t>
      </w:r>
      <w:r>
        <w:t>.)</w:t>
      </w:r>
    </w:p>
    <w:p w14:paraId="670C262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Colomba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ma Colomba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ne pleurez pas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À présent que j</w:t>
      </w:r>
      <w:r w:rsidR="006D3E7C">
        <w:rPr>
          <w:szCs w:val="32"/>
        </w:rPr>
        <w:t>’</w:t>
      </w:r>
      <w:r w:rsidRPr="00BE5A07">
        <w:rPr>
          <w:szCs w:val="32"/>
        </w:rPr>
        <w:t>ai failli vous perdre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me sens tous les courages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Je parlerai à votre oncle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tout de suite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Venez</w:t>
      </w:r>
      <w:r w:rsidR="006D3E7C">
        <w:rPr>
          <w:szCs w:val="32"/>
        </w:rPr>
        <w:t>…</w:t>
      </w:r>
    </w:p>
    <w:p w14:paraId="177EECE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Hélas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trop tard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mariée</w:t>
      </w:r>
      <w:r w:rsidR="006D3E7C">
        <w:rPr>
          <w:szCs w:val="32"/>
        </w:rPr>
        <w:t> !</w:t>
      </w:r>
    </w:p>
    <w:p w14:paraId="3BB1735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Qu</w:t>
      </w:r>
      <w:r w:rsidR="006D3E7C">
        <w:rPr>
          <w:szCs w:val="32"/>
        </w:rPr>
        <w:t>’</w:t>
      </w:r>
      <w:r w:rsidRPr="00BE5A07">
        <w:rPr>
          <w:szCs w:val="32"/>
        </w:rPr>
        <w:t>importe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ne compte pas dans ce pays de sauvages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Colomba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bien-aimée</w:t>
      </w:r>
      <w:r w:rsidR="006D3E7C">
        <w:rPr>
          <w:szCs w:val="32"/>
        </w:rPr>
        <w:t> !</w:t>
      </w:r>
    </w:p>
    <w:p w14:paraId="7941A74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Mon Yves</w:t>
      </w:r>
      <w:r w:rsidR="006D3E7C">
        <w:rPr>
          <w:szCs w:val="32"/>
        </w:rPr>
        <w:t> !</w:t>
      </w:r>
    </w:p>
    <w:p w14:paraId="445B81D0" w14:textId="492A5D14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Ils s</w:t>
      </w:r>
      <w:r>
        <w:rPr>
          <w:i/>
          <w:iCs/>
        </w:rPr>
        <w:t>’</w:t>
      </w:r>
      <w:r w:rsidR="006D21B8" w:rsidRPr="00BE5A07">
        <w:rPr>
          <w:i/>
          <w:iCs/>
        </w:rPr>
        <w:t>embrassent</w:t>
      </w:r>
      <w:r>
        <w:t>.)</w:t>
      </w:r>
    </w:p>
    <w:p w14:paraId="7B915F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revenant</w:t>
      </w:r>
      <w:r w:rsidR="006D3E7C">
        <w:rPr>
          <w:szCs w:val="32"/>
        </w:rPr>
        <w:t xml:space="preserve">. – </w:t>
      </w:r>
      <w:proofErr w:type="spellStart"/>
      <w:r w:rsidR="006D21B8" w:rsidRPr="00BE5A07">
        <w:rPr>
          <w:i/>
          <w:iCs/>
          <w:szCs w:val="32"/>
        </w:rPr>
        <w:t>Aôh</w:t>
      </w:r>
      <w:proofErr w:type="spellEnd"/>
      <w:r w:rsidR="006D3E7C">
        <w:rPr>
          <w:i/>
          <w:iCs/>
          <w:szCs w:val="32"/>
        </w:rPr>
        <w:t xml:space="preserve"> ! </w:t>
      </w:r>
      <w:proofErr w:type="spellStart"/>
      <w:r w:rsidR="006D21B8" w:rsidRPr="00BE5A07">
        <w:rPr>
          <w:i/>
          <w:iCs/>
          <w:szCs w:val="32"/>
        </w:rPr>
        <w:t>schoking</w:t>
      </w:r>
      <w:proofErr w:type="spellEnd"/>
      <w:r w:rsidR="006D3E7C">
        <w:rPr>
          <w:i/>
          <w:iCs/>
          <w:szCs w:val="32"/>
        </w:rPr>
        <w:t xml:space="preserve"> ! </w:t>
      </w:r>
      <w:r w:rsidRPr="00BE5A07">
        <w:rPr>
          <w:szCs w:val="32"/>
        </w:rPr>
        <w:t xml:space="preserve">mon femme qui embrasse cet </w:t>
      </w:r>
      <w:proofErr w:type="spellStart"/>
      <w:r w:rsidRPr="00BE5A07">
        <w:rPr>
          <w:szCs w:val="32"/>
        </w:rPr>
        <w:t>individiou</w:t>
      </w:r>
      <w:proofErr w:type="spellEnd"/>
      <w:r w:rsidR="006D3E7C">
        <w:rPr>
          <w:szCs w:val="32"/>
        </w:rPr>
        <w:t> !</w:t>
      </w:r>
    </w:p>
    <w:p w14:paraId="6038193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suis à vos ordres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monsieur</w:t>
      </w:r>
      <w:r w:rsidR="006D3E7C">
        <w:rPr>
          <w:szCs w:val="32"/>
        </w:rPr>
        <w:t> !</w:t>
      </w:r>
    </w:p>
    <w:p w14:paraId="18543F3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Suivez-moi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Madame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vais divorcer vous tout de suite</w:t>
      </w:r>
      <w:r w:rsidR="006D3E7C">
        <w:rPr>
          <w:szCs w:val="32"/>
        </w:rPr>
        <w:t>.</w:t>
      </w:r>
    </w:p>
    <w:p w14:paraId="0CC6C2B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quel bonheur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On peut divorcer aussi vite qu</w:t>
      </w:r>
      <w:r w:rsidR="006D3E7C">
        <w:rPr>
          <w:szCs w:val="32"/>
        </w:rPr>
        <w:t>’</w:t>
      </w:r>
      <w:r w:rsidRPr="00BE5A07">
        <w:rPr>
          <w:szCs w:val="32"/>
        </w:rPr>
        <w:t>on se marie dans ce pays</w:t>
      </w:r>
      <w:r w:rsidR="006D3E7C">
        <w:rPr>
          <w:szCs w:val="32"/>
        </w:rPr>
        <w:t> ?</w:t>
      </w:r>
    </w:p>
    <w:p w14:paraId="4A1819C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 était l</w:t>
      </w:r>
      <w:r w:rsidR="006D3E7C">
        <w:rPr>
          <w:szCs w:val="32"/>
        </w:rPr>
        <w:t>’</w:t>
      </w:r>
      <w:r w:rsidRPr="00BE5A07">
        <w:rPr>
          <w:szCs w:val="32"/>
        </w:rPr>
        <w:t>affaire de cinq minutes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Soudain</w:t>
      </w:r>
      <w:r w:rsidR="006D3E7C">
        <w:rPr>
          <w:szCs w:val="32"/>
        </w:rPr>
        <w:t xml:space="preserve">.)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mais l</w:t>
      </w:r>
      <w:r w:rsidR="006D3E7C">
        <w:rPr>
          <w:szCs w:val="32"/>
        </w:rPr>
        <w:t>’</w:t>
      </w:r>
      <w:r w:rsidRPr="00BE5A07">
        <w:rPr>
          <w:szCs w:val="32"/>
        </w:rPr>
        <w:t>étiquette de cochon-cuit avec la tête de Colomb dessus pour la publicité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Nô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réellement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je ne peux pas divorcer </w:t>
      </w:r>
      <w:proofErr w:type="spellStart"/>
      <w:r w:rsidRPr="00BE5A07">
        <w:rPr>
          <w:szCs w:val="32"/>
        </w:rPr>
        <w:t>vô</w:t>
      </w:r>
      <w:proofErr w:type="spellEnd"/>
      <w:r w:rsidR="006D3E7C">
        <w:rPr>
          <w:szCs w:val="32"/>
        </w:rPr>
        <w:t> !</w:t>
      </w:r>
    </w:p>
    <w:p w14:paraId="7282CD1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me charge de vous avoir l</w:t>
      </w:r>
      <w:r w:rsidR="006D3E7C">
        <w:rPr>
          <w:szCs w:val="32"/>
        </w:rPr>
        <w:t>’</w:t>
      </w:r>
      <w:r w:rsidRPr="00BE5A07">
        <w:rPr>
          <w:szCs w:val="32"/>
        </w:rPr>
        <w:t>autorisation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ne craignez rien</w:t>
      </w:r>
      <w:r w:rsidR="006D3E7C">
        <w:rPr>
          <w:szCs w:val="32"/>
        </w:rPr>
        <w:t>.</w:t>
      </w:r>
    </w:p>
    <w:p w14:paraId="41CAEC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H</w:t>
      </w:r>
      <w:r w:rsidR="00B13898" w:rsidRPr="00BE5A07">
        <w:rPr>
          <w:rStyle w:val="Taille-1Caracteres"/>
        </w:rPr>
        <w:t>ARRY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Alors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prie de dépêcher vous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ne avais pas de temps à perdre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Le bureau des </w:t>
      </w:r>
      <w:proofErr w:type="spellStart"/>
      <w:r w:rsidRPr="00BE5A07">
        <w:rPr>
          <w:szCs w:val="32"/>
        </w:rPr>
        <w:t>divorcements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il était ici tout près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côté juste du maison du pasteur qui a marié nous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Suivez-moi</w:t>
      </w:r>
      <w:r w:rsidR="006D3E7C">
        <w:rPr>
          <w:szCs w:val="32"/>
        </w:rPr>
        <w:t>.</w:t>
      </w:r>
    </w:p>
    <w:p w14:paraId="312A4D9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Venez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Yves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êtes pas de trop</w:t>
      </w:r>
      <w:r w:rsidR="006D3E7C">
        <w:rPr>
          <w:szCs w:val="32"/>
        </w:rPr>
        <w:t>…</w:t>
      </w:r>
    </w:p>
    <w:p w14:paraId="43DDF81D" w14:textId="66BB0E8E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Yves et Colomba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enlacés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sortent derrière Harry qui continue à griffonner des notes sur son carnet</w:t>
      </w:r>
      <w:r>
        <w:t>.)</w:t>
      </w:r>
    </w:p>
    <w:p w14:paraId="09E01062" w14:textId="6FD119F6" w:rsidR="00695293" w:rsidRPr="00BE5A07" w:rsidRDefault="00695293" w:rsidP="006D3E7C">
      <w:pPr>
        <w:pStyle w:val="Titre1"/>
      </w:pPr>
      <w:bookmarkStart w:id="51" w:name="_Toc197372930"/>
      <w:r w:rsidRPr="00BE5A07">
        <w:lastRenderedPageBreak/>
        <w:t>CHAPITRE XXVI</w:t>
      </w:r>
      <w:r w:rsidRPr="00BE5A07">
        <w:br/>
      </w:r>
      <w:r w:rsidRPr="00BE5A07">
        <w:br/>
        <w:t>OÙ LE SAGE COLOMB DÉCIDE DE METTRE LES VOILES</w:t>
      </w:r>
      <w:bookmarkEnd w:id="51"/>
    </w:p>
    <w:p w14:paraId="5F88DF9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donnant le bras à Philidor et d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une voix pâteuse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Figurez-vous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vieux Friture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ce placier en eau a fini par me conduire chez lui et il m</w:t>
      </w:r>
      <w:r w:rsidR="006D3E7C">
        <w:rPr>
          <w:szCs w:val="32"/>
        </w:rPr>
        <w:t>’</w:t>
      </w:r>
      <w:r w:rsidRPr="00BE5A07">
        <w:rPr>
          <w:szCs w:val="32"/>
        </w:rPr>
        <w:t>a préparé un truc qu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ils appellent </w:t>
      </w:r>
      <w:proofErr w:type="spellStart"/>
      <w:r w:rsidRPr="00BE5A07">
        <w:rPr>
          <w:szCs w:val="32"/>
        </w:rPr>
        <w:t>coquetaille</w:t>
      </w:r>
      <w:proofErr w:type="spellEnd"/>
      <w:r w:rsidRPr="00BE5A07">
        <w:rPr>
          <w:szCs w:val="32"/>
        </w:rPr>
        <w:t xml:space="preserve"> dans ce pays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quelque chose d</w:t>
      </w:r>
      <w:r w:rsidR="006D3E7C">
        <w:rPr>
          <w:szCs w:val="32"/>
        </w:rPr>
        <w:t>’</w:t>
      </w:r>
      <w:r w:rsidRPr="00BE5A07">
        <w:rPr>
          <w:szCs w:val="32"/>
        </w:rPr>
        <w:t>épatant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des écorces de citron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du gin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du poivre rouge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du rhum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six gousses d</w:t>
      </w:r>
      <w:r w:rsidR="006D3E7C">
        <w:rPr>
          <w:szCs w:val="32"/>
        </w:rPr>
        <w:t>’</w:t>
      </w:r>
      <w:r w:rsidRPr="00BE5A07">
        <w:rPr>
          <w:szCs w:val="32"/>
        </w:rPr>
        <w:t>ail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une larme de pétrole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jamais je n</w:t>
      </w:r>
      <w:r w:rsidR="006D3E7C">
        <w:rPr>
          <w:szCs w:val="32"/>
        </w:rPr>
        <w:t>’</w:t>
      </w:r>
      <w:r w:rsidRPr="00BE5A07">
        <w:rPr>
          <w:szCs w:val="32"/>
        </w:rPr>
        <w:t>ai rien bu d</w:t>
      </w:r>
      <w:r w:rsidR="006D3E7C">
        <w:rPr>
          <w:szCs w:val="32"/>
        </w:rPr>
        <w:t>’</w:t>
      </w:r>
      <w:r w:rsidRPr="00BE5A07">
        <w:rPr>
          <w:szCs w:val="32"/>
        </w:rPr>
        <w:t>aussi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aussi</w:t>
      </w:r>
      <w:r w:rsidR="006D3E7C">
        <w:rPr>
          <w:szCs w:val="32"/>
        </w:rPr>
        <w:t>…</w:t>
      </w:r>
    </w:p>
    <w:p w14:paraId="51BBCC2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avez de la chance d</w:t>
      </w:r>
      <w:r w:rsidR="006D3E7C">
        <w:rPr>
          <w:szCs w:val="32"/>
        </w:rPr>
        <w:t>’</w:t>
      </w:r>
      <w:r w:rsidRPr="00BE5A07">
        <w:rPr>
          <w:szCs w:val="32"/>
        </w:rPr>
        <w:t>être gai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pour ce qui est de la perme d</w:t>
      </w:r>
      <w:r w:rsidR="006D3E7C">
        <w:rPr>
          <w:szCs w:val="32"/>
        </w:rPr>
        <w:t>’</w:t>
      </w:r>
      <w:r w:rsidRPr="00BE5A07">
        <w:rPr>
          <w:szCs w:val="32"/>
        </w:rPr>
        <w:t>ouvrir ma maison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 a rien à faire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refuge de la vertu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leur patelin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à ce qu</w:t>
      </w:r>
      <w:r w:rsidR="006D3E7C">
        <w:rPr>
          <w:szCs w:val="32"/>
        </w:rPr>
        <w:t>’</w:t>
      </w:r>
      <w:r w:rsidRPr="00BE5A07">
        <w:rPr>
          <w:szCs w:val="32"/>
        </w:rPr>
        <w:t>ils m</w:t>
      </w:r>
      <w:r w:rsidR="006D3E7C">
        <w:rPr>
          <w:szCs w:val="32"/>
        </w:rPr>
        <w:t>’</w:t>
      </w:r>
      <w:r w:rsidRPr="00BE5A07">
        <w:rPr>
          <w:szCs w:val="32"/>
        </w:rPr>
        <w:t>ont déclaré</w:t>
      </w:r>
      <w:r w:rsidR="006D3E7C">
        <w:rPr>
          <w:szCs w:val="32"/>
        </w:rPr>
        <w:t> !</w:t>
      </w:r>
    </w:p>
    <w:p w14:paraId="257C66F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vrai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mon vieux Philidor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ici c</w:t>
      </w:r>
      <w:r w:rsidR="006D3E7C">
        <w:rPr>
          <w:szCs w:val="32"/>
        </w:rPr>
        <w:t>’</w:t>
      </w:r>
      <w:r w:rsidRPr="00BE5A07">
        <w:rPr>
          <w:szCs w:val="32"/>
        </w:rPr>
        <w:t>est tout ce qu</w:t>
      </w:r>
      <w:r w:rsidR="006D3E7C">
        <w:rPr>
          <w:szCs w:val="32"/>
        </w:rPr>
        <w:t>’</w:t>
      </w:r>
      <w:r w:rsidRPr="00BE5A07">
        <w:rPr>
          <w:szCs w:val="32"/>
        </w:rPr>
        <w:t>il y a de plus rigide</w:t>
      </w:r>
      <w:r w:rsidR="006D3E7C">
        <w:rPr>
          <w:szCs w:val="32"/>
        </w:rPr>
        <w:t>…</w:t>
      </w:r>
    </w:p>
    <w:p w14:paraId="37CAB32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avez pas l</w:t>
      </w:r>
      <w:r w:rsidR="006D3E7C">
        <w:rPr>
          <w:szCs w:val="32"/>
        </w:rPr>
        <w:t>’</w:t>
      </w:r>
      <w:r w:rsidRPr="00BE5A07">
        <w:rPr>
          <w:szCs w:val="32"/>
        </w:rPr>
        <w:t>air rigide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 ce moment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Faudrait aller vous mettre au plume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pote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Tant qu</w:t>
      </w:r>
      <w:r w:rsidR="006D3E7C">
        <w:rPr>
          <w:szCs w:val="32"/>
        </w:rPr>
        <w:t>’</w:t>
      </w:r>
      <w:r w:rsidRPr="00BE5A07">
        <w:rPr>
          <w:szCs w:val="32"/>
        </w:rPr>
        <w:t>à 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toute ma combine est dans les choux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suis pour mes frais de lanterne</w:t>
      </w:r>
      <w:r w:rsidR="006D3E7C">
        <w:rPr>
          <w:szCs w:val="32"/>
        </w:rPr>
        <w:t> !…</w:t>
      </w:r>
    </w:p>
    <w:p w14:paraId="4CCA4A7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Faut pas vous en faire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vieux Friture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la vie</w:t>
      </w:r>
      <w:r w:rsidR="006D3E7C">
        <w:rPr>
          <w:szCs w:val="32"/>
        </w:rPr>
        <w:t> !</w:t>
      </w:r>
    </w:p>
    <w:p w14:paraId="76A685B0" w14:textId="77777777" w:rsidR="006D3E7C" w:rsidRDefault="00695293" w:rsidP="002D4A05">
      <w:r w:rsidRPr="00BE5A07">
        <w:t>P</w:t>
      </w:r>
      <w:r w:rsidR="002D4A05" w:rsidRPr="00BE5A07">
        <w:rPr>
          <w:rStyle w:val="Taille-1Caracteres"/>
        </w:rPr>
        <w:t>HILIDOR</w:t>
      </w:r>
      <w:r w:rsidR="006D3E7C">
        <w:t xml:space="preserve">. – </w:t>
      </w:r>
      <w:r w:rsidRPr="00BE5A07">
        <w:t>Oh</w:t>
      </w:r>
      <w:r w:rsidR="006D3E7C">
        <w:t xml:space="preserve"> ! </w:t>
      </w:r>
      <w:r w:rsidRPr="00BE5A07">
        <w:t>mais j</w:t>
      </w:r>
      <w:r w:rsidR="006D3E7C">
        <w:t>’</w:t>
      </w:r>
      <w:r w:rsidRPr="00BE5A07">
        <w:t>vais pas lanterner dans ce pays</w:t>
      </w:r>
      <w:r w:rsidR="006D3E7C">
        <w:t xml:space="preserve">, </w:t>
      </w:r>
      <w:r w:rsidRPr="00BE5A07">
        <w:t>j</w:t>
      </w:r>
      <w:r w:rsidR="006D3E7C">
        <w:t>’</w:t>
      </w:r>
      <w:r w:rsidRPr="00BE5A07">
        <w:t>vais m</w:t>
      </w:r>
      <w:r w:rsidR="006D3E7C">
        <w:t>’</w:t>
      </w:r>
      <w:r w:rsidRPr="00BE5A07">
        <w:t>renseigner et voir à me retourner</w:t>
      </w:r>
      <w:r w:rsidR="006D3E7C">
        <w:t xml:space="preserve"> ! </w:t>
      </w:r>
      <w:r w:rsidRPr="00BE5A07">
        <w:t>Quand je pense qu</w:t>
      </w:r>
      <w:r w:rsidR="006D3E7C">
        <w:t>’</w:t>
      </w:r>
      <w:r w:rsidRPr="00BE5A07">
        <w:t>ils m</w:t>
      </w:r>
      <w:r w:rsidR="006D3E7C">
        <w:t>’</w:t>
      </w:r>
      <w:r w:rsidRPr="00BE5A07">
        <w:t>ont fait l</w:t>
      </w:r>
      <w:r w:rsidR="006D3E7C">
        <w:t>’</w:t>
      </w:r>
      <w:r w:rsidRPr="00BE5A07">
        <w:t>affront de me transformer en gambilleur</w:t>
      </w:r>
      <w:r w:rsidR="006D3E7C">
        <w:t xml:space="preserve">, </w:t>
      </w:r>
      <w:r w:rsidRPr="00BE5A07">
        <w:t>moi</w:t>
      </w:r>
      <w:r w:rsidR="006D3E7C">
        <w:t xml:space="preserve">, </w:t>
      </w:r>
      <w:r w:rsidRPr="00BE5A07">
        <w:t>un type sérieux</w:t>
      </w:r>
      <w:r w:rsidR="006D3E7C">
        <w:t xml:space="preserve">, </w:t>
      </w:r>
      <w:r w:rsidRPr="00BE5A07">
        <w:t>un commerçant patenté</w:t>
      </w:r>
      <w:r w:rsidR="006D3E7C">
        <w:t xml:space="preserve"> ! </w:t>
      </w:r>
      <w:r w:rsidRPr="00BE5A07">
        <w:t xml:space="preserve">Et Madame en </w:t>
      </w:r>
      <w:proofErr w:type="spellStart"/>
      <w:r w:rsidRPr="00BE5A07">
        <w:lastRenderedPageBreak/>
        <w:t>Nini-patte-en-l</w:t>
      </w:r>
      <w:r w:rsidR="006D3E7C">
        <w:t>’</w:t>
      </w:r>
      <w:r w:rsidRPr="00BE5A07">
        <w:t>air</w:t>
      </w:r>
      <w:proofErr w:type="spellEnd"/>
      <w:r w:rsidR="006D3E7C">
        <w:t xml:space="preserve"> ! </w:t>
      </w:r>
      <w:r w:rsidRPr="00BE5A07">
        <w:t>C</w:t>
      </w:r>
      <w:r w:rsidR="006D3E7C">
        <w:t>’</w:t>
      </w:r>
      <w:r w:rsidRPr="00BE5A07">
        <w:t>est pas ça qui va lui donner de l</w:t>
      </w:r>
      <w:r w:rsidR="006D3E7C">
        <w:t>’</w:t>
      </w:r>
      <w:r w:rsidRPr="00BE5A07">
        <w:t>autorité sur notre personnel</w:t>
      </w:r>
      <w:r w:rsidR="006D3E7C">
        <w:t xml:space="preserve">. </w:t>
      </w:r>
      <w:r w:rsidRPr="00BE5A07">
        <w:t>Elle en a les sangs retournés</w:t>
      </w:r>
      <w:r w:rsidR="006D3E7C">
        <w:t xml:space="preserve"> ! </w:t>
      </w:r>
      <w:r w:rsidRPr="00BE5A07">
        <w:t>Surtout qu</w:t>
      </w:r>
      <w:r w:rsidR="006D3E7C">
        <w:t>’</w:t>
      </w:r>
      <w:r w:rsidRPr="00BE5A07">
        <w:t>on nous oblige à revenir gigoter encore pour la fin de la réception</w:t>
      </w:r>
      <w:r w:rsidR="006D3E7C">
        <w:t xml:space="preserve">. </w:t>
      </w:r>
      <w:r w:rsidRPr="00BE5A07">
        <w:t>C</w:t>
      </w:r>
      <w:r w:rsidR="006D3E7C">
        <w:t>’</w:t>
      </w:r>
      <w:r w:rsidRPr="00BE5A07">
        <w:t>est une question de dignité</w:t>
      </w:r>
      <w:r w:rsidR="006D3E7C">
        <w:t xml:space="preserve">, </w:t>
      </w:r>
      <w:r w:rsidRPr="00BE5A07">
        <w:t>pas vrai</w:t>
      </w:r>
      <w:r w:rsidR="006D3E7C">
        <w:t> ?</w:t>
      </w:r>
    </w:p>
    <w:p w14:paraId="5FFD08F1" w14:textId="07983E9B" w:rsidR="00695293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7D32AB43" wp14:editId="559B0C49">
            <wp:extent cx="5507990" cy="4298315"/>
            <wp:effectExtent l="0" t="0" r="0" b="0"/>
            <wp:docPr id="3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429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4B6A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–… </w:t>
      </w:r>
      <w:r w:rsidRPr="00BE5A07">
        <w:rPr>
          <w:szCs w:val="32"/>
        </w:rPr>
        <w:t>de dignité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faut toujours avoir de la dignité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 xml:space="preserve">de la </w:t>
      </w:r>
      <w:proofErr w:type="spellStart"/>
      <w:r w:rsidRPr="00BE5A07">
        <w:rPr>
          <w:szCs w:val="32"/>
        </w:rPr>
        <w:t>digni</w:t>
      </w:r>
      <w:proofErr w:type="spellEnd"/>
      <w:r w:rsidR="006D3E7C">
        <w:rPr>
          <w:szCs w:val="32"/>
        </w:rPr>
        <w:t>…</w:t>
      </w:r>
    </w:p>
    <w:p w14:paraId="17A2FA1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malheur de 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Si c</w:t>
      </w:r>
      <w:r w:rsidR="006D3E7C">
        <w:rPr>
          <w:szCs w:val="32"/>
        </w:rPr>
        <w:t>’</w:t>
      </w:r>
      <w:r w:rsidRPr="00BE5A07">
        <w:rPr>
          <w:szCs w:val="32"/>
        </w:rPr>
        <w:t>est pour découvrir des oiseaux pareils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qui n</w:t>
      </w:r>
      <w:r w:rsidR="006D3E7C">
        <w:rPr>
          <w:szCs w:val="32"/>
        </w:rPr>
        <w:t>’</w:t>
      </w:r>
      <w:r w:rsidRPr="00BE5A07">
        <w:rPr>
          <w:szCs w:val="32"/>
        </w:rPr>
        <w:t>aiment ni les femmes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ni le pinard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aurait mie</w:t>
      </w:r>
      <w:r w:rsidR="00D23713">
        <w:rPr>
          <w:szCs w:val="32"/>
        </w:rPr>
        <w:t>u</w:t>
      </w:r>
      <w:r w:rsidRPr="00BE5A07">
        <w:rPr>
          <w:szCs w:val="32"/>
        </w:rPr>
        <w:t>x fait de rester chez lui à jouer avec son œuf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 père Christophe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Justement le voilà qui rapplique avec toute la sauce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te laisse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pote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vais consoler Madame</w:t>
      </w:r>
      <w:r w:rsidR="006D3E7C">
        <w:rPr>
          <w:szCs w:val="32"/>
        </w:rPr>
        <w:t>.</w:t>
      </w:r>
    </w:p>
    <w:p w14:paraId="45E1335D" w14:textId="3EEFFBFD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</w:t>
      </w:r>
      <w:r>
        <w:rPr>
          <w:i/>
          <w:iCs/>
        </w:rPr>
        <w:t>’</w:t>
      </w:r>
      <w:r w:rsidR="006D21B8" w:rsidRPr="00BE5A07">
        <w:rPr>
          <w:i/>
          <w:iCs/>
        </w:rPr>
        <w:t>éloigne</w:t>
      </w:r>
      <w:r>
        <w:t>.)</w:t>
      </w:r>
    </w:p>
    <w:p w14:paraId="1881BA94" w14:textId="2FC93FB0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commence à en avoir assez de ton Amérique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Si nous rentrions à la maison</w:t>
      </w:r>
      <w:r>
        <w:rPr>
          <w:szCs w:val="32"/>
        </w:rPr>
        <w:t> ?</w:t>
      </w:r>
    </w:p>
    <w:p w14:paraId="71853E7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 foi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bobonne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t</w:t>
      </w:r>
      <w:r w:rsidR="006D3E7C">
        <w:rPr>
          <w:szCs w:val="32"/>
        </w:rPr>
        <w:t>’</w:t>
      </w:r>
      <w:r w:rsidRPr="00BE5A07">
        <w:rPr>
          <w:szCs w:val="32"/>
        </w:rPr>
        <w:t>assure que j</w:t>
      </w:r>
      <w:r w:rsidR="006D3E7C">
        <w:rPr>
          <w:szCs w:val="32"/>
        </w:rPr>
        <w:t>’</w:t>
      </w:r>
      <w:r w:rsidRPr="00BE5A07">
        <w:rPr>
          <w:szCs w:val="32"/>
        </w:rPr>
        <w:t>ai éprouvé aussi quelques désillusions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ne pensais pas évidemment découvrir un pays aussi en retard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Nous repartirons demain</w:t>
      </w:r>
      <w:r w:rsidR="006D3E7C">
        <w:rPr>
          <w:szCs w:val="32"/>
        </w:rPr>
        <w:t>.</w:t>
      </w:r>
    </w:p>
    <w:p w14:paraId="4855E579" w14:textId="54AC3576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Vous repartez demain</w:t>
      </w:r>
      <w:r w:rsidR="006D3E7C">
        <w:rPr>
          <w:szCs w:val="32"/>
        </w:rPr>
        <w:t> ?</w:t>
      </w:r>
    </w:p>
    <w:p w14:paraId="1DB7D0B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vous nous excuserez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à présent que j</w:t>
      </w:r>
      <w:r w:rsidR="006D3E7C">
        <w:rPr>
          <w:szCs w:val="32"/>
        </w:rPr>
        <w:t>’</w:t>
      </w:r>
      <w:r w:rsidRPr="00BE5A07">
        <w:rPr>
          <w:szCs w:val="32"/>
        </w:rPr>
        <w:t>ai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mission est accomplie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Il faut que je rentre annoncer ma découverte à l</w:t>
      </w:r>
      <w:r w:rsidR="006D3E7C">
        <w:rPr>
          <w:szCs w:val="32"/>
        </w:rPr>
        <w:t>’</w:t>
      </w:r>
      <w:r w:rsidRPr="00BE5A07">
        <w:rPr>
          <w:szCs w:val="32"/>
        </w:rPr>
        <w:t>Europe enthousiasmée par mon génie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par mon</w:t>
      </w:r>
      <w:r w:rsidR="006D3E7C">
        <w:rPr>
          <w:szCs w:val="32"/>
        </w:rPr>
        <w:t>…</w:t>
      </w:r>
    </w:p>
    <w:p w14:paraId="38D97106" w14:textId="357C1A24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Ça suffit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calme-toi</w:t>
      </w:r>
      <w:r>
        <w:rPr>
          <w:szCs w:val="32"/>
        </w:rPr>
        <w:t>…</w:t>
      </w:r>
    </w:p>
    <w:p w14:paraId="71BC011E" w14:textId="2550473D" w:rsidR="006D3E7C" w:rsidRDefault="00B13898" w:rsidP="00695293">
      <w:pPr>
        <w:rPr>
          <w:szCs w:val="32"/>
        </w:rPr>
      </w:pPr>
      <w:r w:rsidRPr="00BE5A07">
        <w:rPr>
          <w:rStyle w:val="Taille-1Caracteres"/>
        </w:rPr>
        <w:t>SA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95293" w:rsidRPr="00BE5A07">
        <w:rPr>
          <w:szCs w:val="32"/>
        </w:rPr>
        <w:t>Vous emmènerez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j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espère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avec vous sur votre caravelle</w:t>
      </w:r>
      <w:r w:rsidR="006D3E7C">
        <w:rPr>
          <w:szCs w:val="32"/>
        </w:rPr>
        <w:t xml:space="preserve">, </w:t>
      </w:r>
      <w:r w:rsidR="00695293" w:rsidRPr="00BE5A07">
        <w:rPr>
          <w:szCs w:val="32"/>
        </w:rPr>
        <w:t>quelques-uns de mes compatriotes qui brûlent de connaître l</w:t>
      </w:r>
      <w:r w:rsidR="006D3E7C">
        <w:rPr>
          <w:szCs w:val="32"/>
        </w:rPr>
        <w:t>’</w:t>
      </w:r>
      <w:r w:rsidR="00695293" w:rsidRPr="00BE5A07">
        <w:rPr>
          <w:szCs w:val="32"/>
        </w:rPr>
        <w:t>Europe</w:t>
      </w:r>
      <w:r w:rsidR="006D3E7C">
        <w:rPr>
          <w:szCs w:val="32"/>
        </w:rPr>
        <w:t> ?</w:t>
      </w:r>
    </w:p>
    <w:p w14:paraId="6066515D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U</w:t>
      </w:r>
      <w:r w:rsidR="00B13898" w:rsidRPr="00BE5A07">
        <w:rPr>
          <w:rStyle w:val="Taille-1Caracteres"/>
        </w:rPr>
        <w:t>N</w:t>
      </w:r>
      <w:r w:rsidRPr="00BE5A07">
        <w:rPr>
          <w:szCs w:val="32"/>
        </w:rPr>
        <w:t xml:space="preserve"> B</w:t>
      </w:r>
      <w:r w:rsidR="00B13898" w:rsidRPr="00BE5A07">
        <w:rPr>
          <w:rStyle w:val="Taille-1Caracteres"/>
        </w:rPr>
        <w:t>USINESSMAN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était à notre tour de découvrir l</w:t>
      </w:r>
      <w:r w:rsidR="006D3E7C">
        <w:rPr>
          <w:szCs w:val="32"/>
        </w:rPr>
        <w:t>’</w:t>
      </w:r>
      <w:r w:rsidRPr="00BE5A07">
        <w:rPr>
          <w:szCs w:val="32"/>
        </w:rPr>
        <w:t>Europe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Pour l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exportation </w:t>
      </w:r>
      <w:proofErr w:type="spellStart"/>
      <w:r w:rsidRPr="008F3D64">
        <w:rPr>
          <w:i/>
          <w:szCs w:val="32"/>
        </w:rPr>
        <w:t>v</w:t>
      </w:r>
      <w:r w:rsidR="006D21B8" w:rsidRPr="00BE5A07">
        <w:rPr>
          <w:i/>
          <w:iCs/>
          <w:szCs w:val="32"/>
        </w:rPr>
        <w:t>ery</w:t>
      </w:r>
      <w:proofErr w:type="spellEnd"/>
      <w:r w:rsidRPr="00BE5A07">
        <w:rPr>
          <w:szCs w:val="32"/>
        </w:rPr>
        <w:t xml:space="preserve"> intéressant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Formidable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colossal champ d</w:t>
      </w:r>
      <w:r w:rsidR="006D3E7C">
        <w:rPr>
          <w:szCs w:val="32"/>
        </w:rPr>
        <w:t>’</w:t>
      </w:r>
      <w:r w:rsidRPr="00BE5A07">
        <w:rPr>
          <w:szCs w:val="32"/>
        </w:rPr>
        <w:t>exploitation pour le business</w:t>
      </w:r>
      <w:r w:rsidR="006D3E7C">
        <w:rPr>
          <w:szCs w:val="32"/>
        </w:rPr>
        <w:t> !</w:t>
      </w:r>
    </w:p>
    <w:p w14:paraId="173185C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Soit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emmènerai quelques indigènes pour les présenter là-bas</w:t>
      </w:r>
      <w:r w:rsidR="006D3E7C">
        <w:rPr>
          <w:szCs w:val="32"/>
        </w:rPr>
        <w:t>.</w:t>
      </w:r>
    </w:p>
    <w:p w14:paraId="5E750302" w14:textId="3EEBD9C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Avec les produits du pays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Le </w:t>
      </w:r>
      <w:proofErr w:type="spellStart"/>
      <w:r w:rsidRPr="00BE5A07">
        <w:rPr>
          <w:szCs w:val="32"/>
        </w:rPr>
        <w:t>jacophone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la machine pour écrire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le </w:t>
      </w:r>
      <w:proofErr w:type="spellStart"/>
      <w:r w:rsidRPr="00BE5A07">
        <w:rPr>
          <w:szCs w:val="32"/>
        </w:rPr>
        <w:t>tuyauphone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les talkies</w:t>
      </w:r>
      <w:r w:rsidR="006D3E7C">
        <w:rPr>
          <w:szCs w:val="32"/>
        </w:rPr>
        <w:t> !</w:t>
      </w:r>
    </w:p>
    <w:p w14:paraId="312A213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Entendu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entendu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Préparez toutes vos petites affaires et dès ce soir vous pourrez embarquer à bord de ma caravelle</w:t>
      </w:r>
      <w:r w:rsidR="006D3E7C">
        <w:rPr>
          <w:szCs w:val="32"/>
        </w:rPr>
        <w:t>.</w:t>
      </w:r>
    </w:p>
    <w:p w14:paraId="7BF1F92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B13898" w:rsidRPr="00BE5A07">
        <w:rPr>
          <w:rStyle w:val="Taille-1Caracteres"/>
        </w:rPr>
        <w:t>ES</w:t>
      </w:r>
      <w:r w:rsidRPr="00BE5A07">
        <w:rPr>
          <w:szCs w:val="32"/>
        </w:rPr>
        <w:t xml:space="preserve"> A</w:t>
      </w:r>
      <w:r w:rsidR="00B13898" w:rsidRPr="00BE5A07">
        <w:rPr>
          <w:rStyle w:val="Taille-1Caracteres"/>
        </w:rPr>
        <w:t>MÉRICAINS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Hip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hip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hourrah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Vive Colomb</w:t>
      </w:r>
      <w:r w:rsidR="006D3E7C">
        <w:rPr>
          <w:szCs w:val="32"/>
        </w:rPr>
        <w:t> !</w:t>
      </w:r>
    </w:p>
    <w:p w14:paraId="6C41C3B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arrivant avec une salutiste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retrouvé ma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voici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te ramène 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nous nous marierons là-bas dans mon château de </w:t>
      </w:r>
      <w:proofErr w:type="spellStart"/>
      <w:r w:rsidRPr="00BE5A07">
        <w:rPr>
          <w:szCs w:val="32"/>
        </w:rPr>
        <w:t>Malagaga</w:t>
      </w:r>
      <w:proofErr w:type="spellEnd"/>
      <w:r w:rsidRPr="00BE5A07">
        <w:rPr>
          <w:szCs w:val="32"/>
        </w:rPr>
        <w:t xml:space="preserve"> au son des castagnettes</w:t>
      </w:r>
      <w:r w:rsidR="006D3E7C">
        <w:rPr>
          <w:szCs w:val="32"/>
        </w:rPr>
        <w:t> !</w:t>
      </w:r>
    </w:p>
    <w:p w14:paraId="55C4053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A</w:t>
      </w:r>
      <w:r w:rsidRPr="00BE5A07">
        <w:rPr>
          <w:szCs w:val="32"/>
        </w:rPr>
        <w:t xml:space="preserve"> S</w:t>
      </w:r>
      <w:r w:rsidR="00B13898" w:rsidRPr="00BE5A07">
        <w:rPr>
          <w:rStyle w:val="Taille-1Caracteres"/>
        </w:rPr>
        <w:t>ALUTISTE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je nomme moi pas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mais </w:t>
      </w:r>
      <w:proofErr w:type="spellStart"/>
      <w:r w:rsidRPr="00BE5A07">
        <w:rPr>
          <w:szCs w:val="32"/>
        </w:rPr>
        <w:t>mistress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Haridell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adjudante dans le armée du </w:t>
      </w:r>
      <w:proofErr w:type="spellStart"/>
      <w:r w:rsidRPr="00BE5A07">
        <w:rPr>
          <w:szCs w:val="32"/>
        </w:rPr>
        <w:t>Salute</w:t>
      </w:r>
      <w:proofErr w:type="spellEnd"/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accepté de marier moi à vous parce que votre si fascinante uniforme me faisait penser que vous êtes un général dans votre pays</w:t>
      </w:r>
      <w:r w:rsidR="006D3E7C">
        <w:rPr>
          <w:szCs w:val="32"/>
        </w:rPr>
        <w:t>.</w:t>
      </w:r>
    </w:p>
    <w:p w14:paraId="41834F78" w14:textId="31FD1965" w:rsidR="00D905F4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1BE1123E" wp14:editId="692F45F1">
            <wp:extent cx="5068570" cy="7012940"/>
            <wp:effectExtent l="0" t="0" r="0" b="0"/>
            <wp:docPr id="3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570" cy="701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16EE9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lastRenderedPageBreak/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Chère doña Sol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Elle me prend pour un général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que c</w:t>
      </w:r>
      <w:r w:rsidR="006D3E7C">
        <w:rPr>
          <w:szCs w:val="32"/>
        </w:rPr>
        <w:t>’</w:t>
      </w:r>
      <w:r w:rsidRPr="00BE5A07">
        <w:rPr>
          <w:szCs w:val="32"/>
        </w:rPr>
        <w:t>est que de savoir porter la toilette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elle a beau s</w:t>
      </w:r>
      <w:r w:rsidR="006D3E7C">
        <w:rPr>
          <w:szCs w:val="32"/>
        </w:rPr>
        <w:t>’</w:t>
      </w:r>
      <w:r w:rsidRPr="00BE5A07">
        <w:rPr>
          <w:szCs w:val="32"/>
        </w:rPr>
        <w:t>amuser à me dire qu</w:t>
      </w:r>
      <w:r w:rsidR="006D3E7C">
        <w:rPr>
          <w:szCs w:val="32"/>
        </w:rPr>
        <w:t>’</w:t>
      </w:r>
      <w:r w:rsidRPr="00BE5A07">
        <w:rPr>
          <w:szCs w:val="32"/>
        </w:rPr>
        <w:t>elle ne s</w:t>
      </w:r>
      <w:r w:rsidR="006D3E7C">
        <w:rPr>
          <w:szCs w:val="32"/>
        </w:rPr>
        <w:t>’</w:t>
      </w:r>
      <w:r w:rsidRPr="00BE5A07">
        <w:rPr>
          <w:szCs w:val="32"/>
        </w:rPr>
        <w:t>appelle pas doña Sol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rien ne peut me tromper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la reconnais bien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Depuis notre première rencontre sous la </w:t>
      </w:r>
      <w:proofErr w:type="spellStart"/>
      <w:r w:rsidRPr="00BE5A07">
        <w:rPr>
          <w:szCs w:val="32"/>
        </w:rPr>
        <w:t>Puerta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del</w:t>
      </w:r>
      <w:proofErr w:type="spellEnd"/>
      <w:r w:rsidRPr="00BE5A07">
        <w:rPr>
          <w:szCs w:val="32"/>
        </w:rPr>
        <w:t xml:space="preserve"> </w:t>
      </w:r>
      <w:proofErr w:type="spellStart"/>
      <w:r w:rsidRPr="00BE5A07">
        <w:rPr>
          <w:szCs w:val="32"/>
        </w:rPr>
        <w:t>Couranderos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elle est toujours pareille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toujours aussi belle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Et ta voix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ta voix si mélodieuse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peux-tu la renier aussi</w:t>
      </w:r>
      <w:r w:rsidR="006D3E7C">
        <w:rPr>
          <w:szCs w:val="32"/>
        </w:rPr>
        <w:t> ?</w:t>
      </w:r>
    </w:p>
    <w:p w14:paraId="7E6A5E36" w14:textId="626134BF" w:rsidR="006D3E7C" w:rsidRDefault="006D3E7C" w:rsidP="00695293">
      <w:pPr>
        <w:pStyle w:val="NormalSuspendu1XRetrait2XEsp0"/>
      </w:pPr>
      <w:r>
        <w:t>(</w:t>
      </w:r>
      <w:r w:rsidR="006D21B8" w:rsidRPr="00BE5A07">
        <w:rPr>
          <w:i/>
          <w:iCs/>
        </w:rPr>
        <w:t>La salutiste prononce en anglais une phrase d</w:t>
      </w:r>
      <w:r>
        <w:rPr>
          <w:i/>
          <w:iCs/>
        </w:rPr>
        <w:t>’</w:t>
      </w:r>
      <w:r w:rsidR="006D21B8" w:rsidRPr="00BE5A07">
        <w:rPr>
          <w:i/>
          <w:iCs/>
        </w:rPr>
        <w:t>une voix rocailleuse</w:t>
      </w:r>
      <w:r>
        <w:t>.)</w:t>
      </w:r>
    </w:p>
    <w:p w14:paraId="7C942558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triomphant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sont tous les oiseaux de la Castille qui chantent dans sa voix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 doña Sol</w:t>
      </w:r>
      <w:r w:rsidR="006D3E7C">
        <w:rPr>
          <w:szCs w:val="32"/>
        </w:rPr>
        <w:t> !</w:t>
      </w:r>
    </w:p>
    <w:p w14:paraId="1E76280C" w14:textId="39FEA3BC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Les Américains et Américaines qui vous accompagnent seront ici dans un instant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 va être pour vous la gloire à votre retour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avoir découvert un pays comme le nôtre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master Colomb</w:t>
      </w:r>
      <w:r w:rsidR="006D3E7C">
        <w:rPr>
          <w:szCs w:val="32"/>
        </w:rPr>
        <w:t xml:space="preserve"> ! </w:t>
      </w:r>
      <w:proofErr w:type="spellStart"/>
      <w:r w:rsidRPr="00BE5A07">
        <w:rPr>
          <w:szCs w:val="32"/>
        </w:rPr>
        <w:t>Aôh</w:t>
      </w:r>
      <w:proofErr w:type="spellEnd"/>
      <w:r w:rsidR="006D3E7C">
        <w:rPr>
          <w:szCs w:val="32"/>
        </w:rPr>
        <w:t xml:space="preserve"> ! </w:t>
      </w:r>
      <w:r w:rsidRPr="00BE5A07">
        <w:rPr>
          <w:szCs w:val="32"/>
        </w:rPr>
        <w:t>vous avez été une petite malin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car au fond ce n</w:t>
      </w:r>
      <w:r w:rsidR="006D3E7C">
        <w:rPr>
          <w:szCs w:val="32"/>
        </w:rPr>
        <w:t>’</w:t>
      </w:r>
      <w:r w:rsidRPr="00BE5A07">
        <w:rPr>
          <w:szCs w:val="32"/>
        </w:rPr>
        <w:t>avait pas été si difficile que ça de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145C112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permettez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se fouille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Où est mon œuf</w:t>
      </w:r>
      <w:r w:rsidR="006D3E7C">
        <w:rPr>
          <w:szCs w:val="32"/>
        </w:rPr>
        <w:t> ?… (</w:t>
      </w:r>
      <w:r w:rsidR="006D21B8" w:rsidRPr="00BE5A07">
        <w:rPr>
          <w:i/>
          <w:iCs/>
          <w:szCs w:val="32"/>
        </w:rPr>
        <w:t>À Sam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Vous n</w:t>
      </w:r>
      <w:r w:rsidR="006D3E7C">
        <w:rPr>
          <w:szCs w:val="32"/>
        </w:rPr>
        <w:t>’</w:t>
      </w:r>
      <w:r w:rsidRPr="00BE5A07">
        <w:rPr>
          <w:szCs w:val="32"/>
        </w:rPr>
        <w:t>auriez pas un œuf sur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hasard</w:t>
      </w:r>
      <w:r w:rsidR="006D3E7C">
        <w:rPr>
          <w:szCs w:val="32"/>
        </w:rPr>
        <w:t> ?</w:t>
      </w:r>
    </w:p>
    <w:p w14:paraId="3A02FE8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AM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sortant un œuf</w:t>
      </w:r>
      <w:r w:rsidR="006D3E7C">
        <w:rPr>
          <w:szCs w:val="32"/>
        </w:rPr>
        <w:t xml:space="preserve">. 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Voici</w:t>
      </w:r>
      <w:r w:rsidR="006D3E7C">
        <w:rPr>
          <w:szCs w:val="32"/>
        </w:rPr>
        <w:t>.</w:t>
      </w:r>
    </w:p>
    <w:p w14:paraId="1AC3E11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Ces Américains sont épatants</w:t>
      </w:r>
      <w:r w:rsidR="006D3E7C">
        <w:rPr>
          <w:szCs w:val="32"/>
        </w:rPr>
        <w:t>. (</w:t>
      </w:r>
      <w:r w:rsidR="006D21B8" w:rsidRPr="00BE5A07">
        <w:rPr>
          <w:i/>
          <w:iCs/>
          <w:szCs w:val="32"/>
        </w:rPr>
        <w:t>Haut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disiez que ce n</w:t>
      </w:r>
      <w:r w:rsidR="006D3E7C">
        <w:rPr>
          <w:szCs w:val="32"/>
        </w:rPr>
        <w:t>’</w:t>
      </w:r>
      <w:r w:rsidRPr="00BE5A07">
        <w:rPr>
          <w:szCs w:val="32"/>
        </w:rPr>
        <w:t>était pas difficile de découvrir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 ?…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vous qui êtes si malin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comment feriez-vous pour faire tenir cet œuf en équilibre sur un de ses bouts</w:t>
      </w:r>
      <w:r w:rsidR="006D3E7C">
        <w:rPr>
          <w:szCs w:val="32"/>
        </w:rPr>
        <w:t> ?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Je vais lui river son clou</w:t>
      </w:r>
      <w:r w:rsidR="006D3E7C">
        <w:rPr>
          <w:szCs w:val="32"/>
        </w:rPr>
        <w:t> !</w:t>
      </w:r>
    </w:p>
    <w:p w14:paraId="5659AC9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AM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prenant l</w:t>
      </w:r>
      <w:r w:rsidR="006D3E7C">
        <w:rPr>
          <w:i/>
          <w:iCs/>
          <w:szCs w:val="32"/>
        </w:rPr>
        <w:t>’</w:t>
      </w:r>
      <w:r w:rsidR="006D21B8" w:rsidRPr="00BE5A07">
        <w:rPr>
          <w:i/>
          <w:iCs/>
          <w:szCs w:val="32"/>
        </w:rPr>
        <w:t>œuf</w:t>
      </w:r>
      <w:r w:rsidR="006D3E7C">
        <w:rPr>
          <w:i/>
          <w:iCs/>
          <w:szCs w:val="32"/>
        </w:rPr>
        <w:t xml:space="preserve">, </w:t>
      </w:r>
      <w:r w:rsidR="006D21B8" w:rsidRPr="00BE5A07">
        <w:rPr>
          <w:i/>
          <w:iCs/>
          <w:szCs w:val="32"/>
        </w:rPr>
        <w:t>en écrasant le bout et le faisant tenir en équilibre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 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était fait</w:t>
      </w:r>
      <w:r w:rsidR="006D3E7C">
        <w:rPr>
          <w:szCs w:val="32"/>
        </w:rPr>
        <w:t> !</w:t>
      </w:r>
    </w:p>
    <w:p w14:paraId="7A32722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ahuri et décontenancé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ça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 exemple</w:t>
      </w:r>
      <w:r w:rsidR="006D3E7C">
        <w:rPr>
          <w:szCs w:val="32"/>
        </w:rPr>
        <w:t xml:space="preserve"> !…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il connaît mon tour</w:t>
      </w:r>
      <w:r w:rsidR="006D3E7C">
        <w:rPr>
          <w:szCs w:val="32"/>
        </w:rPr>
        <w:t> ?</w:t>
      </w:r>
    </w:p>
    <w:p w14:paraId="24298B9F" w14:textId="3330C440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avais acheté l</w:t>
      </w:r>
      <w:r w:rsidR="006D3E7C">
        <w:rPr>
          <w:szCs w:val="32"/>
        </w:rPr>
        <w:t>’</w:t>
      </w:r>
      <w:r w:rsidRPr="00BE5A07">
        <w:rPr>
          <w:szCs w:val="32"/>
        </w:rPr>
        <w:t>œuf et la manière de faire le tour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à l</w:t>
      </w:r>
      <w:r w:rsidR="006D3E7C">
        <w:rPr>
          <w:szCs w:val="32"/>
        </w:rPr>
        <w:t>’</w:t>
      </w:r>
      <w:r w:rsidRPr="00BE5A07">
        <w:rPr>
          <w:szCs w:val="32"/>
        </w:rPr>
        <w:t>heure à un marchand sur le place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Tout le monde achetait cette amusante chose</w:t>
      </w:r>
      <w:r w:rsidR="006D3E7C">
        <w:rPr>
          <w:szCs w:val="32"/>
        </w:rPr>
        <w:t>.</w:t>
      </w:r>
    </w:p>
    <w:p w14:paraId="297B3DB1" w14:textId="7C53567A" w:rsidR="00D905F4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24859364" wp14:editId="0C7E6D2E">
            <wp:extent cx="5536565" cy="4356100"/>
            <wp:effectExtent l="0" t="0" r="0" b="0"/>
            <wp:docPr id="3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565" cy="435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11A8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sa femme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dû montrer mon petit tour à quelque Américain aujourd</w:t>
      </w:r>
      <w:r w:rsidR="006D3E7C">
        <w:rPr>
          <w:szCs w:val="32"/>
        </w:rPr>
        <w:t>’</w:t>
      </w:r>
      <w:r w:rsidRPr="00BE5A07">
        <w:rPr>
          <w:szCs w:val="32"/>
        </w:rPr>
        <w:t>hui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mais sapristi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ils vont vite dans ce pays pour vous chiper une idée et l</w:t>
      </w:r>
      <w:r w:rsidR="006D3E7C">
        <w:rPr>
          <w:szCs w:val="32"/>
        </w:rPr>
        <w:t>’</w:t>
      </w:r>
      <w:r w:rsidRPr="00BE5A07">
        <w:rPr>
          <w:szCs w:val="32"/>
        </w:rPr>
        <w:t>exploiter à leur profit</w:t>
      </w:r>
      <w:r w:rsidR="006D3E7C">
        <w:rPr>
          <w:szCs w:val="32"/>
        </w:rPr>
        <w:t> !</w:t>
      </w:r>
    </w:p>
    <w:p w14:paraId="45209164" w14:textId="351233FE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Ce petit jeu s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appelle </w:t>
      </w:r>
      <w:r w:rsidR="006D3E7C">
        <w:rPr>
          <w:szCs w:val="32"/>
        </w:rPr>
        <w:t>« </w:t>
      </w:r>
      <w:r w:rsidRPr="00BE5A07">
        <w:rPr>
          <w:szCs w:val="32"/>
        </w:rPr>
        <w:t xml:space="preserve">The </w:t>
      </w:r>
      <w:proofErr w:type="spellStart"/>
      <w:r w:rsidRPr="00BE5A07">
        <w:rPr>
          <w:szCs w:val="32"/>
        </w:rPr>
        <w:t>acrobatic-egg</w:t>
      </w:r>
      <w:proofErr w:type="spellEnd"/>
      <w:r w:rsidR="006D3E7C">
        <w:rPr>
          <w:szCs w:val="32"/>
        </w:rPr>
        <w:t> »</w:t>
      </w:r>
      <w:r w:rsidRPr="00BE5A07">
        <w:rPr>
          <w:szCs w:val="32"/>
        </w:rPr>
        <w:t xml:space="preserve"> </w:t>
      </w:r>
      <w:r w:rsidR="006D3E7C">
        <w:rPr>
          <w:szCs w:val="32"/>
        </w:rPr>
        <w:t>« 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Œuf-acrobatique</w:t>
      </w:r>
      <w:r w:rsidR="006D3E7C">
        <w:rPr>
          <w:szCs w:val="32"/>
        </w:rPr>
        <w:t xml:space="preserve"> », </w:t>
      </w:r>
      <w:r w:rsidRPr="00BE5A07">
        <w:rPr>
          <w:szCs w:val="32"/>
        </w:rPr>
        <w:t>et son inventeur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Jim Poker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 fait breveter son invention géniale aujourd</w:t>
      </w:r>
      <w:r w:rsidR="006D3E7C">
        <w:rPr>
          <w:szCs w:val="32"/>
        </w:rPr>
        <w:t>’</w:t>
      </w:r>
      <w:r w:rsidRPr="00BE5A07">
        <w:rPr>
          <w:szCs w:val="32"/>
        </w:rPr>
        <w:t>hui même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 était encore une création bien américaine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Ce sera de bonne vente réellement en Europe</w:t>
      </w:r>
      <w:r w:rsidR="006D3E7C">
        <w:rPr>
          <w:szCs w:val="32"/>
        </w:rPr>
        <w:t> !</w:t>
      </w:r>
    </w:p>
    <w:p w14:paraId="16B558B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charmant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invention qui va revenir en Europe sous un nom américain</w:t>
      </w:r>
      <w:r w:rsidR="006D3E7C">
        <w:rPr>
          <w:szCs w:val="32"/>
        </w:rPr>
        <w:t> !</w:t>
      </w:r>
    </w:p>
    <w:p w14:paraId="77FC25DF" w14:textId="0C906337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Et ce n</w:t>
      </w:r>
      <w:r>
        <w:rPr>
          <w:szCs w:val="32"/>
        </w:rPr>
        <w:t>’</w:t>
      </w:r>
      <w:r w:rsidR="00695293" w:rsidRPr="00BE5A07">
        <w:rPr>
          <w:szCs w:val="32"/>
        </w:rPr>
        <w:t>est pas la dernière</w:t>
      </w:r>
      <w:r>
        <w:rPr>
          <w:szCs w:val="32"/>
        </w:rPr>
        <w:t xml:space="preserve"> ! </w:t>
      </w:r>
      <w:r w:rsidR="00695293" w:rsidRPr="00BE5A07">
        <w:rPr>
          <w:szCs w:val="32"/>
        </w:rPr>
        <w:t>Ne t</w:t>
      </w:r>
      <w:r>
        <w:rPr>
          <w:szCs w:val="32"/>
        </w:rPr>
        <w:t>’</w:t>
      </w:r>
      <w:r w:rsidR="00695293" w:rsidRPr="00BE5A07">
        <w:rPr>
          <w:szCs w:val="32"/>
        </w:rPr>
        <w:t>inquiète pas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on en verra bien d</w:t>
      </w:r>
      <w:r>
        <w:rPr>
          <w:szCs w:val="32"/>
        </w:rPr>
        <w:t>’</w:t>
      </w:r>
      <w:r w:rsidR="00695293" w:rsidRPr="00BE5A07">
        <w:rPr>
          <w:szCs w:val="32"/>
        </w:rPr>
        <w:t>autres</w:t>
      </w:r>
      <w:r>
        <w:rPr>
          <w:szCs w:val="32"/>
        </w:rPr>
        <w:t> !</w:t>
      </w:r>
    </w:p>
    <w:p w14:paraId="536C1A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Sam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 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fond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truc de l</w:t>
      </w:r>
      <w:r w:rsidR="006D3E7C">
        <w:rPr>
          <w:szCs w:val="32"/>
        </w:rPr>
        <w:t>’</w:t>
      </w:r>
      <w:r w:rsidRPr="00BE5A07">
        <w:rPr>
          <w:szCs w:val="32"/>
        </w:rPr>
        <w:t>œuf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n</w:t>
      </w:r>
      <w:r w:rsidR="006D3E7C">
        <w:rPr>
          <w:szCs w:val="32"/>
        </w:rPr>
        <w:t>’</w:t>
      </w:r>
      <w:r w:rsidRPr="00BE5A07">
        <w:rPr>
          <w:szCs w:val="32"/>
        </w:rPr>
        <w:t>est pas bien difficile</w:t>
      </w:r>
      <w:r w:rsidR="006D3E7C">
        <w:rPr>
          <w:szCs w:val="32"/>
        </w:rPr>
        <w:t> !</w:t>
      </w:r>
    </w:p>
    <w:p w14:paraId="72A5B9E6" w14:textId="3400AE6A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="006D21B8" w:rsidRPr="00BE5A07">
        <w:rPr>
          <w:i/>
          <w:iCs/>
          <w:szCs w:val="32"/>
        </w:rPr>
        <w:t>Yes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il fallait y penser</w:t>
      </w:r>
      <w:r w:rsidR="006D3E7C">
        <w:rPr>
          <w:szCs w:val="32"/>
        </w:rPr>
        <w:t>.</w:t>
      </w:r>
    </w:p>
    <w:p w14:paraId="69E835B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Ça y est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m</w:t>
      </w:r>
      <w:r w:rsidR="006D3E7C">
        <w:rPr>
          <w:szCs w:val="32"/>
        </w:rPr>
        <w:t>’</w:t>
      </w:r>
      <w:r w:rsidRPr="00BE5A07">
        <w:rPr>
          <w:szCs w:val="32"/>
        </w:rPr>
        <w:t>en doutais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Ils m</w:t>
      </w:r>
      <w:r w:rsidR="006D3E7C">
        <w:rPr>
          <w:szCs w:val="32"/>
        </w:rPr>
        <w:t>’</w:t>
      </w:r>
      <w:r w:rsidRPr="00BE5A07">
        <w:rPr>
          <w:szCs w:val="32"/>
        </w:rPr>
        <w:t>ont même chipé ma phrase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Sam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Eh bien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gros malin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aussi ce n</w:t>
      </w:r>
      <w:r w:rsidR="006D3E7C">
        <w:rPr>
          <w:szCs w:val="32"/>
        </w:rPr>
        <w:t>’</w:t>
      </w:r>
      <w:r w:rsidRPr="00BE5A07">
        <w:rPr>
          <w:szCs w:val="32"/>
        </w:rPr>
        <w:t>était pas difficile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il fallait y penser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À part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Toc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le lui ai placé quand même</w:t>
      </w:r>
      <w:r w:rsidR="006D3E7C">
        <w:rPr>
          <w:szCs w:val="32"/>
        </w:rPr>
        <w:t> !</w:t>
      </w:r>
    </w:p>
    <w:p w14:paraId="7215939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poussant Yves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Allez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allez-y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le moment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vient de montrer son tour de l</w:t>
      </w:r>
      <w:r w:rsidR="006D3E7C">
        <w:rPr>
          <w:szCs w:val="32"/>
        </w:rPr>
        <w:t>’</w:t>
      </w:r>
      <w:r w:rsidRPr="00BE5A07">
        <w:rPr>
          <w:szCs w:val="32"/>
        </w:rPr>
        <w:t>œuf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il est de bonne humeur</w:t>
      </w:r>
      <w:r w:rsidR="006D3E7C">
        <w:rPr>
          <w:szCs w:val="32"/>
        </w:rPr>
        <w:t>…</w:t>
      </w:r>
    </w:p>
    <w:p w14:paraId="15ECD1A9" w14:textId="181A9F5D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Amiral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excusez-moi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en tremblant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que je viens vous demander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me fais pas d</w:t>
      </w:r>
      <w:r w:rsidR="006D3E7C">
        <w:rPr>
          <w:szCs w:val="32"/>
        </w:rPr>
        <w:t>’</w:t>
      </w:r>
      <w:r w:rsidRPr="00BE5A07">
        <w:rPr>
          <w:szCs w:val="32"/>
        </w:rPr>
        <w:t>illusion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 xml:space="preserve">la main de </w:t>
      </w:r>
      <w:r w:rsidR="006D3E7C">
        <w:rPr>
          <w:szCs w:val="32"/>
        </w:rPr>
        <w:t>M</w:t>
      </w:r>
      <w:r w:rsidR="006D3E7C" w:rsidRPr="006D3E7C">
        <w:rPr>
          <w:szCs w:val="32"/>
          <w:vertAlign w:val="superscript"/>
        </w:rPr>
        <w:t>lle</w:t>
      </w:r>
      <w:r w:rsidR="006D3E7C">
        <w:rPr>
          <w:szCs w:val="32"/>
        </w:rPr>
        <w:t> </w:t>
      </w:r>
      <w:r w:rsidRPr="00BE5A07">
        <w:rPr>
          <w:szCs w:val="32"/>
        </w:rPr>
        <w:t>Colomba</w:t>
      </w:r>
      <w:r w:rsidR="006D3E7C">
        <w:rPr>
          <w:szCs w:val="32"/>
        </w:rPr>
        <w:t>.</w:t>
      </w:r>
    </w:p>
    <w:p w14:paraId="1892AA06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Tonnerre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 pensez-vous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La nièce de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de l</w:t>
      </w:r>
      <w:r w:rsidR="006D3E7C">
        <w:rPr>
          <w:szCs w:val="32"/>
        </w:rPr>
        <w:t>’</w:t>
      </w:r>
      <w:r w:rsidRPr="00BE5A07">
        <w:rPr>
          <w:szCs w:val="32"/>
        </w:rPr>
        <w:t>illustre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 l</w:t>
      </w:r>
      <w:r w:rsidR="006D3E7C">
        <w:rPr>
          <w:szCs w:val="32"/>
        </w:rPr>
        <w:t>’</w:t>
      </w:r>
      <w:r w:rsidRPr="00BE5A07">
        <w:rPr>
          <w:szCs w:val="32"/>
        </w:rPr>
        <w:t>immortel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de</w:t>
      </w:r>
      <w:r w:rsidR="006D3E7C">
        <w:rPr>
          <w:szCs w:val="32"/>
        </w:rPr>
        <w:t>…</w:t>
      </w:r>
    </w:p>
    <w:p w14:paraId="5DE8DD05" w14:textId="30F22B3E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l</w:t>
      </w:r>
      <w:r>
        <w:rPr>
          <w:szCs w:val="32"/>
        </w:rPr>
        <w:t>’</w:t>
      </w:r>
      <w:r w:rsidR="00695293" w:rsidRPr="00BE5A07">
        <w:rPr>
          <w:szCs w:val="32"/>
        </w:rPr>
        <w:t>as déjà dit tout à l</w:t>
      </w:r>
      <w:r>
        <w:rPr>
          <w:szCs w:val="32"/>
        </w:rPr>
        <w:t>’</w:t>
      </w:r>
      <w:r w:rsidR="00695293" w:rsidRPr="00BE5A07">
        <w:rPr>
          <w:szCs w:val="32"/>
        </w:rPr>
        <w:t>heure</w:t>
      </w:r>
      <w:r>
        <w:rPr>
          <w:szCs w:val="32"/>
        </w:rPr>
        <w:t>.</w:t>
      </w:r>
    </w:p>
    <w:p w14:paraId="7E8BB00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juste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tout le monde le sait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maintenant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nièce de Colomb ne peut épouser qu</w:t>
      </w:r>
      <w:r w:rsidR="006D3E7C">
        <w:rPr>
          <w:szCs w:val="32"/>
        </w:rPr>
        <w:t>’</w:t>
      </w:r>
      <w:r w:rsidRPr="00BE5A07">
        <w:rPr>
          <w:szCs w:val="32"/>
        </w:rPr>
        <w:t>un gentilhomme riche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très riche</w:t>
      </w:r>
      <w:r w:rsidR="006D3E7C">
        <w:rPr>
          <w:szCs w:val="32"/>
        </w:rPr>
        <w:t>.</w:t>
      </w:r>
    </w:p>
    <w:p w14:paraId="3D9A2F9C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Hélas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ne suis qu</w:t>
      </w:r>
      <w:r w:rsidR="006D3E7C">
        <w:rPr>
          <w:szCs w:val="32"/>
        </w:rPr>
        <w:t>’</w:t>
      </w:r>
      <w:r w:rsidRPr="00BE5A07">
        <w:rPr>
          <w:szCs w:val="32"/>
        </w:rPr>
        <w:t>un modeste officier sans fortune et</w:t>
      </w:r>
      <w:r w:rsidR="006D3E7C">
        <w:rPr>
          <w:szCs w:val="32"/>
        </w:rPr>
        <w:t>…</w:t>
      </w:r>
    </w:p>
    <w:p w14:paraId="210BAD45" w14:textId="7178AD38" w:rsidR="006D3E7C" w:rsidRDefault="006D3E7C" w:rsidP="00695293">
      <w:pPr>
        <w:pStyle w:val="NormalSuspendu1XRetrait2XEsp0"/>
      </w:pPr>
      <w:r>
        <w:lastRenderedPageBreak/>
        <w:t>(</w:t>
      </w:r>
      <w:r w:rsidR="006D21B8" w:rsidRPr="00BE5A07">
        <w:rPr>
          <w:i/>
          <w:iCs/>
        </w:rPr>
        <w:t>À ce moment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entre un inconnu qui se précipite vers Yves et le regarde en lui ouvrant ses bras</w:t>
      </w:r>
      <w:r>
        <w:t>.)</w:t>
      </w:r>
    </w:p>
    <w:p w14:paraId="047DDF0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</w:t>
      </w:r>
      <w:r w:rsidR="00B13898" w:rsidRPr="00BE5A07">
        <w:rPr>
          <w:rStyle w:val="Taille-1Caracteres"/>
        </w:rPr>
        <w:t>NCONNU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enfin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le voilà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le retrouve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Tendant les bras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La voix du sang</w:t>
      </w:r>
      <w:r w:rsidR="006D3E7C">
        <w:rPr>
          <w:szCs w:val="32"/>
        </w:rPr>
        <w:t> ?</w:t>
      </w:r>
    </w:p>
    <w:p w14:paraId="6006448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</w:t>
      </w:r>
      <w:r w:rsidR="006D3E7C">
        <w:rPr>
          <w:szCs w:val="32"/>
        </w:rPr>
        <w:t>’</w:t>
      </w:r>
      <w:r w:rsidRPr="00BE5A07">
        <w:rPr>
          <w:szCs w:val="32"/>
        </w:rPr>
        <w:t>est un fou</w:t>
      </w:r>
      <w:r w:rsidR="006D3E7C">
        <w:rPr>
          <w:szCs w:val="32"/>
        </w:rPr>
        <w:t> !…</w:t>
      </w:r>
    </w:p>
    <w:p w14:paraId="4FB275C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</w:t>
      </w:r>
      <w:r w:rsidR="00B13898" w:rsidRPr="00BE5A07">
        <w:rPr>
          <w:rStyle w:val="Taille-1Caracteres"/>
        </w:rPr>
        <w:t>NCONNU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suis ton oncle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Tu sais bien</w:t>
      </w:r>
      <w:r w:rsidR="006D3E7C">
        <w:rPr>
          <w:szCs w:val="32"/>
        </w:rPr>
        <w:t xml:space="preserve">, </w:t>
      </w:r>
      <w:proofErr w:type="spellStart"/>
      <w:r w:rsidRPr="00BE5A07">
        <w:rPr>
          <w:szCs w:val="32"/>
        </w:rPr>
        <w:t>Léonnec</w:t>
      </w:r>
      <w:proofErr w:type="spellEnd"/>
      <w:r w:rsidRPr="00BE5A07">
        <w:rPr>
          <w:szCs w:val="32"/>
        </w:rPr>
        <w:t xml:space="preserve"> Paimpol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qui fit naufrage il y a dix ans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Mais je n</w:t>
      </w:r>
      <w:r w:rsidR="006D3E7C">
        <w:rPr>
          <w:szCs w:val="32"/>
        </w:rPr>
        <w:t>’</w:t>
      </w:r>
      <w:r w:rsidRPr="00BE5A07">
        <w:rPr>
          <w:szCs w:val="32"/>
        </w:rPr>
        <w:t>étais pas mort</w:t>
      </w:r>
      <w:r w:rsidR="006D3E7C">
        <w:rPr>
          <w:szCs w:val="32"/>
        </w:rPr>
        <w:t xml:space="preserve">… </w:t>
      </w:r>
      <w:r w:rsidRPr="00BE5A07">
        <w:rPr>
          <w:szCs w:val="32"/>
        </w:rPr>
        <w:t>mon vaisseau avait coulé en vue de la côte américaine et j</w:t>
      </w:r>
      <w:r w:rsidR="006D3E7C">
        <w:rPr>
          <w:szCs w:val="32"/>
        </w:rPr>
        <w:t>’</w:t>
      </w:r>
      <w:r w:rsidRPr="00BE5A07">
        <w:rPr>
          <w:szCs w:val="32"/>
        </w:rPr>
        <w:t>ai pu aborder ici</w:t>
      </w:r>
      <w:r w:rsidR="006D3E7C">
        <w:rPr>
          <w:szCs w:val="32"/>
        </w:rPr>
        <w:t>…</w:t>
      </w:r>
    </w:p>
    <w:p w14:paraId="495B903A" w14:textId="6B81053A" w:rsidR="00D905F4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33742604" wp14:editId="03B687A5">
            <wp:extent cx="5774690" cy="3441700"/>
            <wp:effectExtent l="0" t="0" r="0" b="0"/>
            <wp:docPr id="3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9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5701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sursautant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oseriez-vous prétendre que vous avez découvert l</w:t>
      </w:r>
      <w:r w:rsidR="006D3E7C">
        <w:rPr>
          <w:szCs w:val="32"/>
        </w:rPr>
        <w:t>’</w:t>
      </w:r>
      <w:r w:rsidRPr="00BE5A07">
        <w:rPr>
          <w:szCs w:val="32"/>
        </w:rPr>
        <w:t>Amérique avant Christophe Colomb</w:t>
      </w:r>
      <w:r w:rsidR="006D3E7C">
        <w:rPr>
          <w:szCs w:val="32"/>
        </w:rPr>
        <w:t> ?</w:t>
      </w:r>
    </w:p>
    <w:p w14:paraId="2C4E553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I</w:t>
      </w:r>
      <w:r w:rsidR="00B13898" w:rsidRPr="00BE5A07">
        <w:rPr>
          <w:rStyle w:val="Taille-1Caracteres"/>
        </w:rPr>
        <w:t>NCONNU</w:t>
      </w:r>
      <w:r w:rsidR="006D3E7C">
        <w:rPr>
          <w:rStyle w:val="Taille-1Caracteres"/>
        </w:rPr>
        <w:t xml:space="preserve">. 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non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grand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ce sont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au contraire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les Américains qui m</w:t>
      </w:r>
      <w:r w:rsidR="006D3E7C">
        <w:rPr>
          <w:szCs w:val="32"/>
        </w:rPr>
        <w:t>’</w:t>
      </w:r>
      <w:r w:rsidRPr="00BE5A07">
        <w:rPr>
          <w:szCs w:val="32"/>
        </w:rPr>
        <w:t>ont découvert cramponné à mon épave</w:t>
      </w:r>
      <w:r w:rsidR="006D3E7C">
        <w:rPr>
          <w:szCs w:val="32"/>
        </w:rPr>
        <w:t>.</w:t>
      </w:r>
    </w:p>
    <w:p w14:paraId="29EF474A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Il y a une nuance</w:t>
      </w:r>
      <w:r w:rsidR="006D3E7C">
        <w:rPr>
          <w:szCs w:val="32"/>
        </w:rPr>
        <w:t> !</w:t>
      </w:r>
    </w:p>
    <w:p w14:paraId="0AF5DA3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6D3E7C">
        <w:rPr>
          <w:szCs w:val="32"/>
        </w:rPr>
        <w:t>’</w:t>
      </w:r>
      <w:r w:rsidRPr="00BE5A07">
        <w:rPr>
          <w:szCs w:val="32"/>
        </w:rPr>
        <w:t>I</w:t>
      </w:r>
      <w:r w:rsidR="00B13898" w:rsidRPr="00BE5A07">
        <w:rPr>
          <w:rStyle w:val="Taille-1Caracteres"/>
        </w:rPr>
        <w:t>NCONNU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vécu ici depuis dix ans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je n</w:t>
      </w:r>
      <w:r w:rsidR="006D3E7C">
        <w:rPr>
          <w:szCs w:val="32"/>
        </w:rPr>
        <w:t>’</w:t>
      </w:r>
      <w:r w:rsidRPr="00BE5A07">
        <w:rPr>
          <w:szCs w:val="32"/>
        </w:rPr>
        <w:t>ai pas perdu mon temps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découvert trois mines d</w:t>
      </w:r>
      <w:r w:rsidR="006D3E7C">
        <w:rPr>
          <w:szCs w:val="32"/>
        </w:rPr>
        <w:t>’</w:t>
      </w:r>
      <w:r w:rsidRPr="00BE5A07">
        <w:rPr>
          <w:szCs w:val="32"/>
        </w:rPr>
        <w:t>or et je suis le plus riche businessman du pays</w:t>
      </w:r>
      <w:r w:rsidR="006D3E7C">
        <w:rPr>
          <w:szCs w:val="32"/>
        </w:rPr>
        <w:t> ! (</w:t>
      </w:r>
      <w:r w:rsidR="006D21B8" w:rsidRPr="00BE5A07">
        <w:rPr>
          <w:i/>
          <w:iCs/>
          <w:szCs w:val="32"/>
        </w:rPr>
        <w:t>Il étend ses bras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La voix du sang</w:t>
      </w:r>
      <w:r w:rsidR="006D3E7C">
        <w:rPr>
          <w:szCs w:val="32"/>
        </w:rPr>
        <w:t> ?</w:t>
      </w:r>
    </w:p>
    <w:p w14:paraId="1BAD2C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cher oncle</w:t>
      </w:r>
      <w:r w:rsidR="006D3E7C">
        <w:rPr>
          <w:szCs w:val="32"/>
        </w:rPr>
        <w:t> !</w:t>
      </w:r>
    </w:p>
    <w:p w14:paraId="4F3C44AA" w14:textId="5F214DA9" w:rsidR="006D3E7C" w:rsidRDefault="006D3E7C" w:rsidP="00695293">
      <w:pPr>
        <w:pStyle w:val="Droite"/>
      </w:pPr>
      <w:r>
        <w:t>(</w:t>
      </w:r>
      <w:r w:rsidR="006D21B8" w:rsidRPr="00BE5A07">
        <w:rPr>
          <w:i/>
          <w:iCs/>
        </w:rPr>
        <w:t>Il se précipite dans les bras de son oncle</w:t>
      </w:r>
      <w:r>
        <w:t>.)</w:t>
      </w:r>
    </w:p>
    <w:p w14:paraId="18C4CBC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O</w:t>
      </w:r>
      <w:r w:rsidR="00B13898" w:rsidRPr="00BE5A07">
        <w:rPr>
          <w:rStyle w:val="Taille-1Caracteres"/>
        </w:rPr>
        <w:t>NCLE</w:t>
      </w:r>
      <w:r w:rsidRPr="00BE5A07">
        <w:rPr>
          <w:szCs w:val="32"/>
        </w:rPr>
        <w:t xml:space="preserve"> </w:t>
      </w:r>
      <w:r w:rsidR="00B13898" w:rsidRPr="00BE5A07">
        <w:rPr>
          <w:rStyle w:val="Taille-1Caracteres"/>
        </w:rPr>
        <w:t>D</w:t>
      </w:r>
      <w:r w:rsidR="006D3E7C">
        <w:rPr>
          <w:szCs w:val="32"/>
        </w:rPr>
        <w:t>’</w:t>
      </w:r>
      <w:r w:rsidRPr="00BE5A07">
        <w:rPr>
          <w:szCs w:val="32"/>
        </w:rPr>
        <w:t>A</w:t>
      </w:r>
      <w:r w:rsidR="00B13898" w:rsidRPr="00BE5A07">
        <w:rPr>
          <w:rStyle w:val="Taille-1Caracteres"/>
        </w:rPr>
        <w:t>MÉRIQUE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Tu es mon seul et unique héritier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Te voilà riche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gars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Tu as de la chance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Je suis le premier oncle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</w:t>
      </w:r>
    </w:p>
    <w:p w14:paraId="2A53272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premier oncle d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 !… (</w:t>
      </w:r>
      <w:r w:rsidR="006D21B8" w:rsidRPr="00BE5A07">
        <w:rPr>
          <w:i/>
          <w:iCs/>
          <w:szCs w:val="32"/>
        </w:rPr>
        <w:t>À Yves</w:t>
      </w:r>
      <w:r w:rsidR="006D3E7C">
        <w:rPr>
          <w:szCs w:val="32"/>
        </w:rPr>
        <w:t xml:space="preserve">.) </w:t>
      </w:r>
      <w:r w:rsidRPr="00BE5A07">
        <w:rPr>
          <w:szCs w:val="32"/>
        </w:rPr>
        <w:t>Diable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dans ce cas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et si Colomba vous aime</w:t>
      </w:r>
      <w:r w:rsidR="006D3E7C">
        <w:rPr>
          <w:szCs w:val="32"/>
        </w:rPr>
        <w:t> ?…</w:t>
      </w:r>
    </w:p>
    <w:p w14:paraId="739136C5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parrain</w:t>
      </w:r>
      <w:r w:rsidR="006D3E7C">
        <w:rPr>
          <w:szCs w:val="32"/>
        </w:rPr>
        <w:t> !</w:t>
      </w:r>
    </w:p>
    <w:p w14:paraId="02EBE8F5" w14:textId="3D404CAD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La voix du cœur</w:t>
      </w:r>
      <w:r>
        <w:rPr>
          <w:szCs w:val="32"/>
        </w:rPr>
        <w:t> !</w:t>
      </w:r>
    </w:p>
    <w:p w14:paraId="6107B692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n</w:t>
      </w:r>
      <w:r w:rsidR="006D3E7C">
        <w:rPr>
          <w:szCs w:val="32"/>
        </w:rPr>
        <w:t>’</w:t>
      </w:r>
      <w:r w:rsidRPr="00BE5A07">
        <w:rPr>
          <w:szCs w:val="32"/>
        </w:rPr>
        <w:t>ai plus le droit de m</w:t>
      </w:r>
      <w:r w:rsidR="006D3E7C">
        <w:rPr>
          <w:szCs w:val="32"/>
        </w:rPr>
        <w:t>’</w:t>
      </w:r>
      <w:r w:rsidRPr="00BE5A07">
        <w:rPr>
          <w:szCs w:val="32"/>
        </w:rPr>
        <w:t>opposer à votre bonheur</w:t>
      </w:r>
      <w:r w:rsidR="006D3E7C">
        <w:rPr>
          <w:szCs w:val="32"/>
        </w:rPr>
        <w:t>.</w:t>
      </w:r>
    </w:p>
    <w:p w14:paraId="49B43753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Y</w:t>
      </w:r>
      <w:r w:rsidR="00B13898" w:rsidRPr="00BE5A07">
        <w:rPr>
          <w:rStyle w:val="Taille-1Caracteres"/>
        </w:rPr>
        <w:t>VES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Colomb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pardon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mon amiral</w:t>
      </w:r>
      <w:r w:rsidR="006D3E7C">
        <w:rPr>
          <w:szCs w:val="32"/>
        </w:rPr>
        <w:t> !</w:t>
      </w:r>
    </w:p>
    <w:p w14:paraId="2613AFD0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OLOMBA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parrain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que je suis heureuse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Mais nous nous marierons 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car ici on divorce trop facilement</w:t>
      </w:r>
      <w:r w:rsidR="006D3E7C">
        <w:rPr>
          <w:szCs w:val="32"/>
        </w:rPr>
        <w:t> !</w:t>
      </w:r>
    </w:p>
    <w:p w14:paraId="7E775C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ATHURIN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Nous aussi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ma chère </w:t>
      </w:r>
      <w:proofErr w:type="spellStart"/>
      <w:r w:rsidRPr="00BE5A07">
        <w:rPr>
          <w:szCs w:val="32"/>
        </w:rPr>
        <w:t>Concepcion</w:t>
      </w:r>
      <w:proofErr w:type="spellEnd"/>
      <w:r w:rsidRPr="00BE5A07">
        <w:rPr>
          <w:szCs w:val="32"/>
        </w:rPr>
        <w:t xml:space="preserve"> on se mariera en Espagne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dès le retour</w:t>
      </w:r>
      <w:r w:rsidR="006D3E7C">
        <w:rPr>
          <w:szCs w:val="32"/>
        </w:rPr>
        <w:t>.</w:t>
      </w:r>
    </w:p>
    <w:p w14:paraId="712516F0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ONCEPCION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Mathurin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Et le voyage de noce est fait d</w:t>
      </w:r>
      <w:r w:rsidR="006D3E7C">
        <w:rPr>
          <w:szCs w:val="32"/>
        </w:rPr>
        <w:t>’</w:t>
      </w:r>
      <w:r w:rsidRPr="00BE5A07">
        <w:rPr>
          <w:szCs w:val="32"/>
        </w:rPr>
        <w:t>avance</w:t>
      </w:r>
      <w:r w:rsidR="006D3E7C">
        <w:rPr>
          <w:szCs w:val="32"/>
        </w:rPr>
        <w:t>.</w:t>
      </w:r>
    </w:p>
    <w:p w14:paraId="5F9E89A9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L</w:t>
      </w:r>
      <w:r w:rsidR="00B13898" w:rsidRPr="00BE5A07">
        <w:rPr>
          <w:rStyle w:val="Taille-1Caracteres"/>
        </w:rPr>
        <w:t>E</w:t>
      </w:r>
      <w:r w:rsidRPr="00BE5A07">
        <w:rPr>
          <w:szCs w:val="32"/>
        </w:rPr>
        <w:t xml:space="preserve"> C</w:t>
      </w:r>
      <w:r w:rsidR="00B13898" w:rsidRPr="00BE5A07">
        <w:rPr>
          <w:rStyle w:val="Taille-1Caracteres"/>
        </w:rPr>
        <w:t>APITAINE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Et moi je regagnerai mon bateau-lavoir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On ne fait pas assez de lessive dans la marine au long cours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ai hâte de respirer l</w:t>
      </w:r>
      <w:r w:rsidR="006D3E7C">
        <w:rPr>
          <w:szCs w:val="32"/>
        </w:rPr>
        <w:t>’</w:t>
      </w:r>
      <w:r w:rsidRPr="00BE5A07">
        <w:rPr>
          <w:szCs w:val="32"/>
        </w:rPr>
        <w:t>air du large sur le quai du Pont-Neuf</w:t>
      </w:r>
      <w:r w:rsidR="006D3E7C">
        <w:rPr>
          <w:szCs w:val="32"/>
        </w:rPr>
        <w:t> !</w:t>
      </w:r>
    </w:p>
    <w:p w14:paraId="7A65C0C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Au fond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la mascotte du bord a porté bonheur à tout le monde</w:t>
      </w:r>
      <w:r w:rsidR="006D3E7C">
        <w:rPr>
          <w:szCs w:val="32"/>
        </w:rPr>
        <w:t> !</w:t>
      </w:r>
    </w:p>
    <w:p w14:paraId="3933AD80" w14:textId="130E822F" w:rsidR="006D3E7C" w:rsidRDefault="006D3E7C" w:rsidP="00695293">
      <w:pPr>
        <w:rPr>
          <w:szCs w:val="32"/>
          <w:lang w:val="it-IT"/>
        </w:rPr>
      </w:pPr>
      <w:r>
        <w:rPr>
          <w:szCs w:val="32"/>
          <w:lang w:val="it-IT"/>
        </w:rPr>
        <w:t>M</w:t>
      </w:r>
      <w:r w:rsidRPr="006D3E7C">
        <w:rPr>
          <w:szCs w:val="32"/>
          <w:vertAlign w:val="superscript"/>
          <w:lang w:val="it-IT"/>
        </w:rPr>
        <w:t>me</w:t>
      </w:r>
      <w:r>
        <w:rPr>
          <w:szCs w:val="32"/>
          <w:lang w:val="it-IT"/>
        </w:rPr>
        <w:t> </w:t>
      </w:r>
      <w:r w:rsidR="00695293" w:rsidRPr="00BE5A07">
        <w:rPr>
          <w:szCs w:val="32"/>
          <w:lang w:val="it-IT"/>
        </w:rPr>
        <w:t>C</w:t>
      </w:r>
      <w:r w:rsidR="00B13898" w:rsidRPr="00BE5A07">
        <w:rPr>
          <w:rStyle w:val="Taille-1Caracteres"/>
          <w:lang w:val="it-IT"/>
        </w:rPr>
        <w:t>OLOMB</w:t>
      </w:r>
      <w:r>
        <w:rPr>
          <w:szCs w:val="32"/>
          <w:lang w:val="it-IT"/>
        </w:rPr>
        <w:t xml:space="preserve">. – </w:t>
      </w:r>
      <w:r w:rsidR="00695293" w:rsidRPr="00BE5A07">
        <w:rPr>
          <w:szCs w:val="32"/>
          <w:lang w:val="it-IT"/>
        </w:rPr>
        <w:t>Quelle mascotte</w:t>
      </w:r>
      <w:r>
        <w:rPr>
          <w:szCs w:val="32"/>
          <w:lang w:val="it-IT"/>
        </w:rPr>
        <w:t> ?</w:t>
      </w:r>
    </w:p>
    <w:p w14:paraId="5ACB31AE" w14:textId="77777777" w:rsidR="006D3E7C" w:rsidRDefault="00695293" w:rsidP="00695293">
      <w:pPr>
        <w:rPr>
          <w:szCs w:val="32"/>
          <w:lang w:val="it-IT"/>
        </w:rPr>
      </w:pPr>
      <w:r w:rsidRPr="00BE5A07">
        <w:rPr>
          <w:szCs w:val="32"/>
          <w:lang w:val="it-IT"/>
        </w:rPr>
        <w:t>C</w:t>
      </w:r>
      <w:r w:rsidR="00B13898" w:rsidRPr="00BE5A07">
        <w:rPr>
          <w:rStyle w:val="Taille-1Caracteres"/>
          <w:lang w:val="it-IT"/>
        </w:rPr>
        <w:t>OLOMB</w:t>
      </w:r>
      <w:r w:rsidR="006D3E7C">
        <w:rPr>
          <w:szCs w:val="32"/>
          <w:lang w:val="it-IT"/>
        </w:rPr>
        <w:t xml:space="preserve">. – </w:t>
      </w:r>
      <w:r w:rsidRPr="00BE5A07">
        <w:rPr>
          <w:szCs w:val="32"/>
          <w:lang w:val="it-IT"/>
        </w:rPr>
        <w:t>L</w:t>
      </w:r>
      <w:r w:rsidR="006D3E7C">
        <w:rPr>
          <w:szCs w:val="32"/>
          <w:lang w:val="it-IT"/>
        </w:rPr>
        <w:t>’</w:t>
      </w:r>
      <w:r w:rsidRPr="00BE5A07">
        <w:rPr>
          <w:szCs w:val="32"/>
          <w:lang w:val="it-IT"/>
        </w:rPr>
        <w:t>idiot</w:t>
      </w:r>
      <w:r w:rsidR="006D3E7C">
        <w:rPr>
          <w:szCs w:val="32"/>
          <w:lang w:val="it-IT"/>
        </w:rPr>
        <w:t>…</w:t>
      </w:r>
    </w:p>
    <w:p w14:paraId="1E0594A5" w14:textId="777777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Quel idiot</w:t>
      </w:r>
      <w:r w:rsidR="006D3E7C">
        <w:rPr>
          <w:szCs w:val="32"/>
        </w:rPr>
        <w:t> ?</w:t>
      </w:r>
    </w:p>
    <w:p w14:paraId="2240CAC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mon garçon</w:t>
      </w:r>
      <w:r w:rsidR="006D3E7C">
        <w:rPr>
          <w:szCs w:val="32"/>
        </w:rPr>
        <w:t>.</w:t>
      </w:r>
    </w:p>
    <w:p w14:paraId="3D3AF59F" w14:textId="28B55577" w:rsidR="006D3E7C" w:rsidRDefault="00695293" w:rsidP="00695293">
      <w:pPr>
        <w:rPr>
          <w:szCs w:val="32"/>
        </w:rPr>
      </w:pPr>
      <w:proofErr w:type="spellStart"/>
      <w:r w:rsidRPr="00BE5A07">
        <w:rPr>
          <w:szCs w:val="32"/>
        </w:rPr>
        <w:t>M</w:t>
      </w:r>
      <w:r w:rsidR="00B13898" w:rsidRPr="00BE5A07">
        <w:rPr>
          <w:rStyle w:val="Taille-1Caracteres"/>
        </w:rPr>
        <w:t>ALAGAGA</w:t>
      </w:r>
      <w:proofErr w:type="spellEnd"/>
      <w:r w:rsidR="006D3E7C">
        <w:rPr>
          <w:szCs w:val="32"/>
        </w:rPr>
        <w:t xml:space="preserve">. 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permettez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moins le quart</w:t>
      </w:r>
      <w:r w:rsidR="006D3E7C">
        <w:rPr>
          <w:szCs w:val="32"/>
        </w:rPr>
        <w:t> !!</w:t>
      </w:r>
    </w:p>
    <w:p w14:paraId="2CB31A50" w14:textId="2AB0019F" w:rsidR="00D905F4" w:rsidRPr="00BE5A07" w:rsidRDefault="00CE6E03" w:rsidP="006D3E7C">
      <w:pPr>
        <w:pStyle w:val="Centr"/>
      </w:pPr>
      <w:r w:rsidRPr="00BE5A07">
        <w:rPr>
          <w:noProof/>
        </w:rPr>
        <w:drawing>
          <wp:inline distT="0" distB="0" distL="0" distR="0" wp14:anchorId="09E33442" wp14:editId="3BE2B7EB">
            <wp:extent cx="5831840" cy="4701540"/>
            <wp:effectExtent l="0" t="0" r="0" b="0"/>
            <wp:docPr id="3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84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3B790" w14:textId="5D9F66F4" w:rsidR="006D3E7C" w:rsidRDefault="00695293" w:rsidP="00695293">
      <w:pPr>
        <w:rPr>
          <w:szCs w:val="32"/>
        </w:rPr>
      </w:pPr>
      <w:r w:rsidRPr="00BE5A07">
        <w:rPr>
          <w:szCs w:val="32"/>
        </w:rPr>
        <w:t>S</w:t>
      </w:r>
      <w:r w:rsidR="00B13898" w:rsidRPr="00BE5A07">
        <w:rPr>
          <w:rStyle w:val="Taille-1Caracteres"/>
        </w:rPr>
        <w:t>A</w:t>
      </w:r>
      <w:r w:rsidR="006D3E7C">
        <w:rPr>
          <w:rStyle w:val="Taille-1Caracteres"/>
        </w:rPr>
        <w:t>M. </w:t>
      </w:r>
      <w:r w:rsidR="006D3E7C">
        <w:rPr>
          <w:szCs w:val="32"/>
        </w:rPr>
        <w:t xml:space="preserve">– </w:t>
      </w:r>
      <w:r w:rsidRPr="00BE5A07">
        <w:rPr>
          <w:szCs w:val="32"/>
        </w:rPr>
        <w:t>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voici vos compagnons de voyage</w:t>
      </w:r>
      <w:r w:rsidR="006D3E7C">
        <w:rPr>
          <w:szCs w:val="32"/>
        </w:rPr>
        <w:t> !</w:t>
      </w:r>
    </w:p>
    <w:p w14:paraId="66F37118" w14:textId="77777777" w:rsidR="006D3E7C" w:rsidRDefault="006D3E7C" w:rsidP="00695293">
      <w:pPr>
        <w:pStyle w:val="NormalSuspendu1XRetrait2XEsp0"/>
      </w:pPr>
      <w:r>
        <w:lastRenderedPageBreak/>
        <w:t>(</w:t>
      </w:r>
      <w:r w:rsidR="006D21B8" w:rsidRPr="00BE5A07">
        <w:rPr>
          <w:i/>
          <w:iCs/>
        </w:rPr>
        <w:t>Entrée des Américains et des Américaines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portant des téléphones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phonos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machines à écrire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œufs de Colomb</w:t>
      </w:r>
      <w:r>
        <w:rPr>
          <w:i/>
          <w:iCs/>
        </w:rPr>
        <w:t xml:space="preserve">, </w:t>
      </w:r>
      <w:r w:rsidR="006D21B8" w:rsidRPr="00BE5A07">
        <w:rPr>
          <w:i/>
          <w:iCs/>
        </w:rPr>
        <w:t>etc</w:t>
      </w:r>
      <w:r>
        <w:rPr>
          <w:i/>
          <w:iCs/>
        </w:rPr>
        <w:t xml:space="preserve">., </w:t>
      </w:r>
      <w:r w:rsidR="006D21B8" w:rsidRPr="00BE5A07">
        <w:rPr>
          <w:i/>
          <w:iCs/>
        </w:rPr>
        <w:t>etc</w:t>
      </w:r>
      <w:r>
        <w:rPr>
          <w:i/>
          <w:iCs/>
        </w:rPr>
        <w:t>.)</w:t>
      </w:r>
    </w:p>
    <w:p w14:paraId="3A841D0A" w14:textId="77D5FA62" w:rsidR="006D3E7C" w:rsidRDefault="006D3E7C" w:rsidP="006D3E7C">
      <w:pPr>
        <w:pStyle w:val="Centr"/>
      </w:pPr>
      <w:r>
        <w:t>(</w:t>
      </w:r>
      <w:r w:rsidR="006D21B8" w:rsidRPr="00BE5A07">
        <w:rPr>
          <w:i/>
          <w:iCs/>
        </w:rPr>
        <w:t>Sonore</w:t>
      </w:r>
      <w:r>
        <w:t>.)</w:t>
      </w:r>
    </w:p>
    <w:p w14:paraId="213FF679" w14:textId="07A0AFC7" w:rsidR="00695293" w:rsidRPr="00BE5A07" w:rsidRDefault="00695293" w:rsidP="006D3E7C">
      <w:pPr>
        <w:pStyle w:val="Centr"/>
        <w:keepNext/>
      </w:pPr>
      <w:r w:rsidRPr="00BE5A07">
        <w:t>L</w:t>
      </w:r>
      <w:r w:rsidR="002D4A05" w:rsidRPr="00BE5A07">
        <w:rPr>
          <w:rStyle w:val="Taille-1Caracteres"/>
        </w:rPr>
        <w:t>ES</w:t>
      </w:r>
      <w:r w:rsidRPr="00BE5A07">
        <w:t xml:space="preserve"> A</w:t>
      </w:r>
      <w:r w:rsidR="002D4A05" w:rsidRPr="00BE5A07">
        <w:rPr>
          <w:rStyle w:val="Taille-1Caracteres"/>
        </w:rPr>
        <w:t>MÉRICAINS</w:t>
      </w:r>
    </w:p>
    <w:p w14:paraId="2F7E0452" w14:textId="77777777" w:rsidR="006D3E7C" w:rsidRDefault="00695293" w:rsidP="003A496A">
      <w:pPr>
        <w:pStyle w:val="NormalSuspendu1XRetrait1XEsp0"/>
      </w:pPr>
      <w:r w:rsidRPr="00BE5A07">
        <w:t>Nous allons découvrir l</w:t>
      </w:r>
      <w:r w:rsidR="006D3E7C">
        <w:t>’</w:t>
      </w:r>
      <w:r w:rsidRPr="00BE5A07">
        <w:t>Europe</w:t>
      </w:r>
      <w:r w:rsidR="006D3E7C">
        <w:t> !</w:t>
      </w:r>
    </w:p>
    <w:p w14:paraId="79197E4D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Découvrir un monde nouveau</w:t>
      </w:r>
      <w:r w:rsidR="006D3E7C">
        <w:rPr>
          <w:szCs w:val="32"/>
        </w:rPr>
        <w:t>.</w:t>
      </w:r>
    </w:p>
    <w:p w14:paraId="1F94BCBA" w14:textId="10787B29" w:rsidR="0073207F" w:rsidRPr="00BE5A07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Et </w:t>
      </w:r>
      <w:proofErr w:type="spellStart"/>
      <w:r w:rsidRPr="00BE5A07">
        <w:rPr>
          <w:szCs w:val="32"/>
        </w:rPr>
        <w:t>comm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nous </w:t>
      </w:r>
      <w:proofErr w:type="spellStart"/>
      <w:r w:rsidRPr="00BE5A07">
        <w:rPr>
          <w:szCs w:val="32"/>
        </w:rPr>
        <w:t>somm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Pr="00BE5A07">
        <w:rPr>
          <w:szCs w:val="32"/>
        </w:rPr>
        <w:t xml:space="preserve"> des philanthropes</w:t>
      </w:r>
    </w:p>
    <w:p w14:paraId="7F69ECC4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Nous exportons cinés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phonos</w:t>
      </w:r>
      <w:r w:rsidR="006D3E7C">
        <w:rPr>
          <w:szCs w:val="32"/>
        </w:rPr>
        <w:t>,</w:t>
      </w:r>
    </w:p>
    <w:p w14:paraId="1343AA80" w14:textId="77777777" w:rsidR="006D3E7C" w:rsidRDefault="00695293" w:rsidP="003A496A">
      <w:pPr>
        <w:pStyle w:val="NormalSuspendu1XRetrait1XEsp0"/>
        <w:rPr>
          <w:szCs w:val="32"/>
        </w:rPr>
      </w:pPr>
      <w:proofErr w:type="spellStart"/>
      <w:r w:rsidRPr="00BE5A07">
        <w:rPr>
          <w:szCs w:val="32"/>
        </w:rPr>
        <w:t>Tuyauphon</w:t>
      </w:r>
      <w:r w:rsidR="006D3E7C">
        <w:rPr>
          <w:szCs w:val="32"/>
        </w:rPr>
        <w:t>’</w:t>
      </w:r>
      <w:r w:rsidRPr="00BE5A07">
        <w:rPr>
          <w:szCs w:val="32"/>
        </w:rPr>
        <w:t>s</w:t>
      </w:r>
      <w:proofErr w:type="spellEnd"/>
      <w:r w:rsidR="006D3E7C">
        <w:rPr>
          <w:szCs w:val="32"/>
        </w:rPr>
        <w:t xml:space="preserve">, </w:t>
      </w:r>
      <w:r w:rsidRPr="00BE5A07">
        <w:rPr>
          <w:szCs w:val="32"/>
        </w:rPr>
        <w:t>autos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télescopes</w:t>
      </w:r>
      <w:r w:rsidR="006D3E7C">
        <w:rPr>
          <w:szCs w:val="32"/>
        </w:rPr>
        <w:t>,</w:t>
      </w:r>
    </w:p>
    <w:p w14:paraId="1F7B7534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Chewing-gum et danseurs mondains</w:t>
      </w:r>
      <w:r w:rsidR="006D3E7C">
        <w:rPr>
          <w:szCs w:val="32"/>
        </w:rPr>
        <w:t> !</w:t>
      </w:r>
    </w:p>
    <w:p w14:paraId="298431C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Nous allons conquérir l</w:t>
      </w:r>
      <w:r w:rsidR="006D3E7C">
        <w:rPr>
          <w:szCs w:val="32"/>
        </w:rPr>
        <w:t>’</w:t>
      </w:r>
      <w:r w:rsidRPr="00BE5A07">
        <w:rPr>
          <w:szCs w:val="32"/>
        </w:rPr>
        <w:t>Europe</w:t>
      </w:r>
      <w:r w:rsidR="006D3E7C">
        <w:rPr>
          <w:szCs w:val="32"/>
        </w:rPr>
        <w:t>,</w:t>
      </w:r>
    </w:p>
    <w:p w14:paraId="1E1AD1DC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Oui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</w:t>
      </w:r>
      <w:r w:rsidR="006D3E7C">
        <w:rPr>
          <w:szCs w:val="32"/>
        </w:rPr>
        <w:t>’</w:t>
      </w:r>
      <w:r w:rsidRPr="00BE5A07">
        <w:rPr>
          <w:szCs w:val="32"/>
        </w:rPr>
        <w:t>Europe et les Européens</w:t>
      </w:r>
      <w:r w:rsidR="006D3E7C">
        <w:rPr>
          <w:szCs w:val="32"/>
        </w:rPr>
        <w:t> !</w:t>
      </w:r>
    </w:p>
    <w:p w14:paraId="214DA8C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Et c</w:t>
      </w:r>
      <w:r w:rsidR="006D3E7C">
        <w:rPr>
          <w:szCs w:val="32"/>
        </w:rPr>
        <w:t>’</w:t>
      </w:r>
      <w:r w:rsidRPr="00BE5A07">
        <w:rPr>
          <w:szCs w:val="32"/>
        </w:rPr>
        <w:t>est un</w:t>
      </w:r>
      <w:r w:rsidR="006D3E7C">
        <w:rPr>
          <w:szCs w:val="32"/>
        </w:rPr>
        <w:t>’</w:t>
      </w:r>
      <w:r w:rsidRPr="00BE5A07">
        <w:rPr>
          <w:szCs w:val="32"/>
        </w:rPr>
        <w:t xml:space="preserve"> conquête </w:t>
      </w:r>
      <w:proofErr w:type="spellStart"/>
      <w:r w:rsidRPr="00BE5A07">
        <w:rPr>
          <w:szCs w:val="32"/>
        </w:rPr>
        <w:t>cell</w:t>
      </w:r>
      <w:proofErr w:type="spellEnd"/>
      <w:r w:rsidR="006D3E7C">
        <w:rPr>
          <w:szCs w:val="32"/>
        </w:rPr>
        <w:t>’</w:t>
      </w:r>
      <w:r w:rsidRPr="00BE5A07">
        <w:rPr>
          <w:szCs w:val="32"/>
        </w:rPr>
        <w:t xml:space="preserve"> là</w:t>
      </w:r>
      <w:r w:rsidR="006D3E7C">
        <w:rPr>
          <w:szCs w:val="32"/>
        </w:rPr>
        <w:t>,</w:t>
      </w:r>
    </w:p>
    <w:p w14:paraId="14FB0535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Qui se pose un </w:t>
      </w:r>
      <w:proofErr w:type="gramStart"/>
      <w:r w:rsidRPr="00BE5A07">
        <w:rPr>
          <w:szCs w:val="32"/>
        </w:rPr>
        <w:t>p</w:t>
      </w:r>
      <w:r w:rsidR="006D3E7C">
        <w:rPr>
          <w:szCs w:val="32"/>
        </w:rPr>
        <w:t>’</w:t>
      </w:r>
      <w:r w:rsidRPr="00BE5A07">
        <w:rPr>
          <w:szCs w:val="32"/>
        </w:rPr>
        <w:t>tit</w:t>
      </w:r>
      <w:proofErr w:type="gramEnd"/>
      <w:r w:rsidRPr="00BE5A07">
        <w:rPr>
          <w:szCs w:val="32"/>
        </w:rPr>
        <w:t xml:space="preserve"> peu là</w:t>
      </w:r>
      <w:r w:rsidR="006D3E7C">
        <w:rPr>
          <w:szCs w:val="32"/>
        </w:rPr>
        <w:t> !</w:t>
      </w:r>
    </w:p>
    <w:p w14:paraId="0C07133C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>Paris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London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Madrid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Berlin</w:t>
      </w:r>
      <w:r w:rsidR="006D3E7C">
        <w:rPr>
          <w:szCs w:val="32"/>
        </w:rPr>
        <w:t>,</w:t>
      </w:r>
    </w:p>
    <w:p w14:paraId="01830ABA" w14:textId="77777777" w:rsidR="006D3E7C" w:rsidRDefault="00695293" w:rsidP="003A496A">
      <w:pPr>
        <w:pStyle w:val="NormalSuspendu1XRetrait1XEsp0"/>
        <w:rPr>
          <w:szCs w:val="32"/>
        </w:rPr>
      </w:pPr>
      <w:r w:rsidRPr="00BE5A07">
        <w:rPr>
          <w:szCs w:val="32"/>
        </w:rPr>
        <w:t xml:space="preserve">Vont </w:t>
      </w:r>
      <w:proofErr w:type="spellStart"/>
      <w:r w:rsidRPr="00BE5A07">
        <w:rPr>
          <w:szCs w:val="32"/>
        </w:rPr>
        <w:t>dev</w:t>
      </w:r>
      <w:r w:rsidR="006D3E7C">
        <w:rPr>
          <w:szCs w:val="32"/>
        </w:rPr>
        <w:t>’</w:t>
      </w:r>
      <w:r w:rsidRPr="00BE5A07">
        <w:rPr>
          <w:szCs w:val="32"/>
        </w:rPr>
        <w:t>nir</w:t>
      </w:r>
      <w:proofErr w:type="spellEnd"/>
      <w:r w:rsidRPr="00BE5A07">
        <w:rPr>
          <w:szCs w:val="32"/>
        </w:rPr>
        <w:t xml:space="preserve"> Américains</w:t>
      </w:r>
      <w:r w:rsidR="006D3E7C">
        <w:rPr>
          <w:szCs w:val="32"/>
        </w:rPr>
        <w:t> !</w:t>
      </w:r>
    </w:p>
    <w:p w14:paraId="7AFECA01" w14:textId="0679962E" w:rsidR="003A496A" w:rsidRDefault="003A496A" w:rsidP="003A496A">
      <w:pPr>
        <w:pStyle w:val="ParagrapheVideNormal"/>
      </w:pPr>
    </w:p>
    <w:p w14:paraId="62DD1F4A" w14:textId="7FDDBBF9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, </w:t>
      </w:r>
      <w:r w:rsidR="006D21B8" w:rsidRPr="00BE5A07">
        <w:rPr>
          <w:i/>
          <w:iCs/>
          <w:szCs w:val="32"/>
        </w:rPr>
        <w:t>à Colomb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Tu as peut-être tort de les emmener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Ils m</w:t>
      </w:r>
      <w:r>
        <w:rPr>
          <w:szCs w:val="32"/>
        </w:rPr>
        <w:t>’</w:t>
      </w:r>
      <w:r w:rsidR="00695293" w:rsidRPr="00BE5A07">
        <w:rPr>
          <w:szCs w:val="32"/>
        </w:rPr>
        <w:t>ont l</w:t>
      </w:r>
      <w:r>
        <w:rPr>
          <w:szCs w:val="32"/>
        </w:rPr>
        <w:t>’</w:t>
      </w:r>
      <w:r w:rsidR="00695293" w:rsidRPr="00BE5A07">
        <w:rPr>
          <w:szCs w:val="32"/>
        </w:rPr>
        <w:t>air bien entreprenants</w:t>
      </w:r>
      <w:r>
        <w:rPr>
          <w:szCs w:val="32"/>
        </w:rPr>
        <w:t xml:space="preserve"> !… </w:t>
      </w:r>
      <w:r w:rsidR="00695293" w:rsidRPr="00BE5A07">
        <w:rPr>
          <w:szCs w:val="32"/>
        </w:rPr>
        <w:t>Tout cela ne me présage rien de bon pour la tranquillité future de l</w:t>
      </w:r>
      <w:r>
        <w:rPr>
          <w:szCs w:val="32"/>
        </w:rPr>
        <w:t>’</w:t>
      </w:r>
      <w:r w:rsidR="00695293" w:rsidRPr="00BE5A07">
        <w:rPr>
          <w:szCs w:val="32"/>
        </w:rPr>
        <w:t>Europe</w:t>
      </w:r>
      <w:r>
        <w:rPr>
          <w:szCs w:val="32"/>
        </w:rPr>
        <w:t> !</w:t>
      </w:r>
    </w:p>
    <w:p w14:paraId="03DF409E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Le fait est que</w:t>
      </w:r>
      <w:r w:rsidR="006D3E7C">
        <w:rPr>
          <w:szCs w:val="32"/>
        </w:rPr>
        <w:t>…</w:t>
      </w:r>
    </w:p>
    <w:p w14:paraId="7C95A75E" w14:textId="6A75EF8A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Veux-tu que je te dise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Christophe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eh bien</w:t>
      </w:r>
      <w:r>
        <w:rPr>
          <w:szCs w:val="32"/>
        </w:rPr>
        <w:t xml:space="preserve">… </w:t>
      </w:r>
      <w:r w:rsidR="00695293" w:rsidRPr="00BE5A07">
        <w:rPr>
          <w:szCs w:val="32"/>
        </w:rPr>
        <w:t>en découvrant l</w:t>
      </w:r>
      <w:r>
        <w:rPr>
          <w:szCs w:val="32"/>
        </w:rPr>
        <w:t>’</w:t>
      </w:r>
      <w:r w:rsidR="00695293" w:rsidRPr="00BE5A07">
        <w:rPr>
          <w:szCs w:val="32"/>
        </w:rPr>
        <w:t>Amérique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je ne sais pourquoi</w:t>
      </w:r>
      <w:r>
        <w:rPr>
          <w:szCs w:val="32"/>
        </w:rPr>
        <w:t xml:space="preserve">, </w:t>
      </w:r>
      <w:r w:rsidR="00695293" w:rsidRPr="00BE5A07">
        <w:rPr>
          <w:szCs w:val="32"/>
        </w:rPr>
        <w:t>mais j</w:t>
      </w:r>
      <w:r>
        <w:rPr>
          <w:szCs w:val="32"/>
        </w:rPr>
        <w:t>’</w:t>
      </w:r>
      <w:r w:rsidR="00695293" w:rsidRPr="00BE5A07">
        <w:rPr>
          <w:szCs w:val="32"/>
        </w:rPr>
        <w:t>ai comme une idée que tu as fait une belle gaffe</w:t>
      </w:r>
      <w:r>
        <w:rPr>
          <w:szCs w:val="32"/>
        </w:rPr>
        <w:t> !</w:t>
      </w:r>
    </w:p>
    <w:p w14:paraId="60006B7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</w:t>
      </w:r>
      <w:r w:rsidR="006D3E7C">
        <w:rPr>
          <w:szCs w:val="32"/>
        </w:rPr>
        <w:t>’</w:t>
      </w:r>
      <w:r w:rsidRPr="00BE5A07">
        <w:rPr>
          <w:szCs w:val="32"/>
        </w:rPr>
        <w:t>en ai bien peur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</w:t>
      </w:r>
      <w:r w:rsidR="006D3E7C">
        <w:rPr>
          <w:szCs w:val="32"/>
        </w:rPr>
        <w:t>…</w:t>
      </w:r>
    </w:p>
    <w:p w14:paraId="65FDBC3F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lastRenderedPageBreak/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Si que je serais vous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comment que je les laisserais tomber tous ces frères mirontons</w:t>
      </w:r>
      <w:r w:rsidR="006D3E7C">
        <w:rPr>
          <w:szCs w:val="32"/>
        </w:rPr>
        <w:t> !</w:t>
      </w:r>
    </w:p>
    <w:p w14:paraId="70F3E4B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Mais ma découverte de l</w:t>
      </w:r>
      <w:r w:rsidR="006D3E7C">
        <w:rPr>
          <w:szCs w:val="32"/>
        </w:rPr>
        <w:t>’</w:t>
      </w:r>
      <w:r w:rsidRPr="00BE5A07">
        <w:rPr>
          <w:szCs w:val="32"/>
        </w:rPr>
        <w:t>Amérique</w:t>
      </w:r>
      <w:r w:rsidR="006D3E7C">
        <w:rPr>
          <w:szCs w:val="32"/>
        </w:rPr>
        <w:t>…</w:t>
      </w:r>
    </w:p>
    <w:p w14:paraId="2F299018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Bah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y a pas que cette Amérique</w:t>
      </w:r>
      <w:r w:rsidR="006D3E7C">
        <w:rPr>
          <w:szCs w:val="32"/>
        </w:rPr>
        <w:t> !</w:t>
      </w:r>
    </w:p>
    <w:p w14:paraId="06CBE73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Comment</w:t>
      </w:r>
      <w:r w:rsidR="006D3E7C">
        <w:rPr>
          <w:szCs w:val="32"/>
        </w:rPr>
        <w:t xml:space="preserve"> ! </w:t>
      </w:r>
      <w:r w:rsidRPr="00BE5A07">
        <w:rPr>
          <w:szCs w:val="32"/>
        </w:rPr>
        <w:t>Il y a une autre Amérique</w:t>
      </w:r>
      <w:r w:rsidR="006D3E7C">
        <w:rPr>
          <w:szCs w:val="32"/>
        </w:rPr>
        <w:t> ?…</w:t>
      </w:r>
    </w:p>
    <w:p w14:paraId="366DDB1B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 xml:space="preserve">Je viens de causer avec un </w:t>
      </w:r>
      <w:r w:rsidR="006D3E7C">
        <w:rPr>
          <w:szCs w:val="32"/>
        </w:rPr>
        <w:t>« </w:t>
      </w:r>
      <w:r w:rsidRPr="00BE5A07">
        <w:rPr>
          <w:szCs w:val="32"/>
        </w:rPr>
        <w:t>mec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dessalé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Y sont rares par ici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mais enfin celui-là m</w:t>
      </w:r>
      <w:r w:rsidR="006D3E7C">
        <w:rPr>
          <w:szCs w:val="32"/>
        </w:rPr>
        <w:t>’</w:t>
      </w:r>
      <w:r w:rsidRPr="00BE5A07">
        <w:rPr>
          <w:szCs w:val="32"/>
        </w:rPr>
        <w:t>a donné un tuyau sérieux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Paraît qu</w:t>
      </w:r>
      <w:r w:rsidR="006D3E7C">
        <w:rPr>
          <w:szCs w:val="32"/>
        </w:rPr>
        <w:t>’</w:t>
      </w:r>
      <w:r w:rsidRPr="00BE5A07">
        <w:rPr>
          <w:szCs w:val="32"/>
        </w:rPr>
        <w:t>un peu plus loin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vers le Sud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y a une autre Amérique</w:t>
      </w:r>
      <w:r w:rsidR="006D3E7C">
        <w:rPr>
          <w:szCs w:val="32"/>
        </w:rPr>
        <w:t>.</w:t>
      </w:r>
    </w:p>
    <w:p w14:paraId="2A06A63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Voilà qui me décide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ne veux à aucun prix assumer la responsabilité de ramener ces gens-là en Europe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Je ne parlerai jamais de cette première découverte</w:t>
      </w:r>
      <w:r w:rsidR="006D3E7C">
        <w:rPr>
          <w:szCs w:val="32"/>
        </w:rPr>
        <w:t>.</w:t>
      </w:r>
    </w:p>
    <w:p w14:paraId="55595736" w14:textId="1A020281" w:rsidR="006D3E7C" w:rsidRDefault="006D3E7C" w:rsidP="00695293">
      <w:pPr>
        <w:rPr>
          <w:szCs w:val="32"/>
        </w:rPr>
      </w:pPr>
      <w:r>
        <w:rPr>
          <w:szCs w:val="32"/>
        </w:rPr>
        <w:t>M</w:t>
      </w:r>
      <w:r w:rsidRPr="006D3E7C">
        <w:rPr>
          <w:szCs w:val="32"/>
          <w:vertAlign w:val="superscript"/>
        </w:rPr>
        <w:t>me</w:t>
      </w:r>
      <w:r>
        <w:rPr>
          <w:szCs w:val="32"/>
        </w:rPr>
        <w:t> </w:t>
      </w:r>
      <w:r w:rsidR="00695293"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>
        <w:rPr>
          <w:szCs w:val="32"/>
        </w:rPr>
        <w:t xml:space="preserve">. – </w:t>
      </w:r>
      <w:r w:rsidR="00695293" w:rsidRPr="00BE5A07">
        <w:rPr>
          <w:szCs w:val="32"/>
        </w:rPr>
        <w:t>C</w:t>
      </w:r>
      <w:r>
        <w:rPr>
          <w:szCs w:val="32"/>
        </w:rPr>
        <w:t>’</w:t>
      </w:r>
      <w:r w:rsidR="00695293" w:rsidRPr="00BE5A07">
        <w:rPr>
          <w:szCs w:val="32"/>
        </w:rPr>
        <w:t>est plus sage</w:t>
      </w:r>
      <w:r>
        <w:rPr>
          <w:szCs w:val="32"/>
        </w:rPr>
        <w:t xml:space="preserve">. </w:t>
      </w:r>
      <w:r w:rsidR="00695293" w:rsidRPr="00BE5A07">
        <w:rPr>
          <w:szCs w:val="32"/>
        </w:rPr>
        <w:t>On les découvrira toujours assez tôt</w:t>
      </w:r>
      <w:r>
        <w:rPr>
          <w:szCs w:val="32"/>
        </w:rPr>
        <w:t> !</w:t>
      </w:r>
    </w:p>
    <w:p w14:paraId="6E255E9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Je vais leur donner des ordres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Cette nuit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nous mettrons les voiles sans les avertir</w:t>
      </w:r>
      <w:r w:rsidR="006D3E7C">
        <w:rPr>
          <w:szCs w:val="32"/>
        </w:rPr>
        <w:t>.</w:t>
      </w:r>
    </w:p>
    <w:p w14:paraId="633904B4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, – </w:t>
      </w:r>
      <w:r w:rsidRPr="00BE5A07">
        <w:rPr>
          <w:szCs w:val="32"/>
        </w:rPr>
        <w:t>Et puisque vous allez découvrir l</w:t>
      </w:r>
      <w:r w:rsidR="006D3E7C">
        <w:rPr>
          <w:szCs w:val="32"/>
        </w:rPr>
        <w:t>’</w:t>
      </w:r>
      <w:r w:rsidRPr="00BE5A07">
        <w:rPr>
          <w:szCs w:val="32"/>
        </w:rPr>
        <w:t>autre Amérique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je vous demanderai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>M</w:t>
      </w:r>
      <w:r w:rsidR="006D3E7C">
        <w:rPr>
          <w:szCs w:val="32"/>
        </w:rPr>
        <w:t>’</w:t>
      </w:r>
      <w:r w:rsidRPr="00BE5A07">
        <w:rPr>
          <w:szCs w:val="32"/>
        </w:rPr>
        <w:t>sieur Christophe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de me déposer avec </w:t>
      </w:r>
      <w:r w:rsidR="006D3E7C">
        <w:rPr>
          <w:szCs w:val="32"/>
        </w:rPr>
        <w:t>« </w:t>
      </w:r>
      <w:r w:rsidRPr="00BE5A07">
        <w:rPr>
          <w:szCs w:val="32"/>
        </w:rPr>
        <w:t>Madame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et </w:t>
      </w:r>
      <w:r w:rsidR="006D3E7C">
        <w:rPr>
          <w:szCs w:val="32"/>
        </w:rPr>
        <w:t>« </w:t>
      </w:r>
      <w:r w:rsidRPr="00BE5A07">
        <w:rPr>
          <w:szCs w:val="32"/>
        </w:rPr>
        <w:t>ces dames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dans un petit patelin du Sud que m</w:t>
      </w:r>
      <w:r w:rsidR="006D3E7C">
        <w:rPr>
          <w:szCs w:val="32"/>
        </w:rPr>
        <w:t>’</w:t>
      </w:r>
      <w:r w:rsidRPr="00BE5A07">
        <w:rPr>
          <w:szCs w:val="32"/>
        </w:rPr>
        <w:t>a recommandé mon copain</w:t>
      </w:r>
      <w:r w:rsidR="006D3E7C">
        <w:rPr>
          <w:szCs w:val="32"/>
        </w:rPr>
        <w:t xml:space="preserve">, </w:t>
      </w:r>
      <w:r w:rsidRPr="00BE5A07">
        <w:rPr>
          <w:szCs w:val="32"/>
        </w:rPr>
        <w:t xml:space="preserve">le </w:t>
      </w:r>
      <w:r w:rsidR="006D3E7C">
        <w:rPr>
          <w:szCs w:val="32"/>
        </w:rPr>
        <w:t>« </w:t>
      </w:r>
      <w:r w:rsidRPr="00BE5A07">
        <w:rPr>
          <w:szCs w:val="32"/>
        </w:rPr>
        <w:t>mec-dessalé</w:t>
      </w:r>
      <w:r w:rsidR="006D3E7C">
        <w:rPr>
          <w:szCs w:val="32"/>
        </w:rPr>
        <w:t> »</w:t>
      </w:r>
      <w:r w:rsidRPr="00BE5A07">
        <w:rPr>
          <w:szCs w:val="32"/>
        </w:rPr>
        <w:t xml:space="preserve"> dont je vous parlais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Paraît qu</w:t>
      </w:r>
      <w:r w:rsidR="006D3E7C">
        <w:rPr>
          <w:szCs w:val="32"/>
        </w:rPr>
        <w:t>’</w:t>
      </w:r>
      <w:r w:rsidRPr="00BE5A07">
        <w:rPr>
          <w:szCs w:val="32"/>
        </w:rPr>
        <w:t>il y a de l</w:t>
      </w:r>
      <w:r w:rsidR="006D3E7C">
        <w:rPr>
          <w:szCs w:val="32"/>
        </w:rPr>
        <w:t>’</w:t>
      </w:r>
      <w:r w:rsidRPr="00BE5A07">
        <w:rPr>
          <w:szCs w:val="32"/>
        </w:rPr>
        <w:t>avenir dans ce coin-là pour mon genre de commerce</w:t>
      </w:r>
      <w:r w:rsidR="006D3E7C">
        <w:rPr>
          <w:szCs w:val="32"/>
        </w:rPr>
        <w:t>.</w:t>
      </w:r>
    </w:p>
    <w:p w14:paraId="6109EC67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C</w:t>
      </w:r>
      <w:r w:rsidR="00B13898" w:rsidRPr="00BE5A07">
        <w:rPr>
          <w:rStyle w:val="Taille-1Caracteres"/>
        </w:rPr>
        <w:t>OLOMB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Un endroit propice à votre ignoble trafic</w:t>
      </w:r>
      <w:r w:rsidR="006D3E7C">
        <w:rPr>
          <w:szCs w:val="32"/>
        </w:rPr>
        <w:t> ?</w:t>
      </w:r>
    </w:p>
    <w:p w14:paraId="3F47E601" w14:textId="77777777" w:rsidR="006D3E7C" w:rsidRDefault="00695293" w:rsidP="00695293">
      <w:pPr>
        <w:rPr>
          <w:szCs w:val="32"/>
        </w:rPr>
      </w:pPr>
      <w:r w:rsidRPr="00BE5A07">
        <w:rPr>
          <w:szCs w:val="32"/>
        </w:rPr>
        <w:t>P</w:t>
      </w:r>
      <w:r w:rsidR="00B13898" w:rsidRPr="00BE5A07">
        <w:rPr>
          <w:rStyle w:val="Taille-1Caracteres"/>
        </w:rPr>
        <w:t>HILIDOR</w:t>
      </w:r>
      <w:r w:rsidR="006D3E7C">
        <w:rPr>
          <w:szCs w:val="32"/>
        </w:rPr>
        <w:t xml:space="preserve">. – </w:t>
      </w:r>
      <w:r w:rsidRPr="00BE5A07">
        <w:rPr>
          <w:szCs w:val="32"/>
        </w:rPr>
        <w:t>Oui</w:t>
      </w:r>
      <w:r w:rsidR="006D3E7C">
        <w:rPr>
          <w:szCs w:val="32"/>
        </w:rPr>
        <w:t xml:space="preserve">. </w:t>
      </w:r>
      <w:r w:rsidRPr="00BE5A07">
        <w:rPr>
          <w:szCs w:val="32"/>
        </w:rPr>
        <w:t>Buenos Ayres</w:t>
      </w:r>
      <w:r w:rsidR="006D3E7C">
        <w:rPr>
          <w:szCs w:val="32"/>
        </w:rPr>
        <w:t>.</w:t>
      </w:r>
    </w:p>
    <w:p w14:paraId="336A2672" w14:textId="54BF05A1" w:rsidR="00033562" w:rsidRPr="00BE5A07" w:rsidRDefault="00695293" w:rsidP="006D3E7C">
      <w:pPr>
        <w:pStyle w:val="Centr"/>
      </w:pPr>
      <w:r w:rsidRPr="00BE5A07">
        <w:t>FIN</w:t>
      </w:r>
    </w:p>
    <w:p w14:paraId="0A51A488" w14:textId="77777777" w:rsidR="00033562" w:rsidRPr="00BE5A07" w:rsidRDefault="00033562">
      <w:pPr>
        <w:sectPr w:rsidR="00033562" w:rsidRPr="00BE5A07" w:rsidSect="00692C28">
          <w:footerReference w:type="default" r:id="rId48"/>
          <w:endnotePr>
            <w:numFmt w:val="lowerLetter"/>
          </w:endnotePr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</w:p>
    <w:p w14:paraId="7921A2F6" w14:textId="77777777" w:rsidR="00033562" w:rsidRPr="00BE5A07" w:rsidRDefault="00033562" w:rsidP="00692C28">
      <w:pPr>
        <w:pStyle w:val="Titre1"/>
        <w:spacing w:before="0" w:after="480"/>
      </w:pPr>
      <w:bookmarkStart w:id="52" w:name="_Toc197372931"/>
      <w:r w:rsidRPr="00BE5A07">
        <w:lastRenderedPageBreak/>
        <w:t>À propos de cette édition électronique</w:t>
      </w:r>
      <w:bookmarkEnd w:id="52"/>
    </w:p>
    <w:p w14:paraId="4CC11FE8" w14:textId="77777777" w:rsidR="00692C28" w:rsidRPr="00633842" w:rsidRDefault="00692C28" w:rsidP="00692C28">
      <w:pPr>
        <w:spacing w:before="180" w:after="180"/>
        <w:ind w:firstLine="0"/>
        <w:jc w:val="center"/>
        <w:rPr>
          <w:b/>
          <w:bCs/>
          <w:szCs w:val="32"/>
        </w:rPr>
      </w:pPr>
      <w:r w:rsidRPr="00633842">
        <w:rPr>
          <w:b/>
          <w:bCs/>
          <w:szCs w:val="32"/>
        </w:rPr>
        <w:t>Texte libre de droits.</w:t>
      </w:r>
    </w:p>
    <w:p w14:paraId="27F1D8BB" w14:textId="77777777" w:rsidR="00692C28" w:rsidRPr="00633842" w:rsidRDefault="00692C28" w:rsidP="00692C28">
      <w:pPr>
        <w:pStyle w:val="Centr"/>
        <w:spacing w:before="180" w:after="180"/>
      </w:pPr>
      <w:r w:rsidRPr="00633842">
        <w:t>Corrections, édition, conversion informatique et publication par le groupe :</w:t>
      </w:r>
    </w:p>
    <w:p w14:paraId="0414426C" w14:textId="77777777" w:rsidR="00692C28" w:rsidRPr="00633842" w:rsidRDefault="00692C28" w:rsidP="00692C28">
      <w:pPr>
        <w:spacing w:before="180" w:after="180"/>
        <w:ind w:firstLine="0"/>
        <w:jc w:val="center"/>
        <w:rPr>
          <w:b/>
          <w:bCs/>
          <w:i/>
          <w:iCs/>
          <w:szCs w:val="32"/>
        </w:rPr>
      </w:pPr>
      <w:proofErr w:type="gramStart"/>
      <w:r w:rsidRPr="00633842">
        <w:rPr>
          <w:b/>
          <w:bCs/>
          <w:i/>
          <w:iCs/>
          <w:szCs w:val="32"/>
        </w:rPr>
        <w:t>Ebooks</w:t>
      </w:r>
      <w:proofErr w:type="gramEnd"/>
      <w:r w:rsidRPr="00633842">
        <w:rPr>
          <w:b/>
          <w:bCs/>
          <w:i/>
          <w:iCs/>
          <w:szCs w:val="32"/>
        </w:rPr>
        <w:t xml:space="preserve"> libres et gratuits</w:t>
      </w:r>
    </w:p>
    <w:p w14:paraId="1844DD76" w14:textId="77777777" w:rsidR="00692C28" w:rsidRPr="00633842" w:rsidRDefault="00692C28" w:rsidP="00692C28">
      <w:pPr>
        <w:pStyle w:val="Centr"/>
        <w:spacing w:before="180" w:after="180"/>
      </w:pPr>
      <w:hyperlink r:id="rId49" w:history="1">
        <w:r w:rsidRPr="00F74CD6">
          <w:rPr>
            <w:rStyle w:val="Lienhypertexte"/>
          </w:rPr>
          <w:t>https://groups.google.com/g/ebooksgratuits</w:t>
        </w:r>
      </w:hyperlink>
    </w:p>
    <w:p w14:paraId="24F0C27F" w14:textId="5C272C79" w:rsidR="00692C28" w:rsidRPr="00633842" w:rsidRDefault="00692C28" w:rsidP="00692C28">
      <w:pPr>
        <w:pStyle w:val="Centr"/>
        <w:spacing w:before="180" w:after="180"/>
      </w:pPr>
      <w:r w:rsidRPr="00633842">
        <w:t>Adresse du site web du groupe :</w:t>
      </w:r>
      <w:r w:rsidRPr="00633842">
        <w:br/>
      </w:r>
      <w:hyperlink r:id="rId50" w:history="1">
        <w:r w:rsidR="00EC27C0" w:rsidRPr="00AF561A">
          <w:rPr>
            <w:rStyle w:val="Lienhypertexte"/>
            <w:b/>
            <w:bCs/>
            <w:szCs w:val="32"/>
          </w:rPr>
          <w:t>https://www.ebooksgratuits.com/</w:t>
        </w:r>
      </w:hyperlink>
    </w:p>
    <w:p w14:paraId="436258AE" w14:textId="77777777" w:rsidR="00692C28" w:rsidRPr="00633842" w:rsidRDefault="00692C28" w:rsidP="00692C28">
      <w:pPr>
        <w:pStyle w:val="Centr"/>
        <w:spacing w:before="180" w:after="180"/>
      </w:pPr>
      <w:r w:rsidRPr="00633842">
        <w:t>—</w:t>
      </w:r>
    </w:p>
    <w:p w14:paraId="2EF0DD2F" w14:textId="0905FC1A" w:rsidR="00692C28" w:rsidRPr="00633842" w:rsidRDefault="00692C28" w:rsidP="00692C28">
      <w:pPr>
        <w:spacing w:before="180" w:after="180"/>
        <w:ind w:firstLine="0"/>
        <w:jc w:val="center"/>
        <w:rPr>
          <w:b/>
          <w:bCs/>
          <w:szCs w:val="32"/>
        </w:rPr>
      </w:pPr>
      <w:r>
        <w:rPr>
          <w:b/>
          <w:bCs/>
          <w:szCs w:val="32"/>
        </w:rPr>
        <w:t>Mai 2025</w:t>
      </w:r>
    </w:p>
    <w:p w14:paraId="696222F9" w14:textId="77777777" w:rsidR="00692C28" w:rsidRPr="00633842" w:rsidRDefault="00692C28" w:rsidP="00692C28">
      <w:pPr>
        <w:pStyle w:val="Centr"/>
        <w:spacing w:before="180" w:after="180"/>
      </w:pPr>
      <w:r w:rsidRPr="00633842">
        <w:t>—</w:t>
      </w:r>
    </w:p>
    <w:p w14:paraId="74E48E8F" w14:textId="77777777" w:rsidR="00692C28" w:rsidRPr="00633842" w:rsidRDefault="00692C28" w:rsidP="00692C28">
      <w:pPr>
        <w:spacing w:before="180" w:after="180"/>
      </w:pPr>
      <w:r w:rsidRPr="00633842">
        <w:t>– </w:t>
      </w:r>
      <w:r w:rsidRPr="00633842">
        <w:rPr>
          <w:b/>
        </w:rPr>
        <w:t>Élaboration de ce livre électronique</w:t>
      </w:r>
      <w:r w:rsidRPr="00633842">
        <w:t> :</w:t>
      </w:r>
    </w:p>
    <w:p w14:paraId="7F3DF78F" w14:textId="45E0292A" w:rsidR="00692C28" w:rsidRPr="00633842" w:rsidRDefault="00692C28" w:rsidP="00692C28">
      <w:pPr>
        <w:spacing w:before="180" w:after="180"/>
      </w:pPr>
      <w:r w:rsidRPr="00633842">
        <w:t xml:space="preserve">Les membres de </w:t>
      </w:r>
      <w:proofErr w:type="gramStart"/>
      <w:r w:rsidRPr="00633842">
        <w:rPr>
          <w:i/>
        </w:rPr>
        <w:t>Ebooks</w:t>
      </w:r>
      <w:proofErr w:type="gramEnd"/>
      <w:r w:rsidRPr="00633842">
        <w:rPr>
          <w:i/>
        </w:rPr>
        <w:t xml:space="preserve"> libres et gratuits</w:t>
      </w:r>
      <w:r w:rsidRPr="00633842">
        <w:t xml:space="preserve"> qui ont participé à l’élaboration de ce livre, sont :</w:t>
      </w:r>
      <w:r w:rsidR="00EC27C0">
        <w:t xml:space="preserve"> </w:t>
      </w:r>
      <w:proofErr w:type="spellStart"/>
      <w:r w:rsidR="00EC27C0" w:rsidRPr="00EC27C0">
        <w:t>YvetteT</w:t>
      </w:r>
      <w:proofErr w:type="spellEnd"/>
      <w:r w:rsidR="00EC27C0" w:rsidRPr="00EC27C0">
        <w:t xml:space="preserve">, </w:t>
      </w:r>
      <w:proofErr w:type="spellStart"/>
      <w:r w:rsidR="00EC27C0" w:rsidRPr="00EC27C0">
        <w:t>PatriceC</w:t>
      </w:r>
      <w:proofErr w:type="spellEnd"/>
      <w:r w:rsidR="00EC27C0" w:rsidRPr="00EC27C0">
        <w:t xml:space="preserve">, </w:t>
      </w:r>
      <w:proofErr w:type="spellStart"/>
      <w:r w:rsidR="00EC27C0" w:rsidRPr="00EC27C0">
        <w:t>HélèneP</w:t>
      </w:r>
      <w:proofErr w:type="spellEnd"/>
      <w:r w:rsidR="00EC27C0">
        <w:t xml:space="preserve">, </w:t>
      </w:r>
      <w:proofErr w:type="spellStart"/>
      <w:r w:rsidR="00EC27C0">
        <w:t>Coolmicro</w:t>
      </w:r>
      <w:proofErr w:type="spellEnd"/>
      <w:r w:rsidR="00EC27C0">
        <w:t>.</w:t>
      </w:r>
    </w:p>
    <w:p w14:paraId="074F33A5" w14:textId="77777777" w:rsidR="00692C28" w:rsidRPr="00633842" w:rsidRDefault="00692C28" w:rsidP="00692C28">
      <w:pPr>
        <w:spacing w:before="180" w:after="180"/>
      </w:pPr>
      <w:r w:rsidRPr="00633842">
        <w:t>– </w:t>
      </w:r>
      <w:r w:rsidRPr="00633842">
        <w:rPr>
          <w:b/>
        </w:rPr>
        <w:t>Dispositions</w:t>
      </w:r>
      <w:r w:rsidRPr="00633842">
        <w:t> :</w:t>
      </w:r>
    </w:p>
    <w:p w14:paraId="047CFCD0" w14:textId="77777777" w:rsidR="00692C28" w:rsidRPr="00633842" w:rsidRDefault="00692C28" w:rsidP="00692C28">
      <w:pPr>
        <w:spacing w:before="180" w:after="180"/>
      </w:pPr>
      <w:r w:rsidRPr="00633842">
        <w:t xml:space="preserve">Les livres que nous mettons à votre disposition, sont des textes libres de droits, que vous pouvez utiliser librement, </w:t>
      </w:r>
      <w:r w:rsidRPr="00633842">
        <w:rPr>
          <w:u w:val="single"/>
        </w:rPr>
        <w:t>à une fin non commerciale et non professionnelle</w:t>
      </w:r>
      <w:r w:rsidRPr="00633842">
        <w:t>. Tout lien vers notre site est bienvenu…</w:t>
      </w:r>
    </w:p>
    <w:p w14:paraId="49FB700F" w14:textId="77777777" w:rsidR="00692C28" w:rsidRPr="00633842" w:rsidRDefault="00692C28" w:rsidP="00692C28">
      <w:pPr>
        <w:spacing w:before="180" w:after="180"/>
      </w:pPr>
      <w:r w:rsidRPr="00633842">
        <w:t>– </w:t>
      </w:r>
      <w:r w:rsidRPr="00633842">
        <w:rPr>
          <w:b/>
        </w:rPr>
        <w:t>Qualité</w:t>
      </w:r>
      <w:r w:rsidRPr="00633842">
        <w:t> :</w:t>
      </w:r>
    </w:p>
    <w:p w14:paraId="4E06C7A4" w14:textId="77777777" w:rsidR="00692C28" w:rsidRPr="00633842" w:rsidRDefault="00692C28" w:rsidP="00692C28">
      <w:pPr>
        <w:spacing w:before="180" w:after="180"/>
      </w:pPr>
      <w:r w:rsidRPr="00633842">
        <w:t>Les textes sont livrés tels quels sans garantie de leur intégrité parfaite par rapport à l'original. Nous rappelons que c'est un travail d'amateurs non rétribués et que nous essayons de promouvoir la culture littéraire avec de maigres moyens.</w:t>
      </w:r>
    </w:p>
    <w:p w14:paraId="7525B066" w14:textId="77777777" w:rsidR="00692C28" w:rsidRPr="00633842" w:rsidRDefault="00692C28" w:rsidP="00692C28">
      <w:pPr>
        <w:spacing w:before="180" w:after="180"/>
        <w:ind w:firstLine="0"/>
        <w:jc w:val="center"/>
        <w:rPr>
          <w:i/>
          <w:iCs/>
          <w:szCs w:val="32"/>
        </w:rPr>
      </w:pPr>
      <w:r w:rsidRPr="00633842">
        <w:rPr>
          <w:i/>
          <w:iCs/>
          <w:szCs w:val="32"/>
        </w:rPr>
        <w:t>Votre aide est la bienvenue !</w:t>
      </w:r>
    </w:p>
    <w:p w14:paraId="0B0747CE" w14:textId="6AB37317" w:rsidR="00033562" w:rsidRPr="00BE5A07" w:rsidRDefault="00692C28" w:rsidP="00692C28">
      <w:pPr>
        <w:pStyle w:val="Centr"/>
        <w:suppressAutoHyphens/>
        <w:spacing w:before="180" w:after="180"/>
      </w:pPr>
      <w:r w:rsidRPr="00633842">
        <w:t>VOUS POUVEZ NOUS AIDER À FAIRE CONNAÎTRE CES CLASSIQUES LITTÉRAIRES.</w:t>
      </w:r>
    </w:p>
    <w:sectPr w:rsidR="00033562" w:rsidRPr="00BE5A07" w:rsidSect="00692C28">
      <w:pgSz w:w="11906" w:h="16838" w:code="9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197175" w14:textId="77777777" w:rsidR="001509EB" w:rsidRDefault="001509EB">
      <w:r>
        <w:separator/>
      </w:r>
    </w:p>
  </w:endnote>
  <w:endnote w:type="continuationSeparator" w:id="0">
    <w:p w14:paraId="187CCB01" w14:textId="77777777" w:rsidR="001509EB" w:rsidRDefault="001509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asis30">
    <w:panose1 w:val="020006030500000200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ntium Book Basic">
    <w:panose1 w:val="02000503060000020004"/>
    <w:charset w:val="00"/>
    <w:family w:val="auto"/>
    <w:pitch w:val="variable"/>
    <w:sig w:usb0="A000007F" w:usb1="5000204A" w:usb2="00000000" w:usb3="00000000" w:csb0="0000001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48192" w14:textId="77777777" w:rsidR="006D21B8" w:rsidRDefault="006D21B8">
    <w:pPr>
      <w:jc w:val="center"/>
    </w:pPr>
    <w:r>
      <w:t xml:space="preserve">– </w:t>
    </w:r>
    <w:r>
      <w:rPr>
        <w:rStyle w:val="Numrodepage"/>
      </w:rPr>
      <w:fldChar w:fldCharType="begin"/>
    </w:r>
    <w:r>
      <w:rPr>
        <w:rStyle w:val="Numrodepage"/>
      </w:rPr>
      <w:instrText xml:space="preserve"> PAGE </w:instrText>
    </w:r>
    <w:r>
      <w:rPr>
        <w:rStyle w:val="Numrodepage"/>
      </w:rPr>
      <w:fldChar w:fldCharType="separate"/>
    </w:r>
    <w:r>
      <w:rPr>
        <w:rStyle w:val="Numrodepage"/>
        <w:noProof/>
      </w:rPr>
      <w:t>2</w:t>
    </w:r>
    <w:r>
      <w:rPr>
        <w:rStyle w:val="Numrodepage"/>
      </w:rPr>
      <w:fldChar w:fldCharType="end"/>
    </w:r>
    <w:r>
      <w:rPr>
        <w:rStyle w:val="Numrodepage"/>
      </w:rPr>
      <w:t xml:space="preserve"> –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32F57B" w14:textId="77777777" w:rsidR="006D21B8" w:rsidRDefault="006D21B8">
    <w:pPr>
      <w:jc w:val="center"/>
      <w:rPr>
        <w:sz w:val="30"/>
        <w:szCs w:val="30"/>
      </w:rPr>
    </w:pPr>
    <w:r>
      <w:rPr>
        <w:sz w:val="30"/>
        <w:szCs w:val="30"/>
      </w:rPr>
      <w:t xml:space="preserve">– </w:t>
    </w:r>
    <w:r>
      <w:rPr>
        <w:rStyle w:val="Numrodepage"/>
        <w:sz w:val="30"/>
        <w:szCs w:val="30"/>
      </w:rPr>
      <w:fldChar w:fldCharType="begin"/>
    </w:r>
    <w:r>
      <w:rPr>
        <w:rStyle w:val="Numrodepage"/>
        <w:sz w:val="30"/>
        <w:szCs w:val="30"/>
      </w:rPr>
      <w:instrText xml:space="preserve"> PAGE </w:instrText>
    </w:r>
    <w:r>
      <w:rPr>
        <w:rStyle w:val="Numrodepage"/>
        <w:sz w:val="30"/>
        <w:szCs w:val="30"/>
      </w:rPr>
      <w:fldChar w:fldCharType="separate"/>
    </w:r>
    <w:r w:rsidR="00831B3C">
      <w:rPr>
        <w:rStyle w:val="Numrodepage"/>
        <w:noProof/>
        <w:sz w:val="30"/>
        <w:szCs w:val="30"/>
      </w:rPr>
      <w:t>215</w:t>
    </w:r>
    <w:r>
      <w:rPr>
        <w:rStyle w:val="Numrodepage"/>
        <w:sz w:val="30"/>
        <w:szCs w:val="30"/>
      </w:rPr>
      <w:fldChar w:fldCharType="end"/>
    </w:r>
    <w:r>
      <w:rPr>
        <w:rStyle w:val="Numrodepage"/>
        <w:sz w:val="30"/>
        <w:szCs w:val="30"/>
      </w:rPr>
      <w:t xml:space="preserve"> –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FF6D5C" w14:textId="77777777" w:rsidR="001509EB" w:rsidRDefault="001509EB">
      <w:r>
        <w:separator/>
      </w:r>
    </w:p>
  </w:footnote>
  <w:footnote w:type="continuationSeparator" w:id="0">
    <w:p w14:paraId="585B0646" w14:textId="77777777" w:rsidR="001509EB" w:rsidRDefault="001509EB">
      <w:r>
        <w:continuationSeparator/>
      </w:r>
    </w:p>
  </w:footnote>
  <w:footnote w:id="1">
    <w:p w14:paraId="0DF7C7AF" w14:textId="0C8A3236" w:rsidR="0021293D" w:rsidRDefault="0021293D">
      <w:pPr>
        <w:pStyle w:val="Notedebasdepage"/>
      </w:pPr>
      <w:r>
        <w:rPr>
          <w:rStyle w:val="Appelnotedebasdep"/>
        </w:rPr>
        <w:footnoteRef/>
      </w:r>
      <w:r>
        <w:t xml:space="preserve"> Il manque probablement une partie de phrase dans l</w:t>
      </w:r>
      <w:r w:rsidR="006D3E7C">
        <w:t>’</w:t>
      </w:r>
      <w:r>
        <w:t>édition papier utilisée</w:t>
      </w:r>
      <w:r w:rsidR="006D3E7C">
        <w:t>. [</w:t>
      </w:r>
      <w:r w:rsidRPr="0021293D">
        <w:rPr>
          <w:i/>
        </w:rPr>
        <w:t>Note du correcteur</w:t>
      </w:r>
      <w:r w:rsidR="006D3E7C">
        <w:rPr>
          <w:i/>
        </w:rPr>
        <w:t xml:space="preserve"> – </w:t>
      </w:r>
      <w:proofErr w:type="spellStart"/>
      <w:r w:rsidRPr="0021293D">
        <w:rPr>
          <w:i/>
        </w:rPr>
        <w:t>ELG</w:t>
      </w:r>
      <w:proofErr w:type="spellEnd"/>
      <w:r w:rsidR="006D3E7C">
        <w:rPr>
          <w:i/>
        </w:rPr>
        <w:t>.</w:t>
      </w:r>
      <w:r w:rsidR="006D3E7C" w:rsidRPr="006D3E7C">
        <w:rPr>
          <w:iCs/>
        </w:rPr>
        <w:t>]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D8888C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5D055C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38052C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5B4EBA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191ED98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B3CBE7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4A6531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544153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DD8D8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44C26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0DC2343"/>
    <w:multiLevelType w:val="multilevel"/>
    <w:tmpl w:val="D1789668"/>
    <w:lvl w:ilvl="0">
      <w:numFmt w:val="bullet"/>
      <w:lvlText w:val=""/>
      <w:lvlJc w:val="left"/>
      <w:pPr>
        <w:ind w:left="926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1" w15:restartNumberingAfterBreak="0">
    <w:nsid w:val="09D016AE"/>
    <w:multiLevelType w:val="multilevel"/>
    <w:tmpl w:val="311A36A2"/>
    <w:lvl w:ilvl="0">
      <w:start w:val="1"/>
      <w:numFmt w:val="decimal"/>
      <w:lvlText w:val="%1."/>
      <w:lvlJc w:val="left"/>
      <w:pPr>
        <w:ind w:left="1492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" w15:restartNumberingAfterBreak="0">
    <w:nsid w:val="1B774F57"/>
    <w:multiLevelType w:val="multilevel"/>
    <w:tmpl w:val="0BE25AF6"/>
    <w:lvl w:ilvl="0">
      <w:start w:val="1"/>
      <w:numFmt w:val="decimal"/>
      <w:lvlText w:val="%1."/>
      <w:lvlJc w:val="left"/>
      <w:pPr>
        <w:ind w:left="926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3" w15:restartNumberingAfterBreak="0">
    <w:nsid w:val="3038213E"/>
    <w:multiLevelType w:val="multilevel"/>
    <w:tmpl w:val="08F4DCAC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 w:cs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 w:cs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 w:cs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 w:cs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  <w:sz w:val="20"/>
      </w:rPr>
    </w:lvl>
  </w:abstractNum>
  <w:abstractNum w:abstractNumId="14" w15:restartNumberingAfterBreak="0">
    <w:nsid w:val="308A6C0B"/>
    <w:multiLevelType w:val="hybridMultilevel"/>
    <w:tmpl w:val="5E0C6452"/>
    <w:lvl w:ilvl="0" w:tplc="179659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04A6ED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23781F2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C0A2B51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C7E530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79261CE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B60B99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4F0A4D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24C3D0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1EE239D"/>
    <w:multiLevelType w:val="multilevel"/>
    <w:tmpl w:val="06D09B58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 w:cs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 w:cs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 w:cs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 w:cs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  <w:sz w:val="20"/>
      </w:rPr>
    </w:lvl>
  </w:abstractNum>
  <w:abstractNum w:abstractNumId="16" w15:restartNumberingAfterBreak="0">
    <w:nsid w:val="32C3293B"/>
    <w:multiLevelType w:val="multilevel"/>
    <w:tmpl w:val="F5BE1ECA"/>
    <w:lvl w:ilvl="0">
      <w:numFmt w:val="bullet"/>
      <w:lvlText w:val=""/>
      <w:lvlJc w:val="left"/>
      <w:pPr>
        <w:ind w:left="1209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7" w15:restartNumberingAfterBreak="0">
    <w:nsid w:val="33691385"/>
    <w:multiLevelType w:val="hybridMultilevel"/>
    <w:tmpl w:val="2EAA8648"/>
    <w:lvl w:ilvl="0" w:tplc="144E42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B6508AD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D988CC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ED429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AB8320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B750220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DB0ACF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F8E4C92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584E42F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3A91EB8"/>
    <w:multiLevelType w:val="hybridMultilevel"/>
    <w:tmpl w:val="47F4B040"/>
    <w:lvl w:ilvl="0" w:tplc="30B642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35F0C21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14AC85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3D4286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A5A8C90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6CE7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57E85E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C5B68E2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02CF76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5F91BA3"/>
    <w:multiLevelType w:val="multilevel"/>
    <w:tmpl w:val="606C8C72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 w:cs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 w:cs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 w:cs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 w:cs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  <w:sz w:val="20"/>
      </w:rPr>
    </w:lvl>
  </w:abstractNum>
  <w:abstractNum w:abstractNumId="20" w15:restartNumberingAfterBreak="0">
    <w:nsid w:val="4B37363B"/>
    <w:multiLevelType w:val="multilevel"/>
    <w:tmpl w:val="057CA2EA"/>
    <w:lvl w:ilvl="0">
      <w:numFmt w:val="bullet"/>
      <w:lvlText w:val=""/>
      <w:lvlJc w:val="left"/>
      <w:pPr>
        <w:ind w:left="720" w:hanging="360"/>
      </w:pPr>
      <w:rPr>
        <w:rFonts w:ascii="Symbol" w:hAnsi="Symbol" w:cs="Symbol"/>
        <w:sz w:val="20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  <w:sz w:val="20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 w:cs="Wingdings"/>
        <w:sz w:val="20"/>
      </w:rPr>
    </w:lvl>
    <w:lvl w:ilvl="3">
      <w:numFmt w:val="bullet"/>
      <w:lvlText w:val=""/>
      <w:lvlJc w:val="left"/>
      <w:pPr>
        <w:ind w:left="2880" w:hanging="360"/>
      </w:pPr>
      <w:rPr>
        <w:rFonts w:ascii="Wingdings" w:hAnsi="Wingdings" w:cs="Wingdings"/>
        <w:sz w:val="20"/>
      </w:rPr>
    </w:lvl>
    <w:lvl w:ilvl="4">
      <w:numFmt w:val="bullet"/>
      <w:lvlText w:val=""/>
      <w:lvlJc w:val="left"/>
      <w:pPr>
        <w:ind w:left="3600" w:hanging="360"/>
      </w:pPr>
      <w:rPr>
        <w:rFonts w:ascii="Wingdings" w:hAnsi="Wingdings" w:cs="Wingdings"/>
        <w:sz w:val="20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 w:cs="Wingdings"/>
        <w:sz w:val="20"/>
      </w:rPr>
    </w:lvl>
    <w:lvl w:ilvl="6">
      <w:numFmt w:val="bullet"/>
      <w:lvlText w:val=""/>
      <w:lvlJc w:val="left"/>
      <w:pPr>
        <w:ind w:left="5040" w:hanging="360"/>
      </w:pPr>
      <w:rPr>
        <w:rFonts w:ascii="Wingdings" w:hAnsi="Wingdings" w:cs="Wingdings"/>
        <w:sz w:val="20"/>
      </w:rPr>
    </w:lvl>
    <w:lvl w:ilvl="7">
      <w:numFmt w:val="bullet"/>
      <w:lvlText w:val=""/>
      <w:lvlJc w:val="left"/>
      <w:pPr>
        <w:ind w:left="5760" w:hanging="360"/>
      </w:pPr>
      <w:rPr>
        <w:rFonts w:ascii="Wingdings" w:hAnsi="Wingdings" w:cs="Wingdings"/>
        <w:sz w:val="20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 w:cs="Wingdings"/>
        <w:sz w:val="20"/>
      </w:rPr>
    </w:lvl>
  </w:abstractNum>
  <w:abstractNum w:abstractNumId="21" w15:restartNumberingAfterBreak="0">
    <w:nsid w:val="57D53D11"/>
    <w:multiLevelType w:val="multilevel"/>
    <w:tmpl w:val="B8448B88"/>
    <w:lvl w:ilvl="0">
      <w:start w:val="1"/>
      <w:numFmt w:val="decimal"/>
      <w:lvlText w:val="%1."/>
      <w:lvlJc w:val="left"/>
      <w:pPr>
        <w:ind w:left="1209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2" w15:restartNumberingAfterBreak="0">
    <w:nsid w:val="5E5124A2"/>
    <w:multiLevelType w:val="multilevel"/>
    <w:tmpl w:val="9496BEAC"/>
    <w:lvl w:ilvl="0">
      <w:numFmt w:val="bullet"/>
      <w:lvlText w:val=""/>
      <w:lvlJc w:val="left"/>
      <w:pPr>
        <w:ind w:left="360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60E56A04"/>
    <w:multiLevelType w:val="hybridMultilevel"/>
    <w:tmpl w:val="AE8CBB82"/>
    <w:lvl w:ilvl="0" w:tplc="106C64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F52884F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A8C97F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604CAF0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34B4296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A9C67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6574B43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4FEDE5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1280364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89860C1"/>
    <w:multiLevelType w:val="multilevel"/>
    <w:tmpl w:val="5AB0943C"/>
    <w:lvl w:ilvl="0">
      <w:numFmt w:val="bullet"/>
      <w:lvlText w:val=""/>
      <w:lvlJc w:val="left"/>
      <w:pPr>
        <w:ind w:left="1492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71F814C9"/>
    <w:multiLevelType w:val="multilevel"/>
    <w:tmpl w:val="3B5ED114"/>
    <w:lvl w:ilvl="0">
      <w:start w:val="1"/>
      <w:numFmt w:val="decimal"/>
      <w:lvlText w:val="%1."/>
      <w:lvlJc w:val="left"/>
      <w:pPr>
        <w:ind w:left="643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6" w15:restartNumberingAfterBreak="0">
    <w:nsid w:val="73597499"/>
    <w:multiLevelType w:val="multilevel"/>
    <w:tmpl w:val="C00E7BEA"/>
    <w:lvl w:ilvl="0">
      <w:numFmt w:val="bullet"/>
      <w:lvlText w:val=""/>
      <w:lvlJc w:val="left"/>
      <w:pPr>
        <w:ind w:left="643" w:hanging="360"/>
      </w:pPr>
      <w:rPr>
        <w:rFonts w:ascii="Symbol" w:hAnsi="Symbol" w:cs="Symbol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7" w15:restartNumberingAfterBreak="0">
    <w:nsid w:val="74023560"/>
    <w:multiLevelType w:val="multilevel"/>
    <w:tmpl w:val="B310E9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num w:numId="1" w16cid:durableId="1573546659">
    <w:abstractNumId w:val="14"/>
  </w:num>
  <w:num w:numId="2" w16cid:durableId="722406069">
    <w:abstractNumId w:val="17"/>
  </w:num>
  <w:num w:numId="3" w16cid:durableId="2109080480">
    <w:abstractNumId w:val="18"/>
  </w:num>
  <w:num w:numId="4" w16cid:durableId="1219435252">
    <w:abstractNumId w:val="23"/>
  </w:num>
  <w:num w:numId="5" w16cid:durableId="1099523605">
    <w:abstractNumId w:val="8"/>
  </w:num>
  <w:num w:numId="6" w16cid:durableId="1904560150">
    <w:abstractNumId w:val="3"/>
  </w:num>
  <w:num w:numId="7" w16cid:durableId="718093489">
    <w:abstractNumId w:val="2"/>
  </w:num>
  <w:num w:numId="8" w16cid:durableId="284242454">
    <w:abstractNumId w:val="1"/>
  </w:num>
  <w:num w:numId="9" w16cid:durableId="899250805">
    <w:abstractNumId w:val="0"/>
  </w:num>
  <w:num w:numId="10" w16cid:durableId="501744499">
    <w:abstractNumId w:val="9"/>
  </w:num>
  <w:num w:numId="11" w16cid:durableId="1914313929">
    <w:abstractNumId w:val="7"/>
  </w:num>
  <w:num w:numId="12" w16cid:durableId="2025402801">
    <w:abstractNumId w:val="6"/>
  </w:num>
  <w:num w:numId="13" w16cid:durableId="258216316">
    <w:abstractNumId w:val="5"/>
  </w:num>
  <w:num w:numId="14" w16cid:durableId="1770856023">
    <w:abstractNumId w:val="4"/>
  </w:num>
  <w:num w:numId="15" w16cid:durableId="592130460">
    <w:abstractNumId w:val="11"/>
  </w:num>
  <w:num w:numId="16" w16cid:durableId="2002997811">
    <w:abstractNumId w:val="21"/>
  </w:num>
  <w:num w:numId="17" w16cid:durableId="742991642">
    <w:abstractNumId w:val="12"/>
  </w:num>
  <w:num w:numId="18" w16cid:durableId="1518543845">
    <w:abstractNumId w:val="25"/>
  </w:num>
  <w:num w:numId="19" w16cid:durableId="840437916">
    <w:abstractNumId w:val="24"/>
  </w:num>
  <w:num w:numId="20" w16cid:durableId="1972634710">
    <w:abstractNumId w:val="16"/>
  </w:num>
  <w:num w:numId="21" w16cid:durableId="214200219">
    <w:abstractNumId w:val="10"/>
  </w:num>
  <w:num w:numId="22" w16cid:durableId="1257522725">
    <w:abstractNumId w:val="26"/>
  </w:num>
  <w:num w:numId="23" w16cid:durableId="928581537">
    <w:abstractNumId w:val="27"/>
  </w:num>
  <w:num w:numId="24" w16cid:durableId="1637638669">
    <w:abstractNumId w:val="22"/>
  </w:num>
  <w:num w:numId="25" w16cid:durableId="1781139644">
    <w:abstractNumId w:val="15"/>
  </w:num>
  <w:num w:numId="26" w16cid:durableId="1445927167">
    <w:abstractNumId w:val="20"/>
  </w:num>
  <w:num w:numId="27" w16cid:durableId="814839379">
    <w:abstractNumId w:val="13"/>
  </w:num>
  <w:num w:numId="28" w16cid:durableId="24179350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proofState w:spelling="clean" w:grammar="clean"/>
  <w:attachedTemplate r:id="rId1"/>
  <w:linkStyles/>
  <w:stylePaneFormatFilter w:val="3B08" w:allStyles="0" w:customStyles="0" w:latentStyles="0" w:stylesInUse="1" w:headingStyles="0" w:numberingStyles="0" w:tableStyles="0" w:directFormattingOnRuns="1" w:directFormattingOnParagraphs="1" w:directFormattingOnNumbering="0" w:directFormattingOnTables="1" w:clearFormatting="1" w:top3HeadingStyles="1" w:visibleStyles="0" w:alternateStyleNames="0"/>
  <w:defaultTabStop w:val="709"/>
  <w:autoHyphenation/>
  <w:hyphenationZone w:val="284"/>
  <w:doNotHyphenateCaps/>
  <w:noPunctuationKerning/>
  <w:characterSpacingControl w:val="doNotCompress"/>
  <w:footnotePr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293"/>
    <w:rsid w:val="00001285"/>
    <w:rsid w:val="000119AC"/>
    <w:rsid w:val="00014EF5"/>
    <w:rsid w:val="00021C38"/>
    <w:rsid w:val="00033562"/>
    <w:rsid w:val="00035C3A"/>
    <w:rsid w:val="00055A9A"/>
    <w:rsid w:val="000624DA"/>
    <w:rsid w:val="00066E2D"/>
    <w:rsid w:val="00077531"/>
    <w:rsid w:val="000854EA"/>
    <w:rsid w:val="000908F1"/>
    <w:rsid w:val="000A31C5"/>
    <w:rsid w:val="000C11B9"/>
    <w:rsid w:val="000C2E09"/>
    <w:rsid w:val="000C3FFB"/>
    <w:rsid w:val="000E0E88"/>
    <w:rsid w:val="000F06A3"/>
    <w:rsid w:val="000F7F4B"/>
    <w:rsid w:val="0010298A"/>
    <w:rsid w:val="001457B3"/>
    <w:rsid w:val="001509EB"/>
    <w:rsid w:val="00152603"/>
    <w:rsid w:val="001624EE"/>
    <w:rsid w:val="001635FE"/>
    <w:rsid w:val="00164D62"/>
    <w:rsid w:val="00176FA6"/>
    <w:rsid w:val="00184758"/>
    <w:rsid w:val="001C7514"/>
    <w:rsid w:val="001D3C04"/>
    <w:rsid w:val="001E603E"/>
    <w:rsid w:val="00203135"/>
    <w:rsid w:val="002114AF"/>
    <w:rsid w:val="0021293D"/>
    <w:rsid w:val="00233DD0"/>
    <w:rsid w:val="00254640"/>
    <w:rsid w:val="002550A2"/>
    <w:rsid w:val="00284AF2"/>
    <w:rsid w:val="002867D8"/>
    <w:rsid w:val="002A3FC5"/>
    <w:rsid w:val="002B1B23"/>
    <w:rsid w:val="002B5930"/>
    <w:rsid w:val="002D4A05"/>
    <w:rsid w:val="002E4734"/>
    <w:rsid w:val="00301FFC"/>
    <w:rsid w:val="0032506F"/>
    <w:rsid w:val="003317FE"/>
    <w:rsid w:val="00335365"/>
    <w:rsid w:val="00336E88"/>
    <w:rsid w:val="00365A9A"/>
    <w:rsid w:val="00367258"/>
    <w:rsid w:val="00381CA0"/>
    <w:rsid w:val="00386469"/>
    <w:rsid w:val="003958BF"/>
    <w:rsid w:val="003A496A"/>
    <w:rsid w:val="003A556F"/>
    <w:rsid w:val="003B244B"/>
    <w:rsid w:val="003B6F33"/>
    <w:rsid w:val="003C472A"/>
    <w:rsid w:val="003E65B8"/>
    <w:rsid w:val="003F6FF9"/>
    <w:rsid w:val="00402210"/>
    <w:rsid w:val="00431C66"/>
    <w:rsid w:val="004618A4"/>
    <w:rsid w:val="00466185"/>
    <w:rsid w:val="0047678F"/>
    <w:rsid w:val="004813D2"/>
    <w:rsid w:val="00483BE5"/>
    <w:rsid w:val="004856F7"/>
    <w:rsid w:val="0048598E"/>
    <w:rsid w:val="004878C2"/>
    <w:rsid w:val="004B1B81"/>
    <w:rsid w:val="004C3D05"/>
    <w:rsid w:val="004D4AC6"/>
    <w:rsid w:val="0051085B"/>
    <w:rsid w:val="0054026F"/>
    <w:rsid w:val="00554C93"/>
    <w:rsid w:val="00576E04"/>
    <w:rsid w:val="005C0770"/>
    <w:rsid w:val="005C4D38"/>
    <w:rsid w:val="005C771C"/>
    <w:rsid w:val="005D26A1"/>
    <w:rsid w:val="005E22E6"/>
    <w:rsid w:val="005E5F1A"/>
    <w:rsid w:val="005F5710"/>
    <w:rsid w:val="0061214E"/>
    <w:rsid w:val="006144AC"/>
    <w:rsid w:val="00624D53"/>
    <w:rsid w:val="00640C4F"/>
    <w:rsid w:val="00643291"/>
    <w:rsid w:val="0064563E"/>
    <w:rsid w:val="00646E8C"/>
    <w:rsid w:val="006527FF"/>
    <w:rsid w:val="00654DE0"/>
    <w:rsid w:val="00660ECF"/>
    <w:rsid w:val="0069149B"/>
    <w:rsid w:val="00692C28"/>
    <w:rsid w:val="00695293"/>
    <w:rsid w:val="006C4314"/>
    <w:rsid w:val="006D143B"/>
    <w:rsid w:val="006D21B8"/>
    <w:rsid w:val="006D3E7C"/>
    <w:rsid w:val="006F4E41"/>
    <w:rsid w:val="006F568F"/>
    <w:rsid w:val="00703D4D"/>
    <w:rsid w:val="00705271"/>
    <w:rsid w:val="00707034"/>
    <w:rsid w:val="00722EA0"/>
    <w:rsid w:val="00725024"/>
    <w:rsid w:val="00730CAA"/>
    <w:rsid w:val="0073207F"/>
    <w:rsid w:val="007421F7"/>
    <w:rsid w:val="00743A9A"/>
    <w:rsid w:val="007549CD"/>
    <w:rsid w:val="00760615"/>
    <w:rsid w:val="0076257B"/>
    <w:rsid w:val="0076513E"/>
    <w:rsid w:val="0078241C"/>
    <w:rsid w:val="007841D8"/>
    <w:rsid w:val="0078583E"/>
    <w:rsid w:val="007A353A"/>
    <w:rsid w:val="007B6898"/>
    <w:rsid w:val="007C1C6B"/>
    <w:rsid w:val="007C56AC"/>
    <w:rsid w:val="007E0BCD"/>
    <w:rsid w:val="007E0F7B"/>
    <w:rsid w:val="007E23DE"/>
    <w:rsid w:val="007F5860"/>
    <w:rsid w:val="00814117"/>
    <w:rsid w:val="00814C7C"/>
    <w:rsid w:val="00825620"/>
    <w:rsid w:val="00831B3C"/>
    <w:rsid w:val="00835A49"/>
    <w:rsid w:val="00856DF4"/>
    <w:rsid w:val="00863B07"/>
    <w:rsid w:val="00866DAD"/>
    <w:rsid w:val="008814D8"/>
    <w:rsid w:val="008840CC"/>
    <w:rsid w:val="008908C6"/>
    <w:rsid w:val="008A21E0"/>
    <w:rsid w:val="008B76C4"/>
    <w:rsid w:val="008D3D33"/>
    <w:rsid w:val="008F106B"/>
    <w:rsid w:val="008F18B3"/>
    <w:rsid w:val="008F33E9"/>
    <w:rsid w:val="008F3D64"/>
    <w:rsid w:val="008F792D"/>
    <w:rsid w:val="00911B2B"/>
    <w:rsid w:val="00930A77"/>
    <w:rsid w:val="00933E3C"/>
    <w:rsid w:val="00946EE4"/>
    <w:rsid w:val="009538E7"/>
    <w:rsid w:val="00993F73"/>
    <w:rsid w:val="009A61AB"/>
    <w:rsid w:val="009B3DDD"/>
    <w:rsid w:val="00A560A0"/>
    <w:rsid w:val="00A84EE1"/>
    <w:rsid w:val="00AA1EA8"/>
    <w:rsid w:val="00AA7331"/>
    <w:rsid w:val="00AB5337"/>
    <w:rsid w:val="00AC447B"/>
    <w:rsid w:val="00AC4F88"/>
    <w:rsid w:val="00AD51A2"/>
    <w:rsid w:val="00AE1B16"/>
    <w:rsid w:val="00AF0A3E"/>
    <w:rsid w:val="00B1136E"/>
    <w:rsid w:val="00B13898"/>
    <w:rsid w:val="00B241D4"/>
    <w:rsid w:val="00B4791B"/>
    <w:rsid w:val="00B65E24"/>
    <w:rsid w:val="00B909AE"/>
    <w:rsid w:val="00B9252A"/>
    <w:rsid w:val="00B97A7D"/>
    <w:rsid w:val="00BA7596"/>
    <w:rsid w:val="00BD0C07"/>
    <w:rsid w:val="00BE2A93"/>
    <w:rsid w:val="00BE5A07"/>
    <w:rsid w:val="00BE6E25"/>
    <w:rsid w:val="00BF29E4"/>
    <w:rsid w:val="00C12602"/>
    <w:rsid w:val="00C323C1"/>
    <w:rsid w:val="00C41B39"/>
    <w:rsid w:val="00C43D20"/>
    <w:rsid w:val="00C50FE8"/>
    <w:rsid w:val="00C51E70"/>
    <w:rsid w:val="00C6557B"/>
    <w:rsid w:val="00C71E6D"/>
    <w:rsid w:val="00C776F8"/>
    <w:rsid w:val="00C7792A"/>
    <w:rsid w:val="00C82075"/>
    <w:rsid w:val="00C82867"/>
    <w:rsid w:val="00C85A5C"/>
    <w:rsid w:val="00C877F6"/>
    <w:rsid w:val="00C9241F"/>
    <w:rsid w:val="00CA5700"/>
    <w:rsid w:val="00CB1B61"/>
    <w:rsid w:val="00CD5134"/>
    <w:rsid w:val="00CE656B"/>
    <w:rsid w:val="00CE6E03"/>
    <w:rsid w:val="00D02BDE"/>
    <w:rsid w:val="00D14102"/>
    <w:rsid w:val="00D141F3"/>
    <w:rsid w:val="00D219AB"/>
    <w:rsid w:val="00D23713"/>
    <w:rsid w:val="00D27ACC"/>
    <w:rsid w:val="00D341E7"/>
    <w:rsid w:val="00D47BCF"/>
    <w:rsid w:val="00D51269"/>
    <w:rsid w:val="00D54628"/>
    <w:rsid w:val="00D57E8F"/>
    <w:rsid w:val="00D80434"/>
    <w:rsid w:val="00D856D0"/>
    <w:rsid w:val="00D905F4"/>
    <w:rsid w:val="00D9756D"/>
    <w:rsid w:val="00DA40F8"/>
    <w:rsid w:val="00DB2BF4"/>
    <w:rsid w:val="00DC02EE"/>
    <w:rsid w:val="00DD7BB4"/>
    <w:rsid w:val="00DE22BE"/>
    <w:rsid w:val="00DF43DD"/>
    <w:rsid w:val="00E035FA"/>
    <w:rsid w:val="00E2511C"/>
    <w:rsid w:val="00E30FAD"/>
    <w:rsid w:val="00E35EE1"/>
    <w:rsid w:val="00E51CFA"/>
    <w:rsid w:val="00E67920"/>
    <w:rsid w:val="00E847C9"/>
    <w:rsid w:val="00E8793D"/>
    <w:rsid w:val="00E90A7B"/>
    <w:rsid w:val="00EA5042"/>
    <w:rsid w:val="00EB54C6"/>
    <w:rsid w:val="00EC27C0"/>
    <w:rsid w:val="00F3148D"/>
    <w:rsid w:val="00F33BF1"/>
    <w:rsid w:val="00F36C9C"/>
    <w:rsid w:val="00F42B6E"/>
    <w:rsid w:val="00F462B8"/>
    <w:rsid w:val="00F612FE"/>
    <w:rsid w:val="00F640F3"/>
    <w:rsid w:val="00F74495"/>
    <w:rsid w:val="00F92270"/>
    <w:rsid w:val="00F9722C"/>
    <w:rsid w:val="00FB3FC5"/>
    <w:rsid w:val="00FC32AC"/>
    <w:rsid w:val="00FD3AE0"/>
    <w:rsid w:val="00FD5C53"/>
    <w:rsid w:val="00FD6EFE"/>
    <w:rsid w:val="00FE5027"/>
    <w:rsid w:val="00FF3006"/>
    <w:rsid w:val="00FF6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60CE816"/>
  <w15:chartTrackingRefBased/>
  <w15:docId w15:val="{2FE0354C-0305-4FA8-AF30-F5C3135CB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4EF5"/>
    <w:pPr>
      <w:spacing w:before="240" w:after="240"/>
      <w:ind w:firstLine="680"/>
      <w:jc w:val="both"/>
    </w:pPr>
    <w:rPr>
      <w:rFonts w:ascii="Amasis30" w:hAnsi="Amasis30"/>
      <w:sz w:val="36"/>
      <w:szCs w:val="24"/>
    </w:rPr>
  </w:style>
  <w:style w:type="paragraph" w:styleId="Titre1">
    <w:name w:val="heading 1"/>
    <w:basedOn w:val="Normal"/>
    <w:next w:val="Normal"/>
    <w:qFormat/>
    <w:rsid w:val="00014EF5"/>
    <w:pPr>
      <w:keepNext/>
      <w:pageBreakBefore/>
      <w:suppressAutoHyphens/>
      <w:spacing w:before="960" w:after="720"/>
      <w:ind w:firstLine="0"/>
      <w:jc w:val="center"/>
      <w:outlineLvl w:val="0"/>
    </w:pPr>
    <w:rPr>
      <w:rFonts w:cs="Arial"/>
      <w:b/>
      <w:bCs/>
      <w:sz w:val="48"/>
      <w:szCs w:val="44"/>
    </w:rPr>
  </w:style>
  <w:style w:type="paragraph" w:styleId="Titre2">
    <w:name w:val="heading 2"/>
    <w:basedOn w:val="Normal"/>
    <w:next w:val="Normal"/>
    <w:qFormat/>
    <w:rsid w:val="00014EF5"/>
    <w:pPr>
      <w:keepNext/>
      <w:keepLines/>
      <w:suppressAutoHyphens/>
      <w:spacing w:before="960" w:after="720"/>
      <w:ind w:firstLine="0"/>
      <w:jc w:val="center"/>
      <w:outlineLvl w:val="1"/>
    </w:pPr>
    <w:rPr>
      <w:rFonts w:cs="Arial"/>
      <w:b/>
      <w:bCs/>
      <w:iCs/>
      <w:sz w:val="44"/>
      <w:szCs w:val="40"/>
    </w:rPr>
  </w:style>
  <w:style w:type="paragraph" w:styleId="Titre3">
    <w:name w:val="heading 3"/>
    <w:basedOn w:val="Normal"/>
    <w:next w:val="Normal"/>
    <w:qFormat/>
    <w:rsid w:val="00014EF5"/>
    <w:pPr>
      <w:keepNext/>
      <w:suppressAutoHyphens/>
      <w:spacing w:before="480"/>
      <w:ind w:firstLine="0"/>
      <w:jc w:val="center"/>
      <w:outlineLvl w:val="2"/>
    </w:pPr>
    <w:rPr>
      <w:rFonts w:cs="Arial"/>
      <w:b/>
      <w:bCs/>
      <w:sz w:val="40"/>
      <w:szCs w:val="36"/>
    </w:rPr>
  </w:style>
  <w:style w:type="character" w:default="1" w:styleId="Policepardfaut">
    <w:name w:val="Default Paragraph Font"/>
    <w:semiHidden/>
    <w:rsid w:val="00014EF5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semiHidden/>
    <w:rsid w:val="00014EF5"/>
  </w:style>
  <w:style w:type="character" w:styleId="Lienhypertexte">
    <w:name w:val="Hyperlink"/>
    <w:uiPriority w:val="99"/>
    <w:rsid w:val="00014EF5"/>
    <w:rPr>
      <w:rFonts w:ascii="Amasis30" w:hAnsi="Amasis30"/>
      <w:color w:val="004080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85A5C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C85A5C"/>
    <w:rPr>
      <w:rFonts w:ascii="Tahoma" w:hAnsi="Tahoma" w:cs="Tahoma"/>
      <w:sz w:val="16"/>
      <w:szCs w:val="16"/>
    </w:rPr>
  </w:style>
  <w:style w:type="paragraph" w:styleId="TM1">
    <w:name w:val="toc 1"/>
    <w:basedOn w:val="Normal"/>
    <w:next w:val="Normal"/>
    <w:autoRedefine/>
    <w:uiPriority w:val="39"/>
    <w:rsid w:val="00014EF5"/>
    <w:pPr>
      <w:tabs>
        <w:tab w:val="right" w:leader="dot" w:pos="9639"/>
      </w:tabs>
      <w:spacing w:before="180" w:after="180"/>
      <w:ind w:firstLine="0"/>
      <w:jc w:val="left"/>
    </w:pPr>
    <w:rPr>
      <w:bCs/>
      <w:iCs/>
      <w:noProof/>
      <w:color w:val="000080"/>
      <w:szCs w:val="28"/>
    </w:rPr>
  </w:style>
  <w:style w:type="paragraph" w:styleId="Explorateurdedocuments">
    <w:name w:val="Document Map"/>
    <w:basedOn w:val="Normal"/>
    <w:link w:val="ExplorateurdedocumentsCar"/>
    <w:semiHidden/>
    <w:rsid w:val="00014EF5"/>
    <w:pPr>
      <w:shd w:val="clear" w:color="auto" w:fill="000080"/>
    </w:pPr>
    <w:rPr>
      <w:rFonts w:ascii="Tahoma" w:hAnsi="Tahoma" w:cs="Tahoma"/>
    </w:rPr>
  </w:style>
  <w:style w:type="character" w:customStyle="1" w:styleId="ExplorateurdedocumentsCar">
    <w:name w:val="Explorateur de documents Car"/>
    <w:link w:val="Explorateurdedocuments"/>
    <w:semiHidden/>
    <w:rsid w:val="00C85A5C"/>
    <w:rPr>
      <w:rFonts w:ascii="Tahoma" w:hAnsi="Tahoma" w:cs="Tahoma"/>
      <w:sz w:val="36"/>
      <w:szCs w:val="24"/>
      <w:shd w:val="clear" w:color="auto" w:fill="000080"/>
    </w:rPr>
  </w:style>
  <w:style w:type="character" w:styleId="Numrodepage">
    <w:name w:val="page number"/>
    <w:basedOn w:val="Policepardfaut"/>
    <w:rsid w:val="00014EF5"/>
  </w:style>
  <w:style w:type="paragraph" w:styleId="En-tte">
    <w:name w:val="header"/>
    <w:basedOn w:val="Normal"/>
    <w:link w:val="En-tteCar"/>
    <w:rsid w:val="00014EF5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rsid w:val="00C85A5C"/>
    <w:rPr>
      <w:rFonts w:ascii="Amasis30" w:hAnsi="Amasis30"/>
      <w:sz w:val="36"/>
      <w:szCs w:val="24"/>
    </w:rPr>
  </w:style>
  <w:style w:type="paragraph" w:styleId="Pieddepage">
    <w:name w:val="footer"/>
    <w:basedOn w:val="Normal"/>
    <w:link w:val="PieddepageCar"/>
    <w:rsid w:val="00014EF5"/>
    <w:pPr>
      <w:tabs>
        <w:tab w:val="center" w:pos="4536"/>
        <w:tab w:val="right" w:pos="9072"/>
      </w:tabs>
      <w:ind w:firstLine="0"/>
      <w:jc w:val="center"/>
    </w:pPr>
    <w:rPr>
      <w:sz w:val="32"/>
    </w:rPr>
  </w:style>
  <w:style w:type="character" w:customStyle="1" w:styleId="PieddepageCar">
    <w:name w:val="Pied de page Car"/>
    <w:link w:val="Pieddepage"/>
    <w:rsid w:val="00C85A5C"/>
    <w:rPr>
      <w:rFonts w:ascii="Amasis30" w:hAnsi="Amasis30"/>
      <w:sz w:val="32"/>
      <w:szCs w:val="24"/>
    </w:rPr>
  </w:style>
  <w:style w:type="paragraph" w:styleId="TM2">
    <w:name w:val="toc 2"/>
    <w:basedOn w:val="Normal"/>
    <w:next w:val="Normal"/>
    <w:autoRedefine/>
    <w:uiPriority w:val="39"/>
    <w:rsid w:val="00014EF5"/>
    <w:pPr>
      <w:tabs>
        <w:tab w:val="right" w:leader="dot" w:pos="9639"/>
      </w:tabs>
      <w:spacing w:before="120" w:after="120"/>
      <w:ind w:left="284" w:firstLine="0"/>
      <w:jc w:val="left"/>
    </w:pPr>
    <w:rPr>
      <w:noProof/>
      <w:color w:val="000080"/>
      <w:sz w:val="34"/>
    </w:rPr>
  </w:style>
  <w:style w:type="paragraph" w:styleId="TM3">
    <w:name w:val="toc 3"/>
    <w:basedOn w:val="Normal"/>
    <w:next w:val="Normal"/>
    <w:autoRedefine/>
    <w:uiPriority w:val="39"/>
    <w:rsid w:val="00014EF5"/>
    <w:pPr>
      <w:tabs>
        <w:tab w:val="right" w:leader="dot" w:pos="9639"/>
      </w:tabs>
      <w:spacing w:before="120" w:after="120"/>
      <w:ind w:left="567" w:firstLine="0"/>
      <w:jc w:val="left"/>
    </w:pPr>
    <w:rPr>
      <w:color w:val="000080"/>
      <w:sz w:val="32"/>
    </w:rPr>
  </w:style>
  <w:style w:type="paragraph" w:styleId="TM4">
    <w:name w:val="toc 4"/>
    <w:basedOn w:val="Normal"/>
    <w:next w:val="Normal"/>
    <w:autoRedefine/>
    <w:semiHidden/>
    <w:rsid w:val="00014EF5"/>
    <w:pPr>
      <w:ind w:left="780"/>
    </w:pPr>
  </w:style>
  <w:style w:type="paragraph" w:styleId="TM5">
    <w:name w:val="toc 5"/>
    <w:basedOn w:val="Normal"/>
    <w:next w:val="Normal"/>
    <w:autoRedefine/>
    <w:semiHidden/>
    <w:rsid w:val="00014EF5"/>
    <w:pPr>
      <w:ind w:left="1040"/>
    </w:pPr>
  </w:style>
  <w:style w:type="paragraph" w:styleId="TM6">
    <w:name w:val="toc 6"/>
    <w:basedOn w:val="Normal"/>
    <w:next w:val="Normal"/>
    <w:autoRedefine/>
    <w:semiHidden/>
    <w:rsid w:val="00014EF5"/>
    <w:pPr>
      <w:ind w:left="1300"/>
    </w:pPr>
  </w:style>
  <w:style w:type="paragraph" w:customStyle="1" w:styleId="Auteur">
    <w:name w:val="Auteur"/>
    <w:basedOn w:val="Normal"/>
    <w:rsid w:val="00014EF5"/>
    <w:pPr>
      <w:spacing w:before="0" w:after="1800"/>
      <w:ind w:right="851" w:firstLine="0"/>
      <w:jc w:val="right"/>
    </w:pPr>
    <w:rPr>
      <w:sz w:val="48"/>
    </w:rPr>
  </w:style>
  <w:style w:type="paragraph" w:customStyle="1" w:styleId="Titrelivre">
    <w:name w:val="Titre_livre"/>
    <w:basedOn w:val="Normal"/>
    <w:rsid w:val="00014EF5"/>
    <w:pPr>
      <w:spacing w:before="0" w:after="1200"/>
      <w:ind w:left="2268" w:right="851" w:firstLine="0"/>
      <w:jc w:val="right"/>
    </w:pPr>
    <w:rPr>
      <w:b/>
      <w:bCs/>
      <w:sz w:val="72"/>
    </w:rPr>
  </w:style>
  <w:style w:type="paragraph" w:styleId="TM7">
    <w:name w:val="toc 7"/>
    <w:basedOn w:val="Normal"/>
    <w:next w:val="Normal"/>
    <w:autoRedefine/>
    <w:semiHidden/>
    <w:rsid w:val="00014EF5"/>
    <w:pPr>
      <w:ind w:left="1560"/>
    </w:pPr>
  </w:style>
  <w:style w:type="paragraph" w:customStyle="1" w:styleId="Photoauteur">
    <w:name w:val="Photo_auteur"/>
    <w:basedOn w:val="Normal"/>
    <w:rsid w:val="00014EF5"/>
    <w:pPr>
      <w:spacing w:after="1080"/>
      <w:ind w:left="2268" w:firstLine="0"/>
      <w:jc w:val="center"/>
    </w:pPr>
    <w:rPr>
      <w:noProof/>
    </w:rPr>
  </w:style>
  <w:style w:type="paragraph" w:customStyle="1" w:styleId="DateSortie">
    <w:name w:val="Date_Sortie"/>
    <w:basedOn w:val="Normal"/>
    <w:rsid w:val="00014EF5"/>
    <w:pPr>
      <w:spacing w:before="0" w:after="0"/>
      <w:ind w:right="1418" w:firstLine="0"/>
      <w:jc w:val="right"/>
    </w:pPr>
    <w:rPr>
      <w:bCs/>
      <w:sz w:val="40"/>
    </w:rPr>
  </w:style>
  <w:style w:type="paragraph" w:customStyle="1" w:styleId="Titretablematires">
    <w:name w:val="Titre table matières"/>
    <w:basedOn w:val="Normal"/>
    <w:rsid w:val="00014EF5"/>
    <w:pPr>
      <w:pBdr>
        <w:top w:val="single" w:sz="8" w:space="1" w:color="auto"/>
        <w:bottom w:val="single" w:sz="8" w:space="1" w:color="auto"/>
      </w:pBdr>
      <w:ind w:left="2552" w:right="2552" w:firstLine="0"/>
      <w:jc w:val="center"/>
    </w:pPr>
    <w:rPr>
      <w:bCs/>
    </w:rPr>
  </w:style>
  <w:style w:type="paragraph" w:customStyle="1" w:styleId="Centr">
    <w:name w:val="Centré"/>
    <w:basedOn w:val="Normal"/>
    <w:rsid w:val="00014EF5"/>
    <w:pPr>
      <w:ind w:firstLine="0"/>
      <w:jc w:val="center"/>
    </w:pPr>
    <w:rPr>
      <w:szCs w:val="20"/>
    </w:rPr>
  </w:style>
  <w:style w:type="paragraph" w:customStyle="1" w:styleId="NormalSansIndent">
    <w:name w:val="NormalSansIndent"/>
    <w:basedOn w:val="Normal"/>
    <w:rsid w:val="00014EF5"/>
    <w:pPr>
      <w:ind w:firstLine="0"/>
    </w:pPr>
    <w:rPr>
      <w:szCs w:val="20"/>
    </w:rPr>
  </w:style>
  <w:style w:type="paragraph" w:styleId="TM8">
    <w:name w:val="toc 8"/>
    <w:basedOn w:val="Normal"/>
    <w:next w:val="Normal"/>
    <w:autoRedefine/>
    <w:semiHidden/>
    <w:rsid w:val="00014EF5"/>
    <w:pPr>
      <w:ind w:left="1820"/>
    </w:pPr>
  </w:style>
  <w:style w:type="paragraph" w:styleId="TM9">
    <w:name w:val="toc 9"/>
    <w:basedOn w:val="Normal"/>
    <w:next w:val="Normal"/>
    <w:autoRedefine/>
    <w:semiHidden/>
    <w:rsid w:val="00014EF5"/>
    <w:pPr>
      <w:ind w:left="2080"/>
    </w:pPr>
  </w:style>
  <w:style w:type="paragraph" w:customStyle="1" w:styleId="NormalEspAvtGrand">
    <w:name w:val="NormalEspAvtGrand"/>
    <w:basedOn w:val="Normal"/>
    <w:rsid w:val="00014EF5"/>
    <w:pPr>
      <w:spacing w:before="2640"/>
    </w:pPr>
    <w:rPr>
      <w:szCs w:val="20"/>
    </w:rPr>
  </w:style>
  <w:style w:type="character" w:styleId="Appelnotedebasdep">
    <w:name w:val="footnote reference"/>
    <w:qFormat/>
    <w:rsid w:val="00014EF5"/>
    <w:rPr>
      <w:rFonts w:ascii="Amasis30" w:hAnsi="Amasis30"/>
      <w:b/>
      <w:sz w:val="36"/>
      <w:vertAlign w:val="superscript"/>
    </w:rPr>
  </w:style>
  <w:style w:type="paragraph" w:styleId="Notedebasdepage">
    <w:name w:val="footnote text"/>
    <w:basedOn w:val="Taille-1Normal"/>
    <w:link w:val="NotedebasdepageCar"/>
    <w:qFormat/>
    <w:rsid w:val="00014EF5"/>
    <w:rPr>
      <w:szCs w:val="30"/>
    </w:rPr>
  </w:style>
  <w:style w:type="paragraph" w:customStyle="1" w:styleId="Taille-1Normal">
    <w:name w:val="Taille-1Normal"/>
    <w:basedOn w:val="Normal"/>
    <w:rsid w:val="00014EF5"/>
    <w:rPr>
      <w:sz w:val="32"/>
      <w:szCs w:val="28"/>
    </w:rPr>
  </w:style>
  <w:style w:type="character" w:customStyle="1" w:styleId="NotedebasdepageCar">
    <w:name w:val="Note de bas de page Car"/>
    <w:link w:val="Notedebasdepage"/>
    <w:rsid w:val="00C85A5C"/>
    <w:rPr>
      <w:rFonts w:ascii="Amasis30" w:hAnsi="Amasis30"/>
      <w:sz w:val="32"/>
      <w:szCs w:val="30"/>
    </w:rPr>
  </w:style>
  <w:style w:type="paragraph" w:customStyle="1" w:styleId="CentrEspAvt0EspApr0">
    <w:name w:val="CentréEspAvt0EspApr0"/>
    <w:basedOn w:val="Centr"/>
    <w:rsid w:val="00014EF5"/>
    <w:pPr>
      <w:spacing w:before="0" w:after="0"/>
    </w:pPr>
  </w:style>
  <w:style w:type="paragraph" w:customStyle="1" w:styleId="Droite">
    <w:name w:val="Droite"/>
    <w:basedOn w:val="Normal"/>
    <w:next w:val="Normal"/>
    <w:rsid w:val="00014EF5"/>
    <w:pPr>
      <w:ind w:firstLine="0"/>
      <w:jc w:val="right"/>
    </w:pPr>
    <w:rPr>
      <w:szCs w:val="20"/>
    </w:rPr>
  </w:style>
  <w:style w:type="paragraph" w:customStyle="1" w:styleId="Soustitrelivre">
    <w:name w:val="Sous_titre_livre"/>
    <w:basedOn w:val="Normal"/>
    <w:rsid w:val="00014EF5"/>
    <w:pPr>
      <w:spacing w:before="0" w:after="2160"/>
      <w:ind w:left="2268" w:right="851" w:firstLine="0"/>
      <w:jc w:val="right"/>
    </w:pPr>
    <w:rPr>
      <w:bCs/>
      <w:sz w:val="44"/>
      <w:szCs w:val="36"/>
    </w:rPr>
  </w:style>
  <w:style w:type="paragraph" w:customStyle="1" w:styleId="NormalSolidaire">
    <w:name w:val="NormalSolidaire"/>
    <w:basedOn w:val="Normal"/>
    <w:qFormat/>
    <w:rsid w:val="00014EF5"/>
    <w:pPr>
      <w:keepNext/>
    </w:pPr>
  </w:style>
  <w:style w:type="paragraph" w:customStyle="1" w:styleId="NormalSautPageAvant">
    <w:name w:val="NormalSautPageAvant"/>
    <w:basedOn w:val="Normal"/>
    <w:qFormat/>
    <w:rsid w:val="00014EF5"/>
    <w:pPr>
      <w:pageBreakBefore/>
    </w:pPr>
  </w:style>
  <w:style w:type="paragraph" w:customStyle="1" w:styleId="CentrEspAvt0">
    <w:name w:val="CentréEspAvt0"/>
    <w:basedOn w:val="Centr"/>
    <w:next w:val="CentrEspAvt0EspApr0"/>
    <w:rsid w:val="00014EF5"/>
    <w:pPr>
      <w:spacing w:before="0"/>
    </w:pPr>
  </w:style>
  <w:style w:type="paragraph" w:customStyle="1" w:styleId="CentrEspApr0">
    <w:name w:val="CentréEspApr0"/>
    <w:basedOn w:val="Centr"/>
    <w:next w:val="Normal"/>
    <w:rsid w:val="00014EF5"/>
    <w:pPr>
      <w:spacing w:after="0"/>
    </w:pPr>
  </w:style>
  <w:style w:type="paragraph" w:customStyle="1" w:styleId="DroiteRetraitGauche1X">
    <w:name w:val="DroiteRetraitGauche1X"/>
    <w:basedOn w:val="Droite"/>
    <w:next w:val="Normal"/>
    <w:rsid w:val="00014EF5"/>
    <w:pPr>
      <w:ind w:left="680"/>
    </w:pPr>
  </w:style>
  <w:style w:type="paragraph" w:customStyle="1" w:styleId="DroiteRetraitGauche2X">
    <w:name w:val="DroiteRetraitGauche2X"/>
    <w:basedOn w:val="Droite"/>
    <w:next w:val="Normal"/>
    <w:rsid w:val="00014EF5"/>
    <w:pPr>
      <w:ind w:left="1361"/>
    </w:pPr>
  </w:style>
  <w:style w:type="paragraph" w:customStyle="1" w:styleId="DroiteRetraitGauche3X">
    <w:name w:val="DroiteRetraitGauche3X"/>
    <w:basedOn w:val="Droite"/>
    <w:next w:val="Normal"/>
    <w:rsid w:val="00014EF5"/>
    <w:pPr>
      <w:ind w:left="2041"/>
    </w:pPr>
  </w:style>
  <w:style w:type="paragraph" w:customStyle="1" w:styleId="DroiteRetraitGauche4X">
    <w:name w:val="DroiteRetraitGauche4X"/>
    <w:basedOn w:val="Droite"/>
    <w:next w:val="Normal"/>
    <w:rsid w:val="00014EF5"/>
    <w:pPr>
      <w:ind w:left="2722"/>
    </w:pPr>
  </w:style>
  <w:style w:type="paragraph" w:customStyle="1" w:styleId="Taille-1RetraitGauche1X">
    <w:name w:val="Taille-1RetraitGauche1X"/>
    <w:basedOn w:val="Taille-1Normal"/>
    <w:rsid w:val="00014EF5"/>
    <w:pPr>
      <w:ind w:left="680"/>
    </w:pPr>
    <w:rPr>
      <w:szCs w:val="20"/>
    </w:rPr>
  </w:style>
  <w:style w:type="paragraph" w:customStyle="1" w:styleId="Taille-1RetraitGauche2X">
    <w:name w:val="Taille-1RetraitGauche2X"/>
    <w:basedOn w:val="Taille-1Normal"/>
    <w:rsid w:val="00014EF5"/>
    <w:pPr>
      <w:ind w:left="1361"/>
    </w:pPr>
    <w:rPr>
      <w:szCs w:val="20"/>
    </w:rPr>
  </w:style>
  <w:style w:type="paragraph" w:customStyle="1" w:styleId="Taille-1RetraitGauche3X">
    <w:name w:val="Taille-1RetraitGauche3X"/>
    <w:basedOn w:val="Taille-1Normal"/>
    <w:rsid w:val="00014EF5"/>
    <w:pPr>
      <w:ind w:left="2041"/>
    </w:pPr>
    <w:rPr>
      <w:szCs w:val="20"/>
    </w:rPr>
  </w:style>
  <w:style w:type="paragraph" w:customStyle="1" w:styleId="Taille-1RetraitGauche1XIndent0">
    <w:name w:val="Taille-1RetraitGauche1XIndent0"/>
    <w:basedOn w:val="Taille-1RetraitGauche1X"/>
    <w:rsid w:val="00014EF5"/>
    <w:pPr>
      <w:ind w:firstLine="0"/>
    </w:pPr>
  </w:style>
  <w:style w:type="paragraph" w:customStyle="1" w:styleId="Taille-1RetraitGauche2XIndent0">
    <w:name w:val="Taille-1RetraitGauche2XIndent0"/>
    <w:basedOn w:val="Taille-1RetraitGauche2X"/>
    <w:rsid w:val="00014EF5"/>
    <w:pPr>
      <w:ind w:firstLine="0"/>
    </w:pPr>
  </w:style>
  <w:style w:type="paragraph" w:customStyle="1" w:styleId="NormalRetraitGauche2XIndent0">
    <w:name w:val="NormalRetraitGauche2XIndent0"/>
    <w:basedOn w:val="NormalRetraitGauche2X"/>
    <w:rsid w:val="00014EF5"/>
    <w:pPr>
      <w:ind w:firstLine="0"/>
    </w:pPr>
  </w:style>
  <w:style w:type="paragraph" w:customStyle="1" w:styleId="NormalRetraitGauche2X">
    <w:name w:val="NormalRetraitGauche2X"/>
    <w:basedOn w:val="Normal"/>
    <w:rsid w:val="00014EF5"/>
    <w:pPr>
      <w:ind w:left="1361"/>
    </w:pPr>
    <w:rPr>
      <w:szCs w:val="20"/>
    </w:rPr>
  </w:style>
  <w:style w:type="paragraph" w:customStyle="1" w:styleId="Taille-1RetraitGauche3XIndent0">
    <w:name w:val="Taille-1RetraitGauche3XIndent0"/>
    <w:basedOn w:val="Taille-1RetraitGauche3X"/>
    <w:rsid w:val="00014EF5"/>
    <w:pPr>
      <w:ind w:firstLine="0"/>
    </w:pPr>
  </w:style>
  <w:style w:type="paragraph" w:customStyle="1" w:styleId="Taille-1RetraitGauche4XIndent0">
    <w:name w:val="Taille-1RetraitGauche4XIndent0"/>
    <w:basedOn w:val="Taille-1Normal"/>
    <w:rsid w:val="00014EF5"/>
    <w:pPr>
      <w:ind w:left="2722" w:firstLine="0"/>
    </w:pPr>
    <w:rPr>
      <w:szCs w:val="20"/>
    </w:rPr>
  </w:style>
  <w:style w:type="paragraph" w:customStyle="1" w:styleId="NormalRetraitGauche1X">
    <w:name w:val="NormalRetraitGauche1X"/>
    <w:basedOn w:val="Normal"/>
    <w:rsid w:val="00014EF5"/>
    <w:pPr>
      <w:ind w:left="680"/>
    </w:pPr>
    <w:rPr>
      <w:szCs w:val="20"/>
    </w:rPr>
  </w:style>
  <w:style w:type="paragraph" w:customStyle="1" w:styleId="NormalRetraitGauche3X">
    <w:name w:val="NormalRetraitGauche3X"/>
    <w:basedOn w:val="Normal"/>
    <w:rsid w:val="00014EF5"/>
    <w:pPr>
      <w:ind w:left="2041"/>
    </w:pPr>
    <w:rPr>
      <w:szCs w:val="20"/>
    </w:rPr>
  </w:style>
  <w:style w:type="paragraph" w:customStyle="1" w:styleId="NormalRetraitGauche1XIndent0">
    <w:name w:val="NormalRetraitGauche1XIndent0"/>
    <w:basedOn w:val="NormalRetraitGauche1X"/>
    <w:rsid w:val="00014EF5"/>
    <w:pPr>
      <w:ind w:firstLine="0"/>
    </w:pPr>
  </w:style>
  <w:style w:type="paragraph" w:customStyle="1" w:styleId="NormalRetraitGauche3XIndent0">
    <w:name w:val="NormalRetraitGauche3XIndent0"/>
    <w:basedOn w:val="NormalRetraitGauche3X"/>
    <w:rsid w:val="00014EF5"/>
    <w:pPr>
      <w:ind w:firstLine="0"/>
    </w:pPr>
  </w:style>
  <w:style w:type="paragraph" w:customStyle="1" w:styleId="NormalRetraitGauche4XIndent0">
    <w:name w:val="NormalRetraitGauche4XIndent0"/>
    <w:basedOn w:val="Normal"/>
    <w:rsid w:val="00014EF5"/>
    <w:pPr>
      <w:ind w:left="2722" w:firstLine="0"/>
    </w:pPr>
    <w:rPr>
      <w:szCs w:val="20"/>
    </w:rPr>
  </w:style>
  <w:style w:type="paragraph" w:customStyle="1" w:styleId="NormalSuspendu1XRetrait2X">
    <w:name w:val="NormalSuspendu1XRetrait2X"/>
    <w:basedOn w:val="Normal"/>
    <w:rsid w:val="00014EF5"/>
    <w:pPr>
      <w:ind w:left="2041" w:hanging="680"/>
    </w:pPr>
  </w:style>
  <w:style w:type="paragraph" w:styleId="Notedefin">
    <w:name w:val="endnote text"/>
    <w:basedOn w:val="Taille-1Normal"/>
    <w:link w:val="NotedefinCar"/>
    <w:uiPriority w:val="99"/>
    <w:semiHidden/>
    <w:unhideWhenUsed/>
    <w:qFormat/>
    <w:rsid w:val="00014EF5"/>
    <w:rPr>
      <w:szCs w:val="20"/>
      <w:lang w:val="x-none" w:eastAsia="x-none"/>
    </w:rPr>
  </w:style>
  <w:style w:type="character" w:customStyle="1" w:styleId="NotedefinCar">
    <w:name w:val="Note de fin Car"/>
    <w:link w:val="Notedefin"/>
    <w:uiPriority w:val="99"/>
    <w:semiHidden/>
    <w:rsid w:val="00014EF5"/>
    <w:rPr>
      <w:rFonts w:ascii="Amasis30" w:hAnsi="Amasis30"/>
      <w:sz w:val="32"/>
      <w:lang w:val="x-none" w:eastAsia="x-none"/>
    </w:rPr>
  </w:style>
  <w:style w:type="character" w:customStyle="1" w:styleId="Taille-1Caracteres">
    <w:name w:val="Taille-1Caracteres"/>
    <w:qFormat/>
    <w:rsid w:val="00014EF5"/>
    <w:rPr>
      <w:sz w:val="32"/>
      <w:szCs w:val="20"/>
    </w:rPr>
  </w:style>
  <w:style w:type="character" w:styleId="Appeldenotedefin">
    <w:name w:val="endnote reference"/>
    <w:uiPriority w:val="99"/>
    <w:unhideWhenUsed/>
    <w:qFormat/>
    <w:rsid w:val="00014EF5"/>
    <w:rPr>
      <w:rFonts w:ascii="Amasis30" w:hAnsi="Amasis30"/>
      <w:b/>
      <w:sz w:val="36"/>
      <w:vertAlign w:val="superscript"/>
    </w:rPr>
  </w:style>
  <w:style w:type="paragraph" w:customStyle="1" w:styleId="NormalSuspendu1X">
    <w:name w:val="NormalSuspendu1X"/>
    <w:basedOn w:val="Normal"/>
    <w:rsid w:val="00014EF5"/>
    <w:pPr>
      <w:ind w:left="680" w:hanging="680"/>
    </w:pPr>
    <w:rPr>
      <w:szCs w:val="20"/>
    </w:rPr>
  </w:style>
  <w:style w:type="paragraph" w:customStyle="1" w:styleId="NormalSuspendu1XRetrait1X">
    <w:name w:val="NormalSuspendu1XRetrait1X"/>
    <w:basedOn w:val="Normal"/>
    <w:rsid w:val="00014EF5"/>
    <w:pPr>
      <w:ind w:left="1360" w:hanging="680"/>
    </w:pPr>
  </w:style>
  <w:style w:type="paragraph" w:customStyle="1" w:styleId="NormalEspAvt0EspApr0">
    <w:name w:val="NormalEspAvt0EspApr0"/>
    <w:basedOn w:val="Normal"/>
    <w:rsid w:val="00014EF5"/>
    <w:pPr>
      <w:spacing w:before="0" w:after="0"/>
    </w:pPr>
    <w:rPr>
      <w:szCs w:val="20"/>
    </w:rPr>
  </w:style>
  <w:style w:type="paragraph" w:customStyle="1" w:styleId="NormalSuspendu1XRetrait1XEsp0">
    <w:name w:val="NormalSuspendu1XRetrait1XEsp0"/>
    <w:basedOn w:val="NormalSuspendu1XRetrait1X"/>
    <w:qFormat/>
    <w:rsid w:val="00014EF5"/>
    <w:pPr>
      <w:spacing w:before="0" w:after="0"/>
    </w:pPr>
  </w:style>
  <w:style w:type="paragraph" w:customStyle="1" w:styleId="NormalSuspendu1XRetrait3X">
    <w:name w:val="NormalSuspendu1XRetrait3X"/>
    <w:basedOn w:val="Normal"/>
    <w:rsid w:val="00014EF5"/>
    <w:pPr>
      <w:ind w:left="2721" w:hanging="680"/>
    </w:pPr>
    <w:rPr>
      <w:szCs w:val="20"/>
    </w:rPr>
  </w:style>
  <w:style w:type="paragraph" w:customStyle="1" w:styleId="NormalSuspendu1XRetrait2XEsp0">
    <w:name w:val="NormalSuspendu1XRetrait2XEsp0"/>
    <w:basedOn w:val="NormalSuspendu1XRetrait2X"/>
    <w:qFormat/>
    <w:rsid w:val="00014EF5"/>
    <w:pPr>
      <w:spacing w:before="0" w:after="0"/>
    </w:pPr>
  </w:style>
  <w:style w:type="paragraph" w:customStyle="1" w:styleId="ParagrapheVideNormal">
    <w:name w:val="ParagrapheVideNormal"/>
    <w:basedOn w:val="Normal"/>
    <w:next w:val="Normal"/>
    <w:qFormat/>
    <w:rsid w:val="00014EF5"/>
  </w:style>
  <w:style w:type="paragraph" w:customStyle="1" w:styleId="NormalSuspendu1XRetrait4X">
    <w:name w:val="NormalSuspendu1XRetrait4X"/>
    <w:basedOn w:val="Normal"/>
    <w:rsid w:val="00014EF5"/>
    <w:pPr>
      <w:ind w:left="3402" w:hanging="680"/>
    </w:pPr>
    <w:rPr>
      <w:szCs w:val="20"/>
    </w:rPr>
  </w:style>
  <w:style w:type="paragraph" w:customStyle="1" w:styleId="Etoile">
    <w:name w:val="Etoile"/>
    <w:basedOn w:val="Normal"/>
    <w:qFormat/>
    <w:rsid w:val="00014EF5"/>
    <w:pPr>
      <w:ind w:firstLine="0"/>
      <w:jc w:val="center"/>
    </w:pPr>
    <w:rPr>
      <w:b/>
      <w:sz w:val="40"/>
      <w:szCs w:val="28"/>
    </w:rPr>
  </w:style>
  <w:style w:type="paragraph" w:customStyle="1" w:styleId="Taille-1Suspendu1XRetrait1XEsp0">
    <w:name w:val="Taille-1Suspendu1XRetrait1XEsp0"/>
    <w:basedOn w:val="Taille-1RetraitGauche1X"/>
    <w:qFormat/>
    <w:rsid w:val="00014EF5"/>
    <w:pPr>
      <w:spacing w:before="0" w:after="0"/>
      <w:ind w:left="1360" w:hanging="680"/>
    </w:pPr>
  </w:style>
  <w:style w:type="paragraph" w:customStyle="1" w:styleId="Style1">
    <w:name w:val="Style1"/>
    <w:basedOn w:val="Normal"/>
    <w:qFormat/>
    <w:rsid w:val="00730CAA"/>
    <w:pPr>
      <w:spacing w:before="0" w:after="0"/>
      <w:ind w:left="2041" w:hanging="680"/>
    </w:pPr>
    <w:rPr>
      <w:sz w:val="28"/>
      <w:szCs w:val="20"/>
    </w:rPr>
  </w:style>
  <w:style w:type="paragraph" w:customStyle="1" w:styleId="Taille-1Suspendu1XRetrait2XEsp0">
    <w:name w:val="Taille-1Suspendu1XRetrait2XEsp0"/>
    <w:basedOn w:val="Taille-1RetraitGauche2X"/>
    <w:qFormat/>
    <w:rsid w:val="00014EF5"/>
    <w:pPr>
      <w:spacing w:before="0" w:after="0"/>
      <w:ind w:left="2041" w:hanging="680"/>
      <w:jc w:val="left"/>
    </w:pPr>
    <w:rPr>
      <w:szCs w:val="28"/>
    </w:rPr>
  </w:style>
  <w:style w:type="paragraph" w:customStyle="1" w:styleId="NormalSuspendu1XEsp0">
    <w:name w:val="NormalSuspendu1XEsp0"/>
    <w:basedOn w:val="NormalSuspendu1X"/>
    <w:qFormat/>
    <w:rsid w:val="00014EF5"/>
    <w:pPr>
      <w:spacing w:before="0" w:after="0"/>
    </w:pPr>
  </w:style>
  <w:style w:type="paragraph" w:customStyle="1" w:styleId="ParagrapheVideNormal2">
    <w:name w:val="ParagrapheVideNormal2"/>
    <w:basedOn w:val="ParagrapheVideNormal"/>
    <w:next w:val="Normal"/>
    <w:qFormat/>
    <w:rsid w:val="00014EF5"/>
  </w:style>
  <w:style w:type="paragraph" w:customStyle="1" w:styleId="Image">
    <w:name w:val="Image"/>
    <w:basedOn w:val="Centr"/>
    <w:next w:val="Normal"/>
    <w:qFormat/>
    <w:rsid w:val="00014EF5"/>
  </w:style>
  <w:style w:type="paragraph" w:customStyle="1" w:styleId="Personnage">
    <w:name w:val="Personnage"/>
    <w:basedOn w:val="Normal"/>
    <w:rsid w:val="00C85A5C"/>
    <w:pPr>
      <w:keepNext/>
      <w:ind w:firstLine="0"/>
      <w:jc w:val="center"/>
    </w:pPr>
    <w:rPr>
      <w:sz w:val="28"/>
      <w:szCs w:val="20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95293"/>
    <w:pPr>
      <w:widowControl w:val="0"/>
      <w:suppressAutoHyphens/>
      <w:autoSpaceDN w:val="0"/>
      <w:spacing w:before="0" w:after="0"/>
      <w:ind w:firstLine="0"/>
      <w:jc w:val="left"/>
      <w:textAlignment w:val="baseline"/>
    </w:pPr>
    <w:rPr>
      <w:rFonts w:ascii="Gentium Book Basic" w:eastAsia="SimSun" w:hAnsi="Gentium Book Basic" w:cs="Mangal"/>
      <w:kern w:val="3"/>
      <w:sz w:val="20"/>
      <w:szCs w:val="18"/>
      <w:lang w:eastAsia="zh-CN" w:bidi="hi-IN"/>
    </w:rPr>
  </w:style>
  <w:style w:type="character" w:customStyle="1" w:styleId="CommentaireCar">
    <w:name w:val="Commentaire Car"/>
    <w:link w:val="Commentaire"/>
    <w:uiPriority w:val="99"/>
    <w:semiHidden/>
    <w:rsid w:val="00695293"/>
    <w:rPr>
      <w:rFonts w:ascii="Gentium Book Basic" w:eastAsia="SimSun" w:hAnsi="Gentium Book Basic" w:cs="Mangal"/>
      <w:kern w:val="3"/>
      <w:szCs w:val="18"/>
      <w:lang w:eastAsia="zh-CN" w:bidi="hi-IN"/>
    </w:rPr>
  </w:style>
  <w:style w:type="character" w:styleId="Marquedecommentaire">
    <w:name w:val="annotation reference"/>
    <w:uiPriority w:val="99"/>
    <w:semiHidden/>
    <w:unhideWhenUsed/>
    <w:rsid w:val="00695293"/>
    <w:rPr>
      <w:sz w:val="16"/>
      <w:szCs w:val="16"/>
    </w:rPr>
  </w:style>
  <w:style w:type="character" w:styleId="Mentionnonrsolue">
    <w:name w:val="Unresolved Mention"/>
    <w:uiPriority w:val="99"/>
    <w:semiHidden/>
    <w:unhideWhenUsed/>
    <w:rsid w:val="00014E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hyperlink" Target="https://www.ebooksgratuits.com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hyperlink" Target="https://groups.google.com/g/ebooksgratuits" TargetMode="External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footer" Target="footer2.xml"/><Relationship Id="rId8" Type="http://schemas.openxmlformats.org/officeDocument/2006/relationships/image" Target="media/image1.jpe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cuments\Modeles\Ebooks\livres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5056EF-9432-4809-B03C-B6CD3E818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livres.dot</Template>
  <TotalTime>46</TotalTime>
  <Pages>1</Pages>
  <Words>31680</Words>
  <Characters>174241</Characters>
  <Application>Microsoft Office Word</Application>
  <DocSecurity>0</DocSecurity>
  <Lines>1452</Lines>
  <Paragraphs>411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L'Oeuf à voiles</vt:lpstr>
    </vt:vector>
  </TitlesOfParts>
  <Company>Ebooks libres et gratuits</Company>
  <LinksUpToDate>false</LinksUpToDate>
  <CharactersWithSpaces>205510</CharactersWithSpaces>
  <SharedDoc>false</SharedDoc>
  <HyperlinkBase/>
  <HLinks>
    <vt:vector size="180" baseType="variant">
      <vt:variant>
        <vt:i4>2293820</vt:i4>
      </vt:variant>
      <vt:variant>
        <vt:i4>174</vt:i4>
      </vt:variant>
      <vt:variant>
        <vt:i4>0</vt:i4>
      </vt:variant>
      <vt:variant>
        <vt:i4>5</vt:i4>
      </vt:variant>
      <vt:variant>
        <vt:lpwstr>http://www.ebooksgratuits.com/</vt:lpwstr>
      </vt:variant>
      <vt:variant>
        <vt:lpwstr/>
      </vt:variant>
      <vt:variant>
        <vt:i4>7929972</vt:i4>
      </vt:variant>
      <vt:variant>
        <vt:i4>171</vt:i4>
      </vt:variant>
      <vt:variant>
        <vt:i4>0</vt:i4>
      </vt:variant>
      <vt:variant>
        <vt:i4>5</vt:i4>
      </vt:variant>
      <vt:variant>
        <vt:lpwstr>http://fr.groups.yahoo.com/group/ebooksgratuits</vt:lpwstr>
      </vt:variant>
      <vt:variant>
        <vt:lpwstr/>
      </vt:variant>
      <vt:variant>
        <vt:i4>1114164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_Toc413677466</vt:lpwstr>
      </vt:variant>
      <vt:variant>
        <vt:i4>1114164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_Toc413677465</vt:lpwstr>
      </vt:variant>
      <vt:variant>
        <vt:i4>1114164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_Toc413677464</vt:lpwstr>
      </vt:variant>
      <vt:variant>
        <vt:i4>1114164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_Toc413677463</vt:lpwstr>
      </vt:variant>
      <vt:variant>
        <vt:i4>1114164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_Toc413677462</vt:lpwstr>
      </vt:variant>
      <vt:variant>
        <vt:i4>1114164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_Toc413677461</vt:lpwstr>
      </vt:variant>
      <vt:variant>
        <vt:i4>1114164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_Toc413677460</vt:lpwstr>
      </vt:variant>
      <vt:variant>
        <vt:i4>1179700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_Toc413677459</vt:lpwstr>
      </vt:variant>
      <vt:variant>
        <vt:i4>1179700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_Toc413677458</vt:lpwstr>
      </vt:variant>
      <vt:variant>
        <vt:i4>1179700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_Toc413677457</vt:lpwstr>
      </vt:variant>
      <vt:variant>
        <vt:i4>1179700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_Toc413677456</vt:lpwstr>
      </vt:variant>
      <vt:variant>
        <vt:i4>1179700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_Toc413677455</vt:lpwstr>
      </vt:variant>
      <vt:variant>
        <vt:i4>1179700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_Toc413677454</vt:lpwstr>
      </vt:variant>
      <vt:variant>
        <vt:i4>1179700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_Toc413677453</vt:lpwstr>
      </vt:variant>
      <vt:variant>
        <vt:i4>1179700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_Toc413677452</vt:lpwstr>
      </vt:variant>
      <vt:variant>
        <vt:i4>1179700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_Toc413677451</vt:lpwstr>
      </vt:variant>
      <vt:variant>
        <vt:i4>1179700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_Toc413677450</vt:lpwstr>
      </vt:variant>
      <vt:variant>
        <vt:i4>1245236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_Toc413677449</vt:lpwstr>
      </vt:variant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_Toc413677448</vt:lpwstr>
      </vt:variant>
      <vt:variant>
        <vt:i4>1245236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_Toc413677447</vt:lpwstr>
      </vt:variant>
      <vt:variant>
        <vt:i4>1245236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_Toc413677446</vt:lpwstr>
      </vt:variant>
      <vt:variant>
        <vt:i4>1245236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_Toc413677445</vt:lpwstr>
      </vt:variant>
      <vt:variant>
        <vt:i4>1245236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_Toc413677444</vt:lpwstr>
      </vt:variant>
      <vt:variant>
        <vt:i4>1245236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_Toc413677443</vt:lpwstr>
      </vt:variant>
      <vt:variant>
        <vt:i4>1245236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_Toc413677442</vt:lpwstr>
      </vt:variant>
      <vt:variant>
        <vt:i4>1245236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_Toc413677441</vt:lpwstr>
      </vt:variant>
      <vt:variant>
        <vt:i4>1245236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_Toc413677440</vt:lpwstr>
      </vt:variant>
      <vt:variant>
        <vt:i4>1310772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_Toc413677439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L'Oeuf à voiles</dc:title>
  <dc:subject>Théâtre - Humour</dc:subject>
  <dc:creator>Pierre Henri Cami</dc:creator>
  <cp:keywords/>
  <dc:description>Christophe Colomb et la découverte de l'Amérique, vus par Cami. Humour et rigolade garantis.</dc:description>
  <cp:lastModifiedBy>Cool Micro</cp:lastModifiedBy>
  <cp:revision>10</cp:revision>
  <cp:lastPrinted>2025-05-05T19:48:00Z</cp:lastPrinted>
  <dcterms:created xsi:type="dcterms:W3CDTF">2025-05-05T19:04:00Z</dcterms:created>
  <dcterms:modified xsi:type="dcterms:W3CDTF">2025-05-05T19:49:00Z</dcterms:modified>
  <cp:category>Théâtre - Humour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Éditeur">
    <vt:lpwstr>Ebooks libres et gratuits</vt:lpwstr>
  </property>
</Properties>
</file>